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1E24" w14:paraId="46C162C9" w14:textId="77777777" w:rsidTr="005E4BB2">
        <w:tc>
          <w:tcPr>
            <w:tcW w:w="10423" w:type="dxa"/>
            <w:gridSpan w:val="2"/>
            <w:shd w:val="clear" w:color="auto" w:fill="auto"/>
          </w:tcPr>
          <w:p w14:paraId="5A749D3F" w14:textId="65C4B421" w:rsidR="004F0988" w:rsidRPr="00C31E24" w:rsidRDefault="004F0988" w:rsidP="00225741">
            <w:pPr>
              <w:pStyle w:val="ZA"/>
              <w:framePr w:w="0" w:hRule="auto" w:wrap="auto" w:vAnchor="margin" w:hAnchor="text" w:yAlign="inline"/>
              <w:rPr>
                <w:noProof w:val="0"/>
              </w:rPr>
            </w:pPr>
            <w:bookmarkStart w:id="0" w:name="page1"/>
            <w:r w:rsidRPr="00C31E24">
              <w:rPr>
                <w:noProof w:val="0"/>
                <w:sz w:val="64"/>
              </w:rPr>
              <w:t xml:space="preserve">3GPP </w:t>
            </w:r>
            <w:bookmarkStart w:id="1" w:name="specType1"/>
            <w:r w:rsidRPr="00C31E24">
              <w:rPr>
                <w:noProof w:val="0"/>
                <w:sz w:val="64"/>
              </w:rPr>
              <w:t>TS</w:t>
            </w:r>
            <w:bookmarkEnd w:id="1"/>
            <w:r w:rsidRPr="00C31E24">
              <w:rPr>
                <w:noProof w:val="0"/>
                <w:sz w:val="64"/>
              </w:rPr>
              <w:t xml:space="preserve"> </w:t>
            </w:r>
            <w:bookmarkStart w:id="2" w:name="specNumber"/>
            <w:r w:rsidR="00784A32" w:rsidRPr="00C31E24">
              <w:rPr>
                <w:noProof w:val="0"/>
                <w:sz w:val="64"/>
              </w:rPr>
              <w:t>36</w:t>
            </w:r>
            <w:r w:rsidRPr="00C31E24">
              <w:rPr>
                <w:noProof w:val="0"/>
                <w:sz w:val="64"/>
              </w:rPr>
              <w:t>.</w:t>
            </w:r>
            <w:bookmarkEnd w:id="2"/>
            <w:r w:rsidR="00784A32" w:rsidRPr="00C31E24">
              <w:rPr>
                <w:noProof w:val="0"/>
                <w:sz w:val="64"/>
              </w:rPr>
              <w:t>579-6</w:t>
            </w:r>
            <w:r w:rsidRPr="00C31E24">
              <w:rPr>
                <w:noProof w:val="0"/>
                <w:sz w:val="64"/>
              </w:rPr>
              <w:t xml:space="preserve"> </w:t>
            </w:r>
            <w:r w:rsidRPr="00C31E24">
              <w:rPr>
                <w:noProof w:val="0"/>
              </w:rPr>
              <w:t>V</w:t>
            </w:r>
            <w:r w:rsidR="00D46F10" w:rsidRPr="00C31E24">
              <w:rPr>
                <w:noProof w:val="0"/>
              </w:rPr>
              <w:t>1</w:t>
            </w:r>
            <w:r w:rsidR="00BB482A" w:rsidRPr="00C31E24">
              <w:rPr>
                <w:noProof w:val="0"/>
              </w:rPr>
              <w:t>5</w:t>
            </w:r>
            <w:r w:rsidR="00BF0030" w:rsidRPr="00C31E24">
              <w:rPr>
                <w:noProof w:val="0"/>
              </w:rPr>
              <w:t>.</w:t>
            </w:r>
            <w:r w:rsidR="00886417" w:rsidRPr="00C31E24">
              <w:rPr>
                <w:noProof w:val="0"/>
              </w:rPr>
              <w:t>2</w:t>
            </w:r>
            <w:r w:rsidR="00BF0030" w:rsidRPr="00C31E24">
              <w:rPr>
                <w:noProof w:val="0"/>
              </w:rPr>
              <w:t>.0</w:t>
            </w:r>
            <w:r w:rsidRPr="00C31E24">
              <w:rPr>
                <w:noProof w:val="0"/>
              </w:rPr>
              <w:t xml:space="preserve"> </w:t>
            </w:r>
            <w:r w:rsidRPr="00C31E24">
              <w:rPr>
                <w:noProof w:val="0"/>
                <w:sz w:val="32"/>
              </w:rPr>
              <w:t>(</w:t>
            </w:r>
            <w:bookmarkStart w:id="3" w:name="issueDate"/>
            <w:r w:rsidR="00784A32" w:rsidRPr="00C31E24">
              <w:rPr>
                <w:noProof w:val="0"/>
                <w:sz w:val="32"/>
              </w:rPr>
              <w:t>202</w:t>
            </w:r>
            <w:r w:rsidR="00522C29" w:rsidRPr="00C31E24">
              <w:rPr>
                <w:noProof w:val="0"/>
                <w:sz w:val="32"/>
              </w:rPr>
              <w:t>2</w:t>
            </w:r>
            <w:r w:rsidRPr="00C31E24">
              <w:rPr>
                <w:noProof w:val="0"/>
                <w:sz w:val="32"/>
              </w:rPr>
              <w:t>-</w:t>
            </w:r>
            <w:bookmarkEnd w:id="3"/>
            <w:r w:rsidR="00522C29" w:rsidRPr="00C31E24">
              <w:rPr>
                <w:noProof w:val="0"/>
                <w:sz w:val="32"/>
              </w:rPr>
              <w:t>03</w:t>
            </w:r>
            <w:r w:rsidRPr="00C31E24">
              <w:rPr>
                <w:noProof w:val="0"/>
                <w:sz w:val="32"/>
              </w:rPr>
              <w:t>)</w:t>
            </w:r>
          </w:p>
        </w:tc>
      </w:tr>
      <w:tr w:rsidR="004F0988" w:rsidRPr="00C31E24" w14:paraId="4D7EBFF0" w14:textId="77777777" w:rsidTr="005E4BB2">
        <w:trPr>
          <w:trHeight w:hRule="exact" w:val="1134"/>
        </w:trPr>
        <w:tc>
          <w:tcPr>
            <w:tcW w:w="10423" w:type="dxa"/>
            <w:gridSpan w:val="2"/>
            <w:shd w:val="clear" w:color="auto" w:fill="auto"/>
          </w:tcPr>
          <w:p w14:paraId="03F79E40" w14:textId="77777777" w:rsidR="00BA4B8D" w:rsidRPr="00C31E24" w:rsidRDefault="00BA4B8D" w:rsidP="00BA4B8D"/>
        </w:tc>
      </w:tr>
      <w:tr w:rsidR="004F0988" w:rsidRPr="00C31E24" w14:paraId="4EDFC9C4" w14:textId="77777777" w:rsidTr="005E4BB2">
        <w:trPr>
          <w:trHeight w:hRule="exact" w:val="3686"/>
        </w:trPr>
        <w:tc>
          <w:tcPr>
            <w:tcW w:w="10423" w:type="dxa"/>
            <w:gridSpan w:val="2"/>
            <w:shd w:val="clear" w:color="auto" w:fill="auto"/>
          </w:tcPr>
          <w:p w14:paraId="129626FE" w14:textId="77777777" w:rsidR="004F0988" w:rsidRPr="00C31E24" w:rsidRDefault="004F0988" w:rsidP="00133525">
            <w:pPr>
              <w:pStyle w:val="ZT"/>
              <w:framePr w:wrap="auto" w:hAnchor="text" w:yAlign="inline"/>
            </w:pPr>
            <w:r w:rsidRPr="00C31E24">
              <w:t>3rd Generation Partnership Project;</w:t>
            </w:r>
          </w:p>
          <w:p w14:paraId="256298B8" w14:textId="77777777" w:rsidR="004F0988" w:rsidRPr="00C31E24" w:rsidRDefault="004F0988" w:rsidP="00133525">
            <w:pPr>
              <w:pStyle w:val="ZT"/>
              <w:framePr w:wrap="auto" w:hAnchor="text" w:yAlign="inline"/>
            </w:pPr>
            <w:r w:rsidRPr="00C31E24">
              <w:t xml:space="preserve">Technical Specification Group </w:t>
            </w:r>
            <w:bookmarkStart w:id="4" w:name="specTitle"/>
            <w:r w:rsidR="00784A32" w:rsidRPr="00C31E24">
              <w:t>Radio Access Network</w:t>
            </w:r>
            <w:r w:rsidRPr="00C31E24">
              <w:t>;</w:t>
            </w:r>
          </w:p>
          <w:p w14:paraId="52899865" w14:textId="77777777" w:rsidR="004F0988" w:rsidRPr="00C31E24" w:rsidRDefault="00784A32" w:rsidP="00133525">
            <w:pPr>
              <w:pStyle w:val="ZT"/>
              <w:framePr w:wrap="auto" w:hAnchor="text" w:yAlign="inline"/>
            </w:pPr>
            <w:r w:rsidRPr="00C31E24">
              <w:t>Mission Critical (MC) services over LTE</w:t>
            </w:r>
            <w:r w:rsidR="004F0988" w:rsidRPr="00C31E24">
              <w:t>;</w:t>
            </w:r>
          </w:p>
          <w:p w14:paraId="03A83476" w14:textId="77777777" w:rsidR="004F0988" w:rsidRPr="00C31E24" w:rsidRDefault="00784A32" w:rsidP="00133525">
            <w:pPr>
              <w:pStyle w:val="ZT"/>
              <w:framePr w:wrap="auto" w:hAnchor="text" w:yAlign="inline"/>
            </w:pPr>
            <w:r w:rsidRPr="00C31E24">
              <w:t>Part 6: Mission Critical Video (MCVideo) User Equipment (UE) Protocol conformance specification</w:t>
            </w:r>
            <w:bookmarkEnd w:id="4"/>
          </w:p>
          <w:p w14:paraId="66F13735" w14:textId="6B327EBE" w:rsidR="004F0988" w:rsidRPr="00C31E24" w:rsidRDefault="004F0988" w:rsidP="00784A32">
            <w:pPr>
              <w:pStyle w:val="ZT"/>
              <w:framePr w:wrap="auto" w:hAnchor="text" w:yAlign="inline"/>
              <w:rPr>
                <w:i/>
                <w:sz w:val="28"/>
              </w:rPr>
            </w:pPr>
            <w:r w:rsidRPr="00C31E24">
              <w:t>(</w:t>
            </w:r>
            <w:r w:rsidRPr="00C31E24">
              <w:rPr>
                <w:rStyle w:val="ZGSM"/>
              </w:rPr>
              <w:t xml:space="preserve">Release </w:t>
            </w:r>
            <w:bookmarkStart w:id="5" w:name="specRelease"/>
            <w:r w:rsidR="00784A32" w:rsidRPr="00C31E24">
              <w:rPr>
                <w:rStyle w:val="ZGSM"/>
              </w:rPr>
              <w:t>1</w:t>
            </w:r>
            <w:r w:rsidR="00BB482A" w:rsidRPr="00C31E24">
              <w:rPr>
                <w:rStyle w:val="ZGSM"/>
              </w:rPr>
              <w:t>5</w:t>
            </w:r>
            <w:bookmarkEnd w:id="5"/>
            <w:r w:rsidRPr="00C31E24">
              <w:t>)</w:t>
            </w:r>
          </w:p>
        </w:tc>
      </w:tr>
      <w:tr w:rsidR="00BF128E" w:rsidRPr="00C31E24" w14:paraId="5829125C" w14:textId="77777777" w:rsidTr="005E4BB2">
        <w:tc>
          <w:tcPr>
            <w:tcW w:w="10423" w:type="dxa"/>
            <w:gridSpan w:val="2"/>
            <w:shd w:val="clear" w:color="auto" w:fill="auto"/>
          </w:tcPr>
          <w:p w14:paraId="7A4C320D" w14:textId="77777777" w:rsidR="00BF128E" w:rsidRPr="00C31E24" w:rsidRDefault="00BF128E" w:rsidP="00133525">
            <w:pPr>
              <w:pStyle w:val="ZU"/>
              <w:framePr w:w="0" w:wrap="auto" w:vAnchor="margin" w:hAnchor="text" w:yAlign="inline"/>
              <w:tabs>
                <w:tab w:val="right" w:pos="10206"/>
              </w:tabs>
              <w:jc w:val="left"/>
              <w:rPr>
                <w:noProof w:val="0"/>
              </w:rPr>
            </w:pPr>
            <w:r w:rsidRPr="00C31E24">
              <w:rPr>
                <w:noProof w:val="0"/>
                <w:color w:val="0000FF"/>
              </w:rPr>
              <w:tab/>
            </w:r>
          </w:p>
        </w:tc>
      </w:tr>
      <w:tr w:rsidR="00C074DD" w:rsidRPr="00C31E24" w14:paraId="2C6F9B6C" w14:textId="77777777" w:rsidTr="005E4BB2">
        <w:trPr>
          <w:trHeight w:hRule="exact" w:val="1531"/>
        </w:trPr>
        <w:tc>
          <w:tcPr>
            <w:tcW w:w="4883" w:type="dxa"/>
            <w:shd w:val="clear" w:color="auto" w:fill="auto"/>
          </w:tcPr>
          <w:p w14:paraId="3AB23428" w14:textId="77777777" w:rsidR="00C074DD" w:rsidRPr="00C31E24" w:rsidRDefault="00C31E24" w:rsidP="00C074DD">
            <w:pPr>
              <w:rPr>
                <w:i/>
              </w:rPr>
            </w:pPr>
            <w:r w:rsidRPr="00C31E24">
              <w:rPr>
                <w:i/>
              </w:rPr>
              <w:pict w14:anchorId="4BC83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82.5pt">
                  <v:imagedata r:id="rId9" o:title="LTE-AdvancedPro_largerTM_cropped"/>
                </v:shape>
              </w:pict>
            </w:r>
          </w:p>
        </w:tc>
        <w:tc>
          <w:tcPr>
            <w:tcW w:w="5540" w:type="dxa"/>
            <w:shd w:val="clear" w:color="auto" w:fill="auto"/>
          </w:tcPr>
          <w:p w14:paraId="6187A91D" w14:textId="77777777" w:rsidR="00C074DD" w:rsidRPr="00C31E24" w:rsidRDefault="00C31E24" w:rsidP="00C074DD">
            <w:pPr>
              <w:jc w:val="right"/>
            </w:pPr>
            <w:r w:rsidRPr="00C31E24">
              <w:pict w14:anchorId="5B1556BC">
                <v:shape id="_x0000_i1026" type="#_x0000_t75" style="width:127.5pt;height:74.5pt">
                  <v:imagedata r:id="rId10" o:title="3GPP-logo_web"/>
                </v:shape>
              </w:pict>
            </w:r>
          </w:p>
        </w:tc>
      </w:tr>
      <w:tr w:rsidR="00C074DD" w:rsidRPr="00C31E24" w14:paraId="2FAE9D59" w14:textId="77777777" w:rsidTr="005E4BB2">
        <w:trPr>
          <w:trHeight w:hRule="exact" w:val="5783"/>
        </w:trPr>
        <w:tc>
          <w:tcPr>
            <w:tcW w:w="10423" w:type="dxa"/>
            <w:gridSpan w:val="2"/>
            <w:shd w:val="clear" w:color="auto" w:fill="auto"/>
          </w:tcPr>
          <w:p w14:paraId="50AA4890" w14:textId="77777777" w:rsidR="00C074DD" w:rsidRPr="00C31E24" w:rsidRDefault="00C074DD" w:rsidP="00C074DD">
            <w:pPr>
              <w:rPr>
                <w:i/>
              </w:rPr>
            </w:pPr>
          </w:p>
        </w:tc>
      </w:tr>
      <w:tr w:rsidR="00C074DD" w:rsidRPr="00C31E24" w14:paraId="48F758F6" w14:textId="77777777" w:rsidTr="005E4BB2">
        <w:trPr>
          <w:cantSplit/>
          <w:trHeight w:hRule="exact" w:val="964"/>
        </w:trPr>
        <w:tc>
          <w:tcPr>
            <w:tcW w:w="10423" w:type="dxa"/>
            <w:gridSpan w:val="2"/>
            <w:shd w:val="clear" w:color="auto" w:fill="auto"/>
          </w:tcPr>
          <w:p w14:paraId="58D71B6C" w14:textId="77777777" w:rsidR="00C074DD" w:rsidRPr="00C31E24" w:rsidRDefault="00C074DD" w:rsidP="00C074DD">
            <w:pPr>
              <w:rPr>
                <w:sz w:val="16"/>
              </w:rPr>
            </w:pPr>
            <w:bookmarkStart w:id="6" w:name="warningNotice"/>
            <w:r w:rsidRPr="00C31E24">
              <w:rPr>
                <w:sz w:val="16"/>
              </w:rPr>
              <w:t>The present document has been developed within the 3rd Generation Partnership Project (3GPP</w:t>
            </w:r>
            <w:r w:rsidRPr="00C31E24">
              <w:rPr>
                <w:sz w:val="16"/>
                <w:vertAlign w:val="superscript"/>
              </w:rPr>
              <w:t xml:space="preserve"> TM</w:t>
            </w:r>
            <w:r w:rsidRPr="00C31E24">
              <w:rPr>
                <w:sz w:val="16"/>
              </w:rPr>
              <w:t>) and may be further elaborated for the purposes of 3GPP.</w:t>
            </w:r>
            <w:r w:rsidRPr="00C31E24">
              <w:rPr>
                <w:sz w:val="16"/>
              </w:rPr>
              <w:br/>
              <w:t>The present document has not been subject to any approval process by the 3GPP</w:t>
            </w:r>
            <w:r w:rsidRPr="00C31E24">
              <w:rPr>
                <w:sz w:val="16"/>
                <w:vertAlign w:val="superscript"/>
              </w:rPr>
              <w:t xml:space="preserve"> </w:t>
            </w:r>
            <w:r w:rsidRPr="00C31E24">
              <w:rPr>
                <w:sz w:val="16"/>
              </w:rPr>
              <w:t>Organizational Partners and shall not be implemented.</w:t>
            </w:r>
            <w:r w:rsidRPr="00C31E24">
              <w:rPr>
                <w:sz w:val="16"/>
              </w:rPr>
              <w:br/>
              <w:t>This Specification is provided for future development work within 3GPP</w:t>
            </w:r>
            <w:r w:rsidRPr="00C31E24">
              <w:rPr>
                <w:sz w:val="16"/>
                <w:vertAlign w:val="superscript"/>
              </w:rPr>
              <w:t xml:space="preserve"> </w:t>
            </w:r>
            <w:r w:rsidRPr="00C31E24">
              <w:rPr>
                <w:sz w:val="16"/>
              </w:rPr>
              <w:t>only. The Organizational Partners accept no liability for any use of this Specification.</w:t>
            </w:r>
            <w:r w:rsidRPr="00C31E24">
              <w:rPr>
                <w:sz w:val="16"/>
              </w:rPr>
              <w:br/>
              <w:t>Specifications and Reports for implementation of the 3GPP</w:t>
            </w:r>
            <w:r w:rsidRPr="00C31E24">
              <w:rPr>
                <w:sz w:val="16"/>
                <w:vertAlign w:val="superscript"/>
              </w:rPr>
              <w:t xml:space="preserve"> TM</w:t>
            </w:r>
            <w:r w:rsidRPr="00C31E24">
              <w:rPr>
                <w:sz w:val="16"/>
              </w:rPr>
              <w:t xml:space="preserve"> system should be obtained via the 3GPP Organizational Partners' Publications Offices.</w:t>
            </w:r>
            <w:bookmarkEnd w:id="6"/>
          </w:p>
          <w:p w14:paraId="4F43F1FF" w14:textId="77777777" w:rsidR="00C074DD" w:rsidRPr="00C31E24" w:rsidRDefault="00C074DD" w:rsidP="00C074DD">
            <w:pPr>
              <w:pStyle w:val="ZV"/>
              <w:framePr w:w="0" w:wrap="auto" w:vAnchor="margin" w:hAnchor="text" w:yAlign="inline"/>
              <w:rPr>
                <w:noProof w:val="0"/>
              </w:rPr>
            </w:pPr>
          </w:p>
          <w:p w14:paraId="7CA7B5D3" w14:textId="77777777" w:rsidR="00C074DD" w:rsidRPr="00C31E24" w:rsidRDefault="00C074DD" w:rsidP="00C074DD">
            <w:pPr>
              <w:rPr>
                <w:sz w:val="16"/>
              </w:rPr>
            </w:pPr>
          </w:p>
        </w:tc>
      </w:tr>
      <w:bookmarkEnd w:id="0"/>
    </w:tbl>
    <w:p w14:paraId="541CB234" w14:textId="77777777" w:rsidR="00080512" w:rsidRPr="00C31E24" w:rsidRDefault="00080512">
      <w:pPr>
        <w:sectPr w:rsidR="00080512" w:rsidRPr="00C31E2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1E24" w14:paraId="0A3FCA1E" w14:textId="77777777" w:rsidTr="00133525">
        <w:trPr>
          <w:trHeight w:hRule="exact" w:val="5670"/>
        </w:trPr>
        <w:tc>
          <w:tcPr>
            <w:tcW w:w="10423" w:type="dxa"/>
            <w:shd w:val="clear" w:color="auto" w:fill="auto"/>
          </w:tcPr>
          <w:p w14:paraId="6BED50C0" w14:textId="77777777" w:rsidR="00E16509" w:rsidRPr="00C31E24" w:rsidRDefault="00E16509" w:rsidP="00E16509">
            <w:pPr>
              <w:rPr>
                <w:i/>
              </w:rPr>
            </w:pPr>
            <w:bookmarkStart w:id="7" w:name="page2"/>
          </w:p>
        </w:tc>
      </w:tr>
      <w:tr w:rsidR="00E16509" w:rsidRPr="00C31E24" w14:paraId="0FA45471" w14:textId="77777777" w:rsidTr="00C074DD">
        <w:trPr>
          <w:trHeight w:hRule="exact" w:val="5387"/>
        </w:trPr>
        <w:tc>
          <w:tcPr>
            <w:tcW w:w="10423" w:type="dxa"/>
            <w:shd w:val="clear" w:color="auto" w:fill="auto"/>
          </w:tcPr>
          <w:p w14:paraId="4C3997D2" w14:textId="77777777" w:rsidR="00E16509" w:rsidRPr="00C31E24" w:rsidRDefault="00E16509" w:rsidP="00133525">
            <w:pPr>
              <w:pStyle w:val="FP"/>
              <w:spacing w:after="240"/>
              <w:ind w:left="2835" w:right="2835"/>
              <w:jc w:val="center"/>
              <w:rPr>
                <w:rFonts w:ascii="Arial" w:hAnsi="Arial"/>
                <w:b/>
                <w:i/>
              </w:rPr>
            </w:pPr>
            <w:bookmarkStart w:id="8" w:name="coords3gpp"/>
            <w:r w:rsidRPr="00C31E24">
              <w:rPr>
                <w:rFonts w:ascii="Arial" w:hAnsi="Arial"/>
                <w:b/>
                <w:i/>
              </w:rPr>
              <w:t>3GPP</w:t>
            </w:r>
          </w:p>
          <w:p w14:paraId="58823299" w14:textId="77777777" w:rsidR="00E16509" w:rsidRPr="00C31E24" w:rsidRDefault="00E16509" w:rsidP="00133525">
            <w:pPr>
              <w:pStyle w:val="FP"/>
              <w:pBdr>
                <w:bottom w:val="single" w:sz="6" w:space="1" w:color="auto"/>
              </w:pBdr>
              <w:ind w:left="2835" w:right="2835"/>
              <w:jc w:val="center"/>
            </w:pPr>
            <w:r w:rsidRPr="00C31E24">
              <w:t>Postal address</w:t>
            </w:r>
          </w:p>
          <w:p w14:paraId="15DBF339" w14:textId="77777777" w:rsidR="00E16509" w:rsidRPr="00C31E24" w:rsidRDefault="00E16509" w:rsidP="00133525">
            <w:pPr>
              <w:pStyle w:val="FP"/>
              <w:ind w:left="2835" w:right="2835"/>
              <w:jc w:val="center"/>
              <w:rPr>
                <w:rFonts w:ascii="Arial" w:hAnsi="Arial"/>
                <w:sz w:val="18"/>
              </w:rPr>
            </w:pPr>
          </w:p>
          <w:p w14:paraId="320E8ACE" w14:textId="77777777" w:rsidR="00E16509" w:rsidRPr="00C31E24" w:rsidRDefault="00E16509" w:rsidP="00133525">
            <w:pPr>
              <w:pStyle w:val="FP"/>
              <w:pBdr>
                <w:bottom w:val="single" w:sz="6" w:space="1" w:color="auto"/>
              </w:pBdr>
              <w:spacing w:before="240"/>
              <w:ind w:left="2835" w:right="2835"/>
              <w:jc w:val="center"/>
            </w:pPr>
            <w:r w:rsidRPr="00C31E24">
              <w:t>3GPP support office address</w:t>
            </w:r>
          </w:p>
          <w:p w14:paraId="72EFC40B" w14:textId="77777777" w:rsidR="00E16509" w:rsidRPr="00C31E24" w:rsidRDefault="00E16509" w:rsidP="00133525">
            <w:pPr>
              <w:pStyle w:val="FP"/>
              <w:ind w:left="2835" w:right="2835"/>
              <w:jc w:val="center"/>
              <w:rPr>
                <w:rFonts w:ascii="Arial" w:hAnsi="Arial"/>
                <w:sz w:val="18"/>
              </w:rPr>
            </w:pPr>
            <w:r w:rsidRPr="00C31E24">
              <w:rPr>
                <w:rFonts w:ascii="Arial" w:hAnsi="Arial"/>
                <w:sz w:val="18"/>
              </w:rPr>
              <w:t>650 Route des Lucioles - Sophia Antipolis</w:t>
            </w:r>
          </w:p>
          <w:p w14:paraId="7340D793" w14:textId="77777777" w:rsidR="00E16509" w:rsidRPr="00C31E24" w:rsidRDefault="00E16509" w:rsidP="00133525">
            <w:pPr>
              <w:pStyle w:val="FP"/>
              <w:ind w:left="2835" w:right="2835"/>
              <w:jc w:val="center"/>
              <w:rPr>
                <w:rFonts w:ascii="Arial" w:hAnsi="Arial"/>
                <w:sz w:val="18"/>
              </w:rPr>
            </w:pPr>
            <w:r w:rsidRPr="00C31E24">
              <w:rPr>
                <w:rFonts w:ascii="Arial" w:hAnsi="Arial"/>
                <w:sz w:val="18"/>
              </w:rPr>
              <w:t>Valbonne - FRANCE</w:t>
            </w:r>
          </w:p>
          <w:p w14:paraId="199B0CBA" w14:textId="77777777" w:rsidR="00E16509" w:rsidRPr="00C31E24" w:rsidRDefault="00E16509" w:rsidP="00133525">
            <w:pPr>
              <w:pStyle w:val="FP"/>
              <w:spacing w:after="20"/>
              <w:ind w:left="2835" w:right="2835"/>
              <w:jc w:val="center"/>
              <w:rPr>
                <w:rFonts w:ascii="Arial" w:hAnsi="Arial"/>
                <w:sz w:val="18"/>
              </w:rPr>
            </w:pPr>
            <w:r w:rsidRPr="00C31E24">
              <w:rPr>
                <w:rFonts w:ascii="Arial" w:hAnsi="Arial"/>
                <w:sz w:val="18"/>
              </w:rPr>
              <w:t>Tel.: +33 4 92 94 42 00 Fax: +33 4 93 65 47 16</w:t>
            </w:r>
          </w:p>
          <w:p w14:paraId="6C440BD1" w14:textId="77777777" w:rsidR="00E16509" w:rsidRPr="00C31E24" w:rsidRDefault="00E16509" w:rsidP="00133525">
            <w:pPr>
              <w:pStyle w:val="FP"/>
              <w:pBdr>
                <w:bottom w:val="single" w:sz="6" w:space="1" w:color="auto"/>
              </w:pBdr>
              <w:spacing w:before="240"/>
              <w:ind w:left="2835" w:right="2835"/>
              <w:jc w:val="center"/>
            </w:pPr>
            <w:r w:rsidRPr="00C31E24">
              <w:t>Internet</w:t>
            </w:r>
          </w:p>
          <w:p w14:paraId="09863F60" w14:textId="77777777" w:rsidR="00E16509" w:rsidRPr="00C31E24" w:rsidRDefault="00E16509" w:rsidP="00133525">
            <w:pPr>
              <w:pStyle w:val="FP"/>
              <w:ind w:left="2835" w:right="2835"/>
              <w:jc w:val="center"/>
              <w:rPr>
                <w:rFonts w:ascii="Arial" w:hAnsi="Arial"/>
                <w:sz w:val="18"/>
              </w:rPr>
            </w:pPr>
            <w:r w:rsidRPr="00C31E24">
              <w:rPr>
                <w:rFonts w:ascii="Arial" w:hAnsi="Arial"/>
                <w:sz w:val="18"/>
              </w:rPr>
              <w:t>http://www.3gpp.org</w:t>
            </w:r>
            <w:bookmarkEnd w:id="8"/>
          </w:p>
          <w:p w14:paraId="7E39EF75" w14:textId="77777777" w:rsidR="00E16509" w:rsidRPr="00C31E24" w:rsidRDefault="00E16509" w:rsidP="00133525"/>
        </w:tc>
      </w:tr>
      <w:tr w:rsidR="00E16509" w:rsidRPr="00C31E24" w14:paraId="3CDD847D" w14:textId="77777777" w:rsidTr="00C074DD">
        <w:tc>
          <w:tcPr>
            <w:tcW w:w="10423" w:type="dxa"/>
            <w:shd w:val="clear" w:color="auto" w:fill="auto"/>
            <w:vAlign w:val="bottom"/>
          </w:tcPr>
          <w:p w14:paraId="2E482D1F" w14:textId="77777777" w:rsidR="00E16509" w:rsidRPr="00C31E24" w:rsidRDefault="00E16509" w:rsidP="00133525">
            <w:pPr>
              <w:pStyle w:val="FP"/>
              <w:pBdr>
                <w:bottom w:val="single" w:sz="6" w:space="1" w:color="auto"/>
              </w:pBdr>
              <w:spacing w:after="240"/>
              <w:jc w:val="center"/>
              <w:rPr>
                <w:rFonts w:ascii="Arial" w:hAnsi="Arial"/>
                <w:b/>
                <w:i/>
              </w:rPr>
            </w:pPr>
            <w:bookmarkStart w:id="9" w:name="copyrightNotification"/>
            <w:r w:rsidRPr="00C31E24">
              <w:rPr>
                <w:rFonts w:ascii="Arial" w:hAnsi="Arial"/>
                <w:b/>
                <w:i/>
              </w:rPr>
              <w:t>Copyright Notification</w:t>
            </w:r>
          </w:p>
          <w:p w14:paraId="21F7CF56" w14:textId="77777777" w:rsidR="00E16509" w:rsidRPr="00C31E24" w:rsidRDefault="00E16509" w:rsidP="00133525">
            <w:pPr>
              <w:pStyle w:val="FP"/>
              <w:jc w:val="center"/>
            </w:pPr>
            <w:r w:rsidRPr="00C31E24">
              <w:t>No part may be reproduced except as authorized by written permission.</w:t>
            </w:r>
            <w:r w:rsidRPr="00C31E24">
              <w:br/>
              <w:t>The copyright and the foregoing restriction extend to reproduction in all media.</w:t>
            </w:r>
          </w:p>
          <w:p w14:paraId="3AD9DE40" w14:textId="77777777" w:rsidR="00E16509" w:rsidRPr="00C31E24" w:rsidRDefault="00E16509" w:rsidP="00133525">
            <w:pPr>
              <w:pStyle w:val="FP"/>
              <w:jc w:val="center"/>
            </w:pPr>
          </w:p>
          <w:p w14:paraId="53300614" w14:textId="30038A65" w:rsidR="00E16509" w:rsidRPr="00C31E24" w:rsidRDefault="00E16509" w:rsidP="00133525">
            <w:pPr>
              <w:pStyle w:val="FP"/>
              <w:jc w:val="center"/>
              <w:rPr>
                <w:sz w:val="18"/>
              </w:rPr>
            </w:pPr>
            <w:r w:rsidRPr="00C31E24">
              <w:rPr>
                <w:sz w:val="18"/>
              </w:rPr>
              <w:t xml:space="preserve">© </w:t>
            </w:r>
            <w:bookmarkStart w:id="10" w:name="copyrightDate"/>
            <w:r w:rsidRPr="00C31E24">
              <w:rPr>
                <w:sz w:val="18"/>
              </w:rPr>
              <w:t>20</w:t>
            </w:r>
            <w:bookmarkEnd w:id="10"/>
            <w:r w:rsidR="00784A32" w:rsidRPr="00C31E24">
              <w:rPr>
                <w:sz w:val="18"/>
              </w:rPr>
              <w:t>2</w:t>
            </w:r>
            <w:r w:rsidR="00AE50DC" w:rsidRPr="00C31E24">
              <w:rPr>
                <w:sz w:val="18"/>
              </w:rPr>
              <w:t>2</w:t>
            </w:r>
            <w:r w:rsidRPr="00C31E24">
              <w:rPr>
                <w:sz w:val="18"/>
              </w:rPr>
              <w:t>, 3GPP Organizational Partners (ARIB, ATIS, CCSA, ETSI, TSDSI, TTA, TTC).</w:t>
            </w:r>
            <w:bookmarkStart w:id="11" w:name="copyrightaddon"/>
            <w:bookmarkEnd w:id="11"/>
          </w:p>
          <w:p w14:paraId="74661C62" w14:textId="77777777" w:rsidR="00E16509" w:rsidRPr="00C31E24" w:rsidRDefault="00E16509" w:rsidP="00133525">
            <w:pPr>
              <w:pStyle w:val="FP"/>
              <w:jc w:val="center"/>
              <w:rPr>
                <w:sz w:val="18"/>
              </w:rPr>
            </w:pPr>
            <w:r w:rsidRPr="00C31E24">
              <w:rPr>
                <w:sz w:val="18"/>
              </w:rPr>
              <w:t>All rights reserved.</w:t>
            </w:r>
          </w:p>
          <w:p w14:paraId="0C5BC3C1" w14:textId="77777777" w:rsidR="00E16509" w:rsidRPr="00C31E24" w:rsidRDefault="00E16509" w:rsidP="00E16509">
            <w:pPr>
              <w:pStyle w:val="FP"/>
              <w:rPr>
                <w:sz w:val="18"/>
              </w:rPr>
            </w:pPr>
          </w:p>
          <w:p w14:paraId="3771892C" w14:textId="77777777" w:rsidR="00E16509" w:rsidRPr="00C31E24" w:rsidRDefault="00E16509" w:rsidP="00E16509">
            <w:pPr>
              <w:pStyle w:val="FP"/>
              <w:rPr>
                <w:sz w:val="18"/>
              </w:rPr>
            </w:pPr>
            <w:r w:rsidRPr="00C31E24">
              <w:rPr>
                <w:sz w:val="18"/>
              </w:rPr>
              <w:t>UMTS™ is a Trade Mark of ETSI registered for the benefit of its members</w:t>
            </w:r>
          </w:p>
          <w:p w14:paraId="19A83075" w14:textId="77777777" w:rsidR="00E16509" w:rsidRPr="00C31E24" w:rsidRDefault="00E16509" w:rsidP="00E16509">
            <w:pPr>
              <w:pStyle w:val="FP"/>
              <w:rPr>
                <w:sz w:val="18"/>
              </w:rPr>
            </w:pPr>
            <w:r w:rsidRPr="00C31E24">
              <w:rPr>
                <w:sz w:val="18"/>
              </w:rPr>
              <w:t>3GPP™ is a Trade Mark of ETSI registered for the benefit of its Members and of the 3GPP Organizational Partners</w:t>
            </w:r>
            <w:r w:rsidRPr="00C31E24">
              <w:rPr>
                <w:sz w:val="18"/>
              </w:rPr>
              <w:br/>
              <w:t>LTE™ is a Trade Mark of ETSI registered for the benefit of its Members and of the 3GPP Organizational Partners</w:t>
            </w:r>
          </w:p>
          <w:p w14:paraId="6457B951" w14:textId="77777777" w:rsidR="00E16509" w:rsidRPr="00C31E24" w:rsidRDefault="00E16509" w:rsidP="00E16509">
            <w:pPr>
              <w:pStyle w:val="FP"/>
              <w:rPr>
                <w:sz w:val="18"/>
              </w:rPr>
            </w:pPr>
            <w:r w:rsidRPr="00C31E24">
              <w:rPr>
                <w:sz w:val="18"/>
              </w:rPr>
              <w:t>GSM® and the GSM logo are registered and owned by the GSM Association</w:t>
            </w:r>
            <w:bookmarkEnd w:id="9"/>
          </w:p>
          <w:p w14:paraId="146D36D7" w14:textId="77777777" w:rsidR="00E16509" w:rsidRPr="00C31E24" w:rsidRDefault="00E16509" w:rsidP="00133525"/>
        </w:tc>
      </w:tr>
      <w:bookmarkEnd w:id="7"/>
    </w:tbl>
    <w:p w14:paraId="19307399" w14:textId="77777777" w:rsidR="00080512" w:rsidRPr="00C31E24" w:rsidRDefault="00080512">
      <w:pPr>
        <w:pStyle w:val="TT"/>
      </w:pPr>
      <w:r w:rsidRPr="00C31E24">
        <w:br w:type="page"/>
      </w:r>
      <w:bookmarkStart w:id="12" w:name="tableOfContents"/>
      <w:bookmarkEnd w:id="12"/>
      <w:r w:rsidRPr="00C31E24">
        <w:lastRenderedPageBreak/>
        <w:t>Contents</w:t>
      </w:r>
    </w:p>
    <w:p w14:paraId="1F00958C" w14:textId="220B9859" w:rsidR="00C31E24" w:rsidRPr="00B5089C" w:rsidRDefault="00C31E24">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_Toc99871236 \h </w:instrText>
      </w:r>
      <w:r>
        <w:fldChar w:fldCharType="separate"/>
      </w:r>
      <w:r>
        <w:t>6</w:t>
      </w:r>
      <w:r>
        <w:fldChar w:fldCharType="end"/>
      </w:r>
    </w:p>
    <w:p w14:paraId="7475EFB4" w14:textId="2973AE3A" w:rsidR="00C31E24" w:rsidRPr="00B5089C" w:rsidRDefault="00C31E24">
      <w:pPr>
        <w:pStyle w:val="TOC1"/>
        <w:rPr>
          <w:rFonts w:ascii="Calibri" w:hAnsi="Calibri"/>
          <w:szCs w:val="22"/>
        </w:rPr>
      </w:pPr>
      <w:r>
        <w:t>Introduction</w:t>
      </w:r>
      <w:r>
        <w:tab/>
      </w:r>
      <w:r>
        <w:fldChar w:fldCharType="begin" w:fldLock="1"/>
      </w:r>
      <w:r>
        <w:instrText xml:space="preserve"> PAGEREF _Toc99871237 \h </w:instrText>
      </w:r>
      <w:r>
        <w:fldChar w:fldCharType="separate"/>
      </w:r>
      <w:r>
        <w:t>7</w:t>
      </w:r>
      <w:r>
        <w:fldChar w:fldCharType="end"/>
      </w:r>
    </w:p>
    <w:p w14:paraId="6B79B00B" w14:textId="2BCFC1D5" w:rsidR="00C31E24" w:rsidRPr="00B5089C" w:rsidRDefault="00C31E24">
      <w:pPr>
        <w:pStyle w:val="TOC1"/>
        <w:rPr>
          <w:rFonts w:ascii="Calibri" w:hAnsi="Calibri"/>
          <w:szCs w:val="22"/>
        </w:rPr>
      </w:pPr>
      <w:r>
        <w:t>1</w:t>
      </w:r>
      <w:r w:rsidRPr="00B5089C">
        <w:rPr>
          <w:rFonts w:ascii="Calibri" w:hAnsi="Calibri"/>
          <w:szCs w:val="22"/>
        </w:rPr>
        <w:tab/>
      </w:r>
      <w:r>
        <w:t>Scope</w:t>
      </w:r>
      <w:r>
        <w:tab/>
      </w:r>
      <w:r>
        <w:fldChar w:fldCharType="begin" w:fldLock="1"/>
      </w:r>
      <w:r>
        <w:instrText xml:space="preserve"> PAGEREF _Toc99871238 \h </w:instrText>
      </w:r>
      <w:r>
        <w:fldChar w:fldCharType="separate"/>
      </w:r>
      <w:r>
        <w:t>8</w:t>
      </w:r>
      <w:r>
        <w:fldChar w:fldCharType="end"/>
      </w:r>
    </w:p>
    <w:p w14:paraId="36638651" w14:textId="50F302DE" w:rsidR="00C31E24" w:rsidRPr="00B5089C" w:rsidRDefault="00C31E24">
      <w:pPr>
        <w:pStyle w:val="TOC1"/>
        <w:rPr>
          <w:rFonts w:ascii="Calibri" w:hAnsi="Calibri"/>
          <w:szCs w:val="22"/>
        </w:rPr>
      </w:pPr>
      <w:r>
        <w:t>2</w:t>
      </w:r>
      <w:r w:rsidRPr="00B5089C">
        <w:rPr>
          <w:rFonts w:ascii="Calibri" w:hAnsi="Calibri"/>
          <w:szCs w:val="22"/>
        </w:rPr>
        <w:tab/>
      </w:r>
      <w:r>
        <w:t>References</w:t>
      </w:r>
      <w:r>
        <w:tab/>
      </w:r>
      <w:r>
        <w:fldChar w:fldCharType="begin" w:fldLock="1"/>
      </w:r>
      <w:r>
        <w:instrText xml:space="preserve"> PAGEREF _Toc99871239 \h </w:instrText>
      </w:r>
      <w:r>
        <w:fldChar w:fldCharType="separate"/>
      </w:r>
      <w:r>
        <w:t>8</w:t>
      </w:r>
      <w:r>
        <w:fldChar w:fldCharType="end"/>
      </w:r>
    </w:p>
    <w:p w14:paraId="23248FB1" w14:textId="67DCC323" w:rsidR="00C31E24" w:rsidRPr="00B5089C" w:rsidRDefault="00C31E24">
      <w:pPr>
        <w:pStyle w:val="TOC1"/>
        <w:rPr>
          <w:rFonts w:ascii="Calibri" w:hAnsi="Calibri"/>
          <w:szCs w:val="22"/>
        </w:rPr>
      </w:pPr>
      <w:r>
        <w:t>3</w:t>
      </w:r>
      <w:r w:rsidRPr="00B5089C">
        <w:rPr>
          <w:rFonts w:ascii="Calibri" w:hAnsi="Calibri"/>
          <w:szCs w:val="22"/>
        </w:rPr>
        <w:tab/>
      </w:r>
      <w:r>
        <w:t>Definitions of terms, symbols and abbreviations</w:t>
      </w:r>
      <w:r>
        <w:tab/>
      </w:r>
      <w:r>
        <w:fldChar w:fldCharType="begin" w:fldLock="1"/>
      </w:r>
      <w:r>
        <w:instrText xml:space="preserve"> PAGEREF _Toc99871240 \h </w:instrText>
      </w:r>
      <w:r>
        <w:fldChar w:fldCharType="separate"/>
      </w:r>
      <w:r>
        <w:t>10</w:t>
      </w:r>
      <w:r>
        <w:fldChar w:fldCharType="end"/>
      </w:r>
    </w:p>
    <w:p w14:paraId="4CA950F7" w14:textId="76308BE1" w:rsidR="00C31E24" w:rsidRPr="00B5089C" w:rsidRDefault="00C31E24">
      <w:pPr>
        <w:pStyle w:val="TOC2"/>
        <w:rPr>
          <w:rFonts w:ascii="Calibri" w:hAnsi="Calibri"/>
          <w:sz w:val="22"/>
          <w:szCs w:val="22"/>
        </w:rPr>
      </w:pPr>
      <w:r>
        <w:t>3.1</w:t>
      </w:r>
      <w:r w:rsidRPr="00B5089C">
        <w:rPr>
          <w:rFonts w:ascii="Calibri" w:hAnsi="Calibri"/>
          <w:sz w:val="22"/>
          <w:szCs w:val="22"/>
        </w:rPr>
        <w:tab/>
      </w:r>
      <w:r>
        <w:t>Terms</w:t>
      </w:r>
      <w:r>
        <w:tab/>
      </w:r>
      <w:r>
        <w:fldChar w:fldCharType="begin" w:fldLock="1"/>
      </w:r>
      <w:r>
        <w:instrText xml:space="preserve"> PAGEREF _Toc99871241 \h </w:instrText>
      </w:r>
      <w:r>
        <w:fldChar w:fldCharType="separate"/>
      </w:r>
      <w:r>
        <w:t>10</w:t>
      </w:r>
      <w:r>
        <w:fldChar w:fldCharType="end"/>
      </w:r>
    </w:p>
    <w:p w14:paraId="16940181" w14:textId="6DD4BC8B" w:rsidR="00C31E24" w:rsidRPr="00B5089C" w:rsidRDefault="00C31E24">
      <w:pPr>
        <w:pStyle w:val="TOC2"/>
        <w:rPr>
          <w:rFonts w:ascii="Calibri" w:hAnsi="Calibri"/>
          <w:sz w:val="22"/>
          <w:szCs w:val="22"/>
        </w:rPr>
      </w:pPr>
      <w:r>
        <w:t>3.2</w:t>
      </w:r>
      <w:r w:rsidRPr="00B5089C">
        <w:rPr>
          <w:rFonts w:ascii="Calibri" w:hAnsi="Calibri"/>
          <w:sz w:val="22"/>
          <w:szCs w:val="22"/>
        </w:rPr>
        <w:tab/>
      </w:r>
      <w:r>
        <w:t>Symbols</w:t>
      </w:r>
      <w:r>
        <w:tab/>
      </w:r>
      <w:r>
        <w:fldChar w:fldCharType="begin" w:fldLock="1"/>
      </w:r>
      <w:r>
        <w:instrText xml:space="preserve"> PAGEREF _Toc99871242 \h </w:instrText>
      </w:r>
      <w:r>
        <w:fldChar w:fldCharType="separate"/>
      </w:r>
      <w:r>
        <w:t>10</w:t>
      </w:r>
      <w:r>
        <w:fldChar w:fldCharType="end"/>
      </w:r>
    </w:p>
    <w:p w14:paraId="470A694F" w14:textId="770D887E" w:rsidR="00C31E24" w:rsidRPr="00B5089C" w:rsidRDefault="00C31E24">
      <w:pPr>
        <w:pStyle w:val="TOC2"/>
        <w:rPr>
          <w:rFonts w:ascii="Calibri" w:hAnsi="Calibri"/>
          <w:sz w:val="22"/>
          <w:szCs w:val="22"/>
        </w:rPr>
      </w:pPr>
      <w:r>
        <w:t>3.3</w:t>
      </w:r>
      <w:r w:rsidRPr="00B5089C">
        <w:rPr>
          <w:rFonts w:ascii="Calibri" w:hAnsi="Calibri"/>
          <w:sz w:val="22"/>
          <w:szCs w:val="22"/>
        </w:rPr>
        <w:tab/>
      </w:r>
      <w:r>
        <w:t>Abbreviations</w:t>
      </w:r>
      <w:r>
        <w:tab/>
      </w:r>
      <w:r>
        <w:fldChar w:fldCharType="begin" w:fldLock="1"/>
      </w:r>
      <w:r>
        <w:instrText xml:space="preserve"> PAGEREF _Toc99871243 \h </w:instrText>
      </w:r>
      <w:r>
        <w:fldChar w:fldCharType="separate"/>
      </w:r>
      <w:r>
        <w:t>10</w:t>
      </w:r>
      <w:r>
        <w:fldChar w:fldCharType="end"/>
      </w:r>
    </w:p>
    <w:p w14:paraId="7576E56C" w14:textId="26A5F819" w:rsidR="00C31E24" w:rsidRPr="00B5089C" w:rsidRDefault="00C31E24">
      <w:pPr>
        <w:pStyle w:val="TOC1"/>
        <w:rPr>
          <w:rFonts w:ascii="Calibri" w:hAnsi="Calibri"/>
          <w:szCs w:val="22"/>
        </w:rPr>
      </w:pPr>
      <w:r>
        <w:t>4</w:t>
      </w:r>
      <w:r w:rsidRPr="00B5089C">
        <w:rPr>
          <w:rFonts w:ascii="Calibri" w:hAnsi="Calibri"/>
          <w:szCs w:val="22"/>
        </w:rPr>
        <w:tab/>
      </w:r>
      <w:r>
        <w:t>General</w:t>
      </w:r>
      <w:r>
        <w:tab/>
      </w:r>
      <w:r>
        <w:fldChar w:fldCharType="begin" w:fldLock="1"/>
      </w:r>
      <w:r>
        <w:instrText xml:space="preserve"> PAGEREF _Toc99871244 \h </w:instrText>
      </w:r>
      <w:r>
        <w:fldChar w:fldCharType="separate"/>
      </w:r>
      <w:r>
        <w:t>11</w:t>
      </w:r>
      <w:r>
        <w:fldChar w:fldCharType="end"/>
      </w:r>
    </w:p>
    <w:p w14:paraId="6D4C4563" w14:textId="71944973" w:rsidR="00C31E24" w:rsidRPr="00B5089C" w:rsidRDefault="00C31E24">
      <w:pPr>
        <w:pStyle w:val="TOC2"/>
        <w:rPr>
          <w:rFonts w:ascii="Calibri" w:hAnsi="Calibri"/>
          <w:sz w:val="22"/>
          <w:szCs w:val="22"/>
        </w:rPr>
      </w:pPr>
      <w:r>
        <w:t>4.1</w:t>
      </w:r>
      <w:r w:rsidRPr="00B5089C">
        <w:rPr>
          <w:rFonts w:ascii="Calibri" w:hAnsi="Calibri"/>
          <w:sz w:val="22"/>
          <w:szCs w:val="22"/>
        </w:rPr>
        <w:tab/>
      </w:r>
      <w:r>
        <w:t>Test methodology</w:t>
      </w:r>
      <w:r>
        <w:tab/>
      </w:r>
      <w:r>
        <w:fldChar w:fldCharType="begin" w:fldLock="1"/>
      </w:r>
      <w:r>
        <w:instrText xml:space="preserve"> PAGEREF _Toc99871245 \h </w:instrText>
      </w:r>
      <w:r>
        <w:fldChar w:fldCharType="separate"/>
      </w:r>
      <w:r>
        <w:t>11</w:t>
      </w:r>
      <w:r>
        <w:fldChar w:fldCharType="end"/>
      </w:r>
    </w:p>
    <w:p w14:paraId="220EC933" w14:textId="742DF809" w:rsidR="00C31E24" w:rsidRPr="00B5089C" w:rsidRDefault="00C31E24">
      <w:pPr>
        <w:pStyle w:val="TOC3"/>
        <w:rPr>
          <w:rFonts w:ascii="Calibri" w:hAnsi="Calibri"/>
          <w:sz w:val="22"/>
          <w:szCs w:val="22"/>
        </w:rPr>
      </w:pPr>
      <w:r>
        <w:t>4.1.1</w:t>
      </w:r>
      <w:r w:rsidRPr="00B5089C">
        <w:rPr>
          <w:rFonts w:ascii="Calibri" w:hAnsi="Calibri"/>
          <w:sz w:val="22"/>
          <w:szCs w:val="22"/>
        </w:rPr>
        <w:tab/>
      </w:r>
      <w:r>
        <w:t>Testing of optional functions and procedures</w:t>
      </w:r>
      <w:r>
        <w:tab/>
      </w:r>
      <w:r>
        <w:fldChar w:fldCharType="begin" w:fldLock="1"/>
      </w:r>
      <w:r>
        <w:instrText xml:space="preserve"> PAGEREF _Toc99871246 \h </w:instrText>
      </w:r>
      <w:r>
        <w:fldChar w:fldCharType="separate"/>
      </w:r>
      <w:r>
        <w:t>11</w:t>
      </w:r>
      <w:r>
        <w:fldChar w:fldCharType="end"/>
      </w:r>
    </w:p>
    <w:p w14:paraId="2C49621A" w14:textId="7739C984" w:rsidR="00C31E24" w:rsidRPr="00B5089C" w:rsidRDefault="00C31E24">
      <w:pPr>
        <w:pStyle w:val="TOC3"/>
        <w:rPr>
          <w:rFonts w:ascii="Calibri" w:hAnsi="Calibri"/>
          <w:sz w:val="22"/>
          <w:szCs w:val="22"/>
        </w:rPr>
      </w:pPr>
      <w:r>
        <w:t>4.1.2</w:t>
      </w:r>
      <w:r w:rsidRPr="00B5089C">
        <w:rPr>
          <w:rFonts w:ascii="Calibri" w:hAnsi="Calibri"/>
          <w:sz w:val="22"/>
          <w:szCs w:val="22"/>
        </w:rPr>
        <w:tab/>
      </w:r>
      <w:r>
        <w:t>Test interfaces and facilities</w:t>
      </w:r>
      <w:r>
        <w:tab/>
      </w:r>
      <w:r>
        <w:fldChar w:fldCharType="begin" w:fldLock="1"/>
      </w:r>
      <w:r>
        <w:instrText xml:space="preserve"> PAGEREF _Toc99871247 \h </w:instrText>
      </w:r>
      <w:r>
        <w:fldChar w:fldCharType="separate"/>
      </w:r>
      <w:r>
        <w:t>11</w:t>
      </w:r>
      <w:r>
        <w:fldChar w:fldCharType="end"/>
      </w:r>
    </w:p>
    <w:p w14:paraId="1645383E" w14:textId="37C2331B" w:rsidR="00C31E24" w:rsidRPr="00B5089C" w:rsidRDefault="00C31E24">
      <w:pPr>
        <w:pStyle w:val="TOC2"/>
        <w:rPr>
          <w:rFonts w:ascii="Calibri" w:hAnsi="Calibri"/>
          <w:sz w:val="22"/>
          <w:szCs w:val="22"/>
        </w:rPr>
      </w:pPr>
      <w:r>
        <w:t>4.2</w:t>
      </w:r>
      <w:r w:rsidRPr="00B5089C">
        <w:rPr>
          <w:rFonts w:ascii="Calibri" w:hAnsi="Calibri"/>
          <w:sz w:val="22"/>
          <w:szCs w:val="22"/>
        </w:rPr>
        <w:tab/>
      </w:r>
      <w:r>
        <w:t>Implicit testing</w:t>
      </w:r>
      <w:r>
        <w:tab/>
      </w:r>
      <w:r>
        <w:fldChar w:fldCharType="begin" w:fldLock="1"/>
      </w:r>
      <w:r>
        <w:instrText xml:space="preserve"> PAGEREF _Toc99871248 \h </w:instrText>
      </w:r>
      <w:r>
        <w:fldChar w:fldCharType="separate"/>
      </w:r>
      <w:r>
        <w:t>12</w:t>
      </w:r>
      <w:r>
        <w:fldChar w:fldCharType="end"/>
      </w:r>
    </w:p>
    <w:p w14:paraId="788B7039" w14:textId="26230D5F" w:rsidR="00C31E24" w:rsidRPr="00B5089C" w:rsidRDefault="00C31E24">
      <w:pPr>
        <w:pStyle w:val="TOC2"/>
        <w:rPr>
          <w:rFonts w:ascii="Calibri" w:hAnsi="Calibri"/>
          <w:sz w:val="22"/>
          <w:szCs w:val="22"/>
        </w:rPr>
      </w:pPr>
      <w:r>
        <w:t>4.3</w:t>
      </w:r>
      <w:r w:rsidRPr="00B5089C">
        <w:rPr>
          <w:rFonts w:ascii="Calibri" w:hAnsi="Calibri"/>
          <w:sz w:val="22"/>
          <w:szCs w:val="22"/>
        </w:rPr>
        <w:tab/>
      </w:r>
      <w:r>
        <w:t>Repetition of tests</w:t>
      </w:r>
      <w:r>
        <w:tab/>
      </w:r>
      <w:r>
        <w:fldChar w:fldCharType="begin" w:fldLock="1"/>
      </w:r>
      <w:r>
        <w:instrText xml:space="preserve"> PAGEREF _Toc99871249 \h </w:instrText>
      </w:r>
      <w:r>
        <w:fldChar w:fldCharType="separate"/>
      </w:r>
      <w:r>
        <w:t>12</w:t>
      </w:r>
      <w:r>
        <w:fldChar w:fldCharType="end"/>
      </w:r>
    </w:p>
    <w:p w14:paraId="185D2269" w14:textId="18783C57" w:rsidR="00C31E24" w:rsidRPr="00B5089C" w:rsidRDefault="00C31E24">
      <w:pPr>
        <w:pStyle w:val="TOC2"/>
        <w:rPr>
          <w:rFonts w:ascii="Calibri" w:hAnsi="Calibri"/>
          <w:sz w:val="22"/>
          <w:szCs w:val="22"/>
        </w:rPr>
      </w:pPr>
      <w:r>
        <w:t>4.4</w:t>
      </w:r>
      <w:r w:rsidRPr="00B5089C">
        <w:rPr>
          <w:rFonts w:ascii="Calibri" w:hAnsi="Calibri"/>
          <w:sz w:val="22"/>
          <w:szCs w:val="22"/>
        </w:rPr>
        <w:tab/>
      </w:r>
      <w:r>
        <w:t>Handling of differences between conformance requirements in different releases of cores specifications</w:t>
      </w:r>
      <w:r>
        <w:tab/>
      </w:r>
      <w:r>
        <w:fldChar w:fldCharType="begin" w:fldLock="1"/>
      </w:r>
      <w:r>
        <w:instrText xml:space="preserve"> PAGEREF _Toc99871250 \h </w:instrText>
      </w:r>
      <w:r>
        <w:fldChar w:fldCharType="separate"/>
      </w:r>
      <w:r>
        <w:t>12</w:t>
      </w:r>
      <w:r>
        <w:fldChar w:fldCharType="end"/>
      </w:r>
    </w:p>
    <w:p w14:paraId="47FDD89B" w14:textId="56E14B45" w:rsidR="00C31E24" w:rsidRPr="00B5089C" w:rsidRDefault="00C31E24">
      <w:pPr>
        <w:pStyle w:val="TOC2"/>
        <w:rPr>
          <w:rFonts w:ascii="Calibri" w:hAnsi="Calibri"/>
          <w:sz w:val="22"/>
          <w:szCs w:val="22"/>
        </w:rPr>
      </w:pPr>
      <w:r>
        <w:t>4.5</w:t>
      </w:r>
      <w:r w:rsidRPr="00B5089C">
        <w:rPr>
          <w:rFonts w:ascii="Calibri" w:hAnsi="Calibri"/>
          <w:sz w:val="22"/>
          <w:szCs w:val="22"/>
        </w:rPr>
        <w:tab/>
      </w:r>
      <w:r>
        <w:t>Reference conditions</w:t>
      </w:r>
      <w:r>
        <w:tab/>
      </w:r>
      <w:r>
        <w:fldChar w:fldCharType="begin" w:fldLock="1"/>
      </w:r>
      <w:r>
        <w:instrText xml:space="preserve"> PAGEREF _Toc99871251 \h </w:instrText>
      </w:r>
      <w:r>
        <w:fldChar w:fldCharType="separate"/>
      </w:r>
      <w:r>
        <w:t>12</w:t>
      </w:r>
      <w:r>
        <w:fldChar w:fldCharType="end"/>
      </w:r>
    </w:p>
    <w:p w14:paraId="706B9091" w14:textId="625EA085" w:rsidR="00C31E24" w:rsidRPr="00B5089C" w:rsidRDefault="00C31E24">
      <w:pPr>
        <w:pStyle w:val="TOC2"/>
        <w:rPr>
          <w:rFonts w:ascii="Calibri" w:hAnsi="Calibri"/>
          <w:sz w:val="22"/>
          <w:szCs w:val="22"/>
        </w:rPr>
      </w:pPr>
      <w:r>
        <w:t>4.6</w:t>
      </w:r>
      <w:r w:rsidRPr="00B5089C">
        <w:rPr>
          <w:rFonts w:ascii="Calibri" w:hAnsi="Calibri"/>
          <w:sz w:val="22"/>
          <w:szCs w:val="22"/>
        </w:rPr>
        <w:tab/>
      </w:r>
      <w:r>
        <w:t>Generic setup procedures</w:t>
      </w:r>
      <w:r>
        <w:tab/>
      </w:r>
      <w:r>
        <w:fldChar w:fldCharType="begin" w:fldLock="1"/>
      </w:r>
      <w:r>
        <w:instrText xml:space="preserve"> PAGEREF _Toc99871252 \h </w:instrText>
      </w:r>
      <w:r>
        <w:fldChar w:fldCharType="separate"/>
      </w:r>
      <w:r>
        <w:t>12</w:t>
      </w:r>
      <w:r>
        <w:fldChar w:fldCharType="end"/>
      </w:r>
    </w:p>
    <w:p w14:paraId="6995F7D8" w14:textId="6D411FAB" w:rsidR="00C31E24" w:rsidRPr="00B5089C" w:rsidRDefault="00C31E24">
      <w:pPr>
        <w:pStyle w:val="TOC1"/>
        <w:rPr>
          <w:rFonts w:ascii="Calibri" w:hAnsi="Calibri"/>
          <w:szCs w:val="22"/>
        </w:rPr>
      </w:pPr>
      <w:r>
        <w:t>5</w:t>
      </w:r>
      <w:r w:rsidRPr="00B5089C">
        <w:rPr>
          <w:rFonts w:ascii="Calibri" w:hAnsi="Calibri"/>
          <w:szCs w:val="22"/>
        </w:rPr>
        <w:tab/>
      </w:r>
      <w:r>
        <w:t>MCVideo Client Configuration</w:t>
      </w:r>
      <w:r>
        <w:tab/>
      </w:r>
      <w:r>
        <w:fldChar w:fldCharType="begin" w:fldLock="1"/>
      </w:r>
      <w:r>
        <w:instrText xml:space="preserve"> PAGEREF _Toc99871253 \h </w:instrText>
      </w:r>
      <w:r>
        <w:fldChar w:fldCharType="separate"/>
      </w:r>
      <w:r>
        <w:t>12</w:t>
      </w:r>
      <w:r>
        <w:fldChar w:fldCharType="end"/>
      </w:r>
    </w:p>
    <w:p w14:paraId="39520C56" w14:textId="411AE3F0" w:rsidR="00C31E24" w:rsidRPr="00B5089C" w:rsidRDefault="00C31E24">
      <w:pPr>
        <w:pStyle w:val="TOC2"/>
        <w:rPr>
          <w:rFonts w:ascii="Calibri" w:hAnsi="Calibri"/>
          <w:sz w:val="22"/>
          <w:szCs w:val="22"/>
        </w:rPr>
      </w:pPr>
      <w:r>
        <w:t>5.1</w:t>
      </w:r>
      <w:r w:rsidRPr="00B5089C">
        <w:rPr>
          <w:rFonts w:ascii="Calibri" w:hAnsi="Calibri"/>
          <w:sz w:val="22"/>
          <w:szCs w:val="22"/>
        </w:rPr>
        <w:tab/>
      </w:r>
      <w:r>
        <w:t>Configuration / Authentication / User Authorization / UE Configuration / User Profile / Key Generation</w:t>
      </w:r>
      <w:r>
        <w:tab/>
      </w:r>
      <w:r>
        <w:fldChar w:fldCharType="begin" w:fldLock="1"/>
      </w:r>
      <w:r>
        <w:instrText xml:space="preserve"> PAGEREF _Toc99871254 \h </w:instrText>
      </w:r>
      <w:r>
        <w:fldChar w:fldCharType="separate"/>
      </w:r>
      <w:r>
        <w:t>12</w:t>
      </w:r>
      <w:r>
        <w:fldChar w:fldCharType="end"/>
      </w:r>
    </w:p>
    <w:p w14:paraId="1BB0042E" w14:textId="0301134D" w:rsidR="00C31E24" w:rsidRPr="00B5089C" w:rsidRDefault="00C31E24">
      <w:pPr>
        <w:pStyle w:val="TOC2"/>
        <w:rPr>
          <w:rFonts w:ascii="Calibri" w:hAnsi="Calibri"/>
          <w:sz w:val="22"/>
          <w:szCs w:val="22"/>
        </w:rPr>
      </w:pPr>
      <w:r>
        <w:t>5.2</w:t>
      </w:r>
      <w:r w:rsidRPr="00B5089C">
        <w:rPr>
          <w:rFonts w:ascii="Calibri" w:hAnsi="Calibri"/>
          <w:sz w:val="22"/>
          <w:szCs w:val="22"/>
        </w:rPr>
        <w:tab/>
      </w:r>
      <w:r>
        <w:t>Configuration / Group Creation / Group ReGroup Creation / Group ReGroup Teardown</w:t>
      </w:r>
      <w:r>
        <w:tab/>
      </w:r>
      <w:r>
        <w:fldChar w:fldCharType="begin" w:fldLock="1"/>
      </w:r>
      <w:r>
        <w:instrText xml:space="preserve"> PAGEREF _Toc99871255 \h </w:instrText>
      </w:r>
      <w:r>
        <w:fldChar w:fldCharType="separate"/>
      </w:r>
      <w:r>
        <w:t>27</w:t>
      </w:r>
      <w:r>
        <w:fldChar w:fldCharType="end"/>
      </w:r>
    </w:p>
    <w:p w14:paraId="4A9D1062" w14:textId="729949BB" w:rsidR="00C31E24" w:rsidRPr="00B5089C" w:rsidRDefault="00C31E24">
      <w:pPr>
        <w:pStyle w:val="TOC2"/>
        <w:rPr>
          <w:rFonts w:ascii="Calibri" w:hAnsi="Calibri"/>
          <w:sz w:val="22"/>
          <w:szCs w:val="22"/>
        </w:rPr>
      </w:pPr>
      <w:r>
        <w:t>5.3</w:t>
      </w:r>
      <w:r w:rsidRPr="00B5089C">
        <w:rPr>
          <w:rFonts w:ascii="Calibri" w:hAnsi="Calibri"/>
          <w:sz w:val="22"/>
          <w:szCs w:val="22"/>
        </w:rPr>
        <w:tab/>
      </w:r>
      <w:r>
        <w:t>Configuration / Group Affiliation / Remote change / De-affiliation / Home MCVideo system</w:t>
      </w:r>
      <w:r>
        <w:tab/>
      </w:r>
      <w:r>
        <w:fldChar w:fldCharType="begin" w:fldLock="1"/>
      </w:r>
      <w:r>
        <w:instrText xml:space="preserve"> PAGEREF _Toc99871256 \h </w:instrText>
      </w:r>
      <w:r>
        <w:fldChar w:fldCharType="separate"/>
      </w:r>
      <w:r>
        <w:t>29</w:t>
      </w:r>
      <w:r>
        <w:fldChar w:fldCharType="end"/>
      </w:r>
    </w:p>
    <w:p w14:paraId="068A57DF" w14:textId="7052FB4D" w:rsidR="00C31E24" w:rsidRPr="00B5089C" w:rsidRDefault="00C31E24">
      <w:pPr>
        <w:pStyle w:val="TOC2"/>
        <w:rPr>
          <w:rFonts w:ascii="Calibri" w:hAnsi="Calibri"/>
          <w:sz w:val="22"/>
          <w:szCs w:val="22"/>
        </w:rPr>
      </w:pPr>
      <w:r>
        <w:t>5.4</w:t>
      </w:r>
      <w:r w:rsidRPr="00B5089C">
        <w:rPr>
          <w:rFonts w:ascii="Calibri" w:hAnsi="Calibri"/>
          <w:sz w:val="22"/>
          <w:szCs w:val="22"/>
        </w:rPr>
        <w:tab/>
      </w:r>
      <w:r>
        <w:t>Configuration / Determination of MCVideo Service Settings / Current Active MCVideo Settings / De-subscribe</w:t>
      </w:r>
      <w:r>
        <w:tab/>
      </w:r>
      <w:r>
        <w:fldChar w:fldCharType="begin" w:fldLock="1"/>
      </w:r>
      <w:r>
        <w:instrText xml:space="preserve"> PAGEREF _Toc99871257 \h </w:instrText>
      </w:r>
      <w:r>
        <w:fldChar w:fldCharType="separate"/>
      </w:r>
      <w:r>
        <w:t>34</w:t>
      </w:r>
      <w:r>
        <w:fldChar w:fldCharType="end"/>
      </w:r>
    </w:p>
    <w:p w14:paraId="0459B871" w14:textId="7E6E19BB" w:rsidR="00C31E24" w:rsidRPr="00B5089C" w:rsidRDefault="00C31E24">
      <w:pPr>
        <w:pStyle w:val="TOC1"/>
        <w:rPr>
          <w:rFonts w:ascii="Calibri" w:hAnsi="Calibri"/>
          <w:szCs w:val="22"/>
        </w:rPr>
      </w:pPr>
      <w:r>
        <w:t>6</w:t>
      </w:r>
      <w:r w:rsidRPr="00B5089C">
        <w:rPr>
          <w:rFonts w:ascii="Calibri" w:hAnsi="Calibri"/>
          <w:szCs w:val="22"/>
        </w:rPr>
        <w:tab/>
      </w:r>
      <w:r>
        <w:t>On-Network Test Scenarios</w:t>
      </w:r>
      <w:r>
        <w:tab/>
      </w:r>
      <w:r>
        <w:fldChar w:fldCharType="begin" w:fldLock="1"/>
      </w:r>
      <w:r>
        <w:instrText xml:space="preserve"> PAGEREF _Toc99871258 \h </w:instrText>
      </w:r>
      <w:r>
        <w:fldChar w:fldCharType="separate"/>
      </w:r>
      <w:r>
        <w:t>36</w:t>
      </w:r>
      <w:r>
        <w:fldChar w:fldCharType="end"/>
      </w:r>
    </w:p>
    <w:p w14:paraId="010583E6" w14:textId="45033C2F" w:rsidR="00C31E24" w:rsidRPr="00B5089C" w:rsidRDefault="00C31E24">
      <w:pPr>
        <w:pStyle w:val="TOC2"/>
        <w:rPr>
          <w:rFonts w:ascii="Calibri" w:hAnsi="Calibri"/>
          <w:sz w:val="22"/>
          <w:szCs w:val="22"/>
        </w:rPr>
      </w:pPr>
      <w:r>
        <w:t>6.1</w:t>
      </w:r>
      <w:r w:rsidRPr="00B5089C">
        <w:rPr>
          <w:rFonts w:ascii="Calibri" w:hAnsi="Calibri"/>
          <w:sz w:val="22"/>
          <w:szCs w:val="22"/>
        </w:rPr>
        <w:tab/>
      </w:r>
      <w:r>
        <w:t>Group Calls</w:t>
      </w:r>
      <w:r>
        <w:tab/>
      </w:r>
      <w:r>
        <w:fldChar w:fldCharType="begin" w:fldLock="1"/>
      </w:r>
      <w:r>
        <w:instrText xml:space="preserve"> PAGEREF _Toc99871259 \h </w:instrText>
      </w:r>
      <w:r>
        <w:fldChar w:fldCharType="separate"/>
      </w:r>
      <w:r>
        <w:t>36</w:t>
      </w:r>
      <w:r>
        <w:fldChar w:fldCharType="end"/>
      </w:r>
    </w:p>
    <w:p w14:paraId="4BA1AE8C" w14:textId="04E0036A" w:rsidR="00C31E24" w:rsidRPr="00B5089C" w:rsidRDefault="00C31E24">
      <w:pPr>
        <w:pStyle w:val="TOC3"/>
        <w:rPr>
          <w:rFonts w:ascii="Calibri" w:hAnsi="Calibri"/>
          <w:sz w:val="22"/>
          <w:szCs w:val="22"/>
        </w:rPr>
      </w:pPr>
      <w:r>
        <w:t>6.1.1</w:t>
      </w:r>
      <w:r w:rsidRPr="00B5089C">
        <w:rPr>
          <w:rFonts w:ascii="Calibri" w:hAnsi="Calibri"/>
          <w:sz w:val="22"/>
          <w:szCs w:val="22"/>
        </w:rPr>
        <w:tab/>
      </w:r>
      <w:r>
        <w:t>Pre-Arranged Group Call</w:t>
      </w:r>
      <w:r>
        <w:tab/>
      </w:r>
      <w:r>
        <w:fldChar w:fldCharType="begin" w:fldLock="1"/>
      </w:r>
      <w:r>
        <w:instrText xml:space="preserve"> PAGEREF _Toc99871260 \h </w:instrText>
      </w:r>
      <w:r>
        <w:fldChar w:fldCharType="separate"/>
      </w:r>
      <w:r>
        <w:t>36</w:t>
      </w:r>
      <w:r>
        <w:fldChar w:fldCharType="end"/>
      </w:r>
    </w:p>
    <w:p w14:paraId="14B22035" w14:textId="246C15C2" w:rsidR="00C31E24" w:rsidRPr="00B5089C" w:rsidRDefault="00C31E24">
      <w:pPr>
        <w:pStyle w:val="TOC4"/>
        <w:rPr>
          <w:rFonts w:ascii="Calibri" w:hAnsi="Calibri"/>
          <w:sz w:val="22"/>
          <w:szCs w:val="22"/>
        </w:rPr>
      </w:pPr>
      <w:r>
        <w:t>6.1.1.1</w:t>
      </w:r>
      <w:r w:rsidRPr="00B5089C">
        <w:rPr>
          <w:rFonts w:ascii="Calibri" w:hAnsi="Calibri"/>
          <w:sz w:val="22"/>
          <w:szCs w:val="22"/>
        </w:rPr>
        <w:tab/>
      </w:r>
      <w:r>
        <w:t>On-network / On-demand Pre-arranged Group Call / Automatic Commencement Mode / Transmission Control / Upgrade to Emergency Group Call / Cancel Emergency State / Upgrade to Imminent Peril Group Call / Cancel Imminent Peril State / Client Originated (CO)</w:t>
      </w:r>
      <w:r>
        <w:tab/>
      </w:r>
      <w:r>
        <w:fldChar w:fldCharType="begin" w:fldLock="1"/>
      </w:r>
      <w:r>
        <w:instrText xml:space="preserve"> PAGEREF _Toc99871261 \h </w:instrText>
      </w:r>
      <w:r>
        <w:fldChar w:fldCharType="separate"/>
      </w:r>
      <w:r>
        <w:t>36</w:t>
      </w:r>
      <w:r>
        <w:fldChar w:fldCharType="end"/>
      </w:r>
    </w:p>
    <w:p w14:paraId="108A4D0D" w14:textId="2C49F87C" w:rsidR="00C31E24" w:rsidRPr="00B5089C" w:rsidRDefault="00C31E24">
      <w:pPr>
        <w:pStyle w:val="TOC4"/>
        <w:rPr>
          <w:rFonts w:ascii="Calibri" w:hAnsi="Calibri"/>
          <w:sz w:val="22"/>
          <w:szCs w:val="22"/>
        </w:rPr>
      </w:pPr>
      <w:r>
        <w:t>6.1.1.2</w:t>
      </w:r>
      <w:r w:rsidRPr="00B5089C">
        <w:rPr>
          <w:rFonts w:ascii="Calibri" w:hAnsi="Calibri"/>
          <w:sz w:val="22"/>
          <w:szCs w:val="22"/>
        </w:rPr>
        <w:tab/>
      </w:r>
      <w:r>
        <w:t>On-network / On-demand Pre-arranged Group Call / Automatic Commencement Mode / Reception Control / Upgrade to Emergency Group Call / Cancel Emergency State / Upgrade to Imminent Peril Group Call / Cancel Imminent Peril State / Client Terminated (CT)</w:t>
      </w:r>
      <w:r>
        <w:tab/>
      </w:r>
      <w:r>
        <w:fldChar w:fldCharType="begin" w:fldLock="1"/>
      </w:r>
      <w:r>
        <w:instrText xml:space="preserve"> PAGEREF _Toc99871262 \h </w:instrText>
      </w:r>
      <w:r>
        <w:fldChar w:fldCharType="separate"/>
      </w:r>
      <w:r>
        <w:t>58</w:t>
      </w:r>
      <w:r>
        <w:fldChar w:fldCharType="end"/>
      </w:r>
    </w:p>
    <w:p w14:paraId="24BA9D41" w14:textId="100E2937" w:rsidR="00C31E24" w:rsidRPr="00B5089C" w:rsidRDefault="00C31E24">
      <w:pPr>
        <w:pStyle w:val="TOC4"/>
        <w:rPr>
          <w:rFonts w:ascii="Calibri" w:hAnsi="Calibri"/>
          <w:sz w:val="22"/>
          <w:szCs w:val="22"/>
        </w:rPr>
      </w:pPr>
      <w:r>
        <w:t>6.1.1.3</w:t>
      </w:r>
      <w:r w:rsidRPr="00B5089C">
        <w:rPr>
          <w:rFonts w:ascii="Calibri" w:hAnsi="Calibri"/>
          <w:sz w:val="22"/>
          <w:szCs w:val="22"/>
        </w:rPr>
        <w:tab/>
      </w:r>
      <w:r>
        <w:t>On-network / On-demand Pre-arranged Group Call / Manual Commencement Mode / Client Originated (CO)</w:t>
      </w:r>
      <w:r>
        <w:tab/>
      </w:r>
      <w:r>
        <w:fldChar w:fldCharType="begin" w:fldLock="1"/>
      </w:r>
      <w:r>
        <w:instrText xml:space="preserve"> PAGEREF _Toc99871263 \h </w:instrText>
      </w:r>
      <w:r>
        <w:fldChar w:fldCharType="separate"/>
      </w:r>
      <w:r>
        <w:t>71</w:t>
      </w:r>
      <w:r>
        <w:fldChar w:fldCharType="end"/>
      </w:r>
    </w:p>
    <w:p w14:paraId="262F7C90" w14:textId="72F08C3C" w:rsidR="00C31E24" w:rsidRPr="00B5089C" w:rsidRDefault="00C31E24">
      <w:pPr>
        <w:pStyle w:val="TOC4"/>
        <w:rPr>
          <w:rFonts w:ascii="Calibri" w:hAnsi="Calibri"/>
          <w:sz w:val="22"/>
          <w:szCs w:val="22"/>
        </w:rPr>
      </w:pPr>
      <w:r>
        <w:t>6.1.1.4</w:t>
      </w:r>
      <w:r w:rsidRPr="00B5089C">
        <w:rPr>
          <w:rFonts w:ascii="Calibri" w:hAnsi="Calibri"/>
          <w:sz w:val="22"/>
          <w:szCs w:val="22"/>
        </w:rPr>
        <w:tab/>
      </w:r>
      <w:r>
        <w:t>On-network / On-demand Pre-arranged Group Call / Manual Commencement Mode / Client Terminated (CT)</w:t>
      </w:r>
      <w:r>
        <w:tab/>
      </w:r>
      <w:r>
        <w:fldChar w:fldCharType="begin" w:fldLock="1"/>
      </w:r>
      <w:r>
        <w:instrText xml:space="preserve"> PAGEREF _Toc99871264 \h </w:instrText>
      </w:r>
      <w:r>
        <w:fldChar w:fldCharType="separate"/>
      </w:r>
      <w:r>
        <w:t>79</w:t>
      </w:r>
      <w:r>
        <w:fldChar w:fldCharType="end"/>
      </w:r>
    </w:p>
    <w:p w14:paraId="06CA71C3" w14:textId="1011C855" w:rsidR="00C31E24" w:rsidRPr="00B5089C" w:rsidRDefault="00C31E24">
      <w:pPr>
        <w:pStyle w:val="TOC4"/>
        <w:rPr>
          <w:rFonts w:ascii="Calibri" w:hAnsi="Calibri"/>
          <w:sz w:val="22"/>
          <w:szCs w:val="22"/>
        </w:rPr>
      </w:pPr>
      <w:r>
        <w:t>6.1.1.5</w:t>
      </w:r>
      <w:r w:rsidRPr="00B5089C">
        <w:rPr>
          <w:rFonts w:ascii="Calibri" w:hAnsi="Calibri"/>
          <w:sz w:val="22"/>
          <w:szCs w:val="22"/>
        </w:rPr>
        <w:tab/>
      </w:r>
      <w:r>
        <w:t>On-network / On-demand Pre-arranged Group Call / Emergency Group Call / Client Originated (CO)</w:t>
      </w:r>
      <w:r>
        <w:tab/>
      </w:r>
      <w:r>
        <w:fldChar w:fldCharType="begin" w:fldLock="1"/>
      </w:r>
      <w:r>
        <w:instrText xml:space="preserve"> PAGEREF _Toc99871265 \h </w:instrText>
      </w:r>
      <w:r>
        <w:fldChar w:fldCharType="separate"/>
      </w:r>
      <w:r>
        <w:t>84</w:t>
      </w:r>
      <w:r>
        <w:fldChar w:fldCharType="end"/>
      </w:r>
    </w:p>
    <w:p w14:paraId="1F7B0A54" w14:textId="0E88F5F8" w:rsidR="00C31E24" w:rsidRPr="00B5089C" w:rsidRDefault="00C31E24">
      <w:pPr>
        <w:pStyle w:val="TOC4"/>
        <w:rPr>
          <w:rFonts w:ascii="Calibri" w:hAnsi="Calibri"/>
          <w:sz w:val="22"/>
          <w:szCs w:val="22"/>
        </w:rPr>
      </w:pPr>
      <w:r>
        <w:t>6.1.1.6</w:t>
      </w:r>
      <w:r w:rsidRPr="00B5089C">
        <w:rPr>
          <w:rFonts w:ascii="Calibri" w:hAnsi="Calibri"/>
          <w:sz w:val="22"/>
          <w:szCs w:val="22"/>
        </w:rPr>
        <w:tab/>
      </w:r>
      <w:r>
        <w:t>On-network / On-demand Pre-arranged Group Call / Emergency Group Call / Client Terminated (CT)</w:t>
      </w:r>
      <w:r>
        <w:tab/>
      </w:r>
      <w:r>
        <w:fldChar w:fldCharType="begin" w:fldLock="1"/>
      </w:r>
      <w:r>
        <w:instrText xml:space="preserve"> PAGEREF _Toc99871266 \h </w:instrText>
      </w:r>
      <w:r>
        <w:fldChar w:fldCharType="separate"/>
      </w:r>
      <w:r>
        <w:t>93</w:t>
      </w:r>
      <w:r>
        <w:fldChar w:fldCharType="end"/>
      </w:r>
    </w:p>
    <w:p w14:paraId="4E47ECBD" w14:textId="200413F1" w:rsidR="00C31E24" w:rsidRPr="00B5089C" w:rsidRDefault="00C31E24">
      <w:pPr>
        <w:pStyle w:val="TOC4"/>
        <w:rPr>
          <w:rFonts w:ascii="Calibri" w:hAnsi="Calibri"/>
          <w:sz w:val="22"/>
          <w:szCs w:val="22"/>
        </w:rPr>
      </w:pPr>
      <w:r>
        <w:t>6.1.1.7</w:t>
      </w:r>
      <w:r w:rsidRPr="00B5089C">
        <w:rPr>
          <w:rFonts w:ascii="Calibri" w:hAnsi="Calibri"/>
          <w:sz w:val="22"/>
          <w:szCs w:val="22"/>
        </w:rPr>
        <w:tab/>
      </w:r>
      <w:r>
        <w:t>On-network / On-demand Pre-arranged Group Call / Broadcast Group Call / Client Originated (CO)</w:t>
      </w:r>
      <w:r>
        <w:tab/>
      </w:r>
      <w:r>
        <w:fldChar w:fldCharType="begin" w:fldLock="1"/>
      </w:r>
      <w:r>
        <w:instrText xml:space="preserve"> PAGEREF _Toc99871267 \h </w:instrText>
      </w:r>
      <w:r>
        <w:fldChar w:fldCharType="separate"/>
      </w:r>
      <w:r>
        <w:t>100</w:t>
      </w:r>
      <w:r>
        <w:fldChar w:fldCharType="end"/>
      </w:r>
    </w:p>
    <w:p w14:paraId="3851FFA7" w14:textId="228B7673" w:rsidR="00C31E24" w:rsidRPr="00B5089C" w:rsidRDefault="00C31E24">
      <w:pPr>
        <w:pStyle w:val="TOC4"/>
        <w:rPr>
          <w:rFonts w:ascii="Calibri" w:hAnsi="Calibri"/>
          <w:sz w:val="22"/>
          <w:szCs w:val="22"/>
        </w:rPr>
      </w:pPr>
      <w:r>
        <w:t>6.1.1.8</w:t>
      </w:r>
      <w:r w:rsidRPr="00B5089C">
        <w:rPr>
          <w:rFonts w:ascii="Calibri" w:hAnsi="Calibri"/>
          <w:sz w:val="22"/>
          <w:szCs w:val="22"/>
        </w:rPr>
        <w:tab/>
      </w:r>
      <w:r>
        <w:t>On-network / On-demand Pre-arranged Group Call / Broadcast Group Call / Client Terminated (CT)</w:t>
      </w:r>
      <w:r>
        <w:tab/>
      </w:r>
      <w:r>
        <w:fldChar w:fldCharType="begin" w:fldLock="1"/>
      </w:r>
      <w:r>
        <w:instrText xml:space="preserve"> PAGEREF _Toc99871268 \h </w:instrText>
      </w:r>
      <w:r>
        <w:fldChar w:fldCharType="separate"/>
      </w:r>
      <w:r>
        <w:t>106</w:t>
      </w:r>
      <w:r>
        <w:fldChar w:fldCharType="end"/>
      </w:r>
    </w:p>
    <w:p w14:paraId="3CC98036" w14:textId="39DB822E" w:rsidR="00C31E24" w:rsidRPr="00B5089C" w:rsidRDefault="00C31E24">
      <w:pPr>
        <w:pStyle w:val="TOC4"/>
        <w:rPr>
          <w:rFonts w:ascii="Calibri" w:hAnsi="Calibri"/>
          <w:sz w:val="22"/>
          <w:szCs w:val="22"/>
        </w:rPr>
      </w:pPr>
      <w:r>
        <w:t>6.1.1.9</w:t>
      </w:r>
      <w:r w:rsidRPr="00B5089C">
        <w:rPr>
          <w:rFonts w:ascii="Calibri" w:hAnsi="Calibri"/>
          <w:sz w:val="22"/>
          <w:szCs w:val="22"/>
        </w:rPr>
        <w:tab/>
      </w:r>
      <w:r>
        <w:t>On-network / On-demand Pre-arranged Group Call / Broadcast Group Call with Temporary Group / Client Originated (CO)</w:t>
      </w:r>
      <w:r>
        <w:tab/>
      </w:r>
      <w:r>
        <w:fldChar w:fldCharType="begin" w:fldLock="1"/>
      </w:r>
      <w:r>
        <w:instrText xml:space="preserve"> PAGEREF _Toc99871269 \h </w:instrText>
      </w:r>
      <w:r>
        <w:fldChar w:fldCharType="separate"/>
      </w:r>
      <w:r>
        <w:t>114</w:t>
      </w:r>
      <w:r>
        <w:fldChar w:fldCharType="end"/>
      </w:r>
    </w:p>
    <w:p w14:paraId="19486997" w14:textId="3BFFF8DB" w:rsidR="00C31E24" w:rsidRPr="00B5089C" w:rsidRDefault="00C31E24">
      <w:pPr>
        <w:pStyle w:val="TOC4"/>
        <w:rPr>
          <w:rFonts w:ascii="Calibri" w:hAnsi="Calibri"/>
          <w:sz w:val="22"/>
          <w:szCs w:val="22"/>
        </w:rPr>
      </w:pPr>
      <w:r>
        <w:t>6.1.1.10</w:t>
      </w:r>
      <w:r w:rsidRPr="00B5089C">
        <w:rPr>
          <w:rFonts w:ascii="Calibri" w:hAnsi="Calibri"/>
          <w:sz w:val="22"/>
          <w:szCs w:val="22"/>
        </w:rPr>
        <w:tab/>
      </w:r>
      <w:r>
        <w:t>On-network / On-demand Pre-arranged Group Call / Imminent Peril Group Call / Client Originated (CO)</w:t>
      </w:r>
      <w:r>
        <w:tab/>
      </w:r>
      <w:r>
        <w:fldChar w:fldCharType="begin" w:fldLock="1"/>
      </w:r>
      <w:r>
        <w:instrText xml:space="preserve"> PAGEREF _Toc99871270 \h </w:instrText>
      </w:r>
      <w:r>
        <w:fldChar w:fldCharType="separate"/>
      </w:r>
      <w:r>
        <w:t>119</w:t>
      </w:r>
      <w:r>
        <w:fldChar w:fldCharType="end"/>
      </w:r>
    </w:p>
    <w:p w14:paraId="0A0794C2" w14:textId="00CA9650" w:rsidR="00C31E24" w:rsidRPr="00B5089C" w:rsidRDefault="00C31E24">
      <w:pPr>
        <w:pStyle w:val="TOC4"/>
        <w:rPr>
          <w:rFonts w:ascii="Calibri" w:hAnsi="Calibri"/>
          <w:sz w:val="22"/>
          <w:szCs w:val="22"/>
        </w:rPr>
      </w:pPr>
      <w:r>
        <w:t>6.1.1.11</w:t>
      </w:r>
      <w:r w:rsidRPr="00B5089C">
        <w:rPr>
          <w:rFonts w:ascii="Calibri" w:hAnsi="Calibri"/>
          <w:sz w:val="22"/>
          <w:szCs w:val="22"/>
        </w:rPr>
        <w:tab/>
      </w:r>
      <w:r>
        <w:t>On-network / On-demand Pre-arranged Group Call / Imminent Peril Group Call / Client Terminated (CT)</w:t>
      </w:r>
      <w:r>
        <w:tab/>
      </w:r>
      <w:r>
        <w:fldChar w:fldCharType="begin" w:fldLock="1"/>
      </w:r>
      <w:r>
        <w:instrText xml:space="preserve"> PAGEREF _Toc99871271 \h </w:instrText>
      </w:r>
      <w:r>
        <w:fldChar w:fldCharType="separate"/>
      </w:r>
      <w:r>
        <w:t>126</w:t>
      </w:r>
      <w:r>
        <w:fldChar w:fldCharType="end"/>
      </w:r>
    </w:p>
    <w:p w14:paraId="5FE29437" w14:textId="7B10D185" w:rsidR="00C31E24" w:rsidRPr="00B5089C" w:rsidRDefault="00C31E24">
      <w:pPr>
        <w:pStyle w:val="TOC4"/>
        <w:rPr>
          <w:rFonts w:ascii="Calibri" w:hAnsi="Calibri"/>
          <w:sz w:val="22"/>
          <w:szCs w:val="22"/>
        </w:rPr>
      </w:pPr>
      <w:r>
        <w:t>6.1.1.12</w:t>
      </w:r>
      <w:r w:rsidRPr="00B5089C">
        <w:rPr>
          <w:rFonts w:ascii="Calibri" w:hAnsi="Calibri"/>
          <w:sz w:val="22"/>
          <w:szCs w:val="22"/>
        </w:rPr>
        <w:tab/>
      </w:r>
      <w:r>
        <w:t>On-network / On-demand Pre-arranged Group Call / Transmission Control State Transitions / Client Originated (CO)</w:t>
      </w:r>
      <w:r>
        <w:tab/>
      </w:r>
      <w:r>
        <w:fldChar w:fldCharType="begin" w:fldLock="1"/>
      </w:r>
      <w:r>
        <w:instrText xml:space="preserve"> PAGEREF _Toc99871272 \h </w:instrText>
      </w:r>
      <w:r>
        <w:fldChar w:fldCharType="separate"/>
      </w:r>
      <w:r>
        <w:t>133</w:t>
      </w:r>
      <w:r>
        <w:fldChar w:fldCharType="end"/>
      </w:r>
    </w:p>
    <w:p w14:paraId="125CF599" w14:textId="7A8D6143" w:rsidR="00C31E24" w:rsidRPr="00B5089C" w:rsidRDefault="00C31E24">
      <w:pPr>
        <w:pStyle w:val="TOC4"/>
        <w:rPr>
          <w:rFonts w:ascii="Calibri" w:hAnsi="Calibri"/>
          <w:sz w:val="22"/>
          <w:szCs w:val="22"/>
        </w:rPr>
      </w:pPr>
      <w:r>
        <w:lastRenderedPageBreak/>
        <w:t>6.1.1.13</w:t>
      </w:r>
      <w:r w:rsidRPr="00B5089C">
        <w:rPr>
          <w:rFonts w:ascii="Calibri" w:hAnsi="Calibri"/>
          <w:sz w:val="22"/>
          <w:szCs w:val="22"/>
        </w:rPr>
        <w:tab/>
      </w:r>
      <w:r>
        <w:t>On-network / On-demand Pre-arranged Group Call / Reception Control State Transitions / Client Terminated (CT)</w:t>
      </w:r>
      <w:r>
        <w:tab/>
      </w:r>
      <w:r>
        <w:fldChar w:fldCharType="begin" w:fldLock="1"/>
      </w:r>
      <w:r>
        <w:instrText xml:space="preserve"> PAGEREF _Toc99871273 \h </w:instrText>
      </w:r>
      <w:r>
        <w:fldChar w:fldCharType="separate"/>
      </w:r>
      <w:r>
        <w:t>144</w:t>
      </w:r>
      <w:r>
        <w:fldChar w:fldCharType="end"/>
      </w:r>
    </w:p>
    <w:p w14:paraId="1346AC7A" w14:textId="59199C06" w:rsidR="00C31E24" w:rsidRPr="00B5089C" w:rsidRDefault="00C31E24">
      <w:pPr>
        <w:pStyle w:val="TOC3"/>
        <w:rPr>
          <w:rFonts w:ascii="Calibri" w:hAnsi="Calibri"/>
          <w:sz w:val="22"/>
          <w:szCs w:val="22"/>
        </w:rPr>
      </w:pPr>
      <w:r>
        <w:t>6.1.2</w:t>
      </w:r>
      <w:r w:rsidRPr="00B5089C">
        <w:rPr>
          <w:rFonts w:ascii="Calibri" w:hAnsi="Calibri"/>
          <w:sz w:val="22"/>
          <w:szCs w:val="22"/>
        </w:rPr>
        <w:tab/>
      </w:r>
      <w:r>
        <w:t>Chat Group Call</w:t>
      </w:r>
      <w:r>
        <w:tab/>
      </w:r>
      <w:r>
        <w:fldChar w:fldCharType="begin" w:fldLock="1"/>
      </w:r>
      <w:r>
        <w:instrText xml:space="preserve"> PAGEREF _Toc99871274 \h </w:instrText>
      </w:r>
      <w:r>
        <w:fldChar w:fldCharType="separate"/>
      </w:r>
      <w:r>
        <w:t>153</w:t>
      </w:r>
      <w:r>
        <w:fldChar w:fldCharType="end"/>
      </w:r>
    </w:p>
    <w:p w14:paraId="19537926" w14:textId="6FB74590" w:rsidR="00C31E24" w:rsidRPr="00B5089C" w:rsidRDefault="00C31E24">
      <w:pPr>
        <w:pStyle w:val="TOC4"/>
        <w:rPr>
          <w:rFonts w:ascii="Calibri" w:hAnsi="Calibri"/>
          <w:sz w:val="22"/>
          <w:szCs w:val="22"/>
        </w:rPr>
      </w:pPr>
      <w:r>
        <w:t>6.1.2.1</w:t>
      </w:r>
      <w:r w:rsidRPr="00B5089C">
        <w:rPr>
          <w:rFonts w:ascii="Calibri" w:hAnsi="Calibri"/>
          <w:sz w:val="22"/>
          <w:szCs w:val="22"/>
        </w:rPr>
        <w:tab/>
      </w:r>
      <w:r>
        <w:t>On-network / Chat Group Call / Join Chat Group Session / End Chat Group Call / Client Originated (CO)</w:t>
      </w:r>
      <w:r>
        <w:tab/>
      </w:r>
      <w:r>
        <w:fldChar w:fldCharType="begin" w:fldLock="1"/>
      </w:r>
      <w:r>
        <w:instrText xml:space="preserve"> PAGEREF _Toc99871275 \h </w:instrText>
      </w:r>
      <w:r>
        <w:fldChar w:fldCharType="separate"/>
      </w:r>
      <w:r>
        <w:t>153</w:t>
      </w:r>
      <w:r>
        <w:fldChar w:fldCharType="end"/>
      </w:r>
    </w:p>
    <w:p w14:paraId="325B5C74" w14:textId="6BC0CF34" w:rsidR="00C31E24" w:rsidRPr="00B5089C" w:rsidRDefault="00C31E24">
      <w:pPr>
        <w:pStyle w:val="TOC4"/>
        <w:rPr>
          <w:rFonts w:ascii="Calibri" w:hAnsi="Calibri"/>
          <w:sz w:val="22"/>
          <w:szCs w:val="22"/>
        </w:rPr>
      </w:pPr>
      <w:r>
        <w:t>6.1.2.2</w:t>
      </w:r>
      <w:r w:rsidRPr="00B5089C">
        <w:rPr>
          <w:rFonts w:ascii="Calibri" w:hAnsi="Calibri"/>
          <w:sz w:val="22"/>
          <w:szCs w:val="22"/>
        </w:rPr>
        <w:tab/>
      </w:r>
      <w:r>
        <w:t>On-network / Chat Group Call / Upgrade to Emergency Chat Group Call / Cancel Emergency Chat Group Call / Upgrade to Imminent Peril Chat Group Call / Cancel Imminent Peril Chat Group Call / Client Origination (CO)</w:t>
      </w:r>
      <w:r>
        <w:tab/>
      </w:r>
      <w:r>
        <w:fldChar w:fldCharType="begin" w:fldLock="1"/>
      </w:r>
      <w:r>
        <w:instrText xml:space="preserve"> PAGEREF _Toc99871276 \h </w:instrText>
      </w:r>
      <w:r>
        <w:fldChar w:fldCharType="separate"/>
      </w:r>
      <w:r>
        <w:t>160</w:t>
      </w:r>
      <w:r>
        <w:fldChar w:fldCharType="end"/>
      </w:r>
    </w:p>
    <w:p w14:paraId="75F6AA13" w14:textId="5820210A" w:rsidR="00C31E24" w:rsidRPr="00B5089C" w:rsidRDefault="00C31E24">
      <w:pPr>
        <w:pStyle w:val="TOC4"/>
        <w:rPr>
          <w:rFonts w:ascii="Calibri" w:hAnsi="Calibri"/>
          <w:sz w:val="22"/>
          <w:szCs w:val="22"/>
        </w:rPr>
      </w:pPr>
      <w:r>
        <w:t>6.1.2.3</w:t>
      </w:r>
      <w:r w:rsidRPr="00B5089C">
        <w:rPr>
          <w:rFonts w:ascii="Calibri" w:hAnsi="Calibri"/>
          <w:sz w:val="22"/>
          <w:szCs w:val="22"/>
        </w:rPr>
        <w:tab/>
      </w:r>
      <w:r>
        <w:t>On-network / Chat Group Call / Upgrade to Emergency Chat Group Call / Cancel Emergency Chat Group Call / Upgrade to Imminent Peril Chat Group Call / Cancel Imminent Peril Chat Group Call / Client Terminated (CT)</w:t>
      </w:r>
      <w:r>
        <w:tab/>
      </w:r>
      <w:r>
        <w:fldChar w:fldCharType="begin" w:fldLock="1"/>
      </w:r>
      <w:r>
        <w:instrText xml:space="preserve"> PAGEREF _Toc99871277 \h </w:instrText>
      </w:r>
      <w:r>
        <w:fldChar w:fldCharType="separate"/>
      </w:r>
      <w:r>
        <w:t>174</w:t>
      </w:r>
      <w:r>
        <w:fldChar w:fldCharType="end"/>
      </w:r>
    </w:p>
    <w:p w14:paraId="12E7963D" w14:textId="59593B32" w:rsidR="00C31E24" w:rsidRPr="00B5089C" w:rsidRDefault="00C31E24">
      <w:pPr>
        <w:pStyle w:val="TOC4"/>
        <w:rPr>
          <w:rFonts w:ascii="Calibri" w:hAnsi="Calibri"/>
          <w:sz w:val="22"/>
          <w:szCs w:val="22"/>
        </w:rPr>
      </w:pPr>
      <w:r>
        <w:t>6.1.2.4</w:t>
      </w:r>
      <w:r w:rsidRPr="00B5089C">
        <w:rPr>
          <w:rFonts w:ascii="Calibri" w:hAnsi="Calibri"/>
          <w:sz w:val="22"/>
          <w:szCs w:val="22"/>
        </w:rPr>
        <w:tab/>
      </w:r>
      <w:r>
        <w:t>On-network / Chat Group Call / Emergency Call / Imminent Peril Call / Client Terminated (CT)</w:t>
      </w:r>
      <w:r>
        <w:tab/>
      </w:r>
      <w:r>
        <w:fldChar w:fldCharType="begin" w:fldLock="1"/>
      </w:r>
      <w:r>
        <w:instrText xml:space="preserve"> PAGEREF _Toc99871278 \h </w:instrText>
      </w:r>
      <w:r>
        <w:fldChar w:fldCharType="separate"/>
      </w:r>
      <w:r>
        <w:t>199</w:t>
      </w:r>
      <w:r>
        <w:fldChar w:fldCharType="end"/>
      </w:r>
    </w:p>
    <w:p w14:paraId="597B5509" w14:textId="3F71EA2F" w:rsidR="00C31E24" w:rsidRPr="00B5089C" w:rsidRDefault="00C31E24">
      <w:pPr>
        <w:pStyle w:val="TOC4"/>
        <w:rPr>
          <w:rFonts w:ascii="Calibri" w:hAnsi="Calibri"/>
          <w:sz w:val="22"/>
          <w:szCs w:val="22"/>
        </w:rPr>
      </w:pPr>
      <w:r>
        <w:t>6.1.2.5</w:t>
      </w:r>
      <w:r w:rsidRPr="00B5089C">
        <w:rPr>
          <w:rFonts w:ascii="Calibri" w:hAnsi="Calibri"/>
          <w:sz w:val="22"/>
          <w:szCs w:val="22"/>
        </w:rPr>
        <w:tab/>
      </w:r>
      <w:r>
        <w:t>On-network / Chat Group Call / Emergency Call / Imminent Peril Call / Client Originated (CO)</w:t>
      </w:r>
      <w:r>
        <w:tab/>
      </w:r>
      <w:r>
        <w:fldChar w:fldCharType="begin" w:fldLock="1"/>
      </w:r>
      <w:r>
        <w:instrText xml:space="preserve"> PAGEREF _Toc99871279 \h </w:instrText>
      </w:r>
      <w:r>
        <w:fldChar w:fldCharType="separate"/>
      </w:r>
      <w:r>
        <w:t>209</w:t>
      </w:r>
      <w:r>
        <w:fldChar w:fldCharType="end"/>
      </w:r>
    </w:p>
    <w:p w14:paraId="6B7A20EB" w14:textId="3739D222" w:rsidR="00C31E24" w:rsidRPr="00B5089C" w:rsidRDefault="00C31E24">
      <w:pPr>
        <w:pStyle w:val="TOC3"/>
        <w:rPr>
          <w:rFonts w:ascii="Calibri" w:hAnsi="Calibri"/>
          <w:sz w:val="22"/>
          <w:szCs w:val="22"/>
        </w:rPr>
      </w:pPr>
      <w:r>
        <w:t>6.1.3</w:t>
      </w:r>
      <w:r w:rsidRPr="00B5089C">
        <w:rPr>
          <w:rFonts w:ascii="Calibri" w:hAnsi="Calibri"/>
          <w:sz w:val="22"/>
          <w:szCs w:val="22"/>
        </w:rPr>
        <w:tab/>
      </w:r>
      <w:r>
        <w:t>Subscription to Conference Event Package</w:t>
      </w:r>
      <w:r>
        <w:tab/>
      </w:r>
      <w:r>
        <w:fldChar w:fldCharType="begin" w:fldLock="1"/>
      </w:r>
      <w:r>
        <w:instrText xml:space="preserve"> PAGEREF _Toc99871280 \h </w:instrText>
      </w:r>
      <w:r>
        <w:fldChar w:fldCharType="separate"/>
      </w:r>
      <w:r>
        <w:t>216</w:t>
      </w:r>
      <w:r>
        <w:fldChar w:fldCharType="end"/>
      </w:r>
    </w:p>
    <w:p w14:paraId="474DD1BB" w14:textId="6896EAF2" w:rsidR="00C31E24" w:rsidRPr="00B5089C" w:rsidRDefault="00C31E24">
      <w:pPr>
        <w:pStyle w:val="TOC4"/>
        <w:rPr>
          <w:rFonts w:ascii="Calibri" w:hAnsi="Calibri"/>
          <w:sz w:val="22"/>
          <w:szCs w:val="22"/>
        </w:rPr>
      </w:pPr>
      <w:r>
        <w:t>6.1.3.1</w:t>
      </w:r>
      <w:r w:rsidRPr="00B5089C">
        <w:rPr>
          <w:rFonts w:ascii="Calibri" w:hAnsi="Calibri"/>
          <w:sz w:val="22"/>
          <w:szCs w:val="22"/>
        </w:rPr>
        <w:tab/>
      </w:r>
      <w:r>
        <w:t>On-network / Conference Event Package / Subscription to Conference Event Package / Termination of subscription</w:t>
      </w:r>
      <w:r>
        <w:tab/>
      </w:r>
      <w:r>
        <w:fldChar w:fldCharType="begin" w:fldLock="1"/>
      </w:r>
      <w:r>
        <w:instrText xml:space="preserve"> PAGEREF _Toc99871281 \h </w:instrText>
      </w:r>
      <w:r>
        <w:fldChar w:fldCharType="separate"/>
      </w:r>
      <w:r>
        <w:t>216</w:t>
      </w:r>
      <w:r>
        <w:fldChar w:fldCharType="end"/>
      </w:r>
    </w:p>
    <w:p w14:paraId="0F73BE3D" w14:textId="0087DC6D" w:rsidR="00C31E24" w:rsidRPr="00B5089C" w:rsidRDefault="00C31E24">
      <w:pPr>
        <w:pStyle w:val="TOC3"/>
        <w:rPr>
          <w:rFonts w:ascii="Calibri" w:hAnsi="Calibri"/>
          <w:sz w:val="22"/>
          <w:szCs w:val="22"/>
        </w:rPr>
      </w:pPr>
      <w:r>
        <w:t>6.1.4</w:t>
      </w:r>
      <w:r w:rsidRPr="00B5089C">
        <w:rPr>
          <w:rFonts w:ascii="Calibri" w:hAnsi="Calibri"/>
          <w:sz w:val="22"/>
          <w:szCs w:val="22"/>
        </w:rPr>
        <w:tab/>
      </w:r>
      <w:r>
        <w:t>Remote change of selected group</w:t>
      </w:r>
      <w:r>
        <w:tab/>
      </w:r>
      <w:r>
        <w:fldChar w:fldCharType="begin" w:fldLock="1"/>
      </w:r>
      <w:r>
        <w:instrText xml:space="preserve"> PAGEREF _Toc99871282 \h </w:instrText>
      </w:r>
      <w:r>
        <w:fldChar w:fldCharType="separate"/>
      </w:r>
      <w:r>
        <w:t>228</w:t>
      </w:r>
      <w:r>
        <w:fldChar w:fldCharType="end"/>
      </w:r>
    </w:p>
    <w:p w14:paraId="6655F2B0" w14:textId="0B11538B" w:rsidR="00C31E24" w:rsidRPr="00B5089C" w:rsidRDefault="00C31E24">
      <w:pPr>
        <w:pStyle w:val="TOC4"/>
        <w:rPr>
          <w:rFonts w:ascii="Calibri" w:hAnsi="Calibri"/>
          <w:sz w:val="22"/>
          <w:szCs w:val="22"/>
        </w:rPr>
      </w:pPr>
      <w:r>
        <w:t>6.1.4.1</w:t>
      </w:r>
      <w:r w:rsidRPr="00B5089C">
        <w:rPr>
          <w:rFonts w:ascii="Calibri" w:hAnsi="Calibri"/>
          <w:sz w:val="22"/>
          <w:szCs w:val="22"/>
        </w:rPr>
        <w:tab/>
      </w:r>
      <w:r>
        <w:t>On-network / Remote Change of Selected Group / Selected Group Change of Targeted User / Client Originated (CO)</w:t>
      </w:r>
      <w:r>
        <w:tab/>
      </w:r>
      <w:r>
        <w:fldChar w:fldCharType="begin" w:fldLock="1"/>
      </w:r>
      <w:r>
        <w:instrText xml:space="preserve"> PAGEREF _Toc99871283 \h </w:instrText>
      </w:r>
      <w:r>
        <w:fldChar w:fldCharType="separate"/>
      </w:r>
      <w:r>
        <w:t>228</w:t>
      </w:r>
      <w:r>
        <w:fldChar w:fldCharType="end"/>
      </w:r>
    </w:p>
    <w:p w14:paraId="0A4C438D" w14:textId="08AE9CF6" w:rsidR="00C31E24" w:rsidRPr="00B5089C" w:rsidRDefault="00C31E24">
      <w:pPr>
        <w:pStyle w:val="TOC4"/>
        <w:rPr>
          <w:rFonts w:ascii="Calibri" w:hAnsi="Calibri"/>
          <w:sz w:val="22"/>
          <w:szCs w:val="22"/>
        </w:rPr>
      </w:pPr>
      <w:r>
        <w:t>6.1.4.2</w:t>
      </w:r>
      <w:r w:rsidRPr="00B5089C">
        <w:rPr>
          <w:rFonts w:ascii="Calibri" w:hAnsi="Calibri"/>
          <w:sz w:val="22"/>
          <w:szCs w:val="22"/>
        </w:rPr>
        <w:tab/>
      </w:r>
      <w:r>
        <w:t>On-network / Remote Change of Selected Group / Selected Group Change of Targeted User / Client Terminated (CT)</w:t>
      </w:r>
      <w:r>
        <w:tab/>
      </w:r>
      <w:r>
        <w:fldChar w:fldCharType="begin" w:fldLock="1"/>
      </w:r>
      <w:r>
        <w:instrText xml:space="preserve"> PAGEREF _Toc99871284 \h </w:instrText>
      </w:r>
      <w:r>
        <w:fldChar w:fldCharType="separate"/>
      </w:r>
      <w:r>
        <w:t>232</w:t>
      </w:r>
      <w:r>
        <w:fldChar w:fldCharType="end"/>
      </w:r>
    </w:p>
    <w:p w14:paraId="2AC82422" w14:textId="4D62ED52" w:rsidR="00C31E24" w:rsidRPr="00B5089C" w:rsidRDefault="00C31E24">
      <w:pPr>
        <w:pStyle w:val="TOC2"/>
        <w:rPr>
          <w:rFonts w:ascii="Calibri" w:hAnsi="Calibri"/>
          <w:sz w:val="22"/>
          <w:szCs w:val="22"/>
        </w:rPr>
      </w:pPr>
      <w:r>
        <w:t>6.2</w:t>
      </w:r>
      <w:r w:rsidRPr="00B5089C">
        <w:rPr>
          <w:rFonts w:ascii="Calibri" w:hAnsi="Calibri"/>
          <w:sz w:val="22"/>
          <w:szCs w:val="22"/>
        </w:rPr>
        <w:tab/>
      </w:r>
      <w:r>
        <w:t>Private Calls</w:t>
      </w:r>
      <w:r>
        <w:tab/>
      </w:r>
      <w:r>
        <w:fldChar w:fldCharType="begin" w:fldLock="1"/>
      </w:r>
      <w:r>
        <w:instrText xml:space="preserve"> PAGEREF _Toc99871285 \h </w:instrText>
      </w:r>
      <w:r>
        <w:fldChar w:fldCharType="separate"/>
      </w:r>
      <w:r>
        <w:t>242</w:t>
      </w:r>
      <w:r>
        <w:fldChar w:fldCharType="end"/>
      </w:r>
    </w:p>
    <w:p w14:paraId="5B1EF0C3" w14:textId="79616F58" w:rsidR="00C31E24" w:rsidRPr="00B5089C" w:rsidRDefault="00C31E24">
      <w:pPr>
        <w:pStyle w:val="TOC3"/>
        <w:rPr>
          <w:rFonts w:ascii="Calibri" w:hAnsi="Calibri"/>
          <w:sz w:val="22"/>
          <w:szCs w:val="22"/>
        </w:rPr>
      </w:pPr>
      <w:r w:rsidRPr="00370D69">
        <w:rPr>
          <w:rFonts w:cs="Arial"/>
        </w:rPr>
        <w:t>6.2.1</w:t>
      </w:r>
      <w:r w:rsidRPr="00B5089C">
        <w:rPr>
          <w:rFonts w:ascii="Calibri" w:hAnsi="Calibri"/>
          <w:sz w:val="22"/>
          <w:szCs w:val="22"/>
        </w:rPr>
        <w:tab/>
      </w:r>
      <w:r w:rsidRPr="00370D69">
        <w:rPr>
          <w:rFonts w:cs="Arial"/>
        </w:rPr>
        <w:t>On-network / Private Call / On-demand / Automatic Commencement Mode / With Transmission Control / Upgrade to Emergency Call / Cancellation of Emergency on User Request / Client Originated (CO)</w:t>
      </w:r>
      <w:r>
        <w:tab/>
      </w:r>
      <w:r>
        <w:fldChar w:fldCharType="begin" w:fldLock="1"/>
      </w:r>
      <w:r>
        <w:instrText xml:space="preserve"> PAGEREF _Toc99871286 \h </w:instrText>
      </w:r>
      <w:r>
        <w:fldChar w:fldCharType="separate"/>
      </w:r>
      <w:r>
        <w:t>242</w:t>
      </w:r>
      <w:r>
        <w:fldChar w:fldCharType="end"/>
      </w:r>
    </w:p>
    <w:p w14:paraId="4D073C76" w14:textId="274400AD" w:rsidR="00C31E24" w:rsidRPr="00B5089C" w:rsidRDefault="00C31E24">
      <w:pPr>
        <w:pStyle w:val="TOC3"/>
        <w:rPr>
          <w:rFonts w:ascii="Calibri" w:hAnsi="Calibri"/>
          <w:sz w:val="22"/>
          <w:szCs w:val="22"/>
        </w:rPr>
      </w:pPr>
      <w:r>
        <w:t>6.2.2</w:t>
      </w:r>
      <w:r w:rsidRPr="00B5089C">
        <w:rPr>
          <w:rFonts w:ascii="Calibri" w:hAnsi="Calibri"/>
          <w:sz w:val="22"/>
          <w:szCs w:val="22"/>
        </w:rPr>
        <w:tab/>
      </w:r>
      <w:r>
        <w:t>On-network / Private Call / On-demand / Automatic Commencement Mode / With Transmission Control / Upgrade to Emergency Call / Cancellation of Emergency on User request / Client Terminated (CT)</w:t>
      </w:r>
      <w:r>
        <w:tab/>
      </w:r>
      <w:r>
        <w:fldChar w:fldCharType="begin" w:fldLock="1"/>
      </w:r>
      <w:r>
        <w:instrText xml:space="preserve"> PAGEREF _Toc99871287 \h </w:instrText>
      </w:r>
      <w:r>
        <w:fldChar w:fldCharType="separate"/>
      </w:r>
      <w:r>
        <w:t>252</w:t>
      </w:r>
      <w:r>
        <w:fldChar w:fldCharType="end"/>
      </w:r>
    </w:p>
    <w:p w14:paraId="29A7499E" w14:textId="5BBF9B56" w:rsidR="00C31E24" w:rsidRPr="00B5089C" w:rsidRDefault="00C31E24">
      <w:pPr>
        <w:pStyle w:val="TOC3"/>
        <w:rPr>
          <w:rFonts w:ascii="Calibri" w:hAnsi="Calibri"/>
          <w:sz w:val="22"/>
          <w:szCs w:val="22"/>
        </w:rPr>
      </w:pPr>
      <w:r>
        <w:t>6.2.3</w:t>
      </w:r>
      <w:r w:rsidRPr="00B5089C">
        <w:rPr>
          <w:rFonts w:ascii="Calibri" w:hAnsi="Calibri"/>
          <w:sz w:val="22"/>
          <w:szCs w:val="22"/>
        </w:rPr>
        <w:tab/>
      </w:r>
      <w:r>
        <w:t>On-network / Private Call / On-demand / Automatic Commencement Mode / Without Transmission Control / Client Originated (CO)</w:t>
      </w:r>
      <w:r>
        <w:tab/>
      </w:r>
      <w:r>
        <w:fldChar w:fldCharType="begin" w:fldLock="1"/>
      </w:r>
      <w:r>
        <w:instrText xml:space="preserve"> PAGEREF _Toc99871288 \h </w:instrText>
      </w:r>
      <w:r>
        <w:fldChar w:fldCharType="separate"/>
      </w:r>
      <w:r>
        <w:t>264</w:t>
      </w:r>
      <w:r>
        <w:fldChar w:fldCharType="end"/>
      </w:r>
    </w:p>
    <w:p w14:paraId="11C00892" w14:textId="35E294BD" w:rsidR="00C31E24" w:rsidRPr="00B5089C" w:rsidRDefault="00C31E24">
      <w:pPr>
        <w:pStyle w:val="TOC3"/>
        <w:rPr>
          <w:rFonts w:ascii="Calibri" w:hAnsi="Calibri"/>
          <w:sz w:val="22"/>
          <w:szCs w:val="22"/>
        </w:rPr>
      </w:pPr>
      <w:r>
        <w:t>6.2.4</w:t>
      </w:r>
      <w:r w:rsidRPr="00B5089C">
        <w:rPr>
          <w:rFonts w:ascii="Calibri" w:hAnsi="Calibri"/>
          <w:sz w:val="22"/>
          <w:szCs w:val="22"/>
        </w:rPr>
        <w:tab/>
      </w:r>
      <w:r>
        <w:t>On-network / Private Call / On-demand / Automatic Commencement Mode / Without Transmission Control / Client Terminated (CT)</w:t>
      </w:r>
      <w:r>
        <w:tab/>
      </w:r>
      <w:r>
        <w:fldChar w:fldCharType="begin" w:fldLock="1"/>
      </w:r>
      <w:r>
        <w:instrText xml:space="preserve"> PAGEREF _Toc99871289 \h </w:instrText>
      </w:r>
      <w:r>
        <w:fldChar w:fldCharType="separate"/>
      </w:r>
      <w:r>
        <w:t>270</w:t>
      </w:r>
      <w:r>
        <w:fldChar w:fldCharType="end"/>
      </w:r>
    </w:p>
    <w:p w14:paraId="0F15782C" w14:textId="3659D81E" w:rsidR="00C31E24" w:rsidRPr="00B5089C" w:rsidRDefault="00C31E24">
      <w:pPr>
        <w:pStyle w:val="TOC3"/>
        <w:rPr>
          <w:rFonts w:ascii="Calibri" w:hAnsi="Calibri"/>
          <w:sz w:val="22"/>
          <w:szCs w:val="22"/>
        </w:rPr>
      </w:pPr>
      <w:r>
        <w:t>6.2.5</w:t>
      </w:r>
      <w:r w:rsidRPr="00B5089C">
        <w:rPr>
          <w:rFonts w:ascii="Calibri" w:hAnsi="Calibri"/>
          <w:sz w:val="22"/>
          <w:szCs w:val="22"/>
        </w:rPr>
        <w:tab/>
      </w:r>
      <w:r>
        <w:t>On-network / Private Call / Emergency Private Call / On-demand / Automatic Commencement Mode / Force of Automatic Commencement Mode / Without Transmission Control / Client Originated (CO)</w:t>
      </w:r>
      <w:r>
        <w:tab/>
      </w:r>
      <w:r>
        <w:fldChar w:fldCharType="begin" w:fldLock="1"/>
      </w:r>
      <w:r>
        <w:instrText xml:space="preserve"> PAGEREF _Toc99871290 \h </w:instrText>
      </w:r>
      <w:r>
        <w:fldChar w:fldCharType="separate"/>
      </w:r>
      <w:r>
        <w:t>274</w:t>
      </w:r>
      <w:r>
        <w:fldChar w:fldCharType="end"/>
      </w:r>
    </w:p>
    <w:p w14:paraId="45AFED20" w14:textId="6A723EF6" w:rsidR="00C31E24" w:rsidRPr="00B5089C" w:rsidRDefault="00C31E24">
      <w:pPr>
        <w:pStyle w:val="TOC3"/>
        <w:rPr>
          <w:rFonts w:ascii="Calibri" w:hAnsi="Calibri"/>
          <w:sz w:val="22"/>
          <w:szCs w:val="22"/>
        </w:rPr>
      </w:pPr>
      <w:r>
        <w:t>6.2.6</w:t>
      </w:r>
      <w:r w:rsidRPr="00B5089C">
        <w:rPr>
          <w:rFonts w:ascii="Calibri" w:hAnsi="Calibri"/>
          <w:sz w:val="22"/>
          <w:szCs w:val="22"/>
        </w:rPr>
        <w:tab/>
      </w:r>
      <w:r>
        <w:t xml:space="preserve">On-network / Private Call / Emergency Private Call / On-demand / Manual Commencement Mode / Force of automatic commencement mode / </w:t>
      </w:r>
      <w:r w:rsidRPr="00370D69">
        <w:rPr>
          <w:rFonts w:cs="Arial"/>
        </w:rPr>
        <w:t xml:space="preserve">Without Transmission Control / </w:t>
      </w:r>
      <w:r>
        <w:t>Client Terminated (CT)</w:t>
      </w:r>
      <w:r>
        <w:tab/>
      </w:r>
      <w:r>
        <w:fldChar w:fldCharType="begin" w:fldLock="1"/>
      </w:r>
      <w:r>
        <w:instrText xml:space="preserve"> PAGEREF _Toc99871291 \h </w:instrText>
      </w:r>
      <w:r>
        <w:fldChar w:fldCharType="separate"/>
      </w:r>
      <w:r>
        <w:t>280</w:t>
      </w:r>
      <w:r>
        <w:fldChar w:fldCharType="end"/>
      </w:r>
    </w:p>
    <w:p w14:paraId="0928C6DC" w14:textId="21034EFA" w:rsidR="00C31E24" w:rsidRPr="00B5089C" w:rsidRDefault="00C31E24">
      <w:pPr>
        <w:pStyle w:val="TOC3"/>
        <w:rPr>
          <w:rFonts w:ascii="Calibri" w:hAnsi="Calibri"/>
          <w:sz w:val="22"/>
          <w:szCs w:val="22"/>
        </w:rPr>
      </w:pPr>
      <w:r>
        <w:t>6.2.7</w:t>
      </w:r>
      <w:r w:rsidRPr="00B5089C">
        <w:rPr>
          <w:rFonts w:ascii="Calibri" w:hAnsi="Calibri"/>
          <w:sz w:val="22"/>
          <w:szCs w:val="22"/>
        </w:rPr>
        <w:tab/>
      </w:r>
      <w:r>
        <w:t>On-network / Private Call / On-demand / Manual Commencement Mode / Without Transmission Control / Client Originated (CO)</w:t>
      </w:r>
      <w:r>
        <w:tab/>
      </w:r>
      <w:r>
        <w:fldChar w:fldCharType="begin" w:fldLock="1"/>
      </w:r>
      <w:r>
        <w:instrText xml:space="preserve"> PAGEREF _Toc99871292 \h </w:instrText>
      </w:r>
      <w:r>
        <w:fldChar w:fldCharType="separate"/>
      </w:r>
      <w:r>
        <w:t>284</w:t>
      </w:r>
      <w:r>
        <w:fldChar w:fldCharType="end"/>
      </w:r>
    </w:p>
    <w:p w14:paraId="7C619E6A" w14:textId="379903DC" w:rsidR="00C31E24" w:rsidRPr="00B5089C" w:rsidRDefault="00C31E24">
      <w:pPr>
        <w:pStyle w:val="TOC3"/>
        <w:rPr>
          <w:rFonts w:ascii="Calibri" w:hAnsi="Calibri"/>
          <w:sz w:val="22"/>
          <w:szCs w:val="22"/>
        </w:rPr>
      </w:pPr>
      <w:r>
        <w:t>6.2.8</w:t>
      </w:r>
      <w:r w:rsidRPr="00B5089C">
        <w:rPr>
          <w:rFonts w:ascii="Calibri" w:hAnsi="Calibri"/>
          <w:sz w:val="22"/>
          <w:szCs w:val="22"/>
        </w:rPr>
        <w:tab/>
      </w:r>
      <w:r>
        <w:t>On-network / Private Call / On-demand / Manual Commencement Mode / Without Transmission Control / Client Terminated (CT)</w:t>
      </w:r>
      <w:r>
        <w:tab/>
      </w:r>
      <w:r>
        <w:fldChar w:fldCharType="begin" w:fldLock="1"/>
      </w:r>
      <w:r>
        <w:instrText xml:space="preserve"> PAGEREF _Toc99871293 \h </w:instrText>
      </w:r>
      <w:r>
        <w:fldChar w:fldCharType="separate"/>
      </w:r>
      <w:r>
        <w:t>290</w:t>
      </w:r>
      <w:r>
        <w:fldChar w:fldCharType="end"/>
      </w:r>
    </w:p>
    <w:p w14:paraId="48074710" w14:textId="2080F0A1" w:rsidR="00C31E24" w:rsidRPr="00B5089C" w:rsidRDefault="00C31E24">
      <w:pPr>
        <w:pStyle w:val="TOC2"/>
        <w:rPr>
          <w:rFonts w:ascii="Calibri" w:hAnsi="Calibri"/>
          <w:sz w:val="22"/>
          <w:szCs w:val="22"/>
        </w:rPr>
      </w:pPr>
      <w:r>
        <w:t>6.3</w:t>
      </w:r>
      <w:r w:rsidRPr="00B5089C">
        <w:rPr>
          <w:rFonts w:ascii="Calibri" w:hAnsi="Calibri"/>
          <w:sz w:val="22"/>
          <w:szCs w:val="22"/>
        </w:rPr>
        <w:tab/>
      </w:r>
      <w:r>
        <w:t>Emergency Alert</w:t>
      </w:r>
      <w:r>
        <w:tab/>
      </w:r>
      <w:r>
        <w:fldChar w:fldCharType="begin" w:fldLock="1"/>
      </w:r>
      <w:r>
        <w:instrText xml:space="preserve"> PAGEREF _Toc99871294 \h </w:instrText>
      </w:r>
      <w:r>
        <w:fldChar w:fldCharType="separate"/>
      </w:r>
      <w:r>
        <w:t>300</w:t>
      </w:r>
      <w:r>
        <w:fldChar w:fldCharType="end"/>
      </w:r>
    </w:p>
    <w:p w14:paraId="5A3E02B5" w14:textId="4CB4975A" w:rsidR="00C31E24" w:rsidRPr="00B5089C" w:rsidRDefault="00C31E24">
      <w:pPr>
        <w:pStyle w:val="TOC3"/>
        <w:rPr>
          <w:rFonts w:ascii="Calibri" w:hAnsi="Calibri"/>
          <w:sz w:val="22"/>
          <w:szCs w:val="22"/>
        </w:rPr>
      </w:pPr>
      <w:r>
        <w:t>6.3.1</w:t>
      </w:r>
      <w:r w:rsidRPr="00B5089C">
        <w:rPr>
          <w:rFonts w:ascii="Calibri" w:hAnsi="Calibri"/>
          <w:sz w:val="22"/>
          <w:szCs w:val="22"/>
        </w:rPr>
        <w:tab/>
      </w:r>
      <w:r>
        <w:t>On-network / Emergency alert / Cancel emergency alert / Client Originated (CO)</w:t>
      </w:r>
      <w:r>
        <w:tab/>
      </w:r>
      <w:r>
        <w:fldChar w:fldCharType="begin" w:fldLock="1"/>
      </w:r>
      <w:r>
        <w:instrText xml:space="preserve"> PAGEREF _Toc99871295 \h </w:instrText>
      </w:r>
      <w:r>
        <w:fldChar w:fldCharType="separate"/>
      </w:r>
      <w:r>
        <w:t>300</w:t>
      </w:r>
      <w:r>
        <w:fldChar w:fldCharType="end"/>
      </w:r>
    </w:p>
    <w:p w14:paraId="17FAC80D" w14:textId="7CD2FE0A" w:rsidR="00C31E24" w:rsidRPr="00B5089C" w:rsidRDefault="00C31E24">
      <w:pPr>
        <w:pStyle w:val="TOC3"/>
        <w:rPr>
          <w:rFonts w:ascii="Calibri" w:hAnsi="Calibri"/>
          <w:sz w:val="22"/>
          <w:szCs w:val="22"/>
        </w:rPr>
      </w:pPr>
      <w:r>
        <w:t>6.3.2</w:t>
      </w:r>
      <w:r w:rsidRPr="00B5089C">
        <w:rPr>
          <w:rFonts w:ascii="Calibri" w:hAnsi="Calibri"/>
          <w:sz w:val="22"/>
          <w:szCs w:val="22"/>
        </w:rPr>
        <w:tab/>
      </w:r>
      <w:r>
        <w:t>On-network / Emergency Alert / Emergency alert origination / Emergency alert cancellation / Client Terminated (CT)</w:t>
      </w:r>
      <w:r>
        <w:tab/>
      </w:r>
      <w:r>
        <w:fldChar w:fldCharType="begin" w:fldLock="1"/>
      </w:r>
      <w:r>
        <w:instrText xml:space="preserve"> PAGEREF _Toc99871296 \h </w:instrText>
      </w:r>
      <w:r>
        <w:fldChar w:fldCharType="separate"/>
      </w:r>
      <w:r>
        <w:t>305</w:t>
      </w:r>
      <w:r>
        <w:fldChar w:fldCharType="end"/>
      </w:r>
    </w:p>
    <w:p w14:paraId="0AD95C97" w14:textId="096E38C6" w:rsidR="00C31E24" w:rsidRPr="00B5089C" w:rsidRDefault="00C31E24">
      <w:pPr>
        <w:pStyle w:val="TOC2"/>
        <w:rPr>
          <w:rFonts w:ascii="Calibri" w:hAnsi="Calibri"/>
          <w:sz w:val="22"/>
          <w:szCs w:val="22"/>
        </w:rPr>
      </w:pPr>
      <w:r>
        <w:t>6.4</w:t>
      </w:r>
      <w:r w:rsidRPr="00B5089C">
        <w:rPr>
          <w:rFonts w:ascii="Calibri" w:hAnsi="Calibri"/>
          <w:sz w:val="22"/>
          <w:szCs w:val="22"/>
        </w:rPr>
        <w:tab/>
      </w:r>
      <w:r>
        <w:t>Video Pull</w:t>
      </w:r>
      <w:r>
        <w:tab/>
      </w:r>
      <w:r>
        <w:fldChar w:fldCharType="begin" w:fldLock="1"/>
      </w:r>
      <w:r>
        <w:instrText xml:space="preserve"> PAGEREF _Toc99871297 \h </w:instrText>
      </w:r>
      <w:r>
        <w:fldChar w:fldCharType="separate"/>
      </w:r>
      <w:r>
        <w:t>309</w:t>
      </w:r>
      <w:r>
        <w:fldChar w:fldCharType="end"/>
      </w:r>
    </w:p>
    <w:p w14:paraId="4FC1B35E" w14:textId="7E49D580" w:rsidR="00C31E24" w:rsidRPr="00B5089C" w:rsidRDefault="00C31E24">
      <w:pPr>
        <w:pStyle w:val="TOC3"/>
        <w:rPr>
          <w:rFonts w:ascii="Calibri" w:hAnsi="Calibri"/>
          <w:sz w:val="22"/>
          <w:szCs w:val="22"/>
        </w:rPr>
      </w:pPr>
      <w:r>
        <w:t>6.4.1</w:t>
      </w:r>
      <w:r w:rsidRPr="00B5089C">
        <w:rPr>
          <w:rFonts w:ascii="Calibri" w:hAnsi="Calibri"/>
          <w:sz w:val="22"/>
          <w:szCs w:val="22"/>
        </w:rPr>
        <w:tab/>
      </w:r>
      <w:r>
        <w:t>On-network / Video pull call / O</w:t>
      </w:r>
      <w:r>
        <w:rPr>
          <w:lang w:eastAsia="zh-CN"/>
        </w:rPr>
        <w:t xml:space="preserve">ne-to-one </w:t>
      </w:r>
      <w:r w:rsidRPr="00370D69">
        <w:rPr>
          <w:rFonts w:eastAsia="Calibri"/>
          <w:lang w:eastAsia="x-none" w:bidi="he-IL"/>
        </w:rPr>
        <w:t>video</w:t>
      </w:r>
      <w:r>
        <w:rPr>
          <w:lang w:eastAsia="zh-CN"/>
        </w:rPr>
        <w:t xml:space="preserve"> pull call</w:t>
      </w:r>
      <w:r>
        <w:t xml:space="preserve"> / Client Originated (CO)</w:t>
      </w:r>
      <w:r>
        <w:tab/>
      </w:r>
      <w:r>
        <w:fldChar w:fldCharType="begin" w:fldLock="1"/>
      </w:r>
      <w:r>
        <w:instrText xml:space="preserve"> PAGEREF _Toc99871298 \h </w:instrText>
      </w:r>
      <w:r>
        <w:fldChar w:fldCharType="separate"/>
      </w:r>
      <w:r>
        <w:t>309</w:t>
      </w:r>
      <w:r>
        <w:fldChar w:fldCharType="end"/>
      </w:r>
    </w:p>
    <w:p w14:paraId="550B04EC" w14:textId="0F909FD0" w:rsidR="00C31E24" w:rsidRPr="00B5089C" w:rsidRDefault="00C31E24">
      <w:pPr>
        <w:pStyle w:val="TOC2"/>
        <w:rPr>
          <w:rFonts w:ascii="Calibri" w:hAnsi="Calibri"/>
          <w:sz w:val="22"/>
          <w:szCs w:val="22"/>
        </w:rPr>
      </w:pPr>
      <w:r>
        <w:t>6.5</w:t>
      </w:r>
      <w:r w:rsidRPr="00B5089C">
        <w:rPr>
          <w:rFonts w:ascii="Calibri" w:hAnsi="Calibri"/>
          <w:sz w:val="22"/>
          <w:szCs w:val="22"/>
        </w:rPr>
        <w:tab/>
      </w:r>
      <w:r>
        <w:t>Video Push</w:t>
      </w:r>
      <w:r>
        <w:tab/>
      </w:r>
      <w:r>
        <w:fldChar w:fldCharType="begin" w:fldLock="1"/>
      </w:r>
      <w:r>
        <w:instrText xml:space="preserve"> PAGEREF _Toc99871299 \h </w:instrText>
      </w:r>
      <w:r>
        <w:fldChar w:fldCharType="separate"/>
      </w:r>
      <w:r>
        <w:t>314</w:t>
      </w:r>
      <w:r>
        <w:fldChar w:fldCharType="end"/>
      </w:r>
    </w:p>
    <w:p w14:paraId="22C8C188" w14:textId="03E29989" w:rsidR="00C31E24" w:rsidRPr="00B5089C" w:rsidRDefault="00C31E24">
      <w:pPr>
        <w:pStyle w:val="TOC3"/>
        <w:rPr>
          <w:rFonts w:ascii="Calibri" w:hAnsi="Calibri"/>
          <w:sz w:val="22"/>
          <w:szCs w:val="22"/>
        </w:rPr>
      </w:pPr>
      <w:r>
        <w:t>6.5.1</w:t>
      </w:r>
      <w:r w:rsidRPr="00B5089C">
        <w:rPr>
          <w:rFonts w:ascii="Calibri" w:hAnsi="Calibri"/>
          <w:sz w:val="22"/>
          <w:szCs w:val="22"/>
        </w:rPr>
        <w:tab/>
      </w:r>
      <w:r>
        <w:t>On-network / Video push call / One-to-one video push call / Client Originated (CO)</w:t>
      </w:r>
      <w:r>
        <w:tab/>
      </w:r>
      <w:r>
        <w:fldChar w:fldCharType="begin" w:fldLock="1"/>
      </w:r>
      <w:r>
        <w:instrText xml:space="preserve"> PAGEREF _Toc99871300 \h </w:instrText>
      </w:r>
      <w:r>
        <w:fldChar w:fldCharType="separate"/>
      </w:r>
      <w:r>
        <w:t>314</w:t>
      </w:r>
      <w:r>
        <w:fldChar w:fldCharType="end"/>
      </w:r>
    </w:p>
    <w:p w14:paraId="0AB5322F" w14:textId="03881849" w:rsidR="00C31E24" w:rsidRPr="00B5089C" w:rsidRDefault="00C31E24">
      <w:pPr>
        <w:pStyle w:val="TOC2"/>
        <w:rPr>
          <w:rFonts w:ascii="Calibri" w:hAnsi="Calibri"/>
          <w:sz w:val="22"/>
          <w:szCs w:val="22"/>
        </w:rPr>
      </w:pPr>
      <w:r>
        <w:t>6.6</w:t>
      </w:r>
      <w:r w:rsidRPr="00B5089C">
        <w:rPr>
          <w:rFonts w:ascii="Calibri" w:hAnsi="Calibri"/>
          <w:sz w:val="22"/>
          <w:szCs w:val="22"/>
        </w:rPr>
        <w:tab/>
      </w:r>
      <w:r>
        <w:t>Capability information sharing</w:t>
      </w:r>
      <w:r>
        <w:tab/>
      </w:r>
      <w:r>
        <w:fldChar w:fldCharType="begin" w:fldLock="1"/>
      </w:r>
      <w:r>
        <w:instrText xml:space="preserve"> PAGEREF _Toc99871301 \h </w:instrText>
      </w:r>
      <w:r>
        <w:fldChar w:fldCharType="separate"/>
      </w:r>
      <w:r>
        <w:t>319</w:t>
      </w:r>
      <w:r>
        <w:fldChar w:fldCharType="end"/>
      </w:r>
    </w:p>
    <w:p w14:paraId="6452FC41" w14:textId="3F35C8BC" w:rsidR="00C31E24" w:rsidRPr="00B5089C" w:rsidRDefault="00C31E24">
      <w:pPr>
        <w:pStyle w:val="TOC2"/>
        <w:rPr>
          <w:rFonts w:ascii="Calibri" w:hAnsi="Calibri"/>
          <w:sz w:val="22"/>
          <w:szCs w:val="22"/>
        </w:rPr>
      </w:pPr>
      <w:r>
        <w:t>6.7</w:t>
      </w:r>
      <w:r w:rsidRPr="00B5089C">
        <w:rPr>
          <w:rFonts w:ascii="Calibri" w:hAnsi="Calibri"/>
          <w:sz w:val="22"/>
          <w:szCs w:val="22"/>
        </w:rPr>
        <w:tab/>
      </w:r>
      <w:r>
        <w:t>Ambient viewing call</w:t>
      </w:r>
      <w:r>
        <w:tab/>
      </w:r>
      <w:r>
        <w:fldChar w:fldCharType="begin" w:fldLock="1"/>
      </w:r>
      <w:r>
        <w:instrText xml:space="preserve"> PAGEREF _Toc99871302 \h </w:instrText>
      </w:r>
      <w:r>
        <w:fldChar w:fldCharType="separate"/>
      </w:r>
      <w:r>
        <w:t>319</w:t>
      </w:r>
      <w:r>
        <w:fldChar w:fldCharType="end"/>
      </w:r>
    </w:p>
    <w:p w14:paraId="5EA438E1" w14:textId="5DEDEC81" w:rsidR="00C31E24" w:rsidRPr="00B5089C" w:rsidRDefault="00C31E24">
      <w:pPr>
        <w:pStyle w:val="TOC3"/>
        <w:rPr>
          <w:rFonts w:ascii="Calibri" w:hAnsi="Calibri"/>
          <w:sz w:val="22"/>
          <w:szCs w:val="22"/>
        </w:rPr>
      </w:pPr>
      <w:r w:rsidRPr="00370D69">
        <w:rPr>
          <w:rFonts w:cs="Arial"/>
        </w:rPr>
        <w:t>6.7.1</w:t>
      </w:r>
      <w:r w:rsidRPr="00B5089C">
        <w:rPr>
          <w:rFonts w:ascii="Calibri" w:hAnsi="Calibri"/>
          <w:sz w:val="22"/>
          <w:szCs w:val="22"/>
        </w:rPr>
        <w:tab/>
      </w:r>
      <w:r w:rsidRPr="00370D69">
        <w:rPr>
          <w:rFonts w:cs="Arial"/>
        </w:rPr>
        <w:t>On-network / On-demand ambient viewing call / Remote initiated ambient viewing call / Client Originated (CO)</w:t>
      </w:r>
      <w:r>
        <w:tab/>
      </w:r>
      <w:r>
        <w:fldChar w:fldCharType="begin" w:fldLock="1"/>
      </w:r>
      <w:r>
        <w:instrText xml:space="preserve"> PAGEREF _Toc99871303 \h </w:instrText>
      </w:r>
      <w:r>
        <w:fldChar w:fldCharType="separate"/>
      </w:r>
      <w:r>
        <w:t>319</w:t>
      </w:r>
      <w:r>
        <w:fldChar w:fldCharType="end"/>
      </w:r>
    </w:p>
    <w:p w14:paraId="5D2705D3" w14:textId="1FA436F4" w:rsidR="00C31E24" w:rsidRPr="00B5089C" w:rsidRDefault="00C31E24">
      <w:pPr>
        <w:pStyle w:val="TOC3"/>
        <w:rPr>
          <w:rFonts w:ascii="Calibri" w:hAnsi="Calibri"/>
          <w:sz w:val="22"/>
          <w:szCs w:val="22"/>
        </w:rPr>
      </w:pPr>
      <w:r w:rsidRPr="00370D69">
        <w:rPr>
          <w:rFonts w:cs="Arial"/>
        </w:rPr>
        <w:t>6.7.2</w:t>
      </w:r>
      <w:r w:rsidRPr="00B5089C">
        <w:rPr>
          <w:rFonts w:ascii="Calibri" w:hAnsi="Calibri"/>
          <w:sz w:val="22"/>
          <w:szCs w:val="22"/>
        </w:rPr>
        <w:tab/>
      </w:r>
      <w:r w:rsidRPr="00370D69">
        <w:rPr>
          <w:rFonts w:cs="Arial"/>
        </w:rPr>
        <w:t>On-network / On-demand ambient viewing call / Remote initiated ambient viewing call / Client Terminated (CT)</w:t>
      </w:r>
      <w:r>
        <w:tab/>
      </w:r>
      <w:r>
        <w:fldChar w:fldCharType="begin" w:fldLock="1"/>
      </w:r>
      <w:r>
        <w:instrText xml:space="preserve"> PAGEREF _Toc99871304 \h </w:instrText>
      </w:r>
      <w:r>
        <w:fldChar w:fldCharType="separate"/>
      </w:r>
      <w:r>
        <w:t>326</w:t>
      </w:r>
      <w:r>
        <w:fldChar w:fldCharType="end"/>
      </w:r>
    </w:p>
    <w:p w14:paraId="3D1753AF" w14:textId="2E2F4135" w:rsidR="00C31E24" w:rsidRPr="00B5089C" w:rsidRDefault="00C31E24">
      <w:pPr>
        <w:pStyle w:val="TOC2"/>
        <w:rPr>
          <w:rFonts w:ascii="Calibri" w:hAnsi="Calibri"/>
          <w:sz w:val="22"/>
          <w:szCs w:val="22"/>
        </w:rPr>
      </w:pPr>
      <w:r>
        <w:t>6.8</w:t>
      </w:r>
      <w:r w:rsidRPr="00B5089C">
        <w:rPr>
          <w:rFonts w:ascii="Calibri" w:hAnsi="Calibri"/>
          <w:sz w:val="22"/>
          <w:szCs w:val="22"/>
        </w:rPr>
        <w:tab/>
      </w:r>
      <w:r>
        <w:t>Use of MBMS transmission</w:t>
      </w:r>
      <w:r>
        <w:tab/>
      </w:r>
      <w:r>
        <w:fldChar w:fldCharType="begin" w:fldLock="1"/>
      </w:r>
      <w:r>
        <w:instrText xml:space="preserve"> PAGEREF _Toc99871305 \h </w:instrText>
      </w:r>
      <w:r>
        <w:fldChar w:fldCharType="separate"/>
      </w:r>
      <w:r>
        <w:t>332</w:t>
      </w:r>
      <w:r>
        <w:fldChar w:fldCharType="end"/>
      </w:r>
    </w:p>
    <w:p w14:paraId="42F226DB" w14:textId="236F2175" w:rsidR="00C31E24" w:rsidRPr="00B5089C" w:rsidRDefault="00C31E24">
      <w:pPr>
        <w:pStyle w:val="TOC3"/>
        <w:rPr>
          <w:rFonts w:ascii="Calibri" w:hAnsi="Calibri"/>
          <w:sz w:val="22"/>
          <w:szCs w:val="22"/>
        </w:rPr>
      </w:pPr>
      <w:r>
        <w:t>6.8.1</w:t>
      </w:r>
      <w:r w:rsidRPr="00B5089C">
        <w:rPr>
          <w:rFonts w:ascii="Calibri" w:hAnsi="Calibri"/>
          <w:sz w:val="22"/>
          <w:szCs w:val="22"/>
        </w:rPr>
        <w:tab/>
      </w:r>
      <w:r>
        <w:t>On-network / MBMS / MBMS Bearer Announcement / MBMS Bearer Listening Status / Transition to MBMS from Unicast / MBMS Transmission Control / Transition to Unicast from MBMS</w:t>
      </w:r>
      <w:r>
        <w:tab/>
      </w:r>
      <w:r>
        <w:fldChar w:fldCharType="begin" w:fldLock="1"/>
      </w:r>
      <w:r>
        <w:instrText xml:space="preserve"> PAGEREF _Toc99871306 \h </w:instrText>
      </w:r>
      <w:r>
        <w:fldChar w:fldCharType="separate"/>
      </w:r>
      <w:r>
        <w:t>332</w:t>
      </w:r>
      <w:r>
        <w:fldChar w:fldCharType="end"/>
      </w:r>
    </w:p>
    <w:p w14:paraId="5EC987EF" w14:textId="0B1324BA" w:rsidR="00C31E24" w:rsidRPr="00B5089C" w:rsidRDefault="00C31E24">
      <w:pPr>
        <w:pStyle w:val="TOC1"/>
        <w:rPr>
          <w:rFonts w:ascii="Calibri" w:hAnsi="Calibri"/>
          <w:szCs w:val="22"/>
        </w:rPr>
      </w:pPr>
      <w:r>
        <w:lastRenderedPageBreak/>
        <w:t>7</w:t>
      </w:r>
      <w:r w:rsidRPr="00B5089C">
        <w:rPr>
          <w:rFonts w:ascii="Calibri" w:hAnsi="Calibri"/>
          <w:szCs w:val="22"/>
        </w:rPr>
        <w:tab/>
      </w:r>
      <w:r>
        <w:t>Off-Network Test Scenarios</w:t>
      </w:r>
      <w:r>
        <w:tab/>
      </w:r>
      <w:r>
        <w:fldChar w:fldCharType="begin" w:fldLock="1"/>
      </w:r>
      <w:r>
        <w:instrText xml:space="preserve"> PAGEREF _Toc99871307 \h </w:instrText>
      </w:r>
      <w:r>
        <w:fldChar w:fldCharType="separate"/>
      </w:r>
      <w:r>
        <w:t>352</w:t>
      </w:r>
      <w:r>
        <w:fldChar w:fldCharType="end"/>
      </w:r>
    </w:p>
    <w:p w14:paraId="7470B6A2" w14:textId="56838814" w:rsidR="00C31E24" w:rsidRPr="00B5089C" w:rsidRDefault="00C31E24">
      <w:pPr>
        <w:pStyle w:val="TOC8"/>
        <w:rPr>
          <w:rFonts w:ascii="Calibri" w:hAnsi="Calibri"/>
          <w:b w:val="0"/>
          <w:szCs w:val="22"/>
        </w:rPr>
      </w:pPr>
      <w:r>
        <w:t>Annex A (informative): Change history</w:t>
      </w:r>
      <w:r>
        <w:tab/>
      </w:r>
      <w:r>
        <w:fldChar w:fldCharType="begin" w:fldLock="1"/>
      </w:r>
      <w:r>
        <w:instrText xml:space="preserve"> PAGEREF _Toc99871308 \h </w:instrText>
      </w:r>
      <w:r>
        <w:fldChar w:fldCharType="separate"/>
      </w:r>
      <w:r>
        <w:t>353</w:t>
      </w:r>
      <w:r>
        <w:fldChar w:fldCharType="end"/>
      </w:r>
    </w:p>
    <w:p w14:paraId="735EF4A1" w14:textId="231B6AC0" w:rsidR="00080512" w:rsidRPr="00C31E24" w:rsidRDefault="00C31E24">
      <w:r>
        <w:rPr>
          <w:sz w:val="22"/>
        </w:rPr>
        <w:fldChar w:fldCharType="end"/>
      </w:r>
    </w:p>
    <w:p w14:paraId="1CDBC824" w14:textId="77777777" w:rsidR="00080512" w:rsidRPr="00C31E24" w:rsidRDefault="00080512" w:rsidP="00784A32">
      <w:pPr>
        <w:pStyle w:val="Heading1"/>
      </w:pPr>
      <w:r w:rsidRPr="00C31E24">
        <w:br w:type="page"/>
      </w:r>
      <w:bookmarkStart w:id="13" w:name="foreword"/>
      <w:bookmarkStart w:id="14" w:name="_Toc52787433"/>
      <w:bookmarkStart w:id="15" w:name="_Toc52787613"/>
      <w:bookmarkStart w:id="16" w:name="_Toc75906866"/>
      <w:bookmarkStart w:id="17" w:name="_Toc75907203"/>
      <w:bookmarkStart w:id="18" w:name="_Toc84345688"/>
      <w:bookmarkStart w:id="19" w:name="_Toc99871236"/>
      <w:bookmarkEnd w:id="13"/>
      <w:r w:rsidRPr="00C31E24">
        <w:lastRenderedPageBreak/>
        <w:t>Foreword</w:t>
      </w:r>
      <w:bookmarkEnd w:id="14"/>
      <w:bookmarkEnd w:id="15"/>
      <w:bookmarkEnd w:id="16"/>
      <w:bookmarkEnd w:id="17"/>
      <w:bookmarkEnd w:id="18"/>
      <w:bookmarkEnd w:id="19"/>
    </w:p>
    <w:p w14:paraId="3699C619" w14:textId="77777777" w:rsidR="00080512" w:rsidRPr="00C31E24" w:rsidRDefault="00080512">
      <w:r w:rsidRPr="00C31E24">
        <w:t xml:space="preserve">This Technical </w:t>
      </w:r>
      <w:bookmarkStart w:id="20" w:name="spectype3"/>
      <w:r w:rsidRPr="00C31E24">
        <w:t>Specification</w:t>
      </w:r>
      <w:bookmarkEnd w:id="20"/>
      <w:r w:rsidRPr="00C31E24">
        <w:t xml:space="preserve"> has been produced by the 3</w:t>
      </w:r>
      <w:r w:rsidR="00F04712" w:rsidRPr="00C31E24">
        <w:t>rd</w:t>
      </w:r>
      <w:r w:rsidRPr="00C31E24">
        <w:t xml:space="preserve"> Generation Partnership Project (3GPP).</w:t>
      </w:r>
    </w:p>
    <w:p w14:paraId="44518FB0" w14:textId="77777777" w:rsidR="00080512" w:rsidRPr="00C31E24" w:rsidRDefault="00080512">
      <w:r w:rsidRPr="00C31E2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8022E47" w14:textId="77777777" w:rsidR="00080512" w:rsidRPr="00C31E24" w:rsidRDefault="00080512">
      <w:pPr>
        <w:pStyle w:val="B1"/>
      </w:pPr>
      <w:r w:rsidRPr="00C31E24">
        <w:t>Version x.y.z</w:t>
      </w:r>
    </w:p>
    <w:p w14:paraId="56B61D61" w14:textId="77777777" w:rsidR="00080512" w:rsidRPr="00C31E24" w:rsidRDefault="00080512">
      <w:pPr>
        <w:pStyle w:val="B1"/>
      </w:pPr>
      <w:r w:rsidRPr="00C31E24">
        <w:t>where:</w:t>
      </w:r>
    </w:p>
    <w:p w14:paraId="2391E5EF" w14:textId="77777777" w:rsidR="00080512" w:rsidRPr="00C31E24" w:rsidRDefault="00080512">
      <w:pPr>
        <w:pStyle w:val="B2"/>
      </w:pPr>
      <w:r w:rsidRPr="00C31E24">
        <w:t>x</w:t>
      </w:r>
      <w:r w:rsidRPr="00C31E24">
        <w:tab/>
        <w:t>the first digit:</w:t>
      </w:r>
    </w:p>
    <w:p w14:paraId="2F2ED78B" w14:textId="77777777" w:rsidR="00080512" w:rsidRPr="00C31E24" w:rsidRDefault="00080512">
      <w:pPr>
        <w:pStyle w:val="B3"/>
      </w:pPr>
      <w:r w:rsidRPr="00C31E24">
        <w:t>1</w:t>
      </w:r>
      <w:r w:rsidRPr="00C31E24">
        <w:tab/>
        <w:t>presented to TSG for information;</w:t>
      </w:r>
    </w:p>
    <w:p w14:paraId="330FC18B" w14:textId="77777777" w:rsidR="00080512" w:rsidRPr="00C31E24" w:rsidRDefault="00080512">
      <w:pPr>
        <w:pStyle w:val="B3"/>
      </w:pPr>
      <w:r w:rsidRPr="00C31E24">
        <w:t>2</w:t>
      </w:r>
      <w:r w:rsidRPr="00C31E24">
        <w:tab/>
        <w:t>presented to TSG for approval;</w:t>
      </w:r>
    </w:p>
    <w:p w14:paraId="7E80C75C" w14:textId="77777777" w:rsidR="00080512" w:rsidRPr="00C31E24" w:rsidRDefault="00080512">
      <w:pPr>
        <w:pStyle w:val="B3"/>
      </w:pPr>
      <w:r w:rsidRPr="00C31E24">
        <w:t>3</w:t>
      </w:r>
      <w:r w:rsidRPr="00C31E24">
        <w:tab/>
        <w:t>or greater indicates TSG approved document under change control.</w:t>
      </w:r>
    </w:p>
    <w:p w14:paraId="2D6D1AC5" w14:textId="77777777" w:rsidR="00080512" w:rsidRPr="00C31E24" w:rsidRDefault="00080512">
      <w:pPr>
        <w:pStyle w:val="B2"/>
      </w:pPr>
      <w:r w:rsidRPr="00C31E24">
        <w:t>y</w:t>
      </w:r>
      <w:r w:rsidRPr="00C31E24">
        <w:tab/>
        <w:t>the second digit is incremented for all changes of substance, i.e. technical enhancements, corrections, updates, etc.</w:t>
      </w:r>
    </w:p>
    <w:p w14:paraId="4DA8C544" w14:textId="77777777" w:rsidR="00080512" w:rsidRPr="00C31E24" w:rsidRDefault="00080512">
      <w:pPr>
        <w:pStyle w:val="B2"/>
      </w:pPr>
      <w:r w:rsidRPr="00C31E24">
        <w:t>z</w:t>
      </w:r>
      <w:r w:rsidRPr="00C31E24">
        <w:tab/>
        <w:t>the third digit is incremented when editorial only changes have been incorporated in the document.</w:t>
      </w:r>
    </w:p>
    <w:p w14:paraId="5EA4A967" w14:textId="77777777" w:rsidR="008C384C" w:rsidRPr="00C31E24" w:rsidRDefault="008C384C" w:rsidP="008C384C">
      <w:r w:rsidRPr="00C31E24">
        <w:t xml:space="preserve">In </w:t>
      </w:r>
      <w:r w:rsidR="0074026F" w:rsidRPr="00C31E24">
        <w:t>the present</w:t>
      </w:r>
      <w:r w:rsidRPr="00C31E24">
        <w:t xml:space="preserve"> document, modal verbs have the following meanings:</w:t>
      </w:r>
    </w:p>
    <w:p w14:paraId="6E03BD3D" w14:textId="77777777" w:rsidR="008C384C" w:rsidRPr="00C31E24" w:rsidRDefault="008C384C" w:rsidP="00774DA4">
      <w:pPr>
        <w:pStyle w:val="EX"/>
      </w:pPr>
      <w:r w:rsidRPr="00C31E24">
        <w:rPr>
          <w:b/>
        </w:rPr>
        <w:t>shall</w:t>
      </w:r>
      <w:r w:rsidRPr="00C31E24">
        <w:tab/>
        <w:t>indicates a mandatory requirement to do something</w:t>
      </w:r>
    </w:p>
    <w:p w14:paraId="207FD1C9" w14:textId="77777777" w:rsidR="008C384C" w:rsidRPr="00C31E24" w:rsidRDefault="008C384C" w:rsidP="00774DA4">
      <w:pPr>
        <w:pStyle w:val="EX"/>
      </w:pPr>
      <w:r w:rsidRPr="00C31E24">
        <w:rPr>
          <w:b/>
        </w:rPr>
        <w:t>shall not</w:t>
      </w:r>
      <w:r w:rsidRPr="00C31E24">
        <w:tab/>
        <w:t>indicates an interdiction (</w:t>
      </w:r>
      <w:r w:rsidR="001F1132" w:rsidRPr="00C31E24">
        <w:t>prohibition</w:t>
      </w:r>
      <w:r w:rsidRPr="00C31E24">
        <w:t>) to do something</w:t>
      </w:r>
    </w:p>
    <w:p w14:paraId="629FD2FA" w14:textId="77777777" w:rsidR="00BA19ED" w:rsidRPr="00C31E24" w:rsidRDefault="00BA19ED" w:rsidP="00A27486">
      <w:r w:rsidRPr="00C31E24">
        <w:t>The constructions "shall" and "shall not" are confined to the context of normative provisions, and do not appear in Technical Reports.</w:t>
      </w:r>
    </w:p>
    <w:p w14:paraId="286D9B30" w14:textId="77777777" w:rsidR="00C1496A" w:rsidRPr="00C31E24" w:rsidRDefault="00C1496A" w:rsidP="00A27486">
      <w:r w:rsidRPr="00C31E24">
        <w:t xml:space="preserve">The constructions "must" and "must not" are not used as substitutes for "shall" and "shall not". Their use is avoided insofar as possible, and </w:t>
      </w:r>
      <w:r w:rsidR="001F1132" w:rsidRPr="00C31E24">
        <w:t xml:space="preserve">they </w:t>
      </w:r>
      <w:r w:rsidRPr="00C31E24">
        <w:t xml:space="preserve">are </w:t>
      </w:r>
      <w:r w:rsidR="001F1132" w:rsidRPr="00C31E24">
        <w:t>not</w:t>
      </w:r>
      <w:r w:rsidRPr="00C31E24">
        <w:t xml:space="preserve"> used in a normative context except in a direct citation from an external, referenced, non-3GPP document, or so as to maintain continuity of style when extending or modifying the provisions of such a referenced document.</w:t>
      </w:r>
    </w:p>
    <w:p w14:paraId="0FE7362A" w14:textId="77777777" w:rsidR="008C384C" w:rsidRPr="00C31E24" w:rsidRDefault="008C384C" w:rsidP="00774DA4">
      <w:pPr>
        <w:pStyle w:val="EX"/>
      </w:pPr>
      <w:r w:rsidRPr="00C31E24">
        <w:rPr>
          <w:b/>
        </w:rPr>
        <w:t>should</w:t>
      </w:r>
      <w:r w:rsidRPr="00C31E24">
        <w:tab/>
        <w:t>indicates a recommendation to do something</w:t>
      </w:r>
    </w:p>
    <w:p w14:paraId="3415A5CD" w14:textId="77777777" w:rsidR="008C384C" w:rsidRPr="00C31E24" w:rsidRDefault="008C384C" w:rsidP="00774DA4">
      <w:pPr>
        <w:pStyle w:val="EX"/>
      </w:pPr>
      <w:r w:rsidRPr="00C31E24">
        <w:rPr>
          <w:b/>
        </w:rPr>
        <w:t>should not</w:t>
      </w:r>
      <w:r w:rsidRPr="00C31E24">
        <w:tab/>
        <w:t>indicates a recommendation not to do something</w:t>
      </w:r>
    </w:p>
    <w:p w14:paraId="3D867A52" w14:textId="77777777" w:rsidR="008C384C" w:rsidRPr="00C31E24" w:rsidRDefault="008C384C" w:rsidP="00774DA4">
      <w:pPr>
        <w:pStyle w:val="EX"/>
      </w:pPr>
      <w:r w:rsidRPr="00C31E24">
        <w:rPr>
          <w:b/>
        </w:rPr>
        <w:t>may</w:t>
      </w:r>
      <w:r w:rsidRPr="00C31E24">
        <w:tab/>
        <w:t>indicates permission to do something</w:t>
      </w:r>
    </w:p>
    <w:p w14:paraId="6B0F7540" w14:textId="77777777" w:rsidR="008C384C" w:rsidRPr="00C31E24" w:rsidRDefault="008C384C" w:rsidP="00774DA4">
      <w:pPr>
        <w:pStyle w:val="EX"/>
      </w:pPr>
      <w:r w:rsidRPr="00C31E24">
        <w:rPr>
          <w:b/>
        </w:rPr>
        <w:t>need not</w:t>
      </w:r>
      <w:r w:rsidRPr="00C31E24">
        <w:tab/>
        <w:t>indicates permission not to do something</w:t>
      </w:r>
    </w:p>
    <w:p w14:paraId="4B1213CE" w14:textId="77777777" w:rsidR="008C384C" w:rsidRPr="00C31E24" w:rsidRDefault="008C384C" w:rsidP="00A27486">
      <w:r w:rsidRPr="00C31E24">
        <w:t>The construction "may not" is ambiguous</w:t>
      </w:r>
      <w:r w:rsidR="001F1132" w:rsidRPr="00C31E24">
        <w:t xml:space="preserve"> </w:t>
      </w:r>
      <w:r w:rsidRPr="00C31E24">
        <w:t xml:space="preserve">and </w:t>
      </w:r>
      <w:r w:rsidR="00774DA4" w:rsidRPr="00C31E24">
        <w:t>is not</w:t>
      </w:r>
      <w:r w:rsidR="00F9008D" w:rsidRPr="00C31E24">
        <w:t xml:space="preserve"> </w:t>
      </w:r>
      <w:r w:rsidRPr="00C31E24">
        <w:t>used in normative elements.</w:t>
      </w:r>
      <w:r w:rsidR="001F1132" w:rsidRPr="00C31E24">
        <w:t xml:space="preserve"> The </w:t>
      </w:r>
      <w:r w:rsidR="003765B8" w:rsidRPr="00C31E24">
        <w:t xml:space="preserve">unambiguous </w:t>
      </w:r>
      <w:r w:rsidR="001F1132" w:rsidRPr="00C31E24">
        <w:t>construction</w:t>
      </w:r>
      <w:r w:rsidR="003765B8" w:rsidRPr="00C31E24">
        <w:t>s</w:t>
      </w:r>
      <w:r w:rsidR="001F1132" w:rsidRPr="00C31E24">
        <w:t xml:space="preserve"> "might not" </w:t>
      </w:r>
      <w:r w:rsidR="003765B8" w:rsidRPr="00C31E24">
        <w:t>or "shall not" are</w:t>
      </w:r>
      <w:r w:rsidR="001F1132" w:rsidRPr="00C31E24">
        <w:t xml:space="preserve"> used </w:t>
      </w:r>
      <w:r w:rsidR="003765B8" w:rsidRPr="00C31E24">
        <w:t xml:space="preserve">instead, depending upon the </w:t>
      </w:r>
      <w:r w:rsidR="001F1132" w:rsidRPr="00C31E24">
        <w:t>meaning intended.</w:t>
      </w:r>
    </w:p>
    <w:p w14:paraId="0F8EB3E9" w14:textId="77777777" w:rsidR="008C384C" w:rsidRPr="00C31E24" w:rsidRDefault="008C384C" w:rsidP="00774DA4">
      <w:pPr>
        <w:pStyle w:val="EX"/>
      </w:pPr>
      <w:r w:rsidRPr="00C31E24">
        <w:rPr>
          <w:b/>
        </w:rPr>
        <w:t>can</w:t>
      </w:r>
      <w:r w:rsidRPr="00C31E24">
        <w:tab/>
        <w:t>indicates</w:t>
      </w:r>
      <w:r w:rsidR="00774DA4" w:rsidRPr="00C31E24">
        <w:t xml:space="preserve"> that something is possible</w:t>
      </w:r>
    </w:p>
    <w:p w14:paraId="70989E99" w14:textId="77777777" w:rsidR="00774DA4" w:rsidRPr="00C31E24" w:rsidRDefault="00774DA4" w:rsidP="00774DA4">
      <w:pPr>
        <w:pStyle w:val="EX"/>
      </w:pPr>
      <w:r w:rsidRPr="00C31E24">
        <w:rPr>
          <w:b/>
        </w:rPr>
        <w:t>cannot</w:t>
      </w:r>
      <w:r w:rsidRPr="00C31E24">
        <w:tab/>
        <w:t>indicates that something is impossible</w:t>
      </w:r>
    </w:p>
    <w:p w14:paraId="2A095330" w14:textId="77777777" w:rsidR="00774DA4" w:rsidRPr="00C31E24" w:rsidRDefault="00774DA4" w:rsidP="00A27486">
      <w:r w:rsidRPr="00C31E24">
        <w:t xml:space="preserve">The constructions "can" and "cannot" </w:t>
      </w:r>
      <w:r w:rsidR="00F9008D" w:rsidRPr="00C31E24">
        <w:t xml:space="preserve">are not </w:t>
      </w:r>
      <w:r w:rsidRPr="00C31E24">
        <w:t>substitute</w:t>
      </w:r>
      <w:r w:rsidR="003765B8" w:rsidRPr="00C31E24">
        <w:t>s</w:t>
      </w:r>
      <w:r w:rsidRPr="00C31E24">
        <w:t xml:space="preserve"> for "may" and "need not".</w:t>
      </w:r>
    </w:p>
    <w:p w14:paraId="42C918CD" w14:textId="77777777" w:rsidR="00774DA4" w:rsidRPr="00C31E24" w:rsidRDefault="00774DA4" w:rsidP="00774DA4">
      <w:pPr>
        <w:pStyle w:val="EX"/>
      </w:pPr>
      <w:r w:rsidRPr="00C31E24">
        <w:rPr>
          <w:b/>
        </w:rPr>
        <w:t>will</w:t>
      </w:r>
      <w:r w:rsidRPr="00C31E24">
        <w:tab/>
        <w:t xml:space="preserve">indicates that something is certain </w:t>
      </w:r>
      <w:r w:rsidR="003765B8" w:rsidRPr="00C31E24">
        <w:t xml:space="preserve">or </w:t>
      </w:r>
      <w:r w:rsidRPr="00C31E24">
        <w:t xml:space="preserve">expected to happen </w:t>
      </w:r>
      <w:r w:rsidR="003765B8" w:rsidRPr="00C31E24">
        <w:t xml:space="preserve">as a result of action taken by an </w:t>
      </w:r>
      <w:r w:rsidRPr="00C31E24">
        <w:t>agency the behaviour of which is outside the scope of the present document</w:t>
      </w:r>
    </w:p>
    <w:p w14:paraId="37C94B70" w14:textId="77777777" w:rsidR="00774DA4" w:rsidRPr="00C31E24" w:rsidRDefault="00774DA4" w:rsidP="00774DA4">
      <w:pPr>
        <w:pStyle w:val="EX"/>
      </w:pPr>
      <w:r w:rsidRPr="00C31E24">
        <w:rPr>
          <w:b/>
        </w:rPr>
        <w:t>will not</w:t>
      </w:r>
      <w:r w:rsidRPr="00C31E24">
        <w:tab/>
        <w:t xml:space="preserve">indicates that something is certain </w:t>
      </w:r>
      <w:r w:rsidR="003765B8" w:rsidRPr="00C31E24">
        <w:t xml:space="preserve">or expected not </w:t>
      </w:r>
      <w:r w:rsidRPr="00C31E24">
        <w:t xml:space="preserve">to happen </w:t>
      </w:r>
      <w:r w:rsidR="003765B8" w:rsidRPr="00C31E24">
        <w:t xml:space="preserve">as a result of action taken </w:t>
      </w:r>
      <w:r w:rsidRPr="00C31E24">
        <w:t xml:space="preserve">by </w:t>
      </w:r>
      <w:r w:rsidR="003765B8" w:rsidRPr="00C31E24">
        <w:t xml:space="preserve">an </w:t>
      </w:r>
      <w:r w:rsidRPr="00C31E24">
        <w:t>agency the behaviour of which is outside the scope of the present document</w:t>
      </w:r>
    </w:p>
    <w:p w14:paraId="405FCECB" w14:textId="77777777" w:rsidR="001F1132" w:rsidRPr="00C31E24" w:rsidRDefault="001F1132" w:rsidP="00774DA4">
      <w:pPr>
        <w:pStyle w:val="EX"/>
      </w:pPr>
      <w:r w:rsidRPr="00C31E24">
        <w:rPr>
          <w:b/>
        </w:rPr>
        <w:t>might</w:t>
      </w:r>
      <w:r w:rsidRPr="00C31E24">
        <w:tab/>
        <w:t xml:space="preserve">indicates a likelihood that something will happen as a result of </w:t>
      </w:r>
      <w:r w:rsidR="003765B8" w:rsidRPr="00C31E24">
        <w:t xml:space="preserve">action taken by </w:t>
      </w:r>
      <w:r w:rsidRPr="00C31E24">
        <w:t>some agency the behaviour of which is outside the scope of the present document</w:t>
      </w:r>
    </w:p>
    <w:p w14:paraId="368D2A0C" w14:textId="77777777" w:rsidR="003765B8" w:rsidRPr="00C31E24" w:rsidRDefault="003765B8" w:rsidP="003765B8">
      <w:pPr>
        <w:pStyle w:val="EX"/>
      </w:pPr>
      <w:r w:rsidRPr="00C31E24">
        <w:rPr>
          <w:b/>
        </w:rPr>
        <w:lastRenderedPageBreak/>
        <w:t>might not</w:t>
      </w:r>
      <w:r w:rsidRPr="00C31E24">
        <w:tab/>
        <w:t>indicates a likelihood that something will not happen as a result of action taken by some agency the behaviour of which is outside the scope of the present document</w:t>
      </w:r>
    </w:p>
    <w:p w14:paraId="6092E234" w14:textId="77777777" w:rsidR="001F1132" w:rsidRPr="00C31E24" w:rsidRDefault="001F1132" w:rsidP="001F1132">
      <w:r w:rsidRPr="00C31E24">
        <w:t>In addition:</w:t>
      </w:r>
    </w:p>
    <w:p w14:paraId="7DFCC88B" w14:textId="77777777" w:rsidR="00774DA4" w:rsidRPr="00C31E24" w:rsidRDefault="00774DA4" w:rsidP="00774DA4">
      <w:pPr>
        <w:pStyle w:val="EX"/>
      </w:pPr>
      <w:r w:rsidRPr="00C31E24">
        <w:rPr>
          <w:b/>
        </w:rPr>
        <w:t>is</w:t>
      </w:r>
      <w:r w:rsidRPr="00C31E24">
        <w:tab/>
        <w:t>(or any other verb in the indicative</w:t>
      </w:r>
      <w:r w:rsidR="001F1132" w:rsidRPr="00C31E24">
        <w:t xml:space="preserve"> mood</w:t>
      </w:r>
      <w:r w:rsidRPr="00C31E24">
        <w:t>) indicates a statement of fact</w:t>
      </w:r>
    </w:p>
    <w:p w14:paraId="65A66CA9" w14:textId="77777777" w:rsidR="00647114" w:rsidRPr="00C31E24" w:rsidRDefault="00647114" w:rsidP="00774DA4">
      <w:pPr>
        <w:pStyle w:val="EX"/>
      </w:pPr>
      <w:r w:rsidRPr="00C31E24">
        <w:rPr>
          <w:b/>
        </w:rPr>
        <w:t>is not</w:t>
      </w:r>
      <w:r w:rsidRPr="00C31E24">
        <w:tab/>
        <w:t>(or any other negative verb in the indicative</w:t>
      </w:r>
      <w:r w:rsidR="001F1132" w:rsidRPr="00C31E24">
        <w:t xml:space="preserve"> mood</w:t>
      </w:r>
      <w:r w:rsidRPr="00C31E24">
        <w:t>) indicates a statement of fact</w:t>
      </w:r>
    </w:p>
    <w:p w14:paraId="3CA38C73" w14:textId="77777777" w:rsidR="00774DA4" w:rsidRPr="00C31E24" w:rsidRDefault="00647114" w:rsidP="00A27486">
      <w:r w:rsidRPr="00C31E24">
        <w:t>The constructions "is" and "is not" do not indicate requirements.</w:t>
      </w:r>
    </w:p>
    <w:p w14:paraId="694FF7AF" w14:textId="77777777" w:rsidR="00426F2F" w:rsidRPr="00C31E24" w:rsidRDefault="00426F2F" w:rsidP="00426F2F">
      <w:pPr>
        <w:pStyle w:val="Heading1"/>
      </w:pPr>
      <w:bookmarkStart w:id="21" w:name="_Toc52787434"/>
      <w:bookmarkStart w:id="22" w:name="_Toc52787614"/>
      <w:bookmarkStart w:id="23" w:name="_Toc75906867"/>
      <w:bookmarkStart w:id="24" w:name="_Toc75907204"/>
      <w:bookmarkStart w:id="25" w:name="_Toc84345689"/>
      <w:bookmarkStart w:id="26" w:name="_Toc99871237"/>
      <w:r w:rsidRPr="00C31E24">
        <w:t>Introduction</w:t>
      </w:r>
      <w:bookmarkEnd w:id="21"/>
      <w:bookmarkEnd w:id="22"/>
      <w:bookmarkEnd w:id="23"/>
      <w:bookmarkEnd w:id="24"/>
      <w:bookmarkEnd w:id="25"/>
      <w:bookmarkEnd w:id="26"/>
    </w:p>
    <w:p w14:paraId="3BDDE198" w14:textId="77777777" w:rsidR="00426F2F" w:rsidRPr="00C31E24" w:rsidRDefault="00426F2F" w:rsidP="00426F2F">
      <w:r w:rsidRPr="00C31E24">
        <w:t>The present document is part 6 of a multi-part deliverable covering conformance test specification for Mission Critical Services over LTE consisting of:</w:t>
      </w:r>
    </w:p>
    <w:p w14:paraId="4A246912" w14:textId="77777777" w:rsidR="00426F2F" w:rsidRPr="00C31E24" w:rsidRDefault="00DF46FD" w:rsidP="00426F2F">
      <w:pPr>
        <w:pStyle w:val="B1"/>
      </w:pPr>
      <w:r w:rsidRPr="00C31E24">
        <w:tab/>
        <w:t>3GPP TS 36.579-1 </w:t>
      </w:r>
      <w:r w:rsidR="00426F2F" w:rsidRPr="00C31E24">
        <w:t>[2]: "Mission Critical (MC) services over LTE protocol conformance testing; Part 1: Common test environment"</w:t>
      </w:r>
      <w:r w:rsidRPr="00C31E24">
        <w:t>;</w:t>
      </w:r>
    </w:p>
    <w:p w14:paraId="71DFC41C" w14:textId="77777777" w:rsidR="00426F2F" w:rsidRPr="00C31E24" w:rsidRDefault="00426F2F" w:rsidP="00426F2F">
      <w:pPr>
        <w:pStyle w:val="B1"/>
        <w:tabs>
          <w:tab w:val="left" w:pos="7371"/>
        </w:tabs>
      </w:pPr>
      <w:r w:rsidRPr="00C31E24">
        <w:rPr>
          <w:b/>
        </w:rPr>
        <w:tab/>
      </w:r>
      <w:r w:rsidR="00DF46FD" w:rsidRPr="00C31E24">
        <w:t>3GPP TS 36.579-2 [24]: "</w:t>
      </w:r>
      <w:r w:rsidRPr="00C31E24">
        <w:t>Mission Critical (MC) services</w:t>
      </w:r>
      <w:r w:rsidRPr="00C31E24" w:rsidDel="00EE581D">
        <w:t xml:space="preserve"> </w:t>
      </w:r>
      <w:r w:rsidRPr="00C31E24">
        <w:t>over LTE; Part 2: Mission Critical Push To Talk (MCPTT) User Equipment (UE) Protocol conformance specification";</w:t>
      </w:r>
    </w:p>
    <w:p w14:paraId="30734794" w14:textId="77777777" w:rsidR="00426F2F" w:rsidRPr="00C31E24" w:rsidRDefault="00DF46FD" w:rsidP="00426F2F">
      <w:pPr>
        <w:pStyle w:val="B1"/>
      </w:pPr>
      <w:r w:rsidRPr="00C31E24">
        <w:tab/>
        <w:t>3GPP TS 36.579-3 [3]: "</w:t>
      </w:r>
      <w:r w:rsidR="00426F2F" w:rsidRPr="00C31E24">
        <w:t>Mission Critical (MC) services</w:t>
      </w:r>
      <w:r w:rsidR="00426F2F" w:rsidRPr="00C31E24" w:rsidDel="00EE581D">
        <w:t xml:space="preserve"> </w:t>
      </w:r>
      <w:r w:rsidR="00426F2F" w:rsidRPr="00C31E24">
        <w:t>over LTE; Part 3: Mission Critical Push To Talk (MCPTT) Server Application test specification";</w:t>
      </w:r>
    </w:p>
    <w:p w14:paraId="518DD7B3" w14:textId="77777777" w:rsidR="00426F2F" w:rsidRPr="00C31E24" w:rsidRDefault="00DF46FD" w:rsidP="00426F2F">
      <w:pPr>
        <w:pStyle w:val="B1"/>
      </w:pPr>
      <w:r w:rsidRPr="00C31E24">
        <w:tab/>
        <w:t>3GPP TS 36.579-4 [4]: "</w:t>
      </w:r>
      <w:r w:rsidR="00426F2F" w:rsidRPr="00C31E24">
        <w:t>Mission Critical (MC) services</w:t>
      </w:r>
      <w:r w:rsidR="00426F2F" w:rsidRPr="00C31E24" w:rsidDel="00EE581D">
        <w:t xml:space="preserve"> </w:t>
      </w:r>
      <w:r w:rsidR="00426F2F" w:rsidRPr="00C31E24">
        <w:t>over LTE; Part 4: Test Applicability and Implementation Conformance Statement (ICS)";</w:t>
      </w:r>
    </w:p>
    <w:p w14:paraId="4998CD30" w14:textId="77777777" w:rsidR="00426F2F" w:rsidRPr="00C31E24" w:rsidRDefault="00DF46FD" w:rsidP="00426F2F">
      <w:pPr>
        <w:pStyle w:val="B1"/>
      </w:pPr>
      <w:r w:rsidRPr="00C31E24">
        <w:tab/>
        <w:t>3GPP TS 36.579-5 [5]: "</w:t>
      </w:r>
      <w:r w:rsidR="00426F2F" w:rsidRPr="00C31E24">
        <w:t>Mission Critical (MC) services</w:t>
      </w:r>
      <w:r w:rsidR="00426F2F" w:rsidRPr="00C31E24" w:rsidDel="00EE581D">
        <w:t xml:space="preserve"> </w:t>
      </w:r>
      <w:r w:rsidR="00426F2F" w:rsidRPr="00C31E24">
        <w:t>over LTE; Part 5: Abstract test suite (ATS)";</w:t>
      </w:r>
    </w:p>
    <w:p w14:paraId="06047824" w14:textId="77777777" w:rsidR="00426F2F" w:rsidRPr="00C31E24" w:rsidRDefault="00426F2F" w:rsidP="00426F2F">
      <w:pPr>
        <w:pStyle w:val="B1"/>
        <w:rPr>
          <w:b/>
        </w:rPr>
      </w:pPr>
      <w:r w:rsidRPr="00C31E24">
        <w:tab/>
      </w:r>
      <w:r w:rsidR="00DF46FD" w:rsidRPr="00C31E24">
        <w:rPr>
          <w:b/>
        </w:rPr>
        <w:t>3GPP</w:t>
      </w:r>
      <w:r w:rsidR="00DF46FD" w:rsidRPr="00C31E24">
        <w:t> </w:t>
      </w:r>
      <w:r w:rsidR="00DF46FD" w:rsidRPr="00C31E24">
        <w:rPr>
          <w:b/>
        </w:rPr>
        <w:t>TS</w:t>
      </w:r>
      <w:r w:rsidR="00DF46FD" w:rsidRPr="00C31E24">
        <w:t> </w:t>
      </w:r>
      <w:r w:rsidR="00DF46FD" w:rsidRPr="00C31E24">
        <w:rPr>
          <w:b/>
        </w:rPr>
        <w:t>36.579-6: "</w:t>
      </w:r>
      <w:r w:rsidRPr="00C31E24">
        <w:rPr>
          <w:b/>
        </w:rPr>
        <w:t>Mission Critical (MC) services over LTE; Part 6: Mission Critical Video (MCVideo) User Equipment (UE) Protocol conformance specification" (the present document);</w:t>
      </w:r>
    </w:p>
    <w:p w14:paraId="7481BE6A" w14:textId="77777777" w:rsidR="00426F2F" w:rsidRPr="00C31E24" w:rsidRDefault="00DF46FD" w:rsidP="00426F2F">
      <w:pPr>
        <w:pStyle w:val="B1"/>
      </w:pPr>
      <w:r w:rsidRPr="00C31E24">
        <w:tab/>
        <w:t>3GPP TS 36.579-7 [25]: "</w:t>
      </w:r>
      <w:r w:rsidR="00426F2F" w:rsidRPr="00C31E24">
        <w:t>Mission Critical (MC) services over LTE; Part 7: Mission Critical Data (MCData) User Equipment (UE) Protocol conformance specification".</w:t>
      </w:r>
    </w:p>
    <w:p w14:paraId="3072D155" w14:textId="77777777" w:rsidR="00080512" w:rsidRPr="00C31E24" w:rsidRDefault="00080512">
      <w:pPr>
        <w:pStyle w:val="Heading1"/>
      </w:pPr>
      <w:bookmarkStart w:id="27" w:name="introduction"/>
      <w:bookmarkEnd w:id="27"/>
      <w:r w:rsidRPr="00C31E24">
        <w:br w:type="page"/>
      </w:r>
      <w:bookmarkStart w:id="28" w:name="scope"/>
      <w:bookmarkStart w:id="29" w:name="_Toc52787435"/>
      <w:bookmarkStart w:id="30" w:name="_Toc52787615"/>
      <w:bookmarkStart w:id="31" w:name="_Toc75906868"/>
      <w:bookmarkStart w:id="32" w:name="_Toc75907205"/>
      <w:bookmarkStart w:id="33" w:name="_Toc84345690"/>
      <w:bookmarkStart w:id="34" w:name="_Toc99871238"/>
      <w:bookmarkEnd w:id="28"/>
      <w:r w:rsidRPr="00C31E24">
        <w:lastRenderedPageBreak/>
        <w:t>1</w:t>
      </w:r>
      <w:r w:rsidRPr="00C31E24">
        <w:tab/>
        <w:t>Scope</w:t>
      </w:r>
      <w:bookmarkEnd w:id="29"/>
      <w:bookmarkEnd w:id="30"/>
      <w:bookmarkEnd w:id="31"/>
      <w:bookmarkEnd w:id="32"/>
      <w:bookmarkEnd w:id="33"/>
      <w:bookmarkEnd w:id="34"/>
    </w:p>
    <w:p w14:paraId="3FD58837" w14:textId="77777777" w:rsidR="00784A32" w:rsidRPr="00C31E24" w:rsidRDefault="00784A32" w:rsidP="00784A32">
      <w:bookmarkStart w:id="35" w:name="references"/>
      <w:bookmarkEnd w:id="35"/>
      <w:r w:rsidRPr="00C31E24">
        <w:t>The present document specifies the protocol conformance testing for testing a MCVideo Client for compliance to the Mission Critical Video (MCVideo) over LTE protocol requirements defined by 3GPP.</w:t>
      </w:r>
    </w:p>
    <w:p w14:paraId="7DD773C1" w14:textId="77777777" w:rsidR="00784A32" w:rsidRPr="00C31E24" w:rsidRDefault="00784A32" w:rsidP="00784A32">
      <w:r w:rsidRPr="00C31E24">
        <w:t>I</w:t>
      </w:r>
      <w:r w:rsidR="00CE7E0E" w:rsidRPr="00C31E24">
        <w:t>n</w:t>
      </w:r>
      <w:r w:rsidRPr="00C31E24">
        <w:t xml:space="preserve"> particular the present document contains:</w:t>
      </w:r>
    </w:p>
    <w:p w14:paraId="4D80A1C8" w14:textId="77777777" w:rsidR="00784A32" w:rsidRPr="00C31E24" w:rsidRDefault="00784A32" w:rsidP="00784A32">
      <w:pPr>
        <w:pStyle w:val="B1"/>
      </w:pPr>
      <w:r w:rsidRPr="00C31E24">
        <w:t>-</w:t>
      </w:r>
      <w:r w:rsidRPr="00C31E24">
        <w:tab/>
        <w:t>the overall test structure;</w:t>
      </w:r>
    </w:p>
    <w:p w14:paraId="5ACB5A6F" w14:textId="77777777" w:rsidR="00784A32" w:rsidRPr="00C31E24" w:rsidRDefault="00784A32" w:rsidP="00784A32">
      <w:pPr>
        <w:pStyle w:val="B1"/>
      </w:pPr>
      <w:r w:rsidRPr="00C31E24">
        <w:t>-</w:t>
      </w:r>
      <w:r w:rsidRPr="00C31E24">
        <w:tab/>
        <w:t>the test configurations;</w:t>
      </w:r>
    </w:p>
    <w:p w14:paraId="465939ED" w14:textId="77777777" w:rsidR="00784A32" w:rsidRPr="00C31E24" w:rsidRDefault="00784A32" w:rsidP="00784A32">
      <w:pPr>
        <w:pStyle w:val="B1"/>
      </w:pPr>
      <w:r w:rsidRPr="00C31E24">
        <w:t>-</w:t>
      </w:r>
      <w:r w:rsidRPr="00C31E24">
        <w:tab/>
        <w:t>the conformance requirement and reference to the core specifications;</w:t>
      </w:r>
    </w:p>
    <w:p w14:paraId="68101EA0" w14:textId="77777777" w:rsidR="00784A32" w:rsidRPr="00C31E24" w:rsidRDefault="00784A32" w:rsidP="00784A32">
      <w:pPr>
        <w:pStyle w:val="B1"/>
      </w:pPr>
      <w:r w:rsidRPr="00C31E24">
        <w:t>-</w:t>
      </w:r>
      <w:r w:rsidRPr="00C31E24">
        <w:tab/>
        <w:t>the test purposes; and</w:t>
      </w:r>
    </w:p>
    <w:p w14:paraId="4D73BEAF" w14:textId="77777777" w:rsidR="00784A32" w:rsidRPr="00C31E24" w:rsidRDefault="00784A32" w:rsidP="00784A32">
      <w:pPr>
        <w:pStyle w:val="B1"/>
      </w:pPr>
      <w:r w:rsidRPr="00C31E24">
        <w:t>-</w:t>
      </w:r>
      <w:r w:rsidRPr="00C31E24">
        <w:tab/>
        <w:t>a brief description of the test procedure, the specific test requirements and short message exchange table.</w:t>
      </w:r>
    </w:p>
    <w:p w14:paraId="6C672241" w14:textId="77777777" w:rsidR="00784A32" w:rsidRPr="00C31E24" w:rsidRDefault="00784A32" w:rsidP="00784A32">
      <w:r w:rsidRPr="00C31E24">
        <w:t>The present document is valid for MCVideo Clients implemented according to 3GPP releases starting from Release 13 up to the Release indicated on the cover page of the present document.</w:t>
      </w:r>
    </w:p>
    <w:p w14:paraId="4B99F9EB" w14:textId="77777777" w:rsidR="00784A32" w:rsidRPr="00C31E24" w:rsidRDefault="00784A32" w:rsidP="00784A32">
      <w:r w:rsidRPr="00C31E24">
        <w:t>The following information relevant to testing specified in the present document could be found in accompanying specifications:</w:t>
      </w:r>
    </w:p>
    <w:p w14:paraId="6D159232" w14:textId="77777777" w:rsidR="00784A32" w:rsidRPr="00C31E24" w:rsidRDefault="00784A32" w:rsidP="00784A32">
      <w:pPr>
        <w:pStyle w:val="B1"/>
      </w:pPr>
      <w:r w:rsidRPr="00C31E24">
        <w:t>-</w:t>
      </w:r>
      <w:r w:rsidRPr="00C31E24">
        <w:tab/>
        <w:t>default setting of the test parameters TS 36.579-1 [2];</w:t>
      </w:r>
    </w:p>
    <w:p w14:paraId="6F968298" w14:textId="77777777" w:rsidR="00784A32" w:rsidRPr="00C31E24" w:rsidRDefault="00784A32" w:rsidP="00784A32">
      <w:pPr>
        <w:pStyle w:val="B1"/>
      </w:pPr>
      <w:r w:rsidRPr="00C31E24">
        <w:t>-</w:t>
      </w:r>
      <w:r w:rsidRPr="00C31E24">
        <w:tab/>
        <w:t>Implementation Conformance Statement (ICS) TS 36.579-4 [4] and Implementation eXtra Information for Testing (IXIT) TS 36.579-5 [5];</w:t>
      </w:r>
    </w:p>
    <w:p w14:paraId="7C1CF9ED" w14:textId="77777777" w:rsidR="00784A32" w:rsidRPr="00C31E24" w:rsidRDefault="00784A32" w:rsidP="00784A32">
      <w:pPr>
        <w:pStyle w:val="B1"/>
      </w:pPr>
      <w:r w:rsidRPr="00C31E24">
        <w:t>-</w:t>
      </w:r>
      <w:r w:rsidRPr="00C31E24">
        <w:tab/>
        <w:t>the applicability of each test case TS 36.579-4 [4].</w:t>
      </w:r>
    </w:p>
    <w:p w14:paraId="7EACEAE9" w14:textId="77777777" w:rsidR="00784A32" w:rsidRPr="00C31E24" w:rsidRDefault="00784A32" w:rsidP="00784A32">
      <w:r w:rsidRPr="00C31E24">
        <w:t>The test cases are expected to be executed through the 3GPP radio interface. The present document does not specify the protocol conformance testing for the EPS (LTE) bearers which carry the MCVideo data sent or received by the MCVideo Client and which are required to be supported by the UE in which the MCVideo Client is installed. This is defined in TS 36.523-1 [6].</w:t>
      </w:r>
    </w:p>
    <w:p w14:paraId="4ABCE98D" w14:textId="77777777" w:rsidR="00080512" w:rsidRPr="00C31E24" w:rsidRDefault="00080512">
      <w:pPr>
        <w:pStyle w:val="Heading1"/>
      </w:pPr>
      <w:bookmarkStart w:id="36" w:name="_Toc52787436"/>
      <w:bookmarkStart w:id="37" w:name="_Toc52787616"/>
      <w:bookmarkStart w:id="38" w:name="_Toc75906869"/>
      <w:bookmarkStart w:id="39" w:name="_Toc75907206"/>
      <w:bookmarkStart w:id="40" w:name="_Toc84345691"/>
      <w:bookmarkStart w:id="41" w:name="_Toc99871239"/>
      <w:r w:rsidRPr="00C31E24">
        <w:t>2</w:t>
      </w:r>
      <w:r w:rsidRPr="00C31E24">
        <w:tab/>
        <w:t>References</w:t>
      </w:r>
      <w:bookmarkEnd w:id="36"/>
      <w:bookmarkEnd w:id="37"/>
      <w:bookmarkEnd w:id="38"/>
      <w:bookmarkEnd w:id="39"/>
      <w:bookmarkEnd w:id="40"/>
      <w:bookmarkEnd w:id="41"/>
    </w:p>
    <w:p w14:paraId="4C589845" w14:textId="77777777" w:rsidR="00080512" w:rsidRPr="00C31E24" w:rsidRDefault="00080512">
      <w:r w:rsidRPr="00C31E24">
        <w:t>The following documents contain provisions which, through reference in this text, constitute provisions of the present document.</w:t>
      </w:r>
    </w:p>
    <w:p w14:paraId="7DD664EE" w14:textId="77777777" w:rsidR="00080512" w:rsidRPr="00C31E24" w:rsidRDefault="00051834" w:rsidP="00051834">
      <w:pPr>
        <w:pStyle w:val="B1"/>
      </w:pPr>
      <w:r w:rsidRPr="00C31E24">
        <w:t>-</w:t>
      </w:r>
      <w:r w:rsidRPr="00C31E24">
        <w:tab/>
      </w:r>
      <w:r w:rsidR="00080512" w:rsidRPr="00C31E24">
        <w:t>References are either specific (identified by date of publication, edition numbe</w:t>
      </w:r>
      <w:r w:rsidR="00DC4DA2" w:rsidRPr="00C31E24">
        <w:t>r, version number, etc.) or non</w:t>
      </w:r>
      <w:r w:rsidR="00DC4DA2" w:rsidRPr="00C31E24">
        <w:noBreakHyphen/>
      </w:r>
      <w:r w:rsidR="00080512" w:rsidRPr="00C31E24">
        <w:t>specific.</w:t>
      </w:r>
    </w:p>
    <w:p w14:paraId="24EB04CF" w14:textId="77777777" w:rsidR="00080512" w:rsidRPr="00C31E24" w:rsidRDefault="00051834" w:rsidP="00051834">
      <w:pPr>
        <w:pStyle w:val="B1"/>
      </w:pPr>
      <w:r w:rsidRPr="00C31E24">
        <w:t>-</w:t>
      </w:r>
      <w:r w:rsidRPr="00C31E24">
        <w:tab/>
      </w:r>
      <w:r w:rsidR="00080512" w:rsidRPr="00C31E24">
        <w:t>For a specific reference, subsequent revisions do not apply.</w:t>
      </w:r>
    </w:p>
    <w:p w14:paraId="672446E6" w14:textId="77777777" w:rsidR="00080512" w:rsidRPr="00C31E24" w:rsidRDefault="00051834" w:rsidP="00051834">
      <w:pPr>
        <w:pStyle w:val="B1"/>
      </w:pPr>
      <w:r w:rsidRPr="00C31E24">
        <w:t>-</w:t>
      </w:r>
      <w:r w:rsidRPr="00C31E24">
        <w:tab/>
      </w:r>
      <w:r w:rsidR="00080512" w:rsidRPr="00C31E24">
        <w:t>For a non-specific reference, the latest version applies. In the case of a reference to a 3GPP document (including a GSM document), a non-specific reference implicitly refers to the latest version of that document</w:t>
      </w:r>
      <w:r w:rsidR="00080512" w:rsidRPr="00C31E24">
        <w:rPr>
          <w:i/>
        </w:rPr>
        <w:t xml:space="preserve"> in the same Release as the present document</w:t>
      </w:r>
      <w:r w:rsidR="00080512" w:rsidRPr="00C31E24">
        <w:t>.</w:t>
      </w:r>
    </w:p>
    <w:p w14:paraId="75C0CD41" w14:textId="77777777" w:rsidR="00EC4A25" w:rsidRPr="00C31E24" w:rsidRDefault="00EC4A25" w:rsidP="00EC4A25">
      <w:pPr>
        <w:pStyle w:val="EX"/>
      </w:pPr>
      <w:r w:rsidRPr="00C31E24">
        <w:t>[1]</w:t>
      </w:r>
      <w:r w:rsidRPr="00C31E24">
        <w:tab/>
        <w:t>3GPP TR 21.905: "Vocabulary for 3GPP Specifications".</w:t>
      </w:r>
    </w:p>
    <w:p w14:paraId="008F1F71" w14:textId="77777777" w:rsidR="00784A32" w:rsidRPr="00C31E24" w:rsidRDefault="00784A32" w:rsidP="00784A32">
      <w:pPr>
        <w:pStyle w:val="EX"/>
      </w:pPr>
      <w:r w:rsidRPr="00C31E24">
        <w:t>[2]</w:t>
      </w:r>
      <w:r w:rsidRPr="00C31E24">
        <w:tab/>
      </w:r>
      <w:r w:rsidR="002514EE" w:rsidRPr="00C31E24">
        <w:t>3GPP TS </w:t>
      </w:r>
      <w:r w:rsidRPr="00C31E24">
        <w:t>36.579-1: "Mission Critical (MC) services over LTE; Part 1: Common test environment".</w:t>
      </w:r>
    </w:p>
    <w:p w14:paraId="0DB5EA07" w14:textId="77777777" w:rsidR="00784A32" w:rsidRPr="00C31E24" w:rsidRDefault="00784A32" w:rsidP="00784A32">
      <w:pPr>
        <w:pStyle w:val="EX"/>
      </w:pPr>
      <w:r w:rsidRPr="00C31E24">
        <w:t>[3]</w:t>
      </w:r>
      <w:r w:rsidRPr="00C31E24">
        <w:tab/>
      </w:r>
      <w:r w:rsidR="00186926" w:rsidRPr="00C31E24">
        <w:t>Void</w:t>
      </w:r>
    </w:p>
    <w:p w14:paraId="16DFB5F6" w14:textId="77777777" w:rsidR="00784A32" w:rsidRPr="00C31E24" w:rsidRDefault="00784A32" w:rsidP="00784A32">
      <w:pPr>
        <w:pStyle w:val="EX"/>
      </w:pPr>
      <w:r w:rsidRPr="00C31E24">
        <w:t>[4]</w:t>
      </w:r>
      <w:r w:rsidRPr="00C31E24">
        <w:tab/>
      </w:r>
      <w:r w:rsidR="002514EE" w:rsidRPr="00C31E24">
        <w:t>3GPP TS </w:t>
      </w:r>
      <w:r w:rsidRPr="00C31E24">
        <w:t>36.579-4: " Mission Critical (MC) services</w:t>
      </w:r>
      <w:r w:rsidRPr="00C31E24" w:rsidDel="00EE581D">
        <w:t xml:space="preserve"> </w:t>
      </w:r>
      <w:r w:rsidRPr="00C31E24">
        <w:t>over LTE; Part 4: Test Applicability and Implementation Conformance Statement (ICS).</w:t>
      </w:r>
    </w:p>
    <w:p w14:paraId="1F544BD0" w14:textId="77777777" w:rsidR="00784A32" w:rsidRPr="00C31E24" w:rsidRDefault="00784A32" w:rsidP="00784A32">
      <w:pPr>
        <w:pStyle w:val="EX"/>
      </w:pPr>
      <w:r w:rsidRPr="00C31E24">
        <w:t>[5]</w:t>
      </w:r>
      <w:r w:rsidRPr="00C31E24">
        <w:tab/>
      </w:r>
      <w:r w:rsidR="002514EE" w:rsidRPr="00C31E24">
        <w:t>3GPP TS </w:t>
      </w:r>
      <w:r w:rsidRPr="00C31E24">
        <w:t>36.579-5: "Mission Critical (MC) services</w:t>
      </w:r>
      <w:r w:rsidRPr="00C31E24" w:rsidDel="00EE581D">
        <w:t xml:space="preserve"> </w:t>
      </w:r>
      <w:r w:rsidRPr="00C31E24">
        <w:t>over LTE; Part 5: Abstract test suite (ATS)".</w:t>
      </w:r>
    </w:p>
    <w:p w14:paraId="7FED378C" w14:textId="77777777" w:rsidR="00784A32" w:rsidRPr="00C31E24" w:rsidRDefault="00784A32" w:rsidP="00784A32">
      <w:pPr>
        <w:pStyle w:val="EX"/>
      </w:pPr>
      <w:r w:rsidRPr="00C31E24">
        <w:t>[6]</w:t>
      </w:r>
      <w:r w:rsidRPr="00C31E24">
        <w:tab/>
      </w:r>
      <w:r w:rsidR="002514EE" w:rsidRPr="00C31E24">
        <w:t>3GPP TS </w:t>
      </w:r>
      <w:r w:rsidRPr="00C31E24">
        <w:t>36.523-1: "Evolved Universal Terrestrial Radio Access (E-UTRA) and Evolved Packet Core (EPC); User Equipment (UE) conformance specification; Part 1: Protocol conformance specification".</w:t>
      </w:r>
    </w:p>
    <w:p w14:paraId="4A78FB45" w14:textId="77777777" w:rsidR="00784A32" w:rsidRPr="00C31E24" w:rsidRDefault="00784A32" w:rsidP="00784A32">
      <w:pPr>
        <w:pStyle w:val="EX"/>
      </w:pPr>
      <w:r w:rsidRPr="00C31E24">
        <w:t>[7]</w:t>
      </w:r>
      <w:r w:rsidRPr="00C31E24">
        <w:tab/>
      </w:r>
      <w:r w:rsidR="00186926" w:rsidRPr="00C31E24">
        <w:t>Void</w:t>
      </w:r>
    </w:p>
    <w:p w14:paraId="1E4C5C9C" w14:textId="77777777" w:rsidR="00784A32" w:rsidRPr="00C31E24" w:rsidRDefault="00784A32" w:rsidP="00784A32">
      <w:pPr>
        <w:pStyle w:val="EX"/>
      </w:pPr>
      <w:r w:rsidRPr="00C31E24">
        <w:t>[8]</w:t>
      </w:r>
      <w:r w:rsidRPr="00C31E24">
        <w:tab/>
      </w:r>
      <w:r w:rsidR="00186926" w:rsidRPr="00C31E24">
        <w:t>Void</w:t>
      </w:r>
    </w:p>
    <w:p w14:paraId="72899EA4" w14:textId="77777777" w:rsidR="00784A32" w:rsidRPr="00C31E24" w:rsidRDefault="00784A32" w:rsidP="00784A32">
      <w:pPr>
        <w:pStyle w:val="EX"/>
      </w:pPr>
      <w:r w:rsidRPr="00C31E24">
        <w:t>[9]</w:t>
      </w:r>
      <w:r w:rsidRPr="00C31E24">
        <w:tab/>
      </w:r>
      <w:r w:rsidR="002514EE" w:rsidRPr="00C31E24">
        <w:t>3GPP TS </w:t>
      </w:r>
      <w:r w:rsidRPr="00C31E24">
        <w:t>24.379: "Mission Critical Push To Talk (MCPTT) call control; Protocol specification".</w:t>
      </w:r>
    </w:p>
    <w:p w14:paraId="2497EED8" w14:textId="77777777" w:rsidR="00784A32" w:rsidRPr="00C31E24" w:rsidRDefault="00784A32" w:rsidP="00784A32">
      <w:pPr>
        <w:pStyle w:val="EX"/>
      </w:pPr>
      <w:r w:rsidRPr="00C31E24">
        <w:t>[10]</w:t>
      </w:r>
      <w:r w:rsidRPr="00C31E24">
        <w:tab/>
      </w:r>
      <w:r w:rsidR="002514EE" w:rsidRPr="00C31E24">
        <w:t>3GPP TS </w:t>
      </w:r>
      <w:r w:rsidRPr="00C31E24">
        <w:t>24.380: "Mission Critical Push To Talk (MCPTT) media plane control; Protocol specification</w:t>
      </w:r>
      <w:r w:rsidRPr="00C31E24" w:rsidDel="00FF4333">
        <w:t xml:space="preserve"> </w:t>
      </w:r>
      <w:r w:rsidRPr="00C31E24">
        <w:t>".</w:t>
      </w:r>
    </w:p>
    <w:p w14:paraId="73B29248" w14:textId="77777777" w:rsidR="00784A32" w:rsidRPr="00C31E24" w:rsidRDefault="00784A32" w:rsidP="00784A32">
      <w:pPr>
        <w:pStyle w:val="EX"/>
      </w:pPr>
      <w:r w:rsidRPr="00C31E24">
        <w:t>[11]</w:t>
      </w:r>
      <w:r w:rsidRPr="00C31E24">
        <w:tab/>
      </w:r>
      <w:r w:rsidR="002514EE" w:rsidRPr="00C31E24">
        <w:t>3GPP TS </w:t>
      </w:r>
      <w:r w:rsidRPr="00C31E24">
        <w:t>24.481: "Mission Critical Services (MCS) group management; Protocol specification".</w:t>
      </w:r>
    </w:p>
    <w:p w14:paraId="24A2CEBE" w14:textId="77777777" w:rsidR="00784A32" w:rsidRPr="00C31E24" w:rsidRDefault="00784A32" w:rsidP="00784A32">
      <w:pPr>
        <w:pStyle w:val="EX"/>
      </w:pPr>
      <w:r w:rsidRPr="00C31E24">
        <w:t>[12]</w:t>
      </w:r>
      <w:r w:rsidRPr="00C31E24">
        <w:tab/>
      </w:r>
      <w:r w:rsidR="002514EE" w:rsidRPr="00C31E24">
        <w:t>3GPP TS </w:t>
      </w:r>
      <w:r w:rsidRPr="00C31E24">
        <w:t>24.482: "Mission Critical Services (MCS) identity management; Protocol specification".</w:t>
      </w:r>
    </w:p>
    <w:p w14:paraId="14E208CC" w14:textId="77777777" w:rsidR="00784A32" w:rsidRPr="00C31E24" w:rsidRDefault="00784A32" w:rsidP="00784A32">
      <w:pPr>
        <w:pStyle w:val="EX"/>
      </w:pPr>
      <w:r w:rsidRPr="00C31E24">
        <w:t>[13]</w:t>
      </w:r>
      <w:r w:rsidRPr="00C31E24">
        <w:tab/>
      </w:r>
      <w:r w:rsidR="002514EE" w:rsidRPr="00C31E24">
        <w:t>3GPP TS </w:t>
      </w:r>
      <w:r w:rsidRPr="00C31E24">
        <w:t>24.483: "Mission Critical Services (MCS) Management Object (MO)".</w:t>
      </w:r>
    </w:p>
    <w:p w14:paraId="3E782F4F" w14:textId="77777777" w:rsidR="00784A32" w:rsidRPr="00C31E24" w:rsidRDefault="00784A32" w:rsidP="00784A32">
      <w:pPr>
        <w:pStyle w:val="EX"/>
      </w:pPr>
      <w:r w:rsidRPr="00C31E24">
        <w:t>[14]</w:t>
      </w:r>
      <w:r w:rsidRPr="00C31E24">
        <w:tab/>
      </w:r>
      <w:r w:rsidR="002514EE" w:rsidRPr="00C31E24">
        <w:t>3GPP TS </w:t>
      </w:r>
      <w:r w:rsidRPr="00C31E24">
        <w:t>24.484: "Mission Critical Services (MCS) configuration management; Protocol specification".</w:t>
      </w:r>
    </w:p>
    <w:p w14:paraId="23BBC231" w14:textId="77777777" w:rsidR="00784A32" w:rsidRPr="00C31E24" w:rsidRDefault="00784A32" w:rsidP="00784A32">
      <w:pPr>
        <w:pStyle w:val="EX"/>
      </w:pPr>
      <w:r w:rsidRPr="00C31E24">
        <w:t>[15]</w:t>
      </w:r>
      <w:r w:rsidRPr="00C31E24">
        <w:tab/>
      </w:r>
      <w:r w:rsidR="002514EE" w:rsidRPr="00C31E24">
        <w:t>3GPP TS </w:t>
      </w:r>
      <w:r w:rsidRPr="00C31E24">
        <w:t>33.179: " Security of Mission Critical Push To Talk (MCPTT) over LTE".</w:t>
      </w:r>
    </w:p>
    <w:p w14:paraId="75159921" w14:textId="77777777" w:rsidR="00784A32" w:rsidRPr="00C31E24" w:rsidRDefault="00784A32" w:rsidP="00784A32">
      <w:pPr>
        <w:pStyle w:val="EX"/>
      </w:pPr>
      <w:r w:rsidRPr="00C31E24">
        <w:t>[16]</w:t>
      </w:r>
      <w:r w:rsidRPr="00C31E24">
        <w:tab/>
      </w:r>
      <w:r w:rsidR="002514EE" w:rsidRPr="00C31E24">
        <w:t>3GPP TS </w:t>
      </w:r>
      <w:r w:rsidRPr="00C31E24">
        <w:t>24.229: "IP multimedia call control protocol based on Session Initiation Protocol (SIP) and Session Description Protocol (SDP); Stage 3".</w:t>
      </w:r>
    </w:p>
    <w:p w14:paraId="58A08431" w14:textId="77777777" w:rsidR="00784A32" w:rsidRPr="00C31E24" w:rsidRDefault="00784A32" w:rsidP="00784A32">
      <w:pPr>
        <w:pStyle w:val="EX"/>
      </w:pPr>
      <w:r w:rsidRPr="00C31E24">
        <w:t>[17]</w:t>
      </w:r>
      <w:r w:rsidRPr="00C31E24">
        <w:tab/>
      </w:r>
      <w:r w:rsidR="00186926" w:rsidRPr="00C31E24">
        <w:t>Void</w:t>
      </w:r>
    </w:p>
    <w:p w14:paraId="20FC39B9" w14:textId="77777777" w:rsidR="00784A32" w:rsidRPr="00C31E24" w:rsidRDefault="00784A32" w:rsidP="00784A32">
      <w:pPr>
        <w:pStyle w:val="EX"/>
      </w:pPr>
      <w:r w:rsidRPr="00C31E24">
        <w:t>[18]</w:t>
      </w:r>
      <w:r w:rsidRPr="00C31E24">
        <w:tab/>
      </w:r>
      <w:r w:rsidR="00186926" w:rsidRPr="00C31E24">
        <w:t>Void</w:t>
      </w:r>
      <w:r w:rsidRPr="00C31E24">
        <w:t>.</w:t>
      </w:r>
    </w:p>
    <w:p w14:paraId="073F3398" w14:textId="77777777" w:rsidR="00784A32" w:rsidRPr="00C31E24" w:rsidRDefault="00784A32" w:rsidP="00784A32">
      <w:pPr>
        <w:pStyle w:val="EX"/>
      </w:pPr>
      <w:r w:rsidRPr="00C31E24">
        <w:t>[19]</w:t>
      </w:r>
      <w:r w:rsidRPr="00C31E24">
        <w:tab/>
      </w:r>
      <w:r w:rsidR="002514EE" w:rsidRPr="00C31E24">
        <w:t>3GPP TS </w:t>
      </w:r>
      <w:r w:rsidRPr="00C31E24">
        <w:t>36.509: "Evolved Universal Terrestrial Radio Access (E-UTRA) and Evolved Universal Terrestrial Radio Access Network (E-UTRAN); Special conformance testing functions for User Equipment (UE)".</w:t>
      </w:r>
    </w:p>
    <w:p w14:paraId="1EAB0957" w14:textId="77777777" w:rsidR="00784A32" w:rsidRPr="00C31E24" w:rsidRDefault="00784A32" w:rsidP="00784A32">
      <w:pPr>
        <w:pStyle w:val="EX"/>
      </w:pPr>
      <w:r w:rsidRPr="00C31E24">
        <w:t>[20]</w:t>
      </w:r>
      <w:r w:rsidRPr="00C31E24">
        <w:tab/>
      </w:r>
      <w:r w:rsidR="002514EE" w:rsidRPr="00C31E24">
        <w:t>3GPP TS </w:t>
      </w:r>
      <w:r w:rsidRPr="00C31E24">
        <w:t>36.508: "Evolved Universal Terrestrial Radio Access (E-UTRA) and Evolved Universal Terrestrial Radio Access (E-UTRAN); Common Test Environments for User Equipment (UE) Conformance Testing".</w:t>
      </w:r>
    </w:p>
    <w:p w14:paraId="22920E26" w14:textId="77777777" w:rsidR="00784A32" w:rsidRPr="00C31E24" w:rsidRDefault="002514EE" w:rsidP="00784A32">
      <w:pPr>
        <w:pStyle w:val="EX"/>
      </w:pPr>
      <w:r w:rsidRPr="00C31E24">
        <w:t>[21]</w:t>
      </w:r>
      <w:r w:rsidRPr="00C31E24">
        <w:tab/>
        <w:t>OpenID Connect </w:t>
      </w:r>
      <w:r w:rsidR="00784A32" w:rsidRPr="00C31E24">
        <w:t xml:space="preserve">1.0: "OpenID Connect Core 1.0 incorporating errata set 1", </w:t>
      </w:r>
      <w:hyperlink r:id="rId11" w:history="1">
        <w:r w:rsidR="00784A32" w:rsidRPr="00C31E24">
          <w:rPr>
            <w:rStyle w:val="Hyperlink"/>
            <w:color w:val="0000FF"/>
          </w:rPr>
          <w:t>http://openid.net/specs/openid-connect-core-1_0.html</w:t>
        </w:r>
      </w:hyperlink>
      <w:r w:rsidR="00784A32" w:rsidRPr="00C31E24">
        <w:t>.</w:t>
      </w:r>
    </w:p>
    <w:p w14:paraId="58357C7A" w14:textId="77777777" w:rsidR="00784A32" w:rsidRPr="00C31E24" w:rsidRDefault="00784A32" w:rsidP="00784A32">
      <w:pPr>
        <w:pStyle w:val="EX"/>
      </w:pPr>
      <w:r w:rsidRPr="00C31E24">
        <w:t>[22]</w:t>
      </w:r>
      <w:r w:rsidRPr="00C31E24">
        <w:tab/>
      </w:r>
      <w:r w:rsidR="002514EE" w:rsidRPr="00C31E24">
        <w:t>3GPP TS </w:t>
      </w:r>
      <w:r w:rsidRPr="00C31E24">
        <w:t>33.310: "Network Domain Security (NDS); Authentication Framework (AF)".</w:t>
      </w:r>
    </w:p>
    <w:p w14:paraId="16F548C3" w14:textId="77777777" w:rsidR="00784A32" w:rsidRPr="00C31E24" w:rsidRDefault="00784A32" w:rsidP="00784A32">
      <w:pPr>
        <w:pStyle w:val="EX"/>
      </w:pPr>
      <w:r w:rsidRPr="00C31E24">
        <w:t>[23]</w:t>
      </w:r>
      <w:r w:rsidRPr="00C31E24">
        <w:tab/>
      </w:r>
      <w:r w:rsidR="00186926" w:rsidRPr="00C31E24">
        <w:t>Void</w:t>
      </w:r>
    </w:p>
    <w:p w14:paraId="5AF51EA8" w14:textId="77777777" w:rsidR="00784A32" w:rsidRPr="00C31E24" w:rsidRDefault="00784A32" w:rsidP="00784A32">
      <w:pPr>
        <w:pStyle w:val="EX"/>
      </w:pPr>
      <w:r w:rsidRPr="00C31E24">
        <w:t>[24]</w:t>
      </w:r>
      <w:r w:rsidRPr="00C31E24">
        <w:tab/>
      </w:r>
      <w:r w:rsidR="002514EE" w:rsidRPr="00C31E24">
        <w:t>3GPP TS </w:t>
      </w:r>
      <w:r w:rsidRPr="00C31E24">
        <w:t>36.579-2: "Mission Critical (MC) services over LTE; Part 2: Mission Critical Push To Talk (MCPTT) User Equipment (UE) Protocol conformance specification".</w:t>
      </w:r>
    </w:p>
    <w:p w14:paraId="08A5E741" w14:textId="77777777" w:rsidR="00784A32" w:rsidRPr="00C31E24" w:rsidRDefault="00784A32" w:rsidP="00784A32">
      <w:pPr>
        <w:pStyle w:val="EX"/>
      </w:pPr>
      <w:r w:rsidRPr="00C31E24">
        <w:t>[25]</w:t>
      </w:r>
      <w:r w:rsidRPr="00C31E24">
        <w:tab/>
      </w:r>
      <w:r w:rsidR="002514EE" w:rsidRPr="00C31E24">
        <w:t>3GPP TS </w:t>
      </w:r>
      <w:r w:rsidRPr="00C31E24">
        <w:t>36.579-7: "Mission Critical (MC) services over LTE; Part 7: Mission Critical Data (MCData) User Equipment (UE) Protocol conformance specification".</w:t>
      </w:r>
    </w:p>
    <w:p w14:paraId="5FA56262" w14:textId="77777777" w:rsidR="00784A32" w:rsidRPr="00C31E24" w:rsidRDefault="00784A32" w:rsidP="00784A32">
      <w:pPr>
        <w:pStyle w:val="EX"/>
      </w:pPr>
      <w:r w:rsidRPr="00C31E24">
        <w:t>[26]</w:t>
      </w:r>
      <w:r w:rsidRPr="00C31E24">
        <w:tab/>
      </w:r>
      <w:r w:rsidR="002514EE" w:rsidRPr="00C31E24">
        <w:t xml:space="preserve">3GPP TS 24.281: </w:t>
      </w:r>
      <w:r w:rsidRPr="00C31E24">
        <w:t>Mission Critical Video (MCVideo) signalling control; Protocol specification".</w:t>
      </w:r>
    </w:p>
    <w:p w14:paraId="66BC2529" w14:textId="77777777" w:rsidR="00784A32" w:rsidRPr="00C31E24" w:rsidRDefault="00784A32" w:rsidP="00784A32">
      <w:pPr>
        <w:pStyle w:val="EX"/>
      </w:pPr>
      <w:r w:rsidRPr="00C31E24">
        <w:t>[27]</w:t>
      </w:r>
      <w:r w:rsidRPr="00C31E24">
        <w:tab/>
      </w:r>
      <w:r w:rsidR="002514EE" w:rsidRPr="00C31E24">
        <w:t>3GPP TS </w:t>
      </w:r>
      <w:r w:rsidRPr="00C31E24">
        <w:t>24.581: "Mission Critical Video (MCVideo) media plane control; Protocol specification".</w:t>
      </w:r>
    </w:p>
    <w:p w14:paraId="5AEA94BF" w14:textId="77777777" w:rsidR="00784A32" w:rsidRPr="00C31E24" w:rsidRDefault="00784A32" w:rsidP="00784A32">
      <w:pPr>
        <w:pStyle w:val="EX"/>
      </w:pPr>
      <w:r w:rsidRPr="00C31E24">
        <w:t>[28]</w:t>
      </w:r>
      <w:r w:rsidRPr="00C31E24">
        <w:tab/>
      </w:r>
      <w:r w:rsidR="002514EE" w:rsidRPr="00C31E24">
        <w:t>3GPP TS </w:t>
      </w:r>
      <w:r w:rsidRPr="00C31E24">
        <w:t>23.281: "Functional architecture and information flows to support Mission Critical Video (MCVideo); Stage 2".</w:t>
      </w:r>
    </w:p>
    <w:p w14:paraId="74595114" w14:textId="77777777" w:rsidR="00784A32" w:rsidRPr="00C31E24" w:rsidRDefault="00784A32" w:rsidP="00784A32">
      <w:pPr>
        <w:pStyle w:val="EX"/>
      </w:pPr>
      <w:r w:rsidRPr="00C31E24">
        <w:t>[29]</w:t>
      </w:r>
      <w:r w:rsidRPr="00C31E24">
        <w:tab/>
      </w:r>
      <w:r w:rsidR="002514EE" w:rsidRPr="00C31E24">
        <w:t>3GPP TS </w:t>
      </w:r>
      <w:r w:rsidRPr="00C31E24">
        <w:t>22.281: "Mission Critical Video over LTE".</w:t>
      </w:r>
    </w:p>
    <w:p w14:paraId="21886979" w14:textId="77777777" w:rsidR="00784A32" w:rsidRPr="00C31E24" w:rsidRDefault="00784A32" w:rsidP="00784A32">
      <w:pPr>
        <w:pStyle w:val="EX"/>
      </w:pPr>
      <w:r w:rsidRPr="00C31E24">
        <w:t>[30]</w:t>
      </w:r>
      <w:r w:rsidRPr="00C31E24">
        <w:tab/>
      </w:r>
      <w:r w:rsidR="002514EE" w:rsidRPr="00C31E24">
        <w:t>3GPP TS </w:t>
      </w:r>
      <w:r w:rsidRPr="00C31E24">
        <w:t>33.180: "Security of the mission critical service".</w:t>
      </w:r>
    </w:p>
    <w:p w14:paraId="09430E84" w14:textId="77777777" w:rsidR="00080512" w:rsidRPr="00C31E24" w:rsidRDefault="00080512">
      <w:pPr>
        <w:pStyle w:val="Heading1"/>
      </w:pPr>
      <w:bookmarkStart w:id="42" w:name="definitions"/>
      <w:bookmarkStart w:id="43" w:name="_Toc52787437"/>
      <w:bookmarkStart w:id="44" w:name="_Toc52787617"/>
      <w:bookmarkStart w:id="45" w:name="_Toc75906870"/>
      <w:bookmarkStart w:id="46" w:name="_Toc75907207"/>
      <w:bookmarkStart w:id="47" w:name="_Toc84345692"/>
      <w:bookmarkStart w:id="48" w:name="_Toc99871240"/>
      <w:bookmarkEnd w:id="42"/>
      <w:r w:rsidRPr="00C31E24">
        <w:lastRenderedPageBreak/>
        <w:t>3</w:t>
      </w:r>
      <w:r w:rsidRPr="00C31E24">
        <w:tab/>
        <w:t>Definitions</w:t>
      </w:r>
      <w:r w:rsidR="00602AEA" w:rsidRPr="00C31E24">
        <w:t xml:space="preserve"> of terms, symbols and abbreviations</w:t>
      </w:r>
      <w:bookmarkEnd w:id="43"/>
      <w:bookmarkEnd w:id="44"/>
      <w:bookmarkEnd w:id="45"/>
      <w:bookmarkEnd w:id="46"/>
      <w:bookmarkEnd w:id="47"/>
      <w:bookmarkEnd w:id="48"/>
    </w:p>
    <w:p w14:paraId="6C90A356" w14:textId="77777777" w:rsidR="00080512" w:rsidRPr="00C31E24" w:rsidRDefault="00080512">
      <w:pPr>
        <w:pStyle w:val="Heading2"/>
      </w:pPr>
      <w:bookmarkStart w:id="49" w:name="_Toc52787438"/>
      <w:bookmarkStart w:id="50" w:name="_Toc52787618"/>
      <w:bookmarkStart w:id="51" w:name="_Toc75906871"/>
      <w:bookmarkStart w:id="52" w:name="_Toc75907208"/>
      <w:bookmarkStart w:id="53" w:name="_Toc84345693"/>
      <w:bookmarkStart w:id="54" w:name="_Toc99871241"/>
      <w:r w:rsidRPr="00C31E24">
        <w:t>3.1</w:t>
      </w:r>
      <w:r w:rsidRPr="00C31E24">
        <w:tab/>
      </w:r>
      <w:r w:rsidR="002B6339" w:rsidRPr="00C31E24">
        <w:t>Terms</w:t>
      </w:r>
      <w:bookmarkEnd w:id="49"/>
      <w:bookmarkEnd w:id="50"/>
      <w:bookmarkEnd w:id="51"/>
      <w:bookmarkEnd w:id="52"/>
      <w:bookmarkEnd w:id="53"/>
      <w:bookmarkEnd w:id="54"/>
    </w:p>
    <w:p w14:paraId="03D6FBBA" w14:textId="77777777" w:rsidR="00080512" w:rsidRPr="00C31E24" w:rsidRDefault="00080512">
      <w:r w:rsidRPr="00C31E24">
        <w:t>For the purposes of the present document, the terms given in TR 21.905 [</w:t>
      </w:r>
      <w:r w:rsidR="004D3578" w:rsidRPr="00C31E24">
        <w:t>1</w:t>
      </w:r>
      <w:r w:rsidRPr="00C31E24">
        <w:t>] and the following apply. A term defined in the present document takes precedence over the definition of the same term, if any, in</w:t>
      </w:r>
      <w:r w:rsidR="00DF62CD" w:rsidRPr="00C31E24">
        <w:t xml:space="preserve"> </w:t>
      </w:r>
      <w:r w:rsidRPr="00C31E24">
        <w:t>TR 21.905 [</w:t>
      </w:r>
      <w:r w:rsidR="004D3578" w:rsidRPr="00C31E24">
        <w:t>1</w:t>
      </w:r>
      <w:r w:rsidRPr="00C31E24">
        <w:t>].</w:t>
      </w:r>
    </w:p>
    <w:p w14:paraId="6983CE2F" w14:textId="77777777" w:rsidR="00784A32" w:rsidRPr="00C31E24" w:rsidRDefault="00784A32" w:rsidP="00784A32">
      <w:r w:rsidRPr="00C31E24">
        <w:t>For the purpose of the present document, the following terms a</w:t>
      </w:r>
      <w:r w:rsidR="002514EE" w:rsidRPr="00C31E24">
        <w:t>nd definitions given in TS 24.281 </w:t>
      </w:r>
      <w:r w:rsidRPr="00C31E24">
        <w:t>[26] apply:</w:t>
      </w:r>
    </w:p>
    <w:p w14:paraId="0089C316" w14:textId="77777777" w:rsidR="00784A32" w:rsidRPr="00C31E24" w:rsidRDefault="00784A32" w:rsidP="00784A32">
      <w:pPr>
        <w:pStyle w:val="EW"/>
      </w:pPr>
      <w:r w:rsidRPr="00C31E24">
        <w:t>An MCVideo user is affiliated to an MCVideo group</w:t>
      </w:r>
    </w:p>
    <w:p w14:paraId="400DC695" w14:textId="77777777" w:rsidR="00784A32" w:rsidRPr="00C31E24" w:rsidRDefault="00784A32" w:rsidP="00784A32">
      <w:pPr>
        <w:pStyle w:val="EW"/>
      </w:pPr>
      <w:r w:rsidRPr="00C31E24">
        <w:t>An MCVideo user is affiliated to an MCVideo group at an MCVideo client</w:t>
      </w:r>
    </w:p>
    <w:p w14:paraId="6B8826AE" w14:textId="77777777" w:rsidR="00784A32" w:rsidRPr="00C31E24" w:rsidRDefault="00784A32" w:rsidP="00784A32">
      <w:pPr>
        <w:pStyle w:val="EW"/>
      </w:pPr>
      <w:r w:rsidRPr="00C31E24">
        <w:t>Affiliation status</w:t>
      </w:r>
    </w:p>
    <w:p w14:paraId="6140E3BC" w14:textId="77777777" w:rsidR="00784A32" w:rsidRPr="00C31E24" w:rsidRDefault="00784A32" w:rsidP="00784A32">
      <w:pPr>
        <w:pStyle w:val="EW"/>
      </w:pPr>
      <w:r w:rsidRPr="00C31E24">
        <w:t>Group identity</w:t>
      </w:r>
    </w:p>
    <w:p w14:paraId="116D8D53" w14:textId="77777777" w:rsidR="00784A32" w:rsidRPr="00C31E24" w:rsidRDefault="00784A32" w:rsidP="00784A32">
      <w:pPr>
        <w:pStyle w:val="EW"/>
      </w:pPr>
      <w:r w:rsidRPr="00C31E24">
        <w:t>MCVideo client ID</w:t>
      </w:r>
    </w:p>
    <w:p w14:paraId="32D35D74" w14:textId="77777777" w:rsidR="00784A32" w:rsidRPr="00C31E24" w:rsidRDefault="00784A32" w:rsidP="00784A32">
      <w:pPr>
        <w:pStyle w:val="EW"/>
      </w:pPr>
      <w:r w:rsidRPr="00C31E24">
        <w:t>MCVideo emergency alert state</w:t>
      </w:r>
    </w:p>
    <w:p w14:paraId="71B4FCBC" w14:textId="77777777" w:rsidR="00784A32" w:rsidRPr="00C31E24" w:rsidRDefault="00784A32" w:rsidP="00784A32">
      <w:pPr>
        <w:pStyle w:val="EW"/>
      </w:pPr>
      <w:r w:rsidRPr="00C31E24">
        <w:t>MCVideo emergency group state</w:t>
      </w:r>
    </w:p>
    <w:p w14:paraId="4750B115" w14:textId="77777777" w:rsidR="00784A32" w:rsidRPr="00C31E24" w:rsidRDefault="00784A32" w:rsidP="00784A32">
      <w:pPr>
        <w:pStyle w:val="EW"/>
      </w:pPr>
      <w:r w:rsidRPr="00C31E24">
        <w:t>MCVideo emergency group call state</w:t>
      </w:r>
    </w:p>
    <w:p w14:paraId="7DA644F9" w14:textId="77777777" w:rsidR="00784A32" w:rsidRPr="00C31E24" w:rsidRDefault="00784A32" w:rsidP="00784A32">
      <w:pPr>
        <w:pStyle w:val="EW"/>
      </w:pPr>
      <w:r w:rsidRPr="00C31E24">
        <w:t>MCVideo emergency private call</w:t>
      </w:r>
    </w:p>
    <w:p w14:paraId="6EB0F632" w14:textId="77777777" w:rsidR="00784A32" w:rsidRPr="00C31E24" w:rsidRDefault="00784A32" w:rsidP="00784A32">
      <w:pPr>
        <w:pStyle w:val="EW"/>
      </w:pPr>
      <w:r w:rsidRPr="00C31E24">
        <w:t>MCVideo emergency private call state</w:t>
      </w:r>
    </w:p>
    <w:p w14:paraId="15E1D22E" w14:textId="77777777" w:rsidR="00784A32" w:rsidRPr="00C31E24" w:rsidRDefault="00784A32" w:rsidP="00784A32">
      <w:pPr>
        <w:pStyle w:val="EW"/>
      </w:pPr>
      <w:r w:rsidRPr="00C31E24">
        <w:t>MCVideo emergency private priority state</w:t>
      </w:r>
    </w:p>
    <w:p w14:paraId="1348E57D" w14:textId="77777777" w:rsidR="00784A32" w:rsidRPr="00C31E24" w:rsidRDefault="00784A32" w:rsidP="00784A32">
      <w:pPr>
        <w:pStyle w:val="EW"/>
      </w:pPr>
      <w:r w:rsidRPr="00C31E24">
        <w:t>MCVideo imminent peril group call state</w:t>
      </w:r>
    </w:p>
    <w:p w14:paraId="6E98976B" w14:textId="77777777" w:rsidR="00784A32" w:rsidRPr="00C31E24" w:rsidRDefault="00784A32" w:rsidP="00784A32">
      <w:pPr>
        <w:pStyle w:val="EW"/>
      </w:pPr>
      <w:r w:rsidRPr="00C31E24">
        <w:t>MCVideo imminent peril group state</w:t>
      </w:r>
    </w:p>
    <w:p w14:paraId="6EF5C7BF" w14:textId="77777777" w:rsidR="00784A32" w:rsidRPr="00C31E24" w:rsidRDefault="00784A32" w:rsidP="00784A32">
      <w:pPr>
        <w:pStyle w:val="EW"/>
      </w:pPr>
      <w:r w:rsidRPr="00C31E24">
        <w:t>MCVideo private call</w:t>
      </w:r>
    </w:p>
    <w:p w14:paraId="65FCEF88" w14:textId="77777777" w:rsidR="00784A32" w:rsidRPr="00C31E24" w:rsidRDefault="00784A32" w:rsidP="00784A32">
      <w:pPr>
        <w:pStyle w:val="EW"/>
      </w:pPr>
      <w:r w:rsidRPr="00C31E24">
        <w:t>MCVideo private emergency alert state</w:t>
      </w:r>
    </w:p>
    <w:p w14:paraId="337E2C11" w14:textId="77777777" w:rsidR="00784A32" w:rsidRPr="00C31E24" w:rsidRDefault="00784A32" w:rsidP="00784A32">
      <w:pPr>
        <w:pStyle w:val="EW"/>
      </w:pPr>
      <w:r w:rsidRPr="00C31E24">
        <w:t>MCVideo video media</w:t>
      </w:r>
    </w:p>
    <w:p w14:paraId="0A6D6517" w14:textId="77777777" w:rsidR="00784A32" w:rsidRPr="00C31E24" w:rsidRDefault="00784A32" w:rsidP="00784A32">
      <w:pPr>
        <w:pStyle w:val="EW"/>
      </w:pPr>
      <w:r w:rsidRPr="00C31E24">
        <w:t>Media-transmission control entity</w:t>
      </w:r>
    </w:p>
    <w:p w14:paraId="21CBDFD3" w14:textId="77777777" w:rsidR="00784A32" w:rsidRPr="00C31E24" w:rsidRDefault="00784A32" w:rsidP="00784A32">
      <w:pPr>
        <w:pStyle w:val="EW"/>
      </w:pPr>
      <w:r w:rsidRPr="00C31E24">
        <w:t>Private call</w:t>
      </w:r>
    </w:p>
    <w:p w14:paraId="25566B89" w14:textId="77777777" w:rsidR="00784A32" w:rsidRPr="00C31E24" w:rsidRDefault="00784A32" w:rsidP="00784A32">
      <w:pPr>
        <w:pStyle w:val="EW"/>
      </w:pPr>
      <w:r w:rsidRPr="00C31E24">
        <w:t>Remote change of an MCVideo user's selected group</w:t>
      </w:r>
    </w:p>
    <w:p w14:paraId="7F681DFD" w14:textId="77777777" w:rsidR="00784A32" w:rsidRPr="00C31E24" w:rsidRDefault="00784A32" w:rsidP="00784A32">
      <w:pPr>
        <w:pStyle w:val="EW"/>
      </w:pPr>
      <w:r w:rsidRPr="00C31E24">
        <w:t>Temporary MCVideo group identity</w:t>
      </w:r>
    </w:p>
    <w:p w14:paraId="58536E17" w14:textId="77777777" w:rsidR="00784A32" w:rsidRPr="00C31E24" w:rsidRDefault="00784A32" w:rsidP="00784A32">
      <w:pPr>
        <w:pStyle w:val="EW"/>
      </w:pPr>
      <w:r w:rsidRPr="00C31E24">
        <w:t>Trusted mutual aid</w:t>
      </w:r>
    </w:p>
    <w:p w14:paraId="13B359E0" w14:textId="77777777" w:rsidR="00784A32" w:rsidRPr="00C31E24" w:rsidRDefault="00784A32" w:rsidP="00784A32">
      <w:pPr>
        <w:pStyle w:val="EW"/>
      </w:pPr>
      <w:r w:rsidRPr="00C31E24">
        <w:t>Untrusted mutual aid</w:t>
      </w:r>
    </w:p>
    <w:p w14:paraId="628BA0F8" w14:textId="77777777" w:rsidR="00DF46FD" w:rsidRPr="00C31E24" w:rsidRDefault="00DF46FD" w:rsidP="00784A32">
      <w:pPr>
        <w:pStyle w:val="EW"/>
      </w:pPr>
    </w:p>
    <w:p w14:paraId="21AB2595" w14:textId="77777777" w:rsidR="00784A32" w:rsidRPr="00C31E24" w:rsidRDefault="00784A32" w:rsidP="00DF46FD">
      <w:r w:rsidRPr="00C31E24">
        <w:t>For the purpose of the present document, the following terms and definitions given in TS 33.180 [30] apply:</w:t>
      </w:r>
    </w:p>
    <w:p w14:paraId="3DCD96A7" w14:textId="77777777" w:rsidR="00784A32" w:rsidRPr="00C31E24" w:rsidRDefault="00784A32" w:rsidP="00784A32">
      <w:pPr>
        <w:pStyle w:val="EW"/>
      </w:pPr>
      <w:r w:rsidRPr="00C31E24">
        <w:t>Client Server Key (CSK)</w:t>
      </w:r>
    </w:p>
    <w:p w14:paraId="13195020" w14:textId="77777777" w:rsidR="00784A32" w:rsidRPr="00C31E24" w:rsidRDefault="00784A32" w:rsidP="00784A32">
      <w:pPr>
        <w:pStyle w:val="EW"/>
      </w:pPr>
      <w:r w:rsidRPr="00C31E24">
        <w:t>Private Call Key (PCK)</w:t>
      </w:r>
    </w:p>
    <w:p w14:paraId="4D238BBA" w14:textId="77777777" w:rsidR="00784A32" w:rsidRPr="00C31E24" w:rsidRDefault="00784A32" w:rsidP="00784A32">
      <w:pPr>
        <w:pStyle w:val="EW"/>
      </w:pPr>
      <w:r w:rsidRPr="00C31E24">
        <w:t>Signalling Protection Key (SPK)</w:t>
      </w:r>
    </w:p>
    <w:p w14:paraId="67B44FEF" w14:textId="77777777" w:rsidR="00784A32" w:rsidRPr="00C31E24" w:rsidRDefault="00784A32" w:rsidP="00784A32">
      <w:pPr>
        <w:pStyle w:val="EW"/>
      </w:pPr>
      <w:r w:rsidRPr="00C31E24">
        <w:t>XML Protection Key (XPK)</w:t>
      </w:r>
    </w:p>
    <w:p w14:paraId="0B6B7D36" w14:textId="77777777" w:rsidR="00080512" w:rsidRPr="00C31E24" w:rsidRDefault="00080512" w:rsidP="00784A32">
      <w:pPr>
        <w:pStyle w:val="Heading2"/>
      </w:pPr>
      <w:bookmarkStart w:id="55" w:name="_Toc52787439"/>
      <w:bookmarkStart w:id="56" w:name="_Toc52787619"/>
      <w:bookmarkStart w:id="57" w:name="_Toc75906872"/>
      <w:bookmarkStart w:id="58" w:name="_Toc75907209"/>
      <w:bookmarkStart w:id="59" w:name="_Toc84345694"/>
      <w:bookmarkStart w:id="60" w:name="_Toc99871242"/>
      <w:r w:rsidRPr="00C31E24">
        <w:t>3.2</w:t>
      </w:r>
      <w:r w:rsidRPr="00C31E24">
        <w:tab/>
        <w:t>Symbols</w:t>
      </w:r>
      <w:bookmarkEnd w:id="55"/>
      <w:bookmarkEnd w:id="56"/>
      <w:bookmarkEnd w:id="57"/>
      <w:bookmarkEnd w:id="58"/>
      <w:bookmarkEnd w:id="59"/>
      <w:bookmarkEnd w:id="60"/>
    </w:p>
    <w:p w14:paraId="35AF3DFC" w14:textId="77777777" w:rsidR="00080512" w:rsidRPr="00C31E24" w:rsidRDefault="00080512">
      <w:pPr>
        <w:keepNext/>
      </w:pPr>
      <w:r w:rsidRPr="00C31E24">
        <w:t>For the purposes of the present document, the following symbols apply:</w:t>
      </w:r>
    </w:p>
    <w:p w14:paraId="1EE9BD52" w14:textId="77777777" w:rsidR="00784A32" w:rsidRPr="00C31E24" w:rsidRDefault="00784A32" w:rsidP="00784A32">
      <w:pPr>
        <w:pStyle w:val="EW"/>
      </w:pPr>
      <w:r w:rsidRPr="00C31E24">
        <w:t>None.</w:t>
      </w:r>
    </w:p>
    <w:p w14:paraId="0810C54A" w14:textId="77777777" w:rsidR="00080512" w:rsidRPr="00C31E24" w:rsidRDefault="00080512">
      <w:pPr>
        <w:pStyle w:val="Heading2"/>
      </w:pPr>
      <w:bookmarkStart w:id="61" w:name="_Toc52787440"/>
      <w:bookmarkStart w:id="62" w:name="_Toc52787620"/>
      <w:bookmarkStart w:id="63" w:name="_Toc75906873"/>
      <w:bookmarkStart w:id="64" w:name="_Toc75907210"/>
      <w:bookmarkStart w:id="65" w:name="_Toc84345695"/>
      <w:bookmarkStart w:id="66" w:name="_Toc99871243"/>
      <w:r w:rsidRPr="00C31E24">
        <w:t>3.3</w:t>
      </w:r>
      <w:r w:rsidRPr="00C31E24">
        <w:tab/>
        <w:t>Abbreviations</w:t>
      </w:r>
      <w:bookmarkEnd w:id="61"/>
      <w:bookmarkEnd w:id="62"/>
      <w:bookmarkEnd w:id="63"/>
      <w:bookmarkEnd w:id="64"/>
      <w:bookmarkEnd w:id="65"/>
      <w:bookmarkEnd w:id="66"/>
    </w:p>
    <w:p w14:paraId="066D5AD7" w14:textId="77777777" w:rsidR="00080512" w:rsidRPr="00C31E24" w:rsidRDefault="00080512">
      <w:pPr>
        <w:keepNext/>
      </w:pPr>
      <w:r w:rsidRPr="00C31E24">
        <w:t>For the purposes of the present document, the abb</w:t>
      </w:r>
      <w:r w:rsidR="004D3578" w:rsidRPr="00C31E24">
        <w:t xml:space="preserve">reviations given in </w:t>
      </w:r>
      <w:r w:rsidR="00DF62CD" w:rsidRPr="00C31E24">
        <w:t xml:space="preserve">3GPP </w:t>
      </w:r>
      <w:r w:rsidR="002514EE" w:rsidRPr="00C31E24">
        <w:t>TR 21.905 </w:t>
      </w:r>
      <w:r w:rsidR="004D3578" w:rsidRPr="00C31E24">
        <w:t>[1</w:t>
      </w:r>
      <w:r w:rsidRPr="00C31E24">
        <w:t>] and the following apply. An abbreviation defined in the present document takes precedence over the definition of the same abbre</w:t>
      </w:r>
      <w:r w:rsidR="004D3578" w:rsidRPr="00C31E24">
        <w:t xml:space="preserve">viation, if any, in </w:t>
      </w:r>
      <w:r w:rsidR="00DF62CD" w:rsidRPr="00C31E24">
        <w:t xml:space="preserve">3GPP </w:t>
      </w:r>
      <w:r w:rsidR="004D3578" w:rsidRPr="00C31E24">
        <w:t>TR 21.905 [1</w:t>
      </w:r>
      <w:r w:rsidRPr="00C31E24">
        <w:t>].</w:t>
      </w:r>
    </w:p>
    <w:p w14:paraId="2C428B00" w14:textId="77777777" w:rsidR="00784A32" w:rsidRPr="00C31E24" w:rsidRDefault="00784A32" w:rsidP="00784A32">
      <w:pPr>
        <w:pStyle w:val="EW"/>
      </w:pPr>
      <w:bookmarkStart w:id="67" w:name="clause4"/>
      <w:bookmarkEnd w:id="67"/>
      <w:r w:rsidRPr="00C31E24">
        <w:t>CSK</w:t>
      </w:r>
      <w:r w:rsidRPr="00C31E24">
        <w:tab/>
      </w:r>
      <w:r w:rsidRPr="00C31E24">
        <w:tab/>
        <w:t xml:space="preserve">Client-Server Key </w:t>
      </w:r>
    </w:p>
    <w:p w14:paraId="0FDB4EE0" w14:textId="77777777" w:rsidR="00784A32" w:rsidRPr="00C31E24" w:rsidRDefault="00784A32" w:rsidP="00784A32">
      <w:pPr>
        <w:pStyle w:val="EW"/>
      </w:pPr>
      <w:r w:rsidRPr="00C31E24">
        <w:t>ECGI</w:t>
      </w:r>
      <w:r w:rsidRPr="00C31E24">
        <w:tab/>
      </w:r>
      <w:r w:rsidRPr="00C31E24">
        <w:tab/>
        <w:t>E-UTRAN Cell Global Identification</w:t>
      </w:r>
    </w:p>
    <w:p w14:paraId="6B6DB2FA" w14:textId="77777777" w:rsidR="00784A32" w:rsidRPr="00C31E24" w:rsidRDefault="00784A32" w:rsidP="00784A32">
      <w:pPr>
        <w:pStyle w:val="EW"/>
      </w:pPr>
      <w:r w:rsidRPr="00C31E24">
        <w:t>FFS</w:t>
      </w:r>
      <w:r w:rsidRPr="00C31E24">
        <w:tab/>
      </w:r>
      <w:r w:rsidRPr="00C31E24">
        <w:tab/>
        <w:t>For Further Study</w:t>
      </w:r>
    </w:p>
    <w:p w14:paraId="6A780539" w14:textId="77777777" w:rsidR="00784A32" w:rsidRPr="00C31E24" w:rsidRDefault="00784A32" w:rsidP="00784A32">
      <w:pPr>
        <w:pStyle w:val="EW"/>
      </w:pPr>
      <w:r w:rsidRPr="00C31E24">
        <w:t>ICS</w:t>
      </w:r>
      <w:r w:rsidRPr="00C31E24">
        <w:tab/>
      </w:r>
      <w:r w:rsidRPr="00C31E24">
        <w:tab/>
        <w:t>Implementation Conformance Statement</w:t>
      </w:r>
    </w:p>
    <w:p w14:paraId="196D44D6" w14:textId="77777777" w:rsidR="00784A32" w:rsidRPr="00C31E24" w:rsidRDefault="00784A32" w:rsidP="00784A32">
      <w:pPr>
        <w:pStyle w:val="EW"/>
      </w:pPr>
      <w:r w:rsidRPr="00C31E24">
        <w:t>IPEG</w:t>
      </w:r>
      <w:r w:rsidRPr="00C31E24">
        <w:tab/>
      </w:r>
      <w:r w:rsidRPr="00C31E24">
        <w:tab/>
        <w:t>In-Progress Emergency Group</w:t>
      </w:r>
    </w:p>
    <w:p w14:paraId="0FF67327" w14:textId="77777777" w:rsidR="00784A32" w:rsidRPr="00C31E24" w:rsidRDefault="00784A32" w:rsidP="00784A32">
      <w:pPr>
        <w:pStyle w:val="EW"/>
      </w:pPr>
      <w:r w:rsidRPr="00C31E24">
        <w:t>IPEPC</w:t>
      </w:r>
      <w:r w:rsidRPr="00C31E24">
        <w:tab/>
      </w:r>
      <w:r w:rsidRPr="00C31E24">
        <w:tab/>
        <w:t>In-Progress Emergency Private Call</w:t>
      </w:r>
    </w:p>
    <w:p w14:paraId="7CAC557D" w14:textId="77777777" w:rsidR="00784A32" w:rsidRPr="00C31E24" w:rsidRDefault="00784A32" w:rsidP="00784A32">
      <w:pPr>
        <w:pStyle w:val="EW"/>
      </w:pPr>
      <w:r w:rsidRPr="00C31E24">
        <w:t>IPIG</w:t>
      </w:r>
      <w:r w:rsidRPr="00C31E24">
        <w:tab/>
      </w:r>
      <w:r w:rsidRPr="00C31E24">
        <w:tab/>
        <w:t>In-Progress Imminent peril Group</w:t>
      </w:r>
    </w:p>
    <w:p w14:paraId="7A5890B2" w14:textId="77777777" w:rsidR="00784A32" w:rsidRPr="00C31E24" w:rsidRDefault="00784A32" w:rsidP="00784A32">
      <w:pPr>
        <w:pStyle w:val="EW"/>
      </w:pPr>
      <w:r w:rsidRPr="00C31E24">
        <w:t>IUT</w:t>
      </w:r>
      <w:r w:rsidRPr="00C31E24">
        <w:tab/>
      </w:r>
      <w:r w:rsidRPr="00C31E24">
        <w:tab/>
        <w:t>Implementation Under Test</w:t>
      </w:r>
    </w:p>
    <w:p w14:paraId="32B3F945" w14:textId="77777777" w:rsidR="00784A32" w:rsidRPr="00C31E24" w:rsidRDefault="00784A32" w:rsidP="00784A32">
      <w:pPr>
        <w:pStyle w:val="EW"/>
      </w:pPr>
      <w:r w:rsidRPr="00C31E24">
        <w:t>IXIT</w:t>
      </w:r>
      <w:r w:rsidRPr="00C31E24">
        <w:tab/>
      </w:r>
      <w:r w:rsidRPr="00C31E24">
        <w:tab/>
        <w:t>Implementation eXtra Information for Testing</w:t>
      </w:r>
    </w:p>
    <w:p w14:paraId="3D6EA89A" w14:textId="77777777" w:rsidR="00784A32" w:rsidRPr="00C31E24" w:rsidRDefault="00784A32" w:rsidP="00784A32">
      <w:pPr>
        <w:pStyle w:val="EW"/>
      </w:pPr>
      <w:r w:rsidRPr="00C31E24">
        <w:lastRenderedPageBreak/>
        <w:t>MBMS</w:t>
      </w:r>
      <w:r w:rsidRPr="00C31E24">
        <w:tab/>
      </w:r>
      <w:r w:rsidRPr="00C31E24">
        <w:tab/>
        <w:t>Multimedia Broadcast and Multicast Service</w:t>
      </w:r>
    </w:p>
    <w:p w14:paraId="5947024C" w14:textId="77777777" w:rsidR="00784A32" w:rsidRPr="00C31E24" w:rsidRDefault="00784A32" w:rsidP="00784A32">
      <w:pPr>
        <w:pStyle w:val="EW"/>
      </w:pPr>
      <w:r w:rsidRPr="00C31E24">
        <w:t>MBSFN</w:t>
      </w:r>
      <w:r w:rsidRPr="00C31E24">
        <w:tab/>
      </w:r>
      <w:r w:rsidRPr="00C31E24">
        <w:tab/>
        <w:t>Multimedia Broadcast multicast service Single Frequency Network</w:t>
      </w:r>
    </w:p>
    <w:p w14:paraId="142FFC19" w14:textId="77777777" w:rsidR="00784A32" w:rsidRPr="00C31E24" w:rsidRDefault="00784A32" w:rsidP="00784A32">
      <w:pPr>
        <w:pStyle w:val="EW"/>
      </w:pPr>
      <w:r w:rsidRPr="00C31E24">
        <w:t>MC</w:t>
      </w:r>
      <w:r w:rsidRPr="00C31E24">
        <w:tab/>
      </w:r>
      <w:r w:rsidRPr="00C31E24">
        <w:tab/>
        <w:t>Mission Critical</w:t>
      </w:r>
    </w:p>
    <w:p w14:paraId="0FE7006F" w14:textId="77777777" w:rsidR="00784A32" w:rsidRPr="00C31E24" w:rsidRDefault="00784A32" w:rsidP="00784A32">
      <w:pPr>
        <w:pStyle w:val="EW"/>
      </w:pPr>
      <w:r w:rsidRPr="00C31E24">
        <w:t>MCData</w:t>
      </w:r>
      <w:r w:rsidRPr="00C31E24">
        <w:tab/>
      </w:r>
      <w:r w:rsidRPr="00C31E24">
        <w:tab/>
        <w:t>Mission Critical Data</w:t>
      </w:r>
    </w:p>
    <w:p w14:paraId="2C086264" w14:textId="77777777" w:rsidR="00784A32" w:rsidRPr="00C31E24" w:rsidRDefault="00784A32" w:rsidP="00784A32">
      <w:pPr>
        <w:pStyle w:val="EW"/>
      </w:pPr>
      <w:r w:rsidRPr="00C31E24">
        <w:t>MCPTT</w:t>
      </w:r>
      <w:r w:rsidRPr="00C31E24">
        <w:tab/>
      </w:r>
      <w:r w:rsidRPr="00C31E24">
        <w:tab/>
        <w:t>Mission Critical Push To Talk</w:t>
      </w:r>
    </w:p>
    <w:p w14:paraId="58B3556B" w14:textId="77777777" w:rsidR="00784A32" w:rsidRPr="00C31E24" w:rsidRDefault="00784A32" w:rsidP="00784A32">
      <w:pPr>
        <w:pStyle w:val="EW"/>
      </w:pPr>
      <w:r w:rsidRPr="00C31E24">
        <w:t>MCS</w:t>
      </w:r>
      <w:r w:rsidRPr="00C31E24">
        <w:tab/>
      </w:r>
      <w:r w:rsidRPr="00C31E24">
        <w:tab/>
        <w:t>Mission Critical Service</w:t>
      </w:r>
    </w:p>
    <w:p w14:paraId="72E0C176" w14:textId="77777777" w:rsidR="00784A32" w:rsidRPr="00C31E24" w:rsidRDefault="00784A32" w:rsidP="00784A32">
      <w:pPr>
        <w:pStyle w:val="EW"/>
      </w:pPr>
      <w:r w:rsidRPr="00C31E24">
        <w:t>MCVideo</w:t>
      </w:r>
      <w:r w:rsidRPr="00C31E24">
        <w:tab/>
      </w:r>
      <w:r w:rsidRPr="00C31E24">
        <w:tab/>
        <w:t>Mission Critical Video</w:t>
      </w:r>
    </w:p>
    <w:p w14:paraId="336AB2AB" w14:textId="77777777" w:rsidR="00784A32" w:rsidRPr="00C31E24" w:rsidRDefault="00784A32" w:rsidP="00784A32">
      <w:pPr>
        <w:pStyle w:val="EW"/>
      </w:pPr>
      <w:r w:rsidRPr="00C31E24">
        <w:t>MCVideo group ID</w:t>
      </w:r>
      <w:r w:rsidRPr="00C31E24">
        <w:tab/>
        <w:t>MCVideo group Identity</w:t>
      </w:r>
    </w:p>
    <w:p w14:paraId="1F552C0E" w14:textId="77777777" w:rsidR="00784A32" w:rsidRPr="00C31E24" w:rsidRDefault="00784A32" w:rsidP="00784A32">
      <w:pPr>
        <w:pStyle w:val="EW"/>
      </w:pPr>
      <w:r w:rsidRPr="00C31E24">
        <w:t>MIME</w:t>
      </w:r>
      <w:r w:rsidRPr="00C31E24">
        <w:tab/>
      </w:r>
      <w:r w:rsidRPr="00C31E24">
        <w:tab/>
        <w:t>Multipurpose Internet Mail Extensions</w:t>
      </w:r>
    </w:p>
    <w:p w14:paraId="2187D813" w14:textId="77777777" w:rsidR="00784A32" w:rsidRPr="00C31E24" w:rsidRDefault="00784A32" w:rsidP="00784A32">
      <w:pPr>
        <w:pStyle w:val="EW"/>
      </w:pPr>
      <w:r w:rsidRPr="00C31E24">
        <w:t>MVEA</w:t>
      </w:r>
      <w:r w:rsidRPr="00C31E24">
        <w:tab/>
      </w:r>
      <w:r w:rsidRPr="00C31E24">
        <w:tab/>
        <w:t>MCVideo Emergency Alert</w:t>
      </w:r>
    </w:p>
    <w:p w14:paraId="73791336" w14:textId="77777777" w:rsidR="00784A32" w:rsidRPr="00C31E24" w:rsidRDefault="00784A32" w:rsidP="00784A32">
      <w:pPr>
        <w:pStyle w:val="EW"/>
      </w:pPr>
      <w:r w:rsidRPr="00C31E24">
        <w:t>MVEG</w:t>
      </w:r>
      <w:r w:rsidRPr="00C31E24">
        <w:tab/>
      </w:r>
      <w:r w:rsidRPr="00C31E24">
        <w:tab/>
        <w:t>MCVideo Emergency Group</w:t>
      </w:r>
    </w:p>
    <w:p w14:paraId="06E2F54F" w14:textId="77777777" w:rsidR="00784A32" w:rsidRPr="00C31E24" w:rsidRDefault="00784A32" w:rsidP="00784A32">
      <w:pPr>
        <w:pStyle w:val="EW"/>
      </w:pPr>
      <w:r w:rsidRPr="00C31E24">
        <w:t>MVEGC</w:t>
      </w:r>
      <w:r w:rsidRPr="00C31E24">
        <w:tab/>
      </w:r>
      <w:r w:rsidRPr="00C31E24">
        <w:tab/>
        <w:t>MCVideo Emergency Group Call</w:t>
      </w:r>
    </w:p>
    <w:p w14:paraId="4BE98063" w14:textId="77777777" w:rsidR="00784A32" w:rsidRPr="00C31E24" w:rsidRDefault="00784A32" w:rsidP="00784A32">
      <w:pPr>
        <w:pStyle w:val="EW"/>
      </w:pPr>
      <w:r w:rsidRPr="00C31E24">
        <w:t>MVEPC</w:t>
      </w:r>
      <w:r w:rsidRPr="00C31E24">
        <w:tab/>
      </w:r>
      <w:r w:rsidRPr="00C31E24">
        <w:tab/>
        <w:t>MCVideo Emergency Private Call</w:t>
      </w:r>
    </w:p>
    <w:p w14:paraId="57EF21A4" w14:textId="77777777" w:rsidR="00784A32" w:rsidRPr="00C31E24" w:rsidRDefault="00784A32" w:rsidP="00784A32">
      <w:pPr>
        <w:pStyle w:val="EW"/>
      </w:pPr>
      <w:r w:rsidRPr="00C31E24">
        <w:t>MVEPP</w:t>
      </w:r>
      <w:r w:rsidRPr="00C31E24">
        <w:rPr>
          <w:b/>
        </w:rPr>
        <w:tab/>
      </w:r>
      <w:r w:rsidRPr="00C31E24">
        <w:rPr>
          <w:b/>
        </w:rPr>
        <w:tab/>
      </w:r>
      <w:r w:rsidRPr="00C31E24">
        <w:t>MCVideo Emergency Private Priority</w:t>
      </w:r>
    </w:p>
    <w:p w14:paraId="0BEA7BF4" w14:textId="77777777" w:rsidR="00784A32" w:rsidRPr="00C31E24" w:rsidRDefault="00784A32" w:rsidP="00784A32">
      <w:pPr>
        <w:pStyle w:val="EW"/>
      </w:pPr>
      <w:r w:rsidRPr="00C31E24">
        <w:t>MVES</w:t>
      </w:r>
      <w:r w:rsidRPr="00C31E24">
        <w:tab/>
      </w:r>
      <w:r w:rsidRPr="00C31E24">
        <w:tab/>
        <w:t>MCVideo Emergency State</w:t>
      </w:r>
    </w:p>
    <w:p w14:paraId="3DA1FE48" w14:textId="77777777" w:rsidR="00784A32" w:rsidRPr="00C31E24" w:rsidRDefault="00784A32" w:rsidP="00784A32">
      <w:pPr>
        <w:pStyle w:val="EW"/>
      </w:pPr>
      <w:r w:rsidRPr="00C31E24">
        <w:t>MVIG</w:t>
      </w:r>
      <w:r w:rsidRPr="00C31E24">
        <w:tab/>
      </w:r>
      <w:r w:rsidRPr="00C31E24">
        <w:tab/>
        <w:t>MCVideo Imminent peril Group</w:t>
      </w:r>
    </w:p>
    <w:p w14:paraId="0AA4E44E" w14:textId="77777777" w:rsidR="00784A32" w:rsidRPr="00C31E24" w:rsidRDefault="00784A32" w:rsidP="00784A32">
      <w:pPr>
        <w:pStyle w:val="EW"/>
      </w:pPr>
      <w:r w:rsidRPr="00C31E24">
        <w:t>MVIGC</w:t>
      </w:r>
      <w:r w:rsidRPr="00C31E24">
        <w:tab/>
      </w:r>
      <w:r w:rsidRPr="00C31E24">
        <w:tab/>
        <w:t>MCVideo Imminent peril Group Call</w:t>
      </w:r>
    </w:p>
    <w:p w14:paraId="72D73722" w14:textId="77777777" w:rsidR="00784A32" w:rsidRPr="00C31E24" w:rsidRDefault="00784A32" w:rsidP="00784A32">
      <w:pPr>
        <w:pStyle w:val="EW"/>
      </w:pPr>
      <w:r w:rsidRPr="00C31E24">
        <w:t>MONP</w:t>
      </w:r>
      <w:r w:rsidRPr="00C31E24">
        <w:tab/>
      </w:r>
      <w:r w:rsidRPr="00C31E24">
        <w:tab/>
        <w:t>MC service Off-Network Protocol</w:t>
      </w:r>
    </w:p>
    <w:p w14:paraId="456B1966" w14:textId="77777777" w:rsidR="00784A32" w:rsidRPr="00C31E24" w:rsidRDefault="00784A32" w:rsidP="00784A32">
      <w:pPr>
        <w:pStyle w:val="EW"/>
      </w:pPr>
      <w:r w:rsidRPr="00C31E24">
        <w:t>MVPEA</w:t>
      </w:r>
      <w:r w:rsidRPr="00C31E24">
        <w:tab/>
      </w:r>
      <w:r w:rsidRPr="00C31E24">
        <w:tab/>
        <w:t>MCVideo Private Emergency Alert</w:t>
      </w:r>
    </w:p>
    <w:p w14:paraId="38BA363F" w14:textId="77777777" w:rsidR="00784A32" w:rsidRPr="00C31E24" w:rsidRDefault="00784A32" w:rsidP="00784A32">
      <w:pPr>
        <w:pStyle w:val="EW"/>
      </w:pPr>
      <w:r w:rsidRPr="00C31E24">
        <w:t>NAT</w:t>
      </w:r>
      <w:r w:rsidRPr="00C31E24">
        <w:tab/>
      </w:r>
      <w:r w:rsidRPr="00C31E24">
        <w:tab/>
        <w:t>Network Address Translation</w:t>
      </w:r>
    </w:p>
    <w:p w14:paraId="5ABFE0B5" w14:textId="77777777" w:rsidR="00784A32" w:rsidRPr="00C31E24" w:rsidRDefault="00784A32" w:rsidP="00784A32">
      <w:pPr>
        <w:pStyle w:val="EW"/>
      </w:pPr>
      <w:r w:rsidRPr="00C31E24">
        <w:t>PCC</w:t>
      </w:r>
      <w:r w:rsidRPr="00C31E24">
        <w:tab/>
      </w:r>
      <w:r w:rsidRPr="00C31E24">
        <w:tab/>
        <w:t>Policy and Charging Control</w:t>
      </w:r>
    </w:p>
    <w:p w14:paraId="0E1C6715" w14:textId="77777777" w:rsidR="00784A32" w:rsidRPr="00C31E24" w:rsidRDefault="00784A32" w:rsidP="00784A32">
      <w:pPr>
        <w:pStyle w:val="EW"/>
      </w:pPr>
      <w:r w:rsidRPr="00C31E24">
        <w:t>PCCB</w:t>
      </w:r>
      <w:r w:rsidRPr="00C31E24">
        <w:tab/>
      </w:r>
      <w:r w:rsidRPr="00C31E24">
        <w:tab/>
        <w:t>Private Call Call-Back</w:t>
      </w:r>
    </w:p>
    <w:p w14:paraId="72AB569C" w14:textId="77777777" w:rsidR="00784A32" w:rsidRPr="00C31E24" w:rsidRDefault="00784A32" w:rsidP="00784A32">
      <w:pPr>
        <w:pStyle w:val="EW"/>
      </w:pPr>
      <w:r w:rsidRPr="00C31E24">
        <w:t>PLMN</w:t>
      </w:r>
      <w:r w:rsidRPr="00C31E24">
        <w:tab/>
      </w:r>
      <w:r w:rsidRPr="00C31E24">
        <w:tab/>
        <w:t>Public Land Mobile Network</w:t>
      </w:r>
    </w:p>
    <w:p w14:paraId="3226918A" w14:textId="77777777" w:rsidR="00784A32" w:rsidRPr="00C31E24" w:rsidRDefault="00784A32" w:rsidP="00784A32">
      <w:pPr>
        <w:pStyle w:val="EW"/>
      </w:pPr>
      <w:r w:rsidRPr="00C31E24">
        <w:t>QCI</w:t>
      </w:r>
      <w:r w:rsidRPr="00C31E24">
        <w:tab/>
      </w:r>
      <w:r w:rsidRPr="00C31E24">
        <w:tab/>
        <w:t>QoS Class Identifier</w:t>
      </w:r>
    </w:p>
    <w:p w14:paraId="0CAA2025" w14:textId="77777777" w:rsidR="00784A32" w:rsidRPr="00C31E24" w:rsidRDefault="00784A32" w:rsidP="00784A32">
      <w:pPr>
        <w:pStyle w:val="EW"/>
      </w:pPr>
      <w:r w:rsidRPr="00C31E24">
        <w:t>RTP</w:t>
      </w:r>
      <w:r w:rsidRPr="00C31E24">
        <w:tab/>
      </w:r>
      <w:r w:rsidRPr="00C31E24">
        <w:tab/>
        <w:t>Real-time Transport Protocol</w:t>
      </w:r>
    </w:p>
    <w:p w14:paraId="759FEA14" w14:textId="77777777" w:rsidR="00784A32" w:rsidRPr="00C31E24" w:rsidRDefault="00784A32" w:rsidP="00784A32">
      <w:pPr>
        <w:pStyle w:val="EW"/>
      </w:pPr>
      <w:r w:rsidRPr="00C31E24">
        <w:t>SAI</w:t>
      </w:r>
      <w:r w:rsidRPr="00C31E24">
        <w:tab/>
      </w:r>
      <w:r w:rsidRPr="00C31E24">
        <w:tab/>
        <w:t>Service Area Identifier</w:t>
      </w:r>
    </w:p>
    <w:p w14:paraId="12E3FBC7" w14:textId="77777777" w:rsidR="00784A32" w:rsidRPr="00C31E24" w:rsidRDefault="00784A32" w:rsidP="00784A32">
      <w:pPr>
        <w:pStyle w:val="EW"/>
      </w:pPr>
      <w:r w:rsidRPr="00C31E24">
        <w:t>SDP</w:t>
      </w:r>
      <w:r w:rsidRPr="00C31E24">
        <w:tab/>
      </w:r>
      <w:r w:rsidRPr="00C31E24">
        <w:tab/>
        <w:t>Session Description Protocol</w:t>
      </w:r>
    </w:p>
    <w:p w14:paraId="4F3EB42B" w14:textId="77777777" w:rsidR="00784A32" w:rsidRPr="00C31E24" w:rsidRDefault="00784A32" w:rsidP="00784A32">
      <w:pPr>
        <w:pStyle w:val="EW"/>
      </w:pPr>
      <w:r w:rsidRPr="00C31E24">
        <w:t>SIP</w:t>
      </w:r>
      <w:r w:rsidRPr="00C31E24">
        <w:tab/>
      </w:r>
      <w:r w:rsidRPr="00C31E24">
        <w:tab/>
        <w:t>Session Initiation Protocol</w:t>
      </w:r>
    </w:p>
    <w:p w14:paraId="3392BC46" w14:textId="77777777" w:rsidR="00784A32" w:rsidRPr="00C31E24" w:rsidRDefault="00784A32" w:rsidP="00784A32">
      <w:pPr>
        <w:pStyle w:val="EW"/>
      </w:pPr>
      <w:r w:rsidRPr="00C31E24">
        <w:t>SPK</w:t>
      </w:r>
      <w:r w:rsidRPr="00C31E24">
        <w:tab/>
      </w:r>
      <w:r w:rsidRPr="00C31E24">
        <w:tab/>
        <w:t>Signalling Protection Key</w:t>
      </w:r>
    </w:p>
    <w:p w14:paraId="1F4D9D6D" w14:textId="77777777" w:rsidR="00784A32" w:rsidRPr="00C31E24" w:rsidRDefault="00784A32" w:rsidP="00784A32">
      <w:pPr>
        <w:pStyle w:val="EW"/>
      </w:pPr>
      <w:r w:rsidRPr="00C31E24">
        <w:t>SS</w:t>
      </w:r>
      <w:r w:rsidRPr="00C31E24">
        <w:tab/>
      </w:r>
      <w:r w:rsidRPr="00C31E24">
        <w:tab/>
        <w:t>System Simulator</w:t>
      </w:r>
    </w:p>
    <w:p w14:paraId="7F9D29D2" w14:textId="77777777" w:rsidR="00784A32" w:rsidRPr="00C31E24" w:rsidRDefault="00784A32" w:rsidP="00784A32">
      <w:pPr>
        <w:pStyle w:val="EW"/>
      </w:pPr>
      <w:r w:rsidRPr="00C31E24">
        <w:t>SSRC</w:t>
      </w:r>
      <w:r w:rsidRPr="00C31E24">
        <w:tab/>
      </w:r>
      <w:r w:rsidRPr="00C31E24">
        <w:tab/>
        <w:t>Synchronization SouRCe</w:t>
      </w:r>
    </w:p>
    <w:p w14:paraId="4B5A6B94" w14:textId="77777777" w:rsidR="00784A32" w:rsidRPr="00C31E24" w:rsidRDefault="00784A32" w:rsidP="00784A32">
      <w:pPr>
        <w:pStyle w:val="EW"/>
      </w:pPr>
      <w:r w:rsidRPr="00C31E24">
        <w:t>TGI</w:t>
      </w:r>
      <w:r w:rsidRPr="00C31E24">
        <w:tab/>
      </w:r>
      <w:r w:rsidRPr="00C31E24">
        <w:tab/>
        <w:t>Temporary MCVideo Group Identity</w:t>
      </w:r>
    </w:p>
    <w:p w14:paraId="66DDE434" w14:textId="77777777" w:rsidR="00784A32" w:rsidRPr="00C31E24" w:rsidRDefault="00784A32" w:rsidP="00784A32">
      <w:pPr>
        <w:pStyle w:val="EW"/>
      </w:pPr>
      <w:r w:rsidRPr="00C31E24">
        <w:t>TMGI</w:t>
      </w:r>
      <w:r w:rsidRPr="00C31E24">
        <w:tab/>
      </w:r>
      <w:r w:rsidRPr="00C31E24">
        <w:tab/>
        <w:t>Temporary Mobile Group Identity</w:t>
      </w:r>
    </w:p>
    <w:p w14:paraId="69889E1E" w14:textId="77777777" w:rsidR="00784A32" w:rsidRPr="00C31E24" w:rsidRDefault="00784A32" w:rsidP="00784A32">
      <w:pPr>
        <w:pStyle w:val="EW"/>
      </w:pPr>
      <w:r w:rsidRPr="00C31E24">
        <w:t>TP</w:t>
      </w:r>
      <w:r w:rsidRPr="00C31E24">
        <w:tab/>
      </w:r>
      <w:r w:rsidRPr="00C31E24">
        <w:tab/>
        <w:t>Transmission Point</w:t>
      </w:r>
    </w:p>
    <w:p w14:paraId="3926CF13" w14:textId="77777777" w:rsidR="00784A32" w:rsidRPr="00C31E24" w:rsidRDefault="00784A32" w:rsidP="00784A32">
      <w:pPr>
        <w:pStyle w:val="EW"/>
      </w:pPr>
      <w:r w:rsidRPr="00C31E24">
        <w:t>TP</w:t>
      </w:r>
      <w:r w:rsidRPr="00C31E24">
        <w:tab/>
      </w:r>
      <w:r w:rsidRPr="00C31E24">
        <w:tab/>
        <w:t>Test Purpose</w:t>
      </w:r>
    </w:p>
    <w:p w14:paraId="20E2CE24" w14:textId="77777777" w:rsidR="00784A32" w:rsidRPr="00C31E24" w:rsidRDefault="00784A32" w:rsidP="00784A32">
      <w:pPr>
        <w:pStyle w:val="EW"/>
      </w:pPr>
      <w:r w:rsidRPr="00C31E24">
        <w:t>UE</w:t>
      </w:r>
      <w:r w:rsidRPr="00C31E24">
        <w:tab/>
      </w:r>
      <w:r w:rsidRPr="00C31E24">
        <w:tab/>
        <w:t>User Equipment</w:t>
      </w:r>
    </w:p>
    <w:p w14:paraId="380B046F" w14:textId="77777777" w:rsidR="00784A32" w:rsidRPr="00C31E24" w:rsidRDefault="00784A32" w:rsidP="00784A32">
      <w:pPr>
        <w:pStyle w:val="EW"/>
      </w:pPr>
      <w:r w:rsidRPr="00C31E24">
        <w:t>URI</w:t>
      </w:r>
      <w:r w:rsidRPr="00C31E24">
        <w:tab/>
      </w:r>
      <w:r w:rsidRPr="00C31E24">
        <w:tab/>
        <w:t>Uniform Resource Identifier</w:t>
      </w:r>
    </w:p>
    <w:p w14:paraId="19B5E97F" w14:textId="77777777" w:rsidR="00784A32" w:rsidRPr="00C31E24" w:rsidRDefault="00784A32" w:rsidP="00784A32">
      <w:pPr>
        <w:pStyle w:val="EW"/>
      </w:pPr>
      <w:r w:rsidRPr="00C31E24">
        <w:t>XPK</w:t>
      </w:r>
      <w:r w:rsidRPr="00C31E24">
        <w:tab/>
      </w:r>
      <w:r w:rsidRPr="00C31E24">
        <w:tab/>
        <w:t>XML Protection Key</w:t>
      </w:r>
    </w:p>
    <w:p w14:paraId="72CB7870" w14:textId="77777777" w:rsidR="00784A32" w:rsidRPr="00C31E24" w:rsidRDefault="00784A32" w:rsidP="00784A32">
      <w:pPr>
        <w:pStyle w:val="Heading1"/>
      </w:pPr>
      <w:bookmarkStart w:id="68" w:name="_Toc52787441"/>
      <w:bookmarkStart w:id="69" w:name="_Toc52787621"/>
      <w:bookmarkStart w:id="70" w:name="_Toc75906874"/>
      <w:bookmarkStart w:id="71" w:name="_Toc75907211"/>
      <w:bookmarkStart w:id="72" w:name="_Toc84345696"/>
      <w:bookmarkStart w:id="73" w:name="_Toc99871244"/>
      <w:r w:rsidRPr="00C31E24">
        <w:t>4</w:t>
      </w:r>
      <w:r w:rsidRPr="00C31E24">
        <w:tab/>
        <w:t>General</w:t>
      </w:r>
      <w:bookmarkEnd w:id="68"/>
      <w:bookmarkEnd w:id="69"/>
      <w:bookmarkEnd w:id="70"/>
      <w:bookmarkEnd w:id="71"/>
      <w:bookmarkEnd w:id="72"/>
      <w:bookmarkEnd w:id="73"/>
    </w:p>
    <w:p w14:paraId="02D84F96" w14:textId="77777777" w:rsidR="00784A32" w:rsidRPr="00C31E24" w:rsidRDefault="00784A32" w:rsidP="00784A32">
      <w:pPr>
        <w:pStyle w:val="Heading2"/>
      </w:pPr>
      <w:bookmarkStart w:id="74" w:name="_Toc52787442"/>
      <w:bookmarkStart w:id="75" w:name="_Toc52787622"/>
      <w:bookmarkStart w:id="76" w:name="_Toc75906875"/>
      <w:bookmarkStart w:id="77" w:name="_Toc75907212"/>
      <w:bookmarkStart w:id="78" w:name="_Toc84345697"/>
      <w:bookmarkStart w:id="79" w:name="_Toc99871245"/>
      <w:r w:rsidRPr="00C31E24">
        <w:t>4.1</w:t>
      </w:r>
      <w:r w:rsidRPr="00C31E24">
        <w:tab/>
        <w:t>Test methodology</w:t>
      </w:r>
      <w:bookmarkEnd w:id="74"/>
      <w:bookmarkEnd w:id="75"/>
      <w:bookmarkEnd w:id="76"/>
      <w:bookmarkEnd w:id="77"/>
      <w:bookmarkEnd w:id="78"/>
      <w:bookmarkEnd w:id="79"/>
    </w:p>
    <w:p w14:paraId="3F71DA60" w14:textId="77777777" w:rsidR="00784A32" w:rsidRPr="00C31E24" w:rsidRDefault="00784A32" w:rsidP="00784A32">
      <w:pPr>
        <w:pStyle w:val="Heading3"/>
      </w:pPr>
      <w:bookmarkStart w:id="80" w:name="_Toc52787443"/>
      <w:bookmarkStart w:id="81" w:name="_Toc52787623"/>
      <w:bookmarkStart w:id="82" w:name="_Toc75906876"/>
      <w:bookmarkStart w:id="83" w:name="_Toc75907213"/>
      <w:bookmarkStart w:id="84" w:name="_Toc84345698"/>
      <w:bookmarkStart w:id="85" w:name="_Toc99871246"/>
      <w:r w:rsidRPr="00C31E24">
        <w:t>4.1.1</w:t>
      </w:r>
      <w:r w:rsidRPr="00C31E24">
        <w:tab/>
        <w:t>Testing of optional functions and procedures</w:t>
      </w:r>
      <w:bookmarkEnd w:id="80"/>
      <w:bookmarkEnd w:id="81"/>
      <w:bookmarkEnd w:id="82"/>
      <w:bookmarkEnd w:id="83"/>
      <w:bookmarkEnd w:id="84"/>
      <w:bookmarkEnd w:id="85"/>
    </w:p>
    <w:p w14:paraId="0DD36727" w14:textId="77777777" w:rsidR="00784A32" w:rsidRPr="00C31E24" w:rsidRDefault="00784A32" w:rsidP="00784A32">
      <w:r w:rsidRPr="00C31E24">
        <w:t>Any function or procedure which is optional, may be subject to a conformance test if it is implemented in the MCVideo Client.</w:t>
      </w:r>
    </w:p>
    <w:p w14:paraId="0228F839" w14:textId="77777777" w:rsidR="00784A32" w:rsidRPr="00C31E24" w:rsidRDefault="00784A32" w:rsidP="00784A32">
      <w:r w:rsidRPr="00C31E24">
        <w:t>A declaration by the MCVideo Client supplier (to use the Implementation Conformance Statement (ICS) proforma specified in TS 36.579-4 [4]) is used to determine whether an optional function/procedure has been implemented.</w:t>
      </w:r>
    </w:p>
    <w:p w14:paraId="78C746E5" w14:textId="77777777" w:rsidR="00784A32" w:rsidRPr="00C31E24" w:rsidRDefault="00784A32" w:rsidP="00784A32">
      <w:pPr>
        <w:pStyle w:val="Heading3"/>
      </w:pPr>
      <w:bookmarkStart w:id="86" w:name="_Toc52787444"/>
      <w:bookmarkStart w:id="87" w:name="_Toc52787624"/>
      <w:bookmarkStart w:id="88" w:name="_Toc75906877"/>
      <w:bookmarkStart w:id="89" w:name="_Toc75907214"/>
      <w:bookmarkStart w:id="90" w:name="_Toc84345699"/>
      <w:bookmarkStart w:id="91" w:name="_Toc99871247"/>
      <w:r w:rsidRPr="00C31E24">
        <w:t>4.1.2</w:t>
      </w:r>
      <w:r w:rsidRPr="00C31E24">
        <w:tab/>
        <w:t>Test interfaces and facilities</w:t>
      </w:r>
      <w:bookmarkEnd w:id="86"/>
      <w:bookmarkEnd w:id="87"/>
      <w:bookmarkEnd w:id="88"/>
      <w:bookmarkEnd w:id="89"/>
      <w:bookmarkEnd w:id="90"/>
      <w:bookmarkEnd w:id="91"/>
    </w:p>
    <w:p w14:paraId="0FF7B522" w14:textId="77777777" w:rsidR="00784A32" w:rsidRPr="00C31E24" w:rsidRDefault="00784A32" w:rsidP="00784A32">
      <w:r w:rsidRPr="00C31E24">
        <w:t>Detailed descriptions of the MCVideo</w:t>
      </w:r>
    </w:p>
    <w:p w14:paraId="2CECA029" w14:textId="77777777" w:rsidR="00784A32" w:rsidRPr="00C31E24" w:rsidRDefault="00784A32" w:rsidP="00784A32">
      <w:r w:rsidRPr="00C31E24">
        <w:t>Client test interfaces and special facilities for testing are provided in TS 36.509 [19].</w:t>
      </w:r>
    </w:p>
    <w:p w14:paraId="0CC91153" w14:textId="77777777" w:rsidR="00784A32" w:rsidRPr="00C31E24" w:rsidRDefault="00784A32" w:rsidP="00784A32">
      <w:pPr>
        <w:pStyle w:val="Heading2"/>
      </w:pPr>
      <w:bookmarkStart w:id="92" w:name="_Toc52787445"/>
      <w:bookmarkStart w:id="93" w:name="_Toc52787625"/>
      <w:bookmarkStart w:id="94" w:name="_Toc75906878"/>
      <w:bookmarkStart w:id="95" w:name="_Toc75907215"/>
      <w:bookmarkStart w:id="96" w:name="_Toc84345700"/>
      <w:bookmarkStart w:id="97" w:name="_Toc99871248"/>
      <w:r w:rsidRPr="00C31E24">
        <w:lastRenderedPageBreak/>
        <w:t>4.2</w:t>
      </w:r>
      <w:r w:rsidRPr="00C31E24">
        <w:tab/>
        <w:t>Implicit testing</w:t>
      </w:r>
      <w:bookmarkEnd w:id="92"/>
      <w:bookmarkEnd w:id="93"/>
      <w:bookmarkEnd w:id="94"/>
      <w:bookmarkEnd w:id="95"/>
      <w:bookmarkEnd w:id="96"/>
      <w:bookmarkEnd w:id="97"/>
    </w:p>
    <w:p w14:paraId="18AA5B1F" w14:textId="77777777" w:rsidR="00784A32" w:rsidRPr="00C31E24" w:rsidRDefault="00784A32" w:rsidP="00784A32">
      <w:r w:rsidRPr="00C31E24">
        <w:t>For some 3GPP MCVideo protocol features conformance is not verified explicitly in the present document. This does not imply that correct functioning of these features is not essential, but that these are implicitly tested to a sufficient degree in tests which are not explicitly dedicated to test the feature.</w:t>
      </w:r>
    </w:p>
    <w:p w14:paraId="5A76700E" w14:textId="77777777" w:rsidR="00784A32" w:rsidRPr="00C31E24" w:rsidRDefault="00784A32" w:rsidP="00784A32">
      <w:pPr>
        <w:pStyle w:val="Heading2"/>
      </w:pPr>
      <w:bookmarkStart w:id="98" w:name="_Toc52787446"/>
      <w:bookmarkStart w:id="99" w:name="_Toc52787626"/>
      <w:bookmarkStart w:id="100" w:name="_Toc75906879"/>
      <w:bookmarkStart w:id="101" w:name="_Toc75907216"/>
      <w:bookmarkStart w:id="102" w:name="_Toc84345701"/>
      <w:bookmarkStart w:id="103" w:name="_Toc99871249"/>
      <w:r w:rsidRPr="00C31E24">
        <w:t>4.3</w:t>
      </w:r>
      <w:r w:rsidRPr="00C31E24">
        <w:tab/>
        <w:t>Repetition of tests</w:t>
      </w:r>
      <w:bookmarkEnd w:id="98"/>
      <w:bookmarkEnd w:id="99"/>
      <w:bookmarkEnd w:id="100"/>
      <w:bookmarkEnd w:id="101"/>
      <w:bookmarkEnd w:id="102"/>
      <w:bookmarkEnd w:id="103"/>
    </w:p>
    <w:p w14:paraId="0CB5A0FB" w14:textId="77777777" w:rsidR="00784A32" w:rsidRPr="00C31E24" w:rsidRDefault="00784A32" w:rsidP="00784A32">
      <w:r w:rsidRPr="00C31E24">
        <w:t>As a general rule, the test cases specified in the present document are highly reproducible and do not need to be repeated unless otherwise stated.</w:t>
      </w:r>
    </w:p>
    <w:p w14:paraId="2EED7322" w14:textId="77777777" w:rsidR="00784A32" w:rsidRPr="00C31E24" w:rsidRDefault="00784A32" w:rsidP="00784A32">
      <w:pPr>
        <w:pStyle w:val="Heading2"/>
      </w:pPr>
      <w:bookmarkStart w:id="104" w:name="_Toc52787447"/>
      <w:bookmarkStart w:id="105" w:name="_Toc52787627"/>
      <w:bookmarkStart w:id="106" w:name="_Toc75906880"/>
      <w:bookmarkStart w:id="107" w:name="_Toc75907217"/>
      <w:bookmarkStart w:id="108" w:name="_Toc84345702"/>
      <w:bookmarkStart w:id="109" w:name="_Toc99871250"/>
      <w:r w:rsidRPr="00C31E24">
        <w:t>4.4</w:t>
      </w:r>
      <w:r w:rsidRPr="00C31E24">
        <w:tab/>
        <w:t>Handling of differences between conformance requirements in different releases of cores specifications</w:t>
      </w:r>
      <w:bookmarkEnd w:id="104"/>
      <w:bookmarkEnd w:id="105"/>
      <w:bookmarkEnd w:id="106"/>
      <w:bookmarkEnd w:id="107"/>
      <w:bookmarkEnd w:id="108"/>
      <w:bookmarkEnd w:id="109"/>
    </w:p>
    <w:p w14:paraId="6666B0CC" w14:textId="77777777" w:rsidR="00784A32" w:rsidRPr="00C31E24" w:rsidRDefault="00784A32" w:rsidP="00784A32">
      <w:r w:rsidRPr="00C31E24">
        <w:t>The conformance requirements which determine the scope of each test case are explicitly copy-pasted from relevant core specifications in the especially dedicated for this clause of each test with the title 'Conformance requirements'.</w:t>
      </w:r>
    </w:p>
    <w:p w14:paraId="0C996CF6" w14:textId="77777777" w:rsidR="00784A32" w:rsidRPr="00C31E24" w:rsidRDefault="00784A32" w:rsidP="00784A32">
      <w:pPr>
        <w:pStyle w:val="NO"/>
      </w:pPr>
      <w:r w:rsidRPr="00C31E24">
        <w:t>NOTE:</w:t>
      </w:r>
      <w:r w:rsidRPr="00C31E24">
        <w:tab/>
        <w:t>When in the copy/pasted text there are references to other specifications the reference numbers will not match the reference numbers used in the present document. This approach has been taken in order to allow easy copy and then search for conformance requirements in those specifications.</w:t>
      </w:r>
    </w:p>
    <w:p w14:paraId="74F5CD97" w14:textId="77777777" w:rsidR="00784A32" w:rsidRPr="00C31E24" w:rsidRDefault="00784A32" w:rsidP="00784A32">
      <w:r w:rsidRPr="00C31E24">
        <w:t xml:space="preserve">When differences between conformance requirements in different releases of the cores specifications have impact </w:t>
      </w:r>
      <w:r w:rsidRPr="00C31E24">
        <w:rPr>
          <w:lang w:eastAsia="ja-JP"/>
        </w:rPr>
        <w:t xml:space="preserve">on the </w:t>
      </w:r>
      <w:r w:rsidRPr="00C31E24">
        <w:t>Pre-test conditions, Test procedure sequence or/and the</w:t>
      </w:r>
      <w:r w:rsidRPr="00C31E24">
        <w:rPr>
          <w:lang w:eastAsia="ja-JP"/>
        </w:rPr>
        <w:t xml:space="preserve"> </w:t>
      </w:r>
      <w:r w:rsidRPr="00C31E24">
        <w:t xml:space="preserve">Specific message contents, </w:t>
      </w:r>
      <w:r w:rsidRPr="00C31E24">
        <w:rPr>
          <w:lang w:eastAsia="ja-JP"/>
        </w:rPr>
        <w:t>the Conformance requirements related to different releases are specified separately with clear indication of the Release of the spec from which they were copied.</w:t>
      </w:r>
    </w:p>
    <w:p w14:paraId="14DD0ADA" w14:textId="77777777" w:rsidR="00784A32" w:rsidRPr="00C31E24" w:rsidRDefault="00784A32" w:rsidP="00784A32">
      <w:r w:rsidRPr="00C31E24">
        <w:t>When there is no Release indicated for a conformance requirement text, this should be understood either as the Conformance requirements in the latest version of the spec with release = the TC Applicability release (which can be found in TS 36.579-4 [4], Table 4-1: Applicability of tests and additional information for testing, column 'Release'), or, as the Conformance requirements in the latest version of the spec of the release when the feature was introduced to the core specs.</w:t>
      </w:r>
    </w:p>
    <w:p w14:paraId="7EF5FD5F" w14:textId="77777777" w:rsidR="00784A32" w:rsidRPr="00C31E24" w:rsidRDefault="00784A32" w:rsidP="00784A32">
      <w:pPr>
        <w:pStyle w:val="Heading2"/>
      </w:pPr>
      <w:bookmarkStart w:id="110" w:name="_Toc52787448"/>
      <w:bookmarkStart w:id="111" w:name="_Toc52787628"/>
      <w:bookmarkStart w:id="112" w:name="_Toc75906881"/>
      <w:bookmarkStart w:id="113" w:name="_Toc75907218"/>
      <w:bookmarkStart w:id="114" w:name="_Toc84345703"/>
      <w:bookmarkStart w:id="115" w:name="_Toc99871251"/>
      <w:r w:rsidRPr="00C31E24">
        <w:t>4.5</w:t>
      </w:r>
      <w:r w:rsidRPr="00C31E24">
        <w:tab/>
        <w:t>Reference conditions</w:t>
      </w:r>
      <w:bookmarkEnd w:id="110"/>
      <w:bookmarkEnd w:id="111"/>
      <w:bookmarkEnd w:id="112"/>
      <w:bookmarkEnd w:id="113"/>
      <w:bookmarkEnd w:id="114"/>
      <w:bookmarkEnd w:id="115"/>
    </w:p>
    <w:p w14:paraId="3E061DD9" w14:textId="236F6159" w:rsidR="00784A32" w:rsidRPr="00C31E24" w:rsidRDefault="00784A32" w:rsidP="00784A32">
      <w:r w:rsidRPr="00C31E24">
        <w:t>The reference environments used by all signalling and protocol tests is specified in TS 36.579-1 [2]. Where a test requires an environment that is different, this will be specified in the test itself.</w:t>
      </w:r>
    </w:p>
    <w:p w14:paraId="02F6532D" w14:textId="39E3A945" w:rsidR="00514499" w:rsidRPr="00C31E24" w:rsidRDefault="00514499" w:rsidP="00784A32">
      <w:r w:rsidRPr="00C31E24">
        <w:t>For all test cases in this document unless specified otherwise the condition MCVIDEO applies for all message contents.</w:t>
      </w:r>
    </w:p>
    <w:p w14:paraId="0BB3DCE3" w14:textId="77777777" w:rsidR="00784A32" w:rsidRPr="00C31E24" w:rsidRDefault="00784A32" w:rsidP="00784A32">
      <w:pPr>
        <w:pStyle w:val="Heading2"/>
      </w:pPr>
      <w:bookmarkStart w:id="116" w:name="_Toc52787449"/>
      <w:bookmarkStart w:id="117" w:name="_Toc52787629"/>
      <w:bookmarkStart w:id="118" w:name="_Toc75906882"/>
      <w:bookmarkStart w:id="119" w:name="_Toc75907219"/>
      <w:bookmarkStart w:id="120" w:name="_Toc84345704"/>
      <w:bookmarkStart w:id="121" w:name="_Toc99871252"/>
      <w:r w:rsidRPr="00C31E24">
        <w:t>4.6</w:t>
      </w:r>
      <w:r w:rsidRPr="00C31E24">
        <w:tab/>
        <w:t>Generic setup procedures</w:t>
      </w:r>
      <w:bookmarkEnd w:id="116"/>
      <w:bookmarkEnd w:id="117"/>
      <w:bookmarkEnd w:id="118"/>
      <w:bookmarkEnd w:id="119"/>
      <w:bookmarkEnd w:id="120"/>
      <w:bookmarkEnd w:id="121"/>
    </w:p>
    <w:p w14:paraId="0E2D95C8" w14:textId="77777777" w:rsidR="00784A32" w:rsidRPr="00C31E24" w:rsidRDefault="00784A32" w:rsidP="00784A32">
      <w:r w:rsidRPr="00C31E24">
        <w:t>A set of basic generic procedures for MCVideo Client-Server communication are described in TS 36.579-1 [2]. These procedures will be used in numerous test cases throughout the present document.</w:t>
      </w:r>
    </w:p>
    <w:p w14:paraId="05D7DEAB" w14:textId="77777777" w:rsidR="00784A32" w:rsidRPr="00C31E24" w:rsidRDefault="00784A32" w:rsidP="00784A32">
      <w:pPr>
        <w:pStyle w:val="Heading1"/>
      </w:pPr>
      <w:bookmarkStart w:id="122" w:name="_Toc52787450"/>
      <w:bookmarkStart w:id="123" w:name="_Toc52787630"/>
      <w:bookmarkStart w:id="124" w:name="_Toc75906883"/>
      <w:bookmarkStart w:id="125" w:name="_Toc75907220"/>
      <w:bookmarkStart w:id="126" w:name="_Toc84345705"/>
      <w:bookmarkStart w:id="127" w:name="_Toc99871253"/>
      <w:r w:rsidRPr="00C31E24">
        <w:t>5</w:t>
      </w:r>
      <w:r w:rsidRPr="00C31E24">
        <w:tab/>
        <w:t>MCVideo Client Configuration</w:t>
      </w:r>
      <w:bookmarkEnd w:id="122"/>
      <w:bookmarkEnd w:id="123"/>
      <w:bookmarkEnd w:id="124"/>
      <w:bookmarkEnd w:id="125"/>
      <w:bookmarkEnd w:id="126"/>
      <w:bookmarkEnd w:id="127"/>
    </w:p>
    <w:p w14:paraId="458604C3" w14:textId="77777777" w:rsidR="00784A32" w:rsidRPr="00C31E24" w:rsidRDefault="00784A32" w:rsidP="00784A32">
      <w:pPr>
        <w:pStyle w:val="Heading2"/>
      </w:pPr>
      <w:bookmarkStart w:id="128" w:name="_Toc52787451"/>
      <w:bookmarkStart w:id="129" w:name="_Toc52787631"/>
      <w:bookmarkStart w:id="130" w:name="_Toc75906884"/>
      <w:bookmarkStart w:id="131" w:name="_Toc75907221"/>
      <w:bookmarkStart w:id="132" w:name="_Toc84345706"/>
      <w:bookmarkStart w:id="133" w:name="_Toc99871254"/>
      <w:r w:rsidRPr="00C31E24">
        <w:t>5.1</w:t>
      </w:r>
      <w:r w:rsidRPr="00C31E24">
        <w:tab/>
        <w:t>Configuration / Authentication / User Authorization / UE Configuration / User Profile / Key Generation</w:t>
      </w:r>
      <w:bookmarkEnd w:id="128"/>
      <w:bookmarkEnd w:id="129"/>
      <w:bookmarkEnd w:id="130"/>
      <w:bookmarkEnd w:id="131"/>
      <w:bookmarkEnd w:id="132"/>
      <w:bookmarkEnd w:id="133"/>
    </w:p>
    <w:p w14:paraId="417180FC" w14:textId="77777777" w:rsidR="00784A32" w:rsidRPr="00C31E24" w:rsidRDefault="00784A32" w:rsidP="00764DD4">
      <w:pPr>
        <w:pStyle w:val="H6"/>
      </w:pPr>
      <w:bookmarkStart w:id="134" w:name="_Toc52787452"/>
      <w:bookmarkStart w:id="135" w:name="_Toc52787632"/>
      <w:bookmarkStart w:id="136" w:name="_Toc75906885"/>
      <w:bookmarkStart w:id="137" w:name="_Toc75907222"/>
      <w:r w:rsidRPr="00C31E24">
        <w:t>5.1.1</w:t>
      </w:r>
      <w:r w:rsidRPr="00C31E24">
        <w:tab/>
        <w:t>Test Purpose (TP)</w:t>
      </w:r>
      <w:bookmarkEnd w:id="134"/>
      <w:bookmarkEnd w:id="135"/>
      <w:bookmarkEnd w:id="136"/>
      <w:bookmarkEnd w:id="137"/>
    </w:p>
    <w:p w14:paraId="3A6E1CB6" w14:textId="77777777" w:rsidR="00784A32" w:rsidRPr="00C31E24" w:rsidRDefault="00784A32" w:rsidP="00784A32">
      <w:pPr>
        <w:pStyle w:val="H6"/>
      </w:pPr>
      <w:r w:rsidRPr="00C31E24">
        <w:t>(1)</w:t>
      </w:r>
    </w:p>
    <w:p w14:paraId="2D5051CD"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attached to EPS services }</w:t>
      </w:r>
    </w:p>
    <w:p w14:paraId="7D5EFD96" w14:textId="77777777" w:rsidR="00784A32" w:rsidRPr="00C31E24" w:rsidRDefault="00784A32" w:rsidP="00784A32">
      <w:pPr>
        <w:pStyle w:val="PL"/>
        <w:rPr>
          <w:noProof w:val="0"/>
        </w:rPr>
      </w:pPr>
      <w:r w:rsidRPr="00C31E24">
        <w:rPr>
          <w:b/>
          <w:noProof w:val="0"/>
        </w:rPr>
        <w:lastRenderedPageBreak/>
        <w:t>ensure that</w:t>
      </w:r>
      <w:r w:rsidRPr="00C31E24">
        <w:rPr>
          <w:noProof w:val="0"/>
        </w:rPr>
        <w:t xml:space="preserve"> {</w:t>
      </w:r>
    </w:p>
    <w:p w14:paraId="403354B6"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activates an MCVideo application and requests MCVideo initialisation }</w:t>
      </w:r>
    </w:p>
    <w:p w14:paraId="0C458F48" w14:textId="77777777" w:rsidR="00784A32" w:rsidRPr="00C31E24" w:rsidRDefault="00784A32" w:rsidP="00784A32">
      <w:pPr>
        <w:pStyle w:val="PL"/>
        <w:rPr>
          <w:noProof w:val="0"/>
        </w:rPr>
      </w:pPr>
      <w:r w:rsidRPr="00C31E24">
        <w:rPr>
          <w:rFonts w:cs="Courier New"/>
          <w:noProof w:val="0"/>
          <w:szCs w:val="16"/>
        </w:rPr>
        <w:t xml:space="preserve">    </w:t>
      </w:r>
      <w:r w:rsidRPr="00C31E24">
        <w:rPr>
          <w:rFonts w:cs="Courier New"/>
          <w:b/>
          <w:noProof w:val="0"/>
          <w:szCs w:val="16"/>
        </w:rPr>
        <w:t>then</w:t>
      </w:r>
      <w:r w:rsidRPr="00C31E24">
        <w:rPr>
          <w:rFonts w:cs="Courier New"/>
          <w:noProof w:val="0"/>
          <w:szCs w:val="16"/>
        </w:rPr>
        <w:t xml:space="preserve"> { UE (MCVIDEO Client) performs MCVideo User Authentication </w:t>
      </w:r>
      <w:r w:rsidRPr="00C31E24">
        <w:rPr>
          <w:noProof w:val="0"/>
        </w:rPr>
        <w:t>}</w:t>
      </w:r>
    </w:p>
    <w:p w14:paraId="6396635E" w14:textId="77777777" w:rsidR="00784A32" w:rsidRPr="00C31E24" w:rsidRDefault="00784A32" w:rsidP="00784A32">
      <w:pPr>
        <w:pStyle w:val="PL"/>
        <w:rPr>
          <w:rFonts w:cs="Courier New"/>
          <w:noProof w:val="0"/>
          <w:szCs w:val="16"/>
        </w:rPr>
      </w:pPr>
      <w:r w:rsidRPr="00C31E24">
        <w:rPr>
          <w:noProof w:val="0"/>
        </w:rPr>
        <w:t xml:space="preserve">            </w:t>
      </w:r>
      <w:r w:rsidRPr="00C31E24">
        <w:rPr>
          <w:rFonts w:cs="Courier New"/>
          <w:noProof w:val="0"/>
          <w:szCs w:val="16"/>
        </w:rPr>
        <w:t>}</w:t>
      </w:r>
    </w:p>
    <w:p w14:paraId="1B6EFF6B" w14:textId="77777777" w:rsidR="00784A32" w:rsidRPr="00C31E24" w:rsidRDefault="00784A32" w:rsidP="00784A32">
      <w:pPr>
        <w:pStyle w:val="PL"/>
        <w:rPr>
          <w:rFonts w:cs="Courier New"/>
          <w:noProof w:val="0"/>
          <w:szCs w:val="16"/>
        </w:rPr>
      </w:pPr>
    </w:p>
    <w:p w14:paraId="0C495F6D" w14:textId="77777777" w:rsidR="00784A32" w:rsidRPr="00C31E24" w:rsidRDefault="00784A32" w:rsidP="00784A32">
      <w:pPr>
        <w:pStyle w:val="H6"/>
      </w:pPr>
      <w:r w:rsidRPr="00C31E24">
        <w:t>(2)</w:t>
      </w:r>
    </w:p>
    <w:p w14:paraId="75DE8ADF"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user authenticated }</w:t>
      </w:r>
    </w:p>
    <w:p w14:paraId="758288A4"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2BC0F0B1"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has established a secure HTTP tunnel }</w:t>
      </w:r>
    </w:p>
    <w:p w14:paraId="23DE8C8C" w14:textId="77777777" w:rsidR="00784A32" w:rsidRPr="00C31E24" w:rsidRDefault="00784A32" w:rsidP="00784A32">
      <w:pPr>
        <w:pStyle w:val="PL"/>
        <w:rPr>
          <w:noProof w:val="0"/>
        </w:rPr>
      </w:pPr>
      <w:r w:rsidRPr="00C31E24">
        <w:rPr>
          <w:rFonts w:cs="Courier New"/>
          <w:noProof w:val="0"/>
          <w:szCs w:val="16"/>
        </w:rPr>
        <w:t xml:space="preserve">    </w:t>
      </w:r>
      <w:r w:rsidRPr="00C31E24">
        <w:rPr>
          <w:rFonts w:cs="Courier New"/>
          <w:b/>
          <w:noProof w:val="0"/>
          <w:szCs w:val="16"/>
        </w:rPr>
        <w:t>then</w:t>
      </w:r>
      <w:r w:rsidRPr="00C31E24">
        <w:rPr>
          <w:rFonts w:cs="Courier New"/>
          <w:noProof w:val="0"/>
          <w:szCs w:val="16"/>
        </w:rPr>
        <w:t xml:space="preserve"> { UE (MCVIDEO Client) performs key management authorization and obtains identity management key material </w:t>
      </w:r>
      <w:r w:rsidRPr="00C31E24">
        <w:rPr>
          <w:noProof w:val="0"/>
        </w:rPr>
        <w:t>}</w:t>
      </w:r>
    </w:p>
    <w:p w14:paraId="2BC28CF6" w14:textId="77777777" w:rsidR="00784A32" w:rsidRPr="00C31E24" w:rsidRDefault="00784A32" w:rsidP="00784A32">
      <w:pPr>
        <w:pStyle w:val="PL"/>
        <w:rPr>
          <w:rFonts w:cs="Courier New"/>
          <w:noProof w:val="0"/>
          <w:szCs w:val="16"/>
        </w:rPr>
      </w:pPr>
      <w:r w:rsidRPr="00C31E24">
        <w:rPr>
          <w:noProof w:val="0"/>
        </w:rPr>
        <w:t xml:space="preserve">            </w:t>
      </w:r>
      <w:r w:rsidRPr="00C31E24">
        <w:rPr>
          <w:rFonts w:cs="Courier New"/>
          <w:noProof w:val="0"/>
          <w:szCs w:val="16"/>
        </w:rPr>
        <w:t>}</w:t>
      </w:r>
    </w:p>
    <w:p w14:paraId="61A67263" w14:textId="77777777" w:rsidR="00784A32" w:rsidRPr="00C31E24" w:rsidRDefault="00784A32" w:rsidP="00784A32">
      <w:pPr>
        <w:pStyle w:val="PL"/>
        <w:rPr>
          <w:rFonts w:cs="Courier New"/>
          <w:noProof w:val="0"/>
          <w:szCs w:val="16"/>
        </w:rPr>
      </w:pPr>
    </w:p>
    <w:p w14:paraId="497F2292" w14:textId="77777777" w:rsidR="00784A32" w:rsidRPr="00C31E24" w:rsidRDefault="00784A32" w:rsidP="00784A32">
      <w:pPr>
        <w:pStyle w:val="H6"/>
      </w:pPr>
      <w:r w:rsidRPr="00C31E24">
        <w:t>(3)</w:t>
      </w:r>
    </w:p>
    <w:p w14:paraId="2D5E1661"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has obtained identity management key material }</w:t>
      </w:r>
    </w:p>
    <w:p w14:paraId="0D8D4AD4"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007C545A"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requests user service authorization }</w:t>
      </w:r>
    </w:p>
    <w:p w14:paraId="3CBCB00D" w14:textId="77777777" w:rsidR="00784A32" w:rsidRPr="00C31E24" w:rsidRDefault="00784A32" w:rsidP="00784A32">
      <w:pPr>
        <w:pStyle w:val="PL"/>
        <w:rPr>
          <w:noProof w:val="0"/>
        </w:rPr>
      </w:pPr>
      <w:r w:rsidRPr="00C31E24">
        <w:rPr>
          <w:rFonts w:cs="Courier New"/>
          <w:noProof w:val="0"/>
          <w:szCs w:val="16"/>
        </w:rPr>
        <w:t xml:space="preserve">    </w:t>
      </w:r>
      <w:r w:rsidRPr="00C31E24">
        <w:rPr>
          <w:rFonts w:cs="Courier New"/>
          <w:b/>
          <w:noProof w:val="0"/>
          <w:szCs w:val="16"/>
        </w:rPr>
        <w:t>then</w:t>
      </w:r>
      <w:r w:rsidRPr="00C31E24">
        <w:rPr>
          <w:rFonts w:cs="Courier New"/>
          <w:noProof w:val="0"/>
          <w:szCs w:val="16"/>
        </w:rPr>
        <w:t xml:space="preserve"> { UE (MCVIDEO Client) sends a user authorization request to the MCVideo Server </w:t>
      </w:r>
      <w:r w:rsidRPr="00C31E24">
        <w:rPr>
          <w:noProof w:val="0"/>
        </w:rPr>
        <w:t>}</w:t>
      </w:r>
    </w:p>
    <w:p w14:paraId="2DBAB4C6" w14:textId="77777777" w:rsidR="00784A32" w:rsidRPr="00C31E24" w:rsidRDefault="00784A32" w:rsidP="00784A32">
      <w:pPr>
        <w:pStyle w:val="PL"/>
        <w:rPr>
          <w:rFonts w:cs="Courier New"/>
          <w:noProof w:val="0"/>
          <w:szCs w:val="16"/>
        </w:rPr>
      </w:pPr>
      <w:r w:rsidRPr="00C31E24">
        <w:rPr>
          <w:noProof w:val="0"/>
        </w:rPr>
        <w:t xml:space="preserve">            </w:t>
      </w:r>
      <w:r w:rsidRPr="00C31E24">
        <w:rPr>
          <w:rFonts w:cs="Courier New"/>
          <w:noProof w:val="0"/>
          <w:szCs w:val="16"/>
        </w:rPr>
        <w:t>}</w:t>
      </w:r>
    </w:p>
    <w:p w14:paraId="6EB5CAE5" w14:textId="77777777" w:rsidR="00784A32" w:rsidRPr="00C31E24" w:rsidRDefault="00784A32" w:rsidP="00784A32">
      <w:pPr>
        <w:pStyle w:val="PL"/>
        <w:rPr>
          <w:rFonts w:cs="Courier New"/>
          <w:noProof w:val="0"/>
          <w:szCs w:val="16"/>
        </w:rPr>
      </w:pPr>
    </w:p>
    <w:p w14:paraId="4F35B185" w14:textId="77777777" w:rsidR="00784A32" w:rsidRPr="00C31E24" w:rsidRDefault="00784A32" w:rsidP="00784A32">
      <w:pPr>
        <w:pStyle w:val="H6"/>
      </w:pPr>
      <w:r w:rsidRPr="00C31E24">
        <w:t>(4)</w:t>
      </w:r>
    </w:p>
    <w:p w14:paraId="59E81EBF"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authorized for user services }</w:t>
      </w:r>
    </w:p>
    <w:p w14:paraId="38F060A6"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78B8A348"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requests configuration management authorization}</w:t>
      </w:r>
    </w:p>
    <w:p w14:paraId="5E5CFF55" w14:textId="77777777" w:rsidR="00784A32" w:rsidRPr="00C31E24" w:rsidRDefault="00784A32" w:rsidP="00784A32">
      <w:pPr>
        <w:pStyle w:val="PL"/>
        <w:rPr>
          <w:noProof w:val="0"/>
        </w:rPr>
      </w:pPr>
      <w:r w:rsidRPr="00C31E24">
        <w:rPr>
          <w:rFonts w:cs="Courier New"/>
          <w:noProof w:val="0"/>
          <w:szCs w:val="16"/>
        </w:rPr>
        <w:t xml:space="preserve">    </w:t>
      </w:r>
      <w:r w:rsidRPr="00C31E24">
        <w:rPr>
          <w:rFonts w:cs="Courier New"/>
          <w:b/>
          <w:noProof w:val="0"/>
          <w:szCs w:val="16"/>
        </w:rPr>
        <w:t>then</w:t>
      </w:r>
      <w:r w:rsidRPr="00C31E24">
        <w:rPr>
          <w:rFonts w:cs="Courier New"/>
          <w:noProof w:val="0"/>
          <w:szCs w:val="16"/>
        </w:rPr>
        <w:t xml:space="preserve"> { UE (MCVIDEO Client) requests subscription to multiple documents simultaneously </w:t>
      </w:r>
      <w:r w:rsidRPr="00C31E24">
        <w:rPr>
          <w:rFonts w:cs="Courier New"/>
          <w:b/>
          <w:noProof w:val="0"/>
          <w:szCs w:val="16"/>
        </w:rPr>
        <w:t>and</w:t>
      </w:r>
      <w:r w:rsidRPr="00C31E24">
        <w:rPr>
          <w:rFonts w:cs="Courier New"/>
          <w:noProof w:val="0"/>
          <w:szCs w:val="16"/>
        </w:rPr>
        <w:t xml:space="preserve"> request the retrieval of the MCVideo UE Configuration document, the MCVideo User Profile Configuration Document and the MCVideo Service Configuration Document </w:t>
      </w:r>
      <w:r w:rsidRPr="00C31E24">
        <w:rPr>
          <w:noProof w:val="0"/>
        </w:rPr>
        <w:t>}</w:t>
      </w:r>
    </w:p>
    <w:p w14:paraId="30BC5B96" w14:textId="77777777" w:rsidR="00784A32" w:rsidRPr="00C31E24" w:rsidRDefault="00784A32" w:rsidP="00784A32">
      <w:pPr>
        <w:pStyle w:val="PL"/>
        <w:rPr>
          <w:rFonts w:cs="Courier New"/>
          <w:noProof w:val="0"/>
          <w:szCs w:val="16"/>
        </w:rPr>
      </w:pPr>
      <w:r w:rsidRPr="00C31E24">
        <w:rPr>
          <w:noProof w:val="0"/>
        </w:rPr>
        <w:t xml:space="preserve">            </w:t>
      </w:r>
      <w:r w:rsidRPr="00C31E24">
        <w:rPr>
          <w:rFonts w:cs="Courier New"/>
          <w:noProof w:val="0"/>
          <w:szCs w:val="16"/>
        </w:rPr>
        <w:t>}</w:t>
      </w:r>
    </w:p>
    <w:p w14:paraId="45125F0F" w14:textId="77777777" w:rsidR="00784A32" w:rsidRPr="00C31E24" w:rsidRDefault="00784A32" w:rsidP="00784A32">
      <w:pPr>
        <w:pStyle w:val="PL"/>
        <w:rPr>
          <w:rFonts w:cs="Courier New"/>
          <w:noProof w:val="0"/>
          <w:szCs w:val="16"/>
        </w:rPr>
      </w:pPr>
    </w:p>
    <w:p w14:paraId="6CD5ACEB" w14:textId="77777777" w:rsidR="00784A32" w:rsidRPr="00C31E24" w:rsidRDefault="00784A32" w:rsidP="00784A32">
      <w:pPr>
        <w:pStyle w:val="H6"/>
      </w:pPr>
      <w:r w:rsidRPr="00C31E24">
        <w:t>(5)</w:t>
      </w:r>
    </w:p>
    <w:p w14:paraId="5C57B7D8"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obtained user configuration data }</w:t>
      </w:r>
    </w:p>
    <w:p w14:paraId="2C34B8B4"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7D9EA60E"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requests group management authorization }</w:t>
      </w:r>
    </w:p>
    <w:p w14:paraId="4A557107" w14:textId="77777777" w:rsidR="00784A32" w:rsidRPr="00C31E24" w:rsidRDefault="00784A32" w:rsidP="00784A32">
      <w:pPr>
        <w:pStyle w:val="PL"/>
        <w:rPr>
          <w:noProof w:val="0"/>
        </w:rPr>
      </w:pPr>
      <w:r w:rsidRPr="00C31E24">
        <w:rPr>
          <w:rFonts w:cs="Courier New"/>
          <w:noProof w:val="0"/>
          <w:szCs w:val="16"/>
        </w:rPr>
        <w:t xml:space="preserve">    </w:t>
      </w:r>
      <w:r w:rsidRPr="00C31E24">
        <w:rPr>
          <w:rFonts w:cs="Courier New"/>
          <w:b/>
          <w:noProof w:val="0"/>
          <w:szCs w:val="16"/>
        </w:rPr>
        <w:t>then</w:t>
      </w:r>
      <w:r w:rsidRPr="00C31E24">
        <w:rPr>
          <w:rFonts w:cs="Courier New"/>
          <w:noProof w:val="0"/>
          <w:szCs w:val="16"/>
        </w:rPr>
        <w:t xml:space="preserve"> { UE (MCVIDEO Client) receives the group profile including group traffic keys </w:t>
      </w:r>
      <w:r w:rsidRPr="00C31E24">
        <w:rPr>
          <w:noProof w:val="0"/>
        </w:rPr>
        <w:t>}</w:t>
      </w:r>
    </w:p>
    <w:p w14:paraId="4ADE02D1" w14:textId="77777777" w:rsidR="00784A32" w:rsidRPr="00C31E24" w:rsidRDefault="00784A32" w:rsidP="00784A32">
      <w:pPr>
        <w:pStyle w:val="PL"/>
        <w:rPr>
          <w:rFonts w:cs="Courier New"/>
          <w:noProof w:val="0"/>
          <w:szCs w:val="16"/>
        </w:rPr>
      </w:pPr>
      <w:r w:rsidRPr="00C31E24">
        <w:rPr>
          <w:noProof w:val="0"/>
        </w:rPr>
        <w:t xml:space="preserve">            </w:t>
      </w:r>
      <w:r w:rsidRPr="00C31E24">
        <w:rPr>
          <w:rFonts w:cs="Courier New"/>
          <w:noProof w:val="0"/>
          <w:szCs w:val="16"/>
        </w:rPr>
        <w:t>}</w:t>
      </w:r>
    </w:p>
    <w:p w14:paraId="421EEDA2" w14:textId="77777777" w:rsidR="00784A32" w:rsidRPr="00C31E24" w:rsidRDefault="00784A32" w:rsidP="00784A32">
      <w:pPr>
        <w:pStyle w:val="PL"/>
        <w:rPr>
          <w:rFonts w:cs="Courier New"/>
          <w:noProof w:val="0"/>
          <w:szCs w:val="16"/>
        </w:rPr>
      </w:pPr>
    </w:p>
    <w:p w14:paraId="378F344C" w14:textId="77777777" w:rsidR="00784A32" w:rsidRPr="00C31E24" w:rsidRDefault="00784A32" w:rsidP="00784A32">
      <w:pPr>
        <w:pStyle w:val="H6"/>
      </w:pPr>
      <w:r w:rsidRPr="00C31E24">
        <w:t>(6)</w:t>
      </w:r>
    </w:p>
    <w:p w14:paraId="0BD6164A"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obtained all required configuration data }</w:t>
      </w:r>
    </w:p>
    <w:p w14:paraId="2F21BDB8"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3C781575"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requires to refresh its service settings }</w:t>
      </w:r>
    </w:p>
    <w:p w14:paraId="65DC0CA2" w14:textId="77777777" w:rsidR="00784A32" w:rsidRPr="00C31E24" w:rsidRDefault="00784A32" w:rsidP="00784A32">
      <w:pPr>
        <w:pStyle w:val="PL"/>
        <w:rPr>
          <w:noProof w:val="0"/>
        </w:rPr>
      </w:pPr>
      <w:r w:rsidRPr="00C31E24">
        <w:rPr>
          <w:rFonts w:cs="Courier New"/>
          <w:noProof w:val="0"/>
          <w:szCs w:val="16"/>
        </w:rPr>
        <w:t xml:space="preserve">    </w:t>
      </w:r>
      <w:r w:rsidRPr="00C31E24">
        <w:rPr>
          <w:rFonts w:cs="Courier New"/>
          <w:b/>
          <w:noProof w:val="0"/>
          <w:szCs w:val="16"/>
        </w:rPr>
        <w:t>then</w:t>
      </w:r>
      <w:r w:rsidRPr="00C31E24">
        <w:rPr>
          <w:rFonts w:cs="Courier New"/>
          <w:noProof w:val="0"/>
          <w:szCs w:val="16"/>
        </w:rPr>
        <w:t xml:space="preserve"> { UE (MCVIDEO Client) sends a SIP PUBLISH request </w:t>
      </w:r>
      <w:r w:rsidRPr="00C31E24">
        <w:rPr>
          <w:noProof w:val="0"/>
        </w:rPr>
        <w:t>}</w:t>
      </w:r>
    </w:p>
    <w:p w14:paraId="45DD889B" w14:textId="77777777" w:rsidR="00784A32" w:rsidRPr="00C31E24" w:rsidRDefault="00784A32" w:rsidP="00784A32">
      <w:pPr>
        <w:pStyle w:val="PL"/>
        <w:rPr>
          <w:rFonts w:cs="Courier New"/>
          <w:noProof w:val="0"/>
          <w:szCs w:val="16"/>
        </w:rPr>
      </w:pPr>
      <w:r w:rsidRPr="00C31E24">
        <w:rPr>
          <w:noProof w:val="0"/>
        </w:rPr>
        <w:t xml:space="preserve">            </w:t>
      </w:r>
      <w:r w:rsidRPr="00C31E24">
        <w:rPr>
          <w:rFonts w:cs="Courier New"/>
          <w:noProof w:val="0"/>
          <w:szCs w:val="16"/>
        </w:rPr>
        <w:t>}</w:t>
      </w:r>
    </w:p>
    <w:p w14:paraId="5ECE6F69" w14:textId="77777777" w:rsidR="00784A32" w:rsidRPr="00C31E24" w:rsidRDefault="00784A32" w:rsidP="00784A32">
      <w:pPr>
        <w:pStyle w:val="PL"/>
        <w:rPr>
          <w:rFonts w:cs="Courier New"/>
          <w:noProof w:val="0"/>
          <w:szCs w:val="16"/>
        </w:rPr>
      </w:pPr>
    </w:p>
    <w:p w14:paraId="3094E577" w14:textId="77777777" w:rsidR="00784A32" w:rsidRPr="00C31E24" w:rsidRDefault="00784A32" w:rsidP="00764DD4">
      <w:pPr>
        <w:pStyle w:val="H6"/>
      </w:pPr>
      <w:bookmarkStart w:id="138" w:name="_Toc52787453"/>
      <w:bookmarkStart w:id="139" w:name="_Toc52787633"/>
      <w:bookmarkStart w:id="140" w:name="_Toc75906886"/>
      <w:bookmarkStart w:id="141" w:name="_Toc75907223"/>
      <w:r w:rsidRPr="00C31E24">
        <w:t>5.1.2</w:t>
      </w:r>
      <w:r w:rsidRPr="00C31E24">
        <w:tab/>
        <w:t>Conformance requirements</w:t>
      </w:r>
      <w:bookmarkEnd w:id="138"/>
      <w:bookmarkEnd w:id="139"/>
      <w:bookmarkEnd w:id="140"/>
      <w:bookmarkEnd w:id="141"/>
    </w:p>
    <w:p w14:paraId="5B33C34C" w14:textId="77777777" w:rsidR="00784A32" w:rsidRPr="00C31E24" w:rsidRDefault="00784A32" w:rsidP="00784A32">
      <w:pPr>
        <w:keepNext/>
        <w:keepLines/>
      </w:pPr>
      <w:r w:rsidRPr="00C31E24">
        <w:t xml:space="preserve">References: The conformance requirements covered in the present TC are specified in: TS 24.482 clause 6.2.1 and Annex A.2.1.2, TS 24.484 clauses 4.2.1, 4.2.2.1, 6.2.2, 6.3.1.1, 6.3.2.1, 6.3.2.2, 6.3.3.2.1, 6.3.3.2.2, 6.3.13.2.1 and 6.3.13.2.2, TS 24.481 clauses 6.2.2.2, 6.2.3, 6.3.3.2.1, 6.3.3.2.2 and 6.3.13.2.1, TS 24.281 clauses 7.2.1, 7.2.1A, 7.2.2 and 7.2.3, TS 33.180 clauses 5.1.3.1, 5.3.3, 6.1.2, and Annex D.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Rel-14 requirements.</w:t>
      </w:r>
    </w:p>
    <w:p w14:paraId="6BD815DF" w14:textId="77777777" w:rsidR="00784A32" w:rsidRPr="00C31E24" w:rsidRDefault="00784A32" w:rsidP="00784A32">
      <w:r w:rsidRPr="00C31E24">
        <w:t>[TS 24.482, clause 6.2.1]</w:t>
      </w:r>
    </w:p>
    <w:p w14:paraId="5BCBEEFE" w14:textId="77777777" w:rsidR="00784A32" w:rsidRPr="00C31E24" w:rsidRDefault="00784A32" w:rsidP="00784A32">
      <w:r w:rsidRPr="00C31E24">
        <w:t>Upon an indication from the MC service client to initiate MC service user authentication, the IdM client shall perform the user authentication procedure according to 3GPP TS 33.180 [17] with the following clarifications:</w:t>
      </w:r>
    </w:p>
    <w:p w14:paraId="399C5E2A" w14:textId="77777777" w:rsidR="00784A32" w:rsidRPr="00C31E24" w:rsidRDefault="00784A32" w:rsidP="00784A32">
      <w:pPr>
        <w:pStyle w:val="B1"/>
      </w:pPr>
      <w:r w:rsidRPr="00C31E24">
        <w:t>1)</w:t>
      </w:r>
      <w:r w:rsidRPr="00C31E24">
        <w:tab/>
        <w:t>shall establish a TLS tunnel to the authorisation endpoint of the IdM server as specified in 3GPP TS 33.180 [17] using the configured URL of the authorisation endpoint of the IdM server as specified in the "/&lt;x&gt;/OnNetwork/AppServerInfo/IDMSAuthEndpoint" leaf node defined in 3GPP TS 24.483 [11] and the clarifications in annex A;</w:t>
      </w:r>
    </w:p>
    <w:p w14:paraId="3ED54D92" w14:textId="77777777" w:rsidR="00784A32" w:rsidRPr="00C31E24" w:rsidRDefault="00784A32" w:rsidP="00784A32">
      <w:pPr>
        <w:pStyle w:val="B1"/>
      </w:pPr>
      <w:r w:rsidRPr="00C31E24">
        <w:t>2)</w:t>
      </w:r>
      <w:r w:rsidRPr="00C31E24">
        <w:tab/>
        <w:t>shall generate an OIDC Authentication Request message as specified in the OpenID Connect 1.0 [6] and IETF RFC 6749 [5] with the following clarifications:</w:t>
      </w:r>
    </w:p>
    <w:p w14:paraId="180DAB7D" w14:textId="77777777" w:rsidR="00784A32" w:rsidRPr="00C31E24" w:rsidRDefault="00784A32" w:rsidP="00784A32">
      <w:pPr>
        <w:pStyle w:val="B2"/>
      </w:pPr>
      <w:r w:rsidRPr="00C31E24">
        <w:lastRenderedPageBreak/>
        <w:t>a)</w:t>
      </w:r>
      <w:r w:rsidRPr="00C31E24">
        <w:tab/>
        <w:t>shall generate an HTTP GET request method according to IETF RFC 2616 [4];</w:t>
      </w:r>
    </w:p>
    <w:p w14:paraId="5F789EE5" w14:textId="77777777" w:rsidR="00784A32" w:rsidRPr="00C31E24" w:rsidRDefault="00784A32" w:rsidP="00784A32">
      <w:pPr>
        <w:pStyle w:val="B2"/>
      </w:pPr>
      <w:r w:rsidRPr="00C31E24">
        <w:t>b)</w:t>
      </w:r>
      <w:r w:rsidRPr="00C31E24">
        <w:tab/>
        <w:t>shall include the configured parameter IdM client id as the client_id parameter specified in 3GPP TS 33.180 [17] in the query component of the authorization endpoint's URI using the "application/x-www-form-urlencoded" format as specified in W3C.REC-html401-19991224 [7]; and</w:t>
      </w:r>
    </w:p>
    <w:p w14:paraId="317491C8" w14:textId="77777777" w:rsidR="00784A32" w:rsidRPr="00C31E24" w:rsidRDefault="00784A32" w:rsidP="00784A32">
      <w:pPr>
        <w:pStyle w:val="NO"/>
      </w:pPr>
      <w:r w:rsidRPr="00C31E24">
        <w:t>NOTE 1:</w:t>
      </w:r>
      <w:r w:rsidRPr="00C31E24">
        <w:tab/>
        <w:t>The configuration of client_id is specified in 3GPP TS 24.483 [11].</w:t>
      </w:r>
    </w:p>
    <w:p w14:paraId="60097048" w14:textId="77777777" w:rsidR="00784A32" w:rsidRPr="00C31E24" w:rsidRDefault="00784A32" w:rsidP="00784A32">
      <w:pPr>
        <w:pStyle w:val="B2"/>
      </w:pPr>
      <w:r w:rsidRPr="00C31E24">
        <w:t>c)</w:t>
      </w:r>
      <w:r w:rsidRPr="00C31E24">
        <w:tab/>
        <w:t>shall include the remaining required parameters as specified in 3GPP TS 33.180 [17] in the query component of the authorization endpoint's URI using the "application/x-www-form-urlencoded" format as specified in W3C.REC-html401-19991224 [7]; and</w:t>
      </w:r>
    </w:p>
    <w:p w14:paraId="6525770F" w14:textId="77777777" w:rsidR="00784A32" w:rsidRPr="00C31E24" w:rsidRDefault="00784A32" w:rsidP="00784A32">
      <w:pPr>
        <w:pStyle w:val="B1"/>
      </w:pPr>
      <w:r w:rsidRPr="00C31E24">
        <w:t>3)</w:t>
      </w:r>
      <w:r w:rsidRPr="00C31E24">
        <w:tab/>
        <w:t>shall send the HTTP GET request method towards the IdM server.</w:t>
      </w:r>
    </w:p>
    <w:p w14:paraId="695572C8" w14:textId="77777777" w:rsidR="00784A32" w:rsidRPr="00C31E24" w:rsidRDefault="00784A32" w:rsidP="00784A32">
      <w:pPr>
        <w:pStyle w:val="NO"/>
      </w:pPr>
      <w:r w:rsidRPr="00C31E24">
        <w:t>NOTE 2:</w:t>
      </w:r>
      <w:r w:rsidRPr="00C31E24">
        <w:tab/>
        <w:t>The OpenID Connect 1.0 [6] specification allows for an alternative mechanism for sending the OIDC Authentication request message using an HTTP POST request method which can be used in place of steps 1, 2, and 3 above.</w:t>
      </w:r>
    </w:p>
    <w:p w14:paraId="0E2157EC" w14:textId="77777777" w:rsidR="00784A32" w:rsidRPr="00C31E24" w:rsidRDefault="00784A32" w:rsidP="00784A32">
      <w:r w:rsidRPr="00C31E24">
        <w:t>Upon receipt of an HTTP 200 (OK) response from the IdM server, the IdM client:</w:t>
      </w:r>
    </w:p>
    <w:p w14:paraId="3036B67A" w14:textId="77777777" w:rsidR="00784A32" w:rsidRPr="00C31E24" w:rsidRDefault="00784A32" w:rsidP="00784A32">
      <w:pPr>
        <w:pStyle w:val="B1"/>
      </w:pPr>
      <w:r w:rsidRPr="00C31E24">
        <w:t>1)</w:t>
      </w:r>
      <w:r w:rsidRPr="00C31E24">
        <w:tab/>
        <w:t>shall prompt the MC service user for their username and password;</w:t>
      </w:r>
    </w:p>
    <w:p w14:paraId="3E033392" w14:textId="77777777" w:rsidR="00784A32" w:rsidRPr="00C31E24" w:rsidRDefault="00784A32" w:rsidP="00784A32">
      <w:pPr>
        <w:pStyle w:val="NO"/>
      </w:pPr>
      <w:r w:rsidRPr="00C31E24">
        <w:t>NOTE 3:</w:t>
      </w:r>
      <w:r w:rsidRPr="00C31E24">
        <w:tab/>
        <w:t>Other types of authentication are supported and are not defined by the OIDC specifications. 3GPP TS 33.180 [17] has defined username and password as a mandatory authentication method to be supported, hence a procedure to realize that method is included here.</w:t>
      </w:r>
    </w:p>
    <w:p w14:paraId="1BDE4C4C" w14:textId="77777777" w:rsidR="00784A32" w:rsidRPr="00C31E24" w:rsidRDefault="00784A32" w:rsidP="00784A32">
      <w:pPr>
        <w:pStyle w:val="B1"/>
      </w:pPr>
      <w:r w:rsidRPr="00C31E24">
        <w:t>2)</w:t>
      </w:r>
      <w:r w:rsidRPr="00C31E24">
        <w:tab/>
        <w:t>shall generate an HTTP POST request method containing the MC service user's username and password; and</w:t>
      </w:r>
    </w:p>
    <w:p w14:paraId="3A21B46F" w14:textId="77777777" w:rsidR="00784A32" w:rsidRPr="00C31E24" w:rsidRDefault="00784A32" w:rsidP="00784A32">
      <w:pPr>
        <w:pStyle w:val="B1"/>
      </w:pPr>
      <w:r w:rsidRPr="00C31E24">
        <w:t>3)</w:t>
      </w:r>
      <w:r w:rsidRPr="00C31E24">
        <w:tab/>
        <w:t>shall send the HTTP POST request method towards the IdM server.</w:t>
      </w:r>
    </w:p>
    <w:p w14:paraId="3A13E256" w14:textId="77777777" w:rsidR="00784A32" w:rsidRPr="00C31E24" w:rsidRDefault="00784A32" w:rsidP="00784A32">
      <w:r w:rsidRPr="00C31E24">
        <w:t xml:space="preserve">Upon receipt of an </w:t>
      </w:r>
      <w:r w:rsidRPr="00C31E24">
        <w:rPr>
          <w:shd w:val="clear" w:color="auto" w:fill="FFFFFF"/>
        </w:rPr>
        <w:t>OIDC Authentication Response message,</w:t>
      </w:r>
      <w:r w:rsidRPr="00C31E24">
        <w:t xml:space="preserve"> </w:t>
      </w:r>
      <w:r w:rsidRPr="00C31E24">
        <w:rPr>
          <w:shd w:val="clear" w:color="auto" w:fill="FFFFFF"/>
        </w:rPr>
        <w:t xml:space="preserve">the </w:t>
      </w:r>
      <w:r w:rsidRPr="00C31E24">
        <w:t>IdM client:</w:t>
      </w:r>
    </w:p>
    <w:p w14:paraId="27DED92E" w14:textId="77777777" w:rsidR="00784A32" w:rsidRPr="00C31E24" w:rsidRDefault="00784A32" w:rsidP="00784A32">
      <w:pPr>
        <w:pStyle w:val="B1"/>
      </w:pPr>
      <w:r w:rsidRPr="00C31E24">
        <w:t>1)</w:t>
      </w:r>
      <w:r w:rsidRPr="00C31E24">
        <w:tab/>
        <w:t>shall establish a TLS tunnel to the token endpoint of the IdM server as specified in 3GPP TS 33.180 [17] using the configured URL of the token endpoint of the IdM server as specified in the "/&lt;x&gt;/OnNetwork/AppServerInfo/IDMSTokenEndpoint" leaf node defined in 3GPP TS 24.483 [11] and the clarifications in annex A;</w:t>
      </w:r>
    </w:p>
    <w:p w14:paraId="2B3E8EAE" w14:textId="77777777" w:rsidR="00784A32" w:rsidRPr="00C31E24" w:rsidRDefault="00784A32" w:rsidP="00784A32">
      <w:pPr>
        <w:pStyle w:val="B1"/>
      </w:pPr>
      <w:r w:rsidRPr="00C31E24">
        <w:t>2)</w:t>
      </w:r>
      <w:r w:rsidRPr="00C31E24">
        <w:tab/>
        <w:t>shall generate an OIDC Token Request message as specified in OpenID Connect 1.0 [6] and IETF RFC 6749 [5] with the following clarifications:</w:t>
      </w:r>
    </w:p>
    <w:p w14:paraId="19F4824E" w14:textId="77777777" w:rsidR="00784A32" w:rsidRPr="00C31E24" w:rsidRDefault="00784A32" w:rsidP="00784A32">
      <w:pPr>
        <w:pStyle w:val="B2"/>
      </w:pPr>
      <w:r w:rsidRPr="00C31E24">
        <w:t>a)</w:t>
      </w:r>
      <w:r w:rsidRPr="00C31E24">
        <w:tab/>
        <w:t>shall generate an HTTP POST request method according to IETF RFC 2616 [4]; and</w:t>
      </w:r>
    </w:p>
    <w:p w14:paraId="54379CB0" w14:textId="77777777" w:rsidR="00784A32" w:rsidRPr="00C31E24" w:rsidRDefault="00784A32" w:rsidP="00784A32">
      <w:pPr>
        <w:pStyle w:val="B2"/>
      </w:pPr>
      <w:r w:rsidRPr="00C31E24">
        <w:t>b)</w:t>
      </w:r>
      <w:r w:rsidRPr="00C31E24">
        <w:tab/>
        <w:t>shall include the grant_type parameter set to a value of "authorization_code" and the other required parameters in the entity body of the HTTP POST request method using the using the "application/x-www-form-urlencoded" format as specified in 3GPP TS 33.180 [17]; and</w:t>
      </w:r>
    </w:p>
    <w:p w14:paraId="7482E82C" w14:textId="77777777" w:rsidR="00784A32" w:rsidRPr="00C31E24" w:rsidRDefault="00784A32" w:rsidP="00784A32">
      <w:pPr>
        <w:pStyle w:val="B1"/>
      </w:pPr>
      <w:r w:rsidRPr="00C31E24">
        <w:t>3)</w:t>
      </w:r>
      <w:r w:rsidRPr="00C31E24">
        <w:tab/>
        <w:t>shall send the HTTP POST request method towards the IdM server.</w:t>
      </w:r>
    </w:p>
    <w:p w14:paraId="5D11D0D3" w14:textId="77777777" w:rsidR="00784A32" w:rsidRPr="00C31E24" w:rsidRDefault="00784A32" w:rsidP="00784A32">
      <w:r w:rsidRPr="00C31E24">
        <w:t>Upon receipt of an OIDC Token Response message, the IdM client:</w:t>
      </w:r>
    </w:p>
    <w:p w14:paraId="0F851DC6" w14:textId="77777777" w:rsidR="00784A32" w:rsidRPr="00C31E24" w:rsidRDefault="00784A32" w:rsidP="00784A32">
      <w:pPr>
        <w:pStyle w:val="B1"/>
      </w:pPr>
      <w:r w:rsidRPr="00C31E24">
        <w:t>1)</w:t>
      </w:r>
      <w:r w:rsidRPr="00C31E24">
        <w:tab/>
        <w:t>shall validate the id_token, access_token and refresh token in the received OIDC Token Response message as specified in the OpenID Connect 1.0 [6] specification; and</w:t>
      </w:r>
    </w:p>
    <w:p w14:paraId="00D3F6B9" w14:textId="77777777" w:rsidR="00784A32" w:rsidRPr="00C31E24" w:rsidRDefault="00784A32" w:rsidP="00784A32">
      <w:pPr>
        <w:pStyle w:val="B1"/>
      </w:pPr>
      <w:r w:rsidRPr="00C31E24">
        <w:t>2)</w:t>
      </w:r>
      <w:r w:rsidRPr="00C31E24">
        <w:tab/>
        <w:t>shall provide the id_token and access_token in the received OIDC Token Response message to the MC service client.</w:t>
      </w:r>
    </w:p>
    <w:p w14:paraId="5EACB6C0" w14:textId="77777777" w:rsidR="00784A32" w:rsidRPr="00C31E24" w:rsidRDefault="00784A32" w:rsidP="00784A32">
      <w:pPr>
        <w:pStyle w:val="NO"/>
      </w:pPr>
      <w:r w:rsidRPr="00C31E24">
        <w:t>NOTE 4:</w:t>
      </w:r>
      <w:r w:rsidRPr="00C31E24">
        <w:tab/>
        <w:t>The method in which the IdM client provides the id_token and access_token to the MC service client is implementation specific.</w:t>
      </w:r>
    </w:p>
    <w:p w14:paraId="22EBCFA6" w14:textId="77777777" w:rsidR="00784A32" w:rsidRPr="00C31E24" w:rsidRDefault="00784A32" w:rsidP="00784A32">
      <w:r w:rsidRPr="00C31E24">
        <w:t>The MC UE may repeat the entire procedure in this clause as needed to obtain the necessary authorisation tokens for the MC service clients, depending on the scope parameter in the Authentication Request message as specified in 3GPP TS 33.180 [17].</w:t>
      </w:r>
    </w:p>
    <w:p w14:paraId="4B89E7D3" w14:textId="77777777" w:rsidR="00784A32" w:rsidRPr="00C31E24" w:rsidRDefault="00784A32" w:rsidP="00784A32">
      <w:r w:rsidRPr="00C31E24">
        <w:t>[TS 24.482, Annex A.2.1.2]</w:t>
      </w:r>
    </w:p>
    <w:p w14:paraId="048F5F4D" w14:textId="77777777" w:rsidR="00784A32" w:rsidRPr="00C31E24" w:rsidRDefault="00784A32" w:rsidP="00784A32">
      <w:r w:rsidRPr="00C31E24">
        <w:t>The HTTP client in the UE shall support the client role defined in IETF RFC 2818 [10].</w:t>
      </w:r>
    </w:p>
    <w:p w14:paraId="0B47B1B1" w14:textId="77777777" w:rsidR="00784A32" w:rsidRPr="00C31E24" w:rsidRDefault="00784A32" w:rsidP="00784A32">
      <w:r w:rsidRPr="00C31E24">
        <w:lastRenderedPageBreak/>
        <w:t>The HTTP client in the UE shall support transport layer security (TLS) as specified in 3GPP TS 33.180 [17].</w:t>
      </w:r>
    </w:p>
    <w:p w14:paraId="587886ED" w14:textId="77777777" w:rsidR="00784A32" w:rsidRPr="00C31E24" w:rsidRDefault="00784A32" w:rsidP="00784A32">
      <w:r w:rsidRPr="00C31E24">
        <w:t>The HTTP client in the UE is configured with the following parameters:</w:t>
      </w:r>
    </w:p>
    <w:p w14:paraId="22DD11B5" w14:textId="77777777" w:rsidR="00784A32" w:rsidRPr="00C31E24" w:rsidRDefault="00784A32" w:rsidP="00784A32">
      <w:pPr>
        <w:pStyle w:val="B1"/>
      </w:pPr>
      <w:r w:rsidRPr="00C31E24">
        <w:t>1)</w:t>
      </w:r>
      <w:r w:rsidRPr="00C31E24">
        <w:tab/>
        <w:t>a home HTTP proxy FQDN;</w:t>
      </w:r>
    </w:p>
    <w:p w14:paraId="15FD1DE7" w14:textId="77777777" w:rsidR="00784A32" w:rsidRPr="00C31E24" w:rsidRDefault="00784A32" w:rsidP="00784A32">
      <w:pPr>
        <w:pStyle w:val="B1"/>
      </w:pPr>
      <w:r w:rsidRPr="00C31E24">
        <w:t>2)</w:t>
      </w:r>
      <w:r w:rsidRPr="00C31E24">
        <w:tab/>
        <w:t>a home HTTP proxy port;</w:t>
      </w:r>
    </w:p>
    <w:p w14:paraId="2A70F5E5" w14:textId="77777777" w:rsidR="00784A32" w:rsidRPr="00C31E24" w:rsidRDefault="00784A32" w:rsidP="00784A32">
      <w:pPr>
        <w:pStyle w:val="B1"/>
      </w:pPr>
      <w:r w:rsidRPr="00C31E24">
        <w:t>3)</w:t>
      </w:r>
      <w:r w:rsidRPr="00C31E24">
        <w:tab/>
        <w:t>a TLS tunnel authentication method. The TLS tunnel authentication method parameter is set to one of the following:</w:t>
      </w:r>
    </w:p>
    <w:p w14:paraId="4A9616E6" w14:textId="77777777" w:rsidR="00784A32" w:rsidRPr="00C31E24" w:rsidRDefault="00784A32" w:rsidP="00784A32">
      <w:pPr>
        <w:pStyle w:val="B2"/>
      </w:pPr>
      <w:r w:rsidRPr="00C31E24">
        <w:t>a)</w:t>
      </w:r>
      <w:r w:rsidRPr="00C31E24">
        <w:tab/>
        <w:t>one-way authentication of the HTTP proxy based on the server certificate;</w:t>
      </w:r>
    </w:p>
    <w:p w14:paraId="7AF9650B" w14:textId="77777777" w:rsidR="00784A32" w:rsidRPr="00C31E24" w:rsidRDefault="00784A32" w:rsidP="00784A32">
      <w:pPr>
        <w:pStyle w:val="B2"/>
      </w:pPr>
      <w:r w:rsidRPr="00C31E24">
        <w:t>b)</w:t>
      </w:r>
      <w:r w:rsidRPr="00C31E24">
        <w:tab/>
        <w:t>mutual authentication based on certificates; and</w:t>
      </w:r>
    </w:p>
    <w:p w14:paraId="4CA661FD" w14:textId="77777777" w:rsidR="00784A32" w:rsidRPr="00C31E24" w:rsidRDefault="00784A32" w:rsidP="00784A32">
      <w:pPr>
        <w:pStyle w:val="B2"/>
      </w:pPr>
      <w:r w:rsidRPr="00C31E24">
        <w:t>c)</w:t>
      </w:r>
      <w:r w:rsidRPr="00C31E24">
        <w:tab/>
        <w:t>mutual authentication based on pre-shared key;</w:t>
      </w:r>
    </w:p>
    <w:p w14:paraId="2609FEA7" w14:textId="77777777" w:rsidR="00784A32" w:rsidRPr="00C31E24" w:rsidRDefault="00784A32" w:rsidP="00784A32">
      <w:pPr>
        <w:pStyle w:val="B1"/>
      </w:pPr>
      <w:r w:rsidRPr="00C31E24">
        <w:tab/>
        <w:t>as specified in 3GPP TS 33.180 [17];</w:t>
      </w:r>
    </w:p>
    <w:p w14:paraId="687B1B0A" w14:textId="77777777" w:rsidR="00784A32" w:rsidRPr="00C31E24" w:rsidRDefault="00784A32" w:rsidP="00784A32">
      <w:pPr>
        <w:pStyle w:val="B1"/>
      </w:pPr>
      <w:r w:rsidRPr="00C31E24">
        <w:t>4)</w:t>
      </w:r>
      <w:r w:rsidRPr="00C31E24">
        <w:tab/>
        <w:t>if the TLS tunnel authentication method is the mutual authentication based on certificates:</w:t>
      </w:r>
    </w:p>
    <w:p w14:paraId="55C94EAF" w14:textId="77777777" w:rsidR="00784A32" w:rsidRPr="00C31E24" w:rsidRDefault="00784A32" w:rsidP="00784A32">
      <w:pPr>
        <w:pStyle w:val="B2"/>
      </w:pPr>
      <w:r w:rsidRPr="00C31E24">
        <w:t>a)</w:t>
      </w:r>
      <w:r w:rsidRPr="00C31E24">
        <w:tab/>
        <w:t>TLS tunnel authentication X.509 certificate; and</w:t>
      </w:r>
    </w:p>
    <w:p w14:paraId="26DC79AD" w14:textId="77777777" w:rsidR="00784A32" w:rsidRPr="00C31E24" w:rsidRDefault="00784A32" w:rsidP="00784A32">
      <w:pPr>
        <w:pStyle w:val="B1"/>
      </w:pPr>
      <w:r w:rsidRPr="00C31E24">
        <w:t>5)</w:t>
      </w:r>
      <w:r w:rsidRPr="00C31E24">
        <w:tab/>
        <w:t>if the TLS tunnel authentication method is the mutual authentication based on pre-shared key;</w:t>
      </w:r>
    </w:p>
    <w:p w14:paraId="73349D1D" w14:textId="77777777" w:rsidR="00784A32" w:rsidRPr="00C31E24" w:rsidRDefault="00784A32" w:rsidP="00784A32">
      <w:pPr>
        <w:pStyle w:val="B2"/>
      </w:pPr>
      <w:r w:rsidRPr="00C31E24">
        <w:t>a)</w:t>
      </w:r>
      <w:r w:rsidRPr="00C31E24">
        <w:tab/>
        <w:t>TLS tunnel authentication pre-shared key.</w:t>
      </w:r>
    </w:p>
    <w:p w14:paraId="447C5560" w14:textId="77777777" w:rsidR="00784A32" w:rsidRPr="00C31E24" w:rsidRDefault="00784A32" w:rsidP="00784A32">
      <w:r w:rsidRPr="00C31E24">
        <w:t>The HTTP client in the UE shall establish a TCP connection towards the home HTTP proxy FQDN and the home HTTP proxy port, unless the specific TCP connection is to be used for the IdM client to IdM server procedures described in clause 6.2 and 6.3 in the present document, in which case the HTTP client shall establish a TCP connection towards the IdM server.</w:t>
      </w:r>
    </w:p>
    <w:p w14:paraId="70E416D1" w14:textId="77777777" w:rsidR="00784A32" w:rsidRPr="00C31E24" w:rsidRDefault="00784A32" w:rsidP="00784A32">
      <w:r w:rsidRPr="00C31E24">
        <w:t>The HTTP client in the UE shall establish a TLS tunnel via the TCP connection as specified in 3GPP TS 33.180 [17]. When establishing the TLS tunnel, the HTTP client in the UE shall act as a TLS client and the UE shall perform the TLS tunnel authentication using the TLS authentication method indicated by the TLS tunnel authentication method parameter according to 3GPP TS 33.180 [17].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IdM server.</w:t>
      </w:r>
    </w:p>
    <w:p w14:paraId="794C530C" w14:textId="77777777" w:rsidR="00784A32" w:rsidRPr="00C31E24" w:rsidRDefault="00784A32" w:rsidP="00784A32">
      <w:pPr>
        <w:pStyle w:val="NO"/>
      </w:pPr>
      <w:r w:rsidRPr="00C31E24">
        <w:t>NOTE:</w:t>
      </w:r>
      <w:r w:rsidRPr="00C31E24">
        <w:tab/>
        <w:t>The TLS tunnel can be terminated in the HTTP proxy (rather than in the HTTP server providing the dereferenced HTTP URL).</w:t>
      </w:r>
    </w:p>
    <w:p w14:paraId="001AEEC5" w14:textId="77777777" w:rsidR="00784A32" w:rsidRPr="00C31E24" w:rsidRDefault="00784A32" w:rsidP="00784A32">
      <w:r w:rsidRPr="00C31E24">
        <w:t>The HTTP client in the UE shall send and receive all HTTP messages via the TLS tunnel.</w:t>
      </w:r>
    </w:p>
    <w:p w14:paraId="2446B557" w14:textId="77777777" w:rsidR="00784A32" w:rsidRPr="00C31E24" w:rsidRDefault="00784A32" w:rsidP="00784A32">
      <w:r w:rsidRPr="00C31E24">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47A77FCE" w14:textId="77777777" w:rsidR="00784A32" w:rsidRPr="00C31E24" w:rsidRDefault="00784A32" w:rsidP="00784A32">
      <w:r w:rsidRPr="00C31E24">
        <w:t>[TS 33.180, Annex D.1]</w:t>
      </w:r>
    </w:p>
    <w:p w14:paraId="7FDEE8B5" w14:textId="77777777" w:rsidR="00784A32" w:rsidRPr="00C31E24" w:rsidRDefault="00784A32" w:rsidP="00784A32">
      <w:r w:rsidRPr="00C31E24">
        <w:t xml:space="preserve">This annex specifies the key management procedures between the KMS and the key management client that allows keys to be provisioned to the key management client based on </w:t>
      </w:r>
      <w:r w:rsidR="00530C26" w:rsidRPr="00C31E24">
        <w:t>an</w:t>
      </w:r>
      <w:r w:rsidRPr="00C31E24">
        <w:t xml:space="preserve"> identity. It describes the requests and responses for the authorization following provisioning messages:</w:t>
      </w:r>
    </w:p>
    <w:p w14:paraId="25927705" w14:textId="77777777" w:rsidR="00784A32" w:rsidRPr="00C31E24" w:rsidRDefault="00784A32" w:rsidP="00784A32">
      <w:pPr>
        <w:pStyle w:val="B1"/>
      </w:pPr>
      <w:r w:rsidRPr="00C31E24">
        <w:t>-</w:t>
      </w:r>
      <w:r w:rsidRPr="00C31E24">
        <w:tab/>
        <w:t>KMS Initialize.</w:t>
      </w:r>
    </w:p>
    <w:p w14:paraId="7EECB9AD" w14:textId="77777777" w:rsidR="00784A32" w:rsidRPr="00C31E24" w:rsidRDefault="00784A32" w:rsidP="00784A32">
      <w:pPr>
        <w:pStyle w:val="B1"/>
      </w:pPr>
      <w:r w:rsidRPr="00C31E24">
        <w:t>-</w:t>
      </w:r>
      <w:r w:rsidRPr="00C31E24">
        <w:tab/>
        <w:t>KMS KeyProvision.</w:t>
      </w:r>
    </w:p>
    <w:p w14:paraId="5A9C3142" w14:textId="77777777" w:rsidR="00784A32" w:rsidRPr="00C31E24" w:rsidRDefault="00784A32" w:rsidP="00784A32">
      <w:pPr>
        <w:pStyle w:val="B1"/>
      </w:pPr>
      <w:r w:rsidRPr="00C31E24">
        <w:t>-</w:t>
      </w:r>
      <w:r w:rsidRPr="00C31E24">
        <w:tab/>
        <w:t>KMS CertCache.</w:t>
      </w:r>
    </w:p>
    <w:p w14:paraId="351AA44B" w14:textId="77777777" w:rsidR="00784A32" w:rsidRPr="00C31E24" w:rsidRDefault="00784A32" w:rsidP="00784A32">
      <w:r w:rsidRPr="00C31E24">
        <w:t xml:space="preserve">All KMS communications are made via HTTPS. The key management client is provisioned via XML content in the KMS's response. The XML content is designed to be extendable to allow KMS/client providers to add further </w:t>
      </w:r>
      <w:r w:rsidRPr="00C31E24">
        <w:lastRenderedPageBreak/>
        <w:t>information in the XML. Where the interface is extended, a different XML namespace should be used (so that may be ignored by non-compatible clients).</w:t>
      </w:r>
    </w:p>
    <w:p w14:paraId="5A1D99A0" w14:textId="77777777" w:rsidR="00784A32" w:rsidRPr="00C31E24" w:rsidRDefault="00784A32" w:rsidP="00784A32">
      <w:r w:rsidRPr="00C31E24">
        <w:t>It is assumed that transmissions between the KMS and the key management client are secure and that the KMS has authenticated the identity of the key management client.</w:t>
      </w:r>
    </w:p>
    <w:p w14:paraId="3C9B7ACC" w14:textId="77777777" w:rsidR="00784A32" w:rsidRPr="00C31E24" w:rsidRDefault="00784A32" w:rsidP="00784A32">
      <w:r w:rsidRPr="00C31E24">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(TrK).</w:t>
      </w:r>
    </w:p>
    <w:p w14:paraId="33C2BEA0" w14:textId="77777777" w:rsidR="00784A32" w:rsidRPr="00C31E24" w:rsidRDefault="00784A32" w:rsidP="00784A32">
      <w:r w:rsidRPr="00C31E24">
        <w:t>[TS 33.180, clause 5.1.3.1]</w:t>
      </w:r>
    </w:p>
    <w:p w14:paraId="5117C3C9" w14:textId="77777777" w:rsidR="00784A32" w:rsidRPr="00C31E24" w:rsidRDefault="00784A32" w:rsidP="00784A32">
      <w:pPr>
        <w:keepNext/>
        <w:keepLines/>
      </w:pPr>
      <w:r w:rsidRPr="00C31E24">
        <w:t>This clause expands on the MCX user service authorization step shown in figure 5.1.1-1 step C.</w:t>
      </w:r>
    </w:p>
    <w:p w14:paraId="17BED0B0" w14:textId="77777777" w:rsidR="00784A32" w:rsidRPr="00C31E24" w:rsidRDefault="00784A32" w:rsidP="00784A32">
      <w:r w:rsidRPr="00C31E24">
        <w:t>MCX User Service Authorization is the function that validates whether or not a MCX user has the authority to access certain MCX services. In order to gain access to MCX services, the MCX client in the UE presents an access token (acquired during user authentication as described in clause 5.1.2) to each service of interest (i.e. Key Management, MCX server,</w:t>
      </w:r>
      <w:r w:rsidR="00F16398" w:rsidRPr="00C31E24">
        <w:t xml:space="preserve"> </w:t>
      </w:r>
      <w:r w:rsidRPr="00C31E24">
        <w:t>Configuration Management, Group Management, etc.). If the access token is valid, then the user is granted the use of that service. Figure 5.1.3.1-1 shows the flow for user authorization which covers key management authorization, MCX user service authorization, configuration management authorization, and group management authorization.</w:t>
      </w:r>
    </w:p>
    <w:p w14:paraId="0E589B2D" w14:textId="77777777" w:rsidR="00784A32" w:rsidRPr="00C31E24" w:rsidRDefault="00784A32" w:rsidP="00784A32">
      <w:pPr>
        <w:pStyle w:val="NO"/>
      </w:pPr>
      <w:r w:rsidRPr="00C31E24">
        <w:t>NOTE:</w:t>
      </w:r>
      <w:r w:rsidRPr="00C31E24">
        <w:tab/>
        <w:t>All HTTP traffic between the UE and HTTP proxy, and all HTTP traffic between the UE and KMS (if not going through the HTTP proxy)  is protected using HTTPS.</w:t>
      </w:r>
    </w:p>
    <w:p w14:paraId="7845B967" w14:textId="77777777" w:rsidR="00784A32" w:rsidRPr="00C31E24" w:rsidRDefault="00784A32" w:rsidP="00784A32">
      <w:r w:rsidRPr="00C31E24">
        <w:t>For key management authorization, the KM client in the UE presents an access token to the KMS over HTTP. The KMS validates the access token and if successful, provides one or more sets of user specific key material back to the UE KM client based on the MC service ID(s) present in the access token (MCPTT ID, MCVideo ID and/or MCVideo ID). User specific key material includes identity based key information for media and signalling protection.  This key management authorisation may be repeated for each KM service the user is authorised to use (MCPTT, MCVideo, MCVideo).</w:t>
      </w:r>
    </w:p>
    <w:p w14:paraId="25E69D21" w14:textId="77777777" w:rsidR="00784A32" w:rsidRPr="00C31E24" w:rsidRDefault="00784A32" w:rsidP="00784A32">
      <w:r w:rsidRPr="00C31E24">
        <w:t>For MCPTT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1B26C672" w14:textId="77777777" w:rsidR="00784A32" w:rsidRPr="00C31E24" w:rsidRDefault="00784A32" w:rsidP="00784A32">
      <w:r w:rsidRPr="00C31E24">
        <w:t>For MCVideo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3997B385" w14:textId="77777777" w:rsidR="00784A32" w:rsidRPr="00C31E24" w:rsidRDefault="00784A32" w:rsidP="00784A32">
      <w:r w:rsidRPr="00C31E24">
        <w:t>For MCVideo user service authorization, the MCVideo client in the UE presents an access token to the MCVideo server over SIP. The MCVideo server validates the access token and if successful, authorizes the user for full MCVideo services and sends an acknowledgement back to the MCVideo client. The MCVideo server then maps and maintains the IMPU to MCVideo ID association. The MCVideo ID to IMPU association shall only be known to the application layer. The SIP message used to convey the access token from the MCVideo client to the MCVideo server may be either a SIP REGISTER or SIP PUBLISH message.</w:t>
      </w:r>
    </w:p>
    <w:p w14:paraId="0BCEC053" w14:textId="77777777" w:rsidR="00784A32" w:rsidRPr="00C31E24" w:rsidRDefault="00784A32" w:rsidP="00784A32">
      <w:r w:rsidRPr="00C31E24">
        <w:t xml:space="preserve">The UE can now perform configuration management authorization and download the user profile for the service(s) (MCPTT, MCVideo, MCVideo). Following the flow described in subclause 10.1.4.3 of 3GPP TS 23.280 [36] " MC service user obtains the </w:t>
      </w:r>
      <w:r w:rsidRPr="00C31E24">
        <w:rPr>
          <w:lang w:eastAsia="zh-CN"/>
        </w:rPr>
        <w:t xml:space="preserve">MC service </w:t>
      </w:r>
      <w:r w:rsidRPr="00C31E24">
        <w:t>user profile</w:t>
      </w:r>
      <w:r w:rsidRPr="00C31E24">
        <w:rPr>
          <w:lang w:eastAsia="zh-CN"/>
        </w:rPr>
        <w:t>(s) from the network</w:t>
      </w:r>
      <w:r w:rsidRPr="00C31E24" w:rsidDel="00320C3D">
        <w:t xml:space="preserve"> </w:t>
      </w:r>
      <w:r w:rsidRPr="00C31E24">
        <w:t>", the Configuration Management (CM) client in the UE sends an access token in the user profile query to the Configuration Management server over HTTP. The CM server receives the request and validates the access token, and if valid, the CM server uses the identity from the access token (MCPTT ID, MCVideo ID, MCVideo ID) to obtain the user profile from the MCX user database. The CM server then sends the user profile back to the CM client over HTTP.  This configuration management authorisation may be repeated for each CM service the user is authorised to use (MCPTT, MCVideo, MCVideo).</w:t>
      </w:r>
    </w:p>
    <w:p w14:paraId="15B4DCD0" w14:textId="77777777" w:rsidR="00784A32" w:rsidRPr="00C31E24" w:rsidRDefault="00784A32" w:rsidP="00784A32">
      <w:r w:rsidRPr="00C31E24">
        <w:t xml:space="preserve">Upon receiving each user profile, the Group Management (GM) client in the UE can now perform group management authorization. The GM client obtains the user's group membership information from the user profile, and following the </w:t>
      </w:r>
      <w:r w:rsidRPr="00C31E24">
        <w:lastRenderedPageBreak/>
        <w:t>flow shown in clause 10.1.5.2 of 3GPP TS 23.280 [36]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5.7 of the present document.  This group management authorisation may be repeated for each GM service the user is authorised to use (MCPTT, MCVideo, MCVideo).</w:t>
      </w:r>
    </w:p>
    <w:p w14:paraId="5687D4ED" w14:textId="77777777" w:rsidR="00784A32" w:rsidRPr="00C31E24" w:rsidRDefault="00784A32" w:rsidP="00784A32">
      <w:pPr>
        <w:pStyle w:val="TH"/>
      </w:pPr>
      <w:r w:rsidRPr="00C31E24">
        <w:object w:dxaOrig="10357" w:dyaOrig="7428" w14:anchorId="5CAD3E84">
          <v:shape id="_x0000_i1027" type="#_x0000_t75" style="width:354pt;height:254.5pt" o:ole="">
            <v:imagedata r:id="rId12" o:title=""/>
          </v:shape>
          <o:OLEObject Type="Embed" ProgID="Visio.Drawing.15" ShapeID="_x0000_i1027" DrawAspect="Content" ObjectID="_1710484202" r:id="rId13"/>
        </w:object>
      </w:r>
    </w:p>
    <w:p w14:paraId="34007F3C" w14:textId="77777777" w:rsidR="00530C26" w:rsidRPr="00C31E24" w:rsidRDefault="00784A32" w:rsidP="00F404DB">
      <w:pPr>
        <w:pStyle w:val="TF"/>
      </w:pPr>
      <w:r w:rsidRPr="00C31E24">
        <w:t>Figure 5.1.3.1-1: MCX user service authorization</w:t>
      </w:r>
    </w:p>
    <w:p w14:paraId="121DF34C" w14:textId="77777777" w:rsidR="00784A32" w:rsidRPr="00C31E24" w:rsidRDefault="00784A32" w:rsidP="00784A32">
      <w:r w:rsidRPr="00C31E24">
        <w:t>The user authorization procedure in Step C of Figure 5.1.1-1 is further detailed into 5 sub steps that comprise the MCX user service authorization process:</w:t>
      </w:r>
    </w:p>
    <w:p w14:paraId="220B5D90" w14:textId="77777777" w:rsidR="00784A32" w:rsidRPr="00C31E24" w:rsidRDefault="00784A32" w:rsidP="00784A32">
      <w:pPr>
        <w:pStyle w:val="EX"/>
      </w:pPr>
      <w:r w:rsidRPr="00C31E24">
        <w:t>Step C-1:</w:t>
      </w:r>
      <w:r w:rsidRPr="00C31E24">
        <w:tab/>
        <w:t>If not already done, establish a secure HTTP tunnel using HTTPS between the MCX UE and MCX proxy server. Subsequent HTTP messaging makes use of this tunnel (with the possible exception of the KMS client to KMS server interface).</w:t>
      </w:r>
    </w:p>
    <w:p w14:paraId="29112492" w14:textId="77777777" w:rsidR="00784A32" w:rsidRPr="00C31E24" w:rsidRDefault="00784A32" w:rsidP="00784A32">
      <w:pPr>
        <w:pStyle w:val="EX"/>
      </w:pPr>
      <w:r w:rsidRPr="00C31E24">
        <w:t>Step C-2:</w:t>
      </w:r>
      <w:r w:rsidRPr="00C31E24">
        <w:tab/>
        <w:t>The KMS client in the UE presents an access token to the KMS over HTTP. The KMS authorizes the user for key management services based upon the MC service ID(s) provided and replies to the client with identity specific key information. This step may be repeated to authorise the user with additional KM services (MCPTT, MCVideo, MCVideo) as necessary.</w:t>
      </w:r>
    </w:p>
    <w:p w14:paraId="11B4C4EA" w14:textId="77777777" w:rsidR="00784A32" w:rsidRPr="00C31E24" w:rsidRDefault="00784A32" w:rsidP="00784A32">
      <w:pPr>
        <w:pStyle w:val="EX"/>
      </w:pPr>
      <w:r w:rsidRPr="00C31E24">
        <w:t>Step C-3:</w:t>
      </w:r>
      <w:r w:rsidRPr="00C31E24">
        <w:tab/>
        <w:t>The MCX client in the UE presents an access token to the MCX server over SIP as defined in clause 5.1.3.2 of the present document.  This step may be repeated to authorise the user with additional MCX services (MCPTT, MCVideo, MCVideo) as necessary.</w:t>
      </w:r>
    </w:p>
    <w:p w14:paraId="5EF3109C" w14:textId="77777777" w:rsidR="00784A32" w:rsidRPr="00C31E24" w:rsidRDefault="00784A32" w:rsidP="00784A32">
      <w:pPr>
        <w:pStyle w:val="EX"/>
      </w:pPr>
      <w:r w:rsidRPr="00C31E24">
        <w:t>Step C-4:</w:t>
      </w:r>
      <w:r w:rsidRPr="00C31E24">
        <w:tab/>
        <w:t>The CM client in the UE follows the "MCX user obtains the user profile (UE initiated)" flow from clause 10.1.4.3 of 3GPP TS 23.280 [36], presenting an access token in the Get MCX user profile request over HTTP. If the token is valid, then the CM server authorizes the user for configuration management services. Completion of this step results in the CM server providing the user's profile to the CM client. This step may be repeated as necessary to obtain the user profile for additional services (MCPTT, MCVideo, or MCVideo).</w:t>
      </w:r>
    </w:p>
    <w:p w14:paraId="2DD11514" w14:textId="77777777" w:rsidR="00784A32" w:rsidRPr="00C31E24" w:rsidRDefault="00784A32" w:rsidP="00784A32">
      <w:pPr>
        <w:pStyle w:val="EX"/>
      </w:pPr>
      <w:r w:rsidRPr="00C31E24">
        <w:t>Step C-5:</w:t>
      </w:r>
      <w:r w:rsidRPr="00C31E24">
        <w:tab/>
        <w:t>The GM client in the UE follows the "Retrieve group configurations at the group management client" flow as shown in clause 10.1.5.2 of 3GPP TS 23.280 [36], presenting an access token in the Get group configuration request over HTTP. If the token is valid, the GMS authorizes the user for group management services. Completion of this step results in the GMS sending the user's group policy information and group key information to the GM client.  This step may be repeated to authorise the user for additional group services (MCPTT, MCVideo, MCVideo) as necessary.</w:t>
      </w:r>
    </w:p>
    <w:p w14:paraId="49226307" w14:textId="77777777" w:rsidR="00784A32" w:rsidRPr="00C31E24" w:rsidRDefault="00784A32" w:rsidP="00784A32">
      <w:r w:rsidRPr="00C31E24">
        <w:t>[TS 33.180, clause 5.3.3]</w:t>
      </w:r>
    </w:p>
    <w:p w14:paraId="473DD750" w14:textId="77777777" w:rsidR="00784A32" w:rsidRPr="00C31E24" w:rsidRDefault="00784A32" w:rsidP="00784A32">
      <w:r w:rsidRPr="00C31E24">
        <w:lastRenderedPageBreak/>
        <w:t>The procedure for the provision of identity-specific key material when the HTTP proxy is supported between the KMS and the KMS client is described in figure 5.3.3-1. The procedure is the same whether the key management client in the MC UE, an MCX Server or a Group Management Server is making the request.</w:t>
      </w:r>
    </w:p>
    <w:p w14:paraId="2A79F4C0" w14:textId="77777777" w:rsidR="00784A32" w:rsidRPr="00C31E24" w:rsidRDefault="00784A32" w:rsidP="00784A32">
      <w:pPr>
        <w:pStyle w:val="TH"/>
      </w:pPr>
      <w:r w:rsidRPr="00C31E24">
        <w:object w:dxaOrig="8634" w:dyaOrig="2550" w14:anchorId="7D442E15">
          <v:shape id="_x0000_i1028" type="#_x0000_t75" style="width:6in;height:127.5pt" o:ole="">
            <v:imagedata r:id="rId14" o:title="" croptop="4758f" cropright="1666f"/>
          </v:shape>
          <o:OLEObject Type="Embed" ProgID="Visio.Drawing.15" ShapeID="_x0000_i1028" DrawAspect="Content" ObjectID="_1710484203" r:id="rId15"/>
        </w:object>
      </w:r>
    </w:p>
    <w:p w14:paraId="23AF37AD" w14:textId="77777777" w:rsidR="00784A32" w:rsidRPr="00C31E24" w:rsidRDefault="00784A32" w:rsidP="00784A32">
      <w:pPr>
        <w:pStyle w:val="TF"/>
      </w:pPr>
      <w:r w:rsidRPr="00C31E24">
        <w:t>Figure 5.3.3-1: Provisioning of key material via the HTTP proxy</w:t>
      </w:r>
    </w:p>
    <w:p w14:paraId="13F7BE18" w14:textId="77777777" w:rsidR="00784A32" w:rsidRPr="00C31E24" w:rsidRDefault="00784A32" w:rsidP="00784A32">
      <w:r w:rsidRPr="00C31E24">
        <w:t xml:space="preserve">The procedure in figure 5.3.3-1 is now described step-by-step. </w:t>
      </w:r>
    </w:p>
    <w:p w14:paraId="224454D2" w14:textId="77777777" w:rsidR="00784A32" w:rsidRPr="00C31E24" w:rsidRDefault="00784A32" w:rsidP="00784A32">
      <w:pPr>
        <w:pStyle w:val="B1"/>
      </w:pPr>
      <w:r w:rsidRPr="00C31E24">
        <w:t>0)</w:t>
      </w:r>
      <w:r w:rsidRPr="00C31E24">
        <w:tab/>
        <w:t>The key management client establishes a connection to the KMS. As with other elements in the Common Services Core, the connection is routed via, and secured by, the HTTP Proxy. The message flow below is within this secure connection.</w:t>
      </w:r>
    </w:p>
    <w:p w14:paraId="3276B550" w14:textId="77777777" w:rsidR="00784A32" w:rsidRPr="00C31E24" w:rsidRDefault="00784A32" w:rsidP="00784A32">
      <w:pPr>
        <w:pStyle w:val="NO"/>
      </w:pPr>
      <w:r w:rsidRPr="00C31E24">
        <w:t>NOTE:</w:t>
      </w:r>
      <w:r w:rsidRPr="00C31E24">
        <w:tab/>
        <w:t xml:space="preserve">Additionally, the connection between the KMS and the HTTP Proxy </w:t>
      </w:r>
      <w:r w:rsidRPr="00C31E24">
        <w:rPr>
          <w:lang w:eastAsia="zh-CN"/>
        </w:rPr>
        <w:t xml:space="preserve">is </w:t>
      </w:r>
      <w:r w:rsidRPr="00C31E24">
        <w:t xml:space="preserve">secured </w:t>
      </w:r>
      <w:r w:rsidRPr="00C31E24">
        <w:rPr>
          <w:lang w:eastAsia="zh-CN"/>
        </w:rPr>
        <w:t>according to clause 6.1</w:t>
      </w:r>
      <w:r w:rsidRPr="00C31E24">
        <w:t>.</w:t>
      </w:r>
    </w:p>
    <w:p w14:paraId="0F167A4F" w14:textId="77777777" w:rsidR="00784A32" w:rsidRPr="00C31E24" w:rsidRDefault="00784A32" w:rsidP="00784A32">
      <w:pPr>
        <w:pStyle w:val="B1"/>
      </w:pPr>
      <w:r w:rsidRPr="00C31E24">
        <w:t>1)</w:t>
      </w:r>
      <w:r w:rsidRPr="00C31E24">
        <w:tab/>
        <w:t>The key management client makes a request for user key material from the KMS. The request contains an access token to authenticate the user as defined in clause 5.1. There are three types of request (as defined in Annex D):</w:t>
      </w:r>
    </w:p>
    <w:p w14:paraId="6C5EDDAC" w14:textId="77777777" w:rsidR="00784A32" w:rsidRPr="00C31E24" w:rsidRDefault="00784A32" w:rsidP="00784A32">
      <w:pPr>
        <w:pStyle w:val="B2"/>
      </w:pPr>
      <w:r w:rsidRPr="00C31E24">
        <w:t>a)</w:t>
      </w:r>
      <w:r w:rsidRPr="00C31E24">
        <w:tab/>
        <w:t>KMSInit Request. This request is the first request sent to the KMS to setup the user.</w:t>
      </w:r>
    </w:p>
    <w:p w14:paraId="0E6AF970" w14:textId="77777777" w:rsidR="00784A32" w:rsidRPr="00C31E24" w:rsidRDefault="00784A32" w:rsidP="00784A32">
      <w:pPr>
        <w:pStyle w:val="B2"/>
      </w:pPr>
      <w:r w:rsidRPr="00C31E24">
        <w:t>b)</w:t>
      </w:r>
      <w:r w:rsidRPr="00C31E24">
        <w:tab/>
        <w:t xml:space="preserve">KMSKeyProv Request: This request is to obtain new key material from the KMS. The request may contain details of a specific identity (e.g. MCPTT ID) required for key management, and may contain a specific time for which the key material is required. </w:t>
      </w:r>
    </w:p>
    <w:p w14:paraId="38EFEB2B" w14:textId="77777777" w:rsidR="00784A32" w:rsidRPr="00C31E24" w:rsidRDefault="00784A32" w:rsidP="00784A32">
      <w:pPr>
        <w:pStyle w:val="B2"/>
      </w:pPr>
      <w:r w:rsidRPr="00C31E24">
        <w:t>c)</w:t>
      </w:r>
      <w:r w:rsidRPr="00C31E24">
        <w:tab/>
        <w:t>KMSCertCache Request: This request is to obtain external KMS certificates associated with external security domains (managed by another KMS). The request may contain details of the latest version of the cache received by the client.</w:t>
      </w:r>
    </w:p>
    <w:p w14:paraId="671DB446" w14:textId="77777777" w:rsidR="00784A32" w:rsidRPr="00C31E24" w:rsidRDefault="00784A32" w:rsidP="00784A32">
      <w:pPr>
        <w:pStyle w:val="B1"/>
      </w:pPr>
      <w:r w:rsidRPr="00C31E24">
        <w:t>2)</w:t>
      </w:r>
      <w:r w:rsidRPr="00C31E24">
        <w:tab/>
        <w:t>The KMS provides a response based upon the authenticated user and the user's request. For public safety use, the key material itself shall be encrypted using a 256-bit transport key (TrK). The response may also be signed by the TrK or the InK. The TrK and InK are initially distributed via an out-of-band mechanism along with their 32-bit identifiers, the TrK-ID and InK-ID, respectively. The responses are:</w:t>
      </w:r>
    </w:p>
    <w:p w14:paraId="7999D198" w14:textId="77777777" w:rsidR="00784A32" w:rsidRPr="00C31E24" w:rsidRDefault="00784A32" w:rsidP="00784A32">
      <w:pPr>
        <w:pStyle w:val="B2"/>
      </w:pPr>
      <w:r w:rsidRPr="00C31E24">
        <w:t>a)</w:t>
      </w:r>
      <w:r w:rsidRPr="00C31E24">
        <w:tab/>
        <w:t>KMSInit Response. This response contains domain parameters and optionally, a new TrK and/or a new InK.</w:t>
      </w:r>
    </w:p>
    <w:p w14:paraId="1D0AB134" w14:textId="77777777" w:rsidR="00784A32" w:rsidRPr="00C31E24" w:rsidRDefault="00784A32" w:rsidP="00784A32">
      <w:pPr>
        <w:pStyle w:val="B2"/>
      </w:pPr>
      <w:r w:rsidRPr="00C31E24">
        <w:t>b)</w:t>
      </w:r>
      <w:r w:rsidRPr="00C31E24">
        <w:tab/>
        <w:t>KMSKeyProv Response: This response provides new key material to the user and optionally, a new TrK.</w:t>
      </w:r>
    </w:p>
    <w:p w14:paraId="3E3CCA78" w14:textId="77777777" w:rsidR="00784A32" w:rsidRPr="00C31E24" w:rsidRDefault="00784A32" w:rsidP="00784A32">
      <w:pPr>
        <w:pStyle w:val="B2"/>
      </w:pPr>
      <w:r w:rsidRPr="00C31E24">
        <w:t>c)</w:t>
      </w:r>
      <w:r w:rsidRPr="00C31E24">
        <w:tab/>
        <w:t>KMSCertCache Response: This response contains new or updated home KMS certificates and/or external KMS certificates required by the user for communications with external security domains.</w:t>
      </w:r>
    </w:p>
    <w:p w14:paraId="3D30285F" w14:textId="77777777" w:rsidR="00784A32" w:rsidRPr="00C31E24" w:rsidRDefault="00784A32" w:rsidP="00784A32">
      <w:r w:rsidRPr="00C31E24">
        <w:t>The procedure for the provisioning of identity-specific key material when the HTTP proxy is not used between the KMS and the KMS client is as described in Figure 5.3.3-2.</w:t>
      </w:r>
    </w:p>
    <w:p w14:paraId="7B89A8FD" w14:textId="77777777" w:rsidR="00784A32" w:rsidRPr="00C31E24" w:rsidRDefault="00784A32" w:rsidP="00530C26">
      <w:pPr>
        <w:pStyle w:val="TH"/>
      </w:pPr>
      <w:r w:rsidRPr="00C31E24">
        <w:object w:dxaOrig="8856" w:dyaOrig="2760" w14:anchorId="3BA8DD8E">
          <v:shape id="_x0000_i1029" type="#_x0000_t75" style="width:442.5pt;height:138pt" o:ole="">
            <v:imagedata r:id="rId16" o:title=""/>
          </v:shape>
          <o:OLEObject Type="Embed" ProgID="Visio.Drawing.15" ShapeID="_x0000_i1029" DrawAspect="Content" ObjectID="_1710484204" r:id="rId17"/>
        </w:object>
      </w:r>
    </w:p>
    <w:p w14:paraId="6B24E200" w14:textId="77777777" w:rsidR="00784A32" w:rsidRPr="00C31E24" w:rsidRDefault="00784A32" w:rsidP="00784A32">
      <w:pPr>
        <w:pStyle w:val="TF"/>
      </w:pPr>
      <w:r w:rsidRPr="00C31E24">
        <w:t>Figure 5.3.3-2: Provisioning of key material without a proxy</w:t>
      </w:r>
    </w:p>
    <w:p w14:paraId="00FF1004" w14:textId="77777777" w:rsidR="00784A32" w:rsidRPr="00C31E24" w:rsidRDefault="00784A32" w:rsidP="00784A32">
      <w:r w:rsidRPr="00C31E24">
        <w:t xml:space="preserve">The procedure in Figure 5.3.3-2 is now described step-by-step: </w:t>
      </w:r>
    </w:p>
    <w:p w14:paraId="5416203A" w14:textId="77777777" w:rsidR="00784A32" w:rsidRPr="00C31E24" w:rsidRDefault="00784A32" w:rsidP="00784A32">
      <w:pPr>
        <w:pStyle w:val="B1"/>
      </w:pPr>
      <w:r w:rsidRPr="00C31E24">
        <w:t>0)</w:t>
      </w:r>
      <w:r w:rsidRPr="00C31E24">
        <w:tab/>
        <w:t>The key management client establishes a direct HTTPS connection to the KMS. The following message flow is within this secure connection.</w:t>
      </w:r>
    </w:p>
    <w:p w14:paraId="6FDF2271" w14:textId="77777777" w:rsidR="00784A32" w:rsidRPr="00C31E24" w:rsidRDefault="00784A32" w:rsidP="00784A32">
      <w:pPr>
        <w:pStyle w:val="B1"/>
      </w:pPr>
      <w:r w:rsidRPr="00C31E24">
        <w:t>1)</w:t>
      </w:r>
      <w:r w:rsidRPr="00C31E24">
        <w:tab/>
        <w:t>The key management client makes a request to the KMS. The same requests can be made as defined above with a proxy.</w:t>
      </w:r>
    </w:p>
    <w:p w14:paraId="5E393865" w14:textId="77777777" w:rsidR="00784A32" w:rsidRPr="00C31E24" w:rsidRDefault="00784A32" w:rsidP="00784A32">
      <w:pPr>
        <w:pStyle w:val="B1"/>
      </w:pPr>
      <w:r w:rsidRPr="00C31E24">
        <w:t>2)</w:t>
      </w:r>
      <w:r w:rsidRPr="00C31E24">
        <w:tab/>
        <w:t>The KMS provides a response based upon the authenticated user and the user's request. Optionally, the key material itself may also be encrypted using a 256-bit transport key (TrK). The response may also be signed using the TrK or the InK. The TrK and InK are initially distributed via an out-of-band mechanism along with their 32-bit identifiers (TrK-ID and InK-ID respectively).</w:t>
      </w:r>
    </w:p>
    <w:p w14:paraId="54355188" w14:textId="77777777" w:rsidR="00784A32" w:rsidRPr="00C31E24" w:rsidRDefault="00784A32" w:rsidP="00784A32">
      <w:r w:rsidRPr="00C31E24">
        <w:t>As a result of this procedure, the key management client has securely obtained key material for use within the MC system.</w:t>
      </w:r>
    </w:p>
    <w:p w14:paraId="1C85BC41" w14:textId="77777777" w:rsidR="00784A32" w:rsidRPr="00C31E24" w:rsidRDefault="00784A32" w:rsidP="00784A32">
      <w:r w:rsidRPr="00C31E24">
        <w:t>[TS 24.484, clause 4.2.1]</w:t>
      </w:r>
    </w:p>
    <w:p w14:paraId="5193C807" w14:textId="77777777" w:rsidR="00784A32" w:rsidRPr="00C31E24" w:rsidRDefault="00784A32" w:rsidP="00784A32">
      <w:r w:rsidRPr="00C31E24">
        <w:t>Upon start up the MC UE bootstraps the required information (e.g. FQDN or IP address) to locate the configuration management server for configuration of the MCS UE initial configuration management object (MO) and the default MCPTT user profile configuration management object (MO).</w:t>
      </w:r>
    </w:p>
    <w:p w14:paraId="2D6D9A26" w14:textId="77777777" w:rsidR="00784A32" w:rsidRPr="00C31E24" w:rsidRDefault="00784A32" w:rsidP="00784A32">
      <w:r w:rsidRPr="00C31E24">
        <w:t>In order to obtain access to MC services the UE needs to obtain configuration data either online via the network or offline using some external device (e.g. a laptop). As part of the bootstrap process the MC UE needs to discover either:</w:t>
      </w:r>
    </w:p>
    <w:p w14:paraId="60BF62F8" w14:textId="77777777" w:rsidR="00784A32" w:rsidRPr="00C31E24" w:rsidRDefault="00784A32" w:rsidP="00784A32">
      <w:pPr>
        <w:pStyle w:val="B1"/>
      </w:pPr>
      <w:r w:rsidRPr="00C31E24">
        <w:t>1.</w:t>
      </w:r>
      <w:r w:rsidRPr="00C31E24">
        <w:tab/>
        <w:t xml:space="preserve">the online configuration management server in the network that configures the MCS UE initial configuration MO </w:t>
      </w:r>
      <w:r w:rsidRPr="00C31E24">
        <w:rPr>
          <w:rFonts w:eastAsia="SimSun"/>
          <w:lang w:eastAsia="zh-CN"/>
        </w:rPr>
        <w:t xml:space="preserve">and the default MCS user profile </w:t>
      </w:r>
      <w:r w:rsidRPr="00C31E24">
        <w:t>configuration</w:t>
      </w:r>
      <w:r w:rsidRPr="00C31E24">
        <w:rPr>
          <w:rFonts w:eastAsia="SimSun"/>
          <w:lang w:eastAsia="zh-CN"/>
        </w:rPr>
        <w:t xml:space="preserve"> MO(s)</w:t>
      </w:r>
      <w:r w:rsidRPr="00C31E24">
        <w:t>, then the MC UE:</w:t>
      </w:r>
    </w:p>
    <w:p w14:paraId="2944A2A8" w14:textId="77777777" w:rsidR="00784A32" w:rsidRPr="00C31E24" w:rsidRDefault="00784A32" w:rsidP="00784A32">
      <w:pPr>
        <w:pStyle w:val="B2"/>
      </w:pPr>
      <w:r w:rsidRPr="00C31E24">
        <w:t>a)</w:t>
      </w:r>
      <w:r w:rsidRPr="00C31E24">
        <w:tab/>
        <w:t>using the URI of the configuration management server obtained from the MCS UE initial configuration MO, obtains for each MCS that is enabled:</w:t>
      </w:r>
    </w:p>
    <w:p w14:paraId="4920C359" w14:textId="77777777" w:rsidR="00784A32" w:rsidRPr="00C31E24" w:rsidRDefault="00784A32" w:rsidP="00784A32">
      <w:pPr>
        <w:pStyle w:val="B3"/>
      </w:pPr>
      <w:r w:rsidRPr="00C31E24">
        <w:t>-</w:t>
      </w:r>
      <w:r w:rsidRPr="00C31E24">
        <w:tab/>
        <w:t>the appropriateMCS UE configuration document;</w:t>
      </w:r>
    </w:p>
    <w:p w14:paraId="08F30FA4" w14:textId="77777777" w:rsidR="00784A32" w:rsidRPr="00C31E24" w:rsidRDefault="00784A32" w:rsidP="00784A32">
      <w:pPr>
        <w:pStyle w:val="B3"/>
      </w:pPr>
      <w:r w:rsidRPr="00C31E24">
        <w:t>-</w:t>
      </w:r>
      <w:r w:rsidRPr="00C31E24">
        <w:tab/>
        <w:t>the appropriateMCS user profile configuration document; and</w:t>
      </w:r>
    </w:p>
    <w:p w14:paraId="6FABC60A" w14:textId="77777777" w:rsidR="00784A32" w:rsidRPr="00C31E24" w:rsidRDefault="00784A32" w:rsidP="00784A32">
      <w:pPr>
        <w:pStyle w:val="B3"/>
      </w:pPr>
      <w:r w:rsidRPr="00C31E24">
        <w:t>-</w:t>
      </w:r>
      <w:r w:rsidRPr="00C31E24">
        <w:tab/>
        <w:t>the appropriateMC service configuration document; and</w:t>
      </w:r>
    </w:p>
    <w:p w14:paraId="2BD96811" w14:textId="77777777" w:rsidR="00784A32" w:rsidRPr="00C31E24" w:rsidRDefault="00784A32" w:rsidP="00784A32">
      <w:pPr>
        <w:pStyle w:val="B2"/>
      </w:pPr>
      <w:r w:rsidRPr="00C31E24">
        <w:t>b)</w:t>
      </w:r>
      <w:r w:rsidRPr="00C31E24">
        <w:tab/>
        <w:t>using the URI of the group management server obtained from the MCS UE initial configuration MO obtain the MCS group document; or</w:t>
      </w:r>
    </w:p>
    <w:p w14:paraId="4E7A2685" w14:textId="77777777" w:rsidR="00784A32" w:rsidRPr="00C31E24" w:rsidRDefault="00784A32" w:rsidP="00784A32">
      <w:pPr>
        <w:pStyle w:val="B1"/>
      </w:pPr>
      <w:r w:rsidRPr="00C31E24">
        <w:t>2.</w:t>
      </w:r>
      <w:r w:rsidRPr="00C31E24">
        <w:tab/>
        <w:t>the:</w:t>
      </w:r>
    </w:p>
    <w:p w14:paraId="3F24AE0F" w14:textId="77777777" w:rsidR="00784A32" w:rsidRPr="00C31E24" w:rsidRDefault="00784A32" w:rsidP="00784A32">
      <w:pPr>
        <w:pStyle w:val="B2"/>
      </w:pPr>
      <w:r w:rsidRPr="00C31E24">
        <w:t>a)</w:t>
      </w:r>
      <w:r w:rsidRPr="00C31E24">
        <w:tab/>
        <w:t>offline configuration management server on the external device that configures the MC UE with the:</w:t>
      </w:r>
    </w:p>
    <w:p w14:paraId="7D3644F2" w14:textId="77777777" w:rsidR="00784A32" w:rsidRPr="00C31E24" w:rsidRDefault="00784A32" w:rsidP="00784A32">
      <w:pPr>
        <w:pStyle w:val="B3"/>
      </w:pPr>
      <w:r w:rsidRPr="00C31E24">
        <w:t>-</w:t>
      </w:r>
      <w:r w:rsidRPr="00C31E24">
        <w:tab/>
        <w:t>MCS UE initial configuration MO;</w:t>
      </w:r>
    </w:p>
    <w:p w14:paraId="25FFED67" w14:textId="77777777" w:rsidR="00784A32" w:rsidRPr="00C31E24" w:rsidRDefault="00784A32" w:rsidP="00784A32">
      <w:pPr>
        <w:pStyle w:val="B3"/>
      </w:pPr>
      <w:r w:rsidRPr="00C31E24">
        <w:t>-</w:t>
      </w:r>
      <w:r w:rsidRPr="00C31E24">
        <w:tab/>
        <w:t>appropriate MCS UE configuration MO(s);</w:t>
      </w:r>
    </w:p>
    <w:p w14:paraId="66435B10" w14:textId="77777777" w:rsidR="00784A32" w:rsidRPr="00C31E24" w:rsidRDefault="00784A32" w:rsidP="00784A32">
      <w:pPr>
        <w:pStyle w:val="B3"/>
      </w:pPr>
      <w:r w:rsidRPr="00C31E24">
        <w:t>-</w:t>
      </w:r>
      <w:r w:rsidRPr="00C31E24">
        <w:tab/>
        <w:t>appropriate MCS user profile MO(s); and</w:t>
      </w:r>
    </w:p>
    <w:p w14:paraId="41095C10" w14:textId="77777777" w:rsidR="00784A32" w:rsidRPr="00C31E24" w:rsidRDefault="00784A32" w:rsidP="00784A32">
      <w:pPr>
        <w:pStyle w:val="B3"/>
      </w:pPr>
      <w:r w:rsidRPr="00C31E24">
        <w:t>-</w:t>
      </w:r>
      <w:r w:rsidRPr="00C31E24">
        <w:tab/>
        <w:t>appropriate MCS service configuration MO(s); and</w:t>
      </w:r>
    </w:p>
    <w:p w14:paraId="1F1DB731" w14:textId="77777777" w:rsidR="00784A32" w:rsidRPr="00C31E24" w:rsidRDefault="00784A32" w:rsidP="00784A32">
      <w:pPr>
        <w:pStyle w:val="B2"/>
      </w:pPr>
      <w:r w:rsidRPr="00C31E24">
        <w:lastRenderedPageBreak/>
        <w:t>b)</w:t>
      </w:r>
      <w:r w:rsidRPr="00C31E24">
        <w:tab/>
        <w:t>offline group management server on the external device that configures the MC UE with the MCS group MO.</w:t>
      </w:r>
    </w:p>
    <w:p w14:paraId="5209A36C" w14:textId="77777777" w:rsidR="00784A32" w:rsidRPr="00C31E24" w:rsidRDefault="00784A32" w:rsidP="00784A32">
      <w:r w:rsidRPr="00C31E24">
        <w:rPr>
          <w:rFonts w:eastAsia="SimSun"/>
          <w:lang w:eastAsia="zh-CN"/>
        </w:rPr>
        <w:t xml:space="preserve">The mechanism to </w:t>
      </w:r>
      <w:r w:rsidRPr="00C31E24">
        <w:t xml:space="preserve">discover the online or offline configuration management server </w:t>
      </w:r>
      <w:r w:rsidRPr="00C31E24">
        <w:rPr>
          <w:rFonts w:eastAsia="SimSun"/>
          <w:lang w:eastAsia="zh-CN"/>
        </w:rPr>
        <w:t>is dependent on the protocol used to manage and configure the MO and is out of scope of the present document.</w:t>
      </w:r>
    </w:p>
    <w:p w14:paraId="56CF5128" w14:textId="77777777" w:rsidR="00784A32" w:rsidRPr="00C31E24" w:rsidRDefault="00784A32" w:rsidP="00784A32">
      <w:pPr>
        <w:rPr>
          <w:rFonts w:eastAsia="SimSun"/>
          <w:lang w:eastAsia="zh-CN"/>
        </w:rPr>
      </w:pPr>
      <w:r w:rsidRPr="00C31E24">
        <w:t>[TS 24.484, clause 4.2.2.1]</w:t>
      </w:r>
    </w:p>
    <w:p w14:paraId="6A694D16" w14:textId="77777777" w:rsidR="00784A32" w:rsidRPr="00C31E24" w:rsidRDefault="00784A32" w:rsidP="00784A32">
      <w:r w:rsidRPr="00C31E24">
        <w:t>The format of the MCS UE initial configuration MO downloaded to the MC UE during online configuration is defined in 3GPP TS 24.483 [4].</w:t>
      </w:r>
    </w:p>
    <w:p w14:paraId="64BF31DC" w14:textId="77777777" w:rsidR="00784A32" w:rsidRPr="00C31E24" w:rsidRDefault="00784A32" w:rsidP="00784A32">
      <w:r w:rsidRPr="00C31E24">
        <w:t>The format of the MCS group document downloaded to the MC UE during online configuration is defined in 3GPP TS 24.481 [5].</w:t>
      </w:r>
    </w:p>
    <w:p w14:paraId="15E8C234" w14:textId="77777777" w:rsidR="00784A32" w:rsidRPr="00C31E24" w:rsidRDefault="00784A32" w:rsidP="00784A32">
      <w:r w:rsidRPr="00C31E24">
        <w:t xml:space="preserve">Figure 4.2.2-1 shows the </w:t>
      </w:r>
      <w:r w:rsidRPr="00C31E24">
        <w:rPr>
          <w:rFonts w:eastAsia="SimSun"/>
          <w:lang w:eastAsia="zh-CN"/>
        </w:rPr>
        <w:t xml:space="preserve">MCPTT UE online configuration </w:t>
      </w:r>
      <w:r w:rsidRPr="00C31E24">
        <w:t>time sequence</w:t>
      </w:r>
      <w:r w:rsidRPr="00C31E24">
        <w:rPr>
          <w:rFonts w:eastAsia="SimSun"/>
          <w:lang w:eastAsia="zh-CN"/>
        </w:rPr>
        <w:t>.</w:t>
      </w:r>
      <w:r w:rsidRPr="00C31E24">
        <w:t xml:space="preserve"> </w:t>
      </w:r>
    </w:p>
    <w:p w14:paraId="1D6F1358" w14:textId="77777777" w:rsidR="00784A32" w:rsidRPr="00C31E24" w:rsidRDefault="00784A32" w:rsidP="00784A32">
      <w:pPr>
        <w:pStyle w:val="TH"/>
        <w:rPr>
          <w:rFonts w:eastAsia="Malgun Gothic"/>
        </w:rPr>
      </w:pPr>
      <w:r w:rsidRPr="00C31E24">
        <w:rPr>
          <w:lang w:eastAsia="x-none"/>
        </w:rPr>
        <w:object w:dxaOrig="5592" w:dyaOrig="5460" w14:anchorId="5848693A">
          <v:shape id="_x0000_i1030" type="#_x0000_t75" style="width:280pt;height:273pt" o:ole="">
            <v:imagedata r:id="rId18" o:title=""/>
          </v:shape>
          <o:OLEObject Type="Embed" ProgID="Visio.Drawing.11" ShapeID="_x0000_i1030" DrawAspect="Content" ObjectID="_1710484205" r:id="rId19"/>
        </w:object>
      </w:r>
    </w:p>
    <w:p w14:paraId="4945D143" w14:textId="77777777" w:rsidR="00784A32" w:rsidRPr="00C31E24" w:rsidRDefault="00784A32" w:rsidP="00784A32">
      <w:pPr>
        <w:pStyle w:val="TF"/>
      </w:pPr>
      <w:r w:rsidRPr="00C31E24">
        <w:t>Figure 4.2.2-1 MC UE online configuration time sequence</w:t>
      </w:r>
    </w:p>
    <w:p w14:paraId="1679DD52" w14:textId="77777777" w:rsidR="00784A32" w:rsidRPr="00C31E24" w:rsidRDefault="00784A32" w:rsidP="00784A32">
      <w:pPr>
        <w:rPr>
          <w:rFonts w:eastAsia="SimSun"/>
          <w:lang w:eastAsia="zh-CN"/>
        </w:rPr>
      </w:pPr>
      <w:r w:rsidRPr="00C31E24">
        <w:rPr>
          <w:rFonts w:eastAsia="SimSun"/>
          <w:lang w:eastAsia="zh-CN"/>
        </w:rPr>
        <w:t xml:space="preserve">If the MCS UE initial configuration MO has changed from the version stored in the MC UE, the updated MC UE initial configuration MO is downloaded to the MCPTT UE. </w:t>
      </w:r>
    </w:p>
    <w:p w14:paraId="5C2C4E6E" w14:textId="77777777" w:rsidR="00784A32" w:rsidRPr="00C31E24" w:rsidRDefault="00784A32" w:rsidP="00784A32">
      <w:pPr>
        <w:rPr>
          <w:rFonts w:eastAsia="SimSun"/>
          <w:lang w:eastAsia="zh-CN"/>
        </w:rPr>
      </w:pPr>
      <w:r w:rsidRPr="00C31E24">
        <w:rPr>
          <w:rFonts w:eastAsia="SimSun"/>
          <w:lang w:eastAsia="zh-CN"/>
        </w:rPr>
        <w:t>If the MCS UE initial configuration MO contains a &lt;default-user-profile&gt; element and the identified default MCS user profile configuration MO(s) have changed from the version stored in the MC UE, the updated default MCS user profile configuration MO(s) are downloaded to the MC UE.</w:t>
      </w:r>
    </w:p>
    <w:p w14:paraId="2AC9C248" w14:textId="77777777" w:rsidR="00784A32" w:rsidRPr="00C31E24" w:rsidRDefault="00784A32" w:rsidP="00784A32">
      <w:pPr>
        <w:pStyle w:val="NO"/>
        <w:rPr>
          <w:rFonts w:eastAsia="SimSun"/>
          <w:lang w:eastAsia="zh-CN"/>
        </w:rPr>
      </w:pPr>
      <w:r w:rsidRPr="00C31E24">
        <w:rPr>
          <w:rFonts w:eastAsia="SimSun"/>
          <w:lang w:eastAsia="zh-CN"/>
        </w:rPr>
        <w:t>NOTE</w:t>
      </w:r>
      <w:r w:rsidRPr="00C31E24">
        <w:t> 1</w:t>
      </w:r>
      <w:r w:rsidRPr="00C31E24">
        <w:rPr>
          <w:rFonts w:eastAsia="SimSun"/>
          <w:lang w:eastAsia="zh-CN"/>
        </w:rPr>
        <w:t>:</w:t>
      </w:r>
      <w:r w:rsidRPr="00C31E24">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192F0259" w14:textId="77777777" w:rsidR="00784A32" w:rsidRPr="00C31E24" w:rsidRDefault="00784A32" w:rsidP="00784A32">
      <w:r w:rsidRPr="00C31E24">
        <w:rPr>
          <w:rFonts w:eastAsia="SimSun"/>
          <w:lang w:eastAsia="zh-CN"/>
        </w:rPr>
        <w:t xml:space="preserve">The MC UE contacts the identity management server using the HTTPS URI stored in the MCS UE initial configuration MO and performs MC User authentication as specified in </w:t>
      </w:r>
      <w:r w:rsidRPr="00C31E24">
        <w:t>3GPP TS 24.482 [6].</w:t>
      </w:r>
    </w:p>
    <w:p w14:paraId="3B79E108" w14:textId="77777777" w:rsidR="00784A32" w:rsidRPr="00C31E24" w:rsidRDefault="00784A32" w:rsidP="00784A32">
      <w:r w:rsidRPr="00C31E24">
        <w:t xml:space="preserve">The MC UE, using the identities obtained during MC user authentication, subscribes to the MCS UE configuration document, the MCS user profile configuration document and the MCS service configuration document for each enabled MCS using the procedure for subscribing to multiple documents simultaneously using the subscription proxy function specified in subclause 6.3.13.2.2(i.e., the CMS acts as a Subscription Proxy) and subscribes to the MCS group document using the procedure specified in 3GPP TS 24.481 [5]. If these documents have been updated since the current version stored in the MC UE, then the MC UE will receive a SIP NOTIFY request with an XCAP Diff document (see </w:t>
      </w:r>
      <w:r w:rsidRPr="00C31E24">
        <w:lastRenderedPageBreak/>
        <w:t>IETF RFC 5875 [11]), in which case the CMC updates its local document copies . Retrieval by the MC UE using the notified HTTPS URI of the MCS group document is performed as specified in 3GPP TS 24.481 [5].</w:t>
      </w:r>
    </w:p>
    <w:p w14:paraId="4DBABB6F" w14:textId="77777777" w:rsidR="00784A32" w:rsidRPr="00C31E24" w:rsidRDefault="00784A32" w:rsidP="00784A32">
      <w:pPr>
        <w:pStyle w:val="NO"/>
        <w:rPr>
          <w:rFonts w:eastAsia="SimSun"/>
          <w:lang w:eastAsia="zh-CN"/>
        </w:rPr>
      </w:pPr>
      <w:r w:rsidRPr="00C31E24">
        <w:t>NOTE 2:</w:t>
      </w:r>
      <w:r w:rsidRPr="00C31E24">
        <w:tab/>
        <w:t xml:space="preserve">The MC UE can be notified of changes to an configuration documents at any time while using the MCS. </w:t>
      </w:r>
    </w:p>
    <w:p w14:paraId="0FB56EC3" w14:textId="77777777" w:rsidR="00784A32" w:rsidRPr="00C31E24" w:rsidRDefault="00784A32" w:rsidP="00784A32">
      <w:r w:rsidRPr="00C31E24">
        <w:t>[TS 24.484, clause 6.2.2]</w:t>
      </w:r>
    </w:p>
    <w:p w14:paraId="3E66F5B9" w14:textId="77777777" w:rsidR="00784A32" w:rsidRPr="00C31E24" w:rsidRDefault="00784A32" w:rsidP="00784A32">
      <w:r w:rsidRPr="00C31E24">
        <w:t>The CMC shall send the HTTP request over TLS connection as specified for the HTTP client in the UE in annex A of 3GPP TS 24.482 [6].</w:t>
      </w:r>
    </w:p>
    <w:p w14:paraId="0EED8D9B" w14:textId="77777777" w:rsidR="00784A32" w:rsidRPr="00C31E24" w:rsidRDefault="00784A32" w:rsidP="00784A32">
      <w:r w:rsidRPr="00C31E24">
        <w:t>[TS 24.484, clause 6.3.1.1]</w:t>
      </w:r>
    </w:p>
    <w:p w14:paraId="4A5E2D27" w14:textId="77777777" w:rsidR="00784A32" w:rsidRPr="00C31E24" w:rsidRDefault="00784A32" w:rsidP="00784A32">
      <w:r w:rsidRPr="00C31E24">
        <w:t>A CMC shall support subclause 6.1.1 "</w:t>
      </w:r>
      <w:r w:rsidRPr="00C31E24">
        <w:rPr>
          <w:i/>
        </w:rPr>
        <w:t>Document Management</w:t>
      </w:r>
      <w:r w:rsidRPr="00C31E24">
        <w:t>" of OMA OMA-TS-XDM_Core-V2_1 [2] and subclause 6.3.13.2.2 for subscribing to configuration management documents.</w:t>
      </w:r>
    </w:p>
    <w:p w14:paraId="19F713B4" w14:textId="77777777" w:rsidR="00784A32" w:rsidRPr="00C31E24" w:rsidRDefault="00784A32" w:rsidP="00784A32">
      <w:r w:rsidRPr="00C31E24">
        <w:t>[TS 24.484, clause 6.3.3.2.1]</w:t>
      </w:r>
    </w:p>
    <w:p w14:paraId="36BB8E66" w14:textId="77777777" w:rsidR="00784A32" w:rsidRPr="00C31E24" w:rsidRDefault="00784A32" w:rsidP="00784A32">
      <w:r w:rsidRPr="00C31E24">
        <w:t>In order to retrieve a configuration management document, a GC shall send an HTTP GET request with the Request URI that references the document to be updated to the network according to procedures specified in IETF RFC 4825 [14] "</w:t>
      </w:r>
      <w:r w:rsidRPr="00C31E24">
        <w:rPr>
          <w:i/>
        </w:rPr>
        <w:t>Retrieve a Document</w:t>
      </w:r>
      <w:r w:rsidRPr="00C31E24">
        <w:t>".</w:t>
      </w:r>
    </w:p>
    <w:p w14:paraId="5452A6C3" w14:textId="77777777" w:rsidR="00784A32" w:rsidRPr="00C31E24" w:rsidRDefault="00784A32" w:rsidP="00784A32">
      <w:r w:rsidRPr="00C31E24">
        <w:t>[TS 24.484, clause 6.3.3.2.2]</w:t>
      </w:r>
    </w:p>
    <w:p w14:paraId="01D45A2A" w14:textId="77777777" w:rsidR="00784A32" w:rsidRPr="00C31E24" w:rsidRDefault="00784A32" w:rsidP="00784A32">
      <w:r w:rsidRPr="00C31E24">
        <w:t>In order to retrieve a configuration management document, a CMC shall perform the procedures in subclause 6.3.3.2.1 specified for GC. The CMC shall set the Request-URI of the HTTP GET request to the "CMSXCAPRootURI" configured as per 3GPP TS 24.483 [4] and include the "auid" as per the appropriate application usage in clause 7.</w:t>
      </w:r>
    </w:p>
    <w:p w14:paraId="4A93B022" w14:textId="77777777" w:rsidR="00784A32" w:rsidRPr="00C31E24" w:rsidRDefault="00784A32" w:rsidP="00784A32">
      <w:r w:rsidRPr="00C31E24">
        <w:t>Subclause 7.5 specifies which configuration management documents can be retrieved from the CMS over the CSC-4 reference point.</w:t>
      </w:r>
    </w:p>
    <w:p w14:paraId="1ED8EF02" w14:textId="77777777" w:rsidR="00784A32" w:rsidRPr="00C31E24" w:rsidRDefault="00784A32" w:rsidP="00784A32">
      <w:r w:rsidRPr="00C31E24">
        <w:t>[TS 24.484, clause 6.3.13.2.1]</w:t>
      </w:r>
    </w:p>
    <w:p w14:paraId="0355E45D" w14:textId="77777777" w:rsidR="00784A32" w:rsidRPr="00C31E24" w:rsidRDefault="00784A32" w:rsidP="00784A32">
      <w:r w:rsidRPr="00C31E24">
        <w:t>This procedure enables the CMC to subscribe to notification of changes of one or more configuration management documents defined.</w:t>
      </w:r>
    </w:p>
    <w:p w14:paraId="112685F3" w14:textId="77777777" w:rsidR="00784A32" w:rsidRPr="00C31E24" w:rsidRDefault="00784A32" w:rsidP="00784A32">
      <w:r w:rsidRPr="00C31E24">
        <w:t>This procedure enables the MCS server to subscribe to notification of changes of the MCPTT service configuration document.</w:t>
      </w:r>
    </w:p>
    <w:p w14:paraId="0DED7DAB" w14:textId="77777777" w:rsidR="00784A32" w:rsidRPr="00C31E24" w:rsidRDefault="00784A32" w:rsidP="00784A32">
      <w:r w:rsidRPr="00C31E24">
        <w:t>[TS 24.484, clause 6.3.13.2.2]</w:t>
      </w:r>
    </w:p>
    <w:p w14:paraId="6AFABA0C" w14:textId="77777777" w:rsidR="00784A32" w:rsidRPr="00C31E24" w:rsidRDefault="00784A32" w:rsidP="00784A32">
      <w:r w:rsidRPr="00C31E24">
        <w:t>In order to subscribe to Configuration management document, a CMC shall send an initial SIP SUBSCRIBE request to the network according to the UE originating procedures specified in 3GPP TS 24.229 [22] and IETF RFC 5875 [11]. In the initial SIP SUBSCRIBE request, the CMC:</w:t>
      </w:r>
    </w:p>
    <w:p w14:paraId="2FC04FA7" w14:textId="77777777" w:rsidR="00784A32" w:rsidRPr="00C31E24" w:rsidRDefault="00784A32" w:rsidP="00784A32">
      <w:pPr>
        <w:pStyle w:val="B1"/>
      </w:pPr>
      <w:r w:rsidRPr="00C31E24">
        <w:t>a)</w:t>
      </w:r>
      <w:r w:rsidRPr="00C31E24">
        <w:tab/>
        <w:t>…</w:t>
      </w:r>
    </w:p>
    <w:p w14:paraId="7FBC85B7" w14:textId="77777777" w:rsidR="00784A32" w:rsidRPr="00C31E24" w:rsidRDefault="00784A32" w:rsidP="00784A32">
      <w:pPr>
        <w:pStyle w:val="B1"/>
      </w:pPr>
      <w:r w:rsidRPr="00C31E24">
        <w:t>b)</w:t>
      </w:r>
      <w:r w:rsidRPr="00C31E24">
        <w:tab/>
        <w:t>if subscription to multiple documents simultaneously using the subscription proxy function is used:</w:t>
      </w:r>
    </w:p>
    <w:p w14:paraId="7E62CBB1" w14:textId="77777777" w:rsidR="00784A32" w:rsidRPr="00C31E24" w:rsidRDefault="00784A32" w:rsidP="00784A32">
      <w:pPr>
        <w:pStyle w:val="B2"/>
      </w:pPr>
      <w:r w:rsidRPr="00C31E24">
        <w:rPr>
          <w:rFonts w:eastAsia="SimSun"/>
        </w:rPr>
        <w:t>1)</w:t>
      </w:r>
      <w:r w:rsidRPr="00C31E24">
        <w:rPr>
          <w:rFonts w:eastAsia="SimSun"/>
        </w:rPr>
        <w:tab/>
        <w:t>shall include an application/resource-lists+xml</w:t>
      </w:r>
      <w:r w:rsidRPr="00C31E24">
        <w:t xml:space="preserve"> MIME body. In the </w:t>
      </w:r>
      <w:r w:rsidRPr="00C31E24">
        <w:rPr>
          <w:rFonts w:eastAsia="SimSun"/>
        </w:rPr>
        <w:t>application/resource-lists+xml</w:t>
      </w:r>
      <w:r w:rsidRPr="00C31E24">
        <w:t xml:space="preserve"> MIME body, the CMC shall include one &lt;entry&gt; element for each document or element to be subscribed to, such that the "uri" attribute of the &lt;entry&gt; element contains a relative path reference:</w:t>
      </w:r>
    </w:p>
    <w:p w14:paraId="2F2D3C37" w14:textId="77777777" w:rsidR="00784A32" w:rsidRPr="00C31E24" w:rsidRDefault="00784A32" w:rsidP="00784A32">
      <w:pPr>
        <w:pStyle w:val="B3"/>
      </w:pPr>
      <w:r w:rsidRPr="00C31E24">
        <w:t>A)</w:t>
      </w:r>
      <w:r w:rsidRPr="00C31E24">
        <w:tab/>
        <w:t>with the base URI being equal to the "CMSXCAPRootURI" configured in the CMC as per 3GPP TS 24.483 [4]; and</w:t>
      </w:r>
    </w:p>
    <w:p w14:paraId="756BC7A5" w14:textId="77777777" w:rsidR="00784A32" w:rsidRPr="00C31E24" w:rsidRDefault="00784A32" w:rsidP="00784A32">
      <w:pPr>
        <w:pStyle w:val="B3"/>
      </w:pPr>
      <w:r w:rsidRPr="00C31E24">
        <w:t>B)</w:t>
      </w:r>
      <w:r w:rsidRPr="00C31E24">
        <w:tab/>
        <w:t xml:space="preserve">with the "auid" parameter set to the appropriate application usage identifying a </w:t>
      </w:r>
      <w:r w:rsidRPr="00C31E24">
        <w:rPr>
          <w:rFonts w:eastAsia="SimSun"/>
        </w:rPr>
        <w:t>configuration management document</w:t>
      </w:r>
      <w:r w:rsidRPr="00C31E24">
        <w:t>;</w:t>
      </w:r>
    </w:p>
    <w:p w14:paraId="42D6F196" w14:textId="77777777" w:rsidR="00784A32" w:rsidRPr="00C31E24" w:rsidRDefault="00784A32" w:rsidP="00784A32">
      <w:pPr>
        <w:pStyle w:val="B2"/>
      </w:pPr>
      <w:r w:rsidRPr="00C31E24">
        <w:t>2)</w:t>
      </w:r>
      <w:r w:rsidRPr="00C31E24">
        <w:tab/>
        <w:t>shall set the Request-URI to the configured public service identity for performing subscription proxy function of the CMS;</w:t>
      </w:r>
    </w:p>
    <w:p w14:paraId="4AFEF004" w14:textId="77777777" w:rsidR="00784A32" w:rsidRPr="00C31E24" w:rsidRDefault="00784A32" w:rsidP="00784A32">
      <w:pPr>
        <w:pStyle w:val="B1"/>
      </w:pPr>
      <w:r w:rsidRPr="00C31E24">
        <w:rPr>
          <w:rFonts w:eastAsia="SimSun"/>
        </w:rPr>
        <w:t>c)</w:t>
      </w:r>
      <w:r w:rsidRPr="00C31E24">
        <w:rPr>
          <w:rFonts w:eastAsia="SimSun"/>
        </w:rPr>
        <w:tab/>
      </w:r>
      <w:r w:rsidRPr="00C31E24">
        <w:t xml:space="preserve">shall include </w:t>
      </w:r>
      <w:r w:rsidRPr="00C31E24">
        <w:rPr>
          <w:rFonts w:eastAsia="SimSun"/>
        </w:rPr>
        <w:t xml:space="preserve">an </w:t>
      </w:r>
      <w:r w:rsidRPr="00C31E24">
        <w:t>application/vnd.3gpp.mcptt-info+xml MIME body with the &lt;mcptt-access-token&gt; element set to the value of the access token received during authentication procedure as described in 3GPP TS 24.482 [6];</w:t>
      </w:r>
    </w:p>
    <w:p w14:paraId="314AB234" w14:textId="77777777" w:rsidR="00784A32" w:rsidRPr="00C31E24" w:rsidRDefault="00784A32" w:rsidP="00784A32">
      <w:pPr>
        <w:pStyle w:val="B1"/>
      </w:pPr>
      <w:r w:rsidRPr="00C31E24">
        <w:t>d)</w:t>
      </w:r>
      <w:r w:rsidRPr="00C31E24">
        <w:tab/>
        <w:t>if identity hiding is required:</w:t>
      </w:r>
    </w:p>
    <w:p w14:paraId="19A34C2F" w14:textId="77777777" w:rsidR="00784A32" w:rsidRPr="00C31E24" w:rsidRDefault="00784A32" w:rsidP="00784A32">
      <w:pPr>
        <w:pStyle w:val="B2"/>
      </w:pPr>
      <w:r w:rsidRPr="00C31E24">
        <w:lastRenderedPageBreak/>
        <w:t>1)</w:t>
      </w:r>
      <w:r w:rsidRPr="00C31E24">
        <w:tab/>
        <w:t xml:space="preserve">shall perform the confidentiality protection procedures and integrity protection procedures defined in 3GPP TS 24.379 [9] for MCPTT client on the application/vnd.3gpp.mcptt-info+xml MIME body and on the </w:t>
      </w:r>
      <w:r w:rsidRPr="00C31E24">
        <w:rPr>
          <w:rFonts w:eastAsia="SimSun"/>
        </w:rPr>
        <w:t>application/resource-lists+xml</w:t>
      </w:r>
      <w:r w:rsidRPr="00C31E24">
        <w:t xml:space="preserve"> MIME body; and</w:t>
      </w:r>
    </w:p>
    <w:p w14:paraId="28AE7201" w14:textId="77777777" w:rsidR="00784A32" w:rsidRPr="00C31E24" w:rsidRDefault="00784A32" w:rsidP="00784A32">
      <w:pPr>
        <w:pStyle w:val="B2"/>
      </w:pPr>
      <w:r w:rsidRPr="00C31E24">
        <w:t>2)</w:t>
      </w:r>
      <w:r w:rsidRPr="00C31E24">
        <w:tab/>
        <w:t>shall include an application/mikey MIME body with the CSK as specified in 3GPP TS 24.379 [9];</w:t>
      </w:r>
    </w:p>
    <w:p w14:paraId="47585C6A" w14:textId="77777777" w:rsidR="00784A32" w:rsidRPr="00C31E24" w:rsidRDefault="00784A32" w:rsidP="00784A32">
      <w:pPr>
        <w:pStyle w:val="B1"/>
      </w:pPr>
      <w:r w:rsidRPr="00C31E24">
        <w:t>e)</w:t>
      </w:r>
      <w:r w:rsidRPr="00C31E24">
        <w:tab/>
        <w:t>shall include the ICSI value "urn:urn-7:3gpp-service.ims.icsi.mcptt" (coded as specified in 3GPP TS 24.229 [22]), in a P-Preferred-Service header field according to IETF RFC 6050 [23]; and</w:t>
      </w:r>
    </w:p>
    <w:p w14:paraId="23DE365C" w14:textId="77777777" w:rsidR="00784A32" w:rsidRPr="00C31E24" w:rsidRDefault="00784A32" w:rsidP="00784A32">
      <w:pPr>
        <w:pStyle w:val="B1"/>
      </w:pPr>
      <w:r w:rsidRPr="00C31E24">
        <w:t>f)</w:t>
      </w:r>
      <w:r w:rsidRPr="00C31E24">
        <w:tab/>
        <w:t xml:space="preserve">shall include the </w:t>
      </w:r>
      <w:r w:rsidRPr="00C31E24">
        <w:rPr>
          <w:rFonts w:eastAsia="SimSun"/>
          <w:lang w:eastAsia="zh-CN"/>
        </w:rPr>
        <w:t>g.3gpp.icsi-ref</w:t>
      </w:r>
      <w:r w:rsidRPr="00C31E24">
        <w:t xml:space="preserve"> media feature tag containing the value of "urn:urn-7:3gpp-service.ims.icsi.mcptt" in the Contact header field.</w:t>
      </w:r>
    </w:p>
    <w:p w14:paraId="1ED837D3" w14:textId="77777777" w:rsidR="00784A32" w:rsidRPr="00C31E24" w:rsidRDefault="00784A32" w:rsidP="00784A32">
      <w:r w:rsidRPr="00C31E24">
        <w:t>Upon receiving a SIP NOTIFY request associated with a subscription created as result of the sent initial SIP SUBSCRIBE request:</w:t>
      </w:r>
    </w:p>
    <w:p w14:paraId="67E2494E" w14:textId="77777777" w:rsidR="00784A32" w:rsidRPr="00C31E24" w:rsidRDefault="00784A32" w:rsidP="00784A32">
      <w:pPr>
        <w:pStyle w:val="B1"/>
      </w:pPr>
      <w:r w:rsidRPr="00C31E24">
        <w:t>1)</w:t>
      </w:r>
      <w:r w:rsidRPr="00C31E24">
        <w:tab/>
        <w:t>if identity hiding is required, the CMC shall perform the confidentiality protection procedures and integrity protection procedures defined in 3GPP TS 24.379 [9] for MC client; and</w:t>
      </w:r>
    </w:p>
    <w:p w14:paraId="6F232341" w14:textId="77777777" w:rsidR="00784A32" w:rsidRPr="00C31E24" w:rsidRDefault="00784A32" w:rsidP="00784A32">
      <w:pPr>
        <w:pStyle w:val="B1"/>
      </w:pPr>
      <w:r w:rsidRPr="00C31E24">
        <w:t>2)</w:t>
      </w:r>
      <w:r w:rsidRPr="00C31E24">
        <w:tab/>
        <w:t>shall handle the SIP NOTIFY request according to IETF RFC 5875 [11].</w:t>
      </w:r>
    </w:p>
    <w:p w14:paraId="320C605D" w14:textId="77777777" w:rsidR="00784A32" w:rsidRPr="00C31E24" w:rsidRDefault="00784A32" w:rsidP="00784A32">
      <w:r w:rsidRPr="00C31E24">
        <w:t xml:space="preserve">In order to re-subscribe to notification of changes of a modified list of one or more configuration management documents; a CMC shall send a SIP re-SUBSCRIBE request to the network according to the UE originating procedures specified in 3GPP TS 24.229 [22] and IETF RFC 5875 [11]. In the SIP re-SUBSCRIBE request, the CMC: </w:t>
      </w:r>
    </w:p>
    <w:p w14:paraId="1FD98B0E" w14:textId="77777777" w:rsidR="00784A32" w:rsidRPr="00C31E24" w:rsidRDefault="00784A32" w:rsidP="00784A32">
      <w:pPr>
        <w:pStyle w:val="B1"/>
      </w:pPr>
      <w:r w:rsidRPr="00C31E24">
        <w:t>a)</w:t>
      </w:r>
      <w:r w:rsidRPr="00C31E24">
        <w:tab/>
        <w:t>if direct subscription is used, shall set the Request URI to a SIP URI containing:</w:t>
      </w:r>
    </w:p>
    <w:p w14:paraId="77B8658F" w14:textId="77777777" w:rsidR="00784A32" w:rsidRPr="00C31E24" w:rsidRDefault="00784A32" w:rsidP="00784A32">
      <w:pPr>
        <w:pStyle w:val="B2"/>
      </w:pPr>
      <w:r w:rsidRPr="00C31E24">
        <w:t>1)</w:t>
      </w:r>
      <w:r w:rsidRPr="00C31E24">
        <w:tab/>
        <w:t>the base URI being equal to the "CMSXCAPRootURI" configured in the CMC as per 3GPP TS 24.483 [4]; and</w:t>
      </w:r>
    </w:p>
    <w:p w14:paraId="781D181B" w14:textId="77777777" w:rsidR="00784A32" w:rsidRPr="00C31E24" w:rsidRDefault="00784A32" w:rsidP="00784A32">
      <w:pPr>
        <w:pStyle w:val="B2"/>
      </w:pPr>
      <w:r w:rsidRPr="00C31E24">
        <w:t>2)</w:t>
      </w:r>
      <w:r w:rsidRPr="00C31E24">
        <w:tab/>
        <w:t xml:space="preserve">the "auid" parameter set to the appropriate application usage identifying a </w:t>
      </w:r>
      <w:r w:rsidRPr="00C31E24">
        <w:rPr>
          <w:rFonts w:eastAsia="SimSun"/>
        </w:rPr>
        <w:t xml:space="preserve">configuration management document as described in </w:t>
      </w:r>
      <w:r w:rsidRPr="00C31E24">
        <w:t>clause 7;</w:t>
      </w:r>
    </w:p>
    <w:p w14:paraId="0F32B913" w14:textId="77777777" w:rsidR="00784A32" w:rsidRPr="00C31E24" w:rsidRDefault="00784A32" w:rsidP="00784A32">
      <w:pPr>
        <w:pStyle w:val="B1"/>
      </w:pPr>
      <w:r w:rsidRPr="00C31E24">
        <w:t>b)</w:t>
      </w:r>
      <w:r w:rsidRPr="00C31E24">
        <w:tab/>
        <w:t>if subscription to multiple documents simultaneously using the subscription proxy function is used:</w:t>
      </w:r>
    </w:p>
    <w:p w14:paraId="27F2CBB8" w14:textId="77777777" w:rsidR="00784A32" w:rsidRPr="00C31E24" w:rsidRDefault="00784A32" w:rsidP="00784A32">
      <w:pPr>
        <w:pStyle w:val="B2"/>
      </w:pPr>
      <w:r w:rsidRPr="00C31E24">
        <w:rPr>
          <w:rFonts w:eastAsia="SimSun"/>
        </w:rPr>
        <w:t>1)</w:t>
      </w:r>
      <w:r w:rsidRPr="00C31E24">
        <w:rPr>
          <w:rFonts w:eastAsia="SimSun"/>
        </w:rPr>
        <w:tab/>
        <w:t>shall include an application/resource-lists+xml</w:t>
      </w:r>
      <w:r w:rsidRPr="00C31E24">
        <w:t xml:space="preserve"> MIME body. In the </w:t>
      </w:r>
      <w:r w:rsidRPr="00C31E24">
        <w:rPr>
          <w:rFonts w:eastAsia="SimSun"/>
        </w:rPr>
        <w:t>application/resource-lists+xml</w:t>
      </w:r>
      <w:r w:rsidRPr="00C31E24">
        <w:t xml:space="preserve"> MIME body, the CMC shall include one &lt;entry&gt; element for each document or element to be subscribed to, such that the "uri" attribute of the &lt;entry&gt; element contains a relative path reference:</w:t>
      </w:r>
    </w:p>
    <w:p w14:paraId="287E2611" w14:textId="77777777" w:rsidR="00784A32" w:rsidRPr="00C31E24" w:rsidRDefault="00784A32" w:rsidP="00784A32">
      <w:pPr>
        <w:pStyle w:val="B3"/>
      </w:pPr>
      <w:r w:rsidRPr="00C31E24">
        <w:t>A)</w:t>
      </w:r>
      <w:r w:rsidRPr="00C31E24">
        <w:tab/>
        <w:t>with the base URI being equal to the "CMSXCAPRootURI" configured in the CMC as per 3GPP TS 24.483 [4]; and</w:t>
      </w:r>
    </w:p>
    <w:p w14:paraId="0A8713F3" w14:textId="77777777" w:rsidR="00784A32" w:rsidRPr="00C31E24" w:rsidRDefault="00784A32" w:rsidP="00784A32">
      <w:pPr>
        <w:pStyle w:val="B3"/>
      </w:pPr>
      <w:r w:rsidRPr="00C31E24">
        <w:t>B)</w:t>
      </w:r>
      <w:r w:rsidRPr="00C31E24">
        <w:tab/>
        <w:t xml:space="preserve">with the "auid" parameter set to the appropriate application usage identifying a </w:t>
      </w:r>
      <w:r w:rsidRPr="00C31E24">
        <w:rPr>
          <w:rFonts w:eastAsia="SimSun"/>
        </w:rPr>
        <w:t>configuration management document as described in clause</w:t>
      </w:r>
      <w:r w:rsidRPr="00C31E24">
        <w:t> </w:t>
      </w:r>
      <w:r w:rsidRPr="00C31E24">
        <w:rPr>
          <w:rFonts w:eastAsia="SimSun"/>
        </w:rPr>
        <w:t>7</w:t>
      </w:r>
      <w:r w:rsidRPr="00C31E24">
        <w:t>;</w:t>
      </w:r>
    </w:p>
    <w:p w14:paraId="7B150679" w14:textId="77777777" w:rsidR="00784A32" w:rsidRPr="00C31E24" w:rsidRDefault="00784A32" w:rsidP="00784A32">
      <w:pPr>
        <w:pStyle w:val="B1"/>
      </w:pPr>
      <w:r w:rsidRPr="00C31E24">
        <w:t>c)</w:t>
      </w:r>
      <w:r w:rsidRPr="00C31E24">
        <w:tab/>
        <w:t xml:space="preserve">if identity hiding is required, shall perform the confidentiality protection procedures and integrity protection procedures defined in 3GPP TS 24.379 [9] for MC client on the application/vnd.3gpp.mcptt-info+xml MIME body and on the </w:t>
      </w:r>
      <w:r w:rsidRPr="00C31E24">
        <w:rPr>
          <w:rFonts w:eastAsia="SimSun"/>
        </w:rPr>
        <w:t>application/resource-lists+xml</w:t>
      </w:r>
      <w:r w:rsidRPr="00C31E24">
        <w:t xml:space="preserve"> MIME body using the CSK included in the initial SIP SUBSCRIBE request; and</w:t>
      </w:r>
    </w:p>
    <w:p w14:paraId="70A64ECF" w14:textId="77777777" w:rsidR="00784A32" w:rsidRPr="00C31E24" w:rsidRDefault="00784A32" w:rsidP="00784A32">
      <w:pPr>
        <w:pStyle w:val="B1"/>
      </w:pPr>
      <w:r w:rsidRPr="00C31E24">
        <w:t>d)</w:t>
      </w:r>
      <w:r w:rsidRPr="00C31E24">
        <w:tab/>
        <w:t xml:space="preserve">shall include the </w:t>
      </w:r>
      <w:r w:rsidRPr="00C31E24">
        <w:rPr>
          <w:rFonts w:eastAsia="SimSun"/>
          <w:lang w:eastAsia="zh-CN"/>
        </w:rPr>
        <w:t>g.3gpp.icsi-ref</w:t>
      </w:r>
      <w:r w:rsidRPr="00C31E24">
        <w:t xml:space="preserve"> media feature tag containing the value of "urn:urn-7:3gpp-service.ims.icsi.mcptt" in the Contact header field.</w:t>
      </w:r>
    </w:p>
    <w:p w14:paraId="372A48F8" w14:textId="77777777" w:rsidR="00784A32" w:rsidRPr="00C31E24" w:rsidRDefault="00784A32" w:rsidP="00784A32">
      <w:r w:rsidRPr="00C31E24">
        <w:t>[TS 24.481, clauses 6.2.2.2]</w:t>
      </w:r>
    </w:p>
    <w:p w14:paraId="6C3E2FFA" w14:textId="77777777" w:rsidR="00784A32" w:rsidRPr="00C31E24" w:rsidRDefault="00784A32" w:rsidP="00784A32">
      <w:pPr>
        <w:rPr>
          <w:lang w:eastAsia="x-none"/>
        </w:rPr>
      </w:pPr>
      <w:r w:rsidRPr="00C31E24">
        <w:rPr>
          <w:lang w:eastAsia="x-none"/>
        </w:rPr>
        <w:t xml:space="preserve">In order to address an existing group document defining a group ID known by GC, the GC shall set the Request-URI of an HTTP request to a XCAP URI identifying a </w:t>
      </w:r>
      <w:r w:rsidRPr="00C31E24">
        <w:rPr>
          <w:rFonts w:eastAsia="SimSun"/>
        </w:rPr>
        <w:t>group document addressed by a group ID as described in subclause</w:t>
      </w:r>
      <w:r w:rsidRPr="00C31E24">
        <w:t> </w:t>
      </w:r>
      <w:r w:rsidRPr="00C31E24">
        <w:rPr>
          <w:rFonts w:eastAsia="SimSun"/>
        </w:rPr>
        <w:t>7.2.10.2</w:t>
      </w:r>
      <w:r w:rsidRPr="00C31E24">
        <w:rPr>
          <w:lang w:eastAsia="x-none"/>
        </w:rPr>
        <w:t>, where the group ID is set to the group ID known by GC and where the XCAP root URI is the XCAP root URI configured in the GC.</w:t>
      </w:r>
    </w:p>
    <w:p w14:paraId="28C37A84" w14:textId="77777777" w:rsidR="00784A32" w:rsidRPr="00C31E24" w:rsidRDefault="00784A32" w:rsidP="00784A32">
      <w:pPr>
        <w:rPr>
          <w:lang w:eastAsia="x-none"/>
        </w:rPr>
      </w:pPr>
      <w:r w:rsidRPr="00C31E24">
        <w:t>[TS 24.481, clauses 6.2.3]</w:t>
      </w:r>
    </w:p>
    <w:p w14:paraId="6E3FD49F" w14:textId="77777777" w:rsidR="00784A32" w:rsidRPr="00C31E24" w:rsidRDefault="00784A32" w:rsidP="00784A32">
      <w:pPr>
        <w:rPr>
          <w:lang w:eastAsia="x-none"/>
        </w:rPr>
      </w:pPr>
      <w:r w:rsidRPr="00C31E24">
        <w:rPr>
          <w:lang w:eastAsia="x-none"/>
        </w:rPr>
        <w:t>The GMC shall send the HTTP request over a TLS connection as specified for the HTTP client in the UE in annex</w:t>
      </w:r>
      <w:r w:rsidRPr="00C31E24">
        <w:t> </w:t>
      </w:r>
      <w:r w:rsidRPr="00C31E24">
        <w:rPr>
          <w:lang w:eastAsia="x-none"/>
        </w:rPr>
        <w:t xml:space="preserve">A of </w:t>
      </w:r>
      <w:r w:rsidRPr="00C31E24">
        <w:t>3GPP TS 24.482 </w:t>
      </w:r>
      <w:r w:rsidRPr="00C31E24">
        <w:rPr>
          <w:lang w:eastAsia="x-none"/>
        </w:rPr>
        <w:t>[10].</w:t>
      </w:r>
    </w:p>
    <w:p w14:paraId="21CCBA38" w14:textId="77777777" w:rsidR="00784A32" w:rsidRPr="00C31E24" w:rsidRDefault="00784A32" w:rsidP="00784A32">
      <w:r w:rsidRPr="00C31E24">
        <w:t>The GMC shall perform the procedures in subclause 6.2.2 specified for GC.</w:t>
      </w:r>
    </w:p>
    <w:p w14:paraId="4610C3E5" w14:textId="77777777" w:rsidR="00784A32" w:rsidRPr="00C31E24" w:rsidRDefault="00784A32" w:rsidP="00784A32">
      <w:r w:rsidRPr="00C31E24">
        <w:lastRenderedPageBreak/>
        <w:t>[TS 24.481, clauses 6.3.3.2.1]</w:t>
      </w:r>
    </w:p>
    <w:p w14:paraId="0C3801F6" w14:textId="77777777" w:rsidR="00784A32" w:rsidRPr="00C31E24" w:rsidRDefault="00784A32" w:rsidP="00784A32">
      <w:r w:rsidRPr="00C31E24">
        <w:t>In order to retrieve a group document, a GC shall send an HTTP GET request with the Request URI that references the document to be retrieved to the network according to procedures specified in IETF RFC 4825 [22] "</w:t>
      </w:r>
      <w:r w:rsidRPr="00C31E24">
        <w:rPr>
          <w:i/>
        </w:rPr>
        <w:t>Fetch a Document</w:t>
      </w:r>
      <w:r w:rsidRPr="00C31E24">
        <w:t>".</w:t>
      </w:r>
    </w:p>
    <w:p w14:paraId="5BAFDEB5" w14:textId="77777777" w:rsidR="00784A32" w:rsidRPr="00C31E24" w:rsidRDefault="00784A32" w:rsidP="00784A32">
      <w:r w:rsidRPr="00C31E24">
        <w:t>[TS 24.481, clauses 6.3.3.2.2]</w:t>
      </w:r>
    </w:p>
    <w:p w14:paraId="04FFA345" w14:textId="77777777" w:rsidR="00784A32" w:rsidRPr="00C31E24" w:rsidRDefault="00784A32" w:rsidP="00784A32">
      <w:r w:rsidRPr="00C31E24">
        <w:t>In order to retrieve a group document, a GMC shall perform the procedures in subclause 6.3.3.2.1 specified for GC.</w:t>
      </w:r>
    </w:p>
    <w:p w14:paraId="5E27358D" w14:textId="77777777" w:rsidR="00784A32" w:rsidRPr="00C31E24" w:rsidRDefault="00784A32" w:rsidP="00784A32">
      <w:r w:rsidRPr="00C31E24">
        <w:t>[TS 24.481, clauses 6.3.13.2.1]</w:t>
      </w:r>
    </w:p>
    <w:p w14:paraId="213E57DD" w14:textId="77777777" w:rsidR="00784A32" w:rsidRPr="00C31E24" w:rsidRDefault="00784A32" w:rsidP="00784A32">
      <w:r w:rsidRPr="00C31E24">
        <w:t>In order to subscribe to notification of changes of:</w:t>
      </w:r>
    </w:p>
    <w:p w14:paraId="6FBD7380" w14:textId="77777777" w:rsidR="00784A32" w:rsidRPr="00C31E24" w:rsidRDefault="00784A32" w:rsidP="00784A32">
      <w:pPr>
        <w:pStyle w:val="B1"/>
      </w:pPr>
      <w:r w:rsidRPr="00C31E24">
        <w:t>a)</w:t>
      </w:r>
      <w:r w:rsidRPr="00C31E24">
        <w:tab/>
        <w:t>one or more MCVideo group documents of MCVideo groups identified by MCVideo group IDs;</w:t>
      </w:r>
    </w:p>
    <w:p w14:paraId="5204FADF" w14:textId="77777777" w:rsidR="00784A32" w:rsidRPr="00C31E24" w:rsidRDefault="00784A32" w:rsidP="00784A32">
      <w:pPr>
        <w:pStyle w:val="B1"/>
      </w:pPr>
      <w:r w:rsidRPr="00C31E24">
        <w:t>…</w:t>
      </w:r>
    </w:p>
    <w:p w14:paraId="24192324" w14:textId="77777777" w:rsidR="00784A32" w:rsidRPr="00C31E24" w:rsidRDefault="00784A32" w:rsidP="00784A32">
      <w:r w:rsidRPr="00C31E24">
        <w:t>a GMC shall send an initial SIP SUBSCRIBE request to the network according to the UE originating procedures specified in 3GPP TS 24.229 [12] and IETF RFC 5875 [13]. In the initial SIP SUBSCRIBE request, the GMC:</w:t>
      </w:r>
    </w:p>
    <w:p w14:paraId="7365E5A8" w14:textId="77777777" w:rsidR="00784A32" w:rsidRPr="00C31E24" w:rsidRDefault="00784A32" w:rsidP="00784A32">
      <w:pPr>
        <w:pStyle w:val="B1"/>
      </w:pPr>
      <w:r w:rsidRPr="00C31E24">
        <w:rPr>
          <w:rFonts w:eastAsia="SimSun"/>
        </w:rPr>
        <w:t>a)</w:t>
      </w:r>
      <w:r w:rsidRPr="00C31E24">
        <w:rPr>
          <w:rFonts w:eastAsia="SimSun"/>
        </w:rPr>
        <w:tab/>
        <w:t>shall include an application/resource-lists+xml</w:t>
      </w:r>
      <w:r w:rsidRPr="00C31E24">
        <w:t xml:space="preserve"> MIME body. In the </w:t>
      </w:r>
      <w:r w:rsidRPr="00C31E24">
        <w:rPr>
          <w:rFonts w:eastAsia="SimSun"/>
        </w:rPr>
        <w:t>application/resource-lists+xml</w:t>
      </w:r>
      <w:r w:rsidRPr="00C31E24">
        <w:t xml:space="preserve"> MIME body, the GMC shall include one &lt;entry&gt; element for each document or element to be subscribed to, such that the "uri" attribute of the &lt;entry&gt; element:</w:t>
      </w:r>
    </w:p>
    <w:p w14:paraId="2728461C" w14:textId="77777777" w:rsidR="00784A32" w:rsidRPr="00C31E24" w:rsidRDefault="00784A32" w:rsidP="00784A32">
      <w:pPr>
        <w:pStyle w:val="B2"/>
      </w:pPr>
      <w:r w:rsidRPr="00C31E24">
        <w:t>1)</w:t>
      </w:r>
      <w:r w:rsidRPr="00C31E24">
        <w:tab/>
        <w:t>contains a relative path reference:</w:t>
      </w:r>
    </w:p>
    <w:p w14:paraId="4F165F30" w14:textId="77777777" w:rsidR="00784A32" w:rsidRPr="00C31E24" w:rsidRDefault="00784A32" w:rsidP="00784A32">
      <w:pPr>
        <w:pStyle w:val="B3"/>
      </w:pPr>
      <w:r w:rsidRPr="00C31E24">
        <w:t>A)</w:t>
      </w:r>
      <w:r w:rsidRPr="00C31E24">
        <w:tab/>
        <w:t>with the base URI being equal to the XCAP root URI configured in the GMC; and</w:t>
      </w:r>
    </w:p>
    <w:p w14:paraId="284E8510" w14:textId="77777777" w:rsidR="00784A32" w:rsidRPr="00C31E24" w:rsidRDefault="00784A32" w:rsidP="00784A32">
      <w:pPr>
        <w:pStyle w:val="B3"/>
      </w:pPr>
      <w:r w:rsidRPr="00C31E24">
        <w:t>B)</w:t>
      </w:r>
      <w:r w:rsidRPr="00C31E24">
        <w:tab/>
        <w:t xml:space="preserve">identifying a </w:t>
      </w:r>
      <w:r w:rsidRPr="00C31E24">
        <w:rPr>
          <w:rFonts w:eastAsia="SimSun"/>
        </w:rPr>
        <w:t>group document addressed by a group ID as described in subclause</w:t>
      </w:r>
      <w:r w:rsidRPr="00C31E24">
        <w:t> </w:t>
      </w:r>
      <w:r w:rsidRPr="00C31E24">
        <w:rPr>
          <w:rFonts w:eastAsia="SimSun"/>
        </w:rPr>
        <w:t xml:space="preserve">7.2.10.2 </w:t>
      </w:r>
      <w:r w:rsidRPr="00C31E24">
        <w:t>where the group ID is set to the MCVideo group ID; or</w:t>
      </w:r>
    </w:p>
    <w:p w14:paraId="67537B5F" w14:textId="77777777" w:rsidR="00784A32" w:rsidRPr="00C31E24" w:rsidRDefault="00784A32" w:rsidP="00784A32">
      <w:pPr>
        <w:pStyle w:val="B2"/>
      </w:pPr>
      <w:r w:rsidRPr="00C31E24">
        <w:t>...</w:t>
      </w:r>
    </w:p>
    <w:p w14:paraId="08B0CD12" w14:textId="77777777" w:rsidR="00784A32" w:rsidRPr="00C31E24" w:rsidRDefault="00784A32" w:rsidP="00784A32">
      <w:pPr>
        <w:pStyle w:val="B1"/>
      </w:pPr>
      <w:r w:rsidRPr="00C31E24">
        <w:t>b)</w:t>
      </w:r>
      <w:r w:rsidRPr="00C31E24">
        <w:tab/>
        <w:t>shall set the Request-URI to the configured public service identity for performing subscription proxy function of the GMS;</w:t>
      </w:r>
    </w:p>
    <w:p w14:paraId="01B7F20D" w14:textId="77777777" w:rsidR="00784A32" w:rsidRPr="00C31E24" w:rsidRDefault="00784A32" w:rsidP="00784A32">
      <w:pPr>
        <w:pStyle w:val="B1"/>
      </w:pPr>
      <w:r w:rsidRPr="00C31E24">
        <w:rPr>
          <w:rFonts w:eastAsia="SimSun"/>
        </w:rPr>
        <w:t>c)</w:t>
      </w:r>
      <w:r w:rsidRPr="00C31E24">
        <w:rPr>
          <w:rFonts w:eastAsia="SimSun"/>
        </w:rPr>
        <w:tab/>
      </w:r>
      <w:r w:rsidRPr="00C31E24">
        <w:t xml:space="preserve">shall include </w:t>
      </w:r>
      <w:r w:rsidRPr="00C31E24">
        <w:rPr>
          <w:rFonts w:eastAsia="SimSun"/>
        </w:rPr>
        <w:t xml:space="preserve">an </w:t>
      </w:r>
      <w:r w:rsidRPr="00C31E24">
        <w:t>application/vnd.3gpp.mcptt-info+xml MIME body with the &lt;mcptt-access-token&gt; element set to the value of the access token received during authentication procedure as described in 3GPP TS 24.482 [49];</w:t>
      </w:r>
    </w:p>
    <w:p w14:paraId="08CD8D48" w14:textId="77777777" w:rsidR="00784A32" w:rsidRPr="00C31E24" w:rsidRDefault="00784A32" w:rsidP="00784A32">
      <w:pPr>
        <w:pStyle w:val="B1"/>
      </w:pPr>
      <w:r w:rsidRPr="00C31E24">
        <w:t>d)</w:t>
      </w:r>
      <w:r w:rsidRPr="00C31E24">
        <w:tab/>
        <w:t>if identity hiding is required:</w:t>
      </w:r>
    </w:p>
    <w:p w14:paraId="50B1AB3F" w14:textId="77777777" w:rsidR="00784A32" w:rsidRPr="00C31E24" w:rsidRDefault="00784A32" w:rsidP="00784A32">
      <w:pPr>
        <w:pStyle w:val="B2"/>
      </w:pPr>
      <w:r w:rsidRPr="00C31E24">
        <w:t>1)</w:t>
      </w:r>
      <w:r w:rsidRPr="00C31E24">
        <w:tab/>
        <w:t xml:space="preserve">shall perform the confidentiality protection procedures and integrity protection procedures defined in 3GPP TS 24.379 [5] for MCPTT client on the application/vnd.3gpp.mcptt-info+xml MIME body and on the </w:t>
      </w:r>
      <w:r w:rsidRPr="00C31E24">
        <w:rPr>
          <w:rFonts w:eastAsia="SimSun"/>
        </w:rPr>
        <w:t>application/resource-lists+xml</w:t>
      </w:r>
      <w:r w:rsidRPr="00C31E24">
        <w:t xml:space="preserve"> MIME body; and</w:t>
      </w:r>
    </w:p>
    <w:p w14:paraId="4B03612D" w14:textId="77777777" w:rsidR="00784A32" w:rsidRPr="00C31E24" w:rsidRDefault="00784A32" w:rsidP="00784A32">
      <w:pPr>
        <w:pStyle w:val="B2"/>
      </w:pPr>
      <w:r w:rsidRPr="00C31E24">
        <w:t>2)</w:t>
      </w:r>
      <w:r w:rsidRPr="00C31E24">
        <w:tab/>
        <w:t>shall include an application/mikey MIME body with the CSK as specified in 3GPP TS 24.379 [5];</w:t>
      </w:r>
    </w:p>
    <w:p w14:paraId="5BB3C8F9" w14:textId="77777777" w:rsidR="00784A32" w:rsidRPr="00C31E24" w:rsidRDefault="00784A32" w:rsidP="00784A32">
      <w:pPr>
        <w:pStyle w:val="B1"/>
      </w:pPr>
      <w:r w:rsidRPr="00C31E24">
        <w:t>e)</w:t>
      </w:r>
      <w:r w:rsidRPr="00C31E24">
        <w:tab/>
        <w:t>shall include the ICSI value "urn:urn-7:3gpp-service.ims.icsi.mcptt" (coded as specified in 3GPP TS 24.229 [12]), in a P-Preferred-Service header field according to IETF RFC 6050 [14]; and</w:t>
      </w:r>
    </w:p>
    <w:p w14:paraId="1B31D931" w14:textId="77777777" w:rsidR="00784A32" w:rsidRPr="00C31E24" w:rsidRDefault="00784A32" w:rsidP="00784A32">
      <w:pPr>
        <w:pStyle w:val="B1"/>
      </w:pPr>
      <w:r w:rsidRPr="00C31E24">
        <w:t>f)</w:t>
      </w:r>
      <w:r w:rsidRPr="00C31E24">
        <w:tab/>
        <w:t xml:space="preserve">shall include the </w:t>
      </w:r>
      <w:r w:rsidRPr="00C31E24">
        <w:rPr>
          <w:rFonts w:eastAsia="SimSun"/>
          <w:lang w:eastAsia="zh-CN"/>
        </w:rPr>
        <w:t>g.3gpp.icsi-ref</w:t>
      </w:r>
      <w:r w:rsidRPr="00C31E24">
        <w:t xml:space="preserve"> media feature tag containing the value of "urn:urn-7:3gpp-service.ims.icsi.mcptt" in the Contact header field.</w:t>
      </w:r>
    </w:p>
    <w:p w14:paraId="6265F362" w14:textId="77777777" w:rsidR="00784A32" w:rsidRPr="00C31E24" w:rsidRDefault="00784A32" w:rsidP="00784A32">
      <w:r w:rsidRPr="00C31E24">
        <w:t>Upon receiving a SIP NOTIFY request associated with a subscription created as result of the sent initial SIP SUBSCRIBE request:</w:t>
      </w:r>
    </w:p>
    <w:p w14:paraId="7C36D47C" w14:textId="77777777" w:rsidR="00784A32" w:rsidRPr="00C31E24" w:rsidRDefault="00784A32" w:rsidP="00784A32">
      <w:pPr>
        <w:pStyle w:val="B1"/>
      </w:pPr>
      <w:r w:rsidRPr="00C31E24">
        <w:t>1)</w:t>
      </w:r>
      <w:r w:rsidRPr="00C31E24">
        <w:tab/>
        <w:t>if identity hiding is required, the GMC shall perform the confidentiality protection procedures and integrity protection procedures defined in 3GPP TS 24.379 [5] for MCPTT client; and</w:t>
      </w:r>
    </w:p>
    <w:p w14:paraId="5E8289BD" w14:textId="77777777" w:rsidR="00784A32" w:rsidRPr="00C31E24" w:rsidRDefault="00784A32" w:rsidP="00784A32">
      <w:pPr>
        <w:pStyle w:val="B1"/>
      </w:pPr>
      <w:r w:rsidRPr="00C31E24">
        <w:t>2)</w:t>
      </w:r>
      <w:r w:rsidRPr="00C31E24">
        <w:tab/>
        <w:t>shall handle the SIP NOTIFY request according to IETF RFC 5875 [13].</w:t>
      </w:r>
    </w:p>
    <w:p w14:paraId="50EAF8B1" w14:textId="77777777" w:rsidR="00784A32" w:rsidRPr="00C31E24" w:rsidRDefault="00784A32" w:rsidP="00784A32">
      <w:r w:rsidRPr="00C31E24">
        <w:t>[TS 24.281, clause 7.2.1]</w:t>
      </w:r>
    </w:p>
    <w:p w14:paraId="615380C1" w14:textId="77777777" w:rsidR="00784A32" w:rsidRPr="00C31E24" w:rsidRDefault="00784A32" w:rsidP="00784A32">
      <w:r w:rsidRPr="00C31E24">
        <w:t>When the MCVideo client performs SIP registration for service authorization the MCVideo client shall perform the registration procedures as specified in 3GPP TS 24.229 [11].</w:t>
      </w:r>
    </w:p>
    <w:p w14:paraId="5B7F5FE0" w14:textId="77777777" w:rsidR="00784A32" w:rsidRPr="00C31E24" w:rsidRDefault="00784A32" w:rsidP="00784A32">
      <w:r w:rsidRPr="00C31E24">
        <w:lastRenderedPageBreak/>
        <w:t>The MCVideo client shall include the following media feature tags in the Contact header field of the SIP REGISTER request:</w:t>
      </w:r>
    </w:p>
    <w:p w14:paraId="408E0691" w14:textId="77777777" w:rsidR="00784A32" w:rsidRPr="00C31E24" w:rsidRDefault="00784A32" w:rsidP="00784A32">
      <w:pPr>
        <w:pStyle w:val="B1"/>
      </w:pPr>
      <w:r w:rsidRPr="00C31E24">
        <w:t>1)</w:t>
      </w:r>
      <w:r w:rsidRPr="00C31E24">
        <w:tab/>
        <w:t>the g.3gpp.mcvideo media feature tag; and</w:t>
      </w:r>
    </w:p>
    <w:p w14:paraId="239EBBA0" w14:textId="77777777" w:rsidR="00784A32" w:rsidRPr="00C31E24" w:rsidRDefault="00784A32" w:rsidP="00784A32">
      <w:pPr>
        <w:pStyle w:val="B1"/>
      </w:pPr>
      <w:r w:rsidRPr="00C31E24">
        <w:t>2)</w:t>
      </w:r>
      <w:r w:rsidRPr="00C31E24">
        <w:tab/>
        <w:t xml:space="preserve">the </w:t>
      </w:r>
      <w:r w:rsidRPr="00C31E24">
        <w:rPr>
          <w:rFonts w:eastAsia="SimSun"/>
          <w:lang w:eastAsia="zh-CN"/>
        </w:rPr>
        <w:t>g.3gpp.icsi-ref</w:t>
      </w:r>
      <w:r w:rsidRPr="00C31E24">
        <w:t xml:space="preserve"> media feature tag containing the value of "urn:urn-7:3gpp-service.ims.icsi.mcvideo".</w:t>
      </w:r>
    </w:p>
    <w:p w14:paraId="1B909F87" w14:textId="77777777" w:rsidR="00784A32" w:rsidRPr="00C31E24" w:rsidRDefault="00784A32" w:rsidP="00784A32">
      <w:pPr>
        <w:pStyle w:val="NO"/>
      </w:pPr>
      <w:r w:rsidRPr="00C31E24">
        <w:rPr>
          <w:rFonts w:eastAsia="SimSun"/>
        </w:rPr>
        <w:t>NOTE 1:</w:t>
      </w:r>
      <w:r w:rsidRPr="00C31E24">
        <w:rPr>
          <w:rFonts w:eastAsia="SimSun"/>
        </w:rPr>
        <w:tab/>
        <w:t xml:space="preserve">If the MCVideo client logs off from the MCVideo service but the MCVideo UE remains registered the MCVideo UE performs a re-registration </w:t>
      </w:r>
      <w:r w:rsidRPr="00C31E24">
        <w:t xml:space="preserve">as specified in 3GPP TS 24.229 [11] without both the g.3gpp.mcvideo media feature tag and the </w:t>
      </w:r>
      <w:r w:rsidRPr="00C31E24">
        <w:rPr>
          <w:rFonts w:eastAsia="SimSun"/>
          <w:lang w:eastAsia="zh-CN"/>
        </w:rPr>
        <w:t>g.3gpp.icsi-ref</w:t>
      </w:r>
      <w:r w:rsidRPr="00C31E24">
        <w:t xml:space="preserve"> media feature tag containing the value of "urn:urn-7:3gpp-service.ims.icsi.mcvideo" in the Contact header field of the SIP REGISTER request.</w:t>
      </w:r>
    </w:p>
    <w:p w14:paraId="1644AC94" w14:textId="77777777" w:rsidR="00784A32" w:rsidRPr="00C31E24" w:rsidRDefault="00784A32" w:rsidP="00784A32">
      <w:r w:rsidRPr="00C31E24">
        <w:t>If the MCVideo client, upon performing SIP registration:</w:t>
      </w:r>
    </w:p>
    <w:p w14:paraId="639D5586" w14:textId="77777777" w:rsidR="00784A32" w:rsidRPr="00C31E24" w:rsidRDefault="00784A32" w:rsidP="00784A32">
      <w:pPr>
        <w:pStyle w:val="B1"/>
      </w:pPr>
      <w:r w:rsidRPr="00C31E24">
        <w:t>1)</w:t>
      </w:r>
      <w:r w:rsidRPr="00C31E24">
        <w:tab/>
        <w:t>has successfully finished the user authentication procedure as described in 3GPP TS 24.482 [52];</w:t>
      </w:r>
    </w:p>
    <w:p w14:paraId="25E6D285" w14:textId="77777777" w:rsidR="00784A32" w:rsidRPr="00C31E24" w:rsidRDefault="00784A32" w:rsidP="00784A32">
      <w:pPr>
        <w:pStyle w:val="B1"/>
      </w:pPr>
      <w:r w:rsidRPr="00C31E24">
        <w:t>2)</w:t>
      </w:r>
      <w:r w:rsidRPr="00C31E24">
        <w:tab/>
        <w:t>has available an access-token;</w:t>
      </w:r>
    </w:p>
    <w:p w14:paraId="2326EDD1" w14:textId="77777777" w:rsidR="00784A32" w:rsidRPr="00C31E24" w:rsidRDefault="00784A32" w:rsidP="00784A32">
      <w:pPr>
        <w:pStyle w:val="B1"/>
      </w:pPr>
      <w:r w:rsidRPr="00C31E24">
        <w:t>3)</w:t>
      </w:r>
      <w:r w:rsidRPr="00C31E24">
        <w:tab/>
        <w:t>based on implementation decides to use SIP REGISTER for service authorization;</w:t>
      </w:r>
    </w:p>
    <w:p w14:paraId="277E38EE" w14:textId="77777777" w:rsidR="00784A32" w:rsidRPr="00C31E24" w:rsidRDefault="00784A32" w:rsidP="00784A32">
      <w:pPr>
        <w:pStyle w:val="B1"/>
      </w:pPr>
      <w:r w:rsidRPr="00C31E24">
        <w:t>4)</w:t>
      </w:r>
      <w:r w:rsidRPr="00C31E24">
        <w:tab/>
        <w:t>confidentiality protection is disabled as specified in subclause 6.6.2.3.1; and</w:t>
      </w:r>
    </w:p>
    <w:p w14:paraId="305AB94F" w14:textId="77777777" w:rsidR="00784A32" w:rsidRPr="00C31E24" w:rsidRDefault="00784A32" w:rsidP="00784A32">
      <w:pPr>
        <w:pStyle w:val="B1"/>
      </w:pPr>
      <w:r w:rsidRPr="00C31E24">
        <w:t>5)</w:t>
      </w:r>
      <w:r w:rsidRPr="00C31E24">
        <w:tab/>
        <w:t>integrity protection is disabled as specified in subclause 6.6.3.3.1;</w:t>
      </w:r>
    </w:p>
    <w:p w14:paraId="2383E40B" w14:textId="77777777" w:rsidR="00784A32" w:rsidRPr="00C31E24" w:rsidRDefault="00784A32" w:rsidP="00784A32">
      <w:r w:rsidRPr="00C31E24">
        <w:t>then the MCVideo client shall include in the SIP REGISTER request an application/vnd.3gpp.mcvideo-info+xml MIME body as defined in Annex F.1 with:</w:t>
      </w:r>
    </w:p>
    <w:p w14:paraId="15D03365" w14:textId="77777777" w:rsidR="00784A32" w:rsidRPr="00C31E24" w:rsidRDefault="00784A32" w:rsidP="00784A32">
      <w:pPr>
        <w:pStyle w:val="B1"/>
      </w:pPr>
      <w:r w:rsidRPr="00C31E24">
        <w:t>1)</w:t>
      </w:r>
      <w:r w:rsidRPr="00C31E24">
        <w:tab/>
        <w:t>the &lt;mcvideo-access-token&gt; element set to the value of the access token received during the user authentication procedures; and</w:t>
      </w:r>
    </w:p>
    <w:p w14:paraId="6F506269" w14:textId="77777777" w:rsidR="00784A32" w:rsidRPr="00C31E24" w:rsidRDefault="00784A32" w:rsidP="00784A32">
      <w:pPr>
        <w:pStyle w:val="B1"/>
      </w:pPr>
      <w:r w:rsidRPr="00C31E24">
        <w:t>2)</w:t>
      </w:r>
      <w:r w:rsidRPr="00C31E24">
        <w:tab/>
        <w:t>the &lt;mcvideo-client-id&gt; element set to the value of the MCVideo client ID of the originating MCVideo client.</w:t>
      </w:r>
    </w:p>
    <w:p w14:paraId="79DC433D" w14:textId="77777777" w:rsidR="00784A32" w:rsidRPr="00C31E24" w:rsidRDefault="00784A32" w:rsidP="00784A32">
      <w:pPr>
        <w:pStyle w:val="NO"/>
      </w:pPr>
      <w:r w:rsidRPr="00C31E24">
        <w:t>NOTE 2:</w:t>
      </w:r>
      <w:r w:rsidRPr="00C31E24">
        <w:tab/>
        <w:t>the access-token contains the MCVideo ID of the user.</w:t>
      </w:r>
    </w:p>
    <w:p w14:paraId="120C66FC" w14:textId="77777777" w:rsidR="00784A32" w:rsidRPr="00C31E24" w:rsidRDefault="00784A32" w:rsidP="00784A32">
      <w:r w:rsidRPr="00C31E24">
        <w:t>If the MCVideo client, upon performing SIP registration:</w:t>
      </w:r>
    </w:p>
    <w:p w14:paraId="00D793B6" w14:textId="77777777" w:rsidR="00784A32" w:rsidRPr="00C31E24" w:rsidRDefault="00784A32" w:rsidP="00784A32">
      <w:pPr>
        <w:pStyle w:val="B1"/>
      </w:pPr>
      <w:r w:rsidRPr="00C31E24">
        <w:t>1)</w:t>
      </w:r>
      <w:r w:rsidRPr="00C31E24">
        <w:tab/>
        <w:t>has successfully finished the user authentication procedure as described in 3GPP TS 24.482 [52];</w:t>
      </w:r>
    </w:p>
    <w:p w14:paraId="694A6F80" w14:textId="77777777" w:rsidR="00784A32" w:rsidRPr="00C31E24" w:rsidRDefault="00784A32" w:rsidP="00784A32">
      <w:pPr>
        <w:pStyle w:val="B1"/>
      </w:pPr>
      <w:r w:rsidRPr="00C31E24">
        <w:t>2)</w:t>
      </w:r>
      <w:r w:rsidRPr="00C31E24">
        <w:tab/>
        <w:t>has an available access-token;</w:t>
      </w:r>
    </w:p>
    <w:p w14:paraId="67A47F27" w14:textId="77777777" w:rsidR="00784A32" w:rsidRPr="00C31E24" w:rsidRDefault="00784A32" w:rsidP="00784A32">
      <w:pPr>
        <w:pStyle w:val="B1"/>
      </w:pPr>
      <w:r w:rsidRPr="00C31E24">
        <w:t>3)</w:t>
      </w:r>
      <w:r w:rsidRPr="00C31E24">
        <w:tab/>
        <w:t>based on implementation decides to use SIP REGISTER for service authorization; and</w:t>
      </w:r>
    </w:p>
    <w:p w14:paraId="2CAEF7ED" w14:textId="77777777" w:rsidR="00784A32" w:rsidRPr="00C31E24" w:rsidRDefault="00784A32" w:rsidP="00784A32">
      <w:pPr>
        <w:pStyle w:val="B1"/>
      </w:pPr>
      <w:r w:rsidRPr="00C31E24">
        <w:t>4)</w:t>
      </w:r>
      <w:r w:rsidRPr="00C31E24">
        <w:tab/>
        <w:t>either confidentiality protection is enabled as specified in subclause 6.6.2.3.1 or integrity protection is enabled as specified in subclause 6.6.3.3.1;</w:t>
      </w:r>
    </w:p>
    <w:p w14:paraId="4F6A0322" w14:textId="77777777" w:rsidR="00784A32" w:rsidRPr="00C31E24" w:rsidRDefault="00784A32" w:rsidP="00784A32">
      <w:r w:rsidRPr="00C31E24">
        <w:t>then the MCVideo client:</w:t>
      </w:r>
    </w:p>
    <w:p w14:paraId="3107067F" w14:textId="77777777" w:rsidR="00784A32" w:rsidRPr="00C31E24" w:rsidRDefault="00784A32" w:rsidP="00784A32">
      <w:pPr>
        <w:pStyle w:val="B1"/>
      </w:pPr>
      <w:r w:rsidRPr="00C31E24">
        <w:t>1)</w:t>
      </w:r>
      <w:r w:rsidRPr="00C31E24">
        <w:tab/>
        <w:t>shall include an application/mikey MIME body with the CSK as MIKEY-SAKKE I_MESSAGE as specified in 3GPP TS 33.180 [8] in the body of the SIP REGISTER request;</w:t>
      </w:r>
    </w:p>
    <w:p w14:paraId="7590F320" w14:textId="77777777" w:rsidR="00784A32" w:rsidRPr="00C31E24" w:rsidRDefault="00784A32" w:rsidP="00784A32">
      <w:pPr>
        <w:pStyle w:val="B1"/>
      </w:pPr>
      <w:r w:rsidRPr="00C31E24">
        <w:t>2)</w:t>
      </w:r>
      <w:r w:rsidRPr="00C31E24">
        <w:tab/>
        <w:t>if confidentiality protection is enabled as specified in subclause 6.6.2.3.1, shall include in the body of the SIP REGISTER request, an application/vnd.3gpp.mcvideo-info+xml MIME body with the following clarifications:</w:t>
      </w:r>
    </w:p>
    <w:p w14:paraId="54CC0D48" w14:textId="77777777" w:rsidR="00784A32" w:rsidRPr="00C31E24" w:rsidRDefault="00784A32" w:rsidP="00784A32">
      <w:pPr>
        <w:pStyle w:val="B2"/>
      </w:pPr>
      <w:r w:rsidRPr="00C31E24">
        <w:t>a)</w:t>
      </w:r>
      <w:r w:rsidRPr="00C31E24">
        <w:tab/>
        <w:t>shall encrypt the received access-token using the client server key (CSK) and include the &lt;mcvideo-access-token&gt; element set to the encrypted access-token, as specified in subclause 6.6.2.3.3; and</w:t>
      </w:r>
    </w:p>
    <w:p w14:paraId="33266A55" w14:textId="77777777" w:rsidR="00784A32" w:rsidRPr="00C31E24" w:rsidRDefault="00784A32" w:rsidP="00784A32">
      <w:pPr>
        <w:pStyle w:val="B2"/>
      </w:pPr>
      <w:r w:rsidRPr="00C31E24">
        <w:t>b)</w:t>
      </w:r>
      <w:r w:rsidRPr="00C31E24">
        <w:tab/>
        <w:t>shall encrypt the MCVideo client ID of the originating MCVideo client and include the &lt;mcvideo-client-id&gt; element set to the encrypted MCVideo client ID;</w:t>
      </w:r>
    </w:p>
    <w:p w14:paraId="63CA1D49" w14:textId="77777777" w:rsidR="00784A32" w:rsidRPr="00C31E24" w:rsidRDefault="00784A32" w:rsidP="00784A32">
      <w:pPr>
        <w:pStyle w:val="B1"/>
      </w:pPr>
      <w:r w:rsidRPr="00C31E24">
        <w:t>3)</w:t>
      </w:r>
      <w:r w:rsidRPr="00C31E24">
        <w:tab/>
        <w:t>if confidentiality protection is disabled as specified in subclause 6.6.2.3.1, shall include an application/vnd.3gpp.mcvideo-info+xml MIME body as defined in Annex F.1 with:</w:t>
      </w:r>
    </w:p>
    <w:p w14:paraId="5BD274A0" w14:textId="77777777" w:rsidR="00784A32" w:rsidRPr="00C31E24" w:rsidRDefault="00784A32" w:rsidP="00784A32">
      <w:pPr>
        <w:pStyle w:val="B2"/>
      </w:pPr>
      <w:r w:rsidRPr="00C31E24">
        <w:t>a)</w:t>
      </w:r>
      <w:r w:rsidRPr="00C31E24">
        <w:tab/>
        <w:t>the &lt;mcvideo-access-token&gt; element set to the value of the access token received during the user authentication procedures; and</w:t>
      </w:r>
    </w:p>
    <w:p w14:paraId="33D108AD" w14:textId="77777777" w:rsidR="00784A32" w:rsidRPr="00C31E24" w:rsidRDefault="00784A32" w:rsidP="00784A32">
      <w:pPr>
        <w:pStyle w:val="B2"/>
      </w:pPr>
      <w:r w:rsidRPr="00C31E24">
        <w:t>b)</w:t>
      </w:r>
      <w:r w:rsidRPr="00C31E24">
        <w:tab/>
        <w:t>the &lt;mcvideo-client-id&gt; element set to the value of the MCVideo client ID of the originating MCVideo client; and</w:t>
      </w:r>
    </w:p>
    <w:p w14:paraId="7546938F" w14:textId="77777777" w:rsidR="00784A32" w:rsidRPr="00C31E24" w:rsidRDefault="00784A32" w:rsidP="00784A32">
      <w:pPr>
        <w:pStyle w:val="B1"/>
      </w:pPr>
      <w:r w:rsidRPr="00C31E24">
        <w:lastRenderedPageBreak/>
        <w:t>4)</w:t>
      </w:r>
      <w:r w:rsidRPr="00C31E24">
        <w:tab/>
        <w:t>if integrity protection is enabled as specified in subclause 6.6.3.3.1, shall use the CSK to integrity protect the application/vnd.3gpp.mcvideo-info+xml MIME body by following the procedures in subclause 6.6.3.3.3.</w:t>
      </w:r>
    </w:p>
    <w:p w14:paraId="2F97D66D" w14:textId="77777777" w:rsidR="00784A32" w:rsidRPr="00C31E24" w:rsidRDefault="00784A32" w:rsidP="00784A32">
      <w:r w:rsidRPr="00C31E24">
        <w:t>[TS 24.281, clause 7.2.1A]</w:t>
      </w:r>
    </w:p>
    <w:p w14:paraId="6F09E8A4" w14:textId="77777777" w:rsidR="00784A32" w:rsidRPr="00C31E24" w:rsidRDefault="00784A32" w:rsidP="00784A32">
      <w:r w:rsidRPr="00C31E24">
        <w:t>This procedure is only referenced from other procedures.</w:t>
      </w:r>
    </w:p>
    <w:p w14:paraId="6A2EBBA2" w14:textId="77777777" w:rsidR="00784A32" w:rsidRPr="00C31E24" w:rsidRDefault="00784A32" w:rsidP="00784A32">
      <w:r w:rsidRPr="00C31E24">
        <w:t>When populating the SIP PUBLISH request, the MCVideo client shall:</w:t>
      </w:r>
    </w:p>
    <w:p w14:paraId="1DE130F6" w14:textId="77777777" w:rsidR="00784A32" w:rsidRPr="00C31E24" w:rsidRDefault="00784A32" w:rsidP="00784A32">
      <w:pPr>
        <w:pStyle w:val="B1"/>
        <w:rPr>
          <w:rFonts w:eastAsia="SimSun"/>
        </w:rPr>
      </w:pPr>
      <w:r w:rsidRPr="00C31E24">
        <w:rPr>
          <w:rFonts w:eastAsia="SimSun"/>
        </w:rPr>
        <w:t>1)</w:t>
      </w:r>
      <w:r w:rsidRPr="00C31E24">
        <w:rPr>
          <w:rFonts w:eastAsia="SimSun"/>
        </w:rPr>
        <w:tab/>
        <w:t xml:space="preserve">shall set the Request-URI to the </w:t>
      </w:r>
      <w:r w:rsidRPr="00C31E24">
        <w:t xml:space="preserve">public service identity identifying the participating MCVideo function serving </w:t>
      </w:r>
      <w:r w:rsidRPr="00C31E24">
        <w:rPr>
          <w:rFonts w:eastAsia="SimSun"/>
        </w:rPr>
        <w:t>the MCVideo user;</w:t>
      </w:r>
    </w:p>
    <w:p w14:paraId="6320118D" w14:textId="77777777" w:rsidR="00784A32" w:rsidRPr="00C31E24" w:rsidRDefault="00784A32" w:rsidP="00784A32">
      <w:pPr>
        <w:pStyle w:val="B1"/>
      </w:pPr>
      <w:r w:rsidRPr="00C31E24">
        <w:t>2)</w:t>
      </w:r>
      <w:r w:rsidRPr="00C31E24">
        <w:tab/>
        <w:t>shall include the ICSI value "urn:urn-7:3gpp-service.ims.icsi.mcvideo" (</w:t>
      </w:r>
      <w:r w:rsidRPr="00C31E24">
        <w:rPr>
          <w:lang w:eastAsia="zh-CN"/>
        </w:rPr>
        <w:t xml:space="preserve">coded as specified in </w:t>
      </w:r>
      <w:r w:rsidRPr="00C31E24">
        <w:t>3GPP TS 24.229 [11]</w:t>
      </w:r>
      <w:r w:rsidRPr="00C31E24">
        <w:rPr>
          <w:lang w:eastAsia="zh-CN"/>
        </w:rPr>
        <w:t xml:space="preserve">), </w:t>
      </w:r>
      <w:r w:rsidRPr="00C31E24">
        <w:t>in a P-Preferred-Service header field according to IETF </w:t>
      </w:r>
      <w:r w:rsidRPr="00C31E24">
        <w:rPr>
          <w:rFonts w:eastAsia="Yu Gothic"/>
        </w:rPr>
        <w:t>RFC 6050 [14]</w:t>
      </w:r>
      <w:r w:rsidRPr="00C31E24">
        <w:t>;</w:t>
      </w:r>
    </w:p>
    <w:p w14:paraId="604E334D" w14:textId="77777777" w:rsidR="00784A32" w:rsidRPr="00C31E24" w:rsidRDefault="00784A32" w:rsidP="00784A32">
      <w:pPr>
        <w:pStyle w:val="B1"/>
        <w:rPr>
          <w:rFonts w:eastAsia="SimSun"/>
        </w:rPr>
      </w:pPr>
      <w:r w:rsidRPr="00C31E24">
        <w:rPr>
          <w:rFonts w:eastAsia="SimSun"/>
        </w:rPr>
        <w:t>3)</w:t>
      </w:r>
      <w:r w:rsidRPr="00C31E24">
        <w:rPr>
          <w:rFonts w:eastAsia="SimSun"/>
        </w:rPr>
        <w:tab/>
        <w:t>shall set the Event header field to the "poc-settings" value; and</w:t>
      </w:r>
    </w:p>
    <w:p w14:paraId="3312EC16" w14:textId="77777777" w:rsidR="00784A32" w:rsidRPr="00C31E24" w:rsidRDefault="00784A32" w:rsidP="00784A32">
      <w:pPr>
        <w:pStyle w:val="B1"/>
        <w:rPr>
          <w:rFonts w:eastAsia="SimSun"/>
        </w:rPr>
      </w:pPr>
      <w:r w:rsidRPr="00C31E24">
        <w:rPr>
          <w:rFonts w:eastAsia="SimSun"/>
        </w:rPr>
        <w:t>4)</w:t>
      </w:r>
      <w:r w:rsidRPr="00C31E24">
        <w:rPr>
          <w:rFonts w:eastAsia="SimSun"/>
        </w:rPr>
        <w:tab/>
        <w:t xml:space="preserve">shall set the Expires header field according to IETF RFC 3903 [12], to 4294967295, if the MCVideo user </w:t>
      </w:r>
      <w:r w:rsidRPr="00C31E24">
        <w:t xml:space="preserve">is not removing the </w:t>
      </w:r>
      <w:r w:rsidRPr="00C31E24">
        <w:rPr>
          <w:rFonts w:eastAsia="SimSun"/>
        </w:rPr>
        <w:t>MCVideo service settings, otherwise to remove the MCVideo service settings the MCVideo client shall set the Expires header field to zero.</w:t>
      </w:r>
    </w:p>
    <w:p w14:paraId="77F7DD08" w14:textId="77777777" w:rsidR="00784A32" w:rsidRPr="00C31E24" w:rsidRDefault="00784A32" w:rsidP="00784A32">
      <w:pPr>
        <w:pStyle w:val="NO"/>
        <w:rPr>
          <w:rFonts w:eastAsia="SimSun"/>
        </w:rPr>
      </w:pPr>
      <w:r w:rsidRPr="00C31E24">
        <w:rPr>
          <w:rFonts w:eastAsia="SimSun"/>
        </w:rPr>
        <w:t>NOTE 1:</w:t>
      </w:r>
      <w:r w:rsidRPr="00C31E24">
        <w:rPr>
          <w:rFonts w:eastAsia="SimSun"/>
        </w:rPr>
        <w:tab/>
        <w:t>4294967295, which is equal to 2</w:t>
      </w:r>
      <w:r w:rsidRPr="00C31E24">
        <w:rPr>
          <w:rFonts w:eastAsia="SimSun"/>
          <w:vertAlign w:val="superscript"/>
        </w:rPr>
        <w:t>32</w:t>
      </w:r>
      <w:r w:rsidRPr="00C31E24">
        <w:rPr>
          <w:rFonts w:eastAsia="SimSun"/>
        </w:rPr>
        <w:t>-1, is the highest value defined for Expires header field in IETF RFC 3261 [15].</w:t>
      </w:r>
    </w:p>
    <w:p w14:paraId="7AE78253" w14:textId="77777777" w:rsidR="00784A32" w:rsidRPr="00C31E24" w:rsidRDefault="00784A32" w:rsidP="00784A32">
      <w:pPr>
        <w:pStyle w:val="NO"/>
        <w:rPr>
          <w:rFonts w:eastAsia="SimSun"/>
        </w:rPr>
      </w:pPr>
      <w:r w:rsidRPr="00C31E24">
        <w:rPr>
          <w:rFonts w:eastAsia="SimSun"/>
        </w:rPr>
        <w:t>NOTE 2:</w:t>
      </w:r>
      <w:r w:rsidRPr="00C31E24">
        <w:rPr>
          <w:rFonts w:eastAsia="SimSun"/>
        </w:rPr>
        <w:tab/>
        <w:t>The expiration timer of the MCVideo client service settings is only applicable for the MCVideo client service settings from the MCVideo client that matches the Instance Identifier URN. The expiration timer of MCVideo user service settings is also updated in the MCVideo server if expiration timer of MCVideo client service settings is updated in the MCVideo server.</w:t>
      </w:r>
    </w:p>
    <w:p w14:paraId="1E7FA543" w14:textId="77777777" w:rsidR="00784A32" w:rsidRPr="00C31E24" w:rsidRDefault="00784A32" w:rsidP="00784A32">
      <w:pPr>
        <w:pStyle w:val="NO"/>
        <w:rPr>
          <w:rFonts w:eastAsia="SimSun"/>
        </w:rPr>
      </w:pPr>
      <w:r w:rsidRPr="00C31E24">
        <w:rPr>
          <w:rFonts w:eastAsia="SimSun"/>
        </w:rPr>
        <w:t>NOTE 3:</w:t>
      </w:r>
      <w:r w:rsidRPr="00C31E24">
        <w:rPr>
          <w:rFonts w:eastAsia="SimSun"/>
        </w:rPr>
        <w:tab/>
        <w:t>Removing the MCVideo service settings by setting the Expires header field to zero, logs off the MCVideo client from the MCVideo service.</w:t>
      </w:r>
    </w:p>
    <w:p w14:paraId="21F3BF9A" w14:textId="77777777" w:rsidR="00784A32" w:rsidRPr="00C31E24" w:rsidRDefault="00784A32" w:rsidP="00784A32">
      <w:r w:rsidRPr="00C31E24">
        <w:t>[TS 24.281, clause 7.2.2]</w:t>
      </w:r>
    </w:p>
    <w:p w14:paraId="1F0A3CA2" w14:textId="77777777" w:rsidR="00784A32" w:rsidRPr="00C31E24" w:rsidRDefault="00784A32" w:rsidP="00784A32">
      <w:r w:rsidRPr="00C31E24">
        <w:t>If based on implementation the MCVideo client decides to use SIP PUBLISH for MCVideo server settings to also perform service authorization and</w:t>
      </w:r>
    </w:p>
    <w:p w14:paraId="66C4C37A" w14:textId="77777777" w:rsidR="00784A32" w:rsidRPr="00C31E24" w:rsidRDefault="00784A32" w:rsidP="00784A32">
      <w:pPr>
        <w:pStyle w:val="B1"/>
      </w:pPr>
      <w:r w:rsidRPr="00C31E24">
        <w:t>1)</w:t>
      </w:r>
      <w:r w:rsidRPr="00C31E24">
        <w:tab/>
        <w:t>has successfully finished the user authentication procedure as described in 3GPP TS 24.482 [52]; and</w:t>
      </w:r>
    </w:p>
    <w:p w14:paraId="258C1B1B" w14:textId="77777777" w:rsidR="00784A32" w:rsidRPr="00C31E24" w:rsidRDefault="00784A32" w:rsidP="00784A32">
      <w:pPr>
        <w:pStyle w:val="B1"/>
      </w:pPr>
      <w:r w:rsidRPr="00C31E24">
        <w:t>2)</w:t>
      </w:r>
      <w:r w:rsidRPr="00C31E24">
        <w:tab/>
        <w:t>has available an access-token;</w:t>
      </w:r>
    </w:p>
    <w:p w14:paraId="0AF890FC" w14:textId="77777777" w:rsidR="00784A32" w:rsidRPr="00C31E24" w:rsidRDefault="00784A32" w:rsidP="00784A32">
      <w:r w:rsidRPr="00C31E24">
        <w:t>then the MCVideo client:</w:t>
      </w:r>
    </w:p>
    <w:p w14:paraId="7CDED388" w14:textId="77777777" w:rsidR="00784A32" w:rsidRPr="00C31E24" w:rsidRDefault="00784A32" w:rsidP="00784A32">
      <w:pPr>
        <w:pStyle w:val="B1"/>
      </w:pPr>
      <w:r w:rsidRPr="00C31E24">
        <w:t>1)</w:t>
      </w:r>
      <w:r w:rsidRPr="00C31E24">
        <w:tab/>
        <w:t>shall perform the procedures in subclause 7.2.1A;</w:t>
      </w:r>
    </w:p>
    <w:p w14:paraId="0B660D42" w14:textId="77777777" w:rsidR="00784A32" w:rsidRPr="00C31E24" w:rsidRDefault="00784A32" w:rsidP="00784A32">
      <w:pPr>
        <w:pStyle w:val="B1"/>
      </w:pPr>
      <w:r w:rsidRPr="00C31E24">
        <w:t>2)</w:t>
      </w:r>
      <w:r w:rsidRPr="00C31E24">
        <w:tab/>
        <w:t>if confidentiality protection is disabled as specified in subclause 6.6.2.3.1 and integrity protection is disabled, shall include in the body of the SIP PUBLISH request, an application/vnd.3gpp.mcvideo-info+xml MIME body as specified in Annex F.1 with the &lt;mcvideo-access-token&gt; element set to the value of the access token received during the user authentication procedures;</w:t>
      </w:r>
    </w:p>
    <w:p w14:paraId="65175266" w14:textId="77777777" w:rsidR="00784A32" w:rsidRPr="00C31E24" w:rsidRDefault="00784A32" w:rsidP="00784A32">
      <w:pPr>
        <w:pStyle w:val="B1"/>
      </w:pPr>
      <w:r w:rsidRPr="00C31E24">
        <w:t>3)</w:t>
      </w:r>
      <w:r w:rsidRPr="00C31E24">
        <w:tab/>
        <w:t>if either confidentiality protection is enabled as specified in subclause 6.6.2.3.1 or integrity protection is enabled as specified in subclause 6.6.3.3.1 shall include an application/mikey MIME body with the CSK as MIKEY-SAKKE I_MESSAGE as specified in 3GPP TS 33.180 [8] in the body of the SIP PUBLISH request;</w:t>
      </w:r>
    </w:p>
    <w:p w14:paraId="4AC10073" w14:textId="77777777" w:rsidR="00784A32" w:rsidRPr="00C31E24" w:rsidRDefault="00784A32" w:rsidP="00784A32">
      <w:pPr>
        <w:pStyle w:val="B1"/>
      </w:pPr>
      <w:r w:rsidRPr="00C31E24">
        <w:t>4)</w:t>
      </w:r>
      <w:r w:rsidRPr="00C31E24">
        <w:tab/>
        <w:t>if confidentiality protection is enabled as specified in subclause 6.6.2.3.1, shall include in the body of the SIP PUBLISH request an application/vnd.3gpp.mcvideo-info+xml MIME body with:</w:t>
      </w:r>
    </w:p>
    <w:p w14:paraId="693B1D1B" w14:textId="77777777" w:rsidR="00784A32" w:rsidRPr="00C31E24" w:rsidRDefault="00784A32" w:rsidP="00784A32">
      <w:pPr>
        <w:pStyle w:val="B2"/>
      </w:pPr>
      <w:r w:rsidRPr="00C31E24">
        <w:t>a)</w:t>
      </w:r>
      <w:r w:rsidRPr="00C31E24">
        <w:tab/>
        <w:t>the &lt;mcvideo-access-token&gt; element set to the received access-token encrypted using the CSK, as specified in subclause 6.6.2.3.3; and</w:t>
      </w:r>
    </w:p>
    <w:p w14:paraId="1BD89324" w14:textId="77777777" w:rsidR="00784A32" w:rsidRPr="00C31E24" w:rsidRDefault="00784A32" w:rsidP="00784A32">
      <w:pPr>
        <w:pStyle w:val="B2"/>
      </w:pPr>
      <w:r w:rsidRPr="00C31E24">
        <w:t>b)</w:t>
      </w:r>
      <w:r w:rsidRPr="00C31E24">
        <w:tab/>
        <w:t>the &lt;mcvideo-client-id&gt; element set to the encrypted MCVideo client ID of the originating MCVideo client, as specified in subclause 6.6.2.3.3;</w:t>
      </w:r>
    </w:p>
    <w:p w14:paraId="5E9188FE" w14:textId="77777777" w:rsidR="00784A32" w:rsidRPr="00C31E24" w:rsidRDefault="00784A32" w:rsidP="00784A32">
      <w:pPr>
        <w:pStyle w:val="B1"/>
      </w:pPr>
      <w:r w:rsidRPr="00C31E24">
        <w:t>5)</w:t>
      </w:r>
      <w:r w:rsidRPr="00C31E24">
        <w:tab/>
        <w:t>if confidentiality protection is disabled as specified in subclause 6.6.2.3.1, shall include in the body of the SIP PUBLISH request, an application/vnd.3gpp.mcvideo-info+xml MIME body as specified in Annex F.1 with:</w:t>
      </w:r>
    </w:p>
    <w:p w14:paraId="10416BF7" w14:textId="77777777" w:rsidR="00784A32" w:rsidRPr="00C31E24" w:rsidRDefault="00784A32" w:rsidP="00784A32">
      <w:pPr>
        <w:pStyle w:val="B2"/>
      </w:pPr>
      <w:r w:rsidRPr="00C31E24">
        <w:lastRenderedPageBreak/>
        <w:t>a)</w:t>
      </w:r>
      <w:r w:rsidRPr="00C31E24">
        <w:tab/>
        <w:t>the &lt;mcvideo-access-token&gt; element set to the value of the access token received during the user authentication procedures in the body of the SIP PUBLISH request; and</w:t>
      </w:r>
    </w:p>
    <w:p w14:paraId="38D7A797" w14:textId="77777777" w:rsidR="00784A32" w:rsidRPr="00C31E24" w:rsidRDefault="00784A32" w:rsidP="00784A32">
      <w:pPr>
        <w:pStyle w:val="B2"/>
        <w:rPr>
          <w:rFonts w:eastAsia="SimSun"/>
        </w:rPr>
      </w:pPr>
      <w:r w:rsidRPr="00C31E24">
        <w:t>b)</w:t>
      </w:r>
      <w:r w:rsidRPr="00C31E24">
        <w:tab/>
        <w:t>the &lt;mcvideo-client-id&gt; element set to the value of the MCVideo client ID of the originating MCVideo client;</w:t>
      </w:r>
    </w:p>
    <w:p w14:paraId="444522EC" w14:textId="77777777" w:rsidR="00784A32" w:rsidRPr="00C31E24" w:rsidRDefault="00784A32" w:rsidP="00784A32">
      <w:pPr>
        <w:pStyle w:val="B1"/>
        <w:rPr>
          <w:rFonts w:eastAsia="SimSun"/>
        </w:rPr>
      </w:pPr>
      <w:r w:rsidRPr="00C31E24">
        <w:t>6)</w:t>
      </w:r>
      <w:r w:rsidRPr="00C31E24">
        <w:tab/>
        <w:t xml:space="preserve">shall include </w:t>
      </w:r>
      <w:r w:rsidRPr="00C31E24">
        <w:rPr>
          <w:rFonts w:eastAsia="SimSun"/>
        </w:rPr>
        <w:t xml:space="preserve">an application/poc-settings+xml MIME body </w:t>
      </w:r>
      <w:r w:rsidRPr="00C31E24">
        <w:t>as defined</w:t>
      </w:r>
      <w:r w:rsidRPr="00C31E24">
        <w:rPr>
          <w:rFonts w:eastAsia="SimSun"/>
        </w:rPr>
        <w:t xml:space="preserve"> in </w:t>
      </w:r>
      <w:r w:rsidRPr="00C31E24">
        <w:t xml:space="preserve">3GPP TS 24.379 [51] </w:t>
      </w:r>
      <w:r w:rsidRPr="00C31E24">
        <w:rPr>
          <w:rFonts w:eastAsia="SimSun"/>
        </w:rPr>
        <w:t>containing:</w:t>
      </w:r>
    </w:p>
    <w:p w14:paraId="2B59941F" w14:textId="77777777" w:rsidR="00784A32" w:rsidRPr="00C31E24" w:rsidRDefault="00784A32" w:rsidP="00784A32">
      <w:pPr>
        <w:pStyle w:val="B2"/>
        <w:rPr>
          <w:rFonts w:eastAsia="SimSun"/>
        </w:rPr>
      </w:pPr>
      <w:r w:rsidRPr="00C31E24">
        <w:rPr>
          <w:rFonts w:eastAsia="SimSun"/>
        </w:rPr>
        <w:t>a)</w:t>
      </w:r>
      <w:r w:rsidRPr="00C31E24">
        <w:rPr>
          <w:rFonts w:eastAsia="SimSun"/>
        </w:rPr>
        <w:tab/>
        <w:t>the Answer-Mode Indication setting in the &lt;am-settings&gt; element of the poc-settings event package set to the current answer mode setting ("auto-answer" or "manual-answer") of the MCVideo client according to IETF RFC 4354 [53]; and</w:t>
      </w:r>
    </w:p>
    <w:p w14:paraId="269441AE" w14:textId="77777777" w:rsidR="00784A32" w:rsidRPr="00C31E24" w:rsidRDefault="00784A32" w:rsidP="00784A32">
      <w:pPr>
        <w:pStyle w:val="B2"/>
        <w:rPr>
          <w:rFonts w:eastAsia="SimSun"/>
        </w:rPr>
      </w:pPr>
      <w:r w:rsidRPr="00C31E24">
        <w:rPr>
          <w:rFonts w:eastAsia="SimSun"/>
        </w:rPr>
        <w:t>b)</w:t>
      </w:r>
      <w:r w:rsidRPr="00C31E24">
        <w:rPr>
          <w:rFonts w:eastAsia="SimSun"/>
        </w:rPr>
        <w:tab/>
        <w:t xml:space="preserve">the </w:t>
      </w:r>
      <w:r w:rsidRPr="00C31E24">
        <w:t xml:space="preserve">&lt;selected-user-profile-index&gt; element </w:t>
      </w:r>
      <w:r w:rsidRPr="00C31E24">
        <w:rPr>
          <w:rFonts w:eastAsia="SimSun"/>
        </w:rPr>
        <w:t xml:space="preserve">set to the value contained in the </w:t>
      </w:r>
      <w:r w:rsidRPr="00C31E24">
        <w:t>"user-profile-index" attribute of the selected MCVideo user profile as defined in 3GPP TS 24.484 [25]; and</w:t>
      </w:r>
    </w:p>
    <w:p w14:paraId="20A87094" w14:textId="77777777" w:rsidR="00784A32" w:rsidRPr="00C31E24" w:rsidRDefault="00784A32" w:rsidP="00784A32">
      <w:pPr>
        <w:pStyle w:val="B1"/>
      </w:pPr>
      <w:r w:rsidRPr="00C31E24">
        <w:t>7)</w:t>
      </w:r>
      <w:r w:rsidRPr="00C31E24">
        <w:tab/>
        <w:t>if integrity protection is enabled as specified in subclause 6.6.3.3.1, shall use the CSK to integrity protect the application/vnd.3gpp.mcvideo-info+xml MIME body and application/poc-settings+xml MIME body by following the procedures in subclause 6.6.3.3.3.</w:t>
      </w:r>
    </w:p>
    <w:p w14:paraId="78F3925D" w14:textId="77777777" w:rsidR="00784A32" w:rsidRPr="00C31E24" w:rsidRDefault="00784A32" w:rsidP="00784A32">
      <w:pPr>
        <w:rPr>
          <w:rFonts w:eastAsia="SimSun"/>
        </w:rPr>
      </w:pPr>
      <w:r w:rsidRPr="00C31E24">
        <w:rPr>
          <w:rFonts w:eastAsia="SimSun"/>
        </w:rPr>
        <w:t xml:space="preserve">The MCVideo client shall send the SIP PUBLISH request </w:t>
      </w:r>
      <w:r w:rsidRPr="00C31E24">
        <w:t>according to 3GPP TS 24.229 [11]</w:t>
      </w:r>
      <w:r w:rsidRPr="00C31E24">
        <w:rPr>
          <w:rFonts w:eastAsia="SimSun"/>
        </w:rPr>
        <w:t>.</w:t>
      </w:r>
    </w:p>
    <w:p w14:paraId="3342E742" w14:textId="77777777" w:rsidR="00784A32" w:rsidRPr="00C31E24" w:rsidRDefault="00784A32" w:rsidP="00784A32">
      <w:r w:rsidRPr="00C31E24">
        <w:t>[TS 24.281, clause 7.2.3]</w:t>
      </w:r>
    </w:p>
    <w:p w14:paraId="28AE90FD" w14:textId="77777777" w:rsidR="00784A32" w:rsidRPr="00C31E24" w:rsidRDefault="00784A32" w:rsidP="00784A32">
      <w:r w:rsidRPr="00C31E24">
        <w:rPr>
          <w:rFonts w:eastAsia="SimSun"/>
        </w:rPr>
        <w:t xml:space="preserve">To set, update, remove or refresh the MCVideo service settings, the MCVideo client shall generate a SIP PUBLISH request according </w:t>
      </w:r>
      <w:r w:rsidRPr="00C31E24">
        <w:t xml:space="preserve">3GPP TS 24.229 [11], IETF RFC 3903 [12] and </w:t>
      </w:r>
      <w:r w:rsidRPr="00C31E24">
        <w:rPr>
          <w:rFonts w:eastAsia="SimSun"/>
        </w:rPr>
        <w:t>IETF RFC 4354 [53]</w:t>
      </w:r>
      <w:r w:rsidRPr="00C31E24">
        <w:t>. In the SIP PUBLISH request, the MCVideo client:</w:t>
      </w:r>
    </w:p>
    <w:p w14:paraId="4BFD14B9" w14:textId="77777777" w:rsidR="00784A32" w:rsidRPr="00C31E24" w:rsidRDefault="00784A32" w:rsidP="00784A32">
      <w:pPr>
        <w:pStyle w:val="B1"/>
      </w:pPr>
      <w:r w:rsidRPr="00C31E24">
        <w:t>1)</w:t>
      </w:r>
      <w:r w:rsidRPr="00C31E24">
        <w:tab/>
        <w:t>shall perform the procedures in subclause 7.2.1A;</w:t>
      </w:r>
    </w:p>
    <w:p w14:paraId="4710DCBE" w14:textId="77777777" w:rsidR="00784A32" w:rsidRPr="00C31E24" w:rsidRDefault="00784A32" w:rsidP="00784A32">
      <w:pPr>
        <w:pStyle w:val="B1"/>
      </w:pPr>
      <w:r w:rsidRPr="00C31E24">
        <w:t>2)</w:t>
      </w:r>
      <w:r w:rsidRPr="00C31E24">
        <w:tab/>
        <w:t>if confidentiality protection is enabled as specified in subclause 6.6.2.3.1, shall include in the body of the SIP PUBLISH request, an application/vnd.3gpp.mcvideo-info+xml MIME body with:</w:t>
      </w:r>
    </w:p>
    <w:p w14:paraId="6CF12F33" w14:textId="77777777" w:rsidR="00784A32" w:rsidRPr="00C31E24" w:rsidRDefault="00784A32" w:rsidP="00784A32">
      <w:pPr>
        <w:pStyle w:val="B2"/>
      </w:pPr>
      <w:r w:rsidRPr="00C31E24">
        <w:t>a)</w:t>
      </w:r>
      <w:r w:rsidRPr="00C31E24">
        <w:tab/>
        <w:t>the &lt;mcvideo-request-uri&gt; element set to the targeted MCVideo ID encrypted using the CSK, as specified in subclause 6.6.2.3.3; and</w:t>
      </w:r>
    </w:p>
    <w:p w14:paraId="7BACB0FC" w14:textId="77777777" w:rsidR="00784A32" w:rsidRPr="00C31E24" w:rsidRDefault="00784A32" w:rsidP="00784A32">
      <w:pPr>
        <w:pStyle w:val="B2"/>
      </w:pPr>
      <w:r w:rsidRPr="00C31E24">
        <w:t>b)</w:t>
      </w:r>
      <w:r w:rsidRPr="00C31E24">
        <w:tab/>
        <w:t>the &lt;mcvideo-client-id&gt; element set to the encrypted MCVideo client ID of the originating MCVideo client, as specified in subclause 6.6.2.3.3;</w:t>
      </w:r>
    </w:p>
    <w:p w14:paraId="2B0E9E52" w14:textId="77777777" w:rsidR="00784A32" w:rsidRPr="00C31E24" w:rsidRDefault="00784A32" w:rsidP="00784A32">
      <w:pPr>
        <w:pStyle w:val="B1"/>
      </w:pPr>
      <w:r w:rsidRPr="00C31E24">
        <w:t>3)</w:t>
      </w:r>
      <w:r w:rsidRPr="00C31E24">
        <w:tab/>
        <w:t>if confidentiality protection is disabled as specified in subclause 6.6.2.3.1, shall include an application/vnd.3gpp.mcvideo-info+xml MIME body as specified in Annex F.1 with:</w:t>
      </w:r>
    </w:p>
    <w:p w14:paraId="6ADC837B" w14:textId="77777777" w:rsidR="00784A32" w:rsidRPr="00C31E24" w:rsidRDefault="00784A32" w:rsidP="00784A32">
      <w:pPr>
        <w:pStyle w:val="B2"/>
      </w:pPr>
      <w:r w:rsidRPr="00C31E24">
        <w:t>a)</w:t>
      </w:r>
      <w:r w:rsidRPr="00C31E24">
        <w:tab/>
        <w:t>the &lt;mcvideo-request-uri&gt; set to the cleartext targeted MCVideo ID; and</w:t>
      </w:r>
    </w:p>
    <w:p w14:paraId="28AD01C4" w14:textId="77777777" w:rsidR="00784A32" w:rsidRPr="00C31E24" w:rsidRDefault="00784A32" w:rsidP="00784A32">
      <w:pPr>
        <w:pStyle w:val="B2"/>
      </w:pPr>
      <w:r w:rsidRPr="00C31E24">
        <w:t>b)</w:t>
      </w:r>
      <w:r w:rsidRPr="00C31E24">
        <w:tab/>
        <w:t>the &lt;mcvideo-client-id&gt; element set to the value of the MCVideo client ID of the originating MCVideo client;</w:t>
      </w:r>
    </w:p>
    <w:p w14:paraId="10298E41" w14:textId="77777777" w:rsidR="00784A32" w:rsidRPr="00C31E24" w:rsidRDefault="00784A32" w:rsidP="00784A32">
      <w:pPr>
        <w:pStyle w:val="B1"/>
        <w:rPr>
          <w:rFonts w:eastAsia="SimSun"/>
        </w:rPr>
      </w:pPr>
      <w:r w:rsidRPr="00C31E24">
        <w:rPr>
          <w:rFonts w:eastAsia="SimSun"/>
        </w:rPr>
        <w:t>4)</w:t>
      </w:r>
      <w:r w:rsidRPr="00C31E24">
        <w:rPr>
          <w:rFonts w:eastAsia="SimSun"/>
        </w:rPr>
        <w:tab/>
        <w:t xml:space="preserve">shall include an application/poc-settings+xml MIME body </w:t>
      </w:r>
      <w:r w:rsidRPr="00C31E24">
        <w:t>as defined</w:t>
      </w:r>
      <w:r w:rsidRPr="00C31E24">
        <w:rPr>
          <w:rFonts w:eastAsia="SimSun"/>
        </w:rPr>
        <w:t xml:space="preserve"> in </w:t>
      </w:r>
      <w:r w:rsidRPr="00C31E24">
        <w:t xml:space="preserve">3GPP TS 24.379 [51] </w:t>
      </w:r>
      <w:r w:rsidRPr="00C31E24">
        <w:rPr>
          <w:rFonts w:eastAsia="SimSun"/>
        </w:rPr>
        <w:t>containing:</w:t>
      </w:r>
    </w:p>
    <w:p w14:paraId="2543031F" w14:textId="77777777" w:rsidR="00784A32" w:rsidRPr="00C31E24" w:rsidRDefault="00784A32" w:rsidP="00784A32">
      <w:pPr>
        <w:pStyle w:val="B2"/>
        <w:rPr>
          <w:rFonts w:eastAsia="SimSun"/>
        </w:rPr>
      </w:pPr>
      <w:r w:rsidRPr="00C31E24">
        <w:rPr>
          <w:rFonts w:eastAsia="SimSun"/>
        </w:rPr>
        <w:t>a)</w:t>
      </w:r>
      <w:r w:rsidRPr="00C31E24">
        <w:rPr>
          <w:rFonts w:eastAsia="SimSun"/>
        </w:rPr>
        <w:tab/>
        <w:t>the Answer-Mode Indication setting in the &lt;am-settings&gt; element of the poc-settings event package set to the current answer mode setting ("auto-answer" or "manual-answer") of the MCVideo client according to IETF RFC 4354 [53]; and</w:t>
      </w:r>
    </w:p>
    <w:p w14:paraId="16DB75E2" w14:textId="77777777" w:rsidR="00784A32" w:rsidRPr="00C31E24" w:rsidRDefault="00784A32" w:rsidP="00784A32">
      <w:pPr>
        <w:pStyle w:val="B2"/>
        <w:rPr>
          <w:rFonts w:eastAsia="SimSun"/>
        </w:rPr>
      </w:pPr>
      <w:r w:rsidRPr="00C31E24">
        <w:rPr>
          <w:rFonts w:eastAsia="SimSun"/>
        </w:rPr>
        <w:t>b)</w:t>
      </w:r>
      <w:r w:rsidRPr="00C31E24">
        <w:rPr>
          <w:rFonts w:eastAsia="SimSun"/>
        </w:rPr>
        <w:tab/>
        <w:t xml:space="preserve">the </w:t>
      </w:r>
      <w:r w:rsidRPr="00C31E24">
        <w:t xml:space="preserve">&lt;selected-user-profile-index&gt; element </w:t>
      </w:r>
      <w:r w:rsidRPr="00C31E24">
        <w:rPr>
          <w:rFonts w:eastAsia="SimSun"/>
        </w:rPr>
        <w:t xml:space="preserve">set to the value contained in the </w:t>
      </w:r>
      <w:r w:rsidRPr="00C31E24">
        <w:t>"user-profile-index" attribute of the selected MCVideo user profile as defined in 3GPP TS 24.484 [25]; and</w:t>
      </w:r>
    </w:p>
    <w:p w14:paraId="7C462CB9" w14:textId="77777777" w:rsidR="00784A32" w:rsidRPr="00C31E24" w:rsidRDefault="00784A32" w:rsidP="00784A32">
      <w:pPr>
        <w:pStyle w:val="B1"/>
      </w:pPr>
      <w:r w:rsidRPr="00C31E24">
        <w:t>5)</w:t>
      </w:r>
      <w:r w:rsidRPr="00C31E24">
        <w:tab/>
        <w:t>if integrity protection is enabled as specified in subclause 6.6.3.3.1, shall use the CSK to integrity protect the application/vnd.3gpp.mcvideo-info+xml MIME body and application/poc-settings+xml MIME body by following the procedures in subclause 6.6.3.3.3.</w:t>
      </w:r>
    </w:p>
    <w:p w14:paraId="2B2EBC4E" w14:textId="77777777" w:rsidR="00784A32" w:rsidRPr="00C31E24" w:rsidRDefault="00784A32" w:rsidP="00784A32">
      <w:pPr>
        <w:rPr>
          <w:rFonts w:eastAsia="SimSun"/>
        </w:rPr>
      </w:pPr>
      <w:r w:rsidRPr="00C31E24">
        <w:rPr>
          <w:rFonts w:eastAsia="SimSun"/>
        </w:rPr>
        <w:t xml:space="preserve">The MCVideo client shall send the SIP PUBLISH request </w:t>
      </w:r>
      <w:r w:rsidRPr="00C31E24">
        <w:t>according to 3GPP TS 24.229 [11]</w:t>
      </w:r>
      <w:r w:rsidRPr="00C31E24">
        <w:rPr>
          <w:rFonts w:eastAsia="SimSun"/>
        </w:rPr>
        <w:t>.</w:t>
      </w:r>
    </w:p>
    <w:p w14:paraId="3AFAC2FE" w14:textId="77777777" w:rsidR="00784A32" w:rsidRPr="00C31E24" w:rsidRDefault="00784A32" w:rsidP="00784A32">
      <w:pPr>
        <w:rPr>
          <w:rFonts w:eastAsia="SimSun"/>
        </w:rPr>
      </w:pPr>
      <w:r w:rsidRPr="00C31E24">
        <w:rPr>
          <w:rFonts w:eastAsia="SimSun"/>
        </w:rPr>
        <w:t>On receiving the SIP 200 (OK) response to the SIP PUBLISH request the MCVideo client may indicate to the MCVideo User the successful communication of the MCVideo service settings to the MCVideo server.</w:t>
      </w:r>
    </w:p>
    <w:p w14:paraId="41176F21" w14:textId="77777777" w:rsidR="00784A32" w:rsidRPr="00C31E24" w:rsidRDefault="00784A32" w:rsidP="00784A32">
      <w:r w:rsidRPr="00C31E24">
        <w:t>[TS 33.180, clause 6.1.2]</w:t>
      </w:r>
    </w:p>
    <w:p w14:paraId="3B0F0B32" w14:textId="77777777" w:rsidR="00784A32" w:rsidRPr="00C31E24" w:rsidRDefault="00784A32" w:rsidP="00784A32">
      <w:r w:rsidRPr="00C31E24">
        <w:rPr>
          <w:rFonts w:eastAsia="Malgun Gothic"/>
        </w:rPr>
        <w:lastRenderedPageBreak/>
        <w:t>The support of Transport Layer Security (TLS) on HTTP-1 is mandatory. The profile for TLS implementation and usage shall follow the provisions given in 3GPP TS 33.310 [5], annex E.</w:t>
      </w:r>
    </w:p>
    <w:p w14:paraId="4B2D5E92" w14:textId="77777777" w:rsidR="00784A32" w:rsidRPr="00C31E24" w:rsidRDefault="00784A32" w:rsidP="00784A32">
      <w:pPr>
        <w:rPr>
          <w:rFonts w:eastAsia="Malgun Gothic"/>
        </w:rPr>
      </w:pPr>
      <w:r w:rsidRPr="00C31E24">
        <w:t xml:space="preserve">If the PSK TLS based authentication mechanism is supported, the HTTP client in the MC UE and the HTTP Proxy shall support the TLS version, PSK ciphersuites and TLS Extensions as specified in the TLS profile given in 3GPP TS 33.310 [5], annex E. </w:t>
      </w:r>
      <w:r w:rsidRPr="00C31E24">
        <w:rPr>
          <w:rFonts w:eastAsia="Malgun Gothic"/>
        </w:rPr>
        <w:t>The usage of pre-shared key ciphersuites for TLS is specified in the TLS profile given in 3GPP TS 33.310 [5], annex E.</w:t>
      </w:r>
    </w:p>
    <w:p w14:paraId="2691E5FA" w14:textId="77777777" w:rsidR="00784A32" w:rsidRPr="00C31E24" w:rsidRDefault="00784A32" w:rsidP="00764DD4">
      <w:pPr>
        <w:pStyle w:val="H6"/>
      </w:pPr>
      <w:bookmarkStart w:id="142" w:name="_Toc52787454"/>
      <w:bookmarkStart w:id="143" w:name="_Toc52787634"/>
      <w:bookmarkStart w:id="144" w:name="_Toc75906887"/>
      <w:bookmarkStart w:id="145" w:name="_Toc75907224"/>
      <w:r w:rsidRPr="00C31E24">
        <w:t>5.1.3</w:t>
      </w:r>
      <w:r w:rsidRPr="00C31E24">
        <w:tab/>
        <w:t>Test description</w:t>
      </w:r>
      <w:bookmarkEnd w:id="142"/>
      <w:bookmarkEnd w:id="143"/>
      <w:bookmarkEnd w:id="144"/>
      <w:bookmarkEnd w:id="145"/>
    </w:p>
    <w:p w14:paraId="4630609E" w14:textId="77777777" w:rsidR="00784A32" w:rsidRPr="00C31E24" w:rsidRDefault="00784A32" w:rsidP="00764DD4">
      <w:pPr>
        <w:pStyle w:val="H6"/>
      </w:pPr>
      <w:bookmarkStart w:id="146" w:name="_Toc52787455"/>
      <w:bookmarkStart w:id="147" w:name="_Toc52787635"/>
      <w:bookmarkStart w:id="148" w:name="_Toc75906888"/>
      <w:bookmarkStart w:id="149" w:name="_Toc75907225"/>
      <w:r w:rsidRPr="00C31E24">
        <w:t>5.1.3.1</w:t>
      </w:r>
      <w:r w:rsidRPr="00C31E24">
        <w:tab/>
        <w:t>Pre-test conditions</w:t>
      </w:r>
      <w:bookmarkEnd w:id="146"/>
      <w:bookmarkEnd w:id="147"/>
      <w:bookmarkEnd w:id="148"/>
      <w:bookmarkEnd w:id="149"/>
    </w:p>
    <w:p w14:paraId="4690AD1B" w14:textId="77777777" w:rsidR="00547BD1" w:rsidRPr="00C31E24" w:rsidRDefault="00547BD1" w:rsidP="00547BD1">
      <w:bookmarkStart w:id="150" w:name="_Hlk88146017"/>
      <w:r w:rsidRPr="00C31E24">
        <w:t>Same pre-test conditions as for MCPTT test case 5.1 (TS 36.579-2 [24]) with the following exception(s):</w:t>
      </w:r>
    </w:p>
    <w:p w14:paraId="374DCC6F" w14:textId="77777777" w:rsidR="00547BD1" w:rsidRPr="00C31E24" w:rsidRDefault="00547BD1" w:rsidP="00547BD1">
      <w:pPr>
        <w:pStyle w:val="B1"/>
      </w:pPr>
      <w:r w:rsidRPr="00C31E24">
        <w:t>-</w:t>
      </w:r>
      <w:r w:rsidRPr="00C31E24">
        <w:tab/>
        <w:t>The term "MCPTT" is replaced with "MCVideo"</w:t>
      </w:r>
    </w:p>
    <w:p w14:paraId="25759290" w14:textId="77777777" w:rsidR="00547BD1" w:rsidRPr="00C31E24" w:rsidRDefault="00784A32" w:rsidP="00547BD1">
      <w:pPr>
        <w:pStyle w:val="H6"/>
      </w:pPr>
      <w:bookmarkStart w:id="151" w:name="_Toc52787456"/>
      <w:bookmarkStart w:id="152" w:name="_Toc52787636"/>
      <w:bookmarkStart w:id="153" w:name="_Toc75906889"/>
      <w:bookmarkStart w:id="154" w:name="_Toc75907226"/>
      <w:bookmarkEnd w:id="150"/>
      <w:r w:rsidRPr="00C31E24">
        <w:t>5.1.3.2</w:t>
      </w:r>
      <w:r w:rsidRPr="00C31E24">
        <w:tab/>
        <w:t>Test procedure sequence</w:t>
      </w:r>
      <w:bookmarkEnd w:id="151"/>
      <w:bookmarkEnd w:id="152"/>
      <w:bookmarkEnd w:id="153"/>
      <w:bookmarkEnd w:id="154"/>
    </w:p>
    <w:p w14:paraId="2A846F16" w14:textId="77777777" w:rsidR="00547BD1" w:rsidRPr="00C31E24" w:rsidRDefault="00547BD1" w:rsidP="00547BD1">
      <w:r w:rsidRPr="00C31E24">
        <w:t>Same test procedure sequence as for MCPTT test case 5.1 (TS 36.579-2 [24]) with the following exception(s):</w:t>
      </w:r>
    </w:p>
    <w:p w14:paraId="1C538CF4" w14:textId="35A6717D" w:rsidR="00784A32" w:rsidRPr="00C31E24" w:rsidRDefault="00547BD1" w:rsidP="00C31E24">
      <w:pPr>
        <w:pStyle w:val="B1"/>
      </w:pPr>
      <w:r w:rsidRPr="00C31E24">
        <w:t>-</w:t>
      </w:r>
      <w:r w:rsidRPr="00C31E24">
        <w:tab/>
        <w:t>The term "MCPTT" is replaced with "MCVideo"</w:t>
      </w:r>
    </w:p>
    <w:p w14:paraId="5B735EE2" w14:textId="77777777" w:rsidR="00784A32" w:rsidRPr="00C31E24" w:rsidRDefault="00784A32" w:rsidP="00764DD4">
      <w:pPr>
        <w:pStyle w:val="H6"/>
        <w:rPr>
          <w:rStyle w:val="h4"/>
        </w:rPr>
      </w:pPr>
      <w:bookmarkStart w:id="155" w:name="_Toc52787457"/>
      <w:bookmarkStart w:id="156" w:name="_Toc52787637"/>
      <w:bookmarkStart w:id="157" w:name="_Toc75906890"/>
      <w:bookmarkStart w:id="158" w:name="_Toc75907227"/>
      <w:r w:rsidRPr="00C31E24">
        <w:rPr>
          <w:rStyle w:val="h4"/>
        </w:rPr>
        <w:t>5.1.3.3</w:t>
      </w:r>
      <w:r w:rsidRPr="00C31E24">
        <w:rPr>
          <w:rStyle w:val="h4"/>
        </w:rPr>
        <w:tab/>
        <w:t>Specific message contents</w:t>
      </w:r>
      <w:bookmarkEnd w:id="155"/>
      <w:bookmarkEnd w:id="156"/>
      <w:bookmarkEnd w:id="157"/>
      <w:bookmarkEnd w:id="158"/>
    </w:p>
    <w:p w14:paraId="3DCD7E9E" w14:textId="77777777" w:rsidR="00547BD1" w:rsidRPr="00C31E24" w:rsidRDefault="00547BD1" w:rsidP="00547BD1">
      <w:bookmarkStart w:id="159" w:name="_Hlk88146075"/>
      <w:r w:rsidRPr="00C31E24">
        <w:t>Same specific message contents as for MCPTT test case 5.1 (TS 36.579-2 [24]) with the following exception(s):</w:t>
      </w:r>
    </w:p>
    <w:p w14:paraId="0F7F5123" w14:textId="77777777" w:rsidR="00547BD1" w:rsidRPr="00C31E24" w:rsidRDefault="00547BD1" w:rsidP="00547BD1">
      <w:pPr>
        <w:pStyle w:val="B1"/>
      </w:pPr>
      <w:r w:rsidRPr="00C31E24">
        <w:t>-</w:t>
      </w:r>
      <w:r w:rsidRPr="00C31E24">
        <w:tab/>
        <w:t>The term "MCPTT" is replaced with "MCVideo"</w:t>
      </w:r>
    </w:p>
    <w:p w14:paraId="2258681C" w14:textId="77777777" w:rsidR="00547BD1" w:rsidRPr="00C31E24" w:rsidRDefault="00547BD1" w:rsidP="00C31E24">
      <w:pPr>
        <w:pStyle w:val="B1"/>
      </w:pPr>
      <w:r w:rsidRPr="00C31E24">
        <w:t>-</w:t>
      </w:r>
      <w:r w:rsidRPr="00C31E24">
        <w:tab/>
        <w:t>Condition MCVIDEO is used for all messages.</w:t>
      </w:r>
    </w:p>
    <w:p w14:paraId="3F97B518" w14:textId="77777777" w:rsidR="00784A32" w:rsidRPr="00C31E24" w:rsidRDefault="00784A32" w:rsidP="00784A32">
      <w:pPr>
        <w:pStyle w:val="Heading2"/>
      </w:pPr>
      <w:bookmarkStart w:id="160" w:name="_Toc52787458"/>
      <w:bookmarkStart w:id="161" w:name="_Toc52787638"/>
      <w:bookmarkStart w:id="162" w:name="_Toc75906891"/>
      <w:bookmarkStart w:id="163" w:name="_Toc75907228"/>
      <w:bookmarkStart w:id="164" w:name="_Toc84345707"/>
      <w:bookmarkStart w:id="165" w:name="_Toc99871255"/>
      <w:bookmarkEnd w:id="159"/>
      <w:r w:rsidRPr="00C31E24">
        <w:t>5.2</w:t>
      </w:r>
      <w:r w:rsidRPr="00C31E24">
        <w:tab/>
        <w:t>Configuration / Group Creation / Group ReGroup Creation / Group ReGroup Teardown</w:t>
      </w:r>
      <w:bookmarkEnd w:id="160"/>
      <w:bookmarkEnd w:id="161"/>
      <w:bookmarkEnd w:id="162"/>
      <w:bookmarkEnd w:id="163"/>
      <w:bookmarkEnd w:id="164"/>
      <w:bookmarkEnd w:id="165"/>
    </w:p>
    <w:p w14:paraId="3A0B3AE7" w14:textId="77777777" w:rsidR="00784A32" w:rsidRPr="00C31E24" w:rsidRDefault="00784A32" w:rsidP="00764DD4">
      <w:pPr>
        <w:pStyle w:val="H6"/>
      </w:pPr>
      <w:bookmarkStart w:id="166" w:name="_Toc52787459"/>
      <w:bookmarkStart w:id="167" w:name="_Toc52787639"/>
      <w:bookmarkStart w:id="168" w:name="_Toc75906892"/>
      <w:bookmarkStart w:id="169" w:name="_Toc75907229"/>
      <w:r w:rsidRPr="00C31E24">
        <w:t>5.2.1</w:t>
      </w:r>
      <w:r w:rsidRPr="00C31E24">
        <w:tab/>
        <w:t>Test Purpose (TP)</w:t>
      </w:r>
      <w:bookmarkEnd w:id="166"/>
      <w:bookmarkEnd w:id="167"/>
      <w:bookmarkEnd w:id="168"/>
      <w:bookmarkEnd w:id="169"/>
    </w:p>
    <w:p w14:paraId="5BDF79F2" w14:textId="77777777" w:rsidR="00784A32" w:rsidRPr="00C31E24" w:rsidRDefault="00784A32" w:rsidP="00764DD4">
      <w:pPr>
        <w:pStyle w:val="H6"/>
      </w:pPr>
      <w:bookmarkStart w:id="170" w:name="_Toc52787460"/>
      <w:bookmarkStart w:id="171" w:name="_Toc52787640"/>
      <w:bookmarkStart w:id="172" w:name="_Toc75906893"/>
      <w:bookmarkStart w:id="173" w:name="_Toc75907230"/>
      <w:r w:rsidRPr="00C31E24">
        <w:t>(1)</w:t>
      </w:r>
      <w:bookmarkEnd w:id="170"/>
      <w:bookmarkEnd w:id="171"/>
      <w:bookmarkEnd w:id="172"/>
      <w:bookmarkEnd w:id="173"/>
    </w:p>
    <w:p w14:paraId="27562470"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attached to EPS services }</w:t>
      </w:r>
    </w:p>
    <w:p w14:paraId="2EC0A944"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302A619B"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requests formation of a new MCVideo group }</w:t>
      </w:r>
    </w:p>
    <w:p w14:paraId="64EF5138" w14:textId="77777777" w:rsidR="00784A32" w:rsidRPr="00C31E24" w:rsidRDefault="00784A32" w:rsidP="00784A32">
      <w:pPr>
        <w:pStyle w:val="PL"/>
        <w:rPr>
          <w:noProof w:val="0"/>
        </w:rPr>
      </w:pPr>
      <w:r w:rsidRPr="00C31E24">
        <w:rPr>
          <w:rFonts w:cs="Courier New"/>
          <w:noProof w:val="0"/>
          <w:szCs w:val="16"/>
        </w:rPr>
        <w:t xml:space="preserve">    </w:t>
      </w:r>
      <w:r w:rsidRPr="00C31E24">
        <w:rPr>
          <w:rFonts w:cs="Courier New"/>
          <w:b/>
          <w:noProof w:val="0"/>
          <w:szCs w:val="16"/>
        </w:rPr>
        <w:t>then</w:t>
      </w:r>
      <w:r w:rsidRPr="00C31E24">
        <w:rPr>
          <w:rFonts w:cs="Courier New"/>
          <w:noProof w:val="0"/>
          <w:szCs w:val="16"/>
        </w:rPr>
        <w:t xml:space="preserve"> { on successful group creation the UE (MCVideo Client) has access to the new group </w:t>
      </w:r>
      <w:r w:rsidRPr="00C31E24">
        <w:rPr>
          <w:noProof w:val="0"/>
        </w:rPr>
        <w:t>}</w:t>
      </w:r>
    </w:p>
    <w:p w14:paraId="4C0BD059" w14:textId="77777777" w:rsidR="00784A32" w:rsidRPr="00C31E24" w:rsidRDefault="00784A32" w:rsidP="00784A32">
      <w:pPr>
        <w:pStyle w:val="PL"/>
        <w:rPr>
          <w:noProof w:val="0"/>
        </w:rPr>
      </w:pPr>
      <w:r w:rsidRPr="00C31E24">
        <w:rPr>
          <w:noProof w:val="0"/>
        </w:rPr>
        <w:t xml:space="preserve">            }</w:t>
      </w:r>
    </w:p>
    <w:p w14:paraId="7C44BB99" w14:textId="77777777" w:rsidR="00784A32" w:rsidRPr="00C31E24" w:rsidRDefault="00784A32" w:rsidP="00784A32">
      <w:pPr>
        <w:pStyle w:val="PL"/>
        <w:rPr>
          <w:noProof w:val="0"/>
        </w:rPr>
      </w:pPr>
    </w:p>
    <w:p w14:paraId="73DDD18B" w14:textId="77777777" w:rsidR="00784A32" w:rsidRPr="00C31E24" w:rsidRDefault="00784A32" w:rsidP="00784A32">
      <w:pPr>
        <w:pStyle w:val="H6"/>
      </w:pPr>
      <w:r w:rsidRPr="00C31E24">
        <w:t>(2)</w:t>
      </w:r>
    </w:p>
    <w:p w14:paraId="1FBCB02B"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access to at least two MCVideo groups }</w:t>
      </w:r>
    </w:p>
    <w:p w14:paraId="24BF200A"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533CDEDF"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requests the groups to be combined }</w:t>
      </w:r>
    </w:p>
    <w:p w14:paraId="613EF68A" w14:textId="77777777" w:rsidR="00784A32" w:rsidRPr="00C31E24" w:rsidRDefault="00784A32" w:rsidP="00784A32">
      <w:pPr>
        <w:pStyle w:val="PL"/>
        <w:rPr>
          <w:noProof w:val="0"/>
        </w:rPr>
      </w:pPr>
      <w:r w:rsidRPr="00C31E24">
        <w:rPr>
          <w:rFonts w:cs="Courier New"/>
          <w:noProof w:val="0"/>
          <w:szCs w:val="16"/>
        </w:rPr>
        <w:t xml:space="preserve">    </w:t>
      </w:r>
      <w:r w:rsidRPr="00C31E24">
        <w:rPr>
          <w:rFonts w:cs="Courier New"/>
          <w:b/>
          <w:noProof w:val="0"/>
          <w:szCs w:val="16"/>
        </w:rPr>
        <w:t>then</w:t>
      </w:r>
      <w:r w:rsidRPr="00C31E24">
        <w:rPr>
          <w:rFonts w:cs="Courier New"/>
          <w:noProof w:val="0"/>
          <w:szCs w:val="16"/>
        </w:rPr>
        <w:t xml:space="preserve"> { on successful group regrouping the UE (MCVideo Client) has access to the temporary group </w:t>
      </w:r>
      <w:r w:rsidRPr="00C31E24">
        <w:rPr>
          <w:noProof w:val="0"/>
        </w:rPr>
        <w:t>}</w:t>
      </w:r>
    </w:p>
    <w:p w14:paraId="4784EAB1" w14:textId="77777777" w:rsidR="00784A32" w:rsidRPr="00C31E24" w:rsidRDefault="00784A32" w:rsidP="00784A32">
      <w:pPr>
        <w:pStyle w:val="PL"/>
        <w:rPr>
          <w:rFonts w:cs="Courier New"/>
          <w:noProof w:val="0"/>
          <w:szCs w:val="16"/>
        </w:rPr>
      </w:pPr>
      <w:r w:rsidRPr="00C31E24">
        <w:rPr>
          <w:noProof w:val="0"/>
        </w:rPr>
        <w:t xml:space="preserve">            </w:t>
      </w:r>
      <w:r w:rsidRPr="00C31E24">
        <w:rPr>
          <w:rFonts w:cs="Courier New"/>
          <w:noProof w:val="0"/>
          <w:szCs w:val="16"/>
        </w:rPr>
        <w:t>}</w:t>
      </w:r>
    </w:p>
    <w:p w14:paraId="512C6AFB" w14:textId="77777777" w:rsidR="00784A32" w:rsidRPr="00C31E24" w:rsidRDefault="00784A32" w:rsidP="00784A32">
      <w:pPr>
        <w:pStyle w:val="PL"/>
        <w:rPr>
          <w:noProof w:val="0"/>
        </w:rPr>
      </w:pPr>
    </w:p>
    <w:p w14:paraId="3011017E" w14:textId="77777777" w:rsidR="00784A32" w:rsidRPr="00C31E24" w:rsidRDefault="00784A32" w:rsidP="00784A32">
      <w:pPr>
        <w:pStyle w:val="H6"/>
      </w:pPr>
      <w:r w:rsidRPr="00C31E24">
        <w:t>(3)</w:t>
      </w:r>
    </w:p>
    <w:p w14:paraId="1772FE3E"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access to a temporary group }</w:t>
      </w:r>
    </w:p>
    <w:p w14:paraId="31903E3B"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05B02FA2"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requests temporary group tear down }</w:t>
      </w:r>
    </w:p>
    <w:p w14:paraId="5320174B" w14:textId="77777777" w:rsidR="00784A32" w:rsidRPr="00C31E24" w:rsidRDefault="00784A32" w:rsidP="00784A32">
      <w:pPr>
        <w:pStyle w:val="PL"/>
        <w:rPr>
          <w:noProof w:val="0"/>
        </w:rPr>
      </w:pPr>
      <w:r w:rsidRPr="00C31E24">
        <w:rPr>
          <w:rFonts w:cs="Courier New"/>
          <w:noProof w:val="0"/>
          <w:szCs w:val="16"/>
        </w:rPr>
        <w:t xml:space="preserve">    </w:t>
      </w:r>
      <w:r w:rsidRPr="00C31E24">
        <w:rPr>
          <w:rFonts w:cs="Courier New"/>
          <w:b/>
          <w:noProof w:val="0"/>
          <w:szCs w:val="16"/>
        </w:rPr>
        <w:t>then</w:t>
      </w:r>
      <w:r w:rsidRPr="00C31E24">
        <w:rPr>
          <w:rFonts w:cs="Courier New"/>
          <w:noProof w:val="0"/>
          <w:szCs w:val="16"/>
        </w:rPr>
        <w:t xml:space="preserve"> { on successful group tear down the UE (MCVideo Client) removes the temporary group </w:t>
      </w:r>
      <w:r w:rsidRPr="00C31E24">
        <w:rPr>
          <w:noProof w:val="0"/>
        </w:rPr>
        <w:t>}</w:t>
      </w:r>
    </w:p>
    <w:p w14:paraId="112A6FFE" w14:textId="77777777" w:rsidR="00784A32" w:rsidRPr="00C31E24" w:rsidRDefault="00784A32" w:rsidP="00784A32">
      <w:pPr>
        <w:pStyle w:val="PL"/>
        <w:rPr>
          <w:rFonts w:cs="Courier New"/>
          <w:noProof w:val="0"/>
          <w:szCs w:val="16"/>
        </w:rPr>
      </w:pPr>
      <w:r w:rsidRPr="00C31E24">
        <w:rPr>
          <w:noProof w:val="0"/>
        </w:rPr>
        <w:t xml:space="preserve">            </w:t>
      </w:r>
      <w:r w:rsidRPr="00C31E24">
        <w:rPr>
          <w:rFonts w:cs="Courier New"/>
          <w:noProof w:val="0"/>
          <w:szCs w:val="16"/>
        </w:rPr>
        <w:t>}</w:t>
      </w:r>
    </w:p>
    <w:p w14:paraId="24170B4A" w14:textId="77777777" w:rsidR="00784A32" w:rsidRPr="00C31E24" w:rsidRDefault="00784A32" w:rsidP="00784A32">
      <w:pPr>
        <w:pStyle w:val="PL"/>
        <w:rPr>
          <w:noProof w:val="0"/>
        </w:rPr>
      </w:pPr>
    </w:p>
    <w:p w14:paraId="2318C936" w14:textId="77777777" w:rsidR="00784A32" w:rsidRPr="00C31E24" w:rsidRDefault="00784A32" w:rsidP="00764DD4">
      <w:pPr>
        <w:pStyle w:val="H6"/>
      </w:pPr>
      <w:bookmarkStart w:id="174" w:name="_Toc52787461"/>
      <w:bookmarkStart w:id="175" w:name="_Toc52787641"/>
      <w:bookmarkStart w:id="176" w:name="_Toc75906894"/>
      <w:bookmarkStart w:id="177" w:name="_Toc75907231"/>
      <w:r w:rsidRPr="00C31E24">
        <w:lastRenderedPageBreak/>
        <w:t>5.2.2</w:t>
      </w:r>
      <w:r w:rsidRPr="00C31E24">
        <w:tab/>
        <w:t>Conformance requirements</w:t>
      </w:r>
      <w:bookmarkEnd w:id="174"/>
      <w:bookmarkEnd w:id="175"/>
      <w:bookmarkEnd w:id="176"/>
      <w:bookmarkEnd w:id="177"/>
    </w:p>
    <w:p w14:paraId="08EBE05B" w14:textId="77777777" w:rsidR="00784A32" w:rsidRPr="00C31E24" w:rsidRDefault="00784A32" w:rsidP="00784A32">
      <w:r w:rsidRPr="00C31E24">
        <w:t xml:space="preserve">References: The conformance requirements covered in the present TC are specified in: TS 24.481 clauses 6.3.2.2.1, 6.3.2.2.2, 6.3.14.1, 6.3.14.2, 6.3.15.1 and 6.3.15.2; TS 33.180, clause 7.3.2.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Rel-14 requirements.</w:t>
      </w:r>
    </w:p>
    <w:p w14:paraId="5C0ABE53" w14:textId="77777777" w:rsidR="00784A32" w:rsidRPr="00C31E24" w:rsidRDefault="00784A32" w:rsidP="00784A32">
      <w:r w:rsidRPr="00C31E24">
        <w:t>[TS 24.481, clause 6.3.2.2.1]</w:t>
      </w:r>
    </w:p>
    <w:p w14:paraId="233469FE" w14:textId="77777777" w:rsidR="00784A32" w:rsidRPr="00C31E24" w:rsidRDefault="00784A32" w:rsidP="00784A32">
      <w:r w:rsidRPr="00C31E24">
        <w:t>In order to create a group document, a GC shall create an XML document of the application usage specified in subclause 7.2.1 and shall send the XML document to the network according to procedures specified in IETF RFC 4825 [22] "</w:t>
      </w:r>
      <w:r w:rsidRPr="00C31E24">
        <w:rPr>
          <w:i/>
        </w:rPr>
        <w:t>Create or Replace a Document</w:t>
      </w:r>
      <w:r w:rsidRPr="00C31E24">
        <w:t xml:space="preserve">". The GC shall set </w:t>
      </w:r>
      <w:r w:rsidRPr="00C31E24">
        <w:rPr>
          <w:lang w:eastAsia="x-none"/>
        </w:rPr>
        <w:t>the Request-URI of the HTTP PUT request to an XCAP URI in users tree where the XUI is set to a group creation XUI configuration parameter.</w:t>
      </w:r>
    </w:p>
    <w:p w14:paraId="2CD30812" w14:textId="77777777" w:rsidR="00784A32" w:rsidRPr="00C31E24" w:rsidRDefault="00784A32" w:rsidP="00784A32">
      <w:r w:rsidRPr="00C31E24">
        <w:t>[TS 24.481, clause 6.3.2.2.2]</w:t>
      </w:r>
    </w:p>
    <w:p w14:paraId="36E9695D" w14:textId="77777777" w:rsidR="00784A32" w:rsidRPr="00C31E24" w:rsidRDefault="00784A32" w:rsidP="00784A32">
      <w:r w:rsidRPr="00C31E24">
        <w:t>In order to create a group document, a GMC shall perform the procedures in subclause 6.3.2.2.1 specified for GC.</w:t>
      </w:r>
    </w:p>
    <w:p w14:paraId="337BF1EC" w14:textId="77777777" w:rsidR="00784A32" w:rsidRPr="00C31E24" w:rsidRDefault="00784A32" w:rsidP="00784A32">
      <w:r w:rsidRPr="00C31E24">
        <w:t>[TS 24.481, clause 6.3.14.1]</w:t>
      </w:r>
    </w:p>
    <w:p w14:paraId="34FCBC1C" w14:textId="77777777" w:rsidR="00784A32" w:rsidRPr="00C31E24" w:rsidRDefault="00784A32" w:rsidP="00784A32">
      <w:r w:rsidRPr="00C31E24">
        <w:t>This procedure enables a GMC to initiate creation of a temporary MCS group by combining MCS groups.</w:t>
      </w:r>
    </w:p>
    <w:p w14:paraId="5EC93BB0" w14:textId="77777777" w:rsidR="00784A32" w:rsidRPr="00C31E24" w:rsidRDefault="00784A32" w:rsidP="00784A32">
      <w:pPr>
        <w:pStyle w:val="NO"/>
      </w:pPr>
      <w:r w:rsidRPr="00C31E24">
        <w:t>NOTE:</w:t>
      </w:r>
      <w:r w:rsidRPr="00C31E24">
        <w:tab/>
        <w:t>The temporary MCS group formation procedure does not ensure that the MCSs of the temporary MCS group are the same as MCSs of each constituent MCS group of the temporary MCS group.</w:t>
      </w:r>
    </w:p>
    <w:p w14:paraId="6903ADA5" w14:textId="77777777" w:rsidR="00784A32" w:rsidRPr="00C31E24" w:rsidRDefault="00784A32" w:rsidP="00784A32">
      <w:r w:rsidRPr="00C31E24">
        <w:t>[TS 24.481, clause 6.3.14.2]</w:t>
      </w:r>
    </w:p>
    <w:p w14:paraId="4D29838F" w14:textId="77777777" w:rsidR="00784A32" w:rsidRPr="00C31E24" w:rsidRDefault="00784A32" w:rsidP="00784A32">
      <w:r w:rsidRPr="00C31E24">
        <w:t>In order to form a temporary MCS group, a GMC shall send a HTTP POST request according to procedures specified in IETF RFC 2616 [21] and subclause 6.2.3. In the HTTP POST request, the GMC:</w:t>
      </w:r>
    </w:p>
    <w:p w14:paraId="4CA8DF03" w14:textId="77777777" w:rsidR="00784A32" w:rsidRPr="00C31E24" w:rsidRDefault="00784A32" w:rsidP="00784A32">
      <w:pPr>
        <w:pStyle w:val="B1"/>
      </w:pPr>
      <w:r w:rsidRPr="00C31E24">
        <w:t>a)</w:t>
      </w:r>
      <w:r w:rsidRPr="00C31E24">
        <w:tab/>
        <w:t>shall set the Request-URI to an XCAP URI:</w:t>
      </w:r>
    </w:p>
    <w:p w14:paraId="05805CAC" w14:textId="77777777" w:rsidR="00784A32" w:rsidRPr="00C31E24" w:rsidRDefault="00784A32" w:rsidP="00784A32">
      <w:pPr>
        <w:pStyle w:val="B2"/>
      </w:pPr>
      <w:r w:rsidRPr="00C31E24">
        <w:t>1)</w:t>
      </w:r>
      <w:r w:rsidRPr="00C31E24">
        <w:tab/>
        <w:t>in users tree where the XUI is set to a group creation XUI configuration parameter; and</w:t>
      </w:r>
    </w:p>
    <w:p w14:paraId="286FD926" w14:textId="77777777" w:rsidR="00784A32" w:rsidRPr="00C31E24" w:rsidRDefault="00784A32" w:rsidP="00784A32">
      <w:pPr>
        <w:pStyle w:val="B2"/>
      </w:pPr>
      <w:r w:rsidRPr="00C31E24">
        <w:t>2)</w:t>
      </w:r>
      <w:r w:rsidRPr="00C31E24">
        <w:tab/>
        <w:t>with the document selector identifying the temporary MCS group to be created; and</w:t>
      </w:r>
    </w:p>
    <w:p w14:paraId="65EA5627" w14:textId="77777777" w:rsidR="00784A32" w:rsidRPr="00C31E24" w:rsidRDefault="00784A32" w:rsidP="00784A32">
      <w:pPr>
        <w:pStyle w:val="B1"/>
      </w:pPr>
      <w:r w:rsidRPr="00C31E24">
        <w:t>b)</w:t>
      </w:r>
      <w:r w:rsidRPr="00C31E24">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69F7FDB7" w14:textId="77777777" w:rsidR="00784A32" w:rsidRPr="00C31E24" w:rsidRDefault="00784A32" w:rsidP="00784A32">
      <w:r w:rsidRPr="00C31E24">
        <w:t>Upon reception of an HTTP 2xx response to the sent HTTP POST request, the GMC shall consider the temporary MCS group formation as successful.</w:t>
      </w:r>
    </w:p>
    <w:p w14:paraId="69CD56BB" w14:textId="77777777" w:rsidR="00784A32" w:rsidRPr="00C31E24" w:rsidRDefault="00784A32" w:rsidP="00784A32">
      <w:r w:rsidRPr="00C31E24">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05852A70" w14:textId="77777777" w:rsidR="00784A32" w:rsidRPr="00C31E24" w:rsidRDefault="00784A32" w:rsidP="00784A32">
      <w:r w:rsidRPr="00C31E24">
        <w:t>[TS 24.481, clause 6.3.15.1]</w:t>
      </w:r>
    </w:p>
    <w:p w14:paraId="60B9D0BE" w14:textId="77777777" w:rsidR="00784A32" w:rsidRPr="00C31E24" w:rsidRDefault="00784A32" w:rsidP="00784A32">
      <w:r w:rsidRPr="00C31E24">
        <w:t>This procedure enables a GMC to initiate tear down of a temporary MCS group.</w:t>
      </w:r>
    </w:p>
    <w:p w14:paraId="538A02DB" w14:textId="77777777" w:rsidR="00784A32" w:rsidRPr="00C31E24" w:rsidRDefault="00784A32" w:rsidP="00784A32">
      <w:pPr>
        <w:rPr>
          <w:lang w:eastAsia="x-none"/>
        </w:rPr>
      </w:pPr>
      <w:r w:rsidRPr="00C31E24">
        <w:t>[TS 24.481, clause 6.3.15.2]</w:t>
      </w:r>
    </w:p>
    <w:p w14:paraId="709C72BB" w14:textId="77777777" w:rsidR="00784A32" w:rsidRPr="00C31E24" w:rsidRDefault="00784A32" w:rsidP="00784A32">
      <w:pPr>
        <w:rPr>
          <w:lang w:eastAsia="x-none"/>
        </w:rPr>
      </w:pPr>
      <w:r w:rsidRPr="00C31E24">
        <w:rPr>
          <w:lang w:eastAsia="x-none"/>
        </w:rPr>
        <w:t xml:space="preserve">In order to </w:t>
      </w:r>
      <w:r w:rsidRPr="00C31E24">
        <w:t xml:space="preserve">tear down a temporary MCS group, the GMC shall send an HTTP DELETE request with </w:t>
      </w:r>
      <w:r w:rsidRPr="00C31E24">
        <w:rPr>
          <w:lang w:eastAsia="x-none"/>
        </w:rPr>
        <w:t xml:space="preserve">Request-URI with an </w:t>
      </w:r>
      <w:r w:rsidRPr="00C31E24">
        <w:t xml:space="preserve">XCAP URI </w:t>
      </w:r>
      <w:r w:rsidRPr="00C31E24">
        <w:rPr>
          <w:lang w:eastAsia="x-none"/>
        </w:rPr>
        <w:t xml:space="preserve">identifying a group document of the temporary MCS group </w:t>
      </w:r>
      <w:r w:rsidRPr="00C31E24">
        <w:t>according to procedures specified in IETF RFC 4825 [22] "</w:t>
      </w:r>
      <w:r w:rsidRPr="00C31E24">
        <w:rPr>
          <w:i/>
        </w:rPr>
        <w:t>Delete an Element</w:t>
      </w:r>
      <w:r w:rsidRPr="00C31E24">
        <w:t>"</w:t>
      </w:r>
      <w:r w:rsidRPr="00C31E24">
        <w:rPr>
          <w:lang w:eastAsia="x-none"/>
        </w:rPr>
        <w:t>.</w:t>
      </w:r>
    </w:p>
    <w:p w14:paraId="3CEA74B5" w14:textId="77777777" w:rsidR="00784A32" w:rsidRPr="00C31E24" w:rsidRDefault="00784A32" w:rsidP="00784A32">
      <w:r w:rsidRPr="00C31E24">
        <w:t>[TS 33.180, clause 7.3.2]</w:t>
      </w:r>
    </w:p>
    <w:p w14:paraId="098C1880" w14:textId="77777777" w:rsidR="00784A32" w:rsidRPr="00C31E24" w:rsidRDefault="00784A32" w:rsidP="00784A32">
      <w:r w:rsidRPr="00C31E24">
        <w:t xml:space="preserve">The group </w:t>
      </w:r>
      <w:r w:rsidRPr="00C31E24">
        <w:rPr>
          <w:lang w:eastAsia="zh-CN"/>
        </w:rPr>
        <w:t>creation</w:t>
      </w:r>
      <w:r w:rsidRPr="00C31E24">
        <w:t xml:space="preserve"> procedure </w:t>
      </w:r>
      <w:r w:rsidRPr="00C31E24">
        <w:rPr>
          <w:lang w:eastAsia="zh-CN"/>
        </w:rPr>
        <w:t>is</w:t>
      </w:r>
      <w:r w:rsidRPr="00C31E24">
        <w:t xml:space="preserve"> described in </w:t>
      </w:r>
      <w:r w:rsidRPr="00C31E24">
        <w:rPr>
          <w:lang w:eastAsia="zh-CN"/>
        </w:rPr>
        <w:t>clause</w:t>
      </w:r>
      <w:r w:rsidRPr="00C31E24">
        <w:t xml:space="preserve"> 10.2.</w:t>
      </w:r>
      <w:r w:rsidRPr="00C31E24">
        <w:rPr>
          <w:lang w:eastAsia="zh-CN"/>
        </w:rPr>
        <w:t>3</w:t>
      </w:r>
      <w:r w:rsidRPr="00C31E24">
        <w:t xml:space="preserve"> of 3GPP TS 23.280 [36] and </w:t>
      </w:r>
      <w:r w:rsidRPr="00C31E24">
        <w:rPr>
          <w:rFonts w:eastAsia="SimSun"/>
          <w:lang w:eastAsia="zh-CN"/>
        </w:rPr>
        <w:t>applies to the MCPTT scenario of normal group creation by an MC administrator and user regrouping operations by an authorized user/dispatcher</w:t>
      </w:r>
      <w:r w:rsidRPr="00C31E24">
        <w:t xml:space="preserve">.  To </w:t>
      </w:r>
      <w:r w:rsidRPr="00C31E24">
        <w:lastRenderedPageBreak/>
        <w:t>establish the security context for the group, the GMS follows the procedures in c</w:t>
      </w:r>
      <w:r w:rsidRPr="00C31E24">
        <w:rPr>
          <w:lang w:eastAsia="zh-CN"/>
        </w:rPr>
        <w:t>lause</w:t>
      </w:r>
      <w:r w:rsidRPr="00C31E24">
        <w:t xml:space="preserve"> 5.7 to create a new GMK and GMK-ID.</w:t>
      </w:r>
    </w:p>
    <w:p w14:paraId="5E94AAAF" w14:textId="77777777" w:rsidR="00784A32" w:rsidRPr="00C31E24" w:rsidRDefault="00784A32" w:rsidP="00784A32">
      <w:r w:rsidRPr="00C31E24">
        <w:t xml:space="preserve">The encapsulated GMK and GUK-ID is sent to group members by the GMS within a notification message (step </w:t>
      </w:r>
      <w:r w:rsidRPr="00C31E24">
        <w:rPr>
          <w:lang w:eastAsia="zh-CN"/>
        </w:rPr>
        <w:t>4</w:t>
      </w:r>
      <w:r w:rsidRPr="00C31E24">
        <w:t xml:space="preserve"> in c</w:t>
      </w:r>
      <w:r w:rsidRPr="00C31E24">
        <w:rPr>
          <w:lang w:eastAsia="zh-CN"/>
        </w:rPr>
        <w:t>lause</w:t>
      </w:r>
      <w:r w:rsidRPr="00C31E24">
        <w:t xml:space="preserve"> 10.2.</w:t>
      </w:r>
      <w:r w:rsidRPr="00C31E24">
        <w:rPr>
          <w:lang w:eastAsia="zh-CN"/>
        </w:rPr>
        <w:t>3</w:t>
      </w:r>
      <w:r w:rsidRPr="00C31E24">
        <w:t xml:space="preserve"> of 3GPP TS 23.280 [36]). The procedure is equivalent to that described in c</w:t>
      </w:r>
      <w:r w:rsidRPr="00C31E24">
        <w:rPr>
          <w:lang w:eastAsia="zh-CN"/>
        </w:rPr>
        <w:t>lause</w:t>
      </w:r>
      <w:r w:rsidRPr="00C31E24">
        <w:t xml:space="preserve"> 5.7 of this specification.</w:t>
      </w:r>
    </w:p>
    <w:p w14:paraId="0864E0A8" w14:textId="77777777" w:rsidR="00784A32" w:rsidRPr="00C31E24" w:rsidRDefault="00784A32" w:rsidP="00764DD4">
      <w:pPr>
        <w:pStyle w:val="H6"/>
      </w:pPr>
      <w:bookmarkStart w:id="178" w:name="_Toc52787462"/>
      <w:bookmarkStart w:id="179" w:name="_Toc52787642"/>
      <w:bookmarkStart w:id="180" w:name="_Toc75906895"/>
      <w:bookmarkStart w:id="181" w:name="_Toc75907232"/>
      <w:r w:rsidRPr="00C31E24">
        <w:t>5.2.3</w:t>
      </w:r>
      <w:r w:rsidRPr="00C31E24">
        <w:tab/>
        <w:t>Test description</w:t>
      </w:r>
      <w:bookmarkEnd w:id="178"/>
      <w:bookmarkEnd w:id="179"/>
      <w:bookmarkEnd w:id="180"/>
      <w:bookmarkEnd w:id="181"/>
    </w:p>
    <w:p w14:paraId="210B41C8" w14:textId="77777777" w:rsidR="00784A32" w:rsidRPr="00C31E24" w:rsidRDefault="00784A32" w:rsidP="00764DD4">
      <w:pPr>
        <w:pStyle w:val="H6"/>
      </w:pPr>
      <w:bookmarkStart w:id="182" w:name="_Toc52787463"/>
      <w:bookmarkStart w:id="183" w:name="_Toc52787643"/>
      <w:bookmarkStart w:id="184" w:name="_Toc75906896"/>
      <w:bookmarkStart w:id="185" w:name="_Toc75907233"/>
      <w:r w:rsidRPr="00C31E24">
        <w:t>5.2.3.1</w:t>
      </w:r>
      <w:r w:rsidRPr="00C31E24">
        <w:tab/>
        <w:t>Pre-test conditions</w:t>
      </w:r>
      <w:bookmarkEnd w:id="182"/>
      <w:bookmarkEnd w:id="183"/>
      <w:bookmarkEnd w:id="184"/>
      <w:bookmarkEnd w:id="185"/>
    </w:p>
    <w:p w14:paraId="74677951" w14:textId="77777777" w:rsidR="00547BD1" w:rsidRPr="00C31E24" w:rsidRDefault="00547BD1" w:rsidP="00547BD1">
      <w:r w:rsidRPr="00C31E24">
        <w:t>Same pre-test conditions as for MCPTT test case 5.2 (TS 36.579-2 [24]) with the following exception(s):</w:t>
      </w:r>
    </w:p>
    <w:p w14:paraId="40A6036C" w14:textId="77777777" w:rsidR="00547BD1" w:rsidRPr="00C31E24" w:rsidRDefault="00547BD1" w:rsidP="00547BD1">
      <w:pPr>
        <w:pStyle w:val="B1"/>
      </w:pPr>
      <w:r w:rsidRPr="00C31E24">
        <w:t>-</w:t>
      </w:r>
      <w:r w:rsidRPr="00C31E24">
        <w:tab/>
        <w:t>The term "MCPTT" is replaced with "MCVideo"</w:t>
      </w:r>
    </w:p>
    <w:p w14:paraId="5658B718" w14:textId="77777777" w:rsidR="00547BD1" w:rsidRPr="00C31E24" w:rsidRDefault="00784A32" w:rsidP="00547BD1">
      <w:pPr>
        <w:pStyle w:val="H6"/>
      </w:pPr>
      <w:bookmarkStart w:id="186" w:name="_Toc52787464"/>
      <w:bookmarkStart w:id="187" w:name="_Toc52787644"/>
      <w:bookmarkStart w:id="188" w:name="_Toc75906897"/>
      <w:bookmarkStart w:id="189" w:name="_Toc75907234"/>
      <w:r w:rsidRPr="00C31E24">
        <w:t>5.2.3.2</w:t>
      </w:r>
      <w:r w:rsidRPr="00C31E24">
        <w:tab/>
        <w:t>Test procedure sequence</w:t>
      </w:r>
      <w:bookmarkEnd w:id="186"/>
      <w:bookmarkEnd w:id="187"/>
      <w:bookmarkEnd w:id="188"/>
      <w:bookmarkEnd w:id="189"/>
    </w:p>
    <w:p w14:paraId="2474FD5F" w14:textId="77777777" w:rsidR="00547BD1" w:rsidRPr="00C31E24" w:rsidRDefault="00547BD1" w:rsidP="00547BD1">
      <w:r w:rsidRPr="00C31E24">
        <w:t>Same test procedure sequence as for MCPTT test case 5.2 (TS 36.579-2 [24]) with the following exception(s):</w:t>
      </w:r>
    </w:p>
    <w:p w14:paraId="593EEABC" w14:textId="6E8C0BA6" w:rsidR="00784A32" w:rsidRPr="00C31E24" w:rsidRDefault="00547BD1" w:rsidP="00C31E24">
      <w:r w:rsidRPr="00C31E24">
        <w:t>-</w:t>
      </w:r>
      <w:r w:rsidRPr="00C31E24">
        <w:tab/>
        <w:t>The term "MCPTT" is replaced with "MCVideo"</w:t>
      </w:r>
    </w:p>
    <w:p w14:paraId="16A6CBAF" w14:textId="77777777" w:rsidR="00547BD1" w:rsidRPr="00C31E24" w:rsidRDefault="00784A32" w:rsidP="00547BD1">
      <w:pPr>
        <w:pStyle w:val="H6"/>
      </w:pPr>
      <w:bookmarkStart w:id="190" w:name="_Toc52787465"/>
      <w:bookmarkStart w:id="191" w:name="_Toc52787645"/>
      <w:bookmarkStart w:id="192" w:name="_Toc75906898"/>
      <w:bookmarkStart w:id="193" w:name="_Toc75907235"/>
      <w:r w:rsidRPr="00C31E24">
        <w:t>5.2.3.3</w:t>
      </w:r>
      <w:r w:rsidRPr="00C31E24">
        <w:tab/>
        <w:t>Specific message contents</w:t>
      </w:r>
      <w:bookmarkEnd w:id="190"/>
      <w:bookmarkEnd w:id="191"/>
      <w:bookmarkEnd w:id="192"/>
      <w:bookmarkEnd w:id="193"/>
    </w:p>
    <w:p w14:paraId="17E0AED4" w14:textId="77777777" w:rsidR="00547BD1" w:rsidRPr="00C31E24" w:rsidRDefault="00547BD1" w:rsidP="00547BD1">
      <w:r w:rsidRPr="00C31E24">
        <w:t>Same specific message contents as for MCPTT test case 5.2 (TS 36.579-2 [24]) with the following exception(s):</w:t>
      </w:r>
    </w:p>
    <w:p w14:paraId="219FA71D" w14:textId="77777777" w:rsidR="00547BD1" w:rsidRPr="00C31E24" w:rsidRDefault="00547BD1" w:rsidP="00547BD1">
      <w:pPr>
        <w:pStyle w:val="B1"/>
      </w:pPr>
      <w:r w:rsidRPr="00C31E24">
        <w:t>-</w:t>
      </w:r>
      <w:r w:rsidRPr="00C31E24">
        <w:tab/>
        <w:t>The term "MCPTT" is replaced with "MCVideo"</w:t>
      </w:r>
    </w:p>
    <w:p w14:paraId="769B5859" w14:textId="04DAC630" w:rsidR="00784A32" w:rsidRPr="00C31E24" w:rsidRDefault="00547BD1" w:rsidP="00C31E24">
      <w:pPr>
        <w:pStyle w:val="B1"/>
      </w:pPr>
      <w:r w:rsidRPr="00C31E24">
        <w:t>-</w:t>
      </w:r>
      <w:r w:rsidRPr="00C31E24">
        <w:tab/>
        <w:t>Condition MCVIDEO is used for all messages.</w:t>
      </w:r>
    </w:p>
    <w:p w14:paraId="12F141EE" w14:textId="77777777" w:rsidR="00784A32" w:rsidRPr="00C31E24" w:rsidRDefault="00784A32" w:rsidP="00784A32">
      <w:pPr>
        <w:pStyle w:val="Heading2"/>
      </w:pPr>
      <w:bookmarkStart w:id="194" w:name="_Toc52787466"/>
      <w:bookmarkStart w:id="195" w:name="_Toc52787646"/>
      <w:bookmarkStart w:id="196" w:name="_Toc75906899"/>
      <w:bookmarkStart w:id="197" w:name="_Toc75907236"/>
      <w:bookmarkStart w:id="198" w:name="_Toc84345708"/>
      <w:bookmarkStart w:id="199" w:name="_Toc99871256"/>
      <w:r w:rsidRPr="00C31E24">
        <w:t>5.3</w:t>
      </w:r>
      <w:r w:rsidRPr="00C31E24">
        <w:tab/>
        <w:t>Configuration / Group Affiliation / Remote change / De-affiliation / Home MCVideo system</w:t>
      </w:r>
      <w:bookmarkEnd w:id="194"/>
      <w:bookmarkEnd w:id="195"/>
      <w:bookmarkEnd w:id="196"/>
      <w:bookmarkEnd w:id="197"/>
      <w:bookmarkEnd w:id="198"/>
      <w:bookmarkEnd w:id="199"/>
    </w:p>
    <w:p w14:paraId="4C7B0FD7" w14:textId="77777777" w:rsidR="00784A32" w:rsidRPr="00C31E24" w:rsidRDefault="00784A32" w:rsidP="00764DD4">
      <w:pPr>
        <w:pStyle w:val="H6"/>
      </w:pPr>
      <w:bookmarkStart w:id="200" w:name="_Toc52787467"/>
      <w:bookmarkStart w:id="201" w:name="_Toc52787647"/>
      <w:bookmarkStart w:id="202" w:name="_Toc75906900"/>
      <w:bookmarkStart w:id="203" w:name="_Toc75907237"/>
      <w:r w:rsidRPr="00C31E24">
        <w:t>5.3.1</w:t>
      </w:r>
      <w:r w:rsidRPr="00C31E24">
        <w:tab/>
        <w:t>Test Purpose (TP)</w:t>
      </w:r>
      <w:bookmarkEnd w:id="200"/>
      <w:bookmarkEnd w:id="201"/>
      <w:bookmarkEnd w:id="202"/>
      <w:bookmarkEnd w:id="203"/>
    </w:p>
    <w:p w14:paraId="281B96C7" w14:textId="77777777" w:rsidR="00784A32" w:rsidRPr="00C31E24" w:rsidRDefault="00784A32" w:rsidP="00784A32">
      <w:pPr>
        <w:pStyle w:val="H6"/>
      </w:pPr>
      <w:r w:rsidRPr="00C31E24">
        <w:t>(1)</w:t>
      </w:r>
    </w:p>
    <w:p w14:paraId="45742ACE"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already provisioned with the group information or a pointer to the group information, that the UE (MCVideo Client) is allowed to be affiliated }</w:t>
      </w:r>
    </w:p>
    <w:p w14:paraId="149B0ADD" w14:textId="77777777" w:rsidR="00784A32" w:rsidRPr="00C31E24" w:rsidRDefault="00784A32" w:rsidP="00784A32">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MCVideo User requests for current affiliation status and to subscribe to affiliation status changes for the MCVideo User }</w:t>
      </w:r>
    </w:p>
    <w:p w14:paraId="1AFC7496"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requests to subscribe to affiliation status changes for the MCVideo User by sending the SS (MCVideo Server) a SIP SUBSCRIBE message </w:t>
      </w:r>
      <w:r w:rsidRPr="00C31E24">
        <w:rPr>
          <w:b/>
          <w:noProof w:val="0"/>
        </w:rPr>
        <w:t>and</w:t>
      </w:r>
      <w:r w:rsidRPr="00C31E24">
        <w:rPr>
          <w:noProof w:val="0"/>
        </w:rPr>
        <w:t xml:space="preserve"> starts informing the MCVideo User of any affiliation status changes for the MCVideo User after the subscription is accepted }</w:t>
      </w:r>
    </w:p>
    <w:p w14:paraId="62117016" w14:textId="77777777" w:rsidR="00784A32" w:rsidRPr="00C31E24" w:rsidRDefault="00784A32" w:rsidP="00784A32">
      <w:pPr>
        <w:pStyle w:val="PL"/>
        <w:rPr>
          <w:noProof w:val="0"/>
        </w:rPr>
      </w:pPr>
      <w:r w:rsidRPr="00C31E24">
        <w:rPr>
          <w:noProof w:val="0"/>
        </w:rPr>
        <w:t xml:space="preserve">            }</w:t>
      </w:r>
    </w:p>
    <w:p w14:paraId="5205F4C7" w14:textId="77777777" w:rsidR="00784A32" w:rsidRPr="00C31E24" w:rsidRDefault="00784A32" w:rsidP="00784A32">
      <w:pPr>
        <w:pStyle w:val="PL"/>
        <w:rPr>
          <w:noProof w:val="0"/>
        </w:rPr>
      </w:pPr>
    </w:p>
    <w:p w14:paraId="498C48A4" w14:textId="77777777" w:rsidR="00784A32" w:rsidRPr="00C31E24" w:rsidRDefault="00784A32" w:rsidP="00784A32">
      <w:pPr>
        <w:pStyle w:val="H6"/>
      </w:pPr>
      <w:r w:rsidRPr="00C31E24">
        <w:t>(2)</w:t>
      </w:r>
    </w:p>
    <w:p w14:paraId="25CB86F5"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already provisioned with the group information or a pointer to the group information, that the UE (MCVideo Client) is allowed to be affiliated }</w:t>
      </w:r>
    </w:p>
    <w:p w14:paraId="0C053482" w14:textId="77777777" w:rsidR="00784A32" w:rsidRPr="00C31E24" w:rsidRDefault="00784A32" w:rsidP="00784A32">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MCVideo User requests to affiliate to an MCVideo group }</w:t>
      </w:r>
    </w:p>
    <w:p w14:paraId="3EBC07FD"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requests to affiliate to a MCVideo group by sending the SS (MCVideo Server) a SIP PUBLISH message }</w:t>
      </w:r>
    </w:p>
    <w:p w14:paraId="4E8B478E" w14:textId="77777777" w:rsidR="00784A32" w:rsidRPr="00C31E24" w:rsidRDefault="00784A32" w:rsidP="00784A32">
      <w:pPr>
        <w:pStyle w:val="PL"/>
        <w:rPr>
          <w:noProof w:val="0"/>
        </w:rPr>
      </w:pPr>
      <w:r w:rsidRPr="00C31E24">
        <w:rPr>
          <w:noProof w:val="0"/>
        </w:rPr>
        <w:t xml:space="preserve">            }</w:t>
      </w:r>
    </w:p>
    <w:p w14:paraId="5044F9D6" w14:textId="77777777" w:rsidR="00784A32" w:rsidRPr="00C31E24" w:rsidRDefault="00784A32" w:rsidP="00784A32">
      <w:pPr>
        <w:pStyle w:val="PL"/>
        <w:rPr>
          <w:noProof w:val="0"/>
        </w:rPr>
      </w:pPr>
    </w:p>
    <w:p w14:paraId="01316C20" w14:textId="77777777" w:rsidR="00784A32" w:rsidRPr="00C31E24" w:rsidRDefault="00784A32" w:rsidP="00784A32">
      <w:pPr>
        <w:pStyle w:val="H6"/>
      </w:pPr>
      <w:r w:rsidRPr="00C31E24">
        <w:t>(3)</w:t>
      </w:r>
    </w:p>
    <w:p w14:paraId="600DB1E2"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already provisioned with the group information or a pointer to the group information, that the UE (MCVideo Client) is allowed to be affiliated }</w:t>
      </w:r>
    </w:p>
    <w:p w14:paraId="086E1607" w14:textId="77777777" w:rsidR="00784A32" w:rsidRPr="00C31E24" w:rsidRDefault="00784A32" w:rsidP="00784A32">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MCVideo User requests for current affiliation status and to subscribe to affiliation status changes for a target user }</w:t>
      </w:r>
    </w:p>
    <w:p w14:paraId="024FD134"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requests to subscribe to affiliation status changes for the target user by sending the SS (MCVideo Server) a SIP SUBSCRIBE message </w:t>
      </w:r>
      <w:r w:rsidRPr="00C31E24">
        <w:rPr>
          <w:b/>
          <w:noProof w:val="0"/>
        </w:rPr>
        <w:t>and</w:t>
      </w:r>
      <w:r w:rsidRPr="00C31E24">
        <w:rPr>
          <w:noProof w:val="0"/>
        </w:rPr>
        <w:t xml:space="preserve"> starts informing the MCVideo User of any affiliation status changes for the target user after the subscription is accepted }</w:t>
      </w:r>
    </w:p>
    <w:p w14:paraId="4B197661" w14:textId="77777777" w:rsidR="00784A32" w:rsidRPr="00C31E24" w:rsidRDefault="00784A32" w:rsidP="00784A32">
      <w:pPr>
        <w:pStyle w:val="PL"/>
        <w:rPr>
          <w:noProof w:val="0"/>
        </w:rPr>
      </w:pPr>
      <w:r w:rsidRPr="00C31E24">
        <w:rPr>
          <w:noProof w:val="0"/>
        </w:rPr>
        <w:lastRenderedPageBreak/>
        <w:t xml:space="preserve">            }</w:t>
      </w:r>
    </w:p>
    <w:p w14:paraId="2ADF53D0" w14:textId="77777777" w:rsidR="00784A32" w:rsidRPr="00C31E24" w:rsidRDefault="00784A32" w:rsidP="00784A32">
      <w:pPr>
        <w:pStyle w:val="PL"/>
        <w:rPr>
          <w:noProof w:val="0"/>
        </w:rPr>
      </w:pPr>
    </w:p>
    <w:p w14:paraId="549F249C" w14:textId="77777777" w:rsidR="00784A32" w:rsidRPr="00C31E24" w:rsidRDefault="00784A32" w:rsidP="00784A32">
      <w:pPr>
        <w:pStyle w:val="H6"/>
      </w:pPr>
      <w:r w:rsidRPr="00C31E24">
        <w:t>(4)</w:t>
      </w:r>
    </w:p>
    <w:p w14:paraId="784C4A89"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already provisioned with the group information or a pointer to the group information that the UE (MCVideo Client) is allowed to make affiliation changes for another user }</w:t>
      </w:r>
    </w:p>
    <w:p w14:paraId="21D4701E" w14:textId="77777777" w:rsidR="00784A32" w:rsidRPr="00C31E24" w:rsidRDefault="00784A32" w:rsidP="00784A32">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MCVideo User requests that a target user be affiliated to an MCVideo group via mandatory mode }</w:t>
      </w:r>
    </w:p>
    <w:p w14:paraId="6DDDFC99"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requests that a target user be affiliated to an MCVideo group via mandatory mode by sending the SS (MCVideo Server) a SIP PUBLISH message }</w:t>
      </w:r>
    </w:p>
    <w:p w14:paraId="78306148" w14:textId="77777777" w:rsidR="00784A32" w:rsidRPr="00C31E24" w:rsidRDefault="00784A32" w:rsidP="00784A32">
      <w:pPr>
        <w:pStyle w:val="PL"/>
        <w:rPr>
          <w:noProof w:val="0"/>
        </w:rPr>
      </w:pPr>
      <w:r w:rsidRPr="00C31E24">
        <w:rPr>
          <w:noProof w:val="0"/>
        </w:rPr>
        <w:t xml:space="preserve">            }</w:t>
      </w:r>
    </w:p>
    <w:p w14:paraId="7310EFFA" w14:textId="77777777" w:rsidR="00784A32" w:rsidRPr="00C31E24" w:rsidRDefault="00784A32" w:rsidP="00784A32">
      <w:pPr>
        <w:pStyle w:val="PL"/>
        <w:rPr>
          <w:noProof w:val="0"/>
        </w:rPr>
      </w:pPr>
    </w:p>
    <w:p w14:paraId="6BD34E84" w14:textId="77777777" w:rsidR="00784A32" w:rsidRPr="00C31E24" w:rsidRDefault="00784A32" w:rsidP="00784A32">
      <w:pPr>
        <w:pStyle w:val="H6"/>
      </w:pPr>
      <w:r w:rsidRPr="00C31E24">
        <w:t>(5)</w:t>
      </w:r>
    </w:p>
    <w:p w14:paraId="2478122B"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already provisioned with the group information or a pointer to the group information that the UE (MCVideo Client) is allowed to make affiliation changes for another user }</w:t>
      </w:r>
    </w:p>
    <w:p w14:paraId="2D5DCAF9" w14:textId="77777777" w:rsidR="00784A32" w:rsidRPr="00C31E24" w:rsidRDefault="00784A32" w:rsidP="00784A32">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MCVideo User requests that a target user be de-affiliated to an MCVideo group via mandatory mode }</w:t>
      </w:r>
    </w:p>
    <w:p w14:paraId="024073A6"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requests that a target user be de-affiliated to an MCVideo group via mandatory mode by sending the SS (MCVideo Server) a SIP PUBLISH message }</w:t>
      </w:r>
    </w:p>
    <w:p w14:paraId="7DA15BD3" w14:textId="77777777" w:rsidR="00784A32" w:rsidRPr="00C31E24" w:rsidRDefault="00784A32" w:rsidP="00784A32">
      <w:pPr>
        <w:pStyle w:val="PL"/>
        <w:rPr>
          <w:noProof w:val="0"/>
        </w:rPr>
      </w:pPr>
      <w:r w:rsidRPr="00C31E24">
        <w:rPr>
          <w:noProof w:val="0"/>
        </w:rPr>
        <w:t xml:space="preserve">            }</w:t>
      </w:r>
    </w:p>
    <w:p w14:paraId="324CBA85" w14:textId="77777777" w:rsidR="00784A32" w:rsidRPr="00C31E24" w:rsidRDefault="00784A32" w:rsidP="00784A32">
      <w:pPr>
        <w:pStyle w:val="PL"/>
        <w:rPr>
          <w:noProof w:val="0"/>
        </w:rPr>
      </w:pPr>
    </w:p>
    <w:p w14:paraId="449C5D74" w14:textId="77777777" w:rsidR="00784A32" w:rsidRPr="00C31E24" w:rsidRDefault="00784A32" w:rsidP="00784A32">
      <w:pPr>
        <w:pStyle w:val="H6"/>
      </w:pPr>
      <w:r w:rsidRPr="00C31E24">
        <w:t>(6)</w:t>
      </w:r>
    </w:p>
    <w:p w14:paraId="3DB9FC83"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already provisioned with the group information or a pointer to the group information that the UE (MCVideo Client) is allowed to make affiliation changes for another user }</w:t>
      </w:r>
    </w:p>
    <w:p w14:paraId="23191179" w14:textId="77777777" w:rsidR="00784A32" w:rsidRPr="00C31E24" w:rsidRDefault="00784A32" w:rsidP="00784A32">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MCVideo User requests that a target user be affiliated to an MCVideo group via negotiated mode }</w:t>
      </w:r>
    </w:p>
    <w:p w14:paraId="13C0074E"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requests that a target user be affiliated to an MCVideo group via negotiated mode by sending the SS (MCVideo Server) a SIP MESSAGE }</w:t>
      </w:r>
    </w:p>
    <w:p w14:paraId="48E50597" w14:textId="77777777" w:rsidR="00784A32" w:rsidRPr="00C31E24" w:rsidRDefault="00784A32" w:rsidP="00784A32">
      <w:pPr>
        <w:pStyle w:val="PL"/>
        <w:rPr>
          <w:noProof w:val="0"/>
        </w:rPr>
      </w:pPr>
      <w:r w:rsidRPr="00C31E24">
        <w:rPr>
          <w:noProof w:val="0"/>
        </w:rPr>
        <w:t xml:space="preserve">            }</w:t>
      </w:r>
    </w:p>
    <w:p w14:paraId="15144BEC" w14:textId="77777777" w:rsidR="00784A32" w:rsidRPr="00C31E24" w:rsidRDefault="00784A32" w:rsidP="00784A32">
      <w:pPr>
        <w:pStyle w:val="PL"/>
        <w:rPr>
          <w:noProof w:val="0"/>
        </w:rPr>
      </w:pPr>
    </w:p>
    <w:p w14:paraId="46B15CF3" w14:textId="77777777" w:rsidR="00784A32" w:rsidRPr="00C31E24" w:rsidRDefault="00784A32" w:rsidP="00784A32">
      <w:pPr>
        <w:pStyle w:val="H6"/>
      </w:pPr>
      <w:r w:rsidRPr="00C31E24">
        <w:t>(7)</w:t>
      </w:r>
    </w:p>
    <w:p w14:paraId="1D47A34E"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already provisioned with the group information or a pointer to the group information, that the UE (MCVideo Client) is allowed to be affiliated }</w:t>
      </w:r>
    </w:p>
    <w:p w14:paraId="6050B6AF" w14:textId="77777777" w:rsidR="00784A32" w:rsidRPr="00C31E24" w:rsidRDefault="00784A32" w:rsidP="00784A32">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MCVideo User requests to de-subscribe to affiliation status changes for a target user }</w:t>
      </w:r>
    </w:p>
    <w:p w14:paraId="137D3F21"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requests to de-subscribe to affiliation status changes for a target user by sending the SS (MCVideo Server) a SIP SUBSCRIBE message }</w:t>
      </w:r>
    </w:p>
    <w:p w14:paraId="46EB8983" w14:textId="77777777" w:rsidR="00784A32" w:rsidRPr="00C31E24" w:rsidRDefault="00784A32" w:rsidP="00784A32">
      <w:pPr>
        <w:pStyle w:val="PL"/>
        <w:rPr>
          <w:noProof w:val="0"/>
        </w:rPr>
      </w:pPr>
      <w:r w:rsidRPr="00C31E24">
        <w:rPr>
          <w:noProof w:val="0"/>
        </w:rPr>
        <w:t xml:space="preserve">            }</w:t>
      </w:r>
    </w:p>
    <w:p w14:paraId="55074D17" w14:textId="77777777" w:rsidR="00784A32" w:rsidRPr="00C31E24" w:rsidRDefault="00784A32" w:rsidP="00784A32">
      <w:pPr>
        <w:pStyle w:val="PL"/>
        <w:rPr>
          <w:noProof w:val="0"/>
        </w:rPr>
      </w:pPr>
    </w:p>
    <w:p w14:paraId="142557C8" w14:textId="77777777" w:rsidR="00784A32" w:rsidRPr="00C31E24" w:rsidRDefault="00784A32" w:rsidP="00784A32">
      <w:pPr>
        <w:pStyle w:val="H6"/>
      </w:pPr>
      <w:r w:rsidRPr="00C31E24">
        <w:t>(8)</w:t>
      </w:r>
    </w:p>
    <w:p w14:paraId="77A540C3"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already affiliated with a MCVideo group }</w:t>
      </w:r>
    </w:p>
    <w:p w14:paraId="19B26005" w14:textId="77777777" w:rsidR="00784A32" w:rsidRPr="00C31E24" w:rsidRDefault="00784A32" w:rsidP="00784A32">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MCVideo User requests to </w:t>
      </w:r>
      <w:r w:rsidRPr="00C31E24">
        <w:rPr>
          <w:rFonts w:eastAsia="SimSun"/>
          <w:noProof w:val="0"/>
          <w:lang w:eastAsia="zh-CN"/>
        </w:rPr>
        <w:t>de-</w:t>
      </w:r>
      <w:r w:rsidRPr="00C31E24">
        <w:rPr>
          <w:noProof w:val="0"/>
        </w:rPr>
        <w:t>affiliate from a</w:t>
      </w:r>
      <w:r w:rsidRPr="00C31E24">
        <w:rPr>
          <w:rFonts w:eastAsia="SimSun"/>
          <w:noProof w:val="0"/>
          <w:lang w:eastAsia="zh-CN"/>
        </w:rPr>
        <w:t>n</w:t>
      </w:r>
      <w:r w:rsidRPr="00C31E24">
        <w:rPr>
          <w:noProof w:val="0"/>
        </w:rPr>
        <w:t xml:space="preserve"> </w:t>
      </w:r>
      <w:r w:rsidRPr="00C31E24">
        <w:rPr>
          <w:rFonts w:eastAsia="SimSun"/>
          <w:noProof w:val="0"/>
          <w:lang w:eastAsia="zh-CN"/>
        </w:rPr>
        <w:t xml:space="preserve">MCVideo </w:t>
      </w:r>
      <w:r w:rsidRPr="00C31E24">
        <w:rPr>
          <w:noProof w:val="0"/>
        </w:rPr>
        <w:t>group }</w:t>
      </w:r>
    </w:p>
    <w:p w14:paraId="6B1A57EF"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requests to </w:t>
      </w:r>
      <w:r w:rsidRPr="00C31E24">
        <w:rPr>
          <w:rFonts w:eastAsia="SimSun"/>
          <w:noProof w:val="0"/>
          <w:lang w:eastAsia="zh-CN"/>
        </w:rPr>
        <w:t>de-</w:t>
      </w:r>
      <w:r w:rsidRPr="00C31E24">
        <w:rPr>
          <w:noProof w:val="0"/>
        </w:rPr>
        <w:t>affiliate from a</w:t>
      </w:r>
      <w:r w:rsidRPr="00C31E24">
        <w:rPr>
          <w:rFonts w:eastAsia="SimSun"/>
          <w:noProof w:val="0"/>
          <w:lang w:eastAsia="zh-CN"/>
        </w:rPr>
        <w:t>n</w:t>
      </w:r>
      <w:r w:rsidRPr="00C31E24">
        <w:rPr>
          <w:noProof w:val="0"/>
        </w:rPr>
        <w:t xml:space="preserve"> </w:t>
      </w:r>
      <w:r w:rsidRPr="00C31E24">
        <w:rPr>
          <w:rFonts w:eastAsia="SimSun"/>
          <w:noProof w:val="0"/>
          <w:lang w:eastAsia="zh-CN"/>
        </w:rPr>
        <w:t xml:space="preserve">MCVideo </w:t>
      </w:r>
      <w:r w:rsidRPr="00C31E24">
        <w:rPr>
          <w:noProof w:val="0"/>
        </w:rPr>
        <w:t>group by sending the SS (MCVideo Server) a SIP PUBLISH message }</w:t>
      </w:r>
    </w:p>
    <w:p w14:paraId="6CAC6DE6" w14:textId="77777777" w:rsidR="00784A32" w:rsidRPr="00C31E24" w:rsidRDefault="00784A32" w:rsidP="00784A32">
      <w:pPr>
        <w:pStyle w:val="PL"/>
        <w:rPr>
          <w:noProof w:val="0"/>
        </w:rPr>
      </w:pPr>
      <w:r w:rsidRPr="00C31E24">
        <w:rPr>
          <w:noProof w:val="0"/>
        </w:rPr>
        <w:t xml:space="preserve">            }</w:t>
      </w:r>
    </w:p>
    <w:p w14:paraId="2E00F6FC" w14:textId="77777777" w:rsidR="00784A32" w:rsidRPr="00C31E24" w:rsidRDefault="00784A32" w:rsidP="00784A32">
      <w:pPr>
        <w:pStyle w:val="PL"/>
        <w:rPr>
          <w:noProof w:val="0"/>
        </w:rPr>
      </w:pPr>
    </w:p>
    <w:p w14:paraId="760FE0B5" w14:textId="77777777" w:rsidR="00784A32" w:rsidRPr="00C31E24" w:rsidRDefault="00784A32" w:rsidP="00784A32">
      <w:pPr>
        <w:pStyle w:val="H6"/>
      </w:pPr>
      <w:r w:rsidRPr="00C31E24">
        <w:t>(9)</w:t>
      </w:r>
    </w:p>
    <w:p w14:paraId="5A2C84AD"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already provisioned with the group information or a pointer to the group information, that the UE (MCVideo Client) is allowed to be affiliated }</w:t>
      </w:r>
    </w:p>
    <w:p w14:paraId="78EAC3AD" w14:textId="77777777" w:rsidR="00784A32" w:rsidRPr="00C31E24" w:rsidRDefault="00784A32" w:rsidP="00784A32">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MCVideo Server requests that the MCVideo User choose to affiliate to an MCVideo group via negotiated mode by sending a SIP MESSAGE }</w:t>
      </w:r>
    </w:p>
    <w:p w14:paraId="6161B417"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accepts to affiliate to a MCVideo group by sending the SS (MCVideo Server) a SIP PUBLISH message }</w:t>
      </w:r>
    </w:p>
    <w:p w14:paraId="7C46B416" w14:textId="77777777" w:rsidR="00784A32" w:rsidRPr="00C31E24" w:rsidRDefault="00784A32" w:rsidP="00784A32">
      <w:pPr>
        <w:pStyle w:val="PL"/>
        <w:rPr>
          <w:noProof w:val="0"/>
        </w:rPr>
      </w:pPr>
      <w:r w:rsidRPr="00C31E24">
        <w:rPr>
          <w:noProof w:val="0"/>
        </w:rPr>
        <w:t xml:space="preserve">            }</w:t>
      </w:r>
    </w:p>
    <w:p w14:paraId="3F77B91D" w14:textId="77777777" w:rsidR="00784A32" w:rsidRPr="00C31E24" w:rsidRDefault="00784A32" w:rsidP="00784A32">
      <w:pPr>
        <w:pStyle w:val="PL"/>
        <w:rPr>
          <w:noProof w:val="0"/>
        </w:rPr>
      </w:pPr>
    </w:p>
    <w:p w14:paraId="6F055098" w14:textId="77777777" w:rsidR="00784A32" w:rsidRPr="00C31E24" w:rsidRDefault="00784A32" w:rsidP="00764DD4">
      <w:pPr>
        <w:pStyle w:val="H6"/>
      </w:pPr>
      <w:bookmarkStart w:id="204" w:name="_Toc52787468"/>
      <w:bookmarkStart w:id="205" w:name="_Toc52787648"/>
      <w:bookmarkStart w:id="206" w:name="_Toc75906901"/>
      <w:bookmarkStart w:id="207" w:name="_Toc75907238"/>
      <w:r w:rsidRPr="00C31E24">
        <w:t>5.3.2</w:t>
      </w:r>
      <w:r w:rsidRPr="00C31E24">
        <w:tab/>
        <w:t>Conformance requirements</w:t>
      </w:r>
      <w:bookmarkEnd w:id="204"/>
      <w:bookmarkEnd w:id="205"/>
      <w:bookmarkEnd w:id="206"/>
      <w:bookmarkEnd w:id="207"/>
    </w:p>
    <w:p w14:paraId="39F1C6DD" w14:textId="77777777" w:rsidR="00784A32" w:rsidRPr="00C31E24" w:rsidRDefault="00784A32" w:rsidP="00784A32">
      <w:r w:rsidRPr="00C31E24">
        <w:t xml:space="preserve">References: The conformance requirements covered in the current TC are specified in: TS 24.281, clauses 8.2.1.2, 8.2.1.3, 8.2.1.4, and 8.2.1.5.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Rel-14 requirements.</w:t>
      </w:r>
    </w:p>
    <w:p w14:paraId="0B66D8A4" w14:textId="77777777" w:rsidR="00784A32" w:rsidRPr="00C31E24" w:rsidRDefault="00784A32" w:rsidP="00784A32">
      <w:r w:rsidRPr="00C31E24">
        <w:lastRenderedPageBreak/>
        <w:t>[TS 24.281, clause 8.2.1.2]</w:t>
      </w:r>
    </w:p>
    <w:p w14:paraId="0391C294" w14:textId="77777777" w:rsidR="00784A32" w:rsidRPr="00C31E24" w:rsidRDefault="00784A32" w:rsidP="00784A32">
      <w:r w:rsidRPr="00C31E24">
        <w:t>In order:</w:t>
      </w:r>
    </w:p>
    <w:p w14:paraId="09E267AF" w14:textId="77777777" w:rsidR="00784A32" w:rsidRPr="00C31E24" w:rsidRDefault="00784A32" w:rsidP="00784A32">
      <w:pPr>
        <w:pStyle w:val="B1"/>
      </w:pPr>
      <w:r w:rsidRPr="00C31E24">
        <w:t>-</w:t>
      </w:r>
      <w:r w:rsidRPr="00C31E24">
        <w:tab/>
        <w:t xml:space="preserve">to indicate that an MCVideo user is interested in one or more MCVideo group(s) </w:t>
      </w:r>
      <w:r w:rsidRPr="00C31E24">
        <w:rPr>
          <w:rFonts w:eastAsia="SimSun"/>
        </w:rPr>
        <w:t>at an MCVideo client</w:t>
      </w:r>
      <w:r w:rsidRPr="00C31E24">
        <w:t>;</w:t>
      </w:r>
    </w:p>
    <w:p w14:paraId="4DB055BA" w14:textId="77777777" w:rsidR="00784A32" w:rsidRPr="00C31E24" w:rsidRDefault="00784A32" w:rsidP="00784A32">
      <w:pPr>
        <w:pStyle w:val="B1"/>
      </w:pPr>
      <w:r w:rsidRPr="00C31E24">
        <w:t>-</w:t>
      </w:r>
      <w:r w:rsidRPr="00C31E24">
        <w:tab/>
        <w:t xml:space="preserve">to indicate that the MCVideo user is no longer interested in one or more MCVideo group(s) </w:t>
      </w:r>
      <w:r w:rsidRPr="00C31E24">
        <w:rPr>
          <w:rFonts w:eastAsia="SimSun"/>
        </w:rPr>
        <w:t>at the MCVideo client</w:t>
      </w:r>
      <w:r w:rsidRPr="00C31E24">
        <w:t>;</w:t>
      </w:r>
    </w:p>
    <w:p w14:paraId="00D5A068" w14:textId="77777777" w:rsidR="00784A32" w:rsidRPr="00C31E24" w:rsidRDefault="00784A32" w:rsidP="00784A32">
      <w:pPr>
        <w:pStyle w:val="B1"/>
      </w:pPr>
      <w:r w:rsidRPr="00C31E24">
        <w:t>-</w:t>
      </w:r>
      <w:r w:rsidRPr="00C31E24">
        <w:tab/>
        <w:t xml:space="preserve">to refresh indication of an MCVideo user interest in one or more MCVideo group(s) </w:t>
      </w:r>
      <w:r w:rsidRPr="00C31E24">
        <w:rPr>
          <w:rFonts w:eastAsia="SimSun"/>
        </w:rPr>
        <w:t>at an MCVideo client</w:t>
      </w:r>
      <w:r w:rsidRPr="00C31E24">
        <w:t xml:space="preserve"> due to near expiration of the expiration time of an MCVideo group with the affiliation status set to the "affiliated" state received in a SIP NOTIFY request in subclause 8.2.1.3;</w:t>
      </w:r>
    </w:p>
    <w:p w14:paraId="1E777579" w14:textId="77777777" w:rsidR="00784A32" w:rsidRPr="00C31E24" w:rsidRDefault="00784A32" w:rsidP="00784A32">
      <w:pPr>
        <w:pStyle w:val="B1"/>
      </w:pPr>
      <w:r w:rsidRPr="00C31E24">
        <w:t>-</w:t>
      </w:r>
      <w:r w:rsidRPr="00C31E24">
        <w:tab/>
        <w:t>to send an affiliation status change request in mandatory mode to another MCVideo user; or</w:t>
      </w:r>
    </w:p>
    <w:p w14:paraId="67E26591" w14:textId="77777777" w:rsidR="00784A32" w:rsidRPr="00C31E24" w:rsidRDefault="00784A32" w:rsidP="00784A32">
      <w:pPr>
        <w:pStyle w:val="B1"/>
      </w:pPr>
      <w:r w:rsidRPr="00C31E24">
        <w:t>-</w:t>
      </w:r>
      <w:r w:rsidRPr="00C31E24">
        <w:tab/>
        <w:t>any combination of the above;</w:t>
      </w:r>
    </w:p>
    <w:p w14:paraId="735F635F" w14:textId="77777777" w:rsidR="00784A32" w:rsidRPr="00C31E24" w:rsidRDefault="00784A32" w:rsidP="00784A32">
      <w:r w:rsidRPr="00C31E24">
        <w:t xml:space="preserve">the MCVideo client shall generate a SIP PUBLISH request according to 3GPP TS 24.229 [11], IETF RFC 3903 [12], and </w:t>
      </w:r>
      <w:r w:rsidRPr="00C31E24">
        <w:rPr>
          <w:rFonts w:eastAsia="SimSun"/>
        </w:rPr>
        <w:t>IETF RFC 3856 [13]</w:t>
      </w:r>
      <w:r w:rsidRPr="00C31E24">
        <w:t>.</w:t>
      </w:r>
    </w:p>
    <w:p w14:paraId="2D74270D" w14:textId="77777777" w:rsidR="00784A32" w:rsidRPr="00C31E24" w:rsidRDefault="00784A32" w:rsidP="00784A32">
      <w:r w:rsidRPr="00C31E24">
        <w:t>In the SIP PUBLISH request, the MCVideo client:</w:t>
      </w:r>
    </w:p>
    <w:p w14:paraId="5C0AFB28" w14:textId="77777777" w:rsidR="00784A32" w:rsidRPr="00C31E24" w:rsidRDefault="00784A32" w:rsidP="00784A32">
      <w:pPr>
        <w:pStyle w:val="B1"/>
        <w:rPr>
          <w:rFonts w:eastAsia="SimSun"/>
        </w:rPr>
      </w:pPr>
      <w:r w:rsidRPr="00C31E24">
        <w:rPr>
          <w:rFonts w:eastAsia="SimSun"/>
        </w:rPr>
        <w:t>1)</w:t>
      </w:r>
      <w:r w:rsidRPr="00C31E24">
        <w:rPr>
          <w:rFonts w:eastAsia="SimSun"/>
        </w:rPr>
        <w:tab/>
        <w:t xml:space="preserve">shall set the Request-URI to the </w:t>
      </w:r>
      <w:r w:rsidRPr="00C31E24">
        <w:t>public service identity identifying the originating participating MCVideo function serving the MCVideo user</w:t>
      </w:r>
      <w:r w:rsidRPr="00C31E24">
        <w:rPr>
          <w:rFonts w:eastAsia="SimSun"/>
        </w:rPr>
        <w:t>;</w:t>
      </w:r>
    </w:p>
    <w:p w14:paraId="2C521AC7" w14:textId="77777777" w:rsidR="00784A32" w:rsidRPr="00C31E24" w:rsidRDefault="00784A32" w:rsidP="00784A32">
      <w:pPr>
        <w:pStyle w:val="B1"/>
      </w:pPr>
      <w:r w:rsidRPr="00C31E24">
        <w:rPr>
          <w:rFonts w:eastAsia="SimSun"/>
        </w:rPr>
        <w:t>2)</w:t>
      </w:r>
      <w:r w:rsidRPr="00C31E24">
        <w:rPr>
          <w:rFonts w:eastAsia="SimSun"/>
        </w:rPr>
        <w:tab/>
        <w:t xml:space="preserve">shall include an </w:t>
      </w:r>
      <w:r w:rsidRPr="00C31E24">
        <w:t>application/vnd.3gpp.mcvideo-info+xml MIME body. In the application/vnd.3gpp.mcvideo-info+xml MIME body, the MCVideo client shall include the &lt;mcvideo-request-uri&gt; element set to the MCVideo ID of the MCVideo user;</w:t>
      </w:r>
    </w:p>
    <w:p w14:paraId="64DA17B0" w14:textId="77777777" w:rsidR="00784A32" w:rsidRPr="00C31E24" w:rsidRDefault="00784A32" w:rsidP="00784A32">
      <w:pPr>
        <w:pStyle w:val="B1"/>
      </w:pPr>
      <w:r w:rsidRPr="00C31E24">
        <w:t>3)</w:t>
      </w:r>
      <w:r w:rsidRPr="00C31E24">
        <w:tab/>
        <w:t>shall include the ICSI value "urn:urn-7:3gpp-service.ims.icsi.mcvideo" (</w:t>
      </w:r>
      <w:r w:rsidRPr="00C31E24">
        <w:rPr>
          <w:lang w:eastAsia="zh-CN"/>
        </w:rPr>
        <w:t xml:space="preserve">coded as specified in </w:t>
      </w:r>
      <w:r w:rsidRPr="00C31E24">
        <w:t>3GPP TS 24.229 [11]</w:t>
      </w:r>
      <w:r w:rsidRPr="00C31E24">
        <w:rPr>
          <w:lang w:eastAsia="zh-CN"/>
        </w:rPr>
        <w:t xml:space="preserve">), </w:t>
      </w:r>
      <w:r w:rsidRPr="00C31E24">
        <w:t>in a P-Preferred-Service header field according to IETF </w:t>
      </w:r>
      <w:r w:rsidRPr="00C31E24">
        <w:rPr>
          <w:rFonts w:eastAsia="Yu Gothic"/>
        </w:rPr>
        <w:t>RFC 6050 [14]</w:t>
      </w:r>
      <w:r w:rsidRPr="00C31E24">
        <w:t>;</w:t>
      </w:r>
    </w:p>
    <w:p w14:paraId="1DCB9B26" w14:textId="77777777" w:rsidR="00784A32" w:rsidRPr="00C31E24" w:rsidRDefault="00784A32" w:rsidP="00784A32">
      <w:pPr>
        <w:pStyle w:val="B1"/>
        <w:rPr>
          <w:rFonts w:eastAsia="SimSun"/>
        </w:rPr>
      </w:pPr>
      <w:r w:rsidRPr="00C31E24">
        <w:rPr>
          <w:rFonts w:eastAsia="SimSun"/>
        </w:rPr>
        <w:t>4)</w:t>
      </w:r>
      <w:r w:rsidRPr="00C31E24">
        <w:rPr>
          <w:rFonts w:eastAsia="SimSun"/>
        </w:rPr>
        <w:tab/>
        <w:t xml:space="preserve">if the targeted MCVideo user </w:t>
      </w:r>
      <w:r w:rsidRPr="00C31E24">
        <w:t>is interested in</w:t>
      </w:r>
      <w:r w:rsidRPr="00C31E24">
        <w:rPr>
          <w:rFonts w:eastAsia="SimSun"/>
        </w:rPr>
        <w:t xml:space="preserve"> at least one MCVideo group at the targeted MCVideo client, shall set the Expires header field according to IETF RFC 3903 [12], to 4294967295;</w:t>
      </w:r>
    </w:p>
    <w:p w14:paraId="270BBCF9" w14:textId="77777777" w:rsidR="00784A32" w:rsidRPr="00C31E24" w:rsidRDefault="00784A32" w:rsidP="00784A32">
      <w:pPr>
        <w:pStyle w:val="NO"/>
        <w:rPr>
          <w:rFonts w:eastAsia="SimSun"/>
        </w:rPr>
      </w:pPr>
      <w:r w:rsidRPr="00C31E24">
        <w:rPr>
          <w:rFonts w:eastAsia="SimSun"/>
        </w:rPr>
        <w:t>NOTE 1:</w:t>
      </w:r>
      <w:r w:rsidRPr="00C31E24">
        <w:rPr>
          <w:rFonts w:eastAsia="SimSun"/>
        </w:rPr>
        <w:tab/>
        <w:t>4294967295, which is equal to 2</w:t>
      </w:r>
      <w:r w:rsidRPr="00C31E24">
        <w:rPr>
          <w:rFonts w:eastAsia="SimSun"/>
          <w:vertAlign w:val="superscript"/>
        </w:rPr>
        <w:t>32</w:t>
      </w:r>
      <w:r w:rsidRPr="00C31E24">
        <w:rPr>
          <w:rFonts w:eastAsia="SimSun"/>
        </w:rPr>
        <w:t>-1, is the highest value defined for Expires header field in IETF RFC 3261 [15].</w:t>
      </w:r>
    </w:p>
    <w:p w14:paraId="085D70D4" w14:textId="77777777" w:rsidR="00784A32" w:rsidRPr="00C31E24" w:rsidRDefault="00784A32" w:rsidP="00784A32">
      <w:pPr>
        <w:pStyle w:val="B1"/>
        <w:rPr>
          <w:rFonts w:eastAsia="SimSun"/>
        </w:rPr>
      </w:pPr>
      <w:r w:rsidRPr="00C31E24">
        <w:rPr>
          <w:rFonts w:eastAsia="SimSun"/>
        </w:rPr>
        <w:t>5)</w:t>
      </w:r>
      <w:r w:rsidRPr="00C31E24">
        <w:rPr>
          <w:rFonts w:eastAsia="SimSun"/>
        </w:rPr>
        <w:tab/>
        <w:t xml:space="preserve">if the targeted MCVideo user is no longer </w:t>
      </w:r>
      <w:r w:rsidRPr="00C31E24">
        <w:t>interested in</w:t>
      </w:r>
      <w:r w:rsidRPr="00C31E24">
        <w:rPr>
          <w:rFonts w:eastAsia="SimSun"/>
        </w:rPr>
        <w:t xml:space="preserve"> any MCVideo group at the targeted MCVideo client, shall set the Expires header field according to IETF RFC 3903 [12], to zero; and</w:t>
      </w:r>
    </w:p>
    <w:p w14:paraId="03BE3CBA" w14:textId="77777777" w:rsidR="00784A32" w:rsidRPr="00C31E24" w:rsidRDefault="00784A32" w:rsidP="00784A32">
      <w:pPr>
        <w:pStyle w:val="B1"/>
        <w:rPr>
          <w:rFonts w:eastAsia="SimSun"/>
        </w:rPr>
      </w:pPr>
      <w:r w:rsidRPr="00C31E24">
        <w:rPr>
          <w:rFonts w:eastAsia="SimSun"/>
        </w:rPr>
        <w:t>6)</w:t>
      </w:r>
      <w:r w:rsidRPr="00C31E24">
        <w:rPr>
          <w:rFonts w:eastAsia="SimSun"/>
        </w:rPr>
        <w:tab/>
        <w:t>shall include an application/pidf+xml MIME body indicating per-user affiliation information according to subclause </w:t>
      </w:r>
      <w:r w:rsidRPr="00C31E24">
        <w:t>8.3.1</w:t>
      </w:r>
      <w:r w:rsidRPr="00C31E24">
        <w:rPr>
          <w:rFonts w:eastAsia="SimSun"/>
        </w:rPr>
        <w:t>. In the MIME body, the MCVideo client:</w:t>
      </w:r>
    </w:p>
    <w:p w14:paraId="342C5887" w14:textId="77777777" w:rsidR="00784A32" w:rsidRPr="00C31E24" w:rsidRDefault="00784A32" w:rsidP="00784A32">
      <w:pPr>
        <w:pStyle w:val="B2"/>
        <w:rPr>
          <w:rFonts w:eastAsia="SimSun"/>
        </w:rPr>
      </w:pPr>
      <w:r w:rsidRPr="00C31E24">
        <w:rPr>
          <w:rFonts w:eastAsia="SimSun"/>
        </w:rPr>
        <w:t>a)</w:t>
      </w:r>
      <w:r w:rsidRPr="00C31E24">
        <w:rPr>
          <w:rFonts w:eastAsia="SimSun"/>
        </w:rPr>
        <w:tab/>
        <w:t>shall include all MCVideo groups where the targeted MCVideo user indicates its interest at the targeted MCVideo client;</w:t>
      </w:r>
    </w:p>
    <w:p w14:paraId="244D0C49" w14:textId="77777777" w:rsidR="00784A32" w:rsidRPr="00C31E24" w:rsidRDefault="00784A32" w:rsidP="00784A32">
      <w:pPr>
        <w:pStyle w:val="B2"/>
        <w:rPr>
          <w:rFonts w:eastAsia="SimSun"/>
        </w:rPr>
      </w:pPr>
      <w:r w:rsidRPr="00C31E24">
        <w:rPr>
          <w:rFonts w:eastAsia="SimSun"/>
        </w:rPr>
        <w:t>b)</w:t>
      </w:r>
      <w:r w:rsidRPr="00C31E24">
        <w:rPr>
          <w:rFonts w:eastAsia="SimSun"/>
        </w:rPr>
        <w:tab/>
        <w:t>shall include the MCVideo client ID of the targeted MCVideo client;</w:t>
      </w:r>
    </w:p>
    <w:p w14:paraId="3ADD0CCF" w14:textId="77777777" w:rsidR="00784A32" w:rsidRPr="00C31E24" w:rsidRDefault="00784A32" w:rsidP="00784A32">
      <w:pPr>
        <w:pStyle w:val="B2"/>
        <w:rPr>
          <w:rFonts w:eastAsia="SimSun"/>
        </w:rPr>
      </w:pPr>
      <w:r w:rsidRPr="00C31E24">
        <w:rPr>
          <w:rFonts w:eastAsia="SimSun"/>
        </w:rPr>
        <w:t>c)</w:t>
      </w:r>
      <w:r w:rsidRPr="00C31E24">
        <w:rPr>
          <w:rFonts w:eastAsia="SimSun"/>
        </w:rPr>
        <w:tab/>
        <w:t>shall not include the "status" attribute and the "expires" attribute in the &lt;affiliation&gt; element; and</w:t>
      </w:r>
    </w:p>
    <w:p w14:paraId="4D413531" w14:textId="77777777" w:rsidR="00784A32" w:rsidRPr="00C31E24" w:rsidRDefault="00784A32" w:rsidP="00784A32">
      <w:pPr>
        <w:pStyle w:val="B2"/>
        <w:rPr>
          <w:rFonts w:eastAsia="SimSun"/>
        </w:rPr>
      </w:pPr>
      <w:r w:rsidRPr="00C31E24">
        <w:rPr>
          <w:rFonts w:eastAsia="SimSun"/>
        </w:rPr>
        <w:t>d)</w:t>
      </w:r>
      <w:r w:rsidRPr="00C31E24">
        <w:rPr>
          <w:rFonts w:eastAsia="SimSun"/>
        </w:rPr>
        <w:tab/>
        <w:t>shall set the &lt;p-id&gt; child element of the &lt;presence&gt; root element to a globally unique value.</w:t>
      </w:r>
    </w:p>
    <w:p w14:paraId="59A28A64" w14:textId="77777777" w:rsidR="00784A32" w:rsidRPr="00C31E24" w:rsidRDefault="00784A32" w:rsidP="00784A32">
      <w:pPr>
        <w:rPr>
          <w:rFonts w:eastAsia="SimSun"/>
        </w:rPr>
      </w:pPr>
      <w:r w:rsidRPr="00C31E24">
        <w:rPr>
          <w:rFonts w:eastAsia="SimSun"/>
        </w:rPr>
        <w:t xml:space="preserve">The MCVideo client shall send the SIP PUBLISH request </w:t>
      </w:r>
      <w:r w:rsidRPr="00C31E24">
        <w:t>according to 3GPP TS 24.229 [11]</w:t>
      </w:r>
      <w:r w:rsidRPr="00C31E24">
        <w:rPr>
          <w:rFonts w:eastAsia="SimSun"/>
        </w:rPr>
        <w:t>.</w:t>
      </w:r>
    </w:p>
    <w:p w14:paraId="4BA40641" w14:textId="77777777" w:rsidR="00784A32" w:rsidRPr="00C31E24" w:rsidRDefault="00784A32" w:rsidP="00784A32">
      <w:r w:rsidRPr="00C31E24">
        <w:t>[TS 24.281, clause 8.2.1.3]</w:t>
      </w:r>
    </w:p>
    <w:p w14:paraId="6E90C2FA" w14:textId="77777777" w:rsidR="00784A32" w:rsidRPr="00C31E24" w:rsidRDefault="00784A32" w:rsidP="00784A32">
      <w:pPr>
        <w:pStyle w:val="NO"/>
      </w:pPr>
      <w:r w:rsidRPr="00C31E24">
        <w:t>NOTE 1:</w:t>
      </w:r>
      <w:r w:rsidRPr="00C31E24">
        <w:tab/>
        <w:t>The MCVideo UE also uses this procedure to determine which MCVideo groups the MCVideo user successfully affiliated to.</w:t>
      </w:r>
    </w:p>
    <w:p w14:paraId="4294E915" w14:textId="77777777" w:rsidR="00784A32" w:rsidRPr="00C31E24" w:rsidRDefault="00784A32" w:rsidP="00784A32">
      <w:r w:rsidRPr="00C31E24">
        <w:t>In order to discover MCVideo groups:</w:t>
      </w:r>
    </w:p>
    <w:p w14:paraId="65BE92A2" w14:textId="77777777" w:rsidR="00784A32" w:rsidRPr="00C31E24" w:rsidRDefault="00784A32" w:rsidP="00784A32">
      <w:pPr>
        <w:pStyle w:val="B1"/>
      </w:pPr>
      <w:r w:rsidRPr="00C31E24">
        <w:t>1)</w:t>
      </w:r>
      <w:r w:rsidRPr="00C31E24">
        <w:tab/>
        <w:t>which the MCVideo user at an MCVideo client is affiliated to; or</w:t>
      </w:r>
    </w:p>
    <w:p w14:paraId="5B0C400B" w14:textId="77777777" w:rsidR="00784A32" w:rsidRPr="00C31E24" w:rsidRDefault="00784A32" w:rsidP="00784A32">
      <w:pPr>
        <w:pStyle w:val="B1"/>
      </w:pPr>
      <w:r w:rsidRPr="00C31E24">
        <w:t>2)</w:t>
      </w:r>
      <w:r w:rsidRPr="00C31E24">
        <w:tab/>
        <w:t>which another MCVideo user is affiliated to;</w:t>
      </w:r>
    </w:p>
    <w:p w14:paraId="0001D51E" w14:textId="77777777" w:rsidR="00784A32" w:rsidRPr="00C31E24" w:rsidRDefault="00784A32" w:rsidP="00784A32">
      <w:pPr>
        <w:rPr>
          <w:rFonts w:eastAsia="SimSun"/>
        </w:rPr>
      </w:pPr>
      <w:r w:rsidRPr="00C31E24">
        <w:lastRenderedPageBreak/>
        <w:t xml:space="preserve">the MCVideo client shall generate an initial SIP SUBSCRIBE request according to 3GPP TS 24.229 [11], </w:t>
      </w:r>
      <w:r w:rsidRPr="00C31E24">
        <w:rPr>
          <w:rFonts w:eastAsia="SimSun"/>
        </w:rPr>
        <w:t xml:space="preserve">IETF RFC 3856 [13], </w:t>
      </w:r>
      <w:r w:rsidRPr="00C31E24">
        <w:t>and IETF RFC 6665 [16]</w:t>
      </w:r>
      <w:r w:rsidRPr="00C31E24">
        <w:rPr>
          <w:rFonts w:eastAsia="SimSun"/>
        </w:rPr>
        <w:t>.</w:t>
      </w:r>
    </w:p>
    <w:p w14:paraId="6159A1AF" w14:textId="77777777" w:rsidR="00784A32" w:rsidRPr="00C31E24" w:rsidRDefault="00784A32" w:rsidP="00784A32">
      <w:r w:rsidRPr="00C31E24">
        <w:rPr>
          <w:rFonts w:eastAsia="SimSun"/>
        </w:rPr>
        <w:t>In the SIP SUBSCRIBE request, the MCVideo client:</w:t>
      </w:r>
    </w:p>
    <w:p w14:paraId="469CA2D9" w14:textId="77777777" w:rsidR="00784A32" w:rsidRPr="00C31E24" w:rsidRDefault="00784A32" w:rsidP="00784A32">
      <w:pPr>
        <w:pStyle w:val="B1"/>
        <w:rPr>
          <w:rFonts w:eastAsia="SimSun"/>
        </w:rPr>
      </w:pPr>
      <w:r w:rsidRPr="00C31E24">
        <w:rPr>
          <w:rFonts w:eastAsia="SimSun"/>
        </w:rPr>
        <w:t>1)</w:t>
      </w:r>
      <w:r w:rsidRPr="00C31E24">
        <w:rPr>
          <w:rFonts w:eastAsia="SimSun"/>
        </w:rPr>
        <w:tab/>
        <w:t xml:space="preserve">shall set the Request-URI to the </w:t>
      </w:r>
      <w:r w:rsidRPr="00C31E24">
        <w:t>public service identity identifying the originating participating MCVideo function serving the MCVideo user</w:t>
      </w:r>
      <w:r w:rsidRPr="00C31E24">
        <w:rPr>
          <w:rFonts w:eastAsia="SimSun"/>
        </w:rPr>
        <w:t>;</w:t>
      </w:r>
    </w:p>
    <w:p w14:paraId="0220323B" w14:textId="77777777" w:rsidR="00784A32" w:rsidRPr="00C31E24" w:rsidRDefault="00784A32" w:rsidP="00784A32">
      <w:pPr>
        <w:pStyle w:val="B1"/>
      </w:pPr>
      <w:r w:rsidRPr="00C31E24">
        <w:rPr>
          <w:rFonts w:eastAsia="SimSun"/>
        </w:rPr>
        <w:t>2)</w:t>
      </w:r>
      <w:r w:rsidRPr="00C31E24">
        <w:rPr>
          <w:rFonts w:eastAsia="SimSun"/>
        </w:rPr>
        <w:tab/>
        <w:t xml:space="preserve">shall include an </w:t>
      </w:r>
      <w:r w:rsidRPr="00C31E24">
        <w:t>application/vnd.3gpp.mcvideo-info+xml MIME body. In the application/vnd.3gpp.mcvideo-info+xml MIME body, the MCVideo client shall include the &lt;mcvideo-request-uri&gt; element set to the MCVideo ID of the targeted MCVideo user;</w:t>
      </w:r>
    </w:p>
    <w:p w14:paraId="2833BB48" w14:textId="77777777" w:rsidR="00784A32" w:rsidRPr="00C31E24" w:rsidRDefault="00784A32" w:rsidP="00784A32">
      <w:pPr>
        <w:pStyle w:val="B1"/>
      </w:pPr>
      <w:r w:rsidRPr="00C31E24">
        <w:t>3)</w:t>
      </w:r>
      <w:r w:rsidRPr="00C31E24">
        <w:tab/>
        <w:t>shall include the ICSI value "urn:urn-7:3gpp-service.ims.icsi.mcvideo" (</w:t>
      </w:r>
      <w:r w:rsidRPr="00C31E24">
        <w:rPr>
          <w:lang w:eastAsia="zh-CN"/>
        </w:rPr>
        <w:t xml:space="preserve">coded as specified in </w:t>
      </w:r>
      <w:r w:rsidRPr="00C31E24">
        <w:t>3GPP TS 24.229 [11]</w:t>
      </w:r>
      <w:r w:rsidRPr="00C31E24">
        <w:rPr>
          <w:lang w:eastAsia="zh-CN"/>
        </w:rPr>
        <w:t xml:space="preserve">), </w:t>
      </w:r>
      <w:r w:rsidRPr="00C31E24">
        <w:t>in a P-Preferred-Service header field according to IETF </w:t>
      </w:r>
      <w:r w:rsidRPr="00C31E24">
        <w:rPr>
          <w:rFonts w:eastAsia="Yu Gothic"/>
        </w:rPr>
        <w:t>RFC 6050 [14]</w:t>
      </w:r>
      <w:r w:rsidRPr="00C31E24">
        <w:t>;</w:t>
      </w:r>
    </w:p>
    <w:p w14:paraId="63A47553" w14:textId="77777777" w:rsidR="00784A32" w:rsidRPr="00C31E24" w:rsidRDefault="00784A32" w:rsidP="00784A32">
      <w:pPr>
        <w:pStyle w:val="B1"/>
        <w:rPr>
          <w:rFonts w:eastAsia="SimSun"/>
        </w:rPr>
      </w:pPr>
      <w:r w:rsidRPr="00C31E24">
        <w:rPr>
          <w:rFonts w:eastAsia="SimSun"/>
        </w:rPr>
        <w:t>4)</w:t>
      </w:r>
      <w:r w:rsidRPr="00C31E24">
        <w:rPr>
          <w:rFonts w:eastAsia="SimSun"/>
        </w:rPr>
        <w:tab/>
        <w:t>if the MCVideo client wants to receive the current status and later notification, shall set the Expires header field according to IETF RFC 6665 [16], to 4294967295;</w:t>
      </w:r>
    </w:p>
    <w:p w14:paraId="3735DC87" w14:textId="77777777" w:rsidR="00784A32" w:rsidRPr="00C31E24" w:rsidRDefault="00784A32" w:rsidP="00784A32">
      <w:pPr>
        <w:pStyle w:val="NO"/>
        <w:rPr>
          <w:rFonts w:eastAsia="SimSun"/>
        </w:rPr>
      </w:pPr>
      <w:r w:rsidRPr="00C31E24">
        <w:rPr>
          <w:rFonts w:eastAsia="SimSun"/>
        </w:rPr>
        <w:t>NOTE 2:</w:t>
      </w:r>
      <w:r w:rsidRPr="00C31E24">
        <w:rPr>
          <w:rFonts w:eastAsia="SimSun"/>
        </w:rPr>
        <w:tab/>
        <w:t>4294967295, which is equal to 2</w:t>
      </w:r>
      <w:r w:rsidRPr="00C31E24">
        <w:rPr>
          <w:rFonts w:eastAsia="SimSun"/>
          <w:vertAlign w:val="superscript"/>
        </w:rPr>
        <w:t>32</w:t>
      </w:r>
      <w:r w:rsidRPr="00C31E24">
        <w:rPr>
          <w:rFonts w:eastAsia="SimSun"/>
        </w:rPr>
        <w:t>-1, is the highest value defined for Expires header field in IETF RFC 3261 [15].</w:t>
      </w:r>
    </w:p>
    <w:p w14:paraId="2859E5AF" w14:textId="77777777" w:rsidR="00784A32" w:rsidRPr="00C31E24" w:rsidRDefault="00784A32" w:rsidP="00784A32">
      <w:pPr>
        <w:pStyle w:val="B1"/>
        <w:rPr>
          <w:rFonts w:eastAsia="SimSun"/>
        </w:rPr>
      </w:pPr>
      <w:r w:rsidRPr="00C31E24">
        <w:rPr>
          <w:rFonts w:eastAsia="SimSun"/>
        </w:rPr>
        <w:t>5)</w:t>
      </w:r>
      <w:r w:rsidRPr="00C31E24">
        <w:rPr>
          <w:rFonts w:eastAsia="SimSun"/>
        </w:rPr>
        <w:tab/>
        <w:t>if the MCVideo client wants to fetch the current state only, shall set the Expires header field according to IETF RFC 6665 [16], to zero; and</w:t>
      </w:r>
    </w:p>
    <w:p w14:paraId="1BCD3EB9" w14:textId="77777777" w:rsidR="00784A32" w:rsidRPr="00C31E24" w:rsidRDefault="00784A32" w:rsidP="00784A32">
      <w:pPr>
        <w:pStyle w:val="B1"/>
        <w:rPr>
          <w:rFonts w:eastAsia="SimSun"/>
        </w:rPr>
      </w:pPr>
      <w:r w:rsidRPr="00C31E24">
        <w:t>6)</w:t>
      </w:r>
      <w:r w:rsidRPr="00C31E24">
        <w:tab/>
        <w:t xml:space="preserve">shall include an Accept header field containing the </w:t>
      </w:r>
      <w:r w:rsidRPr="00C31E24">
        <w:rPr>
          <w:rFonts w:eastAsia="SimSun"/>
        </w:rPr>
        <w:t>application/pidf+xml MIME type; and</w:t>
      </w:r>
    </w:p>
    <w:p w14:paraId="2BEBF203" w14:textId="77777777" w:rsidR="00784A32" w:rsidRPr="00C31E24" w:rsidRDefault="00784A32" w:rsidP="00784A32">
      <w:pPr>
        <w:pStyle w:val="B1"/>
      </w:pPr>
      <w:r w:rsidRPr="00C31E24">
        <w:t>7)</w:t>
      </w:r>
      <w:r w:rsidRPr="00C31E24">
        <w:tab/>
      </w:r>
      <w:r w:rsidRPr="00C31E24">
        <w:rPr>
          <w:rFonts w:eastAsia="SimSun"/>
        </w:rPr>
        <w:t>if requesting MCVideo groups where the MCVideo user is affiliated to at the MCVideo client, shall include an application/simple-filter+xml MIME body indicating per client restrictions of presence event package notification information according to subclause </w:t>
      </w:r>
      <w:r w:rsidRPr="00C31E24">
        <w:t>8.3.2</w:t>
      </w:r>
      <w:r w:rsidRPr="00C31E24">
        <w:rPr>
          <w:rFonts w:eastAsia="SimSun"/>
        </w:rPr>
        <w:t>.</w:t>
      </w:r>
    </w:p>
    <w:p w14:paraId="15B0166A" w14:textId="77777777" w:rsidR="00784A32" w:rsidRPr="00C31E24" w:rsidRDefault="00784A32" w:rsidP="00784A32">
      <w:r w:rsidRPr="00C31E24">
        <w:t xml:space="preserve">In order to re-subscribe or de-subscribe, the MCVideo client shall generate an in-dialog SIP SUBSCRIBE request according to 3GPP TS 24.229 [11], </w:t>
      </w:r>
      <w:r w:rsidRPr="00C31E24">
        <w:rPr>
          <w:rFonts w:eastAsia="SimSun"/>
        </w:rPr>
        <w:t xml:space="preserve">IETF RFC 3856 [13], </w:t>
      </w:r>
      <w:r w:rsidRPr="00C31E24">
        <w:t>and IETF RFC 6665 [16]</w:t>
      </w:r>
      <w:r w:rsidRPr="00C31E24">
        <w:rPr>
          <w:rFonts w:eastAsia="SimSun"/>
        </w:rPr>
        <w:t>. In the SIP SUBSCRIBE request, the MCVideo client:</w:t>
      </w:r>
    </w:p>
    <w:p w14:paraId="1F589243" w14:textId="77777777" w:rsidR="00784A32" w:rsidRPr="00C31E24" w:rsidRDefault="00784A32" w:rsidP="00784A32">
      <w:pPr>
        <w:pStyle w:val="B1"/>
        <w:rPr>
          <w:rFonts w:eastAsia="SimSun"/>
        </w:rPr>
      </w:pPr>
      <w:r w:rsidRPr="00C31E24">
        <w:rPr>
          <w:rFonts w:eastAsia="SimSun"/>
        </w:rPr>
        <w:t>1)</w:t>
      </w:r>
      <w:r w:rsidRPr="00C31E24">
        <w:rPr>
          <w:rFonts w:eastAsia="SimSun"/>
        </w:rPr>
        <w:tab/>
        <w:t>if the MCVideo client wants to receive the current status and later notification, shall set the Expires header field according to IETF RFC 6665 [16], to 4294967295;</w:t>
      </w:r>
    </w:p>
    <w:p w14:paraId="23EFDF32" w14:textId="77777777" w:rsidR="00784A32" w:rsidRPr="00C31E24" w:rsidRDefault="00784A32" w:rsidP="00784A32">
      <w:pPr>
        <w:pStyle w:val="NO"/>
        <w:rPr>
          <w:rFonts w:eastAsia="SimSun"/>
        </w:rPr>
      </w:pPr>
      <w:r w:rsidRPr="00C31E24">
        <w:rPr>
          <w:rFonts w:eastAsia="SimSun"/>
        </w:rPr>
        <w:t>NOTE 3:</w:t>
      </w:r>
      <w:r w:rsidRPr="00C31E24">
        <w:rPr>
          <w:rFonts w:eastAsia="SimSun"/>
        </w:rPr>
        <w:tab/>
        <w:t>4294967295, which is equal to 2</w:t>
      </w:r>
      <w:r w:rsidRPr="00C31E24">
        <w:rPr>
          <w:rFonts w:eastAsia="SimSun"/>
          <w:vertAlign w:val="superscript"/>
        </w:rPr>
        <w:t>32</w:t>
      </w:r>
      <w:r w:rsidRPr="00C31E24">
        <w:rPr>
          <w:rFonts w:eastAsia="SimSun"/>
        </w:rPr>
        <w:t>-1, is the highest value defined for Expires header field in IETF RFC 3261 [15].</w:t>
      </w:r>
    </w:p>
    <w:p w14:paraId="4452463F" w14:textId="77777777" w:rsidR="00784A32" w:rsidRPr="00C31E24" w:rsidRDefault="00784A32" w:rsidP="00784A32">
      <w:pPr>
        <w:pStyle w:val="B1"/>
        <w:rPr>
          <w:rFonts w:eastAsia="SimSun"/>
        </w:rPr>
      </w:pPr>
      <w:r w:rsidRPr="00C31E24">
        <w:rPr>
          <w:rFonts w:eastAsia="SimSun"/>
        </w:rPr>
        <w:t>2)</w:t>
      </w:r>
      <w:r w:rsidRPr="00C31E24">
        <w:rPr>
          <w:rFonts w:eastAsia="SimSun"/>
        </w:rPr>
        <w:tab/>
        <w:t>if the MCVideo client wants to de-subscribe, shall set the Expires header field according to IETF RFC 6665 [16], to zero; and</w:t>
      </w:r>
    </w:p>
    <w:p w14:paraId="235DCADC" w14:textId="77777777" w:rsidR="00784A32" w:rsidRPr="00C31E24" w:rsidRDefault="00784A32" w:rsidP="00784A32">
      <w:pPr>
        <w:pStyle w:val="B1"/>
      </w:pPr>
      <w:r w:rsidRPr="00C31E24">
        <w:t>3)</w:t>
      </w:r>
      <w:r w:rsidRPr="00C31E24">
        <w:tab/>
        <w:t xml:space="preserve">shall include an Accept header field containing the </w:t>
      </w:r>
      <w:r w:rsidRPr="00C31E24">
        <w:rPr>
          <w:rFonts w:eastAsia="SimSun"/>
        </w:rPr>
        <w:t>application/pidf+xml MIME type</w:t>
      </w:r>
      <w:r w:rsidRPr="00C31E24">
        <w:t>.</w:t>
      </w:r>
    </w:p>
    <w:p w14:paraId="603C29F2" w14:textId="77777777" w:rsidR="00784A32" w:rsidRPr="00C31E24" w:rsidRDefault="00784A32" w:rsidP="00784A32">
      <w:pPr>
        <w:rPr>
          <w:rFonts w:eastAsia="SimSun"/>
        </w:rPr>
      </w:pPr>
      <w:r w:rsidRPr="00C31E24">
        <w:rPr>
          <w:rFonts w:eastAsia="SimSun"/>
        </w:rPr>
        <w:t xml:space="preserve">Upon receiving a SIP NOTIFY request according to </w:t>
      </w:r>
      <w:r w:rsidRPr="00C31E24">
        <w:t xml:space="preserve">3GPP TS 24.229 [11], </w:t>
      </w:r>
      <w:r w:rsidRPr="00C31E24">
        <w:rPr>
          <w:rFonts w:eastAsia="SimSun"/>
        </w:rPr>
        <w:t xml:space="preserve">IETF RFC 3856 [13], </w:t>
      </w:r>
      <w:r w:rsidRPr="00C31E24">
        <w:t>and IETF RFC 6665 [16]</w:t>
      </w:r>
      <w:r w:rsidRPr="00C31E24">
        <w:rPr>
          <w:rFonts w:eastAsia="SimSun"/>
        </w:rPr>
        <w:t>, if SIP NOTIFY request contains an application/pidf+xml MIME body indicating per-user affiliation information constructed according to subclause </w:t>
      </w:r>
      <w:r w:rsidRPr="00C31E24">
        <w:t>8.3.1</w:t>
      </w:r>
      <w:r w:rsidRPr="00C31E24">
        <w:rPr>
          <w:rFonts w:eastAsia="SimSun"/>
        </w:rPr>
        <w:t>, then the MCVideo client shall determine affiliation status of the MCVideo user for each MCVideo group at the MCVideo client(s) in the MIME body</w:t>
      </w:r>
      <w:r w:rsidRPr="00C31E24">
        <w:t xml:space="preserve">. If </w:t>
      </w:r>
      <w:r w:rsidRPr="00C31E24">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7F220273" w14:textId="77777777" w:rsidR="00784A32" w:rsidRPr="00C31E24" w:rsidRDefault="00784A32" w:rsidP="00784A32">
      <w:r w:rsidRPr="00C31E24">
        <w:t>[TS 24.281, clause 8.2.1.4]</w:t>
      </w:r>
    </w:p>
    <w:p w14:paraId="56C4F84D" w14:textId="77777777" w:rsidR="00784A32" w:rsidRPr="00C31E24" w:rsidRDefault="00784A32" w:rsidP="00784A32">
      <w:pPr>
        <w:pStyle w:val="NO"/>
      </w:pPr>
      <w:r w:rsidRPr="00C31E24">
        <w:t>NOTE:</w:t>
      </w:r>
      <w:r w:rsidRPr="00C31E24">
        <w:tab/>
        <w:t>Procedure for sending affiliation status change request in negotiated mode to several target MCVideo users is not supported in this version of the specification.</w:t>
      </w:r>
    </w:p>
    <w:p w14:paraId="5D768BFF" w14:textId="77777777" w:rsidR="00784A32" w:rsidRPr="00C31E24" w:rsidRDefault="00784A32" w:rsidP="00784A32">
      <w:r w:rsidRPr="00C31E24">
        <w:t xml:space="preserve">Upon receiving a request from the MCVideo user to send an affiliation status change request in negotiated mode to a target MCVideo user, the MCVideo client shall </w:t>
      </w:r>
      <w:r w:rsidRPr="00C31E24">
        <w:rPr>
          <w:rFonts w:eastAsia="SimSun"/>
        </w:rPr>
        <w:t xml:space="preserve">generate a SIP MESSAGE request in accordance with 3GPP TS 24.229 [11] and </w:t>
      </w:r>
      <w:r w:rsidRPr="00C31E24">
        <w:t>IETF RFC 3428 [17]. In the SIP MESSAGE request, the MCVideo client:</w:t>
      </w:r>
    </w:p>
    <w:p w14:paraId="27E5904D" w14:textId="77777777" w:rsidR="00784A32" w:rsidRPr="00C31E24" w:rsidRDefault="00784A32" w:rsidP="00784A32">
      <w:pPr>
        <w:pStyle w:val="B1"/>
        <w:rPr>
          <w:rFonts w:eastAsia="SimSun"/>
        </w:rPr>
      </w:pPr>
      <w:r w:rsidRPr="00C31E24">
        <w:rPr>
          <w:rFonts w:eastAsia="SimSun"/>
        </w:rPr>
        <w:t>1)</w:t>
      </w:r>
      <w:r w:rsidRPr="00C31E24">
        <w:rPr>
          <w:rFonts w:eastAsia="SimSun"/>
        </w:rPr>
        <w:tab/>
        <w:t xml:space="preserve">shall set the Request-URI to the </w:t>
      </w:r>
      <w:r w:rsidRPr="00C31E24">
        <w:t>public service identity identifying the originating participating MCVideo function serving the MCVideo user</w:t>
      </w:r>
      <w:r w:rsidRPr="00C31E24">
        <w:rPr>
          <w:rFonts w:eastAsia="SimSun"/>
        </w:rPr>
        <w:t>;</w:t>
      </w:r>
    </w:p>
    <w:p w14:paraId="2CDDAB92" w14:textId="77777777" w:rsidR="00784A32" w:rsidRPr="00C31E24" w:rsidRDefault="00784A32" w:rsidP="00784A32">
      <w:pPr>
        <w:pStyle w:val="B1"/>
      </w:pPr>
      <w:r w:rsidRPr="00C31E24">
        <w:rPr>
          <w:rFonts w:eastAsia="SimSun"/>
        </w:rPr>
        <w:lastRenderedPageBreak/>
        <w:t>2)</w:t>
      </w:r>
      <w:r w:rsidRPr="00C31E24">
        <w:rPr>
          <w:rFonts w:eastAsia="SimSun"/>
        </w:rPr>
        <w:tab/>
        <w:t xml:space="preserve">shall include an </w:t>
      </w:r>
      <w:r w:rsidRPr="00C31E24">
        <w:t>application/vnd.3gpp.mcvideo-info+xml MIME body. In the application/vnd.3gpp.mcvideo-info+xml MIME body, the MCVideo client shall include the &lt;mcvideo-request-uri&gt; element set to the MCVideo ID of the target MCVideo user;</w:t>
      </w:r>
    </w:p>
    <w:p w14:paraId="4F0BD276" w14:textId="77777777" w:rsidR="00784A32" w:rsidRPr="00C31E24" w:rsidRDefault="00784A32" w:rsidP="00784A32">
      <w:pPr>
        <w:pStyle w:val="B1"/>
      </w:pPr>
      <w:r w:rsidRPr="00C31E24">
        <w:t>3)</w:t>
      </w:r>
      <w:r w:rsidRPr="00C31E24">
        <w:tab/>
        <w:t>shall include the ICSI value "urn:urn-7:3gpp-service.ims.icsi.mcvideo" (</w:t>
      </w:r>
      <w:r w:rsidRPr="00C31E24">
        <w:rPr>
          <w:lang w:eastAsia="zh-CN"/>
        </w:rPr>
        <w:t xml:space="preserve">coded as specified in </w:t>
      </w:r>
      <w:r w:rsidRPr="00C31E24">
        <w:t>3GPP TS 24.229 [11]</w:t>
      </w:r>
      <w:r w:rsidRPr="00C31E24">
        <w:rPr>
          <w:lang w:eastAsia="zh-CN"/>
        </w:rPr>
        <w:t xml:space="preserve">), </w:t>
      </w:r>
      <w:r w:rsidRPr="00C31E24">
        <w:t>in a P-Preferred-Service header field according to IETF </w:t>
      </w:r>
      <w:r w:rsidRPr="00C31E24">
        <w:rPr>
          <w:rFonts w:eastAsia="Yu Gothic"/>
        </w:rPr>
        <w:t xml:space="preserve">RFC 6050 [14] </w:t>
      </w:r>
      <w:r w:rsidRPr="00C31E24">
        <w:t>in the SIP MESSAGE request;</w:t>
      </w:r>
    </w:p>
    <w:p w14:paraId="1395CB37" w14:textId="77777777" w:rsidR="00784A32" w:rsidRPr="00C31E24" w:rsidRDefault="00784A32" w:rsidP="00784A32">
      <w:pPr>
        <w:pStyle w:val="B1"/>
      </w:pPr>
      <w:r w:rsidRPr="00C31E24">
        <w:t>4)</w:t>
      </w:r>
      <w:r w:rsidRPr="00C31E24">
        <w:tab/>
        <w:t>shall include an application/vnd.3gpp.mcvideo-affiliation-command+xml MIME body as specified in Annex F.4; and</w:t>
      </w:r>
    </w:p>
    <w:p w14:paraId="74A1C85B" w14:textId="77777777" w:rsidR="00784A32" w:rsidRPr="00C31E24" w:rsidRDefault="00784A32" w:rsidP="00784A32">
      <w:pPr>
        <w:pStyle w:val="B1"/>
        <w:rPr>
          <w:rFonts w:eastAsia="SimSun"/>
        </w:rPr>
      </w:pPr>
      <w:r w:rsidRPr="00C31E24">
        <w:t>5)</w:t>
      </w:r>
      <w:r w:rsidRPr="00C31E24">
        <w:tab/>
        <w:t xml:space="preserve">shall send the </w:t>
      </w:r>
      <w:r w:rsidRPr="00C31E24">
        <w:rPr>
          <w:rFonts w:eastAsia="SimSun"/>
        </w:rPr>
        <w:t>SIP MESSAGE request according to rules and procedures of 3GPP TS 24.229 [11].</w:t>
      </w:r>
    </w:p>
    <w:p w14:paraId="7D9040EB" w14:textId="77777777" w:rsidR="00784A32" w:rsidRPr="00C31E24" w:rsidRDefault="00784A32" w:rsidP="00784A32">
      <w:r w:rsidRPr="00C31E24">
        <w:t>On receiving a SIP 2xx response to the SIP MESSAGE request, the MCVideo client shall indicate to the user that the request has been delivered to an MCVideo client of the target MCVideo user.</w:t>
      </w:r>
    </w:p>
    <w:p w14:paraId="22176CF0" w14:textId="77777777" w:rsidR="00784A32" w:rsidRPr="00C31E24" w:rsidRDefault="00784A32" w:rsidP="00784A32">
      <w:r w:rsidRPr="00C31E24">
        <w:t>[TS 24.281, clause 8.2.1.5]</w:t>
      </w:r>
    </w:p>
    <w:p w14:paraId="77BAE683" w14:textId="77777777" w:rsidR="00784A32" w:rsidRPr="00C31E24" w:rsidRDefault="00784A32" w:rsidP="00784A32">
      <w:r w:rsidRPr="00C31E24">
        <w:t>Upon receiving a SIP MESSAGE request containing:</w:t>
      </w:r>
    </w:p>
    <w:p w14:paraId="582A19B0" w14:textId="77777777" w:rsidR="00784A32" w:rsidRPr="00C31E24" w:rsidRDefault="00784A32" w:rsidP="00784A32">
      <w:pPr>
        <w:pStyle w:val="B1"/>
      </w:pPr>
      <w:r w:rsidRPr="00C31E24">
        <w:t>1)</w:t>
      </w:r>
      <w:r w:rsidRPr="00C31E24">
        <w:tab/>
        <w:t>the ICSI value "urn:urn-7:3gpp-service.ims.icsi.mcvideo" (coded as specified in 3GPP TS 24.229 [11]), in a P-Asserted-Service header field according to IETF </w:t>
      </w:r>
      <w:r w:rsidRPr="00C31E24">
        <w:rPr>
          <w:rFonts w:eastAsia="Yu Gothic"/>
        </w:rPr>
        <w:t>RFC 6050 [14]</w:t>
      </w:r>
      <w:r w:rsidRPr="00C31E24">
        <w:t>; and</w:t>
      </w:r>
    </w:p>
    <w:p w14:paraId="62285691" w14:textId="77777777" w:rsidR="00784A32" w:rsidRPr="00C31E24" w:rsidRDefault="00784A32" w:rsidP="00784A32">
      <w:pPr>
        <w:pStyle w:val="B1"/>
      </w:pPr>
      <w:r w:rsidRPr="00C31E24">
        <w:t>2)</w:t>
      </w:r>
      <w:r w:rsidRPr="00C31E24">
        <w:tab/>
        <w:t>an application/vnd.3gpp.mcvideo-affiliation-command+xml MIME body with a list of MCVideo groups for affiliation under the &lt;affiliate&gt; element and a list of MCVideo groups for de-affiliation under the &lt;de-affiliate&gt; element;</w:t>
      </w:r>
    </w:p>
    <w:p w14:paraId="408DEC84" w14:textId="77777777" w:rsidR="00784A32" w:rsidRPr="00C31E24" w:rsidRDefault="00784A32" w:rsidP="00784A32">
      <w:r w:rsidRPr="00C31E24">
        <w:t>then the MCVideo client:</w:t>
      </w:r>
    </w:p>
    <w:p w14:paraId="1FB756C0" w14:textId="77777777" w:rsidR="00784A32" w:rsidRPr="00C31E24" w:rsidRDefault="00784A32" w:rsidP="00784A32">
      <w:pPr>
        <w:pStyle w:val="B1"/>
      </w:pPr>
      <w:r w:rsidRPr="00C31E24">
        <w:t>1)</w:t>
      </w:r>
      <w:r w:rsidRPr="00C31E24">
        <w:tab/>
        <w:t>shall send a 200 (OK) response to the SIP MESSAGE request;</w:t>
      </w:r>
    </w:p>
    <w:p w14:paraId="5787D293" w14:textId="77777777" w:rsidR="00784A32" w:rsidRPr="00C31E24" w:rsidRDefault="00784A32" w:rsidP="00784A32">
      <w:pPr>
        <w:pStyle w:val="B1"/>
      </w:pPr>
      <w:r w:rsidRPr="00C31E24">
        <w:t>2)</w:t>
      </w:r>
      <w:r w:rsidRPr="00C31E24">
        <w:tab/>
        <w:t>shall seek confirmation of the list of MCVideo groups for affiliation and the list of MCVideo groups for de-affiliation, resulting in an accepted list of MCVideo groups for affiliation and an accepted list of MCVideo groups for de-affiliation; and</w:t>
      </w:r>
    </w:p>
    <w:p w14:paraId="10A62E8B" w14:textId="77777777" w:rsidR="00784A32" w:rsidRPr="00C31E24" w:rsidRDefault="00784A32" w:rsidP="00784A32">
      <w:pPr>
        <w:pStyle w:val="B1"/>
      </w:pPr>
      <w:r w:rsidRPr="00C31E24">
        <w:t>3)</w:t>
      </w:r>
      <w:r w:rsidRPr="00C31E24">
        <w:tab/>
        <w:t>if the user accepts the request:</w:t>
      </w:r>
    </w:p>
    <w:p w14:paraId="52543581" w14:textId="77777777" w:rsidR="00784A32" w:rsidRPr="00C31E24" w:rsidRDefault="00784A32" w:rsidP="00784A32">
      <w:pPr>
        <w:pStyle w:val="B2"/>
      </w:pPr>
      <w:r w:rsidRPr="00C31E24">
        <w:t>a)</w:t>
      </w:r>
      <w:r w:rsidRPr="00C31E24">
        <w:tab/>
        <w:t>shall perform affiliation for each entry in the accepted list of MCVideo groups for affiliation for which the MCVideo client is not affiliated, as specified in subclause</w:t>
      </w:r>
      <w:r w:rsidRPr="00C31E24">
        <w:rPr>
          <w:rFonts w:eastAsia="SimSun"/>
        </w:rPr>
        <w:t> </w:t>
      </w:r>
      <w:r w:rsidRPr="00C31E24">
        <w:t>8.2.1.2; and</w:t>
      </w:r>
    </w:p>
    <w:p w14:paraId="039579BF" w14:textId="77777777" w:rsidR="00784A32" w:rsidRPr="00C31E24" w:rsidRDefault="00784A32" w:rsidP="00784A32">
      <w:pPr>
        <w:pStyle w:val="B2"/>
      </w:pPr>
      <w:r w:rsidRPr="00C31E24">
        <w:t>b)</w:t>
      </w:r>
      <w:r w:rsidRPr="00C31E24">
        <w:tab/>
        <w:t>shall perform de-affiliation for each entry in the accepted list of MCVideo groups for de-affiliation for which the MCVideo client is affiliated, as specified in subclause</w:t>
      </w:r>
      <w:r w:rsidRPr="00C31E24">
        <w:rPr>
          <w:rFonts w:eastAsia="SimSun"/>
        </w:rPr>
        <w:t> </w:t>
      </w:r>
      <w:r w:rsidRPr="00C31E24">
        <w:t>8.2.1.2.</w:t>
      </w:r>
    </w:p>
    <w:p w14:paraId="186C4CBC" w14:textId="77777777" w:rsidR="00784A32" w:rsidRPr="00C31E24" w:rsidRDefault="00784A32" w:rsidP="00764DD4">
      <w:pPr>
        <w:pStyle w:val="H6"/>
      </w:pPr>
      <w:bookmarkStart w:id="208" w:name="_Toc52787469"/>
      <w:bookmarkStart w:id="209" w:name="_Toc52787649"/>
      <w:bookmarkStart w:id="210" w:name="_Toc75906902"/>
      <w:bookmarkStart w:id="211" w:name="_Toc75907239"/>
      <w:r w:rsidRPr="00C31E24">
        <w:t>5.3.3</w:t>
      </w:r>
      <w:r w:rsidRPr="00C31E24">
        <w:tab/>
        <w:t>Test description</w:t>
      </w:r>
      <w:bookmarkEnd w:id="208"/>
      <w:bookmarkEnd w:id="209"/>
      <w:bookmarkEnd w:id="210"/>
      <w:bookmarkEnd w:id="211"/>
    </w:p>
    <w:p w14:paraId="0DC8928E" w14:textId="77777777" w:rsidR="00784A32" w:rsidRPr="00C31E24" w:rsidRDefault="00784A32" w:rsidP="00764DD4">
      <w:pPr>
        <w:pStyle w:val="H6"/>
      </w:pPr>
      <w:bookmarkStart w:id="212" w:name="_Toc52787470"/>
      <w:bookmarkStart w:id="213" w:name="_Toc52787650"/>
      <w:bookmarkStart w:id="214" w:name="_Toc75906903"/>
      <w:bookmarkStart w:id="215" w:name="_Toc75907240"/>
      <w:r w:rsidRPr="00C31E24">
        <w:t>5.3.3.1</w:t>
      </w:r>
      <w:r w:rsidRPr="00C31E24">
        <w:tab/>
        <w:t>Pre-test conditions</w:t>
      </w:r>
      <w:bookmarkEnd w:id="212"/>
      <w:bookmarkEnd w:id="213"/>
      <w:bookmarkEnd w:id="214"/>
      <w:bookmarkEnd w:id="215"/>
    </w:p>
    <w:p w14:paraId="199A73A2" w14:textId="77777777" w:rsidR="007B5CF8" w:rsidRPr="00C31E24" w:rsidRDefault="007B5CF8" w:rsidP="007B5CF8">
      <w:r w:rsidRPr="00C31E24">
        <w:t>Same pre-test conditions as for MCPTT test case 5.3 (TS 36.579-2 [24]) with the following exception(s):</w:t>
      </w:r>
    </w:p>
    <w:p w14:paraId="5552C23A" w14:textId="77777777" w:rsidR="007B5CF8" w:rsidRPr="00C31E24" w:rsidRDefault="007B5CF8" w:rsidP="007B5CF8">
      <w:pPr>
        <w:pStyle w:val="B1"/>
      </w:pPr>
      <w:r w:rsidRPr="00C31E24">
        <w:t>-</w:t>
      </w:r>
      <w:r w:rsidRPr="00C31E24">
        <w:tab/>
        <w:t>The term "MCPTT" is replaced with "MCVideo"</w:t>
      </w:r>
    </w:p>
    <w:p w14:paraId="7CD8C632" w14:textId="77777777" w:rsidR="007B5CF8" w:rsidRPr="00C31E24" w:rsidRDefault="00784A32" w:rsidP="007B5CF8">
      <w:pPr>
        <w:pStyle w:val="H6"/>
      </w:pPr>
      <w:bookmarkStart w:id="216" w:name="_Toc52787471"/>
      <w:bookmarkStart w:id="217" w:name="_Toc52787651"/>
      <w:bookmarkStart w:id="218" w:name="_Toc75906904"/>
      <w:bookmarkStart w:id="219" w:name="_Toc75907241"/>
      <w:r w:rsidRPr="00C31E24">
        <w:t>5.3.3.2</w:t>
      </w:r>
      <w:r w:rsidRPr="00C31E24">
        <w:tab/>
        <w:t>Test procedure sequence</w:t>
      </w:r>
      <w:bookmarkEnd w:id="216"/>
      <w:bookmarkEnd w:id="217"/>
      <w:bookmarkEnd w:id="218"/>
      <w:bookmarkEnd w:id="219"/>
    </w:p>
    <w:p w14:paraId="2338780F" w14:textId="77777777" w:rsidR="007B5CF8" w:rsidRPr="00C31E24" w:rsidRDefault="007B5CF8" w:rsidP="007B5CF8">
      <w:r w:rsidRPr="00C31E24">
        <w:t>Same test procedure sequence as for MCPTT test case 5.3 (TS 36.579-2 [24]) with the following exception(s):</w:t>
      </w:r>
    </w:p>
    <w:p w14:paraId="4168C162" w14:textId="1302ECCE" w:rsidR="00784A32" w:rsidRPr="00C31E24" w:rsidRDefault="007B5CF8" w:rsidP="00C31E24">
      <w:r w:rsidRPr="00C31E24">
        <w:t>-</w:t>
      </w:r>
      <w:r w:rsidRPr="00C31E24">
        <w:tab/>
        <w:t>The term "MCPTT" is replaced with "MCVideo"</w:t>
      </w:r>
    </w:p>
    <w:p w14:paraId="6F4ED2F7" w14:textId="77777777" w:rsidR="007B5CF8" w:rsidRPr="00C31E24" w:rsidRDefault="00784A32" w:rsidP="007B5CF8">
      <w:pPr>
        <w:pStyle w:val="H6"/>
      </w:pPr>
      <w:bookmarkStart w:id="220" w:name="_Toc52787472"/>
      <w:bookmarkStart w:id="221" w:name="_Toc52787652"/>
      <w:bookmarkStart w:id="222" w:name="_Toc75906905"/>
      <w:bookmarkStart w:id="223" w:name="_Toc75907242"/>
      <w:r w:rsidRPr="00C31E24">
        <w:t>5.3.3.3</w:t>
      </w:r>
      <w:r w:rsidRPr="00C31E24">
        <w:tab/>
        <w:t>Specific message contents</w:t>
      </w:r>
      <w:bookmarkEnd w:id="220"/>
      <w:bookmarkEnd w:id="221"/>
      <w:bookmarkEnd w:id="222"/>
      <w:bookmarkEnd w:id="223"/>
    </w:p>
    <w:p w14:paraId="3E003D73" w14:textId="77777777" w:rsidR="007B5CF8" w:rsidRPr="00C31E24" w:rsidRDefault="007B5CF8" w:rsidP="007B5CF8">
      <w:r w:rsidRPr="00C31E24">
        <w:t>Same specific message contents as for MCPTT test case 5.3 (TS 36.579-2 [24]) with the following exception(s):</w:t>
      </w:r>
    </w:p>
    <w:p w14:paraId="2A424390" w14:textId="77777777" w:rsidR="007B5CF8" w:rsidRPr="00C31E24" w:rsidRDefault="007B5CF8" w:rsidP="007B5CF8">
      <w:pPr>
        <w:pStyle w:val="B1"/>
      </w:pPr>
      <w:r w:rsidRPr="00C31E24">
        <w:t>-</w:t>
      </w:r>
      <w:r w:rsidRPr="00C31E24">
        <w:tab/>
        <w:t>The term "MCPTT" is replaced with "MCVideo"</w:t>
      </w:r>
    </w:p>
    <w:p w14:paraId="27A5DC96" w14:textId="55B02596" w:rsidR="00784A32" w:rsidRPr="00C31E24" w:rsidRDefault="007B5CF8" w:rsidP="00C31E24">
      <w:pPr>
        <w:pStyle w:val="B1"/>
      </w:pPr>
      <w:r w:rsidRPr="00C31E24">
        <w:t>-</w:t>
      </w:r>
      <w:r w:rsidRPr="00C31E24">
        <w:tab/>
        <w:t>Condition MCVIDEO is used for all messages.</w:t>
      </w:r>
    </w:p>
    <w:p w14:paraId="4C81A916" w14:textId="77777777" w:rsidR="00784A32" w:rsidRPr="00C31E24" w:rsidRDefault="00784A32" w:rsidP="00784A32">
      <w:pPr>
        <w:pStyle w:val="Heading2"/>
      </w:pPr>
      <w:bookmarkStart w:id="224" w:name="_Toc52787473"/>
      <w:bookmarkStart w:id="225" w:name="_Toc52787653"/>
      <w:bookmarkStart w:id="226" w:name="_Toc75906906"/>
      <w:bookmarkStart w:id="227" w:name="_Toc75907243"/>
      <w:bookmarkStart w:id="228" w:name="_Toc84345709"/>
      <w:bookmarkStart w:id="229" w:name="_Toc99871257"/>
      <w:r w:rsidRPr="00C31E24">
        <w:lastRenderedPageBreak/>
        <w:t>5.4</w:t>
      </w:r>
      <w:r w:rsidRPr="00C31E24">
        <w:tab/>
        <w:t>Configuration / Determination of MCVideo Service Settings / Current Active MCVideo Settings / De-subscribe</w:t>
      </w:r>
      <w:bookmarkEnd w:id="224"/>
      <w:bookmarkEnd w:id="225"/>
      <w:bookmarkEnd w:id="226"/>
      <w:bookmarkEnd w:id="227"/>
      <w:bookmarkEnd w:id="228"/>
      <w:bookmarkEnd w:id="229"/>
    </w:p>
    <w:p w14:paraId="25408357" w14:textId="77777777" w:rsidR="00784A32" w:rsidRPr="00C31E24" w:rsidRDefault="00784A32" w:rsidP="00764DD4">
      <w:pPr>
        <w:pStyle w:val="H6"/>
      </w:pPr>
      <w:bookmarkStart w:id="230" w:name="_Toc52787474"/>
      <w:bookmarkStart w:id="231" w:name="_Toc52787654"/>
      <w:bookmarkStart w:id="232" w:name="_Toc75906907"/>
      <w:bookmarkStart w:id="233" w:name="_Toc75907244"/>
      <w:r w:rsidRPr="00C31E24">
        <w:t>5.4.1</w:t>
      </w:r>
      <w:r w:rsidRPr="00C31E24">
        <w:tab/>
        <w:t>Test Purpose (TP)</w:t>
      </w:r>
      <w:bookmarkEnd w:id="230"/>
      <w:bookmarkEnd w:id="231"/>
      <w:bookmarkEnd w:id="232"/>
      <w:bookmarkEnd w:id="233"/>
    </w:p>
    <w:p w14:paraId="36FB6BFC" w14:textId="77777777" w:rsidR="00784A32" w:rsidRPr="00C31E24" w:rsidRDefault="00784A32" w:rsidP="00784A32">
      <w:pPr>
        <w:pStyle w:val="H6"/>
      </w:pPr>
      <w:r w:rsidRPr="00C31E24">
        <w:t>(1)</w:t>
      </w:r>
    </w:p>
    <w:p w14:paraId="666A720B"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registered and authorised for MCVIDEO Service }</w:t>
      </w:r>
    </w:p>
    <w:p w14:paraId="1CA6057C" w14:textId="77777777" w:rsidR="00784A32" w:rsidRPr="00C31E24" w:rsidRDefault="00784A32" w:rsidP="00784A32">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MCVideo User requests to verify the currently active MCVideo service settings or to discover MCVideo service settings }</w:t>
      </w:r>
    </w:p>
    <w:p w14:paraId="282D38B2"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SUBSCRIBE message to find the MCVideo service settings </w:t>
      </w:r>
      <w:r w:rsidRPr="00C31E24">
        <w:rPr>
          <w:b/>
          <w:bCs/>
          <w:noProof w:val="0"/>
        </w:rPr>
        <w:t>and</w:t>
      </w:r>
      <w:r w:rsidRPr="00C31E24">
        <w:rPr>
          <w:noProof w:val="0"/>
        </w:rPr>
        <w:t xml:space="preserve"> responds to the SIP NOTIFY message with a SIP 200 (OK) message }</w:t>
      </w:r>
    </w:p>
    <w:p w14:paraId="69E4C58D" w14:textId="77777777" w:rsidR="00784A32" w:rsidRPr="00C31E24" w:rsidRDefault="00784A32" w:rsidP="00784A32">
      <w:pPr>
        <w:pStyle w:val="PL"/>
        <w:rPr>
          <w:noProof w:val="0"/>
        </w:rPr>
      </w:pPr>
      <w:r w:rsidRPr="00C31E24">
        <w:rPr>
          <w:noProof w:val="0"/>
        </w:rPr>
        <w:t xml:space="preserve">            }</w:t>
      </w:r>
    </w:p>
    <w:p w14:paraId="087B979B" w14:textId="77777777" w:rsidR="00784A32" w:rsidRPr="00C31E24" w:rsidRDefault="00784A32" w:rsidP="00784A32">
      <w:pPr>
        <w:pStyle w:val="PL"/>
        <w:rPr>
          <w:noProof w:val="0"/>
        </w:rPr>
      </w:pPr>
    </w:p>
    <w:p w14:paraId="0873BF92" w14:textId="77777777" w:rsidR="00784A32" w:rsidRPr="00C31E24" w:rsidRDefault="00784A32" w:rsidP="00784A32">
      <w:pPr>
        <w:pStyle w:val="H6"/>
      </w:pPr>
      <w:r w:rsidRPr="00C31E24">
        <w:t>(2)</w:t>
      </w:r>
    </w:p>
    <w:p w14:paraId="5B890899"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already subscribed to find the MCVideo service settings }</w:t>
      </w:r>
    </w:p>
    <w:p w14:paraId="331BB724" w14:textId="77777777" w:rsidR="00784A32" w:rsidRPr="00C31E24" w:rsidRDefault="00784A32" w:rsidP="00784A32">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MCVideo User requests to re-subscribe for MCVideo service settings }</w:t>
      </w:r>
    </w:p>
    <w:p w14:paraId="494DA696"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SUBSCRIBE message to re-subscribe for the MCVideo service settings </w:t>
      </w:r>
      <w:r w:rsidRPr="00C31E24">
        <w:rPr>
          <w:b/>
          <w:bCs/>
          <w:noProof w:val="0"/>
        </w:rPr>
        <w:t>and</w:t>
      </w:r>
      <w:r w:rsidRPr="00C31E24">
        <w:rPr>
          <w:noProof w:val="0"/>
        </w:rPr>
        <w:t xml:space="preserve"> responds to the SIP NOTIFY message with a SIP 200 (OK) message }</w:t>
      </w:r>
    </w:p>
    <w:p w14:paraId="42FC9F69" w14:textId="77777777" w:rsidR="00784A32" w:rsidRPr="00C31E24" w:rsidRDefault="00784A32" w:rsidP="00784A32">
      <w:pPr>
        <w:pStyle w:val="PL"/>
        <w:rPr>
          <w:noProof w:val="0"/>
        </w:rPr>
      </w:pPr>
      <w:r w:rsidRPr="00C31E24">
        <w:rPr>
          <w:noProof w:val="0"/>
        </w:rPr>
        <w:t xml:space="preserve">            }</w:t>
      </w:r>
    </w:p>
    <w:p w14:paraId="707C4D98" w14:textId="77777777" w:rsidR="00784A32" w:rsidRPr="00C31E24" w:rsidRDefault="00784A32" w:rsidP="00784A32">
      <w:pPr>
        <w:pStyle w:val="PL"/>
        <w:rPr>
          <w:noProof w:val="0"/>
        </w:rPr>
      </w:pPr>
    </w:p>
    <w:p w14:paraId="6BB9A0E0" w14:textId="77777777" w:rsidR="00784A32" w:rsidRPr="00C31E24" w:rsidRDefault="00784A32" w:rsidP="00784A32">
      <w:pPr>
        <w:pStyle w:val="H6"/>
      </w:pPr>
      <w:r w:rsidRPr="00C31E24">
        <w:t>(3)</w:t>
      </w:r>
    </w:p>
    <w:p w14:paraId="4B5D9780"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already subscribed to find the MCVideo service settings }</w:t>
      </w:r>
    </w:p>
    <w:p w14:paraId="6089F984" w14:textId="77777777" w:rsidR="00784A32" w:rsidRPr="00C31E24" w:rsidRDefault="00784A32" w:rsidP="00784A32">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MCVideo User requests to de-subscribe for MCVideo service settings }</w:t>
      </w:r>
    </w:p>
    <w:p w14:paraId="28362C00"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SUBSCRIBE message to de-subscribe for the MCVideo service settings </w:t>
      </w:r>
      <w:r w:rsidRPr="00C31E24">
        <w:rPr>
          <w:b/>
          <w:bCs/>
          <w:noProof w:val="0"/>
        </w:rPr>
        <w:t>and</w:t>
      </w:r>
      <w:r w:rsidRPr="00C31E24">
        <w:rPr>
          <w:noProof w:val="0"/>
        </w:rPr>
        <w:t xml:space="preserve"> responds to the SIP NOTIFY message with a SIP 200 (OK) message }</w:t>
      </w:r>
    </w:p>
    <w:p w14:paraId="4142B6D2" w14:textId="77777777" w:rsidR="00784A32" w:rsidRPr="00C31E24" w:rsidRDefault="00784A32" w:rsidP="00784A32">
      <w:pPr>
        <w:pStyle w:val="PL"/>
        <w:rPr>
          <w:noProof w:val="0"/>
        </w:rPr>
      </w:pPr>
      <w:r w:rsidRPr="00C31E24">
        <w:rPr>
          <w:noProof w:val="0"/>
        </w:rPr>
        <w:t xml:space="preserve">            }</w:t>
      </w:r>
    </w:p>
    <w:p w14:paraId="376C6052" w14:textId="77777777" w:rsidR="00784A32" w:rsidRPr="00C31E24" w:rsidRDefault="00784A32" w:rsidP="00784A32">
      <w:pPr>
        <w:pStyle w:val="PL"/>
        <w:rPr>
          <w:noProof w:val="0"/>
        </w:rPr>
      </w:pPr>
    </w:p>
    <w:p w14:paraId="53B7EEF2" w14:textId="77777777" w:rsidR="00784A32" w:rsidRPr="00C31E24" w:rsidRDefault="00784A32" w:rsidP="00764DD4">
      <w:pPr>
        <w:pStyle w:val="H6"/>
      </w:pPr>
      <w:bookmarkStart w:id="234" w:name="_Toc52787475"/>
      <w:bookmarkStart w:id="235" w:name="_Toc52787655"/>
      <w:bookmarkStart w:id="236" w:name="_Toc75906908"/>
      <w:bookmarkStart w:id="237" w:name="_Toc75907245"/>
      <w:r w:rsidRPr="00C31E24">
        <w:t>5.4.2</w:t>
      </w:r>
      <w:r w:rsidRPr="00C31E24">
        <w:tab/>
        <w:t>Conformance requirements</w:t>
      </w:r>
      <w:bookmarkEnd w:id="234"/>
      <w:bookmarkEnd w:id="235"/>
      <w:bookmarkEnd w:id="236"/>
      <w:bookmarkEnd w:id="237"/>
    </w:p>
    <w:p w14:paraId="5256ACDA" w14:textId="77777777" w:rsidR="00784A32" w:rsidRPr="00C31E24" w:rsidRDefault="00784A32" w:rsidP="00784A32">
      <w:pPr>
        <w:keepNext/>
        <w:keepLines/>
      </w:pPr>
      <w:r w:rsidRPr="00C31E24">
        <w:t xml:space="preserve">References: The conformance requirements covered in the present TC are specified in: TS 24.281 clause 7.2.4.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Rel-14 requirements.</w:t>
      </w:r>
    </w:p>
    <w:p w14:paraId="62321976" w14:textId="77777777" w:rsidR="00784A32" w:rsidRPr="00C31E24" w:rsidRDefault="00784A32" w:rsidP="00784A32">
      <w:r w:rsidRPr="00C31E24">
        <w:t>[TS 24.281, clause 7.2.4]</w:t>
      </w:r>
    </w:p>
    <w:p w14:paraId="37079DC8" w14:textId="77777777" w:rsidR="00784A32" w:rsidRPr="00C31E24" w:rsidRDefault="00784A32" w:rsidP="00784A32">
      <w:pPr>
        <w:rPr>
          <w:rFonts w:eastAsia="SimSun"/>
        </w:rPr>
      </w:pPr>
      <w:r w:rsidRPr="00C31E24">
        <w:t xml:space="preserve">In order to discover MCVideo service settings of another MCVideo client of the same MCVideo user or to verify the currently active MCVideo service settings of this MCVideo client, the MCVideo client shall generate an initial SIP SUBSCRIBE request according to 3GPP TS 24.229 [11], IETF RFC 6665 [16], and </w:t>
      </w:r>
      <w:r w:rsidRPr="00C31E24">
        <w:rPr>
          <w:rFonts w:eastAsia="SimSun"/>
        </w:rPr>
        <w:t>IETF RFC 4354 [53].</w:t>
      </w:r>
    </w:p>
    <w:p w14:paraId="3A3CDA4C" w14:textId="77777777" w:rsidR="00784A32" w:rsidRPr="00C31E24" w:rsidRDefault="00784A32" w:rsidP="00784A32">
      <w:r w:rsidRPr="00C31E24">
        <w:rPr>
          <w:rFonts w:eastAsia="SimSun"/>
        </w:rPr>
        <w:t>In the SIP SUBSCRIBE request, the MCVideo client:</w:t>
      </w:r>
    </w:p>
    <w:p w14:paraId="4B8F6AE1" w14:textId="77777777" w:rsidR="00784A32" w:rsidRPr="00C31E24" w:rsidRDefault="00784A32" w:rsidP="00784A32">
      <w:pPr>
        <w:pStyle w:val="B1"/>
        <w:rPr>
          <w:rFonts w:eastAsia="SimSun"/>
        </w:rPr>
      </w:pPr>
      <w:r w:rsidRPr="00C31E24">
        <w:rPr>
          <w:rFonts w:eastAsia="SimSun"/>
        </w:rPr>
        <w:t>1)</w:t>
      </w:r>
      <w:r w:rsidRPr="00C31E24">
        <w:rPr>
          <w:rFonts w:eastAsia="SimSun"/>
        </w:rPr>
        <w:tab/>
        <w:t xml:space="preserve">shall set the Request-URI to the public service identity </w:t>
      </w:r>
      <w:r w:rsidRPr="00C31E24">
        <w:t>identifying the originating participating MCVideo function serving the MCVideo user</w:t>
      </w:r>
      <w:r w:rsidRPr="00C31E24">
        <w:rPr>
          <w:rFonts w:eastAsia="SimSun"/>
        </w:rPr>
        <w:t>;</w:t>
      </w:r>
    </w:p>
    <w:p w14:paraId="58040856" w14:textId="77777777" w:rsidR="00784A32" w:rsidRPr="00C31E24" w:rsidRDefault="00784A32" w:rsidP="00784A32">
      <w:pPr>
        <w:pStyle w:val="B1"/>
      </w:pPr>
      <w:r w:rsidRPr="00C31E24">
        <w:rPr>
          <w:rFonts w:eastAsia="SimSun"/>
        </w:rPr>
        <w:t>2)</w:t>
      </w:r>
      <w:r w:rsidRPr="00C31E24">
        <w:rPr>
          <w:rFonts w:eastAsia="SimSun"/>
        </w:rPr>
        <w:tab/>
        <w:t xml:space="preserve">shall include an </w:t>
      </w:r>
      <w:r w:rsidRPr="00C31E24">
        <w:t>application/vnd.3gpp.mcvideo-info+xml MIME body. In the application/vnd.3gpp.mcvideo-info+xml MIME body, the MCVideo client shall include the &lt;mcvideo-request-uri&gt; element set to the MCVideo ID of the MCVideo user;</w:t>
      </w:r>
    </w:p>
    <w:p w14:paraId="2DC0B9D6" w14:textId="77777777" w:rsidR="00784A32" w:rsidRPr="00C31E24" w:rsidRDefault="00784A32" w:rsidP="00784A32">
      <w:pPr>
        <w:pStyle w:val="B1"/>
      </w:pPr>
      <w:r w:rsidRPr="00C31E24">
        <w:t>3)</w:t>
      </w:r>
      <w:r w:rsidRPr="00C31E24">
        <w:tab/>
        <w:t>shall include the ICSI value "urn:urn-7:3gpp-service.ims.icsi.mcvideo" (</w:t>
      </w:r>
      <w:r w:rsidRPr="00C31E24">
        <w:rPr>
          <w:lang w:eastAsia="zh-CN"/>
        </w:rPr>
        <w:t xml:space="preserve">coded as specified in </w:t>
      </w:r>
      <w:r w:rsidRPr="00C31E24">
        <w:t>3GPP TS 24.229 [11]</w:t>
      </w:r>
      <w:r w:rsidRPr="00C31E24">
        <w:rPr>
          <w:lang w:eastAsia="zh-CN"/>
        </w:rPr>
        <w:t xml:space="preserve">), </w:t>
      </w:r>
      <w:r w:rsidRPr="00C31E24">
        <w:t>in a P-Preferred-Service header field according to IETF </w:t>
      </w:r>
      <w:r w:rsidRPr="00C31E24">
        <w:rPr>
          <w:rFonts w:eastAsia="Yu Gothic"/>
        </w:rPr>
        <w:t>RFC 6050 [14]</w:t>
      </w:r>
      <w:r w:rsidRPr="00C31E24">
        <w:t>;</w:t>
      </w:r>
    </w:p>
    <w:p w14:paraId="55A6247A" w14:textId="77777777" w:rsidR="00784A32" w:rsidRPr="00C31E24" w:rsidRDefault="00784A32" w:rsidP="00784A32">
      <w:pPr>
        <w:pStyle w:val="B1"/>
        <w:rPr>
          <w:rFonts w:eastAsia="SimSun"/>
        </w:rPr>
      </w:pPr>
      <w:r w:rsidRPr="00C31E24">
        <w:rPr>
          <w:rFonts w:eastAsia="SimSun"/>
        </w:rPr>
        <w:t>4)</w:t>
      </w:r>
      <w:r w:rsidRPr="00C31E24">
        <w:rPr>
          <w:rFonts w:eastAsia="SimSun"/>
        </w:rPr>
        <w:tab/>
        <w:t>shall set the Event header field to the 'poc-settings' value;</w:t>
      </w:r>
    </w:p>
    <w:p w14:paraId="61D23F13" w14:textId="77777777" w:rsidR="00784A32" w:rsidRPr="00C31E24" w:rsidRDefault="00784A32" w:rsidP="00784A32">
      <w:pPr>
        <w:pStyle w:val="B1"/>
      </w:pPr>
      <w:r w:rsidRPr="00C31E24">
        <w:t>5)</w:t>
      </w:r>
      <w:r w:rsidRPr="00C31E24">
        <w:tab/>
        <w:t xml:space="preserve">shall include an Accept header field containing the </w:t>
      </w:r>
      <w:r w:rsidRPr="00C31E24">
        <w:rPr>
          <w:rFonts w:eastAsia="SimSun"/>
        </w:rPr>
        <w:t>"application/poc-settings+xml" MIME type</w:t>
      </w:r>
      <w:r w:rsidRPr="00C31E24">
        <w:t>;</w:t>
      </w:r>
    </w:p>
    <w:p w14:paraId="59CAA52D" w14:textId="77777777" w:rsidR="00784A32" w:rsidRPr="00C31E24" w:rsidRDefault="00784A32" w:rsidP="00784A32">
      <w:pPr>
        <w:pStyle w:val="B1"/>
        <w:rPr>
          <w:rFonts w:eastAsia="SimSun"/>
        </w:rPr>
      </w:pPr>
      <w:r w:rsidRPr="00C31E24">
        <w:rPr>
          <w:rFonts w:eastAsia="SimSun"/>
        </w:rPr>
        <w:t>6)</w:t>
      </w:r>
      <w:r w:rsidRPr="00C31E24">
        <w:rPr>
          <w:rFonts w:eastAsia="SimSun"/>
        </w:rPr>
        <w:tab/>
        <w:t>if the MCVideo client wants to receive the current status and later notification, shall set the Expires header field according to IETF RFC 6665 [16], to 4294967295; and</w:t>
      </w:r>
    </w:p>
    <w:p w14:paraId="4E2F910E" w14:textId="77777777" w:rsidR="00784A32" w:rsidRPr="00C31E24" w:rsidRDefault="00784A32" w:rsidP="00784A32">
      <w:pPr>
        <w:pStyle w:val="NO"/>
        <w:rPr>
          <w:rFonts w:eastAsia="SimSun"/>
        </w:rPr>
      </w:pPr>
      <w:r w:rsidRPr="00C31E24">
        <w:rPr>
          <w:rFonts w:eastAsia="SimSun"/>
        </w:rPr>
        <w:lastRenderedPageBreak/>
        <w:t>NOTE 1:</w:t>
      </w:r>
      <w:r w:rsidRPr="00C31E24">
        <w:rPr>
          <w:rFonts w:eastAsia="SimSun"/>
        </w:rPr>
        <w:tab/>
        <w:t>4294967295, which is equal to 2</w:t>
      </w:r>
      <w:r w:rsidRPr="00C31E24">
        <w:rPr>
          <w:rFonts w:eastAsia="SimSun"/>
          <w:vertAlign w:val="superscript"/>
        </w:rPr>
        <w:t>32</w:t>
      </w:r>
      <w:r w:rsidRPr="00C31E24">
        <w:rPr>
          <w:rFonts w:eastAsia="SimSun"/>
        </w:rPr>
        <w:t>-1, is the highest value defined for Expires header field in IETF RFC 3261 [15].</w:t>
      </w:r>
    </w:p>
    <w:p w14:paraId="11DC9A89" w14:textId="77777777" w:rsidR="00784A32" w:rsidRPr="00C31E24" w:rsidRDefault="00784A32" w:rsidP="00784A32">
      <w:pPr>
        <w:pStyle w:val="B1"/>
        <w:rPr>
          <w:rFonts w:eastAsia="SimSun"/>
        </w:rPr>
      </w:pPr>
      <w:r w:rsidRPr="00C31E24">
        <w:rPr>
          <w:rFonts w:eastAsia="SimSun"/>
        </w:rPr>
        <w:t>7)</w:t>
      </w:r>
      <w:r w:rsidRPr="00C31E24">
        <w:rPr>
          <w:rFonts w:eastAsia="SimSun"/>
        </w:rPr>
        <w:tab/>
        <w:t>if the MCVideo client wants to fetch the current state only, shall set the Expires header field according to IETF RFC 6665 [16], to zero.</w:t>
      </w:r>
    </w:p>
    <w:p w14:paraId="57212214" w14:textId="77777777" w:rsidR="00784A32" w:rsidRPr="00C31E24" w:rsidRDefault="00784A32" w:rsidP="00784A32">
      <w:r w:rsidRPr="00C31E24">
        <w:t xml:space="preserve">In order to re-subscribe or de-subscribe, the MCVideo client shall generate an in-dialog SIP SUBSCRIBE request according to 3GPP TS 24.229 [11], IETF RFC 6665 [16], </w:t>
      </w:r>
      <w:r w:rsidRPr="00C31E24">
        <w:rPr>
          <w:rFonts w:eastAsia="SimSun"/>
        </w:rPr>
        <w:t>IETF RFC 4354 [53]. In the SIP SUBSCRIBE request, the MCVideo client:</w:t>
      </w:r>
    </w:p>
    <w:p w14:paraId="2D254ED4" w14:textId="77777777" w:rsidR="00784A32" w:rsidRPr="00C31E24" w:rsidRDefault="00784A32" w:rsidP="00784A32">
      <w:pPr>
        <w:pStyle w:val="B1"/>
        <w:rPr>
          <w:rFonts w:eastAsia="SimSun"/>
        </w:rPr>
      </w:pPr>
      <w:r w:rsidRPr="00C31E24">
        <w:rPr>
          <w:rFonts w:eastAsia="SimSun"/>
        </w:rPr>
        <w:t>1)</w:t>
      </w:r>
      <w:r w:rsidRPr="00C31E24">
        <w:rPr>
          <w:rFonts w:eastAsia="SimSun"/>
        </w:rPr>
        <w:tab/>
        <w:t>shall set the Event header field to the 'poc-settings' value;</w:t>
      </w:r>
    </w:p>
    <w:p w14:paraId="0B4DF4A2" w14:textId="77777777" w:rsidR="00784A32" w:rsidRPr="00C31E24" w:rsidRDefault="00784A32" w:rsidP="00784A32">
      <w:pPr>
        <w:pStyle w:val="B1"/>
      </w:pPr>
      <w:r w:rsidRPr="00C31E24">
        <w:t>2)</w:t>
      </w:r>
      <w:r w:rsidRPr="00C31E24">
        <w:tab/>
        <w:t xml:space="preserve">shall include an Accept header field containing the </w:t>
      </w:r>
      <w:r w:rsidRPr="00C31E24">
        <w:rPr>
          <w:rFonts w:eastAsia="SimSun"/>
        </w:rPr>
        <w:t>"application/poc-settings+xml" MIME type</w:t>
      </w:r>
      <w:r w:rsidRPr="00C31E24">
        <w:t>;</w:t>
      </w:r>
    </w:p>
    <w:p w14:paraId="48AEA79E" w14:textId="77777777" w:rsidR="00784A32" w:rsidRPr="00C31E24" w:rsidRDefault="00784A32" w:rsidP="00784A32">
      <w:pPr>
        <w:pStyle w:val="B1"/>
        <w:rPr>
          <w:rFonts w:eastAsia="SimSun"/>
        </w:rPr>
      </w:pPr>
      <w:r w:rsidRPr="00C31E24">
        <w:rPr>
          <w:rFonts w:eastAsia="SimSun"/>
        </w:rPr>
        <w:t>3)</w:t>
      </w:r>
      <w:r w:rsidRPr="00C31E24">
        <w:rPr>
          <w:rFonts w:eastAsia="SimSun"/>
        </w:rPr>
        <w:tab/>
        <w:t>if the MCVideo client wants to receive the current status and later notification, shall set the Expires header field according to IETF RFC 6665 [16], to 4294967295; and</w:t>
      </w:r>
    </w:p>
    <w:p w14:paraId="6F613E26" w14:textId="77777777" w:rsidR="00784A32" w:rsidRPr="00C31E24" w:rsidRDefault="00784A32" w:rsidP="00784A32">
      <w:pPr>
        <w:pStyle w:val="NO"/>
        <w:rPr>
          <w:rFonts w:eastAsia="SimSun"/>
        </w:rPr>
      </w:pPr>
      <w:r w:rsidRPr="00C31E24">
        <w:rPr>
          <w:rFonts w:eastAsia="SimSun"/>
        </w:rPr>
        <w:t>NOTE 2:</w:t>
      </w:r>
      <w:r w:rsidRPr="00C31E24">
        <w:rPr>
          <w:rFonts w:eastAsia="SimSun"/>
        </w:rPr>
        <w:tab/>
        <w:t>4294967295, which is equal to 2</w:t>
      </w:r>
      <w:r w:rsidRPr="00C31E24">
        <w:rPr>
          <w:rFonts w:eastAsia="SimSun"/>
          <w:vertAlign w:val="superscript"/>
        </w:rPr>
        <w:t>32</w:t>
      </w:r>
      <w:r w:rsidRPr="00C31E24">
        <w:rPr>
          <w:rFonts w:eastAsia="SimSun"/>
        </w:rPr>
        <w:t>-1, is the highest value defined for Expires header field in IETF RFC 3261 [15].</w:t>
      </w:r>
    </w:p>
    <w:p w14:paraId="009A2B46" w14:textId="77777777" w:rsidR="00784A32" w:rsidRPr="00C31E24" w:rsidRDefault="00784A32" w:rsidP="00784A32">
      <w:pPr>
        <w:pStyle w:val="B1"/>
        <w:rPr>
          <w:rFonts w:eastAsia="SimSun"/>
        </w:rPr>
      </w:pPr>
      <w:r w:rsidRPr="00C31E24">
        <w:rPr>
          <w:rFonts w:eastAsia="SimSun"/>
        </w:rPr>
        <w:t>4)</w:t>
      </w:r>
      <w:r w:rsidRPr="00C31E24">
        <w:rPr>
          <w:rFonts w:eastAsia="SimSun"/>
        </w:rPr>
        <w:tab/>
        <w:t>if the MCVideo client wants to de-subscribe, shall set the Expires header field according to IETF RFC 6665 [16], to zero.</w:t>
      </w:r>
    </w:p>
    <w:p w14:paraId="357ACC76" w14:textId="77777777" w:rsidR="00784A32" w:rsidRPr="00C31E24" w:rsidRDefault="00784A32" w:rsidP="00784A32">
      <w:pPr>
        <w:rPr>
          <w:rFonts w:eastAsia="SimSun"/>
        </w:rPr>
      </w:pPr>
      <w:r w:rsidRPr="00C31E24">
        <w:rPr>
          <w:rFonts w:eastAsia="SimSun"/>
        </w:rPr>
        <w:t xml:space="preserve">Upon receiving a SIP NOTIFY request according to </w:t>
      </w:r>
      <w:r w:rsidRPr="00C31E24">
        <w:t xml:space="preserve">3GPP TS 24.229 [11], IETF RFC 6665 [16] and </w:t>
      </w:r>
      <w:r w:rsidRPr="00C31E24">
        <w:rPr>
          <w:rFonts w:eastAsia="SimSun"/>
        </w:rPr>
        <w:t>IETF RFC 4354 [53], that contains an application/poc-settings+xml MIME body the MCVideo client shall cache:</w:t>
      </w:r>
    </w:p>
    <w:p w14:paraId="43028EE7" w14:textId="77777777" w:rsidR="00784A32" w:rsidRPr="00C31E24" w:rsidRDefault="00784A32" w:rsidP="00784A32">
      <w:pPr>
        <w:pStyle w:val="B1"/>
        <w:rPr>
          <w:rFonts w:eastAsia="SimSun"/>
        </w:rPr>
      </w:pPr>
      <w:r w:rsidRPr="00C31E24">
        <w:rPr>
          <w:rFonts w:eastAsia="SimSun"/>
        </w:rPr>
        <w:t>1)</w:t>
      </w:r>
      <w:r w:rsidRPr="00C31E24">
        <w:rPr>
          <w:rFonts w:eastAsia="SimSun"/>
        </w:rPr>
        <w:tab/>
        <w:t xml:space="preserve">the &lt;am-settings&gt; element of the poc-settings+xml MIME body for each MCVideo client identified by the </w:t>
      </w:r>
      <w:r w:rsidRPr="00C31E24">
        <w:t xml:space="preserve">"id" attribute </w:t>
      </w:r>
      <w:r w:rsidRPr="00C31E24">
        <w:rPr>
          <w:rFonts w:eastAsia="SimSun"/>
        </w:rPr>
        <w:t>according to IETF RFC 4354 [53] as the current Answer-mode indication of that MPCTT client; and</w:t>
      </w:r>
    </w:p>
    <w:p w14:paraId="54311686" w14:textId="77777777" w:rsidR="00784A32" w:rsidRPr="00C31E24" w:rsidRDefault="00784A32" w:rsidP="00784A32">
      <w:pPr>
        <w:pStyle w:val="B1"/>
        <w:rPr>
          <w:rFonts w:eastAsia="SimSun"/>
        </w:rPr>
      </w:pPr>
      <w:r w:rsidRPr="00C31E24">
        <w:rPr>
          <w:rFonts w:eastAsia="SimSun"/>
        </w:rPr>
        <w:t>2)</w:t>
      </w:r>
      <w:r w:rsidRPr="00C31E24">
        <w:rPr>
          <w:rFonts w:eastAsia="SimSun"/>
        </w:rPr>
        <w:tab/>
        <w:t xml:space="preserve">the </w:t>
      </w:r>
      <w:r w:rsidRPr="00C31E24">
        <w:t xml:space="preserve">&lt;selected-user-profile-index&gt; element of the </w:t>
      </w:r>
      <w:r w:rsidRPr="00C31E24">
        <w:rPr>
          <w:rFonts w:eastAsia="SimSun"/>
        </w:rPr>
        <w:t xml:space="preserve">poc-settings+xml MIME body for each MCVideo client identified by the </w:t>
      </w:r>
      <w:r w:rsidRPr="00C31E24">
        <w:t xml:space="preserve">"id" attribute </w:t>
      </w:r>
      <w:r w:rsidRPr="00C31E24">
        <w:rPr>
          <w:rFonts w:eastAsia="SimSun"/>
        </w:rPr>
        <w:t>according to IETF RFC 4354 [53] as the active MCVideo user profile of that MCVideo client.</w:t>
      </w:r>
    </w:p>
    <w:p w14:paraId="7A39EE04" w14:textId="77777777" w:rsidR="00784A32" w:rsidRPr="00C31E24" w:rsidRDefault="00784A32" w:rsidP="00764DD4">
      <w:pPr>
        <w:pStyle w:val="H6"/>
      </w:pPr>
      <w:bookmarkStart w:id="238" w:name="_Toc52787476"/>
      <w:bookmarkStart w:id="239" w:name="_Toc52787656"/>
      <w:bookmarkStart w:id="240" w:name="_Toc75906909"/>
      <w:bookmarkStart w:id="241" w:name="_Toc75907246"/>
      <w:r w:rsidRPr="00C31E24">
        <w:t>5.4.3</w:t>
      </w:r>
      <w:r w:rsidRPr="00C31E24">
        <w:tab/>
        <w:t>Test description</w:t>
      </w:r>
      <w:bookmarkEnd w:id="238"/>
      <w:bookmarkEnd w:id="239"/>
      <w:bookmarkEnd w:id="240"/>
      <w:bookmarkEnd w:id="241"/>
    </w:p>
    <w:p w14:paraId="1B6CF968" w14:textId="77777777" w:rsidR="00784A32" w:rsidRPr="00C31E24" w:rsidRDefault="00784A32" w:rsidP="00764DD4">
      <w:pPr>
        <w:pStyle w:val="H6"/>
      </w:pPr>
      <w:bookmarkStart w:id="242" w:name="_Toc52787477"/>
      <w:bookmarkStart w:id="243" w:name="_Toc52787657"/>
      <w:bookmarkStart w:id="244" w:name="_Toc75906910"/>
      <w:bookmarkStart w:id="245" w:name="_Toc75907247"/>
      <w:r w:rsidRPr="00C31E24">
        <w:t>5.4.3.1</w:t>
      </w:r>
      <w:r w:rsidRPr="00C31E24">
        <w:tab/>
      </w:r>
      <w:r w:rsidRPr="00C31E24">
        <w:tab/>
        <w:t>Pre-test conditions</w:t>
      </w:r>
      <w:bookmarkEnd w:id="242"/>
      <w:bookmarkEnd w:id="243"/>
      <w:bookmarkEnd w:id="244"/>
      <w:bookmarkEnd w:id="245"/>
    </w:p>
    <w:p w14:paraId="07B98201" w14:textId="77777777" w:rsidR="00514499" w:rsidRPr="00C31E24" w:rsidRDefault="00514499" w:rsidP="00514499">
      <w:r w:rsidRPr="00C31E24">
        <w:t>Same pre-test conditions as for MCPTT test case 5.5 (TS 36.579-2 [24]) with the following exception(s):</w:t>
      </w:r>
    </w:p>
    <w:p w14:paraId="72BD17CF" w14:textId="77777777" w:rsidR="00514499" w:rsidRPr="00C31E24" w:rsidRDefault="00514499" w:rsidP="00514499">
      <w:pPr>
        <w:pStyle w:val="B1"/>
      </w:pPr>
      <w:r w:rsidRPr="00C31E24">
        <w:t>-</w:t>
      </w:r>
      <w:r w:rsidRPr="00C31E24">
        <w:tab/>
        <w:t>The term "MCPTT" is replaced with "MCVideo"</w:t>
      </w:r>
    </w:p>
    <w:p w14:paraId="0AF06461" w14:textId="77777777" w:rsidR="00514499" w:rsidRPr="00C31E24" w:rsidRDefault="00784A32" w:rsidP="00514499">
      <w:pPr>
        <w:pStyle w:val="H6"/>
      </w:pPr>
      <w:bookmarkStart w:id="246" w:name="_Toc52787478"/>
      <w:bookmarkStart w:id="247" w:name="_Toc52787658"/>
      <w:bookmarkStart w:id="248" w:name="_Toc75906911"/>
      <w:bookmarkStart w:id="249" w:name="_Toc75907248"/>
      <w:r w:rsidRPr="00C31E24">
        <w:t>5.4.3.2</w:t>
      </w:r>
      <w:r w:rsidRPr="00C31E24">
        <w:tab/>
        <w:t>Test procedure sequence</w:t>
      </w:r>
      <w:bookmarkEnd w:id="246"/>
      <w:bookmarkEnd w:id="247"/>
      <w:bookmarkEnd w:id="248"/>
      <w:bookmarkEnd w:id="249"/>
    </w:p>
    <w:p w14:paraId="43479C67" w14:textId="77777777" w:rsidR="00514499" w:rsidRPr="00C31E24" w:rsidRDefault="00514499" w:rsidP="00514499">
      <w:bookmarkStart w:id="250" w:name="_Hlk88472017"/>
      <w:r w:rsidRPr="00C31E24">
        <w:t>Same test procedure sequence as for MCPTT test case 5.5 (TS 36.579-2 [24]) with the following exception(s):</w:t>
      </w:r>
    </w:p>
    <w:p w14:paraId="0CBCEC91" w14:textId="269617E7" w:rsidR="00784A32" w:rsidRPr="00C31E24" w:rsidRDefault="00514499" w:rsidP="00C31E24">
      <w:r w:rsidRPr="00C31E24">
        <w:t>-</w:t>
      </w:r>
      <w:r w:rsidRPr="00C31E24">
        <w:tab/>
        <w:t>The term "MCPTT" is replaced with "MCVideo"</w:t>
      </w:r>
      <w:bookmarkEnd w:id="250"/>
    </w:p>
    <w:p w14:paraId="57BDE6B2" w14:textId="77777777" w:rsidR="00514499" w:rsidRPr="00C31E24" w:rsidRDefault="00784A32" w:rsidP="00514499">
      <w:pPr>
        <w:pStyle w:val="H6"/>
      </w:pPr>
      <w:bookmarkStart w:id="251" w:name="_Toc52787479"/>
      <w:bookmarkStart w:id="252" w:name="_Toc52787659"/>
      <w:bookmarkStart w:id="253" w:name="_Toc75906912"/>
      <w:bookmarkStart w:id="254" w:name="_Toc75907249"/>
      <w:r w:rsidRPr="00C31E24">
        <w:t>5.4.3.3</w:t>
      </w:r>
      <w:r w:rsidRPr="00C31E24">
        <w:tab/>
      </w:r>
      <w:r w:rsidRPr="00C31E24">
        <w:tab/>
        <w:t>Specific message contents</w:t>
      </w:r>
      <w:bookmarkEnd w:id="251"/>
      <w:bookmarkEnd w:id="252"/>
      <w:bookmarkEnd w:id="253"/>
      <w:bookmarkEnd w:id="254"/>
    </w:p>
    <w:p w14:paraId="2B482BA8" w14:textId="77777777" w:rsidR="00514499" w:rsidRPr="00C31E24" w:rsidRDefault="00514499" w:rsidP="00514499">
      <w:r w:rsidRPr="00C31E24">
        <w:t>Same specific message contents as for MCPTT test case 5.5 (TS 36.579-2 [24]) with the following exception(s):</w:t>
      </w:r>
    </w:p>
    <w:p w14:paraId="0ABFA294" w14:textId="77777777" w:rsidR="00514499" w:rsidRPr="00C31E24" w:rsidRDefault="00514499" w:rsidP="00514499">
      <w:pPr>
        <w:pStyle w:val="B1"/>
      </w:pPr>
      <w:r w:rsidRPr="00C31E24">
        <w:t>-</w:t>
      </w:r>
      <w:r w:rsidRPr="00C31E24">
        <w:tab/>
        <w:t>The term "MCPTT" is replaced with "MCVideo"</w:t>
      </w:r>
    </w:p>
    <w:p w14:paraId="5B94BE0B" w14:textId="67E01254" w:rsidR="00784A32" w:rsidRPr="00C31E24" w:rsidRDefault="00514499" w:rsidP="00C31E24">
      <w:pPr>
        <w:pStyle w:val="B1"/>
      </w:pPr>
      <w:r w:rsidRPr="00C31E24">
        <w:t>-</w:t>
      </w:r>
      <w:r w:rsidRPr="00C31E24">
        <w:tab/>
        <w:t>Condition MCVIDEO is used for all messages.</w:t>
      </w:r>
    </w:p>
    <w:p w14:paraId="384D9E6F" w14:textId="77777777" w:rsidR="00784A32" w:rsidRPr="00C31E24" w:rsidRDefault="00784A32" w:rsidP="00784A32">
      <w:pPr>
        <w:pStyle w:val="Heading1"/>
      </w:pPr>
      <w:bookmarkStart w:id="255" w:name="_Toc52787480"/>
      <w:bookmarkStart w:id="256" w:name="_Toc52787660"/>
      <w:bookmarkStart w:id="257" w:name="_Toc75906913"/>
      <w:bookmarkStart w:id="258" w:name="_Toc75907250"/>
      <w:bookmarkStart w:id="259" w:name="_Toc84345710"/>
      <w:bookmarkStart w:id="260" w:name="_Toc99871258"/>
      <w:r w:rsidRPr="00C31E24">
        <w:t>6</w:t>
      </w:r>
      <w:r w:rsidRPr="00C31E24">
        <w:tab/>
        <w:t>On-Network Test Scenarios</w:t>
      </w:r>
      <w:bookmarkEnd w:id="255"/>
      <w:bookmarkEnd w:id="256"/>
      <w:bookmarkEnd w:id="257"/>
      <w:bookmarkEnd w:id="258"/>
      <w:bookmarkEnd w:id="259"/>
      <w:bookmarkEnd w:id="260"/>
    </w:p>
    <w:p w14:paraId="14C3CACA" w14:textId="77777777" w:rsidR="00784A32" w:rsidRPr="00C31E24" w:rsidRDefault="00784A32" w:rsidP="00784A32">
      <w:pPr>
        <w:pStyle w:val="Heading2"/>
      </w:pPr>
      <w:bookmarkStart w:id="261" w:name="_Toc52787481"/>
      <w:bookmarkStart w:id="262" w:name="_Toc52787661"/>
      <w:bookmarkStart w:id="263" w:name="_Toc75906914"/>
      <w:bookmarkStart w:id="264" w:name="_Toc75907251"/>
      <w:bookmarkStart w:id="265" w:name="_Toc84345711"/>
      <w:bookmarkStart w:id="266" w:name="_Toc99871259"/>
      <w:r w:rsidRPr="00C31E24">
        <w:t>6.1</w:t>
      </w:r>
      <w:r w:rsidRPr="00C31E24">
        <w:tab/>
        <w:t>Group Calls</w:t>
      </w:r>
      <w:bookmarkEnd w:id="261"/>
      <w:bookmarkEnd w:id="262"/>
      <w:bookmarkEnd w:id="263"/>
      <w:bookmarkEnd w:id="264"/>
      <w:bookmarkEnd w:id="265"/>
      <w:bookmarkEnd w:id="266"/>
    </w:p>
    <w:p w14:paraId="36475F48" w14:textId="77777777" w:rsidR="00784A32" w:rsidRPr="00C31E24" w:rsidRDefault="00784A32" w:rsidP="00784A32">
      <w:pPr>
        <w:pStyle w:val="Heading3"/>
      </w:pPr>
      <w:bookmarkStart w:id="267" w:name="_Toc52787482"/>
      <w:bookmarkStart w:id="268" w:name="_Toc52787662"/>
      <w:bookmarkStart w:id="269" w:name="_Toc75906915"/>
      <w:bookmarkStart w:id="270" w:name="_Toc75907252"/>
      <w:bookmarkStart w:id="271" w:name="_Toc84345712"/>
      <w:bookmarkStart w:id="272" w:name="_Toc99871260"/>
      <w:r w:rsidRPr="00C31E24">
        <w:t>6.1.1</w:t>
      </w:r>
      <w:r w:rsidRPr="00C31E24">
        <w:tab/>
        <w:t>Pre-Arranged Group Call</w:t>
      </w:r>
      <w:bookmarkEnd w:id="267"/>
      <w:bookmarkEnd w:id="268"/>
      <w:bookmarkEnd w:id="269"/>
      <w:bookmarkEnd w:id="270"/>
      <w:bookmarkEnd w:id="271"/>
      <w:bookmarkEnd w:id="272"/>
    </w:p>
    <w:p w14:paraId="6B1F13F6" w14:textId="77777777" w:rsidR="00784A32" w:rsidRPr="00C31E24" w:rsidRDefault="00784A32" w:rsidP="00784A32">
      <w:pPr>
        <w:pStyle w:val="Heading4"/>
      </w:pPr>
      <w:bookmarkStart w:id="273" w:name="_Toc52787483"/>
      <w:bookmarkStart w:id="274" w:name="_Toc52787663"/>
      <w:bookmarkStart w:id="275" w:name="_Toc75906916"/>
      <w:bookmarkStart w:id="276" w:name="_Toc75907253"/>
      <w:bookmarkStart w:id="277" w:name="_Toc84345713"/>
      <w:bookmarkStart w:id="278" w:name="_Toc99871261"/>
      <w:r w:rsidRPr="00C31E24">
        <w:t>6.1.1.1</w:t>
      </w:r>
      <w:r w:rsidRPr="00C31E24">
        <w:tab/>
        <w:t>On-network / On-demand Pre-arranged Group Call / Automatic Commencement Mode / Transmission Control / Upgrade to Emergency Group Call / Cancel Emergency State / Upgrade to Imminent Peril Group Call / Cancel Imminent Peril State / Client Originated (CO)</w:t>
      </w:r>
      <w:bookmarkEnd w:id="273"/>
      <w:bookmarkEnd w:id="274"/>
      <w:bookmarkEnd w:id="275"/>
      <w:bookmarkEnd w:id="276"/>
      <w:bookmarkEnd w:id="277"/>
      <w:bookmarkEnd w:id="278"/>
    </w:p>
    <w:p w14:paraId="224DB729" w14:textId="77777777" w:rsidR="00784A32" w:rsidRPr="00C31E24" w:rsidRDefault="00784A32" w:rsidP="005377F9">
      <w:pPr>
        <w:pStyle w:val="H6"/>
      </w:pPr>
      <w:bookmarkStart w:id="279" w:name="_Toc52787484"/>
      <w:bookmarkStart w:id="280" w:name="_Toc52787664"/>
      <w:r w:rsidRPr="00C31E24">
        <w:t>6.1.1.1.1</w:t>
      </w:r>
      <w:r w:rsidRPr="00C31E24">
        <w:tab/>
        <w:t>Test Purpose (TP)</w:t>
      </w:r>
      <w:bookmarkEnd w:id="279"/>
      <w:bookmarkEnd w:id="280"/>
    </w:p>
    <w:p w14:paraId="1A785DDD" w14:textId="77777777" w:rsidR="00784A32" w:rsidRPr="00C31E24" w:rsidRDefault="00784A32" w:rsidP="00784A32">
      <w:pPr>
        <w:pStyle w:val="H6"/>
      </w:pPr>
      <w:r w:rsidRPr="00C31E24">
        <w:t>(1)</w:t>
      </w:r>
    </w:p>
    <w:p w14:paraId="16B5A315" w14:textId="1DBEC28A" w:rsidR="00784A32" w:rsidRPr="00C31E24" w:rsidRDefault="00784A32" w:rsidP="00784A32">
      <w:pPr>
        <w:pStyle w:val="PL"/>
        <w:rPr>
          <w:noProof w:val="0"/>
        </w:rPr>
      </w:pPr>
      <w:r w:rsidRPr="00C31E24">
        <w:rPr>
          <w:b/>
          <w:noProof w:val="0"/>
        </w:rPr>
        <w:t>with</w:t>
      </w:r>
      <w:r w:rsidRPr="00C31E24">
        <w:rPr>
          <w:noProof w:val="0"/>
        </w:rPr>
        <w:t xml:space="preserve"> { </w:t>
      </w:r>
      <w:r w:rsidR="00C36A53" w:rsidRPr="00C31E24">
        <w:rPr>
          <w:noProof w:val="0"/>
        </w:rPr>
        <w:t xml:space="preserve">the </w:t>
      </w:r>
      <w:r w:rsidRPr="00C31E24">
        <w:rPr>
          <w:noProof w:val="0"/>
        </w:rPr>
        <w:t>UE (MCVideo Client) registered and authorised for MCVideo Service }</w:t>
      </w:r>
    </w:p>
    <w:p w14:paraId="513E0E28"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54B1F0D8"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an MCVideo On-demand Pre-arranged Group Call forcing Automatic Commencement Mode and implicit Transmission Control }</w:t>
      </w:r>
    </w:p>
    <w:p w14:paraId="49715FEA" w14:textId="433E9F5A"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w:t>
      </w:r>
      <w:r w:rsidR="00C36A53" w:rsidRPr="00C31E24">
        <w:rPr>
          <w:noProof w:val="0"/>
        </w:rPr>
        <w:t xml:space="preserve">the </w:t>
      </w:r>
      <w:r w:rsidRPr="00C31E24">
        <w:rPr>
          <w:noProof w:val="0"/>
        </w:rPr>
        <w:t xml:space="preserve">UE (MCVideo Client) requests an On-demand Automatic Commencement Mode Pre-arranged Group Call establishment with implicit Transmission Control by sending a SIP INVITE message, </w:t>
      </w:r>
      <w:r w:rsidRPr="00C31E24">
        <w:rPr>
          <w:b/>
          <w:noProof w:val="0"/>
        </w:rPr>
        <w:t>and</w:t>
      </w:r>
      <w:r w:rsidRPr="00C31E24">
        <w:rPr>
          <w:noProof w:val="0"/>
        </w:rPr>
        <w:t>, after indication from the SS (MCVideo Server) that the call was established, provides transmission granted notification to the MCVideo User }</w:t>
      </w:r>
    </w:p>
    <w:p w14:paraId="1D797EDC"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59047225" w14:textId="77777777" w:rsidR="00784A32" w:rsidRPr="00C31E24" w:rsidRDefault="00784A32" w:rsidP="00784A32">
      <w:pPr>
        <w:pStyle w:val="PL"/>
        <w:rPr>
          <w:rFonts w:cs="Courier New"/>
          <w:noProof w:val="0"/>
          <w:szCs w:val="16"/>
        </w:rPr>
      </w:pPr>
    </w:p>
    <w:p w14:paraId="1A9BE670" w14:textId="77777777" w:rsidR="00784A32" w:rsidRPr="00C31E24" w:rsidRDefault="00784A32" w:rsidP="00784A32">
      <w:pPr>
        <w:pStyle w:val="H6"/>
      </w:pPr>
      <w:r w:rsidRPr="00C31E24">
        <w:t>(2)</w:t>
      </w:r>
    </w:p>
    <w:p w14:paraId="69E406DD" w14:textId="015DA9D7" w:rsidR="00784A32" w:rsidRPr="00C31E24" w:rsidRDefault="00784A32" w:rsidP="00784A32">
      <w:pPr>
        <w:pStyle w:val="PL"/>
        <w:rPr>
          <w:noProof w:val="0"/>
        </w:rPr>
      </w:pPr>
      <w:r w:rsidRPr="00C31E24">
        <w:rPr>
          <w:b/>
          <w:noProof w:val="0"/>
        </w:rPr>
        <w:t>with</w:t>
      </w:r>
      <w:r w:rsidRPr="00C31E24">
        <w:rPr>
          <w:noProof w:val="0"/>
        </w:rPr>
        <w:t xml:space="preserve"> { </w:t>
      </w:r>
      <w:r w:rsidR="00C36A53" w:rsidRPr="00C31E24">
        <w:rPr>
          <w:noProof w:val="0"/>
        </w:rPr>
        <w:t xml:space="preserve">the </w:t>
      </w:r>
      <w:r w:rsidRPr="00C31E24">
        <w:rPr>
          <w:noProof w:val="0"/>
        </w:rPr>
        <w:t>UE (MCVideo Client) having established a MCVideo On-demand Pre-arranged Group Call with Automatic Commencement Mode }</w:t>
      </w:r>
    </w:p>
    <w:p w14:paraId="6BE8449E"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489D56A9" w14:textId="1E4302DB"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engages in communication with the invited MCVideo User(s)</w:t>
      </w:r>
      <w:r w:rsidR="00C36A53" w:rsidRPr="00C31E24">
        <w:rPr>
          <w:noProof w:val="0"/>
        </w:rPr>
        <w:t xml:space="preserve"> </w:t>
      </w:r>
      <w:r w:rsidRPr="00C31E24">
        <w:rPr>
          <w:noProof w:val="0"/>
        </w:rPr>
        <w:t>}</w:t>
      </w:r>
    </w:p>
    <w:p w14:paraId="57127593" w14:textId="6CFFF4AE"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w:t>
      </w:r>
      <w:r w:rsidR="00C36A53" w:rsidRPr="00C31E24">
        <w:rPr>
          <w:noProof w:val="0"/>
        </w:rPr>
        <w:t xml:space="preserve"> the </w:t>
      </w:r>
      <w:r w:rsidRPr="00C31E24">
        <w:rPr>
          <w:noProof w:val="0"/>
        </w:rPr>
        <w:t>UE (MCVideo Client) respects the Transmission Control imposed by the SS</w:t>
      </w:r>
      <w:r w:rsidR="00C36A53" w:rsidRPr="00C31E24">
        <w:rPr>
          <w:noProof w:val="0"/>
        </w:rPr>
        <w:t xml:space="preserve"> </w:t>
      </w:r>
      <w:r w:rsidRPr="00C31E24">
        <w:rPr>
          <w:noProof w:val="0"/>
        </w:rPr>
        <w:t>(MCVideo Server) (Transmission Granted, Transmission Control ACK, Transmission End Request, Transmission End Response, Transmission Idle) }</w:t>
      </w:r>
    </w:p>
    <w:p w14:paraId="7A355C9E"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6C2F1FE4" w14:textId="77777777" w:rsidR="00784A32" w:rsidRPr="00C31E24" w:rsidRDefault="00784A32" w:rsidP="00784A32">
      <w:pPr>
        <w:pStyle w:val="PL"/>
        <w:rPr>
          <w:rFonts w:cs="Courier New"/>
          <w:noProof w:val="0"/>
          <w:szCs w:val="16"/>
        </w:rPr>
      </w:pPr>
    </w:p>
    <w:p w14:paraId="66E76FD4" w14:textId="77777777" w:rsidR="00784A32" w:rsidRPr="00C31E24" w:rsidRDefault="00784A32" w:rsidP="00784A32">
      <w:pPr>
        <w:pStyle w:val="H6"/>
      </w:pPr>
      <w:r w:rsidRPr="00C31E24">
        <w:t>(3)</w:t>
      </w:r>
    </w:p>
    <w:p w14:paraId="57B9F78C" w14:textId="281DB2B4" w:rsidR="00784A32" w:rsidRPr="00C31E24" w:rsidRDefault="00784A32" w:rsidP="00784A32">
      <w:pPr>
        <w:pStyle w:val="PL"/>
        <w:rPr>
          <w:noProof w:val="0"/>
        </w:rPr>
      </w:pPr>
      <w:r w:rsidRPr="00C31E24">
        <w:rPr>
          <w:b/>
          <w:noProof w:val="0"/>
        </w:rPr>
        <w:t>with</w:t>
      </w:r>
      <w:r w:rsidRPr="00C31E24">
        <w:rPr>
          <w:noProof w:val="0"/>
        </w:rPr>
        <w:t xml:space="preserve"> { </w:t>
      </w:r>
      <w:r w:rsidR="00C36A53" w:rsidRPr="00C31E24">
        <w:rPr>
          <w:noProof w:val="0"/>
        </w:rPr>
        <w:t xml:space="preserve">the </w:t>
      </w:r>
      <w:r w:rsidRPr="00C31E24">
        <w:rPr>
          <w:noProof w:val="0"/>
        </w:rPr>
        <w:t>UE (MCVideo Client) having established an On-demand Pre-arranged Group Call with Automatic Commencement Mode and the MCVideo User being authorized for initiating a MCVideo Emergency Group Call }</w:t>
      </w:r>
    </w:p>
    <w:p w14:paraId="145AA668"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74AE9083"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{the MCVideo User requests to upgrade the ongoing MCVideo Group Call to an MCVideo Emergency Group Call with Transmission Control }</w:t>
      </w:r>
    </w:p>
    <w:p w14:paraId="67EADC49" w14:textId="57BBA2EB"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w:t>
      </w:r>
      <w:r w:rsidR="00C36A53" w:rsidRPr="00C31E24">
        <w:rPr>
          <w:noProof w:val="0"/>
        </w:rPr>
        <w:t xml:space="preserve">the </w:t>
      </w:r>
      <w:r w:rsidRPr="00C31E24">
        <w:rPr>
          <w:noProof w:val="0"/>
        </w:rPr>
        <w:t xml:space="preserve">UE (MCVideo Client) sends a SIP re-INVITE request </w:t>
      </w:r>
      <w:r w:rsidRPr="00C31E24">
        <w:rPr>
          <w:b/>
          <w:bCs/>
          <w:noProof w:val="0"/>
        </w:rPr>
        <w:t>and</w:t>
      </w:r>
      <w:r w:rsidRPr="00C31E24">
        <w:rPr>
          <w:noProof w:val="0"/>
        </w:rPr>
        <w:t xml:space="preserve"> upon receipt of a SIP 2xx response considers the call as being upgraded to Emergency Group Call </w:t>
      </w:r>
      <w:r w:rsidRPr="00C31E24">
        <w:rPr>
          <w:b/>
          <w:bCs/>
          <w:noProof w:val="0"/>
        </w:rPr>
        <w:t>and</w:t>
      </w:r>
      <w:r w:rsidRPr="00C31E24">
        <w:rPr>
          <w:noProof w:val="0"/>
        </w:rPr>
        <w:t xml:space="preserve"> notifies the </w:t>
      </w:r>
      <w:r w:rsidR="00C36A53" w:rsidRPr="00C31E24">
        <w:rPr>
          <w:noProof w:val="0"/>
        </w:rPr>
        <w:t xml:space="preserve">MCVideo User </w:t>
      </w:r>
      <w:r w:rsidRPr="00C31E24">
        <w:rPr>
          <w:noProof w:val="0"/>
        </w:rPr>
        <w:t>}</w:t>
      </w:r>
    </w:p>
    <w:p w14:paraId="3811CF89"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1E538DA5" w14:textId="77777777" w:rsidR="00784A32" w:rsidRPr="00C31E24" w:rsidRDefault="00784A32" w:rsidP="00784A32">
      <w:pPr>
        <w:pStyle w:val="PL"/>
        <w:rPr>
          <w:rFonts w:cs="Courier New"/>
          <w:noProof w:val="0"/>
          <w:szCs w:val="16"/>
        </w:rPr>
      </w:pPr>
    </w:p>
    <w:p w14:paraId="066DA260" w14:textId="77777777" w:rsidR="00784A32" w:rsidRPr="00C31E24" w:rsidRDefault="00784A32" w:rsidP="00784A32">
      <w:pPr>
        <w:pStyle w:val="H6"/>
      </w:pPr>
      <w:r w:rsidRPr="00C31E24">
        <w:t>(4)</w:t>
      </w:r>
    </w:p>
    <w:p w14:paraId="36FAEF87" w14:textId="357AFA16" w:rsidR="00784A32" w:rsidRPr="00C31E24" w:rsidRDefault="00784A32" w:rsidP="00784A32">
      <w:pPr>
        <w:pStyle w:val="PL"/>
        <w:rPr>
          <w:noProof w:val="0"/>
        </w:rPr>
      </w:pPr>
      <w:r w:rsidRPr="00C31E24">
        <w:rPr>
          <w:b/>
          <w:noProof w:val="0"/>
        </w:rPr>
        <w:t>with</w:t>
      </w:r>
      <w:r w:rsidRPr="00C31E24">
        <w:rPr>
          <w:noProof w:val="0"/>
        </w:rPr>
        <w:t xml:space="preserve"> {</w:t>
      </w:r>
      <w:r w:rsidR="00C36A53" w:rsidRPr="00C31E24">
        <w:rPr>
          <w:noProof w:val="0"/>
        </w:rPr>
        <w:t xml:space="preserve"> the </w:t>
      </w:r>
      <w:r w:rsidRPr="00C31E24">
        <w:rPr>
          <w:noProof w:val="0"/>
        </w:rPr>
        <w:t>UE (MCVideo Client) having upgraded to an Emergency Group Call</w:t>
      </w:r>
      <w:r w:rsidR="00C36A53" w:rsidRPr="00C31E24">
        <w:rPr>
          <w:noProof w:val="0"/>
        </w:rPr>
        <w:t xml:space="preserve"> </w:t>
      </w:r>
      <w:r w:rsidRPr="00C31E24">
        <w:rPr>
          <w:noProof w:val="0"/>
        </w:rPr>
        <w:t>}</w:t>
      </w:r>
    </w:p>
    <w:p w14:paraId="53C3DFCA"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1C6D28BE"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continues communication with the invited MCVideo User(s) }</w:t>
      </w:r>
    </w:p>
    <w:p w14:paraId="22C0CB21" w14:textId="6F3786F4"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w:t>
      </w:r>
      <w:r w:rsidR="00C36A53" w:rsidRPr="00C31E24">
        <w:rPr>
          <w:noProof w:val="0"/>
        </w:rPr>
        <w:t xml:space="preserve">the </w:t>
      </w:r>
      <w:r w:rsidRPr="00C31E24">
        <w:rPr>
          <w:noProof w:val="0"/>
        </w:rPr>
        <w:t>UE (MCVideo Client) respects the Transmission Control imposed by the SS (MCVideo Server) }</w:t>
      </w:r>
    </w:p>
    <w:p w14:paraId="593D7D1D"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26F5B05B" w14:textId="77777777" w:rsidR="00784A32" w:rsidRPr="00C31E24" w:rsidRDefault="00784A32" w:rsidP="00784A32">
      <w:pPr>
        <w:pStyle w:val="PL"/>
        <w:rPr>
          <w:rFonts w:cs="Courier New"/>
          <w:noProof w:val="0"/>
          <w:szCs w:val="16"/>
        </w:rPr>
      </w:pPr>
    </w:p>
    <w:p w14:paraId="3A7B5F56" w14:textId="77777777" w:rsidR="00784A32" w:rsidRPr="00C31E24" w:rsidRDefault="00784A32" w:rsidP="00784A32">
      <w:pPr>
        <w:pStyle w:val="H6"/>
      </w:pPr>
      <w:r w:rsidRPr="00C31E24">
        <w:t>(5)</w:t>
      </w:r>
    </w:p>
    <w:p w14:paraId="2A053CA3" w14:textId="39895743" w:rsidR="00784A32" w:rsidRPr="00C31E24" w:rsidRDefault="00784A32" w:rsidP="00784A32">
      <w:pPr>
        <w:pStyle w:val="PL"/>
        <w:rPr>
          <w:noProof w:val="0"/>
        </w:rPr>
      </w:pPr>
      <w:r w:rsidRPr="00C31E24">
        <w:rPr>
          <w:b/>
          <w:noProof w:val="0"/>
        </w:rPr>
        <w:t>with</w:t>
      </w:r>
      <w:r w:rsidRPr="00C31E24">
        <w:rPr>
          <w:noProof w:val="0"/>
        </w:rPr>
        <w:t xml:space="preserve"> { </w:t>
      </w:r>
      <w:r w:rsidR="00C36A53" w:rsidRPr="00C31E24">
        <w:rPr>
          <w:noProof w:val="0"/>
        </w:rPr>
        <w:t xml:space="preserve">the </w:t>
      </w:r>
      <w:r w:rsidRPr="00C31E24">
        <w:rPr>
          <w:noProof w:val="0"/>
        </w:rPr>
        <w:t>UE (MCVideo Client) having upgraded an On-demand Pre-arranged Group Call with Automatic Commencement Mode to an Emergency Group Call and the MCVideo User being authorized for cancelling an MCVideo Emergency state (MCVideo in-progress emergency cancel) }</w:t>
      </w:r>
    </w:p>
    <w:p w14:paraId="25F3FD40"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1C475765"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to cancel the ongoing MCVideo Emergency state }</w:t>
      </w:r>
    </w:p>
    <w:p w14:paraId="77F07AAE" w14:textId="2EAFE6CE"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w:t>
      </w:r>
      <w:r w:rsidR="00C36A53" w:rsidRPr="00C31E24">
        <w:rPr>
          <w:noProof w:val="0"/>
        </w:rPr>
        <w:t xml:space="preserve">the </w:t>
      </w:r>
      <w:r w:rsidRPr="00C31E24">
        <w:rPr>
          <w:noProof w:val="0"/>
        </w:rPr>
        <w:t xml:space="preserve">UE (MCVideo Client) sends a SIP re-INVITE request </w:t>
      </w:r>
      <w:r w:rsidRPr="00C31E24">
        <w:rPr>
          <w:b/>
          <w:bCs/>
          <w:noProof w:val="0"/>
        </w:rPr>
        <w:t>and</w:t>
      </w:r>
      <w:r w:rsidRPr="00C31E24">
        <w:rPr>
          <w:noProof w:val="0"/>
        </w:rPr>
        <w:t xml:space="preserve"> upon receipt of a SIP 2xx response considers the emergency condition cancelled, </w:t>
      </w:r>
      <w:r w:rsidRPr="00C31E24">
        <w:rPr>
          <w:b/>
          <w:bCs/>
          <w:noProof w:val="0"/>
        </w:rPr>
        <w:t>and</w:t>
      </w:r>
      <w:r w:rsidRPr="00C31E24">
        <w:rPr>
          <w:noProof w:val="0"/>
        </w:rPr>
        <w:t xml:space="preserve"> notifies the user }</w:t>
      </w:r>
    </w:p>
    <w:p w14:paraId="5F9F5FDE"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002DAED4" w14:textId="77777777" w:rsidR="00784A32" w:rsidRPr="00C31E24" w:rsidRDefault="00784A32" w:rsidP="00784A32">
      <w:pPr>
        <w:pStyle w:val="PL"/>
        <w:rPr>
          <w:noProof w:val="0"/>
        </w:rPr>
      </w:pPr>
    </w:p>
    <w:p w14:paraId="7398B30F" w14:textId="77777777" w:rsidR="00784A32" w:rsidRPr="00C31E24" w:rsidRDefault="00784A32" w:rsidP="00784A32">
      <w:pPr>
        <w:pStyle w:val="H6"/>
      </w:pPr>
      <w:r w:rsidRPr="00C31E24">
        <w:t>(6)</w:t>
      </w:r>
    </w:p>
    <w:p w14:paraId="441A418F" w14:textId="54660669" w:rsidR="00784A32" w:rsidRPr="00C31E24" w:rsidRDefault="00784A32" w:rsidP="00784A32">
      <w:pPr>
        <w:pStyle w:val="PL"/>
        <w:rPr>
          <w:noProof w:val="0"/>
        </w:rPr>
      </w:pPr>
      <w:r w:rsidRPr="00C31E24">
        <w:rPr>
          <w:b/>
          <w:noProof w:val="0"/>
        </w:rPr>
        <w:t>with</w:t>
      </w:r>
      <w:r w:rsidRPr="00C31E24">
        <w:rPr>
          <w:noProof w:val="0"/>
        </w:rPr>
        <w:t xml:space="preserve"> { </w:t>
      </w:r>
      <w:r w:rsidR="00C36A53" w:rsidRPr="00C31E24">
        <w:rPr>
          <w:noProof w:val="0"/>
        </w:rPr>
        <w:t xml:space="preserve">the </w:t>
      </w:r>
      <w:r w:rsidRPr="00C31E24">
        <w:rPr>
          <w:noProof w:val="0"/>
        </w:rPr>
        <w:t>UE (MCVideo Client) having established an On-demand Pre-arranged Group Call with Automatic Commencement Mode and the MCVideo User being authorized for initiating a MCVideo Imminent Peril Group Call }</w:t>
      </w:r>
    </w:p>
    <w:p w14:paraId="3E51DD98"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65AEF778"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to upgrade the ongoing MCVideo Group Call to a MCVideo Imminent Peril Group Call with Transmission Control }</w:t>
      </w:r>
    </w:p>
    <w:p w14:paraId="04589BFA" w14:textId="68E039E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w:t>
      </w:r>
      <w:r w:rsidR="00C36A53" w:rsidRPr="00C31E24">
        <w:rPr>
          <w:noProof w:val="0"/>
        </w:rPr>
        <w:t xml:space="preserve">the </w:t>
      </w:r>
      <w:r w:rsidRPr="00C31E24">
        <w:rPr>
          <w:noProof w:val="0"/>
        </w:rPr>
        <w:t xml:space="preserve">UE (MCVideo Client) sends a SIP re-INVITE request </w:t>
      </w:r>
      <w:r w:rsidRPr="00C31E24">
        <w:rPr>
          <w:b/>
          <w:bCs/>
          <w:noProof w:val="0"/>
        </w:rPr>
        <w:t>and</w:t>
      </w:r>
      <w:r w:rsidRPr="00C31E24">
        <w:rPr>
          <w:noProof w:val="0"/>
        </w:rPr>
        <w:t xml:space="preserve"> upon receipt of a SIP 2xx response considers the call as being upgraded to Imminent Peril Group Call, </w:t>
      </w:r>
      <w:r w:rsidRPr="00C31E24">
        <w:rPr>
          <w:b/>
          <w:bCs/>
          <w:noProof w:val="0"/>
        </w:rPr>
        <w:t>and</w:t>
      </w:r>
      <w:r w:rsidRPr="00C31E24">
        <w:rPr>
          <w:noProof w:val="0"/>
        </w:rPr>
        <w:t xml:space="preserve"> notifies the user }</w:t>
      </w:r>
    </w:p>
    <w:p w14:paraId="56647014"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662C9A30" w14:textId="77777777" w:rsidR="00784A32" w:rsidRPr="00C31E24" w:rsidRDefault="00784A32" w:rsidP="00784A32">
      <w:pPr>
        <w:pStyle w:val="PL"/>
        <w:rPr>
          <w:rFonts w:cs="Courier New"/>
          <w:noProof w:val="0"/>
          <w:szCs w:val="16"/>
        </w:rPr>
      </w:pPr>
    </w:p>
    <w:p w14:paraId="582404FE" w14:textId="77777777" w:rsidR="00784A32" w:rsidRPr="00C31E24" w:rsidRDefault="00784A32" w:rsidP="00784A32">
      <w:pPr>
        <w:pStyle w:val="H6"/>
      </w:pPr>
      <w:r w:rsidRPr="00C31E24">
        <w:t>(7)</w:t>
      </w:r>
    </w:p>
    <w:p w14:paraId="78E07124" w14:textId="2CB6B523" w:rsidR="00784A32" w:rsidRPr="00C31E24" w:rsidRDefault="00784A32" w:rsidP="00784A32">
      <w:pPr>
        <w:pStyle w:val="PL"/>
        <w:rPr>
          <w:noProof w:val="0"/>
        </w:rPr>
      </w:pPr>
      <w:r w:rsidRPr="00C31E24">
        <w:rPr>
          <w:b/>
          <w:noProof w:val="0"/>
        </w:rPr>
        <w:t>with</w:t>
      </w:r>
      <w:r w:rsidRPr="00C31E24">
        <w:rPr>
          <w:noProof w:val="0"/>
        </w:rPr>
        <w:t xml:space="preserve"> {</w:t>
      </w:r>
      <w:r w:rsidR="00C36A53" w:rsidRPr="00C31E24">
        <w:rPr>
          <w:noProof w:val="0"/>
        </w:rPr>
        <w:t xml:space="preserve">the </w:t>
      </w:r>
      <w:r w:rsidRPr="00C31E24">
        <w:rPr>
          <w:noProof w:val="0"/>
        </w:rPr>
        <w:t>UE (MCVideo Client) having upgraded to an Imminent Peril Group Call}</w:t>
      </w:r>
    </w:p>
    <w:p w14:paraId="55616F5B"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15F9EAE0"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{the MCVideo User continues communication with the invited MCVideo User(s)}</w:t>
      </w:r>
    </w:p>
    <w:p w14:paraId="2FB44DAC" w14:textId="568B9EB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w:t>
      </w:r>
      <w:r w:rsidR="00C36A53" w:rsidRPr="00C31E24">
        <w:rPr>
          <w:noProof w:val="0"/>
        </w:rPr>
        <w:t xml:space="preserve">the </w:t>
      </w:r>
      <w:r w:rsidRPr="00C31E24">
        <w:rPr>
          <w:noProof w:val="0"/>
        </w:rPr>
        <w:t>UE (MCVideo Client) respects the Transmission Control imposed by the SS (MCVideo Server) }</w:t>
      </w:r>
    </w:p>
    <w:p w14:paraId="33147F1A"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345CC417" w14:textId="77777777" w:rsidR="00784A32" w:rsidRPr="00C31E24" w:rsidRDefault="00784A32" w:rsidP="00784A32">
      <w:pPr>
        <w:pStyle w:val="PL"/>
        <w:rPr>
          <w:rFonts w:cs="Courier New"/>
          <w:noProof w:val="0"/>
          <w:szCs w:val="16"/>
        </w:rPr>
      </w:pPr>
    </w:p>
    <w:p w14:paraId="65DB704F" w14:textId="77777777" w:rsidR="00784A32" w:rsidRPr="00C31E24" w:rsidRDefault="00784A32" w:rsidP="00784A32">
      <w:pPr>
        <w:pStyle w:val="H6"/>
      </w:pPr>
      <w:r w:rsidRPr="00C31E24">
        <w:t>(8)</w:t>
      </w:r>
    </w:p>
    <w:p w14:paraId="2E706B41" w14:textId="6910D058" w:rsidR="00784A32" w:rsidRPr="00C31E24" w:rsidRDefault="00784A32" w:rsidP="00784A32">
      <w:pPr>
        <w:pStyle w:val="PL"/>
        <w:rPr>
          <w:noProof w:val="0"/>
        </w:rPr>
      </w:pPr>
      <w:r w:rsidRPr="00C31E24">
        <w:rPr>
          <w:b/>
          <w:noProof w:val="0"/>
        </w:rPr>
        <w:t>with</w:t>
      </w:r>
      <w:r w:rsidRPr="00C31E24">
        <w:rPr>
          <w:noProof w:val="0"/>
        </w:rPr>
        <w:t xml:space="preserve"> {</w:t>
      </w:r>
      <w:r w:rsidR="00C36A53" w:rsidRPr="00C31E24">
        <w:rPr>
          <w:noProof w:val="0"/>
        </w:rPr>
        <w:t xml:space="preserve">the </w:t>
      </w:r>
      <w:r w:rsidRPr="00C31E24">
        <w:rPr>
          <w:noProof w:val="0"/>
        </w:rPr>
        <w:t>UE (MCVideo Client) having upgraded an On-demand Pre-arranged Group Call with Automatic Commencement Mode to an Imminent Peril Group Call and the MCVideo User being authorized for cancelling a MCVideo Imminent Peril state</w:t>
      </w:r>
      <w:r w:rsidR="00C36A53" w:rsidRPr="00C31E24">
        <w:rPr>
          <w:noProof w:val="0"/>
        </w:rPr>
        <w:t xml:space="preserve"> </w:t>
      </w:r>
      <w:r w:rsidRPr="00C31E24">
        <w:rPr>
          <w:noProof w:val="0"/>
        </w:rPr>
        <w:t xml:space="preserve"> (MCVideo In-Progress Imminent Peril Cancel)</w:t>
      </w:r>
      <w:r w:rsidR="00C36A53" w:rsidRPr="00C31E24">
        <w:rPr>
          <w:noProof w:val="0"/>
        </w:rPr>
        <w:t xml:space="preserve"> </w:t>
      </w:r>
      <w:r w:rsidRPr="00C31E24">
        <w:rPr>
          <w:noProof w:val="0"/>
        </w:rPr>
        <w:t>}</w:t>
      </w:r>
    </w:p>
    <w:p w14:paraId="29CF6D50"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15A16198" w14:textId="6E7770C4"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{the MCVideo User requests to cancel the ongoing MCVideo Imminent Peril state</w:t>
      </w:r>
      <w:r w:rsidR="00C36A53" w:rsidRPr="00C31E24">
        <w:rPr>
          <w:noProof w:val="0"/>
        </w:rPr>
        <w:t xml:space="preserve"> </w:t>
      </w:r>
      <w:r w:rsidRPr="00C31E24">
        <w:rPr>
          <w:noProof w:val="0"/>
        </w:rPr>
        <w:t>}</w:t>
      </w:r>
    </w:p>
    <w:p w14:paraId="6B29BB4A" w14:textId="2305BF1C"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w:t>
      </w:r>
      <w:r w:rsidR="00C36A53" w:rsidRPr="00C31E24">
        <w:rPr>
          <w:noProof w:val="0"/>
        </w:rPr>
        <w:t xml:space="preserve">the </w:t>
      </w:r>
      <w:r w:rsidRPr="00C31E24">
        <w:rPr>
          <w:noProof w:val="0"/>
        </w:rPr>
        <w:t xml:space="preserve">UE (MCVideo Client) sends a SIP re-INVITE request </w:t>
      </w:r>
      <w:r w:rsidRPr="00C31E24">
        <w:rPr>
          <w:b/>
          <w:bCs/>
          <w:noProof w:val="0"/>
        </w:rPr>
        <w:t>and</w:t>
      </w:r>
      <w:r w:rsidRPr="00C31E24">
        <w:rPr>
          <w:noProof w:val="0"/>
        </w:rPr>
        <w:t xml:space="preserve"> upon receipt of a SIP 2xx response considers the Imminent Peril condition cancelled, </w:t>
      </w:r>
      <w:r w:rsidRPr="00C31E24">
        <w:rPr>
          <w:b/>
          <w:bCs/>
          <w:noProof w:val="0"/>
        </w:rPr>
        <w:t>and</w:t>
      </w:r>
      <w:r w:rsidRPr="00C31E24">
        <w:rPr>
          <w:noProof w:val="0"/>
        </w:rPr>
        <w:t xml:space="preserve"> notifies the user }</w:t>
      </w:r>
    </w:p>
    <w:p w14:paraId="3B02F321"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7B360C88" w14:textId="77777777" w:rsidR="00784A32" w:rsidRPr="00C31E24" w:rsidRDefault="00784A32" w:rsidP="00784A32">
      <w:pPr>
        <w:pStyle w:val="PL"/>
        <w:rPr>
          <w:rFonts w:cs="Courier New"/>
          <w:noProof w:val="0"/>
          <w:szCs w:val="16"/>
        </w:rPr>
      </w:pPr>
    </w:p>
    <w:p w14:paraId="638BAB8D" w14:textId="77777777" w:rsidR="00784A32" w:rsidRPr="00C31E24" w:rsidRDefault="00784A32" w:rsidP="00784A32">
      <w:pPr>
        <w:pStyle w:val="H6"/>
      </w:pPr>
      <w:r w:rsidRPr="00C31E24">
        <w:t>(9)</w:t>
      </w:r>
    </w:p>
    <w:p w14:paraId="00411AAA" w14:textId="55586077" w:rsidR="00784A32" w:rsidRPr="00C31E24" w:rsidRDefault="00784A32" w:rsidP="00784A32">
      <w:pPr>
        <w:pStyle w:val="PL"/>
        <w:rPr>
          <w:noProof w:val="0"/>
        </w:rPr>
      </w:pPr>
      <w:r w:rsidRPr="00C31E24">
        <w:rPr>
          <w:b/>
          <w:noProof w:val="0"/>
        </w:rPr>
        <w:t>with</w:t>
      </w:r>
      <w:r w:rsidRPr="00C31E24">
        <w:rPr>
          <w:noProof w:val="0"/>
        </w:rPr>
        <w:t xml:space="preserve"> {</w:t>
      </w:r>
      <w:r w:rsidR="001B7F04" w:rsidRPr="00C31E24">
        <w:rPr>
          <w:noProof w:val="0"/>
        </w:rPr>
        <w:t xml:space="preserve">the </w:t>
      </w:r>
      <w:r w:rsidRPr="00C31E24">
        <w:rPr>
          <w:noProof w:val="0"/>
        </w:rPr>
        <w:t>UE (MCVideo Client) having an ongoing On-demand Pre-arranged Group Call with Automatic Commencement Mode</w:t>
      </w:r>
      <w:r w:rsidR="001B7F04" w:rsidRPr="00C31E24">
        <w:rPr>
          <w:noProof w:val="0"/>
        </w:rPr>
        <w:t xml:space="preserve"> </w:t>
      </w:r>
      <w:r w:rsidRPr="00C31E24">
        <w:rPr>
          <w:noProof w:val="0"/>
        </w:rPr>
        <w:t>}</w:t>
      </w:r>
    </w:p>
    <w:p w14:paraId="5CA8A873"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4D532290"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{the MCVideo User requests to terminate the ongoing MCVideo Group Call}</w:t>
      </w:r>
    </w:p>
    <w:p w14:paraId="0961CDED" w14:textId="2C0B50F5"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w:t>
      </w:r>
      <w:r w:rsidR="001B7F04" w:rsidRPr="00C31E24">
        <w:rPr>
          <w:noProof w:val="0"/>
        </w:rPr>
        <w:t xml:space="preserve">the </w:t>
      </w:r>
      <w:r w:rsidRPr="00C31E24">
        <w:rPr>
          <w:noProof w:val="0"/>
        </w:rPr>
        <w:t xml:space="preserve">UE (MCVideo Client) sends a Transmission End Request, acknowledges the Transmission End Response from the SS (MCVideo Server), </w:t>
      </w:r>
      <w:r w:rsidR="001B7F04" w:rsidRPr="00C31E24">
        <w:rPr>
          <w:b/>
          <w:bCs/>
          <w:noProof w:val="0"/>
        </w:rPr>
        <w:t>and</w:t>
      </w:r>
      <w:r w:rsidR="001B7F04" w:rsidRPr="00C31E24">
        <w:rPr>
          <w:noProof w:val="0"/>
        </w:rPr>
        <w:t xml:space="preserve"> </w:t>
      </w:r>
      <w:r w:rsidRPr="00C31E24">
        <w:rPr>
          <w:noProof w:val="0"/>
        </w:rPr>
        <w:t xml:space="preserve">sends a SIP BYE message, </w:t>
      </w:r>
      <w:r w:rsidRPr="00C31E24">
        <w:rPr>
          <w:b/>
          <w:bCs/>
          <w:noProof w:val="0"/>
        </w:rPr>
        <w:t>and</w:t>
      </w:r>
      <w:r w:rsidRPr="00C31E24">
        <w:rPr>
          <w:noProof w:val="0"/>
        </w:rPr>
        <w:t xml:space="preserve"> leaves the MCVideo Session }</w:t>
      </w:r>
    </w:p>
    <w:p w14:paraId="0825A7E3"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27A65814" w14:textId="77777777" w:rsidR="00784A32" w:rsidRPr="00C31E24" w:rsidRDefault="00784A32" w:rsidP="00784A32">
      <w:pPr>
        <w:pStyle w:val="PL"/>
        <w:rPr>
          <w:noProof w:val="0"/>
        </w:rPr>
      </w:pPr>
    </w:p>
    <w:p w14:paraId="338DBBFA" w14:textId="77777777" w:rsidR="00784A32" w:rsidRPr="00C31E24" w:rsidRDefault="00784A32" w:rsidP="005377F9">
      <w:pPr>
        <w:pStyle w:val="H6"/>
      </w:pPr>
      <w:bookmarkStart w:id="281" w:name="_Toc52787485"/>
      <w:bookmarkStart w:id="282" w:name="_Toc52787665"/>
      <w:r w:rsidRPr="00C31E24">
        <w:t>6.1.1.1.2</w:t>
      </w:r>
      <w:r w:rsidRPr="00C31E24">
        <w:tab/>
        <w:t>Conformance requirements</w:t>
      </w:r>
      <w:bookmarkEnd w:id="281"/>
      <w:bookmarkEnd w:id="282"/>
    </w:p>
    <w:p w14:paraId="5F712EF3" w14:textId="6D15B9B1" w:rsidR="00784A32" w:rsidRPr="00C31E24" w:rsidRDefault="00784A32" w:rsidP="00784A32">
      <w:r w:rsidRPr="00C31E24">
        <w:t xml:space="preserve">References: The conformance requirements covered in the current TC are specified in TS 24.281, clauses 6.2.3.1.2, </w:t>
      </w:r>
      <w:r w:rsidR="001B7F04" w:rsidRPr="00C31E24">
        <w:t xml:space="preserve">6.2.3.1.1, </w:t>
      </w:r>
      <w:r w:rsidRPr="00C31E24">
        <w:t xml:space="preserve">9.2.1.2.1.1, 9.2.1.2.1.3, 9.2.1.2.1.4, 9.2.1.2.1.5, 9.2.1.2.1.6, 9.2.1.3.3.1, 9.2.1.4.7, 9.2.1.4.8; and TS 24.581, clauses </w:t>
      </w:r>
      <w:r w:rsidR="001B7F04" w:rsidRPr="00C31E24">
        <w:t xml:space="preserve">6.2.4.4.6, </w:t>
      </w:r>
      <w:r w:rsidRPr="00C31E24">
        <w:t xml:space="preserve">6.3.4.3.6, 6.3.4.4.12, 6.3.5.3.9, 6.3.5.4.8.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w:t>
      </w:r>
      <w:r w:rsidR="001B7F04" w:rsidRPr="00C31E24">
        <w:t xml:space="preserve">15 </w:t>
      </w:r>
      <w:r w:rsidRPr="00C31E24">
        <w:t>requirements.</w:t>
      </w:r>
    </w:p>
    <w:p w14:paraId="337D3435" w14:textId="77777777" w:rsidR="00784A32" w:rsidRPr="00C31E24" w:rsidRDefault="00784A32" w:rsidP="00784A32">
      <w:r w:rsidRPr="00C31E24">
        <w:t>[TS 24.281, clause 6.2.3.1.2]</w:t>
      </w:r>
    </w:p>
    <w:p w14:paraId="654898EA" w14:textId="77777777" w:rsidR="00784A32" w:rsidRPr="00C31E24" w:rsidRDefault="00784A32" w:rsidP="00784A32">
      <w:r w:rsidRPr="00C31E24">
        <w:t>When performing the automatic commencement mode procedures, the MCVideo client shall follow the procedures in subclause 6.2.3.1.1 with the following clarification:</w:t>
      </w:r>
    </w:p>
    <w:p w14:paraId="2D1F23AC" w14:textId="77777777" w:rsidR="00784A32" w:rsidRPr="00C31E24" w:rsidRDefault="00784A32" w:rsidP="00784A32">
      <w:pPr>
        <w:pStyle w:val="B1"/>
      </w:pPr>
      <w:r w:rsidRPr="00C31E24">
        <w:t>-</w:t>
      </w:r>
      <w:r w:rsidRPr="00C31E24">
        <w:tab/>
        <w:t>The MCVideo client may include a P-Answer-State header field with the value "Confirmed" as specified in IETF RFC 4964 [30] in the SIP 200 (OK) response.</w:t>
      </w:r>
    </w:p>
    <w:p w14:paraId="4B693349" w14:textId="77777777" w:rsidR="001B7F04" w:rsidRPr="00C31E24" w:rsidRDefault="001B7F04" w:rsidP="001B7F04">
      <w:r w:rsidRPr="00C31E24">
        <w:t>[TS 24.281, clause 6.2.3.1.1]</w:t>
      </w:r>
    </w:p>
    <w:p w14:paraId="1DE14333" w14:textId="77777777" w:rsidR="001B7F04" w:rsidRPr="00C31E24" w:rsidRDefault="001B7F04" w:rsidP="001B7F04">
      <w:r w:rsidRPr="00C31E24">
        <w:t>When performing the automatic commencement mode procedures, the MCVideo client:</w:t>
      </w:r>
    </w:p>
    <w:p w14:paraId="65DBC089" w14:textId="77777777" w:rsidR="001B7F04" w:rsidRPr="00C31E24" w:rsidRDefault="001B7F04" w:rsidP="001B7F04">
      <w:pPr>
        <w:pStyle w:val="B1"/>
      </w:pPr>
      <w:r w:rsidRPr="00C31E24">
        <w:t>1)</w:t>
      </w:r>
      <w:r w:rsidRPr="00C31E24">
        <w:tab/>
        <w:t>shall accept the SIP INVITE request and generate a SIP 200 (OK) response according to rules and procedures of 3GPP TS 24.229 [11];</w:t>
      </w:r>
    </w:p>
    <w:p w14:paraId="3A762CC6" w14:textId="77777777" w:rsidR="001B7F04" w:rsidRPr="00C31E24" w:rsidRDefault="001B7F04" w:rsidP="001B7F04">
      <w:pPr>
        <w:pStyle w:val="B1"/>
      </w:pPr>
      <w:r w:rsidRPr="00C31E24">
        <w:t>2)</w:t>
      </w:r>
      <w:r w:rsidRPr="00C31E24">
        <w:tab/>
        <w:t>shall include the option tag "timer" in a Require header field of the SIP 200 (OK) response;</w:t>
      </w:r>
    </w:p>
    <w:p w14:paraId="62A07C13" w14:textId="77777777" w:rsidR="001B7F04" w:rsidRPr="00C31E24" w:rsidRDefault="001B7F04" w:rsidP="001B7F04">
      <w:pPr>
        <w:pStyle w:val="B1"/>
      </w:pPr>
      <w:r w:rsidRPr="00C31E24">
        <w:t>3)</w:t>
      </w:r>
      <w:r w:rsidRPr="00C31E24">
        <w:tab/>
        <w:t>shall include the g.3gpp.mc</w:t>
      </w:r>
      <w:r w:rsidRPr="00C31E24">
        <w:rPr>
          <w:lang w:eastAsia="zh-CN"/>
        </w:rPr>
        <w:t>video</w:t>
      </w:r>
      <w:r w:rsidRPr="00C31E24">
        <w:t xml:space="preserve"> media feature tag in the Contact header field of the SIP 200 (OK) response;</w:t>
      </w:r>
    </w:p>
    <w:p w14:paraId="41C4BE11" w14:textId="77777777" w:rsidR="001B7F04" w:rsidRPr="00C31E24" w:rsidRDefault="001B7F04" w:rsidP="001B7F04">
      <w:pPr>
        <w:pStyle w:val="B1"/>
      </w:pPr>
      <w:r w:rsidRPr="00C31E24">
        <w:t>4)</w:t>
      </w:r>
      <w:r w:rsidRPr="00C31E24">
        <w:tab/>
        <w:t xml:space="preserve">shall include 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in the Contact header field of the SIP 200 (OK) response;</w:t>
      </w:r>
    </w:p>
    <w:p w14:paraId="33BC71DC" w14:textId="77777777" w:rsidR="001B7F04" w:rsidRPr="00C31E24" w:rsidRDefault="001B7F04" w:rsidP="001B7F04">
      <w:pPr>
        <w:pStyle w:val="B1"/>
      </w:pPr>
      <w:r w:rsidRPr="00C31E24">
        <w:t>5)</w:t>
      </w:r>
      <w:r w:rsidRPr="00C31E24">
        <w:tab/>
        <w:t>shall include the Session-Expires header field in the SIP 200 (OK) response and start the SIP session timer according to IETF RFC 4028 [23]. The "refresher" parameter in the Session-Expires header field shall be set to "uas";</w:t>
      </w:r>
    </w:p>
    <w:p w14:paraId="5F68DD09" w14:textId="77777777" w:rsidR="001B7F04" w:rsidRPr="00C31E24" w:rsidRDefault="001B7F04" w:rsidP="001B7F04">
      <w:pPr>
        <w:pStyle w:val="B1"/>
      </w:pPr>
      <w:r w:rsidRPr="00C31E24">
        <w:t>6)</w:t>
      </w:r>
      <w:r w:rsidRPr="00C31E24">
        <w:tab/>
        <w:t>shall, if the incoming SIP INVITE request contains a Replaces header field, include in the SDP answer in the SIP 200 (OK) response to the SDP offer the parameters used for the pre-established session identified by the contents of the Replaces header field;</w:t>
      </w:r>
    </w:p>
    <w:p w14:paraId="54F4937C" w14:textId="77777777" w:rsidR="001B7F04" w:rsidRPr="00C31E24" w:rsidRDefault="001B7F04" w:rsidP="001B7F04">
      <w:pPr>
        <w:pStyle w:val="B1"/>
      </w:pPr>
      <w:r w:rsidRPr="00C31E24">
        <w:t>7)</w:t>
      </w:r>
      <w:r w:rsidRPr="00C31E24">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45CAE77E" w14:textId="77777777" w:rsidR="001B7F04" w:rsidRPr="00C31E24" w:rsidRDefault="001B7F04" w:rsidP="001B7F04">
      <w:pPr>
        <w:pStyle w:val="NO"/>
      </w:pPr>
      <w:r w:rsidRPr="00C31E24">
        <w:t>NOTE:</w:t>
      </w:r>
      <w:r w:rsidRPr="00C31E24">
        <w:tab/>
        <w:t>In the case of a new emergency call where the terminating client is using a pre-established session, the SIP INVITE request containing a Replaces header is used to replace the pre-established session.</w:t>
      </w:r>
    </w:p>
    <w:p w14:paraId="141FB8C0" w14:textId="77777777" w:rsidR="001B7F04" w:rsidRPr="00C31E24" w:rsidRDefault="001B7F04" w:rsidP="001B7F04">
      <w:pPr>
        <w:pStyle w:val="B1"/>
      </w:pPr>
      <w:r w:rsidRPr="00C31E24">
        <w:t>8)</w:t>
      </w:r>
      <w:r w:rsidRPr="00C31E24">
        <w:tab/>
        <w:t>shall send the SIP 200 (OK) response towards the MCVideo server according to rules and procedures of 3GPP TS 24.229 [11];</w:t>
      </w:r>
    </w:p>
    <w:p w14:paraId="1FFF476A" w14:textId="77777777" w:rsidR="001B7F04" w:rsidRPr="00C31E24" w:rsidRDefault="001B7F04" w:rsidP="001B7F04">
      <w:pPr>
        <w:pStyle w:val="B1"/>
      </w:pPr>
      <w:r w:rsidRPr="00C31E24">
        <w:t>9)</w:t>
      </w:r>
      <w:r w:rsidRPr="00C31E24">
        <w:tab/>
        <w:t>shall, if the incoming SIP INVITE request contains a Replaces header field, release the pre-established session identified by the contents of the Replaces header field; and</w:t>
      </w:r>
    </w:p>
    <w:p w14:paraId="1F6360B0" w14:textId="77777777" w:rsidR="001B7F04" w:rsidRPr="00C31E24" w:rsidRDefault="001B7F04" w:rsidP="001B7F04">
      <w:pPr>
        <w:pStyle w:val="B1"/>
      </w:pPr>
      <w:r w:rsidRPr="00C31E24">
        <w:t>10)</w:t>
      </w:r>
      <w:r w:rsidRPr="00C31E24">
        <w:tab/>
        <w:t>shall interact with the media plane as specified in 3GPP TS 24.</w:t>
      </w:r>
      <w:r w:rsidRPr="00C31E24">
        <w:rPr>
          <w:lang w:eastAsia="zh-CN"/>
        </w:rPr>
        <w:t>581</w:t>
      </w:r>
      <w:r w:rsidRPr="00C31E24">
        <w:t xml:space="preserve"> [5]. </w:t>
      </w:r>
    </w:p>
    <w:p w14:paraId="4280F5BC" w14:textId="77777777" w:rsidR="001B7F04" w:rsidRPr="00C31E24" w:rsidRDefault="001B7F04" w:rsidP="001B7F04">
      <w:r w:rsidRPr="00C31E24">
        <w:t>When NAT traversal is supported by the MCVideo client and when the MCVideo client is behind a NAT, generation of SIP responses is done as specified in this subclause and as specified in IETF RFC 5626 [35].</w:t>
      </w:r>
    </w:p>
    <w:p w14:paraId="1EA84F15" w14:textId="77777777" w:rsidR="00784A32" w:rsidRPr="00C31E24" w:rsidRDefault="00784A32" w:rsidP="00784A32">
      <w:r w:rsidRPr="00C31E24">
        <w:t>[TS 24.281, clause 9.2.1.2.1.1]</w:t>
      </w:r>
    </w:p>
    <w:p w14:paraId="39EEAB0D" w14:textId="77777777" w:rsidR="00784A32" w:rsidRPr="00C31E24" w:rsidRDefault="00784A32" w:rsidP="00784A32">
      <w:r w:rsidRPr="00C31E24">
        <w:t>Upon receiving a request from an MCVideo user to establish an MCVideo prearranged group session the MCVideo client shall generate an initial SIP INVITE request by following the UE originating session procedures specified in 3GPP TS 24.229 [</w:t>
      </w:r>
      <w:r w:rsidRPr="00C31E24">
        <w:rPr>
          <w:lang w:eastAsia="zh-CN"/>
        </w:rPr>
        <w:t>11</w:t>
      </w:r>
      <w:r w:rsidRPr="00C31E24">
        <w:t>], with the clarifications given below.</w:t>
      </w:r>
    </w:p>
    <w:p w14:paraId="1424E412" w14:textId="77777777" w:rsidR="00784A32" w:rsidRPr="00C31E24" w:rsidRDefault="00784A32" w:rsidP="00784A32">
      <w:r w:rsidRPr="00C31E24">
        <w:t>The MC</w:t>
      </w:r>
      <w:r w:rsidRPr="00C31E24">
        <w:rPr>
          <w:lang w:eastAsia="zh-CN"/>
        </w:rPr>
        <w:t>Video</w:t>
      </w:r>
      <w:r w:rsidRPr="00C31E24">
        <w:t xml:space="preserve"> client:</w:t>
      </w:r>
    </w:p>
    <w:p w14:paraId="664E51EA" w14:textId="77777777" w:rsidR="00784A32" w:rsidRPr="00C31E24" w:rsidRDefault="00784A32" w:rsidP="00784A32">
      <w:pPr>
        <w:pStyle w:val="B1"/>
      </w:pPr>
      <w:r w:rsidRPr="00C31E24">
        <w:t>1)</w:t>
      </w:r>
      <w:r w:rsidRPr="00C31E24">
        <w:tab/>
        <w:t>if the MC</w:t>
      </w:r>
      <w:r w:rsidRPr="00C31E24">
        <w:rPr>
          <w:lang w:eastAsia="zh-CN"/>
        </w:rPr>
        <w:t>Video</w:t>
      </w:r>
      <w:r w:rsidRPr="00C31E24">
        <w:t xml:space="preserve"> user has requested the origination of an MC</w:t>
      </w:r>
      <w:r w:rsidRPr="00C31E24">
        <w:rPr>
          <w:lang w:eastAsia="zh-CN"/>
        </w:rPr>
        <w:t>Video</w:t>
      </w:r>
      <w:r w:rsidRPr="00C31E24">
        <w:t xml:space="preserve"> emergency group call or is originating an MC</w:t>
      </w:r>
      <w:r w:rsidRPr="00C31E24">
        <w:rPr>
          <w:lang w:eastAsia="zh-CN"/>
        </w:rPr>
        <w:t>Video</w:t>
      </w:r>
      <w:r w:rsidRPr="00C31E24">
        <w:t xml:space="preserve"> prearranged group call and the MCVideo emergency state is already set, the MC</w:t>
      </w:r>
      <w:r w:rsidRPr="00C31E24">
        <w:rPr>
          <w:lang w:eastAsia="zh-CN"/>
        </w:rPr>
        <w:t>Video</w:t>
      </w:r>
      <w:r w:rsidRPr="00C31E24">
        <w:t xml:space="preserve"> client shall comply with the procedures in subclause 6.2.8.1.1;</w:t>
      </w:r>
    </w:p>
    <w:p w14:paraId="65A973DE" w14:textId="77777777" w:rsidR="00784A32" w:rsidRPr="00C31E24" w:rsidRDefault="00784A32" w:rsidP="00784A32">
      <w:pPr>
        <w:pStyle w:val="B1"/>
      </w:pPr>
      <w:r w:rsidRPr="00C31E24">
        <w:t>2)</w:t>
      </w:r>
      <w:r w:rsidRPr="00C31E24">
        <w:tab/>
        <w:t>if the MC</w:t>
      </w:r>
      <w:r w:rsidRPr="00C31E24">
        <w:rPr>
          <w:lang w:eastAsia="zh-CN"/>
        </w:rPr>
        <w:t>Video</w:t>
      </w:r>
      <w:r w:rsidRPr="00C31E24">
        <w:t xml:space="preserve"> user has requested the origination of an MC</w:t>
      </w:r>
      <w:r w:rsidRPr="00C31E24">
        <w:rPr>
          <w:lang w:eastAsia="zh-CN"/>
        </w:rPr>
        <w:t>Video</w:t>
      </w:r>
      <w:r w:rsidRPr="00C31E24">
        <w:t xml:space="preserve"> imminent peril group call, the MC</w:t>
      </w:r>
      <w:r w:rsidRPr="00C31E24">
        <w:rPr>
          <w:lang w:eastAsia="zh-CN"/>
        </w:rPr>
        <w:t>Video</w:t>
      </w:r>
      <w:r w:rsidRPr="00C31E24">
        <w:t xml:space="preserve"> client shall comply with the procedures in subclause </w:t>
      </w:r>
      <w:r w:rsidRPr="00C31E24">
        <w:rPr>
          <w:lang w:eastAsia="zh-CN"/>
        </w:rPr>
        <w:t>6.2.8.1.9</w:t>
      </w:r>
      <w:r w:rsidRPr="00C31E24">
        <w:t>;</w:t>
      </w:r>
    </w:p>
    <w:p w14:paraId="30CF0123" w14:textId="77777777" w:rsidR="00784A32" w:rsidRPr="00C31E24" w:rsidRDefault="00784A32" w:rsidP="00784A32">
      <w:pPr>
        <w:pStyle w:val="B1"/>
      </w:pPr>
      <w:r w:rsidRPr="00C31E24">
        <w:t>3)</w:t>
      </w:r>
      <w:r w:rsidRPr="00C31E24">
        <w:tab/>
        <w:t>if the MC</w:t>
      </w:r>
      <w:r w:rsidRPr="00C31E24">
        <w:rPr>
          <w:lang w:eastAsia="zh-CN"/>
        </w:rPr>
        <w:t>Video</w:t>
      </w:r>
      <w:r w:rsidRPr="00C31E24">
        <w:t xml:space="preserve"> user has requested the origination of a broadcast group call, the MC</w:t>
      </w:r>
      <w:r w:rsidRPr="00C31E24">
        <w:rPr>
          <w:lang w:eastAsia="zh-CN"/>
        </w:rPr>
        <w:t>Video</w:t>
      </w:r>
      <w:r w:rsidRPr="00C31E24">
        <w:t xml:space="preserve"> client shall comply with the procedures in subclause </w:t>
      </w:r>
      <w:r w:rsidRPr="00C31E24">
        <w:rPr>
          <w:lang w:eastAsia="zh-CN"/>
        </w:rPr>
        <w:t>6.2.8.2</w:t>
      </w:r>
      <w:r w:rsidRPr="00C31E24">
        <w:t>;</w:t>
      </w:r>
    </w:p>
    <w:p w14:paraId="106B6E5D" w14:textId="77777777" w:rsidR="00784A32" w:rsidRPr="00C31E24" w:rsidRDefault="00784A32" w:rsidP="00784A32">
      <w:pPr>
        <w:pStyle w:val="B1"/>
      </w:pPr>
      <w:r w:rsidRPr="00C31E24">
        <w:t>4)</w:t>
      </w:r>
      <w:r w:rsidRPr="00C31E24">
        <w:tab/>
        <w:t>shall include the g.3gpp.mc</w:t>
      </w:r>
      <w:r w:rsidRPr="00C31E24">
        <w:rPr>
          <w:lang w:eastAsia="zh-CN"/>
        </w:rPr>
        <w:t>video</w:t>
      </w:r>
      <w:r w:rsidRPr="00C31E24">
        <w:t xml:space="preserve"> media feature tag and the g.3gpp.icsi-ref media feature tag with the value of "urn:urn-7:3gpp-service.ims.icsi.mc</w:t>
      </w:r>
      <w:r w:rsidRPr="00C31E24">
        <w:rPr>
          <w:lang w:eastAsia="zh-CN"/>
        </w:rPr>
        <w:t>video</w:t>
      </w:r>
      <w:r w:rsidRPr="00C31E24">
        <w:t xml:space="preserve">" in the Contact header field of the SIP </w:t>
      </w:r>
      <w:r w:rsidRPr="00C31E24">
        <w:rPr>
          <w:lang w:eastAsia="zh-CN"/>
        </w:rPr>
        <w:t>INVITE</w:t>
      </w:r>
      <w:r w:rsidRPr="00C31E24">
        <w:t xml:space="preserve"> request according to IETF RFC 3840 [</w:t>
      </w:r>
      <w:r w:rsidRPr="00C31E24">
        <w:rPr>
          <w:lang w:eastAsia="zh-CN"/>
        </w:rPr>
        <w:t>22</w:t>
      </w:r>
      <w:r w:rsidRPr="00C31E24">
        <w:t>];</w:t>
      </w:r>
    </w:p>
    <w:p w14:paraId="0475A6AD" w14:textId="77777777" w:rsidR="00784A32" w:rsidRPr="00C31E24" w:rsidRDefault="00784A32" w:rsidP="00784A32">
      <w:pPr>
        <w:pStyle w:val="B1"/>
      </w:pPr>
      <w:r w:rsidRPr="00C31E24">
        <w:t>5)</w:t>
      </w:r>
      <w:r w:rsidRPr="00C31E24">
        <w:tab/>
        <w:t>shall include an Accept-Contact header field containing the g.3gpp.mc</w:t>
      </w:r>
      <w:r w:rsidRPr="00C31E24">
        <w:rPr>
          <w:lang w:eastAsia="zh-CN"/>
        </w:rPr>
        <w:t>video</w:t>
      </w:r>
      <w:r w:rsidRPr="00C31E24">
        <w:t xml:space="preserve"> media feature tag along with the "require" and "explicit" header field parameters according to IETF RFC 3841 [</w:t>
      </w:r>
      <w:r w:rsidRPr="00C31E24">
        <w:rPr>
          <w:lang w:eastAsia="zh-CN"/>
        </w:rPr>
        <w:t>20</w:t>
      </w:r>
      <w:r w:rsidRPr="00C31E24">
        <w:t>];</w:t>
      </w:r>
    </w:p>
    <w:p w14:paraId="3087F9DD" w14:textId="77777777" w:rsidR="00784A32" w:rsidRPr="00C31E24" w:rsidRDefault="00784A32" w:rsidP="00784A32">
      <w:pPr>
        <w:pStyle w:val="B1"/>
      </w:pPr>
      <w:r w:rsidRPr="00C31E24">
        <w:t>6)</w:t>
      </w:r>
      <w:r w:rsidRPr="00C31E24">
        <w:tab/>
        <w:t>shall include the ICSI value "urn:urn-7:3gpp-service.ims.icsi.mc</w:t>
      </w:r>
      <w:r w:rsidRPr="00C31E24">
        <w:rPr>
          <w:lang w:eastAsia="zh-CN"/>
        </w:rPr>
        <w:t>video</w:t>
      </w:r>
      <w:r w:rsidRPr="00C31E24">
        <w:t>" (</w:t>
      </w:r>
      <w:r w:rsidRPr="00C31E24">
        <w:rPr>
          <w:lang w:eastAsia="zh-CN"/>
        </w:rPr>
        <w:t xml:space="preserve">coded as specified in </w:t>
      </w:r>
      <w:r w:rsidRPr="00C31E24">
        <w:t>3GPP TS 24.229 [</w:t>
      </w:r>
      <w:r w:rsidRPr="00C31E24">
        <w:rPr>
          <w:lang w:eastAsia="zh-CN"/>
        </w:rPr>
        <w:t>11</w:t>
      </w:r>
      <w:r w:rsidRPr="00C31E24">
        <w:t>]</w:t>
      </w:r>
      <w:r w:rsidRPr="00C31E24">
        <w:rPr>
          <w:lang w:eastAsia="zh-CN"/>
        </w:rPr>
        <w:t xml:space="preserve">), </w:t>
      </w:r>
      <w:r w:rsidRPr="00C31E24">
        <w:t>in a P-Preferred-Service header field according to IETF </w:t>
      </w:r>
      <w:r w:rsidRPr="00C31E24">
        <w:rPr>
          <w:rFonts w:eastAsia="Yu Gothic"/>
        </w:rPr>
        <w:t>RFC 6050 [</w:t>
      </w:r>
      <w:r w:rsidRPr="00C31E24">
        <w:rPr>
          <w:lang w:eastAsia="zh-CN"/>
        </w:rPr>
        <w:t>14</w:t>
      </w:r>
      <w:r w:rsidRPr="00C31E24">
        <w:rPr>
          <w:rFonts w:eastAsia="Yu Gothic"/>
        </w:rPr>
        <w:t xml:space="preserve">] </w:t>
      </w:r>
      <w:r w:rsidRPr="00C31E24">
        <w:t>in the SIP INVITE request;</w:t>
      </w:r>
    </w:p>
    <w:p w14:paraId="6B8963E8" w14:textId="77777777" w:rsidR="00784A32" w:rsidRPr="00C31E24" w:rsidRDefault="00784A32" w:rsidP="00784A32">
      <w:pPr>
        <w:pStyle w:val="B1"/>
      </w:pPr>
      <w:r w:rsidRPr="00C31E24">
        <w:t>7)</w:t>
      </w:r>
      <w:r w:rsidRPr="00C31E24">
        <w:tab/>
        <w:t xml:space="preserve">shall include an Accept-Contact header field with 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along with the "require" and "explicit" header field parameters according to IETF RFC 3841 [</w:t>
      </w:r>
      <w:r w:rsidRPr="00C31E24">
        <w:rPr>
          <w:lang w:eastAsia="zh-CN"/>
        </w:rPr>
        <w:t>20</w:t>
      </w:r>
      <w:r w:rsidRPr="00C31E24">
        <w:t>];</w:t>
      </w:r>
    </w:p>
    <w:p w14:paraId="10CAA635" w14:textId="77777777" w:rsidR="00784A32" w:rsidRPr="00C31E24" w:rsidRDefault="00784A32" w:rsidP="00784A32">
      <w:pPr>
        <w:pStyle w:val="B1"/>
      </w:pPr>
      <w:r w:rsidRPr="00C31E24">
        <w:t>8)</w:t>
      </w:r>
      <w:r w:rsidRPr="00C31E24">
        <w:tab/>
        <w:t>should include the "timer" option tag in the Supported header field;</w:t>
      </w:r>
    </w:p>
    <w:p w14:paraId="4956FA86" w14:textId="77777777" w:rsidR="00784A32" w:rsidRPr="00C31E24" w:rsidRDefault="00784A32" w:rsidP="00784A32">
      <w:pPr>
        <w:pStyle w:val="B1"/>
      </w:pPr>
      <w:r w:rsidRPr="00C31E24">
        <w:t>9)</w:t>
      </w:r>
      <w:r w:rsidRPr="00C31E24">
        <w:tab/>
        <w:t>should include the Session-Expires header field according to IETF RFC 4028 [</w:t>
      </w:r>
      <w:r w:rsidRPr="00C31E24">
        <w:rPr>
          <w:lang w:eastAsia="zh-CN"/>
        </w:rPr>
        <w:t>23</w:t>
      </w:r>
      <w:r w:rsidRPr="00C31E24">
        <w:t>]. It is recommended that the "refresher" header field parameter is omitted. If included, the "refresher" header field parameter shall be set to "uac";</w:t>
      </w:r>
    </w:p>
    <w:p w14:paraId="28D5B428" w14:textId="77777777" w:rsidR="00784A32" w:rsidRPr="00C31E24" w:rsidRDefault="00784A32" w:rsidP="00784A32">
      <w:pPr>
        <w:pStyle w:val="B1"/>
      </w:pPr>
      <w:r w:rsidRPr="00C31E24">
        <w:t>10)</w:t>
      </w:r>
      <w:r w:rsidRPr="00C31E24">
        <w:tab/>
        <w:t>shall set the Request-URI of the SIP INVITE request to the public service identity identifying the participating MCVideo function serving the MCVideo user;</w:t>
      </w:r>
    </w:p>
    <w:p w14:paraId="296D3554" w14:textId="77777777" w:rsidR="00784A32" w:rsidRPr="00C31E24" w:rsidRDefault="00784A32" w:rsidP="00784A32">
      <w:pPr>
        <w:pStyle w:val="NO"/>
      </w:pPr>
      <w:r w:rsidRPr="00C31E24">
        <w:t>NOTE 1:</w:t>
      </w:r>
      <w:r w:rsidRPr="00C31E24">
        <w:tab/>
        <w:t>The MC</w:t>
      </w:r>
      <w:r w:rsidRPr="00C31E24">
        <w:rPr>
          <w:lang w:eastAsia="zh-CN"/>
        </w:rPr>
        <w:t>Video</w:t>
      </w:r>
      <w:r w:rsidRPr="00C31E24">
        <w:t xml:space="preserve"> client is configured with public service identity identifying the participating MC</w:t>
      </w:r>
      <w:r w:rsidRPr="00C31E24">
        <w:rPr>
          <w:lang w:eastAsia="zh-CN"/>
        </w:rPr>
        <w:t>Video</w:t>
      </w:r>
      <w:r w:rsidRPr="00C31E24">
        <w:t xml:space="preserve"> function serving the MCVideo user.</w:t>
      </w:r>
    </w:p>
    <w:p w14:paraId="5DA3A657" w14:textId="77777777" w:rsidR="00784A32" w:rsidRPr="00C31E24" w:rsidRDefault="00784A32" w:rsidP="00784A32">
      <w:pPr>
        <w:pStyle w:val="B1"/>
      </w:pPr>
      <w:r w:rsidRPr="00C31E24">
        <w:t>11)</w:t>
      </w:r>
      <w:r w:rsidRPr="00C31E24">
        <w:tab/>
        <w:t>may include a P-Preferred-Identity header field in the SIP INVITE request containing a public user identity as specified in 3GPP TS 24.229 [</w:t>
      </w:r>
      <w:r w:rsidRPr="00C31E24">
        <w:rPr>
          <w:lang w:eastAsia="zh-CN"/>
        </w:rPr>
        <w:t>11</w:t>
      </w:r>
      <w:r w:rsidRPr="00C31E24">
        <w:t>];</w:t>
      </w:r>
    </w:p>
    <w:p w14:paraId="6A3134BD" w14:textId="77777777" w:rsidR="00784A32" w:rsidRPr="00C31E24" w:rsidRDefault="00784A32" w:rsidP="00784A32">
      <w:pPr>
        <w:pStyle w:val="B1"/>
      </w:pPr>
      <w:r w:rsidRPr="00C31E24">
        <w:t>12)</w:t>
      </w:r>
      <w:r w:rsidRPr="00C31E24">
        <w:tab/>
        <w:t>if the MC</w:t>
      </w:r>
      <w:r w:rsidRPr="00C31E24">
        <w:rPr>
          <w:lang w:eastAsia="zh-CN"/>
        </w:rPr>
        <w:t>Video</w:t>
      </w:r>
      <w:r w:rsidRPr="00C31E24">
        <w:t xml:space="preserve"> emergency state is already set or the MC</w:t>
      </w:r>
      <w:r w:rsidRPr="00C31E24">
        <w:rPr>
          <w:lang w:eastAsia="zh-CN"/>
        </w:rPr>
        <w:t>Video</w:t>
      </w:r>
      <w:r w:rsidRPr="00C31E24">
        <w:t xml:space="preserve"> client emergency group state for this group is set to "MVEG 2: in-progress", the MC</w:t>
      </w:r>
      <w:r w:rsidRPr="00C31E24">
        <w:rPr>
          <w:lang w:eastAsia="zh-CN"/>
        </w:rPr>
        <w:t>Video</w:t>
      </w:r>
      <w:r w:rsidRPr="00C31E24">
        <w:t xml:space="preserve"> client shall include the Resource-Priority header field and comply with the procedures in subclause </w:t>
      </w:r>
      <w:r w:rsidRPr="00C31E24">
        <w:rPr>
          <w:lang w:eastAsia="zh-CN"/>
        </w:rPr>
        <w:t>6.2.8.1.2</w:t>
      </w:r>
      <w:r w:rsidRPr="00C31E24">
        <w:t>;</w:t>
      </w:r>
    </w:p>
    <w:p w14:paraId="7CC12E64" w14:textId="77777777" w:rsidR="00784A32" w:rsidRPr="00C31E24" w:rsidRDefault="00784A32" w:rsidP="00784A32">
      <w:pPr>
        <w:pStyle w:val="B1"/>
      </w:pPr>
      <w:r w:rsidRPr="00C31E24">
        <w:t>13)</w:t>
      </w:r>
      <w:r w:rsidRPr="00C31E24">
        <w:tab/>
        <w:t>if the MC</w:t>
      </w:r>
      <w:r w:rsidRPr="00C31E24">
        <w:rPr>
          <w:lang w:eastAsia="zh-CN"/>
        </w:rPr>
        <w:t>Video</w:t>
      </w:r>
      <w:r w:rsidRPr="00C31E24">
        <w:t xml:space="preserve"> client imminent peril group state for this group is set to "MVIG 2: in-progress" or "MVIG 4: confirm-pending" shall include the Resource-Priority header field and comply with the procedures in subclause </w:t>
      </w:r>
      <w:r w:rsidRPr="00C31E24">
        <w:rPr>
          <w:lang w:eastAsia="zh-CN"/>
        </w:rPr>
        <w:t>6.2.8.1.12</w:t>
      </w:r>
      <w:r w:rsidRPr="00C31E24">
        <w:t>;</w:t>
      </w:r>
    </w:p>
    <w:p w14:paraId="1A1DBC93" w14:textId="77777777" w:rsidR="00784A32" w:rsidRPr="00C31E24" w:rsidRDefault="00784A32" w:rsidP="00784A32">
      <w:pPr>
        <w:pStyle w:val="B1"/>
      </w:pPr>
      <w:r w:rsidRPr="00C31E24">
        <w:t>14)</w:t>
      </w:r>
      <w:r w:rsidRPr="00C31E24">
        <w:tab/>
        <w:t>shall contain in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w:t>
      </w:r>
    </w:p>
    <w:p w14:paraId="01D80BD4" w14:textId="77777777" w:rsidR="00784A32" w:rsidRPr="00C31E24" w:rsidRDefault="00784A32" w:rsidP="00784A32">
      <w:pPr>
        <w:pStyle w:val="B2"/>
      </w:pPr>
      <w:r w:rsidRPr="00C31E24">
        <w:t>a)</w:t>
      </w:r>
      <w:r w:rsidRPr="00C31E24">
        <w:tab/>
        <w:t>the &lt;session-type&gt; element set to a value of "prearranged";</w:t>
      </w:r>
    </w:p>
    <w:p w14:paraId="584A6EE0" w14:textId="77777777" w:rsidR="00784A32" w:rsidRPr="00C31E24" w:rsidRDefault="00784A32" w:rsidP="00784A32">
      <w:pPr>
        <w:pStyle w:val="B2"/>
      </w:pPr>
      <w:r w:rsidRPr="00C31E24">
        <w:t>b)</w:t>
      </w:r>
      <w:r w:rsidRPr="00C31E24">
        <w:tab/>
        <w:t>the &lt;mc</w:t>
      </w:r>
      <w:r w:rsidRPr="00C31E24">
        <w:rPr>
          <w:lang w:eastAsia="zh-CN"/>
        </w:rPr>
        <w:t>video</w:t>
      </w:r>
      <w:r w:rsidRPr="00C31E24">
        <w:t>-request-uri&gt; element set to the group identity;</w:t>
      </w:r>
    </w:p>
    <w:p w14:paraId="3A8C5D52" w14:textId="77777777" w:rsidR="00784A32" w:rsidRPr="00C31E24" w:rsidRDefault="00784A32" w:rsidP="00784A32">
      <w:pPr>
        <w:pStyle w:val="B2"/>
      </w:pPr>
      <w:r w:rsidRPr="00C31E24">
        <w:t>c)</w:t>
      </w:r>
      <w:r w:rsidRPr="00C31E24">
        <w:tab/>
        <w:t>the &lt;mc</w:t>
      </w:r>
      <w:r w:rsidRPr="00C31E24">
        <w:rPr>
          <w:lang w:eastAsia="zh-CN"/>
        </w:rPr>
        <w:t>video</w:t>
      </w:r>
      <w:r w:rsidRPr="00C31E24">
        <w:t>-client-id&gt; element set to the MC</w:t>
      </w:r>
      <w:r w:rsidRPr="00C31E24">
        <w:rPr>
          <w:lang w:eastAsia="zh-CN"/>
        </w:rPr>
        <w:t>Video</w:t>
      </w:r>
      <w:r w:rsidRPr="00C31E24">
        <w:t xml:space="preserve"> client ID of the originating MC</w:t>
      </w:r>
      <w:r w:rsidRPr="00C31E24">
        <w:rPr>
          <w:lang w:eastAsia="zh-CN"/>
        </w:rPr>
        <w:t>Video</w:t>
      </w:r>
      <w:r w:rsidRPr="00C31E24">
        <w:t xml:space="preserve"> client; and</w:t>
      </w:r>
    </w:p>
    <w:p w14:paraId="35E4EA62" w14:textId="77777777" w:rsidR="00784A32" w:rsidRPr="00C31E24" w:rsidRDefault="00784A32" w:rsidP="00784A32">
      <w:pPr>
        <w:pStyle w:val="NO"/>
      </w:pPr>
      <w:r w:rsidRPr="00C31E24">
        <w:t>NOTE 2:</w:t>
      </w:r>
      <w:r w:rsidRPr="00C31E24">
        <w:tab/>
        <w:t>The MC</w:t>
      </w:r>
      <w:r w:rsidRPr="00C31E24">
        <w:rPr>
          <w:lang w:eastAsia="zh-CN"/>
        </w:rPr>
        <w:t>Video</w:t>
      </w:r>
      <w:r w:rsidRPr="00C31E24">
        <w:t xml:space="preserve"> client does not include the MC</w:t>
      </w:r>
      <w:r w:rsidRPr="00C31E24">
        <w:rPr>
          <w:lang w:eastAsia="zh-CN"/>
        </w:rPr>
        <w:t>Video</w:t>
      </w:r>
      <w:r w:rsidRPr="00C31E24">
        <w:t xml:space="preserve"> ID of the originating MC</w:t>
      </w:r>
      <w:r w:rsidRPr="00C31E24">
        <w:rPr>
          <w:lang w:eastAsia="zh-CN"/>
        </w:rPr>
        <w:t>Video</w:t>
      </w:r>
      <w:r w:rsidRPr="00C31E24">
        <w:t xml:space="preserve"> user in the body, as this will be inserted into the body of the SIP INVITE request that is sent from the originating participating MC</w:t>
      </w:r>
      <w:r w:rsidRPr="00C31E24">
        <w:rPr>
          <w:lang w:eastAsia="zh-CN"/>
        </w:rPr>
        <w:t>Video</w:t>
      </w:r>
      <w:r w:rsidRPr="00C31E24">
        <w:t xml:space="preserve"> function.</w:t>
      </w:r>
    </w:p>
    <w:p w14:paraId="2A00720B" w14:textId="77777777" w:rsidR="00784A32" w:rsidRPr="00C31E24" w:rsidRDefault="00784A32" w:rsidP="00784A32">
      <w:pPr>
        <w:pStyle w:val="B2"/>
      </w:pPr>
      <w:r w:rsidRPr="00C31E24">
        <w:t>d)</w:t>
      </w:r>
      <w:r w:rsidRPr="00C31E24">
        <w:tab/>
        <w:t>if the group identity can be determined to be a TGI and if the MC</w:t>
      </w:r>
      <w:r w:rsidRPr="00C31E24">
        <w:rPr>
          <w:lang w:eastAsia="zh-CN"/>
        </w:rPr>
        <w:t>Video</w:t>
      </w:r>
      <w:r w:rsidRPr="00C31E24">
        <w:t xml:space="preserve"> client can associate the TGI with a MCVideo group ID, the &lt;associated-group-id&gt; element set to the MCVideo group ID;</w:t>
      </w:r>
    </w:p>
    <w:p w14:paraId="6E23CB90" w14:textId="77777777" w:rsidR="00784A32" w:rsidRPr="00C31E24" w:rsidRDefault="00784A32" w:rsidP="00784A32">
      <w:pPr>
        <w:pStyle w:val="NO"/>
      </w:pPr>
      <w:r w:rsidRPr="00C31E24">
        <w:t>NOTE 3:</w:t>
      </w:r>
      <w:r w:rsidRPr="00C31E24">
        <w:tab/>
        <w:t>The text "can associate the TGI with a MC</w:t>
      </w:r>
      <w:r w:rsidRPr="00C31E24">
        <w:rPr>
          <w:lang w:eastAsia="zh-CN"/>
        </w:rPr>
        <w:t>Video</w:t>
      </w:r>
      <w:r w:rsidRPr="00C31E24">
        <w:t xml:space="preserve"> group ID" means that the MC</w:t>
      </w:r>
      <w:r w:rsidRPr="00C31E24">
        <w:rPr>
          <w:lang w:eastAsia="zh-CN"/>
        </w:rPr>
        <w:t>Video</w:t>
      </w:r>
      <w:r w:rsidRPr="00C31E24">
        <w:t xml:space="preserve"> client is able to determine that there is a constituent group of the temporary group that it is a member of.</w:t>
      </w:r>
    </w:p>
    <w:p w14:paraId="6E453CA9" w14:textId="77777777" w:rsidR="00784A32" w:rsidRPr="00C31E24" w:rsidRDefault="00784A32" w:rsidP="00784A32">
      <w:pPr>
        <w:pStyle w:val="NO"/>
      </w:pPr>
      <w:r w:rsidRPr="00C31E24">
        <w:t>NOTE 4:</w:t>
      </w:r>
      <w:r w:rsidRPr="00C31E24">
        <w:tab/>
        <w:t>The MC</w:t>
      </w:r>
      <w:r w:rsidRPr="00C31E24">
        <w:rPr>
          <w:lang w:eastAsia="zh-CN"/>
        </w:rPr>
        <w:t>Video</w:t>
      </w:r>
      <w:r w:rsidRPr="00C31E24">
        <w:t xml:space="preserve"> client is informed about temporary groups and </w:t>
      </w:r>
      <w:r w:rsidR="00F16398" w:rsidRPr="00C31E24">
        <w:t>regrouping</w:t>
      </w:r>
      <w:r w:rsidRPr="00C31E24">
        <w:t xml:space="preserve"> of MC</w:t>
      </w:r>
      <w:r w:rsidRPr="00C31E24">
        <w:rPr>
          <w:lang w:eastAsia="zh-CN"/>
        </w:rPr>
        <w:t>Video</w:t>
      </w:r>
      <w:r w:rsidRPr="00C31E24">
        <w:t xml:space="preserve"> groups that the user is a member of as specified in 3GPP TS 24.481 [</w:t>
      </w:r>
      <w:r w:rsidRPr="00C31E24">
        <w:rPr>
          <w:lang w:eastAsia="zh-CN"/>
        </w:rPr>
        <w:t>24</w:t>
      </w:r>
      <w:r w:rsidRPr="00C31E24">
        <w:t>].</w:t>
      </w:r>
    </w:p>
    <w:p w14:paraId="71350837" w14:textId="77777777" w:rsidR="00784A32" w:rsidRPr="00C31E24" w:rsidRDefault="00784A32" w:rsidP="00784A32">
      <w:pPr>
        <w:pStyle w:val="NO"/>
      </w:pPr>
      <w:r w:rsidRPr="00C31E24">
        <w:t>NOTE 5:</w:t>
      </w:r>
      <w:r w:rsidRPr="00C31E24">
        <w:tab/>
        <w:t>If the MC</w:t>
      </w:r>
      <w:r w:rsidRPr="00C31E24">
        <w:rPr>
          <w:lang w:eastAsia="zh-CN"/>
        </w:rPr>
        <w:t>Video</w:t>
      </w:r>
      <w:r w:rsidRPr="00C31E24">
        <w:t xml:space="preserve"> user selected a TGI where there are several MC</w:t>
      </w:r>
      <w:r w:rsidRPr="00C31E24">
        <w:rPr>
          <w:lang w:eastAsia="zh-CN"/>
        </w:rPr>
        <w:t>Video</w:t>
      </w:r>
      <w:r w:rsidRPr="00C31E24">
        <w:t xml:space="preserve"> groups where the MC</w:t>
      </w:r>
      <w:r w:rsidRPr="00C31E24">
        <w:rPr>
          <w:lang w:eastAsia="zh-CN"/>
        </w:rPr>
        <w:t>Video</w:t>
      </w:r>
      <w:r w:rsidRPr="00C31E24">
        <w:t xml:space="preserve"> user is a member, the MC</w:t>
      </w:r>
      <w:r w:rsidRPr="00C31E24">
        <w:rPr>
          <w:lang w:eastAsia="zh-CN"/>
        </w:rPr>
        <w:t>Video</w:t>
      </w:r>
      <w:r w:rsidRPr="00C31E24">
        <w:t xml:space="preserve"> client selects one of those MC</w:t>
      </w:r>
      <w:r w:rsidRPr="00C31E24">
        <w:rPr>
          <w:lang w:eastAsia="zh-CN"/>
        </w:rPr>
        <w:t>Video</w:t>
      </w:r>
      <w:r w:rsidRPr="00C31E24">
        <w:t xml:space="preserve"> groups.</w:t>
      </w:r>
    </w:p>
    <w:p w14:paraId="1A892AAE" w14:textId="77777777" w:rsidR="00784A32" w:rsidRPr="00C31E24" w:rsidRDefault="00784A32" w:rsidP="00784A32">
      <w:pPr>
        <w:pStyle w:val="B1"/>
      </w:pPr>
      <w:r w:rsidRPr="00C31E24">
        <w:t>15)</w:t>
      </w:r>
      <w:r w:rsidRPr="00C31E24">
        <w:tab/>
        <w:t>shall include an SDP offer according to 3GPP TS 24.229 [</w:t>
      </w:r>
      <w:r w:rsidRPr="00C31E24">
        <w:rPr>
          <w:lang w:eastAsia="zh-CN"/>
        </w:rPr>
        <w:t>11</w:t>
      </w:r>
      <w:r w:rsidRPr="00C31E24">
        <w:t>] with the clarifications given in subclause </w:t>
      </w:r>
      <w:r w:rsidRPr="00C31E24">
        <w:rPr>
          <w:lang w:eastAsia="zh-CN"/>
        </w:rPr>
        <w:t>6.2.1</w:t>
      </w:r>
      <w:r w:rsidRPr="00C31E24">
        <w:t xml:space="preserve">; </w:t>
      </w:r>
    </w:p>
    <w:p w14:paraId="1B372310" w14:textId="77777777" w:rsidR="00784A32" w:rsidRPr="00C31E24" w:rsidRDefault="00784A32" w:rsidP="00784A32">
      <w:pPr>
        <w:pStyle w:val="B1"/>
      </w:pPr>
      <w:r w:rsidRPr="00C31E24">
        <w:t>16)</w:t>
      </w:r>
      <w:r w:rsidRPr="00C31E24">
        <w:tab/>
        <w:t>if an implicit transmission request is required, shall indicate this as specified in subclause 6.4; and</w:t>
      </w:r>
    </w:p>
    <w:p w14:paraId="2D48EC17" w14:textId="77777777" w:rsidR="00784A32" w:rsidRPr="00C31E24" w:rsidRDefault="00784A32" w:rsidP="00784A32">
      <w:pPr>
        <w:pStyle w:val="B1"/>
      </w:pPr>
      <w:r w:rsidRPr="00C31E24">
        <w:t>17)</w:t>
      </w:r>
      <w:r w:rsidRPr="00C31E24">
        <w:tab/>
        <w:t>shall send the SIP INVITE request towards the MCVideo server according to 3GPP TS 24.229 [</w:t>
      </w:r>
      <w:r w:rsidRPr="00C31E24">
        <w:rPr>
          <w:lang w:eastAsia="zh-CN"/>
        </w:rPr>
        <w:t>11</w:t>
      </w:r>
      <w:r w:rsidRPr="00C31E24">
        <w:t>].</w:t>
      </w:r>
    </w:p>
    <w:p w14:paraId="6195E893" w14:textId="77777777" w:rsidR="00784A32" w:rsidRPr="00C31E24" w:rsidRDefault="00784A32" w:rsidP="00784A32">
      <w:r w:rsidRPr="00C31E24">
        <w:t>On receiving a SIP 2xx response to the SIP INVITE request, the MCVideo client:</w:t>
      </w:r>
    </w:p>
    <w:p w14:paraId="4F082E69" w14:textId="77777777" w:rsidR="00784A32" w:rsidRPr="00C31E24" w:rsidRDefault="00784A32" w:rsidP="00784A32">
      <w:pPr>
        <w:pStyle w:val="B1"/>
      </w:pPr>
      <w:r w:rsidRPr="00C31E24">
        <w:t>1)</w:t>
      </w:r>
      <w:r w:rsidRPr="00C31E24">
        <w:tab/>
        <w:t>shall interact with the user plane as specified in 3GPP TS 24.581 [5]</w:t>
      </w:r>
    </w:p>
    <w:p w14:paraId="07E95847" w14:textId="77777777" w:rsidR="00784A32" w:rsidRPr="00C31E24" w:rsidRDefault="00784A32" w:rsidP="00784A32">
      <w:pPr>
        <w:pStyle w:val="B1"/>
      </w:pPr>
      <w:r w:rsidRPr="00C31E24">
        <w:t>2)</w:t>
      </w:r>
      <w:r w:rsidRPr="00C31E24">
        <w:tab/>
        <w:t>if the MC</w:t>
      </w:r>
      <w:r w:rsidRPr="00C31E24">
        <w:rPr>
          <w:lang w:eastAsia="zh-CN"/>
        </w:rPr>
        <w:t>Video</w:t>
      </w:r>
      <w:r w:rsidRPr="00C31E24">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C31E24">
        <w:rPr>
          <w:lang w:eastAsia="zh-CN"/>
        </w:rPr>
        <w:t>6.2.8.1.4</w:t>
      </w:r>
      <w:r w:rsidRPr="00C31E24">
        <w:t>; and</w:t>
      </w:r>
    </w:p>
    <w:p w14:paraId="1DEC3F03" w14:textId="77777777" w:rsidR="00784A32" w:rsidRPr="00C31E24" w:rsidRDefault="00784A32" w:rsidP="00784A32">
      <w:pPr>
        <w:pStyle w:val="B1"/>
      </w:pPr>
      <w:r w:rsidRPr="00C31E24">
        <w:t>3)</w:t>
      </w:r>
      <w:r w:rsidRPr="00C31E24">
        <w:tab/>
        <w:t>may subscribe to the conference event package as specified in subclause </w:t>
      </w:r>
      <w:r w:rsidRPr="00C31E24">
        <w:rPr>
          <w:lang w:eastAsia="zh-CN"/>
        </w:rPr>
        <w:t>9.1.3.1</w:t>
      </w:r>
      <w:r w:rsidRPr="00C31E24">
        <w:t>.</w:t>
      </w:r>
    </w:p>
    <w:p w14:paraId="0B3A17CE" w14:textId="77777777" w:rsidR="00784A32" w:rsidRPr="00C31E24" w:rsidRDefault="00784A32" w:rsidP="00784A32">
      <w:r w:rsidRPr="00C31E24">
        <w:t>On receiving a SIP 4xx response, a SIP 5xx response or a SIP 6xx response to the SIP INVITE request:</w:t>
      </w:r>
    </w:p>
    <w:p w14:paraId="4EAFF8C6" w14:textId="77777777" w:rsidR="00784A32" w:rsidRPr="00C31E24" w:rsidRDefault="00784A32" w:rsidP="00784A32">
      <w:pPr>
        <w:pStyle w:val="B1"/>
      </w:pPr>
      <w:r w:rsidRPr="00C31E24">
        <w:t>1)</w:t>
      </w:r>
      <w:r w:rsidRPr="00C31E24">
        <w:tab/>
        <w:t>if the MC</w:t>
      </w:r>
      <w:r w:rsidRPr="00C31E24">
        <w:rPr>
          <w:lang w:eastAsia="zh-CN"/>
        </w:rPr>
        <w:t>Video</w:t>
      </w:r>
      <w:r w:rsidRPr="00C31E24">
        <w:t xml:space="preserve"> emergency group call state is set to "MVEGC 2: emergency-call-requested" or "MVEGC 3: emergency-call-granted"; or</w:t>
      </w:r>
    </w:p>
    <w:p w14:paraId="4FE7B3F2" w14:textId="77777777" w:rsidR="00784A32" w:rsidRPr="00C31E24" w:rsidRDefault="00784A32" w:rsidP="00784A32">
      <w:pPr>
        <w:pStyle w:val="B1"/>
      </w:pPr>
      <w:r w:rsidRPr="00C31E24">
        <w:t>2)</w:t>
      </w:r>
      <w:r w:rsidRPr="00C31E24">
        <w:tab/>
        <w:t>if the MC</w:t>
      </w:r>
      <w:r w:rsidRPr="00C31E24">
        <w:rPr>
          <w:lang w:eastAsia="zh-CN"/>
        </w:rPr>
        <w:t>Video</w:t>
      </w:r>
      <w:r w:rsidRPr="00C31E24">
        <w:t xml:space="preserve"> imminent peril group call state is set to "MVIGC 2: imminent-peril-call-requested" or "MVIGC 3: imminent-peril-call-granted";</w:t>
      </w:r>
    </w:p>
    <w:p w14:paraId="06EF39F6" w14:textId="77777777" w:rsidR="00784A32" w:rsidRPr="00C31E24" w:rsidRDefault="00784A32" w:rsidP="00784A32">
      <w:pPr>
        <w:pStyle w:val="B1"/>
        <w:ind w:left="0" w:firstLine="0"/>
      </w:pPr>
      <w:r w:rsidRPr="00C31E24">
        <w:t>the MC</w:t>
      </w:r>
      <w:r w:rsidRPr="00C31E24">
        <w:rPr>
          <w:lang w:eastAsia="zh-CN"/>
        </w:rPr>
        <w:t>Video</w:t>
      </w:r>
      <w:r w:rsidRPr="00C31E24">
        <w:t xml:space="preserve"> client shall perform the actions specified in subclause </w:t>
      </w:r>
      <w:r w:rsidRPr="00C31E24">
        <w:rPr>
          <w:lang w:eastAsia="zh-CN"/>
        </w:rPr>
        <w:t>6.2.8.1.5</w:t>
      </w:r>
      <w:r w:rsidRPr="00C31E24">
        <w:t>.</w:t>
      </w:r>
    </w:p>
    <w:p w14:paraId="228F4D30" w14:textId="77777777" w:rsidR="00784A32" w:rsidRPr="00C31E24" w:rsidRDefault="00784A32" w:rsidP="00784A32">
      <w:r w:rsidRPr="00C31E24">
        <w:t>On receiving a SIP INFO request where the Request-URI contains an MC</w:t>
      </w:r>
      <w:r w:rsidRPr="00C31E24">
        <w:rPr>
          <w:lang w:eastAsia="zh-CN"/>
        </w:rPr>
        <w:t>Video</w:t>
      </w:r>
      <w:r w:rsidRPr="00C31E24">
        <w:t xml:space="preserve"> session ID identifying an ongoing group session, the MC</w:t>
      </w:r>
      <w:r w:rsidRPr="00C31E24">
        <w:rPr>
          <w:lang w:eastAsia="zh-CN"/>
        </w:rPr>
        <w:t>Video</w:t>
      </w:r>
      <w:r w:rsidRPr="00C31E24">
        <w:t xml:space="preserve"> client shall follow the actions specified in subclause </w:t>
      </w:r>
      <w:r w:rsidRPr="00C31E24">
        <w:rPr>
          <w:lang w:eastAsia="zh-CN"/>
        </w:rPr>
        <w:t>6.2.8.1.13</w:t>
      </w:r>
    </w:p>
    <w:p w14:paraId="6E90F477" w14:textId="77777777" w:rsidR="00784A32" w:rsidRPr="00C31E24" w:rsidRDefault="00784A32" w:rsidP="00784A32">
      <w:r w:rsidRPr="00C31E24">
        <w:t>[TS 24.281, clause 9.2.1.2.1.3]</w:t>
      </w:r>
    </w:p>
    <w:p w14:paraId="49FF64C1" w14:textId="77777777" w:rsidR="00784A32" w:rsidRPr="00C31E24" w:rsidRDefault="00784A32" w:rsidP="00784A32">
      <w:r w:rsidRPr="00C31E24">
        <w:t>This subclause covers both on-demand session.</w:t>
      </w:r>
    </w:p>
    <w:p w14:paraId="65C90CC3" w14:textId="77777777" w:rsidR="00784A32" w:rsidRPr="00C31E24" w:rsidRDefault="00784A32" w:rsidP="00784A32">
      <w:r w:rsidRPr="00C31E24">
        <w:t>Upon receiving a request from an MCVideo user to upgrade the MCVideo group session to an emergency condition or an imminent peril condition on an MCVideo prearranged group, the MCVideo client shall generate a SIP re-INVITE request as specified in 3GPP TS 24.229 [</w:t>
      </w:r>
      <w:r w:rsidRPr="00C31E24">
        <w:rPr>
          <w:lang w:eastAsia="zh-CN"/>
        </w:rPr>
        <w:t>11</w:t>
      </w:r>
      <w:r w:rsidRPr="00C31E24">
        <w:t>], with the clarifications given below.</w:t>
      </w:r>
    </w:p>
    <w:p w14:paraId="6CFB8E12" w14:textId="77777777" w:rsidR="00784A32" w:rsidRPr="00C31E24" w:rsidRDefault="00784A32" w:rsidP="00784A32">
      <w:pPr>
        <w:pStyle w:val="B1"/>
      </w:pPr>
      <w:r w:rsidRPr="00C31E24">
        <w:t>1)</w:t>
      </w:r>
      <w:r w:rsidRPr="00C31E24">
        <w:tab/>
        <w:t>if the MCVideo user is requesting to upgrade the MCVideo group session to an in-progress emergency group state and this is an unauthorized request for an MCVideo emergency call as determined by the procedures of subclause </w:t>
      </w:r>
      <w:r w:rsidRPr="00C31E24">
        <w:rPr>
          <w:lang w:eastAsia="zh-CN"/>
        </w:rPr>
        <w:t>6.2.8.1.8</w:t>
      </w:r>
      <w:r w:rsidRPr="00C31E24">
        <w:t>, the MCVideo client:</w:t>
      </w:r>
    </w:p>
    <w:p w14:paraId="098644B3" w14:textId="77777777" w:rsidR="00784A32" w:rsidRPr="00C31E24" w:rsidRDefault="00784A32" w:rsidP="00784A32">
      <w:pPr>
        <w:pStyle w:val="B2"/>
      </w:pPr>
      <w:r w:rsidRPr="00C31E24">
        <w:t>a)</w:t>
      </w:r>
      <w:r w:rsidRPr="00C31E24">
        <w:tab/>
        <w:t>should indicate to the MCVideo user that they are not authorized to upgrade the MCVideo group session to an in-progress emergency group state; and</w:t>
      </w:r>
    </w:p>
    <w:p w14:paraId="7F0639C0" w14:textId="77777777" w:rsidR="00784A32" w:rsidRPr="00C31E24" w:rsidRDefault="00784A32" w:rsidP="00784A32">
      <w:pPr>
        <w:pStyle w:val="B2"/>
      </w:pPr>
      <w:r w:rsidRPr="00C31E24">
        <w:t>b)</w:t>
      </w:r>
      <w:r w:rsidRPr="00C31E24">
        <w:tab/>
        <w:t>shall skip the remaining steps of the current subclause;</w:t>
      </w:r>
    </w:p>
    <w:p w14:paraId="2CE279D4" w14:textId="77777777" w:rsidR="00784A32" w:rsidRPr="00C31E24" w:rsidRDefault="00784A32" w:rsidP="00784A32">
      <w:pPr>
        <w:pStyle w:val="B1"/>
      </w:pPr>
      <w:r w:rsidRPr="00C31E24">
        <w:t>2)</w:t>
      </w:r>
      <w:r w:rsidRPr="00C31E24">
        <w:tab/>
        <w:t>if the MCVideo user is requesting to upgrade the MCVideo group session to an in-progress imminent peril state and this is an unauthorized request for an MCVideo imminent peril group call as determined by the procedures of subclause </w:t>
      </w:r>
      <w:r w:rsidRPr="00C31E24">
        <w:rPr>
          <w:lang w:eastAsia="zh-CN"/>
        </w:rPr>
        <w:t>6.2.8.1.8</w:t>
      </w:r>
      <w:r w:rsidRPr="00C31E24">
        <w:t>, the MCVideo client:</w:t>
      </w:r>
    </w:p>
    <w:p w14:paraId="07689642" w14:textId="77777777" w:rsidR="00784A32" w:rsidRPr="00C31E24" w:rsidRDefault="00784A32" w:rsidP="00784A32">
      <w:pPr>
        <w:pStyle w:val="B2"/>
      </w:pPr>
      <w:r w:rsidRPr="00C31E24">
        <w:t>a)</w:t>
      </w:r>
      <w:r w:rsidRPr="00C31E24">
        <w:tab/>
        <w:t>should indicate to the MCVideo user that they are not authorized to upgrade the MCVideo group session to an in-progress imminent peril group state; and</w:t>
      </w:r>
    </w:p>
    <w:p w14:paraId="52590617" w14:textId="77777777" w:rsidR="00784A32" w:rsidRPr="00C31E24" w:rsidRDefault="00784A32" w:rsidP="00784A32">
      <w:pPr>
        <w:pStyle w:val="B2"/>
      </w:pPr>
      <w:r w:rsidRPr="00C31E24">
        <w:t>b)</w:t>
      </w:r>
      <w:r w:rsidRPr="00C31E24">
        <w:tab/>
        <w:t>shall skip the remaining steps of the current subclause;</w:t>
      </w:r>
    </w:p>
    <w:p w14:paraId="3C4B8F53" w14:textId="77777777" w:rsidR="00784A32" w:rsidRPr="00C31E24" w:rsidRDefault="00784A32" w:rsidP="00784A32">
      <w:pPr>
        <w:pStyle w:val="B1"/>
      </w:pPr>
      <w:r w:rsidRPr="00C31E24">
        <w:t>3)</w:t>
      </w:r>
      <w:r w:rsidRPr="00C31E24">
        <w:tab/>
        <w:t>if the MCVideo user has requested to upgrade the MCVideo group session to an MCVideo emergency call, the MCVideo client:</w:t>
      </w:r>
    </w:p>
    <w:p w14:paraId="39C63D5E" w14:textId="77777777" w:rsidR="00784A32" w:rsidRPr="00C31E24" w:rsidRDefault="00784A32" w:rsidP="00784A32">
      <w:pPr>
        <w:pStyle w:val="B2"/>
      </w:pPr>
      <w:r w:rsidRPr="00C31E24">
        <w:t>a)</w:t>
      </w:r>
      <w:r w:rsidRPr="00C31E24">
        <w:tab/>
        <w:t>shall include an application/vnd.3gpp.mc</w:t>
      </w:r>
      <w:r w:rsidRPr="00C31E24">
        <w:rPr>
          <w:lang w:eastAsia="zh-CN"/>
        </w:rPr>
        <w:t>video</w:t>
      </w:r>
      <w:r w:rsidRPr="00C31E24">
        <w:t>-info+xml MIME body populated as specified in subclause </w:t>
      </w:r>
      <w:r w:rsidRPr="00C31E24">
        <w:rPr>
          <w:lang w:eastAsia="zh-CN"/>
        </w:rPr>
        <w:t>6.2.8.1.1</w:t>
      </w:r>
      <w:r w:rsidRPr="00C31E24">
        <w:t>;</w:t>
      </w:r>
    </w:p>
    <w:p w14:paraId="052D0D4D" w14:textId="77777777" w:rsidR="00784A32" w:rsidRPr="00C31E24" w:rsidRDefault="00784A32" w:rsidP="00784A32">
      <w:pPr>
        <w:pStyle w:val="B2"/>
      </w:pPr>
      <w:r w:rsidRPr="00C31E24">
        <w:t>b)</w:t>
      </w:r>
      <w:r w:rsidRPr="00C31E24">
        <w:tab/>
        <w:t>if an indication of an MCVideo emergency alert is to be included, shall perform the procedures specified in subclause </w:t>
      </w:r>
      <w:r w:rsidRPr="00C31E24">
        <w:rPr>
          <w:lang w:eastAsia="zh-CN"/>
        </w:rPr>
        <w:t>6.2.9.1</w:t>
      </w:r>
      <w:r w:rsidRPr="00C31E24">
        <w:t xml:space="preserve"> for the MCVideo emergency alert trigger; and</w:t>
      </w:r>
    </w:p>
    <w:p w14:paraId="2C6407C2" w14:textId="77777777" w:rsidR="00784A32" w:rsidRPr="00C31E24" w:rsidRDefault="00784A32" w:rsidP="00784A32">
      <w:pPr>
        <w:pStyle w:val="B2"/>
      </w:pPr>
      <w:r w:rsidRPr="00C31E24">
        <w:t>c)</w:t>
      </w:r>
      <w:r w:rsidRPr="00C31E24">
        <w:tab/>
        <w:t>shall include a Resource-Priority header field and comply with the procedures in subclause </w:t>
      </w:r>
      <w:r w:rsidRPr="00C31E24">
        <w:rPr>
          <w:lang w:eastAsia="zh-CN"/>
        </w:rPr>
        <w:t>6.2.8.1.2</w:t>
      </w:r>
      <w:r w:rsidRPr="00C31E24">
        <w:t>.</w:t>
      </w:r>
    </w:p>
    <w:p w14:paraId="148A6D94" w14:textId="77777777" w:rsidR="00784A32" w:rsidRPr="00C31E24" w:rsidRDefault="00784A32" w:rsidP="00784A32">
      <w:pPr>
        <w:pStyle w:val="B1"/>
      </w:pPr>
      <w:r w:rsidRPr="00C31E24">
        <w:t>4)</w:t>
      </w:r>
      <w:r w:rsidRPr="00C31E24">
        <w:tab/>
        <w:t>if the MCVideo user has requested to upgrade the MCVideo group session to an MCVideo imminent peril call, the MCVideo client:</w:t>
      </w:r>
    </w:p>
    <w:p w14:paraId="1D9A80EA" w14:textId="77777777" w:rsidR="00784A32" w:rsidRPr="00C31E24" w:rsidRDefault="00784A32" w:rsidP="00784A32">
      <w:pPr>
        <w:pStyle w:val="B2"/>
      </w:pPr>
      <w:r w:rsidRPr="00C31E24">
        <w:t>a)</w:t>
      </w:r>
      <w:r w:rsidRPr="00C31E24">
        <w:tab/>
        <w:t>shall include an application/vnd.3gpp.mc</w:t>
      </w:r>
      <w:r w:rsidRPr="00C31E24">
        <w:rPr>
          <w:lang w:eastAsia="zh-CN"/>
        </w:rPr>
        <w:t>video</w:t>
      </w:r>
      <w:r w:rsidRPr="00C31E24">
        <w:t>-info+xml MIME body populated as specified in subclause </w:t>
      </w:r>
      <w:r w:rsidRPr="00C31E24">
        <w:rPr>
          <w:lang w:eastAsia="zh-CN"/>
        </w:rPr>
        <w:t>6.2.8.1.9</w:t>
      </w:r>
      <w:r w:rsidRPr="00C31E24">
        <w:t>; and</w:t>
      </w:r>
    </w:p>
    <w:p w14:paraId="4B5042AF" w14:textId="77777777" w:rsidR="00784A32" w:rsidRPr="00C31E24" w:rsidRDefault="00784A32" w:rsidP="00784A32">
      <w:pPr>
        <w:pStyle w:val="B2"/>
      </w:pPr>
      <w:r w:rsidRPr="00C31E24">
        <w:t>b)</w:t>
      </w:r>
      <w:r w:rsidRPr="00C31E24">
        <w:tab/>
        <w:t>shall include a Resource-Priority header field and comply with the procedures in subclause </w:t>
      </w:r>
      <w:r w:rsidRPr="00C31E24">
        <w:rPr>
          <w:lang w:eastAsia="zh-CN"/>
        </w:rPr>
        <w:t>6.2.8.1.12</w:t>
      </w:r>
      <w:r w:rsidRPr="00C31E24">
        <w:t>;</w:t>
      </w:r>
    </w:p>
    <w:p w14:paraId="611B1DD2" w14:textId="77777777" w:rsidR="00784A32" w:rsidRPr="00C31E24" w:rsidRDefault="00784A32" w:rsidP="00784A32">
      <w:pPr>
        <w:pStyle w:val="B1"/>
      </w:pPr>
      <w:r w:rsidRPr="00C31E24">
        <w:t>5)</w:t>
      </w:r>
      <w:r w:rsidRPr="00C31E24">
        <w:tab/>
        <w:t>if the SIP re-INVITE request is to be sent within an on-demand session, shall include in the SIP re-INVITE request an SDP offer according to 3GPP TS 24.229 [</w:t>
      </w:r>
      <w:r w:rsidRPr="00C31E24">
        <w:rPr>
          <w:lang w:eastAsia="zh-CN"/>
        </w:rPr>
        <w:t>11</w:t>
      </w:r>
      <w:r w:rsidRPr="00C31E24">
        <w:t>] with the clarifications specified in subclause </w:t>
      </w:r>
      <w:r w:rsidRPr="00C31E24">
        <w:rPr>
          <w:lang w:eastAsia="zh-CN"/>
        </w:rPr>
        <w:t>6.2.1</w:t>
      </w:r>
      <w:r w:rsidRPr="00C31E24">
        <w:t xml:space="preserve">; </w:t>
      </w:r>
    </w:p>
    <w:p w14:paraId="6853F0DB" w14:textId="77777777" w:rsidR="00784A32" w:rsidRPr="00C31E24" w:rsidRDefault="00784A32" w:rsidP="00784A32">
      <w:pPr>
        <w:pStyle w:val="B1"/>
      </w:pPr>
      <w:r w:rsidRPr="00C31E24">
        <w:t>6)</w:t>
      </w:r>
      <w:r w:rsidRPr="00C31E24">
        <w:tab/>
        <w:t>if an implicit transmission request is required, shall indicate this as specified in subclause 6.4; and</w:t>
      </w:r>
    </w:p>
    <w:p w14:paraId="774BED27" w14:textId="77777777" w:rsidR="00784A32" w:rsidRPr="00C31E24" w:rsidRDefault="00784A32" w:rsidP="00784A32">
      <w:pPr>
        <w:pStyle w:val="B1"/>
      </w:pPr>
      <w:r w:rsidRPr="00C31E24">
        <w:t>7)</w:t>
      </w:r>
      <w:r w:rsidRPr="00C31E24">
        <w:tab/>
        <w:t>shall send the SIP re-INVITE request according to 3GPP TS 24.229 [</w:t>
      </w:r>
      <w:r w:rsidRPr="00C31E24">
        <w:rPr>
          <w:lang w:eastAsia="zh-CN"/>
        </w:rPr>
        <w:t>11</w:t>
      </w:r>
      <w:r w:rsidRPr="00C31E24">
        <w:t>].</w:t>
      </w:r>
    </w:p>
    <w:p w14:paraId="36D5EB14" w14:textId="77777777" w:rsidR="00784A32" w:rsidRPr="00C31E24" w:rsidRDefault="00784A32" w:rsidP="00784A32">
      <w:r w:rsidRPr="00C31E24">
        <w:t>On receiving a SIP 2xx response to the SIP re-INVITE request the MCVideo client:</w:t>
      </w:r>
    </w:p>
    <w:p w14:paraId="47A8261F" w14:textId="77777777" w:rsidR="00784A32" w:rsidRPr="00C31E24" w:rsidRDefault="00784A32" w:rsidP="00784A32">
      <w:pPr>
        <w:pStyle w:val="B1"/>
      </w:pPr>
      <w:r w:rsidRPr="00C31E24">
        <w:t>1)</w:t>
      </w:r>
      <w:r w:rsidRPr="00C31E24">
        <w:tab/>
        <w:t>shall interact with the user plane as specified in 3GPP TS 24.581 [</w:t>
      </w:r>
      <w:r w:rsidRPr="00C31E24">
        <w:rPr>
          <w:lang w:eastAsia="zh-CN"/>
        </w:rPr>
        <w:t>5</w:t>
      </w:r>
      <w:r w:rsidRPr="00C31E24">
        <w:t>]; and</w:t>
      </w:r>
    </w:p>
    <w:p w14:paraId="18CB5485" w14:textId="77777777" w:rsidR="00784A32" w:rsidRPr="00C31E24" w:rsidRDefault="00784A32" w:rsidP="00784A32">
      <w:pPr>
        <w:pStyle w:val="B1"/>
      </w:pPr>
      <w:r w:rsidRPr="00C31E24">
        <w:t>2)</w:t>
      </w:r>
      <w:r w:rsidRPr="00C31E24">
        <w:tab/>
        <w:t>shall perform the actions specified in subclause </w:t>
      </w:r>
      <w:r w:rsidRPr="00C31E24">
        <w:rPr>
          <w:lang w:eastAsia="zh-CN"/>
        </w:rPr>
        <w:t>6.2.8.1.4</w:t>
      </w:r>
      <w:r w:rsidRPr="00C31E24">
        <w:t>.</w:t>
      </w:r>
    </w:p>
    <w:p w14:paraId="4B764350" w14:textId="77777777" w:rsidR="00784A32" w:rsidRPr="00C31E24" w:rsidRDefault="00784A32" w:rsidP="00784A32">
      <w:r w:rsidRPr="00C31E24">
        <w:t>On receiving a SIP INFO request where the Request-URI contains an MCVideo session ID identifying an ongoing group session, the MCVideo client shall follow the actions specified in subclause </w:t>
      </w:r>
      <w:r w:rsidRPr="00C31E24">
        <w:rPr>
          <w:lang w:eastAsia="zh-CN"/>
        </w:rPr>
        <w:t>6.2.8.1.13</w:t>
      </w:r>
      <w:r w:rsidRPr="00C31E24">
        <w:t>.</w:t>
      </w:r>
    </w:p>
    <w:p w14:paraId="13013B77" w14:textId="77777777" w:rsidR="00784A32" w:rsidRPr="00C31E24" w:rsidRDefault="00784A32" w:rsidP="00784A32">
      <w:r w:rsidRPr="00C31E24">
        <w:t>On receiving a SIP 4xx response, SIP 5xx response or a SIP 6xx response to the SIP re-INVITE request the MCVideo client shall perform the actions specified in subclause </w:t>
      </w:r>
      <w:r w:rsidRPr="00C31E24">
        <w:rPr>
          <w:lang w:eastAsia="zh-CN"/>
        </w:rPr>
        <w:t>6.2.8.1.5</w:t>
      </w:r>
      <w:r w:rsidRPr="00C31E24">
        <w:t>.</w:t>
      </w:r>
    </w:p>
    <w:p w14:paraId="3153112F" w14:textId="77777777" w:rsidR="00784A32" w:rsidRPr="00C31E24" w:rsidRDefault="00784A32" w:rsidP="00784A32">
      <w:r w:rsidRPr="00C31E24">
        <w:t>[TS 24.281, clause 9.2.1.2.1.4]</w:t>
      </w:r>
    </w:p>
    <w:p w14:paraId="5AC70074" w14:textId="77777777" w:rsidR="00784A32" w:rsidRPr="00C31E24" w:rsidRDefault="00784A32" w:rsidP="00784A32">
      <w:r w:rsidRPr="00C31E24">
        <w:t>This subclause covers both on-demand session and pre-established sessions.</w:t>
      </w:r>
    </w:p>
    <w:p w14:paraId="1F694DD1" w14:textId="77777777" w:rsidR="00784A32" w:rsidRPr="00C31E24" w:rsidRDefault="00784A32" w:rsidP="00784A32">
      <w:r w:rsidRPr="00C31E24">
        <w:t>Upon receiving a request from an MCVideo user to cancel the in-progress emergency condition on a prearranged MCVideo group, the MCVideo client shall generate a SIP re-INVITE request by following the UE originating session procedures specified in 3GPP TS 24.229 [</w:t>
      </w:r>
      <w:r w:rsidRPr="00C31E24">
        <w:rPr>
          <w:lang w:eastAsia="zh-CN"/>
        </w:rPr>
        <w:t>11</w:t>
      </w:r>
      <w:r w:rsidRPr="00C31E24">
        <w:t>], with the clarifications given below.</w:t>
      </w:r>
    </w:p>
    <w:p w14:paraId="25DAFF14" w14:textId="77777777" w:rsidR="00784A32" w:rsidRPr="00C31E24" w:rsidRDefault="00784A32" w:rsidP="00784A32">
      <w:r w:rsidRPr="00C31E24">
        <w:t>The MCVideo client:</w:t>
      </w:r>
    </w:p>
    <w:p w14:paraId="5D7865ED" w14:textId="77777777" w:rsidR="00784A32" w:rsidRPr="00C31E24" w:rsidRDefault="00784A32" w:rsidP="00784A32">
      <w:pPr>
        <w:pStyle w:val="B1"/>
      </w:pPr>
      <w:r w:rsidRPr="00C31E24">
        <w:t>1)</w:t>
      </w:r>
      <w:r w:rsidRPr="00C31E24">
        <w:tab/>
        <w:t>if the MCVideo user is not authorized to cancel the in-progress emergency group state of the MCVideo group as determined by the procedures of subclause </w:t>
      </w:r>
      <w:r w:rsidRPr="00C31E24">
        <w:rPr>
          <w:lang w:eastAsia="zh-CN"/>
        </w:rPr>
        <w:t>6.2.8.1.7</w:t>
      </w:r>
      <w:r w:rsidRPr="00C31E24">
        <w:t>, the MCVideo client:</w:t>
      </w:r>
    </w:p>
    <w:p w14:paraId="6EEB0FC2" w14:textId="77777777" w:rsidR="00784A32" w:rsidRPr="00C31E24" w:rsidRDefault="00784A32" w:rsidP="00784A32">
      <w:pPr>
        <w:pStyle w:val="B2"/>
      </w:pPr>
      <w:r w:rsidRPr="00C31E24">
        <w:t>a)</w:t>
      </w:r>
      <w:r w:rsidRPr="00C31E24">
        <w:tab/>
        <w:t>should indicate to the MCVideo user that they are not authorized to cancel the in-progress emergency group state of the MCVideo group; and</w:t>
      </w:r>
    </w:p>
    <w:p w14:paraId="4AC87D70" w14:textId="77777777" w:rsidR="00784A32" w:rsidRPr="00C31E24" w:rsidRDefault="00784A32" w:rsidP="00784A32">
      <w:pPr>
        <w:pStyle w:val="B2"/>
      </w:pPr>
      <w:r w:rsidRPr="00C31E24">
        <w:t>b)</w:t>
      </w:r>
      <w:r w:rsidRPr="00C31E24">
        <w:tab/>
        <w:t>shall skip the remaining steps of the current subclause;</w:t>
      </w:r>
    </w:p>
    <w:p w14:paraId="08810430" w14:textId="77777777" w:rsidR="00784A32" w:rsidRPr="00C31E24" w:rsidRDefault="00784A32" w:rsidP="00784A32">
      <w:pPr>
        <w:pStyle w:val="B1"/>
      </w:pPr>
      <w:r w:rsidRPr="00C31E24">
        <w:t>2)</w:t>
      </w:r>
      <w:r w:rsidRPr="00C31E24">
        <w:tab/>
        <w:t>shall, if the MCVideo user is cancelling an in-progress emergency condition and optionally an MCVideo emergency alert originated by the MCVideo user, include an application/vnd.3gpp.mc</w:t>
      </w:r>
      <w:r w:rsidRPr="00C31E24">
        <w:rPr>
          <w:lang w:eastAsia="zh-CN"/>
        </w:rPr>
        <w:t>video</w:t>
      </w:r>
      <w:r w:rsidRPr="00C31E24">
        <w:t>-info+xml MIME body populated as specified in subclause </w:t>
      </w:r>
      <w:r w:rsidRPr="00C31E24">
        <w:rPr>
          <w:lang w:eastAsia="zh-CN"/>
        </w:rPr>
        <w:t>6.2.8.1.3</w:t>
      </w:r>
      <w:r w:rsidRPr="00C31E24">
        <w:t>;</w:t>
      </w:r>
    </w:p>
    <w:p w14:paraId="588A5863" w14:textId="77777777" w:rsidR="00784A32" w:rsidRPr="00C31E24" w:rsidRDefault="00784A32" w:rsidP="00784A32">
      <w:pPr>
        <w:pStyle w:val="B1"/>
      </w:pPr>
      <w:r w:rsidRPr="00C31E24">
        <w:t>3)</w:t>
      </w:r>
      <w:r w:rsidRPr="00C31E24">
        <w:tab/>
        <w:t>shall, if the MCVideo user is cancelling an in-progress emergency condition and an MCVideo emergency alert originated by another MCVideo user, include an application/vnd.3gpp.mc</w:t>
      </w:r>
      <w:r w:rsidRPr="00C31E24">
        <w:rPr>
          <w:lang w:eastAsia="zh-CN"/>
        </w:rPr>
        <w:t>video</w:t>
      </w:r>
      <w:r w:rsidRPr="00C31E24">
        <w:t>-info+xml MIME body populated as specified in subclause </w:t>
      </w:r>
      <w:r w:rsidRPr="00C31E24">
        <w:rPr>
          <w:lang w:eastAsia="zh-CN"/>
        </w:rPr>
        <w:t>6.2.8.1.14</w:t>
      </w:r>
      <w:r w:rsidRPr="00C31E24">
        <w:t>;</w:t>
      </w:r>
    </w:p>
    <w:p w14:paraId="4E6DBB96" w14:textId="77777777" w:rsidR="00784A32" w:rsidRPr="00C31E24" w:rsidRDefault="00784A32" w:rsidP="00784A32">
      <w:pPr>
        <w:pStyle w:val="B1"/>
      </w:pPr>
      <w:r w:rsidRPr="00C31E24">
        <w:t>4)</w:t>
      </w:r>
      <w:r w:rsidRPr="00C31E24">
        <w:tab/>
        <w:t>shall include in the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w:t>
      </w:r>
    </w:p>
    <w:p w14:paraId="62C2395D" w14:textId="77777777" w:rsidR="00784A32" w:rsidRPr="00C31E24" w:rsidRDefault="00784A32" w:rsidP="00784A32">
      <w:pPr>
        <w:pStyle w:val="B2"/>
      </w:pPr>
      <w:r w:rsidRPr="00C31E24">
        <w:t>a)</w:t>
      </w:r>
      <w:r w:rsidRPr="00C31E24">
        <w:tab/>
        <w:t>the &lt;session-type&gt; element set to a value of "prearranged"; and</w:t>
      </w:r>
    </w:p>
    <w:p w14:paraId="501F96C0" w14:textId="77777777" w:rsidR="00784A32" w:rsidRPr="00C31E24" w:rsidRDefault="00784A32" w:rsidP="00784A32">
      <w:pPr>
        <w:pStyle w:val="B2"/>
      </w:pPr>
      <w:r w:rsidRPr="00C31E24">
        <w:t>b)</w:t>
      </w:r>
      <w:r w:rsidRPr="00C31E24">
        <w:tab/>
        <w:t>the &lt;mc</w:t>
      </w:r>
      <w:r w:rsidRPr="00C31E24">
        <w:rPr>
          <w:lang w:eastAsia="zh-CN"/>
        </w:rPr>
        <w:t>video</w:t>
      </w:r>
      <w:r w:rsidRPr="00C31E24">
        <w:t>-request-uri&gt; element set to the group identity;</w:t>
      </w:r>
    </w:p>
    <w:p w14:paraId="66E72827" w14:textId="77777777" w:rsidR="00784A32" w:rsidRPr="00C31E24" w:rsidRDefault="00784A32" w:rsidP="00784A32">
      <w:pPr>
        <w:pStyle w:val="NO"/>
      </w:pPr>
      <w:r w:rsidRPr="00C31E24">
        <w:t>NOTE 1:</w:t>
      </w:r>
      <w:r w:rsidRPr="00C31E24">
        <w:tab/>
        <w:t>The MCVideo ID of the originating MCVideo user is not included in the body, as this will be inserted into the body of the SIP INVITE request that is sent by the originating participating MCVideo function.</w:t>
      </w:r>
    </w:p>
    <w:p w14:paraId="4CFC494B" w14:textId="77777777" w:rsidR="00784A32" w:rsidRPr="00C31E24" w:rsidRDefault="00784A32" w:rsidP="00784A32">
      <w:pPr>
        <w:pStyle w:val="B1"/>
      </w:pPr>
      <w:r w:rsidRPr="00C31E24">
        <w:t>5)</w:t>
      </w:r>
      <w:r w:rsidRPr="00C31E24">
        <w:tab/>
        <w:t>shall include the g.3gpp.mc</w:t>
      </w:r>
      <w:r w:rsidRPr="00C31E24">
        <w:rPr>
          <w:lang w:eastAsia="zh-CN"/>
        </w:rPr>
        <w:t>video</w:t>
      </w:r>
      <w:r w:rsidRPr="00C31E24">
        <w:t xml:space="preserve"> media feature tag in the Contact header field of the SIP re-INVITE request according to IETF RFC 3840 [</w:t>
      </w:r>
      <w:r w:rsidRPr="00C31E24">
        <w:rPr>
          <w:lang w:eastAsia="zh-CN"/>
        </w:rPr>
        <w:t>22</w:t>
      </w:r>
      <w:r w:rsidRPr="00C31E24">
        <w:t>];</w:t>
      </w:r>
    </w:p>
    <w:p w14:paraId="05949605" w14:textId="77777777" w:rsidR="00784A32" w:rsidRPr="00C31E24" w:rsidRDefault="00784A32" w:rsidP="00784A32">
      <w:pPr>
        <w:pStyle w:val="B1"/>
      </w:pPr>
      <w:r w:rsidRPr="00C31E24">
        <w:t>6)</w:t>
      </w:r>
      <w:r w:rsidRPr="00C31E24">
        <w:tab/>
        <w:t>if the SIP re-INVITE request is to be sent within an on-demand session, shall include in the SIP re-INVITE request an SDP offer according to 3GPP TS 24.229 [51] with the clarifications specified in subclause </w:t>
      </w:r>
      <w:r w:rsidRPr="00C31E24">
        <w:rPr>
          <w:lang w:eastAsia="zh-CN"/>
        </w:rPr>
        <w:t>6.2.1</w:t>
      </w:r>
      <w:r w:rsidRPr="00C31E24">
        <w:t>;</w:t>
      </w:r>
    </w:p>
    <w:p w14:paraId="304BF424" w14:textId="77777777" w:rsidR="00784A32" w:rsidRPr="00C31E24" w:rsidRDefault="00784A32" w:rsidP="00784A32">
      <w:pPr>
        <w:pStyle w:val="B1"/>
      </w:pPr>
      <w:r w:rsidRPr="00C31E24">
        <w:t>7)</w:t>
      </w:r>
      <w:r w:rsidRPr="00C31E24">
        <w:tab/>
        <w:t>shall include a Resource-Priority header field and comply with the procedures in subclause </w:t>
      </w:r>
      <w:r w:rsidRPr="00C31E24">
        <w:rPr>
          <w:lang w:eastAsia="zh-CN"/>
        </w:rPr>
        <w:t>6.2.8.1.2</w:t>
      </w:r>
      <w:r w:rsidRPr="00C31E24">
        <w:t>; and</w:t>
      </w:r>
    </w:p>
    <w:p w14:paraId="6CE1D700" w14:textId="77777777" w:rsidR="00784A32" w:rsidRPr="00C31E24" w:rsidRDefault="00784A32" w:rsidP="00784A32">
      <w:pPr>
        <w:pStyle w:val="B1"/>
      </w:pPr>
      <w:r w:rsidRPr="00C31E24">
        <w:t>8)</w:t>
      </w:r>
      <w:r w:rsidRPr="00C31E24">
        <w:tab/>
        <w:t>shall send the SIP re-INVITE request according to 3GPP TS 24.229 [</w:t>
      </w:r>
      <w:r w:rsidRPr="00C31E24">
        <w:rPr>
          <w:lang w:eastAsia="zh-CN"/>
        </w:rPr>
        <w:t>11</w:t>
      </w:r>
      <w:r w:rsidRPr="00C31E24">
        <w:t>].</w:t>
      </w:r>
    </w:p>
    <w:p w14:paraId="2F02179B" w14:textId="77777777" w:rsidR="00784A32" w:rsidRPr="00C31E24" w:rsidRDefault="00784A32" w:rsidP="00784A32">
      <w:r w:rsidRPr="00C31E24">
        <w:t>On receiving a SIP 2xx response to the SIP re-INVITE request, the MCVideo client:</w:t>
      </w:r>
    </w:p>
    <w:p w14:paraId="7E5071D7" w14:textId="77777777" w:rsidR="00784A32" w:rsidRPr="00C31E24" w:rsidRDefault="00784A32" w:rsidP="00784A32">
      <w:pPr>
        <w:pStyle w:val="B1"/>
      </w:pPr>
      <w:r w:rsidRPr="00C31E24">
        <w:t>1)</w:t>
      </w:r>
      <w:r w:rsidRPr="00C31E24">
        <w:tab/>
        <w:t>shall interact with the user plane as specified in 3GPP TS 24.581 [</w:t>
      </w:r>
      <w:r w:rsidRPr="00C31E24">
        <w:rPr>
          <w:lang w:eastAsia="zh-CN"/>
        </w:rPr>
        <w:t>5</w:t>
      </w:r>
      <w:r w:rsidRPr="00C31E24">
        <w:t>];</w:t>
      </w:r>
    </w:p>
    <w:p w14:paraId="6F2C51D1" w14:textId="77777777" w:rsidR="00784A32" w:rsidRPr="00C31E24" w:rsidRDefault="00784A32" w:rsidP="00784A32">
      <w:pPr>
        <w:pStyle w:val="B1"/>
      </w:pPr>
      <w:r w:rsidRPr="00C31E24">
        <w:t>2)</w:t>
      </w:r>
      <w:r w:rsidRPr="00C31E24">
        <w:tab/>
        <w:t>shall set the MCVideo emergency group state of the group to "MVEG 1: no-emergency";</w:t>
      </w:r>
    </w:p>
    <w:p w14:paraId="124BC3ED" w14:textId="77777777" w:rsidR="00784A32" w:rsidRPr="00C31E24" w:rsidRDefault="00784A32" w:rsidP="00784A32">
      <w:pPr>
        <w:pStyle w:val="B1"/>
      </w:pPr>
      <w:r w:rsidRPr="00C31E24">
        <w:t>3)</w:t>
      </w:r>
      <w:r w:rsidRPr="00C31E24">
        <w:tab/>
        <w:t>shall set the MCVideo emergency group call state of the group to "MVEGC 1: emergency-gc-capable"; and</w:t>
      </w:r>
    </w:p>
    <w:p w14:paraId="7FA81E74" w14:textId="77777777" w:rsidR="00784A32" w:rsidRPr="00C31E24" w:rsidRDefault="00784A32" w:rsidP="00784A32">
      <w:pPr>
        <w:pStyle w:val="B1"/>
      </w:pPr>
      <w:r w:rsidRPr="00C31E24">
        <w:t>4)</w:t>
      </w:r>
      <w:r w:rsidRPr="00C31E24">
        <w:tab/>
        <w:t>if the MCVideo emergency alert state is set to "MVEA 4: Emergency-alert-cancel-pending", the sent SIP re-INVITE request did not contain an &lt;originated-by&gt; element in the application/vnd.3gpp.mc</w:t>
      </w:r>
      <w:r w:rsidRPr="00C31E24">
        <w:rPr>
          <w:lang w:eastAsia="zh-CN"/>
        </w:rPr>
        <w:t>video</w:t>
      </w:r>
      <w:r w:rsidRPr="00C31E24">
        <w:t>-info+xml MIME body and the SIP 2xx response to the SIP request for a priority group call does not contain a Warning header field as specified in subclause 4.4 with the warning text containing the mc</w:t>
      </w:r>
      <w:r w:rsidRPr="00C31E24">
        <w:rPr>
          <w:lang w:eastAsia="zh-CN"/>
        </w:rPr>
        <w:t>video</w:t>
      </w:r>
      <w:r w:rsidRPr="00C31E24">
        <w:t>-warn-code set to "149", shall set the MCVideo emergency alert state to "MVEA 1: no-alert".</w:t>
      </w:r>
    </w:p>
    <w:p w14:paraId="6FA553A8" w14:textId="77777777" w:rsidR="00784A32" w:rsidRPr="00C31E24" w:rsidRDefault="00784A32" w:rsidP="00784A32">
      <w:r w:rsidRPr="00C31E24">
        <w:t>On receiving a SIP INFO request where the Request-URI contains an MCVideo session ID identifying an ongoing group session, the MCVideo client shall follow the actions specified in subclause </w:t>
      </w:r>
      <w:r w:rsidRPr="00C31E24">
        <w:rPr>
          <w:lang w:eastAsia="zh-CN"/>
        </w:rPr>
        <w:t>6.2.8.1.13</w:t>
      </w:r>
      <w:r w:rsidRPr="00C31E24">
        <w:t>.</w:t>
      </w:r>
    </w:p>
    <w:p w14:paraId="34873643" w14:textId="77777777" w:rsidR="00784A32" w:rsidRPr="00C31E24" w:rsidRDefault="00784A32" w:rsidP="00784A32">
      <w:r w:rsidRPr="00C31E24">
        <w:t>On receiving a SIP 4xx response, SIP 5xx response or SIP 6xx response to the SIP re-INVITE request:</w:t>
      </w:r>
    </w:p>
    <w:p w14:paraId="42398746" w14:textId="77777777" w:rsidR="00784A32" w:rsidRPr="00C31E24" w:rsidRDefault="00784A32" w:rsidP="00784A32">
      <w:pPr>
        <w:pStyle w:val="B1"/>
      </w:pPr>
      <w:r w:rsidRPr="00C31E24">
        <w:t>1)</w:t>
      </w:r>
      <w:r w:rsidRPr="00C31E24">
        <w:tab/>
        <w:t>shall set the MCVideo emergency group state as "MVEG 2: in-progress";</w:t>
      </w:r>
    </w:p>
    <w:p w14:paraId="34076797" w14:textId="77777777" w:rsidR="00784A32" w:rsidRPr="00C31E24" w:rsidRDefault="00784A32" w:rsidP="00784A32">
      <w:pPr>
        <w:pStyle w:val="B1"/>
      </w:pPr>
      <w:r w:rsidRPr="00C31E24">
        <w:t>2)</w:t>
      </w:r>
      <w:r w:rsidRPr="00C31E24">
        <w:tab/>
        <w:t>if the SIP 4xx response, SIP 5xx response or SIP 6xx response contains an application/vnd.3gpp.mc</w:t>
      </w:r>
      <w:r w:rsidRPr="00C31E24">
        <w:rPr>
          <w:lang w:eastAsia="zh-CN"/>
        </w:rPr>
        <w:t>video</w:t>
      </w:r>
      <w:r w:rsidRPr="00C31E24">
        <w:t>-info+xml MIME body with an &lt;alert-ind&gt; element set to a value of "true" and the sent SIP re-INVITE request did not contain an &lt;originated-by&gt; element in the application/vnd.3gpp.mc</w:t>
      </w:r>
      <w:r w:rsidRPr="00C31E24">
        <w:rPr>
          <w:lang w:eastAsia="zh-CN"/>
        </w:rPr>
        <w:t>video</w:t>
      </w:r>
      <w:r w:rsidRPr="00C31E24">
        <w:t>-info+xml MIME body, the MCVideo client shall set the MCVideo emergency alert state to "MVEA 3: emergency-alert-initiated"; and</w:t>
      </w:r>
    </w:p>
    <w:p w14:paraId="1B1DD98F" w14:textId="77777777" w:rsidR="00784A32" w:rsidRPr="00C31E24" w:rsidRDefault="00784A32" w:rsidP="00784A32">
      <w:pPr>
        <w:pStyle w:val="B1"/>
      </w:pPr>
      <w:r w:rsidRPr="00C31E24">
        <w:t>3)</w:t>
      </w:r>
      <w:r w:rsidRPr="00C31E24">
        <w:tab/>
        <w:t>if the SIP 4xx response, SIP 5xx response or SIP 6xx response did not contain an application/vnd.3gpp.mc</w:t>
      </w:r>
      <w:r w:rsidRPr="00C31E24">
        <w:rPr>
          <w:lang w:eastAsia="zh-CN"/>
        </w:rPr>
        <w:t>video</w:t>
      </w:r>
      <w:r w:rsidRPr="00C31E24">
        <w:t>-info+xml MIME body with an &lt;alert-ind&gt; element and did not contain an &lt;originated-by&gt; element, the MCVideo emergency alert (MVEA) state shall revert to its value prior to entering the current procedure.</w:t>
      </w:r>
    </w:p>
    <w:p w14:paraId="63300449" w14:textId="77777777" w:rsidR="00784A32" w:rsidRPr="00C31E24" w:rsidRDefault="00784A32" w:rsidP="00784A32">
      <w:pPr>
        <w:pStyle w:val="NO"/>
        <w:rPr>
          <w:rFonts w:eastAsia="Malgun Gothic"/>
        </w:rPr>
      </w:pPr>
      <w:r w:rsidRPr="00C31E24">
        <w:rPr>
          <w:rFonts w:eastAsia="Malgun Gothic"/>
        </w:rPr>
        <w:t>NOTE 3:</w:t>
      </w:r>
      <w:r w:rsidRPr="00C31E24">
        <w:rPr>
          <w:rFonts w:eastAsia="Malgun Gothic"/>
        </w:rPr>
        <w:tab/>
        <w:t>If the in-progress emergency group state cancel request is rejected, the state of the session does not change, i.e. continues with MCVideo emergency group call level priority.</w:t>
      </w:r>
    </w:p>
    <w:p w14:paraId="44214D58" w14:textId="77777777" w:rsidR="00784A32" w:rsidRPr="00C31E24" w:rsidRDefault="00784A32" w:rsidP="00784A32">
      <w:r w:rsidRPr="00C31E24">
        <w:t>[TS 24.281, clause 9.2.1.2.1.5]</w:t>
      </w:r>
    </w:p>
    <w:p w14:paraId="4CA1073A" w14:textId="77777777" w:rsidR="00784A32" w:rsidRPr="00C31E24" w:rsidRDefault="00784A32" w:rsidP="00784A32">
      <w:r w:rsidRPr="00C31E24">
        <w:t>This subclause covers on-demand session.</w:t>
      </w:r>
    </w:p>
    <w:p w14:paraId="589F293D" w14:textId="77777777" w:rsidR="00784A32" w:rsidRPr="00C31E24" w:rsidRDefault="00784A32" w:rsidP="00784A32">
      <w:r w:rsidRPr="00C31E24">
        <w:t>Upon receiving a request from an MCVideo user to cancel the in-progress imminent peril condition on a prearranged MCVideo group, the MCVideo client shall generate a SIP re-INVITE request by following the procedures specified in 3GPP TS 24.229 [</w:t>
      </w:r>
      <w:r w:rsidRPr="00C31E24">
        <w:rPr>
          <w:lang w:eastAsia="zh-CN"/>
        </w:rPr>
        <w:t>11</w:t>
      </w:r>
      <w:r w:rsidRPr="00C31E24">
        <w:t>], with the clarifications given below.</w:t>
      </w:r>
    </w:p>
    <w:p w14:paraId="6CFDFBF3" w14:textId="77777777" w:rsidR="00784A32" w:rsidRPr="00C31E24" w:rsidRDefault="00784A32" w:rsidP="00784A32">
      <w:r w:rsidRPr="00C31E24">
        <w:t>The MCVideo client:</w:t>
      </w:r>
    </w:p>
    <w:p w14:paraId="66B77D9B" w14:textId="77777777" w:rsidR="00784A32" w:rsidRPr="00C31E24" w:rsidRDefault="00784A32" w:rsidP="00784A32">
      <w:pPr>
        <w:pStyle w:val="B1"/>
      </w:pPr>
      <w:r w:rsidRPr="00C31E24">
        <w:t>1)</w:t>
      </w:r>
      <w:r w:rsidRPr="00C31E24">
        <w:tab/>
        <w:t>if the MCVideo user is not authorized to cancel the in-progress imminent peril group state of the MCVideo group as determined by the procedures of subclause </w:t>
      </w:r>
      <w:r w:rsidRPr="00C31E24">
        <w:rPr>
          <w:lang w:eastAsia="zh-CN"/>
        </w:rPr>
        <w:t>6.2.8.1.10</w:t>
      </w:r>
      <w:r w:rsidRPr="00C31E24">
        <w:t>, the MCVideo client:</w:t>
      </w:r>
    </w:p>
    <w:p w14:paraId="285A858B" w14:textId="77777777" w:rsidR="00784A32" w:rsidRPr="00C31E24" w:rsidRDefault="00784A32" w:rsidP="00784A32">
      <w:pPr>
        <w:pStyle w:val="B2"/>
      </w:pPr>
      <w:r w:rsidRPr="00C31E24">
        <w:t>a)</w:t>
      </w:r>
      <w:r w:rsidRPr="00C31E24">
        <w:tab/>
        <w:t>should indicate to the MCVideo user that they are not authorized to cancel the in-progress imminent peril group state of the MCVideo group; and</w:t>
      </w:r>
    </w:p>
    <w:p w14:paraId="33C1DDFE" w14:textId="77777777" w:rsidR="00784A32" w:rsidRPr="00C31E24" w:rsidRDefault="00784A32" w:rsidP="00784A32">
      <w:pPr>
        <w:pStyle w:val="B2"/>
      </w:pPr>
      <w:r w:rsidRPr="00C31E24">
        <w:t>b)</w:t>
      </w:r>
      <w:r w:rsidRPr="00C31E24">
        <w:tab/>
        <w:t>shall skip the remaining steps of the current subclause;</w:t>
      </w:r>
    </w:p>
    <w:p w14:paraId="2F6E3177" w14:textId="77777777" w:rsidR="00784A32" w:rsidRPr="00C31E24" w:rsidRDefault="00784A32" w:rsidP="00784A32">
      <w:pPr>
        <w:pStyle w:val="B1"/>
      </w:pPr>
      <w:r w:rsidRPr="00C31E24">
        <w:t>2)</w:t>
      </w:r>
      <w:r w:rsidRPr="00C31E24">
        <w:tab/>
        <w:t>shall include an application/vnd.3gpp.mc</w:t>
      </w:r>
      <w:r w:rsidRPr="00C31E24">
        <w:rPr>
          <w:lang w:eastAsia="zh-CN"/>
        </w:rPr>
        <w:t>video</w:t>
      </w:r>
      <w:r w:rsidRPr="00C31E24">
        <w:t>-info+xml MIME body populated as specified in subclause </w:t>
      </w:r>
      <w:r w:rsidRPr="00C31E24">
        <w:rPr>
          <w:lang w:eastAsia="zh-CN"/>
        </w:rPr>
        <w:t>6.2.8.1.11</w:t>
      </w:r>
      <w:r w:rsidRPr="00C31E24">
        <w:t>; and</w:t>
      </w:r>
    </w:p>
    <w:p w14:paraId="316C740E" w14:textId="77777777" w:rsidR="00784A32" w:rsidRPr="00C31E24" w:rsidRDefault="00784A32" w:rsidP="00784A32">
      <w:pPr>
        <w:pStyle w:val="B1"/>
      </w:pPr>
      <w:r w:rsidRPr="00C31E24">
        <w:t>3)</w:t>
      </w:r>
      <w:r w:rsidRPr="00C31E24">
        <w:tab/>
        <w:t>shall include a Resource-Priority header field and comply with the procedures in subclause </w:t>
      </w:r>
      <w:r w:rsidRPr="00C31E24">
        <w:rPr>
          <w:lang w:eastAsia="zh-CN"/>
        </w:rPr>
        <w:t>6.2.8.1.12</w:t>
      </w:r>
      <w:r w:rsidRPr="00C31E24">
        <w:t>;</w:t>
      </w:r>
    </w:p>
    <w:p w14:paraId="28ACFE0D" w14:textId="77777777" w:rsidR="00784A32" w:rsidRPr="00C31E24" w:rsidRDefault="00784A32" w:rsidP="00784A32">
      <w:pPr>
        <w:pStyle w:val="B1"/>
      </w:pPr>
      <w:r w:rsidRPr="00C31E24">
        <w:t>4)</w:t>
      </w:r>
      <w:r w:rsidRPr="00C31E24">
        <w:tab/>
        <w:t>shall include in the application/vnd.3gpp.mc</w:t>
      </w:r>
      <w:r w:rsidRPr="00C31E24">
        <w:rPr>
          <w:lang w:eastAsia="zh-CN"/>
        </w:rPr>
        <w:t>video</w:t>
      </w:r>
      <w:r w:rsidRPr="00C31E24">
        <w:t>-info+xml MIME body with the &lt;mcvideoinfo&gt; element containing the &lt;mcvideo-Params&gt; element with:</w:t>
      </w:r>
    </w:p>
    <w:p w14:paraId="0F9AFEB5" w14:textId="77777777" w:rsidR="00784A32" w:rsidRPr="00C31E24" w:rsidRDefault="00784A32" w:rsidP="00784A32">
      <w:pPr>
        <w:pStyle w:val="B2"/>
      </w:pPr>
      <w:r w:rsidRPr="00C31E24">
        <w:t>a)</w:t>
      </w:r>
      <w:r w:rsidRPr="00C31E24">
        <w:tab/>
        <w:t>the &lt;session-type&gt; element set to a value of "prearranged"; and</w:t>
      </w:r>
    </w:p>
    <w:p w14:paraId="482A3241" w14:textId="77777777" w:rsidR="00784A32" w:rsidRPr="00C31E24" w:rsidRDefault="00784A32" w:rsidP="00784A32">
      <w:pPr>
        <w:pStyle w:val="B2"/>
      </w:pPr>
      <w:r w:rsidRPr="00C31E24">
        <w:t>b)</w:t>
      </w:r>
      <w:r w:rsidRPr="00C31E24">
        <w:tab/>
        <w:t>the &lt;mcvideo-request-uri&gt; element set to the group identity;</w:t>
      </w:r>
    </w:p>
    <w:p w14:paraId="15D6D2EA" w14:textId="77777777" w:rsidR="00784A32" w:rsidRPr="00C31E24" w:rsidRDefault="00784A32" w:rsidP="00784A32">
      <w:pPr>
        <w:pStyle w:val="NO"/>
      </w:pPr>
      <w:r w:rsidRPr="00C31E24">
        <w:t>NOTE 1:</w:t>
      </w:r>
      <w:r w:rsidRPr="00C31E24">
        <w:tab/>
        <w:t>The MCVideo ID of the originating MCVideo user is not included in the body, as this will be inserted into the body of the SIP re-INVITE request that is sent by the originating participating MCVideo function.</w:t>
      </w:r>
    </w:p>
    <w:p w14:paraId="6D6612AD" w14:textId="77777777" w:rsidR="00784A32" w:rsidRPr="00C31E24" w:rsidRDefault="00784A32" w:rsidP="00784A32">
      <w:pPr>
        <w:pStyle w:val="B1"/>
      </w:pPr>
      <w:r w:rsidRPr="00C31E24">
        <w:t>5)</w:t>
      </w:r>
      <w:r w:rsidRPr="00C31E24">
        <w:tab/>
        <w:t>shall include the g.3gpp.mcvideo media feature tag in the Contact header field of the SIP re-INVITE request according to IETF RFC 3840 [</w:t>
      </w:r>
      <w:r w:rsidRPr="00C31E24">
        <w:rPr>
          <w:lang w:eastAsia="zh-CN"/>
        </w:rPr>
        <w:t>22</w:t>
      </w:r>
      <w:r w:rsidRPr="00C31E24">
        <w:t>];</w:t>
      </w:r>
    </w:p>
    <w:p w14:paraId="7FE77579" w14:textId="77777777" w:rsidR="00784A32" w:rsidRPr="00C31E24" w:rsidRDefault="00784A32" w:rsidP="00784A32">
      <w:pPr>
        <w:pStyle w:val="B1"/>
      </w:pPr>
      <w:r w:rsidRPr="00C31E24">
        <w:t>6)</w:t>
      </w:r>
      <w:r w:rsidRPr="00C31E24">
        <w:tab/>
        <w:t>if the SIP re-INVITE request is to be sent within an on-demand session, shall include in the SIP re-INVITE request an SDP offer according to 3GPP TS 24.229 [</w:t>
      </w:r>
      <w:r w:rsidRPr="00C31E24">
        <w:rPr>
          <w:lang w:eastAsia="zh-CN"/>
        </w:rPr>
        <w:t>11</w:t>
      </w:r>
      <w:r w:rsidRPr="00C31E24">
        <w:t>] with the clarifications specified in subclause </w:t>
      </w:r>
      <w:r w:rsidRPr="00C31E24">
        <w:rPr>
          <w:lang w:eastAsia="zh-CN"/>
        </w:rPr>
        <w:t>6.2.1</w:t>
      </w:r>
      <w:r w:rsidRPr="00C31E24">
        <w:t>; and</w:t>
      </w:r>
    </w:p>
    <w:p w14:paraId="6D92A242" w14:textId="77777777" w:rsidR="00784A32" w:rsidRPr="00C31E24" w:rsidRDefault="00784A32" w:rsidP="00784A32">
      <w:pPr>
        <w:pStyle w:val="B1"/>
      </w:pPr>
      <w:r w:rsidRPr="00C31E24">
        <w:t>7)</w:t>
      </w:r>
      <w:r w:rsidRPr="00C31E24">
        <w:tab/>
        <w:t>shall send the SIP re-INVITE request according to 3GPP TS 24.229 [</w:t>
      </w:r>
      <w:r w:rsidRPr="00C31E24">
        <w:rPr>
          <w:lang w:eastAsia="zh-CN"/>
        </w:rPr>
        <w:t>11</w:t>
      </w:r>
      <w:r w:rsidRPr="00C31E24">
        <w:t>].</w:t>
      </w:r>
    </w:p>
    <w:p w14:paraId="2D67AF32" w14:textId="77777777" w:rsidR="00784A32" w:rsidRPr="00C31E24" w:rsidRDefault="00784A32" w:rsidP="00784A32">
      <w:r w:rsidRPr="00C31E24">
        <w:t>On receiving a SIP 2xx response to the SIP re-INVITE request, the MCVideo client:</w:t>
      </w:r>
    </w:p>
    <w:p w14:paraId="7DB8D652" w14:textId="77777777" w:rsidR="00784A32" w:rsidRPr="00C31E24" w:rsidRDefault="00784A32" w:rsidP="00784A32">
      <w:pPr>
        <w:pStyle w:val="B1"/>
      </w:pPr>
      <w:r w:rsidRPr="00C31E24">
        <w:t>1)</w:t>
      </w:r>
      <w:r w:rsidRPr="00C31E24">
        <w:tab/>
        <w:t>shall interact with the user plane as specified in 3GPP TS 24.581 [</w:t>
      </w:r>
      <w:r w:rsidRPr="00C31E24">
        <w:rPr>
          <w:lang w:eastAsia="zh-CN"/>
        </w:rPr>
        <w:t>5</w:t>
      </w:r>
      <w:r w:rsidRPr="00C31E24">
        <w:t>];</w:t>
      </w:r>
    </w:p>
    <w:p w14:paraId="3702FABB" w14:textId="77777777" w:rsidR="00784A32" w:rsidRPr="00C31E24" w:rsidRDefault="00784A32" w:rsidP="00784A32">
      <w:pPr>
        <w:pStyle w:val="B1"/>
      </w:pPr>
      <w:r w:rsidRPr="00C31E24">
        <w:t>2)</w:t>
      </w:r>
      <w:r w:rsidRPr="00C31E24">
        <w:tab/>
        <w:t>shall set the MCVideo imminent peril group state of the group to "MVIG 1: no-imminent-peril"; and</w:t>
      </w:r>
    </w:p>
    <w:p w14:paraId="0859A3FD" w14:textId="77777777" w:rsidR="00784A32" w:rsidRPr="00C31E24" w:rsidRDefault="00784A32" w:rsidP="00784A32">
      <w:pPr>
        <w:pStyle w:val="B1"/>
      </w:pPr>
      <w:r w:rsidRPr="00C31E24">
        <w:t>3)</w:t>
      </w:r>
      <w:r w:rsidRPr="00C31E24">
        <w:tab/>
        <w:t>shall set the MCVideo imminent peril group call state of the group to "MVIGC 1: imminent-peril-gc-capable".</w:t>
      </w:r>
    </w:p>
    <w:p w14:paraId="71F4E265" w14:textId="77777777" w:rsidR="00784A32" w:rsidRPr="00C31E24" w:rsidRDefault="00784A32" w:rsidP="00784A32">
      <w:r w:rsidRPr="00C31E24">
        <w:t>On receiving a SIP 4xx, SIP 5xx response or SIP 6xx response to the SIP re-INVITE request:</w:t>
      </w:r>
    </w:p>
    <w:p w14:paraId="5A9E3374" w14:textId="77777777" w:rsidR="00784A32" w:rsidRPr="00C31E24" w:rsidRDefault="00784A32" w:rsidP="00784A32">
      <w:pPr>
        <w:pStyle w:val="B1"/>
      </w:pPr>
      <w:r w:rsidRPr="00C31E24">
        <w:t>1)</w:t>
      </w:r>
      <w:r w:rsidRPr="00C31E24">
        <w:tab/>
        <w:t>if the SIP 4xx response, SIP 5xx response or SIP 6xx response:</w:t>
      </w:r>
    </w:p>
    <w:p w14:paraId="0228BF3D" w14:textId="77777777" w:rsidR="00784A32" w:rsidRPr="00C31E24" w:rsidRDefault="00784A32" w:rsidP="00784A32">
      <w:pPr>
        <w:pStyle w:val="B2"/>
      </w:pPr>
      <w:r w:rsidRPr="00C31E24">
        <w:t>a)</w:t>
      </w:r>
      <w:r w:rsidRPr="00C31E24">
        <w:tab/>
        <w:t xml:space="preserve">contains an application/vnd.3gpp.mcvideo-info+xml MIME body with an &lt;imminentperil-ind&gt; element set to a value of "true"; or </w:t>
      </w:r>
    </w:p>
    <w:p w14:paraId="703D2F52" w14:textId="77777777" w:rsidR="00784A32" w:rsidRPr="00C31E24" w:rsidRDefault="00784A32" w:rsidP="00784A32">
      <w:pPr>
        <w:pStyle w:val="B2"/>
      </w:pPr>
      <w:r w:rsidRPr="00C31E24">
        <w:t>b)</w:t>
      </w:r>
      <w:r w:rsidRPr="00C31E24">
        <w:tab/>
        <w:t>does not contain an application/vnd.3gpp.mcvideo-info+xml MIME body with an &lt;imminentperil-ind&gt; element;</w:t>
      </w:r>
    </w:p>
    <w:p w14:paraId="764D446A" w14:textId="77777777" w:rsidR="00784A32" w:rsidRPr="00C31E24" w:rsidRDefault="00784A32" w:rsidP="00B97141">
      <w:r w:rsidRPr="00C31E24">
        <w:t>then the MCVideo client shall set the MCVideo imminent peril group state as "MVIG 2: in-progress".</w:t>
      </w:r>
    </w:p>
    <w:p w14:paraId="0D468F5F" w14:textId="77777777" w:rsidR="00784A32" w:rsidRPr="00C31E24" w:rsidRDefault="00784A32" w:rsidP="00784A32">
      <w:pPr>
        <w:pStyle w:val="NO"/>
      </w:pPr>
      <w:r w:rsidRPr="00C31E24">
        <w:t>NOTE 3:</w:t>
      </w:r>
      <w:r w:rsidRPr="00C31E24">
        <w:tab/>
        <w:t>This is the case where the MCVideo client requested the cancellation of the MCVideo imminent peril in-progress state and was rejected.</w:t>
      </w:r>
    </w:p>
    <w:p w14:paraId="66F6E289" w14:textId="77777777" w:rsidR="00806B2F" w:rsidRPr="00C31E24" w:rsidRDefault="00806B2F" w:rsidP="00806B2F">
      <w:r w:rsidRPr="00C31E24">
        <w:t>[TS 24.281, clause 9.2.1.2.1.6]</w:t>
      </w:r>
    </w:p>
    <w:p w14:paraId="285D965C" w14:textId="77777777" w:rsidR="00784A32" w:rsidRPr="00C31E24" w:rsidRDefault="00784A32" w:rsidP="00784A32">
      <w:r w:rsidRPr="00C31E24">
        <w:t>This subclause covers both on-demand session.</w:t>
      </w:r>
    </w:p>
    <w:p w14:paraId="295E132D" w14:textId="77777777" w:rsidR="00784A32" w:rsidRPr="00C31E24" w:rsidRDefault="00784A32" w:rsidP="00784A32">
      <w:r w:rsidRPr="00C31E24">
        <w:t>Upon receipt of a SIP re-INVITE request the MCVideo client:</w:t>
      </w:r>
    </w:p>
    <w:p w14:paraId="19127154" w14:textId="77777777" w:rsidR="00784A32" w:rsidRPr="00C31E24" w:rsidRDefault="00784A32" w:rsidP="00784A32">
      <w:pPr>
        <w:pStyle w:val="B1"/>
      </w:pPr>
      <w:r w:rsidRPr="00C31E24">
        <w:t>1)</w:t>
      </w:r>
      <w:r w:rsidRPr="00C31E24">
        <w:tab/>
        <w:t>if the SIP re-INVITE request contains an application/vnd.3gpp.mcvideo-info+xml MIME body with the &lt;mcvideoinfo&gt; element containing the &lt;mcvideo-Params&gt; element with the &lt;emergency-ind&gt; element set to a value of "true":</w:t>
      </w:r>
    </w:p>
    <w:p w14:paraId="73925E08" w14:textId="77777777" w:rsidR="00784A32" w:rsidRPr="00C31E24" w:rsidRDefault="00784A32" w:rsidP="00784A32">
      <w:pPr>
        <w:pStyle w:val="B2"/>
      </w:pPr>
      <w:r w:rsidRPr="00C31E24">
        <w:t>a)</w:t>
      </w:r>
      <w:r w:rsidRPr="00C31E24">
        <w:tab/>
        <w:t>should display to the MCVideo user the MCVideo ID of the originator of the MCVideo emergency group call and an indication that this is an MCVideo emergency group call;</w:t>
      </w:r>
    </w:p>
    <w:p w14:paraId="512E53CA" w14:textId="77777777" w:rsidR="00784A32" w:rsidRPr="00C31E24" w:rsidRDefault="00784A32" w:rsidP="00784A32">
      <w:pPr>
        <w:pStyle w:val="B2"/>
      </w:pPr>
      <w:r w:rsidRPr="00C31E24">
        <w:t>b)</w:t>
      </w:r>
      <w:r w:rsidRPr="00C31E24">
        <w:tab/>
        <w:t>if the &lt;mcvideoinfo&gt; element containing the &lt;mcvideo-Params&gt; element contains an &lt;alert-ind&gt; element set to "true", should display to the MCVideo user an indication of the MCVideo emergency alert and associated information;</w:t>
      </w:r>
    </w:p>
    <w:p w14:paraId="79514206" w14:textId="77777777" w:rsidR="00784A32" w:rsidRPr="00C31E24" w:rsidRDefault="00784A32" w:rsidP="00784A32">
      <w:pPr>
        <w:pStyle w:val="B2"/>
      </w:pPr>
      <w:r w:rsidRPr="00C31E24">
        <w:t>c)</w:t>
      </w:r>
      <w:r w:rsidRPr="00C31E24">
        <w:tab/>
        <w:t xml:space="preserve">shall set the MCVideo emergency group state to "MVEG 2: in-progress"; </w:t>
      </w:r>
    </w:p>
    <w:p w14:paraId="3D5ED19F" w14:textId="77777777" w:rsidR="00784A32" w:rsidRPr="00C31E24" w:rsidRDefault="00784A32" w:rsidP="00784A32">
      <w:pPr>
        <w:pStyle w:val="B2"/>
      </w:pPr>
      <w:r w:rsidRPr="00C31E24">
        <w:t>d)</w:t>
      </w:r>
      <w:r w:rsidRPr="00C31E24">
        <w:tab/>
        <w:t>shall set the MCVideo imminent peril group state to "MVIG 1: no-imminent-peril"; and</w:t>
      </w:r>
    </w:p>
    <w:p w14:paraId="799C9AE6" w14:textId="77777777" w:rsidR="00784A32" w:rsidRPr="00C31E24" w:rsidRDefault="00784A32" w:rsidP="00784A32">
      <w:pPr>
        <w:pStyle w:val="B2"/>
      </w:pPr>
      <w:r w:rsidRPr="00C31E24">
        <w:t>e)</w:t>
      </w:r>
      <w:r w:rsidRPr="00C31E24">
        <w:tab/>
        <w:t>shall set the MCVideo imminent peril group call state to "MVIGC 1: imminent-peril-gc-capable";</w:t>
      </w:r>
    </w:p>
    <w:p w14:paraId="07EF571B" w14:textId="77777777" w:rsidR="00784A32" w:rsidRPr="00C31E24" w:rsidRDefault="00784A32" w:rsidP="00784A32">
      <w:pPr>
        <w:pStyle w:val="B1"/>
      </w:pPr>
      <w:r w:rsidRPr="00C31E24">
        <w:t>2)</w:t>
      </w:r>
      <w:r w:rsidRPr="00C31E24">
        <w:tab/>
        <w:t>if the SIP re-INVITE request contains an application/vnd.3gpp.mcvideo-info+xml MIME body with the &lt;mcvideoinfo&gt; element containing the &lt;mcvideo-Params&gt; element with the &lt;imminentperil-ind&gt; element set to a value of "true":</w:t>
      </w:r>
    </w:p>
    <w:p w14:paraId="03ED4981" w14:textId="77777777" w:rsidR="00784A32" w:rsidRPr="00C31E24" w:rsidRDefault="00784A32" w:rsidP="00784A32">
      <w:pPr>
        <w:pStyle w:val="B2"/>
      </w:pPr>
      <w:r w:rsidRPr="00C31E24">
        <w:t>a)</w:t>
      </w:r>
      <w:r w:rsidRPr="00C31E24">
        <w:tab/>
        <w:t>should display to the MCVideo user the MCVideo ID of the originator of the MCVideo imminent peril group call and an indication that this is an MCVideo imminent peril group call; and</w:t>
      </w:r>
    </w:p>
    <w:p w14:paraId="41299129" w14:textId="77777777" w:rsidR="00784A32" w:rsidRPr="00C31E24" w:rsidRDefault="00784A32" w:rsidP="00784A32">
      <w:pPr>
        <w:pStyle w:val="B2"/>
      </w:pPr>
      <w:r w:rsidRPr="00C31E24">
        <w:t>b)</w:t>
      </w:r>
      <w:r w:rsidRPr="00C31E24">
        <w:tab/>
        <w:t>shall set the MCVideo imminent peril group state to "MIG 2: in-progress";</w:t>
      </w:r>
    </w:p>
    <w:p w14:paraId="72B2ADAE" w14:textId="77777777" w:rsidR="00784A32" w:rsidRPr="00C31E24" w:rsidRDefault="00784A32" w:rsidP="00784A32">
      <w:pPr>
        <w:pStyle w:val="B1"/>
      </w:pPr>
      <w:r w:rsidRPr="00C31E24">
        <w:t>3)</w:t>
      </w:r>
      <w:r w:rsidRPr="00C31E24">
        <w:tab/>
        <w:t>if the SIP re-INVITE request contains an application/vnd.3gpp.mcvideo-info+xml MIME body with the &lt;mcvideoinfo&gt; element containing the &lt;mcvideo-Params&gt; element with the &lt;emergency-ind&gt; element set to a value of "false":</w:t>
      </w:r>
    </w:p>
    <w:p w14:paraId="4BBDD99B" w14:textId="77777777" w:rsidR="00784A32" w:rsidRPr="00C31E24" w:rsidRDefault="00784A32" w:rsidP="00784A32">
      <w:pPr>
        <w:pStyle w:val="B2"/>
      </w:pPr>
      <w:r w:rsidRPr="00C31E24">
        <w:t>a)</w:t>
      </w:r>
      <w:r w:rsidRPr="00C31E24">
        <w:tab/>
        <w:t>should display to the MCVideo user the MCVideo ID of the MCVideo user cancelling the MCVideo emergency group call;</w:t>
      </w:r>
    </w:p>
    <w:p w14:paraId="4D51F0A4" w14:textId="77777777" w:rsidR="00784A32" w:rsidRPr="00C31E24" w:rsidRDefault="00784A32" w:rsidP="00784A32">
      <w:pPr>
        <w:pStyle w:val="B2"/>
      </w:pPr>
      <w:r w:rsidRPr="00C31E24">
        <w:t>b)</w:t>
      </w:r>
      <w:r w:rsidRPr="00C31E24">
        <w:tab/>
        <w:t>if the &lt;mcvideoinfo&gt; element containing the &lt;mcvideo-Params&gt; element contains an &lt;alert-ind&gt; element set to "false":</w:t>
      </w:r>
    </w:p>
    <w:p w14:paraId="5B899B8B" w14:textId="77777777" w:rsidR="00784A32" w:rsidRPr="00C31E24" w:rsidRDefault="00784A32" w:rsidP="00784A32">
      <w:pPr>
        <w:pStyle w:val="B3"/>
      </w:pPr>
      <w:r w:rsidRPr="00C31E24">
        <w:t>i)</w:t>
      </w:r>
      <w:r w:rsidRPr="00C31E24">
        <w:tab/>
        <w:t>should display to the MCVideo user an indication of the MCVideo emergency alert cancellation and the MCVideo ID of the MCVideo user cancelling the MCVideo emergency alert; and</w:t>
      </w:r>
    </w:p>
    <w:p w14:paraId="492106C7" w14:textId="77777777" w:rsidR="00784A32" w:rsidRPr="00C31E24" w:rsidRDefault="00784A32" w:rsidP="00784A32">
      <w:pPr>
        <w:pStyle w:val="B3"/>
      </w:pPr>
      <w:r w:rsidRPr="00C31E24">
        <w:t>ii)</w:t>
      </w:r>
      <w:r w:rsidRPr="00C31E24">
        <w:tab/>
        <w:t>if the SIP re-INVITE request contains an application/vnd.3gpp.mcvideo-info+xml MIME body including an &lt;originated-by&gt; element:</w:t>
      </w:r>
    </w:p>
    <w:p w14:paraId="130DCD9F" w14:textId="77777777" w:rsidR="00784A32" w:rsidRPr="00C31E24" w:rsidRDefault="00784A32" w:rsidP="00784A32">
      <w:pPr>
        <w:pStyle w:val="B4"/>
      </w:pPr>
      <w:r w:rsidRPr="00C31E24">
        <w:t>A)</w:t>
      </w:r>
      <w:r w:rsidRPr="00C31E24">
        <w:tab/>
        <w:t>should display to the MCVideo user the MCVideo ID contained in the &lt;originated-by&gt; element of the MCVideo user that originated the MCVideo emergency alert; and</w:t>
      </w:r>
    </w:p>
    <w:p w14:paraId="139611A0" w14:textId="77777777" w:rsidR="00784A32" w:rsidRPr="00C31E24" w:rsidRDefault="00784A32" w:rsidP="00784A32">
      <w:pPr>
        <w:pStyle w:val="B4"/>
      </w:pPr>
      <w:r w:rsidRPr="00C31E24">
        <w:t>B)</w:t>
      </w:r>
      <w:r w:rsidRPr="00C31E24">
        <w:tab/>
        <w:t>if the MCVideo ID contained in the &lt;originated-by&gt; element is the MCVideo ID of the receiving MCVideo user shall set the MCVideo emergency alert state to "MVEA 1: no-alert";</w:t>
      </w:r>
    </w:p>
    <w:p w14:paraId="7F2ED7D3" w14:textId="77777777" w:rsidR="00784A32" w:rsidRPr="00C31E24" w:rsidRDefault="00784A32" w:rsidP="00784A32">
      <w:pPr>
        <w:pStyle w:val="B2"/>
      </w:pPr>
      <w:r w:rsidRPr="00C31E24">
        <w:t>c)</w:t>
      </w:r>
      <w:r w:rsidRPr="00C31E24">
        <w:tab/>
        <w:t>shall set the MCVideo emergency group state to "MVEG 1: no-emergency"; and</w:t>
      </w:r>
    </w:p>
    <w:p w14:paraId="431ABC67" w14:textId="77777777" w:rsidR="00784A32" w:rsidRPr="00C31E24" w:rsidRDefault="00784A32" w:rsidP="00784A32">
      <w:pPr>
        <w:pStyle w:val="B2"/>
      </w:pPr>
      <w:r w:rsidRPr="00C31E24">
        <w:t>d)</w:t>
      </w:r>
      <w:r w:rsidRPr="00C31E24">
        <w:tab/>
        <w:t>if the MCVideo emergency group call state of the group is set to "MVEGC 3: emergency-call-granted", shall set the MCVideo emergency group call state of the group to "MVEGC 1: emergency-gc-capable";</w:t>
      </w:r>
    </w:p>
    <w:p w14:paraId="73BA93E8" w14:textId="77777777" w:rsidR="00784A32" w:rsidRPr="00C31E24" w:rsidRDefault="00784A32" w:rsidP="00784A32">
      <w:pPr>
        <w:pStyle w:val="B1"/>
      </w:pPr>
      <w:r w:rsidRPr="00C31E24">
        <w:t>4)</w:t>
      </w:r>
      <w:r w:rsidRPr="00C31E24">
        <w:tab/>
        <w:t>if the SIP re-INVITE request contains an application/vnd.3gpp.mcvideo-info+xml MIME body with the &lt;mcvideoinfo&gt; element containing the &lt;mcvideo-Params&gt; element with the &lt;imminentperil-ind&gt; element set to a value of "false":</w:t>
      </w:r>
    </w:p>
    <w:p w14:paraId="57C918FA" w14:textId="77777777" w:rsidR="00784A32" w:rsidRPr="00C31E24" w:rsidRDefault="00784A32" w:rsidP="00784A32">
      <w:pPr>
        <w:pStyle w:val="B2"/>
      </w:pPr>
      <w:r w:rsidRPr="00C31E24">
        <w:t>a)</w:t>
      </w:r>
      <w:r w:rsidRPr="00C31E24">
        <w:tab/>
        <w:t xml:space="preserve">should display to the MCVideo user the MCVideo ID of the MCVideo user cancelling the MCVideo imminent peril group call and an indication that this is an MCVideo imminent peril group call; </w:t>
      </w:r>
    </w:p>
    <w:p w14:paraId="58D005A9" w14:textId="77777777" w:rsidR="00784A32" w:rsidRPr="00C31E24" w:rsidRDefault="00784A32" w:rsidP="00784A32">
      <w:pPr>
        <w:pStyle w:val="B2"/>
      </w:pPr>
      <w:r w:rsidRPr="00C31E24">
        <w:t>b)</w:t>
      </w:r>
      <w:r w:rsidRPr="00C31E24">
        <w:tab/>
        <w:t>shall set the MCVideo imminent peril group state to "MVIG 1: no-imminent-peril"; and</w:t>
      </w:r>
    </w:p>
    <w:p w14:paraId="3F76123D" w14:textId="77777777" w:rsidR="00784A32" w:rsidRPr="00C31E24" w:rsidRDefault="00784A32" w:rsidP="00784A32">
      <w:pPr>
        <w:pStyle w:val="B2"/>
      </w:pPr>
      <w:r w:rsidRPr="00C31E24">
        <w:t>c)</w:t>
      </w:r>
      <w:r w:rsidRPr="00C31E24">
        <w:tab/>
        <w:t>shall set the MCVideo imminent peril group call state to "MVIGC 1: imminent-peril-gc-capable";</w:t>
      </w:r>
    </w:p>
    <w:p w14:paraId="2FA692F1" w14:textId="77777777" w:rsidR="00784A32" w:rsidRPr="00C31E24" w:rsidRDefault="00784A32" w:rsidP="00784A32">
      <w:pPr>
        <w:pStyle w:val="B1"/>
      </w:pPr>
      <w:r w:rsidRPr="00C31E24">
        <w:t>5)</w:t>
      </w:r>
      <w:r w:rsidRPr="00C31E24">
        <w:tab/>
        <w:t>shall check if a Resource-Priority header field is included in the incoming SIP re-INVITE request and may perform further actions outside the scope of this specification to act upon an included Resource-Priority header field as specified in 3GPP TS 24.229 [</w:t>
      </w:r>
      <w:r w:rsidRPr="00C31E24">
        <w:rPr>
          <w:lang w:eastAsia="zh-CN"/>
        </w:rPr>
        <w:t>11</w:t>
      </w:r>
      <w:r w:rsidRPr="00C31E24">
        <w:t>];</w:t>
      </w:r>
    </w:p>
    <w:p w14:paraId="245FE6CB" w14:textId="77777777" w:rsidR="00784A32" w:rsidRPr="00C31E24" w:rsidRDefault="00784A32" w:rsidP="00784A32">
      <w:pPr>
        <w:pStyle w:val="B1"/>
      </w:pPr>
      <w:r w:rsidRPr="00C31E24">
        <w:t>6)</w:t>
      </w:r>
      <w:r w:rsidRPr="00C31E24">
        <w:tab/>
        <w:t>shall accept the SIP re-INVITE request and generate a SIP 200 (OK) response according to rules and procedures of 3GPP TS 24.229 [</w:t>
      </w:r>
      <w:r w:rsidRPr="00C31E24">
        <w:rPr>
          <w:lang w:eastAsia="zh-CN"/>
        </w:rPr>
        <w:t>11</w:t>
      </w:r>
      <w:r w:rsidRPr="00C31E24">
        <w:t>];</w:t>
      </w:r>
    </w:p>
    <w:p w14:paraId="0E25B8EA" w14:textId="77777777" w:rsidR="00784A32" w:rsidRPr="00C31E24" w:rsidRDefault="00784A32" w:rsidP="00784A32">
      <w:pPr>
        <w:pStyle w:val="B1"/>
      </w:pPr>
      <w:r w:rsidRPr="00C31E24">
        <w:t>7)</w:t>
      </w:r>
      <w:r w:rsidRPr="00C31E24">
        <w:tab/>
        <w:t>shall include the g.3gpp.mcvideo media feature tag in the Contact header field of the SIP 200 (OK) response;</w:t>
      </w:r>
    </w:p>
    <w:p w14:paraId="5833A134" w14:textId="77777777" w:rsidR="00784A32" w:rsidRPr="00C31E24" w:rsidRDefault="00784A32" w:rsidP="00784A32">
      <w:pPr>
        <w:pStyle w:val="B1"/>
      </w:pPr>
      <w:r w:rsidRPr="00C31E24">
        <w:t>8)</w:t>
      </w:r>
      <w:r w:rsidRPr="00C31E24">
        <w:tab/>
        <w:t xml:space="preserve">shall include the </w:t>
      </w:r>
      <w:r w:rsidRPr="00C31E24">
        <w:rPr>
          <w:lang w:eastAsia="zh-CN"/>
        </w:rPr>
        <w:t>g.3gpp.icsi-ref</w:t>
      </w:r>
      <w:r w:rsidRPr="00C31E24">
        <w:t xml:space="preserve"> media feature tag containing the value of "urn:urn-7:3gpp-service.ims.icsi.mcvideo" in the Contact header field of the SIP 200 (OK) response;</w:t>
      </w:r>
    </w:p>
    <w:p w14:paraId="4FBC2A92" w14:textId="77777777" w:rsidR="00784A32" w:rsidRPr="00C31E24" w:rsidRDefault="00784A32" w:rsidP="00784A32">
      <w:pPr>
        <w:pStyle w:val="B1"/>
      </w:pPr>
      <w:r w:rsidRPr="00C31E24">
        <w:t>9)</w:t>
      </w:r>
      <w:r w:rsidRPr="00C31E24">
        <w:tab/>
        <w:t>if the SIP re-INVITE request was received within an on-demand session, shall include an SDP answer in the SIP 200 (OK) response to the SDP offer in the incoming SIP re-INVITE request according to 3GPP TS 24.229 [</w:t>
      </w:r>
      <w:r w:rsidRPr="00C31E24">
        <w:rPr>
          <w:lang w:eastAsia="zh-CN"/>
        </w:rPr>
        <w:t>11</w:t>
      </w:r>
      <w:r w:rsidRPr="00C31E24">
        <w:t>] with the clarifications given in subclause </w:t>
      </w:r>
      <w:r w:rsidRPr="00C31E24">
        <w:rPr>
          <w:lang w:eastAsia="zh-CN"/>
        </w:rPr>
        <w:t>6.2.2</w:t>
      </w:r>
      <w:r w:rsidRPr="00C31E24">
        <w:t>;</w:t>
      </w:r>
    </w:p>
    <w:p w14:paraId="00BA0559" w14:textId="77777777" w:rsidR="00784A32" w:rsidRPr="00C31E24" w:rsidRDefault="00784A32" w:rsidP="00784A32">
      <w:pPr>
        <w:pStyle w:val="B1"/>
      </w:pPr>
      <w:r w:rsidRPr="00C31E24">
        <w:t>10)</w:t>
      </w:r>
      <w:r w:rsidRPr="00C31E24">
        <w:tab/>
        <w:t>shall send the SIP 200 (OK) response towards the MCVideo server according to rules and procedures of 3GPP TS 24.229 [</w:t>
      </w:r>
      <w:r w:rsidRPr="00C31E24">
        <w:rPr>
          <w:lang w:eastAsia="zh-CN"/>
        </w:rPr>
        <w:t>11</w:t>
      </w:r>
      <w:r w:rsidRPr="00C31E24">
        <w:t>]; and</w:t>
      </w:r>
    </w:p>
    <w:p w14:paraId="7B6BE6CB" w14:textId="77777777" w:rsidR="00784A32" w:rsidRPr="00C31E24" w:rsidRDefault="00784A32" w:rsidP="00784A32">
      <w:pPr>
        <w:pStyle w:val="B1"/>
      </w:pPr>
      <w:r w:rsidRPr="00C31E24">
        <w:t>11)</w:t>
      </w:r>
      <w:r w:rsidRPr="00C31E24">
        <w:tab/>
        <w:t>shall interact with the media plane as specified in 3GPP TS 24.581 [</w:t>
      </w:r>
      <w:r w:rsidRPr="00C31E24">
        <w:rPr>
          <w:lang w:eastAsia="zh-CN"/>
        </w:rPr>
        <w:t>5</w:t>
      </w:r>
      <w:r w:rsidRPr="00C31E24">
        <w:t>].</w:t>
      </w:r>
    </w:p>
    <w:p w14:paraId="7581F42D" w14:textId="77777777" w:rsidR="00784A32" w:rsidRPr="00C31E24" w:rsidRDefault="00784A32" w:rsidP="00784A32">
      <w:bookmarkStart w:id="283" w:name="14f4399e2adfb55a__Toc427695830"/>
      <w:bookmarkStart w:id="284" w:name="14f4399e2adfb55a__Toc427696230"/>
      <w:bookmarkStart w:id="285" w:name="14f4399e2adfb55a__Toc427696629"/>
      <w:bookmarkStart w:id="286" w:name="14f4399e2adfb55a__Toc427698231"/>
      <w:bookmarkStart w:id="287" w:name="14f4399e2adfb55a__Toc427695831"/>
      <w:bookmarkStart w:id="288" w:name="14f4399e2adfb55a__Toc427696231"/>
      <w:bookmarkStart w:id="289" w:name="14f4399e2adfb55a__Toc427696630"/>
      <w:bookmarkStart w:id="290" w:name="14f4399e2adfb55a__Toc427698232"/>
      <w:bookmarkStart w:id="291" w:name="14f4399e2adfb55a__Toc427695832"/>
      <w:bookmarkStart w:id="292" w:name="14f4399e2adfb55a__Toc427696232"/>
      <w:bookmarkStart w:id="293" w:name="14f4399e2adfb55a__Toc427696631"/>
      <w:bookmarkStart w:id="294" w:name="14f4399e2adfb55a__Toc427698233"/>
      <w:bookmarkStart w:id="295" w:name="14f4399e2adfb55a__Toc427695838"/>
      <w:bookmarkStart w:id="296" w:name="14f4399e2adfb55a__Toc427696238"/>
      <w:bookmarkStart w:id="297" w:name="14f4399e2adfb55a__Toc427696637"/>
      <w:bookmarkStart w:id="298" w:name="14f4399e2adfb55a__Toc427698239"/>
      <w:bookmarkStart w:id="299" w:name="14f4399e2adfb55a__Toc427695839"/>
      <w:bookmarkStart w:id="300" w:name="14f4399e2adfb55a__Toc427696239"/>
      <w:bookmarkStart w:id="301" w:name="14f4399e2adfb55a__Toc427696638"/>
      <w:bookmarkStart w:id="302" w:name="14f4399e2adfb55a__Toc427698240"/>
      <w:bookmarkStart w:id="303" w:name="14f4399e2adfb55a__Toc427695840"/>
      <w:bookmarkStart w:id="304" w:name="14f4399e2adfb55a__Toc427696240"/>
      <w:bookmarkStart w:id="305" w:name="14f4399e2adfb55a__Toc427696639"/>
      <w:bookmarkStart w:id="306" w:name="14f4399e2adfb55a__Toc427698241"/>
      <w:bookmarkStart w:id="307" w:name="14f4399e2adfb55a__Toc427695841"/>
      <w:bookmarkStart w:id="308" w:name="14f4399e2adfb55a__Toc427696241"/>
      <w:bookmarkStart w:id="309" w:name="14f4399e2adfb55a__Toc427696640"/>
      <w:bookmarkStart w:id="310" w:name="14f4399e2adfb55a__Toc42769824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r w:rsidRPr="00C31E24">
        <w:t>[TS 24.281, clause 9.2.1.3.3.1]</w:t>
      </w:r>
    </w:p>
    <w:p w14:paraId="15816673" w14:textId="77777777" w:rsidR="00784A32" w:rsidRPr="00C31E24" w:rsidRDefault="00784A32" w:rsidP="00784A32">
      <w:r w:rsidRPr="00C31E24">
        <w:t>Upon receiving from the MCVideo client a SIP BYE request the participating MCVideo function shall follow the procedures as specified in subclause </w:t>
      </w:r>
      <w:r w:rsidRPr="00C31E24">
        <w:rPr>
          <w:lang w:eastAsia="zh-CN"/>
        </w:rPr>
        <w:t>6.3.2.1.6</w:t>
      </w:r>
      <w:r w:rsidRPr="00C31E24">
        <w:t>.</w:t>
      </w:r>
    </w:p>
    <w:p w14:paraId="2044063F" w14:textId="77777777" w:rsidR="00784A32" w:rsidRPr="00C31E24" w:rsidRDefault="00784A32" w:rsidP="00784A32">
      <w:r w:rsidRPr="00C31E24">
        <w:t>[TS 24.281, clause 9.2.1.4.7]</w:t>
      </w:r>
    </w:p>
    <w:p w14:paraId="6CB068C3" w14:textId="77777777" w:rsidR="00784A32" w:rsidRPr="00C31E24" w:rsidRDefault="00784A32" w:rsidP="00784A32">
      <w:r w:rsidRPr="00C31E24">
        <w:t>In the procedures in this subclause:</w:t>
      </w:r>
    </w:p>
    <w:p w14:paraId="46B004CA" w14:textId="77777777" w:rsidR="00784A32" w:rsidRPr="00C31E24" w:rsidRDefault="00784A32" w:rsidP="00784A32">
      <w:pPr>
        <w:pStyle w:val="B1"/>
      </w:pPr>
      <w:r w:rsidRPr="00C31E24">
        <w:t>1)</w:t>
      </w:r>
      <w:r w:rsidRPr="00C31E24">
        <w:tab/>
        <w:t>emergency indication in an incoming SIP INVITE request refers to the &lt;emergency-ind&gt; element of the application/vnd.3gpp.mcvideo-info+xml MIME body; and</w:t>
      </w:r>
    </w:p>
    <w:p w14:paraId="69B48E46" w14:textId="77777777" w:rsidR="00784A32" w:rsidRPr="00C31E24" w:rsidRDefault="00784A32" w:rsidP="00784A32">
      <w:pPr>
        <w:pStyle w:val="B1"/>
      </w:pPr>
      <w:r w:rsidRPr="00C31E24">
        <w:t>2)</w:t>
      </w:r>
      <w:r w:rsidRPr="00C31E24">
        <w:tab/>
        <w:t>imminent peril indication in an incoming SIP INVITE request refers to the &lt;imminentperil-ind&gt; element of the application/vnd.3gpp.mcvideo-info+xml MIME body.</w:t>
      </w:r>
    </w:p>
    <w:p w14:paraId="4EC30BEA" w14:textId="77777777" w:rsidR="00784A32" w:rsidRPr="00C31E24" w:rsidRDefault="00784A32" w:rsidP="00784A32">
      <w:r w:rsidRPr="00C31E24">
        <w:t>Upon receipt of a SIP re-INVITE request for an MCVideo session identity identifying an on-demand prearranged MCVideo group session, the controlling MCVideo function:</w:t>
      </w:r>
    </w:p>
    <w:p w14:paraId="2BACECD8" w14:textId="77777777" w:rsidR="00784A32" w:rsidRPr="00C31E24" w:rsidRDefault="00784A32" w:rsidP="00784A32">
      <w:pPr>
        <w:pStyle w:val="B1"/>
      </w:pPr>
      <w:r w:rsidRPr="00C31E24">
        <w:t>1)</w:t>
      </w:r>
      <w:r w:rsidRPr="00C31E24">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C31E24">
        <w:rPr>
          <w:lang w:eastAsia="zh-CN"/>
        </w:rPr>
        <w:t>15</w:t>
      </w:r>
      <w:r w:rsidRPr="00C31E24">
        <w:t>] and skip the rest of the steps;</w:t>
      </w:r>
    </w:p>
    <w:p w14:paraId="2406F655" w14:textId="77777777" w:rsidR="00784A32" w:rsidRPr="00C31E24" w:rsidRDefault="00784A32" w:rsidP="00784A32">
      <w:pPr>
        <w:pStyle w:val="NO"/>
      </w:pPr>
      <w:r w:rsidRPr="00C31E24">
        <w:t>NOTE 1:</w:t>
      </w:r>
      <w:r w:rsidRPr="00C31E24">
        <w:tab/>
        <w:t>If the SIP re-INVITE request contains an application/vnd.3gpp.mcvideo-info+xml MIME body with the &lt;emergency-ind&gt; element set to a value of "true", the controlling MCVideo function can choose to accept the request.</w:t>
      </w:r>
    </w:p>
    <w:p w14:paraId="3A24E8E1" w14:textId="77777777" w:rsidR="00784A32" w:rsidRPr="00C31E24" w:rsidRDefault="00784A32" w:rsidP="00784A32">
      <w:pPr>
        <w:pStyle w:val="B1"/>
      </w:pPr>
      <w:r w:rsidRPr="00C31E24">
        <w:t>2)</w:t>
      </w:r>
      <w:r w:rsidRPr="00C31E24">
        <w:tab/>
        <w:t>if received SIP re-INVITE request includes an application/vnd.3gpp.mcvideo-info+xml MIME body with an &lt;emergency-ind&gt; element included or an &lt;imminentperil-ind&gt; element included, shall validate the request as described in subclause </w:t>
      </w:r>
      <w:r w:rsidRPr="00C31E24">
        <w:rPr>
          <w:lang w:eastAsia="zh-CN"/>
        </w:rPr>
        <w:t>6.3.3.1.17</w:t>
      </w:r>
      <w:r w:rsidRPr="00C31E24">
        <w:t>;</w:t>
      </w:r>
    </w:p>
    <w:p w14:paraId="3506DCF3" w14:textId="77777777" w:rsidR="00784A32" w:rsidRPr="00C31E24" w:rsidRDefault="00784A32" w:rsidP="00784A32">
      <w:pPr>
        <w:pStyle w:val="B1"/>
      </w:pPr>
      <w:r w:rsidRPr="00C31E24">
        <w:t>3)</w:t>
      </w:r>
      <w:r w:rsidRPr="00C31E24">
        <w:tab/>
        <w:t>if the received SIP re-INVITE request contains an unauthorized request for an MCVideo emergency call as determined by subclause </w:t>
      </w:r>
      <w:r w:rsidRPr="00C31E24">
        <w:rPr>
          <w:lang w:eastAsia="zh-CN"/>
        </w:rPr>
        <w:t>6.3.3.1.13.2</w:t>
      </w:r>
      <w:r w:rsidRPr="00C31E24">
        <w:t>:</w:t>
      </w:r>
    </w:p>
    <w:p w14:paraId="63572E9E" w14:textId="77777777" w:rsidR="00784A32" w:rsidRPr="00C31E24" w:rsidRDefault="00784A32" w:rsidP="00784A32">
      <w:pPr>
        <w:pStyle w:val="B2"/>
      </w:pPr>
      <w:r w:rsidRPr="00C31E24">
        <w:t>a)</w:t>
      </w:r>
      <w:r w:rsidRPr="00C31E24">
        <w:tab/>
        <w:t>shall reject the SIP re-INVITE request with a SIP 403 (Forbidden) response as specified in subclause</w:t>
      </w:r>
      <w:r w:rsidRPr="00C31E24">
        <w:rPr>
          <w:lang w:eastAsia="zh-CN"/>
        </w:rPr>
        <w:t> 6.3.3.1.14</w:t>
      </w:r>
      <w:r w:rsidRPr="00C31E24">
        <w:t>; and</w:t>
      </w:r>
    </w:p>
    <w:p w14:paraId="22A44329" w14:textId="77777777" w:rsidR="00784A32" w:rsidRPr="00C31E24" w:rsidRDefault="00784A32" w:rsidP="00784A32">
      <w:pPr>
        <w:pStyle w:val="B2"/>
      </w:pPr>
      <w:r w:rsidRPr="00C31E24">
        <w:t>b)</w:t>
      </w:r>
      <w:r w:rsidRPr="00C31E24">
        <w:tab/>
        <w:t>shall send the SIP 403 (Forbidden) response as specified in 3GPP TS 24.229 [</w:t>
      </w:r>
      <w:r w:rsidRPr="00C31E24">
        <w:rPr>
          <w:lang w:eastAsia="zh-CN"/>
        </w:rPr>
        <w:t>11</w:t>
      </w:r>
      <w:r w:rsidRPr="00C31E24">
        <w:t>] and skip the rest of the steps;</w:t>
      </w:r>
    </w:p>
    <w:p w14:paraId="12B1349E" w14:textId="77777777" w:rsidR="00784A32" w:rsidRPr="00C31E24" w:rsidRDefault="00784A32" w:rsidP="00784A32">
      <w:pPr>
        <w:pStyle w:val="B1"/>
      </w:pPr>
      <w:r w:rsidRPr="00C31E24">
        <w:t>4)</w:t>
      </w:r>
      <w:r w:rsidRPr="00C31E24">
        <w:tab/>
        <w:t>if the received SIP re-INVITE request contains an imminent peril indication set to "true" for an MCVideo imminent peril group call and this is an unauthorized request for an MCVideo imminent peril group call as determined by subclause </w:t>
      </w:r>
      <w:r w:rsidRPr="00C31E24">
        <w:rPr>
          <w:lang w:eastAsia="zh-CN"/>
        </w:rPr>
        <w:t>6.3.3.1.13.6</w:t>
      </w:r>
      <w:r w:rsidRPr="00C31E24">
        <w:t>, shall reject the SIP re-INVITE request with a SIP 403 (Forbidden) response with the following clarifications:</w:t>
      </w:r>
    </w:p>
    <w:p w14:paraId="333C5822" w14:textId="77777777" w:rsidR="00784A32" w:rsidRPr="00C31E24" w:rsidRDefault="00784A32" w:rsidP="00784A32">
      <w:pPr>
        <w:pStyle w:val="B2"/>
      </w:pPr>
      <w:r w:rsidRPr="00C31E24">
        <w:t>a)</w:t>
      </w:r>
      <w:r w:rsidRPr="00C31E24">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2D0DD5D0" w14:textId="77777777" w:rsidR="00784A32" w:rsidRPr="00C31E24" w:rsidRDefault="00784A32" w:rsidP="00784A32">
      <w:pPr>
        <w:pStyle w:val="B2"/>
      </w:pPr>
      <w:r w:rsidRPr="00C31E24">
        <w:t>b)</w:t>
      </w:r>
      <w:r w:rsidRPr="00C31E24">
        <w:tab/>
        <w:t>shall send the SIP 403 (Forbidden) response as specified in 3GPP TS 24.229 [</w:t>
      </w:r>
      <w:r w:rsidRPr="00C31E24">
        <w:rPr>
          <w:lang w:eastAsia="zh-CN"/>
        </w:rPr>
        <w:t>11</w:t>
      </w:r>
      <w:r w:rsidRPr="00C31E24">
        <w:t>] and skip the rest of the steps;</w:t>
      </w:r>
    </w:p>
    <w:p w14:paraId="06D04EA7" w14:textId="77777777" w:rsidR="00784A32" w:rsidRPr="00C31E24" w:rsidRDefault="00784A32" w:rsidP="00784A32">
      <w:pPr>
        <w:pStyle w:val="B1"/>
      </w:pPr>
      <w:r w:rsidRPr="00C31E24">
        <w:t>5)</w:t>
      </w:r>
      <w:r w:rsidRPr="00C31E24">
        <w:tab/>
        <w:t xml:space="preserve">if a Resource-Priority header field is included in the received SIP re-INVITE request: </w:t>
      </w:r>
    </w:p>
    <w:p w14:paraId="00661817" w14:textId="77777777" w:rsidR="00784A32" w:rsidRPr="00C31E24" w:rsidRDefault="00784A32" w:rsidP="00784A32">
      <w:pPr>
        <w:pStyle w:val="B2"/>
      </w:pPr>
      <w:r w:rsidRPr="00C31E24">
        <w:t>a)</w:t>
      </w:r>
      <w:r w:rsidRPr="00C31E24">
        <w:tab/>
        <w:t>if the Resource-Priority header field is set to the value indicated for emergency calls and the SIP re-INVITE request does not contain an  emergency indication and the in-progress emergency state of the group is set to a value of "false", shall reject the SIP re-INVITE request with a SIP 403 (Forbidden) response and skip the rest of the steps; and</w:t>
      </w:r>
    </w:p>
    <w:p w14:paraId="67B6DF67" w14:textId="77777777" w:rsidR="00784A32" w:rsidRPr="00C31E24" w:rsidRDefault="00784A32" w:rsidP="00784A32">
      <w:pPr>
        <w:pStyle w:val="B2"/>
      </w:pPr>
      <w:r w:rsidRPr="00C31E24">
        <w:t>b)</w:t>
      </w:r>
      <w:r w:rsidRPr="00C31E24">
        <w:tab/>
        <w:t>if the Resource-Priority header field is set to the value indicated for imminent peril calls and the SIP re-INVITE request does not contain an imminent peril indication and the in-progress imminent peril state of the group is set to a value of "false", shall reject the SIP INVITE request with a SIP 403 (Forbidden) response and skip the rest of the steps;</w:t>
      </w:r>
    </w:p>
    <w:p w14:paraId="6DA56355" w14:textId="77777777" w:rsidR="00784A32" w:rsidRPr="00C31E24" w:rsidRDefault="00784A32" w:rsidP="00784A32">
      <w:pPr>
        <w:pStyle w:val="B1"/>
      </w:pPr>
      <w:r w:rsidRPr="00C31E24">
        <w:t>6)</w:t>
      </w:r>
      <w:r w:rsidRPr="00C31E24">
        <w:tab/>
        <w:t>if the received SIP re-INVITE request contains an application/vnd.3gpp.mcvideo-info+xml MIME body with the &lt;emergency-ind&gt; element set to a value of "true" and is an authorized request to initiate an MCVideo emergency group call as determined by subclause </w:t>
      </w:r>
      <w:r w:rsidRPr="00C31E24">
        <w:rPr>
          <w:lang w:eastAsia="zh-CN"/>
        </w:rPr>
        <w:t>6.3.3.1.13.2</w:t>
      </w:r>
      <w:r w:rsidRPr="00C31E24">
        <w:t>, the controlling MCVideo function shall:</w:t>
      </w:r>
    </w:p>
    <w:p w14:paraId="7CE0B833" w14:textId="77777777" w:rsidR="00784A32" w:rsidRPr="00C31E24" w:rsidRDefault="00784A32" w:rsidP="00784A32">
      <w:pPr>
        <w:pStyle w:val="B3"/>
      </w:pPr>
      <w:r w:rsidRPr="00C31E24">
        <w:t>i)</w:t>
      </w:r>
      <w:r w:rsidRPr="00C31E24">
        <w:tab/>
        <w:t>shall cache the MCVideo ID of the MCVideo user that has initiated an MCVideo emergency call;</w:t>
      </w:r>
    </w:p>
    <w:p w14:paraId="54077456" w14:textId="77777777" w:rsidR="00784A32" w:rsidRPr="00C31E24" w:rsidRDefault="00784A32" w:rsidP="00784A32">
      <w:pPr>
        <w:pStyle w:val="B3"/>
      </w:pPr>
      <w:r w:rsidRPr="00C31E24">
        <w:t>ii)</w:t>
      </w:r>
      <w:r w:rsidRPr="00C31E24">
        <w:tab/>
        <w:t>if the received SIP INVITE contains an alert indication set to a value of "true" and this is an authorized request for an MCVideo emergency alert meeting the conditions specified in subclause </w:t>
      </w:r>
      <w:r w:rsidRPr="00C31E24">
        <w:rPr>
          <w:lang w:eastAsia="zh-CN"/>
        </w:rPr>
        <w:t>6.3.3.1.13.1</w:t>
      </w:r>
      <w:r w:rsidRPr="00C31E24">
        <w:t>, shall cache the MCVideo ID of the MCVideo user that has initiated an MCVideo emergency alert;</w:t>
      </w:r>
    </w:p>
    <w:p w14:paraId="3D06F22A" w14:textId="77777777" w:rsidR="00784A32" w:rsidRPr="00C31E24" w:rsidRDefault="00784A32" w:rsidP="00784A32">
      <w:pPr>
        <w:pStyle w:val="B3"/>
      </w:pPr>
      <w:r w:rsidRPr="00C31E24">
        <w:t>iii)</w:t>
      </w:r>
      <w:r w:rsidRPr="00C31E24">
        <w:tab/>
        <w:t>if the in-progress emergency state of the group is set to a value of "true":</w:t>
      </w:r>
    </w:p>
    <w:p w14:paraId="4E8516D0" w14:textId="77777777" w:rsidR="00784A32" w:rsidRPr="00C31E24" w:rsidRDefault="00784A32" w:rsidP="00784A32">
      <w:pPr>
        <w:pStyle w:val="B4"/>
      </w:pPr>
      <w:r w:rsidRPr="00C31E24">
        <w:t>A)</w:t>
      </w:r>
      <w:r w:rsidRPr="00C31E24">
        <w:tab/>
        <w:t>for each of the other affiliated member of the group generate a SIP MESSAGE request notification of the MCVideo user's emergency indication as specified in subclause </w:t>
      </w:r>
      <w:r w:rsidRPr="00C31E24">
        <w:rPr>
          <w:lang w:eastAsia="zh-CN"/>
        </w:rPr>
        <w:t>6.3.3.1.11</w:t>
      </w:r>
      <w:r w:rsidRPr="00C31E24">
        <w:t>, setting the &lt;emergency-ind&gt; element of the application/vnd.3gpp.mcvideo-info+xml MIME body to a value of "true";</w:t>
      </w:r>
    </w:p>
    <w:p w14:paraId="62C9166E" w14:textId="77777777" w:rsidR="00784A32" w:rsidRPr="00C31E24" w:rsidRDefault="00784A32" w:rsidP="00784A32">
      <w:pPr>
        <w:pStyle w:val="B4"/>
      </w:pPr>
      <w:r w:rsidRPr="00C31E24">
        <w:t>B)</w:t>
      </w:r>
      <w:r w:rsidRPr="00C31E24">
        <w:tab/>
        <w:t>send the SIP MESSAGE request as specified in 3GPP TS 24.229 [</w:t>
      </w:r>
      <w:r w:rsidRPr="00C31E24">
        <w:rPr>
          <w:lang w:eastAsia="zh-CN"/>
        </w:rPr>
        <w:t>11</w:t>
      </w:r>
      <w:r w:rsidRPr="00C31E24">
        <w:t>]; and</w:t>
      </w:r>
    </w:p>
    <w:p w14:paraId="576E773D" w14:textId="77777777" w:rsidR="00784A32" w:rsidRPr="00C31E24" w:rsidRDefault="00784A32" w:rsidP="00784A32">
      <w:pPr>
        <w:pStyle w:val="B4"/>
      </w:pPr>
      <w:r w:rsidRPr="00C31E24">
        <w:t>C)</w:t>
      </w:r>
      <w:r w:rsidRPr="00C31E24">
        <w:tab/>
        <w:t>if the in-progress imminent peril state of the group is set to a value of "true", shall set it to a value of "false"; and</w:t>
      </w:r>
    </w:p>
    <w:p w14:paraId="43E153F9" w14:textId="77777777" w:rsidR="00784A32" w:rsidRPr="00C31E24" w:rsidRDefault="00784A32" w:rsidP="00784A32">
      <w:pPr>
        <w:pStyle w:val="B3"/>
      </w:pPr>
      <w:r w:rsidRPr="00C31E24">
        <w:t>iv)</w:t>
      </w:r>
      <w:r w:rsidRPr="00C31E24">
        <w:tab/>
        <w:t>if the in-progress emergency state of the group is set to a value of "false":</w:t>
      </w:r>
    </w:p>
    <w:p w14:paraId="365F581E" w14:textId="77777777" w:rsidR="00784A32" w:rsidRPr="00C31E24" w:rsidRDefault="00784A32" w:rsidP="00784A32">
      <w:pPr>
        <w:pStyle w:val="B4"/>
      </w:pPr>
      <w:r w:rsidRPr="00C31E24">
        <w:t>A)</w:t>
      </w:r>
      <w:r w:rsidRPr="00C31E24">
        <w:tab/>
        <w:t>shall set the value of the in-progress emergency state of the group to "true";</w:t>
      </w:r>
    </w:p>
    <w:p w14:paraId="02C43684" w14:textId="77777777" w:rsidR="00784A32" w:rsidRPr="00C31E24" w:rsidRDefault="00784A32" w:rsidP="00784A32">
      <w:pPr>
        <w:pStyle w:val="B4"/>
      </w:pPr>
      <w:r w:rsidRPr="00C31E24">
        <w:t>B)</w:t>
      </w:r>
      <w:r w:rsidRPr="00C31E24">
        <w:tab/>
        <w:t>shall start timer TNG2 (in-progress emergency group call timer) and handle its expiry as specified in subclause </w:t>
      </w:r>
      <w:r w:rsidRPr="00C31E24">
        <w:rPr>
          <w:lang w:eastAsia="zh-CN"/>
        </w:rPr>
        <w:t>6.3.3.1.16</w:t>
      </w:r>
      <w:r w:rsidRPr="00C31E24">
        <w:t>;</w:t>
      </w:r>
    </w:p>
    <w:p w14:paraId="3C6C2199" w14:textId="77777777" w:rsidR="00784A32" w:rsidRPr="00C31E24" w:rsidRDefault="00784A32" w:rsidP="00784A32">
      <w:pPr>
        <w:pStyle w:val="NO"/>
      </w:pPr>
      <w:r w:rsidRPr="00C31E24">
        <w:t>NOTE 2:</w:t>
      </w:r>
      <w:r w:rsidRPr="00C31E24">
        <w:tab/>
        <w:t>The interactions of TNG2 with the TNG3 (group call timer) are explained in subclause </w:t>
      </w:r>
      <w:r w:rsidRPr="00C31E24">
        <w:rPr>
          <w:lang w:eastAsia="zh-CN"/>
        </w:rPr>
        <w:t>6.3.3.5.2</w:t>
      </w:r>
      <w:r w:rsidRPr="00C31E24">
        <w:t>.</w:t>
      </w:r>
    </w:p>
    <w:p w14:paraId="1B51B48B" w14:textId="77777777" w:rsidR="00784A32" w:rsidRPr="00C31E24" w:rsidRDefault="00784A32" w:rsidP="00530C26">
      <w:pPr>
        <w:pStyle w:val="EditorsNote"/>
      </w:pPr>
      <w:r w:rsidRPr="00C31E24">
        <w:t>Editor's Note: timers need to be defined.</w:t>
      </w:r>
    </w:p>
    <w:p w14:paraId="2887E754" w14:textId="77777777" w:rsidR="00784A32" w:rsidRPr="00C31E24" w:rsidRDefault="00784A32" w:rsidP="00784A32">
      <w:pPr>
        <w:pStyle w:val="B4"/>
      </w:pPr>
      <w:r w:rsidRPr="00C31E24">
        <w:t>C)</w:t>
      </w:r>
      <w:r w:rsidRPr="00C31E24">
        <w:tab/>
        <w:t>shall generate SIP re-INVITE requests for the MCVideo emergency group call to the other participants of the MCVideo group call as specified in subclause</w:t>
      </w:r>
      <w:r w:rsidRPr="00C31E24">
        <w:rPr>
          <w:lang w:eastAsia="zh-CN"/>
        </w:rPr>
        <w:t> 6.3.3.1.6</w:t>
      </w:r>
      <w:r w:rsidRPr="00C31E24">
        <w:t>;</w:t>
      </w:r>
    </w:p>
    <w:p w14:paraId="00C24927" w14:textId="77777777" w:rsidR="00784A32" w:rsidRPr="00C31E24" w:rsidRDefault="00784A32" w:rsidP="00784A32">
      <w:pPr>
        <w:pStyle w:val="B4"/>
      </w:pPr>
      <w:r w:rsidRPr="00C31E24">
        <w:t>D)</w:t>
      </w:r>
      <w:r w:rsidRPr="00C31E24">
        <w:tab/>
        <w:t>shall send the SIP re-INVITEs towards the other participants of the MCVideo group call; and</w:t>
      </w:r>
    </w:p>
    <w:p w14:paraId="387D0328" w14:textId="77777777" w:rsidR="00784A32" w:rsidRPr="00C31E24" w:rsidRDefault="00784A32" w:rsidP="00784A32">
      <w:pPr>
        <w:pStyle w:val="B4"/>
      </w:pPr>
      <w:r w:rsidRPr="00C31E24">
        <w:t>E)</w:t>
      </w:r>
      <w:r w:rsidRPr="00C31E24">
        <w:tab/>
        <w:t>upon receiving a SIP 200 (OK) response to the SIP re-INVITE request the controlling MCVideo function shall interact with the media plane as specified in 3GPP TS 24.581 [</w:t>
      </w:r>
      <w:r w:rsidRPr="00C31E24">
        <w:rPr>
          <w:lang w:eastAsia="zh-CN"/>
        </w:rPr>
        <w:t>5</w:t>
      </w:r>
      <w:r w:rsidRPr="00C31E24">
        <w:t>];</w:t>
      </w:r>
    </w:p>
    <w:p w14:paraId="2EEEF2E5" w14:textId="77777777" w:rsidR="00784A32" w:rsidRPr="00C31E24" w:rsidRDefault="00784A32" w:rsidP="00784A32">
      <w:pPr>
        <w:pStyle w:val="B1"/>
      </w:pPr>
      <w:r w:rsidRPr="00C31E24">
        <w:t>7)</w:t>
      </w:r>
      <w:r w:rsidRPr="00C31E24">
        <w:tab/>
        <w:t>if the received SIP re-INVITE request contains an application/vnd.3gpp.mcvideo-info+xml MIME body with the &lt;emergency-ind&gt; element set to a value of "false" and is an unauthorized request for an MCVideo emergency group call cancellation as determined by subclause </w:t>
      </w:r>
      <w:r w:rsidRPr="00C31E24">
        <w:rPr>
          <w:lang w:eastAsia="zh-CN"/>
        </w:rPr>
        <w:t>6.3.3.1.13.4</w:t>
      </w:r>
      <w:r w:rsidRPr="00C31E24">
        <w:t>:</w:t>
      </w:r>
    </w:p>
    <w:p w14:paraId="1FE90692" w14:textId="77777777" w:rsidR="00784A32" w:rsidRPr="00C31E24" w:rsidRDefault="00784A32" w:rsidP="00784A32">
      <w:pPr>
        <w:pStyle w:val="B2"/>
      </w:pPr>
      <w:r w:rsidRPr="00C31E24">
        <w:t>a)</w:t>
      </w:r>
      <w:r w:rsidRPr="00C31E24">
        <w:tab/>
        <w:t>shall reject the SIP re-INVITE request with a SIP 403 (Forbidden) response;</w:t>
      </w:r>
    </w:p>
    <w:p w14:paraId="49ADDE8A" w14:textId="77777777" w:rsidR="00784A32" w:rsidRPr="00C31E24" w:rsidRDefault="00784A32" w:rsidP="00784A32">
      <w:pPr>
        <w:pStyle w:val="B2"/>
      </w:pPr>
      <w:r w:rsidRPr="00C31E24">
        <w:t>b)</w:t>
      </w:r>
      <w:r w:rsidRPr="00C31E24">
        <w:tab/>
        <w:t>shall include in the SIP 403 (Forbidden) response an application/vnd.3gpp.mcvideo-info+xml MIME body as specified in annex F.1 with an &lt;emergency-ind&gt; element set to a value of "true";</w:t>
      </w:r>
    </w:p>
    <w:p w14:paraId="2E3F2342" w14:textId="77777777" w:rsidR="00784A32" w:rsidRPr="00C31E24" w:rsidRDefault="00784A32" w:rsidP="00784A32">
      <w:pPr>
        <w:pStyle w:val="B2"/>
      </w:pPr>
      <w:r w:rsidRPr="00C31E24">
        <w:t>c)</w:t>
      </w:r>
      <w:r w:rsidRPr="00C31E24">
        <w:tab/>
        <w:t>if an &lt;alert-ind&gt; element of the mcvideoinfo MIME body is included in the SIP re-INVITE request set to "false", and there is an outstanding MCVideo emergency alert for this MCVideo user, shall include in the application/vnd.3gpp.mcvideo-info+xml MIME body an &lt;alert-ind&gt; element set to a value of "true"; and</w:t>
      </w:r>
    </w:p>
    <w:p w14:paraId="47386D9F" w14:textId="77777777" w:rsidR="00784A32" w:rsidRPr="00C31E24" w:rsidRDefault="00784A32" w:rsidP="00784A32">
      <w:pPr>
        <w:pStyle w:val="B2"/>
      </w:pPr>
      <w:r w:rsidRPr="00C31E24">
        <w:t>d)</w:t>
      </w:r>
      <w:r w:rsidRPr="00C31E24">
        <w:tab/>
        <w:t>shall send the SIP 403 (Forbidden) response as specified in 3GPP TS 24.229 [</w:t>
      </w:r>
      <w:r w:rsidRPr="00C31E24">
        <w:rPr>
          <w:lang w:eastAsia="zh-CN"/>
        </w:rPr>
        <w:t>11</w:t>
      </w:r>
      <w:r w:rsidRPr="00C31E24">
        <w:t>] and skip the rest of the steps;</w:t>
      </w:r>
    </w:p>
    <w:p w14:paraId="5AD25403" w14:textId="77777777" w:rsidR="00784A32" w:rsidRPr="00C31E24" w:rsidRDefault="00784A32" w:rsidP="00784A32">
      <w:pPr>
        <w:pStyle w:val="B1"/>
      </w:pPr>
      <w:r w:rsidRPr="00C31E24">
        <w:t>8)</w:t>
      </w:r>
      <w:r w:rsidRPr="00C31E24">
        <w:tab/>
        <w:t>if the received SIP re-INVITE request contains an application/vnd.3gpp.mcvideo-info+xml MIME body with the &lt;emergency-ind&gt; element set to a value of "false" and is determined to be an authorized request for an MCVideo emergency call cancellation as specified in subclause </w:t>
      </w:r>
      <w:r w:rsidRPr="00C31E24">
        <w:rPr>
          <w:lang w:eastAsia="zh-CN"/>
        </w:rPr>
        <w:t>6.3.3.1.16</w:t>
      </w:r>
      <w:r w:rsidRPr="00C31E24">
        <w:t xml:space="preserve"> and the in-progress emergency state of the group to is set to a value of "true" the controlling MCVideo function:</w:t>
      </w:r>
    </w:p>
    <w:p w14:paraId="51EDDC78" w14:textId="77777777" w:rsidR="00784A32" w:rsidRPr="00C31E24" w:rsidRDefault="00784A32" w:rsidP="00784A32">
      <w:pPr>
        <w:pStyle w:val="B2"/>
      </w:pPr>
      <w:r w:rsidRPr="00C31E24">
        <w:t>a)</w:t>
      </w:r>
      <w:r w:rsidRPr="00C31E24">
        <w:tab/>
        <w:t>shall set the in-progress emergency group state of the group to a value of "false";</w:t>
      </w:r>
    </w:p>
    <w:p w14:paraId="2D2FB838" w14:textId="77777777" w:rsidR="00784A32" w:rsidRPr="00C31E24" w:rsidRDefault="00784A32" w:rsidP="00784A32">
      <w:pPr>
        <w:pStyle w:val="B2"/>
      </w:pPr>
      <w:r w:rsidRPr="00C31E24">
        <w:t>b)</w:t>
      </w:r>
      <w:r w:rsidRPr="00C31E24">
        <w:tab/>
        <w:t>shall clear the cache of the</w:t>
      </w:r>
      <w:r w:rsidRPr="00C31E24">
        <w:rPr>
          <w:lang w:eastAsia="zh-CN"/>
        </w:rPr>
        <w:t xml:space="preserve"> </w:t>
      </w:r>
      <w:r w:rsidRPr="00C31E24">
        <w:t>MCV</w:t>
      </w:r>
      <w:r w:rsidRPr="00C31E24">
        <w:rPr>
          <w:lang w:eastAsia="zh-CN"/>
        </w:rPr>
        <w:t>ideo</w:t>
      </w:r>
      <w:r w:rsidRPr="00C31E24">
        <w:t xml:space="preserve"> ID of the MCVideo user as having</w:t>
      </w:r>
      <w:r w:rsidRPr="00C31E24" w:rsidDel="00467D1E">
        <w:t xml:space="preserve"> </w:t>
      </w:r>
      <w:r w:rsidRPr="00C31E24">
        <w:t>an outstanding MCVideo emergency group call;</w:t>
      </w:r>
    </w:p>
    <w:p w14:paraId="1ABB00E8" w14:textId="77777777" w:rsidR="00784A32" w:rsidRPr="00C31E24" w:rsidRDefault="00784A32" w:rsidP="00784A32">
      <w:pPr>
        <w:pStyle w:val="B2"/>
      </w:pPr>
      <w:r w:rsidRPr="00C31E24">
        <w:t>c)</w:t>
      </w:r>
      <w:r w:rsidRPr="00C31E24">
        <w:tab/>
        <w:t>if an &lt;alert-ind&gt; element of the application/vnd.3gpp.mcvideo-info+xml</w:t>
      </w:r>
      <w:r w:rsidRPr="00C31E24" w:rsidDel="00041554">
        <w:t xml:space="preserve"> </w:t>
      </w:r>
      <w:r w:rsidRPr="00C31E24">
        <w:t>MIME body is included and set to "false" and is determined to be an authorized request for an MCVideo emergency alert cancellation as specified in subclause </w:t>
      </w:r>
      <w:r w:rsidRPr="00C31E24">
        <w:rPr>
          <w:lang w:eastAsia="zh-CN"/>
        </w:rPr>
        <w:t>6.3.3.1.13.3</w:t>
      </w:r>
      <w:r w:rsidRPr="00C31E24">
        <w:t xml:space="preserve"> and there is an outstanding MCVideo emergency alert for this MCVideo user shall:</w:t>
      </w:r>
    </w:p>
    <w:p w14:paraId="131E7F7A" w14:textId="77777777" w:rsidR="00784A32" w:rsidRPr="00C31E24" w:rsidRDefault="00784A32" w:rsidP="00784A32">
      <w:pPr>
        <w:pStyle w:val="B3"/>
      </w:pPr>
      <w:r w:rsidRPr="00C31E24">
        <w:t>i)</w:t>
      </w:r>
      <w:r w:rsidRPr="00C31E24">
        <w:tab/>
        <w:t>if the received SIP re-INVITE request contains an &lt;originated-by&gt; element in the application/vnd.3gpp.mcvideo-info+xml MIME body, clear the cache of the MCVideo ID of the MCVideo user identified by the &lt;originated-by&gt; element as having</w:t>
      </w:r>
      <w:r w:rsidRPr="00C31E24" w:rsidDel="00467D1E">
        <w:t xml:space="preserve"> </w:t>
      </w:r>
      <w:r w:rsidRPr="00C31E24">
        <w:t>an outstanding MCVideo emergency alert; or</w:t>
      </w:r>
    </w:p>
    <w:p w14:paraId="140D31D5" w14:textId="77777777" w:rsidR="00784A32" w:rsidRPr="00C31E24" w:rsidRDefault="00784A32" w:rsidP="00784A32">
      <w:pPr>
        <w:pStyle w:val="B3"/>
      </w:pPr>
      <w:r w:rsidRPr="00C31E24">
        <w:rPr>
          <w:lang w:eastAsia="x-none"/>
        </w:rPr>
        <w:t>ii)</w:t>
      </w:r>
      <w:r w:rsidRPr="00C31E24">
        <w:rPr>
          <w:lang w:eastAsia="x-none"/>
        </w:rPr>
        <w:tab/>
        <w:t xml:space="preserve">if the received SIP re-INVITE request does not contain an &lt;originated-by&gt; element in the application/vnd.3gpp.mcvideo-info+xml MIME body, clear the cache </w:t>
      </w:r>
      <w:r w:rsidRPr="00C31E24">
        <w:t>of</w:t>
      </w:r>
      <w:r w:rsidRPr="00C31E24">
        <w:rPr>
          <w:lang w:eastAsia="x-none"/>
        </w:rPr>
        <w:t xml:space="preserve"> the MCVideo ID of the sender of the SIP re-INVITE request as having an outstanding MCVideo emergency alert;</w:t>
      </w:r>
    </w:p>
    <w:p w14:paraId="593D68EE" w14:textId="77777777" w:rsidR="00784A32" w:rsidRPr="00C31E24" w:rsidRDefault="00784A32" w:rsidP="00784A32">
      <w:pPr>
        <w:pStyle w:val="B2"/>
      </w:pPr>
      <w:r w:rsidRPr="00C31E24">
        <w:t>d)</w:t>
      </w:r>
      <w:r w:rsidRPr="00C31E24">
        <w:tab/>
        <w:t>shall generate SIP re-INVITE requests to the participants in the group call as specified in subclause </w:t>
      </w:r>
      <w:r w:rsidRPr="00C31E24">
        <w:rPr>
          <w:lang w:eastAsia="zh-CN"/>
        </w:rPr>
        <w:t>6.3.3.1.6</w:t>
      </w:r>
      <w:r w:rsidRPr="00C31E24">
        <w:t>. The MCVideo controlling function:</w:t>
      </w:r>
    </w:p>
    <w:p w14:paraId="23EF6747" w14:textId="77777777" w:rsidR="00784A32" w:rsidRPr="00C31E24" w:rsidRDefault="00784A32" w:rsidP="00784A32">
      <w:pPr>
        <w:pStyle w:val="B3"/>
      </w:pPr>
      <w:r w:rsidRPr="00C31E24">
        <w:t>i)</w:t>
      </w:r>
      <w:r w:rsidRPr="00C31E24">
        <w:tab/>
        <w:t>for each of the other participants in the group call shall send the SIP re-INVITE request towards the MCVideo client as specified in 3GPP TS 24.229 [</w:t>
      </w:r>
      <w:r w:rsidRPr="00C31E24">
        <w:rPr>
          <w:lang w:eastAsia="zh-CN"/>
        </w:rPr>
        <w:t>11</w:t>
      </w:r>
      <w:r w:rsidRPr="00C31E24">
        <w:t>]; and</w:t>
      </w:r>
    </w:p>
    <w:p w14:paraId="3259C917" w14:textId="77777777" w:rsidR="00784A32" w:rsidRPr="00C31E24" w:rsidRDefault="00784A32" w:rsidP="00784A32">
      <w:pPr>
        <w:pStyle w:val="B3"/>
      </w:pPr>
      <w:r w:rsidRPr="00C31E24">
        <w:t>ii)</w:t>
      </w:r>
      <w:r w:rsidRPr="00C31E24">
        <w:tab/>
        <w:t>Upon receiving a SIP 200 (OK) response to the SIP re-INVITE request the controlling MCVideo function shall interact with the media plane as specified in 3GPP TS 24.581 [</w:t>
      </w:r>
      <w:r w:rsidRPr="00C31E24">
        <w:rPr>
          <w:lang w:eastAsia="zh-CN"/>
        </w:rPr>
        <w:t>5</w:t>
      </w:r>
      <w:r w:rsidRPr="00C31E24">
        <w:t>];</w:t>
      </w:r>
    </w:p>
    <w:p w14:paraId="398436F8" w14:textId="77777777" w:rsidR="00784A32" w:rsidRPr="00C31E24" w:rsidRDefault="00784A32" w:rsidP="00784A32">
      <w:pPr>
        <w:pStyle w:val="NO"/>
      </w:pPr>
      <w:r w:rsidRPr="00C31E24">
        <w:t>NOTE 3:</w:t>
      </w:r>
      <w:r w:rsidRPr="00C31E24">
        <w:tab/>
        <w:t>Subclause </w:t>
      </w:r>
      <w:r w:rsidRPr="00C31E24">
        <w:rPr>
          <w:lang w:eastAsia="zh-CN"/>
        </w:rPr>
        <w:t>6.3.3.1.5</w:t>
      </w:r>
      <w:r w:rsidRPr="00C31E24">
        <w:t xml:space="preserve"> will inform the group call participants of the cancellation of the MCVideo group's in-progress emergency state and the cancellation of the MCVideo emergency alert if applicable.</w:t>
      </w:r>
    </w:p>
    <w:p w14:paraId="203DAA1A" w14:textId="77777777" w:rsidR="00784A32" w:rsidRPr="00C31E24" w:rsidRDefault="00784A32" w:rsidP="00784A32">
      <w:pPr>
        <w:pStyle w:val="B2"/>
      </w:pPr>
      <w:r w:rsidRPr="00C31E24">
        <w:t>e)</w:t>
      </w:r>
      <w:r w:rsidRPr="00C31E24">
        <w:tab/>
        <w:t>shall stop timer TNG2 (in-progress emergency group call timer); and</w:t>
      </w:r>
    </w:p>
    <w:p w14:paraId="78B37165" w14:textId="77777777" w:rsidR="00784A32" w:rsidRPr="00C31E24" w:rsidRDefault="00784A32" w:rsidP="00784A32">
      <w:pPr>
        <w:pStyle w:val="NO"/>
      </w:pPr>
      <w:r w:rsidRPr="00C31E24">
        <w:t>NOTE 4:</w:t>
      </w:r>
      <w:r w:rsidRPr="00C31E24">
        <w:tab/>
        <w:t>The interactions of TNG2 with the TNG3 (group call timer) are explained in subclause </w:t>
      </w:r>
      <w:r w:rsidRPr="00C31E24">
        <w:rPr>
          <w:lang w:eastAsia="zh-CN"/>
        </w:rPr>
        <w:t>6.3.3.5.2</w:t>
      </w:r>
      <w:r w:rsidRPr="00C31E24">
        <w:t>;</w:t>
      </w:r>
    </w:p>
    <w:p w14:paraId="17123A9C" w14:textId="77777777" w:rsidR="00784A32" w:rsidRPr="00C31E24" w:rsidRDefault="00784A32" w:rsidP="00784A32">
      <w:pPr>
        <w:pStyle w:val="B2"/>
      </w:pPr>
      <w:r w:rsidRPr="00C31E24">
        <w:t>f)</w:t>
      </w:r>
      <w:r w:rsidRPr="00C31E24">
        <w:tab/>
        <w:t>for each of the affiliated members of the group that are not participating in the call:</w:t>
      </w:r>
    </w:p>
    <w:p w14:paraId="315F4385" w14:textId="77777777" w:rsidR="00784A32" w:rsidRPr="00C31E24" w:rsidRDefault="00784A32" w:rsidP="00784A32">
      <w:pPr>
        <w:pStyle w:val="B3"/>
      </w:pPr>
      <w:r w:rsidRPr="00C31E24">
        <w:t>i)</w:t>
      </w:r>
      <w:r w:rsidRPr="00C31E24">
        <w:tab/>
        <w:t>generate a SIP MESSAGE request notification of the cancellation of the MCVideo user's emergency call as specified in subclause </w:t>
      </w:r>
      <w:r w:rsidRPr="00C31E24">
        <w:rPr>
          <w:lang w:eastAsia="zh-CN"/>
        </w:rPr>
        <w:t>6.3.3.1.11</w:t>
      </w:r>
      <w:r w:rsidRPr="00C31E24">
        <w:t>;</w:t>
      </w:r>
    </w:p>
    <w:p w14:paraId="2EAE1EC8" w14:textId="77777777" w:rsidR="00784A32" w:rsidRPr="00C31E24" w:rsidRDefault="00784A32" w:rsidP="00784A32">
      <w:pPr>
        <w:pStyle w:val="B3"/>
      </w:pPr>
      <w:r w:rsidRPr="00C31E24">
        <w:t>ii)</w:t>
      </w:r>
      <w:r w:rsidRPr="00C31E24">
        <w:tab/>
        <w:t>set the &lt;emergency-ind&gt; element of the application/vnd.3gpp.mcvideo-info+xml MIME body to a value of "false";</w:t>
      </w:r>
    </w:p>
    <w:p w14:paraId="68DFB3D9" w14:textId="77777777" w:rsidR="00784A32" w:rsidRPr="00C31E24" w:rsidRDefault="00784A32" w:rsidP="00784A32">
      <w:pPr>
        <w:pStyle w:val="B3"/>
      </w:pPr>
      <w:r w:rsidRPr="00C31E24">
        <w:t>iii)</w:t>
      </w:r>
      <w:r w:rsidRPr="00C31E24">
        <w:tab/>
        <w:t>if indicated above in step 8) c), set the &lt;alert-ind&gt; element of the application/vnd.3gpp.mcvideo-info+xml MIME body to a value of "false"; and</w:t>
      </w:r>
    </w:p>
    <w:p w14:paraId="690379D3" w14:textId="77777777" w:rsidR="00784A32" w:rsidRPr="00C31E24" w:rsidRDefault="00784A32" w:rsidP="00784A32">
      <w:pPr>
        <w:pStyle w:val="B3"/>
      </w:pPr>
      <w:r w:rsidRPr="00C31E24">
        <w:t>iv)</w:t>
      </w:r>
      <w:r w:rsidRPr="00C31E24">
        <w:tab/>
        <w:t>send the SIP MESSAGE request according to 3GPP TS 24.229 [</w:t>
      </w:r>
      <w:r w:rsidRPr="00C31E24">
        <w:rPr>
          <w:lang w:eastAsia="zh-CN"/>
        </w:rPr>
        <w:t>11</w:t>
      </w:r>
      <w:r w:rsidRPr="00C31E24">
        <w:t>];</w:t>
      </w:r>
    </w:p>
    <w:p w14:paraId="4565865E" w14:textId="77777777" w:rsidR="00784A32" w:rsidRPr="00C31E24" w:rsidRDefault="00784A32" w:rsidP="00784A32">
      <w:pPr>
        <w:pStyle w:val="B1"/>
      </w:pPr>
      <w:r w:rsidRPr="00C31E24">
        <w:t>9)</w:t>
      </w:r>
      <w:r w:rsidRPr="00C31E24">
        <w:tab/>
        <w:t>if the received SIP re-INVITE request contains an imminent peril indication and the in-progress emergency group state of the group is set to a value of "false", shall perform the procedures specified in subclause </w:t>
      </w:r>
      <w:r w:rsidRPr="00C31E24">
        <w:rPr>
          <w:lang w:eastAsia="zh-CN"/>
        </w:rPr>
        <w:t>9</w:t>
      </w:r>
      <w:r w:rsidRPr="00C31E24">
        <w:t>.</w:t>
      </w:r>
      <w:r w:rsidRPr="00C31E24">
        <w:rPr>
          <w:lang w:eastAsia="zh-CN"/>
        </w:rPr>
        <w:t>2</w:t>
      </w:r>
      <w:r w:rsidRPr="00C31E24">
        <w:t>.1.4.8 and skip the rest of the steps.</w:t>
      </w:r>
    </w:p>
    <w:p w14:paraId="62E0A182" w14:textId="77777777" w:rsidR="00784A32" w:rsidRPr="00C31E24" w:rsidRDefault="00784A32" w:rsidP="00784A32">
      <w:r w:rsidRPr="00C31E24">
        <w:t>Upon receiving a SIP 200 (OK) response to a SIP re-INVITE request the controlling MCVideo function shall interact with the media plane as specified in 3GPP TS 24.581 [</w:t>
      </w:r>
      <w:r w:rsidRPr="00C31E24">
        <w:rPr>
          <w:lang w:eastAsia="zh-CN"/>
        </w:rPr>
        <w:t>5</w:t>
      </w:r>
      <w:r w:rsidRPr="00C31E24">
        <w:t>];</w:t>
      </w:r>
    </w:p>
    <w:p w14:paraId="5EA0DE81" w14:textId="77777777" w:rsidR="00784A32" w:rsidRPr="00C31E24" w:rsidRDefault="00784A32" w:rsidP="00784A32">
      <w:pPr>
        <w:pStyle w:val="B1"/>
      </w:pPr>
      <w:r w:rsidRPr="00C31E24">
        <w:t>1)</w:t>
      </w:r>
      <w:r w:rsidRPr="00C31E24">
        <w:tab/>
        <w:t>shall generate a SIP 200 (OK) response according to rules and procedures of 3GPP TS 24.229 [</w:t>
      </w:r>
      <w:r w:rsidRPr="00C31E24">
        <w:rPr>
          <w:lang w:eastAsia="zh-CN"/>
        </w:rPr>
        <w:t>11</w:t>
      </w:r>
      <w:r w:rsidRPr="00C31E24">
        <w:t>];</w:t>
      </w:r>
    </w:p>
    <w:p w14:paraId="5C84D261" w14:textId="77777777" w:rsidR="00784A32" w:rsidRPr="00C31E24" w:rsidRDefault="00784A32" w:rsidP="00784A32">
      <w:pPr>
        <w:pStyle w:val="B1"/>
      </w:pPr>
      <w:r w:rsidRPr="00C31E24">
        <w:t>2)</w:t>
      </w:r>
      <w:r w:rsidRPr="00C31E24">
        <w:tab/>
        <w:t>shall include in the SIP 200 (OK) response an SDP answer according to 3GPP TS 24.229 [</w:t>
      </w:r>
      <w:r w:rsidRPr="00C31E24">
        <w:rPr>
          <w:lang w:eastAsia="zh-CN"/>
        </w:rPr>
        <w:t>11</w:t>
      </w:r>
      <w:r w:rsidRPr="00C31E24">
        <w:t>] with the clarifications specified in subclause </w:t>
      </w:r>
      <w:r w:rsidRPr="00C31E24">
        <w:rPr>
          <w:lang w:eastAsia="zh-CN"/>
        </w:rPr>
        <w:t>6.3.3.2.1</w:t>
      </w:r>
      <w:r w:rsidRPr="00C31E24">
        <w:t>;</w:t>
      </w:r>
    </w:p>
    <w:p w14:paraId="6E87B312" w14:textId="77777777" w:rsidR="00784A32" w:rsidRPr="00C31E24" w:rsidRDefault="00784A32" w:rsidP="00784A32">
      <w:pPr>
        <w:pStyle w:val="B1"/>
      </w:pPr>
      <w:r w:rsidRPr="00C31E24">
        <w:t>3)</w:t>
      </w:r>
      <w:r w:rsidRPr="00C31E24">
        <w:tab/>
        <w:t>shall include the "norefersub" option tag in a Supported header field according to IETF RFC 4488 [</w:t>
      </w:r>
      <w:r w:rsidRPr="00C31E24">
        <w:rPr>
          <w:lang w:eastAsia="zh-CN"/>
        </w:rPr>
        <w:t>31</w:t>
      </w:r>
      <w:r w:rsidRPr="00C31E24">
        <w:t>];</w:t>
      </w:r>
    </w:p>
    <w:p w14:paraId="66ED9F97" w14:textId="77777777" w:rsidR="00784A32" w:rsidRPr="00C31E24" w:rsidRDefault="00784A32" w:rsidP="00784A32">
      <w:pPr>
        <w:pStyle w:val="B1"/>
      </w:pPr>
      <w:r w:rsidRPr="00C31E24">
        <w:t>4)</w:t>
      </w:r>
      <w:r w:rsidRPr="00C31E24">
        <w:tab/>
        <w:t>shall include the "tdialog" option tag in a Supported header field according to IETF RFC 4538 [</w:t>
      </w:r>
      <w:r w:rsidRPr="00C31E24">
        <w:rPr>
          <w:lang w:eastAsia="zh-CN"/>
        </w:rPr>
        <w:t>32</w:t>
      </w:r>
      <w:r w:rsidRPr="00C31E24">
        <w:t>];</w:t>
      </w:r>
    </w:p>
    <w:p w14:paraId="45104CFB" w14:textId="77777777" w:rsidR="00784A32" w:rsidRPr="00C31E24" w:rsidRDefault="00784A32" w:rsidP="00784A32">
      <w:pPr>
        <w:pStyle w:val="B1"/>
      </w:pPr>
      <w:r w:rsidRPr="00C31E24">
        <w:t>5)</w:t>
      </w:r>
      <w:r w:rsidRPr="00C31E24">
        <w:tab/>
        <w:t>if the received SIP re-INVITE request contains an application/vnd.3gpp.mcvideo-info+xml MIME body with the &lt;alert-ind&gt; element set to a value of "true" and if this is an unauthorized request for an MCVideo emergency alert as determined by subclause </w:t>
      </w:r>
      <w:r w:rsidRPr="00C31E24">
        <w:rPr>
          <w:lang w:eastAsia="zh-CN"/>
        </w:rPr>
        <w:t>6.3.3.1.13.1</w:t>
      </w:r>
      <w:r w:rsidRPr="00C31E24">
        <w:t>, shall include in the SIP 200 (OK) response the warning text set to "149 SIP INFO request pending" in a Warning header field as specified in subclause </w:t>
      </w:r>
      <w:r w:rsidRPr="00C31E24">
        <w:rPr>
          <w:lang w:eastAsia="zh-CN"/>
        </w:rPr>
        <w:t>4.4</w:t>
      </w:r>
      <w:r w:rsidRPr="00C31E24">
        <w:t>;</w:t>
      </w:r>
    </w:p>
    <w:p w14:paraId="1D660CF5" w14:textId="77777777" w:rsidR="00784A32" w:rsidRPr="00C31E24" w:rsidRDefault="00784A32" w:rsidP="00784A32">
      <w:pPr>
        <w:pStyle w:val="B1"/>
      </w:pPr>
      <w:r w:rsidRPr="00C31E24">
        <w:t>6)</w:t>
      </w:r>
      <w:r w:rsidRPr="00C31E24">
        <w:tab/>
        <w:t>if the received SIP re-INVITE request contains an application/vnd.3gpp.mcvideo-info+xml MIME body with the &lt;alert-ind&gt; element set to a value of "false" and if this is an unauthorized request for an MCVideo emergency alert cancellation as determined by subclause </w:t>
      </w:r>
      <w:r w:rsidRPr="00C31E24">
        <w:rPr>
          <w:lang w:eastAsia="zh-CN"/>
        </w:rPr>
        <w:t>6.3.3.1.13.3</w:t>
      </w:r>
      <w:r w:rsidRPr="00C31E24">
        <w:t>, shall include in the SIP 200 (OK) response the warning text set to "149 SIP INFO request pending" in a Warning header field as specified in subclause </w:t>
      </w:r>
      <w:r w:rsidRPr="00C31E24">
        <w:rPr>
          <w:lang w:eastAsia="zh-CN"/>
        </w:rPr>
        <w:t>4.4</w:t>
      </w:r>
      <w:r w:rsidRPr="00C31E24">
        <w:t>;</w:t>
      </w:r>
    </w:p>
    <w:p w14:paraId="6F0BC953" w14:textId="77777777" w:rsidR="00784A32" w:rsidRPr="00C31E24" w:rsidRDefault="00784A32" w:rsidP="00784A32">
      <w:pPr>
        <w:pStyle w:val="B1"/>
      </w:pPr>
      <w:r w:rsidRPr="00C31E24">
        <w:t>7)</w:t>
      </w:r>
      <w:r w:rsidRPr="00C31E24">
        <w:tab/>
        <w:t>if the received SIP re-INVITE request contains an application/vnd.3gpp.mcvideo-info+xml MIME body with the &lt;imminentperil-ind&gt; element set to a value of "true", this is an authorized request for an MCVideo imminent peril group call and the in-progress emergency state of the group is set to a value of "true", shall include in the SIP 200 (OK) response the warning text set to "149 SIP INFO request pending" in a Warning header field as specified in subclause </w:t>
      </w:r>
      <w:r w:rsidRPr="00C31E24">
        <w:rPr>
          <w:lang w:eastAsia="zh-CN"/>
        </w:rPr>
        <w:t>4.4</w:t>
      </w:r>
      <w:r w:rsidRPr="00C31E24">
        <w:t>;</w:t>
      </w:r>
    </w:p>
    <w:p w14:paraId="32376971" w14:textId="77777777" w:rsidR="00784A32" w:rsidRPr="00C31E24" w:rsidRDefault="00784A32" w:rsidP="00784A32">
      <w:pPr>
        <w:pStyle w:val="NO"/>
      </w:pPr>
      <w:r w:rsidRPr="00C31E24">
        <w:t>NOTE 5:</w:t>
      </w:r>
      <w:r w:rsidRPr="00C31E24">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12D4EA4C" w14:textId="77777777" w:rsidR="00784A32" w:rsidRPr="00C31E24" w:rsidRDefault="00784A32" w:rsidP="00784A32">
      <w:pPr>
        <w:pStyle w:val="B1"/>
      </w:pPr>
      <w:r w:rsidRPr="00C31E24">
        <w:t>8)</w:t>
      </w:r>
      <w:r w:rsidRPr="00C31E24">
        <w:tab/>
        <w:t>shall interact with media plane as specified in 3GPP TS 24.581 [</w:t>
      </w:r>
      <w:r w:rsidRPr="00C31E24">
        <w:rPr>
          <w:lang w:eastAsia="zh-CN"/>
        </w:rPr>
        <w:t>5</w:t>
      </w:r>
      <w:r w:rsidRPr="00C31E24">
        <w:t>]; and</w:t>
      </w:r>
    </w:p>
    <w:p w14:paraId="0D2D1BB6" w14:textId="77777777" w:rsidR="00784A32" w:rsidRPr="00C31E24" w:rsidRDefault="00784A32" w:rsidP="00784A32">
      <w:pPr>
        <w:pStyle w:val="B1"/>
      </w:pPr>
      <w:r w:rsidRPr="00C31E24">
        <w:t>9)</w:t>
      </w:r>
      <w:r w:rsidRPr="00C31E24">
        <w:tab/>
        <w:t>shall send the SIP 200 (OK) response towards the MCVideo client according to 3GPP TS 24.229 [</w:t>
      </w:r>
      <w:r w:rsidRPr="00C31E24">
        <w:rPr>
          <w:lang w:eastAsia="zh-CN"/>
        </w:rPr>
        <w:t>11</w:t>
      </w:r>
      <w:r w:rsidRPr="00C31E24">
        <w:t>].</w:t>
      </w:r>
    </w:p>
    <w:p w14:paraId="168CCE24" w14:textId="77777777" w:rsidR="00784A32" w:rsidRPr="00C31E24" w:rsidRDefault="00784A32" w:rsidP="00784A32">
      <w:r w:rsidRPr="00C31E24">
        <w:t>Upon receiving a SIP ACK to the SIP 200 (OK) response sent towards the inviting MCVideo client, and the SIP 200 (OK) response was sent with the warning text set to "149 SIP INFO request pending" in a Warning header field as specified in subclause </w:t>
      </w:r>
      <w:r w:rsidRPr="00C31E24">
        <w:rPr>
          <w:lang w:eastAsia="zh-CN"/>
        </w:rPr>
        <w:t>4.4</w:t>
      </w:r>
      <w:r w:rsidRPr="00C31E24">
        <w:t>, the controlling MCVideo function shall follow the procedures in subclause </w:t>
      </w:r>
      <w:r w:rsidRPr="00C31E24">
        <w:rPr>
          <w:lang w:eastAsia="zh-CN"/>
        </w:rPr>
        <w:t>6.3.3.1.18</w:t>
      </w:r>
      <w:r w:rsidRPr="00C31E24">
        <w:t>.</w:t>
      </w:r>
    </w:p>
    <w:p w14:paraId="32CCF752" w14:textId="77777777" w:rsidR="00784A32" w:rsidRPr="00C31E24" w:rsidRDefault="00784A32" w:rsidP="00784A32">
      <w:r w:rsidRPr="00C31E24">
        <w:t>Upon receipt of a SIP 2xx response for an outgoing SIP MESSAGE request, shall handle according to 3GPP TS 24.229 [</w:t>
      </w:r>
      <w:r w:rsidRPr="00C31E24">
        <w:rPr>
          <w:lang w:eastAsia="zh-CN"/>
        </w:rPr>
        <w:t>11</w:t>
      </w:r>
      <w:r w:rsidRPr="00C31E24">
        <w:t>].</w:t>
      </w:r>
    </w:p>
    <w:p w14:paraId="7C38E020" w14:textId="77777777" w:rsidR="00784A32" w:rsidRPr="00C31E24" w:rsidRDefault="00784A32" w:rsidP="00784A32">
      <w:r w:rsidRPr="00C31E24">
        <w:t>[TS 24.281, clause 9.2.1.4.8]</w:t>
      </w:r>
    </w:p>
    <w:p w14:paraId="2CFB1593" w14:textId="77777777" w:rsidR="00784A32" w:rsidRPr="00C31E24" w:rsidRDefault="00784A32" w:rsidP="00784A32">
      <w:r w:rsidRPr="00C31E24">
        <w:t>This procedure is initiated by the controlling MCVideo function as the result of an action in subclause </w:t>
      </w:r>
      <w:r w:rsidRPr="00C31E24">
        <w:rPr>
          <w:lang w:eastAsia="zh-CN"/>
        </w:rPr>
        <w:t>9</w:t>
      </w:r>
      <w:r w:rsidRPr="00C31E24">
        <w:t>.</w:t>
      </w:r>
      <w:r w:rsidRPr="00C31E24">
        <w:rPr>
          <w:lang w:eastAsia="zh-CN"/>
        </w:rPr>
        <w:t>2</w:t>
      </w:r>
      <w:r w:rsidRPr="00C31E24">
        <w:t>.1.4.7.</w:t>
      </w:r>
    </w:p>
    <w:p w14:paraId="37777C3F" w14:textId="77777777" w:rsidR="00784A32" w:rsidRPr="00C31E24" w:rsidRDefault="00784A32" w:rsidP="00784A32">
      <w:r w:rsidRPr="00C31E24">
        <w:t>In the procedures in this subclause:</w:t>
      </w:r>
    </w:p>
    <w:p w14:paraId="7DE6608A" w14:textId="77777777" w:rsidR="00784A32" w:rsidRPr="00C31E24" w:rsidRDefault="00784A32" w:rsidP="00784A32">
      <w:pPr>
        <w:pStyle w:val="B1"/>
      </w:pPr>
      <w:r w:rsidRPr="00C31E24">
        <w:t>1)</w:t>
      </w:r>
      <w:r w:rsidRPr="00C31E24">
        <w:tab/>
        <w:t>imminent peril indication in an incoming SIP re-INVITE request refers to the &lt;imminentperil-ind&gt; element of the application/vnd.3gpp.mcvideo-info+xml MIME body.</w:t>
      </w:r>
    </w:p>
    <w:p w14:paraId="0A127E4E" w14:textId="77777777" w:rsidR="00784A32" w:rsidRPr="00C31E24" w:rsidRDefault="00784A32" w:rsidP="00784A32">
      <w:r w:rsidRPr="00C31E24">
        <w:t>When the controlling function receives a SIP re-INVITE request with an imminent peril indication set to "true", the controlling function:</w:t>
      </w:r>
    </w:p>
    <w:p w14:paraId="028426AB" w14:textId="77777777" w:rsidR="00784A32" w:rsidRPr="00C31E24" w:rsidRDefault="00784A32" w:rsidP="00784A32">
      <w:pPr>
        <w:pStyle w:val="B1"/>
      </w:pPr>
      <w:r w:rsidRPr="00C31E24">
        <w:t>1)</w:t>
      </w:r>
      <w:r w:rsidRPr="00C31E24">
        <w:tab/>
        <w:t>if the in-progress emergency state of the group is set to a value of "false" and if the SIP re-INVITE request contains an imminent peril indication set to a value of "true" or the in-progress imminent peril state of the group to "true", the controlling MCVideo function shall:</w:t>
      </w:r>
    </w:p>
    <w:p w14:paraId="22CC27AB" w14:textId="77777777" w:rsidR="00784A32" w:rsidRPr="00C31E24" w:rsidRDefault="00784A32" w:rsidP="00784A32">
      <w:pPr>
        <w:pStyle w:val="NO"/>
      </w:pPr>
      <w:r w:rsidRPr="00C31E24">
        <w:t>NOTE: 1</w:t>
      </w:r>
      <w:r w:rsidRPr="00C31E24">
        <w:tab/>
        <w:t>The calling procedure has already determined that this is not an unauthorized request for an MCVideo imminent peril call, therefore that check does not need to be repeated in the current procedure.</w:t>
      </w:r>
    </w:p>
    <w:p w14:paraId="0D1A91C9" w14:textId="77777777" w:rsidR="00784A32" w:rsidRPr="00C31E24" w:rsidRDefault="00784A32" w:rsidP="00784A32">
      <w:pPr>
        <w:pStyle w:val="B2"/>
      </w:pPr>
      <w:r w:rsidRPr="00C31E24">
        <w:t>a)</w:t>
      </w:r>
      <w:r w:rsidRPr="00C31E24">
        <w:tab/>
        <w:t>if the in-progress imminent peril state of the group is set to a value of "true" and this MCVideo user is indicating a new imminent peril indication:</w:t>
      </w:r>
    </w:p>
    <w:p w14:paraId="4F577B26" w14:textId="77777777" w:rsidR="00784A32" w:rsidRPr="00C31E24" w:rsidRDefault="00784A32" w:rsidP="00784A32">
      <w:pPr>
        <w:pStyle w:val="B3"/>
      </w:pPr>
      <w:r w:rsidRPr="00C31E24">
        <w:t>i)</w:t>
      </w:r>
      <w:r w:rsidRPr="00C31E24">
        <w:tab/>
        <w:t>for each of the other affiliated member of the group generate a SIP MESSAGE request notification of the MCVideo user's imminent peril indication as specified in subclause </w:t>
      </w:r>
      <w:r w:rsidRPr="00C31E24">
        <w:rPr>
          <w:lang w:eastAsia="zh-CN"/>
        </w:rPr>
        <w:t>6.3.3.1.11</w:t>
      </w:r>
      <w:r w:rsidRPr="00C31E24">
        <w:t xml:space="preserve"> with the following clarifications;</w:t>
      </w:r>
    </w:p>
    <w:p w14:paraId="6A1C444F" w14:textId="77777777" w:rsidR="00784A32" w:rsidRPr="00C31E24" w:rsidRDefault="00784A32" w:rsidP="00784A32">
      <w:pPr>
        <w:pStyle w:val="B4"/>
      </w:pPr>
      <w:r w:rsidRPr="00C31E24">
        <w:t>A)</w:t>
      </w:r>
      <w:r w:rsidRPr="00C31E24">
        <w:tab/>
        <w:t>set the &lt;imminentperil-ind&gt; element of the application/vnd.3gpp.mcvideo-info+xml MIME body to a value of "true"; and</w:t>
      </w:r>
    </w:p>
    <w:p w14:paraId="59756CEE" w14:textId="77777777" w:rsidR="00784A32" w:rsidRPr="00C31E24" w:rsidRDefault="00784A32" w:rsidP="00784A32">
      <w:pPr>
        <w:pStyle w:val="B4"/>
      </w:pPr>
      <w:r w:rsidRPr="00C31E24">
        <w:t>B)</w:t>
      </w:r>
      <w:r w:rsidRPr="00C31E24">
        <w:tab/>
        <w:t>send the SIP MESSAGE request as specified in 3GPP TS 24.229 [</w:t>
      </w:r>
      <w:r w:rsidRPr="00C31E24">
        <w:rPr>
          <w:lang w:eastAsia="zh-CN"/>
        </w:rPr>
        <w:t>11</w:t>
      </w:r>
      <w:r w:rsidRPr="00C31E24">
        <w:t>];</w:t>
      </w:r>
    </w:p>
    <w:p w14:paraId="08E0C553" w14:textId="77777777" w:rsidR="00784A32" w:rsidRPr="00C31E24" w:rsidRDefault="00784A32" w:rsidP="00784A32">
      <w:pPr>
        <w:pStyle w:val="B2"/>
      </w:pPr>
      <w:r w:rsidRPr="00C31E24">
        <w:t>b)</w:t>
      </w:r>
      <w:r w:rsidRPr="00C31E24">
        <w:tab/>
        <w:t>if the in-progress imminent peril state of the group is set to a value of "false";</w:t>
      </w:r>
    </w:p>
    <w:p w14:paraId="31FEB2FB" w14:textId="77777777" w:rsidR="00784A32" w:rsidRPr="00C31E24" w:rsidRDefault="00784A32" w:rsidP="00784A32">
      <w:pPr>
        <w:pStyle w:val="B3"/>
      </w:pPr>
      <w:r w:rsidRPr="00C31E24">
        <w:t>i)</w:t>
      </w:r>
      <w:r w:rsidRPr="00C31E24">
        <w:tab/>
        <w:t>set the value of the in-progress imminent peril state of the group to "true";</w:t>
      </w:r>
    </w:p>
    <w:p w14:paraId="13251902" w14:textId="77777777" w:rsidR="00784A32" w:rsidRPr="00C31E24" w:rsidRDefault="00784A32" w:rsidP="00784A32">
      <w:pPr>
        <w:pStyle w:val="B3"/>
      </w:pPr>
      <w:r w:rsidRPr="00C31E24">
        <w:t>ii)</w:t>
      </w:r>
      <w:r w:rsidRPr="00C31E24">
        <w:tab/>
        <w:t>generate SIP re-INVITE requests for the MCVideo imminent peril group call to participants in the MCVideo group call as specified in subclause </w:t>
      </w:r>
      <w:r w:rsidRPr="00C31E24">
        <w:rPr>
          <w:lang w:eastAsia="zh-CN"/>
        </w:rPr>
        <w:t>6.3.3.1.15</w:t>
      </w:r>
      <w:r w:rsidRPr="00C31E24">
        <w:t>;</w:t>
      </w:r>
    </w:p>
    <w:p w14:paraId="113D22B1" w14:textId="77777777" w:rsidR="00784A32" w:rsidRPr="00C31E24" w:rsidRDefault="00784A32" w:rsidP="00784A32">
      <w:pPr>
        <w:pStyle w:val="B3"/>
      </w:pPr>
      <w:r w:rsidRPr="00C31E24">
        <w:t>iii)</w:t>
      </w:r>
      <w:r w:rsidRPr="00C31E24">
        <w:tab/>
        <w:t>send the SIP re-INVITES to all of the other participants in the MCVideo group call;</w:t>
      </w:r>
    </w:p>
    <w:p w14:paraId="7168A648" w14:textId="77777777" w:rsidR="00784A32" w:rsidRPr="00C31E24" w:rsidRDefault="00784A32" w:rsidP="00784A32">
      <w:pPr>
        <w:pStyle w:val="B3"/>
      </w:pPr>
      <w:r w:rsidRPr="00C31E24">
        <w:t>iv)</w:t>
      </w:r>
      <w:r w:rsidRPr="00C31E24">
        <w:tab/>
        <w:t>for each of the affiliated members of the group not participating in the group call, generate a SIP MESSAGE request notification of the MCVideo user's imminent peril indication as specified in subclause </w:t>
      </w:r>
      <w:r w:rsidRPr="00C31E24">
        <w:rPr>
          <w:lang w:eastAsia="zh-CN"/>
        </w:rPr>
        <w:t>6.3.3.1.11</w:t>
      </w:r>
      <w:r w:rsidRPr="00C31E24">
        <w:t xml:space="preserve"> with the following clarifications;</w:t>
      </w:r>
    </w:p>
    <w:p w14:paraId="56C00B05" w14:textId="77777777" w:rsidR="00784A32" w:rsidRPr="00C31E24" w:rsidRDefault="00784A32" w:rsidP="00784A32">
      <w:pPr>
        <w:pStyle w:val="B4"/>
      </w:pPr>
      <w:r w:rsidRPr="00C31E24">
        <w:t>A)</w:t>
      </w:r>
      <w:r w:rsidRPr="00C31E24">
        <w:tab/>
        <w:t>set the &lt;imminentperil-ind&gt; element of the application/vnd.3gpp.mcvideo-info+xml MIME body to a value of "true"; and</w:t>
      </w:r>
    </w:p>
    <w:p w14:paraId="2073AA31" w14:textId="77777777" w:rsidR="00784A32" w:rsidRPr="00C31E24" w:rsidRDefault="00784A32" w:rsidP="00784A32">
      <w:pPr>
        <w:pStyle w:val="B4"/>
      </w:pPr>
      <w:r w:rsidRPr="00C31E24">
        <w:t>B)</w:t>
      </w:r>
      <w:r w:rsidRPr="00C31E24">
        <w:tab/>
        <w:t>send the SIP MESSAGE request as specified in 3GPP TS 24.229 [</w:t>
      </w:r>
      <w:r w:rsidRPr="00C31E24">
        <w:rPr>
          <w:lang w:eastAsia="zh-CN"/>
        </w:rPr>
        <w:t>11</w:t>
      </w:r>
      <w:r w:rsidRPr="00C31E24">
        <w:t>]; and</w:t>
      </w:r>
    </w:p>
    <w:p w14:paraId="1054D872" w14:textId="77777777" w:rsidR="00784A32" w:rsidRPr="00C31E24" w:rsidRDefault="00784A32" w:rsidP="00784A32">
      <w:pPr>
        <w:pStyle w:val="B2"/>
      </w:pPr>
      <w:r w:rsidRPr="00C31E24">
        <w:t>c)</w:t>
      </w:r>
      <w:r w:rsidRPr="00C31E24">
        <w:tab/>
        <w:t>cache the information that this MCVideo user has initiated an MCVideo imminent peril call;</w:t>
      </w:r>
    </w:p>
    <w:p w14:paraId="22003B33" w14:textId="77777777" w:rsidR="00784A32" w:rsidRPr="00C31E24" w:rsidRDefault="00784A32" w:rsidP="00784A32">
      <w:pPr>
        <w:pStyle w:val="B1"/>
      </w:pPr>
      <w:r w:rsidRPr="00C31E24">
        <w:t>2)</w:t>
      </w:r>
      <w:r w:rsidRPr="00C31E24">
        <w:tab/>
        <w:t>if the SIP re-INVITE request contains an application/vnd.3gpp.mcvideo-info+xml MIME body with the &lt;imminentperil-ind&gt; element set to a value of "false" and is an unauthorized request for an MCVideo imminent peril group call cancellation as determined by subclause </w:t>
      </w:r>
      <w:r w:rsidRPr="00C31E24">
        <w:rPr>
          <w:lang w:eastAsia="zh-CN"/>
        </w:rPr>
        <w:t>6.3.3.1.13.6</w:t>
      </w:r>
      <w:r w:rsidRPr="00C31E24">
        <w:t xml:space="preserve"> shall:</w:t>
      </w:r>
    </w:p>
    <w:p w14:paraId="7DEBC653" w14:textId="77777777" w:rsidR="00784A32" w:rsidRPr="00C31E24" w:rsidRDefault="00784A32" w:rsidP="00784A32">
      <w:pPr>
        <w:pStyle w:val="B2"/>
      </w:pPr>
      <w:r w:rsidRPr="00C31E24">
        <w:t>a)</w:t>
      </w:r>
      <w:r w:rsidRPr="00C31E24">
        <w:tab/>
        <w:t>reject the SIP re-INVITE request with a SIP 403 (Forbidden) response to the SIP re-INVITE request; and</w:t>
      </w:r>
    </w:p>
    <w:p w14:paraId="59246433" w14:textId="77777777" w:rsidR="00784A32" w:rsidRPr="00C31E24" w:rsidRDefault="00784A32" w:rsidP="00784A32">
      <w:pPr>
        <w:pStyle w:val="B2"/>
      </w:pPr>
      <w:r w:rsidRPr="00C31E24">
        <w:t>b)</w:t>
      </w:r>
      <w:r w:rsidRPr="00C31E24">
        <w:tab/>
        <w:t>include in the SIP 403 (Forbidden) response an application/vnd.3gpp.mcvideo-info+xml MIME body as specified in Annex F.1 with the &lt;mcvideoinfo&gt; element containing the &lt;mcvideo-Params&gt; element with the &lt;imminentperil-ind&gt; element set to a value of "false";</w:t>
      </w:r>
    </w:p>
    <w:p w14:paraId="6424D0B7" w14:textId="77777777" w:rsidR="00784A32" w:rsidRPr="00C31E24" w:rsidRDefault="00784A32" w:rsidP="00784A32">
      <w:pPr>
        <w:pStyle w:val="B2"/>
      </w:pPr>
      <w:r w:rsidRPr="00C31E24">
        <w:t>c) send the SIP 403 (Forbidden) response as specified in 3GPP TS 24.229 [</w:t>
      </w:r>
      <w:r w:rsidRPr="00C31E24">
        <w:rPr>
          <w:lang w:eastAsia="zh-CN"/>
        </w:rPr>
        <w:t>11</w:t>
      </w:r>
      <w:r w:rsidRPr="00C31E24">
        <w:t>]; and</w:t>
      </w:r>
    </w:p>
    <w:p w14:paraId="7367F4AA" w14:textId="77777777" w:rsidR="00784A32" w:rsidRPr="00C31E24" w:rsidRDefault="00784A32" w:rsidP="00784A32">
      <w:pPr>
        <w:pStyle w:val="B2"/>
      </w:pPr>
      <w:r w:rsidRPr="00C31E24">
        <w:t>d) skip the rest of the steps;</w:t>
      </w:r>
    </w:p>
    <w:p w14:paraId="76220515" w14:textId="77777777" w:rsidR="00784A32" w:rsidRPr="00C31E24" w:rsidRDefault="00784A32" w:rsidP="00784A32">
      <w:pPr>
        <w:pStyle w:val="B1"/>
      </w:pPr>
      <w:r w:rsidRPr="00C31E24">
        <w:t>3)</w:t>
      </w:r>
      <w:r w:rsidRPr="00C31E24">
        <w:tab/>
        <w:t>if the SIP re-INVITE request contains an application/vnd.3gpp.mcvideo-info+xml MIME body with the &lt;imminentperil-ind&gt; element set to a value of "false" and is determined to be an authorized request for an MCVideo imminent peril call cancellation as specified in subclause </w:t>
      </w:r>
      <w:r w:rsidRPr="00C31E24">
        <w:rPr>
          <w:lang w:eastAsia="zh-CN"/>
        </w:rPr>
        <w:t>6.3.3.1.13.6</w:t>
      </w:r>
      <w:r w:rsidRPr="00C31E24">
        <w:t xml:space="preserve"> and the in-progress imminent peril state of the group to is set to a value of "true" the controlling MCVideo function shall:</w:t>
      </w:r>
    </w:p>
    <w:p w14:paraId="1229E30E" w14:textId="77777777" w:rsidR="00784A32" w:rsidRPr="00C31E24" w:rsidRDefault="00784A32" w:rsidP="00784A32">
      <w:pPr>
        <w:pStyle w:val="B2"/>
      </w:pPr>
      <w:r w:rsidRPr="00C31E24">
        <w:t>a)</w:t>
      </w:r>
      <w:r w:rsidRPr="00C31E24">
        <w:tab/>
        <w:t>set the in-progress imminent peril state of the group to a value of "false";</w:t>
      </w:r>
    </w:p>
    <w:p w14:paraId="6BF83D44" w14:textId="77777777" w:rsidR="00784A32" w:rsidRPr="00C31E24" w:rsidRDefault="00784A32" w:rsidP="00784A32">
      <w:pPr>
        <w:pStyle w:val="B2"/>
      </w:pPr>
      <w:r w:rsidRPr="00C31E24">
        <w:t>b)</w:t>
      </w:r>
      <w:r w:rsidRPr="00C31E24">
        <w:tab/>
        <w:t>cache the information that this MCVideo user no longer has an outstanding MCVideo imminent peril group call;</w:t>
      </w:r>
    </w:p>
    <w:p w14:paraId="2D5347D9" w14:textId="77777777" w:rsidR="00784A32" w:rsidRPr="00C31E24" w:rsidRDefault="00784A32" w:rsidP="00784A32">
      <w:pPr>
        <w:pStyle w:val="B2"/>
      </w:pPr>
      <w:r w:rsidRPr="00C31E24">
        <w:t>c)</w:t>
      </w:r>
      <w:r w:rsidRPr="00C31E24">
        <w:tab/>
        <w:t>generate SIP re-INVITES requests to the other participants in the MCVideo group call as specified in subclause </w:t>
      </w:r>
      <w:r w:rsidRPr="00C31E24">
        <w:rPr>
          <w:lang w:eastAsia="zh-CN"/>
        </w:rPr>
        <w:t>6.3.3.1.15</w:t>
      </w:r>
      <w:r w:rsidRPr="00C31E24">
        <w:t>. The MCVideo controlling function:</w:t>
      </w:r>
    </w:p>
    <w:p w14:paraId="6EF82A45" w14:textId="77777777" w:rsidR="00784A32" w:rsidRPr="00C31E24" w:rsidRDefault="00784A32" w:rsidP="00784A32">
      <w:pPr>
        <w:pStyle w:val="B3"/>
      </w:pPr>
      <w:r w:rsidRPr="00C31E24">
        <w:t>i)</w:t>
      </w:r>
      <w:r w:rsidRPr="00C31E24">
        <w:tab/>
        <w:t>for each participant shall send the SIP re-INVITE request towards the MCVideo client as specified in 3GPP TS 24.229 [</w:t>
      </w:r>
      <w:r w:rsidRPr="00C31E24">
        <w:rPr>
          <w:lang w:eastAsia="zh-CN"/>
        </w:rPr>
        <w:t>11</w:t>
      </w:r>
      <w:r w:rsidRPr="00C31E24">
        <w:t>]; and</w:t>
      </w:r>
    </w:p>
    <w:p w14:paraId="417A7C1F" w14:textId="77777777" w:rsidR="00784A32" w:rsidRPr="00C31E24" w:rsidRDefault="00784A32" w:rsidP="00784A32">
      <w:pPr>
        <w:pStyle w:val="B3"/>
      </w:pPr>
      <w:r w:rsidRPr="00C31E24">
        <w:t>ii)</w:t>
      </w:r>
      <w:r w:rsidRPr="00C31E24">
        <w:tab/>
        <w:t>Upon receiving a SIP 200 (OK) response to the SIP re-INVITE request the controlling MCVideo function interact with the media plane as specified in 3GPP TS 24.581 [</w:t>
      </w:r>
      <w:r w:rsidRPr="00C31E24">
        <w:rPr>
          <w:lang w:eastAsia="zh-CN"/>
        </w:rPr>
        <w:t>5</w:t>
      </w:r>
      <w:r w:rsidRPr="00C31E24">
        <w:t>]; and</w:t>
      </w:r>
    </w:p>
    <w:p w14:paraId="12F89033" w14:textId="77777777" w:rsidR="00784A32" w:rsidRPr="00C31E24" w:rsidRDefault="00784A32" w:rsidP="00784A32">
      <w:pPr>
        <w:pStyle w:val="NO"/>
      </w:pPr>
      <w:r w:rsidRPr="00C31E24">
        <w:t>NOTE 2:</w:t>
      </w:r>
      <w:r w:rsidRPr="00C31E24">
        <w:tab/>
        <w:t>Subclause </w:t>
      </w:r>
      <w:r w:rsidRPr="00C31E24">
        <w:rPr>
          <w:lang w:eastAsia="zh-CN"/>
        </w:rPr>
        <w:t>6.3.3.1.14</w:t>
      </w:r>
      <w:r w:rsidRPr="00C31E24">
        <w:t xml:space="preserve"> will inform the affiliated and joined members of the cancellation of the MCVideo group's in-progress emergency state and the cancellation of the MCVideo emergency alert if applicable.</w:t>
      </w:r>
    </w:p>
    <w:p w14:paraId="64C0AD52" w14:textId="77777777" w:rsidR="00784A32" w:rsidRPr="00C31E24" w:rsidRDefault="00784A32" w:rsidP="00784A32">
      <w:pPr>
        <w:pStyle w:val="B2"/>
      </w:pPr>
      <w:r w:rsidRPr="00C31E24">
        <w:t>d)</w:t>
      </w:r>
      <w:r w:rsidRPr="00C31E24">
        <w:tab/>
        <w:t>for each of the affiliated members of the group not participating in the call shall:</w:t>
      </w:r>
    </w:p>
    <w:p w14:paraId="4EC616DA" w14:textId="77777777" w:rsidR="00784A32" w:rsidRPr="00C31E24" w:rsidRDefault="00784A32" w:rsidP="00784A32">
      <w:pPr>
        <w:pStyle w:val="B3"/>
      </w:pPr>
      <w:r w:rsidRPr="00C31E24">
        <w:t>i)</w:t>
      </w:r>
      <w:r w:rsidRPr="00C31E24">
        <w:tab/>
        <w:t>generate a SIP MESSAGE request notification of the cancellation of the MCVideo user's imminent peril call as specified in subclause </w:t>
      </w:r>
      <w:r w:rsidRPr="00C31E24">
        <w:rPr>
          <w:lang w:eastAsia="zh-CN"/>
        </w:rPr>
        <w:t>6.3.3.1.11</w:t>
      </w:r>
      <w:r w:rsidRPr="00C31E24">
        <w:t>;</w:t>
      </w:r>
    </w:p>
    <w:p w14:paraId="206790E6" w14:textId="77777777" w:rsidR="00784A32" w:rsidRPr="00C31E24" w:rsidRDefault="00784A32" w:rsidP="00784A32">
      <w:pPr>
        <w:pStyle w:val="B3"/>
      </w:pPr>
      <w:r w:rsidRPr="00C31E24">
        <w:t>ii)</w:t>
      </w:r>
      <w:r w:rsidRPr="00C31E24">
        <w:tab/>
        <w:t>set the &lt;imminentperil-ind&gt; element of the application/vnd.3gpp.mcvideo-info+xml MIME body to a value of "false"; and</w:t>
      </w:r>
    </w:p>
    <w:p w14:paraId="402E8A04" w14:textId="77777777" w:rsidR="00784A32" w:rsidRPr="00C31E24" w:rsidRDefault="00784A32" w:rsidP="00784A32">
      <w:pPr>
        <w:pStyle w:val="B3"/>
      </w:pPr>
      <w:r w:rsidRPr="00C31E24">
        <w:t>iii)</w:t>
      </w:r>
      <w:r w:rsidRPr="00C31E24">
        <w:tab/>
        <w:t>send the SIP MESSAGE request according to 3GPP TS 24.229 [</w:t>
      </w:r>
      <w:r w:rsidRPr="00C31E24">
        <w:rPr>
          <w:lang w:eastAsia="zh-CN"/>
        </w:rPr>
        <w:t>11</w:t>
      </w:r>
      <w:r w:rsidRPr="00C31E24">
        <w:t>];</w:t>
      </w:r>
    </w:p>
    <w:p w14:paraId="547199B6" w14:textId="77777777" w:rsidR="00784A32" w:rsidRPr="00C31E24" w:rsidRDefault="00784A32" w:rsidP="00784A32">
      <w:pPr>
        <w:pStyle w:val="B1"/>
      </w:pPr>
      <w:r w:rsidRPr="00C31E24">
        <w:t>4)</w:t>
      </w:r>
      <w:r w:rsidRPr="00C31E24">
        <w:tab/>
        <w:t>shall include in the SIP 200 (OK) response an SDP answer according to 3GPP TS 24.229 [</w:t>
      </w:r>
      <w:r w:rsidRPr="00C31E24">
        <w:rPr>
          <w:lang w:eastAsia="zh-CN"/>
        </w:rPr>
        <w:t>11</w:t>
      </w:r>
      <w:r w:rsidRPr="00C31E24">
        <w:t>] with the clarifications specified in subclause </w:t>
      </w:r>
      <w:r w:rsidRPr="00C31E24">
        <w:rPr>
          <w:lang w:eastAsia="zh-CN"/>
        </w:rPr>
        <w:t>6.3.3.2.1</w:t>
      </w:r>
      <w:r w:rsidRPr="00C31E24">
        <w:t>;</w:t>
      </w:r>
    </w:p>
    <w:p w14:paraId="2522C84A" w14:textId="77777777" w:rsidR="00784A32" w:rsidRPr="00C31E24" w:rsidRDefault="00784A32" w:rsidP="00784A32">
      <w:pPr>
        <w:pStyle w:val="B1"/>
      </w:pPr>
      <w:r w:rsidRPr="00C31E24">
        <w:t>5)</w:t>
      </w:r>
      <w:r w:rsidRPr="00C31E24">
        <w:tab/>
        <w:t>shall include the "norefersub" option tag in a Supported header field according to IETF RFC 4488 [</w:t>
      </w:r>
      <w:r w:rsidRPr="00C31E24">
        <w:rPr>
          <w:lang w:eastAsia="zh-CN"/>
        </w:rPr>
        <w:t>31</w:t>
      </w:r>
      <w:r w:rsidRPr="00C31E24">
        <w:t>];</w:t>
      </w:r>
    </w:p>
    <w:p w14:paraId="426A8B4F" w14:textId="77777777" w:rsidR="00784A32" w:rsidRPr="00C31E24" w:rsidRDefault="00784A32" w:rsidP="00784A32">
      <w:pPr>
        <w:pStyle w:val="B1"/>
      </w:pPr>
      <w:r w:rsidRPr="00C31E24">
        <w:t>6)</w:t>
      </w:r>
      <w:r w:rsidRPr="00C31E24">
        <w:tab/>
        <w:t>shall include the "tdialog" option tag in a Supported header field according to IETF RFC 4538 [</w:t>
      </w:r>
      <w:r w:rsidRPr="00C31E24">
        <w:rPr>
          <w:lang w:eastAsia="zh-CN"/>
        </w:rPr>
        <w:t>32</w:t>
      </w:r>
      <w:r w:rsidRPr="00C31E24">
        <w:t>];</w:t>
      </w:r>
    </w:p>
    <w:p w14:paraId="0C6F3A08" w14:textId="77777777" w:rsidR="00784A32" w:rsidRPr="00C31E24" w:rsidRDefault="00784A32" w:rsidP="00784A32">
      <w:pPr>
        <w:pStyle w:val="B1"/>
      </w:pPr>
      <w:r w:rsidRPr="00C31E24">
        <w:t>7)</w:t>
      </w:r>
      <w:r w:rsidRPr="00C31E24">
        <w:tab/>
        <w:t>shall interact with media plane as specified in 3GPP TS 24.581 [</w:t>
      </w:r>
      <w:r w:rsidRPr="00C31E24">
        <w:rPr>
          <w:lang w:eastAsia="zh-CN"/>
        </w:rPr>
        <w:t>5</w:t>
      </w:r>
      <w:r w:rsidRPr="00C31E24">
        <w:t>]; and</w:t>
      </w:r>
    </w:p>
    <w:p w14:paraId="221200B4" w14:textId="77777777" w:rsidR="00784A32" w:rsidRPr="00C31E24" w:rsidRDefault="00784A32" w:rsidP="00784A32">
      <w:pPr>
        <w:pStyle w:val="B1"/>
      </w:pPr>
      <w:r w:rsidRPr="00C31E24">
        <w:t>8)</w:t>
      </w:r>
      <w:r w:rsidRPr="00C31E24">
        <w:tab/>
        <w:t>shall send the SIP 200 (OK) response towards the MCVideo client according to 3GPP TS 24.229 [</w:t>
      </w:r>
      <w:r w:rsidRPr="00C31E24">
        <w:rPr>
          <w:lang w:eastAsia="zh-CN"/>
        </w:rPr>
        <w:t>11</w:t>
      </w:r>
      <w:r w:rsidRPr="00C31E24">
        <w:t>].</w:t>
      </w:r>
    </w:p>
    <w:p w14:paraId="27B1AAEC" w14:textId="77777777" w:rsidR="00784A32" w:rsidRPr="00C31E24" w:rsidRDefault="00784A32" w:rsidP="00784A32">
      <w:r w:rsidRPr="00C31E24">
        <w:t>Upon receipt of a SIP 2xx response for an outgoing SIP MESSAGE request, shall handle according to 3GPP TS 24.229 [</w:t>
      </w:r>
      <w:r w:rsidRPr="00C31E24">
        <w:rPr>
          <w:lang w:eastAsia="zh-CN"/>
        </w:rPr>
        <w:t>11</w:t>
      </w:r>
      <w:r w:rsidRPr="00C31E24">
        <w:t>].</w:t>
      </w:r>
    </w:p>
    <w:p w14:paraId="2E7B970E" w14:textId="77777777" w:rsidR="001B7F04" w:rsidRPr="00C31E24" w:rsidRDefault="001B7F04" w:rsidP="001B7F04">
      <w:bookmarkStart w:id="311" w:name="_Hlk75794147"/>
      <w:r w:rsidRPr="00C31E24">
        <w:t>[TS 24.581, clause 6.2.4.4.6]</w:t>
      </w:r>
    </w:p>
    <w:p w14:paraId="565ECD1A" w14:textId="77777777" w:rsidR="001B7F04" w:rsidRPr="00C31E24" w:rsidRDefault="001B7F04" w:rsidP="001B7F04">
      <w:r w:rsidRPr="00C31E24">
        <w:t>Upon receiving a Transmission Granted message from the transmission control server, the transmission participant:</w:t>
      </w:r>
    </w:p>
    <w:p w14:paraId="0DEF3032" w14:textId="77777777" w:rsidR="001B7F04" w:rsidRPr="00C31E24" w:rsidRDefault="001B7F04" w:rsidP="001B7F04">
      <w:pPr>
        <w:pStyle w:val="B1"/>
      </w:pPr>
      <w:r w:rsidRPr="00C31E24">
        <w:t>1.</w:t>
      </w:r>
      <w:r w:rsidRPr="00C31E24">
        <w:tab/>
        <w:t>if the first bit in the subtype of the Transmission Granted message is set to '1' (Acknowledgment is required) as described in subclause 9.2.2.1, shall send a Transmission control Ack message. The Transmission control Ack message:</w:t>
      </w:r>
    </w:p>
    <w:p w14:paraId="2C18A829" w14:textId="77777777" w:rsidR="001B7F04" w:rsidRPr="00C31E24" w:rsidRDefault="001B7F04" w:rsidP="001B7F04">
      <w:pPr>
        <w:pStyle w:val="B2"/>
      </w:pPr>
      <w:r w:rsidRPr="00C31E24">
        <w:t>a.</w:t>
      </w:r>
      <w:r w:rsidRPr="00C31E24">
        <w:tab/>
        <w:t>shall include the Message Type field set to '0' (Transmission Granted); and</w:t>
      </w:r>
    </w:p>
    <w:p w14:paraId="48F7F700" w14:textId="77777777" w:rsidR="001B7F04" w:rsidRPr="00C31E24" w:rsidRDefault="001B7F04" w:rsidP="001B7F04">
      <w:pPr>
        <w:pStyle w:val="B2"/>
      </w:pPr>
      <w:r w:rsidRPr="00C31E24">
        <w:t>b.</w:t>
      </w:r>
      <w:r w:rsidRPr="00C31E24">
        <w:tab/>
        <w:t>shall include the Source field set to '0' (the transmission participant is the source);</w:t>
      </w:r>
    </w:p>
    <w:p w14:paraId="6BCB8720" w14:textId="77777777" w:rsidR="001B7F04" w:rsidRPr="00C31E24" w:rsidRDefault="001B7F04" w:rsidP="001B7F04">
      <w:pPr>
        <w:pStyle w:val="B1"/>
      </w:pPr>
      <w:r w:rsidRPr="00C31E24">
        <w:t>2.</w:t>
      </w:r>
      <w:r w:rsidRPr="00C31E24">
        <w:tab/>
        <w:t>shall store the SSRC of granted transmission participant received in the Transmission Granted message and use it in the RTP media packets until the transmission is relased;</w:t>
      </w:r>
    </w:p>
    <w:p w14:paraId="7A0BC571" w14:textId="77777777" w:rsidR="001B7F04" w:rsidRPr="00C31E24" w:rsidRDefault="001B7F04" w:rsidP="001B7F04">
      <w:pPr>
        <w:pStyle w:val="B1"/>
      </w:pPr>
      <w:r w:rsidRPr="00C31E24">
        <w:t>3.</w:t>
      </w:r>
      <w:r w:rsidRPr="00C31E24">
        <w:tab/>
        <w:t>shall provide Transmission granted notification to the user, if not already done;</w:t>
      </w:r>
    </w:p>
    <w:p w14:paraId="30A272C4" w14:textId="77777777" w:rsidR="001B7F04" w:rsidRPr="00C31E24" w:rsidRDefault="001B7F04" w:rsidP="001B7F04">
      <w:pPr>
        <w:pStyle w:val="B1"/>
      </w:pPr>
      <w:r w:rsidRPr="00C31E24">
        <w:t>4.</w:t>
      </w:r>
      <w:r w:rsidRPr="00C31E24">
        <w:tab/>
        <w:t>shall stop timer T100 (Transmission Request); and</w:t>
      </w:r>
    </w:p>
    <w:p w14:paraId="6319A6A3" w14:textId="77777777" w:rsidR="001B7F04" w:rsidRPr="00C31E24" w:rsidRDefault="001B7F04" w:rsidP="001B7F04">
      <w:pPr>
        <w:pStyle w:val="B1"/>
      </w:pPr>
      <w:r w:rsidRPr="00C31E24">
        <w:t>5.</w:t>
      </w:r>
      <w:r w:rsidRPr="00C31E24">
        <w:tab/>
        <w:t>shall enter the 'U: has permission to transmit' state.</w:t>
      </w:r>
    </w:p>
    <w:bookmarkEnd w:id="311"/>
    <w:p w14:paraId="65F6D5AE" w14:textId="77777777" w:rsidR="00784A32" w:rsidRPr="00C31E24" w:rsidRDefault="00784A32" w:rsidP="00784A32">
      <w:r w:rsidRPr="00C31E24">
        <w:t>[TS 24.581, clause 6.3.4.3.6]</w:t>
      </w:r>
    </w:p>
    <w:p w14:paraId="49706C05" w14:textId="77777777" w:rsidR="00784A32" w:rsidRPr="00C31E24" w:rsidRDefault="00784A32" w:rsidP="00784A32">
      <w:r w:rsidRPr="00C31E24">
        <w:t xml:space="preserve">Upon receiving an implicit Transmission request due to an upgrade to an emergency group call or due to an upgrade to imminent peril call, the transmission control arbitration logic in the transmission control server: </w:t>
      </w:r>
    </w:p>
    <w:p w14:paraId="78ECE6A9" w14:textId="77777777" w:rsidR="00784A32" w:rsidRPr="00C31E24" w:rsidRDefault="00784A32" w:rsidP="00784A32">
      <w:pPr>
        <w:pStyle w:val="B1"/>
      </w:pPr>
      <w:r w:rsidRPr="00C31E24">
        <w:t>1.</w:t>
      </w:r>
      <w:r w:rsidRPr="00C31E24">
        <w:tab/>
        <w:t>shall reject the request if there is only one MCVideo client in the MCVideo call;</w:t>
      </w:r>
    </w:p>
    <w:p w14:paraId="3359E259" w14:textId="77777777" w:rsidR="00784A32" w:rsidRPr="00C31E24" w:rsidRDefault="00784A32" w:rsidP="00784A32">
      <w:pPr>
        <w:pStyle w:val="B1"/>
      </w:pPr>
      <w:r w:rsidRPr="00C31E24">
        <w:t>2.</w:t>
      </w:r>
      <w:r w:rsidRPr="00C31E24">
        <w:tab/>
        <w:t>if the Transmission request is rejected the transmission control server:</w:t>
      </w:r>
    </w:p>
    <w:p w14:paraId="1A4D3B0A" w14:textId="77777777" w:rsidR="00784A32" w:rsidRPr="00C31E24" w:rsidRDefault="00784A32" w:rsidP="00784A32">
      <w:pPr>
        <w:pStyle w:val="B2"/>
      </w:pPr>
      <w:r w:rsidRPr="00C31E24">
        <w:t>a.</w:t>
      </w:r>
      <w:r w:rsidRPr="00C31E24">
        <w:tab/>
        <w:t>shall send the Transmission Reject message. The Transmission Reject message:</w:t>
      </w:r>
    </w:p>
    <w:p w14:paraId="1FDEA5C8" w14:textId="77777777" w:rsidR="00784A32" w:rsidRPr="00C31E24" w:rsidRDefault="00784A32" w:rsidP="00784A32">
      <w:pPr>
        <w:pStyle w:val="B3"/>
      </w:pPr>
      <w:r w:rsidRPr="00C31E24">
        <w:t>i.</w:t>
      </w:r>
      <w:r w:rsidRPr="00C31E24">
        <w:tab/>
        <w:t>shall include in the Reject Cause field the &lt;Reject Cause&gt; value cause #3 (Only one participant); and</w:t>
      </w:r>
    </w:p>
    <w:p w14:paraId="3B8AB782" w14:textId="77777777" w:rsidR="00784A32" w:rsidRPr="00C31E24" w:rsidRDefault="00784A32" w:rsidP="00784A32">
      <w:pPr>
        <w:pStyle w:val="B3"/>
      </w:pPr>
      <w:r w:rsidRPr="00C31E24">
        <w:t>ii.</w:t>
      </w:r>
      <w:r w:rsidRPr="00C31E24">
        <w:tab/>
        <w:t>may include in the Reject Cause field an additional text string explaining the reason for rejecting the Transmission request in the &lt;Reject Phrase&gt; value; and</w:t>
      </w:r>
    </w:p>
    <w:p w14:paraId="53AEC580" w14:textId="77777777" w:rsidR="00784A32" w:rsidRPr="00C31E24" w:rsidRDefault="00784A32" w:rsidP="00784A32">
      <w:pPr>
        <w:pStyle w:val="B2"/>
      </w:pPr>
      <w:r w:rsidRPr="00C31E24">
        <w:t>b.</w:t>
      </w:r>
      <w:r w:rsidRPr="00C31E24">
        <w:tab/>
        <w:t>shall remain in the 'G: Transmit Idle' state; and</w:t>
      </w:r>
    </w:p>
    <w:p w14:paraId="72DBA014" w14:textId="77777777" w:rsidR="00784A32" w:rsidRPr="00C31E24" w:rsidRDefault="00784A32" w:rsidP="00784A32">
      <w:pPr>
        <w:pStyle w:val="B1"/>
      </w:pPr>
      <w:r w:rsidRPr="00C31E24">
        <w:t>3.</w:t>
      </w:r>
      <w:r w:rsidRPr="00C31E24">
        <w:tab/>
        <w:t>if the Transmission request is granted the transmission control server:</w:t>
      </w:r>
    </w:p>
    <w:p w14:paraId="6E9924A3" w14:textId="77777777" w:rsidR="00784A32" w:rsidRPr="00C31E24" w:rsidRDefault="00784A32" w:rsidP="00784A32">
      <w:pPr>
        <w:pStyle w:val="B2"/>
      </w:pPr>
      <w:r w:rsidRPr="00C31E24">
        <w:t>a.</w:t>
      </w:r>
      <w:r w:rsidRPr="00C31E24">
        <w:tab/>
        <w:t>shall stop the timer T1 (Inactivity);</w:t>
      </w:r>
    </w:p>
    <w:p w14:paraId="041F6759" w14:textId="77777777" w:rsidR="00784A32" w:rsidRPr="00C31E24" w:rsidRDefault="00784A32" w:rsidP="00784A32">
      <w:pPr>
        <w:pStyle w:val="B2"/>
      </w:pPr>
      <w:r w:rsidRPr="00C31E24">
        <w:t>b.</w:t>
      </w:r>
      <w:r w:rsidRPr="00C31E24">
        <w:tab/>
        <w:t>shall stop the timer T2 (Transmit Idle);</w:t>
      </w:r>
    </w:p>
    <w:p w14:paraId="43CC64A0" w14:textId="77777777" w:rsidR="00784A32" w:rsidRPr="00C31E24" w:rsidRDefault="00784A32" w:rsidP="00784A32">
      <w:pPr>
        <w:pStyle w:val="B2"/>
      </w:pPr>
      <w:r w:rsidRPr="00C31E24">
        <w:t>c.</w:t>
      </w:r>
      <w:r w:rsidRPr="00C31E24">
        <w:tab/>
        <w:t>shall store the SSRC of transmission participant granted the permission to send media until the transmission is released associated to that Transmission request; and</w:t>
      </w:r>
    </w:p>
    <w:p w14:paraId="133D16CF" w14:textId="77777777" w:rsidR="00784A32" w:rsidRPr="00C31E24" w:rsidRDefault="00784A32" w:rsidP="00784A32">
      <w:pPr>
        <w:pStyle w:val="B2"/>
      </w:pPr>
      <w:r w:rsidRPr="00C31E24">
        <w:t>d.</w:t>
      </w:r>
      <w:r w:rsidRPr="00C31E24">
        <w:tab/>
        <w:t>shall enter the 'G: Transmit Taken' state as specified in the subclause 6.3.4.4.2.</w:t>
      </w:r>
    </w:p>
    <w:p w14:paraId="29A0BE05" w14:textId="77777777" w:rsidR="00784A32" w:rsidRPr="00C31E24" w:rsidRDefault="00784A32" w:rsidP="00784A32">
      <w:r w:rsidRPr="00C31E24">
        <w:t>[TS 24.581, clause 6.3.4.4.12]</w:t>
      </w:r>
    </w:p>
    <w:p w14:paraId="16A68FD9" w14:textId="77777777" w:rsidR="00784A32" w:rsidRPr="00C31E24" w:rsidRDefault="00784A32" w:rsidP="00784A32">
      <w:r w:rsidRPr="00C31E24">
        <w:t xml:space="preserve">Upon receiving an implicit Transmission request due to an upgrade to an emergency group call or due to an upgrade to imminent peril call, the transmission control arbitration logic in the transmission control server: </w:t>
      </w:r>
    </w:p>
    <w:p w14:paraId="0EE93CFF" w14:textId="77777777" w:rsidR="00784A32" w:rsidRPr="00C31E24" w:rsidRDefault="00784A32" w:rsidP="00784A32">
      <w:pPr>
        <w:pStyle w:val="B1"/>
      </w:pPr>
      <w:r w:rsidRPr="00C31E24">
        <w:t>1.</w:t>
      </w:r>
      <w:r w:rsidRPr="00C31E24">
        <w:tab/>
        <w:t>if counter Cx (Simultaneous transmission video) has not reached its upper limit:</w:t>
      </w:r>
    </w:p>
    <w:p w14:paraId="24D5A8DA" w14:textId="77777777" w:rsidR="00784A32" w:rsidRPr="00C31E24" w:rsidRDefault="00784A32" w:rsidP="00784A32">
      <w:pPr>
        <w:pStyle w:val="B2"/>
      </w:pPr>
      <w:r w:rsidRPr="00C31E24">
        <w:t>a.</w:t>
      </w:r>
      <w:r w:rsidRPr="00C31E24">
        <w:tab/>
        <w:t>shall perform the actions specified in the subclause 6.3.4.4.2;</w:t>
      </w:r>
    </w:p>
    <w:p w14:paraId="33BB7F19" w14:textId="77777777" w:rsidR="00784A32" w:rsidRPr="00C31E24" w:rsidRDefault="00784A32" w:rsidP="00784A32">
      <w:pPr>
        <w:pStyle w:val="B1"/>
      </w:pPr>
      <w:r w:rsidRPr="00C31E24">
        <w:t>2.</w:t>
      </w:r>
      <w:r w:rsidRPr="00C31E24">
        <w:tab/>
        <w:t>if counter Cx (Simultaneous transmission video) has reached its upper limit:</w:t>
      </w:r>
    </w:p>
    <w:p w14:paraId="3B07BBFF" w14:textId="77777777" w:rsidR="00784A32" w:rsidRPr="00C31E24" w:rsidRDefault="00784A32" w:rsidP="00784A32">
      <w:pPr>
        <w:pStyle w:val="B2"/>
      </w:pPr>
      <w:r w:rsidRPr="00C31E24">
        <w:t>a.</w:t>
      </w:r>
      <w:r w:rsidRPr="00C31E24">
        <w:tab/>
        <w:t>select one of the transmission participants with permission to send media without the pre-emptive priority or low effective priority;</w:t>
      </w:r>
    </w:p>
    <w:p w14:paraId="32C3FE47" w14:textId="77777777" w:rsidR="00784A32" w:rsidRPr="00C31E24" w:rsidRDefault="00784A32" w:rsidP="00784A32">
      <w:pPr>
        <w:pStyle w:val="B2"/>
      </w:pPr>
      <w:r w:rsidRPr="00C31E24">
        <w:t>b.</w:t>
      </w:r>
      <w:r w:rsidRPr="00C31E24">
        <w:tab/>
        <w:t>shall stop timer T4 (Transmission Grant), if running;</w:t>
      </w:r>
    </w:p>
    <w:p w14:paraId="23FEBF10" w14:textId="77777777" w:rsidR="00784A32" w:rsidRPr="00C31E24" w:rsidRDefault="00784A32" w:rsidP="00784A32">
      <w:pPr>
        <w:pStyle w:val="B2"/>
      </w:pPr>
      <w:r w:rsidRPr="00C31E24">
        <w:t>c.</w:t>
      </w:r>
      <w:r w:rsidRPr="00C31E24">
        <w:tab/>
        <w:t>shall set the Reject Cause field in the Transmission Revoke message to #4 (Media Transmission pre-empted);</w:t>
      </w:r>
    </w:p>
    <w:p w14:paraId="7EF49769" w14:textId="77777777" w:rsidR="00784A32" w:rsidRPr="00C31E24" w:rsidRDefault="00784A32" w:rsidP="00784A32">
      <w:pPr>
        <w:pStyle w:val="B2"/>
      </w:pPr>
      <w:r w:rsidRPr="00C31E24">
        <w:t>d.</w:t>
      </w:r>
      <w:r w:rsidRPr="00C31E24">
        <w:tab/>
        <w:t>shall enter the 'G: pending Transmission Revoke' state as specified in the subclause 6.3.4.5.2;</w:t>
      </w:r>
    </w:p>
    <w:p w14:paraId="086185BE" w14:textId="77777777" w:rsidR="00784A32" w:rsidRPr="00C31E24" w:rsidRDefault="00784A32" w:rsidP="00784A32">
      <w:pPr>
        <w:pStyle w:val="B2"/>
      </w:pPr>
      <w:r w:rsidRPr="00C31E24">
        <w:t>e.</w:t>
      </w:r>
      <w:r w:rsidRPr="00C31E24">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20548166" w14:textId="77777777" w:rsidR="00784A32" w:rsidRPr="00C31E24" w:rsidRDefault="00784A32" w:rsidP="00784A32">
      <w:pPr>
        <w:pStyle w:val="B2"/>
      </w:pPr>
      <w:r w:rsidRPr="00C31E24">
        <w:t>f.</w:t>
      </w:r>
      <w:r w:rsidRPr="00C31E24">
        <w:tab/>
        <w:t>shall send a Transmission Queue Position Info message to the requesting transmission participant, if negotiated support of queueing Transmission requests as specified in clause 14. The Queue Position Request message:</w:t>
      </w:r>
    </w:p>
    <w:p w14:paraId="64F4E272" w14:textId="77777777" w:rsidR="00784A32" w:rsidRPr="00C31E24" w:rsidRDefault="00784A32" w:rsidP="00784A32">
      <w:pPr>
        <w:pStyle w:val="B3"/>
      </w:pPr>
      <w:r w:rsidRPr="00C31E24">
        <w:t>i.</w:t>
      </w:r>
      <w:r w:rsidRPr="00C31E24">
        <w:tab/>
        <w:t>shall include the queue position and transmission priority in the Queue Info field; and</w:t>
      </w:r>
    </w:p>
    <w:p w14:paraId="21A018B1" w14:textId="77777777" w:rsidR="00784A32" w:rsidRPr="00C31E24" w:rsidRDefault="00784A32" w:rsidP="00784A32">
      <w:pPr>
        <w:pStyle w:val="B3"/>
      </w:pPr>
      <w:r w:rsidRPr="00C31E24">
        <w:t>ii.</w:t>
      </w:r>
      <w:r w:rsidRPr="00C31E24">
        <w:tab/>
        <w:t>if a group call is a broadcast group call, a system call, an emergency call, an imminent peril call, or a temporary group session, shall include the Transmission Indicator field with appropriate indications.</w:t>
      </w:r>
    </w:p>
    <w:p w14:paraId="15DFF9A6" w14:textId="77777777" w:rsidR="00784A32" w:rsidRPr="00C31E24" w:rsidRDefault="00784A32" w:rsidP="00784A32">
      <w:r w:rsidRPr="00C31E24">
        <w:t>[TS 24.581, clause 6.3.5.3.9]</w:t>
      </w:r>
    </w:p>
    <w:p w14:paraId="4C790363" w14:textId="77777777" w:rsidR="00784A32" w:rsidRPr="00C31E24" w:rsidRDefault="00784A32" w:rsidP="00784A32">
      <w:r w:rsidRPr="00C31E24">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5983BBA3" w14:textId="77777777" w:rsidR="00784A32" w:rsidRPr="00C31E24" w:rsidRDefault="00784A32" w:rsidP="00784A32">
      <w:pPr>
        <w:pStyle w:val="B1"/>
      </w:pPr>
      <w:r w:rsidRPr="00C31E24">
        <w:t>1.</w:t>
      </w:r>
      <w:r w:rsidRPr="00C31E24">
        <w:tab/>
        <w:t>shall indicate to the transmission control server arbitration logic that an implicit Transmission request is received due to an upgrade to an emergency group call; and</w:t>
      </w:r>
    </w:p>
    <w:p w14:paraId="2DC251C7" w14:textId="77777777" w:rsidR="00784A32" w:rsidRPr="00C31E24" w:rsidRDefault="00784A32" w:rsidP="00784A32">
      <w:pPr>
        <w:pStyle w:val="B1"/>
      </w:pPr>
      <w:r w:rsidRPr="00C31E24">
        <w:t>2.</w:t>
      </w:r>
      <w:r w:rsidRPr="00C31E24">
        <w:tab/>
        <w:t>shall remain in the 'U: not permitted and Transmit Idle' state.</w:t>
      </w:r>
    </w:p>
    <w:p w14:paraId="12C818E9" w14:textId="77777777" w:rsidR="00784A32" w:rsidRPr="00C31E24" w:rsidRDefault="00784A32" w:rsidP="00784A32">
      <w:r w:rsidRPr="00C31E24">
        <w:t>[TS 24.581, clause 6.3.5.4.8]</w:t>
      </w:r>
    </w:p>
    <w:p w14:paraId="21705F6A" w14:textId="77777777" w:rsidR="00784A32" w:rsidRPr="00C31E24" w:rsidRDefault="00784A32" w:rsidP="00784A32">
      <w:r w:rsidRPr="00C31E24">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6F0924E5" w14:textId="77777777" w:rsidR="00784A32" w:rsidRPr="00C31E24" w:rsidRDefault="00784A32" w:rsidP="00784A32">
      <w:pPr>
        <w:pStyle w:val="B1"/>
      </w:pPr>
      <w:r w:rsidRPr="00C31E24">
        <w:t>1.</w:t>
      </w:r>
      <w:r w:rsidRPr="00C31E24">
        <w:tab/>
        <w:t>shall indicate to the transmission control server arbitration logic that an implicit Transmission request is received due to an upgrade to an emergency group call; and</w:t>
      </w:r>
    </w:p>
    <w:p w14:paraId="4CD958A8" w14:textId="77777777" w:rsidR="00784A32" w:rsidRPr="00C31E24" w:rsidRDefault="00784A32" w:rsidP="00784A32">
      <w:pPr>
        <w:pStyle w:val="B1"/>
      </w:pPr>
      <w:r w:rsidRPr="00C31E24">
        <w:t>2.</w:t>
      </w:r>
      <w:r w:rsidRPr="00C31E24">
        <w:tab/>
        <w:t>shall remain in the 'U: not permitted and Transmit Taken' state.</w:t>
      </w:r>
    </w:p>
    <w:p w14:paraId="492AFB6C" w14:textId="77777777" w:rsidR="00784A32" w:rsidRPr="00C31E24" w:rsidRDefault="00784A32" w:rsidP="005377F9">
      <w:pPr>
        <w:pStyle w:val="H6"/>
      </w:pPr>
      <w:bookmarkStart w:id="312" w:name="_Toc52787486"/>
      <w:bookmarkStart w:id="313" w:name="_Toc52787666"/>
      <w:r w:rsidRPr="00C31E24">
        <w:t>6.1.1.1.3</w:t>
      </w:r>
      <w:r w:rsidRPr="00C31E24">
        <w:tab/>
        <w:t>Test description</w:t>
      </w:r>
      <w:bookmarkEnd w:id="312"/>
      <w:bookmarkEnd w:id="313"/>
    </w:p>
    <w:p w14:paraId="10FC48A3" w14:textId="77777777" w:rsidR="00784A32" w:rsidRPr="00C31E24" w:rsidRDefault="00784A32" w:rsidP="00784A32">
      <w:pPr>
        <w:pStyle w:val="H6"/>
      </w:pPr>
      <w:r w:rsidRPr="00C31E24">
        <w:t>6.1.1.1.3.1</w:t>
      </w:r>
      <w:r w:rsidRPr="00C31E24">
        <w:tab/>
        <w:t>Pre-test conditions</w:t>
      </w:r>
    </w:p>
    <w:p w14:paraId="397B45FE" w14:textId="77777777" w:rsidR="00784A32" w:rsidRPr="00C31E24" w:rsidRDefault="00784A32" w:rsidP="00784A32">
      <w:pPr>
        <w:pStyle w:val="H6"/>
      </w:pPr>
      <w:r w:rsidRPr="00C31E24">
        <w:t>System Simulator:</w:t>
      </w:r>
    </w:p>
    <w:p w14:paraId="493904A1" w14:textId="77777777" w:rsidR="00784A32" w:rsidRPr="00C31E24" w:rsidRDefault="00784A32" w:rsidP="00784A32">
      <w:pPr>
        <w:pStyle w:val="B1"/>
      </w:pPr>
      <w:r w:rsidRPr="00C31E24">
        <w:t>-</w:t>
      </w:r>
      <w:r w:rsidRPr="00C31E24">
        <w:tab/>
        <w:t>SS (MCVideo server)</w:t>
      </w:r>
    </w:p>
    <w:p w14:paraId="2B7368C9" w14:textId="77777777" w:rsidR="00784A32" w:rsidRPr="00C31E24" w:rsidRDefault="00784A32" w:rsidP="00784A32">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587A7C3" w14:textId="77777777" w:rsidR="00784A32" w:rsidRPr="00C31E24" w:rsidRDefault="00784A32" w:rsidP="00784A32">
      <w:pPr>
        <w:pStyle w:val="H6"/>
      </w:pPr>
      <w:r w:rsidRPr="00C31E24">
        <w:t>IUT:</w:t>
      </w:r>
    </w:p>
    <w:p w14:paraId="403B94EB" w14:textId="5CC18923" w:rsidR="00784A32" w:rsidRPr="00C31E24" w:rsidRDefault="00784A32" w:rsidP="00784A32">
      <w:pPr>
        <w:pStyle w:val="B1"/>
      </w:pPr>
      <w:r w:rsidRPr="00C31E24">
        <w:t>-</w:t>
      </w:r>
      <w:r w:rsidRPr="00C31E24">
        <w:tab/>
        <w:t xml:space="preserve">UE (MCVideo </w:t>
      </w:r>
      <w:r w:rsidR="001B7F04" w:rsidRPr="00C31E24">
        <w:t>C</w:t>
      </w:r>
      <w:r w:rsidRPr="00C31E24">
        <w:t>lient)</w:t>
      </w:r>
    </w:p>
    <w:p w14:paraId="48CCD43C" w14:textId="77777777" w:rsidR="00784A32" w:rsidRPr="00C31E24" w:rsidRDefault="00784A32" w:rsidP="00784A32">
      <w:pPr>
        <w:pStyle w:val="B1"/>
      </w:pPr>
      <w:r w:rsidRPr="00C31E24">
        <w:t>-</w:t>
      </w:r>
      <w:r w:rsidRPr="00C31E24">
        <w:tab/>
        <w:t>The test USIM set as defined in TS 36.579-1 [2], subclause 5.5.10 is inserted.</w:t>
      </w:r>
    </w:p>
    <w:p w14:paraId="74F6EBF8" w14:textId="77777777" w:rsidR="00784A32" w:rsidRPr="00C31E24" w:rsidRDefault="00784A32" w:rsidP="00784A32">
      <w:pPr>
        <w:pStyle w:val="H6"/>
      </w:pPr>
      <w:r w:rsidRPr="00C31E24">
        <w:t>Preamble:</w:t>
      </w:r>
    </w:p>
    <w:p w14:paraId="3FC771B2" w14:textId="77777777" w:rsidR="00784A32" w:rsidRPr="00C31E24" w:rsidRDefault="00784A32" w:rsidP="00784A32">
      <w:pPr>
        <w:pStyle w:val="B1"/>
      </w:pPr>
      <w:r w:rsidRPr="00C31E24">
        <w:t>-</w:t>
      </w:r>
      <w:r w:rsidRPr="00C31E24">
        <w:tab/>
        <w:t>The UE has performed the Generic Test Procedure for MCVideo UE registration as specified in TS 36.579-1 [2], subclause 5.4.2A.</w:t>
      </w:r>
    </w:p>
    <w:p w14:paraId="61618304" w14:textId="77777777" w:rsidR="00784A32" w:rsidRPr="00C31E24" w:rsidRDefault="00784A32" w:rsidP="00784A32">
      <w:pPr>
        <w:pStyle w:val="B1"/>
      </w:pPr>
      <w:r w:rsidRPr="00C31E24">
        <w:t>-</w:t>
      </w:r>
      <w:r w:rsidRPr="00C31E24">
        <w:tab/>
        <w:t>The MCVideo User performs the Generic Test Procedure for MCVideo Authorization/Configuration and Key Generation as specified in TS 36.579-1 [2], subclause 5.3.2A.</w:t>
      </w:r>
    </w:p>
    <w:p w14:paraId="74EC29FC" w14:textId="77777777" w:rsidR="00784A32" w:rsidRPr="00C31E24" w:rsidRDefault="00784A32" w:rsidP="00784A32">
      <w:pPr>
        <w:pStyle w:val="B1"/>
      </w:pPr>
      <w:r w:rsidRPr="00C31E24">
        <w:t>-</w:t>
      </w:r>
      <w:r w:rsidRPr="00C31E24">
        <w:tab/>
        <w:t>UE States at the end of the preamble</w:t>
      </w:r>
    </w:p>
    <w:p w14:paraId="23139A37" w14:textId="77777777" w:rsidR="00784A32" w:rsidRPr="00C31E24" w:rsidRDefault="00784A32" w:rsidP="00784A32">
      <w:pPr>
        <w:pStyle w:val="B2"/>
      </w:pPr>
      <w:r w:rsidRPr="00C31E24">
        <w:t>-</w:t>
      </w:r>
      <w:r w:rsidRPr="00C31E24">
        <w:tab/>
        <w:t>The UE is in E-UTRA Registered, Idle Mode state.</w:t>
      </w:r>
    </w:p>
    <w:p w14:paraId="420FF896" w14:textId="77777777" w:rsidR="00784A32" w:rsidRPr="00C31E24" w:rsidRDefault="00784A32" w:rsidP="00784A32">
      <w:pPr>
        <w:pStyle w:val="B2"/>
      </w:pPr>
      <w:r w:rsidRPr="00C31E24">
        <w:t>-</w:t>
      </w:r>
      <w:r w:rsidRPr="00C31E24">
        <w:tab/>
        <w:t>The MCVideo Client Application has been activated and User has registered-in as the MCVideo User with the Server as active user at the Client.</w:t>
      </w:r>
    </w:p>
    <w:p w14:paraId="79C06CB4" w14:textId="77777777" w:rsidR="00784A32" w:rsidRPr="00C31E24" w:rsidRDefault="00784A32" w:rsidP="00784A32">
      <w:pPr>
        <w:pStyle w:val="H6"/>
      </w:pPr>
      <w:r w:rsidRPr="00C31E24">
        <w:t>6.1.1.1.3.2</w:t>
      </w:r>
      <w:r w:rsidRPr="00C31E24">
        <w:tab/>
        <w:t>Test procedure sequence</w:t>
      </w:r>
    </w:p>
    <w:p w14:paraId="661729E7" w14:textId="77777777" w:rsidR="00784A32" w:rsidRPr="00C31E24" w:rsidRDefault="00784A32" w:rsidP="00784A32">
      <w:pPr>
        <w:pStyle w:val="TH"/>
      </w:pPr>
      <w:r w:rsidRPr="00C31E24">
        <w:t>Table 6.1.1.1.3.2-1: Main Behaviour</w:t>
      </w:r>
    </w:p>
    <w:tbl>
      <w:tblPr>
        <w:tblW w:w="98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579"/>
        <w:gridCol w:w="3925"/>
        <w:gridCol w:w="709"/>
        <w:gridCol w:w="2977"/>
        <w:gridCol w:w="567"/>
        <w:gridCol w:w="892"/>
        <w:gridCol w:w="113"/>
      </w:tblGrid>
      <w:tr w:rsidR="00784A32" w:rsidRPr="00C31E24" w14:paraId="3F5BEEE7" w14:textId="77777777" w:rsidTr="00537B2A">
        <w:trPr>
          <w:gridAfter w:val="1"/>
          <w:wAfter w:w="113" w:type="dxa"/>
          <w:tblHeader/>
        </w:trPr>
        <w:tc>
          <w:tcPr>
            <w:tcW w:w="692" w:type="dxa"/>
            <w:gridSpan w:val="2"/>
            <w:tcBorders>
              <w:bottom w:val="nil"/>
            </w:tcBorders>
          </w:tcPr>
          <w:p w14:paraId="21AF6E24" w14:textId="77777777" w:rsidR="00784A32" w:rsidRPr="00C31E24" w:rsidRDefault="00784A32" w:rsidP="00354887">
            <w:pPr>
              <w:pStyle w:val="TAH"/>
              <w:keepNext w:val="0"/>
              <w:keepLines w:val="0"/>
              <w:widowControl w:val="0"/>
              <w:rPr>
                <w:rFonts w:eastAsia="Calibri"/>
              </w:rPr>
            </w:pPr>
            <w:r w:rsidRPr="00C31E24">
              <w:rPr>
                <w:rFonts w:eastAsia="Calibri"/>
              </w:rPr>
              <w:t>St</w:t>
            </w:r>
          </w:p>
        </w:tc>
        <w:tc>
          <w:tcPr>
            <w:tcW w:w="3925" w:type="dxa"/>
            <w:tcBorders>
              <w:bottom w:val="nil"/>
            </w:tcBorders>
          </w:tcPr>
          <w:p w14:paraId="62213225" w14:textId="77777777" w:rsidR="00784A32" w:rsidRPr="00C31E24" w:rsidRDefault="00784A32" w:rsidP="00354887">
            <w:pPr>
              <w:pStyle w:val="TAH"/>
              <w:keepNext w:val="0"/>
              <w:keepLines w:val="0"/>
              <w:widowControl w:val="0"/>
              <w:rPr>
                <w:rFonts w:eastAsia="Calibri"/>
              </w:rPr>
            </w:pPr>
            <w:r w:rsidRPr="00C31E24">
              <w:rPr>
                <w:rFonts w:eastAsia="Calibri"/>
              </w:rPr>
              <w:t>Procedure</w:t>
            </w:r>
          </w:p>
        </w:tc>
        <w:tc>
          <w:tcPr>
            <w:tcW w:w="3686" w:type="dxa"/>
            <w:gridSpan w:val="2"/>
          </w:tcPr>
          <w:p w14:paraId="2E8D91D4" w14:textId="77777777" w:rsidR="00784A32" w:rsidRPr="00C31E24" w:rsidRDefault="00784A32" w:rsidP="00354887">
            <w:pPr>
              <w:pStyle w:val="TAH"/>
              <w:keepNext w:val="0"/>
              <w:keepLines w:val="0"/>
              <w:widowControl w:val="0"/>
              <w:rPr>
                <w:rFonts w:eastAsia="Calibri"/>
              </w:rPr>
            </w:pPr>
            <w:r w:rsidRPr="00C31E24">
              <w:rPr>
                <w:rFonts w:eastAsia="Calibri"/>
              </w:rPr>
              <w:t>Message Sequence</w:t>
            </w:r>
          </w:p>
        </w:tc>
        <w:tc>
          <w:tcPr>
            <w:tcW w:w="567" w:type="dxa"/>
            <w:tcBorders>
              <w:bottom w:val="nil"/>
            </w:tcBorders>
          </w:tcPr>
          <w:p w14:paraId="08204A6F" w14:textId="77777777" w:rsidR="00784A32" w:rsidRPr="00C31E24" w:rsidRDefault="00784A32" w:rsidP="00354887">
            <w:pPr>
              <w:pStyle w:val="TAH"/>
              <w:keepNext w:val="0"/>
              <w:keepLines w:val="0"/>
              <w:widowControl w:val="0"/>
              <w:rPr>
                <w:rFonts w:eastAsia="Calibri"/>
              </w:rPr>
            </w:pPr>
            <w:r w:rsidRPr="00C31E24">
              <w:rPr>
                <w:rFonts w:eastAsia="Calibri"/>
              </w:rPr>
              <w:t>TP</w:t>
            </w:r>
          </w:p>
        </w:tc>
        <w:tc>
          <w:tcPr>
            <w:tcW w:w="892" w:type="dxa"/>
            <w:tcBorders>
              <w:bottom w:val="nil"/>
            </w:tcBorders>
          </w:tcPr>
          <w:p w14:paraId="59D444B0" w14:textId="77777777" w:rsidR="00784A32" w:rsidRPr="00C31E24" w:rsidRDefault="00784A32" w:rsidP="00354887">
            <w:pPr>
              <w:pStyle w:val="TAH"/>
              <w:keepNext w:val="0"/>
              <w:keepLines w:val="0"/>
              <w:widowControl w:val="0"/>
              <w:rPr>
                <w:rFonts w:eastAsia="Calibri"/>
              </w:rPr>
            </w:pPr>
            <w:r w:rsidRPr="00C31E24">
              <w:rPr>
                <w:rFonts w:eastAsia="Calibri"/>
              </w:rPr>
              <w:t>Verdict</w:t>
            </w:r>
          </w:p>
        </w:tc>
      </w:tr>
      <w:tr w:rsidR="00784A32" w:rsidRPr="00C31E24" w14:paraId="13491973" w14:textId="77777777" w:rsidTr="00537B2A">
        <w:trPr>
          <w:gridAfter w:val="1"/>
          <w:wAfter w:w="113" w:type="dxa"/>
          <w:tblHeader/>
        </w:trPr>
        <w:tc>
          <w:tcPr>
            <w:tcW w:w="692" w:type="dxa"/>
            <w:gridSpan w:val="2"/>
            <w:tcBorders>
              <w:top w:val="nil"/>
            </w:tcBorders>
          </w:tcPr>
          <w:p w14:paraId="44E8DB06" w14:textId="77777777" w:rsidR="00784A32" w:rsidRPr="00C31E24" w:rsidRDefault="00784A32" w:rsidP="00354887">
            <w:pPr>
              <w:pStyle w:val="TAH"/>
              <w:keepNext w:val="0"/>
              <w:keepLines w:val="0"/>
              <w:widowControl w:val="0"/>
              <w:rPr>
                <w:rFonts w:eastAsia="Calibri"/>
              </w:rPr>
            </w:pPr>
          </w:p>
        </w:tc>
        <w:tc>
          <w:tcPr>
            <w:tcW w:w="3925" w:type="dxa"/>
            <w:tcBorders>
              <w:top w:val="nil"/>
            </w:tcBorders>
          </w:tcPr>
          <w:p w14:paraId="34275D7B" w14:textId="77777777" w:rsidR="00784A32" w:rsidRPr="00C31E24" w:rsidRDefault="00784A32" w:rsidP="00354887">
            <w:pPr>
              <w:pStyle w:val="TAH"/>
              <w:keepNext w:val="0"/>
              <w:keepLines w:val="0"/>
              <w:widowControl w:val="0"/>
              <w:rPr>
                <w:rFonts w:eastAsia="Calibri"/>
              </w:rPr>
            </w:pPr>
          </w:p>
        </w:tc>
        <w:tc>
          <w:tcPr>
            <w:tcW w:w="709" w:type="dxa"/>
          </w:tcPr>
          <w:p w14:paraId="653A0B87" w14:textId="77777777" w:rsidR="00784A32" w:rsidRPr="00C31E24" w:rsidRDefault="00784A32" w:rsidP="00354887">
            <w:pPr>
              <w:pStyle w:val="TAH"/>
              <w:keepNext w:val="0"/>
              <w:keepLines w:val="0"/>
              <w:widowControl w:val="0"/>
              <w:rPr>
                <w:rFonts w:eastAsia="Calibri"/>
              </w:rPr>
            </w:pPr>
            <w:r w:rsidRPr="00C31E24">
              <w:rPr>
                <w:rFonts w:eastAsia="Calibri"/>
              </w:rPr>
              <w:t>U - S</w:t>
            </w:r>
          </w:p>
        </w:tc>
        <w:tc>
          <w:tcPr>
            <w:tcW w:w="2977" w:type="dxa"/>
          </w:tcPr>
          <w:p w14:paraId="7ED91DB2" w14:textId="77777777" w:rsidR="00784A32" w:rsidRPr="00C31E24" w:rsidRDefault="00784A32" w:rsidP="00354887">
            <w:pPr>
              <w:pStyle w:val="TAH"/>
              <w:keepNext w:val="0"/>
              <w:keepLines w:val="0"/>
              <w:widowControl w:val="0"/>
              <w:rPr>
                <w:rFonts w:eastAsia="Calibri"/>
              </w:rPr>
            </w:pPr>
            <w:r w:rsidRPr="00C31E24">
              <w:rPr>
                <w:rFonts w:eastAsia="Calibri"/>
              </w:rPr>
              <w:t>Message</w:t>
            </w:r>
          </w:p>
        </w:tc>
        <w:tc>
          <w:tcPr>
            <w:tcW w:w="567" w:type="dxa"/>
            <w:tcBorders>
              <w:top w:val="nil"/>
            </w:tcBorders>
          </w:tcPr>
          <w:p w14:paraId="6A5525D4" w14:textId="77777777" w:rsidR="00784A32" w:rsidRPr="00C31E24" w:rsidRDefault="00784A32" w:rsidP="00354887">
            <w:pPr>
              <w:pStyle w:val="TAH"/>
              <w:keepNext w:val="0"/>
              <w:keepLines w:val="0"/>
              <w:widowControl w:val="0"/>
              <w:rPr>
                <w:rFonts w:eastAsia="Calibri"/>
              </w:rPr>
            </w:pPr>
          </w:p>
        </w:tc>
        <w:tc>
          <w:tcPr>
            <w:tcW w:w="892" w:type="dxa"/>
            <w:tcBorders>
              <w:top w:val="nil"/>
            </w:tcBorders>
          </w:tcPr>
          <w:p w14:paraId="5F993312" w14:textId="77777777" w:rsidR="00784A32" w:rsidRPr="00C31E24" w:rsidRDefault="00784A32" w:rsidP="00354887">
            <w:pPr>
              <w:pStyle w:val="TAH"/>
              <w:keepNext w:val="0"/>
              <w:keepLines w:val="0"/>
              <w:widowControl w:val="0"/>
              <w:rPr>
                <w:rFonts w:eastAsia="Calibri"/>
              </w:rPr>
            </w:pPr>
          </w:p>
        </w:tc>
      </w:tr>
      <w:tr w:rsidR="00784A32" w:rsidRPr="00C31E24" w14:paraId="794407DD" w14:textId="77777777" w:rsidTr="00537B2A">
        <w:trPr>
          <w:gridAfter w:val="1"/>
          <w:wAfter w:w="113" w:type="dxa"/>
        </w:trPr>
        <w:tc>
          <w:tcPr>
            <w:tcW w:w="692" w:type="dxa"/>
            <w:gridSpan w:val="2"/>
            <w:shd w:val="clear" w:color="auto" w:fill="auto"/>
          </w:tcPr>
          <w:p w14:paraId="7662176F" w14:textId="77777777" w:rsidR="00784A32" w:rsidRPr="00C31E24" w:rsidRDefault="00784A32" w:rsidP="00354887">
            <w:pPr>
              <w:pStyle w:val="TAC"/>
              <w:keepNext w:val="0"/>
              <w:keepLines w:val="0"/>
              <w:widowControl w:val="0"/>
              <w:rPr>
                <w:rFonts w:eastAsia="Calibri"/>
              </w:rPr>
            </w:pPr>
            <w:r w:rsidRPr="00C31E24">
              <w:rPr>
                <w:rFonts w:eastAsia="Calibri"/>
              </w:rPr>
              <w:t>1</w:t>
            </w:r>
          </w:p>
        </w:tc>
        <w:tc>
          <w:tcPr>
            <w:tcW w:w="3925" w:type="dxa"/>
            <w:shd w:val="clear" w:color="auto" w:fill="auto"/>
          </w:tcPr>
          <w:p w14:paraId="2C29E22E" w14:textId="77777777" w:rsidR="00784A32" w:rsidRPr="00C31E24" w:rsidRDefault="00784A32" w:rsidP="00354887">
            <w:pPr>
              <w:pStyle w:val="TAL"/>
              <w:keepNext w:val="0"/>
              <w:keepLines w:val="0"/>
              <w:widowControl w:val="0"/>
              <w:rPr>
                <w:rFonts w:eastAsia="Calibri"/>
              </w:rPr>
            </w:pPr>
            <w:r w:rsidRPr="00C31E24">
              <w:rPr>
                <w:rFonts w:eastAsia="Calibri"/>
              </w:rPr>
              <w:t>Make the MCVideo User request the establishment of an MCVideo On-demand Pre-arranged Group Call using, Automatic Commencement Mode, with request for implicit Transmission Control.</w:t>
            </w:r>
          </w:p>
          <w:p w14:paraId="5DD6C511" w14:textId="07B6EB58" w:rsidR="00784A32" w:rsidRPr="00C31E24" w:rsidRDefault="001B7F04" w:rsidP="00354887">
            <w:pPr>
              <w:pStyle w:val="TAL"/>
              <w:keepNext w:val="0"/>
              <w:keepLines w:val="0"/>
              <w:widowControl w:val="0"/>
              <w:rPr>
                <w:rFonts w:eastAsia="Calibri"/>
                <w:shd w:val="clear" w:color="auto" w:fill="FF0000"/>
              </w:rPr>
            </w:pPr>
            <w:r w:rsidRPr="00C31E24">
              <w:rPr>
                <w:rFonts w:eastAsia="Calibri"/>
              </w:rPr>
              <w:t>(NOTE 1)</w:t>
            </w:r>
          </w:p>
        </w:tc>
        <w:tc>
          <w:tcPr>
            <w:tcW w:w="709" w:type="dxa"/>
            <w:shd w:val="clear" w:color="auto" w:fill="auto"/>
          </w:tcPr>
          <w:p w14:paraId="13530C86"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2977" w:type="dxa"/>
            <w:shd w:val="clear" w:color="auto" w:fill="auto"/>
          </w:tcPr>
          <w:p w14:paraId="74142101" w14:textId="77777777" w:rsidR="00784A32" w:rsidRPr="00C31E24" w:rsidRDefault="00784A32" w:rsidP="00354887">
            <w:pPr>
              <w:pStyle w:val="TAL"/>
              <w:keepNext w:val="0"/>
              <w:keepLines w:val="0"/>
              <w:widowControl w:val="0"/>
              <w:rPr>
                <w:rFonts w:eastAsia="Calibri"/>
              </w:rPr>
            </w:pPr>
            <w:r w:rsidRPr="00C31E24">
              <w:rPr>
                <w:rFonts w:eastAsia="Calibri"/>
              </w:rPr>
              <w:t>-</w:t>
            </w:r>
          </w:p>
        </w:tc>
        <w:tc>
          <w:tcPr>
            <w:tcW w:w="567" w:type="dxa"/>
            <w:shd w:val="clear" w:color="auto" w:fill="auto"/>
          </w:tcPr>
          <w:p w14:paraId="434329A3"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02A118E0"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11C66523" w14:textId="77777777" w:rsidTr="00537B2A">
        <w:trPr>
          <w:gridAfter w:val="1"/>
          <w:wAfter w:w="113" w:type="dxa"/>
        </w:trPr>
        <w:tc>
          <w:tcPr>
            <w:tcW w:w="692" w:type="dxa"/>
            <w:gridSpan w:val="2"/>
            <w:shd w:val="clear" w:color="auto" w:fill="auto"/>
          </w:tcPr>
          <w:p w14:paraId="41EE95DC"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3925" w:type="dxa"/>
            <w:shd w:val="clear" w:color="auto" w:fill="auto"/>
          </w:tcPr>
          <w:p w14:paraId="78F7EAF7" w14:textId="77777777" w:rsidR="00784A32" w:rsidRPr="00C31E24" w:rsidRDefault="00784A32" w:rsidP="00354887">
            <w:pPr>
              <w:pStyle w:val="TAL"/>
            </w:pPr>
            <w:r w:rsidRPr="00C31E24">
              <w:rPr>
                <w:color w:val="000000"/>
              </w:rPr>
              <w:t xml:space="preserve">EXCEPTION: The E-UTRA/EPC actions which are related to the </w:t>
            </w:r>
            <w:r w:rsidRPr="00C31E24">
              <w:rPr>
                <w:rFonts w:cs="Arial"/>
                <w:szCs w:val="18"/>
              </w:rPr>
              <w:t>MCVIDEO</w:t>
            </w:r>
            <w:r w:rsidRPr="00C31E24">
              <w:rPr>
                <w:color w:val="000000"/>
              </w:rPr>
              <w:t xml:space="preserve"> call establishment are described in TS 36.579-1 [2], </w:t>
            </w:r>
            <w:r w:rsidRPr="00C31E24">
              <w:t>subclause 5.4.3A 'Generic Test Procedure for MCVideo CO communication in E-UTRA'. The test sequence below shows only the MCVideo relevant messages exchanged.</w:t>
            </w:r>
          </w:p>
        </w:tc>
        <w:tc>
          <w:tcPr>
            <w:tcW w:w="709" w:type="dxa"/>
            <w:shd w:val="clear" w:color="auto" w:fill="auto"/>
          </w:tcPr>
          <w:p w14:paraId="59FE01F6"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2977" w:type="dxa"/>
            <w:shd w:val="clear" w:color="auto" w:fill="auto"/>
          </w:tcPr>
          <w:p w14:paraId="009E1A81" w14:textId="77777777" w:rsidR="00784A32" w:rsidRPr="00C31E24" w:rsidRDefault="00784A32" w:rsidP="00354887">
            <w:pPr>
              <w:pStyle w:val="TAL"/>
              <w:keepNext w:val="0"/>
              <w:keepLines w:val="0"/>
              <w:widowControl w:val="0"/>
              <w:rPr>
                <w:rFonts w:eastAsia="Calibri"/>
              </w:rPr>
            </w:pPr>
            <w:r w:rsidRPr="00C31E24">
              <w:rPr>
                <w:rFonts w:eastAsia="Calibri"/>
              </w:rPr>
              <w:t>-</w:t>
            </w:r>
          </w:p>
        </w:tc>
        <w:tc>
          <w:tcPr>
            <w:tcW w:w="567" w:type="dxa"/>
            <w:shd w:val="clear" w:color="auto" w:fill="auto"/>
          </w:tcPr>
          <w:p w14:paraId="4C6B7C10"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52834A4E"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3ADB9FBA" w14:textId="77777777" w:rsidTr="00537B2A">
        <w:trPr>
          <w:gridAfter w:val="1"/>
          <w:wAfter w:w="113" w:type="dxa"/>
        </w:trPr>
        <w:tc>
          <w:tcPr>
            <w:tcW w:w="692" w:type="dxa"/>
            <w:gridSpan w:val="2"/>
            <w:shd w:val="clear" w:color="auto" w:fill="auto"/>
          </w:tcPr>
          <w:p w14:paraId="0322982E" w14:textId="77777777" w:rsidR="00784A32" w:rsidRPr="00C31E24" w:rsidRDefault="00784A32" w:rsidP="00354887">
            <w:pPr>
              <w:pStyle w:val="TAC"/>
              <w:keepNext w:val="0"/>
              <w:keepLines w:val="0"/>
              <w:widowControl w:val="0"/>
              <w:rPr>
                <w:rFonts w:eastAsia="Calibri"/>
              </w:rPr>
            </w:pPr>
            <w:r w:rsidRPr="00C31E24">
              <w:rPr>
                <w:rFonts w:eastAsia="Calibri"/>
              </w:rPr>
              <w:t>2</w:t>
            </w:r>
          </w:p>
        </w:tc>
        <w:tc>
          <w:tcPr>
            <w:tcW w:w="3925" w:type="dxa"/>
            <w:shd w:val="clear" w:color="auto" w:fill="auto"/>
          </w:tcPr>
          <w:p w14:paraId="6134D37B" w14:textId="0F6F4A77" w:rsidR="00784A32" w:rsidRPr="00C31E24" w:rsidRDefault="00784A32" w:rsidP="00354887">
            <w:pPr>
              <w:pStyle w:val="TAL"/>
              <w:keepNext w:val="0"/>
              <w:keepLines w:val="0"/>
              <w:widowControl w:val="0"/>
              <w:rPr>
                <w:rFonts w:eastAsia="Calibri"/>
              </w:rPr>
            </w:pPr>
            <w:r w:rsidRPr="00C31E24">
              <w:rPr>
                <w:rFonts w:eastAsia="Calibri"/>
              </w:rPr>
              <w:t xml:space="preserve">Check: Does the UE (MCVideo </w:t>
            </w:r>
            <w:r w:rsidR="001B7F04" w:rsidRPr="00C31E24">
              <w:rPr>
                <w:rFonts w:eastAsia="Calibri"/>
              </w:rPr>
              <w:t>C</w:t>
            </w:r>
            <w:r w:rsidRPr="00C31E24">
              <w:rPr>
                <w:rFonts w:eastAsia="Calibri"/>
              </w:rPr>
              <w:t>lient) send an initial SIP INVITE requesting the establishment of an MCVideo On-demand Pre-arranged Group Call, Automatic Commencement Mode, with implicit Transmission Control?</w:t>
            </w:r>
          </w:p>
        </w:tc>
        <w:tc>
          <w:tcPr>
            <w:tcW w:w="709" w:type="dxa"/>
            <w:shd w:val="clear" w:color="auto" w:fill="auto"/>
          </w:tcPr>
          <w:p w14:paraId="42A20D6C" w14:textId="77777777" w:rsidR="00784A32" w:rsidRPr="00C31E24" w:rsidRDefault="00784A32" w:rsidP="00354887">
            <w:pPr>
              <w:pStyle w:val="TAC"/>
              <w:keepNext w:val="0"/>
              <w:keepLines w:val="0"/>
              <w:widowControl w:val="0"/>
              <w:rPr>
                <w:rFonts w:eastAsia="Calibri"/>
              </w:rPr>
            </w:pPr>
            <w:r w:rsidRPr="00C31E24">
              <w:rPr>
                <w:rFonts w:eastAsia="Calibri"/>
              </w:rPr>
              <w:t>--&gt;</w:t>
            </w:r>
          </w:p>
        </w:tc>
        <w:tc>
          <w:tcPr>
            <w:tcW w:w="2977" w:type="dxa"/>
            <w:shd w:val="clear" w:color="auto" w:fill="auto"/>
          </w:tcPr>
          <w:p w14:paraId="5DE9BCC1" w14:textId="77777777" w:rsidR="00784A32" w:rsidRPr="00C31E24" w:rsidRDefault="00784A32" w:rsidP="00354887">
            <w:pPr>
              <w:pStyle w:val="TAL"/>
              <w:keepNext w:val="0"/>
              <w:keepLines w:val="0"/>
              <w:widowControl w:val="0"/>
              <w:rPr>
                <w:rFonts w:eastAsia="Calibri"/>
              </w:rPr>
            </w:pPr>
            <w:r w:rsidRPr="00C31E24">
              <w:rPr>
                <w:rFonts w:eastAsia="Calibri"/>
              </w:rPr>
              <w:t>SIP INVITE</w:t>
            </w:r>
          </w:p>
        </w:tc>
        <w:tc>
          <w:tcPr>
            <w:tcW w:w="567" w:type="dxa"/>
            <w:shd w:val="clear" w:color="auto" w:fill="auto"/>
          </w:tcPr>
          <w:p w14:paraId="6AFB0DC1"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1</w:t>
            </w:r>
          </w:p>
        </w:tc>
        <w:tc>
          <w:tcPr>
            <w:tcW w:w="892" w:type="dxa"/>
            <w:shd w:val="clear" w:color="auto" w:fill="auto"/>
          </w:tcPr>
          <w:p w14:paraId="3C4B968E"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4BE5A381" w14:textId="77777777" w:rsidTr="00537B2A">
        <w:trPr>
          <w:gridAfter w:val="1"/>
          <w:wAfter w:w="113" w:type="dxa"/>
        </w:trPr>
        <w:tc>
          <w:tcPr>
            <w:tcW w:w="692" w:type="dxa"/>
            <w:gridSpan w:val="2"/>
            <w:shd w:val="clear" w:color="auto" w:fill="auto"/>
          </w:tcPr>
          <w:p w14:paraId="168B69C1"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3</w:t>
            </w:r>
          </w:p>
        </w:tc>
        <w:tc>
          <w:tcPr>
            <w:tcW w:w="3925" w:type="dxa"/>
            <w:shd w:val="clear" w:color="auto" w:fill="auto"/>
          </w:tcPr>
          <w:p w14:paraId="7D64DA04" w14:textId="155DB9C2" w:rsidR="00784A32" w:rsidRPr="00C31E24" w:rsidRDefault="00784A32" w:rsidP="00354887">
            <w:pPr>
              <w:pStyle w:val="TAL"/>
              <w:keepNext w:val="0"/>
              <w:keepLines w:val="0"/>
              <w:widowControl w:val="0"/>
              <w:rPr>
                <w:rFonts w:eastAsia="Calibri"/>
              </w:rPr>
            </w:pPr>
            <w:r w:rsidRPr="00C31E24">
              <w:rPr>
                <w:rFonts w:eastAsia="Calibri"/>
              </w:rPr>
              <w:t xml:space="preserve">The SS (MCVideo Server) responds to the UE </w:t>
            </w:r>
            <w:r w:rsidR="001B7F04" w:rsidRPr="00C31E24">
              <w:rPr>
                <w:rFonts w:eastAsia="Calibri"/>
              </w:rPr>
              <w:t xml:space="preserve">(MCVideo Client) </w:t>
            </w:r>
            <w:r w:rsidRPr="00C31E24">
              <w:rPr>
                <w:rFonts w:eastAsia="Calibri"/>
              </w:rPr>
              <w:t>with a SIP 100 (Trying) message.</w:t>
            </w:r>
          </w:p>
        </w:tc>
        <w:tc>
          <w:tcPr>
            <w:tcW w:w="709" w:type="dxa"/>
            <w:shd w:val="clear" w:color="auto" w:fill="auto"/>
          </w:tcPr>
          <w:p w14:paraId="210CC18B"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0169AF2B" w14:textId="77777777" w:rsidR="00784A32" w:rsidRPr="00C31E24" w:rsidRDefault="00784A32" w:rsidP="00354887">
            <w:pPr>
              <w:pStyle w:val="TAL"/>
              <w:keepNext w:val="0"/>
              <w:keepLines w:val="0"/>
              <w:widowControl w:val="0"/>
              <w:rPr>
                <w:rFonts w:eastAsia="Calibri"/>
              </w:rPr>
            </w:pPr>
            <w:r w:rsidRPr="00C31E24">
              <w:rPr>
                <w:rFonts w:eastAsia="Calibri"/>
              </w:rPr>
              <w:t>SIP 100 (Trying)</w:t>
            </w:r>
          </w:p>
        </w:tc>
        <w:tc>
          <w:tcPr>
            <w:tcW w:w="567" w:type="dxa"/>
            <w:shd w:val="clear" w:color="auto" w:fill="auto"/>
          </w:tcPr>
          <w:p w14:paraId="4E71A48A"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78C22A82"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596F0264" w14:textId="77777777" w:rsidTr="00537B2A">
        <w:trPr>
          <w:gridAfter w:val="1"/>
          <w:wAfter w:w="113" w:type="dxa"/>
        </w:trPr>
        <w:tc>
          <w:tcPr>
            <w:tcW w:w="692" w:type="dxa"/>
            <w:gridSpan w:val="2"/>
            <w:shd w:val="clear" w:color="auto" w:fill="auto"/>
          </w:tcPr>
          <w:p w14:paraId="43BE6374" w14:textId="77777777" w:rsidR="00784A32" w:rsidRPr="00C31E24" w:rsidRDefault="00784A32" w:rsidP="00354887">
            <w:pPr>
              <w:pStyle w:val="TAC"/>
              <w:keepNext w:val="0"/>
              <w:keepLines w:val="0"/>
              <w:widowControl w:val="0"/>
              <w:rPr>
                <w:rFonts w:eastAsia="Calibri"/>
              </w:rPr>
            </w:pPr>
            <w:r w:rsidRPr="00C31E24">
              <w:rPr>
                <w:rFonts w:eastAsia="Calibri"/>
                <w:szCs w:val="22"/>
              </w:rPr>
              <w:t>4</w:t>
            </w:r>
          </w:p>
        </w:tc>
        <w:tc>
          <w:tcPr>
            <w:tcW w:w="3925" w:type="dxa"/>
            <w:shd w:val="clear" w:color="auto" w:fill="auto"/>
          </w:tcPr>
          <w:p w14:paraId="79FA3FF0" w14:textId="076218B2" w:rsidR="00784A32" w:rsidRPr="00C31E24" w:rsidRDefault="00784A32" w:rsidP="00354887">
            <w:pPr>
              <w:pStyle w:val="TAL"/>
              <w:keepNext w:val="0"/>
              <w:keepLines w:val="0"/>
              <w:widowControl w:val="0"/>
              <w:rPr>
                <w:rFonts w:eastAsia="Calibri"/>
              </w:rPr>
            </w:pPr>
            <w:r w:rsidRPr="00C31E24">
              <w:rPr>
                <w:rFonts w:eastAsia="Calibri"/>
              </w:rPr>
              <w:t>The SS (MCVideo Server) sends a SIP 200 (OK) message to the UE (MCVideo Client), indicating that it has accepted the SIP INVITE request from the UE</w:t>
            </w:r>
            <w:r w:rsidR="001B7F04" w:rsidRPr="00C31E24">
              <w:rPr>
                <w:rFonts w:eastAsia="Calibri"/>
              </w:rPr>
              <w:t xml:space="preserve"> (MCVideo Client)</w:t>
            </w:r>
            <w:r w:rsidRPr="00C31E24">
              <w:rPr>
                <w:rFonts w:eastAsia="Calibri"/>
              </w:rPr>
              <w:t>.</w:t>
            </w:r>
          </w:p>
        </w:tc>
        <w:tc>
          <w:tcPr>
            <w:tcW w:w="709" w:type="dxa"/>
            <w:shd w:val="clear" w:color="auto" w:fill="auto"/>
          </w:tcPr>
          <w:p w14:paraId="1073E27C"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48C4721C" w14:textId="77777777" w:rsidR="00784A32" w:rsidRPr="00C31E24" w:rsidRDefault="00784A32" w:rsidP="00354887">
            <w:pPr>
              <w:pStyle w:val="TAL"/>
              <w:keepNext w:val="0"/>
              <w:keepLines w:val="0"/>
              <w:widowControl w:val="0"/>
              <w:rPr>
                <w:rFonts w:eastAsia="Calibri"/>
              </w:rPr>
            </w:pPr>
            <w:r w:rsidRPr="00C31E24">
              <w:rPr>
                <w:rFonts w:eastAsia="Calibri"/>
              </w:rPr>
              <w:t>SIP 200 (OK)</w:t>
            </w:r>
          </w:p>
        </w:tc>
        <w:tc>
          <w:tcPr>
            <w:tcW w:w="567" w:type="dxa"/>
            <w:shd w:val="clear" w:color="auto" w:fill="auto"/>
          </w:tcPr>
          <w:p w14:paraId="335A6574"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2DF2DF58"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41FD3713" w14:textId="77777777" w:rsidTr="00537B2A">
        <w:trPr>
          <w:gridAfter w:val="1"/>
          <w:wAfter w:w="113" w:type="dxa"/>
          <w:trHeight w:val="467"/>
        </w:trPr>
        <w:tc>
          <w:tcPr>
            <w:tcW w:w="692" w:type="dxa"/>
            <w:gridSpan w:val="2"/>
            <w:shd w:val="clear" w:color="auto" w:fill="auto"/>
          </w:tcPr>
          <w:p w14:paraId="12BBA4DA"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5</w:t>
            </w:r>
          </w:p>
        </w:tc>
        <w:tc>
          <w:tcPr>
            <w:tcW w:w="3925" w:type="dxa"/>
            <w:shd w:val="clear" w:color="auto" w:fill="auto"/>
          </w:tcPr>
          <w:p w14:paraId="43AFEF99" w14:textId="0C1E1D87" w:rsidR="00784A32" w:rsidRPr="00C31E24" w:rsidRDefault="001B7F04" w:rsidP="00354887">
            <w:pPr>
              <w:pStyle w:val="TAL"/>
              <w:keepNext w:val="0"/>
              <w:keepLines w:val="0"/>
              <w:widowControl w:val="0"/>
              <w:rPr>
                <w:rFonts w:eastAsia="Calibri"/>
              </w:rPr>
            </w:pPr>
            <w:r w:rsidRPr="00C31E24">
              <w:rPr>
                <w:rFonts w:eastAsia="Calibri"/>
              </w:rPr>
              <w:t>Check: Does t</w:t>
            </w:r>
            <w:r w:rsidR="00784A32" w:rsidRPr="00C31E24">
              <w:rPr>
                <w:rFonts w:eastAsia="Calibri"/>
              </w:rPr>
              <w:t>he UE (MCVideo Client) send an acknowledgement to the SS (MCVideo Server</w:t>
            </w:r>
            <w:r w:rsidRPr="00C31E24">
              <w:rPr>
                <w:rFonts w:eastAsia="Calibri"/>
              </w:rPr>
              <w:t>)?</w:t>
            </w:r>
          </w:p>
        </w:tc>
        <w:tc>
          <w:tcPr>
            <w:tcW w:w="709" w:type="dxa"/>
            <w:shd w:val="clear" w:color="auto" w:fill="auto"/>
          </w:tcPr>
          <w:p w14:paraId="4F87A775"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--&gt;</w:t>
            </w:r>
          </w:p>
        </w:tc>
        <w:tc>
          <w:tcPr>
            <w:tcW w:w="2977" w:type="dxa"/>
            <w:shd w:val="clear" w:color="auto" w:fill="auto"/>
          </w:tcPr>
          <w:p w14:paraId="22301C68" w14:textId="77777777" w:rsidR="00784A32" w:rsidRPr="00C31E24" w:rsidRDefault="00784A32" w:rsidP="00354887">
            <w:pPr>
              <w:pStyle w:val="TAL"/>
              <w:keepNext w:val="0"/>
              <w:keepLines w:val="0"/>
              <w:widowControl w:val="0"/>
              <w:rPr>
                <w:rFonts w:eastAsia="Calibri"/>
              </w:rPr>
            </w:pPr>
            <w:r w:rsidRPr="00C31E24">
              <w:rPr>
                <w:rFonts w:eastAsia="Calibri"/>
              </w:rPr>
              <w:t>SIP ACK</w:t>
            </w:r>
          </w:p>
        </w:tc>
        <w:tc>
          <w:tcPr>
            <w:tcW w:w="567" w:type="dxa"/>
            <w:shd w:val="clear" w:color="auto" w:fill="auto"/>
          </w:tcPr>
          <w:p w14:paraId="2ABE80A6" w14:textId="7A5F7053" w:rsidR="00784A32" w:rsidRPr="00C31E24" w:rsidRDefault="001B7F04" w:rsidP="00354887">
            <w:pPr>
              <w:pStyle w:val="TAC"/>
              <w:keepNext w:val="0"/>
              <w:keepLines w:val="0"/>
              <w:widowControl w:val="0"/>
              <w:rPr>
                <w:rFonts w:eastAsia="Calibri"/>
                <w:szCs w:val="22"/>
              </w:rPr>
            </w:pPr>
            <w:r w:rsidRPr="00C31E24">
              <w:rPr>
                <w:rFonts w:eastAsia="Calibri"/>
                <w:szCs w:val="22"/>
              </w:rPr>
              <w:t>1</w:t>
            </w:r>
          </w:p>
        </w:tc>
        <w:tc>
          <w:tcPr>
            <w:tcW w:w="892" w:type="dxa"/>
            <w:shd w:val="clear" w:color="auto" w:fill="auto"/>
          </w:tcPr>
          <w:p w14:paraId="695A22FD" w14:textId="3A650767" w:rsidR="00784A32" w:rsidRPr="00C31E24" w:rsidRDefault="001B7F04" w:rsidP="00354887">
            <w:pPr>
              <w:pStyle w:val="TAC"/>
              <w:keepNext w:val="0"/>
              <w:keepLines w:val="0"/>
              <w:widowControl w:val="0"/>
              <w:rPr>
                <w:rFonts w:eastAsia="Calibri"/>
                <w:szCs w:val="22"/>
              </w:rPr>
            </w:pPr>
            <w:r w:rsidRPr="00C31E24">
              <w:rPr>
                <w:rFonts w:eastAsia="Calibri"/>
                <w:szCs w:val="22"/>
              </w:rPr>
              <w:t>P</w:t>
            </w:r>
          </w:p>
        </w:tc>
      </w:tr>
      <w:tr w:rsidR="00784A32" w:rsidRPr="00C31E24" w14:paraId="1A942E2B" w14:textId="77777777" w:rsidTr="00537B2A">
        <w:trPr>
          <w:gridAfter w:val="1"/>
          <w:wAfter w:w="113" w:type="dxa"/>
          <w:trHeight w:val="467"/>
        </w:trPr>
        <w:tc>
          <w:tcPr>
            <w:tcW w:w="692" w:type="dxa"/>
            <w:gridSpan w:val="2"/>
            <w:shd w:val="clear" w:color="auto" w:fill="auto"/>
          </w:tcPr>
          <w:p w14:paraId="2A36B4B6"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6</w:t>
            </w:r>
          </w:p>
        </w:tc>
        <w:tc>
          <w:tcPr>
            <w:tcW w:w="3925" w:type="dxa"/>
            <w:shd w:val="clear" w:color="auto" w:fill="auto"/>
          </w:tcPr>
          <w:p w14:paraId="0FBF77AC" w14:textId="77777777" w:rsidR="00784A32" w:rsidRPr="00C31E24" w:rsidRDefault="00784A32" w:rsidP="00354887">
            <w:pPr>
              <w:pStyle w:val="TAL"/>
              <w:keepNext w:val="0"/>
              <w:keepLines w:val="0"/>
              <w:widowControl w:val="0"/>
              <w:rPr>
                <w:rFonts w:eastAsia="Calibri"/>
              </w:rPr>
            </w:pPr>
            <w:r w:rsidRPr="00C31E24">
              <w:rPr>
                <w:rFonts w:eastAsia="Calibri"/>
              </w:rPr>
              <w:t>The SS (MCVideo Server) sends a Transmission Granted message to the UE (MCVideo Client).</w:t>
            </w:r>
          </w:p>
        </w:tc>
        <w:tc>
          <w:tcPr>
            <w:tcW w:w="709" w:type="dxa"/>
            <w:shd w:val="clear" w:color="auto" w:fill="auto"/>
          </w:tcPr>
          <w:p w14:paraId="3F5EB4E3"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2F4E332B" w14:textId="77777777" w:rsidR="00784A32" w:rsidRPr="00C31E24" w:rsidRDefault="00784A32" w:rsidP="00354887">
            <w:pPr>
              <w:pStyle w:val="TAL"/>
              <w:keepNext w:val="0"/>
              <w:keepLines w:val="0"/>
              <w:widowControl w:val="0"/>
              <w:rPr>
                <w:rFonts w:eastAsia="Calibri"/>
              </w:rPr>
            </w:pPr>
            <w:r w:rsidRPr="00C31E24">
              <w:rPr>
                <w:rFonts w:eastAsia="Calibri"/>
              </w:rPr>
              <w:t>Transmission Granted</w:t>
            </w:r>
          </w:p>
        </w:tc>
        <w:tc>
          <w:tcPr>
            <w:tcW w:w="567" w:type="dxa"/>
            <w:shd w:val="clear" w:color="auto" w:fill="auto"/>
          </w:tcPr>
          <w:p w14:paraId="660DD621"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3BDCA434"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3E784B97" w14:textId="77777777" w:rsidTr="00537B2A">
        <w:trPr>
          <w:gridAfter w:val="1"/>
          <w:wAfter w:w="113" w:type="dxa"/>
          <w:trHeight w:val="467"/>
        </w:trPr>
        <w:tc>
          <w:tcPr>
            <w:tcW w:w="692" w:type="dxa"/>
            <w:gridSpan w:val="2"/>
            <w:shd w:val="clear" w:color="auto" w:fill="auto"/>
          </w:tcPr>
          <w:p w14:paraId="41BBE1D7"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7</w:t>
            </w:r>
          </w:p>
        </w:tc>
        <w:tc>
          <w:tcPr>
            <w:tcW w:w="3925" w:type="dxa"/>
            <w:shd w:val="clear" w:color="auto" w:fill="auto"/>
          </w:tcPr>
          <w:p w14:paraId="5FD3D41D" w14:textId="77777777" w:rsidR="00784A32" w:rsidRPr="00C31E24" w:rsidRDefault="00784A32" w:rsidP="00354887">
            <w:pPr>
              <w:pStyle w:val="TAL"/>
              <w:keepNext w:val="0"/>
              <w:keepLines w:val="0"/>
              <w:widowControl w:val="0"/>
              <w:rPr>
                <w:rFonts w:eastAsia="Calibri"/>
              </w:rPr>
            </w:pPr>
            <w:r w:rsidRPr="00C31E24">
              <w:rPr>
                <w:rFonts w:eastAsia="Calibri"/>
              </w:rPr>
              <w:t>Check: Does the UE (MCVideo Client) send a Transmission Control ACK in response to Transmission Granted message from the SS (MCVideo Server)?</w:t>
            </w:r>
          </w:p>
        </w:tc>
        <w:tc>
          <w:tcPr>
            <w:tcW w:w="709" w:type="dxa"/>
            <w:shd w:val="clear" w:color="auto" w:fill="auto"/>
          </w:tcPr>
          <w:p w14:paraId="5C7D42A9"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--&gt;</w:t>
            </w:r>
          </w:p>
        </w:tc>
        <w:tc>
          <w:tcPr>
            <w:tcW w:w="2977" w:type="dxa"/>
            <w:shd w:val="clear" w:color="auto" w:fill="auto"/>
          </w:tcPr>
          <w:p w14:paraId="4C733D56" w14:textId="77777777" w:rsidR="00784A32" w:rsidRPr="00C31E24" w:rsidRDefault="00784A32" w:rsidP="00354887">
            <w:pPr>
              <w:pStyle w:val="TAL"/>
              <w:keepNext w:val="0"/>
              <w:keepLines w:val="0"/>
              <w:widowControl w:val="0"/>
              <w:rPr>
                <w:rFonts w:eastAsia="Calibri"/>
              </w:rPr>
            </w:pPr>
            <w:r w:rsidRPr="00C31E24">
              <w:rPr>
                <w:rFonts w:eastAsia="Calibri"/>
              </w:rPr>
              <w:t>Transmission Control ACK</w:t>
            </w:r>
          </w:p>
        </w:tc>
        <w:tc>
          <w:tcPr>
            <w:tcW w:w="567" w:type="dxa"/>
            <w:shd w:val="clear" w:color="auto" w:fill="auto"/>
          </w:tcPr>
          <w:p w14:paraId="7C04F450"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2</w:t>
            </w:r>
          </w:p>
        </w:tc>
        <w:tc>
          <w:tcPr>
            <w:tcW w:w="892" w:type="dxa"/>
            <w:shd w:val="clear" w:color="auto" w:fill="auto"/>
          </w:tcPr>
          <w:p w14:paraId="651DACBA"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189FA79F" w14:textId="77777777" w:rsidTr="00537B2A">
        <w:trPr>
          <w:gridAfter w:val="1"/>
          <w:wAfter w:w="113" w:type="dxa"/>
        </w:trPr>
        <w:tc>
          <w:tcPr>
            <w:tcW w:w="692" w:type="dxa"/>
            <w:gridSpan w:val="2"/>
            <w:shd w:val="clear" w:color="auto" w:fill="auto"/>
          </w:tcPr>
          <w:p w14:paraId="27F8A88A" w14:textId="77777777" w:rsidR="00784A32" w:rsidRPr="00C31E24" w:rsidRDefault="00784A32" w:rsidP="00354887">
            <w:pPr>
              <w:pStyle w:val="TAC"/>
              <w:keepNext w:val="0"/>
              <w:keepLines w:val="0"/>
              <w:widowControl w:val="0"/>
              <w:rPr>
                <w:rFonts w:eastAsia="Calibri"/>
                <w:szCs w:val="18"/>
              </w:rPr>
            </w:pPr>
            <w:r w:rsidRPr="00C31E24">
              <w:rPr>
                <w:rFonts w:eastAsia="Calibri"/>
                <w:szCs w:val="18"/>
              </w:rPr>
              <w:t>8</w:t>
            </w:r>
          </w:p>
        </w:tc>
        <w:tc>
          <w:tcPr>
            <w:tcW w:w="3925" w:type="dxa"/>
            <w:shd w:val="clear" w:color="auto" w:fill="auto"/>
          </w:tcPr>
          <w:p w14:paraId="096670F5" w14:textId="77777777" w:rsidR="00784A32" w:rsidRPr="00C31E24" w:rsidRDefault="00784A32" w:rsidP="00354887">
            <w:pPr>
              <w:pStyle w:val="TAL"/>
            </w:pPr>
            <w:r w:rsidRPr="00C31E24">
              <w:t>Check: Does the UE (MCVideo Client provide transmission granted notification to the MCVideo User?</w:t>
            </w:r>
          </w:p>
          <w:p w14:paraId="3A080AAC" w14:textId="7CB775A2" w:rsidR="00784A32" w:rsidRPr="00C31E24" w:rsidRDefault="001B7F04" w:rsidP="00354887">
            <w:pPr>
              <w:pStyle w:val="TAL"/>
              <w:keepNext w:val="0"/>
              <w:keepLines w:val="0"/>
              <w:widowControl w:val="0"/>
              <w:rPr>
                <w:rFonts w:eastAsia="Calibri"/>
                <w:szCs w:val="18"/>
              </w:rPr>
            </w:pPr>
            <w:r w:rsidRPr="00C31E24">
              <w:rPr>
                <w:rFonts w:eastAsia="Calibri"/>
                <w:szCs w:val="18"/>
              </w:rPr>
              <w:t>(</w:t>
            </w:r>
            <w:r w:rsidR="00784A32" w:rsidRPr="00C31E24">
              <w:rPr>
                <w:rFonts w:eastAsia="Calibri"/>
                <w:szCs w:val="18"/>
              </w:rPr>
              <w:t>NOTE</w:t>
            </w:r>
            <w:r w:rsidRPr="00C31E24">
              <w:rPr>
                <w:rFonts w:eastAsia="Calibri"/>
                <w:szCs w:val="18"/>
              </w:rPr>
              <w:t xml:space="preserve"> 1) </w:t>
            </w:r>
          </w:p>
        </w:tc>
        <w:tc>
          <w:tcPr>
            <w:tcW w:w="709" w:type="dxa"/>
            <w:shd w:val="clear" w:color="auto" w:fill="auto"/>
          </w:tcPr>
          <w:p w14:paraId="618E2DA4" w14:textId="77777777" w:rsidR="00784A32" w:rsidRPr="00C31E24" w:rsidRDefault="00784A32" w:rsidP="00354887">
            <w:pPr>
              <w:pStyle w:val="TAC"/>
              <w:keepNext w:val="0"/>
              <w:keepLines w:val="0"/>
              <w:widowControl w:val="0"/>
              <w:rPr>
                <w:rFonts w:eastAsia="Calibri"/>
                <w:szCs w:val="18"/>
              </w:rPr>
            </w:pPr>
            <w:r w:rsidRPr="00C31E24">
              <w:rPr>
                <w:rFonts w:eastAsia="Calibri"/>
                <w:szCs w:val="18"/>
              </w:rPr>
              <w:t>-</w:t>
            </w:r>
          </w:p>
        </w:tc>
        <w:tc>
          <w:tcPr>
            <w:tcW w:w="2977" w:type="dxa"/>
            <w:shd w:val="clear" w:color="auto" w:fill="auto"/>
          </w:tcPr>
          <w:p w14:paraId="2679DF85" w14:textId="77777777" w:rsidR="00784A32" w:rsidRPr="00C31E24" w:rsidRDefault="00784A32" w:rsidP="00354887">
            <w:pPr>
              <w:pStyle w:val="TAL"/>
              <w:keepNext w:val="0"/>
              <w:keepLines w:val="0"/>
              <w:widowControl w:val="0"/>
              <w:rPr>
                <w:rFonts w:eastAsia="Calibri"/>
                <w:szCs w:val="18"/>
              </w:rPr>
            </w:pPr>
            <w:r w:rsidRPr="00C31E24">
              <w:rPr>
                <w:rFonts w:eastAsia="Calibri"/>
                <w:szCs w:val="18"/>
              </w:rPr>
              <w:t>-</w:t>
            </w:r>
          </w:p>
        </w:tc>
        <w:tc>
          <w:tcPr>
            <w:tcW w:w="567" w:type="dxa"/>
            <w:shd w:val="clear" w:color="auto" w:fill="auto"/>
          </w:tcPr>
          <w:p w14:paraId="2C80BD38" w14:textId="77777777" w:rsidR="00784A32" w:rsidRPr="00C31E24" w:rsidRDefault="00784A32" w:rsidP="00354887">
            <w:pPr>
              <w:pStyle w:val="TAC"/>
              <w:keepNext w:val="0"/>
              <w:keepLines w:val="0"/>
              <w:widowControl w:val="0"/>
              <w:rPr>
                <w:rFonts w:eastAsia="Calibri"/>
                <w:szCs w:val="18"/>
              </w:rPr>
            </w:pPr>
            <w:r w:rsidRPr="00C31E24">
              <w:rPr>
                <w:rFonts w:eastAsia="Calibri"/>
                <w:szCs w:val="18"/>
              </w:rPr>
              <w:t>1</w:t>
            </w:r>
          </w:p>
        </w:tc>
        <w:tc>
          <w:tcPr>
            <w:tcW w:w="892" w:type="dxa"/>
            <w:shd w:val="clear" w:color="auto" w:fill="auto"/>
          </w:tcPr>
          <w:p w14:paraId="61E7E742" w14:textId="77777777" w:rsidR="00784A32" w:rsidRPr="00C31E24" w:rsidRDefault="00784A32" w:rsidP="00354887">
            <w:pPr>
              <w:pStyle w:val="TAC"/>
              <w:keepNext w:val="0"/>
              <w:keepLines w:val="0"/>
              <w:widowControl w:val="0"/>
              <w:rPr>
                <w:rFonts w:eastAsia="Calibri"/>
                <w:szCs w:val="18"/>
              </w:rPr>
            </w:pPr>
            <w:r w:rsidRPr="00C31E24">
              <w:rPr>
                <w:rFonts w:eastAsia="Calibri"/>
                <w:szCs w:val="18"/>
              </w:rPr>
              <w:t>P</w:t>
            </w:r>
          </w:p>
        </w:tc>
      </w:tr>
      <w:tr w:rsidR="00784A32" w:rsidRPr="00C31E24" w14:paraId="1ABEEB1A" w14:textId="77777777" w:rsidTr="00537B2A">
        <w:trPr>
          <w:gridAfter w:val="1"/>
          <w:wAfter w:w="113" w:type="dxa"/>
        </w:trPr>
        <w:tc>
          <w:tcPr>
            <w:tcW w:w="692" w:type="dxa"/>
            <w:gridSpan w:val="2"/>
            <w:shd w:val="clear" w:color="auto" w:fill="auto"/>
          </w:tcPr>
          <w:p w14:paraId="3FEE2DAB" w14:textId="77777777" w:rsidR="00784A32" w:rsidRPr="00C31E24" w:rsidRDefault="00784A32" w:rsidP="00354887">
            <w:pPr>
              <w:pStyle w:val="TAC"/>
              <w:keepNext w:val="0"/>
              <w:keepLines w:val="0"/>
              <w:widowControl w:val="0"/>
              <w:rPr>
                <w:rFonts w:eastAsia="Calibri"/>
              </w:rPr>
            </w:pPr>
            <w:r w:rsidRPr="00C31E24">
              <w:rPr>
                <w:rFonts w:eastAsia="Calibri"/>
              </w:rPr>
              <w:t>9</w:t>
            </w:r>
          </w:p>
        </w:tc>
        <w:tc>
          <w:tcPr>
            <w:tcW w:w="3925" w:type="dxa"/>
            <w:shd w:val="clear" w:color="auto" w:fill="auto"/>
          </w:tcPr>
          <w:p w14:paraId="2F5AC7B9" w14:textId="2528D086" w:rsidR="00784A32" w:rsidRPr="00C31E24" w:rsidRDefault="00784A32" w:rsidP="00354887">
            <w:pPr>
              <w:pStyle w:val="TAL"/>
              <w:keepNext w:val="0"/>
              <w:keepLines w:val="0"/>
              <w:widowControl w:val="0"/>
            </w:pPr>
            <w:r w:rsidRPr="00C31E24">
              <w:rPr>
                <w:rFonts w:eastAsia="Calibri"/>
              </w:rPr>
              <w:t xml:space="preserve">Make the MCVideo User </w:t>
            </w:r>
            <w:r w:rsidR="001B7F04" w:rsidRPr="00C31E24">
              <w:rPr>
                <w:rFonts w:eastAsia="Calibri"/>
              </w:rPr>
              <w:t xml:space="preserve">request to </w:t>
            </w:r>
            <w:r w:rsidRPr="00C31E24">
              <w:rPr>
                <w:rFonts w:eastAsia="Calibri"/>
              </w:rPr>
              <w:t xml:space="preserve">upgrade the </w:t>
            </w:r>
            <w:r w:rsidRPr="00C31E24">
              <w:t>Pre-arranged Group Call to a MCVideo Emergency Group Call.</w:t>
            </w:r>
          </w:p>
          <w:p w14:paraId="48ACCC70" w14:textId="6C7D7AC9" w:rsidR="00784A32" w:rsidRPr="00C31E24" w:rsidRDefault="001B7F04" w:rsidP="00354887">
            <w:pPr>
              <w:pStyle w:val="TAL"/>
              <w:keepNext w:val="0"/>
              <w:keepLines w:val="0"/>
              <w:widowControl w:val="0"/>
              <w:rPr>
                <w:rFonts w:eastAsia="Calibri"/>
              </w:rPr>
            </w:pPr>
            <w:r w:rsidRPr="00C31E24">
              <w:rPr>
                <w:rFonts w:eastAsia="Calibri"/>
              </w:rPr>
              <w:t>(</w:t>
            </w:r>
            <w:r w:rsidR="00784A32" w:rsidRPr="00C31E24">
              <w:rPr>
                <w:rFonts w:eastAsia="Calibri"/>
              </w:rPr>
              <w:t>NOTE</w:t>
            </w:r>
            <w:r w:rsidRPr="00C31E24">
              <w:rPr>
                <w:rFonts w:eastAsia="Calibri"/>
              </w:rPr>
              <w:t xml:space="preserve"> 1)</w:t>
            </w:r>
          </w:p>
        </w:tc>
        <w:tc>
          <w:tcPr>
            <w:tcW w:w="709" w:type="dxa"/>
            <w:shd w:val="clear" w:color="auto" w:fill="auto"/>
          </w:tcPr>
          <w:p w14:paraId="282BC26D"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2977" w:type="dxa"/>
            <w:shd w:val="clear" w:color="auto" w:fill="auto"/>
          </w:tcPr>
          <w:p w14:paraId="31CE8BFE" w14:textId="77777777" w:rsidR="00784A32" w:rsidRPr="00C31E24" w:rsidRDefault="00784A32" w:rsidP="00354887">
            <w:pPr>
              <w:pStyle w:val="TAL"/>
              <w:keepNext w:val="0"/>
              <w:keepLines w:val="0"/>
              <w:widowControl w:val="0"/>
              <w:rPr>
                <w:rFonts w:eastAsia="Calibri"/>
              </w:rPr>
            </w:pPr>
            <w:r w:rsidRPr="00C31E24">
              <w:rPr>
                <w:rFonts w:eastAsia="Calibri"/>
              </w:rPr>
              <w:t>-</w:t>
            </w:r>
          </w:p>
        </w:tc>
        <w:tc>
          <w:tcPr>
            <w:tcW w:w="567" w:type="dxa"/>
            <w:shd w:val="clear" w:color="auto" w:fill="auto"/>
          </w:tcPr>
          <w:p w14:paraId="5BDD522F"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54A6B6C8"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71E8765C" w14:textId="77777777" w:rsidTr="00537B2A">
        <w:trPr>
          <w:gridAfter w:val="1"/>
          <w:wAfter w:w="113" w:type="dxa"/>
        </w:trPr>
        <w:tc>
          <w:tcPr>
            <w:tcW w:w="692" w:type="dxa"/>
            <w:gridSpan w:val="2"/>
            <w:shd w:val="clear" w:color="auto" w:fill="auto"/>
          </w:tcPr>
          <w:p w14:paraId="294E131F" w14:textId="77777777" w:rsidR="00784A32" w:rsidRPr="00C31E24" w:rsidRDefault="00784A32" w:rsidP="00354887">
            <w:pPr>
              <w:pStyle w:val="TAC"/>
              <w:keepNext w:val="0"/>
              <w:keepLines w:val="0"/>
              <w:widowControl w:val="0"/>
              <w:rPr>
                <w:rFonts w:eastAsia="Calibri"/>
              </w:rPr>
            </w:pPr>
            <w:r w:rsidRPr="00C31E24">
              <w:rPr>
                <w:rFonts w:eastAsia="Calibri"/>
              </w:rPr>
              <w:t>10</w:t>
            </w:r>
          </w:p>
        </w:tc>
        <w:tc>
          <w:tcPr>
            <w:tcW w:w="3925" w:type="dxa"/>
            <w:shd w:val="clear" w:color="auto" w:fill="auto"/>
          </w:tcPr>
          <w:p w14:paraId="33405B76" w14:textId="77777777" w:rsidR="00784A32" w:rsidRPr="00C31E24" w:rsidRDefault="00784A32" w:rsidP="00354887">
            <w:pPr>
              <w:pStyle w:val="TAL"/>
              <w:keepNext w:val="0"/>
              <w:keepLines w:val="0"/>
              <w:widowControl w:val="0"/>
              <w:rPr>
                <w:rFonts w:eastAsia="Calibri"/>
              </w:rPr>
            </w:pPr>
            <w:r w:rsidRPr="00C31E24">
              <w:rPr>
                <w:rFonts w:eastAsia="Calibri"/>
              </w:rPr>
              <w:t xml:space="preserve">Check: Does the UE (MCVideo Client) send a SIP re-INVITE message to </w:t>
            </w:r>
            <w:r w:rsidRPr="00C31E24">
              <w:t>upgrade the On-demand Pre-arranged Group Call to a MCVideo Emergency Group Call?</w:t>
            </w:r>
          </w:p>
        </w:tc>
        <w:tc>
          <w:tcPr>
            <w:tcW w:w="709" w:type="dxa"/>
            <w:shd w:val="clear" w:color="auto" w:fill="auto"/>
          </w:tcPr>
          <w:p w14:paraId="4701977B"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--&gt;</w:t>
            </w:r>
          </w:p>
        </w:tc>
        <w:tc>
          <w:tcPr>
            <w:tcW w:w="2977" w:type="dxa"/>
            <w:shd w:val="clear" w:color="auto" w:fill="auto"/>
          </w:tcPr>
          <w:p w14:paraId="231D2CD1" w14:textId="77777777" w:rsidR="00784A32" w:rsidRPr="00C31E24" w:rsidRDefault="00784A32" w:rsidP="00354887">
            <w:pPr>
              <w:pStyle w:val="TAL"/>
              <w:keepNext w:val="0"/>
              <w:keepLines w:val="0"/>
              <w:widowControl w:val="0"/>
              <w:rPr>
                <w:rFonts w:eastAsia="Calibri"/>
              </w:rPr>
            </w:pPr>
            <w:r w:rsidRPr="00C31E24">
              <w:rPr>
                <w:rFonts w:eastAsia="Calibri"/>
              </w:rPr>
              <w:t>SIP re-INVITE</w:t>
            </w:r>
          </w:p>
        </w:tc>
        <w:tc>
          <w:tcPr>
            <w:tcW w:w="567" w:type="dxa"/>
            <w:shd w:val="clear" w:color="auto" w:fill="auto"/>
          </w:tcPr>
          <w:p w14:paraId="314D0D51"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3</w:t>
            </w:r>
          </w:p>
        </w:tc>
        <w:tc>
          <w:tcPr>
            <w:tcW w:w="892" w:type="dxa"/>
            <w:shd w:val="clear" w:color="auto" w:fill="auto"/>
          </w:tcPr>
          <w:p w14:paraId="7404A986"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58364258" w14:textId="77777777" w:rsidTr="00537B2A">
        <w:trPr>
          <w:gridAfter w:val="1"/>
          <w:wAfter w:w="113" w:type="dxa"/>
        </w:trPr>
        <w:tc>
          <w:tcPr>
            <w:tcW w:w="692" w:type="dxa"/>
            <w:gridSpan w:val="2"/>
            <w:shd w:val="clear" w:color="auto" w:fill="auto"/>
          </w:tcPr>
          <w:p w14:paraId="7E118AD9" w14:textId="77777777" w:rsidR="00784A32" w:rsidRPr="00C31E24" w:rsidRDefault="00784A32" w:rsidP="00354887">
            <w:pPr>
              <w:pStyle w:val="TAC"/>
              <w:keepNext w:val="0"/>
              <w:keepLines w:val="0"/>
              <w:widowControl w:val="0"/>
              <w:rPr>
                <w:rFonts w:eastAsia="Calibri"/>
              </w:rPr>
            </w:pPr>
            <w:r w:rsidRPr="00C31E24">
              <w:rPr>
                <w:rFonts w:eastAsia="Calibri"/>
              </w:rPr>
              <w:t>11</w:t>
            </w:r>
          </w:p>
        </w:tc>
        <w:tc>
          <w:tcPr>
            <w:tcW w:w="3925" w:type="dxa"/>
            <w:shd w:val="clear" w:color="auto" w:fill="auto"/>
          </w:tcPr>
          <w:p w14:paraId="0208A889" w14:textId="77777777" w:rsidR="00784A32" w:rsidRPr="00C31E24" w:rsidRDefault="00784A32" w:rsidP="00354887">
            <w:pPr>
              <w:pStyle w:val="TAL"/>
              <w:keepNext w:val="0"/>
              <w:keepLines w:val="0"/>
              <w:widowControl w:val="0"/>
              <w:rPr>
                <w:rFonts w:eastAsia="Calibri"/>
              </w:rPr>
            </w:pPr>
            <w:r w:rsidRPr="00C31E24">
              <w:rPr>
                <w:rFonts w:eastAsia="Calibri"/>
              </w:rPr>
              <w:t>The SS (MCVideo Server) sends a SIP 100 (Trying) message to the UE (MCVideo Client).</w:t>
            </w:r>
          </w:p>
        </w:tc>
        <w:tc>
          <w:tcPr>
            <w:tcW w:w="709" w:type="dxa"/>
            <w:shd w:val="clear" w:color="auto" w:fill="auto"/>
          </w:tcPr>
          <w:p w14:paraId="2136536F"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3C2B7DA1" w14:textId="77777777" w:rsidR="00784A32" w:rsidRPr="00C31E24" w:rsidRDefault="00784A32" w:rsidP="00354887">
            <w:pPr>
              <w:pStyle w:val="TAL"/>
              <w:keepNext w:val="0"/>
              <w:keepLines w:val="0"/>
              <w:widowControl w:val="0"/>
              <w:rPr>
                <w:rFonts w:eastAsia="Calibri"/>
              </w:rPr>
            </w:pPr>
            <w:r w:rsidRPr="00C31E24">
              <w:rPr>
                <w:rFonts w:eastAsia="Calibri"/>
              </w:rPr>
              <w:t>SIP 100 (Trying)</w:t>
            </w:r>
          </w:p>
        </w:tc>
        <w:tc>
          <w:tcPr>
            <w:tcW w:w="567" w:type="dxa"/>
            <w:shd w:val="clear" w:color="auto" w:fill="auto"/>
          </w:tcPr>
          <w:p w14:paraId="6B7F4BB9"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0D88E7EE"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7182C7DC" w14:textId="77777777" w:rsidTr="00537B2A">
        <w:trPr>
          <w:gridAfter w:val="1"/>
          <w:wAfter w:w="113" w:type="dxa"/>
        </w:trPr>
        <w:tc>
          <w:tcPr>
            <w:tcW w:w="692" w:type="dxa"/>
            <w:gridSpan w:val="2"/>
            <w:shd w:val="clear" w:color="auto" w:fill="auto"/>
          </w:tcPr>
          <w:p w14:paraId="349BFC3E" w14:textId="77777777" w:rsidR="00784A32" w:rsidRPr="00C31E24" w:rsidRDefault="00784A32" w:rsidP="00354887">
            <w:pPr>
              <w:pStyle w:val="TAC"/>
              <w:keepNext w:val="0"/>
              <w:keepLines w:val="0"/>
              <w:widowControl w:val="0"/>
              <w:rPr>
                <w:rFonts w:eastAsia="Calibri"/>
              </w:rPr>
            </w:pPr>
            <w:r w:rsidRPr="00C31E24">
              <w:rPr>
                <w:rFonts w:eastAsia="Calibri"/>
              </w:rPr>
              <w:t>12</w:t>
            </w:r>
          </w:p>
        </w:tc>
        <w:tc>
          <w:tcPr>
            <w:tcW w:w="3925" w:type="dxa"/>
            <w:shd w:val="clear" w:color="auto" w:fill="auto"/>
          </w:tcPr>
          <w:p w14:paraId="5F289AEE" w14:textId="77777777" w:rsidR="00784A32" w:rsidRPr="00C31E24" w:rsidRDefault="00784A32" w:rsidP="00354887">
            <w:pPr>
              <w:pStyle w:val="TAL"/>
              <w:keepNext w:val="0"/>
              <w:keepLines w:val="0"/>
              <w:widowControl w:val="0"/>
              <w:rPr>
                <w:rFonts w:eastAsia="Calibri"/>
              </w:rPr>
            </w:pPr>
            <w:r w:rsidRPr="00C31E24">
              <w:rPr>
                <w:rFonts w:eastAsia="Calibri"/>
              </w:rPr>
              <w:t xml:space="preserve">The SS (MCVideo Server) sends </w:t>
            </w:r>
            <w:r w:rsidRPr="00C31E24">
              <w:t>a SIP 200 (OK) message to the UE (MCVideo Client).</w:t>
            </w:r>
          </w:p>
        </w:tc>
        <w:tc>
          <w:tcPr>
            <w:tcW w:w="709" w:type="dxa"/>
            <w:shd w:val="clear" w:color="auto" w:fill="auto"/>
          </w:tcPr>
          <w:p w14:paraId="33CC9672"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4AB4622A" w14:textId="77777777" w:rsidR="00784A32" w:rsidRPr="00C31E24" w:rsidRDefault="00784A32" w:rsidP="00354887">
            <w:pPr>
              <w:pStyle w:val="TAL"/>
              <w:keepNext w:val="0"/>
              <w:keepLines w:val="0"/>
              <w:widowControl w:val="0"/>
              <w:rPr>
                <w:rFonts w:eastAsia="Calibri"/>
              </w:rPr>
            </w:pPr>
            <w:r w:rsidRPr="00C31E24">
              <w:rPr>
                <w:rFonts w:eastAsia="Calibri"/>
              </w:rPr>
              <w:t>SIP 200 (OK)</w:t>
            </w:r>
          </w:p>
        </w:tc>
        <w:tc>
          <w:tcPr>
            <w:tcW w:w="567" w:type="dxa"/>
            <w:shd w:val="clear" w:color="auto" w:fill="auto"/>
          </w:tcPr>
          <w:p w14:paraId="0526BB6E"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39F11A17"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2D86A5F1" w14:textId="77777777" w:rsidTr="00537B2A">
        <w:trPr>
          <w:gridAfter w:val="1"/>
          <w:wAfter w:w="113" w:type="dxa"/>
        </w:trPr>
        <w:tc>
          <w:tcPr>
            <w:tcW w:w="692" w:type="dxa"/>
            <w:gridSpan w:val="2"/>
            <w:shd w:val="clear" w:color="auto" w:fill="auto"/>
          </w:tcPr>
          <w:p w14:paraId="413A2527" w14:textId="77777777" w:rsidR="00784A32" w:rsidRPr="00C31E24" w:rsidRDefault="00784A32" w:rsidP="00354887">
            <w:pPr>
              <w:pStyle w:val="TAC"/>
              <w:keepNext w:val="0"/>
              <w:keepLines w:val="0"/>
              <w:widowControl w:val="0"/>
              <w:rPr>
                <w:rFonts w:eastAsia="Calibri"/>
              </w:rPr>
            </w:pPr>
            <w:r w:rsidRPr="00C31E24">
              <w:rPr>
                <w:rFonts w:eastAsia="Calibri"/>
              </w:rPr>
              <w:t>13</w:t>
            </w:r>
          </w:p>
        </w:tc>
        <w:tc>
          <w:tcPr>
            <w:tcW w:w="3925" w:type="dxa"/>
            <w:shd w:val="clear" w:color="auto" w:fill="auto"/>
          </w:tcPr>
          <w:p w14:paraId="6EB02819" w14:textId="5AC8C311" w:rsidR="00784A32" w:rsidRPr="00C31E24" w:rsidRDefault="001B7F04" w:rsidP="00354887">
            <w:pPr>
              <w:pStyle w:val="TAL"/>
              <w:keepNext w:val="0"/>
              <w:keepLines w:val="0"/>
              <w:widowControl w:val="0"/>
              <w:rPr>
                <w:rFonts w:eastAsia="Calibri"/>
              </w:rPr>
            </w:pPr>
            <w:r w:rsidRPr="00C31E24">
              <w:rPr>
                <w:rFonts w:eastAsia="Calibri"/>
              </w:rPr>
              <w:t>Check: Does t</w:t>
            </w:r>
            <w:r w:rsidR="00784A32" w:rsidRPr="00C31E24">
              <w:rPr>
                <w:rFonts w:eastAsia="Calibri"/>
              </w:rPr>
              <w:t>he UE (MCVideo Client) send</w:t>
            </w:r>
            <w:r w:rsidRPr="00C31E24">
              <w:rPr>
                <w:rFonts w:eastAsia="Calibri"/>
              </w:rPr>
              <w:t xml:space="preserve"> </w:t>
            </w:r>
            <w:r w:rsidR="00784A32" w:rsidRPr="00C31E24">
              <w:rPr>
                <w:rFonts w:eastAsia="Calibri"/>
              </w:rPr>
              <w:t>an acknowledgement to the SS (MCVideo Server</w:t>
            </w:r>
            <w:r w:rsidRPr="00C31E24">
              <w:rPr>
                <w:rFonts w:eastAsia="Calibri"/>
              </w:rPr>
              <w:t>)?</w:t>
            </w:r>
          </w:p>
        </w:tc>
        <w:tc>
          <w:tcPr>
            <w:tcW w:w="709" w:type="dxa"/>
            <w:shd w:val="clear" w:color="auto" w:fill="auto"/>
          </w:tcPr>
          <w:p w14:paraId="76FF4C9A"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--&gt;</w:t>
            </w:r>
          </w:p>
        </w:tc>
        <w:tc>
          <w:tcPr>
            <w:tcW w:w="2977" w:type="dxa"/>
            <w:shd w:val="clear" w:color="auto" w:fill="auto"/>
          </w:tcPr>
          <w:p w14:paraId="3B2AA429" w14:textId="77777777" w:rsidR="00784A32" w:rsidRPr="00C31E24" w:rsidRDefault="00784A32" w:rsidP="00354887">
            <w:pPr>
              <w:pStyle w:val="TAL"/>
              <w:keepNext w:val="0"/>
              <w:keepLines w:val="0"/>
              <w:widowControl w:val="0"/>
              <w:rPr>
                <w:rFonts w:eastAsia="Calibri"/>
              </w:rPr>
            </w:pPr>
            <w:r w:rsidRPr="00C31E24">
              <w:rPr>
                <w:rFonts w:eastAsia="Calibri"/>
              </w:rPr>
              <w:t>SIP ACK</w:t>
            </w:r>
          </w:p>
        </w:tc>
        <w:tc>
          <w:tcPr>
            <w:tcW w:w="567" w:type="dxa"/>
            <w:shd w:val="clear" w:color="auto" w:fill="auto"/>
          </w:tcPr>
          <w:p w14:paraId="6DE8883E" w14:textId="62F03CDD" w:rsidR="00784A32" w:rsidRPr="00C31E24" w:rsidRDefault="001B7F04" w:rsidP="00354887">
            <w:pPr>
              <w:pStyle w:val="TAC"/>
              <w:keepNext w:val="0"/>
              <w:keepLines w:val="0"/>
              <w:widowControl w:val="0"/>
              <w:rPr>
                <w:rFonts w:eastAsia="Calibri"/>
                <w:szCs w:val="22"/>
              </w:rPr>
            </w:pPr>
            <w:r w:rsidRPr="00C31E24">
              <w:rPr>
                <w:rFonts w:eastAsia="Calibri"/>
                <w:szCs w:val="22"/>
              </w:rPr>
              <w:t>2</w:t>
            </w:r>
          </w:p>
        </w:tc>
        <w:tc>
          <w:tcPr>
            <w:tcW w:w="892" w:type="dxa"/>
            <w:shd w:val="clear" w:color="auto" w:fill="auto"/>
          </w:tcPr>
          <w:p w14:paraId="0CBF9A14" w14:textId="355BD462" w:rsidR="00784A32" w:rsidRPr="00C31E24" w:rsidRDefault="001B7F04" w:rsidP="00354887">
            <w:pPr>
              <w:pStyle w:val="TAC"/>
              <w:keepNext w:val="0"/>
              <w:keepLines w:val="0"/>
              <w:widowControl w:val="0"/>
              <w:rPr>
                <w:rFonts w:eastAsia="Calibri"/>
                <w:szCs w:val="22"/>
              </w:rPr>
            </w:pPr>
            <w:r w:rsidRPr="00C31E24">
              <w:rPr>
                <w:rFonts w:eastAsia="Calibri"/>
                <w:szCs w:val="22"/>
              </w:rPr>
              <w:t>P</w:t>
            </w:r>
          </w:p>
        </w:tc>
      </w:tr>
      <w:tr w:rsidR="00784A32" w:rsidRPr="00C31E24" w14:paraId="559C8CC5" w14:textId="77777777" w:rsidTr="00537B2A">
        <w:trPr>
          <w:gridAfter w:val="1"/>
          <w:wAfter w:w="113" w:type="dxa"/>
        </w:trPr>
        <w:tc>
          <w:tcPr>
            <w:tcW w:w="692" w:type="dxa"/>
            <w:gridSpan w:val="2"/>
            <w:shd w:val="clear" w:color="auto" w:fill="auto"/>
          </w:tcPr>
          <w:p w14:paraId="2198DCA1" w14:textId="77777777" w:rsidR="00784A32" w:rsidRPr="00C31E24" w:rsidRDefault="00784A32" w:rsidP="00354887">
            <w:pPr>
              <w:pStyle w:val="TAC"/>
              <w:keepNext w:val="0"/>
              <w:keepLines w:val="0"/>
              <w:widowControl w:val="0"/>
              <w:rPr>
                <w:rFonts w:eastAsia="Calibri"/>
              </w:rPr>
            </w:pPr>
            <w:r w:rsidRPr="00C31E24">
              <w:rPr>
                <w:rFonts w:eastAsia="Calibri"/>
              </w:rPr>
              <w:t>14</w:t>
            </w:r>
          </w:p>
        </w:tc>
        <w:tc>
          <w:tcPr>
            <w:tcW w:w="3925" w:type="dxa"/>
            <w:shd w:val="clear" w:color="auto" w:fill="auto"/>
          </w:tcPr>
          <w:p w14:paraId="0054CA4F" w14:textId="77777777" w:rsidR="00784A32" w:rsidRPr="00C31E24" w:rsidRDefault="00784A32" w:rsidP="00354887">
            <w:pPr>
              <w:pStyle w:val="TAL"/>
              <w:keepNext w:val="0"/>
              <w:keepLines w:val="0"/>
              <w:widowControl w:val="0"/>
              <w:rPr>
                <w:rFonts w:eastAsia="Calibri"/>
              </w:rPr>
            </w:pPr>
            <w:r w:rsidRPr="00C31E24">
              <w:rPr>
                <w:rFonts w:eastAsia="Calibri"/>
              </w:rPr>
              <w:t>The SS (MCVideo Server) sends a Transmission Granted message to the UE (MCVideo Client).</w:t>
            </w:r>
          </w:p>
        </w:tc>
        <w:tc>
          <w:tcPr>
            <w:tcW w:w="709" w:type="dxa"/>
            <w:shd w:val="clear" w:color="auto" w:fill="auto"/>
          </w:tcPr>
          <w:p w14:paraId="4FE1E68E"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2856B5B9" w14:textId="77777777" w:rsidR="00784A32" w:rsidRPr="00C31E24" w:rsidRDefault="00784A32" w:rsidP="00354887">
            <w:pPr>
              <w:pStyle w:val="TAL"/>
              <w:keepNext w:val="0"/>
              <w:keepLines w:val="0"/>
              <w:widowControl w:val="0"/>
              <w:rPr>
                <w:rFonts w:eastAsia="Calibri"/>
              </w:rPr>
            </w:pPr>
            <w:r w:rsidRPr="00C31E24">
              <w:rPr>
                <w:rFonts w:eastAsia="Calibri"/>
              </w:rPr>
              <w:t>Transmission Granted</w:t>
            </w:r>
          </w:p>
        </w:tc>
        <w:tc>
          <w:tcPr>
            <w:tcW w:w="567" w:type="dxa"/>
            <w:shd w:val="clear" w:color="auto" w:fill="auto"/>
          </w:tcPr>
          <w:p w14:paraId="21863DCB"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35FD6871"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51D2F082" w14:textId="77777777" w:rsidTr="00537B2A">
        <w:trPr>
          <w:gridAfter w:val="1"/>
          <w:wAfter w:w="113" w:type="dxa"/>
        </w:trPr>
        <w:tc>
          <w:tcPr>
            <w:tcW w:w="692" w:type="dxa"/>
            <w:gridSpan w:val="2"/>
            <w:shd w:val="clear" w:color="auto" w:fill="auto"/>
          </w:tcPr>
          <w:p w14:paraId="71D1339C" w14:textId="77777777" w:rsidR="00784A32" w:rsidRPr="00C31E24" w:rsidRDefault="00784A32" w:rsidP="00354887">
            <w:pPr>
              <w:pStyle w:val="TAC"/>
              <w:keepNext w:val="0"/>
              <w:keepLines w:val="0"/>
              <w:widowControl w:val="0"/>
              <w:rPr>
                <w:rFonts w:eastAsia="Calibri"/>
              </w:rPr>
            </w:pPr>
            <w:r w:rsidRPr="00C31E24">
              <w:rPr>
                <w:rFonts w:eastAsia="Calibri"/>
                <w:szCs w:val="22"/>
              </w:rPr>
              <w:t>15</w:t>
            </w:r>
          </w:p>
        </w:tc>
        <w:tc>
          <w:tcPr>
            <w:tcW w:w="3925" w:type="dxa"/>
            <w:shd w:val="clear" w:color="auto" w:fill="auto"/>
          </w:tcPr>
          <w:p w14:paraId="01B5E3E8" w14:textId="77777777" w:rsidR="00784A32" w:rsidRPr="00C31E24" w:rsidRDefault="00784A32" w:rsidP="00354887">
            <w:pPr>
              <w:pStyle w:val="TAL"/>
              <w:keepNext w:val="0"/>
              <w:keepLines w:val="0"/>
              <w:widowControl w:val="0"/>
              <w:rPr>
                <w:rFonts w:eastAsia="Calibri"/>
              </w:rPr>
            </w:pPr>
            <w:r w:rsidRPr="00C31E24">
              <w:rPr>
                <w:rFonts w:eastAsia="Calibri"/>
              </w:rPr>
              <w:t>Check: Does the UE (MCVideo Client) send a Transmission Control Ack message acknowledging the Transmission Granted message from the SS (MCVideo Server)?</w:t>
            </w:r>
          </w:p>
        </w:tc>
        <w:tc>
          <w:tcPr>
            <w:tcW w:w="709" w:type="dxa"/>
            <w:shd w:val="clear" w:color="auto" w:fill="auto"/>
          </w:tcPr>
          <w:p w14:paraId="39F4F50D" w14:textId="77777777" w:rsidR="00784A32" w:rsidRPr="00C31E24" w:rsidRDefault="00784A32" w:rsidP="00354887">
            <w:pPr>
              <w:pStyle w:val="TAC"/>
              <w:keepNext w:val="0"/>
              <w:keepLines w:val="0"/>
              <w:widowControl w:val="0"/>
              <w:rPr>
                <w:rFonts w:eastAsia="Calibri"/>
                <w:szCs w:val="22"/>
              </w:rPr>
            </w:pPr>
            <w:r w:rsidRPr="00C31E24">
              <w:rPr>
                <w:rFonts w:eastAsia="Calibri"/>
              </w:rPr>
              <w:t>--&gt;</w:t>
            </w:r>
          </w:p>
        </w:tc>
        <w:tc>
          <w:tcPr>
            <w:tcW w:w="2977" w:type="dxa"/>
            <w:shd w:val="clear" w:color="auto" w:fill="auto"/>
          </w:tcPr>
          <w:p w14:paraId="0569CF4B" w14:textId="77777777" w:rsidR="00784A32" w:rsidRPr="00C31E24" w:rsidRDefault="00784A32" w:rsidP="00354887">
            <w:pPr>
              <w:pStyle w:val="TAL"/>
              <w:keepNext w:val="0"/>
              <w:keepLines w:val="0"/>
              <w:widowControl w:val="0"/>
              <w:rPr>
                <w:rFonts w:eastAsia="Calibri"/>
              </w:rPr>
            </w:pPr>
            <w:r w:rsidRPr="00C31E24">
              <w:rPr>
                <w:rFonts w:eastAsia="Calibri"/>
              </w:rPr>
              <w:t>Transmission Control Ack</w:t>
            </w:r>
          </w:p>
        </w:tc>
        <w:tc>
          <w:tcPr>
            <w:tcW w:w="567" w:type="dxa"/>
            <w:shd w:val="clear" w:color="auto" w:fill="auto"/>
          </w:tcPr>
          <w:p w14:paraId="47421303"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4</w:t>
            </w:r>
          </w:p>
        </w:tc>
        <w:tc>
          <w:tcPr>
            <w:tcW w:w="892" w:type="dxa"/>
            <w:shd w:val="clear" w:color="auto" w:fill="auto"/>
          </w:tcPr>
          <w:p w14:paraId="4CE03EB8"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2DCA0459" w14:textId="77777777" w:rsidTr="00537B2A">
        <w:trPr>
          <w:gridAfter w:val="1"/>
          <w:wAfter w:w="113" w:type="dxa"/>
        </w:trPr>
        <w:tc>
          <w:tcPr>
            <w:tcW w:w="692" w:type="dxa"/>
            <w:gridSpan w:val="2"/>
            <w:shd w:val="clear" w:color="auto" w:fill="auto"/>
          </w:tcPr>
          <w:p w14:paraId="24619900" w14:textId="77777777" w:rsidR="00784A32" w:rsidRPr="00C31E24" w:rsidRDefault="00784A32" w:rsidP="00354887">
            <w:pPr>
              <w:pStyle w:val="TAC"/>
              <w:keepNext w:val="0"/>
              <w:keepLines w:val="0"/>
              <w:widowControl w:val="0"/>
              <w:rPr>
                <w:rFonts w:eastAsia="Calibri"/>
              </w:rPr>
            </w:pPr>
            <w:r w:rsidRPr="00C31E24">
              <w:rPr>
                <w:rFonts w:eastAsia="Calibri"/>
              </w:rPr>
              <w:t>16</w:t>
            </w:r>
          </w:p>
        </w:tc>
        <w:tc>
          <w:tcPr>
            <w:tcW w:w="3925" w:type="dxa"/>
            <w:shd w:val="clear" w:color="auto" w:fill="auto"/>
          </w:tcPr>
          <w:p w14:paraId="4F374C72" w14:textId="77777777" w:rsidR="00784A32" w:rsidRPr="00C31E24" w:rsidRDefault="00784A32" w:rsidP="00354887">
            <w:pPr>
              <w:pStyle w:val="TAL"/>
              <w:keepNext w:val="0"/>
              <w:keepLines w:val="0"/>
              <w:widowControl w:val="0"/>
              <w:rPr>
                <w:rFonts w:eastAsia="Calibri"/>
              </w:rPr>
            </w:pPr>
            <w:r w:rsidRPr="00C31E24">
              <w:rPr>
                <w:rFonts w:eastAsia="Calibri"/>
              </w:rPr>
              <w:t>Check: Does the UE (MCVideo Client) provide notification to the MCVideo User that the Pre-arranged Group Call has been upgraded to an Emergency condition?</w:t>
            </w:r>
          </w:p>
          <w:p w14:paraId="177C9B24" w14:textId="04410C3B" w:rsidR="00784A32" w:rsidRPr="00C31E24" w:rsidRDefault="001B7F04" w:rsidP="00354887">
            <w:pPr>
              <w:pStyle w:val="TAL"/>
              <w:keepNext w:val="0"/>
              <w:keepLines w:val="0"/>
              <w:widowControl w:val="0"/>
              <w:rPr>
                <w:rFonts w:eastAsia="Calibri"/>
              </w:rPr>
            </w:pPr>
            <w:r w:rsidRPr="00C31E24">
              <w:rPr>
                <w:rFonts w:eastAsia="Calibri"/>
              </w:rPr>
              <w:t>(</w:t>
            </w:r>
            <w:r w:rsidR="00784A32" w:rsidRPr="00C31E24">
              <w:rPr>
                <w:rFonts w:eastAsia="Calibri"/>
              </w:rPr>
              <w:t>NOTE</w:t>
            </w:r>
            <w:r w:rsidRPr="00C31E24">
              <w:rPr>
                <w:rFonts w:eastAsia="Calibri"/>
              </w:rPr>
              <w:t xml:space="preserve"> 1)</w:t>
            </w:r>
          </w:p>
        </w:tc>
        <w:tc>
          <w:tcPr>
            <w:tcW w:w="709" w:type="dxa"/>
            <w:shd w:val="clear" w:color="auto" w:fill="auto"/>
          </w:tcPr>
          <w:p w14:paraId="225872DF"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2977" w:type="dxa"/>
            <w:shd w:val="clear" w:color="auto" w:fill="auto"/>
          </w:tcPr>
          <w:p w14:paraId="363B90BB" w14:textId="77777777" w:rsidR="00784A32" w:rsidRPr="00C31E24" w:rsidRDefault="00784A32" w:rsidP="00354887">
            <w:pPr>
              <w:pStyle w:val="TAL"/>
              <w:keepNext w:val="0"/>
              <w:keepLines w:val="0"/>
              <w:widowControl w:val="0"/>
              <w:rPr>
                <w:rFonts w:eastAsia="Calibri"/>
              </w:rPr>
            </w:pPr>
            <w:r w:rsidRPr="00C31E24">
              <w:rPr>
                <w:rFonts w:eastAsia="Calibri"/>
              </w:rPr>
              <w:t>-</w:t>
            </w:r>
          </w:p>
        </w:tc>
        <w:tc>
          <w:tcPr>
            <w:tcW w:w="567" w:type="dxa"/>
            <w:shd w:val="clear" w:color="auto" w:fill="auto"/>
          </w:tcPr>
          <w:p w14:paraId="262C26DC"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3</w:t>
            </w:r>
          </w:p>
        </w:tc>
        <w:tc>
          <w:tcPr>
            <w:tcW w:w="892" w:type="dxa"/>
            <w:shd w:val="clear" w:color="auto" w:fill="auto"/>
          </w:tcPr>
          <w:p w14:paraId="06DB7FFF"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24CD7565" w14:textId="77777777" w:rsidTr="00537B2A">
        <w:trPr>
          <w:gridAfter w:val="1"/>
          <w:wAfter w:w="113" w:type="dxa"/>
        </w:trPr>
        <w:tc>
          <w:tcPr>
            <w:tcW w:w="692" w:type="dxa"/>
            <w:gridSpan w:val="2"/>
            <w:shd w:val="clear" w:color="auto" w:fill="auto"/>
          </w:tcPr>
          <w:p w14:paraId="3A159257" w14:textId="77777777" w:rsidR="00784A32" w:rsidRPr="00C31E24" w:rsidRDefault="00784A32" w:rsidP="00354887">
            <w:pPr>
              <w:pStyle w:val="TAC"/>
              <w:keepNext w:val="0"/>
              <w:keepLines w:val="0"/>
              <w:widowControl w:val="0"/>
              <w:rPr>
                <w:rFonts w:eastAsia="Calibri"/>
              </w:rPr>
            </w:pPr>
            <w:r w:rsidRPr="00C31E24">
              <w:rPr>
                <w:rFonts w:eastAsia="Calibri"/>
              </w:rPr>
              <w:t>17</w:t>
            </w:r>
          </w:p>
        </w:tc>
        <w:tc>
          <w:tcPr>
            <w:tcW w:w="3925" w:type="dxa"/>
            <w:shd w:val="clear" w:color="auto" w:fill="auto"/>
          </w:tcPr>
          <w:p w14:paraId="689BDC6F" w14:textId="73C6BD53" w:rsidR="00784A32" w:rsidRPr="00C31E24" w:rsidRDefault="00784A32" w:rsidP="00354887">
            <w:pPr>
              <w:pStyle w:val="TAL"/>
              <w:keepNext w:val="0"/>
              <w:keepLines w:val="0"/>
              <w:widowControl w:val="0"/>
            </w:pPr>
            <w:r w:rsidRPr="00C31E24">
              <w:rPr>
                <w:rFonts w:eastAsia="Calibri"/>
              </w:rPr>
              <w:t xml:space="preserve">Make the MCVideo User </w:t>
            </w:r>
            <w:r w:rsidR="001B7F04" w:rsidRPr="00C31E24">
              <w:rPr>
                <w:rFonts w:eastAsia="Calibri"/>
              </w:rPr>
              <w:t xml:space="preserve">request to cancel </w:t>
            </w:r>
            <w:r w:rsidRPr="00C31E24">
              <w:rPr>
                <w:rFonts w:eastAsia="Calibri"/>
              </w:rPr>
              <w:t xml:space="preserve">the </w:t>
            </w:r>
            <w:r w:rsidRPr="00C31E24">
              <w:t>MCVideo Emergency Group Call.</w:t>
            </w:r>
          </w:p>
          <w:p w14:paraId="3E647D71" w14:textId="5C46B87E" w:rsidR="00784A32" w:rsidRPr="00C31E24" w:rsidRDefault="001B7F04" w:rsidP="00354887">
            <w:pPr>
              <w:pStyle w:val="TAL"/>
              <w:keepNext w:val="0"/>
              <w:keepLines w:val="0"/>
              <w:widowControl w:val="0"/>
              <w:rPr>
                <w:rFonts w:eastAsia="Calibri"/>
              </w:rPr>
            </w:pPr>
            <w:r w:rsidRPr="00C31E24">
              <w:rPr>
                <w:rFonts w:eastAsia="Calibri"/>
              </w:rPr>
              <w:t>(</w:t>
            </w:r>
            <w:r w:rsidR="00784A32" w:rsidRPr="00C31E24">
              <w:rPr>
                <w:rFonts w:eastAsia="Calibri"/>
              </w:rPr>
              <w:t>NOTE</w:t>
            </w:r>
            <w:r w:rsidRPr="00C31E24">
              <w:rPr>
                <w:rFonts w:eastAsia="Calibri"/>
              </w:rPr>
              <w:t xml:space="preserve"> 1)</w:t>
            </w:r>
          </w:p>
        </w:tc>
        <w:tc>
          <w:tcPr>
            <w:tcW w:w="709" w:type="dxa"/>
            <w:shd w:val="clear" w:color="auto" w:fill="auto"/>
          </w:tcPr>
          <w:p w14:paraId="302D4034"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2977" w:type="dxa"/>
            <w:shd w:val="clear" w:color="auto" w:fill="auto"/>
          </w:tcPr>
          <w:p w14:paraId="5304D0CC" w14:textId="77777777" w:rsidR="00784A32" w:rsidRPr="00C31E24" w:rsidRDefault="00784A32" w:rsidP="00354887">
            <w:pPr>
              <w:pStyle w:val="TAL"/>
              <w:keepNext w:val="0"/>
              <w:keepLines w:val="0"/>
              <w:widowControl w:val="0"/>
              <w:rPr>
                <w:rFonts w:eastAsia="Calibri"/>
              </w:rPr>
            </w:pPr>
            <w:r w:rsidRPr="00C31E24">
              <w:rPr>
                <w:rFonts w:eastAsia="Calibri"/>
              </w:rPr>
              <w:t>-</w:t>
            </w:r>
          </w:p>
        </w:tc>
        <w:tc>
          <w:tcPr>
            <w:tcW w:w="567" w:type="dxa"/>
            <w:shd w:val="clear" w:color="auto" w:fill="auto"/>
          </w:tcPr>
          <w:p w14:paraId="7ACB0E01"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5AE52BC8"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246CF566" w14:textId="77777777" w:rsidTr="00537B2A">
        <w:trPr>
          <w:gridAfter w:val="1"/>
          <w:wAfter w:w="113" w:type="dxa"/>
        </w:trPr>
        <w:tc>
          <w:tcPr>
            <w:tcW w:w="692" w:type="dxa"/>
            <w:gridSpan w:val="2"/>
            <w:shd w:val="clear" w:color="auto" w:fill="auto"/>
          </w:tcPr>
          <w:p w14:paraId="791D6015" w14:textId="77777777" w:rsidR="00784A32" w:rsidRPr="00C31E24" w:rsidRDefault="00784A32" w:rsidP="00354887">
            <w:pPr>
              <w:pStyle w:val="TAC"/>
              <w:keepNext w:val="0"/>
              <w:keepLines w:val="0"/>
              <w:widowControl w:val="0"/>
              <w:rPr>
                <w:rFonts w:eastAsia="Calibri"/>
              </w:rPr>
            </w:pPr>
            <w:r w:rsidRPr="00C31E24">
              <w:rPr>
                <w:rFonts w:eastAsia="Calibri"/>
              </w:rPr>
              <w:t>18</w:t>
            </w:r>
          </w:p>
        </w:tc>
        <w:tc>
          <w:tcPr>
            <w:tcW w:w="3925" w:type="dxa"/>
            <w:shd w:val="clear" w:color="auto" w:fill="auto"/>
          </w:tcPr>
          <w:p w14:paraId="76FBEEE6" w14:textId="77777777" w:rsidR="00784A32" w:rsidRPr="00C31E24" w:rsidRDefault="00784A32" w:rsidP="00354887">
            <w:pPr>
              <w:pStyle w:val="TAL"/>
              <w:keepNext w:val="0"/>
              <w:keepLines w:val="0"/>
              <w:widowControl w:val="0"/>
              <w:rPr>
                <w:rFonts w:eastAsia="Calibri"/>
              </w:rPr>
            </w:pPr>
            <w:r w:rsidRPr="00C31E24">
              <w:rPr>
                <w:rFonts w:eastAsia="Calibri"/>
              </w:rPr>
              <w:t xml:space="preserve">Check: Does the UE (MCVideo Client) send a SIP re-INVITE message to cancel the Emergency condition in the </w:t>
            </w:r>
            <w:r w:rsidRPr="00C31E24">
              <w:t>On-demand Pre-arranged Group Call?</w:t>
            </w:r>
          </w:p>
        </w:tc>
        <w:tc>
          <w:tcPr>
            <w:tcW w:w="709" w:type="dxa"/>
            <w:shd w:val="clear" w:color="auto" w:fill="auto"/>
          </w:tcPr>
          <w:p w14:paraId="3A08F5B3"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--&gt;</w:t>
            </w:r>
          </w:p>
        </w:tc>
        <w:tc>
          <w:tcPr>
            <w:tcW w:w="2977" w:type="dxa"/>
            <w:shd w:val="clear" w:color="auto" w:fill="auto"/>
          </w:tcPr>
          <w:p w14:paraId="04C6AF85" w14:textId="77777777" w:rsidR="00784A32" w:rsidRPr="00C31E24" w:rsidRDefault="00784A32" w:rsidP="00354887">
            <w:pPr>
              <w:pStyle w:val="TAL"/>
              <w:keepNext w:val="0"/>
              <w:keepLines w:val="0"/>
              <w:widowControl w:val="0"/>
              <w:rPr>
                <w:rFonts w:eastAsia="Calibri"/>
              </w:rPr>
            </w:pPr>
            <w:r w:rsidRPr="00C31E24">
              <w:rPr>
                <w:rFonts w:eastAsia="Calibri"/>
              </w:rPr>
              <w:t>SIP re-INVITE</w:t>
            </w:r>
          </w:p>
        </w:tc>
        <w:tc>
          <w:tcPr>
            <w:tcW w:w="567" w:type="dxa"/>
            <w:shd w:val="clear" w:color="auto" w:fill="auto"/>
          </w:tcPr>
          <w:p w14:paraId="55482C79"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5</w:t>
            </w:r>
          </w:p>
        </w:tc>
        <w:tc>
          <w:tcPr>
            <w:tcW w:w="892" w:type="dxa"/>
            <w:shd w:val="clear" w:color="auto" w:fill="auto"/>
          </w:tcPr>
          <w:p w14:paraId="4CDF0FC6"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29E82947" w14:textId="77777777" w:rsidTr="00537B2A">
        <w:trPr>
          <w:gridAfter w:val="1"/>
          <w:wAfter w:w="113" w:type="dxa"/>
        </w:trPr>
        <w:tc>
          <w:tcPr>
            <w:tcW w:w="692" w:type="dxa"/>
            <w:gridSpan w:val="2"/>
            <w:shd w:val="clear" w:color="auto" w:fill="auto"/>
          </w:tcPr>
          <w:p w14:paraId="030F1510" w14:textId="77777777" w:rsidR="00784A32" w:rsidRPr="00C31E24" w:rsidRDefault="00784A32" w:rsidP="00354887">
            <w:pPr>
              <w:pStyle w:val="TAC"/>
              <w:keepNext w:val="0"/>
              <w:keepLines w:val="0"/>
              <w:widowControl w:val="0"/>
              <w:rPr>
                <w:rFonts w:eastAsia="Calibri"/>
              </w:rPr>
            </w:pPr>
            <w:r w:rsidRPr="00C31E24">
              <w:rPr>
                <w:rFonts w:eastAsia="Calibri"/>
              </w:rPr>
              <w:t>19</w:t>
            </w:r>
          </w:p>
        </w:tc>
        <w:tc>
          <w:tcPr>
            <w:tcW w:w="3925" w:type="dxa"/>
            <w:shd w:val="clear" w:color="auto" w:fill="auto"/>
          </w:tcPr>
          <w:p w14:paraId="74A7B378" w14:textId="77777777" w:rsidR="00784A32" w:rsidRPr="00C31E24" w:rsidRDefault="00784A32" w:rsidP="00354887">
            <w:pPr>
              <w:pStyle w:val="TAL"/>
              <w:keepNext w:val="0"/>
              <w:keepLines w:val="0"/>
              <w:widowControl w:val="0"/>
              <w:rPr>
                <w:rFonts w:eastAsia="Calibri"/>
              </w:rPr>
            </w:pPr>
            <w:r w:rsidRPr="00C31E24">
              <w:rPr>
                <w:rFonts w:eastAsia="Calibri"/>
              </w:rPr>
              <w:t>The SS (MCVideo Server) sends a SIP 100 (Trying) message to the UE (MCVideo Client).</w:t>
            </w:r>
          </w:p>
        </w:tc>
        <w:tc>
          <w:tcPr>
            <w:tcW w:w="709" w:type="dxa"/>
            <w:shd w:val="clear" w:color="auto" w:fill="auto"/>
          </w:tcPr>
          <w:p w14:paraId="609CE653" w14:textId="77777777" w:rsidR="00784A32" w:rsidRPr="00C31E24" w:rsidRDefault="00784A32" w:rsidP="00354887">
            <w:pPr>
              <w:pStyle w:val="TAC"/>
              <w:keepNext w:val="0"/>
              <w:keepLines w:val="0"/>
              <w:widowControl w:val="0"/>
              <w:rPr>
                <w:rFonts w:eastAsia="Calibri"/>
              </w:rPr>
            </w:pPr>
            <w:r w:rsidRPr="00C31E24">
              <w:rPr>
                <w:rFonts w:eastAsia="Calibri"/>
                <w:szCs w:val="22"/>
              </w:rPr>
              <w:t>&lt;--</w:t>
            </w:r>
          </w:p>
        </w:tc>
        <w:tc>
          <w:tcPr>
            <w:tcW w:w="2977" w:type="dxa"/>
            <w:shd w:val="clear" w:color="auto" w:fill="auto"/>
          </w:tcPr>
          <w:p w14:paraId="7E3CE5ED" w14:textId="77777777" w:rsidR="00784A32" w:rsidRPr="00C31E24" w:rsidRDefault="00784A32" w:rsidP="00354887">
            <w:pPr>
              <w:pStyle w:val="TAL"/>
              <w:keepNext w:val="0"/>
              <w:keepLines w:val="0"/>
              <w:widowControl w:val="0"/>
              <w:rPr>
                <w:rFonts w:eastAsia="Calibri"/>
              </w:rPr>
            </w:pPr>
            <w:r w:rsidRPr="00C31E24">
              <w:rPr>
                <w:rFonts w:eastAsia="Calibri"/>
              </w:rPr>
              <w:t>SIP 100 (Trying)</w:t>
            </w:r>
          </w:p>
        </w:tc>
        <w:tc>
          <w:tcPr>
            <w:tcW w:w="567" w:type="dxa"/>
            <w:shd w:val="clear" w:color="auto" w:fill="auto"/>
          </w:tcPr>
          <w:p w14:paraId="014DA4E5"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1ABB98F8"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7A6332FF" w14:textId="77777777" w:rsidTr="00537B2A">
        <w:trPr>
          <w:gridAfter w:val="1"/>
          <w:wAfter w:w="113" w:type="dxa"/>
        </w:trPr>
        <w:tc>
          <w:tcPr>
            <w:tcW w:w="692" w:type="dxa"/>
            <w:gridSpan w:val="2"/>
            <w:shd w:val="clear" w:color="auto" w:fill="auto"/>
          </w:tcPr>
          <w:p w14:paraId="4A845D33" w14:textId="77777777" w:rsidR="00784A32" w:rsidRPr="00C31E24" w:rsidRDefault="00784A32" w:rsidP="00354887">
            <w:pPr>
              <w:pStyle w:val="TAC"/>
              <w:keepNext w:val="0"/>
              <w:keepLines w:val="0"/>
              <w:widowControl w:val="0"/>
              <w:rPr>
                <w:rFonts w:eastAsia="Calibri"/>
              </w:rPr>
            </w:pPr>
            <w:r w:rsidRPr="00C31E24">
              <w:rPr>
                <w:rFonts w:eastAsia="Calibri"/>
              </w:rPr>
              <w:t>20</w:t>
            </w:r>
          </w:p>
        </w:tc>
        <w:tc>
          <w:tcPr>
            <w:tcW w:w="3925" w:type="dxa"/>
            <w:shd w:val="clear" w:color="auto" w:fill="auto"/>
          </w:tcPr>
          <w:p w14:paraId="52F84BE6" w14:textId="77777777" w:rsidR="00784A32" w:rsidRPr="00C31E24" w:rsidRDefault="00784A32" w:rsidP="00354887">
            <w:pPr>
              <w:pStyle w:val="TAL"/>
              <w:keepNext w:val="0"/>
              <w:keepLines w:val="0"/>
              <w:widowControl w:val="0"/>
              <w:rPr>
                <w:rFonts w:eastAsia="Calibri"/>
              </w:rPr>
            </w:pPr>
            <w:r w:rsidRPr="00C31E24">
              <w:rPr>
                <w:rFonts w:eastAsia="Calibri"/>
              </w:rPr>
              <w:t xml:space="preserve">The SS (MCVideo Server) sends </w:t>
            </w:r>
            <w:r w:rsidRPr="00C31E24">
              <w:t xml:space="preserve">a SIP 200 (OK) to the UE (MCVideo Client) </w:t>
            </w:r>
            <w:r w:rsidRPr="00C31E24">
              <w:rPr>
                <w:rFonts w:eastAsia="Calibri"/>
              </w:rPr>
              <w:t>indicating that it has accepted the SIP re-INVITE request to cancel the emergency condition.</w:t>
            </w:r>
          </w:p>
        </w:tc>
        <w:tc>
          <w:tcPr>
            <w:tcW w:w="709" w:type="dxa"/>
            <w:shd w:val="clear" w:color="auto" w:fill="auto"/>
          </w:tcPr>
          <w:p w14:paraId="1A849AF6" w14:textId="77777777" w:rsidR="00784A32" w:rsidRPr="00C31E24" w:rsidRDefault="00784A32" w:rsidP="00354887">
            <w:pPr>
              <w:pStyle w:val="TAC"/>
              <w:keepNext w:val="0"/>
              <w:keepLines w:val="0"/>
              <w:widowControl w:val="0"/>
              <w:rPr>
                <w:rFonts w:eastAsia="Calibri"/>
                <w:szCs w:val="22"/>
              </w:rPr>
            </w:pPr>
            <w:r w:rsidRPr="00C31E24">
              <w:rPr>
                <w:rFonts w:eastAsia="Calibri"/>
              </w:rPr>
              <w:t>&lt;--</w:t>
            </w:r>
          </w:p>
        </w:tc>
        <w:tc>
          <w:tcPr>
            <w:tcW w:w="2977" w:type="dxa"/>
            <w:shd w:val="clear" w:color="auto" w:fill="auto"/>
          </w:tcPr>
          <w:p w14:paraId="6C399220" w14:textId="77777777" w:rsidR="00784A32" w:rsidRPr="00C31E24" w:rsidRDefault="00784A32" w:rsidP="00354887">
            <w:pPr>
              <w:pStyle w:val="TAL"/>
              <w:keepNext w:val="0"/>
              <w:keepLines w:val="0"/>
              <w:widowControl w:val="0"/>
              <w:rPr>
                <w:rFonts w:eastAsia="Calibri"/>
              </w:rPr>
            </w:pPr>
            <w:r w:rsidRPr="00C31E24">
              <w:rPr>
                <w:rFonts w:eastAsia="Calibri"/>
              </w:rPr>
              <w:t>SIP 200 (OK)</w:t>
            </w:r>
          </w:p>
        </w:tc>
        <w:tc>
          <w:tcPr>
            <w:tcW w:w="567" w:type="dxa"/>
            <w:shd w:val="clear" w:color="auto" w:fill="auto"/>
          </w:tcPr>
          <w:p w14:paraId="77A7CFC1"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7BDA224F"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6BDC6643" w14:textId="77777777" w:rsidTr="00537B2A">
        <w:trPr>
          <w:gridAfter w:val="1"/>
          <w:wAfter w:w="113" w:type="dxa"/>
        </w:trPr>
        <w:tc>
          <w:tcPr>
            <w:tcW w:w="692" w:type="dxa"/>
            <w:gridSpan w:val="2"/>
            <w:shd w:val="clear" w:color="auto" w:fill="auto"/>
          </w:tcPr>
          <w:p w14:paraId="4AA85C0B" w14:textId="77777777" w:rsidR="00784A32" w:rsidRPr="00C31E24" w:rsidRDefault="00784A32" w:rsidP="00354887">
            <w:pPr>
              <w:pStyle w:val="TAC"/>
              <w:keepNext w:val="0"/>
              <w:keepLines w:val="0"/>
              <w:widowControl w:val="0"/>
              <w:rPr>
                <w:rFonts w:eastAsia="Calibri"/>
              </w:rPr>
            </w:pPr>
            <w:r w:rsidRPr="00C31E24">
              <w:rPr>
                <w:rFonts w:eastAsia="Calibri"/>
              </w:rPr>
              <w:t>21</w:t>
            </w:r>
          </w:p>
        </w:tc>
        <w:tc>
          <w:tcPr>
            <w:tcW w:w="3925" w:type="dxa"/>
            <w:shd w:val="clear" w:color="auto" w:fill="auto"/>
          </w:tcPr>
          <w:p w14:paraId="37DFF221" w14:textId="1F9D3F40" w:rsidR="00784A32" w:rsidRPr="00C31E24" w:rsidRDefault="001B7F04" w:rsidP="00354887">
            <w:pPr>
              <w:pStyle w:val="TAL"/>
              <w:keepNext w:val="0"/>
              <w:keepLines w:val="0"/>
              <w:widowControl w:val="0"/>
              <w:rPr>
                <w:rFonts w:eastAsia="Calibri"/>
              </w:rPr>
            </w:pPr>
            <w:r w:rsidRPr="00C31E24">
              <w:rPr>
                <w:rFonts w:eastAsia="Calibri"/>
              </w:rPr>
              <w:t>Check: Does t</w:t>
            </w:r>
            <w:r w:rsidR="00784A32" w:rsidRPr="00C31E24">
              <w:rPr>
                <w:rFonts w:eastAsia="Calibri"/>
              </w:rPr>
              <w:t>he UE (MCVideo Client) send an acknowledgement to the SS (MCVideo Server)</w:t>
            </w:r>
            <w:r w:rsidRPr="00C31E24">
              <w:rPr>
                <w:rFonts w:eastAsia="Calibri"/>
              </w:rPr>
              <w:t>?</w:t>
            </w:r>
          </w:p>
        </w:tc>
        <w:tc>
          <w:tcPr>
            <w:tcW w:w="709" w:type="dxa"/>
            <w:shd w:val="clear" w:color="auto" w:fill="auto"/>
          </w:tcPr>
          <w:p w14:paraId="2558B78D"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--&gt;</w:t>
            </w:r>
          </w:p>
        </w:tc>
        <w:tc>
          <w:tcPr>
            <w:tcW w:w="2977" w:type="dxa"/>
            <w:shd w:val="clear" w:color="auto" w:fill="auto"/>
          </w:tcPr>
          <w:p w14:paraId="578674B6" w14:textId="77777777" w:rsidR="00784A32" w:rsidRPr="00C31E24" w:rsidRDefault="00784A32" w:rsidP="00354887">
            <w:pPr>
              <w:pStyle w:val="TAL"/>
              <w:keepNext w:val="0"/>
              <w:keepLines w:val="0"/>
              <w:widowControl w:val="0"/>
              <w:rPr>
                <w:rFonts w:eastAsia="Calibri"/>
              </w:rPr>
            </w:pPr>
            <w:r w:rsidRPr="00C31E24">
              <w:rPr>
                <w:rFonts w:eastAsia="Calibri"/>
              </w:rPr>
              <w:t>SIP ACK</w:t>
            </w:r>
          </w:p>
        </w:tc>
        <w:tc>
          <w:tcPr>
            <w:tcW w:w="567" w:type="dxa"/>
            <w:shd w:val="clear" w:color="auto" w:fill="auto"/>
          </w:tcPr>
          <w:p w14:paraId="5C3857D0"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788D9D67"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63EA5786" w14:textId="77777777" w:rsidTr="00537B2A">
        <w:trPr>
          <w:gridAfter w:val="1"/>
          <w:wAfter w:w="113" w:type="dxa"/>
        </w:trPr>
        <w:tc>
          <w:tcPr>
            <w:tcW w:w="692" w:type="dxa"/>
            <w:gridSpan w:val="2"/>
            <w:shd w:val="clear" w:color="auto" w:fill="auto"/>
          </w:tcPr>
          <w:p w14:paraId="014BFD46" w14:textId="77777777" w:rsidR="00784A32" w:rsidRPr="00C31E24" w:rsidRDefault="00784A32" w:rsidP="00354887">
            <w:pPr>
              <w:pStyle w:val="TAC"/>
              <w:keepNext w:val="0"/>
              <w:keepLines w:val="0"/>
              <w:widowControl w:val="0"/>
              <w:rPr>
                <w:rFonts w:eastAsia="Calibri"/>
              </w:rPr>
            </w:pPr>
            <w:r w:rsidRPr="00C31E24">
              <w:rPr>
                <w:rFonts w:eastAsia="Calibri"/>
              </w:rPr>
              <w:t>22</w:t>
            </w:r>
          </w:p>
        </w:tc>
        <w:tc>
          <w:tcPr>
            <w:tcW w:w="3925" w:type="dxa"/>
            <w:shd w:val="clear" w:color="auto" w:fill="auto"/>
          </w:tcPr>
          <w:p w14:paraId="5B400D51" w14:textId="77777777" w:rsidR="00784A32" w:rsidRPr="00C31E24" w:rsidRDefault="00784A32" w:rsidP="00354887">
            <w:pPr>
              <w:pStyle w:val="TAL"/>
              <w:keepNext w:val="0"/>
              <w:keepLines w:val="0"/>
              <w:widowControl w:val="0"/>
              <w:rPr>
                <w:rFonts w:eastAsia="Calibri"/>
              </w:rPr>
            </w:pPr>
            <w:r w:rsidRPr="00C31E24">
              <w:rPr>
                <w:rFonts w:eastAsia="Calibri"/>
              </w:rPr>
              <w:t>The SS (MCVideo Server) sends a Transmission Granted message to the UE (MCVideo Client).</w:t>
            </w:r>
          </w:p>
        </w:tc>
        <w:tc>
          <w:tcPr>
            <w:tcW w:w="709" w:type="dxa"/>
            <w:shd w:val="clear" w:color="auto" w:fill="auto"/>
          </w:tcPr>
          <w:p w14:paraId="434BC0AE"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4C2BB9DD" w14:textId="77777777" w:rsidR="00784A32" w:rsidRPr="00C31E24" w:rsidRDefault="00784A32" w:rsidP="00354887">
            <w:pPr>
              <w:pStyle w:val="TAL"/>
              <w:keepNext w:val="0"/>
              <w:keepLines w:val="0"/>
              <w:widowControl w:val="0"/>
              <w:rPr>
                <w:rFonts w:eastAsia="Calibri"/>
              </w:rPr>
            </w:pPr>
            <w:r w:rsidRPr="00C31E24">
              <w:rPr>
                <w:rFonts w:eastAsia="Calibri"/>
              </w:rPr>
              <w:t>Transmission Granted</w:t>
            </w:r>
          </w:p>
        </w:tc>
        <w:tc>
          <w:tcPr>
            <w:tcW w:w="567" w:type="dxa"/>
            <w:shd w:val="clear" w:color="auto" w:fill="auto"/>
          </w:tcPr>
          <w:p w14:paraId="44862748"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699DC062"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49D51038" w14:textId="77777777" w:rsidTr="00537B2A">
        <w:trPr>
          <w:gridAfter w:val="1"/>
          <w:wAfter w:w="113" w:type="dxa"/>
        </w:trPr>
        <w:tc>
          <w:tcPr>
            <w:tcW w:w="692" w:type="dxa"/>
            <w:gridSpan w:val="2"/>
            <w:shd w:val="clear" w:color="auto" w:fill="auto"/>
          </w:tcPr>
          <w:p w14:paraId="302CAD69" w14:textId="77777777" w:rsidR="00784A32" w:rsidRPr="00C31E24" w:rsidRDefault="00784A32" w:rsidP="00354887">
            <w:pPr>
              <w:pStyle w:val="TAC"/>
              <w:keepNext w:val="0"/>
              <w:keepLines w:val="0"/>
              <w:widowControl w:val="0"/>
              <w:rPr>
                <w:rFonts w:eastAsia="Calibri"/>
              </w:rPr>
            </w:pPr>
            <w:r w:rsidRPr="00C31E24">
              <w:rPr>
                <w:rFonts w:eastAsia="Calibri"/>
              </w:rPr>
              <w:t>23</w:t>
            </w:r>
          </w:p>
        </w:tc>
        <w:tc>
          <w:tcPr>
            <w:tcW w:w="3925" w:type="dxa"/>
            <w:shd w:val="clear" w:color="auto" w:fill="auto"/>
          </w:tcPr>
          <w:p w14:paraId="3D05670B" w14:textId="77777777" w:rsidR="00784A32" w:rsidRPr="00C31E24" w:rsidRDefault="00784A32" w:rsidP="00354887">
            <w:pPr>
              <w:pStyle w:val="TAL"/>
              <w:keepNext w:val="0"/>
              <w:keepLines w:val="0"/>
              <w:widowControl w:val="0"/>
              <w:rPr>
                <w:rFonts w:eastAsia="Calibri"/>
              </w:rPr>
            </w:pPr>
            <w:r w:rsidRPr="00C31E24">
              <w:rPr>
                <w:rFonts w:eastAsia="Calibri"/>
              </w:rPr>
              <w:t>Check: Does the UE (MCVideo Client) send a Transmission Control Ack message in response to the SS Transmission Granted message?</w:t>
            </w:r>
          </w:p>
        </w:tc>
        <w:tc>
          <w:tcPr>
            <w:tcW w:w="709" w:type="dxa"/>
            <w:shd w:val="clear" w:color="auto" w:fill="auto"/>
          </w:tcPr>
          <w:p w14:paraId="134ED8EE" w14:textId="77777777" w:rsidR="00784A32" w:rsidRPr="00C31E24" w:rsidRDefault="00784A32" w:rsidP="00354887">
            <w:pPr>
              <w:pStyle w:val="TAC"/>
              <w:keepNext w:val="0"/>
              <w:keepLines w:val="0"/>
              <w:widowControl w:val="0"/>
              <w:rPr>
                <w:rFonts w:eastAsia="Calibri"/>
                <w:szCs w:val="22"/>
              </w:rPr>
            </w:pPr>
            <w:r w:rsidRPr="00C31E24">
              <w:rPr>
                <w:rFonts w:eastAsia="Calibri"/>
              </w:rPr>
              <w:t>--&gt;</w:t>
            </w:r>
          </w:p>
        </w:tc>
        <w:tc>
          <w:tcPr>
            <w:tcW w:w="2977" w:type="dxa"/>
            <w:shd w:val="clear" w:color="auto" w:fill="auto"/>
          </w:tcPr>
          <w:p w14:paraId="52E4E452" w14:textId="77777777" w:rsidR="00784A32" w:rsidRPr="00C31E24" w:rsidRDefault="00784A32" w:rsidP="00354887">
            <w:pPr>
              <w:pStyle w:val="TAL"/>
              <w:keepNext w:val="0"/>
              <w:keepLines w:val="0"/>
              <w:widowControl w:val="0"/>
              <w:rPr>
                <w:rFonts w:eastAsia="Calibri"/>
              </w:rPr>
            </w:pPr>
            <w:r w:rsidRPr="00C31E24">
              <w:rPr>
                <w:rFonts w:eastAsia="Calibri"/>
              </w:rPr>
              <w:t>Transmission Control Ack</w:t>
            </w:r>
          </w:p>
        </w:tc>
        <w:tc>
          <w:tcPr>
            <w:tcW w:w="567" w:type="dxa"/>
            <w:shd w:val="clear" w:color="auto" w:fill="auto"/>
          </w:tcPr>
          <w:p w14:paraId="32181108"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2</w:t>
            </w:r>
          </w:p>
        </w:tc>
        <w:tc>
          <w:tcPr>
            <w:tcW w:w="892" w:type="dxa"/>
            <w:shd w:val="clear" w:color="auto" w:fill="auto"/>
          </w:tcPr>
          <w:p w14:paraId="60522151"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1E62F5D9" w14:textId="77777777" w:rsidTr="00537B2A">
        <w:trPr>
          <w:gridAfter w:val="1"/>
          <w:wAfter w:w="113" w:type="dxa"/>
        </w:trPr>
        <w:tc>
          <w:tcPr>
            <w:tcW w:w="692" w:type="dxa"/>
            <w:gridSpan w:val="2"/>
            <w:shd w:val="clear" w:color="auto" w:fill="auto"/>
          </w:tcPr>
          <w:p w14:paraId="0DDC0E7C" w14:textId="77777777" w:rsidR="00784A32" w:rsidRPr="00C31E24" w:rsidRDefault="00784A32" w:rsidP="00354887">
            <w:pPr>
              <w:pStyle w:val="TAC"/>
              <w:keepNext w:val="0"/>
              <w:keepLines w:val="0"/>
              <w:widowControl w:val="0"/>
              <w:rPr>
                <w:rFonts w:eastAsia="Calibri"/>
              </w:rPr>
            </w:pPr>
            <w:r w:rsidRPr="00C31E24">
              <w:rPr>
                <w:rFonts w:eastAsia="Calibri"/>
              </w:rPr>
              <w:t>24</w:t>
            </w:r>
          </w:p>
        </w:tc>
        <w:tc>
          <w:tcPr>
            <w:tcW w:w="3925" w:type="dxa"/>
            <w:shd w:val="clear" w:color="auto" w:fill="auto"/>
          </w:tcPr>
          <w:p w14:paraId="4E24723A" w14:textId="77777777" w:rsidR="00784A32" w:rsidRPr="00C31E24" w:rsidRDefault="00784A32" w:rsidP="00354887">
            <w:pPr>
              <w:pStyle w:val="TAL"/>
              <w:keepNext w:val="0"/>
              <w:keepLines w:val="0"/>
              <w:widowControl w:val="0"/>
              <w:rPr>
                <w:rFonts w:eastAsia="Calibri"/>
              </w:rPr>
            </w:pPr>
            <w:r w:rsidRPr="00C31E24">
              <w:rPr>
                <w:rFonts w:eastAsia="Calibri"/>
              </w:rPr>
              <w:t>Check: Does the UE (MCVideo Client) provide notification to the MCVideo User that the Pre-Arranged Group Call has been downgraded from an Emergency condition to a normal group call?</w:t>
            </w:r>
          </w:p>
          <w:p w14:paraId="673F0A56" w14:textId="6E902EB3" w:rsidR="00784A32" w:rsidRPr="00C31E24" w:rsidRDefault="004C4902" w:rsidP="00354887">
            <w:pPr>
              <w:pStyle w:val="TAL"/>
              <w:keepNext w:val="0"/>
              <w:keepLines w:val="0"/>
              <w:widowControl w:val="0"/>
              <w:rPr>
                <w:rFonts w:eastAsia="Calibri"/>
              </w:rPr>
            </w:pPr>
            <w:r w:rsidRPr="00C31E24">
              <w:rPr>
                <w:rFonts w:eastAsia="Calibri"/>
              </w:rPr>
              <w:t>(</w:t>
            </w:r>
            <w:r w:rsidR="00784A32" w:rsidRPr="00C31E24">
              <w:rPr>
                <w:rFonts w:eastAsia="Calibri"/>
              </w:rPr>
              <w:t>NOTE</w:t>
            </w:r>
            <w:r w:rsidRPr="00C31E24">
              <w:rPr>
                <w:rFonts w:eastAsia="Calibri"/>
              </w:rPr>
              <w:t xml:space="preserve"> 1) </w:t>
            </w:r>
          </w:p>
        </w:tc>
        <w:tc>
          <w:tcPr>
            <w:tcW w:w="709" w:type="dxa"/>
            <w:shd w:val="clear" w:color="auto" w:fill="auto"/>
          </w:tcPr>
          <w:p w14:paraId="787C7B53"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2977" w:type="dxa"/>
            <w:shd w:val="clear" w:color="auto" w:fill="auto"/>
          </w:tcPr>
          <w:p w14:paraId="5A94298B" w14:textId="77777777" w:rsidR="00784A32" w:rsidRPr="00C31E24" w:rsidRDefault="00784A32" w:rsidP="00354887">
            <w:pPr>
              <w:pStyle w:val="TAL"/>
              <w:keepNext w:val="0"/>
              <w:keepLines w:val="0"/>
              <w:widowControl w:val="0"/>
              <w:rPr>
                <w:rFonts w:eastAsia="Calibri"/>
              </w:rPr>
            </w:pPr>
            <w:r w:rsidRPr="00C31E24">
              <w:rPr>
                <w:rFonts w:eastAsia="Calibri"/>
              </w:rPr>
              <w:t>-</w:t>
            </w:r>
          </w:p>
        </w:tc>
        <w:tc>
          <w:tcPr>
            <w:tcW w:w="567" w:type="dxa"/>
            <w:shd w:val="clear" w:color="auto" w:fill="auto"/>
          </w:tcPr>
          <w:p w14:paraId="010AA639"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5</w:t>
            </w:r>
          </w:p>
        </w:tc>
        <w:tc>
          <w:tcPr>
            <w:tcW w:w="892" w:type="dxa"/>
            <w:shd w:val="clear" w:color="auto" w:fill="auto"/>
          </w:tcPr>
          <w:p w14:paraId="10977B54"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48D59A03" w14:textId="77777777" w:rsidTr="00537B2A">
        <w:trPr>
          <w:gridAfter w:val="1"/>
          <w:wAfter w:w="113" w:type="dxa"/>
        </w:trPr>
        <w:tc>
          <w:tcPr>
            <w:tcW w:w="692" w:type="dxa"/>
            <w:gridSpan w:val="2"/>
            <w:shd w:val="clear" w:color="auto" w:fill="auto"/>
          </w:tcPr>
          <w:p w14:paraId="557E4AE1" w14:textId="77777777" w:rsidR="00784A32" w:rsidRPr="00C31E24" w:rsidRDefault="00784A32" w:rsidP="00354887">
            <w:pPr>
              <w:pStyle w:val="TAC"/>
              <w:keepNext w:val="0"/>
              <w:keepLines w:val="0"/>
              <w:widowControl w:val="0"/>
              <w:rPr>
                <w:rFonts w:eastAsia="Calibri"/>
              </w:rPr>
            </w:pPr>
            <w:r w:rsidRPr="00C31E24">
              <w:rPr>
                <w:rFonts w:eastAsia="Calibri"/>
              </w:rPr>
              <w:t>25</w:t>
            </w:r>
          </w:p>
        </w:tc>
        <w:tc>
          <w:tcPr>
            <w:tcW w:w="3925" w:type="dxa"/>
            <w:shd w:val="clear" w:color="auto" w:fill="auto"/>
          </w:tcPr>
          <w:p w14:paraId="690B6F0B" w14:textId="77777777" w:rsidR="00784A32" w:rsidRPr="00C31E24" w:rsidRDefault="00784A32" w:rsidP="00354887">
            <w:pPr>
              <w:pStyle w:val="TAL"/>
              <w:keepNext w:val="0"/>
              <w:keepLines w:val="0"/>
              <w:widowControl w:val="0"/>
            </w:pPr>
            <w:r w:rsidRPr="00C31E24">
              <w:rPr>
                <w:rFonts w:eastAsia="Calibri"/>
              </w:rPr>
              <w:t xml:space="preserve">Make the MCVideo User upgrade the </w:t>
            </w:r>
            <w:r w:rsidRPr="00C31E24">
              <w:t>Pre-arranged Group Call to a MCVideo Imminent Peril Group Call.</w:t>
            </w:r>
          </w:p>
          <w:p w14:paraId="76AFDE4C" w14:textId="70242690" w:rsidR="00784A32" w:rsidRPr="00C31E24" w:rsidRDefault="004C4902" w:rsidP="00354887">
            <w:pPr>
              <w:pStyle w:val="TAL"/>
              <w:keepNext w:val="0"/>
              <w:keepLines w:val="0"/>
              <w:widowControl w:val="0"/>
              <w:rPr>
                <w:rFonts w:eastAsia="Calibri"/>
              </w:rPr>
            </w:pPr>
            <w:r w:rsidRPr="00C31E24">
              <w:rPr>
                <w:rFonts w:eastAsia="Calibri"/>
              </w:rPr>
              <w:t>(</w:t>
            </w:r>
            <w:r w:rsidR="00784A32" w:rsidRPr="00C31E24">
              <w:rPr>
                <w:rFonts w:eastAsia="Calibri"/>
              </w:rPr>
              <w:t>NOTE</w:t>
            </w:r>
            <w:r w:rsidRPr="00C31E24">
              <w:rPr>
                <w:rFonts w:eastAsia="Calibri"/>
              </w:rPr>
              <w:t xml:space="preserve"> 1)</w:t>
            </w:r>
          </w:p>
        </w:tc>
        <w:tc>
          <w:tcPr>
            <w:tcW w:w="709" w:type="dxa"/>
            <w:shd w:val="clear" w:color="auto" w:fill="auto"/>
          </w:tcPr>
          <w:p w14:paraId="53EFF9A0" w14:textId="77777777" w:rsidR="00784A32" w:rsidRPr="00C31E24" w:rsidRDefault="00784A32" w:rsidP="00354887">
            <w:pPr>
              <w:pStyle w:val="TAC"/>
              <w:keepNext w:val="0"/>
              <w:keepLines w:val="0"/>
              <w:widowControl w:val="0"/>
              <w:rPr>
                <w:rFonts w:eastAsia="Calibri"/>
              </w:rPr>
            </w:pPr>
            <w:r w:rsidRPr="00C31E24">
              <w:rPr>
                <w:rFonts w:eastAsia="Calibri"/>
                <w:szCs w:val="22"/>
              </w:rPr>
              <w:t>-</w:t>
            </w:r>
          </w:p>
        </w:tc>
        <w:tc>
          <w:tcPr>
            <w:tcW w:w="2977" w:type="dxa"/>
            <w:shd w:val="clear" w:color="auto" w:fill="auto"/>
          </w:tcPr>
          <w:p w14:paraId="38485E3F" w14:textId="77777777" w:rsidR="00784A32" w:rsidRPr="00C31E24" w:rsidRDefault="00784A32" w:rsidP="00354887">
            <w:pPr>
              <w:pStyle w:val="TAL"/>
              <w:keepNext w:val="0"/>
              <w:keepLines w:val="0"/>
              <w:widowControl w:val="0"/>
              <w:rPr>
                <w:rFonts w:eastAsia="Calibri"/>
              </w:rPr>
            </w:pPr>
            <w:r w:rsidRPr="00C31E24">
              <w:rPr>
                <w:rFonts w:eastAsia="Calibri"/>
              </w:rPr>
              <w:t>-</w:t>
            </w:r>
          </w:p>
        </w:tc>
        <w:tc>
          <w:tcPr>
            <w:tcW w:w="567" w:type="dxa"/>
            <w:shd w:val="clear" w:color="auto" w:fill="auto"/>
          </w:tcPr>
          <w:p w14:paraId="4B5458AC"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7DDAAAC1" w14:textId="77777777" w:rsidR="00784A32" w:rsidRPr="00C31E24" w:rsidRDefault="00784A32" w:rsidP="00354887">
            <w:pPr>
              <w:pStyle w:val="TAC"/>
              <w:keepNext w:val="0"/>
              <w:keepLines w:val="0"/>
              <w:widowControl w:val="0"/>
              <w:rPr>
                <w:rFonts w:eastAsia="Calibri"/>
                <w:szCs w:val="22"/>
              </w:rPr>
            </w:pPr>
            <w:r w:rsidRPr="00C31E24">
              <w:rPr>
                <w:rFonts w:eastAsia="Calibri"/>
              </w:rPr>
              <w:t>-</w:t>
            </w:r>
          </w:p>
        </w:tc>
      </w:tr>
      <w:tr w:rsidR="00784A32" w:rsidRPr="00C31E24" w14:paraId="702A6AE3" w14:textId="77777777" w:rsidTr="00537B2A">
        <w:trPr>
          <w:gridAfter w:val="1"/>
          <w:wAfter w:w="113" w:type="dxa"/>
        </w:trPr>
        <w:tc>
          <w:tcPr>
            <w:tcW w:w="692" w:type="dxa"/>
            <w:gridSpan w:val="2"/>
            <w:shd w:val="clear" w:color="auto" w:fill="auto"/>
          </w:tcPr>
          <w:p w14:paraId="45822E25" w14:textId="77777777" w:rsidR="00784A32" w:rsidRPr="00C31E24" w:rsidRDefault="00784A32" w:rsidP="00354887">
            <w:pPr>
              <w:pStyle w:val="TAC"/>
              <w:keepNext w:val="0"/>
              <w:keepLines w:val="0"/>
              <w:widowControl w:val="0"/>
              <w:rPr>
                <w:rFonts w:eastAsia="Calibri"/>
              </w:rPr>
            </w:pPr>
            <w:r w:rsidRPr="00C31E24">
              <w:rPr>
                <w:rFonts w:eastAsia="Calibri"/>
              </w:rPr>
              <w:t>26</w:t>
            </w:r>
          </w:p>
        </w:tc>
        <w:tc>
          <w:tcPr>
            <w:tcW w:w="3925" w:type="dxa"/>
            <w:shd w:val="clear" w:color="auto" w:fill="auto"/>
          </w:tcPr>
          <w:p w14:paraId="2E311F1A" w14:textId="77777777" w:rsidR="00784A32" w:rsidRPr="00C31E24" w:rsidRDefault="00784A32" w:rsidP="00354887">
            <w:pPr>
              <w:pStyle w:val="TAL"/>
              <w:keepNext w:val="0"/>
              <w:keepLines w:val="0"/>
              <w:widowControl w:val="0"/>
              <w:rPr>
                <w:rFonts w:eastAsia="Calibri"/>
              </w:rPr>
            </w:pPr>
            <w:r w:rsidRPr="00C31E24">
              <w:rPr>
                <w:rFonts w:eastAsia="Calibri"/>
              </w:rPr>
              <w:t xml:space="preserve">Check: Does the UE (MCVideo Client) send a SIP re-INVITE message to </w:t>
            </w:r>
            <w:r w:rsidRPr="00C31E24">
              <w:t>upgrade the On-demand Pre-arranged Group Call to MCVideo Imminent Peril Group Call?</w:t>
            </w:r>
          </w:p>
        </w:tc>
        <w:tc>
          <w:tcPr>
            <w:tcW w:w="709" w:type="dxa"/>
            <w:shd w:val="clear" w:color="auto" w:fill="auto"/>
          </w:tcPr>
          <w:p w14:paraId="2D83043C" w14:textId="77777777" w:rsidR="00784A32" w:rsidRPr="00C31E24" w:rsidRDefault="00784A32" w:rsidP="00354887">
            <w:pPr>
              <w:pStyle w:val="TAC"/>
              <w:keepNext w:val="0"/>
              <w:keepLines w:val="0"/>
              <w:widowControl w:val="0"/>
              <w:rPr>
                <w:rFonts w:eastAsia="Calibri"/>
                <w:szCs w:val="22"/>
              </w:rPr>
            </w:pPr>
            <w:r w:rsidRPr="00C31E24">
              <w:rPr>
                <w:rFonts w:eastAsia="Calibri"/>
              </w:rPr>
              <w:t>--&gt;</w:t>
            </w:r>
          </w:p>
        </w:tc>
        <w:tc>
          <w:tcPr>
            <w:tcW w:w="2977" w:type="dxa"/>
            <w:shd w:val="clear" w:color="auto" w:fill="auto"/>
          </w:tcPr>
          <w:p w14:paraId="164638D5" w14:textId="77777777" w:rsidR="00784A32" w:rsidRPr="00C31E24" w:rsidRDefault="00784A32" w:rsidP="00354887">
            <w:pPr>
              <w:pStyle w:val="TAL"/>
              <w:keepNext w:val="0"/>
              <w:keepLines w:val="0"/>
              <w:widowControl w:val="0"/>
              <w:rPr>
                <w:rFonts w:eastAsia="Calibri"/>
              </w:rPr>
            </w:pPr>
            <w:r w:rsidRPr="00C31E24">
              <w:rPr>
                <w:rFonts w:eastAsia="Calibri"/>
              </w:rPr>
              <w:t>SIP re-INVITE</w:t>
            </w:r>
          </w:p>
        </w:tc>
        <w:tc>
          <w:tcPr>
            <w:tcW w:w="567" w:type="dxa"/>
            <w:shd w:val="clear" w:color="auto" w:fill="auto"/>
          </w:tcPr>
          <w:p w14:paraId="1EFEFE5A"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6</w:t>
            </w:r>
          </w:p>
        </w:tc>
        <w:tc>
          <w:tcPr>
            <w:tcW w:w="892" w:type="dxa"/>
            <w:shd w:val="clear" w:color="auto" w:fill="auto"/>
          </w:tcPr>
          <w:p w14:paraId="3770744C"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2C92CF73" w14:textId="77777777" w:rsidTr="00537B2A">
        <w:trPr>
          <w:gridAfter w:val="1"/>
          <w:wAfter w:w="113" w:type="dxa"/>
        </w:trPr>
        <w:tc>
          <w:tcPr>
            <w:tcW w:w="692" w:type="dxa"/>
            <w:gridSpan w:val="2"/>
            <w:shd w:val="clear" w:color="auto" w:fill="auto"/>
          </w:tcPr>
          <w:p w14:paraId="26537A28" w14:textId="77777777" w:rsidR="00784A32" w:rsidRPr="00C31E24" w:rsidRDefault="00784A32" w:rsidP="00354887">
            <w:pPr>
              <w:pStyle w:val="TAC"/>
              <w:keepNext w:val="0"/>
              <w:keepLines w:val="0"/>
              <w:widowControl w:val="0"/>
              <w:rPr>
                <w:rFonts w:eastAsia="Calibri"/>
              </w:rPr>
            </w:pPr>
            <w:r w:rsidRPr="00C31E24">
              <w:rPr>
                <w:rFonts w:eastAsia="Calibri"/>
              </w:rPr>
              <w:t>27</w:t>
            </w:r>
          </w:p>
        </w:tc>
        <w:tc>
          <w:tcPr>
            <w:tcW w:w="3925" w:type="dxa"/>
            <w:shd w:val="clear" w:color="auto" w:fill="auto"/>
          </w:tcPr>
          <w:p w14:paraId="6B821563" w14:textId="77777777" w:rsidR="00784A32" w:rsidRPr="00C31E24" w:rsidRDefault="00784A32" w:rsidP="00354887">
            <w:pPr>
              <w:pStyle w:val="TAL"/>
              <w:keepNext w:val="0"/>
              <w:keepLines w:val="0"/>
              <w:widowControl w:val="0"/>
              <w:rPr>
                <w:rFonts w:eastAsia="Calibri"/>
              </w:rPr>
            </w:pPr>
            <w:r w:rsidRPr="00C31E24">
              <w:rPr>
                <w:rFonts w:eastAsia="Calibri"/>
              </w:rPr>
              <w:t>The SS (MCVideo Server) sends a SIP 100 (Trying) message to the UE (MCVideo Client).</w:t>
            </w:r>
          </w:p>
        </w:tc>
        <w:tc>
          <w:tcPr>
            <w:tcW w:w="709" w:type="dxa"/>
            <w:shd w:val="clear" w:color="auto" w:fill="auto"/>
          </w:tcPr>
          <w:p w14:paraId="787B7464"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332D233B" w14:textId="77777777" w:rsidR="00784A32" w:rsidRPr="00C31E24" w:rsidRDefault="00784A32" w:rsidP="00354887">
            <w:pPr>
              <w:pStyle w:val="TAL"/>
              <w:keepNext w:val="0"/>
              <w:keepLines w:val="0"/>
              <w:widowControl w:val="0"/>
              <w:rPr>
                <w:rFonts w:eastAsia="Calibri"/>
              </w:rPr>
            </w:pPr>
            <w:r w:rsidRPr="00C31E24">
              <w:rPr>
                <w:rFonts w:eastAsia="Calibri"/>
              </w:rPr>
              <w:t>SIP 100 (Trying)</w:t>
            </w:r>
          </w:p>
        </w:tc>
        <w:tc>
          <w:tcPr>
            <w:tcW w:w="567" w:type="dxa"/>
            <w:shd w:val="clear" w:color="auto" w:fill="auto"/>
          </w:tcPr>
          <w:p w14:paraId="65AD4E7F"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44A94397"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5FDB0B50" w14:textId="77777777" w:rsidTr="00537B2A">
        <w:trPr>
          <w:gridAfter w:val="1"/>
          <w:wAfter w:w="113" w:type="dxa"/>
        </w:trPr>
        <w:tc>
          <w:tcPr>
            <w:tcW w:w="692" w:type="dxa"/>
            <w:gridSpan w:val="2"/>
            <w:shd w:val="clear" w:color="auto" w:fill="auto"/>
          </w:tcPr>
          <w:p w14:paraId="172D2F38" w14:textId="77777777" w:rsidR="00784A32" w:rsidRPr="00C31E24" w:rsidRDefault="00784A32" w:rsidP="00354887">
            <w:pPr>
              <w:pStyle w:val="TAC"/>
              <w:keepNext w:val="0"/>
              <w:keepLines w:val="0"/>
              <w:widowControl w:val="0"/>
              <w:rPr>
                <w:rFonts w:eastAsia="Calibri"/>
              </w:rPr>
            </w:pPr>
            <w:r w:rsidRPr="00C31E24">
              <w:rPr>
                <w:rFonts w:eastAsia="Calibri"/>
              </w:rPr>
              <w:t>28</w:t>
            </w:r>
          </w:p>
        </w:tc>
        <w:tc>
          <w:tcPr>
            <w:tcW w:w="3925" w:type="dxa"/>
            <w:shd w:val="clear" w:color="auto" w:fill="auto"/>
          </w:tcPr>
          <w:p w14:paraId="3B7932EA" w14:textId="77777777" w:rsidR="00784A32" w:rsidRPr="00C31E24" w:rsidRDefault="00784A32" w:rsidP="00354887">
            <w:pPr>
              <w:pStyle w:val="TAL"/>
              <w:keepNext w:val="0"/>
              <w:keepLines w:val="0"/>
              <w:widowControl w:val="0"/>
              <w:rPr>
                <w:rFonts w:eastAsia="Calibri"/>
              </w:rPr>
            </w:pPr>
            <w:r w:rsidRPr="00C31E24">
              <w:rPr>
                <w:rFonts w:eastAsia="Calibri"/>
              </w:rPr>
              <w:t xml:space="preserve">The SS (MCVideo Server) sends </w:t>
            </w:r>
            <w:r w:rsidRPr="00C31E24">
              <w:t xml:space="preserve">a SIP 200 (OK) message to the </w:t>
            </w:r>
            <w:r w:rsidRPr="00C31E24">
              <w:rPr>
                <w:rFonts w:eastAsia="Calibri"/>
              </w:rPr>
              <w:t>UE (MCVideo Client) indicating that it has accepted the SIP re-INVITE request to upgrade to the Imminent Peril condition.</w:t>
            </w:r>
          </w:p>
        </w:tc>
        <w:tc>
          <w:tcPr>
            <w:tcW w:w="709" w:type="dxa"/>
            <w:shd w:val="clear" w:color="auto" w:fill="auto"/>
          </w:tcPr>
          <w:p w14:paraId="33A2FDFF"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0EF6E1F4" w14:textId="77777777" w:rsidR="00784A32" w:rsidRPr="00C31E24" w:rsidRDefault="00784A32" w:rsidP="00354887">
            <w:pPr>
              <w:pStyle w:val="TAL"/>
              <w:keepNext w:val="0"/>
              <w:keepLines w:val="0"/>
              <w:widowControl w:val="0"/>
              <w:rPr>
                <w:rFonts w:eastAsia="Calibri"/>
              </w:rPr>
            </w:pPr>
            <w:r w:rsidRPr="00C31E24">
              <w:rPr>
                <w:rFonts w:eastAsia="Calibri"/>
              </w:rPr>
              <w:t>SIP 200 (OK)</w:t>
            </w:r>
          </w:p>
        </w:tc>
        <w:tc>
          <w:tcPr>
            <w:tcW w:w="567" w:type="dxa"/>
            <w:shd w:val="clear" w:color="auto" w:fill="auto"/>
          </w:tcPr>
          <w:p w14:paraId="3046F79A"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2D959DFF"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30334B6A" w14:textId="77777777" w:rsidTr="00537B2A">
        <w:trPr>
          <w:gridAfter w:val="1"/>
          <w:wAfter w:w="113" w:type="dxa"/>
        </w:trPr>
        <w:tc>
          <w:tcPr>
            <w:tcW w:w="692" w:type="dxa"/>
            <w:gridSpan w:val="2"/>
            <w:shd w:val="clear" w:color="auto" w:fill="auto"/>
          </w:tcPr>
          <w:p w14:paraId="714DE76F" w14:textId="77777777" w:rsidR="00784A32" w:rsidRPr="00C31E24" w:rsidRDefault="00784A32" w:rsidP="00354887">
            <w:pPr>
              <w:pStyle w:val="TAC"/>
              <w:keepNext w:val="0"/>
              <w:keepLines w:val="0"/>
              <w:widowControl w:val="0"/>
              <w:rPr>
                <w:rFonts w:eastAsia="Calibri"/>
              </w:rPr>
            </w:pPr>
            <w:r w:rsidRPr="00C31E24">
              <w:rPr>
                <w:rFonts w:eastAsia="Calibri"/>
              </w:rPr>
              <w:t>29</w:t>
            </w:r>
          </w:p>
        </w:tc>
        <w:tc>
          <w:tcPr>
            <w:tcW w:w="3925" w:type="dxa"/>
            <w:shd w:val="clear" w:color="auto" w:fill="auto"/>
          </w:tcPr>
          <w:p w14:paraId="54B47254" w14:textId="195A57EE" w:rsidR="00784A32" w:rsidRPr="00C31E24" w:rsidRDefault="004C4902" w:rsidP="00354887">
            <w:pPr>
              <w:pStyle w:val="TAL"/>
              <w:keepNext w:val="0"/>
              <w:keepLines w:val="0"/>
              <w:widowControl w:val="0"/>
              <w:rPr>
                <w:rFonts w:eastAsia="Calibri"/>
              </w:rPr>
            </w:pPr>
            <w:r w:rsidRPr="00C31E24">
              <w:rPr>
                <w:rFonts w:eastAsia="Calibri"/>
              </w:rPr>
              <w:t>Check Does t</w:t>
            </w:r>
            <w:r w:rsidR="00784A32" w:rsidRPr="00C31E24">
              <w:rPr>
                <w:rFonts w:eastAsia="Calibri"/>
              </w:rPr>
              <w:t xml:space="preserve">he UE (MCVideo Client) send an acknowledgement to the SS (MCVideo Server) </w:t>
            </w:r>
            <w:r w:rsidRPr="00C31E24">
              <w:rPr>
                <w:rFonts w:eastAsia="Calibri"/>
              </w:rPr>
              <w:t>?</w:t>
            </w:r>
          </w:p>
        </w:tc>
        <w:tc>
          <w:tcPr>
            <w:tcW w:w="709" w:type="dxa"/>
            <w:shd w:val="clear" w:color="auto" w:fill="auto"/>
          </w:tcPr>
          <w:p w14:paraId="2992D4A9"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--&gt;</w:t>
            </w:r>
          </w:p>
        </w:tc>
        <w:tc>
          <w:tcPr>
            <w:tcW w:w="2977" w:type="dxa"/>
            <w:shd w:val="clear" w:color="auto" w:fill="auto"/>
          </w:tcPr>
          <w:p w14:paraId="00F53090" w14:textId="77777777" w:rsidR="00784A32" w:rsidRPr="00C31E24" w:rsidRDefault="00784A32" w:rsidP="00354887">
            <w:pPr>
              <w:pStyle w:val="TAL"/>
              <w:keepNext w:val="0"/>
              <w:keepLines w:val="0"/>
              <w:widowControl w:val="0"/>
              <w:rPr>
                <w:rFonts w:eastAsia="Calibri"/>
              </w:rPr>
            </w:pPr>
            <w:r w:rsidRPr="00C31E24">
              <w:rPr>
                <w:rFonts w:eastAsia="Calibri"/>
              </w:rPr>
              <w:t>SIP ACK</w:t>
            </w:r>
          </w:p>
        </w:tc>
        <w:tc>
          <w:tcPr>
            <w:tcW w:w="567" w:type="dxa"/>
            <w:shd w:val="clear" w:color="auto" w:fill="auto"/>
          </w:tcPr>
          <w:p w14:paraId="5954BDA2" w14:textId="39EC0C92" w:rsidR="00784A32" w:rsidRPr="00C31E24" w:rsidRDefault="004C4902" w:rsidP="00354887">
            <w:pPr>
              <w:pStyle w:val="TAC"/>
              <w:keepNext w:val="0"/>
              <w:keepLines w:val="0"/>
              <w:widowControl w:val="0"/>
              <w:rPr>
                <w:rFonts w:eastAsia="Calibri"/>
                <w:szCs w:val="22"/>
              </w:rPr>
            </w:pPr>
            <w:r w:rsidRPr="00C31E24">
              <w:rPr>
                <w:rFonts w:eastAsia="Calibri"/>
                <w:szCs w:val="22"/>
              </w:rPr>
              <w:t>6</w:t>
            </w:r>
          </w:p>
        </w:tc>
        <w:tc>
          <w:tcPr>
            <w:tcW w:w="892" w:type="dxa"/>
            <w:shd w:val="clear" w:color="auto" w:fill="auto"/>
          </w:tcPr>
          <w:p w14:paraId="22FBC7F8" w14:textId="2FAAFEFA" w:rsidR="00784A32" w:rsidRPr="00C31E24" w:rsidRDefault="004C4902" w:rsidP="00354887">
            <w:pPr>
              <w:pStyle w:val="TAC"/>
              <w:keepNext w:val="0"/>
              <w:keepLines w:val="0"/>
              <w:widowControl w:val="0"/>
              <w:rPr>
                <w:rFonts w:eastAsia="Calibri"/>
                <w:szCs w:val="22"/>
              </w:rPr>
            </w:pPr>
            <w:r w:rsidRPr="00C31E24">
              <w:rPr>
                <w:rFonts w:eastAsia="Calibri"/>
                <w:szCs w:val="22"/>
              </w:rPr>
              <w:t>P</w:t>
            </w:r>
          </w:p>
        </w:tc>
      </w:tr>
      <w:tr w:rsidR="00784A32" w:rsidRPr="00C31E24" w14:paraId="1A20A8A1" w14:textId="77777777" w:rsidTr="00537B2A">
        <w:trPr>
          <w:gridAfter w:val="1"/>
          <w:wAfter w:w="113" w:type="dxa"/>
        </w:trPr>
        <w:tc>
          <w:tcPr>
            <w:tcW w:w="692" w:type="dxa"/>
            <w:gridSpan w:val="2"/>
            <w:shd w:val="clear" w:color="auto" w:fill="auto"/>
          </w:tcPr>
          <w:p w14:paraId="3AE0DE93" w14:textId="77777777" w:rsidR="00784A32" w:rsidRPr="00C31E24" w:rsidRDefault="00784A32" w:rsidP="00354887">
            <w:pPr>
              <w:pStyle w:val="TAC"/>
              <w:keepNext w:val="0"/>
              <w:keepLines w:val="0"/>
              <w:widowControl w:val="0"/>
              <w:rPr>
                <w:rFonts w:eastAsia="Calibri"/>
              </w:rPr>
            </w:pPr>
            <w:r w:rsidRPr="00C31E24">
              <w:rPr>
                <w:rFonts w:eastAsia="Calibri"/>
              </w:rPr>
              <w:t>30</w:t>
            </w:r>
          </w:p>
        </w:tc>
        <w:tc>
          <w:tcPr>
            <w:tcW w:w="3925" w:type="dxa"/>
            <w:shd w:val="clear" w:color="auto" w:fill="auto"/>
          </w:tcPr>
          <w:p w14:paraId="5FC788AA" w14:textId="77777777" w:rsidR="00784A32" w:rsidRPr="00C31E24" w:rsidRDefault="00784A32" w:rsidP="00354887">
            <w:pPr>
              <w:pStyle w:val="TAL"/>
              <w:keepNext w:val="0"/>
              <w:keepLines w:val="0"/>
              <w:widowControl w:val="0"/>
              <w:rPr>
                <w:rFonts w:eastAsia="Calibri"/>
              </w:rPr>
            </w:pPr>
            <w:r w:rsidRPr="00C31E24">
              <w:rPr>
                <w:rFonts w:eastAsia="Calibri"/>
              </w:rPr>
              <w:t>The SS (MCVideo Server) then sends a Transmission Granted message to the UE (MCVideo Client).</w:t>
            </w:r>
          </w:p>
        </w:tc>
        <w:tc>
          <w:tcPr>
            <w:tcW w:w="709" w:type="dxa"/>
            <w:shd w:val="clear" w:color="auto" w:fill="auto"/>
          </w:tcPr>
          <w:p w14:paraId="04D2C4BE"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24D25E7A" w14:textId="77777777" w:rsidR="00784A32" w:rsidRPr="00C31E24" w:rsidRDefault="00784A32" w:rsidP="00354887">
            <w:pPr>
              <w:pStyle w:val="TAL"/>
              <w:keepNext w:val="0"/>
              <w:keepLines w:val="0"/>
              <w:widowControl w:val="0"/>
              <w:rPr>
                <w:rFonts w:eastAsia="Calibri"/>
              </w:rPr>
            </w:pPr>
            <w:r w:rsidRPr="00C31E24">
              <w:rPr>
                <w:rFonts w:eastAsia="Calibri"/>
              </w:rPr>
              <w:t>Transmission Granted</w:t>
            </w:r>
          </w:p>
        </w:tc>
        <w:tc>
          <w:tcPr>
            <w:tcW w:w="567" w:type="dxa"/>
            <w:shd w:val="clear" w:color="auto" w:fill="auto"/>
          </w:tcPr>
          <w:p w14:paraId="357F43AA"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6E53A653"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4D30BC53" w14:textId="77777777" w:rsidTr="00537B2A">
        <w:trPr>
          <w:gridAfter w:val="1"/>
          <w:wAfter w:w="113" w:type="dxa"/>
          <w:trHeight w:val="890"/>
        </w:trPr>
        <w:tc>
          <w:tcPr>
            <w:tcW w:w="692" w:type="dxa"/>
            <w:gridSpan w:val="2"/>
            <w:shd w:val="clear" w:color="auto" w:fill="auto"/>
          </w:tcPr>
          <w:p w14:paraId="71F1E04F" w14:textId="77777777" w:rsidR="00784A32" w:rsidRPr="00C31E24" w:rsidRDefault="00784A32" w:rsidP="00354887">
            <w:pPr>
              <w:pStyle w:val="TAC"/>
              <w:keepNext w:val="0"/>
              <w:keepLines w:val="0"/>
              <w:widowControl w:val="0"/>
              <w:rPr>
                <w:rFonts w:eastAsia="Calibri"/>
              </w:rPr>
            </w:pPr>
            <w:r w:rsidRPr="00C31E24">
              <w:rPr>
                <w:rFonts w:eastAsia="Calibri"/>
              </w:rPr>
              <w:t>31</w:t>
            </w:r>
          </w:p>
        </w:tc>
        <w:tc>
          <w:tcPr>
            <w:tcW w:w="3925" w:type="dxa"/>
            <w:shd w:val="clear" w:color="auto" w:fill="auto"/>
          </w:tcPr>
          <w:p w14:paraId="67371CE6" w14:textId="4E0490AA" w:rsidR="00784A32" w:rsidRPr="00C31E24" w:rsidRDefault="00784A32" w:rsidP="00354887">
            <w:pPr>
              <w:pStyle w:val="TAL"/>
              <w:keepNext w:val="0"/>
              <w:keepLines w:val="0"/>
              <w:widowControl w:val="0"/>
              <w:rPr>
                <w:rFonts w:eastAsia="Calibri"/>
              </w:rPr>
            </w:pPr>
            <w:r w:rsidRPr="00C31E24">
              <w:rPr>
                <w:rFonts w:eastAsia="Calibri"/>
              </w:rPr>
              <w:t>Check: Does the UE (</w:t>
            </w:r>
            <w:r w:rsidR="004C4902" w:rsidRPr="00C31E24">
              <w:rPr>
                <w:rFonts w:eastAsia="Calibri"/>
              </w:rPr>
              <w:t xml:space="preserve">MCVideo </w:t>
            </w:r>
            <w:r w:rsidRPr="00C31E24">
              <w:rPr>
                <w:rFonts w:eastAsia="Calibri"/>
              </w:rPr>
              <w:t>Client) send a Transmission Control Ack message in response to the Transmission Granted message from the SS (MCVideo Server)?</w:t>
            </w:r>
          </w:p>
        </w:tc>
        <w:tc>
          <w:tcPr>
            <w:tcW w:w="709" w:type="dxa"/>
            <w:shd w:val="clear" w:color="auto" w:fill="auto"/>
          </w:tcPr>
          <w:p w14:paraId="485C9A77" w14:textId="77777777" w:rsidR="00784A32" w:rsidRPr="00C31E24" w:rsidRDefault="00784A32" w:rsidP="00354887">
            <w:pPr>
              <w:pStyle w:val="TAC"/>
              <w:keepNext w:val="0"/>
              <w:keepLines w:val="0"/>
              <w:widowControl w:val="0"/>
              <w:rPr>
                <w:rFonts w:eastAsia="Calibri"/>
                <w:szCs w:val="22"/>
              </w:rPr>
            </w:pPr>
            <w:r w:rsidRPr="00C31E24">
              <w:rPr>
                <w:rFonts w:eastAsia="Calibri"/>
              </w:rPr>
              <w:t>--&gt;</w:t>
            </w:r>
          </w:p>
        </w:tc>
        <w:tc>
          <w:tcPr>
            <w:tcW w:w="2977" w:type="dxa"/>
            <w:shd w:val="clear" w:color="auto" w:fill="auto"/>
          </w:tcPr>
          <w:p w14:paraId="239EAB30" w14:textId="77777777" w:rsidR="00784A32" w:rsidRPr="00C31E24" w:rsidRDefault="00784A32" w:rsidP="00354887">
            <w:pPr>
              <w:pStyle w:val="TAL"/>
              <w:keepNext w:val="0"/>
              <w:keepLines w:val="0"/>
              <w:widowControl w:val="0"/>
              <w:rPr>
                <w:rFonts w:eastAsia="Calibri"/>
              </w:rPr>
            </w:pPr>
            <w:r w:rsidRPr="00C31E24">
              <w:rPr>
                <w:rFonts w:eastAsia="Calibri"/>
              </w:rPr>
              <w:t>Transmission Control Ack</w:t>
            </w:r>
          </w:p>
        </w:tc>
        <w:tc>
          <w:tcPr>
            <w:tcW w:w="567" w:type="dxa"/>
            <w:shd w:val="clear" w:color="auto" w:fill="auto"/>
          </w:tcPr>
          <w:p w14:paraId="191A0FC1"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7</w:t>
            </w:r>
          </w:p>
        </w:tc>
        <w:tc>
          <w:tcPr>
            <w:tcW w:w="892" w:type="dxa"/>
            <w:shd w:val="clear" w:color="auto" w:fill="auto"/>
          </w:tcPr>
          <w:p w14:paraId="17DB2540"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27F342FD" w14:textId="77777777" w:rsidTr="00537B2A">
        <w:trPr>
          <w:gridAfter w:val="1"/>
          <w:wAfter w:w="113" w:type="dxa"/>
          <w:trHeight w:val="1232"/>
        </w:trPr>
        <w:tc>
          <w:tcPr>
            <w:tcW w:w="692" w:type="dxa"/>
            <w:gridSpan w:val="2"/>
            <w:shd w:val="clear" w:color="auto" w:fill="auto"/>
          </w:tcPr>
          <w:p w14:paraId="61B59F35" w14:textId="77777777" w:rsidR="00784A32" w:rsidRPr="00C31E24" w:rsidRDefault="00784A32" w:rsidP="00354887">
            <w:pPr>
              <w:pStyle w:val="TAC"/>
              <w:keepNext w:val="0"/>
              <w:keepLines w:val="0"/>
              <w:widowControl w:val="0"/>
              <w:rPr>
                <w:rFonts w:eastAsia="Calibri"/>
              </w:rPr>
            </w:pPr>
            <w:r w:rsidRPr="00C31E24">
              <w:rPr>
                <w:rFonts w:eastAsia="Calibri"/>
              </w:rPr>
              <w:t>32</w:t>
            </w:r>
          </w:p>
        </w:tc>
        <w:tc>
          <w:tcPr>
            <w:tcW w:w="3925" w:type="dxa"/>
            <w:shd w:val="clear" w:color="auto" w:fill="auto"/>
          </w:tcPr>
          <w:p w14:paraId="0FA9930B" w14:textId="202EAD6A" w:rsidR="00784A32" w:rsidRPr="00C31E24" w:rsidRDefault="00784A32" w:rsidP="00354887">
            <w:pPr>
              <w:pStyle w:val="TAL"/>
              <w:keepNext w:val="0"/>
              <w:keepLines w:val="0"/>
              <w:widowControl w:val="0"/>
              <w:rPr>
                <w:rFonts w:eastAsia="Calibri"/>
              </w:rPr>
            </w:pPr>
            <w:r w:rsidRPr="00C31E24">
              <w:rPr>
                <w:rFonts w:eastAsia="Calibri"/>
              </w:rPr>
              <w:t>Check: Does the</w:t>
            </w:r>
            <w:r w:rsidRPr="00C31E24">
              <w:rPr>
                <w:rStyle w:val="CommentReference"/>
                <w:rFonts w:ascii="Times New Roman" w:eastAsia="Calibri" w:hAnsi="Times New Roman"/>
              </w:rPr>
              <w:t xml:space="preserve"> </w:t>
            </w:r>
            <w:r w:rsidRPr="00C31E24">
              <w:rPr>
                <w:rFonts w:eastAsia="Calibri"/>
              </w:rPr>
              <w:t xml:space="preserve">UE (MCVideo Client) provide notification to the MCVideo User that the Pre-arranged Group Call has been upgraded to an Imminent Peril </w:t>
            </w:r>
            <w:r w:rsidR="004C4902" w:rsidRPr="00C31E24">
              <w:rPr>
                <w:rFonts w:eastAsia="Calibri"/>
              </w:rPr>
              <w:t>state</w:t>
            </w:r>
            <w:r w:rsidRPr="00C31E24">
              <w:rPr>
                <w:rFonts w:eastAsia="Calibri"/>
              </w:rPr>
              <w:t>?</w:t>
            </w:r>
          </w:p>
          <w:p w14:paraId="777AB7DA" w14:textId="036A24AF" w:rsidR="00784A32" w:rsidRPr="00C31E24" w:rsidRDefault="004C4902" w:rsidP="00354887">
            <w:pPr>
              <w:pStyle w:val="TAL"/>
              <w:keepNext w:val="0"/>
              <w:keepLines w:val="0"/>
              <w:widowControl w:val="0"/>
              <w:rPr>
                <w:rFonts w:eastAsia="Calibri"/>
              </w:rPr>
            </w:pPr>
            <w:r w:rsidRPr="00C31E24">
              <w:rPr>
                <w:rFonts w:eastAsia="Calibri"/>
              </w:rPr>
              <w:t>(</w:t>
            </w:r>
            <w:r w:rsidR="00784A32" w:rsidRPr="00C31E24">
              <w:rPr>
                <w:rFonts w:eastAsia="Calibri"/>
              </w:rPr>
              <w:t>NOTE</w:t>
            </w:r>
            <w:r w:rsidRPr="00C31E24">
              <w:rPr>
                <w:rFonts w:eastAsia="Calibri"/>
              </w:rPr>
              <w:t xml:space="preserve"> 1)</w:t>
            </w:r>
          </w:p>
        </w:tc>
        <w:tc>
          <w:tcPr>
            <w:tcW w:w="709" w:type="dxa"/>
            <w:shd w:val="clear" w:color="auto" w:fill="auto"/>
          </w:tcPr>
          <w:p w14:paraId="39EC2281"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2977" w:type="dxa"/>
            <w:shd w:val="clear" w:color="auto" w:fill="auto"/>
          </w:tcPr>
          <w:p w14:paraId="32F46F87" w14:textId="77777777" w:rsidR="00784A32" w:rsidRPr="00C31E24" w:rsidRDefault="00784A32" w:rsidP="00354887">
            <w:pPr>
              <w:pStyle w:val="TAL"/>
              <w:keepNext w:val="0"/>
              <w:keepLines w:val="0"/>
              <w:widowControl w:val="0"/>
              <w:rPr>
                <w:rFonts w:eastAsia="Calibri"/>
              </w:rPr>
            </w:pPr>
            <w:r w:rsidRPr="00C31E24">
              <w:rPr>
                <w:rFonts w:eastAsia="Calibri"/>
              </w:rPr>
              <w:t>-</w:t>
            </w:r>
          </w:p>
        </w:tc>
        <w:tc>
          <w:tcPr>
            <w:tcW w:w="567" w:type="dxa"/>
            <w:shd w:val="clear" w:color="auto" w:fill="auto"/>
          </w:tcPr>
          <w:p w14:paraId="66675E84"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6</w:t>
            </w:r>
          </w:p>
        </w:tc>
        <w:tc>
          <w:tcPr>
            <w:tcW w:w="892" w:type="dxa"/>
            <w:shd w:val="clear" w:color="auto" w:fill="auto"/>
          </w:tcPr>
          <w:p w14:paraId="26A1CAF1"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442D669A" w14:textId="77777777" w:rsidTr="00537B2A">
        <w:trPr>
          <w:gridAfter w:val="1"/>
          <w:wAfter w:w="113" w:type="dxa"/>
        </w:trPr>
        <w:tc>
          <w:tcPr>
            <w:tcW w:w="692" w:type="dxa"/>
            <w:gridSpan w:val="2"/>
            <w:shd w:val="clear" w:color="auto" w:fill="auto"/>
          </w:tcPr>
          <w:p w14:paraId="3A5DA9AB" w14:textId="77777777" w:rsidR="00784A32" w:rsidRPr="00C31E24" w:rsidRDefault="00784A32" w:rsidP="00354887">
            <w:pPr>
              <w:pStyle w:val="TAC"/>
              <w:keepNext w:val="0"/>
              <w:keepLines w:val="0"/>
              <w:widowControl w:val="0"/>
              <w:rPr>
                <w:rFonts w:eastAsia="Calibri"/>
              </w:rPr>
            </w:pPr>
            <w:r w:rsidRPr="00C31E24">
              <w:rPr>
                <w:rFonts w:eastAsia="Calibri"/>
              </w:rPr>
              <w:t>33</w:t>
            </w:r>
          </w:p>
        </w:tc>
        <w:tc>
          <w:tcPr>
            <w:tcW w:w="3925" w:type="dxa"/>
            <w:shd w:val="clear" w:color="auto" w:fill="auto"/>
          </w:tcPr>
          <w:p w14:paraId="75F63799" w14:textId="00000266" w:rsidR="004C4902" w:rsidRPr="00C31E24" w:rsidRDefault="00784A32" w:rsidP="004C4902">
            <w:pPr>
              <w:pStyle w:val="TAL"/>
              <w:keepNext w:val="0"/>
              <w:keepLines w:val="0"/>
              <w:widowControl w:val="0"/>
            </w:pPr>
            <w:r w:rsidRPr="00C31E24">
              <w:rPr>
                <w:rFonts w:eastAsia="Calibri"/>
              </w:rPr>
              <w:t xml:space="preserve">Make the </w:t>
            </w:r>
            <w:r w:rsidR="004C4902" w:rsidRPr="00C31E24">
              <w:rPr>
                <w:rFonts w:eastAsia="Calibri"/>
              </w:rPr>
              <w:t xml:space="preserve">MCVideo </w:t>
            </w:r>
            <w:r w:rsidRPr="00C31E24">
              <w:rPr>
                <w:rFonts w:eastAsia="Calibri"/>
              </w:rPr>
              <w:t xml:space="preserve">User </w:t>
            </w:r>
            <w:r w:rsidR="004C4902" w:rsidRPr="00C31E24">
              <w:rPr>
                <w:rFonts w:eastAsia="Calibri"/>
              </w:rPr>
              <w:t xml:space="preserve">request to </w:t>
            </w:r>
            <w:r w:rsidRPr="00C31E24">
              <w:rPr>
                <w:rFonts w:eastAsia="Calibri"/>
              </w:rPr>
              <w:t xml:space="preserve">downgrade the </w:t>
            </w:r>
            <w:r w:rsidRPr="00C31E24">
              <w:t xml:space="preserve"> Imminent Peril </w:t>
            </w:r>
            <w:r w:rsidR="004C4902" w:rsidRPr="00C31E24">
              <w:t>state</w:t>
            </w:r>
            <w:r w:rsidRPr="00C31E24">
              <w:t>.</w:t>
            </w:r>
          </w:p>
          <w:p w14:paraId="3642E315" w14:textId="01BFD7DB" w:rsidR="00784A32" w:rsidRPr="00C31E24" w:rsidRDefault="004C4902" w:rsidP="004C4902">
            <w:pPr>
              <w:pStyle w:val="TAL"/>
              <w:keepNext w:val="0"/>
              <w:keepLines w:val="0"/>
              <w:widowControl w:val="0"/>
              <w:rPr>
                <w:rFonts w:eastAsia="Calibri"/>
              </w:rPr>
            </w:pPr>
            <w:r w:rsidRPr="00C31E24">
              <w:rPr>
                <w:rFonts w:eastAsia="Calibri"/>
              </w:rPr>
              <w:t>(NOTE 1)</w:t>
            </w:r>
          </w:p>
        </w:tc>
        <w:tc>
          <w:tcPr>
            <w:tcW w:w="709" w:type="dxa"/>
            <w:shd w:val="clear" w:color="auto" w:fill="auto"/>
          </w:tcPr>
          <w:p w14:paraId="3F0E6DED" w14:textId="77777777" w:rsidR="00784A32" w:rsidRPr="00C31E24" w:rsidRDefault="00784A32" w:rsidP="00354887">
            <w:pPr>
              <w:pStyle w:val="TAC"/>
              <w:keepNext w:val="0"/>
              <w:keepLines w:val="0"/>
              <w:widowControl w:val="0"/>
              <w:rPr>
                <w:rFonts w:eastAsia="Calibri"/>
              </w:rPr>
            </w:pPr>
            <w:r w:rsidRPr="00C31E24">
              <w:rPr>
                <w:rFonts w:eastAsia="Calibri"/>
                <w:szCs w:val="22"/>
              </w:rPr>
              <w:t>-</w:t>
            </w:r>
          </w:p>
        </w:tc>
        <w:tc>
          <w:tcPr>
            <w:tcW w:w="2977" w:type="dxa"/>
            <w:shd w:val="clear" w:color="auto" w:fill="auto"/>
          </w:tcPr>
          <w:p w14:paraId="279BFA03" w14:textId="77777777" w:rsidR="00784A32" w:rsidRPr="00C31E24" w:rsidRDefault="00784A32" w:rsidP="00354887">
            <w:pPr>
              <w:pStyle w:val="TAL"/>
              <w:keepNext w:val="0"/>
              <w:keepLines w:val="0"/>
              <w:widowControl w:val="0"/>
              <w:rPr>
                <w:rFonts w:eastAsia="Calibri"/>
              </w:rPr>
            </w:pPr>
            <w:r w:rsidRPr="00C31E24">
              <w:rPr>
                <w:rFonts w:eastAsia="Calibri"/>
              </w:rPr>
              <w:t>-</w:t>
            </w:r>
          </w:p>
        </w:tc>
        <w:tc>
          <w:tcPr>
            <w:tcW w:w="567" w:type="dxa"/>
            <w:shd w:val="clear" w:color="auto" w:fill="auto"/>
          </w:tcPr>
          <w:p w14:paraId="25D3018F"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2AEF94D5"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235344EF" w14:textId="77777777" w:rsidTr="00537B2A">
        <w:trPr>
          <w:gridAfter w:val="1"/>
          <w:wAfter w:w="113" w:type="dxa"/>
        </w:trPr>
        <w:tc>
          <w:tcPr>
            <w:tcW w:w="692" w:type="dxa"/>
            <w:gridSpan w:val="2"/>
            <w:shd w:val="clear" w:color="auto" w:fill="auto"/>
          </w:tcPr>
          <w:p w14:paraId="1CC5F6C4" w14:textId="77777777" w:rsidR="00784A32" w:rsidRPr="00C31E24" w:rsidRDefault="00784A32" w:rsidP="00354887">
            <w:pPr>
              <w:pStyle w:val="TAC"/>
              <w:keepNext w:val="0"/>
              <w:keepLines w:val="0"/>
              <w:widowControl w:val="0"/>
              <w:rPr>
                <w:rFonts w:eastAsia="Calibri"/>
              </w:rPr>
            </w:pPr>
            <w:r w:rsidRPr="00C31E24">
              <w:rPr>
                <w:rFonts w:eastAsia="Calibri"/>
              </w:rPr>
              <w:t>34</w:t>
            </w:r>
          </w:p>
        </w:tc>
        <w:tc>
          <w:tcPr>
            <w:tcW w:w="3925" w:type="dxa"/>
            <w:shd w:val="clear" w:color="auto" w:fill="auto"/>
          </w:tcPr>
          <w:p w14:paraId="7198885A" w14:textId="77777777" w:rsidR="00784A32" w:rsidRPr="00C31E24" w:rsidRDefault="00784A32" w:rsidP="00354887">
            <w:pPr>
              <w:pStyle w:val="TAL"/>
              <w:keepNext w:val="0"/>
              <w:keepLines w:val="0"/>
              <w:widowControl w:val="0"/>
              <w:rPr>
                <w:rFonts w:eastAsia="Calibri"/>
              </w:rPr>
            </w:pPr>
            <w:r w:rsidRPr="00C31E24">
              <w:rPr>
                <w:rFonts w:eastAsia="Calibri"/>
              </w:rPr>
              <w:t xml:space="preserve">Check: Does the UE (MCVideo Client) send a SIP re-INVITE message to cancel the Imminent Peril condition in the </w:t>
            </w:r>
            <w:r w:rsidRPr="00C31E24">
              <w:t>On-demand Pre-arranged Group Call?</w:t>
            </w:r>
          </w:p>
        </w:tc>
        <w:tc>
          <w:tcPr>
            <w:tcW w:w="709" w:type="dxa"/>
            <w:shd w:val="clear" w:color="auto" w:fill="auto"/>
          </w:tcPr>
          <w:p w14:paraId="03B3EC05" w14:textId="77777777" w:rsidR="00784A32" w:rsidRPr="00C31E24" w:rsidRDefault="00784A32" w:rsidP="00354887">
            <w:pPr>
              <w:pStyle w:val="TAC"/>
              <w:keepNext w:val="0"/>
              <w:keepLines w:val="0"/>
              <w:widowControl w:val="0"/>
              <w:rPr>
                <w:rFonts w:eastAsia="Calibri"/>
                <w:szCs w:val="22"/>
              </w:rPr>
            </w:pPr>
            <w:r w:rsidRPr="00C31E24">
              <w:rPr>
                <w:rFonts w:eastAsia="Calibri"/>
              </w:rPr>
              <w:t>--&gt;</w:t>
            </w:r>
          </w:p>
        </w:tc>
        <w:tc>
          <w:tcPr>
            <w:tcW w:w="2977" w:type="dxa"/>
            <w:shd w:val="clear" w:color="auto" w:fill="auto"/>
          </w:tcPr>
          <w:p w14:paraId="28723118" w14:textId="77777777" w:rsidR="00784A32" w:rsidRPr="00C31E24" w:rsidRDefault="00784A32" w:rsidP="00354887">
            <w:pPr>
              <w:pStyle w:val="TAL"/>
              <w:keepNext w:val="0"/>
              <w:keepLines w:val="0"/>
              <w:widowControl w:val="0"/>
              <w:rPr>
                <w:rFonts w:eastAsia="Calibri"/>
              </w:rPr>
            </w:pPr>
            <w:r w:rsidRPr="00C31E24">
              <w:rPr>
                <w:rFonts w:eastAsia="Calibri"/>
              </w:rPr>
              <w:t>SIP re-INVITE</w:t>
            </w:r>
          </w:p>
        </w:tc>
        <w:tc>
          <w:tcPr>
            <w:tcW w:w="567" w:type="dxa"/>
            <w:shd w:val="clear" w:color="auto" w:fill="auto"/>
          </w:tcPr>
          <w:p w14:paraId="3FD21ED0"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8</w:t>
            </w:r>
          </w:p>
        </w:tc>
        <w:tc>
          <w:tcPr>
            <w:tcW w:w="892" w:type="dxa"/>
            <w:shd w:val="clear" w:color="auto" w:fill="auto"/>
          </w:tcPr>
          <w:p w14:paraId="7AF4FB22"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34B539BF" w14:textId="77777777" w:rsidTr="00537B2A">
        <w:trPr>
          <w:gridAfter w:val="1"/>
          <w:wAfter w:w="113" w:type="dxa"/>
        </w:trPr>
        <w:tc>
          <w:tcPr>
            <w:tcW w:w="692" w:type="dxa"/>
            <w:gridSpan w:val="2"/>
            <w:shd w:val="clear" w:color="auto" w:fill="auto"/>
          </w:tcPr>
          <w:p w14:paraId="4C8848C9" w14:textId="77777777" w:rsidR="00784A32" w:rsidRPr="00C31E24" w:rsidRDefault="00784A32" w:rsidP="00354887">
            <w:pPr>
              <w:pStyle w:val="TAC"/>
              <w:keepNext w:val="0"/>
              <w:keepLines w:val="0"/>
              <w:widowControl w:val="0"/>
              <w:rPr>
                <w:rFonts w:eastAsia="Calibri"/>
              </w:rPr>
            </w:pPr>
            <w:r w:rsidRPr="00C31E24">
              <w:rPr>
                <w:rFonts w:eastAsia="Calibri"/>
              </w:rPr>
              <w:t>35</w:t>
            </w:r>
          </w:p>
        </w:tc>
        <w:tc>
          <w:tcPr>
            <w:tcW w:w="3925" w:type="dxa"/>
            <w:shd w:val="clear" w:color="auto" w:fill="auto"/>
          </w:tcPr>
          <w:p w14:paraId="235D1732" w14:textId="77777777" w:rsidR="00784A32" w:rsidRPr="00C31E24" w:rsidRDefault="00784A32" w:rsidP="00354887">
            <w:pPr>
              <w:pStyle w:val="TAL"/>
              <w:keepNext w:val="0"/>
              <w:keepLines w:val="0"/>
              <w:widowControl w:val="0"/>
              <w:rPr>
                <w:rFonts w:eastAsia="Calibri"/>
              </w:rPr>
            </w:pPr>
            <w:r w:rsidRPr="00C31E24">
              <w:rPr>
                <w:rFonts w:eastAsia="Calibri"/>
              </w:rPr>
              <w:t>The SS (MCVideo Server) responds to the UE (MCVideo Client) with a SIP 100 (Trying) message.</w:t>
            </w:r>
          </w:p>
        </w:tc>
        <w:tc>
          <w:tcPr>
            <w:tcW w:w="709" w:type="dxa"/>
            <w:shd w:val="clear" w:color="auto" w:fill="auto"/>
          </w:tcPr>
          <w:p w14:paraId="454F9A47"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19DE69B7" w14:textId="77777777" w:rsidR="00784A32" w:rsidRPr="00C31E24" w:rsidRDefault="00784A32" w:rsidP="00354887">
            <w:pPr>
              <w:pStyle w:val="TAL"/>
              <w:keepNext w:val="0"/>
              <w:keepLines w:val="0"/>
              <w:widowControl w:val="0"/>
              <w:rPr>
                <w:rFonts w:eastAsia="Calibri"/>
              </w:rPr>
            </w:pPr>
            <w:r w:rsidRPr="00C31E24">
              <w:rPr>
                <w:rFonts w:eastAsia="Calibri"/>
              </w:rPr>
              <w:t>SIP 100 (Trying)</w:t>
            </w:r>
          </w:p>
        </w:tc>
        <w:tc>
          <w:tcPr>
            <w:tcW w:w="567" w:type="dxa"/>
            <w:shd w:val="clear" w:color="auto" w:fill="auto"/>
          </w:tcPr>
          <w:p w14:paraId="048A55BE"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4A081FB5"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1A2D62CD" w14:textId="77777777" w:rsidTr="00537B2A">
        <w:trPr>
          <w:gridAfter w:val="1"/>
          <w:wAfter w:w="113" w:type="dxa"/>
        </w:trPr>
        <w:tc>
          <w:tcPr>
            <w:tcW w:w="692" w:type="dxa"/>
            <w:gridSpan w:val="2"/>
            <w:shd w:val="clear" w:color="auto" w:fill="auto"/>
          </w:tcPr>
          <w:p w14:paraId="277529CF" w14:textId="77777777" w:rsidR="00784A32" w:rsidRPr="00C31E24" w:rsidRDefault="00784A32" w:rsidP="00354887">
            <w:pPr>
              <w:pStyle w:val="TAC"/>
              <w:keepNext w:val="0"/>
              <w:keepLines w:val="0"/>
              <w:widowControl w:val="0"/>
              <w:rPr>
                <w:rFonts w:eastAsia="Calibri"/>
              </w:rPr>
            </w:pPr>
            <w:r w:rsidRPr="00C31E24">
              <w:rPr>
                <w:rFonts w:eastAsia="Calibri"/>
              </w:rPr>
              <w:t>36</w:t>
            </w:r>
          </w:p>
        </w:tc>
        <w:tc>
          <w:tcPr>
            <w:tcW w:w="3925" w:type="dxa"/>
            <w:shd w:val="clear" w:color="auto" w:fill="auto"/>
          </w:tcPr>
          <w:p w14:paraId="54D1A05F" w14:textId="77777777" w:rsidR="00784A32" w:rsidRPr="00C31E24" w:rsidRDefault="00784A32" w:rsidP="00354887">
            <w:pPr>
              <w:pStyle w:val="TAL"/>
              <w:keepNext w:val="0"/>
              <w:keepLines w:val="0"/>
              <w:widowControl w:val="0"/>
              <w:rPr>
                <w:rFonts w:eastAsia="Calibri"/>
              </w:rPr>
            </w:pPr>
            <w:r w:rsidRPr="00C31E24">
              <w:rPr>
                <w:rFonts w:eastAsia="Calibri"/>
              </w:rPr>
              <w:t xml:space="preserve">The SS (MCVideo Server) sends </w:t>
            </w:r>
            <w:r w:rsidRPr="00C31E24">
              <w:t xml:space="preserve">a SIP 200 (OK) </w:t>
            </w:r>
            <w:r w:rsidRPr="00C31E24">
              <w:rPr>
                <w:rFonts w:eastAsia="Calibri"/>
              </w:rPr>
              <w:t>indicating that it has accepted the SIP re-INVITE request to downgrade to the Imminent Peril condition.</w:t>
            </w:r>
          </w:p>
        </w:tc>
        <w:tc>
          <w:tcPr>
            <w:tcW w:w="709" w:type="dxa"/>
            <w:shd w:val="clear" w:color="auto" w:fill="auto"/>
          </w:tcPr>
          <w:p w14:paraId="090242DE"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36CBF6C5" w14:textId="77777777" w:rsidR="00784A32" w:rsidRPr="00C31E24" w:rsidRDefault="00784A32" w:rsidP="00354887">
            <w:pPr>
              <w:pStyle w:val="TAL"/>
              <w:keepNext w:val="0"/>
              <w:keepLines w:val="0"/>
              <w:widowControl w:val="0"/>
              <w:rPr>
                <w:rFonts w:eastAsia="Calibri"/>
              </w:rPr>
            </w:pPr>
            <w:r w:rsidRPr="00C31E24">
              <w:rPr>
                <w:rFonts w:eastAsia="Calibri"/>
              </w:rPr>
              <w:t>SIP 200 (OK)</w:t>
            </w:r>
          </w:p>
        </w:tc>
        <w:tc>
          <w:tcPr>
            <w:tcW w:w="567" w:type="dxa"/>
            <w:shd w:val="clear" w:color="auto" w:fill="auto"/>
          </w:tcPr>
          <w:p w14:paraId="49C6BF47"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68A4ED38"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0E8D8858" w14:textId="77777777" w:rsidTr="00537B2A">
        <w:trPr>
          <w:gridAfter w:val="1"/>
          <w:wAfter w:w="113" w:type="dxa"/>
        </w:trPr>
        <w:tc>
          <w:tcPr>
            <w:tcW w:w="692" w:type="dxa"/>
            <w:gridSpan w:val="2"/>
            <w:shd w:val="clear" w:color="auto" w:fill="auto"/>
          </w:tcPr>
          <w:p w14:paraId="5A3403B3" w14:textId="77777777" w:rsidR="00784A32" w:rsidRPr="00C31E24" w:rsidRDefault="00784A32" w:rsidP="00354887">
            <w:pPr>
              <w:pStyle w:val="TAC"/>
              <w:keepNext w:val="0"/>
              <w:keepLines w:val="0"/>
              <w:widowControl w:val="0"/>
              <w:rPr>
                <w:rFonts w:eastAsia="Calibri"/>
              </w:rPr>
            </w:pPr>
            <w:r w:rsidRPr="00C31E24">
              <w:rPr>
                <w:rFonts w:eastAsia="Calibri"/>
              </w:rPr>
              <w:t>37</w:t>
            </w:r>
          </w:p>
        </w:tc>
        <w:tc>
          <w:tcPr>
            <w:tcW w:w="3925" w:type="dxa"/>
            <w:shd w:val="clear" w:color="auto" w:fill="auto"/>
          </w:tcPr>
          <w:p w14:paraId="187ED0D5" w14:textId="77777777" w:rsidR="00784A32" w:rsidRPr="00C31E24" w:rsidRDefault="00784A32" w:rsidP="00354887">
            <w:pPr>
              <w:pStyle w:val="TAL"/>
              <w:keepNext w:val="0"/>
              <w:keepLines w:val="0"/>
              <w:widowControl w:val="0"/>
              <w:rPr>
                <w:rFonts w:eastAsia="Calibri"/>
              </w:rPr>
            </w:pPr>
            <w:r w:rsidRPr="00C31E24">
              <w:rPr>
                <w:rFonts w:eastAsia="Calibri"/>
              </w:rPr>
              <w:t>The UE</w:t>
            </w:r>
            <w:r w:rsidRPr="00C31E24">
              <w:rPr>
                <w:rStyle w:val="CommentReference"/>
                <w:rFonts w:ascii="Times New Roman" w:eastAsia="Calibri" w:hAnsi="Times New Roman"/>
              </w:rPr>
              <w:t xml:space="preserve"> </w:t>
            </w:r>
            <w:r w:rsidRPr="00C31E24">
              <w:rPr>
                <w:rFonts w:eastAsia="Calibri"/>
              </w:rPr>
              <w:t>MCVideo Client) sends an acknowledgement to the SS (MCVideo Server).</w:t>
            </w:r>
          </w:p>
        </w:tc>
        <w:tc>
          <w:tcPr>
            <w:tcW w:w="709" w:type="dxa"/>
            <w:shd w:val="clear" w:color="auto" w:fill="auto"/>
          </w:tcPr>
          <w:p w14:paraId="541E36F2"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--&gt;</w:t>
            </w:r>
          </w:p>
        </w:tc>
        <w:tc>
          <w:tcPr>
            <w:tcW w:w="2977" w:type="dxa"/>
            <w:shd w:val="clear" w:color="auto" w:fill="auto"/>
          </w:tcPr>
          <w:p w14:paraId="262ECB44" w14:textId="77777777" w:rsidR="00784A32" w:rsidRPr="00C31E24" w:rsidRDefault="00784A32" w:rsidP="00354887">
            <w:pPr>
              <w:pStyle w:val="TAL"/>
              <w:keepNext w:val="0"/>
              <w:keepLines w:val="0"/>
              <w:widowControl w:val="0"/>
              <w:rPr>
                <w:rFonts w:eastAsia="Calibri"/>
              </w:rPr>
            </w:pPr>
            <w:r w:rsidRPr="00C31E24">
              <w:rPr>
                <w:rFonts w:eastAsia="Calibri"/>
              </w:rPr>
              <w:t>SIP ACK</w:t>
            </w:r>
          </w:p>
        </w:tc>
        <w:tc>
          <w:tcPr>
            <w:tcW w:w="567" w:type="dxa"/>
            <w:shd w:val="clear" w:color="auto" w:fill="auto"/>
          </w:tcPr>
          <w:p w14:paraId="6C38B203"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561213C6"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06237846" w14:textId="77777777" w:rsidTr="00537B2A">
        <w:trPr>
          <w:gridAfter w:val="1"/>
          <w:wAfter w:w="113" w:type="dxa"/>
        </w:trPr>
        <w:tc>
          <w:tcPr>
            <w:tcW w:w="692" w:type="dxa"/>
            <w:gridSpan w:val="2"/>
            <w:shd w:val="clear" w:color="auto" w:fill="auto"/>
          </w:tcPr>
          <w:p w14:paraId="66B463A5" w14:textId="77777777" w:rsidR="00784A32" w:rsidRPr="00C31E24" w:rsidRDefault="00784A32" w:rsidP="00354887">
            <w:pPr>
              <w:pStyle w:val="TAC"/>
              <w:keepNext w:val="0"/>
              <w:keepLines w:val="0"/>
              <w:widowControl w:val="0"/>
              <w:rPr>
                <w:rFonts w:eastAsia="Calibri"/>
              </w:rPr>
            </w:pPr>
            <w:r w:rsidRPr="00C31E24">
              <w:rPr>
                <w:rFonts w:eastAsia="Calibri"/>
              </w:rPr>
              <w:t>38</w:t>
            </w:r>
          </w:p>
        </w:tc>
        <w:tc>
          <w:tcPr>
            <w:tcW w:w="3925" w:type="dxa"/>
            <w:shd w:val="clear" w:color="auto" w:fill="auto"/>
          </w:tcPr>
          <w:p w14:paraId="315F9C51" w14:textId="77777777" w:rsidR="00784A32" w:rsidRPr="00C31E24" w:rsidRDefault="00784A32" w:rsidP="00354887">
            <w:pPr>
              <w:pStyle w:val="TAL"/>
              <w:keepNext w:val="0"/>
              <w:keepLines w:val="0"/>
              <w:widowControl w:val="0"/>
              <w:rPr>
                <w:rFonts w:eastAsia="Calibri"/>
              </w:rPr>
            </w:pPr>
            <w:r w:rsidRPr="00C31E24">
              <w:rPr>
                <w:rFonts w:eastAsia="Calibri"/>
              </w:rPr>
              <w:t xml:space="preserve">The SS (MCVideo Server) sends a Transmission Granted message to the UE (MCVideo Client) with an acknowledgement required </w:t>
            </w:r>
          </w:p>
        </w:tc>
        <w:tc>
          <w:tcPr>
            <w:tcW w:w="709" w:type="dxa"/>
            <w:shd w:val="clear" w:color="auto" w:fill="auto"/>
          </w:tcPr>
          <w:p w14:paraId="3BFC8E11"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62E2F652" w14:textId="77777777" w:rsidR="00784A32" w:rsidRPr="00C31E24" w:rsidRDefault="00784A32" w:rsidP="00354887">
            <w:pPr>
              <w:pStyle w:val="TAL"/>
              <w:keepNext w:val="0"/>
              <w:keepLines w:val="0"/>
              <w:widowControl w:val="0"/>
              <w:rPr>
                <w:rFonts w:eastAsia="Calibri"/>
              </w:rPr>
            </w:pPr>
            <w:r w:rsidRPr="00C31E24">
              <w:rPr>
                <w:rFonts w:eastAsia="Calibri"/>
              </w:rPr>
              <w:t>Transmission Granted</w:t>
            </w:r>
          </w:p>
        </w:tc>
        <w:tc>
          <w:tcPr>
            <w:tcW w:w="567" w:type="dxa"/>
            <w:shd w:val="clear" w:color="auto" w:fill="auto"/>
          </w:tcPr>
          <w:p w14:paraId="381080F4"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6C2FF052"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3F625837" w14:textId="77777777" w:rsidTr="00537B2A">
        <w:trPr>
          <w:gridAfter w:val="1"/>
          <w:wAfter w:w="113" w:type="dxa"/>
        </w:trPr>
        <w:tc>
          <w:tcPr>
            <w:tcW w:w="692" w:type="dxa"/>
            <w:gridSpan w:val="2"/>
            <w:shd w:val="clear" w:color="auto" w:fill="auto"/>
          </w:tcPr>
          <w:p w14:paraId="19C9B9EC" w14:textId="77777777" w:rsidR="00784A32" w:rsidRPr="00C31E24" w:rsidRDefault="00784A32" w:rsidP="00354887">
            <w:pPr>
              <w:pStyle w:val="TAC"/>
              <w:keepNext w:val="0"/>
              <w:keepLines w:val="0"/>
              <w:widowControl w:val="0"/>
              <w:rPr>
                <w:rFonts w:eastAsia="Calibri"/>
              </w:rPr>
            </w:pPr>
            <w:r w:rsidRPr="00C31E24">
              <w:rPr>
                <w:rFonts w:eastAsia="Calibri"/>
              </w:rPr>
              <w:t>39</w:t>
            </w:r>
          </w:p>
        </w:tc>
        <w:tc>
          <w:tcPr>
            <w:tcW w:w="3925" w:type="dxa"/>
            <w:shd w:val="clear" w:color="auto" w:fill="auto"/>
          </w:tcPr>
          <w:p w14:paraId="6AEE57D1" w14:textId="77777777" w:rsidR="00784A32" w:rsidRPr="00C31E24" w:rsidRDefault="00784A32" w:rsidP="00354887">
            <w:pPr>
              <w:pStyle w:val="TAL"/>
              <w:keepNext w:val="0"/>
              <w:keepLines w:val="0"/>
              <w:widowControl w:val="0"/>
              <w:rPr>
                <w:rFonts w:eastAsia="Calibri"/>
              </w:rPr>
            </w:pPr>
            <w:r w:rsidRPr="00C31E24">
              <w:rPr>
                <w:rFonts w:eastAsia="Calibri"/>
              </w:rPr>
              <w:t>Check: Does the UE (MCVideo Client) send a Transmission Control Ack message in response to the SS (MCVideo Server) Transmission Granted message?</w:t>
            </w:r>
          </w:p>
        </w:tc>
        <w:tc>
          <w:tcPr>
            <w:tcW w:w="709" w:type="dxa"/>
            <w:shd w:val="clear" w:color="auto" w:fill="auto"/>
          </w:tcPr>
          <w:p w14:paraId="54ABD8E6" w14:textId="77777777" w:rsidR="00784A32" w:rsidRPr="00C31E24" w:rsidRDefault="00784A32" w:rsidP="00354887">
            <w:pPr>
              <w:pStyle w:val="TAC"/>
              <w:keepNext w:val="0"/>
              <w:keepLines w:val="0"/>
              <w:widowControl w:val="0"/>
              <w:rPr>
                <w:rFonts w:eastAsia="Calibri"/>
                <w:szCs w:val="22"/>
              </w:rPr>
            </w:pPr>
            <w:r w:rsidRPr="00C31E24">
              <w:rPr>
                <w:rFonts w:eastAsia="Calibri"/>
              </w:rPr>
              <w:t>--&gt;</w:t>
            </w:r>
          </w:p>
        </w:tc>
        <w:tc>
          <w:tcPr>
            <w:tcW w:w="2977" w:type="dxa"/>
            <w:shd w:val="clear" w:color="auto" w:fill="auto"/>
          </w:tcPr>
          <w:p w14:paraId="5FACBFA7" w14:textId="77777777" w:rsidR="00784A32" w:rsidRPr="00C31E24" w:rsidRDefault="00784A32" w:rsidP="00354887">
            <w:pPr>
              <w:pStyle w:val="TAL"/>
              <w:keepNext w:val="0"/>
              <w:keepLines w:val="0"/>
              <w:widowControl w:val="0"/>
              <w:rPr>
                <w:rFonts w:eastAsia="Calibri"/>
              </w:rPr>
            </w:pPr>
            <w:r w:rsidRPr="00C31E24">
              <w:rPr>
                <w:rFonts w:eastAsia="Calibri"/>
              </w:rPr>
              <w:t>Transmission Control Ack</w:t>
            </w:r>
          </w:p>
        </w:tc>
        <w:tc>
          <w:tcPr>
            <w:tcW w:w="567" w:type="dxa"/>
            <w:shd w:val="clear" w:color="auto" w:fill="auto"/>
          </w:tcPr>
          <w:p w14:paraId="01414A2E"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2</w:t>
            </w:r>
          </w:p>
        </w:tc>
        <w:tc>
          <w:tcPr>
            <w:tcW w:w="892" w:type="dxa"/>
            <w:shd w:val="clear" w:color="auto" w:fill="auto"/>
          </w:tcPr>
          <w:p w14:paraId="40C77864"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5730FC24" w14:textId="77777777" w:rsidTr="00537B2A">
        <w:trPr>
          <w:gridAfter w:val="1"/>
          <w:wAfter w:w="113" w:type="dxa"/>
        </w:trPr>
        <w:tc>
          <w:tcPr>
            <w:tcW w:w="692" w:type="dxa"/>
            <w:gridSpan w:val="2"/>
            <w:shd w:val="clear" w:color="auto" w:fill="auto"/>
          </w:tcPr>
          <w:p w14:paraId="3ADF0AA6" w14:textId="77777777" w:rsidR="00784A32" w:rsidRPr="00C31E24" w:rsidRDefault="00784A32" w:rsidP="00354887">
            <w:pPr>
              <w:pStyle w:val="TAC"/>
              <w:keepNext w:val="0"/>
              <w:keepLines w:val="0"/>
              <w:widowControl w:val="0"/>
              <w:rPr>
                <w:rFonts w:eastAsia="Calibri"/>
              </w:rPr>
            </w:pPr>
            <w:r w:rsidRPr="00C31E24">
              <w:rPr>
                <w:rFonts w:eastAsia="Calibri"/>
              </w:rPr>
              <w:t>40</w:t>
            </w:r>
          </w:p>
        </w:tc>
        <w:tc>
          <w:tcPr>
            <w:tcW w:w="3925" w:type="dxa"/>
            <w:shd w:val="clear" w:color="auto" w:fill="auto"/>
          </w:tcPr>
          <w:p w14:paraId="19A865E3" w14:textId="642364F3" w:rsidR="00784A32" w:rsidRPr="00C31E24" w:rsidRDefault="00784A32" w:rsidP="00354887">
            <w:pPr>
              <w:pStyle w:val="TAL"/>
              <w:keepNext w:val="0"/>
              <w:keepLines w:val="0"/>
              <w:widowControl w:val="0"/>
              <w:rPr>
                <w:rFonts w:eastAsia="Calibri"/>
              </w:rPr>
            </w:pPr>
            <w:r w:rsidRPr="00C31E24">
              <w:rPr>
                <w:rFonts w:eastAsia="Calibri"/>
              </w:rPr>
              <w:t xml:space="preserve">Check: Does the UE (MCVideo Client) provide notification to the MCVideo User that the Imminent Peril </w:t>
            </w:r>
            <w:r w:rsidR="004C4902" w:rsidRPr="00C31E24">
              <w:rPr>
                <w:rFonts w:eastAsia="Calibri"/>
              </w:rPr>
              <w:t>state has been downgraded</w:t>
            </w:r>
            <w:r w:rsidRPr="00C31E24">
              <w:rPr>
                <w:rFonts w:eastAsia="Calibri"/>
              </w:rPr>
              <w:t>?</w:t>
            </w:r>
          </w:p>
          <w:p w14:paraId="6C59784C" w14:textId="28C94747" w:rsidR="00784A32" w:rsidRPr="00C31E24" w:rsidRDefault="004C4902" w:rsidP="00354887">
            <w:pPr>
              <w:pStyle w:val="TAL"/>
              <w:keepNext w:val="0"/>
              <w:keepLines w:val="0"/>
              <w:widowControl w:val="0"/>
              <w:rPr>
                <w:rFonts w:eastAsia="Calibri"/>
              </w:rPr>
            </w:pPr>
            <w:r w:rsidRPr="00C31E24">
              <w:rPr>
                <w:rFonts w:eastAsia="Calibri"/>
              </w:rPr>
              <w:t>(</w:t>
            </w:r>
            <w:r w:rsidR="00784A32" w:rsidRPr="00C31E24">
              <w:rPr>
                <w:rFonts w:eastAsia="Calibri"/>
              </w:rPr>
              <w:t>NOTE</w:t>
            </w:r>
            <w:r w:rsidRPr="00C31E24">
              <w:rPr>
                <w:rFonts w:eastAsia="Calibri"/>
              </w:rPr>
              <w:t xml:space="preserve"> 1)</w:t>
            </w:r>
          </w:p>
        </w:tc>
        <w:tc>
          <w:tcPr>
            <w:tcW w:w="709" w:type="dxa"/>
            <w:shd w:val="clear" w:color="auto" w:fill="auto"/>
          </w:tcPr>
          <w:p w14:paraId="3F68FCB6"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2977" w:type="dxa"/>
            <w:shd w:val="clear" w:color="auto" w:fill="auto"/>
          </w:tcPr>
          <w:p w14:paraId="39B3AAC2" w14:textId="77777777" w:rsidR="00784A32" w:rsidRPr="00C31E24" w:rsidRDefault="00784A32" w:rsidP="00354887">
            <w:pPr>
              <w:pStyle w:val="TAL"/>
              <w:keepNext w:val="0"/>
              <w:keepLines w:val="0"/>
              <w:widowControl w:val="0"/>
              <w:rPr>
                <w:rFonts w:eastAsia="Calibri"/>
              </w:rPr>
            </w:pPr>
            <w:r w:rsidRPr="00C31E24">
              <w:rPr>
                <w:rFonts w:eastAsia="Calibri"/>
              </w:rPr>
              <w:t>-</w:t>
            </w:r>
          </w:p>
        </w:tc>
        <w:tc>
          <w:tcPr>
            <w:tcW w:w="567" w:type="dxa"/>
            <w:shd w:val="clear" w:color="auto" w:fill="auto"/>
          </w:tcPr>
          <w:p w14:paraId="3CAAA9BF"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8</w:t>
            </w:r>
          </w:p>
        </w:tc>
        <w:tc>
          <w:tcPr>
            <w:tcW w:w="892" w:type="dxa"/>
            <w:shd w:val="clear" w:color="auto" w:fill="auto"/>
          </w:tcPr>
          <w:p w14:paraId="7A3ED2FC"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51F777AF" w14:textId="77777777" w:rsidTr="00537B2A">
        <w:trPr>
          <w:gridAfter w:val="1"/>
          <w:wAfter w:w="113" w:type="dxa"/>
        </w:trPr>
        <w:tc>
          <w:tcPr>
            <w:tcW w:w="692" w:type="dxa"/>
            <w:gridSpan w:val="2"/>
            <w:shd w:val="clear" w:color="auto" w:fill="auto"/>
          </w:tcPr>
          <w:p w14:paraId="0D45CED1" w14:textId="77777777" w:rsidR="00784A32" w:rsidRPr="00C31E24" w:rsidDel="00AC4EEF" w:rsidRDefault="00784A32" w:rsidP="00354887">
            <w:pPr>
              <w:pStyle w:val="TAC"/>
              <w:keepNext w:val="0"/>
              <w:keepLines w:val="0"/>
              <w:widowControl w:val="0"/>
              <w:rPr>
                <w:rFonts w:eastAsia="Calibri"/>
              </w:rPr>
            </w:pPr>
            <w:r w:rsidRPr="00C31E24">
              <w:rPr>
                <w:rFonts w:eastAsia="Calibri"/>
              </w:rPr>
              <w:t>41</w:t>
            </w:r>
          </w:p>
        </w:tc>
        <w:tc>
          <w:tcPr>
            <w:tcW w:w="3925" w:type="dxa"/>
            <w:shd w:val="clear" w:color="auto" w:fill="auto"/>
          </w:tcPr>
          <w:p w14:paraId="4A1BE451" w14:textId="4CC04556" w:rsidR="00784A32" w:rsidRPr="00C31E24" w:rsidRDefault="00784A32" w:rsidP="00354887">
            <w:pPr>
              <w:pStyle w:val="TAL"/>
              <w:keepNext w:val="0"/>
              <w:keepLines w:val="0"/>
              <w:widowControl w:val="0"/>
              <w:rPr>
                <w:rFonts w:eastAsia="Calibri"/>
              </w:rPr>
            </w:pPr>
            <w:r w:rsidRPr="00C31E24">
              <w:rPr>
                <w:rFonts w:eastAsia="Calibri"/>
              </w:rPr>
              <w:t xml:space="preserve">Make the </w:t>
            </w:r>
            <w:r w:rsidR="004C4902" w:rsidRPr="00C31E24">
              <w:rPr>
                <w:rFonts w:eastAsia="Calibri"/>
              </w:rPr>
              <w:t xml:space="preserve">MCVideo </w:t>
            </w:r>
            <w:r w:rsidRPr="00C31E24">
              <w:rPr>
                <w:rFonts w:eastAsia="Calibri"/>
              </w:rPr>
              <w:t>User request to end the transmission.</w:t>
            </w:r>
          </w:p>
          <w:p w14:paraId="2B12E0B4" w14:textId="7530FAE1" w:rsidR="00784A32" w:rsidRPr="00C31E24" w:rsidRDefault="004C4902" w:rsidP="00354887">
            <w:pPr>
              <w:pStyle w:val="TAL"/>
              <w:keepNext w:val="0"/>
              <w:keepLines w:val="0"/>
              <w:widowControl w:val="0"/>
              <w:rPr>
                <w:rFonts w:eastAsia="Calibri"/>
              </w:rPr>
            </w:pPr>
            <w:r w:rsidRPr="00C31E24">
              <w:rPr>
                <w:rFonts w:eastAsia="Calibri"/>
              </w:rPr>
              <w:t>(</w:t>
            </w:r>
            <w:r w:rsidR="00784A32" w:rsidRPr="00C31E24">
              <w:rPr>
                <w:rFonts w:eastAsia="Calibri"/>
              </w:rPr>
              <w:t>NOTE</w:t>
            </w:r>
            <w:r w:rsidRPr="00C31E24">
              <w:rPr>
                <w:rFonts w:eastAsia="Calibri"/>
              </w:rPr>
              <w:t xml:space="preserve"> 1)</w:t>
            </w:r>
          </w:p>
        </w:tc>
        <w:tc>
          <w:tcPr>
            <w:tcW w:w="709" w:type="dxa"/>
            <w:shd w:val="clear" w:color="auto" w:fill="auto"/>
          </w:tcPr>
          <w:p w14:paraId="0E4314BD" w14:textId="77777777" w:rsidR="00784A32" w:rsidRPr="00C31E24" w:rsidRDefault="00784A32" w:rsidP="00354887">
            <w:pPr>
              <w:pStyle w:val="TAC"/>
              <w:keepNext w:val="0"/>
              <w:keepLines w:val="0"/>
              <w:widowControl w:val="0"/>
              <w:rPr>
                <w:rFonts w:eastAsia="Calibri"/>
              </w:rPr>
            </w:pPr>
            <w:r w:rsidRPr="00C31E24">
              <w:rPr>
                <w:rFonts w:eastAsia="Calibri"/>
              </w:rPr>
              <w:t>-</w:t>
            </w:r>
          </w:p>
        </w:tc>
        <w:tc>
          <w:tcPr>
            <w:tcW w:w="2977" w:type="dxa"/>
            <w:shd w:val="clear" w:color="auto" w:fill="auto"/>
          </w:tcPr>
          <w:p w14:paraId="3E7F44BE" w14:textId="77777777" w:rsidR="00784A32" w:rsidRPr="00C31E24" w:rsidRDefault="00784A32" w:rsidP="00354887">
            <w:pPr>
              <w:pStyle w:val="TAL"/>
              <w:keepNext w:val="0"/>
              <w:keepLines w:val="0"/>
              <w:widowControl w:val="0"/>
              <w:rPr>
                <w:rFonts w:eastAsia="Calibri"/>
              </w:rPr>
            </w:pPr>
            <w:r w:rsidRPr="00C31E24">
              <w:rPr>
                <w:rFonts w:eastAsia="Calibri"/>
              </w:rPr>
              <w:t>-</w:t>
            </w:r>
          </w:p>
        </w:tc>
        <w:tc>
          <w:tcPr>
            <w:tcW w:w="567" w:type="dxa"/>
            <w:shd w:val="clear" w:color="auto" w:fill="auto"/>
          </w:tcPr>
          <w:p w14:paraId="337CFBB3"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5CD0D13A"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558EE3C0" w14:textId="77777777" w:rsidTr="00537B2A">
        <w:trPr>
          <w:gridAfter w:val="1"/>
          <w:wAfter w:w="113" w:type="dxa"/>
        </w:trPr>
        <w:tc>
          <w:tcPr>
            <w:tcW w:w="692" w:type="dxa"/>
            <w:gridSpan w:val="2"/>
            <w:shd w:val="clear" w:color="auto" w:fill="auto"/>
          </w:tcPr>
          <w:p w14:paraId="1DB757B5" w14:textId="77777777" w:rsidR="00784A32" w:rsidRPr="00C31E24" w:rsidRDefault="00784A32" w:rsidP="00354887">
            <w:pPr>
              <w:pStyle w:val="TAC"/>
              <w:keepNext w:val="0"/>
              <w:keepLines w:val="0"/>
              <w:widowControl w:val="0"/>
              <w:rPr>
                <w:rFonts w:eastAsia="Calibri"/>
              </w:rPr>
            </w:pPr>
            <w:r w:rsidRPr="00C31E24">
              <w:rPr>
                <w:rFonts w:eastAsia="Calibri"/>
              </w:rPr>
              <w:t>42</w:t>
            </w:r>
          </w:p>
        </w:tc>
        <w:tc>
          <w:tcPr>
            <w:tcW w:w="3925" w:type="dxa"/>
            <w:shd w:val="clear" w:color="auto" w:fill="auto"/>
          </w:tcPr>
          <w:p w14:paraId="1DAC7A25" w14:textId="77777777" w:rsidR="00784A32" w:rsidRPr="00C31E24" w:rsidRDefault="00784A32" w:rsidP="00354887">
            <w:pPr>
              <w:pStyle w:val="TAL"/>
              <w:keepNext w:val="0"/>
              <w:keepLines w:val="0"/>
              <w:widowControl w:val="0"/>
              <w:rPr>
                <w:rFonts w:eastAsia="Calibri"/>
              </w:rPr>
            </w:pPr>
            <w:r w:rsidRPr="00C31E24">
              <w:rPr>
                <w:rFonts w:eastAsia="Calibri"/>
              </w:rPr>
              <w:t>Check Does the UE (MCVideo Client) send a Transmission Request indicating that it wants to terminate a MCVideo On-demand Pre-arranged Group Call, Automatic Commencement Mode, with implicit Transmission Control?</w:t>
            </w:r>
          </w:p>
        </w:tc>
        <w:tc>
          <w:tcPr>
            <w:tcW w:w="709" w:type="dxa"/>
            <w:shd w:val="clear" w:color="auto" w:fill="auto"/>
          </w:tcPr>
          <w:p w14:paraId="7CD6AA8A" w14:textId="77777777" w:rsidR="00784A32" w:rsidRPr="00C31E24" w:rsidRDefault="00784A32" w:rsidP="00354887">
            <w:pPr>
              <w:pStyle w:val="TAC"/>
              <w:keepNext w:val="0"/>
              <w:keepLines w:val="0"/>
              <w:widowControl w:val="0"/>
              <w:rPr>
                <w:rFonts w:eastAsia="Calibri"/>
                <w:szCs w:val="22"/>
              </w:rPr>
            </w:pPr>
            <w:r w:rsidRPr="00C31E24">
              <w:rPr>
                <w:rFonts w:eastAsia="Calibri"/>
              </w:rPr>
              <w:t>--&gt;</w:t>
            </w:r>
          </w:p>
        </w:tc>
        <w:tc>
          <w:tcPr>
            <w:tcW w:w="2977" w:type="dxa"/>
            <w:shd w:val="clear" w:color="auto" w:fill="auto"/>
          </w:tcPr>
          <w:p w14:paraId="52596CD0" w14:textId="77777777" w:rsidR="00784A32" w:rsidRPr="00C31E24" w:rsidRDefault="00784A32" w:rsidP="00354887">
            <w:pPr>
              <w:pStyle w:val="TAL"/>
              <w:keepNext w:val="0"/>
              <w:keepLines w:val="0"/>
              <w:widowControl w:val="0"/>
              <w:rPr>
                <w:rFonts w:eastAsia="Calibri"/>
              </w:rPr>
            </w:pPr>
            <w:r w:rsidRPr="00C31E24">
              <w:rPr>
                <w:rFonts w:eastAsia="Calibri"/>
              </w:rPr>
              <w:t>Transmission End Request</w:t>
            </w:r>
          </w:p>
        </w:tc>
        <w:tc>
          <w:tcPr>
            <w:tcW w:w="567" w:type="dxa"/>
            <w:shd w:val="clear" w:color="auto" w:fill="auto"/>
          </w:tcPr>
          <w:p w14:paraId="4BB04AFE"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9</w:t>
            </w:r>
          </w:p>
        </w:tc>
        <w:tc>
          <w:tcPr>
            <w:tcW w:w="892" w:type="dxa"/>
            <w:shd w:val="clear" w:color="auto" w:fill="auto"/>
          </w:tcPr>
          <w:p w14:paraId="4539CD89"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0396A8D3" w14:textId="77777777" w:rsidTr="00537B2A">
        <w:trPr>
          <w:gridAfter w:val="1"/>
          <w:wAfter w:w="113" w:type="dxa"/>
        </w:trPr>
        <w:tc>
          <w:tcPr>
            <w:tcW w:w="692" w:type="dxa"/>
            <w:gridSpan w:val="2"/>
            <w:shd w:val="clear" w:color="auto" w:fill="auto"/>
          </w:tcPr>
          <w:p w14:paraId="65C41490" w14:textId="77777777" w:rsidR="00784A32" w:rsidRPr="00C31E24" w:rsidRDefault="00784A32" w:rsidP="00354887">
            <w:pPr>
              <w:pStyle w:val="TAC"/>
              <w:keepNext w:val="0"/>
              <w:keepLines w:val="0"/>
              <w:widowControl w:val="0"/>
              <w:rPr>
                <w:rFonts w:eastAsia="Calibri"/>
              </w:rPr>
            </w:pPr>
            <w:r w:rsidRPr="00C31E24">
              <w:rPr>
                <w:rFonts w:eastAsia="Calibri"/>
              </w:rPr>
              <w:t>43</w:t>
            </w:r>
          </w:p>
        </w:tc>
        <w:tc>
          <w:tcPr>
            <w:tcW w:w="3925" w:type="dxa"/>
            <w:shd w:val="clear" w:color="auto" w:fill="auto"/>
          </w:tcPr>
          <w:p w14:paraId="2E55D405" w14:textId="77777777" w:rsidR="00784A32" w:rsidRPr="00C31E24" w:rsidRDefault="00784A32" w:rsidP="00354887">
            <w:pPr>
              <w:pStyle w:val="TAL"/>
              <w:keepNext w:val="0"/>
              <w:keepLines w:val="0"/>
              <w:widowControl w:val="0"/>
              <w:rPr>
                <w:rFonts w:eastAsia="Calibri"/>
              </w:rPr>
            </w:pPr>
            <w:r w:rsidRPr="00C31E24">
              <w:rPr>
                <w:rFonts w:eastAsia="Calibri"/>
              </w:rPr>
              <w:t>The SS (MCVideo Server) sends a Transmission End Response message to the UE (MCVideo Client) to verify that the UE (MCVideo Client) is able to end an MCVideo On-demand Pre-arranged Group Call, Automatic Commencement Mode, with implicit Transmission Control.</w:t>
            </w:r>
          </w:p>
        </w:tc>
        <w:tc>
          <w:tcPr>
            <w:tcW w:w="709" w:type="dxa"/>
            <w:shd w:val="clear" w:color="auto" w:fill="auto"/>
          </w:tcPr>
          <w:p w14:paraId="2DB39963"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5E102F13" w14:textId="77777777" w:rsidR="00784A32" w:rsidRPr="00C31E24" w:rsidRDefault="00784A32" w:rsidP="00354887">
            <w:pPr>
              <w:pStyle w:val="TAL"/>
              <w:keepNext w:val="0"/>
              <w:keepLines w:val="0"/>
              <w:widowControl w:val="0"/>
              <w:rPr>
                <w:rFonts w:eastAsia="Calibri"/>
              </w:rPr>
            </w:pPr>
            <w:r w:rsidRPr="00C31E24">
              <w:rPr>
                <w:rFonts w:eastAsia="Calibri"/>
              </w:rPr>
              <w:t>Transmission End Response</w:t>
            </w:r>
          </w:p>
        </w:tc>
        <w:tc>
          <w:tcPr>
            <w:tcW w:w="567" w:type="dxa"/>
            <w:shd w:val="clear" w:color="auto" w:fill="auto"/>
          </w:tcPr>
          <w:p w14:paraId="2DEACA04"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2354B453"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1A16497F" w14:textId="77777777" w:rsidTr="00537B2A">
        <w:trPr>
          <w:gridAfter w:val="1"/>
          <w:wAfter w:w="113" w:type="dxa"/>
        </w:trPr>
        <w:tc>
          <w:tcPr>
            <w:tcW w:w="692" w:type="dxa"/>
            <w:gridSpan w:val="2"/>
            <w:shd w:val="clear" w:color="auto" w:fill="auto"/>
          </w:tcPr>
          <w:p w14:paraId="45D763DE" w14:textId="77777777" w:rsidR="00784A32" w:rsidRPr="00C31E24" w:rsidRDefault="00784A32" w:rsidP="00354887">
            <w:pPr>
              <w:pStyle w:val="TAC"/>
              <w:keepNext w:val="0"/>
              <w:keepLines w:val="0"/>
              <w:widowControl w:val="0"/>
              <w:rPr>
                <w:rFonts w:eastAsia="Calibri"/>
              </w:rPr>
            </w:pPr>
            <w:r w:rsidRPr="00C31E24">
              <w:rPr>
                <w:rFonts w:eastAsia="Calibri"/>
              </w:rPr>
              <w:t>44</w:t>
            </w:r>
          </w:p>
        </w:tc>
        <w:tc>
          <w:tcPr>
            <w:tcW w:w="3925" w:type="dxa"/>
            <w:shd w:val="clear" w:color="auto" w:fill="auto"/>
          </w:tcPr>
          <w:p w14:paraId="731F24D8" w14:textId="77777777" w:rsidR="00784A32" w:rsidRPr="00C31E24" w:rsidRDefault="00784A32" w:rsidP="00354887">
            <w:pPr>
              <w:pStyle w:val="TAL"/>
              <w:keepNext w:val="0"/>
              <w:keepLines w:val="0"/>
              <w:widowControl w:val="0"/>
              <w:rPr>
                <w:rFonts w:eastAsia="Calibri"/>
              </w:rPr>
            </w:pPr>
            <w:r w:rsidRPr="00C31E24">
              <w:rPr>
                <w:rFonts w:eastAsia="Calibri"/>
              </w:rPr>
              <w:t>Check: Does the UE (MCVideo Client) send a Transmit Control ACK message in response to the Transmission End Response message?</w:t>
            </w:r>
          </w:p>
        </w:tc>
        <w:tc>
          <w:tcPr>
            <w:tcW w:w="709" w:type="dxa"/>
            <w:shd w:val="clear" w:color="auto" w:fill="auto"/>
          </w:tcPr>
          <w:p w14:paraId="0CD57393"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--&gt;</w:t>
            </w:r>
          </w:p>
        </w:tc>
        <w:tc>
          <w:tcPr>
            <w:tcW w:w="2977" w:type="dxa"/>
            <w:shd w:val="clear" w:color="auto" w:fill="auto"/>
          </w:tcPr>
          <w:p w14:paraId="73BF80AD" w14:textId="77777777" w:rsidR="00784A32" w:rsidRPr="00C31E24" w:rsidRDefault="00784A32" w:rsidP="00354887">
            <w:pPr>
              <w:pStyle w:val="TAL"/>
              <w:keepNext w:val="0"/>
              <w:keepLines w:val="0"/>
              <w:widowControl w:val="0"/>
              <w:rPr>
                <w:rFonts w:eastAsia="Calibri"/>
              </w:rPr>
            </w:pPr>
            <w:r w:rsidRPr="00C31E24">
              <w:rPr>
                <w:rFonts w:eastAsia="Calibri"/>
              </w:rPr>
              <w:t>Transmission Control ACK</w:t>
            </w:r>
          </w:p>
        </w:tc>
        <w:tc>
          <w:tcPr>
            <w:tcW w:w="567" w:type="dxa"/>
            <w:shd w:val="clear" w:color="auto" w:fill="auto"/>
          </w:tcPr>
          <w:p w14:paraId="14B8687B"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2</w:t>
            </w:r>
          </w:p>
        </w:tc>
        <w:tc>
          <w:tcPr>
            <w:tcW w:w="892" w:type="dxa"/>
            <w:shd w:val="clear" w:color="auto" w:fill="auto"/>
          </w:tcPr>
          <w:p w14:paraId="018D0570"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36951113" w14:textId="77777777" w:rsidTr="00537B2A">
        <w:trPr>
          <w:gridAfter w:val="1"/>
          <w:wAfter w:w="113" w:type="dxa"/>
        </w:trPr>
        <w:tc>
          <w:tcPr>
            <w:tcW w:w="692" w:type="dxa"/>
            <w:gridSpan w:val="2"/>
            <w:shd w:val="clear" w:color="auto" w:fill="auto"/>
          </w:tcPr>
          <w:p w14:paraId="640E3C44" w14:textId="77777777" w:rsidR="00784A32" w:rsidRPr="00C31E24" w:rsidRDefault="00784A32" w:rsidP="00354887">
            <w:pPr>
              <w:pStyle w:val="TAC"/>
              <w:keepNext w:val="0"/>
              <w:keepLines w:val="0"/>
              <w:widowControl w:val="0"/>
              <w:rPr>
                <w:rFonts w:eastAsia="Calibri"/>
              </w:rPr>
            </w:pPr>
            <w:r w:rsidRPr="00C31E24">
              <w:rPr>
                <w:rFonts w:eastAsia="Calibri"/>
              </w:rPr>
              <w:t>45</w:t>
            </w:r>
          </w:p>
        </w:tc>
        <w:tc>
          <w:tcPr>
            <w:tcW w:w="3925" w:type="dxa"/>
            <w:shd w:val="clear" w:color="auto" w:fill="auto"/>
          </w:tcPr>
          <w:p w14:paraId="112AEBB6" w14:textId="77777777" w:rsidR="00784A32" w:rsidRPr="00C31E24" w:rsidRDefault="00784A32" w:rsidP="00354887">
            <w:pPr>
              <w:pStyle w:val="TAL"/>
              <w:keepNext w:val="0"/>
              <w:keepLines w:val="0"/>
              <w:widowControl w:val="0"/>
              <w:rPr>
                <w:rFonts w:eastAsia="Calibri"/>
              </w:rPr>
            </w:pPr>
            <w:r w:rsidRPr="00C31E24">
              <w:rPr>
                <w:rFonts w:eastAsia="Calibri"/>
              </w:rPr>
              <w:t>The SS (MCVideo Server) sends a Transmission Idle message.</w:t>
            </w:r>
          </w:p>
        </w:tc>
        <w:tc>
          <w:tcPr>
            <w:tcW w:w="709" w:type="dxa"/>
            <w:shd w:val="clear" w:color="auto" w:fill="auto"/>
          </w:tcPr>
          <w:p w14:paraId="36A16F99"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6A43092F" w14:textId="77777777" w:rsidR="00784A32" w:rsidRPr="00C31E24" w:rsidRDefault="00784A32" w:rsidP="00354887">
            <w:pPr>
              <w:pStyle w:val="TAL"/>
              <w:keepNext w:val="0"/>
              <w:keepLines w:val="0"/>
              <w:widowControl w:val="0"/>
              <w:rPr>
                <w:rFonts w:eastAsia="Calibri"/>
              </w:rPr>
            </w:pPr>
            <w:r w:rsidRPr="00C31E24">
              <w:rPr>
                <w:rFonts w:eastAsia="Calibri"/>
              </w:rPr>
              <w:t>Transmission Idle</w:t>
            </w:r>
          </w:p>
        </w:tc>
        <w:tc>
          <w:tcPr>
            <w:tcW w:w="567" w:type="dxa"/>
            <w:shd w:val="clear" w:color="auto" w:fill="auto"/>
          </w:tcPr>
          <w:p w14:paraId="28C450A7"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0E56E4D2"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503BADB8" w14:textId="77777777" w:rsidTr="00537B2A">
        <w:trPr>
          <w:gridAfter w:val="1"/>
          <w:wAfter w:w="113" w:type="dxa"/>
        </w:trPr>
        <w:tc>
          <w:tcPr>
            <w:tcW w:w="692" w:type="dxa"/>
            <w:gridSpan w:val="2"/>
            <w:shd w:val="clear" w:color="auto" w:fill="auto"/>
          </w:tcPr>
          <w:p w14:paraId="0FBCD601" w14:textId="77777777" w:rsidR="00784A32" w:rsidRPr="00C31E24" w:rsidDel="00AC4EEF" w:rsidRDefault="00784A32" w:rsidP="00354887">
            <w:pPr>
              <w:pStyle w:val="TAC"/>
              <w:keepNext w:val="0"/>
              <w:keepLines w:val="0"/>
              <w:widowControl w:val="0"/>
              <w:rPr>
                <w:rFonts w:eastAsia="Calibri"/>
              </w:rPr>
            </w:pPr>
            <w:r w:rsidRPr="00C31E24">
              <w:rPr>
                <w:rFonts w:eastAsia="Calibri"/>
              </w:rPr>
              <w:t>46</w:t>
            </w:r>
          </w:p>
        </w:tc>
        <w:tc>
          <w:tcPr>
            <w:tcW w:w="3925" w:type="dxa"/>
            <w:shd w:val="clear" w:color="auto" w:fill="auto"/>
          </w:tcPr>
          <w:p w14:paraId="784613C2" w14:textId="73156DD7" w:rsidR="004C4902" w:rsidRPr="00C31E24" w:rsidRDefault="00784A32" w:rsidP="004C4902">
            <w:pPr>
              <w:pStyle w:val="TAL"/>
              <w:keepNext w:val="0"/>
              <w:keepLines w:val="0"/>
              <w:widowControl w:val="0"/>
              <w:rPr>
                <w:rFonts w:eastAsia="Calibri"/>
              </w:rPr>
            </w:pPr>
            <w:r w:rsidRPr="00C31E24">
              <w:rPr>
                <w:rFonts w:eastAsia="Calibri"/>
              </w:rPr>
              <w:t xml:space="preserve">Make the </w:t>
            </w:r>
            <w:r w:rsidR="004C4902" w:rsidRPr="00C31E24">
              <w:rPr>
                <w:rFonts w:eastAsia="Calibri"/>
              </w:rPr>
              <w:t xml:space="preserve">MCVideo </w:t>
            </w:r>
            <w:r w:rsidRPr="00C31E24">
              <w:rPr>
                <w:rFonts w:eastAsia="Calibri"/>
              </w:rPr>
              <w:t>User request to end the Group Call.</w:t>
            </w:r>
          </w:p>
          <w:p w14:paraId="5A6A9E82" w14:textId="33710286" w:rsidR="00784A32" w:rsidRPr="00C31E24" w:rsidRDefault="004C4902" w:rsidP="004C4902">
            <w:pPr>
              <w:pStyle w:val="TAL"/>
              <w:keepNext w:val="0"/>
              <w:keepLines w:val="0"/>
              <w:widowControl w:val="0"/>
              <w:rPr>
                <w:rFonts w:eastAsia="Calibri"/>
              </w:rPr>
            </w:pPr>
            <w:r w:rsidRPr="00C31E24">
              <w:rPr>
                <w:rFonts w:eastAsia="Calibri"/>
              </w:rPr>
              <w:t>(NOTE 1)</w:t>
            </w:r>
          </w:p>
        </w:tc>
        <w:tc>
          <w:tcPr>
            <w:tcW w:w="709" w:type="dxa"/>
            <w:shd w:val="clear" w:color="auto" w:fill="auto"/>
          </w:tcPr>
          <w:p w14:paraId="474FB944"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2977" w:type="dxa"/>
            <w:shd w:val="clear" w:color="auto" w:fill="auto"/>
          </w:tcPr>
          <w:p w14:paraId="58834FF3" w14:textId="77777777" w:rsidR="00784A32" w:rsidRPr="00C31E24" w:rsidRDefault="00784A32" w:rsidP="00354887">
            <w:pPr>
              <w:pStyle w:val="TAL"/>
              <w:keepNext w:val="0"/>
              <w:keepLines w:val="0"/>
              <w:widowControl w:val="0"/>
              <w:rPr>
                <w:rFonts w:eastAsia="Calibri"/>
              </w:rPr>
            </w:pPr>
            <w:r w:rsidRPr="00C31E24">
              <w:rPr>
                <w:rFonts w:eastAsia="Calibri"/>
              </w:rPr>
              <w:t>-</w:t>
            </w:r>
          </w:p>
        </w:tc>
        <w:tc>
          <w:tcPr>
            <w:tcW w:w="567" w:type="dxa"/>
            <w:shd w:val="clear" w:color="auto" w:fill="auto"/>
          </w:tcPr>
          <w:p w14:paraId="409F0CD9"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30BCA611"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603E7031" w14:textId="77777777" w:rsidTr="00537B2A">
        <w:trPr>
          <w:gridAfter w:val="1"/>
          <w:wAfter w:w="113" w:type="dxa"/>
        </w:trPr>
        <w:tc>
          <w:tcPr>
            <w:tcW w:w="692" w:type="dxa"/>
            <w:gridSpan w:val="2"/>
            <w:shd w:val="clear" w:color="auto" w:fill="auto"/>
          </w:tcPr>
          <w:p w14:paraId="1C8459FE" w14:textId="77777777" w:rsidR="00784A32" w:rsidRPr="00C31E24" w:rsidRDefault="00784A32" w:rsidP="00354887">
            <w:pPr>
              <w:pStyle w:val="TAC"/>
              <w:keepNext w:val="0"/>
              <w:keepLines w:val="0"/>
              <w:widowControl w:val="0"/>
              <w:rPr>
                <w:rFonts w:eastAsia="Calibri"/>
              </w:rPr>
            </w:pPr>
            <w:r w:rsidRPr="00C31E24">
              <w:rPr>
                <w:rFonts w:eastAsia="Calibri"/>
              </w:rPr>
              <w:t>47</w:t>
            </w:r>
          </w:p>
        </w:tc>
        <w:tc>
          <w:tcPr>
            <w:tcW w:w="3925" w:type="dxa"/>
            <w:shd w:val="clear" w:color="auto" w:fill="auto"/>
          </w:tcPr>
          <w:p w14:paraId="1C7D1934" w14:textId="77777777" w:rsidR="00784A32" w:rsidRPr="00C31E24" w:rsidRDefault="00784A32" w:rsidP="00354887">
            <w:pPr>
              <w:pStyle w:val="TAL"/>
              <w:keepNext w:val="0"/>
              <w:keepLines w:val="0"/>
              <w:widowControl w:val="0"/>
              <w:rPr>
                <w:rFonts w:eastAsia="Calibri"/>
              </w:rPr>
            </w:pPr>
            <w:r w:rsidRPr="00C31E24">
              <w:rPr>
                <w:rFonts w:eastAsia="Calibri"/>
              </w:rPr>
              <w:t>Check: Does the UE (MCVideo Client) send a SIP BYE message to end the On-demand Pre-arranged Group Call?</w:t>
            </w:r>
          </w:p>
        </w:tc>
        <w:tc>
          <w:tcPr>
            <w:tcW w:w="709" w:type="dxa"/>
            <w:shd w:val="clear" w:color="auto" w:fill="auto"/>
          </w:tcPr>
          <w:p w14:paraId="063C8EA6"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--&gt;</w:t>
            </w:r>
          </w:p>
        </w:tc>
        <w:tc>
          <w:tcPr>
            <w:tcW w:w="2977" w:type="dxa"/>
            <w:shd w:val="clear" w:color="auto" w:fill="auto"/>
          </w:tcPr>
          <w:p w14:paraId="5C3936F7" w14:textId="77777777" w:rsidR="00784A32" w:rsidRPr="00C31E24" w:rsidRDefault="00784A32" w:rsidP="00354887">
            <w:pPr>
              <w:pStyle w:val="TAL"/>
              <w:keepNext w:val="0"/>
              <w:keepLines w:val="0"/>
              <w:widowControl w:val="0"/>
              <w:rPr>
                <w:rFonts w:eastAsia="Calibri"/>
              </w:rPr>
            </w:pPr>
            <w:r w:rsidRPr="00C31E24">
              <w:rPr>
                <w:rFonts w:eastAsia="Calibri"/>
              </w:rPr>
              <w:t>SIP BYE</w:t>
            </w:r>
          </w:p>
        </w:tc>
        <w:tc>
          <w:tcPr>
            <w:tcW w:w="567" w:type="dxa"/>
            <w:shd w:val="clear" w:color="auto" w:fill="auto"/>
          </w:tcPr>
          <w:p w14:paraId="19FE9892"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9</w:t>
            </w:r>
          </w:p>
        </w:tc>
        <w:tc>
          <w:tcPr>
            <w:tcW w:w="892" w:type="dxa"/>
            <w:shd w:val="clear" w:color="auto" w:fill="auto"/>
          </w:tcPr>
          <w:p w14:paraId="572FCFA9"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P</w:t>
            </w:r>
          </w:p>
        </w:tc>
      </w:tr>
      <w:tr w:rsidR="00784A32" w:rsidRPr="00C31E24" w14:paraId="2CCB76F3" w14:textId="77777777" w:rsidTr="00537B2A">
        <w:trPr>
          <w:gridAfter w:val="1"/>
          <w:wAfter w:w="113" w:type="dxa"/>
        </w:trPr>
        <w:tc>
          <w:tcPr>
            <w:tcW w:w="692" w:type="dxa"/>
            <w:gridSpan w:val="2"/>
            <w:shd w:val="clear" w:color="auto" w:fill="auto"/>
          </w:tcPr>
          <w:p w14:paraId="5662F3EC" w14:textId="77777777" w:rsidR="00784A32" w:rsidRPr="00C31E24" w:rsidRDefault="00784A32" w:rsidP="00354887">
            <w:pPr>
              <w:pStyle w:val="TAC"/>
              <w:keepNext w:val="0"/>
              <w:keepLines w:val="0"/>
              <w:widowControl w:val="0"/>
              <w:rPr>
                <w:rFonts w:eastAsia="Calibri"/>
              </w:rPr>
            </w:pPr>
            <w:r w:rsidRPr="00C31E24">
              <w:rPr>
                <w:rFonts w:eastAsia="Calibri"/>
              </w:rPr>
              <w:t>48</w:t>
            </w:r>
          </w:p>
        </w:tc>
        <w:tc>
          <w:tcPr>
            <w:tcW w:w="3925" w:type="dxa"/>
            <w:shd w:val="clear" w:color="auto" w:fill="auto"/>
          </w:tcPr>
          <w:p w14:paraId="2D3482B2" w14:textId="77777777" w:rsidR="00784A32" w:rsidRPr="00C31E24" w:rsidRDefault="00784A32" w:rsidP="00354887">
            <w:pPr>
              <w:pStyle w:val="TAL"/>
              <w:keepNext w:val="0"/>
              <w:keepLines w:val="0"/>
              <w:widowControl w:val="0"/>
              <w:rPr>
                <w:rFonts w:eastAsia="Calibri"/>
              </w:rPr>
            </w:pPr>
            <w:r w:rsidRPr="00C31E24">
              <w:rPr>
                <w:rFonts w:eastAsia="Calibri"/>
              </w:rPr>
              <w:t>The SS (MCVideo Server) sends a SIP 200 (OK) message to the UE (MCVideo Client) to indicate acceptance to end the Group Call.</w:t>
            </w:r>
          </w:p>
        </w:tc>
        <w:tc>
          <w:tcPr>
            <w:tcW w:w="709" w:type="dxa"/>
            <w:shd w:val="clear" w:color="auto" w:fill="auto"/>
          </w:tcPr>
          <w:p w14:paraId="5286B7F6"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&lt;--</w:t>
            </w:r>
          </w:p>
        </w:tc>
        <w:tc>
          <w:tcPr>
            <w:tcW w:w="2977" w:type="dxa"/>
            <w:shd w:val="clear" w:color="auto" w:fill="auto"/>
          </w:tcPr>
          <w:p w14:paraId="154C3548" w14:textId="77777777" w:rsidR="00784A32" w:rsidRPr="00C31E24" w:rsidRDefault="00784A32" w:rsidP="00354887">
            <w:pPr>
              <w:pStyle w:val="TAL"/>
              <w:keepNext w:val="0"/>
              <w:keepLines w:val="0"/>
              <w:widowControl w:val="0"/>
              <w:rPr>
                <w:rFonts w:eastAsia="Calibri"/>
              </w:rPr>
            </w:pPr>
            <w:r w:rsidRPr="00C31E24">
              <w:rPr>
                <w:rFonts w:eastAsia="Calibri"/>
              </w:rPr>
              <w:t>SIP 200 (OK)</w:t>
            </w:r>
          </w:p>
        </w:tc>
        <w:tc>
          <w:tcPr>
            <w:tcW w:w="567" w:type="dxa"/>
            <w:shd w:val="clear" w:color="auto" w:fill="auto"/>
          </w:tcPr>
          <w:p w14:paraId="27A4C7A0"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778B0F00"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784A32" w:rsidRPr="00C31E24" w14:paraId="615232FB" w14:textId="77777777" w:rsidTr="00537B2A">
        <w:trPr>
          <w:gridAfter w:val="1"/>
          <w:wAfter w:w="113" w:type="dxa"/>
        </w:trPr>
        <w:tc>
          <w:tcPr>
            <w:tcW w:w="692" w:type="dxa"/>
            <w:gridSpan w:val="2"/>
            <w:shd w:val="clear" w:color="auto" w:fill="auto"/>
          </w:tcPr>
          <w:p w14:paraId="149F1D2D"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3925" w:type="dxa"/>
            <w:shd w:val="clear" w:color="auto" w:fill="auto"/>
          </w:tcPr>
          <w:p w14:paraId="18671A56" w14:textId="77777777" w:rsidR="00537B2A" w:rsidRPr="00C31E24" w:rsidRDefault="00537B2A" w:rsidP="00537B2A">
            <w:pPr>
              <w:pStyle w:val="TAL"/>
              <w:rPr>
                <w:rFonts w:eastAsia="Calibri"/>
              </w:rPr>
            </w:pPr>
            <w:r w:rsidRPr="00C31E24">
              <w:rPr>
                <w:rFonts w:eastAsia="Calibri"/>
              </w:rPr>
              <w:t>EXCEPTION: The SS waits 2 seconds before the SS releases the RRC connection.</w:t>
            </w:r>
          </w:p>
          <w:p w14:paraId="372EF31B" w14:textId="1823C4B9" w:rsidR="00784A32" w:rsidRPr="00C31E24" w:rsidRDefault="00537B2A" w:rsidP="00537B2A">
            <w:pPr>
              <w:pStyle w:val="TAL"/>
              <w:keepNext w:val="0"/>
              <w:keepLines w:val="0"/>
              <w:widowControl w:val="0"/>
              <w:rPr>
                <w:rFonts w:eastAsia="Calibri"/>
              </w:rPr>
            </w:pPr>
            <w:r w:rsidRPr="00C31E24">
              <w:t>NOTE: The specified wait period of 2s shall ensure that lower layer signalling (TCP) is finished and any not allowed behaviour captured.</w:t>
            </w:r>
          </w:p>
        </w:tc>
        <w:tc>
          <w:tcPr>
            <w:tcW w:w="709" w:type="dxa"/>
            <w:shd w:val="clear" w:color="auto" w:fill="auto"/>
          </w:tcPr>
          <w:p w14:paraId="1F312FA6"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2977" w:type="dxa"/>
            <w:shd w:val="clear" w:color="auto" w:fill="auto"/>
          </w:tcPr>
          <w:p w14:paraId="3CFDA8CE" w14:textId="77777777" w:rsidR="00784A32" w:rsidRPr="00C31E24" w:rsidRDefault="00784A32" w:rsidP="00354887">
            <w:pPr>
              <w:pStyle w:val="TAL"/>
              <w:keepNext w:val="0"/>
              <w:keepLines w:val="0"/>
              <w:widowControl w:val="0"/>
              <w:rPr>
                <w:rFonts w:eastAsia="Calibri"/>
              </w:rPr>
            </w:pPr>
            <w:r w:rsidRPr="00C31E24">
              <w:rPr>
                <w:rFonts w:eastAsia="Calibri"/>
              </w:rPr>
              <w:t>-</w:t>
            </w:r>
          </w:p>
        </w:tc>
        <w:tc>
          <w:tcPr>
            <w:tcW w:w="567" w:type="dxa"/>
            <w:shd w:val="clear" w:color="auto" w:fill="auto"/>
          </w:tcPr>
          <w:p w14:paraId="6A41B4D6"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75C352F3"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r>
      <w:tr w:rsidR="00537B2A" w:rsidRPr="00C31E24" w14:paraId="06A7D6A7" w14:textId="77777777" w:rsidTr="00537B2A">
        <w:trPr>
          <w:gridBefore w:val="1"/>
          <w:wBefore w:w="113" w:type="dxa"/>
        </w:trPr>
        <w:tc>
          <w:tcPr>
            <w:tcW w:w="9762" w:type="dxa"/>
            <w:gridSpan w:val="7"/>
            <w:shd w:val="clear" w:color="auto" w:fill="auto"/>
          </w:tcPr>
          <w:p w14:paraId="6839A625" w14:textId="77777777" w:rsidR="00537B2A" w:rsidRPr="00C31E24" w:rsidRDefault="00537B2A" w:rsidP="00DD5C3D">
            <w:pPr>
              <w:pStyle w:val="TAC"/>
              <w:keepNext w:val="0"/>
              <w:keepLines w:val="0"/>
              <w:widowControl w:val="0"/>
              <w:jc w:val="left"/>
              <w:rPr>
                <w:rFonts w:eastAsia="Calibri"/>
                <w:szCs w:val="22"/>
              </w:rPr>
            </w:pPr>
            <w:r w:rsidRPr="00C31E24">
              <w:rPr>
                <w:rFonts w:eastAsia="Calibri"/>
                <w:szCs w:val="22"/>
              </w:rPr>
              <w:t>NOTE 1: This action is expected to be done via a suitable implementation-dependent MMI.</w:t>
            </w:r>
          </w:p>
        </w:tc>
      </w:tr>
    </w:tbl>
    <w:p w14:paraId="297AA705" w14:textId="77777777" w:rsidR="00784A32" w:rsidRPr="00C31E24" w:rsidRDefault="00784A32" w:rsidP="00784A32"/>
    <w:p w14:paraId="61662A81" w14:textId="77777777" w:rsidR="00784A32" w:rsidRPr="00C31E24" w:rsidRDefault="00784A32" w:rsidP="00784A32">
      <w:pPr>
        <w:pStyle w:val="H6"/>
      </w:pPr>
      <w:r w:rsidRPr="00C31E24">
        <w:t>6.1.1.1.3.3</w:t>
      </w:r>
      <w:r w:rsidRPr="00C31E24">
        <w:tab/>
        <w:t>Specific message contents</w:t>
      </w:r>
    </w:p>
    <w:p w14:paraId="27797FD7" w14:textId="77777777" w:rsidR="00784A32" w:rsidRPr="00C31E24" w:rsidRDefault="00784A32" w:rsidP="00784A32">
      <w:pPr>
        <w:pStyle w:val="TH"/>
      </w:pPr>
      <w:r w:rsidRPr="00C31E24">
        <w:t>Table 6.1.1.1.3.3-1: SIP INVITE (Step 2,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C31E24" w14:paraId="1A3E7C1E" w14:textId="77777777" w:rsidTr="00DD5C3D">
        <w:trPr>
          <w:tblHeader/>
        </w:trPr>
        <w:tc>
          <w:tcPr>
            <w:tcW w:w="9634" w:type="dxa"/>
            <w:gridSpan w:val="5"/>
          </w:tcPr>
          <w:p w14:paraId="7B2A20EF" w14:textId="77777777" w:rsidR="00784A32" w:rsidRPr="00C31E24" w:rsidRDefault="00784A32" w:rsidP="00354887">
            <w:pPr>
              <w:pStyle w:val="TAL"/>
              <w:keepNext w:val="0"/>
              <w:keepLines w:val="0"/>
              <w:widowControl w:val="0"/>
              <w:rPr>
                <w:color w:val="000000"/>
              </w:rPr>
            </w:pPr>
            <w:r w:rsidRPr="00C31E24">
              <w:rPr>
                <w:color w:val="000000"/>
              </w:rPr>
              <w:t>Derivation Path: TS 36.579-1 [2], Table 5.5.2.5.1-1, condition MCVIDEO</w:t>
            </w:r>
          </w:p>
        </w:tc>
      </w:tr>
      <w:tr w:rsidR="00784A32" w:rsidRPr="00C31E24" w14:paraId="34CA1BB2" w14:textId="77777777" w:rsidTr="00DD5C3D">
        <w:trPr>
          <w:tblHeader/>
        </w:trPr>
        <w:tc>
          <w:tcPr>
            <w:tcW w:w="2973" w:type="dxa"/>
          </w:tcPr>
          <w:p w14:paraId="6A2C5826" w14:textId="77777777" w:rsidR="00784A32" w:rsidRPr="00C31E24" w:rsidRDefault="00784A32" w:rsidP="00354887">
            <w:pPr>
              <w:pStyle w:val="TAH"/>
              <w:keepNext w:val="0"/>
              <w:keepLines w:val="0"/>
              <w:widowControl w:val="0"/>
              <w:rPr>
                <w:color w:val="000000"/>
              </w:rPr>
            </w:pPr>
            <w:r w:rsidRPr="00C31E24">
              <w:rPr>
                <w:color w:val="000000"/>
              </w:rPr>
              <w:t>Information Element</w:t>
            </w:r>
          </w:p>
        </w:tc>
        <w:tc>
          <w:tcPr>
            <w:tcW w:w="1825" w:type="dxa"/>
          </w:tcPr>
          <w:p w14:paraId="423E8E0F" w14:textId="77777777" w:rsidR="00784A32" w:rsidRPr="00C31E24" w:rsidRDefault="00784A32" w:rsidP="00354887">
            <w:pPr>
              <w:pStyle w:val="TAH"/>
              <w:keepNext w:val="0"/>
              <w:keepLines w:val="0"/>
              <w:widowControl w:val="0"/>
              <w:rPr>
                <w:color w:val="000000"/>
              </w:rPr>
            </w:pPr>
            <w:r w:rsidRPr="00C31E24">
              <w:rPr>
                <w:color w:val="000000"/>
              </w:rPr>
              <w:t>Value/remark</w:t>
            </w:r>
          </w:p>
        </w:tc>
        <w:tc>
          <w:tcPr>
            <w:tcW w:w="2190" w:type="dxa"/>
            <w:tcBorders>
              <w:bottom w:val="single" w:sz="4" w:space="0" w:color="auto"/>
            </w:tcBorders>
          </w:tcPr>
          <w:p w14:paraId="74DCB0A2" w14:textId="77777777" w:rsidR="00784A32" w:rsidRPr="00C31E24" w:rsidRDefault="00784A32" w:rsidP="00354887">
            <w:pPr>
              <w:pStyle w:val="TAH"/>
              <w:keepNext w:val="0"/>
              <w:keepLines w:val="0"/>
              <w:widowControl w:val="0"/>
              <w:rPr>
                <w:color w:val="000000"/>
              </w:rPr>
            </w:pPr>
            <w:r w:rsidRPr="00C31E24">
              <w:rPr>
                <w:color w:val="000000"/>
              </w:rPr>
              <w:t>Comment</w:t>
            </w:r>
          </w:p>
        </w:tc>
        <w:tc>
          <w:tcPr>
            <w:tcW w:w="1460" w:type="dxa"/>
          </w:tcPr>
          <w:p w14:paraId="5171393A" w14:textId="77777777" w:rsidR="00784A32" w:rsidRPr="00C31E24" w:rsidRDefault="00784A32" w:rsidP="00354887">
            <w:pPr>
              <w:pStyle w:val="TAH"/>
              <w:keepNext w:val="0"/>
              <w:keepLines w:val="0"/>
              <w:widowControl w:val="0"/>
              <w:rPr>
                <w:color w:val="000000"/>
              </w:rPr>
            </w:pPr>
            <w:r w:rsidRPr="00C31E24">
              <w:rPr>
                <w:color w:val="000000"/>
              </w:rPr>
              <w:t>Reference</w:t>
            </w:r>
          </w:p>
        </w:tc>
        <w:tc>
          <w:tcPr>
            <w:tcW w:w="1186" w:type="dxa"/>
          </w:tcPr>
          <w:p w14:paraId="7FAD4201" w14:textId="77777777" w:rsidR="00784A32" w:rsidRPr="00C31E24" w:rsidRDefault="00784A32" w:rsidP="00354887">
            <w:pPr>
              <w:pStyle w:val="TAH"/>
              <w:keepNext w:val="0"/>
              <w:keepLines w:val="0"/>
              <w:widowControl w:val="0"/>
              <w:rPr>
                <w:color w:val="000000"/>
              </w:rPr>
            </w:pPr>
            <w:r w:rsidRPr="00C31E24">
              <w:rPr>
                <w:color w:val="000000"/>
              </w:rPr>
              <w:t>Condition</w:t>
            </w:r>
          </w:p>
        </w:tc>
      </w:tr>
      <w:tr w:rsidR="00784A32" w:rsidRPr="00C31E24" w14:paraId="55E2C22E" w14:textId="77777777" w:rsidTr="00DD5C3D">
        <w:tc>
          <w:tcPr>
            <w:tcW w:w="2973" w:type="dxa"/>
            <w:vAlign w:val="center"/>
          </w:tcPr>
          <w:p w14:paraId="489554E7" w14:textId="77777777" w:rsidR="00784A32" w:rsidRPr="00C31E24" w:rsidRDefault="00784A32" w:rsidP="00354887">
            <w:pPr>
              <w:pStyle w:val="TAL"/>
              <w:rPr>
                <w:b/>
                <w:bCs/>
                <w:color w:val="000000"/>
              </w:rPr>
            </w:pPr>
            <w:r w:rsidRPr="00C31E24">
              <w:rPr>
                <w:b/>
                <w:bCs/>
                <w:color w:val="000000"/>
              </w:rPr>
              <w:t>Message-body</w:t>
            </w:r>
          </w:p>
        </w:tc>
        <w:tc>
          <w:tcPr>
            <w:tcW w:w="1825" w:type="dxa"/>
          </w:tcPr>
          <w:p w14:paraId="23E70892" w14:textId="77777777" w:rsidR="00784A32" w:rsidRPr="00C31E24" w:rsidRDefault="00784A32" w:rsidP="00354887">
            <w:pPr>
              <w:pStyle w:val="TAL"/>
              <w:rPr>
                <w:color w:val="000000"/>
              </w:rPr>
            </w:pPr>
          </w:p>
        </w:tc>
        <w:tc>
          <w:tcPr>
            <w:tcW w:w="2190" w:type="dxa"/>
            <w:tcBorders>
              <w:top w:val="single" w:sz="4" w:space="0" w:color="auto"/>
              <w:bottom w:val="single" w:sz="4" w:space="0" w:color="auto"/>
            </w:tcBorders>
          </w:tcPr>
          <w:p w14:paraId="71409D08" w14:textId="77777777" w:rsidR="00784A32" w:rsidRPr="00C31E24" w:rsidRDefault="00784A32" w:rsidP="00354887">
            <w:pPr>
              <w:pStyle w:val="TAL"/>
              <w:rPr>
                <w:color w:val="000000"/>
              </w:rPr>
            </w:pPr>
          </w:p>
        </w:tc>
        <w:tc>
          <w:tcPr>
            <w:tcW w:w="1460" w:type="dxa"/>
          </w:tcPr>
          <w:p w14:paraId="56D52D7F" w14:textId="77777777" w:rsidR="00784A32" w:rsidRPr="00C31E24" w:rsidRDefault="00784A32" w:rsidP="00354887">
            <w:pPr>
              <w:pStyle w:val="TAL"/>
              <w:rPr>
                <w:color w:val="000000"/>
              </w:rPr>
            </w:pPr>
          </w:p>
        </w:tc>
        <w:tc>
          <w:tcPr>
            <w:tcW w:w="1186" w:type="dxa"/>
            <w:vAlign w:val="bottom"/>
          </w:tcPr>
          <w:p w14:paraId="4B3F4910" w14:textId="77777777" w:rsidR="00784A32" w:rsidRPr="00C31E24" w:rsidRDefault="00784A32" w:rsidP="00354887">
            <w:pPr>
              <w:pStyle w:val="TAL"/>
              <w:rPr>
                <w:color w:val="000000"/>
              </w:rPr>
            </w:pPr>
          </w:p>
        </w:tc>
      </w:tr>
      <w:tr w:rsidR="00537B2A" w:rsidRPr="00C31E24" w14:paraId="6CF34BE5" w14:textId="77777777" w:rsidTr="00DD5C3D">
        <w:tc>
          <w:tcPr>
            <w:tcW w:w="2973" w:type="dxa"/>
          </w:tcPr>
          <w:p w14:paraId="3B49DD87" w14:textId="0CF833DA" w:rsidR="00537B2A" w:rsidRPr="00C31E24" w:rsidRDefault="00537B2A" w:rsidP="00537B2A">
            <w:pPr>
              <w:pStyle w:val="TAL"/>
              <w:rPr>
                <w:b/>
                <w:bCs/>
                <w:color w:val="000000"/>
              </w:rPr>
            </w:pPr>
            <w:r w:rsidRPr="00C31E24">
              <w:t xml:space="preserve">  MIME body part</w:t>
            </w:r>
          </w:p>
        </w:tc>
        <w:tc>
          <w:tcPr>
            <w:tcW w:w="1825" w:type="dxa"/>
          </w:tcPr>
          <w:p w14:paraId="1BC45EA2" w14:textId="77777777" w:rsidR="00537B2A" w:rsidRPr="00C31E24" w:rsidRDefault="00537B2A" w:rsidP="00537B2A">
            <w:pPr>
              <w:pStyle w:val="TAL"/>
              <w:rPr>
                <w:color w:val="000000"/>
              </w:rPr>
            </w:pPr>
          </w:p>
        </w:tc>
        <w:tc>
          <w:tcPr>
            <w:tcW w:w="2190" w:type="dxa"/>
            <w:tcBorders>
              <w:top w:val="single" w:sz="4" w:space="0" w:color="auto"/>
              <w:bottom w:val="single" w:sz="4" w:space="0" w:color="auto"/>
            </w:tcBorders>
          </w:tcPr>
          <w:p w14:paraId="576F377B" w14:textId="28E9ED3E" w:rsidR="00537B2A" w:rsidRPr="00C31E24" w:rsidRDefault="00537B2A" w:rsidP="00537B2A">
            <w:pPr>
              <w:pStyle w:val="TAL"/>
              <w:rPr>
                <w:color w:val="000000"/>
              </w:rPr>
            </w:pPr>
            <w:r w:rsidRPr="00C31E24">
              <w:rPr>
                <w:b/>
              </w:rPr>
              <w:t>SDP message</w:t>
            </w:r>
          </w:p>
        </w:tc>
        <w:tc>
          <w:tcPr>
            <w:tcW w:w="1460" w:type="dxa"/>
          </w:tcPr>
          <w:p w14:paraId="60B04039" w14:textId="77777777" w:rsidR="00537B2A" w:rsidRPr="00C31E24" w:rsidRDefault="00537B2A" w:rsidP="00537B2A">
            <w:pPr>
              <w:pStyle w:val="TAL"/>
              <w:rPr>
                <w:color w:val="000000"/>
              </w:rPr>
            </w:pPr>
          </w:p>
        </w:tc>
        <w:tc>
          <w:tcPr>
            <w:tcW w:w="1186" w:type="dxa"/>
            <w:vAlign w:val="bottom"/>
          </w:tcPr>
          <w:p w14:paraId="649CC30A" w14:textId="77777777" w:rsidR="00537B2A" w:rsidRPr="00C31E24" w:rsidRDefault="00537B2A" w:rsidP="00537B2A">
            <w:pPr>
              <w:pStyle w:val="TAL"/>
              <w:rPr>
                <w:color w:val="000000"/>
              </w:rPr>
            </w:pPr>
          </w:p>
        </w:tc>
      </w:tr>
      <w:tr w:rsidR="00537B2A" w:rsidRPr="00C31E24" w14:paraId="3F226F0C" w14:textId="77777777" w:rsidTr="00DD5C3D">
        <w:tc>
          <w:tcPr>
            <w:tcW w:w="2973" w:type="dxa"/>
          </w:tcPr>
          <w:p w14:paraId="04692BE4" w14:textId="313F1C18" w:rsidR="00537B2A" w:rsidRPr="00C31E24" w:rsidRDefault="00537B2A" w:rsidP="00537B2A">
            <w:pPr>
              <w:pStyle w:val="TAL"/>
              <w:rPr>
                <w:b/>
                <w:bCs/>
                <w:color w:val="000000"/>
              </w:rPr>
            </w:pPr>
            <w:r w:rsidRPr="00C31E24">
              <w:t xml:space="preserve">    MIME-part-headers</w:t>
            </w:r>
          </w:p>
        </w:tc>
        <w:tc>
          <w:tcPr>
            <w:tcW w:w="1825" w:type="dxa"/>
          </w:tcPr>
          <w:p w14:paraId="51C57B35" w14:textId="77777777" w:rsidR="00537B2A" w:rsidRPr="00C31E24" w:rsidRDefault="00537B2A" w:rsidP="00537B2A">
            <w:pPr>
              <w:pStyle w:val="TAL"/>
              <w:rPr>
                <w:color w:val="000000"/>
              </w:rPr>
            </w:pPr>
          </w:p>
        </w:tc>
        <w:tc>
          <w:tcPr>
            <w:tcW w:w="2190" w:type="dxa"/>
            <w:tcBorders>
              <w:top w:val="single" w:sz="4" w:space="0" w:color="auto"/>
              <w:bottom w:val="single" w:sz="4" w:space="0" w:color="auto"/>
            </w:tcBorders>
          </w:tcPr>
          <w:p w14:paraId="20146EA2" w14:textId="77777777" w:rsidR="00537B2A" w:rsidRPr="00C31E24" w:rsidRDefault="00537B2A" w:rsidP="00537B2A">
            <w:pPr>
              <w:pStyle w:val="TAL"/>
              <w:rPr>
                <w:color w:val="000000"/>
              </w:rPr>
            </w:pPr>
          </w:p>
        </w:tc>
        <w:tc>
          <w:tcPr>
            <w:tcW w:w="1460" w:type="dxa"/>
          </w:tcPr>
          <w:p w14:paraId="4AE4F02D" w14:textId="77777777" w:rsidR="00537B2A" w:rsidRPr="00C31E24" w:rsidRDefault="00537B2A" w:rsidP="00537B2A">
            <w:pPr>
              <w:pStyle w:val="TAL"/>
              <w:rPr>
                <w:color w:val="000000"/>
              </w:rPr>
            </w:pPr>
          </w:p>
        </w:tc>
        <w:tc>
          <w:tcPr>
            <w:tcW w:w="1186" w:type="dxa"/>
            <w:vAlign w:val="bottom"/>
          </w:tcPr>
          <w:p w14:paraId="4BDED872" w14:textId="77777777" w:rsidR="00537B2A" w:rsidRPr="00C31E24" w:rsidRDefault="00537B2A" w:rsidP="00537B2A">
            <w:pPr>
              <w:pStyle w:val="TAL"/>
              <w:rPr>
                <w:color w:val="000000"/>
              </w:rPr>
            </w:pPr>
          </w:p>
        </w:tc>
      </w:tr>
      <w:tr w:rsidR="00537B2A" w:rsidRPr="00C31E24" w14:paraId="77BAF767" w14:textId="77777777" w:rsidTr="00DD5C3D">
        <w:tc>
          <w:tcPr>
            <w:tcW w:w="2973" w:type="dxa"/>
          </w:tcPr>
          <w:p w14:paraId="589DAA96" w14:textId="5D25A3E0" w:rsidR="00537B2A" w:rsidRPr="00C31E24" w:rsidRDefault="00537B2A" w:rsidP="00537B2A">
            <w:pPr>
              <w:pStyle w:val="TAL"/>
              <w:rPr>
                <w:b/>
                <w:bCs/>
                <w:color w:val="000000"/>
              </w:rPr>
            </w:pPr>
            <w:r w:rsidRPr="00C31E24">
              <w:rPr>
                <w:b/>
              </w:rPr>
              <w:t xml:space="preserve">      Content-Type</w:t>
            </w:r>
          </w:p>
        </w:tc>
        <w:tc>
          <w:tcPr>
            <w:tcW w:w="1825" w:type="dxa"/>
          </w:tcPr>
          <w:p w14:paraId="33A6319B" w14:textId="080CBC71" w:rsidR="00537B2A" w:rsidRPr="00C31E24" w:rsidRDefault="00537B2A" w:rsidP="00537B2A">
            <w:pPr>
              <w:pStyle w:val="TAL"/>
              <w:rPr>
                <w:color w:val="000000"/>
              </w:rPr>
            </w:pPr>
            <w:r w:rsidRPr="00C31E24">
              <w:t>"application/sdp"</w:t>
            </w:r>
          </w:p>
        </w:tc>
        <w:tc>
          <w:tcPr>
            <w:tcW w:w="2190" w:type="dxa"/>
            <w:tcBorders>
              <w:top w:val="single" w:sz="4" w:space="0" w:color="auto"/>
              <w:bottom w:val="single" w:sz="4" w:space="0" w:color="auto"/>
            </w:tcBorders>
          </w:tcPr>
          <w:p w14:paraId="09C9DD7B" w14:textId="77777777" w:rsidR="00537B2A" w:rsidRPr="00C31E24" w:rsidRDefault="00537B2A" w:rsidP="00537B2A">
            <w:pPr>
              <w:pStyle w:val="TAL"/>
              <w:rPr>
                <w:color w:val="000000"/>
              </w:rPr>
            </w:pPr>
          </w:p>
        </w:tc>
        <w:tc>
          <w:tcPr>
            <w:tcW w:w="1460" w:type="dxa"/>
          </w:tcPr>
          <w:p w14:paraId="204266D1" w14:textId="77777777" w:rsidR="00537B2A" w:rsidRPr="00C31E24" w:rsidRDefault="00537B2A" w:rsidP="00537B2A">
            <w:pPr>
              <w:pStyle w:val="TAL"/>
              <w:rPr>
                <w:color w:val="000000"/>
              </w:rPr>
            </w:pPr>
          </w:p>
        </w:tc>
        <w:tc>
          <w:tcPr>
            <w:tcW w:w="1186" w:type="dxa"/>
            <w:vAlign w:val="bottom"/>
          </w:tcPr>
          <w:p w14:paraId="2E6F1D12" w14:textId="77777777" w:rsidR="00537B2A" w:rsidRPr="00C31E24" w:rsidRDefault="00537B2A" w:rsidP="00537B2A">
            <w:pPr>
              <w:pStyle w:val="TAL"/>
              <w:rPr>
                <w:color w:val="000000"/>
              </w:rPr>
            </w:pPr>
          </w:p>
        </w:tc>
      </w:tr>
      <w:tr w:rsidR="00537B2A" w:rsidRPr="00C31E24" w14:paraId="73BCE752" w14:textId="77777777" w:rsidTr="00DD5C3D">
        <w:tc>
          <w:tcPr>
            <w:tcW w:w="2973" w:type="dxa"/>
            <w:vAlign w:val="center"/>
          </w:tcPr>
          <w:p w14:paraId="217BEA8A" w14:textId="6BA5FC63" w:rsidR="00537B2A" w:rsidRPr="00C31E24" w:rsidRDefault="00537B2A" w:rsidP="00537B2A">
            <w:pPr>
              <w:pStyle w:val="TAL"/>
              <w:rPr>
                <w:b/>
                <w:bCs/>
                <w:color w:val="000000"/>
              </w:rPr>
            </w:pPr>
            <w:r w:rsidRPr="00C31E24">
              <w:t xml:space="preserve">    MIME-part-body</w:t>
            </w:r>
          </w:p>
        </w:tc>
        <w:tc>
          <w:tcPr>
            <w:tcW w:w="1825" w:type="dxa"/>
          </w:tcPr>
          <w:p w14:paraId="29E16542" w14:textId="59D04ACA" w:rsidR="00537B2A" w:rsidRPr="00C31E24" w:rsidRDefault="00537B2A" w:rsidP="00537B2A">
            <w:pPr>
              <w:pStyle w:val="TAL"/>
              <w:rPr>
                <w:color w:val="000000"/>
              </w:rPr>
            </w:pPr>
            <w:r w:rsidRPr="00C31E24">
              <w:t xml:space="preserve">SDP Message as described in </w:t>
            </w:r>
            <w:r w:rsidRPr="00C31E24">
              <w:rPr>
                <w:color w:val="000000"/>
              </w:rPr>
              <w:t>Table 6.1.1.1.3.3-1A</w:t>
            </w:r>
          </w:p>
        </w:tc>
        <w:tc>
          <w:tcPr>
            <w:tcW w:w="2190" w:type="dxa"/>
            <w:tcBorders>
              <w:top w:val="single" w:sz="4" w:space="0" w:color="auto"/>
              <w:bottom w:val="single" w:sz="4" w:space="0" w:color="auto"/>
            </w:tcBorders>
          </w:tcPr>
          <w:p w14:paraId="46F66680" w14:textId="77777777" w:rsidR="00537B2A" w:rsidRPr="00C31E24" w:rsidRDefault="00537B2A" w:rsidP="00537B2A">
            <w:pPr>
              <w:pStyle w:val="TAL"/>
              <w:rPr>
                <w:color w:val="000000"/>
              </w:rPr>
            </w:pPr>
          </w:p>
        </w:tc>
        <w:tc>
          <w:tcPr>
            <w:tcW w:w="1460" w:type="dxa"/>
          </w:tcPr>
          <w:p w14:paraId="75C707F3" w14:textId="77777777" w:rsidR="00537B2A" w:rsidRPr="00C31E24" w:rsidRDefault="00537B2A" w:rsidP="00537B2A">
            <w:pPr>
              <w:pStyle w:val="TAL"/>
              <w:rPr>
                <w:color w:val="000000"/>
              </w:rPr>
            </w:pPr>
          </w:p>
        </w:tc>
        <w:tc>
          <w:tcPr>
            <w:tcW w:w="1186" w:type="dxa"/>
            <w:vAlign w:val="bottom"/>
          </w:tcPr>
          <w:p w14:paraId="6F88F21B" w14:textId="77777777" w:rsidR="00537B2A" w:rsidRPr="00C31E24" w:rsidRDefault="00537B2A" w:rsidP="00537B2A">
            <w:pPr>
              <w:pStyle w:val="TAL"/>
              <w:rPr>
                <w:color w:val="000000"/>
              </w:rPr>
            </w:pPr>
          </w:p>
        </w:tc>
      </w:tr>
      <w:tr w:rsidR="00537B2A" w:rsidRPr="00C31E24" w14:paraId="1E1C915A" w14:textId="77777777" w:rsidTr="00DD5C3D">
        <w:tc>
          <w:tcPr>
            <w:tcW w:w="2973" w:type="dxa"/>
            <w:shd w:val="clear" w:color="auto" w:fill="auto"/>
            <w:vAlign w:val="center"/>
          </w:tcPr>
          <w:p w14:paraId="7740309B" w14:textId="77777777" w:rsidR="00537B2A" w:rsidRPr="00C31E24" w:rsidRDefault="00537B2A" w:rsidP="00537B2A">
            <w:pPr>
              <w:pStyle w:val="TAL"/>
              <w:rPr>
                <w:color w:val="000000"/>
              </w:rPr>
            </w:pPr>
            <w:r w:rsidRPr="00C31E24">
              <w:rPr>
                <w:color w:val="000000"/>
              </w:rPr>
              <w:t xml:space="preserve">  MIME body part</w:t>
            </w:r>
          </w:p>
        </w:tc>
        <w:tc>
          <w:tcPr>
            <w:tcW w:w="1825" w:type="dxa"/>
            <w:shd w:val="clear" w:color="auto" w:fill="auto"/>
            <w:vAlign w:val="center"/>
          </w:tcPr>
          <w:p w14:paraId="7495989A" w14:textId="77777777" w:rsidR="00537B2A" w:rsidRPr="00C31E24" w:rsidRDefault="00537B2A" w:rsidP="00537B2A">
            <w:pPr>
              <w:pStyle w:val="TAL"/>
              <w:rPr>
                <w:color w:val="000000"/>
              </w:rPr>
            </w:pPr>
          </w:p>
        </w:tc>
        <w:tc>
          <w:tcPr>
            <w:tcW w:w="2190" w:type="dxa"/>
            <w:tcBorders>
              <w:top w:val="single" w:sz="4" w:space="0" w:color="auto"/>
              <w:bottom w:val="single" w:sz="4" w:space="0" w:color="auto"/>
            </w:tcBorders>
            <w:shd w:val="clear" w:color="auto" w:fill="auto"/>
          </w:tcPr>
          <w:p w14:paraId="2A0C342C" w14:textId="77777777" w:rsidR="00537B2A" w:rsidRPr="00C31E24" w:rsidRDefault="00537B2A" w:rsidP="00537B2A">
            <w:pPr>
              <w:pStyle w:val="TAL"/>
              <w:rPr>
                <w:color w:val="000000"/>
              </w:rPr>
            </w:pPr>
            <w:r w:rsidRPr="00C31E24">
              <w:rPr>
                <w:color w:val="000000"/>
              </w:rPr>
              <w:t>MCVideo Info</w:t>
            </w:r>
          </w:p>
        </w:tc>
        <w:tc>
          <w:tcPr>
            <w:tcW w:w="1460" w:type="dxa"/>
            <w:shd w:val="clear" w:color="auto" w:fill="auto"/>
          </w:tcPr>
          <w:p w14:paraId="313A48F0" w14:textId="77777777" w:rsidR="00537B2A" w:rsidRPr="00C31E24" w:rsidRDefault="00537B2A" w:rsidP="00537B2A">
            <w:pPr>
              <w:pStyle w:val="TAL"/>
              <w:rPr>
                <w:color w:val="000000"/>
              </w:rPr>
            </w:pPr>
          </w:p>
        </w:tc>
        <w:tc>
          <w:tcPr>
            <w:tcW w:w="1186" w:type="dxa"/>
            <w:shd w:val="clear" w:color="auto" w:fill="auto"/>
            <w:vAlign w:val="bottom"/>
          </w:tcPr>
          <w:p w14:paraId="240CE792" w14:textId="77777777" w:rsidR="00537B2A" w:rsidRPr="00C31E24" w:rsidRDefault="00537B2A" w:rsidP="00537B2A">
            <w:pPr>
              <w:pStyle w:val="TAL"/>
              <w:rPr>
                <w:color w:val="000000"/>
              </w:rPr>
            </w:pPr>
          </w:p>
        </w:tc>
      </w:tr>
      <w:tr w:rsidR="00537B2A" w:rsidRPr="00C31E24" w14:paraId="211560E6" w14:textId="77777777" w:rsidTr="00DD5C3D">
        <w:tc>
          <w:tcPr>
            <w:tcW w:w="2973" w:type="dxa"/>
            <w:shd w:val="clear" w:color="auto" w:fill="auto"/>
            <w:vAlign w:val="center"/>
          </w:tcPr>
          <w:p w14:paraId="4900DDD8" w14:textId="77777777" w:rsidR="00537B2A" w:rsidRPr="00C31E24" w:rsidRDefault="00537B2A" w:rsidP="00537B2A">
            <w:pPr>
              <w:pStyle w:val="TAL"/>
              <w:rPr>
                <w:color w:val="000000"/>
              </w:rPr>
            </w:pPr>
            <w:r w:rsidRPr="00C31E24">
              <w:rPr>
                <w:color w:val="000000"/>
              </w:rPr>
              <w:t xml:space="preserve">    MIME-part-headers</w:t>
            </w:r>
          </w:p>
        </w:tc>
        <w:tc>
          <w:tcPr>
            <w:tcW w:w="1825" w:type="dxa"/>
            <w:shd w:val="clear" w:color="auto" w:fill="auto"/>
            <w:vAlign w:val="center"/>
          </w:tcPr>
          <w:p w14:paraId="414B917E" w14:textId="77777777" w:rsidR="00537B2A" w:rsidRPr="00C31E24" w:rsidRDefault="00537B2A" w:rsidP="00537B2A">
            <w:pPr>
              <w:pStyle w:val="TAL"/>
              <w:rPr>
                <w:color w:val="000000"/>
              </w:rPr>
            </w:pPr>
          </w:p>
        </w:tc>
        <w:tc>
          <w:tcPr>
            <w:tcW w:w="2190" w:type="dxa"/>
            <w:tcBorders>
              <w:top w:val="single" w:sz="4" w:space="0" w:color="auto"/>
              <w:bottom w:val="single" w:sz="4" w:space="0" w:color="auto"/>
            </w:tcBorders>
            <w:shd w:val="clear" w:color="auto" w:fill="auto"/>
          </w:tcPr>
          <w:p w14:paraId="0B196971" w14:textId="77777777" w:rsidR="00537B2A" w:rsidRPr="00C31E24" w:rsidRDefault="00537B2A" w:rsidP="00537B2A">
            <w:pPr>
              <w:pStyle w:val="TAL"/>
              <w:rPr>
                <w:color w:val="000000"/>
              </w:rPr>
            </w:pPr>
          </w:p>
        </w:tc>
        <w:tc>
          <w:tcPr>
            <w:tcW w:w="1460" w:type="dxa"/>
            <w:shd w:val="clear" w:color="auto" w:fill="auto"/>
          </w:tcPr>
          <w:p w14:paraId="68EEBF48" w14:textId="77777777" w:rsidR="00537B2A" w:rsidRPr="00C31E24" w:rsidRDefault="00537B2A" w:rsidP="00537B2A">
            <w:pPr>
              <w:pStyle w:val="TAL"/>
              <w:rPr>
                <w:color w:val="000000"/>
              </w:rPr>
            </w:pPr>
          </w:p>
        </w:tc>
        <w:tc>
          <w:tcPr>
            <w:tcW w:w="1186" w:type="dxa"/>
            <w:shd w:val="clear" w:color="auto" w:fill="auto"/>
            <w:vAlign w:val="bottom"/>
          </w:tcPr>
          <w:p w14:paraId="2A2D25F1" w14:textId="77777777" w:rsidR="00537B2A" w:rsidRPr="00C31E24" w:rsidRDefault="00537B2A" w:rsidP="00537B2A">
            <w:pPr>
              <w:pStyle w:val="TAL"/>
              <w:rPr>
                <w:color w:val="000000"/>
              </w:rPr>
            </w:pPr>
          </w:p>
        </w:tc>
      </w:tr>
      <w:tr w:rsidR="00537B2A" w:rsidRPr="00C31E24" w14:paraId="041ACA1F" w14:textId="77777777" w:rsidTr="00DD5C3D">
        <w:tc>
          <w:tcPr>
            <w:tcW w:w="2973" w:type="dxa"/>
            <w:shd w:val="clear" w:color="auto" w:fill="auto"/>
          </w:tcPr>
          <w:p w14:paraId="1D4C66AD" w14:textId="0076DFFD" w:rsidR="00537B2A" w:rsidRPr="00C31E24" w:rsidRDefault="00537B2A" w:rsidP="00537B2A">
            <w:pPr>
              <w:pStyle w:val="TAL"/>
              <w:rPr>
                <w:color w:val="000000"/>
              </w:rPr>
            </w:pPr>
            <w:r w:rsidRPr="00C31E24">
              <w:rPr>
                <w:b/>
              </w:rPr>
              <w:t xml:space="preserve">      Content-Type</w:t>
            </w:r>
          </w:p>
        </w:tc>
        <w:tc>
          <w:tcPr>
            <w:tcW w:w="1825" w:type="dxa"/>
            <w:shd w:val="clear" w:color="auto" w:fill="auto"/>
          </w:tcPr>
          <w:p w14:paraId="170BCD1F" w14:textId="6B7BA691" w:rsidR="00537B2A" w:rsidRPr="00C31E24" w:rsidRDefault="00537B2A" w:rsidP="00537B2A">
            <w:pPr>
              <w:pStyle w:val="TAL"/>
              <w:rPr>
                <w:color w:val="000000"/>
              </w:rPr>
            </w:pPr>
            <w:r w:rsidRPr="00C31E24">
              <w:t>"application/vnd.3gpp.mcvideo-info+xml"</w:t>
            </w:r>
          </w:p>
        </w:tc>
        <w:tc>
          <w:tcPr>
            <w:tcW w:w="2190" w:type="dxa"/>
            <w:tcBorders>
              <w:top w:val="single" w:sz="4" w:space="0" w:color="auto"/>
              <w:bottom w:val="single" w:sz="4" w:space="0" w:color="auto"/>
            </w:tcBorders>
            <w:shd w:val="clear" w:color="auto" w:fill="auto"/>
          </w:tcPr>
          <w:p w14:paraId="3AC8E2AC" w14:textId="77777777" w:rsidR="00537B2A" w:rsidRPr="00C31E24" w:rsidRDefault="00537B2A" w:rsidP="00537B2A">
            <w:pPr>
              <w:pStyle w:val="TAL"/>
              <w:rPr>
                <w:color w:val="000000"/>
              </w:rPr>
            </w:pPr>
          </w:p>
        </w:tc>
        <w:tc>
          <w:tcPr>
            <w:tcW w:w="1460" w:type="dxa"/>
            <w:shd w:val="clear" w:color="auto" w:fill="auto"/>
          </w:tcPr>
          <w:p w14:paraId="47ACB41B" w14:textId="77777777" w:rsidR="00537B2A" w:rsidRPr="00C31E24" w:rsidRDefault="00537B2A" w:rsidP="00537B2A">
            <w:pPr>
              <w:pStyle w:val="TAL"/>
              <w:rPr>
                <w:color w:val="000000"/>
              </w:rPr>
            </w:pPr>
          </w:p>
        </w:tc>
        <w:tc>
          <w:tcPr>
            <w:tcW w:w="1186" w:type="dxa"/>
            <w:shd w:val="clear" w:color="auto" w:fill="auto"/>
            <w:vAlign w:val="bottom"/>
          </w:tcPr>
          <w:p w14:paraId="47863E8F" w14:textId="77777777" w:rsidR="00537B2A" w:rsidRPr="00C31E24" w:rsidRDefault="00537B2A" w:rsidP="00537B2A">
            <w:pPr>
              <w:pStyle w:val="TAL"/>
              <w:rPr>
                <w:color w:val="000000"/>
              </w:rPr>
            </w:pPr>
          </w:p>
        </w:tc>
      </w:tr>
      <w:tr w:rsidR="00537B2A" w:rsidRPr="00C31E24" w14:paraId="23946A91" w14:textId="77777777" w:rsidTr="00DD5C3D">
        <w:tc>
          <w:tcPr>
            <w:tcW w:w="2973" w:type="dxa"/>
            <w:shd w:val="clear" w:color="auto" w:fill="auto"/>
            <w:vAlign w:val="center"/>
          </w:tcPr>
          <w:p w14:paraId="4C3322EF" w14:textId="77777777" w:rsidR="00537B2A" w:rsidRPr="00C31E24" w:rsidRDefault="00537B2A" w:rsidP="00537B2A">
            <w:pPr>
              <w:pStyle w:val="TAL"/>
              <w:rPr>
                <w:b/>
                <w:color w:val="000000"/>
              </w:rPr>
            </w:pPr>
            <w:r w:rsidRPr="00C31E24">
              <w:rPr>
                <w:color w:val="000000"/>
              </w:rPr>
              <w:t xml:space="preserve">    MIME-part-body</w:t>
            </w:r>
          </w:p>
        </w:tc>
        <w:tc>
          <w:tcPr>
            <w:tcW w:w="1825" w:type="dxa"/>
            <w:shd w:val="clear" w:color="auto" w:fill="auto"/>
          </w:tcPr>
          <w:p w14:paraId="60CFFA52" w14:textId="77777777" w:rsidR="00537B2A" w:rsidRPr="00C31E24" w:rsidRDefault="00537B2A" w:rsidP="00537B2A">
            <w:pPr>
              <w:pStyle w:val="TAL"/>
              <w:rPr>
                <w:color w:val="000000"/>
              </w:rPr>
            </w:pPr>
            <w:r w:rsidRPr="00C31E24">
              <w:rPr>
                <w:color w:val="000000"/>
              </w:rPr>
              <w:t>MCVideo-Info as described in Table 6.1.1.1.3.3-2</w:t>
            </w:r>
          </w:p>
        </w:tc>
        <w:tc>
          <w:tcPr>
            <w:tcW w:w="2190" w:type="dxa"/>
            <w:tcBorders>
              <w:top w:val="single" w:sz="4" w:space="0" w:color="auto"/>
              <w:bottom w:val="single" w:sz="4" w:space="0" w:color="auto"/>
            </w:tcBorders>
            <w:shd w:val="clear" w:color="auto" w:fill="auto"/>
          </w:tcPr>
          <w:p w14:paraId="25C31147" w14:textId="77777777" w:rsidR="00537B2A" w:rsidRPr="00C31E24" w:rsidRDefault="00537B2A" w:rsidP="00537B2A">
            <w:pPr>
              <w:pStyle w:val="TAL"/>
              <w:rPr>
                <w:color w:val="000000"/>
              </w:rPr>
            </w:pPr>
          </w:p>
        </w:tc>
        <w:tc>
          <w:tcPr>
            <w:tcW w:w="1460" w:type="dxa"/>
            <w:shd w:val="clear" w:color="auto" w:fill="auto"/>
          </w:tcPr>
          <w:p w14:paraId="477AA370" w14:textId="77777777" w:rsidR="00537B2A" w:rsidRPr="00C31E24" w:rsidRDefault="00537B2A" w:rsidP="00537B2A">
            <w:pPr>
              <w:pStyle w:val="TAL"/>
              <w:rPr>
                <w:color w:val="000000"/>
              </w:rPr>
            </w:pPr>
          </w:p>
        </w:tc>
        <w:tc>
          <w:tcPr>
            <w:tcW w:w="1186" w:type="dxa"/>
            <w:shd w:val="clear" w:color="auto" w:fill="auto"/>
            <w:vAlign w:val="bottom"/>
          </w:tcPr>
          <w:p w14:paraId="46DCE6F0" w14:textId="77777777" w:rsidR="00537B2A" w:rsidRPr="00C31E24" w:rsidRDefault="00537B2A" w:rsidP="00537B2A">
            <w:pPr>
              <w:pStyle w:val="TAL"/>
              <w:rPr>
                <w:color w:val="000000"/>
              </w:rPr>
            </w:pPr>
          </w:p>
        </w:tc>
      </w:tr>
    </w:tbl>
    <w:p w14:paraId="6EC920FE" w14:textId="77777777" w:rsidR="00537B2A" w:rsidRPr="00C31E24" w:rsidRDefault="00537B2A" w:rsidP="00537B2A"/>
    <w:p w14:paraId="3503AE4E" w14:textId="77777777" w:rsidR="00537B2A" w:rsidRPr="00C31E24" w:rsidRDefault="00537B2A" w:rsidP="00537B2A">
      <w:pPr>
        <w:pStyle w:val="TH"/>
      </w:pPr>
      <w:r w:rsidRPr="00C31E24">
        <w:t>Table 6.1.1.1.3.3-1A: SDP in SIP INVITE (Table 6.1.1.1.3.3-1)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B2A" w:rsidRPr="00C31E24" w14:paraId="3E15EF93" w14:textId="77777777" w:rsidTr="00D74F31">
        <w:trPr>
          <w:tblHeader/>
        </w:trPr>
        <w:tc>
          <w:tcPr>
            <w:tcW w:w="9531" w:type="dxa"/>
          </w:tcPr>
          <w:p w14:paraId="6942ADE4" w14:textId="77777777" w:rsidR="00537B2A" w:rsidRPr="00C31E24" w:rsidRDefault="00537B2A" w:rsidP="00D74F31">
            <w:pPr>
              <w:pStyle w:val="TAL"/>
              <w:keepNext w:val="0"/>
              <w:keepLines w:val="0"/>
              <w:widowControl w:val="0"/>
              <w:rPr>
                <w:color w:val="000000"/>
              </w:rPr>
            </w:pPr>
            <w:r w:rsidRPr="00C31E24">
              <w:rPr>
                <w:color w:val="000000"/>
              </w:rPr>
              <w:t xml:space="preserve">Derivation Path: TS 36.579-1 [2], Table 5.5.3.1.1-2, conditions </w:t>
            </w:r>
            <w:r w:rsidRPr="00C31E24">
              <w:t>FIRST_SDP_FROM_UE, INITIAL_SDP_OFFER, IMPLICIT_GRANT_REQUESTED</w:t>
            </w:r>
          </w:p>
        </w:tc>
      </w:tr>
    </w:tbl>
    <w:p w14:paraId="0FC90D4D" w14:textId="77777777" w:rsidR="00784A32" w:rsidRPr="00C31E24" w:rsidRDefault="00784A32" w:rsidP="00784A32"/>
    <w:p w14:paraId="2F100789" w14:textId="77777777" w:rsidR="00784A32" w:rsidRPr="00C31E24" w:rsidRDefault="00784A32" w:rsidP="00784A32">
      <w:pPr>
        <w:pStyle w:val="TH"/>
      </w:pPr>
      <w:r w:rsidRPr="00C31E24">
        <w:t>Table 6.1.1.1.3.3-2: MCVideo-Info in SIP INVITE (Table 6.1.1.1.3.3-1)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14:paraId="67D3433C" w14:textId="77777777" w:rsidTr="00354887">
        <w:trPr>
          <w:tblHeader/>
        </w:trPr>
        <w:tc>
          <w:tcPr>
            <w:tcW w:w="9531" w:type="dxa"/>
          </w:tcPr>
          <w:p w14:paraId="14FDCDF7" w14:textId="01DD0E1D" w:rsidR="00784A32" w:rsidRPr="00C31E24" w:rsidRDefault="00784A32" w:rsidP="00354887">
            <w:pPr>
              <w:pStyle w:val="TAL"/>
              <w:keepNext w:val="0"/>
              <w:keepLines w:val="0"/>
              <w:widowControl w:val="0"/>
              <w:rPr>
                <w:color w:val="000000"/>
              </w:rPr>
            </w:pPr>
            <w:r w:rsidRPr="00C31E24">
              <w:rPr>
                <w:color w:val="000000"/>
              </w:rPr>
              <w:t>Derivation Path: TS 36.579-1 [2], Table 5.5.3.2.1-2, condition</w:t>
            </w:r>
            <w:r w:rsidR="00537B2A" w:rsidRPr="00C31E24">
              <w:rPr>
                <w:color w:val="000000"/>
              </w:rPr>
              <w:t>s</w:t>
            </w:r>
            <w:r w:rsidRPr="00C31E24">
              <w:rPr>
                <w:color w:val="000000"/>
              </w:rPr>
              <w:t xml:space="preserve"> GROUP-CALL</w:t>
            </w:r>
            <w:r w:rsidR="00537B2A" w:rsidRPr="00C31E24">
              <w:rPr>
                <w:color w:val="000000"/>
              </w:rPr>
              <w:t>, INVITE_REFER</w:t>
            </w:r>
          </w:p>
        </w:tc>
      </w:tr>
    </w:tbl>
    <w:p w14:paraId="2EC75214" w14:textId="77777777" w:rsidR="00784A32" w:rsidRPr="00C31E24" w:rsidRDefault="00784A32" w:rsidP="00784A32"/>
    <w:p w14:paraId="2FA497B8" w14:textId="77777777" w:rsidR="00784A32" w:rsidRPr="00C31E24" w:rsidRDefault="00784A32" w:rsidP="00784A32">
      <w:pPr>
        <w:pStyle w:val="TH"/>
      </w:pPr>
      <w:r w:rsidRPr="00C31E24">
        <w:t>Table 6.1.1.1.3.3-3: SIP 200 (OK) (Steps 4, 20, 36, Table 6.1.1.1.3.2-1)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C31E24" w14:paraId="08D9ACB2" w14:textId="77777777" w:rsidTr="00354887">
        <w:trPr>
          <w:tblHeader/>
        </w:trPr>
        <w:tc>
          <w:tcPr>
            <w:tcW w:w="9634" w:type="dxa"/>
            <w:gridSpan w:val="5"/>
          </w:tcPr>
          <w:p w14:paraId="585D2823" w14:textId="19CF4CA3" w:rsidR="00784A32" w:rsidRPr="00C31E24" w:rsidRDefault="00784A32" w:rsidP="00354887">
            <w:pPr>
              <w:pStyle w:val="TAL"/>
              <w:keepLines w:val="0"/>
              <w:widowControl w:val="0"/>
            </w:pPr>
            <w:r w:rsidRPr="00C31E24">
              <w:t>Derivation Path: TS 36.579-1 [2], Table 5.5.2.17.1.2-1,</w:t>
            </w:r>
            <w:r w:rsidR="00537B2A" w:rsidRPr="00C31E24">
              <w:t xml:space="preserve"> </w:t>
            </w:r>
            <w:r w:rsidRPr="00C31E24">
              <w:t>condition</w:t>
            </w:r>
            <w:r w:rsidR="00537B2A" w:rsidRPr="00C31E24">
              <w:t>s</w:t>
            </w:r>
            <w:r w:rsidRPr="00C31E24">
              <w:t xml:space="preserve"> MCVIDEO, INVITE-RSP</w:t>
            </w:r>
          </w:p>
        </w:tc>
      </w:tr>
      <w:tr w:rsidR="00784A32" w:rsidRPr="00C31E24" w14:paraId="506EAF22" w14:textId="77777777" w:rsidTr="00354887">
        <w:tc>
          <w:tcPr>
            <w:tcW w:w="2709" w:type="dxa"/>
          </w:tcPr>
          <w:p w14:paraId="21C2E44F" w14:textId="77777777" w:rsidR="00784A32" w:rsidRPr="00C31E24" w:rsidRDefault="00784A32" w:rsidP="00354887">
            <w:pPr>
              <w:pStyle w:val="TAH"/>
            </w:pPr>
            <w:r w:rsidRPr="00C31E24">
              <w:rPr>
                <w:color w:val="000000"/>
              </w:rPr>
              <w:t>Information Element</w:t>
            </w:r>
          </w:p>
        </w:tc>
        <w:tc>
          <w:tcPr>
            <w:tcW w:w="2187" w:type="dxa"/>
          </w:tcPr>
          <w:p w14:paraId="4CBD74A7" w14:textId="77777777" w:rsidR="00784A32" w:rsidRPr="00C31E24" w:rsidRDefault="00784A32" w:rsidP="00354887">
            <w:pPr>
              <w:pStyle w:val="TAH"/>
            </w:pPr>
            <w:r w:rsidRPr="00C31E24">
              <w:rPr>
                <w:color w:val="000000"/>
              </w:rPr>
              <w:t>Value/remark</w:t>
            </w:r>
          </w:p>
        </w:tc>
        <w:tc>
          <w:tcPr>
            <w:tcW w:w="2187" w:type="dxa"/>
            <w:tcBorders>
              <w:top w:val="single" w:sz="4" w:space="0" w:color="auto"/>
              <w:bottom w:val="single" w:sz="4" w:space="0" w:color="auto"/>
            </w:tcBorders>
          </w:tcPr>
          <w:p w14:paraId="1B310F39" w14:textId="77777777" w:rsidR="00784A32" w:rsidRPr="00C31E24" w:rsidRDefault="00784A32" w:rsidP="00354887">
            <w:pPr>
              <w:pStyle w:val="TAH"/>
            </w:pPr>
            <w:r w:rsidRPr="00C31E24">
              <w:rPr>
                <w:color w:val="000000"/>
              </w:rPr>
              <w:t>Comment</w:t>
            </w:r>
          </w:p>
        </w:tc>
        <w:tc>
          <w:tcPr>
            <w:tcW w:w="1367" w:type="dxa"/>
          </w:tcPr>
          <w:p w14:paraId="4421CE68" w14:textId="77777777" w:rsidR="00784A32" w:rsidRPr="00C31E24" w:rsidRDefault="00784A32" w:rsidP="00354887">
            <w:pPr>
              <w:pStyle w:val="TAH"/>
            </w:pPr>
            <w:r w:rsidRPr="00C31E24">
              <w:rPr>
                <w:color w:val="000000"/>
              </w:rPr>
              <w:t>Reference</w:t>
            </w:r>
          </w:p>
        </w:tc>
        <w:tc>
          <w:tcPr>
            <w:tcW w:w="1184" w:type="dxa"/>
          </w:tcPr>
          <w:p w14:paraId="5FF8374F" w14:textId="77777777" w:rsidR="00784A32" w:rsidRPr="00C31E24" w:rsidRDefault="00784A32" w:rsidP="00354887">
            <w:pPr>
              <w:pStyle w:val="TAH"/>
            </w:pPr>
            <w:r w:rsidRPr="00C31E24">
              <w:rPr>
                <w:color w:val="000000"/>
              </w:rPr>
              <w:t>Condition</w:t>
            </w:r>
          </w:p>
        </w:tc>
      </w:tr>
      <w:tr w:rsidR="00784A32" w:rsidRPr="00C31E24" w14:paraId="1C97F023" w14:textId="77777777" w:rsidTr="00354887">
        <w:tc>
          <w:tcPr>
            <w:tcW w:w="2709" w:type="dxa"/>
            <w:vAlign w:val="center"/>
          </w:tcPr>
          <w:p w14:paraId="41419899" w14:textId="77777777" w:rsidR="00784A32" w:rsidRPr="00C31E24" w:rsidRDefault="00784A32" w:rsidP="00354887">
            <w:pPr>
              <w:pStyle w:val="TAL"/>
              <w:keepLines w:val="0"/>
              <w:widowControl w:val="0"/>
              <w:rPr>
                <w:rFonts w:cs="Arial"/>
                <w:b/>
                <w:szCs w:val="18"/>
              </w:rPr>
            </w:pPr>
            <w:r w:rsidRPr="00C31E24">
              <w:rPr>
                <w:rFonts w:cs="Arial"/>
                <w:b/>
                <w:szCs w:val="18"/>
              </w:rPr>
              <w:t>Message-body</w:t>
            </w:r>
          </w:p>
        </w:tc>
        <w:tc>
          <w:tcPr>
            <w:tcW w:w="2187" w:type="dxa"/>
          </w:tcPr>
          <w:p w14:paraId="0C87F8FB" w14:textId="77777777" w:rsidR="00784A32" w:rsidRPr="00C31E24" w:rsidRDefault="00784A32" w:rsidP="00354887">
            <w:pPr>
              <w:pStyle w:val="TAL"/>
              <w:keepLines w:val="0"/>
              <w:widowControl w:val="0"/>
            </w:pPr>
          </w:p>
        </w:tc>
        <w:tc>
          <w:tcPr>
            <w:tcW w:w="2187" w:type="dxa"/>
            <w:tcBorders>
              <w:top w:val="single" w:sz="4" w:space="0" w:color="auto"/>
              <w:bottom w:val="single" w:sz="4" w:space="0" w:color="auto"/>
            </w:tcBorders>
          </w:tcPr>
          <w:p w14:paraId="57676F07" w14:textId="77777777" w:rsidR="00784A32" w:rsidRPr="00C31E24" w:rsidRDefault="00784A32" w:rsidP="00354887">
            <w:pPr>
              <w:pStyle w:val="TAL"/>
              <w:keepLines w:val="0"/>
              <w:widowControl w:val="0"/>
            </w:pPr>
          </w:p>
        </w:tc>
        <w:tc>
          <w:tcPr>
            <w:tcW w:w="1367" w:type="dxa"/>
          </w:tcPr>
          <w:p w14:paraId="361B4213" w14:textId="77777777" w:rsidR="00784A32" w:rsidRPr="00C31E24" w:rsidRDefault="00784A32" w:rsidP="00354887">
            <w:pPr>
              <w:pStyle w:val="TAL"/>
              <w:keepLines w:val="0"/>
              <w:widowControl w:val="0"/>
            </w:pPr>
          </w:p>
        </w:tc>
        <w:tc>
          <w:tcPr>
            <w:tcW w:w="1184" w:type="dxa"/>
            <w:vAlign w:val="bottom"/>
          </w:tcPr>
          <w:p w14:paraId="4EC2A745" w14:textId="77777777" w:rsidR="00784A32" w:rsidRPr="00C31E24" w:rsidRDefault="00784A32" w:rsidP="00354887">
            <w:pPr>
              <w:pStyle w:val="TAL"/>
              <w:keepLines w:val="0"/>
              <w:widowControl w:val="0"/>
            </w:pPr>
          </w:p>
        </w:tc>
      </w:tr>
      <w:tr w:rsidR="00784A32" w:rsidRPr="00C31E24" w14:paraId="48BEAB9B" w14:textId="77777777" w:rsidTr="00354887">
        <w:tc>
          <w:tcPr>
            <w:tcW w:w="2709" w:type="dxa"/>
            <w:vAlign w:val="center"/>
          </w:tcPr>
          <w:p w14:paraId="0BE4420A" w14:textId="77777777" w:rsidR="00784A32" w:rsidRPr="00C31E24" w:rsidDel="006C0DA3" w:rsidRDefault="00784A32" w:rsidP="00354887">
            <w:pPr>
              <w:pStyle w:val="TAL"/>
              <w:keepLines w:val="0"/>
              <w:widowControl w:val="0"/>
            </w:pPr>
            <w:r w:rsidRPr="00C31E24">
              <w:t xml:space="preserve">  MIME body part</w:t>
            </w:r>
          </w:p>
        </w:tc>
        <w:tc>
          <w:tcPr>
            <w:tcW w:w="2187" w:type="dxa"/>
            <w:vAlign w:val="center"/>
          </w:tcPr>
          <w:p w14:paraId="4EC62C82" w14:textId="77777777" w:rsidR="00784A32" w:rsidRPr="00C31E24" w:rsidRDefault="00784A32" w:rsidP="00354887">
            <w:pPr>
              <w:pStyle w:val="TAL"/>
              <w:keepLines w:val="0"/>
              <w:widowControl w:val="0"/>
            </w:pPr>
          </w:p>
        </w:tc>
        <w:tc>
          <w:tcPr>
            <w:tcW w:w="2187" w:type="dxa"/>
            <w:tcBorders>
              <w:top w:val="single" w:sz="4" w:space="0" w:color="auto"/>
              <w:bottom w:val="single" w:sz="4" w:space="0" w:color="auto"/>
            </w:tcBorders>
          </w:tcPr>
          <w:p w14:paraId="23A65DE1" w14:textId="77777777" w:rsidR="00784A32" w:rsidRPr="00C31E24" w:rsidRDefault="00784A32" w:rsidP="00354887">
            <w:pPr>
              <w:pStyle w:val="TAL"/>
              <w:keepLines w:val="0"/>
              <w:widowControl w:val="0"/>
            </w:pPr>
            <w:r w:rsidRPr="00C31E24">
              <w:t>MCVIDEO-Info</w:t>
            </w:r>
          </w:p>
        </w:tc>
        <w:tc>
          <w:tcPr>
            <w:tcW w:w="1367" w:type="dxa"/>
          </w:tcPr>
          <w:p w14:paraId="406C54BC" w14:textId="77777777" w:rsidR="00784A32" w:rsidRPr="00C31E24" w:rsidRDefault="00784A32" w:rsidP="00354887">
            <w:pPr>
              <w:pStyle w:val="TAL"/>
              <w:keepLines w:val="0"/>
              <w:widowControl w:val="0"/>
            </w:pPr>
          </w:p>
        </w:tc>
        <w:tc>
          <w:tcPr>
            <w:tcW w:w="1184" w:type="dxa"/>
            <w:vAlign w:val="bottom"/>
          </w:tcPr>
          <w:p w14:paraId="16FB7B87" w14:textId="77777777" w:rsidR="00784A32" w:rsidRPr="00C31E24" w:rsidRDefault="00784A32" w:rsidP="00354887">
            <w:pPr>
              <w:pStyle w:val="TAL"/>
              <w:keepLines w:val="0"/>
              <w:widowControl w:val="0"/>
            </w:pPr>
          </w:p>
        </w:tc>
      </w:tr>
      <w:tr w:rsidR="00784A32" w:rsidRPr="00C31E24" w14:paraId="5BC2976C" w14:textId="77777777" w:rsidTr="00354887">
        <w:tc>
          <w:tcPr>
            <w:tcW w:w="2709" w:type="dxa"/>
            <w:vAlign w:val="center"/>
          </w:tcPr>
          <w:p w14:paraId="55CA30AD" w14:textId="77777777" w:rsidR="00784A32" w:rsidRPr="00C31E24" w:rsidRDefault="00784A32" w:rsidP="00354887">
            <w:pPr>
              <w:pStyle w:val="TAL"/>
              <w:rPr>
                <w:rFonts w:cs="Arial"/>
                <w:bCs/>
                <w:color w:val="000000"/>
                <w:szCs w:val="18"/>
              </w:rPr>
            </w:pPr>
            <w:r w:rsidRPr="00C31E24">
              <w:rPr>
                <w:rFonts w:cs="Arial"/>
                <w:bCs/>
                <w:color w:val="000000"/>
                <w:szCs w:val="18"/>
              </w:rPr>
              <w:t xml:space="preserve">    MIME-part-header</w:t>
            </w:r>
          </w:p>
        </w:tc>
        <w:tc>
          <w:tcPr>
            <w:tcW w:w="2187" w:type="dxa"/>
          </w:tcPr>
          <w:p w14:paraId="48BA2EBE" w14:textId="77777777" w:rsidR="00784A32" w:rsidRPr="00C31E24" w:rsidRDefault="00784A32" w:rsidP="00354887">
            <w:pPr>
              <w:pStyle w:val="TAL"/>
              <w:rPr>
                <w:color w:val="000000"/>
              </w:rPr>
            </w:pPr>
          </w:p>
        </w:tc>
        <w:tc>
          <w:tcPr>
            <w:tcW w:w="2187" w:type="dxa"/>
            <w:tcBorders>
              <w:top w:val="single" w:sz="4" w:space="0" w:color="auto"/>
              <w:bottom w:val="single" w:sz="4" w:space="0" w:color="auto"/>
            </w:tcBorders>
          </w:tcPr>
          <w:p w14:paraId="29A01D52" w14:textId="77777777" w:rsidR="00784A32" w:rsidRPr="00C31E24" w:rsidRDefault="00784A32" w:rsidP="00354887">
            <w:pPr>
              <w:pStyle w:val="TAL"/>
              <w:rPr>
                <w:color w:val="000000"/>
              </w:rPr>
            </w:pPr>
          </w:p>
        </w:tc>
        <w:tc>
          <w:tcPr>
            <w:tcW w:w="1367" w:type="dxa"/>
          </w:tcPr>
          <w:p w14:paraId="7E9194A6" w14:textId="77777777" w:rsidR="00784A32" w:rsidRPr="00C31E24" w:rsidRDefault="00784A32" w:rsidP="00354887">
            <w:pPr>
              <w:pStyle w:val="TAL"/>
              <w:rPr>
                <w:color w:val="000000"/>
              </w:rPr>
            </w:pPr>
          </w:p>
        </w:tc>
        <w:tc>
          <w:tcPr>
            <w:tcW w:w="1184" w:type="dxa"/>
            <w:vAlign w:val="bottom"/>
          </w:tcPr>
          <w:p w14:paraId="3200978C" w14:textId="77777777" w:rsidR="00784A32" w:rsidRPr="00C31E24" w:rsidRDefault="00784A32" w:rsidP="00354887">
            <w:pPr>
              <w:pStyle w:val="TAL"/>
              <w:rPr>
                <w:color w:val="000000"/>
              </w:rPr>
            </w:pPr>
          </w:p>
        </w:tc>
      </w:tr>
      <w:tr w:rsidR="00784A32" w:rsidRPr="00C31E24" w14:paraId="76536EAE" w14:textId="77777777" w:rsidTr="00354887">
        <w:tc>
          <w:tcPr>
            <w:tcW w:w="2709" w:type="dxa"/>
            <w:vAlign w:val="center"/>
          </w:tcPr>
          <w:p w14:paraId="5337E19A" w14:textId="77777777" w:rsidR="00784A32" w:rsidRPr="00C31E24" w:rsidRDefault="00784A32" w:rsidP="00354887">
            <w:pPr>
              <w:pStyle w:val="TAL"/>
              <w:rPr>
                <w:color w:val="000000"/>
              </w:rPr>
            </w:pPr>
            <w:r w:rsidRPr="00C31E24">
              <w:rPr>
                <w:color w:val="000000"/>
              </w:rPr>
              <w:t xml:space="preserve">    MIME-part-body</w:t>
            </w:r>
          </w:p>
        </w:tc>
        <w:tc>
          <w:tcPr>
            <w:tcW w:w="2187" w:type="dxa"/>
            <w:vAlign w:val="center"/>
          </w:tcPr>
          <w:p w14:paraId="21D6A2D8" w14:textId="2F3EAB2D" w:rsidR="00784A32" w:rsidRPr="00C31E24" w:rsidRDefault="00784A32" w:rsidP="00354887">
            <w:pPr>
              <w:pStyle w:val="TAL"/>
              <w:rPr>
                <w:color w:val="000000"/>
              </w:rPr>
            </w:pPr>
            <w:r w:rsidRPr="00C31E24">
              <w:rPr>
                <w:color w:val="000000"/>
              </w:rPr>
              <w:t>MCVideo-Info as described in Table 6.1.1.1.3.3-</w:t>
            </w:r>
            <w:r w:rsidR="00537B2A" w:rsidRPr="00C31E24">
              <w:rPr>
                <w:color w:val="000000"/>
              </w:rPr>
              <w:t>3A</w:t>
            </w:r>
          </w:p>
        </w:tc>
        <w:tc>
          <w:tcPr>
            <w:tcW w:w="2187" w:type="dxa"/>
            <w:tcBorders>
              <w:top w:val="single" w:sz="4" w:space="0" w:color="auto"/>
              <w:bottom w:val="single" w:sz="4" w:space="0" w:color="auto"/>
            </w:tcBorders>
          </w:tcPr>
          <w:p w14:paraId="42320066" w14:textId="77777777" w:rsidR="00784A32" w:rsidRPr="00C31E24" w:rsidRDefault="00784A32" w:rsidP="00354887">
            <w:pPr>
              <w:pStyle w:val="TAL"/>
              <w:rPr>
                <w:color w:val="000000"/>
              </w:rPr>
            </w:pPr>
          </w:p>
        </w:tc>
        <w:tc>
          <w:tcPr>
            <w:tcW w:w="1367" w:type="dxa"/>
          </w:tcPr>
          <w:p w14:paraId="13463148" w14:textId="77777777" w:rsidR="00784A32" w:rsidRPr="00C31E24" w:rsidRDefault="00784A32" w:rsidP="00354887">
            <w:pPr>
              <w:pStyle w:val="TAL"/>
              <w:rPr>
                <w:color w:val="000000"/>
              </w:rPr>
            </w:pPr>
          </w:p>
        </w:tc>
        <w:tc>
          <w:tcPr>
            <w:tcW w:w="1184" w:type="dxa"/>
            <w:vAlign w:val="bottom"/>
          </w:tcPr>
          <w:p w14:paraId="06DD6409" w14:textId="77777777" w:rsidR="00784A32" w:rsidRPr="00C31E24" w:rsidRDefault="00784A32" w:rsidP="00354887">
            <w:pPr>
              <w:pStyle w:val="TAL"/>
              <w:rPr>
                <w:color w:val="000000"/>
              </w:rPr>
            </w:pPr>
          </w:p>
        </w:tc>
      </w:tr>
    </w:tbl>
    <w:p w14:paraId="3586210A" w14:textId="77777777" w:rsidR="00537B2A" w:rsidRPr="00C31E24" w:rsidRDefault="00537B2A" w:rsidP="00537B2A"/>
    <w:p w14:paraId="75AE3E31" w14:textId="77777777" w:rsidR="00537B2A" w:rsidRPr="00C31E24" w:rsidRDefault="00537B2A" w:rsidP="00537B2A">
      <w:pPr>
        <w:pStyle w:val="TH"/>
      </w:pPr>
      <w:r w:rsidRPr="00C31E24">
        <w:t>Table 6.1.1.1.3.3-3A: SDP in SIP 200 (OK) (Table 6.1.1.1.3.3-4)</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B2A" w:rsidRPr="00C31E24" w14:paraId="41B6C274" w14:textId="77777777" w:rsidTr="00D74F31">
        <w:trPr>
          <w:tblHeader/>
        </w:trPr>
        <w:tc>
          <w:tcPr>
            <w:tcW w:w="9531" w:type="dxa"/>
          </w:tcPr>
          <w:p w14:paraId="3894DB88" w14:textId="77777777" w:rsidR="00537B2A" w:rsidRPr="00C31E24" w:rsidRDefault="00537B2A" w:rsidP="00D74F31">
            <w:pPr>
              <w:pStyle w:val="TAL"/>
              <w:keepNext w:val="0"/>
              <w:keepLines w:val="0"/>
              <w:widowControl w:val="0"/>
              <w:rPr>
                <w:color w:val="000000"/>
              </w:rPr>
            </w:pPr>
            <w:r w:rsidRPr="00C31E24">
              <w:rPr>
                <w:color w:val="000000"/>
              </w:rPr>
              <w:t xml:space="preserve">Derivation Path: TS 36.579-1 [2], Table 5.5.3.1.2-2, conditions </w:t>
            </w:r>
            <w:r w:rsidRPr="00C31E24">
              <w:t>FIRST_SDP_FROM_SS, SDP_ANSWER, IMPLICIT_GRANT_REQUESTED</w:t>
            </w:r>
          </w:p>
        </w:tc>
      </w:tr>
    </w:tbl>
    <w:p w14:paraId="79C9F900" w14:textId="77777777" w:rsidR="00784A32" w:rsidRPr="00C31E24" w:rsidRDefault="00784A32" w:rsidP="00784A32"/>
    <w:p w14:paraId="54627580" w14:textId="77777777" w:rsidR="00784A32" w:rsidRPr="00C31E24" w:rsidRDefault="00784A32" w:rsidP="00784A32">
      <w:pPr>
        <w:pStyle w:val="TH"/>
      </w:pPr>
      <w:r w:rsidRPr="00C31E24">
        <w:t>Table 6.1.1.1.3.3-4: Transmission Granted (Steps 6, 22, 38,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C31E24" w:rsidDel="00127C5D" w14:paraId="76927E22" w14:textId="77777777" w:rsidTr="00DD5C3D">
        <w:trPr>
          <w:tblHeader/>
        </w:trPr>
        <w:tc>
          <w:tcPr>
            <w:tcW w:w="9634" w:type="dxa"/>
            <w:gridSpan w:val="5"/>
          </w:tcPr>
          <w:p w14:paraId="60429D1E" w14:textId="77777777" w:rsidR="00784A32" w:rsidRPr="00C31E24" w:rsidDel="00127C5D" w:rsidRDefault="00784A32" w:rsidP="00354887">
            <w:pPr>
              <w:pStyle w:val="TAL"/>
              <w:keepLines w:val="0"/>
              <w:widowControl w:val="0"/>
              <w:rPr>
                <w:color w:val="000000"/>
              </w:rPr>
            </w:pPr>
            <w:r w:rsidRPr="00C31E24">
              <w:rPr>
                <w:color w:val="000000"/>
              </w:rPr>
              <w:t xml:space="preserve">Derivation Path: TS 36.579-1 [2], Table 5.5.11.2.1-1, </w:t>
            </w:r>
            <w:r w:rsidRPr="00C31E24">
              <w:t>condition ON-NETWORK</w:t>
            </w:r>
          </w:p>
        </w:tc>
      </w:tr>
      <w:tr w:rsidR="00784A32" w:rsidRPr="00C31E24" w:rsidDel="00127C5D" w14:paraId="545EC5D0" w14:textId="77777777" w:rsidTr="00DD5C3D">
        <w:trPr>
          <w:tblHeader/>
        </w:trPr>
        <w:tc>
          <w:tcPr>
            <w:tcW w:w="2407" w:type="dxa"/>
          </w:tcPr>
          <w:p w14:paraId="6CFDD051" w14:textId="77777777" w:rsidR="00784A32" w:rsidRPr="00C31E24" w:rsidDel="00127C5D" w:rsidRDefault="00784A32" w:rsidP="00354887">
            <w:pPr>
              <w:pStyle w:val="TAH"/>
            </w:pPr>
            <w:r w:rsidRPr="00C31E24">
              <w:t>Information Element</w:t>
            </w:r>
          </w:p>
        </w:tc>
        <w:tc>
          <w:tcPr>
            <w:tcW w:w="2408" w:type="dxa"/>
          </w:tcPr>
          <w:p w14:paraId="602D97E7" w14:textId="77777777" w:rsidR="00784A32" w:rsidRPr="00C31E24" w:rsidDel="00127C5D" w:rsidRDefault="00784A32" w:rsidP="00354887">
            <w:pPr>
              <w:pStyle w:val="TAH"/>
            </w:pPr>
            <w:r w:rsidRPr="00C31E24">
              <w:t>Value/remark</w:t>
            </w:r>
          </w:p>
        </w:tc>
        <w:tc>
          <w:tcPr>
            <w:tcW w:w="2278" w:type="dxa"/>
          </w:tcPr>
          <w:p w14:paraId="50296916" w14:textId="77777777" w:rsidR="00784A32" w:rsidRPr="00C31E24" w:rsidDel="00127C5D" w:rsidRDefault="00784A32" w:rsidP="00354887">
            <w:pPr>
              <w:pStyle w:val="TAH"/>
            </w:pPr>
            <w:r w:rsidRPr="00C31E24">
              <w:t>Comment</w:t>
            </w:r>
          </w:p>
        </w:tc>
        <w:tc>
          <w:tcPr>
            <w:tcW w:w="1336" w:type="dxa"/>
          </w:tcPr>
          <w:p w14:paraId="5FB1479C" w14:textId="77777777" w:rsidR="00784A32" w:rsidRPr="00C31E24" w:rsidDel="00127C5D" w:rsidRDefault="00784A32" w:rsidP="00354887">
            <w:pPr>
              <w:pStyle w:val="TAH"/>
            </w:pPr>
            <w:r w:rsidRPr="00C31E24">
              <w:t>Reference</w:t>
            </w:r>
          </w:p>
        </w:tc>
        <w:tc>
          <w:tcPr>
            <w:tcW w:w="1205" w:type="dxa"/>
          </w:tcPr>
          <w:p w14:paraId="2F15049D" w14:textId="77777777" w:rsidR="00784A32" w:rsidRPr="00C31E24" w:rsidDel="00127C5D" w:rsidRDefault="00784A32" w:rsidP="00354887">
            <w:pPr>
              <w:pStyle w:val="TAH"/>
            </w:pPr>
            <w:r w:rsidRPr="00C31E24">
              <w:t>Condition</w:t>
            </w:r>
          </w:p>
        </w:tc>
      </w:tr>
      <w:tr w:rsidR="00537B2A" w:rsidRPr="00C31E24" w:rsidDel="00127C5D" w14:paraId="31476C90" w14:textId="77777777" w:rsidTr="00DD5C3D">
        <w:trPr>
          <w:tblHeader/>
        </w:trPr>
        <w:tc>
          <w:tcPr>
            <w:tcW w:w="2407" w:type="dxa"/>
          </w:tcPr>
          <w:p w14:paraId="11FC1B51" w14:textId="45EAC757" w:rsidR="00537B2A" w:rsidRPr="00C31E24" w:rsidRDefault="00537B2A" w:rsidP="00DD5C3D">
            <w:pPr>
              <w:pStyle w:val="TAL"/>
            </w:pPr>
            <w:r w:rsidRPr="00C31E24">
              <w:rPr>
                <w:rFonts w:eastAsia="Calibri"/>
              </w:rPr>
              <w:t>Subtype</w:t>
            </w:r>
          </w:p>
        </w:tc>
        <w:tc>
          <w:tcPr>
            <w:tcW w:w="2408" w:type="dxa"/>
          </w:tcPr>
          <w:p w14:paraId="0FB0AB3A" w14:textId="5AEE3676" w:rsidR="00537B2A" w:rsidRPr="00C31E24" w:rsidRDefault="00537B2A" w:rsidP="00DD5C3D">
            <w:pPr>
              <w:pStyle w:val="TAL"/>
            </w:pPr>
            <w:r w:rsidRPr="00C31E24">
              <w:t>“10000”</w:t>
            </w:r>
          </w:p>
        </w:tc>
        <w:tc>
          <w:tcPr>
            <w:tcW w:w="2278" w:type="dxa"/>
          </w:tcPr>
          <w:p w14:paraId="7FAC2F3F" w14:textId="77777777" w:rsidR="00537B2A" w:rsidRPr="00C31E24" w:rsidRDefault="00537B2A" w:rsidP="00DD5C3D">
            <w:pPr>
              <w:pStyle w:val="TAL"/>
            </w:pPr>
            <w:r w:rsidRPr="00C31E24">
              <w:t xml:space="preserve">Server </w:t>
            </w:r>
            <w:r w:rsidRPr="00C31E24">
              <w:sym w:font="Wingdings" w:char="F0E0"/>
            </w:r>
            <w:r w:rsidRPr="00C31E24">
              <w:t xml:space="preserve"> client</w:t>
            </w:r>
          </w:p>
          <w:p w14:paraId="07A57769" w14:textId="0B9D70B0" w:rsidR="00537B2A" w:rsidRPr="00C31E24" w:rsidRDefault="00537B2A" w:rsidP="00DD5C3D">
            <w:pPr>
              <w:pStyle w:val="TAL"/>
            </w:pPr>
            <w:r w:rsidRPr="00C31E24">
              <w:t>A ‘1’ in the first  bit indicates acknowledgement is required.</w:t>
            </w:r>
          </w:p>
        </w:tc>
        <w:tc>
          <w:tcPr>
            <w:tcW w:w="1336" w:type="dxa"/>
          </w:tcPr>
          <w:p w14:paraId="71E2B87B" w14:textId="31F8B986" w:rsidR="00537B2A" w:rsidRPr="00C31E24" w:rsidRDefault="00537B2A" w:rsidP="00DD5C3D">
            <w:pPr>
              <w:pStyle w:val="TAL"/>
            </w:pPr>
            <w:r w:rsidRPr="00C31E24">
              <w:t xml:space="preserve">TS 24.581 [88] 9.2.2.1-2 </w:t>
            </w:r>
          </w:p>
        </w:tc>
        <w:tc>
          <w:tcPr>
            <w:tcW w:w="1205" w:type="dxa"/>
          </w:tcPr>
          <w:p w14:paraId="21CC2F83" w14:textId="77777777" w:rsidR="00537B2A" w:rsidRPr="00C31E24" w:rsidRDefault="00537B2A" w:rsidP="00DD5C3D">
            <w:pPr>
              <w:pStyle w:val="TAL"/>
            </w:pPr>
          </w:p>
        </w:tc>
      </w:tr>
    </w:tbl>
    <w:p w14:paraId="74C6FE1B" w14:textId="77777777" w:rsidR="00784A32" w:rsidRPr="00C31E24" w:rsidRDefault="00784A32" w:rsidP="00784A32"/>
    <w:p w14:paraId="110F45E0" w14:textId="77777777" w:rsidR="00784A32" w:rsidRPr="00C31E24" w:rsidRDefault="00784A32" w:rsidP="00784A32">
      <w:pPr>
        <w:pStyle w:val="TH"/>
      </w:pPr>
      <w:r w:rsidRPr="00C31E24">
        <w:t>Table 6.1.1.1.3.3-5: Transmission Control Ack (Steps 7, 15, 23, 31, 39,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C31E24" w:rsidDel="00127C5D" w14:paraId="011905D1" w14:textId="77777777" w:rsidTr="00354887">
        <w:trPr>
          <w:tblHeader/>
        </w:trPr>
        <w:tc>
          <w:tcPr>
            <w:tcW w:w="9531" w:type="dxa"/>
            <w:gridSpan w:val="5"/>
          </w:tcPr>
          <w:p w14:paraId="11F863CA" w14:textId="77777777" w:rsidR="00784A32" w:rsidRPr="00C31E24" w:rsidDel="00127C5D" w:rsidRDefault="00784A32" w:rsidP="00354887">
            <w:pPr>
              <w:pStyle w:val="TAL"/>
              <w:keepNext w:val="0"/>
              <w:keepLines w:val="0"/>
              <w:widowControl w:val="0"/>
              <w:rPr>
                <w:color w:val="000000"/>
              </w:rPr>
            </w:pPr>
            <w:r w:rsidRPr="00C31E24">
              <w:rPr>
                <w:color w:val="000000"/>
              </w:rPr>
              <w:t>Derivation Path: TS 36.579-1 [2], Table 5.5.11.3.5-1</w:t>
            </w:r>
          </w:p>
        </w:tc>
      </w:tr>
      <w:tr w:rsidR="00784A32" w:rsidRPr="00C31E24" w:rsidDel="00127C5D" w14:paraId="4ECD1102" w14:textId="77777777" w:rsidTr="00354887">
        <w:trPr>
          <w:tblHeader/>
        </w:trPr>
        <w:tc>
          <w:tcPr>
            <w:tcW w:w="2381" w:type="dxa"/>
          </w:tcPr>
          <w:p w14:paraId="3800D6B4" w14:textId="77777777" w:rsidR="00784A32" w:rsidRPr="00C31E24" w:rsidDel="00127C5D" w:rsidRDefault="00784A32" w:rsidP="00354887">
            <w:pPr>
              <w:pStyle w:val="TAH"/>
            </w:pPr>
            <w:r w:rsidRPr="00C31E24">
              <w:t>Information Element</w:t>
            </w:r>
          </w:p>
        </w:tc>
        <w:tc>
          <w:tcPr>
            <w:tcW w:w="2382" w:type="dxa"/>
          </w:tcPr>
          <w:p w14:paraId="13397E94" w14:textId="77777777" w:rsidR="00784A32" w:rsidRPr="00C31E24" w:rsidDel="00127C5D" w:rsidRDefault="00784A32" w:rsidP="00354887">
            <w:pPr>
              <w:pStyle w:val="TAH"/>
            </w:pPr>
            <w:r w:rsidRPr="00C31E24">
              <w:t>Value/remark</w:t>
            </w:r>
          </w:p>
        </w:tc>
        <w:tc>
          <w:tcPr>
            <w:tcW w:w="2254" w:type="dxa"/>
          </w:tcPr>
          <w:p w14:paraId="1FB9A1C6" w14:textId="77777777" w:rsidR="00784A32" w:rsidRPr="00C31E24" w:rsidDel="00127C5D" w:rsidRDefault="00784A32" w:rsidP="00354887">
            <w:pPr>
              <w:pStyle w:val="TAH"/>
            </w:pPr>
            <w:r w:rsidRPr="00C31E24">
              <w:t>Comment</w:t>
            </w:r>
          </w:p>
        </w:tc>
        <w:tc>
          <w:tcPr>
            <w:tcW w:w="1322" w:type="dxa"/>
          </w:tcPr>
          <w:p w14:paraId="2F7FF0A3" w14:textId="77777777" w:rsidR="00784A32" w:rsidRPr="00C31E24" w:rsidDel="00127C5D" w:rsidRDefault="00784A32" w:rsidP="00354887">
            <w:pPr>
              <w:pStyle w:val="TAH"/>
            </w:pPr>
            <w:r w:rsidRPr="00C31E24">
              <w:t>Reference</w:t>
            </w:r>
          </w:p>
        </w:tc>
        <w:tc>
          <w:tcPr>
            <w:tcW w:w="1192" w:type="dxa"/>
          </w:tcPr>
          <w:p w14:paraId="5A3F7089" w14:textId="77777777" w:rsidR="00784A32" w:rsidRPr="00C31E24" w:rsidDel="00127C5D" w:rsidRDefault="00784A32" w:rsidP="00354887">
            <w:pPr>
              <w:pStyle w:val="TAH"/>
            </w:pPr>
            <w:r w:rsidRPr="00C31E24">
              <w:t>Condition</w:t>
            </w:r>
          </w:p>
        </w:tc>
      </w:tr>
      <w:tr w:rsidR="00784A32" w:rsidRPr="00C31E24" w:rsidDel="00127C5D" w14:paraId="198E7F3F" w14:textId="77777777" w:rsidTr="00354887">
        <w:trPr>
          <w:tblHeader/>
        </w:trPr>
        <w:tc>
          <w:tcPr>
            <w:tcW w:w="2381" w:type="dxa"/>
          </w:tcPr>
          <w:p w14:paraId="2C126061" w14:textId="77777777" w:rsidR="00784A32" w:rsidRPr="00C31E24" w:rsidRDefault="00784A32" w:rsidP="00354887">
            <w:pPr>
              <w:pStyle w:val="TAL"/>
              <w:keepNext w:val="0"/>
              <w:keepLines w:val="0"/>
              <w:widowControl w:val="0"/>
              <w:rPr>
                <w:rFonts w:eastAsia="Yu Gothic"/>
                <w:color w:val="000000"/>
              </w:rPr>
            </w:pPr>
            <w:r w:rsidRPr="00C31E24">
              <w:rPr>
                <w:rFonts w:eastAsia="Yu Gothic"/>
                <w:color w:val="000000"/>
              </w:rPr>
              <w:t>Message Type</w:t>
            </w:r>
          </w:p>
        </w:tc>
        <w:tc>
          <w:tcPr>
            <w:tcW w:w="2382" w:type="dxa"/>
          </w:tcPr>
          <w:p w14:paraId="58083D3B" w14:textId="77777777" w:rsidR="00784A32" w:rsidRPr="00C31E24" w:rsidRDefault="00784A32" w:rsidP="00354887">
            <w:pPr>
              <w:pStyle w:val="TAL"/>
              <w:keepNext w:val="0"/>
              <w:keepLines w:val="0"/>
              <w:widowControl w:val="0"/>
              <w:rPr>
                <w:rFonts w:eastAsia="Yu Gothic"/>
                <w:color w:val="000000"/>
              </w:rPr>
            </w:pPr>
          </w:p>
        </w:tc>
        <w:tc>
          <w:tcPr>
            <w:tcW w:w="2254" w:type="dxa"/>
          </w:tcPr>
          <w:p w14:paraId="4F21F206" w14:textId="77777777" w:rsidR="00784A32" w:rsidRPr="00C31E24" w:rsidRDefault="00784A32" w:rsidP="00354887">
            <w:pPr>
              <w:pStyle w:val="TAL"/>
              <w:keepNext w:val="0"/>
              <w:keepLines w:val="0"/>
              <w:widowControl w:val="0"/>
              <w:rPr>
                <w:rFonts w:eastAsia="MS PGothic"/>
                <w:color w:val="000000"/>
              </w:rPr>
            </w:pPr>
          </w:p>
        </w:tc>
        <w:tc>
          <w:tcPr>
            <w:tcW w:w="1322" w:type="dxa"/>
          </w:tcPr>
          <w:p w14:paraId="644EB81A" w14:textId="77777777" w:rsidR="00784A32" w:rsidRPr="00C31E24" w:rsidRDefault="00784A32" w:rsidP="00354887">
            <w:pPr>
              <w:pStyle w:val="TAL"/>
              <w:keepNext w:val="0"/>
              <w:keepLines w:val="0"/>
              <w:widowControl w:val="0"/>
              <w:rPr>
                <w:rFonts w:eastAsia="Yu Gothic"/>
                <w:color w:val="000000"/>
              </w:rPr>
            </w:pPr>
          </w:p>
        </w:tc>
        <w:tc>
          <w:tcPr>
            <w:tcW w:w="1192" w:type="dxa"/>
          </w:tcPr>
          <w:p w14:paraId="3AF9BB2D" w14:textId="77777777" w:rsidR="00784A32" w:rsidRPr="00C31E24" w:rsidRDefault="00784A32" w:rsidP="00354887">
            <w:pPr>
              <w:pStyle w:val="TAL"/>
              <w:keepNext w:val="0"/>
              <w:keepLines w:val="0"/>
              <w:widowControl w:val="0"/>
              <w:rPr>
                <w:rFonts w:eastAsia="Yu Gothic"/>
                <w:color w:val="000000"/>
              </w:rPr>
            </w:pPr>
          </w:p>
        </w:tc>
      </w:tr>
      <w:tr w:rsidR="00784A32" w:rsidRPr="00C31E24" w:rsidDel="00127C5D" w14:paraId="7DF08B6E" w14:textId="77777777" w:rsidTr="00354887">
        <w:trPr>
          <w:tblHeader/>
        </w:trPr>
        <w:tc>
          <w:tcPr>
            <w:tcW w:w="2381" w:type="dxa"/>
          </w:tcPr>
          <w:p w14:paraId="0AB45BD2" w14:textId="77777777" w:rsidR="00784A32" w:rsidRPr="00C31E24" w:rsidRDefault="00784A32" w:rsidP="00354887">
            <w:pPr>
              <w:pStyle w:val="TAL"/>
              <w:keepNext w:val="0"/>
              <w:keepLines w:val="0"/>
              <w:widowControl w:val="0"/>
              <w:rPr>
                <w:rFonts w:eastAsia="Yu Gothic"/>
                <w:color w:val="000000"/>
              </w:rPr>
            </w:pPr>
            <w:r w:rsidRPr="00C31E24">
              <w:rPr>
                <w:rFonts w:eastAsia="Yu Gothic"/>
                <w:color w:val="000000"/>
              </w:rPr>
              <w:t xml:space="preserve">  Message Type</w:t>
            </w:r>
          </w:p>
        </w:tc>
        <w:tc>
          <w:tcPr>
            <w:tcW w:w="2382" w:type="dxa"/>
          </w:tcPr>
          <w:p w14:paraId="44334927" w14:textId="139283DD" w:rsidR="00784A32" w:rsidRPr="00C31E24" w:rsidRDefault="00784A32" w:rsidP="00354887">
            <w:pPr>
              <w:pStyle w:val="TAL"/>
              <w:keepNext w:val="0"/>
              <w:keepLines w:val="0"/>
              <w:widowControl w:val="0"/>
              <w:rPr>
                <w:rFonts w:eastAsia="Yu Gothic"/>
                <w:color w:val="000000"/>
              </w:rPr>
            </w:pPr>
            <w:r w:rsidRPr="00C31E24">
              <w:rPr>
                <w:rFonts w:eastAsia="Yu Gothic"/>
                <w:color w:val="000000"/>
              </w:rPr>
              <w:t>"</w:t>
            </w:r>
            <w:r w:rsidR="00537B2A" w:rsidRPr="00C31E24">
              <w:rPr>
                <w:rFonts w:eastAsia="Yu Gothic"/>
                <w:color w:val="000000"/>
              </w:rPr>
              <w:t>000</w:t>
            </w:r>
            <w:r w:rsidRPr="00C31E24">
              <w:rPr>
                <w:rFonts w:eastAsia="Yu Gothic"/>
                <w:color w:val="000000"/>
              </w:rPr>
              <w:t>10000"</w:t>
            </w:r>
          </w:p>
        </w:tc>
        <w:tc>
          <w:tcPr>
            <w:tcW w:w="2254" w:type="dxa"/>
          </w:tcPr>
          <w:p w14:paraId="7E8A2A0A" w14:textId="77777777" w:rsidR="00784A32" w:rsidRPr="00C31E24" w:rsidRDefault="00784A32" w:rsidP="00354887">
            <w:pPr>
              <w:pStyle w:val="TAL"/>
              <w:keepNext w:val="0"/>
              <w:keepLines w:val="0"/>
              <w:widowControl w:val="0"/>
              <w:rPr>
                <w:rFonts w:eastAsia="MS PGothic"/>
                <w:color w:val="000000"/>
              </w:rPr>
            </w:pPr>
            <w:r w:rsidRPr="00C31E24">
              <w:rPr>
                <w:rFonts w:eastAsia="MS PGothic"/>
                <w:color w:val="000000"/>
              </w:rPr>
              <w:t>Transmission Control Ack message for Transmission Granted message which requested acknowledgment.</w:t>
            </w:r>
          </w:p>
        </w:tc>
        <w:tc>
          <w:tcPr>
            <w:tcW w:w="1322" w:type="dxa"/>
          </w:tcPr>
          <w:p w14:paraId="157BCFC6" w14:textId="77777777" w:rsidR="00784A32" w:rsidRPr="00C31E24" w:rsidRDefault="00784A32" w:rsidP="00354887">
            <w:pPr>
              <w:pStyle w:val="TAL"/>
              <w:keepNext w:val="0"/>
              <w:keepLines w:val="0"/>
              <w:widowControl w:val="0"/>
              <w:rPr>
                <w:rFonts w:eastAsia="Yu Gothic"/>
                <w:color w:val="000000"/>
              </w:rPr>
            </w:pPr>
          </w:p>
        </w:tc>
        <w:tc>
          <w:tcPr>
            <w:tcW w:w="1192" w:type="dxa"/>
          </w:tcPr>
          <w:p w14:paraId="49DEA86F" w14:textId="77777777" w:rsidR="00784A32" w:rsidRPr="00C31E24" w:rsidRDefault="00784A32" w:rsidP="00354887">
            <w:pPr>
              <w:pStyle w:val="TAL"/>
              <w:keepNext w:val="0"/>
              <w:keepLines w:val="0"/>
              <w:widowControl w:val="0"/>
              <w:rPr>
                <w:rFonts w:eastAsia="Yu Gothic"/>
                <w:color w:val="000000"/>
              </w:rPr>
            </w:pPr>
          </w:p>
        </w:tc>
      </w:tr>
    </w:tbl>
    <w:p w14:paraId="1021E463" w14:textId="77777777" w:rsidR="00784A32" w:rsidRPr="00C31E24" w:rsidRDefault="00784A32" w:rsidP="00784A32"/>
    <w:p w14:paraId="7F437351" w14:textId="77777777" w:rsidR="00784A32" w:rsidRPr="00C31E24" w:rsidRDefault="00784A32" w:rsidP="00784A32">
      <w:pPr>
        <w:pStyle w:val="TH"/>
      </w:pPr>
      <w:r w:rsidRPr="00C31E24">
        <w:t>Table 6.1.1.1.3.3-6: SIP re-INVITE (Step 10,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02"/>
        <w:gridCol w:w="2186"/>
        <w:gridCol w:w="2106"/>
        <w:gridCol w:w="1458"/>
        <w:gridCol w:w="1082"/>
      </w:tblGrid>
      <w:tr w:rsidR="00784A32" w:rsidRPr="00C31E24" w14:paraId="32551FD2" w14:textId="77777777" w:rsidTr="00354887">
        <w:trPr>
          <w:tblHeader/>
        </w:trPr>
        <w:tc>
          <w:tcPr>
            <w:tcW w:w="9518" w:type="dxa"/>
            <w:gridSpan w:val="5"/>
          </w:tcPr>
          <w:p w14:paraId="59ABE3F5" w14:textId="12399925" w:rsidR="00784A32" w:rsidRPr="00C31E24" w:rsidRDefault="00784A32" w:rsidP="00354887">
            <w:pPr>
              <w:pStyle w:val="TAL"/>
              <w:keepLines w:val="0"/>
              <w:widowControl w:val="0"/>
              <w:rPr>
                <w:color w:val="000000"/>
              </w:rPr>
            </w:pPr>
            <w:r w:rsidRPr="00C31E24">
              <w:rPr>
                <w:color w:val="000000"/>
              </w:rPr>
              <w:t xml:space="preserve">Derivation Path: TS 36.579-1 [2], Table 5.5.2.5.1-1, </w:t>
            </w:r>
            <w:r w:rsidRPr="00C31E24">
              <w:t xml:space="preserve">condition MCVIDEO, EMERGENCY-CALL, re_INVITE, </w:t>
            </w:r>
            <w:r w:rsidRPr="00C31E24">
              <w:rPr>
                <w:color w:val="000000"/>
              </w:rPr>
              <w:t>MOCALL</w:t>
            </w:r>
          </w:p>
        </w:tc>
      </w:tr>
      <w:tr w:rsidR="00784A32" w:rsidRPr="00C31E24" w14:paraId="39AB5DA3" w14:textId="77777777" w:rsidTr="00354887">
        <w:trPr>
          <w:tblHeader/>
        </w:trPr>
        <w:tc>
          <w:tcPr>
            <w:tcW w:w="2768" w:type="dxa"/>
          </w:tcPr>
          <w:p w14:paraId="06B291C3" w14:textId="77777777" w:rsidR="00784A32" w:rsidRPr="00C31E24" w:rsidRDefault="00784A32" w:rsidP="00354887">
            <w:pPr>
              <w:pStyle w:val="TAH"/>
              <w:keepLines w:val="0"/>
              <w:widowControl w:val="0"/>
              <w:rPr>
                <w:color w:val="000000"/>
              </w:rPr>
            </w:pPr>
            <w:r w:rsidRPr="00C31E24">
              <w:rPr>
                <w:color w:val="000000"/>
              </w:rPr>
              <w:t>Information Element</w:t>
            </w:r>
          </w:p>
        </w:tc>
        <w:tc>
          <w:tcPr>
            <w:tcW w:w="2160" w:type="dxa"/>
          </w:tcPr>
          <w:p w14:paraId="0B8E8A7C" w14:textId="77777777" w:rsidR="00784A32" w:rsidRPr="00C31E24" w:rsidRDefault="00784A32" w:rsidP="00354887">
            <w:pPr>
              <w:pStyle w:val="TAH"/>
              <w:keepLines w:val="0"/>
              <w:widowControl w:val="0"/>
              <w:rPr>
                <w:color w:val="000000"/>
              </w:rPr>
            </w:pPr>
            <w:r w:rsidRPr="00C31E24">
              <w:rPr>
                <w:color w:val="000000"/>
              </w:rPr>
              <w:t>Value/remark</w:t>
            </w:r>
          </w:p>
        </w:tc>
        <w:tc>
          <w:tcPr>
            <w:tcW w:w="2081" w:type="dxa"/>
            <w:tcBorders>
              <w:bottom w:val="single" w:sz="4" w:space="0" w:color="auto"/>
            </w:tcBorders>
          </w:tcPr>
          <w:p w14:paraId="766363B3" w14:textId="77777777" w:rsidR="00784A32" w:rsidRPr="00C31E24" w:rsidRDefault="00784A32" w:rsidP="00354887">
            <w:pPr>
              <w:pStyle w:val="TAH"/>
              <w:keepLines w:val="0"/>
              <w:widowControl w:val="0"/>
              <w:rPr>
                <w:color w:val="000000"/>
              </w:rPr>
            </w:pPr>
            <w:r w:rsidRPr="00C31E24">
              <w:rPr>
                <w:color w:val="000000"/>
              </w:rPr>
              <w:t>Comment</w:t>
            </w:r>
          </w:p>
        </w:tc>
        <w:tc>
          <w:tcPr>
            <w:tcW w:w="1440" w:type="dxa"/>
          </w:tcPr>
          <w:p w14:paraId="5DF4D41E" w14:textId="77777777" w:rsidR="00784A32" w:rsidRPr="00C31E24" w:rsidRDefault="00784A32" w:rsidP="00354887">
            <w:pPr>
              <w:pStyle w:val="TAH"/>
              <w:keepLines w:val="0"/>
              <w:widowControl w:val="0"/>
              <w:rPr>
                <w:color w:val="000000"/>
              </w:rPr>
            </w:pPr>
            <w:r w:rsidRPr="00C31E24">
              <w:rPr>
                <w:color w:val="000000"/>
              </w:rPr>
              <w:t>Reference</w:t>
            </w:r>
          </w:p>
        </w:tc>
        <w:tc>
          <w:tcPr>
            <w:tcW w:w="1069" w:type="dxa"/>
          </w:tcPr>
          <w:p w14:paraId="147A7A1D" w14:textId="77777777" w:rsidR="00784A32" w:rsidRPr="00C31E24" w:rsidRDefault="00784A32" w:rsidP="00354887">
            <w:pPr>
              <w:pStyle w:val="TAH"/>
              <w:keepLines w:val="0"/>
              <w:widowControl w:val="0"/>
              <w:rPr>
                <w:color w:val="000000"/>
              </w:rPr>
            </w:pPr>
            <w:r w:rsidRPr="00C31E24">
              <w:rPr>
                <w:color w:val="000000"/>
              </w:rPr>
              <w:t>Condition</w:t>
            </w:r>
          </w:p>
        </w:tc>
      </w:tr>
      <w:tr w:rsidR="00784A32" w:rsidRPr="00C31E24" w14:paraId="5E18E5C4" w14:textId="77777777" w:rsidTr="00354887">
        <w:tc>
          <w:tcPr>
            <w:tcW w:w="2768" w:type="dxa"/>
            <w:vAlign w:val="center"/>
          </w:tcPr>
          <w:p w14:paraId="7E340B68" w14:textId="77777777" w:rsidR="00784A32" w:rsidRPr="00C31E24" w:rsidRDefault="00784A32" w:rsidP="00354887">
            <w:pPr>
              <w:pStyle w:val="TAL"/>
              <w:keepNext w:val="0"/>
              <w:keepLines w:val="0"/>
              <w:widowControl w:val="0"/>
              <w:rPr>
                <w:b/>
                <w:bCs/>
                <w:color w:val="000000"/>
              </w:rPr>
            </w:pPr>
            <w:r w:rsidRPr="00C31E24">
              <w:rPr>
                <w:b/>
                <w:bCs/>
                <w:color w:val="000000"/>
              </w:rPr>
              <w:t>Message-body</w:t>
            </w:r>
          </w:p>
        </w:tc>
        <w:tc>
          <w:tcPr>
            <w:tcW w:w="2160" w:type="dxa"/>
          </w:tcPr>
          <w:p w14:paraId="2DA682C7" w14:textId="77777777" w:rsidR="00784A32" w:rsidRPr="00C31E24"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67F3D8A5" w14:textId="77777777" w:rsidR="00784A32" w:rsidRPr="00C31E24" w:rsidRDefault="00784A32" w:rsidP="00354887">
            <w:pPr>
              <w:pStyle w:val="TAL"/>
              <w:keepNext w:val="0"/>
              <w:keepLines w:val="0"/>
              <w:widowControl w:val="0"/>
              <w:rPr>
                <w:color w:val="000000"/>
              </w:rPr>
            </w:pPr>
          </w:p>
        </w:tc>
        <w:tc>
          <w:tcPr>
            <w:tcW w:w="1440" w:type="dxa"/>
          </w:tcPr>
          <w:p w14:paraId="10CB0F4E" w14:textId="77777777" w:rsidR="00784A32" w:rsidRPr="00C31E24" w:rsidRDefault="00784A32" w:rsidP="00354887">
            <w:pPr>
              <w:pStyle w:val="TAL"/>
              <w:keepNext w:val="0"/>
              <w:keepLines w:val="0"/>
              <w:widowControl w:val="0"/>
              <w:rPr>
                <w:color w:val="000000"/>
              </w:rPr>
            </w:pPr>
          </w:p>
        </w:tc>
        <w:tc>
          <w:tcPr>
            <w:tcW w:w="1069" w:type="dxa"/>
            <w:vAlign w:val="bottom"/>
          </w:tcPr>
          <w:p w14:paraId="5916E340" w14:textId="77777777" w:rsidR="00784A32" w:rsidRPr="00C31E24" w:rsidRDefault="00784A32" w:rsidP="00354887">
            <w:pPr>
              <w:pStyle w:val="TAL"/>
              <w:keepNext w:val="0"/>
              <w:keepLines w:val="0"/>
              <w:widowControl w:val="0"/>
              <w:rPr>
                <w:color w:val="000000"/>
              </w:rPr>
            </w:pPr>
          </w:p>
        </w:tc>
      </w:tr>
      <w:tr w:rsidR="00784A32" w:rsidRPr="00C31E24" w14:paraId="1FDCBE1C" w14:textId="77777777" w:rsidTr="00354887">
        <w:tc>
          <w:tcPr>
            <w:tcW w:w="2768" w:type="dxa"/>
            <w:vAlign w:val="center"/>
          </w:tcPr>
          <w:p w14:paraId="7C337008" w14:textId="77777777" w:rsidR="00784A32" w:rsidRPr="00C31E24" w:rsidRDefault="00784A32" w:rsidP="00354887">
            <w:pPr>
              <w:pStyle w:val="TAL"/>
              <w:keepNext w:val="0"/>
              <w:keepLines w:val="0"/>
              <w:widowControl w:val="0"/>
              <w:rPr>
                <w:color w:val="000000"/>
              </w:rPr>
            </w:pPr>
            <w:r w:rsidRPr="00C31E24">
              <w:rPr>
                <w:color w:val="000000"/>
              </w:rPr>
              <w:t xml:space="preserve">  MIME body part</w:t>
            </w:r>
          </w:p>
        </w:tc>
        <w:tc>
          <w:tcPr>
            <w:tcW w:w="2160" w:type="dxa"/>
            <w:vAlign w:val="center"/>
          </w:tcPr>
          <w:p w14:paraId="5C5DEF52" w14:textId="77777777" w:rsidR="00784A32" w:rsidRPr="00C31E24"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1AB305EB" w14:textId="77777777" w:rsidR="00784A32" w:rsidRPr="00C31E24" w:rsidRDefault="00784A32" w:rsidP="00354887">
            <w:pPr>
              <w:pStyle w:val="TAL"/>
              <w:keepNext w:val="0"/>
              <w:keepLines w:val="0"/>
              <w:widowControl w:val="0"/>
              <w:rPr>
                <w:color w:val="000000"/>
              </w:rPr>
            </w:pPr>
            <w:r w:rsidRPr="00C31E24">
              <w:rPr>
                <w:color w:val="000000"/>
              </w:rPr>
              <w:t>MCVideo-Info</w:t>
            </w:r>
          </w:p>
        </w:tc>
        <w:tc>
          <w:tcPr>
            <w:tcW w:w="1440" w:type="dxa"/>
          </w:tcPr>
          <w:p w14:paraId="60F6B5C7" w14:textId="77777777" w:rsidR="00784A32" w:rsidRPr="00C31E24" w:rsidRDefault="00784A32" w:rsidP="00354887">
            <w:pPr>
              <w:pStyle w:val="TAL"/>
              <w:keepNext w:val="0"/>
              <w:keepLines w:val="0"/>
              <w:widowControl w:val="0"/>
              <w:rPr>
                <w:color w:val="000000"/>
              </w:rPr>
            </w:pPr>
          </w:p>
        </w:tc>
        <w:tc>
          <w:tcPr>
            <w:tcW w:w="1069" w:type="dxa"/>
            <w:vAlign w:val="bottom"/>
          </w:tcPr>
          <w:p w14:paraId="73A86FFA" w14:textId="77777777" w:rsidR="00784A32" w:rsidRPr="00C31E24" w:rsidRDefault="00784A32" w:rsidP="00354887">
            <w:pPr>
              <w:pStyle w:val="TAL"/>
              <w:keepNext w:val="0"/>
              <w:keepLines w:val="0"/>
              <w:widowControl w:val="0"/>
              <w:rPr>
                <w:color w:val="000000"/>
              </w:rPr>
            </w:pPr>
          </w:p>
        </w:tc>
      </w:tr>
      <w:tr w:rsidR="00784A32" w:rsidRPr="00C31E24" w14:paraId="7E5AEAAD" w14:textId="77777777" w:rsidTr="00354887">
        <w:tc>
          <w:tcPr>
            <w:tcW w:w="2768" w:type="dxa"/>
            <w:vAlign w:val="center"/>
          </w:tcPr>
          <w:p w14:paraId="72760E69" w14:textId="77777777" w:rsidR="00784A32" w:rsidRPr="00C31E24" w:rsidRDefault="00784A32" w:rsidP="00354887">
            <w:pPr>
              <w:pStyle w:val="TAL"/>
              <w:keepNext w:val="0"/>
              <w:keepLines w:val="0"/>
              <w:widowControl w:val="0"/>
              <w:rPr>
                <w:color w:val="000000"/>
              </w:rPr>
            </w:pPr>
            <w:r w:rsidRPr="00C31E24">
              <w:rPr>
                <w:color w:val="000000"/>
              </w:rPr>
              <w:t xml:space="preserve">    MIME-part-header</w:t>
            </w:r>
          </w:p>
        </w:tc>
        <w:tc>
          <w:tcPr>
            <w:tcW w:w="2160" w:type="dxa"/>
            <w:vAlign w:val="center"/>
          </w:tcPr>
          <w:p w14:paraId="3613D4F8" w14:textId="77777777" w:rsidR="00784A32" w:rsidRPr="00C31E24" w:rsidRDefault="00784A32" w:rsidP="00354887">
            <w:pPr>
              <w:pStyle w:val="TAL"/>
              <w:keepNext w:val="0"/>
              <w:keepLines w:val="0"/>
              <w:widowControl w:val="0"/>
              <w:rPr>
                <w:color w:val="000000"/>
              </w:rPr>
            </w:pPr>
          </w:p>
        </w:tc>
        <w:tc>
          <w:tcPr>
            <w:tcW w:w="2081" w:type="dxa"/>
            <w:tcBorders>
              <w:top w:val="single" w:sz="4" w:space="0" w:color="auto"/>
              <w:bottom w:val="single" w:sz="4" w:space="0" w:color="auto"/>
            </w:tcBorders>
          </w:tcPr>
          <w:p w14:paraId="31DE0DA1" w14:textId="77777777" w:rsidR="00784A32" w:rsidRPr="00C31E24" w:rsidRDefault="00784A32" w:rsidP="00354887">
            <w:pPr>
              <w:pStyle w:val="TAL"/>
              <w:keepNext w:val="0"/>
              <w:keepLines w:val="0"/>
              <w:widowControl w:val="0"/>
              <w:rPr>
                <w:color w:val="000000"/>
              </w:rPr>
            </w:pPr>
          </w:p>
        </w:tc>
        <w:tc>
          <w:tcPr>
            <w:tcW w:w="1440" w:type="dxa"/>
          </w:tcPr>
          <w:p w14:paraId="2EBDA3AB" w14:textId="77777777" w:rsidR="00784A32" w:rsidRPr="00C31E24" w:rsidRDefault="00784A32" w:rsidP="00354887">
            <w:pPr>
              <w:pStyle w:val="TAL"/>
              <w:keepNext w:val="0"/>
              <w:keepLines w:val="0"/>
              <w:widowControl w:val="0"/>
              <w:rPr>
                <w:color w:val="000000"/>
              </w:rPr>
            </w:pPr>
          </w:p>
        </w:tc>
        <w:tc>
          <w:tcPr>
            <w:tcW w:w="1069" w:type="dxa"/>
            <w:vAlign w:val="bottom"/>
          </w:tcPr>
          <w:p w14:paraId="3C3CAA38" w14:textId="77777777" w:rsidR="00784A32" w:rsidRPr="00C31E24" w:rsidRDefault="00784A32" w:rsidP="00354887">
            <w:pPr>
              <w:pStyle w:val="TAL"/>
              <w:keepNext w:val="0"/>
              <w:keepLines w:val="0"/>
              <w:widowControl w:val="0"/>
              <w:rPr>
                <w:color w:val="000000"/>
              </w:rPr>
            </w:pPr>
          </w:p>
        </w:tc>
      </w:tr>
      <w:tr w:rsidR="00784A32" w:rsidRPr="00C31E24" w14:paraId="28DD2622" w14:textId="77777777" w:rsidTr="00354887">
        <w:tc>
          <w:tcPr>
            <w:tcW w:w="2768" w:type="dxa"/>
            <w:vAlign w:val="center"/>
          </w:tcPr>
          <w:p w14:paraId="00E9E1DE" w14:textId="77777777" w:rsidR="00784A32" w:rsidRPr="00C31E24" w:rsidRDefault="00784A32" w:rsidP="00354887">
            <w:pPr>
              <w:pStyle w:val="TAL"/>
              <w:keepNext w:val="0"/>
              <w:keepLines w:val="0"/>
              <w:widowControl w:val="0"/>
              <w:rPr>
                <w:b/>
                <w:color w:val="000000"/>
              </w:rPr>
            </w:pPr>
            <w:r w:rsidRPr="00C31E24">
              <w:rPr>
                <w:color w:val="000000"/>
              </w:rPr>
              <w:t xml:space="preserve">    MIME-part-body</w:t>
            </w:r>
          </w:p>
        </w:tc>
        <w:tc>
          <w:tcPr>
            <w:tcW w:w="2160" w:type="dxa"/>
          </w:tcPr>
          <w:p w14:paraId="278AAE3C" w14:textId="77777777" w:rsidR="00784A32" w:rsidRPr="00C31E24" w:rsidRDefault="00784A32" w:rsidP="00354887">
            <w:pPr>
              <w:pStyle w:val="TAL"/>
              <w:keepNext w:val="0"/>
              <w:keepLines w:val="0"/>
              <w:widowControl w:val="0"/>
              <w:rPr>
                <w:color w:val="000000"/>
              </w:rPr>
            </w:pPr>
            <w:r w:rsidRPr="00C31E24">
              <w:rPr>
                <w:color w:val="000000"/>
              </w:rPr>
              <w:t>As described in Table 6.1.1.1.3.3-7</w:t>
            </w:r>
          </w:p>
        </w:tc>
        <w:tc>
          <w:tcPr>
            <w:tcW w:w="2081" w:type="dxa"/>
            <w:tcBorders>
              <w:top w:val="single" w:sz="4" w:space="0" w:color="auto"/>
              <w:bottom w:val="single" w:sz="4" w:space="0" w:color="auto"/>
            </w:tcBorders>
          </w:tcPr>
          <w:p w14:paraId="0E4AEA33" w14:textId="77777777" w:rsidR="00784A32" w:rsidRPr="00C31E24" w:rsidRDefault="00784A32" w:rsidP="00354887">
            <w:pPr>
              <w:pStyle w:val="TAL"/>
              <w:keepNext w:val="0"/>
              <w:keepLines w:val="0"/>
              <w:widowControl w:val="0"/>
              <w:rPr>
                <w:color w:val="000000"/>
              </w:rPr>
            </w:pPr>
          </w:p>
        </w:tc>
        <w:tc>
          <w:tcPr>
            <w:tcW w:w="1440" w:type="dxa"/>
          </w:tcPr>
          <w:p w14:paraId="6B07608F" w14:textId="77777777" w:rsidR="00784A32" w:rsidRPr="00C31E24" w:rsidRDefault="00784A32" w:rsidP="00354887">
            <w:pPr>
              <w:pStyle w:val="TAL"/>
              <w:keepNext w:val="0"/>
              <w:keepLines w:val="0"/>
              <w:widowControl w:val="0"/>
              <w:rPr>
                <w:color w:val="000000"/>
              </w:rPr>
            </w:pPr>
          </w:p>
        </w:tc>
        <w:tc>
          <w:tcPr>
            <w:tcW w:w="1069" w:type="dxa"/>
            <w:vAlign w:val="bottom"/>
          </w:tcPr>
          <w:p w14:paraId="15102EB9" w14:textId="77777777" w:rsidR="00784A32" w:rsidRPr="00C31E24" w:rsidRDefault="00784A32" w:rsidP="00354887">
            <w:pPr>
              <w:pStyle w:val="TAL"/>
              <w:keepNext w:val="0"/>
              <w:keepLines w:val="0"/>
              <w:widowControl w:val="0"/>
              <w:rPr>
                <w:color w:val="000000"/>
              </w:rPr>
            </w:pPr>
          </w:p>
        </w:tc>
      </w:tr>
    </w:tbl>
    <w:p w14:paraId="470C9F4C" w14:textId="77777777" w:rsidR="00784A32" w:rsidRPr="00C31E24" w:rsidRDefault="00784A32" w:rsidP="00784A32"/>
    <w:p w14:paraId="4A48023F" w14:textId="46B4D1F8" w:rsidR="00784A32" w:rsidRPr="00C31E24" w:rsidRDefault="00784A32" w:rsidP="00784A32">
      <w:pPr>
        <w:pStyle w:val="TH"/>
      </w:pPr>
      <w:r w:rsidRPr="00C31E24">
        <w:t>Table 6.1.1.1.3.3-7: MCVideo-Info in SIP re-INVITE (Table 6.1.1.1.3.3-</w:t>
      </w:r>
      <w:r w:rsidR="00537B2A" w:rsidRPr="00C31E24">
        <w:t>6</w:t>
      </w:r>
      <w:r w:rsidRPr="00C31E24">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14:paraId="3C18BB8B" w14:textId="77777777" w:rsidTr="00354887">
        <w:trPr>
          <w:tblHeader/>
        </w:trPr>
        <w:tc>
          <w:tcPr>
            <w:tcW w:w="9634" w:type="dxa"/>
            <w:vAlign w:val="center"/>
          </w:tcPr>
          <w:p w14:paraId="478B0A58" w14:textId="77777777" w:rsidR="00784A32" w:rsidRPr="00C31E24" w:rsidRDefault="00784A32" w:rsidP="00354887">
            <w:pPr>
              <w:pStyle w:val="TAL"/>
              <w:keepNext w:val="0"/>
              <w:keepLines w:val="0"/>
              <w:widowControl w:val="0"/>
              <w:rPr>
                <w:color w:val="000000"/>
              </w:rPr>
            </w:pPr>
            <w:r w:rsidRPr="00C31E24">
              <w:rPr>
                <w:color w:val="000000"/>
              </w:rPr>
              <w:t>Derivation Path: TS 36.579-1 [2], Table 5.5.3.2.1-2, condition GROUP-CALL, EMERGENCY-CALL</w:t>
            </w:r>
          </w:p>
        </w:tc>
      </w:tr>
    </w:tbl>
    <w:p w14:paraId="1BDF9AB7" w14:textId="77777777" w:rsidR="00784A32" w:rsidRPr="00C31E24" w:rsidRDefault="00784A32" w:rsidP="00784A32"/>
    <w:p w14:paraId="6C3F2270" w14:textId="21E7F368" w:rsidR="00784A32" w:rsidRPr="00C31E24" w:rsidRDefault="00784A32" w:rsidP="00784A32">
      <w:pPr>
        <w:pStyle w:val="TH"/>
      </w:pPr>
      <w:r w:rsidRPr="00C31E24">
        <w:t>Table 6.1.1.1.3.3-8: SIP 200 (OK) (Step 12,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C31E24" w14:paraId="56E98755" w14:textId="77777777" w:rsidTr="00354887">
        <w:trPr>
          <w:tblHeader/>
        </w:trPr>
        <w:tc>
          <w:tcPr>
            <w:tcW w:w="9517" w:type="dxa"/>
            <w:gridSpan w:val="5"/>
          </w:tcPr>
          <w:p w14:paraId="4D191939" w14:textId="77777777" w:rsidR="00784A32" w:rsidRPr="00C31E24" w:rsidRDefault="00784A32" w:rsidP="00354887">
            <w:pPr>
              <w:pStyle w:val="TAL"/>
              <w:keepLines w:val="0"/>
              <w:widowControl w:val="0"/>
              <w:rPr>
                <w:color w:val="000000"/>
              </w:rPr>
            </w:pPr>
            <w:r w:rsidRPr="00C31E24">
              <w:rPr>
                <w:color w:val="000000"/>
              </w:rPr>
              <w:t>Derivation Path: TS 36.579-1 [2], Table 5.5.2.17.1.2-1, condition MCVIDEO, INVITE-RSP</w:t>
            </w:r>
          </w:p>
        </w:tc>
      </w:tr>
      <w:tr w:rsidR="00784A32" w:rsidRPr="00C31E24" w14:paraId="0807C357" w14:textId="77777777" w:rsidTr="00354887">
        <w:trPr>
          <w:trHeight w:val="260"/>
          <w:tblHeader/>
        </w:trPr>
        <w:tc>
          <w:tcPr>
            <w:tcW w:w="2677" w:type="dxa"/>
          </w:tcPr>
          <w:p w14:paraId="57F9A9BC" w14:textId="77777777" w:rsidR="00784A32" w:rsidRPr="00C31E24" w:rsidRDefault="00784A32" w:rsidP="00354887">
            <w:pPr>
              <w:pStyle w:val="TAH"/>
              <w:keepLines w:val="0"/>
              <w:widowControl w:val="0"/>
              <w:rPr>
                <w:color w:val="000000"/>
              </w:rPr>
            </w:pPr>
            <w:r w:rsidRPr="00C31E24">
              <w:rPr>
                <w:color w:val="000000"/>
              </w:rPr>
              <w:t>Information Element</w:t>
            </w:r>
          </w:p>
        </w:tc>
        <w:tc>
          <w:tcPr>
            <w:tcW w:w="2160" w:type="dxa"/>
          </w:tcPr>
          <w:p w14:paraId="1FF173AE" w14:textId="77777777" w:rsidR="00784A32" w:rsidRPr="00C31E24" w:rsidRDefault="00784A32" w:rsidP="00354887">
            <w:pPr>
              <w:pStyle w:val="TAH"/>
              <w:keepLines w:val="0"/>
              <w:widowControl w:val="0"/>
              <w:rPr>
                <w:color w:val="000000"/>
              </w:rPr>
            </w:pPr>
            <w:r w:rsidRPr="00C31E24">
              <w:rPr>
                <w:color w:val="000000"/>
              </w:rPr>
              <w:t>Value/remark</w:t>
            </w:r>
          </w:p>
        </w:tc>
        <w:tc>
          <w:tcPr>
            <w:tcW w:w="2160" w:type="dxa"/>
            <w:tcBorders>
              <w:bottom w:val="single" w:sz="4" w:space="0" w:color="auto"/>
            </w:tcBorders>
          </w:tcPr>
          <w:p w14:paraId="0CEFA0A6" w14:textId="77777777" w:rsidR="00784A32" w:rsidRPr="00C31E24" w:rsidRDefault="00784A32" w:rsidP="00354887">
            <w:pPr>
              <w:pStyle w:val="TAH"/>
              <w:keepLines w:val="0"/>
              <w:widowControl w:val="0"/>
              <w:rPr>
                <w:color w:val="000000"/>
              </w:rPr>
            </w:pPr>
            <w:r w:rsidRPr="00C31E24">
              <w:rPr>
                <w:color w:val="000000"/>
              </w:rPr>
              <w:t>Comment</w:t>
            </w:r>
          </w:p>
        </w:tc>
        <w:tc>
          <w:tcPr>
            <w:tcW w:w="1373" w:type="dxa"/>
          </w:tcPr>
          <w:p w14:paraId="5FF2A9E3" w14:textId="77777777" w:rsidR="00784A32" w:rsidRPr="00C31E24" w:rsidRDefault="00784A32" w:rsidP="00354887">
            <w:pPr>
              <w:pStyle w:val="TAH"/>
              <w:keepLines w:val="0"/>
              <w:widowControl w:val="0"/>
              <w:rPr>
                <w:color w:val="000000"/>
              </w:rPr>
            </w:pPr>
            <w:r w:rsidRPr="00C31E24">
              <w:rPr>
                <w:color w:val="000000"/>
              </w:rPr>
              <w:t>Reference</w:t>
            </w:r>
          </w:p>
        </w:tc>
        <w:tc>
          <w:tcPr>
            <w:tcW w:w="1147" w:type="dxa"/>
          </w:tcPr>
          <w:p w14:paraId="7B6C6265" w14:textId="77777777" w:rsidR="00784A32" w:rsidRPr="00C31E24" w:rsidRDefault="00784A32" w:rsidP="00354887">
            <w:pPr>
              <w:pStyle w:val="TAH"/>
              <w:keepLines w:val="0"/>
              <w:widowControl w:val="0"/>
              <w:rPr>
                <w:color w:val="000000"/>
              </w:rPr>
            </w:pPr>
            <w:r w:rsidRPr="00C31E24">
              <w:rPr>
                <w:color w:val="000000"/>
              </w:rPr>
              <w:t>Condition</w:t>
            </w:r>
          </w:p>
        </w:tc>
      </w:tr>
      <w:tr w:rsidR="00784A32" w:rsidRPr="00C31E24" w14:paraId="7E66664C" w14:textId="77777777" w:rsidTr="00354887">
        <w:tc>
          <w:tcPr>
            <w:tcW w:w="2677" w:type="dxa"/>
            <w:vAlign w:val="center"/>
          </w:tcPr>
          <w:p w14:paraId="2CDDA3D1" w14:textId="77777777" w:rsidR="00784A32" w:rsidRPr="00C31E24" w:rsidRDefault="00784A32" w:rsidP="00354887">
            <w:pPr>
              <w:pStyle w:val="TAL"/>
              <w:keepNext w:val="0"/>
              <w:keepLines w:val="0"/>
              <w:widowControl w:val="0"/>
              <w:rPr>
                <w:rFonts w:cs="Arial"/>
                <w:b/>
                <w:bCs/>
                <w:color w:val="000000"/>
                <w:szCs w:val="18"/>
              </w:rPr>
            </w:pPr>
            <w:r w:rsidRPr="00C31E24">
              <w:rPr>
                <w:rFonts w:cs="Arial"/>
                <w:b/>
                <w:color w:val="000000"/>
                <w:szCs w:val="18"/>
              </w:rPr>
              <w:t>Message-body</w:t>
            </w:r>
          </w:p>
        </w:tc>
        <w:tc>
          <w:tcPr>
            <w:tcW w:w="2160" w:type="dxa"/>
          </w:tcPr>
          <w:p w14:paraId="4DE26024" w14:textId="77777777" w:rsidR="00784A32" w:rsidRPr="00C31E24" w:rsidRDefault="00784A32" w:rsidP="00354887">
            <w:pPr>
              <w:pStyle w:val="TAL"/>
              <w:keepNext w:val="0"/>
              <w:keepLines w:val="0"/>
              <w:widowControl w:val="0"/>
              <w:rPr>
                <w:color w:val="000000"/>
              </w:rPr>
            </w:pPr>
          </w:p>
        </w:tc>
        <w:tc>
          <w:tcPr>
            <w:tcW w:w="2160" w:type="dxa"/>
            <w:tcBorders>
              <w:bottom w:val="single" w:sz="4" w:space="0" w:color="auto"/>
            </w:tcBorders>
          </w:tcPr>
          <w:p w14:paraId="008F2F68" w14:textId="77777777" w:rsidR="00784A32" w:rsidRPr="00C31E24" w:rsidRDefault="00784A32" w:rsidP="00354887">
            <w:pPr>
              <w:pStyle w:val="TAL"/>
              <w:keepNext w:val="0"/>
              <w:keepLines w:val="0"/>
              <w:widowControl w:val="0"/>
              <w:rPr>
                <w:color w:val="000000"/>
              </w:rPr>
            </w:pPr>
          </w:p>
        </w:tc>
        <w:tc>
          <w:tcPr>
            <w:tcW w:w="1373" w:type="dxa"/>
          </w:tcPr>
          <w:p w14:paraId="101A5298" w14:textId="77777777" w:rsidR="00784A32" w:rsidRPr="00C31E24" w:rsidRDefault="00784A32" w:rsidP="00354887">
            <w:pPr>
              <w:pStyle w:val="TAL"/>
              <w:keepNext w:val="0"/>
              <w:keepLines w:val="0"/>
              <w:widowControl w:val="0"/>
              <w:rPr>
                <w:color w:val="000000"/>
              </w:rPr>
            </w:pPr>
          </w:p>
        </w:tc>
        <w:tc>
          <w:tcPr>
            <w:tcW w:w="1147" w:type="dxa"/>
            <w:vAlign w:val="bottom"/>
          </w:tcPr>
          <w:p w14:paraId="5CDF5255" w14:textId="77777777" w:rsidR="00784A32" w:rsidRPr="00C31E24" w:rsidRDefault="00784A32" w:rsidP="00354887">
            <w:pPr>
              <w:pStyle w:val="TAL"/>
              <w:keepNext w:val="0"/>
              <w:keepLines w:val="0"/>
              <w:widowControl w:val="0"/>
              <w:rPr>
                <w:color w:val="000000"/>
              </w:rPr>
            </w:pPr>
          </w:p>
        </w:tc>
      </w:tr>
      <w:tr w:rsidR="00784A32" w:rsidRPr="00C31E24" w14:paraId="500AEB4D" w14:textId="77777777" w:rsidTr="00354887">
        <w:tc>
          <w:tcPr>
            <w:tcW w:w="2677" w:type="dxa"/>
            <w:vAlign w:val="center"/>
          </w:tcPr>
          <w:p w14:paraId="396F6AD8" w14:textId="77777777" w:rsidR="00784A32" w:rsidRPr="00C31E24" w:rsidRDefault="00784A32" w:rsidP="00354887">
            <w:pPr>
              <w:pStyle w:val="TAL"/>
              <w:keepNext w:val="0"/>
              <w:keepLines w:val="0"/>
              <w:widowControl w:val="0"/>
              <w:rPr>
                <w:rFonts w:cs="Arial"/>
                <w:b/>
                <w:color w:val="000000"/>
                <w:szCs w:val="18"/>
              </w:rPr>
            </w:pPr>
            <w:r w:rsidRPr="00C31E24">
              <w:rPr>
                <w:color w:val="000000"/>
              </w:rPr>
              <w:t xml:space="preserve">  MIME body part</w:t>
            </w:r>
          </w:p>
        </w:tc>
        <w:tc>
          <w:tcPr>
            <w:tcW w:w="2160" w:type="dxa"/>
            <w:vAlign w:val="center"/>
          </w:tcPr>
          <w:p w14:paraId="0262B66A" w14:textId="77777777" w:rsidR="00784A32" w:rsidRPr="00C31E2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1FFCC119" w14:textId="77777777" w:rsidR="00784A32" w:rsidRPr="00C31E24" w:rsidRDefault="00784A32" w:rsidP="00354887">
            <w:pPr>
              <w:pStyle w:val="TAL"/>
              <w:keepNext w:val="0"/>
              <w:keepLines w:val="0"/>
              <w:widowControl w:val="0"/>
              <w:rPr>
                <w:color w:val="000000"/>
              </w:rPr>
            </w:pPr>
            <w:r w:rsidRPr="00C31E24">
              <w:rPr>
                <w:color w:val="000000"/>
              </w:rPr>
              <w:t>MCVideo Info</w:t>
            </w:r>
          </w:p>
        </w:tc>
        <w:tc>
          <w:tcPr>
            <w:tcW w:w="1373" w:type="dxa"/>
          </w:tcPr>
          <w:p w14:paraId="3E88A597" w14:textId="77777777" w:rsidR="00784A32" w:rsidRPr="00C31E24" w:rsidRDefault="00784A32" w:rsidP="00354887">
            <w:pPr>
              <w:pStyle w:val="TAL"/>
              <w:keepNext w:val="0"/>
              <w:keepLines w:val="0"/>
              <w:widowControl w:val="0"/>
              <w:rPr>
                <w:color w:val="000000"/>
              </w:rPr>
            </w:pPr>
          </w:p>
        </w:tc>
        <w:tc>
          <w:tcPr>
            <w:tcW w:w="1147" w:type="dxa"/>
            <w:vAlign w:val="bottom"/>
          </w:tcPr>
          <w:p w14:paraId="1B45639B" w14:textId="77777777" w:rsidR="00784A32" w:rsidRPr="00C31E24" w:rsidRDefault="00784A32" w:rsidP="00354887">
            <w:pPr>
              <w:pStyle w:val="TAL"/>
              <w:keepNext w:val="0"/>
              <w:keepLines w:val="0"/>
              <w:widowControl w:val="0"/>
              <w:rPr>
                <w:color w:val="000000"/>
              </w:rPr>
            </w:pPr>
          </w:p>
        </w:tc>
      </w:tr>
      <w:tr w:rsidR="00784A32" w:rsidRPr="00C31E24" w14:paraId="3340FD63" w14:textId="77777777" w:rsidTr="00354887">
        <w:tc>
          <w:tcPr>
            <w:tcW w:w="2677" w:type="dxa"/>
            <w:vAlign w:val="center"/>
          </w:tcPr>
          <w:p w14:paraId="4DF1D971" w14:textId="77777777" w:rsidR="00784A32" w:rsidRPr="00C31E24" w:rsidRDefault="00784A32" w:rsidP="00354887">
            <w:pPr>
              <w:pStyle w:val="TAL"/>
              <w:keepNext w:val="0"/>
              <w:keepLines w:val="0"/>
              <w:widowControl w:val="0"/>
              <w:rPr>
                <w:b/>
                <w:color w:val="000000"/>
              </w:rPr>
            </w:pPr>
            <w:r w:rsidRPr="00C31E24">
              <w:rPr>
                <w:color w:val="000000"/>
              </w:rPr>
              <w:t xml:space="preserve">    MIME-part-header</w:t>
            </w:r>
          </w:p>
        </w:tc>
        <w:tc>
          <w:tcPr>
            <w:tcW w:w="2160" w:type="dxa"/>
            <w:vAlign w:val="center"/>
          </w:tcPr>
          <w:p w14:paraId="522F902D" w14:textId="77777777" w:rsidR="00784A32" w:rsidRPr="00C31E2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5BAFD2C" w14:textId="77777777" w:rsidR="00784A32" w:rsidRPr="00C31E24" w:rsidRDefault="00784A32" w:rsidP="00354887">
            <w:pPr>
              <w:pStyle w:val="TAL"/>
              <w:keepNext w:val="0"/>
              <w:keepLines w:val="0"/>
              <w:widowControl w:val="0"/>
              <w:rPr>
                <w:color w:val="000000"/>
              </w:rPr>
            </w:pPr>
          </w:p>
        </w:tc>
        <w:tc>
          <w:tcPr>
            <w:tcW w:w="1373" w:type="dxa"/>
          </w:tcPr>
          <w:p w14:paraId="718F26E5" w14:textId="77777777" w:rsidR="00784A32" w:rsidRPr="00C31E24" w:rsidRDefault="00784A32" w:rsidP="00354887">
            <w:pPr>
              <w:pStyle w:val="TAL"/>
              <w:keepNext w:val="0"/>
              <w:keepLines w:val="0"/>
              <w:widowControl w:val="0"/>
              <w:rPr>
                <w:color w:val="000000"/>
              </w:rPr>
            </w:pPr>
          </w:p>
        </w:tc>
        <w:tc>
          <w:tcPr>
            <w:tcW w:w="1147" w:type="dxa"/>
            <w:vAlign w:val="bottom"/>
          </w:tcPr>
          <w:p w14:paraId="1BD41BF3" w14:textId="77777777" w:rsidR="00784A32" w:rsidRPr="00C31E24" w:rsidRDefault="00784A32" w:rsidP="00354887">
            <w:pPr>
              <w:pStyle w:val="TAL"/>
              <w:keepNext w:val="0"/>
              <w:keepLines w:val="0"/>
              <w:widowControl w:val="0"/>
              <w:rPr>
                <w:color w:val="000000"/>
              </w:rPr>
            </w:pPr>
          </w:p>
        </w:tc>
      </w:tr>
      <w:tr w:rsidR="00784A32" w:rsidRPr="00C31E24" w14:paraId="75CA9961" w14:textId="77777777" w:rsidTr="00354887">
        <w:tc>
          <w:tcPr>
            <w:tcW w:w="2677" w:type="dxa"/>
            <w:vAlign w:val="center"/>
          </w:tcPr>
          <w:p w14:paraId="5F459D13" w14:textId="77777777" w:rsidR="00784A32" w:rsidRPr="00C31E24" w:rsidRDefault="00784A32" w:rsidP="00354887">
            <w:pPr>
              <w:pStyle w:val="TAL"/>
              <w:keepNext w:val="0"/>
              <w:keepLines w:val="0"/>
              <w:widowControl w:val="0"/>
              <w:rPr>
                <w:rFonts w:cs="Arial"/>
                <w:color w:val="000000"/>
                <w:szCs w:val="18"/>
              </w:rPr>
            </w:pPr>
            <w:r w:rsidRPr="00C31E24">
              <w:rPr>
                <w:color w:val="000000"/>
              </w:rPr>
              <w:t xml:space="preserve">    MIME-part-body</w:t>
            </w:r>
          </w:p>
        </w:tc>
        <w:tc>
          <w:tcPr>
            <w:tcW w:w="2160" w:type="dxa"/>
            <w:vAlign w:val="center"/>
          </w:tcPr>
          <w:p w14:paraId="0CA7C124" w14:textId="77777777" w:rsidR="00784A32" w:rsidRPr="00C31E24" w:rsidRDefault="00784A32" w:rsidP="00354887">
            <w:pPr>
              <w:pStyle w:val="TAL"/>
              <w:keepNext w:val="0"/>
              <w:keepLines w:val="0"/>
              <w:widowControl w:val="0"/>
              <w:rPr>
                <w:color w:val="000000"/>
              </w:rPr>
            </w:pPr>
            <w:r w:rsidRPr="00C31E24">
              <w:rPr>
                <w:color w:val="000000"/>
              </w:rPr>
              <w:t>MCVideo-Info as described in Table 6.1.1.1.3.3-7</w:t>
            </w:r>
          </w:p>
        </w:tc>
        <w:tc>
          <w:tcPr>
            <w:tcW w:w="2160" w:type="dxa"/>
            <w:tcBorders>
              <w:top w:val="single" w:sz="4" w:space="0" w:color="auto"/>
              <w:bottom w:val="single" w:sz="4" w:space="0" w:color="auto"/>
            </w:tcBorders>
          </w:tcPr>
          <w:p w14:paraId="1AA93063" w14:textId="77777777" w:rsidR="00784A32" w:rsidRPr="00C31E24" w:rsidRDefault="00784A32" w:rsidP="00354887">
            <w:pPr>
              <w:pStyle w:val="TAL"/>
              <w:keepNext w:val="0"/>
              <w:keepLines w:val="0"/>
              <w:widowControl w:val="0"/>
              <w:rPr>
                <w:color w:val="000000"/>
              </w:rPr>
            </w:pPr>
          </w:p>
        </w:tc>
        <w:tc>
          <w:tcPr>
            <w:tcW w:w="1373" w:type="dxa"/>
          </w:tcPr>
          <w:p w14:paraId="67B2032E" w14:textId="77777777" w:rsidR="00784A32" w:rsidRPr="00C31E24" w:rsidRDefault="00784A32" w:rsidP="00354887">
            <w:pPr>
              <w:pStyle w:val="TAL"/>
              <w:keepNext w:val="0"/>
              <w:keepLines w:val="0"/>
              <w:widowControl w:val="0"/>
              <w:rPr>
                <w:color w:val="000000"/>
              </w:rPr>
            </w:pPr>
          </w:p>
        </w:tc>
        <w:tc>
          <w:tcPr>
            <w:tcW w:w="1147" w:type="dxa"/>
            <w:vAlign w:val="bottom"/>
          </w:tcPr>
          <w:p w14:paraId="3330E4E9" w14:textId="77777777" w:rsidR="00784A32" w:rsidRPr="00C31E24" w:rsidRDefault="00784A32" w:rsidP="00354887">
            <w:pPr>
              <w:pStyle w:val="TAL"/>
              <w:keepNext w:val="0"/>
              <w:keepLines w:val="0"/>
              <w:widowControl w:val="0"/>
              <w:rPr>
                <w:color w:val="000000"/>
              </w:rPr>
            </w:pPr>
          </w:p>
        </w:tc>
      </w:tr>
    </w:tbl>
    <w:p w14:paraId="786B1D2A" w14:textId="77777777" w:rsidR="00784A32" w:rsidRPr="00C31E24" w:rsidRDefault="00784A32" w:rsidP="00784A32"/>
    <w:p w14:paraId="404AC912" w14:textId="77777777" w:rsidR="00784A32" w:rsidRPr="00C31E24" w:rsidRDefault="00784A32" w:rsidP="00784A32">
      <w:pPr>
        <w:pStyle w:val="TH"/>
      </w:pPr>
      <w:r w:rsidRPr="00C31E24">
        <w:t>Table 6.1.1.1.3.3-9: Transmission Granted (Step 14,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C31E24" w14:paraId="67AE7C03" w14:textId="77777777" w:rsidTr="00DD5C3D">
        <w:trPr>
          <w:tblHeader/>
        </w:trPr>
        <w:tc>
          <w:tcPr>
            <w:tcW w:w="9634" w:type="dxa"/>
            <w:gridSpan w:val="5"/>
          </w:tcPr>
          <w:p w14:paraId="10109846" w14:textId="77777777" w:rsidR="00784A32" w:rsidRPr="00C31E24" w:rsidRDefault="00784A32" w:rsidP="00354887">
            <w:pPr>
              <w:pStyle w:val="TAL"/>
              <w:keepNext w:val="0"/>
              <w:keepLines w:val="0"/>
              <w:widowControl w:val="0"/>
              <w:rPr>
                <w:color w:val="000000"/>
              </w:rPr>
            </w:pPr>
            <w:r w:rsidRPr="00C31E24">
              <w:rPr>
                <w:color w:val="000000"/>
              </w:rPr>
              <w:t xml:space="preserve">Derivation Path: TS 36.579-1 [2], Table 5.5.11.2.1-1, </w:t>
            </w:r>
            <w:r w:rsidRPr="00C31E24">
              <w:t>condition ON-NETWORK</w:t>
            </w:r>
          </w:p>
        </w:tc>
      </w:tr>
      <w:tr w:rsidR="00784A32" w:rsidRPr="00C31E24" w14:paraId="7B4B2E49" w14:textId="77777777" w:rsidTr="00DD5C3D">
        <w:trPr>
          <w:tblHeader/>
        </w:trPr>
        <w:tc>
          <w:tcPr>
            <w:tcW w:w="2407" w:type="dxa"/>
          </w:tcPr>
          <w:p w14:paraId="2BD85CFA" w14:textId="77777777" w:rsidR="00784A32" w:rsidRPr="00C31E24" w:rsidRDefault="00784A32" w:rsidP="00354887">
            <w:pPr>
              <w:pStyle w:val="TAH"/>
            </w:pPr>
            <w:r w:rsidRPr="00C31E24">
              <w:t>Information Element</w:t>
            </w:r>
          </w:p>
        </w:tc>
        <w:tc>
          <w:tcPr>
            <w:tcW w:w="2408" w:type="dxa"/>
          </w:tcPr>
          <w:p w14:paraId="2673AD27" w14:textId="77777777" w:rsidR="00784A32" w:rsidRPr="00C31E24" w:rsidRDefault="00784A32" w:rsidP="00354887">
            <w:pPr>
              <w:pStyle w:val="TAH"/>
            </w:pPr>
            <w:r w:rsidRPr="00C31E24">
              <w:t>Value/remark</w:t>
            </w:r>
          </w:p>
        </w:tc>
        <w:tc>
          <w:tcPr>
            <w:tcW w:w="2278" w:type="dxa"/>
          </w:tcPr>
          <w:p w14:paraId="3EC66BD6" w14:textId="77777777" w:rsidR="00784A32" w:rsidRPr="00C31E24" w:rsidRDefault="00784A32" w:rsidP="00354887">
            <w:pPr>
              <w:pStyle w:val="TAH"/>
            </w:pPr>
            <w:r w:rsidRPr="00C31E24">
              <w:t>Comment</w:t>
            </w:r>
          </w:p>
        </w:tc>
        <w:tc>
          <w:tcPr>
            <w:tcW w:w="1336" w:type="dxa"/>
          </w:tcPr>
          <w:p w14:paraId="5D23D332" w14:textId="77777777" w:rsidR="00784A32" w:rsidRPr="00C31E24" w:rsidRDefault="00784A32" w:rsidP="00354887">
            <w:pPr>
              <w:pStyle w:val="TAH"/>
            </w:pPr>
            <w:r w:rsidRPr="00C31E24">
              <w:t>Reference</w:t>
            </w:r>
          </w:p>
        </w:tc>
        <w:tc>
          <w:tcPr>
            <w:tcW w:w="1205" w:type="dxa"/>
          </w:tcPr>
          <w:p w14:paraId="426A18EE" w14:textId="77777777" w:rsidR="00784A32" w:rsidRPr="00C31E24" w:rsidRDefault="00784A32" w:rsidP="00354887">
            <w:pPr>
              <w:pStyle w:val="TAH"/>
            </w:pPr>
            <w:r w:rsidRPr="00C31E24">
              <w:t>Condition</w:t>
            </w:r>
          </w:p>
        </w:tc>
      </w:tr>
      <w:tr w:rsidR="00537B2A" w:rsidRPr="00C31E24" w14:paraId="4EE7CB68" w14:textId="77777777" w:rsidTr="00DD5C3D">
        <w:trPr>
          <w:tblHeader/>
        </w:trPr>
        <w:tc>
          <w:tcPr>
            <w:tcW w:w="2407" w:type="dxa"/>
          </w:tcPr>
          <w:p w14:paraId="073CDAF6" w14:textId="5E2E9C59" w:rsidR="00537B2A" w:rsidRPr="00C31E24" w:rsidRDefault="00537B2A" w:rsidP="00DD5C3D">
            <w:pPr>
              <w:pStyle w:val="TAL"/>
            </w:pPr>
            <w:r w:rsidRPr="00C31E24">
              <w:rPr>
                <w:rFonts w:eastAsia="Calibri"/>
              </w:rPr>
              <w:t>Subtype</w:t>
            </w:r>
          </w:p>
        </w:tc>
        <w:tc>
          <w:tcPr>
            <w:tcW w:w="2408" w:type="dxa"/>
          </w:tcPr>
          <w:p w14:paraId="44A8C936" w14:textId="3D30FD5D" w:rsidR="00537B2A" w:rsidRPr="00C31E24" w:rsidRDefault="00537B2A" w:rsidP="00DD5C3D">
            <w:pPr>
              <w:pStyle w:val="TAL"/>
            </w:pPr>
            <w:r w:rsidRPr="00C31E24">
              <w:t>“10000”</w:t>
            </w:r>
          </w:p>
        </w:tc>
        <w:tc>
          <w:tcPr>
            <w:tcW w:w="2278" w:type="dxa"/>
          </w:tcPr>
          <w:p w14:paraId="1B74BC5E" w14:textId="77777777" w:rsidR="00537B2A" w:rsidRPr="00C31E24" w:rsidRDefault="00537B2A" w:rsidP="00DD5C3D">
            <w:pPr>
              <w:pStyle w:val="TAL"/>
            </w:pPr>
            <w:r w:rsidRPr="00C31E24">
              <w:t xml:space="preserve">Server </w:t>
            </w:r>
            <w:r w:rsidRPr="00C31E24">
              <w:sym w:font="Wingdings" w:char="F0E0"/>
            </w:r>
            <w:r w:rsidRPr="00C31E24">
              <w:t xml:space="preserve"> client</w:t>
            </w:r>
          </w:p>
          <w:p w14:paraId="1A3BFF27" w14:textId="686B24FB" w:rsidR="00537B2A" w:rsidRPr="00C31E24" w:rsidRDefault="00537B2A" w:rsidP="00DD5C3D">
            <w:pPr>
              <w:pStyle w:val="TAL"/>
            </w:pPr>
            <w:r w:rsidRPr="00C31E24">
              <w:t>A ‘1’ in the first  bit indicates acknowledgement is required.</w:t>
            </w:r>
          </w:p>
        </w:tc>
        <w:tc>
          <w:tcPr>
            <w:tcW w:w="1336" w:type="dxa"/>
          </w:tcPr>
          <w:p w14:paraId="0AB8292D" w14:textId="7176B248" w:rsidR="00537B2A" w:rsidRPr="00C31E24" w:rsidRDefault="00537B2A" w:rsidP="00DD5C3D">
            <w:pPr>
              <w:pStyle w:val="TAL"/>
            </w:pPr>
            <w:r w:rsidRPr="00C31E24">
              <w:t xml:space="preserve">TS 24.581 [88] 9.2.2.1-2 </w:t>
            </w:r>
          </w:p>
        </w:tc>
        <w:tc>
          <w:tcPr>
            <w:tcW w:w="1205" w:type="dxa"/>
          </w:tcPr>
          <w:p w14:paraId="56106B0E" w14:textId="77777777" w:rsidR="00537B2A" w:rsidRPr="00C31E24" w:rsidRDefault="00537B2A" w:rsidP="00537B2A">
            <w:pPr>
              <w:pStyle w:val="TAH"/>
            </w:pPr>
          </w:p>
        </w:tc>
      </w:tr>
      <w:tr w:rsidR="00537B2A" w:rsidRPr="00C31E24" w14:paraId="25A6D620" w14:textId="77777777" w:rsidTr="00DD5C3D">
        <w:trPr>
          <w:tblHeader/>
        </w:trPr>
        <w:tc>
          <w:tcPr>
            <w:tcW w:w="2407" w:type="dxa"/>
            <w:tcBorders>
              <w:top w:val="single" w:sz="4" w:space="0" w:color="auto"/>
              <w:left w:val="single" w:sz="4" w:space="0" w:color="auto"/>
              <w:bottom w:val="single" w:sz="4" w:space="0" w:color="auto"/>
              <w:right w:val="single" w:sz="4" w:space="0" w:color="auto"/>
            </w:tcBorders>
          </w:tcPr>
          <w:p w14:paraId="0E3B9FD5" w14:textId="77777777" w:rsidR="00537B2A" w:rsidRPr="00C31E24" w:rsidRDefault="00537B2A" w:rsidP="00537B2A">
            <w:pPr>
              <w:pStyle w:val="TAL"/>
              <w:keepNext w:val="0"/>
              <w:keepLines w:val="0"/>
              <w:widowControl w:val="0"/>
              <w:rPr>
                <w:b/>
                <w:color w:val="000000"/>
              </w:rPr>
            </w:pPr>
            <w:r w:rsidRPr="00C31E24">
              <w:rPr>
                <w:b/>
                <w:color w:val="000000"/>
              </w:rPr>
              <w:t>Transmission Indicator</w:t>
            </w:r>
          </w:p>
        </w:tc>
        <w:tc>
          <w:tcPr>
            <w:tcW w:w="2408" w:type="dxa"/>
            <w:tcBorders>
              <w:top w:val="single" w:sz="4" w:space="0" w:color="auto"/>
              <w:left w:val="single" w:sz="4" w:space="0" w:color="auto"/>
              <w:bottom w:val="single" w:sz="4" w:space="0" w:color="auto"/>
              <w:right w:val="single" w:sz="4" w:space="0" w:color="auto"/>
            </w:tcBorders>
          </w:tcPr>
          <w:p w14:paraId="206F64DB" w14:textId="77777777" w:rsidR="00537B2A" w:rsidRPr="00C31E24" w:rsidRDefault="00537B2A" w:rsidP="00537B2A">
            <w:pPr>
              <w:pStyle w:val="TAL"/>
              <w:keepNext w:val="0"/>
              <w:keepLines w:val="0"/>
              <w:widowControl w:val="0"/>
              <w:rPr>
                <w:color w:val="000000"/>
              </w:rPr>
            </w:pPr>
          </w:p>
        </w:tc>
        <w:tc>
          <w:tcPr>
            <w:tcW w:w="2278" w:type="dxa"/>
            <w:tcBorders>
              <w:top w:val="single" w:sz="4" w:space="0" w:color="auto"/>
              <w:left w:val="single" w:sz="4" w:space="0" w:color="auto"/>
              <w:bottom w:val="single" w:sz="4" w:space="0" w:color="auto"/>
              <w:right w:val="single" w:sz="4" w:space="0" w:color="auto"/>
            </w:tcBorders>
          </w:tcPr>
          <w:p w14:paraId="6C7CDB0E" w14:textId="77777777" w:rsidR="00537B2A" w:rsidRPr="00C31E24" w:rsidRDefault="00537B2A" w:rsidP="00537B2A">
            <w:pPr>
              <w:pStyle w:val="TAL"/>
              <w:keepNext w:val="0"/>
              <w:keepLines w:val="0"/>
              <w:widowControl w:val="0"/>
              <w:rPr>
                <w:color w:val="000000"/>
              </w:rPr>
            </w:pPr>
            <w:r w:rsidRPr="00C31E24">
              <w:rPr>
                <w:color w:val="000000"/>
              </w:rPr>
              <w:t>Length is 16 bits, A-P.</w:t>
            </w:r>
          </w:p>
        </w:tc>
        <w:tc>
          <w:tcPr>
            <w:tcW w:w="1336" w:type="dxa"/>
            <w:tcBorders>
              <w:top w:val="single" w:sz="4" w:space="0" w:color="auto"/>
              <w:left w:val="single" w:sz="4" w:space="0" w:color="auto"/>
              <w:bottom w:val="single" w:sz="4" w:space="0" w:color="auto"/>
              <w:right w:val="single" w:sz="4" w:space="0" w:color="auto"/>
            </w:tcBorders>
          </w:tcPr>
          <w:p w14:paraId="0CEC9C74" w14:textId="77777777" w:rsidR="00537B2A" w:rsidRPr="00C31E24" w:rsidRDefault="00537B2A" w:rsidP="00537B2A">
            <w:pPr>
              <w:pStyle w:val="TAL"/>
              <w:keepNext w:val="0"/>
              <w:keepLines w:val="0"/>
              <w:widowControl w:val="0"/>
              <w:rPr>
                <w:color w:val="000000"/>
              </w:rPr>
            </w:pPr>
          </w:p>
        </w:tc>
        <w:tc>
          <w:tcPr>
            <w:tcW w:w="1205" w:type="dxa"/>
            <w:tcBorders>
              <w:top w:val="single" w:sz="4" w:space="0" w:color="auto"/>
              <w:left w:val="single" w:sz="4" w:space="0" w:color="auto"/>
              <w:bottom w:val="single" w:sz="4" w:space="0" w:color="auto"/>
              <w:right w:val="single" w:sz="4" w:space="0" w:color="auto"/>
            </w:tcBorders>
          </w:tcPr>
          <w:p w14:paraId="6C3AC510" w14:textId="77777777" w:rsidR="00537B2A" w:rsidRPr="00C31E24" w:rsidRDefault="00537B2A" w:rsidP="00537B2A">
            <w:pPr>
              <w:pStyle w:val="TAL"/>
              <w:keepNext w:val="0"/>
              <w:keepLines w:val="0"/>
              <w:widowControl w:val="0"/>
              <w:rPr>
                <w:color w:val="000000"/>
              </w:rPr>
            </w:pPr>
          </w:p>
        </w:tc>
      </w:tr>
      <w:tr w:rsidR="00537B2A" w:rsidRPr="00C31E24" w14:paraId="64994DB8" w14:textId="77777777" w:rsidTr="00DD5C3D">
        <w:trPr>
          <w:tblHeader/>
        </w:trPr>
        <w:tc>
          <w:tcPr>
            <w:tcW w:w="2407" w:type="dxa"/>
            <w:tcBorders>
              <w:top w:val="single" w:sz="4" w:space="0" w:color="auto"/>
              <w:left w:val="single" w:sz="4" w:space="0" w:color="auto"/>
              <w:bottom w:val="single" w:sz="4" w:space="0" w:color="auto"/>
              <w:right w:val="single" w:sz="4" w:space="0" w:color="auto"/>
            </w:tcBorders>
          </w:tcPr>
          <w:p w14:paraId="0C713EE7" w14:textId="77777777" w:rsidR="00537B2A" w:rsidRPr="00C31E24" w:rsidRDefault="00537B2A" w:rsidP="00537B2A">
            <w:pPr>
              <w:pStyle w:val="TAL"/>
              <w:keepNext w:val="0"/>
              <w:keepLines w:val="0"/>
              <w:widowControl w:val="0"/>
              <w:rPr>
                <w:color w:val="000000"/>
              </w:rPr>
            </w:pPr>
            <w:r w:rsidRPr="00C31E24">
              <w:rPr>
                <w:color w:val="000000"/>
              </w:rPr>
              <w:t xml:space="preserve">  Transmission Indicator</w:t>
            </w:r>
          </w:p>
        </w:tc>
        <w:tc>
          <w:tcPr>
            <w:tcW w:w="2408" w:type="dxa"/>
            <w:tcBorders>
              <w:top w:val="single" w:sz="4" w:space="0" w:color="auto"/>
              <w:left w:val="single" w:sz="4" w:space="0" w:color="auto"/>
              <w:bottom w:val="single" w:sz="4" w:space="0" w:color="auto"/>
              <w:right w:val="single" w:sz="4" w:space="0" w:color="auto"/>
            </w:tcBorders>
          </w:tcPr>
          <w:p w14:paraId="6F86DD03" w14:textId="77777777" w:rsidR="00537B2A" w:rsidRPr="00C31E24" w:rsidRDefault="00537B2A" w:rsidP="00537B2A">
            <w:pPr>
              <w:pStyle w:val="TAL"/>
              <w:keepNext w:val="0"/>
              <w:keepLines w:val="0"/>
              <w:widowControl w:val="0"/>
              <w:rPr>
                <w:color w:val="000000"/>
              </w:rPr>
            </w:pPr>
            <w:r w:rsidRPr="00C31E24">
              <w:rPr>
                <w:color w:val="000000"/>
              </w:rPr>
              <w:t>"1001000000000000"</w:t>
            </w:r>
          </w:p>
        </w:tc>
        <w:tc>
          <w:tcPr>
            <w:tcW w:w="2278" w:type="dxa"/>
            <w:tcBorders>
              <w:top w:val="single" w:sz="4" w:space="0" w:color="auto"/>
              <w:left w:val="single" w:sz="4" w:space="0" w:color="auto"/>
              <w:bottom w:val="single" w:sz="4" w:space="0" w:color="auto"/>
              <w:right w:val="single" w:sz="4" w:space="0" w:color="auto"/>
            </w:tcBorders>
          </w:tcPr>
          <w:p w14:paraId="23D9A5AA" w14:textId="77777777" w:rsidR="00537B2A" w:rsidRPr="00C31E24" w:rsidRDefault="00537B2A" w:rsidP="00537B2A">
            <w:pPr>
              <w:pStyle w:val="TAL"/>
              <w:keepNext w:val="0"/>
              <w:keepLines w:val="0"/>
              <w:widowControl w:val="0"/>
              <w:rPr>
                <w:color w:val="000000"/>
              </w:rPr>
            </w:pPr>
            <w:r w:rsidRPr="00C31E24">
              <w:rPr>
                <w:color w:val="000000"/>
              </w:rPr>
              <w:t>D = Emergency call</w:t>
            </w:r>
          </w:p>
        </w:tc>
        <w:tc>
          <w:tcPr>
            <w:tcW w:w="1336" w:type="dxa"/>
            <w:tcBorders>
              <w:top w:val="single" w:sz="4" w:space="0" w:color="auto"/>
              <w:left w:val="single" w:sz="4" w:space="0" w:color="auto"/>
              <w:bottom w:val="single" w:sz="4" w:space="0" w:color="auto"/>
              <w:right w:val="single" w:sz="4" w:space="0" w:color="auto"/>
            </w:tcBorders>
          </w:tcPr>
          <w:p w14:paraId="6FB5420C" w14:textId="77777777" w:rsidR="00537B2A" w:rsidRPr="00C31E24" w:rsidRDefault="00537B2A" w:rsidP="00537B2A">
            <w:pPr>
              <w:pStyle w:val="TAL"/>
              <w:keepNext w:val="0"/>
              <w:keepLines w:val="0"/>
              <w:widowControl w:val="0"/>
              <w:rPr>
                <w:color w:val="000000"/>
              </w:rPr>
            </w:pPr>
            <w:r w:rsidRPr="00C31E24">
              <w:rPr>
                <w:rFonts w:eastAsia="Yu Gothic"/>
                <w:color w:val="000000"/>
              </w:rPr>
              <w:t xml:space="preserve">TS 24.581 [27], clause </w:t>
            </w:r>
            <w:r w:rsidRPr="00C31E24">
              <w:rPr>
                <w:color w:val="000000"/>
              </w:rPr>
              <w:t>9.2.5.1</w:t>
            </w:r>
          </w:p>
        </w:tc>
        <w:tc>
          <w:tcPr>
            <w:tcW w:w="1205" w:type="dxa"/>
            <w:tcBorders>
              <w:top w:val="single" w:sz="4" w:space="0" w:color="auto"/>
              <w:left w:val="single" w:sz="4" w:space="0" w:color="auto"/>
              <w:bottom w:val="single" w:sz="4" w:space="0" w:color="auto"/>
              <w:right w:val="single" w:sz="4" w:space="0" w:color="auto"/>
            </w:tcBorders>
          </w:tcPr>
          <w:p w14:paraId="17B3B7A7" w14:textId="77777777" w:rsidR="00537B2A" w:rsidRPr="00C31E24" w:rsidRDefault="00537B2A" w:rsidP="00537B2A">
            <w:pPr>
              <w:pStyle w:val="TAL"/>
              <w:keepNext w:val="0"/>
              <w:keepLines w:val="0"/>
              <w:widowControl w:val="0"/>
              <w:rPr>
                <w:color w:val="000000"/>
              </w:rPr>
            </w:pPr>
          </w:p>
        </w:tc>
      </w:tr>
    </w:tbl>
    <w:p w14:paraId="684773B1" w14:textId="77777777" w:rsidR="00784A32" w:rsidRPr="00C31E24" w:rsidRDefault="00784A32" w:rsidP="00784A32"/>
    <w:p w14:paraId="182E4411" w14:textId="77777777" w:rsidR="00784A32" w:rsidRPr="00C31E24" w:rsidRDefault="00784A32" w:rsidP="00784A32">
      <w:pPr>
        <w:pStyle w:val="TH"/>
      </w:pPr>
      <w:r w:rsidRPr="00C31E24">
        <w:t>Table 6.1.1.1.3.3-10: SIP re-INVITE (Step 18, 34, Table 6.1.1.1.3.2-1)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9"/>
        <w:gridCol w:w="6"/>
        <w:gridCol w:w="2160"/>
        <w:gridCol w:w="13"/>
        <w:gridCol w:w="2077"/>
        <w:gridCol w:w="6"/>
        <w:gridCol w:w="1443"/>
        <w:gridCol w:w="6"/>
        <w:gridCol w:w="1096"/>
        <w:gridCol w:w="8"/>
      </w:tblGrid>
      <w:tr w:rsidR="00784A32" w:rsidRPr="00C31E24" w14:paraId="12FE85F0" w14:textId="77777777" w:rsidTr="00354887">
        <w:trPr>
          <w:gridAfter w:val="1"/>
          <w:wAfter w:w="8" w:type="dxa"/>
          <w:tblHeader/>
        </w:trPr>
        <w:tc>
          <w:tcPr>
            <w:tcW w:w="9566" w:type="dxa"/>
            <w:gridSpan w:val="9"/>
          </w:tcPr>
          <w:p w14:paraId="41F5EFD5" w14:textId="5A71AE3A" w:rsidR="00784A32" w:rsidRPr="00C31E24" w:rsidRDefault="00784A32" w:rsidP="00354887">
            <w:pPr>
              <w:pStyle w:val="TAH"/>
              <w:keepNext w:val="0"/>
              <w:keepLines w:val="0"/>
              <w:widowControl w:val="0"/>
              <w:jc w:val="left"/>
              <w:rPr>
                <w:b w:val="0"/>
                <w:bCs/>
              </w:rPr>
            </w:pPr>
            <w:r w:rsidRPr="00C31E24">
              <w:rPr>
                <w:b w:val="0"/>
              </w:rPr>
              <w:t xml:space="preserve">Derivation Path: </w:t>
            </w:r>
            <w:r w:rsidRPr="00C31E24">
              <w:rPr>
                <w:b w:val="0"/>
                <w:color w:val="000000"/>
              </w:rPr>
              <w:t>TS 36.579-1 [2], Table 5.5.2.5.1-1</w:t>
            </w:r>
            <w:r w:rsidRPr="00C31E24">
              <w:rPr>
                <w:b w:val="0"/>
              </w:rPr>
              <w:t>, condition MCVIDEO, re_INVITE, MOCALL</w:t>
            </w:r>
          </w:p>
        </w:tc>
      </w:tr>
      <w:tr w:rsidR="00784A32" w:rsidRPr="00C31E24" w14:paraId="47AE4007" w14:textId="77777777" w:rsidTr="00354887">
        <w:trPr>
          <w:gridAfter w:val="1"/>
          <w:wAfter w:w="8" w:type="dxa"/>
          <w:tblHeader/>
        </w:trPr>
        <w:tc>
          <w:tcPr>
            <w:tcW w:w="2807" w:type="dxa"/>
            <w:gridSpan w:val="2"/>
          </w:tcPr>
          <w:p w14:paraId="49650D92" w14:textId="77777777" w:rsidR="00784A32" w:rsidRPr="00C31E24" w:rsidRDefault="00784A32" w:rsidP="00354887">
            <w:pPr>
              <w:pStyle w:val="TAH"/>
              <w:keepNext w:val="0"/>
              <w:keepLines w:val="0"/>
              <w:widowControl w:val="0"/>
              <w:rPr>
                <w:bCs/>
              </w:rPr>
            </w:pPr>
            <w:r w:rsidRPr="00C31E24">
              <w:rPr>
                <w:bCs/>
              </w:rPr>
              <w:t>Information Element</w:t>
            </w:r>
          </w:p>
        </w:tc>
        <w:tc>
          <w:tcPr>
            <w:tcW w:w="2160" w:type="dxa"/>
            <w:gridSpan w:val="2"/>
          </w:tcPr>
          <w:p w14:paraId="44C67B85" w14:textId="77777777" w:rsidR="00784A32" w:rsidRPr="00C31E24" w:rsidRDefault="00784A32" w:rsidP="00354887">
            <w:pPr>
              <w:pStyle w:val="TAH"/>
              <w:keepNext w:val="0"/>
              <w:keepLines w:val="0"/>
              <w:widowControl w:val="0"/>
              <w:rPr>
                <w:bCs/>
              </w:rPr>
            </w:pPr>
            <w:r w:rsidRPr="00C31E24">
              <w:rPr>
                <w:bCs/>
              </w:rPr>
              <w:t>Value/remark</w:t>
            </w:r>
          </w:p>
        </w:tc>
        <w:tc>
          <w:tcPr>
            <w:tcW w:w="2070" w:type="dxa"/>
            <w:gridSpan w:val="2"/>
            <w:tcBorders>
              <w:bottom w:val="single" w:sz="4" w:space="0" w:color="auto"/>
            </w:tcBorders>
          </w:tcPr>
          <w:p w14:paraId="0D7D8339" w14:textId="77777777" w:rsidR="00784A32" w:rsidRPr="00C31E24" w:rsidRDefault="00784A32" w:rsidP="00354887">
            <w:pPr>
              <w:pStyle w:val="TAH"/>
              <w:keepNext w:val="0"/>
              <w:keepLines w:val="0"/>
              <w:widowControl w:val="0"/>
              <w:rPr>
                <w:bCs/>
              </w:rPr>
            </w:pPr>
            <w:r w:rsidRPr="00C31E24">
              <w:rPr>
                <w:bCs/>
              </w:rPr>
              <w:t>Comment</w:t>
            </w:r>
          </w:p>
        </w:tc>
        <w:tc>
          <w:tcPr>
            <w:tcW w:w="1440" w:type="dxa"/>
            <w:gridSpan w:val="2"/>
          </w:tcPr>
          <w:p w14:paraId="231FD662" w14:textId="77777777" w:rsidR="00784A32" w:rsidRPr="00C31E24" w:rsidRDefault="00784A32" w:rsidP="00354887">
            <w:pPr>
              <w:pStyle w:val="TAH"/>
              <w:keepNext w:val="0"/>
              <w:keepLines w:val="0"/>
              <w:widowControl w:val="0"/>
              <w:rPr>
                <w:bCs/>
              </w:rPr>
            </w:pPr>
            <w:r w:rsidRPr="00C31E24">
              <w:rPr>
                <w:bCs/>
              </w:rPr>
              <w:t>Reference</w:t>
            </w:r>
          </w:p>
        </w:tc>
        <w:tc>
          <w:tcPr>
            <w:tcW w:w="1089" w:type="dxa"/>
          </w:tcPr>
          <w:p w14:paraId="17703BAE" w14:textId="77777777" w:rsidR="00784A32" w:rsidRPr="00C31E24" w:rsidRDefault="00784A32" w:rsidP="00354887">
            <w:pPr>
              <w:pStyle w:val="TAH"/>
              <w:keepNext w:val="0"/>
              <w:keepLines w:val="0"/>
              <w:widowControl w:val="0"/>
              <w:rPr>
                <w:bCs/>
              </w:rPr>
            </w:pPr>
            <w:r w:rsidRPr="00C31E24">
              <w:rPr>
                <w:bCs/>
              </w:rPr>
              <w:t>Condition</w:t>
            </w:r>
          </w:p>
        </w:tc>
      </w:tr>
      <w:tr w:rsidR="00784A32" w:rsidRPr="00C31E24" w14:paraId="7385D82E" w14:textId="77777777" w:rsidTr="00354887">
        <w:tblPrEx>
          <w:tblLook w:val="0020" w:firstRow="1" w:lastRow="0" w:firstColumn="0" w:lastColumn="0" w:noHBand="0" w:noVBand="0"/>
        </w:tblPrEx>
        <w:tc>
          <w:tcPr>
            <w:tcW w:w="2801" w:type="dxa"/>
            <w:vAlign w:val="center"/>
          </w:tcPr>
          <w:p w14:paraId="02DB20C4" w14:textId="77777777" w:rsidR="00784A32" w:rsidRPr="00C31E24" w:rsidRDefault="00784A32" w:rsidP="00354887">
            <w:pPr>
              <w:pStyle w:val="TAL"/>
              <w:keepNext w:val="0"/>
              <w:keepLines w:val="0"/>
              <w:widowControl w:val="0"/>
              <w:rPr>
                <w:b/>
                <w:bCs/>
                <w:color w:val="000000"/>
              </w:rPr>
            </w:pPr>
            <w:r w:rsidRPr="00C31E24">
              <w:rPr>
                <w:b/>
                <w:bCs/>
                <w:color w:val="000000"/>
              </w:rPr>
              <w:t>Message-body</w:t>
            </w:r>
          </w:p>
        </w:tc>
        <w:tc>
          <w:tcPr>
            <w:tcW w:w="2153" w:type="dxa"/>
            <w:gridSpan w:val="2"/>
          </w:tcPr>
          <w:p w14:paraId="2B84B8F9" w14:textId="77777777" w:rsidR="00784A32" w:rsidRPr="00C31E24"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1DB90406" w14:textId="77777777" w:rsidR="00784A32" w:rsidRPr="00C31E24" w:rsidRDefault="00784A32" w:rsidP="00354887">
            <w:pPr>
              <w:pStyle w:val="TAL"/>
              <w:keepNext w:val="0"/>
              <w:keepLines w:val="0"/>
              <w:widowControl w:val="0"/>
              <w:rPr>
                <w:color w:val="000000"/>
              </w:rPr>
            </w:pPr>
          </w:p>
        </w:tc>
        <w:tc>
          <w:tcPr>
            <w:tcW w:w="1440" w:type="dxa"/>
            <w:gridSpan w:val="2"/>
          </w:tcPr>
          <w:p w14:paraId="5DDC234F" w14:textId="77777777" w:rsidR="00784A32" w:rsidRPr="00C31E24" w:rsidRDefault="00784A32" w:rsidP="00354887">
            <w:pPr>
              <w:pStyle w:val="TAL"/>
              <w:keepNext w:val="0"/>
              <w:keepLines w:val="0"/>
              <w:widowControl w:val="0"/>
              <w:rPr>
                <w:color w:val="000000"/>
              </w:rPr>
            </w:pPr>
          </w:p>
        </w:tc>
        <w:tc>
          <w:tcPr>
            <w:tcW w:w="1103" w:type="dxa"/>
            <w:gridSpan w:val="3"/>
            <w:vAlign w:val="bottom"/>
          </w:tcPr>
          <w:p w14:paraId="61437254" w14:textId="77777777" w:rsidR="00784A32" w:rsidRPr="00C31E24" w:rsidRDefault="00784A32" w:rsidP="00354887">
            <w:pPr>
              <w:pStyle w:val="TAL"/>
              <w:keepNext w:val="0"/>
              <w:keepLines w:val="0"/>
              <w:widowControl w:val="0"/>
              <w:rPr>
                <w:color w:val="000000"/>
              </w:rPr>
            </w:pPr>
          </w:p>
        </w:tc>
      </w:tr>
      <w:tr w:rsidR="00784A32" w:rsidRPr="00C31E24" w14:paraId="4329AE4D" w14:textId="77777777" w:rsidTr="00354887">
        <w:tblPrEx>
          <w:tblLook w:val="0020" w:firstRow="1" w:lastRow="0" w:firstColumn="0" w:lastColumn="0" w:noHBand="0" w:noVBand="0"/>
        </w:tblPrEx>
        <w:tc>
          <w:tcPr>
            <w:tcW w:w="2801" w:type="dxa"/>
            <w:vAlign w:val="center"/>
          </w:tcPr>
          <w:p w14:paraId="70C34A7A" w14:textId="77777777" w:rsidR="00784A32" w:rsidRPr="00C31E24" w:rsidRDefault="00784A32" w:rsidP="00354887">
            <w:pPr>
              <w:pStyle w:val="TAL"/>
              <w:keepNext w:val="0"/>
              <w:keepLines w:val="0"/>
              <w:widowControl w:val="0"/>
              <w:rPr>
                <w:color w:val="000000"/>
              </w:rPr>
            </w:pPr>
            <w:r w:rsidRPr="00C31E24">
              <w:rPr>
                <w:color w:val="000000"/>
              </w:rPr>
              <w:t xml:space="preserve">  MIME body part</w:t>
            </w:r>
          </w:p>
        </w:tc>
        <w:tc>
          <w:tcPr>
            <w:tcW w:w="2153" w:type="dxa"/>
            <w:gridSpan w:val="2"/>
            <w:vAlign w:val="center"/>
          </w:tcPr>
          <w:p w14:paraId="0F0D2E92" w14:textId="77777777" w:rsidR="00784A32" w:rsidRPr="00C31E24"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07C06172" w14:textId="77777777" w:rsidR="00784A32" w:rsidRPr="00C31E24" w:rsidRDefault="00784A32" w:rsidP="00354887">
            <w:pPr>
              <w:pStyle w:val="TAL"/>
              <w:keepNext w:val="0"/>
              <w:keepLines w:val="0"/>
              <w:widowControl w:val="0"/>
              <w:rPr>
                <w:color w:val="000000"/>
              </w:rPr>
            </w:pPr>
            <w:r w:rsidRPr="00C31E24">
              <w:rPr>
                <w:color w:val="000000"/>
              </w:rPr>
              <w:t>MCVideo Info</w:t>
            </w:r>
          </w:p>
        </w:tc>
        <w:tc>
          <w:tcPr>
            <w:tcW w:w="1440" w:type="dxa"/>
            <w:gridSpan w:val="2"/>
          </w:tcPr>
          <w:p w14:paraId="7A67140C" w14:textId="77777777" w:rsidR="00784A32" w:rsidRPr="00C31E24" w:rsidRDefault="00784A32" w:rsidP="00354887">
            <w:pPr>
              <w:pStyle w:val="TAL"/>
              <w:keepNext w:val="0"/>
              <w:keepLines w:val="0"/>
              <w:widowControl w:val="0"/>
              <w:rPr>
                <w:color w:val="000000"/>
              </w:rPr>
            </w:pPr>
          </w:p>
        </w:tc>
        <w:tc>
          <w:tcPr>
            <w:tcW w:w="1103" w:type="dxa"/>
            <w:gridSpan w:val="3"/>
            <w:vAlign w:val="bottom"/>
          </w:tcPr>
          <w:p w14:paraId="5F79150E" w14:textId="77777777" w:rsidR="00784A32" w:rsidRPr="00C31E24" w:rsidRDefault="00784A32" w:rsidP="00354887">
            <w:pPr>
              <w:pStyle w:val="TAL"/>
              <w:keepNext w:val="0"/>
              <w:keepLines w:val="0"/>
              <w:widowControl w:val="0"/>
              <w:rPr>
                <w:color w:val="000000"/>
              </w:rPr>
            </w:pPr>
          </w:p>
        </w:tc>
      </w:tr>
      <w:tr w:rsidR="00784A32" w:rsidRPr="00C31E24" w14:paraId="75BC40E8" w14:textId="77777777" w:rsidTr="00354887">
        <w:tblPrEx>
          <w:tblLook w:val="0020" w:firstRow="1" w:lastRow="0" w:firstColumn="0" w:lastColumn="0" w:noHBand="0" w:noVBand="0"/>
        </w:tblPrEx>
        <w:tc>
          <w:tcPr>
            <w:tcW w:w="2801" w:type="dxa"/>
            <w:vAlign w:val="center"/>
          </w:tcPr>
          <w:p w14:paraId="31108F3F" w14:textId="77777777" w:rsidR="00784A32" w:rsidRPr="00C31E24" w:rsidRDefault="00784A32" w:rsidP="00354887">
            <w:pPr>
              <w:pStyle w:val="TAL"/>
              <w:keepNext w:val="0"/>
              <w:keepLines w:val="0"/>
              <w:widowControl w:val="0"/>
              <w:rPr>
                <w:color w:val="000000"/>
              </w:rPr>
            </w:pPr>
            <w:r w:rsidRPr="00C31E24">
              <w:rPr>
                <w:color w:val="000000"/>
              </w:rPr>
              <w:t xml:space="preserve">    MIME-part-headers</w:t>
            </w:r>
          </w:p>
        </w:tc>
        <w:tc>
          <w:tcPr>
            <w:tcW w:w="2153" w:type="dxa"/>
            <w:gridSpan w:val="2"/>
            <w:vAlign w:val="center"/>
          </w:tcPr>
          <w:p w14:paraId="63544478" w14:textId="77777777" w:rsidR="00784A32" w:rsidRPr="00C31E24" w:rsidRDefault="00784A32" w:rsidP="00354887">
            <w:pPr>
              <w:pStyle w:val="TAL"/>
              <w:keepNext w:val="0"/>
              <w:keepLines w:val="0"/>
              <w:widowControl w:val="0"/>
              <w:rPr>
                <w:color w:val="000000"/>
              </w:rPr>
            </w:pPr>
          </w:p>
        </w:tc>
        <w:tc>
          <w:tcPr>
            <w:tcW w:w="2077" w:type="dxa"/>
            <w:gridSpan w:val="2"/>
            <w:tcBorders>
              <w:top w:val="single" w:sz="4" w:space="0" w:color="auto"/>
              <w:bottom w:val="single" w:sz="4" w:space="0" w:color="auto"/>
            </w:tcBorders>
          </w:tcPr>
          <w:p w14:paraId="32D38E9B" w14:textId="77777777" w:rsidR="00784A32" w:rsidRPr="00C31E24" w:rsidRDefault="00784A32" w:rsidP="00354887">
            <w:pPr>
              <w:pStyle w:val="TAL"/>
              <w:keepNext w:val="0"/>
              <w:keepLines w:val="0"/>
              <w:widowControl w:val="0"/>
              <w:rPr>
                <w:color w:val="000000"/>
              </w:rPr>
            </w:pPr>
          </w:p>
        </w:tc>
        <w:tc>
          <w:tcPr>
            <w:tcW w:w="1440" w:type="dxa"/>
            <w:gridSpan w:val="2"/>
          </w:tcPr>
          <w:p w14:paraId="79129012" w14:textId="77777777" w:rsidR="00784A32" w:rsidRPr="00C31E24" w:rsidRDefault="00784A32" w:rsidP="00354887">
            <w:pPr>
              <w:pStyle w:val="TAL"/>
              <w:keepNext w:val="0"/>
              <w:keepLines w:val="0"/>
              <w:widowControl w:val="0"/>
              <w:rPr>
                <w:color w:val="000000"/>
              </w:rPr>
            </w:pPr>
          </w:p>
        </w:tc>
        <w:tc>
          <w:tcPr>
            <w:tcW w:w="1103" w:type="dxa"/>
            <w:gridSpan w:val="3"/>
            <w:vAlign w:val="bottom"/>
          </w:tcPr>
          <w:p w14:paraId="582DF27B" w14:textId="77777777" w:rsidR="00784A32" w:rsidRPr="00C31E24" w:rsidRDefault="00784A32" w:rsidP="00354887">
            <w:pPr>
              <w:pStyle w:val="TAL"/>
              <w:keepNext w:val="0"/>
              <w:keepLines w:val="0"/>
              <w:widowControl w:val="0"/>
              <w:rPr>
                <w:color w:val="000000"/>
              </w:rPr>
            </w:pPr>
          </w:p>
        </w:tc>
      </w:tr>
      <w:tr w:rsidR="00784A32" w:rsidRPr="00C31E24" w14:paraId="78B0A3B9" w14:textId="77777777" w:rsidTr="00354887">
        <w:tblPrEx>
          <w:tblLook w:val="0020" w:firstRow="1" w:lastRow="0" w:firstColumn="0" w:lastColumn="0" w:noHBand="0" w:noVBand="0"/>
        </w:tblPrEx>
        <w:tc>
          <w:tcPr>
            <w:tcW w:w="2801" w:type="dxa"/>
            <w:vAlign w:val="center"/>
          </w:tcPr>
          <w:p w14:paraId="5212F785" w14:textId="77777777" w:rsidR="00784A32" w:rsidRPr="00C31E24" w:rsidRDefault="00784A32" w:rsidP="00354887">
            <w:pPr>
              <w:pStyle w:val="TAL"/>
              <w:keepNext w:val="0"/>
              <w:keepLines w:val="0"/>
              <w:widowControl w:val="0"/>
              <w:rPr>
                <w:b/>
                <w:color w:val="000000"/>
              </w:rPr>
            </w:pPr>
            <w:r w:rsidRPr="00C31E24">
              <w:rPr>
                <w:color w:val="000000"/>
              </w:rPr>
              <w:t xml:space="preserve">    MIME-part-body</w:t>
            </w:r>
          </w:p>
        </w:tc>
        <w:tc>
          <w:tcPr>
            <w:tcW w:w="2153" w:type="dxa"/>
            <w:gridSpan w:val="2"/>
          </w:tcPr>
          <w:p w14:paraId="3CAE913E" w14:textId="77777777" w:rsidR="00784A32" w:rsidRPr="00C31E24" w:rsidRDefault="00784A32" w:rsidP="00354887">
            <w:pPr>
              <w:pStyle w:val="TAL"/>
              <w:keepNext w:val="0"/>
              <w:keepLines w:val="0"/>
              <w:widowControl w:val="0"/>
              <w:rPr>
                <w:color w:val="000000"/>
              </w:rPr>
            </w:pPr>
            <w:r w:rsidRPr="00C31E24">
              <w:rPr>
                <w:color w:val="000000"/>
              </w:rPr>
              <w:t>As described in Table 6.1.1.1.3.3-11</w:t>
            </w:r>
          </w:p>
        </w:tc>
        <w:tc>
          <w:tcPr>
            <w:tcW w:w="2077" w:type="dxa"/>
            <w:gridSpan w:val="2"/>
            <w:tcBorders>
              <w:top w:val="single" w:sz="4" w:space="0" w:color="auto"/>
              <w:bottom w:val="single" w:sz="4" w:space="0" w:color="auto"/>
            </w:tcBorders>
          </w:tcPr>
          <w:p w14:paraId="1006CEE5" w14:textId="77777777" w:rsidR="00784A32" w:rsidRPr="00C31E24" w:rsidRDefault="00784A32" w:rsidP="00354887">
            <w:pPr>
              <w:pStyle w:val="TAL"/>
              <w:keepNext w:val="0"/>
              <w:keepLines w:val="0"/>
              <w:widowControl w:val="0"/>
              <w:rPr>
                <w:color w:val="000000"/>
              </w:rPr>
            </w:pPr>
          </w:p>
        </w:tc>
        <w:tc>
          <w:tcPr>
            <w:tcW w:w="1440" w:type="dxa"/>
            <w:gridSpan w:val="2"/>
          </w:tcPr>
          <w:p w14:paraId="703BD2B9" w14:textId="77777777" w:rsidR="00784A32" w:rsidRPr="00C31E24" w:rsidRDefault="00784A32" w:rsidP="00354887">
            <w:pPr>
              <w:pStyle w:val="TAL"/>
              <w:keepNext w:val="0"/>
              <w:keepLines w:val="0"/>
              <w:widowControl w:val="0"/>
              <w:rPr>
                <w:color w:val="000000"/>
              </w:rPr>
            </w:pPr>
          </w:p>
        </w:tc>
        <w:tc>
          <w:tcPr>
            <w:tcW w:w="1103" w:type="dxa"/>
            <w:gridSpan w:val="3"/>
            <w:vAlign w:val="bottom"/>
          </w:tcPr>
          <w:p w14:paraId="420FF180" w14:textId="77777777" w:rsidR="00784A32" w:rsidRPr="00C31E24" w:rsidRDefault="00784A32" w:rsidP="00354887">
            <w:pPr>
              <w:pStyle w:val="TAL"/>
              <w:keepNext w:val="0"/>
              <w:keepLines w:val="0"/>
              <w:widowControl w:val="0"/>
              <w:rPr>
                <w:color w:val="000000"/>
              </w:rPr>
            </w:pPr>
          </w:p>
        </w:tc>
      </w:tr>
    </w:tbl>
    <w:p w14:paraId="2B85E373" w14:textId="77777777" w:rsidR="00784A32" w:rsidRPr="00C31E24" w:rsidRDefault="00784A32" w:rsidP="00784A32">
      <w:pPr>
        <w:rPr>
          <w:color w:val="000000"/>
        </w:rPr>
      </w:pPr>
    </w:p>
    <w:p w14:paraId="4A737457" w14:textId="5635D1EB" w:rsidR="00784A32" w:rsidRPr="00C31E24" w:rsidRDefault="00784A32" w:rsidP="00784A32">
      <w:pPr>
        <w:pStyle w:val="TH"/>
      </w:pPr>
      <w:r w:rsidRPr="00C31E24">
        <w:t>Table 6.1.1.1.3.3-11: MCVideo-Info in SIP re-INVITE (Table 6.1.1.1.3.3-</w:t>
      </w:r>
      <w:r w:rsidR="00537B2A" w:rsidRPr="00C31E24">
        <w:t>10</w:t>
      </w:r>
      <w:r w:rsidRPr="00C31E24">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rsidDel="00127C5D" w14:paraId="0822965B" w14:textId="77777777" w:rsidTr="00354887">
        <w:trPr>
          <w:tblHeader/>
        </w:trPr>
        <w:tc>
          <w:tcPr>
            <w:tcW w:w="9634" w:type="dxa"/>
          </w:tcPr>
          <w:p w14:paraId="4A4304F9" w14:textId="77777777" w:rsidR="00784A32" w:rsidRPr="00C31E24" w:rsidDel="00127C5D" w:rsidRDefault="00784A32" w:rsidP="00354887">
            <w:pPr>
              <w:pStyle w:val="TAL"/>
              <w:keepNext w:val="0"/>
              <w:keepLines w:val="0"/>
              <w:widowControl w:val="0"/>
              <w:rPr>
                <w:color w:val="000000"/>
              </w:rPr>
            </w:pPr>
            <w:r w:rsidRPr="00C31E24">
              <w:rPr>
                <w:color w:val="000000"/>
              </w:rPr>
              <w:t>Derivation Path: TS 36.579-1 [2], Table 5.5.3.2.1-2, condition GROUP-CALL</w:t>
            </w:r>
          </w:p>
        </w:tc>
      </w:tr>
    </w:tbl>
    <w:p w14:paraId="31EEE8FE" w14:textId="77777777" w:rsidR="00784A32" w:rsidRPr="00C31E24" w:rsidRDefault="00784A32" w:rsidP="00784A32"/>
    <w:p w14:paraId="356D1A23" w14:textId="77777777" w:rsidR="00784A32" w:rsidRPr="00C31E24" w:rsidRDefault="00784A32" w:rsidP="00784A32">
      <w:pPr>
        <w:pStyle w:val="TH"/>
      </w:pPr>
      <w:r w:rsidRPr="00C31E24">
        <w:t>Table 6.1.1.1.3.3-12: SIP re-INVITE (Step 26, Table 6.1.1.1.3.2.1)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3"/>
        <w:gridCol w:w="2127"/>
        <w:gridCol w:w="2126"/>
        <w:gridCol w:w="1418"/>
        <w:gridCol w:w="1135"/>
      </w:tblGrid>
      <w:tr w:rsidR="00784A32" w:rsidRPr="00C31E24" w14:paraId="032EF1A3" w14:textId="77777777" w:rsidTr="00354887">
        <w:trPr>
          <w:tblHeader/>
        </w:trPr>
        <w:tc>
          <w:tcPr>
            <w:tcW w:w="9639" w:type="dxa"/>
            <w:gridSpan w:val="5"/>
          </w:tcPr>
          <w:p w14:paraId="35907D98" w14:textId="69C2FEF5" w:rsidR="00784A32" w:rsidRPr="00C31E24" w:rsidRDefault="00784A32" w:rsidP="00354887">
            <w:pPr>
              <w:pStyle w:val="TAH"/>
              <w:keepLines w:val="0"/>
              <w:widowControl w:val="0"/>
              <w:jc w:val="left"/>
              <w:rPr>
                <w:b w:val="0"/>
              </w:rPr>
            </w:pPr>
            <w:r w:rsidRPr="00C31E24">
              <w:rPr>
                <w:b w:val="0"/>
              </w:rPr>
              <w:t xml:space="preserve">Derivation Path: </w:t>
            </w:r>
            <w:r w:rsidRPr="00C31E24">
              <w:rPr>
                <w:b w:val="0"/>
                <w:color w:val="000000"/>
              </w:rPr>
              <w:t>TS 36.579-1 [2], Table 5.5.2.5.1-1</w:t>
            </w:r>
            <w:r w:rsidRPr="00C31E24">
              <w:rPr>
                <w:b w:val="0"/>
              </w:rPr>
              <w:t>, condition MCVIDEO, IMMPERIL-CALL, re_INVITE, MOCALL</w:t>
            </w:r>
          </w:p>
        </w:tc>
      </w:tr>
      <w:tr w:rsidR="00784A32" w:rsidRPr="00C31E24" w14:paraId="07C2F972" w14:textId="77777777" w:rsidTr="00354887">
        <w:trPr>
          <w:tblHeader/>
        </w:trPr>
        <w:tc>
          <w:tcPr>
            <w:tcW w:w="2833" w:type="dxa"/>
          </w:tcPr>
          <w:p w14:paraId="3AF89D48" w14:textId="77777777" w:rsidR="00784A32" w:rsidRPr="00C31E24" w:rsidRDefault="00784A32" w:rsidP="00354887">
            <w:pPr>
              <w:pStyle w:val="TAH"/>
              <w:keepLines w:val="0"/>
              <w:widowControl w:val="0"/>
              <w:rPr>
                <w:bCs/>
              </w:rPr>
            </w:pPr>
            <w:r w:rsidRPr="00C31E24">
              <w:rPr>
                <w:bCs/>
              </w:rPr>
              <w:t>Information Element</w:t>
            </w:r>
          </w:p>
        </w:tc>
        <w:tc>
          <w:tcPr>
            <w:tcW w:w="2127" w:type="dxa"/>
          </w:tcPr>
          <w:p w14:paraId="6EB6AD4B" w14:textId="77777777" w:rsidR="00784A32" w:rsidRPr="00C31E24" w:rsidRDefault="00784A32" w:rsidP="00354887">
            <w:pPr>
              <w:pStyle w:val="TAH"/>
              <w:keepLines w:val="0"/>
              <w:widowControl w:val="0"/>
              <w:rPr>
                <w:bCs/>
              </w:rPr>
            </w:pPr>
            <w:r w:rsidRPr="00C31E24">
              <w:rPr>
                <w:bCs/>
              </w:rPr>
              <w:t>Value/remark</w:t>
            </w:r>
          </w:p>
        </w:tc>
        <w:tc>
          <w:tcPr>
            <w:tcW w:w="2126" w:type="dxa"/>
            <w:tcBorders>
              <w:bottom w:val="single" w:sz="4" w:space="0" w:color="auto"/>
            </w:tcBorders>
          </w:tcPr>
          <w:p w14:paraId="71231ACB" w14:textId="77777777" w:rsidR="00784A32" w:rsidRPr="00C31E24" w:rsidRDefault="00784A32" w:rsidP="00354887">
            <w:pPr>
              <w:pStyle w:val="TAH"/>
              <w:keepLines w:val="0"/>
              <w:widowControl w:val="0"/>
              <w:rPr>
                <w:bCs/>
              </w:rPr>
            </w:pPr>
            <w:r w:rsidRPr="00C31E24">
              <w:rPr>
                <w:bCs/>
              </w:rPr>
              <w:t>Comment</w:t>
            </w:r>
          </w:p>
        </w:tc>
        <w:tc>
          <w:tcPr>
            <w:tcW w:w="1418" w:type="dxa"/>
          </w:tcPr>
          <w:p w14:paraId="6AC7C405" w14:textId="77777777" w:rsidR="00784A32" w:rsidRPr="00C31E24" w:rsidRDefault="00784A32" w:rsidP="00354887">
            <w:pPr>
              <w:pStyle w:val="TAH"/>
              <w:keepLines w:val="0"/>
              <w:widowControl w:val="0"/>
              <w:rPr>
                <w:bCs/>
              </w:rPr>
            </w:pPr>
            <w:r w:rsidRPr="00C31E24">
              <w:rPr>
                <w:bCs/>
              </w:rPr>
              <w:t>Reference</w:t>
            </w:r>
          </w:p>
        </w:tc>
        <w:tc>
          <w:tcPr>
            <w:tcW w:w="1135" w:type="dxa"/>
          </w:tcPr>
          <w:p w14:paraId="0CB7F1C6" w14:textId="77777777" w:rsidR="00784A32" w:rsidRPr="00C31E24" w:rsidRDefault="00784A32" w:rsidP="00354887">
            <w:pPr>
              <w:pStyle w:val="TAH"/>
              <w:keepLines w:val="0"/>
              <w:widowControl w:val="0"/>
              <w:rPr>
                <w:bCs/>
              </w:rPr>
            </w:pPr>
            <w:r w:rsidRPr="00C31E24">
              <w:rPr>
                <w:bCs/>
              </w:rPr>
              <w:t>Condition</w:t>
            </w:r>
          </w:p>
        </w:tc>
      </w:tr>
      <w:tr w:rsidR="00784A32" w:rsidRPr="00C31E24" w14:paraId="28133947" w14:textId="77777777" w:rsidTr="00354887">
        <w:tc>
          <w:tcPr>
            <w:tcW w:w="2833" w:type="dxa"/>
            <w:tcBorders>
              <w:top w:val="single" w:sz="4" w:space="0" w:color="auto"/>
              <w:left w:val="single" w:sz="4" w:space="0" w:color="auto"/>
              <w:bottom w:val="single" w:sz="4" w:space="0" w:color="auto"/>
              <w:right w:val="single" w:sz="4" w:space="0" w:color="auto"/>
            </w:tcBorders>
          </w:tcPr>
          <w:p w14:paraId="5DE84CF3" w14:textId="77777777" w:rsidR="00784A32" w:rsidRPr="00C31E24" w:rsidRDefault="00784A32" w:rsidP="00354887">
            <w:pPr>
              <w:pStyle w:val="TAL"/>
              <w:rPr>
                <w:b/>
                <w:bCs/>
              </w:rPr>
            </w:pPr>
            <w:r w:rsidRPr="00C31E24">
              <w:rPr>
                <w:b/>
                <w:bCs/>
              </w:rPr>
              <w:t>Message-body</w:t>
            </w:r>
          </w:p>
        </w:tc>
        <w:tc>
          <w:tcPr>
            <w:tcW w:w="2127" w:type="dxa"/>
            <w:tcBorders>
              <w:top w:val="single" w:sz="4" w:space="0" w:color="auto"/>
              <w:left w:val="single" w:sz="4" w:space="0" w:color="auto"/>
              <w:bottom w:val="single" w:sz="4" w:space="0" w:color="auto"/>
              <w:right w:val="single" w:sz="4" w:space="0" w:color="auto"/>
            </w:tcBorders>
          </w:tcPr>
          <w:p w14:paraId="33DCEB82" w14:textId="77777777" w:rsidR="00784A32" w:rsidRPr="00C31E2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D439CEA" w14:textId="77777777" w:rsidR="00784A32" w:rsidRPr="00C31E2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5E789CF" w14:textId="77777777" w:rsidR="00784A32" w:rsidRPr="00C31E2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7E9EAB01" w14:textId="77777777" w:rsidR="00784A32" w:rsidRPr="00C31E24" w:rsidRDefault="00784A32" w:rsidP="00354887">
            <w:pPr>
              <w:pStyle w:val="TAL"/>
            </w:pPr>
          </w:p>
        </w:tc>
      </w:tr>
      <w:tr w:rsidR="00784A32" w:rsidRPr="00C31E24" w14:paraId="5DAACD0E" w14:textId="77777777" w:rsidTr="00354887">
        <w:tc>
          <w:tcPr>
            <w:tcW w:w="2833" w:type="dxa"/>
            <w:tcBorders>
              <w:top w:val="single" w:sz="4" w:space="0" w:color="auto"/>
              <w:left w:val="single" w:sz="4" w:space="0" w:color="auto"/>
              <w:bottom w:val="single" w:sz="4" w:space="0" w:color="auto"/>
              <w:right w:val="single" w:sz="4" w:space="0" w:color="auto"/>
            </w:tcBorders>
          </w:tcPr>
          <w:p w14:paraId="048932A3" w14:textId="77777777" w:rsidR="00784A32" w:rsidRPr="00C31E24" w:rsidRDefault="00784A32" w:rsidP="00354887">
            <w:pPr>
              <w:pStyle w:val="TAL"/>
              <w:rPr>
                <w:bCs/>
              </w:rPr>
            </w:pPr>
            <w:r w:rsidRPr="00C31E24">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E684287" w14:textId="77777777" w:rsidR="00784A32" w:rsidRPr="00C31E24" w:rsidRDefault="00784A32" w:rsidP="00354887">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20CCE812" w14:textId="77777777" w:rsidR="00784A32" w:rsidRPr="00C31E24" w:rsidRDefault="00784A32" w:rsidP="00354887">
            <w:pPr>
              <w:pStyle w:val="TAL"/>
              <w:rPr>
                <w:bCs/>
              </w:rPr>
            </w:pPr>
            <w:r w:rsidRPr="00C31E24">
              <w:rPr>
                <w:bCs/>
              </w:rPr>
              <w:t>MCVideo Info</w:t>
            </w:r>
          </w:p>
        </w:tc>
        <w:tc>
          <w:tcPr>
            <w:tcW w:w="1418" w:type="dxa"/>
            <w:tcBorders>
              <w:top w:val="single" w:sz="4" w:space="0" w:color="auto"/>
              <w:left w:val="single" w:sz="4" w:space="0" w:color="auto"/>
              <w:bottom w:val="single" w:sz="4" w:space="0" w:color="auto"/>
              <w:right w:val="single" w:sz="4" w:space="0" w:color="auto"/>
            </w:tcBorders>
          </w:tcPr>
          <w:p w14:paraId="6FEFC8C3" w14:textId="77777777" w:rsidR="00784A32" w:rsidRPr="00C31E24"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5CF5D2F4" w14:textId="77777777" w:rsidR="00784A32" w:rsidRPr="00C31E24" w:rsidRDefault="00784A32" w:rsidP="00354887">
            <w:pPr>
              <w:pStyle w:val="TAL"/>
              <w:rPr>
                <w:b/>
              </w:rPr>
            </w:pPr>
          </w:p>
        </w:tc>
      </w:tr>
      <w:tr w:rsidR="00784A32" w:rsidRPr="00C31E24" w14:paraId="01EC1B20" w14:textId="77777777" w:rsidTr="00354887">
        <w:tc>
          <w:tcPr>
            <w:tcW w:w="2833" w:type="dxa"/>
            <w:tcBorders>
              <w:top w:val="single" w:sz="4" w:space="0" w:color="auto"/>
              <w:left w:val="single" w:sz="4" w:space="0" w:color="auto"/>
              <w:bottom w:val="single" w:sz="4" w:space="0" w:color="auto"/>
              <w:right w:val="single" w:sz="4" w:space="0" w:color="auto"/>
            </w:tcBorders>
          </w:tcPr>
          <w:p w14:paraId="7C8979EF" w14:textId="77777777" w:rsidR="00784A32" w:rsidRPr="00C31E24" w:rsidRDefault="00784A32" w:rsidP="00354887">
            <w:pPr>
              <w:pStyle w:val="TAL"/>
              <w:rPr>
                <w:bCs/>
              </w:rPr>
            </w:pPr>
            <w:r w:rsidRPr="00C31E24">
              <w:rPr>
                <w:bCs/>
              </w:rPr>
              <w:t xml:space="preserve">    MIME-part-headers</w:t>
            </w:r>
          </w:p>
        </w:tc>
        <w:tc>
          <w:tcPr>
            <w:tcW w:w="2127" w:type="dxa"/>
            <w:tcBorders>
              <w:top w:val="single" w:sz="4" w:space="0" w:color="auto"/>
              <w:left w:val="single" w:sz="4" w:space="0" w:color="auto"/>
              <w:bottom w:val="single" w:sz="4" w:space="0" w:color="auto"/>
              <w:right w:val="single" w:sz="4" w:space="0" w:color="auto"/>
            </w:tcBorders>
          </w:tcPr>
          <w:p w14:paraId="4117BC96" w14:textId="77777777" w:rsidR="00784A32" w:rsidRPr="00C31E24" w:rsidRDefault="00784A32" w:rsidP="00354887">
            <w:pPr>
              <w:pStyle w:val="TAL"/>
              <w:rPr>
                <w:b/>
              </w:rPr>
            </w:pPr>
          </w:p>
        </w:tc>
        <w:tc>
          <w:tcPr>
            <w:tcW w:w="2126" w:type="dxa"/>
            <w:tcBorders>
              <w:top w:val="single" w:sz="4" w:space="0" w:color="auto"/>
              <w:left w:val="single" w:sz="4" w:space="0" w:color="auto"/>
              <w:bottom w:val="single" w:sz="4" w:space="0" w:color="auto"/>
              <w:right w:val="single" w:sz="4" w:space="0" w:color="auto"/>
            </w:tcBorders>
          </w:tcPr>
          <w:p w14:paraId="46AA9C96" w14:textId="77777777" w:rsidR="00784A32" w:rsidRPr="00C31E24" w:rsidRDefault="00784A32" w:rsidP="00354887">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1A45F505" w14:textId="77777777" w:rsidR="00784A32" w:rsidRPr="00C31E24"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08D58215" w14:textId="77777777" w:rsidR="00784A32" w:rsidRPr="00C31E24" w:rsidRDefault="00784A32" w:rsidP="00354887">
            <w:pPr>
              <w:pStyle w:val="TAL"/>
              <w:rPr>
                <w:b/>
              </w:rPr>
            </w:pPr>
          </w:p>
        </w:tc>
      </w:tr>
      <w:tr w:rsidR="00784A32" w:rsidRPr="00C31E24" w14:paraId="0610CD09" w14:textId="77777777" w:rsidTr="00354887">
        <w:tc>
          <w:tcPr>
            <w:tcW w:w="2833" w:type="dxa"/>
            <w:tcBorders>
              <w:top w:val="single" w:sz="4" w:space="0" w:color="auto"/>
              <w:left w:val="single" w:sz="4" w:space="0" w:color="auto"/>
              <w:bottom w:val="single" w:sz="4" w:space="0" w:color="auto"/>
              <w:right w:val="single" w:sz="4" w:space="0" w:color="auto"/>
            </w:tcBorders>
          </w:tcPr>
          <w:p w14:paraId="59D956A4" w14:textId="77777777" w:rsidR="00784A32" w:rsidRPr="00C31E24" w:rsidRDefault="00784A32" w:rsidP="00354887">
            <w:pPr>
              <w:pStyle w:val="TAL"/>
              <w:rPr>
                <w:bCs/>
              </w:rPr>
            </w:pPr>
            <w:r w:rsidRPr="00C31E24">
              <w:rPr>
                <w:bCs/>
              </w:rPr>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01DDBE61" w14:textId="77777777" w:rsidR="00784A32" w:rsidRPr="00C31E24" w:rsidRDefault="00784A32" w:rsidP="00354887">
            <w:pPr>
              <w:pStyle w:val="TAL"/>
              <w:rPr>
                <w:bCs/>
              </w:rPr>
            </w:pPr>
            <w:r w:rsidRPr="00C31E24">
              <w:rPr>
                <w:bCs/>
              </w:rPr>
              <w:t>As described in Table 6.1.1.1.3.3-13</w:t>
            </w:r>
          </w:p>
        </w:tc>
        <w:tc>
          <w:tcPr>
            <w:tcW w:w="2126" w:type="dxa"/>
            <w:tcBorders>
              <w:top w:val="single" w:sz="4" w:space="0" w:color="auto"/>
              <w:left w:val="single" w:sz="4" w:space="0" w:color="auto"/>
              <w:bottom w:val="single" w:sz="4" w:space="0" w:color="auto"/>
              <w:right w:val="single" w:sz="4" w:space="0" w:color="auto"/>
            </w:tcBorders>
          </w:tcPr>
          <w:p w14:paraId="32DD4FD4" w14:textId="77777777" w:rsidR="00784A32" w:rsidRPr="00C31E24" w:rsidRDefault="00784A32" w:rsidP="00354887">
            <w:pPr>
              <w:pStyle w:val="TAL"/>
              <w:rPr>
                <w:b/>
              </w:rPr>
            </w:pPr>
          </w:p>
        </w:tc>
        <w:tc>
          <w:tcPr>
            <w:tcW w:w="1418" w:type="dxa"/>
            <w:tcBorders>
              <w:top w:val="single" w:sz="4" w:space="0" w:color="auto"/>
              <w:left w:val="single" w:sz="4" w:space="0" w:color="auto"/>
              <w:bottom w:val="single" w:sz="4" w:space="0" w:color="auto"/>
              <w:right w:val="single" w:sz="4" w:space="0" w:color="auto"/>
            </w:tcBorders>
          </w:tcPr>
          <w:p w14:paraId="6F4C4185" w14:textId="77777777" w:rsidR="00784A32" w:rsidRPr="00C31E24" w:rsidRDefault="00784A32" w:rsidP="00354887">
            <w:pPr>
              <w:pStyle w:val="TAL"/>
              <w:rPr>
                <w:b/>
              </w:rPr>
            </w:pPr>
          </w:p>
        </w:tc>
        <w:tc>
          <w:tcPr>
            <w:tcW w:w="1135" w:type="dxa"/>
            <w:tcBorders>
              <w:top w:val="single" w:sz="4" w:space="0" w:color="auto"/>
              <w:left w:val="single" w:sz="4" w:space="0" w:color="auto"/>
              <w:bottom w:val="single" w:sz="4" w:space="0" w:color="auto"/>
              <w:right w:val="single" w:sz="4" w:space="0" w:color="auto"/>
            </w:tcBorders>
          </w:tcPr>
          <w:p w14:paraId="5B7A836D" w14:textId="77777777" w:rsidR="00784A32" w:rsidRPr="00C31E24" w:rsidRDefault="00784A32" w:rsidP="00354887">
            <w:pPr>
              <w:pStyle w:val="TAL"/>
              <w:rPr>
                <w:b/>
              </w:rPr>
            </w:pPr>
          </w:p>
        </w:tc>
      </w:tr>
    </w:tbl>
    <w:p w14:paraId="4D967CFA" w14:textId="77777777" w:rsidR="00784A32" w:rsidRPr="00C31E24" w:rsidRDefault="00784A32" w:rsidP="00784A32"/>
    <w:p w14:paraId="21457131" w14:textId="78BBEDFE" w:rsidR="00784A32" w:rsidRPr="00C31E24" w:rsidRDefault="00784A32" w:rsidP="00784A32">
      <w:pPr>
        <w:pStyle w:val="TH"/>
      </w:pPr>
      <w:r w:rsidRPr="00C31E24">
        <w:rPr>
          <w:color w:val="000000"/>
        </w:rPr>
        <w:t>Table 6.1.1.1.3.3-13: MCVideo-Info in SIP re-INVITE (Table 6.1.1.1.3.3-</w:t>
      </w:r>
      <w:r w:rsidR="00537B2A" w:rsidRPr="00C31E24">
        <w:rPr>
          <w:color w:val="000000"/>
        </w:rPr>
        <w:t>12</w:t>
      </w:r>
      <w:r w:rsidRPr="00C31E2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rsidDel="00127C5D" w14:paraId="2127689C" w14:textId="77777777" w:rsidTr="00354887">
        <w:trPr>
          <w:tblHeader/>
        </w:trPr>
        <w:tc>
          <w:tcPr>
            <w:tcW w:w="9634" w:type="dxa"/>
          </w:tcPr>
          <w:p w14:paraId="00142DA3" w14:textId="77777777" w:rsidR="00784A32" w:rsidRPr="00C31E24" w:rsidDel="00127C5D" w:rsidRDefault="00784A32" w:rsidP="00354887">
            <w:pPr>
              <w:pStyle w:val="TAL"/>
              <w:keepNext w:val="0"/>
              <w:keepLines w:val="0"/>
              <w:widowControl w:val="0"/>
              <w:rPr>
                <w:color w:val="000000"/>
              </w:rPr>
            </w:pPr>
            <w:r w:rsidRPr="00C31E24">
              <w:rPr>
                <w:color w:val="000000"/>
              </w:rPr>
              <w:t xml:space="preserve">Derivation Path: TS 36.579-1 [2], Table 5.5.3.2.1-2, </w:t>
            </w:r>
            <w:r w:rsidRPr="00C31E24">
              <w:t>condition GROUP-CALL, IMMPERIL-CALL</w:t>
            </w:r>
          </w:p>
        </w:tc>
      </w:tr>
    </w:tbl>
    <w:p w14:paraId="7FE4EA75" w14:textId="77777777" w:rsidR="00784A32" w:rsidRPr="00C31E24" w:rsidRDefault="00784A32" w:rsidP="00784A32"/>
    <w:p w14:paraId="0C03846A" w14:textId="77777777" w:rsidR="00784A32" w:rsidRPr="00C31E24" w:rsidRDefault="00784A32" w:rsidP="00784A32">
      <w:pPr>
        <w:pStyle w:val="TH"/>
      </w:pPr>
      <w:r w:rsidRPr="00C31E24">
        <w:t>Table 6.1.1.1.3.3-14: SIP 200 (OK) (Step 28, Table 6.1.1.1.3.2-1)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C31E24" w14:paraId="38F7370B" w14:textId="77777777" w:rsidTr="00354887">
        <w:trPr>
          <w:tblHeader/>
        </w:trPr>
        <w:tc>
          <w:tcPr>
            <w:tcW w:w="9517" w:type="dxa"/>
            <w:gridSpan w:val="5"/>
          </w:tcPr>
          <w:p w14:paraId="7DFB9E5C" w14:textId="77777777" w:rsidR="00784A32" w:rsidRPr="00C31E24" w:rsidRDefault="00784A32" w:rsidP="00354887">
            <w:pPr>
              <w:pStyle w:val="TAL"/>
              <w:keepLines w:val="0"/>
              <w:widowControl w:val="0"/>
              <w:rPr>
                <w:color w:val="000000"/>
              </w:rPr>
            </w:pPr>
            <w:r w:rsidRPr="00C31E24">
              <w:rPr>
                <w:color w:val="000000"/>
              </w:rPr>
              <w:t>Derivation Path: TS 36.579-1 [2], Table 5.5.2.17.1.2-1, condition MCVIDEO, INVITE-RSP</w:t>
            </w:r>
          </w:p>
        </w:tc>
      </w:tr>
      <w:tr w:rsidR="00784A32" w:rsidRPr="00C31E24" w14:paraId="0139E433" w14:textId="77777777" w:rsidTr="00354887">
        <w:trPr>
          <w:trHeight w:val="260"/>
          <w:tblHeader/>
        </w:trPr>
        <w:tc>
          <w:tcPr>
            <w:tcW w:w="2677" w:type="dxa"/>
          </w:tcPr>
          <w:p w14:paraId="7F077224" w14:textId="77777777" w:rsidR="00784A32" w:rsidRPr="00C31E24" w:rsidRDefault="00784A32" w:rsidP="00354887">
            <w:pPr>
              <w:pStyle w:val="TAH"/>
              <w:keepLines w:val="0"/>
              <w:widowControl w:val="0"/>
              <w:rPr>
                <w:color w:val="000000"/>
              </w:rPr>
            </w:pPr>
            <w:r w:rsidRPr="00C31E24">
              <w:rPr>
                <w:color w:val="000000"/>
              </w:rPr>
              <w:t>Information Element</w:t>
            </w:r>
          </w:p>
        </w:tc>
        <w:tc>
          <w:tcPr>
            <w:tcW w:w="2160" w:type="dxa"/>
          </w:tcPr>
          <w:p w14:paraId="5BB2C46A" w14:textId="77777777" w:rsidR="00784A32" w:rsidRPr="00C31E24" w:rsidRDefault="00784A32" w:rsidP="00354887">
            <w:pPr>
              <w:pStyle w:val="TAH"/>
              <w:keepLines w:val="0"/>
              <w:widowControl w:val="0"/>
              <w:rPr>
                <w:color w:val="000000"/>
              </w:rPr>
            </w:pPr>
            <w:r w:rsidRPr="00C31E24">
              <w:rPr>
                <w:color w:val="000000"/>
              </w:rPr>
              <w:t>Value/remark</w:t>
            </w:r>
          </w:p>
        </w:tc>
        <w:tc>
          <w:tcPr>
            <w:tcW w:w="2160" w:type="dxa"/>
            <w:tcBorders>
              <w:bottom w:val="single" w:sz="4" w:space="0" w:color="auto"/>
            </w:tcBorders>
          </w:tcPr>
          <w:p w14:paraId="742601BA" w14:textId="77777777" w:rsidR="00784A32" w:rsidRPr="00C31E24" w:rsidRDefault="00784A32" w:rsidP="00354887">
            <w:pPr>
              <w:pStyle w:val="TAH"/>
              <w:keepLines w:val="0"/>
              <w:widowControl w:val="0"/>
              <w:rPr>
                <w:color w:val="000000"/>
              </w:rPr>
            </w:pPr>
            <w:r w:rsidRPr="00C31E24">
              <w:rPr>
                <w:color w:val="000000"/>
              </w:rPr>
              <w:t>Comment</w:t>
            </w:r>
          </w:p>
        </w:tc>
        <w:tc>
          <w:tcPr>
            <w:tcW w:w="1373" w:type="dxa"/>
          </w:tcPr>
          <w:p w14:paraId="711D39FF" w14:textId="77777777" w:rsidR="00784A32" w:rsidRPr="00C31E24" w:rsidRDefault="00784A32" w:rsidP="00354887">
            <w:pPr>
              <w:pStyle w:val="TAH"/>
              <w:keepLines w:val="0"/>
              <w:widowControl w:val="0"/>
              <w:rPr>
                <w:color w:val="000000"/>
              </w:rPr>
            </w:pPr>
            <w:r w:rsidRPr="00C31E24">
              <w:rPr>
                <w:color w:val="000000"/>
              </w:rPr>
              <w:t>Reference</w:t>
            </w:r>
          </w:p>
        </w:tc>
        <w:tc>
          <w:tcPr>
            <w:tcW w:w="1147" w:type="dxa"/>
          </w:tcPr>
          <w:p w14:paraId="0946EE8A" w14:textId="77777777" w:rsidR="00784A32" w:rsidRPr="00C31E24" w:rsidRDefault="00784A32" w:rsidP="00354887">
            <w:pPr>
              <w:pStyle w:val="TAH"/>
              <w:keepLines w:val="0"/>
              <w:widowControl w:val="0"/>
              <w:rPr>
                <w:color w:val="000000"/>
              </w:rPr>
            </w:pPr>
            <w:r w:rsidRPr="00C31E24">
              <w:rPr>
                <w:color w:val="000000"/>
              </w:rPr>
              <w:t>Condition</w:t>
            </w:r>
          </w:p>
        </w:tc>
      </w:tr>
      <w:tr w:rsidR="00784A32" w:rsidRPr="00C31E24" w14:paraId="6670D29B" w14:textId="77777777" w:rsidTr="00354887">
        <w:tc>
          <w:tcPr>
            <w:tcW w:w="2677" w:type="dxa"/>
            <w:vAlign w:val="center"/>
          </w:tcPr>
          <w:p w14:paraId="24F4379E" w14:textId="77777777" w:rsidR="00784A32" w:rsidRPr="00C31E24" w:rsidRDefault="00784A32" w:rsidP="00354887">
            <w:pPr>
              <w:pStyle w:val="TAL"/>
              <w:keepNext w:val="0"/>
              <w:keepLines w:val="0"/>
              <w:widowControl w:val="0"/>
              <w:rPr>
                <w:rFonts w:cs="Arial"/>
                <w:b/>
                <w:bCs/>
                <w:color w:val="000000"/>
                <w:szCs w:val="18"/>
              </w:rPr>
            </w:pPr>
            <w:r w:rsidRPr="00C31E24">
              <w:rPr>
                <w:rFonts w:cs="Arial"/>
                <w:b/>
                <w:color w:val="000000"/>
                <w:szCs w:val="18"/>
              </w:rPr>
              <w:t>Message-body</w:t>
            </w:r>
          </w:p>
        </w:tc>
        <w:tc>
          <w:tcPr>
            <w:tcW w:w="2160" w:type="dxa"/>
          </w:tcPr>
          <w:p w14:paraId="48067FFE" w14:textId="77777777" w:rsidR="00784A32" w:rsidRPr="00C31E24" w:rsidRDefault="00784A32" w:rsidP="00354887">
            <w:pPr>
              <w:pStyle w:val="TAL"/>
              <w:keepNext w:val="0"/>
              <w:keepLines w:val="0"/>
              <w:widowControl w:val="0"/>
              <w:rPr>
                <w:color w:val="000000"/>
              </w:rPr>
            </w:pPr>
          </w:p>
        </w:tc>
        <w:tc>
          <w:tcPr>
            <w:tcW w:w="2160" w:type="dxa"/>
            <w:tcBorders>
              <w:bottom w:val="single" w:sz="4" w:space="0" w:color="auto"/>
            </w:tcBorders>
          </w:tcPr>
          <w:p w14:paraId="3C68FF37" w14:textId="77777777" w:rsidR="00784A32" w:rsidRPr="00C31E24" w:rsidRDefault="00784A32" w:rsidP="00354887">
            <w:pPr>
              <w:pStyle w:val="TAL"/>
              <w:keepNext w:val="0"/>
              <w:keepLines w:val="0"/>
              <w:widowControl w:val="0"/>
              <w:rPr>
                <w:color w:val="000000"/>
              </w:rPr>
            </w:pPr>
          </w:p>
        </w:tc>
        <w:tc>
          <w:tcPr>
            <w:tcW w:w="1373" w:type="dxa"/>
          </w:tcPr>
          <w:p w14:paraId="2313AB29" w14:textId="77777777" w:rsidR="00784A32" w:rsidRPr="00C31E24" w:rsidRDefault="00784A32" w:rsidP="00354887">
            <w:pPr>
              <w:pStyle w:val="TAL"/>
              <w:keepNext w:val="0"/>
              <w:keepLines w:val="0"/>
              <w:widowControl w:val="0"/>
              <w:rPr>
                <w:color w:val="000000"/>
              </w:rPr>
            </w:pPr>
          </w:p>
        </w:tc>
        <w:tc>
          <w:tcPr>
            <w:tcW w:w="1147" w:type="dxa"/>
            <w:vAlign w:val="bottom"/>
          </w:tcPr>
          <w:p w14:paraId="449A16FD" w14:textId="77777777" w:rsidR="00784A32" w:rsidRPr="00C31E24" w:rsidRDefault="00784A32" w:rsidP="00354887">
            <w:pPr>
              <w:pStyle w:val="TAL"/>
              <w:keepNext w:val="0"/>
              <w:keepLines w:val="0"/>
              <w:widowControl w:val="0"/>
              <w:rPr>
                <w:color w:val="000000"/>
              </w:rPr>
            </w:pPr>
          </w:p>
        </w:tc>
      </w:tr>
      <w:tr w:rsidR="00784A32" w:rsidRPr="00C31E24" w14:paraId="203ED6C0" w14:textId="77777777" w:rsidTr="00354887">
        <w:tc>
          <w:tcPr>
            <w:tcW w:w="2677" w:type="dxa"/>
            <w:vAlign w:val="center"/>
          </w:tcPr>
          <w:p w14:paraId="114C7754" w14:textId="77777777" w:rsidR="00784A32" w:rsidRPr="00C31E24" w:rsidRDefault="00784A32" w:rsidP="00354887">
            <w:pPr>
              <w:pStyle w:val="TAL"/>
              <w:keepNext w:val="0"/>
              <w:keepLines w:val="0"/>
              <w:widowControl w:val="0"/>
              <w:rPr>
                <w:rFonts w:cs="Arial"/>
                <w:b/>
                <w:color w:val="000000"/>
                <w:szCs w:val="18"/>
              </w:rPr>
            </w:pPr>
            <w:r w:rsidRPr="00C31E24">
              <w:rPr>
                <w:color w:val="000000"/>
              </w:rPr>
              <w:t xml:space="preserve">  MIME body part</w:t>
            </w:r>
          </w:p>
        </w:tc>
        <w:tc>
          <w:tcPr>
            <w:tcW w:w="2160" w:type="dxa"/>
            <w:vAlign w:val="center"/>
          </w:tcPr>
          <w:p w14:paraId="3D8A7E06" w14:textId="77777777" w:rsidR="00784A32" w:rsidRPr="00C31E2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51181FA" w14:textId="77777777" w:rsidR="00784A32" w:rsidRPr="00C31E24" w:rsidRDefault="00784A32" w:rsidP="00354887">
            <w:pPr>
              <w:pStyle w:val="TAL"/>
              <w:keepNext w:val="0"/>
              <w:keepLines w:val="0"/>
              <w:widowControl w:val="0"/>
              <w:rPr>
                <w:color w:val="000000"/>
              </w:rPr>
            </w:pPr>
            <w:r w:rsidRPr="00C31E24">
              <w:rPr>
                <w:color w:val="000000"/>
              </w:rPr>
              <w:t>MCVideo Info</w:t>
            </w:r>
          </w:p>
        </w:tc>
        <w:tc>
          <w:tcPr>
            <w:tcW w:w="1373" w:type="dxa"/>
          </w:tcPr>
          <w:p w14:paraId="0BB4067A" w14:textId="77777777" w:rsidR="00784A32" w:rsidRPr="00C31E24" w:rsidRDefault="00784A32" w:rsidP="00354887">
            <w:pPr>
              <w:pStyle w:val="TAL"/>
              <w:keepNext w:val="0"/>
              <w:keepLines w:val="0"/>
              <w:widowControl w:val="0"/>
              <w:rPr>
                <w:color w:val="000000"/>
              </w:rPr>
            </w:pPr>
          </w:p>
        </w:tc>
        <w:tc>
          <w:tcPr>
            <w:tcW w:w="1147" w:type="dxa"/>
            <w:vAlign w:val="bottom"/>
          </w:tcPr>
          <w:p w14:paraId="146921B5" w14:textId="77777777" w:rsidR="00784A32" w:rsidRPr="00C31E24" w:rsidRDefault="00784A32" w:rsidP="00354887">
            <w:pPr>
              <w:pStyle w:val="TAL"/>
              <w:keepNext w:val="0"/>
              <w:keepLines w:val="0"/>
              <w:widowControl w:val="0"/>
              <w:rPr>
                <w:color w:val="000000"/>
              </w:rPr>
            </w:pPr>
          </w:p>
        </w:tc>
      </w:tr>
      <w:tr w:rsidR="00784A32" w:rsidRPr="00C31E24" w14:paraId="61D99B71" w14:textId="77777777" w:rsidTr="00354887">
        <w:tc>
          <w:tcPr>
            <w:tcW w:w="2677" w:type="dxa"/>
            <w:vAlign w:val="center"/>
          </w:tcPr>
          <w:p w14:paraId="25C14DDB" w14:textId="77777777" w:rsidR="00784A32" w:rsidRPr="00C31E24" w:rsidRDefault="00784A32" w:rsidP="00354887">
            <w:pPr>
              <w:pStyle w:val="TAL"/>
              <w:keepNext w:val="0"/>
              <w:keepLines w:val="0"/>
              <w:widowControl w:val="0"/>
              <w:rPr>
                <w:b/>
                <w:color w:val="000000"/>
              </w:rPr>
            </w:pPr>
            <w:r w:rsidRPr="00C31E24">
              <w:rPr>
                <w:color w:val="000000"/>
              </w:rPr>
              <w:t xml:space="preserve">    MIME-part-header</w:t>
            </w:r>
          </w:p>
        </w:tc>
        <w:tc>
          <w:tcPr>
            <w:tcW w:w="2160" w:type="dxa"/>
            <w:vAlign w:val="center"/>
          </w:tcPr>
          <w:p w14:paraId="03D496B1" w14:textId="77777777" w:rsidR="00784A32" w:rsidRPr="00C31E2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0DA5A666" w14:textId="77777777" w:rsidR="00784A32" w:rsidRPr="00C31E24" w:rsidRDefault="00784A32" w:rsidP="00354887">
            <w:pPr>
              <w:pStyle w:val="TAL"/>
              <w:keepNext w:val="0"/>
              <w:keepLines w:val="0"/>
              <w:widowControl w:val="0"/>
              <w:rPr>
                <w:color w:val="000000"/>
              </w:rPr>
            </w:pPr>
          </w:p>
        </w:tc>
        <w:tc>
          <w:tcPr>
            <w:tcW w:w="1373" w:type="dxa"/>
          </w:tcPr>
          <w:p w14:paraId="26ED3CF8" w14:textId="77777777" w:rsidR="00784A32" w:rsidRPr="00C31E24" w:rsidRDefault="00784A32" w:rsidP="00354887">
            <w:pPr>
              <w:pStyle w:val="TAL"/>
              <w:keepNext w:val="0"/>
              <w:keepLines w:val="0"/>
              <w:widowControl w:val="0"/>
              <w:rPr>
                <w:color w:val="000000"/>
              </w:rPr>
            </w:pPr>
          </w:p>
        </w:tc>
        <w:tc>
          <w:tcPr>
            <w:tcW w:w="1147" w:type="dxa"/>
            <w:vAlign w:val="bottom"/>
          </w:tcPr>
          <w:p w14:paraId="7648CC7C" w14:textId="77777777" w:rsidR="00784A32" w:rsidRPr="00C31E24" w:rsidRDefault="00784A32" w:rsidP="00354887">
            <w:pPr>
              <w:pStyle w:val="TAL"/>
              <w:keepNext w:val="0"/>
              <w:keepLines w:val="0"/>
              <w:widowControl w:val="0"/>
              <w:rPr>
                <w:color w:val="000000"/>
              </w:rPr>
            </w:pPr>
          </w:p>
        </w:tc>
      </w:tr>
      <w:tr w:rsidR="00784A32" w:rsidRPr="00C31E24" w14:paraId="4E5B8AF4" w14:textId="77777777" w:rsidTr="00354887">
        <w:tc>
          <w:tcPr>
            <w:tcW w:w="2677" w:type="dxa"/>
            <w:vAlign w:val="center"/>
          </w:tcPr>
          <w:p w14:paraId="742D3B8E" w14:textId="77777777" w:rsidR="00784A32" w:rsidRPr="00C31E24" w:rsidRDefault="00784A32" w:rsidP="00354887">
            <w:pPr>
              <w:pStyle w:val="TAL"/>
              <w:keepNext w:val="0"/>
              <w:keepLines w:val="0"/>
              <w:widowControl w:val="0"/>
              <w:rPr>
                <w:rFonts w:cs="Arial"/>
                <w:color w:val="000000"/>
                <w:szCs w:val="18"/>
              </w:rPr>
            </w:pPr>
            <w:r w:rsidRPr="00C31E24">
              <w:rPr>
                <w:color w:val="000000"/>
              </w:rPr>
              <w:t xml:space="preserve">    MIME-part-body</w:t>
            </w:r>
          </w:p>
        </w:tc>
        <w:tc>
          <w:tcPr>
            <w:tcW w:w="2160" w:type="dxa"/>
            <w:vAlign w:val="center"/>
          </w:tcPr>
          <w:p w14:paraId="065299F2" w14:textId="77777777" w:rsidR="00784A32" w:rsidRPr="00C31E24" w:rsidRDefault="00784A32" w:rsidP="00354887">
            <w:pPr>
              <w:pStyle w:val="TAL"/>
              <w:keepNext w:val="0"/>
              <w:keepLines w:val="0"/>
              <w:widowControl w:val="0"/>
              <w:rPr>
                <w:color w:val="000000"/>
              </w:rPr>
            </w:pPr>
            <w:r w:rsidRPr="00C31E24">
              <w:rPr>
                <w:color w:val="000000"/>
              </w:rPr>
              <w:t>MCVideo-Info as described in Table 6.1.1.1.3.3-13</w:t>
            </w:r>
          </w:p>
        </w:tc>
        <w:tc>
          <w:tcPr>
            <w:tcW w:w="2160" w:type="dxa"/>
            <w:tcBorders>
              <w:top w:val="single" w:sz="4" w:space="0" w:color="auto"/>
              <w:bottom w:val="single" w:sz="4" w:space="0" w:color="auto"/>
            </w:tcBorders>
          </w:tcPr>
          <w:p w14:paraId="29E886FF" w14:textId="77777777" w:rsidR="00784A32" w:rsidRPr="00C31E24" w:rsidRDefault="00784A32" w:rsidP="00354887">
            <w:pPr>
              <w:pStyle w:val="TAL"/>
              <w:keepNext w:val="0"/>
              <w:keepLines w:val="0"/>
              <w:widowControl w:val="0"/>
              <w:rPr>
                <w:color w:val="000000"/>
              </w:rPr>
            </w:pPr>
          </w:p>
        </w:tc>
        <w:tc>
          <w:tcPr>
            <w:tcW w:w="1373" w:type="dxa"/>
          </w:tcPr>
          <w:p w14:paraId="588FB34F" w14:textId="77777777" w:rsidR="00784A32" w:rsidRPr="00C31E24" w:rsidRDefault="00784A32" w:rsidP="00354887">
            <w:pPr>
              <w:pStyle w:val="TAL"/>
              <w:keepNext w:val="0"/>
              <w:keepLines w:val="0"/>
              <w:widowControl w:val="0"/>
              <w:rPr>
                <w:color w:val="000000"/>
              </w:rPr>
            </w:pPr>
          </w:p>
        </w:tc>
        <w:tc>
          <w:tcPr>
            <w:tcW w:w="1147" w:type="dxa"/>
            <w:vAlign w:val="bottom"/>
          </w:tcPr>
          <w:p w14:paraId="1BDED344" w14:textId="77777777" w:rsidR="00784A32" w:rsidRPr="00C31E24" w:rsidRDefault="00784A32" w:rsidP="00354887">
            <w:pPr>
              <w:pStyle w:val="TAL"/>
              <w:keepNext w:val="0"/>
              <w:keepLines w:val="0"/>
              <w:widowControl w:val="0"/>
              <w:rPr>
                <w:color w:val="000000"/>
              </w:rPr>
            </w:pPr>
          </w:p>
        </w:tc>
      </w:tr>
    </w:tbl>
    <w:p w14:paraId="28EE95C6" w14:textId="77777777" w:rsidR="00784A32" w:rsidRPr="00C31E24" w:rsidRDefault="00784A32" w:rsidP="00784A32"/>
    <w:p w14:paraId="63F48C51" w14:textId="6D1384C1" w:rsidR="00784A32" w:rsidRPr="00C31E24" w:rsidRDefault="00784A32" w:rsidP="00784A32">
      <w:pPr>
        <w:pStyle w:val="TH"/>
      </w:pPr>
      <w:r w:rsidRPr="00C31E24">
        <w:rPr>
          <w:color w:val="000000"/>
        </w:rPr>
        <w:t>Table 6.1.1.1.3.3</w:t>
      </w:r>
      <w:r w:rsidR="00537B2A" w:rsidRPr="00C31E24">
        <w:rPr>
          <w:color w:val="000000"/>
        </w:rPr>
        <w:t>-</w:t>
      </w:r>
      <w:r w:rsidRPr="00C31E24">
        <w:rPr>
          <w:color w:val="000000"/>
        </w:rPr>
        <w:t>15: Transmission Granted (Step 30,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C31E24" w14:paraId="26EDEB26" w14:textId="77777777" w:rsidTr="00DD5C3D">
        <w:trPr>
          <w:tblHeader/>
        </w:trPr>
        <w:tc>
          <w:tcPr>
            <w:tcW w:w="9634" w:type="dxa"/>
            <w:gridSpan w:val="5"/>
          </w:tcPr>
          <w:p w14:paraId="37B7F2E4" w14:textId="77777777" w:rsidR="00784A32" w:rsidRPr="00C31E24" w:rsidRDefault="00784A32" w:rsidP="00354887">
            <w:pPr>
              <w:pStyle w:val="TAL"/>
              <w:keepNext w:val="0"/>
              <w:keepLines w:val="0"/>
              <w:widowControl w:val="0"/>
              <w:rPr>
                <w:color w:val="000000"/>
              </w:rPr>
            </w:pPr>
            <w:r w:rsidRPr="00C31E24">
              <w:rPr>
                <w:color w:val="000000"/>
              </w:rPr>
              <w:t xml:space="preserve">Derivation Path: TS 36.579-1 [2], Table 5.5.11.2.1-1, </w:t>
            </w:r>
            <w:r w:rsidRPr="00C31E24">
              <w:t>condition ON-NETWORK</w:t>
            </w:r>
          </w:p>
        </w:tc>
      </w:tr>
      <w:tr w:rsidR="00784A32" w:rsidRPr="00C31E24" w14:paraId="7501FFAF" w14:textId="77777777" w:rsidTr="00DD5C3D">
        <w:trPr>
          <w:tblHeader/>
        </w:trPr>
        <w:tc>
          <w:tcPr>
            <w:tcW w:w="2407" w:type="dxa"/>
          </w:tcPr>
          <w:p w14:paraId="1062CDE0" w14:textId="77777777" w:rsidR="00784A32" w:rsidRPr="00C31E24" w:rsidRDefault="00784A32" w:rsidP="00354887">
            <w:pPr>
              <w:pStyle w:val="TAH"/>
            </w:pPr>
            <w:r w:rsidRPr="00C31E24">
              <w:t>Information Element</w:t>
            </w:r>
          </w:p>
        </w:tc>
        <w:tc>
          <w:tcPr>
            <w:tcW w:w="2408" w:type="dxa"/>
          </w:tcPr>
          <w:p w14:paraId="3980BF46" w14:textId="77777777" w:rsidR="00784A32" w:rsidRPr="00C31E24" w:rsidRDefault="00784A32" w:rsidP="00354887">
            <w:pPr>
              <w:pStyle w:val="TAH"/>
            </w:pPr>
            <w:r w:rsidRPr="00C31E24">
              <w:t>Value/remark</w:t>
            </w:r>
          </w:p>
        </w:tc>
        <w:tc>
          <w:tcPr>
            <w:tcW w:w="2278" w:type="dxa"/>
          </w:tcPr>
          <w:p w14:paraId="1B36C36A" w14:textId="77777777" w:rsidR="00784A32" w:rsidRPr="00C31E24" w:rsidRDefault="00784A32" w:rsidP="00354887">
            <w:pPr>
              <w:pStyle w:val="TAH"/>
            </w:pPr>
            <w:r w:rsidRPr="00C31E24">
              <w:t>Comment</w:t>
            </w:r>
          </w:p>
        </w:tc>
        <w:tc>
          <w:tcPr>
            <w:tcW w:w="1336" w:type="dxa"/>
          </w:tcPr>
          <w:p w14:paraId="1EF36AF6" w14:textId="77777777" w:rsidR="00784A32" w:rsidRPr="00C31E24" w:rsidRDefault="00784A32" w:rsidP="00354887">
            <w:pPr>
              <w:pStyle w:val="TAH"/>
            </w:pPr>
            <w:r w:rsidRPr="00C31E24">
              <w:t>Reference</w:t>
            </w:r>
          </w:p>
        </w:tc>
        <w:tc>
          <w:tcPr>
            <w:tcW w:w="1205" w:type="dxa"/>
          </w:tcPr>
          <w:p w14:paraId="7B5B34B5" w14:textId="77777777" w:rsidR="00784A32" w:rsidRPr="00C31E24" w:rsidRDefault="00784A32" w:rsidP="00354887">
            <w:pPr>
              <w:pStyle w:val="TAH"/>
            </w:pPr>
            <w:r w:rsidRPr="00C31E24">
              <w:t>Condition</w:t>
            </w:r>
          </w:p>
        </w:tc>
      </w:tr>
      <w:tr w:rsidR="00537B2A" w:rsidRPr="00C31E24" w14:paraId="16673ABB" w14:textId="77777777" w:rsidTr="00DD5C3D">
        <w:trPr>
          <w:tblHeader/>
        </w:trPr>
        <w:tc>
          <w:tcPr>
            <w:tcW w:w="2407" w:type="dxa"/>
          </w:tcPr>
          <w:p w14:paraId="03228165" w14:textId="60B13657" w:rsidR="00537B2A" w:rsidRPr="00C31E24" w:rsidRDefault="00537B2A" w:rsidP="00DD5C3D">
            <w:pPr>
              <w:pStyle w:val="TAL"/>
            </w:pPr>
            <w:r w:rsidRPr="00C31E24">
              <w:rPr>
                <w:rFonts w:eastAsia="Calibri"/>
              </w:rPr>
              <w:t>Subtype</w:t>
            </w:r>
          </w:p>
        </w:tc>
        <w:tc>
          <w:tcPr>
            <w:tcW w:w="2408" w:type="dxa"/>
          </w:tcPr>
          <w:p w14:paraId="5DCAA095" w14:textId="097E808D" w:rsidR="00537B2A" w:rsidRPr="00C31E24" w:rsidRDefault="00537B2A" w:rsidP="00DD5C3D">
            <w:pPr>
              <w:pStyle w:val="TAL"/>
            </w:pPr>
            <w:r w:rsidRPr="00C31E24">
              <w:t>“10000”</w:t>
            </w:r>
          </w:p>
        </w:tc>
        <w:tc>
          <w:tcPr>
            <w:tcW w:w="2278" w:type="dxa"/>
          </w:tcPr>
          <w:p w14:paraId="551645A3" w14:textId="77777777" w:rsidR="00537B2A" w:rsidRPr="00C31E24" w:rsidRDefault="00537B2A" w:rsidP="00DD5C3D">
            <w:pPr>
              <w:pStyle w:val="TAL"/>
            </w:pPr>
            <w:r w:rsidRPr="00C31E24">
              <w:t xml:space="preserve">Server </w:t>
            </w:r>
            <w:r w:rsidRPr="00C31E24">
              <w:sym w:font="Wingdings" w:char="F0E0"/>
            </w:r>
            <w:r w:rsidRPr="00C31E24">
              <w:t xml:space="preserve"> client</w:t>
            </w:r>
          </w:p>
          <w:p w14:paraId="417F6A5E" w14:textId="527A62B1" w:rsidR="00537B2A" w:rsidRPr="00C31E24" w:rsidRDefault="00537B2A" w:rsidP="00DD5C3D">
            <w:pPr>
              <w:pStyle w:val="TAL"/>
            </w:pPr>
            <w:r w:rsidRPr="00C31E24">
              <w:t>A ‘1’ in the first  bit indicates acknowledgement is required.</w:t>
            </w:r>
          </w:p>
        </w:tc>
        <w:tc>
          <w:tcPr>
            <w:tcW w:w="1336" w:type="dxa"/>
          </w:tcPr>
          <w:p w14:paraId="50207AC1" w14:textId="3C291065" w:rsidR="00537B2A" w:rsidRPr="00C31E24" w:rsidRDefault="00537B2A" w:rsidP="00DD5C3D">
            <w:pPr>
              <w:pStyle w:val="TAL"/>
            </w:pPr>
            <w:r w:rsidRPr="00C31E24">
              <w:t xml:space="preserve">TS 24.581 [88] 9.2.2.1-2 </w:t>
            </w:r>
          </w:p>
        </w:tc>
        <w:tc>
          <w:tcPr>
            <w:tcW w:w="1205" w:type="dxa"/>
          </w:tcPr>
          <w:p w14:paraId="09121974" w14:textId="77777777" w:rsidR="00537B2A" w:rsidRPr="00C31E24" w:rsidRDefault="00537B2A" w:rsidP="00DD5C3D">
            <w:pPr>
              <w:pStyle w:val="TAL"/>
            </w:pPr>
          </w:p>
        </w:tc>
      </w:tr>
      <w:tr w:rsidR="00537B2A" w:rsidRPr="00C31E24" w14:paraId="36540F8D" w14:textId="77777777" w:rsidTr="00DD5C3D">
        <w:trPr>
          <w:tblHeader/>
        </w:trPr>
        <w:tc>
          <w:tcPr>
            <w:tcW w:w="2407" w:type="dxa"/>
            <w:tcBorders>
              <w:top w:val="single" w:sz="4" w:space="0" w:color="auto"/>
              <w:left w:val="single" w:sz="4" w:space="0" w:color="auto"/>
              <w:bottom w:val="single" w:sz="4" w:space="0" w:color="auto"/>
              <w:right w:val="single" w:sz="4" w:space="0" w:color="auto"/>
            </w:tcBorders>
          </w:tcPr>
          <w:p w14:paraId="68BAC732" w14:textId="77777777" w:rsidR="00537B2A" w:rsidRPr="00C31E24" w:rsidRDefault="00537B2A" w:rsidP="00537B2A">
            <w:pPr>
              <w:pStyle w:val="TAL"/>
              <w:keepNext w:val="0"/>
              <w:keepLines w:val="0"/>
              <w:widowControl w:val="0"/>
              <w:rPr>
                <w:b/>
                <w:color w:val="000000"/>
              </w:rPr>
            </w:pPr>
            <w:r w:rsidRPr="00C31E24">
              <w:rPr>
                <w:b/>
                <w:color w:val="000000"/>
              </w:rPr>
              <w:t>Transmission Indicator</w:t>
            </w:r>
          </w:p>
        </w:tc>
        <w:tc>
          <w:tcPr>
            <w:tcW w:w="2408" w:type="dxa"/>
            <w:tcBorders>
              <w:top w:val="single" w:sz="4" w:space="0" w:color="auto"/>
              <w:left w:val="single" w:sz="4" w:space="0" w:color="auto"/>
              <w:bottom w:val="single" w:sz="4" w:space="0" w:color="auto"/>
              <w:right w:val="single" w:sz="4" w:space="0" w:color="auto"/>
            </w:tcBorders>
          </w:tcPr>
          <w:p w14:paraId="6078B549" w14:textId="77777777" w:rsidR="00537B2A" w:rsidRPr="00C31E24" w:rsidRDefault="00537B2A" w:rsidP="00537B2A">
            <w:pPr>
              <w:pStyle w:val="TAL"/>
              <w:keepNext w:val="0"/>
              <w:keepLines w:val="0"/>
              <w:widowControl w:val="0"/>
              <w:rPr>
                <w:color w:val="000000"/>
              </w:rPr>
            </w:pPr>
          </w:p>
        </w:tc>
        <w:tc>
          <w:tcPr>
            <w:tcW w:w="2278" w:type="dxa"/>
            <w:tcBorders>
              <w:top w:val="single" w:sz="4" w:space="0" w:color="auto"/>
              <w:left w:val="single" w:sz="4" w:space="0" w:color="auto"/>
              <w:bottom w:val="single" w:sz="4" w:space="0" w:color="auto"/>
              <w:right w:val="single" w:sz="4" w:space="0" w:color="auto"/>
            </w:tcBorders>
          </w:tcPr>
          <w:p w14:paraId="11CF8F7C" w14:textId="77777777" w:rsidR="00537B2A" w:rsidRPr="00C31E24" w:rsidRDefault="00537B2A" w:rsidP="00537B2A">
            <w:pPr>
              <w:pStyle w:val="TAL"/>
              <w:keepNext w:val="0"/>
              <w:keepLines w:val="0"/>
              <w:widowControl w:val="0"/>
              <w:rPr>
                <w:color w:val="000000"/>
              </w:rPr>
            </w:pPr>
            <w:r w:rsidRPr="00C31E24">
              <w:rPr>
                <w:color w:val="000000"/>
              </w:rPr>
              <w:t>Length is 16 bits, A-P.</w:t>
            </w:r>
          </w:p>
        </w:tc>
        <w:tc>
          <w:tcPr>
            <w:tcW w:w="1336" w:type="dxa"/>
            <w:tcBorders>
              <w:top w:val="single" w:sz="4" w:space="0" w:color="auto"/>
              <w:left w:val="single" w:sz="4" w:space="0" w:color="auto"/>
              <w:bottom w:val="single" w:sz="4" w:space="0" w:color="auto"/>
              <w:right w:val="single" w:sz="4" w:space="0" w:color="auto"/>
            </w:tcBorders>
          </w:tcPr>
          <w:p w14:paraId="62C032FB" w14:textId="77777777" w:rsidR="00537B2A" w:rsidRPr="00C31E24" w:rsidRDefault="00537B2A" w:rsidP="00537B2A">
            <w:pPr>
              <w:pStyle w:val="TAL"/>
              <w:keepNext w:val="0"/>
              <w:keepLines w:val="0"/>
              <w:widowControl w:val="0"/>
              <w:rPr>
                <w:color w:val="000000"/>
              </w:rPr>
            </w:pPr>
          </w:p>
        </w:tc>
        <w:tc>
          <w:tcPr>
            <w:tcW w:w="1205" w:type="dxa"/>
            <w:tcBorders>
              <w:top w:val="single" w:sz="4" w:space="0" w:color="auto"/>
              <w:left w:val="single" w:sz="4" w:space="0" w:color="auto"/>
              <w:bottom w:val="single" w:sz="4" w:space="0" w:color="auto"/>
              <w:right w:val="single" w:sz="4" w:space="0" w:color="auto"/>
            </w:tcBorders>
          </w:tcPr>
          <w:p w14:paraId="0270A419" w14:textId="77777777" w:rsidR="00537B2A" w:rsidRPr="00C31E24" w:rsidRDefault="00537B2A" w:rsidP="00537B2A">
            <w:pPr>
              <w:pStyle w:val="TAL"/>
              <w:keepNext w:val="0"/>
              <w:keepLines w:val="0"/>
              <w:widowControl w:val="0"/>
              <w:rPr>
                <w:color w:val="000000"/>
              </w:rPr>
            </w:pPr>
          </w:p>
        </w:tc>
      </w:tr>
      <w:tr w:rsidR="00537B2A" w:rsidRPr="00C31E24" w14:paraId="40433507" w14:textId="77777777" w:rsidTr="00DD5C3D">
        <w:trPr>
          <w:tblHeader/>
        </w:trPr>
        <w:tc>
          <w:tcPr>
            <w:tcW w:w="2407" w:type="dxa"/>
            <w:tcBorders>
              <w:top w:val="single" w:sz="4" w:space="0" w:color="auto"/>
              <w:left w:val="single" w:sz="4" w:space="0" w:color="auto"/>
              <w:bottom w:val="single" w:sz="4" w:space="0" w:color="auto"/>
              <w:right w:val="single" w:sz="4" w:space="0" w:color="auto"/>
            </w:tcBorders>
          </w:tcPr>
          <w:p w14:paraId="51E55E1B" w14:textId="77777777" w:rsidR="00537B2A" w:rsidRPr="00C31E24" w:rsidRDefault="00537B2A" w:rsidP="00537B2A">
            <w:pPr>
              <w:pStyle w:val="TAL"/>
              <w:keepNext w:val="0"/>
              <w:keepLines w:val="0"/>
              <w:widowControl w:val="0"/>
              <w:rPr>
                <w:color w:val="000000"/>
              </w:rPr>
            </w:pPr>
            <w:r w:rsidRPr="00C31E24">
              <w:rPr>
                <w:color w:val="000000"/>
              </w:rPr>
              <w:t xml:space="preserve">  Transmission Indicator</w:t>
            </w:r>
          </w:p>
        </w:tc>
        <w:tc>
          <w:tcPr>
            <w:tcW w:w="2408" w:type="dxa"/>
            <w:tcBorders>
              <w:top w:val="single" w:sz="4" w:space="0" w:color="auto"/>
              <w:left w:val="single" w:sz="4" w:space="0" w:color="auto"/>
              <w:bottom w:val="single" w:sz="4" w:space="0" w:color="auto"/>
              <w:right w:val="single" w:sz="4" w:space="0" w:color="auto"/>
            </w:tcBorders>
          </w:tcPr>
          <w:p w14:paraId="67580008" w14:textId="77777777" w:rsidR="00537B2A" w:rsidRPr="00C31E24" w:rsidRDefault="00537B2A" w:rsidP="00537B2A">
            <w:pPr>
              <w:pStyle w:val="TAL"/>
              <w:keepNext w:val="0"/>
              <w:keepLines w:val="0"/>
              <w:widowControl w:val="0"/>
              <w:rPr>
                <w:color w:val="000000"/>
              </w:rPr>
            </w:pPr>
            <w:r w:rsidRPr="00C31E24">
              <w:rPr>
                <w:color w:val="000000"/>
              </w:rPr>
              <w:t>"0000100000000000"</w:t>
            </w:r>
          </w:p>
        </w:tc>
        <w:tc>
          <w:tcPr>
            <w:tcW w:w="2278" w:type="dxa"/>
            <w:tcBorders>
              <w:top w:val="single" w:sz="4" w:space="0" w:color="auto"/>
              <w:left w:val="single" w:sz="4" w:space="0" w:color="auto"/>
              <w:bottom w:val="single" w:sz="4" w:space="0" w:color="auto"/>
              <w:right w:val="single" w:sz="4" w:space="0" w:color="auto"/>
            </w:tcBorders>
          </w:tcPr>
          <w:p w14:paraId="36062506" w14:textId="20D8DC59" w:rsidR="00537B2A" w:rsidRPr="00C31E24" w:rsidRDefault="00537B2A" w:rsidP="00537B2A">
            <w:pPr>
              <w:pStyle w:val="TAL"/>
              <w:keepNext w:val="0"/>
              <w:keepLines w:val="0"/>
              <w:widowControl w:val="0"/>
              <w:rPr>
                <w:color w:val="000000"/>
              </w:rPr>
            </w:pPr>
            <w:r w:rsidRPr="00C31E24">
              <w:t>A ‘1’ in E position = Emergency call = Imminent peril call</w:t>
            </w:r>
          </w:p>
        </w:tc>
        <w:tc>
          <w:tcPr>
            <w:tcW w:w="1336" w:type="dxa"/>
            <w:tcBorders>
              <w:top w:val="single" w:sz="4" w:space="0" w:color="auto"/>
              <w:left w:val="single" w:sz="4" w:space="0" w:color="auto"/>
              <w:bottom w:val="single" w:sz="4" w:space="0" w:color="auto"/>
              <w:right w:val="single" w:sz="4" w:space="0" w:color="auto"/>
            </w:tcBorders>
          </w:tcPr>
          <w:p w14:paraId="24C72329" w14:textId="77777777" w:rsidR="00537B2A" w:rsidRPr="00C31E24" w:rsidRDefault="00537B2A" w:rsidP="00537B2A">
            <w:pPr>
              <w:pStyle w:val="TAL"/>
              <w:keepNext w:val="0"/>
              <w:keepLines w:val="0"/>
              <w:widowControl w:val="0"/>
              <w:rPr>
                <w:color w:val="000000"/>
              </w:rPr>
            </w:pPr>
            <w:r w:rsidRPr="00C31E24">
              <w:rPr>
                <w:rFonts w:eastAsia="Yu Gothic"/>
                <w:color w:val="000000"/>
              </w:rPr>
              <w:t xml:space="preserve">TS 24.581 [27], clause </w:t>
            </w:r>
            <w:r w:rsidRPr="00C31E24">
              <w:rPr>
                <w:color w:val="000000"/>
              </w:rPr>
              <w:t>9.2.5.1</w:t>
            </w:r>
          </w:p>
        </w:tc>
        <w:tc>
          <w:tcPr>
            <w:tcW w:w="1205" w:type="dxa"/>
            <w:tcBorders>
              <w:top w:val="single" w:sz="4" w:space="0" w:color="auto"/>
              <w:left w:val="single" w:sz="4" w:space="0" w:color="auto"/>
              <w:bottom w:val="single" w:sz="4" w:space="0" w:color="auto"/>
              <w:right w:val="single" w:sz="4" w:space="0" w:color="auto"/>
            </w:tcBorders>
          </w:tcPr>
          <w:p w14:paraId="069C966B" w14:textId="77777777" w:rsidR="00537B2A" w:rsidRPr="00C31E24" w:rsidRDefault="00537B2A" w:rsidP="00537B2A">
            <w:pPr>
              <w:pStyle w:val="TAL"/>
              <w:keepNext w:val="0"/>
              <w:keepLines w:val="0"/>
              <w:widowControl w:val="0"/>
              <w:rPr>
                <w:color w:val="000000"/>
              </w:rPr>
            </w:pPr>
          </w:p>
        </w:tc>
      </w:tr>
    </w:tbl>
    <w:p w14:paraId="6D56232F" w14:textId="77777777" w:rsidR="00784A32" w:rsidRPr="00C31E24" w:rsidRDefault="00784A32" w:rsidP="00784A32"/>
    <w:p w14:paraId="1C90B385" w14:textId="77777777" w:rsidR="00784A32" w:rsidRPr="00C31E24" w:rsidRDefault="00784A32" w:rsidP="00784A32">
      <w:pPr>
        <w:pStyle w:val="TH"/>
      </w:pPr>
      <w:r w:rsidRPr="00C31E24">
        <w:rPr>
          <w:color w:val="000000"/>
        </w:rPr>
        <w:t>Table 6.1.1.1.3.3-16: Transmission End Response (Step 43, Table 6.1.1.1.3.2-1)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784A32" w:rsidRPr="00C31E24" w14:paraId="1CBAC4E7" w14:textId="77777777" w:rsidTr="00354887">
        <w:trPr>
          <w:trHeight w:val="70"/>
          <w:tblHeader/>
        </w:trPr>
        <w:tc>
          <w:tcPr>
            <w:tcW w:w="9644" w:type="dxa"/>
            <w:gridSpan w:val="6"/>
          </w:tcPr>
          <w:p w14:paraId="7643A917" w14:textId="77777777" w:rsidR="00784A32" w:rsidRPr="00C31E24" w:rsidRDefault="00784A32" w:rsidP="00354887">
            <w:pPr>
              <w:pStyle w:val="TAL"/>
              <w:keepLines w:val="0"/>
              <w:widowControl w:val="0"/>
              <w:rPr>
                <w:color w:val="000000"/>
              </w:rPr>
            </w:pPr>
            <w:r w:rsidRPr="00C31E24">
              <w:rPr>
                <w:color w:val="000000"/>
              </w:rPr>
              <w:t>Derivation Path: TS 36.579-1 [2], Table 5.5.11.3.2-1</w:t>
            </w:r>
          </w:p>
        </w:tc>
      </w:tr>
      <w:tr w:rsidR="00784A32" w:rsidRPr="00C31E24" w14:paraId="141EE4A4" w14:textId="77777777" w:rsidTr="00354887">
        <w:trPr>
          <w:tblHeader/>
        </w:trPr>
        <w:tc>
          <w:tcPr>
            <w:tcW w:w="2790" w:type="dxa"/>
          </w:tcPr>
          <w:p w14:paraId="44209AF9" w14:textId="77777777" w:rsidR="00784A32" w:rsidRPr="00C31E24" w:rsidRDefault="00784A32" w:rsidP="00354887">
            <w:pPr>
              <w:pStyle w:val="TAH"/>
              <w:keepLines w:val="0"/>
              <w:widowControl w:val="0"/>
              <w:rPr>
                <w:color w:val="000000"/>
              </w:rPr>
            </w:pPr>
            <w:r w:rsidRPr="00C31E24">
              <w:rPr>
                <w:color w:val="000000"/>
              </w:rPr>
              <w:t>Information Element</w:t>
            </w:r>
          </w:p>
        </w:tc>
        <w:tc>
          <w:tcPr>
            <w:tcW w:w="2160" w:type="dxa"/>
          </w:tcPr>
          <w:p w14:paraId="31E6201E" w14:textId="77777777" w:rsidR="00784A32" w:rsidRPr="00C31E24" w:rsidRDefault="00784A32" w:rsidP="00354887">
            <w:pPr>
              <w:pStyle w:val="TAH"/>
              <w:keepLines w:val="0"/>
              <w:widowControl w:val="0"/>
              <w:rPr>
                <w:color w:val="000000"/>
              </w:rPr>
            </w:pPr>
            <w:r w:rsidRPr="00C31E24">
              <w:rPr>
                <w:color w:val="000000"/>
              </w:rPr>
              <w:t>Value/remark</w:t>
            </w:r>
          </w:p>
        </w:tc>
        <w:tc>
          <w:tcPr>
            <w:tcW w:w="2160" w:type="dxa"/>
            <w:tcBorders>
              <w:bottom w:val="single" w:sz="4" w:space="0" w:color="auto"/>
            </w:tcBorders>
          </w:tcPr>
          <w:p w14:paraId="646AFAAF" w14:textId="77777777" w:rsidR="00784A32" w:rsidRPr="00C31E24" w:rsidRDefault="00784A32" w:rsidP="00354887">
            <w:pPr>
              <w:pStyle w:val="TAH"/>
              <w:keepLines w:val="0"/>
              <w:widowControl w:val="0"/>
              <w:rPr>
                <w:color w:val="000000"/>
              </w:rPr>
            </w:pPr>
            <w:r w:rsidRPr="00C31E24">
              <w:rPr>
                <w:color w:val="000000"/>
              </w:rPr>
              <w:t>Comment</w:t>
            </w:r>
          </w:p>
        </w:tc>
        <w:tc>
          <w:tcPr>
            <w:tcW w:w="1350" w:type="dxa"/>
          </w:tcPr>
          <w:p w14:paraId="771FF8F7" w14:textId="77777777" w:rsidR="00784A32" w:rsidRPr="00C31E24" w:rsidRDefault="00784A32" w:rsidP="00354887">
            <w:pPr>
              <w:pStyle w:val="TAH"/>
              <w:keepLines w:val="0"/>
              <w:widowControl w:val="0"/>
              <w:rPr>
                <w:color w:val="000000"/>
              </w:rPr>
            </w:pPr>
            <w:r w:rsidRPr="00C31E24">
              <w:rPr>
                <w:color w:val="000000"/>
              </w:rPr>
              <w:t>Reference</w:t>
            </w:r>
          </w:p>
        </w:tc>
        <w:tc>
          <w:tcPr>
            <w:tcW w:w="1184" w:type="dxa"/>
            <w:gridSpan w:val="2"/>
          </w:tcPr>
          <w:p w14:paraId="209F236E" w14:textId="77777777" w:rsidR="00784A32" w:rsidRPr="00C31E24" w:rsidRDefault="00784A32" w:rsidP="00354887">
            <w:pPr>
              <w:pStyle w:val="TAH"/>
              <w:keepLines w:val="0"/>
              <w:widowControl w:val="0"/>
              <w:rPr>
                <w:color w:val="000000"/>
              </w:rPr>
            </w:pPr>
            <w:r w:rsidRPr="00C31E24">
              <w:rPr>
                <w:color w:val="000000"/>
              </w:rPr>
              <w:t>Condition</w:t>
            </w:r>
          </w:p>
        </w:tc>
      </w:tr>
      <w:tr w:rsidR="00784A32" w:rsidRPr="00C31E24" w14:paraId="611FF07B" w14:textId="77777777" w:rsidTr="00354887">
        <w:trPr>
          <w:gridAfter w:val="1"/>
          <w:wAfter w:w="14" w:type="dxa"/>
          <w:trHeight w:val="2123"/>
        </w:trPr>
        <w:tc>
          <w:tcPr>
            <w:tcW w:w="2790" w:type="dxa"/>
          </w:tcPr>
          <w:p w14:paraId="00362B78" w14:textId="77777777" w:rsidR="00784A32" w:rsidRPr="00C31E24" w:rsidRDefault="00784A32" w:rsidP="00354887">
            <w:pPr>
              <w:pStyle w:val="TAL"/>
              <w:keepLines w:val="0"/>
              <w:widowControl w:val="0"/>
              <w:rPr>
                <w:rFonts w:eastAsia="Yu Gothic"/>
                <w:b/>
                <w:color w:val="000000"/>
              </w:rPr>
            </w:pPr>
            <w:r w:rsidRPr="00C31E24">
              <w:rPr>
                <w:rFonts w:eastAsia="Yu Gothic"/>
                <w:b/>
                <w:color w:val="000000"/>
              </w:rPr>
              <w:t>Subtype</w:t>
            </w:r>
          </w:p>
        </w:tc>
        <w:tc>
          <w:tcPr>
            <w:tcW w:w="2160" w:type="dxa"/>
          </w:tcPr>
          <w:p w14:paraId="392E3D70" w14:textId="77777777" w:rsidR="00784A32" w:rsidRPr="00C31E24" w:rsidRDefault="00784A32" w:rsidP="00354887">
            <w:pPr>
              <w:pStyle w:val="TAL"/>
              <w:keepLines w:val="0"/>
              <w:widowControl w:val="0"/>
              <w:rPr>
                <w:color w:val="000000"/>
              </w:rPr>
            </w:pPr>
            <w:r w:rsidRPr="00C31E24">
              <w:rPr>
                <w:color w:val="000000"/>
              </w:rPr>
              <w:t>"</w:t>
            </w:r>
            <w:r w:rsidRPr="00C31E24">
              <w:t>10001"</w:t>
            </w:r>
          </w:p>
        </w:tc>
        <w:tc>
          <w:tcPr>
            <w:tcW w:w="2160" w:type="dxa"/>
          </w:tcPr>
          <w:p w14:paraId="3DF7B6EC" w14:textId="43AF1917" w:rsidR="00784A32" w:rsidRPr="00C31E24" w:rsidRDefault="00537B2A" w:rsidP="00354887">
            <w:pPr>
              <w:pStyle w:val="TAL"/>
              <w:keepLines w:val="0"/>
              <w:widowControl w:val="0"/>
              <w:rPr>
                <w:rFonts w:eastAsia="MS PGothic"/>
                <w:color w:val="000000"/>
              </w:rPr>
            </w:pPr>
            <w:r w:rsidRPr="00C31E24">
              <w:t>A ‘1’ in the first  bit indicates acknowledgement is required.</w:t>
            </w:r>
          </w:p>
        </w:tc>
        <w:tc>
          <w:tcPr>
            <w:tcW w:w="1350" w:type="dxa"/>
          </w:tcPr>
          <w:p w14:paraId="63315DAA" w14:textId="77777777" w:rsidR="00784A32" w:rsidRPr="00C31E24" w:rsidRDefault="00784A32" w:rsidP="00354887">
            <w:pPr>
              <w:pStyle w:val="TAL"/>
              <w:keepLines w:val="0"/>
              <w:widowControl w:val="0"/>
              <w:rPr>
                <w:rFonts w:eastAsia="Yu Gothic"/>
                <w:color w:val="000000"/>
              </w:rPr>
            </w:pPr>
            <w:r w:rsidRPr="00C31E24">
              <w:rPr>
                <w:rFonts w:eastAsia="Yu Gothic"/>
                <w:color w:val="000000"/>
              </w:rPr>
              <w:t xml:space="preserve">TS 24.581 [27], clause </w:t>
            </w:r>
            <w:r w:rsidRPr="00C31E24">
              <w:rPr>
                <w:color w:val="000000"/>
              </w:rPr>
              <w:t>9.2.2.1-2</w:t>
            </w:r>
          </w:p>
        </w:tc>
        <w:tc>
          <w:tcPr>
            <w:tcW w:w="1170" w:type="dxa"/>
          </w:tcPr>
          <w:p w14:paraId="77E32C1B" w14:textId="77777777" w:rsidR="00784A32" w:rsidRPr="00C31E24" w:rsidRDefault="00784A32" w:rsidP="00354887">
            <w:pPr>
              <w:pStyle w:val="TAL"/>
              <w:keepLines w:val="0"/>
              <w:widowControl w:val="0"/>
              <w:rPr>
                <w:rFonts w:eastAsia="Yu Gothic"/>
                <w:color w:val="000000"/>
              </w:rPr>
            </w:pPr>
          </w:p>
        </w:tc>
      </w:tr>
    </w:tbl>
    <w:p w14:paraId="21599572" w14:textId="77777777" w:rsidR="00784A32" w:rsidRPr="00C31E24" w:rsidRDefault="00784A32" w:rsidP="00784A32"/>
    <w:p w14:paraId="04C70C70" w14:textId="77777777" w:rsidR="00784A32" w:rsidRPr="00C31E24" w:rsidRDefault="00784A32" w:rsidP="00784A32">
      <w:pPr>
        <w:pStyle w:val="TH"/>
      </w:pPr>
      <w:r w:rsidRPr="00C31E24">
        <w:rPr>
          <w:color w:val="000000"/>
        </w:rPr>
        <w:t>Table 6.1.1.1.3.3-17: Transmission Control Ack (Step 44,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C31E24" w:rsidDel="00127C5D" w14:paraId="7A98347B" w14:textId="77777777" w:rsidTr="00354887">
        <w:trPr>
          <w:tblHeader/>
        </w:trPr>
        <w:tc>
          <w:tcPr>
            <w:tcW w:w="9531" w:type="dxa"/>
            <w:gridSpan w:val="5"/>
          </w:tcPr>
          <w:p w14:paraId="6334C5E1" w14:textId="77777777" w:rsidR="00784A32" w:rsidRPr="00C31E24" w:rsidDel="00127C5D" w:rsidRDefault="00784A32" w:rsidP="00354887">
            <w:pPr>
              <w:pStyle w:val="TAL"/>
              <w:keepNext w:val="0"/>
              <w:keepLines w:val="0"/>
              <w:widowControl w:val="0"/>
              <w:rPr>
                <w:color w:val="000000"/>
              </w:rPr>
            </w:pPr>
            <w:r w:rsidRPr="00C31E24">
              <w:rPr>
                <w:color w:val="000000"/>
              </w:rPr>
              <w:t>Derivation Path: TS 36.579-1 [2], Table 5.5.11.3.5-1</w:t>
            </w:r>
          </w:p>
        </w:tc>
      </w:tr>
      <w:tr w:rsidR="00784A32" w:rsidRPr="00C31E24" w:rsidDel="00127C5D" w14:paraId="16AAE4FC" w14:textId="77777777" w:rsidTr="00354887">
        <w:trPr>
          <w:tblHeader/>
        </w:trPr>
        <w:tc>
          <w:tcPr>
            <w:tcW w:w="2381" w:type="dxa"/>
          </w:tcPr>
          <w:p w14:paraId="3C225A87" w14:textId="77777777" w:rsidR="00784A32" w:rsidRPr="00C31E24" w:rsidDel="00127C5D" w:rsidRDefault="00784A32" w:rsidP="00354887">
            <w:pPr>
              <w:pStyle w:val="TAH"/>
            </w:pPr>
            <w:r w:rsidRPr="00C31E24">
              <w:t>Information Element</w:t>
            </w:r>
          </w:p>
        </w:tc>
        <w:tc>
          <w:tcPr>
            <w:tcW w:w="2382" w:type="dxa"/>
          </w:tcPr>
          <w:p w14:paraId="0CF7D306" w14:textId="77777777" w:rsidR="00784A32" w:rsidRPr="00C31E24" w:rsidDel="00127C5D" w:rsidRDefault="00784A32" w:rsidP="00354887">
            <w:pPr>
              <w:pStyle w:val="TAH"/>
            </w:pPr>
            <w:r w:rsidRPr="00C31E24">
              <w:t>Value/remark</w:t>
            </w:r>
          </w:p>
        </w:tc>
        <w:tc>
          <w:tcPr>
            <w:tcW w:w="2254" w:type="dxa"/>
          </w:tcPr>
          <w:p w14:paraId="1A6748D3" w14:textId="77777777" w:rsidR="00784A32" w:rsidRPr="00C31E24" w:rsidDel="00127C5D" w:rsidRDefault="00784A32" w:rsidP="00354887">
            <w:pPr>
              <w:pStyle w:val="TAH"/>
            </w:pPr>
            <w:r w:rsidRPr="00C31E24">
              <w:t>Comment</w:t>
            </w:r>
          </w:p>
        </w:tc>
        <w:tc>
          <w:tcPr>
            <w:tcW w:w="1322" w:type="dxa"/>
          </w:tcPr>
          <w:p w14:paraId="0761909C" w14:textId="77777777" w:rsidR="00784A32" w:rsidRPr="00C31E24" w:rsidDel="00127C5D" w:rsidRDefault="00784A32" w:rsidP="00354887">
            <w:pPr>
              <w:pStyle w:val="TAH"/>
            </w:pPr>
            <w:r w:rsidRPr="00C31E24">
              <w:t>Reference</w:t>
            </w:r>
          </w:p>
        </w:tc>
        <w:tc>
          <w:tcPr>
            <w:tcW w:w="1192" w:type="dxa"/>
          </w:tcPr>
          <w:p w14:paraId="44F56EDD" w14:textId="77777777" w:rsidR="00784A32" w:rsidRPr="00C31E24" w:rsidDel="00127C5D" w:rsidRDefault="00784A32" w:rsidP="00354887">
            <w:pPr>
              <w:pStyle w:val="TAH"/>
            </w:pPr>
            <w:r w:rsidRPr="00C31E24">
              <w:t>Condition</w:t>
            </w:r>
          </w:p>
        </w:tc>
      </w:tr>
      <w:tr w:rsidR="00784A32" w:rsidRPr="00C31E24" w:rsidDel="00127C5D" w14:paraId="52BAB687" w14:textId="77777777" w:rsidTr="00354887">
        <w:trPr>
          <w:tblHeader/>
        </w:trPr>
        <w:tc>
          <w:tcPr>
            <w:tcW w:w="2381" w:type="dxa"/>
          </w:tcPr>
          <w:p w14:paraId="351F6313" w14:textId="77777777" w:rsidR="00784A32" w:rsidRPr="00C31E24" w:rsidRDefault="00784A32" w:rsidP="00354887">
            <w:pPr>
              <w:pStyle w:val="TAL"/>
              <w:keepNext w:val="0"/>
              <w:keepLines w:val="0"/>
              <w:widowControl w:val="0"/>
              <w:rPr>
                <w:rFonts w:eastAsia="Yu Gothic"/>
                <w:b/>
                <w:color w:val="000000"/>
              </w:rPr>
            </w:pPr>
            <w:r w:rsidRPr="00C31E24">
              <w:rPr>
                <w:rFonts w:eastAsia="Yu Gothic"/>
                <w:b/>
                <w:color w:val="000000"/>
              </w:rPr>
              <w:t>Message Type</w:t>
            </w:r>
          </w:p>
        </w:tc>
        <w:tc>
          <w:tcPr>
            <w:tcW w:w="2382" w:type="dxa"/>
          </w:tcPr>
          <w:p w14:paraId="1028AD57" w14:textId="77777777" w:rsidR="00784A32" w:rsidRPr="00C31E24" w:rsidRDefault="00784A32" w:rsidP="00354887">
            <w:pPr>
              <w:pStyle w:val="TAL"/>
              <w:keepNext w:val="0"/>
              <w:keepLines w:val="0"/>
              <w:widowControl w:val="0"/>
              <w:rPr>
                <w:rFonts w:eastAsia="Yu Gothic"/>
                <w:color w:val="000000"/>
              </w:rPr>
            </w:pPr>
          </w:p>
        </w:tc>
        <w:tc>
          <w:tcPr>
            <w:tcW w:w="2254" w:type="dxa"/>
          </w:tcPr>
          <w:p w14:paraId="038EA97E" w14:textId="77777777" w:rsidR="00784A32" w:rsidRPr="00C31E24" w:rsidRDefault="00784A32" w:rsidP="00354887">
            <w:pPr>
              <w:pStyle w:val="TAL"/>
              <w:keepNext w:val="0"/>
              <w:keepLines w:val="0"/>
              <w:widowControl w:val="0"/>
              <w:rPr>
                <w:rFonts w:eastAsia="MS PGothic"/>
                <w:color w:val="000000"/>
              </w:rPr>
            </w:pPr>
          </w:p>
        </w:tc>
        <w:tc>
          <w:tcPr>
            <w:tcW w:w="1322" w:type="dxa"/>
          </w:tcPr>
          <w:p w14:paraId="1308F3CF" w14:textId="77777777" w:rsidR="00784A32" w:rsidRPr="00C31E24" w:rsidRDefault="00784A32" w:rsidP="00354887">
            <w:pPr>
              <w:pStyle w:val="TAL"/>
              <w:keepNext w:val="0"/>
              <w:keepLines w:val="0"/>
              <w:widowControl w:val="0"/>
              <w:rPr>
                <w:rFonts w:eastAsia="Yu Gothic"/>
                <w:color w:val="000000"/>
              </w:rPr>
            </w:pPr>
          </w:p>
        </w:tc>
        <w:tc>
          <w:tcPr>
            <w:tcW w:w="1192" w:type="dxa"/>
          </w:tcPr>
          <w:p w14:paraId="597E060B" w14:textId="77777777" w:rsidR="00784A32" w:rsidRPr="00C31E24" w:rsidRDefault="00784A32" w:rsidP="00354887">
            <w:pPr>
              <w:pStyle w:val="TAL"/>
              <w:keepNext w:val="0"/>
              <w:keepLines w:val="0"/>
              <w:widowControl w:val="0"/>
              <w:rPr>
                <w:rFonts w:eastAsia="Yu Gothic"/>
                <w:color w:val="000000"/>
              </w:rPr>
            </w:pPr>
          </w:p>
        </w:tc>
      </w:tr>
      <w:tr w:rsidR="00784A32" w:rsidRPr="00C31E24" w:rsidDel="00127C5D" w14:paraId="0AE0F437" w14:textId="77777777" w:rsidTr="00354887">
        <w:trPr>
          <w:tblHeader/>
        </w:trPr>
        <w:tc>
          <w:tcPr>
            <w:tcW w:w="2381" w:type="dxa"/>
          </w:tcPr>
          <w:p w14:paraId="5FF92D69" w14:textId="77777777" w:rsidR="00784A32" w:rsidRPr="00C31E24" w:rsidRDefault="00784A32" w:rsidP="00354887">
            <w:pPr>
              <w:pStyle w:val="TAL"/>
              <w:keepNext w:val="0"/>
              <w:keepLines w:val="0"/>
              <w:widowControl w:val="0"/>
              <w:rPr>
                <w:rFonts w:eastAsia="Yu Gothic"/>
                <w:color w:val="000000"/>
              </w:rPr>
            </w:pPr>
            <w:r w:rsidRPr="00C31E24">
              <w:rPr>
                <w:rFonts w:eastAsia="Yu Gothic"/>
                <w:color w:val="000000"/>
              </w:rPr>
              <w:t xml:space="preserve">  Message Type</w:t>
            </w:r>
          </w:p>
        </w:tc>
        <w:tc>
          <w:tcPr>
            <w:tcW w:w="2382" w:type="dxa"/>
          </w:tcPr>
          <w:p w14:paraId="75500336" w14:textId="3A89FC1A" w:rsidR="00784A32" w:rsidRPr="00C31E24" w:rsidRDefault="00784A32" w:rsidP="00354887">
            <w:pPr>
              <w:pStyle w:val="TAL"/>
              <w:keepNext w:val="0"/>
              <w:keepLines w:val="0"/>
              <w:widowControl w:val="0"/>
              <w:rPr>
                <w:rFonts w:eastAsia="Yu Gothic"/>
                <w:color w:val="000000"/>
              </w:rPr>
            </w:pPr>
            <w:r w:rsidRPr="00C31E24">
              <w:rPr>
                <w:rFonts w:eastAsia="Yu Gothic"/>
                <w:color w:val="000000"/>
              </w:rPr>
              <w:t>"</w:t>
            </w:r>
            <w:r w:rsidR="00537B2A" w:rsidRPr="00C31E24">
              <w:rPr>
                <w:rFonts w:eastAsia="Yu Gothic"/>
                <w:color w:val="000000"/>
              </w:rPr>
              <w:t>000</w:t>
            </w:r>
            <w:r w:rsidRPr="00C31E24">
              <w:rPr>
                <w:rFonts w:eastAsia="Yu Gothic"/>
                <w:color w:val="000000"/>
              </w:rPr>
              <w:t>1000</w:t>
            </w:r>
            <w:r w:rsidR="00537B2A" w:rsidRPr="00C31E24">
              <w:rPr>
                <w:rFonts w:eastAsia="Yu Gothic"/>
                <w:color w:val="000000"/>
              </w:rPr>
              <w:t>1</w:t>
            </w:r>
            <w:r w:rsidRPr="00C31E24">
              <w:rPr>
                <w:rFonts w:eastAsia="Yu Gothic"/>
                <w:color w:val="000000"/>
              </w:rPr>
              <w:t>"</w:t>
            </w:r>
          </w:p>
        </w:tc>
        <w:tc>
          <w:tcPr>
            <w:tcW w:w="2254" w:type="dxa"/>
          </w:tcPr>
          <w:p w14:paraId="1998284E" w14:textId="77777777" w:rsidR="00784A32" w:rsidRPr="00C31E24" w:rsidRDefault="00784A32" w:rsidP="00354887">
            <w:pPr>
              <w:pStyle w:val="TAL"/>
              <w:keepNext w:val="0"/>
              <w:keepLines w:val="0"/>
              <w:widowControl w:val="0"/>
              <w:rPr>
                <w:rFonts w:eastAsia="MS PGothic"/>
                <w:color w:val="000000"/>
              </w:rPr>
            </w:pPr>
            <w:r w:rsidRPr="00C31E24">
              <w:rPr>
                <w:rFonts w:eastAsia="MS PGothic"/>
                <w:color w:val="000000"/>
              </w:rPr>
              <w:t>Transmission Control Ack message for Transmission End Response message which requested acknowledgment.</w:t>
            </w:r>
          </w:p>
        </w:tc>
        <w:tc>
          <w:tcPr>
            <w:tcW w:w="1322" w:type="dxa"/>
          </w:tcPr>
          <w:p w14:paraId="7D4EEB35" w14:textId="77777777" w:rsidR="00784A32" w:rsidRPr="00C31E24" w:rsidRDefault="00784A32" w:rsidP="00354887">
            <w:pPr>
              <w:pStyle w:val="TAL"/>
              <w:keepNext w:val="0"/>
              <w:keepLines w:val="0"/>
              <w:widowControl w:val="0"/>
              <w:rPr>
                <w:rFonts w:eastAsia="Yu Gothic"/>
                <w:color w:val="000000"/>
              </w:rPr>
            </w:pPr>
          </w:p>
        </w:tc>
        <w:tc>
          <w:tcPr>
            <w:tcW w:w="1192" w:type="dxa"/>
          </w:tcPr>
          <w:p w14:paraId="57A25D45" w14:textId="77777777" w:rsidR="00784A32" w:rsidRPr="00C31E24" w:rsidRDefault="00784A32" w:rsidP="00354887">
            <w:pPr>
              <w:pStyle w:val="TAL"/>
              <w:keepNext w:val="0"/>
              <w:keepLines w:val="0"/>
              <w:widowControl w:val="0"/>
              <w:rPr>
                <w:rFonts w:eastAsia="Yu Gothic"/>
                <w:color w:val="000000"/>
              </w:rPr>
            </w:pPr>
          </w:p>
        </w:tc>
      </w:tr>
    </w:tbl>
    <w:p w14:paraId="730594C7" w14:textId="77777777" w:rsidR="00784A32" w:rsidRPr="00C31E24" w:rsidRDefault="00784A32" w:rsidP="00784A32"/>
    <w:p w14:paraId="38299C57" w14:textId="77777777" w:rsidR="00784A32" w:rsidRPr="00C31E24" w:rsidRDefault="00784A32" w:rsidP="00784A32">
      <w:pPr>
        <w:pStyle w:val="TH"/>
      </w:pPr>
      <w:r w:rsidRPr="00C31E24">
        <w:rPr>
          <w:color w:val="000000"/>
        </w:rPr>
        <w:t>Table 6.1.1.1.3.3-18: SIP BYE (Step 47, Table 6.1.1.1.3.2-1)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784A32" w:rsidRPr="00C31E24" w14:paraId="7FCF9CED" w14:textId="77777777" w:rsidTr="00354887">
        <w:trPr>
          <w:tblHeader/>
        </w:trPr>
        <w:tc>
          <w:tcPr>
            <w:tcW w:w="9630" w:type="dxa"/>
          </w:tcPr>
          <w:p w14:paraId="2F5F8DCC" w14:textId="77777777" w:rsidR="00784A32" w:rsidRPr="00C31E24" w:rsidRDefault="00784A32" w:rsidP="00354887">
            <w:pPr>
              <w:pStyle w:val="TAL"/>
              <w:keepLines w:val="0"/>
              <w:widowControl w:val="0"/>
              <w:ind w:right="-108"/>
              <w:rPr>
                <w:color w:val="000000"/>
              </w:rPr>
            </w:pPr>
            <w:r w:rsidRPr="00C31E24">
              <w:rPr>
                <w:color w:val="000000"/>
              </w:rPr>
              <w:t xml:space="preserve">Derivation Path: 36.579-1 [2], Table 5.5.2.2.1-1, </w:t>
            </w:r>
            <w:r w:rsidRPr="00C31E24">
              <w:t>condition MO_CALL</w:t>
            </w:r>
          </w:p>
        </w:tc>
      </w:tr>
    </w:tbl>
    <w:p w14:paraId="5AC43DC9" w14:textId="77777777" w:rsidR="00784A32" w:rsidRPr="00C31E24" w:rsidRDefault="00784A32" w:rsidP="00784A32"/>
    <w:p w14:paraId="35833471" w14:textId="77777777" w:rsidR="00784A32" w:rsidRPr="00C31E24" w:rsidRDefault="00784A32" w:rsidP="00784A32">
      <w:pPr>
        <w:pStyle w:val="TH"/>
      </w:pPr>
      <w:r w:rsidRPr="00C31E24">
        <w:t>Table 6.1.1.1.3.3-19: SIP 200 (OK) (Step 48,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C31E24" w14:paraId="0D24237F" w14:textId="77777777" w:rsidTr="00354887">
        <w:trPr>
          <w:tblHeader/>
        </w:trPr>
        <w:tc>
          <w:tcPr>
            <w:tcW w:w="9517" w:type="dxa"/>
            <w:gridSpan w:val="5"/>
          </w:tcPr>
          <w:p w14:paraId="057FA686" w14:textId="77777777" w:rsidR="00784A32" w:rsidRPr="00C31E24" w:rsidRDefault="00784A32" w:rsidP="00354887">
            <w:pPr>
              <w:pStyle w:val="TAL"/>
              <w:keepLines w:val="0"/>
              <w:widowControl w:val="0"/>
              <w:rPr>
                <w:color w:val="000000"/>
              </w:rPr>
            </w:pPr>
            <w:r w:rsidRPr="00C31E24">
              <w:rPr>
                <w:color w:val="000000"/>
              </w:rPr>
              <w:t>Derivation Path: TS 36.579-1 [2], Table 5.5.2.17.1.2-1, condition MCVIDEO</w:t>
            </w:r>
          </w:p>
        </w:tc>
      </w:tr>
      <w:tr w:rsidR="00784A32" w:rsidRPr="00C31E24" w14:paraId="3D8F4DA5" w14:textId="77777777" w:rsidTr="00354887">
        <w:trPr>
          <w:trHeight w:val="260"/>
          <w:tblHeader/>
        </w:trPr>
        <w:tc>
          <w:tcPr>
            <w:tcW w:w="2677" w:type="dxa"/>
          </w:tcPr>
          <w:p w14:paraId="3E72772F" w14:textId="77777777" w:rsidR="00784A32" w:rsidRPr="00C31E24" w:rsidRDefault="00784A32" w:rsidP="00354887">
            <w:pPr>
              <w:pStyle w:val="TAH"/>
              <w:keepLines w:val="0"/>
              <w:widowControl w:val="0"/>
              <w:rPr>
                <w:color w:val="000000"/>
              </w:rPr>
            </w:pPr>
            <w:r w:rsidRPr="00C31E24">
              <w:rPr>
                <w:color w:val="000000"/>
              </w:rPr>
              <w:t>Information Element</w:t>
            </w:r>
          </w:p>
        </w:tc>
        <w:tc>
          <w:tcPr>
            <w:tcW w:w="2160" w:type="dxa"/>
          </w:tcPr>
          <w:p w14:paraId="48531AD1" w14:textId="77777777" w:rsidR="00784A32" w:rsidRPr="00C31E24" w:rsidRDefault="00784A32" w:rsidP="00354887">
            <w:pPr>
              <w:pStyle w:val="TAH"/>
              <w:keepLines w:val="0"/>
              <w:widowControl w:val="0"/>
              <w:rPr>
                <w:color w:val="000000"/>
              </w:rPr>
            </w:pPr>
            <w:r w:rsidRPr="00C31E24">
              <w:rPr>
                <w:color w:val="000000"/>
              </w:rPr>
              <w:t>Value/remark</w:t>
            </w:r>
          </w:p>
        </w:tc>
        <w:tc>
          <w:tcPr>
            <w:tcW w:w="2160" w:type="dxa"/>
            <w:tcBorders>
              <w:bottom w:val="single" w:sz="4" w:space="0" w:color="auto"/>
            </w:tcBorders>
          </w:tcPr>
          <w:p w14:paraId="3738AE7A" w14:textId="77777777" w:rsidR="00784A32" w:rsidRPr="00C31E24" w:rsidRDefault="00784A32" w:rsidP="00354887">
            <w:pPr>
              <w:pStyle w:val="TAH"/>
              <w:keepLines w:val="0"/>
              <w:widowControl w:val="0"/>
              <w:rPr>
                <w:color w:val="000000"/>
              </w:rPr>
            </w:pPr>
            <w:r w:rsidRPr="00C31E24">
              <w:rPr>
                <w:color w:val="000000"/>
              </w:rPr>
              <w:t>Comment</w:t>
            </w:r>
          </w:p>
        </w:tc>
        <w:tc>
          <w:tcPr>
            <w:tcW w:w="1373" w:type="dxa"/>
          </w:tcPr>
          <w:p w14:paraId="148A3D0A" w14:textId="77777777" w:rsidR="00784A32" w:rsidRPr="00C31E24" w:rsidRDefault="00784A32" w:rsidP="00354887">
            <w:pPr>
              <w:pStyle w:val="TAH"/>
              <w:keepLines w:val="0"/>
              <w:widowControl w:val="0"/>
              <w:rPr>
                <w:color w:val="000000"/>
              </w:rPr>
            </w:pPr>
            <w:r w:rsidRPr="00C31E24">
              <w:rPr>
                <w:color w:val="000000"/>
              </w:rPr>
              <w:t>Reference</w:t>
            </w:r>
          </w:p>
        </w:tc>
        <w:tc>
          <w:tcPr>
            <w:tcW w:w="1147" w:type="dxa"/>
          </w:tcPr>
          <w:p w14:paraId="16545D63" w14:textId="77777777" w:rsidR="00784A32" w:rsidRPr="00C31E24" w:rsidRDefault="00784A32" w:rsidP="00354887">
            <w:pPr>
              <w:pStyle w:val="TAH"/>
              <w:keepLines w:val="0"/>
              <w:widowControl w:val="0"/>
              <w:rPr>
                <w:color w:val="000000"/>
              </w:rPr>
            </w:pPr>
            <w:r w:rsidRPr="00C31E24">
              <w:rPr>
                <w:color w:val="000000"/>
              </w:rPr>
              <w:t>Condition</w:t>
            </w:r>
          </w:p>
        </w:tc>
      </w:tr>
      <w:tr w:rsidR="00784A32" w:rsidRPr="00C31E24" w14:paraId="3D55BB45" w14:textId="77777777" w:rsidTr="00354887">
        <w:tc>
          <w:tcPr>
            <w:tcW w:w="2677" w:type="dxa"/>
          </w:tcPr>
          <w:p w14:paraId="3DA29300" w14:textId="77777777" w:rsidR="00784A32" w:rsidRPr="00C31E24" w:rsidRDefault="00784A32" w:rsidP="00354887">
            <w:pPr>
              <w:pStyle w:val="TAL"/>
              <w:rPr>
                <w:b/>
                <w:bCs/>
              </w:rPr>
            </w:pPr>
            <w:r w:rsidRPr="00C31E24">
              <w:rPr>
                <w:b/>
                <w:bCs/>
              </w:rPr>
              <w:t>Content-Type</w:t>
            </w:r>
          </w:p>
        </w:tc>
        <w:tc>
          <w:tcPr>
            <w:tcW w:w="2160" w:type="dxa"/>
          </w:tcPr>
          <w:p w14:paraId="20EE3B99" w14:textId="77777777" w:rsidR="00784A32" w:rsidRPr="00C31E24" w:rsidRDefault="00784A32" w:rsidP="00354887">
            <w:pPr>
              <w:pStyle w:val="TAL"/>
            </w:pPr>
            <w:r w:rsidRPr="00C31E24">
              <w:t>not present</w:t>
            </w:r>
          </w:p>
        </w:tc>
        <w:tc>
          <w:tcPr>
            <w:tcW w:w="2160" w:type="dxa"/>
            <w:tcBorders>
              <w:bottom w:val="single" w:sz="4" w:space="0" w:color="auto"/>
            </w:tcBorders>
          </w:tcPr>
          <w:p w14:paraId="6E7112D4" w14:textId="77777777" w:rsidR="00784A32" w:rsidRPr="00C31E24" w:rsidRDefault="00784A32" w:rsidP="00354887">
            <w:pPr>
              <w:pStyle w:val="TAL"/>
            </w:pPr>
          </w:p>
        </w:tc>
        <w:tc>
          <w:tcPr>
            <w:tcW w:w="1373" w:type="dxa"/>
          </w:tcPr>
          <w:p w14:paraId="02EC3C57" w14:textId="77777777" w:rsidR="00784A32" w:rsidRPr="00C31E24" w:rsidRDefault="00784A32" w:rsidP="00354887">
            <w:pPr>
              <w:pStyle w:val="TAL"/>
            </w:pPr>
          </w:p>
        </w:tc>
        <w:tc>
          <w:tcPr>
            <w:tcW w:w="1147" w:type="dxa"/>
          </w:tcPr>
          <w:p w14:paraId="3BD389AE" w14:textId="77777777" w:rsidR="00784A32" w:rsidRPr="00C31E24" w:rsidRDefault="00784A32" w:rsidP="00354887">
            <w:pPr>
              <w:pStyle w:val="TAL"/>
            </w:pPr>
          </w:p>
        </w:tc>
      </w:tr>
      <w:tr w:rsidR="00784A32" w:rsidRPr="00C31E24" w14:paraId="1C378ACB" w14:textId="77777777" w:rsidTr="00354887">
        <w:tc>
          <w:tcPr>
            <w:tcW w:w="2677" w:type="dxa"/>
          </w:tcPr>
          <w:p w14:paraId="1CFE157E" w14:textId="77777777" w:rsidR="00784A32" w:rsidRPr="00C31E24" w:rsidRDefault="00784A32" w:rsidP="00354887">
            <w:pPr>
              <w:pStyle w:val="TAL"/>
              <w:rPr>
                <w:b/>
                <w:bCs/>
              </w:rPr>
            </w:pPr>
            <w:r w:rsidRPr="00C31E24">
              <w:rPr>
                <w:b/>
                <w:bCs/>
              </w:rPr>
              <w:t>Content-Length</w:t>
            </w:r>
          </w:p>
        </w:tc>
        <w:tc>
          <w:tcPr>
            <w:tcW w:w="2160" w:type="dxa"/>
          </w:tcPr>
          <w:p w14:paraId="5A8B4AEE" w14:textId="77777777" w:rsidR="00784A32" w:rsidRPr="00C31E24" w:rsidRDefault="00784A32" w:rsidP="00354887">
            <w:pPr>
              <w:pStyle w:val="TAL"/>
            </w:pPr>
          </w:p>
        </w:tc>
        <w:tc>
          <w:tcPr>
            <w:tcW w:w="2160" w:type="dxa"/>
            <w:tcBorders>
              <w:top w:val="single" w:sz="4" w:space="0" w:color="auto"/>
              <w:bottom w:val="single" w:sz="4" w:space="0" w:color="auto"/>
            </w:tcBorders>
          </w:tcPr>
          <w:p w14:paraId="2CC6633B" w14:textId="77777777" w:rsidR="00784A32" w:rsidRPr="00C31E24" w:rsidRDefault="00784A32" w:rsidP="00354887">
            <w:pPr>
              <w:pStyle w:val="TAL"/>
            </w:pPr>
          </w:p>
        </w:tc>
        <w:tc>
          <w:tcPr>
            <w:tcW w:w="1373" w:type="dxa"/>
          </w:tcPr>
          <w:p w14:paraId="51D98EF2" w14:textId="77777777" w:rsidR="00784A32" w:rsidRPr="00C31E24" w:rsidRDefault="00784A32" w:rsidP="00354887">
            <w:pPr>
              <w:pStyle w:val="TAL"/>
            </w:pPr>
          </w:p>
        </w:tc>
        <w:tc>
          <w:tcPr>
            <w:tcW w:w="1147" w:type="dxa"/>
          </w:tcPr>
          <w:p w14:paraId="224DC2D1" w14:textId="77777777" w:rsidR="00784A32" w:rsidRPr="00C31E24" w:rsidRDefault="00784A32" w:rsidP="00354887">
            <w:pPr>
              <w:pStyle w:val="TAL"/>
            </w:pPr>
          </w:p>
        </w:tc>
      </w:tr>
      <w:tr w:rsidR="00784A32" w:rsidRPr="00C31E24" w14:paraId="5F507CE4" w14:textId="77777777" w:rsidTr="00354887">
        <w:tc>
          <w:tcPr>
            <w:tcW w:w="2677" w:type="dxa"/>
          </w:tcPr>
          <w:p w14:paraId="19D4506F" w14:textId="77777777" w:rsidR="00784A32" w:rsidRPr="00C31E24" w:rsidRDefault="00784A32" w:rsidP="00354887">
            <w:pPr>
              <w:pStyle w:val="TAL"/>
            </w:pPr>
            <w:r w:rsidRPr="00C31E24">
              <w:t xml:space="preserve">  value</w:t>
            </w:r>
          </w:p>
        </w:tc>
        <w:tc>
          <w:tcPr>
            <w:tcW w:w="2160" w:type="dxa"/>
          </w:tcPr>
          <w:p w14:paraId="011E7F21" w14:textId="77777777" w:rsidR="00784A32" w:rsidRPr="00C31E24" w:rsidRDefault="00784A32" w:rsidP="00354887">
            <w:pPr>
              <w:pStyle w:val="TAL"/>
            </w:pPr>
            <w:r w:rsidRPr="00C31E24">
              <w:t>"0"</w:t>
            </w:r>
          </w:p>
        </w:tc>
        <w:tc>
          <w:tcPr>
            <w:tcW w:w="2160" w:type="dxa"/>
            <w:tcBorders>
              <w:top w:val="single" w:sz="4" w:space="0" w:color="auto"/>
              <w:bottom w:val="single" w:sz="4" w:space="0" w:color="auto"/>
            </w:tcBorders>
          </w:tcPr>
          <w:p w14:paraId="09FFCF70" w14:textId="77777777" w:rsidR="00784A32" w:rsidRPr="00C31E24" w:rsidRDefault="00784A32" w:rsidP="00354887">
            <w:pPr>
              <w:pStyle w:val="TAL"/>
            </w:pPr>
            <w:r w:rsidRPr="00C31E24">
              <w:t>No message body included</w:t>
            </w:r>
          </w:p>
        </w:tc>
        <w:tc>
          <w:tcPr>
            <w:tcW w:w="1373" w:type="dxa"/>
          </w:tcPr>
          <w:p w14:paraId="35C5A2E1" w14:textId="77777777" w:rsidR="00784A32" w:rsidRPr="00C31E24" w:rsidRDefault="00784A32" w:rsidP="00354887">
            <w:pPr>
              <w:pStyle w:val="TAL"/>
            </w:pPr>
          </w:p>
        </w:tc>
        <w:tc>
          <w:tcPr>
            <w:tcW w:w="1147" w:type="dxa"/>
          </w:tcPr>
          <w:p w14:paraId="7A0650A3" w14:textId="77777777" w:rsidR="00784A32" w:rsidRPr="00C31E24" w:rsidRDefault="00784A32" w:rsidP="00354887">
            <w:pPr>
              <w:pStyle w:val="TAL"/>
            </w:pPr>
          </w:p>
        </w:tc>
      </w:tr>
    </w:tbl>
    <w:p w14:paraId="2DD42473" w14:textId="77777777" w:rsidR="00784A32" w:rsidRPr="00C31E24" w:rsidRDefault="00784A32" w:rsidP="00784A32"/>
    <w:p w14:paraId="3E871FA7" w14:textId="77777777" w:rsidR="00784A32" w:rsidRPr="00C31E24" w:rsidRDefault="00784A32" w:rsidP="00784A32">
      <w:pPr>
        <w:pStyle w:val="Heading4"/>
      </w:pPr>
      <w:bookmarkStart w:id="314" w:name="_Toc52787487"/>
      <w:bookmarkStart w:id="315" w:name="_Toc52787667"/>
      <w:bookmarkStart w:id="316" w:name="_Toc75906917"/>
      <w:bookmarkStart w:id="317" w:name="_Toc75907254"/>
      <w:bookmarkStart w:id="318" w:name="_Toc84345714"/>
      <w:bookmarkStart w:id="319" w:name="_Toc99871262"/>
      <w:r w:rsidRPr="00C31E24">
        <w:t>6.1.1.2</w:t>
      </w:r>
      <w:r w:rsidRPr="00C31E24">
        <w:tab/>
        <w:t>On-network / On-demand Pre-arranged Group Call / Automatic Commencement Mode / Reception Control / Upgrade to Emergency Group Call / Cancel Emergency State / Upgrade to Imminent Peril Group Call / Cancel Imminent Peril State / Client Terminated (CT)</w:t>
      </w:r>
      <w:bookmarkEnd w:id="314"/>
      <w:bookmarkEnd w:id="315"/>
      <w:bookmarkEnd w:id="316"/>
      <w:bookmarkEnd w:id="317"/>
      <w:bookmarkEnd w:id="318"/>
      <w:bookmarkEnd w:id="319"/>
    </w:p>
    <w:p w14:paraId="60D61545" w14:textId="77777777" w:rsidR="00784A32" w:rsidRPr="00C31E24" w:rsidRDefault="00784A32" w:rsidP="005377F9">
      <w:pPr>
        <w:pStyle w:val="H6"/>
      </w:pPr>
      <w:bookmarkStart w:id="320" w:name="_Toc52787488"/>
      <w:bookmarkStart w:id="321" w:name="_Toc52787668"/>
      <w:r w:rsidRPr="00C31E24">
        <w:t>6.1.1.2.1</w:t>
      </w:r>
      <w:r w:rsidRPr="00C31E24">
        <w:tab/>
        <w:t>Test Purpose (TP)</w:t>
      </w:r>
      <w:bookmarkEnd w:id="320"/>
      <w:bookmarkEnd w:id="321"/>
    </w:p>
    <w:p w14:paraId="0FFADC79" w14:textId="77777777" w:rsidR="00784A32" w:rsidRPr="00C31E24" w:rsidRDefault="00784A32" w:rsidP="00784A32">
      <w:pPr>
        <w:pStyle w:val="H6"/>
      </w:pPr>
      <w:r w:rsidRPr="00C31E24">
        <w:t>(1)</w:t>
      </w:r>
    </w:p>
    <w:p w14:paraId="25E8D0B8" w14:textId="77777777" w:rsidR="00784A32" w:rsidRPr="00C31E24" w:rsidRDefault="00784A32" w:rsidP="00784A32">
      <w:pPr>
        <w:pStyle w:val="PL"/>
        <w:rPr>
          <w:noProof w:val="0"/>
        </w:rPr>
      </w:pPr>
      <w:r w:rsidRPr="00C31E24">
        <w:rPr>
          <w:b/>
          <w:noProof w:val="0"/>
        </w:rPr>
        <w:t>with</w:t>
      </w:r>
      <w:r w:rsidRPr="00C31E24">
        <w:rPr>
          <w:noProof w:val="0"/>
        </w:rPr>
        <w:t xml:space="preserve"> { the UE (MCVideo Client) registered and authorised for MCVideo }</w:t>
      </w:r>
    </w:p>
    <w:p w14:paraId="6F9BF69C" w14:textId="77777777" w:rsidR="00784A32" w:rsidRPr="00C31E24" w:rsidRDefault="00784A32" w:rsidP="00784A32">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the UE (MCVideo Client) receives a SIP INVITE from the SS (MCVideo Server)to initiate an On-demand Pre-arranged Group Call with Automatic Commencement Mode and implicit Reception Control }</w:t>
      </w:r>
    </w:p>
    <w:p w14:paraId="4D50C1B9"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the UE (MCVideo Client) responds by sending a SIP 200 (OK)  }</w:t>
      </w:r>
    </w:p>
    <w:p w14:paraId="2E24A435"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4EBC6277" w14:textId="77777777" w:rsidR="00784A32" w:rsidRPr="00C31E24" w:rsidRDefault="00784A32" w:rsidP="00784A32">
      <w:pPr>
        <w:pStyle w:val="PL"/>
        <w:rPr>
          <w:rFonts w:cs="Courier New"/>
          <w:noProof w:val="0"/>
          <w:szCs w:val="16"/>
        </w:rPr>
      </w:pPr>
    </w:p>
    <w:p w14:paraId="2C1A4793" w14:textId="77777777" w:rsidR="00784A32" w:rsidRPr="00C31E24" w:rsidRDefault="00784A32" w:rsidP="00784A32">
      <w:pPr>
        <w:pStyle w:val="H6"/>
      </w:pPr>
      <w:r w:rsidRPr="00C31E24">
        <w:t>(2)</w:t>
      </w:r>
    </w:p>
    <w:p w14:paraId="07388BCD" w14:textId="58D5532D" w:rsidR="00784A32" w:rsidRPr="00C31E24" w:rsidRDefault="00784A32" w:rsidP="00784A32">
      <w:pPr>
        <w:pStyle w:val="PL"/>
        <w:spacing w:before="120"/>
        <w:rPr>
          <w:noProof w:val="0"/>
        </w:rPr>
      </w:pPr>
      <w:r w:rsidRPr="00C31E24">
        <w:rPr>
          <w:b/>
          <w:noProof w:val="0"/>
        </w:rPr>
        <w:t>with</w:t>
      </w:r>
      <w:r w:rsidRPr="00C31E24">
        <w:rPr>
          <w:noProof w:val="0"/>
        </w:rPr>
        <w:t xml:space="preserve"> { the UE (MCVideo Client) having an ongoing On-demand Pre-arranged Group</w:t>
      </w:r>
      <w:r w:rsidRPr="00C31E24">
        <w:rPr>
          <w:noProof w:val="0"/>
          <w:color w:val="FF0000"/>
        </w:rPr>
        <w:t xml:space="preserve"> </w:t>
      </w:r>
      <w:r w:rsidRPr="00C31E24">
        <w:rPr>
          <w:noProof w:val="0"/>
        </w:rPr>
        <w:t xml:space="preserve">Call </w:t>
      </w:r>
      <w:r w:rsidR="00CB438D" w:rsidRPr="00C31E24">
        <w:rPr>
          <w:noProof w:val="0"/>
        </w:rPr>
        <w:t>with Automatic Commencement Mode</w:t>
      </w:r>
      <w:r w:rsidRPr="00C31E24">
        <w:rPr>
          <w:noProof w:val="0"/>
        </w:rPr>
        <w:t>}</w:t>
      </w:r>
    </w:p>
    <w:p w14:paraId="1F57F032"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0BA674E6" w14:textId="5A994D02"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w:t>
      </w:r>
      <w:r w:rsidR="00CB438D" w:rsidRPr="00C31E24">
        <w:rPr>
          <w:noProof w:val="0"/>
        </w:rPr>
        <w:t>UE (</w:t>
      </w:r>
      <w:r w:rsidRPr="00C31E24">
        <w:rPr>
          <w:noProof w:val="0"/>
        </w:rPr>
        <w:t xml:space="preserve">MCVideo Client) </w:t>
      </w:r>
      <w:r w:rsidR="00CB438D" w:rsidRPr="00C31E24">
        <w:rPr>
          <w:noProof w:val="0"/>
        </w:rPr>
        <w:t>provides media transmission notification to the MCVideo User</w:t>
      </w:r>
      <w:r w:rsidRPr="00C31E24">
        <w:rPr>
          <w:noProof w:val="0"/>
        </w:rPr>
        <w:t>receives a Media Transmission Notification message from the SS (MCVideo Server) }</w:t>
      </w:r>
    </w:p>
    <w:p w14:paraId="0BDF6104" w14:textId="259011AD"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{the UE (MCVideo Client)  }</w:t>
      </w:r>
    </w:p>
    <w:p w14:paraId="7DA334D0" w14:textId="77777777" w:rsidR="00CB438D" w:rsidRPr="00C31E24" w:rsidRDefault="00CB438D" w:rsidP="00CB438D">
      <w:pPr>
        <w:pStyle w:val="PL"/>
        <w:rPr>
          <w:rFonts w:cs="Courier New"/>
          <w:noProof w:val="0"/>
          <w:szCs w:val="16"/>
        </w:rPr>
      </w:pPr>
      <w:r w:rsidRPr="00C31E24">
        <w:rPr>
          <w:rFonts w:cs="Courier New"/>
          <w:noProof w:val="0"/>
          <w:szCs w:val="16"/>
        </w:rPr>
        <w:t xml:space="preserve">            }</w:t>
      </w:r>
    </w:p>
    <w:p w14:paraId="1399988B" w14:textId="77777777" w:rsidR="00784A32" w:rsidRPr="00C31E24" w:rsidRDefault="00784A32" w:rsidP="00784A32">
      <w:pPr>
        <w:pStyle w:val="PL"/>
        <w:rPr>
          <w:rFonts w:cs="Courier New"/>
          <w:noProof w:val="0"/>
          <w:szCs w:val="16"/>
        </w:rPr>
      </w:pPr>
    </w:p>
    <w:p w14:paraId="1CA90D97" w14:textId="77777777" w:rsidR="00CB438D" w:rsidRPr="00C31E24" w:rsidRDefault="00784A32" w:rsidP="00CB438D">
      <w:pPr>
        <w:pStyle w:val="H6"/>
      </w:pPr>
      <w:r w:rsidRPr="00C31E24">
        <w:t>(3)</w:t>
      </w:r>
    </w:p>
    <w:p w14:paraId="1C7B2D41" w14:textId="77777777" w:rsidR="00CB438D" w:rsidRPr="00C31E24" w:rsidRDefault="00CB438D" w:rsidP="00CB438D">
      <w:pPr>
        <w:pStyle w:val="PL"/>
        <w:spacing w:before="120"/>
        <w:rPr>
          <w:noProof w:val="0"/>
        </w:rPr>
      </w:pPr>
      <w:r w:rsidRPr="00C31E24">
        <w:rPr>
          <w:b/>
          <w:noProof w:val="0"/>
        </w:rPr>
        <w:t>with</w:t>
      </w:r>
      <w:r w:rsidRPr="00C31E24">
        <w:rPr>
          <w:noProof w:val="0"/>
        </w:rPr>
        <w:t xml:space="preserve"> { the UE (MCVideo Client) having an ongoing On-demand Pre-arranged Group</w:t>
      </w:r>
      <w:r w:rsidRPr="00C31E24">
        <w:rPr>
          <w:noProof w:val="0"/>
          <w:color w:val="FF0000"/>
        </w:rPr>
        <w:t xml:space="preserve"> </w:t>
      </w:r>
      <w:r w:rsidRPr="00C31E24">
        <w:rPr>
          <w:noProof w:val="0"/>
        </w:rPr>
        <w:t>Call with Automatic Commencement Mode }</w:t>
      </w:r>
    </w:p>
    <w:p w14:paraId="3C83D075" w14:textId="77777777" w:rsidR="00CB438D" w:rsidRPr="00C31E24" w:rsidRDefault="00CB438D" w:rsidP="00CB438D">
      <w:pPr>
        <w:pStyle w:val="PL"/>
        <w:rPr>
          <w:noProof w:val="0"/>
        </w:rPr>
      </w:pPr>
      <w:r w:rsidRPr="00C31E24">
        <w:rPr>
          <w:b/>
          <w:noProof w:val="0"/>
        </w:rPr>
        <w:t>ensure that</w:t>
      </w:r>
      <w:r w:rsidRPr="00C31E24">
        <w:rPr>
          <w:noProof w:val="0"/>
        </w:rPr>
        <w:t xml:space="preserve"> {</w:t>
      </w:r>
    </w:p>
    <w:p w14:paraId="27E0FB09" w14:textId="77777777" w:rsidR="00CB438D" w:rsidRPr="00C31E24" w:rsidRDefault="00CB438D" w:rsidP="00CB438D">
      <w:pPr>
        <w:pStyle w:val="PL"/>
        <w:rPr>
          <w:noProof w:val="0"/>
        </w:rPr>
      </w:pPr>
      <w:r w:rsidRPr="00C31E24">
        <w:rPr>
          <w:noProof w:val="0"/>
        </w:rPr>
        <w:t xml:space="preserve">  </w:t>
      </w:r>
      <w:r w:rsidRPr="00C31E24">
        <w:rPr>
          <w:b/>
          <w:noProof w:val="0"/>
        </w:rPr>
        <w:t>when</w:t>
      </w:r>
      <w:r w:rsidRPr="00C31E24">
        <w:rPr>
          <w:noProof w:val="0"/>
        </w:rPr>
        <w:t xml:space="preserve"> { the MCVideo User requests permission to receive media }</w:t>
      </w:r>
    </w:p>
    <w:p w14:paraId="7D0B5CA3" w14:textId="77777777" w:rsidR="00CB438D" w:rsidRPr="00C31E24" w:rsidRDefault="00CB438D" w:rsidP="00CB438D">
      <w:pPr>
        <w:pStyle w:val="PL"/>
        <w:rPr>
          <w:noProof w:val="0"/>
        </w:rPr>
      </w:pPr>
      <w:r w:rsidRPr="00C31E24">
        <w:rPr>
          <w:noProof w:val="0"/>
        </w:rPr>
        <w:t xml:space="preserve">    </w:t>
      </w:r>
      <w:r w:rsidRPr="00C31E24">
        <w:rPr>
          <w:b/>
          <w:noProof w:val="0"/>
        </w:rPr>
        <w:t>then</w:t>
      </w:r>
      <w:r w:rsidRPr="00C31E24">
        <w:rPr>
          <w:noProof w:val="0"/>
        </w:rPr>
        <w:t xml:space="preserve"> { The UE (MCVideo Client) sends a Receive Media Request message to the SS (MCVideo Server) </w:t>
      </w:r>
      <w:r w:rsidRPr="00C31E24">
        <w:rPr>
          <w:b/>
          <w:bCs/>
          <w:noProof w:val="0"/>
        </w:rPr>
        <w:t>and</w:t>
      </w:r>
      <w:r w:rsidRPr="00C31E24">
        <w:rPr>
          <w:noProof w:val="0"/>
        </w:rPr>
        <w:t xml:space="preserve"> notifies the MCVideo User of the successful Receive Media Request upon receipt of a Receive Media Response message from the SS (MCVideo Server) </w:t>
      </w:r>
      <w:r w:rsidRPr="00C31E24">
        <w:rPr>
          <w:b/>
          <w:bCs/>
          <w:noProof w:val="0"/>
        </w:rPr>
        <w:t>and</w:t>
      </w:r>
      <w:r w:rsidRPr="00C31E24">
        <w:rPr>
          <w:noProof w:val="0"/>
        </w:rPr>
        <w:t xml:space="preserve"> respects the Reception Control imposed by the SS (MCVideo Server) (Media Transmission Notification, Receive Media Request, Receive Media Response, Media Reception End Request, Media Reception End Response }</w:t>
      </w:r>
    </w:p>
    <w:p w14:paraId="37EDC749" w14:textId="77777777" w:rsidR="00CB438D" w:rsidRPr="00C31E24" w:rsidRDefault="00CB438D" w:rsidP="00CB438D">
      <w:pPr>
        <w:pStyle w:val="PL"/>
        <w:rPr>
          <w:rFonts w:cs="Courier New"/>
          <w:noProof w:val="0"/>
          <w:szCs w:val="16"/>
        </w:rPr>
      </w:pPr>
      <w:r w:rsidRPr="00C31E24">
        <w:rPr>
          <w:rFonts w:cs="Courier New"/>
          <w:noProof w:val="0"/>
          <w:szCs w:val="16"/>
        </w:rPr>
        <w:t xml:space="preserve">            </w:t>
      </w:r>
    </w:p>
    <w:p w14:paraId="38030EEA" w14:textId="77777777" w:rsidR="00CB438D" w:rsidRPr="00C31E24" w:rsidRDefault="00CB438D" w:rsidP="00CB438D">
      <w:pPr>
        <w:pStyle w:val="PL"/>
        <w:rPr>
          <w:rFonts w:cs="Courier New"/>
          <w:noProof w:val="0"/>
          <w:szCs w:val="16"/>
        </w:rPr>
      </w:pPr>
    </w:p>
    <w:p w14:paraId="067DC7EB" w14:textId="68600737" w:rsidR="00784A32" w:rsidRPr="00C31E24" w:rsidRDefault="00CB438D" w:rsidP="00CB438D">
      <w:pPr>
        <w:pStyle w:val="H6"/>
      </w:pPr>
      <w:r w:rsidRPr="00C31E24">
        <w:t>(4)</w:t>
      </w:r>
    </w:p>
    <w:p w14:paraId="226B376C" w14:textId="77777777" w:rsidR="00784A32" w:rsidRPr="00C31E24" w:rsidRDefault="00784A32" w:rsidP="00784A32">
      <w:pPr>
        <w:pStyle w:val="PL"/>
        <w:rPr>
          <w:noProof w:val="0"/>
        </w:rPr>
      </w:pPr>
      <w:r w:rsidRPr="00C31E24">
        <w:rPr>
          <w:b/>
          <w:noProof w:val="0"/>
        </w:rPr>
        <w:t>with</w:t>
      </w:r>
      <w:r w:rsidRPr="00C31E24">
        <w:rPr>
          <w:noProof w:val="0"/>
        </w:rPr>
        <w:t xml:space="preserve"> { the UE (MCVideo Client) having an ongoing On-demand Pre-arranged Group Call with Automatic Commencement Mode }</w:t>
      </w:r>
    </w:p>
    <w:p w14:paraId="0639F4CB"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7870B8F4" w14:textId="2302F0B1"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SIP re-INVITE from the SS (MCVideo Server) to upgrade the ongoing MCVideo Group Call to a MCVideo Emergency Group Call with Reception Control }</w:t>
      </w:r>
    </w:p>
    <w:p w14:paraId="17746519" w14:textId="42D87DC8"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the UE (MCVideo Client) responds to the SIP re-INVITE request with a SIP 200 (OK) </w:t>
      </w:r>
      <w:r w:rsidRPr="00C31E24">
        <w:rPr>
          <w:b/>
          <w:bCs/>
          <w:noProof w:val="0"/>
        </w:rPr>
        <w:t>and</w:t>
      </w:r>
      <w:r w:rsidRPr="00C31E24">
        <w:rPr>
          <w:noProof w:val="0"/>
        </w:rPr>
        <w:t xml:space="preserve"> considers the call as being upgraded to an Emergency Group) }</w:t>
      </w:r>
    </w:p>
    <w:p w14:paraId="67573EAE"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190C87CF" w14:textId="77777777" w:rsidR="00784A32" w:rsidRPr="00C31E24" w:rsidRDefault="00784A32" w:rsidP="00784A32">
      <w:pPr>
        <w:pStyle w:val="PL"/>
        <w:rPr>
          <w:rFonts w:cs="Courier New"/>
          <w:noProof w:val="0"/>
          <w:szCs w:val="16"/>
        </w:rPr>
      </w:pPr>
    </w:p>
    <w:p w14:paraId="10C2C793" w14:textId="065E4670" w:rsidR="00784A32" w:rsidRPr="00C31E24" w:rsidRDefault="00784A32" w:rsidP="00784A32">
      <w:pPr>
        <w:pStyle w:val="H6"/>
      </w:pPr>
      <w:r w:rsidRPr="00C31E24">
        <w:t>(</w:t>
      </w:r>
      <w:r w:rsidR="00CB438D" w:rsidRPr="00C31E24">
        <w:t>5</w:t>
      </w:r>
      <w:r w:rsidRPr="00C31E24">
        <w:t>)</w:t>
      </w:r>
    </w:p>
    <w:p w14:paraId="1B6F0ECC" w14:textId="77777777" w:rsidR="00784A32" w:rsidRPr="00C31E24" w:rsidRDefault="00784A32" w:rsidP="00784A32">
      <w:pPr>
        <w:pStyle w:val="PL"/>
        <w:rPr>
          <w:noProof w:val="0"/>
        </w:rPr>
      </w:pPr>
      <w:r w:rsidRPr="00C31E24">
        <w:rPr>
          <w:b/>
          <w:noProof w:val="0"/>
        </w:rPr>
        <w:t>with</w:t>
      </w:r>
      <w:r w:rsidRPr="00C31E24">
        <w:rPr>
          <w:noProof w:val="0"/>
        </w:rPr>
        <w:t xml:space="preserve"> { the UE (MCVideo Client) having an ongoing On-demand Pre-arranged Group Call with Automatic Commencement Mode that was upgraded to an Emergency Group Call}</w:t>
      </w:r>
    </w:p>
    <w:p w14:paraId="0E976B06"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61F18085"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Client)receives a SIP re-INVITE from the SS (MCVideo Server) to cancel the ongoing MCVideo Emergency state}</w:t>
      </w:r>
    </w:p>
    <w:p w14:paraId="08DC6921" w14:textId="2AA76AA1"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the UE (MCVideo Client) responds to the SIP re-INVITE request with a SIP 200 (OK) </w:t>
      </w:r>
      <w:r w:rsidRPr="00C31E24">
        <w:rPr>
          <w:b/>
          <w:noProof w:val="0"/>
        </w:rPr>
        <w:t>and</w:t>
      </w:r>
      <w:r w:rsidRPr="00C31E24">
        <w:rPr>
          <w:noProof w:val="0"/>
        </w:rPr>
        <w:t xml:space="preserve"> considers the emergency </w:t>
      </w:r>
      <w:r w:rsidR="00CB438D" w:rsidRPr="00C31E24">
        <w:rPr>
          <w:noProof w:val="0"/>
        </w:rPr>
        <w:t xml:space="preserve">state </w:t>
      </w:r>
      <w:r w:rsidRPr="00C31E24">
        <w:rPr>
          <w:noProof w:val="0"/>
        </w:rPr>
        <w:t>cancelled }</w:t>
      </w:r>
    </w:p>
    <w:p w14:paraId="0AB9BF4E"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12ECBC2D" w14:textId="77777777" w:rsidR="00784A32" w:rsidRPr="00C31E24" w:rsidRDefault="00784A32" w:rsidP="00784A32">
      <w:pPr>
        <w:pStyle w:val="PL"/>
        <w:rPr>
          <w:rFonts w:cs="Courier New"/>
          <w:noProof w:val="0"/>
          <w:szCs w:val="16"/>
        </w:rPr>
      </w:pPr>
    </w:p>
    <w:p w14:paraId="1EFBBD9A" w14:textId="73B25AAF" w:rsidR="00784A32" w:rsidRPr="00C31E24" w:rsidRDefault="00784A32" w:rsidP="00784A32">
      <w:pPr>
        <w:pStyle w:val="H6"/>
      </w:pPr>
      <w:r w:rsidRPr="00C31E24">
        <w:t>(</w:t>
      </w:r>
      <w:r w:rsidR="00CB438D" w:rsidRPr="00C31E24">
        <w:t>6</w:t>
      </w:r>
      <w:r w:rsidRPr="00C31E24">
        <w:t>)</w:t>
      </w:r>
    </w:p>
    <w:p w14:paraId="3AA579B6" w14:textId="77777777" w:rsidR="00784A32" w:rsidRPr="00C31E24" w:rsidRDefault="00784A32" w:rsidP="00784A32">
      <w:pPr>
        <w:pStyle w:val="PL"/>
        <w:rPr>
          <w:noProof w:val="0"/>
        </w:rPr>
      </w:pPr>
      <w:r w:rsidRPr="00C31E24">
        <w:rPr>
          <w:b/>
          <w:noProof w:val="0"/>
        </w:rPr>
        <w:t>with</w:t>
      </w:r>
      <w:r w:rsidRPr="00C31E24">
        <w:rPr>
          <w:noProof w:val="0"/>
        </w:rPr>
        <w:t xml:space="preserve"> { the UE (MCVideo Client) having an ongoing On-demand Pre-arranged Group Call with Automatic Commencement Mode }</w:t>
      </w:r>
    </w:p>
    <w:p w14:paraId="793B20DE"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6C68D81C" w14:textId="1C4DCE42"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Client)receives a SIP re-INVITE from the SS (MCVideo Server) to upgrade the ongoing MCVideo Group Call to a MCVideo Imminent Peril Group Call with Reception Control }</w:t>
      </w:r>
    </w:p>
    <w:p w14:paraId="0D37A6EE"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the UE (MCVideo Client) responds to the SIP re-INVITE request with a SIP 200 (OK) response </w:t>
      </w:r>
      <w:r w:rsidRPr="00C31E24">
        <w:rPr>
          <w:b/>
          <w:noProof w:val="0"/>
        </w:rPr>
        <w:t>and</w:t>
      </w:r>
      <w:r w:rsidRPr="00C31E24">
        <w:rPr>
          <w:noProof w:val="0"/>
        </w:rPr>
        <w:t xml:space="preserve"> considers the call as being upgraded to an Imminent Peril Group Call }</w:t>
      </w:r>
    </w:p>
    <w:p w14:paraId="2B0BBC93"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7C4E0B25" w14:textId="77777777" w:rsidR="00784A32" w:rsidRPr="00C31E24" w:rsidRDefault="00784A32" w:rsidP="00784A32">
      <w:pPr>
        <w:pStyle w:val="PL"/>
        <w:rPr>
          <w:rFonts w:cs="Courier New"/>
          <w:noProof w:val="0"/>
          <w:szCs w:val="16"/>
        </w:rPr>
      </w:pPr>
    </w:p>
    <w:p w14:paraId="590E900A" w14:textId="6FEE75FE" w:rsidR="00784A32" w:rsidRPr="00C31E24" w:rsidRDefault="00784A32" w:rsidP="00784A32">
      <w:pPr>
        <w:pStyle w:val="H6"/>
      </w:pPr>
      <w:r w:rsidRPr="00C31E24">
        <w:t>(</w:t>
      </w:r>
      <w:r w:rsidR="00CB438D" w:rsidRPr="00C31E24">
        <w:t>7</w:t>
      </w:r>
      <w:r w:rsidRPr="00C31E24">
        <w:t>)</w:t>
      </w:r>
    </w:p>
    <w:p w14:paraId="1EB8A461" w14:textId="77777777" w:rsidR="00784A32" w:rsidRPr="00C31E24" w:rsidRDefault="00784A32" w:rsidP="00784A32">
      <w:pPr>
        <w:pStyle w:val="PL"/>
        <w:rPr>
          <w:noProof w:val="0"/>
        </w:rPr>
      </w:pPr>
      <w:r w:rsidRPr="00C31E24">
        <w:rPr>
          <w:b/>
          <w:noProof w:val="0"/>
        </w:rPr>
        <w:t>with</w:t>
      </w:r>
      <w:r w:rsidRPr="00C31E24">
        <w:rPr>
          <w:noProof w:val="0"/>
        </w:rPr>
        <w:t xml:space="preserve"> { the UE (MCVideo Client) having an ongoing On-demand Pre-arranged Group Call with Automatic Commencement Mode that was upgraded to an Imminent Peril Group Call }</w:t>
      </w:r>
    </w:p>
    <w:p w14:paraId="2C86E16D"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4D82D150"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Client)receives a SIP re-INVITE from the SS (MCVideo Server) to cancel the ongoing MCVideo Imminent Peril state }</w:t>
      </w:r>
    </w:p>
    <w:p w14:paraId="2EA4C52D" w14:textId="2A317E12"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the UE (MCVideo Client) responds to the SIP re-INVITE request with a SIP 200 (OK) </w:t>
      </w:r>
      <w:r w:rsidRPr="00C31E24">
        <w:rPr>
          <w:b/>
          <w:noProof w:val="0"/>
        </w:rPr>
        <w:t>and</w:t>
      </w:r>
      <w:r w:rsidRPr="00C31E24">
        <w:rPr>
          <w:noProof w:val="0"/>
        </w:rPr>
        <w:t xml:space="preserve"> considers the Imminent Peril </w:t>
      </w:r>
      <w:r w:rsidR="00CB438D" w:rsidRPr="00C31E24">
        <w:rPr>
          <w:noProof w:val="0"/>
        </w:rPr>
        <w:t xml:space="preserve">state </w:t>
      </w:r>
      <w:r w:rsidRPr="00C31E24">
        <w:rPr>
          <w:noProof w:val="0"/>
        </w:rPr>
        <w:t>cancelled }</w:t>
      </w:r>
    </w:p>
    <w:p w14:paraId="022D2465"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18D9F064" w14:textId="77777777" w:rsidR="00784A32" w:rsidRPr="00C31E24" w:rsidRDefault="00784A32" w:rsidP="00784A32">
      <w:pPr>
        <w:pStyle w:val="PL"/>
        <w:rPr>
          <w:noProof w:val="0"/>
        </w:rPr>
      </w:pPr>
    </w:p>
    <w:p w14:paraId="7BE7DA8F" w14:textId="47BE487D" w:rsidR="00784A32" w:rsidRPr="00C31E24" w:rsidRDefault="00784A32" w:rsidP="00784A32">
      <w:pPr>
        <w:pStyle w:val="H6"/>
      </w:pPr>
      <w:r w:rsidRPr="00C31E24">
        <w:t>(</w:t>
      </w:r>
      <w:r w:rsidR="00CB438D" w:rsidRPr="00C31E24">
        <w:t>8</w:t>
      </w:r>
      <w:r w:rsidRPr="00C31E24">
        <w:t>)</w:t>
      </w:r>
    </w:p>
    <w:p w14:paraId="08B89391" w14:textId="69EFB5FB" w:rsidR="00784A32" w:rsidRPr="00C31E24" w:rsidRDefault="00784A32" w:rsidP="00784A32">
      <w:pPr>
        <w:pStyle w:val="PL"/>
        <w:rPr>
          <w:noProof w:val="0"/>
        </w:rPr>
      </w:pPr>
      <w:r w:rsidRPr="00C31E24">
        <w:rPr>
          <w:b/>
          <w:noProof w:val="0"/>
        </w:rPr>
        <w:t>with</w:t>
      </w:r>
      <w:r w:rsidRPr="00C31E24">
        <w:rPr>
          <w:noProof w:val="0"/>
        </w:rPr>
        <w:t xml:space="preserve"> { the UE (MCVideo Client) having an ongoing On-demand Pre-arranged Group Call with Automatic Commencement Mode }</w:t>
      </w:r>
    </w:p>
    <w:p w14:paraId="2C01DFA5"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5EED78BC"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to end the RTP media reception }</w:t>
      </w:r>
    </w:p>
    <w:p w14:paraId="573D9C30"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the UE (MCVideo Client) sends a Media Reception End Request message }</w:t>
      </w:r>
    </w:p>
    <w:p w14:paraId="719DB9BF"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4AEBCC32" w14:textId="77777777" w:rsidR="00784A32" w:rsidRPr="00C31E24" w:rsidRDefault="00784A32" w:rsidP="00784A32">
      <w:pPr>
        <w:pStyle w:val="PL"/>
        <w:rPr>
          <w:rFonts w:cs="Courier New"/>
          <w:noProof w:val="0"/>
          <w:szCs w:val="16"/>
        </w:rPr>
      </w:pPr>
    </w:p>
    <w:p w14:paraId="53058516" w14:textId="2C253E78" w:rsidR="00784A32" w:rsidRPr="00C31E24" w:rsidRDefault="00784A32" w:rsidP="00784A32">
      <w:pPr>
        <w:pStyle w:val="H6"/>
      </w:pPr>
      <w:r w:rsidRPr="00C31E24">
        <w:rPr>
          <w:rFonts w:cs="Arial"/>
        </w:rPr>
        <w:t>(</w:t>
      </w:r>
      <w:r w:rsidR="00CB438D" w:rsidRPr="00C31E24">
        <w:rPr>
          <w:rFonts w:cs="Arial"/>
        </w:rPr>
        <w:t>9</w:t>
      </w:r>
      <w:r w:rsidRPr="00C31E24">
        <w:rPr>
          <w:rFonts w:cs="Arial"/>
        </w:rPr>
        <w:t>)</w:t>
      </w:r>
    </w:p>
    <w:p w14:paraId="15CF7E8D" w14:textId="77777777" w:rsidR="00784A32" w:rsidRPr="00C31E24" w:rsidRDefault="00784A32" w:rsidP="00784A32">
      <w:pPr>
        <w:pStyle w:val="PL"/>
        <w:rPr>
          <w:noProof w:val="0"/>
        </w:rPr>
      </w:pPr>
      <w:r w:rsidRPr="00C31E24">
        <w:rPr>
          <w:b/>
          <w:noProof w:val="0"/>
        </w:rPr>
        <w:t>with</w:t>
      </w:r>
      <w:r w:rsidRPr="00C31E24">
        <w:rPr>
          <w:noProof w:val="0"/>
        </w:rPr>
        <w:t xml:space="preserve"> { the UE (MCVideo Client) having an ongoing On-demand Pre-arranged Group Call with Automatic Commencement Mode }</w:t>
      </w:r>
    </w:p>
    <w:p w14:paraId="5436ADBB"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50B3B5DA"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SIP BYE message }</w:t>
      </w:r>
    </w:p>
    <w:p w14:paraId="19543AA6" w14:textId="77777777" w:rsidR="00784A32" w:rsidRPr="00C31E24" w:rsidRDefault="00784A32" w:rsidP="00784A32">
      <w:pPr>
        <w:pStyle w:val="PL"/>
        <w:rPr>
          <w:rFonts w:cs="Courier New"/>
          <w:noProof w:val="0"/>
          <w:szCs w:val="16"/>
        </w:rPr>
      </w:pPr>
      <w:r w:rsidRPr="00C31E24">
        <w:rPr>
          <w:noProof w:val="0"/>
        </w:rPr>
        <w:t xml:space="preserve">    </w:t>
      </w:r>
      <w:r w:rsidRPr="00C31E24">
        <w:rPr>
          <w:b/>
          <w:noProof w:val="0"/>
        </w:rPr>
        <w:t>then</w:t>
      </w:r>
      <w:r w:rsidRPr="00C31E24">
        <w:rPr>
          <w:noProof w:val="0"/>
        </w:rPr>
        <w:t xml:space="preserve"> { the UE (MCVideo Client) sends a SIP 200 (OK) message and leaves the MCVideo session }</w:t>
      </w:r>
    </w:p>
    <w:p w14:paraId="4F5AAC99"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649C4F8F" w14:textId="77777777" w:rsidR="00784A32" w:rsidRPr="00C31E24" w:rsidRDefault="00784A32" w:rsidP="00784A32">
      <w:pPr>
        <w:pStyle w:val="PL"/>
        <w:rPr>
          <w:rFonts w:cs="Courier New"/>
          <w:noProof w:val="0"/>
          <w:szCs w:val="16"/>
        </w:rPr>
      </w:pPr>
    </w:p>
    <w:p w14:paraId="5BA502F4" w14:textId="77777777" w:rsidR="00784A32" w:rsidRPr="00C31E24" w:rsidRDefault="00784A32" w:rsidP="005377F9">
      <w:pPr>
        <w:pStyle w:val="H6"/>
      </w:pPr>
      <w:bookmarkStart w:id="322" w:name="_Toc52787489"/>
      <w:bookmarkStart w:id="323" w:name="_Toc52787669"/>
      <w:r w:rsidRPr="00C31E24">
        <w:t>6.1.1.2.2</w:t>
      </w:r>
      <w:r w:rsidRPr="00C31E24">
        <w:tab/>
        <w:t>Conformance requirements</w:t>
      </w:r>
      <w:bookmarkEnd w:id="322"/>
      <w:bookmarkEnd w:id="323"/>
    </w:p>
    <w:p w14:paraId="646F3AF5" w14:textId="7D697440" w:rsidR="00784A32" w:rsidRPr="00C31E24" w:rsidRDefault="00784A32" w:rsidP="00784A32">
      <w:r w:rsidRPr="00C31E24">
        <w:t>References: The conformance requirements covered in the current T</w:t>
      </w:r>
      <w:r w:rsidR="00CB438D" w:rsidRPr="00C31E24">
        <w:t xml:space="preserve">est </w:t>
      </w:r>
      <w:r w:rsidRPr="00C31E24">
        <w:t>C</w:t>
      </w:r>
      <w:r w:rsidR="00CB438D" w:rsidRPr="00C31E24">
        <w:t>ase</w:t>
      </w:r>
      <w:r w:rsidRPr="00C31E24">
        <w:t xml:space="preserve"> are specified in: TS 24.281</w:t>
      </w:r>
      <w:r w:rsidR="00CB438D" w:rsidRPr="00C31E24">
        <w:t xml:space="preserve">, </w:t>
      </w:r>
      <w:r w:rsidRPr="00C31E24">
        <w:t xml:space="preserve"> clauses 6.2.3.1.1, 6.2.3.1.2, 9.2.1.2.1.2, 9.2.1.2.1.4, 9.2.1.2.1.6, ; also TS 24.581, clauses 6.3.4.3.6, 6.3.4.4.12, 6.3.5.3.9, 6.3.5.4.8. The following represents a copy/paste extraction of the requirements relevant to the test purpose; any references within the copy/paste text should be understood within the scope of the core spec they have been copied from. Unless otherwise stated, these are Rel-</w:t>
      </w:r>
      <w:r w:rsidR="00CB438D" w:rsidRPr="00C31E24">
        <w:t xml:space="preserve">15 </w:t>
      </w:r>
      <w:r w:rsidRPr="00C31E24">
        <w:t>requirements.</w:t>
      </w:r>
    </w:p>
    <w:p w14:paraId="1A35AD8F" w14:textId="77777777" w:rsidR="00784A32" w:rsidRPr="00C31E24" w:rsidRDefault="00784A32" w:rsidP="00784A32">
      <w:r w:rsidRPr="00C31E24">
        <w:t>[TS 24.281, clause 6.2.3.1.1]</w:t>
      </w:r>
    </w:p>
    <w:p w14:paraId="185017A6" w14:textId="77777777" w:rsidR="00784A32" w:rsidRPr="00C31E24" w:rsidRDefault="00784A32" w:rsidP="00784A32">
      <w:r w:rsidRPr="00C31E24">
        <w:t>When performing the automatic commencement mode procedures, the MCVideo client:</w:t>
      </w:r>
    </w:p>
    <w:p w14:paraId="53A806D5" w14:textId="77777777" w:rsidR="00784A32" w:rsidRPr="00C31E24" w:rsidRDefault="00784A32" w:rsidP="00784A32">
      <w:pPr>
        <w:pStyle w:val="B1"/>
      </w:pPr>
      <w:r w:rsidRPr="00C31E24">
        <w:t>1)</w:t>
      </w:r>
      <w:r w:rsidRPr="00C31E24">
        <w:tab/>
        <w:t>shall accept the SIP INVITE request and generate a SIP 200 (OK) response according to rules and procedures of 3GPP TS 24.229 [11];</w:t>
      </w:r>
    </w:p>
    <w:p w14:paraId="701AF6D0" w14:textId="77777777" w:rsidR="00784A32" w:rsidRPr="00C31E24" w:rsidRDefault="00784A32" w:rsidP="00784A32">
      <w:pPr>
        <w:pStyle w:val="B1"/>
      </w:pPr>
      <w:r w:rsidRPr="00C31E24">
        <w:t>2)</w:t>
      </w:r>
      <w:r w:rsidRPr="00C31E24">
        <w:tab/>
        <w:t>shall include the option tag "timer" in a Require header field of the SIP 200 (OK) response;</w:t>
      </w:r>
    </w:p>
    <w:p w14:paraId="557B76CF" w14:textId="77777777" w:rsidR="00784A32" w:rsidRPr="00C31E24" w:rsidRDefault="00784A32" w:rsidP="00784A32">
      <w:pPr>
        <w:pStyle w:val="B1"/>
      </w:pPr>
      <w:r w:rsidRPr="00C31E24">
        <w:t>3)</w:t>
      </w:r>
      <w:r w:rsidRPr="00C31E24">
        <w:tab/>
        <w:t>shall include the g.3gpp.mc</w:t>
      </w:r>
      <w:r w:rsidRPr="00C31E24">
        <w:rPr>
          <w:lang w:eastAsia="zh-CN"/>
        </w:rPr>
        <w:t>video</w:t>
      </w:r>
      <w:r w:rsidRPr="00C31E24">
        <w:t xml:space="preserve"> media feature tag in the Contact header field of the SIP 200 (OK) response;</w:t>
      </w:r>
    </w:p>
    <w:p w14:paraId="7C89B6BE" w14:textId="77777777" w:rsidR="00784A32" w:rsidRPr="00C31E24" w:rsidRDefault="00784A32" w:rsidP="00784A32">
      <w:pPr>
        <w:pStyle w:val="B1"/>
      </w:pPr>
      <w:r w:rsidRPr="00C31E24">
        <w:t>4)</w:t>
      </w:r>
      <w:r w:rsidRPr="00C31E24">
        <w:tab/>
        <w:t xml:space="preserve">shall include 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in the Contact header field of the SIP 200 (OK) response;</w:t>
      </w:r>
    </w:p>
    <w:p w14:paraId="4A34852B" w14:textId="77777777" w:rsidR="00784A32" w:rsidRPr="00C31E24" w:rsidRDefault="00784A32" w:rsidP="00784A32">
      <w:pPr>
        <w:pStyle w:val="B1"/>
      </w:pPr>
      <w:r w:rsidRPr="00C31E24">
        <w:t>5)</w:t>
      </w:r>
      <w:r w:rsidRPr="00C31E24">
        <w:tab/>
        <w:t>shall include the Session-Expires header field in the SIP 200 (OK) response and start the SIP session timer according to IETF RFC 4028 [23]. The "refresher" parameter in the Session-Expires header field shall be set to "uas";</w:t>
      </w:r>
    </w:p>
    <w:p w14:paraId="5BE59D0F" w14:textId="77777777" w:rsidR="00784A32" w:rsidRPr="00C31E24" w:rsidRDefault="00784A32" w:rsidP="00784A32">
      <w:pPr>
        <w:pStyle w:val="B1"/>
      </w:pPr>
      <w:r w:rsidRPr="00C31E24">
        <w:t>6)</w:t>
      </w:r>
      <w:r w:rsidRPr="00C31E24">
        <w:tab/>
        <w:t>shall, if the incoming SIP INVITE request contains a Replaces header field, include in the SDP answer in the SIP 200 (OK) response to the SDP offer the parameters used for the pre-established session identified by the contents of the Replaces header field;</w:t>
      </w:r>
    </w:p>
    <w:p w14:paraId="12C72B82" w14:textId="77777777" w:rsidR="00784A32" w:rsidRPr="00C31E24" w:rsidRDefault="00784A32" w:rsidP="00784A32">
      <w:pPr>
        <w:pStyle w:val="B1"/>
      </w:pPr>
      <w:r w:rsidRPr="00C31E24">
        <w:t>7)</w:t>
      </w:r>
      <w:r w:rsidRPr="00C31E24">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7DDCD2A5" w14:textId="77777777" w:rsidR="00784A32" w:rsidRPr="00C31E24" w:rsidRDefault="00784A32" w:rsidP="00784A32">
      <w:pPr>
        <w:pStyle w:val="NO"/>
      </w:pPr>
      <w:r w:rsidRPr="00C31E24">
        <w:t>NOTE:</w:t>
      </w:r>
      <w:r w:rsidRPr="00C31E24">
        <w:tab/>
        <w:t>In the case of a new emergency call where the terminating client is using a pre-established session, the SIP INVITE request containing a Replaces header is used to replace the pre-established session.</w:t>
      </w:r>
    </w:p>
    <w:p w14:paraId="1B89FB88" w14:textId="77777777" w:rsidR="00784A32" w:rsidRPr="00C31E24" w:rsidRDefault="00784A32" w:rsidP="00784A32">
      <w:pPr>
        <w:pStyle w:val="B1"/>
      </w:pPr>
      <w:r w:rsidRPr="00C31E24">
        <w:t>8)</w:t>
      </w:r>
      <w:r w:rsidRPr="00C31E24">
        <w:tab/>
        <w:t>shall send the SIP 200 (OK) response towards the MCVideo server according to rules and procedures of 3GPP TS 24.229 [11];</w:t>
      </w:r>
    </w:p>
    <w:p w14:paraId="17833FFD" w14:textId="77777777" w:rsidR="00784A32" w:rsidRPr="00C31E24" w:rsidRDefault="00784A32" w:rsidP="00784A32">
      <w:pPr>
        <w:pStyle w:val="B1"/>
      </w:pPr>
      <w:r w:rsidRPr="00C31E24">
        <w:t>9)</w:t>
      </w:r>
      <w:r w:rsidRPr="00C31E24">
        <w:tab/>
        <w:t>shall, if the incoming SIP INVITE request contains a Replaces header field, release the pre-established session identified by the contents of the Replaces header field; and</w:t>
      </w:r>
    </w:p>
    <w:p w14:paraId="213A8D80" w14:textId="77777777" w:rsidR="00784A32" w:rsidRPr="00C31E24" w:rsidRDefault="00784A32" w:rsidP="00784A32">
      <w:pPr>
        <w:pStyle w:val="B1"/>
      </w:pPr>
      <w:r w:rsidRPr="00C31E24">
        <w:t>10)</w:t>
      </w:r>
      <w:r w:rsidRPr="00C31E24">
        <w:tab/>
        <w:t>shall interact with the media plane as specified in 3GPP TS 24.</w:t>
      </w:r>
      <w:r w:rsidRPr="00C31E24">
        <w:rPr>
          <w:lang w:eastAsia="zh-CN"/>
        </w:rPr>
        <w:t>581</w:t>
      </w:r>
      <w:r w:rsidRPr="00C31E24">
        <w:t xml:space="preserve"> [5]. </w:t>
      </w:r>
    </w:p>
    <w:p w14:paraId="5E533101" w14:textId="77777777" w:rsidR="00784A32" w:rsidRPr="00C31E24" w:rsidRDefault="00784A32" w:rsidP="00784A32">
      <w:r w:rsidRPr="00C31E24">
        <w:t>When NAT traversal is supported by the MCVideo client and when the MCVideo client is behind a NAT, generation of SIP responses is done as specified in this subclause and as specified in IETF RFC 5626 [35].</w:t>
      </w:r>
    </w:p>
    <w:p w14:paraId="388BD479" w14:textId="77777777" w:rsidR="00784A32" w:rsidRPr="00C31E24" w:rsidRDefault="00784A32" w:rsidP="00784A32">
      <w:r w:rsidRPr="00C31E24">
        <w:t>[TS 24.281, clause 6.2.3.1.2]</w:t>
      </w:r>
    </w:p>
    <w:p w14:paraId="6762E904" w14:textId="77777777" w:rsidR="00784A32" w:rsidRPr="00C31E24" w:rsidRDefault="00784A32" w:rsidP="00784A32">
      <w:r w:rsidRPr="00C31E24">
        <w:t>When performing the automatic commencement mode procedures, the MCVideo client shall follow the procedures in subclause 6.2.3.1.1 with the following clarification:</w:t>
      </w:r>
    </w:p>
    <w:p w14:paraId="58922E18" w14:textId="77777777" w:rsidR="00784A32" w:rsidRPr="00C31E24" w:rsidRDefault="00784A32" w:rsidP="00784A32">
      <w:pPr>
        <w:pStyle w:val="B1"/>
      </w:pPr>
      <w:r w:rsidRPr="00C31E24">
        <w:t>-</w:t>
      </w:r>
      <w:r w:rsidRPr="00C31E24">
        <w:tab/>
        <w:t>The MCVideo client may include a P-Answer-State header field with the value "Confirmed" as specified in IETF RFC 4964 [30] in the SIP 200 (OK) response.</w:t>
      </w:r>
    </w:p>
    <w:p w14:paraId="3DD7C688" w14:textId="77777777" w:rsidR="00784A32" w:rsidRPr="00C31E24" w:rsidRDefault="00784A32" w:rsidP="00784A32">
      <w:bookmarkStart w:id="324" w:name="14f4399e2adfb55a__Toc427695827"/>
      <w:bookmarkStart w:id="325" w:name="14f4399e2adfb55a__Toc427696227"/>
      <w:bookmarkStart w:id="326" w:name="14f4399e2adfb55a__Toc427696626"/>
      <w:bookmarkStart w:id="327" w:name="14f4399e2adfb55a__Toc427698228"/>
      <w:bookmarkEnd w:id="324"/>
      <w:bookmarkEnd w:id="325"/>
      <w:bookmarkEnd w:id="326"/>
      <w:bookmarkEnd w:id="327"/>
      <w:r w:rsidRPr="00C31E24">
        <w:t>[TS 24.281, clause 9.2.1.2.1.2]</w:t>
      </w:r>
    </w:p>
    <w:p w14:paraId="19E83217" w14:textId="77777777" w:rsidR="00784A32" w:rsidRPr="00C31E24" w:rsidRDefault="00784A32" w:rsidP="00784A32">
      <w:r w:rsidRPr="00C31E24">
        <w:t>In the procedures in this subclause:</w:t>
      </w:r>
    </w:p>
    <w:p w14:paraId="7BD6584B" w14:textId="77777777" w:rsidR="00784A32" w:rsidRPr="00C31E24" w:rsidRDefault="00784A32" w:rsidP="00784A32">
      <w:pPr>
        <w:pStyle w:val="B1"/>
      </w:pPr>
      <w:r w:rsidRPr="00C31E24">
        <w:t>1)</w:t>
      </w:r>
      <w:r w:rsidRPr="00C31E24">
        <w:tab/>
        <w:t>emergency indication in an incoming SIP INVITE request refers to the &lt;emergency-ind&gt; element of the application/vnd.3gpp.mc</w:t>
      </w:r>
      <w:r w:rsidRPr="00C31E24">
        <w:rPr>
          <w:lang w:eastAsia="zh-CN"/>
        </w:rPr>
        <w:t>video</w:t>
      </w:r>
      <w:r w:rsidRPr="00C31E24">
        <w:t>-info+xml MIME body; and</w:t>
      </w:r>
    </w:p>
    <w:p w14:paraId="6906416F" w14:textId="77777777" w:rsidR="00784A32" w:rsidRPr="00C31E24" w:rsidRDefault="00784A32" w:rsidP="00784A32">
      <w:pPr>
        <w:pStyle w:val="B1"/>
      </w:pPr>
      <w:r w:rsidRPr="00C31E24">
        <w:t>2)</w:t>
      </w:r>
      <w:r w:rsidRPr="00C31E24">
        <w:tab/>
        <w:t>imminent peril indication in an incoming SIP INVITE request refers to the &lt;imminentperil-ind&gt; element of the application/vnd.3gpp.mc</w:t>
      </w:r>
      <w:r w:rsidRPr="00C31E24">
        <w:rPr>
          <w:lang w:eastAsia="zh-CN"/>
        </w:rPr>
        <w:t>video</w:t>
      </w:r>
      <w:r w:rsidRPr="00C31E24">
        <w:t>-info+xml MIME body.</w:t>
      </w:r>
    </w:p>
    <w:p w14:paraId="300939D5" w14:textId="77777777" w:rsidR="00784A32" w:rsidRPr="00C31E24" w:rsidRDefault="00784A32" w:rsidP="00784A32">
      <w:r w:rsidRPr="00C31E24">
        <w:t>Upon receipt of an initial SIP INVITE request, the MCVideo client shall follow the procedures for termination of multimedia sessions in the IM CN subsystem as specified in 3GPP TS 24.229 [</w:t>
      </w:r>
      <w:r w:rsidRPr="00C31E24">
        <w:rPr>
          <w:lang w:eastAsia="zh-CN"/>
        </w:rPr>
        <w:t>11</w:t>
      </w:r>
      <w:r w:rsidRPr="00C31E24">
        <w:t>] with the clarifications below.</w:t>
      </w:r>
    </w:p>
    <w:p w14:paraId="6CFC798B" w14:textId="77777777" w:rsidR="00784A32" w:rsidRPr="00C31E24" w:rsidRDefault="00784A32" w:rsidP="00784A32">
      <w:r w:rsidRPr="00C31E24">
        <w:t>The MCVideo client:</w:t>
      </w:r>
    </w:p>
    <w:p w14:paraId="2CCFA92E" w14:textId="77777777" w:rsidR="00784A32" w:rsidRPr="00C31E24" w:rsidRDefault="00784A32" w:rsidP="00784A32">
      <w:pPr>
        <w:pStyle w:val="B1"/>
      </w:pPr>
      <w:r w:rsidRPr="00C31E24">
        <w:t>1)</w:t>
      </w:r>
      <w:r w:rsidRPr="00C31E24">
        <w:tab/>
        <w:t>may reject the SIP INVITE request if either of the following conditions are met:</w:t>
      </w:r>
    </w:p>
    <w:p w14:paraId="359A21E7" w14:textId="77777777" w:rsidR="00784A32" w:rsidRPr="00C31E24" w:rsidRDefault="00784A32" w:rsidP="00784A32">
      <w:pPr>
        <w:pStyle w:val="B2"/>
      </w:pPr>
      <w:r w:rsidRPr="00C31E24">
        <w:t>a)</w:t>
      </w:r>
      <w:r w:rsidRPr="00C31E24">
        <w:tab/>
        <w:t>MCVideo client does not have enough resources to handle the call; or</w:t>
      </w:r>
    </w:p>
    <w:p w14:paraId="75136CBD" w14:textId="77777777" w:rsidR="00784A32" w:rsidRPr="00C31E24" w:rsidRDefault="00784A32" w:rsidP="00784A32">
      <w:pPr>
        <w:pStyle w:val="B2"/>
      </w:pPr>
      <w:r w:rsidRPr="00C31E24">
        <w:t>b)</w:t>
      </w:r>
      <w:r w:rsidRPr="00C31E24">
        <w:tab/>
        <w:t>any other reason outside the scope of this specification;</w:t>
      </w:r>
    </w:p>
    <w:p w14:paraId="053F75FD" w14:textId="77777777" w:rsidR="00784A32" w:rsidRPr="00C31E24" w:rsidRDefault="00784A32" w:rsidP="00784A32">
      <w:pPr>
        <w:pStyle w:val="B1"/>
      </w:pPr>
      <w:r w:rsidRPr="00C31E24">
        <w:t>2)</w:t>
      </w:r>
      <w:r w:rsidRPr="00C31E24">
        <w:tab/>
        <w:t>if the SIP INVITE request is rejected in step 1), shall respond toward participating MCVideo function either with appropriate reject code as specified in 3GPP TS 24.229 [51] and warning texts as specified in subclause </w:t>
      </w:r>
      <w:r w:rsidRPr="00C31E24">
        <w:rPr>
          <w:lang w:eastAsia="zh-CN"/>
        </w:rPr>
        <w:t>4.4.2</w:t>
      </w:r>
      <w:r w:rsidRPr="00C31E24">
        <w:t xml:space="preserve"> or with SIP 480 (Temporarily unavailable) response not including warning texts if the user is authorised to restrict the reason for failure and skip the rest of the steps of this subclause;</w:t>
      </w:r>
    </w:p>
    <w:p w14:paraId="6E9E30F7" w14:textId="77777777" w:rsidR="00784A32" w:rsidRPr="00C31E24" w:rsidRDefault="00784A32" w:rsidP="00784A32">
      <w:pPr>
        <w:pStyle w:val="NO"/>
      </w:pPr>
      <w:r w:rsidRPr="00C31E24">
        <w:t>NOTE:</w:t>
      </w:r>
      <w:r w:rsidRPr="00C31E24">
        <w:tab/>
        <w:t>If the SIP INVITE request contains an emergency indication or imminent peril indication, the MCVideo client can by means beyond the scope of this specification choose to accept the request.</w:t>
      </w:r>
    </w:p>
    <w:p w14:paraId="45C96D90" w14:textId="77777777" w:rsidR="00784A32" w:rsidRPr="00C31E24" w:rsidRDefault="00784A32" w:rsidP="00784A32">
      <w:pPr>
        <w:pStyle w:val="B1"/>
      </w:pPr>
      <w:r w:rsidRPr="00C31E24">
        <w:t>3)</w:t>
      </w:r>
      <w:r w:rsidRPr="00C31E24">
        <w:tab/>
        <w:t>shall check if a Resource-Priority header field is included in the incoming SIP INVITE request and may perform further actions outside the scope of this specification to act upon an included Resource-Priority header field as specified in 3GPP TS 24.229 [</w:t>
      </w:r>
      <w:r w:rsidRPr="00C31E24">
        <w:rPr>
          <w:lang w:eastAsia="zh-CN"/>
        </w:rPr>
        <w:t>11</w:t>
      </w:r>
      <w:r w:rsidRPr="00C31E24">
        <w:t>];</w:t>
      </w:r>
    </w:p>
    <w:p w14:paraId="5B7D14A3" w14:textId="77777777" w:rsidR="00784A32" w:rsidRPr="00C31E24" w:rsidRDefault="00784A32" w:rsidP="00784A32">
      <w:pPr>
        <w:pStyle w:val="B1"/>
      </w:pPr>
      <w:r w:rsidRPr="00C31E24">
        <w:t>4)</w:t>
      </w:r>
      <w:r w:rsidRPr="00C31E24">
        <w:tab/>
        <w:t>if the SIP INVITE request contains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 the &lt;emergency-ind&gt; element set to a value of "true":</w:t>
      </w:r>
    </w:p>
    <w:p w14:paraId="688D9D8F" w14:textId="77777777" w:rsidR="00784A32" w:rsidRPr="00C31E24" w:rsidRDefault="00784A32" w:rsidP="00784A32">
      <w:pPr>
        <w:pStyle w:val="B2"/>
      </w:pPr>
      <w:r w:rsidRPr="00C31E24">
        <w:t>a)</w:t>
      </w:r>
      <w:r w:rsidRPr="00C31E24">
        <w:tab/>
        <w:t>should display to the MCVideo user an indication that this is a SIP INVITE request for an MCVideo emergency group call and:</w:t>
      </w:r>
    </w:p>
    <w:p w14:paraId="1BE269D1" w14:textId="77777777" w:rsidR="00784A32" w:rsidRPr="00C31E24" w:rsidRDefault="00784A32" w:rsidP="00784A32">
      <w:pPr>
        <w:pStyle w:val="B3"/>
      </w:pPr>
      <w:r w:rsidRPr="00C31E24">
        <w:t>i)</w:t>
      </w:r>
      <w:r w:rsidRPr="00C31E24">
        <w:tab/>
        <w:t>should display the MCVideo ID of the originator of the MCVideo emergency group call contained in the &lt;mc</w:t>
      </w:r>
      <w:r w:rsidRPr="00C31E24">
        <w:rPr>
          <w:lang w:eastAsia="zh-CN"/>
        </w:rPr>
        <w:t>video</w:t>
      </w:r>
      <w:r w:rsidRPr="00C31E24">
        <w:t>-calling-user-id&gt; element of the application/vnd.3gpp.mc</w:t>
      </w:r>
      <w:r w:rsidRPr="00C31E24">
        <w:rPr>
          <w:lang w:eastAsia="zh-CN"/>
        </w:rPr>
        <w:t>video</w:t>
      </w:r>
      <w:r w:rsidRPr="00C31E24">
        <w:t>-info+xml MIME body;</w:t>
      </w:r>
    </w:p>
    <w:p w14:paraId="58023BDC" w14:textId="77777777" w:rsidR="00784A32" w:rsidRPr="00C31E24" w:rsidRDefault="00784A32" w:rsidP="00784A32">
      <w:pPr>
        <w:pStyle w:val="B3"/>
      </w:pPr>
      <w:r w:rsidRPr="00C31E24">
        <w:t>ii)</w:t>
      </w:r>
      <w:r w:rsidRPr="00C31E24">
        <w:tab/>
        <w:t>should display the MCVideo group identity of the group with the emergency condition contained in the &lt;mc</w:t>
      </w:r>
      <w:r w:rsidRPr="00C31E24">
        <w:rPr>
          <w:lang w:eastAsia="zh-CN"/>
        </w:rPr>
        <w:t>video</w:t>
      </w:r>
      <w:r w:rsidRPr="00C31E24">
        <w:t>-calling-group-id&gt; element; and</w:t>
      </w:r>
    </w:p>
    <w:p w14:paraId="68BF44F4" w14:textId="77777777" w:rsidR="00784A32" w:rsidRPr="00C31E24" w:rsidRDefault="00784A32" w:rsidP="00784A32">
      <w:pPr>
        <w:pStyle w:val="B3"/>
      </w:pPr>
      <w:r w:rsidRPr="00C31E24">
        <w:t>iii)</w:t>
      </w:r>
      <w:r w:rsidRPr="00C31E24">
        <w:tab/>
        <w:t>if the &lt;alert-ind&gt; element is set to "true", should display to the MCVideo user an indication of the MCVideo emergency alert and associated information;</w:t>
      </w:r>
    </w:p>
    <w:p w14:paraId="0CC54346" w14:textId="77777777" w:rsidR="00784A32" w:rsidRPr="00C31E24" w:rsidRDefault="00784A32" w:rsidP="00784A32">
      <w:pPr>
        <w:pStyle w:val="B2"/>
      </w:pPr>
      <w:r w:rsidRPr="00C31E24">
        <w:t>b)</w:t>
      </w:r>
      <w:r w:rsidRPr="00C31E24">
        <w:tab/>
        <w:t>shall set the MCVideo emergency group state to "MVEG 2: in-progress";</w:t>
      </w:r>
    </w:p>
    <w:p w14:paraId="06B286DC" w14:textId="77777777" w:rsidR="00784A32" w:rsidRPr="00C31E24" w:rsidRDefault="00784A32" w:rsidP="00784A32">
      <w:pPr>
        <w:pStyle w:val="B2"/>
      </w:pPr>
      <w:r w:rsidRPr="00C31E24">
        <w:t>c)</w:t>
      </w:r>
      <w:r w:rsidRPr="00C31E24">
        <w:tab/>
        <w:t>shall set the MCVideo imminent peril group state to "MVIG 1: no-imminent-peril"; and</w:t>
      </w:r>
    </w:p>
    <w:p w14:paraId="09EC62C4" w14:textId="77777777" w:rsidR="00784A32" w:rsidRPr="00C31E24" w:rsidRDefault="00784A32" w:rsidP="00784A32">
      <w:pPr>
        <w:pStyle w:val="B2"/>
      </w:pPr>
      <w:r w:rsidRPr="00C31E24">
        <w:t>d)</w:t>
      </w:r>
      <w:r w:rsidRPr="00C31E24">
        <w:tab/>
        <w:t>shall set the MCVideo imminent peril group call state to "MVIGC 1: imminent-peril-gc-capable"; otherwise</w:t>
      </w:r>
    </w:p>
    <w:p w14:paraId="4C95BF8F" w14:textId="77777777" w:rsidR="00784A32" w:rsidRPr="00C31E24" w:rsidRDefault="00784A32" w:rsidP="00784A32">
      <w:pPr>
        <w:pStyle w:val="B1"/>
      </w:pPr>
      <w:r w:rsidRPr="00C31E24">
        <w:t>5)</w:t>
      </w:r>
      <w:r w:rsidRPr="00C31E24">
        <w:tab/>
        <w:t>if the SIP INVITE request contains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 the &lt;imminentperil-ind&gt; element set to a value of "true":</w:t>
      </w:r>
    </w:p>
    <w:p w14:paraId="27E2C04B" w14:textId="77777777" w:rsidR="00784A32" w:rsidRPr="00C31E24" w:rsidRDefault="00784A32" w:rsidP="00784A32">
      <w:pPr>
        <w:pStyle w:val="B2"/>
      </w:pPr>
      <w:r w:rsidRPr="00C31E24">
        <w:t>a)</w:t>
      </w:r>
      <w:r w:rsidRPr="00C31E24">
        <w:tab/>
        <w:t>should display to the MCVideo user an indication that this is a SIP INVITE request for an MCVideo imminent peril group call and:</w:t>
      </w:r>
    </w:p>
    <w:p w14:paraId="40F7D3F0" w14:textId="77777777" w:rsidR="00784A32" w:rsidRPr="00C31E24" w:rsidRDefault="00784A32" w:rsidP="00784A32">
      <w:pPr>
        <w:pStyle w:val="B3"/>
      </w:pPr>
      <w:r w:rsidRPr="00C31E24">
        <w:t>i)</w:t>
      </w:r>
      <w:r w:rsidRPr="00C31E24">
        <w:tab/>
        <w:t>should display the MCVideo ID of the originator of the MCVideo imminent peril group call contained in the &lt;mc</w:t>
      </w:r>
      <w:r w:rsidRPr="00C31E24">
        <w:rPr>
          <w:lang w:eastAsia="zh-CN"/>
        </w:rPr>
        <w:t>video</w:t>
      </w:r>
      <w:r w:rsidRPr="00C31E24">
        <w:t>-calling-user-id&gt; element of the application/vnd.3gpp.mc</w:t>
      </w:r>
      <w:r w:rsidRPr="00C31E24">
        <w:rPr>
          <w:lang w:eastAsia="zh-CN"/>
        </w:rPr>
        <w:t>video</w:t>
      </w:r>
      <w:r w:rsidRPr="00C31E24">
        <w:t>-info+xml MIME body; and</w:t>
      </w:r>
    </w:p>
    <w:p w14:paraId="7E8A7E18" w14:textId="77777777" w:rsidR="00784A32" w:rsidRPr="00C31E24" w:rsidRDefault="00784A32" w:rsidP="00784A32">
      <w:pPr>
        <w:pStyle w:val="B3"/>
      </w:pPr>
      <w:r w:rsidRPr="00C31E24">
        <w:t>ii)</w:t>
      </w:r>
      <w:r w:rsidRPr="00C31E24">
        <w:tab/>
        <w:t>should display the MCVideo group identity of the group with the imminent peril condition contained in the &lt;mc</w:t>
      </w:r>
      <w:r w:rsidRPr="00C31E24">
        <w:rPr>
          <w:lang w:eastAsia="zh-CN"/>
        </w:rPr>
        <w:t>video</w:t>
      </w:r>
      <w:r w:rsidRPr="00C31E24">
        <w:t>-calling-group-id&gt; element; and</w:t>
      </w:r>
    </w:p>
    <w:p w14:paraId="22144BBE" w14:textId="77777777" w:rsidR="00784A32" w:rsidRPr="00C31E24" w:rsidRDefault="00784A32" w:rsidP="00784A32">
      <w:pPr>
        <w:pStyle w:val="B2"/>
      </w:pPr>
      <w:r w:rsidRPr="00C31E24">
        <w:t>b)</w:t>
      </w:r>
      <w:r w:rsidRPr="00C31E24">
        <w:tab/>
        <w:t>shall set the MCVideo imminent peril group state to "MVIG 2: in-progress";</w:t>
      </w:r>
    </w:p>
    <w:p w14:paraId="7FAA7696" w14:textId="77777777" w:rsidR="00784A32" w:rsidRPr="00C31E24" w:rsidRDefault="00784A32" w:rsidP="00784A32">
      <w:pPr>
        <w:pStyle w:val="B1"/>
      </w:pPr>
      <w:r w:rsidRPr="00C31E24">
        <w:t>6)</w:t>
      </w:r>
      <w:r w:rsidRPr="00C31E24">
        <w:tab/>
        <w:t>may display to the MCVideo user the MCVideo ID of the inviting MCVideo user;</w:t>
      </w:r>
    </w:p>
    <w:p w14:paraId="49944C08" w14:textId="77777777" w:rsidR="00784A32" w:rsidRPr="00C31E24" w:rsidRDefault="00784A32" w:rsidP="00784A32">
      <w:pPr>
        <w:pStyle w:val="B1"/>
      </w:pPr>
      <w:r w:rsidRPr="00C31E24">
        <w:t>7)</w:t>
      </w:r>
      <w:r w:rsidRPr="00C31E24">
        <w:tab/>
        <w:t>shall perform the automatic commencement procedures specified in subclause </w:t>
      </w:r>
      <w:r w:rsidRPr="00C31E24">
        <w:rPr>
          <w:lang w:eastAsia="zh-CN"/>
        </w:rPr>
        <w:t>6.2.3.1.2</w:t>
      </w:r>
      <w:r w:rsidRPr="00C31E24">
        <w:t xml:space="preserve"> if one of the following conditions are met:</w:t>
      </w:r>
    </w:p>
    <w:p w14:paraId="5935AC57" w14:textId="77777777" w:rsidR="00784A32" w:rsidRPr="00C31E24" w:rsidRDefault="00784A32" w:rsidP="00784A32">
      <w:pPr>
        <w:pStyle w:val="B2"/>
      </w:pPr>
      <w:r w:rsidRPr="00C31E24">
        <w:t>a)</w:t>
      </w:r>
      <w:r w:rsidRPr="00C31E24">
        <w:tab/>
        <w:t>SIP INVITE request contains an Answer-Mode header field with the value "Auto" and the MCVideo service setting at the invited MCVideo client for answering the call is set to automatic commencement mode; or</w:t>
      </w:r>
    </w:p>
    <w:p w14:paraId="7B2172D9" w14:textId="77777777" w:rsidR="00784A32" w:rsidRPr="00C31E24" w:rsidRDefault="00784A32" w:rsidP="00784A32">
      <w:pPr>
        <w:pStyle w:val="B2"/>
      </w:pPr>
      <w:r w:rsidRPr="00C31E24">
        <w:t>b)</w:t>
      </w:r>
      <w:r w:rsidRPr="00C31E24">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D3FE897" w14:textId="77777777" w:rsidR="00784A32" w:rsidRPr="00C31E24" w:rsidRDefault="00784A32" w:rsidP="00784A32">
      <w:pPr>
        <w:pStyle w:val="B1"/>
      </w:pPr>
      <w:r w:rsidRPr="00C31E24">
        <w:t>8)</w:t>
      </w:r>
      <w:r w:rsidRPr="00C31E24">
        <w:tab/>
        <w:t>shall perform the manual commencement procedures specified in subclause </w:t>
      </w:r>
      <w:r w:rsidRPr="00C31E24">
        <w:rPr>
          <w:lang w:eastAsia="zh-CN"/>
        </w:rPr>
        <w:t>6.2.3.2.2</w:t>
      </w:r>
      <w:r w:rsidRPr="00C31E24">
        <w:t xml:space="preserve"> if one of the following conditions are met:</w:t>
      </w:r>
    </w:p>
    <w:p w14:paraId="27CAC924" w14:textId="77777777" w:rsidR="00784A32" w:rsidRPr="00C31E24" w:rsidRDefault="00784A32" w:rsidP="00784A32">
      <w:pPr>
        <w:pStyle w:val="B2"/>
      </w:pPr>
      <w:r w:rsidRPr="00C31E24">
        <w:t>a)</w:t>
      </w:r>
      <w:r w:rsidRPr="00C31E24">
        <w:tab/>
        <w:t>SIP INVITE request contains an Answer-Mode header field with the value "Manual" and the MCVideo service setting at the invited MCVideo client for answering the call is to use manual commencement mode; or</w:t>
      </w:r>
    </w:p>
    <w:p w14:paraId="29932D37" w14:textId="77777777" w:rsidR="00784A32" w:rsidRPr="00C31E24" w:rsidRDefault="00784A32" w:rsidP="00784A32">
      <w:pPr>
        <w:pStyle w:val="B2"/>
      </w:pPr>
      <w:r w:rsidRPr="00C31E24">
        <w:t>b)</w:t>
      </w:r>
      <w:r w:rsidRPr="00C31E2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E3A673B" w14:textId="77777777" w:rsidR="00784A32" w:rsidRPr="00C31E24" w:rsidRDefault="00784A32" w:rsidP="00784A32">
      <w:pPr>
        <w:pStyle w:val="B1"/>
      </w:pPr>
      <w:r w:rsidRPr="00C31E24">
        <w:t>9)</w:t>
      </w:r>
      <w:r w:rsidRPr="00C31E24">
        <w:tab/>
        <w:t>when the SIP 200 (OK) response to the SIP INVITE request is sent, may subscribe to the conference event package as specified in subclause </w:t>
      </w:r>
      <w:r w:rsidRPr="00C31E24">
        <w:rPr>
          <w:lang w:eastAsia="zh-CN"/>
        </w:rPr>
        <w:t>9.1.3.1</w:t>
      </w:r>
      <w:r w:rsidRPr="00C31E24">
        <w:t>.</w:t>
      </w:r>
    </w:p>
    <w:p w14:paraId="67CFFF63" w14:textId="77777777" w:rsidR="00784A32" w:rsidRPr="00C31E24" w:rsidRDefault="00784A32" w:rsidP="00784A32">
      <w:r w:rsidRPr="00C31E24">
        <w:t>[TS 24.281, clause 9.2.1.2.1.4]</w:t>
      </w:r>
    </w:p>
    <w:p w14:paraId="318564CA" w14:textId="77777777" w:rsidR="00784A32" w:rsidRPr="00C31E24" w:rsidRDefault="00784A32" w:rsidP="00784A32">
      <w:r w:rsidRPr="00C31E24">
        <w:t>This subclause covers both on-demand session and pre-established sessions.</w:t>
      </w:r>
    </w:p>
    <w:p w14:paraId="65785B78" w14:textId="77777777" w:rsidR="00784A32" w:rsidRPr="00C31E24" w:rsidRDefault="00784A32" w:rsidP="00784A32">
      <w:r w:rsidRPr="00C31E24">
        <w:t>Upon receiving a request from an MCVideo user to cancel the in-progress emergency condition on a prearranged MCVideo group, the MCVideo client shall generate a SIP re-INVITE request by following the UE originating session procedures specified in 3GPP TS 24.229 [</w:t>
      </w:r>
      <w:r w:rsidRPr="00C31E24">
        <w:rPr>
          <w:lang w:eastAsia="zh-CN"/>
        </w:rPr>
        <w:t>11</w:t>
      </w:r>
      <w:r w:rsidRPr="00C31E24">
        <w:t>], with the clarifications given below.</w:t>
      </w:r>
    </w:p>
    <w:p w14:paraId="5559EC60" w14:textId="77777777" w:rsidR="00784A32" w:rsidRPr="00C31E24" w:rsidRDefault="00784A32" w:rsidP="00784A32">
      <w:r w:rsidRPr="00C31E24">
        <w:t>The MCVideo client:</w:t>
      </w:r>
    </w:p>
    <w:p w14:paraId="75CDFA49" w14:textId="77777777" w:rsidR="00784A32" w:rsidRPr="00C31E24" w:rsidRDefault="00784A32" w:rsidP="00784A32">
      <w:pPr>
        <w:pStyle w:val="B1"/>
      </w:pPr>
      <w:r w:rsidRPr="00C31E24">
        <w:t>1)</w:t>
      </w:r>
      <w:r w:rsidRPr="00C31E24">
        <w:tab/>
        <w:t>if the MCVideo user is not authorised to cancel the in-progress emergency group state of the MCVideo group as determined by the procedures of subclause </w:t>
      </w:r>
      <w:r w:rsidRPr="00C31E24">
        <w:rPr>
          <w:lang w:eastAsia="zh-CN"/>
        </w:rPr>
        <w:t>6.2.8.1.7</w:t>
      </w:r>
      <w:r w:rsidRPr="00C31E24">
        <w:t>, the MCVideo client:</w:t>
      </w:r>
    </w:p>
    <w:p w14:paraId="7A07B36F" w14:textId="77777777" w:rsidR="00784A32" w:rsidRPr="00C31E24" w:rsidRDefault="00784A32" w:rsidP="00784A32">
      <w:pPr>
        <w:pStyle w:val="B2"/>
      </w:pPr>
      <w:r w:rsidRPr="00C31E24">
        <w:t>a)</w:t>
      </w:r>
      <w:r w:rsidRPr="00C31E24">
        <w:tab/>
        <w:t>should indicate to the MCVideo user that they are not authorised to cancel the in-progress emergency group state of the MCVideo group; and</w:t>
      </w:r>
    </w:p>
    <w:p w14:paraId="79F5BA9D" w14:textId="77777777" w:rsidR="00CB438D" w:rsidRPr="00C31E24" w:rsidRDefault="00784A32" w:rsidP="00CB438D">
      <w:pPr>
        <w:pStyle w:val="B2"/>
      </w:pPr>
      <w:r w:rsidRPr="00C31E24">
        <w:t>b)</w:t>
      </w:r>
      <w:r w:rsidRPr="00C31E24">
        <w:tab/>
        <w:t>shall skip the remaining steps of the current subclause;</w:t>
      </w:r>
    </w:p>
    <w:p w14:paraId="147B9F57" w14:textId="630504DB" w:rsidR="00784A32" w:rsidRPr="00C31E24" w:rsidRDefault="00CB438D" w:rsidP="00CB438D">
      <w:pPr>
        <w:pStyle w:val="B2"/>
      </w:pPr>
      <w:r w:rsidRPr="00C31E24">
        <w:t>…</w:t>
      </w:r>
    </w:p>
    <w:p w14:paraId="42CB547D" w14:textId="77777777" w:rsidR="00784A32" w:rsidRPr="00C31E24" w:rsidRDefault="00784A32" w:rsidP="00784A32">
      <w:r w:rsidRPr="00C31E24">
        <w:t>[TS 24.281, clause 9.2.1.2.1.6]</w:t>
      </w:r>
    </w:p>
    <w:p w14:paraId="0D750FE3" w14:textId="77777777" w:rsidR="00784A32" w:rsidRPr="00C31E24" w:rsidRDefault="00784A32" w:rsidP="00784A32">
      <w:r w:rsidRPr="00C31E24">
        <w:t>This subclause covers both on-demand session.</w:t>
      </w:r>
    </w:p>
    <w:p w14:paraId="5EEF2E16" w14:textId="77777777" w:rsidR="00784A32" w:rsidRPr="00C31E24" w:rsidRDefault="00784A32" w:rsidP="00784A32">
      <w:r w:rsidRPr="00C31E24">
        <w:t>Upon receipt of a SIP re-INVITE request the MCVideo client:</w:t>
      </w:r>
    </w:p>
    <w:p w14:paraId="18C7EBCB" w14:textId="77777777" w:rsidR="00784A32" w:rsidRPr="00C31E24" w:rsidRDefault="00784A32" w:rsidP="00784A32">
      <w:pPr>
        <w:pStyle w:val="B1"/>
      </w:pPr>
      <w:r w:rsidRPr="00C31E24">
        <w:t>1)</w:t>
      </w:r>
      <w:r w:rsidRPr="00C31E24">
        <w:tab/>
        <w:t>if the SIP re-INVITE request contains an application/vnd.3gpp.mcvideo-info+xml MIME body with the &lt;mcvideoinfo&gt; element containing the &lt;mcvideo-Params&gt; element with the &lt;emergency-ind&gt; element set to a value of "true":</w:t>
      </w:r>
    </w:p>
    <w:p w14:paraId="48AD9081" w14:textId="77777777" w:rsidR="00784A32" w:rsidRPr="00C31E24" w:rsidRDefault="00784A32" w:rsidP="00784A32">
      <w:pPr>
        <w:pStyle w:val="B2"/>
      </w:pPr>
      <w:r w:rsidRPr="00C31E24">
        <w:t>a)</w:t>
      </w:r>
      <w:r w:rsidRPr="00C31E24">
        <w:tab/>
        <w:t>should display to the MCVideo user the MCVideo ID of the originator of the MCVideo emergency group call and an indication that this is an MCVideo emergency group call;</w:t>
      </w:r>
    </w:p>
    <w:p w14:paraId="458D82D3" w14:textId="77777777" w:rsidR="00784A32" w:rsidRPr="00C31E24" w:rsidRDefault="00784A32" w:rsidP="00784A32">
      <w:pPr>
        <w:pStyle w:val="B2"/>
      </w:pPr>
      <w:r w:rsidRPr="00C31E24">
        <w:t>b)</w:t>
      </w:r>
      <w:r w:rsidRPr="00C31E24">
        <w:tab/>
        <w:t>if the &lt;mcvideoinfo&gt; element containing the &lt;mcvideo-Params&gt; element contains an &lt;alert-ind&gt; element set to "true", should display to the MCVideo user an indication of the MCVideo emergency alert and associated information;</w:t>
      </w:r>
    </w:p>
    <w:p w14:paraId="60E0A9F3" w14:textId="77777777" w:rsidR="00784A32" w:rsidRPr="00C31E24" w:rsidRDefault="00784A32" w:rsidP="00784A32">
      <w:pPr>
        <w:pStyle w:val="B2"/>
      </w:pPr>
      <w:r w:rsidRPr="00C31E24">
        <w:t>c)</w:t>
      </w:r>
      <w:r w:rsidRPr="00C31E24">
        <w:tab/>
        <w:t xml:space="preserve">shall set the MCVideo emergency group state to "MVEG 2: in-progress"; </w:t>
      </w:r>
    </w:p>
    <w:p w14:paraId="25E4AC31" w14:textId="77777777" w:rsidR="00784A32" w:rsidRPr="00C31E24" w:rsidRDefault="00784A32" w:rsidP="00784A32">
      <w:pPr>
        <w:pStyle w:val="B2"/>
      </w:pPr>
      <w:r w:rsidRPr="00C31E24">
        <w:t>d)</w:t>
      </w:r>
      <w:r w:rsidRPr="00C31E24">
        <w:tab/>
        <w:t>shall set the MCVideo imminent peril group state to "MVIG 1: no-imminent-peril"; and</w:t>
      </w:r>
    </w:p>
    <w:p w14:paraId="50AE9044" w14:textId="77777777" w:rsidR="00784A32" w:rsidRPr="00C31E24" w:rsidRDefault="00784A32" w:rsidP="00784A32">
      <w:pPr>
        <w:pStyle w:val="B2"/>
      </w:pPr>
      <w:r w:rsidRPr="00C31E24">
        <w:t>e)</w:t>
      </w:r>
      <w:r w:rsidRPr="00C31E24">
        <w:tab/>
        <w:t>shall set the MCVideo imminent peril group call state to "MVIGC 1: imminent-peril-gc-capable";</w:t>
      </w:r>
    </w:p>
    <w:p w14:paraId="53E170F2" w14:textId="77777777" w:rsidR="00784A32" w:rsidRPr="00C31E24" w:rsidRDefault="00784A32" w:rsidP="00784A32">
      <w:pPr>
        <w:pStyle w:val="B1"/>
      </w:pPr>
      <w:r w:rsidRPr="00C31E24">
        <w:t>2)</w:t>
      </w:r>
      <w:r w:rsidRPr="00C31E24">
        <w:tab/>
        <w:t>if the SIP re-INVITE request contains an application/vnd.3gpp.mcvideo-info+xml MIME body with the &lt;mcvideoinfo&gt; element containing the &lt;mcvideo-Params&gt; element with the &lt;imminentperil-ind&gt; element set to a value of "true":</w:t>
      </w:r>
    </w:p>
    <w:p w14:paraId="0AB6D181" w14:textId="77777777" w:rsidR="00784A32" w:rsidRPr="00C31E24" w:rsidRDefault="00784A32" w:rsidP="00784A32">
      <w:pPr>
        <w:pStyle w:val="B2"/>
      </w:pPr>
      <w:r w:rsidRPr="00C31E24">
        <w:t>a)</w:t>
      </w:r>
      <w:r w:rsidRPr="00C31E24">
        <w:tab/>
        <w:t>should display to the MCVideo user the MCVideo ID of the originator of the MCVideo imminent peril group call and an indication that this is an MCVideo imminent peril group call; and</w:t>
      </w:r>
    </w:p>
    <w:p w14:paraId="228FF052" w14:textId="77777777" w:rsidR="00784A32" w:rsidRPr="00C31E24" w:rsidRDefault="00784A32" w:rsidP="00784A32">
      <w:pPr>
        <w:pStyle w:val="B2"/>
      </w:pPr>
      <w:r w:rsidRPr="00C31E24">
        <w:t>b)</w:t>
      </w:r>
      <w:r w:rsidRPr="00C31E24">
        <w:tab/>
        <w:t>shall set the MCVideo imminent peril group state to "MIG 2: in-progress";</w:t>
      </w:r>
    </w:p>
    <w:p w14:paraId="070344F2" w14:textId="77777777" w:rsidR="00784A32" w:rsidRPr="00C31E24" w:rsidRDefault="00784A32" w:rsidP="00784A32">
      <w:pPr>
        <w:pStyle w:val="B1"/>
      </w:pPr>
      <w:r w:rsidRPr="00C31E24">
        <w:t>3)</w:t>
      </w:r>
      <w:r w:rsidRPr="00C31E24">
        <w:tab/>
        <w:t>if the SIP re-INVITE request contains an application/vnd.3gpp.mcvideo-info+xml MIME body with the &lt;mcvideoinfo&gt; element containing the &lt;mcvideo-Params&gt; element with the &lt;emergency-ind&gt; element set to a value of "false":</w:t>
      </w:r>
    </w:p>
    <w:p w14:paraId="2378B283" w14:textId="77777777" w:rsidR="00784A32" w:rsidRPr="00C31E24" w:rsidRDefault="00784A32" w:rsidP="00784A32">
      <w:pPr>
        <w:pStyle w:val="B2"/>
      </w:pPr>
      <w:r w:rsidRPr="00C31E24">
        <w:t>a)</w:t>
      </w:r>
      <w:r w:rsidRPr="00C31E24">
        <w:tab/>
        <w:t>should display to the MCVideo user the MCVideo ID of the MCVideo user cancelling the MCVideo emergency group call;</w:t>
      </w:r>
    </w:p>
    <w:p w14:paraId="686500B6" w14:textId="77777777" w:rsidR="00784A32" w:rsidRPr="00C31E24" w:rsidRDefault="00784A32" w:rsidP="00784A32">
      <w:pPr>
        <w:pStyle w:val="B2"/>
      </w:pPr>
      <w:r w:rsidRPr="00C31E24">
        <w:t>b)</w:t>
      </w:r>
      <w:r w:rsidRPr="00C31E24">
        <w:tab/>
        <w:t>if the &lt;mcvideoinfo&gt; element containing the &lt;mcvideo-Params&gt; element contains an &lt;alert-ind&gt; element set to "false":</w:t>
      </w:r>
    </w:p>
    <w:p w14:paraId="05D93E02" w14:textId="77777777" w:rsidR="00784A32" w:rsidRPr="00C31E24" w:rsidRDefault="00784A32" w:rsidP="00784A32">
      <w:pPr>
        <w:pStyle w:val="B3"/>
      </w:pPr>
      <w:r w:rsidRPr="00C31E24">
        <w:t>i)</w:t>
      </w:r>
      <w:r w:rsidRPr="00C31E24">
        <w:tab/>
        <w:t>should display to the MCVideo user an indication of the MCVideo emergency alert cancellation and the MCVideo ID of the MCVideo user cancelling the MCVideo emergency alert; and</w:t>
      </w:r>
    </w:p>
    <w:p w14:paraId="7A2C77D0" w14:textId="77777777" w:rsidR="00784A32" w:rsidRPr="00C31E24" w:rsidRDefault="00784A32" w:rsidP="00784A32">
      <w:pPr>
        <w:pStyle w:val="B3"/>
      </w:pPr>
      <w:r w:rsidRPr="00C31E24">
        <w:t>ii)</w:t>
      </w:r>
      <w:r w:rsidRPr="00C31E24">
        <w:tab/>
        <w:t>if the SIP re-INVITE request contains an application/vnd.3gpp.mcvideo-info+xml MIME body including an &lt;originated-by&gt; element:</w:t>
      </w:r>
    </w:p>
    <w:p w14:paraId="16FD6365" w14:textId="77777777" w:rsidR="00784A32" w:rsidRPr="00C31E24" w:rsidRDefault="00784A32" w:rsidP="00784A32">
      <w:pPr>
        <w:pStyle w:val="B4"/>
      </w:pPr>
      <w:r w:rsidRPr="00C31E24">
        <w:t>A)</w:t>
      </w:r>
      <w:r w:rsidRPr="00C31E24">
        <w:tab/>
        <w:t>should display to the MCVideo user the MCVideo ID contained in the &lt;originated-by&gt; element of the MCVideo user that originated the MCVideo emergency alert; and</w:t>
      </w:r>
    </w:p>
    <w:p w14:paraId="11DAE4D9" w14:textId="77777777" w:rsidR="00784A32" w:rsidRPr="00C31E24" w:rsidRDefault="00784A32" w:rsidP="00784A32">
      <w:pPr>
        <w:pStyle w:val="B4"/>
      </w:pPr>
      <w:r w:rsidRPr="00C31E24">
        <w:t>B)</w:t>
      </w:r>
      <w:r w:rsidRPr="00C31E24">
        <w:tab/>
        <w:t>if the MCVideo ID contained in the &lt;originated-by&gt; element is the MCVideo ID of the receiving MCVideo user shall set the MCVideo emergency alert state to "MVEA 1: no-alert";</w:t>
      </w:r>
    </w:p>
    <w:p w14:paraId="158A136E" w14:textId="77777777" w:rsidR="00784A32" w:rsidRPr="00C31E24" w:rsidRDefault="00784A32" w:rsidP="00784A32">
      <w:pPr>
        <w:pStyle w:val="B2"/>
      </w:pPr>
      <w:r w:rsidRPr="00C31E24">
        <w:t>c)</w:t>
      </w:r>
      <w:r w:rsidRPr="00C31E24">
        <w:tab/>
        <w:t>shall set the MCVideo emergency group state to "MVEG 1: no-emergency"; and</w:t>
      </w:r>
    </w:p>
    <w:p w14:paraId="6D181815" w14:textId="77777777" w:rsidR="00784A32" w:rsidRPr="00C31E24" w:rsidRDefault="00784A32" w:rsidP="00784A32">
      <w:pPr>
        <w:pStyle w:val="B2"/>
      </w:pPr>
      <w:r w:rsidRPr="00C31E24">
        <w:t>d)</w:t>
      </w:r>
      <w:r w:rsidRPr="00C31E24">
        <w:tab/>
        <w:t>if the MCVideo emergency group call state of the group is set to "MVEGC 3: emergency-call-granted", shall set the MCVideo emergency group call state of the group to "MVEGC 1: emergency-gc-capable";</w:t>
      </w:r>
    </w:p>
    <w:p w14:paraId="5060D583" w14:textId="77777777" w:rsidR="00784A32" w:rsidRPr="00C31E24" w:rsidRDefault="00784A32" w:rsidP="00784A32">
      <w:pPr>
        <w:pStyle w:val="B1"/>
      </w:pPr>
      <w:r w:rsidRPr="00C31E24">
        <w:t>4)</w:t>
      </w:r>
      <w:r w:rsidRPr="00C31E24">
        <w:tab/>
        <w:t>if the SIP re-INVITE request contains an application/vnd.3gpp.mcvideo-info+xml MIME body with the &lt;mcvideoinfo&gt; element containing the &lt;mcvideo-Params&gt; element with the &lt;imminentperil-ind&gt; element set to a value of "false":</w:t>
      </w:r>
    </w:p>
    <w:p w14:paraId="2DEBF468" w14:textId="77777777" w:rsidR="00784A32" w:rsidRPr="00C31E24" w:rsidRDefault="00784A32" w:rsidP="00784A32">
      <w:pPr>
        <w:pStyle w:val="B2"/>
      </w:pPr>
      <w:r w:rsidRPr="00C31E24">
        <w:t>a)</w:t>
      </w:r>
      <w:r w:rsidRPr="00C31E24">
        <w:tab/>
        <w:t xml:space="preserve">should display to the MCVideo user the MCVideo ID of the MCVideo user cancelling the MCVideo imminent peril group call and an indication that this is an MCVideo imminent peril group call; </w:t>
      </w:r>
    </w:p>
    <w:p w14:paraId="500C103F" w14:textId="77777777" w:rsidR="00784A32" w:rsidRPr="00C31E24" w:rsidRDefault="00784A32" w:rsidP="00784A32">
      <w:pPr>
        <w:pStyle w:val="B2"/>
      </w:pPr>
      <w:r w:rsidRPr="00C31E24">
        <w:t>b)</w:t>
      </w:r>
      <w:r w:rsidRPr="00C31E24">
        <w:tab/>
        <w:t>shall set the MCVideo imminent peril group state to "MVIG 1: no-imminent-peril"; and</w:t>
      </w:r>
    </w:p>
    <w:p w14:paraId="79D83240" w14:textId="77777777" w:rsidR="00784A32" w:rsidRPr="00C31E24" w:rsidRDefault="00784A32" w:rsidP="00784A32">
      <w:pPr>
        <w:pStyle w:val="B2"/>
      </w:pPr>
      <w:r w:rsidRPr="00C31E24">
        <w:t>c)</w:t>
      </w:r>
      <w:r w:rsidRPr="00C31E24">
        <w:tab/>
        <w:t>shall set the MCVideo imminent peril group call state to "MVIGC 1: imminent-peril-gc-capable";</w:t>
      </w:r>
    </w:p>
    <w:p w14:paraId="760CBAA1" w14:textId="77777777" w:rsidR="00784A32" w:rsidRPr="00C31E24" w:rsidRDefault="00784A32" w:rsidP="00784A32">
      <w:pPr>
        <w:pStyle w:val="B1"/>
      </w:pPr>
      <w:r w:rsidRPr="00C31E24">
        <w:t>5)</w:t>
      </w:r>
      <w:r w:rsidRPr="00C31E24">
        <w:tab/>
        <w:t>shall check if a Resource-Priority header field is included in the incoming SIP re-INVITE request and may perform further actions outside the scope of this specification to act upon an included Resource-Priority header field as specified in 3GPP TS 24.229 [</w:t>
      </w:r>
      <w:r w:rsidRPr="00C31E24">
        <w:rPr>
          <w:lang w:eastAsia="zh-CN"/>
        </w:rPr>
        <w:t>11</w:t>
      </w:r>
      <w:r w:rsidRPr="00C31E24">
        <w:t>];</w:t>
      </w:r>
    </w:p>
    <w:p w14:paraId="6160BC94" w14:textId="77777777" w:rsidR="00784A32" w:rsidRPr="00C31E24" w:rsidRDefault="00784A32" w:rsidP="00784A32">
      <w:pPr>
        <w:pStyle w:val="B1"/>
      </w:pPr>
      <w:r w:rsidRPr="00C31E24">
        <w:t>6)</w:t>
      </w:r>
      <w:r w:rsidRPr="00C31E24">
        <w:tab/>
        <w:t>shall accept the SIP re-INVITE request and generate a SIP 200 (OK) response according to rules and procedures of 3GPP TS 24.229 [</w:t>
      </w:r>
      <w:r w:rsidRPr="00C31E24">
        <w:rPr>
          <w:lang w:eastAsia="zh-CN"/>
        </w:rPr>
        <w:t>11</w:t>
      </w:r>
      <w:r w:rsidRPr="00C31E24">
        <w:t>];</w:t>
      </w:r>
    </w:p>
    <w:p w14:paraId="572F70FA" w14:textId="77777777" w:rsidR="00784A32" w:rsidRPr="00C31E24" w:rsidRDefault="00784A32" w:rsidP="00784A32">
      <w:pPr>
        <w:pStyle w:val="B1"/>
      </w:pPr>
      <w:r w:rsidRPr="00C31E24">
        <w:t>7)</w:t>
      </w:r>
      <w:r w:rsidRPr="00C31E24">
        <w:tab/>
        <w:t>shall include the g.3gpp.mcvideo media feature tag in the Contact header field of the SIP 200 (OK) response;</w:t>
      </w:r>
    </w:p>
    <w:p w14:paraId="520E0049" w14:textId="77777777" w:rsidR="00784A32" w:rsidRPr="00C31E24" w:rsidRDefault="00784A32" w:rsidP="00784A32">
      <w:pPr>
        <w:pStyle w:val="B1"/>
      </w:pPr>
      <w:r w:rsidRPr="00C31E24">
        <w:t>8)</w:t>
      </w:r>
      <w:r w:rsidRPr="00C31E24">
        <w:tab/>
        <w:t xml:space="preserve">shall include the </w:t>
      </w:r>
      <w:r w:rsidRPr="00C31E24">
        <w:rPr>
          <w:lang w:eastAsia="zh-CN"/>
        </w:rPr>
        <w:t>g.3gpp.icsi-ref</w:t>
      </w:r>
      <w:r w:rsidRPr="00C31E24">
        <w:t xml:space="preserve"> media feature tag containing the value of "urn:urn-7:3gpp-service.ims.icsi.mcvideo" in the Contact header field of the SIP 200 (OK) response;</w:t>
      </w:r>
    </w:p>
    <w:p w14:paraId="7E2DC5B6" w14:textId="77777777" w:rsidR="00784A32" w:rsidRPr="00C31E24" w:rsidRDefault="00784A32" w:rsidP="00784A32">
      <w:pPr>
        <w:pStyle w:val="B1"/>
      </w:pPr>
      <w:r w:rsidRPr="00C31E24">
        <w:t>9)</w:t>
      </w:r>
      <w:r w:rsidRPr="00C31E24">
        <w:tab/>
        <w:t>if the SIP re-INVITE request was received within an on-demand session, shall include an SDP answer in the SIP 200 (OK) response to the SDP offer in the incoming SIP re-INVITE request according to 3GPP TS 24.229 [</w:t>
      </w:r>
      <w:r w:rsidRPr="00C31E24">
        <w:rPr>
          <w:lang w:eastAsia="zh-CN"/>
        </w:rPr>
        <w:t>11</w:t>
      </w:r>
      <w:r w:rsidRPr="00C31E24">
        <w:t>] with the clarifications given in subclause </w:t>
      </w:r>
      <w:r w:rsidRPr="00C31E24">
        <w:rPr>
          <w:lang w:eastAsia="zh-CN"/>
        </w:rPr>
        <w:t>6.2.2</w:t>
      </w:r>
      <w:r w:rsidRPr="00C31E24">
        <w:t>;</w:t>
      </w:r>
    </w:p>
    <w:p w14:paraId="3D06C51D" w14:textId="77777777" w:rsidR="00784A32" w:rsidRPr="00C31E24" w:rsidRDefault="00784A32" w:rsidP="00784A32">
      <w:pPr>
        <w:pStyle w:val="B1"/>
      </w:pPr>
      <w:r w:rsidRPr="00C31E24">
        <w:t>10)</w:t>
      </w:r>
      <w:r w:rsidRPr="00C31E24">
        <w:tab/>
        <w:t>shall send the SIP 200 (OK) response towards the MCVideo server according to rules and procedures of 3GPP TS 24.229 [</w:t>
      </w:r>
      <w:r w:rsidRPr="00C31E24">
        <w:rPr>
          <w:lang w:eastAsia="zh-CN"/>
        </w:rPr>
        <w:t>11</w:t>
      </w:r>
      <w:r w:rsidRPr="00C31E24">
        <w:t>]; and</w:t>
      </w:r>
    </w:p>
    <w:p w14:paraId="47C4B5E3" w14:textId="77777777" w:rsidR="00784A32" w:rsidRPr="00C31E24" w:rsidRDefault="00784A32" w:rsidP="00784A32">
      <w:pPr>
        <w:pStyle w:val="B1"/>
      </w:pPr>
      <w:r w:rsidRPr="00C31E24">
        <w:t>11)</w:t>
      </w:r>
      <w:r w:rsidRPr="00C31E24">
        <w:tab/>
        <w:t>shall interact with the media plane as specified in 3GPP TS 24.581 [</w:t>
      </w:r>
      <w:r w:rsidRPr="00C31E24">
        <w:rPr>
          <w:lang w:eastAsia="zh-CN"/>
        </w:rPr>
        <w:t>5</w:t>
      </w:r>
      <w:r w:rsidRPr="00C31E24">
        <w:t>].</w:t>
      </w:r>
    </w:p>
    <w:p w14:paraId="0EAD5EEF" w14:textId="30CC7A79" w:rsidR="00784A32" w:rsidRPr="00C31E24" w:rsidRDefault="00784A32" w:rsidP="00784A32">
      <w:r w:rsidRPr="00C31E24">
        <w:t>.</w:t>
      </w:r>
    </w:p>
    <w:p w14:paraId="2C1FA7FB" w14:textId="77777777" w:rsidR="00784A32" w:rsidRPr="00C31E24" w:rsidRDefault="00784A32" w:rsidP="00784A32">
      <w:bookmarkStart w:id="328" w:name="14f4399e2adfb55a__Toc427695833"/>
      <w:bookmarkStart w:id="329" w:name="14f4399e2adfb55a__Toc427696233"/>
      <w:bookmarkStart w:id="330" w:name="14f4399e2adfb55a__Toc427696632"/>
      <w:bookmarkStart w:id="331" w:name="14f4399e2adfb55a__Toc427698234"/>
      <w:bookmarkEnd w:id="328"/>
      <w:bookmarkEnd w:id="329"/>
      <w:bookmarkEnd w:id="330"/>
      <w:bookmarkEnd w:id="331"/>
      <w:r w:rsidRPr="00C31E24">
        <w:t>[TS 24.581, Clause 6.3.4.3.6]</w:t>
      </w:r>
    </w:p>
    <w:p w14:paraId="557C01A7" w14:textId="77777777" w:rsidR="00784A32" w:rsidRPr="00C31E24" w:rsidRDefault="00784A32" w:rsidP="00784A32">
      <w:r w:rsidRPr="00C31E24">
        <w:t xml:space="preserve">Upon receiving an implicit Transmission request due to an upgrade to an emergency group call or due to an upgrade to imminent peril call, the transmission control arbitration logic in the transmission control server: </w:t>
      </w:r>
    </w:p>
    <w:p w14:paraId="115849B9" w14:textId="77777777" w:rsidR="00784A32" w:rsidRPr="00C31E24" w:rsidRDefault="00784A32" w:rsidP="00784A32">
      <w:pPr>
        <w:pStyle w:val="B1"/>
      </w:pPr>
      <w:r w:rsidRPr="00C31E24">
        <w:t>1.</w:t>
      </w:r>
      <w:r w:rsidRPr="00C31E24">
        <w:tab/>
        <w:t>shall reject the request if there is only one MCVideo client in the MCVideo call;</w:t>
      </w:r>
    </w:p>
    <w:p w14:paraId="031100D3" w14:textId="77777777" w:rsidR="00784A32" w:rsidRPr="00C31E24" w:rsidRDefault="00784A32" w:rsidP="00784A32">
      <w:pPr>
        <w:pStyle w:val="B1"/>
      </w:pPr>
      <w:r w:rsidRPr="00C31E24">
        <w:t>2.</w:t>
      </w:r>
      <w:r w:rsidRPr="00C31E24">
        <w:tab/>
        <w:t>if the Transmission request is rejected the transmission control server:</w:t>
      </w:r>
    </w:p>
    <w:p w14:paraId="3E593E1F" w14:textId="77777777" w:rsidR="00784A32" w:rsidRPr="00C31E24" w:rsidRDefault="00784A32" w:rsidP="00784A32">
      <w:pPr>
        <w:pStyle w:val="B2"/>
      </w:pPr>
      <w:r w:rsidRPr="00C31E24">
        <w:t>a.</w:t>
      </w:r>
      <w:r w:rsidRPr="00C31E24">
        <w:tab/>
        <w:t>shall send the Transmission Reject message. The Transmission Reject message:</w:t>
      </w:r>
    </w:p>
    <w:p w14:paraId="00B11032" w14:textId="77777777" w:rsidR="00784A32" w:rsidRPr="00C31E24" w:rsidRDefault="00784A32" w:rsidP="00784A32">
      <w:pPr>
        <w:pStyle w:val="B3"/>
      </w:pPr>
      <w:r w:rsidRPr="00C31E24">
        <w:t>i.</w:t>
      </w:r>
      <w:r w:rsidRPr="00C31E24">
        <w:tab/>
        <w:t>shall include in the Reject Cause field the &lt;Reject Cause&gt; value cause #3 (Only one participant); and</w:t>
      </w:r>
    </w:p>
    <w:p w14:paraId="23C70BFB" w14:textId="77777777" w:rsidR="00784A32" w:rsidRPr="00C31E24" w:rsidRDefault="00784A32" w:rsidP="00784A32">
      <w:pPr>
        <w:pStyle w:val="B3"/>
      </w:pPr>
      <w:r w:rsidRPr="00C31E24">
        <w:t>ii.</w:t>
      </w:r>
      <w:r w:rsidRPr="00C31E24">
        <w:tab/>
        <w:t>may include in the Reject Cause field an additional text string explaining the reason for rejecting the Transmission request in the &lt;Reject Phrase&gt; value; and</w:t>
      </w:r>
    </w:p>
    <w:p w14:paraId="26237068" w14:textId="77777777" w:rsidR="00784A32" w:rsidRPr="00C31E24" w:rsidRDefault="00784A32" w:rsidP="00784A32">
      <w:pPr>
        <w:pStyle w:val="B2"/>
      </w:pPr>
      <w:r w:rsidRPr="00C31E24">
        <w:t>b.</w:t>
      </w:r>
      <w:r w:rsidRPr="00C31E24">
        <w:tab/>
        <w:t>shall remain in the 'G: Transmit Idle' state; and</w:t>
      </w:r>
    </w:p>
    <w:p w14:paraId="389C0B0E" w14:textId="77777777" w:rsidR="00784A32" w:rsidRPr="00C31E24" w:rsidRDefault="00784A32" w:rsidP="00784A32">
      <w:pPr>
        <w:pStyle w:val="B1"/>
      </w:pPr>
      <w:r w:rsidRPr="00C31E24">
        <w:t>3.</w:t>
      </w:r>
      <w:r w:rsidRPr="00C31E24">
        <w:tab/>
        <w:t>if the Transmission request is granted the transmission control server:</w:t>
      </w:r>
    </w:p>
    <w:p w14:paraId="5560DBEF" w14:textId="77777777" w:rsidR="00784A32" w:rsidRPr="00C31E24" w:rsidRDefault="00784A32" w:rsidP="00784A32">
      <w:pPr>
        <w:pStyle w:val="B2"/>
      </w:pPr>
      <w:r w:rsidRPr="00C31E24">
        <w:t>a.</w:t>
      </w:r>
      <w:r w:rsidRPr="00C31E24">
        <w:tab/>
        <w:t>shall stop the timer T1 (Inactivity);</w:t>
      </w:r>
    </w:p>
    <w:p w14:paraId="7FE238B0" w14:textId="77777777" w:rsidR="00784A32" w:rsidRPr="00C31E24" w:rsidRDefault="00784A32" w:rsidP="00784A32">
      <w:pPr>
        <w:pStyle w:val="B2"/>
      </w:pPr>
      <w:r w:rsidRPr="00C31E24">
        <w:t>b.</w:t>
      </w:r>
      <w:r w:rsidRPr="00C31E24">
        <w:tab/>
        <w:t>shall stop the timer T2 (Transmit Idle);</w:t>
      </w:r>
    </w:p>
    <w:p w14:paraId="24A5A21D" w14:textId="77777777" w:rsidR="00784A32" w:rsidRPr="00C31E24" w:rsidRDefault="00784A32" w:rsidP="00784A32">
      <w:pPr>
        <w:pStyle w:val="B2"/>
      </w:pPr>
      <w:r w:rsidRPr="00C31E24">
        <w:t>c.</w:t>
      </w:r>
      <w:r w:rsidRPr="00C31E24">
        <w:tab/>
        <w:t>shall store the SSRC of transmission participant granted the permission to send media until the transmission is released associated to that Transmission request; and</w:t>
      </w:r>
    </w:p>
    <w:p w14:paraId="0148F4DA" w14:textId="77777777" w:rsidR="00784A32" w:rsidRPr="00C31E24" w:rsidRDefault="00784A32" w:rsidP="00784A32">
      <w:pPr>
        <w:pStyle w:val="B2"/>
      </w:pPr>
      <w:r w:rsidRPr="00C31E24">
        <w:t>d.</w:t>
      </w:r>
      <w:r w:rsidRPr="00C31E24">
        <w:tab/>
        <w:t>shall enter the 'G: Transmit Taken' state as specified in the subclause 6.3.4.4.2.</w:t>
      </w:r>
    </w:p>
    <w:p w14:paraId="66E5F927" w14:textId="77777777" w:rsidR="00784A32" w:rsidRPr="00C31E24" w:rsidRDefault="00784A32" w:rsidP="00784A32">
      <w:r w:rsidRPr="00C31E24">
        <w:t>[TS 24.581, clause 6.3.4.4.12]</w:t>
      </w:r>
    </w:p>
    <w:p w14:paraId="1F944296" w14:textId="77777777" w:rsidR="00784A32" w:rsidRPr="00C31E24" w:rsidRDefault="00784A32" w:rsidP="00784A32">
      <w:r w:rsidRPr="00C31E24">
        <w:t xml:space="preserve">Upon receiving an implicit Transmission request due to an upgrade to an emergency group call or due to an upgrade to imminent peril call, the transmission control arbitration logic in the transmission control server: </w:t>
      </w:r>
    </w:p>
    <w:p w14:paraId="15CB2546" w14:textId="77777777" w:rsidR="00784A32" w:rsidRPr="00C31E24" w:rsidRDefault="00784A32" w:rsidP="00784A32">
      <w:pPr>
        <w:pStyle w:val="B1"/>
      </w:pPr>
      <w:r w:rsidRPr="00C31E24">
        <w:t>1.</w:t>
      </w:r>
      <w:r w:rsidRPr="00C31E24">
        <w:tab/>
        <w:t>if counter Cx (Simultaneous transmission video) has not reached its upper limit:</w:t>
      </w:r>
    </w:p>
    <w:p w14:paraId="2D61AB6C" w14:textId="77777777" w:rsidR="00784A32" w:rsidRPr="00C31E24" w:rsidRDefault="00784A32" w:rsidP="00784A32">
      <w:pPr>
        <w:pStyle w:val="B2"/>
      </w:pPr>
      <w:r w:rsidRPr="00C31E24">
        <w:t>a.</w:t>
      </w:r>
      <w:r w:rsidRPr="00C31E24">
        <w:tab/>
        <w:t>shall perform the actions specified in the subclause 6.3.4.4.2;</w:t>
      </w:r>
    </w:p>
    <w:p w14:paraId="16FA2288" w14:textId="77777777" w:rsidR="00784A32" w:rsidRPr="00C31E24" w:rsidRDefault="00784A32" w:rsidP="00784A32">
      <w:pPr>
        <w:pStyle w:val="B1"/>
      </w:pPr>
      <w:r w:rsidRPr="00C31E24">
        <w:t>2.</w:t>
      </w:r>
      <w:r w:rsidRPr="00C31E24">
        <w:tab/>
        <w:t>if counter Cx (Simultaneous transmission video) has reached its upper limit:</w:t>
      </w:r>
    </w:p>
    <w:p w14:paraId="150B7C26" w14:textId="77777777" w:rsidR="00784A32" w:rsidRPr="00C31E24" w:rsidRDefault="00784A32" w:rsidP="00784A32">
      <w:pPr>
        <w:pStyle w:val="B2"/>
      </w:pPr>
      <w:r w:rsidRPr="00C31E24">
        <w:t>a.</w:t>
      </w:r>
      <w:r w:rsidRPr="00C31E24">
        <w:tab/>
        <w:t>select one of the transmission participants with permission to send media without the pre-emptive priority or low effective priority;</w:t>
      </w:r>
    </w:p>
    <w:p w14:paraId="74A66EE1" w14:textId="77777777" w:rsidR="00784A32" w:rsidRPr="00C31E24" w:rsidRDefault="00784A32" w:rsidP="00784A32">
      <w:pPr>
        <w:pStyle w:val="B2"/>
      </w:pPr>
      <w:r w:rsidRPr="00C31E24">
        <w:t>b.</w:t>
      </w:r>
      <w:r w:rsidRPr="00C31E24">
        <w:tab/>
        <w:t>shall stop timer T4 (Transmission Grant), if running;</w:t>
      </w:r>
    </w:p>
    <w:p w14:paraId="2FF8ACF8" w14:textId="77777777" w:rsidR="00784A32" w:rsidRPr="00C31E24" w:rsidRDefault="00784A32" w:rsidP="00784A32">
      <w:pPr>
        <w:pStyle w:val="B2"/>
      </w:pPr>
      <w:r w:rsidRPr="00C31E24">
        <w:t>c.</w:t>
      </w:r>
      <w:r w:rsidRPr="00C31E24">
        <w:tab/>
        <w:t>shall set the Reject Cause field in the Transmission Revoke message to #4 (Media Transmission pre-empted);</w:t>
      </w:r>
    </w:p>
    <w:p w14:paraId="72106A0D" w14:textId="77777777" w:rsidR="00784A32" w:rsidRPr="00C31E24" w:rsidRDefault="00784A32" w:rsidP="00784A32">
      <w:pPr>
        <w:pStyle w:val="B2"/>
      </w:pPr>
      <w:r w:rsidRPr="00C31E24">
        <w:t>d.</w:t>
      </w:r>
      <w:r w:rsidRPr="00C31E24">
        <w:tab/>
        <w:t>shall enter the 'G: pending Transmission Revoke' state as specified in the subclause 6.3.4.5.2;</w:t>
      </w:r>
    </w:p>
    <w:p w14:paraId="7AC16B42" w14:textId="77777777" w:rsidR="00784A32" w:rsidRPr="00C31E24" w:rsidRDefault="00784A32" w:rsidP="00784A32">
      <w:pPr>
        <w:pStyle w:val="B2"/>
      </w:pPr>
      <w:r w:rsidRPr="00C31E24">
        <w:t>e.</w:t>
      </w:r>
      <w:r w:rsidRPr="00C31E24">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693CAA9A" w14:textId="77777777" w:rsidR="00784A32" w:rsidRPr="00C31E24" w:rsidRDefault="00784A32" w:rsidP="00784A32">
      <w:pPr>
        <w:pStyle w:val="B2"/>
      </w:pPr>
      <w:r w:rsidRPr="00C31E24">
        <w:t>f.</w:t>
      </w:r>
      <w:r w:rsidRPr="00C31E24">
        <w:tab/>
        <w:t>shall send a Transmission Queue Position Info message to the requesting transmission participant, if negotiated support of queueing Transmission requests as specified in clause 14. The Queue Position Request message:</w:t>
      </w:r>
    </w:p>
    <w:p w14:paraId="5769B7E0" w14:textId="77777777" w:rsidR="00784A32" w:rsidRPr="00C31E24" w:rsidRDefault="00784A32" w:rsidP="00784A32">
      <w:pPr>
        <w:pStyle w:val="B3"/>
      </w:pPr>
      <w:r w:rsidRPr="00C31E24">
        <w:t>i.</w:t>
      </w:r>
      <w:r w:rsidRPr="00C31E24">
        <w:tab/>
        <w:t>shall include the queue position and transmission priority in the Queue Info field; and</w:t>
      </w:r>
    </w:p>
    <w:p w14:paraId="0DBFF5BA" w14:textId="77777777" w:rsidR="00784A32" w:rsidRPr="00C31E24" w:rsidRDefault="00784A32" w:rsidP="00784A32">
      <w:pPr>
        <w:pStyle w:val="B3"/>
      </w:pPr>
      <w:r w:rsidRPr="00C31E24">
        <w:t>ii.</w:t>
      </w:r>
      <w:r w:rsidRPr="00C31E24">
        <w:tab/>
        <w:t>if a group call is a broadcast group call, a system call, an emergency call, an imminent peril call, or a temporary group session, shall include the Transmission Indicator field with appropriate indications.</w:t>
      </w:r>
    </w:p>
    <w:p w14:paraId="1842A2E2" w14:textId="77777777" w:rsidR="00784A32" w:rsidRPr="00C31E24" w:rsidRDefault="00784A32" w:rsidP="00784A32">
      <w:r w:rsidRPr="00C31E24">
        <w:t>[TS 24.581, clause 6.3.5.3.9]</w:t>
      </w:r>
    </w:p>
    <w:p w14:paraId="4F6F886D" w14:textId="77777777" w:rsidR="00784A32" w:rsidRPr="00C31E24" w:rsidRDefault="00784A32" w:rsidP="00784A32">
      <w:r w:rsidRPr="00C31E24">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04D18CA7" w14:textId="77777777" w:rsidR="00784A32" w:rsidRPr="00C31E24" w:rsidRDefault="00784A32" w:rsidP="00784A32">
      <w:pPr>
        <w:pStyle w:val="B1"/>
      </w:pPr>
      <w:r w:rsidRPr="00C31E24">
        <w:t>1.</w:t>
      </w:r>
      <w:r w:rsidRPr="00C31E24">
        <w:tab/>
        <w:t>shall indicate to the transmission control server arbitration logic that an implicit Transmission request is received due to an upgrade to an emergency group call; and</w:t>
      </w:r>
    </w:p>
    <w:p w14:paraId="760D87FB" w14:textId="77777777" w:rsidR="00784A32" w:rsidRPr="00C31E24" w:rsidRDefault="00784A32" w:rsidP="00784A32">
      <w:pPr>
        <w:pStyle w:val="B1"/>
      </w:pPr>
      <w:r w:rsidRPr="00C31E24">
        <w:t>2.</w:t>
      </w:r>
      <w:r w:rsidRPr="00C31E24">
        <w:tab/>
        <w:t>shall remain in the 'U: not permitted and Transmit Idle' state.</w:t>
      </w:r>
    </w:p>
    <w:p w14:paraId="0026938F" w14:textId="77777777" w:rsidR="00784A32" w:rsidRPr="00C31E24" w:rsidRDefault="00784A32" w:rsidP="00784A32">
      <w:r w:rsidRPr="00C31E24">
        <w:t>[TS 24.581, clause 6.3.5.4.8]</w:t>
      </w:r>
    </w:p>
    <w:p w14:paraId="62F793AA" w14:textId="77777777" w:rsidR="00784A32" w:rsidRPr="00C31E24" w:rsidRDefault="00784A32" w:rsidP="00784A32">
      <w:r w:rsidRPr="00C31E24">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4EE8BBDF" w14:textId="77777777" w:rsidR="00784A32" w:rsidRPr="00C31E24" w:rsidRDefault="00784A32" w:rsidP="00784A32">
      <w:pPr>
        <w:pStyle w:val="B1"/>
      </w:pPr>
      <w:r w:rsidRPr="00C31E24">
        <w:t>1.</w:t>
      </w:r>
      <w:r w:rsidRPr="00C31E24">
        <w:tab/>
        <w:t>shall indicate to the transmission control server arbitration logic that an implicit Transmission request is received due to an upgrade to an emergency group call; and</w:t>
      </w:r>
    </w:p>
    <w:p w14:paraId="517C3D71" w14:textId="77777777" w:rsidR="00784A32" w:rsidRPr="00C31E24" w:rsidRDefault="00784A32" w:rsidP="00784A32">
      <w:pPr>
        <w:pStyle w:val="B1"/>
      </w:pPr>
      <w:r w:rsidRPr="00C31E24">
        <w:t>2.</w:t>
      </w:r>
      <w:r w:rsidRPr="00C31E24">
        <w:tab/>
        <w:t>shall remain in the 'U: not permitted and Transmit Taken' state.</w:t>
      </w:r>
    </w:p>
    <w:p w14:paraId="264DF351" w14:textId="77777777" w:rsidR="00784A32" w:rsidRPr="00C31E24" w:rsidRDefault="00784A32" w:rsidP="005377F9">
      <w:pPr>
        <w:pStyle w:val="H6"/>
      </w:pPr>
      <w:bookmarkStart w:id="332" w:name="_Toc52787490"/>
      <w:bookmarkStart w:id="333" w:name="_Toc52787670"/>
      <w:r w:rsidRPr="00C31E24">
        <w:t>6.1.1.2.3</w:t>
      </w:r>
      <w:r w:rsidRPr="00C31E24">
        <w:tab/>
        <w:t>Test description</w:t>
      </w:r>
      <w:bookmarkEnd w:id="332"/>
      <w:bookmarkEnd w:id="333"/>
    </w:p>
    <w:p w14:paraId="177C270C" w14:textId="77777777" w:rsidR="00784A32" w:rsidRPr="00C31E24" w:rsidRDefault="00784A32" w:rsidP="00784A32">
      <w:pPr>
        <w:pStyle w:val="H6"/>
      </w:pPr>
      <w:r w:rsidRPr="00C31E24">
        <w:t>6.1.1.2.3.1</w:t>
      </w:r>
      <w:r w:rsidRPr="00C31E24">
        <w:tab/>
        <w:t>Pre-test conditions</w:t>
      </w:r>
    </w:p>
    <w:p w14:paraId="10F2A8D1" w14:textId="77777777" w:rsidR="00784A32" w:rsidRPr="00C31E24" w:rsidRDefault="00784A32" w:rsidP="00784A32">
      <w:pPr>
        <w:pStyle w:val="H6"/>
      </w:pPr>
      <w:r w:rsidRPr="00C31E24">
        <w:t>System Simulator:</w:t>
      </w:r>
    </w:p>
    <w:p w14:paraId="484308E8" w14:textId="77777777" w:rsidR="00784A32" w:rsidRPr="00C31E24" w:rsidRDefault="00784A32" w:rsidP="00784A32">
      <w:pPr>
        <w:pStyle w:val="B1"/>
      </w:pPr>
      <w:r w:rsidRPr="00C31E24">
        <w:t>-</w:t>
      </w:r>
      <w:r w:rsidRPr="00C31E24">
        <w:tab/>
        <w:t>SS (MCVideo server)</w:t>
      </w:r>
    </w:p>
    <w:p w14:paraId="4EB981D9" w14:textId="77777777" w:rsidR="00784A32" w:rsidRPr="00C31E24" w:rsidRDefault="00784A32" w:rsidP="00784A32">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DB74C4E" w14:textId="77777777" w:rsidR="00784A32" w:rsidRPr="00C31E24" w:rsidRDefault="00784A32" w:rsidP="00784A32">
      <w:pPr>
        <w:pStyle w:val="H6"/>
      </w:pPr>
      <w:r w:rsidRPr="00C31E24">
        <w:t>IUT:</w:t>
      </w:r>
    </w:p>
    <w:p w14:paraId="3BF72A72" w14:textId="77777777" w:rsidR="00784A32" w:rsidRPr="00C31E24" w:rsidRDefault="00784A32" w:rsidP="00784A32">
      <w:pPr>
        <w:pStyle w:val="B1"/>
      </w:pPr>
      <w:r w:rsidRPr="00C31E24">
        <w:t>-</w:t>
      </w:r>
      <w:r w:rsidRPr="00C31E24">
        <w:tab/>
        <w:t>UE (MCVideo client)</w:t>
      </w:r>
    </w:p>
    <w:p w14:paraId="142436A7" w14:textId="77777777" w:rsidR="00784A32" w:rsidRPr="00C31E24" w:rsidRDefault="00784A32" w:rsidP="00784A32">
      <w:pPr>
        <w:pStyle w:val="B1"/>
      </w:pPr>
      <w:r w:rsidRPr="00C31E24">
        <w:t>-</w:t>
      </w:r>
      <w:r w:rsidRPr="00C31E24">
        <w:tab/>
        <w:t>The test USIM set as defined in TS 36.579-1 [2], subclause 5.5.10 is inserted.</w:t>
      </w:r>
    </w:p>
    <w:p w14:paraId="4C5152F9" w14:textId="77777777" w:rsidR="00784A32" w:rsidRPr="00C31E24" w:rsidRDefault="00784A32" w:rsidP="00784A32">
      <w:pPr>
        <w:pStyle w:val="H6"/>
      </w:pPr>
      <w:r w:rsidRPr="00C31E24">
        <w:t>Preamble:</w:t>
      </w:r>
    </w:p>
    <w:p w14:paraId="66E8FE09" w14:textId="77777777" w:rsidR="00784A32" w:rsidRPr="00C31E24" w:rsidRDefault="00784A32" w:rsidP="00784A32">
      <w:pPr>
        <w:pStyle w:val="B1"/>
      </w:pPr>
      <w:r w:rsidRPr="00C31E24">
        <w:t>-</w:t>
      </w:r>
      <w:r w:rsidRPr="00C31E24">
        <w:tab/>
        <w:t>The UE has performed the Generic Test Procedure for MCVideo UE registration as specified in TS 36.579-1 [2], subclause 5.4.2A.</w:t>
      </w:r>
    </w:p>
    <w:p w14:paraId="13668879" w14:textId="77777777" w:rsidR="00784A32" w:rsidRPr="00C31E24" w:rsidRDefault="00784A32" w:rsidP="00784A32">
      <w:pPr>
        <w:pStyle w:val="B1"/>
      </w:pPr>
      <w:r w:rsidRPr="00C31E24">
        <w:t>-</w:t>
      </w:r>
      <w:r w:rsidRPr="00C31E24">
        <w:tab/>
        <w:t>The MCVideo User performs the Generic Test Procedure for MCVideo Authorization/Configuration and Key Generation as specified in TS 36.579-1 [2], subclause 5.3.2A.</w:t>
      </w:r>
    </w:p>
    <w:p w14:paraId="5F8E3E55" w14:textId="77777777" w:rsidR="00784A32" w:rsidRPr="00C31E24" w:rsidRDefault="00784A32" w:rsidP="00784A32">
      <w:pPr>
        <w:pStyle w:val="B1"/>
      </w:pPr>
      <w:r w:rsidRPr="00C31E24">
        <w:t>-</w:t>
      </w:r>
      <w:r w:rsidRPr="00C31E24">
        <w:tab/>
        <w:t>UE States at the end of the preamble</w:t>
      </w:r>
    </w:p>
    <w:p w14:paraId="6EFA1B71" w14:textId="77777777" w:rsidR="00784A32" w:rsidRPr="00C31E24" w:rsidRDefault="00784A32" w:rsidP="00784A32">
      <w:pPr>
        <w:pStyle w:val="B2"/>
      </w:pPr>
      <w:r w:rsidRPr="00C31E24">
        <w:t>-</w:t>
      </w:r>
      <w:r w:rsidRPr="00C31E24">
        <w:tab/>
        <w:t>The UE is in E-UTRA Registered, Idle Mode state.</w:t>
      </w:r>
    </w:p>
    <w:p w14:paraId="0BFBB2B8" w14:textId="77777777" w:rsidR="00784A32" w:rsidRPr="00C31E24" w:rsidRDefault="00784A32" w:rsidP="00784A32">
      <w:pPr>
        <w:pStyle w:val="B2"/>
      </w:pPr>
      <w:r w:rsidRPr="00C31E24">
        <w:t>-</w:t>
      </w:r>
      <w:r w:rsidRPr="00C31E24">
        <w:tab/>
        <w:t>The MCVideo Client Application has been activated and User has registered-in as the MCVideo User with the Server as active user at the Client.</w:t>
      </w:r>
    </w:p>
    <w:p w14:paraId="5203E947" w14:textId="77777777" w:rsidR="00784A32" w:rsidRPr="00C31E24" w:rsidRDefault="00784A32" w:rsidP="00784A32">
      <w:pPr>
        <w:pStyle w:val="H6"/>
      </w:pPr>
      <w:r w:rsidRPr="00C31E24">
        <w:t>6.1.1.2.3.2</w:t>
      </w:r>
      <w:r w:rsidRPr="00C31E24">
        <w:tab/>
        <w:t>Test procedure sequence</w:t>
      </w:r>
    </w:p>
    <w:p w14:paraId="7B19179D" w14:textId="77777777" w:rsidR="00784A32" w:rsidRPr="00C31E24" w:rsidRDefault="00784A32" w:rsidP="00784A32">
      <w:pPr>
        <w:pStyle w:val="TH"/>
      </w:pPr>
      <w:r w:rsidRPr="00C31E24">
        <w:t>Table 6.1.1.2.3.2-1: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5"/>
        <w:gridCol w:w="3902"/>
        <w:gridCol w:w="709"/>
        <w:gridCol w:w="2977"/>
        <w:gridCol w:w="567"/>
        <w:gridCol w:w="892"/>
      </w:tblGrid>
      <w:tr w:rsidR="00784A32" w:rsidRPr="00C31E24" w14:paraId="0D4B8ABC" w14:textId="77777777" w:rsidTr="00DD5C3D">
        <w:trPr>
          <w:tblHeader/>
        </w:trPr>
        <w:tc>
          <w:tcPr>
            <w:tcW w:w="715" w:type="dxa"/>
            <w:tcBorders>
              <w:bottom w:val="nil"/>
            </w:tcBorders>
          </w:tcPr>
          <w:p w14:paraId="0CABE58A" w14:textId="77777777" w:rsidR="00784A32" w:rsidRPr="00C31E24" w:rsidRDefault="00784A32" w:rsidP="00354887">
            <w:pPr>
              <w:pStyle w:val="TAH"/>
              <w:keepNext w:val="0"/>
              <w:keepLines w:val="0"/>
              <w:widowControl w:val="0"/>
            </w:pPr>
            <w:r w:rsidRPr="00C31E24">
              <w:t>St</w:t>
            </w:r>
          </w:p>
        </w:tc>
        <w:tc>
          <w:tcPr>
            <w:tcW w:w="3902" w:type="dxa"/>
            <w:tcBorders>
              <w:bottom w:val="nil"/>
            </w:tcBorders>
          </w:tcPr>
          <w:p w14:paraId="39918A38" w14:textId="77777777" w:rsidR="00784A32" w:rsidRPr="00C31E24" w:rsidRDefault="00784A32" w:rsidP="00354887">
            <w:pPr>
              <w:pStyle w:val="TAH"/>
              <w:keepNext w:val="0"/>
              <w:keepLines w:val="0"/>
              <w:widowControl w:val="0"/>
            </w:pPr>
            <w:r w:rsidRPr="00C31E24">
              <w:t>Procedure</w:t>
            </w:r>
          </w:p>
        </w:tc>
        <w:tc>
          <w:tcPr>
            <w:tcW w:w="3686" w:type="dxa"/>
            <w:gridSpan w:val="2"/>
          </w:tcPr>
          <w:p w14:paraId="1F704AD5" w14:textId="77777777" w:rsidR="00784A32" w:rsidRPr="00C31E24" w:rsidRDefault="00784A32" w:rsidP="00354887">
            <w:pPr>
              <w:pStyle w:val="TAH"/>
              <w:keepNext w:val="0"/>
              <w:keepLines w:val="0"/>
              <w:widowControl w:val="0"/>
            </w:pPr>
            <w:r w:rsidRPr="00C31E24">
              <w:t>Message Sequence</w:t>
            </w:r>
          </w:p>
        </w:tc>
        <w:tc>
          <w:tcPr>
            <w:tcW w:w="567" w:type="dxa"/>
            <w:tcBorders>
              <w:bottom w:val="nil"/>
            </w:tcBorders>
          </w:tcPr>
          <w:p w14:paraId="31F3819B" w14:textId="77777777" w:rsidR="00784A32" w:rsidRPr="00C31E24" w:rsidRDefault="00784A32" w:rsidP="00354887">
            <w:pPr>
              <w:pStyle w:val="TAH"/>
              <w:keepNext w:val="0"/>
              <w:keepLines w:val="0"/>
              <w:widowControl w:val="0"/>
            </w:pPr>
            <w:r w:rsidRPr="00C31E24">
              <w:t>TP</w:t>
            </w:r>
          </w:p>
        </w:tc>
        <w:tc>
          <w:tcPr>
            <w:tcW w:w="892" w:type="dxa"/>
            <w:tcBorders>
              <w:bottom w:val="nil"/>
            </w:tcBorders>
          </w:tcPr>
          <w:p w14:paraId="65BFE1EF" w14:textId="77777777" w:rsidR="00784A32" w:rsidRPr="00C31E24" w:rsidRDefault="00784A32" w:rsidP="00354887">
            <w:pPr>
              <w:pStyle w:val="TAH"/>
              <w:keepNext w:val="0"/>
              <w:keepLines w:val="0"/>
              <w:widowControl w:val="0"/>
            </w:pPr>
            <w:r w:rsidRPr="00C31E24">
              <w:t>Verdict</w:t>
            </w:r>
          </w:p>
        </w:tc>
      </w:tr>
      <w:tr w:rsidR="00784A32" w:rsidRPr="00C31E24" w14:paraId="6C0BAE40" w14:textId="77777777" w:rsidTr="00DD5C3D">
        <w:trPr>
          <w:tblHeader/>
        </w:trPr>
        <w:tc>
          <w:tcPr>
            <w:tcW w:w="715" w:type="dxa"/>
            <w:tcBorders>
              <w:top w:val="nil"/>
            </w:tcBorders>
          </w:tcPr>
          <w:p w14:paraId="2615F9E8" w14:textId="77777777" w:rsidR="00784A32" w:rsidRPr="00C31E24" w:rsidRDefault="00784A32" w:rsidP="00354887">
            <w:pPr>
              <w:pStyle w:val="TAH"/>
              <w:keepNext w:val="0"/>
              <w:keepLines w:val="0"/>
              <w:widowControl w:val="0"/>
            </w:pPr>
          </w:p>
        </w:tc>
        <w:tc>
          <w:tcPr>
            <w:tcW w:w="3902" w:type="dxa"/>
            <w:tcBorders>
              <w:top w:val="nil"/>
            </w:tcBorders>
          </w:tcPr>
          <w:p w14:paraId="3421082F" w14:textId="77777777" w:rsidR="00784A32" w:rsidRPr="00C31E24" w:rsidRDefault="00784A32" w:rsidP="00354887">
            <w:pPr>
              <w:pStyle w:val="TAH"/>
              <w:keepNext w:val="0"/>
              <w:keepLines w:val="0"/>
              <w:widowControl w:val="0"/>
            </w:pPr>
          </w:p>
        </w:tc>
        <w:tc>
          <w:tcPr>
            <w:tcW w:w="709" w:type="dxa"/>
          </w:tcPr>
          <w:p w14:paraId="7243B0D0" w14:textId="77777777" w:rsidR="00784A32" w:rsidRPr="00C31E24" w:rsidRDefault="00784A32" w:rsidP="00354887">
            <w:pPr>
              <w:pStyle w:val="TAH"/>
              <w:keepNext w:val="0"/>
              <w:keepLines w:val="0"/>
              <w:widowControl w:val="0"/>
            </w:pPr>
            <w:r w:rsidRPr="00C31E24">
              <w:t>U - S</w:t>
            </w:r>
          </w:p>
        </w:tc>
        <w:tc>
          <w:tcPr>
            <w:tcW w:w="2977" w:type="dxa"/>
          </w:tcPr>
          <w:p w14:paraId="29E30F2E" w14:textId="77777777" w:rsidR="00784A32" w:rsidRPr="00C31E24" w:rsidRDefault="00784A32" w:rsidP="00354887">
            <w:pPr>
              <w:pStyle w:val="TAH"/>
              <w:keepNext w:val="0"/>
              <w:keepLines w:val="0"/>
              <w:widowControl w:val="0"/>
            </w:pPr>
            <w:r w:rsidRPr="00C31E24">
              <w:t>Message</w:t>
            </w:r>
          </w:p>
        </w:tc>
        <w:tc>
          <w:tcPr>
            <w:tcW w:w="567" w:type="dxa"/>
            <w:tcBorders>
              <w:top w:val="nil"/>
            </w:tcBorders>
          </w:tcPr>
          <w:p w14:paraId="06CA15AE" w14:textId="77777777" w:rsidR="00784A32" w:rsidRPr="00C31E24" w:rsidRDefault="00784A32" w:rsidP="00354887">
            <w:pPr>
              <w:pStyle w:val="TAH"/>
              <w:keepNext w:val="0"/>
              <w:keepLines w:val="0"/>
              <w:widowControl w:val="0"/>
            </w:pPr>
          </w:p>
        </w:tc>
        <w:tc>
          <w:tcPr>
            <w:tcW w:w="892" w:type="dxa"/>
            <w:tcBorders>
              <w:top w:val="nil"/>
            </w:tcBorders>
          </w:tcPr>
          <w:p w14:paraId="11AE7002" w14:textId="77777777" w:rsidR="00784A32" w:rsidRPr="00C31E24" w:rsidRDefault="00784A32" w:rsidP="00354887">
            <w:pPr>
              <w:pStyle w:val="TAH"/>
              <w:keepNext w:val="0"/>
              <w:keepLines w:val="0"/>
              <w:widowControl w:val="0"/>
            </w:pPr>
          </w:p>
        </w:tc>
      </w:tr>
      <w:tr w:rsidR="00784A32" w:rsidRPr="00C31E24" w:rsidDel="00C448F1" w14:paraId="20AE1DAC" w14:textId="77777777" w:rsidTr="00DD5C3D">
        <w:tc>
          <w:tcPr>
            <w:tcW w:w="715" w:type="dxa"/>
            <w:shd w:val="clear" w:color="auto" w:fill="auto"/>
          </w:tcPr>
          <w:p w14:paraId="1728CFEE" w14:textId="77777777" w:rsidR="00784A32" w:rsidRPr="00C31E24" w:rsidDel="00C448F1" w:rsidRDefault="00784A32" w:rsidP="00354887">
            <w:pPr>
              <w:pStyle w:val="TAC"/>
              <w:keepNext w:val="0"/>
              <w:keepLines w:val="0"/>
              <w:widowControl w:val="0"/>
            </w:pPr>
            <w:r w:rsidRPr="00C31E24">
              <w:rPr>
                <w:rFonts w:cs="Arial"/>
                <w:szCs w:val="18"/>
              </w:rPr>
              <w:t>-</w:t>
            </w:r>
          </w:p>
        </w:tc>
        <w:tc>
          <w:tcPr>
            <w:tcW w:w="3902" w:type="dxa"/>
            <w:shd w:val="clear" w:color="auto" w:fill="auto"/>
          </w:tcPr>
          <w:p w14:paraId="13BD888C" w14:textId="2F8344BB" w:rsidR="00784A32" w:rsidRPr="00C31E24" w:rsidDel="00C448F1" w:rsidRDefault="00784A32" w:rsidP="00354887">
            <w:pPr>
              <w:pStyle w:val="TAL"/>
              <w:keepNext w:val="0"/>
              <w:keepLines w:val="0"/>
              <w:widowControl w:val="0"/>
              <w:rPr>
                <w:color w:val="000000"/>
              </w:rPr>
            </w:pPr>
            <w:r w:rsidRPr="00C31E24">
              <w:rPr>
                <w:rFonts w:cs="Arial"/>
                <w:szCs w:val="18"/>
              </w:rPr>
              <w:t xml:space="preserve">EXCEPTION: The E-UTRA/EPC actions </w:t>
            </w:r>
            <w:r w:rsidR="00CB438D" w:rsidRPr="00C31E24">
              <w:rPr>
                <w:rFonts w:cs="Arial"/>
                <w:szCs w:val="18"/>
              </w:rPr>
              <w:t xml:space="preserve">that </w:t>
            </w:r>
            <w:r w:rsidRPr="00C31E24">
              <w:rPr>
                <w:rFonts w:cs="Arial"/>
                <w:szCs w:val="18"/>
              </w:rPr>
              <w:t>are related to the MCVIDEO call establishment are described in TS 36.579-1 [2], subclause 5.4.4A 'Generic Test Procedure for MCVideo CT communication in E-UTRA'. The test sequence below shows only the MCVideo relevant messages exchanged.</w:t>
            </w:r>
          </w:p>
        </w:tc>
        <w:tc>
          <w:tcPr>
            <w:tcW w:w="709" w:type="dxa"/>
            <w:shd w:val="clear" w:color="auto" w:fill="auto"/>
          </w:tcPr>
          <w:p w14:paraId="692C2757" w14:textId="77777777" w:rsidR="00784A32" w:rsidRPr="00C31E24" w:rsidDel="00C448F1" w:rsidRDefault="00784A32" w:rsidP="00354887">
            <w:pPr>
              <w:pStyle w:val="TAC"/>
              <w:keepNext w:val="0"/>
              <w:keepLines w:val="0"/>
              <w:widowControl w:val="0"/>
            </w:pPr>
            <w:r w:rsidRPr="00C31E24">
              <w:rPr>
                <w:rFonts w:cs="Arial"/>
                <w:szCs w:val="18"/>
              </w:rPr>
              <w:t>-</w:t>
            </w:r>
          </w:p>
        </w:tc>
        <w:tc>
          <w:tcPr>
            <w:tcW w:w="2977" w:type="dxa"/>
            <w:shd w:val="clear" w:color="auto" w:fill="auto"/>
          </w:tcPr>
          <w:p w14:paraId="5DEE358E" w14:textId="77777777" w:rsidR="00784A32" w:rsidRPr="00C31E24" w:rsidDel="00C448F1" w:rsidRDefault="00784A32" w:rsidP="00354887">
            <w:pPr>
              <w:pStyle w:val="TAL"/>
              <w:keepNext w:val="0"/>
              <w:keepLines w:val="0"/>
              <w:widowControl w:val="0"/>
            </w:pPr>
            <w:r w:rsidRPr="00C31E24">
              <w:rPr>
                <w:rFonts w:cs="Arial"/>
                <w:szCs w:val="18"/>
              </w:rPr>
              <w:t>-</w:t>
            </w:r>
          </w:p>
        </w:tc>
        <w:tc>
          <w:tcPr>
            <w:tcW w:w="567" w:type="dxa"/>
            <w:shd w:val="clear" w:color="auto" w:fill="auto"/>
          </w:tcPr>
          <w:p w14:paraId="16897995" w14:textId="77777777" w:rsidR="00784A32" w:rsidRPr="00C31E24" w:rsidDel="00C448F1" w:rsidRDefault="00784A32" w:rsidP="00354887">
            <w:pPr>
              <w:pStyle w:val="TAC"/>
              <w:keepNext w:val="0"/>
              <w:keepLines w:val="0"/>
              <w:widowControl w:val="0"/>
            </w:pPr>
            <w:r w:rsidRPr="00C31E24">
              <w:rPr>
                <w:rFonts w:cs="Arial"/>
                <w:szCs w:val="18"/>
              </w:rPr>
              <w:t>-</w:t>
            </w:r>
          </w:p>
        </w:tc>
        <w:tc>
          <w:tcPr>
            <w:tcW w:w="892" w:type="dxa"/>
            <w:shd w:val="clear" w:color="auto" w:fill="auto"/>
          </w:tcPr>
          <w:p w14:paraId="3309F94F" w14:textId="77777777" w:rsidR="00784A32" w:rsidRPr="00C31E24" w:rsidDel="00C448F1" w:rsidRDefault="00784A32" w:rsidP="00354887">
            <w:pPr>
              <w:pStyle w:val="TAC"/>
              <w:keepNext w:val="0"/>
              <w:keepLines w:val="0"/>
              <w:widowControl w:val="0"/>
            </w:pPr>
            <w:r w:rsidRPr="00C31E24">
              <w:rPr>
                <w:rFonts w:cs="Arial"/>
                <w:szCs w:val="18"/>
              </w:rPr>
              <w:t>-</w:t>
            </w:r>
          </w:p>
        </w:tc>
      </w:tr>
      <w:tr w:rsidR="00784A32" w:rsidRPr="00C31E24" w14:paraId="5B60EACD" w14:textId="77777777" w:rsidTr="00DD5C3D">
        <w:tc>
          <w:tcPr>
            <w:tcW w:w="715" w:type="dxa"/>
            <w:shd w:val="clear" w:color="auto" w:fill="auto"/>
          </w:tcPr>
          <w:p w14:paraId="52B51E62" w14:textId="77777777" w:rsidR="00784A32" w:rsidRPr="00C31E24" w:rsidRDefault="00784A32" w:rsidP="00354887">
            <w:pPr>
              <w:pStyle w:val="TAC"/>
              <w:keepNext w:val="0"/>
              <w:keepLines w:val="0"/>
              <w:widowControl w:val="0"/>
            </w:pPr>
            <w:r w:rsidRPr="00C31E24">
              <w:t>1</w:t>
            </w:r>
          </w:p>
        </w:tc>
        <w:tc>
          <w:tcPr>
            <w:tcW w:w="3902" w:type="dxa"/>
            <w:shd w:val="clear" w:color="auto" w:fill="auto"/>
          </w:tcPr>
          <w:p w14:paraId="095B79B6" w14:textId="7897380C" w:rsidR="00784A32" w:rsidRPr="00C31E24" w:rsidRDefault="00784A32" w:rsidP="00354887">
            <w:pPr>
              <w:pStyle w:val="TAL"/>
              <w:keepNext w:val="0"/>
              <w:keepLines w:val="0"/>
              <w:widowControl w:val="0"/>
            </w:pPr>
            <w:r w:rsidRPr="00C31E24">
              <w:t>The SS (MCVideo Server) sends a</w:t>
            </w:r>
            <w:r w:rsidR="00CB438D" w:rsidRPr="00C31E24">
              <w:t xml:space="preserve"> SIP INVITE message to an</w:t>
            </w:r>
            <w:r w:rsidRPr="00C31E24">
              <w:t xml:space="preserve"> On-demand Pre-arranged group call with Automatic Commencement Mode to the UE (</w:t>
            </w:r>
            <w:r w:rsidR="00CB438D" w:rsidRPr="00C31E24">
              <w:t>MCVideo</w:t>
            </w:r>
            <w:r w:rsidRPr="00C31E24">
              <w:t xml:space="preserve"> Client).</w:t>
            </w:r>
          </w:p>
        </w:tc>
        <w:tc>
          <w:tcPr>
            <w:tcW w:w="709" w:type="dxa"/>
            <w:shd w:val="clear" w:color="auto" w:fill="auto"/>
          </w:tcPr>
          <w:p w14:paraId="1558E202"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0DE3249F" w14:textId="77777777" w:rsidR="00784A32" w:rsidRPr="00C31E24" w:rsidRDefault="00784A32" w:rsidP="00354887">
            <w:pPr>
              <w:pStyle w:val="TAL"/>
              <w:keepNext w:val="0"/>
              <w:keepLines w:val="0"/>
              <w:widowControl w:val="0"/>
            </w:pPr>
            <w:r w:rsidRPr="00C31E24">
              <w:t>SIP INVITE</w:t>
            </w:r>
          </w:p>
        </w:tc>
        <w:tc>
          <w:tcPr>
            <w:tcW w:w="567" w:type="dxa"/>
            <w:shd w:val="clear" w:color="auto" w:fill="auto"/>
          </w:tcPr>
          <w:p w14:paraId="5E009C96"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58840281" w14:textId="77777777" w:rsidR="00784A32" w:rsidRPr="00C31E24" w:rsidRDefault="00784A32" w:rsidP="00354887">
            <w:pPr>
              <w:pStyle w:val="TAC"/>
              <w:keepNext w:val="0"/>
              <w:keepLines w:val="0"/>
              <w:widowControl w:val="0"/>
            </w:pPr>
            <w:r w:rsidRPr="00C31E24">
              <w:t>-</w:t>
            </w:r>
          </w:p>
        </w:tc>
      </w:tr>
      <w:tr w:rsidR="00784A32" w:rsidRPr="00C31E24" w14:paraId="12B023E9" w14:textId="77777777" w:rsidTr="00DD5C3D">
        <w:tc>
          <w:tcPr>
            <w:tcW w:w="715" w:type="dxa"/>
            <w:shd w:val="clear" w:color="auto" w:fill="auto"/>
          </w:tcPr>
          <w:p w14:paraId="301C8F71" w14:textId="77777777" w:rsidR="00784A32" w:rsidRPr="00C31E24" w:rsidRDefault="00784A32" w:rsidP="00354887">
            <w:pPr>
              <w:pStyle w:val="TAC"/>
              <w:keepNext w:val="0"/>
              <w:keepLines w:val="0"/>
              <w:widowControl w:val="0"/>
            </w:pPr>
            <w:r w:rsidRPr="00C31E24">
              <w:t>-</w:t>
            </w:r>
          </w:p>
        </w:tc>
        <w:tc>
          <w:tcPr>
            <w:tcW w:w="3902" w:type="dxa"/>
            <w:shd w:val="clear" w:color="auto" w:fill="auto"/>
          </w:tcPr>
          <w:p w14:paraId="52B7BB24" w14:textId="77777777" w:rsidR="00784A32" w:rsidRPr="00C31E24" w:rsidRDefault="00784A32" w:rsidP="00354887">
            <w:pPr>
              <w:pStyle w:val="TAL"/>
              <w:keepNext w:val="0"/>
              <w:keepLines w:val="0"/>
              <w:widowControl w:val="0"/>
              <w:rPr>
                <w:rFonts w:cs="Arial"/>
                <w:szCs w:val="18"/>
                <w:bdr w:val="none" w:sz="0" w:space="0" w:color="auto" w:frame="1"/>
                <w:shd w:val="clear" w:color="auto" w:fill="FFFFFF"/>
              </w:rPr>
            </w:pPr>
            <w:r w:rsidRPr="00C31E24">
              <w:rPr>
                <w:rFonts w:cs="Arial"/>
                <w:szCs w:val="18"/>
                <w:bdr w:val="none" w:sz="0" w:space="0" w:color="auto" w:frame="1"/>
                <w:shd w:val="clear" w:color="auto" w:fill="FFFFFF"/>
              </w:rPr>
              <w:t>EXCEPTION: Step 2a1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6D932CCA"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422A43FC"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6A7EE519"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2127E605" w14:textId="77777777" w:rsidR="00784A32" w:rsidRPr="00C31E24" w:rsidRDefault="00784A32" w:rsidP="00354887">
            <w:pPr>
              <w:pStyle w:val="TAC"/>
              <w:keepNext w:val="0"/>
              <w:keepLines w:val="0"/>
              <w:widowControl w:val="0"/>
            </w:pPr>
            <w:r w:rsidRPr="00C31E24">
              <w:t>-</w:t>
            </w:r>
          </w:p>
        </w:tc>
      </w:tr>
      <w:tr w:rsidR="00784A32" w:rsidRPr="00C31E24" w14:paraId="5190801B" w14:textId="77777777" w:rsidTr="00DD5C3D">
        <w:tc>
          <w:tcPr>
            <w:tcW w:w="715" w:type="dxa"/>
            <w:shd w:val="clear" w:color="auto" w:fill="auto"/>
          </w:tcPr>
          <w:p w14:paraId="0A5E702C" w14:textId="77777777" w:rsidR="00784A32" w:rsidRPr="00C31E24" w:rsidRDefault="00784A32" w:rsidP="00354887">
            <w:pPr>
              <w:pStyle w:val="TAC"/>
              <w:keepNext w:val="0"/>
              <w:keepLines w:val="0"/>
              <w:widowControl w:val="0"/>
            </w:pPr>
            <w:r w:rsidRPr="00C31E24">
              <w:t>2a1</w:t>
            </w:r>
          </w:p>
        </w:tc>
        <w:tc>
          <w:tcPr>
            <w:tcW w:w="3902" w:type="dxa"/>
            <w:shd w:val="clear" w:color="auto" w:fill="auto"/>
          </w:tcPr>
          <w:p w14:paraId="6402093F" w14:textId="5C4E1AAB" w:rsidR="00784A32" w:rsidRPr="00C31E24" w:rsidRDefault="00CB438D" w:rsidP="00354887">
            <w:pPr>
              <w:pStyle w:val="TAL"/>
              <w:keepNext w:val="0"/>
              <w:keepLines w:val="0"/>
              <w:widowControl w:val="0"/>
            </w:pPr>
            <w:r w:rsidRPr="00C31E24">
              <w:t>Check: Does t</w:t>
            </w:r>
            <w:r w:rsidR="00784A32" w:rsidRPr="00C31E24">
              <w:t>he UE (MCVideo Client) responds with a SIP 100 (Trying) message.</w:t>
            </w:r>
          </w:p>
        </w:tc>
        <w:tc>
          <w:tcPr>
            <w:tcW w:w="709" w:type="dxa"/>
            <w:shd w:val="clear" w:color="auto" w:fill="auto"/>
          </w:tcPr>
          <w:p w14:paraId="3D2997BE"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7FAF3667" w14:textId="77777777" w:rsidR="00784A32" w:rsidRPr="00C31E24" w:rsidRDefault="00784A32" w:rsidP="00354887">
            <w:pPr>
              <w:pStyle w:val="TAL"/>
              <w:keepNext w:val="0"/>
              <w:keepLines w:val="0"/>
              <w:widowControl w:val="0"/>
            </w:pPr>
            <w:r w:rsidRPr="00C31E24">
              <w:t>SIP 100 (Trying)</w:t>
            </w:r>
          </w:p>
        </w:tc>
        <w:tc>
          <w:tcPr>
            <w:tcW w:w="567" w:type="dxa"/>
            <w:shd w:val="clear" w:color="auto" w:fill="auto"/>
          </w:tcPr>
          <w:p w14:paraId="7FC6FA36" w14:textId="3B620B22" w:rsidR="00784A32" w:rsidRPr="00C31E24" w:rsidRDefault="00CB438D" w:rsidP="00354887">
            <w:pPr>
              <w:pStyle w:val="TAC"/>
              <w:keepNext w:val="0"/>
              <w:keepLines w:val="0"/>
              <w:widowControl w:val="0"/>
            </w:pPr>
            <w:r w:rsidRPr="00C31E24">
              <w:t>1</w:t>
            </w:r>
          </w:p>
        </w:tc>
        <w:tc>
          <w:tcPr>
            <w:tcW w:w="892" w:type="dxa"/>
            <w:shd w:val="clear" w:color="auto" w:fill="auto"/>
          </w:tcPr>
          <w:p w14:paraId="0F79DFEF" w14:textId="3B51D83D" w:rsidR="00784A32" w:rsidRPr="00C31E24" w:rsidRDefault="00CB438D" w:rsidP="00354887">
            <w:pPr>
              <w:pStyle w:val="TAC"/>
              <w:keepNext w:val="0"/>
              <w:keepLines w:val="0"/>
              <w:widowControl w:val="0"/>
            </w:pPr>
            <w:r w:rsidRPr="00C31E24">
              <w:t>P</w:t>
            </w:r>
          </w:p>
        </w:tc>
      </w:tr>
      <w:tr w:rsidR="00784A32" w:rsidRPr="00C31E24" w14:paraId="7A2B311A" w14:textId="77777777" w:rsidTr="00DD5C3D">
        <w:tc>
          <w:tcPr>
            <w:tcW w:w="715" w:type="dxa"/>
            <w:shd w:val="clear" w:color="auto" w:fill="auto"/>
          </w:tcPr>
          <w:p w14:paraId="2F8F7310" w14:textId="77777777" w:rsidR="00784A32" w:rsidRPr="00C31E24" w:rsidRDefault="00784A32" w:rsidP="00354887">
            <w:pPr>
              <w:pStyle w:val="TAC"/>
              <w:keepNext w:val="0"/>
              <w:keepLines w:val="0"/>
              <w:widowControl w:val="0"/>
            </w:pPr>
            <w:r w:rsidRPr="00C31E24">
              <w:t>3</w:t>
            </w:r>
          </w:p>
        </w:tc>
        <w:tc>
          <w:tcPr>
            <w:tcW w:w="3902" w:type="dxa"/>
            <w:shd w:val="clear" w:color="auto" w:fill="auto"/>
          </w:tcPr>
          <w:p w14:paraId="2D3DEBD4" w14:textId="77777777" w:rsidR="00784A32" w:rsidRPr="00C31E24" w:rsidRDefault="00784A32" w:rsidP="00354887">
            <w:pPr>
              <w:pStyle w:val="TAL"/>
              <w:keepNext w:val="0"/>
              <w:keepLines w:val="0"/>
              <w:widowControl w:val="0"/>
            </w:pPr>
            <w:r w:rsidRPr="00C31E24">
              <w:t>Check: Does the UE (MCVideo Client) answer the call with a SIP 200 (OK)?</w:t>
            </w:r>
          </w:p>
        </w:tc>
        <w:tc>
          <w:tcPr>
            <w:tcW w:w="709" w:type="dxa"/>
            <w:shd w:val="clear" w:color="auto" w:fill="auto"/>
          </w:tcPr>
          <w:p w14:paraId="3B8CF4A4"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2991FC24" w14:textId="77777777" w:rsidR="00784A32" w:rsidRPr="00C31E24" w:rsidRDefault="00784A32" w:rsidP="00354887">
            <w:pPr>
              <w:pStyle w:val="TAL"/>
              <w:keepNext w:val="0"/>
              <w:keepLines w:val="0"/>
              <w:widowControl w:val="0"/>
            </w:pPr>
            <w:r w:rsidRPr="00C31E24">
              <w:t>SIP 200 (OK)</w:t>
            </w:r>
          </w:p>
        </w:tc>
        <w:tc>
          <w:tcPr>
            <w:tcW w:w="567" w:type="dxa"/>
            <w:shd w:val="clear" w:color="auto" w:fill="auto"/>
          </w:tcPr>
          <w:p w14:paraId="6082AC45" w14:textId="77777777" w:rsidR="00784A32" w:rsidRPr="00C31E24" w:rsidRDefault="00784A32" w:rsidP="00354887">
            <w:pPr>
              <w:pStyle w:val="TAC"/>
              <w:keepNext w:val="0"/>
              <w:keepLines w:val="0"/>
              <w:widowControl w:val="0"/>
            </w:pPr>
            <w:r w:rsidRPr="00C31E24">
              <w:t>1</w:t>
            </w:r>
          </w:p>
        </w:tc>
        <w:tc>
          <w:tcPr>
            <w:tcW w:w="892" w:type="dxa"/>
            <w:shd w:val="clear" w:color="auto" w:fill="auto"/>
          </w:tcPr>
          <w:p w14:paraId="1017BFF1" w14:textId="77777777" w:rsidR="00784A32" w:rsidRPr="00C31E24" w:rsidRDefault="00784A32" w:rsidP="00354887">
            <w:pPr>
              <w:pStyle w:val="TAC"/>
              <w:keepNext w:val="0"/>
              <w:keepLines w:val="0"/>
              <w:widowControl w:val="0"/>
            </w:pPr>
            <w:r w:rsidRPr="00C31E24">
              <w:t>P</w:t>
            </w:r>
          </w:p>
        </w:tc>
      </w:tr>
      <w:tr w:rsidR="00784A32" w:rsidRPr="00C31E24" w14:paraId="300C85E3" w14:textId="77777777" w:rsidTr="00DD5C3D">
        <w:tc>
          <w:tcPr>
            <w:tcW w:w="715" w:type="dxa"/>
            <w:shd w:val="clear" w:color="auto" w:fill="auto"/>
          </w:tcPr>
          <w:p w14:paraId="6607A742" w14:textId="77777777" w:rsidR="00784A32" w:rsidRPr="00C31E24" w:rsidRDefault="00784A32" w:rsidP="00354887">
            <w:pPr>
              <w:pStyle w:val="TAC"/>
              <w:keepNext w:val="0"/>
              <w:keepLines w:val="0"/>
              <w:widowControl w:val="0"/>
            </w:pPr>
            <w:r w:rsidRPr="00C31E24">
              <w:t>4</w:t>
            </w:r>
          </w:p>
        </w:tc>
        <w:tc>
          <w:tcPr>
            <w:tcW w:w="3902" w:type="dxa"/>
            <w:shd w:val="clear" w:color="auto" w:fill="auto"/>
          </w:tcPr>
          <w:p w14:paraId="4EA86FB5" w14:textId="54F3A944" w:rsidR="00784A32" w:rsidRPr="00C31E24" w:rsidRDefault="00784A32" w:rsidP="00354887">
            <w:pPr>
              <w:pStyle w:val="TAL"/>
              <w:keepNext w:val="0"/>
              <w:keepLines w:val="0"/>
              <w:widowControl w:val="0"/>
            </w:pPr>
            <w:r w:rsidRPr="00C31E24">
              <w:t xml:space="preserve">The SS (MCVideo Server) sends a SIP ACK </w:t>
            </w:r>
            <w:r w:rsidR="00CB438D" w:rsidRPr="00C31E24">
              <w:t xml:space="preserve">message </w:t>
            </w:r>
            <w:r w:rsidRPr="00C31E24">
              <w:t>to the UE (MCVideo Client).</w:t>
            </w:r>
          </w:p>
        </w:tc>
        <w:tc>
          <w:tcPr>
            <w:tcW w:w="709" w:type="dxa"/>
            <w:shd w:val="clear" w:color="auto" w:fill="auto"/>
          </w:tcPr>
          <w:p w14:paraId="2ED25FB3"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57AE33E9" w14:textId="77777777" w:rsidR="00784A32" w:rsidRPr="00C31E24" w:rsidRDefault="00784A32" w:rsidP="00354887">
            <w:pPr>
              <w:pStyle w:val="TAL"/>
              <w:keepNext w:val="0"/>
              <w:keepLines w:val="0"/>
              <w:widowControl w:val="0"/>
            </w:pPr>
            <w:r w:rsidRPr="00C31E24">
              <w:t>SIP ACK</w:t>
            </w:r>
          </w:p>
        </w:tc>
        <w:tc>
          <w:tcPr>
            <w:tcW w:w="567" w:type="dxa"/>
            <w:shd w:val="clear" w:color="auto" w:fill="auto"/>
          </w:tcPr>
          <w:p w14:paraId="510A6256"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166B5E47" w14:textId="77777777" w:rsidR="00784A32" w:rsidRPr="00C31E24" w:rsidRDefault="00784A32" w:rsidP="00354887">
            <w:pPr>
              <w:pStyle w:val="TAC"/>
              <w:keepNext w:val="0"/>
              <w:keepLines w:val="0"/>
              <w:widowControl w:val="0"/>
            </w:pPr>
            <w:r w:rsidRPr="00C31E24">
              <w:t>-</w:t>
            </w:r>
          </w:p>
        </w:tc>
      </w:tr>
      <w:tr w:rsidR="00784A32" w:rsidRPr="00C31E24" w14:paraId="69B64101" w14:textId="77777777" w:rsidTr="00DD5C3D">
        <w:tc>
          <w:tcPr>
            <w:tcW w:w="715" w:type="dxa"/>
            <w:shd w:val="clear" w:color="auto" w:fill="auto"/>
          </w:tcPr>
          <w:p w14:paraId="6B7922DD" w14:textId="77777777" w:rsidR="00784A32" w:rsidRPr="00C31E24" w:rsidRDefault="00784A32" w:rsidP="00354887">
            <w:pPr>
              <w:pStyle w:val="TAC"/>
              <w:keepNext w:val="0"/>
              <w:keepLines w:val="0"/>
              <w:widowControl w:val="0"/>
            </w:pPr>
            <w:r w:rsidRPr="00C31E24">
              <w:t>5</w:t>
            </w:r>
          </w:p>
        </w:tc>
        <w:tc>
          <w:tcPr>
            <w:tcW w:w="3902" w:type="dxa"/>
            <w:shd w:val="clear" w:color="auto" w:fill="auto"/>
          </w:tcPr>
          <w:p w14:paraId="213B6A7A" w14:textId="77777777" w:rsidR="00784A32" w:rsidRPr="00C31E24" w:rsidRDefault="00784A32" w:rsidP="00354887">
            <w:pPr>
              <w:pStyle w:val="TAL"/>
              <w:keepNext w:val="0"/>
              <w:keepLines w:val="0"/>
              <w:widowControl w:val="0"/>
            </w:pPr>
            <w:r w:rsidRPr="00C31E24">
              <w:t>The SS (MCVideo Server) sends a Media Reception Notification message to the UE (MCVideo Client).</w:t>
            </w:r>
          </w:p>
        </w:tc>
        <w:tc>
          <w:tcPr>
            <w:tcW w:w="709" w:type="dxa"/>
            <w:shd w:val="clear" w:color="auto" w:fill="auto"/>
          </w:tcPr>
          <w:p w14:paraId="7F709D43"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1E4E1677" w14:textId="77777777" w:rsidR="00784A32" w:rsidRPr="00C31E24" w:rsidRDefault="00784A32" w:rsidP="00354887">
            <w:pPr>
              <w:pStyle w:val="TAL"/>
              <w:keepNext w:val="0"/>
              <w:keepLines w:val="0"/>
              <w:widowControl w:val="0"/>
            </w:pPr>
            <w:r w:rsidRPr="00C31E24">
              <w:t>Media Transmission Notification</w:t>
            </w:r>
          </w:p>
        </w:tc>
        <w:tc>
          <w:tcPr>
            <w:tcW w:w="567" w:type="dxa"/>
            <w:shd w:val="clear" w:color="auto" w:fill="auto"/>
          </w:tcPr>
          <w:p w14:paraId="34C0A846"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5E04657C" w14:textId="77777777" w:rsidR="00784A32" w:rsidRPr="00C31E24" w:rsidRDefault="00784A32" w:rsidP="00354887">
            <w:pPr>
              <w:pStyle w:val="TAC"/>
              <w:keepNext w:val="0"/>
              <w:keepLines w:val="0"/>
              <w:widowControl w:val="0"/>
            </w:pPr>
            <w:r w:rsidRPr="00C31E24">
              <w:t>-</w:t>
            </w:r>
          </w:p>
        </w:tc>
      </w:tr>
      <w:tr w:rsidR="00CB438D" w:rsidRPr="00C31E24" w14:paraId="0C06EB06" w14:textId="77777777" w:rsidTr="00DD5C3D">
        <w:tc>
          <w:tcPr>
            <w:tcW w:w="715" w:type="dxa"/>
            <w:shd w:val="clear" w:color="auto" w:fill="auto"/>
          </w:tcPr>
          <w:p w14:paraId="1743DAD4" w14:textId="703AF3FC" w:rsidR="00CB438D" w:rsidRPr="00C31E24" w:rsidRDefault="00CB438D" w:rsidP="00CB438D">
            <w:pPr>
              <w:pStyle w:val="TAC"/>
              <w:keepNext w:val="0"/>
              <w:keepLines w:val="0"/>
              <w:widowControl w:val="0"/>
            </w:pPr>
            <w:r w:rsidRPr="00C31E24">
              <w:t>5A</w:t>
            </w:r>
          </w:p>
        </w:tc>
        <w:tc>
          <w:tcPr>
            <w:tcW w:w="3902" w:type="dxa"/>
            <w:shd w:val="clear" w:color="auto" w:fill="auto"/>
          </w:tcPr>
          <w:p w14:paraId="20AEED4E" w14:textId="77777777" w:rsidR="00CB438D" w:rsidRPr="00C31E24" w:rsidRDefault="00CB438D" w:rsidP="00CB438D">
            <w:pPr>
              <w:pStyle w:val="TAL"/>
              <w:keepNext w:val="0"/>
              <w:keepLines w:val="0"/>
              <w:widowControl w:val="0"/>
            </w:pPr>
            <w:r w:rsidRPr="00C31E24">
              <w:t>Check: Does the UE (MCVideo Client) provide media transmission notification to the MCVideo User?</w:t>
            </w:r>
          </w:p>
          <w:p w14:paraId="212EA7CC" w14:textId="71D28C65" w:rsidR="00CB438D" w:rsidRPr="00C31E24" w:rsidRDefault="00CB438D" w:rsidP="00CB438D">
            <w:pPr>
              <w:pStyle w:val="TAL"/>
              <w:keepNext w:val="0"/>
              <w:keepLines w:val="0"/>
              <w:widowControl w:val="0"/>
            </w:pPr>
            <w:r w:rsidRPr="00C31E24">
              <w:t>(NOTE 1)</w:t>
            </w:r>
          </w:p>
        </w:tc>
        <w:tc>
          <w:tcPr>
            <w:tcW w:w="709" w:type="dxa"/>
            <w:shd w:val="clear" w:color="auto" w:fill="auto"/>
          </w:tcPr>
          <w:p w14:paraId="15E7FA1B" w14:textId="77777777" w:rsidR="00CB438D" w:rsidRPr="00C31E24" w:rsidRDefault="00CB438D" w:rsidP="00CB438D">
            <w:pPr>
              <w:pStyle w:val="TAC"/>
              <w:keepNext w:val="0"/>
              <w:keepLines w:val="0"/>
              <w:widowControl w:val="0"/>
            </w:pPr>
          </w:p>
        </w:tc>
        <w:tc>
          <w:tcPr>
            <w:tcW w:w="2977" w:type="dxa"/>
            <w:shd w:val="clear" w:color="auto" w:fill="auto"/>
          </w:tcPr>
          <w:p w14:paraId="7F728BBC" w14:textId="77777777" w:rsidR="00CB438D" w:rsidRPr="00C31E24" w:rsidRDefault="00CB438D" w:rsidP="00CB438D">
            <w:pPr>
              <w:pStyle w:val="TAL"/>
              <w:keepNext w:val="0"/>
              <w:keepLines w:val="0"/>
              <w:widowControl w:val="0"/>
            </w:pPr>
          </w:p>
        </w:tc>
        <w:tc>
          <w:tcPr>
            <w:tcW w:w="567" w:type="dxa"/>
            <w:shd w:val="clear" w:color="auto" w:fill="auto"/>
          </w:tcPr>
          <w:p w14:paraId="6867B8C2" w14:textId="3560EE56" w:rsidR="00CB438D" w:rsidRPr="00C31E24" w:rsidRDefault="00CB438D" w:rsidP="00CB438D">
            <w:pPr>
              <w:pStyle w:val="TAC"/>
              <w:keepNext w:val="0"/>
              <w:keepLines w:val="0"/>
              <w:widowControl w:val="0"/>
            </w:pPr>
            <w:r w:rsidRPr="00C31E24">
              <w:t>2</w:t>
            </w:r>
          </w:p>
        </w:tc>
        <w:tc>
          <w:tcPr>
            <w:tcW w:w="892" w:type="dxa"/>
            <w:shd w:val="clear" w:color="auto" w:fill="auto"/>
          </w:tcPr>
          <w:p w14:paraId="6E27E847" w14:textId="62A42598" w:rsidR="00CB438D" w:rsidRPr="00C31E24" w:rsidRDefault="00CB438D" w:rsidP="00CB438D">
            <w:pPr>
              <w:pStyle w:val="TAC"/>
              <w:keepNext w:val="0"/>
              <w:keepLines w:val="0"/>
              <w:widowControl w:val="0"/>
            </w:pPr>
            <w:r w:rsidRPr="00C31E24">
              <w:t>P</w:t>
            </w:r>
          </w:p>
        </w:tc>
      </w:tr>
      <w:tr w:rsidR="00CB438D" w:rsidRPr="00C31E24" w14:paraId="37CC1CFA" w14:textId="77777777" w:rsidTr="00DD5C3D">
        <w:trPr>
          <w:trHeight w:val="368"/>
        </w:trPr>
        <w:tc>
          <w:tcPr>
            <w:tcW w:w="715" w:type="dxa"/>
            <w:shd w:val="clear" w:color="auto" w:fill="auto"/>
          </w:tcPr>
          <w:p w14:paraId="0FE89FFA" w14:textId="77777777" w:rsidR="00CB438D" w:rsidRPr="00C31E24" w:rsidRDefault="00CB438D" w:rsidP="00CB438D">
            <w:pPr>
              <w:pStyle w:val="TAC"/>
              <w:keepNext w:val="0"/>
              <w:keepLines w:val="0"/>
              <w:widowControl w:val="0"/>
            </w:pPr>
            <w:r w:rsidRPr="00C31E24">
              <w:t>6</w:t>
            </w:r>
          </w:p>
        </w:tc>
        <w:tc>
          <w:tcPr>
            <w:tcW w:w="3902" w:type="dxa"/>
            <w:shd w:val="clear" w:color="auto" w:fill="auto"/>
          </w:tcPr>
          <w:p w14:paraId="6A4E00C6" w14:textId="77777777" w:rsidR="00CB438D" w:rsidRPr="00C31E24" w:rsidRDefault="00CB438D" w:rsidP="00CB438D">
            <w:pPr>
              <w:pStyle w:val="TAL"/>
              <w:keepNext w:val="0"/>
              <w:keepLines w:val="0"/>
              <w:widowControl w:val="0"/>
            </w:pPr>
            <w:r w:rsidRPr="00C31E24">
              <w:t>Make the MCVideo User request permission to receive media.</w:t>
            </w:r>
          </w:p>
          <w:p w14:paraId="4D80ACA8" w14:textId="4DE1818A" w:rsidR="00CB438D" w:rsidRPr="00C31E24" w:rsidRDefault="00E7471A" w:rsidP="00CB438D">
            <w:pPr>
              <w:pStyle w:val="TAL"/>
              <w:keepNext w:val="0"/>
              <w:keepLines w:val="0"/>
              <w:widowControl w:val="0"/>
            </w:pPr>
            <w:r w:rsidRPr="00C31E24">
              <w:t>(</w:t>
            </w:r>
            <w:r w:rsidR="00CB438D" w:rsidRPr="00C31E24">
              <w:t>NOTE</w:t>
            </w:r>
            <w:r w:rsidRPr="00C31E24">
              <w:t xml:space="preserve"> 1)</w:t>
            </w:r>
          </w:p>
        </w:tc>
        <w:tc>
          <w:tcPr>
            <w:tcW w:w="709" w:type="dxa"/>
            <w:shd w:val="clear" w:color="auto" w:fill="auto"/>
          </w:tcPr>
          <w:p w14:paraId="5C6C851E" w14:textId="77777777" w:rsidR="00CB438D" w:rsidRPr="00C31E24" w:rsidRDefault="00CB438D" w:rsidP="00CB438D">
            <w:pPr>
              <w:pStyle w:val="TAC"/>
              <w:keepNext w:val="0"/>
              <w:keepLines w:val="0"/>
              <w:widowControl w:val="0"/>
            </w:pPr>
            <w:r w:rsidRPr="00C31E24">
              <w:t>-</w:t>
            </w:r>
          </w:p>
        </w:tc>
        <w:tc>
          <w:tcPr>
            <w:tcW w:w="2977" w:type="dxa"/>
            <w:shd w:val="clear" w:color="auto" w:fill="auto"/>
          </w:tcPr>
          <w:p w14:paraId="4A3BB2CE" w14:textId="77777777" w:rsidR="00CB438D" w:rsidRPr="00C31E24" w:rsidRDefault="00CB438D" w:rsidP="00CB438D">
            <w:pPr>
              <w:pStyle w:val="TAL"/>
              <w:keepNext w:val="0"/>
              <w:keepLines w:val="0"/>
              <w:widowControl w:val="0"/>
            </w:pPr>
            <w:r w:rsidRPr="00C31E24">
              <w:t>-</w:t>
            </w:r>
          </w:p>
        </w:tc>
        <w:tc>
          <w:tcPr>
            <w:tcW w:w="567" w:type="dxa"/>
            <w:shd w:val="clear" w:color="auto" w:fill="auto"/>
          </w:tcPr>
          <w:p w14:paraId="6F4759AE" w14:textId="77777777" w:rsidR="00CB438D" w:rsidRPr="00C31E24" w:rsidRDefault="00CB438D" w:rsidP="00CB438D">
            <w:pPr>
              <w:pStyle w:val="TAC"/>
              <w:keepNext w:val="0"/>
              <w:keepLines w:val="0"/>
              <w:widowControl w:val="0"/>
            </w:pPr>
            <w:r w:rsidRPr="00C31E24">
              <w:t>-</w:t>
            </w:r>
          </w:p>
        </w:tc>
        <w:tc>
          <w:tcPr>
            <w:tcW w:w="892" w:type="dxa"/>
            <w:shd w:val="clear" w:color="auto" w:fill="auto"/>
          </w:tcPr>
          <w:p w14:paraId="1F48680A" w14:textId="77777777" w:rsidR="00CB438D" w:rsidRPr="00C31E24" w:rsidRDefault="00CB438D" w:rsidP="00CB438D">
            <w:pPr>
              <w:pStyle w:val="TAC"/>
              <w:keepNext w:val="0"/>
              <w:keepLines w:val="0"/>
              <w:widowControl w:val="0"/>
            </w:pPr>
            <w:r w:rsidRPr="00C31E24">
              <w:t>-</w:t>
            </w:r>
          </w:p>
        </w:tc>
      </w:tr>
      <w:tr w:rsidR="00CB438D" w:rsidRPr="00C31E24" w14:paraId="71D6BC05" w14:textId="77777777" w:rsidTr="00DD5C3D">
        <w:tc>
          <w:tcPr>
            <w:tcW w:w="715" w:type="dxa"/>
            <w:shd w:val="clear" w:color="auto" w:fill="auto"/>
          </w:tcPr>
          <w:p w14:paraId="2C807864" w14:textId="77777777" w:rsidR="00CB438D" w:rsidRPr="00C31E24" w:rsidRDefault="00CB438D" w:rsidP="00CB438D">
            <w:pPr>
              <w:pStyle w:val="TAC"/>
              <w:keepNext w:val="0"/>
              <w:keepLines w:val="0"/>
              <w:widowControl w:val="0"/>
            </w:pPr>
            <w:r w:rsidRPr="00C31E24">
              <w:t>7</w:t>
            </w:r>
          </w:p>
        </w:tc>
        <w:tc>
          <w:tcPr>
            <w:tcW w:w="3902" w:type="dxa"/>
            <w:shd w:val="clear" w:color="auto" w:fill="auto"/>
          </w:tcPr>
          <w:p w14:paraId="57975870" w14:textId="77777777" w:rsidR="00CB438D" w:rsidRPr="00C31E24" w:rsidRDefault="00CB438D" w:rsidP="00CB438D">
            <w:pPr>
              <w:pStyle w:val="TAL"/>
              <w:keepNext w:val="0"/>
              <w:keepLines w:val="0"/>
              <w:widowControl w:val="0"/>
            </w:pPr>
            <w:r w:rsidRPr="00C31E24">
              <w:t>Check: Does the UE (MCVideo Client) send a Receive Media Request message to the SS (MCVideo Server)?</w:t>
            </w:r>
          </w:p>
        </w:tc>
        <w:tc>
          <w:tcPr>
            <w:tcW w:w="709" w:type="dxa"/>
            <w:shd w:val="clear" w:color="auto" w:fill="auto"/>
          </w:tcPr>
          <w:p w14:paraId="64289ECC" w14:textId="77777777" w:rsidR="00CB438D" w:rsidRPr="00C31E24" w:rsidRDefault="00CB438D" w:rsidP="00CB438D">
            <w:pPr>
              <w:pStyle w:val="TAC"/>
              <w:keepNext w:val="0"/>
              <w:keepLines w:val="0"/>
              <w:widowControl w:val="0"/>
            </w:pPr>
            <w:r w:rsidRPr="00C31E24">
              <w:t>--&gt;</w:t>
            </w:r>
          </w:p>
        </w:tc>
        <w:tc>
          <w:tcPr>
            <w:tcW w:w="2977" w:type="dxa"/>
            <w:shd w:val="clear" w:color="auto" w:fill="auto"/>
          </w:tcPr>
          <w:p w14:paraId="0560D759" w14:textId="77777777" w:rsidR="00CB438D" w:rsidRPr="00C31E24" w:rsidRDefault="00CB438D" w:rsidP="00CB438D">
            <w:pPr>
              <w:pStyle w:val="TAL"/>
              <w:keepNext w:val="0"/>
              <w:keepLines w:val="0"/>
              <w:widowControl w:val="0"/>
            </w:pPr>
            <w:r w:rsidRPr="00C31E24">
              <w:t>Receive Media Request</w:t>
            </w:r>
          </w:p>
        </w:tc>
        <w:tc>
          <w:tcPr>
            <w:tcW w:w="567" w:type="dxa"/>
            <w:shd w:val="clear" w:color="auto" w:fill="auto"/>
          </w:tcPr>
          <w:p w14:paraId="6F321FA3" w14:textId="5F335BC1" w:rsidR="00CB438D" w:rsidRPr="00C31E24" w:rsidRDefault="00E7471A" w:rsidP="00CB438D">
            <w:pPr>
              <w:pStyle w:val="TAC"/>
              <w:keepNext w:val="0"/>
              <w:keepLines w:val="0"/>
              <w:widowControl w:val="0"/>
            </w:pPr>
            <w:r w:rsidRPr="00C31E24">
              <w:t>3</w:t>
            </w:r>
          </w:p>
        </w:tc>
        <w:tc>
          <w:tcPr>
            <w:tcW w:w="892" w:type="dxa"/>
            <w:shd w:val="clear" w:color="auto" w:fill="auto"/>
          </w:tcPr>
          <w:p w14:paraId="70F493CB" w14:textId="77777777" w:rsidR="00CB438D" w:rsidRPr="00C31E24" w:rsidRDefault="00CB438D" w:rsidP="00CB438D">
            <w:pPr>
              <w:pStyle w:val="TAC"/>
              <w:keepNext w:val="0"/>
              <w:keepLines w:val="0"/>
              <w:widowControl w:val="0"/>
            </w:pPr>
            <w:r w:rsidRPr="00C31E24">
              <w:t>P</w:t>
            </w:r>
          </w:p>
        </w:tc>
      </w:tr>
      <w:tr w:rsidR="00CB438D" w:rsidRPr="00C31E24" w14:paraId="6AE6C8EE" w14:textId="77777777" w:rsidTr="00DD5C3D">
        <w:tc>
          <w:tcPr>
            <w:tcW w:w="715" w:type="dxa"/>
            <w:shd w:val="clear" w:color="auto" w:fill="auto"/>
          </w:tcPr>
          <w:p w14:paraId="55F7ED99" w14:textId="77777777" w:rsidR="00CB438D" w:rsidRPr="00C31E24" w:rsidRDefault="00CB438D" w:rsidP="00CB438D">
            <w:pPr>
              <w:pStyle w:val="TAC"/>
              <w:keepNext w:val="0"/>
              <w:keepLines w:val="0"/>
              <w:widowControl w:val="0"/>
            </w:pPr>
            <w:r w:rsidRPr="00C31E24">
              <w:t>8</w:t>
            </w:r>
          </w:p>
        </w:tc>
        <w:tc>
          <w:tcPr>
            <w:tcW w:w="3902" w:type="dxa"/>
            <w:shd w:val="clear" w:color="auto" w:fill="auto"/>
          </w:tcPr>
          <w:p w14:paraId="2362E212" w14:textId="77777777" w:rsidR="00CB438D" w:rsidRPr="00C31E24" w:rsidRDefault="00CB438D" w:rsidP="00CB438D">
            <w:pPr>
              <w:pStyle w:val="TAL"/>
              <w:keepNext w:val="0"/>
              <w:keepLines w:val="0"/>
              <w:widowControl w:val="0"/>
            </w:pPr>
            <w:r w:rsidRPr="00C31E24">
              <w:t>The SS (MCVideo Server) sends a Receive Media Response message to the UE (MCVideo Client).</w:t>
            </w:r>
          </w:p>
        </w:tc>
        <w:tc>
          <w:tcPr>
            <w:tcW w:w="709" w:type="dxa"/>
            <w:shd w:val="clear" w:color="auto" w:fill="auto"/>
          </w:tcPr>
          <w:p w14:paraId="23879E10" w14:textId="77777777" w:rsidR="00CB438D" w:rsidRPr="00C31E24" w:rsidRDefault="00CB438D" w:rsidP="00CB438D">
            <w:pPr>
              <w:pStyle w:val="TAC"/>
              <w:keepNext w:val="0"/>
              <w:keepLines w:val="0"/>
              <w:widowControl w:val="0"/>
            </w:pPr>
            <w:r w:rsidRPr="00C31E24">
              <w:t>&lt;--</w:t>
            </w:r>
          </w:p>
        </w:tc>
        <w:tc>
          <w:tcPr>
            <w:tcW w:w="2977" w:type="dxa"/>
            <w:shd w:val="clear" w:color="auto" w:fill="auto"/>
          </w:tcPr>
          <w:p w14:paraId="24C79744" w14:textId="77777777" w:rsidR="00CB438D" w:rsidRPr="00C31E24" w:rsidRDefault="00CB438D" w:rsidP="00CB438D">
            <w:pPr>
              <w:pStyle w:val="TAL"/>
              <w:keepNext w:val="0"/>
              <w:keepLines w:val="0"/>
              <w:widowControl w:val="0"/>
            </w:pPr>
            <w:r w:rsidRPr="00C31E24">
              <w:t>Receive Media Response</w:t>
            </w:r>
          </w:p>
        </w:tc>
        <w:tc>
          <w:tcPr>
            <w:tcW w:w="567" w:type="dxa"/>
            <w:shd w:val="clear" w:color="auto" w:fill="auto"/>
          </w:tcPr>
          <w:p w14:paraId="1802E22C" w14:textId="77777777" w:rsidR="00CB438D" w:rsidRPr="00C31E24" w:rsidRDefault="00CB438D" w:rsidP="00CB438D">
            <w:pPr>
              <w:pStyle w:val="TAC"/>
              <w:keepNext w:val="0"/>
              <w:keepLines w:val="0"/>
              <w:widowControl w:val="0"/>
            </w:pPr>
            <w:r w:rsidRPr="00C31E24">
              <w:t>-</w:t>
            </w:r>
          </w:p>
        </w:tc>
        <w:tc>
          <w:tcPr>
            <w:tcW w:w="892" w:type="dxa"/>
            <w:shd w:val="clear" w:color="auto" w:fill="auto"/>
          </w:tcPr>
          <w:p w14:paraId="41AB7CFD" w14:textId="77777777" w:rsidR="00CB438D" w:rsidRPr="00C31E24" w:rsidRDefault="00CB438D" w:rsidP="00CB438D">
            <w:pPr>
              <w:pStyle w:val="TAC"/>
              <w:keepNext w:val="0"/>
              <w:keepLines w:val="0"/>
              <w:widowControl w:val="0"/>
            </w:pPr>
            <w:r w:rsidRPr="00C31E24">
              <w:t>-</w:t>
            </w:r>
          </w:p>
        </w:tc>
      </w:tr>
      <w:tr w:rsidR="00CB438D" w:rsidRPr="00C31E24" w14:paraId="344C7CBA" w14:textId="77777777" w:rsidTr="00DD5C3D">
        <w:tc>
          <w:tcPr>
            <w:tcW w:w="715" w:type="dxa"/>
            <w:shd w:val="clear" w:color="auto" w:fill="auto"/>
          </w:tcPr>
          <w:p w14:paraId="32B73631" w14:textId="77777777" w:rsidR="00CB438D" w:rsidRPr="00C31E24" w:rsidRDefault="00CB438D" w:rsidP="00CB438D">
            <w:pPr>
              <w:pStyle w:val="TAC"/>
              <w:keepNext w:val="0"/>
              <w:keepLines w:val="0"/>
              <w:widowControl w:val="0"/>
            </w:pPr>
            <w:r w:rsidRPr="00C31E24">
              <w:t>9</w:t>
            </w:r>
          </w:p>
        </w:tc>
        <w:tc>
          <w:tcPr>
            <w:tcW w:w="3902" w:type="dxa"/>
            <w:shd w:val="clear" w:color="auto" w:fill="auto"/>
          </w:tcPr>
          <w:p w14:paraId="39A6C6A6" w14:textId="77777777" w:rsidR="00CB438D" w:rsidRPr="00C31E24" w:rsidRDefault="00CB438D" w:rsidP="00CB438D">
            <w:pPr>
              <w:pStyle w:val="TAL"/>
              <w:keepNext w:val="0"/>
              <w:keepLines w:val="0"/>
              <w:widowControl w:val="0"/>
            </w:pPr>
            <w:r w:rsidRPr="00C31E24">
              <w:t>Check: Does the UE (MCVideo Client) provide receive media success notification to the MCVideo User?</w:t>
            </w:r>
          </w:p>
          <w:p w14:paraId="4E1FA7C5" w14:textId="5053E609" w:rsidR="00CB438D" w:rsidRPr="00C31E24" w:rsidRDefault="00E7471A" w:rsidP="00CB438D">
            <w:pPr>
              <w:pStyle w:val="TAL"/>
              <w:keepNext w:val="0"/>
              <w:keepLines w:val="0"/>
              <w:widowControl w:val="0"/>
            </w:pPr>
            <w:r w:rsidRPr="00C31E24">
              <w:t>(</w:t>
            </w:r>
            <w:r w:rsidR="00CB438D" w:rsidRPr="00C31E24">
              <w:t>NOTE</w:t>
            </w:r>
            <w:r w:rsidRPr="00C31E24">
              <w:t xml:space="preserve"> 1)</w:t>
            </w:r>
          </w:p>
        </w:tc>
        <w:tc>
          <w:tcPr>
            <w:tcW w:w="709" w:type="dxa"/>
            <w:shd w:val="clear" w:color="auto" w:fill="auto"/>
          </w:tcPr>
          <w:p w14:paraId="2F7405C3" w14:textId="77777777" w:rsidR="00CB438D" w:rsidRPr="00C31E24" w:rsidRDefault="00CB438D" w:rsidP="00CB438D">
            <w:pPr>
              <w:pStyle w:val="TAC"/>
              <w:keepNext w:val="0"/>
              <w:keepLines w:val="0"/>
              <w:widowControl w:val="0"/>
            </w:pPr>
            <w:r w:rsidRPr="00C31E24">
              <w:t>-</w:t>
            </w:r>
          </w:p>
        </w:tc>
        <w:tc>
          <w:tcPr>
            <w:tcW w:w="2977" w:type="dxa"/>
            <w:shd w:val="clear" w:color="auto" w:fill="auto"/>
          </w:tcPr>
          <w:p w14:paraId="110DD179" w14:textId="77777777" w:rsidR="00CB438D" w:rsidRPr="00C31E24" w:rsidRDefault="00CB438D" w:rsidP="00CB438D">
            <w:pPr>
              <w:pStyle w:val="TAL"/>
              <w:keepNext w:val="0"/>
              <w:keepLines w:val="0"/>
              <w:widowControl w:val="0"/>
            </w:pPr>
            <w:r w:rsidRPr="00C31E24">
              <w:t>-</w:t>
            </w:r>
          </w:p>
        </w:tc>
        <w:tc>
          <w:tcPr>
            <w:tcW w:w="567" w:type="dxa"/>
            <w:shd w:val="clear" w:color="auto" w:fill="auto"/>
          </w:tcPr>
          <w:p w14:paraId="5A29DB4F" w14:textId="3DACC8D4" w:rsidR="00CB438D" w:rsidRPr="00C31E24" w:rsidRDefault="00E7471A" w:rsidP="00CB438D">
            <w:pPr>
              <w:pStyle w:val="TAC"/>
              <w:keepNext w:val="0"/>
              <w:keepLines w:val="0"/>
              <w:widowControl w:val="0"/>
            </w:pPr>
            <w:r w:rsidRPr="00C31E24">
              <w:t>3</w:t>
            </w:r>
          </w:p>
        </w:tc>
        <w:tc>
          <w:tcPr>
            <w:tcW w:w="892" w:type="dxa"/>
            <w:shd w:val="clear" w:color="auto" w:fill="auto"/>
          </w:tcPr>
          <w:p w14:paraId="12CF4310" w14:textId="77777777" w:rsidR="00CB438D" w:rsidRPr="00C31E24" w:rsidRDefault="00CB438D" w:rsidP="00CB438D">
            <w:pPr>
              <w:pStyle w:val="TAC"/>
              <w:keepNext w:val="0"/>
              <w:keepLines w:val="0"/>
              <w:widowControl w:val="0"/>
            </w:pPr>
            <w:r w:rsidRPr="00C31E24">
              <w:t>P</w:t>
            </w:r>
          </w:p>
        </w:tc>
      </w:tr>
      <w:tr w:rsidR="00CB438D" w:rsidRPr="00C31E24" w14:paraId="6CAA11F3" w14:textId="77777777" w:rsidTr="00DD5C3D">
        <w:tc>
          <w:tcPr>
            <w:tcW w:w="715" w:type="dxa"/>
            <w:shd w:val="clear" w:color="auto" w:fill="auto"/>
          </w:tcPr>
          <w:p w14:paraId="7559C315" w14:textId="77777777" w:rsidR="00CB438D" w:rsidRPr="00C31E24" w:rsidRDefault="00CB438D" w:rsidP="00CB438D">
            <w:pPr>
              <w:pStyle w:val="TAC"/>
              <w:keepNext w:val="0"/>
              <w:keepLines w:val="0"/>
              <w:widowControl w:val="0"/>
            </w:pPr>
            <w:r w:rsidRPr="00C31E24">
              <w:t>10</w:t>
            </w:r>
          </w:p>
        </w:tc>
        <w:tc>
          <w:tcPr>
            <w:tcW w:w="3902" w:type="dxa"/>
            <w:shd w:val="clear" w:color="auto" w:fill="auto"/>
          </w:tcPr>
          <w:p w14:paraId="0F9E02D4" w14:textId="6CBE55FA" w:rsidR="00CB438D" w:rsidRPr="00C31E24" w:rsidRDefault="00CB438D" w:rsidP="00CB438D">
            <w:pPr>
              <w:pStyle w:val="TAL"/>
              <w:keepNext w:val="0"/>
              <w:keepLines w:val="0"/>
              <w:widowControl w:val="0"/>
            </w:pPr>
            <w:r w:rsidRPr="00C31E24">
              <w:t xml:space="preserve">The SS (MCVideo Server) sends a SIP re-INVITE message to the UE (MCVideoClient) to upgrade the On-demand Pre-arranged Group Call to </w:t>
            </w:r>
            <w:r w:rsidR="00E7471A" w:rsidRPr="00C31E24">
              <w:t xml:space="preserve">a </w:t>
            </w:r>
            <w:r w:rsidRPr="00C31E24">
              <w:t>MCVideo Emergency Group Call.</w:t>
            </w:r>
          </w:p>
        </w:tc>
        <w:tc>
          <w:tcPr>
            <w:tcW w:w="709" w:type="dxa"/>
            <w:shd w:val="clear" w:color="auto" w:fill="auto"/>
          </w:tcPr>
          <w:p w14:paraId="3BDF3EC8" w14:textId="77777777" w:rsidR="00CB438D" w:rsidRPr="00C31E24" w:rsidRDefault="00CB438D" w:rsidP="00CB438D">
            <w:pPr>
              <w:pStyle w:val="TAC"/>
              <w:keepNext w:val="0"/>
              <w:keepLines w:val="0"/>
              <w:widowControl w:val="0"/>
            </w:pPr>
            <w:r w:rsidRPr="00C31E24">
              <w:t>&lt;--</w:t>
            </w:r>
          </w:p>
        </w:tc>
        <w:tc>
          <w:tcPr>
            <w:tcW w:w="2977" w:type="dxa"/>
            <w:shd w:val="clear" w:color="auto" w:fill="auto"/>
          </w:tcPr>
          <w:p w14:paraId="7E78483B" w14:textId="77777777" w:rsidR="00CB438D" w:rsidRPr="00C31E24" w:rsidRDefault="00CB438D" w:rsidP="00CB438D">
            <w:pPr>
              <w:pStyle w:val="TAL"/>
              <w:keepNext w:val="0"/>
              <w:keepLines w:val="0"/>
              <w:widowControl w:val="0"/>
            </w:pPr>
            <w:r w:rsidRPr="00C31E24">
              <w:t>SIP re-INVITE</w:t>
            </w:r>
          </w:p>
        </w:tc>
        <w:tc>
          <w:tcPr>
            <w:tcW w:w="567" w:type="dxa"/>
            <w:shd w:val="clear" w:color="auto" w:fill="auto"/>
          </w:tcPr>
          <w:p w14:paraId="67780DDF" w14:textId="77777777" w:rsidR="00CB438D" w:rsidRPr="00C31E24" w:rsidRDefault="00CB438D" w:rsidP="00CB438D">
            <w:pPr>
              <w:pStyle w:val="TAC"/>
              <w:keepNext w:val="0"/>
              <w:keepLines w:val="0"/>
              <w:widowControl w:val="0"/>
            </w:pPr>
            <w:r w:rsidRPr="00C31E24">
              <w:t>-</w:t>
            </w:r>
          </w:p>
        </w:tc>
        <w:tc>
          <w:tcPr>
            <w:tcW w:w="892" w:type="dxa"/>
            <w:shd w:val="clear" w:color="auto" w:fill="auto"/>
          </w:tcPr>
          <w:p w14:paraId="03B90965" w14:textId="77777777" w:rsidR="00CB438D" w:rsidRPr="00C31E24" w:rsidRDefault="00CB438D" w:rsidP="00CB438D">
            <w:pPr>
              <w:pStyle w:val="TAC"/>
              <w:keepNext w:val="0"/>
              <w:keepLines w:val="0"/>
              <w:widowControl w:val="0"/>
            </w:pPr>
            <w:r w:rsidRPr="00C31E24">
              <w:t>-</w:t>
            </w:r>
          </w:p>
        </w:tc>
      </w:tr>
      <w:tr w:rsidR="00CB438D" w:rsidRPr="00C31E24" w14:paraId="72A4DA5F" w14:textId="77777777" w:rsidTr="00DD5C3D">
        <w:tc>
          <w:tcPr>
            <w:tcW w:w="715" w:type="dxa"/>
            <w:shd w:val="clear" w:color="auto" w:fill="auto"/>
          </w:tcPr>
          <w:p w14:paraId="537F8233" w14:textId="77777777" w:rsidR="00CB438D" w:rsidRPr="00C31E24" w:rsidRDefault="00CB438D" w:rsidP="00CB438D">
            <w:pPr>
              <w:pStyle w:val="TAC"/>
              <w:keepNext w:val="0"/>
              <w:keepLines w:val="0"/>
              <w:widowControl w:val="0"/>
            </w:pPr>
            <w:r w:rsidRPr="00C31E24">
              <w:t>-</w:t>
            </w:r>
          </w:p>
        </w:tc>
        <w:tc>
          <w:tcPr>
            <w:tcW w:w="3902" w:type="dxa"/>
            <w:shd w:val="clear" w:color="auto" w:fill="auto"/>
          </w:tcPr>
          <w:p w14:paraId="5DB2C028" w14:textId="77777777" w:rsidR="00CB438D" w:rsidRPr="00C31E24" w:rsidRDefault="00CB438D" w:rsidP="00CB438D">
            <w:pPr>
              <w:pStyle w:val="TAL"/>
            </w:pPr>
            <w:r w:rsidRPr="00C31E24">
              <w:t>EXCEPTION: Step 11a1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2D82B25F" w14:textId="77777777" w:rsidR="00CB438D" w:rsidRPr="00C31E24" w:rsidRDefault="00CB438D" w:rsidP="00CB438D">
            <w:pPr>
              <w:pStyle w:val="TAC"/>
              <w:keepNext w:val="0"/>
              <w:keepLines w:val="0"/>
              <w:widowControl w:val="0"/>
            </w:pPr>
            <w:r w:rsidRPr="00C31E24">
              <w:t>-</w:t>
            </w:r>
          </w:p>
        </w:tc>
        <w:tc>
          <w:tcPr>
            <w:tcW w:w="2977" w:type="dxa"/>
            <w:shd w:val="clear" w:color="auto" w:fill="auto"/>
          </w:tcPr>
          <w:p w14:paraId="0A01B950" w14:textId="77777777" w:rsidR="00CB438D" w:rsidRPr="00C31E24" w:rsidRDefault="00CB438D" w:rsidP="00CB438D">
            <w:pPr>
              <w:pStyle w:val="TAL"/>
              <w:keepNext w:val="0"/>
              <w:keepLines w:val="0"/>
              <w:widowControl w:val="0"/>
            </w:pPr>
            <w:r w:rsidRPr="00C31E24">
              <w:t>-</w:t>
            </w:r>
          </w:p>
        </w:tc>
        <w:tc>
          <w:tcPr>
            <w:tcW w:w="567" w:type="dxa"/>
            <w:shd w:val="clear" w:color="auto" w:fill="auto"/>
          </w:tcPr>
          <w:p w14:paraId="7F2EDA85" w14:textId="77777777" w:rsidR="00CB438D" w:rsidRPr="00C31E24" w:rsidRDefault="00CB438D" w:rsidP="00CB438D">
            <w:pPr>
              <w:pStyle w:val="TAC"/>
              <w:keepNext w:val="0"/>
              <w:keepLines w:val="0"/>
              <w:widowControl w:val="0"/>
            </w:pPr>
            <w:r w:rsidRPr="00C31E24">
              <w:t>-</w:t>
            </w:r>
          </w:p>
        </w:tc>
        <w:tc>
          <w:tcPr>
            <w:tcW w:w="892" w:type="dxa"/>
            <w:shd w:val="clear" w:color="auto" w:fill="auto"/>
          </w:tcPr>
          <w:p w14:paraId="438223D1" w14:textId="77777777" w:rsidR="00CB438D" w:rsidRPr="00C31E24" w:rsidRDefault="00CB438D" w:rsidP="00CB438D">
            <w:pPr>
              <w:pStyle w:val="TAC"/>
              <w:keepNext w:val="0"/>
              <w:keepLines w:val="0"/>
              <w:widowControl w:val="0"/>
            </w:pPr>
            <w:r w:rsidRPr="00C31E24">
              <w:t>-</w:t>
            </w:r>
          </w:p>
        </w:tc>
      </w:tr>
      <w:tr w:rsidR="00CB438D" w:rsidRPr="00C31E24" w14:paraId="236221E9" w14:textId="77777777" w:rsidTr="00DD5C3D">
        <w:tc>
          <w:tcPr>
            <w:tcW w:w="715" w:type="dxa"/>
            <w:shd w:val="clear" w:color="auto" w:fill="auto"/>
          </w:tcPr>
          <w:p w14:paraId="395A595C" w14:textId="77777777" w:rsidR="00CB438D" w:rsidRPr="00C31E24" w:rsidRDefault="00CB438D" w:rsidP="00CB438D">
            <w:pPr>
              <w:pStyle w:val="TAC"/>
              <w:keepNext w:val="0"/>
              <w:keepLines w:val="0"/>
              <w:widowControl w:val="0"/>
            </w:pPr>
            <w:r w:rsidRPr="00C31E24">
              <w:t>11a1</w:t>
            </w:r>
          </w:p>
        </w:tc>
        <w:tc>
          <w:tcPr>
            <w:tcW w:w="3902" w:type="dxa"/>
            <w:shd w:val="clear" w:color="auto" w:fill="auto"/>
          </w:tcPr>
          <w:p w14:paraId="5A22F929" w14:textId="77777777" w:rsidR="00CB438D" w:rsidRPr="00C31E24" w:rsidRDefault="00CB438D" w:rsidP="00CB438D">
            <w:pPr>
              <w:pStyle w:val="TAL"/>
              <w:keepNext w:val="0"/>
              <w:keepLines w:val="0"/>
              <w:widowControl w:val="0"/>
            </w:pPr>
            <w:r w:rsidRPr="00C31E24">
              <w:t>The UE (MCVideo Client) responds with a SIP 100 (Trying) message.</w:t>
            </w:r>
          </w:p>
        </w:tc>
        <w:tc>
          <w:tcPr>
            <w:tcW w:w="709" w:type="dxa"/>
            <w:shd w:val="clear" w:color="auto" w:fill="auto"/>
          </w:tcPr>
          <w:p w14:paraId="0ABD7277" w14:textId="77777777" w:rsidR="00CB438D" w:rsidRPr="00C31E24" w:rsidRDefault="00CB438D" w:rsidP="00CB438D">
            <w:pPr>
              <w:pStyle w:val="TAC"/>
              <w:keepNext w:val="0"/>
              <w:keepLines w:val="0"/>
              <w:widowControl w:val="0"/>
            </w:pPr>
            <w:r w:rsidRPr="00C31E24">
              <w:t>--&gt;</w:t>
            </w:r>
          </w:p>
        </w:tc>
        <w:tc>
          <w:tcPr>
            <w:tcW w:w="2977" w:type="dxa"/>
            <w:shd w:val="clear" w:color="auto" w:fill="auto"/>
          </w:tcPr>
          <w:p w14:paraId="20DCE72B" w14:textId="77777777" w:rsidR="00CB438D" w:rsidRPr="00C31E24" w:rsidRDefault="00CB438D" w:rsidP="00CB438D">
            <w:pPr>
              <w:pStyle w:val="TAL"/>
              <w:keepNext w:val="0"/>
              <w:keepLines w:val="0"/>
              <w:widowControl w:val="0"/>
            </w:pPr>
            <w:r w:rsidRPr="00C31E24">
              <w:t>SIP 100 (Trying)</w:t>
            </w:r>
          </w:p>
        </w:tc>
        <w:tc>
          <w:tcPr>
            <w:tcW w:w="567" w:type="dxa"/>
            <w:shd w:val="clear" w:color="auto" w:fill="auto"/>
          </w:tcPr>
          <w:p w14:paraId="559D2F57" w14:textId="77777777" w:rsidR="00CB438D" w:rsidRPr="00C31E24" w:rsidRDefault="00CB438D" w:rsidP="00CB438D">
            <w:pPr>
              <w:pStyle w:val="TAC"/>
              <w:keepNext w:val="0"/>
              <w:keepLines w:val="0"/>
              <w:widowControl w:val="0"/>
            </w:pPr>
            <w:r w:rsidRPr="00C31E24">
              <w:t>-</w:t>
            </w:r>
          </w:p>
        </w:tc>
        <w:tc>
          <w:tcPr>
            <w:tcW w:w="892" w:type="dxa"/>
            <w:shd w:val="clear" w:color="auto" w:fill="auto"/>
          </w:tcPr>
          <w:p w14:paraId="0A2E0AD4" w14:textId="77777777" w:rsidR="00CB438D" w:rsidRPr="00C31E24" w:rsidRDefault="00CB438D" w:rsidP="00CB438D">
            <w:pPr>
              <w:pStyle w:val="TAC"/>
              <w:keepNext w:val="0"/>
              <w:keepLines w:val="0"/>
              <w:widowControl w:val="0"/>
            </w:pPr>
            <w:r w:rsidRPr="00C31E24">
              <w:t>-</w:t>
            </w:r>
          </w:p>
        </w:tc>
      </w:tr>
      <w:tr w:rsidR="00CB438D" w:rsidRPr="00C31E24" w14:paraId="7B3BFAFF" w14:textId="77777777" w:rsidTr="00DD5C3D">
        <w:tc>
          <w:tcPr>
            <w:tcW w:w="715" w:type="dxa"/>
            <w:shd w:val="clear" w:color="auto" w:fill="auto"/>
          </w:tcPr>
          <w:p w14:paraId="06BBB8A5" w14:textId="77777777" w:rsidR="00CB438D" w:rsidRPr="00C31E24" w:rsidRDefault="00CB438D" w:rsidP="00CB438D">
            <w:pPr>
              <w:pStyle w:val="TAC"/>
              <w:keepNext w:val="0"/>
              <w:keepLines w:val="0"/>
              <w:widowControl w:val="0"/>
            </w:pPr>
            <w:r w:rsidRPr="00C31E24">
              <w:t>12</w:t>
            </w:r>
          </w:p>
        </w:tc>
        <w:tc>
          <w:tcPr>
            <w:tcW w:w="3902" w:type="dxa"/>
            <w:shd w:val="clear" w:color="auto" w:fill="auto"/>
          </w:tcPr>
          <w:p w14:paraId="6AA752FA" w14:textId="77777777" w:rsidR="00CB438D" w:rsidRPr="00C31E24" w:rsidRDefault="00CB438D" w:rsidP="00CB438D">
            <w:pPr>
              <w:pStyle w:val="TAL"/>
              <w:keepNext w:val="0"/>
              <w:keepLines w:val="0"/>
              <w:widowControl w:val="0"/>
            </w:pPr>
            <w:r w:rsidRPr="00C31E24">
              <w:t>Check: Does the UE (MCVideo Client) respond to the SIP re-INVITE to upgrade to an Emergency state with a SIP 200 (OK)?</w:t>
            </w:r>
          </w:p>
        </w:tc>
        <w:tc>
          <w:tcPr>
            <w:tcW w:w="709" w:type="dxa"/>
            <w:shd w:val="clear" w:color="auto" w:fill="auto"/>
          </w:tcPr>
          <w:p w14:paraId="30273423" w14:textId="77777777" w:rsidR="00CB438D" w:rsidRPr="00C31E24" w:rsidRDefault="00CB438D" w:rsidP="00CB438D">
            <w:pPr>
              <w:pStyle w:val="TAC"/>
              <w:keepNext w:val="0"/>
              <w:keepLines w:val="0"/>
              <w:widowControl w:val="0"/>
            </w:pPr>
            <w:r w:rsidRPr="00C31E24">
              <w:t>--&gt;</w:t>
            </w:r>
          </w:p>
        </w:tc>
        <w:tc>
          <w:tcPr>
            <w:tcW w:w="2977" w:type="dxa"/>
            <w:shd w:val="clear" w:color="auto" w:fill="auto"/>
          </w:tcPr>
          <w:p w14:paraId="6B07EB18" w14:textId="77777777" w:rsidR="00CB438D" w:rsidRPr="00C31E24" w:rsidRDefault="00CB438D" w:rsidP="00CB438D">
            <w:pPr>
              <w:pStyle w:val="TAL"/>
              <w:keepNext w:val="0"/>
              <w:keepLines w:val="0"/>
              <w:widowControl w:val="0"/>
            </w:pPr>
            <w:r w:rsidRPr="00C31E24">
              <w:t>SIP 200 (OK)</w:t>
            </w:r>
          </w:p>
        </w:tc>
        <w:tc>
          <w:tcPr>
            <w:tcW w:w="567" w:type="dxa"/>
            <w:shd w:val="clear" w:color="auto" w:fill="auto"/>
          </w:tcPr>
          <w:p w14:paraId="29D2E364" w14:textId="28A13386" w:rsidR="00CB438D" w:rsidRPr="00C31E24" w:rsidRDefault="00E7471A" w:rsidP="00CB438D">
            <w:pPr>
              <w:pStyle w:val="TAC"/>
              <w:keepNext w:val="0"/>
              <w:keepLines w:val="0"/>
              <w:widowControl w:val="0"/>
            </w:pPr>
            <w:r w:rsidRPr="00C31E24">
              <w:t>4</w:t>
            </w:r>
          </w:p>
        </w:tc>
        <w:tc>
          <w:tcPr>
            <w:tcW w:w="892" w:type="dxa"/>
            <w:shd w:val="clear" w:color="auto" w:fill="auto"/>
          </w:tcPr>
          <w:p w14:paraId="1A6A4DEB" w14:textId="77777777" w:rsidR="00CB438D" w:rsidRPr="00C31E24" w:rsidRDefault="00CB438D" w:rsidP="00CB438D">
            <w:pPr>
              <w:pStyle w:val="TAC"/>
              <w:keepNext w:val="0"/>
              <w:keepLines w:val="0"/>
              <w:widowControl w:val="0"/>
            </w:pPr>
            <w:r w:rsidRPr="00C31E24">
              <w:t>P</w:t>
            </w:r>
          </w:p>
        </w:tc>
      </w:tr>
      <w:tr w:rsidR="00CB438D" w:rsidRPr="00C31E24" w14:paraId="6F42523E" w14:textId="77777777" w:rsidTr="00DD5C3D">
        <w:trPr>
          <w:trHeight w:val="458"/>
        </w:trPr>
        <w:tc>
          <w:tcPr>
            <w:tcW w:w="715" w:type="dxa"/>
            <w:shd w:val="clear" w:color="auto" w:fill="auto"/>
          </w:tcPr>
          <w:p w14:paraId="4719058B" w14:textId="77777777" w:rsidR="00CB438D" w:rsidRPr="00C31E24" w:rsidRDefault="00CB438D" w:rsidP="00CB438D">
            <w:pPr>
              <w:pStyle w:val="TAC"/>
              <w:keepNext w:val="0"/>
              <w:keepLines w:val="0"/>
              <w:widowControl w:val="0"/>
            </w:pPr>
            <w:r w:rsidRPr="00C31E24">
              <w:t>13</w:t>
            </w:r>
          </w:p>
        </w:tc>
        <w:tc>
          <w:tcPr>
            <w:tcW w:w="3902" w:type="dxa"/>
            <w:shd w:val="clear" w:color="auto" w:fill="auto"/>
          </w:tcPr>
          <w:p w14:paraId="25F6778B" w14:textId="77777777" w:rsidR="00CB438D" w:rsidRPr="00C31E24" w:rsidRDefault="00CB438D" w:rsidP="00CB438D">
            <w:pPr>
              <w:pStyle w:val="TAL"/>
              <w:keepNext w:val="0"/>
              <w:keepLines w:val="0"/>
              <w:widowControl w:val="0"/>
            </w:pPr>
            <w:r w:rsidRPr="00C31E24">
              <w:t>The SS (MCVideo Server) sends a SIP ACK to the UE (MCVideo Client).</w:t>
            </w:r>
          </w:p>
        </w:tc>
        <w:tc>
          <w:tcPr>
            <w:tcW w:w="709" w:type="dxa"/>
            <w:shd w:val="clear" w:color="auto" w:fill="auto"/>
          </w:tcPr>
          <w:p w14:paraId="7B54E55C" w14:textId="77777777" w:rsidR="00CB438D" w:rsidRPr="00C31E24" w:rsidRDefault="00CB438D" w:rsidP="00CB438D">
            <w:pPr>
              <w:pStyle w:val="TAC"/>
              <w:keepNext w:val="0"/>
              <w:keepLines w:val="0"/>
              <w:widowControl w:val="0"/>
            </w:pPr>
            <w:r w:rsidRPr="00C31E24">
              <w:t>&lt;--</w:t>
            </w:r>
          </w:p>
        </w:tc>
        <w:tc>
          <w:tcPr>
            <w:tcW w:w="2977" w:type="dxa"/>
            <w:shd w:val="clear" w:color="auto" w:fill="auto"/>
          </w:tcPr>
          <w:p w14:paraId="02F000C6" w14:textId="77777777" w:rsidR="00CB438D" w:rsidRPr="00C31E24" w:rsidRDefault="00CB438D" w:rsidP="00CB438D">
            <w:pPr>
              <w:pStyle w:val="TAL"/>
              <w:keepNext w:val="0"/>
              <w:keepLines w:val="0"/>
              <w:widowControl w:val="0"/>
            </w:pPr>
            <w:r w:rsidRPr="00C31E24">
              <w:t>SIP ACK</w:t>
            </w:r>
          </w:p>
        </w:tc>
        <w:tc>
          <w:tcPr>
            <w:tcW w:w="567" w:type="dxa"/>
            <w:shd w:val="clear" w:color="auto" w:fill="auto"/>
          </w:tcPr>
          <w:p w14:paraId="4C5A5344" w14:textId="77777777" w:rsidR="00CB438D" w:rsidRPr="00C31E24" w:rsidRDefault="00CB438D" w:rsidP="00CB438D">
            <w:pPr>
              <w:pStyle w:val="TAC"/>
              <w:keepNext w:val="0"/>
              <w:keepLines w:val="0"/>
              <w:widowControl w:val="0"/>
            </w:pPr>
            <w:r w:rsidRPr="00C31E24">
              <w:t>-</w:t>
            </w:r>
          </w:p>
        </w:tc>
        <w:tc>
          <w:tcPr>
            <w:tcW w:w="892" w:type="dxa"/>
            <w:shd w:val="clear" w:color="auto" w:fill="auto"/>
          </w:tcPr>
          <w:p w14:paraId="40393F68" w14:textId="77777777" w:rsidR="00CB438D" w:rsidRPr="00C31E24" w:rsidRDefault="00CB438D" w:rsidP="00CB438D">
            <w:pPr>
              <w:pStyle w:val="TAC"/>
              <w:keepNext w:val="0"/>
              <w:keepLines w:val="0"/>
              <w:widowControl w:val="0"/>
            </w:pPr>
            <w:r w:rsidRPr="00C31E24">
              <w:t>-</w:t>
            </w:r>
          </w:p>
        </w:tc>
      </w:tr>
      <w:tr w:rsidR="00CB438D" w:rsidRPr="00C31E24" w14:paraId="097DA77C" w14:textId="77777777" w:rsidTr="00DD5C3D">
        <w:trPr>
          <w:trHeight w:val="647"/>
        </w:trPr>
        <w:tc>
          <w:tcPr>
            <w:tcW w:w="715" w:type="dxa"/>
            <w:shd w:val="clear" w:color="auto" w:fill="auto"/>
          </w:tcPr>
          <w:p w14:paraId="5E5A1014" w14:textId="77777777" w:rsidR="00CB438D" w:rsidRPr="00C31E24" w:rsidRDefault="00CB438D" w:rsidP="00CB438D">
            <w:pPr>
              <w:pStyle w:val="TAC"/>
              <w:keepNext w:val="0"/>
              <w:keepLines w:val="0"/>
              <w:widowControl w:val="0"/>
            </w:pPr>
            <w:r w:rsidRPr="00C31E24">
              <w:t>14</w:t>
            </w:r>
          </w:p>
        </w:tc>
        <w:tc>
          <w:tcPr>
            <w:tcW w:w="3902" w:type="dxa"/>
            <w:shd w:val="clear" w:color="auto" w:fill="auto"/>
          </w:tcPr>
          <w:p w14:paraId="4027BD56" w14:textId="77777777" w:rsidR="00CB438D" w:rsidRPr="00C31E24" w:rsidRDefault="00CB438D" w:rsidP="00CB438D">
            <w:pPr>
              <w:pStyle w:val="TAL"/>
              <w:keepNext w:val="0"/>
              <w:keepLines w:val="0"/>
              <w:widowControl w:val="0"/>
            </w:pPr>
            <w:r w:rsidRPr="00C31E24">
              <w:t>The SS (MCVideo Server) sends a Media Transmission Notification message to the UE (MCVideo Client).</w:t>
            </w:r>
          </w:p>
        </w:tc>
        <w:tc>
          <w:tcPr>
            <w:tcW w:w="709" w:type="dxa"/>
            <w:shd w:val="clear" w:color="auto" w:fill="auto"/>
          </w:tcPr>
          <w:p w14:paraId="4F975F90" w14:textId="77777777" w:rsidR="00CB438D" w:rsidRPr="00C31E24" w:rsidRDefault="00CB438D" w:rsidP="00CB438D">
            <w:pPr>
              <w:pStyle w:val="TAC"/>
              <w:keepNext w:val="0"/>
              <w:keepLines w:val="0"/>
              <w:widowControl w:val="0"/>
            </w:pPr>
            <w:r w:rsidRPr="00C31E24">
              <w:t>&lt;--</w:t>
            </w:r>
          </w:p>
        </w:tc>
        <w:tc>
          <w:tcPr>
            <w:tcW w:w="2977" w:type="dxa"/>
            <w:shd w:val="clear" w:color="auto" w:fill="auto"/>
          </w:tcPr>
          <w:p w14:paraId="7D39F08C" w14:textId="77777777" w:rsidR="00CB438D" w:rsidRPr="00C31E24" w:rsidRDefault="00CB438D" w:rsidP="00CB438D">
            <w:pPr>
              <w:pStyle w:val="TAL"/>
              <w:keepNext w:val="0"/>
              <w:keepLines w:val="0"/>
              <w:widowControl w:val="0"/>
            </w:pPr>
            <w:r w:rsidRPr="00C31E24">
              <w:t>Media Transmission Notification</w:t>
            </w:r>
          </w:p>
        </w:tc>
        <w:tc>
          <w:tcPr>
            <w:tcW w:w="567" w:type="dxa"/>
            <w:shd w:val="clear" w:color="auto" w:fill="auto"/>
          </w:tcPr>
          <w:p w14:paraId="32CE37E0" w14:textId="77777777" w:rsidR="00CB438D" w:rsidRPr="00C31E24" w:rsidRDefault="00CB438D" w:rsidP="00CB438D">
            <w:pPr>
              <w:pStyle w:val="TAC"/>
              <w:keepNext w:val="0"/>
              <w:keepLines w:val="0"/>
              <w:widowControl w:val="0"/>
            </w:pPr>
            <w:r w:rsidRPr="00C31E24">
              <w:t>-</w:t>
            </w:r>
          </w:p>
        </w:tc>
        <w:tc>
          <w:tcPr>
            <w:tcW w:w="892" w:type="dxa"/>
            <w:shd w:val="clear" w:color="auto" w:fill="auto"/>
          </w:tcPr>
          <w:p w14:paraId="2C426085" w14:textId="77777777" w:rsidR="00CB438D" w:rsidRPr="00C31E24" w:rsidRDefault="00CB438D" w:rsidP="00CB438D">
            <w:pPr>
              <w:pStyle w:val="TAC"/>
              <w:keepNext w:val="0"/>
              <w:keepLines w:val="0"/>
              <w:widowControl w:val="0"/>
            </w:pPr>
            <w:r w:rsidRPr="00C31E24">
              <w:t>-</w:t>
            </w:r>
          </w:p>
        </w:tc>
      </w:tr>
      <w:tr w:rsidR="00276ABC" w:rsidRPr="00C31E24" w14:paraId="61452D7C" w14:textId="77777777" w:rsidTr="00DD5C3D">
        <w:trPr>
          <w:trHeight w:val="647"/>
        </w:trPr>
        <w:tc>
          <w:tcPr>
            <w:tcW w:w="715" w:type="dxa"/>
            <w:shd w:val="clear" w:color="auto" w:fill="auto"/>
          </w:tcPr>
          <w:p w14:paraId="598C31ED" w14:textId="76642730" w:rsidR="00276ABC" w:rsidRPr="00C31E24" w:rsidRDefault="00276ABC" w:rsidP="00276ABC">
            <w:pPr>
              <w:pStyle w:val="TAC"/>
              <w:keepNext w:val="0"/>
              <w:keepLines w:val="0"/>
              <w:widowControl w:val="0"/>
            </w:pPr>
            <w:r w:rsidRPr="00C31E24">
              <w:t>14A</w:t>
            </w:r>
          </w:p>
        </w:tc>
        <w:tc>
          <w:tcPr>
            <w:tcW w:w="3902" w:type="dxa"/>
            <w:shd w:val="clear" w:color="auto" w:fill="auto"/>
          </w:tcPr>
          <w:p w14:paraId="7B4055E5" w14:textId="77777777" w:rsidR="00276ABC" w:rsidRPr="00C31E24" w:rsidRDefault="00276ABC" w:rsidP="00276ABC">
            <w:pPr>
              <w:pStyle w:val="TAL"/>
              <w:keepNext w:val="0"/>
              <w:keepLines w:val="0"/>
              <w:widowControl w:val="0"/>
            </w:pPr>
            <w:r w:rsidRPr="00C31E24">
              <w:t>Check: Does the UE (MCVideo Client) provide receive media transmission notification to the MCVideo User?</w:t>
            </w:r>
          </w:p>
          <w:p w14:paraId="7264414D" w14:textId="6E2C1CF6" w:rsidR="00276ABC" w:rsidRPr="00C31E24" w:rsidRDefault="00276ABC" w:rsidP="00276ABC">
            <w:pPr>
              <w:pStyle w:val="TAL"/>
              <w:keepNext w:val="0"/>
              <w:keepLines w:val="0"/>
              <w:widowControl w:val="0"/>
            </w:pPr>
            <w:r w:rsidRPr="00C31E24">
              <w:t>(NOTE 1)</w:t>
            </w:r>
          </w:p>
        </w:tc>
        <w:tc>
          <w:tcPr>
            <w:tcW w:w="709" w:type="dxa"/>
            <w:shd w:val="clear" w:color="auto" w:fill="auto"/>
          </w:tcPr>
          <w:p w14:paraId="0B2A1439" w14:textId="77777777" w:rsidR="00276ABC" w:rsidRPr="00C31E24" w:rsidRDefault="00276ABC" w:rsidP="00276ABC">
            <w:pPr>
              <w:pStyle w:val="TAC"/>
              <w:keepNext w:val="0"/>
              <w:keepLines w:val="0"/>
              <w:widowControl w:val="0"/>
            </w:pPr>
          </w:p>
        </w:tc>
        <w:tc>
          <w:tcPr>
            <w:tcW w:w="2977" w:type="dxa"/>
            <w:shd w:val="clear" w:color="auto" w:fill="auto"/>
          </w:tcPr>
          <w:p w14:paraId="68567BE3" w14:textId="77777777" w:rsidR="00276ABC" w:rsidRPr="00C31E24" w:rsidRDefault="00276ABC" w:rsidP="00276ABC">
            <w:pPr>
              <w:pStyle w:val="TAL"/>
              <w:keepNext w:val="0"/>
              <w:keepLines w:val="0"/>
              <w:widowControl w:val="0"/>
            </w:pPr>
          </w:p>
        </w:tc>
        <w:tc>
          <w:tcPr>
            <w:tcW w:w="567" w:type="dxa"/>
            <w:shd w:val="clear" w:color="auto" w:fill="auto"/>
          </w:tcPr>
          <w:p w14:paraId="58DBA19C" w14:textId="2D60036D" w:rsidR="00276ABC" w:rsidRPr="00C31E24" w:rsidRDefault="00276ABC" w:rsidP="00276ABC">
            <w:pPr>
              <w:pStyle w:val="TAC"/>
              <w:keepNext w:val="0"/>
              <w:keepLines w:val="0"/>
              <w:widowControl w:val="0"/>
            </w:pPr>
            <w:r w:rsidRPr="00C31E24">
              <w:t>2</w:t>
            </w:r>
          </w:p>
        </w:tc>
        <w:tc>
          <w:tcPr>
            <w:tcW w:w="892" w:type="dxa"/>
            <w:shd w:val="clear" w:color="auto" w:fill="auto"/>
          </w:tcPr>
          <w:p w14:paraId="7CD3B7F5" w14:textId="57704264" w:rsidR="00276ABC" w:rsidRPr="00C31E24" w:rsidRDefault="00276ABC" w:rsidP="00276ABC">
            <w:pPr>
              <w:pStyle w:val="TAC"/>
              <w:keepNext w:val="0"/>
              <w:keepLines w:val="0"/>
              <w:widowControl w:val="0"/>
            </w:pPr>
            <w:r w:rsidRPr="00C31E24">
              <w:t>P</w:t>
            </w:r>
          </w:p>
        </w:tc>
      </w:tr>
      <w:tr w:rsidR="00276ABC" w:rsidRPr="00C31E24" w14:paraId="653808C4" w14:textId="77777777" w:rsidTr="00DD5C3D">
        <w:trPr>
          <w:trHeight w:val="422"/>
        </w:trPr>
        <w:tc>
          <w:tcPr>
            <w:tcW w:w="715" w:type="dxa"/>
            <w:shd w:val="clear" w:color="auto" w:fill="auto"/>
          </w:tcPr>
          <w:p w14:paraId="348EF95E" w14:textId="77777777" w:rsidR="00276ABC" w:rsidRPr="00C31E24" w:rsidRDefault="00276ABC" w:rsidP="00276ABC">
            <w:pPr>
              <w:pStyle w:val="TAC"/>
              <w:keepNext w:val="0"/>
              <w:keepLines w:val="0"/>
              <w:widowControl w:val="0"/>
            </w:pPr>
            <w:r w:rsidRPr="00C31E24">
              <w:t>15</w:t>
            </w:r>
          </w:p>
        </w:tc>
        <w:tc>
          <w:tcPr>
            <w:tcW w:w="3902" w:type="dxa"/>
            <w:shd w:val="clear" w:color="auto" w:fill="auto"/>
          </w:tcPr>
          <w:p w14:paraId="6C016343" w14:textId="4B427299" w:rsidR="00276ABC" w:rsidRPr="00C31E24" w:rsidRDefault="00276ABC" w:rsidP="00276ABC">
            <w:pPr>
              <w:pStyle w:val="TAL"/>
              <w:keepNext w:val="0"/>
              <w:keepLines w:val="0"/>
              <w:widowControl w:val="0"/>
            </w:pPr>
            <w:r w:rsidRPr="00C31E24">
              <w:t>Make the MCVideo User request permission to receive media</w:t>
            </w:r>
          </w:p>
          <w:p w14:paraId="0C49F28F" w14:textId="4F332608" w:rsidR="00276ABC" w:rsidRPr="00C31E24" w:rsidRDefault="00276ABC" w:rsidP="00276ABC">
            <w:pPr>
              <w:pStyle w:val="TAL"/>
              <w:keepNext w:val="0"/>
              <w:keepLines w:val="0"/>
              <w:widowControl w:val="0"/>
            </w:pPr>
            <w:r w:rsidRPr="00C31E24">
              <w:t>(NOTE 1)</w:t>
            </w:r>
          </w:p>
        </w:tc>
        <w:tc>
          <w:tcPr>
            <w:tcW w:w="709" w:type="dxa"/>
            <w:shd w:val="clear" w:color="auto" w:fill="auto"/>
          </w:tcPr>
          <w:p w14:paraId="0BEB1D1D" w14:textId="77777777" w:rsidR="00276ABC" w:rsidRPr="00C31E24" w:rsidRDefault="00276ABC" w:rsidP="00276ABC">
            <w:pPr>
              <w:pStyle w:val="TAC"/>
              <w:keepNext w:val="0"/>
              <w:keepLines w:val="0"/>
              <w:widowControl w:val="0"/>
            </w:pPr>
            <w:r w:rsidRPr="00C31E24">
              <w:t>-</w:t>
            </w:r>
          </w:p>
        </w:tc>
        <w:tc>
          <w:tcPr>
            <w:tcW w:w="2977" w:type="dxa"/>
            <w:shd w:val="clear" w:color="auto" w:fill="auto"/>
          </w:tcPr>
          <w:p w14:paraId="55C887BF" w14:textId="77777777" w:rsidR="00276ABC" w:rsidRPr="00C31E24" w:rsidRDefault="00276ABC" w:rsidP="00276ABC">
            <w:pPr>
              <w:pStyle w:val="TAL"/>
              <w:keepNext w:val="0"/>
              <w:keepLines w:val="0"/>
              <w:widowControl w:val="0"/>
            </w:pPr>
            <w:r w:rsidRPr="00C31E24">
              <w:t>-</w:t>
            </w:r>
          </w:p>
        </w:tc>
        <w:tc>
          <w:tcPr>
            <w:tcW w:w="567" w:type="dxa"/>
            <w:shd w:val="clear" w:color="auto" w:fill="auto"/>
          </w:tcPr>
          <w:p w14:paraId="090C9CA8"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43E28C95" w14:textId="77777777" w:rsidR="00276ABC" w:rsidRPr="00C31E24" w:rsidRDefault="00276ABC" w:rsidP="00276ABC">
            <w:pPr>
              <w:pStyle w:val="TAC"/>
              <w:keepNext w:val="0"/>
              <w:keepLines w:val="0"/>
              <w:widowControl w:val="0"/>
            </w:pPr>
            <w:r w:rsidRPr="00C31E24">
              <w:t>-</w:t>
            </w:r>
          </w:p>
        </w:tc>
      </w:tr>
      <w:tr w:rsidR="00276ABC" w:rsidRPr="00C31E24" w14:paraId="75A1B80D" w14:textId="77777777" w:rsidTr="00DD5C3D">
        <w:trPr>
          <w:trHeight w:val="422"/>
        </w:trPr>
        <w:tc>
          <w:tcPr>
            <w:tcW w:w="715" w:type="dxa"/>
            <w:shd w:val="clear" w:color="auto" w:fill="auto"/>
          </w:tcPr>
          <w:p w14:paraId="31B542D6" w14:textId="77777777" w:rsidR="00276ABC" w:rsidRPr="00C31E24" w:rsidRDefault="00276ABC" w:rsidP="00276ABC">
            <w:pPr>
              <w:pStyle w:val="TAC"/>
              <w:keepNext w:val="0"/>
              <w:keepLines w:val="0"/>
              <w:widowControl w:val="0"/>
            </w:pPr>
            <w:r w:rsidRPr="00C31E24">
              <w:t>16</w:t>
            </w:r>
          </w:p>
        </w:tc>
        <w:tc>
          <w:tcPr>
            <w:tcW w:w="3902" w:type="dxa"/>
            <w:shd w:val="clear" w:color="auto" w:fill="auto"/>
          </w:tcPr>
          <w:p w14:paraId="11D1DA58" w14:textId="7846E190" w:rsidR="00276ABC" w:rsidRPr="00C31E24" w:rsidRDefault="00276ABC" w:rsidP="00276ABC">
            <w:pPr>
              <w:pStyle w:val="TAL"/>
              <w:keepNext w:val="0"/>
              <w:keepLines w:val="0"/>
              <w:widowControl w:val="0"/>
            </w:pPr>
            <w:r w:rsidRPr="00C31E24">
              <w:t>Check: Does the UE (MCVideo Client) send a Receive Media Request?</w:t>
            </w:r>
          </w:p>
        </w:tc>
        <w:tc>
          <w:tcPr>
            <w:tcW w:w="709" w:type="dxa"/>
            <w:shd w:val="clear" w:color="auto" w:fill="auto"/>
          </w:tcPr>
          <w:p w14:paraId="3AB22A33" w14:textId="77777777" w:rsidR="00276ABC" w:rsidRPr="00C31E24" w:rsidRDefault="00276ABC" w:rsidP="00276ABC">
            <w:pPr>
              <w:pStyle w:val="TAC"/>
              <w:keepNext w:val="0"/>
              <w:keepLines w:val="0"/>
              <w:widowControl w:val="0"/>
            </w:pPr>
            <w:r w:rsidRPr="00C31E24">
              <w:t>--&gt;</w:t>
            </w:r>
          </w:p>
        </w:tc>
        <w:tc>
          <w:tcPr>
            <w:tcW w:w="2977" w:type="dxa"/>
            <w:shd w:val="clear" w:color="auto" w:fill="auto"/>
          </w:tcPr>
          <w:p w14:paraId="6009C443" w14:textId="77777777" w:rsidR="00276ABC" w:rsidRPr="00C31E24" w:rsidRDefault="00276ABC" w:rsidP="00276ABC">
            <w:pPr>
              <w:pStyle w:val="TAL"/>
              <w:keepNext w:val="0"/>
              <w:keepLines w:val="0"/>
              <w:widowControl w:val="0"/>
            </w:pPr>
            <w:r w:rsidRPr="00C31E24">
              <w:t>Receive Media Request</w:t>
            </w:r>
          </w:p>
        </w:tc>
        <w:tc>
          <w:tcPr>
            <w:tcW w:w="567" w:type="dxa"/>
            <w:shd w:val="clear" w:color="auto" w:fill="auto"/>
          </w:tcPr>
          <w:p w14:paraId="71BB2118" w14:textId="5248374A" w:rsidR="00276ABC" w:rsidRPr="00C31E24" w:rsidRDefault="00276ABC" w:rsidP="00276ABC">
            <w:pPr>
              <w:pStyle w:val="TAC"/>
              <w:keepNext w:val="0"/>
              <w:keepLines w:val="0"/>
              <w:widowControl w:val="0"/>
            </w:pPr>
            <w:r w:rsidRPr="00C31E24">
              <w:t>3</w:t>
            </w:r>
          </w:p>
        </w:tc>
        <w:tc>
          <w:tcPr>
            <w:tcW w:w="892" w:type="dxa"/>
            <w:shd w:val="clear" w:color="auto" w:fill="auto"/>
          </w:tcPr>
          <w:p w14:paraId="32F17EFE" w14:textId="77777777" w:rsidR="00276ABC" w:rsidRPr="00C31E24" w:rsidRDefault="00276ABC" w:rsidP="00276ABC">
            <w:pPr>
              <w:pStyle w:val="TAC"/>
              <w:keepNext w:val="0"/>
              <w:keepLines w:val="0"/>
              <w:widowControl w:val="0"/>
            </w:pPr>
            <w:r w:rsidRPr="00C31E24">
              <w:t>P</w:t>
            </w:r>
          </w:p>
        </w:tc>
      </w:tr>
      <w:tr w:rsidR="00276ABC" w:rsidRPr="00C31E24" w14:paraId="2D8A2CA3" w14:textId="77777777" w:rsidTr="00DD5C3D">
        <w:tc>
          <w:tcPr>
            <w:tcW w:w="715" w:type="dxa"/>
            <w:shd w:val="clear" w:color="auto" w:fill="auto"/>
          </w:tcPr>
          <w:p w14:paraId="581ECC7F" w14:textId="77777777" w:rsidR="00276ABC" w:rsidRPr="00C31E24" w:rsidRDefault="00276ABC" w:rsidP="00276ABC">
            <w:pPr>
              <w:pStyle w:val="TAC"/>
              <w:keepNext w:val="0"/>
              <w:keepLines w:val="0"/>
              <w:widowControl w:val="0"/>
            </w:pPr>
            <w:r w:rsidRPr="00C31E24">
              <w:t>17</w:t>
            </w:r>
          </w:p>
        </w:tc>
        <w:tc>
          <w:tcPr>
            <w:tcW w:w="3902" w:type="dxa"/>
            <w:shd w:val="clear" w:color="auto" w:fill="auto"/>
          </w:tcPr>
          <w:p w14:paraId="3098150E" w14:textId="77777777" w:rsidR="00276ABC" w:rsidRPr="00C31E24" w:rsidRDefault="00276ABC" w:rsidP="00276ABC">
            <w:pPr>
              <w:pStyle w:val="TAL"/>
              <w:keepNext w:val="0"/>
              <w:keepLines w:val="0"/>
              <w:widowControl w:val="0"/>
            </w:pPr>
            <w:r w:rsidRPr="00C31E24">
              <w:t>The SS (MCVideo Server) sends a Receive Media Response message to the UE (MCVideo Client).</w:t>
            </w:r>
          </w:p>
        </w:tc>
        <w:tc>
          <w:tcPr>
            <w:tcW w:w="709" w:type="dxa"/>
            <w:shd w:val="clear" w:color="auto" w:fill="auto"/>
          </w:tcPr>
          <w:p w14:paraId="556C89A9"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3FE9EE7D" w14:textId="77777777" w:rsidR="00276ABC" w:rsidRPr="00C31E24" w:rsidRDefault="00276ABC" w:rsidP="00276ABC">
            <w:pPr>
              <w:pStyle w:val="TAL"/>
              <w:keepNext w:val="0"/>
              <w:keepLines w:val="0"/>
              <w:widowControl w:val="0"/>
            </w:pPr>
            <w:r w:rsidRPr="00C31E24">
              <w:t>Receive Media Response</w:t>
            </w:r>
          </w:p>
        </w:tc>
        <w:tc>
          <w:tcPr>
            <w:tcW w:w="567" w:type="dxa"/>
            <w:shd w:val="clear" w:color="auto" w:fill="auto"/>
          </w:tcPr>
          <w:p w14:paraId="0C6EFFF0"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195D5B74" w14:textId="77777777" w:rsidR="00276ABC" w:rsidRPr="00C31E24" w:rsidRDefault="00276ABC" w:rsidP="00276ABC">
            <w:pPr>
              <w:jc w:val="center"/>
              <w:rPr>
                <w:rFonts w:ascii="Arial" w:hAnsi="Arial" w:cs="Arial"/>
                <w:sz w:val="18"/>
                <w:szCs w:val="18"/>
              </w:rPr>
            </w:pPr>
            <w:r w:rsidRPr="00C31E24">
              <w:rPr>
                <w:rFonts w:ascii="Arial" w:hAnsi="Arial" w:cs="Arial"/>
                <w:sz w:val="18"/>
                <w:szCs w:val="18"/>
              </w:rPr>
              <w:t>-</w:t>
            </w:r>
          </w:p>
        </w:tc>
      </w:tr>
      <w:tr w:rsidR="00276ABC" w:rsidRPr="00C31E24" w14:paraId="2C932829" w14:textId="77777777" w:rsidTr="00DD5C3D">
        <w:tc>
          <w:tcPr>
            <w:tcW w:w="715" w:type="dxa"/>
            <w:shd w:val="clear" w:color="auto" w:fill="auto"/>
          </w:tcPr>
          <w:p w14:paraId="28DF253C" w14:textId="77777777" w:rsidR="00276ABC" w:rsidRPr="00C31E24" w:rsidRDefault="00276ABC" w:rsidP="00276ABC">
            <w:pPr>
              <w:pStyle w:val="TAC"/>
              <w:keepNext w:val="0"/>
              <w:keepLines w:val="0"/>
              <w:widowControl w:val="0"/>
            </w:pPr>
            <w:r w:rsidRPr="00C31E24">
              <w:t>18</w:t>
            </w:r>
          </w:p>
        </w:tc>
        <w:tc>
          <w:tcPr>
            <w:tcW w:w="3902" w:type="dxa"/>
            <w:shd w:val="clear" w:color="auto" w:fill="auto"/>
          </w:tcPr>
          <w:p w14:paraId="13A4353C" w14:textId="77777777" w:rsidR="00276ABC" w:rsidRPr="00C31E24" w:rsidRDefault="00276ABC" w:rsidP="00276ABC">
            <w:pPr>
              <w:pStyle w:val="TAL"/>
              <w:keepNext w:val="0"/>
              <w:keepLines w:val="0"/>
              <w:widowControl w:val="0"/>
            </w:pPr>
            <w:r w:rsidRPr="00C31E24">
              <w:t>Check: Does the UE (MCVideo Client) provide receive media success notification to the MCVideo User?</w:t>
            </w:r>
          </w:p>
          <w:p w14:paraId="1D9AE862" w14:textId="377DF3F7" w:rsidR="00276ABC" w:rsidRPr="00C31E24" w:rsidRDefault="00276ABC" w:rsidP="00276ABC">
            <w:pPr>
              <w:pStyle w:val="TAL"/>
              <w:keepNext w:val="0"/>
              <w:keepLines w:val="0"/>
              <w:widowControl w:val="0"/>
            </w:pPr>
            <w:r w:rsidRPr="00C31E24">
              <w:t>(NOTE 1)</w:t>
            </w:r>
          </w:p>
        </w:tc>
        <w:tc>
          <w:tcPr>
            <w:tcW w:w="709" w:type="dxa"/>
            <w:shd w:val="clear" w:color="auto" w:fill="auto"/>
          </w:tcPr>
          <w:p w14:paraId="5AD1CA2C" w14:textId="77777777" w:rsidR="00276ABC" w:rsidRPr="00C31E24" w:rsidRDefault="00276ABC" w:rsidP="00276ABC">
            <w:pPr>
              <w:pStyle w:val="TAC"/>
              <w:keepNext w:val="0"/>
              <w:keepLines w:val="0"/>
              <w:widowControl w:val="0"/>
            </w:pPr>
            <w:r w:rsidRPr="00C31E24">
              <w:t>-</w:t>
            </w:r>
          </w:p>
        </w:tc>
        <w:tc>
          <w:tcPr>
            <w:tcW w:w="2977" w:type="dxa"/>
            <w:shd w:val="clear" w:color="auto" w:fill="auto"/>
          </w:tcPr>
          <w:p w14:paraId="3D45DA45" w14:textId="77777777" w:rsidR="00276ABC" w:rsidRPr="00C31E24" w:rsidRDefault="00276ABC" w:rsidP="00276ABC">
            <w:pPr>
              <w:pStyle w:val="TAL"/>
              <w:keepNext w:val="0"/>
              <w:keepLines w:val="0"/>
              <w:widowControl w:val="0"/>
            </w:pPr>
            <w:r w:rsidRPr="00C31E24">
              <w:t>-</w:t>
            </w:r>
          </w:p>
        </w:tc>
        <w:tc>
          <w:tcPr>
            <w:tcW w:w="567" w:type="dxa"/>
            <w:shd w:val="clear" w:color="auto" w:fill="auto"/>
          </w:tcPr>
          <w:p w14:paraId="3BD34C34" w14:textId="76051BA6" w:rsidR="00276ABC" w:rsidRPr="00C31E24" w:rsidRDefault="00276ABC" w:rsidP="00276ABC">
            <w:pPr>
              <w:pStyle w:val="TAC"/>
              <w:keepNext w:val="0"/>
              <w:keepLines w:val="0"/>
              <w:widowControl w:val="0"/>
            </w:pPr>
            <w:r w:rsidRPr="00C31E24">
              <w:t>3</w:t>
            </w:r>
          </w:p>
        </w:tc>
        <w:tc>
          <w:tcPr>
            <w:tcW w:w="892" w:type="dxa"/>
            <w:shd w:val="clear" w:color="auto" w:fill="auto"/>
          </w:tcPr>
          <w:p w14:paraId="341F3724" w14:textId="77777777" w:rsidR="00276ABC" w:rsidRPr="00C31E24" w:rsidRDefault="00276ABC" w:rsidP="00276ABC">
            <w:pPr>
              <w:jc w:val="center"/>
              <w:rPr>
                <w:rFonts w:ascii="Arial" w:hAnsi="Arial" w:cs="Arial"/>
                <w:sz w:val="18"/>
                <w:szCs w:val="18"/>
              </w:rPr>
            </w:pPr>
            <w:r w:rsidRPr="00C31E24">
              <w:t>P</w:t>
            </w:r>
          </w:p>
        </w:tc>
      </w:tr>
      <w:tr w:rsidR="00276ABC" w:rsidRPr="00C31E24" w14:paraId="686D2FB0" w14:textId="77777777" w:rsidTr="00DD5C3D">
        <w:trPr>
          <w:trHeight w:val="548"/>
        </w:trPr>
        <w:tc>
          <w:tcPr>
            <w:tcW w:w="715" w:type="dxa"/>
            <w:shd w:val="clear" w:color="auto" w:fill="auto"/>
          </w:tcPr>
          <w:p w14:paraId="24787CB2" w14:textId="77777777" w:rsidR="00276ABC" w:rsidRPr="00C31E24" w:rsidRDefault="00276ABC" w:rsidP="00276ABC">
            <w:pPr>
              <w:pStyle w:val="TAC"/>
              <w:keepNext w:val="0"/>
              <w:keepLines w:val="0"/>
              <w:widowControl w:val="0"/>
            </w:pPr>
            <w:r w:rsidRPr="00C31E24">
              <w:t>19</w:t>
            </w:r>
          </w:p>
        </w:tc>
        <w:tc>
          <w:tcPr>
            <w:tcW w:w="3902" w:type="dxa"/>
            <w:shd w:val="clear" w:color="auto" w:fill="auto"/>
          </w:tcPr>
          <w:p w14:paraId="3D547D4D" w14:textId="77777777" w:rsidR="00276ABC" w:rsidRPr="00C31E24" w:rsidRDefault="00276ABC" w:rsidP="00276ABC">
            <w:pPr>
              <w:pStyle w:val="TAL"/>
              <w:keepNext w:val="0"/>
              <w:keepLines w:val="0"/>
              <w:widowControl w:val="0"/>
            </w:pPr>
            <w:r w:rsidRPr="00C31E24">
              <w:t>The SS (MCVideo Server) sends a SIP re-INVITE message to the UE to cancel the Emergency state.</w:t>
            </w:r>
          </w:p>
        </w:tc>
        <w:tc>
          <w:tcPr>
            <w:tcW w:w="709" w:type="dxa"/>
            <w:shd w:val="clear" w:color="auto" w:fill="auto"/>
          </w:tcPr>
          <w:p w14:paraId="6D57B522"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58CCC21A" w14:textId="77777777" w:rsidR="00276ABC" w:rsidRPr="00C31E24" w:rsidRDefault="00276ABC" w:rsidP="00276ABC">
            <w:pPr>
              <w:pStyle w:val="TAL"/>
              <w:keepNext w:val="0"/>
              <w:keepLines w:val="0"/>
              <w:widowControl w:val="0"/>
            </w:pPr>
            <w:r w:rsidRPr="00C31E24">
              <w:t>SIP re-INVITE</w:t>
            </w:r>
          </w:p>
        </w:tc>
        <w:tc>
          <w:tcPr>
            <w:tcW w:w="567" w:type="dxa"/>
            <w:shd w:val="clear" w:color="auto" w:fill="auto"/>
          </w:tcPr>
          <w:p w14:paraId="423F36E3"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0E297B55" w14:textId="77777777" w:rsidR="00276ABC" w:rsidRPr="00C31E24" w:rsidRDefault="00276ABC" w:rsidP="00276ABC">
            <w:pPr>
              <w:jc w:val="center"/>
            </w:pPr>
            <w:r w:rsidRPr="00C31E24">
              <w:rPr>
                <w:rFonts w:ascii="Arial" w:hAnsi="Arial" w:cs="Arial"/>
                <w:sz w:val="18"/>
                <w:szCs w:val="18"/>
              </w:rPr>
              <w:t>-</w:t>
            </w:r>
          </w:p>
        </w:tc>
      </w:tr>
      <w:tr w:rsidR="00276ABC" w:rsidRPr="00C31E24" w14:paraId="4A02B683" w14:textId="77777777" w:rsidTr="00DD5C3D">
        <w:tc>
          <w:tcPr>
            <w:tcW w:w="715" w:type="dxa"/>
            <w:shd w:val="clear" w:color="auto" w:fill="auto"/>
          </w:tcPr>
          <w:p w14:paraId="3FCB5B8A" w14:textId="77777777" w:rsidR="00276ABC" w:rsidRPr="00C31E24" w:rsidRDefault="00276ABC" w:rsidP="00276ABC">
            <w:pPr>
              <w:pStyle w:val="TAC"/>
              <w:keepNext w:val="0"/>
              <w:keepLines w:val="0"/>
              <w:widowControl w:val="0"/>
            </w:pPr>
            <w:r w:rsidRPr="00C31E24">
              <w:t>-</w:t>
            </w:r>
          </w:p>
        </w:tc>
        <w:tc>
          <w:tcPr>
            <w:tcW w:w="3902" w:type="dxa"/>
            <w:shd w:val="clear" w:color="auto" w:fill="auto"/>
          </w:tcPr>
          <w:p w14:paraId="7783867C" w14:textId="77777777" w:rsidR="00276ABC" w:rsidRPr="00C31E24" w:rsidRDefault="00276ABC" w:rsidP="00276ABC">
            <w:pPr>
              <w:pStyle w:val="TAL"/>
              <w:keepNext w:val="0"/>
              <w:keepLines w:val="0"/>
              <w:widowControl w:val="0"/>
            </w:pPr>
            <w:r w:rsidRPr="00C31E24">
              <w:rPr>
                <w:rFonts w:cs="Arial"/>
                <w:szCs w:val="18"/>
                <w:bdr w:val="none" w:sz="0" w:space="0" w:color="auto" w:frame="1"/>
                <w:shd w:val="clear" w:color="auto" w:fill="FFFFFF"/>
              </w:rPr>
              <w:t>EXCEPTION: Step 20a1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0BCB3C96" w14:textId="77777777" w:rsidR="00276ABC" w:rsidRPr="00C31E24" w:rsidRDefault="00276ABC" w:rsidP="00276ABC">
            <w:pPr>
              <w:pStyle w:val="TAC"/>
              <w:keepNext w:val="0"/>
              <w:keepLines w:val="0"/>
              <w:widowControl w:val="0"/>
            </w:pPr>
            <w:r w:rsidRPr="00C31E24">
              <w:t>-</w:t>
            </w:r>
          </w:p>
        </w:tc>
        <w:tc>
          <w:tcPr>
            <w:tcW w:w="2977" w:type="dxa"/>
            <w:shd w:val="clear" w:color="auto" w:fill="auto"/>
          </w:tcPr>
          <w:p w14:paraId="0EDFEB96" w14:textId="77777777" w:rsidR="00276ABC" w:rsidRPr="00C31E24" w:rsidRDefault="00276ABC" w:rsidP="00276ABC">
            <w:pPr>
              <w:pStyle w:val="TAL"/>
              <w:keepNext w:val="0"/>
              <w:keepLines w:val="0"/>
              <w:widowControl w:val="0"/>
            </w:pPr>
            <w:r w:rsidRPr="00C31E24">
              <w:t>-</w:t>
            </w:r>
          </w:p>
        </w:tc>
        <w:tc>
          <w:tcPr>
            <w:tcW w:w="567" w:type="dxa"/>
            <w:shd w:val="clear" w:color="auto" w:fill="auto"/>
          </w:tcPr>
          <w:p w14:paraId="3F5D8999"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02747D97" w14:textId="77777777" w:rsidR="00276ABC" w:rsidRPr="00C31E24" w:rsidRDefault="00276ABC" w:rsidP="00276ABC">
            <w:pPr>
              <w:pStyle w:val="TAC"/>
              <w:keepNext w:val="0"/>
              <w:keepLines w:val="0"/>
              <w:widowControl w:val="0"/>
            </w:pPr>
            <w:r w:rsidRPr="00C31E24">
              <w:t>-</w:t>
            </w:r>
          </w:p>
        </w:tc>
      </w:tr>
      <w:tr w:rsidR="00276ABC" w:rsidRPr="00C31E24" w14:paraId="3026B4A8" w14:textId="77777777" w:rsidTr="00DD5C3D">
        <w:tc>
          <w:tcPr>
            <w:tcW w:w="715" w:type="dxa"/>
            <w:shd w:val="clear" w:color="auto" w:fill="auto"/>
          </w:tcPr>
          <w:p w14:paraId="6520A352" w14:textId="77777777" w:rsidR="00276ABC" w:rsidRPr="00C31E24" w:rsidRDefault="00276ABC" w:rsidP="00276ABC">
            <w:pPr>
              <w:pStyle w:val="TAC"/>
              <w:keepNext w:val="0"/>
              <w:keepLines w:val="0"/>
              <w:widowControl w:val="0"/>
            </w:pPr>
            <w:r w:rsidRPr="00C31E24">
              <w:t>20a1</w:t>
            </w:r>
          </w:p>
        </w:tc>
        <w:tc>
          <w:tcPr>
            <w:tcW w:w="3902" w:type="dxa"/>
            <w:shd w:val="clear" w:color="auto" w:fill="auto"/>
          </w:tcPr>
          <w:p w14:paraId="30266891" w14:textId="77777777" w:rsidR="00276ABC" w:rsidRPr="00C31E24" w:rsidRDefault="00276ABC" w:rsidP="00276ABC">
            <w:pPr>
              <w:pStyle w:val="TAL"/>
              <w:keepNext w:val="0"/>
              <w:keepLines w:val="0"/>
              <w:widowControl w:val="0"/>
            </w:pPr>
            <w:r w:rsidRPr="00C31E24">
              <w:t>The UE (MCVideo Client) responds with a SIP 100 (Trying) message.</w:t>
            </w:r>
          </w:p>
        </w:tc>
        <w:tc>
          <w:tcPr>
            <w:tcW w:w="709" w:type="dxa"/>
            <w:shd w:val="clear" w:color="auto" w:fill="auto"/>
          </w:tcPr>
          <w:p w14:paraId="4C864C1B" w14:textId="77777777" w:rsidR="00276ABC" w:rsidRPr="00C31E24" w:rsidRDefault="00276ABC" w:rsidP="00276ABC">
            <w:pPr>
              <w:pStyle w:val="TAC"/>
              <w:keepNext w:val="0"/>
              <w:keepLines w:val="0"/>
              <w:widowControl w:val="0"/>
            </w:pPr>
            <w:r w:rsidRPr="00C31E24">
              <w:t>--&gt;</w:t>
            </w:r>
          </w:p>
        </w:tc>
        <w:tc>
          <w:tcPr>
            <w:tcW w:w="2977" w:type="dxa"/>
            <w:shd w:val="clear" w:color="auto" w:fill="auto"/>
          </w:tcPr>
          <w:p w14:paraId="572281F2" w14:textId="77777777" w:rsidR="00276ABC" w:rsidRPr="00C31E24" w:rsidRDefault="00276ABC" w:rsidP="00276ABC">
            <w:pPr>
              <w:pStyle w:val="TAL"/>
              <w:keepNext w:val="0"/>
              <w:keepLines w:val="0"/>
              <w:widowControl w:val="0"/>
            </w:pPr>
            <w:r w:rsidRPr="00C31E24">
              <w:t>SIP 100 (Trying)</w:t>
            </w:r>
          </w:p>
        </w:tc>
        <w:tc>
          <w:tcPr>
            <w:tcW w:w="567" w:type="dxa"/>
            <w:shd w:val="clear" w:color="auto" w:fill="auto"/>
          </w:tcPr>
          <w:p w14:paraId="61E00E75"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6B978DC5" w14:textId="77777777" w:rsidR="00276ABC" w:rsidRPr="00C31E24" w:rsidRDefault="00276ABC" w:rsidP="00276ABC">
            <w:pPr>
              <w:pStyle w:val="TAC"/>
              <w:keepNext w:val="0"/>
              <w:keepLines w:val="0"/>
              <w:widowControl w:val="0"/>
            </w:pPr>
            <w:r w:rsidRPr="00C31E24">
              <w:t>-</w:t>
            </w:r>
          </w:p>
        </w:tc>
      </w:tr>
      <w:tr w:rsidR="00276ABC" w:rsidRPr="00C31E24" w14:paraId="1C386DF3" w14:textId="77777777" w:rsidTr="00DD5C3D">
        <w:tc>
          <w:tcPr>
            <w:tcW w:w="715" w:type="dxa"/>
            <w:shd w:val="clear" w:color="auto" w:fill="auto"/>
          </w:tcPr>
          <w:p w14:paraId="57ED4EB2" w14:textId="77777777" w:rsidR="00276ABC" w:rsidRPr="00C31E24" w:rsidRDefault="00276ABC" w:rsidP="00276ABC">
            <w:pPr>
              <w:pStyle w:val="TAC"/>
              <w:keepNext w:val="0"/>
              <w:keepLines w:val="0"/>
              <w:widowControl w:val="0"/>
            </w:pPr>
            <w:r w:rsidRPr="00C31E24">
              <w:t>21</w:t>
            </w:r>
          </w:p>
        </w:tc>
        <w:tc>
          <w:tcPr>
            <w:tcW w:w="3902" w:type="dxa"/>
            <w:shd w:val="clear" w:color="auto" w:fill="auto"/>
          </w:tcPr>
          <w:p w14:paraId="45F0EF4F" w14:textId="77777777" w:rsidR="00276ABC" w:rsidRPr="00C31E24" w:rsidRDefault="00276ABC" w:rsidP="00276ABC">
            <w:pPr>
              <w:pStyle w:val="TAL"/>
              <w:keepNext w:val="0"/>
              <w:keepLines w:val="0"/>
              <w:widowControl w:val="0"/>
            </w:pPr>
            <w:r w:rsidRPr="00C31E24">
              <w:t>Check: Does the UE (MCVideo Client) respond to the Emergency state cancel with a SIP 200 (OK)?</w:t>
            </w:r>
          </w:p>
        </w:tc>
        <w:tc>
          <w:tcPr>
            <w:tcW w:w="709" w:type="dxa"/>
            <w:shd w:val="clear" w:color="auto" w:fill="auto"/>
          </w:tcPr>
          <w:p w14:paraId="47199213" w14:textId="77777777" w:rsidR="00276ABC" w:rsidRPr="00C31E24" w:rsidRDefault="00276ABC" w:rsidP="00276ABC">
            <w:pPr>
              <w:pStyle w:val="TAC"/>
              <w:keepNext w:val="0"/>
              <w:keepLines w:val="0"/>
              <w:widowControl w:val="0"/>
            </w:pPr>
            <w:r w:rsidRPr="00C31E24">
              <w:t>--&gt;</w:t>
            </w:r>
          </w:p>
        </w:tc>
        <w:tc>
          <w:tcPr>
            <w:tcW w:w="2977" w:type="dxa"/>
            <w:shd w:val="clear" w:color="auto" w:fill="auto"/>
          </w:tcPr>
          <w:p w14:paraId="3B05BDB7" w14:textId="77777777" w:rsidR="00276ABC" w:rsidRPr="00C31E24" w:rsidRDefault="00276ABC" w:rsidP="00276ABC">
            <w:pPr>
              <w:pStyle w:val="TAL"/>
              <w:keepNext w:val="0"/>
              <w:keepLines w:val="0"/>
              <w:widowControl w:val="0"/>
            </w:pPr>
            <w:r w:rsidRPr="00C31E24">
              <w:t>SIP 200 (OK)</w:t>
            </w:r>
          </w:p>
        </w:tc>
        <w:tc>
          <w:tcPr>
            <w:tcW w:w="567" w:type="dxa"/>
            <w:shd w:val="clear" w:color="auto" w:fill="auto"/>
          </w:tcPr>
          <w:p w14:paraId="664BF503" w14:textId="3D02B61A" w:rsidR="00276ABC" w:rsidRPr="00C31E24" w:rsidRDefault="00276ABC" w:rsidP="00276ABC">
            <w:pPr>
              <w:pStyle w:val="TAC"/>
              <w:keepNext w:val="0"/>
              <w:keepLines w:val="0"/>
              <w:widowControl w:val="0"/>
            </w:pPr>
            <w:r w:rsidRPr="00C31E24">
              <w:t>5</w:t>
            </w:r>
          </w:p>
        </w:tc>
        <w:tc>
          <w:tcPr>
            <w:tcW w:w="892" w:type="dxa"/>
            <w:shd w:val="clear" w:color="auto" w:fill="auto"/>
          </w:tcPr>
          <w:p w14:paraId="0B0364A3" w14:textId="77777777" w:rsidR="00276ABC" w:rsidRPr="00C31E24" w:rsidRDefault="00276ABC" w:rsidP="00276ABC">
            <w:pPr>
              <w:pStyle w:val="TAC"/>
              <w:keepNext w:val="0"/>
              <w:keepLines w:val="0"/>
              <w:widowControl w:val="0"/>
            </w:pPr>
            <w:r w:rsidRPr="00C31E24">
              <w:t>P</w:t>
            </w:r>
          </w:p>
        </w:tc>
      </w:tr>
      <w:tr w:rsidR="00276ABC" w:rsidRPr="00C31E24" w14:paraId="6B2A3440" w14:textId="77777777" w:rsidTr="00DD5C3D">
        <w:tc>
          <w:tcPr>
            <w:tcW w:w="715" w:type="dxa"/>
            <w:shd w:val="clear" w:color="auto" w:fill="auto"/>
          </w:tcPr>
          <w:p w14:paraId="3BDEC79D" w14:textId="77777777" w:rsidR="00276ABC" w:rsidRPr="00C31E24" w:rsidRDefault="00276ABC" w:rsidP="00276ABC">
            <w:pPr>
              <w:pStyle w:val="TAC"/>
              <w:keepNext w:val="0"/>
              <w:keepLines w:val="0"/>
              <w:widowControl w:val="0"/>
            </w:pPr>
            <w:r w:rsidRPr="00C31E24">
              <w:t>22</w:t>
            </w:r>
          </w:p>
        </w:tc>
        <w:tc>
          <w:tcPr>
            <w:tcW w:w="3902" w:type="dxa"/>
            <w:shd w:val="clear" w:color="auto" w:fill="auto"/>
          </w:tcPr>
          <w:p w14:paraId="6C9C9EAF" w14:textId="2C10D498" w:rsidR="00276ABC" w:rsidRPr="00C31E24" w:rsidRDefault="00276ABC" w:rsidP="00276ABC">
            <w:pPr>
              <w:pStyle w:val="TAL"/>
              <w:keepNext w:val="0"/>
              <w:keepLines w:val="0"/>
              <w:widowControl w:val="0"/>
            </w:pPr>
            <w:r w:rsidRPr="00C31E24">
              <w:t>The SS (MCVideo Server) sends a SIP ACK to the UE (MCVideo Client).</w:t>
            </w:r>
          </w:p>
        </w:tc>
        <w:tc>
          <w:tcPr>
            <w:tcW w:w="709" w:type="dxa"/>
            <w:shd w:val="clear" w:color="auto" w:fill="auto"/>
          </w:tcPr>
          <w:p w14:paraId="4F8098CF"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13731325" w14:textId="77777777" w:rsidR="00276ABC" w:rsidRPr="00C31E24" w:rsidRDefault="00276ABC" w:rsidP="00276ABC">
            <w:pPr>
              <w:pStyle w:val="TAL"/>
              <w:keepNext w:val="0"/>
              <w:keepLines w:val="0"/>
              <w:widowControl w:val="0"/>
            </w:pPr>
            <w:r w:rsidRPr="00C31E24">
              <w:t>SIP ACK</w:t>
            </w:r>
          </w:p>
        </w:tc>
        <w:tc>
          <w:tcPr>
            <w:tcW w:w="567" w:type="dxa"/>
            <w:shd w:val="clear" w:color="auto" w:fill="auto"/>
          </w:tcPr>
          <w:p w14:paraId="40B23308"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0F5C836A" w14:textId="77777777" w:rsidR="00276ABC" w:rsidRPr="00C31E24" w:rsidRDefault="00276ABC" w:rsidP="00276ABC">
            <w:pPr>
              <w:pStyle w:val="TAC"/>
              <w:keepNext w:val="0"/>
              <w:keepLines w:val="0"/>
              <w:widowControl w:val="0"/>
            </w:pPr>
            <w:r w:rsidRPr="00C31E24">
              <w:t>-</w:t>
            </w:r>
          </w:p>
        </w:tc>
      </w:tr>
      <w:tr w:rsidR="00276ABC" w:rsidRPr="00C31E24" w14:paraId="3B9E6A87" w14:textId="77777777" w:rsidTr="00DD5C3D">
        <w:tc>
          <w:tcPr>
            <w:tcW w:w="715" w:type="dxa"/>
            <w:shd w:val="clear" w:color="auto" w:fill="auto"/>
          </w:tcPr>
          <w:p w14:paraId="4D2364AC" w14:textId="77777777" w:rsidR="00276ABC" w:rsidRPr="00C31E24" w:rsidRDefault="00276ABC" w:rsidP="00276ABC">
            <w:pPr>
              <w:pStyle w:val="TAC"/>
              <w:keepNext w:val="0"/>
              <w:keepLines w:val="0"/>
              <w:widowControl w:val="0"/>
            </w:pPr>
            <w:r w:rsidRPr="00C31E24">
              <w:t>23</w:t>
            </w:r>
          </w:p>
        </w:tc>
        <w:tc>
          <w:tcPr>
            <w:tcW w:w="3902" w:type="dxa"/>
            <w:shd w:val="clear" w:color="auto" w:fill="auto"/>
          </w:tcPr>
          <w:p w14:paraId="61DA0A33" w14:textId="710034DF" w:rsidR="00276ABC" w:rsidRPr="00C31E24" w:rsidRDefault="00276ABC" w:rsidP="00276ABC">
            <w:pPr>
              <w:pStyle w:val="TAL"/>
              <w:keepNext w:val="0"/>
              <w:keepLines w:val="0"/>
              <w:widowControl w:val="0"/>
            </w:pPr>
            <w:r w:rsidRPr="00C31E24">
              <w:t>The SS (MCVideo Server) sends a Media Transmission Notification message to the UE (MCVideo Client).</w:t>
            </w:r>
          </w:p>
        </w:tc>
        <w:tc>
          <w:tcPr>
            <w:tcW w:w="709" w:type="dxa"/>
            <w:shd w:val="clear" w:color="auto" w:fill="auto"/>
          </w:tcPr>
          <w:p w14:paraId="04C64011"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4494711E" w14:textId="77777777" w:rsidR="00276ABC" w:rsidRPr="00C31E24" w:rsidRDefault="00276ABC" w:rsidP="00276ABC">
            <w:pPr>
              <w:pStyle w:val="TAL"/>
              <w:keepNext w:val="0"/>
              <w:keepLines w:val="0"/>
              <w:widowControl w:val="0"/>
            </w:pPr>
            <w:r w:rsidRPr="00C31E24">
              <w:t>Media Transmission Notification</w:t>
            </w:r>
          </w:p>
        </w:tc>
        <w:tc>
          <w:tcPr>
            <w:tcW w:w="567" w:type="dxa"/>
            <w:shd w:val="clear" w:color="auto" w:fill="auto"/>
          </w:tcPr>
          <w:p w14:paraId="0DC4546F"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3FE7D335" w14:textId="77777777" w:rsidR="00276ABC" w:rsidRPr="00C31E24" w:rsidRDefault="00276ABC" w:rsidP="00276ABC">
            <w:pPr>
              <w:pStyle w:val="TAC"/>
              <w:keepNext w:val="0"/>
              <w:keepLines w:val="0"/>
              <w:widowControl w:val="0"/>
            </w:pPr>
            <w:r w:rsidRPr="00C31E24">
              <w:t>-</w:t>
            </w:r>
          </w:p>
        </w:tc>
      </w:tr>
      <w:tr w:rsidR="00276ABC" w:rsidRPr="00C31E24" w14:paraId="342B7AD0" w14:textId="77777777" w:rsidTr="00DD5C3D">
        <w:tc>
          <w:tcPr>
            <w:tcW w:w="715" w:type="dxa"/>
            <w:shd w:val="clear" w:color="auto" w:fill="auto"/>
          </w:tcPr>
          <w:p w14:paraId="30CFBAE4" w14:textId="5035F648" w:rsidR="00276ABC" w:rsidRPr="00C31E24" w:rsidRDefault="00276ABC" w:rsidP="00276ABC">
            <w:pPr>
              <w:pStyle w:val="TAC"/>
              <w:keepNext w:val="0"/>
              <w:keepLines w:val="0"/>
              <w:widowControl w:val="0"/>
            </w:pPr>
            <w:r w:rsidRPr="00C31E24">
              <w:t>23A</w:t>
            </w:r>
          </w:p>
        </w:tc>
        <w:tc>
          <w:tcPr>
            <w:tcW w:w="3902" w:type="dxa"/>
            <w:shd w:val="clear" w:color="auto" w:fill="auto"/>
          </w:tcPr>
          <w:p w14:paraId="4135F6D5" w14:textId="77777777" w:rsidR="00276ABC" w:rsidRPr="00C31E24" w:rsidRDefault="00276ABC" w:rsidP="00276ABC">
            <w:pPr>
              <w:pStyle w:val="TAL"/>
              <w:keepNext w:val="0"/>
              <w:keepLines w:val="0"/>
              <w:widowControl w:val="0"/>
            </w:pPr>
            <w:r w:rsidRPr="00C31E24">
              <w:t>Check: Does the UE (MCVideo Client) provide receive media transmission notification to the MCVideo User?</w:t>
            </w:r>
          </w:p>
          <w:p w14:paraId="2C4178B3" w14:textId="4E4B240B" w:rsidR="00276ABC" w:rsidRPr="00C31E24" w:rsidRDefault="00276ABC" w:rsidP="00276ABC">
            <w:pPr>
              <w:pStyle w:val="TAL"/>
              <w:keepNext w:val="0"/>
              <w:keepLines w:val="0"/>
              <w:widowControl w:val="0"/>
            </w:pPr>
            <w:r w:rsidRPr="00C31E24">
              <w:t>(NOTE 1)</w:t>
            </w:r>
          </w:p>
        </w:tc>
        <w:tc>
          <w:tcPr>
            <w:tcW w:w="709" w:type="dxa"/>
            <w:shd w:val="clear" w:color="auto" w:fill="auto"/>
          </w:tcPr>
          <w:p w14:paraId="66C02385" w14:textId="77777777" w:rsidR="00276ABC" w:rsidRPr="00C31E24" w:rsidRDefault="00276ABC" w:rsidP="00276ABC">
            <w:pPr>
              <w:pStyle w:val="TAC"/>
              <w:keepNext w:val="0"/>
              <w:keepLines w:val="0"/>
              <w:widowControl w:val="0"/>
            </w:pPr>
          </w:p>
        </w:tc>
        <w:tc>
          <w:tcPr>
            <w:tcW w:w="2977" w:type="dxa"/>
            <w:shd w:val="clear" w:color="auto" w:fill="auto"/>
          </w:tcPr>
          <w:p w14:paraId="741FA3DE" w14:textId="77777777" w:rsidR="00276ABC" w:rsidRPr="00C31E24" w:rsidRDefault="00276ABC" w:rsidP="00276ABC">
            <w:pPr>
              <w:pStyle w:val="TAL"/>
              <w:keepNext w:val="0"/>
              <w:keepLines w:val="0"/>
              <w:widowControl w:val="0"/>
            </w:pPr>
          </w:p>
        </w:tc>
        <w:tc>
          <w:tcPr>
            <w:tcW w:w="567" w:type="dxa"/>
            <w:shd w:val="clear" w:color="auto" w:fill="auto"/>
          </w:tcPr>
          <w:p w14:paraId="7CDE73D4" w14:textId="33B28B98" w:rsidR="00276ABC" w:rsidRPr="00C31E24" w:rsidRDefault="00276ABC" w:rsidP="00276ABC">
            <w:pPr>
              <w:pStyle w:val="TAC"/>
              <w:keepNext w:val="0"/>
              <w:keepLines w:val="0"/>
              <w:widowControl w:val="0"/>
            </w:pPr>
            <w:r w:rsidRPr="00C31E24">
              <w:t>2</w:t>
            </w:r>
          </w:p>
        </w:tc>
        <w:tc>
          <w:tcPr>
            <w:tcW w:w="892" w:type="dxa"/>
            <w:shd w:val="clear" w:color="auto" w:fill="auto"/>
          </w:tcPr>
          <w:p w14:paraId="7D0E99B4" w14:textId="63A218A3" w:rsidR="00276ABC" w:rsidRPr="00C31E24" w:rsidRDefault="00276ABC" w:rsidP="00276ABC">
            <w:pPr>
              <w:pStyle w:val="TAC"/>
              <w:keepNext w:val="0"/>
              <w:keepLines w:val="0"/>
              <w:widowControl w:val="0"/>
            </w:pPr>
            <w:r w:rsidRPr="00C31E24">
              <w:t>P</w:t>
            </w:r>
          </w:p>
        </w:tc>
      </w:tr>
      <w:tr w:rsidR="00276ABC" w:rsidRPr="00C31E24" w14:paraId="00EF65B4" w14:textId="77777777" w:rsidTr="00DD5C3D">
        <w:tc>
          <w:tcPr>
            <w:tcW w:w="715" w:type="dxa"/>
            <w:shd w:val="clear" w:color="auto" w:fill="auto"/>
          </w:tcPr>
          <w:p w14:paraId="47698174" w14:textId="77777777" w:rsidR="00276ABC" w:rsidRPr="00C31E24" w:rsidRDefault="00276ABC" w:rsidP="00276ABC">
            <w:pPr>
              <w:pStyle w:val="TAC"/>
              <w:keepNext w:val="0"/>
              <w:keepLines w:val="0"/>
              <w:widowControl w:val="0"/>
            </w:pPr>
            <w:r w:rsidRPr="00C31E24">
              <w:t>24</w:t>
            </w:r>
          </w:p>
        </w:tc>
        <w:tc>
          <w:tcPr>
            <w:tcW w:w="3902" w:type="dxa"/>
            <w:shd w:val="clear" w:color="auto" w:fill="auto"/>
          </w:tcPr>
          <w:p w14:paraId="359812C3" w14:textId="77777777" w:rsidR="00276ABC" w:rsidRPr="00C31E24" w:rsidRDefault="00276ABC" w:rsidP="00276ABC">
            <w:pPr>
              <w:pStyle w:val="TAL"/>
              <w:keepNext w:val="0"/>
              <w:keepLines w:val="0"/>
              <w:widowControl w:val="0"/>
            </w:pPr>
            <w:r w:rsidRPr="00C31E24">
              <w:t>Make the MCVideo User request permission to receive media.</w:t>
            </w:r>
          </w:p>
          <w:p w14:paraId="26149197" w14:textId="2FF93E82" w:rsidR="00276ABC" w:rsidRPr="00C31E24" w:rsidRDefault="00276ABC" w:rsidP="00276ABC">
            <w:pPr>
              <w:pStyle w:val="TAL"/>
              <w:keepNext w:val="0"/>
              <w:keepLines w:val="0"/>
              <w:widowControl w:val="0"/>
            </w:pPr>
            <w:r w:rsidRPr="00C31E24">
              <w:t>(NOTE 1)</w:t>
            </w:r>
          </w:p>
        </w:tc>
        <w:tc>
          <w:tcPr>
            <w:tcW w:w="709" w:type="dxa"/>
            <w:shd w:val="clear" w:color="auto" w:fill="auto"/>
          </w:tcPr>
          <w:p w14:paraId="7E222405" w14:textId="77777777" w:rsidR="00276ABC" w:rsidRPr="00C31E24" w:rsidRDefault="00276ABC" w:rsidP="00276ABC">
            <w:pPr>
              <w:pStyle w:val="TAC"/>
              <w:keepNext w:val="0"/>
              <w:keepLines w:val="0"/>
              <w:widowControl w:val="0"/>
            </w:pPr>
            <w:r w:rsidRPr="00C31E24">
              <w:t>-</w:t>
            </w:r>
          </w:p>
        </w:tc>
        <w:tc>
          <w:tcPr>
            <w:tcW w:w="2977" w:type="dxa"/>
            <w:shd w:val="clear" w:color="auto" w:fill="auto"/>
          </w:tcPr>
          <w:p w14:paraId="7ECCCFAB" w14:textId="77777777" w:rsidR="00276ABC" w:rsidRPr="00C31E24" w:rsidRDefault="00276ABC" w:rsidP="00276ABC">
            <w:pPr>
              <w:pStyle w:val="TAL"/>
              <w:keepNext w:val="0"/>
              <w:keepLines w:val="0"/>
              <w:widowControl w:val="0"/>
            </w:pPr>
            <w:r w:rsidRPr="00C31E24">
              <w:t>-</w:t>
            </w:r>
          </w:p>
        </w:tc>
        <w:tc>
          <w:tcPr>
            <w:tcW w:w="567" w:type="dxa"/>
            <w:shd w:val="clear" w:color="auto" w:fill="auto"/>
          </w:tcPr>
          <w:p w14:paraId="1247DD11"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69F89816" w14:textId="77777777" w:rsidR="00276ABC" w:rsidRPr="00C31E24" w:rsidRDefault="00276ABC" w:rsidP="00276ABC">
            <w:pPr>
              <w:pStyle w:val="TAC"/>
              <w:keepNext w:val="0"/>
              <w:keepLines w:val="0"/>
              <w:widowControl w:val="0"/>
            </w:pPr>
            <w:r w:rsidRPr="00C31E24">
              <w:t>-</w:t>
            </w:r>
          </w:p>
        </w:tc>
      </w:tr>
      <w:tr w:rsidR="00276ABC" w:rsidRPr="00C31E24" w14:paraId="193716A2" w14:textId="77777777" w:rsidTr="00DD5C3D">
        <w:tc>
          <w:tcPr>
            <w:tcW w:w="715" w:type="dxa"/>
            <w:shd w:val="clear" w:color="auto" w:fill="auto"/>
          </w:tcPr>
          <w:p w14:paraId="7B1D5878" w14:textId="77777777" w:rsidR="00276ABC" w:rsidRPr="00C31E24" w:rsidRDefault="00276ABC" w:rsidP="00276ABC">
            <w:pPr>
              <w:pStyle w:val="TAC"/>
              <w:keepNext w:val="0"/>
              <w:keepLines w:val="0"/>
              <w:widowControl w:val="0"/>
            </w:pPr>
            <w:r w:rsidRPr="00C31E24">
              <w:t>25</w:t>
            </w:r>
          </w:p>
        </w:tc>
        <w:tc>
          <w:tcPr>
            <w:tcW w:w="3902" w:type="dxa"/>
            <w:shd w:val="clear" w:color="auto" w:fill="auto"/>
          </w:tcPr>
          <w:p w14:paraId="2FD7E8A2" w14:textId="77777777" w:rsidR="00276ABC" w:rsidRPr="00C31E24" w:rsidRDefault="00276ABC" w:rsidP="00276ABC">
            <w:pPr>
              <w:pStyle w:val="TAL"/>
              <w:keepNext w:val="0"/>
              <w:keepLines w:val="0"/>
              <w:widowControl w:val="0"/>
            </w:pPr>
            <w:r w:rsidRPr="00C31E24">
              <w:t>Check: Does the UE (MCVideo Client) respond with a Receive Media Request?</w:t>
            </w:r>
          </w:p>
        </w:tc>
        <w:tc>
          <w:tcPr>
            <w:tcW w:w="709" w:type="dxa"/>
            <w:shd w:val="clear" w:color="auto" w:fill="auto"/>
          </w:tcPr>
          <w:p w14:paraId="09046998" w14:textId="77777777" w:rsidR="00276ABC" w:rsidRPr="00C31E24" w:rsidRDefault="00276ABC" w:rsidP="00276ABC">
            <w:pPr>
              <w:pStyle w:val="TAC"/>
              <w:keepNext w:val="0"/>
              <w:keepLines w:val="0"/>
              <w:widowControl w:val="0"/>
            </w:pPr>
            <w:r w:rsidRPr="00C31E24">
              <w:t>--&gt;</w:t>
            </w:r>
          </w:p>
        </w:tc>
        <w:tc>
          <w:tcPr>
            <w:tcW w:w="2977" w:type="dxa"/>
            <w:shd w:val="clear" w:color="auto" w:fill="auto"/>
          </w:tcPr>
          <w:p w14:paraId="09539E6D" w14:textId="77777777" w:rsidR="00276ABC" w:rsidRPr="00C31E24" w:rsidRDefault="00276ABC" w:rsidP="00276ABC">
            <w:pPr>
              <w:pStyle w:val="TAL"/>
              <w:keepNext w:val="0"/>
              <w:keepLines w:val="0"/>
              <w:widowControl w:val="0"/>
            </w:pPr>
            <w:r w:rsidRPr="00C31E24">
              <w:t>Receive Media Request</w:t>
            </w:r>
          </w:p>
        </w:tc>
        <w:tc>
          <w:tcPr>
            <w:tcW w:w="567" w:type="dxa"/>
            <w:shd w:val="clear" w:color="auto" w:fill="auto"/>
          </w:tcPr>
          <w:p w14:paraId="67F16388" w14:textId="07DFBF7F" w:rsidR="00276ABC" w:rsidRPr="00C31E24" w:rsidRDefault="00276ABC" w:rsidP="00276ABC">
            <w:pPr>
              <w:pStyle w:val="TAC"/>
              <w:keepNext w:val="0"/>
              <w:keepLines w:val="0"/>
              <w:widowControl w:val="0"/>
            </w:pPr>
            <w:r w:rsidRPr="00C31E24">
              <w:t>3</w:t>
            </w:r>
          </w:p>
        </w:tc>
        <w:tc>
          <w:tcPr>
            <w:tcW w:w="892" w:type="dxa"/>
            <w:shd w:val="clear" w:color="auto" w:fill="auto"/>
          </w:tcPr>
          <w:p w14:paraId="3284517E" w14:textId="77777777" w:rsidR="00276ABC" w:rsidRPr="00C31E24" w:rsidRDefault="00276ABC" w:rsidP="00276ABC">
            <w:pPr>
              <w:pStyle w:val="TAC"/>
              <w:keepNext w:val="0"/>
              <w:keepLines w:val="0"/>
              <w:widowControl w:val="0"/>
            </w:pPr>
            <w:r w:rsidRPr="00C31E24">
              <w:t>P</w:t>
            </w:r>
          </w:p>
        </w:tc>
      </w:tr>
      <w:tr w:rsidR="00276ABC" w:rsidRPr="00C31E24" w14:paraId="0C6DAF1D" w14:textId="77777777" w:rsidTr="00DD5C3D">
        <w:tc>
          <w:tcPr>
            <w:tcW w:w="715" w:type="dxa"/>
            <w:shd w:val="clear" w:color="auto" w:fill="auto"/>
          </w:tcPr>
          <w:p w14:paraId="716BFFBE" w14:textId="77777777" w:rsidR="00276ABC" w:rsidRPr="00C31E24" w:rsidRDefault="00276ABC" w:rsidP="00276ABC">
            <w:pPr>
              <w:pStyle w:val="TAC"/>
              <w:keepNext w:val="0"/>
              <w:keepLines w:val="0"/>
              <w:widowControl w:val="0"/>
            </w:pPr>
            <w:r w:rsidRPr="00C31E24">
              <w:t>26</w:t>
            </w:r>
          </w:p>
        </w:tc>
        <w:tc>
          <w:tcPr>
            <w:tcW w:w="3902" w:type="dxa"/>
            <w:shd w:val="clear" w:color="auto" w:fill="auto"/>
          </w:tcPr>
          <w:p w14:paraId="573F1362" w14:textId="77777777" w:rsidR="00276ABC" w:rsidRPr="00C31E24" w:rsidRDefault="00276ABC" w:rsidP="00276ABC">
            <w:pPr>
              <w:pStyle w:val="TAL"/>
              <w:keepNext w:val="0"/>
              <w:keepLines w:val="0"/>
              <w:widowControl w:val="0"/>
            </w:pPr>
            <w:r w:rsidRPr="00C31E24">
              <w:t>The SS (MCVideo Server) sends a Receive Media Response message to the UE (MCVideo Client).</w:t>
            </w:r>
          </w:p>
        </w:tc>
        <w:tc>
          <w:tcPr>
            <w:tcW w:w="709" w:type="dxa"/>
            <w:shd w:val="clear" w:color="auto" w:fill="auto"/>
          </w:tcPr>
          <w:p w14:paraId="29D77E14"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4B0C992F" w14:textId="77777777" w:rsidR="00276ABC" w:rsidRPr="00C31E24" w:rsidRDefault="00276ABC" w:rsidP="00276ABC">
            <w:pPr>
              <w:pStyle w:val="TAL"/>
              <w:keepNext w:val="0"/>
              <w:keepLines w:val="0"/>
              <w:widowControl w:val="0"/>
            </w:pPr>
            <w:r w:rsidRPr="00C31E24">
              <w:t>Receive Media Response</w:t>
            </w:r>
          </w:p>
        </w:tc>
        <w:tc>
          <w:tcPr>
            <w:tcW w:w="567" w:type="dxa"/>
            <w:shd w:val="clear" w:color="auto" w:fill="auto"/>
          </w:tcPr>
          <w:p w14:paraId="3D5D8AB3"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489EBAB6" w14:textId="77777777" w:rsidR="00276ABC" w:rsidRPr="00C31E24" w:rsidRDefault="00276ABC" w:rsidP="00276ABC">
            <w:pPr>
              <w:pStyle w:val="TAC"/>
              <w:keepNext w:val="0"/>
              <w:keepLines w:val="0"/>
              <w:widowControl w:val="0"/>
            </w:pPr>
            <w:r w:rsidRPr="00C31E24">
              <w:t>-</w:t>
            </w:r>
          </w:p>
        </w:tc>
      </w:tr>
      <w:tr w:rsidR="00276ABC" w:rsidRPr="00C31E24" w14:paraId="3BDD9B78" w14:textId="77777777" w:rsidTr="00DD5C3D">
        <w:tc>
          <w:tcPr>
            <w:tcW w:w="715" w:type="dxa"/>
            <w:shd w:val="clear" w:color="auto" w:fill="auto"/>
          </w:tcPr>
          <w:p w14:paraId="66E39A97" w14:textId="77777777" w:rsidR="00276ABC" w:rsidRPr="00C31E24" w:rsidDel="0011289E" w:rsidRDefault="00276ABC" w:rsidP="00276ABC">
            <w:pPr>
              <w:pStyle w:val="TAC"/>
              <w:keepNext w:val="0"/>
              <w:keepLines w:val="0"/>
              <w:widowControl w:val="0"/>
            </w:pPr>
            <w:r w:rsidRPr="00C31E24">
              <w:t>27</w:t>
            </w:r>
          </w:p>
        </w:tc>
        <w:tc>
          <w:tcPr>
            <w:tcW w:w="3902" w:type="dxa"/>
            <w:shd w:val="clear" w:color="auto" w:fill="auto"/>
          </w:tcPr>
          <w:p w14:paraId="44AE6F64" w14:textId="77777777" w:rsidR="00276ABC" w:rsidRPr="00C31E24" w:rsidRDefault="00276ABC" w:rsidP="00276ABC">
            <w:pPr>
              <w:pStyle w:val="TAL"/>
              <w:keepNext w:val="0"/>
              <w:keepLines w:val="0"/>
              <w:widowControl w:val="0"/>
            </w:pPr>
            <w:r w:rsidRPr="00C31E24">
              <w:t>Check: Does the UE (MCVideo Client) provide receive media success notification to the MCVideo User?</w:t>
            </w:r>
          </w:p>
          <w:p w14:paraId="72F435AD" w14:textId="0AC9E276" w:rsidR="00276ABC" w:rsidRPr="00C31E24" w:rsidRDefault="00276ABC" w:rsidP="00276ABC">
            <w:pPr>
              <w:pStyle w:val="TAL"/>
              <w:keepNext w:val="0"/>
              <w:keepLines w:val="0"/>
              <w:widowControl w:val="0"/>
            </w:pPr>
            <w:r w:rsidRPr="00C31E24">
              <w:t>(NOTE 1)</w:t>
            </w:r>
          </w:p>
        </w:tc>
        <w:tc>
          <w:tcPr>
            <w:tcW w:w="709" w:type="dxa"/>
            <w:shd w:val="clear" w:color="auto" w:fill="auto"/>
          </w:tcPr>
          <w:p w14:paraId="1DBC32B3" w14:textId="77777777" w:rsidR="00276ABC" w:rsidRPr="00C31E24" w:rsidRDefault="00276ABC" w:rsidP="00276ABC">
            <w:pPr>
              <w:pStyle w:val="TAC"/>
              <w:keepNext w:val="0"/>
              <w:keepLines w:val="0"/>
              <w:widowControl w:val="0"/>
            </w:pPr>
            <w:r w:rsidRPr="00C31E24">
              <w:t>-</w:t>
            </w:r>
          </w:p>
        </w:tc>
        <w:tc>
          <w:tcPr>
            <w:tcW w:w="2977" w:type="dxa"/>
            <w:shd w:val="clear" w:color="auto" w:fill="auto"/>
          </w:tcPr>
          <w:p w14:paraId="57F1B273" w14:textId="77777777" w:rsidR="00276ABC" w:rsidRPr="00C31E24" w:rsidRDefault="00276ABC" w:rsidP="00276ABC">
            <w:pPr>
              <w:pStyle w:val="TAL"/>
              <w:keepNext w:val="0"/>
              <w:keepLines w:val="0"/>
              <w:widowControl w:val="0"/>
            </w:pPr>
            <w:r w:rsidRPr="00C31E24">
              <w:t>-</w:t>
            </w:r>
          </w:p>
        </w:tc>
        <w:tc>
          <w:tcPr>
            <w:tcW w:w="567" w:type="dxa"/>
            <w:shd w:val="clear" w:color="auto" w:fill="auto"/>
          </w:tcPr>
          <w:p w14:paraId="6E57D32C" w14:textId="77777777" w:rsidR="00276ABC" w:rsidRPr="00C31E24" w:rsidRDefault="00276ABC" w:rsidP="00276ABC">
            <w:pPr>
              <w:pStyle w:val="TAC"/>
              <w:keepNext w:val="0"/>
              <w:keepLines w:val="0"/>
              <w:widowControl w:val="0"/>
            </w:pPr>
            <w:r w:rsidRPr="00C31E24">
              <w:t>2</w:t>
            </w:r>
          </w:p>
        </w:tc>
        <w:tc>
          <w:tcPr>
            <w:tcW w:w="892" w:type="dxa"/>
            <w:shd w:val="clear" w:color="auto" w:fill="auto"/>
          </w:tcPr>
          <w:p w14:paraId="3A4D2051" w14:textId="77777777" w:rsidR="00276ABC" w:rsidRPr="00C31E24" w:rsidRDefault="00276ABC" w:rsidP="00276ABC">
            <w:pPr>
              <w:pStyle w:val="TAC"/>
              <w:keepNext w:val="0"/>
              <w:keepLines w:val="0"/>
              <w:widowControl w:val="0"/>
            </w:pPr>
            <w:r w:rsidRPr="00C31E24">
              <w:t>P</w:t>
            </w:r>
          </w:p>
        </w:tc>
      </w:tr>
      <w:tr w:rsidR="00276ABC" w:rsidRPr="00C31E24" w14:paraId="232DD9D5" w14:textId="77777777" w:rsidTr="00DD5C3D">
        <w:tc>
          <w:tcPr>
            <w:tcW w:w="715" w:type="dxa"/>
            <w:shd w:val="clear" w:color="auto" w:fill="auto"/>
          </w:tcPr>
          <w:p w14:paraId="3FA20E7B" w14:textId="77777777" w:rsidR="00276ABC" w:rsidRPr="00C31E24" w:rsidRDefault="00276ABC" w:rsidP="00276ABC">
            <w:pPr>
              <w:pStyle w:val="TAC"/>
              <w:keepNext w:val="0"/>
              <w:keepLines w:val="0"/>
              <w:widowControl w:val="0"/>
            </w:pPr>
            <w:r w:rsidRPr="00C31E24">
              <w:t>28</w:t>
            </w:r>
          </w:p>
        </w:tc>
        <w:tc>
          <w:tcPr>
            <w:tcW w:w="3902" w:type="dxa"/>
            <w:shd w:val="clear" w:color="auto" w:fill="auto"/>
          </w:tcPr>
          <w:p w14:paraId="47124DE3" w14:textId="3E6F2609" w:rsidR="00276ABC" w:rsidRPr="00C31E24" w:rsidRDefault="00276ABC" w:rsidP="00276ABC">
            <w:pPr>
              <w:pStyle w:val="TAL"/>
              <w:keepNext w:val="0"/>
              <w:keepLines w:val="0"/>
              <w:widowControl w:val="0"/>
            </w:pPr>
            <w:r w:rsidRPr="00C31E24">
              <w:t>The SS (MCVideo Server) sends a SIP re-INVITE message to the UE (MCVideo Server) to upgrade the On-demand Pre-arranged Group Call to a MCVideo Imminent Peril Group Call.</w:t>
            </w:r>
          </w:p>
        </w:tc>
        <w:tc>
          <w:tcPr>
            <w:tcW w:w="709" w:type="dxa"/>
            <w:shd w:val="clear" w:color="auto" w:fill="auto"/>
          </w:tcPr>
          <w:p w14:paraId="2442E910"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35F3DE5C" w14:textId="77777777" w:rsidR="00276ABC" w:rsidRPr="00C31E24" w:rsidRDefault="00276ABC" w:rsidP="00276ABC">
            <w:pPr>
              <w:pStyle w:val="TAL"/>
              <w:keepNext w:val="0"/>
              <w:keepLines w:val="0"/>
              <w:widowControl w:val="0"/>
            </w:pPr>
            <w:r w:rsidRPr="00C31E24">
              <w:t>SIP re-INVITE</w:t>
            </w:r>
          </w:p>
        </w:tc>
        <w:tc>
          <w:tcPr>
            <w:tcW w:w="567" w:type="dxa"/>
            <w:shd w:val="clear" w:color="auto" w:fill="auto"/>
          </w:tcPr>
          <w:p w14:paraId="67A63733"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6EA0A02D" w14:textId="77777777" w:rsidR="00276ABC" w:rsidRPr="00C31E24" w:rsidRDefault="00276ABC" w:rsidP="00276ABC">
            <w:pPr>
              <w:pStyle w:val="TAC"/>
              <w:keepNext w:val="0"/>
              <w:keepLines w:val="0"/>
              <w:widowControl w:val="0"/>
            </w:pPr>
            <w:r w:rsidRPr="00C31E24">
              <w:t>-</w:t>
            </w:r>
          </w:p>
        </w:tc>
      </w:tr>
      <w:tr w:rsidR="00276ABC" w:rsidRPr="00C31E24" w14:paraId="4A51B405" w14:textId="77777777" w:rsidTr="00DD5C3D">
        <w:tc>
          <w:tcPr>
            <w:tcW w:w="715" w:type="dxa"/>
            <w:shd w:val="clear" w:color="auto" w:fill="auto"/>
          </w:tcPr>
          <w:p w14:paraId="310A810B" w14:textId="77777777" w:rsidR="00276ABC" w:rsidRPr="00C31E24" w:rsidRDefault="00276ABC" w:rsidP="00276ABC">
            <w:pPr>
              <w:pStyle w:val="TAC"/>
              <w:keepNext w:val="0"/>
              <w:keepLines w:val="0"/>
              <w:widowControl w:val="0"/>
            </w:pPr>
            <w:r w:rsidRPr="00C31E24">
              <w:t>-</w:t>
            </w:r>
          </w:p>
        </w:tc>
        <w:tc>
          <w:tcPr>
            <w:tcW w:w="3902" w:type="dxa"/>
            <w:shd w:val="clear" w:color="auto" w:fill="auto"/>
          </w:tcPr>
          <w:p w14:paraId="7B055377" w14:textId="05A5DE9F" w:rsidR="00276ABC" w:rsidRPr="00C31E24" w:rsidRDefault="00276ABC" w:rsidP="00276ABC">
            <w:pPr>
              <w:pStyle w:val="TAL"/>
              <w:keepNext w:val="0"/>
              <w:keepLines w:val="0"/>
              <w:widowControl w:val="0"/>
            </w:pPr>
            <w:r w:rsidRPr="00C31E24">
              <w:rPr>
                <w:rFonts w:cs="Arial"/>
                <w:szCs w:val="18"/>
                <w:bdr w:val="none" w:sz="0" w:space="0" w:color="auto" w:frame="1"/>
                <w:shd w:val="clear" w:color="auto" w:fill="FFFFFF"/>
              </w:rPr>
              <w:t>EXCEPTION: Step 29a1 describes behaviour that depends on the UE (MCVideo Client) implementation; the "lower case letter identifies a step sequence that takes place if the UE (MCVideo Client) responds to a SIP INVITE message with a SIP 100 (Trying) message."</w:t>
            </w:r>
          </w:p>
        </w:tc>
        <w:tc>
          <w:tcPr>
            <w:tcW w:w="709" w:type="dxa"/>
            <w:shd w:val="clear" w:color="auto" w:fill="auto"/>
          </w:tcPr>
          <w:p w14:paraId="165FFF95" w14:textId="77777777" w:rsidR="00276ABC" w:rsidRPr="00C31E24" w:rsidRDefault="00276ABC" w:rsidP="00276ABC">
            <w:pPr>
              <w:pStyle w:val="TAC"/>
              <w:keepNext w:val="0"/>
              <w:keepLines w:val="0"/>
              <w:widowControl w:val="0"/>
            </w:pPr>
            <w:r w:rsidRPr="00C31E24">
              <w:t>-</w:t>
            </w:r>
          </w:p>
        </w:tc>
        <w:tc>
          <w:tcPr>
            <w:tcW w:w="2977" w:type="dxa"/>
            <w:shd w:val="clear" w:color="auto" w:fill="auto"/>
          </w:tcPr>
          <w:p w14:paraId="7BDCBAA3" w14:textId="77777777" w:rsidR="00276ABC" w:rsidRPr="00C31E24" w:rsidRDefault="00276ABC" w:rsidP="00276ABC">
            <w:pPr>
              <w:pStyle w:val="TAL"/>
              <w:keepNext w:val="0"/>
              <w:keepLines w:val="0"/>
              <w:widowControl w:val="0"/>
            </w:pPr>
            <w:r w:rsidRPr="00C31E24">
              <w:t>-</w:t>
            </w:r>
          </w:p>
        </w:tc>
        <w:tc>
          <w:tcPr>
            <w:tcW w:w="567" w:type="dxa"/>
            <w:shd w:val="clear" w:color="auto" w:fill="auto"/>
          </w:tcPr>
          <w:p w14:paraId="5DF0F24E"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7F8C742C" w14:textId="77777777" w:rsidR="00276ABC" w:rsidRPr="00C31E24" w:rsidRDefault="00276ABC" w:rsidP="00276ABC">
            <w:pPr>
              <w:pStyle w:val="TAC"/>
              <w:keepNext w:val="0"/>
              <w:keepLines w:val="0"/>
              <w:widowControl w:val="0"/>
            </w:pPr>
            <w:r w:rsidRPr="00C31E24">
              <w:t>-</w:t>
            </w:r>
          </w:p>
        </w:tc>
      </w:tr>
      <w:tr w:rsidR="00276ABC" w:rsidRPr="00C31E24" w14:paraId="65C71E1E" w14:textId="77777777" w:rsidTr="00DD5C3D">
        <w:tc>
          <w:tcPr>
            <w:tcW w:w="715" w:type="dxa"/>
            <w:shd w:val="clear" w:color="auto" w:fill="auto"/>
          </w:tcPr>
          <w:p w14:paraId="3B73FD5B" w14:textId="77777777" w:rsidR="00276ABC" w:rsidRPr="00C31E24" w:rsidRDefault="00276ABC" w:rsidP="00276ABC">
            <w:pPr>
              <w:pStyle w:val="TAC"/>
              <w:keepNext w:val="0"/>
              <w:keepLines w:val="0"/>
              <w:widowControl w:val="0"/>
            </w:pPr>
            <w:r w:rsidRPr="00C31E24">
              <w:t>29a1</w:t>
            </w:r>
          </w:p>
        </w:tc>
        <w:tc>
          <w:tcPr>
            <w:tcW w:w="3902" w:type="dxa"/>
            <w:shd w:val="clear" w:color="auto" w:fill="auto"/>
          </w:tcPr>
          <w:p w14:paraId="6BCB6838" w14:textId="77777777" w:rsidR="00276ABC" w:rsidRPr="00C31E24" w:rsidRDefault="00276ABC" w:rsidP="00276ABC">
            <w:pPr>
              <w:pStyle w:val="TAL"/>
              <w:keepNext w:val="0"/>
              <w:keepLines w:val="0"/>
              <w:widowControl w:val="0"/>
            </w:pPr>
            <w:r w:rsidRPr="00C31E24">
              <w:t>Check: Does the UE (MCVideo Client) respond with a SIP 100 (Trying) message?</w:t>
            </w:r>
          </w:p>
        </w:tc>
        <w:tc>
          <w:tcPr>
            <w:tcW w:w="709" w:type="dxa"/>
            <w:shd w:val="clear" w:color="auto" w:fill="auto"/>
          </w:tcPr>
          <w:p w14:paraId="756A1637" w14:textId="77777777" w:rsidR="00276ABC" w:rsidRPr="00C31E24" w:rsidRDefault="00276ABC" w:rsidP="00276ABC">
            <w:pPr>
              <w:pStyle w:val="TAC"/>
              <w:keepNext w:val="0"/>
              <w:keepLines w:val="0"/>
              <w:widowControl w:val="0"/>
            </w:pPr>
            <w:r w:rsidRPr="00C31E24">
              <w:t>--&gt;</w:t>
            </w:r>
          </w:p>
        </w:tc>
        <w:tc>
          <w:tcPr>
            <w:tcW w:w="2977" w:type="dxa"/>
            <w:shd w:val="clear" w:color="auto" w:fill="auto"/>
          </w:tcPr>
          <w:p w14:paraId="01E32F26" w14:textId="77777777" w:rsidR="00276ABC" w:rsidRPr="00C31E24" w:rsidRDefault="00276ABC" w:rsidP="00276ABC">
            <w:pPr>
              <w:pStyle w:val="TAL"/>
              <w:keepNext w:val="0"/>
              <w:keepLines w:val="0"/>
              <w:widowControl w:val="0"/>
            </w:pPr>
            <w:r w:rsidRPr="00C31E24">
              <w:t>SIP 100 (Trying)</w:t>
            </w:r>
          </w:p>
        </w:tc>
        <w:tc>
          <w:tcPr>
            <w:tcW w:w="567" w:type="dxa"/>
            <w:shd w:val="clear" w:color="auto" w:fill="auto"/>
          </w:tcPr>
          <w:p w14:paraId="03947F54" w14:textId="7E018050" w:rsidR="00276ABC" w:rsidRPr="00C31E24" w:rsidRDefault="00276ABC" w:rsidP="00276ABC">
            <w:pPr>
              <w:pStyle w:val="TAC"/>
              <w:keepNext w:val="0"/>
              <w:keepLines w:val="0"/>
              <w:widowControl w:val="0"/>
            </w:pPr>
            <w:r w:rsidRPr="00C31E24">
              <w:t>5</w:t>
            </w:r>
          </w:p>
        </w:tc>
        <w:tc>
          <w:tcPr>
            <w:tcW w:w="892" w:type="dxa"/>
            <w:shd w:val="clear" w:color="auto" w:fill="auto"/>
          </w:tcPr>
          <w:p w14:paraId="72E567AC" w14:textId="1AA466CA" w:rsidR="00276ABC" w:rsidRPr="00C31E24" w:rsidRDefault="00276ABC" w:rsidP="00276ABC">
            <w:pPr>
              <w:pStyle w:val="TAC"/>
              <w:keepNext w:val="0"/>
              <w:keepLines w:val="0"/>
              <w:widowControl w:val="0"/>
            </w:pPr>
            <w:r w:rsidRPr="00C31E24">
              <w:t>P</w:t>
            </w:r>
          </w:p>
        </w:tc>
      </w:tr>
      <w:tr w:rsidR="00276ABC" w:rsidRPr="00C31E24" w14:paraId="3B41068D" w14:textId="77777777" w:rsidTr="00DD5C3D">
        <w:tc>
          <w:tcPr>
            <w:tcW w:w="715" w:type="dxa"/>
            <w:shd w:val="clear" w:color="auto" w:fill="auto"/>
          </w:tcPr>
          <w:p w14:paraId="22DB6481" w14:textId="77777777" w:rsidR="00276ABC" w:rsidRPr="00C31E24" w:rsidRDefault="00276ABC" w:rsidP="00276ABC">
            <w:pPr>
              <w:pStyle w:val="TAC"/>
              <w:keepNext w:val="0"/>
              <w:keepLines w:val="0"/>
              <w:widowControl w:val="0"/>
            </w:pPr>
            <w:r w:rsidRPr="00C31E24">
              <w:t>30</w:t>
            </w:r>
          </w:p>
        </w:tc>
        <w:tc>
          <w:tcPr>
            <w:tcW w:w="3902" w:type="dxa"/>
            <w:shd w:val="clear" w:color="auto" w:fill="auto"/>
          </w:tcPr>
          <w:p w14:paraId="55AB6927" w14:textId="5D253AFD" w:rsidR="00276ABC" w:rsidRPr="00C31E24" w:rsidRDefault="00276ABC" w:rsidP="00276ABC">
            <w:pPr>
              <w:pStyle w:val="TAL"/>
              <w:keepNext w:val="0"/>
              <w:keepLines w:val="0"/>
              <w:widowControl w:val="0"/>
            </w:pPr>
            <w:r w:rsidRPr="00C31E24">
              <w:t>Check: Does the UE (MCVideo Client) respond to the SIP re-INVITE, to upgrade to an Imminent Peril call, with a SIP 200 (OK)?</w:t>
            </w:r>
          </w:p>
        </w:tc>
        <w:tc>
          <w:tcPr>
            <w:tcW w:w="709" w:type="dxa"/>
            <w:shd w:val="clear" w:color="auto" w:fill="auto"/>
          </w:tcPr>
          <w:p w14:paraId="2BEDD12A" w14:textId="77777777" w:rsidR="00276ABC" w:rsidRPr="00C31E24" w:rsidRDefault="00276ABC" w:rsidP="00276ABC">
            <w:pPr>
              <w:pStyle w:val="TAC"/>
              <w:keepNext w:val="0"/>
              <w:keepLines w:val="0"/>
              <w:widowControl w:val="0"/>
            </w:pPr>
            <w:r w:rsidRPr="00C31E24">
              <w:t>--&gt;</w:t>
            </w:r>
          </w:p>
        </w:tc>
        <w:tc>
          <w:tcPr>
            <w:tcW w:w="2977" w:type="dxa"/>
            <w:shd w:val="clear" w:color="auto" w:fill="auto"/>
          </w:tcPr>
          <w:p w14:paraId="5D7E037C" w14:textId="77777777" w:rsidR="00276ABC" w:rsidRPr="00C31E24" w:rsidRDefault="00276ABC" w:rsidP="00276ABC">
            <w:pPr>
              <w:pStyle w:val="TAL"/>
              <w:keepNext w:val="0"/>
              <w:keepLines w:val="0"/>
              <w:widowControl w:val="0"/>
            </w:pPr>
            <w:r w:rsidRPr="00C31E24">
              <w:t>SIP 200 (OK)</w:t>
            </w:r>
          </w:p>
        </w:tc>
        <w:tc>
          <w:tcPr>
            <w:tcW w:w="567" w:type="dxa"/>
            <w:shd w:val="clear" w:color="auto" w:fill="auto"/>
          </w:tcPr>
          <w:p w14:paraId="465893F9" w14:textId="7854DCB7" w:rsidR="00276ABC" w:rsidRPr="00C31E24" w:rsidRDefault="00276ABC" w:rsidP="00276ABC">
            <w:pPr>
              <w:pStyle w:val="TAC"/>
              <w:keepNext w:val="0"/>
              <w:keepLines w:val="0"/>
              <w:widowControl w:val="0"/>
            </w:pPr>
            <w:r w:rsidRPr="00C31E24">
              <w:t>6</w:t>
            </w:r>
          </w:p>
        </w:tc>
        <w:tc>
          <w:tcPr>
            <w:tcW w:w="892" w:type="dxa"/>
            <w:shd w:val="clear" w:color="auto" w:fill="auto"/>
          </w:tcPr>
          <w:p w14:paraId="4F318ED3" w14:textId="77777777" w:rsidR="00276ABC" w:rsidRPr="00C31E24" w:rsidRDefault="00276ABC" w:rsidP="00276ABC">
            <w:pPr>
              <w:pStyle w:val="TAC"/>
              <w:keepNext w:val="0"/>
              <w:keepLines w:val="0"/>
              <w:widowControl w:val="0"/>
            </w:pPr>
            <w:r w:rsidRPr="00C31E24">
              <w:t>P</w:t>
            </w:r>
          </w:p>
        </w:tc>
      </w:tr>
      <w:tr w:rsidR="00276ABC" w:rsidRPr="00C31E24" w14:paraId="0A56EF2B" w14:textId="77777777" w:rsidTr="00DD5C3D">
        <w:tc>
          <w:tcPr>
            <w:tcW w:w="715" w:type="dxa"/>
            <w:shd w:val="clear" w:color="auto" w:fill="auto"/>
          </w:tcPr>
          <w:p w14:paraId="48A51727" w14:textId="77777777" w:rsidR="00276ABC" w:rsidRPr="00C31E24" w:rsidRDefault="00276ABC" w:rsidP="00276ABC">
            <w:pPr>
              <w:pStyle w:val="TAC"/>
              <w:keepNext w:val="0"/>
              <w:keepLines w:val="0"/>
              <w:widowControl w:val="0"/>
            </w:pPr>
            <w:r w:rsidRPr="00C31E24">
              <w:t>31</w:t>
            </w:r>
          </w:p>
        </w:tc>
        <w:tc>
          <w:tcPr>
            <w:tcW w:w="3902" w:type="dxa"/>
            <w:shd w:val="clear" w:color="auto" w:fill="auto"/>
          </w:tcPr>
          <w:p w14:paraId="00761B66" w14:textId="60FA30B3" w:rsidR="00276ABC" w:rsidRPr="00C31E24" w:rsidRDefault="00276ABC" w:rsidP="00276ABC">
            <w:pPr>
              <w:pStyle w:val="TAL"/>
              <w:keepNext w:val="0"/>
              <w:keepLines w:val="0"/>
              <w:widowControl w:val="0"/>
            </w:pPr>
            <w:r w:rsidRPr="00C31E24">
              <w:t>The SS (MCVideo Server) sends a SIP ACK to the UE (MCVideo Client).</w:t>
            </w:r>
          </w:p>
        </w:tc>
        <w:tc>
          <w:tcPr>
            <w:tcW w:w="709" w:type="dxa"/>
            <w:shd w:val="clear" w:color="auto" w:fill="auto"/>
          </w:tcPr>
          <w:p w14:paraId="4E05BE91"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4D6CA874" w14:textId="77777777" w:rsidR="00276ABC" w:rsidRPr="00C31E24" w:rsidRDefault="00276ABC" w:rsidP="00276ABC">
            <w:pPr>
              <w:pStyle w:val="TAL"/>
              <w:keepNext w:val="0"/>
              <w:keepLines w:val="0"/>
              <w:widowControl w:val="0"/>
            </w:pPr>
            <w:r w:rsidRPr="00C31E24">
              <w:t>SIP ACK</w:t>
            </w:r>
          </w:p>
        </w:tc>
        <w:tc>
          <w:tcPr>
            <w:tcW w:w="567" w:type="dxa"/>
            <w:shd w:val="clear" w:color="auto" w:fill="auto"/>
          </w:tcPr>
          <w:p w14:paraId="5C873F08"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4B8A0E64" w14:textId="77777777" w:rsidR="00276ABC" w:rsidRPr="00C31E24" w:rsidRDefault="00276ABC" w:rsidP="00276ABC">
            <w:pPr>
              <w:pStyle w:val="TAC"/>
              <w:keepNext w:val="0"/>
              <w:keepLines w:val="0"/>
              <w:widowControl w:val="0"/>
            </w:pPr>
            <w:r w:rsidRPr="00C31E24">
              <w:t>-</w:t>
            </w:r>
          </w:p>
        </w:tc>
      </w:tr>
      <w:tr w:rsidR="00276ABC" w:rsidRPr="00C31E24" w14:paraId="38E5D6DC" w14:textId="77777777" w:rsidTr="00DD5C3D">
        <w:tc>
          <w:tcPr>
            <w:tcW w:w="715" w:type="dxa"/>
            <w:shd w:val="clear" w:color="auto" w:fill="auto"/>
          </w:tcPr>
          <w:p w14:paraId="4421FA1F" w14:textId="77777777" w:rsidR="00276ABC" w:rsidRPr="00C31E24" w:rsidRDefault="00276ABC" w:rsidP="00276ABC">
            <w:pPr>
              <w:pStyle w:val="TAC"/>
              <w:keepNext w:val="0"/>
              <w:keepLines w:val="0"/>
              <w:widowControl w:val="0"/>
            </w:pPr>
            <w:r w:rsidRPr="00C31E24">
              <w:t>32</w:t>
            </w:r>
          </w:p>
        </w:tc>
        <w:tc>
          <w:tcPr>
            <w:tcW w:w="3902" w:type="dxa"/>
            <w:shd w:val="clear" w:color="auto" w:fill="auto"/>
          </w:tcPr>
          <w:p w14:paraId="66854543" w14:textId="77777777" w:rsidR="00276ABC" w:rsidRPr="00C31E24" w:rsidRDefault="00276ABC" w:rsidP="00276ABC">
            <w:pPr>
              <w:pStyle w:val="TAL"/>
              <w:keepNext w:val="0"/>
              <w:keepLines w:val="0"/>
              <w:widowControl w:val="0"/>
            </w:pPr>
            <w:r w:rsidRPr="00C31E24">
              <w:t>The SS (MCVideo Server) sends a Media Transmission Notification message to the UE (MCVideo Client).</w:t>
            </w:r>
          </w:p>
        </w:tc>
        <w:tc>
          <w:tcPr>
            <w:tcW w:w="709" w:type="dxa"/>
            <w:shd w:val="clear" w:color="auto" w:fill="auto"/>
          </w:tcPr>
          <w:p w14:paraId="21BEF88E"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36521190" w14:textId="77777777" w:rsidR="00276ABC" w:rsidRPr="00C31E24" w:rsidRDefault="00276ABC" w:rsidP="00276ABC">
            <w:pPr>
              <w:pStyle w:val="TAL"/>
              <w:keepNext w:val="0"/>
              <w:keepLines w:val="0"/>
              <w:widowControl w:val="0"/>
            </w:pPr>
            <w:r w:rsidRPr="00C31E24">
              <w:t>Media Transmission Notification</w:t>
            </w:r>
          </w:p>
        </w:tc>
        <w:tc>
          <w:tcPr>
            <w:tcW w:w="567" w:type="dxa"/>
            <w:shd w:val="clear" w:color="auto" w:fill="auto"/>
          </w:tcPr>
          <w:p w14:paraId="0578A113"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7FC80E9F" w14:textId="77777777" w:rsidR="00276ABC" w:rsidRPr="00C31E24" w:rsidRDefault="00276ABC" w:rsidP="00276ABC">
            <w:pPr>
              <w:pStyle w:val="TAC"/>
              <w:keepNext w:val="0"/>
              <w:keepLines w:val="0"/>
              <w:widowControl w:val="0"/>
            </w:pPr>
            <w:r w:rsidRPr="00C31E24">
              <w:t>-</w:t>
            </w:r>
          </w:p>
        </w:tc>
      </w:tr>
      <w:tr w:rsidR="00276ABC" w:rsidRPr="00C31E24" w14:paraId="2F6175C8" w14:textId="77777777" w:rsidTr="00DD5C3D">
        <w:tc>
          <w:tcPr>
            <w:tcW w:w="715" w:type="dxa"/>
            <w:shd w:val="clear" w:color="auto" w:fill="auto"/>
          </w:tcPr>
          <w:p w14:paraId="64707B61" w14:textId="77777777" w:rsidR="00276ABC" w:rsidRPr="00C31E24" w:rsidRDefault="00276ABC" w:rsidP="00276ABC">
            <w:pPr>
              <w:pStyle w:val="TAC"/>
              <w:keepNext w:val="0"/>
              <w:keepLines w:val="0"/>
              <w:widowControl w:val="0"/>
            </w:pPr>
            <w:r w:rsidRPr="00C31E24">
              <w:t>33</w:t>
            </w:r>
          </w:p>
        </w:tc>
        <w:tc>
          <w:tcPr>
            <w:tcW w:w="3902" w:type="dxa"/>
            <w:shd w:val="clear" w:color="auto" w:fill="auto"/>
          </w:tcPr>
          <w:p w14:paraId="4A3A20B0" w14:textId="77777777" w:rsidR="00276ABC" w:rsidRPr="00C31E24" w:rsidRDefault="00276ABC" w:rsidP="00276ABC">
            <w:pPr>
              <w:pStyle w:val="TAL"/>
              <w:keepNext w:val="0"/>
              <w:keepLines w:val="0"/>
              <w:widowControl w:val="0"/>
            </w:pPr>
            <w:r w:rsidRPr="00C31E24">
              <w:t>Make the MCVideo User request permission to receive media.</w:t>
            </w:r>
          </w:p>
          <w:p w14:paraId="3304E1B8" w14:textId="3C139888" w:rsidR="00276ABC" w:rsidRPr="00C31E24" w:rsidRDefault="00276ABC" w:rsidP="00276ABC">
            <w:pPr>
              <w:pStyle w:val="TAL"/>
              <w:keepNext w:val="0"/>
              <w:keepLines w:val="0"/>
              <w:widowControl w:val="0"/>
            </w:pPr>
            <w:r w:rsidRPr="00C31E24">
              <w:t xml:space="preserve">(NOTE 1) </w:t>
            </w:r>
          </w:p>
        </w:tc>
        <w:tc>
          <w:tcPr>
            <w:tcW w:w="709" w:type="dxa"/>
            <w:shd w:val="clear" w:color="auto" w:fill="auto"/>
          </w:tcPr>
          <w:p w14:paraId="5D542B41" w14:textId="77777777" w:rsidR="00276ABC" w:rsidRPr="00C31E24" w:rsidRDefault="00276ABC" w:rsidP="00276ABC">
            <w:pPr>
              <w:pStyle w:val="TAC"/>
              <w:keepNext w:val="0"/>
              <w:keepLines w:val="0"/>
              <w:widowControl w:val="0"/>
            </w:pPr>
            <w:r w:rsidRPr="00C31E24">
              <w:t>-</w:t>
            </w:r>
          </w:p>
        </w:tc>
        <w:tc>
          <w:tcPr>
            <w:tcW w:w="2977" w:type="dxa"/>
            <w:shd w:val="clear" w:color="auto" w:fill="auto"/>
          </w:tcPr>
          <w:p w14:paraId="010C4D89" w14:textId="77777777" w:rsidR="00276ABC" w:rsidRPr="00C31E24" w:rsidRDefault="00276ABC" w:rsidP="00276ABC">
            <w:pPr>
              <w:pStyle w:val="TAL"/>
              <w:keepNext w:val="0"/>
              <w:keepLines w:val="0"/>
              <w:widowControl w:val="0"/>
            </w:pPr>
            <w:r w:rsidRPr="00C31E24">
              <w:t>-</w:t>
            </w:r>
          </w:p>
        </w:tc>
        <w:tc>
          <w:tcPr>
            <w:tcW w:w="567" w:type="dxa"/>
            <w:shd w:val="clear" w:color="auto" w:fill="auto"/>
          </w:tcPr>
          <w:p w14:paraId="500729FB"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3DE25847" w14:textId="77777777" w:rsidR="00276ABC" w:rsidRPr="00C31E24" w:rsidRDefault="00276ABC" w:rsidP="00276ABC">
            <w:pPr>
              <w:pStyle w:val="TAC"/>
              <w:keepNext w:val="0"/>
              <w:keepLines w:val="0"/>
              <w:widowControl w:val="0"/>
            </w:pPr>
            <w:r w:rsidRPr="00C31E24">
              <w:t>-</w:t>
            </w:r>
          </w:p>
        </w:tc>
      </w:tr>
      <w:tr w:rsidR="00276ABC" w:rsidRPr="00C31E24" w14:paraId="17A1956F" w14:textId="77777777" w:rsidTr="00DD5C3D">
        <w:tc>
          <w:tcPr>
            <w:tcW w:w="715" w:type="dxa"/>
            <w:shd w:val="clear" w:color="auto" w:fill="auto"/>
          </w:tcPr>
          <w:p w14:paraId="48F05944" w14:textId="77777777" w:rsidR="00276ABC" w:rsidRPr="00C31E24" w:rsidRDefault="00276ABC" w:rsidP="00276ABC">
            <w:pPr>
              <w:pStyle w:val="TAC"/>
              <w:keepNext w:val="0"/>
              <w:keepLines w:val="0"/>
              <w:widowControl w:val="0"/>
            </w:pPr>
            <w:r w:rsidRPr="00C31E24">
              <w:t>34</w:t>
            </w:r>
          </w:p>
        </w:tc>
        <w:tc>
          <w:tcPr>
            <w:tcW w:w="3902" w:type="dxa"/>
            <w:shd w:val="clear" w:color="auto" w:fill="auto"/>
          </w:tcPr>
          <w:p w14:paraId="479D56DA" w14:textId="6695BA89" w:rsidR="00276ABC" w:rsidRPr="00C31E24" w:rsidRDefault="00276ABC" w:rsidP="00276ABC">
            <w:pPr>
              <w:pStyle w:val="TAL"/>
              <w:keepNext w:val="0"/>
              <w:keepLines w:val="0"/>
              <w:widowControl w:val="0"/>
            </w:pPr>
            <w:r w:rsidRPr="00C31E24">
              <w:t>Check: Does the UE (MCVideo client) respond with a Receive Media Request message?</w:t>
            </w:r>
          </w:p>
        </w:tc>
        <w:tc>
          <w:tcPr>
            <w:tcW w:w="709" w:type="dxa"/>
            <w:shd w:val="clear" w:color="auto" w:fill="auto"/>
          </w:tcPr>
          <w:p w14:paraId="7A19B82B" w14:textId="77777777" w:rsidR="00276ABC" w:rsidRPr="00C31E24" w:rsidRDefault="00276ABC" w:rsidP="00276ABC">
            <w:pPr>
              <w:pStyle w:val="TAC"/>
              <w:keepNext w:val="0"/>
              <w:keepLines w:val="0"/>
              <w:widowControl w:val="0"/>
            </w:pPr>
            <w:r w:rsidRPr="00C31E24">
              <w:t>--&gt;</w:t>
            </w:r>
          </w:p>
        </w:tc>
        <w:tc>
          <w:tcPr>
            <w:tcW w:w="2977" w:type="dxa"/>
            <w:shd w:val="clear" w:color="auto" w:fill="auto"/>
          </w:tcPr>
          <w:p w14:paraId="47BB34B2" w14:textId="77777777" w:rsidR="00276ABC" w:rsidRPr="00C31E24" w:rsidRDefault="00276ABC" w:rsidP="00276ABC">
            <w:pPr>
              <w:pStyle w:val="TAL"/>
              <w:keepNext w:val="0"/>
              <w:keepLines w:val="0"/>
              <w:widowControl w:val="0"/>
            </w:pPr>
            <w:r w:rsidRPr="00C31E24">
              <w:t>Receive Media Request</w:t>
            </w:r>
          </w:p>
        </w:tc>
        <w:tc>
          <w:tcPr>
            <w:tcW w:w="567" w:type="dxa"/>
            <w:shd w:val="clear" w:color="auto" w:fill="auto"/>
          </w:tcPr>
          <w:p w14:paraId="73E159DE" w14:textId="77777777" w:rsidR="00276ABC" w:rsidRPr="00C31E24" w:rsidRDefault="00276ABC" w:rsidP="00276ABC">
            <w:pPr>
              <w:pStyle w:val="TAC"/>
              <w:keepNext w:val="0"/>
              <w:keepLines w:val="0"/>
              <w:widowControl w:val="0"/>
            </w:pPr>
            <w:r w:rsidRPr="00C31E24">
              <w:t>2</w:t>
            </w:r>
          </w:p>
        </w:tc>
        <w:tc>
          <w:tcPr>
            <w:tcW w:w="892" w:type="dxa"/>
            <w:shd w:val="clear" w:color="auto" w:fill="auto"/>
          </w:tcPr>
          <w:p w14:paraId="2741853F" w14:textId="77777777" w:rsidR="00276ABC" w:rsidRPr="00C31E24" w:rsidRDefault="00276ABC" w:rsidP="00276ABC">
            <w:pPr>
              <w:pStyle w:val="TAC"/>
              <w:keepNext w:val="0"/>
              <w:keepLines w:val="0"/>
              <w:widowControl w:val="0"/>
            </w:pPr>
            <w:r w:rsidRPr="00C31E24">
              <w:t>P</w:t>
            </w:r>
          </w:p>
        </w:tc>
      </w:tr>
      <w:tr w:rsidR="00276ABC" w:rsidRPr="00C31E24" w14:paraId="2F1B9C20" w14:textId="77777777" w:rsidTr="00DD5C3D">
        <w:tc>
          <w:tcPr>
            <w:tcW w:w="715" w:type="dxa"/>
            <w:shd w:val="clear" w:color="auto" w:fill="auto"/>
          </w:tcPr>
          <w:p w14:paraId="2CEE8B1B" w14:textId="77777777" w:rsidR="00276ABC" w:rsidRPr="00C31E24" w:rsidRDefault="00276ABC" w:rsidP="00276ABC">
            <w:pPr>
              <w:pStyle w:val="TAC"/>
              <w:keepNext w:val="0"/>
              <w:keepLines w:val="0"/>
              <w:widowControl w:val="0"/>
            </w:pPr>
            <w:r w:rsidRPr="00C31E24">
              <w:t>35</w:t>
            </w:r>
          </w:p>
        </w:tc>
        <w:tc>
          <w:tcPr>
            <w:tcW w:w="3902" w:type="dxa"/>
            <w:shd w:val="clear" w:color="auto" w:fill="auto"/>
          </w:tcPr>
          <w:p w14:paraId="565B6519" w14:textId="6E4BB7A7" w:rsidR="00276ABC" w:rsidRPr="00C31E24" w:rsidRDefault="00276ABC" w:rsidP="00276ABC">
            <w:pPr>
              <w:pStyle w:val="TAL"/>
              <w:keepNext w:val="0"/>
              <w:keepLines w:val="0"/>
              <w:widowControl w:val="0"/>
            </w:pPr>
            <w:r w:rsidRPr="00C31E24">
              <w:t>The SS (MCVideo Server) sends a Receive Media Response message to the UE (MCVideo Client).</w:t>
            </w:r>
          </w:p>
        </w:tc>
        <w:tc>
          <w:tcPr>
            <w:tcW w:w="709" w:type="dxa"/>
            <w:shd w:val="clear" w:color="auto" w:fill="auto"/>
          </w:tcPr>
          <w:p w14:paraId="0B424534"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08659C8F" w14:textId="77777777" w:rsidR="00276ABC" w:rsidRPr="00C31E24" w:rsidRDefault="00276ABC" w:rsidP="00276ABC">
            <w:pPr>
              <w:pStyle w:val="TAL"/>
              <w:keepNext w:val="0"/>
              <w:keepLines w:val="0"/>
              <w:widowControl w:val="0"/>
            </w:pPr>
            <w:r w:rsidRPr="00C31E24">
              <w:t>Receive Media Response</w:t>
            </w:r>
          </w:p>
        </w:tc>
        <w:tc>
          <w:tcPr>
            <w:tcW w:w="567" w:type="dxa"/>
            <w:shd w:val="clear" w:color="auto" w:fill="auto"/>
          </w:tcPr>
          <w:p w14:paraId="3D33C40F"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05F55070" w14:textId="77777777" w:rsidR="00276ABC" w:rsidRPr="00C31E24" w:rsidRDefault="00276ABC" w:rsidP="00276ABC">
            <w:pPr>
              <w:pStyle w:val="TAC"/>
              <w:keepNext w:val="0"/>
              <w:keepLines w:val="0"/>
              <w:widowControl w:val="0"/>
            </w:pPr>
            <w:r w:rsidRPr="00C31E24">
              <w:t>-</w:t>
            </w:r>
          </w:p>
        </w:tc>
      </w:tr>
      <w:tr w:rsidR="00276ABC" w:rsidRPr="00C31E24" w14:paraId="62868DC6" w14:textId="77777777" w:rsidTr="00DD5C3D">
        <w:tc>
          <w:tcPr>
            <w:tcW w:w="715" w:type="dxa"/>
            <w:shd w:val="clear" w:color="auto" w:fill="auto"/>
          </w:tcPr>
          <w:p w14:paraId="51413D62" w14:textId="77777777" w:rsidR="00276ABC" w:rsidRPr="00C31E24" w:rsidDel="0011289E" w:rsidRDefault="00276ABC" w:rsidP="00276ABC">
            <w:pPr>
              <w:pStyle w:val="TAC"/>
              <w:keepNext w:val="0"/>
              <w:keepLines w:val="0"/>
              <w:widowControl w:val="0"/>
            </w:pPr>
            <w:r w:rsidRPr="00C31E24">
              <w:t>36</w:t>
            </w:r>
          </w:p>
        </w:tc>
        <w:tc>
          <w:tcPr>
            <w:tcW w:w="3902" w:type="dxa"/>
            <w:shd w:val="clear" w:color="auto" w:fill="auto"/>
          </w:tcPr>
          <w:p w14:paraId="4EDCB690" w14:textId="77777777" w:rsidR="00276ABC" w:rsidRPr="00C31E24" w:rsidRDefault="00276ABC" w:rsidP="00276ABC">
            <w:pPr>
              <w:pStyle w:val="TAL"/>
              <w:keepNext w:val="0"/>
              <w:keepLines w:val="0"/>
              <w:widowControl w:val="0"/>
            </w:pPr>
            <w:r w:rsidRPr="00C31E24">
              <w:t>Check: Does the UE (MCVideo Client) provide receive media success notification to the MCVideo User?</w:t>
            </w:r>
          </w:p>
          <w:p w14:paraId="0454839D" w14:textId="69D17641" w:rsidR="00276ABC" w:rsidRPr="00C31E24" w:rsidRDefault="00276ABC" w:rsidP="00276ABC">
            <w:pPr>
              <w:pStyle w:val="TAL"/>
              <w:keepNext w:val="0"/>
              <w:keepLines w:val="0"/>
              <w:widowControl w:val="0"/>
            </w:pPr>
            <w:r w:rsidRPr="00C31E24">
              <w:t>(NOTE 1)</w:t>
            </w:r>
          </w:p>
        </w:tc>
        <w:tc>
          <w:tcPr>
            <w:tcW w:w="709" w:type="dxa"/>
            <w:shd w:val="clear" w:color="auto" w:fill="auto"/>
          </w:tcPr>
          <w:p w14:paraId="3949D495" w14:textId="77777777" w:rsidR="00276ABC" w:rsidRPr="00C31E24" w:rsidRDefault="00276ABC" w:rsidP="00276ABC">
            <w:pPr>
              <w:pStyle w:val="TAC"/>
              <w:keepNext w:val="0"/>
              <w:keepLines w:val="0"/>
              <w:widowControl w:val="0"/>
            </w:pPr>
            <w:r w:rsidRPr="00C31E24">
              <w:t>-</w:t>
            </w:r>
          </w:p>
        </w:tc>
        <w:tc>
          <w:tcPr>
            <w:tcW w:w="2977" w:type="dxa"/>
            <w:shd w:val="clear" w:color="auto" w:fill="auto"/>
          </w:tcPr>
          <w:p w14:paraId="606D3AF5" w14:textId="77777777" w:rsidR="00276ABC" w:rsidRPr="00C31E24" w:rsidRDefault="00276ABC" w:rsidP="00276ABC">
            <w:pPr>
              <w:pStyle w:val="TAL"/>
              <w:keepNext w:val="0"/>
              <w:keepLines w:val="0"/>
              <w:widowControl w:val="0"/>
            </w:pPr>
            <w:r w:rsidRPr="00C31E24">
              <w:t>-</w:t>
            </w:r>
          </w:p>
        </w:tc>
        <w:tc>
          <w:tcPr>
            <w:tcW w:w="567" w:type="dxa"/>
            <w:shd w:val="clear" w:color="auto" w:fill="auto"/>
          </w:tcPr>
          <w:p w14:paraId="597BB93F" w14:textId="23B28DBB" w:rsidR="00276ABC" w:rsidRPr="00C31E24" w:rsidRDefault="00276ABC" w:rsidP="00276ABC">
            <w:pPr>
              <w:pStyle w:val="TAC"/>
              <w:keepNext w:val="0"/>
              <w:keepLines w:val="0"/>
              <w:widowControl w:val="0"/>
            </w:pPr>
            <w:r w:rsidRPr="00C31E24">
              <w:t>3</w:t>
            </w:r>
          </w:p>
        </w:tc>
        <w:tc>
          <w:tcPr>
            <w:tcW w:w="892" w:type="dxa"/>
            <w:shd w:val="clear" w:color="auto" w:fill="auto"/>
          </w:tcPr>
          <w:p w14:paraId="7A7E8378" w14:textId="77777777" w:rsidR="00276ABC" w:rsidRPr="00C31E24" w:rsidRDefault="00276ABC" w:rsidP="00276ABC">
            <w:pPr>
              <w:pStyle w:val="TAC"/>
              <w:keepNext w:val="0"/>
              <w:keepLines w:val="0"/>
              <w:widowControl w:val="0"/>
            </w:pPr>
            <w:r w:rsidRPr="00C31E24">
              <w:t>P</w:t>
            </w:r>
          </w:p>
        </w:tc>
      </w:tr>
      <w:tr w:rsidR="00276ABC" w:rsidRPr="00C31E24" w14:paraId="632CEA4A" w14:textId="77777777" w:rsidTr="00DD5C3D">
        <w:tc>
          <w:tcPr>
            <w:tcW w:w="715" w:type="dxa"/>
            <w:shd w:val="clear" w:color="auto" w:fill="auto"/>
          </w:tcPr>
          <w:p w14:paraId="5EF9D672" w14:textId="77777777" w:rsidR="00276ABC" w:rsidRPr="00C31E24" w:rsidRDefault="00276ABC" w:rsidP="00276ABC">
            <w:pPr>
              <w:pStyle w:val="TAC"/>
              <w:keepNext w:val="0"/>
              <w:keepLines w:val="0"/>
              <w:widowControl w:val="0"/>
            </w:pPr>
            <w:r w:rsidRPr="00C31E24">
              <w:t>37</w:t>
            </w:r>
          </w:p>
        </w:tc>
        <w:tc>
          <w:tcPr>
            <w:tcW w:w="3902" w:type="dxa"/>
            <w:shd w:val="clear" w:color="auto" w:fill="auto"/>
          </w:tcPr>
          <w:p w14:paraId="31A4B45F" w14:textId="77777777" w:rsidR="00276ABC" w:rsidRPr="00C31E24" w:rsidRDefault="00276ABC" w:rsidP="00276ABC">
            <w:pPr>
              <w:pStyle w:val="TAL"/>
              <w:keepNext w:val="0"/>
              <w:keepLines w:val="0"/>
              <w:widowControl w:val="0"/>
            </w:pPr>
            <w:r w:rsidRPr="00C31E24">
              <w:t>The SS (MCVideo Server) sends a SIP re-INVITE message to the UE (MCVideo Client) to cancel the Imminent Peril state.</w:t>
            </w:r>
          </w:p>
        </w:tc>
        <w:tc>
          <w:tcPr>
            <w:tcW w:w="709" w:type="dxa"/>
            <w:shd w:val="clear" w:color="auto" w:fill="auto"/>
          </w:tcPr>
          <w:p w14:paraId="16A87C01"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58A9DD85" w14:textId="77777777" w:rsidR="00276ABC" w:rsidRPr="00C31E24" w:rsidRDefault="00276ABC" w:rsidP="00276ABC">
            <w:pPr>
              <w:pStyle w:val="TAL"/>
              <w:keepNext w:val="0"/>
              <w:keepLines w:val="0"/>
              <w:widowControl w:val="0"/>
            </w:pPr>
            <w:r w:rsidRPr="00C31E24">
              <w:t>SIP re-INVITE</w:t>
            </w:r>
          </w:p>
        </w:tc>
        <w:tc>
          <w:tcPr>
            <w:tcW w:w="567" w:type="dxa"/>
            <w:shd w:val="clear" w:color="auto" w:fill="auto"/>
          </w:tcPr>
          <w:p w14:paraId="07A42923"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3FCAD3D2" w14:textId="77777777" w:rsidR="00276ABC" w:rsidRPr="00C31E24" w:rsidRDefault="00276ABC" w:rsidP="00276ABC">
            <w:pPr>
              <w:pStyle w:val="TAC"/>
              <w:keepNext w:val="0"/>
              <w:keepLines w:val="0"/>
              <w:widowControl w:val="0"/>
            </w:pPr>
            <w:r w:rsidRPr="00C31E24">
              <w:t>-</w:t>
            </w:r>
          </w:p>
        </w:tc>
      </w:tr>
      <w:tr w:rsidR="00276ABC" w:rsidRPr="00C31E24" w14:paraId="28E20D6A" w14:textId="77777777" w:rsidTr="00DD5C3D">
        <w:tc>
          <w:tcPr>
            <w:tcW w:w="715" w:type="dxa"/>
            <w:shd w:val="clear" w:color="auto" w:fill="auto"/>
          </w:tcPr>
          <w:p w14:paraId="4D251244" w14:textId="77777777" w:rsidR="00276ABC" w:rsidRPr="00C31E24" w:rsidRDefault="00276ABC" w:rsidP="00276ABC">
            <w:pPr>
              <w:pStyle w:val="TAC"/>
              <w:keepNext w:val="0"/>
              <w:keepLines w:val="0"/>
              <w:widowControl w:val="0"/>
            </w:pPr>
            <w:r w:rsidRPr="00C31E24">
              <w:t>-</w:t>
            </w:r>
          </w:p>
        </w:tc>
        <w:tc>
          <w:tcPr>
            <w:tcW w:w="3902" w:type="dxa"/>
            <w:shd w:val="clear" w:color="auto" w:fill="auto"/>
          </w:tcPr>
          <w:p w14:paraId="223A9E6F" w14:textId="24FABBC2" w:rsidR="00276ABC" w:rsidRPr="00C31E24" w:rsidRDefault="00276ABC" w:rsidP="00276ABC">
            <w:pPr>
              <w:pStyle w:val="TAL"/>
              <w:keepNext w:val="0"/>
              <w:keepLines w:val="0"/>
              <w:widowControl w:val="0"/>
            </w:pPr>
            <w:r w:rsidRPr="00C31E24">
              <w:rPr>
                <w:rFonts w:cs="Arial"/>
                <w:szCs w:val="18"/>
                <w:bdr w:val="none" w:sz="0" w:space="0" w:color="auto" w:frame="1"/>
                <w:shd w:val="clear" w:color="auto" w:fill="FFFFFF"/>
              </w:rPr>
              <w:t>EXCEPTION: Step 38a1 describes behaviour that depends on the UE (MCVideo Client) implementation; the "lower case letter identifies a step sequence that takes place if the UE (MCVideo Client) responds to a SIP re-INVITE message with a SIP 100 (Trying) message."</w:t>
            </w:r>
          </w:p>
        </w:tc>
        <w:tc>
          <w:tcPr>
            <w:tcW w:w="709" w:type="dxa"/>
            <w:shd w:val="clear" w:color="auto" w:fill="auto"/>
          </w:tcPr>
          <w:p w14:paraId="3DDCD919" w14:textId="77777777" w:rsidR="00276ABC" w:rsidRPr="00C31E24" w:rsidRDefault="00276ABC" w:rsidP="00276ABC">
            <w:pPr>
              <w:pStyle w:val="TAC"/>
              <w:keepNext w:val="0"/>
              <w:keepLines w:val="0"/>
              <w:widowControl w:val="0"/>
            </w:pPr>
            <w:r w:rsidRPr="00C31E24">
              <w:t>-</w:t>
            </w:r>
          </w:p>
        </w:tc>
        <w:tc>
          <w:tcPr>
            <w:tcW w:w="2977" w:type="dxa"/>
            <w:shd w:val="clear" w:color="auto" w:fill="auto"/>
          </w:tcPr>
          <w:p w14:paraId="5C816694" w14:textId="77777777" w:rsidR="00276ABC" w:rsidRPr="00C31E24" w:rsidRDefault="00276ABC" w:rsidP="00276ABC">
            <w:pPr>
              <w:pStyle w:val="TAL"/>
              <w:keepNext w:val="0"/>
              <w:keepLines w:val="0"/>
              <w:widowControl w:val="0"/>
            </w:pPr>
            <w:r w:rsidRPr="00C31E24">
              <w:t>-</w:t>
            </w:r>
          </w:p>
        </w:tc>
        <w:tc>
          <w:tcPr>
            <w:tcW w:w="567" w:type="dxa"/>
            <w:shd w:val="clear" w:color="auto" w:fill="auto"/>
          </w:tcPr>
          <w:p w14:paraId="6B491514"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6DBA8DE2" w14:textId="77777777" w:rsidR="00276ABC" w:rsidRPr="00C31E24" w:rsidRDefault="00276ABC" w:rsidP="00276ABC">
            <w:pPr>
              <w:pStyle w:val="TAC"/>
              <w:keepNext w:val="0"/>
              <w:keepLines w:val="0"/>
              <w:widowControl w:val="0"/>
            </w:pPr>
            <w:r w:rsidRPr="00C31E24">
              <w:t>-</w:t>
            </w:r>
          </w:p>
        </w:tc>
      </w:tr>
      <w:tr w:rsidR="00276ABC" w:rsidRPr="00C31E24" w14:paraId="5A36AD19" w14:textId="77777777" w:rsidTr="00DD5C3D">
        <w:tc>
          <w:tcPr>
            <w:tcW w:w="715" w:type="dxa"/>
            <w:shd w:val="clear" w:color="auto" w:fill="auto"/>
          </w:tcPr>
          <w:p w14:paraId="03296E28" w14:textId="77777777" w:rsidR="00276ABC" w:rsidRPr="00C31E24" w:rsidRDefault="00276ABC" w:rsidP="00276ABC">
            <w:pPr>
              <w:pStyle w:val="TAC"/>
              <w:keepNext w:val="0"/>
              <w:keepLines w:val="0"/>
              <w:widowControl w:val="0"/>
            </w:pPr>
            <w:r w:rsidRPr="00C31E24">
              <w:t>38a1</w:t>
            </w:r>
          </w:p>
        </w:tc>
        <w:tc>
          <w:tcPr>
            <w:tcW w:w="3902" w:type="dxa"/>
            <w:shd w:val="clear" w:color="auto" w:fill="auto"/>
          </w:tcPr>
          <w:p w14:paraId="6773B56B" w14:textId="77777777" w:rsidR="00276ABC" w:rsidRPr="00C31E24" w:rsidRDefault="00276ABC" w:rsidP="00276ABC">
            <w:pPr>
              <w:pStyle w:val="TAL"/>
              <w:keepNext w:val="0"/>
              <w:keepLines w:val="0"/>
              <w:widowControl w:val="0"/>
            </w:pPr>
            <w:r w:rsidRPr="00C31E24">
              <w:t>The UE (MCVideo Client) responds with a SIP 100 (Trying) message.</w:t>
            </w:r>
          </w:p>
        </w:tc>
        <w:tc>
          <w:tcPr>
            <w:tcW w:w="709" w:type="dxa"/>
            <w:shd w:val="clear" w:color="auto" w:fill="auto"/>
          </w:tcPr>
          <w:p w14:paraId="5D03AF40" w14:textId="77777777" w:rsidR="00276ABC" w:rsidRPr="00C31E24" w:rsidRDefault="00276ABC" w:rsidP="00276ABC">
            <w:pPr>
              <w:pStyle w:val="TAC"/>
              <w:keepNext w:val="0"/>
              <w:keepLines w:val="0"/>
              <w:widowControl w:val="0"/>
            </w:pPr>
            <w:r w:rsidRPr="00C31E24">
              <w:t>--&gt;</w:t>
            </w:r>
          </w:p>
        </w:tc>
        <w:tc>
          <w:tcPr>
            <w:tcW w:w="2977" w:type="dxa"/>
            <w:shd w:val="clear" w:color="auto" w:fill="auto"/>
          </w:tcPr>
          <w:p w14:paraId="716711E0" w14:textId="77777777" w:rsidR="00276ABC" w:rsidRPr="00C31E24" w:rsidRDefault="00276ABC" w:rsidP="00276ABC">
            <w:pPr>
              <w:pStyle w:val="TAL"/>
              <w:keepNext w:val="0"/>
              <w:keepLines w:val="0"/>
              <w:widowControl w:val="0"/>
            </w:pPr>
            <w:r w:rsidRPr="00C31E24">
              <w:t>SIP 100 (Trying)</w:t>
            </w:r>
          </w:p>
        </w:tc>
        <w:tc>
          <w:tcPr>
            <w:tcW w:w="567" w:type="dxa"/>
            <w:shd w:val="clear" w:color="auto" w:fill="auto"/>
          </w:tcPr>
          <w:p w14:paraId="1A25A03C"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3080D9F7" w14:textId="77777777" w:rsidR="00276ABC" w:rsidRPr="00C31E24" w:rsidRDefault="00276ABC" w:rsidP="00276ABC">
            <w:pPr>
              <w:pStyle w:val="TAC"/>
              <w:keepNext w:val="0"/>
              <w:keepLines w:val="0"/>
              <w:widowControl w:val="0"/>
            </w:pPr>
            <w:r w:rsidRPr="00C31E24">
              <w:t>-</w:t>
            </w:r>
          </w:p>
        </w:tc>
      </w:tr>
      <w:tr w:rsidR="00276ABC" w:rsidRPr="00C31E24" w14:paraId="650F91FE" w14:textId="77777777" w:rsidTr="00DD5C3D">
        <w:tc>
          <w:tcPr>
            <w:tcW w:w="715" w:type="dxa"/>
            <w:shd w:val="clear" w:color="auto" w:fill="auto"/>
          </w:tcPr>
          <w:p w14:paraId="7E9B8626" w14:textId="77777777" w:rsidR="00276ABC" w:rsidRPr="00C31E24" w:rsidRDefault="00276ABC" w:rsidP="00276ABC">
            <w:pPr>
              <w:pStyle w:val="TAC"/>
              <w:keepNext w:val="0"/>
              <w:keepLines w:val="0"/>
              <w:widowControl w:val="0"/>
            </w:pPr>
            <w:r w:rsidRPr="00C31E24">
              <w:t>39</w:t>
            </w:r>
          </w:p>
        </w:tc>
        <w:tc>
          <w:tcPr>
            <w:tcW w:w="3902" w:type="dxa"/>
            <w:shd w:val="clear" w:color="auto" w:fill="auto"/>
          </w:tcPr>
          <w:p w14:paraId="2F76597D" w14:textId="5A91C55E" w:rsidR="00276ABC" w:rsidRPr="00C31E24" w:rsidRDefault="00276ABC" w:rsidP="00276ABC">
            <w:pPr>
              <w:pStyle w:val="TAL"/>
              <w:keepNext w:val="0"/>
              <w:keepLines w:val="0"/>
              <w:widowControl w:val="0"/>
            </w:pPr>
            <w:r w:rsidRPr="00C31E24">
              <w:t>Check: Does the UE (MCVideo Client) respond to the Imminent Peril state cancellation with a SIP 200 (OK) message?</w:t>
            </w:r>
          </w:p>
        </w:tc>
        <w:tc>
          <w:tcPr>
            <w:tcW w:w="709" w:type="dxa"/>
            <w:shd w:val="clear" w:color="auto" w:fill="auto"/>
          </w:tcPr>
          <w:p w14:paraId="6A53E9A6" w14:textId="77777777" w:rsidR="00276ABC" w:rsidRPr="00C31E24" w:rsidRDefault="00276ABC" w:rsidP="00276ABC">
            <w:pPr>
              <w:pStyle w:val="TAC"/>
              <w:keepNext w:val="0"/>
              <w:keepLines w:val="0"/>
              <w:widowControl w:val="0"/>
            </w:pPr>
            <w:r w:rsidRPr="00C31E24">
              <w:t>--&gt;</w:t>
            </w:r>
          </w:p>
        </w:tc>
        <w:tc>
          <w:tcPr>
            <w:tcW w:w="2977" w:type="dxa"/>
            <w:shd w:val="clear" w:color="auto" w:fill="auto"/>
          </w:tcPr>
          <w:p w14:paraId="30376BF5" w14:textId="77777777" w:rsidR="00276ABC" w:rsidRPr="00C31E24" w:rsidRDefault="00276ABC" w:rsidP="00276ABC">
            <w:pPr>
              <w:pStyle w:val="TAL"/>
              <w:keepNext w:val="0"/>
              <w:keepLines w:val="0"/>
              <w:widowControl w:val="0"/>
            </w:pPr>
            <w:r w:rsidRPr="00C31E24">
              <w:t>SIP 200 (OK)</w:t>
            </w:r>
          </w:p>
        </w:tc>
        <w:tc>
          <w:tcPr>
            <w:tcW w:w="567" w:type="dxa"/>
            <w:shd w:val="clear" w:color="auto" w:fill="auto"/>
          </w:tcPr>
          <w:p w14:paraId="593569FF" w14:textId="13F40AEA" w:rsidR="00276ABC" w:rsidRPr="00C31E24" w:rsidRDefault="00276ABC" w:rsidP="00276ABC">
            <w:pPr>
              <w:pStyle w:val="TAC"/>
              <w:keepNext w:val="0"/>
              <w:keepLines w:val="0"/>
              <w:widowControl w:val="0"/>
            </w:pPr>
            <w:r w:rsidRPr="00C31E24">
              <w:t>7</w:t>
            </w:r>
          </w:p>
        </w:tc>
        <w:tc>
          <w:tcPr>
            <w:tcW w:w="892" w:type="dxa"/>
            <w:shd w:val="clear" w:color="auto" w:fill="auto"/>
          </w:tcPr>
          <w:p w14:paraId="71304D3A" w14:textId="77777777" w:rsidR="00276ABC" w:rsidRPr="00C31E24" w:rsidRDefault="00276ABC" w:rsidP="00276ABC">
            <w:pPr>
              <w:pStyle w:val="TAC"/>
              <w:keepNext w:val="0"/>
              <w:keepLines w:val="0"/>
              <w:widowControl w:val="0"/>
            </w:pPr>
            <w:r w:rsidRPr="00C31E24">
              <w:t>P</w:t>
            </w:r>
          </w:p>
        </w:tc>
      </w:tr>
      <w:tr w:rsidR="00276ABC" w:rsidRPr="00C31E24" w14:paraId="4E02A437" w14:textId="77777777" w:rsidTr="00DD5C3D">
        <w:tc>
          <w:tcPr>
            <w:tcW w:w="715" w:type="dxa"/>
            <w:shd w:val="clear" w:color="auto" w:fill="auto"/>
          </w:tcPr>
          <w:p w14:paraId="2160BB15" w14:textId="77777777" w:rsidR="00276ABC" w:rsidRPr="00C31E24" w:rsidRDefault="00276ABC" w:rsidP="00276ABC">
            <w:pPr>
              <w:pStyle w:val="TAC"/>
              <w:keepNext w:val="0"/>
              <w:keepLines w:val="0"/>
              <w:widowControl w:val="0"/>
            </w:pPr>
            <w:r w:rsidRPr="00C31E24">
              <w:t>40</w:t>
            </w:r>
          </w:p>
        </w:tc>
        <w:tc>
          <w:tcPr>
            <w:tcW w:w="3902" w:type="dxa"/>
            <w:shd w:val="clear" w:color="auto" w:fill="auto"/>
          </w:tcPr>
          <w:p w14:paraId="16F5C722" w14:textId="77777777" w:rsidR="00276ABC" w:rsidRPr="00C31E24" w:rsidRDefault="00276ABC" w:rsidP="00276ABC">
            <w:pPr>
              <w:pStyle w:val="TAL"/>
              <w:keepNext w:val="0"/>
              <w:keepLines w:val="0"/>
              <w:widowControl w:val="0"/>
            </w:pPr>
            <w:r w:rsidRPr="00C31E24">
              <w:t>SS (MCVideo Server) sends a SIP ACK message to the UE (MCVideo Client).</w:t>
            </w:r>
          </w:p>
        </w:tc>
        <w:tc>
          <w:tcPr>
            <w:tcW w:w="709" w:type="dxa"/>
            <w:shd w:val="clear" w:color="auto" w:fill="auto"/>
          </w:tcPr>
          <w:p w14:paraId="6DE52729"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0B1C387F" w14:textId="77777777" w:rsidR="00276ABC" w:rsidRPr="00C31E24" w:rsidRDefault="00276ABC" w:rsidP="00276ABC">
            <w:pPr>
              <w:pStyle w:val="TAL"/>
              <w:keepNext w:val="0"/>
              <w:keepLines w:val="0"/>
              <w:widowControl w:val="0"/>
            </w:pPr>
            <w:r w:rsidRPr="00C31E24">
              <w:t>SIP ACK</w:t>
            </w:r>
          </w:p>
        </w:tc>
        <w:tc>
          <w:tcPr>
            <w:tcW w:w="567" w:type="dxa"/>
            <w:shd w:val="clear" w:color="auto" w:fill="auto"/>
          </w:tcPr>
          <w:p w14:paraId="54B0297E"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053499F3" w14:textId="77777777" w:rsidR="00276ABC" w:rsidRPr="00C31E24" w:rsidRDefault="00276ABC" w:rsidP="00276ABC">
            <w:pPr>
              <w:pStyle w:val="TAC"/>
              <w:keepNext w:val="0"/>
              <w:keepLines w:val="0"/>
              <w:widowControl w:val="0"/>
            </w:pPr>
            <w:r w:rsidRPr="00C31E24">
              <w:t>-</w:t>
            </w:r>
          </w:p>
        </w:tc>
      </w:tr>
      <w:tr w:rsidR="00276ABC" w:rsidRPr="00C31E24" w14:paraId="7CF15B27" w14:textId="77777777" w:rsidTr="00DD5C3D">
        <w:tc>
          <w:tcPr>
            <w:tcW w:w="715" w:type="dxa"/>
            <w:shd w:val="clear" w:color="auto" w:fill="auto"/>
          </w:tcPr>
          <w:p w14:paraId="5662C0E0" w14:textId="77777777" w:rsidR="00276ABC" w:rsidRPr="00C31E24" w:rsidRDefault="00276ABC" w:rsidP="00276ABC">
            <w:pPr>
              <w:pStyle w:val="TAC"/>
              <w:keepNext w:val="0"/>
              <w:keepLines w:val="0"/>
              <w:widowControl w:val="0"/>
            </w:pPr>
            <w:r w:rsidRPr="00C31E24">
              <w:t>41</w:t>
            </w:r>
          </w:p>
        </w:tc>
        <w:tc>
          <w:tcPr>
            <w:tcW w:w="3902" w:type="dxa"/>
            <w:shd w:val="clear" w:color="auto" w:fill="auto"/>
          </w:tcPr>
          <w:p w14:paraId="258E249F" w14:textId="14536D88" w:rsidR="00276ABC" w:rsidRPr="00C31E24" w:rsidRDefault="00276ABC" w:rsidP="00276ABC">
            <w:pPr>
              <w:pStyle w:val="TAL"/>
              <w:keepNext w:val="0"/>
              <w:keepLines w:val="0"/>
              <w:widowControl w:val="0"/>
            </w:pPr>
            <w:r w:rsidRPr="00C31E24">
              <w:t>The SS (MCVideo Server) sends a Media Transmission Notification message from the UE (MCVideo Client) to indicate that a media reception cancelling the Imminent Peril state has been initiated to a user.</w:t>
            </w:r>
          </w:p>
        </w:tc>
        <w:tc>
          <w:tcPr>
            <w:tcW w:w="709" w:type="dxa"/>
            <w:shd w:val="clear" w:color="auto" w:fill="auto"/>
          </w:tcPr>
          <w:p w14:paraId="591FBA08"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3130AFAE" w14:textId="77777777" w:rsidR="00276ABC" w:rsidRPr="00C31E24" w:rsidRDefault="00276ABC" w:rsidP="00276ABC">
            <w:pPr>
              <w:pStyle w:val="TAL"/>
              <w:keepNext w:val="0"/>
              <w:keepLines w:val="0"/>
              <w:widowControl w:val="0"/>
            </w:pPr>
            <w:r w:rsidRPr="00C31E24">
              <w:t>Media Transmission Notification</w:t>
            </w:r>
          </w:p>
        </w:tc>
        <w:tc>
          <w:tcPr>
            <w:tcW w:w="567" w:type="dxa"/>
            <w:shd w:val="clear" w:color="auto" w:fill="auto"/>
          </w:tcPr>
          <w:p w14:paraId="33D079D5"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5FDEAF20" w14:textId="77777777" w:rsidR="00276ABC" w:rsidRPr="00C31E24" w:rsidRDefault="00276ABC" w:rsidP="00276ABC">
            <w:pPr>
              <w:pStyle w:val="TAC"/>
              <w:keepNext w:val="0"/>
              <w:keepLines w:val="0"/>
              <w:widowControl w:val="0"/>
            </w:pPr>
            <w:r w:rsidRPr="00C31E24">
              <w:t>-</w:t>
            </w:r>
          </w:p>
        </w:tc>
      </w:tr>
      <w:tr w:rsidR="00276ABC" w:rsidRPr="00C31E24" w14:paraId="149CFC79" w14:textId="77777777" w:rsidTr="00DD5C3D">
        <w:tc>
          <w:tcPr>
            <w:tcW w:w="715" w:type="dxa"/>
            <w:shd w:val="clear" w:color="auto" w:fill="auto"/>
          </w:tcPr>
          <w:p w14:paraId="3C924C16" w14:textId="586B7941" w:rsidR="00276ABC" w:rsidRPr="00C31E24" w:rsidRDefault="00276ABC" w:rsidP="00276ABC">
            <w:pPr>
              <w:pStyle w:val="TAC"/>
              <w:keepNext w:val="0"/>
              <w:keepLines w:val="0"/>
              <w:widowControl w:val="0"/>
            </w:pPr>
            <w:r w:rsidRPr="00C31E24">
              <w:t>41A</w:t>
            </w:r>
          </w:p>
        </w:tc>
        <w:tc>
          <w:tcPr>
            <w:tcW w:w="3902" w:type="dxa"/>
            <w:shd w:val="clear" w:color="auto" w:fill="auto"/>
          </w:tcPr>
          <w:p w14:paraId="2E1792D3" w14:textId="77777777" w:rsidR="00276ABC" w:rsidRPr="00C31E24" w:rsidRDefault="00276ABC" w:rsidP="00276ABC">
            <w:pPr>
              <w:pStyle w:val="TAL"/>
              <w:keepNext w:val="0"/>
              <w:keepLines w:val="0"/>
              <w:widowControl w:val="0"/>
            </w:pPr>
            <w:r w:rsidRPr="00C31E24">
              <w:t>Check: Does the UE (MCVideo Client) provide receive media transmission notification to the MCVideo User?</w:t>
            </w:r>
          </w:p>
          <w:p w14:paraId="537DB265" w14:textId="596864D2" w:rsidR="00276ABC" w:rsidRPr="00C31E24" w:rsidRDefault="00276ABC" w:rsidP="00276ABC">
            <w:pPr>
              <w:pStyle w:val="TAL"/>
              <w:keepNext w:val="0"/>
              <w:keepLines w:val="0"/>
              <w:widowControl w:val="0"/>
            </w:pPr>
            <w:r w:rsidRPr="00C31E24">
              <w:t>(NOTE 1)</w:t>
            </w:r>
          </w:p>
        </w:tc>
        <w:tc>
          <w:tcPr>
            <w:tcW w:w="709" w:type="dxa"/>
            <w:shd w:val="clear" w:color="auto" w:fill="auto"/>
          </w:tcPr>
          <w:p w14:paraId="1831B4B2" w14:textId="77777777" w:rsidR="00276ABC" w:rsidRPr="00C31E24" w:rsidRDefault="00276ABC" w:rsidP="00276ABC">
            <w:pPr>
              <w:pStyle w:val="TAC"/>
              <w:keepNext w:val="0"/>
              <w:keepLines w:val="0"/>
              <w:widowControl w:val="0"/>
            </w:pPr>
          </w:p>
        </w:tc>
        <w:tc>
          <w:tcPr>
            <w:tcW w:w="2977" w:type="dxa"/>
            <w:shd w:val="clear" w:color="auto" w:fill="auto"/>
          </w:tcPr>
          <w:p w14:paraId="45EDC8A3" w14:textId="77777777" w:rsidR="00276ABC" w:rsidRPr="00C31E24" w:rsidRDefault="00276ABC" w:rsidP="00276ABC">
            <w:pPr>
              <w:pStyle w:val="TAL"/>
              <w:keepNext w:val="0"/>
              <w:keepLines w:val="0"/>
              <w:widowControl w:val="0"/>
            </w:pPr>
          </w:p>
        </w:tc>
        <w:tc>
          <w:tcPr>
            <w:tcW w:w="567" w:type="dxa"/>
            <w:shd w:val="clear" w:color="auto" w:fill="auto"/>
          </w:tcPr>
          <w:p w14:paraId="4E36E2FD" w14:textId="14F0A0A9" w:rsidR="00276ABC" w:rsidRPr="00C31E24" w:rsidRDefault="00276ABC" w:rsidP="00276ABC">
            <w:pPr>
              <w:pStyle w:val="TAC"/>
              <w:keepNext w:val="0"/>
              <w:keepLines w:val="0"/>
              <w:widowControl w:val="0"/>
            </w:pPr>
            <w:r w:rsidRPr="00C31E24">
              <w:t>2</w:t>
            </w:r>
          </w:p>
        </w:tc>
        <w:tc>
          <w:tcPr>
            <w:tcW w:w="892" w:type="dxa"/>
            <w:shd w:val="clear" w:color="auto" w:fill="auto"/>
          </w:tcPr>
          <w:p w14:paraId="2AAEF295" w14:textId="6E503B19" w:rsidR="00276ABC" w:rsidRPr="00C31E24" w:rsidRDefault="00276ABC" w:rsidP="00276ABC">
            <w:pPr>
              <w:pStyle w:val="TAC"/>
              <w:keepNext w:val="0"/>
              <w:keepLines w:val="0"/>
              <w:widowControl w:val="0"/>
            </w:pPr>
            <w:r w:rsidRPr="00C31E24">
              <w:t>P</w:t>
            </w:r>
          </w:p>
        </w:tc>
      </w:tr>
      <w:tr w:rsidR="00276ABC" w:rsidRPr="00C31E24" w14:paraId="1EDB0BD1" w14:textId="77777777" w:rsidTr="00DD5C3D">
        <w:tc>
          <w:tcPr>
            <w:tcW w:w="715" w:type="dxa"/>
            <w:shd w:val="clear" w:color="auto" w:fill="auto"/>
          </w:tcPr>
          <w:p w14:paraId="5242E306" w14:textId="77777777" w:rsidR="00276ABC" w:rsidRPr="00C31E24" w:rsidRDefault="00276ABC" w:rsidP="00276ABC">
            <w:pPr>
              <w:pStyle w:val="TAC"/>
              <w:keepNext w:val="0"/>
              <w:keepLines w:val="0"/>
              <w:widowControl w:val="0"/>
            </w:pPr>
            <w:r w:rsidRPr="00C31E24">
              <w:t>42</w:t>
            </w:r>
          </w:p>
        </w:tc>
        <w:tc>
          <w:tcPr>
            <w:tcW w:w="3902" w:type="dxa"/>
            <w:shd w:val="clear" w:color="auto" w:fill="auto"/>
          </w:tcPr>
          <w:p w14:paraId="6B0C40C2" w14:textId="77777777" w:rsidR="00276ABC" w:rsidRPr="00C31E24" w:rsidRDefault="00276ABC" w:rsidP="00276ABC">
            <w:pPr>
              <w:pStyle w:val="TAL"/>
              <w:keepNext w:val="0"/>
              <w:keepLines w:val="0"/>
              <w:widowControl w:val="0"/>
            </w:pPr>
            <w:r w:rsidRPr="00C31E24">
              <w:t>Make the MCVideo User request permission to receive media.</w:t>
            </w:r>
          </w:p>
          <w:p w14:paraId="501D3BAD" w14:textId="62188F15" w:rsidR="00276ABC" w:rsidRPr="00C31E24" w:rsidRDefault="00276ABC" w:rsidP="00276ABC">
            <w:pPr>
              <w:pStyle w:val="TAL"/>
              <w:keepNext w:val="0"/>
              <w:keepLines w:val="0"/>
              <w:widowControl w:val="0"/>
            </w:pPr>
            <w:r w:rsidRPr="00C31E24">
              <w:t xml:space="preserve">(NOTE 1) </w:t>
            </w:r>
          </w:p>
        </w:tc>
        <w:tc>
          <w:tcPr>
            <w:tcW w:w="709" w:type="dxa"/>
            <w:shd w:val="clear" w:color="auto" w:fill="auto"/>
          </w:tcPr>
          <w:p w14:paraId="0C873697" w14:textId="77777777" w:rsidR="00276ABC" w:rsidRPr="00C31E24" w:rsidRDefault="00276ABC" w:rsidP="00276ABC">
            <w:pPr>
              <w:pStyle w:val="TAC"/>
              <w:keepNext w:val="0"/>
              <w:keepLines w:val="0"/>
              <w:widowControl w:val="0"/>
            </w:pPr>
            <w:r w:rsidRPr="00C31E24">
              <w:t>-</w:t>
            </w:r>
          </w:p>
        </w:tc>
        <w:tc>
          <w:tcPr>
            <w:tcW w:w="2977" w:type="dxa"/>
            <w:shd w:val="clear" w:color="auto" w:fill="auto"/>
          </w:tcPr>
          <w:p w14:paraId="3A45F10F" w14:textId="77777777" w:rsidR="00276ABC" w:rsidRPr="00C31E24" w:rsidRDefault="00276ABC" w:rsidP="00276ABC">
            <w:pPr>
              <w:pStyle w:val="TAL"/>
              <w:keepNext w:val="0"/>
              <w:keepLines w:val="0"/>
              <w:widowControl w:val="0"/>
            </w:pPr>
            <w:r w:rsidRPr="00C31E24">
              <w:t>-</w:t>
            </w:r>
          </w:p>
        </w:tc>
        <w:tc>
          <w:tcPr>
            <w:tcW w:w="567" w:type="dxa"/>
            <w:shd w:val="clear" w:color="auto" w:fill="auto"/>
          </w:tcPr>
          <w:p w14:paraId="283D9AC0"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5E668A78" w14:textId="77777777" w:rsidR="00276ABC" w:rsidRPr="00C31E24" w:rsidRDefault="00276ABC" w:rsidP="00276ABC">
            <w:pPr>
              <w:pStyle w:val="TAC"/>
              <w:keepNext w:val="0"/>
              <w:keepLines w:val="0"/>
              <w:widowControl w:val="0"/>
            </w:pPr>
            <w:r w:rsidRPr="00C31E24">
              <w:t>-</w:t>
            </w:r>
          </w:p>
        </w:tc>
      </w:tr>
      <w:tr w:rsidR="00276ABC" w:rsidRPr="00C31E24" w14:paraId="33698C97" w14:textId="77777777" w:rsidTr="00DD5C3D">
        <w:tc>
          <w:tcPr>
            <w:tcW w:w="715" w:type="dxa"/>
            <w:shd w:val="clear" w:color="auto" w:fill="auto"/>
          </w:tcPr>
          <w:p w14:paraId="54610BD2" w14:textId="77777777" w:rsidR="00276ABC" w:rsidRPr="00C31E24" w:rsidRDefault="00276ABC" w:rsidP="00276ABC">
            <w:pPr>
              <w:pStyle w:val="TAC"/>
              <w:keepNext w:val="0"/>
              <w:keepLines w:val="0"/>
              <w:widowControl w:val="0"/>
            </w:pPr>
            <w:r w:rsidRPr="00C31E24">
              <w:t>43</w:t>
            </w:r>
          </w:p>
        </w:tc>
        <w:tc>
          <w:tcPr>
            <w:tcW w:w="3902" w:type="dxa"/>
            <w:shd w:val="clear" w:color="auto" w:fill="auto"/>
          </w:tcPr>
          <w:p w14:paraId="2A0F484A" w14:textId="77777777" w:rsidR="00276ABC" w:rsidRPr="00C31E24" w:rsidRDefault="00276ABC" w:rsidP="00276ABC">
            <w:pPr>
              <w:pStyle w:val="TAL"/>
              <w:keepNext w:val="0"/>
              <w:keepLines w:val="0"/>
              <w:widowControl w:val="0"/>
            </w:pPr>
            <w:r w:rsidRPr="00C31E24">
              <w:t>Check: Does the UE (MCVideo Client) respond with a Receive Media Request?</w:t>
            </w:r>
          </w:p>
        </w:tc>
        <w:tc>
          <w:tcPr>
            <w:tcW w:w="709" w:type="dxa"/>
            <w:shd w:val="clear" w:color="auto" w:fill="auto"/>
          </w:tcPr>
          <w:p w14:paraId="2754FFEC" w14:textId="77777777" w:rsidR="00276ABC" w:rsidRPr="00C31E24" w:rsidRDefault="00276ABC" w:rsidP="00276ABC">
            <w:pPr>
              <w:pStyle w:val="TAC"/>
              <w:keepNext w:val="0"/>
              <w:keepLines w:val="0"/>
              <w:widowControl w:val="0"/>
            </w:pPr>
            <w:r w:rsidRPr="00C31E24">
              <w:t>--&gt;</w:t>
            </w:r>
          </w:p>
        </w:tc>
        <w:tc>
          <w:tcPr>
            <w:tcW w:w="2977" w:type="dxa"/>
            <w:shd w:val="clear" w:color="auto" w:fill="auto"/>
          </w:tcPr>
          <w:p w14:paraId="02EACDB1" w14:textId="77777777" w:rsidR="00276ABC" w:rsidRPr="00C31E24" w:rsidRDefault="00276ABC" w:rsidP="00276ABC">
            <w:pPr>
              <w:pStyle w:val="TAL"/>
              <w:keepNext w:val="0"/>
              <w:keepLines w:val="0"/>
              <w:widowControl w:val="0"/>
            </w:pPr>
            <w:r w:rsidRPr="00C31E24">
              <w:t>Receive Media Request</w:t>
            </w:r>
          </w:p>
        </w:tc>
        <w:tc>
          <w:tcPr>
            <w:tcW w:w="567" w:type="dxa"/>
            <w:shd w:val="clear" w:color="auto" w:fill="auto"/>
          </w:tcPr>
          <w:p w14:paraId="04E1A152" w14:textId="6335F29E" w:rsidR="00276ABC" w:rsidRPr="00C31E24" w:rsidRDefault="00276ABC" w:rsidP="00276ABC">
            <w:pPr>
              <w:pStyle w:val="TAC"/>
              <w:keepNext w:val="0"/>
              <w:keepLines w:val="0"/>
              <w:widowControl w:val="0"/>
            </w:pPr>
            <w:r w:rsidRPr="00C31E24">
              <w:t>3</w:t>
            </w:r>
          </w:p>
        </w:tc>
        <w:tc>
          <w:tcPr>
            <w:tcW w:w="892" w:type="dxa"/>
            <w:shd w:val="clear" w:color="auto" w:fill="auto"/>
          </w:tcPr>
          <w:p w14:paraId="5EF68C19" w14:textId="77777777" w:rsidR="00276ABC" w:rsidRPr="00C31E24" w:rsidRDefault="00276ABC" w:rsidP="00276ABC">
            <w:pPr>
              <w:pStyle w:val="TAC"/>
              <w:keepNext w:val="0"/>
              <w:keepLines w:val="0"/>
              <w:widowControl w:val="0"/>
            </w:pPr>
            <w:r w:rsidRPr="00C31E24">
              <w:t>P</w:t>
            </w:r>
          </w:p>
        </w:tc>
      </w:tr>
      <w:tr w:rsidR="00276ABC" w:rsidRPr="00C31E24" w14:paraId="2868765E" w14:textId="77777777" w:rsidTr="00DD5C3D">
        <w:tc>
          <w:tcPr>
            <w:tcW w:w="715" w:type="dxa"/>
            <w:shd w:val="clear" w:color="auto" w:fill="auto"/>
          </w:tcPr>
          <w:p w14:paraId="73434E86" w14:textId="77777777" w:rsidR="00276ABC" w:rsidRPr="00C31E24" w:rsidDel="00922678" w:rsidRDefault="00276ABC" w:rsidP="00276ABC">
            <w:pPr>
              <w:pStyle w:val="TAC"/>
              <w:keepNext w:val="0"/>
              <w:keepLines w:val="0"/>
              <w:widowControl w:val="0"/>
            </w:pPr>
            <w:r w:rsidRPr="00C31E24">
              <w:t>44</w:t>
            </w:r>
          </w:p>
        </w:tc>
        <w:tc>
          <w:tcPr>
            <w:tcW w:w="3902" w:type="dxa"/>
            <w:shd w:val="clear" w:color="auto" w:fill="auto"/>
          </w:tcPr>
          <w:p w14:paraId="78286A6E" w14:textId="7D9110E1" w:rsidR="00276ABC" w:rsidRPr="00C31E24" w:rsidRDefault="00276ABC" w:rsidP="00276ABC">
            <w:pPr>
              <w:pStyle w:val="TAL"/>
              <w:keepNext w:val="0"/>
              <w:keepLines w:val="0"/>
              <w:widowControl w:val="0"/>
            </w:pPr>
            <w:r w:rsidRPr="00C31E24">
              <w:t>The UE (MCVideo Client) receives a Receive Media Response message from the SS (MCVideo Server).</w:t>
            </w:r>
          </w:p>
        </w:tc>
        <w:tc>
          <w:tcPr>
            <w:tcW w:w="709" w:type="dxa"/>
            <w:shd w:val="clear" w:color="auto" w:fill="auto"/>
          </w:tcPr>
          <w:p w14:paraId="4187F2A0"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1773B6EC" w14:textId="77777777" w:rsidR="00276ABC" w:rsidRPr="00C31E24" w:rsidRDefault="00276ABC" w:rsidP="00276ABC">
            <w:pPr>
              <w:pStyle w:val="TAL"/>
              <w:keepNext w:val="0"/>
              <w:keepLines w:val="0"/>
              <w:widowControl w:val="0"/>
            </w:pPr>
            <w:r w:rsidRPr="00C31E24">
              <w:t>Receive Media Response</w:t>
            </w:r>
          </w:p>
        </w:tc>
        <w:tc>
          <w:tcPr>
            <w:tcW w:w="567" w:type="dxa"/>
            <w:shd w:val="clear" w:color="auto" w:fill="auto"/>
          </w:tcPr>
          <w:p w14:paraId="4D3D4A8F"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43622D16" w14:textId="77777777" w:rsidR="00276ABC" w:rsidRPr="00C31E24" w:rsidRDefault="00276ABC" w:rsidP="00276ABC">
            <w:pPr>
              <w:pStyle w:val="TAC"/>
              <w:keepNext w:val="0"/>
              <w:keepLines w:val="0"/>
              <w:widowControl w:val="0"/>
            </w:pPr>
            <w:r w:rsidRPr="00C31E24">
              <w:t>-</w:t>
            </w:r>
          </w:p>
        </w:tc>
      </w:tr>
      <w:tr w:rsidR="00276ABC" w:rsidRPr="00C31E24" w14:paraId="13183B1F" w14:textId="77777777" w:rsidTr="00DD5C3D">
        <w:tc>
          <w:tcPr>
            <w:tcW w:w="715" w:type="dxa"/>
            <w:shd w:val="clear" w:color="auto" w:fill="auto"/>
          </w:tcPr>
          <w:p w14:paraId="4A91B1AA" w14:textId="77777777" w:rsidR="00276ABC" w:rsidRPr="00C31E24" w:rsidDel="0011289E" w:rsidRDefault="00276ABC" w:rsidP="00276ABC">
            <w:pPr>
              <w:pStyle w:val="TAC"/>
              <w:keepNext w:val="0"/>
              <w:keepLines w:val="0"/>
              <w:widowControl w:val="0"/>
            </w:pPr>
            <w:r w:rsidRPr="00C31E24">
              <w:t>45</w:t>
            </w:r>
          </w:p>
        </w:tc>
        <w:tc>
          <w:tcPr>
            <w:tcW w:w="3902" w:type="dxa"/>
            <w:shd w:val="clear" w:color="auto" w:fill="auto"/>
          </w:tcPr>
          <w:p w14:paraId="5259A577" w14:textId="77777777" w:rsidR="00276ABC" w:rsidRPr="00C31E24" w:rsidRDefault="00276ABC" w:rsidP="00276ABC">
            <w:pPr>
              <w:pStyle w:val="TAL"/>
              <w:keepNext w:val="0"/>
              <w:keepLines w:val="0"/>
              <w:widowControl w:val="0"/>
            </w:pPr>
            <w:r w:rsidRPr="00C31E24">
              <w:t>Check: Does the UE (MCVideo Client) provide receive media success notification to the MCVideo User?</w:t>
            </w:r>
          </w:p>
          <w:p w14:paraId="542DB6D9" w14:textId="27A97702" w:rsidR="00276ABC" w:rsidRPr="00C31E24" w:rsidRDefault="00276ABC" w:rsidP="00276ABC">
            <w:pPr>
              <w:pStyle w:val="TAL"/>
              <w:keepNext w:val="0"/>
              <w:keepLines w:val="0"/>
              <w:widowControl w:val="0"/>
            </w:pPr>
            <w:r w:rsidRPr="00C31E24">
              <w:t>(NOTE 1) 1</w:t>
            </w:r>
          </w:p>
        </w:tc>
        <w:tc>
          <w:tcPr>
            <w:tcW w:w="709" w:type="dxa"/>
            <w:shd w:val="clear" w:color="auto" w:fill="auto"/>
          </w:tcPr>
          <w:p w14:paraId="78CC7CE5" w14:textId="77777777" w:rsidR="00276ABC" w:rsidRPr="00C31E24" w:rsidRDefault="00276ABC" w:rsidP="00276ABC">
            <w:pPr>
              <w:pStyle w:val="TAC"/>
              <w:keepNext w:val="0"/>
              <w:keepLines w:val="0"/>
              <w:widowControl w:val="0"/>
            </w:pPr>
            <w:r w:rsidRPr="00C31E24">
              <w:t>-</w:t>
            </w:r>
          </w:p>
        </w:tc>
        <w:tc>
          <w:tcPr>
            <w:tcW w:w="2977" w:type="dxa"/>
            <w:shd w:val="clear" w:color="auto" w:fill="auto"/>
          </w:tcPr>
          <w:p w14:paraId="57E043C4" w14:textId="77777777" w:rsidR="00276ABC" w:rsidRPr="00C31E24" w:rsidRDefault="00276ABC" w:rsidP="00276ABC">
            <w:pPr>
              <w:pStyle w:val="TAL"/>
              <w:keepNext w:val="0"/>
              <w:keepLines w:val="0"/>
              <w:widowControl w:val="0"/>
            </w:pPr>
            <w:r w:rsidRPr="00C31E24">
              <w:t>-</w:t>
            </w:r>
          </w:p>
        </w:tc>
        <w:tc>
          <w:tcPr>
            <w:tcW w:w="567" w:type="dxa"/>
            <w:shd w:val="clear" w:color="auto" w:fill="auto"/>
          </w:tcPr>
          <w:p w14:paraId="5194A9AB" w14:textId="2B4758E0" w:rsidR="00276ABC" w:rsidRPr="00C31E24" w:rsidRDefault="00276ABC" w:rsidP="00276ABC">
            <w:pPr>
              <w:pStyle w:val="TAC"/>
              <w:keepNext w:val="0"/>
              <w:keepLines w:val="0"/>
              <w:widowControl w:val="0"/>
            </w:pPr>
            <w:r w:rsidRPr="00C31E24">
              <w:t>3</w:t>
            </w:r>
          </w:p>
        </w:tc>
        <w:tc>
          <w:tcPr>
            <w:tcW w:w="892" w:type="dxa"/>
            <w:shd w:val="clear" w:color="auto" w:fill="auto"/>
          </w:tcPr>
          <w:p w14:paraId="4F3DDB70" w14:textId="77777777" w:rsidR="00276ABC" w:rsidRPr="00C31E24" w:rsidRDefault="00276ABC" w:rsidP="00276ABC">
            <w:pPr>
              <w:pStyle w:val="TAC"/>
              <w:keepNext w:val="0"/>
              <w:keepLines w:val="0"/>
              <w:widowControl w:val="0"/>
            </w:pPr>
            <w:r w:rsidRPr="00C31E24">
              <w:t>P</w:t>
            </w:r>
          </w:p>
        </w:tc>
      </w:tr>
      <w:tr w:rsidR="00276ABC" w:rsidRPr="00C31E24" w14:paraId="19709852" w14:textId="77777777" w:rsidTr="00DD5C3D">
        <w:tc>
          <w:tcPr>
            <w:tcW w:w="715" w:type="dxa"/>
            <w:shd w:val="clear" w:color="auto" w:fill="auto"/>
          </w:tcPr>
          <w:p w14:paraId="23A0C92A" w14:textId="77777777" w:rsidR="00276ABC" w:rsidRPr="00C31E24" w:rsidRDefault="00276ABC" w:rsidP="00276ABC">
            <w:pPr>
              <w:pStyle w:val="TAC"/>
              <w:keepNext w:val="0"/>
              <w:keepLines w:val="0"/>
              <w:widowControl w:val="0"/>
            </w:pPr>
            <w:r w:rsidRPr="00C31E24">
              <w:t>46</w:t>
            </w:r>
          </w:p>
        </w:tc>
        <w:tc>
          <w:tcPr>
            <w:tcW w:w="3902" w:type="dxa"/>
            <w:shd w:val="clear" w:color="auto" w:fill="auto"/>
          </w:tcPr>
          <w:p w14:paraId="6A520CDF" w14:textId="77777777" w:rsidR="00276ABC" w:rsidRPr="00C31E24" w:rsidRDefault="00276ABC" w:rsidP="00276ABC">
            <w:pPr>
              <w:pStyle w:val="TAL"/>
              <w:keepNext w:val="0"/>
              <w:keepLines w:val="0"/>
              <w:widowControl w:val="0"/>
            </w:pPr>
            <w:r w:rsidRPr="00C31E24">
              <w:t>Make the MCVideo User request to end the RTP media reception.</w:t>
            </w:r>
          </w:p>
          <w:p w14:paraId="68C4C530" w14:textId="6B295859" w:rsidR="00276ABC" w:rsidRPr="00C31E24" w:rsidRDefault="00276ABC" w:rsidP="00276ABC">
            <w:pPr>
              <w:pStyle w:val="TAL"/>
              <w:keepNext w:val="0"/>
              <w:keepLines w:val="0"/>
              <w:widowControl w:val="0"/>
            </w:pPr>
            <w:r w:rsidRPr="00C31E24">
              <w:t>(NOTE 1)</w:t>
            </w:r>
          </w:p>
        </w:tc>
        <w:tc>
          <w:tcPr>
            <w:tcW w:w="709" w:type="dxa"/>
            <w:shd w:val="clear" w:color="auto" w:fill="auto"/>
          </w:tcPr>
          <w:p w14:paraId="5FCDBE24" w14:textId="77777777" w:rsidR="00276ABC" w:rsidRPr="00C31E24" w:rsidRDefault="00276ABC" w:rsidP="00276ABC">
            <w:pPr>
              <w:pStyle w:val="TAC"/>
              <w:keepNext w:val="0"/>
              <w:keepLines w:val="0"/>
              <w:widowControl w:val="0"/>
            </w:pPr>
            <w:r w:rsidRPr="00C31E24">
              <w:t>-</w:t>
            </w:r>
          </w:p>
        </w:tc>
        <w:tc>
          <w:tcPr>
            <w:tcW w:w="2977" w:type="dxa"/>
            <w:shd w:val="clear" w:color="auto" w:fill="auto"/>
          </w:tcPr>
          <w:p w14:paraId="73046702" w14:textId="77777777" w:rsidR="00276ABC" w:rsidRPr="00C31E24" w:rsidRDefault="00276ABC" w:rsidP="00276ABC">
            <w:pPr>
              <w:pStyle w:val="TAL"/>
              <w:keepNext w:val="0"/>
              <w:keepLines w:val="0"/>
              <w:widowControl w:val="0"/>
            </w:pPr>
            <w:r w:rsidRPr="00C31E24">
              <w:t>-</w:t>
            </w:r>
          </w:p>
        </w:tc>
        <w:tc>
          <w:tcPr>
            <w:tcW w:w="567" w:type="dxa"/>
            <w:shd w:val="clear" w:color="auto" w:fill="auto"/>
          </w:tcPr>
          <w:p w14:paraId="0AF0A234"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4C8B5CB6" w14:textId="77777777" w:rsidR="00276ABC" w:rsidRPr="00C31E24" w:rsidRDefault="00276ABC" w:rsidP="00276ABC">
            <w:pPr>
              <w:pStyle w:val="TAC"/>
              <w:keepNext w:val="0"/>
              <w:keepLines w:val="0"/>
              <w:widowControl w:val="0"/>
            </w:pPr>
            <w:r w:rsidRPr="00C31E24">
              <w:t>-</w:t>
            </w:r>
          </w:p>
        </w:tc>
      </w:tr>
      <w:tr w:rsidR="00276ABC" w:rsidRPr="00C31E24" w14:paraId="43F6B7D1" w14:textId="77777777" w:rsidTr="00DD5C3D">
        <w:tc>
          <w:tcPr>
            <w:tcW w:w="715" w:type="dxa"/>
            <w:shd w:val="clear" w:color="auto" w:fill="auto"/>
          </w:tcPr>
          <w:p w14:paraId="0F905257" w14:textId="77777777" w:rsidR="00276ABC" w:rsidRPr="00C31E24" w:rsidDel="00922678" w:rsidRDefault="00276ABC" w:rsidP="00276ABC">
            <w:pPr>
              <w:pStyle w:val="TAC"/>
              <w:keepNext w:val="0"/>
              <w:keepLines w:val="0"/>
              <w:widowControl w:val="0"/>
            </w:pPr>
            <w:r w:rsidRPr="00C31E24">
              <w:t>47</w:t>
            </w:r>
          </w:p>
        </w:tc>
        <w:tc>
          <w:tcPr>
            <w:tcW w:w="3902" w:type="dxa"/>
            <w:shd w:val="clear" w:color="auto" w:fill="auto"/>
          </w:tcPr>
          <w:p w14:paraId="2EB39133" w14:textId="77777777" w:rsidR="00276ABC" w:rsidRPr="00C31E24" w:rsidRDefault="00276ABC" w:rsidP="00276ABC">
            <w:pPr>
              <w:pStyle w:val="TAL"/>
              <w:keepNext w:val="0"/>
              <w:keepLines w:val="0"/>
              <w:widowControl w:val="0"/>
            </w:pPr>
            <w:r w:rsidRPr="00C31E24">
              <w:t>Check: Does the UE (MCVideo Client) send a Media Reception End Request to indicate it wants to stop RTP packet media?</w:t>
            </w:r>
          </w:p>
        </w:tc>
        <w:tc>
          <w:tcPr>
            <w:tcW w:w="709" w:type="dxa"/>
            <w:shd w:val="clear" w:color="auto" w:fill="auto"/>
          </w:tcPr>
          <w:p w14:paraId="39D610D8" w14:textId="77777777" w:rsidR="00276ABC" w:rsidRPr="00C31E24" w:rsidRDefault="00276ABC" w:rsidP="00276ABC">
            <w:pPr>
              <w:pStyle w:val="TAC"/>
              <w:keepNext w:val="0"/>
              <w:keepLines w:val="0"/>
              <w:widowControl w:val="0"/>
            </w:pPr>
            <w:r w:rsidRPr="00C31E24">
              <w:t>--&gt;</w:t>
            </w:r>
          </w:p>
        </w:tc>
        <w:tc>
          <w:tcPr>
            <w:tcW w:w="2977" w:type="dxa"/>
            <w:shd w:val="clear" w:color="auto" w:fill="auto"/>
          </w:tcPr>
          <w:p w14:paraId="6450F49A" w14:textId="77777777" w:rsidR="00276ABC" w:rsidRPr="00C31E24" w:rsidRDefault="00276ABC" w:rsidP="00276ABC">
            <w:pPr>
              <w:pStyle w:val="TAL"/>
              <w:keepNext w:val="0"/>
              <w:keepLines w:val="0"/>
              <w:widowControl w:val="0"/>
            </w:pPr>
            <w:r w:rsidRPr="00C31E24">
              <w:t>Media Reception End Request</w:t>
            </w:r>
          </w:p>
        </w:tc>
        <w:tc>
          <w:tcPr>
            <w:tcW w:w="567" w:type="dxa"/>
            <w:shd w:val="clear" w:color="auto" w:fill="auto"/>
          </w:tcPr>
          <w:p w14:paraId="10C49263" w14:textId="2C2F3968" w:rsidR="00276ABC" w:rsidRPr="00C31E24" w:rsidRDefault="00276ABC" w:rsidP="00276ABC">
            <w:pPr>
              <w:pStyle w:val="TAC"/>
              <w:keepNext w:val="0"/>
              <w:keepLines w:val="0"/>
              <w:widowControl w:val="0"/>
            </w:pPr>
            <w:r w:rsidRPr="00C31E24">
              <w:t>8</w:t>
            </w:r>
          </w:p>
        </w:tc>
        <w:tc>
          <w:tcPr>
            <w:tcW w:w="892" w:type="dxa"/>
            <w:shd w:val="clear" w:color="auto" w:fill="auto"/>
          </w:tcPr>
          <w:p w14:paraId="60309CA8" w14:textId="77777777" w:rsidR="00276ABC" w:rsidRPr="00C31E24" w:rsidRDefault="00276ABC" w:rsidP="00276ABC">
            <w:pPr>
              <w:pStyle w:val="TAC"/>
              <w:keepNext w:val="0"/>
              <w:keepLines w:val="0"/>
              <w:widowControl w:val="0"/>
            </w:pPr>
            <w:r w:rsidRPr="00C31E24">
              <w:t>P</w:t>
            </w:r>
          </w:p>
        </w:tc>
      </w:tr>
      <w:tr w:rsidR="00276ABC" w:rsidRPr="00C31E24" w14:paraId="158B16FF" w14:textId="77777777" w:rsidTr="00DD5C3D">
        <w:tc>
          <w:tcPr>
            <w:tcW w:w="715" w:type="dxa"/>
            <w:shd w:val="clear" w:color="auto" w:fill="auto"/>
          </w:tcPr>
          <w:p w14:paraId="6AF69E25" w14:textId="77777777" w:rsidR="00276ABC" w:rsidRPr="00C31E24" w:rsidDel="00922678" w:rsidRDefault="00276ABC" w:rsidP="00276ABC">
            <w:pPr>
              <w:pStyle w:val="TAC"/>
              <w:keepNext w:val="0"/>
              <w:keepLines w:val="0"/>
              <w:widowControl w:val="0"/>
            </w:pPr>
            <w:r w:rsidRPr="00C31E24">
              <w:t>48</w:t>
            </w:r>
          </w:p>
        </w:tc>
        <w:tc>
          <w:tcPr>
            <w:tcW w:w="3902" w:type="dxa"/>
            <w:shd w:val="clear" w:color="auto" w:fill="auto"/>
          </w:tcPr>
          <w:p w14:paraId="121DEDC0" w14:textId="77777777" w:rsidR="00276ABC" w:rsidRPr="00C31E24" w:rsidRDefault="00276ABC" w:rsidP="00276ABC">
            <w:pPr>
              <w:pStyle w:val="TAL"/>
              <w:keepNext w:val="0"/>
              <w:keepLines w:val="0"/>
              <w:widowControl w:val="0"/>
            </w:pPr>
            <w:r w:rsidRPr="00C31E24">
              <w:t>The SS (MCVideo Server) sends a Receive Media Reception End Response message to the UE (MCVideo Client).</w:t>
            </w:r>
          </w:p>
        </w:tc>
        <w:tc>
          <w:tcPr>
            <w:tcW w:w="709" w:type="dxa"/>
            <w:shd w:val="clear" w:color="auto" w:fill="auto"/>
          </w:tcPr>
          <w:p w14:paraId="21369F6A"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478E75FB" w14:textId="77777777" w:rsidR="00276ABC" w:rsidRPr="00C31E24" w:rsidRDefault="00276ABC" w:rsidP="00276ABC">
            <w:pPr>
              <w:pStyle w:val="TAL"/>
              <w:keepNext w:val="0"/>
              <w:keepLines w:val="0"/>
              <w:widowControl w:val="0"/>
            </w:pPr>
            <w:r w:rsidRPr="00C31E24">
              <w:t>Media Reception End Response</w:t>
            </w:r>
          </w:p>
        </w:tc>
        <w:tc>
          <w:tcPr>
            <w:tcW w:w="567" w:type="dxa"/>
            <w:shd w:val="clear" w:color="auto" w:fill="auto"/>
          </w:tcPr>
          <w:p w14:paraId="3F50FB2C"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20C08A6C" w14:textId="77777777" w:rsidR="00276ABC" w:rsidRPr="00C31E24" w:rsidRDefault="00276ABC" w:rsidP="00276ABC">
            <w:pPr>
              <w:pStyle w:val="TAC"/>
              <w:keepNext w:val="0"/>
              <w:keepLines w:val="0"/>
              <w:widowControl w:val="0"/>
            </w:pPr>
            <w:r w:rsidRPr="00C31E24">
              <w:t>-</w:t>
            </w:r>
          </w:p>
        </w:tc>
      </w:tr>
      <w:tr w:rsidR="00276ABC" w:rsidRPr="00C31E24" w14:paraId="7F05D555" w14:textId="77777777" w:rsidTr="00DD5C3D">
        <w:tc>
          <w:tcPr>
            <w:tcW w:w="715" w:type="dxa"/>
            <w:shd w:val="clear" w:color="auto" w:fill="auto"/>
          </w:tcPr>
          <w:p w14:paraId="13FDEC3D" w14:textId="77777777" w:rsidR="00276ABC" w:rsidRPr="00C31E24" w:rsidRDefault="00276ABC" w:rsidP="00276ABC">
            <w:pPr>
              <w:pStyle w:val="TAC"/>
              <w:keepNext w:val="0"/>
              <w:keepLines w:val="0"/>
              <w:widowControl w:val="0"/>
            </w:pPr>
            <w:r w:rsidRPr="00C31E24">
              <w:t>49</w:t>
            </w:r>
          </w:p>
        </w:tc>
        <w:tc>
          <w:tcPr>
            <w:tcW w:w="3902" w:type="dxa"/>
            <w:shd w:val="clear" w:color="auto" w:fill="auto"/>
          </w:tcPr>
          <w:p w14:paraId="0F5C8B19" w14:textId="77777777" w:rsidR="00276ABC" w:rsidRPr="00C31E24" w:rsidRDefault="00276ABC" w:rsidP="00276ABC">
            <w:pPr>
              <w:pStyle w:val="TAL"/>
              <w:keepNext w:val="0"/>
              <w:keepLines w:val="0"/>
              <w:widowControl w:val="0"/>
            </w:pPr>
            <w:r w:rsidRPr="00C31E24">
              <w:t>The SS (MCVideo Server) sends a Transmission Idle message.</w:t>
            </w:r>
          </w:p>
        </w:tc>
        <w:tc>
          <w:tcPr>
            <w:tcW w:w="709" w:type="dxa"/>
            <w:shd w:val="clear" w:color="auto" w:fill="auto"/>
          </w:tcPr>
          <w:p w14:paraId="6C50F4A1"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78C5A751" w14:textId="77777777" w:rsidR="00276ABC" w:rsidRPr="00C31E24" w:rsidRDefault="00276ABC" w:rsidP="00276ABC">
            <w:pPr>
              <w:pStyle w:val="TAL"/>
              <w:keepNext w:val="0"/>
              <w:keepLines w:val="0"/>
              <w:widowControl w:val="0"/>
            </w:pPr>
            <w:r w:rsidRPr="00C31E24">
              <w:t>Transmission Idle</w:t>
            </w:r>
          </w:p>
        </w:tc>
        <w:tc>
          <w:tcPr>
            <w:tcW w:w="567" w:type="dxa"/>
            <w:shd w:val="clear" w:color="auto" w:fill="auto"/>
          </w:tcPr>
          <w:p w14:paraId="51B0BEBE"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049263A8" w14:textId="77777777" w:rsidR="00276ABC" w:rsidRPr="00C31E24" w:rsidRDefault="00276ABC" w:rsidP="00276ABC">
            <w:pPr>
              <w:pStyle w:val="TAC"/>
              <w:keepNext w:val="0"/>
              <w:keepLines w:val="0"/>
              <w:widowControl w:val="0"/>
            </w:pPr>
            <w:r w:rsidRPr="00C31E24">
              <w:t>-</w:t>
            </w:r>
          </w:p>
        </w:tc>
      </w:tr>
      <w:tr w:rsidR="00276ABC" w:rsidRPr="00C31E24" w14:paraId="6D8BA534" w14:textId="77777777" w:rsidTr="00DD5C3D">
        <w:tc>
          <w:tcPr>
            <w:tcW w:w="715" w:type="dxa"/>
            <w:shd w:val="clear" w:color="auto" w:fill="auto"/>
          </w:tcPr>
          <w:p w14:paraId="1DD60BA7" w14:textId="77777777" w:rsidR="00276ABC" w:rsidRPr="00C31E24" w:rsidRDefault="00276ABC" w:rsidP="00276ABC">
            <w:pPr>
              <w:pStyle w:val="TAC"/>
              <w:keepNext w:val="0"/>
              <w:keepLines w:val="0"/>
              <w:widowControl w:val="0"/>
            </w:pPr>
            <w:r w:rsidRPr="00C31E24">
              <w:t>50</w:t>
            </w:r>
          </w:p>
        </w:tc>
        <w:tc>
          <w:tcPr>
            <w:tcW w:w="3902" w:type="dxa"/>
            <w:shd w:val="clear" w:color="auto" w:fill="auto"/>
          </w:tcPr>
          <w:p w14:paraId="3789BD31" w14:textId="77777777" w:rsidR="00276ABC" w:rsidRPr="00C31E24" w:rsidRDefault="00276ABC" w:rsidP="00276ABC">
            <w:pPr>
              <w:pStyle w:val="TAL"/>
              <w:keepNext w:val="0"/>
              <w:keepLines w:val="0"/>
              <w:widowControl w:val="0"/>
            </w:pPr>
            <w:r w:rsidRPr="00C31E24">
              <w:t>The SS (MCVideo Server) sends a SIP BYE message.</w:t>
            </w:r>
          </w:p>
        </w:tc>
        <w:tc>
          <w:tcPr>
            <w:tcW w:w="709" w:type="dxa"/>
            <w:shd w:val="clear" w:color="auto" w:fill="auto"/>
          </w:tcPr>
          <w:p w14:paraId="3A2BCB21" w14:textId="77777777" w:rsidR="00276ABC" w:rsidRPr="00C31E24" w:rsidRDefault="00276ABC" w:rsidP="00276ABC">
            <w:pPr>
              <w:pStyle w:val="TAC"/>
              <w:keepNext w:val="0"/>
              <w:keepLines w:val="0"/>
              <w:widowControl w:val="0"/>
            </w:pPr>
            <w:r w:rsidRPr="00C31E24">
              <w:t>&lt;--</w:t>
            </w:r>
          </w:p>
        </w:tc>
        <w:tc>
          <w:tcPr>
            <w:tcW w:w="2977" w:type="dxa"/>
            <w:shd w:val="clear" w:color="auto" w:fill="auto"/>
          </w:tcPr>
          <w:p w14:paraId="3D1C9205" w14:textId="77777777" w:rsidR="00276ABC" w:rsidRPr="00C31E24" w:rsidRDefault="00276ABC" w:rsidP="00276ABC">
            <w:pPr>
              <w:pStyle w:val="TAL"/>
              <w:keepNext w:val="0"/>
              <w:keepLines w:val="0"/>
              <w:widowControl w:val="0"/>
            </w:pPr>
            <w:r w:rsidRPr="00C31E24">
              <w:t>SIP BYE</w:t>
            </w:r>
          </w:p>
        </w:tc>
        <w:tc>
          <w:tcPr>
            <w:tcW w:w="567" w:type="dxa"/>
            <w:shd w:val="clear" w:color="auto" w:fill="auto"/>
          </w:tcPr>
          <w:p w14:paraId="0C1AAC47"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764FC6D4" w14:textId="77777777" w:rsidR="00276ABC" w:rsidRPr="00C31E24" w:rsidRDefault="00276ABC" w:rsidP="00276ABC">
            <w:pPr>
              <w:pStyle w:val="TAC"/>
              <w:keepNext w:val="0"/>
              <w:keepLines w:val="0"/>
              <w:widowControl w:val="0"/>
            </w:pPr>
            <w:r w:rsidRPr="00C31E24">
              <w:t>-</w:t>
            </w:r>
          </w:p>
        </w:tc>
      </w:tr>
      <w:tr w:rsidR="00276ABC" w:rsidRPr="00C31E24" w14:paraId="7AA71B48" w14:textId="77777777" w:rsidTr="00DD5C3D">
        <w:tc>
          <w:tcPr>
            <w:tcW w:w="715" w:type="dxa"/>
            <w:shd w:val="clear" w:color="auto" w:fill="auto"/>
          </w:tcPr>
          <w:p w14:paraId="214DB534" w14:textId="77777777" w:rsidR="00276ABC" w:rsidRPr="00C31E24" w:rsidRDefault="00276ABC" w:rsidP="00276ABC">
            <w:pPr>
              <w:pStyle w:val="TAC"/>
              <w:keepNext w:val="0"/>
              <w:keepLines w:val="0"/>
              <w:widowControl w:val="0"/>
            </w:pPr>
            <w:r w:rsidRPr="00C31E24">
              <w:t>51</w:t>
            </w:r>
          </w:p>
        </w:tc>
        <w:tc>
          <w:tcPr>
            <w:tcW w:w="3902" w:type="dxa"/>
            <w:shd w:val="clear" w:color="auto" w:fill="auto"/>
          </w:tcPr>
          <w:p w14:paraId="3D2D425D" w14:textId="35AAE6B3" w:rsidR="00276ABC" w:rsidRPr="00C31E24" w:rsidRDefault="00276ABC" w:rsidP="00276ABC">
            <w:pPr>
              <w:pStyle w:val="TAL"/>
              <w:keepNext w:val="0"/>
              <w:keepLines w:val="0"/>
              <w:widowControl w:val="0"/>
            </w:pPr>
            <w:r w:rsidRPr="00C31E24">
              <w:t>Check: Does the UE (MCVideo Client) send a SIP 200 (OK) message in response to the SIP BYE message?</w:t>
            </w:r>
          </w:p>
        </w:tc>
        <w:tc>
          <w:tcPr>
            <w:tcW w:w="709" w:type="dxa"/>
            <w:shd w:val="clear" w:color="auto" w:fill="auto"/>
          </w:tcPr>
          <w:p w14:paraId="0C57C5A7" w14:textId="77777777" w:rsidR="00276ABC" w:rsidRPr="00C31E24" w:rsidRDefault="00276ABC" w:rsidP="00276ABC">
            <w:pPr>
              <w:pStyle w:val="TAC"/>
              <w:keepNext w:val="0"/>
              <w:keepLines w:val="0"/>
              <w:widowControl w:val="0"/>
            </w:pPr>
            <w:r w:rsidRPr="00C31E24">
              <w:t>--&gt;</w:t>
            </w:r>
          </w:p>
        </w:tc>
        <w:tc>
          <w:tcPr>
            <w:tcW w:w="2977" w:type="dxa"/>
            <w:shd w:val="clear" w:color="auto" w:fill="auto"/>
          </w:tcPr>
          <w:p w14:paraId="1E463F4F" w14:textId="77777777" w:rsidR="00276ABC" w:rsidRPr="00C31E24" w:rsidRDefault="00276ABC" w:rsidP="00276ABC">
            <w:pPr>
              <w:pStyle w:val="TAL"/>
              <w:keepNext w:val="0"/>
              <w:keepLines w:val="0"/>
              <w:widowControl w:val="0"/>
            </w:pPr>
            <w:r w:rsidRPr="00C31E24">
              <w:t>SIP 200 (OK)</w:t>
            </w:r>
          </w:p>
        </w:tc>
        <w:tc>
          <w:tcPr>
            <w:tcW w:w="567" w:type="dxa"/>
            <w:shd w:val="clear" w:color="auto" w:fill="auto"/>
          </w:tcPr>
          <w:p w14:paraId="07F7708D" w14:textId="2ABA13FD" w:rsidR="00276ABC" w:rsidRPr="00C31E24" w:rsidRDefault="00276ABC" w:rsidP="00276ABC">
            <w:pPr>
              <w:pStyle w:val="TAC"/>
              <w:keepNext w:val="0"/>
              <w:keepLines w:val="0"/>
              <w:widowControl w:val="0"/>
            </w:pPr>
            <w:r w:rsidRPr="00C31E24">
              <w:t>9</w:t>
            </w:r>
          </w:p>
        </w:tc>
        <w:tc>
          <w:tcPr>
            <w:tcW w:w="892" w:type="dxa"/>
            <w:shd w:val="clear" w:color="auto" w:fill="auto"/>
          </w:tcPr>
          <w:p w14:paraId="3AA58333" w14:textId="77777777" w:rsidR="00276ABC" w:rsidRPr="00C31E24" w:rsidRDefault="00276ABC" w:rsidP="00276ABC">
            <w:pPr>
              <w:pStyle w:val="TAC"/>
              <w:keepNext w:val="0"/>
              <w:keepLines w:val="0"/>
              <w:widowControl w:val="0"/>
            </w:pPr>
            <w:r w:rsidRPr="00C31E24">
              <w:t>P</w:t>
            </w:r>
          </w:p>
        </w:tc>
      </w:tr>
      <w:tr w:rsidR="00276ABC" w:rsidRPr="00C31E24" w14:paraId="2F1A6752" w14:textId="77777777" w:rsidTr="00DD5C3D">
        <w:tc>
          <w:tcPr>
            <w:tcW w:w="715" w:type="dxa"/>
            <w:shd w:val="clear" w:color="auto" w:fill="auto"/>
          </w:tcPr>
          <w:p w14:paraId="77CE9E9A" w14:textId="77777777" w:rsidR="00276ABC" w:rsidRPr="00C31E24" w:rsidRDefault="00276ABC" w:rsidP="00276ABC">
            <w:pPr>
              <w:pStyle w:val="TAC"/>
              <w:keepNext w:val="0"/>
              <w:keepLines w:val="0"/>
              <w:widowControl w:val="0"/>
            </w:pPr>
            <w:r w:rsidRPr="00C31E24">
              <w:t>-</w:t>
            </w:r>
          </w:p>
        </w:tc>
        <w:tc>
          <w:tcPr>
            <w:tcW w:w="3902" w:type="dxa"/>
            <w:shd w:val="clear" w:color="auto" w:fill="auto"/>
          </w:tcPr>
          <w:p w14:paraId="4CA7671E" w14:textId="760880B4" w:rsidR="00276ABC" w:rsidRPr="00C31E24" w:rsidRDefault="00276ABC" w:rsidP="00276ABC">
            <w:pPr>
              <w:pStyle w:val="TAL"/>
              <w:keepNext w:val="0"/>
              <w:keepLines w:val="0"/>
              <w:widowControl w:val="0"/>
            </w:pPr>
            <w:r w:rsidRPr="00C31E24">
              <w:t>EXCEPTION: The SS (MCVideo Server) releases the E-UTRA connection.</w:t>
            </w:r>
          </w:p>
        </w:tc>
        <w:tc>
          <w:tcPr>
            <w:tcW w:w="709" w:type="dxa"/>
            <w:shd w:val="clear" w:color="auto" w:fill="auto"/>
          </w:tcPr>
          <w:p w14:paraId="4D2BB666" w14:textId="77777777" w:rsidR="00276ABC" w:rsidRPr="00C31E24" w:rsidRDefault="00276ABC" w:rsidP="00276ABC">
            <w:pPr>
              <w:pStyle w:val="TAC"/>
              <w:keepNext w:val="0"/>
              <w:keepLines w:val="0"/>
              <w:widowControl w:val="0"/>
            </w:pPr>
            <w:r w:rsidRPr="00C31E24">
              <w:t>-</w:t>
            </w:r>
          </w:p>
        </w:tc>
        <w:tc>
          <w:tcPr>
            <w:tcW w:w="2977" w:type="dxa"/>
            <w:shd w:val="clear" w:color="auto" w:fill="auto"/>
          </w:tcPr>
          <w:p w14:paraId="2101525B" w14:textId="77777777" w:rsidR="00276ABC" w:rsidRPr="00C31E24" w:rsidRDefault="00276ABC" w:rsidP="00276ABC">
            <w:pPr>
              <w:pStyle w:val="TAL"/>
              <w:keepNext w:val="0"/>
              <w:keepLines w:val="0"/>
              <w:widowControl w:val="0"/>
            </w:pPr>
            <w:r w:rsidRPr="00C31E24">
              <w:t>-</w:t>
            </w:r>
          </w:p>
        </w:tc>
        <w:tc>
          <w:tcPr>
            <w:tcW w:w="567" w:type="dxa"/>
            <w:shd w:val="clear" w:color="auto" w:fill="auto"/>
          </w:tcPr>
          <w:p w14:paraId="4AC124BB" w14:textId="77777777" w:rsidR="00276ABC" w:rsidRPr="00C31E24" w:rsidRDefault="00276ABC" w:rsidP="00276ABC">
            <w:pPr>
              <w:pStyle w:val="TAC"/>
              <w:keepNext w:val="0"/>
              <w:keepLines w:val="0"/>
              <w:widowControl w:val="0"/>
            </w:pPr>
            <w:r w:rsidRPr="00C31E24">
              <w:t>-</w:t>
            </w:r>
          </w:p>
        </w:tc>
        <w:tc>
          <w:tcPr>
            <w:tcW w:w="892" w:type="dxa"/>
            <w:shd w:val="clear" w:color="auto" w:fill="auto"/>
          </w:tcPr>
          <w:p w14:paraId="6EAAF232" w14:textId="77777777" w:rsidR="00276ABC" w:rsidRPr="00C31E24" w:rsidRDefault="00276ABC" w:rsidP="00276ABC">
            <w:pPr>
              <w:pStyle w:val="TAC"/>
              <w:keepNext w:val="0"/>
              <w:keepLines w:val="0"/>
              <w:widowControl w:val="0"/>
            </w:pPr>
            <w:r w:rsidRPr="00C31E24">
              <w:t>-</w:t>
            </w:r>
          </w:p>
        </w:tc>
      </w:tr>
      <w:tr w:rsidR="00276ABC" w:rsidRPr="00C31E24" w14:paraId="45C96695" w14:textId="77777777" w:rsidTr="00DD5C3D">
        <w:tc>
          <w:tcPr>
            <w:tcW w:w="9762" w:type="dxa"/>
            <w:gridSpan w:val="6"/>
            <w:shd w:val="clear" w:color="auto" w:fill="auto"/>
          </w:tcPr>
          <w:p w14:paraId="09C0D574" w14:textId="3A6B65D7" w:rsidR="00276ABC" w:rsidRPr="00C31E24" w:rsidRDefault="00276ABC" w:rsidP="00DD5C3D">
            <w:pPr>
              <w:pStyle w:val="TAN"/>
            </w:pPr>
            <w:r w:rsidRPr="00C31E24">
              <w:t>NOTE: This is expected to be done via a suitable implementation dependent MMI.</w:t>
            </w:r>
          </w:p>
        </w:tc>
      </w:tr>
    </w:tbl>
    <w:p w14:paraId="22FA71B5" w14:textId="77777777" w:rsidR="00784A32" w:rsidRPr="00C31E24" w:rsidRDefault="00784A32" w:rsidP="00784A32"/>
    <w:p w14:paraId="7CE8FA14" w14:textId="77777777" w:rsidR="00784A32" w:rsidRPr="00C31E24" w:rsidRDefault="00784A32" w:rsidP="00784A32">
      <w:pPr>
        <w:pStyle w:val="H6"/>
      </w:pPr>
      <w:r w:rsidRPr="00C31E24">
        <w:t>6.1.1.2.3.3</w:t>
      </w:r>
      <w:r w:rsidRPr="00C31E24">
        <w:tab/>
        <w:t xml:space="preserve">Specific message contents </w:t>
      </w:r>
    </w:p>
    <w:p w14:paraId="10CEBC7E" w14:textId="77777777" w:rsidR="00784A32" w:rsidRPr="00C31E24" w:rsidRDefault="00784A32" w:rsidP="00784A32">
      <w:pPr>
        <w:pStyle w:val="TH"/>
      </w:pPr>
      <w:r w:rsidRPr="00C31E24">
        <w:t>Table 6.1.1.2.3.3-1: SIP INVITE (Step 1,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3C63AA94" w14:textId="77777777" w:rsidTr="00354887">
        <w:trPr>
          <w:tblHeader/>
        </w:trPr>
        <w:tc>
          <w:tcPr>
            <w:tcW w:w="9639" w:type="dxa"/>
            <w:gridSpan w:val="5"/>
          </w:tcPr>
          <w:p w14:paraId="6621DE8D" w14:textId="77777777" w:rsidR="00784A32" w:rsidRPr="00C31E24" w:rsidRDefault="00784A32" w:rsidP="00354887">
            <w:pPr>
              <w:pStyle w:val="TAL"/>
              <w:keepNext w:val="0"/>
            </w:pPr>
            <w:r w:rsidRPr="00C31E24">
              <w:t>Derivation Path: TS 36-579-1 [2], Table 5.5.2.5.2-1, condition MCVIDEO</w:t>
            </w:r>
          </w:p>
        </w:tc>
      </w:tr>
      <w:tr w:rsidR="00784A32" w:rsidRPr="00C31E24" w14:paraId="6F4F6042" w14:textId="77777777" w:rsidTr="00354887">
        <w:trPr>
          <w:tblHeader/>
        </w:trPr>
        <w:tc>
          <w:tcPr>
            <w:tcW w:w="2835" w:type="dxa"/>
          </w:tcPr>
          <w:p w14:paraId="5693C40F" w14:textId="77777777" w:rsidR="00784A32" w:rsidRPr="00C31E24" w:rsidRDefault="00784A32" w:rsidP="00354887">
            <w:pPr>
              <w:pStyle w:val="TAH"/>
              <w:keepNext w:val="0"/>
              <w:keepLines w:val="0"/>
              <w:widowControl w:val="0"/>
              <w:rPr>
                <w:color w:val="000000"/>
              </w:rPr>
            </w:pPr>
            <w:r w:rsidRPr="00C31E24">
              <w:rPr>
                <w:color w:val="000000"/>
              </w:rPr>
              <w:t>Information Element</w:t>
            </w:r>
          </w:p>
        </w:tc>
        <w:tc>
          <w:tcPr>
            <w:tcW w:w="2126" w:type="dxa"/>
          </w:tcPr>
          <w:p w14:paraId="7DD55A8C" w14:textId="77777777" w:rsidR="00784A32" w:rsidRPr="00C31E24" w:rsidRDefault="00784A32" w:rsidP="00354887">
            <w:pPr>
              <w:pStyle w:val="TAH"/>
              <w:keepNext w:val="0"/>
              <w:keepLines w:val="0"/>
              <w:widowControl w:val="0"/>
              <w:rPr>
                <w:color w:val="000000"/>
              </w:rPr>
            </w:pPr>
            <w:r w:rsidRPr="00C31E24">
              <w:rPr>
                <w:color w:val="000000"/>
              </w:rPr>
              <w:t>Value/remark</w:t>
            </w:r>
          </w:p>
        </w:tc>
        <w:tc>
          <w:tcPr>
            <w:tcW w:w="2126" w:type="dxa"/>
            <w:tcBorders>
              <w:bottom w:val="single" w:sz="4" w:space="0" w:color="auto"/>
            </w:tcBorders>
          </w:tcPr>
          <w:p w14:paraId="7CFFAAA9" w14:textId="77777777" w:rsidR="00784A32" w:rsidRPr="00C31E24" w:rsidRDefault="00784A32" w:rsidP="00354887">
            <w:pPr>
              <w:pStyle w:val="TAH"/>
              <w:keepNext w:val="0"/>
              <w:keepLines w:val="0"/>
              <w:widowControl w:val="0"/>
              <w:rPr>
                <w:color w:val="000000"/>
              </w:rPr>
            </w:pPr>
            <w:r w:rsidRPr="00C31E24">
              <w:rPr>
                <w:color w:val="000000"/>
              </w:rPr>
              <w:t>Comment</w:t>
            </w:r>
          </w:p>
        </w:tc>
        <w:tc>
          <w:tcPr>
            <w:tcW w:w="1418" w:type="dxa"/>
          </w:tcPr>
          <w:p w14:paraId="774314B2" w14:textId="77777777" w:rsidR="00784A32" w:rsidRPr="00C31E24" w:rsidRDefault="00784A32" w:rsidP="00354887">
            <w:pPr>
              <w:pStyle w:val="TAH"/>
              <w:keepNext w:val="0"/>
              <w:keepLines w:val="0"/>
              <w:widowControl w:val="0"/>
              <w:rPr>
                <w:color w:val="000000"/>
              </w:rPr>
            </w:pPr>
            <w:r w:rsidRPr="00C31E24">
              <w:rPr>
                <w:color w:val="000000"/>
              </w:rPr>
              <w:t>Reference</w:t>
            </w:r>
          </w:p>
        </w:tc>
        <w:tc>
          <w:tcPr>
            <w:tcW w:w="1134" w:type="dxa"/>
          </w:tcPr>
          <w:p w14:paraId="637DE1E1" w14:textId="77777777" w:rsidR="00784A32" w:rsidRPr="00C31E24" w:rsidRDefault="00784A32" w:rsidP="00354887">
            <w:pPr>
              <w:pStyle w:val="TAH"/>
              <w:keepNext w:val="0"/>
              <w:keepLines w:val="0"/>
              <w:widowControl w:val="0"/>
              <w:rPr>
                <w:color w:val="000000"/>
              </w:rPr>
            </w:pPr>
            <w:r w:rsidRPr="00C31E24">
              <w:rPr>
                <w:color w:val="000000"/>
              </w:rPr>
              <w:t>Condition</w:t>
            </w:r>
          </w:p>
        </w:tc>
      </w:tr>
      <w:tr w:rsidR="00784A32" w:rsidRPr="00C31E24" w14:paraId="1E3D9BAC"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532CB6EA" w14:textId="77777777" w:rsidR="00784A32" w:rsidRPr="00C31E24" w:rsidRDefault="00784A32" w:rsidP="00354887">
            <w:pPr>
              <w:pStyle w:val="TAH"/>
              <w:jc w:val="left"/>
              <w:rPr>
                <w:bCs/>
              </w:rPr>
            </w:pPr>
            <w:r w:rsidRPr="00C31E24">
              <w:rPr>
                <w:bCs/>
              </w:rPr>
              <w:t>Message-body</w:t>
            </w:r>
          </w:p>
        </w:tc>
        <w:tc>
          <w:tcPr>
            <w:tcW w:w="2126" w:type="dxa"/>
            <w:tcBorders>
              <w:top w:val="single" w:sz="4" w:space="0" w:color="auto"/>
              <w:left w:val="single" w:sz="4" w:space="0" w:color="auto"/>
              <w:bottom w:val="single" w:sz="4" w:space="0" w:color="auto"/>
              <w:right w:val="single" w:sz="4" w:space="0" w:color="auto"/>
            </w:tcBorders>
          </w:tcPr>
          <w:p w14:paraId="7572216C" w14:textId="77777777" w:rsidR="00784A32" w:rsidRPr="00C31E24" w:rsidRDefault="00784A32" w:rsidP="00354887">
            <w:pPr>
              <w:pStyle w:val="TAH"/>
              <w:jc w:val="left"/>
              <w:rPr>
                <w:bCs/>
              </w:rPr>
            </w:pPr>
          </w:p>
        </w:tc>
        <w:tc>
          <w:tcPr>
            <w:tcW w:w="2126" w:type="dxa"/>
            <w:tcBorders>
              <w:top w:val="single" w:sz="4" w:space="0" w:color="auto"/>
              <w:left w:val="single" w:sz="4" w:space="0" w:color="auto"/>
              <w:bottom w:val="single" w:sz="4" w:space="0" w:color="auto"/>
              <w:right w:val="single" w:sz="4" w:space="0" w:color="auto"/>
            </w:tcBorders>
          </w:tcPr>
          <w:p w14:paraId="36791416" w14:textId="77777777" w:rsidR="00784A32" w:rsidRPr="00C31E24" w:rsidRDefault="00784A32" w:rsidP="00354887">
            <w:pPr>
              <w:pStyle w:val="TAH"/>
              <w:jc w:val="left"/>
              <w:rPr>
                <w:bCs/>
              </w:rPr>
            </w:pPr>
          </w:p>
        </w:tc>
        <w:tc>
          <w:tcPr>
            <w:tcW w:w="1418" w:type="dxa"/>
            <w:tcBorders>
              <w:top w:val="single" w:sz="4" w:space="0" w:color="auto"/>
              <w:left w:val="single" w:sz="4" w:space="0" w:color="auto"/>
              <w:bottom w:val="single" w:sz="4" w:space="0" w:color="auto"/>
              <w:right w:val="single" w:sz="4" w:space="0" w:color="auto"/>
            </w:tcBorders>
          </w:tcPr>
          <w:p w14:paraId="5E04608A" w14:textId="77777777" w:rsidR="00784A32" w:rsidRPr="00C31E24" w:rsidRDefault="00784A32" w:rsidP="00354887">
            <w:pPr>
              <w:pStyle w:val="TAH"/>
              <w:jc w:val="left"/>
              <w:rPr>
                <w:bCs/>
              </w:rPr>
            </w:pPr>
          </w:p>
        </w:tc>
        <w:tc>
          <w:tcPr>
            <w:tcW w:w="1134" w:type="dxa"/>
            <w:tcBorders>
              <w:top w:val="single" w:sz="4" w:space="0" w:color="auto"/>
              <w:left w:val="single" w:sz="4" w:space="0" w:color="auto"/>
              <w:bottom w:val="single" w:sz="4" w:space="0" w:color="auto"/>
              <w:right w:val="single" w:sz="4" w:space="0" w:color="auto"/>
            </w:tcBorders>
          </w:tcPr>
          <w:p w14:paraId="68F87216" w14:textId="77777777" w:rsidR="00784A32" w:rsidRPr="00C31E24" w:rsidRDefault="00784A32" w:rsidP="00354887">
            <w:pPr>
              <w:pStyle w:val="TAH"/>
              <w:jc w:val="left"/>
              <w:rPr>
                <w:bCs/>
              </w:rPr>
            </w:pPr>
          </w:p>
        </w:tc>
      </w:tr>
      <w:tr w:rsidR="00784A32" w:rsidRPr="00C31E24" w14:paraId="112ABC74"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3C89DB9E" w14:textId="77777777" w:rsidR="00784A32" w:rsidRPr="00C31E24" w:rsidRDefault="00784A32" w:rsidP="00354887">
            <w:pPr>
              <w:pStyle w:val="TAH"/>
              <w:jc w:val="left"/>
              <w:rPr>
                <w:b w:val="0"/>
              </w:rPr>
            </w:pPr>
            <w:r w:rsidRPr="00C31E24">
              <w:rPr>
                <w:b w:val="0"/>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FBB16D7" w14:textId="77777777" w:rsidR="00784A32" w:rsidRPr="00C31E24" w:rsidRDefault="00784A32" w:rsidP="00354887">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767F2CD" w14:textId="77777777" w:rsidR="00784A32" w:rsidRPr="00C31E24" w:rsidRDefault="00784A32" w:rsidP="00354887">
            <w:pPr>
              <w:pStyle w:val="TAH"/>
              <w:jc w:val="left"/>
              <w:rPr>
                <w:b w:val="0"/>
              </w:rPr>
            </w:pPr>
            <w:r w:rsidRPr="00C31E24">
              <w:rPr>
                <w:b w:val="0"/>
              </w:rPr>
              <w:t>MCVideo Info</w:t>
            </w:r>
          </w:p>
        </w:tc>
        <w:tc>
          <w:tcPr>
            <w:tcW w:w="1418" w:type="dxa"/>
            <w:tcBorders>
              <w:top w:val="single" w:sz="4" w:space="0" w:color="auto"/>
              <w:left w:val="single" w:sz="4" w:space="0" w:color="auto"/>
              <w:bottom w:val="single" w:sz="4" w:space="0" w:color="auto"/>
              <w:right w:val="single" w:sz="4" w:space="0" w:color="auto"/>
            </w:tcBorders>
          </w:tcPr>
          <w:p w14:paraId="09DA5AE6" w14:textId="77777777" w:rsidR="00784A32" w:rsidRPr="00C31E24"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18DDD46B" w14:textId="77777777" w:rsidR="00784A32" w:rsidRPr="00C31E24" w:rsidRDefault="00784A32" w:rsidP="00354887">
            <w:pPr>
              <w:pStyle w:val="TAH"/>
              <w:jc w:val="left"/>
              <w:rPr>
                <w:b w:val="0"/>
              </w:rPr>
            </w:pPr>
          </w:p>
        </w:tc>
      </w:tr>
      <w:tr w:rsidR="00784A32" w:rsidRPr="00C31E24" w14:paraId="6F4E18E7"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2F8C6EBB" w14:textId="77777777" w:rsidR="00784A32" w:rsidRPr="00C31E24" w:rsidRDefault="00784A32" w:rsidP="00354887">
            <w:pPr>
              <w:pStyle w:val="TAH"/>
              <w:jc w:val="left"/>
              <w:rPr>
                <w:b w:val="0"/>
              </w:rPr>
            </w:pPr>
            <w:r w:rsidRPr="00C31E24">
              <w:rPr>
                <w:b w:val="0"/>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3980C570" w14:textId="77777777" w:rsidR="00784A32" w:rsidRPr="00C31E24" w:rsidRDefault="00784A32" w:rsidP="00354887">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C233ACC" w14:textId="77777777" w:rsidR="00784A32" w:rsidRPr="00C31E24" w:rsidRDefault="00784A32" w:rsidP="00354887">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0E93672C" w14:textId="77777777" w:rsidR="00784A32" w:rsidRPr="00C31E24"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47E9CC44" w14:textId="77777777" w:rsidR="00784A32" w:rsidRPr="00C31E24" w:rsidRDefault="00784A32" w:rsidP="00354887">
            <w:pPr>
              <w:pStyle w:val="TAH"/>
              <w:jc w:val="left"/>
              <w:rPr>
                <w:b w:val="0"/>
              </w:rPr>
            </w:pPr>
          </w:p>
        </w:tc>
      </w:tr>
      <w:tr w:rsidR="00784A32" w:rsidRPr="00C31E24" w14:paraId="2FC8FEF5" w14:textId="77777777" w:rsidTr="00354887">
        <w:trPr>
          <w:tblHeader/>
        </w:trPr>
        <w:tc>
          <w:tcPr>
            <w:tcW w:w="2835" w:type="dxa"/>
            <w:tcBorders>
              <w:top w:val="single" w:sz="4" w:space="0" w:color="auto"/>
              <w:left w:val="single" w:sz="4" w:space="0" w:color="auto"/>
              <w:bottom w:val="single" w:sz="4" w:space="0" w:color="auto"/>
              <w:right w:val="single" w:sz="4" w:space="0" w:color="auto"/>
            </w:tcBorders>
          </w:tcPr>
          <w:p w14:paraId="221E4BB5" w14:textId="77777777" w:rsidR="00784A32" w:rsidRPr="00C31E24" w:rsidRDefault="00784A32" w:rsidP="00354887">
            <w:pPr>
              <w:pStyle w:val="TAH"/>
              <w:jc w:val="left"/>
              <w:rPr>
                <w:b w:val="0"/>
              </w:rPr>
            </w:pPr>
            <w:r w:rsidRPr="00C31E24">
              <w:rPr>
                <w:b w:val="0"/>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7F4B26E8" w14:textId="77777777" w:rsidR="00784A32" w:rsidRPr="00C31E24" w:rsidRDefault="00784A32" w:rsidP="00354887">
            <w:pPr>
              <w:pStyle w:val="TAH"/>
              <w:jc w:val="left"/>
              <w:rPr>
                <w:b w:val="0"/>
              </w:rPr>
            </w:pPr>
            <w:r w:rsidRPr="00C31E24">
              <w:rPr>
                <w:b w:val="0"/>
              </w:rPr>
              <w:t>MCVideo-Info as described in Table 6.1.1.2.3.3-2</w:t>
            </w:r>
          </w:p>
        </w:tc>
        <w:tc>
          <w:tcPr>
            <w:tcW w:w="2126" w:type="dxa"/>
            <w:tcBorders>
              <w:top w:val="single" w:sz="4" w:space="0" w:color="auto"/>
              <w:left w:val="single" w:sz="4" w:space="0" w:color="auto"/>
              <w:bottom w:val="single" w:sz="4" w:space="0" w:color="auto"/>
              <w:right w:val="single" w:sz="4" w:space="0" w:color="auto"/>
            </w:tcBorders>
          </w:tcPr>
          <w:p w14:paraId="01208F6A" w14:textId="77777777" w:rsidR="00784A32" w:rsidRPr="00C31E24" w:rsidRDefault="00784A32" w:rsidP="00354887">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592A962B" w14:textId="77777777" w:rsidR="00784A32" w:rsidRPr="00C31E24" w:rsidRDefault="00784A32" w:rsidP="00354887">
            <w:pPr>
              <w:pStyle w:val="TAH"/>
              <w:jc w:val="left"/>
              <w:rPr>
                <w:b w:val="0"/>
              </w:rPr>
            </w:pPr>
          </w:p>
        </w:tc>
        <w:tc>
          <w:tcPr>
            <w:tcW w:w="1134" w:type="dxa"/>
            <w:tcBorders>
              <w:top w:val="single" w:sz="4" w:space="0" w:color="auto"/>
              <w:left w:val="single" w:sz="4" w:space="0" w:color="auto"/>
              <w:bottom w:val="single" w:sz="4" w:space="0" w:color="auto"/>
              <w:right w:val="single" w:sz="4" w:space="0" w:color="auto"/>
            </w:tcBorders>
          </w:tcPr>
          <w:p w14:paraId="51CFE675" w14:textId="77777777" w:rsidR="00784A32" w:rsidRPr="00C31E24" w:rsidRDefault="00784A32" w:rsidP="00354887">
            <w:pPr>
              <w:pStyle w:val="TAH"/>
              <w:jc w:val="left"/>
              <w:rPr>
                <w:b w:val="0"/>
              </w:rPr>
            </w:pPr>
          </w:p>
        </w:tc>
      </w:tr>
    </w:tbl>
    <w:p w14:paraId="4CE9B86C" w14:textId="77777777" w:rsidR="00784A32" w:rsidRPr="00C31E24" w:rsidRDefault="00784A32" w:rsidP="00784A32"/>
    <w:p w14:paraId="3D54E2A6" w14:textId="77777777" w:rsidR="00784A32" w:rsidRPr="00C31E24" w:rsidRDefault="00784A32" w:rsidP="00784A32">
      <w:pPr>
        <w:pStyle w:val="TH"/>
      </w:pPr>
      <w:r w:rsidRPr="00C31E24">
        <w:rPr>
          <w:color w:val="000000"/>
        </w:rPr>
        <w:t>Table 6.1.1.2.3.3-2: MCVideo-INFO in SIP INVITE (Table 6.1.1.2.3.3-1)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C31E24" w14:paraId="7F97FB7E"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7C87C4DB" w14:textId="77777777" w:rsidR="00784A32" w:rsidRPr="00C31E24" w:rsidRDefault="00784A32" w:rsidP="00354887">
            <w:pPr>
              <w:pStyle w:val="TAL"/>
              <w:keepNext w:val="0"/>
              <w:keepLines w:val="0"/>
              <w:widowControl w:val="0"/>
              <w:rPr>
                <w:color w:val="000000"/>
              </w:rPr>
            </w:pPr>
            <w:r w:rsidRPr="00C31E24">
              <w:t xml:space="preserve">Derivation Path: TS 56.379-1 [2], Table 5.5.3.2.2-2, </w:t>
            </w:r>
            <w:r w:rsidRPr="00C31E24">
              <w:rPr>
                <w:color w:val="000000"/>
              </w:rPr>
              <w:t>condition GROUP CALL</w:t>
            </w:r>
          </w:p>
        </w:tc>
      </w:tr>
    </w:tbl>
    <w:p w14:paraId="04980D62" w14:textId="77777777" w:rsidR="00784A32" w:rsidRPr="00C31E24" w:rsidRDefault="00784A32" w:rsidP="00784A32">
      <w:pPr>
        <w:rPr>
          <w:color w:val="000000"/>
        </w:rPr>
      </w:pPr>
    </w:p>
    <w:p w14:paraId="58461EC6" w14:textId="77777777" w:rsidR="00784A32" w:rsidRPr="00C31E24" w:rsidRDefault="00784A32" w:rsidP="00784A32">
      <w:pPr>
        <w:pStyle w:val="TH"/>
      </w:pPr>
      <w:r w:rsidRPr="00C31E24">
        <w:t>Table 6.1.1.2.3.3-3: SIP 200 (OK) (Steps 3, 21, 39,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C31E24" w14:paraId="406E40A4" w14:textId="77777777" w:rsidTr="00354887">
        <w:trPr>
          <w:tblHeader/>
        </w:trPr>
        <w:tc>
          <w:tcPr>
            <w:tcW w:w="9517" w:type="dxa"/>
            <w:gridSpan w:val="5"/>
          </w:tcPr>
          <w:p w14:paraId="15177849" w14:textId="3D9B040B" w:rsidR="00784A32" w:rsidRPr="00C31E24" w:rsidRDefault="00784A32" w:rsidP="00354887">
            <w:pPr>
              <w:pStyle w:val="TAL"/>
              <w:keepNext w:val="0"/>
              <w:keepLines w:val="0"/>
              <w:widowControl w:val="0"/>
              <w:rPr>
                <w:color w:val="000000"/>
              </w:rPr>
            </w:pPr>
            <w:r w:rsidRPr="00C31E24">
              <w:rPr>
                <w:color w:val="000000"/>
              </w:rPr>
              <w:t>Derivation Path: TS 36.579-1 [2], Table 5.5.2.17.1.1-1, condition</w:t>
            </w:r>
            <w:r w:rsidR="00C95DD0" w:rsidRPr="00C31E24">
              <w:rPr>
                <w:color w:val="000000"/>
              </w:rPr>
              <w:t>s</w:t>
            </w:r>
            <w:r w:rsidRPr="00C31E24">
              <w:rPr>
                <w:color w:val="000000"/>
              </w:rPr>
              <w:t xml:space="preserve"> INVITE-RSP, MCVIDEO</w:t>
            </w:r>
          </w:p>
        </w:tc>
      </w:tr>
      <w:tr w:rsidR="00784A32" w:rsidRPr="00C31E24" w14:paraId="35DA7D99" w14:textId="77777777" w:rsidTr="00354887">
        <w:trPr>
          <w:tblHeader/>
        </w:trPr>
        <w:tc>
          <w:tcPr>
            <w:tcW w:w="2677" w:type="dxa"/>
          </w:tcPr>
          <w:p w14:paraId="60B2AF4A" w14:textId="77777777" w:rsidR="00784A32" w:rsidRPr="00C31E24" w:rsidRDefault="00784A32" w:rsidP="00354887">
            <w:pPr>
              <w:pStyle w:val="TAH"/>
              <w:keepNext w:val="0"/>
              <w:keepLines w:val="0"/>
              <w:widowControl w:val="0"/>
              <w:rPr>
                <w:color w:val="000000"/>
              </w:rPr>
            </w:pPr>
            <w:r w:rsidRPr="00C31E24">
              <w:rPr>
                <w:color w:val="000000"/>
              </w:rPr>
              <w:t>Information Element</w:t>
            </w:r>
          </w:p>
        </w:tc>
        <w:tc>
          <w:tcPr>
            <w:tcW w:w="2160" w:type="dxa"/>
          </w:tcPr>
          <w:p w14:paraId="41FB904F" w14:textId="77777777" w:rsidR="00784A32" w:rsidRPr="00C31E24" w:rsidRDefault="00784A32" w:rsidP="00354887">
            <w:pPr>
              <w:pStyle w:val="TAH"/>
              <w:keepNext w:val="0"/>
              <w:keepLines w:val="0"/>
              <w:widowControl w:val="0"/>
              <w:rPr>
                <w:color w:val="000000"/>
              </w:rPr>
            </w:pPr>
            <w:r w:rsidRPr="00C31E24">
              <w:rPr>
                <w:color w:val="000000"/>
              </w:rPr>
              <w:t>Value/remark</w:t>
            </w:r>
          </w:p>
        </w:tc>
        <w:tc>
          <w:tcPr>
            <w:tcW w:w="2160" w:type="dxa"/>
            <w:tcBorders>
              <w:bottom w:val="single" w:sz="4" w:space="0" w:color="auto"/>
            </w:tcBorders>
          </w:tcPr>
          <w:p w14:paraId="6ADC0C26" w14:textId="77777777" w:rsidR="00784A32" w:rsidRPr="00C31E24" w:rsidRDefault="00784A32" w:rsidP="00354887">
            <w:pPr>
              <w:pStyle w:val="TAH"/>
              <w:keepNext w:val="0"/>
              <w:keepLines w:val="0"/>
              <w:widowControl w:val="0"/>
              <w:rPr>
                <w:color w:val="000000"/>
              </w:rPr>
            </w:pPr>
            <w:r w:rsidRPr="00C31E24">
              <w:rPr>
                <w:color w:val="000000"/>
              </w:rPr>
              <w:t>Comment</w:t>
            </w:r>
          </w:p>
        </w:tc>
        <w:tc>
          <w:tcPr>
            <w:tcW w:w="1350" w:type="dxa"/>
          </w:tcPr>
          <w:p w14:paraId="16CB0BC3" w14:textId="77777777" w:rsidR="00784A32" w:rsidRPr="00C31E24" w:rsidRDefault="00784A32" w:rsidP="00354887">
            <w:pPr>
              <w:pStyle w:val="TAH"/>
              <w:keepNext w:val="0"/>
              <w:keepLines w:val="0"/>
              <w:widowControl w:val="0"/>
              <w:rPr>
                <w:color w:val="000000"/>
              </w:rPr>
            </w:pPr>
            <w:r w:rsidRPr="00C31E24">
              <w:rPr>
                <w:color w:val="000000"/>
              </w:rPr>
              <w:t>Reference</w:t>
            </w:r>
          </w:p>
        </w:tc>
        <w:tc>
          <w:tcPr>
            <w:tcW w:w="1170" w:type="dxa"/>
          </w:tcPr>
          <w:p w14:paraId="068EF85B" w14:textId="77777777" w:rsidR="00784A32" w:rsidRPr="00C31E24" w:rsidRDefault="00784A32" w:rsidP="00354887">
            <w:pPr>
              <w:pStyle w:val="TAH"/>
              <w:keepNext w:val="0"/>
              <w:keepLines w:val="0"/>
              <w:widowControl w:val="0"/>
              <w:rPr>
                <w:color w:val="000000"/>
              </w:rPr>
            </w:pPr>
            <w:r w:rsidRPr="00C31E24">
              <w:rPr>
                <w:color w:val="000000"/>
              </w:rPr>
              <w:t>Condition</w:t>
            </w:r>
          </w:p>
        </w:tc>
      </w:tr>
      <w:tr w:rsidR="00784A32" w:rsidRPr="00C31E24" w14:paraId="246F02AC" w14:textId="77777777" w:rsidTr="00354887">
        <w:tc>
          <w:tcPr>
            <w:tcW w:w="2677" w:type="dxa"/>
            <w:vAlign w:val="center"/>
          </w:tcPr>
          <w:p w14:paraId="1A111573" w14:textId="77777777" w:rsidR="00784A32" w:rsidRPr="00C31E24" w:rsidRDefault="00784A32" w:rsidP="00354887">
            <w:pPr>
              <w:pStyle w:val="TAL"/>
              <w:keepNext w:val="0"/>
              <w:keepLines w:val="0"/>
              <w:widowControl w:val="0"/>
              <w:rPr>
                <w:rFonts w:cs="Arial"/>
                <w:b/>
                <w:color w:val="000000"/>
                <w:szCs w:val="18"/>
              </w:rPr>
            </w:pPr>
            <w:r w:rsidRPr="00C31E24">
              <w:rPr>
                <w:rFonts w:cs="Arial"/>
                <w:b/>
                <w:color w:val="000000"/>
                <w:szCs w:val="18"/>
              </w:rPr>
              <w:t>Message-body</w:t>
            </w:r>
          </w:p>
        </w:tc>
        <w:tc>
          <w:tcPr>
            <w:tcW w:w="2160" w:type="dxa"/>
          </w:tcPr>
          <w:p w14:paraId="1C709F77" w14:textId="77777777" w:rsidR="00784A32" w:rsidRPr="00C31E2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7A26509" w14:textId="77777777" w:rsidR="00784A32" w:rsidRPr="00C31E24" w:rsidRDefault="00784A32" w:rsidP="00354887">
            <w:pPr>
              <w:pStyle w:val="TAL"/>
              <w:keepNext w:val="0"/>
              <w:keepLines w:val="0"/>
              <w:widowControl w:val="0"/>
              <w:rPr>
                <w:color w:val="000000"/>
              </w:rPr>
            </w:pPr>
          </w:p>
        </w:tc>
        <w:tc>
          <w:tcPr>
            <w:tcW w:w="1350" w:type="dxa"/>
          </w:tcPr>
          <w:p w14:paraId="1C0AC4B7" w14:textId="77777777" w:rsidR="00784A32" w:rsidRPr="00C31E24" w:rsidRDefault="00784A32" w:rsidP="00354887">
            <w:pPr>
              <w:pStyle w:val="TAL"/>
              <w:keepNext w:val="0"/>
              <w:keepLines w:val="0"/>
              <w:widowControl w:val="0"/>
              <w:rPr>
                <w:color w:val="000000"/>
              </w:rPr>
            </w:pPr>
          </w:p>
        </w:tc>
        <w:tc>
          <w:tcPr>
            <w:tcW w:w="1170" w:type="dxa"/>
            <w:vAlign w:val="bottom"/>
          </w:tcPr>
          <w:p w14:paraId="64296E08" w14:textId="77777777" w:rsidR="00784A32" w:rsidRPr="00C31E24" w:rsidRDefault="00784A32" w:rsidP="00354887">
            <w:pPr>
              <w:pStyle w:val="TAL"/>
              <w:keepNext w:val="0"/>
              <w:keepLines w:val="0"/>
              <w:widowControl w:val="0"/>
              <w:rPr>
                <w:color w:val="000000"/>
              </w:rPr>
            </w:pPr>
          </w:p>
        </w:tc>
      </w:tr>
      <w:tr w:rsidR="00784A32" w:rsidRPr="00C31E24" w14:paraId="13117C7D" w14:textId="77777777" w:rsidTr="00354887">
        <w:tc>
          <w:tcPr>
            <w:tcW w:w="2677" w:type="dxa"/>
            <w:vAlign w:val="center"/>
          </w:tcPr>
          <w:p w14:paraId="51C64B30" w14:textId="77777777" w:rsidR="00784A32" w:rsidRPr="00C31E24" w:rsidDel="006C0DA3" w:rsidRDefault="00784A32" w:rsidP="00354887">
            <w:pPr>
              <w:pStyle w:val="TAL"/>
              <w:rPr>
                <w:color w:val="000000"/>
              </w:rPr>
            </w:pPr>
            <w:r w:rsidRPr="00C31E24">
              <w:rPr>
                <w:color w:val="000000"/>
              </w:rPr>
              <w:t xml:space="preserve">  MIME body part</w:t>
            </w:r>
          </w:p>
        </w:tc>
        <w:tc>
          <w:tcPr>
            <w:tcW w:w="2160" w:type="dxa"/>
            <w:vAlign w:val="center"/>
          </w:tcPr>
          <w:p w14:paraId="3F3F4DF3" w14:textId="77777777" w:rsidR="00784A32" w:rsidRPr="00C31E24" w:rsidRDefault="00784A32" w:rsidP="00354887">
            <w:pPr>
              <w:pStyle w:val="TAL"/>
              <w:rPr>
                <w:color w:val="000000"/>
              </w:rPr>
            </w:pPr>
          </w:p>
        </w:tc>
        <w:tc>
          <w:tcPr>
            <w:tcW w:w="2160" w:type="dxa"/>
            <w:tcBorders>
              <w:top w:val="single" w:sz="4" w:space="0" w:color="auto"/>
              <w:bottom w:val="single" w:sz="4" w:space="0" w:color="auto"/>
            </w:tcBorders>
          </w:tcPr>
          <w:p w14:paraId="7A9E3120" w14:textId="77777777" w:rsidR="00784A32" w:rsidRPr="00C31E24" w:rsidRDefault="00784A32" w:rsidP="00354887">
            <w:pPr>
              <w:pStyle w:val="TAL"/>
              <w:rPr>
                <w:color w:val="000000"/>
              </w:rPr>
            </w:pPr>
            <w:r w:rsidRPr="00C31E24">
              <w:rPr>
                <w:color w:val="000000"/>
              </w:rPr>
              <w:t>MCVideo-Info</w:t>
            </w:r>
          </w:p>
        </w:tc>
        <w:tc>
          <w:tcPr>
            <w:tcW w:w="1350" w:type="dxa"/>
          </w:tcPr>
          <w:p w14:paraId="21CF8E44" w14:textId="77777777" w:rsidR="00784A32" w:rsidRPr="00C31E24" w:rsidRDefault="00784A32" w:rsidP="00354887">
            <w:pPr>
              <w:pStyle w:val="TAL"/>
              <w:rPr>
                <w:color w:val="000000"/>
              </w:rPr>
            </w:pPr>
          </w:p>
        </w:tc>
        <w:tc>
          <w:tcPr>
            <w:tcW w:w="1170" w:type="dxa"/>
            <w:vAlign w:val="bottom"/>
          </w:tcPr>
          <w:p w14:paraId="32918113" w14:textId="77777777" w:rsidR="00784A32" w:rsidRPr="00C31E24" w:rsidRDefault="00784A32" w:rsidP="00354887">
            <w:pPr>
              <w:pStyle w:val="TAL"/>
              <w:rPr>
                <w:color w:val="000000"/>
              </w:rPr>
            </w:pPr>
          </w:p>
        </w:tc>
      </w:tr>
      <w:tr w:rsidR="00784A32" w:rsidRPr="00C31E24" w14:paraId="533B49D8"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0E17EEF" w14:textId="77777777" w:rsidR="00784A32" w:rsidRPr="00C31E24" w:rsidRDefault="00784A32" w:rsidP="00354887">
            <w:pPr>
              <w:pStyle w:val="TAL"/>
              <w:keepNext w:val="0"/>
              <w:keepLines w:val="0"/>
              <w:widowControl w:val="0"/>
              <w:rPr>
                <w:color w:val="000000"/>
              </w:rPr>
            </w:pPr>
            <w:r w:rsidRPr="00C31E24">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05CF6128" w14:textId="3F9D9625" w:rsidR="00784A32" w:rsidRPr="00C31E24" w:rsidRDefault="00784A32" w:rsidP="00354887">
            <w:pPr>
              <w:pStyle w:val="TAL"/>
              <w:keepNext w:val="0"/>
              <w:keepLines w:val="0"/>
              <w:widowControl w:val="0"/>
              <w:rPr>
                <w:color w:val="000000"/>
              </w:rPr>
            </w:pPr>
            <w:r w:rsidRPr="00C31E24">
              <w:rPr>
                <w:color w:val="000000"/>
              </w:rPr>
              <w:t>MCVideo-Info as described in Table 6.1.1.2.3.3-</w:t>
            </w:r>
            <w:r w:rsidR="00C95DD0" w:rsidRPr="00C31E24">
              <w:rPr>
                <w:color w:val="000000"/>
              </w:rPr>
              <w:t>2</w:t>
            </w:r>
          </w:p>
        </w:tc>
        <w:tc>
          <w:tcPr>
            <w:tcW w:w="2160" w:type="dxa"/>
            <w:tcBorders>
              <w:top w:val="single" w:sz="4" w:space="0" w:color="auto"/>
              <w:left w:val="single" w:sz="4" w:space="0" w:color="auto"/>
              <w:bottom w:val="single" w:sz="4" w:space="0" w:color="auto"/>
              <w:right w:val="single" w:sz="4" w:space="0" w:color="auto"/>
            </w:tcBorders>
          </w:tcPr>
          <w:p w14:paraId="7FCEF632" w14:textId="77777777" w:rsidR="00784A32" w:rsidRPr="00C31E24"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1C7E4FC" w14:textId="77777777" w:rsidR="00784A32" w:rsidRPr="00C31E24"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2CA86519" w14:textId="77777777" w:rsidR="00784A32" w:rsidRPr="00C31E24" w:rsidRDefault="00784A32" w:rsidP="00354887">
            <w:pPr>
              <w:pStyle w:val="TAL"/>
              <w:keepNext w:val="0"/>
              <w:keepLines w:val="0"/>
              <w:widowControl w:val="0"/>
              <w:rPr>
                <w:color w:val="000000"/>
              </w:rPr>
            </w:pPr>
          </w:p>
        </w:tc>
      </w:tr>
    </w:tbl>
    <w:p w14:paraId="248CD48A" w14:textId="77777777" w:rsidR="00784A32" w:rsidRPr="00C31E24" w:rsidRDefault="00784A32" w:rsidP="00784A32">
      <w:pPr>
        <w:rPr>
          <w:color w:val="000000"/>
        </w:rPr>
      </w:pPr>
    </w:p>
    <w:p w14:paraId="336E5A18" w14:textId="77777777" w:rsidR="00C95DD0" w:rsidRPr="00C31E24" w:rsidRDefault="00C95DD0" w:rsidP="00C95DD0">
      <w:pPr>
        <w:pStyle w:val="TH"/>
      </w:pPr>
      <w:r w:rsidRPr="00C31E24">
        <w:t>Table 6.1.1.2.3.3-3A: SIP re-INVITE (Step 10,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C95DD0" w:rsidRPr="00C31E24" w14:paraId="5FFEE08D" w14:textId="77777777" w:rsidTr="00D74F31">
        <w:trPr>
          <w:tblHeader/>
        </w:trPr>
        <w:tc>
          <w:tcPr>
            <w:tcW w:w="9639" w:type="dxa"/>
            <w:gridSpan w:val="5"/>
          </w:tcPr>
          <w:p w14:paraId="2B831D11" w14:textId="77777777" w:rsidR="00C95DD0" w:rsidRPr="00C31E24" w:rsidRDefault="00C95DD0" w:rsidP="00D74F31">
            <w:pPr>
              <w:pStyle w:val="TAL"/>
            </w:pPr>
            <w:r w:rsidRPr="00C31E24">
              <w:t xml:space="preserve">Derivation Path: TS 36.579-1 [2], Table 5.5.2.5.2-1, conditions MCVIDEO </w:t>
            </w:r>
          </w:p>
        </w:tc>
      </w:tr>
      <w:tr w:rsidR="00C95DD0" w:rsidRPr="00C31E24" w14:paraId="405AC1D4" w14:textId="77777777" w:rsidTr="00D74F31">
        <w:trPr>
          <w:tblHeader/>
        </w:trPr>
        <w:tc>
          <w:tcPr>
            <w:tcW w:w="2835" w:type="dxa"/>
          </w:tcPr>
          <w:p w14:paraId="4FF97716" w14:textId="77777777" w:rsidR="00C95DD0" w:rsidRPr="00C31E24" w:rsidRDefault="00C95DD0" w:rsidP="00D74F31">
            <w:pPr>
              <w:pStyle w:val="TAH"/>
              <w:keepLines w:val="0"/>
              <w:widowControl w:val="0"/>
              <w:rPr>
                <w:bCs/>
                <w:color w:val="000000"/>
              </w:rPr>
            </w:pPr>
            <w:r w:rsidRPr="00C31E24">
              <w:rPr>
                <w:bCs/>
                <w:color w:val="000000"/>
              </w:rPr>
              <w:t>Information Element</w:t>
            </w:r>
          </w:p>
        </w:tc>
        <w:tc>
          <w:tcPr>
            <w:tcW w:w="2126" w:type="dxa"/>
          </w:tcPr>
          <w:p w14:paraId="305A561E" w14:textId="77777777" w:rsidR="00C95DD0" w:rsidRPr="00C31E24" w:rsidRDefault="00C95DD0" w:rsidP="00D74F31">
            <w:pPr>
              <w:pStyle w:val="TAH"/>
            </w:pPr>
            <w:r w:rsidRPr="00C31E24">
              <w:t>Value/remark</w:t>
            </w:r>
          </w:p>
        </w:tc>
        <w:tc>
          <w:tcPr>
            <w:tcW w:w="2126" w:type="dxa"/>
            <w:tcBorders>
              <w:bottom w:val="single" w:sz="4" w:space="0" w:color="auto"/>
            </w:tcBorders>
          </w:tcPr>
          <w:p w14:paraId="14A68F8C" w14:textId="77777777" w:rsidR="00C95DD0" w:rsidRPr="00C31E24" w:rsidRDefault="00C95DD0" w:rsidP="00D74F31">
            <w:pPr>
              <w:pStyle w:val="TAH"/>
              <w:keepLines w:val="0"/>
              <w:widowControl w:val="0"/>
              <w:rPr>
                <w:bCs/>
                <w:color w:val="000000"/>
              </w:rPr>
            </w:pPr>
            <w:r w:rsidRPr="00C31E24">
              <w:rPr>
                <w:bCs/>
                <w:color w:val="000000"/>
              </w:rPr>
              <w:t>Comment</w:t>
            </w:r>
          </w:p>
        </w:tc>
        <w:tc>
          <w:tcPr>
            <w:tcW w:w="1418" w:type="dxa"/>
          </w:tcPr>
          <w:p w14:paraId="54DDAEBF" w14:textId="77777777" w:rsidR="00C95DD0" w:rsidRPr="00C31E24" w:rsidRDefault="00C95DD0" w:rsidP="00D74F31">
            <w:pPr>
              <w:pStyle w:val="TAH"/>
              <w:keepLines w:val="0"/>
              <w:widowControl w:val="0"/>
              <w:rPr>
                <w:bCs/>
                <w:color w:val="000000"/>
              </w:rPr>
            </w:pPr>
            <w:r w:rsidRPr="00C31E24">
              <w:rPr>
                <w:bCs/>
                <w:color w:val="000000"/>
              </w:rPr>
              <w:t>Reference</w:t>
            </w:r>
          </w:p>
        </w:tc>
        <w:tc>
          <w:tcPr>
            <w:tcW w:w="1134" w:type="dxa"/>
          </w:tcPr>
          <w:p w14:paraId="5785BAC3" w14:textId="77777777" w:rsidR="00C95DD0" w:rsidRPr="00C31E24" w:rsidRDefault="00C95DD0" w:rsidP="00D74F31">
            <w:pPr>
              <w:pStyle w:val="TAH"/>
              <w:keepLines w:val="0"/>
              <w:widowControl w:val="0"/>
              <w:rPr>
                <w:bCs/>
                <w:color w:val="000000"/>
              </w:rPr>
            </w:pPr>
            <w:r w:rsidRPr="00C31E24">
              <w:rPr>
                <w:bCs/>
                <w:color w:val="000000"/>
              </w:rPr>
              <w:t>Condition</w:t>
            </w:r>
          </w:p>
        </w:tc>
      </w:tr>
      <w:tr w:rsidR="00C95DD0" w:rsidRPr="00C31E24" w14:paraId="5E0119CD" w14:textId="77777777" w:rsidTr="00D74F31">
        <w:tc>
          <w:tcPr>
            <w:tcW w:w="2835" w:type="dxa"/>
            <w:vAlign w:val="center"/>
          </w:tcPr>
          <w:p w14:paraId="74CAA692" w14:textId="77777777" w:rsidR="00C95DD0" w:rsidRPr="00C31E24" w:rsidRDefault="00C95DD0" w:rsidP="00D74F31">
            <w:pPr>
              <w:pStyle w:val="TAL"/>
              <w:keepLines w:val="0"/>
              <w:widowControl w:val="0"/>
              <w:rPr>
                <w:b/>
                <w:bCs/>
                <w:color w:val="000000"/>
              </w:rPr>
            </w:pPr>
            <w:r w:rsidRPr="00C31E24">
              <w:rPr>
                <w:b/>
                <w:bCs/>
                <w:color w:val="000000"/>
              </w:rPr>
              <w:t>Message-body</w:t>
            </w:r>
          </w:p>
        </w:tc>
        <w:tc>
          <w:tcPr>
            <w:tcW w:w="2126" w:type="dxa"/>
          </w:tcPr>
          <w:p w14:paraId="1D6536F6" w14:textId="77777777" w:rsidR="00C95DD0" w:rsidRPr="00C31E24" w:rsidRDefault="00C95DD0" w:rsidP="00D74F31">
            <w:pPr>
              <w:pStyle w:val="TAL"/>
              <w:keepLines w:val="0"/>
              <w:widowControl w:val="0"/>
              <w:rPr>
                <w:color w:val="000000"/>
              </w:rPr>
            </w:pPr>
          </w:p>
        </w:tc>
        <w:tc>
          <w:tcPr>
            <w:tcW w:w="2126" w:type="dxa"/>
            <w:tcBorders>
              <w:top w:val="single" w:sz="4" w:space="0" w:color="auto"/>
              <w:bottom w:val="single" w:sz="4" w:space="0" w:color="auto"/>
            </w:tcBorders>
          </w:tcPr>
          <w:p w14:paraId="4EFA4206" w14:textId="77777777" w:rsidR="00C95DD0" w:rsidRPr="00C31E24" w:rsidRDefault="00C95DD0" w:rsidP="00D74F31">
            <w:pPr>
              <w:pStyle w:val="TAL"/>
              <w:keepLines w:val="0"/>
              <w:widowControl w:val="0"/>
              <w:rPr>
                <w:color w:val="000000"/>
              </w:rPr>
            </w:pPr>
            <w:r w:rsidRPr="00C31E24">
              <w:rPr>
                <w:color w:val="000000"/>
              </w:rPr>
              <w:t>MCVideo-Info</w:t>
            </w:r>
          </w:p>
        </w:tc>
        <w:tc>
          <w:tcPr>
            <w:tcW w:w="1418" w:type="dxa"/>
          </w:tcPr>
          <w:p w14:paraId="71C3C508" w14:textId="77777777" w:rsidR="00C95DD0" w:rsidRPr="00C31E24" w:rsidRDefault="00C95DD0" w:rsidP="00D74F31">
            <w:pPr>
              <w:pStyle w:val="TAL"/>
              <w:keepLines w:val="0"/>
              <w:widowControl w:val="0"/>
              <w:rPr>
                <w:color w:val="000000"/>
              </w:rPr>
            </w:pPr>
          </w:p>
        </w:tc>
        <w:tc>
          <w:tcPr>
            <w:tcW w:w="1134" w:type="dxa"/>
            <w:vAlign w:val="bottom"/>
          </w:tcPr>
          <w:p w14:paraId="7E6AB079" w14:textId="77777777" w:rsidR="00C95DD0" w:rsidRPr="00C31E24" w:rsidRDefault="00C95DD0" w:rsidP="00D74F31">
            <w:pPr>
              <w:pStyle w:val="TAL"/>
              <w:keepLines w:val="0"/>
              <w:widowControl w:val="0"/>
              <w:rPr>
                <w:color w:val="000000"/>
              </w:rPr>
            </w:pPr>
          </w:p>
        </w:tc>
      </w:tr>
      <w:tr w:rsidR="00C95DD0" w:rsidRPr="00C31E24" w14:paraId="26A6F0EA" w14:textId="77777777" w:rsidTr="00D74F31">
        <w:tc>
          <w:tcPr>
            <w:tcW w:w="2835" w:type="dxa"/>
            <w:vAlign w:val="center"/>
          </w:tcPr>
          <w:p w14:paraId="6B47B373" w14:textId="77777777" w:rsidR="00C95DD0" w:rsidRPr="00C31E24" w:rsidRDefault="00C95DD0" w:rsidP="00D74F31">
            <w:pPr>
              <w:pStyle w:val="TAL"/>
              <w:keepLines w:val="0"/>
              <w:widowControl w:val="0"/>
              <w:rPr>
                <w:b/>
                <w:color w:val="000000"/>
              </w:rPr>
            </w:pPr>
            <w:r w:rsidRPr="00C31E24">
              <w:rPr>
                <w:b/>
                <w:color w:val="000000"/>
              </w:rPr>
              <w:t xml:space="preserve">  MIME-Content-Type</w:t>
            </w:r>
          </w:p>
        </w:tc>
        <w:tc>
          <w:tcPr>
            <w:tcW w:w="2126" w:type="dxa"/>
          </w:tcPr>
          <w:p w14:paraId="38BC24C9" w14:textId="77777777" w:rsidR="00C95DD0" w:rsidRPr="00C31E24" w:rsidRDefault="00C95DD0" w:rsidP="00D74F31">
            <w:pPr>
              <w:pStyle w:val="TAL"/>
            </w:pPr>
            <w:r w:rsidRPr="00C31E24">
              <w:t>"application/vnd.3gpp.mcvideo-info+xml"</w:t>
            </w:r>
          </w:p>
        </w:tc>
        <w:tc>
          <w:tcPr>
            <w:tcW w:w="2126" w:type="dxa"/>
            <w:tcBorders>
              <w:top w:val="single" w:sz="4" w:space="0" w:color="auto"/>
              <w:bottom w:val="single" w:sz="4" w:space="0" w:color="auto"/>
            </w:tcBorders>
          </w:tcPr>
          <w:p w14:paraId="24DBFCFA" w14:textId="77777777" w:rsidR="00C95DD0" w:rsidRPr="00C31E24" w:rsidRDefault="00C95DD0" w:rsidP="00D74F31">
            <w:pPr>
              <w:pStyle w:val="TAL"/>
              <w:keepLines w:val="0"/>
              <w:widowControl w:val="0"/>
              <w:rPr>
                <w:color w:val="000000"/>
              </w:rPr>
            </w:pPr>
          </w:p>
        </w:tc>
        <w:tc>
          <w:tcPr>
            <w:tcW w:w="1418" w:type="dxa"/>
          </w:tcPr>
          <w:p w14:paraId="2684C103" w14:textId="77777777" w:rsidR="00C95DD0" w:rsidRPr="00C31E24" w:rsidRDefault="00C95DD0" w:rsidP="00D74F31">
            <w:pPr>
              <w:pStyle w:val="TAL"/>
              <w:keepLines w:val="0"/>
              <w:widowControl w:val="0"/>
              <w:rPr>
                <w:color w:val="000000"/>
              </w:rPr>
            </w:pPr>
          </w:p>
        </w:tc>
        <w:tc>
          <w:tcPr>
            <w:tcW w:w="1134" w:type="dxa"/>
            <w:vAlign w:val="bottom"/>
          </w:tcPr>
          <w:p w14:paraId="4DED60C9" w14:textId="77777777" w:rsidR="00C95DD0" w:rsidRPr="00C31E24" w:rsidRDefault="00C95DD0" w:rsidP="00D74F31">
            <w:pPr>
              <w:pStyle w:val="TAL"/>
              <w:keepLines w:val="0"/>
              <w:widowControl w:val="0"/>
              <w:rPr>
                <w:color w:val="000000"/>
              </w:rPr>
            </w:pPr>
          </w:p>
        </w:tc>
      </w:tr>
      <w:tr w:rsidR="00C95DD0" w:rsidRPr="00C31E24" w14:paraId="583A87B7" w14:textId="77777777" w:rsidTr="00D74F31">
        <w:tc>
          <w:tcPr>
            <w:tcW w:w="2835" w:type="dxa"/>
            <w:vAlign w:val="center"/>
          </w:tcPr>
          <w:p w14:paraId="6D74F814" w14:textId="77777777" w:rsidR="00C95DD0" w:rsidRPr="00C31E24" w:rsidRDefault="00C95DD0" w:rsidP="00D74F31">
            <w:pPr>
              <w:pStyle w:val="TAL"/>
              <w:keepLines w:val="0"/>
              <w:widowControl w:val="0"/>
              <w:rPr>
                <w:b/>
                <w:color w:val="000000"/>
              </w:rPr>
            </w:pPr>
            <w:r w:rsidRPr="00C31E24">
              <w:rPr>
                <w:color w:val="000000"/>
              </w:rPr>
              <w:t xml:space="preserve">    MCVideo-Info</w:t>
            </w:r>
          </w:p>
        </w:tc>
        <w:tc>
          <w:tcPr>
            <w:tcW w:w="2126" w:type="dxa"/>
          </w:tcPr>
          <w:p w14:paraId="3B5E0483" w14:textId="77777777" w:rsidR="00C95DD0" w:rsidRPr="00C31E24" w:rsidRDefault="00C95DD0" w:rsidP="00D74F31">
            <w:pPr>
              <w:pStyle w:val="TAL"/>
              <w:keepLines w:val="0"/>
              <w:widowControl w:val="0"/>
              <w:rPr>
                <w:color w:val="000000"/>
              </w:rPr>
            </w:pPr>
            <w:r w:rsidRPr="00C31E24">
              <w:rPr>
                <w:color w:val="000000"/>
              </w:rPr>
              <w:t>As described in Table 6.1.1.2.3.3-5</w:t>
            </w:r>
          </w:p>
        </w:tc>
        <w:tc>
          <w:tcPr>
            <w:tcW w:w="2126" w:type="dxa"/>
            <w:tcBorders>
              <w:top w:val="single" w:sz="4" w:space="0" w:color="auto"/>
              <w:bottom w:val="single" w:sz="4" w:space="0" w:color="auto"/>
            </w:tcBorders>
          </w:tcPr>
          <w:p w14:paraId="20DFE923" w14:textId="77777777" w:rsidR="00C95DD0" w:rsidRPr="00C31E24" w:rsidRDefault="00C95DD0" w:rsidP="00D74F31">
            <w:pPr>
              <w:pStyle w:val="TAL"/>
              <w:keepLines w:val="0"/>
              <w:widowControl w:val="0"/>
              <w:rPr>
                <w:color w:val="000000"/>
              </w:rPr>
            </w:pPr>
          </w:p>
        </w:tc>
        <w:tc>
          <w:tcPr>
            <w:tcW w:w="1418" w:type="dxa"/>
          </w:tcPr>
          <w:p w14:paraId="48FFAB7F" w14:textId="77777777" w:rsidR="00C95DD0" w:rsidRPr="00C31E24" w:rsidRDefault="00C95DD0" w:rsidP="00D74F31">
            <w:pPr>
              <w:pStyle w:val="TAL"/>
              <w:keepLines w:val="0"/>
              <w:widowControl w:val="0"/>
              <w:rPr>
                <w:color w:val="000000"/>
              </w:rPr>
            </w:pPr>
          </w:p>
        </w:tc>
        <w:tc>
          <w:tcPr>
            <w:tcW w:w="1134" w:type="dxa"/>
            <w:vAlign w:val="bottom"/>
          </w:tcPr>
          <w:p w14:paraId="1363016E" w14:textId="77777777" w:rsidR="00C95DD0" w:rsidRPr="00C31E24" w:rsidRDefault="00C95DD0" w:rsidP="00D74F31">
            <w:pPr>
              <w:pStyle w:val="TAL"/>
              <w:keepLines w:val="0"/>
              <w:widowControl w:val="0"/>
              <w:rPr>
                <w:color w:val="000000"/>
              </w:rPr>
            </w:pPr>
          </w:p>
        </w:tc>
      </w:tr>
    </w:tbl>
    <w:p w14:paraId="58755E81" w14:textId="77777777" w:rsidR="00C95DD0" w:rsidRPr="00C31E24" w:rsidRDefault="00C95DD0" w:rsidP="00DD5C3D"/>
    <w:p w14:paraId="2367CB7D" w14:textId="77777777" w:rsidR="00C95DD0" w:rsidRPr="00C31E24" w:rsidRDefault="00C95DD0" w:rsidP="00C95DD0">
      <w:pPr>
        <w:pStyle w:val="TH"/>
      </w:pPr>
      <w:r w:rsidRPr="00C31E24">
        <w:t>Table 6.1.1.2.3.3-4A: SIP 200 (OK) (Step 12,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C95DD0" w:rsidRPr="00C31E24" w14:paraId="03005DFF" w14:textId="77777777" w:rsidTr="00D74F31">
        <w:trPr>
          <w:tblHeader/>
        </w:trPr>
        <w:tc>
          <w:tcPr>
            <w:tcW w:w="9517" w:type="dxa"/>
            <w:gridSpan w:val="5"/>
          </w:tcPr>
          <w:p w14:paraId="5FF6329B" w14:textId="77777777" w:rsidR="00C95DD0" w:rsidRPr="00C31E24" w:rsidRDefault="00C95DD0" w:rsidP="00D74F31">
            <w:pPr>
              <w:pStyle w:val="TAL"/>
            </w:pPr>
            <w:r w:rsidRPr="00C31E24">
              <w:t>Derivation Path: TS 36.579-1 [2], Table 5.5.2.17.1.1-1, conditions INVITE-RSP, MCVIDEO, EMERGENCY-CALL</w:t>
            </w:r>
          </w:p>
        </w:tc>
      </w:tr>
      <w:tr w:rsidR="00C95DD0" w:rsidRPr="00C31E24" w14:paraId="050D29DB" w14:textId="77777777" w:rsidTr="00D74F31">
        <w:trPr>
          <w:tblHeader/>
        </w:trPr>
        <w:tc>
          <w:tcPr>
            <w:tcW w:w="2677" w:type="dxa"/>
          </w:tcPr>
          <w:p w14:paraId="4022B283" w14:textId="77777777" w:rsidR="00C95DD0" w:rsidRPr="00C31E24" w:rsidRDefault="00C95DD0" w:rsidP="00D74F31">
            <w:pPr>
              <w:pStyle w:val="TAH"/>
              <w:keepNext w:val="0"/>
              <w:keepLines w:val="0"/>
              <w:widowControl w:val="0"/>
              <w:rPr>
                <w:color w:val="000000"/>
              </w:rPr>
            </w:pPr>
            <w:r w:rsidRPr="00C31E24">
              <w:rPr>
                <w:color w:val="000000"/>
              </w:rPr>
              <w:t>Information Element</w:t>
            </w:r>
          </w:p>
        </w:tc>
        <w:tc>
          <w:tcPr>
            <w:tcW w:w="2160" w:type="dxa"/>
          </w:tcPr>
          <w:p w14:paraId="0E27323F" w14:textId="77777777" w:rsidR="00C95DD0" w:rsidRPr="00C31E24" w:rsidRDefault="00C95DD0" w:rsidP="00D74F31">
            <w:pPr>
              <w:pStyle w:val="TAH"/>
            </w:pPr>
            <w:r w:rsidRPr="00C31E24">
              <w:t>Value/remark</w:t>
            </w:r>
          </w:p>
        </w:tc>
        <w:tc>
          <w:tcPr>
            <w:tcW w:w="2160" w:type="dxa"/>
            <w:tcBorders>
              <w:bottom w:val="single" w:sz="4" w:space="0" w:color="auto"/>
            </w:tcBorders>
          </w:tcPr>
          <w:p w14:paraId="10BF5F86" w14:textId="77777777" w:rsidR="00C95DD0" w:rsidRPr="00C31E24" w:rsidRDefault="00C95DD0" w:rsidP="00D74F31">
            <w:pPr>
              <w:pStyle w:val="TAH"/>
              <w:keepNext w:val="0"/>
              <w:keepLines w:val="0"/>
              <w:widowControl w:val="0"/>
              <w:rPr>
                <w:color w:val="000000"/>
              </w:rPr>
            </w:pPr>
            <w:r w:rsidRPr="00C31E24">
              <w:rPr>
                <w:color w:val="000000"/>
              </w:rPr>
              <w:t>Comment</w:t>
            </w:r>
          </w:p>
        </w:tc>
        <w:tc>
          <w:tcPr>
            <w:tcW w:w="1350" w:type="dxa"/>
          </w:tcPr>
          <w:p w14:paraId="18C059D8" w14:textId="77777777" w:rsidR="00C95DD0" w:rsidRPr="00C31E24" w:rsidRDefault="00C95DD0" w:rsidP="00D74F31">
            <w:pPr>
              <w:pStyle w:val="TAH"/>
              <w:keepNext w:val="0"/>
              <w:keepLines w:val="0"/>
              <w:widowControl w:val="0"/>
              <w:rPr>
                <w:color w:val="000000"/>
              </w:rPr>
            </w:pPr>
            <w:r w:rsidRPr="00C31E24">
              <w:rPr>
                <w:color w:val="000000"/>
              </w:rPr>
              <w:t>Reference</w:t>
            </w:r>
          </w:p>
        </w:tc>
        <w:tc>
          <w:tcPr>
            <w:tcW w:w="1170" w:type="dxa"/>
          </w:tcPr>
          <w:p w14:paraId="264375DB" w14:textId="77777777" w:rsidR="00C95DD0" w:rsidRPr="00C31E24" w:rsidRDefault="00C95DD0" w:rsidP="00D74F31">
            <w:pPr>
              <w:pStyle w:val="TAH"/>
              <w:keepNext w:val="0"/>
              <w:keepLines w:val="0"/>
              <w:widowControl w:val="0"/>
              <w:rPr>
                <w:color w:val="000000"/>
              </w:rPr>
            </w:pPr>
            <w:r w:rsidRPr="00C31E24">
              <w:rPr>
                <w:color w:val="000000"/>
              </w:rPr>
              <w:t>Condition</w:t>
            </w:r>
          </w:p>
        </w:tc>
      </w:tr>
      <w:tr w:rsidR="00C95DD0" w:rsidRPr="00C31E24" w14:paraId="3AF88CE3" w14:textId="77777777" w:rsidTr="00D74F31">
        <w:tc>
          <w:tcPr>
            <w:tcW w:w="2677" w:type="dxa"/>
            <w:vAlign w:val="center"/>
          </w:tcPr>
          <w:p w14:paraId="650B5B1F" w14:textId="77777777" w:rsidR="00C95DD0" w:rsidRPr="00C31E24" w:rsidRDefault="00C95DD0" w:rsidP="00D74F31">
            <w:pPr>
              <w:pStyle w:val="TAL"/>
              <w:keepNext w:val="0"/>
              <w:keepLines w:val="0"/>
              <w:widowControl w:val="0"/>
              <w:rPr>
                <w:rFonts w:cs="Arial"/>
                <w:b/>
                <w:color w:val="000000"/>
                <w:szCs w:val="18"/>
              </w:rPr>
            </w:pPr>
            <w:r w:rsidRPr="00C31E24">
              <w:rPr>
                <w:rFonts w:cs="Arial"/>
                <w:b/>
                <w:color w:val="000000"/>
                <w:szCs w:val="18"/>
              </w:rPr>
              <w:t>Message-body</w:t>
            </w:r>
          </w:p>
        </w:tc>
        <w:tc>
          <w:tcPr>
            <w:tcW w:w="2160" w:type="dxa"/>
          </w:tcPr>
          <w:p w14:paraId="7FB3A6AC" w14:textId="77777777" w:rsidR="00C95DD0" w:rsidRPr="00C31E24" w:rsidRDefault="00C95DD0" w:rsidP="00D74F31">
            <w:pPr>
              <w:pStyle w:val="TAL"/>
              <w:keepNext w:val="0"/>
              <w:keepLines w:val="0"/>
              <w:widowControl w:val="0"/>
              <w:rPr>
                <w:color w:val="000000"/>
              </w:rPr>
            </w:pPr>
          </w:p>
        </w:tc>
        <w:tc>
          <w:tcPr>
            <w:tcW w:w="2160" w:type="dxa"/>
            <w:tcBorders>
              <w:top w:val="single" w:sz="4" w:space="0" w:color="auto"/>
              <w:bottom w:val="single" w:sz="4" w:space="0" w:color="auto"/>
            </w:tcBorders>
          </w:tcPr>
          <w:p w14:paraId="2A0E22B3" w14:textId="77777777" w:rsidR="00C95DD0" w:rsidRPr="00C31E24" w:rsidRDefault="00C95DD0" w:rsidP="00D74F31">
            <w:pPr>
              <w:pStyle w:val="TAL"/>
              <w:keepNext w:val="0"/>
              <w:keepLines w:val="0"/>
              <w:widowControl w:val="0"/>
              <w:rPr>
                <w:color w:val="000000"/>
              </w:rPr>
            </w:pPr>
          </w:p>
        </w:tc>
        <w:tc>
          <w:tcPr>
            <w:tcW w:w="1350" w:type="dxa"/>
          </w:tcPr>
          <w:p w14:paraId="7B55FD92" w14:textId="77777777" w:rsidR="00C95DD0" w:rsidRPr="00C31E24" w:rsidRDefault="00C95DD0" w:rsidP="00D74F31">
            <w:pPr>
              <w:pStyle w:val="TAL"/>
              <w:keepNext w:val="0"/>
              <w:keepLines w:val="0"/>
              <w:widowControl w:val="0"/>
              <w:rPr>
                <w:color w:val="000000"/>
              </w:rPr>
            </w:pPr>
          </w:p>
        </w:tc>
        <w:tc>
          <w:tcPr>
            <w:tcW w:w="1170" w:type="dxa"/>
            <w:vAlign w:val="bottom"/>
          </w:tcPr>
          <w:p w14:paraId="2CEDD45C" w14:textId="77777777" w:rsidR="00C95DD0" w:rsidRPr="00C31E24" w:rsidRDefault="00C95DD0" w:rsidP="00D74F31">
            <w:pPr>
              <w:pStyle w:val="TAL"/>
              <w:keepNext w:val="0"/>
              <w:keepLines w:val="0"/>
              <w:widowControl w:val="0"/>
              <w:rPr>
                <w:color w:val="000000"/>
              </w:rPr>
            </w:pPr>
          </w:p>
        </w:tc>
      </w:tr>
      <w:tr w:rsidR="00C95DD0" w:rsidRPr="00C31E24" w14:paraId="0694E7A0" w14:textId="77777777" w:rsidTr="00D74F31">
        <w:tc>
          <w:tcPr>
            <w:tcW w:w="2677" w:type="dxa"/>
            <w:vAlign w:val="center"/>
          </w:tcPr>
          <w:p w14:paraId="6C41B488" w14:textId="77777777" w:rsidR="00C95DD0" w:rsidRPr="00C31E24" w:rsidDel="006C0DA3" w:rsidRDefault="00C95DD0" w:rsidP="00D74F31">
            <w:pPr>
              <w:pStyle w:val="TAL"/>
              <w:rPr>
                <w:color w:val="000000"/>
              </w:rPr>
            </w:pPr>
            <w:r w:rsidRPr="00C31E24">
              <w:rPr>
                <w:color w:val="000000"/>
              </w:rPr>
              <w:t xml:space="preserve">  MIME body part</w:t>
            </w:r>
          </w:p>
        </w:tc>
        <w:tc>
          <w:tcPr>
            <w:tcW w:w="2160" w:type="dxa"/>
            <w:vAlign w:val="center"/>
          </w:tcPr>
          <w:p w14:paraId="2FB7BDF8" w14:textId="77777777" w:rsidR="00C95DD0" w:rsidRPr="00C31E24" w:rsidRDefault="00C95DD0" w:rsidP="00D74F31">
            <w:pPr>
              <w:pStyle w:val="TAL"/>
              <w:rPr>
                <w:color w:val="000000"/>
              </w:rPr>
            </w:pPr>
          </w:p>
        </w:tc>
        <w:tc>
          <w:tcPr>
            <w:tcW w:w="2160" w:type="dxa"/>
            <w:tcBorders>
              <w:top w:val="single" w:sz="4" w:space="0" w:color="auto"/>
              <w:bottom w:val="single" w:sz="4" w:space="0" w:color="auto"/>
            </w:tcBorders>
          </w:tcPr>
          <w:p w14:paraId="36FF909C" w14:textId="77777777" w:rsidR="00C95DD0" w:rsidRPr="00C31E24" w:rsidRDefault="00C95DD0" w:rsidP="00D74F31">
            <w:pPr>
              <w:pStyle w:val="TAL"/>
              <w:rPr>
                <w:color w:val="000000"/>
              </w:rPr>
            </w:pPr>
            <w:r w:rsidRPr="00C31E24">
              <w:rPr>
                <w:color w:val="000000"/>
              </w:rPr>
              <w:t>MCVideo-Info</w:t>
            </w:r>
          </w:p>
        </w:tc>
        <w:tc>
          <w:tcPr>
            <w:tcW w:w="1350" w:type="dxa"/>
          </w:tcPr>
          <w:p w14:paraId="055B8F63" w14:textId="77777777" w:rsidR="00C95DD0" w:rsidRPr="00C31E24" w:rsidRDefault="00C95DD0" w:rsidP="00D74F31">
            <w:pPr>
              <w:pStyle w:val="TAL"/>
              <w:rPr>
                <w:color w:val="000000"/>
              </w:rPr>
            </w:pPr>
          </w:p>
        </w:tc>
        <w:tc>
          <w:tcPr>
            <w:tcW w:w="1170" w:type="dxa"/>
            <w:vAlign w:val="bottom"/>
          </w:tcPr>
          <w:p w14:paraId="24986CDC" w14:textId="77777777" w:rsidR="00C95DD0" w:rsidRPr="00C31E24" w:rsidRDefault="00C95DD0" w:rsidP="00D74F31">
            <w:pPr>
              <w:pStyle w:val="TAL"/>
              <w:rPr>
                <w:color w:val="000000"/>
              </w:rPr>
            </w:pPr>
          </w:p>
        </w:tc>
      </w:tr>
      <w:tr w:rsidR="00C95DD0" w:rsidRPr="00C31E24" w14:paraId="3D9CC1AC" w14:textId="77777777" w:rsidTr="00D74F31">
        <w:tc>
          <w:tcPr>
            <w:tcW w:w="2677" w:type="dxa"/>
            <w:tcBorders>
              <w:top w:val="single" w:sz="4" w:space="0" w:color="auto"/>
              <w:left w:val="single" w:sz="4" w:space="0" w:color="auto"/>
              <w:bottom w:val="single" w:sz="4" w:space="0" w:color="auto"/>
              <w:right w:val="single" w:sz="4" w:space="0" w:color="auto"/>
            </w:tcBorders>
            <w:vAlign w:val="center"/>
          </w:tcPr>
          <w:p w14:paraId="1986A557" w14:textId="77777777" w:rsidR="00C95DD0" w:rsidRPr="00C31E24" w:rsidRDefault="00C95DD0" w:rsidP="00D74F31">
            <w:pPr>
              <w:pStyle w:val="TAL"/>
              <w:keepNext w:val="0"/>
              <w:keepLines w:val="0"/>
              <w:widowControl w:val="0"/>
              <w:rPr>
                <w:color w:val="000000"/>
              </w:rPr>
            </w:pPr>
            <w:r w:rsidRPr="00C31E24">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5D81C7A1" w14:textId="77777777" w:rsidR="00C95DD0" w:rsidRPr="00C31E24" w:rsidRDefault="00C95DD0" w:rsidP="00D74F31">
            <w:pPr>
              <w:pStyle w:val="TAL"/>
            </w:pPr>
            <w:r w:rsidRPr="00C31E24">
              <w:t>MCVideo-Info as described in Table  6.1.1.2.3.3-5</w:t>
            </w:r>
          </w:p>
        </w:tc>
        <w:tc>
          <w:tcPr>
            <w:tcW w:w="2160" w:type="dxa"/>
            <w:tcBorders>
              <w:top w:val="single" w:sz="4" w:space="0" w:color="auto"/>
              <w:left w:val="single" w:sz="4" w:space="0" w:color="auto"/>
              <w:bottom w:val="single" w:sz="4" w:space="0" w:color="auto"/>
              <w:right w:val="single" w:sz="4" w:space="0" w:color="auto"/>
            </w:tcBorders>
          </w:tcPr>
          <w:p w14:paraId="56D46133" w14:textId="77777777" w:rsidR="00C95DD0" w:rsidRPr="00C31E24" w:rsidDel="00D16089" w:rsidRDefault="00C95DD0" w:rsidP="00D74F31">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2CA1C914" w14:textId="77777777" w:rsidR="00C95DD0" w:rsidRPr="00C31E24" w:rsidRDefault="00C95DD0" w:rsidP="00D74F31">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55ABDF27" w14:textId="77777777" w:rsidR="00C95DD0" w:rsidRPr="00C31E24" w:rsidRDefault="00C95DD0" w:rsidP="00D74F31">
            <w:pPr>
              <w:pStyle w:val="TAL"/>
              <w:keepNext w:val="0"/>
              <w:keepLines w:val="0"/>
              <w:widowControl w:val="0"/>
              <w:rPr>
                <w:color w:val="000000"/>
              </w:rPr>
            </w:pPr>
          </w:p>
        </w:tc>
      </w:tr>
    </w:tbl>
    <w:p w14:paraId="41BEA98B" w14:textId="77777777" w:rsidR="00C95DD0" w:rsidRPr="00C31E24" w:rsidRDefault="00C95DD0" w:rsidP="00C95DD0"/>
    <w:p w14:paraId="49C26948" w14:textId="1B95DCFD" w:rsidR="00784A32" w:rsidRPr="00C31E24" w:rsidRDefault="00784A32" w:rsidP="00784A32">
      <w:pPr>
        <w:pStyle w:val="TH"/>
      </w:pPr>
      <w:r w:rsidRPr="00C31E24">
        <w:rPr>
          <w:color w:val="000000"/>
        </w:rPr>
        <w:t xml:space="preserve">Table 6.1.1.2.3.3-4: MCVideo-INFO in SIP </w:t>
      </w:r>
      <w:r w:rsidR="00C95DD0" w:rsidRPr="00C31E24">
        <w:rPr>
          <w:color w:val="000000"/>
        </w:rPr>
        <w:t>re-</w:t>
      </w:r>
      <w:r w:rsidRPr="00C31E24">
        <w:rPr>
          <w:color w:val="000000"/>
        </w:rPr>
        <w:t>INVITE (Table 6.1.1.2.3.3-</w:t>
      </w:r>
      <w:r w:rsidR="00C95DD0" w:rsidRPr="00C31E24">
        <w:rPr>
          <w:color w:val="000000"/>
        </w:rPr>
        <w:t>4</w:t>
      </w:r>
      <w:r w:rsidRPr="00C31E2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C31E24" w14:paraId="3B58C500"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24DBD02" w14:textId="312AC590" w:rsidR="00784A32" w:rsidRPr="00C31E24" w:rsidRDefault="00784A32" w:rsidP="00354887">
            <w:pPr>
              <w:pStyle w:val="TAL"/>
              <w:keepNext w:val="0"/>
              <w:keepLines w:val="0"/>
              <w:widowControl w:val="0"/>
              <w:rPr>
                <w:color w:val="000000"/>
              </w:rPr>
            </w:pPr>
            <w:r w:rsidRPr="00C31E24">
              <w:t xml:space="preserve">Derivation Path: TS 56.379-1 [2], Table 5.5.3.2.1-2, </w:t>
            </w:r>
            <w:r w:rsidRPr="00C31E24">
              <w:rPr>
                <w:color w:val="000000"/>
              </w:rPr>
              <w:t>condition</w:t>
            </w:r>
            <w:r w:rsidR="00C95DD0" w:rsidRPr="00C31E24">
              <w:rPr>
                <w:color w:val="000000"/>
              </w:rPr>
              <w:t>s</w:t>
            </w:r>
            <w:r w:rsidRPr="00C31E24">
              <w:rPr>
                <w:color w:val="000000"/>
              </w:rPr>
              <w:t xml:space="preserve"> GROUP CALL</w:t>
            </w:r>
            <w:r w:rsidR="00C95DD0" w:rsidRPr="00C31E24">
              <w:rPr>
                <w:color w:val="000000"/>
              </w:rPr>
              <w:t>, EMERGENCY-CALL</w:t>
            </w:r>
          </w:p>
        </w:tc>
      </w:tr>
    </w:tbl>
    <w:p w14:paraId="578A7195" w14:textId="77777777" w:rsidR="00784A32" w:rsidRPr="00C31E24" w:rsidRDefault="00784A32" w:rsidP="00784A32">
      <w:pPr>
        <w:rPr>
          <w:color w:val="000000"/>
        </w:rPr>
      </w:pPr>
    </w:p>
    <w:p w14:paraId="75344023" w14:textId="5F4B9DB1" w:rsidR="00784A32" w:rsidRPr="00C31E24" w:rsidRDefault="00784A32" w:rsidP="00784A32">
      <w:pPr>
        <w:pStyle w:val="TH"/>
      </w:pPr>
      <w:r w:rsidRPr="00C31E24">
        <w:rPr>
          <w:color w:val="000000"/>
        </w:rPr>
        <w:t xml:space="preserve">Table 6.1.1.2.3.3-5: </w:t>
      </w:r>
      <w:r w:rsidR="00C95DD0" w:rsidRPr="00C31E24">
        <w:t>Void</w:t>
      </w:r>
    </w:p>
    <w:p w14:paraId="2F3E9A76" w14:textId="72ED6996" w:rsidR="00784A32" w:rsidRPr="00C31E24" w:rsidRDefault="00784A32" w:rsidP="00784A32">
      <w:pPr>
        <w:pStyle w:val="TH"/>
      </w:pPr>
      <w:r w:rsidRPr="00C31E24">
        <w:rPr>
          <w:color w:val="000000"/>
        </w:rPr>
        <w:t>Table 6.1.1.2.3.3-6:</w:t>
      </w:r>
      <w:r w:rsidR="00C95DD0" w:rsidRPr="00C31E24">
        <w:rPr>
          <w:color w:val="000000"/>
        </w:rPr>
        <w:t xml:space="preserve"> Void</w:t>
      </w:r>
    </w:p>
    <w:p w14:paraId="552196EA" w14:textId="18F89AFA" w:rsidR="00784A32" w:rsidRPr="00C31E24" w:rsidRDefault="00784A32" w:rsidP="00784A32">
      <w:pPr>
        <w:pStyle w:val="TH"/>
      </w:pPr>
      <w:r w:rsidRPr="00C31E24">
        <w:rPr>
          <w:color w:val="000000"/>
        </w:rPr>
        <w:t>Table 6.1.1.2.3.3-7:</w:t>
      </w:r>
      <w:r w:rsidR="00C95DD0" w:rsidRPr="00C31E24">
        <w:rPr>
          <w:color w:val="000000"/>
        </w:rPr>
        <w:t xml:space="preserve"> Void</w:t>
      </w:r>
    </w:p>
    <w:p w14:paraId="169A7BA4" w14:textId="145E297D" w:rsidR="00784A32" w:rsidRPr="00C31E24" w:rsidRDefault="00784A32" w:rsidP="00784A32">
      <w:pPr>
        <w:pStyle w:val="TH"/>
      </w:pPr>
      <w:r w:rsidRPr="00C31E24">
        <w:t>Table 6.1.1.2.3.3-8:</w:t>
      </w:r>
      <w:r w:rsidR="00C95DD0" w:rsidRPr="00C31E24">
        <w:t xml:space="preserve"> Void</w:t>
      </w:r>
    </w:p>
    <w:p w14:paraId="3A370107" w14:textId="7B6A4A84" w:rsidR="00784A32" w:rsidRPr="00C31E24" w:rsidRDefault="00784A32" w:rsidP="00784A32">
      <w:pPr>
        <w:pStyle w:val="TH"/>
      </w:pPr>
      <w:r w:rsidRPr="00C31E24">
        <w:rPr>
          <w:color w:val="000000"/>
        </w:rPr>
        <w:t xml:space="preserve">Table 6.1.1.2.3.3-9: </w:t>
      </w:r>
      <w:r w:rsidR="00C95DD0" w:rsidRPr="00C31E24">
        <w:rPr>
          <w:color w:val="000000"/>
        </w:rPr>
        <w:t>Void</w:t>
      </w:r>
    </w:p>
    <w:p w14:paraId="4FB53EA9" w14:textId="77777777" w:rsidR="00784A32" w:rsidRPr="00C31E24" w:rsidRDefault="00784A32" w:rsidP="00784A32">
      <w:pPr>
        <w:rPr>
          <w:color w:val="000000"/>
        </w:rPr>
      </w:pPr>
    </w:p>
    <w:p w14:paraId="7731ABAA" w14:textId="77777777" w:rsidR="00784A32" w:rsidRPr="00C31E24" w:rsidRDefault="00784A32" w:rsidP="00784A32">
      <w:pPr>
        <w:pStyle w:val="TH"/>
      </w:pPr>
      <w:r w:rsidRPr="00C31E24">
        <w:rPr>
          <w:color w:val="000000"/>
        </w:rPr>
        <w:t>Table 6.1.1.2.3.3-10: Receive Media Response (Step 17,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0129CC1B" w14:textId="77777777" w:rsidTr="00354887">
        <w:trPr>
          <w:tblHeader/>
        </w:trPr>
        <w:tc>
          <w:tcPr>
            <w:tcW w:w="9639" w:type="dxa"/>
            <w:gridSpan w:val="5"/>
          </w:tcPr>
          <w:p w14:paraId="47938388" w14:textId="77777777" w:rsidR="00784A32" w:rsidRPr="00C31E24" w:rsidRDefault="00784A32" w:rsidP="00354887">
            <w:pPr>
              <w:pStyle w:val="TAL"/>
              <w:keepNext w:val="0"/>
              <w:rPr>
                <w:color w:val="000000"/>
              </w:rPr>
            </w:pPr>
            <w:r w:rsidRPr="00C31E24">
              <w:rPr>
                <w:color w:val="000000"/>
              </w:rPr>
              <w:t>Derivation Path: TS 36.579-1 [2], Table 5.5.11.2.8-1</w:t>
            </w:r>
          </w:p>
        </w:tc>
      </w:tr>
      <w:tr w:rsidR="00784A32" w:rsidRPr="00C31E24" w14:paraId="3E6D22C2" w14:textId="77777777" w:rsidTr="00354887">
        <w:trPr>
          <w:tblHeader/>
        </w:trPr>
        <w:tc>
          <w:tcPr>
            <w:tcW w:w="2835" w:type="dxa"/>
          </w:tcPr>
          <w:p w14:paraId="3B87D72A" w14:textId="77777777" w:rsidR="00784A32" w:rsidRPr="00C31E24" w:rsidRDefault="00784A32" w:rsidP="00354887">
            <w:pPr>
              <w:pStyle w:val="TAH"/>
              <w:keepNext w:val="0"/>
              <w:rPr>
                <w:bCs/>
                <w:color w:val="000000"/>
              </w:rPr>
            </w:pPr>
            <w:r w:rsidRPr="00C31E24">
              <w:rPr>
                <w:bCs/>
                <w:color w:val="000000"/>
              </w:rPr>
              <w:t>Information Element</w:t>
            </w:r>
          </w:p>
        </w:tc>
        <w:tc>
          <w:tcPr>
            <w:tcW w:w="2126" w:type="dxa"/>
          </w:tcPr>
          <w:p w14:paraId="6556384E" w14:textId="77777777" w:rsidR="00784A32" w:rsidRPr="00C31E24" w:rsidRDefault="00784A32" w:rsidP="00354887">
            <w:pPr>
              <w:pStyle w:val="TAH"/>
              <w:keepNext w:val="0"/>
              <w:rPr>
                <w:bCs/>
                <w:color w:val="000000"/>
              </w:rPr>
            </w:pPr>
            <w:r w:rsidRPr="00C31E24">
              <w:rPr>
                <w:bCs/>
                <w:color w:val="000000"/>
              </w:rPr>
              <w:t>Value/remark</w:t>
            </w:r>
          </w:p>
        </w:tc>
        <w:tc>
          <w:tcPr>
            <w:tcW w:w="2126" w:type="dxa"/>
            <w:tcBorders>
              <w:bottom w:val="single" w:sz="4" w:space="0" w:color="auto"/>
            </w:tcBorders>
          </w:tcPr>
          <w:p w14:paraId="37BAE9AB" w14:textId="77777777" w:rsidR="00784A32" w:rsidRPr="00C31E24" w:rsidRDefault="00784A32" w:rsidP="00354887">
            <w:pPr>
              <w:pStyle w:val="TAH"/>
              <w:keepNext w:val="0"/>
              <w:rPr>
                <w:bCs/>
                <w:color w:val="000000"/>
              </w:rPr>
            </w:pPr>
            <w:r w:rsidRPr="00C31E24">
              <w:rPr>
                <w:bCs/>
                <w:color w:val="000000"/>
              </w:rPr>
              <w:t>Comment</w:t>
            </w:r>
          </w:p>
        </w:tc>
        <w:tc>
          <w:tcPr>
            <w:tcW w:w="1418" w:type="dxa"/>
          </w:tcPr>
          <w:p w14:paraId="18A31D17" w14:textId="77777777" w:rsidR="00784A32" w:rsidRPr="00C31E24" w:rsidRDefault="00784A32" w:rsidP="00354887">
            <w:pPr>
              <w:pStyle w:val="TAH"/>
              <w:keepNext w:val="0"/>
              <w:rPr>
                <w:bCs/>
                <w:color w:val="000000"/>
              </w:rPr>
            </w:pPr>
            <w:r w:rsidRPr="00C31E24">
              <w:rPr>
                <w:bCs/>
                <w:color w:val="000000"/>
              </w:rPr>
              <w:t>Reference</w:t>
            </w:r>
          </w:p>
        </w:tc>
        <w:tc>
          <w:tcPr>
            <w:tcW w:w="1134" w:type="dxa"/>
          </w:tcPr>
          <w:p w14:paraId="449FB846" w14:textId="77777777" w:rsidR="00784A32" w:rsidRPr="00C31E24" w:rsidRDefault="00784A32" w:rsidP="00354887">
            <w:pPr>
              <w:pStyle w:val="TAH"/>
              <w:keepNext w:val="0"/>
              <w:rPr>
                <w:bCs/>
                <w:color w:val="000000"/>
              </w:rPr>
            </w:pPr>
            <w:r w:rsidRPr="00C31E24">
              <w:rPr>
                <w:bCs/>
                <w:color w:val="000000"/>
              </w:rPr>
              <w:t>Condition</w:t>
            </w:r>
          </w:p>
        </w:tc>
      </w:tr>
      <w:tr w:rsidR="00784A32" w:rsidRPr="00C31E24" w14:paraId="41CCFC98" w14:textId="77777777" w:rsidTr="00354887">
        <w:tc>
          <w:tcPr>
            <w:tcW w:w="2835" w:type="dxa"/>
            <w:shd w:val="clear" w:color="auto" w:fill="auto"/>
          </w:tcPr>
          <w:p w14:paraId="7BDB3155" w14:textId="77777777" w:rsidR="00784A32" w:rsidRPr="00C31E24" w:rsidRDefault="00784A32" w:rsidP="00354887">
            <w:pPr>
              <w:pStyle w:val="TAL"/>
            </w:pPr>
            <w:r w:rsidRPr="00C31E24">
              <w:t>Transmission Indicator</w:t>
            </w:r>
          </w:p>
        </w:tc>
        <w:tc>
          <w:tcPr>
            <w:tcW w:w="2126" w:type="dxa"/>
            <w:shd w:val="clear" w:color="auto" w:fill="auto"/>
          </w:tcPr>
          <w:p w14:paraId="23008750" w14:textId="77777777" w:rsidR="00784A32" w:rsidRPr="00C31E24" w:rsidRDefault="00784A32" w:rsidP="00354887">
            <w:pPr>
              <w:pStyle w:val="TAL"/>
              <w:rPr>
                <w:rFonts w:cs="Arial"/>
                <w:szCs w:val="18"/>
              </w:rPr>
            </w:pPr>
          </w:p>
        </w:tc>
        <w:tc>
          <w:tcPr>
            <w:tcW w:w="2126" w:type="dxa"/>
            <w:tcBorders>
              <w:top w:val="single" w:sz="4" w:space="0" w:color="auto"/>
              <w:bottom w:val="single" w:sz="4" w:space="0" w:color="auto"/>
            </w:tcBorders>
            <w:shd w:val="clear" w:color="auto" w:fill="auto"/>
          </w:tcPr>
          <w:p w14:paraId="6653BE3C" w14:textId="77777777" w:rsidR="00784A32" w:rsidRPr="00C31E24" w:rsidRDefault="00784A32" w:rsidP="00354887">
            <w:pPr>
              <w:pStyle w:val="TAL"/>
              <w:rPr>
                <w:rFonts w:cs="Arial"/>
                <w:szCs w:val="18"/>
                <w:lang w:eastAsia="x-none"/>
              </w:rPr>
            </w:pPr>
          </w:p>
        </w:tc>
        <w:tc>
          <w:tcPr>
            <w:tcW w:w="1418" w:type="dxa"/>
            <w:shd w:val="clear" w:color="auto" w:fill="auto"/>
          </w:tcPr>
          <w:p w14:paraId="35B5EA26" w14:textId="77777777" w:rsidR="00784A32" w:rsidRPr="00C31E24" w:rsidRDefault="00784A32" w:rsidP="00354887">
            <w:pPr>
              <w:pStyle w:val="TAL"/>
            </w:pPr>
          </w:p>
        </w:tc>
        <w:tc>
          <w:tcPr>
            <w:tcW w:w="1134" w:type="dxa"/>
            <w:shd w:val="clear" w:color="auto" w:fill="auto"/>
          </w:tcPr>
          <w:p w14:paraId="1EE4924B" w14:textId="77777777" w:rsidR="00784A32" w:rsidRPr="00C31E24" w:rsidRDefault="00784A32" w:rsidP="00354887">
            <w:pPr>
              <w:pStyle w:val="TAL"/>
              <w:rPr>
                <w:rFonts w:cs="Arial"/>
                <w:szCs w:val="18"/>
              </w:rPr>
            </w:pPr>
          </w:p>
        </w:tc>
      </w:tr>
      <w:tr w:rsidR="00784A32" w:rsidRPr="00C31E24" w14:paraId="5E4A3894" w14:textId="77777777" w:rsidTr="00354887">
        <w:tc>
          <w:tcPr>
            <w:tcW w:w="2835" w:type="dxa"/>
            <w:shd w:val="clear" w:color="auto" w:fill="auto"/>
          </w:tcPr>
          <w:p w14:paraId="700339A5" w14:textId="77777777" w:rsidR="00784A32" w:rsidRPr="00C31E24" w:rsidRDefault="00784A32" w:rsidP="00354887">
            <w:pPr>
              <w:pStyle w:val="TAL"/>
            </w:pPr>
            <w:r w:rsidRPr="00C31E24">
              <w:rPr>
                <w:bCs/>
              </w:rPr>
              <w:t xml:space="preserve">  Transmission Indicator</w:t>
            </w:r>
          </w:p>
        </w:tc>
        <w:tc>
          <w:tcPr>
            <w:tcW w:w="2126" w:type="dxa"/>
            <w:shd w:val="clear" w:color="auto" w:fill="auto"/>
          </w:tcPr>
          <w:p w14:paraId="46C75465" w14:textId="77777777" w:rsidR="00784A32" w:rsidRPr="00C31E24" w:rsidRDefault="00784A32" w:rsidP="00354887">
            <w:pPr>
              <w:pStyle w:val="TAL"/>
              <w:rPr>
                <w:rFonts w:cs="Arial"/>
                <w:szCs w:val="18"/>
              </w:rPr>
            </w:pPr>
            <w:r w:rsidRPr="00C31E24">
              <w:rPr>
                <w:rFonts w:cs="Arial"/>
                <w:bCs/>
                <w:szCs w:val="18"/>
              </w:rPr>
              <w:t>"0001000000000000"</w:t>
            </w:r>
          </w:p>
        </w:tc>
        <w:tc>
          <w:tcPr>
            <w:tcW w:w="2126" w:type="dxa"/>
            <w:tcBorders>
              <w:top w:val="single" w:sz="4" w:space="0" w:color="auto"/>
              <w:bottom w:val="single" w:sz="4" w:space="0" w:color="auto"/>
            </w:tcBorders>
            <w:shd w:val="clear" w:color="auto" w:fill="auto"/>
          </w:tcPr>
          <w:p w14:paraId="67FD7E6E" w14:textId="77777777" w:rsidR="00784A32" w:rsidRPr="00C31E24" w:rsidRDefault="00784A32" w:rsidP="00354887">
            <w:pPr>
              <w:pStyle w:val="TAL"/>
              <w:rPr>
                <w:rFonts w:cs="Arial"/>
                <w:szCs w:val="18"/>
                <w:lang w:eastAsia="x-none"/>
              </w:rPr>
            </w:pPr>
            <w:r w:rsidRPr="00C31E24">
              <w:rPr>
                <w:rFonts w:cs="Arial"/>
                <w:szCs w:val="18"/>
              </w:rPr>
              <w:t>D = Emergency call</w:t>
            </w:r>
          </w:p>
        </w:tc>
        <w:tc>
          <w:tcPr>
            <w:tcW w:w="1418" w:type="dxa"/>
            <w:shd w:val="clear" w:color="auto" w:fill="auto"/>
          </w:tcPr>
          <w:p w14:paraId="02E836B4" w14:textId="77777777" w:rsidR="00784A32" w:rsidRPr="00C31E24" w:rsidRDefault="00784A32" w:rsidP="00354887">
            <w:pPr>
              <w:pStyle w:val="TAL"/>
            </w:pPr>
          </w:p>
        </w:tc>
        <w:tc>
          <w:tcPr>
            <w:tcW w:w="1134" w:type="dxa"/>
            <w:shd w:val="clear" w:color="auto" w:fill="auto"/>
          </w:tcPr>
          <w:p w14:paraId="21874AB8" w14:textId="77777777" w:rsidR="00784A32" w:rsidRPr="00C31E24" w:rsidRDefault="00784A32" w:rsidP="00354887">
            <w:pPr>
              <w:pStyle w:val="TAL"/>
              <w:rPr>
                <w:rFonts w:cs="Arial"/>
                <w:szCs w:val="18"/>
              </w:rPr>
            </w:pPr>
          </w:p>
        </w:tc>
      </w:tr>
    </w:tbl>
    <w:p w14:paraId="60697E66" w14:textId="77777777" w:rsidR="00784A32" w:rsidRPr="00C31E24" w:rsidRDefault="00784A32" w:rsidP="00784A32">
      <w:pPr>
        <w:rPr>
          <w:color w:val="000000"/>
        </w:rPr>
      </w:pPr>
    </w:p>
    <w:p w14:paraId="4A22F9D4" w14:textId="77777777" w:rsidR="00784A32" w:rsidRPr="00C31E24" w:rsidRDefault="00784A32" w:rsidP="00784A32">
      <w:pPr>
        <w:pStyle w:val="TH"/>
      </w:pPr>
      <w:r w:rsidRPr="00C31E24">
        <w:rPr>
          <w:color w:val="000000"/>
        </w:rPr>
        <w:t>Table 6.1.1.2.3.3-11: SIP re-INVITE (Steps 19, 37,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6732F4F6" w14:textId="77777777" w:rsidTr="00354887">
        <w:trPr>
          <w:tblHeader/>
        </w:trPr>
        <w:tc>
          <w:tcPr>
            <w:tcW w:w="9639" w:type="dxa"/>
            <w:gridSpan w:val="5"/>
          </w:tcPr>
          <w:p w14:paraId="3AD70DA3" w14:textId="77777777" w:rsidR="00784A32" w:rsidRPr="00C31E24" w:rsidRDefault="00784A32" w:rsidP="00354887">
            <w:pPr>
              <w:pStyle w:val="TAL"/>
              <w:keepNext w:val="0"/>
              <w:rPr>
                <w:color w:val="000000"/>
              </w:rPr>
            </w:pPr>
            <w:r w:rsidRPr="00C31E24">
              <w:rPr>
                <w:color w:val="000000"/>
              </w:rPr>
              <w:t>Derivation Path: TS 36.579-1 [2], Table 5.5.2.5.2-1, condition MCVIDEO</w:t>
            </w:r>
          </w:p>
        </w:tc>
      </w:tr>
      <w:tr w:rsidR="00784A32" w:rsidRPr="00C31E24" w14:paraId="372332A0" w14:textId="77777777" w:rsidTr="00354887">
        <w:trPr>
          <w:tblHeader/>
        </w:trPr>
        <w:tc>
          <w:tcPr>
            <w:tcW w:w="2835" w:type="dxa"/>
          </w:tcPr>
          <w:p w14:paraId="28EC7DE6" w14:textId="77777777" w:rsidR="00784A32" w:rsidRPr="00C31E24" w:rsidRDefault="00784A32" w:rsidP="00354887">
            <w:pPr>
              <w:pStyle w:val="TAH"/>
              <w:keepNext w:val="0"/>
              <w:rPr>
                <w:bCs/>
                <w:color w:val="000000"/>
              </w:rPr>
            </w:pPr>
            <w:r w:rsidRPr="00C31E24">
              <w:rPr>
                <w:bCs/>
                <w:color w:val="000000"/>
              </w:rPr>
              <w:t>Information Element</w:t>
            </w:r>
          </w:p>
        </w:tc>
        <w:tc>
          <w:tcPr>
            <w:tcW w:w="2126" w:type="dxa"/>
          </w:tcPr>
          <w:p w14:paraId="13A6B60D" w14:textId="77777777" w:rsidR="00784A32" w:rsidRPr="00C31E24" w:rsidRDefault="00784A32" w:rsidP="00354887">
            <w:pPr>
              <w:pStyle w:val="TAH"/>
              <w:keepNext w:val="0"/>
              <w:rPr>
                <w:bCs/>
                <w:color w:val="000000"/>
              </w:rPr>
            </w:pPr>
            <w:r w:rsidRPr="00C31E24">
              <w:rPr>
                <w:bCs/>
                <w:color w:val="000000"/>
              </w:rPr>
              <w:t>Value/remark</w:t>
            </w:r>
          </w:p>
        </w:tc>
        <w:tc>
          <w:tcPr>
            <w:tcW w:w="2126" w:type="dxa"/>
            <w:tcBorders>
              <w:bottom w:val="single" w:sz="4" w:space="0" w:color="auto"/>
            </w:tcBorders>
          </w:tcPr>
          <w:p w14:paraId="7DA2CDDC" w14:textId="77777777" w:rsidR="00784A32" w:rsidRPr="00C31E24" w:rsidRDefault="00784A32" w:rsidP="00354887">
            <w:pPr>
              <w:pStyle w:val="TAH"/>
              <w:keepNext w:val="0"/>
              <w:rPr>
                <w:bCs/>
                <w:color w:val="000000"/>
              </w:rPr>
            </w:pPr>
            <w:r w:rsidRPr="00C31E24">
              <w:rPr>
                <w:bCs/>
                <w:color w:val="000000"/>
              </w:rPr>
              <w:t>Comment</w:t>
            </w:r>
          </w:p>
        </w:tc>
        <w:tc>
          <w:tcPr>
            <w:tcW w:w="1418" w:type="dxa"/>
          </w:tcPr>
          <w:p w14:paraId="69C07984" w14:textId="77777777" w:rsidR="00784A32" w:rsidRPr="00C31E24" w:rsidRDefault="00784A32" w:rsidP="00354887">
            <w:pPr>
              <w:pStyle w:val="TAH"/>
              <w:keepNext w:val="0"/>
              <w:rPr>
                <w:bCs/>
                <w:color w:val="000000"/>
              </w:rPr>
            </w:pPr>
            <w:r w:rsidRPr="00C31E24">
              <w:rPr>
                <w:bCs/>
                <w:color w:val="000000"/>
              </w:rPr>
              <w:t>Reference</w:t>
            </w:r>
          </w:p>
        </w:tc>
        <w:tc>
          <w:tcPr>
            <w:tcW w:w="1134" w:type="dxa"/>
          </w:tcPr>
          <w:p w14:paraId="18029BE4" w14:textId="77777777" w:rsidR="00784A32" w:rsidRPr="00C31E24" w:rsidRDefault="00784A32" w:rsidP="00354887">
            <w:pPr>
              <w:pStyle w:val="TAH"/>
              <w:keepNext w:val="0"/>
              <w:rPr>
                <w:bCs/>
                <w:color w:val="000000"/>
              </w:rPr>
            </w:pPr>
            <w:r w:rsidRPr="00C31E24">
              <w:rPr>
                <w:bCs/>
                <w:color w:val="000000"/>
              </w:rPr>
              <w:t>Condition</w:t>
            </w:r>
          </w:p>
        </w:tc>
      </w:tr>
      <w:tr w:rsidR="00784A32" w:rsidRPr="00C31E24" w14:paraId="7910EC0A" w14:textId="77777777" w:rsidTr="00354887">
        <w:tc>
          <w:tcPr>
            <w:tcW w:w="2835" w:type="dxa"/>
            <w:vAlign w:val="center"/>
          </w:tcPr>
          <w:p w14:paraId="5C59F1D3" w14:textId="77777777" w:rsidR="00784A32" w:rsidRPr="00C31E24" w:rsidRDefault="00784A32" w:rsidP="00354887">
            <w:pPr>
              <w:pStyle w:val="TAL"/>
              <w:keepNext w:val="0"/>
              <w:rPr>
                <w:b/>
                <w:bCs/>
                <w:color w:val="000000"/>
              </w:rPr>
            </w:pPr>
            <w:r w:rsidRPr="00C31E24">
              <w:rPr>
                <w:b/>
                <w:bCs/>
                <w:color w:val="000000"/>
              </w:rPr>
              <w:t>Message-body</w:t>
            </w:r>
          </w:p>
        </w:tc>
        <w:tc>
          <w:tcPr>
            <w:tcW w:w="2126" w:type="dxa"/>
          </w:tcPr>
          <w:p w14:paraId="019F135B" w14:textId="77777777" w:rsidR="00784A32" w:rsidRPr="00C31E24" w:rsidRDefault="00784A32" w:rsidP="00354887">
            <w:pPr>
              <w:pStyle w:val="TAL"/>
              <w:keepNext w:val="0"/>
              <w:rPr>
                <w:color w:val="000000"/>
              </w:rPr>
            </w:pPr>
          </w:p>
        </w:tc>
        <w:tc>
          <w:tcPr>
            <w:tcW w:w="2126" w:type="dxa"/>
            <w:tcBorders>
              <w:top w:val="single" w:sz="4" w:space="0" w:color="auto"/>
              <w:bottom w:val="single" w:sz="4" w:space="0" w:color="auto"/>
            </w:tcBorders>
          </w:tcPr>
          <w:p w14:paraId="4EB64C85" w14:textId="77777777" w:rsidR="00784A32" w:rsidRPr="00C31E24" w:rsidRDefault="00784A32" w:rsidP="00354887">
            <w:pPr>
              <w:pStyle w:val="TAL"/>
            </w:pPr>
            <w:r w:rsidRPr="00C31E24">
              <w:t>MCVideo-Info</w:t>
            </w:r>
          </w:p>
        </w:tc>
        <w:tc>
          <w:tcPr>
            <w:tcW w:w="1418" w:type="dxa"/>
          </w:tcPr>
          <w:p w14:paraId="42A26894" w14:textId="77777777" w:rsidR="00784A32" w:rsidRPr="00C31E24" w:rsidRDefault="00784A32" w:rsidP="00354887">
            <w:pPr>
              <w:pStyle w:val="TAL"/>
              <w:keepNext w:val="0"/>
              <w:rPr>
                <w:color w:val="000000"/>
              </w:rPr>
            </w:pPr>
          </w:p>
        </w:tc>
        <w:tc>
          <w:tcPr>
            <w:tcW w:w="1134" w:type="dxa"/>
            <w:vAlign w:val="bottom"/>
          </w:tcPr>
          <w:p w14:paraId="6B92C809" w14:textId="77777777" w:rsidR="00784A32" w:rsidRPr="00C31E24" w:rsidRDefault="00784A32" w:rsidP="00354887">
            <w:pPr>
              <w:pStyle w:val="TAL"/>
              <w:keepNext w:val="0"/>
              <w:rPr>
                <w:color w:val="000000"/>
              </w:rPr>
            </w:pPr>
          </w:p>
        </w:tc>
      </w:tr>
      <w:tr w:rsidR="00784A32" w:rsidRPr="00C31E24" w14:paraId="4D63EB2A" w14:textId="77777777" w:rsidTr="00354887">
        <w:tc>
          <w:tcPr>
            <w:tcW w:w="2835" w:type="dxa"/>
            <w:vAlign w:val="center"/>
          </w:tcPr>
          <w:p w14:paraId="193C35B2" w14:textId="77777777" w:rsidR="00784A32" w:rsidRPr="00C31E24" w:rsidRDefault="00784A32" w:rsidP="00354887">
            <w:pPr>
              <w:pStyle w:val="TAL"/>
              <w:keepNext w:val="0"/>
              <w:rPr>
                <w:b/>
                <w:color w:val="000000"/>
              </w:rPr>
            </w:pPr>
            <w:r w:rsidRPr="00C31E24">
              <w:rPr>
                <w:b/>
                <w:color w:val="000000"/>
              </w:rPr>
              <w:t xml:space="preserve">  MIME-Content-Type</w:t>
            </w:r>
          </w:p>
        </w:tc>
        <w:tc>
          <w:tcPr>
            <w:tcW w:w="2126" w:type="dxa"/>
          </w:tcPr>
          <w:p w14:paraId="35E49D18" w14:textId="77777777" w:rsidR="00784A32" w:rsidRPr="00C31E24" w:rsidRDefault="00784A32" w:rsidP="00354887">
            <w:pPr>
              <w:pStyle w:val="TAL"/>
              <w:keepNext w:val="0"/>
              <w:rPr>
                <w:color w:val="000000"/>
              </w:rPr>
            </w:pPr>
            <w:r w:rsidRPr="00C31E24">
              <w:rPr>
                <w:color w:val="000000"/>
              </w:rPr>
              <w:t>"application/vnd.3gpp.mcvideo-info+xml"</w:t>
            </w:r>
          </w:p>
        </w:tc>
        <w:tc>
          <w:tcPr>
            <w:tcW w:w="2126" w:type="dxa"/>
            <w:tcBorders>
              <w:top w:val="single" w:sz="4" w:space="0" w:color="auto"/>
              <w:bottom w:val="single" w:sz="4" w:space="0" w:color="auto"/>
            </w:tcBorders>
          </w:tcPr>
          <w:p w14:paraId="1E6B7ABC" w14:textId="77777777" w:rsidR="00784A32" w:rsidRPr="00C31E24" w:rsidRDefault="00784A32" w:rsidP="00354887">
            <w:pPr>
              <w:pStyle w:val="TAL"/>
            </w:pPr>
          </w:p>
        </w:tc>
        <w:tc>
          <w:tcPr>
            <w:tcW w:w="1418" w:type="dxa"/>
          </w:tcPr>
          <w:p w14:paraId="1C50500C" w14:textId="77777777" w:rsidR="00784A32" w:rsidRPr="00C31E24" w:rsidRDefault="00784A32" w:rsidP="00354887">
            <w:pPr>
              <w:pStyle w:val="TAL"/>
              <w:keepNext w:val="0"/>
              <w:rPr>
                <w:color w:val="000000"/>
              </w:rPr>
            </w:pPr>
          </w:p>
        </w:tc>
        <w:tc>
          <w:tcPr>
            <w:tcW w:w="1134" w:type="dxa"/>
            <w:vAlign w:val="bottom"/>
          </w:tcPr>
          <w:p w14:paraId="501B965A" w14:textId="77777777" w:rsidR="00784A32" w:rsidRPr="00C31E24" w:rsidRDefault="00784A32" w:rsidP="00354887">
            <w:pPr>
              <w:pStyle w:val="TAL"/>
              <w:keepNext w:val="0"/>
              <w:rPr>
                <w:color w:val="000000"/>
              </w:rPr>
            </w:pPr>
          </w:p>
        </w:tc>
      </w:tr>
      <w:tr w:rsidR="00784A32" w:rsidRPr="00C31E24" w14:paraId="20E9C846" w14:textId="77777777" w:rsidTr="00354887">
        <w:tc>
          <w:tcPr>
            <w:tcW w:w="2835" w:type="dxa"/>
            <w:vAlign w:val="center"/>
          </w:tcPr>
          <w:p w14:paraId="0D417663" w14:textId="77777777" w:rsidR="00784A32" w:rsidRPr="00C31E24" w:rsidRDefault="00784A32" w:rsidP="00354887">
            <w:pPr>
              <w:pStyle w:val="TAL"/>
              <w:keepNext w:val="0"/>
              <w:rPr>
                <w:b/>
                <w:color w:val="000000"/>
              </w:rPr>
            </w:pPr>
            <w:r w:rsidRPr="00C31E24">
              <w:rPr>
                <w:color w:val="000000"/>
              </w:rPr>
              <w:t xml:space="preserve">    MCVideo-Info</w:t>
            </w:r>
          </w:p>
        </w:tc>
        <w:tc>
          <w:tcPr>
            <w:tcW w:w="2126" w:type="dxa"/>
          </w:tcPr>
          <w:p w14:paraId="23677C6C" w14:textId="37B9AD4E" w:rsidR="00784A32" w:rsidRPr="00C31E24" w:rsidRDefault="00784A32" w:rsidP="00354887">
            <w:pPr>
              <w:pStyle w:val="TAL"/>
              <w:keepNext w:val="0"/>
              <w:rPr>
                <w:color w:val="000000"/>
              </w:rPr>
            </w:pPr>
            <w:r w:rsidRPr="00C31E24">
              <w:rPr>
                <w:color w:val="000000"/>
              </w:rPr>
              <w:t>As described in Table 6.1.1.2.3.3-</w:t>
            </w:r>
            <w:r w:rsidR="00C95DD0" w:rsidRPr="00C31E24">
              <w:rPr>
                <w:color w:val="000000"/>
              </w:rPr>
              <w:t>9</w:t>
            </w:r>
          </w:p>
        </w:tc>
        <w:tc>
          <w:tcPr>
            <w:tcW w:w="2126" w:type="dxa"/>
            <w:tcBorders>
              <w:top w:val="single" w:sz="4" w:space="0" w:color="auto"/>
              <w:bottom w:val="single" w:sz="4" w:space="0" w:color="auto"/>
            </w:tcBorders>
          </w:tcPr>
          <w:p w14:paraId="541D0783" w14:textId="77777777" w:rsidR="00784A32" w:rsidRPr="00C31E24" w:rsidRDefault="00784A32" w:rsidP="00354887">
            <w:pPr>
              <w:pStyle w:val="TAL"/>
              <w:keepNext w:val="0"/>
              <w:rPr>
                <w:color w:val="000000"/>
              </w:rPr>
            </w:pPr>
          </w:p>
        </w:tc>
        <w:tc>
          <w:tcPr>
            <w:tcW w:w="1418" w:type="dxa"/>
          </w:tcPr>
          <w:p w14:paraId="78B602FB" w14:textId="77777777" w:rsidR="00784A32" w:rsidRPr="00C31E24" w:rsidRDefault="00784A32" w:rsidP="00354887">
            <w:pPr>
              <w:pStyle w:val="TAL"/>
              <w:keepNext w:val="0"/>
              <w:rPr>
                <w:color w:val="000000"/>
              </w:rPr>
            </w:pPr>
          </w:p>
        </w:tc>
        <w:tc>
          <w:tcPr>
            <w:tcW w:w="1134" w:type="dxa"/>
            <w:vAlign w:val="bottom"/>
          </w:tcPr>
          <w:p w14:paraId="799D4194" w14:textId="77777777" w:rsidR="00784A32" w:rsidRPr="00C31E24" w:rsidRDefault="00784A32" w:rsidP="00354887">
            <w:pPr>
              <w:pStyle w:val="TAL"/>
              <w:keepNext w:val="0"/>
              <w:rPr>
                <w:color w:val="000000"/>
              </w:rPr>
            </w:pPr>
          </w:p>
        </w:tc>
      </w:tr>
    </w:tbl>
    <w:p w14:paraId="43B4E27F" w14:textId="77777777" w:rsidR="00784A32" w:rsidRPr="00C31E24" w:rsidRDefault="00784A32" w:rsidP="00784A32">
      <w:pPr>
        <w:rPr>
          <w:color w:val="000000"/>
        </w:rPr>
      </w:pPr>
    </w:p>
    <w:p w14:paraId="0D61FD67" w14:textId="77777777" w:rsidR="00784A32" w:rsidRPr="00C31E24" w:rsidRDefault="00784A32" w:rsidP="00784A32">
      <w:pPr>
        <w:pStyle w:val="TH"/>
      </w:pPr>
      <w:r w:rsidRPr="00C31E24">
        <w:rPr>
          <w:color w:val="000000"/>
        </w:rPr>
        <w:t>Table 6.1.1.2.3.3-12: SIP re-INVITE (Step 28,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3F8AD216" w14:textId="77777777" w:rsidTr="00354887">
        <w:trPr>
          <w:tblHeader/>
        </w:trPr>
        <w:tc>
          <w:tcPr>
            <w:tcW w:w="9639" w:type="dxa"/>
            <w:gridSpan w:val="5"/>
          </w:tcPr>
          <w:p w14:paraId="0343150A" w14:textId="77777777" w:rsidR="00784A32" w:rsidRPr="00C31E24" w:rsidRDefault="00784A32" w:rsidP="00354887">
            <w:pPr>
              <w:pStyle w:val="TAL"/>
              <w:keepNext w:val="0"/>
              <w:rPr>
                <w:color w:val="000000"/>
              </w:rPr>
            </w:pPr>
            <w:r w:rsidRPr="00C31E24">
              <w:rPr>
                <w:color w:val="000000"/>
              </w:rPr>
              <w:t xml:space="preserve">Derivation Path: TS 36.579-1 [2], Table 5.5.2.5.2-1, conditions MCVIDEO, </w:t>
            </w:r>
            <w:r w:rsidRPr="00C31E24">
              <w:t>IMMPERIL-CALL</w:t>
            </w:r>
          </w:p>
        </w:tc>
      </w:tr>
      <w:tr w:rsidR="00784A32" w:rsidRPr="00C31E24" w14:paraId="26F68118" w14:textId="77777777" w:rsidTr="00354887">
        <w:trPr>
          <w:tblHeader/>
        </w:trPr>
        <w:tc>
          <w:tcPr>
            <w:tcW w:w="2835" w:type="dxa"/>
          </w:tcPr>
          <w:p w14:paraId="4BAA6B56" w14:textId="77777777" w:rsidR="00784A32" w:rsidRPr="00C31E24" w:rsidRDefault="00784A32" w:rsidP="00354887">
            <w:pPr>
              <w:pStyle w:val="TAH"/>
              <w:keepNext w:val="0"/>
              <w:rPr>
                <w:bCs/>
                <w:color w:val="000000"/>
              </w:rPr>
            </w:pPr>
            <w:r w:rsidRPr="00C31E24">
              <w:rPr>
                <w:bCs/>
                <w:color w:val="000000"/>
              </w:rPr>
              <w:t>Information Element</w:t>
            </w:r>
          </w:p>
        </w:tc>
        <w:tc>
          <w:tcPr>
            <w:tcW w:w="2126" w:type="dxa"/>
          </w:tcPr>
          <w:p w14:paraId="63E4AED0" w14:textId="77777777" w:rsidR="00784A32" w:rsidRPr="00C31E24" w:rsidRDefault="00784A32" w:rsidP="00354887">
            <w:pPr>
              <w:pStyle w:val="TAH"/>
              <w:keepNext w:val="0"/>
              <w:rPr>
                <w:bCs/>
                <w:color w:val="000000"/>
              </w:rPr>
            </w:pPr>
            <w:r w:rsidRPr="00C31E24">
              <w:rPr>
                <w:bCs/>
                <w:color w:val="000000"/>
              </w:rPr>
              <w:t>Value/remark</w:t>
            </w:r>
          </w:p>
        </w:tc>
        <w:tc>
          <w:tcPr>
            <w:tcW w:w="2126" w:type="dxa"/>
            <w:tcBorders>
              <w:bottom w:val="single" w:sz="4" w:space="0" w:color="auto"/>
            </w:tcBorders>
          </w:tcPr>
          <w:p w14:paraId="571342F8" w14:textId="77777777" w:rsidR="00784A32" w:rsidRPr="00C31E24" w:rsidRDefault="00784A32" w:rsidP="00354887">
            <w:pPr>
              <w:pStyle w:val="TAH"/>
              <w:keepNext w:val="0"/>
              <w:rPr>
                <w:bCs/>
                <w:color w:val="000000"/>
              </w:rPr>
            </w:pPr>
            <w:r w:rsidRPr="00C31E24">
              <w:rPr>
                <w:bCs/>
                <w:color w:val="000000"/>
              </w:rPr>
              <w:t>Comment</w:t>
            </w:r>
          </w:p>
        </w:tc>
        <w:tc>
          <w:tcPr>
            <w:tcW w:w="1418" w:type="dxa"/>
          </w:tcPr>
          <w:p w14:paraId="18FD0308" w14:textId="77777777" w:rsidR="00784A32" w:rsidRPr="00C31E24" w:rsidRDefault="00784A32" w:rsidP="00354887">
            <w:pPr>
              <w:pStyle w:val="TAH"/>
              <w:keepNext w:val="0"/>
              <w:rPr>
                <w:bCs/>
                <w:color w:val="000000"/>
              </w:rPr>
            </w:pPr>
            <w:r w:rsidRPr="00C31E24">
              <w:rPr>
                <w:bCs/>
                <w:color w:val="000000"/>
              </w:rPr>
              <w:t>Reference</w:t>
            </w:r>
          </w:p>
        </w:tc>
        <w:tc>
          <w:tcPr>
            <w:tcW w:w="1134" w:type="dxa"/>
          </w:tcPr>
          <w:p w14:paraId="3D6A02B4" w14:textId="77777777" w:rsidR="00784A32" w:rsidRPr="00C31E24" w:rsidRDefault="00784A32" w:rsidP="00354887">
            <w:pPr>
              <w:pStyle w:val="TAH"/>
              <w:keepNext w:val="0"/>
              <w:rPr>
                <w:bCs/>
                <w:color w:val="000000"/>
              </w:rPr>
            </w:pPr>
            <w:r w:rsidRPr="00C31E24">
              <w:rPr>
                <w:bCs/>
                <w:color w:val="000000"/>
              </w:rPr>
              <w:t>Condition</w:t>
            </w:r>
          </w:p>
        </w:tc>
      </w:tr>
      <w:tr w:rsidR="00784A32" w:rsidRPr="00C31E24" w14:paraId="4D2C29FC" w14:textId="77777777" w:rsidTr="00354887">
        <w:tc>
          <w:tcPr>
            <w:tcW w:w="2835" w:type="dxa"/>
            <w:vAlign w:val="center"/>
          </w:tcPr>
          <w:p w14:paraId="59C3370E" w14:textId="77777777" w:rsidR="00784A32" w:rsidRPr="00C31E24" w:rsidRDefault="00784A32" w:rsidP="00354887">
            <w:pPr>
              <w:pStyle w:val="TAL"/>
              <w:keepNext w:val="0"/>
              <w:rPr>
                <w:b/>
                <w:bCs/>
                <w:color w:val="000000"/>
              </w:rPr>
            </w:pPr>
            <w:r w:rsidRPr="00C31E24">
              <w:rPr>
                <w:b/>
                <w:bCs/>
                <w:color w:val="000000"/>
              </w:rPr>
              <w:t>Message-body</w:t>
            </w:r>
          </w:p>
        </w:tc>
        <w:tc>
          <w:tcPr>
            <w:tcW w:w="2126" w:type="dxa"/>
          </w:tcPr>
          <w:p w14:paraId="3123FCE9" w14:textId="77777777" w:rsidR="00784A32" w:rsidRPr="00C31E24" w:rsidRDefault="00784A32" w:rsidP="00354887">
            <w:pPr>
              <w:pStyle w:val="TAL"/>
              <w:keepNext w:val="0"/>
              <w:rPr>
                <w:color w:val="000000"/>
              </w:rPr>
            </w:pPr>
          </w:p>
        </w:tc>
        <w:tc>
          <w:tcPr>
            <w:tcW w:w="2126" w:type="dxa"/>
            <w:tcBorders>
              <w:top w:val="single" w:sz="4" w:space="0" w:color="auto"/>
              <w:bottom w:val="single" w:sz="4" w:space="0" w:color="auto"/>
            </w:tcBorders>
          </w:tcPr>
          <w:p w14:paraId="4CAA54E7" w14:textId="77777777" w:rsidR="00784A32" w:rsidRPr="00C31E24" w:rsidRDefault="00784A32" w:rsidP="00354887">
            <w:pPr>
              <w:pStyle w:val="TAL"/>
            </w:pPr>
            <w:r w:rsidRPr="00C31E24">
              <w:t>MCVideo-Info</w:t>
            </w:r>
          </w:p>
        </w:tc>
        <w:tc>
          <w:tcPr>
            <w:tcW w:w="1418" w:type="dxa"/>
          </w:tcPr>
          <w:p w14:paraId="3D880F17" w14:textId="77777777" w:rsidR="00784A32" w:rsidRPr="00C31E24" w:rsidRDefault="00784A32" w:rsidP="00354887">
            <w:pPr>
              <w:pStyle w:val="TAL"/>
              <w:keepNext w:val="0"/>
              <w:rPr>
                <w:color w:val="000000"/>
              </w:rPr>
            </w:pPr>
          </w:p>
        </w:tc>
        <w:tc>
          <w:tcPr>
            <w:tcW w:w="1134" w:type="dxa"/>
            <w:vAlign w:val="bottom"/>
          </w:tcPr>
          <w:p w14:paraId="27B7B1C9" w14:textId="77777777" w:rsidR="00784A32" w:rsidRPr="00C31E24" w:rsidRDefault="00784A32" w:rsidP="00354887">
            <w:pPr>
              <w:pStyle w:val="TAL"/>
              <w:keepNext w:val="0"/>
              <w:rPr>
                <w:color w:val="000000"/>
              </w:rPr>
            </w:pPr>
          </w:p>
        </w:tc>
      </w:tr>
      <w:tr w:rsidR="00784A32" w:rsidRPr="00C31E24" w14:paraId="6F0D6145" w14:textId="77777777" w:rsidTr="00354887">
        <w:tc>
          <w:tcPr>
            <w:tcW w:w="2835" w:type="dxa"/>
            <w:vAlign w:val="center"/>
          </w:tcPr>
          <w:p w14:paraId="32538AB4" w14:textId="77777777" w:rsidR="00784A32" w:rsidRPr="00C31E24" w:rsidRDefault="00784A32" w:rsidP="00354887">
            <w:pPr>
              <w:pStyle w:val="TAL"/>
              <w:keepNext w:val="0"/>
              <w:rPr>
                <w:b/>
                <w:color w:val="000000"/>
              </w:rPr>
            </w:pPr>
            <w:r w:rsidRPr="00C31E24">
              <w:rPr>
                <w:b/>
                <w:color w:val="000000"/>
              </w:rPr>
              <w:t xml:space="preserve">  MIME-Content-Type</w:t>
            </w:r>
          </w:p>
        </w:tc>
        <w:tc>
          <w:tcPr>
            <w:tcW w:w="2126" w:type="dxa"/>
          </w:tcPr>
          <w:p w14:paraId="49FCF348" w14:textId="77777777" w:rsidR="00784A32" w:rsidRPr="00C31E24" w:rsidRDefault="00784A32" w:rsidP="00354887">
            <w:pPr>
              <w:pStyle w:val="TAL"/>
              <w:keepNext w:val="0"/>
              <w:rPr>
                <w:color w:val="000000"/>
              </w:rPr>
            </w:pPr>
            <w:r w:rsidRPr="00C31E24">
              <w:rPr>
                <w:color w:val="000000"/>
              </w:rPr>
              <w:t>"application/vnd.3gpp.mcvideo-info+xml"</w:t>
            </w:r>
          </w:p>
        </w:tc>
        <w:tc>
          <w:tcPr>
            <w:tcW w:w="2126" w:type="dxa"/>
            <w:tcBorders>
              <w:top w:val="single" w:sz="4" w:space="0" w:color="auto"/>
              <w:bottom w:val="single" w:sz="4" w:space="0" w:color="auto"/>
            </w:tcBorders>
          </w:tcPr>
          <w:p w14:paraId="080DED79" w14:textId="77777777" w:rsidR="00784A32" w:rsidRPr="00C31E24" w:rsidRDefault="00784A32" w:rsidP="00354887">
            <w:pPr>
              <w:pStyle w:val="TAL"/>
              <w:keepNext w:val="0"/>
              <w:rPr>
                <w:color w:val="000000"/>
              </w:rPr>
            </w:pPr>
          </w:p>
        </w:tc>
        <w:tc>
          <w:tcPr>
            <w:tcW w:w="1418" w:type="dxa"/>
          </w:tcPr>
          <w:p w14:paraId="195BE60B" w14:textId="77777777" w:rsidR="00784A32" w:rsidRPr="00C31E24" w:rsidRDefault="00784A32" w:rsidP="00354887">
            <w:pPr>
              <w:pStyle w:val="TAL"/>
              <w:keepNext w:val="0"/>
              <w:rPr>
                <w:color w:val="000000"/>
              </w:rPr>
            </w:pPr>
          </w:p>
        </w:tc>
        <w:tc>
          <w:tcPr>
            <w:tcW w:w="1134" w:type="dxa"/>
            <w:vAlign w:val="bottom"/>
          </w:tcPr>
          <w:p w14:paraId="7594F87A" w14:textId="77777777" w:rsidR="00784A32" w:rsidRPr="00C31E24" w:rsidRDefault="00784A32" w:rsidP="00354887">
            <w:pPr>
              <w:pStyle w:val="TAL"/>
              <w:keepNext w:val="0"/>
              <w:rPr>
                <w:color w:val="000000"/>
              </w:rPr>
            </w:pPr>
          </w:p>
        </w:tc>
      </w:tr>
      <w:tr w:rsidR="00784A32" w:rsidRPr="00C31E24" w14:paraId="714F415A" w14:textId="77777777" w:rsidTr="00354887">
        <w:tc>
          <w:tcPr>
            <w:tcW w:w="2835" w:type="dxa"/>
            <w:vAlign w:val="center"/>
          </w:tcPr>
          <w:p w14:paraId="6F598521" w14:textId="77777777" w:rsidR="00784A32" w:rsidRPr="00C31E24" w:rsidRDefault="00784A32" w:rsidP="00354887">
            <w:pPr>
              <w:pStyle w:val="TAL"/>
              <w:keepNext w:val="0"/>
              <w:rPr>
                <w:b/>
                <w:color w:val="000000"/>
              </w:rPr>
            </w:pPr>
            <w:r w:rsidRPr="00C31E24">
              <w:rPr>
                <w:color w:val="000000"/>
              </w:rPr>
              <w:t xml:space="preserve">    MCVideo-Info</w:t>
            </w:r>
          </w:p>
        </w:tc>
        <w:tc>
          <w:tcPr>
            <w:tcW w:w="2126" w:type="dxa"/>
          </w:tcPr>
          <w:p w14:paraId="585546F0" w14:textId="693A4CD8" w:rsidR="00784A32" w:rsidRPr="00C31E24" w:rsidRDefault="00784A32" w:rsidP="00354887">
            <w:pPr>
              <w:pStyle w:val="TAL"/>
              <w:keepNext w:val="0"/>
              <w:rPr>
                <w:color w:val="000000"/>
              </w:rPr>
            </w:pPr>
            <w:r w:rsidRPr="00C31E24">
              <w:rPr>
                <w:color w:val="000000"/>
              </w:rPr>
              <w:t>As described in Table 6.1.1.2.3.3-</w:t>
            </w:r>
            <w:r w:rsidR="00C95DD0" w:rsidRPr="00C31E24">
              <w:rPr>
                <w:color w:val="000000"/>
              </w:rPr>
              <w:t>11</w:t>
            </w:r>
          </w:p>
        </w:tc>
        <w:tc>
          <w:tcPr>
            <w:tcW w:w="2126" w:type="dxa"/>
            <w:tcBorders>
              <w:top w:val="single" w:sz="4" w:space="0" w:color="auto"/>
              <w:bottom w:val="single" w:sz="4" w:space="0" w:color="auto"/>
            </w:tcBorders>
          </w:tcPr>
          <w:p w14:paraId="5A8F3A14" w14:textId="77777777" w:rsidR="00784A32" w:rsidRPr="00C31E24" w:rsidRDefault="00784A32" w:rsidP="00354887">
            <w:pPr>
              <w:pStyle w:val="TAL"/>
              <w:keepNext w:val="0"/>
              <w:rPr>
                <w:color w:val="000000"/>
              </w:rPr>
            </w:pPr>
          </w:p>
        </w:tc>
        <w:tc>
          <w:tcPr>
            <w:tcW w:w="1418" w:type="dxa"/>
          </w:tcPr>
          <w:p w14:paraId="43B409C0" w14:textId="77777777" w:rsidR="00784A32" w:rsidRPr="00C31E24" w:rsidRDefault="00784A32" w:rsidP="00354887">
            <w:pPr>
              <w:pStyle w:val="TAL"/>
              <w:keepNext w:val="0"/>
              <w:rPr>
                <w:color w:val="000000"/>
              </w:rPr>
            </w:pPr>
          </w:p>
        </w:tc>
        <w:tc>
          <w:tcPr>
            <w:tcW w:w="1134" w:type="dxa"/>
            <w:vAlign w:val="bottom"/>
          </w:tcPr>
          <w:p w14:paraId="6CE6E795" w14:textId="77777777" w:rsidR="00784A32" w:rsidRPr="00C31E24" w:rsidRDefault="00784A32" w:rsidP="00354887">
            <w:pPr>
              <w:pStyle w:val="TAL"/>
              <w:keepNext w:val="0"/>
              <w:rPr>
                <w:color w:val="000000"/>
              </w:rPr>
            </w:pPr>
          </w:p>
        </w:tc>
      </w:tr>
    </w:tbl>
    <w:p w14:paraId="088B0E36" w14:textId="77777777" w:rsidR="00784A32" w:rsidRPr="00C31E24" w:rsidRDefault="00784A32" w:rsidP="00784A32">
      <w:pPr>
        <w:rPr>
          <w:color w:val="000000"/>
        </w:rPr>
      </w:pPr>
    </w:p>
    <w:p w14:paraId="59ACF27A" w14:textId="7CA2ED8E" w:rsidR="00784A32" w:rsidRPr="00C31E24" w:rsidRDefault="00784A32" w:rsidP="00784A32">
      <w:pPr>
        <w:pStyle w:val="TH"/>
      </w:pPr>
      <w:r w:rsidRPr="00C31E24">
        <w:rPr>
          <w:color w:val="000000"/>
        </w:rPr>
        <w:t>Table 6.1.1.2.3.3-13: MCVideo-INFO in SIP re-INVITE (Table 6.1.1.2.3.3-</w:t>
      </w:r>
      <w:r w:rsidR="00C95DD0" w:rsidRPr="00C31E24">
        <w:rPr>
          <w:color w:val="000000"/>
        </w:rPr>
        <w:t>10</w:t>
      </w:r>
      <w:r w:rsidRPr="00C31E24">
        <w:rPr>
          <w:color w:val="000000"/>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C31E24" w14:paraId="3977F75A"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5ADF0963" w14:textId="77777777" w:rsidR="00784A32" w:rsidRPr="00C31E24" w:rsidRDefault="00784A32" w:rsidP="00354887">
            <w:pPr>
              <w:pStyle w:val="TAL"/>
              <w:keepNext w:val="0"/>
              <w:keepLines w:val="0"/>
              <w:widowControl w:val="0"/>
              <w:rPr>
                <w:color w:val="000000"/>
              </w:rPr>
            </w:pPr>
            <w:r w:rsidRPr="00C31E24">
              <w:rPr>
                <w:color w:val="000000"/>
              </w:rPr>
              <w:t xml:space="preserve">Derivation Path: TS 36.579-1, Table 5.5.3.2.2-2, conditions GROUP-CALL, </w:t>
            </w:r>
            <w:r w:rsidRPr="00C31E24">
              <w:t>IMMPERIL-CALL</w:t>
            </w:r>
          </w:p>
        </w:tc>
      </w:tr>
    </w:tbl>
    <w:p w14:paraId="4A59101C" w14:textId="77777777" w:rsidR="00784A32" w:rsidRPr="00C31E24" w:rsidRDefault="00784A32" w:rsidP="00784A32"/>
    <w:p w14:paraId="55CBE8E6" w14:textId="77777777" w:rsidR="00784A32" w:rsidRPr="00C31E24" w:rsidRDefault="00784A32" w:rsidP="00784A32">
      <w:pPr>
        <w:pStyle w:val="TH"/>
      </w:pPr>
      <w:r w:rsidRPr="00C31E24">
        <w:t>Table 6.1.1.2.3.3-14: SIP 200 (OK) (Step 30, Table 6.1.1.2.3.2-1)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C31E24" w14:paraId="00DEA76D" w14:textId="77777777" w:rsidTr="00354887">
        <w:trPr>
          <w:tblHeader/>
        </w:trPr>
        <w:tc>
          <w:tcPr>
            <w:tcW w:w="9517" w:type="dxa"/>
            <w:gridSpan w:val="5"/>
          </w:tcPr>
          <w:p w14:paraId="0AB29A85" w14:textId="77777777" w:rsidR="00784A32" w:rsidRPr="00C31E24" w:rsidRDefault="00784A32" w:rsidP="00354887">
            <w:pPr>
              <w:pStyle w:val="TAL"/>
              <w:keepNext w:val="0"/>
              <w:keepLines w:val="0"/>
              <w:widowControl w:val="0"/>
              <w:rPr>
                <w:color w:val="000000"/>
              </w:rPr>
            </w:pPr>
            <w:r w:rsidRPr="00C31E24">
              <w:rPr>
                <w:color w:val="000000"/>
              </w:rPr>
              <w:t>Derivation Path: TS 36.579-1 [2], Table 5.5.2.17.1.1-1, condition INVITE-RSP, MCVIDEO</w:t>
            </w:r>
          </w:p>
        </w:tc>
      </w:tr>
      <w:tr w:rsidR="00784A32" w:rsidRPr="00C31E24" w14:paraId="0AD5E8BB" w14:textId="77777777" w:rsidTr="00354887">
        <w:trPr>
          <w:tblHeader/>
        </w:trPr>
        <w:tc>
          <w:tcPr>
            <w:tcW w:w="2677" w:type="dxa"/>
          </w:tcPr>
          <w:p w14:paraId="78C9C288" w14:textId="77777777" w:rsidR="00784A32" w:rsidRPr="00C31E24" w:rsidRDefault="00784A32" w:rsidP="00354887">
            <w:pPr>
              <w:pStyle w:val="TAH"/>
              <w:keepNext w:val="0"/>
              <w:keepLines w:val="0"/>
              <w:widowControl w:val="0"/>
              <w:rPr>
                <w:color w:val="000000"/>
              </w:rPr>
            </w:pPr>
            <w:r w:rsidRPr="00C31E24">
              <w:rPr>
                <w:color w:val="000000"/>
              </w:rPr>
              <w:t>Information Element</w:t>
            </w:r>
          </w:p>
        </w:tc>
        <w:tc>
          <w:tcPr>
            <w:tcW w:w="2160" w:type="dxa"/>
          </w:tcPr>
          <w:p w14:paraId="6F38D59D" w14:textId="77777777" w:rsidR="00784A32" w:rsidRPr="00C31E24" w:rsidRDefault="00784A32" w:rsidP="00354887">
            <w:pPr>
              <w:pStyle w:val="TAH"/>
              <w:keepNext w:val="0"/>
              <w:keepLines w:val="0"/>
              <w:widowControl w:val="0"/>
              <w:rPr>
                <w:color w:val="000000"/>
              </w:rPr>
            </w:pPr>
            <w:r w:rsidRPr="00C31E24">
              <w:rPr>
                <w:color w:val="000000"/>
              </w:rPr>
              <w:t>Value/remark</w:t>
            </w:r>
          </w:p>
        </w:tc>
        <w:tc>
          <w:tcPr>
            <w:tcW w:w="2160" w:type="dxa"/>
            <w:tcBorders>
              <w:bottom w:val="single" w:sz="4" w:space="0" w:color="auto"/>
            </w:tcBorders>
          </w:tcPr>
          <w:p w14:paraId="7267D74D" w14:textId="77777777" w:rsidR="00784A32" w:rsidRPr="00C31E24" w:rsidRDefault="00784A32" w:rsidP="00354887">
            <w:pPr>
              <w:pStyle w:val="TAH"/>
              <w:keepNext w:val="0"/>
              <w:keepLines w:val="0"/>
              <w:widowControl w:val="0"/>
              <w:rPr>
                <w:color w:val="000000"/>
              </w:rPr>
            </w:pPr>
            <w:r w:rsidRPr="00C31E24">
              <w:rPr>
                <w:color w:val="000000"/>
              </w:rPr>
              <w:t>Comment</w:t>
            </w:r>
          </w:p>
        </w:tc>
        <w:tc>
          <w:tcPr>
            <w:tcW w:w="1350" w:type="dxa"/>
          </w:tcPr>
          <w:p w14:paraId="14BB9B23" w14:textId="77777777" w:rsidR="00784A32" w:rsidRPr="00C31E24" w:rsidRDefault="00784A32" w:rsidP="00354887">
            <w:pPr>
              <w:pStyle w:val="TAH"/>
              <w:keepNext w:val="0"/>
              <w:keepLines w:val="0"/>
              <w:widowControl w:val="0"/>
              <w:rPr>
                <w:color w:val="000000"/>
              </w:rPr>
            </w:pPr>
            <w:r w:rsidRPr="00C31E24">
              <w:rPr>
                <w:color w:val="000000"/>
              </w:rPr>
              <w:t>Reference</w:t>
            </w:r>
          </w:p>
        </w:tc>
        <w:tc>
          <w:tcPr>
            <w:tcW w:w="1170" w:type="dxa"/>
          </w:tcPr>
          <w:p w14:paraId="7C3B526C" w14:textId="77777777" w:rsidR="00784A32" w:rsidRPr="00C31E24" w:rsidRDefault="00784A32" w:rsidP="00354887">
            <w:pPr>
              <w:pStyle w:val="TAH"/>
              <w:keepNext w:val="0"/>
              <w:keepLines w:val="0"/>
              <w:widowControl w:val="0"/>
              <w:rPr>
                <w:color w:val="000000"/>
              </w:rPr>
            </w:pPr>
            <w:r w:rsidRPr="00C31E24">
              <w:rPr>
                <w:color w:val="000000"/>
              </w:rPr>
              <w:t>Condition</w:t>
            </w:r>
          </w:p>
        </w:tc>
      </w:tr>
      <w:tr w:rsidR="00784A32" w:rsidRPr="00C31E24" w14:paraId="358001BD" w14:textId="77777777" w:rsidTr="00354887">
        <w:tc>
          <w:tcPr>
            <w:tcW w:w="2677" w:type="dxa"/>
            <w:vAlign w:val="center"/>
          </w:tcPr>
          <w:p w14:paraId="4B4E0C33" w14:textId="77777777" w:rsidR="00784A32" w:rsidRPr="00C31E24" w:rsidRDefault="00784A32" w:rsidP="00354887">
            <w:pPr>
              <w:pStyle w:val="TAL"/>
              <w:keepNext w:val="0"/>
              <w:keepLines w:val="0"/>
              <w:widowControl w:val="0"/>
              <w:rPr>
                <w:rFonts w:cs="Arial"/>
                <w:b/>
                <w:color w:val="000000"/>
                <w:szCs w:val="18"/>
              </w:rPr>
            </w:pPr>
            <w:r w:rsidRPr="00C31E24">
              <w:rPr>
                <w:rFonts w:cs="Arial"/>
                <w:b/>
                <w:color w:val="000000"/>
                <w:szCs w:val="18"/>
              </w:rPr>
              <w:t>Message-body</w:t>
            </w:r>
          </w:p>
        </w:tc>
        <w:tc>
          <w:tcPr>
            <w:tcW w:w="2160" w:type="dxa"/>
          </w:tcPr>
          <w:p w14:paraId="0C36D832" w14:textId="77777777" w:rsidR="00784A32" w:rsidRPr="00C31E2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F10BD92" w14:textId="77777777" w:rsidR="00784A32" w:rsidRPr="00C31E24" w:rsidRDefault="00784A32" w:rsidP="00354887">
            <w:pPr>
              <w:pStyle w:val="TAL"/>
              <w:keepNext w:val="0"/>
              <w:keepLines w:val="0"/>
              <w:widowControl w:val="0"/>
              <w:rPr>
                <w:color w:val="000000"/>
              </w:rPr>
            </w:pPr>
          </w:p>
        </w:tc>
        <w:tc>
          <w:tcPr>
            <w:tcW w:w="1350" w:type="dxa"/>
          </w:tcPr>
          <w:p w14:paraId="304567DA" w14:textId="77777777" w:rsidR="00784A32" w:rsidRPr="00C31E24" w:rsidRDefault="00784A32" w:rsidP="00354887">
            <w:pPr>
              <w:pStyle w:val="TAL"/>
              <w:keepNext w:val="0"/>
              <w:keepLines w:val="0"/>
              <w:widowControl w:val="0"/>
              <w:rPr>
                <w:color w:val="000000"/>
              </w:rPr>
            </w:pPr>
          </w:p>
        </w:tc>
        <w:tc>
          <w:tcPr>
            <w:tcW w:w="1170" w:type="dxa"/>
            <w:vAlign w:val="bottom"/>
          </w:tcPr>
          <w:p w14:paraId="71ADD98E" w14:textId="77777777" w:rsidR="00784A32" w:rsidRPr="00C31E24" w:rsidRDefault="00784A32" w:rsidP="00354887">
            <w:pPr>
              <w:pStyle w:val="TAL"/>
              <w:keepNext w:val="0"/>
              <w:keepLines w:val="0"/>
              <w:widowControl w:val="0"/>
              <w:rPr>
                <w:color w:val="000000"/>
              </w:rPr>
            </w:pPr>
          </w:p>
        </w:tc>
      </w:tr>
      <w:tr w:rsidR="00784A32" w:rsidRPr="00C31E24" w14:paraId="6A358619" w14:textId="77777777" w:rsidTr="00354887">
        <w:tc>
          <w:tcPr>
            <w:tcW w:w="2677" w:type="dxa"/>
            <w:vAlign w:val="center"/>
          </w:tcPr>
          <w:p w14:paraId="0ACF91E5" w14:textId="77777777" w:rsidR="00784A32" w:rsidRPr="00C31E24" w:rsidDel="006C0DA3" w:rsidRDefault="00784A32" w:rsidP="00354887">
            <w:pPr>
              <w:pStyle w:val="TAL"/>
              <w:rPr>
                <w:color w:val="000000"/>
              </w:rPr>
            </w:pPr>
            <w:r w:rsidRPr="00C31E24">
              <w:rPr>
                <w:color w:val="000000"/>
              </w:rPr>
              <w:t xml:space="preserve">  MIME body part</w:t>
            </w:r>
          </w:p>
        </w:tc>
        <w:tc>
          <w:tcPr>
            <w:tcW w:w="2160" w:type="dxa"/>
            <w:vAlign w:val="center"/>
          </w:tcPr>
          <w:p w14:paraId="581CB6B0" w14:textId="77777777" w:rsidR="00784A32" w:rsidRPr="00C31E24" w:rsidRDefault="00784A32" w:rsidP="00354887">
            <w:pPr>
              <w:pStyle w:val="TAL"/>
              <w:rPr>
                <w:color w:val="000000"/>
              </w:rPr>
            </w:pPr>
          </w:p>
        </w:tc>
        <w:tc>
          <w:tcPr>
            <w:tcW w:w="2160" w:type="dxa"/>
            <w:tcBorders>
              <w:top w:val="single" w:sz="4" w:space="0" w:color="auto"/>
              <w:bottom w:val="single" w:sz="4" w:space="0" w:color="auto"/>
            </w:tcBorders>
          </w:tcPr>
          <w:p w14:paraId="60995620" w14:textId="77777777" w:rsidR="00784A32" w:rsidRPr="00C31E24" w:rsidRDefault="00784A32" w:rsidP="00354887">
            <w:pPr>
              <w:pStyle w:val="TAL"/>
            </w:pPr>
            <w:r w:rsidRPr="00C31E24">
              <w:t>MCVideo-Info</w:t>
            </w:r>
          </w:p>
        </w:tc>
        <w:tc>
          <w:tcPr>
            <w:tcW w:w="1350" w:type="dxa"/>
          </w:tcPr>
          <w:p w14:paraId="758A01CF" w14:textId="77777777" w:rsidR="00784A32" w:rsidRPr="00C31E24" w:rsidRDefault="00784A32" w:rsidP="00354887">
            <w:pPr>
              <w:pStyle w:val="TAL"/>
              <w:rPr>
                <w:color w:val="000000"/>
              </w:rPr>
            </w:pPr>
          </w:p>
        </w:tc>
        <w:tc>
          <w:tcPr>
            <w:tcW w:w="1170" w:type="dxa"/>
            <w:vAlign w:val="bottom"/>
          </w:tcPr>
          <w:p w14:paraId="4A744986" w14:textId="77777777" w:rsidR="00784A32" w:rsidRPr="00C31E24" w:rsidRDefault="00784A32" w:rsidP="00354887">
            <w:pPr>
              <w:pStyle w:val="TAL"/>
              <w:rPr>
                <w:color w:val="000000"/>
              </w:rPr>
            </w:pPr>
          </w:p>
        </w:tc>
      </w:tr>
      <w:tr w:rsidR="00784A32" w:rsidRPr="00C31E24" w14:paraId="351A86B1"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26666EB" w14:textId="77777777" w:rsidR="00784A32" w:rsidRPr="00C31E24" w:rsidRDefault="00784A32" w:rsidP="00354887">
            <w:pPr>
              <w:pStyle w:val="TAL"/>
              <w:keepNext w:val="0"/>
              <w:keepLines w:val="0"/>
              <w:widowControl w:val="0"/>
              <w:rPr>
                <w:color w:val="000000"/>
              </w:rPr>
            </w:pPr>
            <w:r w:rsidRPr="00C31E24">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4D87062F" w14:textId="118060CB" w:rsidR="00784A32" w:rsidRPr="00C31E24" w:rsidRDefault="00784A32" w:rsidP="00354887">
            <w:pPr>
              <w:pStyle w:val="TAL"/>
              <w:keepNext w:val="0"/>
              <w:keepLines w:val="0"/>
              <w:widowControl w:val="0"/>
              <w:rPr>
                <w:color w:val="000000"/>
              </w:rPr>
            </w:pPr>
            <w:r w:rsidRPr="00C31E24">
              <w:rPr>
                <w:color w:val="000000"/>
              </w:rPr>
              <w:t>MCVideo-Info as described in Table  6.1.1.2.3.3-</w:t>
            </w:r>
            <w:r w:rsidR="00C95DD0" w:rsidRPr="00C31E24">
              <w:rPr>
                <w:color w:val="000000"/>
              </w:rPr>
              <w:t>11</w:t>
            </w:r>
          </w:p>
        </w:tc>
        <w:tc>
          <w:tcPr>
            <w:tcW w:w="2160" w:type="dxa"/>
            <w:tcBorders>
              <w:top w:val="single" w:sz="4" w:space="0" w:color="auto"/>
              <w:left w:val="single" w:sz="4" w:space="0" w:color="auto"/>
              <w:bottom w:val="single" w:sz="4" w:space="0" w:color="auto"/>
              <w:right w:val="single" w:sz="4" w:space="0" w:color="auto"/>
            </w:tcBorders>
          </w:tcPr>
          <w:p w14:paraId="5005177C" w14:textId="77777777" w:rsidR="00784A32" w:rsidRPr="00C31E24"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E62C4CA" w14:textId="77777777" w:rsidR="00784A32" w:rsidRPr="00C31E24"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5E2463EE" w14:textId="77777777" w:rsidR="00784A32" w:rsidRPr="00C31E24" w:rsidRDefault="00784A32" w:rsidP="00354887">
            <w:pPr>
              <w:pStyle w:val="TAL"/>
              <w:keepNext w:val="0"/>
              <w:keepLines w:val="0"/>
              <w:widowControl w:val="0"/>
              <w:rPr>
                <w:color w:val="000000"/>
              </w:rPr>
            </w:pPr>
          </w:p>
        </w:tc>
      </w:tr>
    </w:tbl>
    <w:p w14:paraId="55ADF6FC" w14:textId="77777777" w:rsidR="00784A32" w:rsidRPr="00C31E24" w:rsidRDefault="00784A32" w:rsidP="00784A32">
      <w:pPr>
        <w:rPr>
          <w:color w:val="000000"/>
        </w:rPr>
      </w:pPr>
    </w:p>
    <w:p w14:paraId="0DE914B7" w14:textId="03CE8D5A" w:rsidR="00784A32" w:rsidRPr="00C31E24" w:rsidRDefault="00784A32" w:rsidP="00784A32">
      <w:pPr>
        <w:pStyle w:val="TH"/>
      </w:pPr>
      <w:r w:rsidRPr="00C31E24">
        <w:rPr>
          <w:color w:val="000000"/>
        </w:rPr>
        <w:t xml:space="preserve">Table 6.1.1.2.3.3-15: </w:t>
      </w:r>
      <w:r w:rsidR="00C95DD0" w:rsidRPr="00C31E24">
        <w:rPr>
          <w:color w:val="000000"/>
        </w:rPr>
        <w:t>Void</w:t>
      </w:r>
    </w:p>
    <w:p w14:paraId="517A6111" w14:textId="77777777" w:rsidR="00784A32" w:rsidRPr="00C31E24" w:rsidRDefault="00784A32" w:rsidP="00784A32">
      <w:pPr>
        <w:rPr>
          <w:color w:val="000000"/>
        </w:rPr>
      </w:pPr>
    </w:p>
    <w:p w14:paraId="5EEABA3E" w14:textId="77777777" w:rsidR="00784A32" w:rsidRPr="00C31E24" w:rsidRDefault="00784A32" w:rsidP="00784A32">
      <w:pPr>
        <w:pStyle w:val="TH"/>
      </w:pPr>
      <w:r w:rsidRPr="00C31E24">
        <w:rPr>
          <w:color w:val="000000"/>
        </w:rPr>
        <w:t>Table 6.1.1.2.3.3-16: Receive Media Response (Step 35, Table 6.1.1.2.3.2-1)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53A8B91F" w14:textId="77777777" w:rsidTr="00354887">
        <w:trPr>
          <w:tblHeader/>
        </w:trPr>
        <w:tc>
          <w:tcPr>
            <w:tcW w:w="9639" w:type="dxa"/>
            <w:gridSpan w:val="5"/>
          </w:tcPr>
          <w:p w14:paraId="6DF7BA08" w14:textId="77777777" w:rsidR="00784A32" w:rsidRPr="00C31E24" w:rsidRDefault="00784A32" w:rsidP="00354887">
            <w:pPr>
              <w:pStyle w:val="TAL"/>
              <w:keepNext w:val="0"/>
              <w:rPr>
                <w:color w:val="000000"/>
              </w:rPr>
            </w:pPr>
            <w:r w:rsidRPr="00C31E24">
              <w:rPr>
                <w:color w:val="000000"/>
              </w:rPr>
              <w:t>Derivation Path: TS 36.579-1 [2], Table 5.5.11.2.8-1</w:t>
            </w:r>
          </w:p>
        </w:tc>
      </w:tr>
      <w:tr w:rsidR="00784A32" w:rsidRPr="00C31E24" w14:paraId="0A6F322D" w14:textId="77777777" w:rsidTr="00354887">
        <w:trPr>
          <w:tblHeader/>
        </w:trPr>
        <w:tc>
          <w:tcPr>
            <w:tcW w:w="2835" w:type="dxa"/>
          </w:tcPr>
          <w:p w14:paraId="0AD2A99D" w14:textId="77777777" w:rsidR="00784A32" w:rsidRPr="00C31E24" w:rsidRDefault="00784A32" w:rsidP="00354887">
            <w:pPr>
              <w:pStyle w:val="TAH"/>
              <w:keepNext w:val="0"/>
              <w:rPr>
                <w:bCs/>
                <w:color w:val="000000"/>
              </w:rPr>
            </w:pPr>
            <w:r w:rsidRPr="00C31E24">
              <w:rPr>
                <w:bCs/>
                <w:color w:val="000000"/>
              </w:rPr>
              <w:t>Information Element</w:t>
            </w:r>
          </w:p>
        </w:tc>
        <w:tc>
          <w:tcPr>
            <w:tcW w:w="2126" w:type="dxa"/>
          </w:tcPr>
          <w:p w14:paraId="4EC1AD39" w14:textId="77777777" w:rsidR="00784A32" w:rsidRPr="00C31E24" w:rsidRDefault="00784A32" w:rsidP="00354887">
            <w:pPr>
              <w:pStyle w:val="TAH"/>
              <w:keepNext w:val="0"/>
              <w:rPr>
                <w:bCs/>
                <w:color w:val="000000"/>
              </w:rPr>
            </w:pPr>
            <w:r w:rsidRPr="00C31E24">
              <w:rPr>
                <w:bCs/>
                <w:color w:val="000000"/>
              </w:rPr>
              <w:t>Value/remark</w:t>
            </w:r>
          </w:p>
        </w:tc>
        <w:tc>
          <w:tcPr>
            <w:tcW w:w="2126" w:type="dxa"/>
            <w:tcBorders>
              <w:bottom w:val="single" w:sz="4" w:space="0" w:color="auto"/>
            </w:tcBorders>
          </w:tcPr>
          <w:p w14:paraId="771F3E98" w14:textId="77777777" w:rsidR="00784A32" w:rsidRPr="00C31E24" w:rsidRDefault="00784A32" w:rsidP="00354887">
            <w:pPr>
              <w:pStyle w:val="TAH"/>
              <w:keepNext w:val="0"/>
              <w:rPr>
                <w:bCs/>
                <w:color w:val="000000"/>
              </w:rPr>
            </w:pPr>
            <w:r w:rsidRPr="00C31E24">
              <w:rPr>
                <w:bCs/>
                <w:color w:val="000000"/>
              </w:rPr>
              <w:t>Comment</w:t>
            </w:r>
          </w:p>
        </w:tc>
        <w:tc>
          <w:tcPr>
            <w:tcW w:w="1418" w:type="dxa"/>
          </w:tcPr>
          <w:p w14:paraId="04B133B9" w14:textId="77777777" w:rsidR="00784A32" w:rsidRPr="00C31E24" w:rsidRDefault="00784A32" w:rsidP="00354887">
            <w:pPr>
              <w:pStyle w:val="TAH"/>
              <w:keepNext w:val="0"/>
              <w:rPr>
                <w:bCs/>
                <w:color w:val="000000"/>
              </w:rPr>
            </w:pPr>
            <w:r w:rsidRPr="00C31E24">
              <w:rPr>
                <w:bCs/>
                <w:color w:val="000000"/>
              </w:rPr>
              <w:t>Reference</w:t>
            </w:r>
          </w:p>
        </w:tc>
        <w:tc>
          <w:tcPr>
            <w:tcW w:w="1134" w:type="dxa"/>
          </w:tcPr>
          <w:p w14:paraId="1D1A0644" w14:textId="77777777" w:rsidR="00784A32" w:rsidRPr="00C31E24" w:rsidRDefault="00784A32" w:rsidP="00354887">
            <w:pPr>
              <w:pStyle w:val="TAH"/>
              <w:keepNext w:val="0"/>
              <w:rPr>
                <w:bCs/>
                <w:color w:val="000000"/>
              </w:rPr>
            </w:pPr>
            <w:r w:rsidRPr="00C31E24">
              <w:rPr>
                <w:bCs/>
                <w:color w:val="000000"/>
              </w:rPr>
              <w:t>Condition</w:t>
            </w:r>
          </w:p>
        </w:tc>
      </w:tr>
      <w:tr w:rsidR="00784A32" w:rsidRPr="00C31E24" w14:paraId="433CFA74" w14:textId="77777777" w:rsidTr="00354887">
        <w:tc>
          <w:tcPr>
            <w:tcW w:w="2835" w:type="dxa"/>
            <w:shd w:val="clear" w:color="auto" w:fill="auto"/>
          </w:tcPr>
          <w:p w14:paraId="66E4A929" w14:textId="77777777" w:rsidR="00784A32" w:rsidRPr="00C31E24" w:rsidRDefault="00784A32" w:rsidP="00354887">
            <w:pPr>
              <w:pStyle w:val="TAL"/>
              <w:rPr>
                <w:b/>
              </w:rPr>
            </w:pPr>
            <w:r w:rsidRPr="00C31E24">
              <w:rPr>
                <w:b/>
              </w:rPr>
              <w:t>Transmission Indicator</w:t>
            </w:r>
          </w:p>
        </w:tc>
        <w:tc>
          <w:tcPr>
            <w:tcW w:w="2126" w:type="dxa"/>
            <w:shd w:val="clear" w:color="auto" w:fill="auto"/>
          </w:tcPr>
          <w:p w14:paraId="6D3A684D" w14:textId="77777777" w:rsidR="00784A32" w:rsidRPr="00C31E24" w:rsidRDefault="00784A32" w:rsidP="00354887">
            <w:pPr>
              <w:pStyle w:val="TAL"/>
              <w:rPr>
                <w:rFonts w:cs="Arial"/>
                <w:szCs w:val="18"/>
              </w:rPr>
            </w:pPr>
          </w:p>
        </w:tc>
        <w:tc>
          <w:tcPr>
            <w:tcW w:w="2126" w:type="dxa"/>
            <w:tcBorders>
              <w:top w:val="single" w:sz="4" w:space="0" w:color="auto"/>
              <w:bottom w:val="single" w:sz="4" w:space="0" w:color="auto"/>
            </w:tcBorders>
            <w:shd w:val="clear" w:color="auto" w:fill="auto"/>
          </w:tcPr>
          <w:p w14:paraId="74C04D14" w14:textId="77777777" w:rsidR="00784A32" w:rsidRPr="00C31E24" w:rsidRDefault="00784A32" w:rsidP="00354887">
            <w:pPr>
              <w:pStyle w:val="TAL"/>
              <w:rPr>
                <w:rFonts w:cs="Arial"/>
                <w:szCs w:val="18"/>
                <w:lang w:eastAsia="x-none"/>
              </w:rPr>
            </w:pPr>
          </w:p>
        </w:tc>
        <w:tc>
          <w:tcPr>
            <w:tcW w:w="1418" w:type="dxa"/>
            <w:shd w:val="clear" w:color="auto" w:fill="auto"/>
          </w:tcPr>
          <w:p w14:paraId="1059E2E4" w14:textId="77777777" w:rsidR="00784A32" w:rsidRPr="00C31E24" w:rsidRDefault="00784A32" w:rsidP="00354887">
            <w:pPr>
              <w:pStyle w:val="TAL"/>
            </w:pPr>
          </w:p>
        </w:tc>
        <w:tc>
          <w:tcPr>
            <w:tcW w:w="1134" w:type="dxa"/>
            <w:shd w:val="clear" w:color="auto" w:fill="auto"/>
          </w:tcPr>
          <w:p w14:paraId="63620A96" w14:textId="77777777" w:rsidR="00784A32" w:rsidRPr="00C31E24" w:rsidRDefault="00784A32" w:rsidP="00354887">
            <w:pPr>
              <w:pStyle w:val="TAL"/>
              <w:rPr>
                <w:rFonts w:cs="Arial"/>
                <w:szCs w:val="18"/>
              </w:rPr>
            </w:pPr>
          </w:p>
        </w:tc>
      </w:tr>
      <w:tr w:rsidR="00784A32" w:rsidRPr="00C31E24" w14:paraId="6C8A7D6D" w14:textId="77777777" w:rsidTr="00354887">
        <w:tc>
          <w:tcPr>
            <w:tcW w:w="2835" w:type="dxa"/>
            <w:shd w:val="clear" w:color="auto" w:fill="auto"/>
          </w:tcPr>
          <w:p w14:paraId="15610571" w14:textId="77777777" w:rsidR="00784A32" w:rsidRPr="00C31E24" w:rsidRDefault="00784A32" w:rsidP="00354887">
            <w:pPr>
              <w:pStyle w:val="TAL"/>
            </w:pPr>
            <w:r w:rsidRPr="00C31E24">
              <w:rPr>
                <w:bCs/>
              </w:rPr>
              <w:t xml:space="preserve">  Transmission Indicator</w:t>
            </w:r>
          </w:p>
        </w:tc>
        <w:tc>
          <w:tcPr>
            <w:tcW w:w="2126" w:type="dxa"/>
            <w:shd w:val="clear" w:color="auto" w:fill="auto"/>
          </w:tcPr>
          <w:p w14:paraId="461A7699" w14:textId="77777777" w:rsidR="00784A32" w:rsidRPr="00C31E24" w:rsidRDefault="00784A32" w:rsidP="00354887">
            <w:pPr>
              <w:pStyle w:val="TAL"/>
              <w:rPr>
                <w:rFonts w:cs="Arial"/>
                <w:szCs w:val="18"/>
              </w:rPr>
            </w:pPr>
            <w:r w:rsidRPr="00C31E24">
              <w:rPr>
                <w:rFonts w:cs="Arial"/>
                <w:bCs/>
                <w:szCs w:val="18"/>
              </w:rPr>
              <w:t>"0000100000000000"</w:t>
            </w:r>
          </w:p>
        </w:tc>
        <w:tc>
          <w:tcPr>
            <w:tcW w:w="2126" w:type="dxa"/>
            <w:tcBorders>
              <w:top w:val="single" w:sz="4" w:space="0" w:color="auto"/>
              <w:bottom w:val="single" w:sz="4" w:space="0" w:color="auto"/>
            </w:tcBorders>
            <w:shd w:val="clear" w:color="auto" w:fill="auto"/>
          </w:tcPr>
          <w:p w14:paraId="0044AE6B" w14:textId="77777777" w:rsidR="00784A32" w:rsidRPr="00C31E24" w:rsidRDefault="00784A32" w:rsidP="00354887">
            <w:pPr>
              <w:pStyle w:val="TAL"/>
              <w:rPr>
                <w:rFonts w:cs="Arial"/>
                <w:szCs w:val="18"/>
                <w:lang w:eastAsia="x-none"/>
              </w:rPr>
            </w:pPr>
            <w:r w:rsidRPr="00C31E24">
              <w:rPr>
                <w:rFonts w:cs="Arial"/>
                <w:szCs w:val="18"/>
              </w:rPr>
              <w:t>E = Imminent peril call</w:t>
            </w:r>
          </w:p>
        </w:tc>
        <w:tc>
          <w:tcPr>
            <w:tcW w:w="1418" w:type="dxa"/>
            <w:shd w:val="clear" w:color="auto" w:fill="auto"/>
          </w:tcPr>
          <w:p w14:paraId="65E3E263" w14:textId="77777777" w:rsidR="00784A32" w:rsidRPr="00C31E24" w:rsidRDefault="00784A32" w:rsidP="00354887">
            <w:pPr>
              <w:pStyle w:val="TAL"/>
            </w:pPr>
          </w:p>
        </w:tc>
        <w:tc>
          <w:tcPr>
            <w:tcW w:w="1134" w:type="dxa"/>
            <w:shd w:val="clear" w:color="auto" w:fill="auto"/>
          </w:tcPr>
          <w:p w14:paraId="7270CD8D" w14:textId="77777777" w:rsidR="00784A32" w:rsidRPr="00C31E24" w:rsidRDefault="00784A32" w:rsidP="00354887">
            <w:pPr>
              <w:pStyle w:val="TAL"/>
              <w:rPr>
                <w:rFonts w:cs="Arial"/>
                <w:szCs w:val="18"/>
              </w:rPr>
            </w:pPr>
          </w:p>
        </w:tc>
      </w:tr>
    </w:tbl>
    <w:p w14:paraId="17FAAB52" w14:textId="77777777" w:rsidR="00784A32" w:rsidRPr="00C31E24" w:rsidRDefault="00784A32" w:rsidP="00784A32">
      <w:pPr>
        <w:rPr>
          <w:color w:val="000000"/>
        </w:rPr>
      </w:pPr>
    </w:p>
    <w:p w14:paraId="068B31D9" w14:textId="02A0E9D2" w:rsidR="00784A32" w:rsidRPr="00C31E24" w:rsidRDefault="00784A32" w:rsidP="00784A32">
      <w:pPr>
        <w:pStyle w:val="TH"/>
      </w:pPr>
      <w:r w:rsidRPr="00C31E24">
        <w:rPr>
          <w:color w:val="000000"/>
        </w:rPr>
        <w:t xml:space="preserve">Table 6.1.1.2.3.3-17: </w:t>
      </w:r>
      <w:r w:rsidR="00157C95" w:rsidRPr="00C31E24">
        <w:rPr>
          <w:color w:val="000000"/>
        </w:rPr>
        <w:t>Void</w:t>
      </w:r>
    </w:p>
    <w:p w14:paraId="0E2B5A4E" w14:textId="7236BF61" w:rsidR="00784A32" w:rsidRPr="00C31E24" w:rsidRDefault="00784A32" w:rsidP="00784A32">
      <w:pPr>
        <w:pStyle w:val="TH"/>
      </w:pPr>
      <w:r w:rsidRPr="00C31E24">
        <w:rPr>
          <w:color w:val="000000"/>
        </w:rPr>
        <w:t xml:space="preserve">Table 6.1.1.1.3.3-18: </w:t>
      </w:r>
      <w:r w:rsidR="00157C95" w:rsidRPr="00C31E24">
        <w:rPr>
          <w:color w:val="000000"/>
        </w:rPr>
        <w:t>Void</w:t>
      </w:r>
    </w:p>
    <w:p w14:paraId="5E6A459A" w14:textId="77777777" w:rsidR="00784A32" w:rsidRPr="00C31E24" w:rsidRDefault="00784A32" w:rsidP="00784A32">
      <w:pPr>
        <w:rPr>
          <w:color w:val="000000"/>
        </w:rPr>
      </w:pPr>
    </w:p>
    <w:p w14:paraId="2DFD168A" w14:textId="216B4B36" w:rsidR="00784A32" w:rsidRPr="00C31E24" w:rsidRDefault="00784A32" w:rsidP="00784A32">
      <w:pPr>
        <w:pStyle w:val="TH"/>
      </w:pPr>
      <w:r w:rsidRPr="00C31E24">
        <w:rPr>
          <w:color w:val="000000"/>
        </w:rPr>
        <w:t>Table 6.1.1.</w:t>
      </w:r>
      <w:r w:rsidR="00157C95" w:rsidRPr="00C31E24">
        <w:rPr>
          <w:color w:val="000000"/>
        </w:rPr>
        <w:t>2</w:t>
      </w:r>
      <w:r w:rsidRPr="00C31E24">
        <w:rPr>
          <w:color w:val="000000"/>
        </w:rPr>
        <w:t>.3.3-19: SIP BYE (Step 50, Table 6.1.1.</w:t>
      </w:r>
      <w:r w:rsidR="00157C95" w:rsidRPr="00C31E24">
        <w:rPr>
          <w:color w:val="000000"/>
        </w:rPr>
        <w:t>2</w:t>
      </w:r>
      <w:r w:rsidRPr="00C31E24">
        <w:rPr>
          <w:color w:val="000000"/>
        </w:rPr>
        <w:t>.3.2-1)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14:paraId="4BBB1D08" w14:textId="77777777" w:rsidTr="00354887">
        <w:trPr>
          <w:tblHeader/>
        </w:trPr>
        <w:tc>
          <w:tcPr>
            <w:tcW w:w="9634" w:type="dxa"/>
          </w:tcPr>
          <w:p w14:paraId="61566DB2" w14:textId="77777777" w:rsidR="00784A32" w:rsidRPr="00C31E24" w:rsidRDefault="00784A32" w:rsidP="00354887">
            <w:pPr>
              <w:pStyle w:val="TAL"/>
              <w:keepNext w:val="0"/>
              <w:keepLines w:val="0"/>
              <w:widowControl w:val="0"/>
              <w:rPr>
                <w:color w:val="000000"/>
              </w:rPr>
            </w:pPr>
            <w:r w:rsidRPr="00C31E24">
              <w:rPr>
                <w:color w:val="000000"/>
              </w:rPr>
              <w:t>Derivation Path: 36.579-1 [2], Table 5.5.2.2.2-1, condition MO_CALL</w:t>
            </w:r>
          </w:p>
        </w:tc>
      </w:tr>
    </w:tbl>
    <w:p w14:paraId="64558DCD" w14:textId="77777777" w:rsidR="00784A32" w:rsidRPr="00C31E24" w:rsidRDefault="00784A32" w:rsidP="00784A32">
      <w:pPr>
        <w:rPr>
          <w:color w:val="000000"/>
        </w:rPr>
      </w:pPr>
    </w:p>
    <w:p w14:paraId="412DDFC4" w14:textId="77777777" w:rsidR="00784A32" w:rsidRPr="00C31E24" w:rsidRDefault="00784A32" w:rsidP="00784A32">
      <w:pPr>
        <w:pStyle w:val="TH"/>
      </w:pPr>
      <w:r w:rsidRPr="00C31E24">
        <w:t>Table 6.1.1.2.3.3-20: SIP 200 (OK) (Step 51, Table 6.1.1.2.3.2-1)</w:t>
      </w:r>
    </w:p>
    <w:tbl>
      <w:tblPr>
        <w:tblW w:w="958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71"/>
        <w:gridCol w:w="1134"/>
      </w:tblGrid>
      <w:tr w:rsidR="00784A32" w:rsidRPr="00C31E24" w14:paraId="2BAA2AD7" w14:textId="77777777" w:rsidTr="00354887">
        <w:trPr>
          <w:tblHeader/>
        </w:trPr>
        <w:tc>
          <w:tcPr>
            <w:tcW w:w="9588" w:type="dxa"/>
            <w:gridSpan w:val="5"/>
          </w:tcPr>
          <w:p w14:paraId="17EE4A6E" w14:textId="77777777" w:rsidR="00784A32" w:rsidRPr="00C31E24" w:rsidRDefault="00784A32" w:rsidP="00354887">
            <w:pPr>
              <w:pStyle w:val="TAL"/>
              <w:keepLines w:val="0"/>
              <w:widowControl w:val="0"/>
              <w:rPr>
                <w:color w:val="000000"/>
              </w:rPr>
            </w:pPr>
            <w:r w:rsidRPr="00C31E24">
              <w:rPr>
                <w:color w:val="000000"/>
              </w:rPr>
              <w:t>Derivation Path: TS 36.579-1 [2], Table 5.5.2.17.1.1-1, condition MCVIDEO</w:t>
            </w:r>
          </w:p>
        </w:tc>
      </w:tr>
      <w:tr w:rsidR="00784A32" w:rsidRPr="00C31E24" w14:paraId="6944308B" w14:textId="77777777" w:rsidTr="00354887">
        <w:trPr>
          <w:trHeight w:val="260"/>
          <w:tblHeader/>
        </w:trPr>
        <w:tc>
          <w:tcPr>
            <w:tcW w:w="2709" w:type="dxa"/>
          </w:tcPr>
          <w:p w14:paraId="3A3A3B85" w14:textId="77777777" w:rsidR="00784A32" w:rsidRPr="00C31E24" w:rsidRDefault="00784A32" w:rsidP="00354887">
            <w:pPr>
              <w:pStyle w:val="TAH"/>
              <w:keepLines w:val="0"/>
              <w:widowControl w:val="0"/>
              <w:rPr>
                <w:color w:val="000000"/>
              </w:rPr>
            </w:pPr>
            <w:r w:rsidRPr="00C31E24">
              <w:rPr>
                <w:color w:val="000000"/>
              </w:rPr>
              <w:t>Information Element</w:t>
            </w:r>
          </w:p>
        </w:tc>
        <w:tc>
          <w:tcPr>
            <w:tcW w:w="2187" w:type="dxa"/>
          </w:tcPr>
          <w:p w14:paraId="670A26BE" w14:textId="77777777" w:rsidR="00784A32" w:rsidRPr="00C31E24" w:rsidRDefault="00784A32" w:rsidP="00354887">
            <w:pPr>
              <w:pStyle w:val="TAH"/>
              <w:keepLines w:val="0"/>
              <w:widowControl w:val="0"/>
              <w:rPr>
                <w:color w:val="000000"/>
              </w:rPr>
            </w:pPr>
            <w:r w:rsidRPr="00C31E24">
              <w:rPr>
                <w:color w:val="000000"/>
              </w:rPr>
              <w:t>Value/remark</w:t>
            </w:r>
          </w:p>
        </w:tc>
        <w:tc>
          <w:tcPr>
            <w:tcW w:w="2187" w:type="dxa"/>
            <w:tcBorders>
              <w:bottom w:val="single" w:sz="4" w:space="0" w:color="auto"/>
            </w:tcBorders>
          </w:tcPr>
          <w:p w14:paraId="0B7D4787" w14:textId="77777777" w:rsidR="00784A32" w:rsidRPr="00C31E24" w:rsidRDefault="00784A32" w:rsidP="00354887">
            <w:pPr>
              <w:pStyle w:val="TAH"/>
              <w:keepLines w:val="0"/>
              <w:widowControl w:val="0"/>
              <w:rPr>
                <w:color w:val="000000"/>
              </w:rPr>
            </w:pPr>
            <w:r w:rsidRPr="00C31E24">
              <w:rPr>
                <w:color w:val="000000"/>
              </w:rPr>
              <w:t>Comment</w:t>
            </w:r>
          </w:p>
        </w:tc>
        <w:tc>
          <w:tcPr>
            <w:tcW w:w="1371" w:type="dxa"/>
          </w:tcPr>
          <w:p w14:paraId="602DCD39" w14:textId="77777777" w:rsidR="00784A32" w:rsidRPr="00C31E24" w:rsidRDefault="00784A32" w:rsidP="00354887">
            <w:pPr>
              <w:pStyle w:val="TAH"/>
              <w:keepLines w:val="0"/>
              <w:widowControl w:val="0"/>
              <w:rPr>
                <w:color w:val="000000"/>
              </w:rPr>
            </w:pPr>
            <w:r w:rsidRPr="00C31E24">
              <w:rPr>
                <w:color w:val="000000"/>
              </w:rPr>
              <w:t>Reference</w:t>
            </w:r>
          </w:p>
        </w:tc>
        <w:tc>
          <w:tcPr>
            <w:tcW w:w="1134" w:type="dxa"/>
          </w:tcPr>
          <w:p w14:paraId="5826F2F9" w14:textId="77777777" w:rsidR="00784A32" w:rsidRPr="00C31E24" w:rsidRDefault="00784A32" w:rsidP="00354887">
            <w:pPr>
              <w:pStyle w:val="TAH"/>
              <w:keepLines w:val="0"/>
              <w:widowControl w:val="0"/>
              <w:rPr>
                <w:color w:val="000000"/>
              </w:rPr>
            </w:pPr>
            <w:r w:rsidRPr="00C31E24">
              <w:rPr>
                <w:color w:val="000000"/>
              </w:rPr>
              <w:t>Condition</w:t>
            </w:r>
          </w:p>
        </w:tc>
      </w:tr>
      <w:tr w:rsidR="00784A32" w:rsidRPr="00C31E24" w14:paraId="279A5E4E" w14:textId="77777777" w:rsidTr="00354887">
        <w:tc>
          <w:tcPr>
            <w:tcW w:w="2709" w:type="dxa"/>
          </w:tcPr>
          <w:p w14:paraId="78072886" w14:textId="77777777" w:rsidR="00784A32" w:rsidRPr="00C31E24" w:rsidRDefault="00784A32" w:rsidP="00354887">
            <w:pPr>
              <w:pStyle w:val="TAL"/>
              <w:rPr>
                <w:b/>
                <w:bCs/>
              </w:rPr>
            </w:pPr>
            <w:r w:rsidRPr="00C31E24">
              <w:rPr>
                <w:b/>
                <w:bCs/>
              </w:rPr>
              <w:t>Content-Type</w:t>
            </w:r>
          </w:p>
        </w:tc>
        <w:tc>
          <w:tcPr>
            <w:tcW w:w="2187" w:type="dxa"/>
          </w:tcPr>
          <w:p w14:paraId="45AA8953" w14:textId="77777777" w:rsidR="00784A32" w:rsidRPr="00C31E24" w:rsidRDefault="00784A32" w:rsidP="00354887">
            <w:pPr>
              <w:pStyle w:val="TAL"/>
            </w:pPr>
            <w:r w:rsidRPr="00C31E24">
              <w:t>not present</w:t>
            </w:r>
          </w:p>
        </w:tc>
        <w:tc>
          <w:tcPr>
            <w:tcW w:w="2187" w:type="dxa"/>
            <w:tcBorders>
              <w:bottom w:val="single" w:sz="4" w:space="0" w:color="auto"/>
            </w:tcBorders>
          </w:tcPr>
          <w:p w14:paraId="3A631DAE" w14:textId="77777777" w:rsidR="00784A32" w:rsidRPr="00C31E24" w:rsidRDefault="00784A32" w:rsidP="00354887">
            <w:pPr>
              <w:pStyle w:val="TAL"/>
            </w:pPr>
          </w:p>
        </w:tc>
        <w:tc>
          <w:tcPr>
            <w:tcW w:w="1371" w:type="dxa"/>
          </w:tcPr>
          <w:p w14:paraId="07765E9A" w14:textId="77777777" w:rsidR="00784A32" w:rsidRPr="00C31E24" w:rsidRDefault="00784A32" w:rsidP="00354887">
            <w:pPr>
              <w:pStyle w:val="TAL"/>
            </w:pPr>
          </w:p>
        </w:tc>
        <w:tc>
          <w:tcPr>
            <w:tcW w:w="1134" w:type="dxa"/>
          </w:tcPr>
          <w:p w14:paraId="6317EADF" w14:textId="77777777" w:rsidR="00784A32" w:rsidRPr="00C31E24" w:rsidRDefault="00784A32" w:rsidP="00354887">
            <w:pPr>
              <w:pStyle w:val="TAL"/>
            </w:pPr>
          </w:p>
        </w:tc>
      </w:tr>
      <w:tr w:rsidR="00784A32" w:rsidRPr="00C31E24" w14:paraId="671603E1" w14:textId="77777777" w:rsidTr="00354887">
        <w:tc>
          <w:tcPr>
            <w:tcW w:w="2709" w:type="dxa"/>
          </w:tcPr>
          <w:p w14:paraId="6820A263" w14:textId="77777777" w:rsidR="00784A32" w:rsidRPr="00C31E24" w:rsidRDefault="00784A32" w:rsidP="00354887">
            <w:pPr>
              <w:pStyle w:val="TAL"/>
              <w:rPr>
                <w:b/>
                <w:bCs/>
              </w:rPr>
            </w:pPr>
            <w:r w:rsidRPr="00C31E24">
              <w:rPr>
                <w:b/>
                <w:bCs/>
              </w:rPr>
              <w:t>Content-Length</w:t>
            </w:r>
          </w:p>
        </w:tc>
        <w:tc>
          <w:tcPr>
            <w:tcW w:w="2187" w:type="dxa"/>
          </w:tcPr>
          <w:p w14:paraId="470297D1" w14:textId="77777777" w:rsidR="00784A32" w:rsidRPr="00C31E24" w:rsidRDefault="00784A32" w:rsidP="00354887">
            <w:pPr>
              <w:pStyle w:val="TAL"/>
            </w:pPr>
          </w:p>
        </w:tc>
        <w:tc>
          <w:tcPr>
            <w:tcW w:w="2187" w:type="dxa"/>
            <w:tcBorders>
              <w:top w:val="single" w:sz="4" w:space="0" w:color="auto"/>
              <w:bottom w:val="single" w:sz="4" w:space="0" w:color="auto"/>
            </w:tcBorders>
          </w:tcPr>
          <w:p w14:paraId="4986FD53" w14:textId="77777777" w:rsidR="00784A32" w:rsidRPr="00C31E24" w:rsidRDefault="00784A32" w:rsidP="00354887">
            <w:pPr>
              <w:pStyle w:val="TAL"/>
            </w:pPr>
          </w:p>
        </w:tc>
        <w:tc>
          <w:tcPr>
            <w:tcW w:w="1371" w:type="dxa"/>
          </w:tcPr>
          <w:p w14:paraId="5AB12F2B" w14:textId="77777777" w:rsidR="00784A32" w:rsidRPr="00C31E24" w:rsidRDefault="00784A32" w:rsidP="00354887">
            <w:pPr>
              <w:pStyle w:val="TAL"/>
            </w:pPr>
          </w:p>
        </w:tc>
        <w:tc>
          <w:tcPr>
            <w:tcW w:w="1134" w:type="dxa"/>
          </w:tcPr>
          <w:p w14:paraId="5A6B728A" w14:textId="77777777" w:rsidR="00784A32" w:rsidRPr="00C31E24" w:rsidRDefault="00784A32" w:rsidP="00354887">
            <w:pPr>
              <w:pStyle w:val="TAL"/>
            </w:pPr>
          </w:p>
        </w:tc>
      </w:tr>
      <w:tr w:rsidR="00784A32" w:rsidRPr="00C31E24" w14:paraId="1C4E5E7B" w14:textId="77777777" w:rsidTr="00354887">
        <w:tc>
          <w:tcPr>
            <w:tcW w:w="2709" w:type="dxa"/>
          </w:tcPr>
          <w:p w14:paraId="529FB038" w14:textId="77777777" w:rsidR="00784A32" w:rsidRPr="00C31E24" w:rsidRDefault="00784A32" w:rsidP="00354887">
            <w:pPr>
              <w:pStyle w:val="TAL"/>
            </w:pPr>
            <w:r w:rsidRPr="00C31E24">
              <w:t xml:space="preserve">  value</w:t>
            </w:r>
          </w:p>
        </w:tc>
        <w:tc>
          <w:tcPr>
            <w:tcW w:w="2187" w:type="dxa"/>
          </w:tcPr>
          <w:p w14:paraId="53383A3F" w14:textId="77777777" w:rsidR="00784A32" w:rsidRPr="00C31E24" w:rsidRDefault="00784A32" w:rsidP="00354887">
            <w:pPr>
              <w:pStyle w:val="TAL"/>
            </w:pPr>
            <w:r w:rsidRPr="00C31E24">
              <w:t>"0"</w:t>
            </w:r>
          </w:p>
        </w:tc>
        <w:tc>
          <w:tcPr>
            <w:tcW w:w="2187" w:type="dxa"/>
            <w:tcBorders>
              <w:top w:val="single" w:sz="4" w:space="0" w:color="auto"/>
              <w:bottom w:val="single" w:sz="4" w:space="0" w:color="auto"/>
            </w:tcBorders>
          </w:tcPr>
          <w:p w14:paraId="2F1F5DED" w14:textId="77777777" w:rsidR="00784A32" w:rsidRPr="00C31E24" w:rsidRDefault="00784A32" w:rsidP="00354887">
            <w:pPr>
              <w:pStyle w:val="TAL"/>
            </w:pPr>
            <w:r w:rsidRPr="00C31E24">
              <w:t>No message body included</w:t>
            </w:r>
          </w:p>
        </w:tc>
        <w:tc>
          <w:tcPr>
            <w:tcW w:w="1371" w:type="dxa"/>
          </w:tcPr>
          <w:p w14:paraId="61631B2C" w14:textId="77777777" w:rsidR="00784A32" w:rsidRPr="00C31E24" w:rsidRDefault="00784A32" w:rsidP="00354887">
            <w:pPr>
              <w:pStyle w:val="TAL"/>
            </w:pPr>
          </w:p>
        </w:tc>
        <w:tc>
          <w:tcPr>
            <w:tcW w:w="1134" w:type="dxa"/>
          </w:tcPr>
          <w:p w14:paraId="32164B2A" w14:textId="77777777" w:rsidR="00784A32" w:rsidRPr="00C31E24" w:rsidRDefault="00784A32" w:rsidP="00354887">
            <w:pPr>
              <w:pStyle w:val="TAL"/>
            </w:pPr>
          </w:p>
        </w:tc>
      </w:tr>
    </w:tbl>
    <w:p w14:paraId="058B4E75" w14:textId="77777777" w:rsidR="00784A32" w:rsidRPr="00C31E24" w:rsidRDefault="00784A32" w:rsidP="00784A32">
      <w:pPr>
        <w:rPr>
          <w:color w:val="000000"/>
        </w:rPr>
      </w:pPr>
    </w:p>
    <w:p w14:paraId="4B8CAE57" w14:textId="77777777" w:rsidR="00F90406" w:rsidRPr="00C31E24" w:rsidRDefault="00F90406" w:rsidP="00F90406">
      <w:pPr>
        <w:pStyle w:val="Heading4"/>
      </w:pPr>
      <w:bookmarkStart w:id="334" w:name="_Toc75906918"/>
      <w:bookmarkStart w:id="335" w:name="_Toc75907255"/>
      <w:bookmarkStart w:id="336" w:name="_Toc84345715"/>
      <w:bookmarkStart w:id="337" w:name="_Toc52787491"/>
      <w:bookmarkStart w:id="338" w:name="_Toc52787671"/>
      <w:bookmarkStart w:id="339" w:name="_Toc99871263"/>
      <w:r w:rsidRPr="00C31E24">
        <w:t>6.1.1.3</w:t>
      </w:r>
      <w:r w:rsidRPr="00C31E24">
        <w:tab/>
        <w:t>On-network / On-demand Pre-arranged Group Call / Manual Commencement Mode / Client Originated (CO)</w:t>
      </w:r>
      <w:bookmarkEnd w:id="334"/>
      <w:bookmarkEnd w:id="335"/>
      <w:bookmarkEnd w:id="336"/>
      <w:bookmarkEnd w:id="339"/>
    </w:p>
    <w:p w14:paraId="6F092E7F" w14:textId="77777777" w:rsidR="00F90406" w:rsidRPr="00C31E24" w:rsidRDefault="00F90406" w:rsidP="005377F9">
      <w:pPr>
        <w:pStyle w:val="H6"/>
      </w:pPr>
      <w:r w:rsidRPr="00C31E24">
        <w:t>6.1.1.3.1</w:t>
      </w:r>
      <w:r w:rsidRPr="00C31E24">
        <w:tab/>
        <w:t>Test Purpose (TP)</w:t>
      </w:r>
    </w:p>
    <w:p w14:paraId="4E49B7BF" w14:textId="77777777" w:rsidR="00F90406" w:rsidRPr="00C31E24" w:rsidRDefault="00F90406" w:rsidP="00F90406">
      <w:pPr>
        <w:pStyle w:val="H6"/>
      </w:pPr>
      <w:r w:rsidRPr="00C31E24">
        <w:t>(1)</w:t>
      </w:r>
    </w:p>
    <w:p w14:paraId="7D1AECBB" w14:textId="77777777" w:rsidR="00F90406" w:rsidRPr="00C31E24" w:rsidRDefault="00F90406" w:rsidP="00F90406">
      <w:pPr>
        <w:pStyle w:val="PL"/>
        <w:rPr>
          <w:noProof w:val="0"/>
        </w:rPr>
      </w:pPr>
      <w:r w:rsidRPr="00C31E24">
        <w:rPr>
          <w:b/>
          <w:noProof w:val="0"/>
        </w:rPr>
        <w:t>with</w:t>
      </w:r>
      <w:r w:rsidRPr="00C31E24">
        <w:rPr>
          <w:noProof w:val="0"/>
        </w:rPr>
        <w:t xml:space="preserve"> { the UE (MCVideo Client) registered and authorised for MCVideo Service }</w:t>
      </w:r>
    </w:p>
    <w:p w14:paraId="0CF8B3AE" w14:textId="77777777" w:rsidR="00F90406" w:rsidRPr="00C31E24" w:rsidRDefault="00F90406" w:rsidP="00F90406">
      <w:pPr>
        <w:pStyle w:val="PL"/>
        <w:rPr>
          <w:noProof w:val="0"/>
        </w:rPr>
      </w:pPr>
      <w:r w:rsidRPr="00C31E24">
        <w:rPr>
          <w:b/>
          <w:noProof w:val="0"/>
        </w:rPr>
        <w:t>ensure that</w:t>
      </w:r>
      <w:r w:rsidRPr="00C31E24">
        <w:rPr>
          <w:noProof w:val="0"/>
        </w:rPr>
        <w:t xml:space="preserve"> {</w:t>
      </w:r>
    </w:p>
    <w:p w14:paraId="3C11C37F" w14:textId="7287D36E" w:rsidR="00F90406" w:rsidRPr="00C31E24" w:rsidRDefault="00F90406" w:rsidP="00F90406">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an MCVideo On-demand Pre-arranged Group Call with Manual Commencement Mode and implicit Transmission Control }</w:t>
      </w:r>
    </w:p>
    <w:p w14:paraId="1085BC33" w14:textId="7155A55A" w:rsidR="00F90406" w:rsidRPr="00C31E24" w:rsidRDefault="00F90406" w:rsidP="00F90406">
      <w:pPr>
        <w:pStyle w:val="PL"/>
        <w:rPr>
          <w:noProof w:val="0"/>
        </w:rPr>
      </w:pPr>
      <w:r w:rsidRPr="00C31E24">
        <w:rPr>
          <w:noProof w:val="0"/>
        </w:rPr>
        <w:t xml:space="preserve">    </w:t>
      </w:r>
      <w:r w:rsidRPr="00C31E24">
        <w:rPr>
          <w:b/>
          <w:noProof w:val="0"/>
        </w:rPr>
        <w:t>then</w:t>
      </w:r>
      <w:r w:rsidRPr="00C31E24">
        <w:rPr>
          <w:noProof w:val="0"/>
        </w:rPr>
        <w:t xml:space="preserve"> { the UE (MCVideo Client) requests On-demand Manual Commencement Mode Pre-arranged Group Call establishment with implicit Transmission Control by sending a SIP INVITE message }</w:t>
      </w:r>
    </w:p>
    <w:p w14:paraId="7591BAEE" w14:textId="77777777" w:rsidR="00F90406" w:rsidRPr="00C31E24" w:rsidRDefault="00F90406" w:rsidP="00F90406">
      <w:pPr>
        <w:pStyle w:val="PL"/>
        <w:rPr>
          <w:noProof w:val="0"/>
        </w:rPr>
      </w:pPr>
      <w:r w:rsidRPr="00C31E24">
        <w:rPr>
          <w:noProof w:val="0"/>
        </w:rPr>
        <w:t xml:space="preserve">            }</w:t>
      </w:r>
    </w:p>
    <w:p w14:paraId="72BD2475" w14:textId="77777777" w:rsidR="00F90406" w:rsidRPr="00C31E24" w:rsidRDefault="00F90406" w:rsidP="00F90406">
      <w:pPr>
        <w:pStyle w:val="PL"/>
        <w:rPr>
          <w:noProof w:val="0"/>
        </w:rPr>
      </w:pPr>
    </w:p>
    <w:p w14:paraId="5D2CA133" w14:textId="77777777" w:rsidR="00F90406" w:rsidRPr="00C31E24" w:rsidRDefault="00F90406" w:rsidP="00F90406">
      <w:pPr>
        <w:pStyle w:val="H6"/>
      </w:pPr>
      <w:r w:rsidRPr="00C31E24">
        <w:t>(2)</w:t>
      </w:r>
    </w:p>
    <w:p w14:paraId="143115BE" w14:textId="77777777" w:rsidR="00F90406" w:rsidRPr="00C31E24" w:rsidRDefault="00F90406" w:rsidP="00F90406">
      <w:pPr>
        <w:pStyle w:val="PL"/>
        <w:rPr>
          <w:noProof w:val="0"/>
        </w:rPr>
      </w:pPr>
      <w:r w:rsidRPr="00C31E24">
        <w:rPr>
          <w:b/>
          <w:noProof w:val="0"/>
        </w:rPr>
        <w:t>with</w:t>
      </w:r>
      <w:r w:rsidRPr="00C31E24">
        <w:rPr>
          <w:noProof w:val="0"/>
        </w:rPr>
        <w:t xml:space="preserve"> {the UE (MCVideo Client) having an ongoing MCVideo On-demand Pre-arranged Group Call with Manual Commencement Mode }</w:t>
      </w:r>
    </w:p>
    <w:p w14:paraId="3A1BE94C" w14:textId="77777777" w:rsidR="00F90406" w:rsidRPr="00C31E24" w:rsidRDefault="00F90406" w:rsidP="00F90406">
      <w:pPr>
        <w:pStyle w:val="PL"/>
        <w:rPr>
          <w:noProof w:val="0"/>
        </w:rPr>
      </w:pPr>
      <w:r w:rsidRPr="00C31E24">
        <w:rPr>
          <w:b/>
          <w:noProof w:val="0"/>
        </w:rPr>
        <w:t>ensure that</w:t>
      </w:r>
      <w:r w:rsidRPr="00C31E24">
        <w:rPr>
          <w:noProof w:val="0"/>
        </w:rPr>
        <w:t xml:space="preserve"> {</w:t>
      </w:r>
    </w:p>
    <w:p w14:paraId="5BD1E931" w14:textId="7DB5523F" w:rsidR="00F90406" w:rsidRPr="00C31E24" w:rsidRDefault="00F90406" w:rsidP="00F90406">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Transmission Granted message from the SS (MCVideo Server } </w:t>
      </w:r>
    </w:p>
    <w:p w14:paraId="1EEBDBD0" w14:textId="48832966" w:rsidR="00F90406" w:rsidRPr="00C31E24" w:rsidRDefault="00F90406" w:rsidP="00F90406">
      <w:pPr>
        <w:pStyle w:val="PL"/>
        <w:rPr>
          <w:noProof w:val="0"/>
        </w:rPr>
      </w:pPr>
      <w:r w:rsidRPr="00C31E24">
        <w:rPr>
          <w:noProof w:val="0"/>
        </w:rPr>
        <w:t xml:space="preserve">    </w:t>
      </w:r>
      <w:r w:rsidRPr="00C31E24">
        <w:rPr>
          <w:b/>
          <w:noProof w:val="0"/>
        </w:rPr>
        <w:t>then</w:t>
      </w:r>
      <w:r w:rsidRPr="00C31E24">
        <w:rPr>
          <w:noProof w:val="0"/>
        </w:rPr>
        <w:t xml:space="preserve"> { the UE (MCVideo Client) provides transmission granted notification to the MCVideo User </w:t>
      </w:r>
      <w:r w:rsidRPr="00C31E24">
        <w:rPr>
          <w:b/>
          <w:bCs/>
          <w:noProof w:val="0"/>
        </w:rPr>
        <w:t>and</w:t>
      </w:r>
      <w:r w:rsidRPr="00C31E24">
        <w:rPr>
          <w:noProof w:val="0"/>
        </w:rPr>
        <w:t xml:space="preserve"> respects the Transmission Control imposed by the SS (MCVideo Server) ( Transmission Granted, Transmission Control ACK, Transmission Idle,  Transmission End Request, Transmission End Response }</w:t>
      </w:r>
    </w:p>
    <w:p w14:paraId="595C7A53" w14:textId="77777777" w:rsidR="00F90406" w:rsidRPr="00C31E24" w:rsidRDefault="00F90406" w:rsidP="00F90406">
      <w:pPr>
        <w:pStyle w:val="PL"/>
        <w:rPr>
          <w:rFonts w:cs="Courier New"/>
          <w:noProof w:val="0"/>
          <w:szCs w:val="16"/>
        </w:rPr>
      </w:pPr>
      <w:r w:rsidRPr="00C31E24">
        <w:rPr>
          <w:rFonts w:cs="Courier New"/>
          <w:noProof w:val="0"/>
          <w:szCs w:val="16"/>
        </w:rPr>
        <w:t xml:space="preserve">            }</w:t>
      </w:r>
    </w:p>
    <w:p w14:paraId="4BCDB218" w14:textId="77777777" w:rsidR="00F90406" w:rsidRPr="00C31E24" w:rsidRDefault="00F90406" w:rsidP="00F90406">
      <w:pPr>
        <w:pStyle w:val="PL"/>
        <w:rPr>
          <w:rFonts w:cs="Courier New"/>
          <w:noProof w:val="0"/>
          <w:szCs w:val="16"/>
        </w:rPr>
      </w:pPr>
    </w:p>
    <w:p w14:paraId="2D362ACC" w14:textId="77777777" w:rsidR="00F90406" w:rsidRPr="00C31E24" w:rsidRDefault="00F90406" w:rsidP="00F90406">
      <w:pPr>
        <w:pStyle w:val="H6"/>
      </w:pPr>
      <w:r w:rsidRPr="00C31E24">
        <w:t>(3)</w:t>
      </w:r>
    </w:p>
    <w:p w14:paraId="1214930D" w14:textId="77777777" w:rsidR="00F90406" w:rsidRPr="00C31E24" w:rsidRDefault="00F90406" w:rsidP="00F90406">
      <w:pPr>
        <w:pStyle w:val="PL"/>
        <w:rPr>
          <w:noProof w:val="0"/>
        </w:rPr>
      </w:pPr>
      <w:r w:rsidRPr="00C31E24">
        <w:rPr>
          <w:b/>
          <w:noProof w:val="0"/>
        </w:rPr>
        <w:t>with</w:t>
      </w:r>
      <w:r w:rsidRPr="00C31E24">
        <w:rPr>
          <w:noProof w:val="0"/>
        </w:rPr>
        <w:t xml:space="preserve"> { the UE (MCVideo Client) having an ongoing On-demand Pre-arranged Group Call with Manual Commencement Mode }</w:t>
      </w:r>
    </w:p>
    <w:p w14:paraId="3A5A2361" w14:textId="77777777" w:rsidR="00F90406" w:rsidRPr="00C31E24" w:rsidRDefault="00F90406" w:rsidP="00F90406">
      <w:pPr>
        <w:pStyle w:val="PL"/>
        <w:rPr>
          <w:noProof w:val="0"/>
        </w:rPr>
      </w:pPr>
      <w:r w:rsidRPr="00C31E24">
        <w:rPr>
          <w:b/>
          <w:noProof w:val="0"/>
        </w:rPr>
        <w:t>ensure that</w:t>
      </w:r>
      <w:r w:rsidRPr="00C31E24">
        <w:rPr>
          <w:noProof w:val="0"/>
        </w:rPr>
        <w:t xml:space="preserve"> {</w:t>
      </w:r>
    </w:p>
    <w:p w14:paraId="2F0C08EC" w14:textId="6AD8135B" w:rsidR="00F90406" w:rsidRPr="00C31E24" w:rsidRDefault="00F90406" w:rsidP="00F90406">
      <w:pPr>
        <w:pStyle w:val="PL"/>
        <w:rPr>
          <w:noProof w:val="0"/>
        </w:rPr>
      </w:pPr>
      <w:r w:rsidRPr="00C31E24">
        <w:rPr>
          <w:noProof w:val="0"/>
        </w:rPr>
        <w:t xml:space="preserve">  </w:t>
      </w:r>
      <w:r w:rsidRPr="00C31E24">
        <w:rPr>
          <w:b/>
          <w:noProof w:val="0"/>
        </w:rPr>
        <w:t>when</w:t>
      </w:r>
      <w:r w:rsidRPr="00C31E24">
        <w:rPr>
          <w:noProof w:val="0"/>
        </w:rPr>
        <w:t xml:space="preserve"> { the MCVideo User requests to terminate the ongoing MCVideo Group Call }</w:t>
      </w:r>
    </w:p>
    <w:p w14:paraId="7BBF008D" w14:textId="77777777" w:rsidR="00F90406" w:rsidRPr="00C31E24" w:rsidRDefault="00F90406" w:rsidP="00F90406">
      <w:pPr>
        <w:pStyle w:val="PL"/>
        <w:rPr>
          <w:noProof w:val="0"/>
        </w:rPr>
      </w:pPr>
      <w:r w:rsidRPr="00C31E24">
        <w:rPr>
          <w:noProof w:val="0"/>
        </w:rPr>
        <w:t xml:space="preserve">    </w:t>
      </w:r>
      <w:r w:rsidRPr="00C31E24">
        <w:rPr>
          <w:b/>
          <w:noProof w:val="0"/>
        </w:rPr>
        <w:t>then</w:t>
      </w:r>
      <w:r w:rsidRPr="00C31E24">
        <w:rPr>
          <w:noProof w:val="0"/>
        </w:rPr>
        <w:t xml:space="preserve"> { the UE (MCVideo Client) sends a SIP BYE request </w:t>
      </w:r>
      <w:r w:rsidRPr="00C31E24">
        <w:rPr>
          <w:b/>
          <w:bCs/>
          <w:noProof w:val="0"/>
        </w:rPr>
        <w:t>and</w:t>
      </w:r>
      <w:r w:rsidRPr="00C31E24">
        <w:rPr>
          <w:noProof w:val="0"/>
        </w:rPr>
        <w:t xml:space="preserve"> leaves the MCVideo session }</w:t>
      </w:r>
    </w:p>
    <w:p w14:paraId="6985119D" w14:textId="77777777" w:rsidR="00F90406" w:rsidRPr="00C31E24" w:rsidRDefault="00F90406" w:rsidP="00F90406">
      <w:pPr>
        <w:pStyle w:val="PL"/>
        <w:rPr>
          <w:rFonts w:cs="Courier New"/>
          <w:noProof w:val="0"/>
          <w:szCs w:val="16"/>
        </w:rPr>
      </w:pPr>
      <w:r w:rsidRPr="00C31E24">
        <w:rPr>
          <w:rFonts w:cs="Courier New"/>
          <w:noProof w:val="0"/>
          <w:szCs w:val="16"/>
        </w:rPr>
        <w:t xml:space="preserve">            }</w:t>
      </w:r>
    </w:p>
    <w:p w14:paraId="31019F8F" w14:textId="77777777" w:rsidR="00F90406" w:rsidRPr="00C31E24" w:rsidRDefault="00F90406" w:rsidP="00F90406">
      <w:pPr>
        <w:pStyle w:val="PL"/>
        <w:rPr>
          <w:rFonts w:cs="Courier New"/>
          <w:noProof w:val="0"/>
          <w:szCs w:val="16"/>
        </w:rPr>
      </w:pPr>
    </w:p>
    <w:p w14:paraId="2652FD87" w14:textId="77777777" w:rsidR="00F90406" w:rsidRPr="00C31E24" w:rsidRDefault="00F90406" w:rsidP="005377F9">
      <w:pPr>
        <w:pStyle w:val="H6"/>
      </w:pPr>
      <w:r w:rsidRPr="00C31E24">
        <w:t>6.1.1.3.2</w:t>
      </w:r>
      <w:r w:rsidRPr="00C31E24">
        <w:tab/>
        <w:t>Conformance requirements</w:t>
      </w:r>
    </w:p>
    <w:p w14:paraId="58D4EFF2" w14:textId="1169E4F3" w:rsidR="00F90406" w:rsidRPr="00C31E24" w:rsidRDefault="00F90406" w:rsidP="00F90406">
      <w:r w:rsidRPr="00C31E24">
        <w:t>References: The conformance requirements covered in the current Test Case are specified in: TS 24.281, clauses 9.2.1.2.1.1, 6.2.1, and 6.4; also TS 24.581, clauses 6.2.1, 6.2.2, 12.1.2.1, 12.1.2.2, 14.2.1, 14.2.4, and 14.2.5. .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C05F0D3" w14:textId="77777777" w:rsidR="00F90406" w:rsidRPr="00C31E24" w:rsidRDefault="00F90406" w:rsidP="00F90406">
      <w:r w:rsidRPr="00C31E24">
        <w:t>[TS 24.281, clause 9.2.1.2.1.1]</w:t>
      </w:r>
    </w:p>
    <w:p w14:paraId="0AF4CDA9" w14:textId="77777777" w:rsidR="00F90406" w:rsidRPr="00C31E24" w:rsidRDefault="00F90406" w:rsidP="00F90406">
      <w:r w:rsidRPr="00C31E24">
        <w:t>Upon receiving a request from an MCVideo user to establish an MCVideo prearranged group session the MCVideo client shall generate an initial SIP INVITE request by following the UE originating session procedures specified in 3GPP TS 24.229 [</w:t>
      </w:r>
      <w:r w:rsidRPr="00C31E24">
        <w:rPr>
          <w:lang w:eastAsia="zh-CN"/>
        </w:rPr>
        <w:t>11</w:t>
      </w:r>
      <w:r w:rsidRPr="00C31E24">
        <w:t>], with the clarifications given below.</w:t>
      </w:r>
    </w:p>
    <w:p w14:paraId="6C827B5F" w14:textId="77777777" w:rsidR="00F90406" w:rsidRPr="00C31E24" w:rsidRDefault="00F90406" w:rsidP="00F90406">
      <w:r w:rsidRPr="00C31E24">
        <w:t>The MC</w:t>
      </w:r>
      <w:r w:rsidRPr="00C31E24">
        <w:rPr>
          <w:lang w:eastAsia="zh-CN"/>
        </w:rPr>
        <w:t>Video</w:t>
      </w:r>
      <w:r w:rsidRPr="00C31E24">
        <w:t xml:space="preserve"> client:</w:t>
      </w:r>
    </w:p>
    <w:p w14:paraId="64C3E771" w14:textId="77777777" w:rsidR="00F90406" w:rsidRPr="00C31E24" w:rsidRDefault="00F90406" w:rsidP="00F90406">
      <w:r w:rsidRPr="00C31E24">
        <w:t>…</w:t>
      </w:r>
    </w:p>
    <w:p w14:paraId="4A92C4AC" w14:textId="77777777" w:rsidR="00F90406" w:rsidRPr="00C31E24" w:rsidRDefault="00F90406" w:rsidP="00F90406">
      <w:pPr>
        <w:pStyle w:val="B1"/>
      </w:pPr>
      <w:r w:rsidRPr="00C31E24">
        <w:t>4)</w:t>
      </w:r>
      <w:r w:rsidRPr="00C31E24">
        <w:tab/>
        <w:t>shall include the g.3gpp.mc</w:t>
      </w:r>
      <w:r w:rsidRPr="00C31E24">
        <w:rPr>
          <w:lang w:eastAsia="zh-CN"/>
        </w:rPr>
        <w:t>video</w:t>
      </w:r>
      <w:r w:rsidRPr="00C31E24">
        <w:t xml:space="preserve"> media feature tag and the g.3gpp.icsi-ref media feature tag with the value of "urn:urn-7:3gpp-service.ims.icsi.mc</w:t>
      </w:r>
      <w:r w:rsidRPr="00C31E24">
        <w:rPr>
          <w:lang w:eastAsia="zh-CN"/>
        </w:rPr>
        <w:t>video</w:t>
      </w:r>
      <w:r w:rsidRPr="00C31E24">
        <w:t xml:space="preserve">" in the Contact header field of the SIP </w:t>
      </w:r>
      <w:r w:rsidRPr="00C31E24">
        <w:rPr>
          <w:lang w:eastAsia="zh-CN"/>
        </w:rPr>
        <w:t>INVITE</w:t>
      </w:r>
      <w:r w:rsidRPr="00C31E24">
        <w:t xml:space="preserve"> request according to IETF RFC 3840 [</w:t>
      </w:r>
      <w:r w:rsidRPr="00C31E24">
        <w:rPr>
          <w:lang w:eastAsia="zh-CN"/>
        </w:rPr>
        <w:t>22</w:t>
      </w:r>
      <w:r w:rsidRPr="00C31E24">
        <w:t>];</w:t>
      </w:r>
    </w:p>
    <w:p w14:paraId="7B8FE687" w14:textId="77777777" w:rsidR="00F90406" w:rsidRPr="00C31E24" w:rsidRDefault="00F90406" w:rsidP="00F90406">
      <w:pPr>
        <w:pStyle w:val="B1"/>
      </w:pPr>
      <w:r w:rsidRPr="00C31E24">
        <w:t>5)</w:t>
      </w:r>
      <w:r w:rsidRPr="00C31E24">
        <w:tab/>
        <w:t>shall include an Accept-Contact header field containing the g.3gpp.mc</w:t>
      </w:r>
      <w:r w:rsidRPr="00C31E24">
        <w:rPr>
          <w:lang w:eastAsia="zh-CN"/>
        </w:rPr>
        <w:t>video</w:t>
      </w:r>
      <w:r w:rsidRPr="00C31E24">
        <w:t xml:space="preserve"> media feature tag along with the "require" and "explicit" header field parameters according to IETF RFC 3841 [</w:t>
      </w:r>
      <w:r w:rsidRPr="00C31E24">
        <w:rPr>
          <w:lang w:eastAsia="zh-CN"/>
        </w:rPr>
        <w:t>20</w:t>
      </w:r>
      <w:r w:rsidRPr="00C31E24">
        <w:t>];</w:t>
      </w:r>
    </w:p>
    <w:p w14:paraId="5A8BC666" w14:textId="77777777" w:rsidR="00F90406" w:rsidRPr="00C31E24" w:rsidRDefault="00F90406" w:rsidP="00F90406">
      <w:pPr>
        <w:pStyle w:val="B1"/>
      </w:pPr>
      <w:r w:rsidRPr="00C31E24">
        <w:t>6)</w:t>
      </w:r>
      <w:r w:rsidRPr="00C31E24">
        <w:tab/>
        <w:t>shall include the ICSI value "urn:urn-7:3gpp-service.ims.icsi.mc</w:t>
      </w:r>
      <w:r w:rsidRPr="00C31E24">
        <w:rPr>
          <w:lang w:eastAsia="zh-CN"/>
        </w:rPr>
        <w:t>video</w:t>
      </w:r>
      <w:r w:rsidRPr="00C31E24">
        <w:t>" (</w:t>
      </w:r>
      <w:r w:rsidRPr="00C31E24">
        <w:rPr>
          <w:lang w:eastAsia="zh-CN"/>
        </w:rPr>
        <w:t xml:space="preserve">coded as specified in </w:t>
      </w:r>
      <w:r w:rsidRPr="00C31E24">
        <w:t>3GPP TS 24.229 [</w:t>
      </w:r>
      <w:r w:rsidRPr="00C31E24">
        <w:rPr>
          <w:lang w:eastAsia="zh-CN"/>
        </w:rPr>
        <w:t>11</w:t>
      </w:r>
      <w:r w:rsidRPr="00C31E24">
        <w:t>]</w:t>
      </w:r>
      <w:r w:rsidRPr="00C31E24">
        <w:rPr>
          <w:lang w:eastAsia="zh-CN"/>
        </w:rPr>
        <w:t xml:space="preserve">), </w:t>
      </w:r>
      <w:r w:rsidRPr="00C31E24">
        <w:t>in a P-Preferred-Service header field according to IETF </w:t>
      </w:r>
      <w:r w:rsidRPr="00C31E24">
        <w:rPr>
          <w:rFonts w:eastAsia="Yu Gothic"/>
        </w:rPr>
        <w:t>RFC 6050 [</w:t>
      </w:r>
      <w:r w:rsidRPr="00C31E24">
        <w:rPr>
          <w:lang w:eastAsia="zh-CN"/>
        </w:rPr>
        <w:t>14</w:t>
      </w:r>
      <w:r w:rsidRPr="00C31E24">
        <w:rPr>
          <w:rFonts w:eastAsia="Yu Gothic"/>
        </w:rPr>
        <w:t xml:space="preserve">] </w:t>
      </w:r>
      <w:r w:rsidRPr="00C31E24">
        <w:t>in the SIP INVITE request;</w:t>
      </w:r>
    </w:p>
    <w:p w14:paraId="3F470C8C" w14:textId="77777777" w:rsidR="00F90406" w:rsidRPr="00C31E24" w:rsidRDefault="00F90406" w:rsidP="00F90406">
      <w:pPr>
        <w:pStyle w:val="B1"/>
      </w:pPr>
      <w:r w:rsidRPr="00C31E24">
        <w:t>7)</w:t>
      </w:r>
      <w:r w:rsidRPr="00C31E24">
        <w:tab/>
        <w:t xml:space="preserve">shall include an Accept-Contact header field with 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along with the "require" and "explicit" header field parameters according to IETF RFC 3841 [</w:t>
      </w:r>
      <w:r w:rsidRPr="00C31E24">
        <w:rPr>
          <w:lang w:eastAsia="zh-CN"/>
        </w:rPr>
        <w:t>20</w:t>
      </w:r>
      <w:r w:rsidRPr="00C31E24">
        <w:t>];</w:t>
      </w:r>
    </w:p>
    <w:p w14:paraId="23B93A5E" w14:textId="77777777" w:rsidR="00F90406" w:rsidRPr="00C31E24" w:rsidRDefault="00F90406" w:rsidP="00F90406">
      <w:pPr>
        <w:pStyle w:val="B1"/>
      </w:pPr>
      <w:r w:rsidRPr="00C31E24">
        <w:t>8)</w:t>
      </w:r>
      <w:r w:rsidRPr="00C31E24">
        <w:tab/>
        <w:t>should include the "timer" option tag in the Supported header field;</w:t>
      </w:r>
    </w:p>
    <w:p w14:paraId="1400E405" w14:textId="77777777" w:rsidR="00F90406" w:rsidRPr="00C31E24" w:rsidRDefault="00F90406" w:rsidP="00F90406">
      <w:pPr>
        <w:pStyle w:val="B1"/>
      </w:pPr>
      <w:r w:rsidRPr="00C31E24">
        <w:t>9)</w:t>
      </w:r>
      <w:r w:rsidRPr="00C31E24">
        <w:tab/>
        <w:t>should include the Session-Expires header field according to IETF RFC 4028 [</w:t>
      </w:r>
      <w:r w:rsidRPr="00C31E24">
        <w:rPr>
          <w:lang w:eastAsia="zh-CN"/>
        </w:rPr>
        <w:t>23</w:t>
      </w:r>
      <w:r w:rsidRPr="00C31E24">
        <w:t>]. It is recommended that the "refresher" header field parameter is omitted. If included, the "refresher" header field parameter shall be set to "uac";</w:t>
      </w:r>
    </w:p>
    <w:p w14:paraId="01384C51" w14:textId="77777777" w:rsidR="00F90406" w:rsidRPr="00C31E24" w:rsidRDefault="00F90406" w:rsidP="00F90406">
      <w:pPr>
        <w:pStyle w:val="B1"/>
      </w:pPr>
      <w:r w:rsidRPr="00C31E24">
        <w:t>10)</w:t>
      </w:r>
      <w:r w:rsidRPr="00C31E24">
        <w:tab/>
        <w:t>shall set the Request-URI of the SIP INVITE request to the public service identity identifying the participating MCVideo function serving the MCVideo user;</w:t>
      </w:r>
    </w:p>
    <w:p w14:paraId="67D47140" w14:textId="77777777" w:rsidR="00F90406" w:rsidRPr="00C31E24" w:rsidRDefault="00F90406" w:rsidP="00F90406">
      <w:pPr>
        <w:pStyle w:val="NO"/>
      </w:pPr>
      <w:r w:rsidRPr="00C31E24">
        <w:t>NOTE 1:</w:t>
      </w:r>
      <w:r w:rsidRPr="00C31E24">
        <w:tab/>
        <w:t>The MCVideo client is configured with public service identity identifying the participating MCVideo function serving the MCVideo user.</w:t>
      </w:r>
    </w:p>
    <w:p w14:paraId="5C099C6F" w14:textId="77777777" w:rsidR="00F90406" w:rsidRPr="00C31E24" w:rsidRDefault="00F90406" w:rsidP="00F90406">
      <w:pPr>
        <w:pStyle w:val="B1"/>
      </w:pPr>
      <w:r w:rsidRPr="00C31E24">
        <w:t>11)</w:t>
      </w:r>
      <w:r w:rsidRPr="00C31E24">
        <w:tab/>
        <w:t>may include a P-Preferred-Identity header field in the SIP INVITE request containing a public user identity as specified in 3GPP TS 24.229 [</w:t>
      </w:r>
      <w:r w:rsidRPr="00C31E24">
        <w:rPr>
          <w:lang w:eastAsia="zh-CN"/>
        </w:rPr>
        <w:t>11</w:t>
      </w:r>
      <w:r w:rsidRPr="00C31E24">
        <w:t>];</w:t>
      </w:r>
    </w:p>
    <w:p w14:paraId="77C3411C" w14:textId="77777777" w:rsidR="00F90406" w:rsidRPr="00C31E24" w:rsidRDefault="00F90406" w:rsidP="00F90406">
      <w:pPr>
        <w:ind w:left="568" w:hanging="284"/>
      </w:pPr>
      <w:r w:rsidRPr="00C31E24">
        <w:t>…</w:t>
      </w:r>
    </w:p>
    <w:p w14:paraId="18A5D9DE" w14:textId="77777777" w:rsidR="00F90406" w:rsidRPr="00C31E24" w:rsidRDefault="00F90406" w:rsidP="00F90406">
      <w:pPr>
        <w:pStyle w:val="B1"/>
      </w:pPr>
      <w:r w:rsidRPr="00C31E24">
        <w:t>14)</w:t>
      </w:r>
      <w:r w:rsidRPr="00C31E24">
        <w:tab/>
        <w:t>shall contain in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w:t>
      </w:r>
    </w:p>
    <w:p w14:paraId="2DA3D585" w14:textId="77777777" w:rsidR="00F90406" w:rsidRPr="00C31E24" w:rsidRDefault="00F90406" w:rsidP="00F90406">
      <w:pPr>
        <w:pStyle w:val="B2"/>
      </w:pPr>
      <w:r w:rsidRPr="00C31E24">
        <w:t>a)</w:t>
      </w:r>
      <w:r w:rsidRPr="00C31E24">
        <w:tab/>
        <w:t>the &lt;session-type&gt; element set to a value of "prearranged";</w:t>
      </w:r>
    </w:p>
    <w:p w14:paraId="014307D1" w14:textId="77777777" w:rsidR="00F90406" w:rsidRPr="00C31E24" w:rsidRDefault="00F90406" w:rsidP="00F90406">
      <w:pPr>
        <w:pStyle w:val="B2"/>
      </w:pPr>
      <w:r w:rsidRPr="00C31E24">
        <w:t>b)</w:t>
      </w:r>
      <w:r w:rsidRPr="00C31E24">
        <w:tab/>
        <w:t>the &lt;mc</w:t>
      </w:r>
      <w:r w:rsidRPr="00C31E24">
        <w:rPr>
          <w:lang w:eastAsia="zh-CN"/>
        </w:rPr>
        <w:t>video</w:t>
      </w:r>
      <w:r w:rsidRPr="00C31E24">
        <w:t>-request-uri&gt; element set to the group identity;</w:t>
      </w:r>
    </w:p>
    <w:p w14:paraId="038F8EC2" w14:textId="77777777" w:rsidR="00F90406" w:rsidRPr="00C31E24" w:rsidRDefault="00F90406" w:rsidP="00F90406">
      <w:pPr>
        <w:pStyle w:val="B2"/>
      </w:pPr>
      <w:r w:rsidRPr="00C31E24">
        <w:t>c)</w:t>
      </w:r>
      <w:r w:rsidRPr="00C31E24">
        <w:tab/>
        <w:t>the &lt;mc</w:t>
      </w:r>
      <w:r w:rsidRPr="00C31E24">
        <w:rPr>
          <w:lang w:eastAsia="zh-CN"/>
        </w:rPr>
        <w:t>video</w:t>
      </w:r>
      <w:r w:rsidRPr="00C31E24">
        <w:t>-client-id&gt; element set to the MC</w:t>
      </w:r>
      <w:r w:rsidRPr="00C31E24">
        <w:rPr>
          <w:lang w:eastAsia="zh-CN"/>
        </w:rPr>
        <w:t>Video</w:t>
      </w:r>
      <w:r w:rsidRPr="00C31E24">
        <w:t xml:space="preserve"> client ID of the originating MC</w:t>
      </w:r>
      <w:r w:rsidRPr="00C31E24">
        <w:rPr>
          <w:lang w:eastAsia="zh-CN"/>
        </w:rPr>
        <w:t>Video</w:t>
      </w:r>
      <w:r w:rsidRPr="00C31E24">
        <w:t xml:space="preserve"> client; and</w:t>
      </w:r>
    </w:p>
    <w:p w14:paraId="356453F0" w14:textId="77777777" w:rsidR="00F90406" w:rsidRPr="00C31E24" w:rsidRDefault="00F90406" w:rsidP="00F90406">
      <w:pPr>
        <w:pStyle w:val="NO"/>
      </w:pPr>
      <w:r w:rsidRPr="00C31E24">
        <w:t>NOTE 2:</w:t>
      </w:r>
      <w:r w:rsidRPr="00C31E24">
        <w:tab/>
        <w:t>The MC</w:t>
      </w:r>
      <w:r w:rsidRPr="00C31E24">
        <w:rPr>
          <w:lang w:eastAsia="zh-CN"/>
        </w:rPr>
        <w:t>Video</w:t>
      </w:r>
      <w:r w:rsidRPr="00C31E24">
        <w:t xml:space="preserve"> client does not include the MC</w:t>
      </w:r>
      <w:r w:rsidRPr="00C31E24">
        <w:rPr>
          <w:lang w:eastAsia="zh-CN"/>
        </w:rPr>
        <w:t>Video</w:t>
      </w:r>
      <w:r w:rsidRPr="00C31E24">
        <w:t xml:space="preserve"> ID of the originating MC</w:t>
      </w:r>
      <w:r w:rsidRPr="00C31E24">
        <w:rPr>
          <w:lang w:eastAsia="zh-CN"/>
        </w:rPr>
        <w:t>Video</w:t>
      </w:r>
      <w:r w:rsidRPr="00C31E24">
        <w:t xml:space="preserve"> user in the body, as this will be inserted into the body of the SIP INVITE request that is sent from the originating participating MC</w:t>
      </w:r>
      <w:r w:rsidRPr="00C31E24">
        <w:rPr>
          <w:lang w:eastAsia="zh-CN"/>
        </w:rPr>
        <w:t>Video</w:t>
      </w:r>
      <w:r w:rsidRPr="00C31E24">
        <w:t xml:space="preserve"> function.</w:t>
      </w:r>
    </w:p>
    <w:p w14:paraId="64F4EAA5" w14:textId="77777777" w:rsidR="00F90406" w:rsidRPr="00C31E24" w:rsidRDefault="00F90406" w:rsidP="00F90406">
      <w:pPr>
        <w:pStyle w:val="B2"/>
      </w:pPr>
      <w:r w:rsidRPr="00C31E24">
        <w:t>d)</w:t>
      </w:r>
      <w:r w:rsidRPr="00C31E24">
        <w:tab/>
        <w:t>if the group identity can be determined to be a TGI and if the MC</w:t>
      </w:r>
      <w:r w:rsidRPr="00C31E24">
        <w:rPr>
          <w:lang w:eastAsia="zh-CN"/>
        </w:rPr>
        <w:t>Video</w:t>
      </w:r>
      <w:r w:rsidRPr="00C31E24">
        <w:t xml:space="preserve"> client can associate the TGI with a MCVideo group ID, the &lt;associated-group-id&gt; element set to the MCVideo group ID;</w:t>
      </w:r>
    </w:p>
    <w:p w14:paraId="22DAAF55" w14:textId="77777777" w:rsidR="00F90406" w:rsidRPr="00C31E24" w:rsidRDefault="00F90406" w:rsidP="00F90406">
      <w:pPr>
        <w:pStyle w:val="NO"/>
      </w:pPr>
      <w:r w:rsidRPr="00C31E24">
        <w:t>NOTE 3:</w:t>
      </w:r>
      <w:r w:rsidRPr="00C31E24">
        <w:tab/>
        <w:t>The text "can associate the TGI with a MC</w:t>
      </w:r>
      <w:r w:rsidRPr="00C31E24">
        <w:rPr>
          <w:lang w:eastAsia="zh-CN"/>
        </w:rPr>
        <w:t>Video</w:t>
      </w:r>
      <w:r w:rsidRPr="00C31E24">
        <w:t xml:space="preserve"> group ID" means that the MC</w:t>
      </w:r>
      <w:r w:rsidRPr="00C31E24">
        <w:rPr>
          <w:lang w:eastAsia="zh-CN"/>
        </w:rPr>
        <w:t>Video</w:t>
      </w:r>
      <w:r w:rsidRPr="00C31E24">
        <w:t xml:space="preserve"> client is able to determine that there is a constituent group of the temporary group that it is a member of.</w:t>
      </w:r>
    </w:p>
    <w:p w14:paraId="3A851F3B" w14:textId="77777777" w:rsidR="00F90406" w:rsidRPr="00C31E24" w:rsidRDefault="00F90406" w:rsidP="00F90406">
      <w:pPr>
        <w:pStyle w:val="NO"/>
      </w:pPr>
      <w:r w:rsidRPr="00C31E24">
        <w:t>NOTE 4:</w:t>
      </w:r>
      <w:r w:rsidRPr="00C31E24">
        <w:tab/>
        <w:t>The MC</w:t>
      </w:r>
      <w:r w:rsidRPr="00C31E24">
        <w:rPr>
          <w:lang w:eastAsia="zh-CN"/>
        </w:rPr>
        <w:t>Video</w:t>
      </w:r>
      <w:r w:rsidRPr="00C31E24">
        <w:t xml:space="preserve"> client is informed about temporary groups and regrouping of MC</w:t>
      </w:r>
      <w:r w:rsidRPr="00C31E24">
        <w:rPr>
          <w:lang w:eastAsia="zh-CN"/>
        </w:rPr>
        <w:t>Video</w:t>
      </w:r>
      <w:r w:rsidRPr="00C31E24">
        <w:t xml:space="preserve"> groups that the user is a member of as specified in 3GPP TS 24.481 [</w:t>
      </w:r>
      <w:r w:rsidRPr="00C31E24">
        <w:rPr>
          <w:lang w:eastAsia="zh-CN"/>
        </w:rPr>
        <w:t>24</w:t>
      </w:r>
      <w:r w:rsidRPr="00C31E24">
        <w:t>].</w:t>
      </w:r>
    </w:p>
    <w:p w14:paraId="200BDBA0" w14:textId="77777777" w:rsidR="00F90406" w:rsidRPr="00C31E24" w:rsidRDefault="00F90406" w:rsidP="00F90406">
      <w:pPr>
        <w:pStyle w:val="NO"/>
      </w:pPr>
      <w:r w:rsidRPr="00C31E24">
        <w:t>NOTE 5:</w:t>
      </w:r>
      <w:r w:rsidRPr="00C31E24">
        <w:tab/>
        <w:t>If the MC</w:t>
      </w:r>
      <w:r w:rsidRPr="00C31E24">
        <w:rPr>
          <w:lang w:eastAsia="zh-CN"/>
        </w:rPr>
        <w:t>Video</w:t>
      </w:r>
      <w:r w:rsidRPr="00C31E24">
        <w:t xml:space="preserve"> user selected a TGI where there are several MC</w:t>
      </w:r>
      <w:r w:rsidRPr="00C31E24">
        <w:rPr>
          <w:lang w:eastAsia="zh-CN"/>
        </w:rPr>
        <w:t>Video</w:t>
      </w:r>
      <w:r w:rsidRPr="00C31E24">
        <w:t xml:space="preserve"> groups where the MC</w:t>
      </w:r>
      <w:r w:rsidRPr="00C31E24">
        <w:rPr>
          <w:lang w:eastAsia="zh-CN"/>
        </w:rPr>
        <w:t>Video</w:t>
      </w:r>
      <w:r w:rsidRPr="00C31E24">
        <w:t xml:space="preserve"> user is a member, the MC</w:t>
      </w:r>
      <w:r w:rsidRPr="00C31E24">
        <w:rPr>
          <w:lang w:eastAsia="zh-CN"/>
        </w:rPr>
        <w:t>Video</w:t>
      </w:r>
      <w:r w:rsidRPr="00C31E24">
        <w:t xml:space="preserve"> client selects one of those MC</w:t>
      </w:r>
      <w:r w:rsidRPr="00C31E24">
        <w:rPr>
          <w:lang w:eastAsia="zh-CN"/>
        </w:rPr>
        <w:t>Video</w:t>
      </w:r>
      <w:r w:rsidRPr="00C31E24">
        <w:t xml:space="preserve"> groups.</w:t>
      </w:r>
    </w:p>
    <w:p w14:paraId="01F53DA7" w14:textId="77777777" w:rsidR="00F90406" w:rsidRPr="00C31E24" w:rsidRDefault="00F90406" w:rsidP="00F90406">
      <w:pPr>
        <w:pStyle w:val="B1"/>
      </w:pPr>
      <w:r w:rsidRPr="00C31E24">
        <w:t>15)</w:t>
      </w:r>
      <w:r w:rsidRPr="00C31E24">
        <w:tab/>
        <w:t>shall include an SDP offer according to 3GPP TS 24.229 [</w:t>
      </w:r>
      <w:r w:rsidRPr="00C31E24">
        <w:rPr>
          <w:lang w:eastAsia="zh-CN"/>
        </w:rPr>
        <w:t>11</w:t>
      </w:r>
      <w:r w:rsidRPr="00C31E24">
        <w:t>] with the clarifications given in subclause </w:t>
      </w:r>
      <w:r w:rsidRPr="00C31E24">
        <w:rPr>
          <w:lang w:eastAsia="zh-CN"/>
        </w:rPr>
        <w:t>6.2.1</w:t>
      </w:r>
      <w:r w:rsidRPr="00C31E24">
        <w:t xml:space="preserve">; </w:t>
      </w:r>
    </w:p>
    <w:p w14:paraId="384AEFCF" w14:textId="77777777" w:rsidR="00F90406" w:rsidRPr="00C31E24" w:rsidRDefault="00F90406" w:rsidP="00F90406">
      <w:pPr>
        <w:pStyle w:val="B1"/>
      </w:pPr>
      <w:r w:rsidRPr="00C31E24">
        <w:t>16)</w:t>
      </w:r>
      <w:r w:rsidRPr="00C31E24">
        <w:tab/>
        <w:t>if an implicit transmission request is required, shall indicate this as specified in subclause 6.4; and</w:t>
      </w:r>
    </w:p>
    <w:p w14:paraId="2DDE9E43" w14:textId="77777777" w:rsidR="00F90406" w:rsidRPr="00C31E24" w:rsidRDefault="00F90406" w:rsidP="00F90406">
      <w:pPr>
        <w:pStyle w:val="B1"/>
      </w:pPr>
      <w:r w:rsidRPr="00C31E24">
        <w:t>17)</w:t>
      </w:r>
      <w:r w:rsidRPr="00C31E24">
        <w:tab/>
        <w:t>shall send the SIP INVITE request towards the MCVideo server according to 3GPP TS 24.229 [</w:t>
      </w:r>
      <w:r w:rsidRPr="00C31E24">
        <w:rPr>
          <w:lang w:eastAsia="zh-CN"/>
        </w:rPr>
        <w:t>11</w:t>
      </w:r>
      <w:r w:rsidRPr="00C31E24">
        <w:t>].</w:t>
      </w:r>
    </w:p>
    <w:p w14:paraId="506A3473" w14:textId="77777777" w:rsidR="00F90406" w:rsidRPr="00C31E24" w:rsidRDefault="00F90406" w:rsidP="00F90406">
      <w:r w:rsidRPr="00C31E24">
        <w:t>On receiving a SIP 2xx response to the SIP INVITE request, the MCVideo client:</w:t>
      </w:r>
    </w:p>
    <w:p w14:paraId="156AFDE4" w14:textId="77777777" w:rsidR="00F90406" w:rsidRPr="00C31E24" w:rsidRDefault="00F90406" w:rsidP="00F90406">
      <w:pPr>
        <w:pStyle w:val="B1"/>
      </w:pPr>
      <w:r w:rsidRPr="00C31E24">
        <w:t>1)</w:t>
      </w:r>
      <w:r w:rsidRPr="00C31E24">
        <w:tab/>
        <w:t>shall interact with the user plane as specified in 3GPP TS 24.581 [5] ;</w:t>
      </w:r>
    </w:p>
    <w:p w14:paraId="449ACCB3" w14:textId="77777777" w:rsidR="00F90406" w:rsidRPr="00C31E24" w:rsidRDefault="00F90406" w:rsidP="00F90406">
      <w:r w:rsidRPr="00C31E24">
        <w:t>[TS 24.281, clause 6.2.1]</w:t>
      </w:r>
    </w:p>
    <w:p w14:paraId="01ABC3B3" w14:textId="77777777" w:rsidR="00F90406" w:rsidRPr="00C31E24" w:rsidRDefault="00F90406" w:rsidP="00F90406">
      <w:r w:rsidRPr="00C31E24">
        <w:t xml:space="preserve">The SDP offer shall contain </w:t>
      </w:r>
      <w:r w:rsidRPr="00C31E24">
        <w:rPr>
          <w:lang w:eastAsia="zh-CN"/>
        </w:rPr>
        <w:t xml:space="preserve">two </w:t>
      </w:r>
      <w:r w:rsidRPr="00C31E24">
        <w:t>SDP media-level section</w:t>
      </w:r>
      <w:r w:rsidRPr="00C31E24">
        <w:rPr>
          <w:lang w:eastAsia="zh-CN"/>
        </w:rPr>
        <w:t>s</w:t>
      </w:r>
      <w:r w:rsidRPr="00C31E24">
        <w:t xml:space="preserve"> for MCVideo video media according to 3GPP TS 24.229 [11] and, if transmission control shall be used during the session, shall contain one SDP media-level section for a media- transmission control entity according to 3GPP TS 24.</w:t>
      </w:r>
      <w:r w:rsidRPr="00C31E24">
        <w:rPr>
          <w:lang w:eastAsia="zh-CN"/>
        </w:rPr>
        <w:t>581</w:t>
      </w:r>
      <w:r w:rsidRPr="00C31E24">
        <w:t> [5].</w:t>
      </w:r>
    </w:p>
    <w:p w14:paraId="357F673F" w14:textId="77777777" w:rsidR="00F90406" w:rsidRPr="00C31E24" w:rsidRDefault="00F90406" w:rsidP="00F90406">
      <w:r w:rsidRPr="00C31E24">
        <w:t>When composing an SDP offer according to 3GPP TS 24.229 [11] the MCVideo client:</w:t>
      </w:r>
    </w:p>
    <w:p w14:paraId="73A89EB9" w14:textId="77777777" w:rsidR="00F90406" w:rsidRPr="00C31E24" w:rsidRDefault="00F90406" w:rsidP="00F90406">
      <w:pPr>
        <w:pStyle w:val="B1"/>
      </w:pPr>
      <w:r w:rsidRPr="00C31E24">
        <w:t>1)</w:t>
      </w:r>
      <w:r w:rsidRPr="00C31E24">
        <w:tab/>
        <w:t>shall set the IP address of the MCVideo client for the offered MCVideo video media stream and, if transmission</w:t>
      </w:r>
      <w:r w:rsidRPr="00C31E24">
        <w:rPr>
          <w:lang w:eastAsia="zh-CN"/>
        </w:rPr>
        <w:t xml:space="preserve"> </w:t>
      </w:r>
      <w:r w:rsidRPr="00C31E24">
        <w:t>control shall be used, for the offered media-transmission</w:t>
      </w:r>
      <w:r w:rsidRPr="00C31E24">
        <w:rPr>
          <w:lang w:eastAsia="zh-CN"/>
        </w:rPr>
        <w:t xml:space="preserve"> </w:t>
      </w:r>
      <w:r w:rsidRPr="00C31E24">
        <w:t>control entity;</w:t>
      </w:r>
    </w:p>
    <w:p w14:paraId="26DE10F3" w14:textId="77777777" w:rsidR="00F90406" w:rsidRPr="00C31E24" w:rsidRDefault="00F90406" w:rsidP="00F90406">
      <w:pPr>
        <w:pStyle w:val="NO"/>
      </w:pPr>
      <w:r w:rsidRPr="00C31E24">
        <w:t>NOTE:</w:t>
      </w:r>
      <w:r w:rsidRPr="00C31E24">
        <w:tab/>
        <w:t>If the MCVideo client is behind a NAT the IP address and port included in the SDP offer can be a different IP address and port than the actual IP address and port of the MCVideo client depending on the NAT traversal method used by the SIP/IP Core.</w:t>
      </w:r>
    </w:p>
    <w:p w14:paraId="303D09ED" w14:textId="77777777" w:rsidR="00F90406" w:rsidRPr="00C31E24" w:rsidRDefault="00F90406" w:rsidP="00F90406">
      <w:pPr>
        <w:pStyle w:val="B1"/>
      </w:pPr>
      <w:r w:rsidRPr="00C31E24">
        <w:t>2)</w:t>
      </w:r>
      <w:r w:rsidRPr="00C31E24">
        <w:tab/>
        <w:t>shall include an "m=audio" media-level section for the MCVideo media stream consisting of:</w:t>
      </w:r>
    </w:p>
    <w:p w14:paraId="30B2A629" w14:textId="77777777" w:rsidR="00F90406" w:rsidRPr="00C31E24" w:rsidRDefault="00F90406" w:rsidP="00F90406">
      <w:pPr>
        <w:pStyle w:val="B2"/>
      </w:pPr>
      <w:r w:rsidRPr="00C31E24">
        <w:t>a)</w:t>
      </w:r>
      <w:r w:rsidRPr="00C31E24">
        <w:tab/>
        <w:t>the port number for the media stream selected; and</w:t>
      </w:r>
    </w:p>
    <w:p w14:paraId="509D3D4C" w14:textId="77777777" w:rsidR="00F90406" w:rsidRPr="00C31E24" w:rsidRDefault="00F90406" w:rsidP="00F90406">
      <w:pPr>
        <w:pStyle w:val="B2"/>
      </w:pPr>
      <w:r w:rsidRPr="00C31E24">
        <w:t>b)</w:t>
      </w:r>
      <w:r w:rsidRPr="00C31E24">
        <w:tab/>
        <w:t>the codec(s) and media parameters and attributes with the following clarification:</w:t>
      </w:r>
    </w:p>
    <w:p w14:paraId="3B45749C" w14:textId="77777777" w:rsidR="00F90406" w:rsidRPr="00C31E24" w:rsidRDefault="00F90406" w:rsidP="00F90406">
      <w:pPr>
        <w:pStyle w:val="B3"/>
      </w:pPr>
      <w:r w:rsidRPr="00C31E24">
        <w:t>i)</w:t>
      </w:r>
      <w:r w:rsidRPr="00C31E24">
        <w:tab/>
        <w:t>if the MCVideo client is initiating a call to a group identity;</w:t>
      </w:r>
    </w:p>
    <w:p w14:paraId="72976301" w14:textId="77777777" w:rsidR="00F90406" w:rsidRPr="00C31E24" w:rsidRDefault="00F90406" w:rsidP="00F90406">
      <w:pPr>
        <w:pStyle w:val="B3"/>
      </w:pPr>
      <w:r w:rsidRPr="00C31E24">
        <w:t>ii)</w:t>
      </w:r>
      <w:r w:rsidRPr="00C31E24">
        <w:tab/>
        <w:t>if the &lt;preferred-voice-encodings&gt; element is present in the group document retrieved by the group management client as specified in 3GPP TS 24.481 [24] containing an &lt;encoding&gt; element with a "name" attribute; and</w:t>
      </w:r>
    </w:p>
    <w:p w14:paraId="34BE1181" w14:textId="77777777" w:rsidR="00F90406" w:rsidRPr="00C31E24" w:rsidRDefault="00F90406" w:rsidP="00F90406">
      <w:pPr>
        <w:pStyle w:val="B3"/>
      </w:pPr>
      <w:r w:rsidRPr="00C31E24">
        <w:t>iii)</w:t>
      </w:r>
      <w:r w:rsidRPr="00C31E24">
        <w:tab/>
        <w:t>if the MCVideo client supports the encoding name indicated in the value of the "name" attribute;</w:t>
      </w:r>
    </w:p>
    <w:p w14:paraId="7AB24A51" w14:textId="77777777" w:rsidR="00F90406" w:rsidRPr="00C31E24" w:rsidRDefault="00F90406" w:rsidP="00F90406">
      <w:pPr>
        <w:pStyle w:val="B3"/>
      </w:pPr>
      <w:r w:rsidRPr="00C31E24">
        <w:t>then the MCVideo client:</w:t>
      </w:r>
    </w:p>
    <w:p w14:paraId="24D9F811" w14:textId="77777777" w:rsidR="00F90406" w:rsidRPr="00C31E24" w:rsidRDefault="00F90406" w:rsidP="00F90406">
      <w:pPr>
        <w:pStyle w:val="B3"/>
      </w:pPr>
      <w:r w:rsidRPr="00C31E24">
        <w:t>i)</w:t>
      </w:r>
      <w:r w:rsidRPr="00C31E24">
        <w:tab/>
        <w:t>shall insert the value of the "name" attribute in the &lt;encoding name&gt; field of the "a=rtpmap" attribute as defined in IETF RFC 4566 [2]; and</w:t>
      </w:r>
    </w:p>
    <w:p w14:paraId="590E7AB7" w14:textId="77777777" w:rsidR="00F90406" w:rsidRPr="00C31E24" w:rsidRDefault="00F90406" w:rsidP="00F90406">
      <w:pPr>
        <w:pStyle w:val="B2"/>
        <w:rPr>
          <w:lang w:eastAsia="zh-CN"/>
        </w:rPr>
      </w:pPr>
      <w:r w:rsidRPr="00C31E24">
        <w:t>c)</w:t>
      </w:r>
      <w:r w:rsidRPr="00C31E24">
        <w:tab/>
        <w:t>"i=" field set to "</w:t>
      </w:r>
      <w:r w:rsidRPr="00C31E24">
        <w:rPr>
          <w:lang w:eastAsia="zh-CN"/>
        </w:rPr>
        <w:t xml:space="preserve">audio </w:t>
      </w:r>
      <w:r w:rsidRPr="00C31E24">
        <w:t>component of MCVideo" according to 3GPP TS 24.229 [11];</w:t>
      </w:r>
    </w:p>
    <w:p w14:paraId="1B86B6D1" w14:textId="77777777" w:rsidR="00F90406" w:rsidRPr="00C31E24" w:rsidRDefault="00F90406" w:rsidP="00F90406">
      <w:pPr>
        <w:pStyle w:val="B1"/>
      </w:pPr>
      <w:r w:rsidRPr="00C31E24">
        <w:rPr>
          <w:lang w:eastAsia="zh-CN"/>
        </w:rPr>
        <w:t>3</w:t>
      </w:r>
      <w:r w:rsidRPr="00C31E24">
        <w:t>)</w:t>
      </w:r>
      <w:r w:rsidRPr="00C31E24">
        <w:tab/>
        <w:t>shall include an "m=</w:t>
      </w:r>
      <w:r w:rsidRPr="00C31E24">
        <w:rPr>
          <w:lang w:eastAsia="zh-CN"/>
        </w:rPr>
        <w:t>video</w:t>
      </w:r>
      <w:r w:rsidRPr="00C31E24">
        <w:t>" media-level section for the MC</w:t>
      </w:r>
      <w:r w:rsidRPr="00C31E24">
        <w:rPr>
          <w:lang w:eastAsia="zh-CN"/>
        </w:rPr>
        <w:t>Video</w:t>
      </w:r>
      <w:r w:rsidRPr="00C31E24">
        <w:t xml:space="preserve"> media stream consisting of:</w:t>
      </w:r>
    </w:p>
    <w:p w14:paraId="1A203ED4" w14:textId="77777777" w:rsidR="00F90406" w:rsidRPr="00C31E24" w:rsidRDefault="00F90406" w:rsidP="00F90406">
      <w:pPr>
        <w:pStyle w:val="B2"/>
      </w:pPr>
      <w:r w:rsidRPr="00C31E24">
        <w:t>a)</w:t>
      </w:r>
      <w:r w:rsidRPr="00C31E24">
        <w:tab/>
        <w:t>the port number for the media stream selected; and</w:t>
      </w:r>
    </w:p>
    <w:p w14:paraId="621708C1" w14:textId="77777777" w:rsidR="00F90406" w:rsidRPr="00C31E24" w:rsidRDefault="00F90406" w:rsidP="00F90406">
      <w:pPr>
        <w:pStyle w:val="B2"/>
      </w:pPr>
      <w:r w:rsidRPr="00C31E24">
        <w:t>b)</w:t>
      </w:r>
      <w:r w:rsidRPr="00C31E24">
        <w:tab/>
        <w:t>the codec(s) and media parameters and attributes with the following clarification:</w:t>
      </w:r>
    </w:p>
    <w:p w14:paraId="28B7C7BB" w14:textId="77777777" w:rsidR="00F90406" w:rsidRPr="00C31E24" w:rsidRDefault="00F90406" w:rsidP="00F90406">
      <w:pPr>
        <w:pStyle w:val="B3"/>
      </w:pPr>
      <w:r w:rsidRPr="00C31E24">
        <w:t>i)</w:t>
      </w:r>
      <w:r w:rsidRPr="00C31E24">
        <w:tab/>
        <w:t>if the MC</w:t>
      </w:r>
      <w:r w:rsidRPr="00C31E24">
        <w:rPr>
          <w:lang w:eastAsia="zh-CN"/>
        </w:rPr>
        <w:t>Video</w:t>
      </w:r>
      <w:r w:rsidRPr="00C31E24">
        <w:t xml:space="preserve"> client is initiating a call to a group identity;</w:t>
      </w:r>
    </w:p>
    <w:p w14:paraId="2D760ED3" w14:textId="77777777" w:rsidR="00F90406" w:rsidRPr="00C31E24" w:rsidRDefault="00F90406" w:rsidP="00F90406">
      <w:pPr>
        <w:pStyle w:val="B3"/>
      </w:pPr>
      <w:r w:rsidRPr="00C31E24">
        <w:t>ii)</w:t>
      </w:r>
      <w:r w:rsidRPr="00C31E24">
        <w:tab/>
        <w:t>if the &lt;preferred-v</w:t>
      </w:r>
      <w:r w:rsidRPr="00C31E24">
        <w:rPr>
          <w:lang w:eastAsia="zh-CN"/>
        </w:rPr>
        <w:t>ideo</w:t>
      </w:r>
      <w:r w:rsidRPr="00C31E24">
        <w:t>-encodings&gt; element is present in the group document retrieved by the group management client as specified in 3GPP TS 24.</w:t>
      </w:r>
      <w:r w:rsidRPr="00C31E24">
        <w:rPr>
          <w:lang w:eastAsia="zh-CN"/>
        </w:rPr>
        <w:t>4</w:t>
      </w:r>
      <w:r w:rsidRPr="00C31E24">
        <w:t>81 [24] containing an &lt;encoding&gt; element with a "name" attribute; and</w:t>
      </w:r>
    </w:p>
    <w:p w14:paraId="25238FD8" w14:textId="77777777" w:rsidR="00F90406" w:rsidRPr="00C31E24" w:rsidRDefault="00F90406" w:rsidP="00F90406">
      <w:pPr>
        <w:pStyle w:val="B3"/>
      </w:pPr>
      <w:r w:rsidRPr="00C31E24">
        <w:t>iii)</w:t>
      </w:r>
      <w:r w:rsidRPr="00C31E24">
        <w:tab/>
        <w:t>if the MCVideo client supports the encoding name indicated in the value of the "name" attribute;</w:t>
      </w:r>
    </w:p>
    <w:p w14:paraId="6052071E" w14:textId="77777777" w:rsidR="00F90406" w:rsidRPr="00C31E24" w:rsidRDefault="00F90406" w:rsidP="00F90406">
      <w:pPr>
        <w:pStyle w:val="B3"/>
      </w:pPr>
      <w:r w:rsidRPr="00C31E24">
        <w:t>then the MCVideo client:</w:t>
      </w:r>
    </w:p>
    <w:p w14:paraId="45E7E5D6" w14:textId="77777777" w:rsidR="00F90406" w:rsidRPr="00C31E24" w:rsidRDefault="00F90406" w:rsidP="00F90406">
      <w:pPr>
        <w:pStyle w:val="B3"/>
      </w:pPr>
      <w:r w:rsidRPr="00C31E24">
        <w:t>i)</w:t>
      </w:r>
      <w:r w:rsidRPr="00C31E24">
        <w:tab/>
        <w:t>shall insert the value of the "name" attribute in the &lt;encoding name&gt; field of the "a=rtpmap" attribute as defined in IETF RFC 4566 [2]; and</w:t>
      </w:r>
    </w:p>
    <w:p w14:paraId="6C6917B5" w14:textId="77777777" w:rsidR="00F90406" w:rsidRPr="00C31E24" w:rsidRDefault="00F90406" w:rsidP="00F90406">
      <w:pPr>
        <w:pStyle w:val="B2"/>
        <w:rPr>
          <w:lang w:eastAsia="zh-CN"/>
        </w:rPr>
      </w:pPr>
      <w:r w:rsidRPr="00C31E24">
        <w:t>c)</w:t>
      </w:r>
      <w:r w:rsidRPr="00C31E24">
        <w:tab/>
        <w:t>"i=" field set to "</w:t>
      </w:r>
      <w:r w:rsidRPr="00C31E24">
        <w:rPr>
          <w:lang w:eastAsia="zh-CN"/>
        </w:rPr>
        <w:t>video component of MCVideo</w:t>
      </w:r>
      <w:r w:rsidRPr="00C31E24">
        <w:t>" according to 3GPP TS 24.229 [11];</w:t>
      </w:r>
    </w:p>
    <w:p w14:paraId="16BF7A36" w14:textId="77777777" w:rsidR="00F90406" w:rsidRPr="00C31E24" w:rsidRDefault="00F90406" w:rsidP="00F90406">
      <w:pPr>
        <w:pStyle w:val="B1"/>
      </w:pPr>
      <w:r w:rsidRPr="00C31E24">
        <w:rPr>
          <w:lang w:eastAsia="zh-CN"/>
        </w:rPr>
        <w:t>4</w:t>
      </w:r>
      <w:r w:rsidRPr="00C31E24">
        <w:t>)</w:t>
      </w:r>
      <w:r w:rsidRPr="00C31E24">
        <w:tab/>
        <w:t>if transmission control shall be used during the session, shall include an "m=application" media-level section as specified in 3GPP TS 24.581 [5] clause 12 for a media-transmission control entity, consisting of:</w:t>
      </w:r>
    </w:p>
    <w:p w14:paraId="4AC01C0B" w14:textId="77777777" w:rsidR="00F90406" w:rsidRPr="00C31E24" w:rsidRDefault="00F90406" w:rsidP="00F90406">
      <w:pPr>
        <w:pStyle w:val="B2"/>
      </w:pPr>
      <w:r w:rsidRPr="00C31E24">
        <w:t>a)</w:t>
      </w:r>
      <w:r w:rsidRPr="00C31E24">
        <w:tab/>
        <w:t>the port number for the media-transmission control entity selected as specified in 3GPP TS 24.581 [5]; and</w:t>
      </w:r>
    </w:p>
    <w:p w14:paraId="4700B533" w14:textId="77777777" w:rsidR="00F90406" w:rsidRPr="00C31E24" w:rsidRDefault="00F90406" w:rsidP="00F90406">
      <w:pPr>
        <w:pStyle w:val="B2"/>
      </w:pPr>
      <w:r w:rsidRPr="00C31E24">
        <w:t>b)</w:t>
      </w:r>
      <w:r w:rsidRPr="00C31E24">
        <w:tab/>
        <w:t>the 'fmtp' attributes as specified in 3GPP TS 24.581 [5] clause 14; and</w:t>
      </w:r>
    </w:p>
    <w:p w14:paraId="01345241" w14:textId="77777777" w:rsidR="00F90406" w:rsidRPr="00C31E24" w:rsidRDefault="00F90406" w:rsidP="00F90406">
      <w:pPr>
        <w:pStyle w:val="B1"/>
      </w:pPr>
      <w:r w:rsidRPr="00C31E24">
        <w:rPr>
          <w:lang w:eastAsia="zh-CN"/>
        </w:rPr>
        <w:t>5</w:t>
      </w:r>
      <w:r w:rsidRPr="00C31E24">
        <w:t>)</w:t>
      </w:r>
      <w:r w:rsidRPr="00C31E24">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4F442A3B" w14:textId="77777777" w:rsidR="00F90406" w:rsidRPr="00C31E24" w:rsidRDefault="00F90406" w:rsidP="00F90406">
      <w:r w:rsidRPr="00C31E24">
        <w:t>[TS 24.281, clause 6.4]</w:t>
      </w:r>
    </w:p>
    <w:p w14:paraId="0514F021" w14:textId="77777777" w:rsidR="00F90406" w:rsidRPr="00C31E24" w:rsidRDefault="00F90406" w:rsidP="00F90406">
      <w:r w:rsidRPr="00C31E24">
        <w:t>An initial SIP INVITE request fulfilling the following criteria shall be regarded by the MCVideo server as an implicit transmit media request by the originating MCVideo client when the MCVideo client:</w:t>
      </w:r>
    </w:p>
    <w:p w14:paraId="0F4CE700" w14:textId="77777777" w:rsidR="00F90406" w:rsidRPr="00C31E24" w:rsidRDefault="00F90406" w:rsidP="00F90406">
      <w:pPr>
        <w:pStyle w:val="B1"/>
      </w:pPr>
      <w:r w:rsidRPr="00C31E24">
        <w:t>1)</w:t>
      </w:r>
      <w:r w:rsidRPr="00C31E24">
        <w:tab/>
        <w:t>initiates an MCVideo session; and</w:t>
      </w:r>
    </w:p>
    <w:p w14:paraId="1446A9A5" w14:textId="77777777" w:rsidR="00F90406" w:rsidRPr="00C31E24" w:rsidRDefault="00F90406" w:rsidP="00F90406">
      <w:pPr>
        <w:pStyle w:val="B1"/>
      </w:pPr>
      <w:r w:rsidRPr="00C31E24">
        <w:t>2)</w:t>
      </w:r>
      <w:r w:rsidRPr="00C31E24">
        <w:tab/>
        <w:t>includes the "mc_implicit_request" 'fmtp' attribute in the associated UDP stream for the transmission control in the SDP offer/answer as specified in 3GPP TS 24.581 [5] clause 12.</w:t>
      </w:r>
    </w:p>
    <w:p w14:paraId="75E6CCB8" w14:textId="77777777" w:rsidR="00F90406" w:rsidRPr="00C31E24" w:rsidRDefault="00F90406" w:rsidP="00F90406">
      <w:r w:rsidRPr="00C31E24">
        <w:t>A SIP re-INVITE request fulfilling the following criteria shall be regarded by the MCVideo server as an implicit transmit media request when the MCVideo client:</w:t>
      </w:r>
    </w:p>
    <w:p w14:paraId="3248AE5F" w14:textId="77777777" w:rsidR="00F90406" w:rsidRPr="00C31E24" w:rsidRDefault="00F90406" w:rsidP="00F90406">
      <w:pPr>
        <w:pStyle w:val="B1"/>
      </w:pPr>
      <w:r w:rsidRPr="00C31E24">
        <w:t>1)</w:t>
      </w:r>
      <w:r w:rsidRPr="00C31E24">
        <w:tab/>
        <w:t>performs an upgrade of:</w:t>
      </w:r>
    </w:p>
    <w:p w14:paraId="29565259" w14:textId="77777777" w:rsidR="00F90406" w:rsidRPr="00C31E24" w:rsidRDefault="00F90406" w:rsidP="00F90406">
      <w:pPr>
        <w:pStyle w:val="B2"/>
      </w:pPr>
      <w:r w:rsidRPr="00C31E24">
        <w:t>a)</w:t>
      </w:r>
      <w:r w:rsidRPr="00C31E24">
        <w:tab/>
        <w:t>an MCVideo group call to an emergency MCVideo group call;</w:t>
      </w:r>
    </w:p>
    <w:p w14:paraId="6FA1E005" w14:textId="77777777" w:rsidR="00F90406" w:rsidRPr="00C31E24" w:rsidRDefault="00F90406" w:rsidP="00F90406">
      <w:pPr>
        <w:pStyle w:val="B2"/>
      </w:pPr>
      <w:r w:rsidRPr="00C31E24">
        <w:t>b)</w:t>
      </w:r>
      <w:r w:rsidRPr="00C31E24">
        <w:tab/>
        <w:t>an MCVideo group call to an imminent peril MCVideo group call; and</w:t>
      </w:r>
    </w:p>
    <w:p w14:paraId="301C08CB" w14:textId="77777777" w:rsidR="00F90406" w:rsidRPr="00C31E24" w:rsidRDefault="00F90406" w:rsidP="00F90406">
      <w:pPr>
        <w:pStyle w:val="B1"/>
      </w:pPr>
      <w:r w:rsidRPr="00C31E24">
        <w:t>2)</w:t>
      </w:r>
      <w:r w:rsidRPr="00C31E24">
        <w:tab/>
        <w:t>includes the "mc_implicit_request" 'fmtp' attribute in the associated UDP stream for the transmission control in the SDP offer/answer as specified in 3GPP TS 24.581 [5] clause 12.</w:t>
      </w:r>
    </w:p>
    <w:p w14:paraId="3E8A19A8" w14:textId="77777777" w:rsidR="00F90406" w:rsidRPr="00C31E24" w:rsidRDefault="00F90406" w:rsidP="00F90406">
      <w:r w:rsidRPr="00C31E24">
        <w:t>In all other cases the SIP (re-)INVITE request shall be regarded as received without an implicit transmit media request.</w:t>
      </w:r>
    </w:p>
    <w:p w14:paraId="53070790" w14:textId="77777777" w:rsidR="00F90406" w:rsidRPr="00C31E24" w:rsidRDefault="00F90406" w:rsidP="00F90406">
      <w:r w:rsidRPr="00C31E24">
        <w:t>[TS 24.581, clause 6.2.1]</w:t>
      </w:r>
    </w:p>
    <w:p w14:paraId="4FBA0EBB" w14:textId="77777777" w:rsidR="00F90406" w:rsidRPr="00C31E24" w:rsidRDefault="00F90406" w:rsidP="00F90406">
      <w:r w:rsidRPr="00C31E24">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2FD3F998" w14:textId="77777777" w:rsidR="00F90406" w:rsidRPr="00C31E24" w:rsidRDefault="00F90406" w:rsidP="00F90406">
      <w:r w:rsidRPr="00C31E24">
        <w:t>The SIP INVITE request sent by the application and signalling plane:</w:t>
      </w:r>
    </w:p>
    <w:p w14:paraId="721B1801" w14:textId="77777777" w:rsidR="00F90406" w:rsidRPr="00C31E24" w:rsidRDefault="00F90406" w:rsidP="00F90406">
      <w:pPr>
        <w:pStyle w:val="B1"/>
      </w:pPr>
      <w:r w:rsidRPr="00C31E24">
        <w:t>1.</w:t>
      </w:r>
      <w:r w:rsidRPr="00C31E24">
        <w:tab/>
        <w:t>shall be regarded an implicit Transmission request when an implicit Transmission request is negotiated; and</w:t>
      </w:r>
    </w:p>
    <w:p w14:paraId="1474CBC3" w14:textId="77777777" w:rsidR="00F90406" w:rsidRPr="00C31E24" w:rsidRDefault="00F90406" w:rsidP="00F90406">
      <w:pPr>
        <w:pStyle w:val="B1"/>
      </w:pPr>
      <w:r w:rsidRPr="00C31E24">
        <w:t>2.</w:t>
      </w:r>
      <w:r w:rsidRPr="00C31E24">
        <w:tab/>
        <w:t>shall not be regarded as an implicit Transmission request in case of a rejoin to an already on-going group call.</w:t>
      </w:r>
    </w:p>
    <w:p w14:paraId="5FB9B2CF" w14:textId="77777777" w:rsidR="00F90406" w:rsidRPr="00C31E24" w:rsidRDefault="00F90406" w:rsidP="00F90406">
      <w:pPr>
        <w:pStyle w:val="NO"/>
      </w:pPr>
      <w:r w:rsidRPr="00C31E24">
        <w:t>NOTE:</w:t>
      </w:r>
      <w:r w:rsidRPr="00C31E24">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720D872A" w14:textId="77777777" w:rsidR="00F90406" w:rsidRPr="00C31E24" w:rsidRDefault="00F90406" w:rsidP="00F90406">
      <w:r w:rsidRPr="00C31E24">
        <w:t>[TS 24.581, clause 6.2.2]</w:t>
      </w:r>
    </w:p>
    <w:p w14:paraId="0C07398B" w14:textId="77777777" w:rsidR="00F90406" w:rsidRPr="00C31E24" w:rsidRDefault="00F90406" w:rsidP="00F90406">
      <w:r w:rsidRPr="00C31E24">
        <w:t>The MCVideo call release (whether it is initiated by the transmission participant or transmission control server) is a two-step procedure.</w:t>
      </w:r>
    </w:p>
    <w:p w14:paraId="0C37308A" w14:textId="77777777" w:rsidR="00F90406" w:rsidRPr="00C31E24" w:rsidRDefault="00F90406" w:rsidP="00F90406">
      <w:pPr>
        <w:pStyle w:val="B1"/>
        <w:ind w:left="1136" w:hanging="852"/>
        <w:rPr>
          <w:rFonts w:eastAsia="Malgun Gothic"/>
        </w:rPr>
      </w:pPr>
      <w:r w:rsidRPr="00C31E24">
        <w:rPr>
          <w:rFonts w:eastAsia="Malgun Gothic"/>
        </w:rPr>
        <w:t>Step 1</w:t>
      </w:r>
      <w:r w:rsidRPr="00C31E24">
        <w:rPr>
          <w:rFonts w:eastAsia="Malgun Gothic"/>
        </w:rPr>
        <w:tab/>
        <w:t>The transmission participant stops sending transmission control and reception control messages and the MCVideo client stops sending and receiving RTP media packets.</w:t>
      </w:r>
    </w:p>
    <w:p w14:paraId="3C4DC399" w14:textId="77777777" w:rsidR="00F90406" w:rsidRPr="00C31E24" w:rsidRDefault="00F90406" w:rsidP="00F90406">
      <w:pPr>
        <w:pStyle w:val="B1"/>
        <w:ind w:left="1136" w:hanging="852"/>
        <w:rPr>
          <w:rFonts w:eastAsia="Malgun Gothic"/>
        </w:rPr>
      </w:pPr>
      <w:r w:rsidRPr="00C31E24">
        <w:rPr>
          <w:rFonts w:eastAsia="Malgun Gothic"/>
        </w:rPr>
        <w:t>Step 2</w:t>
      </w:r>
      <w:r w:rsidRPr="00C31E24">
        <w:rPr>
          <w:rFonts w:eastAsia="Malgun Gothic"/>
        </w:rPr>
        <w:tab/>
        <w:t>When the application and signalling plane has determined that the MCVideo call is released, the corresponding instance of the 'Transmission participant state transition diagram for basic transmission control operation' as specified in subclause 6.2.4 and the corresponding instance of the 'Transmission participant state transition diagram for basic reception control operation' as specified in subclause 6.2.5 are terminated and the transmission participant releases all the used resources.</w:t>
      </w:r>
    </w:p>
    <w:p w14:paraId="0E559788" w14:textId="77777777" w:rsidR="00F90406" w:rsidRPr="00C31E24" w:rsidRDefault="00F90406" w:rsidP="00F90406">
      <w:r w:rsidRPr="00C31E24">
        <w:t>The user plane can initiate the release step 1, but the application and signalling plane always initiates the release step 2.</w:t>
      </w:r>
    </w:p>
    <w:p w14:paraId="04A2F2CF" w14:textId="77777777" w:rsidR="00F90406" w:rsidRPr="00C31E24" w:rsidRDefault="00F90406" w:rsidP="00F90406">
      <w:r w:rsidRPr="00C31E24">
        <w:t>[TS 24.581, clause 12.1.2.1]</w:t>
      </w:r>
    </w:p>
    <w:p w14:paraId="7A499DBA" w14:textId="77777777" w:rsidR="00F90406" w:rsidRPr="00C31E24" w:rsidRDefault="00F90406" w:rsidP="00F90406">
      <w:r w:rsidRPr="00C31E24">
        <w:t>This subclause defines the structure and syntax of the SDP "fmtp" attribute, when used to negotiate an MCVideo media plane control channel. The MCVideo media plane control channel, and the protocols used on the control channel, is described in the present specification.</w:t>
      </w:r>
    </w:p>
    <w:p w14:paraId="7534E10D" w14:textId="77777777" w:rsidR="00F90406" w:rsidRPr="00C31E24" w:rsidRDefault="00F90406" w:rsidP="00F90406">
      <w:r w:rsidRPr="00C31E24">
        <w:t>[TS 24.581, clause 12.1.2.2]</w:t>
      </w:r>
    </w:p>
    <w:p w14:paraId="08AAB2ED" w14:textId="77777777" w:rsidR="00F90406" w:rsidRPr="00C31E24" w:rsidRDefault="00F90406" w:rsidP="00F90406">
      <w:r w:rsidRPr="00C31E24">
        <w:t>In an SDP offer and answer, the "mc_queueing" fmtp attribute is used to indicate support of the Transmission Request message queueing mechanism, as defined in the present specification.</w:t>
      </w:r>
    </w:p>
    <w:p w14:paraId="179EE3AD" w14:textId="77777777" w:rsidR="00F90406" w:rsidRPr="00C31E24" w:rsidRDefault="00F90406" w:rsidP="00F90406">
      <w:r w:rsidRPr="00C31E24">
        <w:t>In an SDP offer, the "mc_priority" fmtp attribute indicates (using an integer value between '1' and '255') the maximum transmission priority that the offerer requests to be used with Transmission Request messages sent by the offerer. In an SDP answer, the attribute parameter indicates the maximum priority level that the answerer has granted to the offerer. The value must be equal or less than the value provided in the associated SDP offer.</w:t>
      </w:r>
    </w:p>
    <w:p w14:paraId="45911274" w14:textId="77777777" w:rsidR="00F90406" w:rsidRPr="00C31E24" w:rsidRDefault="00F90406" w:rsidP="00F90406">
      <w:pPr>
        <w:pStyle w:val="NO"/>
      </w:pPr>
      <w:r w:rsidRPr="00C31E24">
        <w:t>NOTE 1:</w:t>
      </w:r>
      <w:r w:rsidRPr="00C31E24">
        <w:tab/>
        <w:t>If the "mc_priority" fmtp attribute is not used within an SDP offer or answer, a default priority value is assumed.</w:t>
      </w:r>
    </w:p>
    <w:p w14:paraId="697DC53A" w14:textId="77777777" w:rsidR="00F90406" w:rsidRPr="00C31E24" w:rsidRDefault="00F90406" w:rsidP="00F90406">
      <w:r w:rsidRPr="00C31E24">
        <w:t>In an SDP offer, the "mc_reception_priority" fmtp attribute indicates (using an integer value between '1' and '255') the maximum reception priority that the offerer requests to be used with Reception Request messages sent by the offerer. In an SDP answer, the attribute parameter indicates the maximum reception priority level that the answerer has granted to the offerer. The value must be equal or less than the value provided in the associated SDP offer.</w:t>
      </w:r>
    </w:p>
    <w:p w14:paraId="19044127" w14:textId="77777777" w:rsidR="00F90406" w:rsidRPr="00C31E24" w:rsidRDefault="00F90406" w:rsidP="00F90406">
      <w:pPr>
        <w:pStyle w:val="NO"/>
      </w:pPr>
      <w:r w:rsidRPr="00C31E24">
        <w:t>NOTE 2:</w:t>
      </w:r>
      <w:r w:rsidRPr="00C31E24">
        <w:tab/>
        <w:t>If the "mc_reception_priority" fmtp attribute is not used within an SDP offer or answer, a default reception priority value is assumed.</w:t>
      </w:r>
    </w:p>
    <w:p w14:paraId="53442B0A" w14:textId="77777777" w:rsidR="00F90406" w:rsidRPr="00C31E24" w:rsidRDefault="00F90406" w:rsidP="00F90406">
      <w:r w:rsidRPr="00C31E24">
        <w:t>In an SDP offer, the "mc_granted" fmtp attribute parameter indicates that the offerer supports the procedure where the answerer indicates, using the fmtp attribute in the associated SDP answer, that the permission to transmit has been granted to the offerer.</w:t>
      </w:r>
    </w:p>
    <w:p w14:paraId="79340F79" w14:textId="77777777" w:rsidR="00F90406" w:rsidRPr="00C31E24" w:rsidRDefault="00F90406" w:rsidP="00F90406">
      <w:pPr>
        <w:pStyle w:val="NO"/>
      </w:pPr>
      <w:r w:rsidRPr="00C31E24">
        <w:t>NOTE 3:</w:t>
      </w:r>
      <w:r w:rsidRPr="00C31E24">
        <w:tab/>
        <w:t>When the "mc_granted" fmtp attribute is used in an SDP offer, it does not indicate an actual request for the media transmission. The SDP "mc_implicit_request" fmtp attribute can be used to request the media transmission. In an SDP answer, the attribute indicates that the permission to Transmission has been granted to the offerer.</w:t>
      </w:r>
    </w:p>
    <w:p w14:paraId="5D4283ED" w14:textId="77777777" w:rsidR="00F90406" w:rsidRPr="00C31E24" w:rsidRDefault="00F90406" w:rsidP="00F90406">
      <w:pPr>
        <w:pStyle w:val="NO"/>
      </w:pPr>
      <w:r w:rsidRPr="00C31E24">
        <w:t>NOTE 4:</w:t>
      </w:r>
      <w:r w:rsidRPr="00C31E24">
        <w:tab/>
        <w:t>Once the offerer has been granted the permission to Transmission, the offerer can perform media transmission until it receives a Transmission Revoked message, or until the offerer itself ends the media transmission by sending a Transmission end request message, as described in the present specification.</w:t>
      </w:r>
    </w:p>
    <w:p w14:paraId="5BCBF563" w14:textId="77777777" w:rsidR="00F90406" w:rsidRPr="00C31E24" w:rsidRDefault="00F90406" w:rsidP="00F90406">
      <w:r w:rsidRPr="00C31E24">
        <w:t>In an SDP offer, the "mc_implicit_request" fmtp attribute indicates that the offerer implicitly requests for media transmission (without the need to send a Transmission Request message). In an SDP answer, the attribute parameter indicates that the answerer has accepted the implicit Transmission Request. Once the answerer grants the permission to Transmission to the offerer, the answerer will send a Transmission Granted message.</w:t>
      </w:r>
    </w:p>
    <w:p w14:paraId="3A91AC16" w14:textId="77777777" w:rsidR="00F90406" w:rsidRPr="00C31E24" w:rsidRDefault="00F90406" w:rsidP="00F90406">
      <w:pPr>
        <w:pStyle w:val="NO"/>
      </w:pPr>
      <w:r w:rsidRPr="00C31E24">
        <w:t>NOTE 5:</w:t>
      </w:r>
      <w:r w:rsidRPr="00C31E24">
        <w:tab/>
        <w:t>The usage of the "mc_implicit_request" fmtp attribute in an SDP answer does not mean that the answerer has granted the permission to Transmission to the offerer, only that the answerer has accepted the implicit Transmission Request.</w:t>
      </w:r>
    </w:p>
    <w:p w14:paraId="018388A9" w14:textId="77777777" w:rsidR="00F90406" w:rsidRPr="00C31E24" w:rsidRDefault="00F90406" w:rsidP="00F90406">
      <w:r w:rsidRPr="00C31E24">
        <w:t>[TS 24.581, clause 14.2.1]</w:t>
      </w:r>
    </w:p>
    <w:p w14:paraId="2E1E6581" w14:textId="77777777" w:rsidR="00F90406" w:rsidRPr="00C31E24" w:rsidRDefault="00F90406" w:rsidP="00F90406">
      <w:r w:rsidRPr="00C31E24">
        <w:t>When the offerer generates an SDP offer, in order to negotiate the establishment of a media plane control channel, the offerer shall include a media description ("m=" line) associated with the media plane control channel. In addition, the offerer may associate an SDP fmtp attribute with the media description.</w:t>
      </w:r>
    </w:p>
    <w:p w14:paraId="5F28E2D9" w14:textId="77777777" w:rsidR="00F90406" w:rsidRPr="00C31E24" w:rsidRDefault="00F90406" w:rsidP="00F90406">
      <w:pPr>
        <w:pStyle w:val="NO"/>
      </w:pPr>
      <w:r w:rsidRPr="00C31E24">
        <w:t>NOTE:</w:t>
      </w:r>
      <w:r w:rsidRPr="00C31E24">
        <w:tab/>
        <w:t>"Initial offer" refers to the offer when the media plane control channel is initially negotiated. It might, or might not, be the initial offer within the session.</w:t>
      </w:r>
    </w:p>
    <w:p w14:paraId="58ACD7D4" w14:textId="7F23C657" w:rsidR="00F90406" w:rsidRPr="00C31E24" w:rsidRDefault="00F90406" w:rsidP="00F90406">
      <w:r w:rsidRPr="00C31E24" w:rsidDel="00A57619">
        <w:t xml:space="preserve"> </w:t>
      </w:r>
      <w:r w:rsidRPr="00C31E24">
        <w:t>[TS 24.581, clause 14.2.4]</w:t>
      </w:r>
    </w:p>
    <w:p w14:paraId="79E0CEFB" w14:textId="77777777" w:rsidR="00F90406" w:rsidRPr="00C31E24" w:rsidRDefault="00F90406" w:rsidP="00F90406">
      <w:pPr>
        <w:rPr>
          <w:lang w:eastAsia="x-none"/>
        </w:rPr>
      </w:pPr>
      <w:r w:rsidRPr="00C31E24">
        <w:rPr>
          <w:lang w:eastAsia="x-none"/>
        </w:rPr>
        <w:t>The MCVideo client shall include the "mc_granted" fmtp attribute in the SDP offer of an initial SIP INVITE request when it is acceptable for the MCVideo client to receive a granted indication in the SIP 200 (OK) response to an initial INVITE request.</w:t>
      </w:r>
    </w:p>
    <w:p w14:paraId="407173C3" w14:textId="77777777" w:rsidR="00F90406" w:rsidRPr="00C31E24" w:rsidRDefault="00F90406" w:rsidP="00F90406">
      <w:r w:rsidRPr="00C31E24">
        <w:t>[TS 24.581, clause 14.2.5]</w:t>
      </w:r>
    </w:p>
    <w:p w14:paraId="5B72CDFD" w14:textId="77777777" w:rsidR="00F90406" w:rsidRPr="00C31E24" w:rsidRDefault="00F90406" w:rsidP="00F90406">
      <w:pPr>
        <w:rPr>
          <w:lang w:eastAsia="x-none"/>
        </w:rPr>
      </w:pPr>
      <w:r w:rsidRPr="00C31E24">
        <w:rPr>
          <w:lang w:eastAsia="x-none"/>
        </w:rPr>
        <w:t>The MCVideo client shall include the "mc_implicit_request" fmtp attribute when a SIP request shall be interpreted as an implicit Transmission request. If not explicitly stated in procedures in the present document or in procedures in 3GPP TS 24.281 [2] that the "mc_implicit_request" fmtp attribute shall be included, the decision to include the "mc_implicit_request" fmtp attribute or not, is an implementation option.</w:t>
      </w:r>
    </w:p>
    <w:p w14:paraId="69648C5D" w14:textId="77777777" w:rsidR="00F90406" w:rsidRPr="00C31E24" w:rsidRDefault="00F90406" w:rsidP="005377F9">
      <w:pPr>
        <w:pStyle w:val="H6"/>
      </w:pPr>
      <w:r w:rsidRPr="00C31E24">
        <w:t>6.1.1.3.3</w:t>
      </w:r>
      <w:r w:rsidRPr="00C31E24">
        <w:tab/>
        <w:t>Test description</w:t>
      </w:r>
    </w:p>
    <w:p w14:paraId="5169CA30" w14:textId="77777777" w:rsidR="00F90406" w:rsidRPr="00C31E24" w:rsidRDefault="00F90406" w:rsidP="00F90406">
      <w:pPr>
        <w:pStyle w:val="H6"/>
      </w:pPr>
      <w:r w:rsidRPr="00C31E24">
        <w:t>6.1.1.3.3.1</w:t>
      </w:r>
      <w:r w:rsidRPr="00C31E24">
        <w:tab/>
        <w:t>Pre-test conditions</w:t>
      </w:r>
    </w:p>
    <w:p w14:paraId="627E7DAF" w14:textId="77777777" w:rsidR="00F90406" w:rsidRPr="00C31E24" w:rsidRDefault="00F90406" w:rsidP="00F90406">
      <w:pPr>
        <w:pStyle w:val="H6"/>
      </w:pPr>
      <w:r w:rsidRPr="00C31E24">
        <w:t>System Simulator:</w:t>
      </w:r>
    </w:p>
    <w:p w14:paraId="29A89225" w14:textId="77777777" w:rsidR="00F90406" w:rsidRPr="00C31E24" w:rsidRDefault="00F90406" w:rsidP="00F90406">
      <w:pPr>
        <w:pStyle w:val="B1"/>
      </w:pPr>
      <w:r w:rsidRPr="00C31E24">
        <w:t>-</w:t>
      </w:r>
      <w:r w:rsidRPr="00C31E24">
        <w:tab/>
        <w:t>SS (MCVideo server)</w:t>
      </w:r>
    </w:p>
    <w:p w14:paraId="42FB5AAD" w14:textId="77777777" w:rsidR="00F90406" w:rsidRPr="00C31E24" w:rsidRDefault="00F90406" w:rsidP="00F90406">
      <w:pPr>
        <w:pStyle w:val="H6"/>
      </w:pPr>
      <w:r w:rsidRPr="00C31E24">
        <w:t>IUT:</w:t>
      </w:r>
    </w:p>
    <w:p w14:paraId="3FD27265" w14:textId="77777777" w:rsidR="00F90406" w:rsidRPr="00C31E24" w:rsidRDefault="00F90406" w:rsidP="00F90406">
      <w:pPr>
        <w:pStyle w:val="B1"/>
      </w:pPr>
      <w:r w:rsidRPr="00C31E24">
        <w:t>-</w:t>
      </w:r>
      <w:r w:rsidRPr="00C31E24">
        <w:tab/>
        <w:t>UE (MCVideo Client)</w:t>
      </w:r>
    </w:p>
    <w:p w14:paraId="077B547A" w14:textId="77777777" w:rsidR="00F90406" w:rsidRPr="00C31E24" w:rsidRDefault="00F90406" w:rsidP="00F90406">
      <w:pPr>
        <w:pStyle w:val="B2"/>
      </w:pPr>
      <w:r w:rsidRPr="00C31E24">
        <w:t>-</w:t>
      </w:r>
      <w:r w:rsidRPr="00C31E24">
        <w:tab/>
        <w:t>The test USIM (Universal Subscriber Identity Module - SIM Card - should apply to Video) set as defined in subclause 5.5.10 is inserted.</w:t>
      </w:r>
    </w:p>
    <w:p w14:paraId="2164803F" w14:textId="77777777" w:rsidR="00F90406" w:rsidRPr="00C31E24" w:rsidRDefault="00F90406" w:rsidP="00F90406">
      <w:pPr>
        <w:pStyle w:val="B2"/>
      </w:pPr>
      <w:r w:rsidRPr="00C31E24">
        <w:t>-</w:t>
      </w:r>
      <w:r w:rsidRPr="00C31E24">
        <w:tab/>
        <w:t>The UE shall be switched off.</w:t>
      </w:r>
    </w:p>
    <w:p w14:paraId="2798C602" w14:textId="77777777" w:rsidR="00F90406" w:rsidRPr="00C31E24" w:rsidRDefault="00F90406" w:rsidP="00F90406">
      <w:pPr>
        <w:pStyle w:val="H6"/>
      </w:pPr>
      <w:r w:rsidRPr="00C31E24">
        <w:t>Preamble:</w:t>
      </w:r>
    </w:p>
    <w:p w14:paraId="2AF0FB64" w14:textId="77777777" w:rsidR="00F90406" w:rsidRPr="00C31E24" w:rsidRDefault="00F90406" w:rsidP="00F90406">
      <w:pPr>
        <w:pStyle w:val="B1"/>
      </w:pPr>
      <w:r w:rsidRPr="00C31E24">
        <w:t>-</w:t>
      </w:r>
      <w:r w:rsidRPr="00C31E24">
        <w:tab/>
        <w:t>The UE has performed the Generic Test Procedure for MCVideo UE registration as specified in TS 36.579-1 [2], subclause 5.4.2A (Procedure shown under IUT above).</w:t>
      </w:r>
    </w:p>
    <w:p w14:paraId="79E8FBCC" w14:textId="77777777" w:rsidR="00F90406" w:rsidRPr="00C31E24" w:rsidRDefault="00F90406" w:rsidP="00F90406">
      <w:pPr>
        <w:pStyle w:val="B1"/>
      </w:pPr>
      <w:r w:rsidRPr="00C31E24">
        <w:t>-</w:t>
      </w:r>
      <w:r w:rsidRPr="00C31E24">
        <w:tab/>
        <w:t>The MCVideo User performs the Generic Test Procedure for MCVideo Authorization/Configuration and Key Generation as specified in TS 36.579-1 [2], subclause 5.3.2A.</w:t>
      </w:r>
    </w:p>
    <w:p w14:paraId="7A10C475" w14:textId="77777777" w:rsidR="00F90406" w:rsidRPr="00C31E24" w:rsidRDefault="00F90406" w:rsidP="00F90406">
      <w:pPr>
        <w:pStyle w:val="B1"/>
      </w:pPr>
      <w:r w:rsidRPr="00C31E24">
        <w:t>-</w:t>
      </w:r>
      <w:r w:rsidRPr="00C31E24">
        <w:tab/>
        <w:t>UE States at the end of the preamble</w:t>
      </w:r>
    </w:p>
    <w:p w14:paraId="704DA660" w14:textId="77777777" w:rsidR="00F90406" w:rsidRPr="00C31E24" w:rsidRDefault="00F90406" w:rsidP="00F90406">
      <w:pPr>
        <w:pStyle w:val="B2"/>
      </w:pPr>
      <w:r w:rsidRPr="00C31E24">
        <w:t>-</w:t>
      </w:r>
      <w:r w:rsidRPr="00C31E24">
        <w:tab/>
        <w:t xml:space="preserve">The UE is in E-UTRA Registered, Idle Mode state. </w:t>
      </w:r>
    </w:p>
    <w:p w14:paraId="6DF4A40A" w14:textId="77777777" w:rsidR="00F90406" w:rsidRPr="00C31E24" w:rsidRDefault="00F90406" w:rsidP="00F90406">
      <w:pPr>
        <w:pStyle w:val="B2"/>
      </w:pPr>
      <w:r w:rsidRPr="00C31E24">
        <w:t>-</w:t>
      </w:r>
      <w:r w:rsidRPr="00C31E24">
        <w:tab/>
        <w:t>The MCVideo Client Application has been activated and User has registered-in as the MCVideo User with the Server as active user at the Client.</w:t>
      </w:r>
    </w:p>
    <w:p w14:paraId="5D45F483" w14:textId="77777777" w:rsidR="00F90406" w:rsidRPr="00C31E24" w:rsidRDefault="00F90406" w:rsidP="00F90406">
      <w:pPr>
        <w:pStyle w:val="H6"/>
      </w:pPr>
      <w:r w:rsidRPr="00C31E24">
        <w:t>6.1.1.3.3.2</w:t>
      </w:r>
      <w:r w:rsidRPr="00C31E24">
        <w:tab/>
        <w:t>Test procedure sequence</w:t>
      </w:r>
    </w:p>
    <w:p w14:paraId="5FC2408C" w14:textId="77777777" w:rsidR="00F90406" w:rsidRPr="00C31E24" w:rsidRDefault="00F90406" w:rsidP="00F90406">
      <w:pPr>
        <w:pStyle w:val="TH"/>
      </w:pPr>
      <w:r w:rsidRPr="00C31E24">
        <w:t>Table 6.1.1.3.3.2-1: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F90406" w:rsidRPr="00C31E24" w14:paraId="3D4B3E42" w14:textId="77777777" w:rsidTr="00D74F31">
        <w:tc>
          <w:tcPr>
            <w:tcW w:w="648" w:type="dxa"/>
            <w:tcBorders>
              <w:bottom w:val="nil"/>
            </w:tcBorders>
          </w:tcPr>
          <w:p w14:paraId="3A331779" w14:textId="77777777" w:rsidR="00F90406" w:rsidRPr="00C31E24" w:rsidRDefault="00F90406" w:rsidP="00DD5C3D">
            <w:pPr>
              <w:pStyle w:val="TAH"/>
              <w:keepNext w:val="0"/>
              <w:keepLines w:val="0"/>
              <w:widowControl w:val="0"/>
            </w:pPr>
            <w:r w:rsidRPr="00C31E24">
              <w:t>St</w:t>
            </w:r>
          </w:p>
        </w:tc>
        <w:tc>
          <w:tcPr>
            <w:tcW w:w="3969" w:type="dxa"/>
            <w:tcBorders>
              <w:bottom w:val="nil"/>
            </w:tcBorders>
          </w:tcPr>
          <w:p w14:paraId="551843EA" w14:textId="77777777" w:rsidR="00F90406" w:rsidRPr="00C31E24" w:rsidRDefault="00F90406" w:rsidP="00DD5C3D">
            <w:pPr>
              <w:pStyle w:val="TAH"/>
              <w:keepNext w:val="0"/>
              <w:keepLines w:val="0"/>
              <w:widowControl w:val="0"/>
            </w:pPr>
            <w:r w:rsidRPr="00C31E24">
              <w:t>Procedure</w:t>
            </w:r>
          </w:p>
        </w:tc>
        <w:tc>
          <w:tcPr>
            <w:tcW w:w="3686" w:type="dxa"/>
            <w:gridSpan w:val="2"/>
          </w:tcPr>
          <w:p w14:paraId="1EF24260" w14:textId="77777777" w:rsidR="00F90406" w:rsidRPr="00C31E24" w:rsidRDefault="00F90406" w:rsidP="00DD5C3D">
            <w:pPr>
              <w:pStyle w:val="TAH"/>
              <w:keepNext w:val="0"/>
              <w:keepLines w:val="0"/>
              <w:widowControl w:val="0"/>
            </w:pPr>
            <w:r w:rsidRPr="00C31E24">
              <w:t>Message Sequence</w:t>
            </w:r>
          </w:p>
        </w:tc>
        <w:tc>
          <w:tcPr>
            <w:tcW w:w="567" w:type="dxa"/>
            <w:tcBorders>
              <w:bottom w:val="nil"/>
            </w:tcBorders>
          </w:tcPr>
          <w:p w14:paraId="4EE91299" w14:textId="77777777" w:rsidR="00F90406" w:rsidRPr="00C31E24" w:rsidRDefault="00F90406" w:rsidP="00DD5C3D">
            <w:pPr>
              <w:pStyle w:val="TAH"/>
              <w:keepNext w:val="0"/>
              <w:keepLines w:val="0"/>
              <w:widowControl w:val="0"/>
            </w:pPr>
            <w:r w:rsidRPr="00C31E24">
              <w:t>TP</w:t>
            </w:r>
          </w:p>
        </w:tc>
        <w:tc>
          <w:tcPr>
            <w:tcW w:w="892" w:type="dxa"/>
            <w:tcBorders>
              <w:bottom w:val="nil"/>
            </w:tcBorders>
          </w:tcPr>
          <w:p w14:paraId="5E7B5A7C" w14:textId="77777777" w:rsidR="00F90406" w:rsidRPr="00C31E24" w:rsidRDefault="00F90406" w:rsidP="00DD5C3D">
            <w:pPr>
              <w:pStyle w:val="TAH"/>
              <w:keepNext w:val="0"/>
              <w:keepLines w:val="0"/>
              <w:widowControl w:val="0"/>
            </w:pPr>
            <w:r w:rsidRPr="00C31E24">
              <w:t>Verdict</w:t>
            </w:r>
          </w:p>
        </w:tc>
      </w:tr>
      <w:tr w:rsidR="00F90406" w:rsidRPr="00C31E24" w14:paraId="4CC0B6E2" w14:textId="77777777" w:rsidTr="00D74F31">
        <w:tc>
          <w:tcPr>
            <w:tcW w:w="648" w:type="dxa"/>
            <w:tcBorders>
              <w:top w:val="nil"/>
              <w:bottom w:val="single" w:sz="4" w:space="0" w:color="auto"/>
            </w:tcBorders>
          </w:tcPr>
          <w:p w14:paraId="0AA04372" w14:textId="77777777" w:rsidR="00F90406" w:rsidRPr="00C31E24" w:rsidRDefault="00F90406" w:rsidP="00DD5C3D">
            <w:pPr>
              <w:pStyle w:val="TAH"/>
              <w:keepNext w:val="0"/>
              <w:keepLines w:val="0"/>
              <w:widowControl w:val="0"/>
            </w:pPr>
          </w:p>
        </w:tc>
        <w:tc>
          <w:tcPr>
            <w:tcW w:w="3969" w:type="dxa"/>
            <w:tcBorders>
              <w:top w:val="nil"/>
              <w:bottom w:val="single" w:sz="4" w:space="0" w:color="auto"/>
            </w:tcBorders>
          </w:tcPr>
          <w:p w14:paraId="41481B3F" w14:textId="77777777" w:rsidR="00F90406" w:rsidRPr="00C31E24" w:rsidRDefault="00F90406" w:rsidP="00DD5C3D">
            <w:pPr>
              <w:pStyle w:val="TAH"/>
              <w:keepNext w:val="0"/>
              <w:keepLines w:val="0"/>
              <w:widowControl w:val="0"/>
            </w:pPr>
          </w:p>
        </w:tc>
        <w:tc>
          <w:tcPr>
            <w:tcW w:w="709" w:type="dxa"/>
            <w:tcBorders>
              <w:bottom w:val="single" w:sz="4" w:space="0" w:color="auto"/>
            </w:tcBorders>
          </w:tcPr>
          <w:p w14:paraId="064A0786" w14:textId="77777777" w:rsidR="00F90406" w:rsidRPr="00C31E24" w:rsidRDefault="00F90406" w:rsidP="00DD5C3D">
            <w:pPr>
              <w:pStyle w:val="TAH"/>
              <w:keepNext w:val="0"/>
              <w:keepLines w:val="0"/>
              <w:widowControl w:val="0"/>
            </w:pPr>
            <w:r w:rsidRPr="00C31E24">
              <w:t>U - S</w:t>
            </w:r>
          </w:p>
        </w:tc>
        <w:tc>
          <w:tcPr>
            <w:tcW w:w="2977" w:type="dxa"/>
            <w:tcBorders>
              <w:bottom w:val="single" w:sz="4" w:space="0" w:color="auto"/>
            </w:tcBorders>
          </w:tcPr>
          <w:p w14:paraId="610F45AB" w14:textId="77777777" w:rsidR="00F90406" w:rsidRPr="00C31E24" w:rsidRDefault="00F90406" w:rsidP="00DD5C3D">
            <w:pPr>
              <w:pStyle w:val="TAH"/>
              <w:keepNext w:val="0"/>
              <w:keepLines w:val="0"/>
              <w:widowControl w:val="0"/>
            </w:pPr>
            <w:r w:rsidRPr="00C31E24">
              <w:t>Message</w:t>
            </w:r>
          </w:p>
        </w:tc>
        <w:tc>
          <w:tcPr>
            <w:tcW w:w="567" w:type="dxa"/>
            <w:tcBorders>
              <w:top w:val="nil"/>
              <w:bottom w:val="single" w:sz="4" w:space="0" w:color="auto"/>
            </w:tcBorders>
          </w:tcPr>
          <w:p w14:paraId="21F08E7C" w14:textId="77777777" w:rsidR="00F90406" w:rsidRPr="00C31E24" w:rsidRDefault="00F90406" w:rsidP="00DD5C3D">
            <w:pPr>
              <w:pStyle w:val="TAH"/>
              <w:keepNext w:val="0"/>
              <w:keepLines w:val="0"/>
              <w:widowControl w:val="0"/>
            </w:pPr>
          </w:p>
        </w:tc>
        <w:tc>
          <w:tcPr>
            <w:tcW w:w="892" w:type="dxa"/>
            <w:tcBorders>
              <w:top w:val="nil"/>
              <w:bottom w:val="single" w:sz="4" w:space="0" w:color="auto"/>
            </w:tcBorders>
          </w:tcPr>
          <w:p w14:paraId="2496EAF6" w14:textId="77777777" w:rsidR="00F90406" w:rsidRPr="00C31E24" w:rsidRDefault="00F90406" w:rsidP="00DD5C3D">
            <w:pPr>
              <w:pStyle w:val="TAH"/>
              <w:keepNext w:val="0"/>
              <w:keepLines w:val="0"/>
              <w:widowControl w:val="0"/>
            </w:pPr>
          </w:p>
        </w:tc>
      </w:tr>
      <w:tr w:rsidR="00F90406" w:rsidRPr="00C31E24" w14:paraId="2AB12306" w14:textId="77777777" w:rsidTr="00D74F31">
        <w:tc>
          <w:tcPr>
            <w:tcW w:w="648" w:type="dxa"/>
            <w:tcBorders>
              <w:top w:val="single" w:sz="4" w:space="0" w:color="auto"/>
            </w:tcBorders>
          </w:tcPr>
          <w:p w14:paraId="1834DBF0" w14:textId="77777777" w:rsidR="00F90406" w:rsidRPr="00C31E24" w:rsidRDefault="00F90406" w:rsidP="00DD5C3D">
            <w:pPr>
              <w:pStyle w:val="TAC"/>
              <w:keepNext w:val="0"/>
              <w:keepLines w:val="0"/>
              <w:widowControl w:val="0"/>
            </w:pPr>
            <w:r w:rsidRPr="00C31E24">
              <w:t>1</w:t>
            </w:r>
          </w:p>
        </w:tc>
        <w:tc>
          <w:tcPr>
            <w:tcW w:w="3969" w:type="dxa"/>
            <w:tcBorders>
              <w:top w:val="single" w:sz="4" w:space="0" w:color="auto"/>
            </w:tcBorders>
          </w:tcPr>
          <w:p w14:paraId="3EE645E0" w14:textId="6F3492BC" w:rsidR="00F90406" w:rsidRPr="00C31E24" w:rsidRDefault="00F90406" w:rsidP="00DD5C3D">
            <w:pPr>
              <w:pStyle w:val="TAL"/>
              <w:keepNext w:val="0"/>
              <w:keepLines w:val="0"/>
              <w:widowControl w:val="0"/>
            </w:pPr>
            <w:r w:rsidRPr="00C31E24">
              <w:t xml:space="preserve">Make the MCVideo User request the establishment of a MCVideo On-demandPre-arranged Group Call, Manual Commencement Mode, with explicit request for Transmission control </w:t>
            </w:r>
          </w:p>
          <w:p w14:paraId="23138B5A" w14:textId="3DC12570" w:rsidR="00F90406" w:rsidRPr="00C31E24" w:rsidRDefault="00F90406" w:rsidP="00DD5C3D">
            <w:pPr>
              <w:pStyle w:val="TAL"/>
              <w:keepNext w:val="0"/>
              <w:keepLines w:val="0"/>
              <w:widowControl w:val="0"/>
            </w:pPr>
            <w:r w:rsidRPr="00C31E24">
              <w:t xml:space="preserve">(NOTE 1) </w:t>
            </w:r>
          </w:p>
        </w:tc>
        <w:tc>
          <w:tcPr>
            <w:tcW w:w="709" w:type="dxa"/>
            <w:tcBorders>
              <w:top w:val="single" w:sz="4" w:space="0" w:color="auto"/>
            </w:tcBorders>
          </w:tcPr>
          <w:p w14:paraId="3FD5C187" w14:textId="77777777" w:rsidR="00F90406" w:rsidRPr="00C31E24" w:rsidRDefault="00F90406" w:rsidP="00DD5C3D">
            <w:pPr>
              <w:pStyle w:val="TAC"/>
              <w:keepNext w:val="0"/>
              <w:keepLines w:val="0"/>
              <w:widowControl w:val="0"/>
            </w:pPr>
            <w:r w:rsidRPr="00C31E24">
              <w:t>-</w:t>
            </w:r>
          </w:p>
        </w:tc>
        <w:tc>
          <w:tcPr>
            <w:tcW w:w="2977" w:type="dxa"/>
            <w:tcBorders>
              <w:top w:val="single" w:sz="4" w:space="0" w:color="auto"/>
            </w:tcBorders>
          </w:tcPr>
          <w:p w14:paraId="066E3CFA" w14:textId="77777777" w:rsidR="00F90406" w:rsidRPr="00C31E24" w:rsidRDefault="00F90406" w:rsidP="00DD5C3D">
            <w:pPr>
              <w:pStyle w:val="TAL"/>
              <w:keepNext w:val="0"/>
              <w:keepLines w:val="0"/>
              <w:widowControl w:val="0"/>
            </w:pPr>
            <w:r w:rsidRPr="00C31E24">
              <w:t>-</w:t>
            </w:r>
          </w:p>
        </w:tc>
        <w:tc>
          <w:tcPr>
            <w:tcW w:w="567" w:type="dxa"/>
            <w:tcBorders>
              <w:top w:val="single" w:sz="4" w:space="0" w:color="auto"/>
            </w:tcBorders>
          </w:tcPr>
          <w:p w14:paraId="4E25E9A2" w14:textId="77777777" w:rsidR="00F90406" w:rsidRPr="00C31E24" w:rsidRDefault="00F90406" w:rsidP="00DD5C3D">
            <w:pPr>
              <w:pStyle w:val="TAC"/>
              <w:keepNext w:val="0"/>
              <w:keepLines w:val="0"/>
              <w:widowControl w:val="0"/>
            </w:pPr>
            <w:r w:rsidRPr="00C31E24">
              <w:t>-</w:t>
            </w:r>
          </w:p>
        </w:tc>
        <w:tc>
          <w:tcPr>
            <w:tcW w:w="892" w:type="dxa"/>
            <w:tcBorders>
              <w:top w:val="single" w:sz="4" w:space="0" w:color="auto"/>
            </w:tcBorders>
          </w:tcPr>
          <w:p w14:paraId="1F80C924" w14:textId="77777777" w:rsidR="00F90406" w:rsidRPr="00C31E24" w:rsidRDefault="00F90406" w:rsidP="00DD5C3D">
            <w:pPr>
              <w:pStyle w:val="TAC"/>
              <w:keepNext w:val="0"/>
              <w:keepLines w:val="0"/>
              <w:widowControl w:val="0"/>
            </w:pPr>
            <w:r w:rsidRPr="00C31E24">
              <w:t>-</w:t>
            </w:r>
          </w:p>
        </w:tc>
      </w:tr>
      <w:tr w:rsidR="00F90406" w:rsidRPr="00C31E24" w14:paraId="6F0EBB70" w14:textId="77777777" w:rsidTr="00D74F31">
        <w:tc>
          <w:tcPr>
            <w:tcW w:w="648" w:type="dxa"/>
            <w:tcBorders>
              <w:top w:val="single" w:sz="4" w:space="0" w:color="auto"/>
            </w:tcBorders>
          </w:tcPr>
          <w:p w14:paraId="689978D1" w14:textId="77777777" w:rsidR="00F90406" w:rsidRPr="00C31E24" w:rsidRDefault="00F90406" w:rsidP="00DD5C3D">
            <w:pPr>
              <w:pStyle w:val="TAC"/>
              <w:keepNext w:val="0"/>
              <w:keepLines w:val="0"/>
              <w:widowControl w:val="0"/>
            </w:pPr>
            <w:r w:rsidRPr="00C31E24">
              <w:t>-</w:t>
            </w:r>
          </w:p>
        </w:tc>
        <w:tc>
          <w:tcPr>
            <w:tcW w:w="3969" w:type="dxa"/>
            <w:tcBorders>
              <w:top w:val="single" w:sz="4" w:space="0" w:color="auto"/>
            </w:tcBorders>
          </w:tcPr>
          <w:p w14:paraId="62BCC962" w14:textId="35C60A63" w:rsidR="00F90406" w:rsidRPr="00C31E24" w:rsidRDefault="00F90406" w:rsidP="00DD5C3D">
            <w:pPr>
              <w:pStyle w:val="TAL"/>
              <w:keepNext w:val="0"/>
              <w:keepLines w:val="0"/>
              <w:widowControl w:val="0"/>
            </w:pPr>
            <w:r w:rsidRPr="00C31E24">
              <w:rPr>
                <w:color w:val="000000"/>
              </w:rPr>
              <w:t xml:space="preserve">EXCEPTION: The E-UTRA/EPC actions that are related to the MCVIDEO call establishment are described in TS 56.579-1 [2], subclause </w:t>
            </w:r>
            <w:r w:rsidRPr="00C31E24">
              <w:t>5.4.3A 'Generic Test Procedure for MCVideo CO communication in E-UTRA'. The test sequence below shows only the MCVideo relevant messages exchanged.</w:t>
            </w:r>
          </w:p>
        </w:tc>
        <w:tc>
          <w:tcPr>
            <w:tcW w:w="709" w:type="dxa"/>
            <w:tcBorders>
              <w:top w:val="single" w:sz="4" w:space="0" w:color="auto"/>
            </w:tcBorders>
          </w:tcPr>
          <w:p w14:paraId="7F869E2C" w14:textId="77777777" w:rsidR="00F90406" w:rsidRPr="00C31E24" w:rsidRDefault="00F90406" w:rsidP="00DD5C3D">
            <w:pPr>
              <w:pStyle w:val="TAC"/>
              <w:keepNext w:val="0"/>
              <w:keepLines w:val="0"/>
              <w:widowControl w:val="0"/>
            </w:pPr>
            <w:r w:rsidRPr="00C31E24">
              <w:t>-</w:t>
            </w:r>
          </w:p>
        </w:tc>
        <w:tc>
          <w:tcPr>
            <w:tcW w:w="2977" w:type="dxa"/>
            <w:tcBorders>
              <w:top w:val="single" w:sz="4" w:space="0" w:color="auto"/>
            </w:tcBorders>
          </w:tcPr>
          <w:p w14:paraId="6A6EFB90" w14:textId="77777777" w:rsidR="00F90406" w:rsidRPr="00C31E24" w:rsidRDefault="00F90406" w:rsidP="00DD5C3D">
            <w:pPr>
              <w:pStyle w:val="TAL"/>
              <w:keepNext w:val="0"/>
              <w:keepLines w:val="0"/>
              <w:widowControl w:val="0"/>
            </w:pPr>
            <w:r w:rsidRPr="00C31E24">
              <w:t>-</w:t>
            </w:r>
          </w:p>
        </w:tc>
        <w:tc>
          <w:tcPr>
            <w:tcW w:w="567" w:type="dxa"/>
            <w:tcBorders>
              <w:top w:val="single" w:sz="4" w:space="0" w:color="auto"/>
            </w:tcBorders>
          </w:tcPr>
          <w:p w14:paraId="3EB5ADA3" w14:textId="77777777" w:rsidR="00F90406" w:rsidRPr="00C31E24" w:rsidRDefault="00F90406" w:rsidP="00DD5C3D">
            <w:pPr>
              <w:pStyle w:val="TAC"/>
              <w:keepNext w:val="0"/>
              <w:keepLines w:val="0"/>
              <w:widowControl w:val="0"/>
            </w:pPr>
            <w:r w:rsidRPr="00C31E24">
              <w:t>-</w:t>
            </w:r>
          </w:p>
        </w:tc>
        <w:tc>
          <w:tcPr>
            <w:tcW w:w="892" w:type="dxa"/>
            <w:tcBorders>
              <w:top w:val="single" w:sz="4" w:space="0" w:color="auto"/>
            </w:tcBorders>
          </w:tcPr>
          <w:p w14:paraId="5AD31663" w14:textId="77777777" w:rsidR="00F90406" w:rsidRPr="00C31E24" w:rsidRDefault="00F90406" w:rsidP="00DD5C3D">
            <w:pPr>
              <w:pStyle w:val="TAC"/>
              <w:keepNext w:val="0"/>
              <w:keepLines w:val="0"/>
              <w:widowControl w:val="0"/>
            </w:pPr>
            <w:r w:rsidRPr="00C31E24">
              <w:t>-</w:t>
            </w:r>
          </w:p>
        </w:tc>
      </w:tr>
      <w:tr w:rsidR="00F90406" w:rsidRPr="00C31E24" w14:paraId="468491B7" w14:textId="77777777" w:rsidTr="00D74F31">
        <w:tc>
          <w:tcPr>
            <w:tcW w:w="648" w:type="dxa"/>
            <w:tcBorders>
              <w:top w:val="single" w:sz="4" w:space="0" w:color="auto"/>
            </w:tcBorders>
          </w:tcPr>
          <w:p w14:paraId="2339B1F9" w14:textId="77777777" w:rsidR="00F90406" w:rsidRPr="00C31E24" w:rsidRDefault="00F90406" w:rsidP="00DD5C3D">
            <w:pPr>
              <w:pStyle w:val="TAC"/>
              <w:keepNext w:val="0"/>
              <w:keepLines w:val="0"/>
              <w:widowControl w:val="0"/>
            </w:pPr>
            <w:r w:rsidRPr="00C31E24">
              <w:t>2</w:t>
            </w:r>
          </w:p>
        </w:tc>
        <w:tc>
          <w:tcPr>
            <w:tcW w:w="3969" w:type="dxa"/>
            <w:tcBorders>
              <w:top w:val="single" w:sz="4" w:space="0" w:color="auto"/>
            </w:tcBorders>
          </w:tcPr>
          <w:p w14:paraId="776D61B7" w14:textId="6C9EEE0B" w:rsidR="00F90406" w:rsidRPr="00C31E24" w:rsidRDefault="00F90406" w:rsidP="00DD5C3D">
            <w:pPr>
              <w:pStyle w:val="TAL"/>
              <w:keepNext w:val="0"/>
              <w:keepLines w:val="0"/>
              <w:widowControl w:val="0"/>
              <w:rPr>
                <w:color w:val="000000"/>
              </w:rPr>
            </w:pPr>
            <w:r w:rsidRPr="00C31E24">
              <w:t>Check: Does the UE (MCVideo Client) send an initial SIP INVITE to request the establishment of a MCVideo On-demand Pre-arranged Group Call with Manual Commencement?</w:t>
            </w:r>
          </w:p>
        </w:tc>
        <w:tc>
          <w:tcPr>
            <w:tcW w:w="709" w:type="dxa"/>
            <w:tcBorders>
              <w:top w:val="single" w:sz="4" w:space="0" w:color="auto"/>
            </w:tcBorders>
          </w:tcPr>
          <w:p w14:paraId="3A4A9587" w14:textId="77777777" w:rsidR="00F90406" w:rsidRPr="00C31E24" w:rsidRDefault="00F90406" w:rsidP="00DD5C3D">
            <w:pPr>
              <w:pStyle w:val="TAC"/>
              <w:keepNext w:val="0"/>
              <w:keepLines w:val="0"/>
              <w:widowControl w:val="0"/>
            </w:pPr>
            <w:r w:rsidRPr="00C31E24">
              <w:rPr>
                <w:szCs w:val="18"/>
              </w:rPr>
              <w:t>--&gt;</w:t>
            </w:r>
          </w:p>
        </w:tc>
        <w:tc>
          <w:tcPr>
            <w:tcW w:w="2977" w:type="dxa"/>
            <w:tcBorders>
              <w:top w:val="single" w:sz="4" w:space="0" w:color="auto"/>
            </w:tcBorders>
          </w:tcPr>
          <w:p w14:paraId="5A57332F" w14:textId="77777777" w:rsidR="00F90406" w:rsidRPr="00C31E24" w:rsidRDefault="00F90406" w:rsidP="00DD5C3D">
            <w:pPr>
              <w:pStyle w:val="TAL"/>
              <w:keepNext w:val="0"/>
              <w:keepLines w:val="0"/>
              <w:widowControl w:val="0"/>
            </w:pPr>
            <w:r w:rsidRPr="00C31E24">
              <w:t>SIP INVITE</w:t>
            </w:r>
          </w:p>
        </w:tc>
        <w:tc>
          <w:tcPr>
            <w:tcW w:w="567" w:type="dxa"/>
            <w:tcBorders>
              <w:top w:val="single" w:sz="4" w:space="0" w:color="auto"/>
            </w:tcBorders>
          </w:tcPr>
          <w:p w14:paraId="5E53756D" w14:textId="77777777" w:rsidR="00F90406" w:rsidRPr="00C31E24" w:rsidRDefault="00F90406" w:rsidP="00DD5C3D">
            <w:pPr>
              <w:pStyle w:val="TAC"/>
              <w:keepNext w:val="0"/>
              <w:keepLines w:val="0"/>
              <w:widowControl w:val="0"/>
            </w:pPr>
            <w:r w:rsidRPr="00C31E24">
              <w:t>1</w:t>
            </w:r>
          </w:p>
        </w:tc>
        <w:tc>
          <w:tcPr>
            <w:tcW w:w="892" w:type="dxa"/>
            <w:tcBorders>
              <w:top w:val="single" w:sz="4" w:space="0" w:color="auto"/>
            </w:tcBorders>
          </w:tcPr>
          <w:p w14:paraId="42CCD141" w14:textId="77777777" w:rsidR="00F90406" w:rsidRPr="00C31E24" w:rsidRDefault="00F90406" w:rsidP="00DD5C3D">
            <w:pPr>
              <w:pStyle w:val="TAC"/>
              <w:keepNext w:val="0"/>
              <w:keepLines w:val="0"/>
              <w:widowControl w:val="0"/>
            </w:pPr>
            <w:r w:rsidRPr="00C31E24">
              <w:t>P</w:t>
            </w:r>
          </w:p>
        </w:tc>
      </w:tr>
      <w:tr w:rsidR="00F90406" w:rsidRPr="00C31E24" w14:paraId="3B856650" w14:textId="77777777" w:rsidTr="00D74F31">
        <w:tc>
          <w:tcPr>
            <w:tcW w:w="648" w:type="dxa"/>
            <w:tcBorders>
              <w:top w:val="single" w:sz="4" w:space="0" w:color="auto"/>
            </w:tcBorders>
          </w:tcPr>
          <w:p w14:paraId="66D6F0EB" w14:textId="77777777" w:rsidR="00F90406" w:rsidRPr="00C31E24" w:rsidRDefault="00F90406" w:rsidP="00DD5C3D">
            <w:pPr>
              <w:pStyle w:val="TAC"/>
              <w:keepNext w:val="0"/>
              <w:keepLines w:val="0"/>
              <w:widowControl w:val="0"/>
            </w:pPr>
            <w:r w:rsidRPr="00C31E24">
              <w:t>3</w:t>
            </w:r>
          </w:p>
        </w:tc>
        <w:tc>
          <w:tcPr>
            <w:tcW w:w="3969" w:type="dxa"/>
            <w:tcBorders>
              <w:top w:val="single" w:sz="4" w:space="0" w:color="auto"/>
            </w:tcBorders>
          </w:tcPr>
          <w:p w14:paraId="5EE56699" w14:textId="77777777" w:rsidR="00F90406" w:rsidRPr="00C31E24" w:rsidRDefault="00F90406" w:rsidP="00DD5C3D">
            <w:pPr>
              <w:pStyle w:val="TAL"/>
              <w:keepNext w:val="0"/>
              <w:keepLines w:val="0"/>
              <w:widowControl w:val="0"/>
            </w:pPr>
            <w:r w:rsidRPr="00C31E24">
              <w:t xml:space="preserve">The SS (MCVideo Server) sends a SIP 100 Trying message. </w:t>
            </w:r>
          </w:p>
        </w:tc>
        <w:tc>
          <w:tcPr>
            <w:tcW w:w="709" w:type="dxa"/>
            <w:tcBorders>
              <w:top w:val="single" w:sz="4" w:space="0" w:color="auto"/>
            </w:tcBorders>
          </w:tcPr>
          <w:p w14:paraId="219DE5C2" w14:textId="77777777" w:rsidR="00F90406" w:rsidRPr="00C31E24" w:rsidRDefault="00F90406" w:rsidP="00DD5C3D">
            <w:pPr>
              <w:pStyle w:val="TAC"/>
              <w:keepNext w:val="0"/>
              <w:keepLines w:val="0"/>
              <w:widowControl w:val="0"/>
              <w:rPr>
                <w:szCs w:val="18"/>
              </w:rPr>
            </w:pPr>
            <w:r w:rsidRPr="00C31E24">
              <w:t>&lt;--</w:t>
            </w:r>
          </w:p>
        </w:tc>
        <w:tc>
          <w:tcPr>
            <w:tcW w:w="2977" w:type="dxa"/>
            <w:tcBorders>
              <w:top w:val="single" w:sz="4" w:space="0" w:color="auto"/>
            </w:tcBorders>
          </w:tcPr>
          <w:p w14:paraId="418405B7" w14:textId="77777777" w:rsidR="00F90406" w:rsidRPr="00C31E24" w:rsidRDefault="00F90406" w:rsidP="00DD5C3D">
            <w:pPr>
              <w:pStyle w:val="TAL"/>
              <w:keepNext w:val="0"/>
              <w:keepLines w:val="0"/>
              <w:widowControl w:val="0"/>
            </w:pPr>
            <w:r w:rsidRPr="00C31E24">
              <w:t>SIP 100 (Trying)</w:t>
            </w:r>
          </w:p>
        </w:tc>
        <w:tc>
          <w:tcPr>
            <w:tcW w:w="567" w:type="dxa"/>
            <w:tcBorders>
              <w:top w:val="single" w:sz="4" w:space="0" w:color="auto"/>
            </w:tcBorders>
          </w:tcPr>
          <w:p w14:paraId="00DC06D7" w14:textId="77777777" w:rsidR="00F90406" w:rsidRPr="00C31E24" w:rsidRDefault="00F90406" w:rsidP="00DD5C3D">
            <w:pPr>
              <w:pStyle w:val="TAC"/>
              <w:keepNext w:val="0"/>
              <w:keepLines w:val="0"/>
              <w:widowControl w:val="0"/>
            </w:pPr>
            <w:r w:rsidRPr="00C31E24">
              <w:t>-</w:t>
            </w:r>
          </w:p>
        </w:tc>
        <w:tc>
          <w:tcPr>
            <w:tcW w:w="892" w:type="dxa"/>
            <w:tcBorders>
              <w:top w:val="single" w:sz="4" w:space="0" w:color="auto"/>
            </w:tcBorders>
          </w:tcPr>
          <w:p w14:paraId="13FF12EA" w14:textId="77777777" w:rsidR="00F90406" w:rsidRPr="00C31E24" w:rsidRDefault="00F90406" w:rsidP="00DD5C3D">
            <w:pPr>
              <w:pStyle w:val="TAC"/>
              <w:keepNext w:val="0"/>
              <w:keepLines w:val="0"/>
              <w:widowControl w:val="0"/>
            </w:pPr>
            <w:r w:rsidRPr="00C31E24">
              <w:t>-</w:t>
            </w:r>
          </w:p>
        </w:tc>
      </w:tr>
      <w:tr w:rsidR="00F90406" w:rsidRPr="00C31E24" w14:paraId="629B1595" w14:textId="77777777" w:rsidTr="00D74F31">
        <w:tc>
          <w:tcPr>
            <w:tcW w:w="648" w:type="dxa"/>
            <w:tcBorders>
              <w:top w:val="single" w:sz="4" w:space="0" w:color="auto"/>
            </w:tcBorders>
          </w:tcPr>
          <w:p w14:paraId="07B2DF19" w14:textId="77777777" w:rsidR="00F90406" w:rsidRPr="00C31E24" w:rsidRDefault="00F90406" w:rsidP="00DD5C3D">
            <w:pPr>
              <w:pStyle w:val="TAC"/>
              <w:keepNext w:val="0"/>
              <w:keepLines w:val="0"/>
              <w:widowControl w:val="0"/>
            </w:pPr>
            <w:r w:rsidRPr="00C31E24">
              <w:t>4</w:t>
            </w:r>
          </w:p>
        </w:tc>
        <w:tc>
          <w:tcPr>
            <w:tcW w:w="3969" w:type="dxa"/>
            <w:tcBorders>
              <w:top w:val="single" w:sz="4" w:space="0" w:color="auto"/>
            </w:tcBorders>
          </w:tcPr>
          <w:p w14:paraId="74257D92" w14:textId="49D7C150" w:rsidR="00F90406" w:rsidRPr="00C31E24" w:rsidRDefault="00F90406" w:rsidP="00DD5C3D">
            <w:pPr>
              <w:pStyle w:val="TAL"/>
              <w:keepNext w:val="0"/>
              <w:keepLines w:val="0"/>
              <w:widowControl w:val="0"/>
            </w:pPr>
            <w:r w:rsidRPr="00C31E24">
              <w:t>The SS (MCVideo Server) sends a SIP 200 (OK) message indicating that the MCVideo call has been established.</w:t>
            </w:r>
          </w:p>
        </w:tc>
        <w:tc>
          <w:tcPr>
            <w:tcW w:w="709" w:type="dxa"/>
            <w:tcBorders>
              <w:top w:val="single" w:sz="4" w:space="0" w:color="auto"/>
            </w:tcBorders>
          </w:tcPr>
          <w:p w14:paraId="5D4F52C8" w14:textId="77777777" w:rsidR="00F90406" w:rsidRPr="00C31E24" w:rsidRDefault="00F90406" w:rsidP="00DD5C3D">
            <w:pPr>
              <w:pStyle w:val="TAC"/>
              <w:keepNext w:val="0"/>
              <w:keepLines w:val="0"/>
              <w:widowControl w:val="0"/>
            </w:pPr>
            <w:r w:rsidRPr="00C31E24">
              <w:t>&lt;--</w:t>
            </w:r>
          </w:p>
        </w:tc>
        <w:tc>
          <w:tcPr>
            <w:tcW w:w="2977" w:type="dxa"/>
            <w:tcBorders>
              <w:top w:val="single" w:sz="4" w:space="0" w:color="auto"/>
            </w:tcBorders>
          </w:tcPr>
          <w:p w14:paraId="4727AF87" w14:textId="77777777" w:rsidR="00F90406" w:rsidRPr="00C31E24" w:rsidRDefault="00F90406" w:rsidP="00DD5C3D">
            <w:pPr>
              <w:pStyle w:val="TAL"/>
              <w:keepNext w:val="0"/>
              <w:keepLines w:val="0"/>
              <w:widowControl w:val="0"/>
            </w:pPr>
            <w:r w:rsidRPr="00C31E24">
              <w:t>SIP 200 (OK)</w:t>
            </w:r>
          </w:p>
        </w:tc>
        <w:tc>
          <w:tcPr>
            <w:tcW w:w="567" w:type="dxa"/>
            <w:tcBorders>
              <w:top w:val="single" w:sz="4" w:space="0" w:color="auto"/>
            </w:tcBorders>
          </w:tcPr>
          <w:p w14:paraId="5885A4F5" w14:textId="77777777" w:rsidR="00F90406" w:rsidRPr="00C31E24" w:rsidRDefault="00F90406" w:rsidP="00DD5C3D">
            <w:pPr>
              <w:pStyle w:val="TAC"/>
              <w:keepNext w:val="0"/>
              <w:keepLines w:val="0"/>
              <w:widowControl w:val="0"/>
            </w:pPr>
            <w:r w:rsidRPr="00C31E24">
              <w:t>-</w:t>
            </w:r>
          </w:p>
        </w:tc>
        <w:tc>
          <w:tcPr>
            <w:tcW w:w="892" w:type="dxa"/>
            <w:tcBorders>
              <w:top w:val="single" w:sz="4" w:space="0" w:color="auto"/>
            </w:tcBorders>
          </w:tcPr>
          <w:p w14:paraId="1A163FD2" w14:textId="77777777" w:rsidR="00F90406" w:rsidRPr="00C31E24" w:rsidRDefault="00F90406" w:rsidP="00DD5C3D">
            <w:pPr>
              <w:pStyle w:val="TAC"/>
              <w:keepNext w:val="0"/>
              <w:keepLines w:val="0"/>
              <w:widowControl w:val="0"/>
            </w:pPr>
            <w:r w:rsidRPr="00C31E24">
              <w:t>-</w:t>
            </w:r>
          </w:p>
        </w:tc>
      </w:tr>
      <w:tr w:rsidR="00F90406" w:rsidRPr="00C31E24" w14:paraId="1B590B24" w14:textId="77777777" w:rsidTr="00D74F31">
        <w:trPr>
          <w:trHeight w:val="446"/>
        </w:trPr>
        <w:tc>
          <w:tcPr>
            <w:tcW w:w="648" w:type="dxa"/>
            <w:tcBorders>
              <w:top w:val="single" w:sz="4" w:space="0" w:color="auto"/>
            </w:tcBorders>
          </w:tcPr>
          <w:p w14:paraId="7297DB1B" w14:textId="77777777" w:rsidR="00F90406" w:rsidRPr="00C31E24" w:rsidRDefault="00F90406" w:rsidP="00DD5C3D">
            <w:pPr>
              <w:pStyle w:val="TAC"/>
              <w:keepNext w:val="0"/>
              <w:keepLines w:val="0"/>
              <w:widowControl w:val="0"/>
            </w:pPr>
            <w:r w:rsidRPr="00C31E24">
              <w:t>5</w:t>
            </w:r>
          </w:p>
        </w:tc>
        <w:tc>
          <w:tcPr>
            <w:tcW w:w="3969" w:type="dxa"/>
            <w:tcBorders>
              <w:top w:val="single" w:sz="4" w:space="0" w:color="auto"/>
            </w:tcBorders>
          </w:tcPr>
          <w:p w14:paraId="46BD7CD1" w14:textId="77777777" w:rsidR="00F90406" w:rsidRPr="00C31E24" w:rsidRDefault="00F90406" w:rsidP="00DD5C3D">
            <w:pPr>
              <w:pStyle w:val="TAL"/>
              <w:keepNext w:val="0"/>
              <w:keepLines w:val="0"/>
              <w:widowControl w:val="0"/>
            </w:pPr>
            <w:r w:rsidRPr="00C31E24">
              <w:t>Check: Does the UE (MCVideo client) send a SIP ACK in response to the SIP 200 (OK)?</w:t>
            </w:r>
          </w:p>
        </w:tc>
        <w:tc>
          <w:tcPr>
            <w:tcW w:w="709" w:type="dxa"/>
            <w:tcBorders>
              <w:top w:val="single" w:sz="4" w:space="0" w:color="auto"/>
            </w:tcBorders>
          </w:tcPr>
          <w:p w14:paraId="6E6A27E1" w14:textId="77777777" w:rsidR="00F90406" w:rsidRPr="00C31E24" w:rsidRDefault="00F90406" w:rsidP="00DD5C3D">
            <w:pPr>
              <w:pStyle w:val="TAC"/>
              <w:keepNext w:val="0"/>
              <w:keepLines w:val="0"/>
              <w:widowControl w:val="0"/>
            </w:pPr>
            <w:r w:rsidRPr="00C31E24">
              <w:t>--&gt;</w:t>
            </w:r>
          </w:p>
        </w:tc>
        <w:tc>
          <w:tcPr>
            <w:tcW w:w="2977" w:type="dxa"/>
            <w:tcBorders>
              <w:top w:val="single" w:sz="4" w:space="0" w:color="auto"/>
            </w:tcBorders>
          </w:tcPr>
          <w:p w14:paraId="7988C74A" w14:textId="77777777" w:rsidR="00F90406" w:rsidRPr="00C31E24" w:rsidRDefault="00F90406" w:rsidP="00DD5C3D">
            <w:pPr>
              <w:pStyle w:val="TAL"/>
              <w:keepNext w:val="0"/>
              <w:keepLines w:val="0"/>
              <w:widowControl w:val="0"/>
            </w:pPr>
            <w:r w:rsidRPr="00C31E24">
              <w:t>SIP ACK</w:t>
            </w:r>
          </w:p>
        </w:tc>
        <w:tc>
          <w:tcPr>
            <w:tcW w:w="567" w:type="dxa"/>
            <w:tcBorders>
              <w:top w:val="single" w:sz="4" w:space="0" w:color="auto"/>
            </w:tcBorders>
          </w:tcPr>
          <w:p w14:paraId="0F525919" w14:textId="77777777" w:rsidR="00F90406" w:rsidRPr="00C31E24" w:rsidRDefault="00F90406" w:rsidP="00DD5C3D">
            <w:pPr>
              <w:pStyle w:val="TAC"/>
              <w:keepNext w:val="0"/>
              <w:keepLines w:val="0"/>
              <w:widowControl w:val="0"/>
            </w:pPr>
            <w:r w:rsidRPr="00C31E24">
              <w:t>2-</w:t>
            </w:r>
          </w:p>
        </w:tc>
        <w:tc>
          <w:tcPr>
            <w:tcW w:w="892" w:type="dxa"/>
            <w:tcBorders>
              <w:top w:val="single" w:sz="4" w:space="0" w:color="auto"/>
            </w:tcBorders>
          </w:tcPr>
          <w:p w14:paraId="6530C742" w14:textId="751FF207" w:rsidR="00F90406" w:rsidRPr="00C31E24" w:rsidRDefault="00F90406" w:rsidP="00DD5C3D">
            <w:pPr>
              <w:pStyle w:val="TAC"/>
              <w:keepNext w:val="0"/>
              <w:keepLines w:val="0"/>
              <w:widowControl w:val="0"/>
            </w:pPr>
            <w:r w:rsidRPr="00C31E24">
              <w:t>P</w:t>
            </w:r>
          </w:p>
        </w:tc>
      </w:tr>
      <w:tr w:rsidR="00F90406" w:rsidRPr="00C31E24" w14:paraId="0A5C562C" w14:textId="77777777" w:rsidTr="00D74F31">
        <w:tc>
          <w:tcPr>
            <w:tcW w:w="648" w:type="dxa"/>
            <w:tcBorders>
              <w:top w:val="single" w:sz="4" w:space="0" w:color="auto"/>
            </w:tcBorders>
          </w:tcPr>
          <w:p w14:paraId="420D2797" w14:textId="77777777" w:rsidR="00F90406" w:rsidRPr="00C31E24" w:rsidRDefault="00F90406" w:rsidP="00DD5C3D">
            <w:pPr>
              <w:pStyle w:val="TAC"/>
              <w:keepNext w:val="0"/>
              <w:keepLines w:val="0"/>
              <w:widowControl w:val="0"/>
            </w:pPr>
            <w:r w:rsidRPr="00C31E24">
              <w:t>6</w:t>
            </w:r>
          </w:p>
        </w:tc>
        <w:tc>
          <w:tcPr>
            <w:tcW w:w="3969" w:type="dxa"/>
            <w:tcBorders>
              <w:top w:val="single" w:sz="4" w:space="0" w:color="auto"/>
            </w:tcBorders>
          </w:tcPr>
          <w:p w14:paraId="0DB49896" w14:textId="77777777" w:rsidR="00F90406" w:rsidRPr="00C31E24" w:rsidRDefault="00F90406" w:rsidP="00DD5C3D">
            <w:pPr>
              <w:pStyle w:val="TAL"/>
              <w:keepNext w:val="0"/>
              <w:keepLines w:val="0"/>
              <w:widowControl w:val="0"/>
            </w:pPr>
            <w:r w:rsidRPr="00C31E24">
              <w:t>The SS (MCVideo Server) sends a Transmission Granted message to the UE (MCVideo Client).</w:t>
            </w:r>
          </w:p>
        </w:tc>
        <w:tc>
          <w:tcPr>
            <w:tcW w:w="709" w:type="dxa"/>
            <w:tcBorders>
              <w:top w:val="single" w:sz="4" w:space="0" w:color="auto"/>
            </w:tcBorders>
          </w:tcPr>
          <w:p w14:paraId="644E65F7" w14:textId="77777777" w:rsidR="00F90406" w:rsidRPr="00C31E24" w:rsidRDefault="00F90406" w:rsidP="00DD5C3D">
            <w:pPr>
              <w:pStyle w:val="TAC"/>
              <w:keepNext w:val="0"/>
              <w:keepLines w:val="0"/>
              <w:widowControl w:val="0"/>
            </w:pPr>
            <w:r w:rsidRPr="00C31E24">
              <w:t>&lt;--</w:t>
            </w:r>
          </w:p>
        </w:tc>
        <w:tc>
          <w:tcPr>
            <w:tcW w:w="2977" w:type="dxa"/>
            <w:tcBorders>
              <w:top w:val="single" w:sz="4" w:space="0" w:color="auto"/>
            </w:tcBorders>
          </w:tcPr>
          <w:p w14:paraId="2EAAACC4" w14:textId="77777777" w:rsidR="00F90406" w:rsidRPr="00C31E24" w:rsidRDefault="00F90406" w:rsidP="00DD5C3D">
            <w:pPr>
              <w:pStyle w:val="TAL"/>
              <w:keepNext w:val="0"/>
              <w:keepLines w:val="0"/>
              <w:widowControl w:val="0"/>
            </w:pPr>
            <w:r w:rsidRPr="00C31E24">
              <w:t>Transmission Granted</w:t>
            </w:r>
          </w:p>
        </w:tc>
        <w:tc>
          <w:tcPr>
            <w:tcW w:w="567" w:type="dxa"/>
            <w:tcBorders>
              <w:top w:val="single" w:sz="4" w:space="0" w:color="auto"/>
            </w:tcBorders>
          </w:tcPr>
          <w:p w14:paraId="64B2B497" w14:textId="77777777" w:rsidR="00F90406" w:rsidRPr="00C31E24" w:rsidRDefault="00F90406" w:rsidP="00DD5C3D">
            <w:pPr>
              <w:pStyle w:val="TAC"/>
              <w:keepNext w:val="0"/>
              <w:keepLines w:val="0"/>
              <w:widowControl w:val="0"/>
            </w:pPr>
            <w:r w:rsidRPr="00C31E24">
              <w:t>-</w:t>
            </w:r>
          </w:p>
        </w:tc>
        <w:tc>
          <w:tcPr>
            <w:tcW w:w="892" w:type="dxa"/>
            <w:tcBorders>
              <w:top w:val="single" w:sz="4" w:space="0" w:color="auto"/>
            </w:tcBorders>
          </w:tcPr>
          <w:p w14:paraId="36C6F972" w14:textId="77777777" w:rsidR="00F90406" w:rsidRPr="00C31E24" w:rsidRDefault="00F90406" w:rsidP="00DD5C3D">
            <w:pPr>
              <w:pStyle w:val="TAC"/>
              <w:keepNext w:val="0"/>
              <w:keepLines w:val="0"/>
              <w:widowControl w:val="0"/>
            </w:pPr>
            <w:r w:rsidRPr="00C31E24">
              <w:t>-</w:t>
            </w:r>
          </w:p>
        </w:tc>
      </w:tr>
      <w:tr w:rsidR="00F90406" w:rsidRPr="00C31E24" w14:paraId="0EB7E217" w14:textId="77777777" w:rsidTr="00D74F31">
        <w:tc>
          <w:tcPr>
            <w:tcW w:w="648" w:type="dxa"/>
            <w:tcBorders>
              <w:top w:val="single" w:sz="4" w:space="0" w:color="auto"/>
            </w:tcBorders>
          </w:tcPr>
          <w:p w14:paraId="13627B9A" w14:textId="77777777" w:rsidR="00F90406" w:rsidRPr="00C31E24" w:rsidRDefault="00F90406" w:rsidP="00DD5C3D">
            <w:pPr>
              <w:pStyle w:val="TAC"/>
              <w:keepNext w:val="0"/>
              <w:keepLines w:val="0"/>
              <w:widowControl w:val="0"/>
            </w:pPr>
            <w:r w:rsidRPr="00C31E24">
              <w:t>7</w:t>
            </w:r>
          </w:p>
        </w:tc>
        <w:tc>
          <w:tcPr>
            <w:tcW w:w="3969" w:type="dxa"/>
            <w:tcBorders>
              <w:top w:val="single" w:sz="4" w:space="0" w:color="auto"/>
            </w:tcBorders>
          </w:tcPr>
          <w:p w14:paraId="442C7D77" w14:textId="77777777" w:rsidR="00F90406" w:rsidRPr="00C31E24" w:rsidRDefault="00F90406" w:rsidP="00DD5C3D">
            <w:pPr>
              <w:pStyle w:val="TAL"/>
              <w:keepNext w:val="0"/>
              <w:keepLines w:val="0"/>
              <w:widowControl w:val="0"/>
            </w:pPr>
            <w:r w:rsidRPr="00C31E24">
              <w:t>Check: Does the UE (MCVideo Client) send an acknowledgement to the SS (MCVideo Server) in response to Transmission Granted?</w:t>
            </w:r>
          </w:p>
        </w:tc>
        <w:tc>
          <w:tcPr>
            <w:tcW w:w="709" w:type="dxa"/>
            <w:tcBorders>
              <w:top w:val="single" w:sz="4" w:space="0" w:color="auto"/>
            </w:tcBorders>
          </w:tcPr>
          <w:p w14:paraId="79D612BF" w14:textId="77777777" w:rsidR="00F90406" w:rsidRPr="00C31E24" w:rsidRDefault="00F90406" w:rsidP="00DD5C3D">
            <w:pPr>
              <w:pStyle w:val="TAC"/>
              <w:keepNext w:val="0"/>
              <w:keepLines w:val="0"/>
              <w:widowControl w:val="0"/>
            </w:pPr>
            <w:r w:rsidRPr="00C31E24">
              <w:t>--&gt;</w:t>
            </w:r>
          </w:p>
        </w:tc>
        <w:tc>
          <w:tcPr>
            <w:tcW w:w="2977" w:type="dxa"/>
            <w:tcBorders>
              <w:top w:val="single" w:sz="4" w:space="0" w:color="auto"/>
            </w:tcBorders>
          </w:tcPr>
          <w:p w14:paraId="249A2565" w14:textId="77777777" w:rsidR="00F90406" w:rsidRPr="00C31E24" w:rsidRDefault="00F90406" w:rsidP="00DD5C3D">
            <w:pPr>
              <w:pStyle w:val="TAL"/>
              <w:keepNext w:val="0"/>
              <w:keepLines w:val="0"/>
              <w:widowControl w:val="0"/>
            </w:pPr>
            <w:r w:rsidRPr="00C31E24">
              <w:t>Transmission Control ACK</w:t>
            </w:r>
          </w:p>
        </w:tc>
        <w:tc>
          <w:tcPr>
            <w:tcW w:w="567" w:type="dxa"/>
            <w:tcBorders>
              <w:top w:val="single" w:sz="4" w:space="0" w:color="auto"/>
            </w:tcBorders>
          </w:tcPr>
          <w:p w14:paraId="48995ED8" w14:textId="77777777" w:rsidR="00F90406" w:rsidRPr="00C31E24" w:rsidRDefault="00F90406" w:rsidP="00DD5C3D">
            <w:pPr>
              <w:pStyle w:val="TAC"/>
              <w:keepNext w:val="0"/>
              <w:keepLines w:val="0"/>
              <w:widowControl w:val="0"/>
            </w:pPr>
            <w:r w:rsidRPr="00C31E24">
              <w:t>2</w:t>
            </w:r>
          </w:p>
        </w:tc>
        <w:tc>
          <w:tcPr>
            <w:tcW w:w="892" w:type="dxa"/>
            <w:tcBorders>
              <w:top w:val="single" w:sz="4" w:space="0" w:color="auto"/>
            </w:tcBorders>
          </w:tcPr>
          <w:p w14:paraId="3ED8656D" w14:textId="77777777" w:rsidR="00F90406" w:rsidRPr="00C31E24" w:rsidRDefault="00F90406" w:rsidP="00DD5C3D">
            <w:pPr>
              <w:pStyle w:val="TAC"/>
              <w:keepNext w:val="0"/>
              <w:keepLines w:val="0"/>
              <w:widowControl w:val="0"/>
            </w:pPr>
            <w:r w:rsidRPr="00C31E24">
              <w:t>P</w:t>
            </w:r>
          </w:p>
        </w:tc>
      </w:tr>
      <w:tr w:rsidR="00F90406" w:rsidRPr="00C31E24" w14:paraId="03F92A91" w14:textId="77777777" w:rsidTr="00D74F31">
        <w:tc>
          <w:tcPr>
            <w:tcW w:w="648" w:type="dxa"/>
            <w:tcBorders>
              <w:top w:val="single" w:sz="4" w:space="0" w:color="auto"/>
            </w:tcBorders>
          </w:tcPr>
          <w:p w14:paraId="3F693784" w14:textId="77777777" w:rsidR="00F90406" w:rsidRPr="00C31E24" w:rsidRDefault="00F90406" w:rsidP="00DD5C3D">
            <w:pPr>
              <w:pStyle w:val="TAC"/>
              <w:keepNext w:val="0"/>
              <w:keepLines w:val="0"/>
              <w:widowControl w:val="0"/>
            </w:pPr>
            <w:r w:rsidRPr="00C31E24">
              <w:t>8</w:t>
            </w:r>
          </w:p>
        </w:tc>
        <w:tc>
          <w:tcPr>
            <w:tcW w:w="3969" w:type="dxa"/>
            <w:tcBorders>
              <w:top w:val="single" w:sz="4" w:space="0" w:color="auto"/>
            </w:tcBorders>
          </w:tcPr>
          <w:p w14:paraId="42838E68" w14:textId="77777777" w:rsidR="00F90406" w:rsidRPr="00C31E24" w:rsidRDefault="00F90406" w:rsidP="00DD5C3D">
            <w:pPr>
              <w:pStyle w:val="TAL"/>
              <w:keepNext w:val="0"/>
              <w:keepLines w:val="0"/>
              <w:widowControl w:val="0"/>
            </w:pPr>
            <w:r w:rsidRPr="00C31E24">
              <w:t>Check: Does the UE (MCVideo Client) provide transmission granted notification to the MCVideo User?</w:t>
            </w:r>
          </w:p>
          <w:p w14:paraId="4BFB0240" w14:textId="1F4D81EA" w:rsidR="00F90406" w:rsidRPr="00C31E24" w:rsidRDefault="00F90406" w:rsidP="00DD5C3D">
            <w:pPr>
              <w:pStyle w:val="TAL"/>
              <w:keepNext w:val="0"/>
              <w:keepLines w:val="0"/>
              <w:widowControl w:val="0"/>
            </w:pPr>
            <w:r w:rsidRPr="00C31E24">
              <w:t xml:space="preserve">(NOTE 1) </w:t>
            </w:r>
          </w:p>
        </w:tc>
        <w:tc>
          <w:tcPr>
            <w:tcW w:w="709" w:type="dxa"/>
            <w:tcBorders>
              <w:top w:val="single" w:sz="4" w:space="0" w:color="auto"/>
            </w:tcBorders>
          </w:tcPr>
          <w:p w14:paraId="77921C40" w14:textId="77777777" w:rsidR="00F90406" w:rsidRPr="00C31E24" w:rsidRDefault="00F90406" w:rsidP="00DD5C3D">
            <w:pPr>
              <w:pStyle w:val="TAC"/>
              <w:keepNext w:val="0"/>
              <w:keepLines w:val="0"/>
              <w:widowControl w:val="0"/>
            </w:pPr>
            <w:r w:rsidRPr="00C31E24">
              <w:t>-</w:t>
            </w:r>
          </w:p>
        </w:tc>
        <w:tc>
          <w:tcPr>
            <w:tcW w:w="2977" w:type="dxa"/>
            <w:tcBorders>
              <w:top w:val="single" w:sz="4" w:space="0" w:color="auto"/>
            </w:tcBorders>
          </w:tcPr>
          <w:p w14:paraId="3B52BCA2" w14:textId="77777777" w:rsidR="00F90406" w:rsidRPr="00C31E24" w:rsidRDefault="00F90406" w:rsidP="00DD5C3D">
            <w:pPr>
              <w:pStyle w:val="TAL"/>
              <w:keepNext w:val="0"/>
              <w:keepLines w:val="0"/>
              <w:widowControl w:val="0"/>
            </w:pPr>
            <w:r w:rsidRPr="00C31E24">
              <w:t>-</w:t>
            </w:r>
          </w:p>
        </w:tc>
        <w:tc>
          <w:tcPr>
            <w:tcW w:w="567" w:type="dxa"/>
            <w:tcBorders>
              <w:top w:val="single" w:sz="4" w:space="0" w:color="auto"/>
            </w:tcBorders>
          </w:tcPr>
          <w:p w14:paraId="701B7694" w14:textId="7B7DC0F3" w:rsidR="00F90406" w:rsidRPr="00C31E24" w:rsidRDefault="00F90406" w:rsidP="00DD5C3D">
            <w:pPr>
              <w:pStyle w:val="TAC"/>
              <w:keepNext w:val="0"/>
              <w:keepLines w:val="0"/>
              <w:widowControl w:val="0"/>
            </w:pPr>
            <w:r w:rsidRPr="00C31E24">
              <w:t>2</w:t>
            </w:r>
          </w:p>
        </w:tc>
        <w:tc>
          <w:tcPr>
            <w:tcW w:w="892" w:type="dxa"/>
            <w:tcBorders>
              <w:top w:val="single" w:sz="4" w:space="0" w:color="auto"/>
            </w:tcBorders>
          </w:tcPr>
          <w:p w14:paraId="68A102E6" w14:textId="77777777" w:rsidR="00F90406" w:rsidRPr="00C31E24" w:rsidRDefault="00F90406" w:rsidP="00DD5C3D">
            <w:pPr>
              <w:pStyle w:val="TAC"/>
              <w:keepNext w:val="0"/>
              <w:keepLines w:val="0"/>
              <w:widowControl w:val="0"/>
            </w:pPr>
            <w:r w:rsidRPr="00C31E24">
              <w:t>P</w:t>
            </w:r>
          </w:p>
        </w:tc>
      </w:tr>
      <w:tr w:rsidR="00F90406" w:rsidRPr="00C31E24" w14:paraId="48F02CCE" w14:textId="77777777" w:rsidTr="00D74F31">
        <w:tc>
          <w:tcPr>
            <w:tcW w:w="648" w:type="dxa"/>
            <w:tcBorders>
              <w:top w:val="single" w:sz="4" w:space="0" w:color="auto"/>
            </w:tcBorders>
          </w:tcPr>
          <w:p w14:paraId="08E2BD91" w14:textId="77777777" w:rsidR="00F90406" w:rsidRPr="00C31E24" w:rsidRDefault="00F90406" w:rsidP="00DD5C3D">
            <w:pPr>
              <w:pStyle w:val="TAC"/>
              <w:keepNext w:val="0"/>
              <w:keepLines w:val="0"/>
              <w:widowControl w:val="0"/>
            </w:pPr>
            <w:r w:rsidRPr="00C31E24">
              <w:t>9</w:t>
            </w:r>
          </w:p>
        </w:tc>
        <w:tc>
          <w:tcPr>
            <w:tcW w:w="3969" w:type="dxa"/>
            <w:tcBorders>
              <w:top w:val="single" w:sz="4" w:space="0" w:color="auto"/>
            </w:tcBorders>
          </w:tcPr>
          <w:p w14:paraId="7D8F22B0" w14:textId="5EBA9D76" w:rsidR="00F90406" w:rsidRPr="00C31E24" w:rsidRDefault="00F90406" w:rsidP="00DD5C3D">
            <w:pPr>
              <w:pStyle w:val="TAL"/>
              <w:keepNext w:val="0"/>
              <w:keepLines w:val="0"/>
              <w:widowControl w:val="0"/>
            </w:pPr>
            <w:r w:rsidRPr="00C31E24">
              <w:t>Make the MCVideo User request to end Transmission.</w:t>
            </w:r>
          </w:p>
          <w:p w14:paraId="7732B0EC" w14:textId="383797ED" w:rsidR="00F90406" w:rsidRPr="00C31E24" w:rsidRDefault="00F90406" w:rsidP="00DD5C3D">
            <w:pPr>
              <w:pStyle w:val="TAL"/>
              <w:keepNext w:val="0"/>
              <w:keepLines w:val="0"/>
              <w:widowControl w:val="0"/>
            </w:pPr>
            <w:r w:rsidRPr="00C31E24">
              <w:t>(NOTE1)</w:t>
            </w:r>
          </w:p>
        </w:tc>
        <w:tc>
          <w:tcPr>
            <w:tcW w:w="709" w:type="dxa"/>
            <w:tcBorders>
              <w:top w:val="single" w:sz="4" w:space="0" w:color="auto"/>
            </w:tcBorders>
          </w:tcPr>
          <w:p w14:paraId="6EBA38A8" w14:textId="77777777" w:rsidR="00F90406" w:rsidRPr="00C31E24" w:rsidRDefault="00F90406" w:rsidP="00DD5C3D">
            <w:pPr>
              <w:pStyle w:val="TAC"/>
              <w:keepNext w:val="0"/>
              <w:keepLines w:val="0"/>
              <w:widowControl w:val="0"/>
            </w:pPr>
            <w:r w:rsidRPr="00C31E24">
              <w:t>-</w:t>
            </w:r>
          </w:p>
        </w:tc>
        <w:tc>
          <w:tcPr>
            <w:tcW w:w="2977" w:type="dxa"/>
            <w:tcBorders>
              <w:top w:val="single" w:sz="4" w:space="0" w:color="auto"/>
            </w:tcBorders>
          </w:tcPr>
          <w:p w14:paraId="791C66A9" w14:textId="77777777" w:rsidR="00F90406" w:rsidRPr="00C31E24" w:rsidRDefault="00F90406" w:rsidP="00DD5C3D">
            <w:pPr>
              <w:pStyle w:val="TAL"/>
              <w:keepNext w:val="0"/>
              <w:keepLines w:val="0"/>
              <w:widowControl w:val="0"/>
            </w:pPr>
            <w:r w:rsidRPr="00C31E24">
              <w:t>-</w:t>
            </w:r>
          </w:p>
        </w:tc>
        <w:tc>
          <w:tcPr>
            <w:tcW w:w="567" w:type="dxa"/>
            <w:tcBorders>
              <w:top w:val="single" w:sz="4" w:space="0" w:color="auto"/>
            </w:tcBorders>
          </w:tcPr>
          <w:p w14:paraId="519B554F" w14:textId="77777777" w:rsidR="00F90406" w:rsidRPr="00C31E24" w:rsidRDefault="00F90406" w:rsidP="00DD5C3D">
            <w:pPr>
              <w:pStyle w:val="TAC"/>
              <w:keepNext w:val="0"/>
              <w:keepLines w:val="0"/>
              <w:widowControl w:val="0"/>
            </w:pPr>
            <w:r w:rsidRPr="00C31E24">
              <w:t>-</w:t>
            </w:r>
          </w:p>
        </w:tc>
        <w:tc>
          <w:tcPr>
            <w:tcW w:w="892" w:type="dxa"/>
            <w:tcBorders>
              <w:top w:val="single" w:sz="4" w:space="0" w:color="auto"/>
            </w:tcBorders>
          </w:tcPr>
          <w:p w14:paraId="4F24918A" w14:textId="77777777" w:rsidR="00F90406" w:rsidRPr="00C31E24" w:rsidRDefault="00F90406" w:rsidP="00DD5C3D">
            <w:pPr>
              <w:pStyle w:val="TAC"/>
              <w:keepNext w:val="0"/>
              <w:keepLines w:val="0"/>
              <w:widowControl w:val="0"/>
            </w:pPr>
            <w:r w:rsidRPr="00C31E24">
              <w:t>-</w:t>
            </w:r>
          </w:p>
        </w:tc>
      </w:tr>
      <w:tr w:rsidR="00F90406" w:rsidRPr="00C31E24" w14:paraId="5DD39C15" w14:textId="77777777" w:rsidTr="00D74F31">
        <w:tc>
          <w:tcPr>
            <w:tcW w:w="648" w:type="dxa"/>
            <w:tcBorders>
              <w:top w:val="single" w:sz="4" w:space="0" w:color="auto"/>
            </w:tcBorders>
          </w:tcPr>
          <w:p w14:paraId="40F3B43A" w14:textId="77777777" w:rsidR="00F90406" w:rsidRPr="00C31E24" w:rsidDel="00277B7A" w:rsidRDefault="00F90406" w:rsidP="00DD5C3D">
            <w:pPr>
              <w:pStyle w:val="TAC"/>
              <w:keepNext w:val="0"/>
              <w:keepLines w:val="0"/>
              <w:widowControl w:val="0"/>
            </w:pPr>
            <w:r w:rsidRPr="00C31E24">
              <w:t>10</w:t>
            </w:r>
          </w:p>
        </w:tc>
        <w:tc>
          <w:tcPr>
            <w:tcW w:w="3969" w:type="dxa"/>
            <w:tcBorders>
              <w:top w:val="single" w:sz="4" w:space="0" w:color="auto"/>
            </w:tcBorders>
          </w:tcPr>
          <w:p w14:paraId="6055E34B" w14:textId="77777777" w:rsidR="00F90406" w:rsidRPr="00C31E24" w:rsidRDefault="00F90406" w:rsidP="00DD5C3D">
            <w:pPr>
              <w:pStyle w:val="TAL"/>
              <w:keepNext w:val="0"/>
              <w:keepLines w:val="0"/>
              <w:widowControl w:val="0"/>
            </w:pPr>
            <w:r w:rsidRPr="00C31E24">
              <w:t>Check: Does the UE (MCVideo Client) send a Transmission End Request?</w:t>
            </w:r>
          </w:p>
        </w:tc>
        <w:tc>
          <w:tcPr>
            <w:tcW w:w="709" w:type="dxa"/>
            <w:tcBorders>
              <w:top w:val="single" w:sz="4" w:space="0" w:color="auto"/>
            </w:tcBorders>
          </w:tcPr>
          <w:p w14:paraId="59FDA65C" w14:textId="77777777" w:rsidR="00F90406" w:rsidRPr="00C31E24" w:rsidRDefault="00F90406" w:rsidP="00DD5C3D">
            <w:pPr>
              <w:pStyle w:val="TAC"/>
              <w:keepNext w:val="0"/>
              <w:keepLines w:val="0"/>
              <w:widowControl w:val="0"/>
            </w:pPr>
            <w:r w:rsidRPr="00C31E24">
              <w:t>--&gt;</w:t>
            </w:r>
          </w:p>
        </w:tc>
        <w:tc>
          <w:tcPr>
            <w:tcW w:w="2977" w:type="dxa"/>
            <w:tcBorders>
              <w:top w:val="single" w:sz="4" w:space="0" w:color="auto"/>
            </w:tcBorders>
          </w:tcPr>
          <w:p w14:paraId="72E409C2" w14:textId="77777777" w:rsidR="00F90406" w:rsidRPr="00C31E24" w:rsidRDefault="00F90406" w:rsidP="00DD5C3D">
            <w:pPr>
              <w:pStyle w:val="TAL"/>
              <w:keepNext w:val="0"/>
              <w:keepLines w:val="0"/>
              <w:widowControl w:val="0"/>
            </w:pPr>
            <w:r w:rsidRPr="00C31E24">
              <w:t>Transmission End Request</w:t>
            </w:r>
          </w:p>
        </w:tc>
        <w:tc>
          <w:tcPr>
            <w:tcW w:w="567" w:type="dxa"/>
            <w:tcBorders>
              <w:top w:val="single" w:sz="4" w:space="0" w:color="auto"/>
            </w:tcBorders>
          </w:tcPr>
          <w:p w14:paraId="31575EB9" w14:textId="77777777" w:rsidR="00F90406" w:rsidRPr="00C31E24" w:rsidRDefault="00F90406" w:rsidP="00DD5C3D">
            <w:pPr>
              <w:pStyle w:val="TAC"/>
              <w:keepNext w:val="0"/>
              <w:keepLines w:val="0"/>
              <w:widowControl w:val="0"/>
            </w:pPr>
            <w:r w:rsidRPr="00C31E24">
              <w:t>2</w:t>
            </w:r>
          </w:p>
        </w:tc>
        <w:tc>
          <w:tcPr>
            <w:tcW w:w="892" w:type="dxa"/>
            <w:tcBorders>
              <w:top w:val="single" w:sz="4" w:space="0" w:color="auto"/>
            </w:tcBorders>
          </w:tcPr>
          <w:p w14:paraId="7FD9B3CC" w14:textId="77777777" w:rsidR="00F90406" w:rsidRPr="00C31E24" w:rsidRDefault="00F90406" w:rsidP="00DD5C3D">
            <w:pPr>
              <w:pStyle w:val="TAC"/>
              <w:keepNext w:val="0"/>
              <w:keepLines w:val="0"/>
              <w:widowControl w:val="0"/>
            </w:pPr>
            <w:r w:rsidRPr="00C31E24">
              <w:t>P</w:t>
            </w:r>
          </w:p>
        </w:tc>
      </w:tr>
      <w:tr w:rsidR="00F90406" w:rsidRPr="00C31E24" w14:paraId="29DF6F20" w14:textId="77777777" w:rsidTr="00D74F31">
        <w:tc>
          <w:tcPr>
            <w:tcW w:w="648" w:type="dxa"/>
            <w:tcBorders>
              <w:top w:val="single" w:sz="4" w:space="0" w:color="auto"/>
            </w:tcBorders>
          </w:tcPr>
          <w:p w14:paraId="1A17BEF4" w14:textId="77777777" w:rsidR="00F90406" w:rsidRPr="00C31E24" w:rsidDel="00277B7A" w:rsidRDefault="00F90406" w:rsidP="00DD5C3D">
            <w:pPr>
              <w:pStyle w:val="TAC"/>
              <w:keepNext w:val="0"/>
              <w:keepLines w:val="0"/>
              <w:widowControl w:val="0"/>
            </w:pPr>
            <w:r w:rsidRPr="00C31E24">
              <w:t>11</w:t>
            </w:r>
          </w:p>
        </w:tc>
        <w:tc>
          <w:tcPr>
            <w:tcW w:w="3969" w:type="dxa"/>
            <w:tcBorders>
              <w:top w:val="single" w:sz="4" w:space="0" w:color="auto"/>
            </w:tcBorders>
          </w:tcPr>
          <w:p w14:paraId="1C054AA5" w14:textId="77777777" w:rsidR="00F90406" w:rsidRPr="00C31E24" w:rsidRDefault="00F90406" w:rsidP="00DD5C3D">
            <w:pPr>
              <w:pStyle w:val="TAL"/>
              <w:keepNext w:val="0"/>
              <w:keepLines w:val="0"/>
              <w:widowControl w:val="0"/>
            </w:pPr>
            <w:r w:rsidRPr="00C31E24">
              <w:t>The SS (MCVideo Server) responds to the UE (MCVideo Client) request.</w:t>
            </w:r>
          </w:p>
        </w:tc>
        <w:tc>
          <w:tcPr>
            <w:tcW w:w="709" w:type="dxa"/>
            <w:tcBorders>
              <w:top w:val="single" w:sz="4" w:space="0" w:color="auto"/>
            </w:tcBorders>
          </w:tcPr>
          <w:p w14:paraId="120D51AB" w14:textId="77777777" w:rsidR="00F90406" w:rsidRPr="00C31E24" w:rsidRDefault="00F90406" w:rsidP="00DD5C3D">
            <w:pPr>
              <w:pStyle w:val="TAC"/>
              <w:keepNext w:val="0"/>
              <w:keepLines w:val="0"/>
              <w:widowControl w:val="0"/>
            </w:pPr>
            <w:r w:rsidRPr="00C31E24">
              <w:t>&lt;--</w:t>
            </w:r>
          </w:p>
        </w:tc>
        <w:tc>
          <w:tcPr>
            <w:tcW w:w="2977" w:type="dxa"/>
            <w:tcBorders>
              <w:top w:val="single" w:sz="4" w:space="0" w:color="auto"/>
            </w:tcBorders>
          </w:tcPr>
          <w:p w14:paraId="2402C9AA" w14:textId="77777777" w:rsidR="00F90406" w:rsidRPr="00C31E24" w:rsidRDefault="00F90406" w:rsidP="00DD5C3D">
            <w:pPr>
              <w:pStyle w:val="TAL"/>
              <w:keepNext w:val="0"/>
              <w:keepLines w:val="0"/>
              <w:widowControl w:val="0"/>
            </w:pPr>
            <w:r w:rsidRPr="00C31E24">
              <w:t>Transmission End Response</w:t>
            </w:r>
          </w:p>
        </w:tc>
        <w:tc>
          <w:tcPr>
            <w:tcW w:w="567" w:type="dxa"/>
            <w:tcBorders>
              <w:top w:val="single" w:sz="4" w:space="0" w:color="auto"/>
            </w:tcBorders>
          </w:tcPr>
          <w:p w14:paraId="19FF4F9C" w14:textId="77777777" w:rsidR="00F90406" w:rsidRPr="00C31E24" w:rsidRDefault="00F90406" w:rsidP="00DD5C3D">
            <w:pPr>
              <w:pStyle w:val="TAC"/>
              <w:keepNext w:val="0"/>
              <w:keepLines w:val="0"/>
              <w:widowControl w:val="0"/>
            </w:pPr>
            <w:r w:rsidRPr="00C31E24">
              <w:t>-</w:t>
            </w:r>
          </w:p>
        </w:tc>
        <w:tc>
          <w:tcPr>
            <w:tcW w:w="892" w:type="dxa"/>
            <w:tcBorders>
              <w:top w:val="single" w:sz="4" w:space="0" w:color="auto"/>
            </w:tcBorders>
          </w:tcPr>
          <w:p w14:paraId="729DC6C5" w14:textId="77777777" w:rsidR="00F90406" w:rsidRPr="00C31E24" w:rsidRDefault="00F90406" w:rsidP="00DD5C3D">
            <w:pPr>
              <w:pStyle w:val="TAC"/>
              <w:keepNext w:val="0"/>
              <w:keepLines w:val="0"/>
              <w:widowControl w:val="0"/>
            </w:pPr>
            <w:r w:rsidRPr="00C31E24">
              <w:t>-</w:t>
            </w:r>
          </w:p>
        </w:tc>
      </w:tr>
      <w:tr w:rsidR="00F90406" w:rsidRPr="00C31E24" w14:paraId="7E39CEDB" w14:textId="77777777" w:rsidTr="00D74F31">
        <w:tc>
          <w:tcPr>
            <w:tcW w:w="648" w:type="dxa"/>
            <w:tcBorders>
              <w:top w:val="single" w:sz="4" w:space="0" w:color="auto"/>
            </w:tcBorders>
          </w:tcPr>
          <w:p w14:paraId="7BB6E654" w14:textId="77777777" w:rsidR="00F90406" w:rsidRPr="00C31E24" w:rsidDel="00277B7A" w:rsidRDefault="00F90406" w:rsidP="00DD5C3D">
            <w:pPr>
              <w:pStyle w:val="TAC"/>
              <w:keepNext w:val="0"/>
              <w:keepLines w:val="0"/>
              <w:widowControl w:val="0"/>
            </w:pPr>
            <w:r w:rsidRPr="00C31E24">
              <w:t>12</w:t>
            </w:r>
          </w:p>
        </w:tc>
        <w:tc>
          <w:tcPr>
            <w:tcW w:w="3969" w:type="dxa"/>
            <w:tcBorders>
              <w:top w:val="single" w:sz="4" w:space="0" w:color="auto"/>
            </w:tcBorders>
          </w:tcPr>
          <w:p w14:paraId="32AF1E33" w14:textId="77777777" w:rsidR="00F90406" w:rsidRPr="00C31E24" w:rsidRDefault="00F90406" w:rsidP="00DD5C3D">
            <w:pPr>
              <w:pStyle w:val="TAL"/>
              <w:keepNext w:val="0"/>
              <w:keepLines w:val="0"/>
              <w:widowControl w:val="0"/>
            </w:pPr>
            <w:r w:rsidRPr="00C31E24">
              <w:t>Check: Does the UE (MCVideo Client) acknowledge the response from the SS (MCVideo Server)?</w:t>
            </w:r>
          </w:p>
        </w:tc>
        <w:tc>
          <w:tcPr>
            <w:tcW w:w="709" w:type="dxa"/>
            <w:tcBorders>
              <w:top w:val="single" w:sz="4" w:space="0" w:color="auto"/>
            </w:tcBorders>
          </w:tcPr>
          <w:p w14:paraId="032663C5" w14:textId="77777777" w:rsidR="00F90406" w:rsidRPr="00C31E24" w:rsidRDefault="00F90406" w:rsidP="00DD5C3D">
            <w:pPr>
              <w:pStyle w:val="TAC"/>
              <w:keepNext w:val="0"/>
              <w:keepLines w:val="0"/>
              <w:widowControl w:val="0"/>
            </w:pPr>
            <w:r w:rsidRPr="00C31E24">
              <w:t>--&gt;</w:t>
            </w:r>
          </w:p>
        </w:tc>
        <w:tc>
          <w:tcPr>
            <w:tcW w:w="2977" w:type="dxa"/>
            <w:tcBorders>
              <w:top w:val="single" w:sz="4" w:space="0" w:color="auto"/>
            </w:tcBorders>
          </w:tcPr>
          <w:p w14:paraId="72CE3CDA" w14:textId="77777777" w:rsidR="00F90406" w:rsidRPr="00C31E24" w:rsidRDefault="00F90406" w:rsidP="00DD5C3D">
            <w:pPr>
              <w:pStyle w:val="TAL"/>
              <w:keepNext w:val="0"/>
              <w:keepLines w:val="0"/>
              <w:widowControl w:val="0"/>
            </w:pPr>
            <w:r w:rsidRPr="00C31E24">
              <w:t>Transmission Control ACK</w:t>
            </w:r>
          </w:p>
        </w:tc>
        <w:tc>
          <w:tcPr>
            <w:tcW w:w="567" w:type="dxa"/>
            <w:tcBorders>
              <w:top w:val="single" w:sz="4" w:space="0" w:color="auto"/>
            </w:tcBorders>
          </w:tcPr>
          <w:p w14:paraId="6D01718E" w14:textId="77777777" w:rsidR="00F90406" w:rsidRPr="00C31E24" w:rsidRDefault="00F90406" w:rsidP="00DD5C3D">
            <w:pPr>
              <w:pStyle w:val="TAC"/>
              <w:keepNext w:val="0"/>
              <w:keepLines w:val="0"/>
              <w:widowControl w:val="0"/>
            </w:pPr>
            <w:r w:rsidRPr="00C31E24">
              <w:t>2</w:t>
            </w:r>
          </w:p>
        </w:tc>
        <w:tc>
          <w:tcPr>
            <w:tcW w:w="892" w:type="dxa"/>
            <w:tcBorders>
              <w:top w:val="single" w:sz="4" w:space="0" w:color="auto"/>
            </w:tcBorders>
          </w:tcPr>
          <w:p w14:paraId="6B6E36D1" w14:textId="77777777" w:rsidR="00F90406" w:rsidRPr="00C31E24" w:rsidRDefault="00F90406" w:rsidP="00DD5C3D">
            <w:pPr>
              <w:pStyle w:val="TAC"/>
              <w:keepNext w:val="0"/>
              <w:keepLines w:val="0"/>
              <w:widowControl w:val="0"/>
            </w:pPr>
            <w:r w:rsidRPr="00C31E24">
              <w:t>P</w:t>
            </w:r>
          </w:p>
        </w:tc>
      </w:tr>
      <w:tr w:rsidR="00F90406" w:rsidRPr="00C31E24" w14:paraId="03962852" w14:textId="77777777" w:rsidTr="00D74F31">
        <w:trPr>
          <w:trHeight w:val="446"/>
        </w:trPr>
        <w:tc>
          <w:tcPr>
            <w:tcW w:w="648" w:type="dxa"/>
            <w:tcBorders>
              <w:top w:val="single" w:sz="4" w:space="0" w:color="auto"/>
            </w:tcBorders>
          </w:tcPr>
          <w:p w14:paraId="0AC1AD29" w14:textId="77777777" w:rsidR="00F90406" w:rsidRPr="00C31E24" w:rsidRDefault="00F90406" w:rsidP="00DD5C3D">
            <w:pPr>
              <w:pStyle w:val="TAC"/>
              <w:keepNext w:val="0"/>
              <w:keepLines w:val="0"/>
              <w:widowControl w:val="0"/>
            </w:pPr>
            <w:r w:rsidRPr="00C31E24">
              <w:t>13</w:t>
            </w:r>
          </w:p>
        </w:tc>
        <w:tc>
          <w:tcPr>
            <w:tcW w:w="3969" w:type="dxa"/>
            <w:tcBorders>
              <w:top w:val="single" w:sz="4" w:space="0" w:color="auto"/>
            </w:tcBorders>
          </w:tcPr>
          <w:p w14:paraId="431CAC46" w14:textId="47CC33B1" w:rsidR="00F90406" w:rsidRPr="00C31E24" w:rsidRDefault="00F90406" w:rsidP="00DD5C3D">
            <w:pPr>
              <w:pStyle w:val="TAL"/>
              <w:keepNext w:val="0"/>
              <w:keepLines w:val="0"/>
              <w:widowControl w:val="0"/>
            </w:pPr>
            <w:r w:rsidRPr="00C31E24">
              <w:t>Void</w:t>
            </w:r>
          </w:p>
        </w:tc>
        <w:tc>
          <w:tcPr>
            <w:tcW w:w="709" w:type="dxa"/>
            <w:tcBorders>
              <w:top w:val="single" w:sz="4" w:space="0" w:color="auto"/>
            </w:tcBorders>
          </w:tcPr>
          <w:p w14:paraId="3E09E3FA" w14:textId="7FE7E9E9" w:rsidR="00F90406" w:rsidRPr="00C31E24" w:rsidRDefault="00F90406" w:rsidP="00DD5C3D">
            <w:pPr>
              <w:pStyle w:val="TAC"/>
              <w:keepNext w:val="0"/>
              <w:keepLines w:val="0"/>
              <w:widowControl w:val="0"/>
              <w:rPr>
                <w:szCs w:val="18"/>
              </w:rPr>
            </w:pPr>
            <w:r w:rsidRPr="00C31E24">
              <w:t>-</w:t>
            </w:r>
          </w:p>
        </w:tc>
        <w:tc>
          <w:tcPr>
            <w:tcW w:w="2977" w:type="dxa"/>
            <w:tcBorders>
              <w:top w:val="single" w:sz="4" w:space="0" w:color="auto"/>
            </w:tcBorders>
          </w:tcPr>
          <w:p w14:paraId="1C7BD2E7" w14:textId="7F057CF6" w:rsidR="00F90406" w:rsidRPr="00C31E24" w:rsidRDefault="00F90406" w:rsidP="00DD5C3D">
            <w:pPr>
              <w:pStyle w:val="TAL"/>
              <w:keepNext w:val="0"/>
              <w:keepLines w:val="0"/>
              <w:widowControl w:val="0"/>
            </w:pPr>
            <w:r w:rsidRPr="00C31E24">
              <w:t>-</w:t>
            </w:r>
          </w:p>
        </w:tc>
        <w:tc>
          <w:tcPr>
            <w:tcW w:w="567" w:type="dxa"/>
            <w:tcBorders>
              <w:top w:val="single" w:sz="4" w:space="0" w:color="auto"/>
            </w:tcBorders>
          </w:tcPr>
          <w:p w14:paraId="55569CAB" w14:textId="1097EA2C" w:rsidR="00F90406" w:rsidRPr="00C31E24" w:rsidRDefault="00F90406" w:rsidP="00DD5C3D">
            <w:pPr>
              <w:pStyle w:val="TAC"/>
              <w:keepNext w:val="0"/>
              <w:keepLines w:val="0"/>
              <w:widowControl w:val="0"/>
            </w:pPr>
            <w:r w:rsidRPr="00C31E24">
              <w:t>-</w:t>
            </w:r>
          </w:p>
        </w:tc>
        <w:tc>
          <w:tcPr>
            <w:tcW w:w="892" w:type="dxa"/>
            <w:tcBorders>
              <w:top w:val="single" w:sz="4" w:space="0" w:color="auto"/>
            </w:tcBorders>
          </w:tcPr>
          <w:p w14:paraId="76C52129" w14:textId="2EFF56C1" w:rsidR="00F90406" w:rsidRPr="00C31E24" w:rsidRDefault="00F90406" w:rsidP="00DD5C3D">
            <w:pPr>
              <w:pStyle w:val="TAC"/>
              <w:keepNext w:val="0"/>
              <w:keepLines w:val="0"/>
              <w:widowControl w:val="0"/>
            </w:pPr>
            <w:r w:rsidRPr="00C31E24">
              <w:t>-</w:t>
            </w:r>
          </w:p>
        </w:tc>
      </w:tr>
      <w:tr w:rsidR="00F90406" w:rsidRPr="00C31E24" w14:paraId="3A2FE8F4" w14:textId="77777777" w:rsidTr="00D74F31">
        <w:tc>
          <w:tcPr>
            <w:tcW w:w="648" w:type="dxa"/>
            <w:tcBorders>
              <w:top w:val="single" w:sz="4" w:space="0" w:color="auto"/>
            </w:tcBorders>
          </w:tcPr>
          <w:p w14:paraId="3295802C" w14:textId="77777777" w:rsidR="00F90406" w:rsidRPr="00C31E24" w:rsidRDefault="00F90406" w:rsidP="00DD5C3D">
            <w:pPr>
              <w:pStyle w:val="TAC"/>
              <w:keepNext w:val="0"/>
              <w:keepLines w:val="0"/>
              <w:widowControl w:val="0"/>
            </w:pPr>
            <w:r w:rsidRPr="00C31E24">
              <w:t>14</w:t>
            </w:r>
          </w:p>
        </w:tc>
        <w:tc>
          <w:tcPr>
            <w:tcW w:w="3969" w:type="dxa"/>
            <w:tcBorders>
              <w:top w:val="single" w:sz="4" w:space="0" w:color="auto"/>
            </w:tcBorders>
          </w:tcPr>
          <w:p w14:paraId="67A542B2" w14:textId="669557CA" w:rsidR="00F90406" w:rsidRPr="00C31E24" w:rsidRDefault="00F90406" w:rsidP="00DD5C3D">
            <w:pPr>
              <w:pStyle w:val="TAL"/>
              <w:keepNext w:val="0"/>
              <w:keepLines w:val="0"/>
              <w:widowControl w:val="0"/>
            </w:pPr>
            <w:r w:rsidRPr="00C31E24">
              <w:t>Void</w:t>
            </w:r>
          </w:p>
        </w:tc>
        <w:tc>
          <w:tcPr>
            <w:tcW w:w="709" w:type="dxa"/>
            <w:tcBorders>
              <w:top w:val="single" w:sz="4" w:space="0" w:color="auto"/>
            </w:tcBorders>
          </w:tcPr>
          <w:p w14:paraId="49FCA824" w14:textId="77777777" w:rsidR="00F90406" w:rsidRPr="00C31E24" w:rsidRDefault="00F90406" w:rsidP="00DD5C3D">
            <w:pPr>
              <w:pStyle w:val="TAC"/>
              <w:keepNext w:val="0"/>
              <w:keepLines w:val="0"/>
              <w:widowControl w:val="0"/>
              <w:rPr>
                <w:szCs w:val="18"/>
              </w:rPr>
            </w:pPr>
            <w:r w:rsidRPr="00C31E24">
              <w:t>-</w:t>
            </w:r>
          </w:p>
        </w:tc>
        <w:tc>
          <w:tcPr>
            <w:tcW w:w="2977" w:type="dxa"/>
            <w:tcBorders>
              <w:top w:val="single" w:sz="4" w:space="0" w:color="auto"/>
            </w:tcBorders>
          </w:tcPr>
          <w:p w14:paraId="7CCB421E" w14:textId="77777777" w:rsidR="00F90406" w:rsidRPr="00C31E24" w:rsidRDefault="00F90406" w:rsidP="00DD5C3D">
            <w:pPr>
              <w:pStyle w:val="TAL"/>
              <w:keepNext w:val="0"/>
              <w:keepLines w:val="0"/>
              <w:widowControl w:val="0"/>
            </w:pPr>
            <w:r w:rsidRPr="00C31E24">
              <w:t>-</w:t>
            </w:r>
          </w:p>
        </w:tc>
        <w:tc>
          <w:tcPr>
            <w:tcW w:w="567" w:type="dxa"/>
            <w:tcBorders>
              <w:top w:val="single" w:sz="4" w:space="0" w:color="auto"/>
            </w:tcBorders>
          </w:tcPr>
          <w:p w14:paraId="1CB47F53" w14:textId="77777777" w:rsidR="00F90406" w:rsidRPr="00C31E24" w:rsidRDefault="00F90406" w:rsidP="00DD5C3D">
            <w:pPr>
              <w:pStyle w:val="TAC"/>
              <w:keepNext w:val="0"/>
              <w:keepLines w:val="0"/>
              <w:widowControl w:val="0"/>
            </w:pPr>
            <w:r w:rsidRPr="00C31E24">
              <w:t>-</w:t>
            </w:r>
          </w:p>
        </w:tc>
        <w:tc>
          <w:tcPr>
            <w:tcW w:w="892" w:type="dxa"/>
            <w:tcBorders>
              <w:top w:val="single" w:sz="4" w:space="0" w:color="auto"/>
            </w:tcBorders>
          </w:tcPr>
          <w:p w14:paraId="53854188" w14:textId="77777777" w:rsidR="00F90406" w:rsidRPr="00C31E24" w:rsidRDefault="00F90406" w:rsidP="00DD5C3D">
            <w:pPr>
              <w:pStyle w:val="TAC"/>
              <w:keepNext w:val="0"/>
              <w:keepLines w:val="0"/>
              <w:widowControl w:val="0"/>
            </w:pPr>
            <w:r w:rsidRPr="00C31E24">
              <w:t>-</w:t>
            </w:r>
          </w:p>
        </w:tc>
      </w:tr>
      <w:tr w:rsidR="00F90406" w:rsidRPr="00C31E24" w14:paraId="000C4DA2" w14:textId="77777777" w:rsidTr="00D74F31">
        <w:tc>
          <w:tcPr>
            <w:tcW w:w="648" w:type="dxa"/>
            <w:tcBorders>
              <w:top w:val="single" w:sz="4" w:space="0" w:color="auto"/>
            </w:tcBorders>
          </w:tcPr>
          <w:p w14:paraId="5B08BDB8" w14:textId="77777777" w:rsidR="00F90406" w:rsidRPr="00C31E24" w:rsidRDefault="00F90406" w:rsidP="00DD5C3D">
            <w:pPr>
              <w:pStyle w:val="TAC"/>
              <w:keepNext w:val="0"/>
              <w:keepLines w:val="0"/>
              <w:widowControl w:val="0"/>
            </w:pPr>
            <w:r w:rsidRPr="00C31E24">
              <w:t>15</w:t>
            </w:r>
          </w:p>
        </w:tc>
        <w:tc>
          <w:tcPr>
            <w:tcW w:w="3969" w:type="dxa"/>
            <w:tcBorders>
              <w:top w:val="single" w:sz="4" w:space="0" w:color="auto"/>
            </w:tcBorders>
          </w:tcPr>
          <w:p w14:paraId="796316F4" w14:textId="0A55BBA6" w:rsidR="00F90406" w:rsidRPr="00C31E24" w:rsidRDefault="00F90406" w:rsidP="00DD5C3D">
            <w:pPr>
              <w:pStyle w:val="TAL"/>
              <w:keepNext w:val="0"/>
              <w:keepLines w:val="0"/>
              <w:widowControl w:val="0"/>
            </w:pPr>
            <w:r w:rsidRPr="00C31E24">
              <w:t>Check: Does the UE (MCVideo Client) send a SIP BYE message to end the On-demand Group Call?</w:t>
            </w:r>
          </w:p>
        </w:tc>
        <w:tc>
          <w:tcPr>
            <w:tcW w:w="709" w:type="dxa"/>
            <w:tcBorders>
              <w:top w:val="single" w:sz="4" w:space="0" w:color="auto"/>
            </w:tcBorders>
          </w:tcPr>
          <w:p w14:paraId="69748A0C" w14:textId="77777777" w:rsidR="00F90406" w:rsidRPr="00C31E24" w:rsidRDefault="00F90406" w:rsidP="00DD5C3D">
            <w:pPr>
              <w:pStyle w:val="TAC"/>
              <w:keepNext w:val="0"/>
              <w:keepLines w:val="0"/>
              <w:widowControl w:val="0"/>
            </w:pPr>
            <w:r w:rsidRPr="00C31E24">
              <w:rPr>
                <w:szCs w:val="18"/>
              </w:rPr>
              <w:t>--&gt;</w:t>
            </w:r>
          </w:p>
        </w:tc>
        <w:tc>
          <w:tcPr>
            <w:tcW w:w="2977" w:type="dxa"/>
            <w:tcBorders>
              <w:top w:val="single" w:sz="4" w:space="0" w:color="auto"/>
            </w:tcBorders>
          </w:tcPr>
          <w:p w14:paraId="36E0CE7E" w14:textId="77777777" w:rsidR="00F90406" w:rsidRPr="00C31E24" w:rsidRDefault="00F90406" w:rsidP="00DD5C3D">
            <w:pPr>
              <w:pStyle w:val="TAL"/>
              <w:keepNext w:val="0"/>
              <w:keepLines w:val="0"/>
              <w:widowControl w:val="0"/>
            </w:pPr>
            <w:r w:rsidRPr="00C31E24">
              <w:t>SIP BYE</w:t>
            </w:r>
          </w:p>
        </w:tc>
        <w:tc>
          <w:tcPr>
            <w:tcW w:w="567" w:type="dxa"/>
            <w:tcBorders>
              <w:top w:val="single" w:sz="4" w:space="0" w:color="auto"/>
            </w:tcBorders>
          </w:tcPr>
          <w:p w14:paraId="695E9355" w14:textId="77777777" w:rsidR="00F90406" w:rsidRPr="00C31E24" w:rsidRDefault="00F90406" w:rsidP="00DD5C3D">
            <w:pPr>
              <w:pStyle w:val="TAC"/>
              <w:keepNext w:val="0"/>
              <w:keepLines w:val="0"/>
              <w:widowControl w:val="0"/>
            </w:pPr>
            <w:r w:rsidRPr="00C31E24">
              <w:t>3</w:t>
            </w:r>
          </w:p>
        </w:tc>
        <w:tc>
          <w:tcPr>
            <w:tcW w:w="892" w:type="dxa"/>
            <w:tcBorders>
              <w:top w:val="single" w:sz="4" w:space="0" w:color="auto"/>
            </w:tcBorders>
          </w:tcPr>
          <w:p w14:paraId="6C4722BB" w14:textId="77777777" w:rsidR="00F90406" w:rsidRPr="00C31E24" w:rsidRDefault="00F90406" w:rsidP="00DD5C3D">
            <w:pPr>
              <w:pStyle w:val="TAC"/>
              <w:keepNext w:val="0"/>
              <w:keepLines w:val="0"/>
              <w:widowControl w:val="0"/>
            </w:pPr>
            <w:r w:rsidRPr="00C31E24">
              <w:t>P</w:t>
            </w:r>
          </w:p>
        </w:tc>
      </w:tr>
      <w:tr w:rsidR="00F90406" w:rsidRPr="00C31E24" w14:paraId="3099D12B" w14:textId="77777777" w:rsidTr="00D74F31">
        <w:tc>
          <w:tcPr>
            <w:tcW w:w="648" w:type="dxa"/>
            <w:tcBorders>
              <w:top w:val="single" w:sz="4" w:space="0" w:color="auto"/>
            </w:tcBorders>
          </w:tcPr>
          <w:p w14:paraId="730AF054" w14:textId="77777777" w:rsidR="00F90406" w:rsidRPr="00C31E24" w:rsidRDefault="00F90406" w:rsidP="00D74F31">
            <w:pPr>
              <w:pStyle w:val="TAC"/>
            </w:pPr>
            <w:r w:rsidRPr="00C31E24">
              <w:t>16</w:t>
            </w:r>
          </w:p>
        </w:tc>
        <w:tc>
          <w:tcPr>
            <w:tcW w:w="3969" w:type="dxa"/>
            <w:tcBorders>
              <w:top w:val="single" w:sz="4" w:space="0" w:color="auto"/>
            </w:tcBorders>
          </w:tcPr>
          <w:p w14:paraId="05B2B45E" w14:textId="77777777" w:rsidR="00F90406" w:rsidRPr="00C31E24" w:rsidRDefault="00F90406" w:rsidP="00DD5C3D">
            <w:pPr>
              <w:pStyle w:val="TAL"/>
              <w:keepNext w:val="0"/>
              <w:keepLines w:val="0"/>
              <w:widowControl w:val="0"/>
            </w:pPr>
            <w:r w:rsidRPr="00C31E24">
              <w:t>The SS (MCVideo Server) sends a SIP 200 (OK).</w:t>
            </w:r>
          </w:p>
        </w:tc>
        <w:tc>
          <w:tcPr>
            <w:tcW w:w="709" w:type="dxa"/>
            <w:tcBorders>
              <w:top w:val="single" w:sz="4" w:space="0" w:color="auto"/>
            </w:tcBorders>
          </w:tcPr>
          <w:p w14:paraId="33BE1FFD" w14:textId="77777777" w:rsidR="00F90406" w:rsidRPr="00C31E24" w:rsidRDefault="00F90406" w:rsidP="00DD5C3D">
            <w:pPr>
              <w:pStyle w:val="TAC"/>
              <w:keepNext w:val="0"/>
              <w:keepLines w:val="0"/>
              <w:widowControl w:val="0"/>
              <w:rPr>
                <w:szCs w:val="18"/>
              </w:rPr>
            </w:pPr>
            <w:r w:rsidRPr="00C31E24">
              <w:t>&lt;--</w:t>
            </w:r>
          </w:p>
        </w:tc>
        <w:tc>
          <w:tcPr>
            <w:tcW w:w="2977" w:type="dxa"/>
            <w:tcBorders>
              <w:top w:val="single" w:sz="4" w:space="0" w:color="auto"/>
            </w:tcBorders>
          </w:tcPr>
          <w:p w14:paraId="1FDDFC56" w14:textId="77777777" w:rsidR="00F90406" w:rsidRPr="00C31E24" w:rsidRDefault="00F90406" w:rsidP="00DD5C3D">
            <w:pPr>
              <w:pStyle w:val="TAL"/>
              <w:keepNext w:val="0"/>
              <w:keepLines w:val="0"/>
              <w:widowControl w:val="0"/>
            </w:pPr>
            <w:r w:rsidRPr="00C31E24">
              <w:t>SIP 200 (OK)</w:t>
            </w:r>
          </w:p>
        </w:tc>
        <w:tc>
          <w:tcPr>
            <w:tcW w:w="567" w:type="dxa"/>
            <w:tcBorders>
              <w:top w:val="single" w:sz="4" w:space="0" w:color="auto"/>
            </w:tcBorders>
          </w:tcPr>
          <w:p w14:paraId="22263766" w14:textId="77777777" w:rsidR="00F90406" w:rsidRPr="00C31E24" w:rsidRDefault="00F90406" w:rsidP="00DD5C3D">
            <w:pPr>
              <w:pStyle w:val="TAC"/>
              <w:keepNext w:val="0"/>
              <w:keepLines w:val="0"/>
              <w:widowControl w:val="0"/>
            </w:pPr>
            <w:r w:rsidRPr="00C31E24">
              <w:t>-</w:t>
            </w:r>
          </w:p>
        </w:tc>
        <w:tc>
          <w:tcPr>
            <w:tcW w:w="892" w:type="dxa"/>
            <w:tcBorders>
              <w:top w:val="single" w:sz="4" w:space="0" w:color="auto"/>
            </w:tcBorders>
          </w:tcPr>
          <w:p w14:paraId="2F281AD3" w14:textId="77777777" w:rsidR="00F90406" w:rsidRPr="00C31E24" w:rsidRDefault="00F90406" w:rsidP="00DD5C3D">
            <w:pPr>
              <w:pStyle w:val="TAC"/>
              <w:keepNext w:val="0"/>
              <w:keepLines w:val="0"/>
              <w:widowControl w:val="0"/>
            </w:pPr>
            <w:r w:rsidRPr="00C31E24">
              <w:t>-</w:t>
            </w:r>
          </w:p>
        </w:tc>
      </w:tr>
      <w:tr w:rsidR="00F90406" w:rsidRPr="00C31E24" w14:paraId="2ED39C24" w14:textId="77777777" w:rsidTr="00DD5C3D">
        <w:tc>
          <w:tcPr>
            <w:tcW w:w="648" w:type="dxa"/>
            <w:tcBorders>
              <w:top w:val="single" w:sz="4" w:space="0" w:color="auto"/>
              <w:bottom w:val="single" w:sz="4" w:space="0" w:color="auto"/>
            </w:tcBorders>
          </w:tcPr>
          <w:p w14:paraId="17FA2129" w14:textId="77777777" w:rsidR="00F90406" w:rsidRPr="00C31E24" w:rsidRDefault="00F90406" w:rsidP="00DD5C3D">
            <w:pPr>
              <w:pStyle w:val="TAC"/>
              <w:keepNext w:val="0"/>
              <w:keepLines w:val="0"/>
              <w:widowControl w:val="0"/>
            </w:pPr>
            <w:r w:rsidRPr="00C31E24">
              <w:t>-</w:t>
            </w:r>
          </w:p>
        </w:tc>
        <w:tc>
          <w:tcPr>
            <w:tcW w:w="3969" w:type="dxa"/>
            <w:tcBorders>
              <w:top w:val="single" w:sz="4" w:space="0" w:color="auto"/>
              <w:bottom w:val="single" w:sz="4" w:space="0" w:color="auto"/>
            </w:tcBorders>
          </w:tcPr>
          <w:p w14:paraId="71D6E0C2" w14:textId="77777777" w:rsidR="00F90406" w:rsidRPr="00C31E24" w:rsidRDefault="00F90406" w:rsidP="00DD5C3D">
            <w:pPr>
              <w:pStyle w:val="TAL"/>
              <w:keepNext w:val="0"/>
              <w:keepLines w:val="0"/>
              <w:widowControl w:val="0"/>
            </w:pPr>
            <w:r w:rsidRPr="00C31E24">
              <w:t>EXCEPTION: The SS (MCVideo Server) releases the E-UTRA connection.</w:t>
            </w:r>
          </w:p>
        </w:tc>
        <w:tc>
          <w:tcPr>
            <w:tcW w:w="709" w:type="dxa"/>
            <w:tcBorders>
              <w:top w:val="single" w:sz="4" w:space="0" w:color="auto"/>
              <w:bottom w:val="single" w:sz="4" w:space="0" w:color="auto"/>
            </w:tcBorders>
          </w:tcPr>
          <w:p w14:paraId="5B795B86" w14:textId="77777777" w:rsidR="00F90406" w:rsidRPr="00C31E24" w:rsidRDefault="00F90406" w:rsidP="00DD5C3D">
            <w:pPr>
              <w:pStyle w:val="TAC"/>
              <w:keepNext w:val="0"/>
              <w:keepLines w:val="0"/>
              <w:widowControl w:val="0"/>
            </w:pPr>
            <w:r w:rsidRPr="00C31E24">
              <w:t>-</w:t>
            </w:r>
          </w:p>
        </w:tc>
        <w:tc>
          <w:tcPr>
            <w:tcW w:w="2977" w:type="dxa"/>
            <w:tcBorders>
              <w:top w:val="single" w:sz="4" w:space="0" w:color="auto"/>
              <w:bottom w:val="single" w:sz="4" w:space="0" w:color="auto"/>
            </w:tcBorders>
          </w:tcPr>
          <w:p w14:paraId="59B916FE" w14:textId="77777777" w:rsidR="00F90406" w:rsidRPr="00C31E24" w:rsidRDefault="00F90406" w:rsidP="00DD5C3D">
            <w:pPr>
              <w:pStyle w:val="TAL"/>
              <w:keepNext w:val="0"/>
              <w:keepLines w:val="0"/>
              <w:widowControl w:val="0"/>
            </w:pPr>
            <w:r w:rsidRPr="00C31E24">
              <w:t>-</w:t>
            </w:r>
          </w:p>
        </w:tc>
        <w:tc>
          <w:tcPr>
            <w:tcW w:w="567" w:type="dxa"/>
            <w:tcBorders>
              <w:top w:val="single" w:sz="4" w:space="0" w:color="auto"/>
              <w:bottom w:val="single" w:sz="4" w:space="0" w:color="auto"/>
            </w:tcBorders>
          </w:tcPr>
          <w:p w14:paraId="2CB3FD05" w14:textId="77777777" w:rsidR="00F90406" w:rsidRPr="00C31E24" w:rsidRDefault="00F90406" w:rsidP="00DD5C3D">
            <w:pPr>
              <w:pStyle w:val="TAC"/>
              <w:keepNext w:val="0"/>
              <w:keepLines w:val="0"/>
              <w:widowControl w:val="0"/>
            </w:pPr>
            <w:r w:rsidRPr="00C31E24">
              <w:t>-</w:t>
            </w:r>
          </w:p>
        </w:tc>
        <w:tc>
          <w:tcPr>
            <w:tcW w:w="892" w:type="dxa"/>
            <w:tcBorders>
              <w:top w:val="single" w:sz="4" w:space="0" w:color="auto"/>
              <w:bottom w:val="single" w:sz="4" w:space="0" w:color="auto"/>
            </w:tcBorders>
          </w:tcPr>
          <w:p w14:paraId="0FFE6E21" w14:textId="77777777" w:rsidR="00F90406" w:rsidRPr="00C31E24" w:rsidRDefault="00F90406" w:rsidP="00DD5C3D">
            <w:pPr>
              <w:pStyle w:val="TAC"/>
              <w:keepNext w:val="0"/>
              <w:keepLines w:val="0"/>
              <w:widowControl w:val="0"/>
            </w:pPr>
            <w:r w:rsidRPr="00C31E24">
              <w:t>-</w:t>
            </w:r>
          </w:p>
        </w:tc>
      </w:tr>
      <w:tr w:rsidR="00F90406" w:rsidRPr="00C31E24" w14:paraId="05033154" w14:textId="77777777" w:rsidTr="00D74F31">
        <w:tc>
          <w:tcPr>
            <w:tcW w:w="9762" w:type="dxa"/>
            <w:gridSpan w:val="6"/>
            <w:tcBorders>
              <w:top w:val="single" w:sz="4" w:space="0" w:color="auto"/>
            </w:tcBorders>
          </w:tcPr>
          <w:p w14:paraId="0719D4BE" w14:textId="77777777" w:rsidR="00F90406" w:rsidRPr="00C31E24" w:rsidRDefault="00F90406" w:rsidP="00DD5C3D">
            <w:pPr>
              <w:pStyle w:val="TAC"/>
              <w:keepNext w:val="0"/>
              <w:keepLines w:val="0"/>
              <w:widowControl w:val="0"/>
              <w:jc w:val="left"/>
            </w:pPr>
            <w:r w:rsidRPr="00C31E24">
              <w:t>NOTE 1: This is expected to be done via a suitable implementation dependent MMI.</w:t>
            </w:r>
          </w:p>
        </w:tc>
      </w:tr>
    </w:tbl>
    <w:p w14:paraId="66880EBF" w14:textId="77777777" w:rsidR="00F90406" w:rsidRPr="00C31E24" w:rsidRDefault="00F90406" w:rsidP="00F90406"/>
    <w:p w14:paraId="0CAAAE2D" w14:textId="77777777" w:rsidR="00F90406" w:rsidRPr="00C31E24" w:rsidRDefault="00F90406" w:rsidP="00F90406">
      <w:pPr>
        <w:pStyle w:val="H6"/>
      </w:pPr>
      <w:r w:rsidRPr="00C31E24">
        <w:t>6.1.1.3.3.3</w:t>
      </w:r>
      <w:r w:rsidRPr="00C31E24">
        <w:tab/>
        <w:t>Specific message contents</w:t>
      </w:r>
    </w:p>
    <w:p w14:paraId="0AE8A056" w14:textId="77777777" w:rsidR="00F90406" w:rsidRPr="00C31E24" w:rsidRDefault="00F90406" w:rsidP="00F90406">
      <w:pPr>
        <w:pStyle w:val="TH"/>
      </w:pPr>
      <w:r w:rsidRPr="00C31E24">
        <w:t>Table 6.1.1.3.3.3-1: SIP INVITE (Step 2, Table 6.1.1.3.3.2-1)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0"/>
        <w:gridCol w:w="2126"/>
        <w:gridCol w:w="2125"/>
        <w:gridCol w:w="1418"/>
        <w:gridCol w:w="1135"/>
      </w:tblGrid>
      <w:tr w:rsidR="00F90406" w:rsidRPr="00C31E24" w14:paraId="6C52BB79" w14:textId="77777777" w:rsidTr="00D74F31">
        <w:trPr>
          <w:tblHeader/>
        </w:trPr>
        <w:tc>
          <w:tcPr>
            <w:tcW w:w="9728" w:type="dxa"/>
            <w:gridSpan w:val="5"/>
          </w:tcPr>
          <w:p w14:paraId="195BA842" w14:textId="77777777" w:rsidR="00F90406" w:rsidRPr="00C31E24" w:rsidRDefault="00F90406" w:rsidP="00D74F31">
            <w:pPr>
              <w:pStyle w:val="TAL"/>
            </w:pPr>
            <w:r w:rsidRPr="00C31E24">
              <w:t>Derivation Path: TS 36.579-1 [2], Table 5.5.2.5.1-1, condition MCVIDEO</w:t>
            </w:r>
          </w:p>
        </w:tc>
      </w:tr>
      <w:tr w:rsidR="00F90406" w:rsidRPr="00C31E24" w14:paraId="79079456" w14:textId="77777777" w:rsidTr="00D74F31">
        <w:trPr>
          <w:tblHeader/>
        </w:trPr>
        <w:tc>
          <w:tcPr>
            <w:tcW w:w="2859" w:type="dxa"/>
          </w:tcPr>
          <w:p w14:paraId="3CEF0672" w14:textId="77777777" w:rsidR="00F90406" w:rsidRPr="00C31E24" w:rsidRDefault="00F90406" w:rsidP="00D74F31">
            <w:pPr>
              <w:pStyle w:val="TAH"/>
              <w:rPr>
                <w:bCs/>
              </w:rPr>
            </w:pPr>
            <w:r w:rsidRPr="00C31E24">
              <w:rPr>
                <w:bCs/>
              </w:rPr>
              <w:t>Information Element</w:t>
            </w:r>
          </w:p>
        </w:tc>
        <w:tc>
          <w:tcPr>
            <w:tcW w:w="2147" w:type="dxa"/>
          </w:tcPr>
          <w:p w14:paraId="38D71610" w14:textId="77777777" w:rsidR="00F90406" w:rsidRPr="00C31E24" w:rsidRDefault="00F90406" w:rsidP="00D74F31">
            <w:pPr>
              <w:pStyle w:val="TAH"/>
              <w:rPr>
                <w:bCs/>
              </w:rPr>
            </w:pPr>
            <w:r w:rsidRPr="00C31E24">
              <w:rPr>
                <w:bCs/>
              </w:rPr>
              <w:t>Value/remark</w:t>
            </w:r>
          </w:p>
        </w:tc>
        <w:tc>
          <w:tcPr>
            <w:tcW w:w="2146" w:type="dxa"/>
            <w:tcBorders>
              <w:bottom w:val="single" w:sz="4" w:space="0" w:color="auto"/>
            </w:tcBorders>
          </w:tcPr>
          <w:p w14:paraId="2E7624B4" w14:textId="77777777" w:rsidR="00F90406" w:rsidRPr="00C31E24" w:rsidRDefault="00F90406" w:rsidP="00D74F31">
            <w:pPr>
              <w:pStyle w:val="TAH"/>
              <w:rPr>
                <w:bCs/>
              </w:rPr>
            </w:pPr>
            <w:r w:rsidRPr="00C31E24">
              <w:rPr>
                <w:bCs/>
              </w:rPr>
              <w:t>Comment</w:t>
            </w:r>
          </w:p>
        </w:tc>
        <w:tc>
          <w:tcPr>
            <w:tcW w:w="1431" w:type="dxa"/>
          </w:tcPr>
          <w:p w14:paraId="056ACC69" w14:textId="77777777" w:rsidR="00F90406" w:rsidRPr="00C31E24" w:rsidRDefault="00F90406" w:rsidP="00D74F31">
            <w:pPr>
              <w:pStyle w:val="TAH"/>
              <w:rPr>
                <w:bCs/>
              </w:rPr>
            </w:pPr>
            <w:r w:rsidRPr="00C31E24">
              <w:rPr>
                <w:bCs/>
              </w:rPr>
              <w:t>Reference</w:t>
            </w:r>
          </w:p>
        </w:tc>
        <w:tc>
          <w:tcPr>
            <w:tcW w:w="1145" w:type="dxa"/>
          </w:tcPr>
          <w:p w14:paraId="6D308267" w14:textId="77777777" w:rsidR="00F90406" w:rsidRPr="00C31E24" w:rsidRDefault="00F90406" w:rsidP="00D74F31">
            <w:pPr>
              <w:pStyle w:val="TAH"/>
              <w:rPr>
                <w:bCs/>
              </w:rPr>
            </w:pPr>
            <w:r w:rsidRPr="00C31E24">
              <w:rPr>
                <w:bCs/>
              </w:rPr>
              <w:t>Condition</w:t>
            </w:r>
          </w:p>
        </w:tc>
      </w:tr>
      <w:tr w:rsidR="00F90406" w:rsidRPr="00C31E24" w14:paraId="4F00B72F" w14:textId="77777777" w:rsidTr="00D74F31">
        <w:trPr>
          <w:tblHeader/>
        </w:trPr>
        <w:tc>
          <w:tcPr>
            <w:tcW w:w="2859" w:type="dxa"/>
            <w:tcBorders>
              <w:top w:val="single" w:sz="4" w:space="0" w:color="auto"/>
              <w:left w:val="single" w:sz="4" w:space="0" w:color="auto"/>
              <w:bottom w:val="single" w:sz="4" w:space="0" w:color="auto"/>
              <w:right w:val="single" w:sz="4" w:space="0" w:color="auto"/>
            </w:tcBorders>
          </w:tcPr>
          <w:p w14:paraId="32D2AF3D" w14:textId="77777777" w:rsidR="00F90406" w:rsidRPr="00C31E24" w:rsidRDefault="00F90406" w:rsidP="00D74F31">
            <w:pPr>
              <w:pStyle w:val="TAL"/>
              <w:rPr>
                <w:b/>
                <w:bCs/>
              </w:rPr>
            </w:pPr>
            <w:r w:rsidRPr="00C31E24">
              <w:rPr>
                <w:b/>
                <w:bCs/>
              </w:rPr>
              <w:t>Answer-Mode</w:t>
            </w:r>
          </w:p>
        </w:tc>
        <w:tc>
          <w:tcPr>
            <w:tcW w:w="2147" w:type="dxa"/>
            <w:tcBorders>
              <w:top w:val="single" w:sz="4" w:space="0" w:color="auto"/>
              <w:left w:val="single" w:sz="4" w:space="0" w:color="auto"/>
              <w:bottom w:val="single" w:sz="4" w:space="0" w:color="auto"/>
              <w:right w:val="single" w:sz="4" w:space="0" w:color="auto"/>
            </w:tcBorders>
          </w:tcPr>
          <w:p w14:paraId="579984B6" w14:textId="77777777" w:rsidR="00F90406" w:rsidRPr="00C31E24" w:rsidRDefault="00F90406" w:rsidP="00D74F31">
            <w:pPr>
              <w:pStyle w:val="TAL"/>
            </w:pPr>
          </w:p>
        </w:tc>
        <w:tc>
          <w:tcPr>
            <w:tcW w:w="2146" w:type="dxa"/>
            <w:tcBorders>
              <w:top w:val="single" w:sz="4" w:space="0" w:color="auto"/>
              <w:left w:val="single" w:sz="4" w:space="0" w:color="auto"/>
              <w:bottom w:val="single" w:sz="4" w:space="0" w:color="auto"/>
              <w:right w:val="single" w:sz="4" w:space="0" w:color="auto"/>
            </w:tcBorders>
          </w:tcPr>
          <w:p w14:paraId="378513E2" w14:textId="77777777" w:rsidR="00F90406" w:rsidRPr="00C31E24" w:rsidRDefault="00F90406" w:rsidP="00D74F31">
            <w:pPr>
              <w:pStyle w:val="TAL"/>
            </w:pPr>
          </w:p>
        </w:tc>
        <w:tc>
          <w:tcPr>
            <w:tcW w:w="1431" w:type="dxa"/>
            <w:tcBorders>
              <w:top w:val="single" w:sz="4" w:space="0" w:color="auto"/>
              <w:left w:val="single" w:sz="4" w:space="0" w:color="auto"/>
              <w:bottom w:val="single" w:sz="4" w:space="0" w:color="auto"/>
              <w:right w:val="single" w:sz="4" w:space="0" w:color="auto"/>
            </w:tcBorders>
          </w:tcPr>
          <w:p w14:paraId="07588FCF" w14:textId="77777777" w:rsidR="00F90406" w:rsidRPr="00C31E24" w:rsidRDefault="00F90406" w:rsidP="00D74F31">
            <w:pPr>
              <w:pStyle w:val="TAL"/>
            </w:pPr>
          </w:p>
        </w:tc>
        <w:tc>
          <w:tcPr>
            <w:tcW w:w="1145" w:type="dxa"/>
            <w:tcBorders>
              <w:top w:val="single" w:sz="4" w:space="0" w:color="auto"/>
              <w:left w:val="single" w:sz="4" w:space="0" w:color="auto"/>
              <w:bottom w:val="single" w:sz="4" w:space="0" w:color="auto"/>
              <w:right w:val="single" w:sz="4" w:space="0" w:color="auto"/>
            </w:tcBorders>
          </w:tcPr>
          <w:p w14:paraId="6B91AF58" w14:textId="77777777" w:rsidR="00F90406" w:rsidRPr="00C31E24" w:rsidRDefault="00F90406" w:rsidP="00D74F31">
            <w:pPr>
              <w:pStyle w:val="TAL"/>
            </w:pPr>
          </w:p>
        </w:tc>
      </w:tr>
      <w:tr w:rsidR="00F90406" w:rsidRPr="00C31E24" w14:paraId="410A6BA0" w14:textId="77777777" w:rsidTr="00D74F31">
        <w:trPr>
          <w:tblHeader/>
        </w:trPr>
        <w:tc>
          <w:tcPr>
            <w:tcW w:w="2859" w:type="dxa"/>
            <w:tcBorders>
              <w:top w:val="single" w:sz="4" w:space="0" w:color="auto"/>
              <w:left w:val="single" w:sz="4" w:space="0" w:color="auto"/>
              <w:bottom w:val="single" w:sz="4" w:space="0" w:color="auto"/>
              <w:right w:val="single" w:sz="4" w:space="0" w:color="auto"/>
            </w:tcBorders>
          </w:tcPr>
          <w:p w14:paraId="6980556C" w14:textId="77777777" w:rsidR="00F90406" w:rsidRPr="00C31E24" w:rsidRDefault="00F90406" w:rsidP="00D74F31">
            <w:pPr>
              <w:pStyle w:val="TAL"/>
            </w:pPr>
            <w:r w:rsidRPr="00C31E24">
              <w:t xml:space="preserve">  answer-mode-value</w:t>
            </w:r>
          </w:p>
        </w:tc>
        <w:tc>
          <w:tcPr>
            <w:tcW w:w="2147" w:type="dxa"/>
            <w:tcBorders>
              <w:top w:val="single" w:sz="4" w:space="0" w:color="auto"/>
              <w:left w:val="single" w:sz="4" w:space="0" w:color="auto"/>
              <w:bottom w:val="single" w:sz="4" w:space="0" w:color="auto"/>
              <w:right w:val="single" w:sz="4" w:space="0" w:color="auto"/>
            </w:tcBorders>
          </w:tcPr>
          <w:p w14:paraId="7B59F7C8" w14:textId="77777777" w:rsidR="00F90406" w:rsidRPr="00C31E24" w:rsidRDefault="00F90406" w:rsidP="00D74F31">
            <w:pPr>
              <w:pStyle w:val="TAL"/>
            </w:pPr>
            <w:r w:rsidRPr="00C31E24">
              <w:rPr>
                <w:rFonts w:eastAsia="Calibri"/>
              </w:rPr>
              <w:t>"Manual"</w:t>
            </w:r>
          </w:p>
        </w:tc>
        <w:tc>
          <w:tcPr>
            <w:tcW w:w="2146" w:type="dxa"/>
            <w:tcBorders>
              <w:top w:val="single" w:sz="4" w:space="0" w:color="auto"/>
              <w:left w:val="single" w:sz="4" w:space="0" w:color="auto"/>
              <w:bottom w:val="single" w:sz="4" w:space="0" w:color="auto"/>
              <w:right w:val="single" w:sz="4" w:space="0" w:color="auto"/>
            </w:tcBorders>
          </w:tcPr>
          <w:p w14:paraId="4583B4E8" w14:textId="77777777" w:rsidR="00F90406" w:rsidRPr="00C31E24" w:rsidRDefault="00F90406" w:rsidP="00D74F31">
            <w:pPr>
              <w:pStyle w:val="TAL"/>
            </w:pPr>
          </w:p>
        </w:tc>
        <w:tc>
          <w:tcPr>
            <w:tcW w:w="1431" w:type="dxa"/>
            <w:tcBorders>
              <w:top w:val="single" w:sz="4" w:space="0" w:color="auto"/>
              <w:left w:val="single" w:sz="4" w:space="0" w:color="auto"/>
              <w:bottom w:val="single" w:sz="4" w:space="0" w:color="auto"/>
              <w:right w:val="single" w:sz="4" w:space="0" w:color="auto"/>
            </w:tcBorders>
          </w:tcPr>
          <w:p w14:paraId="68C00EDB" w14:textId="77777777" w:rsidR="00F90406" w:rsidRPr="00C31E24" w:rsidRDefault="00F90406" w:rsidP="00D74F31">
            <w:pPr>
              <w:pStyle w:val="TAL"/>
            </w:pPr>
          </w:p>
        </w:tc>
        <w:tc>
          <w:tcPr>
            <w:tcW w:w="1145" w:type="dxa"/>
            <w:tcBorders>
              <w:top w:val="single" w:sz="4" w:space="0" w:color="auto"/>
              <w:left w:val="single" w:sz="4" w:space="0" w:color="auto"/>
              <w:bottom w:val="single" w:sz="4" w:space="0" w:color="auto"/>
              <w:right w:val="single" w:sz="4" w:space="0" w:color="auto"/>
            </w:tcBorders>
          </w:tcPr>
          <w:p w14:paraId="2B06DAF3" w14:textId="77777777" w:rsidR="00F90406" w:rsidRPr="00C31E24" w:rsidRDefault="00F90406" w:rsidP="00D74F31">
            <w:pPr>
              <w:pStyle w:val="TAL"/>
            </w:pPr>
          </w:p>
        </w:tc>
      </w:tr>
      <w:tr w:rsidR="00F90406" w:rsidRPr="00C31E24" w14:paraId="7C0DDBB3" w14:textId="77777777" w:rsidTr="00D74F31">
        <w:trPr>
          <w:tblHeader/>
        </w:trPr>
        <w:tc>
          <w:tcPr>
            <w:tcW w:w="2859" w:type="dxa"/>
            <w:tcBorders>
              <w:top w:val="single" w:sz="4" w:space="0" w:color="auto"/>
              <w:left w:val="single" w:sz="4" w:space="0" w:color="auto"/>
              <w:bottom w:val="single" w:sz="4" w:space="0" w:color="auto"/>
              <w:right w:val="single" w:sz="4" w:space="0" w:color="auto"/>
            </w:tcBorders>
          </w:tcPr>
          <w:p w14:paraId="47CFC0AD" w14:textId="77777777" w:rsidR="00F90406" w:rsidRPr="00C31E24" w:rsidRDefault="00F90406" w:rsidP="00D74F31">
            <w:pPr>
              <w:pStyle w:val="TAL"/>
              <w:rPr>
                <w:b/>
                <w:bCs/>
              </w:rPr>
            </w:pPr>
            <w:r w:rsidRPr="00C31E24">
              <w:rPr>
                <w:b/>
                <w:bCs/>
              </w:rPr>
              <w:t>Message-body</w:t>
            </w:r>
          </w:p>
        </w:tc>
        <w:tc>
          <w:tcPr>
            <w:tcW w:w="2147" w:type="dxa"/>
            <w:tcBorders>
              <w:top w:val="single" w:sz="4" w:space="0" w:color="auto"/>
              <w:left w:val="single" w:sz="4" w:space="0" w:color="auto"/>
              <w:bottom w:val="single" w:sz="4" w:space="0" w:color="auto"/>
              <w:right w:val="single" w:sz="4" w:space="0" w:color="auto"/>
            </w:tcBorders>
          </w:tcPr>
          <w:p w14:paraId="081F87BD" w14:textId="77777777" w:rsidR="00F90406" w:rsidRPr="00C31E24" w:rsidRDefault="00F90406" w:rsidP="00D74F31">
            <w:pPr>
              <w:pStyle w:val="TAL"/>
            </w:pPr>
          </w:p>
        </w:tc>
        <w:tc>
          <w:tcPr>
            <w:tcW w:w="2146" w:type="dxa"/>
            <w:tcBorders>
              <w:top w:val="single" w:sz="4" w:space="0" w:color="auto"/>
              <w:left w:val="single" w:sz="4" w:space="0" w:color="auto"/>
              <w:bottom w:val="single" w:sz="4" w:space="0" w:color="auto"/>
              <w:right w:val="single" w:sz="4" w:space="0" w:color="auto"/>
            </w:tcBorders>
          </w:tcPr>
          <w:p w14:paraId="3CA71DCD" w14:textId="77777777" w:rsidR="00F90406" w:rsidRPr="00C31E24" w:rsidRDefault="00F90406" w:rsidP="00D74F31">
            <w:pPr>
              <w:pStyle w:val="TAL"/>
            </w:pPr>
          </w:p>
        </w:tc>
        <w:tc>
          <w:tcPr>
            <w:tcW w:w="1431" w:type="dxa"/>
            <w:tcBorders>
              <w:top w:val="single" w:sz="4" w:space="0" w:color="auto"/>
              <w:left w:val="single" w:sz="4" w:space="0" w:color="auto"/>
              <w:bottom w:val="single" w:sz="4" w:space="0" w:color="auto"/>
              <w:right w:val="single" w:sz="4" w:space="0" w:color="auto"/>
            </w:tcBorders>
          </w:tcPr>
          <w:p w14:paraId="722F0787" w14:textId="77777777" w:rsidR="00F90406" w:rsidRPr="00C31E24" w:rsidRDefault="00F90406" w:rsidP="00D74F31">
            <w:pPr>
              <w:pStyle w:val="TAL"/>
            </w:pPr>
          </w:p>
        </w:tc>
        <w:tc>
          <w:tcPr>
            <w:tcW w:w="1145" w:type="dxa"/>
            <w:tcBorders>
              <w:top w:val="single" w:sz="4" w:space="0" w:color="auto"/>
              <w:left w:val="single" w:sz="4" w:space="0" w:color="auto"/>
              <w:bottom w:val="single" w:sz="4" w:space="0" w:color="auto"/>
              <w:right w:val="single" w:sz="4" w:space="0" w:color="auto"/>
            </w:tcBorders>
          </w:tcPr>
          <w:p w14:paraId="1140BFE1" w14:textId="77777777" w:rsidR="00F90406" w:rsidRPr="00C31E24" w:rsidRDefault="00F90406" w:rsidP="00D74F31">
            <w:pPr>
              <w:pStyle w:val="TAL"/>
            </w:pPr>
          </w:p>
        </w:tc>
      </w:tr>
      <w:tr w:rsidR="00F90406" w:rsidRPr="00C31E24" w14:paraId="0F24A629" w14:textId="77777777" w:rsidTr="00D74F31">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3AB24E60" w14:textId="77777777" w:rsidR="00F90406" w:rsidRPr="00C31E24" w:rsidRDefault="00F90406" w:rsidP="00D74F31">
            <w:pPr>
              <w:pStyle w:val="TAL"/>
            </w:pPr>
            <w:r w:rsidRPr="00C31E24">
              <w:t xml:space="preserve">  MIME body part</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65758586" w14:textId="77777777" w:rsidR="00F90406" w:rsidRPr="00C31E24" w:rsidRDefault="00F90406" w:rsidP="00D74F31">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68905EE9" w14:textId="77777777" w:rsidR="00F90406" w:rsidRPr="00C31E24" w:rsidRDefault="00F90406" w:rsidP="00D74F31">
            <w:pPr>
              <w:pStyle w:val="TAL"/>
            </w:pPr>
            <w:r w:rsidRPr="00C31E24">
              <w:t>MCVideo Info</w:t>
            </w: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05960CCE" w14:textId="77777777" w:rsidR="00F90406" w:rsidRPr="00C31E24" w:rsidRDefault="00F90406" w:rsidP="00D74F31">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6875ED7C" w14:textId="77777777" w:rsidR="00F90406" w:rsidRPr="00C31E24" w:rsidRDefault="00F90406" w:rsidP="00D74F31">
            <w:pPr>
              <w:pStyle w:val="TAL"/>
            </w:pPr>
          </w:p>
        </w:tc>
      </w:tr>
      <w:tr w:rsidR="00F90406" w:rsidRPr="00C31E24" w14:paraId="0E7AFBD1" w14:textId="77777777" w:rsidTr="00D74F31">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0C072CE4" w14:textId="77777777" w:rsidR="00F90406" w:rsidRPr="00C31E24" w:rsidRDefault="00F90406" w:rsidP="00D74F31">
            <w:pPr>
              <w:pStyle w:val="TAL"/>
            </w:pPr>
            <w:r w:rsidRPr="00C31E24">
              <w:t xml:space="preserve">    MIME-part-headers</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0A51F0F0" w14:textId="77777777" w:rsidR="00F90406" w:rsidRPr="00C31E24" w:rsidRDefault="00F90406" w:rsidP="00D74F31">
            <w:pPr>
              <w:pStyle w:val="TAL"/>
            </w:pP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0494CCF5" w14:textId="77777777" w:rsidR="00F90406" w:rsidRPr="00C31E24" w:rsidRDefault="00F90406" w:rsidP="00D74F31">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5B877518" w14:textId="77777777" w:rsidR="00F90406" w:rsidRPr="00C31E24" w:rsidRDefault="00F90406" w:rsidP="00D74F31">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76A40C5B" w14:textId="77777777" w:rsidR="00F90406" w:rsidRPr="00C31E24" w:rsidRDefault="00F90406" w:rsidP="00D74F31">
            <w:pPr>
              <w:pStyle w:val="TAL"/>
            </w:pPr>
          </w:p>
        </w:tc>
      </w:tr>
      <w:tr w:rsidR="00F90406" w:rsidRPr="00C31E24" w14:paraId="1FFD8B7C" w14:textId="77777777" w:rsidTr="00D74F31">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1F1B450A" w14:textId="77777777" w:rsidR="00F90406" w:rsidRPr="00C31E24" w:rsidRDefault="00F90406" w:rsidP="00D74F31">
            <w:pPr>
              <w:pStyle w:val="TAL"/>
            </w:pPr>
            <w:r w:rsidRPr="00C31E24">
              <w:t xml:space="preserve">      Content-Type</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74344860" w14:textId="77777777" w:rsidR="00F90406" w:rsidRPr="00C31E24" w:rsidRDefault="00F90406" w:rsidP="00D74F31">
            <w:pPr>
              <w:pStyle w:val="TAL"/>
            </w:pPr>
            <w:r w:rsidRPr="00C31E24">
              <w:t>"application/vnd.3gpp.mcvideo-info+xml"</w:t>
            </w: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14C9907A" w14:textId="77777777" w:rsidR="00F90406" w:rsidRPr="00C31E24" w:rsidRDefault="00F90406" w:rsidP="00D74F31">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3B846B4" w14:textId="77777777" w:rsidR="00F90406" w:rsidRPr="00C31E24" w:rsidRDefault="00F90406" w:rsidP="00D74F31">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1F7D2B94" w14:textId="77777777" w:rsidR="00F90406" w:rsidRPr="00C31E24" w:rsidRDefault="00F90406" w:rsidP="00D74F31">
            <w:pPr>
              <w:pStyle w:val="TAL"/>
            </w:pPr>
          </w:p>
        </w:tc>
      </w:tr>
      <w:tr w:rsidR="00F90406" w:rsidRPr="00C31E24" w14:paraId="6A258577" w14:textId="77777777" w:rsidTr="00D74F31">
        <w:trPr>
          <w:tblHeader/>
        </w:trPr>
        <w:tc>
          <w:tcPr>
            <w:tcW w:w="2859" w:type="dxa"/>
            <w:tcBorders>
              <w:top w:val="single" w:sz="4" w:space="0" w:color="auto"/>
              <w:left w:val="single" w:sz="4" w:space="0" w:color="auto"/>
              <w:bottom w:val="single" w:sz="4" w:space="0" w:color="auto"/>
              <w:right w:val="single" w:sz="4" w:space="0" w:color="auto"/>
            </w:tcBorders>
            <w:shd w:val="clear" w:color="auto" w:fill="auto"/>
          </w:tcPr>
          <w:p w14:paraId="5CDCC8CC" w14:textId="77777777" w:rsidR="00F90406" w:rsidRPr="00C31E24" w:rsidRDefault="00F90406" w:rsidP="00D74F31">
            <w:pPr>
              <w:pStyle w:val="TAL"/>
            </w:pPr>
            <w:r w:rsidRPr="00C31E24">
              <w:t xml:space="preserve">    MIME-part-body</w:t>
            </w:r>
          </w:p>
        </w:tc>
        <w:tc>
          <w:tcPr>
            <w:tcW w:w="2147" w:type="dxa"/>
            <w:tcBorders>
              <w:top w:val="single" w:sz="4" w:space="0" w:color="auto"/>
              <w:left w:val="single" w:sz="4" w:space="0" w:color="auto"/>
              <w:bottom w:val="single" w:sz="4" w:space="0" w:color="auto"/>
              <w:right w:val="single" w:sz="4" w:space="0" w:color="auto"/>
            </w:tcBorders>
            <w:shd w:val="clear" w:color="auto" w:fill="auto"/>
          </w:tcPr>
          <w:p w14:paraId="1D100F28" w14:textId="77777777" w:rsidR="00F90406" w:rsidRPr="00C31E24" w:rsidRDefault="00F90406" w:rsidP="00D74F31">
            <w:pPr>
              <w:pStyle w:val="TAL"/>
            </w:pPr>
            <w:r w:rsidRPr="00C31E24">
              <w:t>MCVideo-Info as described in Table 6.1.1.1.3.3-2</w:t>
            </w:r>
          </w:p>
        </w:tc>
        <w:tc>
          <w:tcPr>
            <w:tcW w:w="2146" w:type="dxa"/>
            <w:tcBorders>
              <w:top w:val="single" w:sz="4" w:space="0" w:color="auto"/>
              <w:left w:val="single" w:sz="4" w:space="0" w:color="auto"/>
              <w:bottom w:val="single" w:sz="4" w:space="0" w:color="auto"/>
              <w:right w:val="single" w:sz="4" w:space="0" w:color="auto"/>
            </w:tcBorders>
            <w:shd w:val="clear" w:color="auto" w:fill="auto"/>
          </w:tcPr>
          <w:p w14:paraId="0C222B3B" w14:textId="77777777" w:rsidR="00F90406" w:rsidRPr="00C31E24" w:rsidRDefault="00F90406" w:rsidP="00D74F31">
            <w:pPr>
              <w:pStyle w:val="TAL"/>
            </w:pPr>
          </w:p>
        </w:tc>
        <w:tc>
          <w:tcPr>
            <w:tcW w:w="1431" w:type="dxa"/>
            <w:tcBorders>
              <w:top w:val="single" w:sz="4" w:space="0" w:color="auto"/>
              <w:left w:val="single" w:sz="4" w:space="0" w:color="auto"/>
              <w:bottom w:val="single" w:sz="4" w:space="0" w:color="auto"/>
              <w:right w:val="single" w:sz="4" w:space="0" w:color="auto"/>
            </w:tcBorders>
            <w:shd w:val="clear" w:color="auto" w:fill="auto"/>
          </w:tcPr>
          <w:p w14:paraId="15E124AB" w14:textId="77777777" w:rsidR="00F90406" w:rsidRPr="00C31E24" w:rsidRDefault="00F90406" w:rsidP="00D74F31">
            <w:pPr>
              <w:pStyle w:val="TAL"/>
            </w:pPr>
          </w:p>
        </w:tc>
        <w:tc>
          <w:tcPr>
            <w:tcW w:w="1145" w:type="dxa"/>
            <w:tcBorders>
              <w:top w:val="single" w:sz="4" w:space="0" w:color="auto"/>
              <w:left w:val="single" w:sz="4" w:space="0" w:color="auto"/>
              <w:bottom w:val="single" w:sz="4" w:space="0" w:color="auto"/>
              <w:right w:val="single" w:sz="4" w:space="0" w:color="auto"/>
            </w:tcBorders>
            <w:shd w:val="clear" w:color="auto" w:fill="auto"/>
          </w:tcPr>
          <w:p w14:paraId="79486A5E" w14:textId="77777777" w:rsidR="00F90406" w:rsidRPr="00C31E24" w:rsidRDefault="00F90406" w:rsidP="00D74F31">
            <w:pPr>
              <w:pStyle w:val="TAL"/>
            </w:pPr>
          </w:p>
        </w:tc>
      </w:tr>
    </w:tbl>
    <w:p w14:paraId="3C7E2708" w14:textId="77777777" w:rsidR="00F90406" w:rsidRPr="00C31E24" w:rsidRDefault="00F90406" w:rsidP="00F90406"/>
    <w:p w14:paraId="4EAC40F6" w14:textId="77777777" w:rsidR="00F90406" w:rsidRPr="00C31E24" w:rsidRDefault="00F90406" w:rsidP="00F90406">
      <w:pPr>
        <w:pStyle w:val="TH"/>
      </w:pPr>
      <w:r w:rsidRPr="00C31E24">
        <w:rPr>
          <w:color w:val="000000"/>
        </w:rPr>
        <w:t>Table 6.1.1.3.3.3-2: MCVideo-INFO in SIP INVITE (Table 6.1.1.3.3.3-1)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F90406" w:rsidRPr="00C31E24" w:rsidDel="000B3817" w14:paraId="0E8A3565" w14:textId="77777777" w:rsidTr="00D74F31">
        <w:tc>
          <w:tcPr>
            <w:tcW w:w="9738" w:type="dxa"/>
          </w:tcPr>
          <w:p w14:paraId="4144FC27" w14:textId="77777777" w:rsidR="00F90406" w:rsidRPr="00C31E24" w:rsidDel="000B3817" w:rsidRDefault="00F90406" w:rsidP="00D74F31">
            <w:pPr>
              <w:pStyle w:val="TAL"/>
              <w:keepNext w:val="0"/>
              <w:keepLines w:val="0"/>
              <w:widowControl w:val="0"/>
              <w:rPr>
                <w:color w:val="000000"/>
              </w:rPr>
            </w:pPr>
            <w:r w:rsidRPr="00C31E24">
              <w:rPr>
                <w:color w:val="000000"/>
              </w:rPr>
              <w:t>Derivation Path: TS 36.579-1 [2], Table 5.5.3.2.1-2, condition GROUP CALL</w:t>
            </w:r>
          </w:p>
        </w:tc>
      </w:tr>
    </w:tbl>
    <w:p w14:paraId="672F1345" w14:textId="77777777" w:rsidR="00F90406" w:rsidRPr="00C31E24" w:rsidRDefault="00F90406" w:rsidP="00F90406"/>
    <w:p w14:paraId="14032505" w14:textId="77777777" w:rsidR="00F90406" w:rsidRPr="00C31E24" w:rsidRDefault="00F90406" w:rsidP="00F90406">
      <w:pPr>
        <w:pStyle w:val="TH"/>
      </w:pPr>
      <w:r w:rsidRPr="00C31E24">
        <w:t>Table 6.1.1.3.3.3-3: SIP 200 (OK) (Step 4, Table 6.1.1.3.3.2-1)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51"/>
        <w:gridCol w:w="2141"/>
        <w:gridCol w:w="2141"/>
        <w:gridCol w:w="1339"/>
        <w:gridCol w:w="1362"/>
      </w:tblGrid>
      <w:tr w:rsidR="00F90406" w:rsidRPr="00C31E24" w14:paraId="1522FCE6" w14:textId="77777777" w:rsidTr="00D74F31">
        <w:trPr>
          <w:tblHeader/>
        </w:trPr>
        <w:tc>
          <w:tcPr>
            <w:tcW w:w="9720" w:type="dxa"/>
            <w:gridSpan w:val="5"/>
          </w:tcPr>
          <w:p w14:paraId="57AFFA52" w14:textId="77777777" w:rsidR="00F90406" w:rsidRPr="00C31E24" w:rsidRDefault="00F90406" w:rsidP="00D74F31">
            <w:pPr>
              <w:pStyle w:val="TAL"/>
              <w:keepNext w:val="0"/>
              <w:keepLines w:val="0"/>
              <w:widowControl w:val="0"/>
              <w:rPr>
                <w:color w:val="000000"/>
              </w:rPr>
            </w:pPr>
            <w:r w:rsidRPr="00C31E24">
              <w:rPr>
                <w:color w:val="000000"/>
              </w:rPr>
              <w:t>Derivation Path: TS 36.579-1 [2], Table 5.5.2.17.1.2-1, conditions MCVIDEO, INVITE-RSP</w:t>
            </w:r>
          </w:p>
        </w:tc>
      </w:tr>
      <w:tr w:rsidR="00F90406" w:rsidRPr="00C31E24" w14:paraId="2430AE40" w14:textId="77777777" w:rsidTr="00D74F31">
        <w:trPr>
          <w:tblHeader/>
        </w:trPr>
        <w:tc>
          <w:tcPr>
            <w:tcW w:w="2677" w:type="dxa"/>
          </w:tcPr>
          <w:p w14:paraId="7A4CC69D" w14:textId="77777777" w:rsidR="00F90406" w:rsidRPr="00C31E24" w:rsidRDefault="00F90406" w:rsidP="00D74F31">
            <w:pPr>
              <w:pStyle w:val="TAH"/>
              <w:keepNext w:val="0"/>
              <w:keepLines w:val="0"/>
              <w:widowControl w:val="0"/>
              <w:rPr>
                <w:color w:val="000000"/>
              </w:rPr>
            </w:pPr>
            <w:r w:rsidRPr="00C31E24">
              <w:rPr>
                <w:color w:val="000000"/>
              </w:rPr>
              <w:t>Information Element</w:t>
            </w:r>
          </w:p>
        </w:tc>
        <w:tc>
          <w:tcPr>
            <w:tcW w:w="2160" w:type="dxa"/>
          </w:tcPr>
          <w:p w14:paraId="6E6C64AD" w14:textId="77777777" w:rsidR="00F90406" w:rsidRPr="00C31E24" w:rsidRDefault="00F90406" w:rsidP="00D74F31">
            <w:pPr>
              <w:pStyle w:val="TAH"/>
              <w:keepNext w:val="0"/>
              <w:keepLines w:val="0"/>
              <w:widowControl w:val="0"/>
              <w:rPr>
                <w:color w:val="000000"/>
              </w:rPr>
            </w:pPr>
            <w:r w:rsidRPr="00C31E24">
              <w:rPr>
                <w:color w:val="000000"/>
              </w:rPr>
              <w:t>Value/remark</w:t>
            </w:r>
          </w:p>
        </w:tc>
        <w:tc>
          <w:tcPr>
            <w:tcW w:w="2160" w:type="dxa"/>
            <w:tcBorders>
              <w:bottom w:val="single" w:sz="4" w:space="0" w:color="auto"/>
            </w:tcBorders>
          </w:tcPr>
          <w:p w14:paraId="4F5F3390" w14:textId="77777777" w:rsidR="00F90406" w:rsidRPr="00C31E24" w:rsidRDefault="00F90406" w:rsidP="00D74F31">
            <w:pPr>
              <w:pStyle w:val="TAH"/>
              <w:keepNext w:val="0"/>
              <w:keepLines w:val="0"/>
              <w:widowControl w:val="0"/>
              <w:rPr>
                <w:color w:val="000000"/>
              </w:rPr>
            </w:pPr>
            <w:r w:rsidRPr="00C31E24">
              <w:rPr>
                <w:color w:val="000000"/>
              </w:rPr>
              <w:t>Comment</w:t>
            </w:r>
          </w:p>
        </w:tc>
        <w:tc>
          <w:tcPr>
            <w:tcW w:w="1350" w:type="dxa"/>
          </w:tcPr>
          <w:p w14:paraId="1249F8C0" w14:textId="77777777" w:rsidR="00F90406" w:rsidRPr="00C31E24" w:rsidRDefault="00F90406" w:rsidP="00D74F31">
            <w:pPr>
              <w:pStyle w:val="TAH"/>
              <w:keepNext w:val="0"/>
              <w:keepLines w:val="0"/>
              <w:widowControl w:val="0"/>
              <w:rPr>
                <w:color w:val="000000"/>
              </w:rPr>
            </w:pPr>
            <w:r w:rsidRPr="00C31E24">
              <w:rPr>
                <w:color w:val="000000"/>
              </w:rPr>
              <w:t>Reference</w:t>
            </w:r>
          </w:p>
        </w:tc>
        <w:tc>
          <w:tcPr>
            <w:tcW w:w="1373" w:type="dxa"/>
          </w:tcPr>
          <w:p w14:paraId="3AD8A4A2" w14:textId="77777777" w:rsidR="00F90406" w:rsidRPr="00C31E24" w:rsidRDefault="00F90406" w:rsidP="00D74F31">
            <w:pPr>
              <w:pStyle w:val="TAH"/>
              <w:keepNext w:val="0"/>
              <w:keepLines w:val="0"/>
              <w:widowControl w:val="0"/>
              <w:rPr>
                <w:color w:val="000000"/>
              </w:rPr>
            </w:pPr>
            <w:r w:rsidRPr="00C31E24">
              <w:rPr>
                <w:color w:val="000000"/>
              </w:rPr>
              <w:t>Condition</w:t>
            </w:r>
          </w:p>
        </w:tc>
      </w:tr>
      <w:tr w:rsidR="00F90406" w:rsidRPr="00C31E24" w14:paraId="4BF3AA57" w14:textId="77777777" w:rsidTr="00D74F31">
        <w:trPr>
          <w:tblHeader/>
        </w:trPr>
        <w:tc>
          <w:tcPr>
            <w:tcW w:w="2677" w:type="dxa"/>
            <w:tcBorders>
              <w:top w:val="single" w:sz="4" w:space="0" w:color="auto"/>
              <w:left w:val="single" w:sz="4" w:space="0" w:color="auto"/>
              <w:bottom w:val="single" w:sz="4" w:space="0" w:color="auto"/>
              <w:right w:val="single" w:sz="4" w:space="0" w:color="auto"/>
            </w:tcBorders>
          </w:tcPr>
          <w:p w14:paraId="7A998717" w14:textId="77777777" w:rsidR="00F90406" w:rsidRPr="00C31E24" w:rsidRDefault="00F90406" w:rsidP="00D74F31">
            <w:pPr>
              <w:pStyle w:val="TAL"/>
            </w:pPr>
            <w:r w:rsidRPr="00C31E24">
              <w:t>Message-body</w:t>
            </w:r>
          </w:p>
        </w:tc>
        <w:tc>
          <w:tcPr>
            <w:tcW w:w="2160" w:type="dxa"/>
            <w:tcBorders>
              <w:top w:val="single" w:sz="4" w:space="0" w:color="auto"/>
              <w:left w:val="single" w:sz="4" w:space="0" w:color="auto"/>
              <w:bottom w:val="single" w:sz="4" w:space="0" w:color="auto"/>
              <w:right w:val="single" w:sz="4" w:space="0" w:color="auto"/>
            </w:tcBorders>
          </w:tcPr>
          <w:p w14:paraId="6EE0863F" w14:textId="77777777" w:rsidR="00F90406" w:rsidRPr="00C31E24" w:rsidRDefault="00F90406"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368B19B2" w14:textId="77777777" w:rsidR="00F90406" w:rsidRPr="00C31E24" w:rsidRDefault="00F90406"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1165906B" w14:textId="77777777" w:rsidR="00F90406" w:rsidRPr="00C31E24" w:rsidRDefault="00F90406" w:rsidP="00D74F31">
            <w:pPr>
              <w:pStyle w:val="TAL"/>
            </w:pPr>
          </w:p>
        </w:tc>
        <w:tc>
          <w:tcPr>
            <w:tcW w:w="1373" w:type="dxa"/>
            <w:tcBorders>
              <w:top w:val="single" w:sz="4" w:space="0" w:color="auto"/>
              <w:left w:val="single" w:sz="4" w:space="0" w:color="auto"/>
              <w:bottom w:val="single" w:sz="4" w:space="0" w:color="auto"/>
              <w:right w:val="single" w:sz="4" w:space="0" w:color="auto"/>
            </w:tcBorders>
          </w:tcPr>
          <w:p w14:paraId="006208AE" w14:textId="77777777" w:rsidR="00F90406" w:rsidRPr="00C31E24" w:rsidRDefault="00F90406" w:rsidP="00D74F31">
            <w:pPr>
              <w:pStyle w:val="TAL"/>
            </w:pPr>
          </w:p>
        </w:tc>
      </w:tr>
      <w:tr w:rsidR="00F90406" w:rsidRPr="00C31E24" w14:paraId="2BEC1553" w14:textId="77777777" w:rsidTr="00D74F31">
        <w:trPr>
          <w:tblHeader/>
        </w:trPr>
        <w:tc>
          <w:tcPr>
            <w:tcW w:w="2677" w:type="dxa"/>
            <w:tcBorders>
              <w:top w:val="single" w:sz="4" w:space="0" w:color="auto"/>
              <w:left w:val="single" w:sz="4" w:space="0" w:color="auto"/>
              <w:bottom w:val="single" w:sz="4" w:space="0" w:color="auto"/>
              <w:right w:val="single" w:sz="4" w:space="0" w:color="auto"/>
            </w:tcBorders>
          </w:tcPr>
          <w:p w14:paraId="5DDAAF1C" w14:textId="77777777" w:rsidR="00F90406" w:rsidRPr="00C31E24" w:rsidDel="006C0DA3" w:rsidRDefault="00F90406" w:rsidP="00D74F31">
            <w:pPr>
              <w:pStyle w:val="TAL"/>
            </w:pPr>
            <w:r w:rsidRPr="00C31E24">
              <w:t xml:space="preserve">  MIME body part</w:t>
            </w:r>
          </w:p>
        </w:tc>
        <w:tc>
          <w:tcPr>
            <w:tcW w:w="2160" w:type="dxa"/>
            <w:tcBorders>
              <w:top w:val="single" w:sz="4" w:space="0" w:color="auto"/>
              <w:left w:val="single" w:sz="4" w:space="0" w:color="auto"/>
              <w:bottom w:val="single" w:sz="4" w:space="0" w:color="auto"/>
              <w:right w:val="single" w:sz="4" w:space="0" w:color="auto"/>
            </w:tcBorders>
          </w:tcPr>
          <w:p w14:paraId="297CB5CA" w14:textId="77777777" w:rsidR="00F90406" w:rsidRPr="00C31E24" w:rsidRDefault="00F90406"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3056E073" w14:textId="77777777" w:rsidR="00F90406" w:rsidRPr="00C31E24" w:rsidRDefault="00F90406" w:rsidP="00D74F31">
            <w:pPr>
              <w:pStyle w:val="TAL"/>
            </w:pPr>
            <w:r w:rsidRPr="00C31E24">
              <w:t>MCVIDEO-Info</w:t>
            </w:r>
          </w:p>
        </w:tc>
        <w:tc>
          <w:tcPr>
            <w:tcW w:w="1350" w:type="dxa"/>
            <w:tcBorders>
              <w:top w:val="single" w:sz="4" w:space="0" w:color="auto"/>
              <w:left w:val="single" w:sz="4" w:space="0" w:color="auto"/>
              <w:bottom w:val="single" w:sz="4" w:space="0" w:color="auto"/>
              <w:right w:val="single" w:sz="4" w:space="0" w:color="auto"/>
            </w:tcBorders>
          </w:tcPr>
          <w:p w14:paraId="0FED5BFF" w14:textId="77777777" w:rsidR="00F90406" w:rsidRPr="00C31E24" w:rsidRDefault="00F90406" w:rsidP="00D74F31">
            <w:pPr>
              <w:pStyle w:val="TAL"/>
            </w:pPr>
          </w:p>
        </w:tc>
        <w:tc>
          <w:tcPr>
            <w:tcW w:w="1373" w:type="dxa"/>
            <w:tcBorders>
              <w:top w:val="single" w:sz="4" w:space="0" w:color="auto"/>
              <w:left w:val="single" w:sz="4" w:space="0" w:color="auto"/>
              <w:bottom w:val="single" w:sz="4" w:space="0" w:color="auto"/>
              <w:right w:val="single" w:sz="4" w:space="0" w:color="auto"/>
            </w:tcBorders>
          </w:tcPr>
          <w:p w14:paraId="1FEEEC4D" w14:textId="77777777" w:rsidR="00F90406" w:rsidRPr="00C31E24" w:rsidRDefault="00F90406" w:rsidP="00D74F31">
            <w:pPr>
              <w:pStyle w:val="TAL"/>
            </w:pPr>
          </w:p>
        </w:tc>
      </w:tr>
      <w:tr w:rsidR="00F90406" w:rsidRPr="00C31E24" w14:paraId="47720DEF" w14:textId="77777777" w:rsidTr="00D74F31">
        <w:trPr>
          <w:tblHeader/>
        </w:trPr>
        <w:tc>
          <w:tcPr>
            <w:tcW w:w="2677" w:type="dxa"/>
            <w:tcBorders>
              <w:top w:val="single" w:sz="4" w:space="0" w:color="auto"/>
              <w:left w:val="single" w:sz="4" w:space="0" w:color="auto"/>
              <w:bottom w:val="single" w:sz="4" w:space="0" w:color="auto"/>
              <w:right w:val="single" w:sz="4" w:space="0" w:color="auto"/>
            </w:tcBorders>
          </w:tcPr>
          <w:p w14:paraId="1AFAD258" w14:textId="77777777" w:rsidR="00F90406" w:rsidRPr="00C31E24" w:rsidRDefault="00F90406" w:rsidP="00D74F31">
            <w:pPr>
              <w:pStyle w:val="TAL"/>
            </w:pPr>
            <w:r w:rsidRPr="00C31E24">
              <w:t xml:space="preserve">    MIME-part-header</w:t>
            </w:r>
          </w:p>
        </w:tc>
        <w:tc>
          <w:tcPr>
            <w:tcW w:w="2160" w:type="dxa"/>
            <w:tcBorders>
              <w:top w:val="single" w:sz="4" w:space="0" w:color="auto"/>
              <w:left w:val="single" w:sz="4" w:space="0" w:color="auto"/>
              <w:bottom w:val="single" w:sz="4" w:space="0" w:color="auto"/>
              <w:right w:val="single" w:sz="4" w:space="0" w:color="auto"/>
            </w:tcBorders>
          </w:tcPr>
          <w:p w14:paraId="23642E7F" w14:textId="77777777" w:rsidR="00F90406" w:rsidRPr="00C31E24" w:rsidRDefault="00F90406"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55587E46" w14:textId="77777777" w:rsidR="00F90406" w:rsidRPr="00C31E24" w:rsidRDefault="00F90406"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3EF12FDA" w14:textId="77777777" w:rsidR="00F90406" w:rsidRPr="00C31E24" w:rsidRDefault="00F90406" w:rsidP="00D74F31">
            <w:pPr>
              <w:pStyle w:val="TAL"/>
            </w:pPr>
          </w:p>
        </w:tc>
        <w:tc>
          <w:tcPr>
            <w:tcW w:w="1373" w:type="dxa"/>
            <w:tcBorders>
              <w:top w:val="single" w:sz="4" w:space="0" w:color="auto"/>
              <w:left w:val="single" w:sz="4" w:space="0" w:color="auto"/>
              <w:bottom w:val="single" w:sz="4" w:space="0" w:color="auto"/>
              <w:right w:val="single" w:sz="4" w:space="0" w:color="auto"/>
            </w:tcBorders>
          </w:tcPr>
          <w:p w14:paraId="45C591AA" w14:textId="77777777" w:rsidR="00F90406" w:rsidRPr="00C31E24" w:rsidRDefault="00F90406" w:rsidP="00D74F31">
            <w:pPr>
              <w:pStyle w:val="TAL"/>
            </w:pPr>
          </w:p>
        </w:tc>
      </w:tr>
      <w:tr w:rsidR="00F90406" w:rsidRPr="00C31E24" w14:paraId="19A852E3" w14:textId="77777777" w:rsidTr="00D74F31">
        <w:trPr>
          <w:tblHeader/>
        </w:trPr>
        <w:tc>
          <w:tcPr>
            <w:tcW w:w="2677" w:type="dxa"/>
            <w:tcBorders>
              <w:top w:val="single" w:sz="4" w:space="0" w:color="auto"/>
              <w:left w:val="single" w:sz="4" w:space="0" w:color="auto"/>
              <w:bottom w:val="single" w:sz="4" w:space="0" w:color="auto"/>
              <w:right w:val="single" w:sz="4" w:space="0" w:color="auto"/>
            </w:tcBorders>
          </w:tcPr>
          <w:p w14:paraId="7D8D683B" w14:textId="77777777" w:rsidR="00F90406" w:rsidRPr="00C31E24" w:rsidRDefault="00F90406" w:rsidP="00D74F31">
            <w:pPr>
              <w:pStyle w:val="TAL"/>
            </w:pPr>
            <w:r w:rsidRPr="00C31E24">
              <w:t xml:space="preserve">    MIME-part-body</w:t>
            </w:r>
          </w:p>
        </w:tc>
        <w:tc>
          <w:tcPr>
            <w:tcW w:w="2160" w:type="dxa"/>
            <w:tcBorders>
              <w:top w:val="single" w:sz="4" w:space="0" w:color="auto"/>
              <w:left w:val="single" w:sz="4" w:space="0" w:color="auto"/>
              <w:bottom w:val="single" w:sz="4" w:space="0" w:color="auto"/>
              <w:right w:val="single" w:sz="4" w:space="0" w:color="auto"/>
            </w:tcBorders>
          </w:tcPr>
          <w:p w14:paraId="34E49A8B" w14:textId="77777777" w:rsidR="00F90406" w:rsidRPr="00C31E24" w:rsidRDefault="00F90406" w:rsidP="00D74F31">
            <w:pPr>
              <w:pStyle w:val="TAL"/>
            </w:pPr>
            <w:r w:rsidRPr="00C31E24">
              <w:t>MCVideo-Info as described in Table 6.1.1.3.3.3-4</w:t>
            </w:r>
          </w:p>
        </w:tc>
        <w:tc>
          <w:tcPr>
            <w:tcW w:w="2160" w:type="dxa"/>
            <w:tcBorders>
              <w:top w:val="single" w:sz="4" w:space="0" w:color="auto"/>
              <w:left w:val="single" w:sz="4" w:space="0" w:color="auto"/>
              <w:bottom w:val="single" w:sz="4" w:space="0" w:color="auto"/>
              <w:right w:val="single" w:sz="4" w:space="0" w:color="auto"/>
            </w:tcBorders>
          </w:tcPr>
          <w:p w14:paraId="41098AC2" w14:textId="77777777" w:rsidR="00F90406" w:rsidRPr="00C31E24" w:rsidRDefault="00F90406"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261CFA29" w14:textId="77777777" w:rsidR="00F90406" w:rsidRPr="00C31E24" w:rsidRDefault="00F90406" w:rsidP="00D74F31">
            <w:pPr>
              <w:pStyle w:val="TAL"/>
            </w:pPr>
          </w:p>
        </w:tc>
        <w:tc>
          <w:tcPr>
            <w:tcW w:w="1373" w:type="dxa"/>
            <w:tcBorders>
              <w:top w:val="single" w:sz="4" w:space="0" w:color="auto"/>
              <w:left w:val="single" w:sz="4" w:space="0" w:color="auto"/>
              <w:bottom w:val="single" w:sz="4" w:space="0" w:color="auto"/>
              <w:right w:val="single" w:sz="4" w:space="0" w:color="auto"/>
            </w:tcBorders>
          </w:tcPr>
          <w:p w14:paraId="40B5CDE3" w14:textId="77777777" w:rsidR="00F90406" w:rsidRPr="00C31E24" w:rsidRDefault="00F90406" w:rsidP="00D74F31">
            <w:pPr>
              <w:pStyle w:val="TAL"/>
            </w:pPr>
          </w:p>
        </w:tc>
      </w:tr>
    </w:tbl>
    <w:p w14:paraId="698084A3" w14:textId="77777777" w:rsidR="00F90406" w:rsidRPr="00C31E24" w:rsidRDefault="00F90406" w:rsidP="00F90406"/>
    <w:p w14:paraId="026D4792" w14:textId="160C8BED" w:rsidR="00F90406" w:rsidRPr="00C31E24" w:rsidRDefault="00F90406" w:rsidP="00F90406">
      <w:pPr>
        <w:pStyle w:val="TH"/>
      </w:pPr>
      <w:r w:rsidRPr="00C31E24">
        <w:rPr>
          <w:color w:val="000000"/>
        </w:rPr>
        <w:t>Table 6.1.1.3.3.3-4: Void</w:t>
      </w:r>
    </w:p>
    <w:p w14:paraId="33C4BBBD" w14:textId="77777777" w:rsidR="00F90406" w:rsidRPr="00C31E24" w:rsidRDefault="00F90406" w:rsidP="00F90406"/>
    <w:p w14:paraId="1D631E0D" w14:textId="7A60B48C" w:rsidR="00F90406" w:rsidRPr="00C31E24" w:rsidRDefault="00F90406" w:rsidP="00F90406">
      <w:pPr>
        <w:pStyle w:val="TH"/>
      </w:pPr>
      <w:r w:rsidRPr="00C31E24">
        <w:rPr>
          <w:color w:val="000000"/>
        </w:rPr>
        <w:t>Table 6.1.1.3.3.3-5: Transmission Granted (Step 6,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90406" w:rsidRPr="00C31E24" w:rsidDel="00127C5D" w14:paraId="3DCCB4A8" w14:textId="77777777" w:rsidTr="00D74F31">
        <w:trPr>
          <w:tblHeader/>
        </w:trPr>
        <w:tc>
          <w:tcPr>
            <w:tcW w:w="9531" w:type="dxa"/>
            <w:gridSpan w:val="5"/>
          </w:tcPr>
          <w:p w14:paraId="7E848AC5" w14:textId="77777777" w:rsidR="00F90406" w:rsidRPr="00C31E24" w:rsidDel="00127C5D" w:rsidRDefault="00F90406" w:rsidP="00D74F31">
            <w:pPr>
              <w:pStyle w:val="TAL"/>
              <w:keepLines w:val="0"/>
              <w:widowControl w:val="0"/>
              <w:rPr>
                <w:color w:val="000000"/>
              </w:rPr>
            </w:pPr>
            <w:r w:rsidRPr="00C31E24">
              <w:rPr>
                <w:color w:val="000000"/>
              </w:rPr>
              <w:t xml:space="preserve">Derivation Path: TS 36.579-1 [2], Table 5.5.11.2.1-1, </w:t>
            </w:r>
            <w:r w:rsidRPr="00C31E24">
              <w:t>condition ON-NETWORK</w:t>
            </w:r>
          </w:p>
        </w:tc>
      </w:tr>
      <w:tr w:rsidR="00F90406" w:rsidRPr="00C31E24" w:rsidDel="00127C5D" w14:paraId="2368785D" w14:textId="77777777" w:rsidTr="00D74F31">
        <w:trPr>
          <w:tblHeader/>
        </w:trPr>
        <w:tc>
          <w:tcPr>
            <w:tcW w:w="2381" w:type="dxa"/>
          </w:tcPr>
          <w:p w14:paraId="713B6C11" w14:textId="77777777" w:rsidR="00F90406" w:rsidRPr="00C31E24" w:rsidDel="00127C5D" w:rsidRDefault="00F90406" w:rsidP="00D74F31">
            <w:pPr>
              <w:pStyle w:val="TAH"/>
            </w:pPr>
            <w:r w:rsidRPr="00C31E24">
              <w:t>Information Element</w:t>
            </w:r>
          </w:p>
        </w:tc>
        <w:tc>
          <w:tcPr>
            <w:tcW w:w="2382" w:type="dxa"/>
          </w:tcPr>
          <w:p w14:paraId="0FADBC9E" w14:textId="77777777" w:rsidR="00F90406" w:rsidRPr="00C31E24" w:rsidDel="00127C5D" w:rsidRDefault="00F90406" w:rsidP="00D74F31">
            <w:pPr>
              <w:pStyle w:val="TAH"/>
            </w:pPr>
            <w:r w:rsidRPr="00C31E24">
              <w:t>Value/remark</w:t>
            </w:r>
          </w:p>
        </w:tc>
        <w:tc>
          <w:tcPr>
            <w:tcW w:w="2254" w:type="dxa"/>
          </w:tcPr>
          <w:p w14:paraId="1729B75E" w14:textId="77777777" w:rsidR="00F90406" w:rsidRPr="00C31E24" w:rsidDel="00127C5D" w:rsidRDefault="00F90406" w:rsidP="00D74F31">
            <w:pPr>
              <w:pStyle w:val="TAH"/>
            </w:pPr>
            <w:r w:rsidRPr="00C31E24">
              <w:t>Comment</w:t>
            </w:r>
          </w:p>
        </w:tc>
        <w:tc>
          <w:tcPr>
            <w:tcW w:w="1322" w:type="dxa"/>
          </w:tcPr>
          <w:p w14:paraId="366C4CF1" w14:textId="77777777" w:rsidR="00F90406" w:rsidRPr="00C31E24" w:rsidDel="00127C5D" w:rsidRDefault="00F90406" w:rsidP="00D74F31">
            <w:pPr>
              <w:pStyle w:val="TAH"/>
            </w:pPr>
            <w:r w:rsidRPr="00C31E24">
              <w:t>Reference</w:t>
            </w:r>
          </w:p>
        </w:tc>
        <w:tc>
          <w:tcPr>
            <w:tcW w:w="1192" w:type="dxa"/>
          </w:tcPr>
          <w:p w14:paraId="73D09170" w14:textId="77777777" w:rsidR="00F90406" w:rsidRPr="00C31E24" w:rsidDel="00127C5D" w:rsidRDefault="00F90406" w:rsidP="00D74F31">
            <w:pPr>
              <w:pStyle w:val="TAH"/>
            </w:pPr>
            <w:r w:rsidRPr="00C31E24">
              <w:t>Condition</w:t>
            </w:r>
          </w:p>
        </w:tc>
      </w:tr>
      <w:tr w:rsidR="00F90406" w:rsidRPr="00C31E24" w14:paraId="548EF0D4" w14:textId="77777777" w:rsidTr="00D74F31">
        <w:trPr>
          <w:tblHeader/>
        </w:trPr>
        <w:tc>
          <w:tcPr>
            <w:tcW w:w="2381" w:type="dxa"/>
            <w:tcBorders>
              <w:top w:val="single" w:sz="4" w:space="0" w:color="auto"/>
              <w:left w:val="single" w:sz="4" w:space="0" w:color="auto"/>
              <w:bottom w:val="single" w:sz="4" w:space="0" w:color="auto"/>
              <w:right w:val="single" w:sz="4" w:space="0" w:color="auto"/>
            </w:tcBorders>
          </w:tcPr>
          <w:p w14:paraId="79DE593B" w14:textId="77777777" w:rsidR="00F90406" w:rsidRPr="00C31E24" w:rsidRDefault="00F90406" w:rsidP="00D74F31">
            <w:pPr>
              <w:pStyle w:val="TAL"/>
              <w:keepLines w:val="0"/>
              <w:widowControl w:val="0"/>
              <w:rPr>
                <w:color w:val="000000"/>
              </w:rPr>
            </w:pPr>
            <w:r w:rsidRPr="00C31E24">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62121748" w14:textId="77777777" w:rsidR="00F90406" w:rsidRPr="00C31E24" w:rsidRDefault="00F90406" w:rsidP="00D74F31">
            <w:pPr>
              <w:pStyle w:val="TAL"/>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6B13FFE4" w14:textId="77777777" w:rsidR="00F90406" w:rsidRPr="00C31E24" w:rsidRDefault="00F90406" w:rsidP="00D74F31">
            <w:pPr>
              <w:pStyle w:val="TAL"/>
              <w:keepLines w:val="0"/>
              <w:widowControl w:val="0"/>
              <w:rPr>
                <w:color w:val="000000"/>
              </w:rPr>
            </w:pPr>
            <w:r w:rsidRPr="00C31E24">
              <w:rPr>
                <w:color w:val="000000"/>
              </w:rPr>
              <w:t>Length is 16 bits, A-P.</w:t>
            </w:r>
          </w:p>
        </w:tc>
        <w:tc>
          <w:tcPr>
            <w:tcW w:w="1322" w:type="dxa"/>
            <w:tcBorders>
              <w:top w:val="single" w:sz="4" w:space="0" w:color="auto"/>
              <w:left w:val="single" w:sz="4" w:space="0" w:color="auto"/>
              <w:bottom w:val="single" w:sz="4" w:space="0" w:color="auto"/>
              <w:right w:val="single" w:sz="4" w:space="0" w:color="auto"/>
            </w:tcBorders>
          </w:tcPr>
          <w:p w14:paraId="794CCCC1" w14:textId="77777777" w:rsidR="00F90406" w:rsidRPr="00C31E24" w:rsidRDefault="00F90406" w:rsidP="00D74F31">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257FCEE" w14:textId="77777777" w:rsidR="00F90406" w:rsidRPr="00C31E24" w:rsidRDefault="00F90406" w:rsidP="00D74F31">
            <w:pPr>
              <w:pStyle w:val="TAL"/>
              <w:keepLines w:val="0"/>
              <w:widowControl w:val="0"/>
              <w:rPr>
                <w:color w:val="000000"/>
              </w:rPr>
            </w:pPr>
          </w:p>
        </w:tc>
      </w:tr>
      <w:tr w:rsidR="00F90406" w:rsidRPr="00C31E24" w14:paraId="457C9305" w14:textId="77777777" w:rsidTr="00D74F31">
        <w:trPr>
          <w:tblHeader/>
        </w:trPr>
        <w:tc>
          <w:tcPr>
            <w:tcW w:w="2381" w:type="dxa"/>
            <w:tcBorders>
              <w:top w:val="single" w:sz="4" w:space="0" w:color="auto"/>
              <w:left w:val="single" w:sz="4" w:space="0" w:color="auto"/>
              <w:bottom w:val="single" w:sz="4" w:space="0" w:color="auto"/>
              <w:right w:val="single" w:sz="4" w:space="0" w:color="auto"/>
            </w:tcBorders>
          </w:tcPr>
          <w:p w14:paraId="0AB9E1F7" w14:textId="77777777" w:rsidR="00F90406" w:rsidRPr="00C31E24" w:rsidRDefault="00F90406" w:rsidP="00D74F31">
            <w:pPr>
              <w:pStyle w:val="TAL"/>
              <w:keepLines w:val="0"/>
              <w:widowControl w:val="0"/>
              <w:rPr>
                <w:color w:val="000000"/>
              </w:rPr>
            </w:pPr>
            <w:r w:rsidRPr="00C31E24">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81E7841" w14:textId="6AFB5A90" w:rsidR="00F90406" w:rsidRPr="00C31E24" w:rsidRDefault="00F90406" w:rsidP="00D74F31">
            <w:pPr>
              <w:pStyle w:val="TAL"/>
              <w:keepLines w:val="0"/>
              <w:widowControl w:val="0"/>
              <w:rPr>
                <w:color w:val="000000"/>
              </w:rPr>
            </w:pPr>
            <w:r w:rsidRPr="00C31E24">
              <w:rPr>
                <w:color w:val="000000"/>
              </w:rPr>
              <w:t>'1000000000000001' Is this value correct</w:t>
            </w:r>
          </w:p>
        </w:tc>
        <w:tc>
          <w:tcPr>
            <w:tcW w:w="2254" w:type="dxa"/>
            <w:tcBorders>
              <w:top w:val="single" w:sz="4" w:space="0" w:color="auto"/>
              <w:left w:val="single" w:sz="4" w:space="0" w:color="auto"/>
              <w:bottom w:val="single" w:sz="4" w:space="0" w:color="auto"/>
              <w:right w:val="single" w:sz="4" w:space="0" w:color="auto"/>
            </w:tcBorders>
          </w:tcPr>
          <w:p w14:paraId="63F81FF1" w14:textId="77777777" w:rsidR="00F90406" w:rsidRPr="00C31E24" w:rsidRDefault="00F90406" w:rsidP="00D74F31">
            <w:pPr>
              <w:pStyle w:val="TAL"/>
              <w:keepLines w:val="0"/>
              <w:widowControl w:val="0"/>
              <w:rPr>
                <w:color w:val="000000"/>
              </w:rPr>
            </w:pPr>
            <w:r w:rsidRPr="00C31E24">
              <w:rPr>
                <w:color w:val="000000"/>
              </w:rPr>
              <w:t>A = normal cal.</w:t>
            </w:r>
          </w:p>
          <w:p w14:paraId="40EE4195" w14:textId="77777777" w:rsidR="00F90406" w:rsidRPr="00C31E24" w:rsidRDefault="00F90406" w:rsidP="00D74F31">
            <w:pPr>
              <w:pStyle w:val="TAL"/>
              <w:keepLines w:val="0"/>
              <w:widowControl w:val="0"/>
              <w:rPr>
                <w:color w:val="000000"/>
              </w:rPr>
            </w:pPr>
            <w:r w:rsidRPr="00C31E24">
              <w:rPr>
                <w:color w:val="000000"/>
              </w:rPr>
              <w:t>A ‘1’ in the last bit requires an acknowledgement.l</w:t>
            </w:r>
          </w:p>
        </w:tc>
        <w:tc>
          <w:tcPr>
            <w:tcW w:w="1322" w:type="dxa"/>
            <w:tcBorders>
              <w:top w:val="single" w:sz="4" w:space="0" w:color="auto"/>
              <w:left w:val="single" w:sz="4" w:space="0" w:color="auto"/>
              <w:bottom w:val="single" w:sz="4" w:space="0" w:color="auto"/>
              <w:right w:val="single" w:sz="4" w:space="0" w:color="auto"/>
            </w:tcBorders>
          </w:tcPr>
          <w:p w14:paraId="0F56D397" w14:textId="77777777" w:rsidR="00F90406" w:rsidRPr="00C31E24" w:rsidRDefault="00F90406" w:rsidP="00D74F31">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0FFEEE5" w14:textId="77777777" w:rsidR="00F90406" w:rsidRPr="00C31E24" w:rsidRDefault="00F90406" w:rsidP="00D74F31">
            <w:pPr>
              <w:pStyle w:val="TAL"/>
              <w:keepLines w:val="0"/>
              <w:widowControl w:val="0"/>
              <w:rPr>
                <w:color w:val="000000"/>
              </w:rPr>
            </w:pPr>
          </w:p>
        </w:tc>
      </w:tr>
    </w:tbl>
    <w:p w14:paraId="5720F9C3" w14:textId="77777777" w:rsidR="00F90406" w:rsidRPr="00C31E24" w:rsidRDefault="00F90406" w:rsidP="00F90406"/>
    <w:p w14:paraId="271A8A9A" w14:textId="47CE4252" w:rsidR="00F90406" w:rsidRPr="00C31E24" w:rsidRDefault="00F90406" w:rsidP="00F90406">
      <w:pPr>
        <w:pStyle w:val="TH"/>
      </w:pPr>
      <w:r w:rsidRPr="00C31E24">
        <w:rPr>
          <w:color w:val="000000"/>
        </w:rPr>
        <w:t>Table 6.1.1.3.3.3-6: Transmission Control Ack (Step 7, 12,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90406" w:rsidRPr="00C31E24" w:rsidDel="00127C5D" w14:paraId="0D60AC3B" w14:textId="77777777" w:rsidTr="00D74F31">
        <w:trPr>
          <w:tblHeader/>
        </w:trPr>
        <w:tc>
          <w:tcPr>
            <w:tcW w:w="9531" w:type="dxa"/>
            <w:gridSpan w:val="5"/>
          </w:tcPr>
          <w:p w14:paraId="40440AD7" w14:textId="77777777" w:rsidR="00F90406" w:rsidRPr="00C31E24" w:rsidDel="00127C5D" w:rsidRDefault="00F90406" w:rsidP="00D74F31">
            <w:pPr>
              <w:pStyle w:val="TAL"/>
              <w:keepNext w:val="0"/>
              <w:keepLines w:val="0"/>
              <w:widowControl w:val="0"/>
              <w:rPr>
                <w:color w:val="000000"/>
              </w:rPr>
            </w:pPr>
            <w:r w:rsidRPr="00C31E24">
              <w:rPr>
                <w:color w:val="000000"/>
              </w:rPr>
              <w:t>Derivation Path: TS 36.579-1 [2], Table 5.5.11.3.5-1</w:t>
            </w:r>
          </w:p>
        </w:tc>
      </w:tr>
      <w:tr w:rsidR="00F90406" w:rsidRPr="00C31E24" w:rsidDel="00127C5D" w14:paraId="5BD9EB0B" w14:textId="77777777" w:rsidTr="00D74F31">
        <w:trPr>
          <w:tblHeader/>
        </w:trPr>
        <w:tc>
          <w:tcPr>
            <w:tcW w:w="2381" w:type="dxa"/>
          </w:tcPr>
          <w:p w14:paraId="50BC09E8" w14:textId="77777777" w:rsidR="00F90406" w:rsidRPr="00C31E24" w:rsidDel="00127C5D" w:rsidRDefault="00F90406" w:rsidP="00D74F31">
            <w:pPr>
              <w:pStyle w:val="TAH"/>
            </w:pPr>
            <w:r w:rsidRPr="00C31E24">
              <w:t>Information Element</w:t>
            </w:r>
          </w:p>
        </w:tc>
        <w:tc>
          <w:tcPr>
            <w:tcW w:w="2382" w:type="dxa"/>
          </w:tcPr>
          <w:p w14:paraId="58D4E524" w14:textId="77777777" w:rsidR="00F90406" w:rsidRPr="00C31E24" w:rsidDel="00127C5D" w:rsidRDefault="00F90406" w:rsidP="00D74F31">
            <w:pPr>
              <w:pStyle w:val="TAH"/>
            </w:pPr>
            <w:r w:rsidRPr="00C31E24">
              <w:t>Value/remark</w:t>
            </w:r>
          </w:p>
        </w:tc>
        <w:tc>
          <w:tcPr>
            <w:tcW w:w="2254" w:type="dxa"/>
          </w:tcPr>
          <w:p w14:paraId="7A678A70" w14:textId="77777777" w:rsidR="00F90406" w:rsidRPr="00C31E24" w:rsidDel="00127C5D" w:rsidRDefault="00F90406" w:rsidP="00D74F31">
            <w:pPr>
              <w:pStyle w:val="TAH"/>
            </w:pPr>
            <w:r w:rsidRPr="00C31E24">
              <w:t>Comment</w:t>
            </w:r>
          </w:p>
        </w:tc>
        <w:tc>
          <w:tcPr>
            <w:tcW w:w="1322" w:type="dxa"/>
          </w:tcPr>
          <w:p w14:paraId="7136EE42" w14:textId="77777777" w:rsidR="00F90406" w:rsidRPr="00C31E24" w:rsidDel="00127C5D" w:rsidRDefault="00F90406" w:rsidP="00D74F31">
            <w:pPr>
              <w:pStyle w:val="TAH"/>
            </w:pPr>
            <w:r w:rsidRPr="00C31E24">
              <w:t>Reference</w:t>
            </w:r>
          </w:p>
        </w:tc>
        <w:tc>
          <w:tcPr>
            <w:tcW w:w="1192" w:type="dxa"/>
          </w:tcPr>
          <w:p w14:paraId="635F58AE" w14:textId="77777777" w:rsidR="00F90406" w:rsidRPr="00C31E24" w:rsidDel="00127C5D" w:rsidRDefault="00F90406" w:rsidP="00D74F31">
            <w:pPr>
              <w:pStyle w:val="TAH"/>
            </w:pPr>
            <w:r w:rsidRPr="00C31E24">
              <w:t>Condition</w:t>
            </w:r>
          </w:p>
        </w:tc>
      </w:tr>
      <w:tr w:rsidR="00F90406" w:rsidRPr="00C31E24" w:rsidDel="00127C5D" w14:paraId="007202E0" w14:textId="77777777" w:rsidTr="00D74F31">
        <w:trPr>
          <w:tblHeader/>
        </w:trPr>
        <w:tc>
          <w:tcPr>
            <w:tcW w:w="2381" w:type="dxa"/>
          </w:tcPr>
          <w:p w14:paraId="521AEB0C" w14:textId="77777777" w:rsidR="00F90406" w:rsidRPr="00C31E24" w:rsidRDefault="00F90406" w:rsidP="00D74F31">
            <w:pPr>
              <w:pStyle w:val="TAL"/>
              <w:keepNext w:val="0"/>
              <w:keepLines w:val="0"/>
              <w:widowControl w:val="0"/>
              <w:rPr>
                <w:rFonts w:eastAsia="Yu Gothic"/>
                <w:color w:val="000000"/>
              </w:rPr>
            </w:pPr>
            <w:r w:rsidRPr="00C31E24">
              <w:rPr>
                <w:rFonts w:eastAsia="Yu Gothic"/>
                <w:color w:val="000000"/>
              </w:rPr>
              <w:t>Message Type</w:t>
            </w:r>
          </w:p>
        </w:tc>
        <w:tc>
          <w:tcPr>
            <w:tcW w:w="2382" w:type="dxa"/>
          </w:tcPr>
          <w:p w14:paraId="6DB81455" w14:textId="77777777" w:rsidR="00F90406" w:rsidRPr="00C31E24" w:rsidRDefault="00F90406" w:rsidP="00D74F31">
            <w:pPr>
              <w:pStyle w:val="TAL"/>
              <w:keepNext w:val="0"/>
              <w:keepLines w:val="0"/>
              <w:widowControl w:val="0"/>
              <w:rPr>
                <w:rFonts w:eastAsia="Yu Gothic"/>
                <w:color w:val="000000"/>
              </w:rPr>
            </w:pPr>
          </w:p>
        </w:tc>
        <w:tc>
          <w:tcPr>
            <w:tcW w:w="2254" w:type="dxa"/>
          </w:tcPr>
          <w:p w14:paraId="49F0ED13" w14:textId="77777777" w:rsidR="00F90406" w:rsidRPr="00C31E24" w:rsidRDefault="00F90406" w:rsidP="00D74F31">
            <w:pPr>
              <w:pStyle w:val="TAL"/>
              <w:keepNext w:val="0"/>
              <w:keepLines w:val="0"/>
              <w:widowControl w:val="0"/>
              <w:rPr>
                <w:rFonts w:eastAsia="MS PGothic"/>
                <w:color w:val="000000"/>
              </w:rPr>
            </w:pPr>
          </w:p>
        </w:tc>
        <w:tc>
          <w:tcPr>
            <w:tcW w:w="1322" w:type="dxa"/>
          </w:tcPr>
          <w:p w14:paraId="3AC3D6D5" w14:textId="77777777" w:rsidR="00F90406" w:rsidRPr="00C31E24" w:rsidRDefault="00F90406" w:rsidP="00D74F31">
            <w:pPr>
              <w:pStyle w:val="TAL"/>
              <w:keepNext w:val="0"/>
              <w:keepLines w:val="0"/>
              <w:widowControl w:val="0"/>
              <w:rPr>
                <w:rFonts w:eastAsia="Yu Gothic"/>
                <w:color w:val="000000"/>
              </w:rPr>
            </w:pPr>
          </w:p>
        </w:tc>
        <w:tc>
          <w:tcPr>
            <w:tcW w:w="1192" w:type="dxa"/>
          </w:tcPr>
          <w:p w14:paraId="0615768F" w14:textId="77777777" w:rsidR="00F90406" w:rsidRPr="00C31E24" w:rsidRDefault="00F90406" w:rsidP="00D74F31">
            <w:pPr>
              <w:pStyle w:val="TAL"/>
              <w:keepNext w:val="0"/>
              <w:keepLines w:val="0"/>
              <w:widowControl w:val="0"/>
              <w:rPr>
                <w:rFonts w:eastAsia="Yu Gothic"/>
                <w:color w:val="000000"/>
              </w:rPr>
            </w:pPr>
          </w:p>
        </w:tc>
      </w:tr>
      <w:tr w:rsidR="00F90406" w:rsidRPr="00C31E24" w:rsidDel="00127C5D" w14:paraId="06F7F32E" w14:textId="77777777" w:rsidTr="00D74F31">
        <w:trPr>
          <w:tblHeader/>
        </w:trPr>
        <w:tc>
          <w:tcPr>
            <w:tcW w:w="2381" w:type="dxa"/>
          </w:tcPr>
          <w:p w14:paraId="30E50452" w14:textId="77777777" w:rsidR="00F90406" w:rsidRPr="00C31E24" w:rsidRDefault="00F90406" w:rsidP="00D74F31">
            <w:pPr>
              <w:pStyle w:val="TAL"/>
              <w:keepNext w:val="0"/>
              <w:keepLines w:val="0"/>
              <w:widowControl w:val="0"/>
              <w:rPr>
                <w:rFonts w:eastAsia="Yu Gothic"/>
                <w:color w:val="000000"/>
              </w:rPr>
            </w:pPr>
            <w:r w:rsidRPr="00C31E24">
              <w:rPr>
                <w:rFonts w:eastAsia="Yu Gothic"/>
                <w:color w:val="000000"/>
              </w:rPr>
              <w:t xml:space="preserve">  Message Type</w:t>
            </w:r>
          </w:p>
        </w:tc>
        <w:tc>
          <w:tcPr>
            <w:tcW w:w="2382" w:type="dxa"/>
          </w:tcPr>
          <w:p w14:paraId="5CE3996D" w14:textId="77777777" w:rsidR="00F90406" w:rsidRPr="00C31E24" w:rsidRDefault="00F90406" w:rsidP="00D74F31">
            <w:pPr>
              <w:pStyle w:val="TAL"/>
              <w:keepNext w:val="0"/>
              <w:keepLines w:val="0"/>
              <w:widowControl w:val="0"/>
              <w:rPr>
                <w:rFonts w:eastAsia="Yu Gothic"/>
                <w:color w:val="000000"/>
              </w:rPr>
            </w:pPr>
            <w:r w:rsidRPr="00C31E24">
              <w:rPr>
                <w:rFonts w:eastAsia="Yu Gothic"/>
                <w:color w:val="000000"/>
              </w:rPr>
              <w:t>'10000'</w:t>
            </w:r>
          </w:p>
        </w:tc>
        <w:tc>
          <w:tcPr>
            <w:tcW w:w="2254" w:type="dxa"/>
          </w:tcPr>
          <w:p w14:paraId="2281D58F" w14:textId="77777777" w:rsidR="00F90406" w:rsidRPr="00C31E24" w:rsidRDefault="00F90406" w:rsidP="00D74F31">
            <w:pPr>
              <w:pStyle w:val="TAL"/>
              <w:keepNext w:val="0"/>
              <w:keepLines w:val="0"/>
              <w:widowControl w:val="0"/>
              <w:rPr>
                <w:rFonts w:eastAsia="MS PGothic"/>
                <w:color w:val="000000"/>
              </w:rPr>
            </w:pPr>
            <w:r w:rsidRPr="00C31E24">
              <w:rPr>
                <w:rFonts w:eastAsia="MS PGothic"/>
                <w:color w:val="000000"/>
              </w:rPr>
              <w:t>Transmission Control Ack message for Transmission Granted message which requested acknowledgment.</w:t>
            </w:r>
          </w:p>
        </w:tc>
        <w:tc>
          <w:tcPr>
            <w:tcW w:w="1322" w:type="dxa"/>
          </w:tcPr>
          <w:p w14:paraId="69EAA0C5" w14:textId="77777777" w:rsidR="00F90406" w:rsidRPr="00C31E24" w:rsidRDefault="00F90406" w:rsidP="00D74F31">
            <w:pPr>
              <w:pStyle w:val="TAL"/>
              <w:keepNext w:val="0"/>
              <w:keepLines w:val="0"/>
              <w:widowControl w:val="0"/>
              <w:rPr>
                <w:rFonts w:eastAsia="Yu Gothic"/>
                <w:color w:val="000000"/>
              </w:rPr>
            </w:pPr>
          </w:p>
        </w:tc>
        <w:tc>
          <w:tcPr>
            <w:tcW w:w="1192" w:type="dxa"/>
          </w:tcPr>
          <w:p w14:paraId="69268CE4" w14:textId="77777777" w:rsidR="00F90406" w:rsidRPr="00C31E24" w:rsidRDefault="00F90406" w:rsidP="00D74F31">
            <w:pPr>
              <w:pStyle w:val="TAL"/>
              <w:keepNext w:val="0"/>
              <w:keepLines w:val="0"/>
              <w:widowControl w:val="0"/>
              <w:rPr>
                <w:rFonts w:eastAsia="Yu Gothic"/>
                <w:color w:val="000000"/>
              </w:rPr>
            </w:pPr>
          </w:p>
        </w:tc>
      </w:tr>
    </w:tbl>
    <w:p w14:paraId="7138D1D9" w14:textId="77777777" w:rsidR="00F90406" w:rsidRPr="00C31E24" w:rsidRDefault="00F90406" w:rsidP="00F90406"/>
    <w:p w14:paraId="2BD75D22" w14:textId="77777777" w:rsidR="00F90406" w:rsidRPr="00C31E24" w:rsidRDefault="00F90406" w:rsidP="00F90406">
      <w:pPr>
        <w:pStyle w:val="TH"/>
      </w:pPr>
      <w:r w:rsidRPr="00C31E24">
        <w:t>Table 6.1.1.3.3.3-7: Transmission End Response (Step 11, Table 6.1.1.3.3.2-1)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F90406" w:rsidRPr="00C31E24" w:rsidDel="00127C5D" w14:paraId="64275371" w14:textId="77777777" w:rsidTr="00D74F31">
        <w:trPr>
          <w:tblHeader/>
        </w:trPr>
        <w:tc>
          <w:tcPr>
            <w:tcW w:w="9634" w:type="dxa"/>
            <w:gridSpan w:val="5"/>
          </w:tcPr>
          <w:p w14:paraId="001C9907" w14:textId="77777777" w:rsidR="00F90406" w:rsidRPr="00C31E24" w:rsidDel="00127C5D" w:rsidRDefault="00F90406" w:rsidP="00D74F31">
            <w:pPr>
              <w:pStyle w:val="TAL"/>
              <w:keepNext w:val="0"/>
              <w:keepLines w:val="0"/>
              <w:widowControl w:val="0"/>
              <w:rPr>
                <w:color w:val="000000"/>
              </w:rPr>
            </w:pPr>
            <w:r w:rsidRPr="00C31E24">
              <w:rPr>
                <w:color w:val="000000"/>
              </w:rPr>
              <w:t>Derivation Path: TS 36.579-1 [2], Table 5.5.11.3.2-1</w:t>
            </w:r>
          </w:p>
        </w:tc>
      </w:tr>
      <w:tr w:rsidR="00F90406" w:rsidRPr="00C31E24" w:rsidDel="00127C5D" w14:paraId="5E8B9360" w14:textId="77777777" w:rsidTr="00D74F31">
        <w:trPr>
          <w:tblHeader/>
        </w:trPr>
        <w:tc>
          <w:tcPr>
            <w:tcW w:w="2407" w:type="dxa"/>
          </w:tcPr>
          <w:p w14:paraId="53B91534" w14:textId="77777777" w:rsidR="00F90406" w:rsidRPr="00C31E24" w:rsidDel="00127C5D" w:rsidRDefault="00F90406" w:rsidP="00D74F31">
            <w:pPr>
              <w:pStyle w:val="TAH"/>
            </w:pPr>
            <w:r w:rsidRPr="00C31E24">
              <w:t>Information Element</w:t>
            </w:r>
          </w:p>
        </w:tc>
        <w:tc>
          <w:tcPr>
            <w:tcW w:w="2408" w:type="dxa"/>
          </w:tcPr>
          <w:p w14:paraId="7E6F5D7A" w14:textId="77777777" w:rsidR="00F90406" w:rsidRPr="00C31E24" w:rsidDel="00127C5D" w:rsidRDefault="00F90406" w:rsidP="00D74F31">
            <w:pPr>
              <w:pStyle w:val="TAH"/>
            </w:pPr>
            <w:r w:rsidRPr="00C31E24">
              <w:t>Value/remark</w:t>
            </w:r>
          </w:p>
        </w:tc>
        <w:tc>
          <w:tcPr>
            <w:tcW w:w="2278" w:type="dxa"/>
          </w:tcPr>
          <w:p w14:paraId="11621F9D" w14:textId="77777777" w:rsidR="00F90406" w:rsidRPr="00C31E24" w:rsidDel="00127C5D" w:rsidRDefault="00F90406" w:rsidP="00D74F31">
            <w:pPr>
              <w:pStyle w:val="TAH"/>
            </w:pPr>
            <w:r w:rsidRPr="00C31E24">
              <w:t>Comment</w:t>
            </w:r>
          </w:p>
        </w:tc>
        <w:tc>
          <w:tcPr>
            <w:tcW w:w="1336" w:type="dxa"/>
          </w:tcPr>
          <w:p w14:paraId="7C637B1C" w14:textId="77777777" w:rsidR="00F90406" w:rsidRPr="00C31E24" w:rsidDel="00127C5D" w:rsidRDefault="00F90406" w:rsidP="00D74F31">
            <w:pPr>
              <w:pStyle w:val="TAH"/>
            </w:pPr>
            <w:r w:rsidRPr="00C31E24">
              <w:t>Reference</w:t>
            </w:r>
          </w:p>
        </w:tc>
        <w:tc>
          <w:tcPr>
            <w:tcW w:w="1205" w:type="dxa"/>
          </w:tcPr>
          <w:p w14:paraId="0F76E067" w14:textId="77777777" w:rsidR="00F90406" w:rsidRPr="00C31E24" w:rsidDel="00127C5D" w:rsidRDefault="00F90406" w:rsidP="00D74F31">
            <w:pPr>
              <w:pStyle w:val="TAH"/>
            </w:pPr>
            <w:r w:rsidRPr="00C31E24">
              <w:t>Condition</w:t>
            </w:r>
          </w:p>
        </w:tc>
      </w:tr>
      <w:tr w:rsidR="00F90406" w:rsidRPr="00C31E24" w:rsidDel="00127C5D" w14:paraId="049B02BE" w14:textId="77777777" w:rsidTr="00D74F31">
        <w:trPr>
          <w:tblHeader/>
        </w:trPr>
        <w:tc>
          <w:tcPr>
            <w:tcW w:w="2407" w:type="dxa"/>
          </w:tcPr>
          <w:p w14:paraId="2BA1C06A" w14:textId="77777777" w:rsidR="00F90406" w:rsidRPr="00C31E24" w:rsidRDefault="00F90406" w:rsidP="00D74F31">
            <w:pPr>
              <w:pStyle w:val="TAL"/>
              <w:keepNext w:val="0"/>
              <w:keepLines w:val="0"/>
              <w:widowControl w:val="0"/>
              <w:rPr>
                <w:rFonts w:eastAsia="Yu Gothic"/>
                <w:color w:val="000000"/>
              </w:rPr>
            </w:pPr>
            <w:r w:rsidRPr="00C31E24">
              <w:rPr>
                <w:rFonts w:eastAsia="Yu Gothic"/>
                <w:b/>
                <w:color w:val="000000"/>
              </w:rPr>
              <w:t>Subtype</w:t>
            </w:r>
          </w:p>
        </w:tc>
        <w:tc>
          <w:tcPr>
            <w:tcW w:w="2408" w:type="dxa"/>
          </w:tcPr>
          <w:p w14:paraId="775F639E" w14:textId="77777777" w:rsidR="00F90406" w:rsidRPr="00C31E24" w:rsidRDefault="00F90406" w:rsidP="00D74F31">
            <w:pPr>
              <w:pStyle w:val="TAL"/>
              <w:keepNext w:val="0"/>
              <w:keepLines w:val="0"/>
              <w:widowControl w:val="0"/>
              <w:rPr>
                <w:rFonts w:eastAsia="Yu Gothic"/>
                <w:color w:val="000000"/>
              </w:rPr>
            </w:pPr>
            <w:r w:rsidRPr="00C31E24">
              <w:t>'10001'</w:t>
            </w:r>
          </w:p>
        </w:tc>
        <w:tc>
          <w:tcPr>
            <w:tcW w:w="2278" w:type="dxa"/>
          </w:tcPr>
          <w:p w14:paraId="217D9EAF" w14:textId="77777777" w:rsidR="00F90406" w:rsidRPr="00C31E24" w:rsidRDefault="00F90406" w:rsidP="00D74F31">
            <w:pPr>
              <w:pStyle w:val="TAL"/>
              <w:keepNext w:val="0"/>
              <w:keepLines w:val="0"/>
              <w:widowControl w:val="0"/>
              <w:rPr>
                <w:rFonts w:eastAsia="MS PGothic"/>
                <w:color w:val="000000"/>
              </w:rPr>
            </w:pPr>
            <w:r w:rsidRPr="00C31E24">
              <w:rPr>
                <w:rFonts w:eastAsia="MS PGothic"/>
                <w:color w:val="000000"/>
              </w:rPr>
              <w:t>A ‘1’ in the last bit = acknowledgement required.</w:t>
            </w:r>
          </w:p>
        </w:tc>
        <w:tc>
          <w:tcPr>
            <w:tcW w:w="1336" w:type="dxa"/>
          </w:tcPr>
          <w:p w14:paraId="6B3D63D5" w14:textId="77777777" w:rsidR="00F90406" w:rsidRPr="00C31E24" w:rsidRDefault="00F90406" w:rsidP="00D74F31">
            <w:pPr>
              <w:pStyle w:val="TAL"/>
              <w:keepNext w:val="0"/>
              <w:keepLines w:val="0"/>
              <w:widowControl w:val="0"/>
              <w:rPr>
                <w:rFonts w:eastAsia="Yu Gothic"/>
                <w:color w:val="000000"/>
              </w:rPr>
            </w:pPr>
          </w:p>
        </w:tc>
        <w:tc>
          <w:tcPr>
            <w:tcW w:w="1205" w:type="dxa"/>
          </w:tcPr>
          <w:p w14:paraId="2D2BCE6D" w14:textId="77777777" w:rsidR="00F90406" w:rsidRPr="00C31E24" w:rsidRDefault="00F90406" w:rsidP="00D74F31">
            <w:pPr>
              <w:pStyle w:val="TAL"/>
              <w:keepNext w:val="0"/>
              <w:keepLines w:val="0"/>
              <w:widowControl w:val="0"/>
              <w:rPr>
                <w:rFonts w:eastAsia="Yu Gothic"/>
                <w:color w:val="000000"/>
              </w:rPr>
            </w:pPr>
          </w:p>
        </w:tc>
      </w:tr>
    </w:tbl>
    <w:p w14:paraId="49C4F004" w14:textId="77777777" w:rsidR="00F90406" w:rsidRPr="00C31E24" w:rsidRDefault="00F90406" w:rsidP="00F90406"/>
    <w:p w14:paraId="23389DC0" w14:textId="4ED30EF1" w:rsidR="00F90406" w:rsidRPr="00C31E24" w:rsidRDefault="00F90406" w:rsidP="00F90406">
      <w:pPr>
        <w:pStyle w:val="TH"/>
      </w:pPr>
      <w:r w:rsidRPr="00C31E24">
        <w:rPr>
          <w:color w:val="000000"/>
        </w:rPr>
        <w:t>Table 6.1.1.1.3.3-8: Void</w:t>
      </w:r>
    </w:p>
    <w:p w14:paraId="063D0E0E" w14:textId="11F11483" w:rsidR="00F90406" w:rsidRPr="00C31E24" w:rsidRDefault="00F90406" w:rsidP="00F90406">
      <w:pPr>
        <w:pStyle w:val="TH"/>
      </w:pPr>
      <w:r w:rsidRPr="00C31E24">
        <w:rPr>
          <w:color w:val="000000"/>
        </w:rPr>
        <w:t>Table 6.1.1.3.3.3-9: SIP BYE (Step 15, Table 6.1.1.3.3.2-1)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F90406" w:rsidRPr="00C31E24" w14:paraId="0D107FFD" w14:textId="77777777" w:rsidTr="00D74F31">
        <w:trPr>
          <w:cantSplit/>
          <w:tblHeader/>
        </w:trPr>
        <w:tc>
          <w:tcPr>
            <w:tcW w:w="9630" w:type="dxa"/>
          </w:tcPr>
          <w:p w14:paraId="6F50E28F" w14:textId="68AC9AB6" w:rsidR="00F90406" w:rsidRPr="00C31E24" w:rsidRDefault="00F90406" w:rsidP="00D74F31">
            <w:pPr>
              <w:pStyle w:val="TAL"/>
              <w:keepNext w:val="0"/>
              <w:keepLines w:val="0"/>
              <w:widowControl w:val="0"/>
              <w:rPr>
                <w:color w:val="000000"/>
              </w:rPr>
            </w:pPr>
            <w:r w:rsidRPr="00C31E24">
              <w:rPr>
                <w:color w:val="000000"/>
              </w:rPr>
              <w:t xml:space="preserve">Derivation Path: 36.579-1 [2], Table 5.5.2.2.1-1, </w:t>
            </w:r>
            <w:r w:rsidRPr="00C31E24">
              <w:t>condition MOCALL</w:t>
            </w:r>
          </w:p>
        </w:tc>
      </w:tr>
    </w:tbl>
    <w:p w14:paraId="4D0AC016" w14:textId="77777777" w:rsidR="00F90406" w:rsidRPr="00C31E24" w:rsidRDefault="00F90406" w:rsidP="00F90406"/>
    <w:p w14:paraId="3077E828" w14:textId="77777777" w:rsidR="00F90406" w:rsidRPr="00C31E24" w:rsidRDefault="00F90406" w:rsidP="00F90406">
      <w:pPr>
        <w:pStyle w:val="TH"/>
      </w:pPr>
      <w:r w:rsidRPr="00C31E24">
        <w:t>Table 6.1.1.3.3.3-10: SIP 200 (OK) (Step 16, Table 6.1.1.3.3.2-1)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F90406" w:rsidRPr="00C31E24" w14:paraId="661814B8" w14:textId="77777777" w:rsidTr="00D74F31">
        <w:trPr>
          <w:tblHeader/>
        </w:trPr>
        <w:tc>
          <w:tcPr>
            <w:tcW w:w="9517" w:type="dxa"/>
            <w:gridSpan w:val="5"/>
          </w:tcPr>
          <w:p w14:paraId="03120A0C" w14:textId="77777777" w:rsidR="00F90406" w:rsidRPr="00C31E24" w:rsidRDefault="00F90406" w:rsidP="00D74F31">
            <w:pPr>
              <w:pStyle w:val="TAL"/>
              <w:keepLines w:val="0"/>
              <w:widowControl w:val="0"/>
              <w:rPr>
                <w:color w:val="000000"/>
              </w:rPr>
            </w:pPr>
            <w:r w:rsidRPr="00C31E24">
              <w:rPr>
                <w:color w:val="000000"/>
              </w:rPr>
              <w:t>Derivation Path: TS 36.579-1 [2], Table 5.5.2.17.1.2-1, condition MCVIDEO</w:t>
            </w:r>
          </w:p>
        </w:tc>
      </w:tr>
      <w:tr w:rsidR="00F90406" w:rsidRPr="00C31E24" w14:paraId="2B8D2166" w14:textId="77777777" w:rsidTr="00D74F31">
        <w:tc>
          <w:tcPr>
            <w:tcW w:w="2677" w:type="dxa"/>
          </w:tcPr>
          <w:p w14:paraId="44DFD70C" w14:textId="77777777" w:rsidR="00F90406" w:rsidRPr="00C31E24" w:rsidRDefault="00F90406" w:rsidP="00D74F31">
            <w:pPr>
              <w:pStyle w:val="TAH"/>
            </w:pPr>
            <w:r w:rsidRPr="00C31E24">
              <w:rPr>
                <w:color w:val="000000"/>
              </w:rPr>
              <w:t>Information Element</w:t>
            </w:r>
          </w:p>
        </w:tc>
        <w:tc>
          <w:tcPr>
            <w:tcW w:w="2160" w:type="dxa"/>
          </w:tcPr>
          <w:p w14:paraId="5A49D008" w14:textId="77777777" w:rsidR="00F90406" w:rsidRPr="00C31E24" w:rsidRDefault="00F90406" w:rsidP="00D74F31">
            <w:pPr>
              <w:pStyle w:val="TAH"/>
            </w:pPr>
            <w:r w:rsidRPr="00C31E24">
              <w:rPr>
                <w:color w:val="000000"/>
              </w:rPr>
              <w:t>Value/remark</w:t>
            </w:r>
          </w:p>
        </w:tc>
        <w:tc>
          <w:tcPr>
            <w:tcW w:w="2160" w:type="dxa"/>
            <w:tcBorders>
              <w:bottom w:val="single" w:sz="4" w:space="0" w:color="auto"/>
            </w:tcBorders>
          </w:tcPr>
          <w:p w14:paraId="5CBEB997" w14:textId="77777777" w:rsidR="00F90406" w:rsidRPr="00C31E24" w:rsidRDefault="00F90406" w:rsidP="00D74F31">
            <w:pPr>
              <w:pStyle w:val="TAH"/>
            </w:pPr>
            <w:r w:rsidRPr="00C31E24">
              <w:rPr>
                <w:color w:val="000000"/>
              </w:rPr>
              <w:t>Comment</w:t>
            </w:r>
          </w:p>
        </w:tc>
        <w:tc>
          <w:tcPr>
            <w:tcW w:w="1463" w:type="dxa"/>
          </w:tcPr>
          <w:p w14:paraId="1BE2CB45" w14:textId="77777777" w:rsidR="00F90406" w:rsidRPr="00C31E24" w:rsidRDefault="00F90406" w:rsidP="00D74F31">
            <w:pPr>
              <w:pStyle w:val="TAH"/>
            </w:pPr>
            <w:r w:rsidRPr="00C31E24">
              <w:rPr>
                <w:color w:val="000000"/>
              </w:rPr>
              <w:t>Reference</w:t>
            </w:r>
          </w:p>
        </w:tc>
        <w:tc>
          <w:tcPr>
            <w:tcW w:w="1057" w:type="dxa"/>
          </w:tcPr>
          <w:p w14:paraId="669CE1BE" w14:textId="77777777" w:rsidR="00F90406" w:rsidRPr="00C31E24" w:rsidRDefault="00F90406" w:rsidP="00D74F31">
            <w:pPr>
              <w:pStyle w:val="TAH"/>
            </w:pPr>
            <w:r w:rsidRPr="00C31E24">
              <w:rPr>
                <w:color w:val="000000"/>
              </w:rPr>
              <w:t>Condition</w:t>
            </w:r>
          </w:p>
        </w:tc>
      </w:tr>
      <w:tr w:rsidR="00F90406" w:rsidRPr="00C31E24" w14:paraId="6445C8F8" w14:textId="77777777" w:rsidTr="00D74F31">
        <w:tc>
          <w:tcPr>
            <w:tcW w:w="2677" w:type="dxa"/>
          </w:tcPr>
          <w:p w14:paraId="604704B1" w14:textId="77777777" w:rsidR="00F90406" w:rsidRPr="00C31E24" w:rsidRDefault="00F90406" w:rsidP="00D74F31">
            <w:pPr>
              <w:pStyle w:val="TAL"/>
              <w:rPr>
                <w:b/>
                <w:bCs/>
              </w:rPr>
            </w:pPr>
            <w:r w:rsidRPr="00C31E24">
              <w:rPr>
                <w:b/>
                <w:bCs/>
              </w:rPr>
              <w:t>Content-Type</w:t>
            </w:r>
          </w:p>
        </w:tc>
        <w:tc>
          <w:tcPr>
            <w:tcW w:w="2160" w:type="dxa"/>
          </w:tcPr>
          <w:p w14:paraId="1F8BF4D0" w14:textId="77777777" w:rsidR="00F90406" w:rsidRPr="00C31E24" w:rsidRDefault="00F90406" w:rsidP="00D74F31">
            <w:pPr>
              <w:pStyle w:val="TAL"/>
            </w:pPr>
            <w:r w:rsidRPr="00C31E24">
              <w:t>not present</w:t>
            </w:r>
          </w:p>
        </w:tc>
        <w:tc>
          <w:tcPr>
            <w:tcW w:w="2160" w:type="dxa"/>
            <w:tcBorders>
              <w:bottom w:val="single" w:sz="4" w:space="0" w:color="auto"/>
            </w:tcBorders>
          </w:tcPr>
          <w:p w14:paraId="573B825D" w14:textId="77777777" w:rsidR="00F90406" w:rsidRPr="00C31E24" w:rsidRDefault="00F90406" w:rsidP="00D74F31">
            <w:pPr>
              <w:pStyle w:val="TAL"/>
            </w:pPr>
          </w:p>
        </w:tc>
        <w:tc>
          <w:tcPr>
            <w:tcW w:w="1463" w:type="dxa"/>
          </w:tcPr>
          <w:p w14:paraId="21050979" w14:textId="77777777" w:rsidR="00F90406" w:rsidRPr="00C31E24" w:rsidRDefault="00F90406" w:rsidP="00D74F31">
            <w:pPr>
              <w:pStyle w:val="TAL"/>
            </w:pPr>
          </w:p>
        </w:tc>
        <w:tc>
          <w:tcPr>
            <w:tcW w:w="1057" w:type="dxa"/>
          </w:tcPr>
          <w:p w14:paraId="594918B5" w14:textId="77777777" w:rsidR="00F90406" w:rsidRPr="00C31E24" w:rsidRDefault="00F90406" w:rsidP="00D74F31">
            <w:pPr>
              <w:pStyle w:val="TAL"/>
            </w:pPr>
          </w:p>
        </w:tc>
      </w:tr>
      <w:tr w:rsidR="00F90406" w:rsidRPr="00C31E24" w14:paraId="7C2F1047" w14:textId="77777777" w:rsidTr="00D74F31">
        <w:tc>
          <w:tcPr>
            <w:tcW w:w="2677" w:type="dxa"/>
          </w:tcPr>
          <w:p w14:paraId="643BBD8A" w14:textId="77777777" w:rsidR="00F90406" w:rsidRPr="00C31E24" w:rsidRDefault="00F90406" w:rsidP="00D74F31">
            <w:pPr>
              <w:pStyle w:val="TAL"/>
              <w:rPr>
                <w:b/>
                <w:bCs/>
              </w:rPr>
            </w:pPr>
            <w:r w:rsidRPr="00C31E24">
              <w:rPr>
                <w:b/>
                <w:bCs/>
              </w:rPr>
              <w:t>Content-Length</w:t>
            </w:r>
          </w:p>
        </w:tc>
        <w:tc>
          <w:tcPr>
            <w:tcW w:w="2160" w:type="dxa"/>
          </w:tcPr>
          <w:p w14:paraId="62E3431A" w14:textId="77777777" w:rsidR="00F90406" w:rsidRPr="00C31E24" w:rsidRDefault="00F90406" w:rsidP="00D74F31">
            <w:pPr>
              <w:pStyle w:val="TAL"/>
            </w:pPr>
          </w:p>
        </w:tc>
        <w:tc>
          <w:tcPr>
            <w:tcW w:w="2160" w:type="dxa"/>
            <w:tcBorders>
              <w:top w:val="single" w:sz="4" w:space="0" w:color="auto"/>
              <w:bottom w:val="single" w:sz="4" w:space="0" w:color="auto"/>
            </w:tcBorders>
          </w:tcPr>
          <w:p w14:paraId="439232D5" w14:textId="77777777" w:rsidR="00F90406" w:rsidRPr="00C31E24" w:rsidRDefault="00F90406" w:rsidP="00D74F31">
            <w:pPr>
              <w:pStyle w:val="TAL"/>
            </w:pPr>
          </w:p>
        </w:tc>
        <w:tc>
          <w:tcPr>
            <w:tcW w:w="1463" w:type="dxa"/>
          </w:tcPr>
          <w:p w14:paraId="5AB4EEEB" w14:textId="77777777" w:rsidR="00F90406" w:rsidRPr="00C31E24" w:rsidRDefault="00F90406" w:rsidP="00D74F31">
            <w:pPr>
              <w:pStyle w:val="TAL"/>
            </w:pPr>
          </w:p>
        </w:tc>
        <w:tc>
          <w:tcPr>
            <w:tcW w:w="1057" w:type="dxa"/>
          </w:tcPr>
          <w:p w14:paraId="6A3E8988" w14:textId="77777777" w:rsidR="00F90406" w:rsidRPr="00C31E24" w:rsidRDefault="00F90406" w:rsidP="00D74F31">
            <w:pPr>
              <w:pStyle w:val="TAL"/>
            </w:pPr>
          </w:p>
        </w:tc>
      </w:tr>
      <w:tr w:rsidR="00F90406" w:rsidRPr="00C31E24" w14:paraId="34B0DF74" w14:textId="77777777" w:rsidTr="00D74F31">
        <w:tc>
          <w:tcPr>
            <w:tcW w:w="2677" w:type="dxa"/>
          </w:tcPr>
          <w:p w14:paraId="349066E2" w14:textId="77777777" w:rsidR="00F90406" w:rsidRPr="00C31E24" w:rsidRDefault="00F90406" w:rsidP="00D74F31">
            <w:pPr>
              <w:pStyle w:val="TAL"/>
            </w:pPr>
            <w:r w:rsidRPr="00C31E24">
              <w:t xml:space="preserve">  value</w:t>
            </w:r>
          </w:p>
        </w:tc>
        <w:tc>
          <w:tcPr>
            <w:tcW w:w="2160" w:type="dxa"/>
          </w:tcPr>
          <w:p w14:paraId="22C7C5F1" w14:textId="77777777" w:rsidR="00F90406" w:rsidRPr="00C31E24" w:rsidRDefault="00F90406" w:rsidP="00D74F31">
            <w:pPr>
              <w:pStyle w:val="TAL"/>
            </w:pPr>
            <w:r w:rsidRPr="00C31E24">
              <w:t>'0'</w:t>
            </w:r>
          </w:p>
        </w:tc>
        <w:tc>
          <w:tcPr>
            <w:tcW w:w="2160" w:type="dxa"/>
            <w:tcBorders>
              <w:top w:val="single" w:sz="4" w:space="0" w:color="auto"/>
              <w:bottom w:val="single" w:sz="4" w:space="0" w:color="auto"/>
            </w:tcBorders>
          </w:tcPr>
          <w:p w14:paraId="65018038" w14:textId="77777777" w:rsidR="00F90406" w:rsidRPr="00C31E24" w:rsidRDefault="00F90406" w:rsidP="00D74F31">
            <w:pPr>
              <w:pStyle w:val="TAL"/>
            </w:pPr>
            <w:r w:rsidRPr="00C31E24">
              <w:t>No message body included</w:t>
            </w:r>
          </w:p>
        </w:tc>
        <w:tc>
          <w:tcPr>
            <w:tcW w:w="1463" w:type="dxa"/>
          </w:tcPr>
          <w:p w14:paraId="05A0E41A" w14:textId="77777777" w:rsidR="00F90406" w:rsidRPr="00C31E24" w:rsidRDefault="00F90406" w:rsidP="00D74F31">
            <w:pPr>
              <w:pStyle w:val="TAL"/>
            </w:pPr>
          </w:p>
        </w:tc>
        <w:tc>
          <w:tcPr>
            <w:tcW w:w="1057" w:type="dxa"/>
          </w:tcPr>
          <w:p w14:paraId="085B6150" w14:textId="77777777" w:rsidR="00F90406" w:rsidRPr="00C31E24" w:rsidRDefault="00F90406" w:rsidP="00D74F31">
            <w:pPr>
              <w:pStyle w:val="TAL"/>
            </w:pPr>
          </w:p>
        </w:tc>
      </w:tr>
    </w:tbl>
    <w:p w14:paraId="0079311F" w14:textId="77777777" w:rsidR="00F90406" w:rsidRPr="00C31E24" w:rsidRDefault="00F90406" w:rsidP="00F90406"/>
    <w:p w14:paraId="327BC9DD" w14:textId="77777777" w:rsidR="005377F9" w:rsidRPr="00C31E24" w:rsidRDefault="005377F9" w:rsidP="005377F9">
      <w:pPr>
        <w:pStyle w:val="Heading4"/>
      </w:pPr>
      <w:bookmarkStart w:id="340" w:name="_Toc75906919"/>
      <w:bookmarkStart w:id="341" w:name="_Toc75907256"/>
      <w:bookmarkStart w:id="342" w:name="_Toc84345716"/>
      <w:bookmarkStart w:id="343" w:name="_Toc99871264"/>
      <w:r w:rsidRPr="00C31E24">
        <w:t>6.1.1.4</w:t>
      </w:r>
      <w:r w:rsidRPr="00C31E24">
        <w:tab/>
        <w:t>On-network / On-demand Pre-arranged Group Call / Manual Commencement Mode / Client Terminated (CT)</w:t>
      </w:r>
      <w:bookmarkEnd w:id="340"/>
      <w:bookmarkEnd w:id="341"/>
      <w:bookmarkEnd w:id="342"/>
      <w:bookmarkEnd w:id="343"/>
    </w:p>
    <w:p w14:paraId="51FC031E" w14:textId="77777777" w:rsidR="005377F9" w:rsidRPr="00C31E24" w:rsidRDefault="005377F9" w:rsidP="00DD5C3D">
      <w:pPr>
        <w:pStyle w:val="H6"/>
      </w:pPr>
      <w:bookmarkStart w:id="344" w:name="_Toc52787496"/>
      <w:bookmarkStart w:id="345" w:name="_Toc52787676"/>
      <w:r w:rsidRPr="00C31E24">
        <w:t>6.1.1.4.1</w:t>
      </w:r>
      <w:r w:rsidRPr="00C31E24">
        <w:tab/>
        <w:t>Test Purpose (TP)</w:t>
      </w:r>
      <w:bookmarkEnd w:id="344"/>
      <w:bookmarkEnd w:id="345"/>
    </w:p>
    <w:p w14:paraId="4C107BF3" w14:textId="77777777" w:rsidR="005377F9" w:rsidRPr="00C31E24" w:rsidRDefault="005377F9" w:rsidP="005377F9">
      <w:pPr>
        <w:pStyle w:val="H6"/>
      </w:pPr>
      <w:r w:rsidRPr="00C31E24">
        <w:t>(1)</w:t>
      </w:r>
    </w:p>
    <w:p w14:paraId="2F700241"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registered and authorised for MCVideo }</w:t>
      </w:r>
    </w:p>
    <w:p w14:paraId="77133D72" w14:textId="77777777" w:rsidR="005377F9" w:rsidRPr="00C31E24" w:rsidRDefault="005377F9" w:rsidP="005377F9">
      <w:pPr>
        <w:pStyle w:val="PL"/>
        <w:rPr>
          <w:noProof w:val="0"/>
          <w:color w:val="000000"/>
        </w:rPr>
      </w:pPr>
      <w:r w:rsidRPr="00C31E24">
        <w:rPr>
          <w:b/>
          <w:noProof w:val="0"/>
        </w:rPr>
        <w:t>ensure that</w:t>
      </w:r>
      <w:r w:rsidRPr="00C31E24">
        <w:rPr>
          <w:noProof w:val="0"/>
        </w:rPr>
        <w:t xml:space="preserve"> {</w:t>
      </w:r>
    </w:p>
    <w:p w14:paraId="38292358"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SIP INVITE from the SS (MCVideo Server)to initiate an On-demand Pre-arranged group call with Manual Commencement Mode </w:t>
      </w:r>
      <w:r w:rsidRPr="00C31E24">
        <w:rPr>
          <w:b/>
          <w:bCs/>
          <w:noProof w:val="0"/>
        </w:rPr>
        <w:t>and</w:t>
      </w:r>
      <w:r w:rsidRPr="00C31E24">
        <w:rPr>
          <w:noProof w:val="0"/>
        </w:rPr>
        <w:t xml:space="preserve"> the MCVideo User requests to answer the call }</w:t>
      </w:r>
    </w:p>
    <w:p w14:paraId="1D3DB439" w14:textId="77777777"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responds by sending a SIP 200 (OK) message }</w:t>
      </w:r>
    </w:p>
    <w:p w14:paraId="6337AC99" w14:textId="77777777" w:rsidR="005377F9" w:rsidRPr="00C31E24" w:rsidRDefault="005377F9" w:rsidP="005377F9">
      <w:pPr>
        <w:pStyle w:val="PL"/>
        <w:rPr>
          <w:noProof w:val="0"/>
        </w:rPr>
      </w:pPr>
      <w:r w:rsidRPr="00C31E24">
        <w:rPr>
          <w:noProof w:val="0"/>
        </w:rPr>
        <w:t xml:space="preserve">            }</w:t>
      </w:r>
    </w:p>
    <w:p w14:paraId="69E544C4" w14:textId="77777777" w:rsidR="005377F9" w:rsidRPr="00C31E24" w:rsidRDefault="005377F9" w:rsidP="005377F9">
      <w:pPr>
        <w:pStyle w:val="PL"/>
        <w:rPr>
          <w:noProof w:val="0"/>
        </w:rPr>
      </w:pPr>
    </w:p>
    <w:p w14:paraId="1B8C1595" w14:textId="77777777" w:rsidR="005377F9" w:rsidRPr="00C31E24" w:rsidRDefault="005377F9" w:rsidP="005377F9">
      <w:pPr>
        <w:rPr>
          <w:rFonts w:ascii="Arial" w:hAnsi="Arial" w:cs="Arial"/>
        </w:rPr>
      </w:pPr>
      <w:r w:rsidRPr="00C31E24">
        <w:rPr>
          <w:rFonts w:ascii="Arial" w:hAnsi="Arial" w:cs="Arial"/>
        </w:rPr>
        <w:t>(</w:t>
      </w:r>
      <w:r w:rsidRPr="00C31E24">
        <w:rPr>
          <w:rStyle w:val="H6Char"/>
        </w:rPr>
        <w:t>2</w:t>
      </w:r>
      <w:r w:rsidRPr="00C31E24">
        <w:rPr>
          <w:rFonts w:ascii="Arial" w:hAnsi="Arial" w:cs="Arial"/>
        </w:rPr>
        <w:t>)</w:t>
      </w:r>
    </w:p>
    <w:p w14:paraId="6824AAB3" w14:textId="77777777" w:rsidR="005377F9" w:rsidRPr="00C31E24" w:rsidRDefault="005377F9" w:rsidP="005377F9">
      <w:pPr>
        <w:pStyle w:val="PL"/>
        <w:rPr>
          <w:noProof w:val="0"/>
          <w:color w:val="000000"/>
        </w:rPr>
      </w:pPr>
      <w:r w:rsidRPr="00C31E24">
        <w:rPr>
          <w:b/>
          <w:bCs/>
          <w:noProof w:val="0"/>
          <w:color w:val="000000"/>
        </w:rPr>
        <w:t>with</w:t>
      </w:r>
      <w:r w:rsidRPr="00C31E24">
        <w:rPr>
          <w:noProof w:val="0"/>
          <w:color w:val="000000"/>
        </w:rPr>
        <w:t xml:space="preserve"> { the UE (MCVideo Client) having an ongoing On-demand Pre-arranged Group Call with Manual Commencement Mode }</w:t>
      </w:r>
    </w:p>
    <w:p w14:paraId="61B5905C" w14:textId="77777777" w:rsidR="005377F9" w:rsidRPr="00C31E24" w:rsidRDefault="005377F9" w:rsidP="005377F9">
      <w:pPr>
        <w:pStyle w:val="PL"/>
        <w:rPr>
          <w:noProof w:val="0"/>
          <w:color w:val="000000"/>
        </w:rPr>
      </w:pPr>
      <w:r w:rsidRPr="00C31E24">
        <w:rPr>
          <w:b/>
          <w:bCs/>
          <w:noProof w:val="0"/>
          <w:color w:val="000000"/>
        </w:rPr>
        <w:t>ensure that</w:t>
      </w:r>
      <w:r w:rsidRPr="00C31E24">
        <w:rPr>
          <w:noProof w:val="0"/>
          <w:color w:val="000000"/>
        </w:rPr>
        <w:t xml:space="preserve"> {</w:t>
      </w:r>
    </w:p>
    <w:p w14:paraId="0D6FF284" w14:textId="77777777" w:rsidR="005377F9" w:rsidRPr="00C31E24" w:rsidRDefault="005377F9" w:rsidP="005377F9">
      <w:pPr>
        <w:pStyle w:val="PL"/>
        <w:rPr>
          <w:noProof w:val="0"/>
          <w:color w:val="000000"/>
        </w:rPr>
      </w:pPr>
      <w:r w:rsidRPr="00C31E24">
        <w:rPr>
          <w:noProof w:val="0"/>
          <w:color w:val="000000"/>
        </w:rPr>
        <w:t xml:space="preserve">  </w:t>
      </w:r>
      <w:r w:rsidRPr="00C31E24">
        <w:rPr>
          <w:b/>
          <w:bCs/>
          <w:noProof w:val="0"/>
          <w:color w:val="000000"/>
        </w:rPr>
        <w:t>when</w:t>
      </w:r>
      <w:r w:rsidRPr="00C31E24">
        <w:rPr>
          <w:noProof w:val="0"/>
          <w:color w:val="000000"/>
        </w:rPr>
        <w:t xml:space="preserve"> { the UE (MCVideo Client) receives a Media Transmission Notification message from the SS (MCVideo Server) }</w:t>
      </w:r>
    </w:p>
    <w:p w14:paraId="1AB7644F" w14:textId="77777777" w:rsidR="005377F9" w:rsidRPr="00C31E24" w:rsidRDefault="005377F9" w:rsidP="005377F9">
      <w:pPr>
        <w:pStyle w:val="PL"/>
        <w:rPr>
          <w:noProof w:val="0"/>
          <w:color w:val="000000"/>
        </w:rPr>
      </w:pPr>
      <w:r w:rsidRPr="00C31E24">
        <w:rPr>
          <w:noProof w:val="0"/>
          <w:color w:val="000000"/>
        </w:rPr>
        <w:t xml:space="preserve">    </w:t>
      </w:r>
      <w:r w:rsidRPr="00C31E24">
        <w:rPr>
          <w:b/>
          <w:bCs/>
          <w:noProof w:val="0"/>
          <w:color w:val="000000"/>
        </w:rPr>
        <w:t>then</w:t>
      </w:r>
      <w:r w:rsidRPr="00C31E24">
        <w:rPr>
          <w:noProof w:val="0"/>
          <w:color w:val="000000"/>
        </w:rPr>
        <w:t xml:space="preserve"> { the </w:t>
      </w:r>
      <w:r w:rsidRPr="00C31E24">
        <w:rPr>
          <w:noProof w:val="0"/>
        </w:rPr>
        <w:t>UE (MCVideo Client) provides media transmission notification to the  MCVideo User</w:t>
      </w:r>
      <w:r w:rsidRPr="00C31E24">
        <w:rPr>
          <w:noProof w:val="0"/>
          <w:color w:val="000000"/>
        </w:rPr>
        <w:t xml:space="preserve"> }</w:t>
      </w:r>
    </w:p>
    <w:p w14:paraId="088FE094" w14:textId="77777777" w:rsidR="005377F9" w:rsidRPr="00C31E24" w:rsidRDefault="005377F9" w:rsidP="005377F9">
      <w:pPr>
        <w:pStyle w:val="PL"/>
        <w:rPr>
          <w:noProof w:val="0"/>
        </w:rPr>
      </w:pPr>
    </w:p>
    <w:p w14:paraId="12A731E2" w14:textId="77777777" w:rsidR="005377F9" w:rsidRPr="00C31E24" w:rsidRDefault="005377F9" w:rsidP="005377F9">
      <w:pPr>
        <w:pStyle w:val="H6"/>
      </w:pPr>
      <w:r w:rsidRPr="00C31E24">
        <w:t>(3)</w:t>
      </w:r>
    </w:p>
    <w:p w14:paraId="333173B5" w14:textId="77777777" w:rsidR="005377F9" w:rsidRPr="00C31E24" w:rsidRDefault="005377F9" w:rsidP="005377F9">
      <w:pPr>
        <w:pStyle w:val="PL"/>
        <w:rPr>
          <w:noProof w:val="0"/>
          <w:color w:val="000000"/>
        </w:rPr>
      </w:pPr>
      <w:r w:rsidRPr="00C31E24">
        <w:rPr>
          <w:b/>
          <w:noProof w:val="0"/>
          <w:color w:val="000000"/>
        </w:rPr>
        <w:t>with</w:t>
      </w:r>
      <w:r w:rsidRPr="00C31E24">
        <w:rPr>
          <w:noProof w:val="0"/>
          <w:color w:val="000000"/>
        </w:rPr>
        <w:t xml:space="preserve"> { the UE (MCVideo Client) having received a Media Transmission Notification message from the SS (MCVideo Server) }</w:t>
      </w:r>
    </w:p>
    <w:p w14:paraId="0B30C0F9" w14:textId="77777777" w:rsidR="005377F9" w:rsidRPr="00C31E24" w:rsidRDefault="005377F9" w:rsidP="005377F9">
      <w:pPr>
        <w:pStyle w:val="PL"/>
        <w:rPr>
          <w:noProof w:val="0"/>
          <w:color w:val="000000"/>
        </w:rPr>
      </w:pPr>
      <w:r w:rsidRPr="00C31E24">
        <w:rPr>
          <w:b/>
          <w:noProof w:val="0"/>
          <w:color w:val="000000"/>
        </w:rPr>
        <w:t>ensure that</w:t>
      </w:r>
      <w:r w:rsidRPr="00C31E24">
        <w:rPr>
          <w:noProof w:val="0"/>
          <w:color w:val="000000"/>
        </w:rPr>
        <w:t xml:space="preserve"> {</w:t>
      </w:r>
    </w:p>
    <w:p w14:paraId="6867B83E" w14:textId="77777777" w:rsidR="005377F9" w:rsidRPr="00C31E24" w:rsidRDefault="005377F9" w:rsidP="005377F9">
      <w:pPr>
        <w:pStyle w:val="PL"/>
        <w:rPr>
          <w:noProof w:val="0"/>
          <w:color w:val="000000"/>
        </w:rPr>
      </w:pPr>
      <w:r w:rsidRPr="00C31E24">
        <w:rPr>
          <w:noProof w:val="0"/>
          <w:color w:val="000000"/>
        </w:rPr>
        <w:t xml:space="preserve">  </w:t>
      </w:r>
      <w:r w:rsidRPr="00C31E24">
        <w:rPr>
          <w:b/>
          <w:noProof w:val="0"/>
          <w:color w:val="000000"/>
        </w:rPr>
        <w:t>when</w:t>
      </w:r>
      <w:r w:rsidRPr="00C31E24">
        <w:rPr>
          <w:noProof w:val="0"/>
          <w:color w:val="000000"/>
        </w:rPr>
        <w:t xml:space="preserve"> { the MCVideo User requests </w:t>
      </w:r>
      <w:r w:rsidRPr="00C31E24">
        <w:rPr>
          <w:noProof w:val="0"/>
        </w:rPr>
        <w:t xml:space="preserve">permission to receive media </w:t>
      </w:r>
      <w:r w:rsidRPr="00C31E24">
        <w:rPr>
          <w:noProof w:val="0"/>
          <w:color w:val="000000"/>
        </w:rPr>
        <w:t>}</w:t>
      </w:r>
    </w:p>
    <w:p w14:paraId="6E140DAB" w14:textId="77777777" w:rsidR="005377F9" w:rsidRPr="00C31E24" w:rsidRDefault="005377F9" w:rsidP="005377F9">
      <w:pPr>
        <w:pStyle w:val="PL"/>
        <w:rPr>
          <w:noProof w:val="0"/>
          <w:color w:val="000000"/>
        </w:rPr>
      </w:pPr>
      <w:r w:rsidRPr="00C31E24">
        <w:rPr>
          <w:noProof w:val="0"/>
          <w:color w:val="000000"/>
        </w:rPr>
        <w:t xml:space="preserve">    </w:t>
      </w:r>
      <w:r w:rsidRPr="00C31E24">
        <w:rPr>
          <w:b/>
          <w:noProof w:val="0"/>
          <w:color w:val="000000"/>
        </w:rPr>
        <w:t>then</w:t>
      </w:r>
      <w:r w:rsidRPr="00C31E24">
        <w:rPr>
          <w:noProof w:val="0"/>
          <w:color w:val="000000"/>
        </w:rPr>
        <w:t xml:space="preserve"> { the UE (MCVideo Client) sends a Receive Media Request message }</w:t>
      </w:r>
    </w:p>
    <w:p w14:paraId="125D4F96" w14:textId="77777777" w:rsidR="005377F9" w:rsidRPr="00C31E24" w:rsidRDefault="005377F9" w:rsidP="005377F9">
      <w:pPr>
        <w:pStyle w:val="PL"/>
        <w:rPr>
          <w:noProof w:val="0"/>
          <w:color w:val="000000"/>
        </w:rPr>
      </w:pPr>
      <w:r w:rsidRPr="00C31E24">
        <w:rPr>
          <w:noProof w:val="0"/>
          <w:color w:val="000000"/>
        </w:rPr>
        <w:t xml:space="preserve">            }</w:t>
      </w:r>
    </w:p>
    <w:p w14:paraId="20C2E7B7" w14:textId="77777777" w:rsidR="005377F9" w:rsidRPr="00C31E24" w:rsidRDefault="005377F9" w:rsidP="005377F9">
      <w:pPr>
        <w:pStyle w:val="PL"/>
        <w:rPr>
          <w:noProof w:val="0"/>
          <w:color w:val="000000"/>
        </w:rPr>
      </w:pPr>
    </w:p>
    <w:p w14:paraId="70401020" w14:textId="77777777" w:rsidR="005377F9" w:rsidRPr="00C31E24" w:rsidRDefault="005377F9" w:rsidP="005377F9">
      <w:pPr>
        <w:pStyle w:val="H6"/>
      </w:pPr>
      <w:r w:rsidRPr="00C31E24">
        <w:t>(4)</w:t>
      </w:r>
    </w:p>
    <w:p w14:paraId="64B781C0"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having an ongoing On-demand Pre-arranged Group Call with Manual  Commencement Mode }</w:t>
      </w:r>
    </w:p>
    <w:p w14:paraId="6EF992C4"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7780583E"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SIP BYE message from the SS (MCVideo Server) }</w:t>
      </w:r>
    </w:p>
    <w:p w14:paraId="11C64A39" w14:textId="77777777"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responds with a SIP 200 (OK) message }</w:t>
      </w:r>
    </w:p>
    <w:p w14:paraId="7F1A1E62" w14:textId="77777777" w:rsidR="005377F9" w:rsidRPr="00C31E24" w:rsidRDefault="005377F9" w:rsidP="005377F9">
      <w:pPr>
        <w:pStyle w:val="PL"/>
        <w:rPr>
          <w:noProof w:val="0"/>
        </w:rPr>
      </w:pPr>
      <w:r w:rsidRPr="00C31E24">
        <w:rPr>
          <w:noProof w:val="0"/>
        </w:rPr>
        <w:t xml:space="preserve">             </w:t>
      </w:r>
    </w:p>
    <w:p w14:paraId="280C7FDA" w14:textId="77777777" w:rsidR="005377F9" w:rsidRPr="00C31E24" w:rsidRDefault="005377F9" w:rsidP="005377F9">
      <w:pPr>
        <w:pStyle w:val="PL"/>
        <w:rPr>
          <w:noProof w:val="0"/>
        </w:rPr>
      </w:pPr>
    </w:p>
    <w:p w14:paraId="0291978E" w14:textId="77777777" w:rsidR="005377F9" w:rsidRPr="00C31E24" w:rsidRDefault="005377F9" w:rsidP="00DD5C3D">
      <w:pPr>
        <w:pStyle w:val="H6"/>
      </w:pPr>
      <w:bookmarkStart w:id="346" w:name="_Toc52787497"/>
      <w:bookmarkStart w:id="347" w:name="_Toc52787677"/>
      <w:r w:rsidRPr="00C31E24">
        <w:t>6.1.1.4.2</w:t>
      </w:r>
      <w:r w:rsidRPr="00C31E24">
        <w:tab/>
        <w:t>Conformance requirements</w:t>
      </w:r>
      <w:bookmarkEnd w:id="346"/>
      <w:bookmarkEnd w:id="347"/>
    </w:p>
    <w:p w14:paraId="266FCF65" w14:textId="40B83001" w:rsidR="005377F9" w:rsidRPr="00C31E24" w:rsidRDefault="005377F9" w:rsidP="005377F9">
      <w:r w:rsidRPr="00C31E24">
        <w:t>References: The conformance requirements covered in the current Test Case are specified in: TS 24.281, clauses 9.2.1.2.1.2, 6.2.3.2.2, 9.2.1.2.3.3, 6.2.6, and in TS24.581, clause 6.2.5.2.2, 6.2.5.3.2, 6.2.5.3.3.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2A742100" w14:textId="77777777" w:rsidR="005377F9" w:rsidRPr="00C31E24" w:rsidRDefault="005377F9" w:rsidP="005377F9">
      <w:r w:rsidRPr="00C31E24">
        <w:t>[TS 24.281, clause 9.2.1.2.1.2]</w:t>
      </w:r>
    </w:p>
    <w:p w14:paraId="4422B62C" w14:textId="77777777" w:rsidR="005377F9" w:rsidRPr="00C31E24" w:rsidRDefault="005377F9" w:rsidP="005377F9">
      <w:r w:rsidRPr="00C31E24">
        <w:t>Upon receipt of an initial SIP INVITE request, the MCVideo client shall follow the procedures for termination of multimedia sessions in the IM CN subsystem as specified in 3GPP TS 24.229 [</w:t>
      </w:r>
      <w:r w:rsidRPr="00C31E24">
        <w:rPr>
          <w:lang w:eastAsia="zh-CN"/>
        </w:rPr>
        <w:t>11</w:t>
      </w:r>
      <w:r w:rsidRPr="00C31E24">
        <w:t>] with the clarifications below.</w:t>
      </w:r>
    </w:p>
    <w:p w14:paraId="02B3802B" w14:textId="77777777" w:rsidR="005377F9" w:rsidRPr="00C31E24" w:rsidRDefault="005377F9" w:rsidP="005377F9">
      <w:r w:rsidRPr="00C31E24">
        <w:t>The MCVideo client:</w:t>
      </w:r>
    </w:p>
    <w:p w14:paraId="3B489E5B" w14:textId="77777777" w:rsidR="005377F9" w:rsidRPr="00C31E24" w:rsidRDefault="005377F9" w:rsidP="005377F9">
      <w:pPr>
        <w:pStyle w:val="B1"/>
      </w:pPr>
      <w:r w:rsidRPr="00C31E24">
        <w:t>1)</w:t>
      </w:r>
      <w:r w:rsidRPr="00C31E24">
        <w:tab/>
        <w:t>may reject the SIP INVITE request if either of the following conditions are met:</w:t>
      </w:r>
    </w:p>
    <w:p w14:paraId="6BEFCD65" w14:textId="77777777" w:rsidR="005377F9" w:rsidRPr="00C31E24" w:rsidRDefault="005377F9" w:rsidP="005377F9">
      <w:pPr>
        <w:pStyle w:val="B2"/>
      </w:pPr>
      <w:r w:rsidRPr="00C31E24">
        <w:t>a)</w:t>
      </w:r>
      <w:r w:rsidRPr="00C31E24">
        <w:tab/>
        <w:t>MCVideo client does not have enough resources to handle the call; or</w:t>
      </w:r>
    </w:p>
    <w:p w14:paraId="69A77F58" w14:textId="77777777" w:rsidR="005377F9" w:rsidRPr="00C31E24" w:rsidRDefault="005377F9" w:rsidP="005377F9">
      <w:pPr>
        <w:pStyle w:val="B2"/>
      </w:pPr>
      <w:r w:rsidRPr="00C31E24">
        <w:t>b)</w:t>
      </w:r>
      <w:r w:rsidRPr="00C31E24">
        <w:tab/>
        <w:t>any other reason outside the scope of this specification;</w:t>
      </w:r>
    </w:p>
    <w:p w14:paraId="59CD4349" w14:textId="77777777" w:rsidR="005377F9" w:rsidRPr="00C31E24" w:rsidRDefault="005377F9" w:rsidP="005377F9">
      <w:pPr>
        <w:pStyle w:val="B1"/>
      </w:pPr>
      <w:r w:rsidRPr="00C31E24">
        <w:t>2)</w:t>
      </w:r>
      <w:r w:rsidRPr="00C31E24">
        <w:tab/>
        <w:t>if the SIP INVITE request is rejected in step 1), shall respond toward participating MCVideo function either with appropriate reject code as specified in 3GPP TS 24.229 [51] and warning texts as specified in subclause </w:t>
      </w:r>
      <w:r w:rsidRPr="00C31E24">
        <w:rPr>
          <w:lang w:eastAsia="zh-CN"/>
        </w:rPr>
        <w:t>4.4.2</w:t>
      </w:r>
      <w:r w:rsidRPr="00C31E24">
        <w:t xml:space="preserve"> or with SIP 480 (Temporarily unavailable) response not including warning texts if the user is authorised to restrict the reason for failure and skip the rest of the steps of this subclause;</w:t>
      </w:r>
    </w:p>
    <w:p w14:paraId="329B2C13" w14:textId="77777777" w:rsidR="005377F9" w:rsidRPr="00C31E24" w:rsidRDefault="005377F9" w:rsidP="005377F9">
      <w:pPr>
        <w:pStyle w:val="NO"/>
      </w:pPr>
      <w:r w:rsidRPr="00C31E24">
        <w:t>NOTE:</w:t>
      </w:r>
      <w:r w:rsidRPr="00C31E24">
        <w:tab/>
        <w:t>If the SIP INVITE request contains an emergency indication or imminent peril indication, the MCVideo client can by means beyond the scope of this specification choose to accept the request.</w:t>
      </w:r>
    </w:p>
    <w:p w14:paraId="05F6A59B" w14:textId="77777777" w:rsidR="005377F9" w:rsidRPr="00C31E24" w:rsidRDefault="005377F9" w:rsidP="005377F9">
      <w:pPr>
        <w:pStyle w:val="B1"/>
      </w:pPr>
      <w:r w:rsidRPr="00C31E24">
        <w:t>…</w:t>
      </w:r>
    </w:p>
    <w:p w14:paraId="623BD079" w14:textId="77777777" w:rsidR="005377F9" w:rsidRPr="00C31E24" w:rsidRDefault="005377F9" w:rsidP="005377F9">
      <w:pPr>
        <w:pStyle w:val="B1"/>
      </w:pPr>
      <w:r w:rsidRPr="00C31E24">
        <w:t>6)</w:t>
      </w:r>
      <w:r w:rsidRPr="00C31E24">
        <w:tab/>
        <w:t>may display to the MCVideo user the MCVideo ID of the inviting MCVideo user;</w:t>
      </w:r>
    </w:p>
    <w:p w14:paraId="2BB98F65" w14:textId="77777777" w:rsidR="005377F9" w:rsidRPr="00C31E24" w:rsidRDefault="005377F9" w:rsidP="005377F9">
      <w:pPr>
        <w:pStyle w:val="B1"/>
      </w:pPr>
      <w:r w:rsidRPr="00C31E24">
        <w:t>…</w:t>
      </w:r>
    </w:p>
    <w:p w14:paraId="08BEDC94" w14:textId="77777777" w:rsidR="005377F9" w:rsidRPr="00C31E24" w:rsidRDefault="005377F9" w:rsidP="005377F9">
      <w:pPr>
        <w:pStyle w:val="B1"/>
      </w:pPr>
      <w:r w:rsidRPr="00C31E24">
        <w:t>8)</w:t>
      </w:r>
      <w:r w:rsidRPr="00C31E24">
        <w:tab/>
        <w:t>shall perform the manual commencement procedures specified in subclause </w:t>
      </w:r>
      <w:r w:rsidRPr="00C31E24">
        <w:rPr>
          <w:lang w:eastAsia="zh-CN"/>
        </w:rPr>
        <w:t>6.2.3.2.2</w:t>
      </w:r>
      <w:r w:rsidRPr="00C31E24">
        <w:t xml:space="preserve"> if one of the following conditions are met:</w:t>
      </w:r>
    </w:p>
    <w:p w14:paraId="1D20C6CD" w14:textId="77777777" w:rsidR="005377F9" w:rsidRPr="00C31E24" w:rsidRDefault="005377F9" w:rsidP="005377F9">
      <w:pPr>
        <w:pStyle w:val="B2"/>
      </w:pPr>
      <w:r w:rsidRPr="00C31E24">
        <w:t>a)</w:t>
      </w:r>
      <w:r w:rsidRPr="00C31E24">
        <w:tab/>
        <w:t>SIP INVITE request contains an Answer-Mode header field with the value "Manual" and the MCVideo service setting at the invited MCVideo client for answering the call is to use manual commencement mode; or</w:t>
      </w:r>
    </w:p>
    <w:p w14:paraId="0D776052" w14:textId="77777777" w:rsidR="005377F9" w:rsidRPr="00C31E24" w:rsidRDefault="005377F9" w:rsidP="005377F9">
      <w:pPr>
        <w:pStyle w:val="B2"/>
      </w:pPr>
      <w:r w:rsidRPr="00C31E24">
        <w:t>b)</w:t>
      </w:r>
      <w:r w:rsidRPr="00C31E2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37B6E5F5" w14:textId="77777777" w:rsidR="005377F9" w:rsidRPr="00C31E24" w:rsidRDefault="005377F9" w:rsidP="005377F9">
      <w:pPr>
        <w:pStyle w:val="B1"/>
      </w:pPr>
      <w:r w:rsidRPr="00C31E24">
        <w:t>9)</w:t>
      </w:r>
      <w:r w:rsidRPr="00C31E24">
        <w:tab/>
        <w:t>when the SIP 200 (OK) response to the SIP INVITE request is sent, may subscribe to the conference event package as specified in subclause </w:t>
      </w:r>
      <w:r w:rsidRPr="00C31E24">
        <w:rPr>
          <w:lang w:eastAsia="zh-CN"/>
        </w:rPr>
        <w:t>9.1.3.1</w:t>
      </w:r>
      <w:r w:rsidRPr="00C31E24">
        <w:t>.</w:t>
      </w:r>
    </w:p>
    <w:p w14:paraId="7EA0BC5F" w14:textId="77777777" w:rsidR="005377F9" w:rsidRPr="00C31E24" w:rsidRDefault="005377F9" w:rsidP="005377F9">
      <w:r w:rsidRPr="00C31E24">
        <w:t>[TS 24.281, clause 6.2.3.2.2]</w:t>
      </w:r>
    </w:p>
    <w:p w14:paraId="77677694" w14:textId="77777777" w:rsidR="005377F9" w:rsidRPr="00C31E24" w:rsidRDefault="005377F9" w:rsidP="005377F9">
      <w:r w:rsidRPr="00C31E24">
        <w:t>When performing the manual commencement mode procedures:</w:t>
      </w:r>
    </w:p>
    <w:p w14:paraId="573D0586" w14:textId="77777777" w:rsidR="005377F9" w:rsidRPr="00C31E24" w:rsidRDefault="005377F9" w:rsidP="005377F9">
      <w:pPr>
        <w:pStyle w:val="B1"/>
      </w:pPr>
      <w:r w:rsidRPr="00C31E24">
        <w:t>1)</w:t>
      </w:r>
      <w:r w:rsidRPr="00C31E24">
        <w:tab/>
        <w:t>the terminating MCVideo client may automatically generate a SIP 183 (Session Progress) in accordance with 3GPP TS 24.229 [11], prior to the MCVideo user's acknowledgement; and</w:t>
      </w:r>
    </w:p>
    <w:p w14:paraId="5B09C5F6" w14:textId="77777777" w:rsidR="005377F9" w:rsidRPr="00C31E24" w:rsidRDefault="005377F9" w:rsidP="005377F9">
      <w:pPr>
        <w:pStyle w:val="B1"/>
      </w:pPr>
      <w:r w:rsidRPr="00C31E24">
        <w:t>2)</w:t>
      </w:r>
      <w:r w:rsidRPr="00C31E24">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20FC57DE" w14:textId="77777777" w:rsidR="005377F9" w:rsidRPr="00C31E24" w:rsidRDefault="005377F9" w:rsidP="005377F9">
      <w:r w:rsidRPr="00C31E24">
        <w:t>When generating a SIP 183 (Session Progress) response, the MCVideo client:</w:t>
      </w:r>
    </w:p>
    <w:p w14:paraId="0BC3AFE6" w14:textId="77777777" w:rsidR="005377F9" w:rsidRPr="00C31E24" w:rsidRDefault="005377F9" w:rsidP="005377F9">
      <w:pPr>
        <w:pStyle w:val="B1"/>
      </w:pPr>
      <w:r w:rsidRPr="00C31E24">
        <w:t>1)</w:t>
      </w:r>
      <w:r w:rsidRPr="00C31E24">
        <w:tab/>
        <w:t>shall include the following in the Contact header field:</w:t>
      </w:r>
    </w:p>
    <w:p w14:paraId="6D3FD2A2" w14:textId="77777777" w:rsidR="005377F9" w:rsidRPr="00C31E24" w:rsidRDefault="005377F9" w:rsidP="005377F9">
      <w:pPr>
        <w:pStyle w:val="B2"/>
      </w:pPr>
      <w:r w:rsidRPr="00C31E24">
        <w:t>a)</w:t>
      </w:r>
      <w:r w:rsidRPr="00C31E24">
        <w:tab/>
        <w:t>the g.3gpp.mc</w:t>
      </w:r>
      <w:r w:rsidRPr="00C31E24">
        <w:rPr>
          <w:lang w:eastAsia="zh-CN"/>
        </w:rPr>
        <w:t>video</w:t>
      </w:r>
      <w:r w:rsidRPr="00C31E24">
        <w:t xml:space="preserve"> media feature tag; and</w:t>
      </w:r>
    </w:p>
    <w:p w14:paraId="44808703" w14:textId="77777777" w:rsidR="005377F9" w:rsidRPr="00C31E24" w:rsidRDefault="005377F9" w:rsidP="005377F9">
      <w:pPr>
        <w:pStyle w:val="B2"/>
      </w:pPr>
      <w:r w:rsidRPr="00C31E24">
        <w:t>b)</w:t>
      </w:r>
      <w:r w:rsidRPr="00C31E24">
        <w:tab/>
        <w:t xml:space="preserve">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and</w:t>
      </w:r>
    </w:p>
    <w:p w14:paraId="11C8692A" w14:textId="77777777" w:rsidR="005377F9" w:rsidRPr="00C31E24" w:rsidRDefault="005377F9" w:rsidP="005377F9">
      <w:pPr>
        <w:pStyle w:val="B1"/>
      </w:pPr>
      <w:r w:rsidRPr="00C31E24">
        <w:t>2)</w:t>
      </w:r>
      <w:r w:rsidRPr="00C31E24">
        <w:tab/>
        <w:t>may include a P-Answer-State header field with the value "Unconfirmed" as specified in IETF RFC 4964 [30];</w:t>
      </w:r>
    </w:p>
    <w:p w14:paraId="50773963" w14:textId="77777777" w:rsidR="005377F9" w:rsidRPr="00C31E24" w:rsidRDefault="005377F9" w:rsidP="005377F9">
      <w:r w:rsidRPr="00C31E24">
        <w:t>When sending the SIP 200 (OK) response to the incoming SIP INVITE request, the MCVideo client shall follow the procedures in subclause 6.2.3.1.2.</w:t>
      </w:r>
    </w:p>
    <w:p w14:paraId="08E16F99" w14:textId="77777777" w:rsidR="005377F9" w:rsidRPr="00C31E24" w:rsidRDefault="005377F9" w:rsidP="005377F9">
      <w:r w:rsidRPr="00C31E24">
        <w:t>When NAT traversal is supported by the MCVideo client and when the MCVideo client is behind a NAT, generation of SIP responses is done as specified in this subclause and as specified in IETF RFC 5626 [35]</w:t>
      </w:r>
    </w:p>
    <w:p w14:paraId="4B82F1E2" w14:textId="77777777" w:rsidR="005377F9" w:rsidRPr="00C31E24" w:rsidRDefault="005377F9" w:rsidP="005377F9">
      <w:r w:rsidRPr="00C31E24">
        <w:t>[TS 24.281, clause 9.2.1.2.3.3]</w:t>
      </w:r>
    </w:p>
    <w:p w14:paraId="798658DE" w14:textId="77777777" w:rsidR="005377F9" w:rsidRPr="00C31E24" w:rsidRDefault="005377F9" w:rsidP="005377F9">
      <w:r w:rsidRPr="00C31E24">
        <w:t>Upon receiving a SIP BYE request for releasing the prearranged MCVideo group call, the MCVideo client shall follow the procedures as specified in subclause </w:t>
      </w:r>
      <w:r w:rsidRPr="00C31E24">
        <w:rPr>
          <w:lang w:eastAsia="zh-CN"/>
        </w:rPr>
        <w:t>6.2.6</w:t>
      </w:r>
      <w:r w:rsidRPr="00C31E24">
        <w:t>.</w:t>
      </w:r>
    </w:p>
    <w:p w14:paraId="320C40D3" w14:textId="77777777" w:rsidR="005377F9" w:rsidRPr="00C31E24" w:rsidRDefault="005377F9" w:rsidP="005377F9">
      <w:r w:rsidRPr="00C31E24">
        <w:t>[TS 24.281, clause 6.2.6]</w:t>
      </w:r>
    </w:p>
    <w:p w14:paraId="1B1FA204" w14:textId="77777777" w:rsidR="005377F9" w:rsidRPr="00C31E24" w:rsidRDefault="005377F9" w:rsidP="005377F9">
      <w:r w:rsidRPr="00C31E24">
        <w:t>Upon receiving a SIP BYE request, the MCVideo client:</w:t>
      </w:r>
    </w:p>
    <w:p w14:paraId="2797323F" w14:textId="77777777" w:rsidR="005377F9" w:rsidRPr="00C31E24" w:rsidRDefault="005377F9" w:rsidP="005377F9">
      <w:pPr>
        <w:pStyle w:val="B1"/>
      </w:pPr>
      <w:r w:rsidRPr="00C31E24">
        <w:t>1)</w:t>
      </w:r>
      <w:r w:rsidRPr="00C31E24">
        <w:tab/>
        <w:t>shall interact with the media plane as specified in 3GPP TS 24.</w:t>
      </w:r>
      <w:r w:rsidRPr="00C31E24">
        <w:rPr>
          <w:lang w:eastAsia="zh-CN"/>
        </w:rPr>
        <w:t>581</w:t>
      </w:r>
      <w:r w:rsidRPr="00C31E24">
        <w:t>[5]; and</w:t>
      </w:r>
    </w:p>
    <w:p w14:paraId="6E6F569A" w14:textId="77777777" w:rsidR="005377F9" w:rsidRPr="00C31E24" w:rsidRDefault="005377F9" w:rsidP="005377F9">
      <w:pPr>
        <w:pStyle w:val="B1"/>
      </w:pPr>
      <w:r w:rsidRPr="00C31E24">
        <w:t>2)</w:t>
      </w:r>
      <w:r w:rsidRPr="00C31E24">
        <w:tab/>
        <w:t>shall send SIP 200 (OK) response towards MCVideo server according to 3GPP TS 24.229 [11].</w:t>
      </w:r>
    </w:p>
    <w:p w14:paraId="405A493B" w14:textId="77777777" w:rsidR="005377F9" w:rsidRPr="00C31E24" w:rsidRDefault="005377F9" w:rsidP="005377F9">
      <w:r w:rsidRPr="00C31E24">
        <w:t>[TS 24.581, clause 6.2.5.2.2]</w:t>
      </w:r>
    </w:p>
    <w:p w14:paraId="62B83CDD" w14:textId="77777777" w:rsidR="005377F9" w:rsidRPr="00C31E24" w:rsidRDefault="005377F9" w:rsidP="005377F9">
      <w:r w:rsidRPr="00C31E24">
        <w:t>When an MCVideo call is established, the terminating transmission participant:</w:t>
      </w:r>
    </w:p>
    <w:p w14:paraId="5103E1B8" w14:textId="77777777" w:rsidR="005377F9" w:rsidRPr="00C31E24" w:rsidRDefault="005377F9" w:rsidP="005377F9">
      <w:pPr>
        <w:pStyle w:val="B1"/>
      </w:pPr>
      <w:r w:rsidRPr="00C31E24">
        <w:t>1.</w:t>
      </w:r>
      <w:r w:rsidRPr="00C31E24">
        <w:tab/>
        <w:t>shall create an instance of a 'Transmission participant state transition diagram for general reception control operation'; and</w:t>
      </w:r>
    </w:p>
    <w:p w14:paraId="1CF73E37" w14:textId="77777777" w:rsidR="005377F9" w:rsidRPr="00C31E24" w:rsidRDefault="005377F9" w:rsidP="005377F9">
      <w:pPr>
        <w:pStyle w:val="B1"/>
      </w:pPr>
      <w:r w:rsidRPr="00C31E24">
        <w:t>2.</w:t>
      </w:r>
      <w:r w:rsidRPr="00C31E24">
        <w:tab/>
        <w:t>shall enter the 'U: reception controller' state.</w:t>
      </w:r>
    </w:p>
    <w:p w14:paraId="541A8CCF" w14:textId="77777777" w:rsidR="005377F9" w:rsidRPr="00C31E24" w:rsidRDefault="005377F9" w:rsidP="005377F9">
      <w:pPr>
        <w:pStyle w:val="NO"/>
      </w:pPr>
      <w:r w:rsidRPr="00C31E24">
        <w:t>NOTE:</w:t>
      </w:r>
      <w:r w:rsidRPr="00C31E24">
        <w:tab/>
        <w:t>From a transmission participant perspective the MCVideo call is established when the application and signalling plane sends the SIP 200 (OK) response.</w:t>
      </w:r>
    </w:p>
    <w:p w14:paraId="1998D052" w14:textId="77777777" w:rsidR="005377F9" w:rsidRPr="00C31E24" w:rsidRDefault="005377F9" w:rsidP="005377F9">
      <w:r w:rsidRPr="00C31E24">
        <w:t>[TS 24.581, clause 6.2.5.3.2]</w:t>
      </w:r>
    </w:p>
    <w:p w14:paraId="167C9B94" w14:textId="77777777" w:rsidR="005377F9" w:rsidRPr="00C31E24" w:rsidRDefault="005377F9" w:rsidP="005377F9">
      <w:r w:rsidRPr="00C31E24">
        <w:t>Upon receiving the media transmission notification from the transmission control server, the transmission participant:</w:t>
      </w:r>
    </w:p>
    <w:p w14:paraId="456942AC" w14:textId="77777777" w:rsidR="005377F9" w:rsidRPr="00C31E24" w:rsidRDefault="005377F9" w:rsidP="005377F9">
      <w:pPr>
        <w:pStyle w:val="B1"/>
      </w:pPr>
      <w:r w:rsidRPr="00C31E24">
        <w:t>1.</w:t>
      </w:r>
      <w:r w:rsidRPr="00C31E24">
        <w:tab/>
        <w:t>if the first bit in the subtype of the media transmission notification message is set to '1' (Acknowledgment is required) as described in subclause 9.2.2.1, shall send a Transmission control Ack message. The Transmission control Ack message:</w:t>
      </w:r>
    </w:p>
    <w:p w14:paraId="722FAC61" w14:textId="77777777" w:rsidR="005377F9" w:rsidRPr="00C31E24" w:rsidRDefault="005377F9" w:rsidP="005377F9">
      <w:pPr>
        <w:pStyle w:val="B2"/>
      </w:pPr>
      <w:r w:rsidRPr="00C31E24">
        <w:t>a.</w:t>
      </w:r>
      <w:r w:rsidRPr="00C31E24">
        <w:tab/>
        <w:t>shall include the Message Type field set to '6' (Media transmission notification); and</w:t>
      </w:r>
    </w:p>
    <w:p w14:paraId="29F4F4A9" w14:textId="77777777" w:rsidR="005377F9" w:rsidRPr="00C31E24" w:rsidRDefault="005377F9" w:rsidP="005377F9">
      <w:pPr>
        <w:pStyle w:val="B2"/>
      </w:pPr>
      <w:r w:rsidRPr="00C31E24">
        <w:t>b.</w:t>
      </w:r>
      <w:r w:rsidRPr="00C31E24">
        <w:tab/>
        <w:t>shall include the Source field set to '0' (the transmission participant is the source);</w:t>
      </w:r>
    </w:p>
    <w:p w14:paraId="355AAEC4" w14:textId="77777777" w:rsidR="005377F9" w:rsidRPr="00C31E24" w:rsidRDefault="005377F9" w:rsidP="005377F9">
      <w:pPr>
        <w:pStyle w:val="B1"/>
      </w:pPr>
      <w:r w:rsidRPr="00C31E24">
        <w:t>2.</w:t>
      </w:r>
      <w:r w:rsidRPr="00C31E24">
        <w:tab/>
        <w:t>shall provide media transmission notification to the user;</w:t>
      </w:r>
    </w:p>
    <w:p w14:paraId="72EF77F5" w14:textId="77777777" w:rsidR="005377F9" w:rsidRPr="00C31E24" w:rsidRDefault="005377F9" w:rsidP="005377F9">
      <w:pPr>
        <w:pStyle w:val="B1"/>
      </w:pPr>
      <w:r w:rsidRPr="00C31E24">
        <w:t>3.</w:t>
      </w:r>
      <w:r w:rsidRPr="00C31E24">
        <w:tab/>
        <w:t>shall store the User ID and the SSRC of the user transmitting the media;</w:t>
      </w:r>
    </w:p>
    <w:p w14:paraId="67D9DB47" w14:textId="77777777" w:rsidR="005377F9" w:rsidRPr="00C31E24" w:rsidRDefault="005377F9" w:rsidP="005377F9">
      <w:pPr>
        <w:pStyle w:val="B1"/>
      </w:pPr>
      <w:r w:rsidRPr="00C31E24">
        <w:t>4.</w:t>
      </w:r>
      <w:r w:rsidRPr="00C31E24">
        <w:tab/>
        <w:t>may display the details of the incoming media to the user; and</w:t>
      </w:r>
    </w:p>
    <w:p w14:paraId="2BBE1493" w14:textId="77777777" w:rsidR="005377F9" w:rsidRPr="00C31E24" w:rsidRDefault="005377F9" w:rsidP="005377F9">
      <w:pPr>
        <w:pStyle w:val="B1"/>
      </w:pPr>
      <w:r w:rsidRPr="00C31E24">
        <w:t>5.</w:t>
      </w:r>
      <w:r w:rsidRPr="00C31E24">
        <w:tab/>
        <w:t>shall remain in the 'U: reception controller' state.</w:t>
      </w:r>
    </w:p>
    <w:p w14:paraId="362826D1" w14:textId="77777777" w:rsidR="005377F9" w:rsidRPr="00C31E24" w:rsidRDefault="005377F9" w:rsidP="005377F9">
      <w:r w:rsidRPr="00C31E24">
        <w:t>[TS 24.581, clause 6.2.5.3.3]</w:t>
      </w:r>
    </w:p>
    <w:p w14:paraId="3D65EA7B" w14:textId="77777777" w:rsidR="005377F9" w:rsidRPr="00C31E24" w:rsidRDefault="005377F9" w:rsidP="005377F9">
      <w:r w:rsidRPr="00C31E24">
        <w:t>Upon receiving an indication from the user to request permission to receive media, the transmission participant:</w:t>
      </w:r>
    </w:p>
    <w:p w14:paraId="09E14043" w14:textId="77777777" w:rsidR="005377F9" w:rsidRPr="00C31E24" w:rsidRDefault="005377F9" w:rsidP="005377F9">
      <w:pPr>
        <w:pStyle w:val="B1"/>
      </w:pPr>
      <w:r w:rsidRPr="00C31E24">
        <w:t>1.</w:t>
      </w:r>
      <w:r w:rsidRPr="00C31E24">
        <w:tab/>
        <w:t>shall send the Receive Media Request message toward the transmission control server; The Receive Media Request message:</w:t>
      </w:r>
    </w:p>
    <w:p w14:paraId="216AFA12" w14:textId="77777777" w:rsidR="005377F9" w:rsidRPr="00C31E24" w:rsidRDefault="005377F9" w:rsidP="005377F9">
      <w:pPr>
        <w:pStyle w:val="B2"/>
      </w:pPr>
      <w:r w:rsidRPr="00C31E24">
        <w:t>a.</w:t>
      </w:r>
      <w:r w:rsidRPr="00C31E24">
        <w:tab/>
        <w:t>if a different priority than the normal priority is required, shall include the Reception Priority field with the priority not higher than negotiated with the transmission control server as specified in subclause 14.3.3; and</w:t>
      </w:r>
    </w:p>
    <w:p w14:paraId="20085311" w14:textId="77777777" w:rsidR="005377F9" w:rsidRPr="00C31E24" w:rsidRDefault="005377F9" w:rsidP="005377F9">
      <w:pPr>
        <w:pStyle w:val="B2"/>
      </w:pPr>
      <w:r w:rsidRPr="00C31E24">
        <w:t>b.</w:t>
      </w:r>
      <w:r w:rsidRPr="00C31E24">
        <w:tab/>
        <w:t>if the receive media request is a broadcast group call, system call, emergency call or an imminent peril call, shall include a Transmission Indicator field indicating the relevant call types;</w:t>
      </w:r>
    </w:p>
    <w:p w14:paraId="7A67746F" w14:textId="77777777" w:rsidR="005377F9" w:rsidRPr="00C31E24" w:rsidRDefault="005377F9" w:rsidP="005377F9">
      <w:pPr>
        <w:pStyle w:val="B1"/>
      </w:pPr>
      <w:r w:rsidRPr="00C31E24">
        <w:t>2.</w:t>
      </w:r>
      <w:r w:rsidRPr="00C31E24">
        <w:tab/>
        <w:t>shall create an instance of the 'Transmission participant state transition diagram for basic reception control operation';</w:t>
      </w:r>
    </w:p>
    <w:p w14:paraId="6DEACE8B" w14:textId="77777777" w:rsidR="005377F9" w:rsidRPr="00C31E24" w:rsidRDefault="005377F9" w:rsidP="005377F9">
      <w:pPr>
        <w:pStyle w:val="B1"/>
      </w:pPr>
      <w:r w:rsidRPr="00C31E24">
        <w:t>3.</w:t>
      </w:r>
      <w:r w:rsidRPr="00C31E24">
        <w:tab/>
        <w:t>shall map the stored User ID and the SSRC of the user transmitting the media with instance of 'Transmission participant state transition diagram for basic reception control operation' created in step 2; and</w:t>
      </w:r>
    </w:p>
    <w:p w14:paraId="64028D06" w14:textId="77777777" w:rsidR="005377F9" w:rsidRPr="00C31E24" w:rsidRDefault="005377F9" w:rsidP="005377F9">
      <w:pPr>
        <w:pStyle w:val="B1"/>
      </w:pPr>
      <w:r w:rsidRPr="00C31E24">
        <w:t>4.</w:t>
      </w:r>
      <w:r w:rsidRPr="00C31E24">
        <w:tab/>
        <w:t>shall remain in the 'U: reception controller' state.</w:t>
      </w:r>
    </w:p>
    <w:p w14:paraId="50E919FD" w14:textId="77777777" w:rsidR="005377F9" w:rsidRPr="00C31E24" w:rsidRDefault="005377F9" w:rsidP="00DD5C3D">
      <w:pPr>
        <w:pStyle w:val="H6"/>
      </w:pPr>
      <w:bookmarkStart w:id="348" w:name="_Toc52787498"/>
      <w:bookmarkStart w:id="349" w:name="_Toc52787678"/>
      <w:r w:rsidRPr="00C31E24">
        <w:t>6.1.1.4.3</w:t>
      </w:r>
      <w:r w:rsidRPr="00C31E24">
        <w:tab/>
        <w:t>Test description</w:t>
      </w:r>
      <w:bookmarkEnd w:id="348"/>
      <w:bookmarkEnd w:id="349"/>
    </w:p>
    <w:p w14:paraId="1996CD96" w14:textId="77777777" w:rsidR="005377F9" w:rsidRPr="00C31E24" w:rsidRDefault="005377F9" w:rsidP="005377F9">
      <w:pPr>
        <w:pStyle w:val="H6"/>
      </w:pPr>
      <w:r w:rsidRPr="00C31E24">
        <w:t>6.1.1.4.3.1</w:t>
      </w:r>
      <w:r w:rsidRPr="00C31E24">
        <w:tab/>
        <w:t>Pre-test conditions</w:t>
      </w:r>
    </w:p>
    <w:p w14:paraId="4959C2B1" w14:textId="77777777" w:rsidR="005377F9" w:rsidRPr="00C31E24" w:rsidRDefault="005377F9" w:rsidP="005377F9">
      <w:pPr>
        <w:pStyle w:val="H6"/>
      </w:pPr>
      <w:r w:rsidRPr="00C31E24">
        <w:t>System Simulator:</w:t>
      </w:r>
    </w:p>
    <w:p w14:paraId="138ED9EB" w14:textId="77777777" w:rsidR="005377F9" w:rsidRPr="00C31E24" w:rsidRDefault="005377F9" w:rsidP="005377F9">
      <w:pPr>
        <w:pStyle w:val="B1"/>
      </w:pPr>
      <w:r w:rsidRPr="00C31E24">
        <w:t>-</w:t>
      </w:r>
      <w:r w:rsidRPr="00C31E24">
        <w:tab/>
        <w:t>SS (MCVideo server)</w:t>
      </w:r>
    </w:p>
    <w:p w14:paraId="6A4AC923" w14:textId="77777777" w:rsidR="005377F9" w:rsidRPr="00C31E24" w:rsidRDefault="005377F9" w:rsidP="005377F9">
      <w:pPr>
        <w:pStyle w:val="B1"/>
      </w:pPr>
      <w:r w:rsidRPr="00C31E24">
        <w:t>-</w:t>
      </w:r>
      <w:r w:rsidRPr="00C31E24">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 </w:t>
      </w:r>
    </w:p>
    <w:p w14:paraId="52132977" w14:textId="77777777" w:rsidR="005377F9" w:rsidRPr="00C31E24" w:rsidRDefault="005377F9" w:rsidP="005377F9">
      <w:pPr>
        <w:pStyle w:val="H6"/>
      </w:pPr>
      <w:r w:rsidRPr="00C31E24">
        <w:t>IUT:</w:t>
      </w:r>
    </w:p>
    <w:p w14:paraId="442AADB2" w14:textId="77777777" w:rsidR="005377F9" w:rsidRPr="00C31E24" w:rsidRDefault="005377F9" w:rsidP="005377F9">
      <w:pPr>
        <w:pStyle w:val="B1"/>
      </w:pPr>
      <w:r w:rsidRPr="00C31E24">
        <w:t>-</w:t>
      </w:r>
      <w:r w:rsidRPr="00C31E24">
        <w:tab/>
        <w:t>UE (MCVideo client)</w:t>
      </w:r>
    </w:p>
    <w:p w14:paraId="34565BFC" w14:textId="77777777" w:rsidR="005377F9" w:rsidRPr="00C31E24" w:rsidRDefault="005377F9" w:rsidP="005377F9">
      <w:pPr>
        <w:pStyle w:val="B1"/>
      </w:pPr>
      <w:r w:rsidRPr="00C31E24">
        <w:t>-</w:t>
      </w:r>
      <w:r w:rsidRPr="00C31E24">
        <w:tab/>
        <w:t>The test USIM set as defined in TS 36.579-1 [2], subclause 5.5.10 is inserted.</w:t>
      </w:r>
    </w:p>
    <w:p w14:paraId="70138F9C" w14:textId="77777777" w:rsidR="005377F9" w:rsidRPr="00C31E24" w:rsidRDefault="005377F9" w:rsidP="005377F9">
      <w:pPr>
        <w:pStyle w:val="H6"/>
      </w:pPr>
      <w:r w:rsidRPr="00C31E24">
        <w:t>Preamble:</w:t>
      </w:r>
    </w:p>
    <w:p w14:paraId="3979554C" w14:textId="77777777" w:rsidR="005377F9" w:rsidRPr="00C31E24" w:rsidRDefault="005377F9" w:rsidP="005377F9">
      <w:pPr>
        <w:pStyle w:val="B1"/>
      </w:pPr>
      <w:r w:rsidRPr="00C31E24">
        <w:t>-</w:t>
      </w:r>
      <w:r w:rsidRPr="00C31E24">
        <w:tab/>
        <w:t>The UE has performed the Generic Test Procedure for MCVideo UE registration as specified in TS 36.579-1 [2], subclause 5.4.2A.</w:t>
      </w:r>
    </w:p>
    <w:p w14:paraId="7ECA27BC" w14:textId="77777777" w:rsidR="005377F9" w:rsidRPr="00C31E24" w:rsidRDefault="005377F9" w:rsidP="005377F9">
      <w:pPr>
        <w:pStyle w:val="B1"/>
      </w:pPr>
      <w:r w:rsidRPr="00C31E24">
        <w:t>-</w:t>
      </w:r>
      <w:r w:rsidRPr="00C31E24">
        <w:tab/>
        <w:t>The MCVideo User performs the Generic Test Procedure for MCVideo Authorization/Configuration and Key Generation as specified in TS 36.579-1 [2], subclause 5.3.2A.</w:t>
      </w:r>
    </w:p>
    <w:p w14:paraId="2C63636A" w14:textId="77777777" w:rsidR="005377F9" w:rsidRPr="00C31E24" w:rsidRDefault="005377F9" w:rsidP="005377F9">
      <w:pPr>
        <w:pStyle w:val="B1"/>
      </w:pPr>
      <w:r w:rsidRPr="00C31E24">
        <w:t>-</w:t>
      </w:r>
      <w:r w:rsidRPr="00C31E24">
        <w:tab/>
        <w:t>UE States at the end of the preamble</w:t>
      </w:r>
    </w:p>
    <w:p w14:paraId="7BE9A6C1" w14:textId="77777777" w:rsidR="005377F9" w:rsidRPr="00C31E24" w:rsidRDefault="005377F9" w:rsidP="005377F9">
      <w:pPr>
        <w:pStyle w:val="B2"/>
      </w:pPr>
      <w:r w:rsidRPr="00C31E24">
        <w:t>-</w:t>
      </w:r>
      <w:r w:rsidRPr="00C31E24">
        <w:tab/>
        <w:t>The UE is in E-UTRA Registered, Idle Mode state.</w:t>
      </w:r>
    </w:p>
    <w:p w14:paraId="4DAF44BB" w14:textId="77777777" w:rsidR="005377F9" w:rsidRPr="00C31E24" w:rsidRDefault="005377F9" w:rsidP="005377F9">
      <w:pPr>
        <w:pStyle w:val="B2"/>
      </w:pPr>
      <w:r w:rsidRPr="00C31E24">
        <w:t>-</w:t>
      </w:r>
      <w:r w:rsidRPr="00C31E24">
        <w:tab/>
        <w:t>The MCVideo Client Application has been activated and User has registered-in as the MCVideo User with the Server as active user at the Client.</w:t>
      </w:r>
    </w:p>
    <w:p w14:paraId="57EC9545" w14:textId="77777777" w:rsidR="005377F9" w:rsidRPr="00C31E24" w:rsidRDefault="005377F9" w:rsidP="005377F9">
      <w:pPr>
        <w:pStyle w:val="H6"/>
      </w:pPr>
      <w:r w:rsidRPr="00C31E24">
        <w:t>6.1.1.4.3.2</w:t>
      </w:r>
      <w:r w:rsidRPr="00C31E24">
        <w:tab/>
        <w:t>Test procedure sequence</w:t>
      </w:r>
    </w:p>
    <w:p w14:paraId="2A276204" w14:textId="77777777" w:rsidR="005377F9" w:rsidRPr="00C31E24" w:rsidRDefault="005377F9" w:rsidP="005377F9">
      <w:pPr>
        <w:pStyle w:val="TH"/>
      </w:pPr>
      <w:r w:rsidRPr="00C31E24">
        <w:t>Table 6.1.1.4.3.2-1: Main Behaviour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641"/>
        <w:gridCol w:w="3794"/>
        <w:gridCol w:w="701"/>
        <w:gridCol w:w="2928"/>
        <w:gridCol w:w="561"/>
        <w:gridCol w:w="1009"/>
      </w:tblGrid>
      <w:tr w:rsidR="005377F9" w:rsidRPr="00C31E24" w14:paraId="082BE91D" w14:textId="77777777" w:rsidTr="00DD5C3D">
        <w:trPr>
          <w:cantSplit/>
          <w:tblHeader/>
        </w:trPr>
        <w:tc>
          <w:tcPr>
            <w:tcW w:w="641" w:type="dxa"/>
            <w:tcBorders>
              <w:top w:val="single" w:sz="4" w:space="0" w:color="auto"/>
              <w:left w:val="single" w:sz="4" w:space="0" w:color="auto"/>
              <w:bottom w:val="nil"/>
              <w:right w:val="single" w:sz="4" w:space="0" w:color="auto"/>
            </w:tcBorders>
            <w:hideMark/>
          </w:tcPr>
          <w:p w14:paraId="43E80726" w14:textId="77777777" w:rsidR="005377F9" w:rsidRPr="00C31E24" w:rsidRDefault="005377F9" w:rsidP="00DD5C3D">
            <w:pPr>
              <w:pStyle w:val="TAH"/>
              <w:keepNext w:val="0"/>
              <w:keepLines w:val="0"/>
              <w:widowControl w:val="0"/>
            </w:pPr>
            <w:r w:rsidRPr="00C31E24">
              <w:t>St</w:t>
            </w:r>
          </w:p>
        </w:tc>
        <w:tc>
          <w:tcPr>
            <w:tcW w:w="3794" w:type="dxa"/>
            <w:tcBorders>
              <w:top w:val="single" w:sz="4" w:space="0" w:color="auto"/>
              <w:left w:val="single" w:sz="4" w:space="0" w:color="auto"/>
              <w:bottom w:val="nil"/>
              <w:right w:val="single" w:sz="4" w:space="0" w:color="auto"/>
            </w:tcBorders>
            <w:hideMark/>
          </w:tcPr>
          <w:p w14:paraId="37671286" w14:textId="77777777" w:rsidR="005377F9" w:rsidRPr="00C31E24" w:rsidRDefault="005377F9" w:rsidP="00DD5C3D">
            <w:pPr>
              <w:pStyle w:val="TAH"/>
              <w:keepNext w:val="0"/>
              <w:keepLines w:val="0"/>
              <w:widowControl w:val="0"/>
            </w:pPr>
            <w:r w:rsidRPr="00C31E24">
              <w:t>Procedure</w:t>
            </w:r>
          </w:p>
        </w:tc>
        <w:tc>
          <w:tcPr>
            <w:tcW w:w="3629" w:type="dxa"/>
            <w:gridSpan w:val="2"/>
            <w:tcBorders>
              <w:top w:val="single" w:sz="4" w:space="0" w:color="auto"/>
              <w:left w:val="single" w:sz="4" w:space="0" w:color="auto"/>
              <w:bottom w:val="single" w:sz="4" w:space="0" w:color="auto"/>
              <w:right w:val="single" w:sz="4" w:space="0" w:color="auto"/>
            </w:tcBorders>
            <w:hideMark/>
          </w:tcPr>
          <w:p w14:paraId="083E70BB" w14:textId="77777777" w:rsidR="005377F9" w:rsidRPr="00C31E24" w:rsidRDefault="005377F9" w:rsidP="00DD5C3D">
            <w:pPr>
              <w:pStyle w:val="TAH"/>
              <w:keepNext w:val="0"/>
              <w:keepLines w:val="0"/>
              <w:widowControl w:val="0"/>
            </w:pPr>
            <w:r w:rsidRPr="00C31E24">
              <w:t>Message Sequence</w:t>
            </w:r>
          </w:p>
        </w:tc>
        <w:tc>
          <w:tcPr>
            <w:tcW w:w="561" w:type="dxa"/>
            <w:tcBorders>
              <w:top w:val="single" w:sz="4" w:space="0" w:color="auto"/>
              <w:left w:val="single" w:sz="4" w:space="0" w:color="auto"/>
              <w:bottom w:val="nil"/>
              <w:right w:val="single" w:sz="4" w:space="0" w:color="auto"/>
            </w:tcBorders>
            <w:hideMark/>
          </w:tcPr>
          <w:p w14:paraId="5E776570" w14:textId="77777777" w:rsidR="005377F9" w:rsidRPr="00C31E24" w:rsidRDefault="005377F9" w:rsidP="00DD5C3D">
            <w:pPr>
              <w:pStyle w:val="TAH"/>
              <w:keepNext w:val="0"/>
              <w:keepLines w:val="0"/>
              <w:widowControl w:val="0"/>
            </w:pPr>
            <w:r w:rsidRPr="00C31E24">
              <w:t>TP</w:t>
            </w:r>
          </w:p>
        </w:tc>
        <w:tc>
          <w:tcPr>
            <w:tcW w:w="1009" w:type="dxa"/>
            <w:tcBorders>
              <w:top w:val="single" w:sz="4" w:space="0" w:color="auto"/>
              <w:left w:val="single" w:sz="4" w:space="0" w:color="auto"/>
              <w:bottom w:val="nil"/>
              <w:right w:val="single" w:sz="4" w:space="0" w:color="auto"/>
            </w:tcBorders>
            <w:hideMark/>
          </w:tcPr>
          <w:p w14:paraId="257B59AC" w14:textId="77777777" w:rsidR="005377F9" w:rsidRPr="00C31E24" w:rsidRDefault="005377F9" w:rsidP="00DD5C3D">
            <w:pPr>
              <w:pStyle w:val="TAH"/>
              <w:keepNext w:val="0"/>
              <w:keepLines w:val="0"/>
              <w:widowControl w:val="0"/>
            </w:pPr>
            <w:r w:rsidRPr="00C31E24">
              <w:t>Verdict</w:t>
            </w:r>
          </w:p>
        </w:tc>
      </w:tr>
      <w:tr w:rsidR="005377F9" w:rsidRPr="00C31E24" w14:paraId="3FC4CFE6" w14:textId="77777777" w:rsidTr="00DD5C3D">
        <w:trPr>
          <w:cantSplit/>
          <w:tblHeader/>
        </w:trPr>
        <w:tc>
          <w:tcPr>
            <w:tcW w:w="641" w:type="dxa"/>
            <w:tcBorders>
              <w:top w:val="nil"/>
              <w:left w:val="single" w:sz="4" w:space="0" w:color="auto"/>
              <w:bottom w:val="single" w:sz="4" w:space="0" w:color="auto"/>
              <w:right w:val="single" w:sz="4" w:space="0" w:color="auto"/>
            </w:tcBorders>
          </w:tcPr>
          <w:p w14:paraId="179AB7E8" w14:textId="77777777" w:rsidR="005377F9" w:rsidRPr="00C31E24" w:rsidRDefault="005377F9" w:rsidP="00DD5C3D">
            <w:pPr>
              <w:pStyle w:val="TAH"/>
              <w:keepNext w:val="0"/>
              <w:keepLines w:val="0"/>
              <w:widowControl w:val="0"/>
            </w:pPr>
          </w:p>
        </w:tc>
        <w:tc>
          <w:tcPr>
            <w:tcW w:w="3794" w:type="dxa"/>
            <w:tcBorders>
              <w:top w:val="nil"/>
              <w:left w:val="single" w:sz="4" w:space="0" w:color="auto"/>
              <w:bottom w:val="single" w:sz="4" w:space="0" w:color="auto"/>
              <w:right w:val="single" w:sz="4" w:space="0" w:color="auto"/>
            </w:tcBorders>
          </w:tcPr>
          <w:p w14:paraId="258E05DE" w14:textId="77777777" w:rsidR="005377F9" w:rsidRPr="00C31E24" w:rsidRDefault="005377F9" w:rsidP="00DD5C3D">
            <w:pPr>
              <w:pStyle w:val="TAH"/>
              <w:keepNext w:val="0"/>
              <w:keepLines w:val="0"/>
              <w:widowControl w:val="0"/>
            </w:pPr>
          </w:p>
        </w:tc>
        <w:tc>
          <w:tcPr>
            <w:tcW w:w="701" w:type="dxa"/>
            <w:tcBorders>
              <w:top w:val="single" w:sz="4" w:space="0" w:color="auto"/>
              <w:left w:val="single" w:sz="4" w:space="0" w:color="auto"/>
              <w:bottom w:val="single" w:sz="4" w:space="0" w:color="auto"/>
              <w:right w:val="single" w:sz="4" w:space="0" w:color="auto"/>
            </w:tcBorders>
            <w:hideMark/>
          </w:tcPr>
          <w:p w14:paraId="5483CD2B" w14:textId="77777777" w:rsidR="005377F9" w:rsidRPr="00C31E24" w:rsidRDefault="005377F9" w:rsidP="00DD5C3D">
            <w:pPr>
              <w:pStyle w:val="TAH"/>
              <w:keepNext w:val="0"/>
              <w:keepLines w:val="0"/>
              <w:widowControl w:val="0"/>
            </w:pPr>
            <w:r w:rsidRPr="00C31E24">
              <w:t>U - S</w:t>
            </w:r>
          </w:p>
        </w:tc>
        <w:tc>
          <w:tcPr>
            <w:tcW w:w="2928" w:type="dxa"/>
            <w:tcBorders>
              <w:top w:val="single" w:sz="4" w:space="0" w:color="auto"/>
              <w:left w:val="single" w:sz="4" w:space="0" w:color="auto"/>
              <w:bottom w:val="single" w:sz="4" w:space="0" w:color="auto"/>
              <w:right w:val="single" w:sz="4" w:space="0" w:color="auto"/>
            </w:tcBorders>
            <w:hideMark/>
          </w:tcPr>
          <w:p w14:paraId="5F62DB50" w14:textId="77777777" w:rsidR="005377F9" w:rsidRPr="00C31E24" w:rsidRDefault="005377F9" w:rsidP="00DD5C3D">
            <w:pPr>
              <w:pStyle w:val="TAH"/>
              <w:keepNext w:val="0"/>
              <w:keepLines w:val="0"/>
              <w:widowControl w:val="0"/>
            </w:pPr>
            <w:r w:rsidRPr="00C31E24">
              <w:t>Message</w:t>
            </w:r>
          </w:p>
        </w:tc>
        <w:tc>
          <w:tcPr>
            <w:tcW w:w="561" w:type="dxa"/>
            <w:tcBorders>
              <w:top w:val="nil"/>
              <w:left w:val="single" w:sz="4" w:space="0" w:color="auto"/>
              <w:bottom w:val="single" w:sz="4" w:space="0" w:color="auto"/>
              <w:right w:val="single" w:sz="4" w:space="0" w:color="auto"/>
            </w:tcBorders>
          </w:tcPr>
          <w:p w14:paraId="6E846D18" w14:textId="77777777" w:rsidR="005377F9" w:rsidRPr="00C31E24" w:rsidRDefault="005377F9" w:rsidP="00DD5C3D">
            <w:pPr>
              <w:pStyle w:val="TAH"/>
              <w:keepNext w:val="0"/>
              <w:keepLines w:val="0"/>
              <w:widowControl w:val="0"/>
            </w:pPr>
          </w:p>
        </w:tc>
        <w:tc>
          <w:tcPr>
            <w:tcW w:w="1009" w:type="dxa"/>
            <w:tcBorders>
              <w:top w:val="nil"/>
              <w:left w:val="single" w:sz="4" w:space="0" w:color="auto"/>
              <w:bottom w:val="single" w:sz="4" w:space="0" w:color="auto"/>
              <w:right w:val="single" w:sz="4" w:space="0" w:color="auto"/>
            </w:tcBorders>
          </w:tcPr>
          <w:p w14:paraId="695A142C" w14:textId="77777777" w:rsidR="005377F9" w:rsidRPr="00C31E24" w:rsidRDefault="005377F9" w:rsidP="00DD5C3D">
            <w:pPr>
              <w:pStyle w:val="TAH"/>
              <w:keepNext w:val="0"/>
              <w:keepLines w:val="0"/>
              <w:widowControl w:val="0"/>
            </w:pPr>
          </w:p>
        </w:tc>
      </w:tr>
      <w:tr w:rsidR="005377F9" w:rsidRPr="00C31E24" w14:paraId="0D9F1D54"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7C688451" w14:textId="77777777" w:rsidR="005377F9" w:rsidRPr="00C31E24" w:rsidRDefault="005377F9" w:rsidP="00DD5C3D">
            <w:pPr>
              <w:pStyle w:val="TAC"/>
              <w:keepNext w:val="0"/>
              <w:keepLines w:val="0"/>
              <w:widowControl w:val="0"/>
            </w:pPr>
            <w:r w:rsidRPr="00C31E24">
              <w:t>-</w:t>
            </w:r>
          </w:p>
        </w:tc>
        <w:tc>
          <w:tcPr>
            <w:tcW w:w="3794" w:type="dxa"/>
            <w:tcBorders>
              <w:top w:val="single" w:sz="4" w:space="0" w:color="auto"/>
              <w:left w:val="single" w:sz="4" w:space="0" w:color="auto"/>
              <w:bottom w:val="single" w:sz="4" w:space="0" w:color="auto"/>
              <w:right w:val="single" w:sz="4" w:space="0" w:color="auto"/>
            </w:tcBorders>
          </w:tcPr>
          <w:p w14:paraId="50A9087E" w14:textId="751661D0" w:rsidR="005377F9" w:rsidRPr="00C31E24" w:rsidRDefault="005377F9" w:rsidP="00DD5C3D">
            <w:pPr>
              <w:pStyle w:val="TAL"/>
              <w:keepNext w:val="0"/>
              <w:keepLines w:val="0"/>
              <w:widowControl w:val="0"/>
            </w:pPr>
            <w:r w:rsidRPr="00C31E24">
              <w:t>EXCEPTION: The E-UTRA/EPC actions that are related to the MCVIDEO call establishment are described in TS 36.579-1 [2], subclause 5.4.4A 'Generic Test Procedure for MCVideo CT communication in E-UTRA'. The test sequence below shows only the MCVIDEO relevant messages exchanged.</w:t>
            </w:r>
          </w:p>
        </w:tc>
        <w:tc>
          <w:tcPr>
            <w:tcW w:w="701" w:type="dxa"/>
            <w:tcBorders>
              <w:top w:val="single" w:sz="4" w:space="0" w:color="auto"/>
              <w:left w:val="single" w:sz="4" w:space="0" w:color="auto"/>
              <w:bottom w:val="single" w:sz="4" w:space="0" w:color="auto"/>
              <w:right w:val="single" w:sz="4" w:space="0" w:color="auto"/>
            </w:tcBorders>
          </w:tcPr>
          <w:p w14:paraId="7FB7A75B" w14:textId="77777777" w:rsidR="005377F9" w:rsidRPr="00C31E24" w:rsidRDefault="005377F9" w:rsidP="00DD5C3D">
            <w:pPr>
              <w:pStyle w:val="TAC"/>
              <w:keepNext w:val="0"/>
              <w:keepLines w:val="0"/>
              <w:widowControl w:val="0"/>
            </w:pPr>
            <w:r w:rsidRPr="00C31E24">
              <w:t>-</w:t>
            </w:r>
          </w:p>
        </w:tc>
        <w:tc>
          <w:tcPr>
            <w:tcW w:w="2928" w:type="dxa"/>
            <w:tcBorders>
              <w:top w:val="single" w:sz="4" w:space="0" w:color="auto"/>
              <w:left w:val="single" w:sz="4" w:space="0" w:color="auto"/>
              <w:bottom w:val="single" w:sz="4" w:space="0" w:color="auto"/>
              <w:right w:val="single" w:sz="4" w:space="0" w:color="auto"/>
            </w:tcBorders>
          </w:tcPr>
          <w:p w14:paraId="439C493E" w14:textId="77777777" w:rsidR="005377F9" w:rsidRPr="00C31E24" w:rsidRDefault="005377F9" w:rsidP="00DD5C3D">
            <w:pPr>
              <w:pStyle w:val="TAL"/>
              <w:keepNext w:val="0"/>
              <w:keepLines w:val="0"/>
              <w:widowControl w:val="0"/>
            </w:pPr>
            <w:r w:rsidRPr="00C31E24">
              <w:t>-</w:t>
            </w:r>
          </w:p>
        </w:tc>
        <w:tc>
          <w:tcPr>
            <w:tcW w:w="561" w:type="dxa"/>
            <w:tcBorders>
              <w:top w:val="single" w:sz="4" w:space="0" w:color="auto"/>
              <w:left w:val="single" w:sz="4" w:space="0" w:color="auto"/>
              <w:bottom w:val="single" w:sz="4" w:space="0" w:color="auto"/>
              <w:right w:val="single" w:sz="4" w:space="0" w:color="auto"/>
            </w:tcBorders>
          </w:tcPr>
          <w:p w14:paraId="5DB29AAD" w14:textId="77777777" w:rsidR="005377F9" w:rsidRPr="00C31E24" w:rsidRDefault="005377F9" w:rsidP="00DD5C3D">
            <w:pPr>
              <w:pStyle w:val="TAC"/>
              <w:keepNext w:val="0"/>
              <w:keepLines w:val="0"/>
              <w:widowControl w:val="0"/>
            </w:pPr>
            <w:r w:rsidRPr="00C31E24">
              <w:t>-</w:t>
            </w:r>
          </w:p>
        </w:tc>
        <w:tc>
          <w:tcPr>
            <w:tcW w:w="1009" w:type="dxa"/>
            <w:tcBorders>
              <w:top w:val="single" w:sz="4" w:space="0" w:color="auto"/>
              <w:left w:val="single" w:sz="4" w:space="0" w:color="auto"/>
              <w:bottom w:val="single" w:sz="4" w:space="0" w:color="auto"/>
              <w:right w:val="single" w:sz="4" w:space="0" w:color="auto"/>
            </w:tcBorders>
          </w:tcPr>
          <w:p w14:paraId="27E4BFCF" w14:textId="77777777" w:rsidR="005377F9" w:rsidRPr="00C31E24" w:rsidRDefault="005377F9" w:rsidP="00DD5C3D">
            <w:pPr>
              <w:pStyle w:val="TAC"/>
              <w:keepNext w:val="0"/>
              <w:keepLines w:val="0"/>
              <w:widowControl w:val="0"/>
            </w:pPr>
            <w:r w:rsidRPr="00C31E24">
              <w:t>-</w:t>
            </w:r>
          </w:p>
        </w:tc>
      </w:tr>
      <w:tr w:rsidR="005377F9" w:rsidRPr="00C31E24" w14:paraId="45301CEA"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2C34CAAD" w14:textId="77777777" w:rsidR="005377F9" w:rsidRPr="00C31E24" w:rsidRDefault="005377F9" w:rsidP="00DD5C3D">
            <w:pPr>
              <w:pStyle w:val="TAC"/>
              <w:keepNext w:val="0"/>
              <w:keepLines w:val="0"/>
              <w:widowControl w:val="0"/>
            </w:pPr>
            <w:r w:rsidRPr="00C31E24">
              <w:t>1</w:t>
            </w:r>
          </w:p>
        </w:tc>
        <w:tc>
          <w:tcPr>
            <w:tcW w:w="3794" w:type="dxa"/>
            <w:tcBorders>
              <w:top w:val="single" w:sz="4" w:space="0" w:color="auto"/>
              <w:left w:val="single" w:sz="4" w:space="0" w:color="auto"/>
              <w:bottom w:val="single" w:sz="4" w:space="0" w:color="auto"/>
              <w:right w:val="single" w:sz="4" w:space="0" w:color="auto"/>
            </w:tcBorders>
          </w:tcPr>
          <w:p w14:paraId="00501A4E" w14:textId="77777777" w:rsidR="005377F9" w:rsidRPr="00C31E24" w:rsidRDefault="005377F9" w:rsidP="00DD5C3D">
            <w:pPr>
              <w:pStyle w:val="TAL"/>
              <w:keepNext w:val="0"/>
              <w:keepLines w:val="0"/>
              <w:widowControl w:val="0"/>
            </w:pPr>
            <w:r w:rsidRPr="00C31E24">
              <w:t>SS (MCVideo Server) initiates an on-demand pre-arranged group call with manual commencement mode and implicit Transmission Control.</w:t>
            </w:r>
          </w:p>
        </w:tc>
        <w:tc>
          <w:tcPr>
            <w:tcW w:w="701" w:type="dxa"/>
            <w:tcBorders>
              <w:top w:val="single" w:sz="4" w:space="0" w:color="auto"/>
              <w:left w:val="single" w:sz="4" w:space="0" w:color="auto"/>
              <w:bottom w:val="single" w:sz="4" w:space="0" w:color="auto"/>
              <w:right w:val="single" w:sz="4" w:space="0" w:color="auto"/>
            </w:tcBorders>
          </w:tcPr>
          <w:p w14:paraId="1C0DD271" w14:textId="77777777" w:rsidR="005377F9" w:rsidRPr="00C31E24" w:rsidRDefault="005377F9" w:rsidP="00DD5C3D">
            <w:pPr>
              <w:pStyle w:val="TAC"/>
              <w:keepNext w:val="0"/>
              <w:keepLines w:val="0"/>
              <w:widowControl w:val="0"/>
            </w:pPr>
            <w:r w:rsidRPr="00C31E24">
              <w:t>&lt;--</w:t>
            </w:r>
          </w:p>
        </w:tc>
        <w:tc>
          <w:tcPr>
            <w:tcW w:w="2928" w:type="dxa"/>
            <w:tcBorders>
              <w:top w:val="single" w:sz="4" w:space="0" w:color="auto"/>
              <w:left w:val="single" w:sz="4" w:space="0" w:color="auto"/>
              <w:bottom w:val="single" w:sz="4" w:space="0" w:color="auto"/>
              <w:right w:val="single" w:sz="4" w:space="0" w:color="auto"/>
            </w:tcBorders>
          </w:tcPr>
          <w:p w14:paraId="594F040E" w14:textId="77777777" w:rsidR="005377F9" w:rsidRPr="00C31E24" w:rsidRDefault="005377F9" w:rsidP="00DD5C3D">
            <w:pPr>
              <w:pStyle w:val="TAL"/>
              <w:keepNext w:val="0"/>
              <w:keepLines w:val="0"/>
              <w:widowControl w:val="0"/>
            </w:pPr>
            <w:r w:rsidRPr="00C31E24">
              <w:t>SIP INVITE</w:t>
            </w:r>
          </w:p>
        </w:tc>
        <w:tc>
          <w:tcPr>
            <w:tcW w:w="561" w:type="dxa"/>
            <w:tcBorders>
              <w:top w:val="single" w:sz="4" w:space="0" w:color="auto"/>
              <w:left w:val="single" w:sz="4" w:space="0" w:color="auto"/>
              <w:bottom w:val="single" w:sz="4" w:space="0" w:color="auto"/>
              <w:right w:val="single" w:sz="4" w:space="0" w:color="auto"/>
            </w:tcBorders>
          </w:tcPr>
          <w:p w14:paraId="475B6E7E" w14:textId="77777777" w:rsidR="005377F9" w:rsidRPr="00C31E24" w:rsidRDefault="005377F9" w:rsidP="00DD5C3D">
            <w:pPr>
              <w:pStyle w:val="TAC"/>
              <w:keepNext w:val="0"/>
              <w:keepLines w:val="0"/>
              <w:widowControl w:val="0"/>
            </w:pPr>
            <w:r w:rsidRPr="00C31E24">
              <w:t>-</w:t>
            </w:r>
          </w:p>
        </w:tc>
        <w:tc>
          <w:tcPr>
            <w:tcW w:w="1009" w:type="dxa"/>
            <w:tcBorders>
              <w:top w:val="single" w:sz="4" w:space="0" w:color="auto"/>
              <w:left w:val="single" w:sz="4" w:space="0" w:color="auto"/>
              <w:bottom w:val="single" w:sz="4" w:space="0" w:color="auto"/>
              <w:right w:val="single" w:sz="4" w:space="0" w:color="auto"/>
            </w:tcBorders>
          </w:tcPr>
          <w:p w14:paraId="19AAB6B6" w14:textId="77777777" w:rsidR="005377F9" w:rsidRPr="00C31E24" w:rsidRDefault="005377F9" w:rsidP="00DD5C3D">
            <w:pPr>
              <w:pStyle w:val="TAC"/>
              <w:keepNext w:val="0"/>
              <w:keepLines w:val="0"/>
              <w:widowControl w:val="0"/>
            </w:pPr>
            <w:r w:rsidRPr="00C31E24">
              <w:t>-</w:t>
            </w:r>
          </w:p>
        </w:tc>
      </w:tr>
      <w:tr w:rsidR="005377F9" w:rsidRPr="00C31E24" w14:paraId="5382FA6A"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1D20AB5" w14:textId="77777777" w:rsidR="005377F9" w:rsidRPr="00C31E24" w:rsidRDefault="005377F9" w:rsidP="00DD5C3D">
            <w:pPr>
              <w:pStyle w:val="TAC"/>
              <w:keepNext w:val="0"/>
              <w:keepLines w:val="0"/>
              <w:widowControl w:val="0"/>
            </w:pPr>
            <w:r w:rsidRPr="00C31E24">
              <w:t>-</w:t>
            </w:r>
          </w:p>
        </w:tc>
        <w:tc>
          <w:tcPr>
            <w:tcW w:w="3794" w:type="dxa"/>
            <w:tcBorders>
              <w:top w:val="single" w:sz="4" w:space="0" w:color="auto"/>
              <w:left w:val="single" w:sz="4" w:space="0" w:color="auto"/>
              <w:bottom w:val="single" w:sz="4" w:space="0" w:color="auto"/>
              <w:right w:val="single" w:sz="4" w:space="0" w:color="auto"/>
            </w:tcBorders>
          </w:tcPr>
          <w:p w14:paraId="51F1A974" w14:textId="76B36564" w:rsidR="005377F9" w:rsidRPr="00C31E24" w:rsidRDefault="005377F9" w:rsidP="00DD5C3D">
            <w:pPr>
              <w:pStyle w:val="TAL"/>
              <w:keepNext w:val="0"/>
              <w:keepLines w:val="0"/>
              <w:widowControl w:val="0"/>
            </w:pPr>
            <w:r w:rsidRPr="00C31E24">
              <w:t>EXCEPTION: Steps 2a1 through 2a4 describe behaviour that depends on the UE (MCVideo Client) implementation; the "lower case letter" identifies a step sequence that take place if the UE (MCVideo Client) responds to a SIP INVITE prior to the MCVIDEO user's acknowledgment.</w:t>
            </w:r>
          </w:p>
        </w:tc>
        <w:tc>
          <w:tcPr>
            <w:tcW w:w="701" w:type="dxa"/>
            <w:tcBorders>
              <w:top w:val="single" w:sz="4" w:space="0" w:color="auto"/>
              <w:left w:val="single" w:sz="4" w:space="0" w:color="auto"/>
              <w:bottom w:val="single" w:sz="4" w:space="0" w:color="auto"/>
              <w:right w:val="single" w:sz="4" w:space="0" w:color="auto"/>
            </w:tcBorders>
          </w:tcPr>
          <w:p w14:paraId="3EFEAFF7" w14:textId="77777777" w:rsidR="005377F9" w:rsidRPr="00C31E24" w:rsidRDefault="005377F9" w:rsidP="00DD5C3D">
            <w:pPr>
              <w:pStyle w:val="TAC"/>
              <w:keepNext w:val="0"/>
              <w:keepLines w:val="0"/>
              <w:widowControl w:val="0"/>
            </w:pPr>
            <w:r w:rsidRPr="00C31E24">
              <w:t>-</w:t>
            </w:r>
          </w:p>
        </w:tc>
        <w:tc>
          <w:tcPr>
            <w:tcW w:w="2928" w:type="dxa"/>
            <w:tcBorders>
              <w:top w:val="single" w:sz="4" w:space="0" w:color="auto"/>
              <w:left w:val="single" w:sz="4" w:space="0" w:color="auto"/>
              <w:bottom w:val="single" w:sz="4" w:space="0" w:color="auto"/>
              <w:right w:val="single" w:sz="4" w:space="0" w:color="auto"/>
            </w:tcBorders>
          </w:tcPr>
          <w:p w14:paraId="4BB174FD" w14:textId="77777777" w:rsidR="005377F9" w:rsidRPr="00C31E24" w:rsidRDefault="005377F9" w:rsidP="00DD5C3D">
            <w:pPr>
              <w:pStyle w:val="TAL"/>
              <w:keepNext w:val="0"/>
              <w:keepLines w:val="0"/>
              <w:widowControl w:val="0"/>
            </w:pPr>
            <w:r w:rsidRPr="00C31E24">
              <w:t>-</w:t>
            </w:r>
          </w:p>
        </w:tc>
        <w:tc>
          <w:tcPr>
            <w:tcW w:w="561" w:type="dxa"/>
            <w:tcBorders>
              <w:top w:val="single" w:sz="4" w:space="0" w:color="auto"/>
              <w:left w:val="single" w:sz="4" w:space="0" w:color="auto"/>
              <w:bottom w:val="single" w:sz="4" w:space="0" w:color="auto"/>
              <w:right w:val="single" w:sz="4" w:space="0" w:color="auto"/>
            </w:tcBorders>
          </w:tcPr>
          <w:p w14:paraId="71E1FB14" w14:textId="77777777" w:rsidR="005377F9" w:rsidRPr="00C31E24" w:rsidRDefault="005377F9" w:rsidP="00DD5C3D">
            <w:pPr>
              <w:pStyle w:val="TAC"/>
              <w:keepNext w:val="0"/>
              <w:keepLines w:val="0"/>
              <w:widowControl w:val="0"/>
            </w:pPr>
            <w:r w:rsidRPr="00C31E24">
              <w:t>-</w:t>
            </w:r>
          </w:p>
        </w:tc>
        <w:tc>
          <w:tcPr>
            <w:tcW w:w="1009" w:type="dxa"/>
            <w:tcBorders>
              <w:top w:val="single" w:sz="4" w:space="0" w:color="auto"/>
              <w:left w:val="single" w:sz="4" w:space="0" w:color="auto"/>
              <w:bottom w:val="single" w:sz="4" w:space="0" w:color="auto"/>
              <w:right w:val="single" w:sz="4" w:space="0" w:color="auto"/>
            </w:tcBorders>
          </w:tcPr>
          <w:p w14:paraId="056A210F" w14:textId="77777777" w:rsidR="005377F9" w:rsidRPr="00C31E24" w:rsidRDefault="005377F9" w:rsidP="00DD5C3D">
            <w:pPr>
              <w:pStyle w:val="TAC"/>
              <w:keepNext w:val="0"/>
              <w:keepLines w:val="0"/>
              <w:widowControl w:val="0"/>
            </w:pPr>
            <w:r w:rsidRPr="00C31E24">
              <w:t>-</w:t>
            </w:r>
          </w:p>
        </w:tc>
      </w:tr>
      <w:tr w:rsidR="005377F9" w:rsidRPr="00C31E24" w14:paraId="0210F9FA"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2CD96A9" w14:textId="77777777" w:rsidR="005377F9" w:rsidRPr="00C31E24" w:rsidRDefault="005377F9" w:rsidP="00DD5C3D">
            <w:pPr>
              <w:pStyle w:val="TAC"/>
              <w:keepNext w:val="0"/>
              <w:keepLines w:val="0"/>
              <w:widowControl w:val="0"/>
            </w:pPr>
            <w:r w:rsidRPr="00C31E24">
              <w:t>2a1</w:t>
            </w:r>
          </w:p>
        </w:tc>
        <w:tc>
          <w:tcPr>
            <w:tcW w:w="3794" w:type="dxa"/>
            <w:tcBorders>
              <w:top w:val="single" w:sz="4" w:space="0" w:color="auto"/>
              <w:left w:val="single" w:sz="4" w:space="0" w:color="auto"/>
              <w:bottom w:val="single" w:sz="4" w:space="0" w:color="auto"/>
              <w:right w:val="single" w:sz="4" w:space="0" w:color="auto"/>
            </w:tcBorders>
          </w:tcPr>
          <w:p w14:paraId="0419CFA7" w14:textId="233901F5" w:rsidR="005377F9" w:rsidRPr="00C31E24" w:rsidRDefault="005377F9" w:rsidP="00DD5C3D">
            <w:pPr>
              <w:pStyle w:val="TAL"/>
              <w:keepNext w:val="0"/>
              <w:keepLines w:val="0"/>
              <w:widowControl w:val="0"/>
            </w:pPr>
            <w:r w:rsidRPr="00C31E24">
              <w:t>Check: Does the UE (MCVideo Client) respond with a SIP 100 Trying provisional response?</w:t>
            </w:r>
          </w:p>
        </w:tc>
        <w:tc>
          <w:tcPr>
            <w:tcW w:w="701" w:type="dxa"/>
            <w:tcBorders>
              <w:top w:val="single" w:sz="4" w:space="0" w:color="auto"/>
              <w:left w:val="single" w:sz="4" w:space="0" w:color="auto"/>
              <w:bottom w:val="single" w:sz="4" w:space="0" w:color="auto"/>
              <w:right w:val="single" w:sz="4" w:space="0" w:color="auto"/>
            </w:tcBorders>
          </w:tcPr>
          <w:p w14:paraId="6D3FEF9D" w14:textId="77777777" w:rsidR="005377F9" w:rsidRPr="00C31E24" w:rsidRDefault="005377F9" w:rsidP="00DD5C3D">
            <w:pPr>
              <w:pStyle w:val="TAC"/>
              <w:keepNext w:val="0"/>
              <w:keepLines w:val="0"/>
              <w:widowControl w:val="0"/>
            </w:pPr>
            <w:r w:rsidRPr="00C31E24">
              <w:t>--&gt;</w:t>
            </w:r>
          </w:p>
        </w:tc>
        <w:tc>
          <w:tcPr>
            <w:tcW w:w="2928" w:type="dxa"/>
            <w:tcBorders>
              <w:top w:val="single" w:sz="4" w:space="0" w:color="auto"/>
              <w:left w:val="single" w:sz="4" w:space="0" w:color="auto"/>
              <w:bottom w:val="single" w:sz="4" w:space="0" w:color="auto"/>
              <w:right w:val="single" w:sz="4" w:space="0" w:color="auto"/>
            </w:tcBorders>
          </w:tcPr>
          <w:p w14:paraId="48D851D8" w14:textId="77777777" w:rsidR="005377F9" w:rsidRPr="00C31E24" w:rsidRDefault="005377F9" w:rsidP="00DD5C3D">
            <w:pPr>
              <w:pStyle w:val="TAL"/>
              <w:keepNext w:val="0"/>
              <w:keepLines w:val="0"/>
              <w:widowControl w:val="0"/>
            </w:pPr>
            <w:r w:rsidRPr="00C31E24">
              <w:t>SIP 100 (Trying)</w:t>
            </w:r>
          </w:p>
        </w:tc>
        <w:tc>
          <w:tcPr>
            <w:tcW w:w="561" w:type="dxa"/>
            <w:tcBorders>
              <w:top w:val="single" w:sz="4" w:space="0" w:color="auto"/>
              <w:left w:val="single" w:sz="4" w:space="0" w:color="auto"/>
              <w:bottom w:val="single" w:sz="4" w:space="0" w:color="auto"/>
              <w:right w:val="single" w:sz="4" w:space="0" w:color="auto"/>
            </w:tcBorders>
          </w:tcPr>
          <w:p w14:paraId="2DC8B665" w14:textId="5D0CE167" w:rsidR="005377F9" w:rsidRPr="00C31E24" w:rsidRDefault="005377F9" w:rsidP="00DD5C3D">
            <w:pPr>
              <w:pStyle w:val="TAC"/>
              <w:keepNext w:val="0"/>
              <w:keepLines w:val="0"/>
              <w:widowControl w:val="0"/>
            </w:pPr>
            <w:r w:rsidRPr="00C31E24">
              <w:t>1</w:t>
            </w:r>
          </w:p>
        </w:tc>
        <w:tc>
          <w:tcPr>
            <w:tcW w:w="1009" w:type="dxa"/>
            <w:tcBorders>
              <w:top w:val="single" w:sz="4" w:space="0" w:color="auto"/>
              <w:left w:val="single" w:sz="4" w:space="0" w:color="auto"/>
              <w:bottom w:val="single" w:sz="4" w:space="0" w:color="auto"/>
              <w:right w:val="single" w:sz="4" w:space="0" w:color="auto"/>
            </w:tcBorders>
          </w:tcPr>
          <w:p w14:paraId="0809FBE3" w14:textId="52301E9C" w:rsidR="005377F9" w:rsidRPr="00C31E24" w:rsidRDefault="005377F9" w:rsidP="00DD5C3D">
            <w:pPr>
              <w:pStyle w:val="TAC"/>
              <w:keepNext w:val="0"/>
              <w:keepLines w:val="0"/>
              <w:widowControl w:val="0"/>
            </w:pPr>
            <w:r w:rsidRPr="00C31E24">
              <w:t>P</w:t>
            </w:r>
          </w:p>
        </w:tc>
      </w:tr>
      <w:tr w:rsidR="005377F9" w:rsidRPr="00C31E24" w14:paraId="3A875713"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0529C5F" w14:textId="77777777" w:rsidR="005377F9" w:rsidRPr="00C31E24" w:rsidRDefault="005377F9" w:rsidP="00DD5C3D">
            <w:pPr>
              <w:pStyle w:val="TAC"/>
              <w:keepNext w:val="0"/>
              <w:keepLines w:val="0"/>
              <w:widowControl w:val="0"/>
            </w:pPr>
            <w:r w:rsidRPr="00C31E24">
              <w:t>2a2</w:t>
            </w:r>
          </w:p>
        </w:tc>
        <w:tc>
          <w:tcPr>
            <w:tcW w:w="3794" w:type="dxa"/>
            <w:tcBorders>
              <w:top w:val="single" w:sz="4" w:space="0" w:color="auto"/>
              <w:left w:val="single" w:sz="4" w:space="0" w:color="auto"/>
              <w:bottom w:val="single" w:sz="4" w:space="0" w:color="auto"/>
              <w:right w:val="single" w:sz="4" w:space="0" w:color="auto"/>
            </w:tcBorders>
          </w:tcPr>
          <w:p w14:paraId="5C45DD53" w14:textId="46CA9F29" w:rsidR="005377F9" w:rsidRPr="00C31E24" w:rsidRDefault="005377F9" w:rsidP="00DD5C3D">
            <w:pPr>
              <w:pStyle w:val="TAL"/>
              <w:keepNext w:val="0"/>
              <w:keepLines w:val="0"/>
              <w:widowControl w:val="0"/>
            </w:pPr>
            <w:r w:rsidRPr="00C31E24">
              <w:t>Check: Does the UE (MCVideo Client) respond with a SIP 183 (Session Progress) message?</w:t>
            </w:r>
          </w:p>
        </w:tc>
        <w:tc>
          <w:tcPr>
            <w:tcW w:w="701" w:type="dxa"/>
            <w:tcBorders>
              <w:top w:val="single" w:sz="4" w:space="0" w:color="auto"/>
              <w:left w:val="single" w:sz="4" w:space="0" w:color="auto"/>
              <w:bottom w:val="single" w:sz="4" w:space="0" w:color="auto"/>
              <w:right w:val="single" w:sz="4" w:space="0" w:color="auto"/>
            </w:tcBorders>
          </w:tcPr>
          <w:p w14:paraId="7F48B0CF" w14:textId="77777777" w:rsidR="005377F9" w:rsidRPr="00C31E24" w:rsidRDefault="005377F9" w:rsidP="00DD5C3D">
            <w:pPr>
              <w:pStyle w:val="TAC"/>
              <w:keepNext w:val="0"/>
              <w:keepLines w:val="0"/>
              <w:widowControl w:val="0"/>
            </w:pPr>
            <w:r w:rsidRPr="00C31E24">
              <w:t>--&gt;</w:t>
            </w:r>
          </w:p>
        </w:tc>
        <w:tc>
          <w:tcPr>
            <w:tcW w:w="2928" w:type="dxa"/>
            <w:tcBorders>
              <w:top w:val="single" w:sz="4" w:space="0" w:color="auto"/>
              <w:left w:val="single" w:sz="4" w:space="0" w:color="auto"/>
              <w:bottom w:val="single" w:sz="4" w:space="0" w:color="auto"/>
              <w:right w:val="single" w:sz="4" w:space="0" w:color="auto"/>
            </w:tcBorders>
          </w:tcPr>
          <w:p w14:paraId="22B3F87A" w14:textId="77777777" w:rsidR="005377F9" w:rsidRPr="00C31E24" w:rsidRDefault="005377F9" w:rsidP="00DD5C3D">
            <w:pPr>
              <w:pStyle w:val="TAL"/>
              <w:keepNext w:val="0"/>
              <w:keepLines w:val="0"/>
              <w:widowControl w:val="0"/>
            </w:pPr>
            <w:r w:rsidRPr="00C31E24">
              <w:t>SIP 183 (Session Progress)</w:t>
            </w:r>
          </w:p>
        </w:tc>
        <w:tc>
          <w:tcPr>
            <w:tcW w:w="561" w:type="dxa"/>
            <w:tcBorders>
              <w:top w:val="single" w:sz="4" w:space="0" w:color="auto"/>
              <w:left w:val="single" w:sz="4" w:space="0" w:color="auto"/>
              <w:bottom w:val="single" w:sz="4" w:space="0" w:color="auto"/>
              <w:right w:val="single" w:sz="4" w:space="0" w:color="auto"/>
            </w:tcBorders>
          </w:tcPr>
          <w:p w14:paraId="6D501CC9" w14:textId="6648BCC9" w:rsidR="005377F9" w:rsidRPr="00C31E24" w:rsidRDefault="005377F9" w:rsidP="00DD5C3D">
            <w:pPr>
              <w:pStyle w:val="TAC"/>
              <w:keepNext w:val="0"/>
              <w:keepLines w:val="0"/>
              <w:widowControl w:val="0"/>
            </w:pPr>
            <w:r w:rsidRPr="00C31E24">
              <w:t>1</w:t>
            </w:r>
          </w:p>
        </w:tc>
        <w:tc>
          <w:tcPr>
            <w:tcW w:w="1009" w:type="dxa"/>
            <w:tcBorders>
              <w:top w:val="single" w:sz="4" w:space="0" w:color="auto"/>
              <w:left w:val="single" w:sz="4" w:space="0" w:color="auto"/>
              <w:bottom w:val="single" w:sz="4" w:space="0" w:color="auto"/>
              <w:right w:val="single" w:sz="4" w:space="0" w:color="auto"/>
            </w:tcBorders>
          </w:tcPr>
          <w:p w14:paraId="356D3B43" w14:textId="0F7F6382" w:rsidR="005377F9" w:rsidRPr="00C31E24" w:rsidRDefault="005377F9" w:rsidP="00DD5C3D">
            <w:pPr>
              <w:pStyle w:val="TAC"/>
              <w:keepNext w:val="0"/>
              <w:keepLines w:val="0"/>
              <w:widowControl w:val="0"/>
            </w:pPr>
            <w:r w:rsidRPr="00C31E24">
              <w:t>P</w:t>
            </w:r>
          </w:p>
        </w:tc>
      </w:tr>
      <w:tr w:rsidR="005377F9" w:rsidRPr="00C31E24" w14:paraId="24853504"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752456A8" w14:textId="77777777" w:rsidR="005377F9" w:rsidRPr="00C31E24" w:rsidRDefault="005377F9" w:rsidP="00DD5C3D">
            <w:pPr>
              <w:pStyle w:val="TAC"/>
              <w:keepNext w:val="0"/>
              <w:keepLines w:val="0"/>
              <w:widowControl w:val="0"/>
            </w:pPr>
            <w:r w:rsidRPr="00C31E24">
              <w:t>2a3</w:t>
            </w:r>
          </w:p>
        </w:tc>
        <w:tc>
          <w:tcPr>
            <w:tcW w:w="3794" w:type="dxa"/>
            <w:tcBorders>
              <w:top w:val="single" w:sz="4" w:space="0" w:color="auto"/>
              <w:left w:val="single" w:sz="4" w:space="0" w:color="auto"/>
              <w:bottom w:val="single" w:sz="4" w:space="0" w:color="auto"/>
              <w:right w:val="single" w:sz="4" w:space="0" w:color="auto"/>
            </w:tcBorders>
          </w:tcPr>
          <w:p w14:paraId="0E1D544F" w14:textId="77777777" w:rsidR="005377F9" w:rsidRPr="00C31E24" w:rsidRDefault="005377F9" w:rsidP="00DD5C3D">
            <w:pPr>
              <w:pStyle w:val="TAL"/>
              <w:keepNext w:val="0"/>
              <w:keepLines w:val="0"/>
              <w:widowControl w:val="0"/>
            </w:pPr>
            <w:r w:rsidRPr="00C31E24">
              <w:t>The SS (MCVideo Server) responds to the SIP 183 (Session Progress) message with a SIP PRACK message.</w:t>
            </w:r>
          </w:p>
        </w:tc>
        <w:tc>
          <w:tcPr>
            <w:tcW w:w="701" w:type="dxa"/>
            <w:tcBorders>
              <w:top w:val="single" w:sz="4" w:space="0" w:color="auto"/>
              <w:left w:val="single" w:sz="4" w:space="0" w:color="auto"/>
              <w:bottom w:val="single" w:sz="4" w:space="0" w:color="auto"/>
              <w:right w:val="single" w:sz="4" w:space="0" w:color="auto"/>
            </w:tcBorders>
          </w:tcPr>
          <w:p w14:paraId="1638161F" w14:textId="77777777" w:rsidR="005377F9" w:rsidRPr="00C31E24" w:rsidRDefault="005377F9" w:rsidP="00DD5C3D">
            <w:pPr>
              <w:pStyle w:val="TAC"/>
              <w:keepNext w:val="0"/>
              <w:keepLines w:val="0"/>
              <w:widowControl w:val="0"/>
            </w:pPr>
            <w:r w:rsidRPr="00C31E24">
              <w:t>&lt;--</w:t>
            </w:r>
          </w:p>
        </w:tc>
        <w:tc>
          <w:tcPr>
            <w:tcW w:w="2928" w:type="dxa"/>
            <w:tcBorders>
              <w:top w:val="single" w:sz="4" w:space="0" w:color="auto"/>
              <w:left w:val="single" w:sz="4" w:space="0" w:color="auto"/>
              <w:bottom w:val="single" w:sz="4" w:space="0" w:color="auto"/>
              <w:right w:val="single" w:sz="4" w:space="0" w:color="auto"/>
            </w:tcBorders>
          </w:tcPr>
          <w:p w14:paraId="00B55851" w14:textId="77777777" w:rsidR="005377F9" w:rsidRPr="00C31E24" w:rsidRDefault="005377F9" w:rsidP="00DD5C3D">
            <w:pPr>
              <w:pStyle w:val="TAL"/>
              <w:keepNext w:val="0"/>
              <w:keepLines w:val="0"/>
              <w:widowControl w:val="0"/>
            </w:pPr>
            <w:r w:rsidRPr="00C31E24">
              <w:t>SIP PRACK</w:t>
            </w:r>
          </w:p>
        </w:tc>
        <w:tc>
          <w:tcPr>
            <w:tcW w:w="561" w:type="dxa"/>
            <w:tcBorders>
              <w:top w:val="single" w:sz="4" w:space="0" w:color="auto"/>
              <w:left w:val="single" w:sz="4" w:space="0" w:color="auto"/>
              <w:bottom w:val="single" w:sz="4" w:space="0" w:color="auto"/>
              <w:right w:val="single" w:sz="4" w:space="0" w:color="auto"/>
            </w:tcBorders>
          </w:tcPr>
          <w:p w14:paraId="4809BF9E" w14:textId="77777777" w:rsidR="005377F9" w:rsidRPr="00C31E24" w:rsidRDefault="005377F9" w:rsidP="00DD5C3D">
            <w:pPr>
              <w:pStyle w:val="TAC"/>
              <w:keepNext w:val="0"/>
              <w:keepLines w:val="0"/>
              <w:widowControl w:val="0"/>
            </w:pPr>
            <w:r w:rsidRPr="00C31E24">
              <w:t>-</w:t>
            </w:r>
          </w:p>
        </w:tc>
        <w:tc>
          <w:tcPr>
            <w:tcW w:w="1009" w:type="dxa"/>
            <w:tcBorders>
              <w:top w:val="single" w:sz="4" w:space="0" w:color="auto"/>
              <w:left w:val="single" w:sz="4" w:space="0" w:color="auto"/>
              <w:bottom w:val="single" w:sz="4" w:space="0" w:color="auto"/>
              <w:right w:val="single" w:sz="4" w:space="0" w:color="auto"/>
            </w:tcBorders>
          </w:tcPr>
          <w:p w14:paraId="3908DFF9" w14:textId="77777777" w:rsidR="005377F9" w:rsidRPr="00C31E24" w:rsidRDefault="005377F9" w:rsidP="00DD5C3D">
            <w:pPr>
              <w:pStyle w:val="TAC"/>
              <w:keepNext w:val="0"/>
              <w:keepLines w:val="0"/>
              <w:widowControl w:val="0"/>
            </w:pPr>
            <w:r w:rsidRPr="00C31E24">
              <w:t>-</w:t>
            </w:r>
          </w:p>
        </w:tc>
      </w:tr>
      <w:tr w:rsidR="005377F9" w:rsidRPr="00C31E24" w14:paraId="7A723BEB"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254FA0F6" w14:textId="77777777" w:rsidR="005377F9" w:rsidRPr="00C31E24" w:rsidRDefault="005377F9" w:rsidP="00DD5C3D">
            <w:pPr>
              <w:pStyle w:val="TAC"/>
              <w:keepNext w:val="0"/>
              <w:keepLines w:val="0"/>
              <w:widowControl w:val="0"/>
            </w:pPr>
            <w:r w:rsidRPr="00C31E24">
              <w:t>2a4</w:t>
            </w:r>
          </w:p>
        </w:tc>
        <w:tc>
          <w:tcPr>
            <w:tcW w:w="3794" w:type="dxa"/>
            <w:tcBorders>
              <w:top w:val="single" w:sz="4" w:space="0" w:color="auto"/>
              <w:left w:val="single" w:sz="4" w:space="0" w:color="auto"/>
              <w:bottom w:val="single" w:sz="4" w:space="0" w:color="auto"/>
              <w:right w:val="single" w:sz="4" w:space="0" w:color="auto"/>
            </w:tcBorders>
          </w:tcPr>
          <w:p w14:paraId="7ADED448" w14:textId="513B36E4" w:rsidR="005377F9" w:rsidRPr="00C31E24" w:rsidRDefault="005377F9" w:rsidP="00DD5C3D">
            <w:pPr>
              <w:pStyle w:val="TAL"/>
              <w:keepNext w:val="0"/>
              <w:keepLines w:val="0"/>
              <w:widowControl w:val="0"/>
            </w:pPr>
            <w:r w:rsidRPr="00C31E24">
              <w:t>Check: Does the UE (MCVideo Client) acknowledge the SIP PRACK message with SIP 200 (OK) message.</w:t>
            </w:r>
          </w:p>
        </w:tc>
        <w:tc>
          <w:tcPr>
            <w:tcW w:w="701" w:type="dxa"/>
            <w:tcBorders>
              <w:top w:val="single" w:sz="4" w:space="0" w:color="auto"/>
              <w:left w:val="single" w:sz="4" w:space="0" w:color="auto"/>
              <w:bottom w:val="single" w:sz="4" w:space="0" w:color="auto"/>
              <w:right w:val="single" w:sz="4" w:space="0" w:color="auto"/>
            </w:tcBorders>
          </w:tcPr>
          <w:p w14:paraId="5182C2F8" w14:textId="77777777" w:rsidR="005377F9" w:rsidRPr="00C31E24" w:rsidRDefault="005377F9" w:rsidP="00DD5C3D">
            <w:pPr>
              <w:pStyle w:val="TAC"/>
              <w:keepNext w:val="0"/>
              <w:keepLines w:val="0"/>
              <w:widowControl w:val="0"/>
            </w:pPr>
            <w:r w:rsidRPr="00C31E24">
              <w:t>--&gt;</w:t>
            </w:r>
          </w:p>
        </w:tc>
        <w:tc>
          <w:tcPr>
            <w:tcW w:w="2928" w:type="dxa"/>
            <w:tcBorders>
              <w:top w:val="single" w:sz="4" w:space="0" w:color="auto"/>
              <w:left w:val="single" w:sz="4" w:space="0" w:color="auto"/>
              <w:bottom w:val="single" w:sz="4" w:space="0" w:color="auto"/>
              <w:right w:val="single" w:sz="4" w:space="0" w:color="auto"/>
            </w:tcBorders>
          </w:tcPr>
          <w:p w14:paraId="207E84D4" w14:textId="77777777" w:rsidR="005377F9" w:rsidRPr="00C31E24" w:rsidRDefault="005377F9" w:rsidP="00DD5C3D">
            <w:pPr>
              <w:pStyle w:val="TAL"/>
              <w:keepNext w:val="0"/>
              <w:keepLines w:val="0"/>
              <w:widowControl w:val="0"/>
            </w:pPr>
            <w:r w:rsidRPr="00C31E24">
              <w:t>SIP 200 (OK)</w:t>
            </w:r>
          </w:p>
        </w:tc>
        <w:tc>
          <w:tcPr>
            <w:tcW w:w="561" w:type="dxa"/>
            <w:tcBorders>
              <w:top w:val="single" w:sz="4" w:space="0" w:color="auto"/>
              <w:left w:val="single" w:sz="4" w:space="0" w:color="auto"/>
              <w:bottom w:val="single" w:sz="4" w:space="0" w:color="auto"/>
              <w:right w:val="single" w:sz="4" w:space="0" w:color="auto"/>
            </w:tcBorders>
          </w:tcPr>
          <w:p w14:paraId="30BA7F99" w14:textId="67B596D4" w:rsidR="005377F9" w:rsidRPr="00C31E24" w:rsidRDefault="005377F9" w:rsidP="00DD5C3D">
            <w:pPr>
              <w:pStyle w:val="TAC"/>
              <w:keepNext w:val="0"/>
              <w:keepLines w:val="0"/>
              <w:widowControl w:val="0"/>
            </w:pPr>
            <w:r w:rsidRPr="00C31E24">
              <w:t>1</w:t>
            </w:r>
          </w:p>
        </w:tc>
        <w:tc>
          <w:tcPr>
            <w:tcW w:w="1009" w:type="dxa"/>
            <w:tcBorders>
              <w:top w:val="single" w:sz="4" w:space="0" w:color="auto"/>
              <w:left w:val="single" w:sz="4" w:space="0" w:color="auto"/>
              <w:bottom w:val="single" w:sz="4" w:space="0" w:color="auto"/>
              <w:right w:val="single" w:sz="4" w:space="0" w:color="auto"/>
            </w:tcBorders>
          </w:tcPr>
          <w:p w14:paraId="7DBDEE77" w14:textId="3C68203A" w:rsidR="005377F9" w:rsidRPr="00C31E24" w:rsidRDefault="005377F9" w:rsidP="00DD5C3D">
            <w:pPr>
              <w:pStyle w:val="TAC"/>
              <w:keepNext w:val="0"/>
              <w:keepLines w:val="0"/>
              <w:widowControl w:val="0"/>
            </w:pPr>
            <w:r w:rsidRPr="00C31E24">
              <w:t>P</w:t>
            </w:r>
          </w:p>
        </w:tc>
      </w:tr>
      <w:tr w:rsidR="005377F9" w:rsidRPr="00C31E24" w14:paraId="521FCD3C"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0B71ADC5" w14:textId="77777777" w:rsidR="005377F9" w:rsidRPr="00C31E24" w:rsidRDefault="005377F9" w:rsidP="00DD5C3D">
            <w:pPr>
              <w:pStyle w:val="TAC"/>
              <w:keepNext w:val="0"/>
              <w:keepLines w:val="0"/>
              <w:widowControl w:val="0"/>
            </w:pPr>
            <w:r w:rsidRPr="00C31E24">
              <w:t>3</w:t>
            </w:r>
          </w:p>
        </w:tc>
        <w:tc>
          <w:tcPr>
            <w:tcW w:w="3794" w:type="dxa"/>
            <w:tcBorders>
              <w:top w:val="single" w:sz="4" w:space="0" w:color="auto"/>
              <w:left w:val="single" w:sz="4" w:space="0" w:color="auto"/>
              <w:bottom w:val="single" w:sz="4" w:space="0" w:color="auto"/>
              <w:right w:val="single" w:sz="4" w:space="0" w:color="auto"/>
            </w:tcBorders>
          </w:tcPr>
          <w:p w14:paraId="23241ABC" w14:textId="77777777" w:rsidR="005377F9" w:rsidRPr="00C31E24" w:rsidRDefault="005377F9" w:rsidP="00DD5C3D">
            <w:pPr>
              <w:pStyle w:val="TAL"/>
              <w:keepNext w:val="0"/>
              <w:keepLines w:val="0"/>
              <w:widowControl w:val="0"/>
            </w:pPr>
            <w:r w:rsidRPr="00C31E24">
              <w:t>Make the MCVideo User answer the call.</w:t>
            </w:r>
          </w:p>
          <w:p w14:paraId="3B2272AB" w14:textId="01A9296A" w:rsidR="005377F9" w:rsidRPr="00C31E24" w:rsidRDefault="005377F9" w:rsidP="00DD5C3D">
            <w:pPr>
              <w:pStyle w:val="TAL"/>
              <w:keepNext w:val="0"/>
              <w:keepLines w:val="0"/>
              <w:widowControl w:val="0"/>
            </w:pPr>
            <w:r w:rsidRPr="00C31E24">
              <w:t>(NOTE 1)</w:t>
            </w:r>
          </w:p>
        </w:tc>
        <w:tc>
          <w:tcPr>
            <w:tcW w:w="701" w:type="dxa"/>
            <w:tcBorders>
              <w:top w:val="single" w:sz="4" w:space="0" w:color="auto"/>
              <w:left w:val="single" w:sz="4" w:space="0" w:color="auto"/>
              <w:bottom w:val="single" w:sz="4" w:space="0" w:color="auto"/>
              <w:right w:val="single" w:sz="4" w:space="0" w:color="auto"/>
            </w:tcBorders>
          </w:tcPr>
          <w:p w14:paraId="3395D1D4" w14:textId="77777777" w:rsidR="005377F9" w:rsidRPr="00C31E24" w:rsidRDefault="005377F9" w:rsidP="00DD5C3D">
            <w:pPr>
              <w:pStyle w:val="TAC"/>
              <w:keepNext w:val="0"/>
              <w:keepLines w:val="0"/>
              <w:widowControl w:val="0"/>
            </w:pPr>
            <w:r w:rsidRPr="00C31E24">
              <w:t>-</w:t>
            </w:r>
          </w:p>
        </w:tc>
        <w:tc>
          <w:tcPr>
            <w:tcW w:w="2928" w:type="dxa"/>
            <w:tcBorders>
              <w:top w:val="single" w:sz="4" w:space="0" w:color="auto"/>
              <w:left w:val="single" w:sz="4" w:space="0" w:color="auto"/>
              <w:bottom w:val="single" w:sz="4" w:space="0" w:color="auto"/>
              <w:right w:val="single" w:sz="4" w:space="0" w:color="auto"/>
            </w:tcBorders>
          </w:tcPr>
          <w:p w14:paraId="159F8557" w14:textId="77777777" w:rsidR="005377F9" w:rsidRPr="00C31E24" w:rsidRDefault="005377F9" w:rsidP="00DD5C3D">
            <w:pPr>
              <w:pStyle w:val="TAL"/>
              <w:keepNext w:val="0"/>
              <w:keepLines w:val="0"/>
              <w:widowControl w:val="0"/>
            </w:pPr>
            <w:r w:rsidRPr="00C31E24">
              <w:t>-</w:t>
            </w:r>
          </w:p>
        </w:tc>
        <w:tc>
          <w:tcPr>
            <w:tcW w:w="561" w:type="dxa"/>
            <w:tcBorders>
              <w:top w:val="single" w:sz="4" w:space="0" w:color="auto"/>
              <w:left w:val="single" w:sz="4" w:space="0" w:color="auto"/>
              <w:bottom w:val="single" w:sz="4" w:space="0" w:color="auto"/>
              <w:right w:val="single" w:sz="4" w:space="0" w:color="auto"/>
            </w:tcBorders>
          </w:tcPr>
          <w:p w14:paraId="23CB0D7C" w14:textId="77777777" w:rsidR="005377F9" w:rsidRPr="00C31E24" w:rsidRDefault="005377F9" w:rsidP="00DD5C3D">
            <w:pPr>
              <w:pStyle w:val="TAC"/>
              <w:keepNext w:val="0"/>
              <w:keepLines w:val="0"/>
              <w:widowControl w:val="0"/>
            </w:pPr>
            <w:r w:rsidRPr="00C31E24">
              <w:t>-</w:t>
            </w:r>
          </w:p>
        </w:tc>
        <w:tc>
          <w:tcPr>
            <w:tcW w:w="1009" w:type="dxa"/>
            <w:tcBorders>
              <w:top w:val="single" w:sz="4" w:space="0" w:color="auto"/>
              <w:left w:val="single" w:sz="4" w:space="0" w:color="auto"/>
              <w:bottom w:val="single" w:sz="4" w:space="0" w:color="auto"/>
              <w:right w:val="single" w:sz="4" w:space="0" w:color="auto"/>
            </w:tcBorders>
          </w:tcPr>
          <w:p w14:paraId="3FD10E56" w14:textId="77777777" w:rsidR="005377F9" w:rsidRPr="00C31E24" w:rsidRDefault="005377F9" w:rsidP="00DD5C3D">
            <w:pPr>
              <w:pStyle w:val="TAC"/>
              <w:keepNext w:val="0"/>
              <w:keepLines w:val="0"/>
              <w:widowControl w:val="0"/>
            </w:pPr>
            <w:r w:rsidRPr="00C31E24">
              <w:t>-</w:t>
            </w:r>
          </w:p>
        </w:tc>
      </w:tr>
      <w:tr w:rsidR="005377F9" w:rsidRPr="00C31E24" w14:paraId="71694920"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29116864" w14:textId="77777777" w:rsidR="005377F9" w:rsidRPr="00C31E24" w:rsidRDefault="005377F9" w:rsidP="00DD5C3D">
            <w:pPr>
              <w:pStyle w:val="TAC"/>
              <w:keepNext w:val="0"/>
              <w:keepLines w:val="0"/>
              <w:widowControl w:val="0"/>
            </w:pPr>
            <w:r w:rsidRPr="00C31E24">
              <w:t>4</w:t>
            </w:r>
          </w:p>
        </w:tc>
        <w:tc>
          <w:tcPr>
            <w:tcW w:w="3794" w:type="dxa"/>
            <w:tcBorders>
              <w:top w:val="single" w:sz="4" w:space="0" w:color="auto"/>
              <w:left w:val="single" w:sz="4" w:space="0" w:color="auto"/>
              <w:bottom w:val="single" w:sz="4" w:space="0" w:color="auto"/>
              <w:right w:val="single" w:sz="4" w:space="0" w:color="auto"/>
            </w:tcBorders>
          </w:tcPr>
          <w:p w14:paraId="1BDE85E5" w14:textId="77777777" w:rsidR="005377F9" w:rsidRPr="00C31E24" w:rsidRDefault="005377F9" w:rsidP="00DD5C3D">
            <w:pPr>
              <w:pStyle w:val="TAL"/>
              <w:keepNext w:val="0"/>
              <w:keepLines w:val="0"/>
              <w:widowControl w:val="0"/>
            </w:pPr>
            <w:r w:rsidRPr="00C31E24">
              <w:t>Check: Does the UE (MCVideo Client) answer the call with a SIP 200 (OK) message?</w:t>
            </w:r>
          </w:p>
        </w:tc>
        <w:tc>
          <w:tcPr>
            <w:tcW w:w="701" w:type="dxa"/>
            <w:tcBorders>
              <w:top w:val="single" w:sz="4" w:space="0" w:color="auto"/>
              <w:left w:val="single" w:sz="4" w:space="0" w:color="auto"/>
              <w:bottom w:val="single" w:sz="4" w:space="0" w:color="auto"/>
              <w:right w:val="single" w:sz="4" w:space="0" w:color="auto"/>
            </w:tcBorders>
          </w:tcPr>
          <w:p w14:paraId="42C35332" w14:textId="77777777" w:rsidR="005377F9" w:rsidRPr="00C31E24" w:rsidRDefault="005377F9" w:rsidP="00DD5C3D">
            <w:pPr>
              <w:pStyle w:val="TAC"/>
              <w:keepNext w:val="0"/>
              <w:keepLines w:val="0"/>
              <w:widowControl w:val="0"/>
            </w:pPr>
            <w:r w:rsidRPr="00C31E24">
              <w:t>--&gt;</w:t>
            </w:r>
          </w:p>
        </w:tc>
        <w:tc>
          <w:tcPr>
            <w:tcW w:w="2928" w:type="dxa"/>
            <w:tcBorders>
              <w:top w:val="single" w:sz="4" w:space="0" w:color="auto"/>
              <w:left w:val="single" w:sz="4" w:space="0" w:color="auto"/>
              <w:bottom w:val="single" w:sz="4" w:space="0" w:color="auto"/>
              <w:right w:val="single" w:sz="4" w:space="0" w:color="auto"/>
            </w:tcBorders>
          </w:tcPr>
          <w:p w14:paraId="5A5B770F" w14:textId="77777777" w:rsidR="005377F9" w:rsidRPr="00C31E24" w:rsidRDefault="005377F9" w:rsidP="00DD5C3D">
            <w:pPr>
              <w:pStyle w:val="TAL"/>
              <w:keepNext w:val="0"/>
              <w:keepLines w:val="0"/>
              <w:widowControl w:val="0"/>
            </w:pPr>
            <w:r w:rsidRPr="00C31E24">
              <w:t>SIP 200 (OK)</w:t>
            </w:r>
          </w:p>
        </w:tc>
        <w:tc>
          <w:tcPr>
            <w:tcW w:w="561" w:type="dxa"/>
            <w:tcBorders>
              <w:top w:val="single" w:sz="4" w:space="0" w:color="auto"/>
              <w:left w:val="single" w:sz="4" w:space="0" w:color="auto"/>
              <w:bottom w:val="single" w:sz="4" w:space="0" w:color="auto"/>
              <w:right w:val="single" w:sz="4" w:space="0" w:color="auto"/>
            </w:tcBorders>
          </w:tcPr>
          <w:p w14:paraId="01F368BF" w14:textId="77777777" w:rsidR="005377F9" w:rsidRPr="00C31E24" w:rsidRDefault="005377F9" w:rsidP="00DD5C3D">
            <w:pPr>
              <w:pStyle w:val="TAC"/>
              <w:keepNext w:val="0"/>
              <w:keepLines w:val="0"/>
              <w:widowControl w:val="0"/>
            </w:pPr>
            <w:r w:rsidRPr="00C31E24">
              <w:t>1</w:t>
            </w:r>
          </w:p>
        </w:tc>
        <w:tc>
          <w:tcPr>
            <w:tcW w:w="1009" w:type="dxa"/>
            <w:tcBorders>
              <w:top w:val="single" w:sz="4" w:space="0" w:color="auto"/>
              <w:left w:val="single" w:sz="4" w:space="0" w:color="auto"/>
              <w:bottom w:val="single" w:sz="4" w:space="0" w:color="auto"/>
              <w:right w:val="single" w:sz="4" w:space="0" w:color="auto"/>
            </w:tcBorders>
          </w:tcPr>
          <w:p w14:paraId="7206293F" w14:textId="77777777" w:rsidR="005377F9" w:rsidRPr="00C31E24" w:rsidRDefault="005377F9" w:rsidP="00DD5C3D">
            <w:pPr>
              <w:pStyle w:val="TAC"/>
              <w:keepNext w:val="0"/>
              <w:keepLines w:val="0"/>
              <w:widowControl w:val="0"/>
            </w:pPr>
            <w:r w:rsidRPr="00C31E24">
              <w:t>P</w:t>
            </w:r>
          </w:p>
        </w:tc>
      </w:tr>
      <w:tr w:rsidR="005377F9" w:rsidRPr="00C31E24" w14:paraId="0E0EA451"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F274F7A" w14:textId="77777777" w:rsidR="005377F9" w:rsidRPr="00C31E24" w:rsidRDefault="005377F9" w:rsidP="00DD5C3D">
            <w:pPr>
              <w:pStyle w:val="TAC"/>
              <w:keepNext w:val="0"/>
              <w:keepLines w:val="0"/>
              <w:widowControl w:val="0"/>
            </w:pPr>
            <w:r w:rsidRPr="00C31E24">
              <w:t>5</w:t>
            </w:r>
          </w:p>
        </w:tc>
        <w:tc>
          <w:tcPr>
            <w:tcW w:w="3794" w:type="dxa"/>
            <w:tcBorders>
              <w:top w:val="single" w:sz="4" w:space="0" w:color="auto"/>
              <w:left w:val="single" w:sz="4" w:space="0" w:color="auto"/>
              <w:bottom w:val="single" w:sz="4" w:space="0" w:color="auto"/>
              <w:right w:val="single" w:sz="4" w:space="0" w:color="auto"/>
            </w:tcBorders>
          </w:tcPr>
          <w:p w14:paraId="5220E917" w14:textId="77777777" w:rsidR="005377F9" w:rsidRPr="00C31E24" w:rsidRDefault="005377F9" w:rsidP="00DD5C3D">
            <w:pPr>
              <w:pStyle w:val="TAL"/>
              <w:keepNext w:val="0"/>
              <w:keepLines w:val="0"/>
              <w:widowControl w:val="0"/>
            </w:pPr>
            <w:r w:rsidRPr="00C31E24">
              <w:t>The SS (MCVideo Server) acknowledges the receipt of a SIP 200 (OK) for SIP INVITE message.</w:t>
            </w:r>
          </w:p>
        </w:tc>
        <w:tc>
          <w:tcPr>
            <w:tcW w:w="701" w:type="dxa"/>
            <w:tcBorders>
              <w:top w:val="single" w:sz="4" w:space="0" w:color="auto"/>
              <w:left w:val="single" w:sz="4" w:space="0" w:color="auto"/>
              <w:bottom w:val="single" w:sz="4" w:space="0" w:color="auto"/>
              <w:right w:val="single" w:sz="4" w:space="0" w:color="auto"/>
            </w:tcBorders>
          </w:tcPr>
          <w:p w14:paraId="539AF53D" w14:textId="77777777" w:rsidR="005377F9" w:rsidRPr="00C31E24" w:rsidRDefault="005377F9" w:rsidP="00DD5C3D">
            <w:pPr>
              <w:pStyle w:val="TAC"/>
              <w:keepNext w:val="0"/>
              <w:keepLines w:val="0"/>
              <w:widowControl w:val="0"/>
            </w:pPr>
            <w:r w:rsidRPr="00C31E24">
              <w:t>&lt;--</w:t>
            </w:r>
          </w:p>
        </w:tc>
        <w:tc>
          <w:tcPr>
            <w:tcW w:w="2928" w:type="dxa"/>
            <w:tcBorders>
              <w:top w:val="single" w:sz="4" w:space="0" w:color="auto"/>
              <w:left w:val="single" w:sz="4" w:space="0" w:color="auto"/>
              <w:bottom w:val="single" w:sz="4" w:space="0" w:color="auto"/>
              <w:right w:val="single" w:sz="4" w:space="0" w:color="auto"/>
            </w:tcBorders>
          </w:tcPr>
          <w:p w14:paraId="7ABF15D9" w14:textId="77777777" w:rsidR="005377F9" w:rsidRPr="00C31E24" w:rsidRDefault="005377F9" w:rsidP="00DD5C3D">
            <w:pPr>
              <w:pStyle w:val="TAL"/>
              <w:keepNext w:val="0"/>
              <w:keepLines w:val="0"/>
              <w:widowControl w:val="0"/>
            </w:pPr>
            <w:r w:rsidRPr="00C31E24">
              <w:t>SIP ACK</w:t>
            </w:r>
          </w:p>
        </w:tc>
        <w:tc>
          <w:tcPr>
            <w:tcW w:w="561" w:type="dxa"/>
            <w:tcBorders>
              <w:top w:val="single" w:sz="4" w:space="0" w:color="auto"/>
              <w:left w:val="single" w:sz="4" w:space="0" w:color="auto"/>
              <w:bottom w:val="single" w:sz="4" w:space="0" w:color="auto"/>
              <w:right w:val="single" w:sz="4" w:space="0" w:color="auto"/>
            </w:tcBorders>
          </w:tcPr>
          <w:p w14:paraId="0FB62D3B" w14:textId="77777777" w:rsidR="005377F9" w:rsidRPr="00C31E24" w:rsidRDefault="005377F9" w:rsidP="00DD5C3D">
            <w:pPr>
              <w:pStyle w:val="TAC"/>
              <w:keepNext w:val="0"/>
              <w:keepLines w:val="0"/>
              <w:widowControl w:val="0"/>
            </w:pPr>
            <w:r w:rsidRPr="00C31E24">
              <w:t>-</w:t>
            </w:r>
          </w:p>
        </w:tc>
        <w:tc>
          <w:tcPr>
            <w:tcW w:w="1009" w:type="dxa"/>
            <w:tcBorders>
              <w:top w:val="single" w:sz="4" w:space="0" w:color="auto"/>
              <w:left w:val="single" w:sz="4" w:space="0" w:color="auto"/>
              <w:bottom w:val="single" w:sz="4" w:space="0" w:color="auto"/>
              <w:right w:val="single" w:sz="4" w:space="0" w:color="auto"/>
            </w:tcBorders>
          </w:tcPr>
          <w:p w14:paraId="5AF1EC9A" w14:textId="77777777" w:rsidR="005377F9" w:rsidRPr="00C31E24" w:rsidRDefault="005377F9" w:rsidP="00DD5C3D">
            <w:pPr>
              <w:pStyle w:val="TAC"/>
              <w:keepNext w:val="0"/>
              <w:keepLines w:val="0"/>
              <w:widowControl w:val="0"/>
            </w:pPr>
            <w:r w:rsidRPr="00C31E24">
              <w:t>-</w:t>
            </w:r>
          </w:p>
        </w:tc>
      </w:tr>
      <w:tr w:rsidR="005377F9" w:rsidRPr="00C31E24" w14:paraId="121DA671"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62C27F21" w14:textId="77777777" w:rsidR="005377F9" w:rsidRPr="00C31E24" w:rsidRDefault="005377F9" w:rsidP="00DD5C3D">
            <w:pPr>
              <w:pStyle w:val="TAC"/>
              <w:keepNext w:val="0"/>
              <w:keepLines w:val="0"/>
              <w:widowControl w:val="0"/>
            </w:pPr>
            <w:r w:rsidRPr="00C31E24">
              <w:t>6</w:t>
            </w:r>
          </w:p>
        </w:tc>
        <w:tc>
          <w:tcPr>
            <w:tcW w:w="3794" w:type="dxa"/>
            <w:tcBorders>
              <w:top w:val="single" w:sz="4" w:space="0" w:color="auto"/>
              <w:left w:val="single" w:sz="4" w:space="0" w:color="auto"/>
              <w:bottom w:val="single" w:sz="4" w:space="0" w:color="auto"/>
              <w:right w:val="single" w:sz="4" w:space="0" w:color="auto"/>
            </w:tcBorders>
          </w:tcPr>
          <w:p w14:paraId="5A940EAC" w14:textId="77777777" w:rsidR="005377F9" w:rsidRPr="00C31E24" w:rsidRDefault="005377F9" w:rsidP="00DD5C3D">
            <w:pPr>
              <w:pStyle w:val="TAL"/>
              <w:keepNext w:val="0"/>
              <w:keepLines w:val="0"/>
              <w:widowControl w:val="0"/>
            </w:pPr>
            <w:r w:rsidRPr="00C31E24">
              <w:t>The SS (MCVideo Server) sends a Media Transmission Notification message</w:t>
            </w:r>
          </w:p>
        </w:tc>
        <w:tc>
          <w:tcPr>
            <w:tcW w:w="701" w:type="dxa"/>
            <w:tcBorders>
              <w:top w:val="single" w:sz="4" w:space="0" w:color="auto"/>
              <w:left w:val="single" w:sz="4" w:space="0" w:color="auto"/>
              <w:bottom w:val="single" w:sz="4" w:space="0" w:color="auto"/>
              <w:right w:val="single" w:sz="4" w:space="0" w:color="auto"/>
            </w:tcBorders>
          </w:tcPr>
          <w:p w14:paraId="7D03B5B8" w14:textId="77777777" w:rsidR="005377F9" w:rsidRPr="00C31E24" w:rsidRDefault="005377F9" w:rsidP="00DD5C3D">
            <w:pPr>
              <w:pStyle w:val="TAC"/>
              <w:keepNext w:val="0"/>
              <w:keepLines w:val="0"/>
              <w:widowControl w:val="0"/>
            </w:pPr>
            <w:r w:rsidRPr="00C31E24">
              <w:t>&lt;--</w:t>
            </w:r>
          </w:p>
        </w:tc>
        <w:tc>
          <w:tcPr>
            <w:tcW w:w="2928" w:type="dxa"/>
            <w:tcBorders>
              <w:top w:val="single" w:sz="4" w:space="0" w:color="auto"/>
              <w:left w:val="single" w:sz="4" w:space="0" w:color="auto"/>
              <w:bottom w:val="single" w:sz="4" w:space="0" w:color="auto"/>
              <w:right w:val="single" w:sz="4" w:space="0" w:color="auto"/>
            </w:tcBorders>
          </w:tcPr>
          <w:p w14:paraId="125F60DD" w14:textId="77777777" w:rsidR="005377F9" w:rsidRPr="00C31E24" w:rsidRDefault="005377F9" w:rsidP="00DD5C3D">
            <w:pPr>
              <w:pStyle w:val="TAL"/>
              <w:keepNext w:val="0"/>
              <w:keepLines w:val="0"/>
              <w:widowControl w:val="0"/>
            </w:pPr>
            <w:r w:rsidRPr="00C31E24">
              <w:t>Media Transmission Notification</w:t>
            </w:r>
          </w:p>
        </w:tc>
        <w:tc>
          <w:tcPr>
            <w:tcW w:w="561" w:type="dxa"/>
            <w:tcBorders>
              <w:top w:val="single" w:sz="4" w:space="0" w:color="auto"/>
              <w:left w:val="single" w:sz="4" w:space="0" w:color="auto"/>
              <w:bottom w:val="single" w:sz="4" w:space="0" w:color="auto"/>
              <w:right w:val="single" w:sz="4" w:space="0" w:color="auto"/>
            </w:tcBorders>
          </w:tcPr>
          <w:p w14:paraId="7013AC10" w14:textId="77777777" w:rsidR="005377F9" w:rsidRPr="00C31E24" w:rsidRDefault="005377F9" w:rsidP="00DD5C3D">
            <w:pPr>
              <w:pStyle w:val="TAC"/>
              <w:keepNext w:val="0"/>
              <w:keepLines w:val="0"/>
              <w:widowControl w:val="0"/>
            </w:pPr>
          </w:p>
        </w:tc>
        <w:tc>
          <w:tcPr>
            <w:tcW w:w="1009" w:type="dxa"/>
            <w:tcBorders>
              <w:top w:val="single" w:sz="4" w:space="0" w:color="auto"/>
              <w:left w:val="single" w:sz="4" w:space="0" w:color="auto"/>
              <w:bottom w:val="single" w:sz="4" w:space="0" w:color="auto"/>
              <w:right w:val="single" w:sz="4" w:space="0" w:color="auto"/>
            </w:tcBorders>
          </w:tcPr>
          <w:p w14:paraId="3DBCE157" w14:textId="77777777" w:rsidR="005377F9" w:rsidRPr="00C31E24" w:rsidRDefault="005377F9" w:rsidP="00DD5C3D">
            <w:pPr>
              <w:pStyle w:val="TAC"/>
              <w:keepNext w:val="0"/>
              <w:keepLines w:val="0"/>
              <w:widowControl w:val="0"/>
            </w:pPr>
            <w:r w:rsidRPr="00C31E24">
              <w:t>-</w:t>
            </w:r>
          </w:p>
        </w:tc>
      </w:tr>
      <w:tr w:rsidR="005377F9" w:rsidRPr="00C31E24" w14:paraId="0802FC27"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1686FCBE" w14:textId="77777777" w:rsidR="005377F9" w:rsidRPr="00C31E24" w:rsidRDefault="005377F9" w:rsidP="00DD5C3D">
            <w:pPr>
              <w:pStyle w:val="TAC"/>
              <w:keepNext w:val="0"/>
              <w:keepLines w:val="0"/>
              <w:widowControl w:val="0"/>
            </w:pPr>
            <w:r w:rsidRPr="00C31E24">
              <w:t>7</w:t>
            </w:r>
          </w:p>
        </w:tc>
        <w:tc>
          <w:tcPr>
            <w:tcW w:w="3794" w:type="dxa"/>
            <w:tcBorders>
              <w:top w:val="single" w:sz="4" w:space="0" w:color="auto"/>
              <w:left w:val="single" w:sz="4" w:space="0" w:color="auto"/>
              <w:bottom w:val="single" w:sz="4" w:space="0" w:color="auto"/>
              <w:right w:val="single" w:sz="4" w:space="0" w:color="auto"/>
            </w:tcBorders>
          </w:tcPr>
          <w:p w14:paraId="539AC7A2" w14:textId="77777777" w:rsidR="005377F9" w:rsidRPr="00C31E24" w:rsidRDefault="005377F9" w:rsidP="00D74F31">
            <w:pPr>
              <w:pStyle w:val="TAL"/>
              <w:keepNext w:val="0"/>
              <w:keepLines w:val="0"/>
              <w:widowControl w:val="0"/>
            </w:pPr>
            <w:r w:rsidRPr="00C31E24">
              <w:t>Check: Does the UE (MCVideo Client) provide media transmission notification to the MCVideo User?</w:t>
            </w:r>
          </w:p>
          <w:p w14:paraId="73E97E0C" w14:textId="77777777" w:rsidR="005377F9" w:rsidRPr="00C31E24" w:rsidRDefault="005377F9" w:rsidP="00DD5C3D">
            <w:pPr>
              <w:pStyle w:val="TAL"/>
              <w:keepNext w:val="0"/>
              <w:keepLines w:val="0"/>
              <w:widowControl w:val="0"/>
            </w:pPr>
            <w:r w:rsidRPr="00C31E24">
              <w:t>(NOTE 1)</w:t>
            </w:r>
          </w:p>
        </w:tc>
        <w:tc>
          <w:tcPr>
            <w:tcW w:w="701" w:type="dxa"/>
            <w:tcBorders>
              <w:top w:val="single" w:sz="4" w:space="0" w:color="auto"/>
              <w:left w:val="single" w:sz="4" w:space="0" w:color="auto"/>
              <w:bottom w:val="single" w:sz="4" w:space="0" w:color="auto"/>
              <w:right w:val="single" w:sz="4" w:space="0" w:color="auto"/>
            </w:tcBorders>
          </w:tcPr>
          <w:p w14:paraId="5F957749" w14:textId="77777777" w:rsidR="005377F9" w:rsidRPr="00C31E24" w:rsidRDefault="005377F9" w:rsidP="00DD5C3D">
            <w:pPr>
              <w:pStyle w:val="TAC"/>
              <w:keepNext w:val="0"/>
              <w:keepLines w:val="0"/>
              <w:widowControl w:val="0"/>
            </w:pPr>
            <w:r w:rsidRPr="00C31E24">
              <w:t>-</w:t>
            </w:r>
          </w:p>
        </w:tc>
        <w:tc>
          <w:tcPr>
            <w:tcW w:w="2928" w:type="dxa"/>
            <w:tcBorders>
              <w:top w:val="single" w:sz="4" w:space="0" w:color="auto"/>
              <w:left w:val="single" w:sz="4" w:space="0" w:color="auto"/>
              <w:bottom w:val="single" w:sz="4" w:space="0" w:color="auto"/>
              <w:right w:val="single" w:sz="4" w:space="0" w:color="auto"/>
            </w:tcBorders>
          </w:tcPr>
          <w:p w14:paraId="040E1F23" w14:textId="77777777" w:rsidR="005377F9" w:rsidRPr="00C31E24" w:rsidRDefault="005377F9" w:rsidP="00DD5C3D">
            <w:pPr>
              <w:pStyle w:val="TAL"/>
              <w:keepNext w:val="0"/>
              <w:keepLines w:val="0"/>
              <w:widowControl w:val="0"/>
            </w:pPr>
            <w:r w:rsidRPr="00C31E24">
              <w:t>-</w:t>
            </w:r>
          </w:p>
        </w:tc>
        <w:tc>
          <w:tcPr>
            <w:tcW w:w="561" w:type="dxa"/>
            <w:tcBorders>
              <w:top w:val="single" w:sz="4" w:space="0" w:color="auto"/>
              <w:left w:val="single" w:sz="4" w:space="0" w:color="auto"/>
              <w:bottom w:val="single" w:sz="4" w:space="0" w:color="auto"/>
              <w:right w:val="single" w:sz="4" w:space="0" w:color="auto"/>
            </w:tcBorders>
          </w:tcPr>
          <w:p w14:paraId="2CCD3F9B" w14:textId="77777777" w:rsidR="005377F9" w:rsidRPr="00C31E24" w:rsidRDefault="005377F9" w:rsidP="00DD5C3D">
            <w:pPr>
              <w:pStyle w:val="TAC"/>
              <w:keepNext w:val="0"/>
              <w:keepLines w:val="0"/>
              <w:widowControl w:val="0"/>
            </w:pPr>
            <w:r w:rsidRPr="00C31E24">
              <w:t>2</w:t>
            </w:r>
          </w:p>
        </w:tc>
        <w:tc>
          <w:tcPr>
            <w:tcW w:w="1009" w:type="dxa"/>
            <w:tcBorders>
              <w:top w:val="single" w:sz="4" w:space="0" w:color="auto"/>
              <w:left w:val="single" w:sz="4" w:space="0" w:color="auto"/>
              <w:bottom w:val="single" w:sz="4" w:space="0" w:color="auto"/>
              <w:right w:val="single" w:sz="4" w:space="0" w:color="auto"/>
            </w:tcBorders>
          </w:tcPr>
          <w:p w14:paraId="590DF87F" w14:textId="77777777" w:rsidR="005377F9" w:rsidRPr="00C31E24" w:rsidRDefault="005377F9" w:rsidP="00DD5C3D">
            <w:pPr>
              <w:pStyle w:val="TAC"/>
              <w:keepNext w:val="0"/>
              <w:keepLines w:val="0"/>
              <w:widowControl w:val="0"/>
            </w:pPr>
            <w:r w:rsidRPr="00C31E24">
              <w:t>P</w:t>
            </w:r>
          </w:p>
        </w:tc>
      </w:tr>
      <w:tr w:rsidR="005377F9" w:rsidRPr="00C31E24" w14:paraId="02AA1916"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759019BD" w14:textId="77777777" w:rsidR="005377F9" w:rsidRPr="00C31E24" w:rsidRDefault="005377F9" w:rsidP="00DD5C3D">
            <w:pPr>
              <w:pStyle w:val="TAC"/>
              <w:keepNext w:val="0"/>
              <w:keepLines w:val="0"/>
              <w:widowControl w:val="0"/>
            </w:pPr>
            <w:r w:rsidRPr="00C31E24">
              <w:t>8</w:t>
            </w:r>
          </w:p>
        </w:tc>
        <w:tc>
          <w:tcPr>
            <w:tcW w:w="3794" w:type="dxa"/>
            <w:tcBorders>
              <w:top w:val="single" w:sz="4" w:space="0" w:color="auto"/>
              <w:left w:val="single" w:sz="4" w:space="0" w:color="auto"/>
              <w:bottom w:val="single" w:sz="4" w:space="0" w:color="auto"/>
              <w:right w:val="single" w:sz="4" w:space="0" w:color="auto"/>
            </w:tcBorders>
          </w:tcPr>
          <w:p w14:paraId="343862FE" w14:textId="77777777" w:rsidR="005377F9" w:rsidRPr="00C31E24" w:rsidRDefault="005377F9" w:rsidP="00DD5C3D">
            <w:pPr>
              <w:pStyle w:val="TAL"/>
              <w:keepNext w:val="0"/>
              <w:keepLines w:val="0"/>
              <w:widowControl w:val="0"/>
            </w:pPr>
            <w:r w:rsidRPr="00C31E24">
              <w:t>Make the MCVideo User request permission to receive media.</w:t>
            </w:r>
          </w:p>
          <w:p w14:paraId="723A8383" w14:textId="51A680E7" w:rsidR="005377F9" w:rsidRPr="00C31E24" w:rsidRDefault="005377F9" w:rsidP="00DD5C3D">
            <w:pPr>
              <w:pStyle w:val="TAL"/>
              <w:keepNext w:val="0"/>
              <w:keepLines w:val="0"/>
              <w:widowControl w:val="0"/>
            </w:pPr>
            <w:r w:rsidRPr="00C31E24">
              <w:t>(NOTE 1)</w:t>
            </w:r>
          </w:p>
        </w:tc>
        <w:tc>
          <w:tcPr>
            <w:tcW w:w="701" w:type="dxa"/>
            <w:tcBorders>
              <w:top w:val="single" w:sz="4" w:space="0" w:color="auto"/>
              <w:left w:val="single" w:sz="4" w:space="0" w:color="auto"/>
              <w:bottom w:val="single" w:sz="4" w:space="0" w:color="auto"/>
              <w:right w:val="single" w:sz="4" w:space="0" w:color="auto"/>
            </w:tcBorders>
          </w:tcPr>
          <w:p w14:paraId="49D41F3E" w14:textId="77777777" w:rsidR="005377F9" w:rsidRPr="00C31E24" w:rsidRDefault="005377F9" w:rsidP="00DD5C3D">
            <w:pPr>
              <w:pStyle w:val="TAC"/>
              <w:keepNext w:val="0"/>
              <w:keepLines w:val="0"/>
              <w:widowControl w:val="0"/>
            </w:pPr>
            <w:r w:rsidRPr="00C31E24">
              <w:t>-</w:t>
            </w:r>
          </w:p>
        </w:tc>
        <w:tc>
          <w:tcPr>
            <w:tcW w:w="2928" w:type="dxa"/>
            <w:tcBorders>
              <w:top w:val="single" w:sz="4" w:space="0" w:color="auto"/>
              <w:left w:val="single" w:sz="4" w:space="0" w:color="auto"/>
              <w:bottom w:val="single" w:sz="4" w:space="0" w:color="auto"/>
              <w:right w:val="single" w:sz="4" w:space="0" w:color="auto"/>
            </w:tcBorders>
          </w:tcPr>
          <w:p w14:paraId="69BF61AA" w14:textId="77777777" w:rsidR="005377F9" w:rsidRPr="00C31E24" w:rsidRDefault="005377F9" w:rsidP="00DD5C3D">
            <w:pPr>
              <w:pStyle w:val="TAL"/>
              <w:keepNext w:val="0"/>
              <w:keepLines w:val="0"/>
              <w:widowControl w:val="0"/>
            </w:pPr>
            <w:r w:rsidRPr="00C31E24">
              <w:t>-</w:t>
            </w:r>
          </w:p>
        </w:tc>
        <w:tc>
          <w:tcPr>
            <w:tcW w:w="561" w:type="dxa"/>
            <w:tcBorders>
              <w:top w:val="single" w:sz="4" w:space="0" w:color="auto"/>
              <w:left w:val="single" w:sz="4" w:space="0" w:color="auto"/>
              <w:bottom w:val="single" w:sz="4" w:space="0" w:color="auto"/>
              <w:right w:val="single" w:sz="4" w:space="0" w:color="auto"/>
            </w:tcBorders>
          </w:tcPr>
          <w:p w14:paraId="6E12B649" w14:textId="77777777" w:rsidR="005377F9" w:rsidRPr="00C31E24" w:rsidRDefault="005377F9" w:rsidP="00DD5C3D">
            <w:pPr>
              <w:pStyle w:val="TAC"/>
              <w:keepNext w:val="0"/>
              <w:keepLines w:val="0"/>
              <w:widowControl w:val="0"/>
            </w:pPr>
            <w:r w:rsidRPr="00C31E24">
              <w:t>-</w:t>
            </w:r>
          </w:p>
        </w:tc>
        <w:tc>
          <w:tcPr>
            <w:tcW w:w="1009" w:type="dxa"/>
            <w:tcBorders>
              <w:top w:val="single" w:sz="4" w:space="0" w:color="auto"/>
              <w:left w:val="single" w:sz="4" w:space="0" w:color="auto"/>
              <w:bottom w:val="single" w:sz="4" w:space="0" w:color="auto"/>
              <w:right w:val="single" w:sz="4" w:space="0" w:color="auto"/>
            </w:tcBorders>
          </w:tcPr>
          <w:p w14:paraId="5EE7EE34" w14:textId="77777777" w:rsidR="005377F9" w:rsidRPr="00C31E24" w:rsidRDefault="005377F9" w:rsidP="00DD5C3D">
            <w:pPr>
              <w:pStyle w:val="TAC"/>
              <w:keepNext w:val="0"/>
              <w:keepLines w:val="0"/>
              <w:widowControl w:val="0"/>
            </w:pPr>
            <w:r w:rsidRPr="00C31E24">
              <w:t>-</w:t>
            </w:r>
          </w:p>
        </w:tc>
      </w:tr>
      <w:tr w:rsidR="005377F9" w:rsidRPr="00C31E24" w14:paraId="60305DAA"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52910C73" w14:textId="77777777" w:rsidR="005377F9" w:rsidRPr="00C31E24" w:rsidRDefault="005377F9" w:rsidP="00DD5C3D">
            <w:pPr>
              <w:pStyle w:val="TAC"/>
              <w:keepNext w:val="0"/>
              <w:keepLines w:val="0"/>
              <w:widowControl w:val="0"/>
            </w:pPr>
            <w:r w:rsidRPr="00C31E24">
              <w:t>9</w:t>
            </w:r>
          </w:p>
        </w:tc>
        <w:tc>
          <w:tcPr>
            <w:tcW w:w="3794" w:type="dxa"/>
            <w:tcBorders>
              <w:top w:val="single" w:sz="4" w:space="0" w:color="auto"/>
              <w:left w:val="single" w:sz="4" w:space="0" w:color="auto"/>
              <w:bottom w:val="single" w:sz="4" w:space="0" w:color="auto"/>
              <w:right w:val="single" w:sz="4" w:space="0" w:color="auto"/>
            </w:tcBorders>
          </w:tcPr>
          <w:p w14:paraId="21977F1C" w14:textId="77777777" w:rsidR="005377F9" w:rsidRPr="00C31E24" w:rsidRDefault="005377F9" w:rsidP="00DD5C3D">
            <w:pPr>
              <w:pStyle w:val="TAL"/>
              <w:keepNext w:val="0"/>
              <w:keepLines w:val="0"/>
              <w:widowControl w:val="0"/>
            </w:pPr>
            <w:r w:rsidRPr="00C31E24">
              <w:t>Check: Does the UE (MCVideo Client) send a Receive Media Request message?</w:t>
            </w:r>
          </w:p>
        </w:tc>
        <w:tc>
          <w:tcPr>
            <w:tcW w:w="701" w:type="dxa"/>
            <w:tcBorders>
              <w:top w:val="single" w:sz="4" w:space="0" w:color="auto"/>
              <w:left w:val="single" w:sz="4" w:space="0" w:color="auto"/>
              <w:bottom w:val="single" w:sz="4" w:space="0" w:color="auto"/>
              <w:right w:val="single" w:sz="4" w:space="0" w:color="auto"/>
            </w:tcBorders>
          </w:tcPr>
          <w:p w14:paraId="4BF40BCB" w14:textId="77777777" w:rsidR="005377F9" w:rsidRPr="00C31E24" w:rsidRDefault="005377F9" w:rsidP="00DD5C3D">
            <w:pPr>
              <w:pStyle w:val="TAC"/>
              <w:keepNext w:val="0"/>
              <w:keepLines w:val="0"/>
              <w:widowControl w:val="0"/>
            </w:pPr>
            <w:r w:rsidRPr="00C31E24">
              <w:t>--&gt;</w:t>
            </w:r>
          </w:p>
        </w:tc>
        <w:tc>
          <w:tcPr>
            <w:tcW w:w="2928" w:type="dxa"/>
            <w:tcBorders>
              <w:top w:val="single" w:sz="4" w:space="0" w:color="auto"/>
              <w:left w:val="single" w:sz="4" w:space="0" w:color="auto"/>
              <w:bottom w:val="single" w:sz="4" w:space="0" w:color="auto"/>
              <w:right w:val="single" w:sz="4" w:space="0" w:color="auto"/>
            </w:tcBorders>
          </w:tcPr>
          <w:p w14:paraId="6C75548B" w14:textId="77777777" w:rsidR="005377F9" w:rsidRPr="00C31E24" w:rsidRDefault="005377F9" w:rsidP="00DD5C3D">
            <w:pPr>
              <w:pStyle w:val="TAL"/>
              <w:keepNext w:val="0"/>
              <w:keepLines w:val="0"/>
              <w:widowControl w:val="0"/>
            </w:pPr>
            <w:r w:rsidRPr="00C31E24">
              <w:t>Receive Media Request</w:t>
            </w:r>
          </w:p>
        </w:tc>
        <w:tc>
          <w:tcPr>
            <w:tcW w:w="561" w:type="dxa"/>
            <w:tcBorders>
              <w:top w:val="single" w:sz="4" w:space="0" w:color="auto"/>
              <w:left w:val="single" w:sz="4" w:space="0" w:color="auto"/>
              <w:bottom w:val="single" w:sz="4" w:space="0" w:color="auto"/>
              <w:right w:val="single" w:sz="4" w:space="0" w:color="auto"/>
            </w:tcBorders>
          </w:tcPr>
          <w:p w14:paraId="6C39449E" w14:textId="77777777" w:rsidR="005377F9" w:rsidRPr="00C31E24" w:rsidRDefault="005377F9" w:rsidP="00DD5C3D">
            <w:pPr>
              <w:pStyle w:val="TAC"/>
              <w:keepNext w:val="0"/>
              <w:keepLines w:val="0"/>
              <w:widowControl w:val="0"/>
            </w:pPr>
            <w:r w:rsidRPr="00C31E24">
              <w:t>3</w:t>
            </w:r>
          </w:p>
        </w:tc>
        <w:tc>
          <w:tcPr>
            <w:tcW w:w="1009" w:type="dxa"/>
            <w:tcBorders>
              <w:top w:val="single" w:sz="4" w:space="0" w:color="auto"/>
              <w:left w:val="single" w:sz="4" w:space="0" w:color="auto"/>
              <w:bottom w:val="single" w:sz="4" w:space="0" w:color="auto"/>
              <w:right w:val="single" w:sz="4" w:space="0" w:color="auto"/>
            </w:tcBorders>
          </w:tcPr>
          <w:p w14:paraId="6C0A3F6E" w14:textId="77777777" w:rsidR="005377F9" w:rsidRPr="00C31E24" w:rsidRDefault="005377F9" w:rsidP="00DD5C3D">
            <w:pPr>
              <w:pStyle w:val="TAC"/>
              <w:keepNext w:val="0"/>
              <w:keepLines w:val="0"/>
              <w:widowControl w:val="0"/>
            </w:pPr>
            <w:r w:rsidRPr="00C31E24">
              <w:t>P</w:t>
            </w:r>
          </w:p>
        </w:tc>
      </w:tr>
      <w:tr w:rsidR="005377F9" w:rsidRPr="00C31E24" w14:paraId="18212F8C"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3A862297" w14:textId="77777777" w:rsidR="005377F9" w:rsidRPr="00C31E24" w:rsidRDefault="005377F9" w:rsidP="00DD5C3D">
            <w:pPr>
              <w:pStyle w:val="TAC"/>
              <w:keepNext w:val="0"/>
              <w:keepLines w:val="0"/>
              <w:widowControl w:val="0"/>
            </w:pPr>
            <w:r w:rsidRPr="00C31E24">
              <w:t>10</w:t>
            </w:r>
          </w:p>
        </w:tc>
        <w:tc>
          <w:tcPr>
            <w:tcW w:w="3794" w:type="dxa"/>
            <w:tcBorders>
              <w:top w:val="single" w:sz="4" w:space="0" w:color="auto"/>
              <w:left w:val="single" w:sz="4" w:space="0" w:color="auto"/>
              <w:bottom w:val="single" w:sz="4" w:space="0" w:color="auto"/>
              <w:right w:val="single" w:sz="4" w:space="0" w:color="auto"/>
            </w:tcBorders>
          </w:tcPr>
          <w:p w14:paraId="46E9E0E8" w14:textId="77777777" w:rsidR="005377F9" w:rsidRPr="00C31E24" w:rsidRDefault="005377F9" w:rsidP="00DD5C3D">
            <w:pPr>
              <w:pStyle w:val="TAL"/>
              <w:keepNext w:val="0"/>
              <w:keepLines w:val="0"/>
              <w:widowControl w:val="0"/>
            </w:pPr>
            <w:r w:rsidRPr="00C31E24">
              <w:t>The SS (MCVideo Server) sends a Receive Media Response message.</w:t>
            </w:r>
          </w:p>
        </w:tc>
        <w:tc>
          <w:tcPr>
            <w:tcW w:w="701" w:type="dxa"/>
            <w:tcBorders>
              <w:top w:val="single" w:sz="4" w:space="0" w:color="auto"/>
              <w:left w:val="single" w:sz="4" w:space="0" w:color="auto"/>
              <w:bottom w:val="single" w:sz="4" w:space="0" w:color="auto"/>
              <w:right w:val="single" w:sz="4" w:space="0" w:color="auto"/>
            </w:tcBorders>
          </w:tcPr>
          <w:p w14:paraId="15660D42" w14:textId="77777777" w:rsidR="005377F9" w:rsidRPr="00C31E24" w:rsidRDefault="005377F9" w:rsidP="00DD5C3D">
            <w:pPr>
              <w:pStyle w:val="TAC"/>
              <w:keepNext w:val="0"/>
              <w:keepLines w:val="0"/>
              <w:widowControl w:val="0"/>
            </w:pPr>
            <w:r w:rsidRPr="00C31E24">
              <w:t>&lt;--</w:t>
            </w:r>
          </w:p>
        </w:tc>
        <w:tc>
          <w:tcPr>
            <w:tcW w:w="2928" w:type="dxa"/>
            <w:tcBorders>
              <w:top w:val="single" w:sz="4" w:space="0" w:color="auto"/>
              <w:left w:val="single" w:sz="4" w:space="0" w:color="auto"/>
              <w:bottom w:val="single" w:sz="4" w:space="0" w:color="auto"/>
              <w:right w:val="single" w:sz="4" w:space="0" w:color="auto"/>
            </w:tcBorders>
          </w:tcPr>
          <w:p w14:paraId="071762D0" w14:textId="77777777" w:rsidR="005377F9" w:rsidRPr="00C31E24" w:rsidRDefault="005377F9" w:rsidP="00DD5C3D">
            <w:pPr>
              <w:pStyle w:val="TAL"/>
              <w:keepNext w:val="0"/>
              <w:keepLines w:val="0"/>
              <w:widowControl w:val="0"/>
            </w:pPr>
            <w:r w:rsidRPr="00C31E24">
              <w:t>Receive Media Response</w:t>
            </w:r>
          </w:p>
        </w:tc>
        <w:tc>
          <w:tcPr>
            <w:tcW w:w="561" w:type="dxa"/>
            <w:tcBorders>
              <w:top w:val="single" w:sz="4" w:space="0" w:color="auto"/>
              <w:left w:val="single" w:sz="4" w:space="0" w:color="auto"/>
              <w:bottom w:val="single" w:sz="4" w:space="0" w:color="auto"/>
              <w:right w:val="single" w:sz="4" w:space="0" w:color="auto"/>
            </w:tcBorders>
          </w:tcPr>
          <w:p w14:paraId="27368421" w14:textId="77777777" w:rsidR="005377F9" w:rsidRPr="00C31E24" w:rsidRDefault="005377F9" w:rsidP="00DD5C3D">
            <w:pPr>
              <w:pStyle w:val="TAC"/>
              <w:keepNext w:val="0"/>
              <w:keepLines w:val="0"/>
              <w:widowControl w:val="0"/>
            </w:pPr>
            <w:r w:rsidRPr="00C31E24">
              <w:t>-</w:t>
            </w:r>
          </w:p>
        </w:tc>
        <w:tc>
          <w:tcPr>
            <w:tcW w:w="1009" w:type="dxa"/>
            <w:tcBorders>
              <w:top w:val="single" w:sz="4" w:space="0" w:color="auto"/>
              <w:left w:val="single" w:sz="4" w:space="0" w:color="auto"/>
              <w:bottom w:val="single" w:sz="4" w:space="0" w:color="auto"/>
              <w:right w:val="single" w:sz="4" w:space="0" w:color="auto"/>
            </w:tcBorders>
          </w:tcPr>
          <w:p w14:paraId="7177B329" w14:textId="77777777" w:rsidR="005377F9" w:rsidRPr="00C31E24" w:rsidRDefault="005377F9" w:rsidP="00DD5C3D">
            <w:pPr>
              <w:pStyle w:val="TAC"/>
              <w:keepNext w:val="0"/>
              <w:keepLines w:val="0"/>
              <w:widowControl w:val="0"/>
            </w:pPr>
            <w:r w:rsidRPr="00C31E24">
              <w:t>-</w:t>
            </w:r>
          </w:p>
        </w:tc>
      </w:tr>
      <w:tr w:rsidR="005377F9" w:rsidRPr="00C31E24" w14:paraId="19F6A55B"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4C29C6E1" w14:textId="77777777" w:rsidR="005377F9" w:rsidRPr="00C31E24" w:rsidRDefault="005377F9" w:rsidP="00DD5C3D">
            <w:pPr>
              <w:pStyle w:val="TAC"/>
              <w:keepNext w:val="0"/>
              <w:keepLines w:val="0"/>
              <w:widowControl w:val="0"/>
            </w:pPr>
            <w:r w:rsidRPr="00C31E24">
              <w:t>11</w:t>
            </w:r>
          </w:p>
        </w:tc>
        <w:tc>
          <w:tcPr>
            <w:tcW w:w="3794" w:type="dxa"/>
            <w:tcBorders>
              <w:top w:val="single" w:sz="4" w:space="0" w:color="auto"/>
              <w:left w:val="single" w:sz="4" w:space="0" w:color="auto"/>
              <w:bottom w:val="single" w:sz="4" w:space="0" w:color="auto"/>
              <w:right w:val="single" w:sz="4" w:space="0" w:color="auto"/>
            </w:tcBorders>
          </w:tcPr>
          <w:p w14:paraId="79BF8857" w14:textId="77777777" w:rsidR="005377F9" w:rsidRPr="00C31E24" w:rsidRDefault="005377F9" w:rsidP="00DD5C3D">
            <w:pPr>
              <w:pStyle w:val="TAL"/>
              <w:keepNext w:val="0"/>
              <w:keepLines w:val="0"/>
              <w:widowControl w:val="0"/>
            </w:pPr>
            <w:r w:rsidRPr="00C31E24">
              <w:t>The SS ends the call by sending a SIP BYE message</w:t>
            </w:r>
          </w:p>
        </w:tc>
        <w:tc>
          <w:tcPr>
            <w:tcW w:w="701" w:type="dxa"/>
            <w:tcBorders>
              <w:top w:val="single" w:sz="4" w:space="0" w:color="auto"/>
              <w:left w:val="single" w:sz="4" w:space="0" w:color="auto"/>
              <w:bottom w:val="single" w:sz="4" w:space="0" w:color="auto"/>
              <w:right w:val="single" w:sz="4" w:space="0" w:color="auto"/>
            </w:tcBorders>
          </w:tcPr>
          <w:p w14:paraId="43DE734E" w14:textId="77777777" w:rsidR="005377F9" w:rsidRPr="00C31E24" w:rsidRDefault="005377F9" w:rsidP="00DD5C3D">
            <w:pPr>
              <w:pStyle w:val="TAC"/>
              <w:keepNext w:val="0"/>
              <w:keepLines w:val="0"/>
              <w:widowControl w:val="0"/>
            </w:pPr>
            <w:r w:rsidRPr="00C31E24">
              <w:t>&lt;--</w:t>
            </w:r>
          </w:p>
        </w:tc>
        <w:tc>
          <w:tcPr>
            <w:tcW w:w="2928" w:type="dxa"/>
            <w:tcBorders>
              <w:top w:val="single" w:sz="4" w:space="0" w:color="auto"/>
              <w:left w:val="single" w:sz="4" w:space="0" w:color="auto"/>
              <w:bottom w:val="single" w:sz="4" w:space="0" w:color="auto"/>
              <w:right w:val="single" w:sz="4" w:space="0" w:color="auto"/>
            </w:tcBorders>
          </w:tcPr>
          <w:p w14:paraId="47FA615C" w14:textId="77777777" w:rsidR="005377F9" w:rsidRPr="00C31E24" w:rsidRDefault="005377F9" w:rsidP="00DD5C3D">
            <w:pPr>
              <w:pStyle w:val="TAL"/>
              <w:keepNext w:val="0"/>
              <w:keepLines w:val="0"/>
              <w:widowControl w:val="0"/>
            </w:pPr>
            <w:r w:rsidRPr="00C31E24">
              <w:t>SIP BYE</w:t>
            </w:r>
          </w:p>
        </w:tc>
        <w:tc>
          <w:tcPr>
            <w:tcW w:w="561" w:type="dxa"/>
            <w:tcBorders>
              <w:top w:val="single" w:sz="4" w:space="0" w:color="auto"/>
              <w:left w:val="single" w:sz="4" w:space="0" w:color="auto"/>
              <w:bottom w:val="single" w:sz="4" w:space="0" w:color="auto"/>
              <w:right w:val="single" w:sz="4" w:space="0" w:color="auto"/>
            </w:tcBorders>
          </w:tcPr>
          <w:p w14:paraId="6B75E115" w14:textId="77777777" w:rsidR="005377F9" w:rsidRPr="00C31E24" w:rsidRDefault="005377F9" w:rsidP="00DD5C3D">
            <w:pPr>
              <w:pStyle w:val="TAC"/>
              <w:keepNext w:val="0"/>
              <w:keepLines w:val="0"/>
              <w:widowControl w:val="0"/>
            </w:pPr>
            <w:r w:rsidRPr="00C31E24">
              <w:t>-</w:t>
            </w:r>
          </w:p>
        </w:tc>
        <w:tc>
          <w:tcPr>
            <w:tcW w:w="1009" w:type="dxa"/>
            <w:tcBorders>
              <w:top w:val="single" w:sz="4" w:space="0" w:color="auto"/>
              <w:left w:val="single" w:sz="4" w:space="0" w:color="auto"/>
              <w:bottom w:val="single" w:sz="4" w:space="0" w:color="auto"/>
              <w:right w:val="single" w:sz="4" w:space="0" w:color="auto"/>
            </w:tcBorders>
          </w:tcPr>
          <w:p w14:paraId="2448DA97" w14:textId="77777777" w:rsidR="005377F9" w:rsidRPr="00C31E24" w:rsidRDefault="005377F9" w:rsidP="00DD5C3D">
            <w:pPr>
              <w:pStyle w:val="TAC"/>
              <w:keepNext w:val="0"/>
              <w:keepLines w:val="0"/>
              <w:widowControl w:val="0"/>
            </w:pPr>
            <w:r w:rsidRPr="00C31E24">
              <w:t>-</w:t>
            </w:r>
          </w:p>
        </w:tc>
      </w:tr>
      <w:tr w:rsidR="005377F9" w:rsidRPr="00C31E24" w14:paraId="2E561DD7" w14:textId="77777777" w:rsidTr="00DD5C3D">
        <w:trPr>
          <w:cantSplit/>
        </w:trPr>
        <w:tc>
          <w:tcPr>
            <w:tcW w:w="641" w:type="dxa"/>
            <w:tcBorders>
              <w:top w:val="single" w:sz="4" w:space="0" w:color="auto"/>
              <w:left w:val="single" w:sz="4" w:space="0" w:color="auto"/>
              <w:bottom w:val="single" w:sz="4" w:space="0" w:color="auto"/>
              <w:right w:val="single" w:sz="4" w:space="0" w:color="auto"/>
            </w:tcBorders>
          </w:tcPr>
          <w:p w14:paraId="26324703" w14:textId="77777777" w:rsidR="005377F9" w:rsidRPr="00C31E24" w:rsidRDefault="005377F9" w:rsidP="00DD5C3D">
            <w:pPr>
              <w:pStyle w:val="TAC"/>
              <w:keepNext w:val="0"/>
              <w:keepLines w:val="0"/>
              <w:widowControl w:val="0"/>
            </w:pPr>
            <w:r w:rsidRPr="00C31E24">
              <w:t>12</w:t>
            </w:r>
          </w:p>
        </w:tc>
        <w:tc>
          <w:tcPr>
            <w:tcW w:w="3794" w:type="dxa"/>
            <w:tcBorders>
              <w:top w:val="single" w:sz="4" w:space="0" w:color="auto"/>
              <w:left w:val="single" w:sz="4" w:space="0" w:color="auto"/>
              <w:bottom w:val="single" w:sz="4" w:space="0" w:color="auto"/>
              <w:right w:val="single" w:sz="4" w:space="0" w:color="auto"/>
            </w:tcBorders>
          </w:tcPr>
          <w:p w14:paraId="71DB0558" w14:textId="77777777" w:rsidR="005377F9" w:rsidRPr="00C31E24" w:rsidRDefault="005377F9" w:rsidP="00DD5C3D">
            <w:pPr>
              <w:pStyle w:val="TAL"/>
              <w:keepNext w:val="0"/>
              <w:keepLines w:val="0"/>
              <w:widowControl w:val="0"/>
            </w:pPr>
            <w:r w:rsidRPr="00C31E24">
              <w:t>Check: Does the UE (MCVideo Client) respond with a SIP 200 (OK) message?</w:t>
            </w:r>
          </w:p>
        </w:tc>
        <w:tc>
          <w:tcPr>
            <w:tcW w:w="701" w:type="dxa"/>
            <w:tcBorders>
              <w:top w:val="single" w:sz="4" w:space="0" w:color="auto"/>
              <w:left w:val="single" w:sz="4" w:space="0" w:color="auto"/>
              <w:bottom w:val="single" w:sz="4" w:space="0" w:color="auto"/>
              <w:right w:val="single" w:sz="4" w:space="0" w:color="auto"/>
            </w:tcBorders>
          </w:tcPr>
          <w:p w14:paraId="7A68F734" w14:textId="77777777" w:rsidR="005377F9" w:rsidRPr="00C31E24" w:rsidRDefault="005377F9" w:rsidP="00DD5C3D">
            <w:pPr>
              <w:pStyle w:val="TAC"/>
              <w:keepNext w:val="0"/>
              <w:keepLines w:val="0"/>
              <w:widowControl w:val="0"/>
            </w:pPr>
            <w:r w:rsidRPr="00C31E24">
              <w:t>--&gt;</w:t>
            </w:r>
          </w:p>
        </w:tc>
        <w:tc>
          <w:tcPr>
            <w:tcW w:w="2928" w:type="dxa"/>
            <w:tcBorders>
              <w:top w:val="single" w:sz="4" w:space="0" w:color="auto"/>
              <w:left w:val="single" w:sz="4" w:space="0" w:color="auto"/>
              <w:bottom w:val="single" w:sz="4" w:space="0" w:color="auto"/>
              <w:right w:val="single" w:sz="4" w:space="0" w:color="auto"/>
            </w:tcBorders>
          </w:tcPr>
          <w:p w14:paraId="27E07802" w14:textId="77777777" w:rsidR="005377F9" w:rsidRPr="00C31E24" w:rsidRDefault="005377F9" w:rsidP="00DD5C3D">
            <w:pPr>
              <w:pStyle w:val="TAL"/>
              <w:keepNext w:val="0"/>
              <w:keepLines w:val="0"/>
              <w:widowControl w:val="0"/>
            </w:pPr>
            <w:r w:rsidRPr="00C31E24">
              <w:t>SIP 200 (OK)</w:t>
            </w:r>
          </w:p>
        </w:tc>
        <w:tc>
          <w:tcPr>
            <w:tcW w:w="561" w:type="dxa"/>
            <w:tcBorders>
              <w:top w:val="single" w:sz="4" w:space="0" w:color="auto"/>
              <w:left w:val="single" w:sz="4" w:space="0" w:color="auto"/>
              <w:bottom w:val="single" w:sz="4" w:space="0" w:color="auto"/>
              <w:right w:val="single" w:sz="4" w:space="0" w:color="auto"/>
            </w:tcBorders>
          </w:tcPr>
          <w:p w14:paraId="6968B0C7" w14:textId="77777777" w:rsidR="005377F9" w:rsidRPr="00C31E24" w:rsidRDefault="005377F9" w:rsidP="00DD5C3D">
            <w:pPr>
              <w:pStyle w:val="TAC"/>
              <w:keepNext w:val="0"/>
              <w:keepLines w:val="0"/>
              <w:widowControl w:val="0"/>
            </w:pPr>
            <w:r w:rsidRPr="00C31E24">
              <w:t>4</w:t>
            </w:r>
          </w:p>
        </w:tc>
        <w:tc>
          <w:tcPr>
            <w:tcW w:w="1009" w:type="dxa"/>
            <w:tcBorders>
              <w:top w:val="single" w:sz="4" w:space="0" w:color="auto"/>
              <w:left w:val="single" w:sz="4" w:space="0" w:color="auto"/>
              <w:bottom w:val="single" w:sz="4" w:space="0" w:color="auto"/>
              <w:right w:val="single" w:sz="4" w:space="0" w:color="auto"/>
            </w:tcBorders>
          </w:tcPr>
          <w:p w14:paraId="7052AA24" w14:textId="77777777" w:rsidR="005377F9" w:rsidRPr="00C31E24" w:rsidRDefault="005377F9" w:rsidP="00DD5C3D">
            <w:pPr>
              <w:pStyle w:val="TAC"/>
              <w:keepNext w:val="0"/>
              <w:keepLines w:val="0"/>
              <w:widowControl w:val="0"/>
            </w:pPr>
            <w:r w:rsidRPr="00C31E24">
              <w:t>P</w:t>
            </w:r>
          </w:p>
        </w:tc>
      </w:tr>
      <w:tr w:rsidR="005377F9" w:rsidRPr="00C31E24" w14:paraId="727E4227" w14:textId="77777777" w:rsidTr="00DD5C3D">
        <w:trPr>
          <w:cantSplit/>
        </w:trPr>
        <w:tc>
          <w:tcPr>
            <w:tcW w:w="641" w:type="dxa"/>
            <w:tcBorders>
              <w:top w:val="single" w:sz="4" w:space="0" w:color="auto"/>
              <w:left w:val="single" w:sz="4" w:space="0" w:color="auto"/>
              <w:bottom w:val="single" w:sz="4" w:space="0" w:color="auto"/>
              <w:right w:val="single" w:sz="4" w:space="0" w:color="auto"/>
            </w:tcBorders>
            <w:hideMark/>
          </w:tcPr>
          <w:p w14:paraId="38C39733" w14:textId="77777777" w:rsidR="005377F9" w:rsidRPr="00C31E24" w:rsidRDefault="005377F9" w:rsidP="00DD5C3D">
            <w:pPr>
              <w:pStyle w:val="TAC"/>
              <w:keepNext w:val="0"/>
              <w:keepLines w:val="0"/>
              <w:widowControl w:val="0"/>
            </w:pPr>
            <w:r w:rsidRPr="00C31E24">
              <w:t>-</w:t>
            </w:r>
          </w:p>
        </w:tc>
        <w:tc>
          <w:tcPr>
            <w:tcW w:w="3794" w:type="dxa"/>
            <w:tcBorders>
              <w:top w:val="single" w:sz="4" w:space="0" w:color="auto"/>
              <w:left w:val="single" w:sz="4" w:space="0" w:color="auto"/>
              <w:bottom w:val="single" w:sz="4" w:space="0" w:color="auto"/>
              <w:right w:val="single" w:sz="4" w:space="0" w:color="auto"/>
            </w:tcBorders>
            <w:hideMark/>
          </w:tcPr>
          <w:p w14:paraId="428C4E0D" w14:textId="77777777" w:rsidR="005377F9" w:rsidRPr="00C31E24" w:rsidRDefault="005377F9" w:rsidP="00DD5C3D">
            <w:pPr>
              <w:pStyle w:val="TAL"/>
              <w:keepNext w:val="0"/>
              <w:keepLines w:val="0"/>
              <w:widowControl w:val="0"/>
            </w:pPr>
            <w:r w:rsidRPr="00C31E24">
              <w:t>EXCEPTION: SS (MCVideo Server) releases the E-UTRA connection.</w:t>
            </w:r>
          </w:p>
        </w:tc>
        <w:tc>
          <w:tcPr>
            <w:tcW w:w="701" w:type="dxa"/>
            <w:tcBorders>
              <w:top w:val="single" w:sz="4" w:space="0" w:color="auto"/>
              <w:left w:val="single" w:sz="4" w:space="0" w:color="auto"/>
              <w:bottom w:val="single" w:sz="4" w:space="0" w:color="auto"/>
              <w:right w:val="single" w:sz="4" w:space="0" w:color="auto"/>
            </w:tcBorders>
            <w:hideMark/>
          </w:tcPr>
          <w:p w14:paraId="1B9B305A" w14:textId="77777777" w:rsidR="005377F9" w:rsidRPr="00C31E24" w:rsidRDefault="005377F9" w:rsidP="00DD5C3D">
            <w:pPr>
              <w:pStyle w:val="TAC"/>
              <w:keepNext w:val="0"/>
              <w:keepLines w:val="0"/>
              <w:widowControl w:val="0"/>
            </w:pPr>
            <w:r w:rsidRPr="00C31E24">
              <w:t>-</w:t>
            </w:r>
          </w:p>
        </w:tc>
        <w:tc>
          <w:tcPr>
            <w:tcW w:w="2928" w:type="dxa"/>
            <w:tcBorders>
              <w:top w:val="single" w:sz="4" w:space="0" w:color="auto"/>
              <w:left w:val="single" w:sz="4" w:space="0" w:color="auto"/>
              <w:bottom w:val="single" w:sz="4" w:space="0" w:color="auto"/>
              <w:right w:val="single" w:sz="4" w:space="0" w:color="auto"/>
            </w:tcBorders>
            <w:hideMark/>
          </w:tcPr>
          <w:p w14:paraId="2B9AA831" w14:textId="77777777" w:rsidR="005377F9" w:rsidRPr="00C31E24" w:rsidRDefault="005377F9" w:rsidP="00DD5C3D">
            <w:pPr>
              <w:pStyle w:val="TAL"/>
              <w:keepNext w:val="0"/>
              <w:keepLines w:val="0"/>
              <w:widowControl w:val="0"/>
            </w:pPr>
            <w:r w:rsidRPr="00C31E24">
              <w:t>-</w:t>
            </w:r>
          </w:p>
        </w:tc>
        <w:tc>
          <w:tcPr>
            <w:tcW w:w="561" w:type="dxa"/>
            <w:tcBorders>
              <w:top w:val="single" w:sz="4" w:space="0" w:color="auto"/>
              <w:left w:val="single" w:sz="4" w:space="0" w:color="auto"/>
              <w:bottom w:val="single" w:sz="4" w:space="0" w:color="auto"/>
              <w:right w:val="single" w:sz="4" w:space="0" w:color="auto"/>
            </w:tcBorders>
            <w:hideMark/>
          </w:tcPr>
          <w:p w14:paraId="67331BD1" w14:textId="77777777" w:rsidR="005377F9" w:rsidRPr="00C31E24" w:rsidRDefault="005377F9" w:rsidP="00DD5C3D">
            <w:pPr>
              <w:pStyle w:val="TAC"/>
              <w:keepNext w:val="0"/>
              <w:keepLines w:val="0"/>
              <w:widowControl w:val="0"/>
            </w:pPr>
            <w:r w:rsidRPr="00C31E24">
              <w:t>-</w:t>
            </w:r>
          </w:p>
        </w:tc>
        <w:tc>
          <w:tcPr>
            <w:tcW w:w="1009" w:type="dxa"/>
            <w:tcBorders>
              <w:top w:val="single" w:sz="4" w:space="0" w:color="auto"/>
              <w:left w:val="single" w:sz="4" w:space="0" w:color="auto"/>
              <w:bottom w:val="single" w:sz="4" w:space="0" w:color="auto"/>
              <w:right w:val="single" w:sz="4" w:space="0" w:color="auto"/>
            </w:tcBorders>
            <w:hideMark/>
          </w:tcPr>
          <w:p w14:paraId="2EBF0DB9" w14:textId="77777777" w:rsidR="005377F9" w:rsidRPr="00C31E24" w:rsidRDefault="005377F9" w:rsidP="00DD5C3D">
            <w:pPr>
              <w:pStyle w:val="TAC"/>
              <w:keepNext w:val="0"/>
              <w:keepLines w:val="0"/>
              <w:widowControl w:val="0"/>
            </w:pPr>
            <w:r w:rsidRPr="00C31E24">
              <w:t>-</w:t>
            </w:r>
          </w:p>
        </w:tc>
      </w:tr>
      <w:tr w:rsidR="005377F9" w:rsidRPr="00C31E24" w14:paraId="15C884E2" w14:textId="77777777" w:rsidTr="00D74F31">
        <w:trPr>
          <w:cantSplit/>
        </w:trPr>
        <w:tc>
          <w:tcPr>
            <w:tcW w:w="9634" w:type="dxa"/>
            <w:gridSpan w:val="6"/>
            <w:tcBorders>
              <w:top w:val="single" w:sz="4" w:space="0" w:color="auto"/>
              <w:left w:val="single" w:sz="4" w:space="0" w:color="auto"/>
              <w:bottom w:val="single" w:sz="4" w:space="0" w:color="auto"/>
              <w:right w:val="single" w:sz="4" w:space="0" w:color="auto"/>
            </w:tcBorders>
          </w:tcPr>
          <w:p w14:paraId="70BCCB19" w14:textId="77777777" w:rsidR="005377F9" w:rsidRPr="00C31E24" w:rsidRDefault="005377F9" w:rsidP="00DD5C3D">
            <w:pPr>
              <w:pStyle w:val="TAC"/>
              <w:keepLines w:val="0"/>
              <w:jc w:val="left"/>
            </w:pPr>
            <w:r w:rsidRPr="00C31E24">
              <w:t>NOTE 1: This is expected to be done via a suitable implementation dependent MMI command.</w:t>
            </w:r>
          </w:p>
        </w:tc>
      </w:tr>
    </w:tbl>
    <w:p w14:paraId="489E7CE3" w14:textId="77777777" w:rsidR="005377F9" w:rsidRPr="00C31E24" w:rsidRDefault="005377F9" w:rsidP="005377F9"/>
    <w:p w14:paraId="0329DF71" w14:textId="77777777" w:rsidR="005377F9" w:rsidRPr="00C31E24" w:rsidRDefault="005377F9" w:rsidP="005377F9">
      <w:pPr>
        <w:pStyle w:val="H6"/>
      </w:pPr>
      <w:r w:rsidRPr="00C31E24">
        <w:t>6.1.1.4.3.3</w:t>
      </w:r>
      <w:r w:rsidRPr="00C31E24">
        <w:tab/>
        <w:t>Specific message contents</w:t>
      </w:r>
    </w:p>
    <w:p w14:paraId="786DB6C2" w14:textId="77777777" w:rsidR="005377F9" w:rsidRPr="00C31E24" w:rsidRDefault="005377F9" w:rsidP="005377F9">
      <w:pPr>
        <w:pStyle w:val="TH"/>
      </w:pPr>
      <w:r w:rsidRPr="00C31E24">
        <w:t>Table 6.1.1.4.3.3-1: SIP INVITE from the SS (Step 1, Table 6.1.1.4.3.2-1)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377F9" w:rsidRPr="00C31E24" w14:paraId="0D1C68CE" w14:textId="77777777" w:rsidTr="00D74F31">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24091FF9" w14:textId="77777777" w:rsidR="005377F9" w:rsidRPr="00C31E24" w:rsidRDefault="005377F9" w:rsidP="00D74F31">
            <w:pPr>
              <w:pStyle w:val="TAL"/>
              <w:keepLines w:val="0"/>
              <w:widowControl w:val="0"/>
              <w:rPr>
                <w:color w:val="000000"/>
              </w:rPr>
            </w:pPr>
            <w:r w:rsidRPr="00C31E24">
              <w:rPr>
                <w:color w:val="000000"/>
              </w:rPr>
              <w:t>Derivation Path: TS 36.579-1 [2], Table 5.5.2.5-1, conditions MCVIDEO, MANUAL</w:t>
            </w:r>
          </w:p>
        </w:tc>
      </w:tr>
      <w:tr w:rsidR="005377F9" w:rsidRPr="00C31E24" w14:paraId="0C066B67"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15ED560B" w14:textId="77777777" w:rsidR="005377F9" w:rsidRPr="00C31E24" w:rsidRDefault="005377F9" w:rsidP="00D74F31">
            <w:pPr>
              <w:pStyle w:val="TAH"/>
              <w:keepLines w:val="0"/>
              <w:widowControl w:val="0"/>
              <w:rPr>
                <w:bCs/>
                <w:color w:val="000000"/>
              </w:rPr>
            </w:pPr>
            <w:r w:rsidRPr="00C31E24">
              <w:rPr>
                <w:bCs/>
                <w:color w:val="000000"/>
              </w:rPr>
              <w:t>Information Element</w:t>
            </w:r>
          </w:p>
        </w:tc>
        <w:tc>
          <w:tcPr>
            <w:tcW w:w="2126" w:type="dxa"/>
            <w:tcBorders>
              <w:top w:val="single" w:sz="4" w:space="0" w:color="auto"/>
              <w:left w:val="single" w:sz="4" w:space="0" w:color="auto"/>
              <w:bottom w:val="single" w:sz="4" w:space="0" w:color="auto"/>
              <w:right w:val="single" w:sz="4" w:space="0" w:color="auto"/>
            </w:tcBorders>
          </w:tcPr>
          <w:p w14:paraId="4D0AA81B" w14:textId="77777777" w:rsidR="005377F9" w:rsidRPr="00C31E24" w:rsidRDefault="005377F9" w:rsidP="00D74F31">
            <w:pPr>
              <w:pStyle w:val="TAH"/>
              <w:keepLines w:val="0"/>
              <w:widowControl w:val="0"/>
              <w:rPr>
                <w:bCs/>
                <w:color w:val="000000"/>
              </w:rPr>
            </w:pPr>
            <w:r w:rsidRPr="00C31E24">
              <w:rPr>
                <w:bCs/>
                <w:color w:val="000000"/>
              </w:rPr>
              <w:t>Value/remark</w:t>
            </w:r>
          </w:p>
        </w:tc>
        <w:tc>
          <w:tcPr>
            <w:tcW w:w="2126" w:type="dxa"/>
            <w:tcBorders>
              <w:top w:val="single" w:sz="4" w:space="0" w:color="auto"/>
              <w:left w:val="single" w:sz="4" w:space="0" w:color="auto"/>
              <w:bottom w:val="single" w:sz="4" w:space="0" w:color="auto"/>
              <w:right w:val="single" w:sz="4" w:space="0" w:color="auto"/>
            </w:tcBorders>
          </w:tcPr>
          <w:p w14:paraId="2CDFF1EC" w14:textId="77777777" w:rsidR="005377F9" w:rsidRPr="00C31E24" w:rsidRDefault="005377F9" w:rsidP="00D74F31">
            <w:pPr>
              <w:pStyle w:val="TAH"/>
              <w:keepLines w:val="0"/>
              <w:widowControl w:val="0"/>
              <w:rPr>
                <w:bCs/>
                <w:color w:val="000000"/>
              </w:rPr>
            </w:pPr>
            <w:r w:rsidRPr="00C31E24">
              <w:rPr>
                <w:bCs/>
                <w:color w:val="000000"/>
              </w:rPr>
              <w:t>Comment</w:t>
            </w:r>
          </w:p>
        </w:tc>
        <w:tc>
          <w:tcPr>
            <w:tcW w:w="1418" w:type="dxa"/>
            <w:tcBorders>
              <w:top w:val="single" w:sz="4" w:space="0" w:color="auto"/>
              <w:left w:val="single" w:sz="4" w:space="0" w:color="auto"/>
              <w:bottom w:val="single" w:sz="4" w:space="0" w:color="auto"/>
              <w:right w:val="single" w:sz="4" w:space="0" w:color="auto"/>
            </w:tcBorders>
          </w:tcPr>
          <w:p w14:paraId="2650A39B" w14:textId="77777777" w:rsidR="005377F9" w:rsidRPr="00C31E24" w:rsidRDefault="005377F9" w:rsidP="00D74F31">
            <w:pPr>
              <w:pStyle w:val="TAH"/>
              <w:keepLines w:val="0"/>
              <w:widowControl w:val="0"/>
              <w:rPr>
                <w:bCs/>
                <w:color w:val="000000"/>
              </w:rPr>
            </w:pPr>
            <w:r w:rsidRPr="00C31E24">
              <w:rPr>
                <w:bCs/>
                <w:color w:val="000000"/>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7EA145F9" w14:textId="77777777" w:rsidR="005377F9" w:rsidRPr="00C31E24" w:rsidRDefault="005377F9" w:rsidP="00D74F31">
            <w:pPr>
              <w:pStyle w:val="TAH"/>
              <w:keepLines w:val="0"/>
              <w:widowControl w:val="0"/>
              <w:rPr>
                <w:bCs/>
                <w:color w:val="000000"/>
              </w:rPr>
            </w:pPr>
            <w:r w:rsidRPr="00C31E24">
              <w:rPr>
                <w:bCs/>
                <w:color w:val="000000"/>
              </w:rPr>
              <w:t>Condition</w:t>
            </w:r>
          </w:p>
        </w:tc>
      </w:tr>
      <w:tr w:rsidR="005377F9" w:rsidRPr="00C31E24" w14:paraId="3988B8BC" w14:textId="77777777" w:rsidTr="00D74F31">
        <w:trPr>
          <w:tblHeader/>
        </w:trPr>
        <w:tc>
          <w:tcPr>
            <w:tcW w:w="2836" w:type="dxa"/>
            <w:tcBorders>
              <w:top w:val="single" w:sz="4" w:space="0" w:color="auto"/>
              <w:left w:val="single" w:sz="4" w:space="0" w:color="auto"/>
              <w:bottom w:val="single" w:sz="4" w:space="0" w:color="auto"/>
              <w:right w:val="single" w:sz="4" w:space="0" w:color="auto"/>
            </w:tcBorders>
          </w:tcPr>
          <w:p w14:paraId="6D531154" w14:textId="77777777" w:rsidR="005377F9" w:rsidRPr="00C31E24" w:rsidRDefault="005377F9" w:rsidP="00D74F31">
            <w:pPr>
              <w:pStyle w:val="TAL"/>
              <w:rPr>
                <w:b/>
                <w:bCs/>
              </w:rPr>
            </w:pPr>
            <w:r w:rsidRPr="00C31E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6CCA539" w14:textId="77777777" w:rsidR="005377F9" w:rsidRPr="00C31E2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13EB5027" w14:textId="77777777" w:rsidR="005377F9" w:rsidRPr="00C31E2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456EB6D8" w14:textId="77777777" w:rsidR="005377F9" w:rsidRPr="00C31E2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tcPr>
          <w:p w14:paraId="43694BAB" w14:textId="77777777" w:rsidR="005377F9" w:rsidRPr="00C31E24" w:rsidRDefault="005377F9" w:rsidP="00D74F31">
            <w:pPr>
              <w:pStyle w:val="TAL"/>
            </w:pPr>
          </w:p>
        </w:tc>
      </w:tr>
      <w:tr w:rsidR="005377F9" w:rsidRPr="00C31E24" w14:paraId="7D4B21B1" w14:textId="77777777" w:rsidTr="00D74F31">
        <w:trPr>
          <w:tblHeader/>
        </w:trPr>
        <w:tc>
          <w:tcPr>
            <w:tcW w:w="2836" w:type="dxa"/>
            <w:tcBorders>
              <w:top w:val="single" w:sz="4" w:space="0" w:color="auto"/>
              <w:left w:val="single" w:sz="4" w:space="0" w:color="auto"/>
              <w:bottom w:val="single" w:sz="4" w:space="0" w:color="auto"/>
              <w:right w:val="single" w:sz="4" w:space="0" w:color="auto"/>
            </w:tcBorders>
          </w:tcPr>
          <w:p w14:paraId="4D23E76D" w14:textId="77777777" w:rsidR="005377F9" w:rsidRPr="00C31E24" w:rsidRDefault="005377F9" w:rsidP="00D74F31">
            <w:pPr>
              <w:pStyle w:val="TAL"/>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5722659" w14:textId="77777777" w:rsidR="005377F9" w:rsidRPr="00C31E2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373617CC" w14:textId="77777777" w:rsidR="005377F9" w:rsidRPr="00C31E24" w:rsidRDefault="005377F9" w:rsidP="00D74F31">
            <w:pPr>
              <w:pStyle w:val="TAL"/>
            </w:pPr>
            <w:r w:rsidRPr="00C31E24">
              <w:t>MCVideo Info</w:t>
            </w:r>
          </w:p>
        </w:tc>
        <w:tc>
          <w:tcPr>
            <w:tcW w:w="1418" w:type="dxa"/>
            <w:tcBorders>
              <w:top w:val="single" w:sz="4" w:space="0" w:color="auto"/>
              <w:left w:val="single" w:sz="4" w:space="0" w:color="auto"/>
              <w:bottom w:val="single" w:sz="4" w:space="0" w:color="auto"/>
              <w:right w:val="single" w:sz="4" w:space="0" w:color="auto"/>
            </w:tcBorders>
          </w:tcPr>
          <w:p w14:paraId="313BC381" w14:textId="77777777" w:rsidR="005377F9" w:rsidRPr="00C31E2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tcPr>
          <w:p w14:paraId="5CC7EFE6" w14:textId="77777777" w:rsidR="005377F9" w:rsidRPr="00C31E24" w:rsidRDefault="005377F9" w:rsidP="00D74F31">
            <w:pPr>
              <w:pStyle w:val="TAL"/>
            </w:pPr>
          </w:p>
        </w:tc>
      </w:tr>
      <w:tr w:rsidR="005377F9" w:rsidRPr="00C31E24" w14:paraId="188B4F4A" w14:textId="77777777" w:rsidTr="00D74F31">
        <w:trPr>
          <w:tblHeader/>
        </w:trPr>
        <w:tc>
          <w:tcPr>
            <w:tcW w:w="2836" w:type="dxa"/>
            <w:tcBorders>
              <w:top w:val="single" w:sz="4" w:space="0" w:color="auto"/>
              <w:left w:val="single" w:sz="4" w:space="0" w:color="auto"/>
              <w:bottom w:val="single" w:sz="4" w:space="0" w:color="auto"/>
              <w:right w:val="single" w:sz="4" w:space="0" w:color="auto"/>
            </w:tcBorders>
          </w:tcPr>
          <w:p w14:paraId="46588D05" w14:textId="77777777" w:rsidR="005377F9" w:rsidRPr="00C31E24" w:rsidRDefault="005377F9" w:rsidP="00D74F31">
            <w:pPr>
              <w:pStyle w:val="TAL"/>
            </w:pPr>
            <w:r w:rsidRPr="00C31E2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E26CD43" w14:textId="77777777" w:rsidR="005377F9" w:rsidRPr="00C31E2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419D5204" w14:textId="77777777" w:rsidR="005377F9" w:rsidRPr="00C31E2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4B6032A7" w14:textId="77777777" w:rsidR="005377F9" w:rsidRPr="00C31E2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tcPr>
          <w:p w14:paraId="44840A48" w14:textId="77777777" w:rsidR="005377F9" w:rsidRPr="00C31E24" w:rsidRDefault="005377F9" w:rsidP="00D74F31">
            <w:pPr>
              <w:pStyle w:val="TAL"/>
            </w:pPr>
          </w:p>
        </w:tc>
      </w:tr>
      <w:tr w:rsidR="005377F9" w:rsidRPr="00C31E24" w14:paraId="69D4214C" w14:textId="77777777" w:rsidTr="00D74F31">
        <w:trPr>
          <w:tblHeader/>
        </w:trPr>
        <w:tc>
          <w:tcPr>
            <w:tcW w:w="2836" w:type="dxa"/>
            <w:tcBorders>
              <w:top w:val="single" w:sz="4" w:space="0" w:color="auto"/>
              <w:left w:val="single" w:sz="4" w:space="0" w:color="auto"/>
              <w:bottom w:val="single" w:sz="4" w:space="0" w:color="auto"/>
              <w:right w:val="single" w:sz="4" w:space="0" w:color="auto"/>
            </w:tcBorders>
          </w:tcPr>
          <w:p w14:paraId="336D8946" w14:textId="77777777" w:rsidR="005377F9" w:rsidRPr="00C31E24" w:rsidRDefault="005377F9" w:rsidP="00D74F31">
            <w:pPr>
              <w:pStyle w:val="TAL"/>
            </w:pPr>
            <w:r w:rsidRPr="00C31E2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0C380F89" w14:textId="77777777" w:rsidR="005377F9" w:rsidRPr="00C31E24" w:rsidRDefault="005377F9" w:rsidP="00D74F31">
            <w:pPr>
              <w:pStyle w:val="TAL"/>
            </w:pPr>
            <w:r w:rsidRPr="00C31E24">
              <w:t>MCVideo-Info as described in Table 6.1.1.4.3.3-2</w:t>
            </w:r>
          </w:p>
        </w:tc>
        <w:tc>
          <w:tcPr>
            <w:tcW w:w="2126" w:type="dxa"/>
            <w:tcBorders>
              <w:top w:val="single" w:sz="4" w:space="0" w:color="auto"/>
              <w:left w:val="single" w:sz="4" w:space="0" w:color="auto"/>
              <w:bottom w:val="single" w:sz="4" w:space="0" w:color="auto"/>
              <w:right w:val="single" w:sz="4" w:space="0" w:color="auto"/>
            </w:tcBorders>
          </w:tcPr>
          <w:p w14:paraId="5DB8AAB9" w14:textId="77777777" w:rsidR="005377F9" w:rsidRPr="00C31E2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107A5EA4" w14:textId="77777777" w:rsidR="005377F9" w:rsidRPr="00C31E2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tcPr>
          <w:p w14:paraId="418D6E7A" w14:textId="77777777" w:rsidR="005377F9" w:rsidRPr="00C31E24" w:rsidRDefault="005377F9" w:rsidP="00D74F31">
            <w:pPr>
              <w:pStyle w:val="TAL"/>
            </w:pPr>
          </w:p>
        </w:tc>
      </w:tr>
    </w:tbl>
    <w:p w14:paraId="0A0E5ECB" w14:textId="77777777" w:rsidR="005377F9" w:rsidRPr="00C31E24" w:rsidRDefault="005377F9" w:rsidP="005377F9"/>
    <w:p w14:paraId="645740B9" w14:textId="77777777" w:rsidR="005377F9" w:rsidRPr="00C31E24" w:rsidRDefault="005377F9" w:rsidP="005377F9">
      <w:pPr>
        <w:pStyle w:val="TH"/>
      </w:pPr>
      <w:r w:rsidRPr="00C31E24">
        <w:rPr>
          <w:color w:val="000000"/>
        </w:rPr>
        <w:t>Table 6.1.1.4.3.3-2: MCVideo-INFO in SIP INVITE (Table 6.1.1.4.3.3-1)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C31E24" w14:paraId="767B2A2F" w14:textId="77777777" w:rsidTr="00D74F31">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025AF524" w14:textId="77777777" w:rsidR="005377F9" w:rsidRPr="00C31E24" w:rsidRDefault="005377F9" w:rsidP="00D74F31">
            <w:pPr>
              <w:pStyle w:val="TAL"/>
              <w:keepLines w:val="0"/>
              <w:widowControl w:val="0"/>
              <w:rPr>
                <w:color w:val="000000"/>
              </w:rPr>
            </w:pPr>
            <w:r w:rsidRPr="00C31E24">
              <w:rPr>
                <w:color w:val="000000"/>
              </w:rPr>
              <w:t>Derivation Path: TS 36.579-1 [2], Table 5.5.3.2.2-2, condition GROUP-CALL</w:t>
            </w:r>
          </w:p>
        </w:tc>
      </w:tr>
    </w:tbl>
    <w:p w14:paraId="6E0E518C" w14:textId="77777777" w:rsidR="005377F9" w:rsidRPr="00C31E24" w:rsidRDefault="005377F9" w:rsidP="005377F9"/>
    <w:p w14:paraId="365B5E2C" w14:textId="7BABFD00" w:rsidR="005377F9" w:rsidRPr="00C31E24" w:rsidRDefault="005377F9" w:rsidP="005377F9">
      <w:pPr>
        <w:pStyle w:val="TH"/>
      </w:pPr>
      <w:r w:rsidRPr="00C31E24">
        <w:t>Table 6.1.1.4.3.3-3: Void</w:t>
      </w:r>
    </w:p>
    <w:p w14:paraId="6A5705F8" w14:textId="77777777" w:rsidR="005377F9" w:rsidRPr="00C31E24" w:rsidRDefault="005377F9" w:rsidP="005377F9">
      <w:pPr>
        <w:pStyle w:val="TH"/>
      </w:pPr>
      <w:r w:rsidRPr="00C31E24">
        <w:t>Table 6.1.1.4.3.3-4: SIP 200 (OK) (Steps 2a4, 12, Table 6.1.1.4.3.2-1)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C31E24" w14:paraId="6369A89F" w14:textId="77777777" w:rsidTr="00D74F31">
        <w:trPr>
          <w:tblHeader/>
        </w:trPr>
        <w:tc>
          <w:tcPr>
            <w:tcW w:w="9517" w:type="dxa"/>
            <w:gridSpan w:val="5"/>
          </w:tcPr>
          <w:p w14:paraId="278CE63E" w14:textId="77777777" w:rsidR="005377F9" w:rsidRPr="00C31E24" w:rsidRDefault="005377F9" w:rsidP="00D74F31">
            <w:pPr>
              <w:pStyle w:val="TAL"/>
              <w:keepNext w:val="0"/>
              <w:keepLines w:val="0"/>
              <w:widowControl w:val="0"/>
              <w:rPr>
                <w:color w:val="000000"/>
              </w:rPr>
            </w:pPr>
            <w:r w:rsidRPr="00C31E24">
              <w:rPr>
                <w:rFonts w:cs="Arial"/>
                <w:szCs w:val="18"/>
              </w:rPr>
              <w:t xml:space="preserve">Derivation Path: 36.579-1 [2], </w:t>
            </w:r>
            <w:r w:rsidRPr="00C31E24">
              <w:t>Table 5.5.2.17.1.1-1</w:t>
            </w:r>
            <w:r w:rsidRPr="00C31E24">
              <w:rPr>
                <w:color w:val="000000"/>
              </w:rPr>
              <w:t xml:space="preserve">, condition </w:t>
            </w:r>
            <w:r w:rsidRPr="00C31E24">
              <w:t>MCVIDEO</w:t>
            </w:r>
          </w:p>
        </w:tc>
      </w:tr>
      <w:tr w:rsidR="005377F9" w:rsidRPr="00C31E24" w14:paraId="07D86F40" w14:textId="77777777" w:rsidTr="00D74F31">
        <w:trPr>
          <w:tblHeader/>
        </w:trPr>
        <w:tc>
          <w:tcPr>
            <w:tcW w:w="2677" w:type="dxa"/>
          </w:tcPr>
          <w:p w14:paraId="6776BC44" w14:textId="77777777" w:rsidR="005377F9" w:rsidRPr="00C31E24" w:rsidRDefault="005377F9" w:rsidP="00D74F31">
            <w:pPr>
              <w:pStyle w:val="TAH"/>
              <w:keepNext w:val="0"/>
              <w:keepLines w:val="0"/>
              <w:widowControl w:val="0"/>
              <w:rPr>
                <w:color w:val="000000"/>
              </w:rPr>
            </w:pPr>
            <w:r w:rsidRPr="00C31E24">
              <w:rPr>
                <w:color w:val="000000"/>
              </w:rPr>
              <w:t>Information Element</w:t>
            </w:r>
          </w:p>
        </w:tc>
        <w:tc>
          <w:tcPr>
            <w:tcW w:w="2160" w:type="dxa"/>
          </w:tcPr>
          <w:p w14:paraId="51217B1B" w14:textId="77777777" w:rsidR="005377F9" w:rsidRPr="00C31E24" w:rsidRDefault="005377F9" w:rsidP="00D74F31">
            <w:pPr>
              <w:pStyle w:val="TAH"/>
              <w:keepNext w:val="0"/>
              <w:keepLines w:val="0"/>
              <w:widowControl w:val="0"/>
              <w:rPr>
                <w:color w:val="000000"/>
              </w:rPr>
            </w:pPr>
            <w:r w:rsidRPr="00C31E24">
              <w:rPr>
                <w:color w:val="000000"/>
              </w:rPr>
              <w:t>Value/remark</w:t>
            </w:r>
          </w:p>
        </w:tc>
        <w:tc>
          <w:tcPr>
            <w:tcW w:w="2160" w:type="dxa"/>
            <w:tcBorders>
              <w:bottom w:val="single" w:sz="4" w:space="0" w:color="auto"/>
            </w:tcBorders>
          </w:tcPr>
          <w:p w14:paraId="0C7CA50F" w14:textId="77777777" w:rsidR="005377F9" w:rsidRPr="00C31E24" w:rsidRDefault="005377F9" w:rsidP="00D74F31">
            <w:pPr>
              <w:pStyle w:val="TAH"/>
              <w:keepNext w:val="0"/>
              <w:keepLines w:val="0"/>
              <w:widowControl w:val="0"/>
              <w:rPr>
                <w:color w:val="000000"/>
              </w:rPr>
            </w:pPr>
            <w:r w:rsidRPr="00C31E24">
              <w:rPr>
                <w:color w:val="000000"/>
              </w:rPr>
              <w:t>Comment</w:t>
            </w:r>
          </w:p>
        </w:tc>
        <w:tc>
          <w:tcPr>
            <w:tcW w:w="1350" w:type="dxa"/>
          </w:tcPr>
          <w:p w14:paraId="24D4F9A8" w14:textId="77777777" w:rsidR="005377F9" w:rsidRPr="00C31E24" w:rsidRDefault="005377F9" w:rsidP="00D74F31">
            <w:pPr>
              <w:pStyle w:val="TAH"/>
              <w:keepNext w:val="0"/>
              <w:keepLines w:val="0"/>
              <w:widowControl w:val="0"/>
              <w:rPr>
                <w:color w:val="000000"/>
              </w:rPr>
            </w:pPr>
            <w:r w:rsidRPr="00C31E24">
              <w:rPr>
                <w:color w:val="000000"/>
              </w:rPr>
              <w:t>Reference</w:t>
            </w:r>
          </w:p>
        </w:tc>
        <w:tc>
          <w:tcPr>
            <w:tcW w:w="1170" w:type="dxa"/>
          </w:tcPr>
          <w:p w14:paraId="197A6745" w14:textId="77777777" w:rsidR="005377F9" w:rsidRPr="00C31E24" w:rsidRDefault="005377F9" w:rsidP="00D74F31">
            <w:pPr>
              <w:pStyle w:val="TAH"/>
              <w:keepNext w:val="0"/>
              <w:keepLines w:val="0"/>
              <w:widowControl w:val="0"/>
              <w:rPr>
                <w:color w:val="000000"/>
              </w:rPr>
            </w:pPr>
            <w:r w:rsidRPr="00C31E24">
              <w:rPr>
                <w:color w:val="000000"/>
              </w:rPr>
              <w:t>Condition</w:t>
            </w:r>
          </w:p>
        </w:tc>
      </w:tr>
      <w:tr w:rsidR="005377F9" w:rsidRPr="00C31E24" w14:paraId="41DF65FF" w14:textId="77777777" w:rsidTr="00D74F31">
        <w:tc>
          <w:tcPr>
            <w:tcW w:w="2677" w:type="dxa"/>
          </w:tcPr>
          <w:p w14:paraId="1530B209" w14:textId="77777777" w:rsidR="005377F9" w:rsidRPr="00C31E24" w:rsidRDefault="005377F9" w:rsidP="00D74F31">
            <w:pPr>
              <w:pStyle w:val="TAL"/>
              <w:keepNext w:val="0"/>
              <w:keepLines w:val="0"/>
              <w:widowControl w:val="0"/>
              <w:rPr>
                <w:rFonts w:cs="Arial"/>
                <w:b/>
                <w:color w:val="000000"/>
                <w:szCs w:val="18"/>
              </w:rPr>
            </w:pPr>
            <w:r w:rsidRPr="00C31E24">
              <w:rPr>
                <w:rFonts w:cs="Arial"/>
                <w:b/>
                <w:bCs/>
                <w:color w:val="000000"/>
                <w:szCs w:val="18"/>
              </w:rPr>
              <w:t>Content-Type</w:t>
            </w:r>
          </w:p>
        </w:tc>
        <w:tc>
          <w:tcPr>
            <w:tcW w:w="2160" w:type="dxa"/>
          </w:tcPr>
          <w:p w14:paraId="082AB733" w14:textId="77777777" w:rsidR="005377F9" w:rsidRPr="00C31E24" w:rsidRDefault="005377F9" w:rsidP="00D74F31">
            <w:pPr>
              <w:pStyle w:val="TAL"/>
              <w:keepNext w:val="0"/>
              <w:keepLines w:val="0"/>
              <w:widowControl w:val="0"/>
              <w:rPr>
                <w:color w:val="000000"/>
              </w:rPr>
            </w:pPr>
            <w:r w:rsidRPr="00C31E24">
              <w:rPr>
                <w:color w:val="000000"/>
              </w:rPr>
              <w:t>not present</w:t>
            </w:r>
          </w:p>
        </w:tc>
        <w:tc>
          <w:tcPr>
            <w:tcW w:w="2160" w:type="dxa"/>
            <w:tcBorders>
              <w:top w:val="single" w:sz="4" w:space="0" w:color="auto"/>
              <w:bottom w:val="single" w:sz="4" w:space="0" w:color="auto"/>
            </w:tcBorders>
          </w:tcPr>
          <w:p w14:paraId="69C2CE48" w14:textId="77777777" w:rsidR="005377F9" w:rsidRPr="00C31E24" w:rsidRDefault="005377F9" w:rsidP="00D74F31">
            <w:pPr>
              <w:pStyle w:val="TAL"/>
              <w:keepNext w:val="0"/>
              <w:keepLines w:val="0"/>
              <w:widowControl w:val="0"/>
              <w:rPr>
                <w:color w:val="000000"/>
              </w:rPr>
            </w:pPr>
          </w:p>
        </w:tc>
        <w:tc>
          <w:tcPr>
            <w:tcW w:w="1350" w:type="dxa"/>
          </w:tcPr>
          <w:p w14:paraId="7170872E" w14:textId="77777777" w:rsidR="005377F9" w:rsidRPr="00C31E24" w:rsidRDefault="005377F9" w:rsidP="00D74F31">
            <w:pPr>
              <w:pStyle w:val="TAL"/>
              <w:keepNext w:val="0"/>
              <w:keepLines w:val="0"/>
              <w:widowControl w:val="0"/>
              <w:rPr>
                <w:color w:val="000000"/>
              </w:rPr>
            </w:pPr>
          </w:p>
        </w:tc>
        <w:tc>
          <w:tcPr>
            <w:tcW w:w="1170" w:type="dxa"/>
          </w:tcPr>
          <w:p w14:paraId="04FEE68D" w14:textId="77777777" w:rsidR="005377F9" w:rsidRPr="00C31E24" w:rsidRDefault="005377F9" w:rsidP="00D74F31">
            <w:pPr>
              <w:pStyle w:val="TAL"/>
              <w:keepNext w:val="0"/>
              <w:keepLines w:val="0"/>
              <w:widowControl w:val="0"/>
              <w:rPr>
                <w:color w:val="000000"/>
              </w:rPr>
            </w:pPr>
          </w:p>
        </w:tc>
      </w:tr>
      <w:tr w:rsidR="005377F9" w:rsidRPr="00C31E24" w14:paraId="2D680265" w14:textId="77777777" w:rsidTr="00D74F31">
        <w:tc>
          <w:tcPr>
            <w:tcW w:w="2677" w:type="dxa"/>
          </w:tcPr>
          <w:p w14:paraId="3258B903" w14:textId="77777777" w:rsidR="005377F9" w:rsidRPr="00C31E24" w:rsidRDefault="005377F9" w:rsidP="00D74F31">
            <w:pPr>
              <w:pStyle w:val="TAL"/>
              <w:keepNext w:val="0"/>
              <w:keepLines w:val="0"/>
              <w:widowControl w:val="0"/>
              <w:rPr>
                <w:b/>
                <w:color w:val="000000"/>
              </w:rPr>
            </w:pPr>
            <w:r w:rsidRPr="00C31E24">
              <w:rPr>
                <w:rFonts w:cs="Arial"/>
                <w:b/>
                <w:bCs/>
                <w:color w:val="000000"/>
                <w:szCs w:val="18"/>
              </w:rPr>
              <w:t>Content-Length</w:t>
            </w:r>
          </w:p>
        </w:tc>
        <w:tc>
          <w:tcPr>
            <w:tcW w:w="2160" w:type="dxa"/>
          </w:tcPr>
          <w:p w14:paraId="10BE659C" w14:textId="77777777" w:rsidR="005377F9" w:rsidRPr="00C31E24" w:rsidRDefault="005377F9" w:rsidP="00D74F31">
            <w:pPr>
              <w:pStyle w:val="TAL"/>
              <w:keepNext w:val="0"/>
              <w:keepLines w:val="0"/>
              <w:widowControl w:val="0"/>
              <w:rPr>
                <w:color w:val="000000"/>
              </w:rPr>
            </w:pPr>
          </w:p>
        </w:tc>
        <w:tc>
          <w:tcPr>
            <w:tcW w:w="2160" w:type="dxa"/>
            <w:tcBorders>
              <w:top w:val="single" w:sz="4" w:space="0" w:color="auto"/>
              <w:bottom w:val="single" w:sz="4" w:space="0" w:color="auto"/>
            </w:tcBorders>
          </w:tcPr>
          <w:p w14:paraId="734CCA04" w14:textId="77777777" w:rsidR="005377F9" w:rsidRPr="00C31E24" w:rsidDel="00D16089" w:rsidRDefault="005377F9" w:rsidP="00D74F31">
            <w:pPr>
              <w:pStyle w:val="TAL"/>
              <w:keepNext w:val="0"/>
              <w:keepLines w:val="0"/>
              <w:widowControl w:val="0"/>
              <w:rPr>
                <w:color w:val="000000"/>
              </w:rPr>
            </w:pPr>
          </w:p>
        </w:tc>
        <w:tc>
          <w:tcPr>
            <w:tcW w:w="1350" w:type="dxa"/>
          </w:tcPr>
          <w:p w14:paraId="63EEEC12" w14:textId="77777777" w:rsidR="005377F9" w:rsidRPr="00C31E24" w:rsidRDefault="005377F9" w:rsidP="00D74F31">
            <w:pPr>
              <w:pStyle w:val="TAL"/>
              <w:keepNext w:val="0"/>
              <w:keepLines w:val="0"/>
              <w:widowControl w:val="0"/>
              <w:rPr>
                <w:color w:val="000000"/>
              </w:rPr>
            </w:pPr>
          </w:p>
        </w:tc>
        <w:tc>
          <w:tcPr>
            <w:tcW w:w="1170" w:type="dxa"/>
          </w:tcPr>
          <w:p w14:paraId="5FE348AD" w14:textId="77777777" w:rsidR="005377F9" w:rsidRPr="00C31E24" w:rsidRDefault="005377F9" w:rsidP="00D74F31">
            <w:pPr>
              <w:pStyle w:val="TAL"/>
              <w:keepNext w:val="0"/>
              <w:keepLines w:val="0"/>
              <w:widowControl w:val="0"/>
              <w:rPr>
                <w:color w:val="000000"/>
              </w:rPr>
            </w:pPr>
          </w:p>
        </w:tc>
      </w:tr>
      <w:tr w:rsidR="005377F9" w:rsidRPr="00C31E24" w14:paraId="40A9C00F" w14:textId="77777777" w:rsidTr="00D74F31">
        <w:tc>
          <w:tcPr>
            <w:tcW w:w="2677" w:type="dxa"/>
            <w:tcBorders>
              <w:top w:val="single" w:sz="4" w:space="0" w:color="auto"/>
              <w:left w:val="single" w:sz="4" w:space="0" w:color="auto"/>
              <w:bottom w:val="single" w:sz="4" w:space="0" w:color="auto"/>
              <w:right w:val="single" w:sz="4" w:space="0" w:color="auto"/>
            </w:tcBorders>
          </w:tcPr>
          <w:p w14:paraId="0A30A59A" w14:textId="77777777" w:rsidR="005377F9" w:rsidRPr="00C31E24" w:rsidRDefault="005377F9" w:rsidP="00D74F31">
            <w:pPr>
              <w:pStyle w:val="TAL"/>
              <w:keepNext w:val="0"/>
              <w:keepLines w:val="0"/>
              <w:widowControl w:val="0"/>
              <w:rPr>
                <w:color w:val="000000"/>
              </w:rPr>
            </w:pPr>
            <w:r w:rsidRPr="00C31E24">
              <w:rPr>
                <w:rFonts w:cs="Arial"/>
                <w:color w:val="000000"/>
                <w:szCs w:val="18"/>
              </w:rPr>
              <w:t xml:space="preserve">  value</w:t>
            </w:r>
          </w:p>
        </w:tc>
        <w:tc>
          <w:tcPr>
            <w:tcW w:w="2160" w:type="dxa"/>
            <w:tcBorders>
              <w:top w:val="single" w:sz="4" w:space="0" w:color="auto"/>
              <w:left w:val="single" w:sz="4" w:space="0" w:color="auto"/>
              <w:bottom w:val="single" w:sz="4" w:space="0" w:color="auto"/>
              <w:right w:val="single" w:sz="4" w:space="0" w:color="auto"/>
            </w:tcBorders>
          </w:tcPr>
          <w:p w14:paraId="074DAE4F" w14:textId="77777777" w:rsidR="005377F9" w:rsidRPr="00C31E24" w:rsidRDefault="005377F9" w:rsidP="00D74F31">
            <w:pPr>
              <w:pStyle w:val="TAL"/>
              <w:keepNext w:val="0"/>
              <w:keepLines w:val="0"/>
              <w:widowControl w:val="0"/>
              <w:rPr>
                <w:color w:val="000000"/>
              </w:rPr>
            </w:pPr>
            <w:r w:rsidRPr="00C31E24">
              <w:rPr>
                <w:color w:val="000000"/>
              </w:rPr>
              <w:t>"0"</w:t>
            </w:r>
          </w:p>
        </w:tc>
        <w:tc>
          <w:tcPr>
            <w:tcW w:w="2160" w:type="dxa"/>
            <w:tcBorders>
              <w:top w:val="single" w:sz="4" w:space="0" w:color="auto"/>
              <w:left w:val="single" w:sz="4" w:space="0" w:color="auto"/>
              <w:bottom w:val="single" w:sz="4" w:space="0" w:color="auto"/>
              <w:right w:val="single" w:sz="4" w:space="0" w:color="auto"/>
            </w:tcBorders>
          </w:tcPr>
          <w:p w14:paraId="4A24CA5D" w14:textId="77777777" w:rsidR="005377F9" w:rsidRPr="00C31E24" w:rsidRDefault="005377F9" w:rsidP="00D74F31">
            <w:pPr>
              <w:pStyle w:val="TAL"/>
              <w:keepNext w:val="0"/>
              <w:keepLines w:val="0"/>
              <w:widowControl w:val="0"/>
              <w:rPr>
                <w:color w:val="000000"/>
              </w:rPr>
            </w:pPr>
            <w:r w:rsidRPr="00C31E24">
              <w:rPr>
                <w:color w:val="000000"/>
              </w:rPr>
              <w:t>No message body included</w:t>
            </w:r>
          </w:p>
        </w:tc>
        <w:tc>
          <w:tcPr>
            <w:tcW w:w="1350" w:type="dxa"/>
            <w:tcBorders>
              <w:top w:val="single" w:sz="4" w:space="0" w:color="auto"/>
              <w:left w:val="single" w:sz="4" w:space="0" w:color="auto"/>
              <w:bottom w:val="single" w:sz="4" w:space="0" w:color="auto"/>
              <w:right w:val="single" w:sz="4" w:space="0" w:color="auto"/>
            </w:tcBorders>
          </w:tcPr>
          <w:p w14:paraId="00743E6F" w14:textId="77777777" w:rsidR="005377F9" w:rsidRPr="00C31E24" w:rsidRDefault="005377F9" w:rsidP="00D74F31">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tcPr>
          <w:p w14:paraId="068BEA57" w14:textId="77777777" w:rsidR="005377F9" w:rsidRPr="00C31E24" w:rsidRDefault="005377F9" w:rsidP="00D74F31">
            <w:pPr>
              <w:pStyle w:val="TAL"/>
              <w:keepNext w:val="0"/>
              <w:keepLines w:val="0"/>
              <w:widowControl w:val="0"/>
              <w:rPr>
                <w:color w:val="000000"/>
              </w:rPr>
            </w:pPr>
          </w:p>
        </w:tc>
      </w:tr>
    </w:tbl>
    <w:p w14:paraId="4B39C41E" w14:textId="77777777" w:rsidR="005377F9" w:rsidRPr="00C31E24" w:rsidRDefault="005377F9" w:rsidP="005377F9"/>
    <w:p w14:paraId="02258420" w14:textId="77777777" w:rsidR="005377F9" w:rsidRPr="00C31E24" w:rsidRDefault="005377F9" w:rsidP="005377F9">
      <w:pPr>
        <w:pStyle w:val="TH"/>
      </w:pPr>
      <w:r w:rsidRPr="00C31E24">
        <w:t>Table 6.1.1.4.3.3-5: SIP 200 (OK) (Step 4, Table 6.1.1.4.3.2-1)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C31E24" w14:paraId="669904D8" w14:textId="77777777" w:rsidTr="00D74F31">
        <w:trPr>
          <w:tblHeader/>
        </w:trPr>
        <w:tc>
          <w:tcPr>
            <w:tcW w:w="9517" w:type="dxa"/>
            <w:gridSpan w:val="5"/>
          </w:tcPr>
          <w:p w14:paraId="744A6F34" w14:textId="77777777" w:rsidR="005377F9" w:rsidRPr="00C31E24" w:rsidRDefault="005377F9" w:rsidP="00D74F31">
            <w:pPr>
              <w:pStyle w:val="TAL"/>
              <w:keepNext w:val="0"/>
              <w:keepLines w:val="0"/>
              <w:widowControl w:val="0"/>
              <w:rPr>
                <w:color w:val="000000"/>
              </w:rPr>
            </w:pPr>
            <w:r w:rsidRPr="00C31E24">
              <w:rPr>
                <w:rFonts w:cs="Arial"/>
                <w:szCs w:val="18"/>
              </w:rPr>
              <w:t>Derivation Path: TS 36.579-1 [2]</w:t>
            </w:r>
            <w:r w:rsidRPr="00C31E24">
              <w:rPr>
                <w:color w:val="000000"/>
              </w:rPr>
              <w:t xml:space="preserve">, </w:t>
            </w:r>
            <w:r w:rsidRPr="00C31E24">
              <w:t xml:space="preserve">Table 5.5.2.17.1.1-1, </w:t>
            </w:r>
            <w:r w:rsidRPr="00C31E24">
              <w:rPr>
                <w:color w:val="000000"/>
              </w:rPr>
              <w:t xml:space="preserve">conditions </w:t>
            </w:r>
            <w:r w:rsidRPr="00C31E24">
              <w:t>MCVIDEO, INVITE-RSP</w:t>
            </w:r>
          </w:p>
        </w:tc>
      </w:tr>
      <w:tr w:rsidR="005377F9" w:rsidRPr="00C31E24" w14:paraId="706A03B8" w14:textId="77777777" w:rsidTr="00D74F31">
        <w:trPr>
          <w:tblHeader/>
        </w:trPr>
        <w:tc>
          <w:tcPr>
            <w:tcW w:w="2677" w:type="dxa"/>
          </w:tcPr>
          <w:p w14:paraId="175BB30E" w14:textId="77777777" w:rsidR="005377F9" w:rsidRPr="00C31E24" w:rsidRDefault="005377F9" w:rsidP="00D74F31">
            <w:pPr>
              <w:pStyle w:val="TAH"/>
              <w:keepNext w:val="0"/>
              <w:keepLines w:val="0"/>
              <w:widowControl w:val="0"/>
              <w:rPr>
                <w:color w:val="000000"/>
              </w:rPr>
            </w:pPr>
            <w:r w:rsidRPr="00C31E24">
              <w:rPr>
                <w:color w:val="000000"/>
              </w:rPr>
              <w:t>Information Element</w:t>
            </w:r>
          </w:p>
        </w:tc>
        <w:tc>
          <w:tcPr>
            <w:tcW w:w="2160" w:type="dxa"/>
          </w:tcPr>
          <w:p w14:paraId="33F0D8BC" w14:textId="77777777" w:rsidR="005377F9" w:rsidRPr="00C31E24" w:rsidRDefault="005377F9" w:rsidP="00D74F31">
            <w:pPr>
              <w:pStyle w:val="TAH"/>
              <w:keepNext w:val="0"/>
              <w:keepLines w:val="0"/>
              <w:widowControl w:val="0"/>
              <w:rPr>
                <w:color w:val="000000"/>
              </w:rPr>
            </w:pPr>
            <w:r w:rsidRPr="00C31E24">
              <w:rPr>
                <w:color w:val="000000"/>
              </w:rPr>
              <w:t>Value/remark</w:t>
            </w:r>
          </w:p>
        </w:tc>
        <w:tc>
          <w:tcPr>
            <w:tcW w:w="2160" w:type="dxa"/>
            <w:tcBorders>
              <w:bottom w:val="single" w:sz="4" w:space="0" w:color="auto"/>
            </w:tcBorders>
          </w:tcPr>
          <w:p w14:paraId="39B76410" w14:textId="77777777" w:rsidR="005377F9" w:rsidRPr="00C31E24" w:rsidRDefault="005377F9" w:rsidP="00D74F31">
            <w:pPr>
              <w:pStyle w:val="TAH"/>
              <w:keepNext w:val="0"/>
              <w:keepLines w:val="0"/>
              <w:widowControl w:val="0"/>
              <w:rPr>
                <w:color w:val="000000"/>
              </w:rPr>
            </w:pPr>
            <w:r w:rsidRPr="00C31E24">
              <w:rPr>
                <w:color w:val="000000"/>
              </w:rPr>
              <w:t>Comment</w:t>
            </w:r>
          </w:p>
        </w:tc>
        <w:tc>
          <w:tcPr>
            <w:tcW w:w="1350" w:type="dxa"/>
          </w:tcPr>
          <w:p w14:paraId="4B868364" w14:textId="77777777" w:rsidR="005377F9" w:rsidRPr="00C31E24" w:rsidRDefault="005377F9" w:rsidP="00D74F31">
            <w:pPr>
              <w:pStyle w:val="TAH"/>
              <w:keepNext w:val="0"/>
              <w:keepLines w:val="0"/>
              <w:widowControl w:val="0"/>
              <w:rPr>
                <w:color w:val="000000"/>
              </w:rPr>
            </w:pPr>
            <w:r w:rsidRPr="00C31E24">
              <w:rPr>
                <w:color w:val="000000"/>
              </w:rPr>
              <w:t>Reference</w:t>
            </w:r>
          </w:p>
        </w:tc>
        <w:tc>
          <w:tcPr>
            <w:tcW w:w="1170" w:type="dxa"/>
          </w:tcPr>
          <w:p w14:paraId="026B7B68" w14:textId="77777777" w:rsidR="005377F9" w:rsidRPr="00C31E24" w:rsidRDefault="005377F9" w:rsidP="00D74F31">
            <w:pPr>
              <w:pStyle w:val="TAH"/>
              <w:keepNext w:val="0"/>
              <w:keepLines w:val="0"/>
              <w:widowControl w:val="0"/>
              <w:rPr>
                <w:color w:val="000000"/>
              </w:rPr>
            </w:pPr>
            <w:r w:rsidRPr="00C31E24">
              <w:rPr>
                <w:color w:val="000000"/>
              </w:rPr>
              <w:t>Condition</w:t>
            </w:r>
          </w:p>
        </w:tc>
      </w:tr>
      <w:tr w:rsidR="005377F9" w:rsidRPr="00C31E24" w14:paraId="5475049B" w14:textId="77777777" w:rsidTr="00D74F31">
        <w:tc>
          <w:tcPr>
            <w:tcW w:w="2677" w:type="dxa"/>
            <w:vAlign w:val="center"/>
          </w:tcPr>
          <w:p w14:paraId="2E1D99DE" w14:textId="77777777" w:rsidR="005377F9" w:rsidRPr="00C31E24" w:rsidRDefault="005377F9" w:rsidP="00D74F31">
            <w:pPr>
              <w:pStyle w:val="TAL"/>
              <w:keepNext w:val="0"/>
              <w:keepLines w:val="0"/>
              <w:widowControl w:val="0"/>
              <w:rPr>
                <w:rFonts w:cs="Arial"/>
                <w:b/>
                <w:color w:val="000000"/>
                <w:szCs w:val="18"/>
              </w:rPr>
            </w:pPr>
            <w:r w:rsidRPr="00C31E24">
              <w:rPr>
                <w:rFonts w:cs="Arial"/>
                <w:b/>
                <w:color w:val="000000"/>
                <w:szCs w:val="18"/>
              </w:rPr>
              <w:t>Message-body</w:t>
            </w:r>
          </w:p>
        </w:tc>
        <w:tc>
          <w:tcPr>
            <w:tcW w:w="2160" w:type="dxa"/>
          </w:tcPr>
          <w:p w14:paraId="40A492F8" w14:textId="77777777" w:rsidR="005377F9" w:rsidRPr="00C31E24" w:rsidRDefault="005377F9" w:rsidP="00D74F31">
            <w:pPr>
              <w:pStyle w:val="TAL"/>
              <w:keepNext w:val="0"/>
              <w:keepLines w:val="0"/>
              <w:widowControl w:val="0"/>
              <w:rPr>
                <w:color w:val="000000"/>
              </w:rPr>
            </w:pPr>
          </w:p>
        </w:tc>
        <w:tc>
          <w:tcPr>
            <w:tcW w:w="2160" w:type="dxa"/>
            <w:tcBorders>
              <w:top w:val="single" w:sz="4" w:space="0" w:color="auto"/>
              <w:bottom w:val="single" w:sz="4" w:space="0" w:color="auto"/>
            </w:tcBorders>
          </w:tcPr>
          <w:p w14:paraId="04A70C37" w14:textId="77777777" w:rsidR="005377F9" w:rsidRPr="00C31E24" w:rsidRDefault="005377F9" w:rsidP="00D74F31">
            <w:pPr>
              <w:pStyle w:val="TAL"/>
              <w:keepNext w:val="0"/>
              <w:keepLines w:val="0"/>
              <w:widowControl w:val="0"/>
              <w:rPr>
                <w:color w:val="000000"/>
              </w:rPr>
            </w:pPr>
          </w:p>
        </w:tc>
        <w:tc>
          <w:tcPr>
            <w:tcW w:w="1350" w:type="dxa"/>
          </w:tcPr>
          <w:p w14:paraId="178C3E79" w14:textId="77777777" w:rsidR="005377F9" w:rsidRPr="00C31E24" w:rsidRDefault="005377F9" w:rsidP="00D74F31">
            <w:pPr>
              <w:pStyle w:val="TAL"/>
              <w:keepNext w:val="0"/>
              <w:keepLines w:val="0"/>
              <w:widowControl w:val="0"/>
              <w:rPr>
                <w:color w:val="000000"/>
              </w:rPr>
            </w:pPr>
          </w:p>
        </w:tc>
        <w:tc>
          <w:tcPr>
            <w:tcW w:w="1170" w:type="dxa"/>
            <w:vAlign w:val="bottom"/>
          </w:tcPr>
          <w:p w14:paraId="7A456D0A" w14:textId="77777777" w:rsidR="005377F9" w:rsidRPr="00C31E24" w:rsidRDefault="005377F9" w:rsidP="00D74F31">
            <w:pPr>
              <w:pStyle w:val="TAL"/>
              <w:keepNext w:val="0"/>
              <w:keepLines w:val="0"/>
              <w:widowControl w:val="0"/>
              <w:rPr>
                <w:color w:val="000000"/>
              </w:rPr>
            </w:pPr>
          </w:p>
        </w:tc>
      </w:tr>
      <w:tr w:rsidR="005377F9" w:rsidRPr="00C31E24" w14:paraId="78DC9A6D" w14:textId="77777777" w:rsidTr="00D74F31">
        <w:tc>
          <w:tcPr>
            <w:tcW w:w="2677" w:type="dxa"/>
            <w:vAlign w:val="center"/>
          </w:tcPr>
          <w:p w14:paraId="283E7E69" w14:textId="77777777" w:rsidR="005377F9" w:rsidRPr="00C31E24" w:rsidRDefault="005377F9" w:rsidP="00D74F31">
            <w:pPr>
              <w:pStyle w:val="TAL"/>
              <w:keepNext w:val="0"/>
              <w:keepLines w:val="0"/>
              <w:widowControl w:val="0"/>
              <w:rPr>
                <w:b/>
                <w:color w:val="000000"/>
              </w:rPr>
            </w:pPr>
            <w:r w:rsidRPr="00C31E24">
              <w:rPr>
                <w:color w:val="000000"/>
              </w:rPr>
              <w:t xml:space="preserve">  MIME body part</w:t>
            </w:r>
          </w:p>
        </w:tc>
        <w:tc>
          <w:tcPr>
            <w:tcW w:w="2160" w:type="dxa"/>
            <w:vAlign w:val="center"/>
          </w:tcPr>
          <w:p w14:paraId="00843C4B" w14:textId="77777777" w:rsidR="005377F9" w:rsidRPr="00C31E24" w:rsidRDefault="005377F9" w:rsidP="00D74F31">
            <w:pPr>
              <w:pStyle w:val="TAL"/>
              <w:keepNext w:val="0"/>
              <w:keepLines w:val="0"/>
              <w:widowControl w:val="0"/>
              <w:rPr>
                <w:color w:val="000000"/>
              </w:rPr>
            </w:pPr>
          </w:p>
        </w:tc>
        <w:tc>
          <w:tcPr>
            <w:tcW w:w="2160" w:type="dxa"/>
            <w:tcBorders>
              <w:top w:val="single" w:sz="4" w:space="0" w:color="auto"/>
              <w:bottom w:val="single" w:sz="4" w:space="0" w:color="auto"/>
            </w:tcBorders>
          </w:tcPr>
          <w:p w14:paraId="6C09BAEC" w14:textId="77777777" w:rsidR="005377F9" w:rsidRPr="00C31E24" w:rsidDel="00D16089" w:rsidRDefault="005377F9" w:rsidP="00D74F31">
            <w:pPr>
              <w:pStyle w:val="TAL"/>
              <w:keepNext w:val="0"/>
              <w:keepLines w:val="0"/>
              <w:widowControl w:val="0"/>
              <w:rPr>
                <w:color w:val="000000"/>
              </w:rPr>
            </w:pPr>
            <w:r w:rsidRPr="00C31E24">
              <w:rPr>
                <w:color w:val="000000"/>
              </w:rPr>
              <w:t>MCVIDEO-Info</w:t>
            </w:r>
          </w:p>
        </w:tc>
        <w:tc>
          <w:tcPr>
            <w:tcW w:w="1350" w:type="dxa"/>
          </w:tcPr>
          <w:p w14:paraId="4C54D9FC" w14:textId="77777777" w:rsidR="005377F9" w:rsidRPr="00C31E24" w:rsidRDefault="005377F9" w:rsidP="00D74F31">
            <w:pPr>
              <w:pStyle w:val="TAL"/>
              <w:keepNext w:val="0"/>
              <w:keepLines w:val="0"/>
              <w:widowControl w:val="0"/>
              <w:rPr>
                <w:color w:val="000000"/>
              </w:rPr>
            </w:pPr>
          </w:p>
        </w:tc>
        <w:tc>
          <w:tcPr>
            <w:tcW w:w="1170" w:type="dxa"/>
            <w:vAlign w:val="bottom"/>
          </w:tcPr>
          <w:p w14:paraId="6E3B6D4A" w14:textId="77777777" w:rsidR="005377F9" w:rsidRPr="00C31E24" w:rsidRDefault="005377F9" w:rsidP="00D74F31">
            <w:pPr>
              <w:pStyle w:val="TAL"/>
              <w:keepNext w:val="0"/>
              <w:keepLines w:val="0"/>
              <w:widowControl w:val="0"/>
              <w:rPr>
                <w:color w:val="000000"/>
              </w:rPr>
            </w:pPr>
          </w:p>
        </w:tc>
      </w:tr>
      <w:tr w:rsidR="005377F9" w:rsidRPr="00C31E24" w14:paraId="4D6D5EB8" w14:textId="77777777" w:rsidTr="00D74F31">
        <w:tc>
          <w:tcPr>
            <w:tcW w:w="2677" w:type="dxa"/>
            <w:tcBorders>
              <w:top w:val="single" w:sz="4" w:space="0" w:color="auto"/>
              <w:left w:val="single" w:sz="4" w:space="0" w:color="auto"/>
              <w:bottom w:val="single" w:sz="4" w:space="0" w:color="auto"/>
              <w:right w:val="single" w:sz="4" w:space="0" w:color="auto"/>
            </w:tcBorders>
            <w:vAlign w:val="center"/>
          </w:tcPr>
          <w:p w14:paraId="421D5330" w14:textId="77777777" w:rsidR="005377F9" w:rsidRPr="00C31E24" w:rsidRDefault="005377F9" w:rsidP="00D74F31">
            <w:pPr>
              <w:pStyle w:val="TAL"/>
              <w:keepNext w:val="0"/>
              <w:keepLines w:val="0"/>
              <w:widowControl w:val="0"/>
              <w:rPr>
                <w:color w:val="000000"/>
              </w:rPr>
            </w:pPr>
            <w:r w:rsidRPr="00C31E24">
              <w:rPr>
                <w:color w:val="000000"/>
              </w:rPr>
              <w:t xml:space="preserve">    MIME-part-headers</w:t>
            </w:r>
          </w:p>
        </w:tc>
        <w:tc>
          <w:tcPr>
            <w:tcW w:w="2160" w:type="dxa"/>
            <w:tcBorders>
              <w:top w:val="single" w:sz="4" w:space="0" w:color="auto"/>
              <w:left w:val="single" w:sz="4" w:space="0" w:color="auto"/>
              <w:bottom w:val="single" w:sz="4" w:space="0" w:color="auto"/>
              <w:right w:val="single" w:sz="4" w:space="0" w:color="auto"/>
            </w:tcBorders>
            <w:vAlign w:val="center"/>
          </w:tcPr>
          <w:p w14:paraId="7A0D418F" w14:textId="77777777" w:rsidR="005377F9" w:rsidRPr="00C31E24" w:rsidRDefault="005377F9" w:rsidP="00D74F31">
            <w:pPr>
              <w:pStyle w:val="TAL"/>
              <w:keepNext w:val="0"/>
              <w:keepLines w:val="0"/>
              <w:widowControl w:val="0"/>
              <w:rPr>
                <w:color w:val="000000"/>
              </w:rPr>
            </w:pPr>
          </w:p>
        </w:tc>
        <w:tc>
          <w:tcPr>
            <w:tcW w:w="2160" w:type="dxa"/>
            <w:tcBorders>
              <w:top w:val="single" w:sz="4" w:space="0" w:color="auto"/>
              <w:left w:val="single" w:sz="4" w:space="0" w:color="auto"/>
              <w:bottom w:val="single" w:sz="4" w:space="0" w:color="auto"/>
              <w:right w:val="single" w:sz="4" w:space="0" w:color="auto"/>
            </w:tcBorders>
          </w:tcPr>
          <w:p w14:paraId="69990515" w14:textId="77777777" w:rsidR="005377F9" w:rsidRPr="00C31E24" w:rsidRDefault="005377F9" w:rsidP="00D74F31">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2E64D377" w14:textId="77777777" w:rsidR="005377F9" w:rsidRPr="00C31E24" w:rsidRDefault="005377F9" w:rsidP="00D74F31">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6D115817" w14:textId="77777777" w:rsidR="005377F9" w:rsidRPr="00C31E24" w:rsidRDefault="005377F9" w:rsidP="00D74F31">
            <w:pPr>
              <w:pStyle w:val="TAL"/>
              <w:keepNext w:val="0"/>
              <w:keepLines w:val="0"/>
              <w:widowControl w:val="0"/>
              <w:rPr>
                <w:color w:val="000000"/>
              </w:rPr>
            </w:pPr>
          </w:p>
        </w:tc>
      </w:tr>
      <w:tr w:rsidR="005377F9" w:rsidRPr="00C31E24" w14:paraId="43F94AB6" w14:textId="77777777" w:rsidTr="00D74F31">
        <w:tc>
          <w:tcPr>
            <w:tcW w:w="2677" w:type="dxa"/>
            <w:tcBorders>
              <w:top w:val="single" w:sz="4" w:space="0" w:color="auto"/>
              <w:left w:val="single" w:sz="4" w:space="0" w:color="auto"/>
              <w:bottom w:val="single" w:sz="4" w:space="0" w:color="auto"/>
              <w:right w:val="single" w:sz="4" w:space="0" w:color="auto"/>
            </w:tcBorders>
            <w:vAlign w:val="center"/>
          </w:tcPr>
          <w:p w14:paraId="77D79620" w14:textId="77777777" w:rsidR="005377F9" w:rsidRPr="00C31E24" w:rsidRDefault="005377F9" w:rsidP="00D74F31">
            <w:pPr>
              <w:pStyle w:val="TAL"/>
              <w:keepNext w:val="0"/>
              <w:keepLines w:val="0"/>
              <w:widowControl w:val="0"/>
              <w:rPr>
                <w:color w:val="000000"/>
              </w:rPr>
            </w:pPr>
            <w:r w:rsidRPr="00C31E24">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24A74F4D" w14:textId="77777777" w:rsidR="005377F9" w:rsidRPr="00C31E24" w:rsidRDefault="005377F9" w:rsidP="00D74F31">
            <w:pPr>
              <w:pStyle w:val="TAL"/>
              <w:keepNext w:val="0"/>
              <w:keepLines w:val="0"/>
              <w:widowControl w:val="0"/>
              <w:rPr>
                <w:color w:val="000000"/>
              </w:rPr>
            </w:pPr>
            <w:r w:rsidRPr="00C31E24">
              <w:rPr>
                <w:color w:val="000000"/>
              </w:rPr>
              <w:t>MCVideo-Info as described in Table 6.1.1.4.3.3-6</w:t>
            </w:r>
          </w:p>
        </w:tc>
        <w:tc>
          <w:tcPr>
            <w:tcW w:w="2160" w:type="dxa"/>
            <w:tcBorders>
              <w:top w:val="single" w:sz="4" w:space="0" w:color="auto"/>
              <w:left w:val="single" w:sz="4" w:space="0" w:color="auto"/>
              <w:bottom w:val="single" w:sz="4" w:space="0" w:color="auto"/>
              <w:right w:val="single" w:sz="4" w:space="0" w:color="auto"/>
            </w:tcBorders>
          </w:tcPr>
          <w:p w14:paraId="4199F23F" w14:textId="77777777" w:rsidR="005377F9" w:rsidRPr="00C31E24" w:rsidRDefault="005377F9" w:rsidP="00D74F31">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9EF3A58" w14:textId="77777777" w:rsidR="005377F9" w:rsidRPr="00C31E24" w:rsidRDefault="005377F9" w:rsidP="00D74F31">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799E2B8A" w14:textId="77777777" w:rsidR="005377F9" w:rsidRPr="00C31E24" w:rsidRDefault="005377F9" w:rsidP="00D74F31">
            <w:pPr>
              <w:pStyle w:val="TAL"/>
              <w:keepNext w:val="0"/>
              <w:keepLines w:val="0"/>
              <w:widowControl w:val="0"/>
              <w:rPr>
                <w:color w:val="000000"/>
              </w:rPr>
            </w:pPr>
          </w:p>
        </w:tc>
      </w:tr>
    </w:tbl>
    <w:p w14:paraId="4DB41271" w14:textId="77777777" w:rsidR="005377F9" w:rsidRPr="00C31E24" w:rsidRDefault="005377F9" w:rsidP="005377F9"/>
    <w:p w14:paraId="1034493A" w14:textId="77777777" w:rsidR="005377F9" w:rsidRPr="00C31E24" w:rsidRDefault="005377F9" w:rsidP="005377F9">
      <w:pPr>
        <w:pStyle w:val="TH"/>
      </w:pPr>
      <w:r w:rsidRPr="00C31E24">
        <w:rPr>
          <w:color w:val="000000"/>
        </w:rPr>
        <w:t>Table 6.1.1.4.3.3-6: MCVideo-INFO in SIP 200 (OK) (Table 6.1.1.4.3.3-5)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C31E24" w14:paraId="6ABC99FE" w14:textId="77777777" w:rsidTr="00D74F31">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0E9F72F" w14:textId="77777777" w:rsidR="005377F9" w:rsidRPr="00C31E24" w:rsidRDefault="005377F9" w:rsidP="00D74F31">
            <w:pPr>
              <w:pStyle w:val="TAL"/>
              <w:keepLines w:val="0"/>
              <w:widowControl w:val="0"/>
              <w:rPr>
                <w:color w:val="000000"/>
              </w:rPr>
            </w:pPr>
            <w:r w:rsidRPr="00C31E24">
              <w:rPr>
                <w:color w:val="000000"/>
              </w:rPr>
              <w:t>Derivation Path: TS 36.579-1 [2], Table 5.5.3.2.1-2, condition GROUP-CALL</w:t>
            </w:r>
          </w:p>
        </w:tc>
      </w:tr>
    </w:tbl>
    <w:p w14:paraId="606C8FE5" w14:textId="77777777" w:rsidR="005377F9" w:rsidRPr="00C31E24" w:rsidRDefault="005377F9" w:rsidP="005377F9"/>
    <w:p w14:paraId="3FD9303D" w14:textId="77777777" w:rsidR="005377F9" w:rsidRPr="00C31E24" w:rsidRDefault="005377F9" w:rsidP="005377F9">
      <w:pPr>
        <w:pStyle w:val="TH"/>
      </w:pPr>
      <w:r w:rsidRPr="00C31E24">
        <w:rPr>
          <w:color w:val="000000"/>
        </w:rPr>
        <w:t>Table 6.1.1.4.3.6-7: SIP BYE (Step 11, Table 6.1.1.4.3.2-1)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C31E24" w14:paraId="7F478C95" w14:textId="77777777" w:rsidTr="00D74F31">
        <w:trPr>
          <w:tblHeader/>
        </w:trPr>
        <w:tc>
          <w:tcPr>
            <w:tcW w:w="9634" w:type="dxa"/>
            <w:shd w:val="clear" w:color="auto" w:fill="auto"/>
          </w:tcPr>
          <w:p w14:paraId="0A1C6B28" w14:textId="1015E190" w:rsidR="005377F9" w:rsidRPr="00C31E24" w:rsidRDefault="005377F9" w:rsidP="00D74F31">
            <w:pPr>
              <w:pStyle w:val="TAL"/>
              <w:keepLines w:val="0"/>
              <w:widowControl w:val="0"/>
              <w:rPr>
                <w:color w:val="000000"/>
              </w:rPr>
            </w:pPr>
            <w:r w:rsidRPr="00C31E24">
              <w:rPr>
                <w:rFonts w:cs="Arial"/>
                <w:szCs w:val="18"/>
              </w:rPr>
              <w:t xml:space="preserve">Derivation Path: TS 36.579-1 [2], </w:t>
            </w:r>
            <w:r w:rsidRPr="00C31E24">
              <w:t>Table 5.5.2.2.2-1</w:t>
            </w:r>
            <w:r w:rsidRPr="00C31E24">
              <w:rPr>
                <w:color w:val="000000"/>
              </w:rPr>
              <w:t>, condition MOCALL</w:t>
            </w:r>
          </w:p>
        </w:tc>
      </w:tr>
    </w:tbl>
    <w:p w14:paraId="76E93307" w14:textId="77777777" w:rsidR="005377F9" w:rsidRPr="00C31E24" w:rsidRDefault="005377F9" w:rsidP="005377F9">
      <w:pPr>
        <w:keepNext/>
        <w:widowControl w:val="0"/>
        <w:rPr>
          <w:color w:val="000000"/>
        </w:rPr>
      </w:pPr>
    </w:p>
    <w:p w14:paraId="1EB7F78C" w14:textId="77777777" w:rsidR="005377F9" w:rsidRPr="00C31E24" w:rsidRDefault="005377F9" w:rsidP="005377F9">
      <w:pPr>
        <w:pStyle w:val="Heading4"/>
      </w:pPr>
      <w:bookmarkStart w:id="350" w:name="_Toc75906920"/>
      <w:bookmarkStart w:id="351" w:name="_Toc75907257"/>
      <w:bookmarkStart w:id="352" w:name="_Toc84345717"/>
      <w:bookmarkStart w:id="353" w:name="_Toc52787526"/>
      <w:bookmarkStart w:id="354" w:name="_Toc52787707"/>
      <w:bookmarkStart w:id="355" w:name="_Toc99871265"/>
      <w:bookmarkEnd w:id="337"/>
      <w:bookmarkEnd w:id="338"/>
      <w:r w:rsidRPr="00C31E24">
        <w:t>6.1.1.5</w:t>
      </w:r>
      <w:r w:rsidRPr="00C31E24">
        <w:tab/>
        <w:t>On-network / On-demand Pre-arranged Group Call / Emergency Group Call / Client Originated (CO)</w:t>
      </w:r>
      <w:bookmarkEnd w:id="350"/>
      <w:bookmarkEnd w:id="351"/>
      <w:bookmarkEnd w:id="352"/>
      <w:bookmarkEnd w:id="355"/>
    </w:p>
    <w:p w14:paraId="12A071A8" w14:textId="77777777" w:rsidR="005377F9" w:rsidRPr="00C31E24" w:rsidRDefault="005377F9" w:rsidP="00DD5C3D">
      <w:pPr>
        <w:pStyle w:val="H6"/>
      </w:pPr>
      <w:bookmarkStart w:id="356" w:name="_Toc52787500"/>
      <w:bookmarkStart w:id="357" w:name="_Toc52787680"/>
      <w:r w:rsidRPr="00C31E24">
        <w:t>6.1.1.5.1</w:t>
      </w:r>
      <w:r w:rsidRPr="00C31E24">
        <w:tab/>
        <w:t>Test Purpose (TP)</w:t>
      </w:r>
      <w:bookmarkEnd w:id="356"/>
      <w:bookmarkEnd w:id="357"/>
    </w:p>
    <w:p w14:paraId="3034EB8F" w14:textId="77777777" w:rsidR="005377F9" w:rsidRPr="00C31E24" w:rsidRDefault="005377F9" w:rsidP="005377F9">
      <w:pPr>
        <w:pStyle w:val="H6"/>
      </w:pPr>
      <w:r w:rsidRPr="00C31E24">
        <w:t>(1)</w:t>
      </w:r>
    </w:p>
    <w:p w14:paraId="793DA942"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registered and authorized for MCVideo Service }</w:t>
      </w:r>
    </w:p>
    <w:p w14:paraId="4D9340C9"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252949F2"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 MCVideo On-demand Pre-arranged Emergency Group Call, with implicit Transmission Control }</w:t>
      </w:r>
    </w:p>
    <w:p w14:paraId="3C06841C" w14:textId="77777777" w:rsidR="005377F9" w:rsidRPr="00C31E24" w:rsidRDefault="005377F9" w:rsidP="005377F9">
      <w:pPr>
        <w:pStyle w:val="PL"/>
        <w:rPr>
          <w:b/>
          <w:noProof w:val="0"/>
        </w:rPr>
      </w:pPr>
      <w:r w:rsidRPr="00C31E24">
        <w:rPr>
          <w:noProof w:val="0"/>
        </w:rPr>
        <w:t xml:space="preserve">    </w:t>
      </w:r>
      <w:r w:rsidRPr="00C31E24">
        <w:rPr>
          <w:b/>
          <w:noProof w:val="0"/>
        </w:rPr>
        <w:t>then</w:t>
      </w:r>
      <w:r w:rsidRPr="00C31E24">
        <w:rPr>
          <w:noProof w:val="0"/>
        </w:rPr>
        <w:t xml:space="preserve"> { the UE (MCVideo Client) requests On-demand Pre-arranged Emergency Group Call by sending a SIP INVITE message </w:t>
      </w:r>
      <w:r w:rsidRPr="00C31E24">
        <w:rPr>
          <w:b/>
          <w:noProof w:val="0"/>
        </w:rPr>
        <w:t>and</w:t>
      </w:r>
      <w:r w:rsidRPr="00C31E24">
        <w:rPr>
          <w:bCs/>
          <w:noProof w:val="0"/>
        </w:rPr>
        <w:t>,</w:t>
      </w:r>
      <w:r w:rsidRPr="00C31E24">
        <w:rPr>
          <w:noProof w:val="0"/>
        </w:rPr>
        <w:t xml:space="preserve"> after indication from the SS (MCVideo Server) that the call was established, provides transmission granted notification to the MCVideo User }</w:t>
      </w:r>
    </w:p>
    <w:p w14:paraId="6106ECAD"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p>
    <w:p w14:paraId="61B2A620" w14:textId="77777777" w:rsidR="005377F9" w:rsidRPr="00C31E24" w:rsidRDefault="005377F9" w:rsidP="005377F9">
      <w:pPr>
        <w:pStyle w:val="PL"/>
        <w:rPr>
          <w:rFonts w:cs="Courier New"/>
          <w:noProof w:val="0"/>
          <w:szCs w:val="16"/>
        </w:rPr>
      </w:pPr>
    </w:p>
    <w:p w14:paraId="1D9C0E71" w14:textId="77777777" w:rsidR="005377F9" w:rsidRPr="00C31E24" w:rsidRDefault="005377F9" w:rsidP="005377F9">
      <w:pPr>
        <w:pStyle w:val="H6"/>
      </w:pPr>
      <w:r w:rsidRPr="00C31E24">
        <w:t>(2)</w:t>
      </w:r>
    </w:p>
    <w:p w14:paraId="06E2BF59" w14:textId="327B0ED4" w:rsidR="005377F9" w:rsidRPr="00C31E24" w:rsidRDefault="005377F9" w:rsidP="005377F9">
      <w:pPr>
        <w:pStyle w:val="PL"/>
        <w:rPr>
          <w:noProof w:val="0"/>
        </w:rPr>
      </w:pPr>
      <w:r w:rsidRPr="00C31E24">
        <w:rPr>
          <w:b/>
          <w:noProof w:val="0"/>
        </w:rPr>
        <w:t>with</w:t>
      </w:r>
      <w:r w:rsidRPr="00C31E24">
        <w:rPr>
          <w:noProof w:val="0"/>
        </w:rPr>
        <w:t xml:space="preserve"> { the UE (MCVideo Client) having established an MCVideo On-demand Pre-arranged Group Call }</w:t>
      </w:r>
    </w:p>
    <w:p w14:paraId="43D378F2"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22D3BDEC"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{the MCVideo User engages in communication with the invited MCVideo User(s)}</w:t>
      </w:r>
    </w:p>
    <w:p w14:paraId="3029D0B1" w14:textId="77777777"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respects the Transmission Control imposed by the SS (MCVideo Server) (Transmission Granted, Transmission Control ACK, Transmission End Request, Transmission End Response, Transmission Idle ) }</w:t>
      </w:r>
    </w:p>
    <w:p w14:paraId="4F37D47E"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p>
    <w:p w14:paraId="2BDFB679" w14:textId="77777777" w:rsidR="005377F9" w:rsidRPr="00C31E24" w:rsidRDefault="005377F9" w:rsidP="005377F9">
      <w:pPr>
        <w:pStyle w:val="PL"/>
        <w:rPr>
          <w:rFonts w:cs="Courier New"/>
          <w:noProof w:val="0"/>
          <w:szCs w:val="16"/>
        </w:rPr>
      </w:pPr>
    </w:p>
    <w:p w14:paraId="40680B7C" w14:textId="77777777" w:rsidR="005377F9" w:rsidRPr="00C31E24" w:rsidRDefault="005377F9" w:rsidP="00DD5C3D">
      <w:pPr>
        <w:pStyle w:val="H6"/>
      </w:pPr>
      <w:r w:rsidRPr="00C31E24">
        <w:t>(3)</w:t>
      </w:r>
    </w:p>
    <w:p w14:paraId="728D717B"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having an ongoing On-demand Pre-arranged Emergency Group Call, with implicit Transmission Control }</w:t>
      </w:r>
    </w:p>
    <w:p w14:paraId="374768EE"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49914601" w14:textId="35F4B9BA"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User requests to terminate the ongoing MCVideo Group Call }</w:t>
      </w:r>
    </w:p>
    <w:p w14:paraId="65378282" w14:textId="77777777"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sends a Transmission End Request, </w:t>
      </w:r>
      <w:r w:rsidRPr="00C31E24">
        <w:rPr>
          <w:b/>
          <w:bCs/>
          <w:noProof w:val="0"/>
        </w:rPr>
        <w:t>and</w:t>
      </w:r>
      <w:r w:rsidRPr="00C31E24">
        <w:rPr>
          <w:noProof w:val="0"/>
        </w:rPr>
        <w:t xml:space="preserve"> acknowledges the Transmission End Response with a Transmission Control ACK, </w:t>
      </w:r>
      <w:r w:rsidRPr="00C31E24">
        <w:rPr>
          <w:b/>
          <w:bCs/>
          <w:noProof w:val="0"/>
        </w:rPr>
        <w:t>and</w:t>
      </w:r>
      <w:r w:rsidRPr="00C31E24">
        <w:rPr>
          <w:noProof w:val="0"/>
        </w:rPr>
        <w:t xml:space="preserve"> then sends a SIP BYE request </w:t>
      </w:r>
      <w:r w:rsidRPr="00C31E24">
        <w:rPr>
          <w:b/>
          <w:bCs/>
          <w:noProof w:val="0"/>
        </w:rPr>
        <w:t>and</w:t>
      </w:r>
      <w:r w:rsidRPr="00C31E24">
        <w:rPr>
          <w:noProof w:val="0"/>
        </w:rPr>
        <w:t xml:space="preserve"> leaves the MCVideo Session }</w:t>
      </w:r>
    </w:p>
    <w:p w14:paraId="1D968F85"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p>
    <w:p w14:paraId="340C9013" w14:textId="77777777" w:rsidR="005377F9" w:rsidRPr="00C31E24" w:rsidRDefault="005377F9" w:rsidP="005377F9">
      <w:pPr>
        <w:pStyle w:val="PL"/>
        <w:rPr>
          <w:noProof w:val="0"/>
        </w:rPr>
      </w:pPr>
    </w:p>
    <w:p w14:paraId="60FFE990" w14:textId="77777777" w:rsidR="005377F9" w:rsidRPr="00C31E24" w:rsidRDefault="005377F9" w:rsidP="00DD5C3D">
      <w:pPr>
        <w:pStyle w:val="H6"/>
      </w:pPr>
      <w:bookmarkStart w:id="358" w:name="_Toc52787501"/>
      <w:bookmarkStart w:id="359" w:name="_Toc52787681"/>
      <w:r w:rsidRPr="00C31E24">
        <w:t>6.1.1.5.2</w:t>
      </w:r>
      <w:r w:rsidRPr="00C31E24">
        <w:tab/>
        <w:t>Conformance requirements</w:t>
      </w:r>
      <w:bookmarkEnd w:id="358"/>
      <w:bookmarkEnd w:id="359"/>
    </w:p>
    <w:p w14:paraId="54B03026" w14:textId="3C21390F" w:rsidR="005377F9" w:rsidRPr="00C31E24" w:rsidRDefault="005377F9" w:rsidP="005377F9">
      <w:r w:rsidRPr="00C31E24">
        <w:t>References: The conformance requirements covered in the current Test Caseare specified in TS 24.281, clauses 9.2.1.2.1.1, 6.2.8.1.1, 6.2.8.1.2, 6.2.8.1.3, 6.2.8.1.4, 6.2.1 and TS 24.581, Test Case 6.2.4.4.6.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633FECB" w14:textId="77777777" w:rsidR="005377F9" w:rsidRPr="00C31E24" w:rsidRDefault="005377F9" w:rsidP="005377F9">
      <w:r w:rsidRPr="00C31E24">
        <w:t>[TS 24.281, clause 9.2.1.2.1.1]</w:t>
      </w:r>
    </w:p>
    <w:p w14:paraId="13C2752F" w14:textId="77777777" w:rsidR="005377F9" w:rsidRPr="00C31E24" w:rsidRDefault="005377F9" w:rsidP="005377F9">
      <w:r w:rsidRPr="00C31E24">
        <w:t>Upon receiving a request from an MCVideo user to establish an MCVideo prearranged group session the MCVideo client shall generate an initial SIP INVITE request by following the UE originating session procedures specified in 3GPP TS 24.229 [</w:t>
      </w:r>
      <w:r w:rsidRPr="00C31E24">
        <w:rPr>
          <w:lang w:eastAsia="zh-CN"/>
        </w:rPr>
        <w:t>11</w:t>
      </w:r>
      <w:r w:rsidRPr="00C31E24">
        <w:t>], with the clarifications given below.</w:t>
      </w:r>
    </w:p>
    <w:p w14:paraId="261651D6" w14:textId="77777777" w:rsidR="005377F9" w:rsidRPr="00C31E24" w:rsidRDefault="005377F9" w:rsidP="005377F9">
      <w:r w:rsidRPr="00C31E24">
        <w:t>The MC</w:t>
      </w:r>
      <w:r w:rsidRPr="00C31E24">
        <w:rPr>
          <w:lang w:eastAsia="zh-CN"/>
        </w:rPr>
        <w:t>Video</w:t>
      </w:r>
      <w:r w:rsidRPr="00C31E24">
        <w:t xml:space="preserve"> client:</w:t>
      </w:r>
    </w:p>
    <w:p w14:paraId="414E3657" w14:textId="77777777" w:rsidR="005377F9" w:rsidRPr="00C31E24" w:rsidRDefault="005377F9" w:rsidP="005377F9">
      <w:pPr>
        <w:pStyle w:val="B1"/>
      </w:pPr>
      <w:r w:rsidRPr="00C31E24">
        <w:t>1)</w:t>
      </w:r>
      <w:r w:rsidRPr="00C31E24">
        <w:tab/>
        <w:t>if the MC</w:t>
      </w:r>
      <w:r w:rsidRPr="00C31E24">
        <w:rPr>
          <w:lang w:eastAsia="zh-CN"/>
        </w:rPr>
        <w:t>Video</w:t>
      </w:r>
      <w:r w:rsidRPr="00C31E24">
        <w:t xml:space="preserve"> user has requested the origination of an MC</w:t>
      </w:r>
      <w:r w:rsidRPr="00C31E24">
        <w:rPr>
          <w:lang w:eastAsia="zh-CN"/>
        </w:rPr>
        <w:t>Video</w:t>
      </w:r>
      <w:r w:rsidRPr="00C31E24">
        <w:t xml:space="preserve"> emergency group call or is originating an MC</w:t>
      </w:r>
      <w:r w:rsidRPr="00C31E24">
        <w:rPr>
          <w:lang w:eastAsia="zh-CN"/>
        </w:rPr>
        <w:t>Video</w:t>
      </w:r>
      <w:r w:rsidRPr="00C31E24">
        <w:t xml:space="preserve"> prearranged group call and the MCVideo emergency state is already set, the MC</w:t>
      </w:r>
      <w:r w:rsidRPr="00C31E24">
        <w:rPr>
          <w:lang w:eastAsia="zh-CN"/>
        </w:rPr>
        <w:t>Video</w:t>
      </w:r>
      <w:r w:rsidRPr="00C31E24">
        <w:t xml:space="preserve"> client shall comply with the procedures in subclause 6.2.8.1.1;</w:t>
      </w:r>
    </w:p>
    <w:p w14:paraId="708778E6" w14:textId="77777777" w:rsidR="005377F9" w:rsidRPr="00C31E24" w:rsidRDefault="005377F9" w:rsidP="005377F9">
      <w:pPr>
        <w:pStyle w:val="B1"/>
      </w:pPr>
      <w:r w:rsidRPr="00C31E24">
        <w:t>2)</w:t>
      </w:r>
      <w:r w:rsidRPr="00C31E24">
        <w:tab/>
        <w:t>if the MC</w:t>
      </w:r>
      <w:r w:rsidRPr="00C31E24">
        <w:rPr>
          <w:lang w:eastAsia="zh-CN"/>
        </w:rPr>
        <w:t>Video</w:t>
      </w:r>
      <w:r w:rsidRPr="00C31E24">
        <w:t xml:space="preserve"> user has requested the origination of an MC</w:t>
      </w:r>
      <w:r w:rsidRPr="00C31E24">
        <w:rPr>
          <w:lang w:eastAsia="zh-CN"/>
        </w:rPr>
        <w:t>Video</w:t>
      </w:r>
      <w:r w:rsidRPr="00C31E24">
        <w:t xml:space="preserve"> imminent peril group call, the MC</w:t>
      </w:r>
      <w:r w:rsidRPr="00C31E24">
        <w:rPr>
          <w:lang w:eastAsia="zh-CN"/>
        </w:rPr>
        <w:t>Video</w:t>
      </w:r>
      <w:r w:rsidRPr="00C31E24">
        <w:t xml:space="preserve"> client shall comply with the procedures in subclause </w:t>
      </w:r>
      <w:r w:rsidRPr="00C31E24">
        <w:rPr>
          <w:lang w:eastAsia="zh-CN"/>
        </w:rPr>
        <w:t>6.2.8.1.9</w:t>
      </w:r>
      <w:r w:rsidRPr="00C31E24">
        <w:t>;</w:t>
      </w:r>
    </w:p>
    <w:p w14:paraId="183612D5" w14:textId="77777777" w:rsidR="005377F9" w:rsidRPr="00C31E24" w:rsidRDefault="005377F9" w:rsidP="005377F9">
      <w:pPr>
        <w:pStyle w:val="B1"/>
      </w:pPr>
      <w:r w:rsidRPr="00C31E24">
        <w:t>3)</w:t>
      </w:r>
      <w:r w:rsidRPr="00C31E24">
        <w:tab/>
        <w:t>if the MC</w:t>
      </w:r>
      <w:r w:rsidRPr="00C31E24">
        <w:rPr>
          <w:lang w:eastAsia="zh-CN"/>
        </w:rPr>
        <w:t>Video</w:t>
      </w:r>
      <w:r w:rsidRPr="00C31E24">
        <w:t xml:space="preserve"> user has requested the origination of a broadcast group call, the MC</w:t>
      </w:r>
      <w:r w:rsidRPr="00C31E24">
        <w:rPr>
          <w:lang w:eastAsia="zh-CN"/>
        </w:rPr>
        <w:t>Video</w:t>
      </w:r>
      <w:r w:rsidRPr="00C31E24">
        <w:t xml:space="preserve"> client shall comply with the procedures in subclause </w:t>
      </w:r>
      <w:r w:rsidRPr="00C31E24">
        <w:rPr>
          <w:lang w:eastAsia="zh-CN"/>
        </w:rPr>
        <w:t>6.2.8.2</w:t>
      </w:r>
      <w:r w:rsidRPr="00C31E24">
        <w:t>;</w:t>
      </w:r>
    </w:p>
    <w:p w14:paraId="6D7D31D8" w14:textId="77777777" w:rsidR="005377F9" w:rsidRPr="00C31E24" w:rsidRDefault="005377F9" w:rsidP="005377F9">
      <w:pPr>
        <w:pStyle w:val="B1"/>
      </w:pPr>
      <w:r w:rsidRPr="00C31E24">
        <w:t>4)</w:t>
      </w:r>
      <w:r w:rsidRPr="00C31E24">
        <w:tab/>
        <w:t>shall include the g.3gpp.mc</w:t>
      </w:r>
      <w:r w:rsidRPr="00C31E24">
        <w:rPr>
          <w:lang w:eastAsia="zh-CN"/>
        </w:rPr>
        <w:t>video</w:t>
      </w:r>
      <w:r w:rsidRPr="00C31E24">
        <w:t xml:space="preserve"> media feature tag and the g.3gpp.icsi-ref media feature tag with the value of "urn:urn-7:3gpp-service.ims.icsi.mc</w:t>
      </w:r>
      <w:r w:rsidRPr="00C31E24">
        <w:rPr>
          <w:lang w:eastAsia="zh-CN"/>
        </w:rPr>
        <w:t>video</w:t>
      </w:r>
      <w:r w:rsidRPr="00C31E24">
        <w:t xml:space="preserve">" in the Contact header field of the SIP </w:t>
      </w:r>
      <w:r w:rsidRPr="00C31E24">
        <w:rPr>
          <w:lang w:eastAsia="zh-CN"/>
        </w:rPr>
        <w:t>INVITE</w:t>
      </w:r>
      <w:r w:rsidRPr="00C31E24">
        <w:t xml:space="preserve"> request according to IETF RFC 3840 [</w:t>
      </w:r>
      <w:r w:rsidRPr="00C31E24">
        <w:rPr>
          <w:lang w:eastAsia="zh-CN"/>
        </w:rPr>
        <w:t>22</w:t>
      </w:r>
      <w:r w:rsidRPr="00C31E24">
        <w:t>];</w:t>
      </w:r>
    </w:p>
    <w:p w14:paraId="76EE1BB5" w14:textId="77777777" w:rsidR="005377F9" w:rsidRPr="00C31E24" w:rsidRDefault="005377F9" w:rsidP="005377F9">
      <w:pPr>
        <w:pStyle w:val="B1"/>
      </w:pPr>
      <w:r w:rsidRPr="00C31E24">
        <w:t>5)</w:t>
      </w:r>
      <w:r w:rsidRPr="00C31E24">
        <w:tab/>
        <w:t>shall include an Accept-Contact header field containing the g.3gpp.mc</w:t>
      </w:r>
      <w:r w:rsidRPr="00C31E24">
        <w:rPr>
          <w:lang w:eastAsia="zh-CN"/>
        </w:rPr>
        <w:t>video</w:t>
      </w:r>
      <w:r w:rsidRPr="00C31E24">
        <w:t xml:space="preserve"> media feature tag along with the "require" and "explicit" header field parameters according to IETF RFC 3841 [</w:t>
      </w:r>
      <w:r w:rsidRPr="00C31E24">
        <w:rPr>
          <w:lang w:eastAsia="zh-CN"/>
        </w:rPr>
        <w:t>20</w:t>
      </w:r>
      <w:r w:rsidRPr="00C31E24">
        <w:t>];</w:t>
      </w:r>
    </w:p>
    <w:p w14:paraId="27A9F2DB" w14:textId="77777777" w:rsidR="005377F9" w:rsidRPr="00C31E24" w:rsidRDefault="005377F9" w:rsidP="005377F9">
      <w:pPr>
        <w:pStyle w:val="B1"/>
      </w:pPr>
      <w:r w:rsidRPr="00C31E24">
        <w:t>6)</w:t>
      </w:r>
      <w:r w:rsidRPr="00C31E24">
        <w:tab/>
        <w:t>shall include the ICSI value "urn:urn-7:3gpp-service.ims.icsi.mc</w:t>
      </w:r>
      <w:r w:rsidRPr="00C31E24">
        <w:rPr>
          <w:lang w:eastAsia="zh-CN"/>
        </w:rPr>
        <w:t>video</w:t>
      </w:r>
      <w:r w:rsidRPr="00C31E24">
        <w:t>" (</w:t>
      </w:r>
      <w:r w:rsidRPr="00C31E24">
        <w:rPr>
          <w:lang w:eastAsia="zh-CN"/>
        </w:rPr>
        <w:t xml:space="preserve">coded as specified in </w:t>
      </w:r>
      <w:r w:rsidRPr="00C31E24">
        <w:t>3GPP TS 24.229 [</w:t>
      </w:r>
      <w:r w:rsidRPr="00C31E24">
        <w:rPr>
          <w:lang w:eastAsia="zh-CN"/>
        </w:rPr>
        <w:t>11</w:t>
      </w:r>
      <w:r w:rsidRPr="00C31E24">
        <w:t>]</w:t>
      </w:r>
      <w:r w:rsidRPr="00C31E24">
        <w:rPr>
          <w:lang w:eastAsia="zh-CN"/>
        </w:rPr>
        <w:t xml:space="preserve">), </w:t>
      </w:r>
      <w:r w:rsidRPr="00C31E24">
        <w:t>in a P-Preferred-Service header field according to IETF </w:t>
      </w:r>
      <w:r w:rsidRPr="00C31E24">
        <w:rPr>
          <w:rFonts w:eastAsia="Yu Gothic"/>
        </w:rPr>
        <w:t>RFC 6050 [</w:t>
      </w:r>
      <w:r w:rsidRPr="00C31E24">
        <w:rPr>
          <w:lang w:eastAsia="zh-CN"/>
        </w:rPr>
        <w:t>14</w:t>
      </w:r>
      <w:r w:rsidRPr="00C31E24">
        <w:rPr>
          <w:rFonts w:eastAsia="Yu Gothic"/>
        </w:rPr>
        <w:t xml:space="preserve">] </w:t>
      </w:r>
      <w:r w:rsidRPr="00C31E24">
        <w:t>in the SIP INVITE request;</w:t>
      </w:r>
    </w:p>
    <w:p w14:paraId="3DD67807" w14:textId="77777777" w:rsidR="005377F9" w:rsidRPr="00C31E24" w:rsidRDefault="005377F9" w:rsidP="005377F9">
      <w:pPr>
        <w:pStyle w:val="B1"/>
      </w:pPr>
      <w:r w:rsidRPr="00C31E24">
        <w:t>7)</w:t>
      </w:r>
      <w:r w:rsidRPr="00C31E24">
        <w:tab/>
        <w:t xml:space="preserve">shall include an Accept-Contact header field with 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along with the "require" and "explicit" header field parameters according to IETF RFC 3841 [</w:t>
      </w:r>
      <w:r w:rsidRPr="00C31E24">
        <w:rPr>
          <w:lang w:eastAsia="zh-CN"/>
        </w:rPr>
        <w:t>20</w:t>
      </w:r>
      <w:r w:rsidRPr="00C31E24">
        <w:t>];</w:t>
      </w:r>
    </w:p>
    <w:p w14:paraId="67C76E6C" w14:textId="77777777" w:rsidR="005377F9" w:rsidRPr="00C31E24" w:rsidRDefault="005377F9" w:rsidP="005377F9">
      <w:pPr>
        <w:pStyle w:val="B1"/>
      </w:pPr>
      <w:r w:rsidRPr="00C31E24">
        <w:t>8)</w:t>
      </w:r>
      <w:r w:rsidRPr="00C31E24">
        <w:tab/>
        <w:t>should include the "timer" option tag in the Supported header field;</w:t>
      </w:r>
    </w:p>
    <w:p w14:paraId="68E402D1" w14:textId="77777777" w:rsidR="005377F9" w:rsidRPr="00C31E24" w:rsidRDefault="005377F9" w:rsidP="005377F9">
      <w:pPr>
        <w:pStyle w:val="B1"/>
      </w:pPr>
      <w:r w:rsidRPr="00C31E24">
        <w:t>9)</w:t>
      </w:r>
      <w:r w:rsidRPr="00C31E24">
        <w:tab/>
        <w:t>should include the Session-Expires header field according to IETF RFC 4028 [</w:t>
      </w:r>
      <w:r w:rsidRPr="00C31E24">
        <w:rPr>
          <w:lang w:eastAsia="zh-CN"/>
        </w:rPr>
        <w:t>23</w:t>
      </w:r>
      <w:r w:rsidRPr="00C31E24">
        <w:t>]. It is recommended that the "refresher" header field parameter is omitted. If included, the "refresher" header field parameter shall be set to "uac";</w:t>
      </w:r>
    </w:p>
    <w:p w14:paraId="0E4D071C" w14:textId="77777777" w:rsidR="005377F9" w:rsidRPr="00C31E24" w:rsidRDefault="005377F9" w:rsidP="005377F9">
      <w:pPr>
        <w:pStyle w:val="B1"/>
      </w:pPr>
      <w:r w:rsidRPr="00C31E24">
        <w:t>10)</w:t>
      </w:r>
      <w:r w:rsidRPr="00C31E24">
        <w:tab/>
        <w:t>shall set the Request-URI of the SIP INVITE request to the public service identity identifying the participating MCVideo function serving the MCVideo user;</w:t>
      </w:r>
    </w:p>
    <w:p w14:paraId="3C168853" w14:textId="77777777" w:rsidR="005377F9" w:rsidRPr="00C31E24" w:rsidRDefault="005377F9" w:rsidP="005377F9">
      <w:pPr>
        <w:pStyle w:val="NO"/>
      </w:pPr>
      <w:r w:rsidRPr="00C31E24">
        <w:t>NOTE 1:</w:t>
      </w:r>
      <w:r w:rsidRPr="00C31E24">
        <w:tab/>
        <w:t>The MC</w:t>
      </w:r>
      <w:r w:rsidRPr="00C31E24">
        <w:rPr>
          <w:lang w:eastAsia="zh-CN"/>
        </w:rPr>
        <w:t>Video</w:t>
      </w:r>
      <w:r w:rsidRPr="00C31E24">
        <w:t xml:space="preserve"> client is configured with public service identity identifying the participating MC</w:t>
      </w:r>
      <w:r w:rsidRPr="00C31E24">
        <w:rPr>
          <w:lang w:eastAsia="zh-CN"/>
        </w:rPr>
        <w:t>Video</w:t>
      </w:r>
      <w:r w:rsidRPr="00C31E24">
        <w:t xml:space="preserve"> function serving the MCVideo user.</w:t>
      </w:r>
    </w:p>
    <w:p w14:paraId="4778B91C" w14:textId="77777777" w:rsidR="005377F9" w:rsidRPr="00C31E24" w:rsidRDefault="005377F9" w:rsidP="005377F9">
      <w:pPr>
        <w:pStyle w:val="B1"/>
      </w:pPr>
      <w:r w:rsidRPr="00C31E24">
        <w:t>11)</w:t>
      </w:r>
      <w:r w:rsidRPr="00C31E24">
        <w:tab/>
        <w:t>may include a P-Preferred-Identity header field in the SIP INVITE request containing a public user identity as specified in 3GPP TS 24.229 [</w:t>
      </w:r>
      <w:r w:rsidRPr="00C31E24">
        <w:rPr>
          <w:lang w:eastAsia="zh-CN"/>
        </w:rPr>
        <w:t>11</w:t>
      </w:r>
      <w:r w:rsidRPr="00C31E24">
        <w:t>];</w:t>
      </w:r>
    </w:p>
    <w:p w14:paraId="7D6242A8" w14:textId="77777777" w:rsidR="005377F9" w:rsidRPr="00C31E24" w:rsidRDefault="005377F9" w:rsidP="005377F9">
      <w:pPr>
        <w:pStyle w:val="B1"/>
      </w:pPr>
      <w:r w:rsidRPr="00C31E24">
        <w:t>12)</w:t>
      </w:r>
      <w:r w:rsidRPr="00C31E24">
        <w:tab/>
        <w:t>if the MC</w:t>
      </w:r>
      <w:r w:rsidRPr="00C31E24">
        <w:rPr>
          <w:lang w:eastAsia="zh-CN"/>
        </w:rPr>
        <w:t>Video</w:t>
      </w:r>
      <w:r w:rsidRPr="00C31E24">
        <w:t xml:space="preserve"> emergency state is already set or the MC</w:t>
      </w:r>
      <w:r w:rsidRPr="00C31E24">
        <w:rPr>
          <w:lang w:eastAsia="zh-CN"/>
        </w:rPr>
        <w:t>Video</w:t>
      </w:r>
      <w:r w:rsidRPr="00C31E24">
        <w:t xml:space="preserve"> client emergency group state for this group is set to "MVEG 2: in-progress", the MC</w:t>
      </w:r>
      <w:r w:rsidRPr="00C31E24">
        <w:rPr>
          <w:lang w:eastAsia="zh-CN"/>
        </w:rPr>
        <w:t>Video</w:t>
      </w:r>
      <w:r w:rsidRPr="00C31E24">
        <w:t xml:space="preserve"> client shall include the Resource-Priority header field and comply with the procedures in subclause </w:t>
      </w:r>
      <w:r w:rsidRPr="00C31E24">
        <w:rPr>
          <w:lang w:eastAsia="zh-CN"/>
        </w:rPr>
        <w:t>6.2.8.1.2</w:t>
      </w:r>
      <w:r w:rsidRPr="00C31E24">
        <w:t>;</w:t>
      </w:r>
    </w:p>
    <w:p w14:paraId="3DA41EEB" w14:textId="77777777" w:rsidR="005377F9" w:rsidRPr="00C31E24" w:rsidRDefault="005377F9" w:rsidP="005377F9">
      <w:pPr>
        <w:pStyle w:val="B1"/>
      </w:pPr>
      <w:r w:rsidRPr="00C31E24">
        <w:t>13)</w:t>
      </w:r>
      <w:r w:rsidRPr="00C31E24">
        <w:tab/>
        <w:t>if the MC</w:t>
      </w:r>
      <w:r w:rsidRPr="00C31E24">
        <w:rPr>
          <w:lang w:eastAsia="zh-CN"/>
        </w:rPr>
        <w:t>Video</w:t>
      </w:r>
      <w:r w:rsidRPr="00C31E24">
        <w:t xml:space="preserve"> client imminent peril group state for this group is set to "MVIG 2: in-progress" or "MVIG 4: confirm-pending" shall include the Resource-Priority header field and comply with the procedures in subclause </w:t>
      </w:r>
      <w:r w:rsidRPr="00C31E24">
        <w:rPr>
          <w:lang w:eastAsia="zh-CN"/>
        </w:rPr>
        <w:t>6.2.8.1.12</w:t>
      </w:r>
      <w:r w:rsidRPr="00C31E24">
        <w:t>;</w:t>
      </w:r>
    </w:p>
    <w:p w14:paraId="5C42E8D3" w14:textId="77777777" w:rsidR="005377F9" w:rsidRPr="00C31E24" w:rsidRDefault="005377F9" w:rsidP="005377F9">
      <w:pPr>
        <w:pStyle w:val="B1"/>
      </w:pPr>
      <w:r w:rsidRPr="00C31E24">
        <w:t>14)</w:t>
      </w:r>
      <w:r w:rsidRPr="00C31E24">
        <w:tab/>
        <w:t>shall contain in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w:t>
      </w:r>
    </w:p>
    <w:p w14:paraId="0DEABD1F" w14:textId="77777777" w:rsidR="005377F9" w:rsidRPr="00C31E24" w:rsidRDefault="005377F9" w:rsidP="005377F9">
      <w:pPr>
        <w:pStyle w:val="B2"/>
      </w:pPr>
      <w:r w:rsidRPr="00C31E24">
        <w:t>a)</w:t>
      </w:r>
      <w:r w:rsidRPr="00C31E24">
        <w:tab/>
        <w:t>the &lt;session-type&gt; element set to a value of "prearranged";</w:t>
      </w:r>
    </w:p>
    <w:p w14:paraId="01661945" w14:textId="77777777" w:rsidR="005377F9" w:rsidRPr="00C31E24" w:rsidRDefault="005377F9" w:rsidP="005377F9">
      <w:pPr>
        <w:pStyle w:val="B2"/>
      </w:pPr>
      <w:r w:rsidRPr="00C31E24">
        <w:t>b)</w:t>
      </w:r>
      <w:r w:rsidRPr="00C31E24">
        <w:tab/>
        <w:t>the &lt;mc</w:t>
      </w:r>
      <w:r w:rsidRPr="00C31E24">
        <w:rPr>
          <w:lang w:eastAsia="zh-CN"/>
        </w:rPr>
        <w:t>video</w:t>
      </w:r>
      <w:r w:rsidRPr="00C31E24">
        <w:t>-request-uri&gt; element set to the group identity;</w:t>
      </w:r>
    </w:p>
    <w:p w14:paraId="44E418B9" w14:textId="77777777" w:rsidR="005377F9" w:rsidRPr="00C31E24" w:rsidRDefault="005377F9" w:rsidP="005377F9">
      <w:pPr>
        <w:pStyle w:val="B2"/>
      </w:pPr>
      <w:r w:rsidRPr="00C31E24">
        <w:t>c)</w:t>
      </w:r>
      <w:r w:rsidRPr="00C31E24">
        <w:tab/>
        <w:t>the &lt;mc</w:t>
      </w:r>
      <w:r w:rsidRPr="00C31E24">
        <w:rPr>
          <w:lang w:eastAsia="zh-CN"/>
        </w:rPr>
        <w:t>video</w:t>
      </w:r>
      <w:r w:rsidRPr="00C31E24">
        <w:t>-client-id&gt; element set to the MC</w:t>
      </w:r>
      <w:r w:rsidRPr="00C31E24">
        <w:rPr>
          <w:lang w:eastAsia="zh-CN"/>
        </w:rPr>
        <w:t>Video</w:t>
      </w:r>
      <w:r w:rsidRPr="00C31E24">
        <w:t xml:space="preserve"> client ID of the originating MC</w:t>
      </w:r>
      <w:r w:rsidRPr="00C31E24">
        <w:rPr>
          <w:lang w:eastAsia="zh-CN"/>
        </w:rPr>
        <w:t>Video</w:t>
      </w:r>
      <w:r w:rsidRPr="00C31E24">
        <w:t xml:space="preserve"> client; and</w:t>
      </w:r>
    </w:p>
    <w:p w14:paraId="7D9554EF" w14:textId="77777777" w:rsidR="005377F9" w:rsidRPr="00C31E24" w:rsidRDefault="005377F9" w:rsidP="005377F9">
      <w:pPr>
        <w:pStyle w:val="NO"/>
      </w:pPr>
      <w:r w:rsidRPr="00C31E24">
        <w:t>NOTE 2:</w:t>
      </w:r>
      <w:r w:rsidRPr="00C31E24">
        <w:tab/>
        <w:t>The MC</w:t>
      </w:r>
      <w:r w:rsidRPr="00C31E24">
        <w:rPr>
          <w:lang w:eastAsia="zh-CN"/>
        </w:rPr>
        <w:t>Video</w:t>
      </w:r>
      <w:r w:rsidRPr="00C31E24">
        <w:t xml:space="preserve"> client does not include the MC</w:t>
      </w:r>
      <w:r w:rsidRPr="00C31E24">
        <w:rPr>
          <w:lang w:eastAsia="zh-CN"/>
        </w:rPr>
        <w:t>Video</w:t>
      </w:r>
      <w:r w:rsidRPr="00C31E24">
        <w:t xml:space="preserve"> ID of the originating MC</w:t>
      </w:r>
      <w:r w:rsidRPr="00C31E24">
        <w:rPr>
          <w:lang w:eastAsia="zh-CN"/>
        </w:rPr>
        <w:t>Video</w:t>
      </w:r>
      <w:r w:rsidRPr="00C31E24">
        <w:t xml:space="preserve"> user in the body, as this will be inserted into the body of the SIP INVITE request that is sent from the originating participating MC</w:t>
      </w:r>
      <w:r w:rsidRPr="00C31E24">
        <w:rPr>
          <w:lang w:eastAsia="zh-CN"/>
        </w:rPr>
        <w:t>Video</w:t>
      </w:r>
      <w:r w:rsidRPr="00C31E24">
        <w:t xml:space="preserve"> function.</w:t>
      </w:r>
    </w:p>
    <w:p w14:paraId="64E8576C" w14:textId="77777777" w:rsidR="005377F9" w:rsidRPr="00C31E24" w:rsidRDefault="005377F9" w:rsidP="005377F9">
      <w:pPr>
        <w:pStyle w:val="B2"/>
      </w:pPr>
      <w:r w:rsidRPr="00C31E24">
        <w:t>d)</w:t>
      </w:r>
      <w:r w:rsidRPr="00C31E24">
        <w:tab/>
        <w:t>if the group identity can be determined to be a TGI and if the MC</w:t>
      </w:r>
      <w:r w:rsidRPr="00C31E24">
        <w:rPr>
          <w:lang w:eastAsia="zh-CN"/>
        </w:rPr>
        <w:t>Video</w:t>
      </w:r>
      <w:r w:rsidRPr="00C31E24">
        <w:t xml:space="preserve"> client can associate the TGI with a MCVideo group ID, the &lt;associated-group-id&gt; element set to the MCVideo group ID;</w:t>
      </w:r>
    </w:p>
    <w:p w14:paraId="406EBB27" w14:textId="77777777" w:rsidR="005377F9" w:rsidRPr="00C31E24" w:rsidRDefault="005377F9" w:rsidP="005377F9">
      <w:pPr>
        <w:pStyle w:val="NO"/>
      </w:pPr>
      <w:r w:rsidRPr="00C31E24">
        <w:t>NOTE 3:</w:t>
      </w:r>
      <w:r w:rsidRPr="00C31E24">
        <w:tab/>
        <w:t>The text "can associate the TGI with a MC</w:t>
      </w:r>
      <w:r w:rsidRPr="00C31E24">
        <w:rPr>
          <w:lang w:eastAsia="zh-CN"/>
        </w:rPr>
        <w:t>Video</w:t>
      </w:r>
      <w:r w:rsidRPr="00C31E24">
        <w:t xml:space="preserve"> group ID" means that the MC</w:t>
      </w:r>
      <w:r w:rsidRPr="00C31E24">
        <w:rPr>
          <w:lang w:eastAsia="zh-CN"/>
        </w:rPr>
        <w:t>Video</w:t>
      </w:r>
      <w:r w:rsidRPr="00C31E24">
        <w:t xml:space="preserve"> client is able to determine that there is a constituent group of the temporary group that it is a member of.</w:t>
      </w:r>
    </w:p>
    <w:p w14:paraId="730E96BD" w14:textId="77777777" w:rsidR="005377F9" w:rsidRPr="00C31E24" w:rsidRDefault="005377F9" w:rsidP="005377F9">
      <w:pPr>
        <w:pStyle w:val="NO"/>
      </w:pPr>
      <w:r w:rsidRPr="00C31E24">
        <w:t>NOTE 4:</w:t>
      </w:r>
      <w:r w:rsidRPr="00C31E24">
        <w:tab/>
        <w:t>The MC</w:t>
      </w:r>
      <w:r w:rsidRPr="00C31E24">
        <w:rPr>
          <w:lang w:eastAsia="zh-CN"/>
        </w:rPr>
        <w:t>Video</w:t>
      </w:r>
      <w:r w:rsidRPr="00C31E24">
        <w:t xml:space="preserve"> client is informed about temporary groups and regrouping of MC</w:t>
      </w:r>
      <w:r w:rsidRPr="00C31E24">
        <w:rPr>
          <w:lang w:eastAsia="zh-CN"/>
        </w:rPr>
        <w:t>Video</w:t>
      </w:r>
      <w:r w:rsidRPr="00C31E24">
        <w:t xml:space="preserve"> groups that the user is a member of as specified in 3GPP TS 24.481 [</w:t>
      </w:r>
      <w:r w:rsidRPr="00C31E24">
        <w:rPr>
          <w:lang w:eastAsia="zh-CN"/>
        </w:rPr>
        <w:t>24</w:t>
      </w:r>
      <w:r w:rsidRPr="00C31E24">
        <w:t>].</w:t>
      </w:r>
    </w:p>
    <w:p w14:paraId="11B9CD1F" w14:textId="77777777" w:rsidR="005377F9" w:rsidRPr="00C31E24" w:rsidRDefault="005377F9" w:rsidP="005377F9">
      <w:pPr>
        <w:pStyle w:val="NO"/>
      </w:pPr>
      <w:r w:rsidRPr="00C31E24">
        <w:t>NOTE 5:</w:t>
      </w:r>
      <w:r w:rsidRPr="00C31E24">
        <w:tab/>
        <w:t>If the MC</w:t>
      </w:r>
      <w:r w:rsidRPr="00C31E24">
        <w:rPr>
          <w:lang w:eastAsia="zh-CN"/>
        </w:rPr>
        <w:t>Video</w:t>
      </w:r>
      <w:r w:rsidRPr="00C31E24">
        <w:t xml:space="preserve"> user selected a TGI where there are several MC</w:t>
      </w:r>
      <w:r w:rsidRPr="00C31E24">
        <w:rPr>
          <w:lang w:eastAsia="zh-CN"/>
        </w:rPr>
        <w:t>Video</w:t>
      </w:r>
      <w:r w:rsidRPr="00C31E24">
        <w:t xml:space="preserve"> groups where the MC</w:t>
      </w:r>
      <w:r w:rsidRPr="00C31E24">
        <w:rPr>
          <w:lang w:eastAsia="zh-CN"/>
        </w:rPr>
        <w:t>Video</w:t>
      </w:r>
      <w:r w:rsidRPr="00C31E24">
        <w:t xml:space="preserve"> user is a member, the MC</w:t>
      </w:r>
      <w:r w:rsidRPr="00C31E24">
        <w:rPr>
          <w:lang w:eastAsia="zh-CN"/>
        </w:rPr>
        <w:t>Video</w:t>
      </w:r>
      <w:r w:rsidRPr="00C31E24">
        <w:t xml:space="preserve"> client selects one of those MC</w:t>
      </w:r>
      <w:r w:rsidRPr="00C31E24">
        <w:rPr>
          <w:lang w:eastAsia="zh-CN"/>
        </w:rPr>
        <w:t>Video</w:t>
      </w:r>
      <w:r w:rsidRPr="00C31E24">
        <w:t xml:space="preserve"> groups.</w:t>
      </w:r>
    </w:p>
    <w:p w14:paraId="1FFEC680" w14:textId="77777777" w:rsidR="005377F9" w:rsidRPr="00C31E24" w:rsidRDefault="005377F9" w:rsidP="005377F9">
      <w:pPr>
        <w:pStyle w:val="B1"/>
      </w:pPr>
      <w:r w:rsidRPr="00C31E24">
        <w:t>15)</w:t>
      </w:r>
      <w:r w:rsidRPr="00C31E24">
        <w:tab/>
        <w:t>shall include an SDP offer according to 3GPP TS 24.229 [</w:t>
      </w:r>
      <w:r w:rsidRPr="00C31E24">
        <w:rPr>
          <w:lang w:eastAsia="zh-CN"/>
        </w:rPr>
        <w:t>11</w:t>
      </w:r>
      <w:r w:rsidRPr="00C31E24">
        <w:t>] with the clarifications given in subclause </w:t>
      </w:r>
      <w:r w:rsidRPr="00C31E24">
        <w:rPr>
          <w:color w:val="FF0000"/>
          <w:lang w:eastAsia="zh-CN"/>
        </w:rPr>
        <w:t>6.2.1</w:t>
      </w:r>
      <w:r w:rsidRPr="00C31E24">
        <w:t xml:space="preserve">; </w:t>
      </w:r>
    </w:p>
    <w:p w14:paraId="0C11E4BC" w14:textId="77777777" w:rsidR="005377F9" w:rsidRPr="00C31E24" w:rsidRDefault="005377F9" w:rsidP="005377F9">
      <w:pPr>
        <w:pStyle w:val="B1"/>
      </w:pPr>
      <w:r w:rsidRPr="00C31E24">
        <w:t>16)</w:t>
      </w:r>
      <w:r w:rsidRPr="00C31E24">
        <w:tab/>
        <w:t>if an implicit transmission request is required, shall indicate this as specified in subclause 6.4; and</w:t>
      </w:r>
    </w:p>
    <w:p w14:paraId="2580B7AC" w14:textId="77777777" w:rsidR="005377F9" w:rsidRPr="00C31E24" w:rsidRDefault="005377F9" w:rsidP="005377F9">
      <w:pPr>
        <w:pStyle w:val="B1"/>
      </w:pPr>
      <w:r w:rsidRPr="00C31E24">
        <w:t>17)</w:t>
      </w:r>
      <w:r w:rsidRPr="00C31E24">
        <w:tab/>
        <w:t>shall send the SIP INVITE request towards the MCVideo server according to 3GPP TS 24.229 [</w:t>
      </w:r>
      <w:r w:rsidRPr="00C31E24">
        <w:rPr>
          <w:lang w:eastAsia="zh-CN"/>
        </w:rPr>
        <w:t>11</w:t>
      </w:r>
      <w:r w:rsidRPr="00C31E24">
        <w:t>].</w:t>
      </w:r>
    </w:p>
    <w:p w14:paraId="5612FDE0" w14:textId="77777777" w:rsidR="005377F9" w:rsidRPr="00C31E24" w:rsidRDefault="005377F9" w:rsidP="005377F9">
      <w:r w:rsidRPr="00C31E24">
        <w:t>On receiving a SIP 2xx response to the SIP INVITE request, the MCVideo client:</w:t>
      </w:r>
    </w:p>
    <w:p w14:paraId="31A263A7" w14:textId="77777777" w:rsidR="005377F9" w:rsidRPr="00C31E24" w:rsidRDefault="005377F9" w:rsidP="005377F9">
      <w:pPr>
        <w:pStyle w:val="B1"/>
      </w:pPr>
      <w:r w:rsidRPr="00C31E24">
        <w:t>1)</w:t>
      </w:r>
      <w:r w:rsidRPr="00C31E24">
        <w:tab/>
        <w:t>shall interact with the user plane as specified in 3GPP TS 24.581 [5] ;</w:t>
      </w:r>
    </w:p>
    <w:p w14:paraId="3DD5B903" w14:textId="77777777" w:rsidR="005377F9" w:rsidRPr="00C31E24" w:rsidRDefault="005377F9" w:rsidP="005377F9">
      <w:pPr>
        <w:pStyle w:val="B1"/>
      </w:pPr>
      <w:r w:rsidRPr="00C31E24">
        <w:t>2)</w:t>
      </w:r>
      <w:r w:rsidRPr="00C31E24">
        <w:tab/>
        <w:t>if the MC</w:t>
      </w:r>
      <w:r w:rsidRPr="00C31E24">
        <w:rPr>
          <w:lang w:eastAsia="zh-CN"/>
        </w:rPr>
        <w:t>Video</w:t>
      </w:r>
      <w:r w:rsidRPr="00C31E24">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C31E24">
        <w:rPr>
          <w:lang w:eastAsia="zh-CN"/>
        </w:rPr>
        <w:t>6.2.8.1.4</w:t>
      </w:r>
      <w:r w:rsidRPr="00C31E24">
        <w:t>; and</w:t>
      </w:r>
    </w:p>
    <w:p w14:paraId="4B277C89" w14:textId="77777777" w:rsidR="005377F9" w:rsidRPr="00C31E24" w:rsidRDefault="005377F9" w:rsidP="005377F9">
      <w:pPr>
        <w:pStyle w:val="B1"/>
      </w:pPr>
      <w:r w:rsidRPr="00C31E24">
        <w:t>3)</w:t>
      </w:r>
      <w:r w:rsidRPr="00C31E24">
        <w:tab/>
        <w:t>may subscribe to the conference event package as specified in subclause </w:t>
      </w:r>
      <w:r w:rsidRPr="00C31E24">
        <w:rPr>
          <w:lang w:eastAsia="zh-CN"/>
        </w:rPr>
        <w:t>9.1.3.1</w:t>
      </w:r>
      <w:r w:rsidRPr="00C31E24">
        <w:t>.</w:t>
      </w:r>
    </w:p>
    <w:p w14:paraId="44E16272" w14:textId="77777777" w:rsidR="005377F9" w:rsidRPr="00C31E24" w:rsidRDefault="005377F9" w:rsidP="005377F9">
      <w:r w:rsidRPr="00C31E24">
        <w:t>On receiving a SIP 4xx response, a SIP 5xx response or a SIP 6xx response to the SIP INVITE request:</w:t>
      </w:r>
    </w:p>
    <w:p w14:paraId="158A7E9E" w14:textId="77777777" w:rsidR="005377F9" w:rsidRPr="00C31E24" w:rsidRDefault="005377F9" w:rsidP="005377F9">
      <w:pPr>
        <w:pStyle w:val="B1"/>
      </w:pPr>
      <w:r w:rsidRPr="00C31E24">
        <w:t>1)</w:t>
      </w:r>
      <w:r w:rsidRPr="00C31E24">
        <w:tab/>
        <w:t>if the MC</w:t>
      </w:r>
      <w:r w:rsidRPr="00C31E24">
        <w:rPr>
          <w:lang w:eastAsia="zh-CN"/>
        </w:rPr>
        <w:t>Video</w:t>
      </w:r>
      <w:r w:rsidRPr="00C31E24">
        <w:t xml:space="preserve"> emergency group call state is set to "MVEGC 2: emergency-call-requested" or "MVEGC 3: emergency-call-granted"; or</w:t>
      </w:r>
    </w:p>
    <w:p w14:paraId="7D2826A5" w14:textId="77777777" w:rsidR="005377F9" w:rsidRPr="00C31E24" w:rsidRDefault="005377F9" w:rsidP="005377F9">
      <w:pPr>
        <w:pStyle w:val="B1"/>
      </w:pPr>
      <w:r w:rsidRPr="00C31E24">
        <w:t>2)</w:t>
      </w:r>
      <w:r w:rsidRPr="00C31E24">
        <w:tab/>
        <w:t>if the MC</w:t>
      </w:r>
      <w:r w:rsidRPr="00C31E24">
        <w:rPr>
          <w:lang w:eastAsia="zh-CN"/>
        </w:rPr>
        <w:t>Video</w:t>
      </w:r>
      <w:r w:rsidRPr="00C31E24">
        <w:t xml:space="preserve"> imminent peril group call state is set to "MVIGC 2: imminent-peril-call-requested" or "MVIGC 3: imminent-peril-call-granted";</w:t>
      </w:r>
    </w:p>
    <w:p w14:paraId="085F9170" w14:textId="77777777" w:rsidR="005377F9" w:rsidRPr="00C31E24" w:rsidRDefault="005377F9" w:rsidP="005377F9">
      <w:pPr>
        <w:pStyle w:val="B1"/>
        <w:ind w:left="0" w:firstLine="0"/>
      </w:pPr>
      <w:r w:rsidRPr="00C31E24">
        <w:t>the MC</w:t>
      </w:r>
      <w:r w:rsidRPr="00C31E24">
        <w:rPr>
          <w:lang w:eastAsia="zh-CN"/>
        </w:rPr>
        <w:t>Video</w:t>
      </w:r>
      <w:r w:rsidRPr="00C31E24">
        <w:t xml:space="preserve"> client shall perform the actions specified in subclause </w:t>
      </w:r>
      <w:r w:rsidRPr="00C31E24">
        <w:rPr>
          <w:lang w:eastAsia="zh-CN"/>
        </w:rPr>
        <w:t>6.2.8.1.5</w:t>
      </w:r>
      <w:r w:rsidRPr="00C31E24">
        <w:t>.</w:t>
      </w:r>
    </w:p>
    <w:p w14:paraId="555B3527" w14:textId="77777777" w:rsidR="005377F9" w:rsidRPr="00C31E24" w:rsidRDefault="005377F9" w:rsidP="005377F9">
      <w:r w:rsidRPr="00C31E24">
        <w:t>On receiving a SIP INFO request where the Request-URI contains an MC</w:t>
      </w:r>
      <w:r w:rsidRPr="00C31E24">
        <w:rPr>
          <w:lang w:eastAsia="zh-CN"/>
        </w:rPr>
        <w:t>Video</w:t>
      </w:r>
      <w:r w:rsidRPr="00C31E24">
        <w:t xml:space="preserve"> session ID identifying an ongoing group session, the MC</w:t>
      </w:r>
      <w:r w:rsidRPr="00C31E24">
        <w:rPr>
          <w:lang w:eastAsia="zh-CN"/>
        </w:rPr>
        <w:t>Video</w:t>
      </w:r>
      <w:r w:rsidRPr="00C31E24">
        <w:t xml:space="preserve"> client shall follow the actions specified in subclause </w:t>
      </w:r>
      <w:r w:rsidRPr="00C31E24">
        <w:rPr>
          <w:lang w:eastAsia="zh-CN"/>
        </w:rPr>
        <w:t>6.2.8.1.13</w:t>
      </w:r>
      <w:r w:rsidRPr="00C31E24">
        <w:t>.</w:t>
      </w:r>
    </w:p>
    <w:p w14:paraId="2712ED3D" w14:textId="77777777" w:rsidR="005377F9" w:rsidRPr="00C31E24" w:rsidRDefault="005377F9" w:rsidP="005377F9">
      <w:r w:rsidRPr="00C31E24">
        <w:t>[TS 24.281, clause 6.2.8.1.1]</w:t>
      </w:r>
    </w:p>
    <w:p w14:paraId="1C240F5C" w14:textId="77777777" w:rsidR="005377F9" w:rsidRPr="00C31E24" w:rsidRDefault="005377F9" w:rsidP="005377F9">
      <w:r w:rsidRPr="00C31E24">
        <w:t>This subclause is referenced from other procedures.</w:t>
      </w:r>
    </w:p>
    <w:p w14:paraId="2E6DF9DD" w14:textId="77777777" w:rsidR="005377F9" w:rsidRPr="00C31E24" w:rsidRDefault="005377F9" w:rsidP="005377F9">
      <w:r w:rsidRPr="00C31E24">
        <w:t>When the MCVideo emergency state is set and this MCVideo user and MCVideo group are authorized to initiate MCVideo emergency group calls as determined by the procedures of subclause 6.2.8.1.8, the MCVideo client:</w:t>
      </w:r>
    </w:p>
    <w:p w14:paraId="4C176B07" w14:textId="77777777" w:rsidR="005377F9" w:rsidRPr="00C31E24" w:rsidRDefault="005377F9" w:rsidP="005377F9">
      <w:pPr>
        <w:pStyle w:val="B1"/>
      </w:pPr>
      <w:r w:rsidRPr="00C31E24">
        <w:t>1)</w:t>
      </w:r>
      <w:r w:rsidRPr="00C31E24">
        <w:tab/>
        <w:t>shall include in the application/vnd.3gpp.mc</w:t>
      </w:r>
      <w:r w:rsidRPr="00C31E24">
        <w:rPr>
          <w:lang w:eastAsia="zh-CN"/>
        </w:rPr>
        <w:t>video</w:t>
      </w:r>
      <w:r w:rsidRPr="00C31E24">
        <w:t>-info+xml MIME body in the SIP INVITE request, an &lt;emergency-ind&gt; element set to "true" and if the MCVideo emergency group call state is set to "MVEGC 1: emergency-gc-capable", shall set the MCVideo emergency group call state to "MVEGC 2: emergency-call-requested";</w:t>
      </w:r>
    </w:p>
    <w:p w14:paraId="3971B9EB" w14:textId="77777777" w:rsidR="005377F9" w:rsidRPr="00C31E24" w:rsidRDefault="005377F9" w:rsidP="005377F9">
      <w:pPr>
        <w:pStyle w:val="B1"/>
      </w:pPr>
      <w:r w:rsidRPr="00C31E24">
        <w:t>2)</w:t>
      </w:r>
      <w:r w:rsidRPr="00C31E24">
        <w:tab/>
        <w:t>if the MCVideo user has also requested an MCVideo emergency alert to be sent and this is an authorized request for MCVideo emergency alert as determined by the procedures of subclause 6.2.8.1.6, and the MCVideo emergency alert state is set to "MVEA 1: no-alert", shall:</w:t>
      </w:r>
    </w:p>
    <w:p w14:paraId="5AF6460F" w14:textId="77777777" w:rsidR="005377F9" w:rsidRPr="00C31E24" w:rsidRDefault="005377F9" w:rsidP="005377F9">
      <w:pPr>
        <w:pStyle w:val="B2"/>
      </w:pPr>
      <w:r w:rsidRPr="00C31E24">
        <w:t>a)</w:t>
      </w:r>
      <w:r w:rsidRPr="00C31E24">
        <w:tab/>
        <w:t>set the &lt;alert-ind&gt; element of the application/vnd.3gpp.mc</w:t>
      </w:r>
      <w:r w:rsidRPr="00C31E24">
        <w:rPr>
          <w:lang w:eastAsia="zh-CN"/>
        </w:rPr>
        <w:t>video</w:t>
      </w:r>
      <w:r w:rsidRPr="00C31E24">
        <w:t>-info+xml MIME body to "true" and set the MCVideo emergency alert state to "MVEA 2: emergency-alert-confirm-pending"; and</w:t>
      </w:r>
    </w:p>
    <w:p w14:paraId="34EA978C" w14:textId="77777777" w:rsidR="005377F9" w:rsidRPr="00C31E24" w:rsidRDefault="005377F9" w:rsidP="005377F9">
      <w:pPr>
        <w:pStyle w:val="B2"/>
      </w:pPr>
      <w:r w:rsidRPr="00C31E24">
        <w:t>b)</w:t>
      </w:r>
      <w:r w:rsidRPr="00C31E24">
        <w:tab/>
        <w:t>perform the procedures specified in subclause 6.2.9.1 for the MCVideo emergency alert trigger;</w:t>
      </w:r>
    </w:p>
    <w:p w14:paraId="26C4B77E" w14:textId="77777777" w:rsidR="005377F9" w:rsidRPr="00C31E24" w:rsidRDefault="005377F9" w:rsidP="005377F9">
      <w:pPr>
        <w:pStyle w:val="B1"/>
      </w:pPr>
      <w:r w:rsidRPr="00C31E24">
        <w:t>3)</w:t>
      </w:r>
      <w:r w:rsidRPr="00C31E24">
        <w:tab/>
        <w:t>if the MCVideo user has not requested an MCVideo emergency alert to be sent and the MCVideo emergency alert state is set to "MVEA 1: no-alert", shall set the &lt;alert-ind&gt; element of the application/vnd.3gpp.mc</w:t>
      </w:r>
      <w:r w:rsidRPr="00C31E24">
        <w:rPr>
          <w:lang w:eastAsia="zh-CN"/>
        </w:rPr>
        <w:t>video</w:t>
      </w:r>
      <w:r w:rsidRPr="00C31E24">
        <w:t>-info+xml MIME body to "false"; and</w:t>
      </w:r>
    </w:p>
    <w:p w14:paraId="63C02A3F" w14:textId="77777777" w:rsidR="005377F9" w:rsidRPr="00C31E24" w:rsidRDefault="005377F9" w:rsidP="005377F9">
      <w:pPr>
        <w:pStyle w:val="B1"/>
      </w:pPr>
      <w:r w:rsidRPr="00C31E24">
        <w:t>4)</w:t>
      </w:r>
      <w:r w:rsidRPr="00C31E24">
        <w:tab/>
        <w:t>if the MCVideo client emergency group state of the group is set to a value other than "MVEG 2: in-progress" set the MCVideo client emergency group state of the MCVideo group to "MVEG 3: confirm-pending".</w:t>
      </w:r>
    </w:p>
    <w:p w14:paraId="5E21AC0B" w14:textId="77777777" w:rsidR="005377F9" w:rsidRPr="00C31E24" w:rsidRDefault="005377F9" w:rsidP="005377F9">
      <w:pPr>
        <w:pStyle w:val="NO"/>
      </w:pPr>
      <w:r w:rsidRPr="00C31E24">
        <w:t>NOTE 1:</w:t>
      </w:r>
      <w:r w:rsidRPr="00C31E24">
        <w:tab/>
        <w:t>This is the case of an MCVideo user already being in the MCVideo emergency state it initiated previously while originating an MCVideo emergency group call or MCVideo emergency alert. All group calls the MCVideo user originates while in MCVideo emergency state will be MCVideo emergency group calls.</w:t>
      </w:r>
    </w:p>
    <w:p w14:paraId="4CD2172F" w14:textId="77777777" w:rsidR="005377F9" w:rsidRPr="00C31E24" w:rsidRDefault="005377F9" w:rsidP="005377F9">
      <w:r w:rsidRPr="00C31E24">
        <w:t>When the MCVideo emergency state is clear</w:t>
      </w:r>
      <w:r w:rsidRPr="00C31E24" w:rsidDel="00027FEF">
        <w:t xml:space="preserve"> </w:t>
      </w:r>
      <w:r w:rsidRPr="00C31E24">
        <w:t>and the MCVideo emergency group call state is set to "MVEGC 1: emergency-gc-capable" and the received SIP request contains an authorized request for MCVideo emergency group call as determined by the procedures of subclause 6.2.8.1.8, the MCVideo client shall set the MCVideo emergency state and perform the following actions:</w:t>
      </w:r>
    </w:p>
    <w:p w14:paraId="32D04336" w14:textId="77777777" w:rsidR="005377F9" w:rsidRPr="00C31E24" w:rsidRDefault="005377F9" w:rsidP="005377F9">
      <w:pPr>
        <w:pStyle w:val="B1"/>
      </w:pPr>
      <w:r w:rsidRPr="00C31E24">
        <w:t>1)</w:t>
      </w:r>
      <w:r w:rsidRPr="00C31E24">
        <w:tab/>
        <w:t>shall include in the application/vnd.3gpp.mc</w:t>
      </w:r>
      <w:r w:rsidRPr="00C31E24">
        <w:rPr>
          <w:lang w:eastAsia="zh-CN"/>
        </w:rPr>
        <w:t>video</w:t>
      </w:r>
      <w:r w:rsidRPr="00C31E24">
        <w:t>-info+xml MIME body in the SIP INVITE request an &lt;emergency-ind&gt; element set to "true" and set the MCVideo emergency group call state to "MVEGC 2: emergency-call-requested" state;</w:t>
      </w:r>
    </w:p>
    <w:p w14:paraId="7AAF3FFC" w14:textId="77777777" w:rsidR="005377F9" w:rsidRPr="00C31E24" w:rsidRDefault="005377F9" w:rsidP="005377F9">
      <w:pPr>
        <w:pStyle w:val="B1"/>
      </w:pPr>
      <w:r w:rsidRPr="00C31E24">
        <w:t>2)</w:t>
      </w:r>
      <w:r w:rsidRPr="00C31E24">
        <w:tab/>
        <w:t>if the MCVideo user has also requested an MCVideo emergency alert to be sent and this is an authorized request for MCVideo emergency alert as determined by the procedures of subclause 6.2.8.1.6, shall:</w:t>
      </w:r>
    </w:p>
    <w:p w14:paraId="3036B0CA" w14:textId="77777777" w:rsidR="005377F9" w:rsidRPr="00C31E24" w:rsidRDefault="005377F9" w:rsidP="005377F9">
      <w:pPr>
        <w:pStyle w:val="B2"/>
      </w:pPr>
      <w:r w:rsidRPr="00C31E24">
        <w:t>a)</w:t>
      </w:r>
      <w:r w:rsidRPr="00C31E24">
        <w:tab/>
        <w:t>include in the application/vnd.3gpp.mc</w:t>
      </w:r>
      <w:r w:rsidRPr="00C31E24">
        <w:rPr>
          <w:lang w:eastAsia="zh-CN"/>
        </w:rPr>
        <w:t>video</w:t>
      </w:r>
      <w:r w:rsidRPr="00C31E24">
        <w:t>-info+xml MIME body the &lt;alert-ind&gt; element set to "true" and set the MCVideo emergency alert state to "MVEA 2: emergency-alert-confirm-pending"; and</w:t>
      </w:r>
    </w:p>
    <w:p w14:paraId="3D29142B" w14:textId="77777777" w:rsidR="005377F9" w:rsidRPr="00C31E24" w:rsidRDefault="005377F9" w:rsidP="005377F9">
      <w:pPr>
        <w:pStyle w:val="B2"/>
      </w:pPr>
      <w:r w:rsidRPr="00C31E24">
        <w:t>b)</w:t>
      </w:r>
      <w:r w:rsidRPr="00C31E24">
        <w:tab/>
        <w:t>perform the procedures specified in subclause 6.2.9.1 for the MCVideo emergency alert trigger;</w:t>
      </w:r>
    </w:p>
    <w:p w14:paraId="6BF786D7" w14:textId="77777777" w:rsidR="005377F9" w:rsidRPr="00C31E24" w:rsidRDefault="005377F9" w:rsidP="005377F9">
      <w:pPr>
        <w:pStyle w:val="B1"/>
      </w:pPr>
      <w:r w:rsidRPr="00C31E24">
        <w:t>3)</w:t>
      </w:r>
      <w:r w:rsidRPr="00C31E24">
        <w:tab/>
        <w:t>if the MCVideo user has not requested an MCVideo emergency alert to be sent, shall set the &lt;alert-ind&gt; element of the application/vnd.3gpp.mc</w:t>
      </w:r>
      <w:r w:rsidRPr="00C31E24">
        <w:rPr>
          <w:lang w:eastAsia="zh-CN"/>
        </w:rPr>
        <w:t>video</w:t>
      </w:r>
      <w:r w:rsidRPr="00C31E24">
        <w:t>-info+xml MIME body to "false"; and</w:t>
      </w:r>
    </w:p>
    <w:p w14:paraId="11FCE26A" w14:textId="77777777" w:rsidR="005377F9" w:rsidRPr="00C31E24" w:rsidRDefault="005377F9" w:rsidP="005377F9">
      <w:pPr>
        <w:pStyle w:val="B1"/>
      </w:pPr>
      <w:r w:rsidRPr="00C31E24">
        <w:t>4)</w:t>
      </w:r>
      <w:r w:rsidRPr="00C31E24">
        <w:tab/>
        <w:t>if the MCVideo client emergency group state of the group is set to a value other than "MVEG 2: in-progress" shall set the MCVideo client emergency group state of the MCVideo group to "MVEG 3: confirm-pending".</w:t>
      </w:r>
    </w:p>
    <w:p w14:paraId="2D86BD2C" w14:textId="77777777" w:rsidR="005377F9" w:rsidRPr="00C31E24" w:rsidRDefault="005377F9" w:rsidP="005377F9">
      <w:pPr>
        <w:pStyle w:val="NO"/>
      </w:pPr>
      <w:r w:rsidRPr="00C31E24">
        <w:t>NOTE 2:</w:t>
      </w:r>
      <w:r w:rsidRPr="00C31E24">
        <w:tab/>
        <w:t>This is the case of an initial MCVideo emergency group call and optionally an MCVideo emergency alert being sent. As the MCVideo emergency state is not sent, there is no MCVideo emergency alert outstanding.</w:t>
      </w:r>
    </w:p>
    <w:p w14:paraId="25141176" w14:textId="77777777" w:rsidR="005377F9" w:rsidRPr="00C31E24" w:rsidRDefault="005377F9" w:rsidP="005377F9">
      <w:pPr>
        <w:pStyle w:val="NO"/>
      </w:pPr>
      <w:r w:rsidRPr="00C31E24">
        <w:t>NOTE 3:</w:t>
      </w:r>
      <w:r w:rsidRPr="00C31E24">
        <w:tab/>
        <w:t>An MCVideo group call originated by an affiliated member of an MCVideo group which is in an in-progress emergency state (as tracked on the MCVideo client by the MCVideo client emergency group state) but is not in an MCVideo emergency state of their own will also be an MCVideo emergency group call. The &lt;emergency-ind&gt; and &lt;alert-ind&gt; elements of the application/vnd.3gpp.mc</w:t>
      </w:r>
      <w:r w:rsidRPr="00C31E24">
        <w:rPr>
          <w:lang w:eastAsia="zh-CN"/>
        </w:rPr>
        <w:t>video</w:t>
      </w:r>
      <w:r w:rsidRPr="00C31E24">
        <w:t>-info+xml MIME body do not need to be included in this case and hence no action needs to be taken in this subclause.</w:t>
      </w:r>
    </w:p>
    <w:p w14:paraId="0DEE927E" w14:textId="77777777" w:rsidR="005377F9" w:rsidRPr="00C31E24" w:rsidRDefault="005377F9" w:rsidP="005377F9">
      <w:r w:rsidRPr="00C31E24">
        <w:t>[TS 24.281, clause 6.2.8.1.2]</w:t>
      </w:r>
    </w:p>
    <w:p w14:paraId="1476AF36" w14:textId="77777777" w:rsidR="005377F9" w:rsidRPr="00C31E24" w:rsidRDefault="005377F9" w:rsidP="005377F9">
      <w:r w:rsidRPr="00C31E24">
        <w:t>This subclause is referenced from other procedures.</w:t>
      </w:r>
    </w:p>
    <w:p w14:paraId="282C7061" w14:textId="77777777" w:rsidR="005377F9" w:rsidRPr="00C31E24" w:rsidRDefault="005377F9" w:rsidP="005377F9">
      <w:r w:rsidRPr="00C31E24">
        <w:t>If the MCVideo emergency group call state is set to either "MVEGC 2: emergency-call-requested" or "MVEGC 3: emergency-call-granted" and this is an authorized request for an MCVideo emergency group call as determined by the procedures of subclause 6.2.8.1.8, or the MCVideo client emergency group state of the group is set to "MVEG 2: in-progress", the MCVideo client shall include in the SIP INVITE request a Resource-Priority header field populated with the values for an MCVideo emergency group call as specified in subclause 6.2.8.1.15.</w:t>
      </w:r>
    </w:p>
    <w:p w14:paraId="4BDFF0D6" w14:textId="77777777" w:rsidR="005377F9" w:rsidRPr="00C31E24" w:rsidRDefault="005377F9" w:rsidP="005377F9">
      <w:pPr>
        <w:pStyle w:val="NO"/>
      </w:pPr>
      <w:r w:rsidRPr="00C31E24">
        <w:t>NOTE:</w:t>
      </w:r>
      <w:r w:rsidRPr="00C31E24">
        <w:tab/>
        <w:t>The MCVideo client ideally would not need to maintain knowledge of the in-progress emergency state of the group (as tracked on the MCVideo client by the MCVideo client emergency group state) but can use this knowledge to provide a Resource-Priority header field set to emergency level priority, which starts the infrastructure priority adjustment process sooner than otherwise would be the case.</w:t>
      </w:r>
    </w:p>
    <w:p w14:paraId="6927130A" w14:textId="77777777" w:rsidR="005377F9" w:rsidRPr="00C31E24" w:rsidRDefault="005377F9" w:rsidP="005377F9">
      <w:r w:rsidRPr="00C31E24">
        <w:t>If this is an authorized request to cancel the MCVideo emergency group call as determined by the procedures of subclause 6.2.8.1.7, and the MCVideo client emergency group state of the group is "no-emergency" or "cancel-pending", the MCVideo client shall include in the SIP INVITE request a Resource-Priority header field populated with the values for a normal MCVideo group call as specified in subclause 6.2.8.1.15.</w:t>
      </w:r>
    </w:p>
    <w:p w14:paraId="1B12438C" w14:textId="77777777" w:rsidR="005377F9" w:rsidRPr="00C31E24" w:rsidRDefault="005377F9" w:rsidP="005377F9">
      <w:r w:rsidRPr="00C31E24">
        <w:t>[TS 24.281, clause 6.2.8.1.3]</w:t>
      </w:r>
    </w:p>
    <w:p w14:paraId="26B60E54" w14:textId="77777777" w:rsidR="005377F9" w:rsidRPr="00C31E24" w:rsidRDefault="005377F9" w:rsidP="005377F9">
      <w:r w:rsidRPr="00C31E24">
        <w:t>This subclause is referenced from other procedures.</w:t>
      </w:r>
    </w:p>
    <w:p w14:paraId="31507665" w14:textId="77777777" w:rsidR="005377F9" w:rsidRPr="00C31E24" w:rsidRDefault="005377F9" w:rsidP="005377F9">
      <w:r w:rsidRPr="00C31E24">
        <w:t>Upon receiving a SIP INFO request within the dialog of the SIP request for a priority group call:</w:t>
      </w:r>
    </w:p>
    <w:p w14:paraId="76DADE46" w14:textId="77777777" w:rsidR="005377F9" w:rsidRPr="00C31E24" w:rsidRDefault="005377F9" w:rsidP="005377F9">
      <w:pPr>
        <w:pStyle w:val="B1"/>
      </w:pPr>
      <w:r w:rsidRPr="00C31E24">
        <w:t>-</w:t>
      </w:r>
      <w:r w:rsidRPr="00C31E24">
        <w:tab/>
        <w:t>with the Info-Package header field containing the g.3gpp.mc</w:t>
      </w:r>
      <w:r w:rsidRPr="00C31E24">
        <w:rPr>
          <w:lang w:eastAsia="zh-CN"/>
        </w:rPr>
        <w:t>video</w:t>
      </w:r>
      <w:r w:rsidRPr="00C31E24">
        <w:t>-info package name;</w:t>
      </w:r>
    </w:p>
    <w:p w14:paraId="458E1E9D" w14:textId="77777777" w:rsidR="005377F9" w:rsidRPr="00C31E24" w:rsidRDefault="005377F9" w:rsidP="005377F9">
      <w:pPr>
        <w:pStyle w:val="B1"/>
      </w:pPr>
      <w:r w:rsidRPr="00C31E24">
        <w:t>-</w:t>
      </w:r>
      <w:r w:rsidRPr="00C31E24">
        <w:tab/>
        <w:t>with the application/vnd.3gpp.mc</w:t>
      </w:r>
      <w:r w:rsidRPr="00C31E24">
        <w:rPr>
          <w:lang w:eastAsia="zh-CN"/>
        </w:rPr>
        <w:t>video</w:t>
      </w:r>
      <w:r w:rsidRPr="00C31E24">
        <w:t>-info+xml MIME body associated with the info package according to IETF RFC 6086 [54]; and</w:t>
      </w:r>
    </w:p>
    <w:p w14:paraId="7839382F" w14:textId="77777777" w:rsidR="005377F9" w:rsidRPr="00C31E24" w:rsidRDefault="005377F9" w:rsidP="005377F9">
      <w:pPr>
        <w:pStyle w:val="B1"/>
      </w:pPr>
      <w:r w:rsidRPr="00C31E24">
        <w:t>-</w:t>
      </w:r>
      <w:r w:rsidRPr="00C31E24">
        <w:tab/>
        <w:t>with one or more of the &lt;alert-ind&gt;, &lt;imminentperil-ind&gt; and &lt;emergency-ind&gt; elements set in the application/vnd.3gpp.mc</w:t>
      </w:r>
      <w:r w:rsidRPr="00C31E24">
        <w:rPr>
          <w:lang w:eastAsia="zh-CN"/>
        </w:rPr>
        <w:t>video</w:t>
      </w:r>
      <w:r w:rsidRPr="00C31E24">
        <w:t>-info+xml MIME body;</w:t>
      </w:r>
    </w:p>
    <w:p w14:paraId="462D6A65" w14:textId="77777777" w:rsidR="005377F9" w:rsidRPr="00C31E24" w:rsidRDefault="005377F9" w:rsidP="005377F9">
      <w:r w:rsidRPr="00C31E24">
        <w:t>the MCVideo client:</w:t>
      </w:r>
    </w:p>
    <w:p w14:paraId="57578054" w14:textId="77777777" w:rsidR="005377F9" w:rsidRPr="00C31E24" w:rsidRDefault="005377F9" w:rsidP="005377F9">
      <w:pPr>
        <w:pStyle w:val="B1"/>
        <w:rPr>
          <w:rFonts w:eastAsia="SimSun"/>
        </w:rPr>
      </w:pPr>
      <w:r w:rsidRPr="00C31E24">
        <w:rPr>
          <w:rFonts w:eastAsia="SimSun"/>
        </w:rPr>
        <w:t>1)</w:t>
      </w:r>
      <w:r w:rsidRPr="00C31E24">
        <w:rPr>
          <w:rFonts w:eastAsia="SimSun"/>
        </w:rPr>
        <w:tab/>
        <w:t>shall send a SIP 200 (OK) response to the SIP INFO request as specified in 3GPP TS 24.229 [4];</w:t>
      </w:r>
    </w:p>
    <w:p w14:paraId="52E2F5F9" w14:textId="77777777" w:rsidR="005377F9" w:rsidRPr="00C31E24" w:rsidRDefault="005377F9" w:rsidP="005377F9">
      <w:pPr>
        <w:pStyle w:val="B1"/>
      </w:pPr>
      <w:r w:rsidRPr="00C31E24">
        <w:t>2)</w:t>
      </w:r>
      <w:r w:rsidRPr="00C31E24">
        <w:tab/>
        <w:t>if the MCVideo emergency group call state is set to "MVEGC 3: emergency-call-granted":</w:t>
      </w:r>
    </w:p>
    <w:p w14:paraId="68033B07" w14:textId="77777777" w:rsidR="005377F9" w:rsidRPr="00C31E24" w:rsidRDefault="005377F9" w:rsidP="005377F9">
      <w:pPr>
        <w:pStyle w:val="B2"/>
      </w:pPr>
      <w:r w:rsidRPr="00C31E24">
        <w:t>a)</w:t>
      </w:r>
      <w:r w:rsidRPr="00C31E24">
        <w:tab/>
        <w:t>if the MCVideo emergency alert state is set to "MVEA 2: emergency-alert-confirm-pending":</w:t>
      </w:r>
    </w:p>
    <w:p w14:paraId="5EFC791F" w14:textId="77777777" w:rsidR="005377F9" w:rsidRPr="00C31E24" w:rsidRDefault="005377F9" w:rsidP="005377F9">
      <w:pPr>
        <w:pStyle w:val="B3"/>
      </w:pPr>
      <w:r w:rsidRPr="00C31E24">
        <w:t>i)</w:t>
      </w:r>
      <w:r w:rsidRPr="00C31E24">
        <w:tab/>
        <w:t>if the &lt;alert-ind&gt; element is set to a value of "false", shall set the MCVideo emergency alert state to "MVEA 1: no-alert"; and</w:t>
      </w:r>
    </w:p>
    <w:p w14:paraId="16BF8496" w14:textId="77777777" w:rsidR="005377F9" w:rsidRPr="00C31E24" w:rsidRDefault="005377F9" w:rsidP="005377F9">
      <w:pPr>
        <w:pStyle w:val="B3"/>
      </w:pPr>
      <w:r w:rsidRPr="00C31E24">
        <w:t>ii)</w:t>
      </w:r>
      <w:r w:rsidRPr="00C31E24">
        <w:tab/>
        <w:t>if the &lt;alert-ind&gt; element is set to a value of "true", shall set the MCVideo emergency alert state to "MVEA 3: emergency-alert-initiated";</w:t>
      </w:r>
    </w:p>
    <w:p w14:paraId="4C4E3EAA" w14:textId="77777777" w:rsidR="005377F9" w:rsidRPr="00C31E24" w:rsidRDefault="005377F9" w:rsidP="005377F9">
      <w:pPr>
        <w:pStyle w:val="B1"/>
      </w:pPr>
      <w:r w:rsidRPr="00C31E24">
        <w:t>3)</w:t>
      </w:r>
      <w:r w:rsidRPr="00C31E24">
        <w:tab/>
        <w:t>if the MCVideo imminent peril group call state is set to "MVIGC 2: imminent-peril-call-requested" or "MVIGC 3: imminent-peril-call-granted":</w:t>
      </w:r>
    </w:p>
    <w:p w14:paraId="70C6E73B" w14:textId="77777777" w:rsidR="005377F9" w:rsidRPr="00C31E24" w:rsidRDefault="005377F9" w:rsidP="005377F9">
      <w:pPr>
        <w:pStyle w:val="B2"/>
      </w:pPr>
      <w:r w:rsidRPr="00C31E24">
        <w:t>a)</w:t>
      </w:r>
      <w:r w:rsidRPr="00C31E24">
        <w:tab/>
        <w:t>if the &lt;imminentperil-ind&gt; element is set to a value of "false" and an &lt;emergency-ind&gt; element is set to a value of "true", shall:</w:t>
      </w:r>
    </w:p>
    <w:p w14:paraId="19A1BCB8" w14:textId="77777777" w:rsidR="005377F9" w:rsidRPr="00C31E24" w:rsidRDefault="005377F9" w:rsidP="005377F9">
      <w:pPr>
        <w:pStyle w:val="B3"/>
      </w:pPr>
      <w:r w:rsidRPr="00C31E24">
        <w:t>i)</w:t>
      </w:r>
      <w:r w:rsidRPr="00C31E24">
        <w:tab/>
        <w:t>set the MCVideo imminent peril group state to "MVIG 1: no-imminent-peril";</w:t>
      </w:r>
    </w:p>
    <w:p w14:paraId="6CD1A31A" w14:textId="77777777" w:rsidR="005377F9" w:rsidRPr="00C31E24" w:rsidRDefault="005377F9" w:rsidP="005377F9">
      <w:pPr>
        <w:pStyle w:val="B3"/>
      </w:pPr>
      <w:r w:rsidRPr="00C31E24">
        <w:t>ii)</w:t>
      </w:r>
      <w:r w:rsidRPr="00C31E24">
        <w:tab/>
        <w:t>set the MCVideo imminent peril group call state to "MVIGC 1: imminent-peril-capable"; and</w:t>
      </w:r>
    </w:p>
    <w:p w14:paraId="416B087E" w14:textId="77777777" w:rsidR="005377F9" w:rsidRPr="00C31E24" w:rsidRDefault="005377F9" w:rsidP="005377F9">
      <w:pPr>
        <w:pStyle w:val="B3"/>
      </w:pPr>
      <w:r w:rsidRPr="00C31E24">
        <w:t>iii)</w:t>
      </w:r>
      <w:r w:rsidRPr="00C31E24">
        <w:tab/>
        <w:t>set the MCVideo client emergency group state of the group to "MVEG 2: in-progress"; and</w:t>
      </w:r>
    </w:p>
    <w:p w14:paraId="4231A0EA" w14:textId="77777777" w:rsidR="005377F9" w:rsidRPr="00C31E24" w:rsidRDefault="005377F9" w:rsidP="005377F9">
      <w:pPr>
        <w:pStyle w:val="NO"/>
      </w:pPr>
      <w:r w:rsidRPr="00C31E24">
        <w:t>NOTE 1:</w:t>
      </w:r>
      <w:r w:rsidRPr="00C31E24">
        <w:tab/>
        <w:t>This is the case of an MCVideo client attempting to make an imminent peril group call when the group is in an in-progress emergency group state. The MCVideo client will then receive a notification that the imminent peril call request was denied, however they will be participating at the emergency level priority of the group. This could occur for example when an MCVideo client requests an imminent peril call to a group that they are not currently affiliated with.</w:t>
      </w:r>
    </w:p>
    <w:p w14:paraId="04F7145E" w14:textId="77777777" w:rsidR="005377F9" w:rsidRPr="00C31E24" w:rsidRDefault="005377F9" w:rsidP="005377F9">
      <w:pPr>
        <w:pStyle w:val="NO"/>
      </w:pPr>
      <w:r w:rsidRPr="00C31E24">
        <w:t>NOTE 2:</w:t>
      </w:r>
      <w:r w:rsidRPr="00C31E24">
        <w:tab/>
        <w:t>the MCVideo client emergency group state above is the MCVideo client's view of the in-progress emergency state of the group.</w:t>
      </w:r>
    </w:p>
    <w:p w14:paraId="15D50815" w14:textId="77777777" w:rsidR="005377F9" w:rsidRPr="00C31E24" w:rsidRDefault="005377F9" w:rsidP="005377F9">
      <w:pPr>
        <w:pStyle w:val="B1"/>
      </w:pPr>
      <w:r w:rsidRPr="00C31E24">
        <w:t>4)</w:t>
      </w:r>
      <w:r w:rsidRPr="00C31E24">
        <w:tab/>
        <w:t>if the SIP request for a priority group call sent by the MCVideo client did not contain an &lt;originated-by&gt; element and if the MCVideo emergency alert state is set to "MVEA 4: Emergency-alert-cancel-pending":</w:t>
      </w:r>
    </w:p>
    <w:p w14:paraId="28A3CE5E" w14:textId="77777777" w:rsidR="005377F9" w:rsidRPr="00C31E24" w:rsidRDefault="005377F9" w:rsidP="005377F9">
      <w:pPr>
        <w:pStyle w:val="B2"/>
      </w:pPr>
      <w:r w:rsidRPr="00C31E24">
        <w:t>a)</w:t>
      </w:r>
      <w:r w:rsidRPr="00C31E24">
        <w:tab/>
        <w:t>if the &lt;alert-ind&gt; element contained in the SIP INFO request is set to a value of "true", shall set the MCVideo emergency alert state to "MVEA 3: emergency-alert-initiated"; and</w:t>
      </w:r>
    </w:p>
    <w:p w14:paraId="2F30C397" w14:textId="77777777" w:rsidR="005377F9" w:rsidRPr="00C31E24" w:rsidRDefault="005377F9" w:rsidP="005377F9">
      <w:pPr>
        <w:pStyle w:val="B2"/>
      </w:pPr>
      <w:r w:rsidRPr="00C31E24">
        <w:t>b)</w:t>
      </w:r>
      <w:r w:rsidRPr="00C31E24">
        <w:tab/>
        <w:t>if the &lt;alert-ind&gt; element contained in the SIP INFO request is set to a value of "false", shall set the MCVideo emergency alert state to "MVEA 1: no-alert".</w:t>
      </w:r>
    </w:p>
    <w:p w14:paraId="7CCC50B8" w14:textId="77777777" w:rsidR="005377F9" w:rsidRPr="00C31E24" w:rsidRDefault="005377F9" w:rsidP="005377F9">
      <w:r w:rsidRPr="00C31E24">
        <w:t>[TS 24.281, clause 6.2.8.1.4]</w:t>
      </w:r>
    </w:p>
    <w:p w14:paraId="45418D04" w14:textId="77777777" w:rsidR="005377F9" w:rsidRPr="00C31E24" w:rsidRDefault="005377F9" w:rsidP="005377F9">
      <w:r w:rsidRPr="00C31E24">
        <w:t>In the procedures in this subclause, a priority group call refers to an MCVideo emergency group call or an MCVideo imminent peril group call.</w:t>
      </w:r>
    </w:p>
    <w:p w14:paraId="7ECBBB20" w14:textId="77777777" w:rsidR="005377F9" w:rsidRPr="00C31E24" w:rsidRDefault="005377F9" w:rsidP="005377F9">
      <w:r w:rsidRPr="00C31E24">
        <w:t>On receiving a SIP 2xx response to a SIP request for a priority group call, the MCVideo client:</w:t>
      </w:r>
    </w:p>
    <w:p w14:paraId="68D6B14F" w14:textId="77777777" w:rsidR="005377F9" w:rsidRPr="00C31E24" w:rsidRDefault="005377F9" w:rsidP="005377F9">
      <w:pPr>
        <w:pStyle w:val="B1"/>
      </w:pPr>
      <w:r w:rsidRPr="00C31E24">
        <w:t>1)</w:t>
      </w:r>
      <w:r w:rsidRPr="00C31E24">
        <w:tab/>
        <w:t>if the MCVideo emergency group call state is set to "MVEGC 2: emergency-call-requested" or "MVEGC 3: emergency-call-granted":</w:t>
      </w:r>
    </w:p>
    <w:p w14:paraId="0F5D191D" w14:textId="77777777" w:rsidR="005377F9" w:rsidRPr="00C31E24" w:rsidRDefault="005377F9" w:rsidP="005377F9">
      <w:pPr>
        <w:pStyle w:val="B2"/>
      </w:pPr>
      <w:r w:rsidRPr="00C31E24">
        <w:t>a)</w:t>
      </w:r>
      <w:r w:rsidRPr="00C31E24">
        <w:tab/>
        <w:t>shall set the MCVideo client emergency group state of the group to "MVEG 2: in-progress" if it was not already set;</w:t>
      </w:r>
    </w:p>
    <w:p w14:paraId="01993938" w14:textId="77777777" w:rsidR="005377F9" w:rsidRPr="00C31E24" w:rsidRDefault="005377F9" w:rsidP="005377F9">
      <w:pPr>
        <w:pStyle w:val="B2"/>
      </w:pPr>
      <w:r w:rsidRPr="00C31E24">
        <w:t>b)</w:t>
      </w:r>
      <w:r w:rsidRPr="00C31E24">
        <w:tab/>
        <w:t xml:space="preserve">if the MCVideo emergency alert state is set to "MVEA 2: emergency-alert-confirm-pending" and the SIP 2xx response to the SIP request for a priority group call does not contain a Warning header field as specified in subclause 4.4 with the warning text containing the </w:t>
      </w:r>
      <w:r w:rsidRPr="00C31E24">
        <w:rPr>
          <w:lang w:eastAsia="zh-CN"/>
        </w:rPr>
        <w:t>mcvideo</w:t>
      </w:r>
      <w:r w:rsidRPr="00C31E24">
        <w:t>-warn-code set to "149", shall set the MCVideo emergency alert state to "MVEA 3: emergency-alert-initiated;</w:t>
      </w:r>
    </w:p>
    <w:p w14:paraId="6E34B7FD" w14:textId="77777777" w:rsidR="005377F9" w:rsidRPr="00C31E24" w:rsidRDefault="005377F9" w:rsidP="005377F9">
      <w:pPr>
        <w:pStyle w:val="B2"/>
      </w:pPr>
      <w:r w:rsidRPr="00C31E24">
        <w:t>c)</w:t>
      </w:r>
      <w:r w:rsidRPr="00C31E24">
        <w:tab/>
        <w:t>shall set the MCVideo emergency group call state to "MVEGC 3: emergency-call-granted"; and</w:t>
      </w:r>
    </w:p>
    <w:p w14:paraId="778349E9" w14:textId="77777777" w:rsidR="005377F9" w:rsidRPr="00C31E24" w:rsidRDefault="005377F9" w:rsidP="005377F9">
      <w:pPr>
        <w:pStyle w:val="B2"/>
      </w:pPr>
      <w:r w:rsidRPr="00C31E24">
        <w:t>d)</w:t>
      </w:r>
      <w:r w:rsidRPr="00C31E24">
        <w:tab/>
        <w:t>shall set the MCVideo imminent peril group call state to "MVIGC 1: imminent-peril-capable" and the MCVideo imminent peril group state to "MVIG 1: no-imminent-peril"; or</w:t>
      </w:r>
    </w:p>
    <w:p w14:paraId="02B775B2" w14:textId="77777777" w:rsidR="005377F9" w:rsidRPr="00C31E24" w:rsidRDefault="005377F9" w:rsidP="005377F9">
      <w:pPr>
        <w:pStyle w:val="B1"/>
      </w:pPr>
      <w:r w:rsidRPr="00C31E24">
        <w:t>2)</w:t>
      </w:r>
      <w:r w:rsidRPr="00C31E24">
        <w:tab/>
        <w:t>if the MCVideo imminent peril group call state is set to "MVIGC 2: imminent-peril-call-requested" or "MVIGC 3: imminent-peril-call-granted" and the SIP 2xx response to the SIP request for an imminent peril group call does not contain a Warning header field as specified in subclause 4.4 with the warning text containing the mc</w:t>
      </w:r>
      <w:r w:rsidRPr="00C31E24">
        <w:rPr>
          <w:lang w:eastAsia="zh-CN"/>
        </w:rPr>
        <w:t>video</w:t>
      </w:r>
      <w:r w:rsidRPr="00C31E24">
        <w:t>-warn-code set to "149":</w:t>
      </w:r>
    </w:p>
    <w:p w14:paraId="532ADF7E" w14:textId="77777777" w:rsidR="005377F9" w:rsidRPr="00C31E24" w:rsidRDefault="005377F9" w:rsidP="005377F9">
      <w:pPr>
        <w:pStyle w:val="B2"/>
      </w:pPr>
      <w:r w:rsidRPr="00C31E24">
        <w:t>a)</w:t>
      </w:r>
      <w:r w:rsidRPr="00C31E24">
        <w:tab/>
        <w:t>set the MCVideo imminent peril group call state to "MVIGC 3: imminent-peril-call-granted"; and</w:t>
      </w:r>
    </w:p>
    <w:p w14:paraId="2ECCB699" w14:textId="77777777" w:rsidR="005377F9" w:rsidRPr="00C31E24" w:rsidRDefault="005377F9" w:rsidP="005377F9">
      <w:pPr>
        <w:pStyle w:val="B2"/>
      </w:pPr>
      <w:r w:rsidRPr="00C31E24">
        <w:t>b)</w:t>
      </w:r>
      <w:r w:rsidRPr="00C31E24">
        <w:tab/>
        <w:t>set the MCVideo imminent peril group state to "MVIG 2: in-progress".</w:t>
      </w:r>
    </w:p>
    <w:p w14:paraId="7E85E38B" w14:textId="77777777" w:rsidR="005377F9" w:rsidRPr="00C31E24" w:rsidRDefault="005377F9" w:rsidP="005377F9">
      <w:r w:rsidRPr="00C31E24">
        <w:t>[TS 24.281, clause 6.2.1]</w:t>
      </w:r>
    </w:p>
    <w:p w14:paraId="71775523" w14:textId="77777777" w:rsidR="005377F9" w:rsidRPr="00C31E24" w:rsidRDefault="005377F9" w:rsidP="005377F9">
      <w:r w:rsidRPr="00C31E24">
        <w:t xml:space="preserve">The SDP offer shall contain </w:t>
      </w:r>
      <w:r w:rsidRPr="00C31E24">
        <w:rPr>
          <w:lang w:eastAsia="zh-CN"/>
        </w:rPr>
        <w:t xml:space="preserve">two </w:t>
      </w:r>
      <w:r w:rsidRPr="00C31E24">
        <w:t>SDP media-level section</w:t>
      </w:r>
      <w:r w:rsidRPr="00C31E24">
        <w:rPr>
          <w:lang w:eastAsia="zh-CN"/>
        </w:rPr>
        <w:t>s</w:t>
      </w:r>
      <w:r w:rsidRPr="00C31E24">
        <w:t xml:space="preserve"> for MCVideo video media according to 3GPP TS 24.229 [11] and, if transmission control shall be used during the session, shall contain one SDP media-level section for a media- transmission control entity according to 3GPP TS 24.</w:t>
      </w:r>
      <w:r w:rsidRPr="00C31E24">
        <w:rPr>
          <w:lang w:eastAsia="zh-CN"/>
        </w:rPr>
        <w:t>581</w:t>
      </w:r>
      <w:r w:rsidRPr="00C31E24">
        <w:t> [5].</w:t>
      </w:r>
    </w:p>
    <w:p w14:paraId="0A0A137C" w14:textId="77777777" w:rsidR="005377F9" w:rsidRPr="00C31E24" w:rsidRDefault="005377F9" w:rsidP="005377F9">
      <w:r w:rsidRPr="00C31E24">
        <w:t>When composing an SDP offer according to 3GPP TS 24.229 [11] the MCVideo client:</w:t>
      </w:r>
    </w:p>
    <w:p w14:paraId="3F9A2196" w14:textId="77777777" w:rsidR="005377F9" w:rsidRPr="00C31E24" w:rsidRDefault="005377F9" w:rsidP="005377F9">
      <w:pPr>
        <w:pStyle w:val="B1"/>
      </w:pPr>
      <w:r w:rsidRPr="00C31E24">
        <w:t>1)</w:t>
      </w:r>
      <w:r w:rsidRPr="00C31E24">
        <w:tab/>
        <w:t>shall set the IP address of the MCVideo client for the offered MCVideo video media stream and, if transmission</w:t>
      </w:r>
      <w:r w:rsidRPr="00C31E24">
        <w:rPr>
          <w:lang w:eastAsia="zh-CN"/>
        </w:rPr>
        <w:t xml:space="preserve"> </w:t>
      </w:r>
      <w:r w:rsidRPr="00C31E24">
        <w:t>control shall be used, for the offered media-transmission</w:t>
      </w:r>
      <w:r w:rsidRPr="00C31E24">
        <w:rPr>
          <w:lang w:eastAsia="zh-CN"/>
        </w:rPr>
        <w:t xml:space="preserve"> </w:t>
      </w:r>
      <w:r w:rsidRPr="00C31E24">
        <w:t>control entity;</w:t>
      </w:r>
    </w:p>
    <w:p w14:paraId="17075169" w14:textId="77777777" w:rsidR="005377F9" w:rsidRPr="00C31E24" w:rsidRDefault="005377F9" w:rsidP="005377F9">
      <w:pPr>
        <w:pStyle w:val="NO"/>
      </w:pPr>
      <w:r w:rsidRPr="00C31E24">
        <w:t>NOTE:</w:t>
      </w:r>
      <w:r w:rsidRPr="00C31E24">
        <w:tab/>
        <w:t>If the MCVideo client is behind a NAT the IP address and port included in the SDP offer can be a different IP address and port than the actual IP address and port of the MCVideo client depending on the NAT traversal method used by the SIP/IP Core.</w:t>
      </w:r>
    </w:p>
    <w:p w14:paraId="0ECADB6D" w14:textId="77777777" w:rsidR="005377F9" w:rsidRPr="00C31E24" w:rsidRDefault="005377F9" w:rsidP="005377F9">
      <w:pPr>
        <w:pStyle w:val="B1"/>
      </w:pPr>
      <w:r w:rsidRPr="00C31E24">
        <w:t>2)</w:t>
      </w:r>
      <w:r w:rsidRPr="00C31E24">
        <w:tab/>
        <w:t>shall include an "m=audio" media-level section for the MCVideo media stream consisting of:</w:t>
      </w:r>
    </w:p>
    <w:p w14:paraId="17509381" w14:textId="77777777" w:rsidR="005377F9" w:rsidRPr="00C31E24" w:rsidRDefault="005377F9" w:rsidP="005377F9">
      <w:pPr>
        <w:pStyle w:val="B2"/>
      </w:pPr>
      <w:r w:rsidRPr="00C31E24">
        <w:t>a)</w:t>
      </w:r>
      <w:r w:rsidRPr="00C31E24">
        <w:tab/>
        <w:t>the port number for the media stream selected; and</w:t>
      </w:r>
    </w:p>
    <w:p w14:paraId="09378A77" w14:textId="77777777" w:rsidR="005377F9" w:rsidRPr="00C31E24" w:rsidRDefault="005377F9" w:rsidP="005377F9">
      <w:pPr>
        <w:pStyle w:val="B2"/>
      </w:pPr>
      <w:r w:rsidRPr="00C31E24">
        <w:t>b)</w:t>
      </w:r>
      <w:r w:rsidRPr="00C31E24">
        <w:tab/>
        <w:t>the codec(s) and media parameters and attributes with the following clarification:</w:t>
      </w:r>
    </w:p>
    <w:p w14:paraId="32C7BF76" w14:textId="77777777" w:rsidR="005377F9" w:rsidRPr="00C31E24" w:rsidRDefault="005377F9" w:rsidP="005377F9">
      <w:pPr>
        <w:pStyle w:val="B3"/>
      </w:pPr>
      <w:r w:rsidRPr="00C31E24">
        <w:t>i)</w:t>
      </w:r>
      <w:r w:rsidRPr="00C31E24">
        <w:tab/>
        <w:t>if the MCVideo client is initiating a call to a group identity;</w:t>
      </w:r>
    </w:p>
    <w:p w14:paraId="3408EF9B" w14:textId="77777777" w:rsidR="005377F9" w:rsidRPr="00C31E24" w:rsidRDefault="005377F9" w:rsidP="005377F9">
      <w:pPr>
        <w:pStyle w:val="B3"/>
      </w:pPr>
      <w:r w:rsidRPr="00C31E24">
        <w:t>ii)</w:t>
      </w:r>
      <w:r w:rsidRPr="00C31E24">
        <w:tab/>
        <w:t>if the &lt;preferred-voice-encodings&gt; element is present in the group document retrieved by the group management client as specified in 3GPP TS 24.</w:t>
      </w:r>
      <w:r w:rsidRPr="00C31E24">
        <w:rPr>
          <w:lang w:eastAsia="zh-CN"/>
        </w:rPr>
        <w:t>4</w:t>
      </w:r>
      <w:r w:rsidRPr="00C31E24">
        <w:t>81 [24] containing an &lt;encoding&gt; element with a "name" attribute; and</w:t>
      </w:r>
    </w:p>
    <w:p w14:paraId="55DCC9B3" w14:textId="77777777" w:rsidR="005377F9" w:rsidRPr="00C31E24" w:rsidRDefault="005377F9" w:rsidP="005377F9">
      <w:pPr>
        <w:pStyle w:val="B3"/>
      </w:pPr>
      <w:r w:rsidRPr="00C31E24">
        <w:t>iii)</w:t>
      </w:r>
      <w:r w:rsidRPr="00C31E24">
        <w:tab/>
        <w:t>if the MCVideo client supports the encoding name indicated in the value of the "name" attribute;</w:t>
      </w:r>
    </w:p>
    <w:p w14:paraId="1232C14E" w14:textId="77777777" w:rsidR="005377F9" w:rsidRPr="00C31E24" w:rsidRDefault="005377F9" w:rsidP="005377F9">
      <w:pPr>
        <w:pStyle w:val="B3"/>
      </w:pPr>
      <w:r w:rsidRPr="00C31E24">
        <w:t>then the MCVideo client:</w:t>
      </w:r>
    </w:p>
    <w:p w14:paraId="402E88AE" w14:textId="77777777" w:rsidR="005377F9" w:rsidRPr="00C31E24" w:rsidRDefault="005377F9" w:rsidP="005377F9">
      <w:pPr>
        <w:pStyle w:val="B3"/>
      </w:pPr>
      <w:r w:rsidRPr="00C31E24">
        <w:t>i)</w:t>
      </w:r>
      <w:r w:rsidRPr="00C31E24">
        <w:tab/>
        <w:t>shall insert the value of the "name" attribute in the &lt;encoding name&gt; field of the "a=rtpmap" attribute as defined in IETF RFC 4566 [2]; and</w:t>
      </w:r>
    </w:p>
    <w:p w14:paraId="543E4FA7" w14:textId="77777777" w:rsidR="005377F9" w:rsidRPr="00C31E24" w:rsidRDefault="005377F9" w:rsidP="005377F9">
      <w:pPr>
        <w:pStyle w:val="B2"/>
        <w:rPr>
          <w:lang w:eastAsia="zh-CN"/>
        </w:rPr>
      </w:pPr>
      <w:r w:rsidRPr="00C31E24">
        <w:t>c)</w:t>
      </w:r>
      <w:r w:rsidRPr="00C31E24">
        <w:tab/>
        <w:t>"i=" field set to "</w:t>
      </w:r>
      <w:r w:rsidRPr="00C31E24">
        <w:rPr>
          <w:lang w:eastAsia="zh-CN"/>
        </w:rPr>
        <w:t xml:space="preserve">audio </w:t>
      </w:r>
      <w:r w:rsidRPr="00C31E24">
        <w:t>component of MCVideo" according to 3GPP TS 24.229 [11];</w:t>
      </w:r>
    </w:p>
    <w:p w14:paraId="7582AEB4" w14:textId="77777777" w:rsidR="005377F9" w:rsidRPr="00C31E24" w:rsidRDefault="005377F9" w:rsidP="005377F9">
      <w:pPr>
        <w:pStyle w:val="B1"/>
      </w:pPr>
      <w:r w:rsidRPr="00C31E24">
        <w:rPr>
          <w:lang w:eastAsia="zh-CN"/>
        </w:rPr>
        <w:t>3</w:t>
      </w:r>
      <w:r w:rsidRPr="00C31E24">
        <w:t>)</w:t>
      </w:r>
      <w:r w:rsidRPr="00C31E24">
        <w:tab/>
        <w:t>shall include an "m=</w:t>
      </w:r>
      <w:r w:rsidRPr="00C31E24">
        <w:rPr>
          <w:lang w:eastAsia="zh-CN"/>
        </w:rPr>
        <w:t>video</w:t>
      </w:r>
      <w:r w:rsidRPr="00C31E24">
        <w:t>" media-level section for the MC</w:t>
      </w:r>
      <w:r w:rsidRPr="00C31E24">
        <w:rPr>
          <w:lang w:eastAsia="zh-CN"/>
        </w:rPr>
        <w:t>Video</w:t>
      </w:r>
      <w:r w:rsidRPr="00C31E24">
        <w:t xml:space="preserve"> media stream consisting of:</w:t>
      </w:r>
    </w:p>
    <w:p w14:paraId="317524F4" w14:textId="77777777" w:rsidR="005377F9" w:rsidRPr="00C31E24" w:rsidRDefault="005377F9" w:rsidP="005377F9">
      <w:pPr>
        <w:pStyle w:val="B2"/>
      </w:pPr>
      <w:r w:rsidRPr="00C31E24">
        <w:t>a)</w:t>
      </w:r>
      <w:r w:rsidRPr="00C31E24">
        <w:tab/>
        <w:t>the port number for the media stream selected; and</w:t>
      </w:r>
    </w:p>
    <w:p w14:paraId="76177E54" w14:textId="77777777" w:rsidR="005377F9" w:rsidRPr="00C31E24" w:rsidRDefault="005377F9" w:rsidP="005377F9">
      <w:pPr>
        <w:pStyle w:val="B2"/>
      </w:pPr>
      <w:r w:rsidRPr="00C31E24">
        <w:t>b)</w:t>
      </w:r>
      <w:r w:rsidRPr="00C31E24">
        <w:tab/>
        <w:t>the codec(s) and media parameters and attributes with the following clarification:</w:t>
      </w:r>
    </w:p>
    <w:p w14:paraId="7E56469C" w14:textId="77777777" w:rsidR="005377F9" w:rsidRPr="00C31E24" w:rsidRDefault="005377F9" w:rsidP="005377F9">
      <w:pPr>
        <w:pStyle w:val="B3"/>
      </w:pPr>
      <w:r w:rsidRPr="00C31E24">
        <w:t>i)</w:t>
      </w:r>
      <w:r w:rsidRPr="00C31E24">
        <w:tab/>
        <w:t>if the MC</w:t>
      </w:r>
      <w:r w:rsidRPr="00C31E24">
        <w:rPr>
          <w:lang w:eastAsia="zh-CN"/>
        </w:rPr>
        <w:t>Video</w:t>
      </w:r>
      <w:r w:rsidRPr="00C31E24">
        <w:t xml:space="preserve"> client is initiating a call to a group identity;</w:t>
      </w:r>
    </w:p>
    <w:p w14:paraId="4EDFD6AB" w14:textId="77777777" w:rsidR="005377F9" w:rsidRPr="00C31E24" w:rsidRDefault="005377F9" w:rsidP="005377F9">
      <w:pPr>
        <w:pStyle w:val="B3"/>
      </w:pPr>
      <w:r w:rsidRPr="00C31E24">
        <w:t>ii)</w:t>
      </w:r>
      <w:r w:rsidRPr="00C31E24">
        <w:tab/>
        <w:t>if the &lt;preferred-v</w:t>
      </w:r>
      <w:r w:rsidRPr="00C31E24">
        <w:rPr>
          <w:lang w:eastAsia="zh-CN"/>
        </w:rPr>
        <w:t>ideo</w:t>
      </w:r>
      <w:r w:rsidRPr="00C31E24">
        <w:t>-encodings&gt; element is present in the group document retrieved by the group management client as specified in 3GPP TS 24.</w:t>
      </w:r>
      <w:r w:rsidRPr="00C31E24">
        <w:rPr>
          <w:lang w:eastAsia="zh-CN"/>
        </w:rPr>
        <w:t>4</w:t>
      </w:r>
      <w:r w:rsidRPr="00C31E24">
        <w:t>81 [24] containing an &lt;encoding&gt; element with a "name" attribute; and</w:t>
      </w:r>
    </w:p>
    <w:p w14:paraId="7C3B2BAB" w14:textId="77777777" w:rsidR="005377F9" w:rsidRPr="00C31E24" w:rsidRDefault="005377F9" w:rsidP="005377F9">
      <w:pPr>
        <w:pStyle w:val="B3"/>
      </w:pPr>
      <w:r w:rsidRPr="00C31E24">
        <w:t>iii)</w:t>
      </w:r>
      <w:r w:rsidRPr="00C31E24">
        <w:tab/>
        <w:t>if the MCVideo client supports the encoding name indicated in the value of the "name" attribute;</w:t>
      </w:r>
    </w:p>
    <w:p w14:paraId="05073F41" w14:textId="77777777" w:rsidR="005377F9" w:rsidRPr="00C31E24" w:rsidRDefault="005377F9" w:rsidP="005377F9">
      <w:pPr>
        <w:pStyle w:val="B3"/>
      </w:pPr>
      <w:r w:rsidRPr="00C31E24">
        <w:t>then the MCVideo client:</w:t>
      </w:r>
    </w:p>
    <w:p w14:paraId="0212451C" w14:textId="77777777" w:rsidR="005377F9" w:rsidRPr="00C31E24" w:rsidRDefault="005377F9" w:rsidP="005377F9">
      <w:pPr>
        <w:pStyle w:val="B3"/>
      </w:pPr>
      <w:r w:rsidRPr="00C31E24">
        <w:t>i)</w:t>
      </w:r>
      <w:r w:rsidRPr="00C31E24">
        <w:tab/>
        <w:t xml:space="preserve">shall insert the value of the "name" attribute in the &lt;encoding name&gt; field of the "a=rtpmap" attribute as defined in IETF RFC 4566 [2]; </w:t>
      </w:r>
    </w:p>
    <w:p w14:paraId="11F1E1E5" w14:textId="77777777" w:rsidR="005377F9" w:rsidRPr="00C31E24" w:rsidRDefault="005377F9" w:rsidP="005377F9">
      <w:pPr>
        <w:pStyle w:val="B2"/>
      </w:pPr>
      <w:r w:rsidRPr="00C31E24">
        <w:t>c)</w:t>
      </w:r>
      <w:r w:rsidRPr="00C31E24">
        <w:tab/>
        <w:t>if the SDP offer is for an ambient viewing call:</w:t>
      </w:r>
    </w:p>
    <w:p w14:paraId="0773D3CE" w14:textId="77777777" w:rsidR="005377F9" w:rsidRPr="00C31E24" w:rsidRDefault="005377F9" w:rsidP="005377F9">
      <w:pPr>
        <w:pStyle w:val="B3"/>
      </w:pPr>
      <w:r w:rsidRPr="00C31E24">
        <w:t>i)</w:t>
      </w:r>
      <w:r w:rsidRPr="00C31E24">
        <w:tab/>
        <w:t>if this is a remotely initiated ambient viewing call, include an "a=recvonly" attribute; or</w:t>
      </w:r>
    </w:p>
    <w:p w14:paraId="01914681" w14:textId="77777777" w:rsidR="005377F9" w:rsidRPr="00C31E24" w:rsidRDefault="005377F9" w:rsidP="005377F9">
      <w:pPr>
        <w:pStyle w:val="B3"/>
      </w:pPr>
      <w:r w:rsidRPr="00C31E24">
        <w:t>ii)</w:t>
      </w:r>
      <w:r w:rsidRPr="00C31E24">
        <w:tab/>
        <w:t>if this is a locally initiated ambient viewing call, include an "a=sendonly" attribute; and</w:t>
      </w:r>
    </w:p>
    <w:p w14:paraId="3D4A6CF9" w14:textId="77777777" w:rsidR="005377F9" w:rsidRPr="00C31E24" w:rsidRDefault="005377F9" w:rsidP="005377F9">
      <w:pPr>
        <w:pStyle w:val="B2"/>
        <w:rPr>
          <w:lang w:eastAsia="zh-CN"/>
        </w:rPr>
      </w:pPr>
      <w:r w:rsidRPr="00C31E24">
        <w:t>d)</w:t>
      </w:r>
      <w:r w:rsidRPr="00C31E24">
        <w:tab/>
        <w:t>"i=" field set to "</w:t>
      </w:r>
      <w:r w:rsidRPr="00C31E24">
        <w:rPr>
          <w:lang w:eastAsia="zh-CN"/>
        </w:rPr>
        <w:t>video component of MCVideo</w:t>
      </w:r>
      <w:r w:rsidRPr="00C31E24">
        <w:t>" according to 3GPP TS 24.229 [11];</w:t>
      </w:r>
    </w:p>
    <w:p w14:paraId="6B436971" w14:textId="77777777" w:rsidR="005377F9" w:rsidRPr="00C31E24" w:rsidRDefault="005377F9" w:rsidP="005377F9">
      <w:pPr>
        <w:pStyle w:val="B1"/>
      </w:pPr>
      <w:r w:rsidRPr="00C31E24">
        <w:rPr>
          <w:lang w:eastAsia="zh-CN"/>
        </w:rPr>
        <w:t>4</w:t>
      </w:r>
      <w:r w:rsidRPr="00C31E24">
        <w:t>)</w:t>
      </w:r>
      <w:r w:rsidRPr="00C31E24">
        <w:tab/>
        <w:t>if transmission control shall be used during the session, shall include an "m=application" media-level section as specified in 3GPP TS 24.581 [5] clause 12 for a media-transmission control entity, consisting of:</w:t>
      </w:r>
    </w:p>
    <w:p w14:paraId="14310951" w14:textId="77777777" w:rsidR="005377F9" w:rsidRPr="00C31E24" w:rsidRDefault="005377F9" w:rsidP="005377F9">
      <w:pPr>
        <w:pStyle w:val="B2"/>
      </w:pPr>
      <w:r w:rsidRPr="00C31E24">
        <w:t>a)</w:t>
      </w:r>
      <w:r w:rsidRPr="00C31E24">
        <w:tab/>
        <w:t>the port number for the media-transmission control entity selected as specified in 3GPP TS 24.581 [5]; and</w:t>
      </w:r>
    </w:p>
    <w:p w14:paraId="383F263E" w14:textId="77777777" w:rsidR="005377F9" w:rsidRPr="00C31E24" w:rsidRDefault="005377F9" w:rsidP="005377F9">
      <w:pPr>
        <w:pStyle w:val="B2"/>
      </w:pPr>
      <w:r w:rsidRPr="00C31E24">
        <w:t>b)</w:t>
      </w:r>
      <w:r w:rsidRPr="00C31E24">
        <w:tab/>
        <w:t>the 'fmtp' attributes as specified in 3GPP TS 24.581 [5] clause 14; and</w:t>
      </w:r>
    </w:p>
    <w:p w14:paraId="69AAECBE" w14:textId="77777777" w:rsidR="005377F9" w:rsidRPr="00C31E24" w:rsidRDefault="005377F9" w:rsidP="005377F9">
      <w:pPr>
        <w:pStyle w:val="B1"/>
      </w:pPr>
      <w:r w:rsidRPr="00C31E24">
        <w:rPr>
          <w:lang w:eastAsia="zh-CN"/>
        </w:rPr>
        <w:t>5</w:t>
      </w:r>
      <w:r w:rsidRPr="00C31E24">
        <w:t>)</w:t>
      </w:r>
      <w:r w:rsidRPr="00C31E24">
        <w:tab/>
        <w:t>if end-to-end security is required for a private call and the SDP offer is not for establishing a pre-established session, shall include the MIKEY-SAKKE I_MESSAGE in an "a=key-mgmt" attribute as a "mikey" attribute value in the SDP offer as specified in IETF RFC 4567 [34].</w:t>
      </w:r>
    </w:p>
    <w:p w14:paraId="5D491528" w14:textId="77777777" w:rsidR="005377F9" w:rsidRPr="00C31E24" w:rsidRDefault="005377F9" w:rsidP="005377F9">
      <w:pPr>
        <w:pStyle w:val="B1"/>
      </w:pPr>
      <w:r w:rsidRPr="00C31E24">
        <w:t>[TS 24.581, clause 6.2.4.4.6]</w:t>
      </w:r>
    </w:p>
    <w:p w14:paraId="57BD7B18" w14:textId="77777777" w:rsidR="005377F9" w:rsidRPr="00C31E24" w:rsidRDefault="005377F9" w:rsidP="005377F9">
      <w:r w:rsidRPr="00C31E24">
        <w:t>Upon receiving a Transmission Granted message from the transmission control server, the transmission participant:</w:t>
      </w:r>
    </w:p>
    <w:p w14:paraId="1B282036" w14:textId="77777777" w:rsidR="005377F9" w:rsidRPr="00C31E24" w:rsidRDefault="005377F9" w:rsidP="005377F9">
      <w:pPr>
        <w:pStyle w:val="B1"/>
      </w:pPr>
      <w:r w:rsidRPr="00C31E24">
        <w:t>1.</w:t>
      </w:r>
      <w:r w:rsidRPr="00C31E24">
        <w:tab/>
        <w:t>if the first bit in the subtype of the Transmission Granted message is set to '1' (Acknowledgment is required) as described in subclause 9.2.2.1, shall send a Transmission control Ack message. The Transmission control Ack message:</w:t>
      </w:r>
    </w:p>
    <w:p w14:paraId="6D687EF2" w14:textId="77777777" w:rsidR="005377F9" w:rsidRPr="00C31E24" w:rsidRDefault="005377F9" w:rsidP="005377F9">
      <w:pPr>
        <w:pStyle w:val="B2"/>
      </w:pPr>
      <w:r w:rsidRPr="00C31E24">
        <w:t>a.</w:t>
      </w:r>
      <w:r w:rsidRPr="00C31E24">
        <w:tab/>
        <w:t>shall include the Message Type field set to '0' (Transmission Granted); and</w:t>
      </w:r>
    </w:p>
    <w:p w14:paraId="5CDB071E" w14:textId="77777777" w:rsidR="005377F9" w:rsidRPr="00C31E24" w:rsidRDefault="005377F9" w:rsidP="005377F9">
      <w:pPr>
        <w:pStyle w:val="B2"/>
      </w:pPr>
      <w:r w:rsidRPr="00C31E24">
        <w:t>b.</w:t>
      </w:r>
      <w:r w:rsidRPr="00C31E24">
        <w:tab/>
        <w:t>shall include the Source field set to '0' (the transmission participant is the source);</w:t>
      </w:r>
    </w:p>
    <w:p w14:paraId="59ACF7D1" w14:textId="77777777" w:rsidR="005377F9" w:rsidRPr="00C31E24" w:rsidRDefault="005377F9" w:rsidP="005377F9">
      <w:pPr>
        <w:pStyle w:val="B1"/>
      </w:pPr>
      <w:r w:rsidRPr="00C31E24">
        <w:t>2.</w:t>
      </w:r>
      <w:r w:rsidRPr="00C31E24">
        <w:tab/>
        <w:t>shall store the SSRC of granted transmission participant received in the Transmission Granted message and use it in the RTP media packets until the transmission is relased;</w:t>
      </w:r>
    </w:p>
    <w:p w14:paraId="5BABF8AC" w14:textId="77777777" w:rsidR="005377F9" w:rsidRPr="00C31E24" w:rsidRDefault="005377F9" w:rsidP="005377F9">
      <w:pPr>
        <w:pStyle w:val="B1"/>
      </w:pPr>
      <w:r w:rsidRPr="00C31E24">
        <w:t>3.</w:t>
      </w:r>
      <w:r w:rsidRPr="00C31E24">
        <w:tab/>
        <w:t>shall provide Transmission granted notification to the user, if not already done;</w:t>
      </w:r>
    </w:p>
    <w:p w14:paraId="6F6FBFF7" w14:textId="77777777" w:rsidR="005377F9" w:rsidRPr="00C31E24" w:rsidRDefault="005377F9" w:rsidP="005377F9">
      <w:pPr>
        <w:pStyle w:val="B1"/>
      </w:pPr>
      <w:r w:rsidRPr="00C31E24">
        <w:t>4.</w:t>
      </w:r>
      <w:r w:rsidRPr="00C31E24">
        <w:tab/>
        <w:t>shall stop timer T100 (Transmission Request); and</w:t>
      </w:r>
    </w:p>
    <w:p w14:paraId="2D244CA2" w14:textId="77777777" w:rsidR="005377F9" w:rsidRPr="00C31E24" w:rsidRDefault="005377F9" w:rsidP="005377F9">
      <w:pPr>
        <w:pStyle w:val="B1"/>
      </w:pPr>
      <w:r w:rsidRPr="00C31E24">
        <w:t>5.</w:t>
      </w:r>
      <w:r w:rsidRPr="00C31E24">
        <w:tab/>
        <w:t>shall enter the 'U: has permission to transmit' state.</w:t>
      </w:r>
    </w:p>
    <w:p w14:paraId="649CBDE3" w14:textId="77777777" w:rsidR="005377F9" w:rsidRPr="00C31E24" w:rsidRDefault="005377F9" w:rsidP="00DD5C3D">
      <w:pPr>
        <w:pStyle w:val="H6"/>
      </w:pPr>
      <w:bookmarkStart w:id="360" w:name="_Toc52787502"/>
      <w:bookmarkStart w:id="361" w:name="_Toc52787682"/>
      <w:r w:rsidRPr="00C31E24">
        <w:t>6.1.1.5.3</w:t>
      </w:r>
      <w:r w:rsidRPr="00C31E24">
        <w:tab/>
        <w:t>Test description</w:t>
      </w:r>
      <w:bookmarkEnd w:id="360"/>
      <w:bookmarkEnd w:id="361"/>
    </w:p>
    <w:p w14:paraId="6C2DA1E7" w14:textId="77777777" w:rsidR="005377F9" w:rsidRPr="00C31E24" w:rsidRDefault="005377F9" w:rsidP="005377F9">
      <w:pPr>
        <w:pStyle w:val="H6"/>
      </w:pPr>
      <w:r w:rsidRPr="00C31E24">
        <w:t>6.1.1.5.3.1</w:t>
      </w:r>
      <w:r w:rsidRPr="00C31E24">
        <w:tab/>
        <w:t>Pre-test conditions</w:t>
      </w:r>
    </w:p>
    <w:p w14:paraId="2DA8FF19" w14:textId="77777777" w:rsidR="005377F9" w:rsidRPr="00C31E24" w:rsidRDefault="005377F9" w:rsidP="005377F9">
      <w:pPr>
        <w:pStyle w:val="H6"/>
      </w:pPr>
      <w:r w:rsidRPr="00C31E24">
        <w:t>System Simulator:</w:t>
      </w:r>
    </w:p>
    <w:p w14:paraId="474F3660" w14:textId="77777777" w:rsidR="005377F9" w:rsidRPr="00C31E24" w:rsidRDefault="005377F9" w:rsidP="005377F9">
      <w:pPr>
        <w:pStyle w:val="B1"/>
      </w:pPr>
      <w:r w:rsidRPr="00C31E24">
        <w:t>-</w:t>
      </w:r>
      <w:r w:rsidRPr="00C31E24">
        <w:tab/>
        <w:t>SS (MCVideo server)</w:t>
      </w:r>
    </w:p>
    <w:p w14:paraId="44E5E7FA" w14:textId="77777777" w:rsidR="005377F9" w:rsidRPr="00C31E24" w:rsidRDefault="005377F9" w:rsidP="005377F9">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3013943" w14:textId="77777777" w:rsidR="005377F9" w:rsidRPr="00C31E24" w:rsidRDefault="005377F9" w:rsidP="005377F9">
      <w:pPr>
        <w:pStyle w:val="H6"/>
      </w:pPr>
      <w:r w:rsidRPr="00C31E24">
        <w:t>IUT:</w:t>
      </w:r>
    </w:p>
    <w:p w14:paraId="20FE9835" w14:textId="77777777" w:rsidR="005377F9" w:rsidRPr="00C31E24" w:rsidRDefault="005377F9" w:rsidP="005377F9">
      <w:pPr>
        <w:pStyle w:val="B1"/>
      </w:pPr>
      <w:r w:rsidRPr="00C31E24">
        <w:t>-</w:t>
      </w:r>
      <w:r w:rsidRPr="00C31E24">
        <w:tab/>
        <w:t>UE (MCVideo client)</w:t>
      </w:r>
    </w:p>
    <w:p w14:paraId="6221ED10" w14:textId="77777777" w:rsidR="005377F9" w:rsidRPr="00C31E24" w:rsidRDefault="005377F9" w:rsidP="005377F9">
      <w:pPr>
        <w:pStyle w:val="B1"/>
        <w:ind w:left="284" w:firstLine="0"/>
      </w:pPr>
      <w:r w:rsidRPr="00C31E24">
        <w:t>-</w:t>
      </w:r>
      <w:r w:rsidRPr="00C31E24">
        <w:tab/>
        <w:t>The test USIM set as defined in TS 36.579-1 [2], subclause 5.5.10 is inserted.</w:t>
      </w:r>
    </w:p>
    <w:p w14:paraId="4A906769" w14:textId="77777777" w:rsidR="005377F9" w:rsidRPr="00C31E24" w:rsidRDefault="005377F9" w:rsidP="005377F9">
      <w:pPr>
        <w:pStyle w:val="H6"/>
      </w:pPr>
      <w:r w:rsidRPr="00C31E24">
        <w:t>Preamble:</w:t>
      </w:r>
    </w:p>
    <w:p w14:paraId="20DC16DD" w14:textId="77777777" w:rsidR="005377F9" w:rsidRPr="00C31E24" w:rsidRDefault="005377F9" w:rsidP="005377F9">
      <w:pPr>
        <w:pStyle w:val="B1"/>
      </w:pPr>
      <w:r w:rsidRPr="00C31E24">
        <w:t>-</w:t>
      </w:r>
      <w:r w:rsidRPr="00C31E24">
        <w:tab/>
        <w:t>The UE has performed the Generic Test Procedure for MCVideo UE registration as specified in TS 36.579-1 [2], subclause 5.4.2A.</w:t>
      </w:r>
    </w:p>
    <w:p w14:paraId="3665EF75" w14:textId="6196C179" w:rsidR="005377F9" w:rsidRPr="00C31E24" w:rsidRDefault="005377F9" w:rsidP="005377F9">
      <w:pPr>
        <w:pStyle w:val="B1"/>
      </w:pPr>
      <w:r w:rsidRPr="00C31E24">
        <w:t>-</w:t>
      </w:r>
      <w:r w:rsidRPr="00C31E24">
        <w:tab/>
        <w:t>The MCVideo User performs the Generic Test Procedure for MCVideo Authorization/Configuration and Key Generation as specified in TS 36.579-1 [2], subclause 5.3.2A.</w:t>
      </w:r>
    </w:p>
    <w:p w14:paraId="7FA026CE" w14:textId="77777777" w:rsidR="005377F9" w:rsidRPr="00C31E24" w:rsidRDefault="005377F9" w:rsidP="005377F9">
      <w:pPr>
        <w:pStyle w:val="B1"/>
      </w:pPr>
      <w:r w:rsidRPr="00C31E24">
        <w:t>-</w:t>
      </w:r>
      <w:r w:rsidRPr="00C31E24">
        <w:tab/>
        <w:t>UE States at the end of the preamble</w:t>
      </w:r>
    </w:p>
    <w:p w14:paraId="3DFD9BBB" w14:textId="77777777" w:rsidR="005377F9" w:rsidRPr="00C31E24" w:rsidRDefault="005377F9" w:rsidP="005377F9">
      <w:pPr>
        <w:pStyle w:val="B2"/>
      </w:pPr>
      <w:r w:rsidRPr="00C31E24">
        <w:t>-</w:t>
      </w:r>
      <w:r w:rsidRPr="00C31E24">
        <w:tab/>
        <w:t>The UE is in E-UTRA Registered, Idle Mode state.</w:t>
      </w:r>
    </w:p>
    <w:p w14:paraId="454C282E" w14:textId="77777777" w:rsidR="005377F9" w:rsidRPr="00C31E24" w:rsidRDefault="005377F9" w:rsidP="005377F9">
      <w:pPr>
        <w:pStyle w:val="B2"/>
      </w:pPr>
      <w:r w:rsidRPr="00C31E24">
        <w:t>-</w:t>
      </w:r>
      <w:r w:rsidRPr="00C31E24">
        <w:tab/>
        <w:t>The MCVideo Client Application has been activated and User has registered-in as the MCVideo User with the Server as active user at the Client.</w:t>
      </w:r>
    </w:p>
    <w:p w14:paraId="15AE3EFC" w14:textId="77777777" w:rsidR="005377F9" w:rsidRPr="00C31E24" w:rsidRDefault="005377F9" w:rsidP="005377F9">
      <w:pPr>
        <w:pStyle w:val="H6"/>
      </w:pPr>
      <w:r w:rsidRPr="00C31E24">
        <w:t>6.1.1.5.3.2</w:t>
      </w:r>
      <w:r w:rsidRPr="00C31E24">
        <w:tab/>
        <w:t>Test procedure sequence</w:t>
      </w:r>
    </w:p>
    <w:p w14:paraId="58B30DF5" w14:textId="77777777" w:rsidR="005377F9" w:rsidRPr="00C31E24" w:rsidRDefault="005377F9" w:rsidP="005377F9">
      <w:pPr>
        <w:pStyle w:val="TH"/>
      </w:pPr>
      <w:r w:rsidRPr="00C31E24">
        <w:t>Table 6.1.1.5.3.2-1: Main Behaviour</w:t>
      </w:r>
    </w:p>
    <w:tbl>
      <w:tblPr>
        <w:tblW w:w="9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942"/>
        <w:gridCol w:w="709"/>
        <w:gridCol w:w="2738"/>
        <w:gridCol w:w="547"/>
        <w:gridCol w:w="859"/>
      </w:tblGrid>
      <w:tr w:rsidR="005377F9" w:rsidRPr="00C31E24" w14:paraId="275240BE" w14:textId="77777777" w:rsidTr="00D74F31">
        <w:trPr>
          <w:trHeight w:val="201"/>
          <w:tblHeader/>
          <w:jc w:val="center"/>
        </w:trPr>
        <w:tc>
          <w:tcPr>
            <w:tcW w:w="624" w:type="dxa"/>
            <w:tcBorders>
              <w:bottom w:val="nil"/>
            </w:tcBorders>
          </w:tcPr>
          <w:p w14:paraId="682B439F" w14:textId="77777777" w:rsidR="005377F9" w:rsidRPr="00C31E24" w:rsidRDefault="005377F9" w:rsidP="00D74F31">
            <w:pPr>
              <w:pStyle w:val="TAH"/>
            </w:pPr>
            <w:r w:rsidRPr="00C31E24">
              <w:t>St</w:t>
            </w:r>
          </w:p>
        </w:tc>
        <w:tc>
          <w:tcPr>
            <w:tcW w:w="3942" w:type="dxa"/>
            <w:tcBorders>
              <w:bottom w:val="nil"/>
            </w:tcBorders>
          </w:tcPr>
          <w:p w14:paraId="5ECE1FE0" w14:textId="77777777" w:rsidR="005377F9" w:rsidRPr="00C31E24" w:rsidRDefault="005377F9" w:rsidP="00D74F31">
            <w:pPr>
              <w:pStyle w:val="TAH"/>
            </w:pPr>
            <w:r w:rsidRPr="00C31E24">
              <w:t>Procedure</w:t>
            </w:r>
          </w:p>
        </w:tc>
        <w:tc>
          <w:tcPr>
            <w:tcW w:w="3447" w:type="dxa"/>
            <w:gridSpan w:val="2"/>
          </w:tcPr>
          <w:p w14:paraId="24A9AA8B" w14:textId="77777777" w:rsidR="005377F9" w:rsidRPr="00C31E24" w:rsidRDefault="005377F9" w:rsidP="00D74F31">
            <w:pPr>
              <w:pStyle w:val="TAH"/>
            </w:pPr>
            <w:r w:rsidRPr="00C31E24">
              <w:t>Message Sequence</w:t>
            </w:r>
          </w:p>
        </w:tc>
        <w:tc>
          <w:tcPr>
            <w:tcW w:w="547" w:type="dxa"/>
            <w:tcBorders>
              <w:bottom w:val="nil"/>
            </w:tcBorders>
          </w:tcPr>
          <w:p w14:paraId="1C006BFE" w14:textId="77777777" w:rsidR="005377F9" w:rsidRPr="00C31E24" w:rsidRDefault="005377F9" w:rsidP="00D74F31">
            <w:pPr>
              <w:pStyle w:val="TAH"/>
            </w:pPr>
            <w:r w:rsidRPr="00C31E24">
              <w:t>TP</w:t>
            </w:r>
          </w:p>
        </w:tc>
        <w:tc>
          <w:tcPr>
            <w:tcW w:w="859" w:type="dxa"/>
            <w:tcBorders>
              <w:bottom w:val="nil"/>
            </w:tcBorders>
          </w:tcPr>
          <w:p w14:paraId="573BAC6A" w14:textId="77777777" w:rsidR="005377F9" w:rsidRPr="00C31E24" w:rsidRDefault="005377F9" w:rsidP="00D74F31">
            <w:pPr>
              <w:pStyle w:val="TAH"/>
            </w:pPr>
            <w:r w:rsidRPr="00C31E24">
              <w:t>Verdict</w:t>
            </w:r>
          </w:p>
        </w:tc>
      </w:tr>
      <w:tr w:rsidR="005377F9" w:rsidRPr="00C31E24" w14:paraId="376DEB18" w14:textId="77777777" w:rsidTr="00D74F31">
        <w:trPr>
          <w:trHeight w:val="201"/>
          <w:tblHeader/>
          <w:jc w:val="center"/>
        </w:trPr>
        <w:tc>
          <w:tcPr>
            <w:tcW w:w="624" w:type="dxa"/>
            <w:tcBorders>
              <w:top w:val="nil"/>
            </w:tcBorders>
          </w:tcPr>
          <w:p w14:paraId="198A7186" w14:textId="77777777" w:rsidR="005377F9" w:rsidRPr="00C31E24" w:rsidRDefault="005377F9" w:rsidP="00D74F31">
            <w:pPr>
              <w:pStyle w:val="TAH"/>
            </w:pPr>
          </w:p>
        </w:tc>
        <w:tc>
          <w:tcPr>
            <w:tcW w:w="3942" w:type="dxa"/>
            <w:tcBorders>
              <w:top w:val="nil"/>
            </w:tcBorders>
          </w:tcPr>
          <w:p w14:paraId="6F31D381" w14:textId="77777777" w:rsidR="005377F9" w:rsidRPr="00C31E24" w:rsidRDefault="005377F9" w:rsidP="00D74F31">
            <w:pPr>
              <w:pStyle w:val="TAH"/>
            </w:pPr>
          </w:p>
        </w:tc>
        <w:tc>
          <w:tcPr>
            <w:tcW w:w="709" w:type="dxa"/>
          </w:tcPr>
          <w:p w14:paraId="658BF40C" w14:textId="77777777" w:rsidR="005377F9" w:rsidRPr="00C31E24" w:rsidRDefault="005377F9" w:rsidP="00D74F31">
            <w:pPr>
              <w:pStyle w:val="TAH"/>
            </w:pPr>
            <w:r w:rsidRPr="00C31E24">
              <w:t>U - S</w:t>
            </w:r>
          </w:p>
        </w:tc>
        <w:tc>
          <w:tcPr>
            <w:tcW w:w="2738" w:type="dxa"/>
          </w:tcPr>
          <w:p w14:paraId="451E57AF" w14:textId="77777777" w:rsidR="005377F9" w:rsidRPr="00C31E24" w:rsidRDefault="005377F9" w:rsidP="00D74F31">
            <w:pPr>
              <w:pStyle w:val="TAH"/>
            </w:pPr>
            <w:r w:rsidRPr="00C31E24">
              <w:t>Message</w:t>
            </w:r>
          </w:p>
        </w:tc>
        <w:tc>
          <w:tcPr>
            <w:tcW w:w="547" w:type="dxa"/>
            <w:tcBorders>
              <w:top w:val="nil"/>
            </w:tcBorders>
          </w:tcPr>
          <w:p w14:paraId="3816C0EC" w14:textId="77777777" w:rsidR="005377F9" w:rsidRPr="00C31E24" w:rsidRDefault="005377F9" w:rsidP="00D74F31">
            <w:pPr>
              <w:pStyle w:val="TAH"/>
            </w:pPr>
          </w:p>
        </w:tc>
        <w:tc>
          <w:tcPr>
            <w:tcW w:w="859" w:type="dxa"/>
            <w:tcBorders>
              <w:top w:val="nil"/>
            </w:tcBorders>
          </w:tcPr>
          <w:p w14:paraId="5BF3EA3C" w14:textId="77777777" w:rsidR="005377F9" w:rsidRPr="00C31E24" w:rsidRDefault="005377F9" w:rsidP="00D74F31">
            <w:pPr>
              <w:pStyle w:val="TAH"/>
            </w:pPr>
          </w:p>
        </w:tc>
      </w:tr>
      <w:tr w:rsidR="005377F9" w:rsidRPr="00C31E24" w14:paraId="0CFA52D5" w14:textId="77777777" w:rsidTr="00D74F31">
        <w:trPr>
          <w:trHeight w:val="1245"/>
          <w:jc w:val="center"/>
        </w:trPr>
        <w:tc>
          <w:tcPr>
            <w:tcW w:w="624" w:type="dxa"/>
            <w:shd w:val="clear" w:color="auto" w:fill="auto"/>
          </w:tcPr>
          <w:p w14:paraId="0EE0D5C2" w14:textId="77777777" w:rsidR="005377F9" w:rsidRPr="00C31E24" w:rsidRDefault="005377F9" w:rsidP="00D74F31">
            <w:pPr>
              <w:pStyle w:val="TAC"/>
            </w:pPr>
            <w:r w:rsidRPr="00C31E24">
              <w:t>1</w:t>
            </w:r>
          </w:p>
        </w:tc>
        <w:tc>
          <w:tcPr>
            <w:tcW w:w="3942" w:type="dxa"/>
            <w:shd w:val="clear" w:color="auto" w:fill="auto"/>
          </w:tcPr>
          <w:p w14:paraId="62752561" w14:textId="7DB66BAB" w:rsidR="005377F9" w:rsidRPr="00C31E24" w:rsidRDefault="005377F9" w:rsidP="00D74F31">
            <w:pPr>
              <w:pStyle w:val="TAL"/>
            </w:pPr>
            <w:r w:rsidRPr="00C31E24">
              <w:t>Make the MCVideo User request the establishment of a MCVideo On-demand Pre-arranged Emergency Group Call for the selected MCVideo Emergency Group A</w:t>
            </w:r>
            <w:r w:rsidRPr="00C31E24">
              <w:rPr>
                <w:color w:val="000000"/>
              </w:rPr>
              <w:t>,</w:t>
            </w:r>
            <w:r w:rsidRPr="00C31E24">
              <w:rPr>
                <w:rFonts w:cs="Arial"/>
                <w:color w:val="000000"/>
                <w:szCs w:val="18"/>
              </w:rPr>
              <w:t xml:space="preserve"> with explicit Transmission Control</w:t>
            </w:r>
            <w:r w:rsidRPr="00C31E24">
              <w:t>.</w:t>
            </w:r>
          </w:p>
          <w:p w14:paraId="4327D307" w14:textId="5A4D8085" w:rsidR="005377F9" w:rsidRPr="00C31E24" w:rsidRDefault="005377F9" w:rsidP="00D74F31">
            <w:pPr>
              <w:pStyle w:val="TAL"/>
              <w:rPr>
                <w:shd w:val="clear" w:color="auto" w:fill="FF0000"/>
              </w:rPr>
            </w:pPr>
            <w:r w:rsidRPr="00C31E24">
              <w:t>(NOTE 1).</w:t>
            </w:r>
          </w:p>
        </w:tc>
        <w:tc>
          <w:tcPr>
            <w:tcW w:w="709" w:type="dxa"/>
            <w:shd w:val="clear" w:color="auto" w:fill="auto"/>
          </w:tcPr>
          <w:p w14:paraId="69D796BF" w14:textId="77777777" w:rsidR="005377F9" w:rsidRPr="00C31E24" w:rsidRDefault="005377F9" w:rsidP="00D74F31">
            <w:pPr>
              <w:pStyle w:val="TAC"/>
            </w:pPr>
            <w:r w:rsidRPr="00C31E24">
              <w:t>-</w:t>
            </w:r>
          </w:p>
        </w:tc>
        <w:tc>
          <w:tcPr>
            <w:tcW w:w="2738" w:type="dxa"/>
            <w:shd w:val="clear" w:color="auto" w:fill="auto"/>
          </w:tcPr>
          <w:p w14:paraId="0EBF0A1C" w14:textId="77777777" w:rsidR="005377F9" w:rsidRPr="00C31E24" w:rsidRDefault="005377F9" w:rsidP="00D74F31">
            <w:pPr>
              <w:pStyle w:val="TAL"/>
            </w:pPr>
            <w:r w:rsidRPr="00C31E24">
              <w:t>-</w:t>
            </w:r>
          </w:p>
        </w:tc>
        <w:tc>
          <w:tcPr>
            <w:tcW w:w="547" w:type="dxa"/>
            <w:shd w:val="clear" w:color="auto" w:fill="auto"/>
          </w:tcPr>
          <w:p w14:paraId="51F39D27" w14:textId="77777777" w:rsidR="005377F9" w:rsidRPr="00C31E24" w:rsidRDefault="005377F9" w:rsidP="00D74F31">
            <w:pPr>
              <w:pStyle w:val="TAC"/>
            </w:pPr>
            <w:r w:rsidRPr="00C31E24">
              <w:t>-</w:t>
            </w:r>
          </w:p>
        </w:tc>
        <w:tc>
          <w:tcPr>
            <w:tcW w:w="859" w:type="dxa"/>
            <w:shd w:val="clear" w:color="auto" w:fill="auto"/>
          </w:tcPr>
          <w:p w14:paraId="09E0B7DD" w14:textId="77777777" w:rsidR="005377F9" w:rsidRPr="00C31E24" w:rsidRDefault="005377F9" w:rsidP="00D74F31">
            <w:pPr>
              <w:pStyle w:val="TAC"/>
            </w:pPr>
            <w:r w:rsidRPr="00C31E24">
              <w:t>-</w:t>
            </w:r>
          </w:p>
        </w:tc>
      </w:tr>
      <w:tr w:rsidR="005377F9" w:rsidRPr="00C31E24" w14:paraId="11E00BEA" w14:textId="77777777" w:rsidTr="00D74F31">
        <w:trPr>
          <w:trHeight w:val="1447"/>
          <w:jc w:val="center"/>
        </w:trPr>
        <w:tc>
          <w:tcPr>
            <w:tcW w:w="624" w:type="dxa"/>
            <w:shd w:val="clear" w:color="auto" w:fill="auto"/>
          </w:tcPr>
          <w:p w14:paraId="7A487C08" w14:textId="77777777" w:rsidR="005377F9" w:rsidRPr="00C31E24" w:rsidRDefault="005377F9" w:rsidP="00D74F31">
            <w:pPr>
              <w:pStyle w:val="TAC"/>
            </w:pPr>
            <w:r w:rsidRPr="00C31E24">
              <w:t>-</w:t>
            </w:r>
          </w:p>
        </w:tc>
        <w:tc>
          <w:tcPr>
            <w:tcW w:w="3942" w:type="dxa"/>
            <w:shd w:val="clear" w:color="auto" w:fill="auto"/>
          </w:tcPr>
          <w:p w14:paraId="49CB4A1F" w14:textId="6A4862D4" w:rsidR="005377F9" w:rsidRPr="00C31E24" w:rsidRDefault="005377F9" w:rsidP="00D74F31">
            <w:pPr>
              <w:pStyle w:val="TAL"/>
            </w:pPr>
            <w:r w:rsidRPr="00C31E24">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Pr>
          <w:p w14:paraId="16E773FC" w14:textId="77777777" w:rsidR="005377F9" w:rsidRPr="00C31E24" w:rsidRDefault="005377F9" w:rsidP="00D74F31">
            <w:pPr>
              <w:pStyle w:val="TAC"/>
            </w:pPr>
            <w:r w:rsidRPr="00C31E24">
              <w:t>-</w:t>
            </w:r>
          </w:p>
        </w:tc>
        <w:tc>
          <w:tcPr>
            <w:tcW w:w="2738" w:type="dxa"/>
            <w:shd w:val="clear" w:color="auto" w:fill="auto"/>
          </w:tcPr>
          <w:p w14:paraId="48595387" w14:textId="77777777" w:rsidR="005377F9" w:rsidRPr="00C31E24" w:rsidRDefault="005377F9" w:rsidP="00D74F31">
            <w:pPr>
              <w:pStyle w:val="TAL"/>
            </w:pPr>
            <w:r w:rsidRPr="00C31E24">
              <w:t>-</w:t>
            </w:r>
          </w:p>
        </w:tc>
        <w:tc>
          <w:tcPr>
            <w:tcW w:w="547" w:type="dxa"/>
            <w:shd w:val="clear" w:color="auto" w:fill="auto"/>
          </w:tcPr>
          <w:p w14:paraId="25E638BD" w14:textId="77777777" w:rsidR="005377F9" w:rsidRPr="00C31E24" w:rsidRDefault="005377F9" w:rsidP="00D74F31">
            <w:pPr>
              <w:pStyle w:val="TAC"/>
            </w:pPr>
            <w:r w:rsidRPr="00C31E24">
              <w:t>-</w:t>
            </w:r>
          </w:p>
        </w:tc>
        <w:tc>
          <w:tcPr>
            <w:tcW w:w="859" w:type="dxa"/>
            <w:shd w:val="clear" w:color="auto" w:fill="auto"/>
          </w:tcPr>
          <w:p w14:paraId="0C1B6435" w14:textId="77777777" w:rsidR="005377F9" w:rsidRPr="00C31E24" w:rsidRDefault="005377F9" w:rsidP="00D74F31">
            <w:pPr>
              <w:pStyle w:val="TAC"/>
            </w:pPr>
            <w:r w:rsidRPr="00C31E24">
              <w:t>-</w:t>
            </w:r>
          </w:p>
        </w:tc>
      </w:tr>
      <w:tr w:rsidR="005377F9" w:rsidRPr="00C31E24" w14:paraId="4F43F5CD" w14:textId="77777777" w:rsidTr="00D74F31">
        <w:trPr>
          <w:trHeight w:val="823"/>
          <w:jc w:val="center"/>
        </w:trPr>
        <w:tc>
          <w:tcPr>
            <w:tcW w:w="624" w:type="dxa"/>
            <w:shd w:val="clear" w:color="auto" w:fill="auto"/>
          </w:tcPr>
          <w:p w14:paraId="5B35CE7F" w14:textId="77777777" w:rsidR="005377F9" w:rsidRPr="00C31E24" w:rsidRDefault="005377F9" w:rsidP="00D74F31">
            <w:pPr>
              <w:pStyle w:val="TAC"/>
            </w:pPr>
            <w:r w:rsidRPr="00C31E24">
              <w:t>2</w:t>
            </w:r>
          </w:p>
        </w:tc>
        <w:tc>
          <w:tcPr>
            <w:tcW w:w="3942" w:type="dxa"/>
            <w:shd w:val="clear" w:color="auto" w:fill="auto"/>
          </w:tcPr>
          <w:p w14:paraId="3A3FCAB5" w14:textId="77777777" w:rsidR="005377F9" w:rsidRPr="00C31E24" w:rsidRDefault="005377F9" w:rsidP="00D74F31">
            <w:pPr>
              <w:pStyle w:val="TAL"/>
            </w:pPr>
            <w:r w:rsidRPr="00C31E24">
              <w:t>Check: Does the UE (MCVideo client) send an initial SIP INVITE request for the establishment of an MCVideo On-demand pre-arranged Emergency Group Call?</w:t>
            </w:r>
          </w:p>
        </w:tc>
        <w:tc>
          <w:tcPr>
            <w:tcW w:w="709" w:type="dxa"/>
            <w:shd w:val="clear" w:color="auto" w:fill="auto"/>
          </w:tcPr>
          <w:p w14:paraId="3C506329" w14:textId="77777777" w:rsidR="005377F9" w:rsidRPr="00C31E24" w:rsidRDefault="005377F9" w:rsidP="00D74F31">
            <w:pPr>
              <w:pStyle w:val="TAC"/>
              <w:rPr>
                <w:rFonts w:eastAsia="Calibri" w:cs="Arial"/>
                <w:szCs w:val="18"/>
              </w:rPr>
            </w:pPr>
            <w:r w:rsidRPr="00C31E24">
              <w:rPr>
                <w:rFonts w:eastAsia="Calibri" w:cs="Arial"/>
                <w:szCs w:val="18"/>
              </w:rPr>
              <w:t>--&gt;</w:t>
            </w:r>
          </w:p>
        </w:tc>
        <w:tc>
          <w:tcPr>
            <w:tcW w:w="2738" w:type="dxa"/>
            <w:shd w:val="clear" w:color="auto" w:fill="auto"/>
          </w:tcPr>
          <w:p w14:paraId="72F8FAD3" w14:textId="77777777" w:rsidR="005377F9" w:rsidRPr="00C31E24" w:rsidRDefault="005377F9" w:rsidP="00D74F31">
            <w:pPr>
              <w:pStyle w:val="TAL"/>
            </w:pPr>
            <w:r w:rsidRPr="00C31E24">
              <w:t>SIP INVITE</w:t>
            </w:r>
          </w:p>
        </w:tc>
        <w:tc>
          <w:tcPr>
            <w:tcW w:w="547" w:type="dxa"/>
            <w:shd w:val="clear" w:color="auto" w:fill="auto"/>
          </w:tcPr>
          <w:p w14:paraId="54BB762C" w14:textId="77777777" w:rsidR="005377F9" w:rsidRPr="00C31E24" w:rsidRDefault="005377F9" w:rsidP="00D74F31">
            <w:pPr>
              <w:pStyle w:val="TAC"/>
            </w:pPr>
            <w:r w:rsidRPr="00C31E24">
              <w:t>1</w:t>
            </w:r>
          </w:p>
        </w:tc>
        <w:tc>
          <w:tcPr>
            <w:tcW w:w="859" w:type="dxa"/>
            <w:shd w:val="clear" w:color="auto" w:fill="auto"/>
          </w:tcPr>
          <w:p w14:paraId="36B16A33" w14:textId="77777777" w:rsidR="005377F9" w:rsidRPr="00C31E24" w:rsidRDefault="005377F9" w:rsidP="00D74F31">
            <w:pPr>
              <w:pStyle w:val="TAC"/>
            </w:pPr>
            <w:r w:rsidRPr="00C31E24">
              <w:t>P</w:t>
            </w:r>
          </w:p>
        </w:tc>
      </w:tr>
      <w:tr w:rsidR="005377F9" w:rsidRPr="00C31E24" w14:paraId="3BFEF8F6" w14:textId="77777777" w:rsidTr="00D74F31">
        <w:trPr>
          <w:trHeight w:val="420"/>
          <w:jc w:val="center"/>
        </w:trPr>
        <w:tc>
          <w:tcPr>
            <w:tcW w:w="624" w:type="dxa"/>
            <w:shd w:val="clear" w:color="auto" w:fill="auto"/>
          </w:tcPr>
          <w:p w14:paraId="7D399A0D" w14:textId="77777777" w:rsidR="005377F9" w:rsidRPr="00C31E24" w:rsidRDefault="005377F9" w:rsidP="00D74F31">
            <w:pPr>
              <w:pStyle w:val="TAC"/>
            </w:pPr>
            <w:r w:rsidRPr="00C31E24">
              <w:rPr>
                <w:rFonts w:eastAsia="Calibri"/>
                <w:szCs w:val="22"/>
              </w:rPr>
              <w:t>3</w:t>
            </w:r>
          </w:p>
        </w:tc>
        <w:tc>
          <w:tcPr>
            <w:tcW w:w="3942" w:type="dxa"/>
            <w:shd w:val="clear" w:color="auto" w:fill="auto"/>
          </w:tcPr>
          <w:p w14:paraId="25D7EA19" w14:textId="77777777" w:rsidR="005377F9" w:rsidRPr="00C31E24" w:rsidRDefault="005377F9" w:rsidP="00D74F31">
            <w:pPr>
              <w:pStyle w:val="TAL"/>
            </w:pPr>
            <w:r w:rsidRPr="00C31E24">
              <w:rPr>
                <w:rFonts w:eastAsia="Calibri"/>
              </w:rPr>
              <w:t>The SS (MCVideo Server) sends a SIP 100 (Trying) message.</w:t>
            </w:r>
          </w:p>
        </w:tc>
        <w:tc>
          <w:tcPr>
            <w:tcW w:w="709" w:type="dxa"/>
            <w:shd w:val="clear" w:color="auto" w:fill="auto"/>
          </w:tcPr>
          <w:p w14:paraId="673C80D8" w14:textId="77777777" w:rsidR="005377F9" w:rsidRPr="00C31E24" w:rsidRDefault="005377F9" w:rsidP="00D74F31">
            <w:pPr>
              <w:pStyle w:val="TAC"/>
            </w:pPr>
            <w:r w:rsidRPr="00C31E24">
              <w:rPr>
                <w:rFonts w:eastAsia="Calibri"/>
                <w:szCs w:val="22"/>
              </w:rPr>
              <w:t>&lt;--</w:t>
            </w:r>
          </w:p>
        </w:tc>
        <w:tc>
          <w:tcPr>
            <w:tcW w:w="2738" w:type="dxa"/>
            <w:shd w:val="clear" w:color="auto" w:fill="auto"/>
          </w:tcPr>
          <w:p w14:paraId="1727CE6A" w14:textId="77777777" w:rsidR="005377F9" w:rsidRPr="00C31E24" w:rsidRDefault="005377F9" w:rsidP="00D74F31">
            <w:pPr>
              <w:pStyle w:val="TAL"/>
            </w:pPr>
            <w:r w:rsidRPr="00C31E24">
              <w:rPr>
                <w:rFonts w:eastAsia="Calibri"/>
              </w:rPr>
              <w:t>SIP 100 (Trying)</w:t>
            </w:r>
          </w:p>
        </w:tc>
        <w:tc>
          <w:tcPr>
            <w:tcW w:w="547" w:type="dxa"/>
            <w:shd w:val="clear" w:color="auto" w:fill="auto"/>
          </w:tcPr>
          <w:p w14:paraId="6D267A38" w14:textId="77777777" w:rsidR="005377F9" w:rsidRPr="00C31E24" w:rsidRDefault="005377F9" w:rsidP="00D74F31">
            <w:pPr>
              <w:pStyle w:val="TAC"/>
            </w:pPr>
            <w:r w:rsidRPr="00C31E24">
              <w:t>-</w:t>
            </w:r>
          </w:p>
        </w:tc>
        <w:tc>
          <w:tcPr>
            <w:tcW w:w="859" w:type="dxa"/>
            <w:shd w:val="clear" w:color="auto" w:fill="auto"/>
          </w:tcPr>
          <w:p w14:paraId="782B9BA5" w14:textId="77777777" w:rsidR="005377F9" w:rsidRPr="00C31E24" w:rsidRDefault="005377F9" w:rsidP="00D74F31">
            <w:pPr>
              <w:pStyle w:val="TAC"/>
            </w:pPr>
            <w:r w:rsidRPr="00C31E24">
              <w:t>-</w:t>
            </w:r>
          </w:p>
        </w:tc>
      </w:tr>
      <w:tr w:rsidR="005377F9" w:rsidRPr="00C31E24" w14:paraId="1F093135" w14:textId="77777777" w:rsidTr="00D74F31">
        <w:trPr>
          <w:trHeight w:val="420"/>
          <w:jc w:val="center"/>
        </w:trPr>
        <w:tc>
          <w:tcPr>
            <w:tcW w:w="624" w:type="dxa"/>
            <w:shd w:val="clear" w:color="auto" w:fill="auto"/>
          </w:tcPr>
          <w:p w14:paraId="3FA1BE1F" w14:textId="77777777" w:rsidR="005377F9" w:rsidRPr="00C31E24" w:rsidRDefault="005377F9" w:rsidP="00D74F31">
            <w:pPr>
              <w:pStyle w:val="TAC"/>
            </w:pPr>
            <w:r w:rsidRPr="00C31E24">
              <w:t>4</w:t>
            </w:r>
          </w:p>
        </w:tc>
        <w:tc>
          <w:tcPr>
            <w:tcW w:w="3942" w:type="dxa"/>
            <w:shd w:val="clear" w:color="auto" w:fill="auto"/>
          </w:tcPr>
          <w:p w14:paraId="3B07936A" w14:textId="77777777" w:rsidR="005377F9" w:rsidRPr="00C31E24" w:rsidRDefault="005377F9" w:rsidP="00D74F31">
            <w:pPr>
              <w:pStyle w:val="TAL"/>
            </w:pPr>
            <w:r w:rsidRPr="00C31E24">
              <w:t>The SS sends SIP 200 (OK), indicating that the MCVideo call has been established.</w:t>
            </w:r>
          </w:p>
        </w:tc>
        <w:tc>
          <w:tcPr>
            <w:tcW w:w="709" w:type="dxa"/>
            <w:shd w:val="clear" w:color="auto" w:fill="auto"/>
          </w:tcPr>
          <w:p w14:paraId="2CAF0F6B" w14:textId="77777777" w:rsidR="005377F9" w:rsidRPr="00C31E24" w:rsidRDefault="005377F9" w:rsidP="00D74F31">
            <w:pPr>
              <w:pStyle w:val="TAC"/>
            </w:pPr>
            <w:r w:rsidRPr="00C31E24">
              <w:t>&lt;--</w:t>
            </w:r>
          </w:p>
        </w:tc>
        <w:tc>
          <w:tcPr>
            <w:tcW w:w="2738" w:type="dxa"/>
            <w:shd w:val="clear" w:color="auto" w:fill="auto"/>
          </w:tcPr>
          <w:p w14:paraId="52EF4167" w14:textId="77777777" w:rsidR="005377F9" w:rsidRPr="00C31E24" w:rsidRDefault="005377F9" w:rsidP="00D74F31">
            <w:pPr>
              <w:pStyle w:val="TAL"/>
            </w:pPr>
            <w:r w:rsidRPr="00C31E24">
              <w:t>SIP 200 (OK)</w:t>
            </w:r>
          </w:p>
        </w:tc>
        <w:tc>
          <w:tcPr>
            <w:tcW w:w="547" w:type="dxa"/>
            <w:shd w:val="clear" w:color="auto" w:fill="auto"/>
          </w:tcPr>
          <w:p w14:paraId="3FACFBD6" w14:textId="77777777" w:rsidR="005377F9" w:rsidRPr="00C31E24" w:rsidRDefault="005377F9" w:rsidP="00D74F31">
            <w:pPr>
              <w:pStyle w:val="TAC"/>
            </w:pPr>
            <w:r w:rsidRPr="00C31E24">
              <w:t>-</w:t>
            </w:r>
          </w:p>
        </w:tc>
        <w:tc>
          <w:tcPr>
            <w:tcW w:w="859" w:type="dxa"/>
            <w:shd w:val="clear" w:color="auto" w:fill="auto"/>
          </w:tcPr>
          <w:p w14:paraId="6A461E66" w14:textId="77777777" w:rsidR="005377F9" w:rsidRPr="00C31E24" w:rsidRDefault="005377F9" w:rsidP="00D74F31">
            <w:pPr>
              <w:pStyle w:val="TAC"/>
            </w:pPr>
            <w:r w:rsidRPr="00C31E24">
              <w:t>-</w:t>
            </w:r>
          </w:p>
        </w:tc>
      </w:tr>
      <w:tr w:rsidR="005377F9" w:rsidRPr="00C31E24" w14:paraId="7C2465B5" w14:textId="77777777" w:rsidTr="00D74F31">
        <w:trPr>
          <w:trHeight w:val="468"/>
          <w:jc w:val="center"/>
        </w:trPr>
        <w:tc>
          <w:tcPr>
            <w:tcW w:w="624" w:type="dxa"/>
            <w:shd w:val="clear" w:color="auto" w:fill="auto"/>
          </w:tcPr>
          <w:p w14:paraId="3EB18549" w14:textId="77777777" w:rsidR="005377F9" w:rsidRPr="00C31E24" w:rsidRDefault="005377F9" w:rsidP="00D74F31">
            <w:pPr>
              <w:pStyle w:val="TAC"/>
            </w:pPr>
            <w:r w:rsidRPr="00C31E24">
              <w:t>5</w:t>
            </w:r>
          </w:p>
        </w:tc>
        <w:tc>
          <w:tcPr>
            <w:tcW w:w="3942" w:type="dxa"/>
            <w:shd w:val="clear" w:color="auto" w:fill="auto"/>
          </w:tcPr>
          <w:p w14:paraId="3B5322DA" w14:textId="1D9DFD5C" w:rsidR="005377F9" w:rsidRPr="00C31E24" w:rsidRDefault="005377F9" w:rsidP="00D74F31">
            <w:pPr>
              <w:pStyle w:val="TAL"/>
            </w:pPr>
            <w:r w:rsidRPr="00C31E24">
              <w:t>Does the UE (MCVideo client) send a SIP ACK in response to the SIP 200 (OK)?</w:t>
            </w:r>
          </w:p>
        </w:tc>
        <w:tc>
          <w:tcPr>
            <w:tcW w:w="709" w:type="dxa"/>
            <w:shd w:val="clear" w:color="auto" w:fill="auto"/>
          </w:tcPr>
          <w:p w14:paraId="7F6CDD28" w14:textId="77777777" w:rsidR="005377F9" w:rsidRPr="00C31E24" w:rsidRDefault="005377F9" w:rsidP="00D74F31">
            <w:pPr>
              <w:pStyle w:val="TAC"/>
            </w:pPr>
            <w:r w:rsidRPr="00C31E24">
              <w:t>--&gt;</w:t>
            </w:r>
          </w:p>
        </w:tc>
        <w:tc>
          <w:tcPr>
            <w:tcW w:w="2738" w:type="dxa"/>
            <w:shd w:val="clear" w:color="auto" w:fill="auto"/>
          </w:tcPr>
          <w:p w14:paraId="0E6D512E" w14:textId="77777777" w:rsidR="005377F9" w:rsidRPr="00C31E24" w:rsidRDefault="005377F9" w:rsidP="00D74F31">
            <w:pPr>
              <w:pStyle w:val="TAL"/>
            </w:pPr>
            <w:r w:rsidRPr="00C31E24">
              <w:t>SIP ACK</w:t>
            </w:r>
          </w:p>
        </w:tc>
        <w:tc>
          <w:tcPr>
            <w:tcW w:w="547" w:type="dxa"/>
            <w:shd w:val="clear" w:color="auto" w:fill="auto"/>
          </w:tcPr>
          <w:p w14:paraId="12CFF8C0" w14:textId="510D6CA4" w:rsidR="005377F9" w:rsidRPr="00C31E24" w:rsidRDefault="005377F9" w:rsidP="00D74F31">
            <w:pPr>
              <w:pStyle w:val="TAC"/>
            </w:pPr>
            <w:r w:rsidRPr="00C31E24">
              <w:t>2</w:t>
            </w:r>
          </w:p>
        </w:tc>
        <w:tc>
          <w:tcPr>
            <w:tcW w:w="859" w:type="dxa"/>
            <w:shd w:val="clear" w:color="auto" w:fill="auto"/>
          </w:tcPr>
          <w:p w14:paraId="4F86A994" w14:textId="0B0DAE97" w:rsidR="005377F9" w:rsidRPr="00C31E24" w:rsidRDefault="005377F9" w:rsidP="00D74F31">
            <w:pPr>
              <w:pStyle w:val="TAC"/>
            </w:pPr>
            <w:r w:rsidRPr="00C31E24">
              <w:t>P</w:t>
            </w:r>
          </w:p>
        </w:tc>
      </w:tr>
      <w:tr w:rsidR="005377F9" w:rsidRPr="00C31E24" w14:paraId="7E1B4C01" w14:textId="77777777" w:rsidTr="00D74F31">
        <w:trPr>
          <w:trHeight w:val="420"/>
          <w:jc w:val="center"/>
        </w:trPr>
        <w:tc>
          <w:tcPr>
            <w:tcW w:w="624" w:type="dxa"/>
            <w:shd w:val="clear" w:color="auto" w:fill="auto"/>
          </w:tcPr>
          <w:p w14:paraId="1B5ED3E2" w14:textId="77777777" w:rsidR="005377F9" w:rsidRPr="00C31E24" w:rsidRDefault="005377F9" w:rsidP="00D74F31">
            <w:pPr>
              <w:pStyle w:val="TAC"/>
              <w:keepNext w:val="0"/>
              <w:keepLines w:val="0"/>
              <w:widowControl w:val="0"/>
              <w:rPr>
                <w:rFonts w:eastAsia="Calibri"/>
              </w:rPr>
            </w:pPr>
            <w:r w:rsidRPr="00C31E24">
              <w:rPr>
                <w:rFonts w:eastAsia="Calibri"/>
              </w:rPr>
              <w:t>6</w:t>
            </w:r>
          </w:p>
        </w:tc>
        <w:tc>
          <w:tcPr>
            <w:tcW w:w="3942" w:type="dxa"/>
            <w:shd w:val="clear" w:color="auto" w:fill="auto"/>
          </w:tcPr>
          <w:p w14:paraId="1FF333C9" w14:textId="77777777" w:rsidR="005377F9" w:rsidRPr="00C31E24" w:rsidRDefault="005377F9" w:rsidP="00D74F31">
            <w:pPr>
              <w:pStyle w:val="TAL"/>
              <w:keepNext w:val="0"/>
              <w:keepLines w:val="0"/>
              <w:widowControl w:val="0"/>
              <w:rPr>
                <w:rFonts w:eastAsia="Calibri"/>
              </w:rPr>
            </w:pPr>
            <w:r w:rsidRPr="00C31E24">
              <w:rPr>
                <w:rFonts w:eastAsia="Calibri"/>
              </w:rPr>
              <w:t>The SS (MCVideo Server) sends a Transmission Granted message.</w:t>
            </w:r>
          </w:p>
        </w:tc>
        <w:tc>
          <w:tcPr>
            <w:tcW w:w="709" w:type="dxa"/>
            <w:shd w:val="clear" w:color="auto" w:fill="auto"/>
          </w:tcPr>
          <w:p w14:paraId="50165FB7" w14:textId="77777777" w:rsidR="005377F9" w:rsidRPr="00C31E24" w:rsidRDefault="005377F9" w:rsidP="00D74F31">
            <w:pPr>
              <w:pStyle w:val="TAC"/>
              <w:keepNext w:val="0"/>
              <w:keepLines w:val="0"/>
              <w:widowControl w:val="0"/>
              <w:rPr>
                <w:rFonts w:eastAsia="Calibri"/>
                <w:szCs w:val="22"/>
              </w:rPr>
            </w:pPr>
            <w:r w:rsidRPr="00C31E24">
              <w:rPr>
                <w:rFonts w:eastAsia="Calibri"/>
                <w:szCs w:val="22"/>
              </w:rPr>
              <w:t>&lt;--</w:t>
            </w:r>
          </w:p>
        </w:tc>
        <w:tc>
          <w:tcPr>
            <w:tcW w:w="2738" w:type="dxa"/>
            <w:shd w:val="clear" w:color="auto" w:fill="auto"/>
          </w:tcPr>
          <w:p w14:paraId="0562C414" w14:textId="77777777" w:rsidR="005377F9" w:rsidRPr="00C31E24" w:rsidRDefault="005377F9" w:rsidP="00D74F31">
            <w:pPr>
              <w:pStyle w:val="TAL"/>
              <w:keepNext w:val="0"/>
              <w:keepLines w:val="0"/>
              <w:widowControl w:val="0"/>
              <w:rPr>
                <w:rFonts w:eastAsia="Calibri"/>
              </w:rPr>
            </w:pPr>
            <w:r w:rsidRPr="00C31E24">
              <w:rPr>
                <w:rFonts w:eastAsia="Calibri"/>
              </w:rPr>
              <w:t>Transmission Granted</w:t>
            </w:r>
          </w:p>
        </w:tc>
        <w:tc>
          <w:tcPr>
            <w:tcW w:w="547" w:type="dxa"/>
            <w:shd w:val="clear" w:color="auto" w:fill="auto"/>
          </w:tcPr>
          <w:p w14:paraId="3908E984" w14:textId="77777777" w:rsidR="005377F9" w:rsidRPr="00C31E24" w:rsidRDefault="005377F9" w:rsidP="00D74F31">
            <w:pPr>
              <w:pStyle w:val="TAC"/>
            </w:pPr>
            <w:r w:rsidRPr="00C31E24">
              <w:t>-</w:t>
            </w:r>
          </w:p>
        </w:tc>
        <w:tc>
          <w:tcPr>
            <w:tcW w:w="859" w:type="dxa"/>
            <w:shd w:val="clear" w:color="auto" w:fill="auto"/>
          </w:tcPr>
          <w:p w14:paraId="25F333EA" w14:textId="77777777" w:rsidR="005377F9" w:rsidRPr="00C31E24" w:rsidRDefault="005377F9" w:rsidP="00D74F31">
            <w:pPr>
              <w:pStyle w:val="TAC"/>
            </w:pPr>
            <w:r w:rsidRPr="00C31E24">
              <w:t>-</w:t>
            </w:r>
          </w:p>
        </w:tc>
      </w:tr>
      <w:tr w:rsidR="005377F9" w:rsidRPr="00C31E24" w14:paraId="14F05730" w14:textId="77777777" w:rsidTr="00D74F31">
        <w:trPr>
          <w:trHeight w:val="420"/>
          <w:jc w:val="center"/>
        </w:trPr>
        <w:tc>
          <w:tcPr>
            <w:tcW w:w="624" w:type="dxa"/>
            <w:shd w:val="clear" w:color="auto" w:fill="auto"/>
          </w:tcPr>
          <w:p w14:paraId="783FC4CF" w14:textId="77777777" w:rsidR="005377F9" w:rsidRPr="00C31E24" w:rsidRDefault="005377F9" w:rsidP="00D74F31">
            <w:pPr>
              <w:pStyle w:val="TAC"/>
              <w:keepNext w:val="0"/>
              <w:keepLines w:val="0"/>
              <w:widowControl w:val="0"/>
              <w:rPr>
                <w:rFonts w:eastAsia="Calibri"/>
              </w:rPr>
            </w:pPr>
            <w:r w:rsidRPr="00C31E24">
              <w:rPr>
                <w:rFonts w:eastAsia="Calibri"/>
              </w:rPr>
              <w:t>7</w:t>
            </w:r>
          </w:p>
        </w:tc>
        <w:tc>
          <w:tcPr>
            <w:tcW w:w="3942" w:type="dxa"/>
            <w:shd w:val="clear" w:color="auto" w:fill="auto"/>
          </w:tcPr>
          <w:p w14:paraId="416E428B" w14:textId="26EF969F" w:rsidR="005377F9" w:rsidRPr="00C31E24" w:rsidRDefault="005377F9" w:rsidP="00D74F31">
            <w:pPr>
              <w:pStyle w:val="TAL"/>
              <w:keepNext w:val="0"/>
              <w:keepLines w:val="0"/>
              <w:widowControl w:val="0"/>
              <w:rPr>
                <w:rFonts w:eastAsia="Calibri"/>
              </w:rPr>
            </w:pPr>
            <w:r w:rsidRPr="00C31E24">
              <w:t xml:space="preserve">Check: Does the UE </w:t>
            </w:r>
            <w:r w:rsidRPr="00C31E24">
              <w:rPr>
                <w:rFonts w:eastAsia="Calibri"/>
              </w:rPr>
              <w:t>(MCVideo client) send a Transmission Control Ack message in response to the SS Transmission Granted message?</w:t>
            </w:r>
          </w:p>
        </w:tc>
        <w:tc>
          <w:tcPr>
            <w:tcW w:w="709" w:type="dxa"/>
            <w:shd w:val="clear" w:color="auto" w:fill="auto"/>
          </w:tcPr>
          <w:p w14:paraId="3DFBA663" w14:textId="77777777" w:rsidR="005377F9" w:rsidRPr="00C31E24" w:rsidRDefault="005377F9" w:rsidP="00D74F31">
            <w:pPr>
              <w:pStyle w:val="TAC"/>
              <w:keepNext w:val="0"/>
              <w:keepLines w:val="0"/>
              <w:widowControl w:val="0"/>
              <w:rPr>
                <w:rFonts w:eastAsia="Calibri"/>
                <w:szCs w:val="22"/>
              </w:rPr>
            </w:pPr>
            <w:r w:rsidRPr="00C31E24">
              <w:rPr>
                <w:rFonts w:eastAsia="Calibri"/>
              </w:rPr>
              <w:t>--&gt;</w:t>
            </w:r>
          </w:p>
        </w:tc>
        <w:tc>
          <w:tcPr>
            <w:tcW w:w="2738" w:type="dxa"/>
            <w:shd w:val="clear" w:color="auto" w:fill="auto"/>
          </w:tcPr>
          <w:p w14:paraId="7A2B0046" w14:textId="77777777" w:rsidR="005377F9" w:rsidRPr="00C31E24" w:rsidRDefault="005377F9" w:rsidP="00D74F31">
            <w:pPr>
              <w:pStyle w:val="TAL"/>
              <w:keepNext w:val="0"/>
              <w:keepLines w:val="0"/>
              <w:widowControl w:val="0"/>
              <w:rPr>
                <w:rFonts w:eastAsia="Calibri"/>
              </w:rPr>
            </w:pPr>
            <w:r w:rsidRPr="00C31E24">
              <w:rPr>
                <w:rFonts w:eastAsia="Calibri"/>
              </w:rPr>
              <w:t>Transmission Control Ack</w:t>
            </w:r>
          </w:p>
        </w:tc>
        <w:tc>
          <w:tcPr>
            <w:tcW w:w="547" w:type="dxa"/>
            <w:shd w:val="clear" w:color="auto" w:fill="auto"/>
          </w:tcPr>
          <w:p w14:paraId="5EB6753D" w14:textId="77777777" w:rsidR="005377F9" w:rsidRPr="00C31E24" w:rsidRDefault="005377F9" w:rsidP="00D74F31">
            <w:pPr>
              <w:pStyle w:val="TAC"/>
            </w:pPr>
            <w:r w:rsidRPr="00C31E24">
              <w:t>2</w:t>
            </w:r>
          </w:p>
        </w:tc>
        <w:tc>
          <w:tcPr>
            <w:tcW w:w="859" w:type="dxa"/>
            <w:shd w:val="clear" w:color="auto" w:fill="auto"/>
          </w:tcPr>
          <w:p w14:paraId="18BC9016" w14:textId="77777777" w:rsidR="005377F9" w:rsidRPr="00C31E24" w:rsidRDefault="005377F9" w:rsidP="00D74F31">
            <w:pPr>
              <w:pStyle w:val="TAC"/>
            </w:pPr>
            <w:r w:rsidRPr="00C31E24">
              <w:t>P</w:t>
            </w:r>
          </w:p>
        </w:tc>
      </w:tr>
      <w:tr w:rsidR="005377F9" w:rsidRPr="00C31E24" w14:paraId="47317E5E" w14:textId="77777777" w:rsidTr="00D74F31">
        <w:trPr>
          <w:trHeight w:val="420"/>
          <w:jc w:val="center"/>
        </w:trPr>
        <w:tc>
          <w:tcPr>
            <w:tcW w:w="624" w:type="dxa"/>
            <w:shd w:val="clear" w:color="auto" w:fill="auto"/>
          </w:tcPr>
          <w:p w14:paraId="634D92F1" w14:textId="77777777" w:rsidR="005377F9" w:rsidRPr="00C31E24" w:rsidRDefault="005377F9" w:rsidP="00D74F31">
            <w:pPr>
              <w:pStyle w:val="TAC"/>
              <w:keepNext w:val="0"/>
              <w:keepLines w:val="0"/>
              <w:widowControl w:val="0"/>
              <w:rPr>
                <w:rFonts w:eastAsia="Calibri"/>
              </w:rPr>
            </w:pPr>
            <w:r w:rsidRPr="00C31E24">
              <w:rPr>
                <w:rFonts w:eastAsia="Calibri"/>
              </w:rPr>
              <w:t>8</w:t>
            </w:r>
          </w:p>
        </w:tc>
        <w:tc>
          <w:tcPr>
            <w:tcW w:w="3942" w:type="dxa"/>
            <w:shd w:val="clear" w:color="auto" w:fill="auto"/>
          </w:tcPr>
          <w:p w14:paraId="320B24D5" w14:textId="77777777" w:rsidR="005377F9" w:rsidRPr="00C31E24" w:rsidRDefault="005377F9" w:rsidP="00D74F31">
            <w:pPr>
              <w:pStyle w:val="TAL"/>
            </w:pPr>
            <w:r w:rsidRPr="00C31E24">
              <w:t>Check: Does the UE (MCVideo Client provide transmission granted notification to the MCVideo User?</w:t>
            </w:r>
          </w:p>
          <w:p w14:paraId="7090CDD4" w14:textId="448FC0AE" w:rsidR="005377F9" w:rsidRPr="00C31E24" w:rsidRDefault="005377F9" w:rsidP="00D74F31">
            <w:pPr>
              <w:pStyle w:val="TAL"/>
              <w:keepNext w:val="0"/>
              <w:keepLines w:val="0"/>
              <w:widowControl w:val="0"/>
            </w:pPr>
            <w:r w:rsidRPr="00C31E24">
              <w:rPr>
                <w:rFonts w:eastAsia="Calibri"/>
                <w:szCs w:val="18"/>
              </w:rPr>
              <w:t>(NOTE 1)</w:t>
            </w:r>
          </w:p>
        </w:tc>
        <w:tc>
          <w:tcPr>
            <w:tcW w:w="709" w:type="dxa"/>
            <w:shd w:val="clear" w:color="auto" w:fill="auto"/>
          </w:tcPr>
          <w:p w14:paraId="7E351EAB" w14:textId="77777777" w:rsidR="005377F9" w:rsidRPr="00C31E24" w:rsidRDefault="005377F9" w:rsidP="00D74F31">
            <w:pPr>
              <w:pStyle w:val="TAC"/>
              <w:keepNext w:val="0"/>
              <w:keepLines w:val="0"/>
              <w:widowControl w:val="0"/>
              <w:rPr>
                <w:rFonts w:eastAsia="Calibri"/>
              </w:rPr>
            </w:pPr>
            <w:r w:rsidRPr="00C31E24">
              <w:t>-</w:t>
            </w:r>
          </w:p>
        </w:tc>
        <w:tc>
          <w:tcPr>
            <w:tcW w:w="2738" w:type="dxa"/>
            <w:shd w:val="clear" w:color="auto" w:fill="auto"/>
          </w:tcPr>
          <w:p w14:paraId="56E6929C" w14:textId="77777777" w:rsidR="005377F9" w:rsidRPr="00C31E24" w:rsidRDefault="005377F9" w:rsidP="00D74F31">
            <w:pPr>
              <w:pStyle w:val="TAL"/>
              <w:keepNext w:val="0"/>
              <w:keepLines w:val="0"/>
              <w:widowControl w:val="0"/>
              <w:rPr>
                <w:rFonts w:eastAsia="Calibri"/>
              </w:rPr>
            </w:pPr>
            <w:r w:rsidRPr="00C31E24">
              <w:t>-</w:t>
            </w:r>
          </w:p>
        </w:tc>
        <w:tc>
          <w:tcPr>
            <w:tcW w:w="547" w:type="dxa"/>
            <w:shd w:val="clear" w:color="auto" w:fill="auto"/>
          </w:tcPr>
          <w:p w14:paraId="66935AB0" w14:textId="77777777" w:rsidR="005377F9" w:rsidRPr="00C31E24" w:rsidRDefault="005377F9" w:rsidP="00D74F31">
            <w:pPr>
              <w:pStyle w:val="TAC"/>
            </w:pPr>
            <w:r w:rsidRPr="00C31E24">
              <w:t>1</w:t>
            </w:r>
          </w:p>
        </w:tc>
        <w:tc>
          <w:tcPr>
            <w:tcW w:w="859" w:type="dxa"/>
            <w:shd w:val="clear" w:color="auto" w:fill="auto"/>
          </w:tcPr>
          <w:p w14:paraId="3E0B00FB" w14:textId="77777777" w:rsidR="005377F9" w:rsidRPr="00C31E24" w:rsidRDefault="005377F9" w:rsidP="00D74F31">
            <w:pPr>
              <w:pStyle w:val="TAC"/>
            </w:pPr>
            <w:r w:rsidRPr="00C31E24">
              <w:t>P</w:t>
            </w:r>
          </w:p>
        </w:tc>
      </w:tr>
      <w:tr w:rsidR="005377F9" w:rsidRPr="00C31E24" w14:paraId="5F39A762" w14:textId="77777777" w:rsidTr="00D74F31">
        <w:trPr>
          <w:trHeight w:val="269"/>
          <w:jc w:val="center"/>
        </w:trPr>
        <w:tc>
          <w:tcPr>
            <w:tcW w:w="624" w:type="dxa"/>
            <w:shd w:val="clear" w:color="auto" w:fill="auto"/>
          </w:tcPr>
          <w:p w14:paraId="50C9A62D" w14:textId="77777777" w:rsidR="005377F9" w:rsidRPr="00C31E24" w:rsidRDefault="005377F9" w:rsidP="00D74F31">
            <w:pPr>
              <w:pStyle w:val="TAC"/>
              <w:keepNext w:val="0"/>
              <w:keepLines w:val="0"/>
              <w:widowControl w:val="0"/>
              <w:rPr>
                <w:rFonts w:eastAsia="Calibri"/>
              </w:rPr>
            </w:pPr>
            <w:r w:rsidRPr="00C31E24">
              <w:rPr>
                <w:rFonts w:eastAsia="Calibri"/>
              </w:rPr>
              <w:t>9</w:t>
            </w:r>
          </w:p>
        </w:tc>
        <w:tc>
          <w:tcPr>
            <w:tcW w:w="3942" w:type="dxa"/>
            <w:shd w:val="clear" w:color="auto" w:fill="auto"/>
          </w:tcPr>
          <w:p w14:paraId="62F8F7DE" w14:textId="77777777" w:rsidR="005377F9" w:rsidRPr="00C31E24" w:rsidRDefault="005377F9" w:rsidP="00D74F31">
            <w:pPr>
              <w:pStyle w:val="TAL"/>
              <w:keepNext w:val="0"/>
              <w:keepLines w:val="0"/>
              <w:widowControl w:val="0"/>
              <w:rPr>
                <w:rFonts w:eastAsia="Calibri"/>
              </w:rPr>
            </w:pPr>
            <w:r w:rsidRPr="00C31E24">
              <w:rPr>
                <w:rFonts w:eastAsia="Calibri"/>
              </w:rPr>
              <w:t>Make the UE (MCVideo client) end the Group Call.</w:t>
            </w:r>
          </w:p>
          <w:p w14:paraId="0449F298" w14:textId="59DFB883" w:rsidR="005377F9" w:rsidRPr="00C31E24" w:rsidRDefault="005377F9" w:rsidP="00D74F31">
            <w:pPr>
              <w:pStyle w:val="TAL"/>
              <w:keepNext w:val="0"/>
              <w:keepLines w:val="0"/>
              <w:widowControl w:val="0"/>
              <w:rPr>
                <w:rFonts w:eastAsia="Calibri"/>
              </w:rPr>
            </w:pPr>
            <w:r w:rsidRPr="00C31E24">
              <w:rPr>
                <w:rFonts w:eastAsia="Calibri"/>
              </w:rPr>
              <w:t>(NOTE 1)</w:t>
            </w:r>
          </w:p>
        </w:tc>
        <w:tc>
          <w:tcPr>
            <w:tcW w:w="709" w:type="dxa"/>
            <w:shd w:val="clear" w:color="auto" w:fill="auto"/>
          </w:tcPr>
          <w:p w14:paraId="23EC56C3" w14:textId="77777777" w:rsidR="005377F9" w:rsidRPr="00C31E24" w:rsidRDefault="005377F9" w:rsidP="00D74F31">
            <w:pPr>
              <w:pStyle w:val="TAC"/>
              <w:keepNext w:val="0"/>
              <w:keepLines w:val="0"/>
              <w:widowControl w:val="0"/>
              <w:rPr>
                <w:rFonts w:eastAsia="Calibri"/>
              </w:rPr>
            </w:pPr>
            <w:r w:rsidRPr="00C31E24">
              <w:rPr>
                <w:rFonts w:eastAsia="Calibri"/>
              </w:rPr>
              <w:t>-</w:t>
            </w:r>
          </w:p>
        </w:tc>
        <w:tc>
          <w:tcPr>
            <w:tcW w:w="2738" w:type="dxa"/>
            <w:shd w:val="clear" w:color="auto" w:fill="auto"/>
          </w:tcPr>
          <w:p w14:paraId="3CC92A64" w14:textId="77777777" w:rsidR="005377F9" w:rsidRPr="00C31E24" w:rsidRDefault="005377F9" w:rsidP="00D74F31">
            <w:pPr>
              <w:pStyle w:val="TAL"/>
              <w:keepNext w:val="0"/>
              <w:keepLines w:val="0"/>
              <w:widowControl w:val="0"/>
              <w:rPr>
                <w:rFonts w:eastAsia="Calibri"/>
              </w:rPr>
            </w:pPr>
            <w:r w:rsidRPr="00C31E24">
              <w:rPr>
                <w:rFonts w:eastAsia="Calibri"/>
              </w:rPr>
              <w:t>-</w:t>
            </w:r>
          </w:p>
        </w:tc>
        <w:tc>
          <w:tcPr>
            <w:tcW w:w="547" w:type="dxa"/>
            <w:shd w:val="clear" w:color="auto" w:fill="auto"/>
          </w:tcPr>
          <w:p w14:paraId="0C6C16F9" w14:textId="77777777" w:rsidR="005377F9" w:rsidRPr="00C31E24" w:rsidRDefault="005377F9" w:rsidP="00D74F31">
            <w:pPr>
              <w:pStyle w:val="TAC"/>
            </w:pPr>
            <w:r w:rsidRPr="00C31E24">
              <w:t>-</w:t>
            </w:r>
          </w:p>
        </w:tc>
        <w:tc>
          <w:tcPr>
            <w:tcW w:w="859" w:type="dxa"/>
            <w:shd w:val="clear" w:color="auto" w:fill="auto"/>
          </w:tcPr>
          <w:p w14:paraId="29B9FD5D" w14:textId="77777777" w:rsidR="005377F9" w:rsidRPr="00C31E24" w:rsidRDefault="005377F9" w:rsidP="00D74F31">
            <w:pPr>
              <w:pStyle w:val="TAC"/>
            </w:pPr>
            <w:r w:rsidRPr="00C31E24">
              <w:t>-</w:t>
            </w:r>
          </w:p>
        </w:tc>
      </w:tr>
      <w:tr w:rsidR="005377F9" w:rsidRPr="00C31E24" w14:paraId="73348278" w14:textId="77777777" w:rsidTr="00D74F31">
        <w:trPr>
          <w:trHeight w:val="420"/>
          <w:jc w:val="center"/>
        </w:trPr>
        <w:tc>
          <w:tcPr>
            <w:tcW w:w="624" w:type="dxa"/>
            <w:shd w:val="clear" w:color="auto" w:fill="auto"/>
          </w:tcPr>
          <w:p w14:paraId="41D74932" w14:textId="77777777" w:rsidR="005377F9" w:rsidRPr="00C31E24" w:rsidRDefault="005377F9" w:rsidP="00D74F31">
            <w:pPr>
              <w:pStyle w:val="TAC"/>
              <w:keepNext w:val="0"/>
              <w:keepLines w:val="0"/>
              <w:widowControl w:val="0"/>
              <w:rPr>
                <w:rFonts w:eastAsia="Calibri"/>
              </w:rPr>
            </w:pPr>
            <w:r w:rsidRPr="00C31E24">
              <w:rPr>
                <w:rFonts w:eastAsia="Calibri"/>
              </w:rPr>
              <w:t>10</w:t>
            </w:r>
          </w:p>
        </w:tc>
        <w:tc>
          <w:tcPr>
            <w:tcW w:w="3942" w:type="dxa"/>
            <w:shd w:val="clear" w:color="auto" w:fill="auto"/>
          </w:tcPr>
          <w:p w14:paraId="7B1FE0E5" w14:textId="4EFE4E5A" w:rsidR="005377F9" w:rsidRPr="00C31E24" w:rsidRDefault="005377F9" w:rsidP="00D74F31">
            <w:pPr>
              <w:pStyle w:val="TAL"/>
              <w:keepNext w:val="0"/>
              <w:keepLines w:val="0"/>
              <w:widowControl w:val="0"/>
              <w:rPr>
                <w:rFonts w:eastAsia="Calibri"/>
              </w:rPr>
            </w:pPr>
            <w:r w:rsidRPr="00C31E24">
              <w:rPr>
                <w:rFonts w:eastAsia="Calibri"/>
              </w:rPr>
              <w:t>Check: Does the UE (MCVideo Client) send a Transmission End Request message indicating that it wants to terminate a MCVideo On-Demand Pre-Arranged Emergency Group Call, with implicit Transmission Control?</w:t>
            </w:r>
          </w:p>
        </w:tc>
        <w:tc>
          <w:tcPr>
            <w:tcW w:w="709" w:type="dxa"/>
            <w:shd w:val="clear" w:color="auto" w:fill="auto"/>
          </w:tcPr>
          <w:p w14:paraId="1103BA50" w14:textId="77777777" w:rsidR="005377F9" w:rsidRPr="00C31E24" w:rsidRDefault="005377F9" w:rsidP="00D74F31">
            <w:pPr>
              <w:pStyle w:val="TAC"/>
              <w:keepNext w:val="0"/>
              <w:keepLines w:val="0"/>
              <w:widowControl w:val="0"/>
              <w:rPr>
                <w:rFonts w:eastAsia="Calibri"/>
                <w:szCs w:val="22"/>
              </w:rPr>
            </w:pPr>
            <w:r w:rsidRPr="00C31E24">
              <w:rPr>
                <w:rFonts w:eastAsia="Calibri"/>
              </w:rPr>
              <w:t>--&gt;</w:t>
            </w:r>
          </w:p>
        </w:tc>
        <w:tc>
          <w:tcPr>
            <w:tcW w:w="2738" w:type="dxa"/>
            <w:shd w:val="clear" w:color="auto" w:fill="auto"/>
          </w:tcPr>
          <w:p w14:paraId="570F521F" w14:textId="77777777" w:rsidR="005377F9" w:rsidRPr="00C31E24" w:rsidRDefault="005377F9" w:rsidP="00D74F31">
            <w:pPr>
              <w:pStyle w:val="TAL"/>
              <w:keepNext w:val="0"/>
              <w:keepLines w:val="0"/>
              <w:widowControl w:val="0"/>
              <w:rPr>
                <w:rFonts w:eastAsia="Calibri"/>
              </w:rPr>
            </w:pPr>
            <w:r w:rsidRPr="00C31E24">
              <w:rPr>
                <w:rFonts w:eastAsia="Calibri"/>
              </w:rPr>
              <w:t>Transmission End Request</w:t>
            </w:r>
          </w:p>
        </w:tc>
        <w:tc>
          <w:tcPr>
            <w:tcW w:w="547" w:type="dxa"/>
            <w:shd w:val="clear" w:color="auto" w:fill="auto"/>
          </w:tcPr>
          <w:p w14:paraId="01CE5EE9" w14:textId="77777777" w:rsidR="005377F9" w:rsidRPr="00C31E24" w:rsidRDefault="005377F9" w:rsidP="00D74F31">
            <w:pPr>
              <w:pStyle w:val="TAC"/>
            </w:pPr>
            <w:r w:rsidRPr="00C31E24">
              <w:t>3</w:t>
            </w:r>
          </w:p>
        </w:tc>
        <w:tc>
          <w:tcPr>
            <w:tcW w:w="859" w:type="dxa"/>
            <w:shd w:val="clear" w:color="auto" w:fill="auto"/>
          </w:tcPr>
          <w:p w14:paraId="651BB67B" w14:textId="77777777" w:rsidR="005377F9" w:rsidRPr="00C31E24" w:rsidRDefault="005377F9" w:rsidP="00D74F31">
            <w:pPr>
              <w:pStyle w:val="TAC"/>
            </w:pPr>
            <w:r w:rsidRPr="00C31E24">
              <w:t>P</w:t>
            </w:r>
          </w:p>
        </w:tc>
      </w:tr>
      <w:tr w:rsidR="005377F9" w:rsidRPr="00C31E24" w14:paraId="3A65D9F3" w14:textId="77777777" w:rsidTr="00D74F31">
        <w:trPr>
          <w:trHeight w:val="420"/>
          <w:jc w:val="center"/>
        </w:trPr>
        <w:tc>
          <w:tcPr>
            <w:tcW w:w="624" w:type="dxa"/>
            <w:shd w:val="clear" w:color="auto" w:fill="auto"/>
          </w:tcPr>
          <w:p w14:paraId="407E3B1E" w14:textId="77777777" w:rsidR="005377F9" w:rsidRPr="00C31E24" w:rsidRDefault="005377F9" w:rsidP="00D74F31">
            <w:pPr>
              <w:pStyle w:val="TAC"/>
              <w:keepNext w:val="0"/>
              <w:keepLines w:val="0"/>
              <w:widowControl w:val="0"/>
              <w:rPr>
                <w:rFonts w:eastAsia="Calibri"/>
              </w:rPr>
            </w:pPr>
            <w:r w:rsidRPr="00C31E24">
              <w:rPr>
                <w:rFonts w:eastAsia="Calibri"/>
              </w:rPr>
              <w:t>11</w:t>
            </w:r>
          </w:p>
        </w:tc>
        <w:tc>
          <w:tcPr>
            <w:tcW w:w="3942" w:type="dxa"/>
            <w:shd w:val="clear" w:color="auto" w:fill="auto"/>
          </w:tcPr>
          <w:p w14:paraId="45AEBBC0" w14:textId="54D74882" w:rsidR="005377F9" w:rsidRPr="00C31E24" w:rsidRDefault="005377F9" w:rsidP="00D74F31">
            <w:pPr>
              <w:pStyle w:val="TAL"/>
              <w:keepNext w:val="0"/>
              <w:keepLines w:val="0"/>
              <w:widowControl w:val="0"/>
              <w:rPr>
                <w:rFonts w:eastAsia="Calibri"/>
              </w:rPr>
            </w:pPr>
            <w:r w:rsidRPr="00C31E24">
              <w:rPr>
                <w:rFonts w:eastAsia="Calibri"/>
              </w:rPr>
              <w:t>The SS (MCVideo Server) responds with a Transmission End Response message verifying that the UE (MCVideo Client) is able to end an MCVideo On-Demand Pre-Arranged Emergency Group Call, with implicit Transmission Control.</w:t>
            </w:r>
          </w:p>
        </w:tc>
        <w:tc>
          <w:tcPr>
            <w:tcW w:w="709" w:type="dxa"/>
            <w:shd w:val="clear" w:color="auto" w:fill="auto"/>
          </w:tcPr>
          <w:p w14:paraId="5B658406" w14:textId="77777777" w:rsidR="005377F9" w:rsidRPr="00C31E24" w:rsidRDefault="005377F9" w:rsidP="00D74F31">
            <w:pPr>
              <w:pStyle w:val="TAC"/>
              <w:keepNext w:val="0"/>
              <w:keepLines w:val="0"/>
              <w:widowControl w:val="0"/>
              <w:rPr>
                <w:rFonts w:eastAsia="Calibri"/>
                <w:szCs w:val="22"/>
              </w:rPr>
            </w:pPr>
            <w:r w:rsidRPr="00C31E24">
              <w:rPr>
                <w:rFonts w:eastAsia="Calibri"/>
                <w:szCs w:val="22"/>
              </w:rPr>
              <w:t>&lt;--</w:t>
            </w:r>
          </w:p>
        </w:tc>
        <w:tc>
          <w:tcPr>
            <w:tcW w:w="2738" w:type="dxa"/>
            <w:shd w:val="clear" w:color="auto" w:fill="auto"/>
          </w:tcPr>
          <w:p w14:paraId="6086BAC3" w14:textId="77777777" w:rsidR="005377F9" w:rsidRPr="00C31E24" w:rsidRDefault="005377F9" w:rsidP="00D74F31">
            <w:pPr>
              <w:pStyle w:val="TAL"/>
              <w:keepNext w:val="0"/>
              <w:keepLines w:val="0"/>
              <w:widowControl w:val="0"/>
              <w:rPr>
                <w:rFonts w:eastAsia="Calibri"/>
              </w:rPr>
            </w:pPr>
            <w:r w:rsidRPr="00C31E24">
              <w:rPr>
                <w:rFonts w:eastAsia="Calibri"/>
              </w:rPr>
              <w:t>Transmission End Response</w:t>
            </w:r>
          </w:p>
        </w:tc>
        <w:tc>
          <w:tcPr>
            <w:tcW w:w="547" w:type="dxa"/>
            <w:shd w:val="clear" w:color="auto" w:fill="auto"/>
          </w:tcPr>
          <w:p w14:paraId="2BB7A9DA" w14:textId="77777777" w:rsidR="005377F9" w:rsidRPr="00C31E24" w:rsidRDefault="005377F9" w:rsidP="00D74F31">
            <w:pPr>
              <w:pStyle w:val="TAC"/>
            </w:pPr>
            <w:r w:rsidRPr="00C31E24">
              <w:t>-</w:t>
            </w:r>
          </w:p>
        </w:tc>
        <w:tc>
          <w:tcPr>
            <w:tcW w:w="859" w:type="dxa"/>
            <w:shd w:val="clear" w:color="auto" w:fill="auto"/>
          </w:tcPr>
          <w:p w14:paraId="3FFBCFF6" w14:textId="77777777" w:rsidR="005377F9" w:rsidRPr="00C31E24" w:rsidRDefault="005377F9" w:rsidP="00D74F31">
            <w:pPr>
              <w:pStyle w:val="TAC"/>
            </w:pPr>
            <w:r w:rsidRPr="00C31E24">
              <w:t>-</w:t>
            </w:r>
          </w:p>
        </w:tc>
      </w:tr>
      <w:tr w:rsidR="005377F9" w:rsidRPr="00C31E24" w14:paraId="0EC92A72" w14:textId="77777777" w:rsidTr="00D74F31">
        <w:trPr>
          <w:trHeight w:val="420"/>
          <w:jc w:val="center"/>
        </w:trPr>
        <w:tc>
          <w:tcPr>
            <w:tcW w:w="624" w:type="dxa"/>
            <w:shd w:val="clear" w:color="auto" w:fill="auto"/>
          </w:tcPr>
          <w:p w14:paraId="706700FD" w14:textId="77777777" w:rsidR="005377F9" w:rsidRPr="00C31E24" w:rsidRDefault="005377F9" w:rsidP="00D74F31">
            <w:pPr>
              <w:pStyle w:val="TAC"/>
              <w:keepNext w:val="0"/>
              <w:keepLines w:val="0"/>
              <w:widowControl w:val="0"/>
              <w:rPr>
                <w:rFonts w:eastAsia="Calibri"/>
              </w:rPr>
            </w:pPr>
            <w:r w:rsidRPr="00C31E24">
              <w:rPr>
                <w:rFonts w:eastAsia="Calibri"/>
              </w:rPr>
              <w:t>12</w:t>
            </w:r>
          </w:p>
        </w:tc>
        <w:tc>
          <w:tcPr>
            <w:tcW w:w="3942" w:type="dxa"/>
            <w:shd w:val="clear" w:color="auto" w:fill="auto"/>
          </w:tcPr>
          <w:p w14:paraId="3A9DCF37" w14:textId="62058681" w:rsidR="005377F9" w:rsidRPr="00C31E24" w:rsidRDefault="005377F9" w:rsidP="00D74F31">
            <w:pPr>
              <w:pStyle w:val="TAL"/>
              <w:keepNext w:val="0"/>
              <w:keepLines w:val="0"/>
              <w:widowControl w:val="0"/>
              <w:rPr>
                <w:rFonts w:eastAsia="Calibri"/>
              </w:rPr>
            </w:pPr>
            <w:r w:rsidRPr="00C31E24">
              <w:t xml:space="preserve">Check: Does the UE </w:t>
            </w:r>
            <w:r w:rsidRPr="00C31E24">
              <w:rPr>
                <w:rFonts w:eastAsia="Calibri"/>
              </w:rPr>
              <w:t>(MCVideo Client) send a Transmit Control ACK message?</w:t>
            </w:r>
          </w:p>
        </w:tc>
        <w:tc>
          <w:tcPr>
            <w:tcW w:w="709" w:type="dxa"/>
            <w:shd w:val="clear" w:color="auto" w:fill="auto"/>
          </w:tcPr>
          <w:p w14:paraId="53233AA2" w14:textId="77777777" w:rsidR="005377F9" w:rsidRPr="00C31E24" w:rsidRDefault="005377F9" w:rsidP="00D74F31">
            <w:pPr>
              <w:pStyle w:val="TAC"/>
              <w:keepNext w:val="0"/>
              <w:keepLines w:val="0"/>
              <w:widowControl w:val="0"/>
              <w:rPr>
                <w:rFonts w:eastAsia="Calibri"/>
                <w:szCs w:val="22"/>
              </w:rPr>
            </w:pPr>
            <w:r w:rsidRPr="00C31E24">
              <w:rPr>
                <w:rFonts w:eastAsia="Calibri"/>
                <w:szCs w:val="22"/>
              </w:rPr>
              <w:t>--&gt;</w:t>
            </w:r>
          </w:p>
        </w:tc>
        <w:tc>
          <w:tcPr>
            <w:tcW w:w="2738" w:type="dxa"/>
            <w:shd w:val="clear" w:color="auto" w:fill="auto"/>
          </w:tcPr>
          <w:p w14:paraId="098D47E6" w14:textId="77777777" w:rsidR="005377F9" w:rsidRPr="00C31E24" w:rsidRDefault="005377F9" w:rsidP="00D74F31">
            <w:pPr>
              <w:pStyle w:val="TAL"/>
              <w:keepNext w:val="0"/>
              <w:keepLines w:val="0"/>
              <w:widowControl w:val="0"/>
              <w:rPr>
                <w:rFonts w:eastAsia="Calibri"/>
              </w:rPr>
            </w:pPr>
            <w:r w:rsidRPr="00C31E24">
              <w:rPr>
                <w:rFonts w:eastAsia="Calibri"/>
              </w:rPr>
              <w:t>Transmission Control ACK</w:t>
            </w:r>
          </w:p>
        </w:tc>
        <w:tc>
          <w:tcPr>
            <w:tcW w:w="547" w:type="dxa"/>
            <w:shd w:val="clear" w:color="auto" w:fill="auto"/>
          </w:tcPr>
          <w:p w14:paraId="0C0BFD60" w14:textId="77777777" w:rsidR="005377F9" w:rsidRPr="00C31E24" w:rsidRDefault="005377F9" w:rsidP="00D74F31">
            <w:pPr>
              <w:pStyle w:val="TAC"/>
            </w:pPr>
            <w:r w:rsidRPr="00C31E24">
              <w:t>3</w:t>
            </w:r>
          </w:p>
        </w:tc>
        <w:tc>
          <w:tcPr>
            <w:tcW w:w="859" w:type="dxa"/>
            <w:shd w:val="clear" w:color="auto" w:fill="auto"/>
          </w:tcPr>
          <w:p w14:paraId="430415E7" w14:textId="77777777" w:rsidR="005377F9" w:rsidRPr="00C31E24" w:rsidRDefault="005377F9" w:rsidP="00D74F31">
            <w:pPr>
              <w:pStyle w:val="TAC"/>
            </w:pPr>
            <w:r w:rsidRPr="00C31E24">
              <w:t>P</w:t>
            </w:r>
          </w:p>
        </w:tc>
      </w:tr>
      <w:tr w:rsidR="005377F9" w:rsidRPr="00C31E24" w14:paraId="44867D2C" w14:textId="77777777" w:rsidTr="00D74F31">
        <w:trPr>
          <w:trHeight w:val="420"/>
          <w:jc w:val="center"/>
        </w:trPr>
        <w:tc>
          <w:tcPr>
            <w:tcW w:w="624" w:type="dxa"/>
            <w:shd w:val="clear" w:color="auto" w:fill="auto"/>
          </w:tcPr>
          <w:p w14:paraId="566DFDA0" w14:textId="77777777" w:rsidR="005377F9" w:rsidRPr="00C31E24" w:rsidRDefault="005377F9" w:rsidP="00D74F31">
            <w:pPr>
              <w:pStyle w:val="TAC"/>
              <w:keepNext w:val="0"/>
              <w:keepLines w:val="0"/>
              <w:widowControl w:val="0"/>
              <w:rPr>
                <w:rFonts w:eastAsia="Calibri"/>
              </w:rPr>
            </w:pPr>
            <w:r w:rsidRPr="00C31E24">
              <w:rPr>
                <w:rFonts w:eastAsia="Calibri"/>
              </w:rPr>
              <w:t>13</w:t>
            </w:r>
          </w:p>
        </w:tc>
        <w:tc>
          <w:tcPr>
            <w:tcW w:w="3942" w:type="dxa"/>
            <w:shd w:val="clear" w:color="auto" w:fill="auto"/>
          </w:tcPr>
          <w:p w14:paraId="54A7D564" w14:textId="77777777" w:rsidR="005377F9" w:rsidRPr="00C31E24" w:rsidRDefault="005377F9" w:rsidP="00D74F31">
            <w:pPr>
              <w:pStyle w:val="TAL"/>
              <w:keepNext w:val="0"/>
              <w:keepLines w:val="0"/>
              <w:widowControl w:val="0"/>
              <w:rPr>
                <w:rFonts w:eastAsia="Calibri"/>
              </w:rPr>
            </w:pPr>
            <w:r w:rsidRPr="00C31E24">
              <w:rPr>
                <w:rFonts w:eastAsia="Calibri"/>
              </w:rPr>
              <w:t>The SS (MCVideo Server) sends a Transmission Idle message. Do I need this message? No difference whether ending an emergency call or normal call?</w:t>
            </w:r>
          </w:p>
        </w:tc>
        <w:tc>
          <w:tcPr>
            <w:tcW w:w="709" w:type="dxa"/>
            <w:shd w:val="clear" w:color="auto" w:fill="auto"/>
          </w:tcPr>
          <w:p w14:paraId="45B2373E" w14:textId="77777777" w:rsidR="005377F9" w:rsidRPr="00C31E24" w:rsidRDefault="005377F9" w:rsidP="00D74F31">
            <w:pPr>
              <w:pStyle w:val="TAC"/>
              <w:keepNext w:val="0"/>
              <w:keepLines w:val="0"/>
              <w:widowControl w:val="0"/>
              <w:rPr>
                <w:rFonts w:eastAsia="Calibri"/>
                <w:szCs w:val="22"/>
              </w:rPr>
            </w:pPr>
            <w:r w:rsidRPr="00C31E24">
              <w:rPr>
                <w:rFonts w:eastAsia="Calibri"/>
                <w:szCs w:val="22"/>
              </w:rPr>
              <w:t>&lt;--</w:t>
            </w:r>
          </w:p>
        </w:tc>
        <w:tc>
          <w:tcPr>
            <w:tcW w:w="2738" w:type="dxa"/>
            <w:shd w:val="clear" w:color="auto" w:fill="auto"/>
          </w:tcPr>
          <w:p w14:paraId="60FE1E29" w14:textId="77777777" w:rsidR="005377F9" w:rsidRPr="00C31E24" w:rsidRDefault="005377F9" w:rsidP="00D74F31">
            <w:pPr>
              <w:pStyle w:val="TAL"/>
              <w:keepNext w:val="0"/>
              <w:keepLines w:val="0"/>
              <w:widowControl w:val="0"/>
              <w:rPr>
                <w:rFonts w:eastAsia="Calibri"/>
              </w:rPr>
            </w:pPr>
            <w:r w:rsidRPr="00C31E24">
              <w:rPr>
                <w:rFonts w:eastAsia="Calibri"/>
              </w:rPr>
              <w:t>Transmission Idle</w:t>
            </w:r>
          </w:p>
        </w:tc>
        <w:tc>
          <w:tcPr>
            <w:tcW w:w="547" w:type="dxa"/>
            <w:shd w:val="clear" w:color="auto" w:fill="auto"/>
          </w:tcPr>
          <w:p w14:paraId="0FD80688" w14:textId="77777777" w:rsidR="005377F9" w:rsidRPr="00C31E24" w:rsidRDefault="005377F9" w:rsidP="00D74F31">
            <w:pPr>
              <w:pStyle w:val="TAC"/>
            </w:pPr>
            <w:r w:rsidRPr="00C31E24">
              <w:t>-</w:t>
            </w:r>
          </w:p>
        </w:tc>
        <w:tc>
          <w:tcPr>
            <w:tcW w:w="859" w:type="dxa"/>
            <w:shd w:val="clear" w:color="auto" w:fill="auto"/>
          </w:tcPr>
          <w:p w14:paraId="6D7F37A4" w14:textId="77777777" w:rsidR="005377F9" w:rsidRPr="00C31E24" w:rsidRDefault="005377F9" w:rsidP="00D74F31">
            <w:pPr>
              <w:pStyle w:val="TAC"/>
            </w:pPr>
            <w:r w:rsidRPr="00C31E24">
              <w:t>-</w:t>
            </w:r>
          </w:p>
        </w:tc>
      </w:tr>
      <w:tr w:rsidR="005377F9" w:rsidRPr="00C31E24" w14:paraId="10E78DA0" w14:textId="77777777" w:rsidTr="00D74F31">
        <w:trPr>
          <w:trHeight w:val="420"/>
          <w:jc w:val="center"/>
        </w:trPr>
        <w:tc>
          <w:tcPr>
            <w:tcW w:w="624" w:type="dxa"/>
            <w:shd w:val="clear" w:color="auto" w:fill="auto"/>
          </w:tcPr>
          <w:p w14:paraId="767CDEB7" w14:textId="77777777" w:rsidR="005377F9" w:rsidRPr="00C31E24" w:rsidRDefault="005377F9" w:rsidP="00D74F31">
            <w:pPr>
              <w:pStyle w:val="TAC"/>
              <w:keepNext w:val="0"/>
              <w:keepLines w:val="0"/>
              <w:widowControl w:val="0"/>
              <w:rPr>
                <w:rFonts w:eastAsia="Calibri"/>
              </w:rPr>
            </w:pPr>
            <w:r w:rsidRPr="00C31E24">
              <w:rPr>
                <w:rFonts w:eastAsia="Calibri"/>
              </w:rPr>
              <w:t>14</w:t>
            </w:r>
          </w:p>
        </w:tc>
        <w:tc>
          <w:tcPr>
            <w:tcW w:w="3942" w:type="dxa"/>
            <w:shd w:val="clear" w:color="auto" w:fill="auto"/>
          </w:tcPr>
          <w:p w14:paraId="2F791B9A" w14:textId="0905F68E" w:rsidR="005377F9" w:rsidRPr="00C31E24" w:rsidRDefault="005377F9" w:rsidP="00D74F31">
            <w:pPr>
              <w:pStyle w:val="TAL"/>
              <w:keepNext w:val="0"/>
              <w:keepLines w:val="0"/>
              <w:widowControl w:val="0"/>
              <w:rPr>
                <w:rFonts w:eastAsia="Calibri"/>
              </w:rPr>
            </w:pPr>
            <w:r w:rsidRPr="00C31E24">
              <w:t xml:space="preserve">Check: Does the UE </w:t>
            </w:r>
            <w:r w:rsidRPr="00C31E24">
              <w:rPr>
                <w:rFonts w:eastAsia="Calibri"/>
              </w:rPr>
              <w:t>(MCVideo Client) send a SIP BYE message to end the On-demand Pre-arranged Emergency Group Call?</w:t>
            </w:r>
          </w:p>
        </w:tc>
        <w:tc>
          <w:tcPr>
            <w:tcW w:w="709" w:type="dxa"/>
            <w:shd w:val="clear" w:color="auto" w:fill="auto"/>
          </w:tcPr>
          <w:p w14:paraId="5424A601" w14:textId="77777777" w:rsidR="005377F9" w:rsidRPr="00C31E24" w:rsidRDefault="005377F9" w:rsidP="00D74F31">
            <w:pPr>
              <w:pStyle w:val="TAC"/>
              <w:keepNext w:val="0"/>
              <w:keepLines w:val="0"/>
              <w:widowControl w:val="0"/>
              <w:rPr>
                <w:rFonts w:eastAsia="Calibri"/>
                <w:szCs w:val="22"/>
              </w:rPr>
            </w:pPr>
            <w:r w:rsidRPr="00C31E24">
              <w:rPr>
                <w:rFonts w:eastAsia="Calibri"/>
                <w:szCs w:val="22"/>
              </w:rPr>
              <w:t>--&gt;</w:t>
            </w:r>
          </w:p>
        </w:tc>
        <w:tc>
          <w:tcPr>
            <w:tcW w:w="2738" w:type="dxa"/>
            <w:shd w:val="clear" w:color="auto" w:fill="auto"/>
          </w:tcPr>
          <w:p w14:paraId="1D016402" w14:textId="77777777" w:rsidR="005377F9" w:rsidRPr="00C31E24" w:rsidRDefault="005377F9" w:rsidP="00D74F31">
            <w:pPr>
              <w:pStyle w:val="TAL"/>
              <w:keepNext w:val="0"/>
              <w:keepLines w:val="0"/>
              <w:widowControl w:val="0"/>
              <w:rPr>
                <w:rFonts w:eastAsia="Calibri"/>
              </w:rPr>
            </w:pPr>
            <w:r w:rsidRPr="00C31E24">
              <w:rPr>
                <w:rFonts w:eastAsia="Calibri"/>
              </w:rPr>
              <w:t>SIP BYE</w:t>
            </w:r>
          </w:p>
        </w:tc>
        <w:tc>
          <w:tcPr>
            <w:tcW w:w="547" w:type="dxa"/>
            <w:shd w:val="clear" w:color="auto" w:fill="auto"/>
          </w:tcPr>
          <w:p w14:paraId="59666CED" w14:textId="77777777" w:rsidR="005377F9" w:rsidRPr="00C31E24" w:rsidRDefault="005377F9" w:rsidP="00D74F31">
            <w:pPr>
              <w:pStyle w:val="TAC"/>
            </w:pPr>
            <w:r w:rsidRPr="00C31E24">
              <w:t>3</w:t>
            </w:r>
          </w:p>
        </w:tc>
        <w:tc>
          <w:tcPr>
            <w:tcW w:w="859" w:type="dxa"/>
            <w:shd w:val="clear" w:color="auto" w:fill="auto"/>
          </w:tcPr>
          <w:p w14:paraId="496DB5E2" w14:textId="77777777" w:rsidR="005377F9" w:rsidRPr="00C31E24" w:rsidRDefault="005377F9" w:rsidP="00D74F31">
            <w:pPr>
              <w:pStyle w:val="TAC"/>
            </w:pPr>
            <w:r w:rsidRPr="00C31E24">
              <w:t>P</w:t>
            </w:r>
          </w:p>
        </w:tc>
      </w:tr>
      <w:tr w:rsidR="005377F9" w:rsidRPr="00C31E24" w14:paraId="29A5E707" w14:textId="77777777" w:rsidTr="00D74F31">
        <w:trPr>
          <w:trHeight w:val="420"/>
          <w:jc w:val="center"/>
        </w:trPr>
        <w:tc>
          <w:tcPr>
            <w:tcW w:w="624" w:type="dxa"/>
            <w:shd w:val="clear" w:color="auto" w:fill="auto"/>
          </w:tcPr>
          <w:p w14:paraId="1E30E388" w14:textId="77777777" w:rsidR="005377F9" w:rsidRPr="00C31E24" w:rsidRDefault="005377F9" w:rsidP="00D74F31">
            <w:pPr>
              <w:pStyle w:val="TAC"/>
              <w:keepNext w:val="0"/>
              <w:keepLines w:val="0"/>
              <w:widowControl w:val="0"/>
              <w:rPr>
                <w:rFonts w:eastAsia="Calibri"/>
              </w:rPr>
            </w:pPr>
            <w:r w:rsidRPr="00C31E24">
              <w:rPr>
                <w:rFonts w:eastAsia="Calibri"/>
              </w:rPr>
              <w:t>15</w:t>
            </w:r>
          </w:p>
        </w:tc>
        <w:tc>
          <w:tcPr>
            <w:tcW w:w="3942" w:type="dxa"/>
            <w:shd w:val="clear" w:color="auto" w:fill="auto"/>
          </w:tcPr>
          <w:p w14:paraId="549598EB" w14:textId="77777777" w:rsidR="005377F9" w:rsidRPr="00C31E24" w:rsidRDefault="005377F9" w:rsidP="00D74F31">
            <w:pPr>
              <w:pStyle w:val="TAL"/>
              <w:keepNext w:val="0"/>
              <w:keepLines w:val="0"/>
              <w:widowControl w:val="0"/>
              <w:rPr>
                <w:rFonts w:eastAsia="Calibri"/>
              </w:rPr>
            </w:pPr>
            <w:r w:rsidRPr="00C31E24">
              <w:rPr>
                <w:rFonts w:eastAsia="Calibri"/>
              </w:rPr>
              <w:t>The SS (MCVideo Server) responds to the SIP BYE message with a SIP 200 (OK) message.</w:t>
            </w:r>
          </w:p>
        </w:tc>
        <w:tc>
          <w:tcPr>
            <w:tcW w:w="709" w:type="dxa"/>
            <w:shd w:val="clear" w:color="auto" w:fill="auto"/>
          </w:tcPr>
          <w:p w14:paraId="0A185846" w14:textId="77777777" w:rsidR="005377F9" w:rsidRPr="00C31E24" w:rsidRDefault="005377F9" w:rsidP="00D74F31">
            <w:pPr>
              <w:pStyle w:val="TAC"/>
              <w:keepNext w:val="0"/>
              <w:keepLines w:val="0"/>
              <w:widowControl w:val="0"/>
              <w:rPr>
                <w:rFonts w:eastAsia="Calibri"/>
                <w:szCs w:val="22"/>
              </w:rPr>
            </w:pPr>
            <w:r w:rsidRPr="00C31E24">
              <w:rPr>
                <w:rFonts w:eastAsia="Calibri"/>
                <w:szCs w:val="22"/>
              </w:rPr>
              <w:t>&lt;--</w:t>
            </w:r>
          </w:p>
        </w:tc>
        <w:tc>
          <w:tcPr>
            <w:tcW w:w="2738" w:type="dxa"/>
            <w:shd w:val="clear" w:color="auto" w:fill="auto"/>
          </w:tcPr>
          <w:p w14:paraId="62FF344B" w14:textId="77777777" w:rsidR="005377F9" w:rsidRPr="00C31E24" w:rsidRDefault="005377F9" w:rsidP="00D74F31">
            <w:pPr>
              <w:pStyle w:val="TAL"/>
              <w:keepNext w:val="0"/>
              <w:keepLines w:val="0"/>
              <w:widowControl w:val="0"/>
              <w:rPr>
                <w:rFonts w:eastAsia="Calibri"/>
              </w:rPr>
            </w:pPr>
            <w:r w:rsidRPr="00C31E24">
              <w:rPr>
                <w:rFonts w:eastAsia="Calibri"/>
              </w:rPr>
              <w:t>SIP 200 (OK)</w:t>
            </w:r>
          </w:p>
        </w:tc>
        <w:tc>
          <w:tcPr>
            <w:tcW w:w="547" w:type="dxa"/>
            <w:shd w:val="clear" w:color="auto" w:fill="auto"/>
          </w:tcPr>
          <w:p w14:paraId="73860A4B" w14:textId="77777777" w:rsidR="005377F9" w:rsidRPr="00C31E24" w:rsidRDefault="005377F9" w:rsidP="00D74F31">
            <w:pPr>
              <w:pStyle w:val="TAC"/>
            </w:pPr>
            <w:r w:rsidRPr="00C31E24">
              <w:t>-</w:t>
            </w:r>
          </w:p>
        </w:tc>
        <w:tc>
          <w:tcPr>
            <w:tcW w:w="859" w:type="dxa"/>
            <w:shd w:val="clear" w:color="auto" w:fill="auto"/>
          </w:tcPr>
          <w:p w14:paraId="7845D268" w14:textId="77777777" w:rsidR="005377F9" w:rsidRPr="00C31E24" w:rsidRDefault="005377F9" w:rsidP="00D74F31">
            <w:pPr>
              <w:pStyle w:val="TAC"/>
            </w:pPr>
            <w:r w:rsidRPr="00C31E24">
              <w:t>-</w:t>
            </w:r>
          </w:p>
        </w:tc>
      </w:tr>
      <w:tr w:rsidR="005377F9" w:rsidRPr="00C31E24" w14:paraId="59836FE0" w14:textId="77777777" w:rsidTr="00D74F31">
        <w:trPr>
          <w:trHeight w:val="420"/>
          <w:jc w:val="center"/>
        </w:trPr>
        <w:tc>
          <w:tcPr>
            <w:tcW w:w="624" w:type="dxa"/>
            <w:shd w:val="clear" w:color="auto" w:fill="auto"/>
          </w:tcPr>
          <w:p w14:paraId="5C9CCC23" w14:textId="77777777" w:rsidR="005377F9" w:rsidRPr="00C31E24" w:rsidRDefault="005377F9" w:rsidP="00D74F31">
            <w:pPr>
              <w:pStyle w:val="TAC"/>
            </w:pPr>
            <w:r w:rsidRPr="00C31E24">
              <w:t>-</w:t>
            </w:r>
          </w:p>
        </w:tc>
        <w:tc>
          <w:tcPr>
            <w:tcW w:w="3942" w:type="dxa"/>
            <w:shd w:val="clear" w:color="auto" w:fill="auto"/>
          </w:tcPr>
          <w:p w14:paraId="06503754" w14:textId="77777777" w:rsidR="005377F9" w:rsidRPr="00C31E24" w:rsidRDefault="005377F9" w:rsidP="00D74F31">
            <w:pPr>
              <w:pStyle w:val="TAL"/>
            </w:pPr>
            <w:r w:rsidRPr="00C31E24">
              <w:t>EXCEPTION: SS (MCVideo Server) releases the E-UTRA connection.</w:t>
            </w:r>
          </w:p>
        </w:tc>
        <w:tc>
          <w:tcPr>
            <w:tcW w:w="709" w:type="dxa"/>
            <w:shd w:val="clear" w:color="auto" w:fill="auto"/>
          </w:tcPr>
          <w:p w14:paraId="4E675879" w14:textId="77777777" w:rsidR="005377F9" w:rsidRPr="00C31E24" w:rsidRDefault="005377F9" w:rsidP="00D74F31">
            <w:pPr>
              <w:pStyle w:val="TAC"/>
            </w:pPr>
            <w:r w:rsidRPr="00C31E24">
              <w:t>-</w:t>
            </w:r>
          </w:p>
        </w:tc>
        <w:tc>
          <w:tcPr>
            <w:tcW w:w="2738" w:type="dxa"/>
            <w:shd w:val="clear" w:color="auto" w:fill="auto"/>
          </w:tcPr>
          <w:p w14:paraId="6DB9F451" w14:textId="77777777" w:rsidR="005377F9" w:rsidRPr="00C31E24" w:rsidRDefault="005377F9" w:rsidP="00D74F31">
            <w:pPr>
              <w:pStyle w:val="TAL"/>
            </w:pPr>
            <w:r w:rsidRPr="00C31E24">
              <w:t>-</w:t>
            </w:r>
          </w:p>
        </w:tc>
        <w:tc>
          <w:tcPr>
            <w:tcW w:w="547" w:type="dxa"/>
            <w:shd w:val="clear" w:color="auto" w:fill="auto"/>
          </w:tcPr>
          <w:p w14:paraId="11DEC9E1" w14:textId="77777777" w:rsidR="005377F9" w:rsidRPr="00C31E24" w:rsidRDefault="005377F9" w:rsidP="00D74F31">
            <w:pPr>
              <w:pStyle w:val="TAC"/>
            </w:pPr>
          </w:p>
        </w:tc>
        <w:tc>
          <w:tcPr>
            <w:tcW w:w="859" w:type="dxa"/>
            <w:shd w:val="clear" w:color="auto" w:fill="auto"/>
          </w:tcPr>
          <w:p w14:paraId="2AF3795B" w14:textId="77777777" w:rsidR="005377F9" w:rsidRPr="00C31E24" w:rsidRDefault="005377F9" w:rsidP="00D74F31">
            <w:pPr>
              <w:pStyle w:val="TAC"/>
            </w:pPr>
          </w:p>
        </w:tc>
      </w:tr>
      <w:tr w:rsidR="005377F9" w:rsidRPr="00C31E24" w14:paraId="004C9D6B" w14:textId="77777777" w:rsidTr="00D74F31">
        <w:trPr>
          <w:trHeight w:val="420"/>
          <w:jc w:val="center"/>
        </w:trPr>
        <w:tc>
          <w:tcPr>
            <w:tcW w:w="9419" w:type="dxa"/>
            <w:gridSpan w:val="6"/>
            <w:shd w:val="clear" w:color="auto" w:fill="auto"/>
          </w:tcPr>
          <w:p w14:paraId="2267B9B8" w14:textId="77777777" w:rsidR="005377F9" w:rsidRPr="00C31E24" w:rsidRDefault="005377F9" w:rsidP="00DD5C3D">
            <w:pPr>
              <w:pStyle w:val="TAC"/>
              <w:jc w:val="left"/>
            </w:pPr>
            <w:r w:rsidRPr="00C31E24">
              <w:rPr>
                <w:rFonts w:eastAsia="Calibri"/>
              </w:rPr>
              <w:t>NOTE 1: This action is expected to be done via a suitable implementation-dependent MMI.</w:t>
            </w:r>
          </w:p>
        </w:tc>
      </w:tr>
    </w:tbl>
    <w:p w14:paraId="163FAF9F" w14:textId="77777777" w:rsidR="005377F9" w:rsidRPr="00C31E24" w:rsidRDefault="005377F9" w:rsidP="005377F9"/>
    <w:p w14:paraId="24411E83" w14:textId="77777777" w:rsidR="005377F9" w:rsidRPr="00C31E24" w:rsidRDefault="005377F9" w:rsidP="005377F9">
      <w:pPr>
        <w:pStyle w:val="H6"/>
      </w:pPr>
      <w:r w:rsidRPr="00C31E24">
        <w:t>6.1.1.5.3.3</w:t>
      </w:r>
      <w:r w:rsidRPr="00C31E24">
        <w:tab/>
        <w:t>Specific message contents</w:t>
      </w:r>
    </w:p>
    <w:p w14:paraId="713C4ED3" w14:textId="77777777" w:rsidR="005377F9" w:rsidRPr="00C31E24" w:rsidRDefault="005377F9" w:rsidP="005377F9">
      <w:pPr>
        <w:pStyle w:val="TH"/>
      </w:pPr>
      <w:r w:rsidRPr="00C31E24">
        <w:t>Table 6.1.1.5.3.3-1: SIP INVITE (Step 2, Table 6.1.1.5.3.2-1)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1"/>
        <w:gridCol w:w="2126"/>
        <w:gridCol w:w="2125"/>
        <w:gridCol w:w="1417"/>
        <w:gridCol w:w="1135"/>
      </w:tblGrid>
      <w:tr w:rsidR="005377F9" w:rsidRPr="00C31E24" w14:paraId="3975CAED" w14:textId="77777777" w:rsidTr="00D74F31">
        <w:trPr>
          <w:tblHeader/>
        </w:trPr>
        <w:tc>
          <w:tcPr>
            <w:tcW w:w="9634" w:type="dxa"/>
            <w:gridSpan w:val="5"/>
          </w:tcPr>
          <w:p w14:paraId="31A8F2C2" w14:textId="77777777" w:rsidR="005377F9" w:rsidRPr="00C31E24" w:rsidRDefault="005377F9" w:rsidP="00D74F31">
            <w:pPr>
              <w:pStyle w:val="TAL"/>
            </w:pPr>
            <w:r w:rsidRPr="00C31E24">
              <w:t>Derivation Path: TS 36.579-1 [2], Table 5.5.2.5.1-1, condition MCVIDEO, EMERGENCY-CALL</w:t>
            </w:r>
          </w:p>
        </w:tc>
      </w:tr>
      <w:tr w:rsidR="005377F9" w:rsidRPr="00C31E24" w14:paraId="47CC7724" w14:textId="77777777" w:rsidTr="00D74F31">
        <w:trPr>
          <w:tblHeader/>
        </w:trPr>
        <w:tc>
          <w:tcPr>
            <w:tcW w:w="2831" w:type="dxa"/>
          </w:tcPr>
          <w:p w14:paraId="76F6C6C1" w14:textId="77777777" w:rsidR="005377F9" w:rsidRPr="00C31E24" w:rsidRDefault="005377F9" w:rsidP="00D74F31">
            <w:pPr>
              <w:pStyle w:val="TAH"/>
              <w:rPr>
                <w:bCs/>
              </w:rPr>
            </w:pPr>
            <w:r w:rsidRPr="00C31E24">
              <w:rPr>
                <w:bCs/>
              </w:rPr>
              <w:t>Information Element</w:t>
            </w:r>
          </w:p>
        </w:tc>
        <w:tc>
          <w:tcPr>
            <w:tcW w:w="2126" w:type="dxa"/>
          </w:tcPr>
          <w:p w14:paraId="7433C016" w14:textId="77777777" w:rsidR="005377F9" w:rsidRPr="00C31E24" w:rsidRDefault="005377F9" w:rsidP="00D74F31">
            <w:pPr>
              <w:pStyle w:val="TAH"/>
              <w:rPr>
                <w:bCs/>
              </w:rPr>
            </w:pPr>
            <w:r w:rsidRPr="00C31E24">
              <w:rPr>
                <w:bCs/>
              </w:rPr>
              <w:t>Value/remark</w:t>
            </w:r>
          </w:p>
        </w:tc>
        <w:tc>
          <w:tcPr>
            <w:tcW w:w="2125" w:type="dxa"/>
          </w:tcPr>
          <w:p w14:paraId="005D1471" w14:textId="77777777" w:rsidR="005377F9" w:rsidRPr="00C31E24" w:rsidRDefault="005377F9" w:rsidP="00D74F31">
            <w:pPr>
              <w:pStyle w:val="TAH"/>
              <w:rPr>
                <w:bCs/>
              </w:rPr>
            </w:pPr>
            <w:r w:rsidRPr="00C31E24">
              <w:rPr>
                <w:bCs/>
              </w:rPr>
              <w:t>Comment</w:t>
            </w:r>
          </w:p>
        </w:tc>
        <w:tc>
          <w:tcPr>
            <w:tcW w:w="1417" w:type="dxa"/>
          </w:tcPr>
          <w:p w14:paraId="0DE5DDB0" w14:textId="77777777" w:rsidR="005377F9" w:rsidRPr="00C31E24" w:rsidRDefault="005377F9" w:rsidP="00D74F31">
            <w:pPr>
              <w:pStyle w:val="TAH"/>
              <w:rPr>
                <w:bCs/>
              </w:rPr>
            </w:pPr>
            <w:r w:rsidRPr="00C31E24">
              <w:rPr>
                <w:bCs/>
              </w:rPr>
              <w:t>Reference</w:t>
            </w:r>
          </w:p>
        </w:tc>
        <w:tc>
          <w:tcPr>
            <w:tcW w:w="1135" w:type="dxa"/>
          </w:tcPr>
          <w:p w14:paraId="467669FA" w14:textId="77777777" w:rsidR="005377F9" w:rsidRPr="00C31E24" w:rsidRDefault="005377F9" w:rsidP="00D74F31">
            <w:pPr>
              <w:pStyle w:val="TAH"/>
              <w:rPr>
                <w:bCs/>
              </w:rPr>
            </w:pPr>
            <w:r w:rsidRPr="00C31E24">
              <w:rPr>
                <w:bCs/>
              </w:rPr>
              <w:t>Condition</w:t>
            </w:r>
          </w:p>
        </w:tc>
      </w:tr>
      <w:tr w:rsidR="005377F9" w:rsidRPr="00C31E24" w14:paraId="6C243986" w14:textId="77777777" w:rsidTr="00D74F31">
        <w:trPr>
          <w:tblHeader/>
        </w:trPr>
        <w:tc>
          <w:tcPr>
            <w:tcW w:w="2831" w:type="dxa"/>
          </w:tcPr>
          <w:p w14:paraId="0A036B89" w14:textId="77777777" w:rsidR="005377F9" w:rsidRPr="00C31E24" w:rsidRDefault="005377F9" w:rsidP="00D74F31">
            <w:pPr>
              <w:pStyle w:val="TAL"/>
              <w:rPr>
                <w:b/>
                <w:bCs/>
              </w:rPr>
            </w:pPr>
            <w:r w:rsidRPr="00C31E24">
              <w:rPr>
                <w:b/>
                <w:bCs/>
              </w:rPr>
              <w:t>Message Body</w:t>
            </w:r>
          </w:p>
        </w:tc>
        <w:tc>
          <w:tcPr>
            <w:tcW w:w="2126" w:type="dxa"/>
          </w:tcPr>
          <w:p w14:paraId="404116E0" w14:textId="77777777" w:rsidR="005377F9" w:rsidRPr="00C31E24" w:rsidRDefault="005377F9" w:rsidP="00D74F31">
            <w:pPr>
              <w:pStyle w:val="TAL"/>
            </w:pPr>
          </w:p>
        </w:tc>
        <w:tc>
          <w:tcPr>
            <w:tcW w:w="2125" w:type="dxa"/>
          </w:tcPr>
          <w:p w14:paraId="1C175A61" w14:textId="77777777" w:rsidR="005377F9" w:rsidRPr="00C31E24" w:rsidRDefault="005377F9" w:rsidP="00D74F31">
            <w:pPr>
              <w:pStyle w:val="TAL"/>
            </w:pPr>
          </w:p>
        </w:tc>
        <w:tc>
          <w:tcPr>
            <w:tcW w:w="1417" w:type="dxa"/>
          </w:tcPr>
          <w:p w14:paraId="46F30E42" w14:textId="77777777" w:rsidR="005377F9" w:rsidRPr="00C31E24" w:rsidRDefault="005377F9" w:rsidP="00D74F31">
            <w:pPr>
              <w:pStyle w:val="TAL"/>
            </w:pPr>
          </w:p>
        </w:tc>
        <w:tc>
          <w:tcPr>
            <w:tcW w:w="1135" w:type="dxa"/>
          </w:tcPr>
          <w:p w14:paraId="7576DDB4" w14:textId="77777777" w:rsidR="005377F9" w:rsidRPr="00C31E24" w:rsidRDefault="005377F9" w:rsidP="00D74F31">
            <w:pPr>
              <w:pStyle w:val="TAL"/>
            </w:pPr>
          </w:p>
        </w:tc>
      </w:tr>
      <w:tr w:rsidR="005377F9" w:rsidRPr="00C31E24" w14:paraId="550F9395" w14:textId="77777777" w:rsidTr="00D74F31">
        <w:trPr>
          <w:tblHeader/>
        </w:trPr>
        <w:tc>
          <w:tcPr>
            <w:tcW w:w="2831" w:type="dxa"/>
          </w:tcPr>
          <w:p w14:paraId="44BFC2B0" w14:textId="77777777" w:rsidR="005377F9" w:rsidRPr="00C31E24" w:rsidRDefault="005377F9" w:rsidP="00D74F31">
            <w:pPr>
              <w:pStyle w:val="TAL"/>
            </w:pPr>
            <w:r w:rsidRPr="00C31E24">
              <w:t xml:space="preserve">  MIME-body-part</w:t>
            </w:r>
          </w:p>
        </w:tc>
        <w:tc>
          <w:tcPr>
            <w:tcW w:w="2126" w:type="dxa"/>
          </w:tcPr>
          <w:p w14:paraId="0B9CC144" w14:textId="77777777" w:rsidR="005377F9" w:rsidRPr="00C31E24" w:rsidRDefault="005377F9" w:rsidP="00D74F31">
            <w:pPr>
              <w:pStyle w:val="TAL"/>
            </w:pPr>
          </w:p>
        </w:tc>
        <w:tc>
          <w:tcPr>
            <w:tcW w:w="2125" w:type="dxa"/>
          </w:tcPr>
          <w:p w14:paraId="17AF13B0" w14:textId="77777777" w:rsidR="005377F9" w:rsidRPr="00C31E24" w:rsidRDefault="005377F9" w:rsidP="00D74F31">
            <w:pPr>
              <w:pStyle w:val="TAL"/>
            </w:pPr>
            <w:r w:rsidRPr="00C31E24">
              <w:t>MCVideo-Info</w:t>
            </w:r>
          </w:p>
        </w:tc>
        <w:tc>
          <w:tcPr>
            <w:tcW w:w="1417" w:type="dxa"/>
          </w:tcPr>
          <w:p w14:paraId="32931371" w14:textId="77777777" w:rsidR="005377F9" w:rsidRPr="00C31E24" w:rsidRDefault="005377F9" w:rsidP="00D74F31">
            <w:pPr>
              <w:pStyle w:val="TAL"/>
            </w:pPr>
          </w:p>
        </w:tc>
        <w:tc>
          <w:tcPr>
            <w:tcW w:w="1135" w:type="dxa"/>
          </w:tcPr>
          <w:p w14:paraId="4F5D9AFC" w14:textId="77777777" w:rsidR="005377F9" w:rsidRPr="00C31E24" w:rsidRDefault="005377F9" w:rsidP="00D74F31">
            <w:pPr>
              <w:pStyle w:val="TAL"/>
            </w:pPr>
          </w:p>
        </w:tc>
      </w:tr>
      <w:tr w:rsidR="005377F9" w:rsidRPr="00C31E24" w14:paraId="6DD18190" w14:textId="77777777" w:rsidTr="00D74F31">
        <w:trPr>
          <w:tblHeader/>
        </w:trPr>
        <w:tc>
          <w:tcPr>
            <w:tcW w:w="2831" w:type="dxa"/>
          </w:tcPr>
          <w:p w14:paraId="519D9365" w14:textId="77777777" w:rsidR="005377F9" w:rsidRPr="00C31E24" w:rsidRDefault="005377F9" w:rsidP="00D74F31">
            <w:pPr>
              <w:pStyle w:val="TAL"/>
            </w:pPr>
            <w:r w:rsidRPr="00C31E24">
              <w:t xml:space="preserve">    MIME-part-headers</w:t>
            </w:r>
          </w:p>
        </w:tc>
        <w:tc>
          <w:tcPr>
            <w:tcW w:w="2126" w:type="dxa"/>
          </w:tcPr>
          <w:p w14:paraId="252C627C" w14:textId="77777777" w:rsidR="005377F9" w:rsidRPr="00C31E24" w:rsidRDefault="005377F9" w:rsidP="00D74F31">
            <w:pPr>
              <w:pStyle w:val="TAL"/>
            </w:pPr>
          </w:p>
        </w:tc>
        <w:tc>
          <w:tcPr>
            <w:tcW w:w="2125" w:type="dxa"/>
          </w:tcPr>
          <w:p w14:paraId="32CAEBE4" w14:textId="77777777" w:rsidR="005377F9" w:rsidRPr="00C31E24" w:rsidRDefault="005377F9" w:rsidP="00D74F31">
            <w:pPr>
              <w:pStyle w:val="TAL"/>
            </w:pPr>
          </w:p>
        </w:tc>
        <w:tc>
          <w:tcPr>
            <w:tcW w:w="1417" w:type="dxa"/>
          </w:tcPr>
          <w:p w14:paraId="2DC85030" w14:textId="77777777" w:rsidR="005377F9" w:rsidRPr="00C31E24" w:rsidRDefault="005377F9" w:rsidP="00D74F31">
            <w:pPr>
              <w:pStyle w:val="TAL"/>
            </w:pPr>
          </w:p>
        </w:tc>
        <w:tc>
          <w:tcPr>
            <w:tcW w:w="1135" w:type="dxa"/>
          </w:tcPr>
          <w:p w14:paraId="78B90A6A" w14:textId="77777777" w:rsidR="005377F9" w:rsidRPr="00C31E24" w:rsidRDefault="005377F9" w:rsidP="00D74F31">
            <w:pPr>
              <w:pStyle w:val="TAL"/>
            </w:pPr>
          </w:p>
        </w:tc>
      </w:tr>
      <w:tr w:rsidR="005377F9" w:rsidRPr="00C31E24" w14:paraId="394D51C1" w14:textId="77777777" w:rsidTr="00D74F31">
        <w:trPr>
          <w:tblHeader/>
        </w:trPr>
        <w:tc>
          <w:tcPr>
            <w:tcW w:w="2831" w:type="dxa"/>
          </w:tcPr>
          <w:p w14:paraId="1964514C" w14:textId="77777777" w:rsidR="005377F9" w:rsidRPr="00C31E24" w:rsidRDefault="005377F9" w:rsidP="00D74F31">
            <w:pPr>
              <w:pStyle w:val="TAL"/>
            </w:pPr>
            <w:r w:rsidRPr="00C31E24">
              <w:t xml:space="preserve">      MIME-part-body</w:t>
            </w:r>
          </w:p>
        </w:tc>
        <w:tc>
          <w:tcPr>
            <w:tcW w:w="2126" w:type="dxa"/>
          </w:tcPr>
          <w:p w14:paraId="388F9E50" w14:textId="77777777" w:rsidR="005377F9" w:rsidRPr="00C31E24" w:rsidRDefault="005377F9" w:rsidP="00D74F31">
            <w:pPr>
              <w:pStyle w:val="TAL"/>
            </w:pPr>
            <w:r w:rsidRPr="00C31E24">
              <w:t>MCVideo-Info as described in Table 6.1.1.5.3.3-2</w:t>
            </w:r>
          </w:p>
        </w:tc>
        <w:tc>
          <w:tcPr>
            <w:tcW w:w="2125" w:type="dxa"/>
            <w:tcBorders>
              <w:bottom w:val="single" w:sz="4" w:space="0" w:color="auto"/>
            </w:tcBorders>
          </w:tcPr>
          <w:p w14:paraId="78B92466" w14:textId="77777777" w:rsidR="005377F9" w:rsidRPr="00C31E24" w:rsidRDefault="005377F9" w:rsidP="00D74F31">
            <w:pPr>
              <w:pStyle w:val="TAL"/>
            </w:pPr>
          </w:p>
        </w:tc>
        <w:tc>
          <w:tcPr>
            <w:tcW w:w="1417" w:type="dxa"/>
          </w:tcPr>
          <w:p w14:paraId="71B645E0" w14:textId="77777777" w:rsidR="005377F9" w:rsidRPr="00C31E24" w:rsidRDefault="005377F9" w:rsidP="00D74F31">
            <w:pPr>
              <w:pStyle w:val="TAL"/>
            </w:pPr>
          </w:p>
        </w:tc>
        <w:tc>
          <w:tcPr>
            <w:tcW w:w="1135" w:type="dxa"/>
          </w:tcPr>
          <w:p w14:paraId="78A3A712" w14:textId="77777777" w:rsidR="005377F9" w:rsidRPr="00C31E24" w:rsidRDefault="005377F9" w:rsidP="00D74F31">
            <w:pPr>
              <w:pStyle w:val="TAL"/>
            </w:pPr>
          </w:p>
        </w:tc>
      </w:tr>
    </w:tbl>
    <w:p w14:paraId="66462876" w14:textId="77777777" w:rsidR="005377F9" w:rsidRPr="00C31E24" w:rsidRDefault="005377F9" w:rsidP="005377F9"/>
    <w:p w14:paraId="2C8B1E6B" w14:textId="77777777" w:rsidR="005377F9" w:rsidRPr="00C31E24" w:rsidRDefault="005377F9" w:rsidP="005377F9">
      <w:pPr>
        <w:pStyle w:val="TH"/>
      </w:pPr>
      <w:r w:rsidRPr="00C31E24">
        <w:t>Table 6.1.1.5.3.3-2: MCVideo-INFO in SIP INVITE (Table 6.1.1.5.3.3-1)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C31E24" w14:paraId="4EBAFDFA" w14:textId="77777777" w:rsidTr="00D74F31">
        <w:tc>
          <w:tcPr>
            <w:tcW w:w="9531" w:type="dxa"/>
          </w:tcPr>
          <w:p w14:paraId="701AC9C2" w14:textId="77777777" w:rsidR="005377F9" w:rsidRPr="00C31E24" w:rsidRDefault="005377F9" w:rsidP="00D74F31">
            <w:pPr>
              <w:pStyle w:val="TAL"/>
              <w:keepNext w:val="0"/>
              <w:keepLines w:val="0"/>
              <w:widowControl w:val="0"/>
            </w:pPr>
            <w:r w:rsidRPr="00C31E24">
              <w:rPr>
                <w:color w:val="000000"/>
              </w:rPr>
              <w:t xml:space="preserve">Derivation Path: TS 36.579-1 [2], Table 5.5.3.2.1-2, </w:t>
            </w:r>
            <w:r w:rsidRPr="00C31E24">
              <w:t>condition GROUP-CALL, EMERGENCY-CALL</w:t>
            </w:r>
          </w:p>
        </w:tc>
      </w:tr>
    </w:tbl>
    <w:p w14:paraId="76AE4C3D" w14:textId="77777777" w:rsidR="005377F9" w:rsidRPr="00C31E24" w:rsidRDefault="005377F9" w:rsidP="005377F9"/>
    <w:p w14:paraId="17AFB9FF" w14:textId="77777777" w:rsidR="005377F9" w:rsidRPr="00C31E24" w:rsidRDefault="005377F9" w:rsidP="005377F9">
      <w:pPr>
        <w:pStyle w:val="TH"/>
      </w:pPr>
      <w:r w:rsidRPr="00C31E24">
        <w:t>Table 6.1.1.5.3.3-3: SIP 200 (OK) (Step 4, Table 6.1.1.5.3.2-1)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C31E24" w14:paraId="68DED5ED" w14:textId="77777777" w:rsidTr="00D74F31">
        <w:trPr>
          <w:tblHeader/>
        </w:trPr>
        <w:tc>
          <w:tcPr>
            <w:tcW w:w="9517" w:type="dxa"/>
            <w:gridSpan w:val="5"/>
          </w:tcPr>
          <w:p w14:paraId="4B7F2C99" w14:textId="77777777" w:rsidR="005377F9" w:rsidRPr="00C31E24" w:rsidRDefault="005377F9" w:rsidP="00D74F31">
            <w:pPr>
              <w:pStyle w:val="TAL"/>
              <w:keepNext w:val="0"/>
              <w:keepLines w:val="0"/>
              <w:widowControl w:val="0"/>
              <w:rPr>
                <w:color w:val="000000"/>
              </w:rPr>
            </w:pPr>
            <w:r w:rsidRPr="00C31E24">
              <w:t>Derivation Path: TS 36.579-1 [2], Table 5.5.2.17.1.2-1, condition MCVIDEO, INVITE-RSP,</w:t>
            </w:r>
            <w:r w:rsidRPr="00C31E24">
              <w:rPr>
                <w:color w:val="000000"/>
              </w:rPr>
              <w:t xml:space="preserve"> EMERGENCY-CALL</w:t>
            </w:r>
          </w:p>
        </w:tc>
      </w:tr>
      <w:tr w:rsidR="005377F9" w:rsidRPr="00C31E24" w14:paraId="2EC3ADD6" w14:textId="77777777" w:rsidTr="00D74F31">
        <w:trPr>
          <w:tblHeader/>
        </w:trPr>
        <w:tc>
          <w:tcPr>
            <w:tcW w:w="2677" w:type="dxa"/>
          </w:tcPr>
          <w:p w14:paraId="47C1D7F6" w14:textId="77777777" w:rsidR="005377F9" w:rsidRPr="00C31E24" w:rsidRDefault="005377F9" w:rsidP="00D74F31">
            <w:pPr>
              <w:pStyle w:val="TAH"/>
              <w:keepNext w:val="0"/>
              <w:keepLines w:val="0"/>
              <w:widowControl w:val="0"/>
              <w:rPr>
                <w:color w:val="000000"/>
              </w:rPr>
            </w:pPr>
            <w:r w:rsidRPr="00C31E24">
              <w:rPr>
                <w:color w:val="000000"/>
              </w:rPr>
              <w:t>Information Element</w:t>
            </w:r>
          </w:p>
        </w:tc>
        <w:tc>
          <w:tcPr>
            <w:tcW w:w="2160" w:type="dxa"/>
          </w:tcPr>
          <w:p w14:paraId="7286E3A9" w14:textId="77777777" w:rsidR="005377F9" w:rsidRPr="00C31E24" w:rsidRDefault="005377F9" w:rsidP="00D74F31">
            <w:pPr>
              <w:pStyle w:val="TAH"/>
              <w:keepNext w:val="0"/>
              <w:keepLines w:val="0"/>
              <w:widowControl w:val="0"/>
              <w:rPr>
                <w:color w:val="000000"/>
              </w:rPr>
            </w:pPr>
            <w:r w:rsidRPr="00C31E24">
              <w:rPr>
                <w:color w:val="000000"/>
              </w:rPr>
              <w:t>Value/remark</w:t>
            </w:r>
          </w:p>
        </w:tc>
        <w:tc>
          <w:tcPr>
            <w:tcW w:w="2160" w:type="dxa"/>
            <w:tcBorders>
              <w:bottom w:val="single" w:sz="4" w:space="0" w:color="auto"/>
            </w:tcBorders>
          </w:tcPr>
          <w:p w14:paraId="3BD8CECB" w14:textId="77777777" w:rsidR="005377F9" w:rsidRPr="00C31E24" w:rsidRDefault="005377F9" w:rsidP="00D74F31">
            <w:pPr>
              <w:pStyle w:val="TAH"/>
              <w:keepNext w:val="0"/>
              <w:keepLines w:val="0"/>
              <w:widowControl w:val="0"/>
              <w:rPr>
                <w:color w:val="000000"/>
              </w:rPr>
            </w:pPr>
            <w:r w:rsidRPr="00C31E24">
              <w:rPr>
                <w:color w:val="000000"/>
              </w:rPr>
              <w:t>Comment</w:t>
            </w:r>
          </w:p>
        </w:tc>
        <w:tc>
          <w:tcPr>
            <w:tcW w:w="1350" w:type="dxa"/>
          </w:tcPr>
          <w:p w14:paraId="07821A17" w14:textId="77777777" w:rsidR="005377F9" w:rsidRPr="00C31E24" w:rsidRDefault="005377F9" w:rsidP="00D74F31">
            <w:pPr>
              <w:pStyle w:val="TAH"/>
              <w:keepNext w:val="0"/>
              <w:keepLines w:val="0"/>
              <w:widowControl w:val="0"/>
              <w:rPr>
                <w:color w:val="000000"/>
              </w:rPr>
            </w:pPr>
            <w:r w:rsidRPr="00C31E24">
              <w:rPr>
                <w:color w:val="000000"/>
              </w:rPr>
              <w:t>Reference</w:t>
            </w:r>
          </w:p>
        </w:tc>
        <w:tc>
          <w:tcPr>
            <w:tcW w:w="1170" w:type="dxa"/>
          </w:tcPr>
          <w:p w14:paraId="252F9DC1" w14:textId="77777777" w:rsidR="005377F9" w:rsidRPr="00C31E24" w:rsidRDefault="005377F9" w:rsidP="00D74F31">
            <w:pPr>
              <w:pStyle w:val="TAH"/>
              <w:keepNext w:val="0"/>
              <w:keepLines w:val="0"/>
              <w:widowControl w:val="0"/>
              <w:rPr>
                <w:color w:val="000000"/>
              </w:rPr>
            </w:pPr>
            <w:r w:rsidRPr="00C31E24">
              <w:rPr>
                <w:color w:val="000000"/>
              </w:rPr>
              <w:t>Condition</w:t>
            </w:r>
          </w:p>
        </w:tc>
      </w:tr>
      <w:tr w:rsidR="005377F9" w:rsidRPr="00C31E24" w14:paraId="4808B9CE" w14:textId="77777777" w:rsidTr="00D74F31">
        <w:trPr>
          <w:tblHeader/>
        </w:trPr>
        <w:tc>
          <w:tcPr>
            <w:tcW w:w="2677" w:type="dxa"/>
            <w:tcBorders>
              <w:top w:val="single" w:sz="4" w:space="0" w:color="auto"/>
              <w:left w:val="single" w:sz="4" w:space="0" w:color="auto"/>
              <w:bottom w:val="single" w:sz="4" w:space="0" w:color="auto"/>
              <w:right w:val="single" w:sz="4" w:space="0" w:color="auto"/>
            </w:tcBorders>
          </w:tcPr>
          <w:p w14:paraId="23F0B17A" w14:textId="77777777" w:rsidR="005377F9" w:rsidRPr="00C31E24" w:rsidRDefault="005377F9" w:rsidP="00D74F31">
            <w:pPr>
              <w:pStyle w:val="TAL"/>
              <w:rPr>
                <w:b/>
                <w:bCs/>
              </w:rPr>
            </w:pPr>
            <w:r w:rsidRPr="00C31E24">
              <w:rPr>
                <w:b/>
                <w:bCs/>
              </w:rPr>
              <w:t>Message-body</w:t>
            </w:r>
          </w:p>
        </w:tc>
        <w:tc>
          <w:tcPr>
            <w:tcW w:w="2160" w:type="dxa"/>
            <w:tcBorders>
              <w:top w:val="single" w:sz="4" w:space="0" w:color="auto"/>
              <w:left w:val="single" w:sz="4" w:space="0" w:color="auto"/>
              <w:bottom w:val="single" w:sz="4" w:space="0" w:color="auto"/>
              <w:right w:val="single" w:sz="4" w:space="0" w:color="auto"/>
            </w:tcBorders>
          </w:tcPr>
          <w:p w14:paraId="63D55AC7" w14:textId="77777777" w:rsidR="005377F9" w:rsidRPr="00C31E24" w:rsidRDefault="005377F9"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0B086CBF" w14:textId="77777777" w:rsidR="005377F9" w:rsidRPr="00C31E24" w:rsidRDefault="005377F9"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5D4096CE" w14:textId="77777777" w:rsidR="005377F9" w:rsidRPr="00C31E24" w:rsidRDefault="005377F9" w:rsidP="00D74F31">
            <w:pPr>
              <w:pStyle w:val="TAL"/>
            </w:pPr>
          </w:p>
        </w:tc>
        <w:tc>
          <w:tcPr>
            <w:tcW w:w="1170" w:type="dxa"/>
            <w:tcBorders>
              <w:top w:val="single" w:sz="4" w:space="0" w:color="auto"/>
              <w:left w:val="single" w:sz="4" w:space="0" w:color="auto"/>
              <w:bottom w:val="single" w:sz="4" w:space="0" w:color="auto"/>
              <w:right w:val="single" w:sz="4" w:space="0" w:color="auto"/>
            </w:tcBorders>
          </w:tcPr>
          <w:p w14:paraId="11E63840" w14:textId="77777777" w:rsidR="005377F9" w:rsidRPr="00C31E24" w:rsidRDefault="005377F9" w:rsidP="00D74F31">
            <w:pPr>
              <w:pStyle w:val="TAL"/>
            </w:pPr>
          </w:p>
        </w:tc>
      </w:tr>
      <w:tr w:rsidR="005377F9" w:rsidRPr="00C31E24" w14:paraId="107B3BFC" w14:textId="77777777" w:rsidTr="00D74F31">
        <w:trPr>
          <w:tblHeader/>
        </w:trPr>
        <w:tc>
          <w:tcPr>
            <w:tcW w:w="2677" w:type="dxa"/>
            <w:tcBorders>
              <w:top w:val="single" w:sz="4" w:space="0" w:color="auto"/>
              <w:left w:val="single" w:sz="4" w:space="0" w:color="auto"/>
              <w:bottom w:val="single" w:sz="4" w:space="0" w:color="auto"/>
              <w:right w:val="single" w:sz="4" w:space="0" w:color="auto"/>
            </w:tcBorders>
          </w:tcPr>
          <w:p w14:paraId="11CCE36A" w14:textId="77777777" w:rsidR="005377F9" w:rsidRPr="00C31E24" w:rsidDel="006C0DA3" w:rsidRDefault="005377F9" w:rsidP="00D74F31">
            <w:pPr>
              <w:pStyle w:val="TAL"/>
            </w:pPr>
            <w:r w:rsidRPr="00C31E24">
              <w:t xml:space="preserve">  MIME body part</w:t>
            </w:r>
          </w:p>
        </w:tc>
        <w:tc>
          <w:tcPr>
            <w:tcW w:w="2160" w:type="dxa"/>
            <w:tcBorders>
              <w:top w:val="single" w:sz="4" w:space="0" w:color="auto"/>
              <w:left w:val="single" w:sz="4" w:space="0" w:color="auto"/>
              <w:bottom w:val="single" w:sz="4" w:space="0" w:color="auto"/>
              <w:right w:val="single" w:sz="4" w:space="0" w:color="auto"/>
            </w:tcBorders>
          </w:tcPr>
          <w:p w14:paraId="7C3D093C" w14:textId="77777777" w:rsidR="005377F9" w:rsidRPr="00C31E24" w:rsidRDefault="005377F9"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4C9837AF" w14:textId="77777777" w:rsidR="005377F9" w:rsidRPr="00C31E24" w:rsidRDefault="005377F9" w:rsidP="00D74F31">
            <w:pPr>
              <w:pStyle w:val="TAL"/>
            </w:pPr>
            <w:r w:rsidRPr="00C31E24">
              <w:t>MCVIDEO-Info</w:t>
            </w:r>
          </w:p>
        </w:tc>
        <w:tc>
          <w:tcPr>
            <w:tcW w:w="1350" w:type="dxa"/>
            <w:tcBorders>
              <w:top w:val="single" w:sz="4" w:space="0" w:color="auto"/>
              <w:left w:val="single" w:sz="4" w:space="0" w:color="auto"/>
              <w:bottom w:val="single" w:sz="4" w:space="0" w:color="auto"/>
              <w:right w:val="single" w:sz="4" w:space="0" w:color="auto"/>
            </w:tcBorders>
          </w:tcPr>
          <w:p w14:paraId="069D1C34" w14:textId="77777777" w:rsidR="005377F9" w:rsidRPr="00C31E24" w:rsidRDefault="005377F9" w:rsidP="00D74F31">
            <w:pPr>
              <w:pStyle w:val="TAL"/>
            </w:pPr>
          </w:p>
        </w:tc>
        <w:tc>
          <w:tcPr>
            <w:tcW w:w="1170" w:type="dxa"/>
            <w:tcBorders>
              <w:top w:val="single" w:sz="4" w:space="0" w:color="auto"/>
              <w:left w:val="single" w:sz="4" w:space="0" w:color="auto"/>
              <w:bottom w:val="single" w:sz="4" w:space="0" w:color="auto"/>
              <w:right w:val="single" w:sz="4" w:space="0" w:color="auto"/>
            </w:tcBorders>
          </w:tcPr>
          <w:p w14:paraId="544FB262" w14:textId="77777777" w:rsidR="005377F9" w:rsidRPr="00C31E24" w:rsidRDefault="005377F9" w:rsidP="00D74F31">
            <w:pPr>
              <w:pStyle w:val="TAL"/>
            </w:pPr>
          </w:p>
        </w:tc>
      </w:tr>
      <w:tr w:rsidR="005377F9" w:rsidRPr="00C31E24" w14:paraId="532643AB" w14:textId="77777777" w:rsidTr="00D74F31">
        <w:trPr>
          <w:tblHeader/>
        </w:trPr>
        <w:tc>
          <w:tcPr>
            <w:tcW w:w="2677" w:type="dxa"/>
            <w:tcBorders>
              <w:top w:val="single" w:sz="4" w:space="0" w:color="auto"/>
              <w:left w:val="single" w:sz="4" w:space="0" w:color="auto"/>
              <w:bottom w:val="single" w:sz="4" w:space="0" w:color="auto"/>
              <w:right w:val="single" w:sz="4" w:space="0" w:color="auto"/>
            </w:tcBorders>
          </w:tcPr>
          <w:p w14:paraId="62B8F8FA" w14:textId="77777777" w:rsidR="005377F9" w:rsidRPr="00C31E24" w:rsidRDefault="005377F9" w:rsidP="00D74F31">
            <w:pPr>
              <w:pStyle w:val="TAL"/>
            </w:pPr>
            <w:r w:rsidRPr="00C31E24">
              <w:t xml:space="preserve">    MIME-part-body</w:t>
            </w:r>
          </w:p>
        </w:tc>
        <w:tc>
          <w:tcPr>
            <w:tcW w:w="2160" w:type="dxa"/>
            <w:tcBorders>
              <w:top w:val="single" w:sz="4" w:space="0" w:color="auto"/>
              <w:left w:val="single" w:sz="4" w:space="0" w:color="auto"/>
              <w:bottom w:val="single" w:sz="4" w:space="0" w:color="auto"/>
              <w:right w:val="single" w:sz="4" w:space="0" w:color="auto"/>
            </w:tcBorders>
          </w:tcPr>
          <w:p w14:paraId="6D348521" w14:textId="77777777" w:rsidR="005377F9" w:rsidRPr="00C31E24" w:rsidRDefault="005377F9" w:rsidP="00D74F31">
            <w:pPr>
              <w:pStyle w:val="TAL"/>
            </w:pPr>
            <w:r w:rsidRPr="00C31E24">
              <w:t>MCVideo-Info as described in Table 6.1.1.5.3.3-2</w:t>
            </w:r>
          </w:p>
        </w:tc>
        <w:tc>
          <w:tcPr>
            <w:tcW w:w="2160" w:type="dxa"/>
            <w:tcBorders>
              <w:top w:val="single" w:sz="4" w:space="0" w:color="auto"/>
              <w:left w:val="single" w:sz="4" w:space="0" w:color="auto"/>
              <w:bottom w:val="single" w:sz="4" w:space="0" w:color="auto"/>
              <w:right w:val="single" w:sz="4" w:space="0" w:color="auto"/>
            </w:tcBorders>
          </w:tcPr>
          <w:p w14:paraId="12E43BED" w14:textId="77777777" w:rsidR="005377F9" w:rsidRPr="00C31E24" w:rsidRDefault="005377F9"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58DBAD2A" w14:textId="77777777" w:rsidR="005377F9" w:rsidRPr="00C31E24" w:rsidRDefault="005377F9" w:rsidP="00D74F31">
            <w:pPr>
              <w:pStyle w:val="TAL"/>
            </w:pPr>
          </w:p>
        </w:tc>
        <w:tc>
          <w:tcPr>
            <w:tcW w:w="1170" w:type="dxa"/>
            <w:tcBorders>
              <w:top w:val="single" w:sz="4" w:space="0" w:color="auto"/>
              <w:left w:val="single" w:sz="4" w:space="0" w:color="auto"/>
              <w:bottom w:val="single" w:sz="4" w:space="0" w:color="auto"/>
              <w:right w:val="single" w:sz="4" w:space="0" w:color="auto"/>
            </w:tcBorders>
          </w:tcPr>
          <w:p w14:paraId="7E8F1BB1" w14:textId="77777777" w:rsidR="005377F9" w:rsidRPr="00C31E24" w:rsidRDefault="005377F9" w:rsidP="00D74F31">
            <w:pPr>
              <w:pStyle w:val="TAL"/>
            </w:pPr>
          </w:p>
        </w:tc>
      </w:tr>
    </w:tbl>
    <w:p w14:paraId="7DFEE663" w14:textId="77777777" w:rsidR="005377F9" w:rsidRPr="00C31E24" w:rsidRDefault="005377F9" w:rsidP="005377F9"/>
    <w:p w14:paraId="36D95A0D" w14:textId="77777777" w:rsidR="005377F9" w:rsidRPr="00C31E24" w:rsidRDefault="005377F9" w:rsidP="005377F9">
      <w:pPr>
        <w:pStyle w:val="TH"/>
      </w:pPr>
      <w:r w:rsidRPr="00C31E24">
        <w:t>Table 6.1.1.5.3.3-4: Transmission Granted (Steps 6, Table 6.1.1.5.3.2-1)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C31E24" w14:paraId="516B1A65" w14:textId="77777777" w:rsidTr="00D74F31">
        <w:trPr>
          <w:tblHeader/>
        </w:trPr>
        <w:tc>
          <w:tcPr>
            <w:tcW w:w="9734" w:type="dxa"/>
          </w:tcPr>
          <w:p w14:paraId="4B6088C0" w14:textId="77777777" w:rsidR="005377F9" w:rsidRPr="00C31E24" w:rsidRDefault="005377F9" w:rsidP="00D74F31">
            <w:pPr>
              <w:pStyle w:val="TAL"/>
              <w:keepLines w:val="0"/>
              <w:widowControl w:val="0"/>
              <w:rPr>
                <w:color w:val="000000"/>
              </w:rPr>
            </w:pPr>
            <w:r w:rsidRPr="00C31E24">
              <w:rPr>
                <w:color w:val="000000"/>
              </w:rPr>
              <w:t xml:space="preserve">Derivation Path: TS 36.579-1 [2], Table 5.5.11.2.1-1, </w:t>
            </w:r>
            <w:r w:rsidRPr="00C31E24">
              <w:t>condition ON-NETWORK</w:t>
            </w:r>
          </w:p>
        </w:tc>
      </w:tr>
    </w:tbl>
    <w:p w14:paraId="14E07D12" w14:textId="77777777" w:rsidR="005377F9" w:rsidRPr="00C31E24" w:rsidRDefault="005377F9" w:rsidP="005377F9"/>
    <w:p w14:paraId="032ACFFE" w14:textId="77777777" w:rsidR="005377F9" w:rsidRPr="00C31E24" w:rsidRDefault="005377F9" w:rsidP="005377F9">
      <w:pPr>
        <w:pStyle w:val="TH"/>
      </w:pPr>
      <w:r w:rsidRPr="00C31E24">
        <w:rPr>
          <w:color w:val="000000"/>
        </w:rPr>
        <w:t xml:space="preserve">Table </w:t>
      </w:r>
      <w:r w:rsidRPr="00C31E24">
        <w:t>6.1.1.5.3.3</w:t>
      </w:r>
      <w:r w:rsidRPr="00C31E24">
        <w:rPr>
          <w:color w:val="000000"/>
        </w:rPr>
        <w:t xml:space="preserve">-5: Transmission End Response (Step 11, </w:t>
      </w:r>
      <w:r w:rsidRPr="00C31E24">
        <w:t>Table 6.1.1.5.3.2-1</w:t>
      </w:r>
      <w:r w:rsidRPr="00C31E24">
        <w:rPr>
          <w:color w:val="000000"/>
        </w:rPr>
        <w:t>)</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5377F9" w:rsidRPr="00C31E24" w14:paraId="0ED66B99" w14:textId="77777777" w:rsidTr="00D74F31">
        <w:trPr>
          <w:trHeight w:val="70"/>
          <w:tblHeader/>
        </w:trPr>
        <w:tc>
          <w:tcPr>
            <w:tcW w:w="9644" w:type="dxa"/>
            <w:gridSpan w:val="6"/>
          </w:tcPr>
          <w:p w14:paraId="1C79FC72" w14:textId="77777777" w:rsidR="005377F9" w:rsidRPr="00C31E24" w:rsidRDefault="005377F9" w:rsidP="00D74F31">
            <w:pPr>
              <w:pStyle w:val="TAL"/>
              <w:keepLines w:val="0"/>
              <w:widowControl w:val="0"/>
              <w:rPr>
                <w:color w:val="000000"/>
              </w:rPr>
            </w:pPr>
            <w:r w:rsidRPr="00C31E24">
              <w:rPr>
                <w:color w:val="000000"/>
              </w:rPr>
              <w:t>Derivation Path: TS 36.579-1 [2], Table 5.5.11.3.2-1</w:t>
            </w:r>
          </w:p>
        </w:tc>
      </w:tr>
      <w:tr w:rsidR="005377F9" w:rsidRPr="00C31E24" w14:paraId="0E603D98" w14:textId="77777777" w:rsidTr="00D74F31">
        <w:trPr>
          <w:tblHeader/>
        </w:trPr>
        <w:tc>
          <w:tcPr>
            <w:tcW w:w="2790" w:type="dxa"/>
          </w:tcPr>
          <w:p w14:paraId="52EA9051" w14:textId="77777777" w:rsidR="005377F9" w:rsidRPr="00C31E24" w:rsidRDefault="005377F9" w:rsidP="00D74F31">
            <w:pPr>
              <w:pStyle w:val="TAH"/>
              <w:keepLines w:val="0"/>
              <w:widowControl w:val="0"/>
              <w:rPr>
                <w:color w:val="000000"/>
              </w:rPr>
            </w:pPr>
            <w:r w:rsidRPr="00C31E24">
              <w:rPr>
                <w:color w:val="000000"/>
              </w:rPr>
              <w:t>Information Element</w:t>
            </w:r>
          </w:p>
        </w:tc>
        <w:tc>
          <w:tcPr>
            <w:tcW w:w="2160" w:type="dxa"/>
          </w:tcPr>
          <w:p w14:paraId="0BAF5510" w14:textId="77777777" w:rsidR="005377F9" w:rsidRPr="00C31E24" w:rsidRDefault="005377F9" w:rsidP="00D74F31">
            <w:pPr>
              <w:pStyle w:val="TAH"/>
              <w:keepLines w:val="0"/>
              <w:widowControl w:val="0"/>
              <w:rPr>
                <w:color w:val="000000"/>
              </w:rPr>
            </w:pPr>
            <w:r w:rsidRPr="00C31E24">
              <w:rPr>
                <w:color w:val="000000"/>
              </w:rPr>
              <w:t>Value/remark</w:t>
            </w:r>
          </w:p>
        </w:tc>
        <w:tc>
          <w:tcPr>
            <w:tcW w:w="2160" w:type="dxa"/>
            <w:tcBorders>
              <w:bottom w:val="single" w:sz="4" w:space="0" w:color="auto"/>
            </w:tcBorders>
          </w:tcPr>
          <w:p w14:paraId="605EEDEC" w14:textId="77777777" w:rsidR="005377F9" w:rsidRPr="00C31E24" w:rsidRDefault="005377F9" w:rsidP="00D74F31">
            <w:pPr>
              <w:pStyle w:val="TAH"/>
              <w:keepLines w:val="0"/>
              <w:widowControl w:val="0"/>
              <w:rPr>
                <w:color w:val="000000"/>
              </w:rPr>
            </w:pPr>
            <w:r w:rsidRPr="00C31E24">
              <w:rPr>
                <w:color w:val="000000"/>
              </w:rPr>
              <w:t>Comment</w:t>
            </w:r>
          </w:p>
        </w:tc>
        <w:tc>
          <w:tcPr>
            <w:tcW w:w="1350" w:type="dxa"/>
          </w:tcPr>
          <w:p w14:paraId="34DA6FE5" w14:textId="77777777" w:rsidR="005377F9" w:rsidRPr="00C31E24" w:rsidRDefault="005377F9" w:rsidP="00D74F31">
            <w:pPr>
              <w:pStyle w:val="TAH"/>
              <w:keepLines w:val="0"/>
              <w:widowControl w:val="0"/>
              <w:rPr>
                <w:color w:val="000000"/>
              </w:rPr>
            </w:pPr>
            <w:r w:rsidRPr="00C31E24">
              <w:rPr>
                <w:color w:val="000000"/>
              </w:rPr>
              <w:t>Reference</w:t>
            </w:r>
          </w:p>
        </w:tc>
        <w:tc>
          <w:tcPr>
            <w:tcW w:w="1184" w:type="dxa"/>
            <w:gridSpan w:val="2"/>
          </w:tcPr>
          <w:p w14:paraId="3B037304" w14:textId="77777777" w:rsidR="005377F9" w:rsidRPr="00C31E24" w:rsidRDefault="005377F9" w:rsidP="00D74F31">
            <w:pPr>
              <w:pStyle w:val="TAH"/>
              <w:keepLines w:val="0"/>
              <w:widowControl w:val="0"/>
              <w:rPr>
                <w:color w:val="000000"/>
              </w:rPr>
            </w:pPr>
            <w:r w:rsidRPr="00C31E24">
              <w:rPr>
                <w:color w:val="000000"/>
              </w:rPr>
              <w:t>Condition</w:t>
            </w:r>
          </w:p>
        </w:tc>
      </w:tr>
      <w:tr w:rsidR="005377F9" w:rsidRPr="00C31E24" w14:paraId="7720903C" w14:textId="77777777" w:rsidTr="00D74F31">
        <w:trPr>
          <w:gridAfter w:val="1"/>
          <w:wAfter w:w="14" w:type="dxa"/>
          <w:trHeight w:val="719"/>
        </w:trPr>
        <w:tc>
          <w:tcPr>
            <w:tcW w:w="2790" w:type="dxa"/>
          </w:tcPr>
          <w:p w14:paraId="1D279B3B" w14:textId="77777777" w:rsidR="005377F9" w:rsidRPr="00C31E24" w:rsidRDefault="005377F9" w:rsidP="00D74F31">
            <w:pPr>
              <w:pStyle w:val="TAL"/>
              <w:keepLines w:val="0"/>
              <w:widowControl w:val="0"/>
              <w:rPr>
                <w:rFonts w:eastAsia="Yu Gothic"/>
                <w:b/>
                <w:color w:val="000000"/>
              </w:rPr>
            </w:pPr>
            <w:r w:rsidRPr="00C31E24">
              <w:rPr>
                <w:rFonts w:eastAsia="Yu Gothic"/>
                <w:b/>
                <w:color w:val="000000"/>
              </w:rPr>
              <w:t>Subtype</w:t>
            </w:r>
          </w:p>
        </w:tc>
        <w:tc>
          <w:tcPr>
            <w:tcW w:w="2160" w:type="dxa"/>
          </w:tcPr>
          <w:p w14:paraId="137AE3F4" w14:textId="77777777" w:rsidR="005377F9" w:rsidRPr="00C31E24" w:rsidRDefault="005377F9" w:rsidP="00D74F31">
            <w:pPr>
              <w:pStyle w:val="TAL"/>
              <w:keepLines w:val="0"/>
              <w:widowControl w:val="0"/>
              <w:rPr>
                <w:color w:val="000000"/>
              </w:rPr>
            </w:pPr>
            <w:r w:rsidRPr="00C31E24">
              <w:rPr>
                <w:color w:val="000000"/>
              </w:rPr>
              <w:t>"</w:t>
            </w:r>
            <w:r w:rsidRPr="00C31E24">
              <w:t>10001"</w:t>
            </w:r>
          </w:p>
        </w:tc>
        <w:tc>
          <w:tcPr>
            <w:tcW w:w="2160" w:type="dxa"/>
          </w:tcPr>
          <w:p w14:paraId="6C87BFFC" w14:textId="77777777" w:rsidR="005377F9" w:rsidRPr="00C31E24" w:rsidRDefault="005377F9" w:rsidP="00D74F31">
            <w:pPr>
              <w:pStyle w:val="TAL"/>
              <w:keepLines w:val="0"/>
              <w:widowControl w:val="0"/>
              <w:rPr>
                <w:rFonts w:eastAsia="MS PGothic"/>
                <w:color w:val="000000"/>
              </w:rPr>
            </w:pPr>
            <w:r w:rsidRPr="00C31E24">
              <w:rPr>
                <w:color w:val="000000"/>
              </w:rPr>
              <w:t>A ‘1’ in the first bit requires an acknowledgement.</w:t>
            </w:r>
          </w:p>
        </w:tc>
        <w:tc>
          <w:tcPr>
            <w:tcW w:w="1350" w:type="dxa"/>
          </w:tcPr>
          <w:p w14:paraId="2EDD172A" w14:textId="77777777" w:rsidR="005377F9" w:rsidRPr="00C31E24" w:rsidRDefault="005377F9" w:rsidP="00D74F31">
            <w:pPr>
              <w:pStyle w:val="TAL"/>
              <w:keepLines w:val="0"/>
              <w:widowControl w:val="0"/>
              <w:rPr>
                <w:rFonts w:eastAsia="Yu Gothic"/>
                <w:color w:val="000000"/>
              </w:rPr>
            </w:pPr>
            <w:r w:rsidRPr="00C31E24">
              <w:rPr>
                <w:rFonts w:eastAsia="Yu Gothic"/>
                <w:color w:val="000000"/>
              </w:rPr>
              <w:t xml:space="preserve">TS 24.581 [27], clause </w:t>
            </w:r>
            <w:r w:rsidRPr="00C31E24">
              <w:rPr>
                <w:color w:val="000000"/>
              </w:rPr>
              <w:t>9.2.2.1-2</w:t>
            </w:r>
          </w:p>
        </w:tc>
        <w:tc>
          <w:tcPr>
            <w:tcW w:w="1170" w:type="dxa"/>
          </w:tcPr>
          <w:p w14:paraId="72CE8065" w14:textId="77777777" w:rsidR="005377F9" w:rsidRPr="00C31E24" w:rsidRDefault="005377F9" w:rsidP="00D74F31">
            <w:pPr>
              <w:pStyle w:val="TAL"/>
              <w:keepLines w:val="0"/>
              <w:widowControl w:val="0"/>
              <w:rPr>
                <w:rFonts w:eastAsia="Yu Gothic"/>
                <w:color w:val="000000"/>
              </w:rPr>
            </w:pPr>
          </w:p>
        </w:tc>
      </w:tr>
    </w:tbl>
    <w:p w14:paraId="374A3D37" w14:textId="77777777" w:rsidR="005377F9" w:rsidRPr="00C31E24" w:rsidRDefault="005377F9" w:rsidP="005377F9"/>
    <w:p w14:paraId="361B44B7" w14:textId="77777777" w:rsidR="005377F9" w:rsidRPr="00C31E24" w:rsidRDefault="005377F9" w:rsidP="005377F9">
      <w:pPr>
        <w:pStyle w:val="TH"/>
      </w:pPr>
      <w:r w:rsidRPr="00C31E24">
        <w:rPr>
          <w:color w:val="000000"/>
        </w:rPr>
        <w:t xml:space="preserve">Table </w:t>
      </w:r>
      <w:r w:rsidRPr="00C31E24">
        <w:t>6.1.1.5.3.3</w:t>
      </w:r>
      <w:r w:rsidRPr="00C31E24">
        <w:rPr>
          <w:color w:val="000000"/>
        </w:rPr>
        <w:t xml:space="preserve">-6: Transmission Control Ack (Step 12, </w:t>
      </w:r>
      <w:r w:rsidRPr="00C31E24">
        <w:t>Table 6.1.1.5.3.2-1</w:t>
      </w:r>
      <w:r w:rsidRPr="00C31E24">
        <w:rPr>
          <w:color w:val="000000"/>
        </w:rPr>
        <w:t>)</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5377F9" w:rsidRPr="00C31E24" w:rsidDel="00127C5D" w14:paraId="4D10FE12" w14:textId="77777777" w:rsidTr="00D74F31">
        <w:trPr>
          <w:tblHeader/>
        </w:trPr>
        <w:tc>
          <w:tcPr>
            <w:tcW w:w="9531" w:type="dxa"/>
            <w:gridSpan w:val="5"/>
          </w:tcPr>
          <w:p w14:paraId="4F28033C" w14:textId="77777777" w:rsidR="005377F9" w:rsidRPr="00C31E24" w:rsidDel="00127C5D" w:rsidRDefault="005377F9" w:rsidP="00D74F31">
            <w:pPr>
              <w:pStyle w:val="TAL"/>
              <w:keepNext w:val="0"/>
              <w:keepLines w:val="0"/>
              <w:widowControl w:val="0"/>
              <w:rPr>
                <w:color w:val="000000"/>
              </w:rPr>
            </w:pPr>
            <w:r w:rsidRPr="00C31E24">
              <w:rPr>
                <w:color w:val="000000"/>
              </w:rPr>
              <w:t>Derivation Path: TS 36.579-1 [2], Table 5.5.11.3.5-1</w:t>
            </w:r>
          </w:p>
        </w:tc>
      </w:tr>
      <w:tr w:rsidR="005377F9" w:rsidRPr="00C31E24" w:rsidDel="00127C5D" w14:paraId="5DC065FB" w14:textId="77777777" w:rsidTr="00D74F31">
        <w:trPr>
          <w:tblHeader/>
        </w:trPr>
        <w:tc>
          <w:tcPr>
            <w:tcW w:w="2381" w:type="dxa"/>
          </w:tcPr>
          <w:p w14:paraId="1FEFDA3F" w14:textId="77777777" w:rsidR="005377F9" w:rsidRPr="00C31E24" w:rsidDel="00127C5D" w:rsidRDefault="005377F9" w:rsidP="00D74F31">
            <w:pPr>
              <w:pStyle w:val="TAH"/>
            </w:pPr>
            <w:r w:rsidRPr="00C31E24">
              <w:t>Information Element</w:t>
            </w:r>
          </w:p>
        </w:tc>
        <w:tc>
          <w:tcPr>
            <w:tcW w:w="2382" w:type="dxa"/>
          </w:tcPr>
          <w:p w14:paraId="4F947755" w14:textId="77777777" w:rsidR="005377F9" w:rsidRPr="00C31E24" w:rsidDel="00127C5D" w:rsidRDefault="005377F9" w:rsidP="00D74F31">
            <w:pPr>
              <w:pStyle w:val="TAH"/>
            </w:pPr>
            <w:r w:rsidRPr="00C31E24">
              <w:t>Value/remark</w:t>
            </w:r>
          </w:p>
        </w:tc>
        <w:tc>
          <w:tcPr>
            <w:tcW w:w="2254" w:type="dxa"/>
          </w:tcPr>
          <w:p w14:paraId="0DB2C68F" w14:textId="77777777" w:rsidR="005377F9" w:rsidRPr="00C31E24" w:rsidDel="00127C5D" w:rsidRDefault="005377F9" w:rsidP="00D74F31">
            <w:pPr>
              <w:pStyle w:val="TAH"/>
            </w:pPr>
            <w:r w:rsidRPr="00C31E24">
              <w:t>Comment</w:t>
            </w:r>
          </w:p>
        </w:tc>
        <w:tc>
          <w:tcPr>
            <w:tcW w:w="1322" w:type="dxa"/>
          </w:tcPr>
          <w:p w14:paraId="1E7804CA" w14:textId="77777777" w:rsidR="005377F9" w:rsidRPr="00C31E24" w:rsidDel="00127C5D" w:rsidRDefault="005377F9" w:rsidP="00D74F31">
            <w:pPr>
              <w:pStyle w:val="TAH"/>
            </w:pPr>
            <w:r w:rsidRPr="00C31E24">
              <w:t>Reference</w:t>
            </w:r>
          </w:p>
        </w:tc>
        <w:tc>
          <w:tcPr>
            <w:tcW w:w="1192" w:type="dxa"/>
          </w:tcPr>
          <w:p w14:paraId="7D5C6CA1" w14:textId="77777777" w:rsidR="005377F9" w:rsidRPr="00C31E24" w:rsidDel="00127C5D" w:rsidRDefault="005377F9" w:rsidP="00D74F31">
            <w:pPr>
              <w:pStyle w:val="TAH"/>
            </w:pPr>
            <w:r w:rsidRPr="00C31E24">
              <w:t>Condition</w:t>
            </w:r>
          </w:p>
        </w:tc>
      </w:tr>
      <w:tr w:rsidR="005377F9" w:rsidRPr="00C31E24" w:rsidDel="00127C5D" w14:paraId="279AA57B" w14:textId="77777777" w:rsidTr="00D74F31">
        <w:trPr>
          <w:tblHeader/>
        </w:trPr>
        <w:tc>
          <w:tcPr>
            <w:tcW w:w="2381" w:type="dxa"/>
          </w:tcPr>
          <w:p w14:paraId="39153403" w14:textId="77777777" w:rsidR="005377F9" w:rsidRPr="00C31E24" w:rsidRDefault="005377F9" w:rsidP="00D74F31">
            <w:pPr>
              <w:pStyle w:val="TAL"/>
              <w:keepNext w:val="0"/>
              <w:keepLines w:val="0"/>
              <w:widowControl w:val="0"/>
              <w:rPr>
                <w:rFonts w:eastAsia="Yu Gothic"/>
                <w:color w:val="000000"/>
              </w:rPr>
            </w:pPr>
            <w:r w:rsidRPr="00C31E24">
              <w:rPr>
                <w:rFonts w:eastAsia="Yu Gothic"/>
                <w:color w:val="000000"/>
              </w:rPr>
              <w:t>Message Type</w:t>
            </w:r>
          </w:p>
        </w:tc>
        <w:tc>
          <w:tcPr>
            <w:tcW w:w="2382" w:type="dxa"/>
          </w:tcPr>
          <w:p w14:paraId="7D792B28" w14:textId="77777777" w:rsidR="005377F9" w:rsidRPr="00C31E24" w:rsidRDefault="005377F9" w:rsidP="00D74F31">
            <w:pPr>
              <w:pStyle w:val="TAL"/>
              <w:keepNext w:val="0"/>
              <w:keepLines w:val="0"/>
              <w:widowControl w:val="0"/>
              <w:rPr>
                <w:rFonts w:eastAsia="Yu Gothic"/>
                <w:color w:val="000000"/>
              </w:rPr>
            </w:pPr>
          </w:p>
        </w:tc>
        <w:tc>
          <w:tcPr>
            <w:tcW w:w="2254" w:type="dxa"/>
          </w:tcPr>
          <w:p w14:paraId="2C799618" w14:textId="77777777" w:rsidR="005377F9" w:rsidRPr="00C31E24" w:rsidRDefault="005377F9" w:rsidP="00D74F31">
            <w:pPr>
              <w:pStyle w:val="TAL"/>
              <w:keepNext w:val="0"/>
              <w:keepLines w:val="0"/>
              <w:widowControl w:val="0"/>
              <w:rPr>
                <w:rFonts w:eastAsia="MS PGothic"/>
                <w:color w:val="000000"/>
              </w:rPr>
            </w:pPr>
          </w:p>
        </w:tc>
        <w:tc>
          <w:tcPr>
            <w:tcW w:w="1322" w:type="dxa"/>
          </w:tcPr>
          <w:p w14:paraId="4F7FD43C" w14:textId="77777777" w:rsidR="005377F9" w:rsidRPr="00C31E24" w:rsidRDefault="005377F9" w:rsidP="00D74F31">
            <w:pPr>
              <w:pStyle w:val="TAL"/>
              <w:keepNext w:val="0"/>
              <w:keepLines w:val="0"/>
              <w:widowControl w:val="0"/>
              <w:rPr>
                <w:rFonts w:eastAsia="Yu Gothic"/>
                <w:color w:val="000000"/>
              </w:rPr>
            </w:pPr>
          </w:p>
        </w:tc>
        <w:tc>
          <w:tcPr>
            <w:tcW w:w="1192" w:type="dxa"/>
          </w:tcPr>
          <w:p w14:paraId="75FDE081" w14:textId="77777777" w:rsidR="005377F9" w:rsidRPr="00C31E24" w:rsidRDefault="005377F9" w:rsidP="00D74F31">
            <w:pPr>
              <w:pStyle w:val="TAL"/>
              <w:keepNext w:val="0"/>
              <w:keepLines w:val="0"/>
              <w:widowControl w:val="0"/>
              <w:rPr>
                <w:rFonts w:eastAsia="Yu Gothic"/>
                <w:color w:val="000000"/>
              </w:rPr>
            </w:pPr>
          </w:p>
        </w:tc>
      </w:tr>
      <w:tr w:rsidR="005377F9" w:rsidRPr="00C31E24" w:rsidDel="00127C5D" w14:paraId="174AB3FC" w14:textId="77777777" w:rsidTr="00D74F31">
        <w:trPr>
          <w:tblHeader/>
        </w:trPr>
        <w:tc>
          <w:tcPr>
            <w:tcW w:w="2381" w:type="dxa"/>
          </w:tcPr>
          <w:p w14:paraId="72CB39D2" w14:textId="77777777" w:rsidR="005377F9" w:rsidRPr="00C31E24" w:rsidRDefault="005377F9" w:rsidP="00D74F31">
            <w:pPr>
              <w:pStyle w:val="TAL"/>
              <w:keepNext w:val="0"/>
              <w:keepLines w:val="0"/>
              <w:widowControl w:val="0"/>
              <w:rPr>
                <w:rFonts w:eastAsia="Yu Gothic"/>
                <w:color w:val="000000"/>
              </w:rPr>
            </w:pPr>
            <w:r w:rsidRPr="00C31E24">
              <w:rPr>
                <w:rFonts w:eastAsia="Yu Gothic"/>
                <w:color w:val="000000"/>
              </w:rPr>
              <w:t xml:space="preserve">  Message Type</w:t>
            </w:r>
          </w:p>
        </w:tc>
        <w:tc>
          <w:tcPr>
            <w:tcW w:w="2382" w:type="dxa"/>
          </w:tcPr>
          <w:p w14:paraId="79761AD5" w14:textId="77777777" w:rsidR="005377F9" w:rsidRPr="00C31E24" w:rsidRDefault="005377F9" w:rsidP="00D74F31">
            <w:pPr>
              <w:pStyle w:val="TAL"/>
              <w:keepNext w:val="0"/>
              <w:keepLines w:val="0"/>
              <w:widowControl w:val="0"/>
              <w:rPr>
                <w:rFonts w:eastAsia="Yu Gothic"/>
                <w:color w:val="000000"/>
              </w:rPr>
            </w:pPr>
            <w:r w:rsidRPr="00C31E24">
              <w:rPr>
                <w:rFonts w:eastAsia="Yu Gothic"/>
                <w:color w:val="000000"/>
              </w:rPr>
              <w:t>"10000"</w:t>
            </w:r>
          </w:p>
        </w:tc>
        <w:tc>
          <w:tcPr>
            <w:tcW w:w="2254" w:type="dxa"/>
          </w:tcPr>
          <w:p w14:paraId="42F04CCC" w14:textId="77777777" w:rsidR="005377F9" w:rsidRPr="00C31E24" w:rsidRDefault="005377F9" w:rsidP="00D74F31">
            <w:pPr>
              <w:pStyle w:val="TAL"/>
              <w:keepNext w:val="0"/>
              <w:keepLines w:val="0"/>
              <w:widowControl w:val="0"/>
              <w:rPr>
                <w:rFonts w:eastAsia="MS PGothic"/>
                <w:color w:val="000000"/>
              </w:rPr>
            </w:pPr>
            <w:r w:rsidRPr="00C31E24">
              <w:rPr>
                <w:rFonts w:eastAsia="MS PGothic"/>
                <w:color w:val="000000"/>
              </w:rPr>
              <w:t>Transmission Control Ack message for Transmission End Response message which requested acknowledgment.</w:t>
            </w:r>
          </w:p>
        </w:tc>
        <w:tc>
          <w:tcPr>
            <w:tcW w:w="1322" w:type="dxa"/>
          </w:tcPr>
          <w:p w14:paraId="17BF0BD9" w14:textId="77777777" w:rsidR="005377F9" w:rsidRPr="00C31E24" w:rsidRDefault="005377F9" w:rsidP="00D74F31">
            <w:pPr>
              <w:pStyle w:val="TAL"/>
              <w:keepNext w:val="0"/>
              <w:keepLines w:val="0"/>
              <w:widowControl w:val="0"/>
              <w:rPr>
                <w:rFonts w:eastAsia="Yu Gothic"/>
                <w:color w:val="000000"/>
              </w:rPr>
            </w:pPr>
          </w:p>
        </w:tc>
        <w:tc>
          <w:tcPr>
            <w:tcW w:w="1192" w:type="dxa"/>
          </w:tcPr>
          <w:p w14:paraId="1736403A" w14:textId="77777777" w:rsidR="005377F9" w:rsidRPr="00C31E24" w:rsidRDefault="005377F9" w:rsidP="00D74F31">
            <w:pPr>
              <w:pStyle w:val="TAL"/>
              <w:keepNext w:val="0"/>
              <w:keepLines w:val="0"/>
              <w:widowControl w:val="0"/>
              <w:rPr>
                <w:rFonts w:eastAsia="Yu Gothic"/>
                <w:color w:val="000000"/>
              </w:rPr>
            </w:pPr>
          </w:p>
        </w:tc>
      </w:tr>
    </w:tbl>
    <w:p w14:paraId="27E785E4" w14:textId="77777777" w:rsidR="005377F9" w:rsidRPr="00C31E24" w:rsidRDefault="005377F9" w:rsidP="005377F9"/>
    <w:p w14:paraId="78085045" w14:textId="77777777" w:rsidR="005377F9" w:rsidRPr="00C31E24" w:rsidRDefault="005377F9" w:rsidP="005377F9">
      <w:pPr>
        <w:pStyle w:val="TH"/>
      </w:pPr>
      <w:r w:rsidRPr="00C31E24">
        <w:rPr>
          <w:color w:val="000000"/>
        </w:rPr>
        <w:t>Table 6.1.1.5.3.3-7: SIP BYE (Step 14, Table 6.1.1.1.3.2-1)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5377F9" w:rsidRPr="00C31E24" w14:paraId="79664728" w14:textId="77777777" w:rsidTr="00D74F31">
        <w:trPr>
          <w:cantSplit/>
          <w:tblHeader/>
        </w:trPr>
        <w:tc>
          <w:tcPr>
            <w:tcW w:w="9630" w:type="dxa"/>
          </w:tcPr>
          <w:p w14:paraId="71FC5C1A" w14:textId="44D06A72" w:rsidR="005377F9" w:rsidRPr="00C31E24" w:rsidRDefault="005377F9" w:rsidP="00D74F31">
            <w:pPr>
              <w:pStyle w:val="TAL"/>
              <w:keepLines w:val="0"/>
              <w:widowControl w:val="0"/>
              <w:ind w:right="-108"/>
              <w:rPr>
                <w:color w:val="000000"/>
              </w:rPr>
            </w:pPr>
            <w:r w:rsidRPr="00C31E24">
              <w:rPr>
                <w:color w:val="000000"/>
              </w:rPr>
              <w:t xml:space="preserve">Derivation Path: 36.579-1 [2], Table 5.5.2.2.1-1, </w:t>
            </w:r>
            <w:r w:rsidRPr="00C31E24">
              <w:t>condition MOCALL</w:t>
            </w:r>
          </w:p>
        </w:tc>
      </w:tr>
    </w:tbl>
    <w:p w14:paraId="63C4B128" w14:textId="77777777" w:rsidR="005377F9" w:rsidRPr="00C31E24" w:rsidRDefault="005377F9" w:rsidP="005377F9"/>
    <w:p w14:paraId="0BCD2D77" w14:textId="77777777" w:rsidR="005377F9" w:rsidRPr="00C31E24" w:rsidRDefault="005377F9" w:rsidP="005377F9">
      <w:pPr>
        <w:pStyle w:val="TH"/>
      </w:pPr>
      <w:r w:rsidRPr="00C31E24">
        <w:t>Table 6.1.1.5.3.3-8: SIP 200 (OK) (Step 15, Table 6.1.1.5.3.2-1)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C31E24" w14:paraId="5113B3A8" w14:textId="77777777" w:rsidTr="00DD5C3D">
        <w:trPr>
          <w:tblHeader/>
        </w:trPr>
        <w:tc>
          <w:tcPr>
            <w:tcW w:w="9634" w:type="dxa"/>
            <w:gridSpan w:val="5"/>
          </w:tcPr>
          <w:p w14:paraId="5955F137" w14:textId="77777777" w:rsidR="005377F9" w:rsidRPr="00C31E24" w:rsidRDefault="005377F9" w:rsidP="00D74F31">
            <w:pPr>
              <w:pStyle w:val="TAL"/>
              <w:keepNext w:val="0"/>
              <w:keepLines w:val="0"/>
              <w:widowControl w:val="0"/>
              <w:rPr>
                <w:color w:val="000000"/>
              </w:rPr>
            </w:pPr>
            <w:r w:rsidRPr="00C31E24">
              <w:t>Derivation Path: TS 36.579-1 [2], Table 5.5.2.17.1.2-1, condition MCVIDEO</w:t>
            </w:r>
          </w:p>
        </w:tc>
      </w:tr>
      <w:tr w:rsidR="005377F9" w:rsidRPr="00C31E24" w14:paraId="3B1BC688" w14:textId="77777777" w:rsidTr="00DD5C3D">
        <w:trPr>
          <w:tblHeader/>
        </w:trPr>
        <w:tc>
          <w:tcPr>
            <w:tcW w:w="2709" w:type="dxa"/>
          </w:tcPr>
          <w:p w14:paraId="7BE0045A" w14:textId="77777777" w:rsidR="005377F9" w:rsidRPr="00C31E24" w:rsidRDefault="005377F9" w:rsidP="00D74F31">
            <w:pPr>
              <w:pStyle w:val="TAH"/>
              <w:keepNext w:val="0"/>
              <w:keepLines w:val="0"/>
              <w:widowControl w:val="0"/>
              <w:rPr>
                <w:color w:val="000000"/>
              </w:rPr>
            </w:pPr>
            <w:r w:rsidRPr="00C31E24">
              <w:rPr>
                <w:color w:val="000000"/>
              </w:rPr>
              <w:t>Information Element</w:t>
            </w:r>
          </w:p>
        </w:tc>
        <w:tc>
          <w:tcPr>
            <w:tcW w:w="2187" w:type="dxa"/>
          </w:tcPr>
          <w:p w14:paraId="5C13E61B" w14:textId="77777777" w:rsidR="005377F9" w:rsidRPr="00C31E24" w:rsidRDefault="005377F9" w:rsidP="00D74F31">
            <w:pPr>
              <w:pStyle w:val="TAH"/>
              <w:keepNext w:val="0"/>
              <w:keepLines w:val="0"/>
              <w:widowControl w:val="0"/>
              <w:rPr>
                <w:color w:val="000000"/>
              </w:rPr>
            </w:pPr>
            <w:r w:rsidRPr="00C31E24">
              <w:rPr>
                <w:color w:val="000000"/>
              </w:rPr>
              <w:t>Value/remark</w:t>
            </w:r>
          </w:p>
        </w:tc>
        <w:tc>
          <w:tcPr>
            <w:tcW w:w="2187" w:type="dxa"/>
            <w:tcBorders>
              <w:bottom w:val="single" w:sz="4" w:space="0" w:color="auto"/>
            </w:tcBorders>
          </w:tcPr>
          <w:p w14:paraId="026F8BEE" w14:textId="77777777" w:rsidR="005377F9" w:rsidRPr="00C31E24" w:rsidRDefault="005377F9" w:rsidP="00D74F31">
            <w:pPr>
              <w:pStyle w:val="TAH"/>
              <w:keepNext w:val="0"/>
              <w:keepLines w:val="0"/>
              <w:widowControl w:val="0"/>
              <w:rPr>
                <w:color w:val="000000"/>
              </w:rPr>
            </w:pPr>
            <w:r w:rsidRPr="00C31E24">
              <w:rPr>
                <w:color w:val="000000"/>
              </w:rPr>
              <w:t>Comment</w:t>
            </w:r>
          </w:p>
        </w:tc>
        <w:tc>
          <w:tcPr>
            <w:tcW w:w="1367" w:type="dxa"/>
          </w:tcPr>
          <w:p w14:paraId="0C57CF14" w14:textId="77777777" w:rsidR="005377F9" w:rsidRPr="00C31E24" w:rsidRDefault="005377F9" w:rsidP="00D74F31">
            <w:pPr>
              <w:pStyle w:val="TAH"/>
              <w:keepNext w:val="0"/>
              <w:keepLines w:val="0"/>
              <w:widowControl w:val="0"/>
              <w:rPr>
                <w:color w:val="000000"/>
              </w:rPr>
            </w:pPr>
            <w:r w:rsidRPr="00C31E24">
              <w:rPr>
                <w:color w:val="000000"/>
              </w:rPr>
              <w:t>Reference</w:t>
            </w:r>
          </w:p>
        </w:tc>
        <w:tc>
          <w:tcPr>
            <w:tcW w:w="1184" w:type="dxa"/>
          </w:tcPr>
          <w:p w14:paraId="1FAFECCA" w14:textId="77777777" w:rsidR="005377F9" w:rsidRPr="00C31E24" w:rsidRDefault="005377F9" w:rsidP="00D74F31">
            <w:pPr>
              <w:pStyle w:val="TAH"/>
              <w:keepNext w:val="0"/>
              <w:keepLines w:val="0"/>
              <w:widowControl w:val="0"/>
              <w:rPr>
                <w:color w:val="000000"/>
              </w:rPr>
            </w:pPr>
            <w:r w:rsidRPr="00C31E24">
              <w:rPr>
                <w:color w:val="000000"/>
              </w:rPr>
              <w:t>Condition</w:t>
            </w:r>
          </w:p>
        </w:tc>
      </w:tr>
      <w:tr w:rsidR="005377F9" w:rsidRPr="00C31E24" w14:paraId="0EE2324A" w14:textId="77777777" w:rsidTr="00DD5C3D">
        <w:trPr>
          <w:tblHeader/>
        </w:trPr>
        <w:tc>
          <w:tcPr>
            <w:tcW w:w="2709" w:type="dxa"/>
            <w:tcBorders>
              <w:top w:val="single" w:sz="4" w:space="0" w:color="auto"/>
              <w:left w:val="single" w:sz="4" w:space="0" w:color="auto"/>
              <w:bottom w:val="single" w:sz="4" w:space="0" w:color="auto"/>
              <w:right w:val="single" w:sz="4" w:space="0" w:color="auto"/>
            </w:tcBorders>
          </w:tcPr>
          <w:p w14:paraId="339C3319" w14:textId="77777777" w:rsidR="005377F9" w:rsidRPr="00C31E24" w:rsidRDefault="005377F9" w:rsidP="00D74F31">
            <w:pPr>
              <w:pStyle w:val="TAL"/>
              <w:rPr>
                <w:b/>
                <w:bCs/>
              </w:rPr>
            </w:pPr>
            <w:r w:rsidRPr="00C31E24">
              <w:rPr>
                <w:b/>
                <w:bCs/>
              </w:rPr>
              <w:t>Content-Type</w:t>
            </w:r>
          </w:p>
        </w:tc>
        <w:tc>
          <w:tcPr>
            <w:tcW w:w="2187" w:type="dxa"/>
            <w:tcBorders>
              <w:top w:val="single" w:sz="4" w:space="0" w:color="auto"/>
              <w:left w:val="single" w:sz="4" w:space="0" w:color="auto"/>
              <w:bottom w:val="single" w:sz="4" w:space="0" w:color="auto"/>
              <w:right w:val="single" w:sz="4" w:space="0" w:color="auto"/>
            </w:tcBorders>
          </w:tcPr>
          <w:p w14:paraId="0A612698" w14:textId="77777777" w:rsidR="005377F9" w:rsidRPr="00C31E24" w:rsidRDefault="005377F9" w:rsidP="00D74F31">
            <w:pPr>
              <w:pStyle w:val="TAL"/>
            </w:pPr>
            <w:r w:rsidRPr="00C31E24">
              <w:t>not present</w:t>
            </w:r>
          </w:p>
        </w:tc>
        <w:tc>
          <w:tcPr>
            <w:tcW w:w="2187" w:type="dxa"/>
            <w:tcBorders>
              <w:top w:val="single" w:sz="4" w:space="0" w:color="auto"/>
              <w:left w:val="single" w:sz="4" w:space="0" w:color="auto"/>
              <w:bottom w:val="single" w:sz="4" w:space="0" w:color="auto"/>
              <w:right w:val="single" w:sz="4" w:space="0" w:color="auto"/>
            </w:tcBorders>
          </w:tcPr>
          <w:p w14:paraId="4C1246E5" w14:textId="77777777" w:rsidR="005377F9" w:rsidRPr="00C31E24" w:rsidRDefault="005377F9" w:rsidP="00D74F31">
            <w:pPr>
              <w:pStyle w:val="TAL"/>
            </w:pPr>
          </w:p>
        </w:tc>
        <w:tc>
          <w:tcPr>
            <w:tcW w:w="1367" w:type="dxa"/>
            <w:tcBorders>
              <w:top w:val="single" w:sz="4" w:space="0" w:color="auto"/>
              <w:left w:val="single" w:sz="4" w:space="0" w:color="auto"/>
              <w:bottom w:val="single" w:sz="4" w:space="0" w:color="auto"/>
              <w:right w:val="single" w:sz="4" w:space="0" w:color="auto"/>
            </w:tcBorders>
          </w:tcPr>
          <w:p w14:paraId="7436A970" w14:textId="77777777" w:rsidR="005377F9" w:rsidRPr="00C31E24" w:rsidRDefault="005377F9" w:rsidP="00D74F31">
            <w:pPr>
              <w:pStyle w:val="TAL"/>
            </w:pPr>
          </w:p>
        </w:tc>
        <w:tc>
          <w:tcPr>
            <w:tcW w:w="1184" w:type="dxa"/>
            <w:tcBorders>
              <w:top w:val="single" w:sz="4" w:space="0" w:color="auto"/>
              <w:left w:val="single" w:sz="4" w:space="0" w:color="auto"/>
              <w:bottom w:val="single" w:sz="4" w:space="0" w:color="auto"/>
              <w:right w:val="single" w:sz="4" w:space="0" w:color="auto"/>
            </w:tcBorders>
          </w:tcPr>
          <w:p w14:paraId="700F1D41" w14:textId="77777777" w:rsidR="005377F9" w:rsidRPr="00C31E24" w:rsidRDefault="005377F9" w:rsidP="00D74F31">
            <w:pPr>
              <w:pStyle w:val="TAL"/>
            </w:pPr>
          </w:p>
        </w:tc>
      </w:tr>
      <w:tr w:rsidR="005377F9" w:rsidRPr="00C31E24" w14:paraId="4A84A500" w14:textId="77777777" w:rsidTr="00DD5C3D">
        <w:trPr>
          <w:tblHeader/>
        </w:trPr>
        <w:tc>
          <w:tcPr>
            <w:tcW w:w="2709" w:type="dxa"/>
            <w:tcBorders>
              <w:top w:val="single" w:sz="4" w:space="0" w:color="auto"/>
              <w:left w:val="single" w:sz="4" w:space="0" w:color="auto"/>
              <w:bottom w:val="single" w:sz="4" w:space="0" w:color="auto"/>
              <w:right w:val="single" w:sz="4" w:space="0" w:color="auto"/>
            </w:tcBorders>
          </w:tcPr>
          <w:p w14:paraId="16AFF51C" w14:textId="77777777" w:rsidR="005377F9" w:rsidRPr="00C31E24" w:rsidDel="006C0DA3" w:rsidRDefault="005377F9" w:rsidP="00D74F31">
            <w:pPr>
              <w:pStyle w:val="TAL"/>
            </w:pPr>
            <w:r w:rsidRPr="00C31E24">
              <w:rPr>
                <w:b/>
                <w:bCs/>
              </w:rPr>
              <w:t>Content-Length</w:t>
            </w:r>
          </w:p>
        </w:tc>
        <w:tc>
          <w:tcPr>
            <w:tcW w:w="2187" w:type="dxa"/>
            <w:tcBorders>
              <w:top w:val="single" w:sz="4" w:space="0" w:color="auto"/>
              <w:left w:val="single" w:sz="4" w:space="0" w:color="auto"/>
              <w:bottom w:val="single" w:sz="4" w:space="0" w:color="auto"/>
              <w:right w:val="single" w:sz="4" w:space="0" w:color="auto"/>
            </w:tcBorders>
          </w:tcPr>
          <w:p w14:paraId="775AFDCC" w14:textId="77777777" w:rsidR="005377F9" w:rsidRPr="00C31E24" w:rsidRDefault="005377F9" w:rsidP="00D74F31">
            <w:pPr>
              <w:pStyle w:val="TAL"/>
            </w:pPr>
          </w:p>
        </w:tc>
        <w:tc>
          <w:tcPr>
            <w:tcW w:w="2187" w:type="dxa"/>
            <w:tcBorders>
              <w:top w:val="single" w:sz="4" w:space="0" w:color="auto"/>
              <w:left w:val="single" w:sz="4" w:space="0" w:color="auto"/>
              <w:bottom w:val="single" w:sz="4" w:space="0" w:color="auto"/>
              <w:right w:val="single" w:sz="4" w:space="0" w:color="auto"/>
            </w:tcBorders>
          </w:tcPr>
          <w:p w14:paraId="78C77803" w14:textId="77777777" w:rsidR="005377F9" w:rsidRPr="00C31E24" w:rsidRDefault="005377F9" w:rsidP="00D74F31">
            <w:pPr>
              <w:pStyle w:val="TAL"/>
            </w:pPr>
          </w:p>
        </w:tc>
        <w:tc>
          <w:tcPr>
            <w:tcW w:w="1367" w:type="dxa"/>
            <w:tcBorders>
              <w:top w:val="single" w:sz="4" w:space="0" w:color="auto"/>
              <w:left w:val="single" w:sz="4" w:space="0" w:color="auto"/>
              <w:bottom w:val="single" w:sz="4" w:space="0" w:color="auto"/>
              <w:right w:val="single" w:sz="4" w:space="0" w:color="auto"/>
            </w:tcBorders>
          </w:tcPr>
          <w:p w14:paraId="17540381" w14:textId="77777777" w:rsidR="005377F9" w:rsidRPr="00C31E24" w:rsidRDefault="005377F9" w:rsidP="00D74F31">
            <w:pPr>
              <w:pStyle w:val="TAL"/>
            </w:pPr>
          </w:p>
        </w:tc>
        <w:tc>
          <w:tcPr>
            <w:tcW w:w="1184" w:type="dxa"/>
            <w:tcBorders>
              <w:top w:val="single" w:sz="4" w:space="0" w:color="auto"/>
              <w:left w:val="single" w:sz="4" w:space="0" w:color="auto"/>
              <w:bottom w:val="single" w:sz="4" w:space="0" w:color="auto"/>
              <w:right w:val="single" w:sz="4" w:space="0" w:color="auto"/>
            </w:tcBorders>
          </w:tcPr>
          <w:p w14:paraId="0D171B72" w14:textId="77777777" w:rsidR="005377F9" w:rsidRPr="00C31E24" w:rsidRDefault="005377F9" w:rsidP="00D74F31">
            <w:pPr>
              <w:pStyle w:val="TAL"/>
            </w:pPr>
          </w:p>
        </w:tc>
      </w:tr>
      <w:tr w:rsidR="005377F9" w:rsidRPr="00C31E24" w14:paraId="6AD2788A" w14:textId="77777777" w:rsidTr="00DD5C3D">
        <w:trPr>
          <w:tblHeader/>
        </w:trPr>
        <w:tc>
          <w:tcPr>
            <w:tcW w:w="2709" w:type="dxa"/>
            <w:tcBorders>
              <w:top w:val="single" w:sz="4" w:space="0" w:color="auto"/>
              <w:left w:val="single" w:sz="4" w:space="0" w:color="auto"/>
              <w:bottom w:val="single" w:sz="4" w:space="0" w:color="auto"/>
              <w:right w:val="single" w:sz="4" w:space="0" w:color="auto"/>
            </w:tcBorders>
          </w:tcPr>
          <w:p w14:paraId="5DBAE0DE" w14:textId="77777777" w:rsidR="005377F9" w:rsidRPr="00C31E24" w:rsidRDefault="005377F9" w:rsidP="00D74F31">
            <w:pPr>
              <w:pStyle w:val="TAL"/>
            </w:pPr>
            <w:r w:rsidRPr="00C31E24">
              <w:t xml:space="preserve">  value</w:t>
            </w:r>
          </w:p>
        </w:tc>
        <w:tc>
          <w:tcPr>
            <w:tcW w:w="2187" w:type="dxa"/>
            <w:tcBorders>
              <w:top w:val="single" w:sz="4" w:space="0" w:color="auto"/>
              <w:left w:val="single" w:sz="4" w:space="0" w:color="auto"/>
              <w:bottom w:val="single" w:sz="4" w:space="0" w:color="auto"/>
              <w:right w:val="single" w:sz="4" w:space="0" w:color="auto"/>
            </w:tcBorders>
          </w:tcPr>
          <w:p w14:paraId="655185C1" w14:textId="77777777" w:rsidR="005377F9" w:rsidRPr="00C31E24" w:rsidRDefault="005377F9" w:rsidP="00D74F31">
            <w:pPr>
              <w:pStyle w:val="TAL"/>
            </w:pPr>
            <w:r w:rsidRPr="00C31E24">
              <w:t>'0'</w:t>
            </w:r>
          </w:p>
        </w:tc>
        <w:tc>
          <w:tcPr>
            <w:tcW w:w="2187" w:type="dxa"/>
            <w:tcBorders>
              <w:top w:val="single" w:sz="4" w:space="0" w:color="auto"/>
              <w:left w:val="single" w:sz="4" w:space="0" w:color="auto"/>
              <w:bottom w:val="single" w:sz="4" w:space="0" w:color="auto"/>
              <w:right w:val="single" w:sz="4" w:space="0" w:color="auto"/>
            </w:tcBorders>
          </w:tcPr>
          <w:p w14:paraId="0385268B" w14:textId="77777777" w:rsidR="005377F9" w:rsidRPr="00C31E24" w:rsidRDefault="005377F9" w:rsidP="00D74F31">
            <w:pPr>
              <w:pStyle w:val="TAL"/>
            </w:pPr>
            <w:r w:rsidRPr="00C31E24">
              <w:t>No message body included</w:t>
            </w:r>
          </w:p>
        </w:tc>
        <w:tc>
          <w:tcPr>
            <w:tcW w:w="1367" w:type="dxa"/>
            <w:tcBorders>
              <w:top w:val="single" w:sz="4" w:space="0" w:color="auto"/>
              <w:left w:val="single" w:sz="4" w:space="0" w:color="auto"/>
              <w:bottom w:val="single" w:sz="4" w:space="0" w:color="auto"/>
              <w:right w:val="single" w:sz="4" w:space="0" w:color="auto"/>
            </w:tcBorders>
          </w:tcPr>
          <w:p w14:paraId="2624456A" w14:textId="77777777" w:rsidR="005377F9" w:rsidRPr="00C31E24" w:rsidRDefault="005377F9" w:rsidP="00D74F31">
            <w:pPr>
              <w:pStyle w:val="TAL"/>
            </w:pPr>
          </w:p>
        </w:tc>
        <w:tc>
          <w:tcPr>
            <w:tcW w:w="1184" w:type="dxa"/>
            <w:tcBorders>
              <w:top w:val="single" w:sz="4" w:space="0" w:color="auto"/>
              <w:left w:val="single" w:sz="4" w:space="0" w:color="auto"/>
              <w:bottom w:val="single" w:sz="4" w:space="0" w:color="auto"/>
              <w:right w:val="single" w:sz="4" w:space="0" w:color="auto"/>
            </w:tcBorders>
          </w:tcPr>
          <w:p w14:paraId="5887BFB5" w14:textId="77777777" w:rsidR="005377F9" w:rsidRPr="00C31E24" w:rsidRDefault="005377F9" w:rsidP="00D74F31">
            <w:pPr>
              <w:pStyle w:val="TAL"/>
            </w:pPr>
          </w:p>
        </w:tc>
      </w:tr>
    </w:tbl>
    <w:p w14:paraId="276734A7" w14:textId="77777777" w:rsidR="005377F9" w:rsidRPr="00C31E24" w:rsidRDefault="005377F9" w:rsidP="005377F9"/>
    <w:p w14:paraId="5517E3EA" w14:textId="77777777" w:rsidR="005377F9" w:rsidRPr="00C31E24" w:rsidRDefault="005377F9" w:rsidP="005377F9">
      <w:pPr>
        <w:pStyle w:val="Heading4"/>
      </w:pPr>
      <w:bookmarkStart w:id="362" w:name="_Toc75906921"/>
      <w:bookmarkStart w:id="363" w:name="_Toc75907258"/>
      <w:bookmarkStart w:id="364" w:name="_Toc84345718"/>
      <w:bookmarkStart w:id="365" w:name="_Toc99871266"/>
      <w:r w:rsidRPr="00C31E24">
        <w:t>6.1.1.6</w:t>
      </w:r>
      <w:r w:rsidRPr="00C31E24">
        <w:tab/>
        <w:t>On-network / On-demand Pre-arranged Group Call / Emergency Group Call / Client Terminated (CT)</w:t>
      </w:r>
      <w:bookmarkEnd w:id="362"/>
      <w:bookmarkEnd w:id="363"/>
      <w:bookmarkEnd w:id="364"/>
      <w:bookmarkEnd w:id="365"/>
    </w:p>
    <w:p w14:paraId="108F7DA6" w14:textId="77777777" w:rsidR="005377F9" w:rsidRPr="00C31E24" w:rsidRDefault="005377F9" w:rsidP="005377F9">
      <w:pPr>
        <w:pStyle w:val="H6"/>
      </w:pPr>
      <w:bookmarkStart w:id="366" w:name="_Toc52787504"/>
      <w:bookmarkStart w:id="367" w:name="_Toc52787684"/>
      <w:r w:rsidRPr="00C31E24">
        <w:t>6.1.1.6.1</w:t>
      </w:r>
      <w:r w:rsidRPr="00C31E24">
        <w:tab/>
        <w:t>Test Purpose (TP)</w:t>
      </w:r>
      <w:bookmarkEnd w:id="366"/>
      <w:bookmarkEnd w:id="367"/>
    </w:p>
    <w:p w14:paraId="6BD40386" w14:textId="77777777" w:rsidR="005377F9" w:rsidRPr="00C31E24" w:rsidRDefault="005377F9" w:rsidP="005377F9">
      <w:pPr>
        <w:pStyle w:val="H6"/>
      </w:pPr>
      <w:r w:rsidRPr="00C31E24">
        <w:t>(1)</w:t>
      </w:r>
    </w:p>
    <w:p w14:paraId="3F980AB0"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registered and authorised for MCVideo Service }</w:t>
      </w:r>
    </w:p>
    <w:p w14:paraId="46DEE811"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70799DC1"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SIP INVITE message from the SS (MCVideo Server) with an emergency indication for a MCVideo On-demand Pre-arranged Emergency Group Call }</w:t>
      </w:r>
    </w:p>
    <w:p w14:paraId="04A5DD31" w14:textId="192C27F5" w:rsidR="005377F9" w:rsidRPr="00C31E24" w:rsidRDefault="005377F9" w:rsidP="005377F9">
      <w:pPr>
        <w:pStyle w:val="PL"/>
        <w:rPr>
          <w:noProof w:val="0"/>
        </w:rPr>
      </w:pPr>
      <w:r w:rsidRPr="00C31E24">
        <w:rPr>
          <w:bCs/>
          <w:noProof w:val="0"/>
        </w:rPr>
        <w:t xml:space="preserve">    </w:t>
      </w:r>
      <w:r w:rsidRPr="00C31E24">
        <w:rPr>
          <w:b/>
          <w:noProof w:val="0"/>
        </w:rPr>
        <w:t>then</w:t>
      </w:r>
      <w:r w:rsidRPr="00C31E24">
        <w:rPr>
          <w:noProof w:val="0"/>
        </w:rPr>
        <w:t xml:space="preserve"> { the UE (MCVideo Client) displays an indication for the Pre-arranged MCVideo Emergency Group Call to the MCVideo User </w:t>
      </w:r>
      <w:r w:rsidRPr="00C31E24">
        <w:rPr>
          <w:b/>
          <w:noProof w:val="0"/>
        </w:rPr>
        <w:t>and</w:t>
      </w:r>
      <w:r w:rsidRPr="00C31E24">
        <w:rPr>
          <w:noProof w:val="0"/>
        </w:rPr>
        <w:t xml:space="preserve"> responds to the SS (MCVideo Server) with a SIP 200 (OK) message }</w:t>
      </w:r>
    </w:p>
    <w:p w14:paraId="6A235FD0"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p>
    <w:p w14:paraId="6A1FA58C" w14:textId="77777777" w:rsidR="005377F9" w:rsidRPr="00C31E24" w:rsidRDefault="005377F9" w:rsidP="005377F9">
      <w:pPr>
        <w:pStyle w:val="PL"/>
        <w:rPr>
          <w:rFonts w:cs="Courier New"/>
          <w:noProof w:val="0"/>
          <w:szCs w:val="16"/>
        </w:rPr>
      </w:pPr>
    </w:p>
    <w:p w14:paraId="5B1ED6C8" w14:textId="77777777" w:rsidR="005377F9" w:rsidRPr="00C31E24" w:rsidRDefault="005377F9" w:rsidP="005377F9">
      <w:pPr>
        <w:pStyle w:val="H6"/>
      </w:pPr>
      <w:r w:rsidRPr="00C31E24">
        <w:t>(2)</w:t>
      </w:r>
    </w:p>
    <w:p w14:paraId="49229836"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having an incoming Pre-arranged Emergency Group Call, with implicit Transmission Control }</w:t>
      </w:r>
    </w:p>
    <w:p w14:paraId="4F363C7D"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6EBB5E53"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Client) receives a Media Transmission Notification message from the SS (MCVideo Server) }</w:t>
      </w:r>
    </w:p>
    <w:p w14:paraId="251E8AF8" w14:textId="77777777" w:rsidR="005377F9" w:rsidRPr="00C31E24" w:rsidRDefault="005377F9" w:rsidP="005377F9">
      <w:pPr>
        <w:pStyle w:val="PL"/>
        <w:rPr>
          <w:noProof w:val="0"/>
        </w:rPr>
      </w:pPr>
      <w:r w:rsidRPr="00C31E24">
        <w:rPr>
          <w:b/>
          <w:noProof w:val="0"/>
        </w:rPr>
        <w:t xml:space="preserve">    then</w:t>
      </w:r>
      <w:r w:rsidRPr="00C31E24">
        <w:rPr>
          <w:noProof w:val="0"/>
        </w:rPr>
        <w:t xml:space="preserve"> {the UE (MCVideo Client) provides media transmission notification to the MCVideo User </w:t>
      </w:r>
      <w:r w:rsidRPr="00C31E24">
        <w:rPr>
          <w:b/>
          <w:bCs/>
          <w:noProof w:val="0"/>
        </w:rPr>
        <w:t>and</w:t>
      </w:r>
      <w:r w:rsidRPr="00C31E24">
        <w:rPr>
          <w:noProof w:val="0"/>
        </w:rPr>
        <w:t xml:space="preserve"> sends a Receive Media Request message to the SS (MCVideo Server) </w:t>
      </w:r>
      <w:r w:rsidRPr="00C31E24">
        <w:rPr>
          <w:b/>
          <w:bCs/>
          <w:noProof w:val="0"/>
        </w:rPr>
        <w:t>and</w:t>
      </w:r>
      <w:r w:rsidRPr="00C31E24">
        <w:rPr>
          <w:noProof w:val="0"/>
        </w:rPr>
        <w:t xml:space="preserve"> respects the Reception Control imposed by the SS (MCVideo Server) (Media Transmission Notification, Receive Media Request, Receive Media Response, Media Reception End Request, Media Reception End Response) }</w:t>
      </w:r>
    </w:p>
    <w:p w14:paraId="1FC60677"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p>
    <w:p w14:paraId="0AF2C9D1" w14:textId="77777777" w:rsidR="005377F9" w:rsidRPr="00C31E24" w:rsidRDefault="005377F9" w:rsidP="005377F9">
      <w:pPr>
        <w:pStyle w:val="PL"/>
        <w:rPr>
          <w:rFonts w:cs="Courier New"/>
          <w:noProof w:val="0"/>
          <w:szCs w:val="16"/>
        </w:rPr>
      </w:pPr>
    </w:p>
    <w:p w14:paraId="1F350E73" w14:textId="77777777" w:rsidR="005377F9" w:rsidRPr="00C31E24" w:rsidRDefault="005377F9" w:rsidP="005377F9">
      <w:pPr>
        <w:pStyle w:val="H6"/>
      </w:pPr>
      <w:r w:rsidRPr="00C31E24">
        <w:t>(3)</w:t>
      </w:r>
    </w:p>
    <w:p w14:paraId="51781C1B"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having sent a Receive Media Request message }</w:t>
      </w:r>
    </w:p>
    <w:p w14:paraId="07DB18D8"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7B54D28F"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Client) receives a Receive Media Response message from the SS (MCVideo Server) }</w:t>
      </w:r>
    </w:p>
    <w:p w14:paraId="001EABB8" w14:textId="77777777" w:rsidR="005377F9" w:rsidRPr="00C31E24" w:rsidRDefault="005377F9" w:rsidP="005377F9">
      <w:pPr>
        <w:pStyle w:val="PL"/>
        <w:rPr>
          <w:noProof w:val="0"/>
        </w:rPr>
      </w:pPr>
      <w:r w:rsidRPr="00C31E24">
        <w:rPr>
          <w:b/>
          <w:noProof w:val="0"/>
        </w:rPr>
        <w:t xml:space="preserve">    then</w:t>
      </w:r>
      <w:r w:rsidRPr="00C31E24">
        <w:rPr>
          <w:noProof w:val="0"/>
        </w:rPr>
        <w:t xml:space="preserve"> {the UE (MCVideo Client) provides receive media success notification to the MCVideo User }</w:t>
      </w:r>
    </w:p>
    <w:p w14:paraId="33AE5762"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p>
    <w:p w14:paraId="425B2484" w14:textId="77777777" w:rsidR="005377F9" w:rsidRPr="00C31E24" w:rsidRDefault="005377F9" w:rsidP="005377F9">
      <w:pPr>
        <w:pStyle w:val="PL"/>
        <w:rPr>
          <w:rFonts w:cs="Courier New"/>
          <w:noProof w:val="0"/>
          <w:szCs w:val="16"/>
        </w:rPr>
      </w:pPr>
    </w:p>
    <w:p w14:paraId="3D94C2FB" w14:textId="77777777" w:rsidR="005377F9" w:rsidRPr="00C31E24" w:rsidRDefault="005377F9" w:rsidP="005377F9">
      <w:pPr>
        <w:pStyle w:val="H6"/>
      </w:pPr>
      <w:r w:rsidRPr="00C31E24">
        <w:t>(4)</w:t>
      </w:r>
    </w:p>
    <w:p w14:paraId="0F08E7A9"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having an ongoing On-demand Pre-arranged Emergency Group Call, with implicit Transmission Control }</w:t>
      </w:r>
    </w:p>
    <w:p w14:paraId="63ABF504"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56E38440"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{the MCVideo User requests to terminate the ongoing MCVideo Emergency Group Call }</w:t>
      </w:r>
    </w:p>
    <w:p w14:paraId="7155775E" w14:textId="3CA6DEA5"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sends a Media Reception End Request message .</w:t>
      </w:r>
    </w:p>
    <w:p w14:paraId="76D15578" w14:textId="77777777" w:rsidR="005377F9" w:rsidRPr="00C31E24" w:rsidRDefault="005377F9" w:rsidP="005377F9">
      <w:pPr>
        <w:pStyle w:val="PL"/>
        <w:rPr>
          <w:noProof w:val="0"/>
        </w:rPr>
      </w:pPr>
      <w:r w:rsidRPr="00C31E24">
        <w:rPr>
          <w:noProof w:val="0"/>
        </w:rPr>
        <w:t>}</w:t>
      </w:r>
    </w:p>
    <w:p w14:paraId="57C8D467"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p>
    <w:p w14:paraId="4E895E57" w14:textId="77777777" w:rsidR="005377F9" w:rsidRPr="00C31E24" w:rsidRDefault="005377F9" w:rsidP="005377F9">
      <w:pPr>
        <w:pStyle w:val="PL"/>
        <w:rPr>
          <w:rFonts w:cs="Courier New"/>
          <w:noProof w:val="0"/>
          <w:szCs w:val="16"/>
        </w:rPr>
      </w:pPr>
    </w:p>
    <w:p w14:paraId="06F5112A" w14:textId="77777777" w:rsidR="005377F9" w:rsidRPr="00C31E24" w:rsidRDefault="005377F9" w:rsidP="005377F9">
      <w:pPr>
        <w:pStyle w:val="H6"/>
      </w:pPr>
      <w:bookmarkStart w:id="368" w:name="_Toc52787505"/>
      <w:bookmarkStart w:id="369" w:name="_Toc52787685"/>
      <w:r w:rsidRPr="00C31E24">
        <w:rPr>
          <w:rFonts w:cs="Arial"/>
        </w:rPr>
        <w:t>(5</w:t>
      </w:r>
    </w:p>
    <w:p w14:paraId="02A03EC5"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having an ongoing On-demand Pre-arranged Group Call with Automatic Commencement Mode }</w:t>
      </w:r>
    </w:p>
    <w:p w14:paraId="5894BC1E"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5D01BFB6"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SIP BYE message }</w:t>
      </w:r>
    </w:p>
    <w:p w14:paraId="2724A0C8" w14:textId="77777777" w:rsidR="005377F9" w:rsidRPr="00C31E24" w:rsidRDefault="005377F9" w:rsidP="005377F9">
      <w:pPr>
        <w:pStyle w:val="PL"/>
        <w:rPr>
          <w:rFonts w:cs="Courier New"/>
          <w:noProof w:val="0"/>
          <w:szCs w:val="16"/>
        </w:rPr>
      </w:pPr>
      <w:r w:rsidRPr="00C31E24">
        <w:rPr>
          <w:noProof w:val="0"/>
        </w:rPr>
        <w:t xml:space="preserve">    </w:t>
      </w:r>
      <w:r w:rsidRPr="00C31E24">
        <w:rPr>
          <w:b/>
          <w:noProof w:val="0"/>
        </w:rPr>
        <w:t>then</w:t>
      </w:r>
      <w:r w:rsidRPr="00C31E24">
        <w:rPr>
          <w:noProof w:val="0"/>
        </w:rPr>
        <w:t xml:space="preserve"> { the UE (MCVideo Client) sends a SIP 200 (OK) message and leaves the MCVideo session }</w:t>
      </w:r>
    </w:p>
    <w:p w14:paraId="4338CF34"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p>
    <w:p w14:paraId="7571E0B8" w14:textId="77777777" w:rsidR="005377F9" w:rsidRPr="00C31E24" w:rsidRDefault="005377F9" w:rsidP="005377F9">
      <w:pPr>
        <w:pStyle w:val="PL"/>
        <w:rPr>
          <w:rFonts w:cs="Courier New"/>
          <w:noProof w:val="0"/>
          <w:szCs w:val="16"/>
        </w:rPr>
      </w:pPr>
    </w:p>
    <w:p w14:paraId="2CC6E316" w14:textId="77777777" w:rsidR="005377F9" w:rsidRPr="00C31E24" w:rsidRDefault="005377F9" w:rsidP="005377F9">
      <w:pPr>
        <w:pStyle w:val="H6"/>
      </w:pPr>
      <w:r w:rsidRPr="00C31E24">
        <w:t>6.1.1.6.2</w:t>
      </w:r>
      <w:r w:rsidRPr="00C31E24">
        <w:tab/>
        <w:t>Conformance requirements</w:t>
      </w:r>
      <w:bookmarkEnd w:id="368"/>
      <w:bookmarkEnd w:id="369"/>
    </w:p>
    <w:p w14:paraId="6502A0BA" w14:textId="2B9C9FC9" w:rsidR="005377F9" w:rsidRPr="00C31E24" w:rsidRDefault="005377F9" w:rsidP="005377F9">
      <w:r w:rsidRPr="00C31E24">
        <w:t>References: The conformance requirements covered in the current Test Case are specified in TS 24.281, clauses 9.2.1.2.1.2, 9.2.1.2.1.6, 6.2.3.1.2, and 6.2.6.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0DCE254" w14:textId="77777777" w:rsidR="005377F9" w:rsidRPr="00C31E24" w:rsidRDefault="005377F9" w:rsidP="005377F9">
      <w:r w:rsidRPr="00C31E24">
        <w:t>[TS 24.281, clause 9.2.1.2.1.2]</w:t>
      </w:r>
    </w:p>
    <w:p w14:paraId="24E3736E" w14:textId="77777777" w:rsidR="005377F9" w:rsidRPr="00C31E24" w:rsidRDefault="005377F9" w:rsidP="005377F9">
      <w:r w:rsidRPr="00C31E24">
        <w:t>In the procedures in this subclause:</w:t>
      </w:r>
    </w:p>
    <w:p w14:paraId="44CFFE4E" w14:textId="77777777" w:rsidR="005377F9" w:rsidRPr="00C31E24" w:rsidRDefault="005377F9" w:rsidP="00DD5C3D">
      <w:r w:rsidRPr="00C31E24">
        <w:t>1)</w:t>
      </w:r>
      <w:r w:rsidRPr="00C31E24">
        <w:tab/>
        <w:t>emergency indication in an incoming SIP INVITE request refers to the &lt;emergency-ind&gt; element of the application/vnd.3gpp.mc</w:t>
      </w:r>
      <w:r w:rsidRPr="00C31E24">
        <w:rPr>
          <w:lang w:eastAsia="zh-CN"/>
        </w:rPr>
        <w:t>video</w:t>
      </w:r>
      <w:r w:rsidRPr="00C31E24">
        <w:t>-info+xml MIME body; and</w:t>
      </w:r>
    </w:p>
    <w:p w14:paraId="7A5BCAC7" w14:textId="77777777" w:rsidR="005377F9" w:rsidRPr="00C31E24" w:rsidRDefault="005377F9" w:rsidP="00DD5C3D">
      <w:r w:rsidRPr="00C31E24">
        <w:t>2)</w:t>
      </w:r>
      <w:r w:rsidRPr="00C31E24">
        <w:tab/>
        <w:t>imminent peril indication in an incoming SIP INVITE request refers to the &lt;imminentperil-ind&gt; element of the application/vnd.3gpp.mc</w:t>
      </w:r>
      <w:r w:rsidRPr="00C31E24">
        <w:rPr>
          <w:lang w:eastAsia="zh-CN"/>
        </w:rPr>
        <w:t>video</w:t>
      </w:r>
      <w:r w:rsidRPr="00C31E24">
        <w:t>-info+xml MIME body.</w:t>
      </w:r>
    </w:p>
    <w:p w14:paraId="2E7F2955" w14:textId="77777777" w:rsidR="005377F9" w:rsidRPr="00C31E24" w:rsidRDefault="005377F9" w:rsidP="005377F9">
      <w:r w:rsidRPr="00C31E24">
        <w:t>Upon receipt of an initial SIP INVITE request, the MCVideo client shall follow the procedures for termination of multimedia sessions in the IM CN subsystem as specified in 3GPP TS 24.229 [</w:t>
      </w:r>
      <w:r w:rsidRPr="00C31E24">
        <w:rPr>
          <w:lang w:eastAsia="zh-CN"/>
        </w:rPr>
        <w:t>11</w:t>
      </w:r>
      <w:r w:rsidRPr="00C31E24">
        <w:t>] with the clarifications below.</w:t>
      </w:r>
    </w:p>
    <w:p w14:paraId="5F61713A" w14:textId="77777777" w:rsidR="005377F9" w:rsidRPr="00C31E24" w:rsidRDefault="005377F9" w:rsidP="005377F9">
      <w:r w:rsidRPr="00C31E24">
        <w:t>The MCVideo client:</w:t>
      </w:r>
    </w:p>
    <w:p w14:paraId="3841A59F" w14:textId="77777777" w:rsidR="005377F9" w:rsidRPr="00C31E24" w:rsidRDefault="005377F9" w:rsidP="00DD5C3D">
      <w:r w:rsidRPr="00C31E24">
        <w:t>1)</w:t>
      </w:r>
      <w:r w:rsidRPr="00C31E24">
        <w:tab/>
        <w:t>may reject the SIP INVITE request if either of the following conditions are met:</w:t>
      </w:r>
    </w:p>
    <w:p w14:paraId="497B9FA6" w14:textId="77777777" w:rsidR="005377F9" w:rsidRPr="00C31E24" w:rsidRDefault="005377F9" w:rsidP="00DD5C3D">
      <w:r w:rsidRPr="00C31E24">
        <w:t>a)</w:t>
      </w:r>
      <w:r w:rsidRPr="00C31E24">
        <w:tab/>
        <w:t>MCVideo client does not have enough resources to handle the call; or</w:t>
      </w:r>
    </w:p>
    <w:p w14:paraId="26A889CF" w14:textId="77777777" w:rsidR="005377F9" w:rsidRPr="00C31E24" w:rsidRDefault="005377F9" w:rsidP="00DD5C3D">
      <w:r w:rsidRPr="00C31E24">
        <w:t>b)</w:t>
      </w:r>
      <w:r w:rsidRPr="00C31E24">
        <w:tab/>
        <w:t>any other reason outside the scope of this specification;</w:t>
      </w:r>
    </w:p>
    <w:p w14:paraId="2ABB9042" w14:textId="77777777" w:rsidR="005377F9" w:rsidRPr="00C31E24" w:rsidRDefault="005377F9" w:rsidP="00DD5C3D">
      <w:r w:rsidRPr="00C31E24">
        <w:t>2)</w:t>
      </w:r>
      <w:r w:rsidRPr="00C31E24">
        <w:tab/>
        <w:t>if the SIP INVITE request is rejected in step 1), shall respond toward participating MCVideo function either with appropriate reject code as specified in 3GPP TS 24.229 [51] and warning texts as specified in subclause </w:t>
      </w:r>
      <w:r w:rsidRPr="00C31E24">
        <w:rPr>
          <w:lang w:eastAsia="zh-CN"/>
        </w:rPr>
        <w:t>4.4.2</w:t>
      </w:r>
      <w:r w:rsidRPr="00C31E24">
        <w:t xml:space="preserve"> or with SIP 480 (Temporarily unavailable) response not including warning texts if the user is authorized to restrict the reason for failure and skip the rest of the steps of this subclause;</w:t>
      </w:r>
    </w:p>
    <w:p w14:paraId="789A0772" w14:textId="77777777" w:rsidR="005377F9" w:rsidRPr="00C31E24" w:rsidRDefault="005377F9" w:rsidP="00DD5C3D">
      <w:r w:rsidRPr="00C31E24">
        <w:t>NOTE:</w:t>
      </w:r>
      <w:r w:rsidRPr="00C31E24">
        <w:tab/>
        <w:t>If the SIP INVITE request contains an emergency indication or imminent peril indication, the MCVideo client can by means beyond the scope of this specification choose to accept the request.</w:t>
      </w:r>
    </w:p>
    <w:p w14:paraId="481C8797" w14:textId="77777777" w:rsidR="005377F9" w:rsidRPr="00C31E24" w:rsidRDefault="005377F9" w:rsidP="00DD5C3D">
      <w:r w:rsidRPr="00C31E24">
        <w:t>3)</w:t>
      </w:r>
      <w:r w:rsidRPr="00C31E24">
        <w:tab/>
        <w:t>shall check if a Resource-Priority header field is included in the incoming SIP INVITE request and may perform further actions outside the scope of this specification to act upon an included Resource-Priority header field as specified in 3GPP TS 24.229 [</w:t>
      </w:r>
      <w:r w:rsidRPr="00C31E24">
        <w:rPr>
          <w:lang w:eastAsia="zh-CN"/>
        </w:rPr>
        <w:t>11</w:t>
      </w:r>
      <w:r w:rsidRPr="00C31E24">
        <w:t>];</w:t>
      </w:r>
    </w:p>
    <w:p w14:paraId="098A8A58" w14:textId="77777777" w:rsidR="005377F9" w:rsidRPr="00C31E24" w:rsidRDefault="005377F9" w:rsidP="00DD5C3D">
      <w:r w:rsidRPr="00C31E24">
        <w:t>4)</w:t>
      </w:r>
      <w:r w:rsidRPr="00C31E24">
        <w:tab/>
        <w:t>if the SIP INVITE request contains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 the &lt;emergency-ind&gt; element set to a value of "true":</w:t>
      </w:r>
    </w:p>
    <w:p w14:paraId="22EA0752" w14:textId="77777777" w:rsidR="005377F9" w:rsidRPr="00C31E24" w:rsidRDefault="005377F9" w:rsidP="00DD5C3D">
      <w:r w:rsidRPr="00C31E24">
        <w:t>a)</w:t>
      </w:r>
      <w:r w:rsidRPr="00C31E24">
        <w:tab/>
        <w:t>should display to the MCVideo user an indication that this is a SIP INVITE request for an MCVideo emergency group call and:</w:t>
      </w:r>
    </w:p>
    <w:p w14:paraId="072794DB" w14:textId="77777777" w:rsidR="005377F9" w:rsidRPr="00C31E24" w:rsidRDefault="005377F9" w:rsidP="00DD5C3D">
      <w:r w:rsidRPr="00C31E24">
        <w:t>i)</w:t>
      </w:r>
      <w:r w:rsidRPr="00C31E24">
        <w:tab/>
        <w:t>should display the MCVideo ID of the originator of the MCVideo emergency group call contained in the &lt;mc</w:t>
      </w:r>
      <w:r w:rsidRPr="00C31E24">
        <w:rPr>
          <w:lang w:eastAsia="zh-CN"/>
        </w:rPr>
        <w:t>video</w:t>
      </w:r>
      <w:r w:rsidRPr="00C31E24">
        <w:t>-calling-user-id&gt; element of the application/vnd.3gpp.mc</w:t>
      </w:r>
      <w:r w:rsidRPr="00C31E24">
        <w:rPr>
          <w:lang w:eastAsia="zh-CN"/>
        </w:rPr>
        <w:t>video</w:t>
      </w:r>
      <w:r w:rsidRPr="00C31E24">
        <w:t>-info+xml MIME body;</w:t>
      </w:r>
    </w:p>
    <w:p w14:paraId="148654A7" w14:textId="77777777" w:rsidR="005377F9" w:rsidRPr="00C31E24" w:rsidRDefault="005377F9" w:rsidP="00DD5C3D">
      <w:r w:rsidRPr="00C31E24">
        <w:t>ii)</w:t>
      </w:r>
      <w:r w:rsidRPr="00C31E24">
        <w:tab/>
        <w:t>should display the MCVideo group identity of the group with the emergency condition contained in the &lt;mc</w:t>
      </w:r>
      <w:r w:rsidRPr="00C31E24">
        <w:rPr>
          <w:lang w:eastAsia="zh-CN"/>
        </w:rPr>
        <w:t>video</w:t>
      </w:r>
      <w:r w:rsidRPr="00C31E24">
        <w:t>-calling-group-id&gt; element; and</w:t>
      </w:r>
    </w:p>
    <w:p w14:paraId="006A3BE6" w14:textId="77777777" w:rsidR="005377F9" w:rsidRPr="00C31E24" w:rsidRDefault="005377F9" w:rsidP="00DD5C3D">
      <w:r w:rsidRPr="00C31E24">
        <w:t>iii)</w:t>
      </w:r>
      <w:r w:rsidRPr="00C31E24">
        <w:tab/>
        <w:t>if the &lt;alert-ind&gt; element is set to "true", should display to the MCVideo user an indication of the MCVideo emergency alert and associated information;</w:t>
      </w:r>
    </w:p>
    <w:p w14:paraId="0688A6FF" w14:textId="77777777" w:rsidR="005377F9" w:rsidRPr="00C31E24" w:rsidRDefault="005377F9" w:rsidP="00DD5C3D">
      <w:r w:rsidRPr="00C31E24">
        <w:t>b)</w:t>
      </w:r>
      <w:r w:rsidRPr="00C31E24">
        <w:tab/>
        <w:t>shall set the MCVideo emergency group state to "MVEG 2: in-progress";</w:t>
      </w:r>
    </w:p>
    <w:p w14:paraId="437B4035" w14:textId="77777777" w:rsidR="005377F9" w:rsidRPr="00C31E24" w:rsidRDefault="005377F9" w:rsidP="00DD5C3D">
      <w:r w:rsidRPr="00C31E24">
        <w:t>c)</w:t>
      </w:r>
      <w:r w:rsidRPr="00C31E24">
        <w:tab/>
        <w:t>shall set the MCVideo imminent peril group state to "MVIG 1: no-imminent-peril"; and</w:t>
      </w:r>
    </w:p>
    <w:p w14:paraId="6A5AFFBC" w14:textId="77777777" w:rsidR="005377F9" w:rsidRPr="00C31E24" w:rsidRDefault="005377F9" w:rsidP="00DD5C3D">
      <w:r w:rsidRPr="00C31E24">
        <w:t>d)</w:t>
      </w:r>
      <w:r w:rsidRPr="00C31E24">
        <w:tab/>
        <w:t>shall set the MCVideo imminent peril group call state to "MVIGC 1: imminent-peril-gc-capable"; otherwise</w:t>
      </w:r>
    </w:p>
    <w:p w14:paraId="4011BF04" w14:textId="77777777" w:rsidR="005377F9" w:rsidRPr="00C31E24" w:rsidRDefault="005377F9" w:rsidP="00DD5C3D">
      <w:r w:rsidRPr="00C31E24">
        <w:t>5)</w:t>
      </w:r>
      <w:r w:rsidRPr="00C31E24">
        <w:tab/>
        <w:t>if the SIP INVITE request contains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 the &lt;imminentperil-ind&gt; element set to a value of "true":</w:t>
      </w:r>
    </w:p>
    <w:p w14:paraId="03D9CFA1" w14:textId="77777777" w:rsidR="005377F9" w:rsidRPr="00C31E24" w:rsidRDefault="005377F9" w:rsidP="00DD5C3D">
      <w:r w:rsidRPr="00C31E24">
        <w:t>a)</w:t>
      </w:r>
      <w:r w:rsidRPr="00C31E24">
        <w:tab/>
        <w:t>should display to the MCVideo user an indication that this is a SIP INVITE request for an MCVideo imminent peril group call and:</w:t>
      </w:r>
    </w:p>
    <w:p w14:paraId="55FEF86D" w14:textId="77777777" w:rsidR="005377F9" w:rsidRPr="00C31E24" w:rsidRDefault="005377F9" w:rsidP="00DD5C3D">
      <w:r w:rsidRPr="00C31E24">
        <w:t>i)</w:t>
      </w:r>
      <w:r w:rsidRPr="00C31E24">
        <w:tab/>
        <w:t>should display the MCVideo ID of the originator of the MCVideo imminent peril group call contained in the &lt;mc</w:t>
      </w:r>
      <w:r w:rsidRPr="00C31E24">
        <w:rPr>
          <w:lang w:eastAsia="zh-CN"/>
        </w:rPr>
        <w:t>video</w:t>
      </w:r>
      <w:r w:rsidRPr="00C31E24">
        <w:t>-calling-user-id&gt; element of the application/vnd.3gpp.mc</w:t>
      </w:r>
      <w:r w:rsidRPr="00C31E24">
        <w:rPr>
          <w:lang w:eastAsia="zh-CN"/>
        </w:rPr>
        <w:t>video</w:t>
      </w:r>
      <w:r w:rsidRPr="00C31E24">
        <w:t>-info+xml MIME body; and</w:t>
      </w:r>
    </w:p>
    <w:p w14:paraId="318D5C7E" w14:textId="77777777" w:rsidR="005377F9" w:rsidRPr="00C31E24" w:rsidRDefault="005377F9" w:rsidP="00DD5C3D">
      <w:r w:rsidRPr="00C31E24">
        <w:t>ii)</w:t>
      </w:r>
      <w:r w:rsidRPr="00C31E24">
        <w:tab/>
        <w:t>should display the MCVideo group identity of the group with the imminent peril condition contained in the &lt;mc</w:t>
      </w:r>
      <w:r w:rsidRPr="00C31E24">
        <w:rPr>
          <w:lang w:eastAsia="zh-CN"/>
        </w:rPr>
        <w:t>video</w:t>
      </w:r>
      <w:r w:rsidRPr="00C31E24">
        <w:t>-calling-group-id&gt; element; and</w:t>
      </w:r>
    </w:p>
    <w:p w14:paraId="17222106" w14:textId="77777777" w:rsidR="005377F9" w:rsidRPr="00C31E24" w:rsidRDefault="005377F9" w:rsidP="00DD5C3D">
      <w:r w:rsidRPr="00C31E24">
        <w:t>b)</w:t>
      </w:r>
      <w:r w:rsidRPr="00C31E24">
        <w:tab/>
        <w:t>shall set the MCVideo imminent peril group state to "MVIG 2: in-progress";</w:t>
      </w:r>
    </w:p>
    <w:p w14:paraId="13598F17" w14:textId="77777777" w:rsidR="005377F9" w:rsidRPr="00C31E24" w:rsidRDefault="005377F9" w:rsidP="00DD5C3D">
      <w:r w:rsidRPr="00C31E24">
        <w:t>6)</w:t>
      </w:r>
      <w:r w:rsidRPr="00C31E24">
        <w:tab/>
        <w:t>may display to the MCVideo user the MCVideo ID of the inviting MCVideo user;</w:t>
      </w:r>
    </w:p>
    <w:p w14:paraId="6DD329C3" w14:textId="77777777" w:rsidR="005377F9" w:rsidRPr="00C31E24" w:rsidRDefault="005377F9" w:rsidP="00DD5C3D">
      <w:r w:rsidRPr="00C31E24">
        <w:t>7)</w:t>
      </w:r>
      <w:r w:rsidRPr="00C31E24">
        <w:tab/>
        <w:t>shall perform the automatic commencement procedures specified in subclause </w:t>
      </w:r>
      <w:r w:rsidRPr="00C31E24">
        <w:rPr>
          <w:lang w:eastAsia="zh-CN"/>
        </w:rPr>
        <w:t>6.2.3.1.2</w:t>
      </w:r>
      <w:r w:rsidRPr="00C31E24">
        <w:t xml:space="preserve"> if one of the following conditions are met:</w:t>
      </w:r>
    </w:p>
    <w:p w14:paraId="58F617D2" w14:textId="77777777" w:rsidR="005377F9" w:rsidRPr="00C31E24" w:rsidRDefault="005377F9" w:rsidP="00DD5C3D">
      <w:r w:rsidRPr="00C31E24">
        <w:t>a)</w:t>
      </w:r>
      <w:r w:rsidRPr="00C31E24">
        <w:tab/>
        <w:t>SIP INVITE request contains an Answer-Mode header field with the value "Auto" and the MCVideo service setting at the invited MCVideo client for answering the call is set to automatic commencement mode; or</w:t>
      </w:r>
    </w:p>
    <w:p w14:paraId="73FCC866" w14:textId="77777777" w:rsidR="005377F9" w:rsidRPr="00C31E24" w:rsidRDefault="005377F9" w:rsidP="00DD5C3D">
      <w:r w:rsidRPr="00C31E24">
        <w:t>b)</w:t>
      </w:r>
      <w:r w:rsidRPr="00C31E24">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3A0ED96" w14:textId="77777777" w:rsidR="005377F9" w:rsidRPr="00C31E24" w:rsidRDefault="005377F9" w:rsidP="00DD5C3D">
      <w:r w:rsidRPr="00C31E24">
        <w:t>8)</w:t>
      </w:r>
      <w:r w:rsidRPr="00C31E24">
        <w:tab/>
        <w:t>shall perform the manual commencement procedures specified in subclause </w:t>
      </w:r>
      <w:r w:rsidRPr="00C31E24">
        <w:rPr>
          <w:lang w:eastAsia="zh-CN"/>
        </w:rPr>
        <w:t>6.2.3.2.2</w:t>
      </w:r>
      <w:r w:rsidRPr="00C31E24">
        <w:t xml:space="preserve"> if one of the following conditions are met:</w:t>
      </w:r>
    </w:p>
    <w:p w14:paraId="0FC76923" w14:textId="77777777" w:rsidR="005377F9" w:rsidRPr="00C31E24" w:rsidRDefault="005377F9" w:rsidP="00DD5C3D">
      <w:r w:rsidRPr="00C31E24">
        <w:t>a)</w:t>
      </w:r>
      <w:r w:rsidRPr="00C31E24">
        <w:tab/>
        <w:t>SIP INVITE request contains an Answer-Mode header field with the value "Manual" and the MCVideo service setting at the invited MCVideo client for answering the call is to use manual commencement mode; or</w:t>
      </w:r>
    </w:p>
    <w:p w14:paraId="70192ECA" w14:textId="77777777" w:rsidR="005377F9" w:rsidRPr="00C31E24" w:rsidRDefault="005377F9" w:rsidP="00DD5C3D">
      <w:r w:rsidRPr="00C31E24">
        <w:t>b)</w:t>
      </w:r>
      <w:r w:rsidRPr="00C31E2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52DA3AFB" w14:textId="32AAABFA" w:rsidR="005377F9" w:rsidRPr="00C31E24" w:rsidRDefault="005377F9" w:rsidP="00DD5C3D">
      <w:r w:rsidRPr="00C31E24">
        <w:t>9)</w:t>
      </w:r>
      <w:r w:rsidRPr="00C31E24">
        <w:tab/>
        <w:t>when the SIP 200 (OK) response to the SIP INVITE request is sent, may subscribe to the conference event package as specified in subclause </w:t>
      </w:r>
      <w:r w:rsidRPr="00C31E24">
        <w:rPr>
          <w:lang w:eastAsia="zh-CN"/>
        </w:rPr>
        <w:t>9.1.3.1</w:t>
      </w:r>
      <w:bookmarkStart w:id="370" w:name="_Toc20151565"/>
      <w:bookmarkStart w:id="371" w:name="_Toc27494230"/>
      <w:bookmarkStart w:id="372" w:name="_Toc45193486"/>
      <w:r w:rsidRPr="00C31E24">
        <w:rPr>
          <w:lang w:eastAsia="zh-CN"/>
        </w:rPr>
        <w:t>9</w:t>
      </w:r>
      <w:r w:rsidRPr="00C31E24">
        <w:t>.</w:t>
      </w:r>
      <w:r w:rsidRPr="00C31E24">
        <w:rPr>
          <w:lang w:eastAsia="zh-CN"/>
        </w:rPr>
        <w:t>2</w:t>
      </w:r>
      <w:r w:rsidRPr="00C31E24">
        <w:t>.</w:t>
      </w:r>
      <w:r w:rsidRPr="00C31E24">
        <w:rPr>
          <w:lang w:eastAsia="zh-CN"/>
        </w:rPr>
        <w:t>1</w:t>
      </w:r>
      <w:r w:rsidRPr="00C31E24">
        <w:t>.2.1.6</w:t>
      </w:r>
      <w:r w:rsidRPr="00C31E24">
        <w:tab/>
        <w:t>MCVideo client receives SIP re-INVITE request</w:t>
      </w:r>
      <w:bookmarkEnd w:id="370"/>
      <w:bookmarkEnd w:id="371"/>
      <w:bookmarkEnd w:id="372"/>
    </w:p>
    <w:p w14:paraId="1915874D" w14:textId="77777777" w:rsidR="005377F9" w:rsidRPr="00C31E24" w:rsidRDefault="005377F9" w:rsidP="005377F9">
      <w:r w:rsidRPr="00C31E24">
        <w:t>This subclause covers both on-demand session.</w:t>
      </w:r>
    </w:p>
    <w:p w14:paraId="69F45FD3" w14:textId="77777777" w:rsidR="005377F9" w:rsidRPr="00C31E24" w:rsidRDefault="005377F9" w:rsidP="005377F9">
      <w:r w:rsidRPr="00C31E24">
        <w:t>Upon receipt of a SIP re-INVITE request the MCVideo client:</w:t>
      </w:r>
    </w:p>
    <w:p w14:paraId="5F0D0D19" w14:textId="77777777" w:rsidR="005377F9" w:rsidRPr="00C31E24" w:rsidRDefault="005377F9" w:rsidP="00DD5C3D">
      <w:r w:rsidRPr="00C31E24">
        <w:t>1)</w:t>
      </w:r>
      <w:r w:rsidRPr="00C31E24">
        <w:tab/>
        <w:t>if the SIP re-INVITE request contains an application/vnd.3gpp.mcvideo-info+xml MIME body with the &lt;mcvideoinfo&gt; element containing the &lt;mcvideo-Params&gt; element with the &lt;emergency-ind&gt; element set to a value of "true":</w:t>
      </w:r>
    </w:p>
    <w:p w14:paraId="12BC640F" w14:textId="77777777" w:rsidR="005377F9" w:rsidRPr="00C31E24" w:rsidRDefault="005377F9" w:rsidP="00DD5C3D">
      <w:r w:rsidRPr="00C31E24">
        <w:t>a)</w:t>
      </w:r>
      <w:r w:rsidRPr="00C31E24">
        <w:tab/>
        <w:t xml:space="preserve">should display to the MCVideo </w:t>
      </w:r>
      <w:r w:rsidRPr="00C31E24">
        <w:rPr>
          <w:lang w:eastAsia="ko-KR"/>
        </w:rPr>
        <w:t>u</w:t>
      </w:r>
      <w:r w:rsidRPr="00C31E24">
        <w:t>ser the MCVideo ID of the originator of the MCVideo emergency group call and an indication that this is an MCVideo emergency group call;</w:t>
      </w:r>
    </w:p>
    <w:p w14:paraId="60573D1C" w14:textId="77777777" w:rsidR="005377F9" w:rsidRPr="00C31E24" w:rsidRDefault="005377F9" w:rsidP="00DD5C3D">
      <w:r w:rsidRPr="00C31E24">
        <w:t>b)</w:t>
      </w:r>
      <w:r w:rsidRPr="00C31E24">
        <w:tab/>
        <w:t>if the &lt;mcvideoinfo&gt; element containing the &lt;mcvideo-Params&gt; element contains an &lt;alert-ind&gt; element set to "true", should display to the MCVideo user an indication of the MCVideo emergency alert and associated information;</w:t>
      </w:r>
    </w:p>
    <w:p w14:paraId="0DD034B7" w14:textId="77777777" w:rsidR="005377F9" w:rsidRPr="00C31E24" w:rsidRDefault="005377F9" w:rsidP="00DD5C3D">
      <w:r w:rsidRPr="00C31E24">
        <w:t>c)</w:t>
      </w:r>
      <w:r w:rsidRPr="00C31E24">
        <w:tab/>
        <w:t xml:space="preserve">shall set the MCVideo emergency group state to "MVEG 2: in-progress"; </w:t>
      </w:r>
    </w:p>
    <w:p w14:paraId="07830648" w14:textId="77777777" w:rsidR="005377F9" w:rsidRPr="00C31E24" w:rsidRDefault="005377F9" w:rsidP="00DD5C3D">
      <w:r w:rsidRPr="00C31E24">
        <w:t>d)</w:t>
      </w:r>
      <w:r w:rsidRPr="00C31E24">
        <w:tab/>
        <w:t>shall set the MCVideo imminent peril group state to "MVIG 1: no-imminent-peril"; and</w:t>
      </w:r>
    </w:p>
    <w:p w14:paraId="4894BBAB" w14:textId="77777777" w:rsidR="005377F9" w:rsidRPr="00C31E24" w:rsidRDefault="005377F9" w:rsidP="00DD5C3D">
      <w:r w:rsidRPr="00C31E24">
        <w:t>e)</w:t>
      </w:r>
      <w:r w:rsidRPr="00C31E24">
        <w:tab/>
        <w:t>shall set the MCVideo imminent peril group call state to "MVIGC 1: imminent-peril-gc-capable";</w:t>
      </w:r>
    </w:p>
    <w:p w14:paraId="0CF05BDA" w14:textId="77777777" w:rsidR="005377F9" w:rsidRPr="00C31E24" w:rsidRDefault="005377F9" w:rsidP="00DD5C3D">
      <w:r w:rsidRPr="00C31E24">
        <w:t>2)</w:t>
      </w:r>
      <w:r w:rsidRPr="00C31E24">
        <w:tab/>
        <w:t>if the SIP re-INVITE request contains an application/vnd.3gpp.mcvideo-info+xml MIME body with the &lt;mcvideoinfo&gt; element containing the &lt;mcvideo-Params&gt; element with the &lt;imminentperil-ind&gt; element set to a value of "true":</w:t>
      </w:r>
    </w:p>
    <w:p w14:paraId="7C006DAB" w14:textId="77777777" w:rsidR="005377F9" w:rsidRPr="00C31E24" w:rsidRDefault="005377F9" w:rsidP="00DD5C3D">
      <w:r w:rsidRPr="00C31E24">
        <w:t>a)</w:t>
      </w:r>
      <w:r w:rsidRPr="00C31E24">
        <w:tab/>
        <w:t xml:space="preserve">should display to the MCVideo </w:t>
      </w:r>
      <w:r w:rsidRPr="00C31E24">
        <w:rPr>
          <w:lang w:eastAsia="ko-KR"/>
        </w:rPr>
        <w:t>u</w:t>
      </w:r>
      <w:r w:rsidRPr="00C31E24">
        <w:t>ser the MCVideo ID of the originator of the MCVideo imminent peril group call and an indication that this is an MCVideo imminent peril group call; and</w:t>
      </w:r>
    </w:p>
    <w:p w14:paraId="377C3128" w14:textId="77777777" w:rsidR="005377F9" w:rsidRPr="00C31E24" w:rsidRDefault="005377F9" w:rsidP="00DD5C3D">
      <w:r w:rsidRPr="00C31E24">
        <w:t>b)</w:t>
      </w:r>
      <w:r w:rsidRPr="00C31E24">
        <w:tab/>
        <w:t>shall set the MCVideo imminent peril group state to "MIG 2: in-progress";</w:t>
      </w:r>
    </w:p>
    <w:p w14:paraId="3276A512" w14:textId="77777777" w:rsidR="005377F9" w:rsidRPr="00C31E24" w:rsidRDefault="005377F9" w:rsidP="00DD5C3D">
      <w:r w:rsidRPr="00C31E24">
        <w:t>3)</w:t>
      </w:r>
      <w:r w:rsidRPr="00C31E24">
        <w:tab/>
        <w:t>if the SIP re-INVITE request contains an application/vnd.3gpp.mcvideo-info+xml MIME body with the &lt;mcvideoinfo&gt; element containing the &lt;mcvideo-Params&gt; element with the &lt;emergency-ind&gt; element set to a value of "false":</w:t>
      </w:r>
    </w:p>
    <w:p w14:paraId="0CA77FB4" w14:textId="77777777" w:rsidR="005377F9" w:rsidRPr="00C31E24" w:rsidRDefault="005377F9" w:rsidP="00DD5C3D">
      <w:r w:rsidRPr="00C31E24">
        <w:t>a)</w:t>
      </w:r>
      <w:r w:rsidRPr="00C31E24">
        <w:tab/>
        <w:t xml:space="preserve">should display to the MCVideo </w:t>
      </w:r>
      <w:r w:rsidRPr="00C31E24">
        <w:rPr>
          <w:lang w:eastAsia="ko-KR"/>
        </w:rPr>
        <w:t>u</w:t>
      </w:r>
      <w:r w:rsidRPr="00C31E24">
        <w:t>ser the MCVideo ID of the MCVideo user cancelling the MCVideo emergency group call;</w:t>
      </w:r>
    </w:p>
    <w:p w14:paraId="10DADFE7" w14:textId="77777777" w:rsidR="005377F9" w:rsidRPr="00C31E24" w:rsidRDefault="005377F9" w:rsidP="00DD5C3D">
      <w:r w:rsidRPr="00C31E24">
        <w:t>b)</w:t>
      </w:r>
      <w:r w:rsidRPr="00C31E24">
        <w:tab/>
        <w:t>if the &lt;mcvideoinfo&gt; element containing the &lt;mcvideo-Params&gt; element contains an &lt;alert-ind&gt; element set to "false":</w:t>
      </w:r>
    </w:p>
    <w:p w14:paraId="37CC6DA5" w14:textId="77777777" w:rsidR="005377F9" w:rsidRPr="00C31E24" w:rsidRDefault="005377F9" w:rsidP="00DD5C3D">
      <w:r w:rsidRPr="00C31E24">
        <w:t>i)</w:t>
      </w:r>
      <w:r w:rsidRPr="00C31E24">
        <w:tab/>
        <w:t>should display to the MCVideo user an indication of the MCVideo emergency alert cancellation and the MCVideo ID of the MCVideo user cancelling the MCVideo emergency alert; and</w:t>
      </w:r>
    </w:p>
    <w:p w14:paraId="38972CC8" w14:textId="77777777" w:rsidR="005377F9" w:rsidRPr="00C31E24" w:rsidRDefault="005377F9" w:rsidP="00DD5C3D">
      <w:r w:rsidRPr="00C31E24">
        <w:t>ii)</w:t>
      </w:r>
      <w:r w:rsidRPr="00C31E24">
        <w:tab/>
        <w:t>if the SIP re-INVITE request contains an application/vnd.3gpp.mcvideo-info+xml MIME body including an &lt;originated-by&gt; element:</w:t>
      </w:r>
    </w:p>
    <w:p w14:paraId="1A9DC655" w14:textId="77777777" w:rsidR="005377F9" w:rsidRPr="00C31E24" w:rsidRDefault="005377F9" w:rsidP="00DD5C3D">
      <w:r w:rsidRPr="00C31E24">
        <w:t>A)</w:t>
      </w:r>
      <w:r w:rsidRPr="00C31E24">
        <w:tab/>
        <w:t>should display to the MCVideo user the MCVideo ID contained in the &lt;originated-by&gt; element of the MCVideo user that originated the MCVideo emergency alert; and</w:t>
      </w:r>
    </w:p>
    <w:p w14:paraId="31CE5DE8" w14:textId="77777777" w:rsidR="005377F9" w:rsidRPr="00C31E24" w:rsidRDefault="005377F9" w:rsidP="00DD5C3D">
      <w:r w:rsidRPr="00C31E24">
        <w:t>B)</w:t>
      </w:r>
      <w:r w:rsidRPr="00C31E24">
        <w:tab/>
        <w:t>if the MCVideo ID contained in the &lt;originated-by&gt; element is the MCVideo ID of the receiving MCVideo user shall set the MCVideo emergency alert state to "MVEA 1: no-alert";</w:t>
      </w:r>
    </w:p>
    <w:p w14:paraId="54F55B81" w14:textId="77777777" w:rsidR="005377F9" w:rsidRPr="00C31E24" w:rsidRDefault="005377F9" w:rsidP="00DD5C3D">
      <w:r w:rsidRPr="00C31E24">
        <w:t>c)</w:t>
      </w:r>
      <w:r w:rsidRPr="00C31E24">
        <w:tab/>
        <w:t>shall set the MCVideo emergency group state to "MVEG 1: no-emergency"; and</w:t>
      </w:r>
    </w:p>
    <w:p w14:paraId="63C455FA" w14:textId="77777777" w:rsidR="005377F9" w:rsidRPr="00C31E24" w:rsidRDefault="005377F9" w:rsidP="00DD5C3D">
      <w:r w:rsidRPr="00C31E24">
        <w:t>d)</w:t>
      </w:r>
      <w:r w:rsidRPr="00C31E24">
        <w:tab/>
        <w:t>if the MCVideo emergency group call state of the group is set to "MVEGC 3: emergency-call-granted", shall set the MCVideo emergency group call state of the group to "MVEGC 1: emergency-gc-capable";</w:t>
      </w:r>
    </w:p>
    <w:p w14:paraId="7E234A28" w14:textId="77777777" w:rsidR="005377F9" w:rsidRPr="00C31E24" w:rsidRDefault="005377F9" w:rsidP="00DD5C3D">
      <w:r w:rsidRPr="00C31E24">
        <w:t>4)</w:t>
      </w:r>
      <w:r w:rsidRPr="00C31E24">
        <w:tab/>
        <w:t>if the SIP re-INVITE request contains an application/vnd.3gpp.mcvideo-info+xml MIME body with the &lt;mcvideoinfo&gt; element containing the &lt;mcvideo-Params&gt; element with the &lt;imminentperil-ind&gt; element set to a value of "false":</w:t>
      </w:r>
    </w:p>
    <w:p w14:paraId="2AE0E7C7" w14:textId="77777777" w:rsidR="005377F9" w:rsidRPr="00C31E24" w:rsidRDefault="005377F9" w:rsidP="00DD5C3D">
      <w:r w:rsidRPr="00C31E24">
        <w:t>a)</w:t>
      </w:r>
      <w:r w:rsidRPr="00C31E24">
        <w:tab/>
        <w:t xml:space="preserve">should display to the MCVideo </w:t>
      </w:r>
      <w:r w:rsidRPr="00C31E24">
        <w:rPr>
          <w:lang w:eastAsia="ko-KR"/>
        </w:rPr>
        <w:t>u</w:t>
      </w:r>
      <w:r w:rsidRPr="00C31E24">
        <w:t xml:space="preserve">ser the MCVideo ID of the MCVideo user cancelling the MCVideo imminent peril group call and an indication that this is an MCVideo imminent peril group call; </w:t>
      </w:r>
    </w:p>
    <w:p w14:paraId="112891E4" w14:textId="77777777" w:rsidR="005377F9" w:rsidRPr="00C31E24" w:rsidRDefault="005377F9" w:rsidP="00DD5C3D">
      <w:r w:rsidRPr="00C31E24">
        <w:t>b)</w:t>
      </w:r>
      <w:r w:rsidRPr="00C31E24">
        <w:tab/>
        <w:t>shall set the MCVideo imminent peril group state to "MVIG 1: no-imminent-peril"; and</w:t>
      </w:r>
    </w:p>
    <w:p w14:paraId="5C718E13" w14:textId="77777777" w:rsidR="005377F9" w:rsidRPr="00C31E24" w:rsidRDefault="005377F9" w:rsidP="00DD5C3D">
      <w:r w:rsidRPr="00C31E24">
        <w:t>c)</w:t>
      </w:r>
      <w:r w:rsidRPr="00C31E24">
        <w:tab/>
        <w:t>shall set the MCVideo imminent peril group call state to "MVIGC 1: imminent-peril-gc-capable";</w:t>
      </w:r>
    </w:p>
    <w:p w14:paraId="0B645C3A" w14:textId="77777777" w:rsidR="005377F9" w:rsidRPr="00C31E24" w:rsidRDefault="005377F9" w:rsidP="00DD5C3D">
      <w:pPr>
        <w:rPr>
          <w:lang w:eastAsia="ko-KR"/>
        </w:rPr>
      </w:pPr>
      <w:r w:rsidRPr="00C31E24">
        <w:t>5)</w:t>
      </w:r>
      <w:r w:rsidRPr="00C31E24">
        <w:tab/>
        <w:t>shall check if a Resource-Priority header field is included in the incoming SIP re-INVITE request and may perform further actions outside the scope of this specification to act upon an included Resource-Priority header field as specified in 3GPP TS 24.229 [</w:t>
      </w:r>
      <w:r w:rsidRPr="00C31E24">
        <w:rPr>
          <w:lang w:eastAsia="zh-CN"/>
        </w:rPr>
        <w:t>11</w:t>
      </w:r>
      <w:r w:rsidRPr="00C31E24">
        <w:t>]</w:t>
      </w:r>
      <w:r w:rsidRPr="00C31E24">
        <w:rPr>
          <w:lang w:eastAsia="ko-KR"/>
        </w:rPr>
        <w:t>;</w:t>
      </w:r>
    </w:p>
    <w:p w14:paraId="2432D113" w14:textId="77777777" w:rsidR="005377F9" w:rsidRPr="00C31E24" w:rsidRDefault="005377F9" w:rsidP="00DD5C3D">
      <w:r w:rsidRPr="00C31E24">
        <w:t>6</w:t>
      </w:r>
      <w:r w:rsidRPr="00C31E24">
        <w:rPr>
          <w:lang w:eastAsia="ko-KR"/>
        </w:rPr>
        <w:t>)</w:t>
      </w:r>
      <w:r w:rsidRPr="00C31E24">
        <w:rPr>
          <w:lang w:eastAsia="ko-KR"/>
        </w:rPr>
        <w:tab/>
      </w:r>
      <w:r w:rsidRPr="00C31E24">
        <w:t>shall accept the SIP re-INVITE request and generate a SIP 200 (OK) response according to rules and procedures of 3GPP TS 24.229 [</w:t>
      </w:r>
      <w:r w:rsidRPr="00C31E24">
        <w:rPr>
          <w:lang w:eastAsia="zh-CN"/>
        </w:rPr>
        <w:t>11</w:t>
      </w:r>
      <w:r w:rsidRPr="00C31E24">
        <w:t>];</w:t>
      </w:r>
    </w:p>
    <w:p w14:paraId="4C8B7BA0" w14:textId="77777777" w:rsidR="005377F9" w:rsidRPr="00C31E24" w:rsidRDefault="005377F9" w:rsidP="00DD5C3D">
      <w:r w:rsidRPr="00C31E24">
        <w:t>7)</w:t>
      </w:r>
      <w:r w:rsidRPr="00C31E24">
        <w:tab/>
        <w:t>shall include the g.3gpp.mcvideo media feature tag in the Contact header field of the SIP 200 (OK) response;</w:t>
      </w:r>
    </w:p>
    <w:p w14:paraId="1E128C08" w14:textId="77777777" w:rsidR="005377F9" w:rsidRPr="00C31E24" w:rsidRDefault="005377F9" w:rsidP="00DD5C3D">
      <w:r w:rsidRPr="00C31E24">
        <w:t>8)</w:t>
      </w:r>
      <w:r w:rsidRPr="00C31E24">
        <w:tab/>
        <w:t xml:space="preserve">shall include the </w:t>
      </w:r>
      <w:r w:rsidRPr="00C31E24">
        <w:rPr>
          <w:lang w:eastAsia="zh-CN"/>
        </w:rPr>
        <w:t>g.3gpp.icsi-ref</w:t>
      </w:r>
      <w:r w:rsidRPr="00C31E24">
        <w:t xml:space="preserve"> media feature tag containing the value of "urn:urn-7:3gpp-service.ims.icsi.mcvideo" in the Contact header field of the SIP 200 (OK) response;</w:t>
      </w:r>
    </w:p>
    <w:p w14:paraId="4892DFC1" w14:textId="77777777" w:rsidR="005377F9" w:rsidRPr="00C31E24" w:rsidRDefault="005377F9" w:rsidP="00DD5C3D">
      <w:pPr>
        <w:rPr>
          <w:lang w:eastAsia="ko-KR"/>
        </w:rPr>
      </w:pPr>
      <w:r w:rsidRPr="00C31E24">
        <w:t>9)</w:t>
      </w:r>
      <w:r w:rsidRPr="00C31E24">
        <w:tab/>
        <w:t>if the SIP re-INVITE request was received within an on-demand session, shall include an SDP answer in the SIP 200 (OK) response to the SDP offer in the incoming SIP re-INVITE request according to 3GPP TS 24.229 [</w:t>
      </w:r>
      <w:r w:rsidRPr="00C31E24">
        <w:rPr>
          <w:lang w:eastAsia="zh-CN"/>
        </w:rPr>
        <w:t>11</w:t>
      </w:r>
      <w:r w:rsidRPr="00C31E24">
        <w:t>] with the clarifications given in subclause </w:t>
      </w:r>
      <w:r w:rsidRPr="00C31E24">
        <w:rPr>
          <w:lang w:eastAsia="zh-CN"/>
        </w:rPr>
        <w:t>6.2.2</w:t>
      </w:r>
      <w:r w:rsidRPr="00C31E24">
        <w:rPr>
          <w:lang w:eastAsia="ko-KR"/>
        </w:rPr>
        <w:t>;</w:t>
      </w:r>
    </w:p>
    <w:p w14:paraId="459EC894" w14:textId="77777777" w:rsidR="005377F9" w:rsidRPr="00C31E24" w:rsidRDefault="005377F9" w:rsidP="00DD5C3D">
      <w:r w:rsidRPr="00C31E24">
        <w:rPr>
          <w:lang w:eastAsia="ko-KR"/>
        </w:rPr>
        <w:t>10)</w:t>
      </w:r>
      <w:r w:rsidRPr="00C31E24">
        <w:rPr>
          <w:lang w:eastAsia="ko-KR"/>
        </w:rPr>
        <w:tab/>
        <w:t>shall send the SIP 200 (OK) response towards the MCVideo server according to rules and procedures of 3GPP TS 24.229 [</w:t>
      </w:r>
      <w:r w:rsidRPr="00C31E24">
        <w:rPr>
          <w:lang w:eastAsia="zh-CN"/>
        </w:rPr>
        <w:t>11</w:t>
      </w:r>
      <w:r w:rsidRPr="00C31E24">
        <w:rPr>
          <w:lang w:eastAsia="ko-KR"/>
        </w:rPr>
        <w:t>]; and</w:t>
      </w:r>
    </w:p>
    <w:p w14:paraId="7781AAF5" w14:textId="77777777" w:rsidR="005377F9" w:rsidRPr="00C31E24" w:rsidRDefault="005377F9" w:rsidP="00DD5C3D">
      <w:pPr>
        <w:rPr>
          <w:lang w:eastAsia="ko-KR"/>
        </w:rPr>
      </w:pPr>
      <w:r w:rsidRPr="00C31E24">
        <w:rPr>
          <w:lang w:eastAsia="ko-KR"/>
        </w:rPr>
        <w:t>11)</w:t>
      </w:r>
      <w:r w:rsidRPr="00C31E24">
        <w:rPr>
          <w:lang w:eastAsia="ko-KR"/>
        </w:rPr>
        <w:tab/>
        <w:t>shall interact with the media plane as specified in 3GPP TS 24.581 [</w:t>
      </w:r>
      <w:r w:rsidRPr="00C31E24">
        <w:rPr>
          <w:lang w:eastAsia="zh-CN"/>
        </w:rPr>
        <w:t>5</w:t>
      </w:r>
      <w:r w:rsidRPr="00C31E24">
        <w:rPr>
          <w:lang w:eastAsia="ko-KR"/>
        </w:rPr>
        <w:t>].</w:t>
      </w:r>
    </w:p>
    <w:p w14:paraId="44886700" w14:textId="77777777" w:rsidR="005377F9" w:rsidRPr="00C31E24" w:rsidRDefault="005377F9" w:rsidP="00DD5C3D"/>
    <w:p w14:paraId="3FE4375A" w14:textId="77777777" w:rsidR="005377F9" w:rsidRPr="00C31E24" w:rsidRDefault="005377F9" w:rsidP="005377F9">
      <w:r w:rsidRPr="00C31E24">
        <w:t xml:space="preserve"> [TS 24.281, clause 6.2.3.1.2]</w:t>
      </w:r>
    </w:p>
    <w:p w14:paraId="312C550F" w14:textId="77777777" w:rsidR="005377F9" w:rsidRPr="00C31E24" w:rsidRDefault="005377F9" w:rsidP="005377F9">
      <w:r w:rsidRPr="00C31E24">
        <w:t>When performing the automatic commencement mode procedures, the MCVideo client shall follow the procedures in subclause 6.2.3.1.1 with the following clarification:</w:t>
      </w:r>
    </w:p>
    <w:p w14:paraId="0CC7E05E" w14:textId="77777777" w:rsidR="005377F9" w:rsidRPr="00C31E24" w:rsidRDefault="005377F9" w:rsidP="00DD5C3D">
      <w:r w:rsidRPr="00C31E24">
        <w:t>-</w:t>
      </w:r>
      <w:r w:rsidRPr="00C31E24">
        <w:tab/>
        <w:t>The MCVideo client may include a P-Answer-State header field with the value "Confirmed" as specified in IETF RFC 4964 [30] in the SIP 200 (OK) response.</w:t>
      </w:r>
    </w:p>
    <w:p w14:paraId="48997F0D" w14:textId="77777777" w:rsidR="005377F9" w:rsidRPr="00C31E24" w:rsidRDefault="005377F9" w:rsidP="00DD5C3D">
      <w:r w:rsidRPr="00C31E24">
        <w:t>[TS 24.281, clause 6.2.6]</w:t>
      </w:r>
    </w:p>
    <w:p w14:paraId="43ABF721" w14:textId="77777777" w:rsidR="005377F9" w:rsidRPr="00C31E24" w:rsidRDefault="005377F9" w:rsidP="005377F9">
      <w:r w:rsidRPr="00C31E24">
        <w:t>Upon receiving a SIP BYE request, the MCVideo client:</w:t>
      </w:r>
    </w:p>
    <w:p w14:paraId="37348BEC" w14:textId="77777777" w:rsidR="005377F9" w:rsidRPr="00C31E24" w:rsidRDefault="005377F9" w:rsidP="00DD5C3D">
      <w:pPr>
        <w:rPr>
          <w:lang w:eastAsia="ko-KR"/>
        </w:rPr>
      </w:pPr>
      <w:r w:rsidRPr="00C31E24">
        <w:rPr>
          <w:lang w:eastAsia="ko-KR"/>
        </w:rPr>
        <w:t>1)</w:t>
      </w:r>
      <w:r w:rsidRPr="00C31E24">
        <w:rPr>
          <w:lang w:eastAsia="ko-KR"/>
        </w:rPr>
        <w:tab/>
        <w:t>s</w:t>
      </w:r>
      <w:r w:rsidRPr="00C31E24">
        <w:t xml:space="preserve">hall interact with the </w:t>
      </w:r>
      <w:r w:rsidRPr="00C31E24">
        <w:rPr>
          <w:lang w:eastAsia="ko-KR"/>
        </w:rPr>
        <w:t>media plane as specified in 3GPP TS 24.</w:t>
      </w:r>
      <w:r w:rsidRPr="00C31E24">
        <w:rPr>
          <w:lang w:eastAsia="zh-CN"/>
        </w:rPr>
        <w:t>581</w:t>
      </w:r>
      <w:r w:rsidRPr="00C31E24">
        <w:rPr>
          <w:lang w:eastAsia="ko-KR"/>
        </w:rPr>
        <w:t>[5]; and</w:t>
      </w:r>
    </w:p>
    <w:p w14:paraId="75E8BBE4" w14:textId="77777777" w:rsidR="005377F9" w:rsidRPr="00C31E24" w:rsidRDefault="005377F9" w:rsidP="005377F9">
      <w:pPr>
        <w:rPr>
          <w:lang w:eastAsia="ko-KR"/>
        </w:rPr>
      </w:pPr>
      <w:r w:rsidRPr="00C31E24">
        <w:rPr>
          <w:lang w:eastAsia="ko-KR"/>
        </w:rPr>
        <w:t>2)</w:t>
      </w:r>
      <w:r w:rsidRPr="00C31E24">
        <w:rPr>
          <w:lang w:eastAsia="ko-KR"/>
        </w:rPr>
        <w:tab/>
        <w:t>shall send SIP 200 (OK) response towards MCVideo server according to 3GPP TS 24.229 [11].</w:t>
      </w:r>
    </w:p>
    <w:p w14:paraId="7C7D0DE4" w14:textId="77777777" w:rsidR="005377F9" w:rsidRPr="00C31E24" w:rsidRDefault="005377F9" w:rsidP="005377F9">
      <w:pPr>
        <w:pStyle w:val="H6"/>
      </w:pPr>
      <w:bookmarkStart w:id="373" w:name="_Toc52787506"/>
      <w:bookmarkStart w:id="374" w:name="_Toc52787686"/>
      <w:r w:rsidRPr="00C31E24">
        <w:t>6.1.1.6.3</w:t>
      </w:r>
      <w:r w:rsidRPr="00C31E24">
        <w:tab/>
        <w:t>Test description</w:t>
      </w:r>
      <w:bookmarkEnd w:id="373"/>
      <w:bookmarkEnd w:id="374"/>
    </w:p>
    <w:p w14:paraId="648ACB9A" w14:textId="77777777" w:rsidR="005377F9" w:rsidRPr="00C31E24" w:rsidRDefault="005377F9" w:rsidP="005377F9">
      <w:pPr>
        <w:pStyle w:val="H6"/>
      </w:pPr>
      <w:r w:rsidRPr="00C31E24">
        <w:t>6.1.1.6.3.1</w:t>
      </w:r>
      <w:r w:rsidRPr="00C31E24">
        <w:tab/>
        <w:t>Pre-test conditions</w:t>
      </w:r>
    </w:p>
    <w:p w14:paraId="3BB1C2D0" w14:textId="77777777" w:rsidR="005377F9" w:rsidRPr="00C31E24" w:rsidRDefault="005377F9" w:rsidP="005377F9">
      <w:pPr>
        <w:pStyle w:val="H6"/>
      </w:pPr>
      <w:r w:rsidRPr="00C31E24">
        <w:t>System Simulator:</w:t>
      </w:r>
    </w:p>
    <w:p w14:paraId="2D8B86AC" w14:textId="77777777" w:rsidR="005377F9" w:rsidRPr="00C31E24" w:rsidRDefault="005377F9" w:rsidP="005377F9">
      <w:pPr>
        <w:pStyle w:val="B1"/>
      </w:pPr>
      <w:r w:rsidRPr="00C31E24">
        <w:t>-</w:t>
      </w:r>
      <w:r w:rsidRPr="00C31E24">
        <w:tab/>
        <w:t>SS (MCVideo server)</w:t>
      </w:r>
    </w:p>
    <w:p w14:paraId="5CBA378B" w14:textId="77777777" w:rsidR="005377F9" w:rsidRPr="00C31E24" w:rsidRDefault="005377F9" w:rsidP="005377F9">
      <w:pPr>
        <w:pStyle w:val="B1"/>
        <w:rPr>
          <w:color w:val="000000"/>
        </w:rPr>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EF1BF23" w14:textId="77777777" w:rsidR="005377F9" w:rsidRPr="00C31E24" w:rsidRDefault="005377F9" w:rsidP="005377F9">
      <w:pPr>
        <w:pStyle w:val="H6"/>
      </w:pPr>
      <w:r w:rsidRPr="00C31E24">
        <w:t>IUT:</w:t>
      </w:r>
    </w:p>
    <w:p w14:paraId="4B3E9448" w14:textId="77777777" w:rsidR="005377F9" w:rsidRPr="00C31E24" w:rsidRDefault="005377F9" w:rsidP="005377F9">
      <w:pPr>
        <w:pStyle w:val="B1"/>
      </w:pPr>
      <w:r w:rsidRPr="00C31E24">
        <w:t>-</w:t>
      </w:r>
      <w:r w:rsidRPr="00C31E24">
        <w:tab/>
        <w:t>UE (MCVideo Client)</w:t>
      </w:r>
    </w:p>
    <w:p w14:paraId="3ACB5DA8" w14:textId="77777777" w:rsidR="005377F9" w:rsidRPr="00C31E24" w:rsidRDefault="005377F9" w:rsidP="005377F9">
      <w:pPr>
        <w:pStyle w:val="B1"/>
      </w:pPr>
      <w:r w:rsidRPr="00C31E24">
        <w:t>-</w:t>
      </w:r>
      <w:r w:rsidRPr="00C31E24">
        <w:tab/>
        <w:t>The test USIM set as defined in TS 36.579-1 [2], subclause 5.5.10 is inserted.</w:t>
      </w:r>
    </w:p>
    <w:p w14:paraId="26D4C528" w14:textId="77777777" w:rsidR="005377F9" w:rsidRPr="00C31E24" w:rsidRDefault="005377F9" w:rsidP="005377F9">
      <w:pPr>
        <w:pStyle w:val="H6"/>
      </w:pPr>
      <w:r w:rsidRPr="00C31E24">
        <w:t>Preamble:</w:t>
      </w:r>
    </w:p>
    <w:p w14:paraId="4B9C622D" w14:textId="77777777" w:rsidR="005377F9" w:rsidRPr="00C31E24" w:rsidRDefault="005377F9" w:rsidP="005377F9">
      <w:pPr>
        <w:pStyle w:val="B1"/>
      </w:pPr>
      <w:r w:rsidRPr="00C31E24">
        <w:t>-</w:t>
      </w:r>
      <w:r w:rsidRPr="00C31E24">
        <w:tab/>
        <w:t>The UE has performed the Generic Test Procedure for MCVideoUE registration as specified in TS 36.579-1 [2], subclause 5.4.2A.</w:t>
      </w:r>
    </w:p>
    <w:p w14:paraId="496F3F99" w14:textId="77777777" w:rsidR="005377F9" w:rsidRPr="00C31E24" w:rsidRDefault="005377F9" w:rsidP="005377F9">
      <w:pPr>
        <w:pStyle w:val="B1"/>
      </w:pPr>
      <w:r w:rsidRPr="00C31E24">
        <w:t>-</w:t>
      </w:r>
      <w:r w:rsidRPr="00C31E24">
        <w:tab/>
        <w:t>The MCVideo User performs the Generic Test Procedure for MCVideo Authorization/Configuration and Key Generation as specified in TS 36.579-1 [2], subclause 5.3.2A.</w:t>
      </w:r>
    </w:p>
    <w:p w14:paraId="4BE7B5F6" w14:textId="77777777" w:rsidR="005377F9" w:rsidRPr="00C31E24" w:rsidRDefault="005377F9" w:rsidP="005377F9">
      <w:pPr>
        <w:pStyle w:val="B1"/>
      </w:pPr>
      <w:r w:rsidRPr="00C31E24">
        <w:t>-</w:t>
      </w:r>
      <w:r w:rsidRPr="00C31E24">
        <w:tab/>
        <w:t>UE States at the end of the preamble</w:t>
      </w:r>
    </w:p>
    <w:p w14:paraId="133C6EFE" w14:textId="77777777" w:rsidR="005377F9" w:rsidRPr="00C31E24" w:rsidRDefault="005377F9" w:rsidP="005377F9">
      <w:pPr>
        <w:pStyle w:val="B2"/>
      </w:pPr>
      <w:r w:rsidRPr="00C31E24">
        <w:t>-</w:t>
      </w:r>
      <w:r w:rsidRPr="00C31E24">
        <w:tab/>
        <w:t>The UE is in E-UTRA Registered, Idle Mode state.</w:t>
      </w:r>
    </w:p>
    <w:p w14:paraId="107ACAD6" w14:textId="77777777" w:rsidR="005377F9" w:rsidRPr="00C31E24" w:rsidRDefault="005377F9" w:rsidP="005377F9">
      <w:pPr>
        <w:pStyle w:val="B2"/>
      </w:pPr>
      <w:r w:rsidRPr="00C31E24">
        <w:t>-</w:t>
      </w:r>
      <w:r w:rsidRPr="00C31E24">
        <w:tab/>
        <w:t>The MCVideo Client Application has been activated and User has registered-in as the MCVideo User with the Server as active user at the Client.</w:t>
      </w:r>
    </w:p>
    <w:p w14:paraId="51C42EEF" w14:textId="77777777" w:rsidR="005377F9" w:rsidRPr="00C31E24" w:rsidRDefault="005377F9" w:rsidP="005377F9">
      <w:pPr>
        <w:pStyle w:val="H6"/>
      </w:pPr>
      <w:r w:rsidRPr="00C31E24">
        <w:t>6.1.1.6.3.2</w:t>
      </w:r>
      <w:r w:rsidRPr="00C31E24">
        <w:tab/>
        <w:t>Test procedure sequence</w:t>
      </w:r>
    </w:p>
    <w:p w14:paraId="6E4973B1" w14:textId="77777777" w:rsidR="005377F9" w:rsidRPr="00C31E24" w:rsidRDefault="005377F9" w:rsidP="005377F9">
      <w:pPr>
        <w:pStyle w:val="TH"/>
      </w:pPr>
      <w:r w:rsidRPr="00C31E24">
        <w:t>Table 6.1.1.6.3.2-1: Main Behaviour</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3824"/>
        <w:gridCol w:w="680"/>
        <w:gridCol w:w="2871"/>
        <w:gridCol w:w="544"/>
        <w:gridCol w:w="858"/>
      </w:tblGrid>
      <w:tr w:rsidR="005377F9" w:rsidRPr="00C31E24" w14:paraId="3AFD13DC" w14:textId="77777777" w:rsidTr="00D74F31">
        <w:trPr>
          <w:trHeight w:val="199"/>
          <w:tblHeader/>
          <w:jc w:val="center"/>
        </w:trPr>
        <w:tc>
          <w:tcPr>
            <w:tcW w:w="624" w:type="dxa"/>
            <w:tcBorders>
              <w:bottom w:val="nil"/>
            </w:tcBorders>
          </w:tcPr>
          <w:p w14:paraId="12E84A95" w14:textId="77777777" w:rsidR="005377F9" w:rsidRPr="00C31E24" w:rsidRDefault="005377F9" w:rsidP="00D74F31">
            <w:pPr>
              <w:pStyle w:val="TAH"/>
              <w:keepNext w:val="0"/>
              <w:keepLines w:val="0"/>
              <w:widowControl w:val="0"/>
            </w:pPr>
            <w:r w:rsidRPr="00C31E24">
              <w:t>St</w:t>
            </w:r>
          </w:p>
        </w:tc>
        <w:tc>
          <w:tcPr>
            <w:tcW w:w="3824" w:type="dxa"/>
            <w:tcBorders>
              <w:bottom w:val="nil"/>
            </w:tcBorders>
          </w:tcPr>
          <w:p w14:paraId="74820493" w14:textId="77777777" w:rsidR="005377F9" w:rsidRPr="00C31E24" w:rsidRDefault="005377F9" w:rsidP="00D74F31">
            <w:pPr>
              <w:pStyle w:val="TAH"/>
              <w:keepNext w:val="0"/>
              <w:keepLines w:val="0"/>
              <w:widowControl w:val="0"/>
            </w:pPr>
            <w:r w:rsidRPr="00C31E24">
              <w:t>Procedure</w:t>
            </w:r>
          </w:p>
        </w:tc>
        <w:tc>
          <w:tcPr>
            <w:tcW w:w="3551" w:type="dxa"/>
            <w:gridSpan w:val="2"/>
          </w:tcPr>
          <w:p w14:paraId="3AF6826C" w14:textId="77777777" w:rsidR="005377F9" w:rsidRPr="00C31E24" w:rsidRDefault="005377F9" w:rsidP="00D74F31">
            <w:pPr>
              <w:pStyle w:val="TAH"/>
              <w:keepNext w:val="0"/>
              <w:keepLines w:val="0"/>
              <w:widowControl w:val="0"/>
            </w:pPr>
            <w:r w:rsidRPr="00C31E24">
              <w:t>Message Sequence</w:t>
            </w:r>
          </w:p>
        </w:tc>
        <w:tc>
          <w:tcPr>
            <w:tcW w:w="544" w:type="dxa"/>
            <w:tcBorders>
              <w:bottom w:val="nil"/>
            </w:tcBorders>
          </w:tcPr>
          <w:p w14:paraId="1DF64F5D" w14:textId="77777777" w:rsidR="005377F9" w:rsidRPr="00C31E24" w:rsidRDefault="005377F9" w:rsidP="00D74F31">
            <w:pPr>
              <w:pStyle w:val="TAH"/>
              <w:keepNext w:val="0"/>
              <w:keepLines w:val="0"/>
              <w:widowControl w:val="0"/>
            </w:pPr>
            <w:r w:rsidRPr="00C31E24">
              <w:t>TP</w:t>
            </w:r>
          </w:p>
        </w:tc>
        <w:tc>
          <w:tcPr>
            <w:tcW w:w="858" w:type="dxa"/>
            <w:tcBorders>
              <w:bottom w:val="nil"/>
            </w:tcBorders>
          </w:tcPr>
          <w:p w14:paraId="0D4F6C5E" w14:textId="77777777" w:rsidR="005377F9" w:rsidRPr="00C31E24" w:rsidRDefault="005377F9" w:rsidP="00D74F31">
            <w:pPr>
              <w:pStyle w:val="TAH"/>
              <w:keepNext w:val="0"/>
              <w:keepLines w:val="0"/>
              <w:widowControl w:val="0"/>
            </w:pPr>
            <w:r w:rsidRPr="00C31E24">
              <w:t>Verdict</w:t>
            </w:r>
          </w:p>
        </w:tc>
      </w:tr>
      <w:tr w:rsidR="005377F9" w:rsidRPr="00C31E24" w14:paraId="6B105AFE" w14:textId="77777777" w:rsidTr="00D74F31">
        <w:trPr>
          <w:trHeight w:val="199"/>
          <w:tblHeader/>
          <w:jc w:val="center"/>
        </w:trPr>
        <w:tc>
          <w:tcPr>
            <w:tcW w:w="624" w:type="dxa"/>
            <w:tcBorders>
              <w:top w:val="nil"/>
            </w:tcBorders>
          </w:tcPr>
          <w:p w14:paraId="19EFC43A" w14:textId="77777777" w:rsidR="005377F9" w:rsidRPr="00C31E24" w:rsidRDefault="005377F9" w:rsidP="00D74F31">
            <w:pPr>
              <w:pStyle w:val="TAH"/>
              <w:keepNext w:val="0"/>
              <w:keepLines w:val="0"/>
              <w:widowControl w:val="0"/>
            </w:pPr>
          </w:p>
        </w:tc>
        <w:tc>
          <w:tcPr>
            <w:tcW w:w="3824" w:type="dxa"/>
            <w:tcBorders>
              <w:top w:val="nil"/>
            </w:tcBorders>
          </w:tcPr>
          <w:p w14:paraId="1E47AEBA" w14:textId="77777777" w:rsidR="005377F9" w:rsidRPr="00C31E24" w:rsidRDefault="005377F9" w:rsidP="00D74F31">
            <w:pPr>
              <w:pStyle w:val="TAH"/>
              <w:keepNext w:val="0"/>
              <w:keepLines w:val="0"/>
              <w:widowControl w:val="0"/>
            </w:pPr>
          </w:p>
        </w:tc>
        <w:tc>
          <w:tcPr>
            <w:tcW w:w="680" w:type="dxa"/>
          </w:tcPr>
          <w:p w14:paraId="3F06DE40" w14:textId="77777777" w:rsidR="005377F9" w:rsidRPr="00C31E24" w:rsidRDefault="005377F9" w:rsidP="00D74F31">
            <w:pPr>
              <w:pStyle w:val="TAH"/>
              <w:keepNext w:val="0"/>
              <w:keepLines w:val="0"/>
              <w:widowControl w:val="0"/>
            </w:pPr>
            <w:r w:rsidRPr="00C31E24">
              <w:t>U - S</w:t>
            </w:r>
          </w:p>
        </w:tc>
        <w:tc>
          <w:tcPr>
            <w:tcW w:w="2871" w:type="dxa"/>
          </w:tcPr>
          <w:p w14:paraId="05891E70" w14:textId="77777777" w:rsidR="005377F9" w:rsidRPr="00C31E24" w:rsidRDefault="005377F9" w:rsidP="00D74F31">
            <w:pPr>
              <w:pStyle w:val="TAH"/>
              <w:keepNext w:val="0"/>
              <w:keepLines w:val="0"/>
              <w:widowControl w:val="0"/>
            </w:pPr>
            <w:r w:rsidRPr="00C31E24">
              <w:t>Message</w:t>
            </w:r>
          </w:p>
        </w:tc>
        <w:tc>
          <w:tcPr>
            <w:tcW w:w="544" w:type="dxa"/>
            <w:tcBorders>
              <w:top w:val="nil"/>
            </w:tcBorders>
          </w:tcPr>
          <w:p w14:paraId="7861525A" w14:textId="77777777" w:rsidR="005377F9" w:rsidRPr="00C31E24" w:rsidRDefault="005377F9" w:rsidP="00D74F31">
            <w:pPr>
              <w:pStyle w:val="TAH"/>
              <w:keepNext w:val="0"/>
              <w:keepLines w:val="0"/>
              <w:widowControl w:val="0"/>
            </w:pPr>
          </w:p>
        </w:tc>
        <w:tc>
          <w:tcPr>
            <w:tcW w:w="858" w:type="dxa"/>
            <w:tcBorders>
              <w:top w:val="nil"/>
            </w:tcBorders>
          </w:tcPr>
          <w:p w14:paraId="48A13238" w14:textId="77777777" w:rsidR="005377F9" w:rsidRPr="00C31E24" w:rsidRDefault="005377F9" w:rsidP="00D74F31">
            <w:pPr>
              <w:pStyle w:val="TAH"/>
              <w:keepNext w:val="0"/>
              <w:keepLines w:val="0"/>
              <w:widowControl w:val="0"/>
            </w:pPr>
          </w:p>
        </w:tc>
      </w:tr>
      <w:tr w:rsidR="005377F9" w:rsidRPr="00C31E24" w14:paraId="4D9894EC" w14:textId="77777777" w:rsidTr="00D74F31">
        <w:trPr>
          <w:trHeight w:val="611"/>
          <w:jc w:val="center"/>
        </w:trPr>
        <w:tc>
          <w:tcPr>
            <w:tcW w:w="624" w:type="dxa"/>
            <w:shd w:val="clear" w:color="auto" w:fill="auto"/>
          </w:tcPr>
          <w:p w14:paraId="6D7FBB81" w14:textId="77777777" w:rsidR="005377F9" w:rsidRPr="00C31E24" w:rsidRDefault="005377F9" w:rsidP="00D74F31">
            <w:pPr>
              <w:pStyle w:val="TAC"/>
              <w:keepNext w:val="0"/>
              <w:keepLines w:val="0"/>
              <w:widowControl w:val="0"/>
              <w:rPr>
                <w:szCs w:val="18"/>
              </w:rPr>
            </w:pPr>
            <w:r w:rsidRPr="00C31E24">
              <w:rPr>
                <w:rFonts w:cs="Arial"/>
                <w:szCs w:val="18"/>
              </w:rPr>
              <w:t>-</w:t>
            </w:r>
          </w:p>
        </w:tc>
        <w:tc>
          <w:tcPr>
            <w:tcW w:w="3824" w:type="dxa"/>
            <w:shd w:val="clear" w:color="auto" w:fill="auto"/>
          </w:tcPr>
          <w:p w14:paraId="5849402B" w14:textId="155BE9D5" w:rsidR="005377F9" w:rsidRPr="00C31E24" w:rsidRDefault="005377F9" w:rsidP="00D74F31">
            <w:pPr>
              <w:pStyle w:val="TAL"/>
              <w:keepNext w:val="0"/>
              <w:keepLines w:val="0"/>
              <w:widowControl w:val="0"/>
              <w:rPr>
                <w:szCs w:val="18"/>
              </w:rPr>
            </w:pPr>
            <w:r w:rsidRPr="00C31E24">
              <w:rPr>
                <w:rFonts w:cs="Arial"/>
                <w:szCs w:val="18"/>
              </w:rPr>
              <w:t>EXCEPTION: The E-UTRA/EPC actions that are related to the MCVIDEO call establishment are described in TS 36.579-1 [2], subclause 5.4.4A 'Generic Test Procedure for MCVideo CT communication in E-UTRA'. The test sequence below shows only the MCVideo relevant messages exchanged.</w:t>
            </w:r>
          </w:p>
        </w:tc>
        <w:tc>
          <w:tcPr>
            <w:tcW w:w="680" w:type="dxa"/>
            <w:shd w:val="clear" w:color="auto" w:fill="auto"/>
          </w:tcPr>
          <w:p w14:paraId="0D2F98A7" w14:textId="77777777" w:rsidR="005377F9" w:rsidRPr="00C31E24" w:rsidRDefault="005377F9" w:rsidP="00D74F31">
            <w:pPr>
              <w:pStyle w:val="TAC"/>
              <w:keepNext w:val="0"/>
              <w:keepLines w:val="0"/>
              <w:widowControl w:val="0"/>
            </w:pPr>
            <w:r w:rsidRPr="00C31E24">
              <w:rPr>
                <w:rFonts w:cs="Arial"/>
                <w:szCs w:val="18"/>
              </w:rPr>
              <w:t>-</w:t>
            </w:r>
          </w:p>
        </w:tc>
        <w:tc>
          <w:tcPr>
            <w:tcW w:w="2871" w:type="dxa"/>
            <w:shd w:val="clear" w:color="auto" w:fill="auto"/>
          </w:tcPr>
          <w:p w14:paraId="75FFE8C6" w14:textId="77777777" w:rsidR="005377F9" w:rsidRPr="00C31E24" w:rsidRDefault="005377F9" w:rsidP="00D74F31">
            <w:pPr>
              <w:pStyle w:val="TAL"/>
              <w:keepNext w:val="0"/>
              <w:keepLines w:val="0"/>
              <w:widowControl w:val="0"/>
            </w:pPr>
            <w:r w:rsidRPr="00C31E24">
              <w:rPr>
                <w:rFonts w:cs="Arial"/>
                <w:szCs w:val="18"/>
              </w:rPr>
              <w:t>-</w:t>
            </w:r>
          </w:p>
        </w:tc>
        <w:tc>
          <w:tcPr>
            <w:tcW w:w="544" w:type="dxa"/>
            <w:shd w:val="clear" w:color="auto" w:fill="auto"/>
          </w:tcPr>
          <w:p w14:paraId="7591F747" w14:textId="77777777" w:rsidR="005377F9" w:rsidRPr="00C31E24" w:rsidRDefault="005377F9" w:rsidP="00D74F31">
            <w:pPr>
              <w:pStyle w:val="TAC"/>
              <w:keepNext w:val="0"/>
              <w:keepLines w:val="0"/>
              <w:widowControl w:val="0"/>
            </w:pPr>
            <w:r w:rsidRPr="00C31E24">
              <w:rPr>
                <w:rFonts w:cs="Arial"/>
                <w:szCs w:val="18"/>
              </w:rPr>
              <w:t>-</w:t>
            </w:r>
          </w:p>
        </w:tc>
        <w:tc>
          <w:tcPr>
            <w:tcW w:w="858" w:type="dxa"/>
            <w:shd w:val="clear" w:color="auto" w:fill="auto"/>
          </w:tcPr>
          <w:p w14:paraId="7BC848AA" w14:textId="77777777" w:rsidR="005377F9" w:rsidRPr="00C31E24" w:rsidRDefault="005377F9" w:rsidP="00D74F31">
            <w:pPr>
              <w:pStyle w:val="TAC"/>
              <w:keepNext w:val="0"/>
              <w:keepLines w:val="0"/>
              <w:widowControl w:val="0"/>
            </w:pPr>
            <w:r w:rsidRPr="00C31E24">
              <w:rPr>
                <w:rFonts w:cs="Arial"/>
                <w:szCs w:val="18"/>
              </w:rPr>
              <w:t>-</w:t>
            </w:r>
          </w:p>
        </w:tc>
      </w:tr>
      <w:tr w:rsidR="005377F9" w:rsidRPr="00C31E24" w14:paraId="28DD981F" w14:textId="77777777" w:rsidTr="00D74F31">
        <w:trPr>
          <w:trHeight w:val="611"/>
          <w:jc w:val="center"/>
        </w:trPr>
        <w:tc>
          <w:tcPr>
            <w:tcW w:w="624" w:type="dxa"/>
            <w:shd w:val="clear" w:color="auto" w:fill="auto"/>
          </w:tcPr>
          <w:p w14:paraId="7196029D" w14:textId="77777777" w:rsidR="005377F9" w:rsidRPr="00C31E24" w:rsidRDefault="005377F9" w:rsidP="00D74F31">
            <w:pPr>
              <w:pStyle w:val="TAC"/>
              <w:keepNext w:val="0"/>
              <w:keepLines w:val="0"/>
              <w:widowControl w:val="0"/>
              <w:rPr>
                <w:szCs w:val="18"/>
              </w:rPr>
            </w:pPr>
            <w:r w:rsidRPr="00C31E24">
              <w:rPr>
                <w:szCs w:val="18"/>
              </w:rPr>
              <w:t>1</w:t>
            </w:r>
          </w:p>
        </w:tc>
        <w:tc>
          <w:tcPr>
            <w:tcW w:w="3824" w:type="dxa"/>
            <w:shd w:val="clear" w:color="auto" w:fill="auto"/>
          </w:tcPr>
          <w:p w14:paraId="22EF3BEB" w14:textId="0FD547F1" w:rsidR="005377F9" w:rsidRPr="00C31E24" w:rsidRDefault="005377F9" w:rsidP="00D74F31">
            <w:pPr>
              <w:pStyle w:val="TAL"/>
              <w:keepNext w:val="0"/>
              <w:keepLines w:val="0"/>
              <w:widowControl w:val="0"/>
              <w:rPr>
                <w:szCs w:val="18"/>
              </w:rPr>
            </w:pPr>
            <w:r w:rsidRPr="00C31E24">
              <w:rPr>
                <w:szCs w:val="18"/>
              </w:rPr>
              <w:t>The SS (MCVideo Server) sends a SIP INVITE to initiate an on-demand pre-arranged emergency group call with automatic commencement mode.</w:t>
            </w:r>
          </w:p>
        </w:tc>
        <w:tc>
          <w:tcPr>
            <w:tcW w:w="680" w:type="dxa"/>
            <w:shd w:val="clear" w:color="auto" w:fill="auto"/>
          </w:tcPr>
          <w:p w14:paraId="4EDA7C03" w14:textId="77777777" w:rsidR="005377F9" w:rsidRPr="00C31E24" w:rsidRDefault="005377F9" w:rsidP="00D74F31">
            <w:pPr>
              <w:pStyle w:val="TAC"/>
              <w:keepNext w:val="0"/>
              <w:keepLines w:val="0"/>
              <w:widowControl w:val="0"/>
            </w:pPr>
            <w:r w:rsidRPr="00C31E24">
              <w:t>&lt;--</w:t>
            </w:r>
          </w:p>
        </w:tc>
        <w:tc>
          <w:tcPr>
            <w:tcW w:w="2871" w:type="dxa"/>
            <w:shd w:val="clear" w:color="auto" w:fill="auto"/>
          </w:tcPr>
          <w:p w14:paraId="2ED47088" w14:textId="77777777" w:rsidR="005377F9" w:rsidRPr="00C31E24" w:rsidRDefault="005377F9" w:rsidP="00D74F31">
            <w:pPr>
              <w:pStyle w:val="TAL"/>
              <w:keepNext w:val="0"/>
              <w:keepLines w:val="0"/>
              <w:widowControl w:val="0"/>
            </w:pPr>
            <w:r w:rsidRPr="00C31E24">
              <w:t>SIP INVITE</w:t>
            </w:r>
          </w:p>
        </w:tc>
        <w:tc>
          <w:tcPr>
            <w:tcW w:w="544" w:type="dxa"/>
            <w:shd w:val="clear" w:color="auto" w:fill="auto"/>
          </w:tcPr>
          <w:p w14:paraId="26EDEB66" w14:textId="77777777" w:rsidR="005377F9" w:rsidRPr="00C31E24" w:rsidRDefault="005377F9" w:rsidP="00D74F31">
            <w:pPr>
              <w:pStyle w:val="TAC"/>
              <w:keepNext w:val="0"/>
              <w:keepLines w:val="0"/>
              <w:widowControl w:val="0"/>
            </w:pPr>
            <w:r w:rsidRPr="00C31E24">
              <w:t>-</w:t>
            </w:r>
          </w:p>
        </w:tc>
        <w:tc>
          <w:tcPr>
            <w:tcW w:w="858" w:type="dxa"/>
            <w:shd w:val="clear" w:color="auto" w:fill="auto"/>
          </w:tcPr>
          <w:p w14:paraId="106C614E" w14:textId="77777777" w:rsidR="005377F9" w:rsidRPr="00C31E24" w:rsidRDefault="005377F9" w:rsidP="00D74F31">
            <w:pPr>
              <w:pStyle w:val="TAC"/>
              <w:keepNext w:val="0"/>
              <w:keepLines w:val="0"/>
              <w:widowControl w:val="0"/>
            </w:pPr>
            <w:r w:rsidRPr="00C31E24">
              <w:t>-</w:t>
            </w:r>
          </w:p>
        </w:tc>
      </w:tr>
      <w:tr w:rsidR="005377F9" w:rsidRPr="00C31E24" w14:paraId="4DA43363" w14:textId="77777777" w:rsidTr="00D74F31">
        <w:trPr>
          <w:trHeight w:val="415"/>
          <w:jc w:val="center"/>
        </w:trPr>
        <w:tc>
          <w:tcPr>
            <w:tcW w:w="624" w:type="dxa"/>
            <w:shd w:val="clear" w:color="auto" w:fill="auto"/>
          </w:tcPr>
          <w:p w14:paraId="5821AC3C" w14:textId="77777777" w:rsidR="005377F9" w:rsidRPr="00C31E24" w:rsidRDefault="005377F9" w:rsidP="00D74F31">
            <w:pPr>
              <w:pStyle w:val="TAC"/>
              <w:keepNext w:val="0"/>
              <w:keepLines w:val="0"/>
              <w:widowControl w:val="0"/>
            </w:pPr>
            <w:r w:rsidRPr="00C31E24">
              <w:t>-</w:t>
            </w:r>
          </w:p>
        </w:tc>
        <w:tc>
          <w:tcPr>
            <w:tcW w:w="3824" w:type="dxa"/>
            <w:shd w:val="clear" w:color="auto" w:fill="auto"/>
          </w:tcPr>
          <w:p w14:paraId="1ED964DF" w14:textId="77777777" w:rsidR="005377F9" w:rsidRPr="00C31E24" w:rsidRDefault="005377F9" w:rsidP="00D74F31">
            <w:pPr>
              <w:pStyle w:val="TAL"/>
              <w:keepNext w:val="0"/>
              <w:keepLines w:val="0"/>
              <w:widowControl w:val="0"/>
            </w:pPr>
            <w:r w:rsidRPr="00C31E24">
              <w:t>EXCEPTION: Step 2a1 describes behaviour that depends on the UE (MCVideo Client) implementation; the "lower case letter" identifies a step sequence that take place if the UE (MCVideo Client) responds to a SIP INVITE message with a SIP 100 (Trying) message.</w:t>
            </w:r>
          </w:p>
        </w:tc>
        <w:tc>
          <w:tcPr>
            <w:tcW w:w="680" w:type="dxa"/>
            <w:shd w:val="clear" w:color="auto" w:fill="auto"/>
          </w:tcPr>
          <w:p w14:paraId="14FF8825" w14:textId="77777777" w:rsidR="005377F9" w:rsidRPr="00C31E24" w:rsidRDefault="005377F9" w:rsidP="00D74F31">
            <w:pPr>
              <w:pStyle w:val="TAC"/>
              <w:keepNext w:val="0"/>
              <w:keepLines w:val="0"/>
              <w:widowControl w:val="0"/>
            </w:pPr>
            <w:r w:rsidRPr="00C31E24">
              <w:t>-</w:t>
            </w:r>
          </w:p>
        </w:tc>
        <w:tc>
          <w:tcPr>
            <w:tcW w:w="2871" w:type="dxa"/>
            <w:shd w:val="clear" w:color="auto" w:fill="auto"/>
          </w:tcPr>
          <w:p w14:paraId="2A16B1B5" w14:textId="77777777" w:rsidR="005377F9" w:rsidRPr="00C31E24" w:rsidRDefault="005377F9" w:rsidP="00D74F31">
            <w:pPr>
              <w:pStyle w:val="TAL"/>
              <w:keepNext w:val="0"/>
              <w:keepLines w:val="0"/>
              <w:widowControl w:val="0"/>
            </w:pPr>
            <w:r w:rsidRPr="00C31E24">
              <w:t>-</w:t>
            </w:r>
          </w:p>
        </w:tc>
        <w:tc>
          <w:tcPr>
            <w:tcW w:w="544" w:type="dxa"/>
            <w:shd w:val="clear" w:color="auto" w:fill="auto"/>
          </w:tcPr>
          <w:p w14:paraId="43AC446C" w14:textId="77777777" w:rsidR="005377F9" w:rsidRPr="00C31E24" w:rsidRDefault="005377F9" w:rsidP="00D74F31">
            <w:pPr>
              <w:pStyle w:val="TAC"/>
              <w:keepNext w:val="0"/>
              <w:keepLines w:val="0"/>
              <w:widowControl w:val="0"/>
            </w:pPr>
            <w:r w:rsidRPr="00C31E24">
              <w:t>-</w:t>
            </w:r>
          </w:p>
        </w:tc>
        <w:tc>
          <w:tcPr>
            <w:tcW w:w="858" w:type="dxa"/>
            <w:shd w:val="clear" w:color="auto" w:fill="auto"/>
          </w:tcPr>
          <w:p w14:paraId="42C9AAA4" w14:textId="77777777" w:rsidR="005377F9" w:rsidRPr="00C31E24" w:rsidRDefault="005377F9" w:rsidP="00D74F31">
            <w:pPr>
              <w:pStyle w:val="TAC"/>
              <w:keepNext w:val="0"/>
              <w:keepLines w:val="0"/>
              <w:widowControl w:val="0"/>
            </w:pPr>
            <w:r w:rsidRPr="00C31E24">
              <w:t>-</w:t>
            </w:r>
          </w:p>
        </w:tc>
      </w:tr>
      <w:tr w:rsidR="005377F9" w:rsidRPr="00C31E24" w14:paraId="45C8E31C" w14:textId="77777777" w:rsidTr="00D74F31">
        <w:trPr>
          <w:trHeight w:val="415"/>
          <w:jc w:val="center"/>
        </w:trPr>
        <w:tc>
          <w:tcPr>
            <w:tcW w:w="624" w:type="dxa"/>
            <w:shd w:val="clear" w:color="auto" w:fill="auto"/>
          </w:tcPr>
          <w:p w14:paraId="2F5446B1" w14:textId="77777777" w:rsidR="005377F9" w:rsidRPr="00C31E24" w:rsidRDefault="005377F9" w:rsidP="00D74F31">
            <w:pPr>
              <w:pStyle w:val="TAC"/>
              <w:keepNext w:val="0"/>
              <w:keepLines w:val="0"/>
              <w:widowControl w:val="0"/>
            </w:pPr>
            <w:r w:rsidRPr="00C31E24">
              <w:t>2a1</w:t>
            </w:r>
          </w:p>
        </w:tc>
        <w:tc>
          <w:tcPr>
            <w:tcW w:w="3824" w:type="dxa"/>
            <w:shd w:val="clear" w:color="auto" w:fill="auto"/>
          </w:tcPr>
          <w:p w14:paraId="4F28B317" w14:textId="7C981CAC" w:rsidR="005377F9" w:rsidRPr="00C31E24" w:rsidRDefault="005377F9" w:rsidP="00D74F31">
            <w:pPr>
              <w:pStyle w:val="TAL"/>
              <w:keepNext w:val="0"/>
              <w:keepLines w:val="0"/>
              <w:widowControl w:val="0"/>
            </w:pPr>
            <w:r w:rsidRPr="00C31E24">
              <w:t>Check: Does the UE (MCVideo Client) respond with a SIP 100 (Trying) message?</w:t>
            </w:r>
          </w:p>
        </w:tc>
        <w:tc>
          <w:tcPr>
            <w:tcW w:w="680" w:type="dxa"/>
            <w:shd w:val="clear" w:color="auto" w:fill="auto"/>
          </w:tcPr>
          <w:p w14:paraId="676B5B6F" w14:textId="77777777" w:rsidR="005377F9" w:rsidRPr="00C31E24" w:rsidRDefault="005377F9" w:rsidP="00D74F31">
            <w:pPr>
              <w:pStyle w:val="TAC"/>
              <w:keepNext w:val="0"/>
              <w:keepLines w:val="0"/>
              <w:widowControl w:val="0"/>
            </w:pPr>
            <w:r w:rsidRPr="00C31E24">
              <w:t>--&gt;</w:t>
            </w:r>
          </w:p>
        </w:tc>
        <w:tc>
          <w:tcPr>
            <w:tcW w:w="2871" w:type="dxa"/>
            <w:shd w:val="clear" w:color="auto" w:fill="auto"/>
          </w:tcPr>
          <w:p w14:paraId="1C9FA89D" w14:textId="77777777" w:rsidR="005377F9" w:rsidRPr="00C31E24" w:rsidRDefault="005377F9" w:rsidP="00D74F31">
            <w:pPr>
              <w:pStyle w:val="TAL"/>
              <w:keepNext w:val="0"/>
              <w:keepLines w:val="0"/>
              <w:widowControl w:val="0"/>
            </w:pPr>
            <w:r w:rsidRPr="00C31E24">
              <w:t>SIP 100 (Trying)</w:t>
            </w:r>
          </w:p>
        </w:tc>
        <w:tc>
          <w:tcPr>
            <w:tcW w:w="544" w:type="dxa"/>
            <w:shd w:val="clear" w:color="auto" w:fill="auto"/>
          </w:tcPr>
          <w:p w14:paraId="3414491B" w14:textId="7290E319" w:rsidR="005377F9" w:rsidRPr="00C31E24" w:rsidRDefault="005377F9" w:rsidP="00D74F31">
            <w:pPr>
              <w:pStyle w:val="TAC"/>
              <w:keepNext w:val="0"/>
              <w:keepLines w:val="0"/>
              <w:widowControl w:val="0"/>
            </w:pPr>
            <w:r w:rsidRPr="00C31E24">
              <w:t>1</w:t>
            </w:r>
          </w:p>
        </w:tc>
        <w:tc>
          <w:tcPr>
            <w:tcW w:w="858" w:type="dxa"/>
            <w:shd w:val="clear" w:color="auto" w:fill="auto"/>
          </w:tcPr>
          <w:p w14:paraId="094561E2" w14:textId="3B653696" w:rsidR="005377F9" w:rsidRPr="00C31E24" w:rsidRDefault="005377F9" w:rsidP="00D74F31">
            <w:pPr>
              <w:pStyle w:val="TAC"/>
              <w:keepNext w:val="0"/>
              <w:keepLines w:val="0"/>
              <w:widowControl w:val="0"/>
            </w:pPr>
            <w:r w:rsidRPr="00C31E24">
              <w:t>P</w:t>
            </w:r>
          </w:p>
        </w:tc>
      </w:tr>
      <w:tr w:rsidR="005377F9" w:rsidRPr="00C31E24" w14:paraId="668E409F" w14:textId="77777777" w:rsidTr="00D74F31">
        <w:trPr>
          <w:trHeight w:val="305"/>
          <w:jc w:val="center"/>
        </w:trPr>
        <w:tc>
          <w:tcPr>
            <w:tcW w:w="624" w:type="dxa"/>
            <w:shd w:val="clear" w:color="auto" w:fill="auto"/>
          </w:tcPr>
          <w:p w14:paraId="46BD7201" w14:textId="77777777" w:rsidR="005377F9" w:rsidRPr="00C31E24" w:rsidRDefault="005377F9" w:rsidP="00D74F31">
            <w:pPr>
              <w:pStyle w:val="TAC"/>
              <w:keepNext w:val="0"/>
              <w:keepLines w:val="0"/>
              <w:widowControl w:val="0"/>
            </w:pPr>
            <w:r w:rsidRPr="00C31E24">
              <w:t>3</w:t>
            </w:r>
          </w:p>
        </w:tc>
        <w:tc>
          <w:tcPr>
            <w:tcW w:w="3824" w:type="dxa"/>
            <w:shd w:val="clear" w:color="auto" w:fill="auto"/>
          </w:tcPr>
          <w:p w14:paraId="6CCB591E" w14:textId="77777777" w:rsidR="005377F9" w:rsidRPr="00C31E24" w:rsidRDefault="005377F9" w:rsidP="00D74F31">
            <w:pPr>
              <w:pStyle w:val="TAL"/>
              <w:keepNext w:val="0"/>
              <w:keepLines w:val="0"/>
              <w:widowControl w:val="0"/>
            </w:pPr>
            <w:r w:rsidRPr="00C31E24">
              <w:t>Check: Does the UE (MCVideo Client) send a SIP 200 (OK) message?</w:t>
            </w:r>
          </w:p>
        </w:tc>
        <w:tc>
          <w:tcPr>
            <w:tcW w:w="680" w:type="dxa"/>
            <w:shd w:val="clear" w:color="auto" w:fill="auto"/>
          </w:tcPr>
          <w:p w14:paraId="5026BC0C" w14:textId="77777777" w:rsidR="005377F9" w:rsidRPr="00C31E24" w:rsidRDefault="005377F9" w:rsidP="00D74F31">
            <w:pPr>
              <w:pStyle w:val="TAC"/>
              <w:keepNext w:val="0"/>
              <w:keepLines w:val="0"/>
              <w:widowControl w:val="0"/>
            </w:pPr>
            <w:r w:rsidRPr="00C31E24">
              <w:t>--&gt;</w:t>
            </w:r>
          </w:p>
        </w:tc>
        <w:tc>
          <w:tcPr>
            <w:tcW w:w="2871" w:type="dxa"/>
            <w:shd w:val="clear" w:color="auto" w:fill="auto"/>
          </w:tcPr>
          <w:p w14:paraId="790904C7" w14:textId="77777777" w:rsidR="005377F9" w:rsidRPr="00C31E24" w:rsidRDefault="005377F9" w:rsidP="00D74F31">
            <w:pPr>
              <w:pStyle w:val="TAL"/>
              <w:keepNext w:val="0"/>
              <w:keepLines w:val="0"/>
              <w:widowControl w:val="0"/>
            </w:pPr>
            <w:r w:rsidRPr="00C31E24">
              <w:t>SIP 200 (OK)</w:t>
            </w:r>
          </w:p>
        </w:tc>
        <w:tc>
          <w:tcPr>
            <w:tcW w:w="544" w:type="dxa"/>
            <w:shd w:val="clear" w:color="auto" w:fill="auto"/>
          </w:tcPr>
          <w:p w14:paraId="6A094020" w14:textId="77777777" w:rsidR="005377F9" w:rsidRPr="00C31E24" w:rsidRDefault="005377F9" w:rsidP="00D74F31">
            <w:pPr>
              <w:pStyle w:val="TAC"/>
              <w:keepNext w:val="0"/>
              <w:keepLines w:val="0"/>
              <w:widowControl w:val="0"/>
            </w:pPr>
            <w:r w:rsidRPr="00C31E24">
              <w:t>1</w:t>
            </w:r>
          </w:p>
        </w:tc>
        <w:tc>
          <w:tcPr>
            <w:tcW w:w="858" w:type="dxa"/>
            <w:shd w:val="clear" w:color="auto" w:fill="auto"/>
          </w:tcPr>
          <w:p w14:paraId="7FEDF2F3" w14:textId="77777777" w:rsidR="005377F9" w:rsidRPr="00C31E24" w:rsidRDefault="005377F9" w:rsidP="00D74F31">
            <w:pPr>
              <w:pStyle w:val="TAC"/>
              <w:keepNext w:val="0"/>
              <w:keepLines w:val="0"/>
              <w:widowControl w:val="0"/>
            </w:pPr>
            <w:r w:rsidRPr="00C31E24">
              <w:t>P</w:t>
            </w:r>
          </w:p>
        </w:tc>
      </w:tr>
      <w:tr w:rsidR="005377F9" w:rsidRPr="00C31E24" w14:paraId="70603EEB" w14:textId="77777777" w:rsidTr="00D74F31">
        <w:trPr>
          <w:trHeight w:val="440"/>
          <w:jc w:val="center"/>
        </w:trPr>
        <w:tc>
          <w:tcPr>
            <w:tcW w:w="624" w:type="dxa"/>
            <w:shd w:val="clear" w:color="auto" w:fill="auto"/>
          </w:tcPr>
          <w:p w14:paraId="7A5206C6" w14:textId="77777777" w:rsidR="005377F9" w:rsidRPr="00C31E24" w:rsidRDefault="005377F9" w:rsidP="00D74F31">
            <w:pPr>
              <w:pStyle w:val="TAC"/>
              <w:keepNext w:val="0"/>
              <w:keepLines w:val="0"/>
              <w:widowControl w:val="0"/>
            </w:pPr>
            <w:r w:rsidRPr="00C31E24">
              <w:t>4</w:t>
            </w:r>
          </w:p>
        </w:tc>
        <w:tc>
          <w:tcPr>
            <w:tcW w:w="3824" w:type="dxa"/>
            <w:shd w:val="clear" w:color="auto" w:fill="auto"/>
          </w:tcPr>
          <w:p w14:paraId="37DAD32A" w14:textId="77777777" w:rsidR="005377F9" w:rsidRPr="00C31E24" w:rsidRDefault="005377F9" w:rsidP="00D74F31">
            <w:pPr>
              <w:pStyle w:val="TAL"/>
              <w:keepNext w:val="0"/>
              <w:keepLines w:val="0"/>
              <w:widowControl w:val="0"/>
            </w:pPr>
            <w:r w:rsidRPr="00C31E24">
              <w:t>The SS (MCVideo Server) sends an acknowledgement of the SIP 200 (OK) message.</w:t>
            </w:r>
          </w:p>
        </w:tc>
        <w:tc>
          <w:tcPr>
            <w:tcW w:w="680" w:type="dxa"/>
            <w:shd w:val="clear" w:color="auto" w:fill="auto"/>
          </w:tcPr>
          <w:p w14:paraId="60E3C833" w14:textId="77777777" w:rsidR="005377F9" w:rsidRPr="00C31E24" w:rsidRDefault="005377F9" w:rsidP="00D74F31">
            <w:pPr>
              <w:pStyle w:val="TAC"/>
              <w:keepNext w:val="0"/>
              <w:keepLines w:val="0"/>
              <w:widowControl w:val="0"/>
            </w:pPr>
            <w:r w:rsidRPr="00C31E24">
              <w:t>&lt;--</w:t>
            </w:r>
          </w:p>
        </w:tc>
        <w:tc>
          <w:tcPr>
            <w:tcW w:w="2871" w:type="dxa"/>
            <w:shd w:val="clear" w:color="auto" w:fill="auto"/>
          </w:tcPr>
          <w:p w14:paraId="1D84337B" w14:textId="77777777" w:rsidR="005377F9" w:rsidRPr="00C31E24" w:rsidRDefault="005377F9" w:rsidP="00D74F31">
            <w:pPr>
              <w:pStyle w:val="TAL"/>
              <w:keepNext w:val="0"/>
              <w:keepLines w:val="0"/>
              <w:widowControl w:val="0"/>
            </w:pPr>
            <w:r w:rsidRPr="00C31E24">
              <w:t>SIP ACK</w:t>
            </w:r>
          </w:p>
        </w:tc>
        <w:tc>
          <w:tcPr>
            <w:tcW w:w="544" w:type="dxa"/>
            <w:shd w:val="clear" w:color="auto" w:fill="auto"/>
          </w:tcPr>
          <w:p w14:paraId="73B7BF2F" w14:textId="77777777" w:rsidR="005377F9" w:rsidRPr="00C31E24" w:rsidRDefault="005377F9" w:rsidP="00D74F31">
            <w:pPr>
              <w:pStyle w:val="TAC"/>
              <w:keepNext w:val="0"/>
              <w:keepLines w:val="0"/>
              <w:widowControl w:val="0"/>
            </w:pPr>
          </w:p>
        </w:tc>
        <w:tc>
          <w:tcPr>
            <w:tcW w:w="858" w:type="dxa"/>
            <w:shd w:val="clear" w:color="auto" w:fill="auto"/>
          </w:tcPr>
          <w:p w14:paraId="6B2E758B" w14:textId="77777777" w:rsidR="005377F9" w:rsidRPr="00C31E24" w:rsidRDefault="005377F9" w:rsidP="00D74F31">
            <w:pPr>
              <w:pStyle w:val="TAC"/>
              <w:keepNext w:val="0"/>
              <w:keepLines w:val="0"/>
              <w:widowControl w:val="0"/>
            </w:pPr>
          </w:p>
        </w:tc>
      </w:tr>
      <w:tr w:rsidR="005377F9" w:rsidRPr="00C31E24" w14:paraId="32FE3C8A" w14:textId="77777777" w:rsidTr="00D74F31">
        <w:trPr>
          <w:trHeight w:val="616"/>
          <w:jc w:val="center"/>
        </w:trPr>
        <w:tc>
          <w:tcPr>
            <w:tcW w:w="624" w:type="dxa"/>
            <w:shd w:val="clear" w:color="auto" w:fill="auto"/>
          </w:tcPr>
          <w:p w14:paraId="375AAD17" w14:textId="77777777" w:rsidR="005377F9" w:rsidRPr="00C31E24" w:rsidRDefault="005377F9" w:rsidP="00D74F31">
            <w:pPr>
              <w:pStyle w:val="TAC"/>
              <w:keepNext w:val="0"/>
              <w:keepLines w:val="0"/>
              <w:widowControl w:val="0"/>
            </w:pPr>
            <w:r w:rsidRPr="00C31E24">
              <w:t>5</w:t>
            </w:r>
          </w:p>
        </w:tc>
        <w:tc>
          <w:tcPr>
            <w:tcW w:w="3824" w:type="dxa"/>
            <w:shd w:val="clear" w:color="auto" w:fill="auto"/>
          </w:tcPr>
          <w:p w14:paraId="2CAF1E9A" w14:textId="77777777" w:rsidR="005377F9" w:rsidRPr="00C31E24" w:rsidRDefault="005377F9" w:rsidP="00D74F31">
            <w:pPr>
              <w:pStyle w:val="TAL"/>
              <w:keepNext w:val="0"/>
              <w:keepLines w:val="0"/>
              <w:widowControl w:val="0"/>
              <w:rPr>
                <w:rFonts w:eastAsia="SimSun"/>
                <w:lang w:eastAsia="zh-CN"/>
              </w:rPr>
            </w:pPr>
            <w:r w:rsidRPr="00C31E24">
              <w:t>Check: Does the UE (MCVideo Client) display an indication for the Pre-arranged MCVideo emergency group call to the MCVideo</w:t>
            </w:r>
            <w:r w:rsidRPr="00C31E24">
              <w:rPr>
                <w:rFonts w:eastAsia="SimSun"/>
                <w:lang w:eastAsia="zh-CN"/>
              </w:rPr>
              <w:t xml:space="preserve"> User?</w:t>
            </w:r>
          </w:p>
          <w:p w14:paraId="5535CC37" w14:textId="34EBDFC0" w:rsidR="005377F9" w:rsidRPr="00C31E24" w:rsidRDefault="005377F9" w:rsidP="00D74F31">
            <w:pPr>
              <w:pStyle w:val="TAL"/>
              <w:keepNext w:val="0"/>
              <w:keepLines w:val="0"/>
              <w:widowControl w:val="0"/>
              <w:rPr>
                <w:rFonts w:eastAsia="SimSun"/>
                <w:lang w:eastAsia="zh-CN"/>
              </w:rPr>
            </w:pPr>
            <w:r w:rsidRPr="00C31E24">
              <w:rPr>
                <w:rFonts w:eastAsia="SimSun"/>
                <w:lang w:eastAsia="zh-CN"/>
              </w:rPr>
              <w:t>(NOTE 1)</w:t>
            </w:r>
          </w:p>
        </w:tc>
        <w:tc>
          <w:tcPr>
            <w:tcW w:w="680" w:type="dxa"/>
            <w:shd w:val="clear" w:color="auto" w:fill="auto"/>
          </w:tcPr>
          <w:p w14:paraId="0BE844C2" w14:textId="77777777" w:rsidR="005377F9" w:rsidRPr="00C31E24" w:rsidRDefault="005377F9" w:rsidP="00D74F31">
            <w:pPr>
              <w:pStyle w:val="TAC"/>
              <w:keepNext w:val="0"/>
              <w:keepLines w:val="0"/>
              <w:widowControl w:val="0"/>
            </w:pPr>
            <w:r w:rsidRPr="00C31E24">
              <w:t>-</w:t>
            </w:r>
          </w:p>
        </w:tc>
        <w:tc>
          <w:tcPr>
            <w:tcW w:w="2871" w:type="dxa"/>
            <w:shd w:val="clear" w:color="auto" w:fill="auto"/>
          </w:tcPr>
          <w:p w14:paraId="68A273BB" w14:textId="77777777" w:rsidR="005377F9" w:rsidRPr="00C31E24" w:rsidRDefault="005377F9" w:rsidP="00D74F31">
            <w:pPr>
              <w:pStyle w:val="TAL"/>
              <w:keepNext w:val="0"/>
              <w:keepLines w:val="0"/>
              <w:widowControl w:val="0"/>
            </w:pPr>
            <w:r w:rsidRPr="00C31E24">
              <w:t>-</w:t>
            </w:r>
          </w:p>
        </w:tc>
        <w:tc>
          <w:tcPr>
            <w:tcW w:w="544" w:type="dxa"/>
            <w:shd w:val="clear" w:color="auto" w:fill="auto"/>
          </w:tcPr>
          <w:p w14:paraId="3B3EC20C" w14:textId="77777777" w:rsidR="005377F9" w:rsidRPr="00C31E24" w:rsidRDefault="005377F9" w:rsidP="00D74F31">
            <w:pPr>
              <w:pStyle w:val="TAC"/>
              <w:keepNext w:val="0"/>
              <w:keepLines w:val="0"/>
              <w:widowControl w:val="0"/>
            </w:pPr>
            <w:r w:rsidRPr="00C31E24">
              <w:t>1</w:t>
            </w:r>
          </w:p>
        </w:tc>
        <w:tc>
          <w:tcPr>
            <w:tcW w:w="858" w:type="dxa"/>
            <w:shd w:val="clear" w:color="auto" w:fill="auto"/>
          </w:tcPr>
          <w:p w14:paraId="71A71C86" w14:textId="77777777" w:rsidR="005377F9" w:rsidRPr="00C31E24" w:rsidRDefault="005377F9" w:rsidP="00D74F31">
            <w:pPr>
              <w:pStyle w:val="TAC"/>
              <w:keepNext w:val="0"/>
              <w:keepLines w:val="0"/>
              <w:widowControl w:val="0"/>
            </w:pPr>
            <w:r w:rsidRPr="00C31E24">
              <w:t>P</w:t>
            </w:r>
          </w:p>
        </w:tc>
      </w:tr>
      <w:tr w:rsidR="005377F9" w:rsidRPr="00C31E24" w14:paraId="1EA520C4" w14:textId="77777777" w:rsidTr="00D74F31">
        <w:trPr>
          <w:trHeight w:val="399"/>
          <w:jc w:val="center"/>
        </w:trPr>
        <w:tc>
          <w:tcPr>
            <w:tcW w:w="624" w:type="dxa"/>
            <w:shd w:val="clear" w:color="auto" w:fill="auto"/>
          </w:tcPr>
          <w:p w14:paraId="5E653759" w14:textId="77777777" w:rsidR="005377F9" w:rsidRPr="00C31E24" w:rsidRDefault="005377F9" w:rsidP="00D74F31">
            <w:pPr>
              <w:pStyle w:val="TAC"/>
              <w:keepNext w:val="0"/>
              <w:keepLines w:val="0"/>
              <w:widowControl w:val="0"/>
              <w:rPr>
                <w:szCs w:val="18"/>
              </w:rPr>
            </w:pPr>
            <w:r w:rsidRPr="00C31E24">
              <w:rPr>
                <w:szCs w:val="18"/>
              </w:rPr>
              <w:t>6</w:t>
            </w:r>
          </w:p>
        </w:tc>
        <w:tc>
          <w:tcPr>
            <w:tcW w:w="3824" w:type="dxa"/>
            <w:shd w:val="clear" w:color="auto" w:fill="auto"/>
          </w:tcPr>
          <w:p w14:paraId="6C093A87" w14:textId="77777777" w:rsidR="005377F9" w:rsidRPr="00C31E24" w:rsidRDefault="005377F9" w:rsidP="00D74F31">
            <w:pPr>
              <w:pStyle w:val="TAL"/>
              <w:keepNext w:val="0"/>
              <w:keepLines w:val="0"/>
              <w:widowControl w:val="0"/>
              <w:rPr>
                <w:szCs w:val="18"/>
              </w:rPr>
            </w:pPr>
            <w:r w:rsidRPr="00C31E24">
              <w:t>The SS (MCVideo Server) sends a Media Transmission Notification message.</w:t>
            </w:r>
          </w:p>
        </w:tc>
        <w:tc>
          <w:tcPr>
            <w:tcW w:w="680" w:type="dxa"/>
            <w:shd w:val="clear" w:color="auto" w:fill="auto"/>
          </w:tcPr>
          <w:p w14:paraId="39174E25" w14:textId="77777777" w:rsidR="005377F9" w:rsidRPr="00C31E24" w:rsidRDefault="005377F9" w:rsidP="00D74F31">
            <w:pPr>
              <w:pStyle w:val="TAC"/>
              <w:keepNext w:val="0"/>
              <w:keepLines w:val="0"/>
              <w:widowControl w:val="0"/>
              <w:rPr>
                <w:szCs w:val="18"/>
              </w:rPr>
            </w:pPr>
            <w:r w:rsidRPr="00C31E24">
              <w:t>&lt;--</w:t>
            </w:r>
          </w:p>
        </w:tc>
        <w:tc>
          <w:tcPr>
            <w:tcW w:w="2871" w:type="dxa"/>
            <w:shd w:val="clear" w:color="auto" w:fill="auto"/>
          </w:tcPr>
          <w:p w14:paraId="4E1DBA15" w14:textId="77777777" w:rsidR="005377F9" w:rsidRPr="00C31E24" w:rsidRDefault="005377F9" w:rsidP="00D74F31">
            <w:pPr>
              <w:pStyle w:val="TAL"/>
              <w:keepNext w:val="0"/>
              <w:keepLines w:val="0"/>
              <w:widowControl w:val="0"/>
              <w:rPr>
                <w:szCs w:val="18"/>
              </w:rPr>
            </w:pPr>
            <w:r w:rsidRPr="00C31E24">
              <w:t>Media Transmission Notification</w:t>
            </w:r>
          </w:p>
        </w:tc>
        <w:tc>
          <w:tcPr>
            <w:tcW w:w="544" w:type="dxa"/>
            <w:shd w:val="clear" w:color="auto" w:fill="auto"/>
          </w:tcPr>
          <w:p w14:paraId="65788CE5" w14:textId="77777777" w:rsidR="005377F9" w:rsidRPr="00C31E24" w:rsidRDefault="005377F9" w:rsidP="00D74F31">
            <w:pPr>
              <w:pStyle w:val="TAC"/>
              <w:keepNext w:val="0"/>
              <w:keepLines w:val="0"/>
              <w:widowControl w:val="0"/>
              <w:rPr>
                <w:szCs w:val="18"/>
              </w:rPr>
            </w:pPr>
            <w:r w:rsidRPr="00C31E24">
              <w:rPr>
                <w:szCs w:val="18"/>
              </w:rPr>
              <w:t>-</w:t>
            </w:r>
          </w:p>
        </w:tc>
        <w:tc>
          <w:tcPr>
            <w:tcW w:w="858" w:type="dxa"/>
            <w:shd w:val="clear" w:color="auto" w:fill="auto"/>
          </w:tcPr>
          <w:p w14:paraId="5CC22227" w14:textId="77777777" w:rsidR="005377F9" w:rsidRPr="00C31E24" w:rsidRDefault="005377F9" w:rsidP="00D74F31">
            <w:pPr>
              <w:pStyle w:val="TAC"/>
              <w:keepNext w:val="0"/>
              <w:keepLines w:val="0"/>
              <w:widowControl w:val="0"/>
              <w:rPr>
                <w:szCs w:val="18"/>
              </w:rPr>
            </w:pPr>
            <w:r w:rsidRPr="00C31E24">
              <w:rPr>
                <w:szCs w:val="18"/>
              </w:rPr>
              <w:t>-</w:t>
            </w:r>
          </w:p>
        </w:tc>
      </w:tr>
      <w:tr w:rsidR="005377F9" w:rsidRPr="00C31E24" w14:paraId="3D35676C" w14:textId="77777777" w:rsidTr="00D74F31">
        <w:trPr>
          <w:trHeight w:val="399"/>
          <w:jc w:val="center"/>
        </w:trPr>
        <w:tc>
          <w:tcPr>
            <w:tcW w:w="624" w:type="dxa"/>
            <w:shd w:val="clear" w:color="auto" w:fill="auto"/>
          </w:tcPr>
          <w:p w14:paraId="3FE6B693" w14:textId="77777777" w:rsidR="005377F9" w:rsidRPr="00C31E24" w:rsidDel="0023272D" w:rsidRDefault="005377F9" w:rsidP="00D74F31">
            <w:pPr>
              <w:pStyle w:val="TAC"/>
              <w:keepNext w:val="0"/>
              <w:keepLines w:val="0"/>
              <w:widowControl w:val="0"/>
              <w:rPr>
                <w:szCs w:val="18"/>
              </w:rPr>
            </w:pPr>
            <w:r w:rsidRPr="00C31E24">
              <w:rPr>
                <w:szCs w:val="18"/>
              </w:rPr>
              <w:t>7</w:t>
            </w:r>
          </w:p>
        </w:tc>
        <w:tc>
          <w:tcPr>
            <w:tcW w:w="3824" w:type="dxa"/>
            <w:shd w:val="clear" w:color="auto" w:fill="auto"/>
          </w:tcPr>
          <w:p w14:paraId="10F70829" w14:textId="77777777" w:rsidR="005377F9" w:rsidRPr="00C31E24" w:rsidRDefault="005377F9" w:rsidP="00D74F31">
            <w:pPr>
              <w:pStyle w:val="TAL"/>
              <w:keepNext w:val="0"/>
              <w:keepLines w:val="0"/>
              <w:widowControl w:val="0"/>
            </w:pPr>
            <w:r w:rsidRPr="00C31E24">
              <w:t>Check: Does the UE (MCVideo Client) provide media transmission notification to the MCVideo User?</w:t>
            </w:r>
          </w:p>
          <w:p w14:paraId="7000CFCE" w14:textId="3732FDBA" w:rsidR="005377F9" w:rsidRPr="00C31E24" w:rsidRDefault="005377F9" w:rsidP="00D74F31">
            <w:pPr>
              <w:pStyle w:val="TAL"/>
              <w:keepNext w:val="0"/>
              <w:keepLines w:val="0"/>
              <w:widowControl w:val="0"/>
            </w:pPr>
            <w:r w:rsidRPr="00C31E24">
              <w:t>(NOTE 1).</w:t>
            </w:r>
          </w:p>
        </w:tc>
        <w:tc>
          <w:tcPr>
            <w:tcW w:w="680" w:type="dxa"/>
            <w:shd w:val="clear" w:color="auto" w:fill="auto"/>
          </w:tcPr>
          <w:p w14:paraId="6A30F38A" w14:textId="77777777" w:rsidR="005377F9" w:rsidRPr="00C31E24" w:rsidRDefault="005377F9" w:rsidP="00D74F31">
            <w:pPr>
              <w:pStyle w:val="TAC"/>
              <w:keepNext w:val="0"/>
              <w:keepLines w:val="0"/>
              <w:widowControl w:val="0"/>
            </w:pPr>
            <w:r w:rsidRPr="00C31E24">
              <w:rPr>
                <w:szCs w:val="18"/>
              </w:rPr>
              <w:t>-</w:t>
            </w:r>
          </w:p>
        </w:tc>
        <w:tc>
          <w:tcPr>
            <w:tcW w:w="2871" w:type="dxa"/>
            <w:shd w:val="clear" w:color="auto" w:fill="auto"/>
          </w:tcPr>
          <w:p w14:paraId="72FBEFF0" w14:textId="77777777" w:rsidR="005377F9" w:rsidRPr="00C31E24" w:rsidRDefault="005377F9" w:rsidP="00D74F31">
            <w:pPr>
              <w:pStyle w:val="TAL"/>
              <w:keepNext w:val="0"/>
              <w:keepLines w:val="0"/>
              <w:widowControl w:val="0"/>
            </w:pPr>
            <w:r w:rsidRPr="00C31E24">
              <w:rPr>
                <w:rFonts w:cs="Arial"/>
                <w:szCs w:val="18"/>
              </w:rPr>
              <w:t>-</w:t>
            </w:r>
          </w:p>
        </w:tc>
        <w:tc>
          <w:tcPr>
            <w:tcW w:w="544" w:type="dxa"/>
            <w:shd w:val="clear" w:color="auto" w:fill="auto"/>
          </w:tcPr>
          <w:p w14:paraId="4630BF3A" w14:textId="77777777" w:rsidR="005377F9" w:rsidRPr="00C31E24" w:rsidRDefault="005377F9" w:rsidP="00D74F31">
            <w:pPr>
              <w:pStyle w:val="TAC"/>
              <w:keepNext w:val="0"/>
              <w:keepLines w:val="0"/>
              <w:widowControl w:val="0"/>
              <w:rPr>
                <w:szCs w:val="18"/>
              </w:rPr>
            </w:pPr>
            <w:r w:rsidRPr="00C31E24">
              <w:rPr>
                <w:szCs w:val="18"/>
              </w:rPr>
              <w:t>2</w:t>
            </w:r>
          </w:p>
        </w:tc>
        <w:tc>
          <w:tcPr>
            <w:tcW w:w="858" w:type="dxa"/>
            <w:shd w:val="clear" w:color="auto" w:fill="auto"/>
          </w:tcPr>
          <w:p w14:paraId="5724E36B" w14:textId="77777777" w:rsidR="005377F9" w:rsidRPr="00C31E24" w:rsidRDefault="005377F9" w:rsidP="00D74F31">
            <w:pPr>
              <w:pStyle w:val="TAC"/>
              <w:keepNext w:val="0"/>
              <w:keepLines w:val="0"/>
              <w:widowControl w:val="0"/>
              <w:rPr>
                <w:szCs w:val="18"/>
              </w:rPr>
            </w:pPr>
            <w:r w:rsidRPr="00C31E24">
              <w:rPr>
                <w:szCs w:val="18"/>
              </w:rPr>
              <w:t>P</w:t>
            </w:r>
          </w:p>
        </w:tc>
      </w:tr>
      <w:tr w:rsidR="005377F9" w:rsidRPr="00C31E24" w14:paraId="033E6EC8" w14:textId="77777777" w:rsidTr="00D74F31">
        <w:trPr>
          <w:trHeight w:val="399"/>
          <w:jc w:val="center"/>
        </w:trPr>
        <w:tc>
          <w:tcPr>
            <w:tcW w:w="624" w:type="dxa"/>
            <w:shd w:val="clear" w:color="auto" w:fill="auto"/>
          </w:tcPr>
          <w:p w14:paraId="44CD751F" w14:textId="77777777" w:rsidR="005377F9" w:rsidRPr="00C31E24" w:rsidRDefault="005377F9" w:rsidP="00D74F31">
            <w:pPr>
              <w:pStyle w:val="TAC"/>
              <w:keepNext w:val="0"/>
              <w:keepLines w:val="0"/>
              <w:widowControl w:val="0"/>
              <w:rPr>
                <w:szCs w:val="18"/>
              </w:rPr>
            </w:pPr>
            <w:r w:rsidRPr="00C31E24">
              <w:rPr>
                <w:szCs w:val="18"/>
              </w:rPr>
              <w:t>8</w:t>
            </w:r>
          </w:p>
        </w:tc>
        <w:tc>
          <w:tcPr>
            <w:tcW w:w="3824" w:type="dxa"/>
            <w:shd w:val="clear" w:color="auto" w:fill="auto"/>
          </w:tcPr>
          <w:p w14:paraId="19130CC4" w14:textId="77777777" w:rsidR="005377F9" w:rsidRPr="00C31E24" w:rsidRDefault="005377F9" w:rsidP="00D74F31">
            <w:pPr>
              <w:pStyle w:val="TAL"/>
              <w:keepNext w:val="0"/>
              <w:keepLines w:val="0"/>
              <w:widowControl w:val="0"/>
            </w:pPr>
            <w:r w:rsidRPr="00C31E24">
              <w:t>Make the MCVideo User request permission to receive media.</w:t>
            </w:r>
          </w:p>
          <w:p w14:paraId="0ADD8144" w14:textId="3A3CACFA" w:rsidR="005377F9" w:rsidRPr="00C31E24" w:rsidRDefault="005377F9" w:rsidP="00D74F31">
            <w:pPr>
              <w:pStyle w:val="TAL"/>
              <w:keepNext w:val="0"/>
              <w:keepLines w:val="0"/>
              <w:widowControl w:val="0"/>
            </w:pPr>
            <w:r w:rsidRPr="00C31E24">
              <w:t>(NOTE 1)</w:t>
            </w:r>
          </w:p>
        </w:tc>
        <w:tc>
          <w:tcPr>
            <w:tcW w:w="680" w:type="dxa"/>
            <w:shd w:val="clear" w:color="auto" w:fill="auto"/>
          </w:tcPr>
          <w:p w14:paraId="6EB4BACF" w14:textId="77777777" w:rsidR="005377F9" w:rsidRPr="00C31E24" w:rsidRDefault="005377F9" w:rsidP="00D74F31">
            <w:pPr>
              <w:pStyle w:val="TAC"/>
              <w:keepNext w:val="0"/>
              <w:keepLines w:val="0"/>
              <w:widowControl w:val="0"/>
            </w:pPr>
            <w:r w:rsidRPr="00C31E24">
              <w:t>-</w:t>
            </w:r>
          </w:p>
        </w:tc>
        <w:tc>
          <w:tcPr>
            <w:tcW w:w="2871" w:type="dxa"/>
            <w:shd w:val="clear" w:color="auto" w:fill="auto"/>
          </w:tcPr>
          <w:p w14:paraId="266F7E61" w14:textId="77777777" w:rsidR="005377F9" w:rsidRPr="00C31E24" w:rsidRDefault="005377F9" w:rsidP="00D74F31">
            <w:pPr>
              <w:pStyle w:val="TAL"/>
              <w:keepNext w:val="0"/>
              <w:keepLines w:val="0"/>
              <w:widowControl w:val="0"/>
            </w:pPr>
            <w:r w:rsidRPr="00C31E24">
              <w:t>-</w:t>
            </w:r>
          </w:p>
        </w:tc>
        <w:tc>
          <w:tcPr>
            <w:tcW w:w="544" w:type="dxa"/>
            <w:shd w:val="clear" w:color="auto" w:fill="auto"/>
          </w:tcPr>
          <w:p w14:paraId="1E50075D" w14:textId="77777777" w:rsidR="005377F9" w:rsidRPr="00C31E24" w:rsidRDefault="005377F9" w:rsidP="00D74F31">
            <w:pPr>
              <w:pStyle w:val="TAC"/>
              <w:keepNext w:val="0"/>
              <w:keepLines w:val="0"/>
              <w:widowControl w:val="0"/>
              <w:rPr>
                <w:szCs w:val="18"/>
              </w:rPr>
            </w:pPr>
            <w:r w:rsidRPr="00C31E24">
              <w:rPr>
                <w:szCs w:val="18"/>
              </w:rPr>
              <w:t>-</w:t>
            </w:r>
          </w:p>
        </w:tc>
        <w:tc>
          <w:tcPr>
            <w:tcW w:w="858" w:type="dxa"/>
            <w:shd w:val="clear" w:color="auto" w:fill="auto"/>
          </w:tcPr>
          <w:p w14:paraId="7F373021" w14:textId="77777777" w:rsidR="005377F9" w:rsidRPr="00C31E24" w:rsidRDefault="005377F9" w:rsidP="00D74F31">
            <w:pPr>
              <w:pStyle w:val="TAC"/>
              <w:keepNext w:val="0"/>
              <w:keepLines w:val="0"/>
              <w:widowControl w:val="0"/>
              <w:rPr>
                <w:szCs w:val="18"/>
              </w:rPr>
            </w:pPr>
            <w:r w:rsidRPr="00C31E24">
              <w:rPr>
                <w:szCs w:val="18"/>
              </w:rPr>
              <w:t>-</w:t>
            </w:r>
          </w:p>
        </w:tc>
      </w:tr>
      <w:tr w:rsidR="005377F9" w:rsidRPr="00C31E24" w14:paraId="2D108E42" w14:textId="77777777" w:rsidTr="00D74F31">
        <w:trPr>
          <w:trHeight w:val="399"/>
          <w:jc w:val="center"/>
        </w:trPr>
        <w:tc>
          <w:tcPr>
            <w:tcW w:w="624" w:type="dxa"/>
            <w:shd w:val="clear" w:color="auto" w:fill="auto"/>
          </w:tcPr>
          <w:p w14:paraId="0D2CADD3" w14:textId="77777777" w:rsidR="005377F9" w:rsidRPr="00C31E24" w:rsidRDefault="005377F9" w:rsidP="00D74F31">
            <w:pPr>
              <w:pStyle w:val="TAC"/>
              <w:keepNext w:val="0"/>
              <w:keepLines w:val="0"/>
              <w:widowControl w:val="0"/>
              <w:rPr>
                <w:szCs w:val="18"/>
              </w:rPr>
            </w:pPr>
            <w:r w:rsidRPr="00C31E24">
              <w:rPr>
                <w:szCs w:val="18"/>
              </w:rPr>
              <w:t>9</w:t>
            </w:r>
          </w:p>
        </w:tc>
        <w:tc>
          <w:tcPr>
            <w:tcW w:w="3824" w:type="dxa"/>
            <w:shd w:val="clear" w:color="auto" w:fill="auto"/>
          </w:tcPr>
          <w:p w14:paraId="06152FDB" w14:textId="77777777" w:rsidR="005377F9" w:rsidRPr="00C31E24" w:rsidRDefault="005377F9" w:rsidP="00D74F31">
            <w:pPr>
              <w:pStyle w:val="TAL"/>
              <w:keepNext w:val="0"/>
              <w:keepLines w:val="0"/>
              <w:widowControl w:val="0"/>
              <w:rPr>
                <w:szCs w:val="18"/>
              </w:rPr>
            </w:pPr>
            <w:r w:rsidRPr="00C31E24">
              <w:t>Check: Does the UE (MCVideo Client) respond with a Media Receive Request message?</w:t>
            </w:r>
          </w:p>
        </w:tc>
        <w:tc>
          <w:tcPr>
            <w:tcW w:w="680" w:type="dxa"/>
            <w:shd w:val="clear" w:color="auto" w:fill="auto"/>
          </w:tcPr>
          <w:p w14:paraId="75D99181" w14:textId="77777777" w:rsidR="005377F9" w:rsidRPr="00C31E24" w:rsidRDefault="005377F9" w:rsidP="00D74F31">
            <w:pPr>
              <w:pStyle w:val="TAC"/>
              <w:keepNext w:val="0"/>
              <w:keepLines w:val="0"/>
              <w:widowControl w:val="0"/>
              <w:rPr>
                <w:szCs w:val="18"/>
              </w:rPr>
            </w:pPr>
            <w:r w:rsidRPr="00C31E24">
              <w:t>--&gt;</w:t>
            </w:r>
          </w:p>
        </w:tc>
        <w:tc>
          <w:tcPr>
            <w:tcW w:w="2871" w:type="dxa"/>
            <w:shd w:val="clear" w:color="auto" w:fill="auto"/>
          </w:tcPr>
          <w:p w14:paraId="36AFF236" w14:textId="77777777" w:rsidR="005377F9" w:rsidRPr="00C31E24" w:rsidRDefault="005377F9" w:rsidP="00D74F31">
            <w:pPr>
              <w:pStyle w:val="TAL"/>
              <w:keepNext w:val="0"/>
              <w:keepLines w:val="0"/>
              <w:widowControl w:val="0"/>
              <w:rPr>
                <w:szCs w:val="18"/>
              </w:rPr>
            </w:pPr>
            <w:r w:rsidRPr="00C31E24">
              <w:t xml:space="preserve">Receive Media Request </w:t>
            </w:r>
          </w:p>
        </w:tc>
        <w:tc>
          <w:tcPr>
            <w:tcW w:w="544" w:type="dxa"/>
            <w:shd w:val="clear" w:color="auto" w:fill="auto"/>
          </w:tcPr>
          <w:p w14:paraId="16EBC73A" w14:textId="77777777" w:rsidR="005377F9" w:rsidRPr="00C31E24" w:rsidRDefault="005377F9" w:rsidP="00D74F31">
            <w:pPr>
              <w:pStyle w:val="TAC"/>
              <w:keepNext w:val="0"/>
              <w:keepLines w:val="0"/>
              <w:widowControl w:val="0"/>
              <w:rPr>
                <w:szCs w:val="18"/>
              </w:rPr>
            </w:pPr>
            <w:r w:rsidRPr="00C31E24">
              <w:rPr>
                <w:szCs w:val="18"/>
              </w:rPr>
              <w:t>2</w:t>
            </w:r>
          </w:p>
        </w:tc>
        <w:tc>
          <w:tcPr>
            <w:tcW w:w="858" w:type="dxa"/>
            <w:shd w:val="clear" w:color="auto" w:fill="auto"/>
          </w:tcPr>
          <w:p w14:paraId="6E46CC17" w14:textId="77777777" w:rsidR="005377F9" w:rsidRPr="00C31E24" w:rsidRDefault="005377F9" w:rsidP="00D74F31">
            <w:pPr>
              <w:pStyle w:val="TAC"/>
              <w:keepNext w:val="0"/>
              <w:keepLines w:val="0"/>
              <w:widowControl w:val="0"/>
              <w:rPr>
                <w:szCs w:val="18"/>
              </w:rPr>
            </w:pPr>
            <w:r w:rsidRPr="00C31E24">
              <w:rPr>
                <w:szCs w:val="18"/>
              </w:rPr>
              <w:t>P</w:t>
            </w:r>
          </w:p>
        </w:tc>
      </w:tr>
      <w:tr w:rsidR="005377F9" w:rsidRPr="00C31E24" w14:paraId="32E49B35" w14:textId="77777777" w:rsidTr="00D74F31">
        <w:trPr>
          <w:trHeight w:val="399"/>
          <w:jc w:val="center"/>
        </w:trPr>
        <w:tc>
          <w:tcPr>
            <w:tcW w:w="624" w:type="dxa"/>
            <w:shd w:val="clear" w:color="auto" w:fill="auto"/>
          </w:tcPr>
          <w:p w14:paraId="6F2E5636" w14:textId="77777777" w:rsidR="005377F9" w:rsidRPr="00C31E24" w:rsidRDefault="005377F9" w:rsidP="00D74F31">
            <w:pPr>
              <w:pStyle w:val="TAC"/>
              <w:keepNext w:val="0"/>
              <w:keepLines w:val="0"/>
              <w:widowControl w:val="0"/>
              <w:rPr>
                <w:rFonts w:cs="Arial"/>
                <w:szCs w:val="18"/>
              </w:rPr>
            </w:pPr>
            <w:r w:rsidRPr="00C31E24">
              <w:rPr>
                <w:rFonts w:cs="Arial"/>
                <w:szCs w:val="18"/>
              </w:rPr>
              <w:t>10</w:t>
            </w:r>
          </w:p>
        </w:tc>
        <w:tc>
          <w:tcPr>
            <w:tcW w:w="3824" w:type="dxa"/>
            <w:shd w:val="clear" w:color="auto" w:fill="auto"/>
          </w:tcPr>
          <w:p w14:paraId="5FAE4675" w14:textId="77777777" w:rsidR="005377F9" w:rsidRPr="00C31E24" w:rsidRDefault="005377F9" w:rsidP="00D74F31">
            <w:pPr>
              <w:pStyle w:val="TAL"/>
              <w:keepNext w:val="0"/>
              <w:keepLines w:val="0"/>
              <w:widowControl w:val="0"/>
              <w:rPr>
                <w:szCs w:val="18"/>
              </w:rPr>
            </w:pPr>
            <w:r w:rsidRPr="00C31E24">
              <w:t>The SS (MCVideo Server) sends a Receive Media Response message.</w:t>
            </w:r>
          </w:p>
        </w:tc>
        <w:tc>
          <w:tcPr>
            <w:tcW w:w="680" w:type="dxa"/>
            <w:shd w:val="clear" w:color="auto" w:fill="auto"/>
          </w:tcPr>
          <w:p w14:paraId="3BD1E5A0" w14:textId="77777777" w:rsidR="005377F9" w:rsidRPr="00C31E24" w:rsidRDefault="005377F9" w:rsidP="00D74F31">
            <w:pPr>
              <w:pStyle w:val="TAC"/>
              <w:keepNext w:val="0"/>
              <w:keepLines w:val="0"/>
              <w:widowControl w:val="0"/>
              <w:rPr>
                <w:szCs w:val="18"/>
              </w:rPr>
            </w:pPr>
            <w:r w:rsidRPr="00C31E24">
              <w:t>&lt;--</w:t>
            </w:r>
          </w:p>
        </w:tc>
        <w:tc>
          <w:tcPr>
            <w:tcW w:w="2871" w:type="dxa"/>
            <w:shd w:val="clear" w:color="auto" w:fill="auto"/>
          </w:tcPr>
          <w:p w14:paraId="7E62ECE9" w14:textId="77777777" w:rsidR="005377F9" w:rsidRPr="00C31E24" w:rsidRDefault="005377F9" w:rsidP="00D74F31">
            <w:pPr>
              <w:pStyle w:val="TAL"/>
              <w:keepNext w:val="0"/>
              <w:keepLines w:val="0"/>
              <w:widowControl w:val="0"/>
              <w:rPr>
                <w:szCs w:val="18"/>
              </w:rPr>
            </w:pPr>
            <w:r w:rsidRPr="00C31E24">
              <w:t>Receive Media Response</w:t>
            </w:r>
          </w:p>
        </w:tc>
        <w:tc>
          <w:tcPr>
            <w:tcW w:w="544" w:type="dxa"/>
            <w:shd w:val="clear" w:color="auto" w:fill="auto"/>
          </w:tcPr>
          <w:p w14:paraId="342792EB" w14:textId="77777777" w:rsidR="005377F9" w:rsidRPr="00C31E24" w:rsidRDefault="005377F9" w:rsidP="00D74F31">
            <w:pPr>
              <w:pStyle w:val="TAC"/>
              <w:keepNext w:val="0"/>
              <w:keepLines w:val="0"/>
              <w:widowControl w:val="0"/>
              <w:rPr>
                <w:szCs w:val="18"/>
              </w:rPr>
            </w:pPr>
            <w:r w:rsidRPr="00C31E24">
              <w:rPr>
                <w:szCs w:val="18"/>
              </w:rPr>
              <w:t>-</w:t>
            </w:r>
          </w:p>
        </w:tc>
        <w:tc>
          <w:tcPr>
            <w:tcW w:w="858" w:type="dxa"/>
            <w:shd w:val="clear" w:color="auto" w:fill="auto"/>
          </w:tcPr>
          <w:p w14:paraId="6D3C06FA" w14:textId="77777777" w:rsidR="005377F9" w:rsidRPr="00C31E24" w:rsidRDefault="005377F9" w:rsidP="00D74F31">
            <w:pPr>
              <w:pStyle w:val="TAC"/>
              <w:keepNext w:val="0"/>
              <w:keepLines w:val="0"/>
              <w:widowControl w:val="0"/>
              <w:rPr>
                <w:szCs w:val="18"/>
              </w:rPr>
            </w:pPr>
            <w:r w:rsidRPr="00C31E24">
              <w:rPr>
                <w:szCs w:val="18"/>
              </w:rPr>
              <w:t>-</w:t>
            </w:r>
          </w:p>
        </w:tc>
      </w:tr>
      <w:tr w:rsidR="005377F9" w:rsidRPr="00C31E24" w14:paraId="6AE66FB8" w14:textId="77777777" w:rsidTr="00D74F31">
        <w:trPr>
          <w:trHeight w:val="399"/>
          <w:jc w:val="center"/>
        </w:trPr>
        <w:tc>
          <w:tcPr>
            <w:tcW w:w="624" w:type="dxa"/>
            <w:shd w:val="clear" w:color="auto" w:fill="auto"/>
          </w:tcPr>
          <w:p w14:paraId="072319CC" w14:textId="77777777" w:rsidR="005377F9" w:rsidRPr="00C31E24" w:rsidRDefault="005377F9" w:rsidP="00D74F31">
            <w:pPr>
              <w:pStyle w:val="TAC"/>
              <w:keepNext w:val="0"/>
              <w:keepLines w:val="0"/>
              <w:widowControl w:val="0"/>
              <w:rPr>
                <w:rFonts w:cs="Arial"/>
                <w:szCs w:val="18"/>
              </w:rPr>
            </w:pPr>
            <w:r w:rsidRPr="00C31E24">
              <w:rPr>
                <w:rFonts w:cs="Arial"/>
                <w:szCs w:val="18"/>
              </w:rPr>
              <w:t>11</w:t>
            </w:r>
          </w:p>
        </w:tc>
        <w:tc>
          <w:tcPr>
            <w:tcW w:w="3824" w:type="dxa"/>
            <w:shd w:val="clear" w:color="auto" w:fill="auto"/>
          </w:tcPr>
          <w:p w14:paraId="68A15CE8" w14:textId="77777777" w:rsidR="005377F9" w:rsidRPr="00C31E24" w:rsidRDefault="005377F9" w:rsidP="00D74F31">
            <w:pPr>
              <w:pStyle w:val="TAL"/>
              <w:keepNext w:val="0"/>
              <w:keepLines w:val="0"/>
              <w:widowControl w:val="0"/>
            </w:pPr>
            <w:r w:rsidRPr="00C31E24">
              <w:t>Check: Does the UE (MCVideo Client) provide receive media success notification to the MCVideo User?</w:t>
            </w:r>
          </w:p>
          <w:p w14:paraId="11761A28" w14:textId="44C4B595" w:rsidR="005377F9" w:rsidRPr="00C31E24" w:rsidRDefault="005377F9" w:rsidP="00D74F31">
            <w:pPr>
              <w:pStyle w:val="TAL"/>
              <w:keepNext w:val="0"/>
              <w:keepLines w:val="0"/>
              <w:widowControl w:val="0"/>
            </w:pPr>
            <w:r w:rsidRPr="00C31E24">
              <w:t>(NOTE 1)</w:t>
            </w:r>
          </w:p>
        </w:tc>
        <w:tc>
          <w:tcPr>
            <w:tcW w:w="680" w:type="dxa"/>
            <w:shd w:val="clear" w:color="auto" w:fill="auto"/>
          </w:tcPr>
          <w:p w14:paraId="7AD63D41" w14:textId="77777777" w:rsidR="005377F9" w:rsidRPr="00C31E24" w:rsidRDefault="005377F9" w:rsidP="00D74F31">
            <w:pPr>
              <w:pStyle w:val="TAC"/>
              <w:keepNext w:val="0"/>
              <w:keepLines w:val="0"/>
              <w:widowControl w:val="0"/>
            </w:pPr>
            <w:r w:rsidRPr="00C31E24">
              <w:t>-</w:t>
            </w:r>
          </w:p>
        </w:tc>
        <w:tc>
          <w:tcPr>
            <w:tcW w:w="2871" w:type="dxa"/>
            <w:shd w:val="clear" w:color="auto" w:fill="auto"/>
          </w:tcPr>
          <w:p w14:paraId="07F8E6D2" w14:textId="77777777" w:rsidR="005377F9" w:rsidRPr="00C31E24" w:rsidRDefault="005377F9" w:rsidP="00D74F31">
            <w:pPr>
              <w:pStyle w:val="TAL"/>
              <w:keepNext w:val="0"/>
              <w:keepLines w:val="0"/>
              <w:widowControl w:val="0"/>
            </w:pPr>
            <w:r w:rsidRPr="00C31E24">
              <w:t>-</w:t>
            </w:r>
          </w:p>
        </w:tc>
        <w:tc>
          <w:tcPr>
            <w:tcW w:w="544" w:type="dxa"/>
            <w:shd w:val="clear" w:color="auto" w:fill="auto"/>
          </w:tcPr>
          <w:p w14:paraId="72BBB1AB" w14:textId="77777777" w:rsidR="005377F9" w:rsidRPr="00C31E24" w:rsidRDefault="005377F9" w:rsidP="00D74F31">
            <w:pPr>
              <w:pStyle w:val="TAC"/>
              <w:keepNext w:val="0"/>
              <w:keepLines w:val="0"/>
              <w:widowControl w:val="0"/>
              <w:rPr>
                <w:szCs w:val="18"/>
              </w:rPr>
            </w:pPr>
            <w:r w:rsidRPr="00C31E24">
              <w:rPr>
                <w:szCs w:val="18"/>
              </w:rPr>
              <w:t>3</w:t>
            </w:r>
          </w:p>
        </w:tc>
        <w:tc>
          <w:tcPr>
            <w:tcW w:w="858" w:type="dxa"/>
            <w:shd w:val="clear" w:color="auto" w:fill="auto"/>
          </w:tcPr>
          <w:p w14:paraId="259BF3D8" w14:textId="77777777" w:rsidR="005377F9" w:rsidRPr="00C31E24" w:rsidRDefault="005377F9" w:rsidP="00D74F31">
            <w:pPr>
              <w:pStyle w:val="TAC"/>
              <w:keepNext w:val="0"/>
              <w:keepLines w:val="0"/>
              <w:widowControl w:val="0"/>
              <w:rPr>
                <w:szCs w:val="18"/>
              </w:rPr>
            </w:pPr>
            <w:r w:rsidRPr="00C31E24">
              <w:rPr>
                <w:szCs w:val="18"/>
              </w:rPr>
              <w:t>P</w:t>
            </w:r>
          </w:p>
        </w:tc>
      </w:tr>
      <w:tr w:rsidR="005377F9" w:rsidRPr="00C31E24" w14:paraId="25DD97AC" w14:textId="77777777" w:rsidTr="00D74F31">
        <w:trPr>
          <w:trHeight w:val="720"/>
          <w:jc w:val="center"/>
        </w:trPr>
        <w:tc>
          <w:tcPr>
            <w:tcW w:w="624" w:type="dxa"/>
            <w:shd w:val="clear" w:color="auto" w:fill="auto"/>
          </w:tcPr>
          <w:p w14:paraId="2558E646" w14:textId="77777777" w:rsidR="005377F9" w:rsidRPr="00C31E24" w:rsidDel="008E1851" w:rsidRDefault="005377F9" w:rsidP="00D74F31">
            <w:pPr>
              <w:pStyle w:val="TAC"/>
              <w:keepNext w:val="0"/>
              <w:keepLines w:val="0"/>
              <w:widowControl w:val="0"/>
              <w:rPr>
                <w:rFonts w:cs="Arial"/>
                <w:szCs w:val="18"/>
              </w:rPr>
            </w:pPr>
            <w:r w:rsidRPr="00C31E24">
              <w:t>12</w:t>
            </w:r>
          </w:p>
        </w:tc>
        <w:tc>
          <w:tcPr>
            <w:tcW w:w="3824" w:type="dxa"/>
            <w:shd w:val="clear" w:color="auto" w:fill="auto"/>
          </w:tcPr>
          <w:p w14:paraId="5E86CBCB" w14:textId="77777777" w:rsidR="005377F9" w:rsidRPr="00C31E24" w:rsidRDefault="005377F9" w:rsidP="00D74F31">
            <w:pPr>
              <w:pStyle w:val="TAL"/>
            </w:pPr>
            <w:r w:rsidRPr="00C31E24">
              <w:t>Make the MCVideo User request to end the RTP media reception.</w:t>
            </w:r>
          </w:p>
          <w:p w14:paraId="744505B5" w14:textId="4976E8E6" w:rsidR="005377F9" w:rsidRPr="00C31E24" w:rsidRDefault="005377F9" w:rsidP="00D74F31">
            <w:pPr>
              <w:pStyle w:val="TAL"/>
            </w:pPr>
            <w:r w:rsidRPr="00C31E24">
              <w:t>(NOTE1)</w:t>
            </w:r>
          </w:p>
        </w:tc>
        <w:tc>
          <w:tcPr>
            <w:tcW w:w="680" w:type="dxa"/>
            <w:shd w:val="clear" w:color="auto" w:fill="auto"/>
          </w:tcPr>
          <w:p w14:paraId="16F8DE3A" w14:textId="77777777" w:rsidR="005377F9" w:rsidRPr="00C31E24" w:rsidRDefault="005377F9" w:rsidP="00D74F31">
            <w:pPr>
              <w:pStyle w:val="TAC"/>
              <w:keepNext w:val="0"/>
              <w:keepLines w:val="0"/>
              <w:widowControl w:val="0"/>
              <w:rPr>
                <w:szCs w:val="18"/>
              </w:rPr>
            </w:pPr>
            <w:r w:rsidRPr="00C31E24">
              <w:rPr>
                <w:szCs w:val="18"/>
              </w:rPr>
              <w:t>-</w:t>
            </w:r>
          </w:p>
        </w:tc>
        <w:tc>
          <w:tcPr>
            <w:tcW w:w="2871" w:type="dxa"/>
            <w:shd w:val="clear" w:color="auto" w:fill="auto"/>
          </w:tcPr>
          <w:p w14:paraId="64721915" w14:textId="77777777" w:rsidR="005377F9" w:rsidRPr="00C31E24" w:rsidRDefault="005377F9" w:rsidP="00D74F31">
            <w:pPr>
              <w:pStyle w:val="TAL"/>
              <w:keepNext w:val="0"/>
              <w:keepLines w:val="0"/>
              <w:widowControl w:val="0"/>
              <w:rPr>
                <w:rFonts w:cs="Arial"/>
                <w:szCs w:val="18"/>
              </w:rPr>
            </w:pPr>
            <w:r w:rsidRPr="00C31E24">
              <w:rPr>
                <w:rFonts w:cs="Arial"/>
                <w:szCs w:val="18"/>
              </w:rPr>
              <w:t>-</w:t>
            </w:r>
          </w:p>
        </w:tc>
        <w:tc>
          <w:tcPr>
            <w:tcW w:w="544" w:type="dxa"/>
            <w:shd w:val="clear" w:color="auto" w:fill="auto"/>
          </w:tcPr>
          <w:p w14:paraId="08391572" w14:textId="77777777" w:rsidR="005377F9" w:rsidRPr="00C31E24" w:rsidRDefault="005377F9" w:rsidP="00D74F31">
            <w:pPr>
              <w:pStyle w:val="TAC"/>
              <w:keepNext w:val="0"/>
              <w:keepLines w:val="0"/>
              <w:widowControl w:val="0"/>
              <w:rPr>
                <w:szCs w:val="18"/>
              </w:rPr>
            </w:pPr>
            <w:r w:rsidRPr="00C31E24">
              <w:rPr>
                <w:szCs w:val="18"/>
              </w:rPr>
              <w:t>-</w:t>
            </w:r>
          </w:p>
        </w:tc>
        <w:tc>
          <w:tcPr>
            <w:tcW w:w="858" w:type="dxa"/>
            <w:shd w:val="clear" w:color="auto" w:fill="auto"/>
          </w:tcPr>
          <w:p w14:paraId="10F86F96" w14:textId="77777777" w:rsidR="005377F9" w:rsidRPr="00C31E24" w:rsidRDefault="005377F9" w:rsidP="00D74F31">
            <w:pPr>
              <w:pStyle w:val="TAC"/>
              <w:keepNext w:val="0"/>
              <w:keepLines w:val="0"/>
              <w:widowControl w:val="0"/>
              <w:rPr>
                <w:szCs w:val="18"/>
              </w:rPr>
            </w:pPr>
            <w:r w:rsidRPr="00C31E24">
              <w:rPr>
                <w:szCs w:val="18"/>
              </w:rPr>
              <w:t>-</w:t>
            </w:r>
          </w:p>
        </w:tc>
      </w:tr>
      <w:tr w:rsidR="005377F9" w:rsidRPr="00C31E24" w14:paraId="3802C93B" w14:textId="77777777" w:rsidTr="00D74F31">
        <w:trPr>
          <w:trHeight w:val="399"/>
          <w:jc w:val="center"/>
        </w:trPr>
        <w:tc>
          <w:tcPr>
            <w:tcW w:w="624" w:type="dxa"/>
            <w:shd w:val="clear" w:color="auto" w:fill="auto"/>
          </w:tcPr>
          <w:p w14:paraId="41107495" w14:textId="77777777" w:rsidR="005377F9" w:rsidRPr="00C31E24" w:rsidDel="008E1851" w:rsidRDefault="005377F9" w:rsidP="00D74F31">
            <w:pPr>
              <w:pStyle w:val="TAC"/>
              <w:keepNext w:val="0"/>
              <w:keepLines w:val="0"/>
              <w:widowControl w:val="0"/>
              <w:rPr>
                <w:rFonts w:cs="Arial"/>
                <w:szCs w:val="18"/>
              </w:rPr>
            </w:pPr>
            <w:r w:rsidRPr="00C31E24">
              <w:t>13</w:t>
            </w:r>
          </w:p>
        </w:tc>
        <w:tc>
          <w:tcPr>
            <w:tcW w:w="3824" w:type="dxa"/>
            <w:shd w:val="clear" w:color="auto" w:fill="auto"/>
          </w:tcPr>
          <w:p w14:paraId="2F553C77" w14:textId="77777777" w:rsidR="005377F9" w:rsidRPr="00C31E24" w:rsidRDefault="005377F9" w:rsidP="00D74F31">
            <w:pPr>
              <w:pStyle w:val="TAL"/>
              <w:keepNext w:val="0"/>
              <w:keepLines w:val="0"/>
              <w:widowControl w:val="0"/>
              <w:rPr>
                <w:rFonts w:cs="Arial"/>
                <w:szCs w:val="18"/>
              </w:rPr>
            </w:pPr>
            <w:r w:rsidRPr="00C31E24">
              <w:t>Check: Does the UE (MCVideo Client) request to terminate the RTP media reception</w:t>
            </w:r>
            <w:r w:rsidRPr="00C31E24" w:rsidDel="003F3D18">
              <w:t xml:space="preserve"> </w:t>
            </w:r>
            <w:r w:rsidRPr="00C31E24">
              <w:t>by sending a Media Reception End Request message?</w:t>
            </w:r>
          </w:p>
        </w:tc>
        <w:tc>
          <w:tcPr>
            <w:tcW w:w="680" w:type="dxa"/>
            <w:shd w:val="clear" w:color="auto" w:fill="auto"/>
          </w:tcPr>
          <w:p w14:paraId="73FD6DE1" w14:textId="77777777" w:rsidR="005377F9" w:rsidRPr="00C31E24" w:rsidRDefault="005377F9" w:rsidP="00D74F31">
            <w:pPr>
              <w:pStyle w:val="TAC"/>
              <w:keepNext w:val="0"/>
              <w:keepLines w:val="0"/>
              <w:widowControl w:val="0"/>
              <w:rPr>
                <w:szCs w:val="18"/>
              </w:rPr>
            </w:pPr>
            <w:r w:rsidRPr="00C31E24">
              <w:t>--&gt;</w:t>
            </w:r>
          </w:p>
        </w:tc>
        <w:tc>
          <w:tcPr>
            <w:tcW w:w="2871" w:type="dxa"/>
            <w:shd w:val="clear" w:color="auto" w:fill="auto"/>
          </w:tcPr>
          <w:p w14:paraId="5C6D49F9" w14:textId="77777777" w:rsidR="005377F9" w:rsidRPr="00C31E24" w:rsidRDefault="005377F9" w:rsidP="00D74F31">
            <w:pPr>
              <w:pStyle w:val="TAL"/>
              <w:keepNext w:val="0"/>
              <w:keepLines w:val="0"/>
              <w:widowControl w:val="0"/>
              <w:rPr>
                <w:rFonts w:cs="Arial"/>
                <w:szCs w:val="18"/>
              </w:rPr>
            </w:pPr>
            <w:r w:rsidRPr="00C31E24">
              <w:t>Media Reception End Request</w:t>
            </w:r>
          </w:p>
        </w:tc>
        <w:tc>
          <w:tcPr>
            <w:tcW w:w="544" w:type="dxa"/>
            <w:shd w:val="clear" w:color="auto" w:fill="auto"/>
          </w:tcPr>
          <w:p w14:paraId="67BBAB66" w14:textId="71D19C3D" w:rsidR="005377F9" w:rsidRPr="00C31E24" w:rsidRDefault="005377F9" w:rsidP="00D74F31">
            <w:pPr>
              <w:pStyle w:val="TAC"/>
              <w:keepNext w:val="0"/>
              <w:keepLines w:val="0"/>
              <w:widowControl w:val="0"/>
              <w:rPr>
                <w:szCs w:val="18"/>
              </w:rPr>
            </w:pPr>
            <w:r w:rsidRPr="00C31E24">
              <w:t>4</w:t>
            </w:r>
          </w:p>
        </w:tc>
        <w:tc>
          <w:tcPr>
            <w:tcW w:w="858" w:type="dxa"/>
            <w:shd w:val="clear" w:color="auto" w:fill="auto"/>
          </w:tcPr>
          <w:p w14:paraId="25AB4F02" w14:textId="77777777" w:rsidR="005377F9" w:rsidRPr="00C31E24" w:rsidRDefault="005377F9" w:rsidP="00D74F31">
            <w:pPr>
              <w:pStyle w:val="TAC"/>
              <w:keepNext w:val="0"/>
              <w:keepLines w:val="0"/>
              <w:widowControl w:val="0"/>
              <w:rPr>
                <w:szCs w:val="18"/>
              </w:rPr>
            </w:pPr>
            <w:r w:rsidRPr="00C31E24">
              <w:t>P</w:t>
            </w:r>
          </w:p>
        </w:tc>
      </w:tr>
      <w:tr w:rsidR="005377F9" w:rsidRPr="00C31E24" w14:paraId="57BFCDD3" w14:textId="77777777" w:rsidTr="00D74F31">
        <w:trPr>
          <w:trHeight w:val="399"/>
          <w:jc w:val="center"/>
        </w:trPr>
        <w:tc>
          <w:tcPr>
            <w:tcW w:w="624" w:type="dxa"/>
            <w:shd w:val="clear" w:color="auto" w:fill="auto"/>
          </w:tcPr>
          <w:p w14:paraId="5DEEBD8A" w14:textId="77777777" w:rsidR="005377F9" w:rsidRPr="00C31E24" w:rsidRDefault="005377F9" w:rsidP="00D74F31">
            <w:pPr>
              <w:pStyle w:val="TAC"/>
              <w:keepNext w:val="0"/>
              <w:keepLines w:val="0"/>
              <w:widowControl w:val="0"/>
              <w:rPr>
                <w:szCs w:val="18"/>
              </w:rPr>
            </w:pPr>
            <w:r w:rsidRPr="00C31E24">
              <w:rPr>
                <w:rFonts w:cs="Arial"/>
                <w:szCs w:val="18"/>
              </w:rPr>
              <w:t>14</w:t>
            </w:r>
          </w:p>
        </w:tc>
        <w:tc>
          <w:tcPr>
            <w:tcW w:w="3824" w:type="dxa"/>
            <w:shd w:val="clear" w:color="auto" w:fill="auto"/>
          </w:tcPr>
          <w:p w14:paraId="2AEA408F" w14:textId="77777777" w:rsidR="005377F9" w:rsidRPr="00C31E24" w:rsidRDefault="005377F9" w:rsidP="00D74F31">
            <w:pPr>
              <w:pStyle w:val="TAL"/>
              <w:keepNext w:val="0"/>
              <w:keepLines w:val="0"/>
              <w:widowControl w:val="0"/>
              <w:rPr>
                <w:rFonts w:cs="Arial"/>
                <w:szCs w:val="18"/>
              </w:rPr>
            </w:pPr>
            <w:r w:rsidRPr="00C31E24">
              <w:t>The SS (MCVideo Server) responds with a Media Reception End Response message.</w:t>
            </w:r>
          </w:p>
        </w:tc>
        <w:tc>
          <w:tcPr>
            <w:tcW w:w="680" w:type="dxa"/>
            <w:shd w:val="clear" w:color="auto" w:fill="auto"/>
          </w:tcPr>
          <w:p w14:paraId="77BB773A" w14:textId="77777777" w:rsidR="005377F9" w:rsidRPr="00C31E24" w:rsidRDefault="005377F9" w:rsidP="00D74F31">
            <w:pPr>
              <w:pStyle w:val="TAC"/>
              <w:keepNext w:val="0"/>
              <w:keepLines w:val="0"/>
              <w:widowControl w:val="0"/>
              <w:rPr>
                <w:szCs w:val="18"/>
              </w:rPr>
            </w:pPr>
            <w:r w:rsidRPr="00C31E24">
              <w:t>&lt;--</w:t>
            </w:r>
          </w:p>
        </w:tc>
        <w:tc>
          <w:tcPr>
            <w:tcW w:w="2871" w:type="dxa"/>
            <w:shd w:val="clear" w:color="auto" w:fill="auto"/>
          </w:tcPr>
          <w:p w14:paraId="6DD9DEA2" w14:textId="77777777" w:rsidR="005377F9" w:rsidRPr="00C31E24" w:rsidRDefault="005377F9" w:rsidP="00D74F31">
            <w:pPr>
              <w:pStyle w:val="TAL"/>
              <w:keepNext w:val="0"/>
              <w:keepLines w:val="0"/>
              <w:widowControl w:val="0"/>
              <w:rPr>
                <w:rFonts w:cs="Arial"/>
                <w:szCs w:val="18"/>
              </w:rPr>
            </w:pPr>
            <w:r w:rsidRPr="00C31E24">
              <w:t>Media Reception End Response</w:t>
            </w:r>
          </w:p>
        </w:tc>
        <w:tc>
          <w:tcPr>
            <w:tcW w:w="544" w:type="dxa"/>
            <w:shd w:val="clear" w:color="auto" w:fill="auto"/>
          </w:tcPr>
          <w:p w14:paraId="5A3EE2B6" w14:textId="77777777" w:rsidR="005377F9" w:rsidRPr="00C31E24" w:rsidRDefault="005377F9" w:rsidP="00D74F31">
            <w:pPr>
              <w:pStyle w:val="TAC"/>
              <w:keepNext w:val="0"/>
              <w:keepLines w:val="0"/>
              <w:widowControl w:val="0"/>
              <w:rPr>
                <w:szCs w:val="18"/>
              </w:rPr>
            </w:pPr>
            <w:r w:rsidRPr="00C31E24">
              <w:t>-</w:t>
            </w:r>
          </w:p>
        </w:tc>
        <w:tc>
          <w:tcPr>
            <w:tcW w:w="858" w:type="dxa"/>
            <w:shd w:val="clear" w:color="auto" w:fill="auto"/>
          </w:tcPr>
          <w:p w14:paraId="398C55AE" w14:textId="77777777" w:rsidR="005377F9" w:rsidRPr="00C31E24" w:rsidRDefault="005377F9" w:rsidP="00D74F31">
            <w:pPr>
              <w:pStyle w:val="TAC"/>
              <w:keepNext w:val="0"/>
              <w:keepLines w:val="0"/>
              <w:widowControl w:val="0"/>
              <w:rPr>
                <w:szCs w:val="18"/>
              </w:rPr>
            </w:pPr>
            <w:r w:rsidRPr="00C31E24">
              <w:t>-</w:t>
            </w:r>
          </w:p>
        </w:tc>
      </w:tr>
      <w:tr w:rsidR="005377F9" w:rsidRPr="00C31E24" w14:paraId="70C12704" w14:textId="77777777" w:rsidTr="00D74F31">
        <w:trPr>
          <w:trHeight w:val="399"/>
          <w:jc w:val="center"/>
        </w:trPr>
        <w:tc>
          <w:tcPr>
            <w:tcW w:w="624" w:type="dxa"/>
            <w:shd w:val="clear" w:color="auto" w:fill="auto"/>
          </w:tcPr>
          <w:p w14:paraId="7447FAC8" w14:textId="77777777" w:rsidR="005377F9" w:rsidRPr="00C31E24" w:rsidRDefault="005377F9" w:rsidP="00D74F31">
            <w:pPr>
              <w:pStyle w:val="TAC"/>
              <w:keepNext w:val="0"/>
              <w:keepLines w:val="0"/>
              <w:widowControl w:val="0"/>
              <w:rPr>
                <w:rFonts w:cs="Arial"/>
                <w:szCs w:val="18"/>
              </w:rPr>
            </w:pPr>
            <w:r w:rsidRPr="00C31E24">
              <w:rPr>
                <w:rFonts w:cs="Arial"/>
                <w:szCs w:val="18"/>
              </w:rPr>
              <w:t>15</w:t>
            </w:r>
          </w:p>
        </w:tc>
        <w:tc>
          <w:tcPr>
            <w:tcW w:w="3824" w:type="dxa"/>
            <w:shd w:val="clear" w:color="auto" w:fill="auto"/>
          </w:tcPr>
          <w:p w14:paraId="4CB87965" w14:textId="76AF0A46" w:rsidR="005377F9" w:rsidRPr="00C31E24" w:rsidRDefault="005377F9" w:rsidP="00D74F31">
            <w:pPr>
              <w:pStyle w:val="TAL"/>
              <w:keepNext w:val="0"/>
              <w:keepLines w:val="0"/>
              <w:widowControl w:val="0"/>
            </w:pPr>
            <w:r w:rsidRPr="00C31E24">
              <w:rPr>
                <w:rFonts w:eastAsia="Calibri"/>
              </w:rPr>
              <w:t>Void</w:t>
            </w:r>
          </w:p>
        </w:tc>
        <w:tc>
          <w:tcPr>
            <w:tcW w:w="680" w:type="dxa"/>
            <w:shd w:val="clear" w:color="auto" w:fill="auto"/>
          </w:tcPr>
          <w:p w14:paraId="5C15FBF2" w14:textId="77777777" w:rsidR="005377F9" w:rsidRPr="00C31E24" w:rsidRDefault="005377F9" w:rsidP="00D74F31">
            <w:pPr>
              <w:pStyle w:val="TAC"/>
              <w:keepNext w:val="0"/>
              <w:keepLines w:val="0"/>
              <w:widowControl w:val="0"/>
            </w:pPr>
            <w:r w:rsidRPr="00C31E24">
              <w:t>-</w:t>
            </w:r>
          </w:p>
        </w:tc>
        <w:tc>
          <w:tcPr>
            <w:tcW w:w="2871" w:type="dxa"/>
            <w:shd w:val="clear" w:color="auto" w:fill="auto"/>
          </w:tcPr>
          <w:p w14:paraId="526F4E1A" w14:textId="77777777" w:rsidR="005377F9" w:rsidRPr="00C31E24" w:rsidRDefault="005377F9" w:rsidP="00D74F31">
            <w:pPr>
              <w:pStyle w:val="TAL"/>
              <w:keepNext w:val="0"/>
              <w:keepLines w:val="0"/>
              <w:widowControl w:val="0"/>
            </w:pPr>
            <w:r w:rsidRPr="00C31E24">
              <w:rPr>
                <w:rFonts w:cs="Arial"/>
                <w:szCs w:val="18"/>
              </w:rPr>
              <w:t>-</w:t>
            </w:r>
          </w:p>
        </w:tc>
        <w:tc>
          <w:tcPr>
            <w:tcW w:w="544" w:type="dxa"/>
            <w:shd w:val="clear" w:color="auto" w:fill="auto"/>
          </w:tcPr>
          <w:p w14:paraId="13141776" w14:textId="77777777" w:rsidR="005377F9" w:rsidRPr="00C31E24" w:rsidRDefault="005377F9" w:rsidP="00D74F31">
            <w:pPr>
              <w:pStyle w:val="TAC"/>
              <w:keepNext w:val="0"/>
              <w:keepLines w:val="0"/>
              <w:widowControl w:val="0"/>
            </w:pPr>
            <w:r w:rsidRPr="00C31E24">
              <w:rPr>
                <w:szCs w:val="18"/>
              </w:rPr>
              <w:t>-</w:t>
            </w:r>
          </w:p>
        </w:tc>
        <w:tc>
          <w:tcPr>
            <w:tcW w:w="858" w:type="dxa"/>
            <w:shd w:val="clear" w:color="auto" w:fill="auto"/>
          </w:tcPr>
          <w:p w14:paraId="04D4BF72" w14:textId="77777777" w:rsidR="005377F9" w:rsidRPr="00C31E24" w:rsidRDefault="005377F9" w:rsidP="00D74F31">
            <w:pPr>
              <w:pStyle w:val="TAC"/>
              <w:keepNext w:val="0"/>
              <w:keepLines w:val="0"/>
              <w:widowControl w:val="0"/>
            </w:pPr>
            <w:r w:rsidRPr="00C31E24">
              <w:rPr>
                <w:szCs w:val="18"/>
              </w:rPr>
              <w:t>-</w:t>
            </w:r>
          </w:p>
        </w:tc>
      </w:tr>
      <w:tr w:rsidR="005377F9" w:rsidRPr="00C31E24" w14:paraId="5408C7D9" w14:textId="77777777" w:rsidTr="00D74F31">
        <w:trPr>
          <w:trHeight w:val="399"/>
          <w:jc w:val="center"/>
        </w:trPr>
        <w:tc>
          <w:tcPr>
            <w:tcW w:w="624" w:type="dxa"/>
            <w:shd w:val="clear" w:color="auto" w:fill="auto"/>
          </w:tcPr>
          <w:p w14:paraId="3D02C3E8" w14:textId="77777777" w:rsidR="005377F9" w:rsidRPr="00C31E24" w:rsidRDefault="005377F9" w:rsidP="00D74F31">
            <w:pPr>
              <w:pStyle w:val="TAC"/>
              <w:keepNext w:val="0"/>
              <w:keepLines w:val="0"/>
              <w:widowControl w:val="0"/>
              <w:rPr>
                <w:szCs w:val="18"/>
              </w:rPr>
            </w:pPr>
            <w:r w:rsidRPr="00C31E24">
              <w:rPr>
                <w:rFonts w:cs="Arial"/>
                <w:szCs w:val="18"/>
              </w:rPr>
              <w:t>16</w:t>
            </w:r>
          </w:p>
        </w:tc>
        <w:tc>
          <w:tcPr>
            <w:tcW w:w="3824" w:type="dxa"/>
            <w:shd w:val="clear" w:color="auto" w:fill="auto"/>
          </w:tcPr>
          <w:p w14:paraId="2E227413" w14:textId="11C4802A" w:rsidR="005377F9" w:rsidRPr="00C31E24" w:rsidRDefault="005377F9" w:rsidP="00D74F31">
            <w:pPr>
              <w:pStyle w:val="TAL"/>
              <w:keepNext w:val="0"/>
              <w:keepLines w:val="0"/>
              <w:widowControl w:val="0"/>
              <w:rPr>
                <w:color w:val="000000"/>
                <w:szCs w:val="18"/>
              </w:rPr>
            </w:pPr>
            <w:r w:rsidRPr="00C31E24">
              <w:rPr>
                <w:rFonts w:cs="Arial"/>
                <w:color w:val="000000"/>
                <w:szCs w:val="18"/>
              </w:rPr>
              <w:t>The SS (MCVideo Server) sends a SIP BYE message to the UE (MCVideo Client) to terminate the session.</w:t>
            </w:r>
          </w:p>
        </w:tc>
        <w:tc>
          <w:tcPr>
            <w:tcW w:w="680" w:type="dxa"/>
            <w:shd w:val="clear" w:color="auto" w:fill="auto"/>
          </w:tcPr>
          <w:p w14:paraId="7ACBB9BE" w14:textId="3A757345" w:rsidR="005377F9" w:rsidRPr="00C31E24" w:rsidRDefault="005377F9" w:rsidP="00D74F31">
            <w:pPr>
              <w:pStyle w:val="TAC"/>
              <w:keepNext w:val="0"/>
              <w:keepLines w:val="0"/>
              <w:widowControl w:val="0"/>
              <w:rPr>
                <w:szCs w:val="18"/>
              </w:rPr>
            </w:pPr>
            <w:r w:rsidRPr="00C31E24">
              <w:t>&lt;--</w:t>
            </w:r>
          </w:p>
        </w:tc>
        <w:tc>
          <w:tcPr>
            <w:tcW w:w="2871" w:type="dxa"/>
            <w:shd w:val="clear" w:color="auto" w:fill="auto"/>
          </w:tcPr>
          <w:p w14:paraId="74A19ABE" w14:textId="77777777" w:rsidR="005377F9" w:rsidRPr="00C31E24" w:rsidRDefault="005377F9" w:rsidP="00D74F31">
            <w:pPr>
              <w:pStyle w:val="TAL"/>
              <w:keepNext w:val="0"/>
              <w:keepLines w:val="0"/>
              <w:widowControl w:val="0"/>
              <w:rPr>
                <w:szCs w:val="18"/>
              </w:rPr>
            </w:pPr>
            <w:r w:rsidRPr="00C31E24">
              <w:rPr>
                <w:rFonts w:cs="Arial"/>
                <w:szCs w:val="18"/>
              </w:rPr>
              <w:t>SIP BYE</w:t>
            </w:r>
          </w:p>
        </w:tc>
        <w:tc>
          <w:tcPr>
            <w:tcW w:w="544" w:type="dxa"/>
            <w:shd w:val="clear" w:color="auto" w:fill="auto"/>
          </w:tcPr>
          <w:p w14:paraId="76BA5A70" w14:textId="46D3F7C1" w:rsidR="005377F9" w:rsidRPr="00C31E24" w:rsidRDefault="005377F9" w:rsidP="00D74F31">
            <w:pPr>
              <w:pStyle w:val="TAC"/>
              <w:keepNext w:val="0"/>
              <w:keepLines w:val="0"/>
              <w:widowControl w:val="0"/>
              <w:rPr>
                <w:szCs w:val="18"/>
              </w:rPr>
            </w:pPr>
          </w:p>
        </w:tc>
        <w:tc>
          <w:tcPr>
            <w:tcW w:w="858" w:type="dxa"/>
            <w:shd w:val="clear" w:color="auto" w:fill="auto"/>
          </w:tcPr>
          <w:p w14:paraId="662C7EC9" w14:textId="4CD49136" w:rsidR="005377F9" w:rsidRPr="00C31E24" w:rsidRDefault="005377F9" w:rsidP="00D74F31">
            <w:pPr>
              <w:pStyle w:val="TAC"/>
              <w:keepNext w:val="0"/>
              <w:keepLines w:val="0"/>
              <w:widowControl w:val="0"/>
              <w:rPr>
                <w:szCs w:val="18"/>
              </w:rPr>
            </w:pPr>
          </w:p>
        </w:tc>
      </w:tr>
      <w:tr w:rsidR="005377F9" w:rsidRPr="00C31E24" w14:paraId="51879F98" w14:textId="77777777" w:rsidTr="00D74F31">
        <w:trPr>
          <w:trHeight w:val="399"/>
          <w:jc w:val="center"/>
        </w:trPr>
        <w:tc>
          <w:tcPr>
            <w:tcW w:w="624" w:type="dxa"/>
            <w:shd w:val="clear" w:color="auto" w:fill="auto"/>
          </w:tcPr>
          <w:p w14:paraId="6FE7C012" w14:textId="77777777" w:rsidR="005377F9" w:rsidRPr="00C31E24" w:rsidRDefault="005377F9" w:rsidP="00D74F31">
            <w:pPr>
              <w:pStyle w:val="TAC"/>
              <w:keepNext w:val="0"/>
              <w:keepLines w:val="0"/>
              <w:widowControl w:val="0"/>
              <w:rPr>
                <w:szCs w:val="18"/>
              </w:rPr>
            </w:pPr>
            <w:r w:rsidRPr="00C31E24">
              <w:rPr>
                <w:szCs w:val="18"/>
              </w:rPr>
              <w:t>17</w:t>
            </w:r>
          </w:p>
        </w:tc>
        <w:tc>
          <w:tcPr>
            <w:tcW w:w="3824" w:type="dxa"/>
            <w:shd w:val="clear" w:color="auto" w:fill="auto"/>
          </w:tcPr>
          <w:p w14:paraId="28C0767D" w14:textId="06FB2B7C" w:rsidR="005377F9" w:rsidRPr="00C31E24" w:rsidRDefault="005377F9" w:rsidP="00D74F31">
            <w:pPr>
              <w:pStyle w:val="TAL"/>
              <w:keepNext w:val="0"/>
              <w:keepLines w:val="0"/>
              <w:widowControl w:val="0"/>
              <w:rPr>
                <w:color w:val="000000"/>
                <w:szCs w:val="18"/>
              </w:rPr>
            </w:pPr>
            <w:r w:rsidRPr="00C31E24">
              <w:rPr>
                <w:color w:val="000000"/>
              </w:rPr>
              <w:t xml:space="preserve">Check: Does the </w:t>
            </w:r>
            <w:r w:rsidRPr="00C31E24">
              <w:rPr>
                <w:rFonts w:cs="Arial"/>
                <w:color w:val="000000"/>
                <w:szCs w:val="18"/>
              </w:rPr>
              <w:t>UE (MCVideo Client) send a SIP 200 (OK) message to the SS (MCVideo Server)?</w:t>
            </w:r>
          </w:p>
        </w:tc>
        <w:tc>
          <w:tcPr>
            <w:tcW w:w="680" w:type="dxa"/>
            <w:shd w:val="clear" w:color="auto" w:fill="auto"/>
          </w:tcPr>
          <w:p w14:paraId="7A8E6E4D" w14:textId="6CBFF1EF" w:rsidR="005377F9" w:rsidRPr="00C31E24" w:rsidRDefault="005377F9" w:rsidP="00D74F31">
            <w:pPr>
              <w:pStyle w:val="TAC"/>
              <w:keepNext w:val="0"/>
              <w:keepLines w:val="0"/>
              <w:widowControl w:val="0"/>
              <w:rPr>
                <w:szCs w:val="18"/>
              </w:rPr>
            </w:pPr>
            <w:r w:rsidRPr="00C31E24">
              <w:t>--&gt;</w:t>
            </w:r>
          </w:p>
        </w:tc>
        <w:tc>
          <w:tcPr>
            <w:tcW w:w="2871" w:type="dxa"/>
            <w:shd w:val="clear" w:color="auto" w:fill="auto"/>
          </w:tcPr>
          <w:p w14:paraId="452A7875" w14:textId="77777777" w:rsidR="005377F9" w:rsidRPr="00C31E24" w:rsidRDefault="005377F9" w:rsidP="00D74F31">
            <w:pPr>
              <w:pStyle w:val="TAL"/>
              <w:keepNext w:val="0"/>
              <w:keepLines w:val="0"/>
              <w:widowControl w:val="0"/>
              <w:rPr>
                <w:szCs w:val="18"/>
              </w:rPr>
            </w:pPr>
            <w:r w:rsidRPr="00C31E24">
              <w:rPr>
                <w:rFonts w:cs="Arial"/>
                <w:szCs w:val="18"/>
              </w:rPr>
              <w:t>SIP 200 (OK)</w:t>
            </w:r>
          </w:p>
        </w:tc>
        <w:tc>
          <w:tcPr>
            <w:tcW w:w="544" w:type="dxa"/>
            <w:shd w:val="clear" w:color="auto" w:fill="auto"/>
          </w:tcPr>
          <w:p w14:paraId="095BFD58" w14:textId="1AB15F61" w:rsidR="005377F9" w:rsidRPr="00C31E24" w:rsidRDefault="005377F9" w:rsidP="00D74F31">
            <w:pPr>
              <w:pStyle w:val="TAC"/>
              <w:keepNext w:val="0"/>
              <w:keepLines w:val="0"/>
              <w:widowControl w:val="0"/>
              <w:rPr>
                <w:szCs w:val="18"/>
              </w:rPr>
            </w:pPr>
            <w:r w:rsidRPr="00C31E24">
              <w:rPr>
                <w:szCs w:val="18"/>
              </w:rPr>
              <w:t>5</w:t>
            </w:r>
          </w:p>
        </w:tc>
        <w:tc>
          <w:tcPr>
            <w:tcW w:w="858" w:type="dxa"/>
            <w:shd w:val="clear" w:color="auto" w:fill="auto"/>
          </w:tcPr>
          <w:p w14:paraId="2912CE78" w14:textId="77777777" w:rsidR="005377F9" w:rsidRPr="00C31E24" w:rsidRDefault="005377F9" w:rsidP="00D74F31">
            <w:pPr>
              <w:pStyle w:val="TAC"/>
              <w:keepNext w:val="0"/>
              <w:keepLines w:val="0"/>
              <w:widowControl w:val="0"/>
              <w:rPr>
                <w:szCs w:val="18"/>
              </w:rPr>
            </w:pPr>
          </w:p>
        </w:tc>
      </w:tr>
      <w:tr w:rsidR="005377F9" w:rsidRPr="00C31E24" w14:paraId="12CBC4BD" w14:textId="77777777" w:rsidTr="00D74F31">
        <w:trPr>
          <w:trHeight w:val="415"/>
          <w:jc w:val="center"/>
        </w:trPr>
        <w:tc>
          <w:tcPr>
            <w:tcW w:w="624" w:type="dxa"/>
            <w:shd w:val="clear" w:color="auto" w:fill="auto"/>
          </w:tcPr>
          <w:p w14:paraId="5B02676E" w14:textId="77777777" w:rsidR="005377F9" w:rsidRPr="00C31E24" w:rsidRDefault="005377F9" w:rsidP="00D74F31">
            <w:pPr>
              <w:pStyle w:val="TAC"/>
              <w:keepNext w:val="0"/>
              <w:keepLines w:val="0"/>
              <w:widowControl w:val="0"/>
            </w:pPr>
            <w:r w:rsidRPr="00C31E24">
              <w:t>-</w:t>
            </w:r>
          </w:p>
        </w:tc>
        <w:tc>
          <w:tcPr>
            <w:tcW w:w="3824" w:type="dxa"/>
            <w:shd w:val="clear" w:color="auto" w:fill="auto"/>
          </w:tcPr>
          <w:p w14:paraId="0646BF4E" w14:textId="77777777" w:rsidR="005377F9" w:rsidRPr="00C31E24" w:rsidRDefault="005377F9" w:rsidP="00D74F31">
            <w:pPr>
              <w:pStyle w:val="TAL"/>
              <w:keepNext w:val="0"/>
              <w:keepLines w:val="0"/>
              <w:widowControl w:val="0"/>
            </w:pPr>
            <w:r w:rsidRPr="00C31E24">
              <w:t>EXCEPTION: SS (MCVideo Server) releases the E-UTRA connection.</w:t>
            </w:r>
          </w:p>
        </w:tc>
        <w:tc>
          <w:tcPr>
            <w:tcW w:w="680" w:type="dxa"/>
            <w:shd w:val="clear" w:color="auto" w:fill="auto"/>
          </w:tcPr>
          <w:p w14:paraId="6325CCBB" w14:textId="77777777" w:rsidR="005377F9" w:rsidRPr="00C31E24" w:rsidRDefault="005377F9" w:rsidP="00D74F31">
            <w:pPr>
              <w:pStyle w:val="TAC"/>
              <w:keepNext w:val="0"/>
              <w:keepLines w:val="0"/>
              <w:widowControl w:val="0"/>
            </w:pPr>
            <w:r w:rsidRPr="00C31E24">
              <w:t>-</w:t>
            </w:r>
          </w:p>
        </w:tc>
        <w:tc>
          <w:tcPr>
            <w:tcW w:w="2871" w:type="dxa"/>
            <w:shd w:val="clear" w:color="auto" w:fill="auto"/>
          </w:tcPr>
          <w:p w14:paraId="3C2C0105" w14:textId="77777777" w:rsidR="005377F9" w:rsidRPr="00C31E24" w:rsidRDefault="005377F9" w:rsidP="00D74F31">
            <w:pPr>
              <w:pStyle w:val="TAL"/>
              <w:keepNext w:val="0"/>
              <w:keepLines w:val="0"/>
              <w:widowControl w:val="0"/>
            </w:pPr>
            <w:r w:rsidRPr="00C31E24">
              <w:t>-</w:t>
            </w:r>
          </w:p>
        </w:tc>
        <w:tc>
          <w:tcPr>
            <w:tcW w:w="544" w:type="dxa"/>
            <w:shd w:val="clear" w:color="auto" w:fill="auto"/>
          </w:tcPr>
          <w:p w14:paraId="7F2FE38C" w14:textId="77777777" w:rsidR="005377F9" w:rsidRPr="00C31E24" w:rsidRDefault="005377F9" w:rsidP="00D74F31">
            <w:pPr>
              <w:pStyle w:val="TAC"/>
              <w:keepNext w:val="0"/>
              <w:keepLines w:val="0"/>
              <w:widowControl w:val="0"/>
            </w:pPr>
            <w:r w:rsidRPr="00C31E24">
              <w:t>-</w:t>
            </w:r>
          </w:p>
        </w:tc>
        <w:tc>
          <w:tcPr>
            <w:tcW w:w="858" w:type="dxa"/>
            <w:shd w:val="clear" w:color="auto" w:fill="auto"/>
          </w:tcPr>
          <w:p w14:paraId="6B395DAE" w14:textId="77777777" w:rsidR="005377F9" w:rsidRPr="00C31E24" w:rsidRDefault="005377F9" w:rsidP="00D74F31">
            <w:pPr>
              <w:pStyle w:val="TAC"/>
              <w:keepNext w:val="0"/>
              <w:keepLines w:val="0"/>
              <w:widowControl w:val="0"/>
            </w:pPr>
            <w:r w:rsidRPr="00C31E24">
              <w:t>-</w:t>
            </w:r>
          </w:p>
        </w:tc>
      </w:tr>
      <w:tr w:rsidR="005377F9" w:rsidRPr="00C31E24" w14:paraId="7FCD0885" w14:textId="77777777" w:rsidTr="00D74F31">
        <w:trPr>
          <w:trHeight w:val="415"/>
          <w:jc w:val="center"/>
        </w:trPr>
        <w:tc>
          <w:tcPr>
            <w:tcW w:w="9401" w:type="dxa"/>
            <w:gridSpan w:val="6"/>
            <w:shd w:val="clear" w:color="auto" w:fill="auto"/>
          </w:tcPr>
          <w:p w14:paraId="2E47491F" w14:textId="77777777" w:rsidR="005377F9" w:rsidRPr="00C31E24" w:rsidRDefault="005377F9" w:rsidP="00DD5C3D">
            <w:pPr>
              <w:pStyle w:val="TAC"/>
              <w:keepLines w:val="0"/>
              <w:jc w:val="left"/>
            </w:pPr>
            <w:r w:rsidRPr="00C31E24">
              <w:rPr>
                <w:rFonts w:eastAsia="SimSun"/>
                <w:lang w:eastAsia="zh-CN"/>
              </w:rPr>
              <w:t>NOTE 1: This action is expected to be done via a suitable implementation dependent MMI.</w:t>
            </w:r>
          </w:p>
        </w:tc>
      </w:tr>
    </w:tbl>
    <w:p w14:paraId="77CCC37C" w14:textId="77777777" w:rsidR="005377F9" w:rsidRPr="00C31E24" w:rsidRDefault="005377F9" w:rsidP="005377F9"/>
    <w:p w14:paraId="05745EEA" w14:textId="77777777" w:rsidR="005377F9" w:rsidRPr="00C31E24" w:rsidRDefault="005377F9" w:rsidP="005377F9">
      <w:pPr>
        <w:pStyle w:val="H6"/>
      </w:pPr>
      <w:r w:rsidRPr="00C31E24">
        <w:t>6.1.1.6.3.3</w:t>
      </w:r>
      <w:r w:rsidRPr="00C31E24">
        <w:tab/>
        <w:t>Specific message contents</w:t>
      </w:r>
    </w:p>
    <w:p w14:paraId="5C69FC04" w14:textId="77777777" w:rsidR="005377F9" w:rsidRPr="00C31E24" w:rsidRDefault="005377F9" w:rsidP="005377F9">
      <w:pPr>
        <w:pStyle w:val="TH"/>
      </w:pPr>
      <w:r w:rsidRPr="00C31E24">
        <w:t>Table 6.1.1.6.3.3-1: SIP INVITE (Step 1, Table 6.1.1.6.3.2-1)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5377F9" w:rsidRPr="00C31E24" w14:paraId="41FBFEA6" w14:textId="77777777" w:rsidTr="00D74F31">
        <w:trPr>
          <w:tblHeader/>
        </w:trPr>
        <w:tc>
          <w:tcPr>
            <w:tcW w:w="9639" w:type="dxa"/>
            <w:gridSpan w:val="5"/>
          </w:tcPr>
          <w:p w14:paraId="68F60A74" w14:textId="77777777" w:rsidR="005377F9" w:rsidRPr="00C31E24" w:rsidRDefault="005377F9" w:rsidP="00D74F31">
            <w:pPr>
              <w:pStyle w:val="TAL"/>
              <w:keepNext w:val="0"/>
            </w:pPr>
            <w:r w:rsidRPr="00C31E24">
              <w:t>Derivation Path: TS 36-579-1 [2], Table 5.5.2.5.2-1, conditions MCVIDEO, EMERGENCY-CALL</w:t>
            </w:r>
          </w:p>
        </w:tc>
      </w:tr>
      <w:tr w:rsidR="005377F9" w:rsidRPr="00C31E24" w14:paraId="2A18A332" w14:textId="77777777" w:rsidTr="00D74F31">
        <w:trPr>
          <w:tblHeader/>
        </w:trPr>
        <w:tc>
          <w:tcPr>
            <w:tcW w:w="2835" w:type="dxa"/>
          </w:tcPr>
          <w:p w14:paraId="7B64FF77" w14:textId="77777777" w:rsidR="005377F9" w:rsidRPr="00C31E24" w:rsidRDefault="005377F9" w:rsidP="00D74F31">
            <w:pPr>
              <w:pStyle w:val="TAH"/>
              <w:keepNext w:val="0"/>
              <w:rPr>
                <w:bCs/>
              </w:rPr>
            </w:pPr>
            <w:r w:rsidRPr="00C31E24">
              <w:rPr>
                <w:bCs/>
              </w:rPr>
              <w:t>Information Element</w:t>
            </w:r>
          </w:p>
        </w:tc>
        <w:tc>
          <w:tcPr>
            <w:tcW w:w="2126" w:type="dxa"/>
          </w:tcPr>
          <w:p w14:paraId="6CA97E46" w14:textId="77777777" w:rsidR="005377F9" w:rsidRPr="00C31E24" w:rsidRDefault="005377F9" w:rsidP="00D74F31">
            <w:pPr>
              <w:pStyle w:val="TAH"/>
              <w:keepNext w:val="0"/>
              <w:rPr>
                <w:bCs/>
              </w:rPr>
            </w:pPr>
            <w:r w:rsidRPr="00C31E24">
              <w:rPr>
                <w:bCs/>
              </w:rPr>
              <w:t>Value/remark</w:t>
            </w:r>
          </w:p>
        </w:tc>
        <w:tc>
          <w:tcPr>
            <w:tcW w:w="2126" w:type="dxa"/>
            <w:tcBorders>
              <w:bottom w:val="single" w:sz="4" w:space="0" w:color="auto"/>
            </w:tcBorders>
          </w:tcPr>
          <w:p w14:paraId="3D5E41FC" w14:textId="77777777" w:rsidR="005377F9" w:rsidRPr="00C31E24" w:rsidRDefault="005377F9" w:rsidP="00D74F31">
            <w:pPr>
              <w:pStyle w:val="TAH"/>
              <w:keepNext w:val="0"/>
              <w:rPr>
                <w:bCs/>
              </w:rPr>
            </w:pPr>
            <w:r w:rsidRPr="00C31E24">
              <w:rPr>
                <w:bCs/>
              </w:rPr>
              <w:t>Comment</w:t>
            </w:r>
          </w:p>
        </w:tc>
        <w:tc>
          <w:tcPr>
            <w:tcW w:w="1418" w:type="dxa"/>
          </w:tcPr>
          <w:p w14:paraId="64163271" w14:textId="77777777" w:rsidR="005377F9" w:rsidRPr="00C31E24" w:rsidRDefault="005377F9" w:rsidP="00D74F31">
            <w:pPr>
              <w:pStyle w:val="TAH"/>
              <w:keepNext w:val="0"/>
              <w:rPr>
                <w:bCs/>
              </w:rPr>
            </w:pPr>
            <w:r w:rsidRPr="00C31E24">
              <w:rPr>
                <w:bCs/>
              </w:rPr>
              <w:t>Reference</w:t>
            </w:r>
          </w:p>
        </w:tc>
        <w:tc>
          <w:tcPr>
            <w:tcW w:w="1134" w:type="dxa"/>
          </w:tcPr>
          <w:p w14:paraId="429A0758" w14:textId="77777777" w:rsidR="005377F9" w:rsidRPr="00C31E24" w:rsidRDefault="005377F9" w:rsidP="00D74F31">
            <w:pPr>
              <w:pStyle w:val="TAH"/>
              <w:keepNext w:val="0"/>
              <w:rPr>
                <w:bCs/>
              </w:rPr>
            </w:pPr>
            <w:r w:rsidRPr="00C31E24">
              <w:rPr>
                <w:bCs/>
              </w:rPr>
              <w:t>Condition</w:t>
            </w:r>
          </w:p>
        </w:tc>
      </w:tr>
      <w:tr w:rsidR="005377F9" w:rsidRPr="00C31E24" w14:paraId="543CDE1E" w14:textId="77777777" w:rsidTr="00D74F31">
        <w:trPr>
          <w:tblHeader/>
        </w:trPr>
        <w:tc>
          <w:tcPr>
            <w:tcW w:w="2835" w:type="dxa"/>
            <w:vAlign w:val="center"/>
          </w:tcPr>
          <w:p w14:paraId="0E39820B" w14:textId="77777777" w:rsidR="005377F9" w:rsidRPr="00C31E24" w:rsidRDefault="005377F9" w:rsidP="00D74F31">
            <w:pPr>
              <w:pStyle w:val="TAL"/>
              <w:rPr>
                <w:b/>
                <w:bCs/>
              </w:rPr>
            </w:pPr>
            <w:r w:rsidRPr="00C31E24">
              <w:rPr>
                <w:b/>
                <w:bCs/>
              </w:rPr>
              <w:t>Message-body</w:t>
            </w:r>
          </w:p>
        </w:tc>
        <w:tc>
          <w:tcPr>
            <w:tcW w:w="2126" w:type="dxa"/>
          </w:tcPr>
          <w:p w14:paraId="4F3EA168" w14:textId="77777777" w:rsidR="005377F9" w:rsidRPr="00C31E24" w:rsidRDefault="005377F9" w:rsidP="00D74F31">
            <w:pPr>
              <w:pStyle w:val="TAL"/>
            </w:pPr>
          </w:p>
        </w:tc>
        <w:tc>
          <w:tcPr>
            <w:tcW w:w="2126" w:type="dxa"/>
            <w:tcBorders>
              <w:bottom w:val="single" w:sz="4" w:space="0" w:color="auto"/>
            </w:tcBorders>
          </w:tcPr>
          <w:p w14:paraId="30C30293" w14:textId="77777777" w:rsidR="005377F9" w:rsidRPr="00C31E24" w:rsidRDefault="005377F9" w:rsidP="00D74F31">
            <w:pPr>
              <w:pStyle w:val="TAL"/>
            </w:pPr>
          </w:p>
        </w:tc>
        <w:tc>
          <w:tcPr>
            <w:tcW w:w="1418" w:type="dxa"/>
          </w:tcPr>
          <w:p w14:paraId="44469B8B" w14:textId="77777777" w:rsidR="005377F9" w:rsidRPr="00C31E24" w:rsidRDefault="005377F9" w:rsidP="00D74F31">
            <w:pPr>
              <w:pStyle w:val="TAL"/>
            </w:pPr>
          </w:p>
        </w:tc>
        <w:tc>
          <w:tcPr>
            <w:tcW w:w="1134" w:type="dxa"/>
            <w:vAlign w:val="bottom"/>
          </w:tcPr>
          <w:p w14:paraId="63C9EAAD" w14:textId="77777777" w:rsidR="005377F9" w:rsidRPr="00C31E24" w:rsidRDefault="005377F9" w:rsidP="00D74F31">
            <w:pPr>
              <w:pStyle w:val="TAL"/>
            </w:pPr>
          </w:p>
        </w:tc>
      </w:tr>
      <w:tr w:rsidR="005377F9" w:rsidRPr="00C31E24" w14:paraId="4D704D9B" w14:textId="77777777" w:rsidTr="00D74F31">
        <w:trPr>
          <w:tblHeader/>
        </w:trPr>
        <w:tc>
          <w:tcPr>
            <w:tcW w:w="2835" w:type="dxa"/>
            <w:vAlign w:val="center"/>
          </w:tcPr>
          <w:p w14:paraId="3E21F49F" w14:textId="77777777" w:rsidR="005377F9" w:rsidRPr="00C31E24" w:rsidRDefault="005377F9" w:rsidP="00D74F31">
            <w:pPr>
              <w:pStyle w:val="TAL"/>
            </w:pPr>
            <w:r w:rsidRPr="00C31E24">
              <w:t xml:space="preserve">  MIME body part</w:t>
            </w:r>
          </w:p>
        </w:tc>
        <w:tc>
          <w:tcPr>
            <w:tcW w:w="2126" w:type="dxa"/>
            <w:vAlign w:val="center"/>
          </w:tcPr>
          <w:p w14:paraId="37B25BCB" w14:textId="77777777" w:rsidR="005377F9" w:rsidRPr="00C31E24" w:rsidRDefault="005377F9" w:rsidP="00D74F31">
            <w:pPr>
              <w:pStyle w:val="TAL"/>
            </w:pPr>
          </w:p>
        </w:tc>
        <w:tc>
          <w:tcPr>
            <w:tcW w:w="2126" w:type="dxa"/>
            <w:tcBorders>
              <w:bottom w:val="single" w:sz="4" w:space="0" w:color="auto"/>
            </w:tcBorders>
          </w:tcPr>
          <w:p w14:paraId="50784107" w14:textId="77777777" w:rsidR="005377F9" w:rsidRPr="00C31E24" w:rsidRDefault="005377F9" w:rsidP="00D74F31">
            <w:pPr>
              <w:pStyle w:val="TAL"/>
            </w:pPr>
            <w:r w:rsidRPr="00C31E24">
              <w:t>MCVideo-Info</w:t>
            </w:r>
          </w:p>
        </w:tc>
        <w:tc>
          <w:tcPr>
            <w:tcW w:w="1418" w:type="dxa"/>
          </w:tcPr>
          <w:p w14:paraId="306391EB" w14:textId="77777777" w:rsidR="005377F9" w:rsidRPr="00C31E24" w:rsidRDefault="005377F9" w:rsidP="00D74F31">
            <w:pPr>
              <w:pStyle w:val="TAL"/>
            </w:pPr>
          </w:p>
        </w:tc>
        <w:tc>
          <w:tcPr>
            <w:tcW w:w="1134" w:type="dxa"/>
            <w:vAlign w:val="bottom"/>
          </w:tcPr>
          <w:p w14:paraId="76E1BF2E" w14:textId="77777777" w:rsidR="005377F9" w:rsidRPr="00C31E24" w:rsidRDefault="005377F9" w:rsidP="00D74F31">
            <w:pPr>
              <w:pStyle w:val="TAL"/>
            </w:pPr>
          </w:p>
        </w:tc>
      </w:tr>
      <w:tr w:rsidR="005377F9" w:rsidRPr="00C31E24" w14:paraId="0B9FE6A3" w14:textId="77777777" w:rsidTr="00D74F31">
        <w:trPr>
          <w:tblHeader/>
        </w:trPr>
        <w:tc>
          <w:tcPr>
            <w:tcW w:w="2835" w:type="dxa"/>
            <w:vAlign w:val="center"/>
          </w:tcPr>
          <w:p w14:paraId="685E23EC" w14:textId="77777777" w:rsidR="005377F9" w:rsidRPr="00C31E24" w:rsidRDefault="005377F9" w:rsidP="00D74F31">
            <w:pPr>
              <w:pStyle w:val="TAL"/>
            </w:pPr>
            <w:r w:rsidRPr="00C31E24">
              <w:t xml:space="preserve">    MIME-part-headers</w:t>
            </w:r>
          </w:p>
        </w:tc>
        <w:tc>
          <w:tcPr>
            <w:tcW w:w="2126" w:type="dxa"/>
            <w:vAlign w:val="center"/>
          </w:tcPr>
          <w:p w14:paraId="7E951528" w14:textId="77777777" w:rsidR="005377F9" w:rsidRPr="00C31E24" w:rsidRDefault="005377F9" w:rsidP="00D74F31">
            <w:pPr>
              <w:pStyle w:val="TAL"/>
            </w:pPr>
          </w:p>
        </w:tc>
        <w:tc>
          <w:tcPr>
            <w:tcW w:w="2126" w:type="dxa"/>
            <w:tcBorders>
              <w:bottom w:val="single" w:sz="4" w:space="0" w:color="auto"/>
            </w:tcBorders>
          </w:tcPr>
          <w:p w14:paraId="3859AC79" w14:textId="77777777" w:rsidR="005377F9" w:rsidRPr="00C31E24" w:rsidRDefault="005377F9" w:rsidP="00D74F31">
            <w:pPr>
              <w:pStyle w:val="TAL"/>
            </w:pPr>
          </w:p>
        </w:tc>
        <w:tc>
          <w:tcPr>
            <w:tcW w:w="1418" w:type="dxa"/>
          </w:tcPr>
          <w:p w14:paraId="633A6B0E" w14:textId="77777777" w:rsidR="005377F9" w:rsidRPr="00C31E24" w:rsidRDefault="005377F9" w:rsidP="00D74F31">
            <w:pPr>
              <w:pStyle w:val="TAL"/>
            </w:pPr>
          </w:p>
        </w:tc>
        <w:tc>
          <w:tcPr>
            <w:tcW w:w="1134" w:type="dxa"/>
            <w:vAlign w:val="bottom"/>
          </w:tcPr>
          <w:p w14:paraId="5329F4C4" w14:textId="77777777" w:rsidR="005377F9" w:rsidRPr="00C31E24" w:rsidRDefault="005377F9" w:rsidP="00D74F31">
            <w:pPr>
              <w:pStyle w:val="TAL"/>
            </w:pPr>
          </w:p>
        </w:tc>
      </w:tr>
      <w:tr w:rsidR="005377F9" w:rsidRPr="00C31E24" w14:paraId="571FA23D" w14:textId="77777777" w:rsidTr="00D74F31">
        <w:trPr>
          <w:tblHeader/>
        </w:trPr>
        <w:tc>
          <w:tcPr>
            <w:tcW w:w="2835" w:type="dxa"/>
            <w:vAlign w:val="center"/>
          </w:tcPr>
          <w:p w14:paraId="105FB01E" w14:textId="77777777" w:rsidR="005377F9" w:rsidRPr="00C31E24" w:rsidRDefault="005377F9" w:rsidP="00D74F31">
            <w:pPr>
              <w:pStyle w:val="TAL"/>
            </w:pPr>
            <w:r w:rsidRPr="00C31E24">
              <w:t xml:space="preserve">       MIME-Content-Type</w:t>
            </w:r>
          </w:p>
        </w:tc>
        <w:tc>
          <w:tcPr>
            <w:tcW w:w="2126" w:type="dxa"/>
          </w:tcPr>
          <w:p w14:paraId="41F42B84" w14:textId="77777777" w:rsidR="005377F9" w:rsidRPr="00C31E24" w:rsidRDefault="005377F9" w:rsidP="00D74F31">
            <w:pPr>
              <w:pStyle w:val="TAL"/>
            </w:pPr>
            <w:r w:rsidRPr="00C31E24">
              <w:t>"application/vnd.3gpp.mcvideo-info+xml"</w:t>
            </w:r>
          </w:p>
        </w:tc>
        <w:tc>
          <w:tcPr>
            <w:tcW w:w="2126" w:type="dxa"/>
            <w:tcBorders>
              <w:bottom w:val="single" w:sz="4" w:space="0" w:color="auto"/>
            </w:tcBorders>
          </w:tcPr>
          <w:p w14:paraId="4F363EC5" w14:textId="77777777" w:rsidR="005377F9" w:rsidRPr="00C31E24" w:rsidRDefault="005377F9" w:rsidP="00D74F31">
            <w:pPr>
              <w:pStyle w:val="TAL"/>
            </w:pPr>
          </w:p>
        </w:tc>
        <w:tc>
          <w:tcPr>
            <w:tcW w:w="1418" w:type="dxa"/>
          </w:tcPr>
          <w:p w14:paraId="6F12E0E8" w14:textId="77777777" w:rsidR="005377F9" w:rsidRPr="00C31E24" w:rsidRDefault="005377F9" w:rsidP="00D74F31">
            <w:pPr>
              <w:pStyle w:val="TAL"/>
            </w:pPr>
          </w:p>
        </w:tc>
        <w:tc>
          <w:tcPr>
            <w:tcW w:w="1134" w:type="dxa"/>
            <w:vAlign w:val="bottom"/>
          </w:tcPr>
          <w:p w14:paraId="424B2036" w14:textId="77777777" w:rsidR="005377F9" w:rsidRPr="00C31E24" w:rsidRDefault="005377F9" w:rsidP="00D74F31">
            <w:pPr>
              <w:pStyle w:val="TAL"/>
            </w:pPr>
          </w:p>
        </w:tc>
      </w:tr>
      <w:tr w:rsidR="005377F9" w:rsidRPr="00C31E24" w14:paraId="5754BF79" w14:textId="77777777" w:rsidTr="00D74F31">
        <w:trPr>
          <w:tblHeader/>
        </w:trPr>
        <w:tc>
          <w:tcPr>
            <w:tcW w:w="2835" w:type="dxa"/>
            <w:vAlign w:val="center"/>
          </w:tcPr>
          <w:p w14:paraId="739FEA34" w14:textId="77777777" w:rsidR="005377F9" w:rsidRPr="00C31E24" w:rsidRDefault="005377F9" w:rsidP="00D74F31">
            <w:pPr>
              <w:pStyle w:val="TAL"/>
            </w:pPr>
            <w:r w:rsidRPr="00C31E24">
              <w:t xml:space="preserve">     MIME-part-body</w:t>
            </w:r>
          </w:p>
        </w:tc>
        <w:tc>
          <w:tcPr>
            <w:tcW w:w="2126" w:type="dxa"/>
          </w:tcPr>
          <w:p w14:paraId="58E8CA3F" w14:textId="77777777" w:rsidR="005377F9" w:rsidRPr="00C31E24" w:rsidRDefault="005377F9" w:rsidP="00D74F31">
            <w:pPr>
              <w:pStyle w:val="TAL"/>
            </w:pPr>
            <w:r w:rsidRPr="00C31E24">
              <w:t>MCVideo-Info as described in Table 6.1.1.6.3.3-2</w:t>
            </w:r>
          </w:p>
        </w:tc>
        <w:tc>
          <w:tcPr>
            <w:tcW w:w="2126" w:type="dxa"/>
            <w:tcBorders>
              <w:bottom w:val="single" w:sz="4" w:space="0" w:color="auto"/>
            </w:tcBorders>
          </w:tcPr>
          <w:p w14:paraId="75A3A860" w14:textId="77777777" w:rsidR="005377F9" w:rsidRPr="00C31E24" w:rsidRDefault="005377F9" w:rsidP="00D74F31">
            <w:pPr>
              <w:pStyle w:val="TAL"/>
            </w:pPr>
          </w:p>
        </w:tc>
        <w:tc>
          <w:tcPr>
            <w:tcW w:w="1418" w:type="dxa"/>
          </w:tcPr>
          <w:p w14:paraId="227F74BF" w14:textId="77777777" w:rsidR="005377F9" w:rsidRPr="00C31E24" w:rsidRDefault="005377F9" w:rsidP="00D74F31">
            <w:pPr>
              <w:pStyle w:val="TAL"/>
            </w:pPr>
          </w:p>
        </w:tc>
        <w:tc>
          <w:tcPr>
            <w:tcW w:w="1134" w:type="dxa"/>
            <w:vAlign w:val="bottom"/>
          </w:tcPr>
          <w:p w14:paraId="0EAE7F42" w14:textId="77777777" w:rsidR="005377F9" w:rsidRPr="00C31E24" w:rsidRDefault="005377F9" w:rsidP="00D74F31">
            <w:pPr>
              <w:pStyle w:val="TAL"/>
            </w:pPr>
          </w:p>
        </w:tc>
      </w:tr>
    </w:tbl>
    <w:p w14:paraId="69425D25" w14:textId="77777777" w:rsidR="005377F9" w:rsidRPr="00C31E24" w:rsidRDefault="005377F9" w:rsidP="005377F9"/>
    <w:p w14:paraId="31FC4CA1" w14:textId="77777777" w:rsidR="005377F9" w:rsidRPr="00C31E24" w:rsidRDefault="005377F9" w:rsidP="005377F9">
      <w:pPr>
        <w:pStyle w:val="TH"/>
      </w:pPr>
      <w:r w:rsidRPr="00C31E24">
        <w:t>Table 6.1.1.6.3.3-2: MCVideo-Info in SIP INVITE (Table 6.1.1.6.3.3-1)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C31E24" w14:paraId="281D9120" w14:textId="77777777" w:rsidTr="00D74F31">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37147D74" w14:textId="77777777" w:rsidR="005377F9" w:rsidRPr="00C31E24" w:rsidRDefault="005377F9" w:rsidP="00D74F31">
            <w:pPr>
              <w:pStyle w:val="TAL"/>
              <w:keepLines w:val="0"/>
              <w:widowControl w:val="0"/>
            </w:pPr>
            <w:r w:rsidRPr="00C31E24">
              <w:t>Derivation Path: TS 56.379-1 [2], Table 5.5.3.2.2-2, condition GROUP-CALL</w:t>
            </w:r>
          </w:p>
        </w:tc>
      </w:tr>
    </w:tbl>
    <w:p w14:paraId="11554521" w14:textId="77777777" w:rsidR="005377F9" w:rsidRPr="00C31E24" w:rsidRDefault="005377F9" w:rsidP="005377F9"/>
    <w:p w14:paraId="0F49C7ED" w14:textId="77777777" w:rsidR="005377F9" w:rsidRPr="00C31E24" w:rsidRDefault="005377F9" w:rsidP="005377F9">
      <w:pPr>
        <w:pStyle w:val="TH"/>
      </w:pPr>
      <w:r w:rsidRPr="00C31E24">
        <w:t>Table 6.1.1.6.3.3-3: SIP 200 (OK) (Step 3,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C31E24" w14:paraId="164A0BD6" w14:textId="77777777" w:rsidTr="00D74F31">
        <w:trPr>
          <w:tblHeader/>
        </w:trPr>
        <w:tc>
          <w:tcPr>
            <w:tcW w:w="9517" w:type="dxa"/>
            <w:gridSpan w:val="5"/>
          </w:tcPr>
          <w:p w14:paraId="1C8786C6" w14:textId="77777777" w:rsidR="005377F9" w:rsidRPr="00C31E24" w:rsidRDefault="005377F9" w:rsidP="00D74F31">
            <w:pPr>
              <w:pStyle w:val="TAL"/>
              <w:keepNext w:val="0"/>
              <w:keepLines w:val="0"/>
              <w:widowControl w:val="0"/>
            </w:pPr>
            <w:r w:rsidRPr="00C31E24">
              <w:t>Derivation Path: TS 36.579-1 [2], Table 5.5.2.17.1.2-1, conditions MCVIDEO, INVITE-RSP</w:t>
            </w:r>
          </w:p>
        </w:tc>
      </w:tr>
      <w:tr w:rsidR="005377F9" w:rsidRPr="00C31E24" w14:paraId="308D7E0D" w14:textId="77777777" w:rsidTr="00D74F31">
        <w:trPr>
          <w:tblHeader/>
        </w:trPr>
        <w:tc>
          <w:tcPr>
            <w:tcW w:w="2677" w:type="dxa"/>
          </w:tcPr>
          <w:p w14:paraId="31B4C32C" w14:textId="77777777" w:rsidR="005377F9" w:rsidRPr="00C31E24" w:rsidRDefault="005377F9" w:rsidP="00D74F31">
            <w:pPr>
              <w:pStyle w:val="TAH"/>
              <w:keepNext w:val="0"/>
              <w:keepLines w:val="0"/>
              <w:widowControl w:val="0"/>
            </w:pPr>
            <w:r w:rsidRPr="00C31E24">
              <w:t>Information Element</w:t>
            </w:r>
          </w:p>
        </w:tc>
        <w:tc>
          <w:tcPr>
            <w:tcW w:w="2160" w:type="dxa"/>
          </w:tcPr>
          <w:p w14:paraId="7EB02BD3" w14:textId="77777777" w:rsidR="005377F9" w:rsidRPr="00C31E24" w:rsidRDefault="005377F9" w:rsidP="00D74F31">
            <w:pPr>
              <w:pStyle w:val="TAH"/>
              <w:keepNext w:val="0"/>
              <w:keepLines w:val="0"/>
              <w:widowControl w:val="0"/>
            </w:pPr>
            <w:r w:rsidRPr="00C31E24">
              <w:t>Value/remark</w:t>
            </w:r>
          </w:p>
        </w:tc>
        <w:tc>
          <w:tcPr>
            <w:tcW w:w="2160" w:type="dxa"/>
            <w:tcBorders>
              <w:bottom w:val="single" w:sz="4" w:space="0" w:color="auto"/>
            </w:tcBorders>
          </w:tcPr>
          <w:p w14:paraId="478E2A60" w14:textId="77777777" w:rsidR="005377F9" w:rsidRPr="00C31E24" w:rsidRDefault="005377F9" w:rsidP="00D74F31">
            <w:pPr>
              <w:pStyle w:val="TAH"/>
              <w:keepNext w:val="0"/>
              <w:keepLines w:val="0"/>
              <w:widowControl w:val="0"/>
            </w:pPr>
            <w:r w:rsidRPr="00C31E24">
              <w:t>Comment</w:t>
            </w:r>
          </w:p>
        </w:tc>
        <w:tc>
          <w:tcPr>
            <w:tcW w:w="1350" w:type="dxa"/>
          </w:tcPr>
          <w:p w14:paraId="33FC6DEE" w14:textId="77777777" w:rsidR="005377F9" w:rsidRPr="00C31E24" w:rsidRDefault="005377F9" w:rsidP="00D74F31">
            <w:pPr>
              <w:pStyle w:val="TAH"/>
              <w:keepNext w:val="0"/>
              <w:keepLines w:val="0"/>
              <w:widowControl w:val="0"/>
            </w:pPr>
            <w:r w:rsidRPr="00C31E24">
              <w:t>Reference</w:t>
            </w:r>
          </w:p>
        </w:tc>
        <w:tc>
          <w:tcPr>
            <w:tcW w:w="1170" w:type="dxa"/>
          </w:tcPr>
          <w:p w14:paraId="7612211E" w14:textId="77777777" w:rsidR="005377F9" w:rsidRPr="00C31E24" w:rsidRDefault="005377F9" w:rsidP="00D74F31">
            <w:pPr>
              <w:pStyle w:val="TAH"/>
              <w:keepNext w:val="0"/>
              <w:keepLines w:val="0"/>
              <w:widowControl w:val="0"/>
            </w:pPr>
            <w:r w:rsidRPr="00C31E24">
              <w:t>Condition</w:t>
            </w:r>
          </w:p>
        </w:tc>
      </w:tr>
      <w:tr w:rsidR="005377F9" w:rsidRPr="00C31E24" w14:paraId="587D0DB5" w14:textId="77777777" w:rsidTr="00D74F31">
        <w:tc>
          <w:tcPr>
            <w:tcW w:w="2677" w:type="dxa"/>
            <w:vAlign w:val="center"/>
          </w:tcPr>
          <w:p w14:paraId="3F297FD4" w14:textId="77777777" w:rsidR="005377F9" w:rsidRPr="00C31E24" w:rsidRDefault="005377F9" w:rsidP="00D74F31">
            <w:pPr>
              <w:pStyle w:val="TAL"/>
              <w:keepNext w:val="0"/>
              <w:keepLines w:val="0"/>
              <w:widowControl w:val="0"/>
              <w:rPr>
                <w:rFonts w:cs="Arial"/>
                <w:b/>
                <w:szCs w:val="18"/>
              </w:rPr>
            </w:pPr>
            <w:r w:rsidRPr="00C31E24">
              <w:rPr>
                <w:rFonts w:cs="Arial"/>
                <w:b/>
                <w:szCs w:val="18"/>
              </w:rPr>
              <w:t>Message-body</w:t>
            </w:r>
          </w:p>
        </w:tc>
        <w:tc>
          <w:tcPr>
            <w:tcW w:w="2160" w:type="dxa"/>
          </w:tcPr>
          <w:p w14:paraId="3619D051" w14:textId="77777777" w:rsidR="005377F9" w:rsidRPr="00C31E24" w:rsidRDefault="005377F9" w:rsidP="00D74F31">
            <w:pPr>
              <w:pStyle w:val="TAL"/>
              <w:keepNext w:val="0"/>
              <w:keepLines w:val="0"/>
              <w:widowControl w:val="0"/>
            </w:pPr>
          </w:p>
        </w:tc>
        <w:tc>
          <w:tcPr>
            <w:tcW w:w="2160" w:type="dxa"/>
            <w:tcBorders>
              <w:top w:val="single" w:sz="4" w:space="0" w:color="auto"/>
              <w:bottom w:val="single" w:sz="4" w:space="0" w:color="auto"/>
            </w:tcBorders>
          </w:tcPr>
          <w:p w14:paraId="17598746" w14:textId="77777777" w:rsidR="005377F9" w:rsidRPr="00C31E24" w:rsidRDefault="005377F9" w:rsidP="00D74F31">
            <w:pPr>
              <w:pStyle w:val="TAL"/>
              <w:keepNext w:val="0"/>
              <w:keepLines w:val="0"/>
              <w:widowControl w:val="0"/>
            </w:pPr>
          </w:p>
        </w:tc>
        <w:tc>
          <w:tcPr>
            <w:tcW w:w="1350" w:type="dxa"/>
          </w:tcPr>
          <w:p w14:paraId="60A745B8" w14:textId="77777777" w:rsidR="005377F9" w:rsidRPr="00C31E24" w:rsidRDefault="005377F9" w:rsidP="00D74F31">
            <w:pPr>
              <w:pStyle w:val="TAL"/>
              <w:keepNext w:val="0"/>
              <w:keepLines w:val="0"/>
              <w:widowControl w:val="0"/>
            </w:pPr>
          </w:p>
        </w:tc>
        <w:tc>
          <w:tcPr>
            <w:tcW w:w="1170" w:type="dxa"/>
            <w:vAlign w:val="bottom"/>
          </w:tcPr>
          <w:p w14:paraId="0C2A9404" w14:textId="77777777" w:rsidR="005377F9" w:rsidRPr="00C31E24" w:rsidRDefault="005377F9" w:rsidP="00D74F31">
            <w:pPr>
              <w:pStyle w:val="TAL"/>
              <w:keepNext w:val="0"/>
              <w:keepLines w:val="0"/>
              <w:widowControl w:val="0"/>
            </w:pPr>
          </w:p>
        </w:tc>
      </w:tr>
      <w:tr w:rsidR="005377F9" w:rsidRPr="00C31E24" w14:paraId="34F4C8EC" w14:textId="77777777" w:rsidTr="00D74F31">
        <w:tc>
          <w:tcPr>
            <w:tcW w:w="2677" w:type="dxa"/>
            <w:vAlign w:val="center"/>
          </w:tcPr>
          <w:p w14:paraId="5083B1B1" w14:textId="77777777" w:rsidR="005377F9" w:rsidRPr="00C31E24" w:rsidDel="006C0DA3" w:rsidRDefault="005377F9" w:rsidP="00D74F31">
            <w:pPr>
              <w:pStyle w:val="TAL"/>
            </w:pPr>
            <w:r w:rsidRPr="00C31E24">
              <w:t xml:space="preserve">  MIME body part</w:t>
            </w:r>
          </w:p>
        </w:tc>
        <w:tc>
          <w:tcPr>
            <w:tcW w:w="2160" w:type="dxa"/>
            <w:vAlign w:val="center"/>
          </w:tcPr>
          <w:p w14:paraId="6744C471" w14:textId="77777777" w:rsidR="005377F9" w:rsidRPr="00C31E24" w:rsidRDefault="005377F9" w:rsidP="00D74F31">
            <w:pPr>
              <w:pStyle w:val="TAL"/>
            </w:pPr>
          </w:p>
        </w:tc>
        <w:tc>
          <w:tcPr>
            <w:tcW w:w="2160" w:type="dxa"/>
            <w:tcBorders>
              <w:top w:val="single" w:sz="4" w:space="0" w:color="auto"/>
              <w:bottom w:val="single" w:sz="4" w:space="0" w:color="auto"/>
            </w:tcBorders>
          </w:tcPr>
          <w:p w14:paraId="54310787" w14:textId="77777777" w:rsidR="005377F9" w:rsidRPr="00C31E24" w:rsidRDefault="005377F9" w:rsidP="00D74F31">
            <w:pPr>
              <w:pStyle w:val="TAL"/>
            </w:pPr>
            <w:r w:rsidRPr="00C31E24">
              <w:t>MCVIDEO-Info</w:t>
            </w:r>
          </w:p>
        </w:tc>
        <w:tc>
          <w:tcPr>
            <w:tcW w:w="1350" w:type="dxa"/>
          </w:tcPr>
          <w:p w14:paraId="77FAB622" w14:textId="77777777" w:rsidR="005377F9" w:rsidRPr="00C31E24" w:rsidRDefault="005377F9" w:rsidP="00D74F31">
            <w:pPr>
              <w:pStyle w:val="TAL"/>
            </w:pPr>
          </w:p>
        </w:tc>
        <w:tc>
          <w:tcPr>
            <w:tcW w:w="1170" w:type="dxa"/>
            <w:vAlign w:val="bottom"/>
          </w:tcPr>
          <w:p w14:paraId="682A2C5D" w14:textId="77777777" w:rsidR="005377F9" w:rsidRPr="00C31E24" w:rsidRDefault="005377F9" w:rsidP="00D74F31">
            <w:pPr>
              <w:pStyle w:val="TAL"/>
            </w:pPr>
          </w:p>
        </w:tc>
      </w:tr>
      <w:tr w:rsidR="005377F9" w:rsidRPr="00C31E24" w14:paraId="0BFD5BD2" w14:textId="77777777" w:rsidTr="00D74F31">
        <w:tc>
          <w:tcPr>
            <w:tcW w:w="2677" w:type="dxa"/>
            <w:vAlign w:val="center"/>
          </w:tcPr>
          <w:p w14:paraId="2DCCD71C" w14:textId="77777777" w:rsidR="005377F9" w:rsidRPr="00C31E24" w:rsidRDefault="005377F9" w:rsidP="00D74F31">
            <w:pPr>
              <w:pStyle w:val="TAL"/>
              <w:keepNext w:val="0"/>
              <w:keepLines w:val="0"/>
              <w:widowControl w:val="0"/>
              <w:rPr>
                <w:b/>
              </w:rPr>
            </w:pPr>
            <w:r w:rsidRPr="00C31E24">
              <w:rPr>
                <w:rFonts w:cs="Arial"/>
                <w:b/>
                <w:szCs w:val="18"/>
              </w:rPr>
              <w:t xml:space="preserve">    </w:t>
            </w:r>
            <w:r w:rsidRPr="00C31E24">
              <w:rPr>
                <w:rFonts w:cs="Arial"/>
                <w:bCs/>
                <w:szCs w:val="18"/>
              </w:rPr>
              <w:t>MIME-part-header</w:t>
            </w:r>
          </w:p>
        </w:tc>
        <w:tc>
          <w:tcPr>
            <w:tcW w:w="2160" w:type="dxa"/>
          </w:tcPr>
          <w:p w14:paraId="26650AB1" w14:textId="77777777" w:rsidR="005377F9" w:rsidRPr="00C31E24" w:rsidRDefault="005377F9" w:rsidP="00D74F31">
            <w:pPr>
              <w:pStyle w:val="TAL"/>
              <w:keepNext w:val="0"/>
              <w:keepLines w:val="0"/>
              <w:widowControl w:val="0"/>
            </w:pPr>
          </w:p>
        </w:tc>
        <w:tc>
          <w:tcPr>
            <w:tcW w:w="2160" w:type="dxa"/>
            <w:tcBorders>
              <w:top w:val="single" w:sz="4" w:space="0" w:color="auto"/>
              <w:bottom w:val="single" w:sz="4" w:space="0" w:color="auto"/>
            </w:tcBorders>
          </w:tcPr>
          <w:p w14:paraId="0D57E0A6" w14:textId="77777777" w:rsidR="005377F9" w:rsidRPr="00C31E24" w:rsidRDefault="005377F9" w:rsidP="00D74F31">
            <w:pPr>
              <w:pStyle w:val="TAL"/>
              <w:keepNext w:val="0"/>
              <w:keepLines w:val="0"/>
              <w:widowControl w:val="0"/>
            </w:pPr>
          </w:p>
        </w:tc>
        <w:tc>
          <w:tcPr>
            <w:tcW w:w="1350" w:type="dxa"/>
          </w:tcPr>
          <w:p w14:paraId="7F520A8E" w14:textId="77777777" w:rsidR="005377F9" w:rsidRPr="00C31E24" w:rsidRDefault="005377F9" w:rsidP="00D74F31">
            <w:pPr>
              <w:pStyle w:val="TAL"/>
              <w:keepNext w:val="0"/>
              <w:keepLines w:val="0"/>
              <w:widowControl w:val="0"/>
            </w:pPr>
          </w:p>
        </w:tc>
        <w:tc>
          <w:tcPr>
            <w:tcW w:w="1170" w:type="dxa"/>
            <w:vAlign w:val="bottom"/>
          </w:tcPr>
          <w:p w14:paraId="096BEA04" w14:textId="77777777" w:rsidR="005377F9" w:rsidRPr="00C31E24" w:rsidRDefault="005377F9" w:rsidP="00D74F31">
            <w:pPr>
              <w:pStyle w:val="TAL"/>
              <w:keepNext w:val="0"/>
              <w:keepLines w:val="0"/>
              <w:widowControl w:val="0"/>
            </w:pPr>
          </w:p>
        </w:tc>
      </w:tr>
      <w:tr w:rsidR="005377F9" w:rsidRPr="00C31E24" w14:paraId="03483835" w14:textId="77777777" w:rsidTr="00D74F31">
        <w:tc>
          <w:tcPr>
            <w:tcW w:w="2677" w:type="dxa"/>
            <w:vAlign w:val="center"/>
          </w:tcPr>
          <w:p w14:paraId="11B83BE4" w14:textId="77777777" w:rsidR="005377F9" w:rsidRPr="00C31E24" w:rsidRDefault="005377F9" w:rsidP="00D74F31">
            <w:pPr>
              <w:pStyle w:val="TAL"/>
              <w:keepNext w:val="0"/>
              <w:keepLines w:val="0"/>
              <w:widowControl w:val="0"/>
              <w:rPr>
                <w:rFonts w:cs="Arial"/>
                <w:szCs w:val="18"/>
              </w:rPr>
            </w:pPr>
            <w:r w:rsidRPr="00C31E24">
              <w:t xml:space="preserve">    MIME-part-body</w:t>
            </w:r>
          </w:p>
        </w:tc>
        <w:tc>
          <w:tcPr>
            <w:tcW w:w="2160" w:type="dxa"/>
            <w:vAlign w:val="center"/>
          </w:tcPr>
          <w:p w14:paraId="63DE60EF" w14:textId="77777777" w:rsidR="005377F9" w:rsidRPr="00C31E24" w:rsidRDefault="005377F9" w:rsidP="00D74F31">
            <w:pPr>
              <w:pStyle w:val="TAL"/>
              <w:keepNext w:val="0"/>
              <w:keepLines w:val="0"/>
              <w:widowControl w:val="0"/>
            </w:pPr>
            <w:r w:rsidRPr="00C31E24">
              <w:t>MCVideo-Info as described in Table 6.1.1.6.3.3-4</w:t>
            </w:r>
          </w:p>
        </w:tc>
        <w:tc>
          <w:tcPr>
            <w:tcW w:w="2160" w:type="dxa"/>
            <w:tcBorders>
              <w:top w:val="single" w:sz="4" w:space="0" w:color="auto"/>
              <w:bottom w:val="single" w:sz="4" w:space="0" w:color="auto"/>
            </w:tcBorders>
          </w:tcPr>
          <w:p w14:paraId="6539991F" w14:textId="77777777" w:rsidR="005377F9" w:rsidRPr="00C31E24" w:rsidRDefault="005377F9" w:rsidP="00D74F31">
            <w:pPr>
              <w:pStyle w:val="TAL"/>
              <w:keepNext w:val="0"/>
              <w:keepLines w:val="0"/>
              <w:widowControl w:val="0"/>
            </w:pPr>
          </w:p>
        </w:tc>
        <w:tc>
          <w:tcPr>
            <w:tcW w:w="1350" w:type="dxa"/>
          </w:tcPr>
          <w:p w14:paraId="6DB43478" w14:textId="77777777" w:rsidR="005377F9" w:rsidRPr="00C31E24" w:rsidRDefault="005377F9" w:rsidP="00D74F31">
            <w:pPr>
              <w:pStyle w:val="TAL"/>
              <w:keepNext w:val="0"/>
              <w:keepLines w:val="0"/>
              <w:widowControl w:val="0"/>
            </w:pPr>
          </w:p>
        </w:tc>
        <w:tc>
          <w:tcPr>
            <w:tcW w:w="1170" w:type="dxa"/>
            <w:vAlign w:val="bottom"/>
          </w:tcPr>
          <w:p w14:paraId="354DC340" w14:textId="77777777" w:rsidR="005377F9" w:rsidRPr="00C31E24" w:rsidRDefault="005377F9" w:rsidP="00D74F31">
            <w:pPr>
              <w:pStyle w:val="TAL"/>
              <w:keepNext w:val="0"/>
              <w:keepLines w:val="0"/>
              <w:widowControl w:val="0"/>
            </w:pPr>
          </w:p>
        </w:tc>
      </w:tr>
    </w:tbl>
    <w:p w14:paraId="04A10773" w14:textId="77777777" w:rsidR="005377F9" w:rsidRPr="00C31E24" w:rsidRDefault="005377F9" w:rsidP="005377F9"/>
    <w:p w14:paraId="30A7711E" w14:textId="21A4C1F7" w:rsidR="005377F9" w:rsidRPr="00C31E24" w:rsidRDefault="005377F9" w:rsidP="005377F9">
      <w:pPr>
        <w:pStyle w:val="TH"/>
      </w:pPr>
      <w:r w:rsidRPr="00C31E24">
        <w:t>Table 6.1.1.6.3.3-4: MCVideo-Info (Table 6.1.1.6.3.3-3)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5377F9" w:rsidRPr="00C31E24" w14:paraId="1FF82C93" w14:textId="77777777" w:rsidTr="00D74F31">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22AB480F" w14:textId="77777777" w:rsidR="005377F9" w:rsidRPr="00C31E24" w:rsidRDefault="005377F9" w:rsidP="00D74F31">
            <w:pPr>
              <w:pStyle w:val="TAL"/>
              <w:keepLines w:val="0"/>
              <w:widowControl w:val="0"/>
            </w:pPr>
            <w:r w:rsidRPr="00C31E24">
              <w:t>Derivation Path: TS 56.379-1 [2], Table 5.5.3.2.1-2, condition GROUP-CALL</w:t>
            </w:r>
          </w:p>
        </w:tc>
      </w:tr>
    </w:tbl>
    <w:p w14:paraId="0ED2B951" w14:textId="77777777" w:rsidR="005377F9" w:rsidRPr="00C31E24" w:rsidRDefault="005377F9" w:rsidP="005377F9"/>
    <w:p w14:paraId="451C1335" w14:textId="77777777" w:rsidR="005377F9" w:rsidRPr="00C31E24" w:rsidRDefault="005377F9" w:rsidP="005377F9">
      <w:pPr>
        <w:pStyle w:val="TH"/>
      </w:pPr>
      <w:r w:rsidRPr="00C31E24">
        <w:t>Table 6.1.1.6.3.3-5: Receive Media Response (Step 10,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C31E24" w14:paraId="31CDC48C" w14:textId="77777777" w:rsidTr="00D74F31">
        <w:trPr>
          <w:tblHeader/>
        </w:trPr>
        <w:tc>
          <w:tcPr>
            <w:tcW w:w="9634" w:type="dxa"/>
            <w:gridSpan w:val="5"/>
          </w:tcPr>
          <w:p w14:paraId="6119B1FB" w14:textId="77777777" w:rsidR="005377F9" w:rsidRPr="00C31E24" w:rsidRDefault="005377F9" w:rsidP="00D74F31">
            <w:pPr>
              <w:pStyle w:val="TAL"/>
              <w:keepNext w:val="0"/>
              <w:keepLines w:val="0"/>
              <w:widowControl w:val="0"/>
            </w:pPr>
            <w:r w:rsidRPr="00C31E24">
              <w:rPr>
                <w:rFonts w:cs="Arial"/>
                <w:szCs w:val="18"/>
              </w:rPr>
              <w:t>Derivation Path: TS 36.579-1 [2], Table 5.5.11.2.8-1, condition EMERGENCY-CALL</w:t>
            </w:r>
          </w:p>
        </w:tc>
      </w:tr>
      <w:tr w:rsidR="005377F9" w:rsidRPr="00C31E24" w14:paraId="34DF5C4D" w14:textId="77777777" w:rsidTr="00D74F31">
        <w:trPr>
          <w:trHeight w:val="216"/>
          <w:tblHeader/>
        </w:trPr>
        <w:tc>
          <w:tcPr>
            <w:tcW w:w="2709" w:type="dxa"/>
          </w:tcPr>
          <w:p w14:paraId="3DFA0AF2" w14:textId="77777777" w:rsidR="005377F9" w:rsidRPr="00C31E24" w:rsidRDefault="005377F9" w:rsidP="00D74F31">
            <w:pPr>
              <w:pStyle w:val="TAH"/>
              <w:keepNext w:val="0"/>
              <w:keepLines w:val="0"/>
              <w:widowControl w:val="0"/>
            </w:pPr>
            <w:r w:rsidRPr="00C31E24">
              <w:t>Information Element</w:t>
            </w:r>
          </w:p>
        </w:tc>
        <w:tc>
          <w:tcPr>
            <w:tcW w:w="2187" w:type="dxa"/>
          </w:tcPr>
          <w:p w14:paraId="3C82C8D2" w14:textId="77777777" w:rsidR="005377F9" w:rsidRPr="00C31E24" w:rsidRDefault="005377F9" w:rsidP="00D74F31">
            <w:pPr>
              <w:pStyle w:val="TAH"/>
              <w:keepNext w:val="0"/>
              <w:keepLines w:val="0"/>
              <w:widowControl w:val="0"/>
            </w:pPr>
            <w:r w:rsidRPr="00C31E24">
              <w:t>Value/remark</w:t>
            </w:r>
          </w:p>
        </w:tc>
        <w:tc>
          <w:tcPr>
            <w:tcW w:w="2187" w:type="dxa"/>
            <w:tcBorders>
              <w:bottom w:val="single" w:sz="4" w:space="0" w:color="auto"/>
            </w:tcBorders>
          </w:tcPr>
          <w:p w14:paraId="005EF124" w14:textId="77777777" w:rsidR="005377F9" w:rsidRPr="00C31E24" w:rsidRDefault="005377F9" w:rsidP="00D74F31">
            <w:pPr>
              <w:pStyle w:val="TAH"/>
              <w:keepNext w:val="0"/>
              <w:keepLines w:val="0"/>
              <w:widowControl w:val="0"/>
            </w:pPr>
            <w:r w:rsidRPr="00C31E24">
              <w:t>Comment</w:t>
            </w:r>
          </w:p>
        </w:tc>
        <w:tc>
          <w:tcPr>
            <w:tcW w:w="1367" w:type="dxa"/>
          </w:tcPr>
          <w:p w14:paraId="5555A52E" w14:textId="77777777" w:rsidR="005377F9" w:rsidRPr="00C31E24" w:rsidRDefault="005377F9" w:rsidP="00D74F31">
            <w:pPr>
              <w:pStyle w:val="TAH"/>
              <w:keepNext w:val="0"/>
              <w:keepLines w:val="0"/>
              <w:widowControl w:val="0"/>
            </w:pPr>
            <w:r w:rsidRPr="00C31E24">
              <w:t>Reference</w:t>
            </w:r>
          </w:p>
        </w:tc>
        <w:tc>
          <w:tcPr>
            <w:tcW w:w="1184" w:type="dxa"/>
          </w:tcPr>
          <w:p w14:paraId="51AEAAE8" w14:textId="77777777" w:rsidR="005377F9" w:rsidRPr="00C31E24" w:rsidRDefault="005377F9" w:rsidP="00D74F31">
            <w:pPr>
              <w:pStyle w:val="TAH"/>
              <w:keepNext w:val="0"/>
              <w:keepLines w:val="0"/>
              <w:widowControl w:val="0"/>
            </w:pPr>
            <w:r w:rsidRPr="00C31E24">
              <w:t>Condition</w:t>
            </w:r>
          </w:p>
        </w:tc>
      </w:tr>
      <w:tr w:rsidR="005377F9" w:rsidRPr="00C31E24" w14:paraId="794DF3CC" w14:textId="77777777" w:rsidTr="00D74F31">
        <w:tc>
          <w:tcPr>
            <w:tcW w:w="2709" w:type="dxa"/>
          </w:tcPr>
          <w:p w14:paraId="77E4BD87" w14:textId="77777777" w:rsidR="005377F9" w:rsidRPr="00C31E24" w:rsidRDefault="005377F9" w:rsidP="00D74F31">
            <w:pPr>
              <w:pStyle w:val="TAL"/>
              <w:keepNext w:val="0"/>
              <w:keepLines w:val="0"/>
              <w:widowControl w:val="0"/>
              <w:rPr>
                <w:rFonts w:cs="Arial"/>
                <w:b/>
                <w:szCs w:val="18"/>
              </w:rPr>
            </w:pPr>
            <w:r w:rsidRPr="00C31E24">
              <w:rPr>
                <w:rFonts w:cs="Arial"/>
                <w:b/>
                <w:szCs w:val="18"/>
              </w:rPr>
              <w:t>Transmission Indicator</w:t>
            </w:r>
          </w:p>
        </w:tc>
        <w:tc>
          <w:tcPr>
            <w:tcW w:w="2187" w:type="dxa"/>
          </w:tcPr>
          <w:p w14:paraId="1D47CFCB" w14:textId="77777777" w:rsidR="005377F9" w:rsidRPr="00C31E24" w:rsidRDefault="005377F9" w:rsidP="00D74F31">
            <w:pPr>
              <w:pStyle w:val="TAL"/>
            </w:pPr>
            <w:r w:rsidRPr="00C31E24">
              <w:t>'0001000000000000'</w:t>
            </w:r>
          </w:p>
        </w:tc>
        <w:tc>
          <w:tcPr>
            <w:tcW w:w="2187" w:type="dxa"/>
            <w:tcBorders>
              <w:top w:val="single" w:sz="4" w:space="0" w:color="auto"/>
              <w:bottom w:val="single" w:sz="4" w:space="0" w:color="auto"/>
            </w:tcBorders>
          </w:tcPr>
          <w:p w14:paraId="66FB5A03" w14:textId="77777777" w:rsidR="005377F9" w:rsidRPr="00C31E24" w:rsidRDefault="005377F9" w:rsidP="00D74F31">
            <w:pPr>
              <w:pStyle w:val="TAL"/>
            </w:pPr>
            <w:r w:rsidRPr="00C31E24">
              <w:t>D = Emergency Call</w:t>
            </w:r>
          </w:p>
        </w:tc>
        <w:tc>
          <w:tcPr>
            <w:tcW w:w="1367" w:type="dxa"/>
          </w:tcPr>
          <w:p w14:paraId="53B918EE" w14:textId="77777777" w:rsidR="005377F9" w:rsidRPr="00C31E24" w:rsidRDefault="005377F9" w:rsidP="00D74F31">
            <w:pPr>
              <w:pStyle w:val="TAL"/>
              <w:keepNext w:val="0"/>
              <w:keepLines w:val="0"/>
              <w:widowControl w:val="0"/>
            </w:pPr>
          </w:p>
        </w:tc>
        <w:tc>
          <w:tcPr>
            <w:tcW w:w="1184" w:type="dxa"/>
            <w:vAlign w:val="bottom"/>
          </w:tcPr>
          <w:p w14:paraId="7EFE3541" w14:textId="77777777" w:rsidR="005377F9" w:rsidRPr="00C31E24" w:rsidRDefault="005377F9" w:rsidP="00D74F31">
            <w:pPr>
              <w:pStyle w:val="TAL"/>
              <w:keepNext w:val="0"/>
              <w:keepLines w:val="0"/>
              <w:widowControl w:val="0"/>
            </w:pPr>
          </w:p>
        </w:tc>
      </w:tr>
    </w:tbl>
    <w:p w14:paraId="3E8EDC9C" w14:textId="77777777" w:rsidR="005377F9" w:rsidRPr="00C31E24" w:rsidRDefault="005377F9" w:rsidP="005377F9"/>
    <w:p w14:paraId="09B21E1F" w14:textId="77777777" w:rsidR="005377F9" w:rsidRPr="00C31E24" w:rsidRDefault="005377F9" w:rsidP="005377F9">
      <w:pPr>
        <w:pStyle w:val="TH"/>
      </w:pPr>
      <w:r w:rsidRPr="00C31E24">
        <w:t>Table 6.1.1.6.3.3-6: SIP BYE (Step 16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C31E24" w14:paraId="05122CFB" w14:textId="77777777" w:rsidTr="00D74F31">
        <w:trPr>
          <w:tblHeader/>
        </w:trPr>
        <w:tc>
          <w:tcPr>
            <w:tcW w:w="9634" w:type="dxa"/>
          </w:tcPr>
          <w:p w14:paraId="113A4FC0" w14:textId="77777777" w:rsidR="005377F9" w:rsidRPr="00C31E24" w:rsidRDefault="005377F9" w:rsidP="00D74F31">
            <w:pPr>
              <w:pStyle w:val="TAL"/>
              <w:keepNext w:val="0"/>
              <w:keepLines w:val="0"/>
              <w:widowControl w:val="0"/>
            </w:pPr>
            <w:r w:rsidRPr="00C31E24">
              <w:t>Derivation Path: TS 36.579-1 [2], Table 5.5.2.2-1, condition MO-CALL</w:t>
            </w:r>
          </w:p>
        </w:tc>
      </w:tr>
    </w:tbl>
    <w:p w14:paraId="25543D73" w14:textId="77777777" w:rsidR="005377F9" w:rsidRPr="00C31E24" w:rsidRDefault="005377F9" w:rsidP="005377F9"/>
    <w:p w14:paraId="2BC63B52" w14:textId="77777777" w:rsidR="005377F9" w:rsidRPr="00C31E24" w:rsidRDefault="005377F9" w:rsidP="005377F9">
      <w:pPr>
        <w:pStyle w:val="TH"/>
      </w:pPr>
      <w:r w:rsidRPr="00C31E24">
        <w:t>Table 6.1.1.6.3.3-7: SIP 200 (OK) (Step 17,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C31E24" w14:paraId="6A7E29BD" w14:textId="77777777" w:rsidTr="00D74F31">
        <w:trPr>
          <w:tblHeader/>
        </w:trPr>
        <w:tc>
          <w:tcPr>
            <w:tcW w:w="9634" w:type="dxa"/>
            <w:gridSpan w:val="5"/>
          </w:tcPr>
          <w:p w14:paraId="6EDE8AC2" w14:textId="77777777" w:rsidR="005377F9" w:rsidRPr="00C31E24" w:rsidRDefault="005377F9" w:rsidP="00D74F31">
            <w:pPr>
              <w:pStyle w:val="TAL"/>
              <w:keepNext w:val="0"/>
              <w:keepLines w:val="0"/>
              <w:widowControl w:val="0"/>
            </w:pPr>
            <w:r w:rsidRPr="00C31E24">
              <w:t>Derivation Path: TS 36.579-1 [2], Table 5.5.2.17.1.2-1, conditions MCVIDEO, INVITE-RSP</w:t>
            </w:r>
          </w:p>
        </w:tc>
      </w:tr>
      <w:tr w:rsidR="005377F9" w:rsidRPr="00C31E24" w14:paraId="2830A37C" w14:textId="77777777" w:rsidTr="00D74F31">
        <w:trPr>
          <w:tblHeader/>
        </w:trPr>
        <w:tc>
          <w:tcPr>
            <w:tcW w:w="2709" w:type="dxa"/>
          </w:tcPr>
          <w:p w14:paraId="05141BD8" w14:textId="77777777" w:rsidR="005377F9" w:rsidRPr="00C31E24" w:rsidRDefault="005377F9" w:rsidP="00D74F31">
            <w:pPr>
              <w:pStyle w:val="TAH"/>
              <w:keepNext w:val="0"/>
              <w:keepLines w:val="0"/>
              <w:widowControl w:val="0"/>
            </w:pPr>
            <w:r w:rsidRPr="00C31E24">
              <w:t>Information Element</w:t>
            </w:r>
          </w:p>
        </w:tc>
        <w:tc>
          <w:tcPr>
            <w:tcW w:w="2187" w:type="dxa"/>
          </w:tcPr>
          <w:p w14:paraId="6F7CDB53" w14:textId="77777777" w:rsidR="005377F9" w:rsidRPr="00C31E24" w:rsidRDefault="005377F9" w:rsidP="00D74F31">
            <w:pPr>
              <w:pStyle w:val="TAH"/>
              <w:keepNext w:val="0"/>
              <w:keepLines w:val="0"/>
              <w:widowControl w:val="0"/>
            </w:pPr>
            <w:r w:rsidRPr="00C31E24">
              <w:t>Value/remark</w:t>
            </w:r>
          </w:p>
        </w:tc>
        <w:tc>
          <w:tcPr>
            <w:tcW w:w="2187" w:type="dxa"/>
          </w:tcPr>
          <w:p w14:paraId="23F6DF4A" w14:textId="77777777" w:rsidR="005377F9" w:rsidRPr="00C31E24" w:rsidRDefault="005377F9" w:rsidP="00D74F31">
            <w:pPr>
              <w:pStyle w:val="TAH"/>
              <w:keepNext w:val="0"/>
              <w:keepLines w:val="0"/>
              <w:widowControl w:val="0"/>
            </w:pPr>
            <w:r w:rsidRPr="00C31E24">
              <w:t>Comment</w:t>
            </w:r>
          </w:p>
        </w:tc>
        <w:tc>
          <w:tcPr>
            <w:tcW w:w="1367" w:type="dxa"/>
          </w:tcPr>
          <w:p w14:paraId="50E0CF28" w14:textId="77777777" w:rsidR="005377F9" w:rsidRPr="00C31E24" w:rsidRDefault="005377F9" w:rsidP="00D74F31">
            <w:pPr>
              <w:pStyle w:val="TAH"/>
              <w:keepNext w:val="0"/>
              <w:keepLines w:val="0"/>
              <w:widowControl w:val="0"/>
            </w:pPr>
            <w:r w:rsidRPr="00C31E24">
              <w:t>Reference</w:t>
            </w:r>
          </w:p>
        </w:tc>
        <w:tc>
          <w:tcPr>
            <w:tcW w:w="1184" w:type="dxa"/>
          </w:tcPr>
          <w:p w14:paraId="5B7810FD" w14:textId="77777777" w:rsidR="005377F9" w:rsidRPr="00C31E24" w:rsidRDefault="005377F9" w:rsidP="00D74F31">
            <w:pPr>
              <w:pStyle w:val="TAH"/>
              <w:keepNext w:val="0"/>
              <w:keepLines w:val="0"/>
              <w:widowControl w:val="0"/>
            </w:pPr>
            <w:r w:rsidRPr="00C31E24">
              <w:t>Condition</w:t>
            </w:r>
          </w:p>
        </w:tc>
      </w:tr>
      <w:tr w:rsidR="005377F9" w:rsidRPr="00C31E24" w14:paraId="4DAF66A2" w14:textId="77777777" w:rsidTr="00D74F31">
        <w:trPr>
          <w:tblHeader/>
        </w:trPr>
        <w:tc>
          <w:tcPr>
            <w:tcW w:w="2709" w:type="dxa"/>
          </w:tcPr>
          <w:p w14:paraId="6CFCA343" w14:textId="77777777" w:rsidR="005377F9" w:rsidRPr="00C31E24" w:rsidRDefault="005377F9" w:rsidP="00D74F31">
            <w:pPr>
              <w:pStyle w:val="TAL"/>
              <w:rPr>
                <w:b/>
                <w:bCs/>
              </w:rPr>
            </w:pPr>
            <w:r w:rsidRPr="00C31E24">
              <w:rPr>
                <w:b/>
                <w:bCs/>
              </w:rPr>
              <w:t>Content-Type</w:t>
            </w:r>
          </w:p>
        </w:tc>
        <w:tc>
          <w:tcPr>
            <w:tcW w:w="2187" w:type="dxa"/>
          </w:tcPr>
          <w:p w14:paraId="33102BAA" w14:textId="77777777" w:rsidR="005377F9" w:rsidRPr="00C31E24" w:rsidRDefault="005377F9" w:rsidP="00D74F31">
            <w:pPr>
              <w:pStyle w:val="TAL"/>
            </w:pPr>
            <w:r w:rsidRPr="00C31E24">
              <w:t>not present</w:t>
            </w:r>
          </w:p>
        </w:tc>
        <w:tc>
          <w:tcPr>
            <w:tcW w:w="2187" w:type="dxa"/>
          </w:tcPr>
          <w:p w14:paraId="0E67E902" w14:textId="77777777" w:rsidR="005377F9" w:rsidRPr="00C31E24" w:rsidRDefault="005377F9" w:rsidP="00D74F31">
            <w:pPr>
              <w:pStyle w:val="TAL"/>
            </w:pPr>
          </w:p>
        </w:tc>
        <w:tc>
          <w:tcPr>
            <w:tcW w:w="1367" w:type="dxa"/>
          </w:tcPr>
          <w:p w14:paraId="4362B9CF" w14:textId="77777777" w:rsidR="005377F9" w:rsidRPr="00C31E24" w:rsidRDefault="005377F9" w:rsidP="00D74F31">
            <w:pPr>
              <w:pStyle w:val="TAL"/>
            </w:pPr>
          </w:p>
        </w:tc>
        <w:tc>
          <w:tcPr>
            <w:tcW w:w="1184" w:type="dxa"/>
          </w:tcPr>
          <w:p w14:paraId="3D7F0A00" w14:textId="77777777" w:rsidR="005377F9" w:rsidRPr="00C31E24" w:rsidRDefault="005377F9" w:rsidP="00D74F31">
            <w:pPr>
              <w:pStyle w:val="TAL"/>
            </w:pPr>
          </w:p>
        </w:tc>
      </w:tr>
      <w:tr w:rsidR="005377F9" w:rsidRPr="00C31E24" w14:paraId="71576487" w14:textId="77777777" w:rsidTr="00D74F31">
        <w:trPr>
          <w:tblHeader/>
        </w:trPr>
        <w:tc>
          <w:tcPr>
            <w:tcW w:w="2709" w:type="dxa"/>
          </w:tcPr>
          <w:p w14:paraId="5D013D60" w14:textId="77777777" w:rsidR="005377F9" w:rsidRPr="00C31E24" w:rsidRDefault="005377F9" w:rsidP="00D74F31">
            <w:pPr>
              <w:pStyle w:val="TAL"/>
              <w:rPr>
                <w:b/>
                <w:bCs/>
              </w:rPr>
            </w:pPr>
            <w:r w:rsidRPr="00C31E24">
              <w:rPr>
                <w:b/>
                <w:bCs/>
              </w:rPr>
              <w:t>Content-Length</w:t>
            </w:r>
          </w:p>
        </w:tc>
        <w:tc>
          <w:tcPr>
            <w:tcW w:w="2187" w:type="dxa"/>
          </w:tcPr>
          <w:p w14:paraId="139C74A1" w14:textId="77777777" w:rsidR="005377F9" w:rsidRPr="00C31E24" w:rsidRDefault="005377F9" w:rsidP="00D74F31">
            <w:pPr>
              <w:pStyle w:val="TAL"/>
            </w:pPr>
          </w:p>
        </w:tc>
        <w:tc>
          <w:tcPr>
            <w:tcW w:w="2187" w:type="dxa"/>
          </w:tcPr>
          <w:p w14:paraId="7432F56A" w14:textId="77777777" w:rsidR="005377F9" w:rsidRPr="00C31E24" w:rsidRDefault="005377F9" w:rsidP="00D74F31">
            <w:pPr>
              <w:pStyle w:val="TAL"/>
            </w:pPr>
          </w:p>
        </w:tc>
        <w:tc>
          <w:tcPr>
            <w:tcW w:w="1367" w:type="dxa"/>
          </w:tcPr>
          <w:p w14:paraId="61FDD4CC" w14:textId="77777777" w:rsidR="005377F9" w:rsidRPr="00C31E24" w:rsidRDefault="005377F9" w:rsidP="00D74F31">
            <w:pPr>
              <w:pStyle w:val="TAL"/>
            </w:pPr>
          </w:p>
        </w:tc>
        <w:tc>
          <w:tcPr>
            <w:tcW w:w="1184" w:type="dxa"/>
          </w:tcPr>
          <w:p w14:paraId="61D98886" w14:textId="77777777" w:rsidR="005377F9" w:rsidRPr="00C31E24" w:rsidRDefault="005377F9" w:rsidP="00D74F31">
            <w:pPr>
              <w:pStyle w:val="TAL"/>
            </w:pPr>
          </w:p>
        </w:tc>
      </w:tr>
      <w:tr w:rsidR="005377F9" w:rsidRPr="00C31E24" w14:paraId="14FB37C9" w14:textId="77777777" w:rsidTr="00D74F31">
        <w:trPr>
          <w:tblHeader/>
        </w:trPr>
        <w:tc>
          <w:tcPr>
            <w:tcW w:w="2709" w:type="dxa"/>
          </w:tcPr>
          <w:p w14:paraId="40B885CE" w14:textId="77777777" w:rsidR="005377F9" w:rsidRPr="00C31E24" w:rsidRDefault="005377F9" w:rsidP="00D74F31">
            <w:pPr>
              <w:pStyle w:val="TAL"/>
            </w:pPr>
            <w:r w:rsidRPr="00C31E24">
              <w:t xml:space="preserve">  value</w:t>
            </w:r>
          </w:p>
        </w:tc>
        <w:tc>
          <w:tcPr>
            <w:tcW w:w="2187" w:type="dxa"/>
          </w:tcPr>
          <w:p w14:paraId="01F205EF" w14:textId="77777777" w:rsidR="005377F9" w:rsidRPr="00C31E24" w:rsidRDefault="005377F9" w:rsidP="00D74F31">
            <w:pPr>
              <w:pStyle w:val="TAL"/>
            </w:pPr>
            <w:r w:rsidRPr="00C31E24">
              <w:t>'0'</w:t>
            </w:r>
          </w:p>
        </w:tc>
        <w:tc>
          <w:tcPr>
            <w:tcW w:w="2187" w:type="dxa"/>
            <w:tcBorders>
              <w:bottom w:val="single" w:sz="4" w:space="0" w:color="auto"/>
            </w:tcBorders>
          </w:tcPr>
          <w:p w14:paraId="3CDA49FC" w14:textId="77777777" w:rsidR="005377F9" w:rsidRPr="00C31E24" w:rsidRDefault="005377F9" w:rsidP="00D74F31">
            <w:pPr>
              <w:pStyle w:val="TAL"/>
            </w:pPr>
            <w:r w:rsidRPr="00C31E24">
              <w:t>No message body included</w:t>
            </w:r>
          </w:p>
        </w:tc>
        <w:tc>
          <w:tcPr>
            <w:tcW w:w="1367" w:type="dxa"/>
          </w:tcPr>
          <w:p w14:paraId="1D55302D" w14:textId="77777777" w:rsidR="005377F9" w:rsidRPr="00C31E24" w:rsidRDefault="005377F9" w:rsidP="00D74F31">
            <w:pPr>
              <w:pStyle w:val="TAL"/>
            </w:pPr>
          </w:p>
        </w:tc>
        <w:tc>
          <w:tcPr>
            <w:tcW w:w="1184" w:type="dxa"/>
          </w:tcPr>
          <w:p w14:paraId="682600D7" w14:textId="77777777" w:rsidR="005377F9" w:rsidRPr="00C31E24" w:rsidRDefault="005377F9" w:rsidP="00D74F31">
            <w:pPr>
              <w:pStyle w:val="TAL"/>
            </w:pPr>
          </w:p>
        </w:tc>
      </w:tr>
    </w:tbl>
    <w:p w14:paraId="082D4653" w14:textId="77777777" w:rsidR="005377F9" w:rsidRPr="00C31E24" w:rsidRDefault="005377F9" w:rsidP="005377F9">
      <w:pPr>
        <w:pStyle w:val="Heading4"/>
      </w:pPr>
      <w:bookmarkStart w:id="375" w:name="_Toc75906922"/>
      <w:bookmarkStart w:id="376" w:name="_Toc75907259"/>
      <w:bookmarkStart w:id="377" w:name="_Toc84345719"/>
      <w:bookmarkStart w:id="378" w:name="_Toc99871267"/>
      <w:r w:rsidRPr="00C31E24">
        <w:t>6.1.1.7</w:t>
      </w:r>
      <w:r w:rsidRPr="00C31E24">
        <w:tab/>
        <w:t>On-network / On-demand Pre-arranged Group Call / Broadcast Group Call / Client Originated (CO)</w:t>
      </w:r>
      <w:bookmarkEnd w:id="375"/>
      <w:bookmarkEnd w:id="376"/>
      <w:bookmarkEnd w:id="377"/>
      <w:bookmarkEnd w:id="378"/>
    </w:p>
    <w:p w14:paraId="4BEF84E4" w14:textId="77777777" w:rsidR="005377F9" w:rsidRPr="00C31E24" w:rsidRDefault="005377F9" w:rsidP="00DD5C3D">
      <w:pPr>
        <w:pStyle w:val="H6"/>
      </w:pPr>
      <w:bookmarkStart w:id="379" w:name="_Toc52787508"/>
      <w:bookmarkStart w:id="380" w:name="_Toc52787688"/>
      <w:r w:rsidRPr="00C31E24">
        <w:t>6.1.1.7.1</w:t>
      </w:r>
      <w:r w:rsidRPr="00C31E24">
        <w:tab/>
        <w:t>Test Purpose (TP)</w:t>
      </w:r>
      <w:bookmarkEnd w:id="379"/>
      <w:bookmarkEnd w:id="380"/>
    </w:p>
    <w:p w14:paraId="3EC9F525" w14:textId="77777777" w:rsidR="005377F9" w:rsidRPr="00C31E24" w:rsidRDefault="005377F9" w:rsidP="005377F9">
      <w:pPr>
        <w:pStyle w:val="H6"/>
      </w:pPr>
      <w:r w:rsidRPr="00C31E24">
        <w:t>(1)</w:t>
      </w:r>
    </w:p>
    <w:p w14:paraId="64CE6FDF"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registered and authorized for MCVideo Service }</w:t>
      </w:r>
    </w:p>
    <w:p w14:paraId="5EA69946"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3852F569"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 MCVideo On-demand Pre-Arranged Broadcast Group Call }</w:t>
      </w:r>
    </w:p>
    <w:p w14:paraId="619D94F5" w14:textId="77777777"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requests an On-demand Pre-Arranged Broadcast Group Call by sending a SIP INVITE message </w:t>
      </w:r>
      <w:r w:rsidRPr="00C31E24">
        <w:rPr>
          <w:b/>
          <w:bCs/>
          <w:noProof w:val="0"/>
        </w:rPr>
        <w:t>and</w:t>
      </w:r>
      <w:r w:rsidRPr="00C31E24">
        <w:rPr>
          <w:noProof w:val="0"/>
        </w:rPr>
        <w:t xml:space="preserve"> acknowledges the SIP 200 (OK) message from the SS (MCVideo Server) upon receipt }</w:t>
      </w:r>
    </w:p>
    <w:p w14:paraId="756876B5" w14:textId="77777777" w:rsidR="005377F9" w:rsidRPr="00C31E24" w:rsidRDefault="005377F9" w:rsidP="005377F9">
      <w:pPr>
        <w:pStyle w:val="PL"/>
        <w:rPr>
          <w:noProof w:val="0"/>
        </w:rPr>
      </w:pPr>
      <w:r w:rsidRPr="00C31E24">
        <w:rPr>
          <w:noProof w:val="0"/>
        </w:rPr>
        <w:t xml:space="preserve">            }</w:t>
      </w:r>
    </w:p>
    <w:p w14:paraId="439EF9AF" w14:textId="77777777" w:rsidR="005377F9" w:rsidRPr="00C31E24" w:rsidRDefault="005377F9" w:rsidP="005377F9">
      <w:pPr>
        <w:pStyle w:val="PL"/>
        <w:rPr>
          <w:noProof w:val="0"/>
        </w:rPr>
      </w:pPr>
    </w:p>
    <w:p w14:paraId="44DD9932" w14:textId="77777777" w:rsidR="005377F9" w:rsidRPr="00C31E24" w:rsidRDefault="005377F9" w:rsidP="005377F9">
      <w:pPr>
        <w:pStyle w:val="H6"/>
      </w:pPr>
      <w:r w:rsidRPr="00C31E24">
        <w:t>(2)</w:t>
      </w:r>
    </w:p>
    <w:p w14:paraId="044AFF37"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having established an MCVideo On-demand Pre-arranged Broadcast Group Call with Automatic Commencement Mode }</w:t>
      </w:r>
    </w:p>
    <w:p w14:paraId="4C2D919C"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0B37E318"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User engages in communication with the invited MCVideo User(s) }</w:t>
      </w:r>
    </w:p>
    <w:p w14:paraId="7A0FC5E4" w14:textId="77777777"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provides transmission granted notification to the MCVideo User </w:t>
      </w:r>
      <w:r w:rsidRPr="00C31E24">
        <w:rPr>
          <w:b/>
          <w:noProof w:val="0"/>
        </w:rPr>
        <w:t>and</w:t>
      </w:r>
      <w:r w:rsidRPr="00C31E24">
        <w:rPr>
          <w:noProof w:val="0"/>
        </w:rPr>
        <w:t xml:space="preserve"> respects the Transmission Control imposed by the MCVideo Server }</w:t>
      </w:r>
    </w:p>
    <w:p w14:paraId="4A27A22E" w14:textId="77777777" w:rsidR="005377F9" w:rsidRPr="00C31E24" w:rsidRDefault="005377F9" w:rsidP="005377F9">
      <w:pPr>
        <w:pStyle w:val="PL"/>
        <w:rPr>
          <w:noProof w:val="0"/>
        </w:rPr>
      </w:pPr>
      <w:r w:rsidRPr="00C31E24">
        <w:rPr>
          <w:noProof w:val="0"/>
        </w:rPr>
        <w:t xml:space="preserve">            }</w:t>
      </w:r>
    </w:p>
    <w:p w14:paraId="6D859D58" w14:textId="77777777" w:rsidR="005377F9" w:rsidRPr="00C31E24" w:rsidRDefault="005377F9" w:rsidP="005377F9">
      <w:pPr>
        <w:pStyle w:val="PL"/>
        <w:rPr>
          <w:noProof w:val="0"/>
        </w:rPr>
      </w:pPr>
    </w:p>
    <w:p w14:paraId="39F2229E" w14:textId="77777777" w:rsidR="005377F9" w:rsidRPr="00C31E24" w:rsidRDefault="005377F9" w:rsidP="00DD5C3D">
      <w:pPr>
        <w:pStyle w:val="H6"/>
      </w:pPr>
      <w:r w:rsidRPr="00C31E24">
        <w:t>(3)</w:t>
      </w:r>
    </w:p>
    <w:p w14:paraId="1926E5BC"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having an ongoing On-demand Pre-arranged Broadcast Group Call}</w:t>
      </w:r>
    </w:p>
    <w:p w14:paraId="04482B14"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5FA94035"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{the UE (MCVideo User) requests to release to end the permission to send RTP media }</w:t>
      </w:r>
    </w:p>
    <w:p w14:paraId="7B1115F4" w14:textId="2230B12C"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sends a Transmission End Request message </w:t>
      </w:r>
      <w:r w:rsidRPr="00C31E24">
        <w:rPr>
          <w:b/>
          <w:bCs/>
          <w:noProof w:val="0"/>
        </w:rPr>
        <w:t>and</w:t>
      </w:r>
      <w:r w:rsidRPr="00C31E24">
        <w:rPr>
          <w:noProof w:val="0"/>
        </w:rPr>
        <w:t xml:space="preserve"> acknowledges the Transmission End Response from the SS (MCVideo Server) </w:t>
      </w:r>
      <w:r w:rsidRPr="00C31E24">
        <w:rPr>
          <w:b/>
          <w:bCs/>
          <w:noProof w:val="0"/>
        </w:rPr>
        <w:t>and</w:t>
      </w:r>
      <w:r w:rsidRPr="00C31E24">
        <w:rPr>
          <w:noProof w:val="0"/>
        </w:rPr>
        <w:t xml:space="preserve"> sends a SIP BYE message </w:t>
      </w:r>
      <w:r w:rsidRPr="00C31E24">
        <w:rPr>
          <w:b/>
          <w:bCs/>
          <w:noProof w:val="0"/>
        </w:rPr>
        <w:t>and</w:t>
      </w:r>
      <w:r w:rsidRPr="00C31E24">
        <w:rPr>
          <w:noProof w:val="0"/>
        </w:rPr>
        <w:t xml:space="preserve"> notifies the MCVideo User that the media transmission has completed </w:t>
      </w:r>
      <w:r w:rsidRPr="00C31E24">
        <w:rPr>
          <w:b/>
          <w:bCs/>
          <w:noProof w:val="0"/>
        </w:rPr>
        <w:t>and</w:t>
      </w:r>
      <w:r w:rsidRPr="00C31E24">
        <w:rPr>
          <w:noProof w:val="0"/>
        </w:rPr>
        <w:t xml:space="preserve"> leaves the MCVideo Session }</w:t>
      </w:r>
    </w:p>
    <w:p w14:paraId="598436A3" w14:textId="77777777" w:rsidR="005377F9" w:rsidRPr="00C31E24" w:rsidRDefault="005377F9" w:rsidP="005377F9">
      <w:pPr>
        <w:pStyle w:val="PL"/>
        <w:rPr>
          <w:noProof w:val="0"/>
        </w:rPr>
      </w:pPr>
      <w:r w:rsidRPr="00C31E24">
        <w:rPr>
          <w:noProof w:val="0"/>
        </w:rPr>
        <w:t xml:space="preserve">            }</w:t>
      </w:r>
    </w:p>
    <w:p w14:paraId="4030F4F0" w14:textId="77777777" w:rsidR="005377F9" w:rsidRPr="00C31E24" w:rsidRDefault="005377F9" w:rsidP="005377F9">
      <w:pPr>
        <w:pStyle w:val="PL"/>
        <w:rPr>
          <w:noProof w:val="0"/>
        </w:rPr>
      </w:pPr>
    </w:p>
    <w:p w14:paraId="31318058" w14:textId="77777777" w:rsidR="005377F9" w:rsidRPr="00C31E24" w:rsidRDefault="005377F9" w:rsidP="00DD5C3D">
      <w:pPr>
        <w:pStyle w:val="H6"/>
      </w:pPr>
      <w:bookmarkStart w:id="381" w:name="_Toc52787509"/>
      <w:bookmarkStart w:id="382" w:name="_Toc52787689"/>
      <w:r w:rsidRPr="00C31E24">
        <w:t>6.1.1.7.2</w:t>
      </w:r>
      <w:r w:rsidRPr="00C31E24">
        <w:tab/>
        <w:t>Conformance requirements</w:t>
      </w:r>
      <w:bookmarkEnd w:id="381"/>
      <w:bookmarkEnd w:id="382"/>
    </w:p>
    <w:p w14:paraId="53156BB0" w14:textId="4109AC9E" w:rsidR="005377F9" w:rsidRPr="00C31E24" w:rsidRDefault="005377F9" w:rsidP="005377F9">
      <w:r w:rsidRPr="00C31E24">
        <w:t>References: The conformance requirements covered in the current Test Case are specified in TS 24.281, clauses 6.2.8.2 and 9.2.1.2.1.1; also TS 24.581, clauses 6.2.4.2.2,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77D10FDB" w14:textId="77777777" w:rsidR="005377F9" w:rsidRPr="00C31E24" w:rsidRDefault="005377F9" w:rsidP="005377F9">
      <w:r w:rsidRPr="00C31E24">
        <w:t>[TS 24.281, clause 6.2.8.2]</w:t>
      </w:r>
    </w:p>
    <w:p w14:paraId="2A5A4B5B" w14:textId="77777777" w:rsidR="005377F9" w:rsidRPr="00C31E24" w:rsidRDefault="005377F9" w:rsidP="005377F9">
      <w:pPr>
        <w:pStyle w:val="NO"/>
        <w:ind w:left="0" w:firstLine="720"/>
      </w:pPr>
      <w:r w:rsidRPr="00C31E24">
        <w:t>NOTE:</w:t>
      </w:r>
      <w:r w:rsidRPr="00C31E24">
        <w:tab/>
        <w:t>This subclause is referenced from other procedures.</w:t>
      </w:r>
    </w:p>
    <w:p w14:paraId="6509B334" w14:textId="77777777" w:rsidR="005377F9" w:rsidRPr="00C31E24" w:rsidRDefault="005377F9" w:rsidP="005377F9">
      <w:r w:rsidRPr="00C31E24">
        <w:t>When the MCVideo user initiates a broadcast group call, the MCVideo client:</w:t>
      </w:r>
    </w:p>
    <w:p w14:paraId="402CC73B" w14:textId="77777777" w:rsidR="005377F9" w:rsidRPr="00C31E24" w:rsidRDefault="005377F9" w:rsidP="005377F9">
      <w:pPr>
        <w:pStyle w:val="B1"/>
      </w:pPr>
      <w:r w:rsidRPr="00C31E24">
        <w:t>1)</w:t>
      </w:r>
      <w:r w:rsidRPr="00C31E24">
        <w:tab/>
        <w:t>in the case of the prearranged group call is initiated on-demand, shall include in the application/vnd.3gpp.mc</w:t>
      </w:r>
      <w:r w:rsidRPr="00C31E24">
        <w:rPr>
          <w:lang w:eastAsia="zh-CN"/>
        </w:rPr>
        <w:t>video</w:t>
      </w:r>
      <w:r w:rsidRPr="00C31E24">
        <w:t>-info+xml MIME body the &lt;broadcast-ind&gt; element set to "true" as defined in clause F.1; and</w:t>
      </w:r>
    </w:p>
    <w:p w14:paraId="10E3E725" w14:textId="77777777" w:rsidR="005377F9" w:rsidRPr="00C31E24" w:rsidRDefault="005377F9" w:rsidP="005377F9">
      <w:pPr>
        <w:pStyle w:val="B1"/>
      </w:pPr>
      <w:r w:rsidRPr="00C31E24">
        <w:t>2)</w:t>
      </w:r>
      <w:r w:rsidRPr="00C31E24">
        <w:tab/>
        <w:t>in the case the prearranged group call is initiated using a pre-established session, shall include in the application/vnd.3gpp.mc</w:t>
      </w:r>
      <w:r w:rsidRPr="00C31E24">
        <w:rPr>
          <w:lang w:eastAsia="zh-CN"/>
        </w:rPr>
        <w:t>video</w:t>
      </w:r>
      <w:r w:rsidRPr="00C31E24">
        <w:t>-info+xml MIME body in the "body" URI header field in the Refer-To header field the &lt;broadcast-ind&gt; element set to "true" as defined in clause F.1.</w:t>
      </w:r>
    </w:p>
    <w:p w14:paraId="12273F93" w14:textId="77777777" w:rsidR="005377F9" w:rsidRPr="00C31E24" w:rsidRDefault="005377F9" w:rsidP="005377F9">
      <w:r w:rsidRPr="00C31E24">
        <w:t>[TS 24.281, clause 9.2.1.2.1.1]</w:t>
      </w:r>
    </w:p>
    <w:p w14:paraId="06BEA8AC" w14:textId="77777777" w:rsidR="005377F9" w:rsidRPr="00C31E24" w:rsidRDefault="005377F9" w:rsidP="005377F9">
      <w:r w:rsidRPr="00C31E24">
        <w:t>Upon receiving a request from an MCVideo user to establish an MCVideo prearranged group session the MCVideo client shall generate an initial SIP INVITE request by following the UE originating session procedures specified in 3GPP TS 24.229 [</w:t>
      </w:r>
      <w:r w:rsidRPr="00C31E24">
        <w:rPr>
          <w:lang w:eastAsia="zh-CN"/>
        </w:rPr>
        <w:t>11</w:t>
      </w:r>
      <w:r w:rsidRPr="00C31E24">
        <w:t>], with the clarifications given below.</w:t>
      </w:r>
    </w:p>
    <w:p w14:paraId="5B597FC9" w14:textId="77777777" w:rsidR="005377F9" w:rsidRPr="00C31E24" w:rsidRDefault="005377F9" w:rsidP="005377F9">
      <w:r w:rsidRPr="00C31E24">
        <w:t>The MC</w:t>
      </w:r>
      <w:r w:rsidRPr="00C31E24">
        <w:rPr>
          <w:lang w:eastAsia="zh-CN"/>
        </w:rPr>
        <w:t>Video</w:t>
      </w:r>
      <w:r w:rsidRPr="00C31E24">
        <w:t xml:space="preserve"> client:</w:t>
      </w:r>
    </w:p>
    <w:p w14:paraId="13882FCB" w14:textId="77777777" w:rsidR="005377F9" w:rsidRPr="00C31E24" w:rsidRDefault="005377F9" w:rsidP="005377F9">
      <w:r w:rsidRPr="00C31E24">
        <w:t>…</w:t>
      </w:r>
    </w:p>
    <w:p w14:paraId="6A9E3631" w14:textId="77777777" w:rsidR="005377F9" w:rsidRPr="00C31E24" w:rsidRDefault="005377F9" w:rsidP="005377F9">
      <w:pPr>
        <w:pStyle w:val="B1"/>
      </w:pPr>
      <w:r w:rsidRPr="00C31E24">
        <w:t>3)</w:t>
      </w:r>
      <w:r w:rsidRPr="00C31E24">
        <w:tab/>
        <w:t>if the MC</w:t>
      </w:r>
      <w:r w:rsidRPr="00C31E24">
        <w:rPr>
          <w:lang w:eastAsia="zh-CN"/>
        </w:rPr>
        <w:t>Video</w:t>
      </w:r>
      <w:r w:rsidRPr="00C31E24">
        <w:t xml:space="preserve"> user has requested the origination of a broadcast group call, the MC</w:t>
      </w:r>
      <w:r w:rsidRPr="00C31E24">
        <w:rPr>
          <w:lang w:eastAsia="zh-CN"/>
        </w:rPr>
        <w:t>Video</w:t>
      </w:r>
      <w:r w:rsidRPr="00C31E24">
        <w:t xml:space="preserve"> client shall comply with the procedures in subclause </w:t>
      </w:r>
      <w:r w:rsidRPr="00C31E24">
        <w:rPr>
          <w:lang w:eastAsia="zh-CN"/>
        </w:rPr>
        <w:t>6.2.8.2</w:t>
      </w:r>
      <w:r w:rsidRPr="00C31E24">
        <w:t>;</w:t>
      </w:r>
    </w:p>
    <w:p w14:paraId="5291DF86" w14:textId="77777777" w:rsidR="005377F9" w:rsidRPr="00C31E24" w:rsidRDefault="005377F9" w:rsidP="005377F9">
      <w:pPr>
        <w:pStyle w:val="B1"/>
      </w:pPr>
      <w:r w:rsidRPr="00C31E24">
        <w:t>4)</w:t>
      </w:r>
      <w:r w:rsidRPr="00C31E24">
        <w:tab/>
        <w:t>shall include the g.3gpp.mc</w:t>
      </w:r>
      <w:r w:rsidRPr="00C31E24">
        <w:rPr>
          <w:lang w:eastAsia="zh-CN"/>
        </w:rPr>
        <w:t>video</w:t>
      </w:r>
      <w:r w:rsidRPr="00C31E24">
        <w:t xml:space="preserve"> media feature tag and the g.3gpp.icsi-ref media feature tag with the value of "urn:urn-7:3gpp-service.ims.icsi.mc</w:t>
      </w:r>
      <w:r w:rsidRPr="00C31E24">
        <w:rPr>
          <w:lang w:eastAsia="zh-CN"/>
        </w:rPr>
        <w:t>video</w:t>
      </w:r>
      <w:r w:rsidRPr="00C31E24">
        <w:t xml:space="preserve">" in the Contact header field of the SIP </w:t>
      </w:r>
      <w:r w:rsidRPr="00C31E24">
        <w:rPr>
          <w:lang w:eastAsia="zh-CN"/>
        </w:rPr>
        <w:t>INVITE</w:t>
      </w:r>
      <w:r w:rsidRPr="00C31E24">
        <w:t xml:space="preserve"> request according to IETF RFC 3840 [</w:t>
      </w:r>
      <w:r w:rsidRPr="00C31E24">
        <w:rPr>
          <w:lang w:eastAsia="zh-CN"/>
        </w:rPr>
        <w:t>22</w:t>
      </w:r>
      <w:r w:rsidRPr="00C31E24">
        <w:t>];</w:t>
      </w:r>
    </w:p>
    <w:p w14:paraId="4138FCD5" w14:textId="77777777" w:rsidR="005377F9" w:rsidRPr="00C31E24" w:rsidRDefault="005377F9" w:rsidP="005377F9">
      <w:pPr>
        <w:pStyle w:val="B1"/>
      </w:pPr>
      <w:r w:rsidRPr="00C31E24">
        <w:t>5)</w:t>
      </w:r>
      <w:r w:rsidRPr="00C31E24">
        <w:tab/>
        <w:t>shall include an Accept-Contact header field containing the g.3gpp.mc</w:t>
      </w:r>
      <w:r w:rsidRPr="00C31E24">
        <w:rPr>
          <w:lang w:eastAsia="zh-CN"/>
        </w:rPr>
        <w:t>video</w:t>
      </w:r>
      <w:r w:rsidRPr="00C31E24">
        <w:t xml:space="preserve"> media feature tag along with the "require" and "explicit" header field parameters according to IETF RFC 3841 [</w:t>
      </w:r>
      <w:r w:rsidRPr="00C31E24">
        <w:rPr>
          <w:lang w:eastAsia="zh-CN"/>
        </w:rPr>
        <w:t>20</w:t>
      </w:r>
      <w:r w:rsidRPr="00C31E24">
        <w:t>];</w:t>
      </w:r>
    </w:p>
    <w:p w14:paraId="42485976" w14:textId="77777777" w:rsidR="005377F9" w:rsidRPr="00C31E24" w:rsidRDefault="005377F9" w:rsidP="005377F9">
      <w:pPr>
        <w:pStyle w:val="B1"/>
      </w:pPr>
      <w:r w:rsidRPr="00C31E24">
        <w:t>6)</w:t>
      </w:r>
      <w:r w:rsidRPr="00C31E24">
        <w:tab/>
        <w:t>shall include the ICSI value "urn:urn-7:3gpp-service.ims.icsi.mc</w:t>
      </w:r>
      <w:r w:rsidRPr="00C31E24">
        <w:rPr>
          <w:lang w:eastAsia="zh-CN"/>
        </w:rPr>
        <w:t>video</w:t>
      </w:r>
      <w:r w:rsidRPr="00C31E24">
        <w:t>" (</w:t>
      </w:r>
      <w:r w:rsidRPr="00C31E24">
        <w:rPr>
          <w:lang w:eastAsia="zh-CN"/>
        </w:rPr>
        <w:t xml:space="preserve">coded as specified in </w:t>
      </w:r>
      <w:r w:rsidRPr="00C31E24">
        <w:t>3GPP TS 24.229 [</w:t>
      </w:r>
      <w:r w:rsidRPr="00C31E24">
        <w:rPr>
          <w:lang w:eastAsia="zh-CN"/>
        </w:rPr>
        <w:t>11</w:t>
      </w:r>
      <w:r w:rsidRPr="00C31E24">
        <w:t>]</w:t>
      </w:r>
      <w:r w:rsidRPr="00C31E24">
        <w:rPr>
          <w:lang w:eastAsia="zh-CN"/>
        </w:rPr>
        <w:t xml:space="preserve">), </w:t>
      </w:r>
      <w:r w:rsidRPr="00C31E24">
        <w:t>in a P-Preferred-Service header field according to IETF </w:t>
      </w:r>
      <w:r w:rsidRPr="00C31E24">
        <w:rPr>
          <w:rFonts w:eastAsia="Yu Gothic"/>
        </w:rPr>
        <w:t>RFC 6050 [</w:t>
      </w:r>
      <w:r w:rsidRPr="00C31E24">
        <w:rPr>
          <w:lang w:eastAsia="zh-CN"/>
        </w:rPr>
        <w:t>14</w:t>
      </w:r>
      <w:r w:rsidRPr="00C31E24">
        <w:rPr>
          <w:rFonts w:eastAsia="Yu Gothic"/>
        </w:rPr>
        <w:t xml:space="preserve">] </w:t>
      </w:r>
      <w:r w:rsidRPr="00C31E24">
        <w:t>in the SIP INVITE request;</w:t>
      </w:r>
    </w:p>
    <w:p w14:paraId="6C9CD4CA" w14:textId="77777777" w:rsidR="005377F9" w:rsidRPr="00C31E24" w:rsidRDefault="005377F9" w:rsidP="005377F9">
      <w:pPr>
        <w:pStyle w:val="B1"/>
      </w:pPr>
      <w:r w:rsidRPr="00C31E24">
        <w:t>7)</w:t>
      </w:r>
      <w:r w:rsidRPr="00C31E24">
        <w:tab/>
        <w:t xml:space="preserve">shall include an Accept-Contact header field with 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along with the "require" and "explicit" header field parameters according to IETF RFC 3841 [</w:t>
      </w:r>
      <w:r w:rsidRPr="00C31E24">
        <w:rPr>
          <w:lang w:eastAsia="zh-CN"/>
        </w:rPr>
        <w:t>20</w:t>
      </w:r>
      <w:r w:rsidRPr="00C31E24">
        <w:t>];</w:t>
      </w:r>
    </w:p>
    <w:p w14:paraId="579C29D0" w14:textId="77777777" w:rsidR="005377F9" w:rsidRPr="00C31E24" w:rsidRDefault="005377F9" w:rsidP="005377F9">
      <w:pPr>
        <w:pStyle w:val="B1"/>
      </w:pPr>
      <w:r w:rsidRPr="00C31E24">
        <w:t>8)</w:t>
      </w:r>
      <w:r w:rsidRPr="00C31E24">
        <w:tab/>
        <w:t>should include the "timer" option tag in the Supported header field;</w:t>
      </w:r>
    </w:p>
    <w:p w14:paraId="1CFD0813" w14:textId="77777777" w:rsidR="005377F9" w:rsidRPr="00C31E24" w:rsidRDefault="005377F9" w:rsidP="005377F9">
      <w:pPr>
        <w:pStyle w:val="B1"/>
      </w:pPr>
      <w:r w:rsidRPr="00C31E24">
        <w:t>9)</w:t>
      </w:r>
      <w:r w:rsidRPr="00C31E24">
        <w:tab/>
        <w:t>should include the Session-Expires header field according to IETF RFC 4028 [</w:t>
      </w:r>
      <w:r w:rsidRPr="00C31E24">
        <w:rPr>
          <w:lang w:eastAsia="zh-CN"/>
        </w:rPr>
        <w:t>23</w:t>
      </w:r>
      <w:r w:rsidRPr="00C31E24">
        <w:t>]. It is recommended that the "refresher" header field parameter is omitted. If included, the "refresher" header field parameter shall be set to "uac";</w:t>
      </w:r>
    </w:p>
    <w:p w14:paraId="322B8FE1" w14:textId="77777777" w:rsidR="005377F9" w:rsidRPr="00C31E24" w:rsidRDefault="005377F9" w:rsidP="005377F9">
      <w:pPr>
        <w:pStyle w:val="B1"/>
      </w:pPr>
      <w:r w:rsidRPr="00C31E24">
        <w:t>10)</w:t>
      </w:r>
      <w:r w:rsidRPr="00C31E24">
        <w:tab/>
        <w:t>shall set the Request-URI of the SIP INVITE request to the public service identity identifying the participating MCVideo function serving the MCVideo user;</w:t>
      </w:r>
    </w:p>
    <w:p w14:paraId="4C3B6F72" w14:textId="77777777" w:rsidR="005377F9" w:rsidRPr="00C31E24" w:rsidRDefault="005377F9" w:rsidP="005377F9">
      <w:pPr>
        <w:pStyle w:val="NO"/>
      </w:pPr>
      <w:r w:rsidRPr="00C31E24">
        <w:t>NOTE 1:</w:t>
      </w:r>
      <w:r w:rsidRPr="00C31E24">
        <w:tab/>
        <w:t>The MC</w:t>
      </w:r>
      <w:r w:rsidRPr="00C31E24">
        <w:rPr>
          <w:lang w:eastAsia="zh-CN"/>
        </w:rPr>
        <w:t>Video</w:t>
      </w:r>
      <w:r w:rsidRPr="00C31E24">
        <w:t xml:space="preserve"> client is configured with public service identity identifying the participating MC</w:t>
      </w:r>
      <w:r w:rsidRPr="00C31E24">
        <w:rPr>
          <w:lang w:eastAsia="zh-CN"/>
        </w:rPr>
        <w:t>Video</w:t>
      </w:r>
      <w:r w:rsidRPr="00C31E24">
        <w:t xml:space="preserve"> function serving the MCVideo user.</w:t>
      </w:r>
    </w:p>
    <w:p w14:paraId="1F2F57E9" w14:textId="77777777" w:rsidR="005377F9" w:rsidRPr="00C31E24" w:rsidRDefault="005377F9" w:rsidP="005377F9">
      <w:pPr>
        <w:pStyle w:val="B1"/>
      </w:pPr>
      <w:r w:rsidRPr="00C31E24">
        <w:t>11)</w:t>
      </w:r>
      <w:r w:rsidRPr="00C31E24">
        <w:tab/>
        <w:t>may include a P-Preferred-Identity header field in the SIP INVITE request containing a public user identity as specified in 3GPP TS 24.229 [</w:t>
      </w:r>
      <w:r w:rsidRPr="00C31E24">
        <w:rPr>
          <w:lang w:eastAsia="zh-CN"/>
        </w:rPr>
        <w:t>11</w:t>
      </w:r>
      <w:r w:rsidRPr="00C31E24">
        <w:t>];</w:t>
      </w:r>
    </w:p>
    <w:p w14:paraId="764C43E8" w14:textId="77777777" w:rsidR="005377F9" w:rsidRPr="00C31E24" w:rsidRDefault="005377F9" w:rsidP="005377F9">
      <w:pPr>
        <w:pStyle w:val="B1"/>
      </w:pPr>
      <w:r w:rsidRPr="00C31E24">
        <w:t>…</w:t>
      </w:r>
    </w:p>
    <w:p w14:paraId="66D6194F" w14:textId="77777777" w:rsidR="005377F9" w:rsidRPr="00C31E24" w:rsidRDefault="005377F9" w:rsidP="005377F9">
      <w:pPr>
        <w:pStyle w:val="B1"/>
      </w:pPr>
      <w:r w:rsidRPr="00C31E24">
        <w:t>14)</w:t>
      </w:r>
      <w:r w:rsidRPr="00C31E24">
        <w:tab/>
        <w:t>shall contain in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w:t>
      </w:r>
    </w:p>
    <w:p w14:paraId="3E95D99F" w14:textId="77777777" w:rsidR="005377F9" w:rsidRPr="00C31E24" w:rsidRDefault="005377F9" w:rsidP="005377F9">
      <w:pPr>
        <w:pStyle w:val="B2"/>
      </w:pPr>
      <w:r w:rsidRPr="00C31E24">
        <w:t>a)</w:t>
      </w:r>
      <w:r w:rsidRPr="00C31E24">
        <w:tab/>
        <w:t>the &lt;session-type&gt; element set to a value of "prearranged";</w:t>
      </w:r>
    </w:p>
    <w:p w14:paraId="15CA6E26" w14:textId="77777777" w:rsidR="005377F9" w:rsidRPr="00C31E24" w:rsidRDefault="005377F9" w:rsidP="005377F9">
      <w:pPr>
        <w:pStyle w:val="B2"/>
      </w:pPr>
      <w:r w:rsidRPr="00C31E24">
        <w:t>b)</w:t>
      </w:r>
      <w:r w:rsidRPr="00C31E24">
        <w:tab/>
        <w:t>the &lt;mc</w:t>
      </w:r>
      <w:r w:rsidRPr="00C31E24">
        <w:rPr>
          <w:lang w:eastAsia="zh-CN"/>
        </w:rPr>
        <w:t>video</w:t>
      </w:r>
      <w:r w:rsidRPr="00C31E24">
        <w:t>-request-uri&gt; element set to the group identity;</w:t>
      </w:r>
    </w:p>
    <w:p w14:paraId="11F062ED" w14:textId="77777777" w:rsidR="005377F9" w:rsidRPr="00C31E24" w:rsidRDefault="005377F9" w:rsidP="005377F9">
      <w:pPr>
        <w:pStyle w:val="B2"/>
      </w:pPr>
      <w:r w:rsidRPr="00C31E24">
        <w:t>c)</w:t>
      </w:r>
      <w:r w:rsidRPr="00C31E24">
        <w:tab/>
        <w:t>the &lt;mc</w:t>
      </w:r>
      <w:r w:rsidRPr="00C31E24">
        <w:rPr>
          <w:lang w:eastAsia="zh-CN"/>
        </w:rPr>
        <w:t>video</w:t>
      </w:r>
      <w:r w:rsidRPr="00C31E24">
        <w:t>-client-id&gt; element set to the MC</w:t>
      </w:r>
      <w:r w:rsidRPr="00C31E24">
        <w:rPr>
          <w:lang w:eastAsia="zh-CN"/>
        </w:rPr>
        <w:t>Video</w:t>
      </w:r>
      <w:r w:rsidRPr="00C31E24">
        <w:t xml:space="preserve"> client ID of the originating MC</w:t>
      </w:r>
      <w:r w:rsidRPr="00C31E24">
        <w:rPr>
          <w:lang w:eastAsia="zh-CN"/>
        </w:rPr>
        <w:t>Video</w:t>
      </w:r>
      <w:r w:rsidRPr="00C31E24">
        <w:t xml:space="preserve"> client; and</w:t>
      </w:r>
    </w:p>
    <w:p w14:paraId="4E0FDDA3" w14:textId="77777777" w:rsidR="005377F9" w:rsidRPr="00C31E24" w:rsidRDefault="005377F9" w:rsidP="005377F9">
      <w:pPr>
        <w:pStyle w:val="NO"/>
      </w:pPr>
      <w:r w:rsidRPr="00C31E24">
        <w:t>NOTE 2:</w:t>
      </w:r>
      <w:r w:rsidRPr="00C31E24">
        <w:tab/>
        <w:t>The MC</w:t>
      </w:r>
      <w:r w:rsidRPr="00C31E24">
        <w:rPr>
          <w:lang w:eastAsia="zh-CN"/>
        </w:rPr>
        <w:t>Video</w:t>
      </w:r>
      <w:r w:rsidRPr="00C31E24">
        <w:t xml:space="preserve"> client does not include the MC</w:t>
      </w:r>
      <w:r w:rsidRPr="00C31E24">
        <w:rPr>
          <w:lang w:eastAsia="zh-CN"/>
        </w:rPr>
        <w:t>Video</w:t>
      </w:r>
      <w:r w:rsidRPr="00C31E24">
        <w:t xml:space="preserve"> ID of the originating MC</w:t>
      </w:r>
      <w:r w:rsidRPr="00C31E24">
        <w:rPr>
          <w:lang w:eastAsia="zh-CN"/>
        </w:rPr>
        <w:t>Video</w:t>
      </w:r>
      <w:r w:rsidRPr="00C31E24">
        <w:t xml:space="preserve"> user in the body, as this will be inserted into the body of the SIP INVITE request that is sent from the originating participating MC</w:t>
      </w:r>
      <w:r w:rsidRPr="00C31E24">
        <w:rPr>
          <w:lang w:eastAsia="zh-CN"/>
        </w:rPr>
        <w:t>Video</w:t>
      </w:r>
      <w:r w:rsidRPr="00C31E24">
        <w:t xml:space="preserve"> function.</w:t>
      </w:r>
    </w:p>
    <w:p w14:paraId="51B69141" w14:textId="77777777" w:rsidR="005377F9" w:rsidRPr="00C31E24" w:rsidRDefault="005377F9" w:rsidP="005377F9">
      <w:pPr>
        <w:pStyle w:val="B2"/>
      </w:pPr>
      <w:r w:rsidRPr="00C31E24">
        <w:t>d)</w:t>
      </w:r>
      <w:r w:rsidRPr="00C31E24">
        <w:tab/>
        <w:t>if the group identity can be determined to be a TGI and if the MC</w:t>
      </w:r>
      <w:r w:rsidRPr="00C31E24">
        <w:rPr>
          <w:lang w:eastAsia="zh-CN"/>
        </w:rPr>
        <w:t>Video</w:t>
      </w:r>
      <w:r w:rsidRPr="00C31E24">
        <w:t xml:space="preserve"> client can associate the TGI with a MCVideo group ID, the &lt;associated-group-id&gt; element set to the MCVideo group ID;</w:t>
      </w:r>
    </w:p>
    <w:p w14:paraId="63EF38B0" w14:textId="77777777" w:rsidR="005377F9" w:rsidRPr="00C31E24" w:rsidRDefault="005377F9" w:rsidP="005377F9">
      <w:pPr>
        <w:pStyle w:val="NO"/>
      </w:pPr>
      <w:r w:rsidRPr="00C31E24">
        <w:t>NOTE 3:</w:t>
      </w:r>
      <w:r w:rsidRPr="00C31E24">
        <w:tab/>
        <w:t>The text "can associate the TGI with a MC</w:t>
      </w:r>
      <w:r w:rsidRPr="00C31E24">
        <w:rPr>
          <w:lang w:eastAsia="zh-CN"/>
        </w:rPr>
        <w:t>Video</w:t>
      </w:r>
      <w:r w:rsidRPr="00C31E24">
        <w:t xml:space="preserve"> group ID" means that the MC</w:t>
      </w:r>
      <w:r w:rsidRPr="00C31E24">
        <w:rPr>
          <w:lang w:eastAsia="zh-CN"/>
        </w:rPr>
        <w:t>Video</w:t>
      </w:r>
      <w:r w:rsidRPr="00C31E24">
        <w:t xml:space="preserve"> client is able to determine that there is a constituent group of the temporary group that it is a member of.</w:t>
      </w:r>
    </w:p>
    <w:p w14:paraId="6B5E9C1D" w14:textId="77777777" w:rsidR="005377F9" w:rsidRPr="00C31E24" w:rsidRDefault="005377F9" w:rsidP="005377F9">
      <w:pPr>
        <w:pStyle w:val="NO"/>
      </w:pPr>
      <w:r w:rsidRPr="00C31E24">
        <w:t>NOTE 4:</w:t>
      </w:r>
      <w:r w:rsidRPr="00C31E24">
        <w:tab/>
        <w:t>The MC</w:t>
      </w:r>
      <w:r w:rsidRPr="00C31E24">
        <w:rPr>
          <w:lang w:eastAsia="zh-CN"/>
        </w:rPr>
        <w:t>Video</w:t>
      </w:r>
      <w:r w:rsidRPr="00C31E24">
        <w:t xml:space="preserve"> client is informed about temporary groups and regrouping of MC</w:t>
      </w:r>
      <w:r w:rsidRPr="00C31E24">
        <w:rPr>
          <w:lang w:eastAsia="zh-CN"/>
        </w:rPr>
        <w:t>Video</w:t>
      </w:r>
      <w:r w:rsidRPr="00C31E24">
        <w:t xml:space="preserve"> groups that the user is a member of as specified in 3GPP TS 24.481 [</w:t>
      </w:r>
      <w:r w:rsidRPr="00C31E24">
        <w:rPr>
          <w:lang w:eastAsia="zh-CN"/>
        </w:rPr>
        <w:t>24</w:t>
      </w:r>
      <w:r w:rsidRPr="00C31E24">
        <w:t>].</w:t>
      </w:r>
    </w:p>
    <w:p w14:paraId="2797FF1F" w14:textId="77777777" w:rsidR="005377F9" w:rsidRPr="00C31E24" w:rsidRDefault="005377F9" w:rsidP="005377F9">
      <w:pPr>
        <w:pStyle w:val="NO"/>
      </w:pPr>
      <w:r w:rsidRPr="00C31E24">
        <w:t>NOTE 5:</w:t>
      </w:r>
      <w:r w:rsidRPr="00C31E24">
        <w:tab/>
        <w:t>If the MC</w:t>
      </w:r>
      <w:r w:rsidRPr="00C31E24">
        <w:rPr>
          <w:lang w:eastAsia="zh-CN"/>
        </w:rPr>
        <w:t>Video</w:t>
      </w:r>
      <w:r w:rsidRPr="00C31E24">
        <w:t xml:space="preserve"> user selected a TGI where there are several MC</w:t>
      </w:r>
      <w:r w:rsidRPr="00C31E24">
        <w:rPr>
          <w:lang w:eastAsia="zh-CN"/>
        </w:rPr>
        <w:t>Video</w:t>
      </w:r>
      <w:r w:rsidRPr="00C31E24">
        <w:t xml:space="preserve"> groups where the MC</w:t>
      </w:r>
      <w:r w:rsidRPr="00C31E24">
        <w:rPr>
          <w:lang w:eastAsia="zh-CN"/>
        </w:rPr>
        <w:t>Video</w:t>
      </w:r>
      <w:r w:rsidRPr="00C31E24">
        <w:t xml:space="preserve"> user is a member, the MC</w:t>
      </w:r>
      <w:r w:rsidRPr="00C31E24">
        <w:rPr>
          <w:lang w:eastAsia="zh-CN"/>
        </w:rPr>
        <w:t>Video</w:t>
      </w:r>
      <w:r w:rsidRPr="00C31E24">
        <w:t xml:space="preserve"> client selects one of those MC</w:t>
      </w:r>
      <w:r w:rsidRPr="00C31E24">
        <w:rPr>
          <w:lang w:eastAsia="zh-CN"/>
        </w:rPr>
        <w:t>Video</w:t>
      </w:r>
      <w:r w:rsidRPr="00C31E24">
        <w:t xml:space="preserve"> groups.</w:t>
      </w:r>
    </w:p>
    <w:p w14:paraId="0D230209" w14:textId="77777777" w:rsidR="005377F9" w:rsidRPr="00C31E24" w:rsidRDefault="005377F9" w:rsidP="005377F9">
      <w:pPr>
        <w:pStyle w:val="B1"/>
      </w:pPr>
      <w:r w:rsidRPr="00C31E24">
        <w:t>15)</w:t>
      </w:r>
      <w:r w:rsidRPr="00C31E24">
        <w:tab/>
        <w:t>shall include an SDP offer according to 3GPP TS 24.229 [</w:t>
      </w:r>
      <w:r w:rsidRPr="00C31E24">
        <w:rPr>
          <w:lang w:eastAsia="zh-CN"/>
        </w:rPr>
        <w:t>11</w:t>
      </w:r>
      <w:r w:rsidRPr="00C31E24">
        <w:t>] with the clarifications given in subclause </w:t>
      </w:r>
      <w:r w:rsidRPr="00C31E24">
        <w:rPr>
          <w:lang w:eastAsia="zh-CN"/>
        </w:rPr>
        <w:t>6.2.1</w:t>
      </w:r>
      <w:r w:rsidRPr="00C31E24">
        <w:t xml:space="preserve">; </w:t>
      </w:r>
    </w:p>
    <w:p w14:paraId="1311C879" w14:textId="77777777" w:rsidR="005377F9" w:rsidRPr="00C31E24" w:rsidRDefault="005377F9" w:rsidP="005377F9">
      <w:pPr>
        <w:pStyle w:val="B1"/>
      </w:pPr>
      <w:r w:rsidRPr="00C31E24">
        <w:t>16)</w:t>
      </w:r>
      <w:r w:rsidRPr="00C31E24">
        <w:tab/>
        <w:t>if an implicit transmission request is required, shall indicate this as specified in subclause 6.4; and</w:t>
      </w:r>
    </w:p>
    <w:p w14:paraId="2C447C16" w14:textId="77777777" w:rsidR="005377F9" w:rsidRPr="00C31E24" w:rsidRDefault="005377F9" w:rsidP="005377F9">
      <w:pPr>
        <w:pStyle w:val="B1"/>
      </w:pPr>
      <w:r w:rsidRPr="00C31E24">
        <w:t>17)</w:t>
      </w:r>
      <w:r w:rsidRPr="00C31E24">
        <w:tab/>
        <w:t>shall send the SIP INVITE request towards the MCVideo server according to 3GPP TS 24.229 [</w:t>
      </w:r>
      <w:r w:rsidRPr="00C31E24">
        <w:rPr>
          <w:lang w:eastAsia="zh-CN"/>
        </w:rPr>
        <w:t>11</w:t>
      </w:r>
      <w:r w:rsidRPr="00C31E24">
        <w:t>].</w:t>
      </w:r>
    </w:p>
    <w:p w14:paraId="5A591F53" w14:textId="77777777" w:rsidR="005377F9" w:rsidRPr="00C31E24" w:rsidRDefault="005377F9" w:rsidP="005377F9">
      <w:r w:rsidRPr="00C31E24">
        <w:t>[TS 24.581, clause 6.2.4.2.2]</w:t>
      </w:r>
    </w:p>
    <w:p w14:paraId="281389FF" w14:textId="77777777" w:rsidR="005377F9" w:rsidRPr="00C31E24" w:rsidRDefault="005377F9" w:rsidP="005377F9">
      <w:r w:rsidRPr="00C31E24">
        <w:t>When a call is initiated as described in 3GPP TS 24.281 [2], the transmission participant:</w:t>
      </w:r>
    </w:p>
    <w:p w14:paraId="10A1C31F" w14:textId="77777777" w:rsidR="005377F9" w:rsidRPr="00C31E24" w:rsidRDefault="005377F9" w:rsidP="005377F9">
      <w:pPr>
        <w:pStyle w:val="B1"/>
      </w:pPr>
      <w:r w:rsidRPr="00C31E24">
        <w:t>1.</w:t>
      </w:r>
      <w:r w:rsidRPr="00C31E24">
        <w:tab/>
        <w:t>shall create an instance of the 'Transmission participant state transition diagram for basic transmission control operation';</w:t>
      </w:r>
    </w:p>
    <w:p w14:paraId="28C73AAE" w14:textId="77777777" w:rsidR="005377F9" w:rsidRPr="00C31E24" w:rsidRDefault="005377F9" w:rsidP="005377F9">
      <w:pPr>
        <w:pStyle w:val="B1"/>
      </w:pPr>
      <w:r w:rsidRPr="00C31E24">
        <w:t>2.</w:t>
      </w:r>
      <w:r w:rsidRPr="00C31E24">
        <w:tab/>
        <w:t>if the originating transmission participant receives a transmission control message before it receives the SIP 200 (OK) response, shall store the transmission control message;</w:t>
      </w:r>
    </w:p>
    <w:p w14:paraId="7E22E472" w14:textId="77777777" w:rsidR="005377F9" w:rsidRPr="00C31E24" w:rsidRDefault="005377F9" w:rsidP="005377F9">
      <w:pPr>
        <w:pStyle w:val="NO"/>
      </w:pPr>
      <w:r w:rsidRPr="00C31E24">
        <w:t>NOTE:</w:t>
      </w:r>
      <w:r w:rsidRPr="00C31E24">
        <w:tab/>
        <w:t>The originating transmission participant might receive a transmission control message before the SIP 200 (OK) response when initiating, joining or rejoining a call because of processing delays of the SIP 200 (OK) response in the SIP core.</w:t>
      </w:r>
    </w:p>
    <w:p w14:paraId="1BA2F54F" w14:textId="77777777" w:rsidR="005377F9" w:rsidRPr="00C31E24" w:rsidRDefault="005377F9" w:rsidP="005377F9">
      <w:pPr>
        <w:pStyle w:val="B1"/>
      </w:pPr>
      <w:r w:rsidRPr="00C31E24">
        <w:t>3.</w:t>
      </w:r>
      <w:r w:rsidRPr="00C31E24">
        <w:tab/>
        <w:t>if the established MCVideo call is a chat group call and the SIP INVITE request is not an implicit Transmission request, shall enter the 'U: has no permission to transmit' state;</w:t>
      </w:r>
    </w:p>
    <w:p w14:paraId="55A98FF8" w14:textId="77777777" w:rsidR="005377F9" w:rsidRPr="00C31E24" w:rsidRDefault="005377F9" w:rsidP="005377F9">
      <w:pPr>
        <w:pStyle w:val="B1"/>
      </w:pPr>
      <w:r w:rsidRPr="00C31E24">
        <w:t>4.</w:t>
      </w:r>
      <w:r w:rsidRPr="00C31E24">
        <w:tab/>
        <w:t>if for the established MCVideo call the SIP INVITE request is an implicit Transmission request:</w:t>
      </w:r>
    </w:p>
    <w:p w14:paraId="650506BE" w14:textId="77777777" w:rsidR="005377F9" w:rsidRPr="00C31E24" w:rsidRDefault="005377F9" w:rsidP="005377F9">
      <w:pPr>
        <w:pStyle w:val="B2"/>
      </w:pPr>
      <w:r w:rsidRPr="00C31E24">
        <w:t>a.</w:t>
      </w:r>
      <w:r w:rsidRPr="00C31E24">
        <w:tab/>
        <w:t>shall start timer T100 (Transmission Request) and initialise counter C100 (Transmission Request) to 1;</w:t>
      </w:r>
    </w:p>
    <w:p w14:paraId="0CE08536" w14:textId="77777777" w:rsidR="005377F9" w:rsidRPr="00C31E24" w:rsidRDefault="005377F9" w:rsidP="005377F9">
      <w:pPr>
        <w:pStyle w:val="B2"/>
      </w:pPr>
      <w:r w:rsidRPr="00C31E24">
        <w:t>b.</w:t>
      </w:r>
      <w:r w:rsidRPr="00C31E24">
        <w:tab/>
        <w:t>shall enter the 'U: pending request to transmit' state; and</w:t>
      </w:r>
    </w:p>
    <w:p w14:paraId="1C632875" w14:textId="77777777" w:rsidR="005377F9" w:rsidRPr="00C31E24" w:rsidRDefault="005377F9" w:rsidP="005377F9">
      <w:pPr>
        <w:pStyle w:val="B2"/>
      </w:pPr>
      <w:r w:rsidRPr="00C31E24">
        <w:t>c.</w:t>
      </w:r>
      <w:r w:rsidRPr="00C31E2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2313E10E" w14:textId="77777777" w:rsidR="005377F9" w:rsidRPr="00C31E24" w:rsidRDefault="005377F9" w:rsidP="005377F9">
      <w:pPr>
        <w:pStyle w:val="B1"/>
      </w:pPr>
      <w:r w:rsidRPr="00C31E24">
        <w:t>5.</w:t>
      </w:r>
      <w:r w:rsidRPr="00C31E24">
        <w:tab/>
        <w:t>if the established MCVideo call is a broadcast group call, shall enter the 'U: has permission to transmit' state.</w:t>
      </w:r>
    </w:p>
    <w:p w14:paraId="4CAD93AD" w14:textId="77777777" w:rsidR="005377F9" w:rsidRPr="00C31E24" w:rsidRDefault="005377F9" w:rsidP="005377F9">
      <w:r w:rsidRPr="00C31E24">
        <w:t>When the transmission participant is rejoining an ongoing MCVideo call as described in 3GPP TS 24.281 [2] the transmission participant shall enter the 'U: has no permission to transmit' state.</w:t>
      </w:r>
    </w:p>
    <w:p w14:paraId="3A073987" w14:textId="77777777" w:rsidR="005377F9" w:rsidRPr="00C31E24" w:rsidRDefault="005377F9" w:rsidP="005377F9">
      <w:r w:rsidRPr="00C31E24">
        <w:t>[TS 24.581, clause 6.2.4.5.3]</w:t>
      </w:r>
    </w:p>
    <w:p w14:paraId="4236B62D" w14:textId="77777777" w:rsidR="005377F9" w:rsidRPr="00C31E24" w:rsidRDefault="005377F9" w:rsidP="005377F9">
      <w:r w:rsidRPr="00C31E24">
        <w:t>Upon receiving an indication from the user to end the permission to send RTP media, the transmission participant:</w:t>
      </w:r>
    </w:p>
    <w:p w14:paraId="47F7B6C9" w14:textId="77777777" w:rsidR="005377F9" w:rsidRPr="00C31E24" w:rsidRDefault="005377F9" w:rsidP="005377F9">
      <w:pPr>
        <w:pStyle w:val="B1"/>
      </w:pPr>
      <w:r w:rsidRPr="00C31E24">
        <w:t>1.</w:t>
      </w:r>
      <w:r w:rsidRPr="00C31E2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52C2014" w14:textId="77777777" w:rsidR="005377F9" w:rsidRPr="00C31E24" w:rsidRDefault="005377F9" w:rsidP="005377F9">
      <w:pPr>
        <w:pStyle w:val="B1"/>
      </w:pPr>
      <w:r w:rsidRPr="00C31E24">
        <w:t>2.</w:t>
      </w:r>
      <w:r w:rsidRPr="00C31E24">
        <w:tab/>
        <w:t>shall start timer T101 (Transmission End Request) and initialize counter C101 (Transmission End Request) to 1; and</w:t>
      </w:r>
    </w:p>
    <w:p w14:paraId="08D757B1" w14:textId="77777777" w:rsidR="005377F9" w:rsidRPr="00C31E24" w:rsidRDefault="005377F9" w:rsidP="005377F9">
      <w:pPr>
        <w:pStyle w:val="B1"/>
      </w:pPr>
      <w:r w:rsidRPr="00C31E24">
        <w:t>3.</w:t>
      </w:r>
      <w:r w:rsidRPr="00C31E24">
        <w:tab/>
        <w:t>shall enter the 'U: pending end of transmission' state.</w:t>
      </w:r>
    </w:p>
    <w:p w14:paraId="484BCC29" w14:textId="77777777" w:rsidR="005377F9" w:rsidRPr="00C31E24" w:rsidRDefault="005377F9" w:rsidP="005377F9">
      <w:r w:rsidRPr="00C31E24">
        <w:t>[TS 24.581, clause 6.2.4.6.4]</w:t>
      </w:r>
    </w:p>
    <w:p w14:paraId="1EE416D7" w14:textId="77777777" w:rsidR="005377F9" w:rsidRPr="00C31E24" w:rsidRDefault="005377F9" w:rsidP="005377F9">
      <w:r w:rsidRPr="00C31E24">
        <w:t>Upon receiving a Transmission end response message, the transmission participant:</w:t>
      </w:r>
    </w:p>
    <w:p w14:paraId="2F4CF6B2" w14:textId="77777777" w:rsidR="005377F9" w:rsidRPr="00C31E24" w:rsidRDefault="005377F9" w:rsidP="005377F9">
      <w:pPr>
        <w:pStyle w:val="B1"/>
      </w:pPr>
      <w:r w:rsidRPr="00C31E24">
        <w:t>1.</w:t>
      </w:r>
      <w:r w:rsidRPr="00C31E24">
        <w:tab/>
        <w:t>if the first bit in the subtype of the Transmission end response message to '1' (Acknowledgment is required) as described in subclause 9.2.2.1, shall send a Transmission control Ack message. The Transmission control Ack message:</w:t>
      </w:r>
    </w:p>
    <w:p w14:paraId="36A0D42B" w14:textId="77777777" w:rsidR="005377F9" w:rsidRPr="00C31E24" w:rsidRDefault="005377F9" w:rsidP="005377F9">
      <w:pPr>
        <w:pStyle w:val="B2"/>
      </w:pPr>
      <w:r w:rsidRPr="00C31E24">
        <w:t>a.</w:t>
      </w:r>
      <w:r w:rsidRPr="00C31E24">
        <w:tab/>
        <w:t>shall include the Message Type field set to '1' (Transmission end response); and</w:t>
      </w:r>
    </w:p>
    <w:p w14:paraId="52F856BA" w14:textId="77777777" w:rsidR="005377F9" w:rsidRPr="00C31E24" w:rsidRDefault="005377F9" w:rsidP="005377F9">
      <w:pPr>
        <w:pStyle w:val="B2"/>
      </w:pPr>
      <w:r w:rsidRPr="00C31E24">
        <w:t>b.</w:t>
      </w:r>
      <w:r w:rsidRPr="00C31E24">
        <w:tab/>
        <w:t>shall include the Source field set to '0' (the transmission participant is the source);</w:t>
      </w:r>
    </w:p>
    <w:p w14:paraId="1C2406FF" w14:textId="77777777" w:rsidR="005377F9" w:rsidRPr="00C31E24" w:rsidRDefault="005377F9" w:rsidP="005377F9">
      <w:pPr>
        <w:pStyle w:val="B1"/>
      </w:pPr>
      <w:r w:rsidRPr="00C31E24">
        <w:t>2.</w:t>
      </w:r>
      <w:r w:rsidRPr="00C31E24">
        <w:tab/>
        <w:t>may provide a Transmission end notification to the MCVideo user;</w:t>
      </w:r>
    </w:p>
    <w:p w14:paraId="2D2D2DEB" w14:textId="77777777" w:rsidR="005377F9" w:rsidRPr="00C31E24" w:rsidRDefault="005377F9" w:rsidP="005377F9">
      <w:pPr>
        <w:pStyle w:val="B1"/>
      </w:pPr>
      <w:r w:rsidRPr="00C31E24">
        <w:t>3.</w:t>
      </w:r>
      <w:r w:rsidRPr="00C31E24">
        <w:tab/>
        <w:t>if the Transmission Indicator field is included and the B-bit set to '1' (Broadcast group call), shall provide a notification to the user indicating the type of call;</w:t>
      </w:r>
    </w:p>
    <w:p w14:paraId="39475C93" w14:textId="77777777" w:rsidR="005377F9" w:rsidRPr="00C31E24" w:rsidRDefault="005377F9" w:rsidP="005377F9">
      <w:pPr>
        <w:pStyle w:val="B1"/>
      </w:pPr>
      <w:r w:rsidRPr="00C31E24">
        <w:t>4.</w:t>
      </w:r>
      <w:r w:rsidRPr="00C31E24">
        <w:tab/>
        <w:t>shall stop timer T101 (Transmission End Request);</w:t>
      </w:r>
    </w:p>
    <w:p w14:paraId="01B742D5" w14:textId="77777777" w:rsidR="005377F9" w:rsidRPr="00C31E24" w:rsidRDefault="005377F9" w:rsidP="005377F9">
      <w:pPr>
        <w:pStyle w:val="B1"/>
      </w:pPr>
      <w:r w:rsidRPr="00C31E24">
        <w:t>5.</w:t>
      </w:r>
      <w:r w:rsidRPr="00C31E24">
        <w:tab/>
        <w:t>if the session is not a broadcast group call or if the A-bit in the Transmission Indicator field is set to '1' (Normal call), shall enter the 'U: has no permission to transmit' state; and</w:t>
      </w:r>
    </w:p>
    <w:p w14:paraId="6E8B872B" w14:textId="77777777" w:rsidR="005377F9" w:rsidRPr="00C31E24" w:rsidRDefault="005377F9" w:rsidP="005377F9">
      <w:pPr>
        <w:pStyle w:val="B1"/>
      </w:pPr>
      <w:r w:rsidRPr="00C31E24">
        <w:t>6.</w:t>
      </w:r>
      <w:r w:rsidRPr="00C31E24">
        <w:tab/>
        <w:t>if the session was initiated as a broadcast group call:</w:t>
      </w:r>
    </w:p>
    <w:p w14:paraId="79CD79C0" w14:textId="77777777" w:rsidR="005377F9" w:rsidRPr="00C31E24" w:rsidRDefault="005377F9" w:rsidP="005377F9">
      <w:pPr>
        <w:pStyle w:val="B2"/>
      </w:pPr>
      <w:r w:rsidRPr="00C31E24">
        <w:t>a.</w:t>
      </w:r>
      <w:r w:rsidRPr="00C31E24">
        <w:tab/>
        <w:t>shall indicate to the MCVideo client the media transmission is completed; and</w:t>
      </w:r>
    </w:p>
    <w:p w14:paraId="5AC4B8B4" w14:textId="77777777" w:rsidR="005377F9" w:rsidRPr="00C31E24" w:rsidRDefault="005377F9" w:rsidP="005377F9">
      <w:pPr>
        <w:pStyle w:val="B2"/>
      </w:pPr>
      <w:r w:rsidRPr="00C31E24">
        <w:t>b</w:t>
      </w:r>
      <w:r w:rsidRPr="00C31E24">
        <w:tab/>
        <w:t>shall enter the 'Call releasing' state.</w:t>
      </w:r>
    </w:p>
    <w:p w14:paraId="47EEB844" w14:textId="77777777" w:rsidR="005377F9" w:rsidRPr="00C31E24" w:rsidRDefault="005377F9" w:rsidP="00DD5C3D">
      <w:pPr>
        <w:pStyle w:val="H6"/>
      </w:pPr>
      <w:bookmarkStart w:id="383" w:name="_Toc52787510"/>
      <w:bookmarkStart w:id="384" w:name="_Toc52787690"/>
      <w:r w:rsidRPr="00C31E24">
        <w:t>6.1.1.7.3</w:t>
      </w:r>
      <w:r w:rsidRPr="00C31E24">
        <w:tab/>
        <w:t>Test description</w:t>
      </w:r>
      <w:bookmarkEnd w:id="383"/>
      <w:bookmarkEnd w:id="384"/>
    </w:p>
    <w:p w14:paraId="2C1FF19B" w14:textId="77777777" w:rsidR="005377F9" w:rsidRPr="00C31E24" w:rsidRDefault="005377F9" w:rsidP="005377F9">
      <w:pPr>
        <w:pStyle w:val="H6"/>
      </w:pPr>
      <w:r w:rsidRPr="00C31E24">
        <w:t>6.1.1.7.3.1</w:t>
      </w:r>
      <w:r w:rsidRPr="00C31E24">
        <w:tab/>
        <w:t>Pre-test conditions</w:t>
      </w:r>
    </w:p>
    <w:p w14:paraId="6084862C" w14:textId="77777777" w:rsidR="005377F9" w:rsidRPr="00C31E24" w:rsidRDefault="005377F9" w:rsidP="005377F9">
      <w:pPr>
        <w:pStyle w:val="H6"/>
      </w:pPr>
      <w:r w:rsidRPr="00C31E24">
        <w:t>System Simulator:</w:t>
      </w:r>
    </w:p>
    <w:p w14:paraId="571C2F08" w14:textId="77777777" w:rsidR="005377F9" w:rsidRPr="00C31E24" w:rsidRDefault="005377F9" w:rsidP="005377F9">
      <w:pPr>
        <w:pStyle w:val="B1"/>
      </w:pPr>
      <w:r w:rsidRPr="00C31E24">
        <w:t>-</w:t>
      </w:r>
      <w:r w:rsidRPr="00C31E24">
        <w:tab/>
        <w:t>SS (MCVideo server)</w:t>
      </w:r>
    </w:p>
    <w:p w14:paraId="6F453912" w14:textId="77777777" w:rsidR="005377F9" w:rsidRPr="00C31E24" w:rsidRDefault="005377F9" w:rsidP="005377F9">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DAB4859" w14:textId="77777777" w:rsidR="005377F9" w:rsidRPr="00C31E24" w:rsidRDefault="005377F9" w:rsidP="005377F9">
      <w:pPr>
        <w:pStyle w:val="H6"/>
      </w:pPr>
      <w:r w:rsidRPr="00C31E24">
        <w:t>IUT:</w:t>
      </w:r>
    </w:p>
    <w:p w14:paraId="3F034BE2" w14:textId="77777777" w:rsidR="005377F9" w:rsidRPr="00C31E24" w:rsidRDefault="005377F9" w:rsidP="005377F9">
      <w:pPr>
        <w:pStyle w:val="B1"/>
        <w:ind w:left="284" w:firstLine="0"/>
      </w:pPr>
      <w:r w:rsidRPr="00C31E24">
        <w:t>-</w:t>
      </w:r>
      <w:r w:rsidRPr="00C31E24">
        <w:tab/>
        <w:t>UE (MCVideo client)</w:t>
      </w:r>
    </w:p>
    <w:p w14:paraId="7C82F6DD" w14:textId="77777777" w:rsidR="005377F9" w:rsidRPr="00C31E24" w:rsidRDefault="005377F9" w:rsidP="005377F9">
      <w:pPr>
        <w:pStyle w:val="B1"/>
        <w:ind w:left="284" w:firstLine="0"/>
      </w:pPr>
      <w:r w:rsidRPr="00C31E24">
        <w:t>-</w:t>
      </w:r>
      <w:r w:rsidRPr="00C31E24">
        <w:tab/>
        <w:t>The test USIM set as defined in TS 36.579-1 [2], subclause 5.5.10 is inserted.</w:t>
      </w:r>
    </w:p>
    <w:p w14:paraId="47456D5A" w14:textId="77777777" w:rsidR="005377F9" w:rsidRPr="00C31E24" w:rsidRDefault="005377F9" w:rsidP="005377F9">
      <w:pPr>
        <w:pStyle w:val="H6"/>
      </w:pPr>
      <w:r w:rsidRPr="00C31E24">
        <w:t>Preamble:</w:t>
      </w:r>
    </w:p>
    <w:p w14:paraId="4D80F348" w14:textId="77777777" w:rsidR="005377F9" w:rsidRPr="00C31E24" w:rsidRDefault="005377F9" w:rsidP="005377F9">
      <w:pPr>
        <w:pStyle w:val="B1"/>
      </w:pPr>
      <w:r w:rsidRPr="00C31E24">
        <w:t>-</w:t>
      </w:r>
      <w:r w:rsidRPr="00C31E24">
        <w:tab/>
        <w:t>The UE has performed the Generic Test Procedure for MCVideo UE registration as specified in TS 36.579-1 [2], subclause 5.4.2A.</w:t>
      </w:r>
    </w:p>
    <w:p w14:paraId="6701E5F9" w14:textId="77777777" w:rsidR="005377F9" w:rsidRPr="00C31E24" w:rsidRDefault="005377F9" w:rsidP="005377F9">
      <w:pPr>
        <w:pStyle w:val="B1"/>
      </w:pPr>
      <w:r w:rsidRPr="00C31E24">
        <w:t>-</w:t>
      </w:r>
      <w:r w:rsidRPr="00C31E24">
        <w:tab/>
        <w:t>The MCVideo User performs the Generic Test Procedure for MCVideo Authorization/Configuration and Key Generation as specified in TS 36.579-1 [2], subclause 5.3.2A.</w:t>
      </w:r>
    </w:p>
    <w:p w14:paraId="4EE072F9" w14:textId="77777777" w:rsidR="005377F9" w:rsidRPr="00C31E24" w:rsidRDefault="005377F9" w:rsidP="005377F9">
      <w:pPr>
        <w:pStyle w:val="B1"/>
      </w:pPr>
      <w:r w:rsidRPr="00C31E24">
        <w:t>-</w:t>
      </w:r>
      <w:r w:rsidRPr="00C31E24">
        <w:tab/>
        <w:t>UE States at the end of the preamble</w:t>
      </w:r>
    </w:p>
    <w:p w14:paraId="13A79B6B" w14:textId="77777777" w:rsidR="005377F9" w:rsidRPr="00C31E24" w:rsidRDefault="005377F9" w:rsidP="005377F9">
      <w:pPr>
        <w:pStyle w:val="B2"/>
      </w:pPr>
      <w:r w:rsidRPr="00C31E24">
        <w:t>-</w:t>
      </w:r>
      <w:r w:rsidRPr="00C31E24">
        <w:tab/>
        <w:t>The UE is in E-UTRA Registered, Idle Mode state.</w:t>
      </w:r>
    </w:p>
    <w:p w14:paraId="20020CFF" w14:textId="77777777" w:rsidR="005377F9" w:rsidRPr="00C31E24" w:rsidRDefault="005377F9" w:rsidP="005377F9">
      <w:pPr>
        <w:pStyle w:val="B2"/>
      </w:pPr>
      <w:r w:rsidRPr="00C31E24">
        <w:t>-</w:t>
      </w:r>
      <w:r w:rsidRPr="00C31E24">
        <w:tab/>
        <w:t>The MCVideo Client Application has been activated and User has registered-in as the MCVideo User with the Server as active user at the Client.</w:t>
      </w:r>
    </w:p>
    <w:p w14:paraId="09B9642A" w14:textId="77777777" w:rsidR="005377F9" w:rsidRPr="00C31E24" w:rsidRDefault="005377F9" w:rsidP="005377F9">
      <w:pPr>
        <w:pStyle w:val="H6"/>
      </w:pPr>
      <w:r w:rsidRPr="00C31E24">
        <w:t>6.1.1.7.3.2</w:t>
      </w:r>
      <w:r w:rsidRPr="00C31E24">
        <w:tab/>
        <w:t>Test procedure sequence</w:t>
      </w:r>
    </w:p>
    <w:p w14:paraId="28444459" w14:textId="77777777" w:rsidR="005377F9" w:rsidRPr="00C31E24" w:rsidRDefault="005377F9" w:rsidP="005377F9">
      <w:pPr>
        <w:pStyle w:val="TH"/>
      </w:pPr>
      <w:r w:rsidRPr="00C31E24">
        <w:t>Table 6.1.1.7.3.2-1: Main Behaviour</w:t>
      </w:r>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17"/>
        <w:gridCol w:w="4039"/>
        <w:gridCol w:w="709"/>
        <w:gridCol w:w="2562"/>
        <w:gridCol w:w="540"/>
        <w:gridCol w:w="849"/>
      </w:tblGrid>
      <w:tr w:rsidR="005377F9" w:rsidRPr="00C31E24" w14:paraId="19D3BEF4" w14:textId="77777777" w:rsidTr="00D74F31">
        <w:trPr>
          <w:trHeight w:val="199"/>
          <w:tblHeader/>
          <w:jc w:val="center"/>
        </w:trPr>
        <w:tc>
          <w:tcPr>
            <w:tcW w:w="617" w:type="dxa"/>
            <w:tcBorders>
              <w:bottom w:val="nil"/>
            </w:tcBorders>
          </w:tcPr>
          <w:p w14:paraId="5DFEE0CC" w14:textId="77777777" w:rsidR="005377F9" w:rsidRPr="00C31E24" w:rsidRDefault="005377F9" w:rsidP="00DD5C3D">
            <w:pPr>
              <w:pStyle w:val="TAH"/>
              <w:keepNext w:val="0"/>
              <w:keepLines w:val="0"/>
            </w:pPr>
            <w:r w:rsidRPr="00C31E24">
              <w:t>St</w:t>
            </w:r>
          </w:p>
        </w:tc>
        <w:tc>
          <w:tcPr>
            <w:tcW w:w="4039" w:type="dxa"/>
            <w:tcBorders>
              <w:bottom w:val="nil"/>
            </w:tcBorders>
          </w:tcPr>
          <w:p w14:paraId="1602E37B" w14:textId="77777777" w:rsidR="005377F9" w:rsidRPr="00C31E24" w:rsidRDefault="005377F9" w:rsidP="00DD5C3D">
            <w:pPr>
              <w:pStyle w:val="TAH"/>
              <w:keepNext w:val="0"/>
              <w:keepLines w:val="0"/>
            </w:pPr>
            <w:r w:rsidRPr="00C31E24">
              <w:t>Procedure</w:t>
            </w:r>
          </w:p>
        </w:tc>
        <w:tc>
          <w:tcPr>
            <w:tcW w:w="3271" w:type="dxa"/>
            <w:gridSpan w:val="2"/>
          </w:tcPr>
          <w:p w14:paraId="07DD9258" w14:textId="77777777" w:rsidR="005377F9" w:rsidRPr="00C31E24" w:rsidRDefault="005377F9" w:rsidP="00DD5C3D">
            <w:pPr>
              <w:pStyle w:val="TAH"/>
              <w:keepNext w:val="0"/>
              <w:keepLines w:val="0"/>
            </w:pPr>
            <w:r w:rsidRPr="00C31E24">
              <w:t>Message Sequence</w:t>
            </w:r>
          </w:p>
        </w:tc>
        <w:tc>
          <w:tcPr>
            <w:tcW w:w="540" w:type="dxa"/>
            <w:tcBorders>
              <w:bottom w:val="nil"/>
            </w:tcBorders>
          </w:tcPr>
          <w:p w14:paraId="5A43F755" w14:textId="77777777" w:rsidR="005377F9" w:rsidRPr="00C31E24" w:rsidRDefault="005377F9" w:rsidP="00DD5C3D">
            <w:pPr>
              <w:pStyle w:val="TAH"/>
              <w:keepNext w:val="0"/>
              <w:keepLines w:val="0"/>
            </w:pPr>
            <w:r w:rsidRPr="00C31E24">
              <w:t>TP</w:t>
            </w:r>
          </w:p>
        </w:tc>
        <w:tc>
          <w:tcPr>
            <w:tcW w:w="849" w:type="dxa"/>
            <w:tcBorders>
              <w:bottom w:val="nil"/>
            </w:tcBorders>
          </w:tcPr>
          <w:p w14:paraId="7C746F03" w14:textId="77777777" w:rsidR="005377F9" w:rsidRPr="00C31E24" w:rsidRDefault="005377F9" w:rsidP="00DD5C3D">
            <w:pPr>
              <w:pStyle w:val="TAH"/>
              <w:keepNext w:val="0"/>
              <w:keepLines w:val="0"/>
            </w:pPr>
            <w:r w:rsidRPr="00C31E24">
              <w:t>Verdict</w:t>
            </w:r>
          </w:p>
        </w:tc>
      </w:tr>
      <w:tr w:rsidR="005377F9" w:rsidRPr="00C31E24" w14:paraId="3A152440" w14:textId="77777777" w:rsidTr="00D74F31">
        <w:trPr>
          <w:trHeight w:val="199"/>
          <w:tblHeader/>
          <w:jc w:val="center"/>
        </w:trPr>
        <w:tc>
          <w:tcPr>
            <w:tcW w:w="617" w:type="dxa"/>
            <w:tcBorders>
              <w:top w:val="nil"/>
            </w:tcBorders>
          </w:tcPr>
          <w:p w14:paraId="6B5149AA" w14:textId="77777777" w:rsidR="005377F9" w:rsidRPr="00C31E24" w:rsidRDefault="005377F9" w:rsidP="00DD5C3D">
            <w:pPr>
              <w:pStyle w:val="TAH"/>
              <w:keepNext w:val="0"/>
              <w:keepLines w:val="0"/>
            </w:pPr>
          </w:p>
        </w:tc>
        <w:tc>
          <w:tcPr>
            <w:tcW w:w="4039" w:type="dxa"/>
            <w:tcBorders>
              <w:top w:val="nil"/>
            </w:tcBorders>
          </w:tcPr>
          <w:p w14:paraId="2883F359" w14:textId="77777777" w:rsidR="005377F9" w:rsidRPr="00C31E24" w:rsidRDefault="005377F9" w:rsidP="00DD5C3D">
            <w:pPr>
              <w:pStyle w:val="TAH"/>
              <w:keepNext w:val="0"/>
              <w:keepLines w:val="0"/>
            </w:pPr>
          </w:p>
        </w:tc>
        <w:tc>
          <w:tcPr>
            <w:tcW w:w="709" w:type="dxa"/>
          </w:tcPr>
          <w:p w14:paraId="691B6915" w14:textId="77777777" w:rsidR="005377F9" w:rsidRPr="00C31E24" w:rsidRDefault="005377F9" w:rsidP="00DD5C3D">
            <w:pPr>
              <w:pStyle w:val="TAH"/>
              <w:keepNext w:val="0"/>
              <w:keepLines w:val="0"/>
            </w:pPr>
            <w:r w:rsidRPr="00C31E24">
              <w:t>U - S</w:t>
            </w:r>
          </w:p>
        </w:tc>
        <w:tc>
          <w:tcPr>
            <w:tcW w:w="2562" w:type="dxa"/>
          </w:tcPr>
          <w:p w14:paraId="5B9B3CF8" w14:textId="77777777" w:rsidR="005377F9" w:rsidRPr="00C31E24" w:rsidRDefault="005377F9" w:rsidP="00DD5C3D">
            <w:pPr>
              <w:pStyle w:val="TAH"/>
              <w:keepNext w:val="0"/>
              <w:keepLines w:val="0"/>
            </w:pPr>
            <w:r w:rsidRPr="00C31E24">
              <w:t>Message</w:t>
            </w:r>
          </w:p>
        </w:tc>
        <w:tc>
          <w:tcPr>
            <w:tcW w:w="540" w:type="dxa"/>
            <w:tcBorders>
              <w:top w:val="nil"/>
            </w:tcBorders>
          </w:tcPr>
          <w:p w14:paraId="6D7ED6F9" w14:textId="77777777" w:rsidR="005377F9" w:rsidRPr="00C31E24" w:rsidRDefault="005377F9" w:rsidP="00DD5C3D">
            <w:pPr>
              <w:pStyle w:val="TAH"/>
              <w:keepNext w:val="0"/>
              <w:keepLines w:val="0"/>
            </w:pPr>
          </w:p>
        </w:tc>
        <w:tc>
          <w:tcPr>
            <w:tcW w:w="849" w:type="dxa"/>
            <w:tcBorders>
              <w:top w:val="nil"/>
            </w:tcBorders>
          </w:tcPr>
          <w:p w14:paraId="360A0957" w14:textId="77777777" w:rsidR="005377F9" w:rsidRPr="00C31E24" w:rsidRDefault="005377F9" w:rsidP="00DD5C3D">
            <w:pPr>
              <w:pStyle w:val="TAH"/>
              <w:keepNext w:val="0"/>
              <w:keepLines w:val="0"/>
            </w:pPr>
          </w:p>
        </w:tc>
      </w:tr>
      <w:tr w:rsidR="005377F9" w:rsidRPr="00C31E24" w14:paraId="3D6BC0F5" w14:textId="77777777" w:rsidTr="00D74F31">
        <w:trPr>
          <w:trHeight w:val="1215"/>
          <w:jc w:val="center"/>
        </w:trPr>
        <w:tc>
          <w:tcPr>
            <w:tcW w:w="617" w:type="dxa"/>
            <w:shd w:val="clear" w:color="auto" w:fill="auto"/>
          </w:tcPr>
          <w:p w14:paraId="581C7654" w14:textId="77777777" w:rsidR="005377F9" w:rsidRPr="00C31E24" w:rsidRDefault="005377F9" w:rsidP="00DD5C3D">
            <w:pPr>
              <w:pStyle w:val="NF"/>
              <w:keepNext w:val="0"/>
              <w:keepLines w:val="0"/>
              <w:widowControl w:val="0"/>
            </w:pPr>
            <w:r w:rsidRPr="00C31E24">
              <w:t>1</w:t>
            </w:r>
          </w:p>
        </w:tc>
        <w:tc>
          <w:tcPr>
            <w:tcW w:w="4039" w:type="dxa"/>
            <w:shd w:val="clear" w:color="auto" w:fill="auto"/>
          </w:tcPr>
          <w:p w14:paraId="56F44E81" w14:textId="77777777" w:rsidR="005377F9" w:rsidRPr="00C31E24" w:rsidRDefault="005377F9" w:rsidP="00DD5C3D">
            <w:pPr>
              <w:pStyle w:val="TAL"/>
              <w:keepNext w:val="0"/>
              <w:widowControl w:val="0"/>
            </w:pPr>
            <w:r w:rsidRPr="00C31E24">
              <w:t xml:space="preserve">Make the MCVideo User request the establishment of a MCVideo On-demand </w:t>
            </w:r>
          </w:p>
          <w:p w14:paraId="75748A78" w14:textId="77777777" w:rsidR="005377F9" w:rsidRPr="00C31E24" w:rsidRDefault="005377F9" w:rsidP="00DD5C3D">
            <w:pPr>
              <w:pStyle w:val="TAL"/>
              <w:keepNext w:val="0"/>
              <w:widowControl w:val="0"/>
            </w:pPr>
            <w:r w:rsidRPr="00C31E24">
              <w:t>Pre-arranged Broadcast Group Call for the selected MCVideo Broadcast Group GROUP A</w:t>
            </w:r>
            <w:r w:rsidRPr="00C31E24">
              <w:rPr>
                <w:color w:val="000000"/>
              </w:rPr>
              <w:t>, with implicit Transmission Control</w:t>
            </w:r>
            <w:r w:rsidRPr="00C31E24">
              <w:t>.</w:t>
            </w:r>
          </w:p>
          <w:p w14:paraId="12F1151C" w14:textId="69F3A41C" w:rsidR="005377F9" w:rsidRPr="00C31E24" w:rsidRDefault="005377F9" w:rsidP="00DD5C3D">
            <w:pPr>
              <w:pStyle w:val="TAL"/>
              <w:keepNext w:val="0"/>
              <w:widowControl w:val="0"/>
              <w:rPr>
                <w:shd w:val="clear" w:color="auto" w:fill="FF0000"/>
              </w:rPr>
            </w:pPr>
            <w:r w:rsidRPr="00C31E24">
              <w:t>(NOTE1)</w:t>
            </w:r>
          </w:p>
        </w:tc>
        <w:tc>
          <w:tcPr>
            <w:tcW w:w="709" w:type="dxa"/>
            <w:shd w:val="clear" w:color="auto" w:fill="auto"/>
          </w:tcPr>
          <w:p w14:paraId="45C37BDC" w14:textId="77777777" w:rsidR="005377F9" w:rsidRPr="00C31E24" w:rsidRDefault="005377F9" w:rsidP="00DD5C3D">
            <w:pPr>
              <w:pStyle w:val="TAC"/>
              <w:keepNext w:val="0"/>
              <w:keepLines w:val="0"/>
            </w:pPr>
            <w:r w:rsidRPr="00C31E24">
              <w:t>-</w:t>
            </w:r>
          </w:p>
        </w:tc>
        <w:tc>
          <w:tcPr>
            <w:tcW w:w="2562" w:type="dxa"/>
            <w:shd w:val="clear" w:color="auto" w:fill="auto"/>
          </w:tcPr>
          <w:p w14:paraId="77737299" w14:textId="77777777" w:rsidR="005377F9" w:rsidRPr="00C31E24" w:rsidRDefault="005377F9" w:rsidP="00DD5C3D">
            <w:pPr>
              <w:pStyle w:val="TAL"/>
              <w:keepNext w:val="0"/>
              <w:widowControl w:val="0"/>
            </w:pPr>
            <w:r w:rsidRPr="00C31E24">
              <w:t>-</w:t>
            </w:r>
          </w:p>
        </w:tc>
        <w:tc>
          <w:tcPr>
            <w:tcW w:w="540" w:type="dxa"/>
            <w:shd w:val="clear" w:color="auto" w:fill="auto"/>
          </w:tcPr>
          <w:p w14:paraId="230042F5" w14:textId="77777777" w:rsidR="005377F9" w:rsidRPr="00C31E24" w:rsidRDefault="005377F9" w:rsidP="00DD5C3D">
            <w:pPr>
              <w:pStyle w:val="TAC"/>
              <w:keepNext w:val="0"/>
              <w:keepLines w:val="0"/>
            </w:pPr>
            <w:r w:rsidRPr="00C31E24">
              <w:t>-</w:t>
            </w:r>
          </w:p>
        </w:tc>
        <w:tc>
          <w:tcPr>
            <w:tcW w:w="849" w:type="dxa"/>
            <w:shd w:val="clear" w:color="auto" w:fill="auto"/>
          </w:tcPr>
          <w:p w14:paraId="5C156FB8" w14:textId="77777777" w:rsidR="005377F9" w:rsidRPr="00C31E24" w:rsidRDefault="005377F9" w:rsidP="00DD5C3D">
            <w:pPr>
              <w:pStyle w:val="TAC"/>
              <w:keepNext w:val="0"/>
              <w:keepLines w:val="0"/>
            </w:pPr>
            <w:r w:rsidRPr="00C31E24">
              <w:t>-</w:t>
            </w:r>
          </w:p>
        </w:tc>
      </w:tr>
      <w:tr w:rsidR="005377F9" w:rsidRPr="00C31E24" w14:paraId="7E786373" w14:textId="77777777" w:rsidTr="00D74F31">
        <w:trPr>
          <w:trHeight w:val="1432"/>
          <w:jc w:val="center"/>
        </w:trPr>
        <w:tc>
          <w:tcPr>
            <w:tcW w:w="617" w:type="dxa"/>
            <w:shd w:val="clear" w:color="auto" w:fill="auto"/>
          </w:tcPr>
          <w:p w14:paraId="69D64C0C" w14:textId="77777777" w:rsidR="005377F9" w:rsidRPr="00C31E24" w:rsidRDefault="005377F9" w:rsidP="00DD5C3D">
            <w:pPr>
              <w:pStyle w:val="TAC"/>
              <w:keepNext w:val="0"/>
              <w:keepLines w:val="0"/>
              <w:widowControl w:val="0"/>
            </w:pPr>
            <w:r w:rsidRPr="00C31E24">
              <w:t>-</w:t>
            </w:r>
          </w:p>
        </w:tc>
        <w:tc>
          <w:tcPr>
            <w:tcW w:w="4039" w:type="dxa"/>
            <w:shd w:val="clear" w:color="auto" w:fill="auto"/>
          </w:tcPr>
          <w:p w14:paraId="5D30486A" w14:textId="66438F4B" w:rsidR="005377F9" w:rsidRPr="00C31E24" w:rsidRDefault="005377F9" w:rsidP="00DD5C3D">
            <w:pPr>
              <w:pStyle w:val="TAL"/>
              <w:keepNext w:val="0"/>
              <w:widowControl w:val="0"/>
            </w:pPr>
            <w:r w:rsidRPr="00C31E24">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709" w:type="dxa"/>
            <w:shd w:val="clear" w:color="auto" w:fill="auto"/>
          </w:tcPr>
          <w:p w14:paraId="20570578" w14:textId="77777777" w:rsidR="005377F9" w:rsidRPr="00C31E24" w:rsidRDefault="005377F9" w:rsidP="00DD5C3D">
            <w:pPr>
              <w:pStyle w:val="TAC"/>
              <w:keepNext w:val="0"/>
              <w:keepLines w:val="0"/>
            </w:pPr>
            <w:r w:rsidRPr="00C31E24">
              <w:t>-</w:t>
            </w:r>
          </w:p>
        </w:tc>
        <w:tc>
          <w:tcPr>
            <w:tcW w:w="2562" w:type="dxa"/>
            <w:shd w:val="clear" w:color="auto" w:fill="auto"/>
          </w:tcPr>
          <w:p w14:paraId="457982D8" w14:textId="77777777" w:rsidR="005377F9" w:rsidRPr="00C31E24" w:rsidRDefault="005377F9" w:rsidP="00DD5C3D">
            <w:pPr>
              <w:pStyle w:val="TAL"/>
              <w:keepNext w:val="0"/>
              <w:widowControl w:val="0"/>
            </w:pPr>
            <w:r w:rsidRPr="00C31E24">
              <w:t>-</w:t>
            </w:r>
          </w:p>
        </w:tc>
        <w:tc>
          <w:tcPr>
            <w:tcW w:w="540" w:type="dxa"/>
            <w:shd w:val="clear" w:color="auto" w:fill="auto"/>
          </w:tcPr>
          <w:p w14:paraId="619D5F6D" w14:textId="77777777" w:rsidR="005377F9" w:rsidRPr="00C31E24" w:rsidRDefault="005377F9" w:rsidP="00DD5C3D">
            <w:pPr>
              <w:pStyle w:val="TAC"/>
              <w:keepNext w:val="0"/>
              <w:keepLines w:val="0"/>
            </w:pPr>
            <w:r w:rsidRPr="00C31E24">
              <w:t>-</w:t>
            </w:r>
          </w:p>
        </w:tc>
        <w:tc>
          <w:tcPr>
            <w:tcW w:w="849" w:type="dxa"/>
            <w:shd w:val="clear" w:color="auto" w:fill="auto"/>
          </w:tcPr>
          <w:p w14:paraId="6D62B2F5" w14:textId="77777777" w:rsidR="005377F9" w:rsidRPr="00C31E24" w:rsidRDefault="005377F9" w:rsidP="00DD5C3D">
            <w:pPr>
              <w:pStyle w:val="TAL"/>
              <w:keepNext w:val="0"/>
              <w:widowControl w:val="0"/>
              <w:jc w:val="center"/>
            </w:pPr>
            <w:r w:rsidRPr="00C31E24">
              <w:t>-</w:t>
            </w:r>
          </w:p>
        </w:tc>
      </w:tr>
      <w:tr w:rsidR="005377F9" w:rsidRPr="00C31E24" w14:paraId="108DF015" w14:textId="77777777" w:rsidTr="00D74F31">
        <w:trPr>
          <w:trHeight w:val="274"/>
          <w:jc w:val="center"/>
        </w:trPr>
        <w:tc>
          <w:tcPr>
            <w:tcW w:w="617" w:type="dxa"/>
            <w:shd w:val="clear" w:color="auto" w:fill="auto"/>
          </w:tcPr>
          <w:p w14:paraId="6B8C3C1E" w14:textId="77777777" w:rsidR="005377F9" w:rsidRPr="00C31E24" w:rsidRDefault="005377F9" w:rsidP="00DD5C3D">
            <w:pPr>
              <w:pStyle w:val="NF"/>
              <w:keepNext w:val="0"/>
              <w:keepLines w:val="0"/>
              <w:widowControl w:val="0"/>
            </w:pPr>
            <w:r w:rsidRPr="00C31E24">
              <w:t>2</w:t>
            </w:r>
          </w:p>
        </w:tc>
        <w:tc>
          <w:tcPr>
            <w:tcW w:w="4039" w:type="dxa"/>
            <w:shd w:val="clear" w:color="auto" w:fill="auto"/>
          </w:tcPr>
          <w:p w14:paraId="7DEB4926" w14:textId="77777777" w:rsidR="005377F9" w:rsidRPr="00C31E24" w:rsidRDefault="005377F9" w:rsidP="00DD5C3D">
            <w:pPr>
              <w:pStyle w:val="TAL"/>
              <w:keepNext w:val="0"/>
              <w:widowControl w:val="0"/>
            </w:pPr>
            <w:r w:rsidRPr="00C31E24">
              <w:t>Check: Does the UE (MCVideo client) send an initial SIP INVITE request for the establishment of a MCVideo On-demand Pre-arranged Broadcast Group Call?</w:t>
            </w:r>
          </w:p>
        </w:tc>
        <w:tc>
          <w:tcPr>
            <w:tcW w:w="709" w:type="dxa"/>
            <w:shd w:val="clear" w:color="auto" w:fill="auto"/>
          </w:tcPr>
          <w:p w14:paraId="4662398E" w14:textId="77777777" w:rsidR="005377F9" w:rsidRPr="00C31E24" w:rsidRDefault="005377F9" w:rsidP="00D74F31">
            <w:pPr>
              <w:pStyle w:val="Default"/>
              <w:widowControl w:val="0"/>
              <w:rPr>
                <w:color w:val="auto"/>
                <w:sz w:val="18"/>
                <w:szCs w:val="18"/>
                <w:lang w:val="en-GB"/>
              </w:rPr>
            </w:pPr>
            <w:r w:rsidRPr="00C31E24">
              <w:rPr>
                <w:color w:val="auto"/>
                <w:sz w:val="18"/>
                <w:szCs w:val="18"/>
                <w:lang w:val="en-GB"/>
              </w:rPr>
              <w:t>--&gt;</w:t>
            </w:r>
          </w:p>
        </w:tc>
        <w:tc>
          <w:tcPr>
            <w:tcW w:w="2562" w:type="dxa"/>
            <w:shd w:val="clear" w:color="auto" w:fill="auto"/>
          </w:tcPr>
          <w:p w14:paraId="4146D514" w14:textId="77777777" w:rsidR="005377F9" w:rsidRPr="00C31E24" w:rsidRDefault="005377F9" w:rsidP="00DD5C3D">
            <w:pPr>
              <w:pStyle w:val="TAL"/>
              <w:keepNext w:val="0"/>
              <w:widowControl w:val="0"/>
            </w:pPr>
            <w:r w:rsidRPr="00C31E24">
              <w:t>SIP INVITE</w:t>
            </w:r>
          </w:p>
        </w:tc>
        <w:tc>
          <w:tcPr>
            <w:tcW w:w="540" w:type="dxa"/>
            <w:shd w:val="clear" w:color="auto" w:fill="auto"/>
          </w:tcPr>
          <w:p w14:paraId="55692799" w14:textId="77777777" w:rsidR="005377F9" w:rsidRPr="00C31E24" w:rsidRDefault="005377F9" w:rsidP="00DD5C3D">
            <w:pPr>
              <w:pStyle w:val="TAC"/>
              <w:keepNext w:val="0"/>
              <w:keepLines w:val="0"/>
            </w:pPr>
            <w:r w:rsidRPr="00C31E24">
              <w:t>1</w:t>
            </w:r>
          </w:p>
        </w:tc>
        <w:tc>
          <w:tcPr>
            <w:tcW w:w="849" w:type="dxa"/>
            <w:shd w:val="clear" w:color="auto" w:fill="auto"/>
          </w:tcPr>
          <w:p w14:paraId="3E20EF6D" w14:textId="77777777" w:rsidR="005377F9" w:rsidRPr="00C31E24" w:rsidRDefault="005377F9" w:rsidP="00DD5C3D">
            <w:pPr>
              <w:pStyle w:val="TAC"/>
              <w:keepNext w:val="0"/>
              <w:keepLines w:val="0"/>
            </w:pPr>
            <w:r w:rsidRPr="00C31E24">
              <w:t>P</w:t>
            </w:r>
          </w:p>
        </w:tc>
      </w:tr>
      <w:tr w:rsidR="005377F9" w:rsidRPr="00C31E24" w14:paraId="5A59524D" w14:textId="77777777" w:rsidTr="00D74F31">
        <w:trPr>
          <w:trHeight w:val="287"/>
          <w:jc w:val="center"/>
        </w:trPr>
        <w:tc>
          <w:tcPr>
            <w:tcW w:w="617" w:type="dxa"/>
            <w:shd w:val="clear" w:color="auto" w:fill="auto"/>
          </w:tcPr>
          <w:p w14:paraId="3040140C" w14:textId="77777777" w:rsidR="005377F9" w:rsidRPr="00C31E24" w:rsidRDefault="005377F9" w:rsidP="00DD5C3D">
            <w:pPr>
              <w:pStyle w:val="TAC"/>
              <w:keepNext w:val="0"/>
              <w:keepLines w:val="0"/>
              <w:widowControl w:val="0"/>
            </w:pPr>
            <w:r w:rsidRPr="00C31E24">
              <w:t>3</w:t>
            </w:r>
          </w:p>
        </w:tc>
        <w:tc>
          <w:tcPr>
            <w:tcW w:w="4039" w:type="dxa"/>
            <w:shd w:val="clear" w:color="auto" w:fill="auto"/>
          </w:tcPr>
          <w:p w14:paraId="254DCF9A" w14:textId="77777777" w:rsidR="005377F9" w:rsidRPr="00C31E24" w:rsidRDefault="005377F9" w:rsidP="00D74F31">
            <w:pPr>
              <w:pStyle w:val="TAL"/>
              <w:keepNext w:val="0"/>
              <w:keepLines w:val="0"/>
              <w:widowControl w:val="0"/>
            </w:pPr>
            <w:r w:rsidRPr="00C31E24">
              <w:t>The SS (MCVideo Server) responds to the UE with a SIP 100 (Trying) message.</w:t>
            </w:r>
          </w:p>
        </w:tc>
        <w:tc>
          <w:tcPr>
            <w:tcW w:w="709" w:type="dxa"/>
            <w:shd w:val="clear" w:color="auto" w:fill="auto"/>
          </w:tcPr>
          <w:p w14:paraId="3522061C" w14:textId="77777777" w:rsidR="005377F9" w:rsidRPr="00C31E24" w:rsidRDefault="005377F9" w:rsidP="00D74F31">
            <w:pPr>
              <w:pStyle w:val="TAC"/>
              <w:keepNext w:val="0"/>
              <w:keepLines w:val="0"/>
              <w:widowControl w:val="0"/>
            </w:pPr>
            <w:r w:rsidRPr="00C31E24">
              <w:t>&lt;--</w:t>
            </w:r>
          </w:p>
        </w:tc>
        <w:tc>
          <w:tcPr>
            <w:tcW w:w="2562" w:type="dxa"/>
            <w:shd w:val="clear" w:color="auto" w:fill="auto"/>
          </w:tcPr>
          <w:p w14:paraId="75513EBA" w14:textId="77777777" w:rsidR="005377F9" w:rsidRPr="00C31E24" w:rsidRDefault="005377F9" w:rsidP="00D74F31">
            <w:pPr>
              <w:pStyle w:val="TAL"/>
              <w:keepNext w:val="0"/>
              <w:keepLines w:val="0"/>
              <w:widowControl w:val="0"/>
            </w:pPr>
            <w:r w:rsidRPr="00C31E24">
              <w:t>SIP 100 (Trying)</w:t>
            </w:r>
          </w:p>
        </w:tc>
        <w:tc>
          <w:tcPr>
            <w:tcW w:w="540" w:type="dxa"/>
            <w:shd w:val="clear" w:color="auto" w:fill="auto"/>
          </w:tcPr>
          <w:p w14:paraId="48E06E9D" w14:textId="77777777" w:rsidR="005377F9" w:rsidRPr="00C31E24" w:rsidRDefault="005377F9" w:rsidP="00D74F31">
            <w:pPr>
              <w:pStyle w:val="TAC"/>
              <w:keepNext w:val="0"/>
              <w:keepLines w:val="0"/>
              <w:widowControl w:val="0"/>
            </w:pPr>
            <w:r w:rsidRPr="00C31E24">
              <w:t>-</w:t>
            </w:r>
          </w:p>
        </w:tc>
        <w:tc>
          <w:tcPr>
            <w:tcW w:w="849" w:type="dxa"/>
            <w:shd w:val="clear" w:color="auto" w:fill="auto"/>
          </w:tcPr>
          <w:p w14:paraId="65005F6A" w14:textId="77777777" w:rsidR="005377F9" w:rsidRPr="00C31E24" w:rsidRDefault="005377F9" w:rsidP="00D74F31">
            <w:pPr>
              <w:pStyle w:val="TAC"/>
              <w:keepNext w:val="0"/>
              <w:keepLines w:val="0"/>
              <w:widowControl w:val="0"/>
            </w:pPr>
            <w:r w:rsidRPr="00C31E24">
              <w:t>-</w:t>
            </w:r>
          </w:p>
        </w:tc>
      </w:tr>
      <w:tr w:rsidR="005377F9" w:rsidRPr="00C31E24" w14:paraId="69CCBC40" w14:textId="77777777" w:rsidTr="00D74F31">
        <w:trPr>
          <w:trHeight w:val="557"/>
          <w:jc w:val="center"/>
        </w:trPr>
        <w:tc>
          <w:tcPr>
            <w:tcW w:w="617" w:type="dxa"/>
            <w:shd w:val="clear" w:color="auto" w:fill="auto"/>
          </w:tcPr>
          <w:p w14:paraId="2FB74A49" w14:textId="77777777" w:rsidR="005377F9" w:rsidRPr="00C31E24" w:rsidRDefault="005377F9" w:rsidP="00DD5C3D">
            <w:pPr>
              <w:pStyle w:val="TAC"/>
              <w:keepNext w:val="0"/>
              <w:keepLines w:val="0"/>
              <w:widowControl w:val="0"/>
            </w:pPr>
            <w:r w:rsidRPr="00C31E24">
              <w:t>4</w:t>
            </w:r>
          </w:p>
        </w:tc>
        <w:tc>
          <w:tcPr>
            <w:tcW w:w="4039" w:type="dxa"/>
            <w:shd w:val="clear" w:color="auto" w:fill="auto"/>
          </w:tcPr>
          <w:p w14:paraId="25A9A518" w14:textId="77777777" w:rsidR="005377F9" w:rsidRPr="00C31E24" w:rsidRDefault="005377F9" w:rsidP="00DD5C3D">
            <w:pPr>
              <w:pStyle w:val="TAL"/>
              <w:keepNext w:val="0"/>
              <w:widowControl w:val="0"/>
            </w:pPr>
            <w:r w:rsidRPr="00C31E24">
              <w:t>The SS (MCVideo Server) sends a SIP 200 (OK) message to the UE (MCVideo Client), indicating that it has accepted the SIP INVITE request from the UE.</w:t>
            </w:r>
          </w:p>
        </w:tc>
        <w:tc>
          <w:tcPr>
            <w:tcW w:w="709" w:type="dxa"/>
            <w:shd w:val="clear" w:color="auto" w:fill="auto"/>
          </w:tcPr>
          <w:p w14:paraId="782F43A3" w14:textId="77777777" w:rsidR="005377F9" w:rsidRPr="00C31E24" w:rsidRDefault="005377F9" w:rsidP="00DD5C3D">
            <w:pPr>
              <w:pStyle w:val="TAC"/>
              <w:keepNext w:val="0"/>
              <w:keepLines w:val="0"/>
            </w:pPr>
            <w:r w:rsidRPr="00C31E24">
              <w:t>&lt;--</w:t>
            </w:r>
          </w:p>
        </w:tc>
        <w:tc>
          <w:tcPr>
            <w:tcW w:w="2562" w:type="dxa"/>
            <w:shd w:val="clear" w:color="auto" w:fill="auto"/>
          </w:tcPr>
          <w:p w14:paraId="4842ADB7" w14:textId="77777777" w:rsidR="005377F9" w:rsidRPr="00C31E24" w:rsidRDefault="005377F9" w:rsidP="00DD5C3D">
            <w:pPr>
              <w:pStyle w:val="TAL"/>
              <w:keepNext w:val="0"/>
              <w:widowControl w:val="0"/>
            </w:pPr>
            <w:r w:rsidRPr="00C31E24">
              <w:t>SIP 200 (OK)</w:t>
            </w:r>
          </w:p>
        </w:tc>
        <w:tc>
          <w:tcPr>
            <w:tcW w:w="540" w:type="dxa"/>
            <w:shd w:val="clear" w:color="auto" w:fill="auto"/>
          </w:tcPr>
          <w:p w14:paraId="410F15BB" w14:textId="77777777" w:rsidR="005377F9" w:rsidRPr="00C31E24" w:rsidRDefault="005377F9" w:rsidP="00DD5C3D">
            <w:pPr>
              <w:pStyle w:val="TAC"/>
              <w:keepNext w:val="0"/>
              <w:keepLines w:val="0"/>
            </w:pPr>
            <w:r w:rsidRPr="00C31E24">
              <w:t>-</w:t>
            </w:r>
          </w:p>
        </w:tc>
        <w:tc>
          <w:tcPr>
            <w:tcW w:w="849" w:type="dxa"/>
            <w:shd w:val="clear" w:color="auto" w:fill="auto"/>
          </w:tcPr>
          <w:p w14:paraId="7AC16F03" w14:textId="77777777" w:rsidR="005377F9" w:rsidRPr="00C31E24" w:rsidRDefault="005377F9" w:rsidP="00DD5C3D">
            <w:pPr>
              <w:pStyle w:val="TAC"/>
              <w:keepNext w:val="0"/>
              <w:keepLines w:val="0"/>
            </w:pPr>
            <w:r w:rsidRPr="00C31E24">
              <w:t>-</w:t>
            </w:r>
          </w:p>
        </w:tc>
      </w:tr>
      <w:tr w:rsidR="005377F9" w:rsidRPr="00C31E24" w14:paraId="124DD305" w14:textId="77777777" w:rsidTr="00D74F31">
        <w:trPr>
          <w:trHeight w:val="350"/>
          <w:jc w:val="center"/>
        </w:trPr>
        <w:tc>
          <w:tcPr>
            <w:tcW w:w="617" w:type="dxa"/>
            <w:shd w:val="clear" w:color="auto" w:fill="auto"/>
          </w:tcPr>
          <w:p w14:paraId="6E5ECE52" w14:textId="77777777" w:rsidR="005377F9" w:rsidRPr="00C31E24" w:rsidRDefault="005377F9" w:rsidP="00DD5C3D">
            <w:pPr>
              <w:pStyle w:val="TAC"/>
              <w:keepNext w:val="0"/>
              <w:keepLines w:val="0"/>
              <w:widowControl w:val="0"/>
            </w:pPr>
            <w:r w:rsidRPr="00C31E24">
              <w:t>5</w:t>
            </w:r>
          </w:p>
        </w:tc>
        <w:tc>
          <w:tcPr>
            <w:tcW w:w="4039" w:type="dxa"/>
            <w:shd w:val="clear" w:color="auto" w:fill="auto"/>
          </w:tcPr>
          <w:p w14:paraId="461E0F48" w14:textId="263ECD67" w:rsidR="005377F9" w:rsidRPr="00C31E24" w:rsidRDefault="005377F9" w:rsidP="00DD5C3D">
            <w:pPr>
              <w:pStyle w:val="TAL"/>
              <w:keepNext w:val="0"/>
              <w:widowControl w:val="0"/>
            </w:pPr>
            <w:r w:rsidRPr="00C31E24">
              <w:t>Check: Does the UE (MCVideo Client) respond with a SIP ACK message?</w:t>
            </w:r>
          </w:p>
        </w:tc>
        <w:tc>
          <w:tcPr>
            <w:tcW w:w="709" w:type="dxa"/>
            <w:shd w:val="clear" w:color="auto" w:fill="auto"/>
          </w:tcPr>
          <w:p w14:paraId="0A3D21CA" w14:textId="77777777" w:rsidR="005377F9" w:rsidRPr="00C31E24" w:rsidRDefault="005377F9" w:rsidP="00DD5C3D">
            <w:pPr>
              <w:pStyle w:val="TAC"/>
              <w:keepNext w:val="0"/>
              <w:keepLines w:val="0"/>
            </w:pPr>
            <w:r w:rsidRPr="00C31E24">
              <w:rPr>
                <w:szCs w:val="18"/>
              </w:rPr>
              <w:t>--&gt;</w:t>
            </w:r>
          </w:p>
        </w:tc>
        <w:tc>
          <w:tcPr>
            <w:tcW w:w="2562" w:type="dxa"/>
            <w:shd w:val="clear" w:color="auto" w:fill="auto"/>
          </w:tcPr>
          <w:p w14:paraId="6645F3AF" w14:textId="77777777" w:rsidR="005377F9" w:rsidRPr="00C31E24" w:rsidRDefault="005377F9" w:rsidP="00DD5C3D">
            <w:pPr>
              <w:pStyle w:val="TAL"/>
              <w:keepNext w:val="0"/>
              <w:widowControl w:val="0"/>
            </w:pPr>
            <w:r w:rsidRPr="00C31E24">
              <w:t>SIP ACK</w:t>
            </w:r>
          </w:p>
        </w:tc>
        <w:tc>
          <w:tcPr>
            <w:tcW w:w="540" w:type="dxa"/>
            <w:shd w:val="clear" w:color="auto" w:fill="auto"/>
          </w:tcPr>
          <w:p w14:paraId="24A26E59" w14:textId="525AAE40" w:rsidR="005377F9" w:rsidRPr="00C31E24" w:rsidRDefault="005377F9" w:rsidP="00DD5C3D">
            <w:pPr>
              <w:pStyle w:val="TAC"/>
              <w:keepNext w:val="0"/>
              <w:keepLines w:val="0"/>
            </w:pPr>
            <w:r w:rsidRPr="00C31E24">
              <w:t>1</w:t>
            </w:r>
          </w:p>
        </w:tc>
        <w:tc>
          <w:tcPr>
            <w:tcW w:w="849" w:type="dxa"/>
            <w:shd w:val="clear" w:color="auto" w:fill="auto"/>
          </w:tcPr>
          <w:p w14:paraId="067003C8" w14:textId="7BDBB22D" w:rsidR="005377F9" w:rsidRPr="00C31E24" w:rsidRDefault="005377F9" w:rsidP="00DD5C3D">
            <w:pPr>
              <w:pStyle w:val="TAC"/>
              <w:keepNext w:val="0"/>
              <w:keepLines w:val="0"/>
            </w:pPr>
            <w:r w:rsidRPr="00C31E24">
              <w:t>P</w:t>
            </w:r>
          </w:p>
        </w:tc>
      </w:tr>
      <w:tr w:rsidR="005377F9" w:rsidRPr="00C31E24" w14:paraId="0589A0A3" w14:textId="77777777" w:rsidTr="00D74F31">
        <w:trPr>
          <w:trHeight w:val="467"/>
          <w:jc w:val="center"/>
        </w:trPr>
        <w:tc>
          <w:tcPr>
            <w:tcW w:w="617" w:type="dxa"/>
            <w:shd w:val="clear" w:color="auto" w:fill="auto"/>
          </w:tcPr>
          <w:p w14:paraId="4EA5259B" w14:textId="77777777" w:rsidR="005377F9" w:rsidRPr="00C31E24" w:rsidDel="003A2DB0" w:rsidRDefault="005377F9" w:rsidP="00DD5C3D">
            <w:pPr>
              <w:pStyle w:val="TAC"/>
              <w:keepNext w:val="0"/>
              <w:keepLines w:val="0"/>
              <w:widowControl w:val="0"/>
            </w:pPr>
            <w:r w:rsidRPr="00C31E24">
              <w:t>6</w:t>
            </w:r>
          </w:p>
        </w:tc>
        <w:tc>
          <w:tcPr>
            <w:tcW w:w="4039" w:type="dxa"/>
            <w:shd w:val="clear" w:color="auto" w:fill="auto"/>
          </w:tcPr>
          <w:p w14:paraId="30A08D64" w14:textId="77777777" w:rsidR="005377F9" w:rsidRPr="00C31E24" w:rsidRDefault="005377F9" w:rsidP="00DD5C3D">
            <w:pPr>
              <w:pStyle w:val="TAL"/>
              <w:keepNext w:val="0"/>
              <w:widowControl w:val="0"/>
            </w:pPr>
            <w:r w:rsidRPr="00C31E24">
              <w:t>The SS (MCVideo Server) sends a Transmission Granted message to the UE (MCVideo Client).</w:t>
            </w:r>
          </w:p>
        </w:tc>
        <w:tc>
          <w:tcPr>
            <w:tcW w:w="709" w:type="dxa"/>
            <w:shd w:val="clear" w:color="auto" w:fill="auto"/>
          </w:tcPr>
          <w:p w14:paraId="1A5D0641" w14:textId="77777777" w:rsidR="005377F9" w:rsidRPr="00C31E24" w:rsidRDefault="005377F9" w:rsidP="00DD5C3D">
            <w:pPr>
              <w:pStyle w:val="TAC"/>
              <w:keepNext w:val="0"/>
              <w:keepLines w:val="0"/>
            </w:pPr>
            <w:r w:rsidRPr="00C31E24">
              <w:t>&lt;--</w:t>
            </w:r>
          </w:p>
        </w:tc>
        <w:tc>
          <w:tcPr>
            <w:tcW w:w="2562" w:type="dxa"/>
            <w:shd w:val="clear" w:color="auto" w:fill="auto"/>
          </w:tcPr>
          <w:p w14:paraId="7DC5A5AE" w14:textId="77777777" w:rsidR="005377F9" w:rsidRPr="00C31E24" w:rsidRDefault="005377F9" w:rsidP="00DD5C3D">
            <w:pPr>
              <w:pStyle w:val="TAL"/>
              <w:keepNext w:val="0"/>
              <w:widowControl w:val="0"/>
            </w:pPr>
            <w:r w:rsidRPr="00C31E24">
              <w:t>Transmission Granted</w:t>
            </w:r>
          </w:p>
        </w:tc>
        <w:tc>
          <w:tcPr>
            <w:tcW w:w="540" w:type="dxa"/>
            <w:shd w:val="clear" w:color="auto" w:fill="auto"/>
          </w:tcPr>
          <w:p w14:paraId="2271FBA6" w14:textId="77777777" w:rsidR="005377F9" w:rsidRPr="00C31E24" w:rsidRDefault="005377F9" w:rsidP="00DD5C3D">
            <w:pPr>
              <w:pStyle w:val="TAC"/>
              <w:keepNext w:val="0"/>
              <w:keepLines w:val="0"/>
            </w:pPr>
            <w:r w:rsidRPr="00C31E24">
              <w:t>-</w:t>
            </w:r>
          </w:p>
        </w:tc>
        <w:tc>
          <w:tcPr>
            <w:tcW w:w="849" w:type="dxa"/>
            <w:shd w:val="clear" w:color="auto" w:fill="auto"/>
          </w:tcPr>
          <w:p w14:paraId="09CFD777" w14:textId="77777777" w:rsidR="005377F9" w:rsidRPr="00C31E24" w:rsidRDefault="005377F9" w:rsidP="00DD5C3D">
            <w:pPr>
              <w:pStyle w:val="TAC"/>
              <w:keepNext w:val="0"/>
              <w:keepLines w:val="0"/>
            </w:pPr>
            <w:r w:rsidRPr="00C31E24">
              <w:t>-</w:t>
            </w:r>
          </w:p>
        </w:tc>
      </w:tr>
      <w:tr w:rsidR="005377F9" w:rsidRPr="00C31E24" w14:paraId="19BCC469" w14:textId="77777777" w:rsidTr="00D74F31">
        <w:trPr>
          <w:trHeight w:val="440"/>
          <w:jc w:val="center"/>
        </w:trPr>
        <w:tc>
          <w:tcPr>
            <w:tcW w:w="617" w:type="dxa"/>
            <w:shd w:val="clear" w:color="auto" w:fill="auto"/>
          </w:tcPr>
          <w:p w14:paraId="0BE44DBB" w14:textId="77777777" w:rsidR="005377F9" w:rsidRPr="00C31E24" w:rsidDel="003A2DB0" w:rsidRDefault="005377F9" w:rsidP="00DD5C3D">
            <w:pPr>
              <w:pStyle w:val="TAC"/>
              <w:keepNext w:val="0"/>
              <w:keepLines w:val="0"/>
              <w:widowControl w:val="0"/>
            </w:pPr>
            <w:r w:rsidRPr="00C31E24">
              <w:t>7</w:t>
            </w:r>
          </w:p>
        </w:tc>
        <w:tc>
          <w:tcPr>
            <w:tcW w:w="4039" w:type="dxa"/>
            <w:shd w:val="clear" w:color="auto" w:fill="auto"/>
          </w:tcPr>
          <w:p w14:paraId="5086C178" w14:textId="77777777" w:rsidR="005377F9" w:rsidRPr="00C31E24" w:rsidRDefault="005377F9" w:rsidP="00DD5C3D">
            <w:pPr>
              <w:pStyle w:val="TAL"/>
              <w:keepNext w:val="0"/>
              <w:widowControl w:val="0"/>
            </w:pPr>
            <w:r w:rsidRPr="00C31E24">
              <w:t xml:space="preserve">Check: Does the UE (MCVideo Client) send a Transmission Control ACK </w:t>
            </w:r>
            <w:r w:rsidRPr="00C31E24">
              <w:rPr>
                <w:rFonts w:eastAsia="Calibri"/>
              </w:rPr>
              <w:t>in response to Transmission Granted message from the SS (MCVideo Server)</w:t>
            </w:r>
            <w:r w:rsidRPr="00C31E24">
              <w:t>?</w:t>
            </w:r>
          </w:p>
        </w:tc>
        <w:tc>
          <w:tcPr>
            <w:tcW w:w="709" w:type="dxa"/>
            <w:shd w:val="clear" w:color="auto" w:fill="auto"/>
          </w:tcPr>
          <w:p w14:paraId="5CB8FDD2" w14:textId="77777777" w:rsidR="005377F9" w:rsidRPr="00C31E24" w:rsidRDefault="005377F9" w:rsidP="00DD5C3D">
            <w:pPr>
              <w:pStyle w:val="TAC"/>
              <w:keepNext w:val="0"/>
              <w:keepLines w:val="0"/>
            </w:pPr>
            <w:r w:rsidRPr="00C31E24">
              <w:t>--&gt;</w:t>
            </w:r>
          </w:p>
        </w:tc>
        <w:tc>
          <w:tcPr>
            <w:tcW w:w="2562" w:type="dxa"/>
            <w:shd w:val="clear" w:color="auto" w:fill="auto"/>
          </w:tcPr>
          <w:p w14:paraId="3FEE4A57" w14:textId="77777777" w:rsidR="005377F9" w:rsidRPr="00C31E24" w:rsidRDefault="005377F9" w:rsidP="00DD5C3D">
            <w:pPr>
              <w:pStyle w:val="TAL"/>
              <w:keepNext w:val="0"/>
              <w:widowControl w:val="0"/>
            </w:pPr>
            <w:r w:rsidRPr="00C31E24">
              <w:t>Transmission Control ACK</w:t>
            </w:r>
          </w:p>
        </w:tc>
        <w:tc>
          <w:tcPr>
            <w:tcW w:w="540" w:type="dxa"/>
            <w:shd w:val="clear" w:color="auto" w:fill="auto"/>
          </w:tcPr>
          <w:p w14:paraId="33A6B868" w14:textId="77777777" w:rsidR="005377F9" w:rsidRPr="00C31E24" w:rsidRDefault="005377F9" w:rsidP="00DD5C3D">
            <w:pPr>
              <w:pStyle w:val="TAC"/>
              <w:keepNext w:val="0"/>
              <w:keepLines w:val="0"/>
            </w:pPr>
            <w:r w:rsidRPr="00C31E24">
              <w:t>2</w:t>
            </w:r>
          </w:p>
        </w:tc>
        <w:tc>
          <w:tcPr>
            <w:tcW w:w="849" w:type="dxa"/>
            <w:shd w:val="clear" w:color="auto" w:fill="auto"/>
          </w:tcPr>
          <w:p w14:paraId="1DFD4E97" w14:textId="77777777" w:rsidR="005377F9" w:rsidRPr="00C31E24" w:rsidRDefault="005377F9" w:rsidP="00DD5C3D">
            <w:pPr>
              <w:pStyle w:val="TAC"/>
              <w:keepNext w:val="0"/>
              <w:keepLines w:val="0"/>
            </w:pPr>
            <w:r w:rsidRPr="00C31E24">
              <w:t>P</w:t>
            </w:r>
          </w:p>
        </w:tc>
      </w:tr>
      <w:tr w:rsidR="005377F9" w:rsidRPr="00C31E24" w14:paraId="3D48F7BF" w14:textId="77777777" w:rsidTr="00D74F31">
        <w:trPr>
          <w:trHeight w:val="464"/>
          <w:jc w:val="center"/>
        </w:trPr>
        <w:tc>
          <w:tcPr>
            <w:tcW w:w="617" w:type="dxa"/>
            <w:shd w:val="clear" w:color="auto" w:fill="auto"/>
          </w:tcPr>
          <w:p w14:paraId="79C7A38B" w14:textId="77777777" w:rsidR="005377F9" w:rsidRPr="00C31E24" w:rsidRDefault="005377F9" w:rsidP="00DD5C3D">
            <w:pPr>
              <w:pStyle w:val="TAC"/>
              <w:keepNext w:val="0"/>
              <w:keepLines w:val="0"/>
              <w:widowControl w:val="0"/>
            </w:pPr>
            <w:r w:rsidRPr="00C31E24">
              <w:t>8</w:t>
            </w:r>
          </w:p>
        </w:tc>
        <w:tc>
          <w:tcPr>
            <w:tcW w:w="4039" w:type="dxa"/>
            <w:shd w:val="clear" w:color="auto" w:fill="auto"/>
          </w:tcPr>
          <w:p w14:paraId="7AD9FC8F" w14:textId="77777777" w:rsidR="005377F9" w:rsidRPr="00C31E24" w:rsidRDefault="005377F9" w:rsidP="00DD5C3D">
            <w:pPr>
              <w:pStyle w:val="TAL"/>
              <w:keepNext w:val="0"/>
              <w:keepLines w:val="0"/>
              <w:widowControl w:val="0"/>
            </w:pPr>
            <w:r w:rsidRPr="00C31E24">
              <w:t>Check: Does the UE (MCVideo Client) provide transmission granted notification to the MCVideo User?</w:t>
            </w:r>
          </w:p>
          <w:p w14:paraId="17BAFDE7" w14:textId="1D84F0E7" w:rsidR="005377F9" w:rsidRPr="00C31E24" w:rsidRDefault="005377F9" w:rsidP="00DD5C3D">
            <w:pPr>
              <w:pStyle w:val="TAL"/>
              <w:keepNext w:val="0"/>
              <w:widowControl w:val="0"/>
            </w:pPr>
            <w:r w:rsidRPr="00C31E24">
              <w:rPr>
                <w:rFonts w:eastAsia="Calibri"/>
              </w:rPr>
              <w:t>(NOTE 1</w:t>
            </w:r>
          </w:p>
        </w:tc>
        <w:tc>
          <w:tcPr>
            <w:tcW w:w="709" w:type="dxa"/>
            <w:shd w:val="clear" w:color="auto" w:fill="auto"/>
          </w:tcPr>
          <w:p w14:paraId="7BAB3572" w14:textId="77777777" w:rsidR="005377F9" w:rsidRPr="00C31E24" w:rsidRDefault="005377F9" w:rsidP="00DD5C3D">
            <w:pPr>
              <w:pStyle w:val="TAC"/>
              <w:keepNext w:val="0"/>
              <w:keepLines w:val="0"/>
            </w:pPr>
            <w:r w:rsidRPr="00C31E24">
              <w:t>-</w:t>
            </w:r>
          </w:p>
        </w:tc>
        <w:tc>
          <w:tcPr>
            <w:tcW w:w="2562" w:type="dxa"/>
            <w:shd w:val="clear" w:color="auto" w:fill="auto"/>
          </w:tcPr>
          <w:p w14:paraId="722E4EE5" w14:textId="77777777" w:rsidR="005377F9" w:rsidRPr="00C31E24" w:rsidRDefault="005377F9" w:rsidP="00DD5C3D">
            <w:pPr>
              <w:pStyle w:val="TAL"/>
              <w:keepNext w:val="0"/>
              <w:widowControl w:val="0"/>
            </w:pPr>
            <w:r w:rsidRPr="00C31E24">
              <w:t>-</w:t>
            </w:r>
          </w:p>
        </w:tc>
        <w:tc>
          <w:tcPr>
            <w:tcW w:w="540" w:type="dxa"/>
            <w:shd w:val="clear" w:color="auto" w:fill="auto"/>
          </w:tcPr>
          <w:p w14:paraId="7595AA63" w14:textId="77777777" w:rsidR="005377F9" w:rsidRPr="00C31E24" w:rsidRDefault="005377F9" w:rsidP="00DD5C3D">
            <w:pPr>
              <w:pStyle w:val="TAC"/>
              <w:keepNext w:val="0"/>
              <w:keepLines w:val="0"/>
            </w:pPr>
            <w:r w:rsidRPr="00C31E24">
              <w:t>2</w:t>
            </w:r>
          </w:p>
        </w:tc>
        <w:tc>
          <w:tcPr>
            <w:tcW w:w="849" w:type="dxa"/>
            <w:shd w:val="clear" w:color="auto" w:fill="auto"/>
          </w:tcPr>
          <w:p w14:paraId="09B69A45" w14:textId="77777777" w:rsidR="005377F9" w:rsidRPr="00C31E24" w:rsidRDefault="005377F9" w:rsidP="00DD5C3D">
            <w:pPr>
              <w:pStyle w:val="TAC"/>
              <w:keepNext w:val="0"/>
              <w:keepLines w:val="0"/>
            </w:pPr>
            <w:r w:rsidRPr="00C31E24">
              <w:t>P</w:t>
            </w:r>
          </w:p>
        </w:tc>
      </w:tr>
      <w:tr w:rsidR="005377F9" w:rsidRPr="00C31E24" w14:paraId="18206CC9" w14:textId="77777777" w:rsidTr="00D74F31">
        <w:trPr>
          <w:trHeight w:val="464"/>
          <w:jc w:val="center"/>
        </w:trPr>
        <w:tc>
          <w:tcPr>
            <w:tcW w:w="617" w:type="dxa"/>
            <w:shd w:val="clear" w:color="auto" w:fill="auto"/>
          </w:tcPr>
          <w:p w14:paraId="33553A72" w14:textId="77777777" w:rsidR="005377F9" w:rsidRPr="00C31E24" w:rsidRDefault="005377F9" w:rsidP="00DD5C3D">
            <w:pPr>
              <w:pStyle w:val="TAC"/>
              <w:keepNext w:val="0"/>
              <w:keepLines w:val="0"/>
              <w:widowControl w:val="0"/>
            </w:pPr>
            <w:r w:rsidRPr="00C31E24">
              <w:t>9</w:t>
            </w:r>
          </w:p>
        </w:tc>
        <w:tc>
          <w:tcPr>
            <w:tcW w:w="4039" w:type="dxa"/>
            <w:shd w:val="clear" w:color="auto" w:fill="auto"/>
          </w:tcPr>
          <w:p w14:paraId="67AFFC02" w14:textId="77777777" w:rsidR="005377F9" w:rsidRPr="00C31E24" w:rsidRDefault="005377F9" w:rsidP="00D74F31">
            <w:pPr>
              <w:pStyle w:val="TAL"/>
              <w:keepNext w:val="0"/>
              <w:keepLines w:val="0"/>
              <w:widowControl w:val="0"/>
              <w:rPr>
                <w:rFonts w:eastAsia="Calibri"/>
              </w:rPr>
            </w:pPr>
            <w:r w:rsidRPr="00C31E24">
              <w:t xml:space="preserve">Make the </w:t>
            </w:r>
            <w:r w:rsidRPr="00C31E24">
              <w:rPr>
                <w:rFonts w:eastAsia="Calibri"/>
              </w:rPr>
              <w:t>MCVideo User request to release transmission control.</w:t>
            </w:r>
          </w:p>
          <w:p w14:paraId="6563B556" w14:textId="77777777" w:rsidR="005377F9" w:rsidRPr="00C31E24" w:rsidRDefault="005377F9" w:rsidP="00DD5C3D">
            <w:pPr>
              <w:pStyle w:val="TAL"/>
              <w:keepNext w:val="0"/>
              <w:widowControl w:val="0"/>
              <w:rPr>
                <w:rFonts w:eastAsia="Calibri"/>
              </w:rPr>
            </w:pPr>
            <w:r w:rsidRPr="00C31E24">
              <w:rPr>
                <w:rFonts w:eastAsia="Calibri"/>
              </w:rPr>
              <w:t>(NOTE 1)</w:t>
            </w:r>
          </w:p>
        </w:tc>
        <w:tc>
          <w:tcPr>
            <w:tcW w:w="709" w:type="dxa"/>
            <w:shd w:val="clear" w:color="auto" w:fill="auto"/>
          </w:tcPr>
          <w:p w14:paraId="3D309190" w14:textId="77777777" w:rsidR="005377F9" w:rsidRPr="00C31E24" w:rsidRDefault="005377F9" w:rsidP="00DD5C3D">
            <w:pPr>
              <w:pStyle w:val="TAC"/>
              <w:keepNext w:val="0"/>
              <w:keepLines w:val="0"/>
            </w:pPr>
            <w:r w:rsidRPr="00C31E24">
              <w:t>-</w:t>
            </w:r>
          </w:p>
        </w:tc>
        <w:tc>
          <w:tcPr>
            <w:tcW w:w="2562" w:type="dxa"/>
            <w:shd w:val="clear" w:color="auto" w:fill="auto"/>
          </w:tcPr>
          <w:p w14:paraId="0B4D1BAE" w14:textId="77777777" w:rsidR="005377F9" w:rsidRPr="00C31E24" w:rsidRDefault="005377F9" w:rsidP="00DD5C3D">
            <w:pPr>
              <w:pStyle w:val="TAL"/>
              <w:keepNext w:val="0"/>
              <w:widowControl w:val="0"/>
            </w:pPr>
            <w:r w:rsidRPr="00C31E24">
              <w:t>-</w:t>
            </w:r>
          </w:p>
        </w:tc>
        <w:tc>
          <w:tcPr>
            <w:tcW w:w="540" w:type="dxa"/>
            <w:shd w:val="clear" w:color="auto" w:fill="auto"/>
          </w:tcPr>
          <w:p w14:paraId="282B97F0" w14:textId="77777777" w:rsidR="005377F9" w:rsidRPr="00C31E24" w:rsidRDefault="005377F9" w:rsidP="00DD5C3D">
            <w:pPr>
              <w:pStyle w:val="TAC"/>
              <w:keepNext w:val="0"/>
              <w:keepLines w:val="0"/>
            </w:pPr>
            <w:r w:rsidRPr="00C31E24">
              <w:t>-</w:t>
            </w:r>
          </w:p>
        </w:tc>
        <w:tc>
          <w:tcPr>
            <w:tcW w:w="849" w:type="dxa"/>
            <w:shd w:val="clear" w:color="auto" w:fill="auto"/>
          </w:tcPr>
          <w:p w14:paraId="2B708EBB" w14:textId="77777777" w:rsidR="005377F9" w:rsidRPr="00C31E24" w:rsidRDefault="005377F9" w:rsidP="00DD5C3D">
            <w:pPr>
              <w:pStyle w:val="TAC"/>
              <w:keepNext w:val="0"/>
              <w:keepLines w:val="0"/>
            </w:pPr>
            <w:r w:rsidRPr="00C31E24">
              <w:t>-</w:t>
            </w:r>
          </w:p>
        </w:tc>
      </w:tr>
      <w:tr w:rsidR="005377F9" w:rsidRPr="00C31E24" w14:paraId="30E22BB7" w14:textId="77777777" w:rsidTr="00D74F31">
        <w:trPr>
          <w:trHeight w:val="464"/>
          <w:jc w:val="center"/>
        </w:trPr>
        <w:tc>
          <w:tcPr>
            <w:tcW w:w="617" w:type="dxa"/>
            <w:shd w:val="clear" w:color="auto" w:fill="auto"/>
          </w:tcPr>
          <w:p w14:paraId="2EFA0E1F" w14:textId="77777777" w:rsidR="005377F9" w:rsidRPr="00C31E24" w:rsidRDefault="005377F9" w:rsidP="00DD5C3D">
            <w:pPr>
              <w:pStyle w:val="TAC"/>
              <w:keepNext w:val="0"/>
              <w:keepLines w:val="0"/>
              <w:widowControl w:val="0"/>
            </w:pPr>
            <w:r w:rsidRPr="00C31E24">
              <w:t>10</w:t>
            </w:r>
          </w:p>
        </w:tc>
        <w:tc>
          <w:tcPr>
            <w:tcW w:w="4039" w:type="dxa"/>
            <w:shd w:val="clear" w:color="auto" w:fill="auto"/>
          </w:tcPr>
          <w:p w14:paraId="49FC9074" w14:textId="77777777" w:rsidR="005377F9" w:rsidRPr="00C31E24" w:rsidRDefault="005377F9" w:rsidP="00DD5C3D">
            <w:pPr>
              <w:pStyle w:val="TAL"/>
              <w:keepNext w:val="0"/>
              <w:widowControl w:val="0"/>
            </w:pPr>
            <w:r w:rsidRPr="00C31E24">
              <w:t xml:space="preserve">Check: Does the UE (MCVideo Client) send a Transmission End Request message </w:t>
            </w:r>
            <w:r w:rsidRPr="00C31E24">
              <w:rPr>
                <w:rFonts w:eastAsia="Calibri"/>
              </w:rPr>
              <w:t xml:space="preserve">indicating that it wants to terminate a </w:t>
            </w:r>
            <w:r w:rsidRPr="00C31E24">
              <w:t>MCVideo On-demand Pre-arranged Broadcast Group Call?</w:t>
            </w:r>
          </w:p>
        </w:tc>
        <w:tc>
          <w:tcPr>
            <w:tcW w:w="709" w:type="dxa"/>
            <w:shd w:val="clear" w:color="auto" w:fill="auto"/>
          </w:tcPr>
          <w:p w14:paraId="793EA022" w14:textId="77777777" w:rsidR="005377F9" w:rsidRPr="00C31E24" w:rsidRDefault="005377F9" w:rsidP="00DD5C3D">
            <w:pPr>
              <w:pStyle w:val="TAC"/>
              <w:keepNext w:val="0"/>
              <w:keepLines w:val="0"/>
            </w:pPr>
            <w:r w:rsidRPr="00C31E24">
              <w:t>--&gt;</w:t>
            </w:r>
          </w:p>
        </w:tc>
        <w:tc>
          <w:tcPr>
            <w:tcW w:w="2562" w:type="dxa"/>
            <w:shd w:val="clear" w:color="auto" w:fill="auto"/>
          </w:tcPr>
          <w:p w14:paraId="72922B10" w14:textId="77777777" w:rsidR="005377F9" w:rsidRPr="00C31E24" w:rsidRDefault="005377F9" w:rsidP="00DD5C3D">
            <w:pPr>
              <w:pStyle w:val="TAL"/>
              <w:keepNext w:val="0"/>
              <w:widowControl w:val="0"/>
            </w:pPr>
            <w:r w:rsidRPr="00C31E24">
              <w:t>Transmission End Request</w:t>
            </w:r>
          </w:p>
        </w:tc>
        <w:tc>
          <w:tcPr>
            <w:tcW w:w="540" w:type="dxa"/>
            <w:shd w:val="clear" w:color="auto" w:fill="auto"/>
          </w:tcPr>
          <w:p w14:paraId="6C8B089C" w14:textId="77777777" w:rsidR="005377F9" w:rsidRPr="00C31E24" w:rsidRDefault="005377F9" w:rsidP="00DD5C3D">
            <w:pPr>
              <w:pStyle w:val="TAC"/>
              <w:keepNext w:val="0"/>
              <w:keepLines w:val="0"/>
            </w:pPr>
            <w:r w:rsidRPr="00C31E24">
              <w:t>3</w:t>
            </w:r>
          </w:p>
        </w:tc>
        <w:tc>
          <w:tcPr>
            <w:tcW w:w="849" w:type="dxa"/>
            <w:shd w:val="clear" w:color="auto" w:fill="auto"/>
          </w:tcPr>
          <w:p w14:paraId="2CD635FE" w14:textId="77777777" w:rsidR="005377F9" w:rsidRPr="00C31E24" w:rsidRDefault="005377F9" w:rsidP="00DD5C3D">
            <w:pPr>
              <w:pStyle w:val="TAC"/>
              <w:keepNext w:val="0"/>
              <w:keepLines w:val="0"/>
            </w:pPr>
            <w:r w:rsidRPr="00C31E24">
              <w:t>P</w:t>
            </w:r>
          </w:p>
        </w:tc>
      </w:tr>
      <w:tr w:rsidR="005377F9" w:rsidRPr="00C31E24" w14:paraId="3A69E88A" w14:textId="77777777" w:rsidTr="00D74F31">
        <w:trPr>
          <w:trHeight w:val="464"/>
          <w:jc w:val="center"/>
        </w:trPr>
        <w:tc>
          <w:tcPr>
            <w:tcW w:w="617" w:type="dxa"/>
            <w:shd w:val="clear" w:color="auto" w:fill="auto"/>
          </w:tcPr>
          <w:p w14:paraId="6FB3C82B" w14:textId="77777777" w:rsidR="005377F9" w:rsidRPr="00C31E24" w:rsidRDefault="005377F9" w:rsidP="00DD5C3D">
            <w:pPr>
              <w:pStyle w:val="TAC"/>
              <w:keepNext w:val="0"/>
              <w:keepLines w:val="0"/>
              <w:widowControl w:val="0"/>
            </w:pPr>
            <w:r w:rsidRPr="00C31E24">
              <w:t>11</w:t>
            </w:r>
          </w:p>
        </w:tc>
        <w:tc>
          <w:tcPr>
            <w:tcW w:w="4039" w:type="dxa"/>
            <w:shd w:val="clear" w:color="auto" w:fill="auto"/>
          </w:tcPr>
          <w:p w14:paraId="5F131EC4" w14:textId="77777777" w:rsidR="005377F9" w:rsidRPr="00C31E24" w:rsidRDefault="005377F9" w:rsidP="00DD5C3D">
            <w:pPr>
              <w:pStyle w:val="TAL"/>
              <w:keepNext w:val="0"/>
              <w:widowControl w:val="0"/>
            </w:pPr>
            <w:r w:rsidRPr="00C31E24">
              <w:t xml:space="preserve">The SS (MCVideo Server) responds with a Transmission end response message </w:t>
            </w:r>
            <w:r w:rsidRPr="00C31E24">
              <w:rPr>
                <w:rFonts w:eastAsia="Calibri"/>
              </w:rPr>
              <w:t xml:space="preserve">to the UE (MCVideo Client) to verify that the UE (MCVideo Client) is able to end a </w:t>
            </w:r>
            <w:r w:rsidRPr="00C31E24">
              <w:t>MCVideo On-demand Pre-arranged Broadcast Group Call.</w:t>
            </w:r>
          </w:p>
        </w:tc>
        <w:tc>
          <w:tcPr>
            <w:tcW w:w="709" w:type="dxa"/>
            <w:shd w:val="clear" w:color="auto" w:fill="auto"/>
          </w:tcPr>
          <w:p w14:paraId="7B903CDC" w14:textId="77777777" w:rsidR="005377F9" w:rsidRPr="00C31E24" w:rsidRDefault="005377F9" w:rsidP="00DD5C3D">
            <w:pPr>
              <w:pStyle w:val="TAC"/>
              <w:keepNext w:val="0"/>
              <w:keepLines w:val="0"/>
            </w:pPr>
            <w:r w:rsidRPr="00C31E24">
              <w:t>&lt;--</w:t>
            </w:r>
          </w:p>
        </w:tc>
        <w:tc>
          <w:tcPr>
            <w:tcW w:w="2562" w:type="dxa"/>
            <w:shd w:val="clear" w:color="auto" w:fill="auto"/>
          </w:tcPr>
          <w:p w14:paraId="677BC732" w14:textId="77777777" w:rsidR="005377F9" w:rsidRPr="00C31E24" w:rsidRDefault="005377F9" w:rsidP="00DD5C3D">
            <w:pPr>
              <w:pStyle w:val="TAL"/>
              <w:keepNext w:val="0"/>
              <w:widowControl w:val="0"/>
            </w:pPr>
            <w:r w:rsidRPr="00C31E24">
              <w:t>Transmission End Response</w:t>
            </w:r>
          </w:p>
        </w:tc>
        <w:tc>
          <w:tcPr>
            <w:tcW w:w="540" w:type="dxa"/>
            <w:shd w:val="clear" w:color="auto" w:fill="auto"/>
          </w:tcPr>
          <w:p w14:paraId="1295ABFF" w14:textId="77777777" w:rsidR="005377F9" w:rsidRPr="00C31E24" w:rsidRDefault="005377F9" w:rsidP="00DD5C3D">
            <w:pPr>
              <w:pStyle w:val="TAC"/>
              <w:keepNext w:val="0"/>
              <w:keepLines w:val="0"/>
            </w:pPr>
            <w:r w:rsidRPr="00C31E24">
              <w:t>-</w:t>
            </w:r>
          </w:p>
        </w:tc>
        <w:tc>
          <w:tcPr>
            <w:tcW w:w="849" w:type="dxa"/>
            <w:shd w:val="clear" w:color="auto" w:fill="auto"/>
          </w:tcPr>
          <w:p w14:paraId="12F41F85" w14:textId="77777777" w:rsidR="005377F9" w:rsidRPr="00C31E24" w:rsidRDefault="005377F9" w:rsidP="00DD5C3D">
            <w:pPr>
              <w:pStyle w:val="TAC"/>
              <w:keepNext w:val="0"/>
              <w:keepLines w:val="0"/>
            </w:pPr>
            <w:r w:rsidRPr="00C31E24">
              <w:t>-</w:t>
            </w:r>
          </w:p>
        </w:tc>
      </w:tr>
      <w:tr w:rsidR="005377F9" w:rsidRPr="00C31E24" w14:paraId="68B3222F" w14:textId="77777777" w:rsidTr="00D74F31">
        <w:trPr>
          <w:trHeight w:val="464"/>
          <w:jc w:val="center"/>
        </w:trPr>
        <w:tc>
          <w:tcPr>
            <w:tcW w:w="617" w:type="dxa"/>
            <w:shd w:val="clear" w:color="auto" w:fill="auto"/>
          </w:tcPr>
          <w:p w14:paraId="0C0ACAF5" w14:textId="77777777" w:rsidR="005377F9" w:rsidRPr="00C31E24" w:rsidRDefault="005377F9" w:rsidP="00DD5C3D">
            <w:pPr>
              <w:pStyle w:val="TAC"/>
              <w:keepNext w:val="0"/>
              <w:keepLines w:val="0"/>
              <w:widowControl w:val="0"/>
            </w:pPr>
            <w:r w:rsidRPr="00C31E24">
              <w:t>12</w:t>
            </w:r>
          </w:p>
        </w:tc>
        <w:tc>
          <w:tcPr>
            <w:tcW w:w="4039" w:type="dxa"/>
            <w:shd w:val="clear" w:color="auto" w:fill="auto"/>
          </w:tcPr>
          <w:p w14:paraId="1518BDCC" w14:textId="77777777" w:rsidR="005377F9" w:rsidRPr="00C31E24" w:rsidRDefault="005377F9" w:rsidP="00D74F31">
            <w:pPr>
              <w:pStyle w:val="TAL"/>
              <w:keepNext w:val="0"/>
              <w:keepLines w:val="0"/>
              <w:widowControl w:val="0"/>
            </w:pPr>
            <w:r w:rsidRPr="00C31E24">
              <w:t>Check: Does the UE (MCVideo Client) notify the MCVideo User that the media transmission is completed?</w:t>
            </w:r>
          </w:p>
          <w:p w14:paraId="7135F5B3" w14:textId="77777777" w:rsidR="005377F9" w:rsidRPr="00C31E24" w:rsidRDefault="005377F9" w:rsidP="00DD5C3D">
            <w:pPr>
              <w:pStyle w:val="TAL"/>
              <w:keepNext w:val="0"/>
              <w:widowControl w:val="0"/>
            </w:pPr>
            <w:r w:rsidRPr="00C31E24">
              <w:t>(NOTE 1)</w:t>
            </w:r>
          </w:p>
        </w:tc>
        <w:tc>
          <w:tcPr>
            <w:tcW w:w="709" w:type="dxa"/>
            <w:shd w:val="clear" w:color="auto" w:fill="auto"/>
          </w:tcPr>
          <w:p w14:paraId="3E1FD5E1" w14:textId="77777777" w:rsidR="005377F9" w:rsidRPr="00C31E24" w:rsidRDefault="005377F9" w:rsidP="00DD5C3D">
            <w:pPr>
              <w:pStyle w:val="TAC"/>
              <w:keepNext w:val="0"/>
              <w:keepLines w:val="0"/>
            </w:pPr>
            <w:r w:rsidRPr="00C31E24">
              <w:t>-</w:t>
            </w:r>
          </w:p>
        </w:tc>
        <w:tc>
          <w:tcPr>
            <w:tcW w:w="2562" w:type="dxa"/>
            <w:shd w:val="clear" w:color="auto" w:fill="auto"/>
          </w:tcPr>
          <w:p w14:paraId="665CEA55" w14:textId="77777777" w:rsidR="005377F9" w:rsidRPr="00C31E24" w:rsidRDefault="005377F9" w:rsidP="00DD5C3D">
            <w:pPr>
              <w:pStyle w:val="TAL"/>
              <w:keepNext w:val="0"/>
              <w:widowControl w:val="0"/>
            </w:pPr>
            <w:r w:rsidRPr="00C31E24">
              <w:t>-</w:t>
            </w:r>
          </w:p>
        </w:tc>
        <w:tc>
          <w:tcPr>
            <w:tcW w:w="540" w:type="dxa"/>
            <w:shd w:val="clear" w:color="auto" w:fill="auto"/>
          </w:tcPr>
          <w:p w14:paraId="1596B7AB" w14:textId="77777777" w:rsidR="005377F9" w:rsidRPr="00C31E24" w:rsidRDefault="005377F9" w:rsidP="00DD5C3D">
            <w:pPr>
              <w:pStyle w:val="TAC"/>
              <w:keepNext w:val="0"/>
              <w:keepLines w:val="0"/>
            </w:pPr>
            <w:r w:rsidRPr="00C31E24">
              <w:t>3</w:t>
            </w:r>
          </w:p>
        </w:tc>
        <w:tc>
          <w:tcPr>
            <w:tcW w:w="849" w:type="dxa"/>
            <w:shd w:val="clear" w:color="auto" w:fill="auto"/>
          </w:tcPr>
          <w:p w14:paraId="5210C71A" w14:textId="77777777" w:rsidR="005377F9" w:rsidRPr="00C31E24" w:rsidRDefault="005377F9" w:rsidP="00DD5C3D">
            <w:pPr>
              <w:pStyle w:val="TAC"/>
              <w:keepNext w:val="0"/>
              <w:keepLines w:val="0"/>
            </w:pPr>
            <w:r w:rsidRPr="00C31E24">
              <w:t>P</w:t>
            </w:r>
          </w:p>
        </w:tc>
      </w:tr>
      <w:tr w:rsidR="005377F9" w:rsidRPr="00C31E24" w14:paraId="0ED506DE" w14:textId="77777777" w:rsidTr="00D74F31">
        <w:trPr>
          <w:trHeight w:val="464"/>
          <w:jc w:val="center"/>
        </w:trPr>
        <w:tc>
          <w:tcPr>
            <w:tcW w:w="617" w:type="dxa"/>
            <w:shd w:val="clear" w:color="auto" w:fill="auto"/>
          </w:tcPr>
          <w:p w14:paraId="3B335AF0" w14:textId="77777777" w:rsidR="005377F9" w:rsidRPr="00C31E24" w:rsidRDefault="005377F9" w:rsidP="00DD5C3D">
            <w:pPr>
              <w:pStyle w:val="TAC"/>
              <w:keepNext w:val="0"/>
              <w:keepLines w:val="0"/>
              <w:widowControl w:val="0"/>
            </w:pPr>
            <w:r w:rsidRPr="00C31E24">
              <w:t>13</w:t>
            </w:r>
          </w:p>
        </w:tc>
        <w:tc>
          <w:tcPr>
            <w:tcW w:w="4039" w:type="dxa"/>
            <w:shd w:val="clear" w:color="auto" w:fill="auto"/>
          </w:tcPr>
          <w:p w14:paraId="3C347850" w14:textId="77777777" w:rsidR="005377F9" w:rsidRPr="00C31E24" w:rsidRDefault="005377F9" w:rsidP="00DD5C3D">
            <w:pPr>
              <w:pStyle w:val="TAL"/>
              <w:keepNext w:val="0"/>
              <w:widowControl w:val="0"/>
            </w:pPr>
            <w:r w:rsidRPr="00C31E24">
              <w:t>Check: Does the UE (MCVideo Client) send a SIP BYE request to terminate the MCVideo session?</w:t>
            </w:r>
          </w:p>
        </w:tc>
        <w:tc>
          <w:tcPr>
            <w:tcW w:w="709" w:type="dxa"/>
            <w:shd w:val="clear" w:color="auto" w:fill="auto"/>
          </w:tcPr>
          <w:p w14:paraId="43F867B5" w14:textId="77777777" w:rsidR="005377F9" w:rsidRPr="00C31E24" w:rsidRDefault="005377F9" w:rsidP="00DD5C3D">
            <w:pPr>
              <w:pStyle w:val="TAC"/>
              <w:keepNext w:val="0"/>
              <w:keepLines w:val="0"/>
            </w:pPr>
            <w:r w:rsidRPr="00C31E24">
              <w:t>--&gt;</w:t>
            </w:r>
          </w:p>
        </w:tc>
        <w:tc>
          <w:tcPr>
            <w:tcW w:w="2562" w:type="dxa"/>
            <w:shd w:val="clear" w:color="auto" w:fill="auto"/>
          </w:tcPr>
          <w:p w14:paraId="2BAF7202" w14:textId="77777777" w:rsidR="005377F9" w:rsidRPr="00C31E24" w:rsidRDefault="005377F9" w:rsidP="00DD5C3D">
            <w:pPr>
              <w:pStyle w:val="TAL"/>
              <w:keepNext w:val="0"/>
              <w:widowControl w:val="0"/>
            </w:pPr>
            <w:r w:rsidRPr="00C31E24">
              <w:t>SIP BYE</w:t>
            </w:r>
          </w:p>
        </w:tc>
        <w:tc>
          <w:tcPr>
            <w:tcW w:w="540" w:type="dxa"/>
            <w:shd w:val="clear" w:color="auto" w:fill="auto"/>
          </w:tcPr>
          <w:p w14:paraId="04B575BF" w14:textId="77777777" w:rsidR="005377F9" w:rsidRPr="00C31E24" w:rsidRDefault="005377F9" w:rsidP="00DD5C3D">
            <w:pPr>
              <w:pStyle w:val="TAC"/>
              <w:keepNext w:val="0"/>
              <w:keepLines w:val="0"/>
            </w:pPr>
            <w:r w:rsidRPr="00C31E24">
              <w:t>3</w:t>
            </w:r>
          </w:p>
        </w:tc>
        <w:tc>
          <w:tcPr>
            <w:tcW w:w="849" w:type="dxa"/>
            <w:shd w:val="clear" w:color="auto" w:fill="auto"/>
          </w:tcPr>
          <w:p w14:paraId="4072CAA6" w14:textId="77777777" w:rsidR="005377F9" w:rsidRPr="00C31E24" w:rsidRDefault="005377F9" w:rsidP="00DD5C3D">
            <w:pPr>
              <w:pStyle w:val="TAC"/>
              <w:keepNext w:val="0"/>
              <w:keepLines w:val="0"/>
            </w:pPr>
            <w:r w:rsidRPr="00C31E24">
              <w:t>P</w:t>
            </w:r>
          </w:p>
        </w:tc>
      </w:tr>
      <w:tr w:rsidR="005377F9" w:rsidRPr="00C31E24" w14:paraId="0F371148" w14:textId="77777777" w:rsidTr="00D74F31">
        <w:trPr>
          <w:trHeight w:val="203"/>
          <w:jc w:val="center"/>
        </w:trPr>
        <w:tc>
          <w:tcPr>
            <w:tcW w:w="617" w:type="dxa"/>
            <w:shd w:val="clear" w:color="auto" w:fill="auto"/>
          </w:tcPr>
          <w:p w14:paraId="1D752DD8" w14:textId="77777777" w:rsidR="005377F9" w:rsidRPr="00C31E24" w:rsidRDefault="005377F9" w:rsidP="00DD5C3D">
            <w:pPr>
              <w:pStyle w:val="TAC"/>
              <w:keepNext w:val="0"/>
              <w:keepLines w:val="0"/>
              <w:widowControl w:val="0"/>
            </w:pPr>
            <w:r w:rsidRPr="00C31E24">
              <w:t>14</w:t>
            </w:r>
          </w:p>
        </w:tc>
        <w:tc>
          <w:tcPr>
            <w:tcW w:w="4039" w:type="dxa"/>
            <w:shd w:val="clear" w:color="auto" w:fill="auto"/>
          </w:tcPr>
          <w:p w14:paraId="336C7DFA" w14:textId="77777777" w:rsidR="005377F9" w:rsidRPr="00C31E24" w:rsidRDefault="005377F9" w:rsidP="00DD5C3D">
            <w:pPr>
              <w:pStyle w:val="TAL"/>
              <w:keepNext w:val="0"/>
              <w:widowControl w:val="0"/>
            </w:pPr>
            <w:r w:rsidRPr="00C31E24">
              <w:t xml:space="preserve">The SS (MCVideo Server) responds to the UE (MCVideo Client) with a SIP 200 (OK) message </w:t>
            </w:r>
            <w:r w:rsidRPr="00C31E24">
              <w:rPr>
                <w:rFonts w:eastAsia="Calibri"/>
              </w:rPr>
              <w:t>to indicate acceptance to end the Broadcast Group Call</w:t>
            </w:r>
            <w:r w:rsidRPr="00C31E24">
              <w:t>.</w:t>
            </w:r>
          </w:p>
        </w:tc>
        <w:tc>
          <w:tcPr>
            <w:tcW w:w="709" w:type="dxa"/>
            <w:shd w:val="clear" w:color="auto" w:fill="auto"/>
          </w:tcPr>
          <w:p w14:paraId="6429B6BC" w14:textId="77777777" w:rsidR="005377F9" w:rsidRPr="00C31E24" w:rsidRDefault="005377F9" w:rsidP="00DD5C3D">
            <w:pPr>
              <w:pStyle w:val="TAC"/>
              <w:keepNext w:val="0"/>
              <w:keepLines w:val="0"/>
            </w:pPr>
            <w:r w:rsidRPr="00C31E24">
              <w:t>&lt;--</w:t>
            </w:r>
          </w:p>
        </w:tc>
        <w:tc>
          <w:tcPr>
            <w:tcW w:w="2562" w:type="dxa"/>
            <w:shd w:val="clear" w:color="auto" w:fill="auto"/>
          </w:tcPr>
          <w:p w14:paraId="2F543F1D" w14:textId="77777777" w:rsidR="005377F9" w:rsidRPr="00C31E24" w:rsidRDefault="005377F9" w:rsidP="00DD5C3D">
            <w:pPr>
              <w:pStyle w:val="TAL"/>
              <w:keepNext w:val="0"/>
              <w:widowControl w:val="0"/>
            </w:pPr>
            <w:r w:rsidRPr="00C31E24">
              <w:t>SIP 200 (OK)</w:t>
            </w:r>
          </w:p>
        </w:tc>
        <w:tc>
          <w:tcPr>
            <w:tcW w:w="540" w:type="dxa"/>
            <w:shd w:val="clear" w:color="auto" w:fill="auto"/>
          </w:tcPr>
          <w:p w14:paraId="4E05F5D4" w14:textId="77777777" w:rsidR="005377F9" w:rsidRPr="00C31E24" w:rsidRDefault="005377F9" w:rsidP="00DD5C3D">
            <w:pPr>
              <w:pStyle w:val="TAC"/>
              <w:keepNext w:val="0"/>
              <w:keepLines w:val="0"/>
            </w:pPr>
            <w:r w:rsidRPr="00C31E24">
              <w:t>-</w:t>
            </w:r>
          </w:p>
        </w:tc>
        <w:tc>
          <w:tcPr>
            <w:tcW w:w="849" w:type="dxa"/>
            <w:shd w:val="clear" w:color="auto" w:fill="auto"/>
          </w:tcPr>
          <w:p w14:paraId="55B4ABFE" w14:textId="77777777" w:rsidR="005377F9" w:rsidRPr="00C31E24" w:rsidRDefault="005377F9" w:rsidP="00DD5C3D">
            <w:pPr>
              <w:pStyle w:val="TAC"/>
              <w:keepNext w:val="0"/>
              <w:keepLines w:val="0"/>
            </w:pPr>
            <w:r w:rsidRPr="00C31E24">
              <w:t>-</w:t>
            </w:r>
          </w:p>
        </w:tc>
      </w:tr>
      <w:tr w:rsidR="005377F9" w:rsidRPr="00C31E24" w14:paraId="3E736046" w14:textId="77777777" w:rsidTr="00D74F31">
        <w:trPr>
          <w:trHeight w:val="415"/>
          <w:jc w:val="center"/>
        </w:trPr>
        <w:tc>
          <w:tcPr>
            <w:tcW w:w="617" w:type="dxa"/>
            <w:shd w:val="clear" w:color="auto" w:fill="auto"/>
          </w:tcPr>
          <w:p w14:paraId="4E9EC11C" w14:textId="77777777" w:rsidR="005377F9" w:rsidRPr="00C31E24" w:rsidRDefault="005377F9" w:rsidP="00DD5C3D">
            <w:pPr>
              <w:pStyle w:val="TAC"/>
              <w:keepNext w:val="0"/>
              <w:keepLines w:val="0"/>
              <w:widowControl w:val="0"/>
            </w:pPr>
            <w:r w:rsidRPr="00C31E24">
              <w:t>-</w:t>
            </w:r>
          </w:p>
        </w:tc>
        <w:tc>
          <w:tcPr>
            <w:tcW w:w="4039" w:type="dxa"/>
            <w:shd w:val="clear" w:color="auto" w:fill="auto"/>
          </w:tcPr>
          <w:p w14:paraId="3B6333BA" w14:textId="77777777" w:rsidR="005377F9" w:rsidRPr="00C31E24" w:rsidRDefault="005377F9" w:rsidP="00DD5C3D">
            <w:pPr>
              <w:pStyle w:val="TAL"/>
              <w:keepNext w:val="0"/>
              <w:widowControl w:val="0"/>
            </w:pPr>
            <w:r w:rsidRPr="00C31E24">
              <w:t>EXCEPTION: SS (MCVideo Server) releases the E-UTRA connection.</w:t>
            </w:r>
          </w:p>
        </w:tc>
        <w:tc>
          <w:tcPr>
            <w:tcW w:w="709" w:type="dxa"/>
            <w:shd w:val="clear" w:color="auto" w:fill="auto"/>
          </w:tcPr>
          <w:p w14:paraId="67C43744" w14:textId="77777777" w:rsidR="005377F9" w:rsidRPr="00C31E24" w:rsidRDefault="005377F9" w:rsidP="00DD5C3D">
            <w:pPr>
              <w:pStyle w:val="TAC"/>
              <w:keepNext w:val="0"/>
              <w:keepLines w:val="0"/>
            </w:pPr>
            <w:r w:rsidRPr="00C31E24">
              <w:t>-</w:t>
            </w:r>
          </w:p>
        </w:tc>
        <w:tc>
          <w:tcPr>
            <w:tcW w:w="2562" w:type="dxa"/>
            <w:shd w:val="clear" w:color="auto" w:fill="auto"/>
          </w:tcPr>
          <w:p w14:paraId="6D891D97" w14:textId="77777777" w:rsidR="005377F9" w:rsidRPr="00C31E24" w:rsidRDefault="005377F9" w:rsidP="00DD5C3D">
            <w:pPr>
              <w:pStyle w:val="TAL"/>
              <w:keepNext w:val="0"/>
              <w:widowControl w:val="0"/>
            </w:pPr>
            <w:r w:rsidRPr="00C31E24">
              <w:t>-</w:t>
            </w:r>
          </w:p>
        </w:tc>
        <w:tc>
          <w:tcPr>
            <w:tcW w:w="540" w:type="dxa"/>
            <w:shd w:val="clear" w:color="auto" w:fill="auto"/>
          </w:tcPr>
          <w:p w14:paraId="40412DA8" w14:textId="77777777" w:rsidR="005377F9" w:rsidRPr="00C31E24" w:rsidRDefault="005377F9" w:rsidP="00DD5C3D">
            <w:pPr>
              <w:pStyle w:val="TAC"/>
              <w:keepNext w:val="0"/>
              <w:keepLines w:val="0"/>
            </w:pPr>
            <w:r w:rsidRPr="00C31E24">
              <w:t>-</w:t>
            </w:r>
          </w:p>
        </w:tc>
        <w:tc>
          <w:tcPr>
            <w:tcW w:w="849" w:type="dxa"/>
            <w:shd w:val="clear" w:color="auto" w:fill="auto"/>
          </w:tcPr>
          <w:p w14:paraId="1F814CFE" w14:textId="77777777" w:rsidR="005377F9" w:rsidRPr="00C31E24" w:rsidRDefault="005377F9" w:rsidP="00DD5C3D">
            <w:pPr>
              <w:pStyle w:val="TAC"/>
              <w:keepNext w:val="0"/>
              <w:keepLines w:val="0"/>
            </w:pPr>
            <w:r w:rsidRPr="00C31E24">
              <w:t>-</w:t>
            </w:r>
          </w:p>
        </w:tc>
      </w:tr>
      <w:tr w:rsidR="005377F9" w:rsidRPr="00C31E24" w14:paraId="40485FDC" w14:textId="77777777" w:rsidTr="00D74F31">
        <w:trPr>
          <w:trHeight w:val="415"/>
          <w:jc w:val="center"/>
        </w:trPr>
        <w:tc>
          <w:tcPr>
            <w:tcW w:w="9316" w:type="dxa"/>
            <w:gridSpan w:val="6"/>
            <w:shd w:val="clear" w:color="auto" w:fill="auto"/>
          </w:tcPr>
          <w:p w14:paraId="6B413984" w14:textId="77777777" w:rsidR="005377F9" w:rsidRPr="00C31E24" w:rsidRDefault="005377F9" w:rsidP="00DD5C3D">
            <w:pPr>
              <w:pStyle w:val="TAC"/>
              <w:keepLines w:val="0"/>
              <w:jc w:val="left"/>
            </w:pPr>
            <w:r w:rsidRPr="00C31E24">
              <w:t>NOTE 1: This action is expected to be done via a suitable implementation dependent MMI.</w:t>
            </w:r>
          </w:p>
        </w:tc>
      </w:tr>
    </w:tbl>
    <w:p w14:paraId="33924BC5" w14:textId="77777777" w:rsidR="005377F9" w:rsidRPr="00C31E24" w:rsidRDefault="005377F9" w:rsidP="005377F9">
      <w:pPr>
        <w:pStyle w:val="H6"/>
        <w:keepNext w:val="0"/>
        <w:keepLines w:val="0"/>
        <w:widowControl w:val="0"/>
        <w:ind w:left="1987" w:hanging="1987"/>
      </w:pPr>
    </w:p>
    <w:p w14:paraId="0E719E09" w14:textId="77777777" w:rsidR="005377F9" w:rsidRPr="00C31E24" w:rsidRDefault="005377F9" w:rsidP="005377F9">
      <w:pPr>
        <w:pStyle w:val="H6"/>
        <w:keepLines w:val="0"/>
        <w:widowControl w:val="0"/>
        <w:ind w:left="1987" w:hanging="1987"/>
      </w:pPr>
      <w:r w:rsidRPr="00C31E24">
        <w:t>6.1.1.7.3.3</w:t>
      </w:r>
      <w:r w:rsidRPr="00C31E24">
        <w:tab/>
        <w:t>Specific message contents</w:t>
      </w:r>
    </w:p>
    <w:p w14:paraId="37C86E1A" w14:textId="77777777" w:rsidR="005377F9" w:rsidRPr="00C31E24" w:rsidRDefault="005377F9" w:rsidP="005377F9">
      <w:pPr>
        <w:pStyle w:val="TH"/>
      </w:pPr>
      <w:r w:rsidRPr="00C31E24">
        <w:t>Table 6.1.1.7.3.3-1: SIP INVITE (Step 2, Table 6.1.1.7.3.2-1)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5377F9" w:rsidRPr="00C31E24" w14:paraId="4161029E" w14:textId="77777777" w:rsidTr="00D74F31">
        <w:trPr>
          <w:tblHeader/>
        </w:trPr>
        <w:tc>
          <w:tcPr>
            <w:tcW w:w="9504" w:type="dxa"/>
            <w:gridSpan w:val="5"/>
          </w:tcPr>
          <w:p w14:paraId="1F34A314" w14:textId="77777777" w:rsidR="005377F9" w:rsidRPr="00C31E24" w:rsidRDefault="005377F9" w:rsidP="00D74F31">
            <w:pPr>
              <w:pStyle w:val="TAL"/>
              <w:keepNext w:val="0"/>
              <w:keepLines w:val="0"/>
              <w:widowControl w:val="0"/>
            </w:pPr>
            <w:r w:rsidRPr="00C31E24">
              <w:t>Derivation Path: TS 36.579-1 [2], Table 5.5.2.5.1-1, condition MCVIDEO</w:t>
            </w:r>
          </w:p>
        </w:tc>
      </w:tr>
      <w:tr w:rsidR="005377F9" w:rsidRPr="00C31E24" w14:paraId="42D36F3B" w14:textId="77777777" w:rsidTr="00D74F31">
        <w:trPr>
          <w:tblHeader/>
        </w:trPr>
        <w:tc>
          <w:tcPr>
            <w:tcW w:w="2934" w:type="dxa"/>
          </w:tcPr>
          <w:p w14:paraId="41AE44C2" w14:textId="77777777" w:rsidR="005377F9" w:rsidRPr="00C31E24" w:rsidRDefault="005377F9" w:rsidP="00D74F31">
            <w:pPr>
              <w:pStyle w:val="TAH"/>
              <w:keepNext w:val="0"/>
              <w:keepLines w:val="0"/>
              <w:widowControl w:val="0"/>
            </w:pPr>
            <w:r w:rsidRPr="00C31E24">
              <w:t>Information Element</w:t>
            </w:r>
          </w:p>
        </w:tc>
        <w:tc>
          <w:tcPr>
            <w:tcW w:w="1800" w:type="dxa"/>
          </w:tcPr>
          <w:p w14:paraId="5590ACC1" w14:textId="77777777" w:rsidR="005377F9" w:rsidRPr="00C31E24" w:rsidRDefault="005377F9" w:rsidP="00D74F31">
            <w:pPr>
              <w:pStyle w:val="TAH"/>
              <w:keepNext w:val="0"/>
              <w:keepLines w:val="0"/>
              <w:widowControl w:val="0"/>
            </w:pPr>
            <w:r w:rsidRPr="00C31E24">
              <w:t>Value/remark</w:t>
            </w:r>
          </w:p>
        </w:tc>
        <w:tc>
          <w:tcPr>
            <w:tcW w:w="2160" w:type="dxa"/>
            <w:tcBorders>
              <w:bottom w:val="single" w:sz="4" w:space="0" w:color="auto"/>
            </w:tcBorders>
          </w:tcPr>
          <w:p w14:paraId="2A403FA2" w14:textId="77777777" w:rsidR="005377F9" w:rsidRPr="00C31E24" w:rsidRDefault="005377F9" w:rsidP="00D74F31">
            <w:pPr>
              <w:pStyle w:val="TAH"/>
              <w:keepNext w:val="0"/>
              <w:keepLines w:val="0"/>
              <w:widowControl w:val="0"/>
            </w:pPr>
            <w:r w:rsidRPr="00C31E24">
              <w:t>Comment</w:t>
            </w:r>
          </w:p>
        </w:tc>
        <w:tc>
          <w:tcPr>
            <w:tcW w:w="1440" w:type="dxa"/>
          </w:tcPr>
          <w:p w14:paraId="7DD5E351" w14:textId="77777777" w:rsidR="005377F9" w:rsidRPr="00C31E24" w:rsidRDefault="005377F9" w:rsidP="00D74F31">
            <w:pPr>
              <w:pStyle w:val="TAH"/>
              <w:keepNext w:val="0"/>
              <w:keepLines w:val="0"/>
              <w:widowControl w:val="0"/>
            </w:pPr>
            <w:r w:rsidRPr="00C31E24">
              <w:t>Reference</w:t>
            </w:r>
          </w:p>
        </w:tc>
        <w:tc>
          <w:tcPr>
            <w:tcW w:w="1170" w:type="dxa"/>
          </w:tcPr>
          <w:p w14:paraId="117EA6D8" w14:textId="77777777" w:rsidR="005377F9" w:rsidRPr="00C31E24" w:rsidRDefault="005377F9" w:rsidP="00D74F31">
            <w:pPr>
              <w:pStyle w:val="TAH"/>
              <w:keepNext w:val="0"/>
              <w:keepLines w:val="0"/>
              <w:widowControl w:val="0"/>
            </w:pPr>
            <w:r w:rsidRPr="00C31E24">
              <w:t>Condition</w:t>
            </w:r>
          </w:p>
        </w:tc>
      </w:tr>
      <w:tr w:rsidR="005377F9" w:rsidRPr="00C31E24" w14:paraId="35AF2663" w14:textId="77777777" w:rsidTr="00D74F31">
        <w:trPr>
          <w:tblHeader/>
        </w:trPr>
        <w:tc>
          <w:tcPr>
            <w:tcW w:w="2934" w:type="dxa"/>
            <w:tcBorders>
              <w:top w:val="single" w:sz="4" w:space="0" w:color="auto"/>
              <w:left w:val="single" w:sz="4" w:space="0" w:color="auto"/>
              <w:bottom w:val="single" w:sz="4" w:space="0" w:color="auto"/>
              <w:right w:val="single" w:sz="4" w:space="0" w:color="auto"/>
            </w:tcBorders>
          </w:tcPr>
          <w:p w14:paraId="445EFE34" w14:textId="77777777" w:rsidR="005377F9" w:rsidRPr="00C31E24" w:rsidRDefault="005377F9" w:rsidP="00D74F31">
            <w:pPr>
              <w:pStyle w:val="TAL"/>
              <w:rPr>
                <w:b/>
                <w:bCs/>
              </w:rPr>
            </w:pPr>
            <w:r w:rsidRPr="00C31E24">
              <w:rPr>
                <w:b/>
                <w:bCs/>
              </w:rPr>
              <w:t>Message-body</w:t>
            </w:r>
          </w:p>
        </w:tc>
        <w:tc>
          <w:tcPr>
            <w:tcW w:w="1800" w:type="dxa"/>
            <w:tcBorders>
              <w:top w:val="single" w:sz="4" w:space="0" w:color="auto"/>
              <w:left w:val="single" w:sz="4" w:space="0" w:color="auto"/>
              <w:bottom w:val="single" w:sz="4" w:space="0" w:color="auto"/>
              <w:right w:val="single" w:sz="4" w:space="0" w:color="auto"/>
            </w:tcBorders>
          </w:tcPr>
          <w:p w14:paraId="0B4AED95" w14:textId="77777777" w:rsidR="005377F9" w:rsidRPr="00C31E24" w:rsidRDefault="005377F9"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548914B1" w14:textId="77777777" w:rsidR="005377F9" w:rsidRPr="00C31E24" w:rsidRDefault="005377F9" w:rsidP="00D74F31">
            <w:pPr>
              <w:pStyle w:val="TAL"/>
            </w:pPr>
          </w:p>
        </w:tc>
        <w:tc>
          <w:tcPr>
            <w:tcW w:w="1440" w:type="dxa"/>
            <w:tcBorders>
              <w:top w:val="single" w:sz="4" w:space="0" w:color="auto"/>
              <w:left w:val="single" w:sz="4" w:space="0" w:color="auto"/>
              <w:bottom w:val="single" w:sz="4" w:space="0" w:color="auto"/>
              <w:right w:val="single" w:sz="4" w:space="0" w:color="auto"/>
            </w:tcBorders>
          </w:tcPr>
          <w:p w14:paraId="29EBA08B" w14:textId="77777777" w:rsidR="005377F9" w:rsidRPr="00C31E24" w:rsidRDefault="005377F9" w:rsidP="00D74F31">
            <w:pPr>
              <w:pStyle w:val="TAL"/>
            </w:pPr>
          </w:p>
        </w:tc>
        <w:tc>
          <w:tcPr>
            <w:tcW w:w="1170" w:type="dxa"/>
            <w:tcBorders>
              <w:top w:val="single" w:sz="4" w:space="0" w:color="auto"/>
              <w:left w:val="single" w:sz="4" w:space="0" w:color="auto"/>
              <w:bottom w:val="single" w:sz="4" w:space="0" w:color="auto"/>
              <w:right w:val="single" w:sz="4" w:space="0" w:color="auto"/>
            </w:tcBorders>
          </w:tcPr>
          <w:p w14:paraId="4F7AD0F5" w14:textId="77777777" w:rsidR="005377F9" w:rsidRPr="00C31E24" w:rsidRDefault="005377F9" w:rsidP="00D74F31">
            <w:pPr>
              <w:pStyle w:val="TAL"/>
            </w:pPr>
          </w:p>
        </w:tc>
      </w:tr>
      <w:tr w:rsidR="005377F9" w:rsidRPr="00C31E24" w14:paraId="78D448C4" w14:textId="77777777" w:rsidTr="00D74F31">
        <w:trPr>
          <w:tblHeader/>
        </w:trPr>
        <w:tc>
          <w:tcPr>
            <w:tcW w:w="2934" w:type="dxa"/>
            <w:tcBorders>
              <w:top w:val="single" w:sz="4" w:space="0" w:color="auto"/>
              <w:left w:val="single" w:sz="4" w:space="0" w:color="auto"/>
              <w:bottom w:val="single" w:sz="4" w:space="0" w:color="auto"/>
              <w:right w:val="single" w:sz="4" w:space="0" w:color="auto"/>
            </w:tcBorders>
          </w:tcPr>
          <w:p w14:paraId="1B608693" w14:textId="77777777" w:rsidR="005377F9" w:rsidRPr="00C31E24" w:rsidDel="006C0DA3" w:rsidRDefault="005377F9" w:rsidP="00D74F31">
            <w:pPr>
              <w:pStyle w:val="TAL"/>
            </w:pPr>
            <w:r w:rsidRPr="00C31E24">
              <w:t xml:space="preserve">  MIME body part</w:t>
            </w:r>
          </w:p>
        </w:tc>
        <w:tc>
          <w:tcPr>
            <w:tcW w:w="1800" w:type="dxa"/>
            <w:tcBorders>
              <w:top w:val="single" w:sz="4" w:space="0" w:color="auto"/>
              <w:left w:val="single" w:sz="4" w:space="0" w:color="auto"/>
              <w:bottom w:val="single" w:sz="4" w:space="0" w:color="auto"/>
              <w:right w:val="single" w:sz="4" w:space="0" w:color="auto"/>
            </w:tcBorders>
          </w:tcPr>
          <w:p w14:paraId="61176A60" w14:textId="77777777" w:rsidR="005377F9" w:rsidRPr="00C31E24" w:rsidRDefault="005377F9"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5A58CED3" w14:textId="77777777" w:rsidR="005377F9" w:rsidRPr="00C31E24" w:rsidRDefault="005377F9" w:rsidP="00D74F31">
            <w:pPr>
              <w:pStyle w:val="TAL"/>
            </w:pPr>
            <w:r w:rsidRPr="00C31E24">
              <w:t>MCVIDEO-Info</w:t>
            </w:r>
          </w:p>
        </w:tc>
        <w:tc>
          <w:tcPr>
            <w:tcW w:w="1440" w:type="dxa"/>
            <w:tcBorders>
              <w:top w:val="single" w:sz="4" w:space="0" w:color="auto"/>
              <w:left w:val="single" w:sz="4" w:space="0" w:color="auto"/>
              <w:bottom w:val="single" w:sz="4" w:space="0" w:color="auto"/>
              <w:right w:val="single" w:sz="4" w:space="0" w:color="auto"/>
            </w:tcBorders>
          </w:tcPr>
          <w:p w14:paraId="1C03485A" w14:textId="77777777" w:rsidR="005377F9" w:rsidRPr="00C31E24" w:rsidRDefault="005377F9" w:rsidP="00D74F31">
            <w:pPr>
              <w:pStyle w:val="TAL"/>
            </w:pPr>
          </w:p>
        </w:tc>
        <w:tc>
          <w:tcPr>
            <w:tcW w:w="1170" w:type="dxa"/>
            <w:tcBorders>
              <w:top w:val="single" w:sz="4" w:space="0" w:color="auto"/>
              <w:left w:val="single" w:sz="4" w:space="0" w:color="auto"/>
              <w:bottom w:val="single" w:sz="4" w:space="0" w:color="auto"/>
              <w:right w:val="single" w:sz="4" w:space="0" w:color="auto"/>
            </w:tcBorders>
          </w:tcPr>
          <w:p w14:paraId="44FB540D" w14:textId="77777777" w:rsidR="005377F9" w:rsidRPr="00C31E24" w:rsidRDefault="005377F9" w:rsidP="00D74F31">
            <w:pPr>
              <w:pStyle w:val="TAL"/>
            </w:pPr>
          </w:p>
        </w:tc>
      </w:tr>
      <w:tr w:rsidR="005377F9" w:rsidRPr="00C31E24" w14:paraId="6018816A" w14:textId="77777777" w:rsidTr="00D74F31">
        <w:trPr>
          <w:tblHeader/>
        </w:trPr>
        <w:tc>
          <w:tcPr>
            <w:tcW w:w="2934" w:type="dxa"/>
            <w:tcBorders>
              <w:top w:val="single" w:sz="4" w:space="0" w:color="auto"/>
              <w:left w:val="single" w:sz="4" w:space="0" w:color="auto"/>
              <w:bottom w:val="single" w:sz="4" w:space="0" w:color="auto"/>
              <w:right w:val="single" w:sz="4" w:space="0" w:color="auto"/>
            </w:tcBorders>
          </w:tcPr>
          <w:p w14:paraId="02F88370" w14:textId="77777777" w:rsidR="005377F9" w:rsidRPr="00C31E24" w:rsidRDefault="005377F9" w:rsidP="00D74F31">
            <w:pPr>
              <w:pStyle w:val="TAL"/>
            </w:pPr>
            <w:r w:rsidRPr="00C31E24">
              <w:t xml:space="preserve">    MIME-part-header</w:t>
            </w:r>
          </w:p>
        </w:tc>
        <w:tc>
          <w:tcPr>
            <w:tcW w:w="1800" w:type="dxa"/>
            <w:tcBorders>
              <w:top w:val="single" w:sz="4" w:space="0" w:color="auto"/>
              <w:left w:val="single" w:sz="4" w:space="0" w:color="auto"/>
              <w:bottom w:val="single" w:sz="4" w:space="0" w:color="auto"/>
              <w:right w:val="single" w:sz="4" w:space="0" w:color="auto"/>
            </w:tcBorders>
          </w:tcPr>
          <w:p w14:paraId="12D71976" w14:textId="77777777" w:rsidR="005377F9" w:rsidRPr="00C31E24" w:rsidRDefault="005377F9" w:rsidP="00D74F31">
            <w:pPr>
              <w:pStyle w:val="TAL"/>
            </w:pPr>
          </w:p>
        </w:tc>
        <w:tc>
          <w:tcPr>
            <w:tcW w:w="2160" w:type="dxa"/>
            <w:tcBorders>
              <w:top w:val="single" w:sz="4" w:space="0" w:color="auto"/>
              <w:left w:val="single" w:sz="4" w:space="0" w:color="auto"/>
              <w:bottom w:val="single" w:sz="4" w:space="0" w:color="auto"/>
              <w:right w:val="single" w:sz="4" w:space="0" w:color="auto"/>
            </w:tcBorders>
          </w:tcPr>
          <w:p w14:paraId="60F87911" w14:textId="77777777" w:rsidR="005377F9" w:rsidRPr="00C31E24" w:rsidRDefault="005377F9" w:rsidP="00D74F31">
            <w:pPr>
              <w:pStyle w:val="TAL"/>
            </w:pPr>
          </w:p>
        </w:tc>
        <w:tc>
          <w:tcPr>
            <w:tcW w:w="1440" w:type="dxa"/>
            <w:tcBorders>
              <w:top w:val="single" w:sz="4" w:space="0" w:color="auto"/>
              <w:left w:val="single" w:sz="4" w:space="0" w:color="auto"/>
              <w:bottom w:val="single" w:sz="4" w:space="0" w:color="auto"/>
              <w:right w:val="single" w:sz="4" w:space="0" w:color="auto"/>
            </w:tcBorders>
          </w:tcPr>
          <w:p w14:paraId="374970AC" w14:textId="77777777" w:rsidR="005377F9" w:rsidRPr="00C31E24" w:rsidRDefault="005377F9" w:rsidP="00D74F31">
            <w:pPr>
              <w:pStyle w:val="TAL"/>
            </w:pPr>
          </w:p>
        </w:tc>
        <w:tc>
          <w:tcPr>
            <w:tcW w:w="1170" w:type="dxa"/>
            <w:tcBorders>
              <w:top w:val="single" w:sz="4" w:space="0" w:color="auto"/>
              <w:left w:val="single" w:sz="4" w:space="0" w:color="auto"/>
              <w:bottom w:val="single" w:sz="4" w:space="0" w:color="auto"/>
              <w:right w:val="single" w:sz="4" w:space="0" w:color="auto"/>
            </w:tcBorders>
          </w:tcPr>
          <w:p w14:paraId="177434C1" w14:textId="77777777" w:rsidR="005377F9" w:rsidRPr="00C31E24" w:rsidRDefault="005377F9" w:rsidP="00D74F31">
            <w:pPr>
              <w:pStyle w:val="TAL"/>
            </w:pPr>
          </w:p>
        </w:tc>
      </w:tr>
      <w:tr w:rsidR="005377F9" w:rsidRPr="00C31E24" w14:paraId="393BCD83" w14:textId="77777777" w:rsidTr="00D74F31">
        <w:trPr>
          <w:tblHeader/>
        </w:trPr>
        <w:tc>
          <w:tcPr>
            <w:tcW w:w="2934" w:type="dxa"/>
            <w:tcBorders>
              <w:top w:val="single" w:sz="4" w:space="0" w:color="auto"/>
              <w:left w:val="single" w:sz="4" w:space="0" w:color="auto"/>
              <w:bottom w:val="single" w:sz="4" w:space="0" w:color="auto"/>
              <w:right w:val="single" w:sz="4" w:space="0" w:color="auto"/>
            </w:tcBorders>
          </w:tcPr>
          <w:p w14:paraId="2729AD48" w14:textId="77777777" w:rsidR="005377F9" w:rsidRPr="00C31E24" w:rsidRDefault="005377F9" w:rsidP="00D74F31">
            <w:pPr>
              <w:pStyle w:val="TAL"/>
            </w:pPr>
            <w:r w:rsidRPr="00C31E24">
              <w:t xml:space="preserve">    MIME-part-body</w:t>
            </w:r>
          </w:p>
        </w:tc>
        <w:tc>
          <w:tcPr>
            <w:tcW w:w="1800" w:type="dxa"/>
            <w:tcBorders>
              <w:top w:val="single" w:sz="4" w:space="0" w:color="auto"/>
              <w:left w:val="single" w:sz="4" w:space="0" w:color="auto"/>
              <w:bottom w:val="single" w:sz="4" w:space="0" w:color="auto"/>
              <w:right w:val="single" w:sz="4" w:space="0" w:color="auto"/>
            </w:tcBorders>
          </w:tcPr>
          <w:p w14:paraId="04E95A9B" w14:textId="77777777" w:rsidR="005377F9" w:rsidRPr="00C31E24" w:rsidRDefault="005377F9" w:rsidP="00D74F31">
            <w:pPr>
              <w:pStyle w:val="TAL"/>
            </w:pPr>
            <w:r w:rsidRPr="00C31E24">
              <w:t>MCVideo-Info as described in Table 6.1.1.7.3.3-2</w:t>
            </w:r>
          </w:p>
        </w:tc>
        <w:tc>
          <w:tcPr>
            <w:tcW w:w="2160" w:type="dxa"/>
            <w:tcBorders>
              <w:top w:val="single" w:sz="4" w:space="0" w:color="auto"/>
              <w:left w:val="single" w:sz="4" w:space="0" w:color="auto"/>
              <w:bottom w:val="single" w:sz="4" w:space="0" w:color="auto"/>
              <w:right w:val="single" w:sz="4" w:space="0" w:color="auto"/>
            </w:tcBorders>
          </w:tcPr>
          <w:p w14:paraId="0745AFAC" w14:textId="77777777" w:rsidR="005377F9" w:rsidRPr="00C31E24" w:rsidRDefault="005377F9" w:rsidP="00D74F31">
            <w:pPr>
              <w:pStyle w:val="TAL"/>
            </w:pPr>
          </w:p>
        </w:tc>
        <w:tc>
          <w:tcPr>
            <w:tcW w:w="1440" w:type="dxa"/>
            <w:tcBorders>
              <w:top w:val="single" w:sz="4" w:space="0" w:color="auto"/>
              <w:left w:val="single" w:sz="4" w:space="0" w:color="auto"/>
              <w:bottom w:val="single" w:sz="4" w:space="0" w:color="auto"/>
              <w:right w:val="single" w:sz="4" w:space="0" w:color="auto"/>
            </w:tcBorders>
          </w:tcPr>
          <w:p w14:paraId="17711847" w14:textId="77777777" w:rsidR="005377F9" w:rsidRPr="00C31E24" w:rsidRDefault="005377F9" w:rsidP="00D74F31">
            <w:pPr>
              <w:pStyle w:val="TAL"/>
            </w:pPr>
          </w:p>
        </w:tc>
        <w:tc>
          <w:tcPr>
            <w:tcW w:w="1170" w:type="dxa"/>
            <w:tcBorders>
              <w:top w:val="single" w:sz="4" w:space="0" w:color="auto"/>
              <w:left w:val="single" w:sz="4" w:space="0" w:color="auto"/>
              <w:bottom w:val="single" w:sz="4" w:space="0" w:color="auto"/>
              <w:right w:val="single" w:sz="4" w:space="0" w:color="auto"/>
            </w:tcBorders>
          </w:tcPr>
          <w:p w14:paraId="68BD1782" w14:textId="77777777" w:rsidR="005377F9" w:rsidRPr="00C31E24" w:rsidRDefault="005377F9" w:rsidP="00D74F31">
            <w:pPr>
              <w:pStyle w:val="TAL"/>
            </w:pPr>
          </w:p>
        </w:tc>
      </w:tr>
    </w:tbl>
    <w:p w14:paraId="4647FB06" w14:textId="77777777" w:rsidR="005377F9" w:rsidRPr="00C31E24" w:rsidRDefault="005377F9" w:rsidP="005377F9"/>
    <w:p w14:paraId="5275E640" w14:textId="77777777" w:rsidR="005377F9" w:rsidRPr="00C31E24" w:rsidRDefault="005377F9" w:rsidP="005377F9">
      <w:pPr>
        <w:pStyle w:val="TH"/>
      </w:pPr>
      <w:r w:rsidRPr="00C31E24">
        <w:t>Table 6.1.1.7.3.3-2: MCVideo-INFO in SIP INVITE (Table 6.1.1.7.3.3-1)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5377F9" w:rsidRPr="00C31E24" w14:paraId="2D708398" w14:textId="77777777" w:rsidTr="00D74F31">
        <w:tc>
          <w:tcPr>
            <w:tcW w:w="9531" w:type="dxa"/>
            <w:gridSpan w:val="5"/>
          </w:tcPr>
          <w:p w14:paraId="100F139F" w14:textId="77777777" w:rsidR="005377F9" w:rsidRPr="00C31E24" w:rsidRDefault="005377F9" w:rsidP="00D74F31">
            <w:pPr>
              <w:pStyle w:val="TAL"/>
              <w:keepNext w:val="0"/>
              <w:keepLines w:val="0"/>
              <w:widowControl w:val="0"/>
            </w:pPr>
            <w:r w:rsidRPr="00C31E24">
              <w:t>Derivation Path: TS 36.579-1 [2], Table 5.5.3.2.1-2, condition GROUP-CALL</w:t>
            </w:r>
          </w:p>
        </w:tc>
      </w:tr>
      <w:tr w:rsidR="005377F9" w:rsidRPr="00C31E24" w14:paraId="5D2A484C" w14:textId="77777777" w:rsidTr="00D74F31">
        <w:tc>
          <w:tcPr>
            <w:tcW w:w="2790" w:type="dxa"/>
          </w:tcPr>
          <w:p w14:paraId="507526F9" w14:textId="77777777" w:rsidR="005377F9" w:rsidRPr="00C31E24" w:rsidRDefault="005377F9" w:rsidP="00D74F31">
            <w:pPr>
              <w:pStyle w:val="TAH"/>
              <w:keepNext w:val="0"/>
              <w:keepLines w:val="0"/>
              <w:widowControl w:val="0"/>
            </w:pPr>
            <w:r w:rsidRPr="00C31E24">
              <w:t>Information Element</w:t>
            </w:r>
          </w:p>
        </w:tc>
        <w:tc>
          <w:tcPr>
            <w:tcW w:w="2160" w:type="dxa"/>
          </w:tcPr>
          <w:p w14:paraId="3965069C" w14:textId="77777777" w:rsidR="005377F9" w:rsidRPr="00C31E24" w:rsidRDefault="005377F9" w:rsidP="00D74F31">
            <w:pPr>
              <w:pStyle w:val="TAH"/>
              <w:keepNext w:val="0"/>
              <w:keepLines w:val="0"/>
              <w:widowControl w:val="0"/>
            </w:pPr>
            <w:r w:rsidRPr="00C31E24">
              <w:t>Value/remark</w:t>
            </w:r>
          </w:p>
        </w:tc>
        <w:tc>
          <w:tcPr>
            <w:tcW w:w="2070" w:type="dxa"/>
            <w:tcBorders>
              <w:top w:val="single" w:sz="4" w:space="0" w:color="auto"/>
              <w:bottom w:val="single" w:sz="4" w:space="0" w:color="auto"/>
            </w:tcBorders>
          </w:tcPr>
          <w:p w14:paraId="73BB5494" w14:textId="77777777" w:rsidR="005377F9" w:rsidRPr="00C31E24" w:rsidRDefault="005377F9" w:rsidP="00D74F31">
            <w:pPr>
              <w:pStyle w:val="TAH"/>
              <w:keepNext w:val="0"/>
              <w:keepLines w:val="0"/>
              <w:widowControl w:val="0"/>
            </w:pPr>
            <w:r w:rsidRPr="00C31E24">
              <w:t>Comment</w:t>
            </w:r>
          </w:p>
        </w:tc>
        <w:tc>
          <w:tcPr>
            <w:tcW w:w="1350" w:type="dxa"/>
          </w:tcPr>
          <w:p w14:paraId="74A89DA9" w14:textId="77777777" w:rsidR="005377F9" w:rsidRPr="00C31E24" w:rsidRDefault="005377F9" w:rsidP="00D74F31">
            <w:pPr>
              <w:pStyle w:val="TAH"/>
              <w:keepNext w:val="0"/>
              <w:keepLines w:val="0"/>
              <w:widowControl w:val="0"/>
            </w:pPr>
            <w:r w:rsidRPr="00C31E24">
              <w:t>Reference</w:t>
            </w:r>
          </w:p>
        </w:tc>
        <w:tc>
          <w:tcPr>
            <w:tcW w:w="1161" w:type="dxa"/>
          </w:tcPr>
          <w:p w14:paraId="03B54BD1" w14:textId="77777777" w:rsidR="005377F9" w:rsidRPr="00C31E24" w:rsidRDefault="005377F9" w:rsidP="00D74F31">
            <w:pPr>
              <w:pStyle w:val="TAH"/>
              <w:keepNext w:val="0"/>
              <w:keepLines w:val="0"/>
              <w:widowControl w:val="0"/>
            </w:pPr>
            <w:r w:rsidRPr="00C31E24">
              <w:t>Condition</w:t>
            </w:r>
          </w:p>
        </w:tc>
      </w:tr>
      <w:tr w:rsidR="005377F9" w:rsidRPr="00C31E24" w14:paraId="3A416E7D" w14:textId="77777777" w:rsidTr="00D74F31">
        <w:tc>
          <w:tcPr>
            <w:tcW w:w="2790" w:type="dxa"/>
            <w:tcBorders>
              <w:top w:val="single" w:sz="4" w:space="0" w:color="auto"/>
              <w:left w:val="single" w:sz="4" w:space="0" w:color="auto"/>
              <w:bottom w:val="single" w:sz="4" w:space="0" w:color="auto"/>
              <w:right w:val="single" w:sz="4" w:space="0" w:color="auto"/>
            </w:tcBorders>
          </w:tcPr>
          <w:p w14:paraId="3A246E5E" w14:textId="77777777" w:rsidR="005377F9" w:rsidRPr="00C31E24" w:rsidRDefault="005377F9" w:rsidP="00D74F31">
            <w:pPr>
              <w:pStyle w:val="TAL"/>
            </w:pPr>
            <w:r w:rsidRPr="00C31E24">
              <w:t>mcvideoinfo</w:t>
            </w:r>
          </w:p>
        </w:tc>
        <w:tc>
          <w:tcPr>
            <w:tcW w:w="2160" w:type="dxa"/>
            <w:tcBorders>
              <w:top w:val="single" w:sz="4" w:space="0" w:color="auto"/>
              <w:left w:val="single" w:sz="4" w:space="0" w:color="auto"/>
              <w:bottom w:val="single" w:sz="4" w:space="0" w:color="auto"/>
              <w:right w:val="single" w:sz="4" w:space="0" w:color="auto"/>
            </w:tcBorders>
          </w:tcPr>
          <w:p w14:paraId="22AACF10" w14:textId="77777777" w:rsidR="005377F9" w:rsidRPr="00C31E24" w:rsidRDefault="005377F9" w:rsidP="00D74F31">
            <w:pPr>
              <w:pStyle w:val="TAL"/>
            </w:pPr>
          </w:p>
        </w:tc>
        <w:tc>
          <w:tcPr>
            <w:tcW w:w="2070" w:type="dxa"/>
            <w:tcBorders>
              <w:top w:val="single" w:sz="4" w:space="0" w:color="auto"/>
              <w:left w:val="single" w:sz="4" w:space="0" w:color="auto"/>
              <w:bottom w:val="single" w:sz="4" w:space="0" w:color="auto"/>
              <w:right w:val="single" w:sz="4" w:space="0" w:color="auto"/>
            </w:tcBorders>
          </w:tcPr>
          <w:p w14:paraId="0DD65429" w14:textId="77777777" w:rsidR="005377F9" w:rsidRPr="00C31E24" w:rsidRDefault="005377F9"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726756F9" w14:textId="77777777" w:rsidR="005377F9" w:rsidRPr="00C31E24" w:rsidRDefault="005377F9" w:rsidP="00D74F31">
            <w:pPr>
              <w:pStyle w:val="TAL"/>
            </w:pPr>
          </w:p>
        </w:tc>
        <w:tc>
          <w:tcPr>
            <w:tcW w:w="1161" w:type="dxa"/>
            <w:tcBorders>
              <w:top w:val="single" w:sz="4" w:space="0" w:color="auto"/>
              <w:left w:val="single" w:sz="4" w:space="0" w:color="auto"/>
              <w:bottom w:val="single" w:sz="4" w:space="0" w:color="auto"/>
              <w:right w:val="single" w:sz="4" w:space="0" w:color="auto"/>
            </w:tcBorders>
          </w:tcPr>
          <w:p w14:paraId="01808380" w14:textId="77777777" w:rsidR="005377F9" w:rsidRPr="00C31E24" w:rsidRDefault="005377F9" w:rsidP="00D74F31">
            <w:pPr>
              <w:pStyle w:val="TAL"/>
            </w:pPr>
          </w:p>
        </w:tc>
      </w:tr>
      <w:tr w:rsidR="005377F9" w:rsidRPr="00C31E24" w14:paraId="4DC53AE6" w14:textId="77777777" w:rsidTr="00D74F31">
        <w:tc>
          <w:tcPr>
            <w:tcW w:w="2790" w:type="dxa"/>
            <w:tcBorders>
              <w:top w:val="single" w:sz="4" w:space="0" w:color="auto"/>
              <w:left w:val="single" w:sz="4" w:space="0" w:color="auto"/>
              <w:bottom w:val="single" w:sz="4" w:space="0" w:color="auto"/>
              <w:right w:val="single" w:sz="4" w:space="0" w:color="auto"/>
            </w:tcBorders>
          </w:tcPr>
          <w:p w14:paraId="7B387298" w14:textId="77777777" w:rsidR="005377F9" w:rsidRPr="00C31E24" w:rsidRDefault="005377F9" w:rsidP="00D74F31">
            <w:pPr>
              <w:pStyle w:val="TAL"/>
            </w:pPr>
            <w:r w:rsidRPr="00C31E24">
              <w:t xml:space="preserve">  mcvideo-Params</w:t>
            </w:r>
          </w:p>
        </w:tc>
        <w:tc>
          <w:tcPr>
            <w:tcW w:w="2160" w:type="dxa"/>
            <w:tcBorders>
              <w:top w:val="single" w:sz="4" w:space="0" w:color="auto"/>
              <w:left w:val="single" w:sz="4" w:space="0" w:color="auto"/>
              <w:bottom w:val="single" w:sz="4" w:space="0" w:color="auto"/>
              <w:right w:val="single" w:sz="4" w:space="0" w:color="auto"/>
            </w:tcBorders>
          </w:tcPr>
          <w:p w14:paraId="3F913DEF" w14:textId="77777777" w:rsidR="005377F9" w:rsidRPr="00C31E24" w:rsidRDefault="005377F9" w:rsidP="00D74F31">
            <w:pPr>
              <w:pStyle w:val="TAL"/>
            </w:pPr>
          </w:p>
        </w:tc>
        <w:tc>
          <w:tcPr>
            <w:tcW w:w="2070" w:type="dxa"/>
            <w:tcBorders>
              <w:top w:val="single" w:sz="4" w:space="0" w:color="auto"/>
              <w:left w:val="single" w:sz="4" w:space="0" w:color="auto"/>
              <w:bottom w:val="single" w:sz="4" w:space="0" w:color="auto"/>
              <w:right w:val="single" w:sz="4" w:space="0" w:color="auto"/>
            </w:tcBorders>
          </w:tcPr>
          <w:p w14:paraId="4201D875" w14:textId="77777777" w:rsidR="005377F9" w:rsidRPr="00C31E24" w:rsidRDefault="005377F9"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5BD9EA27" w14:textId="77777777" w:rsidR="005377F9" w:rsidRPr="00C31E24" w:rsidRDefault="005377F9" w:rsidP="00D74F31">
            <w:pPr>
              <w:pStyle w:val="TAL"/>
            </w:pPr>
          </w:p>
        </w:tc>
        <w:tc>
          <w:tcPr>
            <w:tcW w:w="1161" w:type="dxa"/>
            <w:tcBorders>
              <w:top w:val="single" w:sz="4" w:space="0" w:color="auto"/>
              <w:left w:val="single" w:sz="4" w:space="0" w:color="auto"/>
              <w:bottom w:val="single" w:sz="4" w:space="0" w:color="auto"/>
              <w:right w:val="single" w:sz="4" w:space="0" w:color="auto"/>
            </w:tcBorders>
          </w:tcPr>
          <w:p w14:paraId="51F8B85A" w14:textId="77777777" w:rsidR="005377F9" w:rsidRPr="00C31E24" w:rsidRDefault="005377F9" w:rsidP="00D74F31">
            <w:pPr>
              <w:pStyle w:val="TAL"/>
            </w:pPr>
          </w:p>
        </w:tc>
      </w:tr>
      <w:tr w:rsidR="005377F9" w:rsidRPr="00C31E24" w14:paraId="15B72701" w14:textId="77777777" w:rsidTr="00D74F31">
        <w:tc>
          <w:tcPr>
            <w:tcW w:w="2790" w:type="dxa"/>
            <w:tcBorders>
              <w:top w:val="single" w:sz="4" w:space="0" w:color="auto"/>
              <w:left w:val="single" w:sz="4" w:space="0" w:color="auto"/>
              <w:bottom w:val="single" w:sz="4" w:space="0" w:color="auto"/>
              <w:right w:val="single" w:sz="4" w:space="0" w:color="auto"/>
            </w:tcBorders>
          </w:tcPr>
          <w:p w14:paraId="22715A1B" w14:textId="77777777" w:rsidR="005377F9" w:rsidRPr="00C31E24" w:rsidRDefault="005377F9" w:rsidP="00D74F31">
            <w:pPr>
              <w:pStyle w:val="TAL"/>
            </w:pPr>
            <w:r w:rsidRPr="00C31E24">
              <w:t xml:space="preserve">    broadcast-ind</w:t>
            </w:r>
          </w:p>
        </w:tc>
        <w:tc>
          <w:tcPr>
            <w:tcW w:w="2160" w:type="dxa"/>
            <w:tcBorders>
              <w:top w:val="single" w:sz="4" w:space="0" w:color="auto"/>
              <w:left w:val="single" w:sz="4" w:space="0" w:color="auto"/>
              <w:bottom w:val="single" w:sz="4" w:space="0" w:color="auto"/>
              <w:right w:val="single" w:sz="4" w:space="0" w:color="auto"/>
            </w:tcBorders>
          </w:tcPr>
          <w:p w14:paraId="719A7B66" w14:textId="77777777" w:rsidR="005377F9" w:rsidRPr="00C31E24" w:rsidRDefault="005377F9" w:rsidP="00D74F31">
            <w:pPr>
              <w:pStyle w:val="TAL"/>
            </w:pPr>
            <w:r w:rsidRPr="00C31E24">
              <w:t>true</w:t>
            </w:r>
          </w:p>
        </w:tc>
        <w:tc>
          <w:tcPr>
            <w:tcW w:w="2070" w:type="dxa"/>
            <w:tcBorders>
              <w:top w:val="single" w:sz="4" w:space="0" w:color="auto"/>
              <w:left w:val="single" w:sz="4" w:space="0" w:color="auto"/>
              <w:bottom w:val="single" w:sz="4" w:space="0" w:color="auto"/>
              <w:right w:val="single" w:sz="4" w:space="0" w:color="auto"/>
            </w:tcBorders>
          </w:tcPr>
          <w:p w14:paraId="4E7CDDBB" w14:textId="77777777" w:rsidR="005377F9" w:rsidRPr="00C31E24" w:rsidRDefault="005377F9" w:rsidP="00D74F31">
            <w:pPr>
              <w:pStyle w:val="TAL"/>
            </w:pPr>
          </w:p>
        </w:tc>
        <w:tc>
          <w:tcPr>
            <w:tcW w:w="1350" w:type="dxa"/>
            <w:tcBorders>
              <w:top w:val="single" w:sz="4" w:space="0" w:color="auto"/>
              <w:left w:val="single" w:sz="4" w:space="0" w:color="auto"/>
              <w:bottom w:val="single" w:sz="4" w:space="0" w:color="auto"/>
              <w:right w:val="single" w:sz="4" w:space="0" w:color="auto"/>
            </w:tcBorders>
          </w:tcPr>
          <w:p w14:paraId="27533B82" w14:textId="77777777" w:rsidR="005377F9" w:rsidRPr="00C31E24" w:rsidRDefault="005377F9" w:rsidP="00D74F31">
            <w:pPr>
              <w:pStyle w:val="TAL"/>
            </w:pPr>
          </w:p>
        </w:tc>
        <w:tc>
          <w:tcPr>
            <w:tcW w:w="1161" w:type="dxa"/>
            <w:tcBorders>
              <w:top w:val="single" w:sz="4" w:space="0" w:color="auto"/>
              <w:left w:val="single" w:sz="4" w:space="0" w:color="auto"/>
              <w:bottom w:val="single" w:sz="4" w:space="0" w:color="auto"/>
              <w:right w:val="single" w:sz="4" w:space="0" w:color="auto"/>
            </w:tcBorders>
          </w:tcPr>
          <w:p w14:paraId="3F1EA545" w14:textId="77777777" w:rsidR="005377F9" w:rsidRPr="00C31E24" w:rsidRDefault="005377F9" w:rsidP="00D74F31">
            <w:pPr>
              <w:pStyle w:val="TAL"/>
            </w:pPr>
          </w:p>
        </w:tc>
      </w:tr>
    </w:tbl>
    <w:p w14:paraId="2E600A29" w14:textId="77777777" w:rsidR="005377F9" w:rsidRPr="00C31E24" w:rsidRDefault="005377F9" w:rsidP="005377F9">
      <w:pPr>
        <w:rPr>
          <w:color w:val="000000"/>
        </w:rPr>
      </w:pPr>
    </w:p>
    <w:p w14:paraId="35729499" w14:textId="66CB4FDE" w:rsidR="005377F9" w:rsidRPr="00C31E24" w:rsidRDefault="005377F9" w:rsidP="005377F9">
      <w:pPr>
        <w:pStyle w:val="TH"/>
      </w:pPr>
      <w:r w:rsidRPr="00C31E24">
        <w:t>Table 6.1.1.7.3.3-3: SIP 200 (OK) (Step 4, Table 6.1.1.7.3.2-1)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C31E24" w14:paraId="3D348A32" w14:textId="77777777" w:rsidTr="00D74F31">
        <w:trPr>
          <w:tblHeader/>
        </w:trPr>
        <w:tc>
          <w:tcPr>
            <w:tcW w:w="9517" w:type="dxa"/>
            <w:gridSpan w:val="5"/>
          </w:tcPr>
          <w:p w14:paraId="07BB72EC" w14:textId="77777777" w:rsidR="005377F9" w:rsidRPr="00C31E24" w:rsidRDefault="005377F9" w:rsidP="00D74F31">
            <w:pPr>
              <w:pStyle w:val="TAL"/>
              <w:keepNext w:val="0"/>
              <w:keepLines w:val="0"/>
              <w:widowControl w:val="0"/>
            </w:pPr>
            <w:r w:rsidRPr="00C31E24">
              <w:t>Derivation Path: TS 36.579-1 [2], Table 5.5.2.17.1.2-1, condition MCVIDEO, INVITE-RSP</w:t>
            </w:r>
          </w:p>
        </w:tc>
      </w:tr>
      <w:tr w:rsidR="005377F9" w:rsidRPr="00C31E24" w14:paraId="7D530F8F" w14:textId="77777777" w:rsidTr="00D74F31">
        <w:trPr>
          <w:tblHeader/>
        </w:trPr>
        <w:tc>
          <w:tcPr>
            <w:tcW w:w="2677" w:type="dxa"/>
          </w:tcPr>
          <w:p w14:paraId="23A67E6D" w14:textId="77777777" w:rsidR="005377F9" w:rsidRPr="00C31E24" w:rsidRDefault="005377F9" w:rsidP="00D74F31">
            <w:pPr>
              <w:pStyle w:val="TAH"/>
              <w:keepNext w:val="0"/>
              <w:keepLines w:val="0"/>
              <w:widowControl w:val="0"/>
              <w:rPr>
                <w:color w:val="000000"/>
              </w:rPr>
            </w:pPr>
            <w:r w:rsidRPr="00C31E24">
              <w:rPr>
                <w:color w:val="000000"/>
              </w:rPr>
              <w:t>Information Element</w:t>
            </w:r>
          </w:p>
        </w:tc>
        <w:tc>
          <w:tcPr>
            <w:tcW w:w="2160" w:type="dxa"/>
          </w:tcPr>
          <w:p w14:paraId="454CE268" w14:textId="77777777" w:rsidR="005377F9" w:rsidRPr="00C31E24" w:rsidRDefault="005377F9" w:rsidP="00D74F31">
            <w:pPr>
              <w:pStyle w:val="TAH"/>
              <w:keepNext w:val="0"/>
              <w:keepLines w:val="0"/>
              <w:widowControl w:val="0"/>
              <w:rPr>
                <w:color w:val="000000"/>
              </w:rPr>
            </w:pPr>
            <w:r w:rsidRPr="00C31E24">
              <w:rPr>
                <w:color w:val="000000"/>
              </w:rPr>
              <w:t>Value/remark</w:t>
            </w:r>
          </w:p>
        </w:tc>
        <w:tc>
          <w:tcPr>
            <w:tcW w:w="2160" w:type="dxa"/>
            <w:tcBorders>
              <w:bottom w:val="single" w:sz="4" w:space="0" w:color="auto"/>
            </w:tcBorders>
          </w:tcPr>
          <w:p w14:paraId="31967C36" w14:textId="77777777" w:rsidR="005377F9" w:rsidRPr="00C31E24" w:rsidRDefault="005377F9" w:rsidP="00D74F31">
            <w:pPr>
              <w:pStyle w:val="TAH"/>
              <w:keepNext w:val="0"/>
              <w:keepLines w:val="0"/>
              <w:widowControl w:val="0"/>
              <w:rPr>
                <w:color w:val="000000"/>
              </w:rPr>
            </w:pPr>
            <w:r w:rsidRPr="00C31E24">
              <w:rPr>
                <w:color w:val="000000"/>
              </w:rPr>
              <w:t>Comment</w:t>
            </w:r>
          </w:p>
        </w:tc>
        <w:tc>
          <w:tcPr>
            <w:tcW w:w="1350" w:type="dxa"/>
          </w:tcPr>
          <w:p w14:paraId="7527E194" w14:textId="77777777" w:rsidR="005377F9" w:rsidRPr="00C31E24" w:rsidRDefault="005377F9" w:rsidP="00D74F31">
            <w:pPr>
              <w:pStyle w:val="TAH"/>
              <w:keepNext w:val="0"/>
              <w:keepLines w:val="0"/>
              <w:widowControl w:val="0"/>
              <w:rPr>
                <w:color w:val="000000"/>
              </w:rPr>
            </w:pPr>
            <w:r w:rsidRPr="00C31E24">
              <w:rPr>
                <w:color w:val="000000"/>
              </w:rPr>
              <w:t>Reference</w:t>
            </w:r>
          </w:p>
        </w:tc>
        <w:tc>
          <w:tcPr>
            <w:tcW w:w="1170" w:type="dxa"/>
          </w:tcPr>
          <w:p w14:paraId="1605F34A" w14:textId="77777777" w:rsidR="005377F9" w:rsidRPr="00C31E24" w:rsidRDefault="005377F9" w:rsidP="00D74F31">
            <w:pPr>
              <w:pStyle w:val="TAH"/>
              <w:keepNext w:val="0"/>
              <w:keepLines w:val="0"/>
              <w:widowControl w:val="0"/>
              <w:rPr>
                <w:color w:val="000000"/>
              </w:rPr>
            </w:pPr>
            <w:r w:rsidRPr="00C31E24">
              <w:rPr>
                <w:color w:val="000000"/>
              </w:rPr>
              <w:t>Condition</w:t>
            </w:r>
          </w:p>
        </w:tc>
      </w:tr>
      <w:tr w:rsidR="005377F9" w:rsidRPr="00C31E24" w14:paraId="30BBBF3A" w14:textId="77777777" w:rsidTr="00D74F31">
        <w:tc>
          <w:tcPr>
            <w:tcW w:w="2677" w:type="dxa"/>
            <w:vAlign w:val="center"/>
          </w:tcPr>
          <w:p w14:paraId="7688CB32" w14:textId="77777777" w:rsidR="005377F9" w:rsidRPr="00C31E24" w:rsidRDefault="005377F9" w:rsidP="00D74F31">
            <w:pPr>
              <w:pStyle w:val="TAL"/>
              <w:keepNext w:val="0"/>
              <w:keepLines w:val="0"/>
              <w:widowControl w:val="0"/>
              <w:rPr>
                <w:rFonts w:cs="Arial"/>
                <w:b/>
                <w:color w:val="000000"/>
                <w:szCs w:val="18"/>
              </w:rPr>
            </w:pPr>
            <w:r w:rsidRPr="00C31E24">
              <w:rPr>
                <w:rFonts w:cs="Arial"/>
                <w:b/>
                <w:color w:val="000000"/>
                <w:szCs w:val="18"/>
              </w:rPr>
              <w:t>Message-body</w:t>
            </w:r>
          </w:p>
        </w:tc>
        <w:tc>
          <w:tcPr>
            <w:tcW w:w="2160" w:type="dxa"/>
          </w:tcPr>
          <w:p w14:paraId="78E82CE1" w14:textId="77777777" w:rsidR="005377F9" w:rsidRPr="00C31E24" w:rsidRDefault="005377F9" w:rsidP="00D74F31">
            <w:pPr>
              <w:pStyle w:val="TAL"/>
              <w:keepNext w:val="0"/>
              <w:keepLines w:val="0"/>
              <w:widowControl w:val="0"/>
              <w:rPr>
                <w:color w:val="000000"/>
              </w:rPr>
            </w:pPr>
          </w:p>
        </w:tc>
        <w:tc>
          <w:tcPr>
            <w:tcW w:w="2160" w:type="dxa"/>
            <w:tcBorders>
              <w:top w:val="single" w:sz="4" w:space="0" w:color="auto"/>
              <w:bottom w:val="single" w:sz="4" w:space="0" w:color="auto"/>
            </w:tcBorders>
          </w:tcPr>
          <w:p w14:paraId="7E0EAD58" w14:textId="77777777" w:rsidR="005377F9" w:rsidRPr="00C31E24" w:rsidRDefault="005377F9" w:rsidP="00D74F31">
            <w:pPr>
              <w:pStyle w:val="TAL"/>
              <w:keepNext w:val="0"/>
              <w:keepLines w:val="0"/>
              <w:widowControl w:val="0"/>
              <w:rPr>
                <w:color w:val="000000"/>
              </w:rPr>
            </w:pPr>
          </w:p>
        </w:tc>
        <w:tc>
          <w:tcPr>
            <w:tcW w:w="1350" w:type="dxa"/>
          </w:tcPr>
          <w:p w14:paraId="141D01AE" w14:textId="77777777" w:rsidR="005377F9" w:rsidRPr="00C31E24" w:rsidRDefault="005377F9" w:rsidP="00D74F31">
            <w:pPr>
              <w:pStyle w:val="TAL"/>
              <w:keepNext w:val="0"/>
              <w:keepLines w:val="0"/>
              <w:widowControl w:val="0"/>
              <w:rPr>
                <w:color w:val="000000"/>
              </w:rPr>
            </w:pPr>
          </w:p>
        </w:tc>
        <w:tc>
          <w:tcPr>
            <w:tcW w:w="1170" w:type="dxa"/>
            <w:vAlign w:val="bottom"/>
          </w:tcPr>
          <w:p w14:paraId="37D63BAA" w14:textId="77777777" w:rsidR="005377F9" w:rsidRPr="00C31E24" w:rsidRDefault="005377F9" w:rsidP="00D74F31">
            <w:pPr>
              <w:pStyle w:val="TAL"/>
              <w:keepNext w:val="0"/>
              <w:keepLines w:val="0"/>
              <w:widowControl w:val="0"/>
              <w:rPr>
                <w:color w:val="000000"/>
              </w:rPr>
            </w:pPr>
          </w:p>
        </w:tc>
      </w:tr>
      <w:tr w:rsidR="005377F9" w:rsidRPr="00C31E24" w14:paraId="6291EA67" w14:textId="77777777" w:rsidTr="00D74F31">
        <w:tc>
          <w:tcPr>
            <w:tcW w:w="2677" w:type="dxa"/>
            <w:vAlign w:val="center"/>
          </w:tcPr>
          <w:p w14:paraId="2DA3DF13" w14:textId="77777777" w:rsidR="005377F9" w:rsidRPr="00C31E24" w:rsidDel="006C0DA3" w:rsidRDefault="005377F9" w:rsidP="00D74F31">
            <w:pPr>
              <w:pStyle w:val="TAL"/>
              <w:rPr>
                <w:color w:val="000000"/>
              </w:rPr>
            </w:pPr>
            <w:r w:rsidRPr="00C31E24">
              <w:rPr>
                <w:color w:val="000000"/>
              </w:rPr>
              <w:t xml:space="preserve">  MIME body part</w:t>
            </w:r>
          </w:p>
        </w:tc>
        <w:tc>
          <w:tcPr>
            <w:tcW w:w="2160" w:type="dxa"/>
            <w:vAlign w:val="center"/>
          </w:tcPr>
          <w:p w14:paraId="02B1AEED" w14:textId="77777777" w:rsidR="005377F9" w:rsidRPr="00C31E24" w:rsidRDefault="005377F9" w:rsidP="00D74F31">
            <w:pPr>
              <w:pStyle w:val="TAL"/>
              <w:rPr>
                <w:color w:val="000000"/>
              </w:rPr>
            </w:pPr>
          </w:p>
        </w:tc>
        <w:tc>
          <w:tcPr>
            <w:tcW w:w="2160" w:type="dxa"/>
            <w:tcBorders>
              <w:top w:val="single" w:sz="4" w:space="0" w:color="auto"/>
              <w:bottom w:val="single" w:sz="4" w:space="0" w:color="auto"/>
            </w:tcBorders>
          </w:tcPr>
          <w:p w14:paraId="75907776" w14:textId="77777777" w:rsidR="005377F9" w:rsidRPr="00C31E24" w:rsidRDefault="005377F9" w:rsidP="00D74F31">
            <w:pPr>
              <w:pStyle w:val="TAL"/>
              <w:rPr>
                <w:color w:val="000000"/>
              </w:rPr>
            </w:pPr>
            <w:r w:rsidRPr="00C31E24">
              <w:rPr>
                <w:color w:val="000000"/>
              </w:rPr>
              <w:t>MCVIDEO-Info</w:t>
            </w:r>
          </w:p>
        </w:tc>
        <w:tc>
          <w:tcPr>
            <w:tcW w:w="1350" w:type="dxa"/>
          </w:tcPr>
          <w:p w14:paraId="4243E101" w14:textId="77777777" w:rsidR="005377F9" w:rsidRPr="00C31E24" w:rsidRDefault="005377F9" w:rsidP="00D74F31">
            <w:pPr>
              <w:pStyle w:val="TAL"/>
              <w:rPr>
                <w:color w:val="000000"/>
              </w:rPr>
            </w:pPr>
          </w:p>
        </w:tc>
        <w:tc>
          <w:tcPr>
            <w:tcW w:w="1170" w:type="dxa"/>
            <w:vAlign w:val="bottom"/>
          </w:tcPr>
          <w:p w14:paraId="411BCCF0" w14:textId="77777777" w:rsidR="005377F9" w:rsidRPr="00C31E24" w:rsidRDefault="005377F9" w:rsidP="00D74F31">
            <w:pPr>
              <w:pStyle w:val="TAL"/>
              <w:rPr>
                <w:color w:val="000000"/>
              </w:rPr>
            </w:pPr>
          </w:p>
        </w:tc>
      </w:tr>
      <w:tr w:rsidR="005377F9" w:rsidRPr="00C31E24" w14:paraId="4175A406" w14:textId="77777777" w:rsidTr="00D74F31">
        <w:tc>
          <w:tcPr>
            <w:tcW w:w="2677" w:type="dxa"/>
            <w:vAlign w:val="center"/>
          </w:tcPr>
          <w:p w14:paraId="12DA5BBF" w14:textId="77777777" w:rsidR="005377F9" w:rsidRPr="00C31E24" w:rsidRDefault="005377F9" w:rsidP="00D74F31">
            <w:pPr>
              <w:pStyle w:val="TAL"/>
              <w:keepNext w:val="0"/>
              <w:keepLines w:val="0"/>
              <w:widowControl w:val="0"/>
              <w:rPr>
                <w:rFonts w:cs="Arial"/>
                <w:bCs/>
                <w:color w:val="000000"/>
                <w:szCs w:val="18"/>
              </w:rPr>
            </w:pPr>
            <w:r w:rsidRPr="00C31E24">
              <w:rPr>
                <w:rFonts w:cs="Arial"/>
                <w:bCs/>
                <w:color w:val="000000"/>
                <w:szCs w:val="18"/>
              </w:rPr>
              <w:t xml:space="preserve">    MIME-part-header</w:t>
            </w:r>
          </w:p>
        </w:tc>
        <w:tc>
          <w:tcPr>
            <w:tcW w:w="2160" w:type="dxa"/>
          </w:tcPr>
          <w:p w14:paraId="5DFE5832" w14:textId="77777777" w:rsidR="005377F9" w:rsidRPr="00C31E24" w:rsidRDefault="005377F9" w:rsidP="00D74F31">
            <w:pPr>
              <w:pStyle w:val="TAL"/>
              <w:keepNext w:val="0"/>
              <w:keepLines w:val="0"/>
              <w:widowControl w:val="0"/>
              <w:rPr>
                <w:color w:val="000000"/>
              </w:rPr>
            </w:pPr>
          </w:p>
        </w:tc>
        <w:tc>
          <w:tcPr>
            <w:tcW w:w="2160" w:type="dxa"/>
            <w:tcBorders>
              <w:top w:val="single" w:sz="4" w:space="0" w:color="auto"/>
              <w:bottom w:val="single" w:sz="4" w:space="0" w:color="auto"/>
            </w:tcBorders>
          </w:tcPr>
          <w:p w14:paraId="018A5DA5" w14:textId="77777777" w:rsidR="005377F9" w:rsidRPr="00C31E24" w:rsidRDefault="005377F9" w:rsidP="00D74F31">
            <w:pPr>
              <w:pStyle w:val="TAL"/>
              <w:keepNext w:val="0"/>
              <w:keepLines w:val="0"/>
              <w:widowControl w:val="0"/>
              <w:rPr>
                <w:color w:val="000000"/>
              </w:rPr>
            </w:pPr>
          </w:p>
        </w:tc>
        <w:tc>
          <w:tcPr>
            <w:tcW w:w="1350" w:type="dxa"/>
          </w:tcPr>
          <w:p w14:paraId="34373080" w14:textId="77777777" w:rsidR="005377F9" w:rsidRPr="00C31E24" w:rsidRDefault="005377F9" w:rsidP="00D74F31">
            <w:pPr>
              <w:pStyle w:val="TAL"/>
              <w:keepNext w:val="0"/>
              <w:keepLines w:val="0"/>
              <w:widowControl w:val="0"/>
              <w:rPr>
                <w:color w:val="000000"/>
              </w:rPr>
            </w:pPr>
          </w:p>
        </w:tc>
        <w:tc>
          <w:tcPr>
            <w:tcW w:w="1170" w:type="dxa"/>
            <w:vAlign w:val="bottom"/>
          </w:tcPr>
          <w:p w14:paraId="444C62C3" w14:textId="77777777" w:rsidR="005377F9" w:rsidRPr="00C31E24" w:rsidRDefault="005377F9" w:rsidP="00D74F31">
            <w:pPr>
              <w:pStyle w:val="TAL"/>
              <w:keepNext w:val="0"/>
              <w:keepLines w:val="0"/>
              <w:widowControl w:val="0"/>
              <w:rPr>
                <w:color w:val="000000"/>
              </w:rPr>
            </w:pPr>
          </w:p>
        </w:tc>
      </w:tr>
      <w:tr w:rsidR="005377F9" w:rsidRPr="00C31E24" w14:paraId="5EF471F1" w14:textId="77777777" w:rsidTr="00D74F31">
        <w:tc>
          <w:tcPr>
            <w:tcW w:w="2677" w:type="dxa"/>
            <w:vAlign w:val="center"/>
          </w:tcPr>
          <w:p w14:paraId="59225FC8" w14:textId="77777777" w:rsidR="005377F9" w:rsidRPr="00C31E24" w:rsidRDefault="005377F9" w:rsidP="00D74F31">
            <w:pPr>
              <w:pStyle w:val="TAL"/>
              <w:keepNext w:val="0"/>
              <w:keepLines w:val="0"/>
              <w:widowControl w:val="0"/>
              <w:rPr>
                <w:color w:val="000000"/>
              </w:rPr>
            </w:pPr>
            <w:r w:rsidRPr="00C31E24">
              <w:rPr>
                <w:color w:val="000000"/>
              </w:rPr>
              <w:t xml:space="preserve">    MIME-part-body</w:t>
            </w:r>
          </w:p>
        </w:tc>
        <w:tc>
          <w:tcPr>
            <w:tcW w:w="2160" w:type="dxa"/>
            <w:vAlign w:val="center"/>
          </w:tcPr>
          <w:p w14:paraId="16C16130" w14:textId="77777777" w:rsidR="005377F9" w:rsidRPr="00C31E24" w:rsidRDefault="005377F9" w:rsidP="00D74F31">
            <w:pPr>
              <w:pStyle w:val="TAL"/>
              <w:keepNext w:val="0"/>
              <w:keepLines w:val="0"/>
              <w:widowControl w:val="0"/>
              <w:rPr>
                <w:color w:val="000000"/>
              </w:rPr>
            </w:pPr>
            <w:r w:rsidRPr="00C31E24">
              <w:rPr>
                <w:color w:val="000000"/>
              </w:rPr>
              <w:t>MCVideo-Info as described in Table 6.1.1.7.3.3-2</w:t>
            </w:r>
          </w:p>
        </w:tc>
        <w:tc>
          <w:tcPr>
            <w:tcW w:w="2160" w:type="dxa"/>
            <w:tcBorders>
              <w:top w:val="single" w:sz="4" w:space="0" w:color="auto"/>
              <w:bottom w:val="single" w:sz="4" w:space="0" w:color="auto"/>
            </w:tcBorders>
          </w:tcPr>
          <w:p w14:paraId="13BA26A3" w14:textId="77777777" w:rsidR="005377F9" w:rsidRPr="00C31E24" w:rsidRDefault="005377F9" w:rsidP="00D74F31">
            <w:pPr>
              <w:pStyle w:val="TAL"/>
              <w:keepNext w:val="0"/>
              <w:keepLines w:val="0"/>
              <w:widowControl w:val="0"/>
              <w:rPr>
                <w:color w:val="000000"/>
              </w:rPr>
            </w:pPr>
          </w:p>
        </w:tc>
        <w:tc>
          <w:tcPr>
            <w:tcW w:w="1350" w:type="dxa"/>
          </w:tcPr>
          <w:p w14:paraId="6768F788" w14:textId="77777777" w:rsidR="005377F9" w:rsidRPr="00C31E24" w:rsidRDefault="005377F9" w:rsidP="00D74F31">
            <w:pPr>
              <w:pStyle w:val="TAL"/>
              <w:keepNext w:val="0"/>
              <w:keepLines w:val="0"/>
              <w:widowControl w:val="0"/>
              <w:rPr>
                <w:color w:val="000000"/>
              </w:rPr>
            </w:pPr>
          </w:p>
        </w:tc>
        <w:tc>
          <w:tcPr>
            <w:tcW w:w="1170" w:type="dxa"/>
            <w:vAlign w:val="bottom"/>
          </w:tcPr>
          <w:p w14:paraId="40ECFEB6" w14:textId="77777777" w:rsidR="005377F9" w:rsidRPr="00C31E24" w:rsidRDefault="005377F9" w:rsidP="00D74F31">
            <w:pPr>
              <w:pStyle w:val="TAL"/>
              <w:keepNext w:val="0"/>
              <w:keepLines w:val="0"/>
              <w:widowControl w:val="0"/>
              <w:rPr>
                <w:color w:val="000000"/>
              </w:rPr>
            </w:pPr>
          </w:p>
        </w:tc>
      </w:tr>
    </w:tbl>
    <w:p w14:paraId="62C424FB" w14:textId="77777777" w:rsidR="005377F9" w:rsidRPr="00C31E24" w:rsidRDefault="005377F9" w:rsidP="005377F9">
      <w:pPr>
        <w:rPr>
          <w:color w:val="000000"/>
        </w:rPr>
      </w:pPr>
    </w:p>
    <w:p w14:paraId="19CBA9BF" w14:textId="77777777" w:rsidR="005377F9" w:rsidRPr="00C31E24" w:rsidRDefault="005377F9" w:rsidP="005377F9">
      <w:pPr>
        <w:pStyle w:val="TH"/>
      </w:pPr>
      <w:r w:rsidRPr="00C31E24">
        <w:t>Table 6.1.1.7.3.3-4: Transmission Granted (Step 6, Table 6.1.1.7.3.2-1)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50"/>
        <w:gridCol w:w="2137"/>
        <w:gridCol w:w="2137"/>
        <w:gridCol w:w="1337"/>
        <w:gridCol w:w="1159"/>
        <w:gridCol w:w="14"/>
      </w:tblGrid>
      <w:tr w:rsidR="005377F9" w:rsidRPr="00C31E24" w14:paraId="5087B9C2" w14:textId="77777777" w:rsidTr="00D74F31">
        <w:trPr>
          <w:tblHeader/>
        </w:trPr>
        <w:tc>
          <w:tcPr>
            <w:tcW w:w="9734" w:type="dxa"/>
            <w:gridSpan w:val="6"/>
          </w:tcPr>
          <w:p w14:paraId="353BC1D4" w14:textId="77777777" w:rsidR="005377F9" w:rsidRPr="00C31E24" w:rsidRDefault="005377F9" w:rsidP="00D74F31">
            <w:pPr>
              <w:pStyle w:val="TAL"/>
              <w:keepLines w:val="0"/>
              <w:widowControl w:val="0"/>
            </w:pPr>
            <w:r w:rsidRPr="00C31E24">
              <w:t>Derivation Path: TS 36.579-1 [2], Table 5.5.11.2.1-1, condition ON-NETWORK</w:t>
            </w:r>
          </w:p>
        </w:tc>
      </w:tr>
      <w:tr w:rsidR="005377F9" w:rsidRPr="00C31E24" w14:paraId="36A948BE" w14:textId="77777777" w:rsidTr="00D74F31">
        <w:trPr>
          <w:trHeight w:val="216"/>
          <w:tblHeader/>
        </w:trPr>
        <w:tc>
          <w:tcPr>
            <w:tcW w:w="2880" w:type="dxa"/>
          </w:tcPr>
          <w:p w14:paraId="01EE15DB" w14:textId="77777777" w:rsidR="005377F9" w:rsidRPr="00C31E24" w:rsidRDefault="005377F9" w:rsidP="00D74F31">
            <w:pPr>
              <w:pStyle w:val="TAH"/>
              <w:keepLines w:val="0"/>
              <w:widowControl w:val="0"/>
            </w:pPr>
            <w:r w:rsidRPr="00C31E24">
              <w:t>Information Element</w:t>
            </w:r>
          </w:p>
        </w:tc>
        <w:tc>
          <w:tcPr>
            <w:tcW w:w="2160" w:type="dxa"/>
          </w:tcPr>
          <w:p w14:paraId="25C925E3" w14:textId="77777777" w:rsidR="005377F9" w:rsidRPr="00C31E24" w:rsidRDefault="005377F9" w:rsidP="00D74F31">
            <w:pPr>
              <w:pStyle w:val="TAH"/>
              <w:keepLines w:val="0"/>
              <w:widowControl w:val="0"/>
            </w:pPr>
            <w:r w:rsidRPr="00C31E24">
              <w:t>Value/remark</w:t>
            </w:r>
          </w:p>
        </w:tc>
        <w:tc>
          <w:tcPr>
            <w:tcW w:w="2160" w:type="dxa"/>
            <w:tcBorders>
              <w:bottom w:val="single" w:sz="4" w:space="0" w:color="auto"/>
            </w:tcBorders>
          </w:tcPr>
          <w:p w14:paraId="30BF3934" w14:textId="77777777" w:rsidR="005377F9" w:rsidRPr="00C31E24" w:rsidRDefault="005377F9" w:rsidP="00D74F31">
            <w:pPr>
              <w:pStyle w:val="TAH"/>
              <w:keepLines w:val="0"/>
              <w:widowControl w:val="0"/>
            </w:pPr>
            <w:r w:rsidRPr="00C31E24">
              <w:t>Comment</w:t>
            </w:r>
          </w:p>
        </w:tc>
        <w:tc>
          <w:tcPr>
            <w:tcW w:w="1350" w:type="dxa"/>
          </w:tcPr>
          <w:p w14:paraId="3302522A" w14:textId="77777777" w:rsidR="005377F9" w:rsidRPr="00C31E24" w:rsidRDefault="005377F9" w:rsidP="00D74F31">
            <w:pPr>
              <w:pStyle w:val="TAH"/>
              <w:keepLines w:val="0"/>
              <w:widowControl w:val="0"/>
            </w:pPr>
            <w:r w:rsidRPr="00C31E24">
              <w:t>Reference</w:t>
            </w:r>
          </w:p>
        </w:tc>
        <w:tc>
          <w:tcPr>
            <w:tcW w:w="1184" w:type="dxa"/>
            <w:gridSpan w:val="2"/>
          </w:tcPr>
          <w:p w14:paraId="7B16D9AA" w14:textId="77777777" w:rsidR="005377F9" w:rsidRPr="00C31E24" w:rsidRDefault="005377F9" w:rsidP="00D74F31">
            <w:pPr>
              <w:pStyle w:val="TAH"/>
              <w:keepLines w:val="0"/>
              <w:widowControl w:val="0"/>
            </w:pPr>
            <w:r w:rsidRPr="00C31E24">
              <w:t>Condition</w:t>
            </w:r>
          </w:p>
        </w:tc>
      </w:tr>
      <w:tr w:rsidR="005377F9" w:rsidRPr="00C31E24" w14:paraId="201C811F" w14:textId="77777777" w:rsidTr="00D74F31">
        <w:trPr>
          <w:gridAfter w:val="1"/>
          <w:wAfter w:w="14" w:type="dxa"/>
        </w:trPr>
        <w:tc>
          <w:tcPr>
            <w:tcW w:w="2880" w:type="dxa"/>
          </w:tcPr>
          <w:p w14:paraId="17586FC7" w14:textId="77777777" w:rsidR="005377F9" w:rsidRPr="00C31E24" w:rsidRDefault="005377F9" w:rsidP="00D74F31">
            <w:pPr>
              <w:pStyle w:val="TAL"/>
              <w:keepNext w:val="0"/>
              <w:keepLines w:val="0"/>
              <w:widowControl w:val="0"/>
              <w:rPr>
                <w:rFonts w:eastAsia="Yu Gothic"/>
                <w:color w:val="000000"/>
              </w:rPr>
            </w:pPr>
            <w:r w:rsidRPr="00C31E24">
              <w:rPr>
                <w:rFonts w:eastAsia="Yu Gothic"/>
                <w:color w:val="000000"/>
              </w:rPr>
              <w:t>Transmission Indicator</w:t>
            </w:r>
          </w:p>
        </w:tc>
        <w:tc>
          <w:tcPr>
            <w:tcW w:w="2160" w:type="dxa"/>
          </w:tcPr>
          <w:p w14:paraId="36C4D519" w14:textId="77777777" w:rsidR="005377F9" w:rsidRPr="00C31E24" w:rsidRDefault="005377F9" w:rsidP="00D74F31">
            <w:pPr>
              <w:pStyle w:val="TAL"/>
              <w:keepNext w:val="0"/>
              <w:keepLines w:val="0"/>
              <w:widowControl w:val="0"/>
              <w:rPr>
                <w:rFonts w:eastAsia="MS PGothic"/>
                <w:color w:val="000000"/>
              </w:rPr>
            </w:pPr>
          </w:p>
        </w:tc>
        <w:tc>
          <w:tcPr>
            <w:tcW w:w="2160" w:type="dxa"/>
          </w:tcPr>
          <w:p w14:paraId="382FF593" w14:textId="77777777" w:rsidR="005377F9" w:rsidRPr="00C31E24" w:rsidRDefault="005377F9" w:rsidP="00D74F31">
            <w:pPr>
              <w:pStyle w:val="TAL"/>
              <w:keepNext w:val="0"/>
              <w:keepLines w:val="0"/>
              <w:widowControl w:val="0"/>
              <w:rPr>
                <w:rFonts w:eastAsia="MS PGothic"/>
                <w:color w:val="000000"/>
              </w:rPr>
            </w:pPr>
            <w:r w:rsidRPr="00C31E24">
              <w:rPr>
                <w:rFonts w:eastAsia="MS PGothic"/>
                <w:color w:val="000000"/>
              </w:rPr>
              <w:t xml:space="preserve">Length is 16 bits, A-P. </w:t>
            </w:r>
          </w:p>
          <w:p w14:paraId="22ECEBE9" w14:textId="77777777" w:rsidR="005377F9" w:rsidRPr="00C31E24" w:rsidRDefault="005377F9" w:rsidP="00D74F31">
            <w:pPr>
              <w:pStyle w:val="TAL"/>
              <w:keepNext w:val="0"/>
              <w:keepLines w:val="0"/>
              <w:widowControl w:val="0"/>
              <w:rPr>
                <w:rFonts w:eastAsia="MS PGothic"/>
                <w:color w:val="000000"/>
              </w:rPr>
            </w:pPr>
            <w:r w:rsidRPr="00C31E24">
              <w:rPr>
                <w:rFonts w:eastAsia="MS PGothic"/>
                <w:color w:val="000000"/>
              </w:rPr>
              <w:t>A value of 1 in any one or more bits indicates type of condition as shown below.</w:t>
            </w:r>
          </w:p>
        </w:tc>
        <w:tc>
          <w:tcPr>
            <w:tcW w:w="1350" w:type="dxa"/>
          </w:tcPr>
          <w:p w14:paraId="76230582" w14:textId="77777777" w:rsidR="005377F9" w:rsidRPr="00C31E24" w:rsidRDefault="005377F9" w:rsidP="00D74F31">
            <w:pPr>
              <w:pStyle w:val="TAL"/>
              <w:keepNext w:val="0"/>
              <w:keepLines w:val="0"/>
              <w:widowControl w:val="0"/>
              <w:rPr>
                <w:rFonts w:eastAsia="Yu Gothic"/>
                <w:color w:val="000000"/>
              </w:rPr>
            </w:pPr>
          </w:p>
        </w:tc>
        <w:tc>
          <w:tcPr>
            <w:tcW w:w="1170" w:type="dxa"/>
          </w:tcPr>
          <w:p w14:paraId="38975173" w14:textId="77777777" w:rsidR="005377F9" w:rsidRPr="00C31E24" w:rsidRDefault="005377F9" w:rsidP="00D74F31">
            <w:pPr>
              <w:pStyle w:val="TAL"/>
              <w:keepNext w:val="0"/>
              <w:keepLines w:val="0"/>
              <w:widowControl w:val="0"/>
              <w:rPr>
                <w:rFonts w:eastAsia="Yu Gothic"/>
                <w:color w:val="000000"/>
              </w:rPr>
            </w:pPr>
          </w:p>
        </w:tc>
      </w:tr>
      <w:tr w:rsidR="005377F9" w:rsidRPr="00C31E24" w14:paraId="1711C79E" w14:textId="77777777" w:rsidTr="00D74F31">
        <w:trPr>
          <w:gridAfter w:val="1"/>
          <w:wAfter w:w="14" w:type="dxa"/>
        </w:trPr>
        <w:tc>
          <w:tcPr>
            <w:tcW w:w="2880" w:type="dxa"/>
          </w:tcPr>
          <w:p w14:paraId="00923BA9" w14:textId="77777777" w:rsidR="005377F9" w:rsidRPr="00C31E24" w:rsidRDefault="005377F9" w:rsidP="00D74F31">
            <w:pPr>
              <w:pStyle w:val="TAL"/>
              <w:keepNext w:val="0"/>
              <w:keepLines w:val="0"/>
              <w:widowControl w:val="0"/>
              <w:rPr>
                <w:rFonts w:eastAsia="Yu Gothic"/>
                <w:color w:val="000000"/>
              </w:rPr>
            </w:pPr>
            <w:r w:rsidRPr="00C31E24">
              <w:rPr>
                <w:rFonts w:eastAsia="Yu Gothic"/>
                <w:color w:val="000000"/>
              </w:rPr>
              <w:t xml:space="preserve">  Transmission Indicator</w:t>
            </w:r>
          </w:p>
        </w:tc>
        <w:tc>
          <w:tcPr>
            <w:tcW w:w="2160" w:type="dxa"/>
          </w:tcPr>
          <w:p w14:paraId="05077B1F" w14:textId="20C3D7DC" w:rsidR="005377F9" w:rsidRPr="00C31E24" w:rsidRDefault="005377F9" w:rsidP="00D74F31">
            <w:pPr>
              <w:pStyle w:val="TAL"/>
              <w:keepNext w:val="0"/>
              <w:keepLines w:val="0"/>
              <w:widowControl w:val="0"/>
              <w:rPr>
                <w:rFonts w:eastAsia="MS PGothic"/>
                <w:color w:val="000000"/>
              </w:rPr>
            </w:pPr>
            <w:r w:rsidRPr="00C31E24">
              <w:rPr>
                <w:rFonts w:eastAsia="MS PGothic"/>
                <w:color w:val="000000"/>
              </w:rPr>
              <w:t xml:space="preserve">"0100000000000001" </w:t>
            </w:r>
          </w:p>
        </w:tc>
        <w:tc>
          <w:tcPr>
            <w:tcW w:w="2160" w:type="dxa"/>
          </w:tcPr>
          <w:p w14:paraId="0B0AF4A3" w14:textId="77777777" w:rsidR="005377F9" w:rsidRPr="00C31E24" w:rsidRDefault="005377F9" w:rsidP="00D74F31">
            <w:pPr>
              <w:pStyle w:val="TAL"/>
              <w:keepNext w:val="0"/>
              <w:keepLines w:val="0"/>
              <w:widowControl w:val="0"/>
              <w:rPr>
                <w:rFonts w:eastAsia="MS PGothic"/>
                <w:color w:val="000000"/>
              </w:rPr>
            </w:pPr>
            <w:r w:rsidRPr="00C31E24">
              <w:rPr>
                <w:rFonts w:eastAsia="MS PGothic"/>
                <w:color w:val="000000"/>
              </w:rPr>
              <w:t>A value of 1 in any one or more bits indicates type of condition as follows:</w:t>
            </w:r>
          </w:p>
          <w:p w14:paraId="46CCBD4F" w14:textId="77777777" w:rsidR="005377F9" w:rsidRPr="00C31E24" w:rsidRDefault="005377F9" w:rsidP="00D74F31">
            <w:pPr>
              <w:pStyle w:val="TAL"/>
              <w:ind w:left="361" w:hanging="361"/>
            </w:pPr>
            <w:r w:rsidRPr="00C31E24">
              <w:t>B = Broadcast group call</w:t>
            </w:r>
          </w:p>
          <w:p w14:paraId="438C693E" w14:textId="3743447A" w:rsidR="005377F9" w:rsidRPr="00C31E24" w:rsidRDefault="005377F9" w:rsidP="00D74F31">
            <w:pPr>
              <w:pStyle w:val="TAL"/>
            </w:pPr>
          </w:p>
          <w:p w14:paraId="7CAE4576" w14:textId="77777777" w:rsidR="005377F9" w:rsidRPr="00C31E24" w:rsidRDefault="005377F9" w:rsidP="00D74F31">
            <w:pPr>
              <w:pStyle w:val="TAL"/>
              <w:rPr>
                <w:rFonts w:eastAsia="MS PGothic"/>
              </w:rPr>
            </w:pPr>
            <w:r w:rsidRPr="00C31E24">
              <w:t>A ‘1’ in the last bit = acknowledgement is required.</w:t>
            </w:r>
          </w:p>
        </w:tc>
        <w:tc>
          <w:tcPr>
            <w:tcW w:w="1350" w:type="dxa"/>
          </w:tcPr>
          <w:p w14:paraId="44ABCD2F" w14:textId="77777777" w:rsidR="005377F9" w:rsidRPr="00C31E24" w:rsidRDefault="005377F9" w:rsidP="00D74F31">
            <w:pPr>
              <w:pStyle w:val="TAL"/>
              <w:keepNext w:val="0"/>
              <w:keepLines w:val="0"/>
              <w:widowControl w:val="0"/>
              <w:rPr>
                <w:rFonts w:eastAsia="Yu Gothic"/>
                <w:color w:val="000000"/>
              </w:rPr>
            </w:pPr>
            <w:r w:rsidRPr="00C31E24">
              <w:rPr>
                <w:rFonts w:eastAsia="Yu Gothic"/>
                <w:color w:val="000000"/>
              </w:rPr>
              <w:t>TS 24.581 [27], clause 9.2.5.1</w:t>
            </w:r>
          </w:p>
        </w:tc>
        <w:tc>
          <w:tcPr>
            <w:tcW w:w="1170" w:type="dxa"/>
          </w:tcPr>
          <w:p w14:paraId="0DEB4DBB" w14:textId="77777777" w:rsidR="005377F9" w:rsidRPr="00C31E24" w:rsidRDefault="005377F9" w:rsidP="00D74F31">
            <w:pPr>
              <w:pStyle w:val="TAL"/>
              <w:keepNext w:val="0"/>
              <w:keepLines w:val="0"/>
              <w:widowControl w:val="0"/>
              <w:rPr>
                <w:rFonts w:eastAsia="Yu Gothic"/>
                <w:color w:val="000000"/>
              </w:rPr>
            </w:pPr>
          </w:p>
        </w:tc>
      </w:tr>
    </w:tbl>
    <w:p w14:paraId="2023B338" w14:textId="77777777" w:rsidR="005377F9" w:rsidRPr="00C31E24" w:rsidRDefault="005377F9" w:rsidP="005377F9">
      <w:pPr>
        <w:rPr>
          <w:rFonts w:ascii="Arial" w:hAnsi="Arial"/>
          <w:b/>
          <w:color w:val="000000"/>
        </w:rPr>
      </w:pPr>
    </w:p>
    <w:p w14:paraId="149F3560" w14:textId="2AA6C155" w:rsidR="005377F9" w:rsidRPr="00C31E24" w:rsidRDefault="005377F9" w:rsidP="005377F9">
      <w:pPr>
        <w:pStyle w:val="TH"/>
      </w:pPr>
      <w:r w:rsidRPr="00C31E24">
        <w:rPr>
          <w:color w:val="000000"/>
        </w:rPr>
        <w:t>Table 6.1.1.7.3.3-5: Transmission Control Ack (Step 7,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5377F9" w:rsidRPr="00C31E24" w:rsidDel="00127C5D" w14:paraId="41FD4AD9" w14:textId="77777777" w:rsidTr="00D74F31">
        <w:trPr>
          <w:tblHeader/>
        </w:trPr>
        <w:tc>
          <w:tcPr>
            <w:tcW w:w="9531" w:type="dxa"/>
            <w:gridSpan w:val="5"/>
          </w:tcPr>
          <w:p w14:paraId="3ACF6909" w14:textId="77777777" w:rsidR="005377F9" w:rsidRPr="00C31E24" w:rsidDel="00127C5D" w:rsidRDefault="005377F9" w:rsidP="00D74F31">
            <w:pPr>
              <w:pStyle w:val="TAL"/>
              <w:keepNext w:val="0"/>
              <w:keepLines w:val="0"/>
              <w:widowControl w:val="0"/>
              <w:rPr>
                <w:color w:val="000000"/>
              </w:rPr>
            </w:pPr>
            <w:r w:rsidRPr="00C31E24">
              <w:rPr>
                <w:color w:val="000000"/>
              </w:rPr>
              <w:t xml:space="preserve">Derivation Path: </w:t>
            </w:r>
            <w:r w:rsidRPr="00C31E24">
              <w:t xml:space="preserve">TS 36.579-1 [2], </w:t>
            </w:r>
            <w:r w:rsidRPr="00C31E24">
              <w:rPr>
                <w:color w:val="000000"/>
              </w:rPr>
              <w:t xml:space="preserve">5.5.11.3.5-1, </w:t>
            </w:r>
            <w:r w:rsidRPr="00C31E24">
              <w:t>condition ON-NETWORK</w:t>
            </w:r>
          </w:p>
        </w:tc>
      </w:tr>
      <w:tr w:rsidR="005377F9" w:rsidRPr="00C31E24" w:rsidDel="00127C5D" w14:paraId="725A87A3" w14:textId="77777777" w:rsidTr="00D74F31">
        <w:trPr>
          <w:tblHeader/>
        </w:trPr>
        <w:tc>
          <w:tcPr>
            <w:tcW w:w="2381" w:type="dxa"/>
          </w:tcPr>
          <w:p w14:paraId="2D2D32BC" w14:textId="77777777" w:rsidR="005377F9" w:rsidRPr="00C31E24" w:rsidDel="00127C5D" w:rsidRDefault="005377F9" w:rsidP="00D74F31">
            <w:pPr>
              <w:pStyle w:val="TAH"/>
            </w:pPr>
            <w:r w:rsidRPr="00C31E24">
              <w:t>Information Element</w:t>
            </w:r>
          </w:p>
        </w:tc>
        <w:tc>
          <w:tcPr>
            <w:tcW w:w="2382" w:type="dxa"/>
          </w:tcPr>
          <w:p w14:paraId="3A003036" w14:textId="77777777" w:rsidR="005377F9" w:rsidRPr="00C31E24" w:rsidDel="00127C5D" w:rsidRDefault="005377F9" w:rsidP="00D74F31">
            <w:pPr>
              <w:pStyle w:val="TAH"/>
            </w:pPr>
            <w:r w:rsidRPr="00C31E24">
              <w:t>Value/remark</w:t>
            </w:r>
          </w:p>
        </w:tc>
        <w:tc>
          <w:tcPr>
            <w:tcW w:w="2254" w:type="dxa"/>
          </w:tcPr>
          <w:p w14:paraId="34466042" w14:textId="77777777" w:rsidR="005377F9" w:rsidRPr="00C31E24" w:rsidDel="00127C5D" w:rsidRDefault="005377F9" w:rsidP="00D74F31">
            <w:pPr>
              <w:pStyle w:val="TAH"/>
            </w:pPr>
            <w:r w:rsidRPr="00C31E24">
              <w:t>Comment</w:t>
            </w:r>
          </w:p>
        </w:tc>
        <w:tc>
          <w:tcPr>
            <w:tcW w:w="1322" w:type="dxa"/>
          </w:tcPr>
          <w:p w14:paraId="0AE79940" w14:textId="77777777" w:rsidR="005377F9" w:rsidRPr="00C31E24" w:rsidDel="00127C5D" w:rsidRDefault="005377F9" w:rsidP="00D74F31">
            <w:pPr>
              <w:pStyle w:val="TAH"/>
            </w:pPr>
            <w:r w:rsidRPr="00C31E24">
              <w:t>Reference</w:t>
            </w:r>
          </w:p>
        </w:tc>
        <w:tc>
          <w:tcPr>
            <w:tcW w:w="1192" w:type="dxa"/>
          </w:tcPr>
          <w:p w14:paraId="71EED47C" w14:textId="77777777" w:rsidR="005377F9" w:rsidRPr="00C31E24" w:rsidDel="00127C5D" w:rsidRDefault="005377F9" w:rsidP="00D74F31">
            <w:pPr>
              <w:pStyle w:val="TAH"/>
            </w:pPr>
            <w:r w:rsidRPr="00C31E24">
              <w:t>Condition</w:t>
            </w:r>
          </w:p>
        </w:tc>
      </w:tr>
      <w:tr w:rsidR="005377F9" w:rsidRPr="00C31E24" w:rsidDel="00127C5D" w14:paraId="1C047292" w14:textId="77777777" w:rsidTr="00D74F31">
        <w:trPr>
          <w:tblHeader/>
        </w:trPr>
        <w:tc>
          <w:tcPr>
            <w:tcW w:w="2381" w:type="dxa"/>
          </w:tcPr>
          <w:p w14:paraId="16127C51" w14:textId="77777777" w:rsidR="005377F9" w:rsidRPr="00C31E24" w:rsidRDefault="005377F9" w:rsidP="00D74F31">
            <w:pPr>
              <w:pStyle w:val="TAL"/>
              <w:keepNext w:val="0"/>
              <w:keepLines w:val="0"/>
              <w:widowControl w:val="0"/>
              <w:rPr>
                <w:rFonts w:eastAsia="Yu Gothic"/>
                <w:color w:val="000000"/>
              </w:rPr>
            </w:pPr>
            <w:r w:rsidRPr="00C31E24">
              <w:rPr>
                <w:rFonts w:eastAsia="Yu Gothic"/>
                <w:color w:val="000000"/>
              </w:rPr>
              <w:t>Message Type</w:t>
            </w:r>
          </w:p>
        </w:tc>
        <w:tc>
          <w:tcPr>
            <w:tcW w:w="2382" w:type="dxa"/>
          </w:tcPr>
          <w:p w14:paraId="5E37EBE4" w14:textId="77777777" w:rsidR="005377F9" w:rsidRPr="00C31E24" w:rsidRDefault="005377F9" w:rsidP="00D74F31">
            <w:pPr>
              <w:pStyle w:val="TAL"/>
              <w:keepNext w:val="0"/>
              <w:keepLines w:val="0"/>
              <w:widowControl w:val="0"/>
              <w:rPr>
                <w:rFonts w:eastAsia="Yu Gothic"/>
                <w:color w:val="000000"/>
              </w:rPr>
            </w:pPr>
          </w:p>
        </w:tc>
        <w:tc>
          <w:tcPr>
            <w:tcW w:w="2254" w:type="dxa"/>
          </w:tcPr>
          <w:p w14:paraId="22617A13" w14:textId="77777777" w:rsidR="005377F9" w:rsidRPr="00C31E24" w:rsidRDefault="005377F9" w:rsidP="00D74F31">
            <w:pPr>
              <w:pStyle w:val="TAL"/>
              <w:keepNext w:val="0"/>
              <w:keepLines w:val="0"/>
              <w:widowControl w:val="0"/>
              <w:rPr>
                <w:rFonts w:eastAsia="MS PGothic"/>
                <w:color w:val="000000"/>
              </w:rPr>
            </w:pPr>
          </w:p>
        </w:tc>
        <w:tc>
          <w:tcPr>
            <w:tcW w:w="1322" w:type="dxa"/>
          </w:tcPr>
          <w:p w14:paraId="1094E221" w14:textId="77777777" w:rsidR="005377F9" w:rsidRPr="00C31E24" w:rsidRDefault="005377F9" w:rsidP="00D74F31">
            <w:pPr>
              <w:pStyle w:val="TAL"/>
              <w:keepNext w:val="0"/>
              <w:keepLines w:val="0"/>
              <w:widowControl w:val="0"/>
              <w:rPr>
                <w:rFonts w:eastAsia="Yu Gothic"/>
                <w:color w:val="000000"/>
              </w:rPr>
            </w:pPr>
          </w:p>
        </w:tc>
        <w:tc>
          <w:tcPr>
            <w:tcW w:w="1192" w:type="dxa"/>
          </w:tcPr>
          <w:p w14:paraId="3AB3BA72" w14:textId="77777777" w:rsidR="005377F9" w:rsidRPr="00C31E24" w:rsidRDefault="005377F9" w:rsidP="00D74F31">
            <w:pPr>
              <w:pStyle w:val="TAL"/>
              <w:keepNext w:val="0"/>
              <w:keepLines w:val="0"/>
              <w:widowControl w:val="0"/>
              <w:rPr>
                <w:rFonts w:eastAsia="Yu Gothic"/>
                <w:color w:val="000000"/>
              </w:rPr>
            </w:pPr>
          </w:p>
        </w:tc>
      </w:tr>
      <w:tr w:rsidR="005377F9" w:rsidRPr="00C31E24" w:rsidDel="00127C5D" w14:paraId="39BFF349" w14:textId="77777777" w:rsidTr="00D74F31">
        <w:trPr>
          <w:tblHeader/>
        </w:trPr>
        <w:tc>
          <w:tcPr>
            <w:tcW w:w="2381" w:type="dxa"/>
          </w:tcPr>
          <w:p w14:paraId="71AC05A1" w14:textId="77777777" w:rsidR="005377F9" w:rsidRPr="00C31E24" w:rsidRDefault="005377F9" w:rsidP="00D74F31">
            <w:pPr>
              <w:pStyle w:val="TAL"/>
              <w:keepNext w:val="0"/>
              <w:keepLines w:val="0"/>
              <w:widowControl w:val="0"/>
              <w:rPr>
                <w:rFonts w:eastAsia="Yu Gothic"/>
                <w:color w:val="000000"/>
              </w:rPr>
            </w:pPr>
            <w:r w:rsidRPr="00C31E24">
              <w:rPr>
                <w:rFonts w:eastAsia="Yu Gothic"/>
                <w:color w:val="000000"/>
              </w:rPr>
              <w:t xml:space="preserve">  Message Type</w:t>
            </w:r>
          </w:p>
        </w:tc>
        <w:tc>
          <w:tcPr>
            <w:tcW w:w="2382" w:type="dxa"/>
          </w:tcPr>
          <w:p w14:paraId="6F60F356" w14:textId="77777777" w:rsidR="005377F9" w:rsidRPr="00C31E24" w:rsidRDefault="005377F9" w:rsidP="00D74F31">
            <w:pPr>
              <w:pStyle w:val="TAL"/>
              <w:keepNext w:val="0"/>
              <w:keepLines w:val="0"/>
              <w:widowControl w:val="0"/>
              <w:rPr>
                <w:rFonts w:eastAsia="Yu Gothic"/>
                <w:color w:val="000000"/>
              </w:rPr>
            </w:pPr>
            <w:r w:rsidRPr="00C31E24">
              <w:rPr>
                <w:rFonts w:eastAsia="Yu Gothic"/>
                <w:color w:val="000000"/>
              </w:rPr>
              <w:t>"10000"</w:t>
            </w:r>
          </w:p>
        </w:tc>
        <w:tc>
          <w:tcPr>
            <w:tcW w:w="2254" w:type="dxa"/>
          </w:tcPr>
          <w:p w14:paraId="75642233" w14:textId="5A539885" w:rsidR="005377F9" w:rsidRPr="00C31E24" w:rsidRDefault="005377F9" w:rsidP="00D74F31">
            <w:pPr>
              <w:pStyle w:val="TAL"/>
              <w:keepNext w:val="0"/>
              <w:keepLines w:val="0"/>
              <w:widowControl w:val="0"/>
              <w:rPr>
                <w:rFonts w:eastAsia="MS PGothic"/>
                <w:color w:val="000000"/>
              </w:rPr>
            </w:pPr>
            <w:r w:rsidRPr="00C31E24">
              <w:rPr>
                <w:rFonts w:eastAsia="MS PGothic"/>
                <w:color w:val="000000"/>
              </w:rPr>
              <w:t>Transmission Control Ack message for Transmission Granted message that requested acknowledgment.</w:t>
            </w:r>
          </w:p>
        </w:tc>
        <w:tc>
          <w:tcPr>
            <w:tcW w:w="1322" w:type="dxa"/>
          </w:tcPr>
          <w:p w14:paraId="1D80F764" w14:textId="77777777" w:rsidR="005377F9" w:rsidRPr="00C31E24" w:rsidRDefault="005377F9" w:rsidP="00D74F31">
            <w:pPr>
              <w:pStyle w:val="TAL"/>
              <w:keepNext w:val="0"/>
              <w:keepLines w:val="0"/>
              <w:widowControl w:val="0"/>
              <w:rPr>
                <w:rFonts w:eastAsia="Yu Gothic"/>
                <w:color w:val="000000"/>
              </w:rPr>
            </w:pPr>
          </w:p>
        </w:tc>
        <w:tc>
          <w:tcPr>
            <w:tcW w:w="1192" w:type="dxa"/>
          </w:tcPr>
          <w:p w14:paraId="779F6A5A" w14:textId="77777777" w:rsidR="005377F9" w:rsidRPr="00C31E24" w:rsidRDefault="005377F9" w:rsidP="00D74F31">
            <w:pPr>
              <w:pStyle w:val="TAL"/>
              <w:keepNext w:val="0"/>
              <w:keepLines w:val="0"/>
              <w:widowControl w:val="0"/>
              <w:rPr>
                <w:rFonts w:eastAsia="Yu Gothic"/>
                <w:color w:val="000000"/>
              </w:rPr>
            </w:pPr>
          </w:p>
        </w:tc>
      </w:tr>
    </w:tbl>
    <w:p w14:paraId="13E50346" w14:textId="77777777" w:rsidR="005377F9" w:rsidRPr="00C31E24" w:rsidRDefault="005377F9" w:rsidP="005377F9"/>
    <w:p w14:paraId="53BB6068" w14:textId="540EFA76" w:rsidR="005377F9" w:rsidRPr="00C31E24" w:rsidRDefault="005377F9" w:rsidP="005377F9">
      <w:pPr>
        <w:pStyle w:val="TH"/>
      </w:pPr>
      <w:r w:rsidRPr="00C31E24">
        <w:rPr>
          <w:color w:val="000000"/>
        </w:rPr>
        <w:t>Table 6.1.1.7.3.3-6: SIP BYE (Step 13, Table 6.1.1.1.3.2-1)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C31E24" w:rsidDel="00127C5D" w14:paraId="61FF8C46" w14:textId="77777777" w:rsidTr="00D74F31">
        <w:trPr>
          <w:tblHeader/>
        </w:trPr>
        <w:tc>
          <w:tcPr>
            <w:tcW w:w="9531" w:type="dxa"/>
          </w:tcPr>
          <w:p w14:paraId="566E56AA" w14:textId="77777777" w:rsidR="005377F9" w:rsidRPr="00C31E24" w:rsidDel="00127C5D" w:rsidRDefault="005377F9" w:rsidP="00D74F31">
            <w:pPr>
              <w:pStyle w:val="TAL"/>
              <w:keepNext w:val="0"/>
              <w:keepLines w:val="0"/>
              <w:widowControl w:val="0"/>
              <w:rPr>
                <w:color w:val="000000"/>
              </w:rPr>
            </w:pPr>
            <w:r w:rsidRPr="00C31E24">
              <w:rPr>
                <w:color w:val="000000"/>
              </w:rPr>
              <w:t xml:space="preserve">Derivation Path: TS 36.579-1 [2], Table 5.5.2.2-1, </w:t>
            </w:r>
            <w:r w:rsidRPr="00C31E24">
              <w:t>condition MO_CALL</w:t>
            </w:r>
          </w:p>
        </w:tc>
      </w:tr>
    </w:tbl>
    <w:p w14:paraId="23B55570" w14:textId="77777777" w:rsidR="005377F9" w:rsidRPr="00C31E24" w:rsidRDefault="005377F9" w:rsidP="005377F9"/>
    <w:p w14:paraId="7E9B74C3" w14:textId="5DAB5A08" w:rsidR="005377F9" w:rsidRPr="00C31E24" w:rsidRDefault="005377F9" w:rsidP="005377F9">
      <w:pPr>
        <w:pStyle w:val="TH"/>
      </w:pPr>
      <w:r w:rsidRPr="00C31E24">
        <w:t>Table 6.1.1.7.3.3-7: SIP 200 (OK) (Step 14, Table 6.1.1.3.2-1)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5377F9" w:rsidRPr="00C31E24" w14:paraId="7693007B" w14:textId="77777777" w:rsidTr="00D74F31">
        <w:trPr>
          <w:tblHeader/>
        </w:trPr>
        <w:tc>
          <w:tcPr>
            <w:tcW w:w="9517" w:type="dxa"/>
            <w:gridSpan w:val="5"/>
          </w:tcPr>
          <w:p w14:paraId="2CDB5D32" w14:textId="77777777" w:rsidR="005377F9" w:rsidRPr="00C31E24" w:rsidRDefault="005377F9" w:rsidP="00D74F31">
            <w:pPr>
              <w:pStyle w:val="TAL"/>
              <w:keepLines w:val="0"/>
              <w:widowControl w:val="0"/>
              <w:rPr>
                <w:color w:val="000000"/>
              </w:rPr>
            </w:pPr>
            <w:r w:rsidRPr="00C31E24">
              <w:rPr>
                <w:color w:val="000000"/>
              </w:rPr>
              <w:t>Derivation Path: TS 36.579-1 [2], Table 5.5.2.17.1.2-1, condition MCVIDEO</w:t>
            </w:r>
          </w:p>
        </w:tc>
      </w:tr>
      <w:tr w:rsidR="005377F9" w:rsidRPr="00C31E24" w14:paraId="7B6E9794" w14:textId="77777777" w:rsidTr="00D74F31">
        <w:trPr>
          <w:trHeight w:val="216"/>
          <w:tblHeader/>
        </w:trPr>
        <w:tc>
          <w:tcPr>
            <w:tcW w:w="2677" w:type="dxa"/>
          </w:tcPr>
          <w:p w14:paraId="00866D2B" w14:textId="77777777" w:rsidR="005377F9" w:rsidRPr="00C31E24" w:rsidRDefault="005377F9" w:rsidP="00D74F31">
            <w:pPr>
              <w:pStyle w:val="TAH"/>
              <w:keepLines w:val="0"/>
              <w:widowControl w:val="0"/>
              <w:rPr>
                <w:color w:val="000000"/>
              </w:rPr>
            </w:pPr>
            <w:r w:rsidRPr="00C31E24">
              <w:rPr>
                <w:color w:val="000000"/>
              </w:rPr>
              <w:t>Information Element</w:t>
            </w:r>
          </w:p>
        </w:tc>
        <w:tc>
          <w:tcPr>
            <w:tcW w:w="2160" w:type="dxa"/>
          </w:tcPr>
          <w:p w14:paraId="4016AF1D" w14:textId="77777777" w:rsidR="005377F9" w:rsidRPr="00C31E24" w:rsidRDefault="005377F9" w:rsidP="00D74F31">
            <w:pPr>
              <w:pStyle w:val="TAH"/>
              <w:keepLines w:val="0"/>
              <w:widowControl w:val="0"/>
              <w:rPr>
                <w:color w:val="000000"/>
              </w:rPr>
            </w:pPr>
            <w:r w:rsidRPr="00C31E24">
              <w:rPr>
                <w:color w:val="000000"/>
              </w:rPr>
              <w:t>Value/remark</w:t>
            </w:r>
          </w:p>
        </w:tc>
        <w:tc>
          <w:tcPr>
            <w:tcW w:w="2160" w:type="dxa"/>
            <w:tcBorders>
              <w:bottom w:val="single" w:sz="4" w:space="0" w:color="auto"/>
            </w:tcBorders>
          </w:tcPr>
          <w:p w14:paraId="4148B09F" w14:textId="77777777" w:rsidR="005377F9" w:rsidRPr="00C31E24" w:rsidRDefault="005377F9" w:rsidP="00D74F31">
            <w:pPr>
              <w:pStyle w:val="TAH"/>
              <w:keepLines w:val="0"/>
              <w:widowControl w:val="0"/>
              <w:rPr>
                <w:color w:val="000000"/>
              </w:rPr>
            </w:pPr>
            <w:r w:rsidRPr="00C31E24">
              <w:rPr>
                <w:color w:val="000000"/>
              </w:rPr>
              <w:t>Comment</w:t>
            </w:r>
          </w:p>
        </w:tc>
        <w:tc>
          <w:tcPr>
            <w:tcW w:w="1373" w:type="dxa"/>
          </w:tcPr>
          <w:p w14:paraId="1CAC94D6" w14:textId="77777777" w:rsidR="005377F9" w:rsidRPr="00C31E24" w:rsidRDefault="005377F9" w:rsidP="00D74F31">
            <w:pPr>
              <w:pStyle w:val="TAH"/>
              <w:keepLines w:val="0"/>
              <w:widowControl w:val="0"/>
              <w:rPr>
                <w:color w:val="000000"/>
              </w:rPr>
            </w:pPr>
            <w:r w:rsidRPr="00C31E24">
              <w:rPr>
                <w:color w:val="000000"/>
              </w:rPr>
              <w:t>Reference</w:t>
            </w:r>
          </w:p>
        </w:tc>
        <w:tc>
          <w:tcPr>
            <w:tcW w:w="1147" w:type="dxa"/>
          </w:tcPr>
          <w:p w14:paraId="23D69DC0" w14:textId="77777777" w:rsidR="005377F9" w:rsidRPr="00C31E24" w:rsidRDefault="005377F9" w:rsidP="00D74F31">
            <w:pPr>
              <w:pStyle w:val="TAH"/>
              <w:keepLines w:val="0"/>
              <w:widowControl w:val="0"/>
              <w:rPr>
                <w:color w:val="000000"/>
              </w:rPr>
            </w:pPr>
            <w:r w:rsidRPr="00C31E24">
              <w:rPr>
                <w:color w:val="000000"/>
              </w:rPr>
              <w:t>Condition</w:t>
            </w:r>
          </w:p>
        </w:tc>
      </w:tr>
      <w:tr w:rsidR="005377F9" w:rsidRPr="00C31E24" w14:paraId="7049A34C" w14:textId="77777777" w:rsidTr="00D74F31">
        <w:tc>
          <w:tcPr>
            <w:tcW w:w="2677" w:type="dxa"/>
          </w:tcPr>
          <w:p w14:paraId="5CB9F7E2" w14:textId="77777777" w:rsidR="005377F9" w:rsidRPr="00C31E24" w:rsidRDefault="005377F9" w:rsidP="00D74F31">
            <w:pPr>
              <w:pStyle w:val="TAL"/>
              <w:rPr>
                <w:b/>
                <w:bCs/>
              </w:rPr>
            </w:pPr>
            <w:r w:rsidRPr="00C31E24">
              <w:rPr>
                <w:b/>
                <w:bCs/>
              </w:rPr>
              <w:t>Content-Type</w:t>
            </w:r>
          </w:p>
        </w:tc>
        <w:tc>
          <w:tcPr>
            <w:tcW w:w="2160" w:type="dxa"/>
          </w:tcPr>
          <w:p w14:paraId="65678153" w14:textId="77777777" w:rsidR="005377F9" w:rsidRPr="00C31E24" w:rsidRDefault="005377F9" w:rsidP="00D74F31">
            <w:pPr>
              <w:pStyle w:val="TAL"/>
            </w:pPr>
            <w:r w:rsidRPr="00C31E24">
              <w:t>not present</w:t>
            </w:r>
          </w:p>
        </w:tc>
        <w:tc>
          <w:tcPr>
            <w:tcW w:w="2160" w:type="dxa"/>
            <w:tcBorders>
              <w:bottom w:val="single" w:sz="4" w:space="0" w:color="auto"/>
            </w:tcBorders>
          </w:tcPr>
          <w:p w14:paraId="4ED94064" w14:textId="77777777" w:rsidR="005377F9" w:rsidRPr="00C31E24" w:rsidRDefault="005377F9" w:rsidP="00D74F31">
            <w:pPr>
              <w:pStyle w:val="TAL"/>
            </w:pPr>
          </w:p>
        </w:tc>
        <w:tc>
          <w:tcPr>
            <w:tcW w:w="1373" w:type="dxa"/>
          </w:tcPr>
          <w:p w14:paraId="7F88241A" w14:textId="77777777" w:rsidR="005377F9" w:rsidRPr="00C31E24" w:rsidRDefault="005377F9" w:rsidP="00D74F31">
            <w:pPr>
              <w:pStyle w:val="TAL"/>
            </w:pPr>
          </w:p>
        </w:tc>
        <w:tc>
          <w:tcPr>
            <w:tcW w:w="1147" w:type="dxa"/>
          </w:tcPr>
          <w:p w14:paraId="24DDE93E" w14:textId="77777777" w:rsidR="005377F9" w:rsidRPr="00C31E24" w:rsidRDefault="005377F9" w:rsidP="00D74F31">
            <w:pPr>
              <w:pStyle w:val="TAL"/>
            </w:pPr>
          </w:p>
        </w:tc>
      </w:tr>
      <w:tr w:rsidR="005377F9" w:rsidRPr="00C31E24" w14:paraId="200B8279" w14:textId="77777777" w:rsidTr="00D74F31">
        <w:tc>
          <w:tcPr>
            <w:tcW w:w="2677" w:type="dxa"/>
          </w:tcPr>
          <w:p w14:paraId="540A8827" w14:textId="77777777" w:rsidR="005377F9" w:rsidRPr="00C31E24" w:rsidRDefault="005377F9" w:rsidP="00D74F31">
            <w:pPr>
              <w:pStyle w:val="TAL"/>
            </w:pPr>
            <w:r w:rsidRPr="00C31E24">
              <w:t>Content-Length</w:t>
            </w:r>
          </w:p>
        </w:tc>
        <w:tc>
          <w:tcPr>
            <w:tcW w:w="2160" w:type="dxa"/>
          </w:tcPr>
          <w:p w14:paraId="33162F96" w14:textId="77777777" w:rsidR="005377F9" w:rsidRPr="00C31E24" w:rsidRDefault="005377F9" w:rsidP="00D74F31">
            <w:pPr>
              <w:pStyle w:val="TAL"/>
            </w:pPr>
          </w:p>
        </w:tc>
        <w:tc>
          <w:tcPr>
            <w:tcW w:w="2160" w:type="dxa"/>
            <w:tcBorders>
              <w:top w:val="single" w:sz="4" w:space="0" w:color="auto"/>
              <w:bottom w:val="single" w:sz="4" w:space="0" w:color="auto"/>
            </w:tcBorders>
          </w:tcPr>
          <w:p w14:paraId="752C6B26" w14:textId="77777777" w:rsidR="005377F9" w:rsidRPr="00C31E24" w:rsidRDefault="005377F9" w:rsidP="00D74F31">
            <w:pPr>
              <w:pStyle w:val="TAL"/>
            </w:pPr>
          </w:p>
        </w:tc>
        <w:tc>
          <w:tcPr>
            <w:tcW w:w="1373" w:type="dxa"/>
          </w:tcPr>
          <w:p w14:paraId="441792F5" w14:textId="77777777" w:rsidR="005377F9" w:rsidRPr="00C31E24" w:rsidRDefault="005377F9" w:rsidP="00D74F31">
            <w:pPr>
              <w:pStyle w:val="TAL"/>
            </w:pPr>
          </w:p>
        </w:tc>
        <w:tc>
          <w:tcPr>
            <w:tcW w:w="1147" w:type="dxa"/>
          </w:tcPr>
          <w:p w14:paraId="576D881C" w14:textId="77777777" w:rsidR="005377F9" w:rsidRPr="00C31E24" w:rsidRDefault="005377F9" w:rsidP="00D74F31">
            <w:pPr>
              <w:pStyle w:val="TAL"/>
            </w:pPr>
          </w:p>
        </w:tc>
      </w:tr>
      <w:tr w:rsidR="005377F9" w:rsidRPr="00C31E24" w14:paraId="16004AC2" w14:textId="77777777" w:rsidTr="00D74F31">
        <w:tc>
          <w:tcPr>
            <w:tcW w:w="2677" w:type="dxa"/>
          </w:tcPr>
          <w:p w14:paraId="74992FCD" w14:textId="77777777" w:rsidR="005377F9" w:rsidRPr="00C31E24" w:rsidRDefault="005377F9" w:rsidP="00D74F31">
            <w:pPr>
              <w:pStyle w:val="TAL"/>
            </w:pPr>
            <w:r w:rsidRPr="00C31E24">
              <w:t xml:space="preserve">  value</w:t>
            </w:r>
          </w:p>
        </w:tc>
        <w:tc>
          <w:tcPr>
            <w:tcW w:w="2160" w:type="dxa"/>
          </w:tcPr>
          <w:p w14:paraId="33CBAF21" w14:textId="77777777" w:rsidR="005377F9" w:rsidRPr="00C31E24" w:rsidRDefault="005377F9" w:rsidP="00D74F31">
            <w:pPr>
              <w:pStyle w:val="TAL"/>
            </w:pPr>
            <w:r w:rsidRPr="00C31E24">
              <w:t>"0"</w:t>
            </w:r>
          </w:p>
        </w:tc>
        <w:tc>
          <w:tcPr>
            <w:tcW w:w="2160" w:type="dxa"/>
            <w:tcBorders>
              <w:top w:val="single" w:sz="4" w:space="0" w:color="auto"/>
              <w:bottom w:val="single" w:sz="4" w:space="0" w:color="auto"/>
            </w:tcBorders>
          </w:tcPr>
          <w:p w14:paraId="280A4EF2" w14:textId="77777777" w:rsidR="005377F9" w:rsidRPr="00C31E24" w:rsidRDefault="005377F9" w:rsidP="00D74F31">
            <w:pPr>
              <w:pStyle w:val="TAL"/>
            </w:pPr>
            <w:r w:rsidRPr="00C31E24">
              <w:t>No message body included</w:t>
            </w:r>
          </w:p>
        </w:tc>
        <w:tc>
          <w:tcPr>
            <w:tcW w:w="1373" w:type="dxa"/>
          </w:tcPr>
          <w:p w14:paraId="2E83581B" w14:textId="77777777" w:rsidR="005377F9" w:rsidRPr="00C31E24" w:rsidRDefault="005377F9" w:rsidP="00D74F31">
            <w:pPr>
              <w:pStyle w:val="TAL"/>
            </w:pPr>
          </w:p>
        </w:tc>
        <w:tc>
          <w:tcPr>
            <w:tcW w:w="1147" w:type="dxa"/>
          </w:tcPr>
          <w:p w14:paraId="7FD7D481" w14:textId="77777777" w:rsidR="005377F9" w:rsidRPr="00C31E24" w:rsidRDefault="005377F9" w:rsidP="00D74F31">
            <w:pPr>
              <w:pStyle w:val="TAL"/>
            </w:pPr>
          </w:p>
        </w:tc>
      </w:tr>
    </w:tbl>
    <w:p w14:paraId="4AA58D89" w14:textId="77777777" w:rsidR="005377F9" w:rsidRPr="00C31E24" w:rsidRDefault="005377F9" w:rsidP="005377F9">
      <w:pPr>
        <w:pStyle w:val="Heading4"/>
      </w:pPr>
      <w:bookmarkStart w:id="385" w:name="_Toc75906923"/>
      <w:bookmarkStart w:id="386" w:name="_Toc75907260"/>
      <w:bookmarkStart w:id="387" w:name="_Toc84345720"/>
      <w:bookmarkStart w:id="388" w:name="_Toc99871268"/>
      <w:r w:rsidRPr="00C31E24">
        <w:t>6.1.1.8</w:t>
      </w:r>
      <w:r w:rsidRPr="00C31E24">
        <w:tab/>
        <w:t>On-network / On-demand Pre-arranged Group Call / Broadcast Group Call / Client Terminated (CT)</w:t>
      </w:r>
      <w:bookmarkEnd w:id="385"/>
      <w:bookmarkEnd w:id="386"/>
      <w:bookmarkEnd w:id="387"/>
      <w:bookmarkEnd w:id="388"/>
    </w:p>
    <w:p w14:paraId="4C338CBF" w14:textId="77777777" w:rsidR="005377F9" w:rsidRPr="00C31E24" w:rsidRDefault="005377F9" w:rsidP="00DD5C3D">
      <w:pPr>
        <w:pStyle w:val="H6"/>
      </w:pPr>
      <w:bookmarkStart w:id="389" w:name="_Toc52787512"/>
      <w:bookmarkStart w:id="390" w:name="_Toc52787692"/>
      <w:r w:rsidRPr="00C31E24">
        <w:t>6.1.1.8.1</w:t>
      </w:r>
      <w:r w:rsidRPr="00C31E24">
        <w:tab/>
        <w:t>Test Purpose (TP)</w:t>
      </w:r>
      <w:bookmarkEnd w:id="389"/>
      <w:bookmarkEnd w:id="390"/>
    </w:p>
    <w:p w14:paraId="70AB5C44" w14:textId="77777777" w:rsidR="005377F9" w:rsidRPr="00C31E24" w:rsidRDefault="005377F9" w:rsidP="005377F9">
      <w:pPr>
        <w:pStyle w:val="H6"/>
        <w:rPr>
          <w:rFonts w:cs="Arial"/>
        </w:rPr>
      </w:pPr>
      <w:r w:rsidRPr="00C31E24">
        <w:rPr>
          <w:rFonts w:cs="Arial"/>
        </w:rPr>
        <w:t>(1)</w:t>
      </w:r>
    </w:p>
    <w:p w14:paraId="78FF9795" w14:textId="77777777" w:rsidR="005377F9" w:rsidRPr="00C31E24" w:rsidRDefault="005377F9" w:rsidP="005377F9">
      <w:pPr>
        <w:pStyle w:val="PL"/>
        <w:rPr>
          <w:rFonts w:cs="Courier New"/>
          <w:noProof w:val="0"/>
          <w:szCs w:val="16"/>
        </w:rPr>
      </w:pPr>
      <w:r w:rsidRPr="00C31E24">
        <w:rPr>
          <w:rFonts w:cs="Courier New"/>
          <w:b/>
          <w:noProof w:val="0"/>
          <w:szCs w:val="16"/>
        </w:rPr>
        <w:t>with</w:t>
      </w:r>
      <w:r w:rsidRPr="00C31E24">
        <w:rPr>
          <w:rFonts w:cs="Courier New"/>
          <w:noProof w:val="0"/>
          <w:szCs w:val="16"/>
        </w:rPr>
        <w:t xml:space="preserve"> { the UE (MCVideo Client) registered and authorised for MCVideo Service }</w:t>
      </w:r>
    </w:p>
    <w:p w14:paraId="00672B24" w14:textId="77777777" w:rsidR="005377F9" w:rsidRPr="00C31E24" w:rsidRDefault="005377F9" w:rsidP="005377F9">
      <w:pPr>
        <w:pStyle w:val="PL"/>
        <w:rPr>
          <w:rFonts w:cs="Courier New"/>
          <w:noProof w:val="0"/>
          <w:szCs w:val="16"/>
        </w:rPr>
      </w:pPr>
      <w:r w:rsidRPr="00C31E24">
        <w:rPr>
          <w:rFonts w:cs="Courier New"/>
          <w:b/>
          <w:noProof w:val="0"/>
          <w:szCs w:val="16"/>
        </w:rPr>
        <w:t>ensure that</w:t>
      </w:r>
      <w:r w:rsidRPr="00C31E24">
        <w:rPr>
          <w:rFonts w:cs="Courier New"/>
          <w:noProof w:val="0"/>
          <w:szCs w:val="16"/>
        </w:rPr>
        <w:t xml:space="preserve"> {</w:t>
      </w:r>
    </w:p>
    <w:p w14:paraId="10EEA8DF"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r w:rsidRPr="00C31E24">
        <w:rPr>
          <w:rFonts w:cs="Courier New"/>
          <w:b/>
          <w:noProof w:val="0"/>
          <w:szCs w:val="16"/>
        </w:rPr>
        <w:t>when</w:t>
      </w:r>
      <w:r w:rsidRPr="00C31E24">
        <w:rPr>
          <w:rFonts w:cs="Courier New"/>
          <w:noProof w:val="0"/>
          <w:szCs w:val="16"/>
        </w:rPr>
        <w:t xml:space="preserve"> { the MCVideo Client receives a SIP INVITE message of an MCVideo On-demand Pre-arranged Broadcast Group Call from the SS (MCVideo Server) }</w:t>
      </w:r>
    </w:p>
    <w:p w14:paraId="2ED12D9C" w14:textId="77777777" w:rsidR="005377F9" w:rsidRPr="00C31E24" w:rsidRDefault="005377F9" w:rsidP="005377F9">
      <w:pPr>
        <w:pStyle w:val="PL"/>
        <w:rPr>
          <w:rFonts w:cs="Courier New"/>
          <w:noProof w:val="0"/>
          <w:szCs w:val="16"/>
        </w:rPr>
      </w:pPr>
      <w:r w:rsidRPr="00C31E24">
        <w:rPr>
          <w:rFonts w:cs="Courier New"/>
          <w:b/>
          <w:noProof w:val="0"/>
          <w:szCs w:val="16"/>
        </w:rPr>
        <w:t xml:space="preserve">    then</w:t>
      </w:r>
      <w:r w:rsidRPr="00C31E24">
        <w:rPr>
          <w:rFonts w:cs="Courier New"/>
          <w:noProof w:val="0"/>
          <w:szCs w:val="16"/>
        </w:rPr>
        <w:t xml:space="preserve"> { the UE (MCVideo Client) responds with a SIP 200 (OK) message }</w:t>
      </w:r>
    </w:p>
    <w:p w14:paraId="29CF7D2A"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p>
    <w:p w14:paraId="180188DB" w14:textId="77777777" w:rsidR="005377F9" w:rsidRPr="00C31E24" w:rsidRDefault="005377F9" w:rsidP="005377F9">
      <w:pPr>
        <w:pStyle w:val="PL"/>
        <w:rPr>
          <w:noProof w:val="0"/>
        </w:rPr>
      </w:pPr>
    </w:p>
    <w:p w14:paraId="0DEBEFCF" w14:textId="77777777" w:rsidR="005377F9" w:rsidRPr="00C31E24" w:rsidRDefault="005377F9" w:rsidP="00DD5C3D">
      <w:pPr>
        <w:pStyle w:val="H6"/>
      </w:pPr>
      <w:r w:rsidRPr="00C31E24">
        <w:t>(2)</w:t>
      </w:r>
    </w:p>
    <w:p w14:paraId="2F5B9F28" w14:textId="77777777" w:rsidR="005377F9" w:rsidRPr="00C31E24" w:rsidRDefault="005377F9" w:rsidP="005377F9">
      <w:pPr>
        <w:pStyle w:val="PL"/>
        <w:rPr>
          <w:rFonts w:cs="Courier New"/>
          <w:noProof w:val="0"/>
          <w:szCs w:val="16"/>
        </w:rPr>
      </w:pPr>
      <w:r w:rsidRPr="00C31E24">
        <w:rPr>
          <w:rFonts w:cs="Courier New"/>
          <w:b/>
          <w:noProof w:val="0"/>
          <w:szCs w:val="16"/>
        </w:rPr>
        <w:t>with</w:t>
      </w:r>
      <w:r w:rsidRPr="00C31E24">
        <w:rPr>
          <w:rFonts w:cs="Courier New"/>
          <w:noProof w:val="0"/>
          <w:szCs w:val="16"/>
        </w:rPr>
        <w:t xml:space="preserve"> { the UE (MCVideo Client) having an ongoing On-demand Pre-arranged Broadcast Group Call, with implicit Reception Control }</w:t>
      </w:r>
    </w:p>
    <w:p w14:paraId="68F59BE5"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316A7C48"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Media Transmission Notification message from the SS (MCVideo Server) and the MCVideo User requests permission to receive media }</w:t>
      </w:r>
    </w:p>
    <w:p w14:paraId="5D2E92B2" w14:textId="77777777" w:rsidR="005377F9" w:rsidRPr="00C31E24" w:rsidRDefault="005377F9" w:rsidP="005377F9">
      <w:pPr>
        <w:pStyle w:val="PL"/>
        <w:rPr>
          <w:noProof w:val="0"/>
        </w:rPr>
      </w:pPr>
      <w:r w:rsidRPr="00C31E24">
        <w:rPr>
          <w:noProof w:val="0"/>
        </w:rPr>
        <w:t xml:space="preserve">    </w:t>
      </w:r>
      <w:r w:rsidRPr="00C31E24">
        <w:rPr>
          <w:b/>
          <w:bCs/>
          <w:noProof w:val="0"/>
        </w:rPr>
        <w:t>then</w:t>
      </w:r>
      <w:r w:rsidRPr="00C31E24">
        <w:rPr>
          <w:noProof w:val="0"/>
        </w:rPr>
        <w:t xml:space="preserve"> {the UE (MCVideo Client) sends a Receive Media Request message to the SS (MCVideo Server) </w:t>
      </w:r>
      <w:r w:rsidRPr="00C31E24">
        <w:rPr>
          <w:b/>
          <w:bCs/>
          <w:noProof w:val="0"/>
        </w:rPr>
        <w:t>and</w:t>
      </w:r>
      <w:r w:rsidRPr="00C31E24">
        <w:rPr>
          <w:noProof w:val="0"/>
        </w:rPr>
        <w:t xml:space="preserve"> provides receive media success notification to the MCVideo User and provides a notification to the MCVideo User indicating the type of call</w:t>
      </w:r>
      <w:r w:rsidRPr="00C31E24" w:rsidDel="001376E6">
        <w:rPr>
          <w:noProof w:val="0"/>
        </w:rPr>
        <w:t xml:space="preserve"> </w:t>
      </w:r>
      <w:r w:rsidRPr="00C31E24">
        <w:rPr>
          <w:noProof w:val="0"/>
        </w:rPr>
        <w:t>}</w:t>
      </w:r>
    </w:p>
    <w:p w14:paraId="5EBEADE0" w14:textId="77777777" w:rsidR="005377F9" w:rsidRPr="00C31E24" w:rsidRDefault="005377F9" w:rsidP="005377F9">
      <w:pPr>
        <w:pStyle w:val="PL"/>
        <w:rPr>
          <w:noProof w:val="0"/>
        </w:rPr>
      </w:pPr>
      <w:r w:rsidRPr="00C31E24">
        <w:rPr>
          <w:noProof w:val="0"/>
        </w:rPr>
        <w:t xml:space="preserve">            </w:t>
      </w:r>
      <w:r w:rsidRPr="00C31E24">
        <w:rPr>
          <w:rFonts w:cs="Courier New"/>
          <w:noProof w:val="0"/>
          <w:szCs w:val="16"/>
        </w:rPr>
        <w:t>}</w:t>
      </w:r>
    </w:p>
    <w:p w14:paraId="542143D7" w14:textId="77777777" w:rsidR="005377F9" w:rsidRPr="00C31E24" w:rsidRDefault="005377F9" w:rsidP="005377F9">
      <w:pPr>
        <w:pStyle w:val="PL"/>
        <w:rPr>
          <w:rFonts w:cs="Courier New"/>
          <w:b/>
          <w:noProof w:val="0"/>
          <w:szCs w:val="16"/>
        </w:rPr>
      </w:pPr>
    </w:p>
    <w:p w14:paraId="1B34644D" w14:textId="77777777" w:rsidR="005377F9" w:rsidRPr="00C31E24" w:rsidRDefault="005377F9" w:rsidP="005377F9">
      <w:pPr>
        <w:pStyle w:val="H6"/>
        <w:rPr>
          <w:rFonts w:cs="Arial"/>
        </w:rPr>
      </w:pPr>
      <w:r w:rsidRPr="00C31E24">
        <w:rPr>
          <w:rFonts w:cs="Arial"/>
        </w:rPr>
        <w:t>(3)</w:t>
      </w:r>
    </w:p>
    <w:p w14:paraId="43F8A59B" w14:textId="77777777" w:rsidR="005377F9" w:rsidRPr="00C31E24" w:rsidRDefault="005377F9" w:rsidP="005377F9">
      <w:pPr>
        <w:pStyle w:val="PL"/>
        <w:rPr>
          <w:rFonts w:cs="Courier New"/>
          <w:noProof w:val="0"/>
          <w:szCs w:val="16"/>
        </w:rPr>
      </w:pPr>
      <w:r w:rsidRPr="00C31E24">
        <w:rPr>
          <w:rFonts w:cs="Courier New"/>
          <w:b/>
          <w:noProof w:val="0"/>
          <w:szCs w:val="16"/>
        </w:rPr>
        <w:t>with</w:t>
      </w:r>
      <w:r w:rsidRPr="00C31E24">
        <w:rPr>
          <w:rFonts w:cs="Courier New"/>
          <w:noProof w:val="0"/>
          <w:szCs w:val="16"/>
        </w:rPr>
        <w:t xml:space="preserve"> { the UE (MCVideo Client) having an ongoing On-demand Pre-arranged Broadcast Group Call, with implicit Reception Control }</w:t>
      </w:r>
    </w:p>
    <w:p w14:paraId="34F5F7A9" w14:textId="77777777" w:rsidR="005377F9" w:rsidRPr="00C31E24" w:rsidRDefault="005377F9" w:rsidP="005377F9">
      <w:pPr>
        <w:pStyle w:val="PL"/>
        <w:rPr>
          <w:rFonts w:cs="Courier New"/>
          <w:noProof w:val="0"/>
          <w:szCs w:val="16"/>
        </w:rPr>
      </w:pPr>
      <w:r w:rsidRPr="00C31E24">
        <w:rPr>
          <w:rFonts w:cs="Courier New"/>
          <w:b/>
          <w:noProof w:val="0"/>
          <w:szCs w:val="16"/>
        </w:rPr>
        <w:t>ensure that</w:t>
      </w:r>
      <w:r w:rsidRPr="00C31E24">
        <w:rPr>
          <w:rFonts w:cs="Courier New"/>
          <w:noProof w:val="0"/>
          <w:szCs w:val="16"/>
        </w:rPr>
        <w:t xml:space="preserve"> {</w:t>
      </w:r>
    </w:p>
    <w:p w14:paraId="5B2AEBC1"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r w:rsidRPr="00C31E24">
        <w:rPr>
          <w:rFonts w:cs="Courier New"/>
          <w:b/>
          <w:noProof w:val="0"/>
          <w:szCs w:val="16"/>
        </w:rPr>
        <w:t>when</w:t>
      </w:r>
      <w:r w:rsidRPr="00C31E24">
        <w:rPr>
          <w:rFonts w:cs="Courier New"/>
          <w:noProof w:val="0"/>
          <w:szCs w:val="16"/>
        </w:rPr>
        <w:t xml:space="preserve"> {the UE (MCVideo Client) receives a Media Reception End Request message }</w:t>
      </w:r>
    </w:p>
    <w:p w14:paraId="18A33165"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r w:rsidRPr="00C31E24">
        <w:rPr>
          <w:rFonts w:cs="Courier New"/>
          <w:b/>
          <w:noProof w:val="0"/>
          <w:szCs w:val="16"/>
        </w:rPr>
        <w:t>then</w:t>
      </w:r>
      <w:r w:rsidRPr="00C31E24">
        <w:rPr>
          <w:rFonts w:cs="Courier New"/>
          <w:noProof w:val="0"/>
          <w:szCs w:val="16"/>
        </w:rPr>
        <w:t xml:space="preserve"> {UE (MCVideo Client) responds with a Media Reception End Response message </w:t>
      </w:r>
      <w:r w:rsidRPr="00C31E24">
        <w:rPr>
          <w:rFonts w:cs="Courier New"/>
          <w:b/>
          <w:bCs/>
          <w:noProof w:val="0"/>
          <w:szCs w:val="16"/>
        </w:rPr>
        <w:t>and</w:t>
      </w:r>
      <w:r w:rsidRPr="00C31E24">
        <w:rPr>
          <w:rFonts w:cs="Courier New"/>
          <w:noProof w:val="0"/>
          <w:szCs w:val="16"/>
        </w:rPr>
        <w:t xml:space="preserve"> </w:t>
      </w:r>
      <w:r w:rsidRPr="00C31E24">
        <w:rPr>
          <w:noProof w:val="0"/>
        </w:rPr>
        <w:t>informs the MCVideo User that the receiving RTP media is being ended and provides a notification to the MCVideo User indicating the type of call</w:t>
      </w:r>
      <w:r w:rsidRPr="00C31E24">
        <w:rPr>
          <w:rFonts w:cs="Courier New"/>
          <w:noProof w:val="0"/>
          <w:szCs w:val="16"/>
        </w:rPr>
        <w:t xml:space="preserve"> }</w:t>
      </w:r>
    </w:p>
    <w:p w14:paraId="47AAA0D8" w14:textId="77777777" w:rsidR="005377F9" w:rsidRPr="00C31E24" w:rsidRDefault="005377F9" w:rsidP="005377F9">
      <w:pPr>
        <w:pStyle w:val="PL"/>
        <w:rPr>
          <w:noProof w:val="0"/>
        </w:rPr>
      </w:pPr>
      <w:r w:rsidRPr="00C31E24">
        <w:rPr>
          <w:noProof w:val="0"/>
        </w:rPr>
        <w:t xml:space="preserve">            }</w:t>
      </w:r>
    </w:p>
    <w:p w14:paraId="77E95E4D" w14:textId="77777777" w:rsidR="005377F9" w:rsidRPr="00C31E24" w:rsidRDefault="005377F9" w:rsidP="005377F9">
      <w:pPr>
        <w:pStyle w:val="PL"/>
        <w:rPr>
          <w:rFonts w:cs="Courier New"/>
          <w:noProof w:val="0"/>
          <w:szCs w:val="16"/>
        </w:rPr>
      </w:pPr>
    </w:p>
    <w:p w14:paraId="4ED39606" w14:textId="77777777" w:rsidR="005377F9" w:rsidRPr="00C31E24" w:rsidRDefault="005377F9" w:rsidP="005377F9">
      <w:pPr>
        <w:pStyle w:val="H6"/>
        <w:rPr>
          <w:rFonts w:cs="Arial"/>
        </w:rPr>
      </w:pPr>
      <w:r w:rsidRPr="00C31E24">
        <w:rPr>
          <w:rFonts w:cs="Arial"/>
        </w:rPr>
        <w:t>(4)</w:t>
      </w:r>
    </w:p>
    <w:p w14:paraId="262F4D4E" w14:textId="77777777" w:rsidR="005377F9" w:rsidRPr="00C31E24" w:rsidRDefault="005377F9" w:rsidP="005377F9">
      <w:pPr>
        <w:pStyle w:val="PL"/>
        <w:rPr>
          <w:rFonts w:cs="Courier New"/>
          <w:noProof w:val="0"/>
          <w:szCs w:val="16"/>
        </w:rPr>
      </w:pPr>
      <w:r w:rsidRPr="00C31E24">
        <w:rPr>
          <w:rFonts w:cs="Courier New"/>
          <w:b/>
          <w:noProof w:val="0"/>
          <w:szCs w:val="16"/>
        </w:rPr>
        <w:t>with</w:t>
      </w:r>
      <w:r w:rsidRPr="00C31E24">
        <w:rPr>
          <w:rFonts w:cs="Courier New"/>
          <w:noProof w:val="0"/>
          <w:szCs w:val="16"/>
        </w:rPr>
        <w:t xml:space="preserve"> { the UE (MCVideo Client) having received a Media Reception End Request message }</w:t>
      </w:r>
    </w:p>
    <w:p w14:paraId="7FB57D1A" w14:textId="77777777" w:rsidR="005377F9" w:rsidRPr="00C31E24" w:rsidRDefault="005377F9" w:rsidP="005377F9">
      <w:pPr>
        <w:pStyle w:val="PL"/>
        <w:rPr>
          <w:rFonts w:cs="Courier New"/>
          <w:noProof w:val="0"/>
          <w:szCs w:val="16"/>
        </w:rPr>
      </w:pPr>
      <w:r w:rsidRPr="00C31E24">
        <w:rPr>
          <w:rFonts w:cs="Courier New"/>
          <w:b/>
          <w:noProof w:val="0"/>
          <w:szCs w:val="16"/>
        </w:rPr>
        <w:t>ensure that</w:t>
      </w:r>
      <w:r w:rsidRPr="00C31E24">
        <w:rPr>
          <w:rFonts w:cs="Courier New"/>
          <w:noProof w:val="0"/>
          <w:szCs w:val="16"/>
        </w:rPr>
        <w:t xml:space="preserve"> {</w:t>
      </w:r>
    </w:p>
    <w:p w14:paraId="708D517E"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r w:rsidRPr="00C31E24">
        <w:rPr>
          <w:rFonts w:cs="Courier New"/>
          <w:b/>
          <w:noProof w:val="0"/>
          <w:szCs w:val="16"/>
        </w:rPr>
        <w:t>when</w:t>
      </w:r>
      <w:r w:rsidRPr="00C31E24">
        <w:rPr>
          <w:rFonts w:cs="Courier New"/>
          <w:noProof w:val="0"/>
          <w:szCs w:val="16"/>
        </w:rPr>
        <w:t xml:space="preserve"> {the UE (MCVideo Client) receives a SIP BYE message }</w:t>
      </w:r>
    </w:p>
    <w:p w14:paraId="787C4322"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r w:rsidRPr="00C31E24">
        <w:rPr>
          <w:rFonts w:cs="Courier New"/>
          <w:b/>
          <w:noProof w:val="0"/>
          <w:szCs w:val="16"/>
        </w:rPr>
        <w:t>then</w:t>
      </w:r>
      <w:r w:rsidRPr="00C31E24">
        <w:rPr>
          <w:rFonts w:cs="Courier New"/>
          <w:noProof w:val="0"/>
          <w:szCs w:val="16"/>
        </w:rPr>
        <w:t xml:space="preserve"> { the UE (MCVideo Client) responds with a SIP 200 (OK) message and leaves the call }</w:t>
      </w:r>
    </w:p>
    <w:p w14:paraId="52287300" w14:textId="77777777" w:rsidR="005377F9" w:rsidRPr="00C31E24" w:rsidRDefault="005377F9" w:rsidP="005377F9">
      <w:pPr>
        <w:pStyle w:val="PL"/>
        <w:rPr>
          <w:noProof w:val="0"/>
        </w:rPr>
      </w:pPr>
      <w:r w:rsidRPr="00C31E24">
        <w:rPr>
          <w:noProof w:val="0"/>
        </w:rPr>
        <w:t xml:space="preserve">            }</w:t>
      </w:r>
    </w:p>
    <w:p w14:paraId="74D0A661" w14:textId="77777777" w:rsidR="005377F9" w:rsidRPr="00C31E24" w:rsidRDefault="005377F9" w:rsidP="005377F9">
      <w:pPr>
        <w:pStyle w:val="PL"/>
        <w:rPr>
          <w:rFonts w:cs="Courier New"/>
          <w:noProof w:val="0"/>
          <w:szCs w:val="16"/>
        </w:rPr>
      </w:pPr>
    </w:p>
    <w:p w14:paraId="038BE036" w14:textId="77777777" w:rsidR="005377F9" w:rsidRPr="00C31E24" w:rsidRDefault="005377F9" w:rsidP="00DD5C3D">
      <w:pPr>
        <w:pStyle w:val="H6"/>
      </w:pPr>
      <w:bookmarkStart w:id="391" w:name="_Toc52787513"/>
      <w:bookmarkStart w:id="392" w:name="_Toc52787693"/>
      <w:r w:rsidRPr="00C31E24">
        <w:t>6.1.1.8.2</w:t>
      </w:r>
      <w:r w:rsidRPr="00C31E24">
        <w:tab/>
        <w:t>Conformance requirements</w:t>
      </w:r>
      <w:bookmarkEnd w:id="391"/>
      <w:bookmarkEnd w:id="392"/>
    </w:p>
    <w:p w14:paraId="28252C98" w14:textId="2AE39750" w:rsidR="005377F9" w:rsidRPr="00C31E24" w:rsidRDefault="005377F9" w:rsidP="005377F9">
      <w:r w:rsidRPr="00C31E24">
        <w:t>References: The conformance requirements covered in the current Test Case are specified in TS 24.281, clauses 9.2.1.2.1.2, 6.2.6, and 10.2.2.2.2; TS 24.581, clause 6.2.5.3.3, 6.2.5.3.4, 6.2.5.3.5, and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52C86CE" w14:textId="77777777" w:rsidR="005377F9" w:rsidRPr="00C31E24" w:rsidRDefault="005377F9" w:rsidP="005377F9">
      <w:bookmarkStart w:id="393" w:name="14f4399e2adfb55a__Toc427698787"/>
      <w:r w:rsidRPr="00C31E24">
        <w:rPr>
          <w:lang w:eastAsia="zh-CN"/>
        </w:rPr>
        <w:t>[TS 24.281, clause 9</w:t>
      </w:r>
      <w:r w:rsidRPr="00C31E24">
        <w:t>.</w:t>
      </w:r>
      <w:r w:rsidRPr="00C31E24">
        <w:rPr>
          <w:lang w:eastAsia="zh-CN"/>
        </w:rPr>
        <w:t>2</w:t>
      </w:r>
      <w:r w:rsidRPr="00C31E24">
        <w:t>.</w:t>
      </w:r>
      <w:r w:rsidRPr="00C31E24">
        <w:rPr>
          <w:lang w:eastAsia="zh-CN"/>
        </w:rPr>
        <w:t>1</w:t>
      </w:r>
      <w:r w:rsidRPr="00C31E24">
        <w:t>.2.1.2]</w:t>
      </w:r>
      <w:bookmarkEnd w:id="393"/>
    </w:p>
    <w:p w14:paraId="083C6089" w14:textId="77777777" w:rsidR="005377F9" w:rsidRPr="00C31E24" w:rsidRDefault="005377F9" w:rsidP="005377F9">
      <w:r w:rsidRPr="00C31E24">
        <w:t>In the procedures in this subclause:</w:t>
      </w:r>
    </w:p>
    <w:p w14:paraId="0F501721" w14:textId="77777777" w:rsidR="005377F9" w:rsidRPr="00C31E24" w:rsidRDefault="005377F9" w:rsidP="005377F9">
      <w:pPr>
        <w:pStyle w:val="B1"/>
      </w:pPr>
      <w:r w:rsidRPr="00C31E24">
        <w:t>1)</w:t>
      </w:r>
      <w:r w:rsidRPr="00C31E24">
        <w:tab/>
        <w:t>emergency indication in an incoming SIP INVITE request refers to the &lt;emergency-ind&gt; element of the application/vnd.3gpp.mc</w:t>
      </w:r>
      <w:r w:rsidRPr="00C31E24">
        <w:rPr>
          <w:lang w:eastAsia="zh-CN"/>
        </w:rPr>
        <w:t>video</w:t>
      </w:r>
      <w:r w:rsidRPr="00C31E24">
        <w:t>-info+xml MIME body; and</w:t>
      </w:r>
    </w:p>
    <w:p w14:paraId="0E93F8AD" w14:textId="77777777" w:rsidR="005377F9" w:rsidRPr="00C31E24" w:rsidRDefault="005377F9" w:rsidP="005377F9">
      <w:pPr>
        <w:pStyle w:val="B1"/>
      </w:pPr>
      <w:r w:rsidRPr="00C31E24">
        <w:t>2)</w:t>
      </w:r>
      <w:r w:rsidRPr="00C31E24">
        <w:tab/>
        <w:t>imminent peril indication in an incoming SIP INVITE request refers to the &lt;imminentperil-ind&gt; element of the application/vnd.3gpp.mc</w:t>
      </w:r>
      <w:r w:rsidRPr="00C31E24">
        <w:rPr>
          <w:lang w:eastAsia="zh-CN"/>
        </w:rPr>
        <w:t>video</w:t>
      </w:r>
      <w:r w:rsidRPr="00C31E24">
        <w:t>-info+xml MIME body.</w:t>
      </w:r>
    </w:p>
    <w:p w14:paraId="5DB7B45A" w14:textId="77777777" w:rsidR="005377F9" w:rsidRPr="00C31E24" w:rsidRDefault="005377F9" w:rsidP="005377F9">
      <w:r w:rsidRPr="00C31E24">
        <w:t>Upon receipt of an initial SIP INVITE request, the MCVideo client shall follow the procedures for termination of multimedia sessions in the IM CN subsystem as specified in 3GPP TS 24.229 [</w:t>
      </w:r>
      <w:r w:rsidRPr="00C31E24">
        <w:rPr>
          <w:lang w:eastAsia="zh-CN"/>
        </w:rPr>
        <w:t>11</w:t>
      </w:r>
      <w:r w:rsidRPr="00C31E24">
        <w:t>] with the clarifications below.</w:t>
      </w:r>
    </w:p>
    <w:p w14:paraId="6B8EC0AD" w14:textId="77777777" w:rsidR="005377F9" w:rsidRPr="00C31E24" w:rsidRDefault="005377F9" w:rsidP="005377F9">
      <w:r w:rsidRPr="00C31E24">
        <w:t>The MCVideo client:</w:t>
      </w:r>
    </w:p>
    <w:p w14:paraId="5E82A0D6" w14:textId="77777777" w:rsidR="005377F9" w:rsidRPr="00C31E24" w:rsidRDefault="005377F9" w:rsidP="005377F9">
      <w:pPr>
        <w:pStyle w:val="B1"/>
      </w:pPr>
      <w:r w:rsidRPr="00C31E24">
        <w:t>1)</w:t>
      </w:r>
      <w:r w:rsidRPr="00C31E24">
        <w:tab/>
        <w:t>may reject the SIP INVITE request if either of the following conditions are met:</w:t>
      </w:r>
    </w:p>
    <w:p w14:paraId="54611279" w14:textId="77777777" w:rsidR="005377F9" w:rsidRPr="00C31E24" w:rsidRDefault="005377F9" w:rsidP="005377F9">
      <w:pPr>
        <w:pStyle w:val="B2"/>
      </w:pPr>
      <w:r w:rsidRPr="00C31E24">
        <w:t>a)</w:t>
      </w:r>
      <w:r w:rsidRPr="00C31E24">
        <w:tab/>
        <w:t>MCVideo client does not have enough resources to handle the call; or</w:t>
      </w:r>
    </w:p>
    <w:p w14:paraId="2B0E98E8" w14:textId="77777777" w:rsidR="005377F9" w:rsidRPr="00C31E24" w:rsidRDefault="005377F9" w:rsidP="005377F9">
      <w:pPr>
        <w:pStyle w:val="B2"/>
      </w:pPr>
      <w:r w:rsidRPr="00C31E24">
        <w:t>b)</w:t>
      </w:r>
      <w:r w:rsidRPr="00C31E24">
        <w:tab/>
        <w:t>any other reason outside the scope of this specification;</w:t>
      </w:r>
    </w:p>
    <w:p w14:paraId="6A0CB3CD" w14:textId="77777777" w:rsidR="005377F9" w:rsidRPr="00C31E24" w:rsidRDefault="005377F9" w:rsidP="005377F9">
      <w:pPr>
        <w:pStyle w:val="B1"/>
      </w:pPr>
      <w:r w:rsidRPr="00C31E24">
        <w:t>2)</w:t>
      </w:r>
      <w:r w:rsidRPr="00C31E24">
        <w:tab/>
        <w:t>if the SIP INVITE request is rejected in step 1), shall respond toward participating MCVideo function either with appropriate reject code as specified in 3GPP TS 24.229 [51] and warning texts as specified in subclause </w:t>
      </w:r>
      <w:r w:rsidRPr="00C31E24">
        <w:rPr>
          <w:lang w:eastAsia="zh-CN"/>
        </w:rPr>
        <w:t>4.4.2</w:t>
      </w:r>
      <w:r w:rsidRPr="00C31E24">
        <w:t xml:space="preserve"> or with SIP 480 (Temporarily unavailable) response not including warning texts if the user is authorised to restrict the reason for failure and skip the rest of the steps of this subclause;</w:t>
      </w:r>
    </w:p>
    <w:p w14:paraId="045AB02B" w14:textId="77777777" w:rsidR="005377F9" w:rsidRPr="00C31E24" w:rsidRDefault="005377F9" w:rsidP="005377F9">
      <w:pPr>
        <w:pStyle w:val="NO"/>
      </w:pPr>
      <w:r w:rsidRPr="00C31E24">
        <w:t>NOTE:</w:t>
      </w:r>
      <w:r w:rsidRPr="00C31E24">
        <w:tab/>
        <w:t>If the SIP INVITE request contains an emergency indication or imminent peril indication, the MCVideo client can by means beyond the scope of this specification choose to accept the request.</w:t>
      </w:r>
    </w:p>
    <w:p w14:paraId="26251C4B" w14:textId="77777777" w:rsidR="005377F9" w:rsidRPr="00C31E24" w:rsidRDefault="005377F9" w:rsidP="005377F9">
      <w:pPr>
        <w:pStyle w:val="B1"/>
      </w:pPr>
      <w:r w:rsidRPr="00C31E24">
        <w:t>3)</w:t>
      </w:r>
      <w:r w:rsidRPr="00C31E24">
        <w:tab/>
        <w:t>shall check if a Resource-Priority header field is included in the incoming SIP INVITE request and may perform further actions outside the scope of this specification to act upon an included Resource-Priority header field as specified in 3GPP TS 24.229 [</w:t>
      </w:r>
      <w:r w:rsidRPr="00C31E24">
        <w:rPr>
          <w:lang w:eastAsia="zh-CN"/>
        </w:rPr>
        <w:t>11</w:t>
      </w:r>
      <w:r w:rsidRPr="00C31E24">
        <w:t>];</w:t>
      </w:r>
    </w:p>
    <w:p w14:paraId="78BB2556" w14:textId="77777777" w:rsidR="005377F9" w:rsidRPr="00C31E24" w:rsidRDefault="005377F9" w:rsidP="005377F9">
      <w:pPr>
        <w:pStyle w:val="B1"/>
      </w:pPr>
      <w:r w:rsidRPr="00C31E24">
        <w:t>4)</w:t>
      </w:r>
      <w:r w:rsidRPr="00C31E24">
        <w:tab/>
        <w:t>if the SIP INVITE request contains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 the &lt;emergency-ind&gt; element set to a value of "true":</w:t>
      </w:r>
    </w:p>
    <w:p w14:paraId="3E944802" w14:textId="77777777" w:rsidR="005377F9" w:rsidRPr="00C31E24" w:rsidRDefault="005377F9" w:rsidP="005377F9">
      <w:pPr>
        <w:pStyle w:val="B2"/>
      </w:pPr>
      <w:r w:rsidRPr="00C31E24">
        <w:t>a)</w:t>
      </w:r>
      <w:r w:rsidRPr="00C31E24">
        <w:tab/>
        <w:t>should display to the MCVideo user an indication that this is a SIP INVITE request for an MCVideo emergency group call and:</w:t>
      </w:r>
    </w:p>
    <w:p w14:paraId="599B40A1" w14:textId="77777777" w:rsidR="005377F9" w:rsidRPr="00C31E24" w:rsidRDefault="005377F9" w:rsidP="005377F9">
      <w:pPr>
        <w:pStyle w:val="B3"/>
      </w:pPr>
      <w:r w:rsidRPr="00C31E24">
        <w:t>i)</w:t>
      </w:r>
      <w:r w:rsidRPr="00C31E24">
        <w:tab/>
        <w:t>should display the MCVideo ID of the originator of the MCVideo emergency group call contained in the &lt;mc</w:t>
      </w:r>
      <w:r w:rsidRPr="00C31E24">
        <w:rPr>
          <w:lang w:eastAsia="zh-CN"/>
        </w:rPr>
        <w:t>video</w:t>
      </w:r>
      <w:r w:rsidRPr="00C31E24">
        <w:t>-calling-user-id&gt; element of the application/vnd.3gpp.mc</w:t>
      </w:r>
      <w:r w:rsidRPr="00C31E24">
        <w:rPr>
          <w:lang w:eastAsia="zh-CN"/>
        </w:rPr>
        <w:t>video</w:t>
      </w:r>
      <w:r w:rsidRPr="00C31E24">
        <w:t>-info+xml MIME body;</w:t>
      </w:r>
    </w:p>
    <w:p w14:paraId="340B3A67" w14:textId="77777777" w:rsidR="005377F9" w:rsidRPr="00C31E24" w:rsidRDefault="005377F9" w:rsidP="005377F9">
      <w:pPr>
        <w:pStyle w:val="B3"/>
      </w:pPr>
      <w:r w:rsidRPr="00C31E24">
        <w:t>ii)</w:t>
      </w:r>
      <w:r w:rsidRPr="00C31E24">
        <w:tab/>
        <w:t>should display the MCVideo group identity of the group with the emergency condition contained in the &lt;mc</w:t>
      </w:r>
      <w:r w:rsidRPr="00C31E24">
        <w:rPr>
          <w:lang w:eastAsia="zh-CN"/>
        </w:rPr>
        <w:t>video</w:t>
      </w:r>
      <w:r w:rsidRPr="00C31E24">
        <w:t>-calling-group-id&gt; element; and</w:t>
      </w:r>
    </w:p>
    <w:p w14:paraId="2DCC5A0F" w14:textId="77777777" w:rsidR="005377F9" w:rsidRPr="00C31E24" w:rsidRDefault="005377F9" w:rsidP="005377F9">
      <w:pPr>
        <w:pStyle w:val="B3"/>
      </w:pPr>
      <w:r w:rsidRPr="00C31E24">
        <w:t>iii)</w:t>
      </w:r>
      <w:r w:rsidRPr="00C31E24">
        <w:tab/>
        <w:t>if the &lt;alert-ind&gt; element is set to "true", should display to the MCVideo user an indication of the MCVideo emergency alert and associated information;</w:t>
      </w:r>
    </w:p>
    <w:p w14:paraId="13A7C6B8" w14:textId="77777777" w:rsidR="005377F9" w:rsidRPr="00C31E24" w:rsidRDefault="005377F9" w:rsidP="005377F9">
      <w:pPr>
        <w:pStyle w:val="B2"/>
      </w:pPr>
      <w:r w:rsidRPr="00C31E24">
        <w:t>b)</w:t>
      </w:r>
      <w:r w:rsidRPr="00C31E24">
        <w:tab/>
        <w:t>shall set the MCVideo emergency group state to "MVEG 2: in-progress";</w:t>
      </w:r>
    </w:p>
    <w:p w14:paraId="267F4F72" w14:textId="77777777" w:rsidR="005377F9" w:rsidRPr="00C31E24" w:rsidRDefault="005377F9" w:rsidP="005377F9">
      <w:pPr>
        <w:pStyle w:val="B2"/>
      </w:pPr>
      <w:r w:rsidRPr="00C31E24">
        <w:t>c)</w:t>
      </w:r>
      <w:r w:rsidRPr="00C31E24">
        <w:tab/>
        <w:t>shall set the MCVideo imminent peril group state to "MVIG 1: no-imminent-peril"; and</w:t>
      </w:r>
    </w:p>
    <w:p w14:paraId="7D1790A4" w14:textId="77777777" w:rsidR="005377F9" w:rsidRPr="00C31E24" w:rsidRDefault="005377F9" w:rsidP="005377F9">
      <w:pPr>
        <w:pStyle w:val="B2"/>
      </w:pPr>
      <w:r w:rsidRPr="00C31E24">
        <w:t>d)</w:t>
      </w:r>
      <w:r w:rsidRPr="00C31E24">
        <w:tab/>
        <w:t>shall set the MCVideo imminent peril group call state to "MVIGC 1: imminent-peril-gc-capable"; otherwise</w:t>
      </w:r>
    </w:p>
    <w:p w14:paraId="0C14E7AE" w14:textId="77777777" w:rsidR="005377F9" w:rsidRPr="00C31E24" w:rsidRDefault="005377F9" w:rsidP="005377F9">
      <w:pPr>
        <w:pStyle w:val="B1"/>
      </w:pPr>
      <w:r w:rsidRPr="00C31E24">
        <w:t>5)</w:t>
      </w:r>
      <w:r w:rsidRPr="00C31E24">
        <w:tab/>
        <w:t>if the SIP INVITE request contains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 the &lt;imminentperil-ind&gt; element set to a value of "true":</w:t>
      </w:r>
    </w:p>
    <w:p w14:paraId="1908BAAE" w14:textId="77777777" w:rsidR="005377F9" w:rsidRPr="00C31E24" w:rsidRDefault="005377F9" w:rsidP="005377F9">
      <w:pPr>
        <w:pStyle w:val="B2"/>
      </w:pPr>
      <w:r w:rsidRPr="00C31E24">
        <w:t>a)</w:t>
      </w:r>
      <w:r w:rsidRPr="00C31E24">
        <w:tab/>
        <w:t>should display to the MCVideo user an indication that this is a SIP INVITE request for an MCVideo imminent peril group call and:</w:t>
      </w:r>
    </w:p>
    <w:p w14:paraId="7EEE6F16" w14:textId="77777777" w:rsidR="005377F9" w:rsidRPr="00C31E24" w:rsidRDefault="005377F9" w:rsidP="005377F9">
      <w:pPr>
        <w:pStyle w:val="B3"/>
      </w:pPr>
      <w:r w:rsidRPr="00C31E24">
        <w:t>i)</w:t>
      </w:r>
      <w:r w:rsidRPr="00C31E24">
        <w:tab/>
        <w:t>should display the MCVideo ID of the originator of the MCVideo imminent peril group call contained in the &lt;mc</w:t>
      </w:r>
      <w:r w:rsidRPr="00C31E24">
        <w:rPr>
          <w:lang w:eastAsia="zh-CN"/>
        </w:rPr>
        <w:t>video</w:t>
      </w:r>
      <w:r w:rsidRPr="00C31E24">
        <w:t>-calling-user-id&gt; element of the application/vnd.3gpp.mc</w:t>
      </w:r>
      <w:r w:rsidRPr="00C31E24">
        <w:rPr>
          <w:lang w:eastAsia="zh-CN"/>
        </w:rPr>
        <w:t>video</w:t>
      </w:r>
      <w:r w:rsidRPr="00C31E24">
        <w:t>-info+xml MIME body; and</w:t>
      </w:r>
    </w:p>
    <w:p w14:paraId="1C28A2F2" w14:textId="77777777" w:rsidR="005377F9" w:rsidRPr="00C31E24" w:rsidRDefault="005377F9" w:rsidP="005377F9">
      <w:pPr>
        <w:pStyle w:val="B3"/>
      </w:pPr>
      <w:r w:rsidRPr="00C31E24">
        <w:t>ii)</w:t>
      </w:r>
      <w:r w:rsidRPr="00C31E24">
        <w:tab/>
        <w:t>should display the MCVideo group identity of the group with the imminent peril condition contained in the &lt;mc</w:t>
      </w:r>
      <w:r w:rsidRPr="00C31E24">
        <w:rPr>
          <w:lang w:eastAsia="zh-CN"/>
        </w:rPr>
        <w:t>video</w:t>
      </w:r>
      <w:r w:rsidRPr="00C31E24">
        <w:t>-calling-group-id&gt; element; and</w:t>
      </w:r>
    </w:p>
    <w:p w14:paraId="5DFFCC71" w14:textId="77777777" w:rsidR="005377F9" w:rsidRPr="00C31E24" w:rsidRDefault="005377F9" w:rsidP="005377F9">
      <w:pPr>
        <w:pStyle w:val="B2"/>
      </w:pPr>
      <w:r w:rsidRPr="00C31E24">
        <w:t>b)</w:t>
      </w:r>
      <w:r w:rsidRPr="00C31E24">
        <w:tab/>
        <w:t>shall set the MCVideo imminent peril group state to "MVIG 2: in-progress";</w:t>
      </w:r>
    </w:p>
    <w:p w14:paraId="39530389" w14:textId="77777777" w:rsidR="005377F9" w:rsidRPr="00C31E24" w:rsidRDefault="005377F9" w:rsidP="005377F9">
      <w:pPr>
        <w:pStyle w:val="B1"/>
      </w:pPr>
      <w:r w:rsidRPr="00C31E24">
        <w:t>6)</w:t>
      </w:r>
      <w:r w:rsidRPr="00C31E24">
        <w:tab/>
        <w:t>may display to the MCVideo user the MCVideo ID of the inviting MCVideo user;</w:t>
      </w:r>
    </w:p>
    <w:p w14:paraId="40BB7B9B" w14:textId="77777777" w:rsidR="005377F9" w:rsidRPr="00C31E24" w:rsidRDefault="005377F9" w:rsidP="005377F9">
      <w:pPr>
        <w:pStyle w:val="B1"/>
      </w:pPr>
      <w:r w:rsidRPr="00C31E24">
        <w:t>7)</w:t>
      </w:r>
      <w:r w:rsidRPr="00C31E24">
        <w:tab/>
        <w:t>shall perform the automatic commencement procedures specified in subclause </w:t>
      </w:r>
      <w:r w:rsidRPr="00C31E24">
        <w:rPr>
          <w:lang w:eastAsia="zh-CN"/>
        </w:rPr>
        <w:t>6.2.3.1.2</w:t>
      </w:r>
      <w:r w:rsidRPr="00C31E24">
        <w:t xml:space="preserve"> if one of the following conditions are met:</w:t>
      </w:r>
    </w:p>
    <w:p w14:paraId="7381C52B" w14:textId="77777777" w:rsidR="005377F9" w:rsidRPr="00C31E24" w:rsidRDefault="005377F9" w:rsidP="005377F9">
      <w:pPr>
        <w:pStyle w:val="B2"/>
      </w:pPr>
      <w:r w:rsidRPr="00C31E24">
        <w:t>a)</w:t>
      </w:r>
      <w:r w:rsidRPr="00C31E24">
        <w:tab/>
        <w:t>SIP INVITE request contains an Answer-Mode header field with the value "Auto" and the MCVideo service setting at the invited MCVideo client for answering the call is set to automatic commencement mode; or</w:t>
      </w:r>
    </w:p>
    <w:p w14:paraId="5475F6FC" w14:textId="77777777" w:rsidR="005377F9" w:rsidRPr="00C31E24" w:rsidRDefault="005377F9" w:rsidP="005377F9">
      <w:pPr>
        <w:pStyle w:val="B2"/>
      </w:pPr>
      <w:r w:rsidRPr="00C31E24">
        <w:t>b)</w:t>
      </w:r>
      <w:r w:rsidRPr="00C31E24">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4C90FED5" w14:textId="77777777" w:rsidR="005377F9" w:rsidRPr="00C31E24" w:rsidRDefault="005377F9" w:rsidP="005377F9">
      <w:pPr>
        <w:pStyle w:val="B1"/>
      </w:pPr>
      <w:r w:rsidRPr="00C31E24">
        <w:t>8)</w:t>
      </w:r>
      <w:r w:rsidRPr="00C31E24">
        <w:tab/>
        <w:t>shall perform the manual commencement procedures specified in subclause </w:t>
      </w:r>
      <w:r w:rsidRPr="00C31E24">
        <w:rPr>
          <w:lang w:eastAsia="zh-CN"/>
        </w:rPr>
        <w:t>6.2.3.2.2</w:t>
      </w:r>
      <w:r w:rsidRPr="00C31E24">
        <w:t xml:space="preserve"> if one of the following conditions are met:</w:t>
      </w:r>
    </w:p>
    <w:p w14:paraId="718D10AF" w14:textId="77777777" w:rsidR="005377F9" w:rsidRPr="00C31E24" w:rsidRDefault="005377F9" w:rsidP="005377F9">
      <w:pPr>
        <w:pStyle w:val="B2"/>
      </w:pPr>
      <w:r w:rsidRPr="00C31E24">
        <w:t>a)</w:t>
      </w:r>
      <w:r w:rsidRPr="00C31E24">
        <w:tab/>
        <w:t>SIP INVITE request contains an Answer-Mode header field with the value "Manual" and the MCVideo service setting at the invited MCVideo client for answering the call is to use manual commencement mode; or</w:t>
      </w:r>
    </w:p>
    <w:p w14:paraId="4BC60B93" w14:textId="77777777" w:rsidR="005377F9" w:rsidRPr="00C31E24" w:rsidRDefault="005377F9" w:rsidP="005377F9">
      <w:pPr>
        <w:pStyle w:val="B2"/>
      </w:pPr>
      <w:r w:rsidRPr="00C31E24">
        <w:t>b)</w:t>
      </w:r>
      <w:r w:rsidRPr="00C31E2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07B6E5F1" w14:textId="77777777" w:rsidR="005377F9" w:rsidRPr="00C31E24" w:rsidRDefault="005377F9" w:rsidP="005377F9">
      <w:pPr>
        <w:pStyle w:val="B1"/>
      </w:pPr>
      <w:r w:rsidRPr="00C31E24">
        <w:t>9)</w:t>
      </w:r>
      <w:r w:rsidRPr="00C31E24">
        <w:tab/>
        <w:t>when the SIP 200 (OK) response to the SIP INVITE request is sent, may subscribe to the conference event package as specified in subclause </w:t>
      </w:r>
      <w:r w:rsidRPr="00C31E24">
        <w:rPr>
          <w:lang w:eastAsia="zh-CN"/>
        </w:rPr>
        <w:t>9.1.3.1</w:t>
      </w:r>
      <w:r w:rsidRPr="00C31E24">
        <w:t>.</w:t>
      </w:r>
    </w:p>
    <w:p w14:paraId="0E9FF25F" w14:textId="77777777" w:rsidR="005377F9" w:rsidRPr="00C31E24" w:rsidRDefault="005377F9" w:rsidP="005377F9">
      <w:r w:rsidRPr="00C31E24">
        <w:t>[TS 24.281, clause 6.2.6]</w:t>
      </w:r>
    </w:p>
    <w:p w14:paraId="2921D33F" w14:textId="77777777" w:rsidR="005377F9" w:rsidRPr="00C31E24" w:rsidRDefault="005377F9" w:rsidP="005377F9">
      <w:r w:rsidRPr="00C31E24">
        <w:t>Upon receiving a SIP BYE request, the MCVideo client:</w:t>
      </w:r>
    </w:p>
    <w:p w14:paraId="11B1DC39" w14:textId="77777777" w:rsidR="005377F9" w:rsidRPr="00C31E24" w:rsidRDefault="005377F9" w:rsidP="005377F9">
      <w:pPr>
        <w:pStyle w:val="B1"/>
      </w:pPr>
      <w:r w:rsidRPr="00C31E24">
        <w:t>1)</w:t>
      </w:r>
      <w:r w:rsidRPr="00C31E24">
        <w:tab/>
        <w:t>shall interact with the media plane as specified in 3GPP TS 24.</w:t>
      </w:r>
      <w:r w:rsidRPr="00C31E24">
        <w:rPr>
          <w:lang w:eastAsia="zh-CN"/>
        </w:rPr>
        <w:t>581</w:t>
      </w:r>
      <w:r w:rsidRPr="00C31E24">
        <w:t>[5]; and</w:t>
      </w:r>
    </w:p>
    <w:p w14:paraId="6F5A435B" w14:textId="77777777" w:rsidR="005377F9" w:rsidRPr="00C31E24" w:rsidRDefault="005377F9" w:rsidP="005377F9">
      <w:pPr>
        <w:pStyle w:val="B1"/>
      </w:pPr>
      <w:r w:rsidRPr="00C31E24">
        <w:t>2)</w:t>
      </w:r>
      <w:r w:rsidRPr="00C31E24">
        <w:tab/>
        <w:t>shall send SIP 200 (OK) response towards MCVideo server according to 3GPP TS 24.229 [11].</w:t>
      </w:r>
    </w:p>
    <w:p w14:paraId="74D6F34A" w14:textId="77777777" w:rsidR="005377F9" w:rsidRPr="00C31E24" w:rsidRDefault="005377F9" w:rsidP="005377F9">
      <w:r w:rsidRPr="00C31E24">
        <w:t>[TS 24.281, clause 10.2.2.2.2]</w:t>
      </w:r>
      <w:r w:rsidRPr="00C31E24">
        <w:tab/>
      </w:r>
    </w:p>
    <w:p w14:paraId="75405A30" w14:textId="77777777" w:rsidR="005377F9" w:rsidRPr="00C31E24" w:rsidRDefault="005377F9" w:rsidP="005377F9">
      <w:r w:rsidRPr="00C31E24">
        <w:t>Upon receipt of an initial SIP INVITE request, the MCVideo client shall follow the procedures for termination of multimedia sessions in the IM CN subsystem as specified in 3GPP TS 24.229 [11] with the clarifications below.</w:t>
      </w:r>
    </w:p>
    <w:p w14:paraId="40D0CA77" w14:textId="77777777" w:rsidR="005377F9" w:rsidRPr="00C31E24" w:rsidRDefault="005377F9" w:rsidP="005377F9">
      <w:r w:rsidRPr="00C31E24">
        <w:t>The MCVideo client:</w:t>
      </w:r>
    </w:p>
    <w:p w14:paraId="24F407C8" w14:textId="77777777" w:rsidR="005377F9" w:rsidRPr="00C31E24" w:rsidRDefault="005377F9" w:rsidP="005377F9">
      <w:pPr>
        <w:pStyle w:val="B1"/>
      </w:pPr>
      <w:r w:rsidRPr="00C31E24">
        <w:t>1)</w:t>
      </w:r>
      <w:r w:rsidRPr="00C31E24">
        <w:tab/>
        <w:t>may reject the SIP INVITE request if any of the following conditions are met:</w:t>
      </w:r>
    </w:p>
    <w:p w14:paraId="40DB413F" w14:textId="77777777" w:rsidR="005377F9" w:rsidRPr="00C31E24" w:rsidRDefault="005377F9" w:rsidP="005377F9">
      <w:pPr>
        <w:pStyle w:val="B1"/>
      </w:pPr>
      <w:r w:rsidRPr="00C31E24">
        <w:t>a)</w:t>
      </w:r>
      <w:r w:rsidRPr="00C31E24">
        <w:tab/>
        <w:t>MCVideo client is already occupied in another session and the number of simultaneous sessions exceeds &lt;MaxCall&gt;, the maximum simultaneous MCVideo session for private call, as specified in TS 24.484 [25];</w:t>
      </w:r>
    </w:p>
    <w:p w14:paraId="3662F391" w14:textId="77777777" w:rsidR="005377F9" w:rsidRPr="00C31E24" w:rsidRDefault="005377F9" w:rsidP="005377F9">
      <w:pPr>
        <w:pStyle w:val="B1"/>
      </w:pPr>
      <w:r w:rsidRPr="00C31E24">
        <w:t>b)</w:t>
      </w:r>
      <w:r w:rsidRPr="00C31E24">
        <w:tab/>
        <w:t>MCVideo client does not have enough resources to handle the call; or</w:t>
      </w:r>
    </w:p>
    <w:p w14:paraId="0D26C7D0" w14:textId="77777777" w:rsidR="005377F9" w:rsidRPr="00C31E24" w:rsidRDefault="005377F9" w:rsidP="005377F9">
      <w:pPr>
        <w:pStyle w:val="B1"/>
      </w:pPr>
      <w:r w:rsidRPr="00C31E24">
        <w:t>c)</w:t>
      </w:r>
      <w:r w:rsidRPr="00C31E24">
        <w:tab/>
        <w:t>any other reason outside the scope of this specification;</w:t>
      </w:r>
    </w:p>
    <w:p w14:paraId="23CC2AA4" w14:textId="77777777" w:rsidR="005377F9" w:rsidRPr="00C31E24" w:rsidRDefault="005377F9" w:rsidP="005377F9">
      <w:r w:rsidRPr="00C31E24">
        <w:t>otherwise, continue with the rest of the steps.</w:t>
      </w:r>
    </w:p>
    <w:p w14:paraId="6A8C9245" w14:textId="77777777" w:rsidR="005377F9" w:rsidRPr="00C31E24" w:rsidRDefault="005377F9" w:rsidP="005377F9">
      <w:pPr>
        <w:pStyle w:val="NO"/>
      </w:pPr>
      <w:r w:rsidRPr="00C31E24">
        <w:t>NOTE 1:</w:t>
      </w:r>
      <w:r w:rsidRPr="00C31E24">
        <w:tab/>
        <w:t>If the SIP INVITE request contains an application/vnd.3gpp.mcvideo-info+xml MIME body with the &lt;emergency-ind&gt; element set to a value of "true", the participating MCVideo function can choose to accept the request.</w:t>
      </w:r>
    </w:p>
    <w:p w14:paraId="2DD43FDA" w14:textId="77777777" w:rsidR="005377F9" w:rsidRPr="00C31E24" w:rsidRDefault="005377F9" w:rsidP="005377F9">
      <w:pPr>
        <w:pStyle w:val="B1"/>
      </w:pPr>
      <w:r w:rsidRPr="00C31E24">
        <w:t>2)</w:t>
      </w:r>
      <w:r w:rsidRPr="00C31E24">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42A25F6B" w14:textId="77777777" w:rsidR="005377F9" w:rsidRPr="00C31E24" w:rsidRDefault="005377F9" w:rsidP="005377F9">
      <w:pPr>
        <w:pStyle w:val="B1"/>
      </w:pPr>
      <w:r w:rsidRPr="00C31E24">
        <w:t>3)</w:t>
      </w:r>
      <w:r w:rsidRPr="00C31E24">
        <w:tab/>
        <w:t>if the SIP INVITE request contains an application/vnd.3gpp.mcvideo-info+xml MIME body with the &lt;mcvideoinfo&gt; element containing the &lt;mcvideo-Params&gt; element with the &lt;emergency-ind&gt; element set to a value of "true":</w:t>
      </w:r>
    </w:p>
    <w:p w14:paraId="6A3361D0" w14:textId="77777777" w:rsidR="005377F9" w:rsidRPr="00C31E24" w:rsidRDefault="005377F9" w:rsidP="005377F9">
      <w:pPr>
        <w:pStyle w:val="B2"/>
      </w:pPr>
      <w:r w:rsidRPr="00C31E24">
        <w:t>a)</w:t>
      </w:r>
      <w:r w:rsidRPr="00C31E24">
        <w:tab/>
        <w:t>should display to the MCVideo user an indication that this is a SIP INVITE request for an MCVideo emergency private call and:</w:t>
      </w:r>
    </w:p>
    <w:p w14:paraId="503C4F83" w14:textId="77777777" w:rsidR="005377F9" w:rsidRPr="00C31E24" w:rsidRDefault="005377F9" w:rsidP="005377F9">
      <w:pPr>
        <w:pStyle w:val="B3"/>
      </w:pPr>
      <w:r w:rsidRPr="00C31E24">
        <w:t>i)</w:t>
      </w:r>
      <w:r w:rsidRPr="00C31E24">
        <w:tab/>
        <w:t>should display the MCVideo ID of the originator of the MCVideo emergency private call contained in the &lt;mcvideo-calling-user-id&gt; element of the application/vnd.3gpp.mcvideo-info+xml MIME body; and</w:t>
      </w:r>
    </w:p>
    <w:p w14:paraId="34C34475" w14:textId="77777777" w:rsidR="005377F9" w:rsidRPr="00C31E24" w:rsidRDefault="005377F9" w:rsidP="005377F9">
      <w:pPr>
        <w:pStyle w:val="B3"/>
      </w:pPr>
      <w:r w:rsidRPr="00C31E24">
        <w:t>ii)</w:t>
      </w:r>
      <w:r w:rsidRPr="00C31E24">
        <w:tab/>
        <w:t>if the &lt;alert-ind&gt; element is set to "true", should display to the MCVideo user an indication of the MCVideo emergency alert and associated information; and</w:t>
      </w:r>
    </w:p>
    <w:p w14:paraId="42261D9C" w14:textId="77777777" w:rsidR="005377F9" w:rsidRPr="00C31E24" w:rsidRDefault="005377F9" w:rsidP="005377F9">
      <w:pPr>
        <w:pStyle w:val="B2"/>
      </w:pPr>
      <w:r w:rsidRPr="00C31E24">
        <w:t>b)</w:t>
      </w:r>
      <w:r w:rsidRPr="00C31E24">
        <w:tab/>
        <w:t>shall set the MCVideo emergency private priority state to "MVEPP 2: in-progress" for this private call;</w:t>
      </w:r>
    </w:p>
    <w:p w14:paraId="4B4AD318" w14:textId="77777777" w:rsidR="005377F9" w:rsidRPr="00C31E24" w:rsidRDefault="005377F9" w:rsidP="005377F9">
      <w:pPr>
        <w:pStyle w:val="B1"/>
      </w:pPr>
      <w:r w:rsidRPr="00C31E24">
        <w:t>4)</w:t>
      </w:r>
      <w:r w:rsidRPr="00C31E24">
        <w:tab/>
        <w:t>if the SDP offer of the SIP INVITE request contains an "a=key-mgmt" attribute field with a "mikey" attribute value containing a MIKEY-SAKKE I_MESSAGE:</w:t>
      </w:r>
    </w:p>
    <w:p w14:paraId="10912F5D" w14:textId="77777777" w:rsidR="005377F9" w:rsidRPr="00C31E24" w:rsidRDefault="005377F9" w:rsidP="005377F9">
      <w:pPr>
        <w:pStyle w:val="B2"/>
      </w:pPr>
      <w:r w:rsidRPr="00C31E24">
        <w:t>a)</w:t>
      </w:r>
      <w:r w:rsidRPr="00C31E24">
        <w:tab/>
        <w:t>shall extract the MCVideo ID of the originating MCVideo client from the initiator field (IDRi) of the I_MESSAGE as described in 3GPP TS 33.180 [8];</w:t>
      </w:r>
    </w:p>
    <w:p w14:paraId="2CD2CEFD" w14:textId="77777777" w:rsidR="005377F9" w:rsidRPr="00C31E24" w:rsidRDefault="005377F9" w:rsidP="005377F9">
      <w:pPr>
        <w:pStyle w:val="B2"/>
      </w:pPr>
      <w:r w:rsidRPr="00C31E24">
        <w:t>b)</w:t>
      </w:r>
      <w:r w:rsidRPr="00C31E24">
        <w:tab/>
        <w:t>shall convert the MCVideo ID to a UID as described in 3GPP TS 33.180 [8];</w:t>
      </w:r>
    </w:p>
    <w:p w14:paraId="2E5B8F56" w14:textId="77777777" w:rsidR="005377F9" w:rsidRPr="00C31E24" w:rsidRDefault="005377F9" w:rsidP="005377F9">
      <w:pPr>
        <w:pStyle w:val="B2"/>
      </w:pPr>
      <w:r w:rsidRPr="00C31E24">
        <w:t>c)</w:t>
      </w:r>
      <w:r w:rsidRPr="00C31E24">
        <w:tab/>
        <w:t>shall use the UID to validate the signature of the MIKEY-SAKKE I_MESSAGE as described in 3GPP TS 33.180 [8];</w:t>
      </w:r>
    </w:p>
    <w:p w14:paraId="09969E67" w14:textId="77777777" w:rsidR="005377F9" w:rsidRPr="00C31E24" w:rsidRDefault="005377F9" w:rsidP="005377F9">
      <w:pPr>
        <w:pStyle w:val="B2"/>
      </w:pPr>
      <w:r w:rsidRPr="00C31E24">
        <w:t>d)</w:t>
      </w:r>
      <w:r w:rsidRPr="00C31E2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724785D2" w14:textId="77777777" w:rsidR="005377F9" w:rsidRPr="00C31E24" w:rsidRDefault="005377F9" w:rsidP="005377F9">
      <w:pPr>
        <w:pStyle w:val="B2"/>
      </w:pPr>
      <w:r w:rsidRPr="00C31E24">
        <w:t>e)</w:t>
      </w:r>
      <w:r w:rsidRPr="00C31E24">
        <w:tab/>
        <w:t>if the signature of the MIKEY-SAKKE I_MESSAGE was successfully validated:</w:t>
      </w:r>
    </w:p>
    <w:p w14:paraId="3CE5B02B" w14:textId="77777777" w:rsidR="005377F9" w:rsidRPr="00C31E24" w:rsidRDefault="005377F9" w:rsidP="005377F9">
      <w:pPr>
        <w:pStyle w:val="B3"/>
      </w:pPr>
      <w:r w:rsidRPr="00C31E24">
        <w:t>i)</w:t>
      </w:r>
      <w:r w:rsidRPr="00C31E24">
        <w:tab/>
        <w:t>shall extract and decrypt the encapsulated PCK using the terminating user's (KMS provisioned) UID key as described in 3GPP TS 33.180 [8]; and</w:t>
      </w:r>
    </w:p>
    <w:p w14:paraId="52A4243B" w14:textId="77777777" w:rsidR="005377F9" w:rsidRPr="00C31E24" w:rsidRDefault="005377F9" w:rsidP="005377F9">
      <w:pPr>
        <w:pStyle w:val="B3"/>
      </w:pPr>
      <w:r w:rsidRPr="00C31E24">
        <w:t>ii)</w:t>
      </w:r>
      <w:r w:rsidRPr="00C31E24">
        <w:tab/>
        <w:t>shall extract the PCK-ID, from the payload as specified in 3GPP TS 33.180 [8];</w:t>
      </w:r>
    </w:p>
    <w:p w14:paraId="7E0ED7A0" w14:textId="77777777" w:rsidR="005377F9" w:rsidRPr="00C31E24" w:rsidRDefault="005377F9" w:rsidP="005377F9">
      <w:pPr>
        <w:pStyle w:val="NO"/>
      </w:pPr>
      <w:r w:rsidRPr="00C31E24">
        <w:t>NOTE 2:</w:t>
      </w:r>
      <w:r w:rsidRPr="00C31E24">
        <w:tab/>
        <w:t>With the PCK successfully shared between the originating MCVideo client and the terminating MCVideo client, both clients are able to use SRTP/SRTCP to create an end-to-end secure session.</w:t>
      </w:r>
    </w:p>
    <w:p w14:paraId="1A73206B" w14:textId="77777777" w:rsidR="005377F9" w:rsidRPr="00C31E24" w:rsidRDefault="005377F9" w:rsidP="005377F9">
      <w:pPr>
        <w:pStyle w:val="B1"/>
      </w:pPr>
      <w:r w:rsidRPr="00C31E24">
        <w:t>5)</w:t>
      </w:r>
      <w:r w:rsidRPr="00C31E24">
        <w:tab/>
        <w:t>may check if a Resource-Priority header field is included in the incoming SIP INVITE request and may perform further actions outside the scope of this specification to act upon an included Resource-Priority header field as specified in 3GPP TS 24.229 [11];</w:t>
      </w:r>
    </w:p>
    <w:p w14:paraId="4DAF761F" w14:textId="77777777" w:rsidR="005377F9" w:rsidRPr="00C31E24" w:rsidRDefault="005377F9" w:rsidP="005377F9">
      <w:pPr>
        <w:pStyle w:val="B1"/>
      </w:pPr>
      <w:r w:rsidRPr="00C31E24">
        <w:t>6)</w:t>
      </w:r>
      <w:r w:rsidRPr="00C31E24">
        <w:tab/>
        <w:t>may display to the MCVideo user the MCVideo ID of the inviting MCVideo user;</w:t>
      </w:r>
    </w:p>
    <w:p w14:paraId="5F536784" w14:textId="77777777" w:rsidR="005377F9" w:rsidRPr="00C31E24" w:rsidRDefault="005377F9" w:rsidP="005377F9">
      <w:pPr>
        <w:pStyle w:val="B1"/>
      </w:pPr>
      <w:r w:rsidRPr="00C31E24">
        <w:t>7)</w:t>
      </w:r>
      <w:r w:rsidRPr="00C31E24">
        <w:tab/>
        <w:t>shall perform the automatic commencement procedures specified in subclause 6.2.3.1.1 if one of the following conditions are met:</w:t>
      </w:r>
    </w:p>
    <w:p w14:paraId="1DB70E25" w14:textId="77777777" w:rsidR="005377F9" w:rsidRPr="00C31E24" w:rsidRDefault="005377F9" w:rsidP="005377F9">
      <w:pPr>
        <w:pStyle w:val="B2"/>
      </w:pPr>
      <w:r w:rsidRPr="00C31E24">
        <w:t>a)</w:t>
      </w:r>
      <w:r w:rsidRPr="00C31E24">
        <w:tab/>
        <w:t>SIP INVITE request contains an Answer-Mode header field with the value "Auto" and the MCVideo service setting at the invited MCVideo client for answering the call is set to automatic commencement mode;</w:t>
      </w:r>
    </w:p>
    <w:p w14:paraId="12A65718" w14:textId="77777777" w:rsidR="005377F9" w:rsidRPr="00C31E24" w:rsidRDefault="005377F9" w:rsidP="005377F9">
      <w:pPr>
        <w:pStyle w:val="B2"/>
      </w:pPr>
      <w:r w:rsidRPr="00C31E24">
        <w:t>b)</w:t>
      </w:r>
      <w:r w:rsidRPr="00C31E24">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267E94C" w14:textId="77777777" w:rsidR="005377F9" w:rsidRPr="00C31E24" w:rsidRDefault="005377F9" w:rsidP="005377F9">
      <w:pPr>
        <w:pStyle w:val="B2"/>
      </w:pPr>
      <w:r w:rsidRPr="00C31E24">
        <w:t>c)</w:t>
      </w:r>
      <w:r w:rsidRPr="00C31E24">
        <w:tab/>
        <w:t>SIP INVITE request contains a Priv-Answer-Mode header field with the value of "Auto"; and</w:t>
      </w:r>
    </w:p>
    <w:p w14:paraId="376DB737" w14:textId="77777777" w:rsidR="005377F9" w:rsidRPr="00C31E24" w:rsidRDefault="005377F9" w:rsidP="005377F9">
      <w:pPr>
        <w:pStyle w:val="B1"/>
      </w:pPr>
      <w:r w:rsidRPr="00C31E24">
        <w:t>8)</w:t>
      </w:r>
      <w:r w:rsidRPr="00C31E24">
        <w:tab/>
        <w:t>shall perform the manual commencement procedures specified in subclause 6.2.3.2.1 if either of the following conditions are met:</w:t>
      </w:r>
    </w:p>
    <w:p w14:paraId="071A9213" w14:textId="77777777" w:rsidR="005377F9" w:rsidRPr="00C31E24" w:rsidRDefault="005377F9" w:rsidP="005377F9">
      <w:pPr>
        <w:pStyle w:val="B2"/>
      </w:pPr>
      <w:r w:rsidRPr="00C31E24">
        <w:t>a)</w:t>
      </w:r>
      <w:r w:rsidRPr="00C31E24">
        <w:tab/>
        <w:t>SIP INVITE request contains an Answer-Mode header field with the value "Manual" and the MCVideo service setting at the invited MCVideo client for answering the call is set to manual commencement mode;</w:t>
      </w:r>
    </w:p>
    <w:p w14:paraId="21629542" w14:textId="77777777" w:rsidR="005377F9" w:rsidRPr="00C31E24" w:rsidRDefault="005377F9" w:rsidP="005377F9">
      <w:pPr>
        <w:pStyle w:val="B2"/>
      </w:pPr>
      <w:r w:rsidRPr="00C31E24">
        <w:t>b)</w:t>
      </w:r>
      <w:r w:rsidRPr="00C31E2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5E04BAD9" w14:textId="77777777" w:rsidR="005377F9" w:rsidRPr="00C31E24" w:rsidRDefault="005377F9" w:rsidP="005377F9">
      <w:pPr>
        <w:pStyle w:val="B2"/>
      </w:pPr>
      <w:r w:rsidRPr="00C31E24">
        <w:t>c)</w:t>
      </w:r>
      <w:r w:rsidRPr="00C31E24">
        <w:tab/>
        <w:t>SIP INVITE request contains a Priv-Answer-Mode header field with the value of "Manual".</w:t>
      </w:r>
    </w:p>
    <w:p w14:paraId="768107AC" w14:textId="77777777" w:rsidR="005377F9" w:rsidRPr="00C31E24" w:rsidRDefault="005377F9" w:rsidP="005377F9">
      <w:r w:rsidRPr="00C31E24">
        <w:t>Upon receiving the SIP CANCEL request cancelling a SIP INVITE request for which a dialog exists at the MCVideo client and a SIP 200 (OK) response has not yet been sent to the SIP INVITE request then the MCVideo client:</w:t>
      </w:r>
    </w:p>
    <w:p w14:paraId="4F104074" w14:textId="77777777" w:rsidR="005377F9" w:rsidRPr="00C31E24" w:rsidRDefault="005377F9" w:rsidP="005377F9">
      <w:pPr>
        <w:pStyle w:val="B1"/>
      </w:pPr>
      <w:r w:rsidRPr="00C31E24">
        <w:t>1)</w:t>
      </w:r>
      <w:r w:rsidRPr="00C31E24">
        <w:tab/>
        <w:t>shall send a SIP 200 (OK) response to the SIP CANCEL request according to 3GPP TS 24.229 [11]; and</w:t>
      </w:r>
    </w:p>
    <w:p w14:paraId="3D857C6E" w14:textId="77777777" w:rsidR="005377F9" w:rsidRPr="00C31E24" w:rsidRDefault="005377F9" w:rsidP="005377F9">
      <w:pPr>
        <w:pStyle w:val="B1"/>
      </w:pPr>
      <w:r w:rsidRPr="00C31E24">
        <w:t>2)</w:t>
      </w:r>
      <w:r w:rsidRPr="00C31E24">
        <w:tab/>
        <w:t>shall send a SIP 487 (Request Terminated) response to the SIP INVITE request according to 3GPP TS 24.229 [11].</w:t>
      </w:r>
    </w:p>
    <w:p w14:paraId="45035D14" w14:textId="77777777" w:rsidR="005377F9" w:rsidRPr="00C31E24" w:rsidRDefault="005377F9" w:rsidP="005377F9">
      <w:r w:rsidRPr="00C31E24">
        <w:t>Upon receiving a SIP BYE request for an established dialog, the MCVideo client:</w:t>
      </w:r>
    </w:p>
    <w:p w14:paraId="2D16AF4B" w14:textId="77777777" w:rsidR="005377F9" w:rsidRPr="00C31E24" w:rsidRDefault="005377F9" w:rsidP="005377F9">
      <w:pPr>
        <w:pStyle w:val="B1"/>
      </w:pPr>
      <w:r w:rsidRPr="00C31E24">
        <w:t>shall follow the procedures in subclause 10.2.5.2.</w:t>
      </w:r>
    </w:p>
    <w:p w14:paraId="5A4FA0B8" w14:textId="77777777" w:rsidR="005377F9" w:rsidRPr="00C31E24" w:rsidRDefault="005377F9" w:rsidP="005377F9">
      <w:r w:rsidRPr="00C31E24">
        <w:t>[TS 24.581, clause 6.2.5.3.3]</w:t>
      </w:r>
    </w:p>
    <w:p w14:paraId="3BD58FD5" w14:textId="77777777" w:rsidR="005377F9" w:rsidRPr="00C31E24" w:rsidRDefault="005377F9" w:rsidP="005377F9">
      <w:r w:rsidRPr="00C31E24">
        <w:t>Upon receiving an indication from the user to request permission to receive media, the transmission participant:</w:t>
      </w:r>
    </w:p>
    <w:p w14:paraId="0AFBA1D1" w14:textId="77777777" w:rsidR="005377F9" w:rsidRPr="00C31E24" w:rsidRDefault="005377F9" w:rsidP="005377F9">
      <w:pPr>
        <w:pStyle w:val="B1"/>
      </w:pPr>
      <w:r w:rsidRPr="00C31E24">
        <w:t>1.</w:t>
      </w:r>
      <w:r w:rsidRPr="00C31E24">
        <w:tab/>
        <w:t>shall send the Receive Media Request message toward the transmission control server; The Receive Media Request message:</w:t>
      </w:r>
    </w:p>
    <w:p w14:paraId="727B94AE" w14:textId="77777777" w:rsidR="005377F9" w:rsidRPr="00C31E24" w:rsidRDefault="005377F9" w:rsidP="005377F9">
      <w:pPr>
        <w:pStyle w:val="B2"/>
      </w:pPr>
      <w:r w:rsidRPr="00C31E24">
        <w:t>a.</w:t>
      </w:r>
      <w:r w:rsidRPr="00C31E24">
        <w:tab/>
        <w:t>if a different priority than the normal priority is required, shall include the Reception Priority field with the priority not higher than negotiated with the transmission control server as specified in subclause 14.3.3; and</w:t>
      </w:r>
    </w:p>
    <w:p w14:paraId="0A03DB8A" w14:textId="77777777" w:rsidR="005377F9" w:rsidRPr="00C31E24" w:rsidRDefault="005377F9" w:rsidP="005377F9">
      <w:pPr>
        <w:pStyle w:val="B2"/>
      </w:pPr>
      <w:r w:rsidRPr="00C31E24">
        <w:t>b.</w:t>
      </w:r>
      <w:r w:rsidRPr="00C31E24">
        <w:tab/>
        <w:t>if the receive media request is a broadcast group call, system call, emergency call or an imminent peril call, shall include a Transmission Indicator field indicating the relevant call types;</w:t>
      </w:r>
    </w:p>
    <w:p w14:paraId="5109E837" w14:textId="77777777" w:rsidR="005377F9" w:rsidRPr="00C31E24" w:rsidRDefault="005377F9" w:rsidP="005377F9">
      <w:pPr>
        <w:pStyle w:val="B1"/>
      </w:pPr>
      <w:r w:rsidRPr="00C31E24">
        <w:t>2.</w:t>
      </w:r>
      <w:r w:rsidRPr="00C31E24">
        <w:tab/>
        <w:t>shall create an instance of the 'Transmission participant state transition diagram for basic reception control operation';</w:t>
      </w:r>
    </w:p>
    <w:p w14:paraId="041E70D5" w14:textId="77777777" w:rsidR="005377F9" w:rsidRPr="00C31E24" w:rsidRDefault="005377F9" w:rsidP="005377F9">
      <w:pPr>
        <w:pStyle w:val="B1"/>
      </w:pPr>
      <w:r w:rsidRPr="00C31E24">
        <w:t>3.</w:t>
      </w:r>
      <w:r w:rsidRPr="00C31E24">
        <w:tab/>
        <w:t>shall map the stored User ID and the SSRC of the user transmitting the media with instance of 'Transmission participant state transition diagram for basic reception control operation' created in step 2; and</w:t>
      </w:r>
    </w:p>
    <w:p w14:paraId="1EDB4F9B" w14:textId="77777777" w:rsidR="005377F9" w:rsidRPr="00C31E24" w:rsidRDefault="005377F9" w:rsidP="005377F9">
      <w:pPr>
        <w:pStyle w:val="B1"/>
      </w:pPr>
      <w:r w:rsidRPr="00C31E24">
        <w:t>4.</w:t>
      </w:r>
      <w:r w:rsidRPr="00C31E24">
        <w:tab/>
        <w:t>shall remain in the 'U: reception controller' state.</w:t>
      </w:r>
    </w:p>
    <w:p w14:paraId="5E89B7F0" w14:textId="77777777" w:rsidR="005377F9" w:rsidRPr="00C31E24" w:rsidRDefault="005377F9" w:rsidP="005377F9">
      <w:r w:rsidRPr="00C31E24">
        <w:t>[TS 24.581, clause 6.2.5.3.4]</w:t>
      </w:r>
    </w:p>
    <w:p w14:paraId="646248BA" w14:textId="77777777" w:rsidR="005377F9" w:rsidRPr="00C31E24" w:rsidRDefault="005377F9" w:rsidP="005377F9">
      <w:r w:rsidRPr="00C31E24">
        <w:t>Upon receiving a Transmission end notify message, the transmission participant:</w:t>
      </w:r>
    </w:p>
    <w:p w14:paraId="298CFFE8" w14:textId="77777777" w:rsidR="005377F9" w:rsidRPr="00C31E24" w:rsidRDefault="005377F9" w:rsidP="005377F9">
      <w:pPr>
        <w:pStyle w:val="B1"/>
      </w:pPr>
      <w:r w:rsidRPr="00C31E24">
        <w:t>1.</w:t>
      </w:r>
      <w:r w:rsidRPr="00C31E24">
        <w:tab/>
        <w:t>shall inform the user about the media transmission ended by another user; and</w:t>
      </w:r>
    </w:p>
    <w:p w14:paraId="2142362F" w14:textId="77777777" w:rsidR="005377F9" w:rsidRPr="00C31E24" w:rsidRDefault="005377F9" w:rsidP="005377F9">
      <w:pPr>
        <w:pStyle w:val="B1"/>
      </w:pPr>
      <w:r w:rsidRPr="00C31E24">
        <w:t>2.</w:t>
      </w:r>
      <w:r w:rsidRPr="00C31E24">
        <w:tab/>
        <w:t>shall remain in the 'U: reception controller' state.</w:t>
      </w:r>
    </w:p>
    <w:p w14:paraId="042566D2" w14:textId="77777777" w:rsidR="005377F9" w:rsidRPr="00C31E24" w:rsidRDefault="005377F9" w:rsidP="005377F9">
      <w:r w:rsidRPr="00C31E24">
        <w:t>[TS 24.581, clause 6.2.5.3.5]</w:t>
      </w:r>
    </w:p>
    <w:p w14:paraId="29E62D2E" w14:textId="77777777" w:rsidR="005377F9" w:rsidRPr="00C31E24" w:rsidRDefault="005377F9" w:rsidP="005377F9">
      <w:r w:rsidRPr="00C31E24">
        <w:t>Upon receiving an MCVideo call release step 1 request from the application and signalling plane when the MCVideo call is going to be released or when the transmission participant is leaving the MCVideo call, the transmission participant:</w:t>
      </w:r>
    </w:p>
    <w:p w14:paraId="7E5FFB99" w14:textId="77777777" w:rsidR="005377F9" w:rsidRPr="00C31E24" w:rsidRDefault="005377F9" w:rsidP="005377F9">
      <w:pPr>
        <w:pStyle w:val="B1"/>
      </w:pPr>
      <w:r w:rsidRPr="00C31E24">
        <w:t>1.</w:t>
      </w:r>
      <w:r w:rsidRPr="00C31E24">
        <w:tab/>
        <w:t>shall stop receiving reception control messages;</w:t>
      </w:r>
    </w:p>
    <w:p w14:paraId="43441E22" w14:textId="77777777" w:rsidR="005377F9" w:rsidRPr="00C31E24" w:rsidRDefault="005377F9" w:rsidP="005377F9">
      <w:pPr>
        <w:pStyle w:val="B1"/>
      </w:pPr>
      <w:r w:rsidRPr="00C31E24">
        <w:t>2.</w:t>
      </w:r>
      <w:r w:rsidRPr="00C31E24">
        <w:tab/>
        <w:t>shall request the MCVideo client to stop receiving RTP media packets; and</w:t>
      </w:r>
    </w:p>
    <w:p w14:paraId="2744DA71" w14:textId="77777777" w:rsidR="005377F9" w:rsidRPr="00C31E24" w:rsidRDefault="005377F9" w:rsidP="005377F9">
      <w:pPr>
        <w:pStyle w:val="B1"/>
      </w:pPr>
      <w:r w:rsidRPr="00C31E24">
        <w:t>3.</w:t>
      </w:r>
      <w:r w:rsidRPr="00C31E24">
        <w:tab/>
        <w:t>shall enter the 'Call releasing' state.</w:t>
      </w:r>
    </w:p>
    <w:p w14:paraId="177CDD98" w14:textId="77777777" w:rsidR="005377F9" w:rsidRPr="00C31E24" w:rsidRDefault="005377F9" w:rsidP="005377F9">
      <w:r w:rsidRPr="00C31E24">
        <w:t>[TS 24.581, clause 6.2.5.5.5]</w:t>
      </w:r>
    </w:p>
    <w:p w14:paraId="2C4DE111" w14:textId="77777777" w:rsidR="005377F9" w:rsidRPr="00C31E24" w:rsidRDefault="005377F9" w:rsidP="005377F9">
      <w:r w:rsidRPr="00C31E24">
        <w:t>Upon receiving a Media reception end request message, the transmission participant:</w:t>
      </w:r>
    </w:p>
    <w:p w14:paraId="42C022A4" w14:textId="77777777" w:rsidR="005377F9" w:rsidRPr="00C31E24" w:rsidRDefault="005377F9" w:rsidP="005377F9">
      <w:pPr>
        <w:pStyle w:val="B1"/>
      </w:pPr>
      <w:r w:rsidRPr="00C31E24">
        <w:t>1.</w:t>
      </w:r>
      <w:r w:rsidRPr="00C31E24">
        <w:tab/>
        <w:t>if the first bit in the subtype of the Media reception end request message set to "1" (Acknowledgment is required) as described in subclause 8.3.2, shall send a Reception control Ack message. The Reception control Ack message:</w:t>
      </w:r>
    </w:p>
    <w:p w14:paraId="5FFDC2C5" w14:textId="77777777" w:rsidR="005377F9" w:rsidRPr="00C31E24" w:rsidRDefault="005377F9" w:rsidP="005377F9">
      <w:pPr>
        <w:pStyle w:val="B2"/>
      </w:pPr>
      <w:r w:rsidRPr="00C31E24">
        <w:rPr>
          <w:lang w:eastAsia="zh-CN"/>
        </w:rPr>
        <w:t>a.</w:t>
      </w:r>
      <w:r w:rsidRPr="00C31E24">
        <w:tab/>
        <w:t>shall include the Message Type field set to '2' (Media reception end request);</w:t>
      </w:r>
    </w:p>
    <w:p w14:paraId="2525ED90" w14:textId="77777777" w:rsidR="005377F9" w:rsidRPr="00C31E24" w:rsidRDefault="005377F9" w:rsidP="005377F9">
      <w:pPr>
        <w:pStyle w:val="B2"/>
      </w:pPr>
      <w:r w:rsidRPr="00C31E24">
        <w:rPr>
          <w:lang w:eastAsia="zh-CN"/>
        </w:rPr>
        <w:t>b.</w:t>
      </w:r>
      <w:r w:rsidRPr="00C31E24">
        <w:tab/>
        <w:t>shall include the Source field set to '0' (the transmission participant is the source); and</w:t>
      </w:r>
    </w:p>
    <w:p w14:paraId="3B1779AA" w14:textId="77777777" w:rsidR="005377F9" w:rsidRPr="00C31E24" w:rsidRDefault="005377F9" w:rsidP="005377F9">
      <w:pPr>
        <w:pStyle w:val="B2"/>
      </w:pPr>
      <w:r w:rsidRPr="00C31E24">
        <w:rPr>
          <w:lang w:eastAsia="zh-CN"/>
        </w:rPr>
        <w:t>c.</w:t>
      </w:r>
      <w:r w:rsidRPr="00C31E24">
        <w:tab/>
        <w:t>shall include the Message Name field set to MCV2.</w:t>
      </w:r>
    </w:p>
    <w:p w14:paraId="0EA34C1F" w14:textId="77777777" w:rsidR="005377F9" w:rsidRPr="00C31E24" w:rsidRDefault="005377F9" w:rsidP="005377F9">
      <w:pPr>
        <w:pStyle w:val="B1"/>
      </w:pPr>
      <w:r w:rsidRPr="00C31E24">
        <w:t>2.</w:t>
      </w:r>
      <w:r w:rsidRPr="00C31E24">
        <w:tab/>
        <w:t>shall inform the user that the receiving RTP media is being ended;</w:t>
      </w:r>
    </w:p>
    <w:p w14:paraId="29AC012D" w14:textId="77777777" w:rsidR="005377F9" w:rsidRPr="00C31E24" w:rsidRDefault="005377F9" w:rsidP="005377F9">
      <w:pPr>
        <w:pStyle w:val="B1"/>
      </w:pPr>
      <w:r w:rsidRPr="00C31E24">
        <w:t>3.</w:t>
      </w:r>
      <w:r w:rsidRPr="00C31E24">
        <w:tab/>
        <w:t>may give information to the user about the reason for ending the received RTP media;</w:t>
      </w:r>
    </w:p>
    <w:p w14:paraId="46B5F2DD" w14:textId="77777777" w:rsidR="005377F9" w:rsidRPr="00C31E24" w:rsidRDefault="005377F9" w:rsidP="005377F9">
      <w:pPr>
        <w:pStyle w:val="B1"/>
      </w:pPr>
      <w:r w:rsidRPr="00C31E24">
        <w:t>4.</w:t>
      </w:r>
      <w:r w:rsidRPr="00C31E24">
        <w:tab/>
        <w:t>shall request the MCVideo client to discard any remaining buffered RTP media packets and stop displaying to user;</w:t>
      </w:r>
    </w:p>
    <w:p w14:paraId="4D32E81E" w14:textId="77777777" w:rsidR="005377F9" w:rsidRPr="00C31E24" w:rsidRDefault="005377F9" w:rsidP="005377F9">
      <w:pPr>
        <w:pStyle w:val="B1"/>
      </w:pPr>
      <w:r w:rsidRPr="00C31E24">
        <w:t>5.</w:t>
      </w:r>
      <w:r w:rsidRPr="00C31E24">
        <w:tab/>
        <w:t>shall send a Media reception end response message towards the transmission control server;</w:t>
      </w:r>
    </w:p>
    <w:p w14:paraId="34FFACF4" w14:textId="77777777" w:rsidR="005377F9" w:rsidRPr="00C31E24" w:rsidRDefault="005377F9" w:rsidP="005377F9">
      <w:pPr>
        <w:pStyle w:val="B1"/>
      </w:pPr>
      <w:r w:rsidRPr="00C31E24">
        <w:t>6.</w:t>
      </w:r>
      <w:r w:rsidRPr="00C31E24">
        <w:tab/>
        <w:t>may provide a Media reception end notification to the MCVideo user;</w:t>
      </w:r>
    </w:p>
    <w:p w14:paraId="4F9ACF40" w14:textId="77777777" w:rsidR="005377F9" w:rsidRPr="00C31E24" w:rsidRDefault="005377F9" w:rsidP="005377F9">
      <w:pPr>
        <w:pStyle w:val="B1"/>
      </w:pPr>
      <w:r w:rsidRPr="00C31E24">
        <w:t>7.</w:t>
      </w:r>
      <w:r w:rsidRPr="00C31E24">
        <w:tab/>
        <w:t>if the Receive Media Indicator field is included and the B-bit set to '1' (Broadcast group call), shall provide a notification to the user indicating the type of call; and</w:t>
      </w:r>
    </w:p>
    <w:p w14:paraId="010DB673" w14:textId="77777777" w:rsidR="005377F9" w:rsidRPr="00C31E24" w:rsidRDefault="005377F9" w:rsidP="005377F9">
      <w:pPr>
        <w:pStyle w:val="B1"/>
      </w:pPr>
      <w:r w:rsidRPr="00C31E24">
        <w:t>8.</w:t>
      </w:r>
      <w:r w:rsidRPr="00C31E24">
        <w:tab/>
        <w:t>shall enter the 'terminated' state.</w:t>
      </w:r>
    </w:p>
    <w:p w14:paraId="061D1859" w14:textId="77777777" w:rsidR="005377F9" w:rsidRPr="00C31E24" w:rsidRDefault="005377F9" w:rsidP="00DD5C3D">
      <w:pPr>
        <w:pStyle w:val="H6"/>
      </w:pPr>
      <w:bookmarkStart w:id="394" w:name="_Toc52787514"/>
      <w:bookmarkStart w:id="395" w:name="_Toc52787694"/>
      <w:r w:rsidRPr="00C31E24">
        <w:t>6.1.1.8.3</w:t>
      </w:r>
      <w:r w:rsidRPr="00C31E24">
        <w:tab/>
        <w:t>Test description</w:t>
      </w:r>
      <w:bookmarkEnd w:id="394"/>
      <w:bookmarkEnd w:id="395"/>
    </w:p>
    <w:p w14:paraId="253BB526" w14:textId="77777777" w:rsidR="005377F9" w:rsidRPr="00C31E24" w:rsidRDefault="005377F9" w:rsidP="005377F9">
      <w:pPr>
        <w:pStyle w:val="H6"/>
      </w:pPr>
      <w:r w:rsidRPr="00C31E24">
        <w:t>6.1.1.8.3.1</w:t>
      </w:r>
      <w:r w:rsidRPr="00C31E24">
        <w:tab/>
        <w:t>Pre-test conditions</w:t>
      </w:r>
    </w:p>
    <w:p w14:paraId="7EA13538" w14:textId="77777777" w:rsidR="005377F9" w:rsidRPr="00C31E24" w:rsidRDefault="005377F9" w:rsidP="005377F9">
      <w:pPr>
        <w:pStyle w:val="H6"/>
        <w:rPr>
          <w:rFonts w:cs="Arial"/>
        </w:rPr>
      </w:pPr>
      <w:r w:rsidRPr="00C31E24">
        <w:rPr>
          <w:rFonts w:cs="Arial"/>
        </w:rPr>
        <w:t>System Simulator:</w:t>
      </w:r>
    </w:p>
    <w:p w14:paraId="0983B206" w14:textId="77777777" w:rsidR="005377F9" w:rsidRPr="00C31E24" w:rsidRDefault="005377F9" w:rsidP="005377F9">
      <w:pPr>
        <w:pStyle w:val="B1"/>
      </w:pPr>
      <w:r w:rsidRPr="00C31E24">
        <w:t>-</w:t>
      </w:r>
      <w:r w:rsidRPr="00C31E24">
        <w:tab/>
        <w:t>SS (MCVideo server)</w:t>
      </w:r>
    </w:p>
    <w:p w14:paraId="1C51580A" w14:textId="77777777" w:rsidR="005377F9" w:rsidRPr="00C31E24" w:rsidRDefault="005377F9" w:rsidP="005377F9">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7AB3286" w14:textId="77777777" w:rsidR="005377F9" w:rsidRPr="00C31E24" w:rsidRDefault="005377F9" w:rsidP="005377F9">
      <w:pPr>
        <w:pStyle w:val="H6"/>
        <w:rPr>
          <w:rFonts w:cs="Arial"/>
        </w:rPr>
      </w:pPr>
      <w:r w:rsidRPr="00C31E24">
        <w:rPr>
          <w:rFonts w:cs="Arial"/>
        </w:rPr>
        <w:t>IUT:</w:t>
      </w:r>
    </w:p>
    <w:p w14:paraId="7DBE3609" w14:textId="77777777" w:rsidR="005377F9" w:rsidRPr="00C31E24" w:rsidRDefault="005377F9" w:rsidP="005377F9">
      <w:pPr>
        <w:pStyle w:val="B1"/>
      </w:pPr>
      <w:r w:rsidRPr="00C31E24">
        <w:t>-</w:t>
      </w:r>
      <w:r w:rsidRPr="00C31E24">
        <w:tab/>
        <w:t>UE (MCVideo client)</w:t>
      </w:r>
    </w:p>
    <w:p w14:paraId="052C051D" w14:textId="77777777" w:rsidR="005377F9" w:rsidRPr="00C31E24" w:rsidRDefault="005377F9" w:rsidP="005377F9">
      <w:pPr>
        <w:pStyle w:val="B1"/>
      </w:pPr>
      <w:r w:rsidRPr="00C31E24">
        <w:t>-</w:t>
      </w:r>
      <w:r w:rsidRPr="00C31E24">
        <w:tab/>
        <w:t>The test USIM set as defined in TS 36.579-1 [2], subclause 5.5.10 is inserted.</w:t>
      </w:r>
    </w:p>
    <w:p w14:paraId="04CCD72C" w14:textId="77777777" w:rsidR="005377F9" w:rsidRPr="00C31E24" w:rsidRDefault="005377F9" w:rsidP="005377F9">
      <w:pPr>
        <w:pStyle w:val="H6"/>
        <w:rPr>
          <w:rFonts w:cs="Arial"/>
        </w:rPr>
      </w:pPr>
      <w:r w:rsidRPr="00C31E24">
        <w:rPr>
          <w:rFonts w:cs="Arial"/>
        </w:rPr>
        <w:t>Preamble:</w:t>
      </w:r>
    </w:p>
    <w:p w14:paraId="416757D9" w14:textId="77777777" w:rsidR="005377F9" w:rsidRPr="00C31E24" w:rsidRDefault="005377F9" w:rsidP="005377F9">
      <w:pPr>
        <w:pStyle w:val="B1"/>
      </w:pPr>
      <w:r w:rsidRPr="00C31E24">
        <w:t>-</w:t>
      </w:r>
      <w:r w:rsidRPr="00C31E24">
        <w:tab/>
        <w:t>The UE has performed the Generic Test Procedure for MCVideo UE registration as specified in TS 36.579-1 [2], subclause 5.4.2A.</w:t>
      </w:r>
    </w:p>
    <w:p w14:paraId="34A207C2" w14:textId="77777777" w:rsidR="005377F9" w:rsidRPr="00C31E24" w:rsidRDefault="005377F9" w:rsidP="005377F9">
      <w:pPr>
        <w:pStyle w:val="B1"/>
      </w:pPr>
      <w:r w:rsidRPr="00C31E24">
        <w:t>-</w:t>
      </w:r>
      <w:r w:rsidRPr="00C31E24">
        <w:tab/>
        <w:t>The MCVideo User performs the Generic Test Procedure for MCVideo Authorization/Configuration and Key Generation as specified in TS 36.579-1 [2], subclause 5.3.2A.</w:t>
      </w:r>
    </w:p>
    <w:p w14:paraId="471074D8" w14:textId="77777777" w:rsidR="005377F9" w:rsidRPr="00C31E24" w:rsidRDefault="005377F9" w:rsidP="005377F9">
      <w:pPr>
        <w:pStyle w:val="B1"/>
      </w:pPr>
      <w:r w:rsidRPr="00C31E24">
        <w:t>-</w:t>
      </w:r>
      <w:r w:rsidRPr="00C31E24">
        <w:tab/>
        <w:t>UE States at the end of the preamble</w:t>
      </w:r>
    </w:p>
    <w:p w14:paraId="5D5F545D" w14:textId="77777777" w:rsidR="005377F9" w:rsidRPr="00C31E24" w:rsidRDefault="005377F9" w:rsidP="005377F9">
      <w:pPr>
        <w:pStyle w:val="B2"/>
      </w:pPr>
      <w:r w:rsidRPr="00C31E24">
        <w:t>-</w:t>
      </w:r>
      <w:r w:rsidRPr="00C31E24">
        <w:tab/>
        <w:t>The UE is in E-UTRA Registered, Idle Mode state.</w:t>
      </w:r>
    </w:p>
    <w:p w14:paraId="2D346215" w14:textId="77777777" w:rsidR="005377F9" w:rsidRPr="00C31E24" w:rsidRDefault="005377F9" w:rsidP="005377F9">
      <w:pPr>
        <w:pStyle w:val="B2"/>
      </w:pPr>
      <w:r w:rsidRPr="00C31E24">
        <w:t>-</w:t>
      </w:r>
      <w:r w:rsidRPr="00C31E24">
        <w:tab/>
        <w:t>The MCVideo Client Application has been activated and User has registered-in as the MCVideo User with the Server as active user at the Client.</w:t>
      </w:r>
    </w:p>
    <w:p w14:paraId="4DA3817E" w14:textId="77777777" w:rsidR="005377F9" w:rsidRPr="00C31E24" w:rsidRDefault="005377F9" w:rsidP="005377F9">
      <w:pPr>
        <w:pStyle w:val="H6"/>
      </w:pPr>
      <w:r w:rsidRPr="00C31E24">
        <w:t>6.1.1.8.3.2</w:t>
      </w:r>
      <w:r w:rsidRPr="00C31E24">
        <w:tab/>
        <w:t>Test procedure sequence</w:t>
      </w:r>
    </w:p>
    <w:p w14:paraId="14AB8BA7" w14:textId="77777777" w:rsidR="005377F9" w:rsidRPr="00C31E24" w:rsidRDefault="005377F9" w:rsidP="005377F9">
      <w:pPr>
        <w:pStyle w:val="TH"/>
      </w:pPr>
      <w:r w:rsidRPr="00C31E24">
        <w:t>Table 6.1.1.8.3.2-1: Main Behaviour</w:t>
      </w:r>
    </w:p>
    <w:tbl>
      <w:tblPr>
        <w:tblW w:w="9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4"/>
        <w:gridCol w:w="4085"/>
        <w:gridCol w:w="709"/>
        <w:gridCol w:w="2596"/>
        <w:gridCol w:w="547"/>
        <w:gridCol w:w="860"/>
      </w:tblGrid>
      <w:tr w:rsidR="005377F9" w:rsidRPr="00C31E24" w14:paraId="551FA4DB" w14:textId="77777777" w:rsidTr="00D74F31">
        <w:trPr>
          <w:trHeight w:val="204"/>
          <w:tblHeader/>
          <w:jc w:val="center"/>
        </w:trPr>
        <w:tc>
          <w:tcPr>
            <w:tcW w:w="624" w:type="dxa"/>
            <w:tcBorders>
              <w:bottom w:val="nil"/>
            </w:tcBorders>
          </w:tcPr>
          <w:p w14:paraId="14194715" w14:textId="77777777" w:rsidR="005377F9" w:rsidRPr="00C31E24" w:rsidRDefault="005377F9" w:rsidP="00D74F31">
            <w:pPr>
              <w:pStyle w:val="TAH"/>
              <w:keepNext w:val="0"/>
              <w:keepLines w:val="0"/>
              <w:widowControl w:val="0"/>
            </w:pPr>
            <w:r w:rsidRPr="00C31E24">
              <w:t>St</w:t>
            </w:r>
          </w:p>
        </w:tc>
        <w:tc>
          <w:tcPr>
            <w:tcW w:w="4085" w:type="dxa"/>
            <w:tcBorders>
              <w:bottom w:val="nil"/>
            </w:tcBorders>
          </w:tcPr>
          <w:p w14:paraId="28C8BA0F" w14:textId="77777777" w:rsidR="005377F9" w:rsidRPr="00C31E24" w:rsidRDefault="005377F9" w:rsidP="00D74F31">
            <w:pPr>
              <w:pStyle w:val="TAH"/>
              <w:keepNext w:val="0"/>
              <w:keepLines w:val="0"/>
              <w:widowControl w:val="0"/>
            </w:pPr>
            <w:r w:rsidRPr="00C31E24">
              <w:t>Procedure</w:t>
            </w:r>
          </w:p>
        </w:tc>
        <w:tc>
          <w:tcPr>
            <w:tcW w:w="3305" w:type="dxa"/>
            <w:gridSpan w:val="2"/>
          </w:tcPr>
          <w:p w14:paraId="3796AB97" w14:textId="77777777" w:rsidR="005377F9" w:rsidRPr="00C31E24" w:rsidRDefault="005377F9" w:rsidP="00D74F31">
            <w:pPr>
              <w:pStyle w:val="TAH"/>
              <w:keepNext w:val="0"/>
              <w:keepLines w:val="0"/>
              <w:widowControl w:val="0"/>
            </w:pPr>
            <w:r w:rsidRPr="00C31E24">
              <w:t>Message Sequence</w:t>
            </w:r>
          </w:p>
        </w:tc>
        <w:tc>
          <w:tcPr>
            <w:tcW w:w="547" w:type="dxa"/>
            <w:tcBorders>
              <w:bottom w:val="nil"/>
            </w:tcBorders>
          </w:tcPr>
          <w:p w14:paraId="2A41870A" w14:textId="77777777" w:rsidR="005377F9" w:rsidRPr="00C31E24" w:rsidRDefault="005377F9" w:rsidP="00D74F31">
            <w:pPr>
              <w:pStyle w:val="TAH"/>
              <w:keepNext w:val="0"/>
              <w:keepLines w:val="0"/>
              <w:widowControl w:val="0"/>
            </w:pPr>
            <w:r w:rsidRPr="00C31E24">
              <w:t>TP</w:t>
            </w:r>
          </w:p>
        </w:tc>
        <w:tc>
          <w:tcPr>
            <w:tcW w:w="860" w:type="dxa"/>
            <w:tcBorders>
              <w:bottom w:val="nil"/>
            </w:tcBorders>
          </w:tcPr>
          <w:p w14:paraId="2EE6538A" w14:textId="77777777" w:rsidR="005377F9" w:rsidRPr="00C31E24" w:rsidRDefault="005377F9" w:rsidP="00D74F31">
            <w:pPr>
              <w:pStyle w:val="TAH"/>
              <w:keepNext w:val="0"/>
              <w:keepLines w:val="0"/>
              <w:widowControl w:val="0"/>
            </w:pPr>
            <w:r w:rsidRPr="00C31E24">
              <w:t>Verdict</w:t>
            </w:r>
          </w:p>
        </w:tc>
      </w:tr>
      <w:tr w:rsidR="005377F9" w:rsidRPr="00C31E24" w14:paraId="64C42E36" w14:textId="77777777" w:rsidTr="00D74F31">
        <w:trPr>
          <w:trHeight w:val="204"/>
          <w:tblHeader/>
          <w:jc w:val="center"/>
        </w:trPr>
        <w:tc>
          <w:tcPr>
            <w:tcW w:w="624" w:type="dxa"/>
            <w:tcBorders>
              <w:top w:val="nil"/>
            </w:tcBorders>
          </w:tcPr>
          <w:p w14:paraId="3A044997" w14:textId="77777777" w:rsidR="005377F9" w:rsidRPr="00C31E24" w:rsidRDefault="005377F9" w:rsidP="00D74F31">
            <w:pPr>
              <w:pStyle w:val="TAH"/>
              <w:keepNext w:val="0"/>
              <w:keepLines w:val="0"/>
              <w:widowControl w:val="0"/>
            </w:pPr>
          </w:p>
        </w:tc>
        <w:tc>
          <w:tcPr>
            <w:tcW w:w="4085" w:type="dxa"/>
            <w:tcBorders>
              <w:top w:val="nil"/>
            </w:tcBorders>
          </w:tcPr>
          <w:p w14:paraId="5187EC23" w14:textId="77777777" w:rsidR="005377F9" w:rsidRPr="00C31E24" w:rsidRDefault="005377F9" w:rsidP="00D74F31">
            <w:pPr>
              <w:pStyle w:val="TAH"/>
              <w:keepNext w:val="0"/>
              <w:keepLines w:val="0"/>
              <w:widowControl w:val="0"/>
            </w:pPr>
          </w:p>
        </w:tc>
        <w:tc>
          <w:tcPr>
            <w:tcW w:w="709" w:type="dxa"/>
          </w:tcPr>
          <w:p w14:paraId="667AE317" w14:textId="77777777" w:rsidR="005377F9" w:rsidRPr="00C31E24" w:rsidRDefault="005377F9" w:rsidP="00D74F31">
            <w:pPr>
              <w:pStyle w:val="TAH"/>
              <w:keepNext w:val="0"/>
              <w:keepLines w:val="0"/>
              <w:widowControl w:val="0"/>
            </w:pPr>
            <w:r w:rsidRPr="00C31E24">
              <w:t>U - S</w:t>
            </w:r>
          </w:p>
        </w:tc>
        <w:tc>
          <w:tcPr>
            <w:tcW w:w="2596" w:type="dxa"/>
          </w:tcPr>
          <w:p w14:paraId="1366C42C" w14:textId="77777777" w:rsidR="005377F9" w:rsidRPr="00C31E24" w:rsidRDefault="005377F9" w:rsidP="00D74F31">
            <w:pPr>
              <w:pStyle w:val="TAH"/>
              <w:keepNext w:val="0"/>
              <w:keepLines w:val="0"/>
              <w:widowControl w:val="0"/>
            </w:pPr>
            <w:r w:rsidRPr="00C31E24">
              <w:t>Message</w:t>
            </w:r>
          </w:p>
        </w:tc>
        <w:tc>
          <w:tcPr>
            <w:tcW w:w="547" w:type="dxa"/>
            <w:tcBorders>
              <w:top w:val="nil"/>
            </w:tcBorders>
          </w:tcPr>
          <w:p w14:paraId="68808527" w14:textId="77777777" w:rsidR="005377F9" w:rsidRPr="00C31E24" w:rsidRDefault="005377F9" w:rsidP="00D74F31">
            <w:pPr>
              <w:pStyle w:val="TAH"/>
              <w:keepNext w:val="0"/>
              <w:keepLines w:val="0"/>
              <w:widowControl w:val="0"/>
            </w:pPr>
          </w:p>
        </w:tc>
        <w:tc>
          <w:tcPr>
            <w:tcW w:w="860" w:type="dxa"/>
            <w:tcBorders>
              <w:top w:val="nil"/>
            </w:tcBorders>
          </w:tcPr>
          <w:p w14:paraId="258119B6" w14:textId="77777777" w:rsidR="005377F9" w:rsidRPr="00C31E24" w:rsidRDefault="005377F9" w:rsidP="00D74F31">
            <w:pPr>
              <w:pStyle w:val="TAH"/>
              <w:keepNext w:val="0"/>
              <w:keepLines w:val="0"/>
              <w:widowControl w:val="0"/>
            </w:pPr>
          </w:p>
        </w:tc>
      </w:tr>
      <w:tr w:rsidR="005377F9" w:rsidRPr="00C31E24" w14:paraId="7E5D557F" w14:textId="77777777" w:rsidTr="00D74F31">
        <w:trPr>
          <w:trHeight w:val="426"/>
          <w:jc w:val="center"/>
        </w:trPr>
        <w:tc>
          <w:tcPr>
            <w:tcW w:w="624" w:type="dxa"/>
            <w:shd w:val="clear" w:color="auto" w:fill="auto"/>
          </w:tcPr>
          <w:p w14:paraId="552DB850"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c>
          <w:tcPr>
            <w:tcW w:w="4085" w:type="dxa"/>
            <w:shd w:val="clear" w:color="auto" w:fill="auto"/>
          </w:tcPr>
          <w:p w14:paraId="5604C814" w14:textId="78309D25" w:rsidR="005377F9" w:rsidRPr="00C31E24" w:rsidRDefault="005377F9" w:rsidP="00D74F31">
            <w:pPr>
              <w:pStyle w:val="TAL"/>
            </w:pPr>
            <w:r w:rsidRPr="00C31E24">
              <w:t>EXCEPTION: The E-UTRA/EPC actions that are related to the MCVIDEO call establishment are described in TS 36.579-1 [2], subclause 5.4.4A 'Generic Test Procedure for MCVideo CT communication in E-UTRA'. The test sequence below shows only the MCVideo relevant messages exchanged.</w:t>
            </w:r>
          </w:p>
        </w:tc>
        <w:tc>
          <w:tcPr>
            <w:tcW w:w="709" w:type="dxa"/>
            <w:shd w:val="clear" w:color="auto" w:fill="auto"/>
          </w:tcPr>
          <w:p w14:paraId="107C7A24"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c>
          <w:tcPr>
            <w:tcW w:w="2596" w:type="dxa"/>
            <w:shd w:val="clear" w:color="auto" w:fill="auto"/>
          </w:tcPr>
          <w:p w14:paraId="12666683" w14:textId="77777777" w:rsidR="005377F9" w:rsidRPr="00C31E24" w:rsidRDefault="005377F9" w:rsidP="00D74F31">
            <w:pPr>
              <w:pStyle w:val="TAL"/>
              <w:keepNext w:val="0"/>
              <w:keepLines w:val="0"/>
              <w:widowControl w:val="0"/>
              <w:rPr>
                <w:rFonts w:cs="Arial"/>
                <w:szCs w:val="18"/>
              </w:rPr>
            </w:pPr>
            <w:r w:rsidRPr="00C31E24">
              <w:rPr>
                <w:rFonts w:cs="Arial"/>
                <w:szCs w:val="18"/>
              </w:rPr>
              <w:t>-</w:t>
            </w:r>
          </w:p>
        </w:tc>
        <w:tc>
          <w:tcPr>
            <w:tcW w:w="547" w:type="dxa"/>
            <w:shd w:val="clear" w:color="auto" w:fill="auto"/>
          </w:tcPr>
          <w:p w14:paraId="7D77623D"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c>
          <w:tcPr>
            <w:tcW w:w="860" w:type="dxa"/>
            <w:shd w:val="clear" w:color="auto" w:fill="auto"/>
          </w:tcPr>
          <w:p w14:paraId="6800B645"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r>
      <w:tr w:rsidR="005377F9" w:rsidRPr="00C31E24" w14:paraId="7D21357B" w14:textId="77777777" w:rsidTr="00D74F31">
        <w:trPr>
          <w:trHeight w:val="835"/>
          <w:jc w:val="center"/>
        </w:trPr>
        <w:tc>
          <w:tcPr>
            <w:tcW w:w="624" w:type="dxa"/>
            <w:shd w:val="clear" w:color="auto" w:fill="auto"/>
          </w:tcPr>
          <w:p w14:paraId="5DA5E092" w14:textId="77777777" w:rsidR="005377F9" w:rsidRPr="00C31E24" w:rsidRDefault="005377F9" w:rsidP="00D74F31">
            <w:pPr>
              <w:pStyle w:val="TAC"/>
              <w:keepNext w:val="0"/>
              <w:keepLines w:val="0"/>
              <w:widowControl w:val="0"/>
            </w:pPr>
            <w:r w:rsidRPr="00C31E24">
              <w:t>1</w:t>
            </w:r>
          </w:p>
        </w:tc>
        <w:tc>
          <w:tcPr>
            <w:tcW w:w="4085" w:type="dxa"/>
            <w:shd w:val="clear" w:color="auto" w:fill="auto"/>
          </w:tcPr>
          <w:p w14:paraId="3FA52F8F" w14:textId="77777777" w:rsidR="005377F9" w:rsidRPr="00C31E24" w:rsidRDefault="005377F9" w:rsidP="00D74F31">
            <w:pPr>
              <w:pStyle w:val="TAL"/>
              <w:keepNext w:val="0"/>
              <w:keepLines w:val="0"/>
              <w:widowControl w:val="0"/>
            </w:pPr>
            <w:r w:rsidRPr="00C31E24">
              <w:t>The SS (MCVideo Server) sends a SIP INVITE to the UE (MCVideo Client) to initiate an On-demand pre-arranged Broadcast Group Call</w:t>
            </w:r>
            <w:r w:rsidRPr="00C31E24">
              <w:rPr>
                <w:rFonts w:cs="Arial"/>
                <w:color w:val="000000"/>
              </w:rPr>
              <w:t xml:space="preserve">, with explicit Reception Control </w:t>
            </w:r>
            <w:r w:rsidRPr="00C31E24">
              <w:t>by sending a SIP INVITE message.</w:t>
            </w:r>
          </w:p>
        </w:tc>
        <w:tc>
          <w:tcPr>
            <w:tcW w:w="709" w:type="dxa"/>
            <w:shd w:val="clear" w:color="auto" w:fill="auto"/>
          </w:tcPr>
          <w:p w14:paraId="3F1E57B7" w14:textId="77777777" w:rsidR="005377F9" w:rsidRPr="00C31E24" w:rsidRDefault="005377F9" w:rsidP="00D74F31">
            <w:pPr>
              <w:pStyle w:val="TAC"/>
              <w:keepNext w:val="0"/>
              <w:keepLines w:val="0"/>
              <w:widowControl w:val="0"/>
            </w:pPr>
            <w:r w:rsidRPr="00C31E24">
              <w:t>&lt;--</w:t>
            </w:r>
          </w:p>
        </w:tc>
        <w:tc>
          <w:tcPr>
            <w:tcW w:w="2596" w:type="dxa"/>
            <w:shd w:val="clear" w:color="auto" w:fill="auto"/>
          </w:tcPr>
          <w:p w14:paraId="0A17EE5C" w14:textId="77777777" w:rsidR="005377F9" w:rsidRPr="00C31E24" w:rsidRDefault="005377F9" w:rsidP="00D74F31">
            <w:pPr>
              <w:pStyle w:val="TAL"/>
              <w:keepNext w:val="0"/>
              <w:keepLines w:val="0"/>
              <w:widowControl w:val="0"/>
            </w:pPr>
            <w:r w:rsidRPr="00C31E24">
              <w:t>SIP INVITE</w:t>
            </w:r>
          </w:p>
        </w:tc>
        <w:tc>
          <w:tcPr>
            <w:tcW w:w="547" w:type="dxa"/>
            <w:shd w:val="clear" w:color="auto" w:fill="auto"/>
          </w:tcPr>
          <w:p w14:paraId="532001F5" w14:textId="77777777" w:rsidR="005377F9" w:rsidRPr="00C31E24" w:rsidRDefault="005377F9" w:rsidP="00D74F31">
            <w:pPr>
              <w:pStyle w:val="TAC"/>
              <w:keepNext w:val="0"/>
              <w:keepLines w:val="0"/>
              <w:widowControl w:val="0"/>
            </w:pPr>
            <w:r w:rsidRPr="00C31E24">
              <w:t>-</w:t>
            </w:r>
          </w:p>
        </w:tc>
        <w:tc>
          <w:tcPr>
            <w:tcW w:w="860" w:type="dxa"/>
            <w:shd w:val="clear" w:color="auto" w:fill="auto"/>
          </w:tcPr>
          <w:p w14:paraId="0DF7F93C" w14:textId="77777777" w:rsidR="005377F9" w:rsidRPr="00C31E24" w:rsidRDefault="005377F9" w:rsidP="00D74F31">
            <w:pPr>
              <w:pStyle w:val="TAC"/>
              <w:keepNext w:val="0"/>
              <w:keepLines w:val="0"/>
              <w:widowControl w:val="0"/>
            </w:pPr>
            <w:r w:rsidRPr="00C31E24">
              <w:t>-</w:t>
            </w:r>
          </w:p>
        </w:tc>
      </w:tr>
      <w:tr w:rsidR="005377F9" w:rsidRPr="00C31E24" w14:paraId="09397505" w14:textId="77777777" w:rsidTr="00D74F31">
        <w:trPr>
          <w:trHeight w:val="426"/>
          <w:jc w:val="center"/>
        </w:trPr>
        <w:tc>
          <w:tcPr>
            <w:tcW w:w="624" w:type="dxa"/>
            <w:shd w:val="clear" w:color="auto" w:fill="auto"/>
          </w:tcPr>
          <w:p w14:paraId="7E0DA2D8" w14:textId="77777777" w:rsidR="005377F9" w:rsidRPr="00C31E24" w:rsidRDefault="005377F9" w:rsidP="00D74F31">
            <w:pPr>
              <w:pStyle w:val="TAC"/>
              <w:keepNext w:val="0"/>
              <w:keepLines w:val="0"/>
              <w:widowControl w:val="0"/>
              <w:rPr>
                <w:rFonts w:cs="Arial"/>
              </w:rPr>
            </w:pPr>
            <w:r w:rsidRPr="00C31E24">
              <w:rPr>
                <w:rFonts w:cs="Arial"/>
              </w:rPr>
              <w:t>-</w:t>
            </w:r>
          </w:p>
        </w:tc>
        <w:tc>
          <w:tcPr>
            <w:tcW w:w="4085" w:type="dxa"/>
            <w:shd w:val="clear" w:color="auto" w:fill="auto"/>
          </w:tcPr>
          <w:p w14:paraId="6C2D3FB6" w14:textId="77777777" w:rsidR="005377F9" w:rsidRPr="00C31E24" w:rsidRDefault="005377F9" w:rsidP="00D74F31">
            <w:pPr>
              <w:spacing w:after="0"/>
              <w:rPr>
                <w:rFonts w:ascii="Arial" w:hAnsi="Arial" w:cs="Arial"/>
                <w:color w:val="000000"/>
                <w:sz w:val="18"/>
                <w:szCs w:val="18"/>
              </w:rPr>
            </w:pPr>
            <w:r w:rsidRPr="00C31E24">
              <w:rPr>
                <w:rFonts w:ascii="Arial" w:hAnsi="Arial" w:cs="Arial"/>
                <w:sz w:val="18"/>
                <w:szCs w:val="18"/>
              </w:rPr>
              <w:t xml:space="preserve">EXCEPTION: </w:t>
            </w:r>
            <w:r w:rsidRPr="00C31E24">
              <w:rPr>
                <w:rFonts w:ascii="Arial" w:hAnsi="Arial" w:cs="Arial"/>
                <w:sz w:val="18"/>
                <w:szCs w:val="18"/>
                <w:bdr w:val="none" w:sz="0" w:space="0" w:color="auto" w:frame="1"/>
                <w:shd w:val="clear" w:color="auto" w:fill="FFFFFF"/>
              </w:rPr>
              <w:t>Step 2a1 describes behaviour that depends on the UE (MCVideo Client) implementation; the "lower case letter" identifies a step sequence that take place if the UE (MCVideo Client) responds to a SIP INVITE message with a SIP 100 (Trying) message.</w:t>
            </w:r>
          </w:p>
        </w:tc>
        <w:tc>
          <w:tcPr>
            <w:tcW w:w="709" w:type="dxa"/>
            <w:shd w:val="clear" w:color="auto" w:fill="auto"/>
          </w:tcPr>
          <w:p w14:paraId="1EF22414" w14:textId="77777777" w:rsidR="005377F9" w:rsidRPr="00C31E24" w:rsidRDefault="005377F9" w:rsidP="00D74F31">
            <w:pPr>
              <w:pStyle w:val="TAC"/>
              <w:keepNext w:val="0"/>
              <w:keepLines w:val="0"/>
              <w:widowControl w:val="0"/>
              <w:rPr>
                <w:szCs w:val="18"/>
              </w:rPr>
            </w:pPr>
          </w:p>
        </w:tc>
        <w:tc>
          <w:tcPr>
            <w:tcW w:w="2596" w:type="dxa"/>
            <w:shd w:val="clear" w:color="auto" w:fill="auto"/>
          </w:tcPr>
          <w:p w14:paraId="4A5EC997" w14:textId="77777777" w:rsidR="005377F9" w:rsidRPr="00C31E24" w:rsidRDefault="005377F9" w:rsidP="00D74F31">
            <w:pPr>
              <w:pStyle w:val="TAL"/>
              <w:keepNext w:val="0"/>
              <w:keepLines w:val="0"/>
              <w:widowControl w:val="0"/>
              <w:rPr>
                <w:szCs w:val="18"/>
              </w:rPr>
            </w:pPr>
          </w:p>
        </w:tc>
        <w:tc>
          <w:tcPr>
            <w:tcW w:w="547" w:type="dxa"/>
            <w:shd w:val="clear" w:color="auto" w:fill="auto"/>
          </w:tcPr>
          <w:p w14:paraId="316873C8" w14:textId="77777777" w:rsidR="005377F9" w:rsidRPr="00C31E24" w:rsidRDefault="005377F9" w:rsidP="00D74F31">
            <w:pPr>
              <w:pStyle w:val="TAC"/>
              <w:keepNext w:val="0"/>
              <w:keepLines w:val="0"/>
              <w:widowControl w:val="0"/>
              <w:rPr>
                <w:szCs w:val="18"/>
              </w:rPr>
            </w:pPr>
          </w:p>
        </w:tc>
        <w:tc>
          <w:tcPr>
            <w:tcW w:w="860" w:type="dxa"/>
            <w:shd w:val="clear" w:color="auto" w:fill="auto"/>
          </w:tcPr>
          <w:p w14:paraId="0F2E95E7" w14:textId="77777777" w:rsidR="005377F9" w:rsidRPr="00C31E24" w:rsidRDefault="005377F9" w:rsidP="00D74F31">
            <w:pPr>
              <w:pStyle w:val="TAC"/>
              <w:keepNext w:val="0"/>
              <w:keepLines w:val="0"/>
              <w:widowControl w:val="0"/>
              <w:rPr>
                <w:szCs w:val="18"/>
              </w:rPr>
            </w:pPr>
          </w:p>
        </w:tc>
      </w:tr>
      <w:tr w:rsidR="005377F9" w:rsidRPr="00C31E24" w14:paraId="78985EFF" w14:textId="77777777" w:rsidTr="00D74F31">
        <w:trPr>
          <w:trHeight w:val="426"/>
          <w:jc w:val="center"/>
        </w:trPr>
        <w:tc>
          <w:tcPr>
            <w:tcW w:w="624" w:type="dxa"/>
            <w:shd w:val="clear" w:color="auto" w:fill="auto"/>
          </w:tcPr>
          <w:p w14:paraId="7C4AF9D5" w14:textId="77777777" w:rsidR="005377F9" w:rsidRPr="00C31E24" w:rsidRDefault="005377F9" w:rsidP="00D74F31">
            <w:pPr>
              <w:pStyle w:val="TAC"/>
              <w:keepNext w:val="0"/>
              <w:keepLines w:val="0"/>
              <w:widowControl w:val="0"/>
              <w:rPr>
                <w:rFonts w:cs="Arial"/>
              </w:rPr>
            </w:pPr>
            <w:r w:rsidRPr="00C31E24">
              <w:rPr>
                <w:rFonts w:cs="Arial"/>
              </w:rPr>
              <w:t>2a1</w:t>
            </w:r>
          </w:p>
        </w:tc>
        <w:tc>
          <w:tcPr>
            <w:tcW w:w="4085" w:type="dxa"/>
            <w:shd w:val="clear" w:color="auto" w:fill="auto"/>
          </w:tcPr>
          <w:p w14:paraId="635F6959" w14:textId="1DF244E5" w:rsidR="005377F9" w:rsidRPr="00C31E24" w:rsidRDefault="005377F9" w:rsidP="00D74F31">
            <w:pPr>
              <w:pStyle w:val="TAL"/>
              <w:keepNext w:val="0"/>
              <w:keepLines w:val="0"/>
              <w:widowControl w:val="0"/>
            </w:pPr>
            <w:r w:rsidRPr="00C31E24">
              <w:t>Check: Does the UE (MCVideo Client) respondwith a SIP 100 (Trying) message?</w:t>
            </w:r>
          </w:p>
        </w:tc>
        <w:tc>
          <w:tcPr>
            <w:tcW w:w="709" w:type="dxa"/>
            <w:shd w:val="clear" w:color="auto" w:fill="auto"/>
          </w:tcPr>
          <w:p w14:paraId="5E5956AB" w14:textId="77777777" w:rsidR="005377F9" w:rsidRPr="00C31E24" w:rsidRDefault="005377F9" w:rsidP="00D74F31">
            <w:pPr>
              <w:pStyle w:val="TAC"/>
              <w:keepNext w:val="0"/>
              <w:keepLines w:val="0"/>
              <w:widowControl w:val="0"/>
              <w:rPr>
                <w:szCs w:val="18"/>
              </w:rPr>
            </w:pPr>
            <w:r w:rsidRPr="00C31E24">
              <w:rPr>
                <w:szCs w:val="18"/>
              </w:rPr>
              <w:t>--&gt;</w:t>
            </w:r>
          </w:p>
        </w:tc>
        <w:tc>
          <w:tcPr>
            <w:tcW w:w="2596" w:type="dxa"/>
            <w:shd w:val="clear" w:color="auto" w:fill="auto"/>
          </w:tcPr>
          <w:p w14:paraId="245EC812" w14:textId="77777777" w:rsidR="005377F9" w:rsidRPr="00C31E24" w:rsidRDefault="005377F9" w:rsidP="00D74F31">
            <w:pPr>
              <w:pStyle w:val="TAL"/>
              <w:keepNext w:val="0"/>
              <w:keepLines w:val="0"/>
              <w:widowControl w:val="0"/>
              <w:rPr>
                <w:szCs w:val="18"/>
              </w:rPr>
            </w:pPr>
            <w:r w:rsidRPr="00C31E24">
              <w:rPr>
                <w:szCs w:val="18"/>
              </w:rPr>
              <w:t>SIP 100 (Trying)</w:t>
            </w:r>
          </w:p>
        </w:tc>
        <w:tc>
          <w:tcPr>
            <w:tcW w:w="547" w:type="dxa"/>
            <w:shd w:val="clear" w:color="auto" w:fill="auto"/>
          </w:tcPr>
          <w:p w14:paraId="632E2E3B" w14:textId="7249BDD6" w:rsidR="005377F9" w:rsidRPr="00C31E24" w:rsidRDefault="005377F9" w:rsidP="00D74F31">
            <w:pPr>
              <w:pStyle w:val="TAC"/>
              <w:keepNext w:val="0"/>
              <w:keepLines w:val="0"/>
              <w:widowControl w:val="0"/>
              <w:rPr>
                <w:szCs w:val="18"/>
              </w:rPr>
            </w:pPr>
            <w:r w:rsidRPr="00C31E24">
              <w:rPr>
                <w:szCs w:val="18"/>
              </w:rPr>
              <w:t>1</w:t>
            </w:r>
          </w:p>
        </w:tc>
        <w:tc>
          <w:tcPr>
            <w:tcW w:w="860" w:type="dxa"/>
            <w:shd w:val="clear" w:color="auto" w:fill="auto"/>
          </w:tcPr>
          <w:p w14:paraId="7DB08983" w14:textId="1204A0DF" w:rsidR="005377F9" w:rsidRPr="00C31E24" w:rsidRDefault="005377F9" w:rsidP="00D74F31">
            <w:pPr>
              <w:pStyle w:val="TAC"/>
              <w:keepNext w:val="0"/>
              <w:keepLines w:val="0"/>
              <w:widowControl w:val="0"/>
              <w:rPr>
                <w:szCs w:val="18"/>
              </w:rPr>
            </w:pPr>
            <w:r w:rsidRPr="00C31E24">
              <w:rPr>
                <w:szCs w:val="18"/>
              </w:rPr>
              <w:t>P</w:t>
            </w:r>
          </w:p>
        </w:tc>
      </w:tr>
      <w:tr w:rsidR="005377F9" w:rsidRPr="00C31E24" w14:paraId="73C60430" w14:textId="77777777" w:rsidTr="00D74F31">
        <w:trPr>
          <w:trHeight w:val="287"/>
          <w:jc w:val="center"/>
        </w:trPr>
        <w:tc>
          <w:tcPr>
            <w:tcW w:w="624" w:type="dxa"/>
            <w:shd w:val="clear" w:color="auto" w:fill="auto"/>
          </w:tcPr>
          <w:p w14:paraId="088158F2" w14:textId="77777777" w:rsidR="005377F9" w:rsidRPr="00C31E24" w:rsidRDefault="005377F9" w:rsidP="00D74F31">
            <w:pPr>
              <w:pStyle w:val="TAC"/>
              <w:keepNext w:val="0"/>
              <w:keepLines w:val="0"/>
              <w:widowControl w:val="0"/>
              <w:rPr>
                <w:rFonts w:cs="Arial"/>
              </w:rPr>
            </w:pPr>
            <w:r w:rsidRPr="00C31E24">
              <w:rPr>
                <w:rFonts w:cs="Arial"/>
              </w:rPr>
              <w:t>3</w:t>
            </w:r>
          </w:p>
        </w:tc>
        <w:tc>
          <w:tcPr>
            <w:tcW w:w="4085" w:type="dxa"/>
            <w:shd w:val="clear" w:color="auto" w:fill="auto"/>
          </w:tcPr>
          <w:p w14:paraId="653DFC93" w14:textId="77777777" w:rsidR="005377F9" w:rsidRPr="00C31E24" w:rsidRDefault="005377F9" w:rsidP="00D74F31">
            <w:pPr>
              <w:pStyle w:val="TAL"/>
              <w:keepNext w:val="0"/>
              <w:keepLines w:val="0"/>
              <w:widowControl w:val="0"/>
            </w:pPr>
            <w:r w:rsidRPr="00C31E24">
              <w:t>Check: Does the UE (MCVideo Client) send a SIP 200 (OK) message?</w:t>
            </w:r>
          </w:p>
        </w:tc>
        <w:tc>
          <w:tcPr>
            <w:tcW w:w="709" w:type="dxa"/>
            <w:shd w:val="clear" w:color="auto" w:fill="auto"/>
          </w:tcPr>
          <w:p w14:paraId="160F8A3E" w14:textId="77777777" w:rsidR="005377F9" w:rsidRPr="00C31E24" w:rsidRDefault="005377F9" w:rsidP="00D74F31">
            <w:pPr>
              <w:pStyle w:val="TAC"/>
              <w:keepNext w:val="0"/>
              <w:keepLines w:val="0"/>
              <w:widowControl w:val="0"/>
              <w:rPr>
                <w:szCs w:val="18"/>
              </w:rPr>
            </w:pPr>
            <w:r w:rsidRPr="00C31E24">
              <w:rPr>
                <w:szCs w:val="18"/>
              </w:rPr>
              <w:t>--&gt;</w:t>
            </w:r>
          </w:p>
        </w:tc>
        <w:tc>
          <w:tcPr>
            <w:tcW w:w="2596" w:type="dxa"/>
            <w:shd w:val="clear" w:color="auto" w:fill="auto"/>
          </w:tcPr>
          <w:p w14:paraId="6D372325" w14:textId="77777777" w:rsidR="005377F9" w:rsidRPr="00C31E24" w:rsidRDefault="005377F9" w:rsidP="00D74F31">
            <w:pPr>
              <w:pStyle w:val="TAL"/>
              <w:keepNext w:val="0"/>
              <w:keepLines w:val="0"/>
              <w:widowControl w:val="0"/>
              <w:rPr>
                <w:szCs w:val="18"/>
              </w:rPr>
            </w:pPr>
            <w:r w:rsidRPr="00C31E24">
              <w:rPr>
                <w:szCs w:val="18"/>
              </w:rPr>
              <w:t>SIP 200 (OK)</w:t>
            </w:r>
          </w:p>
        </w:tc>
        <w:tc>
          <w:tcPr>
            <w:tcW w:w="547" w:type="dxa"/>
            <w:shd w:val="clear" w:color="auto" w:fill="auto"/>
          </w:tcPr>
          <w:p w14:paraId="774C2C3D" w14:textId="77777777" w:rsidR="005377F9" w:rsidRPr="00C31E24" w:rsidRDefault="005377F9" w:rsidP="00D74F31">
            <w:pPr>
              <w:pStyle w:val="TAC"/>
              <w:keepNext w:val="0"/>
              <w:keepLines w:val="0"/>
              <w:widowControl w:val="0"/>
              <w:rPr>
                <w:szCs w:val="18"/>
              </w:rPr>
            </w:pPr>
            <w:r w:rsidRPr="00C31E24">
              <w:rPr>
                <w:szCs w:val="18"/>
              </w:rPr>
              <w:t>1</w:t>
            </w:r>
          </w:p>
        </w:tc>
        <w:tc>
          <w:tcPr>
            <w:tcW w:w="860" w:type="dxa"/>
            <w:shd w:val="clear" w:color="auto" w:fill="auto"/>
          </w:tcPr>
          <w:p w14:paraId="404A0C48" w14:textId="77777777" w:rsidR="005377F9" w:rsidRPr="00C31E24" w:rsidRDefault="005377F9" w:rsidP="00D74F31">
            <w:pPr>
              <w:pStyle w:val="TAC"/>
              <w:keepNext w:val="0"/>
              <w:keepLines w:val="0"/>
              <w:widowControl w:val="0"/>
              <w:rPr>
                <w:szCs w:val="18"/>
              </w:rPr>
            </w:pPr>
            <w:r w:rsidRPr="00C31E24">
              <w:rPr>
                <w:szCs w:val="18"/>
              </w:rPr>
              <w:t>P</w:t>
            </w:r>
          </w:p>
        </w:tc>
      </w:tr>
      <w:tr w:rsidR="005377F9" w:rsidRPr="00C31E24" w14:paraId="342EA1B9" w14:textId="77777777" w:rsidTr="00D74F31">
        <w:trPr>
          <w:trHeight w:val="409"/>
          <w:jc w:val="center"/>
        </w:trPr>
        <w:tc>
          <w:tcPr>
            <w:tcW w:w="624" w:type="dxa"/>
            <w:shd w:val="clear" w:color="auto" w:fill="auto"/>
          </w:tcPr>
          <w:p w14:paraId="0E9BA412" w14:textId="77777777" w:rsidR="005377F9" w:rsidRPr="00C31E24" w:rsidRDefault="005377F9" w:rsidP="00D74F31">
            <w:pPr>
              <w:pStyle w:val="TAC"/>
              <w:keepNext w:val="0"/>
              <w:keepLines w:val="0"/>
              <w:widowControl w:val="0"/>
              <w:rPr>
                <w:rFonts w:cs="Arial"/>
              </w:rPr>
            </w:pPr>
            <w:r w:rsidRPr="00C31E24">
              <w:rPr>
                <w:rFonts w:cs="Arial"/>
              </w:rPr>
              <w:t>4</w:t>
            </w:r>
          </w:p>
        </w:tc>
        <w:tc>
          <w:tcPr>
            <w:tcW w:w="4085" w:type="dxa"/>
            <w:shd w:val="clear" w:color="auto" w:fill="auto"/>
          </w:tcPr>
          <w:p w14:paraId="03F1F91F" w14:textId="77777777" w:rsidR="005377F9" w:rsidRPr="00C31E24" w:rsidRDefault="005377F9" w:rsidP="00D74F31">
            <w:pPr>
              <w:pStyle w:val="TAL"/>
              <w:keepNext w:val="0"/>
              <w:keepLines w:val="0"/>
              <w:widowControl w:val="0"/>
            </w:pPr>
            <w:r w:rsidRPr="00C31E24">
              <w:t>The SS (MCVideo Server) sends a SIP ACK message to the UE (MCVideo Client) to acknowledge the SIP 200 (OK) message.</w:t>
            </w:r>
          </w:p>
        </w:tc>
        <w:tc>
          <w:tcPr>
            <w:tcW w:w="709" w:type="dxa"/>
            <w:shd w:val="clear" w:color="auto" w:fill="auto"/>
          </w:tcPr>
          <w:p w14:paraId="74EEBEAD" w14:textId="77777777" w:rsidR="005377F9" w:rsidRPr="00C31E24" w:rsidRDefault="005377F9" w:rsidP="00D74F31">
            <w:pPr>
              <w:pStyle w:val="TAC"/>
              <w:keepNext w:val="0"/>
              <w:keepLines w:val="0"/>
              <w:widowControl w:val="0"/>
              <w:rPr>
                <w:szCs w:val="18"/>
              </w:rPr>
            </w:pPr>
            <w:r w:rsidRPr="00C31E24">
              <w:rPr>
                <w:szCs w:val="18"/>
              </w:rPr>
              <w:t>&lt;--</w:t>
            </w:r>
          </w:p>
        </w:tc>
        <w:tc>
          <w:tcPr>
            <w:tcW w:w="2596" w:type="dxa"/>
            <w:shd w:val="clear" w:color="auto" w:fill="auto"/>
          </w:tcPr>
          <w:p w14:paraId="0615D755" w14:textId="77777777" w:rsidR="005377F9" w:rsidRPr="00C31E24" w:rsidRDefault="005377F9" w:rsidP="00D74F31">
            <w:pPr>
              <w:pStyle w:val="TAL"/>
              <w:keepNext w:val="0"/>
              <w:keepLines w:val="0"/>
              <w:widowControl w:val="0"/>
              <w:rPr>
                <w:szCs w:val="18"/>
              </w:rPr>
            </w:pPr>
            <w:r w:rsidRPr="00C31E24">
              <w:rPr>
                <w:szCs w:val="18"/>
              </w:rPr>
              <w:t xml:space="preserve">SIP ACK </w:t>
            </w:r>
          </w:p>
        </w:tc>
        <w:tc>
          <w:tcPr>
            <w:tcW w:w="547" w:type="dxa"/>
            <w:shd w:val="clear" w:color="auto" w:fill="auto"/>
          </w:tcPr>
          <w:p w14:paraId="0EF27B53" w14:textId="77777777" w:rsidR="005377F9" w:rsidRPr="00C31E24" w:rsidRDefault="005377F9" w:rsidP="00D74F31">
            <w:pPr>
              <w:pStyle w:val="TAC"/>
              <w:keepNext w:val="0"/>
              <w:keepLines w:val="0"/>
              <w:widowControl w:val="0"/>
              <w:rPr>
                <w:szCs w:val="18"/>
              </w:rPr>
            </w:pPr>
            <w:r w:rsidRPr="00C31E24">
              <w:rPr>
                <w:szCs w:val="18"/>
              </w:rPr>
              <w:t>-</w:t>
            </w:r>
          </w:p>
        </w:tc>
        <w:tc>
          <w:tcPr>
            <w:tcW w:w="860" w:type="dxa"/>
            <w:shd w:val="clear" w:color="auto" w:fill="auto"/>
          </w:tcPr>
          <w:p w14:paraId="0771CF69" w14:textId="77777777" w:rsidR="005377F9" w:rsidRPr="00C31E24" w:rsidRDefault="005377F9" w:rsidP="00D74F31">
            <w:pPr>
              <w:pStyle w:val="TAC"/>
              <w:keepNext w:val="0"/>
              <w:keepLines w:val="0"/>
              <w:widowControl w:val="0"/>
              <w:rPr>
                <w:szCs w:val="18"/>
              </w:rPr>
            </w:pPr>
            <w:r w:rsidRPr="00C31E24">
              <w:rPr>
                <w:szCs w:val="18"/>
              </w:rPr>
              <w:t>-</w:t>
            </w:r>
          </w:p>
        </w:tc>
      </w:tr>
      <w:tr w:rsidR="005377F9" w:rsidRPr="00C31E24" w14:paraId="6D913FE4" w14:textId="77777777" w:rsidTr="00D74F31">
        <w:trPr>
          <w:trHeight w:val="409"/>
          <w:jc w:val="center"/>
        </w:trPr>
        <w:tc>
          <w:tcPr>
            <w:tcW w:w="624" w:type="dxa"/>
            <w:shd w:val="clear" w:color="auto" w:fill="auto"/>
          </w:tcPr>
          <w:p w14:paraId="7BFF00FB" w14:textId="77777777" w:rsidR="005377F9" w:rsidRPr="00C31E24" w:rsidRDefault="005377F9" w:rsidP="00D74F31">
            <w:pPr>
              <w:pStyle w:val="TAC"/>
              <w:keepNext w:val="0"/>
              <w:keepLines w:val="0"/>
              <w:widowControl w:val="0"/>
              <w:rPr>
                <w:rFonts w:cs="Arial"/>
              </w:rPr>
            </w:pPr>
            <w:r w:rsidRPr="00C31E24">
              <w:rPr>
                <w:rFonts w:cs="Arial"/>
              </w:rPr>
              <w:t>5</w:t>
            </w:r>
          </w:p>
        </w:tc>
        <w:tc>
          <w:tcPr>
            <w:tcW w:w="4085" w:type="dxa"/>
            <w:shd w:val="clear" w:color="auto" w:fill="auto"/>
          </w:tcPr>
          <w:p w14:paraId="00D5A808" w14:textId="77777777" w:rsidR="005377F9" w:rsidRPr="00C31E24" w:rsidRDefault="005377F9" w:rsidP="00D74F31">
            <w:pPr>
              <w:pStyle w:val="TAL"/>
              <w:keepNext w:val="0"/>
              <w:keepLines w:val="0"/>
              <w:widowControl w:val="0"/>
              <w:rPr>
                <w:rFonts w:cs="Arial"/>
              </w:rPr>
            </w:pPr>
            <w:r w:rsidRPr="00C31E24">
              <w:rPr>
                <w:rFonts w:cs="Arial"/>
              </w:rPr>
              <w:t>The SS (MCVideo Server) notifies the UE (MCVideo Client) that there is a broadcast message waiting for him to receive.</w:t>
            </w:r>
          </w:p>
        </w:tc>
        <w:tc>
          <w:tcPr>
            <w:tcW w:w="709" w:type="dxa"/>
            <w:shd w:val="clear" w:color="auto" w:fill="auto"/>
          </w:tcPr>
          <w:p w14:paraId="1F9BDE5A" w14:textId="77777777" w:rsidR="005377F9" w:rsidRPr="00C31E24" w:rsidRDefault="005377F9" w:rsidP="00D74F31">
            <w:pPr>
              <w:pStyle w:val="TAC"/>
              <w:keepNext w:val="0"/>
              <w:keepLines w:val="0"/>
              <w:widowControl w:val="0"/>
              <w:rPr>
                <w:rFonts w:cs="Arial"/>
                <w:szCs w:val="18"/>
              </w:rPr>
            </w:pPr>
            <w:r w:rsidRPr="00C31E24">
              <w:rPr>
                <w:rFonts w:cs="Arial"/>
                <w:szCs w:val="18"/>
              </w:rPr>
              <w:t>&lt;--</w:t>
            </w:r>
          </w:p>
        </w:tc>
        <w:tc>
          <w:tcPr>
            <w:tcW w:w="2596" w:type="dxa"/>
            <w:shd w:val="clear" w:color="auto" w:fill="auto"/>
          </w:tcPr>
          <w:p w14:paraId="39ADD2F3" w14:textId="77777777" w:rsidR="005377F9" w:rsidRPr="00C31E24" w:rsidRDefault="005377F9" w:rsidP="00D74F31">
            <w:pPr>
              <w:pStyle w:val="TAL"/>
              <w:keepNext w:val="0"/>
              <w:keepLines w:val="0"/>
              <w:widowControl w:val="0"/>
              <w:rPr>
                <w:rFonts w:cs="Arial"/>
                <w:szCs w:val="18"/>
              </w:rPr>
            </w:pPr>
            <w:r w:rsidRPr="00C31E24">
              <w:rPr>
                <w:rFonts w:cs="Arial"/>
                <w:szCs w:val="18"/>
              </w:rPr>
              <w:t>Media Transmission Notification</w:t>
            </w:r>
          </w:p>
        </w:tc>
        <w:tc>
          <w:tcPr>
            <w:tcW w:w="547" w:type="dxa"/>
            <w:shd w:val="clear" w:color="auto" w:fill="auto"/>
          </w:tcPr>
          <w:p w14:paraId="5C8298B8"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c>
          <w:tcPr>
            <w:tcW w:w="860" w:type="dxa"/>
            <w:shd w:val="clear" w:color="auto" w:fill="auto"/>
          </w:tcPr>
          <w:p w14:paraId="1929A450"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r>
      <w:tr w:rsidR="005377F9" w:rsidRPr="00C31E24" w14:paraId="541BF628" w14:textId="77777777" w:rsidTr="00D74F31">
        <w:trPr>
          <w:trHeight w:val="409"/>
          <w:jc w:val="center"/>
        </w:trPr>
        <w:tc>
          <w:tcPr>
            <w:tcW w:w="624" w:type="dxa"/>
            <w:shd w:val="clear" w:color="auto" w:fill="auto"/>
          </w:tcPr>
          <w:p w14:paraId="784CFBD2" w14:textId="77777777" w:rsidR="005377F9" w:rsidRPr="00C31E24" w:rsidRDefault="005377F9" w:rsidP="00D74F31">
            <w:pPr>
              <w:pStyle w:val="TAC"/>
              <w:keepNext w:val="0"/>
              <w:keepLines w:val="0"/>
              <w:widowControl w:val="0"/>
              <w:rPr>
                <w:rFonts w:cs="Arial"/>
              </w:rPr>
            </w:pPr>
            <w:r w:rsidRPr="00C31E24">
              <w:rPr>
                <w:rFonts w:cs="Arial"/>
              </w:rPr>
              <w:t>6</w:t>
            </w:r>
          </w:p>
        </w:tc>
        <w:tc>
          <w:tcPr>
            <w:tcW w:w="4085" w:type="dxa"/>
            <w:shd w:val="clear" w:color="auto" w:fill="auto"/>
          </w:tcPr>
          <w:p w14:paraId="3C659A01" w14:textId="77777777" w:rsidR="005377F9" w:rsidRPr="00C31E24" w:rsidRDefault="005377F9" w:rsidP="00D74F31">
            <w:pPr>
              <w:pStyle w:val="TAL"/>
              <w:keepNext w:val="0"/>
              <w:keepLines w:val="0"/>
              <w:widowControl w:val="0"/>
            </w:pPr>
            <w:r w:rsidRPr="00C31E24">
              <w:t>Make the MCVideo User request permission to receive media.</w:t>
            </w:r>
          </w:p>
          <w:p w14:paraId="20D1F5CD" w14:textId="569C54AA" w:rsidR="005377F9" w:rsidRPr="00C31E24" w:rsidRDefault="005377F9" w:rsidP="00D74F31">
            <w:pPr>
              <w:pStyle w:val="TAL"/>
              <w:keepNext w:val="0"/>
              <w:keepLines w:val="0"/>
              <w:widowControl w:val="0"/>
              <w:rPr>
                <w:rFonts w:cs="Arial"/>
              </w:rPr>
            </w:pPr>
            <w:r w:rsidRPr="00C31E24">
              <w:rPr>
                <w:rFonts w:eastAsia="Calibri"/>
              </w:rPr>
              <w:t>(NOTE 1)</w:t>
            </w:r>
          </w:p>
        </w:tc>
        <w:tc>
          <w:tcPr>
            <w:tcW w:w="709" w:type="dxa"/>
            <w:shd w:val="clear" w:color="auto" w:fill="auto"/>
          </w:tcPr>
          <w:p w14:paraId="31CF805B"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c>
          <w:tcPr>
            <w:tcW w:w="2596" w:type="dxa"/>
            <w:shd w:val="clear" w:color="auto" w:fill="auto"/>
          </w:tcPr>
          <w:p w14:paraId="007BF675" w14:textId="77777777" w:rsidR="005377F9" w:rsidRPr="00C31E24" w:rsidRDefault="005377F9" w:rsidP="00D74F31">
            <w:pPr>
              <w:pStyle w:val="TAL"/>
              <w:keepNext w:val="0"/>
              <w:keepLines w:val="0"/>
              <w:widowControl w:val="0"/>
              <w:rPr>
                <w:rFonts w:cs="Arial"/>
                <w:szCs w:val="18"/>
              </w:rPr>
            </w:pPr>
            <w:r w:rsidRPr="00C31E24">
              <w:rPr>
                <w:rFonts w:cs="Arial"/>
                <w:szCs w:val="18"/>
              </w:rPr>
              <w:t>-</w:t>
            </w:r>
          </w:p>
        </w:tc>
        <w:tc>
          <w:tcPr>
            <w:tcW w:w="547" w:type="dxa"/>
            <w:shd w:val="clear" w:color="auto" w:fill="auto"/>
          </w:tcPr>
          <w:p w14:paraId="2EAAA05A"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c>
          <w:tcPr>
            <w:tcW w:w="860" w:type="dxa"/>
            <w:shd w:val="clear" w:color="auto" w:fill="auto"/>
          </w:tcPr>
          <w:p w14:paraId="62D658DD"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r>
      <w:tr w:rsidR="005377F9" w:rsidRPr="00C31E24" w14:paraId="32D6A069" w14:textId="77777777" w:rsidTr="00D74F31">
        <w:trPr>
          <w:trHeight w:val="409"/>
          <w:jc w:val="center"/>
        </w:trPr>
        <w:tc>
          <w:tcPr>
            <w:tcW w:w="624" w:type="dxa"/>
            <w:shd w:val="clear" w:color="auto" w:fill="auto"/>
          </w:tcPr>
          <w:p w14:paraId="4FBF32D9" w14:textId="77777777" w:rsidR="005377F9" w:rsidRPr="00C31E24" w:rsidRDefault="005377F9" w:rsidP="00D74F31">
            <w:pPr>
              <w:pStyle w:val="TAC"/>
              <w:keepNext w:val="0"/>
              <w:keepLines w:val="0"/>
              <w:widowControl w:val="0"/>
              <w:rPr>
                <w:rFonts w:cs="Arial"/>
              </w:rPr>
            </w:pPr>
            <w:r w:rsidRPr="00C31E24">
              <w:rPr>
                <w:rFonts w:cs="Arial"/>
              </w:rPr>
              <w:t>7</w:t>
            </w:r>
          </w:p>
        </w:tc>
        <w:tc>
          <w:tcPr>
            <w:tcW w:w="4085" w:type="dxa"/>
            <w:shd w:val="clear" w:color="auto" w:fill="auto"/>
          </w:tcPr>
          <w:p w14:paraId="750E9242" w14:textId="77777777" w:rsidR="005377F9" w:rsidRPr="00C31E24" w:rsidRDefault="005377F9" w:rsidP="00D74F31">
            <w:pPr>
              <w:pStyle w:val="TAL"/>
              <w:keepNext w:val="0"/>
              <w:keepLines w:val="0"/>
              <w:widowControl w:val="0"/>
              <w:rPr>
                <w:rFonts w:cs="Arial"/>
              </w:rPr>
            </w:pPr>
            <w:r w:rsidRPr="00C31E24">
              <w:rPr>
                <w:rFonts w:cs="Arial"/>
              </w:rPr>
              <w:t>Check: Does the UE (MCVideo Client) request permission to receive the message?</w:t>
            </w:r>
          </w:p>
        </w:tc>
        <w:tc>
          <w:tcPr>
            <w:tcW w:w="709" w:type="dxa"/>
            <w:shd w:val="clear" w:color="auto" w:fill="auto"/>
          </w:tcPr>
          <w:p w14:paraId="4B0DEF9A" w14:textId="77777777" w:rsidR="005377F9" w:rsidRPr="00C31E24" w:rsidRDefault="005377F9" w:rsidP="00D74F31">
            <w:pPr>
              <w:pStyle w:val="TAC"/>
              <w:keepNext w:val="0"/>
              <w:keepLines w:val="0"/>
              <w:widowControl w:val="0"/>
              <w:rPr>
                <w:rFonts w:cs="Arial"/>
                <w:szCs w:val="18"/>
              </w:rPr>
            </w:pPr>
            <w:r w:rsidRPr="00C31E24">
              <w:rPr>
                <w:rFonts w:cs="Arial"/>
                <w:szCs w:val="18"/>
              </w:rPr>
              <w:t>--&gt;</w:t>
            </w:r>
          </w:p>
        </w:tc>
        <w:tc>
          <w:tcPr>
            <w:tcW w:w="2596" w:type="dxa"/>
            <w:shd w:val="clear" w:color="auto" w:fill="auto"/>
          </w:tcPr>
          <w:p w14:paraId="70ADCA13" w14:textId="77777777" w:rsidR="005377F9" w:rsidRPr="00C31E24" w:rsidRDefault="005377F9" w:rsidP="00D74F31">
            <w:pPr>
              <w:pStyle w:val="TAL"/>
              <w:keepNext w:val="0"/>
              <w:keepLines w:val="0"/>
              <w:widowControl w:val="0"/>
              <w:rPr>
                <w:rFonts w:cs="Arial"/>
                <w:szCs w:val="18"/>
              </w:rPr>
            </w:pPr>
            <w:r w:rsidRPr="00C31E24">
              <w:rPr>
                <w:rFonts w:cs="Arial"/>
                <w:szCs w:val="18"/>
              </w:rPr>
              <w:t>Receive Media Request</w:t>
            </w:r>
          </w:p>
        </w:tc>
        <w:tc>
          <w:tcPr>
            <w:tcW w:w="547" w:type="dxa"/>
            <w:shd w:val="clear" w:color="auto" w:fill="auto"/>
          </w:tcPr>
          <w:p w14:paraId="562E20A7" w14:textId="77777777" w:rsidR="005377F9" w:rsidRPr="00C31E24" w:rsidRDefault="005377F9" w:rsidP="00D74F31">
            <w:pPr>
              <w:pStyle w:val="TAC"/>
              <w:keepNext w:val="0"/>
              <w:keepLines w:val="0"/>
              <w:widowControl w:val="0"/>
              <w:rPr>
                <w:rFonts w:cs="Arial"/>
                <w:szCs w:val="18"/>
              </w:rPr>
            </w:pPr>
            <w:r w:rsidRPr="00C31E24">
              <w:rPr>
                <w:rFonts w:cs="Arial"/>
                <w:szCs w:val="18"/>
              </w:rPr>
              <w:t>2</w:t>
            </w:r>
          </w:p>
        </w:tc>
        <w:tc>
          <w:tcPr>
            <w:tcW w:w="860" w:type="dxa"/>
            <w:shd w:val="clear" w:color="auto" w:fill="auto"/>
          </w:tcPr>
          <w:p w14:paraId="42A79A48" w14:textId="77777777" w:rsidR="005377F9" w:rsidRPr="00C31E24" w:rsidRDefault="005377F9" w:rsidP="00D74F31">
            <w:pPr>
              <w:pStyle w:val="TAC"/>
              <w:keepNext w:val="0"/>
              <w:keepLines w:val="0"/>
              <w:widowControl w:val="0"/>
              <w:rPr>
                <w:rFonts w:cs="Arial"/>
                <w:szCs w:val="18"/>
              </w:rPr>
            </w:pPr>
            <w:r w:rsidRPr="00C31E24">
              <w:rPr>
                <w:rFonts w:cs="Arial"/>
                <w:szCs w:val="18"/>
              </w:rPr>
              <w:t>P</w:t>
            </w:r>
          </w:p>
        </w:tc>
      </w:tr>
      <w:tr w:rsidR="005377F9" w:rsidRPr="00C31E24" w14:paraId="592360D6" w14:textId="77777777" w:rsidTr="00D74F31">
        <w:trPr>
          <w:trHeight w:val="409"/>
          <w:jc w:val="center"/>
        </w:trPr>
        <w:tc>
          <w:tcPr>
            <w:tcW w:w="624" w:type="dxa"/>
            <w:shd w:val="clear" w:color="auto" w:fill="auto"/>
          </w:tcPr>
          <w:p w14:paraId="6ED4B754" w14:textId="77777777" w:rsidR="005377F9" w:rsidRPr="00C31E24" w:rsidRDefault="005377F9" w:rsidP="00D74F31">
            <w:pPr>
              <w:pStyle w:val="TAC"/>
              <w:keepNext w:val="0"/>
              <w:keepLines w:val="0"/>
              <w:widowControl w:val="0"/>
              <w:rPr>
                <w:rFonts w:cs="Arial"/>
              </w:rPr>
            </w:pPr>
            <w:r w:rsidRPr="00C31E24">
              <w:rPr>
                <w:rFonts w:cs="Arial"/>
              </w:rPr>
              <w:t>8</w:t>
            </w:r>
          </w:p>
        </w:tc>
        <w:tc>
          <w:tcPr>
            <w:tcW w:w="4085" w:type="dxa"/>
            <w:shd w:val="clear" w:color="auto" w:fill="auto"/>
          </w:tcPr>
          <w:p w14:paraId="718A13E3" w14:textId="77777777" w:rsidR="005377F9" w:rsidRPr="00C31E24" w:rsidRDefault="005377F9" w:rsidP="00D74F31">
            <w:pPr>
              <w:pStyle w:val="TAL"/>
              <w:keepNext w:val="0"/>
              <w:keepLines w:val="0"/>
              <w:widowControl w:val="0"/>
              <w:rPr>
                <w:rFonts w:cs="Arial"/>
              </w:rPr>
            </w:pPr>
            <w:r w:rsidRPr="00C31E24">
              <w:rPr>
                <w:rFonts w:cs="Arial"/>
              </w:rPr>
              <w:t>The SS (MCVideo Server) responds to the Receive Media Request message.</w:t>
            </w:r>
          </w:p>
        </w:tc>
        <w:tc>
          <w:tcPr>
            <w:tcW w:w="709" w:type="dxa"/>
            <w:shd w:val="clear" w:color="auto" w:fill="auto"/>
          </w:tcPr>
          <w:p w14:paraId="5929EDC4" w14:textId="77777777" w:rsidR="005377F9" w:rsidRPr="00C31E24" w:rsidRDefault="005377F9" w:rsidP="00D74F31">
            <w:pPr>
              <w:pStyle w:val="TAC"/>
              <w:keepNext w:val="0"/>
              <w:keepLines w:val="0"/>
              <w:widowControl w:val="0"/>
              <w:rPr>
                <w:rFonts w:cs="Arial"/>
                <w:szCs w:val="18"/>
              </w:rPr>
            </w:pPr>
            <w:r w:rsidRPr="00C31E24">
              <w:rPr>
                <w:rFonts w:cs="Arial"/>
                <w:szCs w:val="18"/>
              </w:rPr>
              <w:t>&lt;--</w:t>
            </w:r>
          </w:p>
        </w:tc>
        <w:tc>
          <w:tcPr>
            <w:tcW w:w="2596" w:type="dxa"/>
            <w:shd w:val="clear" w:color="auto" w:fill="auto"/>
          </w:tcPr>
          <w:p w14:paraId="38934D3F" w14:textId="77777777" w:rsidR="005377F9" w:rsidRPr="00C31E24" w:rsidRDefault="005377F9" w:rsidP="00D74F31">
            <w:pPr>
              <w:pStyle w:val="TAL"/>
              <w:keepNext w:val="0"/>
              <w:keepLines w:val="0"/>
              <w:widowControl w:val="0"/>
              <w:rPr>
                <w:rFonts w:cs="Arial"/>
                <w:szCs w:val="18"/>
              </w:rPr>
            </w:pPr>
            <w:r w:rsidRPr="00C31E24">
              <w:rPr>
                <w:rFonts w:cs="Arial"/>
                <w:szCs w:val="18"/>
              </w:rPr>
              <w:t>Receive Media Response</w:t>
            </w:r>
          </w:p>
        </w:tc>
        <w:tc>
          <w:tcPr>
            <w:tcW w:w="547" w:type="dxa"/>
            <w:shd w:val="clear" w:color="auto" w:fill="auto"/>
          </w:tcPr>
          <w:p w14:paraId="060749F3"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c>
          <w:tcPr>
            <w:tcW w:w="860" w:type="dxa"/>
            <w:shd w:val="clear" w:color="auto" w:fill="auto"/>
          </w:tcPr>
          <w:p w14:paraId="60AC9D82"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r>
      <w:tr w:rsidR="005377F9" w:rsidRPr="00C31E24" w14:paraId="0B43E588" w14:textId="77777777" w:rsidTr="00D74F31">
        <w:trPr>
          <w:trHeight w:val="409"/>
          <w:jc w:val="center"/>
        </w:trPr>
        <w:tc>
          <w:tcPr>
            <w:tcW w:w="624" w:type="dxa"/>
            <w:shd w:val="clear" w:color="auto" w:fill="auto"/>
          </w:tcPr>
          <w:p w14:paraId="3D46DF10" w14:textId="77777777" w:rsidR="005377F9" w:rsidRPr="00C31E24" w:rsidRDefault="005377F9" w:rsidP="00D74F31">
            <w:pPr>
              <w:pStyle w:val="TAC"/>
              <w:keepNext w:val="0"/>
              <w:keepLines w:val="0"/>
              <w:widowControl w:val="0"/>
              <w:rPr>
                <w:rFonts w:cs="Arial"/>
              </w:rPr>
            </w:pPr>
            <w:r w:rsidRPr="00C31E24">
              <w:rPr>
                <w:rFonts w:cs="Arial"/>
              </w:rPr>
              <w:t>9</w:t>
            </w:r>
          </w:p>
        </w:tc>
        <w:tc>
          <w:tcPr>
            <w:tcW w:w="4085" w:type="dxa"/>
            <w:shd w:val="clear" w:color="auto" w:fill="auto"/>
          </w:tcPr>
          <w:p w14:paraId="62E8432D" w14:textId="77777777" w:rsidR="005377F9" w:rsidRPr="00C31E24" w:rsidRDefault="005377F9" w:rsidP="00D74F31">
            <w:pPr>
              <w:pStyle w:val="TAL"/>
              <w:keepNext w:val="0"/>
              <w:keepLines w:val="0"/>
              <w:widowControl w:val="0"/>
              <w:rPr>
                <w:rFonts w:eastAsia="Calibri"/>
              </w:rPr>
            </w:pPr>
            <w:r w:rsidRPr="00C31E24">
              <w:rPr>
                <w:rFonts w:eastAsia="Calibri"/>
              </w:rPr>
              <w:t xml:space="preserve">Check: Does the UE (MCVideo client) </w:t>
            </w:r>
            <w:r w:rsidRPr="00C31E24">
              <w:t>provide receive media success notification to the MCVideo User and provide a notification to the MCVideo User indicating the type of call</w:t>
            </w:r>
            <w:r w:rsidRPr="00C31E24">
              <w:rPr>
                <w:rFonts w:eastAsia="Calibri"/>
              </w:rPr>
              <w:t>?</w:t>
            </w:r>
          </w:p>
          <w:p w14:paraId="0365F170" w14:textId="425155A8" w:rsidR="005377F9" w:rsidRPr="00C31E24" w:rsidRDefault="005377F9" w:rsidP="00D74F31">
            <w:pPr>
              <w:pStyle w:val="TAL"/>
              <w:keepNext w:val="0"/>
              <w:keepLines w:val="0"/>
              <w:widowControl w:val="0"/>
              <w:rPr>
                <w:rFonts w:cs="Arial"/>
              </w:rPr>
            </w:pPr>
            <w:r w:rsidRPr="00C31E24">
              <w:rPr>
                <w:rFonts w:eastAsia="Calibri"/>
              </w:rPr>
              <w:t>(NOTE 1)</w:t>
            </w:r>
          </w:p>
        </w:tc>
        <w:tc>
          <w:tcPr>
            <w:tcW w:w="709" w:type="dxa"/>
            <w:shd w:val="clear" w:color="auto" w:fill="auto"/>
          </w:tcPr>
          <w:p w14:paraId="78EC123A"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c>
          <w:tcPr>
            <w:tcW w:w="2596" w:type="dxa"/>
            <w:shd w:val="clear" w:color="auto" w:fill="auto"/>
          </w:tcPr>
          <w:p w14:paraId="13843249" w14:textId="77777777" w:rsidR="005377F9" w:rsidRPr="00C31E24" w:rsidRDefault="005377F9" w:rsidP="00D74F31">
            <w:pPr>
              <w:pStyle w:val="TAL"/>
              <w:keepNext w:val="0"/>
              <w:keepLines w:val="0"/>
              <w:widowControl w:val="0"/>
              <w:rPr>
                <w:rFonts w:cs="Arial"/>
                <w:szCs w:val="18"/>
              </w:rPr>
            </w:pPr>
            <w:r w:rsidRPr="00C31E24">
              <w:rPr>
                <w:rFonts w:cs="Arial"/>
                <w:szCs w:val="18"/>
              </w:rPr>
              <w:t>-</w:t>
            </w:r>
          </w:p>
        </w:tc>
        <w:tc>
          <w:tcPr>
            <w:tcW w:w="547" w:type="dxa"/>
            <w:shd w:val="clear" w:color="auto" w:fill="auto"/>
          </w:tcPr>
          <w:p w14:paraId="5189CDB2" w14:textId="77777777" w:rsidR="005377F9" w:rsidRPr="00C31E24" w:rsidRDefault="005377F9" w:rsidP="00D74F31">
            <w:pPr>
              <w:pStyle w:val="TAC"/>
              <w:keepNext w:val="0"/>
              <w:keepLines w:val="0"/>
              <w:widowControl w:val="0"/>
              <w:rPr>
                <w:rFonts w:cs="Arial"/>
                <w:szCs w:val="18"/>
              </w:rPr>
            </w:pPr>
            <w:r w:rsidRPr="00C31E24">
              <w:rPr>
                <w:rFonts w:cs="Arial"/>
                <w:szCs w:val="18"/>
              </w:rPr>
              <w:t>2</w:t>
            </w:r>
          </w:p>
        </w:tc>
        <w:tc>
          <w:tcPr>
            <w:tcW w:w="860" w:type="dxa"/>
            <w:shd w:val="clear" w:color="auto" w:fill="auto"/>
          </w:tcPr>
          <w:p w14:paraId="2EA501D4" w14:textId="77777777" w:rsidR="005377F9" w:rsidRPr="00C31E24" w:rsidRDefault="005377F9" w:rsidP="00D74F31">
            <w:pPr>
              <w:pStyle w:val="TAC"/>
              <w:keepNext w:val="0"/>
              <w:keepLines w:val="0"/>
              <w:widowControl w:val="0"/>
              <w:rPr>
                <w:rFonts w:cs="Arial"/>
                <w:szCs w:val="18"/>
              </w:rPr>
            </w:pPr>
            <w:r w:rsidRPr="00C31E24">
              <w:rPr>
                <w:rFonts w:cs="Arial"/>
                <w:szCs w:val="18"/>
              </w:rPr>
              <w:t>P</w:t>
            </w:r>
          </w:p>
        </w:tc>
      </w:tr>
      <w:tr w:rsidR="005377F9" w:rsidRPr="00C31E24" w14:paraId="617D2049" w14:textId="77777777" w:rsidTr="00D74F31">
        <w:trPr>
          <w:trHeight w:val="409"/>
          <w:jc w:val="center"/>
        </w:trPr>
        <w:tc>
          <w:tcPr>
            <w:tcW w:w="624" w:type="dxa"/>
            <w:shd w:val="clear" w:color="auto" w:fill="auto"/>
          </w:tcPr>
          <w:p w14:paraId="46C938C5" w14:textId="77777777" w:rsidR="005377F9" w:rsidRPr="00C31E24" w:rsidRDefault="005377F9" w:rsidP="00D74F31">
            <w:pPr>
              <w:pStyle w:val="TAC"/>
              <w:keepNext w:val="0"/>
              <w:keepLines w:val="0"/>
              <w:widowControl w:val="0"/>
              <w:rPr>
                <w:rFonts w:cs="Arial"/>
              </w:rPr>
            </w:pPr>
            <w:r w:rsidRPr="00C31E24">
              <w:rPr>
                <w:rFonts w:cs="Arial"/>
              </w:rPr>
              <w:t>10</w:t>
            </w:r>
          </w:p>
        </w:tc>
        <w:tc>
          <w:tcPr>
            <w:tcW w:w="4085" w:type="dxa"/>
            <w:shd w:val="clear" w:color="auto" w:fill="auto"/>
          </w:tcPr>
          <w:p w14:paraId="3093B768" w14:textId="77777777" w:rsidR="005377F9" w:rsidRPr="00C31E24" w:rsidRDefault="005377F9" w:rsidP="00D74F31">
            <w:pPr>
              <w:pStyle w:val="TAL"/>
              <w:keepNext w:val="0"/>
              <w:keepLines w:val="0"/>
              <w:widowControl w:val="0"/>
            </w:pPr>
            <w:r w:rsidRPr="00C31E24">
              <w:t xml:space="preserve">The SS (MCVideo Server) sends a </w:t>
            </w:r>
            <w:r w:rsidRPr="00C31E24">
              <w:rPr>
                <w:rFonts w:cs="Arial"/>
                <w:szCs w:val="18"/>
              </w:rPr>
              <w:t>Media Reception End Request message.</w:t>
            </w:r>
          </w:p>
        </w:tc>
        <w:tc>
          <w:tcPr>
            <w:tcW w:w="709" w:type="dxa"/>
            <w:shd w:val="clear" w:color="auto" w:fill="auto"/>
          </w:tcPr>
          <w:p w14:paraId="2DEFE274" w14:textId="77777777" w:rsidR="005377F9" w:rsidRPr="00C31E24" w:rsidRDefault="005377F9" w:rsidP="00D74F31">
            <w:pPr>
              <w:pStyle w:val="TAC"/>
              <w:keepNext w:val="0"/>
              <w:keepLines w:val="0"/>
              <w:widowControl w:val="0"/>
              <w:rPr>
                <w:szCs w:val="18"/>
              </w:rPr>
            </w:pPr>
            <w:r w:rsidRPr="00C31E24">
              <w:rPr>
                <w:rFonts w:cs="Arial"/>
                <w:szCs w:val="18"/>
              </w:rPr>
              <w:t>&lt;--</w:t>
            </w:r>
          </w:p>
        </w:tc>
        <w:tc>
          <w:tcPr>
            <w:tcW w:w="2596" w:type="dxa"/>
            <w:shd w:val="clear" w:color="auto" w:fill="auto"/>
          </w:tcPr>
          <w:p w14:paraId="66CF5587" w14:textId="77777777" w:rsidR="005377F9" w:rsidRPr="00C31E24" w:rsidRDefault="005377F9" w:rsidP="00D74F31">
            <w:pPr>
              <w:pStyle w:val="TAL"/>
              <w:keepNext w:val="0"/>
              <w:keepLines w:val="0"/>
              <w:widowControl w:val="0"/>
              <w:rPr>
                <w:rFonts w:cs="Arial"/>
                <w:szCs w:val="18"/>
              </w:rPr>
            </w:pPr>
            <w:r w:rsidRPr="00C31E24">
              <w:rPr>
                <w:rFonts w:cs="Arial"/>
                <w:szCs w:val="18"/>
              </w:rPr>
              <w:t>Media Reception End Request</w:t>
            </w:r>
          </w:p>
        </w:tc>
        <w:tc>
          <w:tcPr>
            <w:tcW w:w="547" w:type="dxa"/>
            <w:shd w:val="clear" w:color="auto" w:fill="auto"/>
          </w:tcPr>
          <w:p w14:paraId="3B1110A2"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c>
          <w:tcPr>
            <w:tcW w:w="860" w:type="dxa"/>
            <w:shd w:val="clear" w:color="auto" w:fill="auto"/>
          </w:tcPr>
          <w:p w14:paraId="18B7E29B"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r>
      <w:tr w:rsidR="005377F9" w:rsidRPr="00C31E24" w14:paraId="41AB8D88" w14:textId="77777777" w:rsidTr="00D74F31">
        <w:trPr>
          <w:trHeight w:val="409"/>
          <w:jc w:val="center"/>
        </w:trPr>
        <w:tc>
          <w:tcPr>
            <w:tcW w:w="624" w:type="dxa"/>
            <w:shd w:val="clear" w:color="auto" w:fill="auto"/>
          </w:tcPr>
          <w:p w14:paraId="184C7168" w14:textId="77777777" w:rsidR="005377F9" w:rsidRPr="00C31E24" w:rsidRDefault="005377F9" w:rsidP="00D74F31">
            <w:pPr>
              <w:pStyle w:val="TAC"/>
              <w:keepNext w:val="0"/>
              <w:keepLines w:val="0"/>
              <w:widowControl w:val="0"/>
              <w:rPr>
                <w:rFonts w:cs="Arial"/>
              </w:rPr>
            </w:pPr>
            <w:r w:rsidRPr="00C31E24">
              <w:rPr>
                <w:rFonts w:cs="Arial"/>
              </w:rPr>
              <w:t>11</w:t>
            </w:r>
          </w:p>
        </w:tc>
        <w:tc>
          <w:tcPr>
            <w:tcW w:w="4085" w:type="dxa"/>
            <w:shd w:val="clear" w:color="auto" w:fill="auto"/>
          </w:tcPr>
          <w:p w14:paraId="47A750F0" w14:textId="77777777" w:rsidR="005377F9" w:rsidRPr="00C31E24" w:rsidRDefault="005377F9" w:rsidP="00D74F31">
            <w:pPr>
              <w:pStyle w:val="TAL"/>
              <w:keepNext w:val="0"/>
              <w:keepLines w:val="0"/>
              <w:widowControl w:val="0"/>
            </w:pPr>
            <w:r w:rsidRPr="00C31E24">
              <w:t xml:space="preserve">Check: </w:t>
            </w:r>
            <w:r w:rsidRPr="00C31E24">
              <w:rPr>
                <w:rFonts w:cs="Arial"/>
              </w:rPr>
              <w:t>Does the UE (MCVideo Client) respond with a Media Reception End Response message?</w:t>
            </w:r>
          </w:p>
        </w:tc>
        <w:tc>
          <w:tcPr>
            <w:tcW w:w="709" w:type="dxa"/>
            <w:shd w:val="clear" w:color="auto" w:fill="auto"/>
          </w:tcPr>
          <w:p w14:paraId="78D8DCD4" w14:textId="77777777" w:rsidR="005377F9" w:rsidRPr="00C31E24" w:rsidRDefault="005377F9" w:rsidP="00D74F31">
            <w:pPr>
              <w:pStyle w:val="TAC"/>
              <w:keepNext w:val="0"/>
              <w:keepLines w:val="0"/>
              <w:widowControl w:val="0"/>
              <w:rPr>
                <w:rFonts w:cs="Arial"/>
                <w:szCs w:val="18"/>
              </w:rPr>
            </w:pPr>
            <w:r w:rsidRPr="00C31E24">
              <w:rPr>
                <w:rFonts w:cs="Arial"/>
                <w:szCs w:val="18"/>
              </w:rPr>
              <w:t>--&gt;</w:t>
            </w:r>
          </w:p>
        </w:tc>
        <w:tc>
          <w:tcPr>
            <w:tcW w:w="2596" w:type="dxa"/>
            <w:shd w:val="clear" w:color="auto" w:fill="auto"/>
          </w:tcPr>
          <w:p w14:paraId="329CA275" w14:textId="77777777" w:rsidR="005377F9" w:rsidRPr="00C31E24" w:rsidRDefault="005377F9" w:rsidP="00D74F31">
            <w:pPr>
              <w:pStyle w:val="TAL"/>
              <w:keepNext w:val="0"/>
              <w:keepLines w:val="0"/>
              <w:widowControl w:val="0"/>
              <w:rPr>
                <w:rFonts w:cs="Arial"/>
                <w:szCs w:val="18"/>
              </w:rPr>
            </w:pPr>
            <w:r w:rsidRPr="00C31E24">
              <w:rPr>
                <w:rFonts w:cs="Arial"/>
                <w:szCs w:val="18"/>
              </w:rPr>
              <w:t>Media Reception End Response</w:t>
            </w:r>
          </w:p>
        </w:tc>
        <w:tc>
          <w:tcPr>
            <w:tcW w:w="547" w:type="dxa"/>
            <w:shd w:val="clear" w:color="auto" w:fill="auto"/>
          </w:tcPr>
          <w:p w14:paraId="3E113CA5" w14:textId="77777777" w:rsidR="005377F9" w:rsidRPr="00C31E24" w:rsidRDefault="005377F9" w:rsidP="00D74F31">
            <w:pPr>
              <w:pStyle w:val="TAC"/>
              <w:keepNext w:val="0"/>
              <w:keepLines w:val="0"/>
              <w:widowControl w:val="0"/>
              <w:rPr>
                <w:rFonts w:cs="Arial"/>
                <w:szCs w:val="18"/>
              </w:rPr>
            </w:pPr>
            <w:r w:rsidRPr="00C31E24">
              <w:rPr>
                <w:rFonts w:cs="Arial"/>
                <w:szCs w:val="18"/>
              </w:rPr>
              <w:t>3</w:t>
            </w:r>
          </w:p>
        </w:tc>
        <w:tc>
          <w:tcPr>
            <w:tcW w:w="860" w:type="dxa"/>
            <w:shd w:val="clear" w:color="auto" w:fill="auto"/>
          </w:tcPr>
          <w:p w14:paraId="36504D20" w14:textId="77777777" w:rsidR="005377F9" w:rsidRPr="00C31E24" w:rsidRDefault="005377F9" w:rsidP="00D74F31">
            <w:pPr>
              <w:pStyle w:val="TAC"/>
              <w:keepNext w:val="0"/>
              <w:keepLines w:val="0"/>
              <w:widowControl w:val="0"/>
              <w:rPr>
                <w:rFonts w:cs="Arial"/>
                <w:szCs w:val="18"/>
              </w:rPr>
            </w:pPr>
            <w:r w:rsidRPr="00C31E24">
              <w:rPr>
                <w:rFonts w:cs="Arial"/>
                <w:szCs w:val="18"/>
              </w:rPr>
              <w:t>P</w:t>
            </w:r>
          </w:p>
        </w:tc>
      </w:tr>
      <w:tr w:rsidR="005377F9" w:rsidRPr="00C31E24" w14:paraId="5608DA44" w14:textId="77777777" w:rsidTr="00D74F31">
        <w:trPr>
          <w:trHeight w:val="409"/>
          <w:jc w:val="center"/>
        </w:trPr>
        <w:tc>
          <w:tcPr>
            <w:tcW w:w="624" w:type="dxa"/>
            <w:shd w:val="clear" w:color="auto" w:fill="auto"/>
          </w:tcPr>
          <w:p w14:paraId="6D616A21" w14:textId="77777777" w:rsidR="005377F9" w:rsidRPr="00C31E24" w:rsidRDefault="005377F9" w:rsidP="00D74F31">
            <w:pPr>
              <w:pStyle w:val="TAC"/>
              <w:keepNext w:val="0"/>
              <w:keepLines w:val="0"/>
              <w:widowControl w:val="0"/>
              <w:rPr>
                <w:rFonts w:cs="Arial"/>
              </w:rPr>
            </w:pPr>
            <w:r w:rsidRPr="00C31E24">
              <w:rPr>
                <w:rFonts w:cs="Arial"/>
              </w:rPr>
              <w:t>12</w:t>
            </w:r>
          </w:p>
        </w:tc>
        <w:tc>
          <w:tcPr>
            <w:tcW w:w="4085" w:type="dxa"/>
            <w:shd w:val="clear" w:color="auto" w:fill="auto"/>
          </w:tcPr>
          <w:p w14:paraId="4D315804" w14:textId="77777777" w:rsidR="005377F9" w:rsidRPr="00C31E24" w:rsidRDefault="005377F9" w:rsidP="00D74F31">
            <w:pPr>
              <w:pStyle w:val="TAL"/>
              <w:keepNext w:val="0"/>
              <w:keepLines w:val="0"/>
              <w:widowControl w:val="0"/>
            </w:pPr>
            <w:r w:rsidRPr="00C31E24">
              <w:t xml:space="preserve">Check: </w:t>
            </w:r>
            <w:r w:rsidRPr="00C31E24">
              <w:rPr>
                <w:rFonts w:cs="Arial"/>
              </w:rPr>
              <w:t xml:space="preserve">Does the UE (MCVideo Client) </w:t>
            </w:r>
            <w:r w:rsidRPr="00C31E24">
              <w:t>inform the MCVideo User that the receiving RTP media is being ended and provide a notification to the MCVideo User indicating the type of call?</w:t>
            </w:r>
          </w:p>
          <w:p w14:paraId="790A7E2C" w14:textId="454FD80F" w:rsidR="005377F9" w:rsidRPr="00C31E24" w:rsidRDefault="005377F9" w:rsidP="00D74F31">
            <w:pPr>
              <w:pStyle w:val="TAL"/>
              <w:keepNext w:val="0"/>
              <w:keepLines w:val="0"/>
              <w:widowControl w:val="0"/>
            </w:pPr>
            <w:r w:rsidRPr="00C31E24">
              <w:rPr>
                <w:rFonts w:eastAsia="Calibri"/>
              </w:rPr>
              <w:t>(NOTE 1)</w:t>
            </w:r>
          </w:p>
        </w:tc>
        <w:tc>
          <w:tcPr>
            <w:tcW w:w="709" w:type="dxa"/>
            <w:shd w:val="clear" w:color="auto" w:fill="auto"/>
          </w:tcPr>
          <w:p w14:paraId="22974D54"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c>
          <w:tcPr>
            <w:tcW w:w="2596" w:type="dxa"/>
            <w:shd w:val="clear" w:color="auto" w:fill="auto"/>
          </w:tcPr>
          <w:p w14:paraId="217E665C" w14:textId="77777777" w:rsidR="005377F9" w:rsidRPr="00C31E24" w:rsidRDefault="005377F9" w:rsidP="00D74F31">
            <w:pPr>
              <w:pStyle w:val="TAL"/>
              <w:keepNext w:val="0"/>
              <w:keepLines w:val="0"/>
              <w:widowControl w:val="0"/>
              <w:rPr>
                <w:rFonts w:cs="Arial"/>
                <w:szCs w:val="18"/>
              </w:rPr>
            </w:pPr>
            <w:r w:rsidRPr="00C31E24">
              <w:rPr>
                <w:rFonts w:cs="Arial"/>
                <w:szCs w:val="18"/>
              </w:rPr>
              <w:t>-</w:t>
            </w:r>
          </w:p>
        </w:tc>
        <w:tc>
          <w:tcPr>
            <w:tcW w:w="547" w:type="dxa"/>
            <w:shd w:val="clear" w:color="auto" w:fill="auto"/>
          </w:tcPr>
          <w:p w14:paraId="09299EE8" w14:textId="77777777" w:rsidR="005377F9" w:rsidRPr="00C31E24" w:rsidRDefault="005377F9" w:rsidP="00D74F31">
            <w:pPr>
              <w:pStyle w:val="TAC"/>
              <w:keepNext w:val="0"/>
              <w:keepLines w:val="0"/>
              <w:widowControl w:val="0"/>
              <w:rPr>
                <w:rFonts w:cs="Arial"/>
                <w:szCs w:val="18"/>
              </w:rPr>
            </w:pPr>
            <w:r w:rsidRPr="00C31E24">
              <w:rPr>
                <w:rFonts w:cs="Arial"/>
                <w:szCs w:val="18"/>
              </w:rPr>
              <w:t>3</w:t>
            </w:r>
          </w:p>
        </w:tc>
        <w:tc>
          <w:tcPr>
            <w:tcW w:w="860" w:type="dxa"/>
            <w:shd w:val="clear" w:color="auto" w:fill="auto"/>
          </w:tcPr>
          <w:p w14:paraId="1CC1E8B3" w14:textId="77777777" w:rsidR="005377F9" w:rsidRPr="00C31E24" w:rsidRDefault="005377F9" w:rsidP="00D74F31">
            <w:pPr>
              <w:pStyle w:val="TAC"/>
              <w:keepNext w:val="0"/>
              <w:keepLines w:val="0"/>
              <w:widowControl w:val="0"/>
              <w:rPr>
                <w:rFonts w:cs="Arial"/>
                <w:szCs w:val="18"/>
              </w:rPr>
            </w:pPr>
            <w:r w:rsidRPr="00C31E24">
              <w:rPr>
                <w:rFonts w:cs="Arial"/>
                <w:szCs w:val="18"/>
              </w:rPr>
              <w:t>P</w:t>
            </w:r>
          </w:p>
        </w:tc>
      </w:tr>
      <w:tr w:rsidR="005377F9" w:rsidRPr="00C31E24" w14:paraId="127FFA11" w14:textId="77777777" w:rsidTr="00D74F31">
        <w:trPr>
          <w:trHeight w:val="409"/>
          <w:jc w:val="center"/>
        </w:trPr>
        <w:tc>
          <w:tcPr>
            <w:tcW w:w="624" w:type="dxa"/>
            <w:shd w:val="clear" w:color="auto" w:fill="auto"/>
          </w:tcPr>
          <w:p w14:paraId="2CAA483C" w14:textId="77777777" w:rsidR="005377F9" w:rsidRPr="00C31E24" w:rsidRDefault="005377F9" w:rsidP="00D74F31">
            <w:pPr>
              <w:pStyle w:val="TAC"/>
              <w:keepNext w:val="0"/>
              <w:keepLines w:val="0"/>
              <w:widowControl w:val="0"/>
              <w:rPr>
                <w:rFonts w:cs="Arial"/>
              </w:rPr>
            </w:pPr>
            <w:r w:rsidRPr="00C31E24">
              <w:rPr>
                <w:rFonts w:cs="Arial"/>
              </w:rPr>
              <w:t>13</w:t>
            </w:r>
          </w:p>
        </w:tc>
        <w:tc>
          <w:tcPr>
            <w:tcW w:w="4085" w:type="dxa"/>
            <w:shd w:val="clear" w:color="auto" w:fill="auto"/>
          </w:tcPr>
          <w:p w14:paraId="1BA1DDFF" w14:textId="77777777" w:rsidR="005377F9" w:rsidRPr="00C31E24" w:rsidRDefault="005377F9" w:rsidP="00D74F31">
            <w:pPr>
              <w:pStyle w:val="TAL"/>
              <w:keepNext w:val="0"/>
              <w:keepLines w:val="0"/>
              <w:widowControl w:val="0"/>
              <w:rPr>
                <w:rFonts w:cs="Arial"/>
              </w:rPr>
            </w:pPr>
            <w:r w:rsidRPr="00C31E24">
              <w:rPr>
                <w:rFonts w:cs="Arial"/>
              </w:rPr>
              <w:t>The SS (MCVideo Server) sends a SIP BYE message.</w:t>
            </w:r>
          </w:p>
        </w:tc>
        <w:tc>
          <w:tcPr>
            <w:tcW w:w="709" w:type="dxa"/>
            <w:shd w:val="clear" w:color="auto" w:fill="auto"/>
          </w:tcPr>
          <w:p w14:paraId="2BCE3BF5" w14:textId="77777777" w:rsidR="005377F9" w:rsidRPr="00C31E24" w:rsidRDefault="005377F9" w:rsidP="00D74F31">
            <w:pPr>
              <w:pStyle w:val="TAC"/>
              <w:keepNext w:val="0"/>
              <w:keepLines w:val="0"/>
              <w:widowControl w:val="0"/>
              <w:rPr>
                <w:rFonts w:cs="Arial"/>
                <w:szCs w:val="18"/>
              </w:rPr>
            </w:pPr>
            <w:r w:rsidRPr="00C31E24">
              <w:rPr>
                <w:rFonts w:cs="Arial"/>
                <w:szCs w:val="18"/>
              </w:rPr>
              <w:t>&lt;--</w:t>
            </w:r>
          </w:p>
        </w:tc>
        <w:tc>
          <w:tcPr>
            <w:tcW w:w="2596" w:type="dxa"/>
            <w:shd w:val="clear" w:color="auto" w:fill="auto"/>
          </w:tcPr>
          <w:p w14:paraId="21DEE1F3" w14:textId="77777777" w:rsidR="005377F9" w:rsidRPr="00C31E24" w:rsidRDefault="005377F9" w:rsidP="00D74F31">
            <w:pPr>
              <w:pStyle w:val="TAL"/>
              <w:keepNext w:val="0"/>
              <w:keepLines w:val="0"/>
              <w:widowControl w:val="0"/>
              <w:rPr>
                <w:rFonts w:cs="Arial"/>
                <w:szCs w:val="18"/>
              </w:rPr>
            </w:pPr>
            <w:r w:rsidRPr="00C31E24">
              <w:rPr>
                <w:rFonts w:cs="Arial"/>
                <w:szCs w:val="18"/>
              </w:rPr>
              <w:t>SIP BYE</w:t>
            </w:r>
          </w:p>
        </w:tc>
        <w:tc>
          <w:tcPr>
            <w:tcW w:w="547" w:type="dxa"/>
            <w:shd w:val="clear" w:color="auto" w:fill="auto"/>
          </w:tcPr>
          <w:p w14:paraId="7E8EE6BD"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c>
          <w:tcPr>
            <w:tcW w:w="860" w:type="dxa"/>
            <w:shd w:val="clear" w:color="auto" w:fill="auto"/>
          </w:tcPr>
          <w:p w14:paraId="4B36DB18"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r>
      <w:tr w:rsidR="005377F9" w:rsidRPr="00C31E24" w14:paraId="3B4BE2D4" w14:textId="77777777" w:rsidTr="00D74F31">
        <w:trPr>
          <w:trHeight w:val="153"/>
          <w:jc w:val="center"/>
        </w:trPr>
        <w:tc>
          <w:tcPr>
            <w:tcW w:w="624" w:type="dxa"/>
            <w:shd w:val="clear" w:color="auto" w:fill="auto"/>
          </w:tcPr>
          <w:p w14:paraId="52A9298E" w14:textId="77777777" w:rsidR="005377F9" w:rsidRPr="00C31E24" w:rsidRDefault="005377F9" w:rsidP="00D74F31">
            <w:pPr>
              <w:pStyle w:val="TAC"/>
              <w:keepNext w:val="0"/>
              <w:keepLines w:val="0"/>
              <w:widowControl w:val="0"/>
              <w:rPr>
                <w:rFonts w:cs="Arial"/>
              </w:rPr>
            </w:pPr>
            <w:r w:rsidRPr="00C31E24">
              <w:rPr>
                <w:rFonts w:cs="Arial"/>
              </w:rPr>
              <w:t>14</w:t>
            </w:r>
          </w:p>
        </w:tc>
        <w:tc>
          <w:tcPr>
            <w:tcW w:w="4085" w:type="dxa"/>
            <w:shd w:val="clear" w:color="auto" w:fill="auto"/>
          </w:tcPr>
          <w:p w14:paraId="3EABFC16" w14:textId="77777777" w:rsidR="005377F9" w:rsidRPr="00C31E24" w:rsidRDefault="005377F9" w:rsidP="00D74F31">
            <w:pPr>
              <w:pStyle w:val="TAL"/>
              <w:keepNext w:val="0"/>
              <w:keepLines w:val="0"/>
              <w:widowControl w:val="0"/>
              <w:rPr>
                <w:rFonts w:cs="Arial"/>
              </w:rPr>
            </w:pPr>
            <w:r w:rsidRPr="00C31E24">
              <w:t xml:space="preserve">Check: Does the UE </w:t>
            </w:r>
            <w:r w:rsidRPr="00C31E24">
              <w:rPr>
                <w:rFonts w:cs="Arial"/>
              </w:rPr>
              <w:t>(MCVideo Client) send a SIP 200 (OK) message?</w:t>
            </w:r>
          </w:p>
        </w:tc>
        <w:tc>
          <w:tcPr>
            <w:tcW w:w="709" w:type="dxa"/>
            <w:shd w:val="clear" w:color="auto" w:fill="auto"/>
          </w:tcPr>
          <w:p w14:paraId="66F2A71D" w14:textId="77777777" w:rsidR="005377F9" w:rsidRPr="00C31E24" w:rsidRDefault="005377F9" w:rsidP="00D74F31">
            <w:pPr>
              <w:pStyle w:val="TAC"/>
              <w:keepNext w:val="0"/>
              <w:keepLines w:val="0"/>
              <w:widowControl w:val="0"/>
              <w:rPr>
                <w:rFonts w:cs="Arial"/>
                <w:szCs w:val="18"/>
              </w:rPr>
            </w:pPr>
            <w:r w:rsidRPr="00C31E24">
              <w:rPr>
                <w:rFonts w:cs="Arial"/>
                <w:szCs w:val="18"/>
              </w:rPr>
              <w:t>--&gt;</w:t>
            </w:r>
          </w:p>
        </w:tc>
        <w:tc>
          <w:tcPr>
            <w:tcW w:w="2596" w:type="dxa"/>
            <w:shd w:val="clear" w:color="auto" w:fill="auto"/>
          </w:tcPr>
          <w:p w14:paraId="0601FC8C" w14:textId="77777777" w:rsidR="005377F9" w:rsidRPr="00C31E24" w:rsidRDefault="005377F9" w:rsidP="00D74F31">
            <w:pPr>
              <w:pStyle w:val="TAL"/>
              <w:keepNext w:val="0"/>
              <w:keepLines w:val="0"/>
              <w:widowControl w:val="0"/>
              <w:rPr>
                <w:rFonts w:cs="Arial"/>
                <w:szCs w:val="18"/>
              </w:rPr>
            </w:pPr>
            <w:r w:rsidRPr="00C31E24">
              <w:rPr>
                <w:rFonts w:cs="Arial"/>
                <w:szCs w:val="18"/>
              </w:rPr>
              <w:t>SIP 200 (OK)</w:t>
            </w:r>
          </w:p>
        </w:tc>
        <w:tc>
          <w:tcPr>
            <w:tcW w:w="547" w:type="dxa"/>
            <w:shd w:val="clear" w:color="auto" w:fill="auto"/>
          </w:tcPr>
          <w:p w14:paraId="154247C0" w14:textId="77777777" w:rsidR="005377F9" w:rsidRPr="00C31E24" w:rsidRDefault="005377F9" w:rsidP="00D74F31">
            <w:pPr>
              <w:pStyle w:val="TAC"/>
              <w:keepNext w:val="0"/>
              <w:keepLines w:val="0"/>
              <w:widowControl w:val="0"/>
              <w:rPr>
                <w:rFonts w:cs="Arial"/>
                <w:szCs w:val="18"/>
              </w:rPr>
            </w:pPr>
            <w:r w:rsidRPr="00C31E24">
              <w:rPr>
                <w:rFonts w:cs="Arial"/>
                <w:szCs w:val="18"/>
              </w:rPr>
              <w:t>4</w:t>
            </w:r>
          </w:p>
        </w:tc>
        <w:tc>
          <w:tcPr>
            <w:tcW w:w="860" w:type="dxa"/>
            <w:shd w:val="clear" w:color="auto" w:fill="auto"/>
          </w:tcPr>
          <w:p w14:paraId="2AC74FC4" w14:textId="77777777" w:rsidR="005377F9" w:rsidRPr="00C31E24" w:rsidRDefault="005377F9" w:rsidP="00D74F31">
            <w:pPr>
              <w:pStyle w:val="TAC"/>
              <w:keepNext w:val="0"/>
              <w:keepLines w:val="0"/>
              <w:widowControl w:val="0"/>
              <w:rPr>
                <w:rFonts w:cs="Arial"/>
                <w:szCs w:val="18"/>
              </w:rPr>
            </w:pPr>
            <w:r w:rsidRPr="00C31E24">
              <w:rPr>
                <w:rFonts w:cs="Arial"/>
                <w:szCs w:val="18"/>
              </w:rPr>
              <w:t>P</w:t>
            </w:r>
          </w:p>
        </w:tc>
      </w:tr>
      <w:tr w:rsidR="005377F9" w:rsidRPr="00C31E24" w14:paraId="5CFCB9B6" w14:textId="77777777" w:rsidTr="00D74F31">
        <w:trPr>
          <w:trHeight w:val="426"/>
          <w:jc w:val="center"/>
        </w:trPr>
        <w:tc>
          <w:tcPr>
            <w:tcW w:w="624" w:type="dxa"/>
            <w:shd w:val="clear" w:color="auto" w:fill="auto"/>
          </w:tcPr>
          <w:p w14:paraId="6949A393" w14:textId="77777777" w:rsidR="005377F9" w:rsidRPr="00C31E24" w:rsidRDefault="005377F9" w:rsidP="00D74F31">
            <w:pPr>
              <w:pStyle w:val="TAC"/>
              <w:keepNext w:val="0"/>
              <w:keepLines w:val="0"/>
              <w:widowControl w:val="0"/>
            </w:pPr>
            <w:r w:rsidRPr="00C31E24">
              <w:t>-</w:t>
            </w:r>
          </w:p>
        </w:tc>
        <w:tc>
          <w:tcPr>
            <w:tcW w:w="4085" w:type="dxa"/>
            <w:shd w:val="clear" w:color="auto" w:fill="auto"/>
          </w:tcPr>
          <w:p w14:paraId="49151FF5" w14:textId="77777777" w:rsidR="005377F9" w:rsidRPr="00C31E24" w:rsidRDefault="005377F9" w:rsidP="00D74F31">
            <w:pPr>
              <w:pStyle w:val="TAL"/>
              <w:keepNext w:val="0"/>
              <w:keepLines w:val="0"/>
              <w:widowControl w:val="0"/>
            </w:pPr>
            <w:r w:rsidRPr="00C31E24">
              <w:t>EXCEPTION: SS (MCVideo Server) releases the E-UTRA connection.</w:t>
            </w:r>
          </w:p>
        </w:tc>
        <w:tc>
          <w:tcPr>
            <w:tcW w:w="709" w:type="dxa"/>
            <w:shd w:val="clear" w:color="auto" w:fill="auto"/>
          </w:tcPr>
          <w:p w14:paraId="4A77E6E0" w14:textId="77777777" w:rsidR="005377F9" w:rsidRPr="00C31E24" w:rsidRDefault="005377F9" w:rsidP="00D74F31">
            <w:pPr>
              <w:pStyle w:val="TAC"/>
              <w:keepNext w:val="0"/>
              <w:keepLines w:val="0"/>
              <w:widowControl w:val="0"/>
            </w:pPr>
            <w:r w:rsidRPr="00C31E24">
              <w:t>-</w:t>
            </w:r>
          </w:p>
        </w:tc>
        <w:tc>
          <w:tcPr>
            <w:tcW w:w="2596" w:type="dxa"/>
            <w:shd w:val="clear" w:color="auto" w:fill="auto"/>
          </w:tcPr>
          <w:p w14:paraId="74E0F64A" w14:textId="77777777" w:rsidR="005377F9" w:rsidRPr="00C31E24" w:rsidRDefault="005377F9" w:rsidP="00D74F31">
            <w:pPr>
              <w:pStyle w:val="TAL"/>
              <w:keepNext w:val="0"/>
              <w:keepLines w:val="0"/>
              <w:widowControl w:val="0"/>
            </w:pPr>
            <w:r w:rsidRPr="00C31E24">
              <w:t>-</w:t>
            </w:r>
          </w:p>
        </w:tc>
        <w:tc>
          <w:tcPr>
            <w:tcW w:w="547" w:type="dxa"/>
            <w:shd w:val="clear" w:color="auto" w:fill="auto"/>
          </w:tcPr>
          <w:p w14:paraId="755569B1" w14:textId="77777777" w:rsidR="005377F9" w:rsidRPr="00C31E24" w:rsidRDefault="005377F9" w:rsidP="00D74F31">
            <w:pPr>
              <w:pStyle w:val="TAC"/>
              <w:keepNext w:val="0"/>
              <w:keepLines w:val="0"/>
              <w:widowControl w:val="0"/>
            </w:pPr>
            <w:r w:rsidRPr="00C31E24">
              <w:t>-</w:t>
            </w:r>
          </w:p>
        </w:tc>
        <w:tc>
          <w:tcPr>
            <w:tcW w:w="860" w:type="dxa"/>
            <w:shd w:val="clear" w:color="auto" w:fill="auto"/>
          </w:tcPr>
          <w:p w14:paraId="68C4B265" w14:textId="77777777" w:rsidR="005377F9" w:rsidRPr="00C31E24" w:rsidRDefault="005377F9" w:rsidP="00D74F31">
            <w:pPr>
              <w:pStyle w:val="TAC"/>
              <w:keepNext w:val="0"/>
              <w:keepLines w:val="0"/>
              <w:widowControl w:val="0"/>
            </w:pPr>
            <w:r w:rsidRPr="00C31E24">
              <w:t>-</w:t>
            </w:r>
          </w:p>
        </w:tc>
      </w:tr>
      <w:tr w:rsidR="005377F9" w:rsidRPr="00C31E24" w14:paraId="0D0799AB" w14:textId="77777777" w:rsidTr="00D74F31">
        <w:trPr>
          <w:trHeight w:val="426"/>
          <w:jc w:val="center"/>
        </w:trPr>
        <w:tc>
          <w:tcPr>
            <w:tcW w:w="9421" w:type="dxa"/>
            <w:gridSpan w:val="6"/>
            <w:shd w:val="clear" w:color="auto" w:fill="auto"/>
          </w:tcPr>
          <w:p w14:paraId="666D5FF8" w14:textId="77777777" w:rsidR="005377F9" w:rsidRPr="00C31E24" w:rsidRDefault="005377F9" w:rsidP="00DD5C3D">
            <w:pPr>
              <w:pStyle w:val="TAC"/>
              <w:keepLines w:val="0"/>
              <w:jc w:val="left"/>
            </w:pPr>
            <w:r w:rsidRPr="00C31E24">
              <w:t>NOTE 1: This action is expected to be done via a suitable implementation dependent MMI.</w:t>
            </w:r>
          </w:p>
        </w:tc>
      </w:tr>
    </w:tbl>
    <w:p w14:paraId="779EF029" w14:textId="77777777" w:rsidR="005377F9" w:rsidRPr="00C31E24" w:rsidRDefault="005377F9" w:rsidP="005377F9"/>
    <w:p w14:paraId="27705A32" w14:textId="77777777" w:rsidR="005377F9" w:rsidRPr="00C31E24" w:rsidRDefault="005377F9" w:rsidP="00DD5C3D">
      <w:pPr>
        <w:pStyle w:val="H6"/>
      </w:pPr>
      <w:r w:rsidRPr="00C31E24">
        <w:t>6.1.1.8.3.3</w:t>
      </w:r>
      <w:r w:rsidRPr="00C31E24">
        <w:tab/>
        <w:t>Specific message contents</w:t>
      </w:r>
    </w:p>
    <w:p w14:paraId="1C40E90A" w14:textId="77777777" w:rsidR="005377F9" w:rsidRPr="00C31E24" w:rsidRDefault="005377F9" w:rsidP="005377F9">
      <w:pPr>
        <w:pStyle w:val="TH"/>
      </w:pPr>
      <w:r w:rsidRPr="00C31E24">
        <w:t>Table 6.1.1.8.3.3-1: SIP INVITE (Step 1, Table 6.1.1.8.3.2-1)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35"/>
        <w:gridCol w:w="2126"/>
        <w:gridCol w:w="2126"/>
        <w:gridCol w:w="1418"/>
        <w:gridCol w:w="1134"/>
      </w:tblGrid>
      <w:tr w:rsidR="005377F9" w:rsidRPr="00C31E24" w14:paraId="7C0124C4" w14:textId="77777777" w:rsidTr="00D74F31">
        <w:trPr>
          <w:tblHeader/>
        </w:trPr>
        <w:tc>
          <w:tcPr>
            <w:tcW w:w="9639" w:type="dxa"/>
            <w:gridSpan w:val="5"/>
          </w:tcPr>
          <w:p w14:paraId="0138D2F1" w14:textId="77777777" w:rsidR="005377F9" w:rsidRPr="00C31E24" w:rsidRDefault="005377F9" w:rsidP="00D74F31">
            <w:pPr>
              <w:pStyle w:val="TAL"/>
              <w:keepNext w:val="0"/>
              <w:keepLines w:val="0"/>
              <w:widowControl w:val="0"/>
            </w:pPr>
            <w:r w:rsidRPr="00C31E24">
              <w:t>Derivation Path: TS 36-579-1 [2], Table 5.5.2.5.2-1, conditions MCVIDEO, BROADCAST CALL</w:t>
            </w:r>
          </w:p>
        </w:tc>
      </w:tr>
      <w:tr w:rsidR="005377F9" w:rsidRPr="00C31E24" w14:paraId="49D27ED5" w14:textId="77777777" w:rsidTr="00D74F31">
        <w:trPr>
          <w:tblHeader/>
        </w:trPr>
        <w:tc>
          <w:tcPr>
            <w:tcW w:w="2835" w:type="dxa"/>
          </w:tcPr>
          <w:p w14:paraId="52EC5C67" w14:textId="77777777" w:rsidR="005377F9" w:rsidRPr="00C31E24" w:rsidRDefault="005377F9" w:rsidP="00D74F31">
            <w:pPr>
              <w:pStyle w:val="TAH"/>
              <w:keepNext w:val="0"/>
              <w:keepLines w:val="0"/>
              <w:widowControl w:val="0"/>
              <w:rPr>
                <w:bCs/>
              </w:rPr>
            </w:pPr>
            <w:r w:rsidRPr="00C31E24">
              <w:rPr>
                <w:bCs/>
              </w:rPr>
              <w:t>Information Element</w:t>
            </w:r>
          </w:p>
        </w:tc>
        <w:tc>
          <w:tcPr>
            <w:tcW w:w="2126" w:type="dxa"/>
          </w:tcPr>
          <w:p w14:paraId="50A1C1B2" w14:textId="77777777" w:rsidR="005377F9" w:rsidRPr="00C31E24" w:rsidRDefault="005377F9" w:rsidP="00D74F31">
            <w:pPr>
              <w:pStyle w:val="TAH"/>
              <w:keepNext w:val="0"/>
              <w:keepLines w:val="0"/>
              <w:widowControl w:val="0"/>
              <w:rPr>
                <w:bCs/>
              </w:rPr>
            </w:pPr>
            <w:r w:rsidRPr="00C31E24">
              <w:rPr>
                <w:bCs/>
              </w:rPr>
              <w:t>Value/remark</w:t>
            </w:r>
          </w:p>
        </w:tc>
        <w:tc>
          <w:tcPr>
            <w:tcW w:w="2126" w:type="dxa"/>
            <w:tcBorders>
              <w:bottom w:val="single" w:sz="4" w:space="0" w:color="auto"/>
            </w:tcBorders>
          </w:tcPr>
          <w:p w14:paraId="6890A12E" w14:textId="77777777" w:rsidR="005377F9" w:rsidRPr="00C31E24" w:rsidRDefault="005377F9" w:rsidP="00D74F31">
            <w:pPr>
              <w:pStyle w:val="TAH"/>
              <w:keepNext w:val="0"/>
              <w:keepLines w:val="0"/>
              <w:widowControl w:val="0"/>
              <w:rPr>
                <w:bCs/>
              </w:rPr>
            </w:pPr>
            <w:r w:rsidRPr="00C31E24">
              <w:rPr>
                <w:bCs/>
              </w:rPr>
              <w:t>Comment</w:t>
            </w:r>
          </w:p>
        </w:tc>
        <w:tc>
          <w:tcPr>
            <w:tcW w:w="1418" w:type="dxa"/>
          </w:tcPr>
          <w:p w14:paraId="0F84418C" w14:textId="77777777" w:rsidR="005377F9" w:rsidRPr="00C31E24" w:rsidRDefault="005377F9" w:rsidP="00D74F31">
            <w:pPr>
              <w:pStyle w:val="TAH"/>
              <w:keepNext w:val="0"/>
              <w:keepLines w:val="0"/>
              <w:widowControl w:val="0"/>
              <w:rPr>
                <w:bCs/>
              </w:rPr>
            </w:pPr>
            <w:r w:rsidRPr="00C31E24">
              <w:rPr>
                <w:bCs/>
              </w:rPr>
              <w:t>Reference</w:t>
            </w:r>
          </w:p>
        </w:tc>
        <w:tc>
          <w:tcPr>
            <w:tcW w:w="1134" w:type="dxa"/>
          </w:tcPr>
          <w:p w14:paraId="5FD3578C" w14:textId="77777777" w:rsidR="005377F9" w:rsidRPr="00C31E24" w:rsidRDefault="005377F9" w:rsidP="00D74F31">
            <w:pPr>
              <w:pStyle w:val="TAH"/>
              <w:keepNext w:val="0"/>
              <w:keepLines w:val="0"/>
              <w:widowControl w:val="0"/>
              <w:rPr>
                <w:bCs/>
              </w:rPr>
            </w:pPr>
            <w:r w:rsidRPr="00C31E24">
              <w:rPr>
                <w:bCs/>
              </w:rPr>
              <w:t>Condition</w:t>
            </w:r>
          </w:p>
        </w:tc>
      </w:tr>
      <w:tr w:rsidR="005377F9" w:rsidRPr="00C31E24" w14:paraId="2837CC24" w14:textId="77777777" w:rsidTr="00D74F31">
        <w:tc>
          <w:tcPr>
            <w:tcW w:w="2835" w:type="dxa"/>
            <w:tcBorders>
              <w:top w:val="single" w:sz="4" w:space="0" w:color="auto"/>
              <w:left w:val="single" w:sz="4" w:space="0" w:color="auto"/>
              <w:bottom w:val="single" w:sz="4" w:space="0" w:color="auto"/>
              <w:right w:val="single" w:sz="4" w:space="0" w:color="auto"/>
            </w:tcBorders>
          </w:tcPr>
          <w:p w14:paraId="2B589D94" w14:textId="77777777" w:rsidR="005377F9" w:rsidRPr="00C31E24" w:rsidRDefault="005377F9" w:rsidP="00D74F31">
            <w:pPr>
              <w:pStyle w:val="TAL"/>
              <w:rPr>
                <w:b/>
                <w:bCs/>
              </w:rPr>
            </w:pPr>
            <w:r w:rsidRPr="00C31E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1A1F556" w14:textId="77777777" w:rsidR="005377F9" w:rsidRPr="00C31E2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3D4D8B0E" w14:textId="77777777" w:rsidR="005377F9" w:rsidRPr="00C31E2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62DC755F" w14:textId="77777777" w:rsidR="005377F9" w:rsidRPr="00C31E24" w:rsidRDefault="005377F9" w:rsidP="00D74F31">
            <w:pPr>
              <w:pStyle w:val="TAL"/>
            </w:pPr>
            <w:r w:rsidRPr="00C31E24">
              <w:t>RFC 3261 [22]</w:t>
            </w:r>
          </w:p>
        </w:tc>
        <w:tc>
          <w:tcPr>
            <w:tcW w:w="1134" w:type="dxa"/>
            <w:tcBorders>
              <w:top w:val="single" w:sz="4" w:space="0" w:color="auto"/>
              <w:left w:val="single" w:sz="4" w:space="0" w:color="auto"/>
              <w:bottom w:val="single" w:sz="4" w:space="0" w:color="auto"/>
              <w:right w:val="single" w:sz="4" w:space="0" w:color="auto"/>
            </w:tcBorders>
          </w:tcPr>
          <w:p w14:paraId="3E8FA849" w14:textId="77777777" w:rsidR="005377F9" w:rsidRPr="00C31E24" w:rsidRDefault="005377F9" w:rsidP="00D74F31">
            <w:pPr>
              <w:pStyle w:val="TAL"/>
            </w:pPr>
          </w:p>
        </w:tc>
      </w:tr>
      <w:tr w:rsidR="005377F9" w:rsidRPr="00C31E24" w14:paraId="2CDBA6D1" w14:textId="77777777" w:rsidTr="00D74F31">
        <w:tc>
          <w:tcPr>
            <w:tcW w:w="2835" w:type="dxa"/>
            <w:tcBorders>
              <w:top w:val="single" w:sz="4" w:space="0" w:color="auto"/>
              <w:left w:val="single" w:sz="4" w:space="0" w:color="auto"/>
              <w:bottom w:val="single" w:sz="4" w:space="0" w:color="auto"/>
              <w:right w:val="single" w:sz="4" w:space="0" w:color="auto"/>
            </w:tcBorders>
          </w:tcPr>
          <w:p w14:paraId="7F9F4FD3" w14:textId="77777777" w:rsidR="005377F9" w:rsidRPr="00C31E24" w:rsidRDefault="005377F9" w:rsidP="00D74F31">
            <w:pPr>
              <w:pStyle w:val="TAL"/>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DC64E30" w14:textId="77777777" w:rsidR="005377F9" w:rsidRPr="00C31E2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5BB236B7" w14:textId="77777777" w:rsidR="005377F9" w:rsidRPr="00C31E24" w:rsidRDefault="005377F9" w:rsidP="00D74F31">
            <w:pPr>
              <w:pStyle w:val="TAL"/>
            </w:pPr>
            <w:r w:rsidRPr="00C31E24">
              <w:t>MCVideo Info</w:t>
            </w:r>
          </w:p>
        </w:tc>
        <w:tc>
          <w:tcPr>
            <w:tcW w:w="1418" w:type="dxa"/>
            <w:tcBorders>
              <w:top w:val="single" w:sz="4" w:space="0" w:color="auto"/>
              <w:left w:val="single" w:sz="4" w:space="0" w:color="auto"/>
              <w:bottom w:val="single" w:sz="4" w:space="0" w:color="auto"/>
              <w:right w:val="single" w:sz="4" w:space="0" w:color="auto"/>
            </w:tcBorders>
          </w:tcPr>
          <w:p w14:paraId="5EE9FBEC" w14:textId="77777777" w:rsidR="005377F9" w:rsidRPr="00C31E24" w:rsidRDefault="005377F9" w:rsidP="00D74F31">
            <w:pPr>
              <w:pStyle w:val="TAL"/>
            </w:pPr>
          </w:p>
        </w:tc>
        <w:tc>
          <w:tcPr>
            <w:tcW w:w="1134" w:type="dxa"/>
            <w:tcBorders>
              <w:top w:val="single" w:sz="4" w:space="0" w:color="auto"/>
              <w:left w:val="single" w:sz="4" w:space="0" w:color="auto"/>
              <w:bottom w:val="single" w:sz="4" w:space="0" w:color="auto"/>
              <w:right w:val="single" w:sz="4" w:space="0" w:color="auto"/>
            </w:tcBorders>
          </w:tcPr>
          <w:p w14:paraId="517266B9" w14:textId="77777777" w:rsidR="005377F9" w:rsidRPr="00C31E24" w:rsidRDefault="005377F9" w:rsidP="00D74F31">
            <w:pPr>
              <w:pStyle w:val="TAL"/>
            </w:pPr>
          </w:p>
        </w:tc>
      </w:tr>
      <w:tr w:rsidR="005377F9" w:rsidRPr="00C31E24" w14:paraId="28AE9795" w14:textId="77777777" w:rsidTr="00D74F31">
        <w:tc>
          <w:tcPr>
            <w:tcW w:w="2835" w:type="dxa"/>
            <w:tcBorders>
              <w:top w:val="single" w:sz="4" w:space="0" w:color="auto"/>
              <w:left w:val="single" w:sz="4" w:space="0" w:color="auto"/>
              <w:bottom w:val="single" w:sz="4" w:space="0" w:color="auto"/>
              <w:right w:val="single" w:sz="4" w:space="0" w:color="auto"/>
            </w:tcBorders>
          </w:tcPr>
          <w:p w14:paraId="019B7114" w14:textId="77777777" w:rsidR="005377F9" w:rsidRPr="00C31E24" w:rsidRDefault="005377F9" w:rsidP="00D74F31">
            <w:pPr>
              <w:pStyle w:val="TAL"/>
            </w:pPr>
            <w:r w:rsidRPr="00C31E24">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434DB4E0" w14:textId="77777777" w:rsidR="005377F9" w:rsidRPr="00C31E2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1720E074" w14:textId="77777777" w:rsidR="005377F9" w:rsidRPr="00C31E2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634F705F" w14:textId="77777777" w:rsidR="005377F9" w:rsidRPr="00C31E24" w:rsidRDefault="005377F9" w:rsidP="00D74F31">
            <w:pPr>
              <w:pStyle w:val="TAL"/>
            </w:pPr>
          </w:p>
        </w:tc>
        <w:tc>
          <w:tcPr>
            <w:tcW w:w="1134" w:type="dxa"/>
            <w:tcBorders>
              <w:top w:val="single" w:sz="4" w:space="0" w:color="auto"/>
              <w:left w:val="single" w:sz="4" w:space="0" w:color="auto"/>
              <w:bottom w:val="single" w:sz="4" w:space="0" w:color="auto"/>
              <w:right w:val="single" w:sz="4" w:space="0" w:color="auto"/>
            </w:tcBorders>
          </w:tcPr>
          <w:p w14:paraId="7996C91F" w14:textId="77777777" w:rsidR="005377F9" w:rsidRPr="00C31E24" w:rsidRDefault="005377F9" w:rsidP="00D74F31">
            <w:pPr>
              <w:pStyle w:val="TAL"/>
            </w:pPr>
          </w:p>
        </w:tc>
      </w:tr>
      <w:tr w:rsidR="005377F9" w:rsidRPr="00C31E24" w14:paraId="132E79DA" w14:textId="77777777" w:rsidTr="00D74F31">
        <w:tc>
          <w:tcPr>
            <w:tcW w:w="2835" w:type="dxa"/>
            <w:tcBorders>
              <w:top w:val="single" w:sz="4" w:space="0" w:color="auto"/>
              <w:left w:val="single" w:sz="4" w:space="0" w:color="auto"/>
              <w:bottom w:val="single" w:sz="4" w:space="0" w:color="auto"/>
              <w:right w:val="single" w:sz="4" w:space="0" w:color="auto"/>
            </w:tcBorders>
          </w:tcPr>
          <w:p w14:paraId="4CFA0991" w14:textId="77777777" w:rsidR="005377F9" w:rsidRPr="00C31E24" w:rsidRDefault="005377F9" w:rsidP="00D74F31">
            <w:pPr>
              <w:pStyle w:val="TAL"/>
            </w:pPr>
            <w:r w:rsidRPr="00C31E24">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F4DE2BB" w14:textId="2320A2F9" w:rsidR="005377F9" w:rsidRPr="00C31E24" w:rsidRDefault="005377F9" w:rsidP="00D74F31">
            <w:pPr>
              <w:pStyle w:val="TAL"/>
            </w:pPr>
            <w:r w:rsidRPr="00C31E24">
              <w:t>MCVideo-Info as described in Table 6.1.1.8.3.3-2</w:t>
            </w:r>
          </w:p>
        </w:tc>
        <w:tc>
          <w:tcPr>
            <w:tcW w:w="2126" w:type="dxa"/>
            <w:tcBorders>
              <w:top w:val="single" w:sz="4" w:space="0" w:color="auto"/>
              <w:left w:val="single" w:sz="4" w:space="0" w:color="auto"/>
              <w:bottom w:val="single" w:sz="4" w:space="0" w:color="auto"/>
              <w:right w:val="single" w:sz="4" w:space="0" w:color="auto"/>
            </w:tcBorders>
          </w:tcPr>
          <w:p w14:paraId="59FFFEB7" w14:textId="77777777" w:rsidR="005377F9" w:rsidRPr="00C31E2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4CDBAA11" w14:textId="77777777" w:rsidR="005377F9" w:rsidRPr="00C31E24" w:rsidRDefault="005377F9" w:rsidP="00D74F31">
            <w:pPr>
              <w:pStyle w:val="TAL"/>
            </w:pPr>
          </w:p>
        </w:tc>
        <w:tc>
          <w:tcPr>
            <w:tcW w:w="1134" w:type="dxa"/>
            <w:tcBorders>
              <w:top w:val="single" w:sz="4" w:space="0" w:color="auto"/>
              <w:left w:val="single" w:sz="4" w:space="0" w:color="auto"/>
              <w:bottom w:val="single" w:sz="4" w:space="0" w:color="auto"/>
              <w:right w:val="single" w:sz="4" w:space="0" w:color="auto"/>
            </w:tcBorders>
          </w:tcPr>
          <w:p w14:paraId="2218241F" w14:textId="77777777" w:rsidR="005377F9" w:rsidRPr="00C31E24" w:rsidRDefault="005377F9" w:rsidP="00D74F31">
            <w:pPr>
              <w:pStyle w:val="TAL"/>
            </w:pPr>
          </w:p>
        </w:tc>
      </w:tr>
    </w:tbl>
    <w:p w14:paraId="790569B2" w14:textId="77777777" w:rsidR="005377F9" w:rsidRPr="00C31E24" w:rsidRDefault="005377F9" w:rsidP="005377F9"/>
    <w:p w14:paraId="5FB4D922" w14:textId="77777777" w:rsidR="005377F9" w:rsidRPr="00C31E24" w:rsidRDefault="005377F9" w:rsidP="005377F9">
      <w:pPr>
        <w:pStyle w:val="TH"/>
      </w:pPr>
      <w:r w:rsidRPr="00C31E24">
        <w:t>Table 6.1.1.8.3.3-2: MCVideo-Info in SIP INVITE (Table 6.1.1.8.3.3-1)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377F9" w:rsidRPr="00C31E24" w14:paraId="2D0E5993" w14:textId="77777777" w:rsidTr="00D74F31">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7FAD6C7" w14:textId="77777777" w:rsidR="005377F9" w:rsidRPr="00C31E24" w:rsidRDefault="005377F9" w:rsidP="00D74F31">
            <w:pPr>
              <w:pStyle w:val="TAL"/>
              <w:keepNext w:val="0"/>
              <w:keepLines w:val="0"/>
              <w:widowControl w:val="0"/>
            </w:pPr>
            <w:r w:rsidRPr="00C31E24">
              <w:t>Derivation Path: TS 36.579-1 [2], Table 5.5.3.2.2-2, conditions GROUP-CALL</w:t>
            </w:r>
          </w:p>
        </w:tc>
      </w:tr>
      <w:tr w:rsidR="005377F9" w:rsidRPr="00C31E24" w14:paraId="44F05F95"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1A8F289B" w14:textId="77777777" w:rsidR="005377F9" w:rsidRPr="00C31E24" w:rsidRDefault="005377F9" w:rsidP="00D74F31">
            <w:pPr>
              <w:pStyle w:val="TAH"/>
              <w:keepNext w:val="0"/>
              <w:keepLines w:val="0"/>
              <w:widowControl w:val="0"/>
              <w:rPr>
                <w:bCs/>
              </w:rPr>
            </w:pPr>
            <w:r w:rsidRPr="00C31E24">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011591BD" w14:textId="77777777" w:rsidR="005377F9" w:rsidRPr="00C31E24" w:rsidRDefault="005377F9" w:rsidP="00D74F31">
            <w:pPr>
              <w:pStyle w:val="TAH"/>
              <w:keepNext w:val="0"/>
              <w:keepLines w:val="0"/>
              <w:widowControl w:val="0"/>
              <w:rPr>
                <w:bCs/>
              </w:rPr>
            </w:pPr>
            <w:r w:rsidRPr="00C31E24">
              <w:rPr>
                <w:bCs/>
              </w:rPr>
              <w:t>Value/remark</w:t>
            </w:r>
          </w:p>
        </w:tc>
        <w:tc>
          <w:tcPr>
            <w:tcW w:w="2126" w:type="dxa"/>
            <w:tcBorders>
              <w:top w:val="single" w:sz="4" w:space="0" w:color="auto"/>
              <w:left w:val="single" w:sz="4" w:space="0" w:color="auto"/>
              <w:bottom w:val="single" w:sz="4" w:space="0" w:color="auto"/>
              <w:right w:val="single" w:sz="4" w:space="0" w:color="auto"/>
            </w:tcBorders>
          </w:tcPr>
          <w:p w14:paraId="3384A174" w14:textId="77777777" w:rsidR="005377F9" w:rsidRPr="00C31E24" w:rsidRDefault="005377F9" w:rsidP="00D74F31">
            <w:pPr>
              <w:pStyle w:val="TAH"/>
              <w:keepNext w:val="0"/>
              <w:keepLines w:val="0"/>
              <w:widowControl w:val="0"/>
              <w:rPr>
                <w:bCs/>
              </w:rPr>
            </w:pPr>
            <w:r w:rsidRPr="00C31E24">
              <w:rPr>
                <w:bCs/>
              </w:rPr>
              <w:t>Comment</w:t>
            </w:r>
          </w:p>
        </w:tc>
        <w:tc>
          <w:tcPr>
            <w:tcW w:w="1418" w:type="dxa"/>
            <w:tcBorders>
              <w:top w:val="single" w:sz="4" w:space="0" w:color="auto"/>
              <w:left w:val="single" w:sz="4" w:space="0" w:color="auto"/>
              <w:bottom w:val="single" w:sz="4" w:space="0" w:color="auto"/>
              <w:right w:val="single" w:sz="4" w:space="0" w:color="auto"/>
            </w:tcBorders>
          </w:tcPr>
          <w:p w14:paraId="0232B5EA" w14:textId="77777777" w:rsidR="005377F9" w:rsidRPr="00C31E24" w:rsidRDefault="005377F9" w:rsidP="00D74F31">
            <w:pPr>
              <w:pStyle w:val="TAH"/>
              <w:keepNext w:val="0"/>
              <w:keepLines w:val="0"/>
              <w:widowControl w:val="0"/>
              <w:rPr>
                <w:bCs/>
              </w:rPr>
            </w:pPr>
            <w:r w:rsidRPr="00C31E24">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6E7977A8" w14:textId="77777777" w:rsidR="005377F9" w:rsidRPr="00C31E24" w:rsidRDefault="005377F9" w:rsidP="00D74F31">
            <w:pPr>
              <w:pStyle w:val="TAH"/>
              <w:keepNext w:val="0"/>
              <w:keepLines w:val="0"/>
              <w:widowControl w:val="0"/>
              <w:rPr>
                <w:bCs/>
              </w:rPr>
            </w:pPr>
            <w:r w:rsidRPr="00C31E24">
              <w:rPr>
                <w:bCs/>
              </w:rPr>
              <w:t>Condition</w:t>
            </w:r>
          </w:p>
        </w:tc>
      </w:tr>
      <w:tr w:rsidR="005377F9" w:rsidRPr="00C31E24" w14:paraId="6A88E4E6"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548FAD85" w14:textId="77777777" w:rsidR="005377F9" w:rsidRPr="00C31E24" w:rsidRDefault="005377F9" w:rsidP="00D74F31">
            <w:pPr>
              <w:pStyle w:val="TAL"/>
              <w:rPr>
                <w:b/>
                <w:bCs/>
              </w:rPr>
            </w:pPr>
            <w:r w:rsidRPr="00C31E24">
              <w:rPr>
                <w:b/>
                <w:bCs/>
              </w:rPr>
              <w:t>mcvideoinfo</w:t>
            </w:r>
          </w:p>
        </w:tc>
        <w:tc>
          <w:tcPr>
            <w:tcW w:w="2126" w:type="dxa"/>
            <w:tcBorders>
              <w:top w:val="single" w:sz="4" w:space="0" w:color="auto"/>
              <w:left w:val="single" w:sz="4" w:space="0" w:color="auto"/>
              <w:bottom w:val="single" w:sz="4" w:space="0" w:color="auto"/>
              <w:right w:val="single" w:sz="4" w:space="0" w:color="auto"/>
            </w:tcBorders>
          </w:tcPr>
          <w:p w14:paraId="2700B1B7" w14:textId="77777777" w:rsidR="005377F9" w:rsidRPr="00C31E2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60AE909F" w14:textId="77777777" w:rsidR="005377F9" w:rsidRPr="00C31E2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23EF071E" w14:textId="77777777" w:rsidR="005377F9" w:rsidRPr="00C31E2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23F0DE32" w14:textId="77777777" w:rsidR="005377F9" w:rsidRPr="00C31E24" w:rsidRDefault="005377F9" w:rsidP="00D74F31">
            <w:pPr>
              <w:pStyle w:val="TAL"/>
            </w:pPr>
          </w:p>
        </w:tc>
      </w:tr>
      <w:tr w:rsidR="005377F9" w:rsidRPr="00C31E24" w14:paraId="13F2329A"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20C2495D" w14:textId="77777777" w:rsidR="005377F9" w:rsidRPr="00C31E24" w:rsidRDefault="005377F9" w:rsidP="00D74F31">
            <w:pPr>
              <w:pStyle w:val="TAL"/>
            </w:pPr>
            <w:r w:rsidRPr="00C31E24">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58852749" w14:textId="77777777" w:rsidR="005377F9" w:rsidRPr="00C31E2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074105B2" w14:textId="77777777" w:rsidR="005377F9" w:rsidRPr="00C31E2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64843FE6" w14:textId="77777777" w:rsidR="005377F9" w:rsidRPr="00C31E2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40944A46" w14:textId="77777777" w:rsidR="005377F9" w:rsidRPr="00C31E24" w:rsidRDefault="005377F9" w:rsidP="00D74F31">
            <w:pPr>
              <w:pStyle w:val="TAL"/>
            </w:pPr>
          </w:p>
        </w:tc>
      </w:tr>
      <w:tr w:rsidR="005377F9" w:rsidRPr="00C31E24" w14:paraId="5FA4E23C"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4D8C093F" w14:textId="77777777" w:rsidR="005377F9" w:rsidRPr="00C31E24" w:rsidRDefault="005377F9" w:rsidP="00D74F31">
            <w:pPr>
              <w:pStyle w:val="TAL"/>
            </w:pPr>
            <w:r w:rsidRPr="00C31E24">
              <w:t xml:space="preserve">    broadcast-ind</w:t>
            </w:r>
          </w:p>
        </w:tc>
        <w:tc>
          <w:tcPr>
            <w:tcW w:w="2126" w:type="dxa"/>
            <w:tcBorders>
              <w:top w:val="single" w:sz="4" w:space="0" w:color="auto"/>
              <w:left w:val="single" w:sz="4" w:space="0" w:color="auto"/>
              <w:bottom w:val="single" w:sz="4" w:space="0" w:color="auto"/>
              <w:right w:val="single" w:sz="4" w:space="0" w:color="auto"/>
            </w:tcBorders>
          </w:tcPr>
          <w:p w14:paraId="104BA4C9" w14:textId="77777777" w:rsidR="005377F9" w:rsidRPr="00C31E24" w:rsidRDefault="005377F9" w:rsidP="00D74F31">
            <w:pPr>
              <w:pStyle w:val="TAL"/>
            </w:pPr>
            <w:r w:rsidRPr="00C31E24">
              <w:t>true</w:t>
            </w:r>
          </w:p>
        </w:tc>
        <w:tc>
          <w:tcPr>
            <w:tcW w:w="2126" w:type="dxa"/>
            <w:tcBorders>
              <w:top w:val="single" w:sz="4" w:space="0" w:color="auto"/>
              <w:left w:val="single" w:sz="4" w:space="0" w:color="auto"/>
              <w:bottom w:val="single" w:sz="4" w:space="0" w:color="auto"/>
              <w:right w:val="single" w:sz="4" w:space="0" w:color="auto"/>
            </w:tcBorders>
          </w:tcPr>
          <w:p w14:paraId="40FD5FE7" w14:textId="77777777" w:rsidR="005377F9" w:rsidRPr="00C31E2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5354F330" w14:textId="77777777" w:rsidR="005377F9" w:rsidRPr="00C31E2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7D026335" w14:textId="77777777" w:rsidR="005377F9" w:rsidRPr="00C31E24" w:rsidRDefault="005377F9" w:rsidP="00D74F31">
            <w:pPr>
              <w:pStyle w:val="TAL"/>
            </w:pPr>
          </w:p>
        </w:tc>
      </w:tr>
    </w:tbl>
    <w:p w14:paraId="53880CE9" w14:textId="77777777" w:rsidR="005377F9" w:rsidRPr="00C31E24" w:rsidRDefault="005377F9" w:rsidP="005377F9"/>
    <w:p w14:paraId="25641CD0" w14:textId="77777777" w:rsidR="005377F9" w:rsidRPr="00C31E24" w:rsidRDefault="005377F9" w:rsidP="005377F9">
      <w:pPr>
        <w:pStyle w:val="TH"/>
      </w:pPr>
      <w:r w:rsidRPr="00C31E24">
        <w:t>Table 6.1.1.8.3.3-3: SIP 200 (OK) (Step 3, Table 6.1.1.8.3.2-1)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C31E24" w14:paraId="2A775598" w14:textId="77777777" w:rsidTr="00D74F31">
        <w:trPr>
          <w:tblHeader/>
        </w:trPr>
        <w:tc>
          <w:tcPr>
            <w:tcW w:w="9517" w:type="dxa"/>
            <w:gridSpan w:val="5"/>
          </w:tcPr>
          <w:p w14:paraId="0CB22D0F" w14:textId="77777777" w:rsidR="005377F9" w:rsidRPr="00C31E24" w:rsidRDefault="005377F9" w:rsidP="00D74F31">
            <w:pPr>
              <w:pStyle w:val="TAL"/>
              <w:keepNext w:val="0"/>
              <w:keepLines w:val="0"/>
              <w:widowControl w:val="0"/>
            </w:pPr>
            <w:r w:rsidRPr="00C31E24">
              <w:t>Derivation Path: TS 36.579-1 [2], Table 5.5.2.17.1.2-1, conditions MCVIDEO, INVITE-RSP</w:t>
            </w:r>
          </w:p>
        </w:tc>
      </w:tr>
      <w:tr w:rsidR="005377F9" w:rsidRPr="00C31E24" w14:paraId="12BFD651" w14:textId="77777777" w:rsidTr="00D74F31">
        <w:trPr>
          <w:tblHeader/>
        </w:trPr>
        <w:tc>
          <w:tcPr>
            <w:tcW w:w="2677" w:type="dxa"/>
          </w:tcPr>
          <w:p w14:paraId="3F1B6416" w14:textId="77777777" w:rsidR="005377F9" w:rsidRPr="00C31E24" w:rsidRDefault="005377F9" w:rsidP="00D74F31">
            <w:pPr>
              <w:pStyle w:val="TAH"/>
              <w:keepNext w:val="0"/>
              <w:keepLines w:val="0"/>
              <w:widowControl w:val="0"/>
            </w:pPr>
            <w:r w:rsidRPr="00C31E24">
              <w:t>Information Element</w:t>
            </w:r>
          </w:p>
        </w:tc>
        <w:tc>
          <w:tcPr>
            <w:tcW w:w="2160" w:type="dxa"/>
          </w:tcPr>
          <w:p w14:paraId="18DB7EDB" w14:textId="77777777" w:rsidR="005377F9" w:rsidRPr="00C31E24" w:rsidRDefault="005377F9" w:rsidP="00D74F31">
            <w:pPr>
              <w:pStyle w:val="TAH"/>
              <w:keepNext w:val="0"/>
              <w:keepLines w:val="0"/>
              <w:widowControl w:val="0"/>
            </w:pPr>
            <w:r w:rsidRPr="00C31E24">
              <w:t>Value/remark</w:t>
            </w:r>
          </w:p>
        </w:tc>
        <w:tc>
          <w:tcPr>
            <w:tcW w:w="2160" w:type="dxa"/>
            <w:tcBorders>
              <w:bottom w:val="single" w:sz="4" w:space="0" w:color="auto"/>
            </w:tcBorders>
          </w:tcPr>
          <w:p w14:paraId="379E4963" w14:textId="77777777" w:rsidR="005377F9" w:rsidRPr="00C31E24" w:rsidRDefault="005377F9" w:rsidP="00D74F31">
            <w:pPr>
              <w:pStyle w:val="TAH"/>
              <w:keepNext w:val="0"/>
              <w:keepLines w:val="0"/>
              <w:widowControl w:val="0"/>
            </w:pPr>
            <w:r w:rsidRPr="00C31E24">
              <w:t>Comment</w:t>
            </w:r>
          </w:p>
        </w:tc>
        <w:tc>
          <w:tcPr>
            <w:tcW w:w="1350" w:type="dxa"/>
          </w:tcPr>
          <w:p w14:paraId="4E722CC9" w14:textId="77777777" w:rsidR="005377F9" w:rsidRPr="00C31E24" w:rsidRDefault="005377F9" w:rsidP="00D74F31">
            <w:pPr>
              <w:pStyle w:val="TAH"/>
              <w:keepNext w:val="0"/>
              <w:keepLines w:val="0"/>
              <w:widowControl w:val="0"/>
            </w:pPr>
            <w:r w:rsidRPr="00C31E24">
              <w:t>Reference</w:t>
            </w:r>
          </w:p>
        </w:tc>
        <w:tc>
          <w:tcPr>
            <w:tcW w:w="1170" w:type="dxa"/>
          </w:tcPr>
          <w:p w14:paraId="0D2D0259" w14:textId="77777777" w:rsidR="005377F9" w:rsidRPr="00C31E24" w:rsidRDefault="005377F9" w:rsidP="00D74F31">
            <w:pPr>
              <w:pStyle w:val="TAH"/>
              <w:keepNext w:val="0"/>
              <w:keepLines w:val="0"/>
              <w:widowControl w:val="0"/>
            </w:pPr>
            <w:r w:rsidRPr="00C31E24">
              <w:t>Condition</w:t>
            </w:r>
          </w:p>
        </w:tc>
      </w:tr>
      <w:tr w:rsidR="005377F9" w:rsidRPr="00C31E24" w14:paraId="3F35BD9D" w14:textId="77777777" w:rsidTr="00D74F31">
        <w:tc>
          <w:tcPr>
            <w:tcW w:w="2677" w:type="dxa"/>
            <w:vAlign w:val="center"/>
          </w:tcPr>
          <w:p w14:paraId="648DADED" w14:textId="77777777" w:rsidR="005377F9" w:rsidRPr="00C31E24" w:rsidRDefault="005377F9" w:rsidP="00D74F31">
            <w:pPr>
              <w:pStyle w:val="TAL"/>
              <w:keepNext w:val="0"/>
              <w:keepLines w:val="0"/>
              <w:widowControl w:val="0"/>
              <w:rPr>
                <w:rFonts w:cs="Arial"/>
                <w:b/>
                <w:szCs w:val="18"/>
              </w:rPr>
            </w:pPr>
            <w:r w:rsidRPr="00C31E24">
              <w:rPr>
                <w:rFonts w:cs="Arial"/>
                <w:b/>
                <w:szCs w:val="18"/>
              </w:rPr>
              <w:t>Message-body</w:t>
            </w:r>
          </w:p>
        </w:tc>
        <w:tc>
          <w:tcPr>
            <w:tcW w:w="2160" w:type="dxa"/>
          </w:tcPr>
          <w:p w14:paraId="2A564866" w14:textId="77777777" w:rsidR="005377F9" w:rsidRPr="00C31E24" w:rsidRDefault="005377F9" w:rsidP="00D74F31">
            <w:pPr>
              <w:pStyle w:val="TAL"/>
              <w:keepNext w:val="0"/>
              <w:keepLines w:val="0"/>
              <w:widowControl w:val="0"/>
            </w:pPr>
          </w:p>
        </w:tc>
        <w:tc>
          <w:tcPr>
            <w:tcW w:w="2160" w:type="dxa"/>
            <w:tcBorders>
              <w:top w:val="single" w:sz="4" w:space="0" w:color="auto"/>
              <w:bottom w:val="single" w:sz="4" w:space="0" w:color="auto"/>
            </w:tcBorders>
          </w:tcPr>
          <w:p w14:paraId="4B2428BA" w14:textId="77777777" w:rsidR="005377F9" w:rsidRPr="00C31E24" w:rsidRDefault="005377F9" w:rsidP="00D74F31">
            <w:pPr>
              <w:pStyle w:val="TAL"/>
              <w:keepNext w:val="0"/>
              <w:keepLines w:val="0"/>
              <w:widowControl w:val="0"/>
            </w:pPr>
          </w:p>
        </w:tc>
        <w:tc>
          <w:tcPr>
            <w:tcW w:w="1350" w:type="dxa"/>
          </w:tcPr>
          <w:p w14:paraId="453B3FD6" w14:textId="77777777" w:rsidR="005377F9" w:rsidRPr="00C31E24" w:rsidRDefault="005377F9" w:rsidP="00D74F31">
            <w:pPr>
              <w:pStyle w:val="TAL"/>
              <w:keepNext w:val="0"/>
              <w:keepLines w:val="0"/>
              <w:widowControl w:val="0"/>
            </w:pPr>
          </w:p>
        </w:tc>
        <w:tc>
          <w:tcPr>
            <w:tcW w:w="1170" w:type="dxa"/>
            <w:vAlign w:val="bottom"/>
          </w:tcPr>
          <w:p w14:paraId="0D0CCD89" w14:textId="77777777" w:rsidR="005377F9" w:rsidRPr="00C31E24" w:rsidRDefault="005377F9" w:rsidP="00D74F31">
            <w:pPr>
              <w:pStyle w:val="TAL"/>
              <w:keepNext w:val="0"/>
              <w:keepLines w:val="0"/>
              <w:widowControl w:val="0"/>
            </w:pPr>
          </w:p>
        </w:tc>
      </w:tr>
      <w:tr w:rsidR="005377F9" w:rsidRPr="00C31E24" w14:paraId="6C61A5B4" w14:textId="77777777" w:rsidTr="00D74F31">
        <w:tc>
          <w:tcPr>
            <w:tcW w:w="2677" w:type="dxa"/>
            <w:vAlign w:val="center"/>
          </w:tcPr>
          <w:p w14:paraId="0BB7F665" w14:textId="77777777" w:rsidR="005377F9" w:rsidRPr="00C31E24" w:rsidDel="006C0DA3" w:rsidRDefault="005377F9" w:rsidP="00D74F31">
            <w:pPr>
              <w:pStyle w:val="TAL"/>
            </w:pPr>
            <w:r w:rsidRPr="00C31E24">
              <w:t xml:space="preserve">  MIME body part</w:t>
            </w:r>
          </w:p>
        </w:tc>
        <w:tc>
          <w:tcPr>
            <w:tcW w:w="2160" w:type="dxa"/>
            <w:vAlign w:val="center"/>
          </w:tcPr>
          <w:p w14:paraId="2B7449AC" w14:textId="77777777" w:rsidR="005377F9" w:rsidRPr="00C31E24" w:rsidRDefault="005377F9" w:rsidP="00D74F31">
            <w:pPr>
              <w:pStyle w:val="TAL"/>
            </w:pPr>
          </w:p>
        </w:tc>
        <w:tc>
          <w:tcPr>
            <w:tcW w:w="2160" w:type="dxa"/>
            <w:tcBorders>
              <w:top w:val="single" w:sz="4" w:space="0" w:color="auto"/>
              <w:bottom w:val="single" w:sz="4" w:space="0" w:color="auto"/>
            </w:tcBorders>
          </w:tcPr>
          <w:p w14:paraId="273B222E" w14:textId="77777777" w:rsidR="005377F9" w:rsidRPr="00C31E24" w:rsidRDefault="005377F9" w:rsidP="00D74F31">
            <w:pPr>
              <w:pStyle w:val="TAL"/>
            </w:pPr>
            <w:r w:rsidRPr="00C31E24">
              <w:t>MCVIDEO-Info</w:t>
            </w:r>
          </w:p>
        </w:tc>
        <w:tc>
          <w:tcPr>
            <w:tcW w:w="1350" w:type="dxa"/>
          </w:tcPr>
          <w:p w14:paraId="229AF842" w14:textId="77777777" w:rsidR="005377F9" w:rsidRPr="00C31E24" w:rsidRDefault="005377F9" w:rsidP="00D74F31">
            <w:pPr>
              <w:pStyle w:val="TAL"/>
            </w:pPr>
          </w:p>
        </w:tc>
        <w:tc>
          <w:tcPr>
            <w:tcW w:w="1170" w:type="dxa"/>
            <w:vAlign w:val="bottom"/>
          </w:tcPr>
          <w:p w14:paraId="2E32C2A3" w14:textId="77777777" w:rsidR="005377F9" w:rsidRPr="00C31E24" w:rsidRDefault="005377F9" w:rsidP="00D74F31">
            <w:pPr>
              <w:pStyle w:val="TAL"/>
            </w:pPr>
          </w:p>
        </w:tc>
      </w:tr>
      <w:tr w:rsidR="005377F9" w:rsidRPr="00C31E24" w14:paraId="2FD771CF" w14:textId="77777777" w:rsidTr="00D74F31">
        <w:tc>
          <w:tcPr>
            <w:tcW w:w="2677" w:type="dxa"/>
            <w:vAlign w:val="center"/>
          </w:tcPr>
          <w:p w14:paraId="791ED6F5" w14:textId="77777777" w:rsidR="005377F9" w:rsidRPr="00C31E24" w:rsidRDefault="005377F9" w:rsidP="00D74F31">
            <w:pPr>
              <w:pStyle w:val="TAL"/>
              <w:keepNext w:val="0"/>
              <w:keepLines w:val="0"/>
              <w:widowControl w:val="0"/>
              <w:rPr>
                <w:b/>
              </w:rPr>
            </w:pPr>
            <w:r w:rsidRPr="00C31E24">
              <w:rPr>
                <w:rFonts w:cs="Arial"/>
                <w:b/>
                <w:szCs w:val="18"/>
              </w:rPr>
              <w:t xml:space="preserve">    </w:t>
            </w:r>
            <w:r w:rsidRPr="00C31E24">
              <w:rPr>
                <w:rFonts w:cs="Arial"/>
                <w:bCs/>
                <w:szCs w:val="18"/>
              </w:rPr>
              <w:t>MIME-part-header</w:t>
            </w:r>
          </w:p>
        </w:tc>
        <w:tc>
          <w:tcPr>
            <w:tcW w:w="2160" w:type="dxa"/>
          </w:tcPr>
          <w:p w14:paraId="2F297CDA" w14:textId="77777777" w:rsidR="005377F9" w:rsidRPr="00C31E24" w:rsidRDefault="005377F9" w:rsidP="00D74F31">
            <w:pPr>
              <w:pStyle w:val="TAL"/>
              <w:keepNext w:val="0"/>
              <w:keepLines w:val="0"/>
              <w:widowControl w:val="0"/>
            </w:pPr>
          </w:p>
        </w:tc>
        <w:tc>
          <w:tcPr>
            <w:tcW w:w="2160" w:type="dxa"/>
            <w:tcBorders>
              <w:top w:val="single" w:sz="4" w:space="0" w:color="auto"/>
              <w:bottom w:val="single" w:sz="4" w:space="0" w:color="auto"/>
            </w:tcBorders>
          </w:tcPr>
          <w:p w14:paraId="65A776CF" w14:textId="77777777" w:rsidR="005377F9" w:rsidRPr="00C31E24" w:rsidRDefault="005377F9" w:rsidP="00D74F31">
            <w:pPr>
              <w:pStyle w:val="TAL"/>
              <w:keepNext w:val="0"/>
              <w:keepLines w:val="0"/>
              <w:widowControl w:val="0"/>
            </w:pPr>
          </w:p>
        </w:tc>
        <w:tc>
          <w:tcPr>
            <w:tcW w:w="1350" w:type="dxa"/>
          </w:tcPr>
          <w:p w14:paraId="6485C534" w14:textId="77777777" w:rsidR="005377F9" w:rsidRPr="00C31E24" w:rsidRDefault="005377F9" w:rsidP="00D74F31">
            <w:pPr>
              <w:pStyle w:val="TAL"/>
              <w:keepNext w:val="0"/>
              <w:keepLines w:val="0"/>
              <w:widowControl w:val="0"/>
            </w:pPr>
          </w:p>
        </w:tc>
        <w:tc>
          <w:tcPr>
            <w:tcW w:w="1170" w:type="dxa"/>
            <w:vAlign w:val="bottom"/>
          </w:tcPr>
          <w:p w14:paraId="7AEB4C34" w14:textId="77777777" w:rsidR="005377F9" w:rsidRPr="00C31E24" w:rsidRDefault="005377F9" w:rsidP="00D74F31">
            <w:pPr>
              <w:pStyle w:val="TAL"/>
              <w:keepNext w:val="0"/>
              <w:keepLines w:val="0"/>
              <w:widowControl w:val="0"/>
            </w:pPr>
          </w:p>
        </w:tc>
      </w:tr>
      <w:tr w:rsidR="005377F9" w:rsidRPr="00C31E24" w14:paraId="631415E5" w14:textId="77777777" w:rsidTr="00D74F31">
        <w:tc>
          <w:tcPr>
            <w:tcW w:w="2677" w:type="dxa"/>
            <w:vAlign w:val="center"/>
          </w:tcPr>
          <w:p w14:paraId="7735E30B" w14:textId="77777777" w:rsidR="005377F9" w:rsidRPr="00C31E24" w:rsidRDefault="005377F9" w:rsidP="00D74F31">
            <w:pPr>
              <w:pStyle w:val="TAL"/>
              <w:keepNext w:val="0"/>
              <w:keepLines w:val="0"/>
              <w:widowControl w:val="0"/>
              <w:rPr>
                <w:rFonts w:cs="Arial"/>
                <w:szCs w:val="18"/>
              </w:rPr>
            </w:pPr>
            <w:r w:rsidRPr="00C31E24">
              <w:t xml:space="preserve">    MIME-part-body</w:t>
            </w:r>
          </w:p>
        </w:tc>
        <w:tc>
          <w:tcPr>
            <w:tcW w:w="2160" w:type="dxa"/>
            <w:vAlign w:val="center"/>
          </w:tcPr>
          <w:p w14:paraId="69541CD2" w14:textId="77777777" w:rsidR="005377F9" w:rsidRPr="00C31E24" w:rsidRDefault="005377F9" w:rsidP="00D74F31">
            <w:pPr>
              <w:pStyle w:val="TAL"/>
              <w:keepNext w:val="0"/>
              <w:keepLines w:val="0"/>
              <w:widowControl w:val="0"/>
            </w:pPr>
            <w:r w:rsidRPr="00C31E24">
              <w:t>MCVideo-Info as described in Table 6.1.1.8.3.3-4</w:t>
            </w:r>
          </w:p>
        </w:tc>
        <w:tc>
          <w:tcPr>
            <w:tcW w:w="2160" w:type="dxa"/>
            <w:tcBorders>
              <w:top w:val="single" w:sz="4" w:space="0" w:color="auto"/>
              <w:bottom w:val="single" w:sz="4" w:space="0" w:color="auto"/>
            </w:tcBorders>
          </w:tcPr>
          <w:p w14:paraId="5AE29FFF" w14:textId="77777777" w:rsidR="005377F9" w:rsidRPr="00C31E24" w:rsidRDefault="005377F9" w:rsidP="00D74F31">
            <w:pPr>
              <w:pStyle w:val="TAL"/>
              <w:keepNext w:val="0"/>
              <w:keepLines w:val="0"/>
              <w:widowControl w:val="0"/>
            </w:pPr>
          </w:p>
        </w:tc>
        <w:tc>
          <w:tcPr>
            <w:tcW w:w="1350" w:type="dxa"/>
          </w:tcPr>
          <w:p w14:paraId="4320CF34" w14:textId="77777777" w:rsidR="005377F9" w:rsidRPr="00C31E24" w:rsidRDefault="005377F9" w:rsidP="00D74F31">
            <w:pPr>
              <w:pStyle w:val="TAL"/>
              <w:keepNext w:val="0"/>
              <w:keepLines w:val="0"/>
              <w:widowControl w:val="0"/>
            </w:pPr>
          </w:p>
        </w:tc>
        <w:tc>
          <w:tcPr>
            <w:tcW w:w="1170" w:type="dxa"/>
            <w:vAlign w:val="bottom"/>
          </w:tcPr>
          <w:p w14:paraId="5CB9E85D" w14:textId="77777777" w:rsidR="005377F9" w:rsidRPr="00C31E24" w:rsidRDefault="005377F9" w:rsidP="00D74F31">
            <w:pPr>
              <w:pStyle w:val="TAL"/>
              <w:keepNext w:val="0"/>
              <w:keepLines w:val="0"/>
              <w:widowControl w:val="0"/>
            </w:pPr>
          </w:p>
        </w:tc>
      </w:tr>
    </w:tbl>
    <w:p w14:paraId="1498D16E" w14:textId="77777777" w:rsidR="005377F9" w:rsidRPr="00C31E24" w:rsidRDefault="005377F9" w:rsidP="005377F9"/>
    <w:p w14:paraId="45A71744" w14:textId="77777777" w:rsidR="005377F9" w:rsidRPr="00C31E24" w:rsidRDefault="005377F9" w:rsidP="005377F9">
      <w:pPr>
        <w:pStyle w:val="TH"/>
      </w:pPr>
      <w:r w:rsidRPr="00C31E24">
        <w:t>Table 6.1.1.8.3.3-4: MCVideo-Info in SIP INVITE (Table 6.1.1.8.3.3-3)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6"/>
        <w:gridCol w:w="2126"/>
        <w:gridCol w:w="1418"/>
        <w:gridCol w:w="1133"/>
      </w:tblGrid>
      <w:tr w:rsidR="005377F9" w:rsidRPr="00C31E24" w14:paraId="149E065C" w14:textId="77777777" w:rsidTr="00D74F31">
        <w:trPr>
          <w:tblHeader/>
        </w:trPr>
        <w:tc>
          <w:tcPr>
            <w:tcW w:w="9639" w:type="dxa"/>
            <w:gridSpan w:val="5"/>
            <w:tcBorders>
              <w:top w:val="single" w:sz="4" w:space="0" w:color="auto"/>
              <w:left w:val="single" w:sz="4" w:space="0" w:color="auto"/>
              <w:bottom w:val="single" w:sz="4" w:space="0" w:color="auto"/>
              <w:right w:val="single" w:sz="4" w:space="0" w:color="auto"/>
            </w:tcBorders>
            <w:vAlign w:val="center"/>
          </w:tcPr>
          <w:p w14:paraId="36346F49" w14:textId="77777777" w:rsidR="005377F9" w:rsidRPr="00C31E24" w:rsidRDefault="005377F9" w:rsidP="00D74F31">
            <w:pPr>
              <w:pStyle w:val="TAL"/>
              <w:keepNext w:val="0"/>
              <w:keepLines w:val="0"/>
              <w:widowControl w:val="0"/>
            </w:pPr>
            <w:r w:rsidRPr="00C31E24">
              <w:t>Derivation Path: TS 36.579-1 [2], Table 5.5.3.2.1-2, conditions GROUP-CALL</w:t>
            </w:r>
          </w:p>
        </w:tc>
      </w:tr>
      <w:tr w:rsidR="005377F9" w:rsidRPr="00C31E24" w14:paraId="1E0836D0"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0D66ABCD" w14:textId="77777777" w:rsidR="005377F9" w:rsidRPr="00C31E24" w:rsidRDefault="005377F9" w:rsidP="00D74F31">
            <w:pPr>
              <w:pStyle w:val="TAH"/>
              <w:keepNext w:val="0"/>
              <w:keepLines w:val="0"/>
              <w:widowControl w:val="0"/>
              <w:rPr>
                <w:bCs/>
              </w:rPr>
            </w:pPr>
            <w:r w:rsidRPr="00C31E24">
              <w:rPr>
                <w:bCs/>
              </w:rPr>
              <w:t>Information Element</w:t>
            </w:r>
          </w:p>
        </w:tc>
        <w:tc>
          <w:tcPr>
            <w:tcW w:w="2126" w:type="dxa"/>
            <w:tcBorders>
              <w:top w:val="single" w:sz="4" w:space="0" w:color="auto"/>
              <w:left w:val="single" w:sz="4" w:space="0" w:color="auto"/>
              <w:bottom w:val="single" w:sz="4" w:space="0" w:color="auto"/>
              <w:right w:val="single" w:sz="4" w:space="0" w:color="auto"/>
            </w:tcBorders>
          </w:tcPr>
          <w:p w14:paraId="36D989AD" w14:textId="77777777" w:rsidR="005377F9" w:rsidRPr="00C31E24" w:rsidRDefault="005377F9" w:rsidP="00D74F31">
            <w:pPr>
              <w:pStyle w:val="TAH"/>
              <w:keepNext w:val="0"/>
              <w:keepLines w:val="0"/>
              <w:widowControl w:val="0"/>
              <w:rPr>
                <w:bCs/>
              </w:rPr>
            </w:pPr>
            <w:r w:rsidRPr="00C31E24">
              <w:rPr>
                <w:bCs/>
              </w:rPr>
              <w:t>Value/remark</w:t>
            </w:r>
          </w:p>
        </w:tc>
        <w:tc>
          <w:tcPr>
            <w:tcW w:w="2126" w:type="dxa"/>
            <w:tcBorders>
              <w:top w:val="single" w:sz="4" w:space="0" w:color="auto"/>
              <w:left w:val="single" w:sz="4" w:space="0" w:color="auto"/>
              <w:bottom w:val="single" w:sz="4" w:space="0" w:color="auto"/>
              <w:right w:val="single" w:sz="4" w:space="0" w:color="auto"/>
            </w:tcBorders>
          </w:tcPr>
          <w:p w14:paraId="52838026" w14:textId="77777777" w:rsidR="005377F9" w:rsidRPr="00C31E24" w:rsidRDefault="005377F9" w:rsidP="00D74F31">
            <w:pPr>
              <w:pStyle w:val="TAH"/>
              <w:keepNext w:val="0"/>
              <w:keepLines w:val="0"/>
              <w:widowControl w:val="0"/>
              <w:rPr>
                <w:bCs/>
              </w:rPr>
            </w:pPr>
            <w:r w:rsidRPr="00C31E24">
              <w:rPr>
                <w:bCs/>
              </w:rPr>
              <w:t>Comment</w:t>
            </w:r>
          </w:p>
        </w:tc>
        <w:tc>
          <w:tcPr>
            <w:tcW w:w="1418" w:type="dxa"/>
            <w:tcBorders>
              <w:top w:val="single" w:sz="4" w:space="0" w:color="auto"/>
              <w:left w:val="single" w:sz="4" w:space="0" w:color="auto"/>
              <w:bottom w:val="single" w:sz="4" w:space="0" w:color="auto"/>
              <w:right w:val="single" w:sz="4" w:space="0" w:color="auto"/>
            </w:tcBorders>
          </w:tcPr>
          <w:p w14:paraId="19D80487" w14:textId="77777777" w:rsidR="005377F9" w:rsidRPr="00C31E24" w:rsidRDefault="005377F9" w:rsidP="00D74F31">
            <w:pPr>
              <w:pStyle w:val="TAH"/>
              <w:keepNext w:val="0"/>
              <w:keepLines w:val="0"/>
              <w:widowControl w:val="0"/>
              <w:rPr>
                <w:bCs/>
              </w:rPr>
            </w:pPr>
            <w:r w:rsidRPr="00C31E24">
              <w:rPr>
                <w:bCs/>
              </w:rPr>
              <w:t>Reference</w:t>
            </w:r>
          </w:p>
        </w:tc>
        <w:tc>
          <w:tcPr>
            <w:tcW w:w="1133" w:type="dxa"/>
            <w:tcBorders>
              <w:top w:val="single" w:sz="4" w:space="0" w:color="auto"/>
              <w:left w:val="single" w:sz="4" w:space="0" w:color="auto"/>
              <w:bottom w:val="single" w:sz="4" w:space="0" w:color="auto"/>
              <w:right w:val="single" w:sz="4" w:space="0" w:color="auto"/>
            </w:tcBorders>
            <w:vAlign w:val="bottom"/>
          </w:tcPr>
          <w:p w14:paraId="0F3276E7" w14:textId="77777777" w:rsidR="005377F9" w:rsidRPr="00C31E24" w:rsidRDefault="005377F9" w:rsidP="00D74F31">
            <w:pPr>
              <w:pStyle w:val="TAH"/>
              <w:keepNext w:val="0"/>
              <w:keepLines w:val="0"/>
              <w:widowControl w:val="0"/>
              <w:rPr>
                <w:bCs/>
              </w:rPr>
            </w:pPr>
            <w:r w:rsidRPr="00C31E24">
              <w:rPr>
                <w:bCs/>
              </w:rPr>
              <w:t>Condition</w:t>
            </w:r>
          </w:p>
        </w:tc>
      </w:tr>
      <w:tr w:rsidR="005377F9" w:rsidRPr="00C31E24" w14:paraId="63E7724A"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3C2B9A8F" w14:textId="77777777" w:rsidR="005377F9" w:rsidRPr="00C31E24" w:rsidRDefault="005377F9" w:rsidP="00D74F31">
            <w:pPr>
              <w:pStyle w:val="TAL"/>
              <w:rPr>
                <w:b/>
                <w:bCs/>
              </w:rPr>
            </w:pPr>
            <w:r w:rsidRPr="00C31E24">
              <w:rPr>
                <w:b/>
                <w:bCs/>
              </w:rPr>
              <w:t>mcvideoinfo</w:t>
            </w:r>
          </w:p>
        </w:tc>
        <w:tc>
          <w:tcPr>
            <w:tcW w:w="2126" w:type="dxa"/>
            <w:tcBorders>
              <w:top w:val="single" w:sz="4" w:space="0" w:color="auto"/>
              <w:left w:val="single" w:sz="4" w:space="0" w:color="auto"/>
              <w:bottom w:val="single" w:sz="4" w:space="0" w:color="auto"/>
              <w:right w:val="single" w:sz="4" w:space="0" w:color="auto"/>
            </w:tcBorders>
          </w:tcPr>
          <w:p w14:paraId="6FD54759" w14:textId="77777777" w:rsidR="005377F9" w:rsidRPr="00C31E2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641F14A5" w14:textId="77777777" w:rsidR="005377F9" w:rsidRPr="00C31E2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1767ECC3" w14:textId="77777777" w:rsidR="005377F9" w:rsidRPr="00C31E2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08F2C11F" w14:textId="77777777" w:rsidR="005377F9" w:rsidRPr="00C31E24" w:rsidRDefault="005377F9" w:rsidP="00D74F31">
            <w:pPr>
              <w:pStyle w:val="TAL"/>
            </w:pPr>
          </w:p>
        </w:tc>
      </w:tr>
      <w:tr w:rsidR="005377F9" w:rsidRPr="00C31E24" w14:paraId="2690708C"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41186B48" w14:textId="77777777" w:rsidR="005377F9" w:rsidRPr="00C31E24" w:rsidRDefault="005377F9" w:rsidP="00D74F31">
            <w:pPr>
              <w:pStyle w:val="TAL"/>
            </w:pPr>
            <w:r w:rsidRPr="00C31E24">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60D8804C" w14:textId="77777777" w:rsidR="005377F9" w:rsidRPr="00C31E24" w:rsidRDefault="005377F9" w:rsidP="00D74F31">
            <w:pPr>
              <w:pStyle w:val="TAL"/>
            </w:pPr>
          </w:p>
        </w:tc>
        <w:tc>
          <w:tcPr>
            <w:tcW w:w="2126" w:type="dxa"/>
            <w:tcBorders>
              <w:top w:val="single" w:sz="4" w:space="0" w:color="auto"/>
              <w:left w:val="single" w:sz="4" w:space="0" w:color="auto"/>
              <w:bottom w:val="single" w:sz="4" w:space="0" w:color="auto"/>
              <w:right w:val="single" w:sz="4" w:space="0" w:color="auto"/>
            </w:tcBorders>
          </w:tcPr>
          <w:p w14:paraId="6CBEC6F6" w14:textId="77777777" w:rsidR="005377F9" w:rsidRPr="00C31E2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6DE3C606" w14:textId="77777777" w:rsidR="005377F9" w:rsidRPr="00C31E2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5630BB5B" w14:textId="77777777" w:rsidR="005377F9" w:rsidRPr="00C31E24" w:rsidRDefault="005377F9" w:rsidP="00D74F31">
            <w:pPr>
              <w:pStyle w:val="TAL"/>
            </w:pPr>
          </w:p>
        </w:tc>
      </w:tr>
      <w:tr w:rsidR="005377F9" w:rsidRPr="00C31E24" w14:paraId="49ACAEEF" w14:textId="77777777" w:rsidTr="00D74F31">
        <w:trPr>
          <w:tblHeader/>
        </w:trPr>
        <w:tc>
          <w:tcPr>
            <w:tcW w:w="2836" w:type="dxa"/>
            <w:tcBorders>
              <w:top w:val="single" w:sz="4" w:space="0" w:color="auto"/>
              <w:left w:val="single" w:sz="4" w:space="0" w:color="auto"/>
              <w:bottom w:val="single" w:sz="4" w:space="0" w:color="auto"/>
              <w:right w:val="single" w:sz="4" w:space="0" w:color="auto"/>
            </w:tcBorders>
            <w:vAlign w:val="center"/>
          </w:tcPr>
          <w:p w14:paraId="0E3A6036" w14:textId="77777777" w:rsidR="005377F9" w:rsidRPr="00C31E24" w:rsidRDefault="005377F9" w:rsidP="00D74F31">
            <w:pPr>
              <w:pStyle w:val="TAL"/>
            </w:pPr>
            <w:r w:rsidRPr="00C31E24">
              <w:t xml:space="preserve">    broadcast-ind</w:t>
            </w:r>
          </w:p>
        </w:tc>
        <w:tc>
          <w:tcPr>
            <w:tcW w:w="2126" w:type="dxa"/>
            <w:tcBorders>
              <w:top w:val="single" w:sz="4" w:space="0" w:color="auto"/>
              <w:left w:val="single" w:sz="4" w:space="0" w:color="auto"/>
              <w:bottom w:val="single" w:sz="4" w:space="0" w:color="auto"/>
              <w:right w:val="single" w:sz="4" w:space="0" w:color="auto"/>
            </w:tcBorders>
          </w:tcPr>
          <w:p w14:paraId="7089B7AE" w14:textId="77777777" w:rsidR="005377F9" w:rsidRPr="00C31E24" w:rsidRDefault="005377F9" w:rsidP="00D74F31">
            <w:pPr>
              <w:pStyle w:val="TAL"/>
            </w:pPr>
            <w:r w:rsidRPr="00C31E24">
              <w:t>true</w:t>
            </w:r>
          </w:p>
        </w:tc>
        <w:tc>
          <w:tcPr>
            <w:tcW w:w="2126" w:type="dxa"/>
            <w:tcBorders>
              <w:top w:val="single" w:sz="4" w:space="0" w:color="auto"/>
              <w:left w:val="single" w:sz="4" w:space="0" w:color="auto"/>
              <w:bottom w:val="single" w:sz="4" w:space="0" w:color="auto"/>
              <w:right w:val="single" w:sz="4" w:space="0" w:color="auto"/>
            </w:tcBorders>
          </w:tcPr>
          <w:p w14:paraId="6E5873A9" w14:textId="77777777" w:rsidR="005377F9" w:rsidRPr="00C31E24" w:rsidRDefault="005377F9" w:rsidP="00D74F31">
            <w:pPr>
              <w:pStyle w:val="TAL"/>
            </w:pPr>
          </w:p>
        </w:tc>
        <w:tc>
          <w:tcPr>
            <w:tcW w:w="1418" w:type="dxa"/>
            <w:tcBorders>
              <w:top w:val="single" w:sz="4" w:space="0" w:color="auto"/>
              <w:left w:val="single" w:sz="4" w:space="0" w:color="auto"/>
              <w:bottom w:val="single" w:sz="4" w:space="0" w:color="auto"/>
              <w:right w:val="single" w:sz="4" w:space="0" w:color="auto"/>
            </w:tcBorders>
          </w:tcPr>
          <w:p w14:paraId="525A1880" w14:textId="77777777" w:rsidR="005377F9" w:rsidRPr="00C31E24" w:rsidRDefault="005377F9" w:rsidP="00D74F31">
            <w:pPr>
              <w:pStyle w:val="TAL"/>
            </w:pPr>
          </w:p>
        </w:tc>
        <w:tc>
          <w:tcPr>
            <w:tcW w:w="1133" w:type="dxa"/>
            <w:tcBorders>
              <w:top w:val="single" w:sz="4" w:space="0" w:color="auto"/>
              <w:left w:val="single" w:sz="4" w:space="0" w:color="auto"/>
              <w:bottom w:val="single" w:sz="4" w:space="0" w:color="auto"/>
              <w:right w:val="single" w:sz="4" w:space="0" w:color="auto"/>
            </w:tcBorders>
            <w:vAlign w:val="bottom"/>
          </w:tcPr>
          <w:p w14:paraId="656AB4F3" w14:textId="77777777" w:rsidR="005377F9" w:rsidRPr="00C31E24" w:rsidRDefault="005377F9" w:rsidP="00D74F31">
            <w:pPr>
              <w:pStyle w:val="TAL"/>
            </w:pPr>
          </w:p>
        </w:tc>
      </w:tr>
    </w:tbl>
    <w:p w14:paraId="00BFECCE" w14:textId="77777777" w:rsidR="005377F9" w:rsidRPr="00C31E24" w:rsidRDefault="005377F9" w:rsidP="005377F9"/>
    <w:p w14:paraId="5DEC567A" w14:textId="77777777" w:rsidR="005377F9" w:rsidRPr="00C31E24" w:rsidRDefault="005377F9" w:rsidP="005377F9">
      <w:pPr>
        <w:pStyle w:val="TH"/>
      </w:pPr>
      <w:r w:rsidRPr="00C31E24">
        <w:t>Table 6.1.1.8.3.3-5: Receive Media Request (Step 7, Table 6.1.1.8.3.2-1)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tblGrid>
      <w:tr w:rsidR="005377F9" w:rsidRPr="00C31E24" w14:paraId="7BDA3B3B" w14:textId="77777777" w:rsidTr="00D74F31">
        <w:trPr>
          <w:tblHeader/>
        </w:trPr>
        <w:tc>
          <w:tcPr>
            <w:tcW w:w="9634" w:type="dxa"/>
            <w:gridSpan w:val="5"/>
          </w:tcPr>
          <w:p w14:paraId="4EBE76A3" w14:textId="77777777" w:rsidR="005377F9" w:rsidRPr="00C31E24" w:rsidRDefault="005377F9" w:rsidP="00D74F31">
            <w:pPr>
              <w:pStyle w:val="TAL"/>
              <w:keepLines w:val="0"/>
              <w:widowControl w:val="0"/>
            </w:pPr>
            <w:r w:rsidRPr="00C31E24">
              <w:t>Derivation Path: TS 36.579-1 [2], Table 5.5.11.1.4-1</w:t>
            </w:r>
          </w:p>
        </w:tc>
      </w:tr>
      <w:tr w:rsidR="005377F9" w:rsidRPr="00C31E24" w14:paraId="4B0E3346" w14:textId="77777777" w:rsidTr="00D74F31">
        <w:trPr>
          <w:tblHeader/>
        </w:trPr>
        <w:tc>
          <w:tcPr>
            <w:tcW w:w="2794" w:type="dxa"/>
          </w:tcPr>
          <w:p w14:paraId="7E1F3579" w14:textId="77777777" w:rsidR="005377F9" w:rsidRPr="00C31E24" w:rsidRDefault="005377F9" w:rsidP="00D74F31">
            <w:pPr>
              <w:pStyle w:val="TAH"/>
              <w:keepLines w:val="0"/>
              <w:widowControl w:val="0"/>
              <w:rPr>
                <w:bCs/>
              </w:rPr>
            </w:pPr>
            <w:r w:rsidRPr="00C31E24">
              <w:rPr>
                <w:bCs/>
              </w:rPr>
              <w:t>Information Element</w:t>
            </w:r>
          </w:p>
        </w:tc>
        <w:tc>
          <w:tcPr>
            <w:tcW w:w="2096" w:type="dxa"/>
          </w:tcPr>
          <w:p w14:paraId="0E536AA8" w14:textId="77777777" w:rsidR="005377F9" w:rsidRPr="00C31E24" w:rsidRDefault="005377F9" w:rsidP="00D74F31">
            <w:pPr>
              <w:pStyle w:val="TAH"/>
              <w:keepLines w:val="0"/>
              <w:widowControl w:val="0"/>
              <w:rPr>
                <w:bCs/>
              </w:rPr>
            </w:pPr>
            <w:r w:rsidRPr="00C31E24">
              <w:rPr>
                <w:bCs/>
              </w:rPr>
              <w:t>Value/remark</w:t>
            </w:r>
          </w:p>
        </w:tc>
        <w:tc>
          <w:tcPr>
            <w:tcW w:w="2096" w:type="dxa"/>
            <w:tcBorders>
              <w:bottom w:val="single" w:sz="4" w:space="0" w:color="auto"/>
            </w:tcBorders>
          </w:tcPr>
          <w:p w14:paraId="312F60B6" w14:textId="77777777" w:rsidR="005377F9" w:rsidRPr="00C31E24" w:rsidRDefault="005377F9" w:rsidP="00D74F31">
            <w:pPr>
              <w:pStyle w:val="TAH"/>
              <w:keepLines w:val="0"/>
              <w:widowControl w:val="0"/>
              <w:rPr>
                <w:bCs/>
              </w:rPr>
            </w:pPr>
            <w:r w:rsidRPr="00C31E24">
              <w:rPr>
                <w:bCs/>
              </w:rPr>
              <w:t>Comment</w:t>
            </w:r>
          </w:p>
        </w:tc>
        <w:tc>
          <w:tcPr>
            <w:tcW w:w="1399" w:type="dxa"/>
          </w:tcPr>
          <w:p w14:paraId="019DEA02" w14:textId="77777777" w:rsidR="005377F9" w:rsidRPr="00C31E24" w:rsidRDefault="005377F9" w:rsidP="00D74F31">
            <w:pPr>
              <w:pStyle w:val="TAH"/>
              <w:keepLines w:val="0"/>
              <w:widowControl w:val="0"/>
              <w:rPr>
                <w:bCs/>
              </w:rPr>
            </w:pPr>
            <w:r w:rsidRPr="00C31E24">
              <w:rPr>
                <w:bCs/>
              </w:rPr>
              <w:t>Reference</w:t>
            </w:r>
          </w:p>
        </w:tc>
        <w:tc>
          <w:tcPr>
            <w:tcW w:w="1249" w:type="dxa"/>
          </w:tcPr>
          <w:p w14:paraId="2226F192" w14:textId="77777777" w:rsidR="005377F9" w:rsidRPr="00C31E24" w:rsidRDefault="005377F9" w:rsidP="00D74F31">
            <w:pPr>
              <w:pStyle w:val="TAH"/>
              <w:keepLines w:val="0"/>
              <w:widowControl w:val="0"/>
              <w:rPr>
                <w:bCs/>
              </w:rPr>
            </w:pPr>
            <w:r w:rsidRPr="00C31E24">
              <w:rPr>
                <w:bCs/>
              </w:rPr>
              <w:t>Condition</w:t>
            </w:r>
          </w:p>
        </w:tc>
      </w:tr>
      <w:tr w:rsidR="005377F9" w:rsidRPr="00C31E24" w14:paraId="7A739D0B" w14:textId="77777777" w:rsidTr="00D74F31">
        <w:tc>
          <w:tcPr>
            <w:tcW w:w="2794" w:type="dxa"/>
            <w:shd w:val="clear" w:color="auto" w:fill="auto"/>
          </w:tcPr>
          <w:p w14:paraId="7AD1E379" w14:textId="77777777" w:rsidR="005377F9" w:rsidRPr="00C31E24" w:rsidRDefault="005377F9" w:rsidP="00D74F31">
            <w:pPr>
              <w:pStyle w:val="TAL"/>
              <w:keepNext w:val="0"/>
              <w:keepLines w:val="0"/>
              <w:widowControl w:val="0"/>
              <w:rPr>
                <w:b/>
              </w:rPr>
            </w:pPr>
            <w:r w:rsidRPr="00C31E24">
              <w:rPr>
                <w:b/>
              </w:rPr>
              <w:t>Transmission Indicator</w:t>
            </w:r>
          </w:p>
        </w:tc>
        <w:tc>
          <w:tcPr>
            <w:tcW w:w="2096" w:type="dxa"/>
            <w:shd w:val="clear" w:color="auto" w:fill="auto"/>
          </w:tcPr>
          <w:p w14:paraId="611095C9" w14:textId="77777777" w:rsidR="005377F9" w:rsidRPr="00C31E24" w:rsidRDefault="005377F9" w:rsidP="00D74F31">
            <w:pPr>
              <w:pStyle w:val="B1"/>
              <w:spacing w:after="0"/>
              <w:ind w:left="1" w:hanging="1"/>
              <w:jc w:val="center"/>
              <w:rPr>
                <w:rFonts w:ascii="Arial" w:hAnsi="Arial" w:cs="Arial"/>
                <w:b/>
                <w:sz w:val="18"/>
                <w:szCs w:val="18"/>
              </w:rPr>
            </w:pPr>
          </w:p>
        </w:tc>
        <w:tc>
          <w:tcPr>
            <w:tcW w:w="2096" w:type="dxa"/>
            <w:tcBorders>
              <w:top w:val="single" w:sz="4" w:space="0" w:color="auto"/>
              <w:bottom w:val="single" w:sz="4" w:space="0" w:color="auto"/>
            </w:tcBorders>
            <w:shd w:val="clear" w:color="auto" w:fill="auto"/>
          </w:tcPr>
          <w:p w14:paraId="544F3189" w14:textId="77777777" w:rsidR="005377F9" w:rsidRPr="00C31E24" w:rsidRDefault="005377F9" w:rsidP="00D74F31">
            <w:pPr>
              <w:spacing w:after="0"/>
              <w:rPr>
                <w:rFonts w:ascii="Arial" w:hAnsi="Arial" w:cs="Arial"/>
                <w:sz w:val="18"/>
                <w:szCs w:val="18"/>
                <w:lang w:eastAsia="x-none"/>
              </w:rPr>
            </w:pPr>
          </w:p>
        </w:tc>
        <w:tc>
          <w:tcPr>
            <w:tcW w:w="1399" w:type="dxa"/>
            <w:shd w:val="clear" w:color="auto" w:fill="auto"/>
          </w:tcPr>
          <w:p w14:paraId="7D2C35B9" w14:textId="77777777" w:rsidR="005377F9" w:rsidRPr="00C31E24" w:rsidRDefault="005377F9" w:rsidP="00D74F31">
            <w:pPr>
              <w:pStyle w:val="TAL"/>
              <w:keepNext w:val="0"/>
              <w:keepLines w:val="0"/>
              <w:widowControl w:val="0"/>
              <w:rPr>
                <w:b/>
              </w:rPr>
            </w:pPr>
          </w:p>
        </w:tc>
        <w:tc>
          <w:tcPr>
            <w:tcW w:w="1249" w:type="dxa"/>
            <w:shd w:val="clear" w:color="auto" w:fill="auto"/>
          </w:tcPr>
          <w:p w14:paraId="2415FC0F" w14:textId="77777777" w:rsidR="005377F9" w:rsidRPr="00C31E24" w:rsidRDefault="005377F9" w:rsidP="00D74F31">
            <w:pPr>
              <w:pStyle w:val="B1"/>
              <w:spacing w:after="0"/>
              <w:ind w:left="1" w:hanging="1"/>
              <w:jc w:val="center"/>
              <w:rPr>
                <w:rFonts w:ascii="Arial" w:hAnsi="Arial" w:cs="Arial"/>
                <w:b/>
                <w:sz w:val="18"/>
                <w:szCs w:val="18"/>
              </w:rPr>
            </w:pPr>
          </w:p>
        </w:tc>
      </w:tr>
      <w:tr w:rsidR="005377F9" w:rsidRPr="00C31E24" w14:paraId="0BF1BB7C" w14:textId="77777777" w:rsidTr="00D74F31">
        <w:tc>
          <w:tcPr>
            <w:tcW w:w="2794" w:type="dxa"/>
            <w:shd w:val="clear" w:color="auto" w:fill="auto"/>
          </w:tcPr>
          <w:p w14:paraId="405CA7C8" w14:textId="77777777" w:rsidR="005377F9" w:rsidRPr="00C31E24" w:rsidRDefault="005377F9" w:rsidP="00D74F31">
            <w:pPr>
              <w:pStyle w:val="TAL"/>
              <w:keepNext w:val="0"/>
              <w:keepLines w:val="0"/>
              <w:widowControl w:val="0"/>
              <w:rPr>
                <w:bCs/>
              </w:rPr>
            </w:pPr>
            <w:r w:rsidRPr="00C31E24">
              <w:rPr>
                <w:bCs/>
              </w:rPr>
              <w:t xml:space="preserve">  Transmission Indicator</w:t>
            </w:r>
          </w:p>
        </w:tc>
        <w:tc>
          <w:tcPr>
            <w:tcW w:w="2096" w:type="dxa"/>
            <w:shd w:val="clear" w:color="auto" w:fill="auto"/>
          </w:tcPr>
          <w:p w14:paraId="3D9D7601" w14:textId="77777777" w:rsidR="005377F9" w:rsidRPr="00C31E24" w:rsidRDefault="005377F9" w:rsidP="00D74F31">
            <w:pPr>
              <w:pStyle w:val="TAL"/>
              <w:rPr>
                <w:bCs/>
              </w:rPr>
            </w:pPr>
            <w:r w:rsidRPr="00C31E24">
              <w:t>'0100000000000000'</w:t>
            </w:r>
          </w:p>
        </w:tc>
        <w:tc>
          <w:tcPr>
            <w:tcW w:w="2096" w:type="dxa"/>
            <w:tcBorders>
              <w:top w:val="single" w:sz="4" w:space="0" w:color="auto"/>
              <w:bottom w:val="single" w:sz="4" w:space="0" w:color="auto"/>
            </w:tcBorders>
            <w:shd w:val="clear" w:color="auto" w:fill="auto"/>
          </w:tcPr>
          <w:p w14:paraId="5CC4CFBD" w14:textId="77777777" w:rsidR="005377F9" w:rsidRPr="00C31E24" w:rsidRDefault="005377F9" w:rsidP="00D74F31">
            <w:pPr>
              <w:pStyle w:val="ZH"/>
              <w:framePr w:wrap="notBeside"/>
              <w:rPr>
                <w:noProof w:val="0"/>
                <w:sz w:val="18"/>
                <w:lang w:eastAsia="x-none"/>
              </w:rPr>
            </w:pPr>
            <w:r w:rsidRPr="00C31E24">
              <w:rPr>
                <w:noProof w:val="0"/>
                <w:lang w:eastAsia="x-none"/>
              </w:rPr>
              <w:t>B = Broadcast Call</w:t>
            </w:r>
          </w:p>
        </w:tc>
        <w:tc>
          <w:tcPr>
            <w:tcW w:w="1399" w:type="dxa"/>
            <w:shd w:val="clear" w:color="auto" w:fill="auto"/>
          </w:tcPr>
          <w:p w14:paraId="05627B87" w14:textId="77777777" w:rsidR="005377F9" w:rsidRPr="00C31E24" w:rsidRDefault="005377F9" w:rsidP="00D74F31">
            <w:pPr>
              <w:pStyle w:val="TAL"/>
              <w:keepNext w:val="0"/>
              <w:keepLines w:val="0"/>
              <w:widowControl w:val="0"/>
              <w:rPr>
                <w:b/>
              </w:rPr>
            </w:pPr>
          </w:p>
        </w:tc>
        <w:tc>
          <w:tcPr>
            <w:tcW w:w="1249" w:type="dxa"/>
            <w:shd w:val="clear" w:color="auto" w:fill="auto"/>
          </w:tcPr>
          <w:p w14:paraId="2E2992CE" w14:textId="77777777" w:rsidR="005377F9" w:rsidRPr="00C31E24" w:rsidRDefault="005377F9" w:rsidP="00D74F31">
            <w:pPr>
              <w:pStyle w:val="B1"/>
              <w:spacing w:after="0"/>
              <w:ind w:left="1" w:hanging="1"/>
              <w:jc w:val="center"/>
              <w:rPr>
                <w:rFonts w:ascii="Arial" w:hAnsi="Arial" w:cs="Arial"/>
                <w:b/>
                <w:sz w:val="18"/>
                <w:szCs w:val="18"/>
              </w:rPr>
            </w:pPr>
          </w:p>
        </w:tc>
      </w:tr>
    </w:tbl>
    <w:p w14:paraId="53B244EF" w14:textId="77777777" w:rsidR="005377F9" w:rsidRPr="00C31E24" w:rsidRDefault="005377F9" w:rsidP="005377F9"/>
    <w:p w14:paraId="790B6A33" w14:textId="77777777" w:rsidR="005377F9" w:rsidRPr="00C31E24" w:rsidRDefault="005377F9" w:rsidP="005377F9">
      <w:pPr>
        <w:pStyle w:val="TH"/>
      </w:pPr>
      <w:r w:rsidRPr="00C31E24">
        <w:t>Table 6.1.1.8.3.3-6: Receive Media Response (Step 8, Table 6.1.1.8.3.2-1)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4"/>
        <w:gridCol w:w="2096"/>
        <w:gridCol w:w="2096"/>
        <w:gridCol w:w="1399"/>
        <w:gridCol w:w="1249"/>
      </w:tblGrid>
      <w:tr w:rsidR="005377F9" w:rsidRPr="00C31E24" w14:paraId="0DD71584" w14:textId="77777777" w:rsidTr="00D74F31">
        <w:trPr>
          <w:tblHeader/>
        </w:trPr>
        <w:tc>
          <w:tcPr>
            <w:tcW w:w="9634" w:type="dxa"/>
            <w:gridSpan w:val="5"/>
          </w:tcPr>
          <w:p w14:paraId="45F61D83" w14:textId="77777777" w:rsidR="005377F9" w:rsidRPr="00C31E24" w:rsidRDefault="005377F9" w:rsidP="00D74F31">
            <w:pPr>
              <w:pStyle w:val="TAL"/>
              <w:keepLines w:val="0"/>
              <w:widowControl w:val="0"/>
            </w:pPr>
            <w:r w:rsidRPr="00C31E24">
              <w:t>Derivation Path: TS 36.579-1 [2], Table 5.5.11.2.9-1</w:t>
            </w:r>
          </w:p>
        </w:tc>
      </w:tr>
      <w:tr w:rsidR="005377F9" w:rsidRPr="00C31E24" w14:paraId="4D0CFA5A" w14:textId="77777777" w:rsidTr="00D74F31">
        <w:trPr>
          <w:tblHeader/>
        </w:trPr>
        <w:tc>
          <w:tcPr>
            <w:tcW w:w="2794" w:type="dxa"/>
          </w:tcPr>
          <w:p w14:paraId="0F612426" w14:textId="77777777" w:rsidR="005377F9" w:rsidRPr="00C31E24" w:rsidRDefault="005377F9" w:rsidP="00D74F31">
            <w:pPr>
              <w:pStyle w:val="TAH"/>
              <w:keepLines w:val="0"/>
              <w:widowControl w:val="0"/>
              <w:rPr>
                <w:bCs/>
              </w:rPr>
            </w:pPr>
            <w:r w:rsidRPr="00C31E24">
              <w:rPr>
                <w:bCs/>
              </w:rPr>
              <w:t>Information Element</w:t>
            </w:r>
          </w:p>
        </w:tc>
        <w:tc>
          <w:tcPr>
            <w:tcW w:w="2096" w:type="dxa"/>
          </w:tcPr>
          <w:p w14:paraId="1CB48C51" w14:textId="77777777" w:rsidR="005377F9" w:rsidRPr="00C31E24" w:rsidRDefault="005377F9" w:rsidP="00D74F31">
            <w:pPr>
              <w:pStyle w:val="TAH"/>
              <w:keepLines w:val="0"/>
              <w:widowControl w:val="0"/>
              <w:rPr>
                <w:bCs/>
              </w:rPr>
            </w:pPr>
            <w:r w:rsidRPr="00C31E24">
              <w:rPr>
                <w:bCs/>
              </w:rPr>
              <w:t>Value/remark</w:t>
            </w:r>
          </w:p>
        </w:tc>
        <w:tc>
          <w:tcPr>
            <w:tcW w:w="2096" w:type="dxa"/>
            <w:tcBorders>
              <w:bottom w:val="single" w:sz="4" w:space="0" w:color="auto"/>
            </w:tcBorders>
          </w:tcPr>
          <w:p w14:paraId="5577AFFA" w14:textId="77777777" w:rsidR="005377F9" w:rsidRPr="00C31E24" w:rsidRDefault="005377F9" w:rsidP="00D74F31">
            <w:pPr>
              <w:pStyle w:val="TAH"/>
              <w:keepLines w:val="0"/>
              <w:widowControl w:val="0"/>
              <w:rPr>
                <w:bCs/>
              </w:rPr>
            </w:pPr>
            <w:r w:rsidRPr="00C31E24">
              <w:rPr>
                <w:bCs/>
              </w:rPr>
              <w:t>Comment</w:t>
            </w:r>
          </w:p>
        </w:tc>
        <w:tc>
          <w:tcPr>
            <w:tcW w:w="1399" w:type="dxa"/>
          </w:tcPr>
          <w:p w14:paraId="6BA6FEA2" w14:textId="77777777" w:rsidR="005377F9" w:rsidRPr="00C31E24" w:rsidRDefault="005377F9" w:rsidP="00D74F31">
            <w:pPr>
              <w:pStyle w:val="TAH"/>
              <w:keepLines w:val="0"/>
              <w:widowControl w:val="0"/>
              <w:rPr>
                <w:bCs/>
              </w:rPr>
            </w:pPr>
            <w:r w:rsidRPr="00C31E24">
              <w:rPr>
                <w:bCs/>
              </w:rPr>
              <w:t>Reference</w:t>
            </w:r>
          </w:p>
        </w:tc>
        <w:tc>
          <w:tcPr>
            <w:tcW w:w="1249" w:type="dxa"/>
          </w:tcPr>
          <w:p w14:paraId="00836D83" w14:textId="77777777" w:rsidR="005377F9" w:rsidRPr="00C31E24" w:rsidRDefault="005377F9" w:rsidP="00D74F31">
            <w:pPr>
              <w:pStyle w:val="TAH"/>
              <w:keepLines w:val="0"/>
              <w:widowControl w:val="0"/>
              <w:rPr>
                <w:bCs/>
              </w:rPr>
            </w:pPr>
            <w:r w:rsidRPr="00C31E24">
              <w:rPr>
                <w:bCs/>
              </w:rPr>
              <w:t>Condition</w:t>
            </w:r>
          </w:p>
        </w:tc>
      </w:tr>
      <w:tr w:rsidR="005377F9" w:rsidRPr="00C31E24" w14:paraId="2C0B5296" w14:textId="77777777" w:rsidTr="00D74F31">
        <w:tc>
          <w:tcPr>
            <w:tcW w:w="2794" w:type="dxa"/>
            <w:shd w:val="clear" w:color="auto" w:fill="auto"/>
          </w:tcPr>
          <w:p w14:paraId="05ED3EA5" w14:textId="77777777" w:rsidR="005377F9" w:rsidRPr="00C31E24" w:rsidRDefault="005377F9" w:rsidP="00D74F31">
            <w:pPr>
              <w:pStyle w:val="TAL"/>
              <w:keepNext w:val="0"/>
              <w:keepLines w:val="0"/>
              <w:widowControl w:val="0"/>
              <w:rPr>
                <w:b/>
              </w:rPr>
            </w:pPr>
            <w:r w:rsidRPr="00C31E24">
              <w:rPr>
                <w:b/>
              </w:rPr>
              <w:t>Transmission Indicator</w:t>
            </w:r>
          </w:p>
        </w:tc>
        <w:tc>
          <w:tcPr>
            <w:tcW w:w="2096" w:type="dxa"/>
            <w:shd w:val="clear" w:color="auto" w:fill="auto"/>
          </w:tcPr>
          <w:p w14:paraId="7988E6C0" w14:textId="77777777" w:rsidR="005377F9" w:rsidRPr="00C31E24" w:rsidRDefault="005377F9" w:rsidP="00D74F31">
            <w:pPr>
              <w:pStyle w:val="B1"/>
              <w:spacing w:after="0"/>
              <w:ind w:left="1" w:hanging="1"/>
              <w:jc w:val="center"/>
              <w:rPr>
                <w:rFonts w:ascii="Arial" w:hAnsi="Arial" w:cs="Arial"/>
                <w:b/>
                <w:sz w:val="18"/>
                <w:szCs w:val="18"/>
              </w:rPr>
            </w:pPr>
          </w:p>
        </w:tc>
        <w:tc>
          <w:tcPr>
            <w:tcW w:w="2096" w:type="dxa"/>
            <w:tcBorders>
              <w:top w:val="single" w:sz="4" w:space="0" w:color="auto"/>
              <w:bottom w:val="single" w:sz="4" w:space="0" w:color="auto"/>
            </w:tcBorders>
            <w:shd w:val="clear" w:color="auto" w:fill="auto"/>
          </w:tcPr>
          <w:p w14:paraId="14095767" w14:textId="77777777" w:rsidR="005377F9" w:rsidRPr="00C31E24" w:rsidRDefault="005377F9" w:rsidP="00D74F31">
            <w:pPr>
              <w:spacing w:after="0"/>
              <w:rPr>
                <w:rFonts w:ascii="Arial" w:hAnsi="Arial" w:cs="Arial"/>
                <w:sz w:val="18"/>
                <w:szCs w:val="18"/>
                <w:lang w:eastAsia="x-none"/>
              </w:rPr>
            </w:pPr>
          </w:p>
        </w:tc>
        <w:tc>
          <w:tcPr>
            <w:tcW w:w="1399" w:type="dxa"/>
            <w:shd w:val="clear" w:color="auto" w:fill="auto"/>
          </w:tcPr>
          <w:p w14:paraId="456AC370" w14:textId="77777777" w:rsidR="005377F9" w:rsidRPr="00C31E24" w:rsidRDefault="005377F9" w:rsidP="00D74F31">
            <w:pPr>
              <w:pStyle w:val="TAL"/>
              <w:keepNext w:val="0"/>
              <w:keepLines w:val="0"/>
              <w:widowControl w:val="0"/>
              <w:rPr>
                <w:b/>
              </w:rPr>
            </w:pPr>
          </w:p>
        </w:tc>
        <w:tc>
          <w:tcPr>
            <w:tcW w:w="1249" w:type="dxa"/>
            <w:shd w:val="clear" w:color="auto" w:fill="auto"/>
          </w:tcPr>
          <w:p w14:paraId="2BD8824B" w14:textId="77777777" w:rsidR="005377F9" w:rsidRPr="00C31E24" w:rsidRDefault="005377F9" w:rsidP="00D74F31">
            <w:pPr>
              <w:pStyle w:val="B1"/>
              <w:spacing w:after="0"/>
              <w:ind w:left="1" w:hanging="1"/>
              <w:jc w:val="center"/>
              <w:rPr>
                <w:rFonts w:ascii="Arial" w:hAnsi="Arial" w:cs="Arial"/>
                <w:b/>
                <w:sz w:val="18"/>
                <w:szCs w:val="18"/>
              </w:rPr>
            </w:pPr>
          </w:p>
        </w:tc>
      </w:tr>
      <w:tr w:rsidR="005377F9" w:rsidRPr="00C31E24" w14:paraId="70DCD67B" w14:textId="77777777" w:rsidTr="00D74F31">
        <w:tc>
          <w:tcPr>
            <w:tcW w:w="2794" w:type="dxa"/>
            <w:shd w:val="clear" w:color="auto" w:fill="auto"/>
          </w:tcPr>
          <w:p w14:paraId="496C0814" w14:textId="77777777" w:rsidR="005377F9" w:rsidRPr="00C31E24" w:rsidRDefault="005377F9" w:rsidP="00D74F31">
            <w:pPr>
              <w:pStyle w:val="TAL"/>
              <w:keepNext w:val="0"/>
              <w:keepLines w:val="0"/>
              <w:widowControl w:val="0"/>
              <w:rPr>
                <w:bCs/>
              </w:rPr>
            </w:pPr>
            <w:r w:rsidRPr="00C31E24">
              <w:rPr>
                <w:bCs/>
              </w:rPr>
              <w:t xml:space="preserve">  Transmission Indicator</w:t>
            </w:r>
          </w:p>
        </w:tc>
        <w:tc>
          <w:tcPr>
            <w:tcW w:w="2096" w:type="dxa"/>
            <w:shd w:val="clear" w:color="auto" w:fill="auto"/>
          </w:tcPr>
          <w:p w14:paraId="507EBAF6" w14:textId="77777777" w:rsidR="005377F9" w:rsidRPr="00C31E24" w:rsidRDefault="005377F9" w:rsidP="00D74F31">
            <w:pPr>
              <w:pStyle w:val="TAL"/>
              <w:rPr>
                <w:bCs/>
              </w:rPr>
            </w:pPr>
            <w:r w:rsidRPr="00C31E24">
              <w:t>'0100000000000000'</w:t>
            </w:r>
          </w:p>
        </w:tc>
        <w:tc>
          <w:tcPr>
            <w:tcW w:w="2096" w:type="dxa"/>
            <w:tcBorders>
              <w:top w:val="single" w:sz="4" w:space="0" w:color="auto"/>
              <w:bottom w:val="single" w:sz="4" w:space="0" w:color="auto"/>
            </w:tcBorders>
            <w:shd w:val="clear" w:color="auto" w:fill="auto"/>
          </w:tcPr>
          <w:p w14:paraId="28D74516" w14:textId="77777777" w:rsidR="005377F9" w:rsidRPr="00C31E24" w:rsidRDefault="005377F9" w:rsidP="00D74F31">
            <w:pPr>
              <w:pStyle w:val="ZH"/>
              <w:framePr w:wrap="notBeside"/>
              <w:rPr>
                <w:noProof w:val="0"/>
                <w:sz w:val="18"/>
                <w:lang w:eastAsia="x-none"/>
              </w:rPr>
            </w:pPr>
            <w:r w:rsidRPr="00C31E24">
              <w:rPr>
                <w:noProof w:val="0"/>
                <w:lang w:eastAsia="x-none"/>
              </w:rPr>
              <w:t>B = Broadcast Call</w:t>
            </w:r>
          </w:p>
        </w:tc>
        <w:tc>
          <w:tcPr>
            <w:tcW w:w="1399" w:type="dxa"/>
            <w:shd w:val="clear" w:color="auto" w:fill="auto"/>
          </w:tcPr>
          <w:p w14:paraId="65822F09" w14:textId="77777777" w:rsidR="005377F9" w:rsidRPr="00C31E24" w:rsidRDefault="005377F9" w:rsidP="00D74F31">
            <w:pPr>
              <w:pStyle w:val="TAL"/>
              <w:keepNext w:val="0"/>
              <w:keepLines w:val="0"/>
              <w:widowControl w:val="0"/>
              <w:rPr>
                <w:b/>
              </w:rPr>
            </w:pPr>
          </w:p>
        </w:tc>
        <w:tc>
          <w:tcPr>
            <w:tcW w:w="1249" w:type="dxa"/>
            <w:shd w:val="clear" w:color="auto" w:fill="auto"/>
          </w:tcPr>
          <w:p w14:paraId="4E536880" w14:textId="77777777" w:rsidR="005377F9" w:rsidRPr="00C31E24" w:rsidRDefault="005377F9" w:rsidP="00D74F31">
            <w:pPr>
              <w:pStyle w:val="B1"/>
              <w:spacing w:after="0"/>
              <w:ind w:left="1" w:hanging="1"/>
              <w:jc w:val="center"/>
              <w:rPr>
                <w:rFonts w:ascii="Arial" w:hAnsi="Arial" w:cs="Arial"/>
                <w:b/>
                <w:sz w:val="18"/>
                <w:szCs w:val="18"/>
              </w:rPr>
            </w:pPr>
          </w:p>
        </w:tc>
      </w:tr>
    </w:tbl>
    <w:p w14:paraId="631D20AC" w14:textId="77777777" w:rsidR="005377F9" w:rsidRPr="00C31E24" w:rsidRDefault="005377F9" w:rsidP="005377F9"/>
    <w:p w14:paraId="6F7B4737" w14:textId="77777777" w:rsidR="005377F9" w:rsidRPr="00C31E24" w:rsidRDefault="005377F9" w:rsidP="005377F9">
      <w:pPr>
        <w:pStyle w:val="TH"/>
      </w:pPr>
      <w:r w:rsidRPr="00C31E24">
        <w:t>Table 6.1.1.8.3.3-7: Media Reception End Request (Step 10,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5377F9" w:rsidRPr="00C31E24" w14:paraId="1A526323" w14:textId="77777777" w:rsidTr="00D74F31">
        <w:trPr>
          <w:tblHeader/>
          <w:jc w:val="center"/>
        </w:trPr>
        <w:tc>
          <w:tcPr>
            <w:tcW w:w="9770" w:type="dxa"/>
            <w:gridSpan w:val="5"/>
          </w:tcPr>
          <w:p w14:paraId="6767F5ED" w14:textId="77777777" w:rsidR="005377F9" w:rsidRPr="00C31E24" w:rsidRDefault="005377F9" w:rsidP="00D74F31">
            <w:pPr>
              <w:pStyle w:val="TAL"/>
              <w:keepLines w:val="0"/>
              <w:widowControl w:val="0"/>
            </w:pPr>
            <w:r w:rsidRPr="00C31E24">
              <w:rPr>
                <w:color w:val="000000"/>
              </w:rPr>
              <w:t>Derivation Path: TS 36.579-1 [2], Table 5.5.11.3.4-1</w:t>
            </w:r>
          </w:p>
        </w:tc>
      </w:tr>
      <w:tr w:rsidR="005377F9" w:rsidRPr="00C31E24" w14:paraId="2A3E3634" w14:textId="77777777" w:rsidTr="00D74F31">
        <w:trPr>
          <w:tblHeader/>
          <w:jc w:val="center"/>
        </w:trPr>
        <w:tc>
          <w:tcPr>
            <w:tcW w:w="2835" w:type="dxa"/>
          </w:tcPr>
          <w:p w14:paraId="65B1E79D" w14:textId="77777777" w:rsidR="005377F9" w:rsidRPr="00C31E24" w:rsidRDefault="005377F9" w:rsidP="00D74F31">
            <w:pPr>
              <w:pStyle w:val="TAH"/>
              <w:keepLines w:val="0"/>
              <w:widowControl w:val="0"/>
              <w:rPr>
                <w:bCs/>
              </w:rPr>
            </w:pPr>
            <w:r w:rsidRPr="00C31E24">
              <w:rPr>
                <w:bCs/>
              </w:rPr>
              <w:t>Information Element</w:t>
            </w:r>
          </w:p>
        </w:tc>
        <w:tc>
          <w:tcPr>
            <w:tcW w:w="2126" w:type="dxa"/>
          </w:tcPr>
          <w:p w14:paraId="750F7130" w14:textId="77777777" w:rsidR="005377F9" w:rsidRPr="00C31E24" w:rsidRDefault="005377F9" w:rsidP="00D74F31">
            <w:pPr>
              <w:pStyle w:val="TAH"/>
              <w:keepLines w:val="0"/>
              <w:widowControl w:val="0"/>
              <w:rPr>
                <w:bCs/>
              </w:rPr>
            </w:pPr>
            <w:r w:rsidRPr="00C31E24">
              <w:rPr>
                <w:bCs/>
              </w:rPr>
              <w:t>Value/remark</w:t>
            </w:r>
          </w:p>
        </w:tc>
        <w:tc>
          <w:tcPr>
            <w:tcW w:w="2126" w:type="dxa"/>
            <w:tcBorders>
              <w:bottom w:val="single" w:sz="4" w:space="0" w:color="auto"/>
            </w:tcBorders>
          </w:tcPr>
          <w:p w14:paraId="6C7621A4" w14:textId="77777777" w:rsidR="005377F9" w:rsidRPr="00C31E24" w:rsidRDefault="005377F9" w:rsidP="00D74F31">
            <w:pPr>
              <w:pStyle w:val="TAH"/>
              <w:keepLines w:val="0"/>
              <w:widowControl w:val="0"/>
              <w:rPr>
                <w:bCs/>
              </w:rPr>
            </w:pPr>
            <w:r w:rsidRPr="00C31E24">
              <w:rPr>
                <w:bCs/>
              </w:rPr>
              <w:t>Comment</w:t>
            </w:r>
          </w:p>
        </w:tc>
        <w:tc>
          <w:tcPr>
            <w:tcW w:w="1418" w:type="dxa"/>
          </w:tcPr>
          <w:p w14:paraId="0AF57D4D" w14:textId="77777777" w:rsidR="005377F9" w:rsidRPr="00C31E24" w:rsidRDefault="005377F9" w:rsidP="00D74F31">
            <w:pPr>
              <w:pStyle w:val="TAH"/>
              <w:keepLines w:val="0"/>
              <w:widowControl w:val="0"/>
              <w:rPr>
                <w:bCs/>
              </w:rPr>
            </w:pPr>
            <w:r w:rsidRPr="00C31E24">
              <w:rPr>
                <w:bCs/>
              </w:rPr>
              <w:t>Reference</w:t>
            </w:r>
          </w:p>
        </w:tc>
        <w:tc>
          <w:tcPr>
            <w:tcW w:w="1265" w:type="dxa"/>
          </w:tcPr>
          <w:p w14:paraId="06D4BC08" w14:textId="77777777" w:rsidR="005377F9" w:rsidRPr="00C31E24" w:rsidRDefault="005377F9" w:rsidP="00D74F31">
            <w:pPr>
              <w:pStyle w:val="TAH"/>
              <w:keepLines w:val="0"/>
              <w:widowControl w:val="0"/>
              <w:rPr>
                <w:bCs/>
              </w:rPr>
            </w:pPr>
            <w:r w:rsidRPr="00C31E24">
              <w:rPr>
                <w:bCs/>
              </w:rPr>
              <w:t>Condition</w:t>
            </w:r>
          </w:p>
        </w:tc>
      </w:tr>
      <w:tr w:rsidR="005377F9" w:rsidRPr="00C31E24" w14:paraId="1EE1DBB2" w14:textId="77777777" w:rsidTr="00D74F31">
        <w:trPr>
          <w:jc w:val="center"/>
        </w:trPr>
        <w:tc>
          <w:tcPr>
            <w:tcW w:w="2835" w:type="dxa"/>
            <w:shd w:val="clear" w:color="auto" w:fill="auto"/>
          </w:tcPr>
          <w:p w14:paraId="2FB244AE" w14:textId="77777777" w:rsidR="005377F9" w:rsidRPr="00C31E24" w:rsidRDefault="005377F9" w:rsidP="00D74F31">
            <w:pPr>
              <w:pStyle w:val="TAL"/>
              <w:keepNext w:val="0"/>
              <w:keepLines w:val="0"/>
              <w:widowControl w:val="0"/>
              <w:rPr>
                <w:b/>
              </w:rPr>
            </w:pPr>
            <w:r w:rsidRPr="00C31E24">
              <w:rPr>
                <w:b/>
              </w:rPr>
              <w:t>Transmission Indicator</w:t>
            </w:r>
          </w:p>
        </w:tc>
        <w:tc>
          <w:tcPr>
            <w:tcW w:w="2126" w:type="dxa"/>
            <w:shd w:val="clear" w:color="auto" w:fill="auto"/>
          </w:tcPr>
          <w:p w14:paraId="65018E3E" w14:textId="77777777" w:rsidR="005377F9" w:rsidRPr="00C31E24" w:rsidRDefault="005377F9" w:rsidP="00D74F31">
            <w:pPr>
              <w:pStyle w:val="B1"/>
              <w:spacing w:after="0"/>
              <w:ind w:left="1" w:hanging="1"/>
              <w:jc w:val="center"/>
              <w:rPr>
                <w:rFonts w:ascii="Arial" w:hAnsi="Arial" w:cs="Arial"/>
                <w:b/>
                <w:sz w:val="18"/>
                <w:szCs w:val="18"/>
              </w:rPr>
            </w:pPr>
          </w:p>
        </w:tc>
        <w:tc>
          <w:tcPr>
            <w:tcW w:w="2126" w:type="dxa"/>
            <w:tcBorders>
              <w:top w:val="single" w:sz="4" w:space="0" w:color="auto"/>
              <w:bottom w:val="single" w:sz="4" w:space="0" w:color="auto"/>
            </w:tcBorders>
            <w:shd w:val="clear" w:color="auto" w:fill="auto"/>
          </w:tcPr>
          <w:p w14:paraId="07BAC1DC" w14:textId="77777777" w:rsidR="005377F9" w:rsidRPr="00C31E24" w:rsidRDefault="005377F9" w:rsidP="00D74F31">
            <w:pPr>
              <w:spacing w:after="0"/>
              <w:rPr>
                <w:rFonts w:ascii="Arial" w:hAnsi="Arial" w:cs="Arial"/>
                <w:sz w:val="18"/>
                <w:szCs w:val="18"/>
                <w:lang w:eastAsia="x-none"/>
              </w:rPr>
            </w:pPr>
          </w:p>
        </w:tc>
        <w:tc>
          <w:tcPr>
            <w:tcW w:w="1418" w:type="dxa"/>
            <w:shd w:val="clear" w:color="auto" w:fill="auto"/>
          </w:tcPr>
          <w:p w14:paraId="22ABC687" w14:textId="77777777" w:rsidR="005377F9" w:rsidRPr="00C31E24" w:rsidRDefault="005377F9" w:rsidP="00D74F31">
            <w:pPr>
              <w:pStyle w:val="TAL"/>
              <w:keepNext w:val="0"/>
              <w:keepLines w:val="0"/>
              <w:widowControl w:val="0"/>
              <w:rPr>
                <w:b/>
              </w:rPr>
            </w:pPr>
          </w:p>
        </w:tc>
        <w:tc>
          <w:tcPr>
            <w:tcW w:w="1265" w:type="dxa"/>
            <w:shd w:val="clear" w:color="auto" w:fill="auto"/>
          </w:tcPr>
          <w:p w14:paraId="32EBE5F6" w14:textId="77777777" w:rsidR="005377F9" w:rsidRPr="00C31E24" w:rsidRDefault="005377F9" w:rsidP="00D74F31">
            <w:pPr>
              <w:pStyle w:val="B1"/>
              <w:spacing w:after="0"/>
              <w:ind w:left="1" w:hanging="1"/>
              <w:jc w:val="center"/>
              <w:rPr>
                <w:rFonts w:ascii="Arial" w:hAnsi="Arial" w:cs="Arial"/>
                <w:b/>
                <w:sz w:val="18"/>
                <w:szCs w:val="18"/>
              </w:rPr>
            </w:pPr>
          </w:p>
        </w:tc>
      </w:tr>
      <w:tr w:rsidR="005377F9" w:rsidRPr="00C31E24" w14:paraId="518D6BA1" w14:textId="77777777" w:rsidTr="00D74F31">
        <w:trPr>
          <w:jc w:val="center"/>
        </w:trPr>
        <w:tc>
          <w:tcPr>
            <w:tcW w:w="2835" w:type="dxa"/>
            <w:shd w:val="clear" w:color="auto" w:fill="auto"/>
          </w:tcPr>
          <w:p w14:paraId="59B60086" w14:textId="77777777" w:rsidR="005377F9" w:rsidRPr="00C31E24" w:rsidRDefault="005377F9" w:rsidP="00D74F31">
            <w:pPr>
              <w:pStyle w:val="TAL"/>
            </w:pPr>
            <w:r w:rsidRPr="00C31E24">
              <w:t xml:space="preserve">  Transmission Indicator</w:t>
            </w:r>
          </w:p>
        </w:tc>
        <w:tc>
          <w:tcPr>
            <w:tcW w:w="2126" w:type="dxa"/>
            <w:shd w:val="clear" w:color="auto" w:fill="auto"/>
          </w:tcPr>
          <w:p w14:paraId="363EEBBF" w14:textId="77777777" w:rsidR="005377F9" w:rsidRPr="00C31E24" w:rsidRDefault="005377F9" w:rsidP="00D74F31">
            <w:pPr>
              <w:pStyle w:val="TAL"/>
              <w:rPr>
                <w:rFonts w:cs="Arial"/>
                <w:szCs w:val="18"/>
              </w:rPr>
            </w:pPr>
            <w:r w:rsidRPr="00C31E24">
              <w:rPr>
                <w:rFonts w:cs="Arial"/>
                <w:szCs w:val="18"/>
              </w:rPr>
              <w:t>'0100000000000000'</w:t>
            </w:r>
          </w:p>
        </w:tc>
        <w:tc>
          <w:tcPr>
            <w:tcW w:w="2126" w:type="dxa"/>
            <w:tcBorders>
              <w:top w:val="single" w:sz="4" w:space="0" w:color="auto"/>
              <w:bottom w:val="single" w:sz="4" w:space="0" w:color="auto"/>
            </w:tcBorders>
            <w:shd w:val="clear" w:color="auto" w:fill="auto"/>
          </w:tcPr>
          <w:p w14:paraId="26E6DAC6" w14:textId="77777777" w:rsidR="005377F9" w:rsidRPr="00C31E24" w:rsidRDefault="005377F9" w:rsidP="00D74F31">
            <w:pPr>
              <w:pStyle w:val="ZH"/>
              <w:framePr w:wrap="notBeside"/>
              <w:rPr>
                <w:rFonts w:cs="Arial"/>
                <w:noProof w:val="0"/>
                <w:sz w:val="18"/>
                <w:szCs w:val="18"/>
                <w:lang w:eastAsia="x-none"/>
              </w:rPr>
            </w:pPr>
            <w:r w:rsidRPr="00C31E24">
              <w:rPr>
                <w:rFonts w:cs="Arial"/>
                <w:noProof w:val="0"/>
                <w:szCs w:val="18"/>
                <w:lang w:eastAsia="x-none"/>
              </w:rPr>
              <w:t>B = Broadcast Call</w:t>
            </w:r>
          </w:p>
        </w:tc>
        <w:tc>
          <w:tcPr>
            <w:tcW w:w="1418" w:type="dxa"/>
            <w:shd w:val="clear" w:color="auto" w:fill="auto"/>
          </w:tcPr>
          <w:p w14:paraId="0163B659" w14:textId="77777777" w:rsidR="005377F9" w:rsidRPr="00C31E24" w:rsidRDefault="005377F9" w:rsidP="00D74F31">
            <w:pPr>
              <w:pStyle w:val="TAL"/>
              <w:rPr>
                <w:b/>
              </w:rPr>
            </w:pPr>
          </w:p>
        </w:tc>
        <w:tc>
          <w:tcPr>
            <w:tcW w:w="1265" w:type="dxa"/>
            <w:shd w:val="clear" w:color="auto" w:fill="auto"/>
          </w:tcPr>
          <w:p w14:paraId="695734B1" w14:textId="77777777" w:rsidR="005377F9" w:rsidRPr="00C31E24" w:rsidRDefault="005377F9" w:rsidP="00D74F31">
            <w:pPr>
              <w:pStyle w:val="TAL"/>
              <w:rPr>
                <w:rFonts w:cs="Arial"/>
                <w:b/>
                <w:szCs w:val="18"/>
              </w:rPr>
            </w:pPr>
          </w:p>
        </w:tc>
      </w:tr>
    </w:tbl>
    <w:p w14:paraId="3966D20F" w14:textId="77777777" w:rsidR="005377F9" w:rsidRPr="00C31E24" w:rsidRDefault="005377F9" w:rsidP="005377F9"/>
    <w:p w14:paraId="389569BC" w14:textId="3618F709" w:rsidR="005377F9" w:rsidRPr="00C31E24" w:rsidRDefault="005377F9" w:rsidP="005377F9">
      <w:pPr>
        <w:pStyle w:val="TH"/>
      </w:pPr>
      <w:r w:rsidRPr="00C31E24">
        <w:t>Table 6.1.1.8.3.3-8: SIP BYE (Step 13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5377F9" w:rsidRPr="00C31E24" w14:paraId="1F4AB693" w14:textId="77777777" w:rsidTr="00D74F31">
        <w:trPr>
          <w:tblHeader/>
          <w:jc w:val="center"/>
        </w:trPr>
        <w:tc>
          <w:tcPr>
            <w:tcW w:w="9770" w:type="dxa"/>
            <w:gridSpan w:val="5"/>
          </w:tcPr>
          <w:p w14:paraId="5706146E" w14:textId="77777777" w:rsidR="005377F9" w:rsidRPr="00C31E24" w:rsidRDefault="005377F9" w:rsidP="00D74F31">
            <w:pPr>
              <w:pStyle w:val="TAL"/>
              <w:keepLines w:val="0"/>
              <w:widowControl w:val="0"/>
            </w:pPr>
            <w:r w:rsidRPr="00C31E24">
              <w:rPr>
                <w:color w:val="000000"/>
              </w:rPr>
              <w:t>Derivation Path: TS 36.579-1 [2], Table 5.5.2.2.2-1, condition MO_CALL</w:t>
            </w:r>
          </w:p>
        </w:tc>
      </w:tr>
      <w:tr w:rsidR="005377F9" w:rsidRPr="00C31E24" w14:paraId="39B3D8BA" w14:textId="77777777" w:rsidTr="00D74F31">
        <w:trPr>
          <w:tblHeader/>
          <w:jc w:val="center"/>
        </w:trPr>
        <w:tc>
          <w:tcPr>
            <w:tcW w:w="2835" w:type="dxa"/>
          </w:tcPr>
          <w:p w14:paraId="104AED7D" w14:textId="77777777" w:rsidR="005377F9" w:rsidRPr="00C31E24" w:rsidRDefault="005377F9" w:rsidP="00D74F31">
            <w:pPr>
              <w:pStyle w:val="TAH"/>
              <w:keepLines w:val="0"/>
              <w:widowControl w:val="0"/>
              <w:rPr>
                <w:bCs/>
              </w:rPr>
            </w:pPr>
            <w:r w:rsidRPr="00C31E24">
              <w:rPr>
                <w:bCs/>
              </w:rPr>
              <w:t>Information Element</w:t>
            </w:r>
          </w:p>
        </w:tc>
        <w:tc>
          <w:tcPr>
            <w:tcW w:w="2126" w:type="dxa"/>
          </w:tcPr>
          <w:p w14:paraId="25857DD9" w14:textId="77777777" w:rsidR="005377F9" w:rsidRPr="00C31E24" w:rsidRDefault="005377F9" w:rsidP="00D74F31">
            <w:pPr>
              <w:pStyle w:val="TAH"/>
              <w:keepLines w:val="0"/>
              <w:widowControl w:val="0"/>
              <w:rPr>
                <w:bCs/>
              </w:rPr>
            </w:pPr>
            <w:r w:rsidRPr="00C31E24">
              <w:rPr>
                <w:bCs/>
              </w:rPr>
              <w:t>Value/remark</w:t>
            </w:r>
          </w:p>
        </w:tc>
        <w:tc>
          <w:tcPr>
            <w:tcW w:w="2126" w:type="dxa"/>
            <w:tcBorders>
              <w:bottom w:val="single" w:sz="4" w:space="0" w:color="auto"/>
            </w:tcBorders>
          </w:tcPr>
          <w:p w14:paraId="0D39B278" w14:textId="77777777" w:rsidR="005377F9" w:rsidRPr="00C31E24" w:rsidRDefault="005377F9" w:rsidP="00D74F31">
            <w:pPr>
              <w:pStyle w:val="TAH"/>
              <w:keepLines w:val="0"/>
              <w:widowControl w:val="0"/>
              <w:rPr>
                <w:bCs/>
              </w:rPr>
            </w:pPr>
            <w:r w:rsidRPr="00C31E24">
              <w:rPr>
                <w:bCs/>
              </w:rPr>
              <w:t>Comment</w:t>
            </w:r>
          </w:p>
        </w:tc>
        <w:tc>
          <w:tcPr>
            <w:tcW w:w="1418" w:type="dxa"/>
          </w:tcPr>
          <w:p w14:paraId="798067C1" w14:textId="77777777" w:rsidR="005377F9" w:rsidRPr="00C31E24" w:rsidRDefault="005377F9" w:rsidP="00D74F31">
            <w:pPr>
              <w:pStyle w:val="TAH"/>
              <w:keepLines w:val="0"/>
              <w:widowControl w:val="0"/>
              <w:rPr>
                <w:bCs/>
              </w:rPr>
            </w:pPr>
            <w:r w:rsidRPr="00C31E24">
              <w:rPr>
                <w:bCs/>
              </w:rPr>
              <w:t>Reference</w:t>
            </w:r>
          </w:p>
        </w:tc>
        <w:tc>
          <w:tcPr>
            <w:tcW w:w="1265" w:type="dxa"/>
          </w:tcPr>
          <w:p w14:paraId="4E193FDD" w14:textId="77777777" w:rsidR="005377F9" w:rsidRPr="00C31E24" w:rsidRDefault="005377F9" w:rsidP="00D74F31">
            <w:pPr>
              <w:pStyle w:val="TAH"/>
              <w:keepLines w:val="0"/>
              <w:widowControl w:val="0"/>
              <w:rPr>
                <w:bCs/>
              </w:rPr>
            </w:pPr>
            <w:r w:rsidRPr="00C31E24">
              <w:rPr>
                <w:bCs/>
              </w:rPr>
              <w:t>Condition</w:t>
            </w:r>
          </w:p>
        </w:tc>
      </w:tr>
    </w:tbl>
    <w:p w14:paraId="438E306F" w14:textId="77777777" w:rsidR="005377F9" w:rsidRPr="00C31E24" w:rsidRDefault="005377F9" w:rsidP="005377F9"/>
    <w:p w14:paraId="40E4FC7F" w14:textId="76C9E02B" w:rsidR="005377F9" w:rsidRPr="00C31E24" w:rsidRDefault="005377F9" w:rsidP="005377F9">
      <w:pPr>
        <w:pStyle w:val="TH"/>
      </w:pPr>
      <w:r w:rsidRPr="00C31E24">
        <w:t>Table 6.1.1.8.3.3-9: SIP 200 (OK) (Step 14, Table 6.1.1.8.3.2-1)</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265"/>
      </w:tblGrid>
      <w:tr w:rsidR="005377F9" w:rsidRPr="00C31E24" w14:paraId="39392804" w14:textId="77777777" w:rsidTr="00D74F31">
        <w:trPr>
          <w:tblHeader/>
          <w:jc w:val="center"/>
        </w:trPr>
        <w:tc>
          <w:tcPr>
            <w:tcW w:w="9770" w:type="dxa"/>
            <w:gridSpan w:val="5"/>
          </w:tcPr>
          <w:p w14:paraId="2BB77CBD" w14:textId="77777777" w:rsidR="005377F9" w:rsidRPr="00C31E24" w:rsidRDefault="005377F9" w:rsidP="00D74F31">
            <w:pPr>
              <w:pStyle w:val="TAL"/>
              <w:keepLines w:val="0"/>
              <w:widowControl w:val="0"/>
            </w:pPr>
            <w:r w:rsidRPr="00C31E24">
              <w:rPr>
                <w:color w:val="000000"/>
              </w:rPr>
              <w:t>Derivation Path: TS 36.579-1 [2], Table 5.5.2.17.1.1-1, condition MO_CALL</w:t>
            </w:r>
          </w:p>
        </w:tc>
      </w:tr>
      <w:tr w:rsidR="005377F9" w:rsidRPr="00C31E24" w14:paraId="54FC6AEA" w14:textId="77777777" w:rsidTr="00D74F31">
        <w:trPr>
          <w:tblHeader/>
          <w:jc w:val="center"/>
        </w:trPr>
        <w:tc>
          <w:tcPr>
            <w:tcW w:w="2835" w:type="dxa"/>
          </w:tcPr>
          <w:p w14:paraId="60C0F49F" w14:textId="77777777" w:rsidR="005377F9" w:rsidRPr="00C31E24" w:rsidRDefault="005377F9" w:rsidP="00D74F31">
            <w:pPr>
              <w:pStyle w:val="TAH"/>
              <w:keepLines w:val="0"/>
              <w:widowControl w:val="0"/>
              <w:rPr>
                <w:bCs/>
              </w:rPr>
            </w:pPr>
            <w:r w:rsidRPr="00C31E24">
              <w:rPr>
                <w:bCs/>
              </w:rPr>
              <w:t>Information Element</w:t>
            </w:r>
          </w:p>
        </w:tc>
        <w:tc>
          <w:tcPr>
            <w:tcW w:w="2126" w:type="dxa"/>
          </w:tcPr>
          <w:p w14:paraId="6575696D" w14:textId="77777777" w:rsidR="005377F9" w:rsidRPr="00C31E24" w:rsidRDefault="005377F9" w:rsidP="00D74F31">
            <w:pPr>
              <w:pStyle w:val="TAH"/>
              <w:keepLines w:val="0"/>
              <w:widowControl w:val="0"/>
              <w:rPr>
                <w:bCs/>
              </w:rPr>
            </w:pPr>
            <w:r w:rsidRPr="00C31E24">
              <w:rPr>
                <w:bCs/>
              </w:rPr>
              <w:t>Value/remark</w:t>
            </w:r>
          </w:p>
        </w:tc>
        <w:tc>
          <w:tcPr>
            <w:tcW w:w="2126" w:type="dxa"/>
          </w:tcPr>
          <w:p w14:paraId="645A697D" w14:textId="77777777" w:rsidR="005377F9" w:rsidRPr="00C31E24" w:rsidRDefault="005377F9" w:rsidP="00D74F31">
            <w:pPr>
              <w:pStyle w:val="TAH"/>
              <w:keepLines w:val="0"/>
              <w:widowControl w:val="0"/>
              <w:rPr>
                <w:bCs/>
              </w:rPr>
            </w:pPr>
            <w:r w:rsidRPr="00C31E24">
              <w:rPr>
                <w:bCs/>
              </w:rPr>
              <w:t>Comment</w:t>
            </w:r>
          </w:p>
        </w:tc>
        <w:tc>
          <w:tcPr>
            <w:tcW w:w="1418" w:type="dxa"/>
          </w:tcPr>
          <w:p w14:paraId="7B8DDA04" w14:textId="77777777" w:rsidR="005377F9" w:rsidRPr="00C31E24" w:rsidRDefault="005377F9" w:rsidP="00D74F31">
            <w:pPr>
              <w:pStyle w:val="TAH"/>
              <w:keepLines w:val="0"/>
              <w:widowControl w:val="0"/>
              <w:rPr>
                <w:bCs/>
              </w:rPr>
            </w:pPr>
            <w:r w:rsidRPr="00C31E24">
              <w:rPr>
                <w:bCs/>
              </w:rPr>
              <w:t>Reference</w:t>
            </w:r>
          </w:p>
        </w:tc>
        <w:tc>
          <w:tcPr>
            <w:tcW w:w="1265" w:type="dxa"/>
          </w:tcPr>
          <w:p w14:paraId="0BF1C417" w14:textId="77777777" w:rsidR="005377F9" w:rsidRPr="00C31E24" w:rsidRDefault="005377F9" w:rsidP="00D74F31">
            <w:pPr>
              <w:pStyle w:val="TAH"/>
              <w:keepLines w:val="0"/>
              <w:widowControl w:val="0"/>
              <w:rPr>
                <w:bCs/>
              </w:rPr>
            </w:pPr>
            <w:r w:rsidRPr="00C31E24">
              <w:rPr>
                <w:bCs/>
              </w:rPr>
              <w:t>Condition</w:t>
            </w:r>
          </w:p>
        </w:tc>
      </w:tr>
      <w:tr w:rsidR="005377F9" w:rsidRPr="00C31E24" w14:paraId="0AE55178" w14:textId="77777777" w:rsidTr="00D74F31">
        <w:trPr>
          <w:tblHeader/>
          <w:jc w:val="center"/>
        </w:trPr>
        <w:tc>
          <w:tcPr>
            <w:tcW w:w="2835" w:type="dxa"/>
          </w:tcPr>
          <w:p w14:paraId="729E7490" w14:textId="77777777" w:rsidR="005377F9" w:rsidRPr="00C31E24" w:rsidRDefault="005377F9" w:rsidP="00D74F31">
            <w:pPr>
              <w:pStyle w:val="TAL"/>
            </w:pPr>
            <w:r w:rsidRPr="00C31E24">
              <w:rPr>
                <w:b/>
                <w:bCs/>
              </w:rPr>
              <w:t>Content-Type</w:t>
            </w:r>
          </w:p>
        </w:tc>
        <w:tc>
          <w:tcPr>
            <w:tcW w:w="2126" w:type="dxa"/>
          </w:tcPr>
          <w:p w14:paraId="43EAA52F" w14:textId="77777777" w:rsidR="005377F9" w:rsidRPr="00C31E24" w:rsidRDefault="005377F9" w:rsidP="00D74F31">
            <w:pPr>
              <w:pStyle w:val="TAL"/>
            </w:pPr>
            <w:r w:rsidRPr="00C31E24">
              <w:t>not present</w:t>
            </w:r>
          </w:p>
        </w:tc>
        <w:tc>
          <w:tcPr>
            <w:tcW w:w="2126" w:type="dxa"/>
          </w:tcPr>
          <w:p w14:paraId="1BCFD312" w14:textId="77777777" w:rsidR="005377F9" w:rsidRPr="00C31E24" w:rsidRDefault="005377F9" w:rsidP="00D74F31">
            <w:pPr>
              <w:pStyle w:val="TAL"/>
            </w:pPr>
          </w:p>
        </w:tc>
        <w:tc>
          <w:tcPr>
            <w:tcW w:w="1418" w:type="dxa"/>
          </w:tcPr>
          <w:p w14:paraId="0EE10899" w14:textId="77777777" w:rsidR="005377F9" w:rsidRPr="00C31E24" w:rsidRDefault="005377F9" w:rsidP="00D74F31">
            <w:pPr>
              <w:pStyle w:val="TAL"/>
            </w:pPr>
          </w:p>
        </w:tc>
        <w:tc>
          <w:tcPr>
            <w:tcW w:w="1265" w:type="dxa"/>
          </w:tcPr>
          <w:p w14:paraId="6A138BC1" w14:textId="77777777" w:rsidR="005377F9" w:rsidRPr="00C31E24" w:rsidRDefault="005377F9" w:rsidP="00D74F31">
            <w:pPr>
              <w:pStyle w:val="TAL"/>
            </w:pPr>
          </w:p>
        </w:tc>
      </w:tr>
      <w:tr w:rsidR="005377F9" w:rsidRPr="00C31E24" w14:paraId="118A5DDF" w14:textId="77777777" w:rsidTr="00D74F31">
        <w:trPr>
          <w:tblHeader/>
          <w:jc w:val="center"/>
        </w:trPr>
        <w:tc>
          <w:tcPr>
            <w:tcW w:w="2835" w:type="dxa"/>
          </w:tcPr>
          <w:p w14:paraId="1A7320B8" w14:textId="77777777" w:rsidR="005377F9" w:rsidRPr="00C31E24" w:rsidRDefault="005377F9" w:rsidP="00D74F31">
            <w:pPr>
              <w:pStyle w:val="TAL"/>
            </w:pPr>
            <w:r w:rsidRPr="00C31E24">
              <w:rPr>
                <w:b/>
                <w:bCs/>
              </w:rPr>
              <w:t>Content-Length</w:t>
            </w:r>
          </w:p>
        </w:tc>
        <w:tc>
          <w:tcPr>
            <w:tcW w:w="2126" w:type="dxa"/>
          </w:tcPr>
          <w:p w14:paraId="4DBAE831" w14:textId="77777777" w:rsidR="005377F9" w:rsidRPr="00C31E24" w:rsidRDefault="005377F9" w:rsidP="00D74F31">
            <w:pPr>
              <w:pStyle w:val="TAL"/>
            </w:pPr>
          </w:p>
        </w:tc>
        <w:tc>
          <w:tcPr>
            <w:tcW w:w="2126" w:type="dxa"/>
          </w:tcPr>
          <w:p w14:paraId="166A863B" w14:textId="77777777" w:rsidR="005377F9" w:rsidRPr="00C31E24" w:rsidRDefault="005377F9" w:rsidP="00D74F31">
            <w:pPr>
              <w:pStyle w:val="TAL"/>
            </w:pPr>
          </w:p>
        </w:tc>
        <w:tc>
          <w:tcPr>
            <w:tcW w:w="1418" w:type="dxa"/>
          </w:tcPr>
          <w:p w14:paraId="0FAC4487" w14:textId="77777777" w:rsidR="005377F9" w:rsidRPr="00C31E24" w:rsidRDefault="005377F9" w:rsidP="00D74F31">
            <w:pPr>
              <w:pStyle w:val="TAL"/>
            </w:pPr>
          </w:p>
        </w:tc>
        <w:tc>
          <w:tcPr>
            <w:tcW w:w="1265" w:type="dxa"/>
          </w:tcPr>
          <w:p w14:paraId="5ECDA045" w14:textId="77777777" w:rsidR="005377F9" w:rsidRPr="00C31E24" w:rsidRDefault="005377F9" w:rsidP="00D74F31">
            <w:pPr>
              <w:pStyle w:val="TAL"/>
            </w:pPr>
          </w:p>
        </w:tc>
      </w:tr>
      <w:tr w:rsidR="005377F9" w:rsidRPr="00C31E24" w14:paraId="599F499F" w14:textId="77777777" w:rsidTr="00D74F31">
        <w:trPr>
          <w:tblHeader/>
          <w:jc w:val="center"/>
        </w:trPr>
        <w:tc>
          <w:tcPr>
            <w:tcW w:w="2835" w:type="dxa"/>
          </w:tcPr>
          <w:p w14:paraId="043FEF95" w14:textId="77777777" w:rsidR="005377F9" w:rsidRPr="00C31E24" w:rsidRDefault="005377F9" w:rsidP="00D74F31">
            <w:pPr>
              <w:pStyle w:val="TAL"/>
            </w:pPr>
            <w:r w:rsidRPr="00C31E24">
              <w:t xml:space="preserve">  value</w:t>
            </w:r>
          </w:p>
        </w:tc>
        <w:tc>
          <w:tcPr>
            <w:tcW w:w="2126" w:type="dxa"/>
          </w:tcPr>
          <w:p w14:paraId="23D6EA1E" w14:textId="77777777" w:rsidR="005377F9" w:rsidRPr="00C31E24" w:rsidRDefault="005377F9" w:rsidP="00D74F31">
            <w:pPr>
              <w:pStyle w:val="TAL"/>
            </w:pPr>
            <w:r w:rsidRPr="00C31E24">
              <w:t>'0'</w:t>
            </w:r>
          </w:p>
        </w:tc>
        <w:tc>
          <w:tcPr>
            <w:tcW w:w="2126" w:type="dxa"/>
            <w:tcBorders>
              <w:bottom w:val="single" w:sz="4" w:space="0" w:color="auto"/>
            </w:tcBorders>
          </w:tcPr>
          <w:p w14:paraId="06E04337" w14:textId="77777777" w:rsidR="005377F9" w:rsidRPr="00C31E24" w:rsidRDefault="005377F9" w:rsidP="00D74F31">
            <w:pPr>
              <w:pStyle w:val="TAL"/>
            </w:pPr>
            <w:r w:rsidRPr="00C31E24">
              <w:t>No message body included</w:t>
            </w:r>
          </w:p>
        </w:tc>
        <w:tc>
          <w:tcPr>
            <w:tcW w:w="1418" w:type="dxa"/>
          </w:tcPr>
          <w:p w14:paraId="647F3EF0" w14:textId="77777777" w:rsidR="005377F9" w:rsidRPr="00C31E24" w:rsidRDefault="005377F9" w:rsidP="00D74F31">
            <w:pPr>
              <w:pStyle w:val="TAL"/>
            </w:pPr>
          </w:p>
        </w:tc>
        <w:tc>
          <w:tcPr>
            <w:tcW w:w="1265" w:type="dxa"/>
          </w:tcPr>
          <w:p w14:paraId="009E729B" w14:textId="77777777" w:rsidR="005377F9" w:rsidRPr="00C31E24" w:rsidRDefault="005377F9" w:rsidP="00D74F31">
            <w:pPr>
              <w:pStyle w:val="TAL"/>
            </w:pPr>
          </w:p>
        </w:tc>
      </w:tr>
    </w:tbl>
    <w:p w14:paraId="4ED84422" w14:textId="77777777" w:rsidR="005377F9" w:rsidRPr="00C31E24" w:rsidRDefault="005377F9" w:rsidP="005377F9"/>
    <w:p w14:paraId="51C27FC8" w14:textId="77777777" w:rsidR="005377F9" w:rsidRPr="00C31E24" w:rsidRDefault="005377F9" w:rsidP="005377F9">
      <w:pPr>
        <w:pStyle w:val="Heading4"/>
      </w:pPr>
      <w:bookmarkStart w:id="396" w:name="_Toc75906924"/>
      <w:bookmarkStart w:id="397" w:name="_Toc75907261"/>
      <w:bookmarkStart w:id="398" w:name="_Toc84345721"/>
      <w:bookmarkStart w:id="399" w:name="_Toc99871269"/>
      <w:r w:rsidRPr="00C31E24">
        <w:t>6.1.1.9</w:t>
      </w:r>
      <w:r w:rsidRPr="00C31E24">
        <w:tab/>
        <w:t>On-network / On-demand Pre-arranged Group Call / Broadcast Group Call with Temporary Group / Client Originated (CO)</w:t>
      </w:r>
      <w:bookmarkEnd w:id="396"/>
      <w:bookmarkEnd w:id="397"/>
      <w:bookmarkEnd w:id="398"/>
      <w:bookmarkEnd w:id="399"/>
    </w:p>
    <w:p w14:paraId="2DACFDAA" w14:textId="77777777" w:rsidR="005377F9" w:rsidRPr="00C31E24" w:rsidRDefault="005377F9" w:rsidP="005377F9">
      <w:pPr>
        <w:pStyle w:val="H6"/>
      </w:pPr>
      <w:bookmarkStart w:id="400" w:name="_Toc52787516"/>
      <w:bookmarkStart w:id="401" w:name="_Toc52787696"/>
      <w:r w:rsidRPr="00C31E24">
        <w:t>6.1.1.9.1</w:t>
      </w:r>
      <w:r w:rsidRPr="00C31E24">
        <w:tab/>
        <w:t>Test Purpose (TP)</w:t>
      </w:r>
      <w:bookmarkEnd w:id="400"/>
      <w:bookmarkEnd w:id="401"/>
    </w:p>
    <w:p w14:paraId="608C2CB6" w14:textId="77777777" w:rsidR="005377F9" w:rsidRPr="00C31E24" w:rsidRDefault="005377F9" w:rsidP="005377F9">
      <w:pPr>
        <w:pStyle w:val="H6"/>
      </w:pPr>
      <w:r w:rsidRPr="00C31E24">
        <w:t>(1)</w:t>
      </w:r>
    </w:p>
    <w:p w14:paraId="7C9C26AB"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registered and authorised for MCVideo Service }</w:t>
      </w:r>
    </w:p>
    <w:p w14:paraId="0D846530"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2B2A87AE"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 MCVideo On-demand Pre-arranged Broadcast Group Call with a Temporary Group }</w:t>
      </w:r>
    </w:p>
    <w:p w14:paraId="19A3DC41" w14:textId="77777777" w:rsidR="005377F9" w:rsidRPr="00C31E24" w:rsidRDefault="005377F9" w:rsidP="005377F9">
      <w:pPr>
        <w:pStyle w:val="PL"/>
        <w:rPr>
          <w:rFonts w:cs="Courier New"/>
          <w:noProof w:val="0"/>
          <w:szCs w:val="16"/>
        </w:rPr>
      </w:pPr>
      <w:r w:rsidRPr="00C31E24">
        <w:rPr>
          <w:rStyle w:val="PLChar"/>
          <w:noProof w:val="0"/>
        </w:rPr>
        <w:t xml:space="preserve">    </w:t>
      </w:r>
      <w:r w:rsidRPr="00C31E24">
        <w:rPr>
          <w:rStyle w:val="PLChar"/>
          <w:b/>
          <w:bCs/>
          <w:noProof w:val="0"/>
        </w:rPr>
        <w:t>then</w:t>
      </w:r>
      <w:r w:rsidRPr="00C31E24">
        <w:rPr>
          <w:rStyle w:val="PLChar"/>
          <w:noProof w:val="0"/>
        </w:rPr>
        <w:t xml:space="preserve"> { the UE (MCVideo Client) requests On-demand Pre-arranged Broadcast Group Call by sending a SIP INVITE message and responds to a SIP 200 (OK) message with a SIP ACK message </w:t>
      </w:r>
      <w:r w:rsidRPr="00C31E24">
        <w:rPr>
          <w:rFonts w:cs="Courier New"/>
          <w:noProof w:val="0"/>
          <w:szCs w:val="16"/>
        </w:rPr>
        <w:t>}</w:t>
      </w:r>
    </w:p>
    <w:p w14:paraId="3E456C60"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p>
    <w:p w14:paraId="085B72A6" w14:textId="77777777" w:rsidR="005377F9" w:rsidRPr="00C31E24" w:rsidRDefault="005377F9" w:rsidP="005377F9">
      <w:pPr>
        <w:pStyle w:val="PL"/>
        <w:rPr>
          <w:rFonts w:cs="Courier New"/>
          <w:noProof w:val="0"/>
          <w:szCs w:val="16"/>
        </w:rPr>
      </w:pPr>
    </w:p>
    <w:p w14:paraId="374A00A1" w14:textId="77777777" w:rsidR="005377F9" w:rsidRPr="00C31E24" w:rsidRDefault="005377F9" w:rsidP="005377F9">
      <w:pPr>
        <w:pStyle w:val="H6"/>
      </w:pPr>
      <w:r w:rsidRPr="00C31E24">
        <w:t>(2)</w:t>
      </w:r>
    </w:p>
    <w:p w14:paraId="2D06EE6A"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having an ongoing On-demand Pre-arranged Broadcast Group Call }</w:t>
      </w:r>
    </w:p>
    <w:p w14:paraId="7DF52EBF"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420F5836"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User requests to terminate the ongoing MCVideo Broadcast Group Call before the Broadcast has been completed }</w:t>
      </w:r>
    </w:p>
    <w:p w14:paraId="61B7EF26" w14:textId="77777777"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sends a SIP BYE request and leaves the MCVideo Session }</w:t>
      </w:r>
    </w:p>
    <w:p w14:paraId="685E7558"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p>
    <w:p w14:paraId="0AC8AA6E" w14:textId="77777777" w:rsidR="005377F9" w:rsidRPr="00C31E24" w:rsidRDefault="005377F9" w:rsidP="005377F9">
      <w:pPr>
        <w:pStyle w:val="PL"/>
        <w:rPr>
          <w:rFonts w:cs="Courier New"/>
          <w:noProof w:val="0"/>
          <w:szCs w:val="16"/>
        </w:rPr>
      </w:pPr>
    </w:p>
    <w:p w14:paraId="4F3F024C" w14:textId="77777777" w:rsidR="005377F9" w:rsidRPr="00C31E24" w:rsidRDefault="005377F9" w:rsidP="005377F9">
      <w:pPr>
        <w:pStyle w:val="H6"/>
      </w:pPr>
      <w:bookmarkStart w:id="402" w:name="_Toc52787517"/>
      <w:bookmarkStart w:id="403" w:name="_Toc52787697"/>
      <w:r w:rsidRPr="00C31E24">
        <w:t>6.1.1.9.2</w:t>
      </w:r>
      <w:r w:rsidRPr="00C31E24">
        <w:tab/>
        <w:t>Conformance requirements</w:t>
      </w:r>
      <w:bookmarkEnd w:id="402"/>
      <w:bookmarkEnd w:id="403"/>
    </w:p>
    <w:p w14:paraId="3F47EA43" w14:textId="39A9D1E6" w:rsidR="005377F9" w:rsidRPr="00C31E24" w:rsidRDefault="005377F9" w:rsidP="005377F9">
      <w:r w:rsidRPr="00C31E24">
        <w:t>References: The conformance requirements covered in the current Test Case are specified in TS 24.281, clauses 9.2.1.2.1.1, 6.2.8.2, 6.2.4.1; also, TS 24.481, clause 6.3.14.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44F2DF36" w14:textId="77777777" w:rsidR="005377F9" w:rsidRPr="00C31E24" w:rsidRDefault="005377F9" w:rsidP="005377F9">
      <w:r w:rsidRPr="00C31E24">
        <w:t>[TS 24.281, clause 9.2.1.2.1.1]</w:t>
      </w:r>
    </w:p>
    <w:p w14:paraId="3469F069" w14:textId="77777777" w:rsidR="005377F9" w:rsidRPr="00C31E24" w:rsidRDefault="005377F9" w:rsidP="005377F9">
      <w:r w:rsidRPr="00C31E24">
        <w:t>Upon receiving a request from an MCVideo user to establish an MCVideo prearranged group session the MCVideo client shall generate an initial SIP INVITE request by following the UE originating session procedures specified in 3GPP TS 24.229 [</w:t>
      </w:r>
      <w:r w:rsidRPr="00C31E24">
        <w:rPr>
          <w:lang w:eastAsia="zh-CN"/>
        </w:rPr>
        <w:t>11</w:t>
      </w:r>
      <w:r w:rsidRPr="00C31E24">
        <w:t>], with the clarifications given below.</w:t>
      </w:r>
    </w:p>
    <w:p w14:paraId="5F38C528" w14:textId="77777777" w:rsidR="005377F9" w:rsidRPr="00C31E24" w:rsidRDefault="005377F9" w:rsidP="005377F9">
      <w:r w:rsidRPr="00C31E24">
        <w:t>The MC</w:t>
      </w:r>
      <w:r w:rsidRPr="00C31E24">
        <w:rPr>
          <w:lang w:eastAsia="zh-CN"/>
        </w:rPr>
        <w:t>Video</w:t>
      </w:r>
      <w:r w:rsidRPr="00C31E24">
        <w:t xml:space="preserve"> client:</w:t>
      </w:r>
    </w:p>
    <w:p w14:paraId="1FF087A5" w14:textId="77777777" w:rsidR="005377F9" w:rsidRPr="00C31E24" w:rsidRDefault="005377F9" w:rsidP="005377F9">
      <w:r w:rsidRPr="00C31E24">
        <w:t>…</w:t>
      </w:r>
    </w:p>
    <w:p w14:paraId="69907EEF" w14:textId="77777777" w:rsidR="005377F9" w:rsidRPr="00C31E24" w:rsidRDefault="005377F9" w:rsidP="005377F9">
      <w:pPr>
        <w:pStyle w:val="B1"/>
      </w:pPr>
      <w:r w:rsidRPr="00C31E24">
        <w:t>3)</w:t>
      </w:r>
      <w:r w:rsidRPr="00C31E24">
        <w:tab/>
        <w:t>if the MC</w:t>
      </w:r>
      <w:r w:rsidRPr="00C31E24">
        <w:rPr>
          <w:lang w:eastAsia="zh-CN"/>
        </w:rPr>
        <w:t>Video</w:t>
      </w:r>
      <w:r w:rsidRPr="00C31E24">
        <w:t xml:space="preserve"> user has requested the origination of a broadcast group call, the MC</w:t>
      </w:r>
      <w:r w:rsidRPr="00C31E24">
        <w:rPr>
          <w:lang w:eastAsia="zh-CN"/>
        </w:rPr>
        <w:t>Video</w:t>
      </w:r>
      <w:r w:rsidRPr="00C31E24">
        <w:t xml:space="preserve"> client shall comply with the procedures in subclause </w:t>
      </w:r>
      <w:r w:rsidRPr="00C31E24">
        <w:rPr>
          <w:lang w:eastAsia="zh-CN"/>
        </w:rPr>
        <w:t>6.2.8.2</w:t>
      </w:r>
      <w:r w:rsidRPr="00C31E24">
        <w:t>;</w:t>
      </w:r>
    </w:p>
    <w:p w14:paraId="6762874A" w14:textId="77777777" w:rsidR="005377F9" w:rsidRPr="00C31E24" w:rsidRDefault="005377F9" w:rsidP="005377F9">
      <w:pPr>
        <w:pStyle w:val="B1"/>
      </w:pPr>
      <w:r w:rsidRPr="00C31E24">
        <w:t>4)</w:t>
      </w:r>
      <w:r w:rsidRPr="00C31E24">
        <w:tab/>
        <w:t>shall include the g.3gpp.mc</w:t>
      </w:r>
      <w:r w:rsidRPr="00C31E24">
        <w:rPr>
          <w:lang w:eastAsia="zh-CN"/>
        </w:rPr>
        <w:t>video</w:t>
      </w:r>
      <w:r w:rsidRPr="00C31E24">
        <w:t xml:space="preserve"> media feature tag and the </w:t>
      </w:r>
      <w:r w:rsidRPr="00C31E24">
        <w:rPr>
          <w:lang w:eastAsia="ko-KR"/>
        </w:rPr>
        <w:t>g.3gpp.icsi-ref media feature tag with the value of "urn:urn-7:3gpp-service.ims.icsi.</w:t>
      </w:r>
      <w:r w:rsidRPr="00C31E24">
        <w:t>mc</w:t>
      </w:r>
      <w:r w:rsidRPr="00C31E24">
        <w:rPr>
          <w:lang w:eastAsia="zh-CN"/>
        </w:rPr>
        <w:t>video</w:t>
      </w:r>
      <w:r w:rsidRPr="00C31E24">
        <w:rPr>
          <w:lang w:eastAsia="ko-KR"/>
        </w:rPr>
        <w:t xml:space="preserve">" </w:t>
      </w:r>
      <w:r w:rsidRPr="00C31E24">
        <w:t xml:space="preserve">in the Contact header field of the SIP </w:t>
      </w:r>
      <w:r w:rsidRPr="00C31E24">
        <w:rPr>
          <w:lang w:eastAsia="zh-CN"/>
        </w:rPr>
        <w:t>INVITE</w:t>
      </w:r>
      <w:r w:rsidRPr="00C31E24">
        <w:t xml:space="preserve"> request according to IETF RFC 3840 [</w:t>
      </w:r>
      <w:r w:rsidRPr="00C31E24">
        <w:rPr>
          <w:lang w:eastAsia="zh-CN"/>
        </w:rPr>
        <w:t>22</w:t>
      </w:r>
      <w:r w:rsidRPr="00C31E24">
        <w:t>];</w:t>
      </w:r>
    </w:p>
    <w:p w14:paraId="49ED145F" w14:textId="77777777" w:rsidR="005377F9" w:rsidRPr="00C31E24" w:rsidRDefault="005377F9" w:rsidP="005377F9">
      <w:pPr>
        <w:pStyle w:val="B1"/>
      </w:pPr>
      <w:r w:rsidRPr="00C31E24">
        <w:t>5)</w:t>
      </w:r>
      <w:r w:rsidRPr="00C31E24">
        <w:tab/>
        <w:t>shall include an Accept-Contact header field containing the g.3gpp.mc</w:t>
      </w:r>
      <w:r w:rsidRPr="00C31E24">
        <w:rPr>
          <w:lang w:eastAsia="zh-CN"/>
        </w:rPr>
        <w:t>video</w:t>
      </w:r>
      <w:r w:rsidRPr="00C31E24">
        <w:t xml:space="preserve"> media feature tag along with the "require" and "explicit" header field parameters according to IETF RFC 3841 [</w:t>
      </w:r>
      <w:r w:rsidRPr="00C31E24">
        <w:rPr>
          <w:lang w:eastAsia="zh-CN"/>
        </w:rPr>
        <w:t>20</w:t>
      </w:r>
      <w:r w:rsidRPr="00C31E24">
        <w:t>];</w:t>
      </w:r>
    </w:p>
    <w:p w14:paraId="27336F55" w14:textId="77777777" w:rsidR="005377F9" w:rsidRPr="00C31E24" w:rsidRDefault="005377F9" w:rsidP="005377F9">
      <w:pPr>
        <w:pStyle w:val="B1"/>
      </w:pPr>
      <w:r w:rsidRPr="00C31E24">
        <w:t>6)</w:t>
      </w:r>
      <w:r w:rsidRPr="00C31E24">
        <w:tab/>
        <w:t>shall include the ICSI value "urn:urn-7:3gpp-service.ims.icsi.mc</w:t>
      </w:r>
      <w:r w:rsidRPr="00C31E24">
        <w:rPr>
          <w:lang w:eastAsia="zh-CN"/>
        </w:rPr>
        <w:t>video</w:t>
      </w:r>
      <w:r w:rsidRPr="00C31E24">
        <w:t>" (</w:t>
      </w:r>
      <w:r w:rsidRPr="00C31E24">
        <w:rPr>
          <w:lang w:eastAsia="zh-CN"/>
        </w:rPr>
        <w:t xml:space="preserve">coded as specified in </w:t>
      </w:r>
      <w:r w:rsidRPr="00C31E24">
        <w:t>3GPP TS 24.229 [</w:t>
      </w:r>
      <w:r w:rsidRPr="00C31E24">
        <w:rPr>
          <w:lang w:eastAsia="zh-CN"/>
        </w:rPr>
        <w:t>11</w:t>
      </w:r>
      <w:r w:rsidRPr="00C31E24">
        <w:t>]</w:t>
      </w:r>
      <w:r w:rsidRPr="00C31E24">
        <w:rPr>
          <w:lang w:eastAsia="zh-CN"/>
        </w:rPr>
        <w:t xml:space="preserve">), </w:t>
      </w:r>
      <w:r w:rsidRPr="00C31E24">
        <w:t>in a P-Preferred-Service header field according to IETF </w:t>
      </w:r>
      <w:r w:rsidRPr="00C31E24">
        <w:rPr>
          <w:rFonts w:eastAsia="MS Mincho"/>
        </w:rPr>
        <w:t>RFC 6050 [</w:t>
      </w:r>
      <w:r w:rsidRPr="00C31E24">
        <w:rPr>
          <w:lang w:eastAsia="zh-CN"/>
        </w:rPr>
        <w:t>14</w:t>
      </w:r>
      <w:r w:rsidRPr="00C31E24">
        <w:rPr>
          <w:rFonts w:eastAsia="MS Mincho"/>
        </w:rPr>
        <w:t xml:space="preserve">] </w:t>
      </w:r>
      <w:r w:rsidRPr="00C31E24">
        <w:t>in the SIP INVITE request;</w:t>
      </w:r>
    </w:p>
    <w:p w14:paraId="7B42DC27" w14:textId="77777777" w:rsidR="005377F9" w:rsidRPr="00C31E24" w:rsidRDefault="005377F9" w:rsidP="005377F9">
      <w:pPr>
        <w:pStyle w:val="B1"/>
      </w:pPr>
      <w:r w:rsidRPr="00C31E24">
        <w:t>7)</w:t>
      </w:r>
      <w:r w:rsidRPr="00C31E24">
        <w:tab/>
        <w:t xml:space="preserve">shall include an Accept-Contact header field with 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along with the "require" and "explicit" header field parameters according to IETF RFC 3841 [</w:t>
      </w:r>
      <w:r w:rsidRPr="00C31E24">
        <w:rPr>
          <w:lang w:eastAsia="zh-CN"/>
        </w:rPr>
        <w:t>20</w:t>
      </w:r>
      <w:r w:rsidRPr="00C31E24">
        <w:t>];</w:t>
      </w:r>
    </w:p>
    <w:p w14:paraId="4F04C0EC" w14:textId="77777777" w:rsidR="005377F9" w:rsidRPr="00C31E24" w:rsidRDefault="005377F9" w:rsidP="005377F9">
      <w:pPr>
        <w:pStyle w:val="B1"/>
      </w:pPr>
      <w:r w:rsidRPr="00C31E24">
        <w:t>8)</w:t>
      </w:r>
      <w:r w:rsidRPr="00C31E24">
        <w:tab/>
        <w:t>should include the "timer" option tag in the Supported header field;</w:t>
      </w:r>
    </w:p>
    <w:p w14:paraId="046A0836" w14:textId="77777777" w:rsidR="005377F9" w:rsidRPr="00C31E24" w:rsidRDefault="005377F9" w:rsidP="005377F9">
      <w:pPr>
        <w:pStyle w:val="B1"/>
      </w:pPr>
      <w:r w:rsidRPr="00C31E24">
        <w:t>9)</w:t>
      </w:r>
      <w:r w:rsidRPr="00C31E24">
        <w:tab/>
        <w:t>should include the Session-Expires header field according to IETF RFC 4028 [</w:t>
      </w:r>
      <w:r w:rsidRPr="00C31E24">
        <w:rPr>
          <w:lang w:eastAsia="zh-CN"/>
        </w:rPr>
        <w:t>23</w:t>
      </w:r>
      <w:r w:rsidRPr="00C31E24">
        <w:t>]. It is recommended that the "refresher" header field parameter is omitted. If included, the "refresher" header field parameter shall be set to "uac";</w:t>
      </w:r>
    </w:p>
    <w:p w14:paraId="72C9B75C" w14:textId="77777777" w:rsidR="005377F9" w:rsidRPr="00C31E24" w:rsidRDefault="005377F9" w:rsidP="005377F9">
      <w:pPr>
        <w:pStyle w:val="B1"/>
      </w:pPr>
      <w:r w:rsidRPr="00C31E24">
        <w:t>10)</w:t>
      </w:r>
      <w:r w:rsidRPr="00C31E24">
        <w:tab/>
        <w:t>shall set the Request-URI of the SIP INVITE request to the public service identity identifying the participating MCVideo function serving the MCVideo user;</w:t>
      </w:r>
    </w:p>
    <w:p w14:paraId="3F8C4A05" w14:textId="77777777" w:rsidR="005377F9" w:rsidRPr="00C31E24" w:rsidRDefault="005377F9" w:rsidP="005377F9">
      <w:pPr>
        <w:pStyle w:val="NO"/>
      </w:pPr>
      <w:r w:rsidRPr="00C31E24">
        <w:t>NOTE 1:</w:t>
      </w:r>
      <w:r w:rsidRPr="00C31E24">
        <w:tab/>
        <w:t>The MC</w:t>
      </w:r>
      <w:r w:rsidRPr="00C31E24">
        <w:rPr>
          <w:lang w:eastAsia="zh-CN"/>
        </w:rPr>
        <w:t>Video</w:t>
      </w:r>
      <w:r w:rsidRPr="00C31E24">
        <w:t xml:space="preserve"> client is configured with public service identity identifying the participating MC</w:t>
      </w:r>
      <w:r w:rsidRPr="00C31E24">
        <w:rPr>
          <w:lang w:eastAsia="zh-CN"/>
        </w:rPr>
        <w:t>Video</w:t>
      </w:r>
      <w:r w:rsidRPr="00C31E24">
        <w:t xml:space="preserve"> function serving the MCVideo user.</w:t>
      </w:r>
    </w:p>
    <w:p w14:paraId="04007690" w14:textId="77777777" w:rsidR="005377F9" w:rsidRPr="00C31E24" w:rsidRDefault="005377F9" w:rsidP="005377F9">
      <w:pPr>
        <w:pStyle w:val="B1"/>
      </w:pPr>
      <w:r w:rsidRPr="00C31E24">
        <w:t>11)</w:t>
      </w:r>
      <w:r w:rsidRPr="00C31E24">
        <w:tab/>
        <w:t>may include a P-Preferred-Identity header field in the SIP INVITE request containing a public user identity as specified in 3GPP TS 24.229 [</w:t>
      </w:r>
      <w:r w:rsidRPr="00C31E24">
        <w:rPr>
          <w:lang w:eastAsia="zh-CN"/>
        </w:rPr>
        <w:t>11</w:t>
      </w:r>
      <w:r w:rsidRPr="00C31E24">
        <w:t>];</w:t>
      </w:r>
    </w:p>
    <w:p w14:paraId="20D13680" w14:textId="77777777" w:rsidR="005377F9" w:rsidRPr="00C31E24" w:rsidRDefault="005377F9" w:rsidP="005377F9">
      <w:pPr>
        <w:pStyle w:val="B1"/>
      </w:pPr>
      <w:r w:rsidRPr="00C31E24">
        <w:t>…</w:t>
      </w:r>
    </w:p>
    <w:p w14:paraId="15248B38" w14:textId="77777777" w:rsidR="005377F9" w:rsidRPr="00C31E24" w:rsidRDefault="005377F9" w:rsidP="005377F9">
      <w:pPr>
        <w:pStyle w:val="B1"/>
      </w:pPr>
      <w:r w:rsidRPr="00C31E24">
        <w:t>14)</w:t>
      </w:r>
      <w:r w:rsidRPr="00C31E24">
        <w:tab/>
        <w:t>shall contain in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w:t>
      </w:r>
    </w:p>
    <w:p w14:paraId="35FD9818" w14:textId="77777777" w:rsidR="005377F9" w:rsidRPr="00C31E24" w:rsidRDefault="005377F9" w:rsidP="005377F9">
      <w:pPr>
        <w:pStyle w:val="B2"/>
      </w:pPr>
      <w:r w:rsidRPr="00C31E24">
        <w:t>a)</w:t>
      </w:r>
      <w:r w:rsidRPr="00C31E24">
        <w:tab/>
        <w:t>the &lt;session-type&gt; element set to a value of "prearranged";</w:t>
      </w:r>
    </w:p>
    <w:p w14:paraId="5CC0A5C3" w14:textId="77777777" w:rsidR="005377F9" w:rsidRPr="00C31E24" w:rsidRDefault="005377F9" w:rsidP="005377F9">
      <w:pPr>
        <w:pStyle w:val="B2"/>
      </w:pPr>
      <w:r w:rsidRPr="00C31E24">
        <w:t>b)</w:t>
      </w:r>
      <w:r w:rsidRPr="00C31E24">
        <w:tab/>
        <w:t>the &lt;mc</w:t>
      </w:r>
      <w:r w:rsidRPr="00C31E24">
        <w:rPr>
          <w:lang w:eastAsia="zh-CN"/>
        </w:rPr>
        <w:t>video</w:t>
      </w:r>
      <w:r w:rsidRPr="00C31E24">
        <w:t>-request-uri&gt; element set to the group identity;</w:t>
      </w:r>
    </w:p>
    <w:p w14:paraId="65A409E5" w14:textId="77777777" w:rsidR="005377F9" w:rsidRPr="00C31E24" w:rsidRDefault="005377F9" w:rsidP="005377F9">
      <w:pPr>
        <w:pStyle w:val="B2"/>
      </w:pPr>
      <w:r w:rsidRPr="00C31E24">
        <w:t>c)</w:t>
      </w:r>
      <w:r w:rsidRPr="00C31E24">
        <w:tab/>
        <w:t>the &lt;mc</w:t>
      </w:r>
      <w:r w:rsidRPr="00C31E24">
        <w:rPr>
          <w:lang w:eastAsia="zh-CN"/>
        </w:rPr>
        <w:t>video</w:t>
      </w:r>
      <w:r w:rsidRPr="00C31E24">
        <w:t>-client-id&gt; element set to the MC</w:t>
      </w:r>
      <w:r w:rsidRPr="00C31E24">
        <w:rPr>
          <w:lang w:eastAsia="zh-CN"/>
        </w:rPr>
        <w:t>Video</w:t>
      </w:r>
      <w:r w:rsidRPr="00C31E24">
        <w:t xml:space="preserve"> client ID of the originating MC</w:t>
      </w:r>
      <w:r w:rsidRPr="00C31E24">
        <w:rPr>
          <w:lang w:eastAsia="zh-CN"/>
        </w:rPr>
        <w:t>Video</w:t>
      </w:r>
      <w:r w:rsidRPr="00C31E24">
        <w:t xml:space="preserve"> client; and</w:t>
      </w:r>
    </w:p>
    <w:p w14:paraId="611C9126" w14:textId="77777777" w:rsidR="005377F9" w:rsidRPr="00C31E24" w:rsidRDefault="005377F9" w:rsidP="005377F9">
      <w:pPr>
        <w:pStyle w:val="NO"/>
      </w:pPr>
      <w:r w:rsidRPr="00C31E24">
        <w:t>NOTE 2:</w:t>
      </w:r>
      <w:r w:rsidRPr="00C31E24">
        <w:tab/>
        <w:t>The MC</w:t>
      </w:r>
      <w:r w:rsidRPr="00C31E24">
        <w:rPr>
          <w:lang w:eastAsia="zh-CN"/>
        </w:rPr>
        <w:t>Video</w:t>
      </w:r>
      <w:r w:rsidRPr="00C31E24">
        <w:t xml:space="preserve"> client does not include the MC</w:t>
      </w:r>
      <w:r w:rsidRPr="00C31E24">
        <w:rPr>
          <w:lang w:eastAsia="zh-CN"/>
        </w:rPr>
        <w:t>Video</w:t>
      </w:r>
      <w:r w:rsidRPr="00C31E24">
        <w:t xml:space="preserve"> ID of the originating MC</w:t>
      </w:r>
      <w:r w:rsidRPr="00C31E24">
        <w:rPr>
          <w:lang w:eastAsia="zh-CN"/>
        </w:rPr>
        <w:t>Video</w:t>
      </w:r>
      <w:r w:rsidRPr="00C31E24">
        <w:t xml:space="preserve"> user in the body, as this will be inserted into the body of the SIP INVITE request that is sent from the originating participating MC</w:t>
      </w:r>
      <w:r w:rsidRPr="00C31E24">
        <w:rPr>
          <w:lang w:eastAsia="zh-CN"/>
        </w:rPr>
        <w:t>Video</w:t>
      </w:r>
      <w:r w:rsidRPr="00C31E24">
        <w:t xml:space="preserve"> function.</w:t>
      </w:r>
    </w:p>
    <w:p w14:paraId="1FF93B6B" w14:textId="77777777" w:rsidR="005377F9" w:rsidRPr="00C31E24" w:rsidRDefault="005377F9" w:rsidP="005377F9">
      <w:pPr>
        <w:pStyle w:val="B2"/>
      </w:pPr>
      <w:r w:rsidRPr="00C31E24">
        <w:t>d)</w:t>
      </w:r>
      <w:r w:rsidRPr="00C31E24">
        <w:tab/>
        <w:t>if the group identity can be determined to be a TGI and if the MC</w:t>
      </w:r>
      <w:r w:rsidRPr="00C31E24">
        <w:rPr>
          <w:lang w:eastAsia="zh-CN"/>
        </w:rPr>
        <w:t>Video</w:t>
      </w:r>
      <w:r w:rsidRPr="00C31E24">
        <w:t xml:space="preserve"> client can associate the TGI with a MCVideo group ID, the &lt;associated-group-id&gt; element set to the MCVideo group ID;</w:t>
      </w:r>
    </w:p>
    <w:p w14:paraId="37693ED4" w14:textId="77777777" w:rsidR="005377F9" w:rsidRPr="00C31E24" w:rsidRDefault="005377F9" w:rsidP="005377F9">
      <w:pPr>
        <w:pStyle w:val="NO"/>
      </w:pPr>
      <w:r w:rsidRPr="00C31E24">
        <w:t>NOTE 3:</w:t>
      </w:r>
      <w:r w:rsidRPr="00C31E24">
        <w:tab/>
        <w:t>The text "can associate the TGI with a MC</w:t>
      </w:r>
      <w:r w:rsidRPr="00C31E24">
        <w:rPr>
          <w:lang w:eastAsia="zh-CN"/>
        </w:rPr>
        <w:t>Video</w:t>
      </w:r>
      <w:r w:rsidRPr="00C31E24">
        <w:t xml:space="preserve"> group ID" means that the MC</w:t>
      </w:r>
      <w:r w:rsidRPr="00C31E24">
        <w:rPr>
          <w:lang w:eastAsia="zh-CN"/>
        </w:rPr>
        <w:t>Video</w:t>
      </w:r>
      <w:r w:rsidRPr="00C31E24">
        <w:t xml:space="preserve"> client is able to determine that there is a constituent group of the temporary group that it is a member of.</w:t>
      </w:r>
    </w:p>
    <w:p w14:paraId="5B9C2561" w14:textId="77777777" w:rsidR="005377F9" w:rsidRPr="00C31E24" w:rsidRDefault="005377F9" w:rsidP="005377F9">
      <w:pPr>
        <w:pStyle w:val="NO"/>
      </w:pPr>
      <w:r w:rsidRPr="00C31E24">
        <w:t>NOTE 4:</w:t>
      </w:r>
      <w:r w:rsidRPr="00C31E24">
        <w:tab/>
        <w:t>The MC</w:t>
      </w:r>
      <w:r w:rsidRPr="00C31E24">
        <w:rPr>
          <w:lang w:eastAsia="zh-CN"/>
        </w:rPr>
        <w:t>Video</w:t>
      </w:r>
      <w:r w:rsidRPr="00C31E24">
        <w:t xml:space="preserve"> client is informed about temporary groups and regouping of MC</w:t>
      </w:r>
      <w:r w:rsidRPr="00C31E24">
        <w:rPr>
          <w:lang w:eastAsia="zh-CN"/>
        </w:rPr>
        <w:t>Video</w:t>
      </w:r>
      <w:r w:rsidRPr="00C31E24">
        <w:t xml:space="preserve"> groups that the user is a member of as specified in 3GPP TS 24.481 [</w:t>
      </w:r>
      <w:r w:rsidRPr="00C31E24">
        <w:rPr>
          <w:lang w:eastAsia="zh-CN"/>
        </w:rPr>
        <w:t>24</w:t>
      </w:r>
      <w:r w:rsidRPr="00C31E24">
        <w:t>].</w:t>
      </w:r>
    </w:p>
    <w:p w14:paraId="1052D654" w14:textId="77777777" w:rsidR="005377F9" w:rsidRPr="00C31E24" w:rsidRDefault="005377F9" w:rsidP="005377F9">
      <w:pPr>
        <w:pStyle w:val="NO"/>
      </w:pPr>
      <w:r w:rsidRPr="00C31E24">
        <w:t>NOTE 5:</w:t>
      </w:r>
      <w:r w:rsidRPr="00C31E24">
        <w:tab/>
        <w:t>If the MC</w:t>
      </w:r>
      <w:r w:rsidRPr="00C31E24">
        <w:rPr>
          <w:lang w:eastAsia="zh-CN"/>
        </w:rPr>
        <w:t>Video</w:t>
      </w:r>
      <w:r w:rsidRPr="00C31E24">
        <w:t xml:space="preserve"> user selected a TGI where there are several MC</w:t>
      </w:r>
      <w:r w:rsidRPr="00C31E24">
        <w:rPr>
          <w:lang w:eastAsia="zh-CN"/>
        </w:rPr>
        <w:t>Video</w:t>
      </w:r>
      <w:r w:rsidRPr="00C31E24">
        <w:t xml:space="preserve"> groups where the MC</w:t>
      </w:r>
      <w:r w:rsidRPr="00C31E24">
        <w:rPr>
          <w:lang w:eastAsia="zh-CN"/>
        </w:rPr>
        <w:t>Video</w:t>
      </w:r>
      <w:r w:rsidRPr="00C31E24">
        <w:t xml:space="preserve"> user is a member, the MC</w:t>
      </w:r>
      <w:r w:rsidRPr="00C31E24">
        <w:rPr>
          <w:lang w:eastAsia="zh-CN"/>
        </w:rPr>
        <w:t>Video</w:t>
      </w:r>
      <w:r w:rsidRPr="00C31E24">
        <w:t xml:space="preserve"> client selects one of those MC</w:t>
      </w:r>
      <w:r w:rsidRPr="00C31E24">
        <w:rPr>
          <w:lang w:eastAsia="zh-CN"/>
        </w:rPr>
        <w:t>Video</w:t>
      </w:r>
      <w:r w:rsidRPr="00C31E24">
        <w:t xml:space="preserve"> groups.</w:t>
      </w:r>
    </w:p>
    <w:p w14:paraId="54F5110F" w14:textId="77777777" w:rsidR="005377F9" w:rsidRPr="00C31E24" w:rsidRDefault="005377F9" w:rsidP="005377F9">
      <w:pPr>
        <w:pStyle w:val="B1"/>
      </w:pPr>
      <w:r w:rsidRPr="00C31E24">
        <w:t>15)</w:t>
      </w:r>
      <w:r w:rsidRPr="00C31E24">
        <w:tab/>
        <w:t>shall include an SDP offer according to 3GPP TS 24.229 [</w:t>
      </w:r>
      <w:r w:rsidRPr="00C31E24">
        <w:rPr>
          <w:lang w:eastAsia="zh-CN"/>
        </w:rPr>
        <w:t>11</w:t>
      </w:r>
      <w:r w:rsidRPr="00C31E24">
        <w:t>] with the clarifications given in subclause </w:t>
      </w:r>
      <w:r w:rsidRPr="00C31E24">
        <w:rPr>
          <w:lang w:eastAsia="zh-CN"/>
        </w:rPr>
        <w:t>6.2.1</w:t>
      </w:r>
      <w:r w:rsidRPr="00C31E24">
        <w:t xml:space="preserve">; </w:t>
      </w:r>
    </w:p>
    <w:p w14:paraId="589C3D4C" w14:textId="77777777" w:rsidR="005377F9" w:rsidRPr="00C31E24" w:rsidRDefault="005377F9" w:rsidP="005377F9">
      <w:pPr>
        <w:pStyle w:val="B1"/>
      </w:pPr>
      <w:r w:rsidRPr="00C31E24">
        <w:t>16)</w:t>
      </w:r>
      <w:r w:rsidRPr="00C31E24">
        <w:tab/>
        <w:t>if an implicit transmission request is required, shall indicate this as specified in subclause 6.4; and</w:t>
      </w:r>
    </w:p>
    <w:p w14:paraId="7CE86612" w14:textId="77777777" w:rsidR="005377F9" w:rsidRPr="00C31E24" w:rsidRDefault="005377F9" w:rsidP="005377F9">
      <w:pPr>
        <w:pStyle w:val="B1"/>
      </w:pPr>
      <w:r w:rsidRPr="00C31E24">
        <w:t>17)</w:t>
      </w:r>
      <w:r w:rsidRPr="00C31E24">
        <w:tab/>
        <w:t>shall send the SIP INVITE request towards the MCVideo server according to 3GPP TS 24.229 [</w:t>
      </w:r>
      <w:r w:rsidRPr="00C31E24">
        <w:rPr>
          <w:lang w:eastAsia="zh-CN"/>
        </w:rPr>
        <w:t>11</w:t>
      </w:r>
      <w:r w:rsidRPr="00C31E24">
        <w:t>].</w:t>
      </w:r>
    </w:p>
    <w:p w14:paraId="7AA0BC18" w14:textId="77777777" w:rsidR="005377F9" w:rsidRPr="00C31E24" w:rsidRDefault="005377F9" w:rsidP="005377F9">
      <w:r w:rsidRPr="00C31E24">
        <w:t>[TS 24.281, clause 6.2.8.2]</w:t>
      </w:r>
    </w:p>
    <w:p w14:paraId="035CD2CB" w14:textId="77777777" w:rsidR="005377F9" w:rsidRPr="00C31E24" w:rsidRDefault="005377F9" w:rsidP="005377F9">
      <w:pPr>
        <w:pStyle w:val="NO"/>
      </w:pPr>
      <w:r w:rsidRPr="00C31E24">
        <w:t>NOTE:</w:t>
      </w:r>
      <w:r w:rsidRPr="00C31E24">
        <w:tab/>
        <w:t>This subclause is referenced from other procedures.</w:t>
      </w:r>
    </w:p>
    <w:p w14:paraId="1B0F62C8" w14:textId="77777777" w:rsidR="005377F9" w:rsidRPr="00C31E24" w:rsidRDefault="005377F9" w:rsidP="005377F9">
      <w:r w:rsidRPr="00C31E24">
        <w:t>When the MCVideo user initiates a broadcast group call, the MCVideo client:</w:t>
      </w:r>
    </w:p>
    <w:p w14:paraId="384D4C80" w14:textId="77777777" w:rsidR="005377F9" w:rsidRPr="00C31E24" w:rsidRDefault="005377F9" w:rsidP="005377F9">
      <w:pPr>
        <w:pStyle w:val="B1"/>
      </w:pPr>
      <w:r w:rsidRPr="00C31E24">
        <w:t>1)</w:t>
      </w:r>
      <w:r w:rsidRPr="00C31E24">
        <w:tab/>
        <w:t>in the case of the prearranged group call is initiated on-demand, shall include in the application/vnd.3gpp.mc</w:t>
      </w:r>
      <w:r w:rsidRPr="00C31E24">
        <w:rPr>
          <w:lang w:eastAsia="zh-CN"/>
        </w:rPr>
        <w:t>video</w:t>
      </w:r>
      <w:r w:rsidRPr="00C31E24">
        <w:t>-info+xml MIME body the &lt;broadcast-ind&gt; element set to "true" as defined in clause F.1; and</w:t>
      </w:r>
    </w:p>
    <w:p w14:paraId="087CAD09" w14:textId="77777777" w:rsidR="005377F9" w:rsidRPr="00C31E24" w:rsidRDefault="005377F9" w:rsidP="005377F9">
      <w:pPr>
        <w:pStyle w:val="B1"/>
      </w:pPr>
      <w:r w:rsidRPr="00C31E24">
        <w:t>2)</w:t>
      </w:r>
      <w:r w:rsidRPr="00C31E24">
        <w:tab/>
        <w:t>in the case the prearranged group call is initiated using a pre-established session, shall include in the application/vnd.3gpp.mc</w:t>
      </w:r>
      <w:r w:rsidRPr="00C31E24">
        <w:rPr>
          <w:lang w:eastAsia="zh-CN"/>
        </w:rPr>
        <w:t>video</w:t>
      </w:r>
      <w:r w:rsidRPr="00C31E24">
        <w:t>-info+xml MIME body in the "body" URI header field in the Refer-To header field the &lt;broadcast-ind&gt; element set to "true" as defined in clause F.1.</w:t>
      </w:r>
    </w:p>
    <w:p w14:paraId="3206E047" w14:textId="77777777" w:rsidR="005377F9" w:rsidRPr="00C31E24" w:rsidRDefault="005377F9" w:rsidP="005377F9">
      <w:r w:rsidRPr="00C31E24">
        <w:t>[TS 24.281, clause 6.2.4.1]</w:t>
      </w:r>
    </w:p>
    <w:p w14:paraId="4CD6CB80" w14:textId="77777777" w:rsidR="005377F9" w:rsidRPr="00C31E24" w:rsidRDefault="005377F9" w:rsidP="005377F9">
      <w:r w:rsidRPr="00C31E24">
        <w:rPr>
          <w:lang w:eastAsia="ko-KR"/>
        </w:rPr>
        <w:t>Upon receiving a request from an MCVideo user to leave an MCVideo session established using on-demand session signalling, the MCVideo client:</w:t>
      </w:r>
    </w:p>
    <w:p w14:paraId="6749C0D1" w14:textId="77777777" w:rsidR="005377F9" w:rsidRPr="00C31E24" w:rsidRDefault="005377F9" w:rsidP="005377F9">
      <w:pPr>
        <w:pStyle w:val="B1"/>
        <w:rPr>
          <w:lang w:eastAsia="ko-KR"/>
        </w:rPr>
      </w:pPr>
      <w:r w:rsidRPr="00C31E24">
        <w:rPr>
          <w:lang w:eastAsia="ko-KR"/>
        </w:rPr>
        <w:t>1)</w:t>
      </w:r>
      <w:r w:rsidRPr="00C31E24">
        <w:rPr>
          <w:lang w:eastAsia="ko-KR"/>
        </w:rPr>
        <w:tab/>
        <w:t>s</w:t>
      </w:r>
      <w:r w:rsidRPr="00C31E24">
        <w:t xml:space="preserve">hall interact with the </w:t>
      </w:r>
      <w:r w:rsidRPr="00C31E24">
        <w:rPr>
          <w:lang w:eastAsia="ko-KR"/>
        </w:rPr>
        <w:t>media plane as specified in 3GPP TS 24.</w:t>
      </w:r>
      <w:r w:rsidRPr="00C31E24">
        <w:rPr>
          <w:lang w:eastAsia="zh-CN"/>
        </w:rPr>
        <w:t>581</w:t>
      </w:r>
      <w:r w:rsidRPr="00C31E24">
        <w:rPr>
          <w:lang w:eastAsia="ko-KR"/>
        </w:rPr>
        <w:t> [5];</w:t>
      </w:r>
    </w:p>
    <w:p w14:paraId="13771188" w14:textId="77777777" w:rsidR="005377F9" w:rsidRPr="00C31E24" w:rsidRDefault="005377F9" w:rsidP="005377F9">
      <w:pPr>
        <w:pStyle w:val="B1"/>
      </w:pPr>
      <w:r w:rsidRPr="00C31E24">
        <w:rPr>
          <w:lang w:eastAsia="ko-KR"/>
        </w:rPr>
        <w:t>2)</w:t>
      </w:r>
      <w:r w:rsidRPr="00C31E24">
        <w:rPr>
          <w:lang w:eastAsia="ko-KR"/>
        </w:rPr>
        <w:tab/>
        <w:t>shall generate a SIP BYE request according to 3GPP TS 24.229 [11];</w:t>
      </w:r>
    </w:p>
    <w:p w14:paraId="59E84EB2" w14:textId="77777777" w:rsidR="005377F9" w:rsidRPr="00C31E24" w:rsidRDefault="005377F9" w:rsidP="005377F9">
      <w:pPr>
        <w:pStyle w:val="B1"/>
      </w:pPr>
      <w:r w:rsidRPr="00C31E24">
        <w:rPr>
          <w:lang w:eastAsia="ko-KR"/>
        </w:rPr>
        <w:t>3)</w:t>
      </w:r>
      <w:r w:rsidRPr="00C31E24">
        <w:rPr>
          <w:lang w:eastAsia="ko-KR"/>
        </w:rPr>
        <w:tab/>
        <w:t>shall set the Request-URI to the MCVideo session identity to leave; and</w:t>
      </w:r>
    </w:p>
    <w:p w14:paraId="401FD6A9" w14:textId="77777777" w:rsidR="005377F9" w:rsidRPr="00C31E24" w:rsidRDefault="005377F9" w:rsidP="005377F9">
      <w:pPr>
        <w:pStyle w:val="B1"/>
      </w:pPr>
      <w:r w:rsidRPr="00C31E24">
        <w:rPr>
          <w:lang w:eastAsia="ko-KR"/>
        </w:rPr>
        <w:t>4)</w:t>
      </w:r>
      <w:r w:rsidRPr="00C31E24">
        <w:rPr>
          <w:lang w:eastAsia="ko-KR"/>
        </w:rPr>
        <w:tab/>
        <w:t>shall send a SIP BYE request towards MCVideo server according to 3GPP TS 24.229 [11].</w:t>
      </w:r>
    </w:p>
    <w:p w14:paraId="207ADCA0" w14:textId="77777777" w:rsidR="005377F9" w:rsidRPr="00C31E24" w:rsidRDefault="005377F9" w:rsidP="005377F9">
      <w:pPr>
        <w:rPr>
          <w:lang w:eastAsia="ko-KR"/>
        </w:rPr>
      </w:pPr>
      <w:r w:rsidRPr="00C31E24">
        <w:t xml:space="preserve">Upon receiving a SIP 200 </w:t>
      </w:r>
      <w:r w:rsidRPr="00C31E24">
        <w:rPr>
          <w:lang w:eastAsia="ko-KR"/>
        </w:rPr>
        <w:t>(</w:t>
      </w:r>
      <w:r w:rsidRPr="00C31E24">
        <w:t>OK</w:t>
      </w:r>
      <w:r w:rsidRPr="00C31E24">
        <w:rPr>
          <w:lang w:eastAsia="ko-KR"/>
        </w:rPr>
        <w:t>)</w:t>
      </w:r>
      <w:r w:rsidRPr="00C31E24">
        <w:t xml:space="preserve"> response to the SIP BYE request, the MCVideo client shall interact with the </w:t>
      </w:r>
      <w:r w:rsidRPr="00C31E24">
        <w:rPr>
          <w:lang w:eastAsia="ko-KR"/>
        </w:rPr>
        <w:t>media plane as specified in 3GPP TS 24.</w:t>
      </w:r>
      <w:r w:rsidRPr="00C31E24">
        <w:rPr>
          <w:lang w:eastAsia="zh-CN"/>
        </w:rPr>
        <w:t>581</w:t>
      </w:r>
      <w:r w:rsidRPr="00C31E24">
        <w:rPr>
          <w:lang w:eastAsia="ko-KR"/>
        </w:rPr>
        <w:t> [5].</w:t>
      </w:r>
    </w:p>
    <w:p w14:paraId="246EA7B0" w14:textId="77777777" w:rsidR="005377F9" w:rsidRPr="00C31E24" w:rsidRDefault="005377F9" w:rsidP="005377F9">
      <w:r w:rsidRPr="00C31E24">
        <w:t>[TS 24.481, clause 6.3.14]</w:t>
      </w:r>
    </w:p>
    <w:p w14:paraId="4423E24E" w14:textId="77777777" w:rsidR="005377F9" w:rsidRPr="00C31E24" w:rsidRDefault="005377F9" w:rsidP="005377F9">
      <w:r w:rsidRPr="00C31E24">
        <w:t>In order to form a temporary MCS group, a GMC shall send a HTTP POST request according to procedures specified in IETF RFC 2616 [21] and subclause 6.2.3. In the HTTP POST request, the GMC:</w:t>
      </w:r>
    </w:p>
    <w:p w14:paraId="2FAD9C3C" w14:textId="77777777" w:rsidR="005377F9" w:rsidRPr="00C31E24" w:rsidRDefault="005377F9" w:rsidP="005377F9">
      <w:pPr>
        <w:pStyle w:val="B1"/>
      </w:pPr>
      <w:r w:rsidRPr="00C31E24">
        <w:t>a)</w:t>
      </w:r>
      <w:r w:rsidRPr="00C31E24">
        <w:tab/>
        <w:t>shall set the Request-URI to an XCAP URI:</w:t>
      </w:r>
    </w:p>
    <w:p w14:paraId="324F71BB" w14:textId="77777777" w:rsidR="005377F9" w:rsidRPr="00C31E24" w:rsidRDefault="005377F9" w:rsidP="005377F9">
      <w:pPr>
        <w:pStyle w:val="B2"/>
      </w:pPr>
      <w:r w:rsidRPr="00C31E24">
        <w:t>1)</w:t>
      </w:r>
      <w:r w:rsidRPr="00C31E24">
        <w:tab/>
        <w:t>in users tree where the XUI is set to a group creation XUI configuration parameter; and</w:t>
      </w:r>
    </w:p>
    <w:p w14:paraId="2CCAD4CC" w14:textId="77777777" w:rsidR="005377F9" w:rsidRPr="00C31E24" w:rsidRDefault="005377F9" w:rsidP="005377F9">
      <w:pPr>
        <w:pStyle w:val="B2"/>
      </w:pPr>
      <w:r w:rsidRPr="00C31E24">
        <w:t>2)</w:t>
      </w:r>
      <w:r w:rsidRPr="00C31E24">
        <w:tab/>
        <w:t>with the document selector identifying the temporary MCS group to be created; and</w:t>
      </w:r>
    </w:p>
    <w:p w14:paraId="7C5262FC" w14:textId="77777777" w:rsidR="005377F9" w:rsidRPr="00C31E24" w:rsidRDefault="005377F9" w:rsidP="005377F9">
      <w:pPr>
        <w:pStyle w:val="B1"/>
      </w:pPr>
      <w:r w:rsidRPr="00C31E24">
        <w:t>b)</w:t>
      </w:r>
      <w:r w:rsidRPr="00C31E24">
        <w:tab/>
        <w:t>shall include an application/vnd.3gpp.GMOP+xml MIME body containing a GMOP document requesting group regroup creation specified in subclause 7.3.4.3, with a &lt;group&gt; element containing a group document for an MCS group. In the group document, the GMC shall include the &lt;on-network-temporary&gt; element according to subclause 7.2. In the &lt;on-network-temporary&gt; element, the GMC shall include &lt;constituent-MCPTT-group-IDs&gt; element according to subclause 7.2. In the &lt;constituent-MCPTT-group-IDs&gt; element, the GMC shall include one &lt;constituent-MCPTT-group-ID&gt; element according to subclause 7.2 for each MCS group to be combined.</w:t>
      </w:r>
    </w:p>
    <w:p w14:paraId="7FAC4552" w14:textId="77777777" w:rsidR="005377F9" w:rsidRPr="00C31E24" w:rsidRDefault="005377F9" w:rsidP="005377F9">
      <w:r w:rsidRPr="00C31E24">
        <w:t>Upon reception of an HTTP 2xx response to the sent HTTP POST request, the GMC shall consider the temporary MCS group formation as successful.</w:t>
      </w:r>
    </w:p>
    <w:p w14:paraId="0EEC4AA9" w14:textId="77777777" w:rsidR="005377F9" w:rsidRPr="00C31E24" w:rsidRDefault="005377F9" w:rsidP="005377F9">
      <w:r w:rsidRPr="00C31E24">
        <w:t>Upon reception of an HTTP 409 (Conflict) response with at least one &lt;alt-value&gt; element in the &lt;uniqueness-failure&gt; error element, the GMC may repeat procedures of the present subclause and identify the temporary MCS group being formed with an MCS Group ID indicated in an &lt;alt-value&gt; element.</w:t>
      </w:r>
    </w:p>
    <w:p w14:paraId="19F8F037" w14:textId="77777777" w:rsidR="005377F9" w:rsidRPr="00C31E24" w:rsidRDefault="005377F9" w:rsidP="005377F9">
      <w:pPr>
        <w:pStyle w:val="H6"/>
      </w:pPr>
      <w:bookmarkStart w:id="404" w:name="_Toc52787518"/>
      <w:bookmarkStart w:id="405" w:name="_Toc52787698"/>
      <w:r w:rsidRPr="00C31E24">
        <w:t>6.1.1.9.3</w:t>
      </w:r>
      <w:r w:rsidRPr="00C31E24">
        <w:tab/>
        <w:t>Test description</w:t>
      </w:r>
      <w:bookmarkEnd w:id="404"/>
      <w:bookmarkEnd w:id="405"/>
    </w:p>
    <w:p w14:paraId="7E243802" w14:textId="77777777" w:rsidR="005377F9" w:rsidRPr="00C31E24" w:rsidRDefault="005377F9" w:rsidP="005377F9">
      <w:pPr>
        <w:pStyle w:val="H6"/>
      </w:pPr>
      <w:r w:rsidRPr="00C31E24">
        <w:t>6.1.1.9.3.1</w:t>
      </w:r>
      <w:r w:rsidRPr="00C31E24">
        <w:tab/>
        <w:t>Pre-test conditions</w:t>
      </w:r>
    </w:p>
    <w:p w14:paraId="4E859040" w14:textId="77777777" w:rsidR="005377F9" w:rsidRPr="00C31E24" w:rsidRDefault="005377F9" w:rsidP="005377F9">
      <w:pPr>
        <w:pStyle w:val="H6"/>
      </w:pPr>
      <w:r w:rsidRPr="00C31E24">
        <w:t>System Simulator:</w:t>
      </w:r>
    </w:p>
    <w:p w14:paraId="74FBB3E6" w14:textId="77777777" w:rsidR="005377F9" w:rsidRPr="00C31E24" w:rsidRDefault="005377F9" w:rsidP="005377F9">
      <w:pPr>
        <w:pStyle w:val="B1"/>
      </w:pPr>
      <w:r w:rsidRPr="00C31E24">
        <w:t>-</w:t>
      </w:r>
      <w:r w:rsidRPr="00C31E24">
        <w:tab/>
        <w:t>SS (MCVideo server)</w:t>
      </w:r>
    </w:p>
    <w:p w14:paraId="773177C9" w14:textId="77777777" w:rsidR="005377F9" w:rsidRPr="00C31E24" w:rsidRDefault="005377F9" w:rsidP="005377F9">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FCD5653" w14:textId="77777777" w:rsidR="005377F9" w:rsidRPr="00C31E24" w:rsidRDefault="005377F9" w:rsidP="005377F9">
      <w:pPr>
        <w:pStyle w:val="H6"/>
      </w:pPr>
      <w:r w:rsidRPr="00C31E24">
        <w:t>IUT:</w:t>
      </w:r>
    </w:p>
    <w:p w14:paraId="4375952E" w14:textId="77777777" w:rsidR="005377F9" w:rsidRPr="00C31E24" w:rsidRDefault="005377F9" w:rsidP="005377F9">
      <w:pPr>
        <w:pStyle w:val="B1"/>
      </w:pPr>
      <w:r w:rsidRPr="00C31E24">
        <w:t>-</w:t>
      </w:r>
      <w:r w:rsidRPr="00C31E24">
        <w:tab/>
        <w:t xml:space="preserve">UE (MCVideo client) </w:t>
      </w:r>
    </w:p>
    <w:p w14:paraId="10E8D630" w14:textId="77777777" w:rsidR="005377F9" w:rsidRPr="00C31E24" w:rsidRDefault="005377F9" w:rsidP="00DD5C3D">
      <w:pPr>
        <w:pStyle w:val="B1"/>
      </w:pPr>
      <w:r w:rsidRPr="00C31E24">
        <w:t>-</w:t>
      </w:r>
      <w:r w:rsidRPr="00C31E24">
        <w:tab/>
        <w:t>The test USIM set as defined in TS 36.579-1 [2], subclause 5.5.10 is inserted.</w:t>
      </w:r>
    </w:p>
    <w:p w14:paraId="4F6DA60F" w14:textId="77777777" w:rsidR="005377F9" w:rsidRPr="00C31E24" w:rsidRDefault="005377F9" w:rsidP="005377F9">
      <w:pPr>
        <w:pStyle w:val="H6"/>
      </w:pPr>
      <w:r w:rsidRPr="00C31E24">
        <w:t>Preamble:</w:t>
      </w:r>
    </w:p>
    <w:p w14:paraId="3C887740" w14:textId="77777777" w:rsidR="005377F9" w:rsidRPr="00C31E24" w:rsidRDefault="005377F9" w:rsidP="005377F9">
      <w:pPr>
        <w:pStyle w:val="B1"/>
      </w:pPr>
      <w:r w:rsidRPr="00C31E24">
        <w:t>-</w:t>
      </w:r>
      <w:r w:rsidRPr="00C31E24">
        <w:tab/>
        <w:t>The UE has performed the Generic Test Procedure for MCVideo UE registration as specified in TS 36.579-1 [2], subclause 5.4.2A.</w:t>
      </w:r>
    </w:p>
    <w:p w14:paraId="5A539802" w14:textId="77777777" w:rsidR="005377F9" w:rsidRPr="00C31E24" w:rsidRDefault="005377F9" w:rsidP="005377F9">
      <w:pPr>
        <w:pStyle w:val="B1"/>
      </w:pPr>
      <w:r w:rsidRPr="00C31E24">
        <w:t>-</w:t>
      </w:r>
      <w:r w:rsidRPr="00C31E24">
        <w:tab/>
        <w:t>The MCVideo User performs the Generic Test Procedure for MCVideo Authorization/Configuration and Key Generation as specified in TS 36.579-1 [2], subclause 5.3.2A.</w:t>
      </w:r>
    </w:p>
    <w:p w14:paraId="53FB62B0" w14:textId="77777777" w:rsidR="005377F9" w:rsidRPr="00C31E24" w:rsidRDefault="005377F9" w:rsidP="005377F9">
      <w:pPr>
        <w:pStyle w:val="B1"/>
      </w:pPr>
      <w:r w:rsidRPr="00C31E24">
        <w:t>-</w:t>
      </w:r>
      <w:r w:rsidRPr="00C31E24">
        <w:tab/>
        <w:t>The UE has affiliated to a MCVideo temporary group identity TGI, identifying a MCVideo temporary group B as a member of MCVideo broadcast group A.</w:t>
      </w:r>
    </w:p>
    <w:p w14:paraId="6E05CB3B" w14:textId="77777777" w:rsidR="005377F9" w:rsidRPr="00C31E24" w:rsidRDefault="005377F9" w:rsidP="005377F9">
      <w:pPr>
        <w:pStyle w:val="B1"/>
      </w:pPr>
      <w:r w:rsidRPr="00C31E24">
        <w:t>-</w:t>
      </w:r>
      <w:r w:rsidRPr="00C31E24">
        <w:tab/>
        <w:t>UE States at the end of the preamble</w:t>
      </w:r>
    </w:p>
    <w:p w14:paraId="6F5299B5" w14:textId="77777777" w:rsidR="005377F9" w:rsidRPr="00C31E24" w:rsidRDefault="005377F9" w:rsidP="005377F9">
      <w:pPr>
        <w:pStyle w:val="B2"/>
      </w:pPr>
      <w:r w:rsidRPr="00C31E24">
        <w:t>-</w:t>
      </w:r>
      <w:r w:rsidRPr="00C31E24">
        <w:tab/>
        <w:t>The UE is in E-UTRA Registered, Idle Mode state.</w:t>
      </w:r>
    </w:p>
    <w:p w14:paraId="4EDF9795" w14:textId="77777777" w:rsidR="005377F9" w:rsidRPr="00C31E24" w:rsidRDefault="005377F9" w:rsidP="005377F9">
      <w:pPr>
        <w:pStyle w:val="B2"/>
      </w:pPr>
      <w:r w:rsidRPr="00C31E24">
        <w:t>-</w:t>
      </w:r>
      <w:r w:rsidRPr="00C31E24">
        <w:tab/>
        <w:t>The MCVideo Client Application has been activated and User has registered-in as the MCVideo User with the Server as active user at the Client.</w:t>
      </w:r>
    </w:p>
    <w:p w14:paraId="72C71F72" w14:textId="77777777" w:rsidR="005377F9" w:rsidRPr="00C31E24" w:rsidRDefault="005377F9" w:rsidP="005377F9">
      <w:pPr>
        <w:pStyle w:val="H6"/>
      </w:pPr>
      <w:r w:rsidRPr="00C31E24">
        <w:t>6.1.1.9.3.2</w:t>
      </w:r>
      <w:r w:rsidRPr="00C31E24">
        <w:tab/>
        <w:t>Test procedure sequence</w:t>
      </w:r>
    </w:p>
    <w:p w14:paraId="5C0E3CF7" w14:textId="77777777" w:rsidR="005377F9" w:rsidRPr="00C31E24" w:rsidRDefault="005377F9" w:rsidP="005377F9">
      <w:pPr>
        <w:pStyle w:val="TH"/>
      </w:pPr>
      <w:r w:rsidRPr="00C31E24">
        <w:t>Table 6.1.1.9.3.2-1: Main Behaviour</w:t>
      </w:r>
    </w:p>
    <w:tbl>
      <w:tblPr>
        <w:tblW w:w="9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6"/>
        <w:gridCol w:w="3923"/>
        <w:gridCol w:w="710"/>
        <w:gridCol w:w="2724"/>
        <w:gridCol w:w="547"/>
        <w:gridCol w:w="858"/>
      </w:tblGrid>
      <w:tr w:rsidR="005377F9" w:rsidRPr="00C31E24" w14:paraId="597A0662" w14:textId="77777777" w:rsidTr="00DD5C3D">
        <w:trPr>
          <w:trHeight w:val="200"/>
          <w:tblHeader/>
          <w:jc w:val="center"/>
        </w:trPr>
        <w:tc>
          <w:tcPr>
            <w:tcW w:w="618" w:type="dxa"/>
            <w:tcBorders>
              <w:bottom w:val="nil"/>
            </w:tcBorders>
          </w:tcPr>
          <w:p w14:paraId="2945C6F1" w14:textId="77777777" w:rsidR="005377F9" w:rsidRPr="00C31E24" w:rsidRDefault="005377F9" w:rsidP="00D74F31">
            <w:pPr>
              <w:pStyle w:val="TAH"/>
            </w:pPr>
            <w:r w:rsidRPr="00C31E24">
              <w:t>St</w:t>
            </w:r>
          </w:p>
        </w:tc>
        <w:tc>
          <w:tcPr>
            <w:tcW w:w="3876" w:type="dxa"/>
            <w:tcBorders>
              <w:bottom w:val="nil"/>
            </w:tcBorders>
          </w:tcPr>
          <w:p w14:paraId="74EDE503" w14:textId="77777777" w:rsidR="005377F9" w:rsidRPr="00C31E24" w:rsidRDefault="005377F9" w:rsidP="00D74F31">
            <w:pPr>
              <w:pStyle w:val="TAH"/>
            </w:pPr>
            <w:r w:rsidRPr="00C31E24">
              <w:t>Procedure</w:t>
            </w:r>
          </w:p>
        </w:tc>
        <w:tc>
          <w:tcPr>
            <w:tcW w:w="3394" w:type="dxa"/>
            <w:gridSpan w:val="2"/>
          </w:tcPr>
          <w:p w14:paraId="65779FA5" w14:textId="77777777" w:rsidR="005377F9" w:rsidRPr="00C31E24" w:rsidRDefault="005377F9" w:rsidP="00D74F31">
            <w:pPr>
              <w:pStyle w:val="TAH"/>
            </w:pPr>
            <w:r w:rsidRPr="00C31E24">
              <w:t>Message Sequence</w:t>
            </w:r>
          </w:p>
        </w:tc>
        <w:tc>
          <w:tcPr>
            <w:tcW w:w="541" w:type="dxa"/>
            <w:tcBorders>
              <w:bottom w:val="nil"/>
            </w:tcBorders>
          </w:tcPr>
          <w:p w14:paraId="39346B03" w14:textId="77777777" w:rsidR="005377F9" w:rsidRPr="00C31E24" w:rsidRDefault="005377F9" w:rsidP="00D74F31">
            <w:pPr>
              <w:pStyle w:val="TAH"/>
            </w:pPr>
            <w:r w:rsidRPr="00C31E24">
              <w:t>TP</w:t>
            </w:r>
          </w:p>
        </w:tc>
        <w:tc>
          <w:tcPr>
            <w:tcW w:w="848" w:type="dxa"/>
            <w:tcBorders>
              <w:bottom w:val="nil"/>
            </w:tcBorders>
          </w:tcPr>
          <w:p w14:paraId="2AFA2569" w14:textId="77777777" w:rsidR="005377F9" w:rsidRPr="00C31E24" w:rsidRDefault="005377F9" w:rsidP="00D74F31">
            <w:pPr>
              <w:pStyle w:val="TAH"/>
            </w:pPr>
            <w:r w:rsidRPr="00C31E24">
              <w:t>Verdict</w:t>
            </w:r>
          </w:p>
        </w:tc>
      </w:tr>
      <w:tr w:rsidR="005377F9" w:rsidRPr="00C31E24" w14:paraId="5A9D1CB1" w14:textId="77777777" w:rsidTr="00DD5C3D">
        <w:trPr>
          <w:trHeight w:val="200"/>
          <w:tblHeader/>
          <w:jc w:val="center"/>
        </w:trPr>
        <w:tc>
          <w:tcPr>
            <w:tcW w:w="618" w:type="dxa"/>
            <w:tcBorders>
              <w:top w:val="nil"/>
            </w:tcBorders>
          </w:tcPr>
          <w:p w14:paraId="3953C441" w14:textId="77777777" w:rsidR="005377F9" w:rsidRPr="00C31E24" w:rsidRDefault="005377F9" w:rsidP="00D74F31">
            <w:pPr>
              <w:pStyle w:val="TAH"/>
            </w:pPr>
          </w:p>
        </w:tc>
        <w:tc>
          <w:tcPr>
            <w:tcW w:w="3876" w:type="dxa"/>
            <w:tcBorders>
              <w:top w:val="nil"/>
            </w:tcBorders>
          </w:tcPr>
          <w:p w14:paraId="5D9CC59B" w14:textId="77777777" w:rsidR="005377F9" w:rsidRPr="00C31E24" w:rsidRDefault="005377F9" w:rsidP="00D74F31">
            <w:pPr>
              <w:pStyle w:val="TAH"/>
            </w:pPr>
          </w:p>
        </w:tc>
        <w:tc>
          <w:tcPr>
            <w:tcW w:w="702" w:type="dxa"/>
          </w:tcPr>
          <w:p w14:paraId="6255BCE6" w14:textId="77777777" w:rsidR="005377F9" w:rsidRPr="00C31E24" w:rsidRDefault="005377F9" w:rsidP="00D74F31">
            <w:pPr>
              <w:pStyle w:val="TAH"/>
            </w:pPr>
            <w:r w:rsidRPr="00C31E24">
              <w:t>U - S</w:t>
            </w:r>
          </w:p>
        </w:tc>
        <w:tc>
          <w:tcPr>
            <w:tcW w:w="2692" w:type="dxa"/>
          </w:tcPr>
          <w:p w14:paraId="0E3CAB7C" w14:textId="77777777" w:rsidR="005377F9" w:rsidRPr="00C31E24" w:rsidRDefault="005377F9" w:rsidP="00D74F31">
            <w:pPr>
              <w:pStyle w:val="TAH"/>
            </w:pPr>
            <w:r w:rsidRPr="00C31E24">
              <w:t>Message</w:t>
            </w:r>
          </w:p>
        </w:tc>
        <w:tc>
          <w:tcPr>
            <w:tcW w:w="541" w:type="dxa"/>
            <w:tcBorders>
              <w:top w:val="nil"/>
            </w:tcBorders>
          </w:tcPr>
          <w:p w14:paraId="488B650D" w14:textId="77777777" w:rsidR="005377F9" w:rsidRPr="00C31E24" w:rsidRDefault="005377F9" w:rsidP="00D74F31">
            <w:pPr>
              <w:pStyle w:val="TAH"/>
            </w:pPr>
          </w:p>
        </w:tc>
        <w:tc>
          <w:tcPr>
            <w:tcW w:w="848" w:type="dxa"/>
            <w:tcBorders>
              <w:top w:val="nil"/>
            </w:tcBorders>
          </w:tcPr>
          <w:p w14:paraId="26B0759F" w14:textId="77777777" w:rsidR="005377F9" w:rsidRPr="00C31E24" w:rsidRDefault="005377F9" w:rsidP="00D74F31">
            <w:pPr>
              <w:pStyle w:val="TAH"/>
            </w:pPr>
          </w:p>
        </w:tc>
      </w:tr>
      <w:tr w:rsidR="005377F9" w:rsidRPr="00C31E24" w14:paraId="25067999" w14:textId="77777777" w:rsidTr="00DD5C3D">
        <w:trPr>
          <w:trHeight w:val="1511"/>
          <w:jc w:val="center"/>
        </w:trPr>
        <w:tc>
          <w:tcPr>
            <w:tcW w:w="618" w:type="dxa"/>
            <w:shd w:val="clear" w:color="auto" w:fill="auto"/>
          </w:tcPr>
          <w:p w14:paraId="58629A86" w14:textId="77777777" w:rsidR="005377F9" w:rsidRPr="00C31E24" w:rsidRDefault="005377F9" w:rsidP="00D74F31">
            <w:pPr>
              <w:spacing w:after="0"/>
              <w:jc w:val="center"/>
              <w:rPr>
                <w:rFonts w:ascii="Arial" w:hAnsi="Arial" w:cs="Arial"/>
                <w:sz w:val="18"/>
                <w:szCs w:val="18"/>
              </w:rPr>
            </w:pPr>
            <w:r w:rsidRPr="00C31E24">
              <w:rPr>
                <w:rFonts w:ascii="Arial" w:hAnsi="Arial" w:cs="Arial"/>
                <w:sz w:val="18"/>
                <w:szCs w:val="18"/>
              </w:rPr>
              <w:t>1</w:t>
            </w:r>
          </w:p>
        </w:tc>
        <w:tc>
          <w:tcPr>
            <w:tcW w:w="3876" w:type="dxa"/>
            <w:shd w:val="clear" w:color="auto" w:fill="auto"/>
          </w:tcPr>
          <w:p w14:paraId="59CEF9EB" w14:textId="42E63D32" w:rsidR="005377F9" w:rsidRPr="00C31E24" w:rsidRDefault="005377F9" w:rsidP="00D74F31">
            <w:pPr>
              <w:pStyle w:val="TAL"/>
            </w:pPr>
            <w:r w:rsidRPr="00C31E24">
              <w:t>Make the MCVideo User request the establishment of a MCVideo On-demand Pre-arranged Broadcast Group call for the selected MCVideo temporary group GROUP B as a member of the MCVideo broadcast group GROUP A</w:t>
            </w:r>
            <w:r w:rsidRPr="00C31E24">
              <w:rPr>
                <w:color w:val="000000"/>
              </w:rPr>
              <w:t>,</w:t>
            </w:r>
            <w:r w:rsidRPr="00C31E24">
              <w:rPr>
                <w:rFonts w:cs="Arial"/>
                <w:color w:val="000000"/>
                <w:szCs w:val="18"/>
              </w:rPr>
              <w:t xml:space="preserve"> with explicit Transmission Control</w:t>
            </w:r>
            <w:r w:rsidRPr="00C31E24">
              <w:t>.</w:t>
            </w:r>
          </w:p>
          <w:p w14:paraId="74569425" w14:textId="77777777" w:rsidR="005377F9" w:rsidRPr="00C31E24" w:rsidRDefault="005377F9" w:rsidP="00D74F31">
            <w:pPr>
              <w:pStyle w:val="TAL"/>
              <w:rPr>
                <w:shd w:val="clear" w:color="auto" w:fill="FF0000"/>
              </w:rPr>
            </w:pPr>
            <w:r w:rsidRPr="00C31E24">
              <w:t>(NOTE 1)</w:t>
            </w:r>
          </w:p>
        </w:tc>
        <w:tc>
          <w:tcPr>
            <w:tcW w:w="702" w:type="dxa"/>
            <w:shd w:val="clear" w:color="auto" w:fill="auto"/>
          </w:tcPr>
          <w:p w14:paraId="387E3F3C" w14:textId="77777777" w:rsidR="005377F9" w:rsidRPr="00C31E24" w:rsidRDefault="005377F9" w:rsidP="00D74F31">
            <w:pPr>
              <w:pStyle w:val="TAC"/>
            </w:pPr>
            <w:r w:rsidRPr="00C31E24">
              <w:t>-</w:t>
            </w:r>
          </w:p>
        </w:tc>
        <w:tc>
          <w:tcPr>
            <w:tcW w:w="2692" w:type="dxa"/>
            <w:shd w:val="clear" w:color="auto" w:fill="auto"/>
          </w:tcPr>
          <w:p w14:paraId="5E4CBAEF" w14:textId="77777777" w:rsidR="005377F9" w:rsidRPr="00C31E24" w:rsidRDefault="005377F9" w:rsidP="00D74F31">
            <w:pPr>
              <w:pStyle w:val="TAL"/>
            </w:pPr>
            <w:r w:rsidRPr="00C31E24">
              <w:t>-</w:t>
            </w:r>
          </w:p>
        </w:tc>
        <w:tc>
          <w:tcPr>
            <w:tcW w:w="541" w:type="dxa"/>
            <w:shd w:val="clear" w:color="auto" w:fill="auto"/>
          </w:tcPr>
          <w:p w14:paraId="40AC505F" w14:textId="77777777" w:rsidR="005377F9" w:rsidRPr="00C31E24" w:rsidRDefault="005377F9" w:rsidP="00D74F31">
            <w:pPr>
              <w:pStyle w:val="TAC"/>
            </w:pPr>
            <w:r w:rsidRPr="00C31E24">
              <w:t>-</w:t>
            </w:r>
          </w:p>
        </w:tc>
        <w:tc>
          <w:tcPr>
            <w:tcW w:w="848" w:type="dxa"/>
            <w:shd w:val="clear" w:color="auto" w:fill="auto"/>
          </w:tcPr>
          <w:p w14:paraId="2D94156B" w14:textId="77777777" w:rsidR="005377F9" w:rsidRPr="00C31E24" w:rsidRDefault="005377F9" w:rsidP="00D74F31">
            <w:pPr>
              <w:pStyle w:val="TAL"/>
              <w:jc w:val="center"/>
            </w:pPr>
            <w:r w:rsidRPr="00C31E24">
              <w:t>-</w:t>
            </w:r>
          </w:p>
        </w:tc>
      </w:tr>
      <w:tr w:rsidR="005377F9" w:rsidRPr="00C31E24" w14:paraId="51D9F4DE" w14:textId="77777777" w:rsidTr="00DD5C3D">
        <w:trPr>
          <w:trHeight w:val="1434"/>
          <w:jc w:val="center"/>
        </w:trPr>
        <w:tc>
          <w:tcPr>
            <w:tcW w:w="618" w:type="dxa"/>
            <w:shd w:val="clear" w:color="auto" w:fill="auto"/>
          </w:tcPr>
          <w:p w14:paraId="0473A041" w14:textId="77777777" w:rsidR="005377F9" w:rsidRPr="00C31E24" w:rsidRDefault="005377F9" w:rsidP="00D74F31">
            <w:pPr>
              <w:pStyle w:val="TAC"/>
            </w:pPr>
            <w:r w:rsidRPr="00C31E24">
              <w:t>-</w:t>
            </w:r>
          </w:p>
        </w:tc>
        <w:tc>
          <w:tcPr>
            <w:tcW w:w="3876" w:type="dxa"/>
            <w:shd w:val="clear" w:color="auto" w:fill="auto"/>
          </w:tcPr>
          <w:p w14:paraId="62D77D88" w14:textId="15C67C6F" w:rsidR="005377F9" w:rsidRPr="00C31E24" w:rsidRDefault="005377F9" w:rsidP="00D74F31">
            <w:pPr>
              <w:pStyle w:val="TAL"/>
            </w:pPr>
            <w:r w:rsidRPr="00C31E24">
              <w:rPr>
                <w:color w:val="000000"/>
              </w:rPr>
              <w:t xml:space="preserve">EXCEPTION: The E-UTRA/EPC actions that  are related to the </w:t>
            </w:r>
            <w:r w:rsidRPr="00C31E24">
              <w:t>MCVIDEO</w:t>
            </w:r>
            <w:r w:rsidRPr="00C31E24">
              <w:rPr>
                <w:color w:val="000000"/>
              </w:rPr>
              <w:t xml:space="preserve"> call establishment are described in TS 56.579-1 [2], subclause </w:t>
            </w:r>
            <w:r w:rsidRPr="00C31E24">
              <w:t>5.4.3A 'Generic Test Procedure for MCVideo CO communication in E-UTRA'. The test sequence below shows only the MCVideo relevant messages exchanged.</w:t>
            </w:r>
          </w:p>
        </w:tc>
        <w:tc>
          <w:tcPr>
            <w:tcW w:w="702" w:type="dxa"/>
            <w:shd w:val="clear" w:color="auto" w:fill="auto"/>
          </w:tcPr>
          <w:p w14:paraId="7FF7B2C7" w14:textId="77777777" w:rsidR="005377F9" w:rsidRPr="00C31E24" w:rsidRDefault="005377F9" w:rsidP="00D74F31">
            <w:pPr>
              <w:pStyle w:val="TAC"/>
            </w:pPr>
            <w:r w:rsidRPr="00C31E24">
              <w:t>-</w:t>
            </w:r>
          </w:p>
        </w:tc>
        <w:tc>
          <w:tcPr>
            <w:tcW w:w="2692" w:type="dxa"/>
            <w:shd w:val="clear" w:color="auto" w:fill="auto"/>
          </w:tcPr>
          <w:p w14:paraId="5C927D78" w14:textId="77777777" w:rsidR="005377F9" w:rsidRPr="00C31E24" w:rsidRDefault="005377F9" w:rsidP="00D74F31">
            <w:pPr>
              <w:pStyle w:val="TAL"/>
            </w:pPr>
            <w:r w:rsidRPr="00C31E24">
              <w:t>-</w:t>
            </w:r>
          </w:p>
        </w:tc>
        <w:tc>
          <w:tcPr>
            <w:tcW w:w="541" w:type="dxa"/>
            <w:shd w:val="clear" w:color="auto" w:fill="auto"/>
          </w:tcPr>
          <w:p w14:paraId="7AE44420" w14:textId="77777777" w:rsidR="005377F9" w:rsidRPr="00C31E24" w:rsidRDefault="005377F9" w:rsidP="00D74F31">
            <w:pPr>
              <w:pStyle w:val="TAC"/>
            </w:pPr>
            <w:r w:rsidRPr="00C31E24">
              <w:t>-</w:t>
            </w:r>
          </w:p>
        </w:tc>
        <w:tc>
          <w:tcPr>
            <w:tcW w:w="848" w:type="dxa"/>
            <w:shd w:val="clear" w:color="auto" w:fill="auto"/>
          </w:tcPr>
          <w:p w14:paraId="2216702B" w14:textId="77777777" w:rsidR="005377F9" w:rsidRPr="00C31E24" w:rsidRDefault="005377F9" w:rsidP="00D74F31">
            <w:pPr>
              <w:pStyle w:val="TAL"/>
              <w:jc w:val="center"/>
            </w:pPr>
            <w:r w:rsidRPr="00C31E24">
              <w:t>-</w:t>
            </w:r>
          </w:p>
        </w:tc>
      </w:tr>
      <w:tr w:rsidR="005377F9" w:rsidRPr="00C31E24" w14:paraId="2907C6DB" w14:textId="77777777" w:rsidTr="00DD5C3D">
        <w:trPr>
          <w:trHeight w:val="1034"/>
          <w:jc w:val="center"/>
        </w:trPr>
        <w:tc>
          <w:tcPr>
            <w:tcW w:w="618" w:type="dxa"/>
            <w:shd w:val="clear" w:color="auto" w:fill="auto"/>
          </w:tcPr>
          <w:p w14:paraId="3193BAEC" w14:textId="77777777" w:rsidR="005377F9" w:rsidRPr="00C31E24" w:rsidRDefault="005377F9" w:rsidP="00D74F31">
            <w:pPr>
              <w:jc w:val="center"/>
              <w:rPr>
                <w:rFonts w:ascii="Arial" w:hAnsi="Arial" w:cs="Arial"/>
                <w:sz w:val="18"/>
                <w:szCs w:val="18"/>
              </w:rPr>
            </w:pPr>
            <w:r w:rsidRPr="00C31E24">
              <w:rPr>
                <w:rFonts w:ascii="Arial" w:hAnsi="Arial" w:cs="Arial"/>
                <w:sz w:val="18"/>
                <w:szCs w:val="18"/>
              </w:rPr>
              <w:t>2</w:t>
            </w:r>
          </w:p>
        </w:tc>
        <w:tc>
          <w:tcPr>
            <w:tcW w:w="3876" w:type="dxa"/>
            <w:shd w:val="clear" w:color="auto" w:fill="auto"/>
          </w:tcPr>
          <w:p w14:paraId="0B76B426" w14:textId="7AA07CEC" w:rsidR="005377F9" w:rsidRPr="00C31E24" w:rsidRDefault="005377F9" w:rsidP="00D74F31">
            <w:pPr>
              <w:pStyle w:val="TAL"/>
            </w:pPr>
            <w:r w:rsidRPr="00C31E24">
              <w:t>Check: Does the UE (MCVideo Client) send an initial SIP INVITE requesting the establishment of a MCVideo On-demand pre-arranged broadcast group call with temporary group?</w:t>
            </w:r>
          </w:p>
        </w:tc>
        <w:tc>
          <w:tcPr>
            <w:tcW w:w="702" w:type="dxa"/>
            <w:shd w:val="clear" w:color="auto" w:fill="auto"/>
          </w:tcPr>
          <w:p w14:paraId="63E9C30F" w14:textId="77777777" w:rsidR="005377F9" w:rsidRPr="00C31E24" w:rsidRDefault="005377F9" w:rsidP="00D74F31">
            <w:pPr>
              <w:pStyle w:val="Default"/>
              <w:jc w:val="center"/>
              <w:rPr>
                <w:color w:val="auto"/>
                <w:sz w:val="18"/>
                <w:szCs w:val="18"/>
                <w:lang w:val="en-GB"/>
              </w:rPr>
            </w:pPr>
            <w:r w:rsidRPr="00C31E24">
              <w:rPr>
                <w:color w:val="auto"/>
                <w:sz w:val="18"/>
                <w:szCs w:val="18"/>
                <w:lang w:val="en-GB"/>
              </w:rPr>
              <w:t>--&gt;</w:t>
            </w:r>
          </w:p>
        </w:tc>
        <w:tc>
          <w:tcPr>
            <w:tcW w:w="2692" w:type="dxa"/>
            <w:shd w:val="clear" w:color="auto" w:fill="auto"/>
          </w:tcPr>
          <w:p w14:paraId="19ED0B91" w14:textId="77777777" w:rsidR="005377F9" w:rsidRPr="00C31E24" w:rsidRDefault="005377F9" w:rsidP="00D74F31">
            <w:pPr>
              <w:pStyle w:val="TAL"/>
            </w:pPr>
            <w:r w:rsidRPr="00C31E24">
              <w:t>SIP INVITE</w:t>
            </w:r>
          </w:p>
        </w:tc>
        <w:tc>
          <w:tcPr>
            <w:tcW w:w="541" w:type="dxa"/>
            <w:shd w:val="clear" w:color="auto" w:fill="auto"/>
          </w:tcPr>
          <w:p w14:paraId="35E1697B" w14:textId="77777777" w:rsidR="005377F9" w:rsidRPr="00C31E24" w:rsidRDefault="005377F9" w:rsidP="00D74F31">
            <w:pPr>
              <w:pStyle w:val="TAC"/>
            </w:pPr>
            <w:r w:rsidRPr="00C31E24">
              <w:t>1</w:t>
            </w:r>
          </w:p>
        </w:tc>
        <w:tc>
          <w:tcPr>
            <w:tcW w:w="848" w:type="dxa"/>
            <w:shd w:val="clear" w:color="auto" w:fill="auto"/>
          </w:tcPr>
          <w:p w14:paraId="2398692E" w14:textId="77777777" w:rsidR="005377F9" w:rsidRPr="00C31E24" w:rsidRDefault="005377F9" w:rsidP="00D74F31">
            <w:pPr>
              <w:pStyle w:val="TAC"/>
            </w:pPr>
            <w:r w:rsidRPr="00C31E24">
              <w:t>P</w:t>
            </w:r>
          </w:p>
        </w:tc>
      </w:tr>
      <w:tr w:rsidR="005377F9" w:rsidRPr="00C31E24" w14:paraId="3926F5A1" w14:textId="77777777" w:rsidTr="00DD5C3D">
        <w:trPr>
          <w:trHeight w:val="417"/>
          <w:jc w:val="center"/>
        </w:trPr>
        <w:tc>
          <w:tcPr>
            <w:tcW w:w="618" w:type="dxa"/>
            <w:shd w:val="clear" w:color="auto" w:fill="auto"/>
          </w:tcPr>
          <w:p w14:paraId="2A647B6E" w14:textId="77777777" w:rsidR="005377F9" w:rsidRPr="00C31E24" w:rsidRDefault="005377F9" w:rsidP="00D74F31">
            <w:pPr>
              <w:pStyle w:val="TAC"/>
              <w:rPr>
                <w:rFonts w:cs="Arial"/>
                <w:szCs w:val="18"/>
              </w:rPr>
            </w:pPr>
            <w:r w:rsidRPr="00C31E24">
              <w:rPr>
                <w:rFonts w:cs="Arial"/>
                <w:szCs w:val="18"/>
              </w:rPr>
              <w:t>3</w:t>
            </w:r>
          </w:p>
        </w:tc>
        <w:tc>
          <w:tcPr>
            <w:tcW w:w="3876" w:type="dxa"/>
            <w:shd w:val="clear" w:color="auto" w:fill="auto"/>
          </w:tcPr>
          <w:p w14:paraId="6BDFE374" w14:textId="77777777" w:rsidR="005377F9" w:rsidRPr="00C31E24" w:rsidRDefault="005377F9" w:rsidP="00D74F31">
            <w:pPr>
              <w:pStyle w:val="TAL"/>
            </w:pPr>
            <w:r w:rsidRPr="00C31E24">
              <w:t>The SS (MCVideo Server) sends a SIP 100 (Trying) message</w:t>
            </w:r>
          </w:p>
        </w:tc>
        <w:tc>
          <w:tcPr>
            <w:tcW w:w="702" w:type="dxa"/>
            <w:shd w:val="clear" w:color="auto" w:fill="auto"/>
          </w:tcPr>
          <w:p w14:paraId="0725D7B3" w14:textId="77777777" w:rsidR="005377F9" w:rsidRPr="00C31E24" w:rsidRDefault="005377F9" w:rsidP="00D74F31">
            <w:pPr>
              <w:pStyle w:val="TAC"/>
            </w:pPr>
            <w:r w:rsidRPr="00C31E24">
              <w:t>&lt;--</w:t>
            </w:r>
          </w:p>
        </w:tc>
        <w:tc>
          <w:tcPr>
            <w:tcW w:w="2692" w:type="dxa"/>
            <w:shd w:val="clear" w:color="auto" w:fill="auto"/>
          </w:tcPr>
          <w:p w14:paraId="51D0998F" w14:textId="77777777" w:rsidR="005377F9" w:rsidRPr="00C31E24" w:rsidRDefault="005377F9" w:rsidP="00D74F31">
            <w:pPr>
              <w:pStyle w:val="TAL"/>
            </w:pPr>
            <w:r w:rsidRPr="00C31E24">
              <w:t>SIP 100 (Trying)</w:t>
            </w:r>
          </w:p>
        </w:tc>
        <w:tc>
          <w:tcPr>
            <w:tcW w:w="541" w:type="dxa"/>
            <w:shd w:val="clear" w:color="auto" w:fill="auto"/>
          </w:tcPr>
          <w:p w14:paraId="4A9FF13E" w14:textId="77777777" w:rsidR="005377F9" w:rsidRPr="00C31E24" w:rsidRDefault="005377F9" w:rsidP="00D74F31">
            <w:pPr>
              <w:pStyle w:val="TAC"/>
            </w:pPr>
            <w:r w:rsidRPr="00C31E24">
              <w:t>-</w:t>
            </w:r>
          </w:p>
        </w:tc>
        <w:tc>
          <w:tcPr>
            <w:tcW w:w="848" w:type="dxa"/>
            <w:shd w:val="clear" w:color="auto" w:fill="auto"/>
          </w:tcPr>
          <w:p w14:paraId="74F6BFBF" w14:textId="77777777" w:rsidR="005377F9" w:rsidRPr="00C31E24" w:rsidRDefault="005377F9" w:rsidP="00D74F31">
            <w:pPr>
              <w:pStyle w:val="TAC"/>
            </w:pPr>
            <w:r w:rsidRPr="00C31E24">
              <w:t>-</w:t>
            </w:r>
          </w:p>
        </w:tc>
      </w:tr>
      <w:tr w:rsidR="005377F9" w:rsidRPr="00C31E24" w14:paraId="4B01A167" w14:textId="77777777" w:rsidTr="00DD5C3D">
        <w:trPr>
          <w:trHeight w:val="417"/>
          <w:jc w:val="center"/>
        </w:trPr>
        <w:tc>
          <w:tcPr>
            <w:tcW w:w="618" w:type="dxa"/>
            <w:shd w:val="clear" w:color="auto" w:fill="auto"/>
          </w:tcPr>
          <w:p w14:paraId="26A9E30D" w14:textId="77777777" w:rsidR="005377F9" w:rsidRPr="00C31E24" w:rsidRDefault="005377F9" w:rsidP="00D74F31">
            <w:pPr>
              <w:pStyle w:val="TAC"/>
              <w:rPr>
                <w:rFonts w:cs="Arial"/>
                <w:szCs w:val="18"/>
              </w:rPr>
            </w:pPr>
            <w:r w:rsidRPr="00C31E24">
              <w:rPr>
                <w:rFonts w:cs="Arial"/>
                <w:szCs w:val="18"/>
              </w:rPr>
              <w:t>4</w:t>
            </w:r>
          </w:p>
        </w:tc>
        <w:tc>
          <w:tcPr>
            <w:tcW w:w="3876" w:type="dxa"/>
            <w:shd w:val="clear" w:color="auto" w:fill="auto"/>
          </w:tcPr>
          <w:p w14:paraId="5E784116" w14:textId="77777777" w:rsidR="005377F9" w:rsidRPr="00C31E24" w:rsidRDefault="005377F9" w:rsidP="00D74F31">
            <w:pPr>
              <w:pStyle w:val="TAL"/>
            </w:pPr>
            <w:r w:rsidRPr="00C31E24">
              <w:t>The SS (MCVideo Server) sends SIP 200 (OK), indicating that the MCVideo call has been established.</w:t>
            </w:r>
          </w:p>
        </w:tc>
        <w:tc>
          <w:tcPr>
            <w:tcW w:w="702" w:type="dxa"/>
            <w:shd w:val="clear" w:color="auto" w:fill="auto"/>
          </w:tcPr>
          <w:p w14:paraId="4665E141" w14:textId="77777777" w:rsidR="005377F9" w:rsidRPr="00C31E24" w:rsidRDefault="005377F9" w:rsidP="00D74F31">
            <w:pPr>
              <w:pStyle w:val="TAC"/>
            </w:pPr>
            <w:r w:rsidRPr="00C31E24">
              <w:t>&lt;--</w:t>
            </w:r>
          </w:p>
        </w:tc>
        <w:tc>
          <w:tcPr>
            <w:tcW w:w="2692" w:type="dxa"/>
            <w:shd w:val="clear" w:color="auto" w:fill="auto"/>
          </w:tcPr>
          <w:p w14:paraId="4D7F428B" w14:textId="77777777" w:rsidR="005377F9" w:rsidRPr="00C31E24" w:rsidRDefault="005377F9" w:rsidP="00D74F31">
            <w:pPr>
              <w:pStyle w:val="TAL"/>
            </w:pPr>
            <w:r w:rsidRPr="00C31E24">
              <w:t>SIP 200 (OK)</w:t>
            </w:r>
          </w:p>
        </w:tc>
        <w:tc>
          <w:tcPr>
            <w:tcW w:w="541" w:type="dxa"/>
            <w:shd w:val="clear" w:color="auto" w:fill="auto"/>
          </w:tcPr>
          <w:p w14:paraId="2628B6B9" w14:textId="77777777" w:rsidR="005377F9" w:rsidRPr="00C31E24" w:rsidRDefault="005377F9" w:rsidP="00D74F31">
            <w:pPr>
              <w:pStyle w:val="TAC"/>
            </w:pPr>
            <w:r w:rsidRPr="00C31E24">
              <w:t>-</w:t>
            </w:r>
          </w:p>
        </w:tc>
        <w:tc>
          <w:tcPr>
            <w:tcW w:w="848" w:type="dxa"/>
            <w:shd w:val="clear" w:color="auto" w:fill="auto"/>
          </w:tcPr>
          <w:p w14:paraId="02F6A416" w14:textId="77777777" w:rsidR="005377F9" w:rsidRPr="00C31E24" w:rsidRDefault="005377F9" w:rsidP="00D74F31">
            <w:pPr>
              <w:pStyle w:val="TAC"/>
            </w:pPr>
            <w:r w:rsidRPr="00C31E24">
              <w:t>-</w:t>
            </w:r>
          </w:p>
        </w:tc>
      </w:tr>
      <w:tr w:rsidR="005377F9" w:rsidRPr="00C31E24" w14:paraId="4D9C0E18" w14:textId="77777777" w:rsidTr="00DD5C3D">
        <w:trPr>
          <w:trHeight w:val="464"/>
          <w:jc w:val="center"/>
        </w:trPr>
        <w:tc>
          <w:tcPr>
            <w:tcW w:w="618" w:type="dxa"/>
            <w:shd w:val="clear" w:color="auto" w:fill="auto"/>
          </w:tcPr>
          <w:p w14:paraId="1899DC37" w14:textId="77777777" w:rsidR="005377F9" w:rsidRPr="00C31E24" w:rsidRDefault="005377F9" w:rsidP="00D74F31">
            <w:pPr>
              <w:pStyle w:val="TAC"/>
            </w:pPr>
            <w:r w:rsidRPr="00C31E24">
              <w:t>5</w:t>
            </w:r>
          </w:p>
        </w:tc>
        <w:tc>
          <w:tcPr>
            <w:tcW w:w="3876" w:type="dxa"/>
            <w:shd w:val="clear" w:color="auto" w:fill="auto"/>
          </w:tcPr>
          <w:p w14:paraId="61A1F4C2" w14:textId="77777777" w:rsidR="005377F9" w:rsidRPr="00C31E24" w:rsidRDefault="005377F9" w:rsidP="00D74F31">
            <w:pPr>
              <w:pStyle w:val="TAL"/>
            </w:pPr>
            <w:r w:rsidRPr="00C31E24">
              <w:t>Check: Does the UE (MCVideo Client) send a SIP ACK message in response to the SIP 200 (OK) message?</w:t>
            </w:r>
          </w:p>
        </w:tc>
        <w:tc>
          <w:tcPr>
            <w:tcW w:w="702" w:type="dxa"/>
            <w:shd w:val="clear" w:color="auto" w:fill="auto"/>
          </w:tcPr>
          <w:p w14:paraId="1D379AF5" w14:textId="77777777" w:rsidR="005377F9" w:rsidRPr="00C31E24" w:rsidRDefault="005377F9" w:rsidP="00D74F31">
            <w:pPr>
              <w:pStyle w:val="TAC"/>
            </w:pPr>
            <w:r w:rsidRPr="00C31E24">
              <w:t>--&gt;</w:t>
            </w:r>
          </w:p>
        </w:tc>
        <w:tc>
          <w:tcPr>
            <w:tcW w:w="2692" w:type="dxa"/>
            <w:shd w:val="clear" w:color="auto" w:fill="auto"/>
          </w:tcPr>
          <w:p w14:paraId="794072BB" w14:textId="77777777" w:rsidR="005377F9" w:rsidRPr="00C31E24" w:rsidRDefault="005377F9" w:rsidP="00D74F31">
            <w:pPr>
              <w:pStyle w:val="TAL"/>
            </w:pPr>
            <w:r w:rsidRPr="00C31E24">
              <w:t>SIP ACK</w:t>
            </w:r>
          </w:p>
        </w:tc>
        <w:tc>
          <w:tcPr>
            <w:tcW w:w="541" w:type="dxa"/>
            <w:shd w:val="clear" w:color="auto" w:fill="auto"/>
          </w:tcPr>
          <w:p w14:paraId="387E65F2" w14:textId="77777777" w:rsidR="005377F9" w:rsidRPr="00C31E24" w:rsidRDefault="005377F9" w:rsidP="00D74F31">
            <w:pPr>
              <w:pStyle w:val="TAC"/>
            </w:pPr>
            <w:r w:rsidRPr="00C31E24">
              <w:t>1</w:t>
            </w:r>
          </w:p>
        </w:tc>
        <w:tc>
          <w:tcPr>
            <w:tcW w:w="848" w:type="dxa"/>
            <w:shd w:val="clear" w:color="auto" w:fill="auto"/>
          </w:tcPr>
          <w:p w14:paraId="6419D20C" w14:textId="77777777" w:rsidR="005377F9" w:rsidRPr="00C31E24" w:rsidRDefault="005377F9" w:rsidP="00D74F31">
            <w:pPr>
              <w:pStyle w:val="TAC"/>
            </w:pPr>
            <w:r w:rsidRPr="00C31E24">
              <w:t>P</w:t>
            </w:r>
          </w:p>
        </w:tc>
      </w:tr>
      <w:tr w:rsidR="005377F9" w:rsidRPr="00C31E24" w14:paraId="5A7AB0FB" w14:textId="77777777" w:rsidTr="00DD5C3D">
        <w:trPr>
          <w:trHeight w:val="464"/>
          <w:jc w:val="center"/>
        </w:trPr>
        <w:tc>
          <w:tcPr>
            <w:tcW w:w="618" w:type="dxa"/>
            <w:shd w:val="clear" w:color="auto" w:fill="auto"/>
          </w:tcPr>
          <w:p w14:paraId="76D59298" w14:textId="77777777" w:rsidR="005377F9" w:rsidRPr="00C31E24" w:rsidRDefault="005377F9" w:rsidP="00D74F31">
            <w:pPr>
              <w:pStyle w:val="TAC"/>
            </w:pPr>
            <w:r w:rsidRPr="00C31E24">
              <w:t>6</w:t>
            </w:r>
          </w:p>
        </w:tc>
        <w:tc>
          <w:tcPr>
            <w:tcW w:w="3876" w:type="dxa"/>
            <w:shd w:val="clear" w:color="auto" w:fill="auto"/>
          </w:tcPr>
          <w:p w14:paraId="7A65D64A" w14:textId="77777777" w:rsidR="005377F9" w:rsidRPr="00C31E24" w:rsidRDefault="005377F9" w:rsidP="00D74F31">
            <w:pPr>
              <w:pStyle w:val="TAL"/>
              <w:widowControl w:val="0"/>
              <w:rPr>
                <w:rFonts w:cs="Arial"/>
              </w:rPr>
            </w:pPr>
            <w:r w:rsidRPr="00C31E24">
              <w:rPr>
                <w:rFonts w:cs="Arial"/>
              </w:rPr>
              <w:t>Make the MCVideo User request to terminate the Broadcast Group call.</w:t>
            </w:r>
          </w:p>
          <w:p w14:paraId="2FDAC580" w14:textId="77777777" w:rsidR="005377F9" w:rsidRPr="00C31E24" w:rsidRDefault="005377F9" w:rsidP="00D74F31">
            <w:pPr>
              <w:pStyle w:val="TAL"/>
            </w:pPr>
            <w:r w:rsidRPr="00C31E24">
              <w:t>(NOTE 1)</w:t>
            </w:r>
          </w:p>
        </w:tc>
        <w:tc>
          <w:tcPr>
            <w:tcW w:w="702" w:type="dxa"/>
            <w:shd w:val="clear" w:color="auto" w:fill="auto"/>
          </w:tcPr>
          <w:p w14:paraId="76D799A3" w14:textId="77777777" w:rsidR="005377F9" w:rsidRPr="00C31E24" w:rsidRDefault="005377F9" w:rsidP="00D74F31">
            <w:pPr>
              <w:pStyle w:val="TAC"/>
            </w:pPr>
            <w:r w:rsidRPr="00C31E24">
              <w:t>-</w:t>
            </w:r>
          </w:p>
        </w:tc>
        <w:tc>
          <w:tcPr>
            <w:tcW w:w="2692" w:type="dxa"/>
            <w:shd w:val="clear" w:color="auto" w:fill="auto"/>
          </w:tcPr>
          <w:p w14:paraId="482DEFC3" w14:textId="77777777" w:rsidR="005377F9" w:rsidRPr="00C31E24" w:rsidRDefault="005377F9" w:rsidP="00D74F31">
            <w:pPr>
              <w:pStyle w:val="TAL"/>
            </w:pPr>
            <w:r w:rsidRPr="00C31E24">
              <w:t>-</w:t>
            </w:r>
          </w:p>
        </w:tc>
        <w:tc>
          <w:tcPr>
            <w:tcW w:w="541" w:type="dxa"/>
            <w:shd w:val="clear" w:color="auto" w:fill="auto"/>
          </w:tcPr>
          <w:p w14:paraId="2553D4E6" w14:textId="77777777" w:rsidR="005377F9" w:rsidRPr="00C31E24" w:rsidRDefault="005377F9" w:rsidP="00D74F31">
            <w:pPr>
              <w:pStyle w:val="TAC"/>
            </w:pPr>
            <w:r w:rsidRPr="00C31E24">
              <w:t>-</w:t>
            </w:r>
          </w:p>
        </w:tc>
        <w:tc>
          <w:tcPr>
            <w:tcW w:w="848" w:type="dxa"/>
            <w:shd w:val="clear" w:color="auto" w:fill="auto"/>
          </w:tcPr>
          <w:p w14:paraId="1C1B32DB" w14:textId="77777777" w:rsidR="005377F9" w:rsidRPr="00C31E24" w:rsidRDefault="005377F9" w:rsidP="00D74F31">
            <w:pPr>
              <w:pStyle w:val="TAC"/>
            </w:pPr>
            <w:r w:rsidRPr="00C31E24">
              <w:t>-</w:t>
            </w:r>
          </w:p>
        </w:tc>
      </w:tr>
      <w:tr w:rsidR="005377F9" w:rsidRPr="00C31E24" w14:paraId="2BFAEA71" w14:textId="77777777" w:rsidTr="00DD5C3D">
        <w:trPr>
          <w:trHeight w:val="464"/>
          <w:jc w:val="center"/>
        </w:trPr>
        <w:tc>
          <w:tcPr>
            <w:tcW w:w="618" w:type="dxa"/>
            <w:shd w:val="clear" w:color="auto" w:fill="auto"/>
          </w:tcPr>
          <w:p w14:paraId="2FE47A95" w14:textId="77777777" w:rsidR="005377F9" w:rsidRPr="00C31E24" w:rsidRDefault="005377F9" w:rsidP="00D74F31">
            <w:pPr>
              <w:pStyle w:val="TAC"/>
            </w:pPr>
            <w:r w:rsidRPr="00C31E24">
              <w:t>7</w:t>
            </w:r>
          </w:p>
        </w:tc>
        <w:tc>
          <w:tcPr>
            <w:tcW w:w="3876" w:type="dxa"/>
            <w:shd w:val="clear" w:color="auto" w:fill="auto"/>
          </w:tcPr>
          <w:p w14:paraId="6B3F6118" w14:textId="79E55853" w:rsidR="005377F9" w:rsidRPr="00C31E24" w:rsidRDefault="005377F9" w:rsidP="00D74F31">
            <w:pPr>
              <w:pStyle w:val="TAL"/>
            </w:pPr>
            <w:r w:rsidRPr="00C31E24">
              <w:rPr>
                <w:rFonts w:eastAsia="Calibri"/>
              </w:rPr>
              <w:t xml:space="preserve">Check: Does the UE </w:t>
            </w:r>
            <w:r w:rsidRPr="00C31E24">
              <w:t>(MCVideo Client) send a SIP BYE request to terminate the MCVideo Broadcast session before the broadcast has been completed?</w:t>
            </w:r>
          </w:p>
        </w:tc>
        <w:tc>
          <w:tcPr>
            <w:tcW w:w="702" w:type="dxa"/>
            <w:shd w:val="clear" w:color="auto" w:fill="auto"/>
          </w:tcPr>
          <w:p w14:paraId="797CD40B" w14:textId="77777777" w:rsidR="005377F9" w:rsidRPr="00C31E24" w:rsidRDefault="005377F9" w:rsidP="00D74F31">
            <w:pPr>
              <w:pStyle w:val="TAC"/>
            </w:pPr>
            <w:r w:rsidRPr="00C31E24">
              <w:t>--&gt;</w:t>
            </w:r>
          </w:p>
        </w:tc>
        <w:tc>
          <w:tcPr>
            <w:tcW w:w="2692" w:type="dxa"/>
            <w:shd w:val="clear" w:color="auto" w:fill="auto"/>
          </w:tcPr>
          <w:p w14:paraId="44DFB3CA" w14:textId="77777777" w:rsidR="005377F9" w:rsidRPr="00C31E24" w:rsidRDefault="005377F9" w:rsidP="00D74F31">
            <w:pPr>
              <w:pStyle w:val="TAL"/>
            </w:pPr>
            <w:r w:rsidRPr="00C31E24">
              <w:t>SIP BYE</w:t>
            </w:r>
          </w:p>
        </w:tc>
        <w:tc>
          <w:tcPr>
            <w:tcW w:w="541" w:type="dxa"/>
            <w:shd w:val="clear" w:color="auto" w:fill="auto"/>
          </w:tcPr>
          <w:p w14:paraId="550127B8" w14:textId="77777777" w:rsidR="005377F9" w:rsidRPr="00C31E24" w:rsidRDefault="005377F9" w:rsidP="00D74F31">
            <w:pPr>
              <w:pStyle w:val="TAC"/>
            </w:pPr>
            <w:r w:rsidRPr="00C31E24">
              <w:t>2</w:t>
            </w:r>
          </w:p>
        </w:tc>
        <w:tc>
          <w:tcPr>
            <w:tcW w:w="848" w:type="dxa"/>
            <w:shd w:val="clear" w:color="auto" w:fill="auto"/>
          </w:tcPr>
          <w:p w14:paraId="285DA7CB" w14:textId="77777777" w:rsidR="005377F9" w:rsidRPr="00C31E24" w:rsidRDefault="005377F9" w:rsidP="00D74F31">
            <w:pPr>
              <w:pStyle w:val="TAC"/>
            </w:pPr>
            <w:r w:rsidRPr="00C31E24">
              <w:t>P</w:t>
            </w:r>
          </w:p>
        </w:tc>
      </w:tr>
      <w:tr w:rsidR="005377F9" w:rsidRPr="00C31E24" w14:paraId="2F314850" w14:textId="77777777" w:rsidTr="00DD5C3D">
        <w:trPr>
          <w:trHeight w:val="215"/>
          <w:jc w:val="center"/>
        </w:trPr>
        <w:tc>
          <w:tcPr>
            <w:tcW w:w="618" w:type="dxa"/>
            <w:shd w:val="clear" w:color="auto" w:fill="auto"/>
          </w:tcPr>
          <w:p w14:paraId="5400C6C5" w14:textId="77777777" w:rsidR="005377F9" w:rsidRPr="00C31E24" w:rsidRDefault="005377F9" w:rsidP="00D74F31">
            <w:pPr>
              <w:pStyle w:val="TAC"/>
            </w:pPr>
            <w:r w:rsidRPr="00C31E24">
              <w:t>8</w:t>
            </w:r>
          </w:p>
        </w:tc>
        <w:tc>
          <w:tcPr>
            <w:tcW w:w="3876" w:type="dxa"/>
            <w:shd w:val="clear" w:color="auto" w:fill="auto"/>
          </w:tcPr>
          <w:p w14:paraId="3CD6459D" w14:textId="77777777" w:rsidR="005377F9" w:rsidRPr="00C31E24" w:rsidRDefault="005377F9" w:rsidP="00D74F31">
            <w:pPr>
              <w:pStyle w:val="TAL"/>
            </w:pPr>
            <w:r w:rsidRPr="00C31E24">
              <w:t>The SS (MCVideo Server) sends a SIP 200 (OK) to the UE (MCVideo Client).</w:t>
            </w:r>
          </w:p>
        </w:tc>
        <w:tc>
          <w:tcPr>
            <w:tcW w:w="702" w:type="dxa"/>
            <w:shd w:val="clear" w:color="auto" w:fill="auto"/>
          </w:tcPr>
          <w:p w14:paraId="03396DE8" w14:textId="77777777" w:rsidR="005377F9" w:rsidRPr="00C31E24" w:rsidRDefault="005377F9" w:rsidP="00D74F31">
            <w:pPr>
              <w:pStyle w:val="TAC"/>
            </w:pPr>
            <w:r w:rsidRPr="00C31E24">
              <w:t>&lt;--</w:t>
            </w:r>
          </w:p>
        </w:tc>
        <w:tc>
          <w:tcPr>
            <w:tcW w:w="2692" w:type="dxa"/>
            <w:shd w:val="clear" w:color="auto" w:fill="auto"/>
          </w:tcPr>
          <w:p w14:paraId="4D3A16E7" w14:textId="77777777" w:rsidR="005377F9" w:rsidRPr="00C31E24" w:rsidRDefault="005377F9" w:rsidP="00D74F31">
            <w:pPr>
              <w:pStyle w:val="TAL"/>
            </w:pPr>
            <w:r w:rsidRPr="00C31E24">
              <w:t>SIP 200 (OK)</w:t>
            </w:r>
          </w:p>
        </w:tc>
        <w:tc>
          <w:tcPr>
            <w:tcW w:w="541" w:type="dxa"/>
            <w:shd w:val="clear" w:color="auto" w:fill="auto"/>
          </w:tcPr>
          <w:p w14:paraId="488D698C" w14:textId="77777777" w:rsidR="005377F9" w:rsidRPr="00C31E24" w:rsidRDefault="005377F9" w:rsidP="00D74F31">
            <w:pPr>
              <w:pStyle w:val="TAC"/>
            </w:pPr>
            <w:r w:rsidRPr="00C31E24">
              <w:t>-</w:t>
            </w:r>
          </w:p>
        </w:tc>
        <w:tc>
          <w:tcPr>
            <w:tcW w:w="848" w:type="dxa"/>
            <w:shd w:val="clear" w:color="auto" w:fill="auto"/>
          </w:tcPr>
          <w:p w14:paraId="7416F13B" w14:textId="77777777" w:rsidR="005377F9" w:rsidRPr="00C31E24" w:rsidRDefault="005377F9" w:rsidP="00D74F31">
            <w:pPr>
              <w:pStyle w:val="TAC"/>
            </w:pPr>
            <w:r w:rsidRPr="00C31E24">
              <w:t>-</w:t>
            </w:r>
          </w:p>
        </w:tc>
      </w:tr>
      <w:tr w:rsidR="005377F9" w:rsidRPr="00C31E24" w14:paraId="660ADAA6" w14:textId="77777777" w:rsidTr="00DD5C3D">
        <w:trPr>
          <w:trHeight w:val="417"/>
          <w:jc w:val="center"/>
        </w:trPr>
        <w:tc>
          <w:tcPr>
            <w:tcW w:w="618" w:type="dxa"/>
            <w:shd w:val="clear" w:color="auto" w:fill="auto"/>
          </w:tcPr>
          <w:p w14:paraId="10B003DA" w14:textId="77777777" w:rsidR="005377F9" w:rsidRPr="00C31E24" w:rsidRDefault="005377F9" w:rsidP="00D74F31">
            <w:pPr>
              <w:pStyle w:val="TAC"/>
            </w:pPr>
            <w:r w:rsidRPr="00C31E24">
              <w:t>-</w:t>
            </w:r>
          </w:p>
        </w:tc>
        <w:tc>
          <w:tcPr>
            <w:tcW w:w="3876" w:type="dxa"/>
            <w:shd w:val="clear" w:color="auto" w:fill="auto"/>
          </w:tcPr>
          <w:p w14:paraId="4B906D0E" w14:textId="77777777" w:rsidR="005377F9" w:rsidRPr="00C31E24" w:rsidRDefault="005377F9" w:rsidP="00D74F31">
            <w:pPr>
              <w:pStyle w:val="TAL"/>
            </w:pPr>
            <w:r w:rsidRPr="00C31E24">
              <w:t>EXCEPTION: The SS (MCVideo Server) releases the E-UTRA connection.</w:t>
            </w:r>
          </w:p>
        </w:tc>
        <w:tc>
          <w:tcPr>
            <w:tcW w:w="702" w:type="dxa"/>
            <w:shd w:val="clear" w:color="auto" w:fill="auto"/>
          </w:tcPr>
          <w:p w14:paraId="7EB48806" w14:textId="77777777" w:rsidR="005377F9" w:rsidRPr="00C31E24" w:rsidRDefault="005377F9" w:rsidP="00D74F31">
            <w:pPr>
              <w:pStyle w:val="TAC"/>
            </w:pPr>
            <w:r w:rsidRPr="00C31E24">
              <w:t>-</w:t>
            </w:r>
          </w:p>
        </w:tc>
        <w:tc>
          <w:tcPr>
            <w:tcW w:w="2692" w:type="dxa"/>
            <w:shd w:val="clear" w:color="auto" w:fill="auto"/>
          </w:tcPr>
          <w:p w14:paraId="6ED35B7E" w14:textId="77777777" w:rsidR="005377F9" w:rsidRPr="00C31E24" w:rsidRDefault="005377F9" w:rsidP="00D74F31">
            <w:pPr>
              <w:pStyle w:val="TAL"/>
            </w:pPr>
            <w:r w:rsidRPr="00C31E24">
              <w:t>-</w:t>
            </w:r>
          </w:p>
        </w:tc>
        <w:tc>
          <w:tcPr>
            <w:tcW w:w="541" w:type="dxa"/>
            <w:shd w:val="clear" w:color="auto" w:fill="auto"/>
          </w:tcPr>
          <w:p w14:paraId="3D69E0CB" w14:textId="77777777" w:rsidR="005377F9" w:rsidRPr="00C31E24" w:rsidRDefault="005377F9" w:rsidP="00D74F31">
            <w:pPr>
              <w:pStyle w:val="TAC"/>
            </w:pPr>
            <w:r w:rsidRPr="00C31E24">
              <w:t>-</w:t>
            </w:r>
          </w:p>
        </w:tc>
        <w:tc>
          <w:tcPr>
            <w:tcW w:w="848" w:type="dxa"/>
            <w:shd w:val="clear" w:color="auto" w:fill="auto"/>
          </w:tcPr>
          <w:p w14:paraId="21E19481" w14:textId="77777777" w:rsidR="005377F9" w:rsidRPr="00C31E24" w:rsidRDefault="005377F9" w:rsidP="00D74F31">
            <w:pPr>
              <w:pStyle w:val="TAC"/>
            </w:pPr>
            <w:r w:rsidRPr="00C31E24">
              <w:t>-</w:t>
            </w:r>
          </w:p>
        </w:tc>
      </w:tr>
      <w:tr w:rsidR="005377F9" w:rsidRPr="00C31E24" w14:paraId="5B9D394C" w14:textId="77777777" w:rsidTr="00DD5C3D">
        <w:trPr>
          <w:trHeight w:val="417"/>
          <w:jc w:val="center"/>
        </w:trPr>
        <w:tc>
          <w:tcPr>
            <w:tcW w:w="9277" w:type="dxa"/>
            <w:gridSpan w:val="6"/>
            <w:shd w:val="clear" w:color="auto" w:fill="auto"/>
          </w:tcPr>
          <w:p w14:paraId="4972FE93" w14:textId="77777777" w:rsidR="005377F9" w:rsidRPr="00C31E24" w:rsidRDefault="005377F9" w:rsidP="00DD5C3D">
            <w:pPr>
              <w:pStyle w:val="TAC"/>
              <w:jc w:val="left"/>
            </w:pPr>
            <w:r w:rsidRPr="00C31E24">
              <w:t>NOTE 1: This is expected to be done via a suitable implementation dependent MMI command.</w:t>
            </w:r>
          </w:p>
        </w:tc>
      </w:tr>
    </w:tbl>
    <w:p w14:paraId="39AC0807" w14:textId="77777777" w:rsidR="005377F9" w:rsidRPr="00C31E24" w:rsidRDefault="005377F9" w:rsidP="005377F9"/>
    <w:p w14:paraId="17BCD235" w14:textId="77777777" w:rsidR="005377F9" w:rsidRPr="00C31E24" w:rsidRDefault="005377F9" w:rsidP="005377F9">
      <w:pPr>
        <w:pStyle w:val="H6"/>
      </w:pPr>
      <w:r w:rsidRPr="00C31E24">
        <w:t>6.1.1.9.3.3</w:t>
      </w:r>
      <w:r w:rsidRPr="00C31E24">
        <w:tab/>
        <w:t>Specific message contents</w:t>
      </w:r>
    </w:p>
    <w:p w14:paraId="41D8F0AE" w14:textId="77777777" w:rsidR="005377F9" w:rsidRPr="00C31E24" w:rsidRDefault="005377F9" w:rsidP="005377F9">
      <w:pPr>
        <w:pStyle w:val="TH"/>
      </w:pPr>
      <w:r w:rsidRPr="00C31E24">
        <w:t>Table 6.1.1.9.3.3-1: SIP INVITE (Step 2, Table 6.1.1.9.3.2-1)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5377F9" w:rsidRPr="00C31E24" w14:paraId="2913CDDB" w14:textId="77777777" w:rsidTr="00D74F31">
        <w:trPr>
          <w:tblHeader/>
        </w:trPr>
        <w:tc>
          <w:tcPr>
            <w:tcW w:w="9504" w:type="dxa"/>
            <w:gridSpan w:val="5"/>
          </w:tcPr>
          <w:p w14:paraId="3A960A3E" w14:textId="77777777" w:rsidR="005377F9" w:rsidRPr="00C31E24" w:rsidRDefault="005377F9" w:rsidP="00D74F31">
            <w:pPr>
              <w:pStyle w:val="TAL"/>
              <w:keepNext w:val="0"/>
              <w:keepLines w:val="0"/>
              <w:widowControl w:val="0"/>
            </w:pPr>
            <w:r w:rsidRPr="00C31E24">
              <w:t>Derivation Path: TS 36.579-1 [2], Table 5.5.2.5.1-1, conditions GROUP-CALL, MCVIDEO</w:t>
            </w:r>
          </w:p>
        </w:tc>
      </w:tr>
      <w:tr w:rsidR="005377F9" w:rsidRPr="00C31E24" w14:paraId="01A556FB" w14:textId="77777777" w:rsidTr="00D74F31">
        <w:trPr>
          <w:tblHeader/>
        </w:trPr>
        <w:tc>
          <w:tcPr>
            <w:tcW w:w="2934" w:type="dxa"/>
          </w:tcPr>
          <w:p w14:paraId="77CD2285" w14:textId="77777777" w:rsidR="005377F9" w:rsidRPr="00C31E24" w:rsidRDefault="005377F9" w:rsidP="00D74F31">
            <w:pPr>
              <w:pStyle w:val="TAH"/>
              <w:keepNext w:val="0"/>
              <w:keepLines w:val="0"/>
              <w:widowControl w:val="0"/>
            </w:pPr>
            <w:r w:rsidRPr="00C31E24">
              <w:t>Information Element</w:t>
            </w:r>
          </w:p>
        </w:tc>
        <w:tc>
          <w:tcPr>
            <w:tcW w:w="1800" w:type="dxa"/>
          </w:tcPr>
          <w:p w14:paraId="13B251F6" w14:textId="77777777" w:rsidR="005377F9" w:rsidRPr="00C31E24" w:rsidRDefault="005377F9" w:rsidP="00D74F31">
            <w:pPr>
              <w:pStyle w:val="TAH"/>
              <w:keepNext w:val="0"/>
              <w:keepLines w:val="0"/>
              <w:widowControl w:val="0"/>
            </w:pPr>
            <w:r w:rsidRPr="00C31E24">
              <w:t>Value/remark</w:t>
            </w:r>
          </w:p>
        </w:tc>
        <w:tc>
          <w:tcPr>
            <w:tcW w:w="2160" w:type="dxa"/>
          </w:tcPr>
          <w:p w14:paraId="3AFF17C5" w14:textId="77777777" w:rsidR="005377F9" w:rsidRPr="00C31E24" w:rsidRDefault="005377F9" w:rsidP="00D74F31">
            <w:pPr>
              <w:pStyle w:val="TAH"/>
              <w:keepNext w:val="0"/>
              <w:keepLines w:val="0"/>
              <w:widowControl w:val="0"/>
            </w:pPr>
            <w:r w:rsidRPr="00C31E24">
              <w:t>Comment</w:t>
            </w:r>
          </w:p>
        </w:tc>
        <w:tc>
          <w:tcPr>
            <w:tcW w:w="1440" w:type="dxa"/>
          </w:tcPr>
          <w:p w14:paraId="673FAC64" w14:textId="77777777" w:rsidR="005377F9" w:rsidRPr="00C31E24" w:rsidRDefault="005377F9" w:rsidP="00D74F31">
            <w:pPr>
              <w:pStyle w:val="TAH"/>
              <w:keepNext w:val="0"/>
              <w:keepLines w:val="0"/>
              <w:widowControl w:val="0"/>
            </w:pPr>
            <w:r w:rsidRPr="00C31E24">
              <w:t>Reference</w:t>
            </w:r>
          </w:p>
        </w:tc>
        <w:tc>
          <w:tcPr>
            <w:tcW w:w="1170" w:type="dxa"/>
          </w:tcPr>
          <w:p w14:paraId="10C571A4" w14:textId="77777777" w:rsidR="005377F9" w:rsidRPr="00C31E24" w:rsidRDefault="005377F9" w:rsidP="00D74F31">
            <w:pPr>
              <w:pStyle w:val="TAH"/>
              <w:keepNext w:val="0"/>
              <w:keepLines w:val="0"/>
              <w:widowControl w:val="0"/>
            </w:pPr>
            <w:r w:rsidRPr="00C31E24">
              <w:t>Condition</w:t>
            </w:r>
          </w:p>
        </w:tc>
      </w:tr>
      <w:tr w:rsidR="005377F9" w:rsidRPr="00C31E24" w14:paraId="3551B288" w14:textId="77777777" w:rsidTr="00D74F31">
        <w:tc>
          <w:tcPr>
            <w:tcW w:w="2934" w:type="dxa"/>
            <w:vAlign w:val="center"/>
          </w:tcPr>
          <w:p w14:paraId="3F0689B7" w14:textId="77777777" w:rsidR="005377F9" w:rsidRPr="00C31E24" w:rsidRDefault="005377F9" w:rsidP="00D74F31">
            <w:pPr>
              <w:pStyle w:val="TAL"/>
              <w:rPr>
                <w:b/>
                <w:bCs/>
                <w:color w:val="000000"/>
              </w:rPr>
            </w:pPr>
            <w:r w:rsidRPr="00C31E24">
              <w:rPr>
                <w:b/>
                <w:bCs/>
                <w:color w:val="000000"/>
              </w:rPr>
              <w:t>Message-body</w:t>
            </w:r>
          </w:p>
        </w:tc>
        <w:tc>
          <w:tcPr>
            <w:tcW w:w="1800" w:type="dxa"/>
          </w:tcPr>
          <w:p w14:paraId="78DE039A" w14:textId="77777777" w:rsidR="005377F9" w:rsidRPr="00C31E24" w:rsidRDefault="005377F9" w:rsidP="00D74F31">
            <w:pPr>
              <w:pStyle w:val="TAL"/>
              <w:rPr>
                <w:color w:val="000000"/>
              </w:rPr>
            </w:pPr>
          </w:p>
        </w:tc>
        <w:tc>
          <w:tcPr>
            <w:tcW w:w="2160" w:type="dxa"/>
          </w:tcPr>
          <w:p w14:paraId="783D133E" w14:textId="77777777" w:rsidR="005377F9" w:rsidRPr="00C31E24" w:rsidRDefault="005377F9" w:rsidP="00D74F31">
            <w:pPr>
              <w:pStyle w:val="TAL"/>
              <w:rPr>
                <w:color w:val="000000"/>
              </w:rPr>
            </w:pPr>
          </w:p>
        </w:tc>
        <w:tc>
          <w:tcPr>
            <w:tcW w:w="1440" w:type="dxa"/>
          </w:tcPr>
          <w:p w14:paraId="5A182BBB" w14:textId="77777777" w:rsidR="005377F9" w:rsidRPr="00C31E24" w:rsidRDefault="005377F9" w:rsidP="00D74F31">
            <w:pPr>
              <w:pStyle w:val="TAL"/>
              <w:rPr>
                <w:color w:val="000000"/>
              </w:rPr>
            </w:pPr>
          </w:p>
        </w:tc>
        <w:tc>
          <w:tcPr>
            <w:tcW w:w="1170" w:type="dxa"/>
            <w:vAlign w:val="bottom"/>
          </w:tcPr>
          <w:p w14:paraId="6C5288A9" w14:textId="77777777" w:rsidR="005377F9" w:rsidRPr="00C31E24" w:rsidRDefault="005377F9" w:rsidP="00D74F31">
            <w:pPr>
              <w:pStyle w:val="TAL"/>
              <w:rPr>
                <w:color w:val="000000"/>
              </w:rPr>
            </w:pPr>
          </w:p>
        </w:tc>
      </w:tr>
      <w:tr w:rsidR="005377F9" w:rsidRPr="00C31E24" w14:paraId="0FB55D50" w14:textId="77777777" w:rsidTr="00D74F31">
        <w:tc>
          <w:tcPr>
            <w:tcW w:w="2934" w:type="dxa"/>
            <w:shd w:val="clear" w:color="auto" w:fill="auto"/>
            <w:vAlign w:val="center"/>
          </w:tcPr>
          <w:p w14:paraId="1A3ADE0E" w14:textId="77777777" w:rsidR="005377F9" w:rsidRPr="00C31E24" w:rsidRDefault="005377F9" w:rsidP="00D74F31">
            <w:pPr>
              <w:pStyle w:val="TAL"/>
              <w:rPr>
                <w:color w:val="000000"/>
              </w:rPr>
            </w:pPr>
            <w:r w:rsidRPr="00C31E24">
              <w:rPr>
                <w:color w:val="000000"/>
              </w:rPr>
              <w:t xml:space="preserve">  MIME body part</w:t>
            </w:r>
          </w:p>
        </w:tc>
        <w:tc>
          <w:tcPr>
            <w:tcW w:w="1800" w:type="dxa"/>
            <w:shd w:val="clear" w:color="auto" w:fill="auto"/>
            <w:vAlign w:val="center"/>
          </w:tcPr>
          <w:p w14:paraId="5F657FF9" w14:textId="77777777" w:rsidR="005377F9" w:rsidRPr="00C31E24" w:rsidRDefault="005377F9" w:rsidP="00D74F31">
            <w:pPr>
              <w:pStyle w:val="TAL"/>
              <w:rPr>
                <w:color w:val="000000"/>
              </w:rPr>
            </w:pPr>
          </w:p>
        </w:tc>
        <w:tc>
          <w:tcPr>
            <w:tcW w:w="2160" w:type="dxa"/>
            <w:shd w:val="clear" w:color="auto" w:fill="auto"/>
          </w:tcPr>
          <w:p w14:paraId="53EB58D6" w14:textId="77777777" w:rsidR="005377F9" w:rsidRPr="00C31E24" w:rsidRDefault="005377F9" w:rsidP="00D74F31">
            <w:pPr>
              <w:pStyle w:val="TAL"/>
              <w:rPr>
                <w:color w:val="000000"/>
              </w:rPr>
            </w:pPr>
            <w:r w:rsidRPr="00C31E24">
              <w:rPr>
                <w:color w:val="000000"/>
              </w:rPr>
              <w:t>MCVideo Info</w:t>
            </w:r>
          </w:p>
        </w:tc>
        <w:tc>
          <w:tcPr>
            <w:tcW w:w="1440" w:type="dxa"/>
            <w:shd w:val="clear" w:color="auto" w:fill="auto"/>
          </w:tcPr>
          <w:p w14:paraId="06BBDA5E" w14:textId="77777777" w:rsidR="005377F9" w:rsidRPr="00C31E24" w:rsidRDefault="005377F9" w:rsidP="00D74F31">
            <w:pPr>
              <w:pStyle w:val="TAL"/>
              <w:rPr>
                <w:color w:val="000000"/>
              </w:rPr>
            </w:pPr>
          </w:p>
        </w:tc>
        <w:tc>
          <w:tcPr>
            <w:tcW w:w="1170" w:type="dxa"/>
            <w:shd w:val="clear" w:color="auto" w:fill="auto"/>
            <w:vAlign w:val="bottom"/>
          </w:tcPr>
          <w:p w14:paraId="6FB50CB5" w14:textId="77777777" w:rsidR="005377F9" w:rsidRPr="00C31E24" w:rsidRDefault="005377F9" w:rsidP="00D74F31">
            <w:pPr>
              <w:pStyle w:val="TAL"/>
              <w:rPr>
                <w:color w:val="000000"/>
              </w:rPr>
            </w:pPr>
          </w:p>
        </w:tc>
      </w:tr>
      <w:tr w:rsidR="005377F9" w:rsidRPr="00C31E24" w14:paraId="3831B9D0" w14:textId="77777777" w:rsidTr="00D74F31">
        <w:tc>
          <w:tcPr>
            <w:tcW w:w="2934" w:type="dxa"/>
            <w:shd w:val="clear" w:color="auto" w:fill="auto"/>
            <w:vAlign w:val="center"/>
          </w:tcPr>
          <w:p w14:paraId="3BC98CB8" w14:textId="77777777" w:rsidR="005377F9" w:rsidRPr="00C31E24" w:rsidRDefault="005377F9" w:rsidP="00D74F31">
            <w:pPr>
              <w:pStyle w:val="TAL"/>
              <w:rPr>
                <w:color w:val="000000"/>
              </w:rPr>
            </w:pPr>
            <w:r w:rsidRPr="00C31E24">
              <w:rPr>
                <w:color w:val="000000"/>
              </w:rPr>
              <w:t xml:space="preserve">    MIME-part-headers</w:t>
            </w:r>
          </w:p>
        </w:tc>
        <w:tc>
          <w:tcPr>
            <w:tcW w:w="1800" w:type="dxa"/>
            <w:shd w:val="clear" w:color="auto" w:fill="auto"/>
            <w:vAlign w:val="center"/>
          </w:tcPr>
          <w:p w14:paraId="3E2853B3" w14:textId="77777777" w:rsidR="005377F9" w:rsidRPr="00C31E24" w:rsidRDefault="005377F9" w:rsidP="00D74F31">
            <w:pPr>
              <w:pStyle w:val="TAL"/>
              <w:rPr>
                <w:color w:val="000000"/>
              </w:rPr>
            </w:pPr>
          </w:p>
        </w:tc>
        <w:tc>
          <w:tcPr>
            <w:tcW w:w="2160" w:type="dxa"/>
            <w:shd w:val="clear" w:color="auto" w:fill="auto"/>
          </w:tcPr>
          <w:p w14:paraId="2C1FC03D" w14:textId="77777777" w:rsidR="005377F9" w:rsidRPr="00C31E24" w:rsidRDefault="005377F9" w:rsidP="00D74F31">
            <w:pPr>
              <w:pStyle w:val="TAL"/>
              <w:rPr>
                <w:color w:val="000000"/>
              </w:rPr>
            </w:pPr>
          </w:p>
        </w:tc>
        <w:tc>
          <w:tcPr>
            <w:tcW w:w="1440" w:type="dxa"/>
            <w:shd w:val="clear" w:color="auto" w:fill="auto"/>
          </w:tcPr>
          <w:p w14:paraId="591E9F34" w14:textId="77777777" w:rsidR="005377F9" w:rsidRPr="00C31E24" w:rsidRDefault="005377F9" w:rsidP="00D74F31">
            <w:pPr>
              <w:pStyle w:val="TAL"/>
              <w:rPr>
                <w:color w:val="000000"/>
              </w:rPr>
            </w:pPr>
          </w:p>
        </w:tc>
        <w:tc>
          <w:tcPr>
            <w:tcW w:w="1170" w:type="dxa"/>
            <w:shd w:val="clear" w:color="auto" w:fill="auto"/>
            <w:vAlign w:val="bottom"/>
          </w:tcPr>
          <w:p w14:paraId="06CE6CD4" w14:textId="77777777" w:rsidR="005377F9" w:rsidRPr="00C31E24" w:rsidRDefault="005377F9" w:rsidP="00D74F31">
            <w:pPr>
              <w:pStyle w:val="TAL"/>
              <w:rPr>
                <w:color w:val="000000"/>
              </w:rPr>
            </w:pPr>
          </w:p>
        </w:tc>
      </w:tr>
      <w:tr w:rsidR="005377F9" w:rsidRPr="00C31E24" w14:paraId="5B8B5397" w14:textId="77777777" w:rsidTr="00D74F31">
        <w:tc>
          <w:tcPr>
            <w:tcW w:w="2934" w:type="dxa"/>
            <w:shd w:val="clear" w:color="auto" w:fill="auto"/>
            <w:vAlign w:val="center"/>
          </w:tcPr>
          <w:p w14:paraId="66B22E43" w14:textId="77777777" w:rsidR="005377F9" w:rsidRPr="00C31E24" w:rsidRDefault="005377F9" w:rsidP="00D74F31">
            <w:pPr>
              <w:pStyle w:val="TAL"/>
              <w:rPr>
                <w:b/>
                <w:color w:val="000000"/>
              </w:rPr>
            </w:pPr>
            <w:r w:rsidRPr="00C31E24">
              <w:rPr>
                <w:color w:val="000000"/>
              </w:rPr>
              <w:t xml:space="preserve">    MIME-part-body</w:t>
            </w:r>
          </w:p>
        </w:tc>
        <w:tc>
          <w:tcPr>
            <w:tcW w:w="1800" w:type="dxa"/>
            <w:shd w:val="clear" w:color="auto" w:fill="auto"/>
          </w:tcPr>
          <w:p w14:paraId="5CA5A80A" w14:textId="77777777" w:rsidR="005377F9" w:rsidRPr="00C31E24" w:rsidRDefault="005377F9" w:rsidP="00D74F31">
            <w:pPr>
              <w:pStyle w:val="TAL"/>
              <w:rPr>
                <w:color w:val="000000"/>
              </w:rPr>
            </w:pPr>
            <w:r w:rsidRPr="00C31E24">
              <w:rPr>
                <w:color w:val="000000"/>
              </w:rPr>
              <w:t>MCVideo-Info as described in Table 6.1.1.9.3.3-2</w:t>
            </w:r>
          </w:p>
        </w:tc>
        <w:tc>
          <w:tcPr>
            <w:tcW w:w="2160" w:type="dxa"/>
            <w:shd w:val="clear" w:color="auto" w:fill="auto"/>
          </w:tcPr>
          <w:p w14:paraId="5A2C7075" w14:textId="77777777" w:rsidR="005377F9" w:rsidRPr="00C31E24" w:rsidRDefault="005377F9" w:rsidP="00D74F31">
            <w:pPr>
              <w:pStyle w:val="TAL"/>
              <w:rPr>
                <w:color w:val="000000"/>
              </w:rPr>
            </w:pPr>
          </w:p>
        </w:tc>
        <w:tc>
          <w:tcPr>
            <w:tcW w:w="1440" w:type="dxa"/>
            <w:shd w:val="clear" w:color="auto" w:fill="auto"/>
          </w:tcPr>
          <w:p w14:paraId="75E316C3" w14:textId="77777777" w:rsidR="005377F9" w:rsidRPr="00C31E24" w:rsidRDefault="005377F9" w:rsidP="00D74F31">
            <w:pPr>
              <w:pStyle w:val="TAL"/>
              <w:rPr>
                <w:color w:val="000000"/>
              </w:rPr>
            </w:pPr>
          </w:p>
        </w:tc>
        <w:tc>
          <w:tcPr>
            <w:tcW w:w="1170" w:type="dxa"/>
            <w:shd w:val="clear" w:color="auto" w:fill="auto"/>
            <w:vAlign w:val="bottom"/>
          </w:tcPr>
          <w:p w14:paraId="23ED2403" w14:textId="77777777" w:rsidR="005377F9" w:rsidRPr="00C31E24" w:rsidRDefault="005377F9" w:rsidP="00D74F31">
            <w:pPr>
              <w:pStyle w:val="TAL"/>
              <w:rPr>
                <w:color w:val="000000"/>
              </w:rPr>
            </w:pPr>
          </w:p>
        </w:tc>
      </w:tr>
    </w:tbl>
    <w:p w14:paraId="0B12B328" w14:textId="77777777" w:rsidR="005377F9" w:rsidRPr="00C31E24" w:rsidRDefault="005377F9" w:rsidP="005377F9">
      <w:pPr>
        <w:widowControl w:val="0"/>
        <w:rPr>
          <w:color w:val="000000"/>
        </w:rPr>
      </w:pPr>
    </w:p>
    <w:p w14:paraId="676FBD33" w14:textId="77777777" w:rsidR="005377F9" w:rsidRPr="00C31E24" w:rsidRDefault="005377F9" w:rsidP="005377F9">
      <w:pPr>
        <w:pStyle w:val="TH"/>
      </w:pPr>
      <w:r w:rsidRPr="00C31E24">
        <w:t>Table 6.1.1.9.3.3-2: MCVideo-Info in SIP INVITE (Table 6.1.1.9.3.3-1)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5377F9" w:rsidRPr="00C31E24" w14:paraId="3A087352" w14:textId="77777777" w:rsidTr="00D74F31">
        <w:tc>
          <w:tcPr>
            <w:tcW w:w="9634" w:type="dxa"/>
            <w:gridSpan w:val="5"/>
          </w:tcPr>
          <w:p w14:paraId="44BA4C28" w14:textId="77777777" w:rsidR="005377F9" w:rsidRPr="00C31E24" w:rsidRDefault="005377F9" w:rsidP="00D74F31">
            <w:pPr>
              <w:pStyle w:val="TAL"/>
              <w:keepLines w:val="0"/>
              <w:widowControl w:val="0"/>
            </w:pPr>
            <w:r w:rsidRPr="00C31E24">
              <w:t>Derivation Path: TS 36.579-1 [2], Table 5.5.3.2.1-2, condition GROUP-CALL</w:t>
            </w:r>
          </w:p>
        </w:tc>
      </w:tr>
      <w:tr w:rsidR="005377F9" w:rsidRPr="00C31E24" w14:paraId="26B86391" w14:textId="77777777" w:rsidTr="00D74F31">
        <w:tc>
          <w:tcPr>
            <w:tcW w:w="2820" w:type="dxa"/>
          </w:tcPr>
          <w:p w14:paraId="713CF3FE" w14:textId="77777777" w:rsidR="005377F9" w:rsidRPr="00C31E24" w:rsidRDefault="005377F9" w:rsidP="00D74F31">
            <w:pPr>
              <w:pStyle w:val="TAH"/>
              <w:keepLines w:val="0"/>
              <w:widowControl w:val="0"/>
            </w:pPr>
            <w:r w:rsidRPr="00C31E24">
              <w:t>Information Element</w:t>
            </w:r>
          </w:p>
        </w:tc>
        <w:tc>
          <w:tcPr>
            <w:tcW w:w="2183" w:type="dxa"/>
          </w:tcPr>
          <w:p w14:paraId="4A6943FE" w14:textId="77777777" w:rsidR="005377F9" w:rsidRPr="00C31E24" w:rsidRDefault="005377F9" w:rsidP="00D74F31">
            <w:pPr>
              <w:pStyle w:val="TAH"/>
              <w:keepLines w:val="0"/>
              <w:widowControl w:val="0"/>
            </w:pPr>
            <w:r w:rsidRPr="00C31E24">
              <w:t>Value/remark</w:t>
            </w:r>
          </w:p>
        </w:tc>
        <w:tc>
          <w:tcPr>
            <w:tcW w:w="2092" w:type="dxa"/>
            <w:tcBorders>
              <w:top w:val="single" w:sz="4" w:space="0" w:color="auto"/>
              <w:bottom w:val="single" w:sz="4" w:space="0" w:color="auto"/>
            </w:tcBorders>
          </w:tcPr>
          <w:p w14:paraId="436256B1" w14:textId="77777777" w:rsidR="005377F9" w:rsidRPr="00C31E24" w:rsidRDefault="005377F9" w:rsidP="00D74F31">
            <w:pPr>
              <w:pStyle w:val="TAH"/>
              <w:keepLines w:val="0"/>
              <w:widowControl w:val="0"/>
            </w:pPr>
            <w:r w:rsidRPr="00C31E24">
              <w:t>Comment</w:t>
            </w:r>
          </w:p>
        </w:tc>
        <w:tc>
          <w:tcPr>
            <w:tcW w:w="1365" w:type="dxa"/>
          </w:tcPr>
          <w:p w14:paraId="2EA4A1F6" w14:textId="77777777" w:rsidR="005377F9" w:rsidRPr="00C31E24" w:rsidRDefault="005377F9" w:rsidP="00D74F31">
            <w:pPr>
              <w:pStyle w:val="TAH"/>
              <w:keepLines w:val="0"/>
              <w:widowControl w:val="0"/>
            </w:pPr>
            <w:r w:rsidRPr="00C31E24">
              <w:t>Reference</w:t>
            </w:r>
          </w:p>
        </w:tc>
        <w:tc>
          <w:tcPr>
            <w:tcW w:w="1174" w:type="dxa"/>
          </w:tcPr>
          <w:p w14:paraId="7CE63627" w14:textId="77777777" w:rsidR="005377F9" w:rsidRPr="00C31E24" w:rsidRDefault="005377F9" w:rsidP="00D74F31">
            <w:pPr>
              <w:pStyle w:val="TAH"/>
              <w:keepLines w:val="0"/>
              <w:widowControl w:val="0"/>
            </w:pPr>
            <w:r w:rsidRPr="00C31E24">
              <w:t>Condition</w:t>
            </w:r>
          </w:p>
        </w:tc>
      </w:tr>
      <w:tr w:rsidR="005377F9" w:rsidRPr="00C31E24" w14:paraId="484FAA84" w14:textId="77777777" w:rsidTr="00D74F31">
        <w:tc>
          <w:tcPr>
            <w:tcW w:w="2820" w:type="dxa"/>
            <w:tcBorders>
              <w:top w:val="single" w:sz="4" w:space="0" w:color="auto"/>
              <w:left w:val="single" w:sz="4" w:space="0" w:color="auto"/>
              <w:bottom w:val="single" w:sz="4" w:space="0" w:color="auto"/>
              <w:right w:val="single" w:sz="4" w:space="0" w:color="auto"/>
            </w:tcBorders>
          </w:tcPr>
          <w:p w14:paraId="0AD06CA6" w14:textId="77777777" w:rsidR="005377F9" w:rsidRPr="00C31E24" w:rsidRDefault="005377F9" w:rsidP="00D74F31">
            <w:pPr>
              <w:pStyle w:val="TAL"/>
            </w:pPr>
            <w:r w:rsidRPr="00C31E24">
              <w:t>mcvideoinfo</w:t>
            </w:r>
          </w:p>
        </w:tc>
        <w:tc>
          <w:tcPr>
            <w:tcW w:w="2183" w:type="dxa"/>
            <w:tcBorders>
              <w:top w:val="single" w:sz="4" w:space="0" w:color="auto"/>
              <w:left w:val="single" w:sz="4" w:space="0" w:color="auto"/>
              <w:bottom w:val="single" w:sz="4" w:space="0" w:color="auto"/>
              <w:right w:val="single" w:sz="4" w:space="0" w:color="auto"/>
            </w:tcBorders>
          </w:tcPr>
          <w:p w14:paraId="78E4CDE7" w14:textId="77777777" w:rsidR="005377F9" w:rsidRPr="00C31E24" w:rsidRDefault="005377F9" w:rsidP="00D74F31">
            <w:pPr>
              <w:pStyle w:val="TAL"/>
            </w:pPr>
          </w:p>
        </w:tc>
        <w:tc>
          <w:tcPr>
            <w:tcW w:w="2092" w:type="dxa"/>
            <w:tcBorders>
              <w:top w:val="single" w:sz="4" w:space="0" w:color="auto"/>
              <w:left w:val="single" w:sz="4" w:space="0" w:color="auto"/>
              <w:bottom w:val="single" w:sz="4" w:space="0" w:color="auto"/>
              <w:right w:val="single" w:sz="4" w:space="0" w:color="auto"/>
            </w:tcBorders>
          </w:tcPr>
          <w:p w14:paraId="7CBC208F" w14:textId="77777777" w:rsidR="005377F9" w:rsidRPr="00C31E24" w:rsidRDefault="005377F9" w:rsidP="00D74F31">
            <w:pPr>
              <w:pStyle w:val="TAL"/>
            </w:pPr>
          </w:p>
        </w:tc>
        <w:tc>
          <w:tcPr>
            <w:tcW w:w="1365" w:type="dxa"/>
            <w:tcBorders>
              <w:top w:val="single" w:sz="4" w:space="0" w:color="auto"/>
              <w:left w:val="single" w:sz="4" w:space="0" w:color="auto"/>
              <w:bottom w:val="single" w:sz="4" w:space="0" w:color="auto"/>
              <w:right w:val="single" w:sz="4" w:space="0" w:color="auto"/>
            </w:tcBorders>
          </w:tcPr>
          <w:p w14:paraId="583A01B6" w14:textId="77777777" w:rsidR="005377F9" w:rsidRPr="00C31E24" w:rsidRDefault="005377F9" w:rsidP="00D74F31">
            <w:pPr>
              <w:pStyle w:val="TAL"/>
            </w:pPr>
          </w:p>
        </w:tc>
        <w:tc>
          <w:tcPr>
            <w:tcW w:w="1174" w:type="dxa"/>
            <w:tcBorders>
              <w:top w:val="single" w:sz="4" w:space="0" w:color="auto"/>
              <w:left w:val="single" w:sz="4" w:space="0" w:color="auto"/>
              <w:bottom w:val="single" w:sz="4" w:space="0" w:color="auto"/>
              <w:right w:val="single" w:sz="4" w:space="0" w:color="auto"/>
            </w:tcBorders>
          </w:tcPr>
          <w:p w14:paraId="44609562" w14:textId="77777777" w:rsidR="005377F9" w:rsidRPr="00C31E24" w:rsidRDefault="005377F9" w:rsidP="00D74F31">
            <w:pPr>
              <w:pStyle w:val="TAL"/>
            </w:pPr>
          </w:p>
        </w:tc>
      </w:tr>
      <w:tr w:rsidR="005377F9" w:rsidRPr="00C31E24" w14:paraId="09E03D70" w14:textId="77777777" w:rsidTr="00D74F31">
        <w:tblPrEx>
          <w:tblLook w:val="0060" w:firstRow="1" w:lastRow="1" w:firstColumn="0" w:lastColumn="0" w:noHBand="0" w:noVBand="0"/>
        </w:tblPrEx>
        <w:tc>
          <w:tcPr>
            <w:tcW w:w="2820" w:type="dxa"/>
            <w:tcBorders>
              <w:bottom w:val="single" w:sz="4" w:space="0" w:color="auto"/>
            </w:tcBorders>
            <w:vAlign w:val="center"/>
          </w:tcPr>
          <w:p w14:paraId="334D6298" w14:textId="77777777" w:rsidR="005377F9" w:rsidRPr="00C31E24" w:rsidRDefault="005377F9" w:rsidP="00D74F31">
            <w:pPr>
              <w:pStyle w:val="TAL"/>
              <w:rPr>
                <w:color w:val="000000"/>
              </w:rPr>
            </w:pPr>
            <w:r w:rsidRPr="00C31E24">
              <w:rPr>
                <w:color w:val="000000"/>
              </w:rPr>
              <w:t xml:space="preserve">  mcvideo-Params</w:t>
            </w:r>
          </w:p>
        </w:tc>
        <w:tc>
          <w:tcPr>
            <w:tcW w:w="2183" w:type="dxa"/>
          </w:tcPr>
          <w:p w14:paraId="3ACC367D" w14:textId="77777777" w:rsidR="005377F9" w:rsidRPr="00C31E24" w:rsidRDefault="005377F9" w:rsidP="00D74F31">
            <w:pPr>
              <w:pStyle w:val="TAL"/>
              <w:rPr>
                <w:color w:val="000000"/>
              </w:rPr>
            </w:pPr>
          </w:p>
        </w:tc>
        <w:tc>
          <w:tcPr>
            <w:tcW w:w="2092" w:type="dxa"/>
            <w:tcBorders>
              <w:top w:val="single" w:sz="4" w:space="0" w:color="auto"/>
              <w:bottom w:val="single" w:sz="4" w:space="0" w:color="auto"/>
            </w:tcBorders>
          </w:tcPr>
          <w:p w14:paraId="47532803" w14:textId="77777777" w:rsidR="005377F9" w:rsidRPr="00C31E24" w:rsidRDefault="005377F9" w:rsidP="00D74F31">
            <w:pPr>
              <w:pStyle w:val="TAL"/>
              <w:rPr>
                <w:color w:val="000000"/>
              </w:rPr>
            </w:pPr>
          </w:p>
        </w:tc>
        <w:tc>
          <w:tcPr>
            <w:tcW w:w="1365" w:type="dxa"/>
          </w:tcPr>
          <w:p w14:paraId="5C32C352" w14:textId="77777777" w:rsidR="005377F9" w:rsidRPr="00C31E24" w:rsidRDefault="005377F9" w:rsidP="00D74F31">
            <w:pPr>
              <w:pStyle w:val="TAL"/>
              <w:rPr>
                <w:color w:val="000000"/>
              </w:rPr>
            </w:pPr>
          </w:p>
        </w:tc>
        <w:tc>
          <w:tcPr>
            <w:tcW w:w="1174" w:type="dxa"/>
            <w:vAlign w:val="bottom"/>
          </w:tcPr>
          <w:p w14:paraId="227BFE87" w14:textId="77777777" w:rsidR="005377F9" w:rsidRPr="00C31E24" w:rsidRDefault="005377F9" w:rsidP="00D74F31">
            <w:pPr>
              <w:pStyle w:val="TAL"/>
              <w:rPr>
                <w:color w:val="000000"/>
              </w:rPr>
            </w:pPr>
          </w:p>
        </w:tc>
      </w:tr>
      <w:tr w:rsidR="005377F9" w:rsidRPr="00C31E24" w14:paraId="49228B9D" w14:textId="77777777" w:rsidTr="00D74F31">
        <w:tblPrEx>
          <w:tblLook w:val="0060" w:firstRow="1" w:lastRow="1" w:firstColumn="0" w:lastColumn="0" w:noHBand="0" w:noVBand="0"/>
        </w:tblPrEx>
        <w:tc>
          <w:tcPr>
            <w:tcW w:w="2820" w:type="dxa"/>
            <w:vAlign w:val="center"/>
          </w:tcPr>
          <w:p w14:paraId="7AA1B498" w14:textId="77777777" w:rsidR="005377F9" w:rsidRPr="00C31E24" w:rsidRDefault="005377F9" w:rsidP="00D74F31">
            <w:pPr>
              <w:pStyle w:val="TAL"/>
              <w:rPr>
                <w:color w:val="000000"/>
              </w:rPr>
            </w:pPr>
            <w:r w:rsidRPr="00C31E24">
              <w:rPr>
                <w:color w:val="000000"/>
              </w:rPr>
              <w:t xml:space="preserve">    broadcast-ind</w:t>
            </w:r>
          </w:p>
        </w:tc>
        <w:tc>
          <w:tcPr>
            <w:tcW w:w="2183" w:type="dxa"/>
          </w:tcPr>
          <w:p w14:paraId="289A334A" w14:textId="77777777" w:rsidR="005377F9" w:rsidRPr="00C31E24" w:rsidRDefault="005377F9" w:rsidP="00D74F31">
            <w:pPr>
              <w:pStyle w:val="TAL"/>
              <w:rPr>
                <w:i/>
                <w:color w:val="000000"/>
              </w:rPr>
            </w:pPr>
            <w:r w:rsidRPr="00C31E24">
              <w:rPr>
                <w:color w:val="000000"/>
              </w:rPr>
              <w:t>"True"</w:t>
            </w:r>
          </w:p>
        </w:tc>
        <w:tc>
          <w:tcPr>
            <w:tcW w:w="2092" w:type="dxa"/>
            <w:tcBorders>
              <w:top w:val="single" w:sz="4" w:space="0" w:color="auto"/>
              <w:bottom w:val="single" w:sz="4" w:space="0" w:color="auto"/>
            </w:tcBorders>
          </w:tcPr>
          <w:p w14:paraId="3EAE7254" w14:textId="77777777" w:rsidR="005377F9" w:rsidRPr="00C31E24" w:rsidRDefault="005377F9" w:rsidP="00D74F31">
            <w:pPr>
              <w:pStyle w:val="TAL"/>
              <w:rPr>
                <w:color w:val="000000"/>
              </w:rPr>
            </w:pPr>
          </w:p>
        </w:tc>
        <w:tc>
          <w:tcPr>
            <w:tcW w:w="1365" w:type="dxa"/>
          </w:tcPr>
          <w:p w14:paraId="4564CF31" w14:textId="77777777" w:rsidR="005377F9" w:rsidRPr="00C31E24" w:rsidRDefault="005377F9" w:rsidP="00D74F31">
            <w:pPr>
              <w:pStyle w:val="TAL"/>
              <w:rPr>
                <w:color w:val="000000"/>
              </w:rPr>
            </w:pPr>
          </w:p>
        </w:tc>
        <w:tc>
          <w:tcPr>
            <w:tcW w:w="1174" w:type="dxa"/>
            <w:vAlign w:val="bottom"/>
          </w:tcPr>
          <w:p w14:paraId="476D5A00" w14:textId="77777777" w:rsidR="005377F9" w:rsidRPr="00C31E24" w:rsidRDefault="005377F9" w:rsidP="00D74F31">
            <w:pPr>
              <w:pStyle w:val="TAL"/>
              <w:rPr>
                <w:color w:val="000000"/>
              </w:rPr>
            </w:pPr>
          </w:p>
        </w:tc>
      </w:tr>
      <w:tr w:rsidR="005377F9" w:rsidRPr="00C31E24" w14:paraId="6CFF5BF6" w14:textId="77777777" w:rsidTr="00D74F31">
        <w:tblPrEx>
          <w:tblLook w:val="0060" w:firstRow="1" w:lastRow="1" w:firstColumn="0" w:lastColumn="0" w:noHBand="0" w:noVBand="0"/>
        </w:tblPrEx>
        <w:tc>
          <w:tcPr>
            <w:tcW w:w="2820" w:type="dxa"/>
          </w:tcPr>
          <w:p w14:paraId="4D52E92A" w14:textId="77777777" w:rsidR="005377F9" w:rsidRPr="00C31E24" w:rsidRDefault="005377F9" w:rsidP="00D74F31">
            <w:pPr>
              <w:pStyle w:val="TAL"/>
              <w:rPr>
                <w:color w:val="000000"/>
              </w:rPr>
            </w:pPr>
            <w:r w:rsidRPr="00C31E24">
              <w:rPr>
                <w:color w:val="000000"/>
              </w:rPr>
              <w:t xml:space="preserve">    mcvideo-request-uri</w:t>
            </w:r>
          </w:p>
        </w:tc>
        <w:tc>
          <w:tcPr>
            <w:tcW w:w="2183" w:type="dxa"/>
          </w:tcPr>
          <w:p w14:paraId="00C7D604" w14:textId="77777777" w:rsidR="005377F9" w:rsidRPr="00C31E24" w:rsidRDefault="005377F9" w:rsidP="00D74F31">
            <w:pPr>
              <w:pStyle w:val="TAL"/>
              <w:rPr>
                <w:color w:val="000000"/>
              </w:rPr>
            </w:pPr>
            <w:r w:rsidRPr="00C31E24">
              <w:rPr>
                <w:color w:val="000000"/>
              </w:rPr>
              <w:t>px_MCVideo_Group_B_ID</w:t>
            </w:r>
          </w:p>
        </w:tc>
        <w:tc>
          <w:tcPr>
            <w:tcW w:w="2092" w:type="dxa"/>
            <w:tcBorders>
              <w:top w:val="single" w:sz="4" w:space="0" w:color="auto"/>
              <w:bottom w:val="single" w:sz="4" w:space="0" w:color="auto"/>
            </w:tcBorders>
          </w:tcPr>
          <w:p w14:paraId="0D69FE32" w14:textId="77777777" w:rsidR="005377F9" w:rsidRPr="00C31E24" w:rsidRDefault="005377F9" w:rsidP="00D74F31">
            <w:pPr>
              <w:pStyle w:val="TAL"/>
              <w:rPr>
                <w:color w:val="000000"/>
              </w:rPr>
            </w:pPr>
          </w:p>
        </w:tc>
        <w:tc>
          <w:tcPr>
            <w:tcW w:w="1365" w:type="dxa"/>
          </w:tcPr>
          <w:p w14:paraId="3649741F" w14:textId="77777777" w:rsidR="005377F9" w:rsidRPr="00C31E24" w:rsidRDefault="005377F9" w:rsidP="00D74F31">
            <w:pPr>
              <w:pStyle w:val="TAL"/>
              <w:rPr>
                <w:color w:val="000000"/>
              </w:rPr>
            </w:pPr>
          </w:p>
        </w:tc>
        <w:tc>
          <w:tcPr>
            <w:tcW w:w="1174" w:type="dxa"/>
            <w:vAlign w:val="bottom"/>
          </w:tcPr>
          <w:p w14:paraId="3AF891D5" w14:textId="77777777" w:rsidR="005377F9" w:rsidRPr="00C31E24" w:rsidRDefault="005377F9" w:rsidP="00D74F31">
            <w:pPr>
              <w:pStyle w:val="TAL"/>
              <w:rPr>
                <w:color w:val="000000"/>
              </w:rPr>
            </w:pPr>
          </w:p>
        </w:tc>
      </w:tr>
      <w:tr w:rsidR="005377F9" w:rsidRPr="00C31E24" w14:paraId="103B7915" w14:textId="77777777" w:rsidTr="00D74F31">
        <w:tblPrEx>
          <w:tblLook w:val="0060" w:firstRow="1" w:lastRow="1" w:firstColumn="0" w:lastColumn="0" w:noHBand="0" w:noVBand="0"/>
        </w:tblPrEx>
        <w:tc>
          <w:tcPr>
            <w:tcW w:w="2820" w:type="dxa"/>
          </w:tcPr>
          <w:p w14:paraId="1B77E66E" w14:textId="77777777" w:rsidR="005377F9" w:rsidRPr="00C31E24" w:rsidRDefault="005377F9" w:rsidP="00D74F31">
            <w:pPr>
              <w:pStyle w:val="TAL"/>
              <w:rPr>
                <w:color w:val="000000"/>
              </w:rPr>
            </w:pPr>
            <w:r w:rsidRPr="00C31E24">
              <w:rPr>
                <w:color w:val="000000"/>
              </w:rPr>
              <w:t xml:space="preserve">    </w:t>
            </w:r>
            <w:r w:rsidRPr="00C31E24">
              <w:t>associated-group-id</w:t>
            </w:r>
          </w:p>
        </w:tc>
        <w:tc>
          <w:tcPr>
            <w:tcW w:w="2183" w:type="dxa"/>
          </w:tcPr>
          <w:p w14:paraId="61CFB964" w14:textId="77777777" w:rsidR="005377F9" w:rsidRPr="00C31E24" w:rsidRDefault="005377F9" w:rsidP="00D74F31">
            <w:pPr>
              <w:pStyle w:val="TAL"/>
              <w:rPr>
                <w:color w:val="000000"/>
              </w:rPr>
            </w:pPr>
            <w:r w:rsidRPr="00C31E24">
              <w:rPr>
                <w:color w:val="000000"/>
              </w:rPr>
              <w:t>px_MCVideo_Group_A_ID</w:t>
            </w:r>
          </w:p>
        </w:tc>
        <w:tc>
          <w:tcPr>
            <w:tcW w:w="2092" w:type="dxa"/>
            <w:tcBorders>
              <w:top w:val="single" w:sz="4" w:space="0" w:color="auto"/>
              <w:bottom w:val="single" w:sz="4" w:space="0" w:color="auto"/>
            </w:tcBorders>
          </w:tcPr>
          <w:p w14:paraId="79080A57" w14:textId="77777777" w:rsidR="005377F9" w:rsidRPr="00C31E24" w:rsidRDefault="005377F9" w:rsidP="00D74F31">
            <w:pPr>
              <w:pStyle w:val="TAL"/>
              <w:rPr>
                <w:color w:val="000000"/>
              </w:rPr>
            </w:pPr>
          </w:p>
        </w:tc>
        <w:tc>
          <w:tcPr>
            <w:tcW w:w="1365" w:type="dxa"/>
          </w:tcPr>
          <w:p w14:paraId="4481A3B7" w14:textId="77777777" w:rsidR="005377F9" w:rsidRPr="00C31E24" w:rsidRDefault="005377F9" w:rsidP="00D74F31">
            <w:pPr>
              <w:pStyle w:val="TAL"/>
              <w:rPr>
                <w:color w:val="000000"/>
              </w:rPr>
            </w:pPr>
          </w:p>
        </w:tc>
        <w:tc>
          <w:tcPr>
            <w:tcW w:w="1174" w:type="dxa"/>
            <w:vAlign w:val="bottom"/>
          </w:tcPr>
          <w:p w14:paraId="3C7283EA" w14:textId="77777777" w:rsidR="005377F9" w:rsidRPr="00C31E24" w:rsidRDefault="005377F9" w:rsidP="00D74F31">
            <w:pPr>
              <w:pStyle w:val="TAL"/>
              <w:rPr>
                <w:color w:val="000000"/>
              </w:rPr>
            </w:pPr>
          </w:p>
        </w:tc>
      </w:tr>
    </w:tbl>
    <w:p w14:paraId="54A0E2A2" w14:textId="77777777" w:rsidR="005377F9" w:rsidRPr="00C31E24" w:rsidRDefault="005377F9" w:rsidP="005377F9"/>
    <w:p w14:paraId="3B23500C" w14:textId="77777777" w:rsidR="005377F9" w:rsidRPr="00C31E24" w:rsidRDefault="005377F9" w:rsidP="005377F9">
      <w:pPr>
        <w:pStyle w:val="TH"/>
      </w:pPr>
      <w:r w:rsidRPr="00C31E24">
        <w:t>Table 6.1.1.9.3.3-3: SIP 200 (OK) (Step 2, Table 6.1.1.9.3.2-1)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5377F9" w:rsidRPr="00C31E24" w14:paraId="4A4531AF" w14:textId="77777777" w:rsidTr="00D74F31">
        <w:trPr>
          <w:tblHeader/>
        </w:trPr>
        <w:tc>
          <w:tcPr>
            <w:tcW w:w="9639" w:type="dxa"/>
            <w:gridSpan w:val="5"/>
          </w:tcPr>
          <w:p w14:paraId="54C2A51D" w14:textId="77777777" w:rsidR="005377F9" w:rsidRPr="00C31E24" w:rsidRDefault="005377F9" w:rsidP="00D74F31">
            <w:pPr>
              <w:pStyle w:val="TAL"/>
              <w:keepNext w:val="0"/>
              <w:keepLines w:val="0"/>
              <w:widowControl w:val="0"/>
              <w:rPr>
                <w:rFonts w:cs="Arial"/>
                <w:color w:val="000000"/>
                <w:szCs w:val="18"/>
              </w:rPr>
            </w:pPr>
            <w:r w:rsidRPr="00C31E24">
              <w:rPr>
                <w:rFonts w:cs="Arial"/>
                <w:color w:val="000000"/>
                <w:szCs w:val="18"/>
              </w:rPr>
              <w:t>Derivation Path: TS 36.579-1, Table 5.5.2.17.1.2.-1, conditions INVITE-RSP, MCVIDEO</w:t>
            </w:r>
          </w:p>
        </w:tc>
      </w:tr>
      <w:tr w:rsidR="005377F9" w:rsidRPr="00C31E24" w14:paraId="4EB299DD" w14:textId="77777777" w:rsidTr="00D74F31">
        <w:trPr>
          <w:tblHeader/>
        </w:trPr>
        <w:tc>
          <w:tcPr>
            <w:tcW w:w="2835" w:type="dxa"/>
          </w:tcPr>
          <w:p w14:paraId="5B8FF2D8" w14:textId="77777777" w:rsidR="005377F9" w:rsidRPr="00C31E24" w:rsidRDefault="005377F9" w:rsidP="00D74F31">
            <w:pPr>
              <w:pStyle w:val="TAH"/>
              <w:keepNext w:val="0"/>
              <w:keepLines w:val="0"/>
              <w:widowControl w:val="0"/>
              <w:rPr>
                <w:bCs/>
                <w:color w:val="000000"/>
              </w:rPr>
            </w:pPr>
            <w:r w:rsidRPr="00C31E24">
              <w:rPr>
                <w:bCs/>
                <w:color w:val="000000"/>
              </w:rPr>
              <w:t>Information Element</w:t>
            </w:r>
          </w:p>
        </w:tc>
        <w:tc>
          <w:tcPr>
            <w:tcW w:w="2126" w:type="dxa"/>
          </w:tcPr>
          <w:p w14:paraId="3C64345E" w14:textId="77777777" w:rsidR="005377F9" w:rsidRPr="00C31E24" w:rsidRDefault="005377F9" w:rsidP="00D74F31">
            <w:pPr>
              <w:pStyle w:val="TAH"/>
              <w:keepNext w:val="0"/>
              <w:keepLines w:val="0"/>
              <w:widowControl w:val="0"/>
              <w:rPr>
                <w:bCs/>
                <w:color w:val="000000"/>
              </w:rPr>
            </w:pPr>
            <w:r w:rsidRPr="00C31E24">
              <w:rPr>
                <w:bCs/>
                <w:color w:val="000000"/>
              </w:rPr>
              <w:t>Value/remark</w:t>
            </w:r>
          </w:p>
        </w:tc>
        <w:tc>
          <w:tcPr>
            <w:tcW w:w="2126" w:type="dxa"/>
            <w:tcBorders>
              <w:bottom w:val="single" w:sz="4" w:space="0" w:color="auto"/>
            </w:tcBorders>
          </w:tcPr>
          <w:p w14:paraId="6B39C334" w14:textId="77777777" w:rsidR="005377F9" w:rsidRPr="00C31E24" w:rsidRDefault="005377F9" w:rsidP="00D74F31">
            <w:pPr>
              <w:pStyle w:val="TAH"/>
              <w:keepNext w:val="0"/>
              <w:keepLines w:val="0"/>
              <w:widowControl w:val="0"/>
              <w:rPr>
                <w:bCs/>
                <w:color w:val="000000"/>
              </w:rPr>
            </w:pPr>
            <w:r w:rsidRPr="00C31E24">
              <w:rPr>
                <w:bCs/>
                <w:color w:val="000000"/>
              </w:rPr>
              <w:t>Comment</w:t>
            </w:r>
          </w:p>
        </w:tc>
        <w:tc>
          <w:tcPr>
            <w:tcW w:w="1418" w:type="dxa"/>
          </w:tcPr>
          <w:p w14:paraId="22027F8E" w14:textId="77777777" w:rsidR="005377F9" w:rsidRPr="00C31E24" w:rsidRDefault="005377F9" w:rsidP="00D74F31">
            <w:pPr>
              <w:pStyle w:val="TAH"/>
              <w:keepNext w:val="0"/>
              <w:keepLines w:val="0"/>
              <w:widowControl w:val="0"/>
              <w:rPr>
                <w:bCs/>
                <w:color w:val="000000"/>
              </w:rPr>
            </w:pPr>
            <w:r w:rsidRPr="00C31E24">
              <w:rPr>
                <w:bCs/>
                <w:color w:val="000000"/>
              </w:rPr>
              <w:t>Reference</w:t>
            </w:r>
          </w:p>
        </w:tc>
        <w:tc>
          <w:tcPr>
            <w:tcW w:w="1134" w:type="dxa"/>
          </w:tcPr>
          <w:p w14:paraId="54E42029" w14:textId="77777777" w:rsidR="005377F9" w:rsidRPr="00C31E24" w:rsidRDefault="005377F9" w:rsidP="00D74F31">
            <w:pPr>
              <w:pStyle w:val="TAH"/>
              <w:keepNext w:val="0"/>
              <w:keepLines w:val="0"/>
              <w:widowControl w:val="0"/>
              <w:rPr>
                <w:bCs/>
                <w:color w:val="000000"/>
              </w:rPr>
            </w:pPr>
            <w:r w:rsidRPr="00C31E24">
              <w:rPr>
                <w:bCs/>
                <w:color w:val="000000"/>
              </w:rPr>
              <w:t>Condition</w:t>
            </w:r>
          </w:p>
        </w:tc>
      </w:tr>
      <w:tr w:rsidR="005377F9" w:rsidRPr="00C31E24" w14:paraId="03A47E92" w14:textId="77777777" w:rsidTr="00D74F31">
        <w:tc>
          <w:tcPr>
            <w:tcW w:w="2835" w:type="dxa"/>
            <w:vAlign w:val="center"/>
          </w:tcPr>
          <w:p w14:paraId="34C58C60" w14:textId="77777777" w:rsidR="005377F9" w:rsidRPr="00C31E24" w:rsidRDefault="005377F9" w:rsidP="00D74F31">
            <w:pPr>
              <w:pStyle w:val="TAL"/>
              <w:keepNext w:val="0"/>
              <w:keepLines w:val="0"/>
              <w:widowControl w:val="0"/>
              <w:rPr>
                <w:rFonts w:cs="Arial"/>
                <w:b/>
                <w:color w:val="000000"/>
                <w:szCs w:val="18"/>
              </w:rPr>
            </w:pPr>
            <w:r w:rsidRPr="00C31E24">
              <w:rPr>
                <w:rFonts w:cs="Arial"/>
                <w:b/>
                <w:color w:val="000000"/>
                <w:szCs w:val="18"/>
              </w:rPr>
              <w:t>Message-body</w:t>
            </w:r>
          </w:p>
        </w:tc>
        <w:tc>
          <w:tcPr>
            <w:tcW w:w="2126" w:type="dxa"/>
          </w:tcPr>
          <w:p w14:paraId="19A71798" w14:textId="77777777" w:rsidR="005377F9" w:rsidRPr="00C31E24" w:rsidRDefault="005377F9" w:rsidP="00D74F31">
            <w:pPr>
              <w:pStyle w:val="TAL"/>
              <w:keepNext w:val="0"/>
              <w:keepLines w:val="0"/>
              <w:widowControl w:val="0"/>
              <w:rPr>
                <w:color w:val="000000"/>
              </w:rPr>
            </w:pPr>
          </w:p>
        </w:tc>
        <w:tc>
          <w:tcPr>
            <w:tcW w:w="2126" w:type="dxa"/>
            <w:tcBorders>
              <w:top w:val="single" w:sz="4" w:space="0" w:color="auto"/>
              <w:bottom w:val="single" w:sz="4" w:space="0" w:color="auto"/>
            </w:tcBorders>
          </w:tcPr>
          <w:p w14:paraId="3A40D818" w14:textId="77777777" w:rsidR="005377F9" w:rsidRPr="00C31E24" w:rsidRDefault="005377F9" w:rsidP="00D74F31">
            <w:pPr>
              <w:pStyle w:val="TAL"/>
              <w:keepNext w:val="0"/>
              <w:keepLines w:val="0"/>
              <w:widowControl w:val="0"/>
              <w:rPr>
                <w:color w:val="000000"/>
              </w:rPr>
            </w:pPr>
          </w:p>
        </w:tc>
        <w:tc>
          <w:tcPr>
            <w:tcW w:w="1418" w:type="dxa"/>
          </w:tcPr>
          <w:p w14:paraId="64AEDB32" w14:textId="77777777" w:rsidR="005377F9" w:rsidRPr="00C31E24" w:rsidRDefault="005377F9" w:rsidP="00D74F31">
            <w:pPr>
              <w:pStyle w:val="TAL"/>
              <w:keepNext w:val="0"/>
              <w:keepLines w:val="0"/>
              <w:widowControl w:val="0"/>
              <w:rPr>
                <w:color w:val="000000"/>
              </w:rPr>
            </w:pPr>
          </w:p>
        </w:tc>
        <w:tc>
          <w:tcPr>
            <w:tcW w:w="1134" w:type="dxa"/>
            <w:vAlign w:val="bottom"/>
          </w:tcPr>
          <w:p w14:paraId="231BFC23" w14:textId="77777777" w:rsidR="005377F9" w:rsidRPr="00C31E24" w:rsidRDefault="005377F9" w:rsidP="00D74F31">
            <w:pPr>
              <w:pStyle w:val="TAL"/>
              <w:keepNext w:val="0"/>
              <w:keepLines w:val="0"/>
              <w:widowControl w:val="0"/>
              <w:rPr>
                <w:color w:val="000000"/>
              </w:rPr>
            </w:pPr>
          </w:p>
        </w:tc>
      </w:tr>
      <w:tr w:rsidR="005377F9" w:rsidRPr="00C31E24" w14:paraId="3047EBCE" w14:textId="77777777" w:rsidTr="00D74F31">
        <w:tc>
          <w:tcPr>
            <w:tcW w:w="2835" w:type="dxa"/>
            <w:tcBorders>
              <w:top w:val="single" w:sz="4" w:space="0" w:color="auto"/>
              <w:left w:val="single" w:sz="4" w:space="0" w:color="auto"/>
              <w:bottom w:val="single" w:sz="4" w:space="0" w:color="auto"/>
              <w:right w:val="single" w:sz="4" w:space="0" w:color="auto"/>
            </w:tcBorders>
            <w:vAlign w:val="center"/>
          </w:tcPr>
          <w:p w14:paraId="58984ED3" w14:textId="77777777" w:rsidR="005377F9" w:rsidRPr="00C31E24" w:rsidRDefault="005377F9" w:rsidP="00D74F31">
            <w:pPr>
              <w:pStyle w:val="TAL"/>
              <w:keepNext w:val="0"/>
              <w:keepLines w:val="0"/>
              <w:widowControl w:val="0"/>
              <w:rPr>
                <w:rFonts w:cs="Arial"/>
                <w:bCs/>
                <w:color w:val="000000"/>
                <w:szCs w:val="18"/>
              </w:rPr>
            </w:pPr>
            <w:r w:rsidRPr="00C31E24">
              <w:rPr>
                <w:rFonts w:cs="Arial"/>
                <w:bCs/>
                <w:color w:val="000000"/>
                <w:szCs w:val="18"/>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614DFCC" w14:textId="77777777" w:rsidR="005377F9" w:rsidRPr="00C31E24" w:rsidRDefault="005377F9" w:rsidP="00D74F31">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49DA8B92" w14:textId="77777777" w:rsidR="005377F9" w:rsidRPr="00C31E24" w:rsidRDefault="005377F9" w:rsidP="00D74F31">
            <w:pPr>
              <w:pStyle w:val="TAL"/>
              <w:keepNext w:val="0"/>
              <w:keepLines w:val="0"/>
              <w:widowControl w:val="0"/>
              <w:rPr>
                <w:color w:val="000000"/>
              </w:rPr>
            </w:pPr>
            <w:r w:rsidRPr="00C31E24">
              <w:rPr>
                <w:color w:val="000000"/>
              </w:rPr>
              <w:t>MCVideo-Info</w:t>
            </w:r>
          </w:p>
        </w:tc>
        <w:tc>
          <w:tcPr>
            <w:tcW w:w="1418" w:type="dxa"/>
            <w:tcBorders>
              <w:top w:val="single" w:sz="4" w:space="0" w:color="auto"/>
              <w:left w:val="single" w:sz="4" w:space="0" w:color="auto"/>
              <w:bottom w:val="single" w:sz="4" w:space="0" w:color="auto"/>
              <w:right w:val="single" w:sz="4" w:space="0" w:color="auto"/>
            </w:tcBorders>
          </w:tcPr>
          <w:p w14:paraId="6029408C" w14:textId="77777777" w:rsidR="005377F9" w:rsidRPr="00C31E24" w:rsidRDefault="005377F9" w:rsidP="00D74F31">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299E12E7" w14:textId="77777777" w:rsidR="005377F9" w:rsidRPr="00C31E24" w:rsidRDefault="005377F9" w:rsidP="00D74F31">
            <w:pPr>
              <w:pStyle w:val="TAL"/>
              <w:keepNext w:val="0"/>
              <w:keepLines w:val="0"/>
              <w:widowControl w:val="0"/>
              <w:rPr>
                <w:color w:val="000000"/>
              </w:rPr>
            </w:pPr>
          </w:p>
        </w:tc>
      </w:tr>
      <w:tr w:rsidR="005377F9" w:rsidRPr="00C31E24" w14:paraId="0752E6F0" w14:textId="77777777" w:rsidTr="00D74F31">
        <w:tc>
          <w:tcPr>
            <w:tcW w:w="2835" w:type="dxa"/>
            <w:tcBorders>
              <w:top w:val="single" w:sz="4" w:space="0" w:color="auto"/>
              <w:left w:val="single" w:sz="4" w:space="0" w:color="auto"/>
              <w:bottom w:val="single" w:sz="4" w:space="0" w:color="auto"/>
              <w:right w:val="single" w:sz="4" w:space="0" w:color="auto"/>
            </w:tcBorders>
            <w:vAlign w:val="center"/>
          </w:tcPr>
          <w:p w14:paraId="522E070A" w14:textId="77777777" w:rsidR="005377F9" w:rsidRPr="00C31E24" w:rsidRDefault="005377F9" w:rsidP="00D74F31">
            <w:pPr>
              <w:pStyle w:val="TAL"/>
              <w:keepNext w:val="0"/>
              <w:keepLines w:val="0"/>
              <w:widowControl w:val="0"/>
              <w:rPr>
                <w:rFonts w:cs="Arial"/>
                <w:bCs/>
                <w:color w:val="000000"/>
                <w:szCs w:val="18"/>
              </w:rPr>
            </w:pPr>
            <w:r w:rsidRPr="00C31E24">
              <w:rPr>
                <w:rFonts w:cs="Arial"/>
                <w:bCs/>
                <w:color w:val="000000"/>
                <w:szCs w:val="18"/>
              </w:rPr>
              <w:t xml:space="preserve">    MIME-part-header</w:t>
            </w:r>
          </w:p>
        </w:tc>
        <w:tc>
          <w:tcPr>
            <w:tcW w:w="2126" w:type="dxa"/>
            <w:tcBorders>
              <w:top w:val="single" w:sz="4" w:space="0" w:color="auto"/>
              <w:left w:val="single" w:sz="4" w:space="0" w:color="auto"/>
              <w:bottom w:val="single" w:sz="4" w:space="0" w:color="auto"/>
              <w:right w:val="single" w:sz="4" w:space="0" w:color="auto"/>
            </w:tcBorders>
          </w:tcPr>
          <w:p w14:paraId="4AD0F63B" w14:textId="77777777" w:rsidR="005377F9" w:rsidRPr="00C31E24" w:rsidRDefault="005377F9" w:rsidP="00D74F31">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4D8308FA" w14:textId="77777777" w:rsidR="005377F9" w:rsidRPr="00C31E24" w:rsidRDefault="005377F9" w:rsidP="00D74F31">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36FC4CF7" w14:textId="77777777" w:rsidR="005377F9" w:rsidRPr="00C31E24" w:rsidRDefault="005377F9" w:rsidP="00D74F31">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08217A06" w14:textId="77777777" w:rsidR="005377F9" w:rsidRPr="00C31E24" w:rsidRDefault="005377F9" w:rsidP="00D74F31">
            <w:pPr>
              <w:pStyle w:val="TAL"/>
              <w:keepNext w:val="0"/>
              <w:keepLines w:val="0"/>
              <w:widowControl w:val="0"/>
              <w:rPr>
                <w:color w:val="000000"/>
              </w:rPr>
            </w:pPr>
          </w:p>
        </w:tc>
      </w:tr>
      <w:tr w:rsidR="005377F9" w:rsidRPr="00C31E24" w14:paraId="469141EC" w14:textId="77777777" w:rsidTr="00D74F31">
        <w:tc>
          <w:tcPr>
            <w:tcW w:w="2835" w:type="dxa"/>
            <w:tcBorders>
              <w:top w:val="single" w:sz="4" w:space="0" w:color="auto"/>
              <w:left w:val="single" w:sz="4" w:space="0" w:color="auto"/>
              <w:bottom w:val="single" w:sz="4" w:space="0" w:color="auto"/>
              <w:right w:val="single" w:sz="4" w:space="0" w:color="auto"/>
            </w:tcBorders>
            <w:vAlign w:val="center"/>
          </w:tcPr>
          <w:p w14:paraId="127245DB" w14:textId="77777777" w:rsidR="005377F9" w:rsidRPr="00C31E24" w:rsidRDefault="005377F9" w:rsidP="00D74F31">
            <w:pPr>
              <w:pStyle w:val="TAL"/>
              <w:keepNext w:val="0"/>
              <w:keepLines w:val="0"/>
              <w:widowControl w:val="0"/>
              <w:rPr>
                <w:color w:val="000000"/>
              </w:rPr>
            </w:pPr>
            <w:r w:rsidRPr="00C31E24">
              <w:rPr>
                <w:color w:val="000000"/>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tcPr>
          <w:p w14:paraId="44EE8CAB" w14:textId="77777777" w:rsidR="005377F9" w:rsidRPr="00C31E24" w:rsidRDefault="005377F9" w:rsidP="00D74F31">
            <w:pPr>
              <w:pStyle w:val="TAL"/>
              <w:keepNext w:val="0"/>
              <w:keepLines w:val="0"/>
              <w:widowControl w:val="0"/>
              <w:rPr>
                <w:color w:val="000000"/>
              </w:rPr>
            </w:pPr>
            <w:r w:rsidRPr="00C31E24">
              <w:rPr>
                <w:color w:val="000000"/>
              </w:rPr>
              <w:t>MCVideo-Info as described in Table 6.1.1.9.3.3</w:t>
            </w:r>
            <w:r w:rsidRPr="00C31E24">
              <w:t>-4</w:t>
            </w:r>
          </w:p>
        </w:tc>
        <w:tc>
          <w:tcPr>
            <w:tcW w:w="2126" w:type="dxa"/>
            <w:tcBorders>
              <w:top w:val="single" w:sz="4" w:space="0" w:color="auto"/>
              <w:left w:val="single" w:sz="4" w:space="0" w:color="auto"/>
              <w:bottom w:val="single" w:sz="4" w:space="0" w:color="auto"/>
              <w:right w:val="single" w:sz="4" w:space="0" w:color="auto"/>
            </w:tcBorders>
          </w:tcPr>
          <w:p w14:paraId="0E97591C" w14:textId="77777777" w:rsidR="005377F9" w:rsidRPr="00C31E24" w:rsidRDefault="005377F9" w:rsidP="00D74F31">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5F424A9B" w14:textId="77777777" w:rsidR="005377F9" w:rsidRPr="00C31E24" w:rsidRDefault="005377F9" w:rsidP="00D74F31">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0D35086F" w14:textId="77777777" w:rsidR="005377F9" w:rsidRPr="00C31E24" w:rsidRDefault="005377F9" w:rsidP="00D74F31">
            <w:pPr>
              <w:pStyle w:val="TAL"/>
              <w:keepNext w:val="0"/>
              <w:keepLines w:val="0"/>
              <w:widowControl w:val="0"/>
              <w:rPr>
                <w:color w:val="000000"/>
              </w:rPr>
            </w:pPr>
          </w:p>
        </w:tc>
      </w:tr>
    </w:tbl>
    <w:p w14:paraId="4D9ACC08" w14:textId="77777777" w:rsidR="005377F9" w:rsidRPr="00C31E24" w:rsidRDefault="005377F9" w:rsidP="005377F9"/>
    <w:p w14:paraId="46922BD1" w14:textId="77777777" w:rsidR="005377F9" w:rsidRPr="00C31E24" w:rsidRDefault="005377F9" w:rsidP="005377F9">
      <w:pPr>
        <w:pStyle w:val="TH"/>
      </w:pPr>
      <w:r w:rsidRPr="00C31E24">
        <w:t>Table 6.1.1.9.3.3-4: MCVideo-Info in SIP 200 (OK) (Table 6.1.1.9.3.3-3)</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183"/>
        <w:gridCol w:w="2092"/>
        <w:gridCol w:w="1365"/>
        <w:gridCol w:w="1174"/>
      </w:tblGrid>
      <w:tr w:rsidR="005377F9" w:rsidRPr="00C31E24" w14:paraId="7173835A" w14:textId="77777777" w:rsidTr="00D74F31">
        <w:tc>
          <w:tcPr>
            <w:tcW w:w="9634" w:type="dxa"/>
            <w:gridSpan w:val="5"/>
          </w:tcPr>
          <w:p w14:paraId="70A7D3C1" w14:textId="77777777" w:rsidR="005377F9" w:rsidRPr="00C31E24" w:rsidRDefault="005377F9" w:rsidP="00D74F31">
            <w:pPr>
              <w:pStyle w:val="TAL"/>
              <w:keepLines w:val="0"/>
              <w:widowControl w:val="0"/>
            </w:pPr>
            <w:r w:rsidRPr="00C31E24">
              <w:t>Derivation Path: TS 36.579-1 [2], Table 5.5.3.2.2-2, condition GROUP-CALL</w:t>
            </w:r>
          </w:p>
        </w:tc>
      </w:tr>
      <w:tr w:rsidR="005377F9" w:rsidRPr="00C31E24" w14:paraId="5D9F7188" w14:textId="77777777" w:rsidTr="00D74F31">
        <w:tc>
          <w:tcPr>
            <w:tcW w:w="2820" w:type="dxa"/>
          </w:tcPr>
          <w:p w14:paraId="778317CA" w14:textId="77777777" w:rsidR="005377F9" w:rsidRPr="00C31E24" w:rsidRDefault="005377F9" w:rsidP="00D74F31">
            <w:pPr>
              <w:pStyle w:val="TAH"/>
              <w:keepLines w:val="0"/>
              <w:widowControl w:val="0"/>
            </w:pPr>
            <w:r w:rsidRPr="00C31E24">
              <w:t>Information Element</w:t>
            </w:r>
          </w:p>
        </w:tc>
        <w:tc>
          <w:tcPr>
            <w:tcW w:w="2183" w:type="dxa"/>
          </w:tcPr>
          <w:p w14:paraId="7B34A993" w14:textId="77777777" w:rsidR="005377F9" w:rsidRPr="00C31E24" w:rsidRDefault="005377F9" w:rsidP="00D74F31">
            <w:pPr>
              <w:pStyle w:val="TAH"/>
              <w:keepLines w:val="0"/>
              <w:widowControl w:val="0"/>
            </w:pPr>
            <w:r w:rsidRPr="00C31E24">
              <w:t>Value/remark</w:t>
            </w:r>
          </w:p>
        </w:tc>
        <w:tc>
          <w:tcPr>
            <w:tcW w:w="2092" w:type="dxa"/>
            <w:tcBorders>
              <w:top w:val="single" w:sz="4" w:space="0" w:color="auto"/>
              <w:bottom w:val="single" w:sz="4" w:space="0" w:color="auto"/>
            </w:tcBorders>
          </w:tcPr>
          <w:p w14:paraId="2E5A5CB9" w14:textId="77777777" w:rsidR="005377F9" w:rsidRPr="00C31E24" w:rsidRDefault="005377F9" w:rsidP="00D74F31">
            <w:pPr>
              <w:pStyle w:val="TAH"/>
              <w:keepLines w:val="0"/>
              <w:widowControl w:val="0"/>
            </w:pPr>
            <w:r w:rsidRPr="00C31E24">
              <w:t>Comment</w:t>
            </w:r>
          </w:p>
        </w:tc>
        <w:tc>
          <w:tcPr>
            <w:tcW w:w="1365" w:type="dxa"/>
          </w:tcPr>
          <w:p w14:paraId="5BA3E379" w14:textId="77777777" w:rsidR="005377F9" w:rsidRPr="00C31E24" w:rsidRDefault="005377F9" w:rsidP="00D74F31">
            <w:pPr>
              <w:pStyle w:val="TAH"/>
              <w:keepLines w:val="0"/>
              <w:widowControl w:val="0"/>
            </w:pPr>
            <w:r w:rsidRPr="00C31E24">
              <w:t>Reference</w:t>
            </w:r>
          </w:p>
        </w:tc>
        <w:tc>
          <w:tcPr>
            <w:tcW w:w="1174" w:type="dxa"/>
          </w:tcPr>
          <w:p w14:paraId="395A70A0" w14:textId="77777777" w:rsidR="005377F9" w:rsidRPr="00C31E24" w:rsidRDefault="005377F9" w:rsidP="00D74F31">
            <w:pPr>
              <w:pStyle w:val="TAH"/>
              <w:keepLines w:val="0"/>
              <w:widowControl w:val="0"/>
            </w:pPr>
            <w:r w:rsidRPr="00C31E24">
              <w:t>Condition</w:t>
            </w:r>
          </w:p>
        </w:tc>
      </w:tr>
      <w:tr w:rsidR="005377F9" w:rsidRPr="00C31E24" w14:paraId="6591A905" w14:textId="77777777" w:rsidTr="00D74F31">
        <w:tc>
          <w:tcPr>
            <w:tcW w:w="2820" w:type="dxa"/>
            <w:tcBorders>
              <w:top w:val="single" w:sz="4" w:space="0" w:color="auto"/>
              <w:left w:val="single" w:sz="4" w:space="0" w:color="auto"/>
              <w:bottom w:val="single" w:sz="4" w:space="0" w:color="auto"/>
              <w:right w:val="single" w:sz="4" w:space="0" w:color="auto"/>
            </w:tcBorders>
          </w:tcPr>
          <w:p w14:paraId="48D34C37" w14:textId="77777777" w:rsidR="005377F9" w:rsidRPr="00C31E24" w:rsidRDefault="005377F9" w:rsidP="00D74F31">
            <w:pPr>
              <w:pStyle w:val="TAL"/>
            </w:pPr>
            <w:r w:rsidRPr="00C31E24">
              <w:t>mcvideoinfo</w:t>
            </w:r>
          </w:p>
        </w:tc>
        <w:tc>
          <w:tcPr>
            <w:tcW w:w="2183" w:type="dxa"/>
            <w:tcBorders>
              <w:top w:val="single" w:sz="4" w:space="0" w:color="auto"/>
              <w:left w:val="single" w:sz="4" w:space="0" w:color="auto"/>
              <w:bottom w:val="single" w:sz="4" w:space="0" w:color="auto"/>
              <w:right w:val="single" w:sz="4" w:space="0" w:color="auto"/>
            </w:tcBorders>
          </w:tcPr>
          <w:p w14:paraId="6D1FC3B4" w14:textId="77777777" w:rsidR="005377F9" w:rsidRPr="00C31E24" w:rsidRDefault="005377F9" w:rsidP="00D74F31">
            <w:pPr>
              <w:pStyle w:val="TAL"/>
            </w:pPr>
          </w:p>
        </w:tc>
        <w:tc>
          <w:tcPr>
            <w:tcW w:w="2092" w:type="dxa"/>
            <w:tcBorders>
              <w:top w:val="single" w:sz="4" w:space="0" w:color="auto"/>
              <w:left w:val="single" w:sz="4" w:space="0" w:color="auto"/>
              <w:bottom w:val="single" w:sz="4" w:space="0" w:color="auto"/>
              <w:right w:val="single" w:sz="4" w:space="0" w:color="auto"/>
            </w:tcBorders>
          </w:tcPr>
          <w:p w14:paraId="76A3B58A" w14:textId="77777777" w:rsidR="005377F9" w:rsidRPr="00C31E24" w:rsidRDefault="005377F9" w:rsidP="00D74F31">
            <w:pPr>
              <w:pStyle w:val="TAL"/>
            </w:pPr>
          </w:p>
        </w:tc>
        <w:tc>
          <w:tcPr>
            <w:tcW w:w="1365" w:type="dxa"/>
            <w:tcBorders>
              <w:top w:val="single" w:sz="4" w:space="0" w:color="auto"/>
              <w:left w:val="single" w:sz="4" w:space="0" w:color="auto"/>
              <w:bottom w:val="single" w:sz="4" w:space="0" w:color="auto"/>
              <w:right w:val="single" w:sz="4" w:space="0" w:color="auto"/>
            </w:tcBorders>
          </w:tcPr>
          <w:p w14:paraId="017877BB" w14:textId="77777777" w:rsidR="005377F9" w:rsidRPr="00C31E24" w:rsidRDefault="005377F9" w:rsidP="00D74F31">
            <w:pPr>
              <w:pStyle w:val="TAL"/>
            </w:pPr>
          </w:p>
        </w:tc>
        <w:tc>
          <w:tcPr>
            <w:tcW w:w="1174" w:type="dxa"/>
            <w:tcBorders>
              <w:top w:val="single" w:sz="4" w:space="0" w:color="auto"/>
              <w:left w:val="single" w:sz="4" w:space="0" w:color="auto"/>
              <w:bottom w:val="single" w:sz="4" w:space="0" w:color="auto"/>
              <w:right w:val="single" w:sz="4" w:space="0" w:color="auto"/>
            </w:tcBorders>
          </w:tcPr>
          <w:p w14:paraId="0595F982" w14:textId="77777777" w:rsidR="005377F9" w:rsidRPr="00C31E24" w:rsidRDefault="005377F9" w:rsidP="00D74F31">
            <w:pPr>
              <w:pStyle w:val="TAL"/>
            </w:pPr>
          </w:p>
        </w:tc>
      </w:tr>
      <w:tr w:rsidR="005377F9" w:rsidRPr="00C31E24" w14:paraId="12308D0E" w14:textId="77777777" w:rsidTr="00D74F31">
        <w:tblPrEx>
          <w:tblLook w:val="0060" w:firstRow="1" w:lastRow="1" w:firstColumn="0" w:lastColumn="0" w:noHBand="0" w:noVBand="0"/>
        </w:tblPrEx>
        <w:tc>
          <w:tcPr>
            <w:tcW w:w="2820" w:type="dxa"/>
            <w:tcBorders>
              <w:bottom w:val="single" w:sz="4" w:space="0" w:color="auto"/>
            </w:tcBorders>
            <w:vAlign w:val="center"/>
          </w:tcPr>
          <w:p w14:paraId="200E2461" w14:textId="77777777" w:rsidR="005377F9" w:rsidRPr="00C31E24" w:rsidRDefault="005377F9" w:rsidP="00D74F31">
            <w:pPr>
              <w:pStyle w:val="TAL"/>
              <w:rPr>
                <w:color w:val="000000"/>
              </w:rPr>
            </w:pPr>
            <w:r w:rsidRPr="00C31E24">
              <w:rPr>
                <w:color w:val="000000"/>
              </w:rPr>
              <w:t xml:space="preserve">  mcvideo-Params</w:t>
            </w:r>
          </w:p>
        </w:tc>
        <w:tc>
          <w:tcPr>
            <w:tcW w:w="2183" w:type="dxa"/>
          </w:tcPr>
          <w:p w14:paraId="5996659E" w14:textId="77777777" w:rsidR="005377F9" w:rsidRPr="00C31E24" w:rsidRDefault="005377F9" w:rsidP="00D74F31">
            <w:pPr>
              <w:pStyle w:val="TAL"/>
              <w:rPr>
                <w:color w:val="000000"/>
              </w:rPr>
            </w:pPr>
          </w:p>
        </w:tc>
        <w:tc>
          <w:tcPr>
            <w:tcW w:w="2092" w:type="dxa"/>
            <w:tcBorders>
              <w:top w:val="single" w:sz="4" w:space="0" w:color="auto"/>
              <w:bottom w:val="single" w:sz="4" w:space="0" w:color="auto"/>
            </w:tcBorders>
          </w:tcPr>
          <w:p w14:paraId="79C54A11" w14:textId="77777777" w:rsidR="005377F9" w:rsidRPr="00C31E24" w:rsidRDefault="005377F9" w:rsidP="00D74F31">
            <w:pPr>
              <w:pStyle w:val="TAL"/>
              <w:rPr>
                <w:color w:val="000000"/>
              </w:rPr>
            </w:pPr>
          </w:p>
        </w:tc>
        <w:tc>
          <w:tcPr>
            <w:tcW w:w="1365" w:type="dxa"/>
          </w:tcPr>
          <w:p w14:paraId="20B76F0E" w14:textId="77777777" w:rsidR="005377F9" w:rsidRPr="00C31E24" w:rsidRDefault="005377F9" w:rsidP="00D74F31">
            <w:pPr>
              <w:pStyle w:val="TAL"/>
              <w:rPr>
                <w:color w:val="000000"/>
              </w:rPr>
            </w:pPr>
          </w:p>
        </w:tc>
        <w:tc>
          <w:tcPr>
            <w:tcW w:w="1174" w:type="dxa"/>
            <w:vAlign w:val="bottom"/>
          </w:tcPr>
          <w:p w14:paraId="382C2FBF" w14:textId="77777777" w:rsidR="005377F9" w:rsidRPr="00C31E24" w:rsidRDefault="005377F9" w:rsidP="00D74F31">
            <w:pPr>
              <w:pStyle w:val="TAL"/>
              <w:rPr>
                <w:color w:val="000000"/>
              </w:rPr>
            </w:pPr>
          </w:p>
        </w:tc>
      </w:tr>
      <w:tr w:rsidR="005377F9" w:rsidRPr="00C31E24" w14:paraId="2ECC8580" w14:textId="77777777" w:rsidTr="00D74F31">
        <w:tblPrEx>
          <w:tblLook w:val="0060" w:firstRow="1" w:lastRow="1" w:firstColumn="0" w:lastColumn="0" w:noHBand="0" w:noVBand="0"/>
        </w:tblPrEx>
        <w:tc>
          <w:tcPr>
            <w:tcW w:w="2820" w:type="dxa"/>
            <w:vAlign w:val="center"/>
          </w:tcPr>
          <w:p w14:paraId="6B9FFD51" w14:textId="77777777" w:rsidR="005377F9" w:rsidRPr="00C31E24" w:rsidRDefault="005377F9" w:rsidP="00D74F31">
            <w:pPr>
              <w:pStyle w:val="TAL"/>
              <w:rPr>
                <w:color w:val="000000"/>
              </w:rPr>
            </w:pPr>
            <w:r w:rsidRPr="00C31E24">
              <w:rPr>
                <w:color w:val="000000"/>
              </w:rPr>
              <w:t xml:space="preserve">    broadcast-ind</w:t>
            </w:r>
          </w:p>
        </w:tc>
        <w:tc>
          <w:tcPr>
            <w:tcW w:w="2183" w:type="dxa"/>
          </w:tcPr>
          <w:p w14:paraId="73C60535" w14:textId="77777777" w:rsidR="005377F9" w:rsidRPr="00C31E24" w:rsidRDefault="005377F9" w:rsidP="00D74F31">
            <w:pPr>
              <w:pStyle w:val="TAL"/>
              <w:rPr>
                <w:i/>
                <w:color w:val="000000"/>
              </w:rPr>
            </w:pPr>
            <w:r w:rsidRPr="00C31E24">
              <w:rPr>
                <w:color w:val="000000"/>
              </w:rPr>
              <w:t>"True"</w:t>
            </w:r>
          </w:p>
        </w:tc>
        <w:tc>
          <w:tcPr>
            <w:tcW w:w="2092" w:type="dxa"/>
            <w:tcBorders>
              <w:top w:val="single" w:sz="4" w:space="0" w:color="auto"/>
              <w:bottom w:val="single" w:sz="4" w:space="0" w:color="auto"/>
            </w:tcBorders>
          </w:tcPr>
          <w:p w14:paraId="0EC2BAF7" w14:textId="77777777" w:rsidR="005377F9" w:rsidRPr="00C31E24" w:rsidRDefault="005377F9" w:rsidP="00D74F31">
            <w:pPr>
              <w:pStyle w:val="TAL"/>
              <w:rPr>
                <w:color w:val="000000"/>
              </w:rPr>
            </w:pPr>
          </w:p>
        </w:tc>
        <w:tc>
          <w:tcPr>
            <w:tcW w:w="1365" w:type="dxa"/>
          </w:tcPr>
          <w:p w14:paraId="5F8B612F" w14:textId="77777777" w:rsidR="005377F9" w:rsidRPr="00C31E24" w:rsidRDefault="005377F9" w:rsidP="00D74F31">
            <w:pPr>
              <w:pStyle w:val="TAL"/>
              <w:rPr>
                <w:color w:val="000000"/>
              </w:rPr>
            </w:pPr>
          </w:p>
        </w:tc>
        <w:tc>
          <w:tcPr>
            <w:tcW w:w="1174" w:type="dxa"/>
            <w:vAlign w:val="bottom"/>
          </w:tcPr>
          <w:p w14:paraId="011C1E8C" w14:textId="77777777" w:rsidR="005377F9" w:rsidRPr="00C31E24" w:rsidRDefault="005377F9" w:rsidP="00D74F31">
            <w:pPr>
              <w:pStyle w:val="TAL"/>
              <w:rPr>
                <w:color w:val="000000"/>
              </w:rPr>
            </w:pPr>
          </w:p>
        </w:tc>
      </w:tr>
      <w:tr w:rsidR="005377F9" w:rsidRPr="00C31E24" w14:paraId="1B586182" w14:textId="77777777" w:rsidTr="00D74F31">
        <w:tblPrEx>
          <w:tblLook w:val="0060" w:firstRow="1" w:lastRow="1" w:firstColumn="0" w:lastColumn="0" w:noHBand="0" w:noVBand="0"/>
        </w:tblPrEx>
        <w:tc>
          <w:tcPr>
            <w:tcW w:w="2820" w:type="dxa"/>
          </w:tcPr>
          <w:p w14:paraId="772A5285" w14:textId="77777777" w:rsidR="005377F9" w:rsidRPr="00C31E24" w:rsidRDefault="005377F9" w:rsidP="00D74F31">
            <w:pPr>
              <w:pStyle w:val="TAL"/>
              <w:rPr>
                <w:color w:val="000000"/>
              </w:rPr>
            </w:pPr>
            <w:r w:rsidRPr="00C31E24">
              <w:rPr>
                <w:color w:val="000000"/>
              </w:rPr>
              <w:t xml:space="preserve">    mcvideo-request-uri</w:t>
            </w:r>
          </w:p>
        </w:tc>
        <w:tc>
          <w:tcPr>
            <w:tcW w:w="2183" w:type="dxa"/>
          </w:tcPr>
          <w:p w14:paraId="2DACA78D" w14:textId="77777777" w:rsidR="005377F9" w:rsidRPr="00C31E24" w:rsidRDefault="005377F9" w:rsidP="00D74F31">
            <w:pPr>
              <w:pStyle w:val="TAL"/>
              <w:rPr>
                <w:color w:val="000000"/>
              </w:rPr>
            </w:pPr>
            <w:r w:rsidRPr="00C31E24">
              <w:rPr>
                <w:color w:val="000000"/>
              </w:rPr>
              <w:t>px_MCVideo_Group_B_ID</w:t>
            </w:r>
          </w:p>
        </w:tc>
        <w:tc>
          <w:tcPr>
            <w:tcW w:w="2092" w:type="dxa"/>
            <w:tcBorders>
              <w:top w:val="single" w:sz="4" w:space="0" w:color="auto"/>
              <w:bottom w:val="single" w:sz="4" w:space="0" w:color="auto"/>
            </w:tcBorders>
          </w:tcPr>
          <w:p w14:paraId="53A48564" w14:textId="77777777" w:rsidR="005377F9" w:rsidRPr="00C31E24" w:rsidRDefault="005377F9" w:rsidP="00D74F31">
            <w:pPr>
              <w:pStyle w:val="TAL"/>
              <w:rPr>
                <w:color w:val="000000"/>
              </w:rPr>
            </w:pPr>
          </w:p>
        </w:tc>
        <w:tc>
          <w:tcPr>
            <w:tcW w:w="1365" w:type="dxa"/>
          </w:tcPr>
          <w:p w14:paraId="699E3DDE" w14:textId="77777777" w:rsidR="005377F9" w:rsidRPr="00C31E24" w:rsidRDefault="005377F9" w:rsidP="00D74F31">
            <w:pPr>
              <w:pStyle w:val="TAL"/>
              <w:rPr>
                <w:color w:val="000000"/>
              </w:rPr>
            </w:pPr>
          </w:p>
        </w:tc>
        <w:tc>
          <w:tcPr>
            <w:tcW w:w="1174" w:type="dxa"/>
            <w:vAlign w:val="bottom"/>
          </w:tcPr>
          <w:p w14:paraId="76B8671B" w14:textId="77777777" w:rsidR="005377F9" w:rsidRPr="00C31E24" w:rsidRDefault="005377F9" w:rsidP="00D74F31">
            <w:pPr>
              <w:pStyle w:val="TAL"/>
              <w:rPr>
                <w:color w:val="000000"/>
              </w:rPr>
            </w:pPr>
          </w:p>
        </w:tc>
      </w:tr>
    </w:tbl>
    <w:p w14:paraId="28A184E1" w14:textId="77777777" w:rsidR="005377F9" w:rsidRPr="00C31E24" w:rsidRDefault="005377F9" w:rsidP="005377F9"/>
    <w:p w14:paraId="57737E9C" w14:textId="77777777" w:rsidR="005377F9" w:rsidRPr="00C31E24" w:rsidRDefault="005377F9" w:rsidP="005377F9">
      <w:pPr>
        <w:pStyle w:val="TH"/>
      </w:pPr>
      <w:r w:rsidRPr="00C31E24">
        <w:rPr>
          <w:color w:val="000000"/>
        </w:rPr>
        <w:t>Table 6.1.1.9.3.3-5: SIP BYE (Step 7,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C31E24" w14:paraId="46FE3A3F" w14:textId="77777777" w:rsidTr="00D74F31">
        <w:trPr>
          <w:tblHeader/>
        </w:trPr>
        <w:tc>
          <w:tcPr>
            <w:tcW w:w="9504" w:type="dxa"/>
          </w:tcPr>
          <w:p w14:paraId="04CCFC78" w14:textId="77777777" w:rsidR="005377F9" w:rsidRPr="00C31E24" w:rsidRDefault="005377F9" w:rsidP="00D74F31">
            <w:pPr>
              <w:pStyle w:val="TAL"/>
              <w:keepLines w:val="0"/>
              <w:widowControl w:val="0"/>
              <w:ind w:right="-108"/>
              <w:rPr>
                <w:color w:val="000000"/>
              </w:rPr>
            </w:pPr>
            <w:r w:rsidRPr="00C31E24">
              <w:rPr>
                <w:color w:val="000000"/>
              </w:rPr>
              <w:t xml:space="preserve">Derivation Path: 36.579-1 [2], Table 5.5.2.2.1-1, </w:t>
            </w:r>
            <w:r w:rsidRPr="00C31E24">
              <w:t>condition MO_CALL</w:t>
            </w:r>
          </w:p>
        </w:tc>
      </w:tr>
    </w:tbl>
    <w:p w14:paraId="220D54A3" w14:textId="77777777" w:rsidR="005377F9" w:rsidRPr="00C31E24" w:rsidRDefault="005377F9" w:rsidP="005377F9"/>
    <w:p w14:paraId="7474AB35" w14:textId="77777777" w:rsidR="005377F9" w:rsidRPr="00C31E24" w:rsidRDefault="005377F9" w:rsidP="005377F9">
      <w:pPr>
        <w:pStyle w:val="TH"/>
      </w:pPr>
      <w:r w:rsidRPr="00C31E24">
        <w:rPr>
          <w:color w:val="000000"/>
        </w:rPr>
        <w:t>Table 6.1.1.9.3.3-6: SIP 200 (OK) (Step 8, Table 6.1.1.9.3.2-1)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5377F9" w:rsidRPr="00C31E24" w14:paraId="31FD8569" w14:textId="77777777" w:rsidTr="00D74F31">
        <w:trPr>
          <w:tblHeader/>
        </w:trPr>
        <w:tc>
          <w:tcPr>
            <w:tcW w:w="9517" w:type="dxa"/>
            <w:gridSpan w:val="5"/>
          </w:tcPr>
          <w:p w14:paraId="3AD900B9" w14:textId="77777777" w:rsidR="005377F9" w:rsidRPr="00C31E24" w:rsidRDefault="005377F9" w:rsidP="00D74F31">
            <w:pPr>
              <w:pStyle w:val="TAL"/>
              <w:keepLines w:val="0"/>
              <w:widowControl w:val="0"/>
              <w:rPr>
                <w:color w:val="000000"/>
              </w:rPr>
            </w:pPr>
            <w:r w:rsidRPr="00C31E24">
              <w:rPr>
                <w:color w:val="000000"/>
              </w:rPr>
              <w:t>Derivation Path: TS 36.579-1 [2], Table 5.5.2.17.1.2-1, condition MCVIDEO</w:t>
            </w:r>
          </w:p>
        </w:tc>
      </w:tr>
      <w:tr w:rsidR="005377F9" w:rsidRPr="00C31E24" w14:paraId="098B884F" w14:textId="77777777" w:rsidTr="00D74F31">
        <w:trPr>
          <w:trHeight w:val="260"/>
          <w:tblHeader/>
        </w:trPr>
        <w:tc>
          <w:tcPr>
            <w:tcW w:w="2677" w:type="dxa"/>
          </w:tcPr>
          <w:p w14:paraId="65F3DC91" w14:textId="77777777" w:rsidR="005377F9" w:rsidRPr="00C31E24" w:rsidRDefault="005377F9" w:rsidP="00D74F31">
            <w:pPr>
              <w:pStyle w:val="TAH"/>
              <w:keepLines w:val="0"/>
              <w:widowControl w:val="0"/>
              <w:rPr>
                <w:color w:val="000000"/>
              </w:rPr>
            </w:pPr>
            <w:r w:rsidRPr="00C31E24">
              <w:rPr>
                <w:color w:val="000000"/>
              </w:rPr>
              <w:t>Information Element</w:t>
            </w:r>
          </w:p>
        </w:tc>
        <w:tc>
          <w:tcPr>
            <w:tcW w:w="2160" w:type="dxa"/>
          </w:tcPr>
          <w:p w14:paraId="57619532" w14:textId="77777777" w:rsidR="005377F9" w:rsidRPr="00C31E24" w:rsidRDefault="005377F9" w:rsidP="00D74F31">
            <w:pPr>
              <w:pStyle w:val="TAH"/>
              <w:keepLines w:val="0"/>
              <w:widowControl w:val="0"/>
              <w:rPr>
                <w:color w:val="000000"/>
              </w:rPr>
            </w:pPr>
            <w:r w:rsidRPr="00C31E24">
              <w:rPr>
                <w:color w:val="000000"/>
              </w:rPr>
              <w:t>Value/remark</w:t>
            </w:r>
          </w:p>
        </w:tc>
        <w:tc>
          <w:tcPr>
            <w:tcW w:w="2160" w:type="dxa"/>
          </w:tcPr>
          <w:p w14:paraId="55A575EE" w14:textId="77777777" w:rsidR="005377F9" w:rsidRPr="00C31E24" w:rsidRDefault="005377F9" w:rsidP="00D74F31">
            <w:pPr>
              <w:pStyle w:val="TAH"/>
              <w:keepLines w:val="0"/>
              <w:widowControl w:val="0"/>
              <w:rPr>
                <w:color w:val="000000"/>
              </w:rPr>
            </w:pPr>
            <w:r w:rsidRPr="00C31E24">
              <w:rPr>
                <w:color w:val="000000"/>
              </w:rPr>
              <w:t>Comment</w:t>
            </w:r>
          </w:p>
        </w:tc>
        <w:tc>
          <w:tcPr>
            <w:tcW w:w="1373" w:type="dxa"/>
          </w:tcPr>
          <w:p w14:paraId="47AA1256" w14:textId="77777777" w:rsidR="005377F9" w:rsidRPr="00C31E24" w:rsidRDefault="005377F9" w:rsidP="00D74F31">
            <w:pPr>
              <w:pStyle w:val="TAH"/>
              <w:keepLines w:val="0"/>
              <w:widowControl w:val="0"/>
              <w:rPr>
                <w:color w:val="000000"/>
              </w:rPr>
            </w:pPr>
            <w:r w:rsidRPr="00C31E24">
              <w:rPr>
                <w:color w:val="000000"/>
              </w:rPr>
              <w:t>Reference</w:t>
            </w:r>
          </w:p>
        </w:tc>
        <w:tc>
          <w:tcPr>
            <w:tcW w:w="1147" w:type="dxa"/>
          </w:tcPr>
          <w:p w14:paraId="628E5624" w14:textId="77777777" w:rsidR="005377F9" w:rsidRPr="00C31E24" w:rsidRDefault="005377F9" w:rsidP="00D74F31">
            <w:pPr>
              <w:pStyle w:val="TAH"/>
              <w:keepLines w:val="0"/>
              <w:widowControl w:val="0"/>
              <w:rPr>
                <w:color w:val="000000"/>
              </w:rPr>
            </w:pPr>
            <w:r w:rsidRPr="00C31E24">
              <w:rPr>
                <w:color w:val="000000"/>
              </w:rPr>
              <w:t>Condition</w:t>
            </w:r>
          </w:p>
        </w:tc>
      </w:tr>
      <w:tr w:rsidR="005377F9" w:rsidRPr="00C31E24" w14:paraId="2E5D228B" w14:textId="77777777" w:rsidTr="00D74F31">
        <w:tc>
          <w:tcPr>
            <w:tcW w:w="2677" w:type="dxa"/>
          </w:tcPr>
          <w:p w14:paraId="48F90163" w14:textId="77777777" w:rsidR="005377F9" w:rsidRPr="00C31E24" w:rsidRDefault="005377F9" w:rsidP="00D74F31">
            <w:pPr>
              <w:pStyle w:val="TAL"/>
              <w:rPr>
                <w:b/>
                <w:bCs/>
              </w:rPr>
            </w:pPr>
            <w:r w:rsidRPr="00C31E24">
              <w:rPr>
                <w:b/>
                <w:bCs/>
              </w:rPr>
              <w:t>Content-Type</w:t>
            </w:r>
          </w:p>
        </w:tc>
        <w:tc>
          <w:tcPr>
            <w:tcW w:w="2160" w:type="dxa"/>
          </w:tcPr>
          <w:p w14:paraId="13B6FFC5" w14:textId="77777777" w:rsidR="005377F9" w:rsidRPr="00C31E24" w:rsidRDefault="005377F9" w:rsidP="00D74F31">
            <w:pPr>
              <w:pStyle w:val="TAL"/>
            </w:pPr>
            <w:r w:rsidRPr="00C31E24">
              <w:t>not present</w:t>
            </w:r>
          </w:p>
        </w:tc>
        <w:tc>
          <w:tcPr>
            <w:tcW w:w="2160" w:type="dxa"/>
          </w:tcPr>
          <w:p w14:paraId="6E7EE302" w14:textId="77777777" w:rsidR="005377F9" w:rsidRPr="00C31E24" w:rsidRDefault="005377F9" w:rsidP="00D74F31">
            <w:pPr>
              <w:pStyle w:val="TAL"/>
            </w:pPr>
          </w:p>
        </w:tc>
        <w:tc>
          <w:tcPr>
            <w:tcW w:w="1373" w:type="dxa"/>
          </w:tcPr>
          <w:p w14:paraId="14D7B7A5" w14:textId="77777777" w:rsidR="005377F9" w:rsidRPr="00C31E24" w:rsidRDefault="005377F9" w:rsidP="00D74F31">
            <w:pPr>
              <w:pStyle w:val="TAL"/>
            </w:pPr>
          </w:p>
        </w:tc>
        <w:tc>
          <w:tcPr>
            <w:tcW w:w="1147" w:type="dxa"/>
          </w:tcPr>
          <w:p w14:paraId="32ACE86B" w14:textId="77777777" w:rsidR="005377F9" w:rsidRPr="00C31E24" w:rsidRDefault="005377F9" w:rsidP="00D74F31">
            <w:pPr>
              <w:pStyle w:val="TAL"/>
            </w:pPr>
          </w:p>
        </w:tc>
      </w:tr>
      <w:tr w:rsidR="005377F9" w:rsidRPr="00C31E24" w14:paraId="249EAD13" w14:textId="77777777" w:rsidTr="00D74F31">
        <w:tc>
          <w:tcPr>
            <w:tcW w:w="2677" w:type="dxa"/>
          </w:tcPr>
          <w:p w14:paraId="460307E3" w14:textId="77777777" w:rsidR="005377F9" w:rsidRPr="00C31E24" w:rsidRDefault="005377F9" w:rsidP="00D74F31">
            <w:pPr>
              <w:pStyle w:val="TAL"/>
              <w:rPr>
                <w:b/>
                <w:bCs/>
              </w:rPr>
            </w:pPr>
            <w:r w:rsidRPr="00C31E24">
              <w:rPr>
                <w:b/>
                <w:bCs/>
              </w:rPr>
              <w:t>Content-Length</w:t>
            </w:r>
          </w:p>
        </w:tc>
        <w:tc>
          <w:tcPr>
            <w:tcW w:w="2160" w:type="dxa"/>
          </w:tcPr>
          <w:p w14:paraId="7D525DB0" w14:textId="77777777" w:rsidR="005377F9" w:rsidRPr="00C31E24" w:rsidRDefault="005377F9" w:rsidP="00D74F31">
            <w:pPr>
              <w:pStyle w:val="TAL"/>
            </w:pPr>
          </w:p>
        </w:tc>
        <w:tc>
          <w:tcPr>
            <w:tcW w:w="2160" w:type="dxa"/>
          </w:tcPr>
          <w:p w14:paraId="5BE11B0D" w14:textId="77777777" w:rsidR="005377F9" w:rsidRPr="00C31E24" w:rsidRDefault="005377F9" w:rsidP="00D74F31">
            <w:pPr>
              <w:pStyle w:val="TAL"/>
            </w:pPr>
          </w:p>
        </w:tc>
        <w:tc>
          <w:tcPr>
            <w:tcW w:w="1373" w:type="dxa"/>
          </w:tcPr>
          <w:p w14:paraId="65D7B423" w14:textId="77777777" w:rsidR="005377F9" w:rsidRPr="00C31E24" w:rsidRDefault="005377F9" w:rsidP="00D74F31">
            <w:pPr>
              <w:pStyle w:val="TAL"/>
            </w:pPr>
          </w:p>
        </w:tc>
        <w:tc>
          <w:tcPr>
            <w:tcW w:w="1147" w:type="dxa"/>
          </w:tcPr>
          <w:p w14:paraId="1F268A91" w14:textId="77777777" w:rsidR="005377F9" w:rsidRPr="00C31E24" w:rsidRDefault="005377F9" w:rsidP="00D74F31">
            <w:pPr>
              <w:pStyle w:val="TAL"/>
            </w:pPr>
          </w:p>
        </w:tc>
      </w:tr>
      <w:tr w:rsidR="005377F9" w:rsidRPr="00C31E24" w14:paraId="2547D7E1" w14:textId="77777777" w:rsidTr="00D74F31">
        <w:tc>
          <w:tcPr>
            <w:tcW w:w="2677" w:type="dxa"/>
          </w:tcPr>
          <w:p w14:paraId="766287EB" w14:textId="77777777" w:rsidR="005377F9" w:rsidRPr="00C31E24" w:rsidRDefault="005377F9" w:rsidP="00D74F31">
            <w:pPr>
              <w:pStyle w:val="TAL"/>
            </w:pPr>
            <w:r w:rsidRPr="00C31E24">
              <w:t xml:space="preserve">  value</w:t>
            </w:r>
          </w:p>
        </w:tc>
        <w:tc>
          <w:tcPr>
            <w:tcW w:w="2160" w:type="dxa"/>
          </w:tcPr>
          <w:p w14:paraId="3D05304B" w14:textId="77777777" w:rsidR="005377F9" w:rsidRPr="00C31E24" w:rsidRDefault="005377F9" w:rsidP="00D74F31">
            <w:pPr>
              <w:pStyle w:val="TAL"/>
            </w:pPr>
            <w:r w:rsidRPr="00C31E24">
              <w:t>"0"</w:t>
            </w:r>
          </w:p>
        </w:tc>
        <w:tc>
          <w:tcPr>
            <w:tcW w:w="2160" w:type="dxa"/>
          </w:tcPr>
          <w:p w14:paraId="0B1A72B5" w14:textId="77777777" w:rsidR="005377F9" w:rsidRPr="00C31E24" w:rsidRDefault="005377F9" w:rsidP="00D74F31">
            <w:pPr>
              <w:pStyle w:val="TAL"/>
            </w:pPr>
            <w:r w:rsidRPr="00C31E24">
              <w:t>No message body included</w:t>
            </w:r>
          </w:p>
        </w:tc>
        <w:tc>
          <w:tcPr>
            <w:tcW w:w="1373" w:type="dxa"/>
          </w:tcPr>
          <w:p w14:paraId="10AF4BD8" w14:textId="77777777" w:rsidR="005377F9" w:rsidRPr="00C31E24" w:rsidRDefault="005377F9" w:rsidP="00D74F31">
            <w:pPr>
              <w:pStyle w:val="TAL"/>
            </w:pPr>
          </w:p>
        </w:tc>
        <w:tc>
          <w:tcPr>
            <w:tcW w:w="1147" w:type="dxa"/>
          </w:tcPr>
          <w:p w14:paraId="2FFD58E3" w14:textId="77777777" w:rsidR="005377F9" w:rsidRPr="00C31E24" w:rsidRDefault="005377F9" w:rsidP="00D74F31">
            <w:pPr>
              <w:pStyle w:val="TAL"/>
            </w:pPr>
          </w:p>
        </w:tc>
      </w:tr>
    </w:tbl>
    <w:p w14:paraId="50319D4B" w14:textId="77777777" w:rsidR="005377F9" w:rsidRPr="00C31E24" w:rsidRDefault="005377F9" w:rsidP="005377F9"/>
    <w:p w14:paraId="3D04B52A" w14:textId="77777777" w:rsidR="005377F9" w:rsidRPr="00C31E24" w:rsidRDefault="005377F9" w:rsidP="005377F9">
      <w:pPr>
        <w:pStyle w:val="Heading4"/>
      </w:pPr>
      <w:bookmarkStart w:id="406" w:name="_Toc75906925"/>
      <w:bookmarkStart w:id="407" w:name="_Toc75907262"/>
      <w:bookmarkStart w:id="408" w:name="_Toc84345722"/>
      <w:bookmarkStart w:id="409" w:name="_Toc99871270"/>
      <w:r w:rsidRPr="00C31E24">
        <w:t>6.1.1.10</w:t>
      </w:r>
      <w:r w:rsidRPr="00C31E24">
        <w:tab/>
        <w:t>On-network / On-demand Pre-arranged Group Call / Imminent Peril Group Call / Client Originated (CO)</w:t>
      </w:r>
      <w:bookmarkEnd w:id="406"/>
      <w:bookmarkEnd w:id="407"/>
      <w:bookmarkEnd w:id="408"/>
      <w:bookmarkEnd w:id="409"/>
    </w:p>
    <w:p w14:paraId="78A6D708" w14:textId="77777777" w:rsidR="005377F9" w:rsidRPr="00C31E24" w:rsidRDefault="005377F9" w:rsidP="005377F9">
      <w:pPr>
        <w:pStyle w:val="H6"/>
      </w:pPr>
      <w:bookmarkStart w:id="410" w:name="_Toc52787700"/>
      <w:r w:rsidRPr="00C31E24">
        <w:t>6.1.1.10.1</w:t>
      </w:r>
      <w:r w:rsidRPr="00C31E24">
        <w:tab/>
        <w:t>Test Purpose (TP)</w:t>
      </w:r>
      <w:bookmarkEnd w:id="410"/>
    </w:p>
    <w:p w14:paraId="339458C0" w14:textId="77777777" w:rsidR="005377F9" w:rsidRPr="00C31E24" w:rsidRDefault="005377F9" w:rsidP="005377F9">
      <w:pPr>
        <w:pStyle w:val="H6"/>
      </w:pPr>
      <w:r w:rsidRPr="00C31E24">
        <w:t>(1)</w:t>
      </w:r>
    </w:p>
    <w:p w14:paraId="5D1D878E"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registered and authorised for MCVideo Service }</w:t>
      </w:r>
    </w:p>
    <w:p w14:paraId="50E62934"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28C788D5"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an MCVideo On-demand Pre-arranged Imminent Peril Group Call }</w:t>
      </w:r>
    </w:p>
    <w:p w14:paraId="09D91E29" w14:textId="77777777"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sends a SIP INVITE message to setup the Imminent Peril Group Call }</w:t>
      </w:r>
    </w:p>
    <w:p w14:paraId="6966C902" w14:textId="77777777" w:rsidR="005377F9" w:rsidRPr="00C31E24" w:rsidRDefault="005377F9" w:rsidP="005377F9">
      <w:pPr>
        <w:pStyle w:val="PL"/>
        <w:rPr>
          <w:noProof w:val="0"/>
        </w:rPr>
      </w:pPr>
      <w:r w:rsidRPr="00C31E24">
        <w:rPr>
          <w:noProof w:val="0"/>
        </w:rPr>
        <w:t xml:space="preserve">            }</w:t>
      </w:r>
    </w:p>
    <w:p w14:paraId="273A41D2" w14:textId="77777777" w:rsidR="005377F9" w:rsidRPr="00C31E24" w:rsidRDefault="005377F9" w:rsidP="005377F9">
      <w:pPr>
        <w:pStyle w:val="PL"/>
        <w:rPr>
          <w:rFonts w:cs="Courier New"/>
          <w:b/>
          <w:noProof w:val="0"/>
          <w:szCs w:val="16"/>
        </w:rPr>
      </w:pPr>
    </w:p>
    <w:p w14:paraId="00FBE4F1" w14:textId="77777777" w:rsidR="005377F9" w:rsidRPr="00C31E24" w:rsidRDefault="005377F9" w:rsidP="005377F9">
      <w:pPr>
        <w:pStyle w:val="H6"/>
      </w:pPr>
      <w:r w:rsidRPr="00C31E24">
        <w:t>(2)</w:t>
      </w:r>
    </w:p>
    <w:p w14:paraId="5A8AA83F"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having established an MCVideo On-demand Pre-arranged Imminent Peril Group Call }</w:t>
      </w:r>
    </w:p>
    <w:p w14:paraId="146569A8"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11931F23"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User receives a Transmission Granted message ) }</w:t>
      </w:r>
    </w:p>
    <w:p w14:paraId="541E31AB" w14:textId="77777777"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responds with a Transmission Control Ack message </w:t>
      </w:r>
      <w:r w:rsidRPr="00C31E24">
        <w:rPr>
          <w:b/>
          <w:bCs/>
          <w:noProof w:val="0"/>
        </w:rPr>
        <w:t>and</w:t>
      </w:r>
      <w:r w:rsidRPr="00C31E24">
        <w:rPr>
          <w:noProof w:val="0"/>
        </w:rPr>
        <w:t xml:space="preserve"> provides Transmission granted notification to the MCVideo User </w:t>
      </w:r>
      <w:r w:rsidRPr="00C31E24">
        <w:rPr>
          <w:b/>
          <w:bCs/>
          <w:noProof w:val="0"/>
        </w:rPr>
        <w:t>and</w:t>
      </w:r>
      <w:r w:rsidRPr="00C31E24">
        <w:rPr>
          <w:noProof w:val="0"/>
        </w:rPr>
        <w:t xml:space="preserve"> respects Transmission Control (Transmission Granted, Transmission Control ACK, Transmission End Request, Transmission Control Response) }</w:t>
      </w:r>
    </w:p>
    <w:p w14:paraId="2564508E" w14:textId="77777777" w:rsidR="005377F9" w:rsidRPr="00C31E24" w:rsidRDefault="005377F9" w:rsidP="005377F9">
      <w:pPr>
        <w:pStyle w:val="PL"/>
        <w:rPr>
          <w:noProof w:val="0"/>
        </w:rPr>
      </w:pPr>
      <w:r w:rsidRPr="00C31E24">
        <w:rPr>
          <w:noProof w:val="0"/>
        </w:rPr>
        <w:t xml:space="preserve">            }</w:t>
      </w:r>
    </w:p>
    <w:p w14:paraId="14730C7D" w14:textId="77777777" w:rsidR="005377F9" w:rsidRPr="00C31E24" w:rsidRDefault="005377F9" w:rsidP="005377F9">
      <w:pPr>
        <w:pStyle w:val="PL"/>
        <w:rPr>
          <w:rFonts w:cs="Courier New"/>
          <w:b/>
          <w:noProof w:val="0"/>
          <w:szCs w:val="16"/>
        </w:rPr>
      </w:pPr>
    </w:p>
    <w:p w14:paraId="1CB2D408" w14:textId="77777777" w:rsidR="005377F9" w:rsidRPr="00C31E24" w:rsidRDefault="005377F9" w:rsidP="005377F9">
      <w:pPr>
        <w:pStyle w:val="H6"/>
      </w:pPr>
      <w:r w:rsidRPr="00C31E24">
        <w:t>(3)</w:t>
      </w:r>
    </w:p>
    <w:p w14:paraId="137CE85D"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having an ongoing MCVideo On-demand Pre-arranged Imminent Peril Group Call }</w:t>
      </w:r>
    </w:p>
    <w:p w14:paraId="39EAE6C4"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03A3C2C6"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User requests to release Transmission control }</w:t>
      </w:r>
    </w:p>
    <w:p w14:paraId="3C73EA0A" w14:textId="77777777"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sends a </w:t>
      </w:r>
      <w:r w:rsidRPr="00C31E24">
        <w:rPr>
          <w:rFonts w:cs="Arial"/>
          <w:noProof w:val="0"/>
          <w:szCs w:val="18"/>
        </w:rPr>
        <w:t>Transmission End Request</w:t>
      </w:r>
      <w:r w:rsidRPr="00C31E24">
        <w:rPr>
          <w:noProof w:val="0"/>
        </w:rPr>
        <w:t xml:space="preserve"> message and then responds to the </w:t>
      </w:r>
      <w:r w:rsidRPr="00C31E24">
        <w:rPr>
          <w:rFonts w:cs="Arial"/>
          <w:noProof w:val="0"/>
          <w:szCs w:val="18"/>
        </w:rPr>
        <w:t>Transmission End Response</w:t>
      </w:r>
      <w:r w:rsidRPr="00C31E24">
        <w:rPr>
          <w:noProof w:val="0"/>
        </w:rPr>
        <w:t xml:space="preserve"> message with a </w:t>
      </w:r>
      <w:r w:rsidRPr="00C31E24">
        <w:rPr>
          <w:rFonts w:cs="Arial"/>
          <w:noProof w:val="0"/>
          <w:szCs w:val="18"/>
        </w:rPr>
        <w:t>Transmission Control ACK</w:t>
      </w:r>
      <w:r w:rsidRPr="00C31E24">
        <w:rPr>
          <w:noProof w:val="0"/>
        </w:rPr>
        <w:t xml:space="preserve">  message }</w:t>
      </w:r>
    </w:p>
    <w:p w14:paraId="45E65FBE" w14:textId="77777777" w:rsidR="005377F9" w:rsidRPr="00C31E24" w:rsidRDefault="005377F9" w:rsidP="005377F9">
      <w:pPr>
        <w:pStyle w:val="PL"/>
        <w:rPr>
          <w:noProof w:val="0"/>
        </w:rPr>
      </w:pPr>
      <w:r w:rsidRPr="00C31E24">
        <w:rPr>
          <w:noProof w:val="0"/>
        </w:rPr>
        <w:t xml:space="preserve">           }</w:t>
      </w:r>
    </w:p>
    <w:p w14:paraId="31F3DB42" w14:textId="77777777" w:rsidR="005377F9" w:rsidRPr="00C31E24" w:rsidRDefault="005377F9" w:rsidP="005377F9">
      <w:pPr>
        <w:pStyle w:val="PL"/>
        <w:rPr>
          <w:rFonts w:cs="Courier New"/>
          <w:noProof w:val="0"/>
          <w:szCs w:val="16"/>
        </w:rPr>
      </w:pPr>
    </w:p>
    <w:p w14:paraId="732F47A5" w14:textId="77777777" w:rsidR="005377F9" w:rsidRPr="00C31E24" w:rsidRDefault="005377F9" w:rsidP="005377F9">
      <w:pPr>
        <w:pStyle w:val="H6"/>
      </w:pPr>
      <w:r w:rsidRPr="00C31E24">
        <w:t>(4)</w:t>
      </w:r>
    </w:p>
    <w:p w14:paraId="77DC6885"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having released Transmission control }</w:t>
      </w:r>
    </w:p>
    <w:p w14:paraId="5DA29F97"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42D145A3"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User requests to terminate the On-demand Pre-arranged Imminent Peril Group Call }</w:t>
      </w:r>
    </w:p>
    <w:p w14:paraId="716959A0" w14:textId="77777777"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sends a SIP BYE request and leaves the MCVideo Session }</w:t>
      </w:r>
    </w:p>
    <w:p w14:paraId="71A0400A" w14:textId="77777777" w:rsidR="005377F9" w:rsidRPr="00C31E24" w:rsidRDefault="005377F9" w:rsidP="005377F9">
      <w:pPr>
        <w:pStyle w:val="PL"/>
        <w:rPr>
          <w:noProof w:val="0"/>
        </w:rPr>
      </w:pPr>
      <w:r w:rsidRPr="00C31E24">
        <w:rPr>
          <w:noProof w:val="0"/>
        </w:rPr>
        <w:t xml:space="preserve">           }</w:t>
      </w:r>
    </w:p>
    <w:p w14:paraId="2BC5B5A5" w14:textId="77777777" w:rsidR="005377F9" w:rsidRPr="00C31E24" w:rsidRDefault="005377F9" w:rsidP="005377F9">
      <w:pPr>
        <w:pStyle w:val="PL"/>
        <w:rPr>
          <w:rFonts w:cs="Courier New"/>
          <w:noProof w:val="0"/>
          <w:szCs w:val="16"/>
        </w:rPr>
      </w:pPr>
    </w:p>
    <w:p w14:paraId="5AD65813" w14:textId="77777777" w:rsidR="005377F9" w:rsidRPr="00C31E24" w:rsidRDefault="005377F9" w:rsidP="005377F9">
      <w:pPr>
        <w:pStyle w:val="H6"/>
      </w:pPr>
      <w:bookmarkStart w:id="411" w:name="_Toc52787520"/>
      <w:bookmarkStart w:id="412" w:name="_Toc52787701"/>
      <w:r w:rsidRPr="00C31E24">
        <w:t>6.1.1.10.2</w:t>
      </w:r>
      <w:r w:rsidRPr="00C31E24">
        <w:tab/>
        <w:t>Conformance requirements</w:t>
      </w:r>
      <w:bookmarkEnd w:id="411"/>
      <w:bookmarkEnd w:id="412"/>
    </w:p>
    <w:p w14:paraId="6BFDC8A3" w14:textId="6997B614" w:rsidR="005377F9" w:rsidRPr="00C31E24" w:rsidRDefault="005377F9" w:rsidP="005377F9">
      <w:r w:rsidRPr="00C31E24">
        <w:t>References: The conformance requirements covered in the current Test Caseare specified in TS 24.281, clauses 9.2.1.2.1.1 and 6.2.8.1.9; TS24.581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206F919" w14:textId="77777777" w:rsidR="005377F9" w:rsidRPr="00C31E24" w:rsidRDefault="005377F9" w:rsidP="005377F9">
      <w:r w:rsidRPr="00C31E24">
        <w:t>[TS 24.281, clause 9.2.1.2.1.1]</w:t>
      </w:r>
    </w:p>
    <w:p w14:paraId="608EEC80" w14:textId="77777777" w:rsidR="005377F9" w:rsidRPr="00C31E24" w:rsidRDefault="005377F9" w:rsidP="005377F9">
      <w:r w:rsidRPr="00C31E24">
        <w:t>Upon receiving a request from an MCVideo user to establish an MCVideo prearranged group session the MCVideo client shall generate an initial SIP INVITE request by following the UE originating session procedures specified in 3GPP TS 24.229 [</w:t>
      </w:r>
      <w:r w:rsidRPr="00C31E24">
        <w:rPr>
          <w:lang w:eastAsia="zh-CN"/>
        </w:rPr>
        <w:t>11</w:t>
      </w:r>
      <w:r w:rsidRPr="00C31E24">
        <w:t>], with the clarifications given below.</w:t>
      </w:r>
    </w:p>
    <w:p w14:paraId="6613E216" w14:textId="77777777" w:rsidR="005377F9" w:rsidRPr="00C31E24" w:rsidRDefault="005377F9" w:rsidP="005377F9">
      <w:r w:rsidRPr="00C31E24">
        <w:t>The MC</w:t>
      </w:r>
      <w:r w:rsidRPr="00C31E24">
        <w:rPr>
          <w:lang w:eastAsia="zh-CN"/>
        </w:rPr>
        <w:t>Video</w:t>
      </w:r>
      <w:r w:rsidRPr="00C31E24">
        <w:t xml:space="preserve"> client:</w:t>
      </w:r>
    </w:p>
    <w:p w14:paraId="23D552F1" w14:textId="77777777" w:rsidR="005377F9" w:rsidRPr="00C31E24" w:rsidRDefault="005377F9" w:rsidP="005377F9">
      <w:pPr>
        <w:pStyle w:val="B1"/>
      </w:pPr>
      <w:r w:rsidRPr="00C31E24">
        <w:t>1)</w:t>
      </w:r>
      <w:r w:rsidRPr="00C31E24">
        <w:tab/>
        <w:t>if the MC</w:t>
      </w:r>
      <w:r w:rsidRPr="00C31E24">
        <w:rPr>
          <w:lang w:eastAsia="zh-CN"/>
        </w:rPr>
        <w:t>Video</w:t>
      </w:r>
      <w:r w:rsidRPr="00C31E24">
        <w:t xml:space="preserve"> user has requested the origination of an MC</w:t>
      </w:r>
      <w:r w:rsidRPr="00C31E24">
        <w:rPr>
          <w:lang w:eastAsia="zh-CN"/>
        </w:rPr>
        <w:t>Video</w:t>
      </w:r>
      <w:r w:rsidRPr="00C31E24">
        <w:t xml:space="preserve"> emergency group call or is originating an MC</w:t>
      </w:r>
      <w:r w:rsidRPr="00C31E24">
        <w:rPr>
          <w:lang w:eastAsia="zh-CN"/>
        </w:rPr>
        <w:t>Video</w:t>
      </w:r>
      <w:r w:rsidRPr="00C31E24">
        <w:t xml:space="preserve"> prearranged group call and the MCVideo emergency state is already set, the MC</w:t>
      </w:r>
      <w:r w:rsidRPr="00C31E24">
        <w:rPr>
          <w:lang w:eastAsia="zh-CN"/>
        </w:rPr>
        <w:t>Video</w:t>
      </w:r>
      <w:r w:rsidRPr="00C31E24">
        <w:t xml:space="preserve"> client shall comply with the procedures in subclause 6.2.8.1.1;</w:t>
      </w:r>
    </w:p>
    <w:p w14:paraId="49DB9F13" w14:textId="77777777" w:rsidR="005377F9" w:rsidRPr="00C31E24" w:rsidRDefault="005377F9" w:rsidP="005377F9">
      <w:pPr>
        <w:pStyle w:val="B1"/>
      </w:pPr>
      <w:r w:rsidRPr="00C31E24">
        <w:t>2)</w:t>
      </w:r>
      <w:r w:rsidRPr="00C31E24">
        <w:tab/>
        <w:t>if the MC</w:t>
      </w:r>
      <w:r w:rsidRPr="00C31E24">
        <w:rPr>
          <w:lang w:eastAsia="zh-CN"/>
        </w:rPr>
        <w:t>Video</w:t>
      </w:r>
      <w:r w:rsidRPr="00C31E24">
        <w:t xml:space="preserve"> user has requested the origination of an MC</w:t>
      </w:r>
      <w:r w:rsidRPr="00C31E24">
        <w:rPr>
          <w:lang w:eastAsia="zh-CN"/>
        </w:rPr>
        <w:t>Video</w:t>
      </w:r>
      <w:r w:rsidRPr="00C31E24">
        <w:t xml:space="preserve"> imminent peril group call, the MC</w:t>
      </w:r>
      <w:r w:rsidRPr="00C31E24">
        <w:rPr>
          <w:lang w:eastAsia="zh-CN"/>
        </w:rPr>
        <w:t>Video</w:t>
      </w:r>
      <w:r w:rsidRPr="00C31E24">
        <w:t xml:space="preserve"> client shall comply with the procedures in subclause </w:t>
      </w:r>
      <w:r w:rsidRPr="00C31E24">
        <w:rPr>
          <w:lang w:eastAsia="zh-CN"/>
        </w:rPr>
        <w:t>6.2.8.1.9</w:t>
      </w:r>
      <w:r w:rsidRPr="00C31E24">
        <w:t>;</w:t>
      </w:r>
    </w:p>
    <w:p w14:paraId="0972663C" w14:textId="77777777" w:rsidR="005377F9" w:rsidRPr="00C31E24" w:rsidRDefault="005377F9" w:rsidP="005377F9">
      <w:pPr>
        <w:pStyle w:val="B1"/>
      </w:pPr>
      <w:r w:rsidRPr="00C31E24">
        <w:t>3)</w:t>
      </w:r>
      <w:r w:rsidRPr="00C31E24">
        <w:tab/>
        <w:t>if the MC</w:t>
      </w:r>
      <w:r w:rsidRPr="00C31E24">
        <w:rPr>
          <w:lang w:eastAsia="zh-CN"/>
        </w:rPr>
        <w:t>Video</w:t>
      </w:r>
      <w:r w:rsidRPr="00C31E24">
        <w:t xml:space="preserve"> user has requested the origination of a broadcast group call, the MC</w:t>
      </w:r>
      <w:r w:rsidRPr="00C31E24">
        <w:rPr>
          <w:lang w:eastAsia="zh-CN"/>
        </w:rPr>
        <w:t>Video</w:t>
      </w:r>
      <w:r w:rsidRPr="00C31E24">
        <w:t xml:space="preserve"> client shall comply with the procedures in subclause </w:t>
      </w:r>
      <w:r w:rsidRPr="00C31E24">
        <w:rPr>
          <w:lang w:eastAsia="zh-CN"/>
        </w:rPr>
        <w:t>6.2.8.2</w:t>
      </w:r>
      <w:r w:rsidRPr="00C31E24">
        <w:t>;</w:t>
      </w:r>
    </w:p>
    <w:p w14:paraId="04C8C678" w14:textId="77777777" w:rsidR="005377F9" w:rsidRPr="00C31E24" w:rsidRDefault="005377F9" w:rsidP="005377F9">
      <w:pPr>
        <w:pStyle w:val="B1"/>
      </w:pPr>
      <w:r w:rsidRPr="00C31E24">
        <w:t>4)</w:t>
      </w:r>
      <w:r w:rsidRPr="00C31E24">
        <w:tab/>
        <w:t>shall include the g.3gpp.mc</w:t>
      </w:r>
      <w:r w:rsidRPr="00C31E24">
        <w:rPr>
          <w:lang w:eastAsia="zh-CN"/>
        </w:rPr>
        <w:t>video</w:t>
      </w:r>
      <w:r w:rsidRPr="00C31E24">
        <w:t xml:space="preserve"> media feature tag and the g.3gpp.icsi-ref media feature tag with the value of "urn:urn-7:3gpp-service.ims.icsi.mc</w:t>
      </w:r>
      <w:r w:rsidRPr="00C31E24">
        <w:rPr>
          <w:lang w:eastAsia="zh-CN"/>
        </w:rPr>
        <w:t>video</w:t>
      </w:r>
      <w:r w:rsidRPr="00C31E24">
        <w:t xml:space="preserve">" in the Contact header field of the SIP </w:t>
      </w:r>
      <w:r w:rsidRPr="00C31E24">
        <w:rPr>
          <w:lang w:eastAsia="zh-CN"/>
        </w:rPr>
        <w:t>INVITE</w:t>
      </w:r>
      <w:r w:rsidRPr="00C31E24">
        <w:t xml:space="preserve"> request according to IETF RFC 3840 [</w:t>
      </w:r>
      <w:r w:rsidRPr="00C31E24">
        <w:rPr>
          <w:lang w:eastAsia="zh-CN"/>
        </w:rPr>
        <w:t>22</w:t>
      </w:r>
      <w:r w:rsidRPr="00C31E24">
        <w:t>];</w:t>
      </w:r>
    </w:p>
    <w:p w14:paraId="2572A5B0" w14:textId="77777777" w:rsidR="005377F9" w:rsidRPr="00C31E24" w:rsidRDefault="005377F9" w:rsidP="005377F9">
      <w:pPr>
        <w:pStyle w:val="B1"/>
      </w:pPr>
      <w:r w:rsidRPr="00C31E24">
        <w:t>5)</w:t>
      </w:r>
      <w:r w:rsidRPr="00C31E24">
        <w:tab/>
        <w:t>shall include an Accept-Contact header field containing the g.3gpp.mc</w:t>
      </w:r>
      <w:r w:rsidRPr="00C31E24">
        <w:rPr>
          <w:lang w:eastAsia="zh-CN"/>
        </w:rPr>
        <w:t>video</w:t>
      </w:r>
      <w:r w:rsidRPr="00C31E24">
        <w:t xml:space="preserve"> media feature tag along with the "require" and "explicit" header field parameters according to IETF RFC 3841 [</w:t>
      </w:r>
      <w:r w:rsidRPr="00C31E24">
        <w:rPr>
          <w:lang w:eastAsia="zh-CN"/>
        </w:rPr>
        <w:t>20</w:t>
      </w:r>
      <w:r w:rsidRPr="00C31E24">
        <w:t>];</w:t>
      </w:r>
    </w:p>
    <w:p w14:paraId="3A4B1E57" w14:textId="77777777" w:rsidR="005377F9" w:rsidRPr="00C31E24" w:rsidRDefault="005377F9" w:rsidP="005377F9">
      <w:pPr>
        <w:pStyle w:val="B1"/>
      </w:pPr>
      <w:r w:rsidRPr="00C31E24">
        <w:t>6)</w:t>
      </w:r>
      <w:r w:rsidRPr="00C31E24">
        <w:tab/>
        <w:t>shall include the ICSI value "urn:urn-7:3gpp-service.ims.icsi.mc</w:t>
      </w:r>
      <w:r w:rsidRPr="00C31E24">
        <w:rPr>
          <w:lang w:eastAsia="zh-CN"/>
        </w:rPr>
        <w:t>video</w:t>
      </w:r>
      <w:r w:rsidRPr="00C31E24">
        <w:t>" (</w:t>
      </w:r>
      <w:r w:rsidRPr="00C31E24">
        <w:rPr>
          <w:lang w:eastAsia="zh-CN"/>
        </w:rPr>
        <w:t xml:space="preserve">coded as specified in </w:t>
      </w:r>
      <w:r w:rsidRPr="00C31E24">
        <w:t>3GPP TS 24.229 [</w:t>
      </w:r>
      <w:r w:rsidRPr="00C31E24">
        <w:rPr>
          <w:lang w:eastAsia="zh-CN"/>
        </w:rPr>
        <w:t>11</w:t>
      </w:r>
      <w:r w:rsidRPr="00C31E24">
        <w:t>]</w:t>
      </w:r>
      <w:r w:rsidRPr="00C31E24">
        <w:rPr>
          <w:lang w:eastAsia="zh-CN"/>
        </w:rPr>
        <w:t xml:space="preserve">), </w:t>
      </w:r>
      <w:r w:rsidRPr="00C31E24">
        <w:t>in a P-Preferred-Service header field according to IETF </w:t>
      </w:r>
      <w:r w:rsidRPr="00C31E24">
        <w:rPr>
          <w:rFonts w:eastAsia="Yu Gothic"/>
        </w:rPr>
        <w:t>RFC 6050 [</w:t>
      </w:r>
      <w:r w:rsidRPr="00C31E24">
        <w:rPr>
          <w:lang w:eastAsia="zh-CN"/>
        </w:rPr>
        <w:t>14</w:t>
      </w:r>
      <w:r w:rsidRPr="00C31E24">
        <w:rPr>
          <w:rFonts w:eastAsia="Yu Gothic"/>
        </w:rPr>
        <w:t xml:space="preserve">] </w:t>
      </w:r>
      <w:r w:rsidRPr="00C31E24">
        <w:t>in the SIP INVITE request;</w:t>
      </w:r>
    </w:p>
    <w:p w14:paraId="6ED7BB6E" w14:textId="77777777" w:rsidR="005377F9" w:rsidRPr="00C31E24" w:rsidRDefault="005377F9" w:rsidP="005377F9">
      <w:pPr>
        <w:pStyle w:val="B1"/>
      </w:pPr>
      <w:r w:rsidRPr="00C31E24">
        <w:t>7)</w:t>
      </w:r>
      <w:r w:rsidRPr="00C31E24">
        <w:tab/>
        <w:t xml:space="preserve">shall include an Accept-Contact header field with 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along with the "require" and "explicit" header field parameters according to IETF RFC 3841 [</w:t>
      </w:r>
      <w:r w:rsidRPr="00C31E24">
        <w:rPr>
          <w:lang w:eastAsia="zh-CN"/>
        </w:rPr>
        <w:t>20</w:t>
      </w:r>
      <w:r w:rsidRPr="00C31E24">
        <w:t>];</w:t>
      </w:r>
    </w:p>
    <w:p w14:paraId="653E6445" w14:textId="77777777" w:rsidR="005377F9" w:rsidRPr="00C31E24" w:rsidRDefault="005377F9" w:rsidP="005377F9">
      <w:pPr>
        <w:pStyle w:val="B1"/>
      </w:pPr>
      <w:r w:rsidRPr="00C31E24">
        <w:t>8)</w:t>
      </w:r>
      <w:r w:rsidRPr="00C31E24">
        <w:tab/>
        <w:t>should include the "timer" option tag in the Supported header field;</w:t>
      </w:r>
    </w:p>
    <w:p w14:paraId="259987E8" w14:textId="77777777" w:rsidR="005377F9" w:rsidRPr="00C31E24" w:rsidRDefault="005377F9" w:rsidP="005377F9">
      <w:pPr>
        <w:pStyle w:val="B1"/>
      </w:pPr>
      <w:r w:rsidRPr="00C31E24">
        <w:t>9)</w:t>
      </w:r>
      <w:r w:rsidRPr="00C31E24">
        <w:tab/>
        <w:t>should include the Session-Expires header field according to IETF RFC 4028 [</w:t>
      </w:r>
      <w:r w:rsidRPr="00C31E24">
        <w:rPr>
          <w:lang w:eastAsia="zh-CN"/>
        </w:rPr>
        <w:t>23</w:t>
      </w:r>
      <w:r w:rsidRPr="00C31E24">
        <w:t>]. It is recommended that the "refresher" header field parameter is omitted. If included, the "refresher" header field parameter shall be set to "uac";</w:t>
      </w:r>
    </w:p>
    <w:p w14:paraId="0DFF84C9" w14:textId="77777777" w:rsidR="005377F9" w:rsidRPr="00C31E24" w:rsidRDefault="005377F9" w:rsidP="005377F9">
      <w:pPr>
        <w:pStyle w:val="B1"/>
      </w:pPr>
      <w:r w:rsidRPr="00C31E24">
        <w:t>10)</w:t>
      </w:r>
      <w:r w:rsidRPr="00C31E24">
        <w:tab/>
        <w:t>shall set the Request-URI of the SIP INVITE request to the public service identity identifying the participating MCVideo function serving the MCVideo user;</w:t>
      </w:r>
    </w:p>
    <w:p w14:paraId="1E95BAA9" w14:textId="77777777" w:rsidR="005377F9" w:rsidRPr="00C31E24" w:rsidRDefault="005377F9" w:rsidP="005377F9">
      <w:pPr>
        <w:pStyle w:val="NO"/>
      </w:pPr>
      <w:r w:rsidRPr="00C31E24">
        <w:t>NOTE 1:</w:t>
      </w:r>
      <w:r w:rsidRPr="00C31E24">
        <w:tab/>
        <w:t>The MC</w:t>
      </w:r>
      <w:r w:rsidRPr="00C31E24">
        <w:rPr>
          <w:lang w:eastAsia="zh-CN"/>
        </w:rPr>
        <w:t>Video</w:t>
      </w:r>
      <w:r w:rsidRPr="00C31E24">
        <w:t xml:space="preserve"> client is configured with public service identity identifying the participating MC</w:t>
      </w:r>
      <w:r w:rsidRPr="00C31E24">
        <w:rPr>
          <w:lang w:eastAsia="zh-CN"/>
        </w:rPr>
        <w:t>Video</w:t>
      </w:r>
      <w:r w:rsidRPr="00C31E24">
        <w:t xml:space="preserve"> function serving the MCVideo user.</w:t>
      </w:r>
    </w:p>
    <w:p w14:paraId="71269C3D" w14:textId="77777777" w:rsidR="005377F9" w:rsidRPr="00C31E24" w:rsidRDefault="005377F9" w:rsidP="005377F9">
      <w:pPr>
        <w:pStyle w:val="B1"/>
      </w:pPr>
      <w:r w:rsidRPr="00C31E24">
        <w:t>11)</w:t>
      </w:r>
      <w:r w:rsidRPr="00C31E24">
        <w:tab/>
        <w:t>may include a P-Preferred-Identity header field in the SIP INVITE request containing a public user identity as specified in 3GPP TS 24.229 [</w:t>
      </w:r>
      <w:r w:rsidRPr="00C31E24">
        <w:rPr>
          <w:lang w:eastAsia="zh-CN"/>
        </w:rPr>
        <w:t>11</w:t>
      </w:r>
      <w:r w:rsidRPr="00C31E24">
        <w:t>];</w:t>
      </w:r>
    </w:p>
    <w:p w14:paraId="7144CEDC" w14:textId="77777777" w:rsidR="005377F9" w:rsidRPr="00C31E24" w:rsidRDefault="005377F9" w:rsidP="005377F9">
      <w:pPr>
        <w:pStyle w:val="B1"/>
      </w:pPr>
      <w:r w:rsidRPr="00C31E24">
        <w:t>12)</w:t>
      </w:r>
      <w:r w:rsidRPr="00C31E24">
        <w:tab/>
        <w:t>if the MC</w:t>
      </w:r>
      <w:r w:rsidRPr="00C31E24">
        <w:rPr>
          <w:lang w:eastAsia="zh-CN"/>
        </w:rPr>
        <w:t>Video</w:t>
      </w:r>
      <w:r w:rsidRPr="00C31E24">
        <w:t xml:space="preserve"> emergency state is already set or the MC</w:t>
      </w:r>
      <w:r w:rsidRPr="00C31E24">
        <w:rPr>
          <w:lang w:eastAsia="zh-CN"/>
        </w:rPr>
        <w:t>Video</w:t>
      </w:r>
      <w:r w:rsidRPr="00C31E24">
        <w:t xml:space="preserve"> client emergency group state for this group is set to "MVEG 2: in-progress", the MC</w:t>
      </w:r>
      <w:r w:rsidRPr="00C31E24">
        <w:rPr>
          <w:lang w:eastAsia="zh-CN"/>
        </w:rPr>
        <w:t>Video</w:t>
      </w:r>
      <w:r w:rsidRPr="00C31E24">
        <w:t xml:space="preserve"> client shall include the Resource-Priority header field and comply with the procedures in subclause </w:t>
      </w:r>
      <w:r w:rsidRPr="00C31E24">
        <w:rPr>
          <w:lang w:eastAsia="zh-CN"/>
        </w:rPr>
        <w:t>6.2.8.1.2</w:t>
      </w:r>
      <w:r w:rsidRPr="00C31E24">
        <w:t>;</w:t>
      </w:r>
    </w:p>
    <w:p w14:paraId="77C0D41E" w14:textId="77777777" w:rsidR="005377F9" w:rsidRPr="00C31E24" w:rsidRDefault="005377F9" w:rsidP="005377F9">
      <w:pPr>
        <w:pStyle w:val="B1"/>
      </w:pPr>
      <w:r w:rsidRPr="00C31E24">
        <w:t>13)</w:t>
      </w:r>
      <w:r w:rsidRPr="00C31E24">
        <w:tab/>
        <w:t>if the MC</w:t>
      </w:r>
      <w:r w:rsidRPr="00C31E24">
        <w:rPr>
          <w:lang w:eastAsia="zh-CN"/>
        </w:rPr>
        <w:t>Video</w:t>
      </w:r>
      <w:r w:rsidRPr="00C31E24">
        <w:t xml:space="preserve"> client imminent peril group state for this group is set to "MVIG 2: in-progress" or "MVIG 4: confirm-pending" shall include the Resource-Priority header field and comply with the procedures in subclause </w:t>
      </w:r>
      <w:r w:rsidRPr="00C31E24">
        <w:rPr>
          <w:lang w:eastAsia="zh-CN"/>
        </w:rPr>
        <w:t>6.2.8.1.12</w:t>
      </w:r>
      <w:r w:rsidRPr="00C31E24">
        <w:t>;</w:t>
      </w:r>
    </w:p>
    <w:p w14:paraId="3B966907" w14:textId="77777777" w:rsidR="005377F9" w:rsidRPr="00C31E24" w:rsidRDefault="005377F9" w:rsidP="005377F9">
      <w:pPr>
        <w:pStyle w:val="B1"/>
      </w:pPr>
      <w:r w:rsidRPr="00C31E24">
        <w:t>14)</w:t>
      </w:r>
      <w:r w:rsidRPr="00C31E24">
        <w:tab/>
        <w:t>shall contain in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w:t>
      </w:r>
    </w:p>
    <w:p w14:paraId="1447FB33" w14:textId="77777777" w:rsidR="005377F9" w:rsidRPr="00C31E24" w:rsidRDefault="005377F9" w:rsidP="005377F9">
      <w:pPr>
        <w:pStyle w:val="B2"/>
      </w:pPr>
      <w:r w:rsidRPr="00C31E24">
        <w:t>a)</w:t>
      </w:r>
      <w:r w:rsidRPr="00C31E24">
        <w:tab/>
        <w:t>the &lt;session-type&gt; element set to a value of "prearranged";</w:t>
      </w:r>
    </w:p>
    <w:p w14:paraId="287C9C36" w14:textId="77777777" w:rsidR="005377F9" w:rsidRPr="00C31E24" w:rsidRDefault="005377F9" w:rsidP="005377F9">
      <w:pPr>
        <w:pStyle w:val="B2"/>
      </w:pPr>
      <w:r w:rsidRPr="00C31E24">
        <w:t>b)</w:t>
      </w:r>
      <w:r w:rsidRPr="00C31E24">
        <w:tab/>
        <w:t>the &lt;mc</w:t>
      </w:r>
      <w:r w:rsidRPr="00C31E24">
        <w:rPr>
          <w:lang w:eastAsia="zh-CN"/>
        </w:rPr>
        <w:t>video</w:t>
      </w:r>
      <w:r w:rsidRPr="00C31E24">
        <w:t>-request-uri&gt; element set to the group identity;</w:t>
      </w:r>
    </w:p>
    <w:p w14:paraId="4F817E6F" w14:textId="77777777" w:rsidR="005377F9" w:rsidRPr="00C31E24" w:rsidRDefault="005377F9" w:rsidP="005377F9">
      <w:pPr>
        <w:pStyle w:val="B2"/>
      </w:pPr>
      <w:r w:rsidRPr="00C31E24">
        <w:t>c)</w:t>
      </w:r>
      <w:r w:rsidRPr="00C31E24">
        <w:tab/>
        <w:t>the &lt;mc</w:t>
      </w:r>
      <w:r w:rsidRPr="00C31E24">
        <w:rPr>
          <w:lang w:eastAsia="zh-CN"/>
        </w:rPr>
        <w:t>video</w:t>
      </w:r>
      <w:r w:rsidRPr="00C31E24">
        <w:t>-client-id&gt; element set to the MC</w:t>
      </w:r>
      <w:r w:rsidRPr="00C31E24">
        <w:rPr>
          <w:lang w:eastAsia="zh-CN"/>
        </w:rPr>
        <w:t>Video</w:t>
      </w:r>
      <w:r w:rsidRPr="00C31E24">
        <w:t xml:space="preserve"> client ID of the originating MC</w:t>
      </w:r>
      <w:r w:rsidRPr="00C31E24">
        <w:rPr>
          <w:lang w:eastAsia="zh-CN"/>
        </w:rPr>
        <w:t>Video</w:t>
      </w:r>
      <w:r w:rsidRPr="00C31E24">
        <w:t xml:space="preserve"> client; and</w:t>
      </w:r>
    </w:p>
    <w:p w14:paraId="35DC58B8" w14:textId="77777777" w:rsidR="005377F9" w:rsidRPr="00C31E24" w:rsidRDefault="005377F9" w:rsidP="005377F9">
      <w:pPr>
        <w:pStyle w:val="NO"/>
      </w:pPr>
      <w:r w:rsidRPr="00C31E24">
        <w:t>NOTE 2:</w:t>
      </w:r>
      <w:r w:rsidRPr="00C31E24">
        <w:tab/>
        <w:t>The MC</w:t>
      </w:r>
      <w:r w:rsidRPr="00C31E24">
        <w:rPr>
          <w:lang w:eastAsia="zh-CN"/>
        </w:rPr>
        <w:t>Video</w:t>
      </w:r>
      <w:r w:rsidRPr="00C31E24">
        <w:t xml:space="preserve"> client does not include the MC</w:t>
      </w:r>
      <w:r w:rsidRPr="00C31E24">
        <w:rPr>
          <w:lang w:eastAsia="zh-CN"/>
        </w:rPr>
        <w:t>Video</w:t>
      </w:r>
      <w:r w:rsidRPr="00C31E24">
        <w:t xml:space="preserve"> ID of the originating MC</w:t>
      </w:r>
      <w:r w:rsidRPr="00C31E24">
        <w:rPr>
          <w:lang w:eastAsia="zh-CN"/>
        </w:rPr>
        <w:t>Video</w:t>
      </w:r>
      <w:r w:rsidRPr="00C31E24">
        <w:t xml:space="preserve"> user in the body, as this will be inserted into the body of the SIP INVITE request that is sent from the originating participating MC</w:t>
      </w:r>
      <w:r w:rsidRPr="00C31E24">
        <w:rPr>
          <w:lang w:eastAsia="zh-CN"/>
        </w:rPr>
        <w:t>Video</w:t>
      </w:r>
      <w:r w:rsidRPr="00C31E24">
        <w:t xml:space="preserve"> function.</w:t>
      </w:r>
    </w:p>
    <w:p w14:paraId="61445000" w14:textId="77777777" w:rsidR="005377F9" w:rsidRPr="00C31E24" w:rsidRDefault="005377F9" w:rsidP="005377F9">
      <w:pPr>
        <w:pStyle w:val="B2"/>
      </w:pPr>
      <w:r w:rsidRPr="00C31E24">
        <w:t>d)</w:t>
      </w:r>
      <w:r w:rsidRPr="00C31E24">
        <w:tab/>
        <w:t>if the group identity can be determined to be a TGI and if the MC</w:t>
      </w:r>
      <w:r w:rsidRPr="00C31E24">
        <w:rPr>
          <w:lang w:eastAsia="zh-CN"/>
        </w:rPr>
        <w:t>Video</w:t>
      </w:r>
      <w:r w:rsidRPr="00C31E24">
        <w:t xml:space="preserve"> client can associate the TGI with a MCVideo group ID, the &lt;associated-group-id&gt; element set to the MCVideo group ID;</w:t>
      </w:r>
    </w:p>
    <w:p w14:paraId="14BE02F1" w14:textId="77777777" w:rsidR="005377F9" w:rsidRPr="00C31E24" w:rsidRDefault="005377F9" w:rsidP="005377F9">
      <w:pPr>
        <w:pStyle w:val="NO"/>
      </w:pPr>
      <w:r w:rsidRPr="00C31E24">
        <w:t>NOTE 3:</w:t>
      </w:r>
      <w:r w:rsidRPr="00C31E24">
        <w:tab/>
        <w:t>The text "can associate the TGI with a MC</w:t>
      </w:r>
      <w:r w:rsidRPr="00C31E24">
        <w:rPr>
          <w:lang w:eastAsia="zh-CN"/>
        </w:rPr>
        <w:t>Video</w:t>
      </w:r>
      <w:r w:rsidRPr="00C31E24">
        <w:t xml:space="preserve"> group ID" means that the MC</w:t>
      </w:r>
      <w:r w:rsidRPr="00C31E24">
        <w:rPr>
          <w:lang w:eastAsia="zh-CN"/>
        </w:rPr>
        <w:t>Video</w:t>
      </w:r>
      <w:r w:rsidRPr="00C31E24">
        <w:t xml:space="preserve"> client is able to determine that there is a constituent group of the temporary group that it is a member of.</w:t>
      </w:r>
    </w:p>
    <w:p w14:paraId="5883A374" w14:textId="77777777" w:rsidR="005377F9" w:rsidRPr="00C31E24" w:rsidRDefault="005377F9" w:rsidP="005377F9">
      <w:pPr>
        <w:pStyle w:val="NO"/>
      </w:pPr>
      <w:r w:rsidRPr="00C31E24">
        <w:t>NOTE 4:</w:t>
      </w:r>
      <w:r w:rsidRPr="00C31E24">
        <w:tab/>
        <w:t>The MC</w:t>
      </w:r>
      <w:r w:rsidRPr="00C31E24">
        <w:rPr>
          <w:lang w:eastAsia="zh-CN"/>
        </w:rPr>
        <w:t>Video</w:t>
      </w:r>
      <w:r w:rsidRPr="00C31E24">
        <w:t xml:space="preserve"> client is informed about temporary groups and regrouping of MC</w:t>
      </w:r>
      <w:r w:rsidRPr="00C31E24">
        <w:rPr>
          <w:lang w:eastAsia="zh-CN"/>
        </w:rPr>
        <w:t>Video</w:t>
      </w:r>
      <w:r w:rsidRPr="00C31E24">
        <w:t xml:space="preserve"> groups that the user is a member of as specified in 3GPP TS 24.481 [</w:t>
      </w:r>
      <w:r w:rsidRPr="00C31E24">
        <w:rPr>
          <w:lang w:eastAsia="zh-CN"/>
        </w:rPr>
        <w:t>24</w:t>
      </w:r>
      <w:r w:rsidRPr="00C31E24">
        <w:t>].</w:t>
      </w:r>
    </w:p>
    <w:p w14:paraId="4D22730E" w14:textId="77777777" w:rsidR="005377F9" w:rsidRPr="00C31E24" w:rsidRDefault="005377F9" w:rsidP="005377F9">
      <w:pPr>
        <w:pStyle w:val="NO"/>
      </w:pPr>
      <w:r w:rsidRPr="00C31E24">
        <w:t>NOTE 5:</w:t>
      </w:r>
      <w:r w:rsidRPr="00C31E24">
        <w:tab/>
        <w:t>If the MC</w:t>
      </w:r>
      <w:r w:rsidRPr="00C31E24">
        <w:rPr>
          <w:lang w:eastAsia="zh-CN"/>
        </w:rPr>
        <w:t>Video</w:t>
      </w:r>
      <w:r w:rsidRPr="00C31E24">
        <w:t xml:space="preserve"> user selected a TGI where there are several MC</w:t>
      </w:r>
      <w:r w:rsidRPr="00C31E24">
        <w:rPr>
          <w:lang w:eastAsia="zh-CN"/>
        </w:rPr>
        <w:t>Video</w:t>
      </w:r>
      <w:r w:rsidRPr="00C31E24">
        <w:t xml:space="preserve"> groups where the MC</w:t>
      </w:r>
      <w:r w:rsidRPr="00C31E24">
        <w:rPr>
          <w:lang w:eastAsia="zh-CN"/>
        </w:rPr>
        <w:t>Video</w:t>
      </w:r>
      <w:r w:rsidRPr="00C31E24">
        <w:t xml:space="preserve"> user is a member, the MC</w:t>
      </w:r>
      <w:r w:rsidRPr="00C31E24">
        <w:rPr>
          <w:lang w:eastAsia="zh-CN"/>
        </w:rPr>
        <w:t>Video</w:t>
      </w:r>
      <w:r w:rsidRPr="00C31E24">
        <w:t xml:space="preserve"> client selects one of those MC</w:t>
      </w:r>
      <w:r w:rsidRPr="00C31E24">
        <w:rPr>
          <w:lang w:eastAsia="zh-CN"/>
        </w:rPr>
        <w:t>Video</w:t>
      </w:r>
      <w:r w:rsidRPr="00C31E24">
        <w:t xml:space="preserve"> groups.</w:t>
      </w:r>
    </w:p>
    <w:p w14:paraId="3DA4B8BA" w14:textId="77777777" w:rsidR="005377F9" w:rsidRPr="00C31E24" w:rsidRDefault="005377F9" w:rsidP="005377F9">
      <w:pPr>
        <w:pStyle w:val="B1"/>
      </w:pPr>
      <w:r w:rsidRPr="00C31E24">
        <w:t>15)</w:t>
      </w:r>
      <w:r w:rsidRPr="00C31E24">
        <w:tab/>
        <w:t>shall include an SDP offer according to 3GPP TS 24.229 [</w:t>
      </w:r>
      <w:r w:rsidRPr="00C31E24">
        <w:rPr>
          <w:lang w:eastAsia="zh-CN"/>
        </w:rPr>
        <w:t>11</w:t>
      </w:r>
      <w:r w:rsidRPr="00C31E24">
        <w:t>] with the clarifications given in subclause </w:t>
      </w:r>
      <w:r w:rsidRPr="00C31E24">
        <w:rPr>
          <w:lang w:eastAsia="zh-CN"/>
        </w:rPr>
        <w:t>6.2.1</w:t>
      </w:r>
      <w:r w:rsidRPr="00C31E24">
        <w:t xml:space="preserve">; </w:t>
      </w:r>
    </w:p>
    <w:p w14:paraId="734F8CD6" w14:textId="77777777" w:rsidR="005377F9" w:rsidRPr="00C31E24" w:rsidRDefault="005377F9" w:rsidP="005377F9">
      <w:pPr>
        <w:pStyle w:val="B1"/>
      </w:pPr>
      <w:r w:rsidRPr="00C31E24">
        <w:t>16)</w:t>
      </w:r>
      <w:r w:rsidRPr="00C31E24">
        <w:tab/>
        <w:t>if an implicit transmission request is required, shall indicate this as specified in subclause 6.4; and</w:t>
      </w:r>
    </w:p>
    <w:p w14:paraId="4DDAE2B4" w14:textId="77777777" w:rsidR="005377F9" w:rsidRPr="00C31E24" w:rsidRDefault="005377F9" w:rsidP="005377F9">
      <w:pPr>
        <w:pStyle w:val="B1"/>
      </w:pPr>
      <w:r w:rsidRPr="00C31E24">
        <w:t>17)</w:t>
      </w:r>
      <w:r w:rsidRPr="00C31E24">
        <w:tab/>
        <w:t>shall send the SIP INVITE request towards the MCVideo server according to 3GPP TS 24.229 [</w:t>
      </w:r>
      <w:r w:rsidRPr="00C31E24">
        <w:rPr>
          <w:lang w:eastAsia="zh-CN"/>
        </w:rPr>
        <w:t>11</w:t>
      </w:r>
      <w:r w:rsidRPr="00C31E24">
        <w:t>].</w:t>
      </w:r>
    </w:p>
    <w:p w14:paraId="6138020F" w14:textId="77777777" w:rsidR="005377F9" w:rsidRPr="00C31E24" w:rsidRDefault="005377F9" w:rsidP="005377F9">
      <w:r w:rsidRPr="00C31E24">
        <w:t>On receiving a SIP 2xx response to the SIP INVITE request, the MCVideo client:</w:t>
      </w:r>
    </w:p>
    <w:p w14:paraId="3CB3DE27" w14:textId="77777777" w:rsidR="005377F9" w:rsidRPr="00C31E24" w:rsidRDefault="005377F9" w:rsidP="005377F9">
      <w:pPr>
        <w:pStyle w:val="B1"/>
      </w:pPr>
      <w:r w:rsidRPr="00C31E24">
        <w:t>1)</w:t>
      </w:r>
      <w:r w:rsidRPr="00C31E24">
        <w:tab/>
        <w:t>shall interact with the user plane as specified in 3GPP TS 24.581 [5] ;</w:t>
      </w:r>
    </w:p>
    <w:p w14:paraId="5B5E5CCD" w14:textId="77777777" w:rsidR="005377F9" w:rsidRPr="00C31E24" w:rsidRDefault="005377F9" w:rsidP="005377F9">
      <w:pPr>
        <w:pStyle w:val="B1"/>
      </w:pPr>
      <w:r w:rsidRPr="00C31E24">
        <w:t>2)</w:t>
      </w:r>
      <w:r w:rsidRPr="00C31E24">
        <w:tab/>
        <w:t>if the MC</w:t>
      </w:r>
      <w:r w:rsidRPr="00C31E24">
        <w:rPr>
          <w:lang w:eastAsia="zh-CN"/>
        </w:rPr>
        <w:t>Video</w:t>
      </w:r>
      <w:r w:rsidRPr="00C31E24">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C31E24">
        <w:rPr>
          <w:lang w:eastAsia="zh-CN"/>
        </w:rPr>
        <w:t>6.2.8.1.4</w:t>
      </w:r>
      <w:r w:rsidRPr="00C31E24">
        <w:t>; and</w:t>
      </w:r>
    </w:p>
    <w:p w14:paraId="4E1B0E1F" w14:textId="77777777" w:rsidR="005377F9" w:rsidRPr="00C31E24" w:rsidRDefault="005377F9" w:rsidP="005377F9">
      <w:pPr>
        <w:pStyle w:val="B1"/>
      </w:pPr>
      <w:r w:rsidRPr="00C31E24">
        <w:t>3)</w:t>
      </w:r>
      <w:r w:rsidRPr="00C31E24">
        <w:tab/>
        <w:t>may subscribe to the conference event package as specified in subclause </w:t>
      </w:r>
      <w:r w:rsidRPr="00C31E24">
        <w:rPr>
          <w:lang w:eastAsia="zh-CN"/>
        </w:rPr>
        <w:t>9.1.3.1</w:t>
      </w:r>
      <w:r w:rsidRPr="00C31E24">
        <w:t>.</w:t>
      </w:r>
    </w:p>
    <w:p w14:paraId="7EF99971" w14:textId="77777777" w:rsidR="005377F9" w:rsidRPr="00C31E24" w:rsidRDefault="005377F9" w:rsidP="005377F9">
      <w:r w:rsidRPr="00C31E24">
        <w:t>On receiving a SIP 4xx response, a SIP 5xx response or a SIP 6xx response to the SIP INVITE request:</w:t>
      </w:r>
    </w:p>
    <w:p w14:paraId="4880909E" w14:textId="77777777" w:rsidR="005377F9" w:rsidRPr="00C31E24" w:rsidRDefault="005377F9" w:rsidP="005377F9">
      <w:pPr>
        <w:pStyle w:val="B1"/>
      </w:pPr>
      <w:r w:rsidRPr="00C31E24">
        <w:t>1)</w:t>
      </w:r>
      <w:r w:rsidRPr="00C31E24">
        <w:tab/>
        <w:t>if the MC</w:t>
      </w:r>
      <w:r w:rsidRPr="00C31E24">
        <w:rPr>
          <w:lang w:eastAsia="zh-CN"/>
        </w:rPr>
        <w:t>Video</w:t>
      </w:r>
      <w:r w:rsidRPr="00C31E24">
        <w:t xml:space="preserve"> emergency group call state is set to "MVEGC 2: emergency-call-requested" or "MVEGC 3: emergency-call-granted"; or</w:t>
      </w:r>
    </w:p>
    <w:p w14:paraId="0738CDF3" w14:textId="77777777" w:rsidR="005377F9" w:rsidRPr="00C31E24" w:rsidRDefault="005377F9" w:rsidP="005377F9">
      <w:pPr>
        <w:pStyle w:val="B1"/>
      </w:pPr>
      <w:r w:rsidRPr="00C31E24">
        <w:t>2)</w:t>
      </w:r>
      <w:r w:rsidRPr="00C31E24">
        <w:tab/>
        <w:t>if the MC</w:t>
      </w:r>
      <w:r w:rsidRPr="00C31E24">
        <w:rPr>
          <w:lang w:eastAsia="zh-CN"/>
        </w:rPr>
        <w:t>Video</w:t>
      </w:r>
      <w:r w:rsidRPr="00C31E24">
        <w:t xml:space="preserve"> imminent peril group call state is set to "MVIGC 2: imminent-peril-call-requested" or "MVIGC 3: imminent-peril-call-granted";</w:t>
      </w:r>
    </w:p>
    <w:p w14:paraId="2941A0DF" w14:textId="77777777" w:rsidR="005377F9" w:rsidRPr="00C31E24" w:rsidRDefault="005377F9" w:rsidP="005377F9">
      <w:pPr>
        <w:pStyle w:val="B1"/>
        <w:ind w:left="0" w:firstLine="0"/>
      </w:pPr>
      <w:r w:rsidRPr="00C31E24">
        <w:t>the MC</w:t>
      </w:r>
      <w:r w:rsidRPr="00C31E24">
        <w:rPr>
          <w:lang w:eastAsia="zh-CN"/>
        </w:rPr>
        <w:t>Video</w:t>
      </w:r>
      <w:r w:rsidRPr="00C31E24">
        <w:t xml:space="preserve"> client shall perform the actions specified in subclause </w:t>
      </w:r>
      <w:r w:rsidRPr="00C31E24">
        <w:rPr>
          <w:lang w:eastAsia="zh-CN"/>
        </w:rPr>
        <w:t>6.2.8.1.5</w:t>
      </w:r>
      <w:r w:rsidRPr="00C31E24">
        <w:t>.</w:t>
      </w:r>
    </w:p>
    <w:p w14:paraId="55C54A53" w14:textId="77777777" w:rsidR="005377F9" w:rsidRPr="00C31E24" w:rsidRDefault="005377F9" w:rsidP="005377F9">
      <w:r w:rsidRPr="00C31E24">
        <w:t>On receiving a SIP INFO request where the Request-URI contains an MC</w:t>
      </w:r>
      <w:r w:rsidRPr="00C31E24">
        <w:rPr>
          <w:lang w:eastAsia="zh-CN"/>
        </w:rPr>
        <w:t>Video</w:t>
      </w:r>
      <w:r w:rsidRPr="00C31E24">
        <w:t xml:space="preserve"> session ID identifying an ongoing group session, the MC</w:t>
      </w:r>
      <w:r w:rsidRPr="00C31E24">
        <w:rPr>
          <w:lang w:eastAsia="zh-CN"/>
        </w:rPr>
        <w:t>Video</w:t>
      </w:r>
      <w:r w:rsidRPr="00C31E24">
        <w:t xml:space="preserve"> client shall follow the actions specified in subclause </w:t>
      </w:r>
      <w:r w:rsidRPr="00C31E24">
        <w:rPr>
          <w:lang w:eastAsia="zh-CN"/>
        </w:rPr>
        <w:t>6.2.8.1.13</w:t>
      </w:r>
      <w:r w:rsidRPr="00C31E24">
        <w:t>.</w:t>
      </w:r>
    </w:p>
    <w:p w14:paraId="0CC13EA7" w14:textId="77777777" w:rsidR="005377F9" w:rsidRPr="00C31E24" w:rsidRDefault="005377F9" w:rsidP="005377F9">
      <w:r w:rsidRPr="00C31E24">
        <w:t>[TS 24.281, clause 6.2.8.1.9]</w:t>
      </w:r>
    </w:p>
    <w:p w14:paraId="6C8D40BE" w14:textId="77777777" w:rsidR="005377F9" w:rsidRPr="00C31E24" w:rsidRDefault="005377F9" w:rsidP="005377F9">
      <w:r w:rsidRPr="00C31E24">
        <w:t>This subclause is referenced from other procedures.</w:t>
      </w:r>
    </w:p>
    <w:p w14:paraId="01F99C15" w14:textId="77777777" w:rsidR="005377F9" w:rsidRPr="00C31E24" w:rsidRDefault="005377F9" w:rsidP="005377F9">
      <w:r w:rsidRPr="00C31E24">
        <w:t>When the MCVideo client receives a request from the MCVideo user to originate an MCVideo imminent peril group call, and this is an authorised request for an MCVideo imminent peril group call as determined by the procedures of subclause 6.2.8.1.8, the MCVideo client:</w:t>
      </w:r>
    </w:p>
    <w:p w14:paraId="5FE58A33" w14:textId="77777777" w:rsidR="005377F9" w:rsidRPr="00C31E24" w:rsidRDefault="005377F9" w:rsidP="005377F9">
      <w:pPr>
        <w:pStyle w:val="B1"/>
      </w:pPr>
      <w:r w:rsidRPr="00C31E24">
        <w:t>1)</w:t>
      </w:r>
      <w:r w:rsidRPr="00C31E24">
        <w:tab/>
        <w:t>if the MCVideo client imminent peril group state is set to "MVIGC 1: imminent-peril-capable" and the in-progress emergency state of the group is set to a value of "false":</w:t>
      </w:r>
    </w:p>
    <w:p w14:paraId="03F3A5B1" w14:textId="77777777" w:rsidR="005377F9" w:rsidRPr="00C31E24" w:rsidRDefault="005377F9" w:rsidP="005377F9">
      <w:pPr>
        <w:pStyle w:val="B2"/>
      </w:pPr>
      <w:r w:rsidRPr="00C31E24">
        <w:t>a)</w:t>
      </w:r>
      <w:r w:rsidRPr="00C31E24">
        <w:tab/>
        <w:t>shall include in the SIP request a MIME mc</w:t>
      </w:r>
      <w:r w:rsidRPr="00C31E24">
        <w:rPr>
          <w:lang w:eastAsia="zh-CN"/>
        </w:rPr>
        <w:t>video</w:t>
      </w:r>
      <w:r w:rsidRPr="00C31E24">
        <w:t>info body as defined in Annex F.1 with the &lt;imminentperil-ind&gt; element set to "true" and set the MCVideo emergency group call state to "MVIGC 2: imminent-peril-call-requested" state; and</w:t>
      </w:r>
    </w:p>
    <w:p w14:paraId="352835A4" w14:textId="77777777" w:rsidR="005377F9" w:rsidRPr="00C31E24" w:rsidRDefault="005377F9" w:rsidP="005377F9">
      <w:pPr>
        <w:pStyle w:val="B2"/>
      </w:pPr>
      <w:r w:rsidRPr="00C31E24">
        <w:t>b)</w:t>
      </w:r>
      <w:r w:rsidRPr="00C31E24">
        <w:tab/>
        <w:t>if the MCVideo client imminent peril group state of the group is set to a value other than "MVIG 2: in-progress" shall set the MCVideo client emergency group state of the MCVideo group to "MVIG 3: confirm-pending".</w:t>
      </w:r>
    </w:p>
    <w:p w14:paraId="629EB336" w14:textId="77777777" w:rsidR="005377F9" w:rsidRPr="00C31E24" w:rsidRDefault="005377F9" w:rsidP="005377F9">
      <w:pPr>
        <w:pStyle w:val="NO"/>
      </w:pPr>
      <w:r w:rsidRPr="00C31E24">
        <w:t>NOTE:</w:t>
      </w:r>
      <w:r w:rsidRPr="00C31E24">
        <w:tab/>
        <w:t>An MCVideo group call originated by an affiliated member of an MCVideo group which is in an in-progress imminent peril state (as tracked on the MCVideo client by the MCVideo client imminent peril group state) will also have the priority associated with MCVideo imminent peril group calls. The &lt;imminentperil-ind&gt; element of the MIME mc</w:t>
      </w:r>
      <w:r w:rsidRPr="00C31E24">
        <w:rPr>
          <w:lang w:eastAsia="zh-CN"/>
        </w:rPr>
        <w:t>video</w:t>
      </w:r>
      <w:r w:rsidRPr="00C31E24">
        <w:t>info body does not need to be included in this case, nor do any state changes result and hence no action needs to be taken in this subclause.</w:t>
      </w:r>
    </w:p>
    <w:p w14:paraId="7D4E0843" w14:textId="77777777" w:rsidR="005377F9" w:rsidRPr="00C31E24" w:rsidRDefault="005377F9" w:rsidP="005377F9">
      <w:r w:rsidRPr="00C31E24">
        <w:t>[TS 24.581, clause 6.2.4.2.2]</w:t>
      </w:r>
    </w:p>
    <w:p w14:paraId="359FF6E4" w14:textId="77777777" w:rsidR="005377F9" w:rsidRPr="00C31E24" w:rsidRDefault="005377F9" w:rsidP="005377F9">
      <w:r w:rsidRPr="00C31E24">
        <w:t>When a call is initiated as described in 3GPP TS 24.281 [2], the transmission participant:</w:t>
      </w:r>
    </w:p>
    <w:p w14:paraId="54CF48BE" w14:textId="77777777" w:rsidR="005377F9" w:rsidRPr="00C31E24" w:rsidRDefault="005377F9" w:rsidP="005377F9">
      <w:pPr>
        <w:pStyle w:val="B1"/>
      </w:pPr>
      <w:r w:rsidRPr="00C31E24">
        <w:t>1.</w:t>
      </w:r>
      <w:r w:rsidRPr="00C31E24">
        <w:tab/>
        <w:t>shall create an instance of the 'Transmission participant state transition diagram for basic transmission control operation';</w:t>
      </w:r>
    </w:p>
    <w:p w14:paraId="2F26788B" w14:textId="77777777" w:rsidR="005377F9" w:rsidRPr="00C31E24" w:rsidRDefault="005377F9" w:rsidP="005377F9">
      <w:pPr>
        <w:pStyle w:val="B1"/>
      </w:pPr>
      <w:r w:rsidRPr="00C31E24">
        <w:t>2.</w:t>
      </w:r>
      <w:r w:rsidRPr="00C31E24">
        <w:tab/>
        <w:t>if the originating transmission participant receives a transmission control message before it receives the SIP 200 (OK) response, shall store the transmission control message;</w:t>
      </w:r>
    </w:p>
    <w:p w14:paraId="71EB25F7" w14:textId="77777777" w:rsidR="005377F9" w:rsidRPr="00C31E24" w:rsidRDefault="005377F9" w:rsidP="005377F9">
      <w:pPr>
        <w:pStyle w:val="NO"/>
      </w:pPr>
      <w:r w:rsidRPr="00C31E24">
        <w:t>NOTE:</w:t>
      </w:r>
      <w:r w:rsidRPr="00C31E24">
        <w:tab/>
        <w:t>The originating transmission participant might receive a transmission control message before the SIP 200 (OK) response when initiating, joining or rejoining a call because of processing delays of the SIP 200 (OK) response in the SIP core.</w:t>
      </w:r>
    </w:p>
    <w:p w14:paraId="651C5AC8" w14:textId="77777777" w:rsidR="005377F9" w:rsidRPr="00C31E24" w:rsidRDefault="005377F9" w:rsidP="005377F9">
      <w:pPr>
        <w:pStyle w:val="B1"/>
      </w:pPr>
      <w:r w:rsidRPr="00C31E24">
        <w:t>3.</w:t>
      </w:r>
      <w:r w:rsidRPr="00C31E24">
        <w:tab/>
        <w:t>if the established MCVideo call is a chat group call and the SIP INVITE request is not an implicit Transmission request, shall enter the 'U: has no permission to transmit' state;</w:t>
      </w:r>
    </w:p>
    <w:p w14:paraId="0BD393C9" w14:textId="77777777" w:rsidR="005377F9" w:rsidRPr="00C31E24" w:rsidRDefault="005377F9" w:rsidP="005377F9">
      <w:pPr>
        <w:pStyle w:val="B1"/>
      </w:pPr>
      <w:r w:rsidRPr="00C31E24">
        <w:t>4.</w:t>
      </w:r>
      <w:r w:rsidRPr="00C31E24">
        <w:tab/>
        <w:t>if for the established MCVideo call the SIP INVITE request is an implicit Transmission request:</w:t>
      </w:r>
    </w:p>
    <w:p w14:paraId="4ED9336D" w14:textId="77777777" w:rsidR="005377F9" w:rsidRPr="00C31E24" w:rsidRDefault="005377F9" w:rsidP="005377F9">
      <w:pPr>
        <w:pStyle w:val="B2"/>
      </w:pPr>
      <w:r w:rsidRPr="00C31E24">
        <w:t>a.</w:t>
      </w:r>
      <w:r w:rsidRPr="00C31E24">
        <w:tab/>
        <w:t>shall start timer T100 (Transmission Request) and initialise counter C100 (Transmission Request) to 1;</w:t>
      </w:r>
    </w:p>
    <w:p w14:paraId="7D96B948" w14:textId="77777777" w:rsidR="005377F9" w:rsidRPr="00C31E24" w:rsidRDefault="005377F9" w:rsidP="005377F9">
      <w:pPr>
        <w:pStyle w:val="B2"/>
      </w:pPr>
      <w:r w:rsidRPr="00C31E24">
        <w:t>b.</w:t>
      </w:r>
      <w:r w:rsidRPr="00C31E24">
        <w:tab/>
        <w:t>shall enter the 'U: pending request to transmit' state; and</w:t>
      </w:r>
    </w:p>
    <w:p w14:paraId="1A4EF373" w14:textId="77777777" w:rsidR="005377F9" w:rsidRPr="00C31E24" w:rsidRDefault="005377F9" w:rsidP="005377F9">
      <w:pPr>
        <w:pStyle w:val="B2"/>
      </w:pPr>
      <w:r w:rsidRPr="00C31E24">
        <w:t>c.</w:t>
      </w:r>
      <w:r w:rsidRPr="00C31E2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1DE32A8" w14:textId="77777777" w:rsidR="005377F9" w:rsidRPr="00C31E24" w:rsidRDefault="005377F9" w:rsidP="005377F9">
      <w:pPr>
        <w:pStyle w:val="B1"/>
      </w:pPr>
      <w:r w:rsidRPr="00C31E24">
        <w:t>5.</w:t>
      </w:r>
      <w:r w:rsidRPr="00C31E24">
        <w:tab/>
        <w:t>if the established MCVideo call is a broadcast group call, shall enter the 'U: has permission to transmit' state.</w:t>
      </w:r>
    </w:p>
    <w:p w14:paraId="244A337F" w14:textId="77777777" w:rsidR="005377F9" w:rsidRPr="00C31E24" w:rsidRDefault="005377F9" w:rsidP="005377F9">
      <w:r w:rsidRPr="00C31E24">
        <w:t>When the transmission participant is rejoining an ongoing MCVideo call as described in 3GPP TS 24.281 [2] the transmission participant shall enter the 'U: has no permission to transmit' state.</w:t>
      </w:r>
    </w:p>
    <w:p w14:paraId="4DA64828" w14:textId="77777777" w:rsidR="005377F9" w:rsidRPr="00C31E24" w:rsidRDefault="005377F9" w:rsidP="005377F9">
      <w:r w:rsidRPr="00C31E24">
        <w:t>[TS 24.581, clause 6.2.4.4.6]</w:t>
      </w:r>
    </w:p>
    <w:p w14:paraId="7F2B0922" w14:textId="77777777" w:rsidR="005377F9" w:rsidRPr="00C31E24" w:rsidRDefault="005377F9" w:rsidP="005377F9">
      <w:r w:rsidRPr="00C31E24">
        <w:t>Upon receiving a Transmission Granted message from the transmission control server, the transmission participant:</w:t>
      </w:r>
    </w:p>
    <w:p w14:paraId="310A5F0E" w14:textId="77777777" w:rsidR="005377F9" w:rsidRPr="00C31E24" w:rsidRDefault="005377F9" w:rsidP="005377F9">
      <w:pPr>
        <w:pStyle w:val="B1"/>
      </w:pPr>
      <w:r w:rsidRPr="00C31E24">
        <w:t>1.</w:t>
      </w:r>
      <w:r w:rsidRPr="00C31E24">
        <w:tab/>
        <w:t>if the first bit in the subtype of the Transmission Granted message is set to '1' (Acknowledgment is required) as described in subclause 9.2.2.1, shall send a Transmission control Ack message. The Transmission control Ack message:</w:t>
      </w:r>
    </w:p>
    <w:p w14:paraId="75ED5FBE" w14:textId="77777777" w:rsidR="005377F9" w:rsidRPr="00C31E24" w:rsidRDefault="005377F9" w:rsidP="005377F9">
      <w:pPr>
        <w:pStyle w:val="B2"/>
      </w:pPr>
      <w:r w:rsidRPr="00C31E24">
        <w:t>a.</w:t>
      </w:r>
      <w:r w:rsidRPr="00C31E24">
        <w:tab/>
        <w:t>shall include the Message Type field set to '0' (Transmission Granted); and</w:t>
      </w:r>
    </w:p>
    <w:p w14:paraId="2E7EFD0D" w14:textId="77777777" w:rsidR="005377F9" w:rsidRPr="00C31E24" w:rsidRDefault="005377F9" w:rsidP="005377F9">
      <w:pPr>
        <w:pStyle w:val="B2"/>
      </w:pPr>
      <w:r w:rsidRPr="00C31E24">
        <w:t>b.</w:t>
      </w:r>
      <w:r w:rsidRPr="00C31E24">
        <w:tab/>
        <w:t>shall include the Source field set to '0' (the transmission participant is the source);</w:t>
      </w:r>
    </w:p>
    <w:p w14:paraId="58BEAD78" w14:textId="77777777" w:rsidR="005377F9" w:rsidRPr="00C31E24" w:rsidRDefault="005377F9" w:rsidP="005377F9">
      <w:pPr>
        <w:pStyle w:val="B1"/>
      </w:pPr>
      <w:r w:rsidRPr="00C31E24">
        <w:t>2.</w:t>
      </w:r>
      <w:r w:rsidRPr="00C31E24">
        <w:tab/>
        <w:t>shall provide Transmission granted notification to the user, if not already done;</w:t>
      </w:r>
    </w:p>
    <w:p w14:paraId="2611B4F4" w14:textId="77777777" w:rsidR="005377F9" w:rsidRPr="00C31E24" w:rsidRDefault="005377F9" w:rsidP="005377F9">
      <w:pPr>
        <w:pStyle w:val="B1"/>
      </w:pPr>
      <w:r w:rsidRPr="00C31E24">
        <w:t>3.</w:t>
      </w:r>
      <w:r w:rsidRPr="00C31E24">
        <w:tab/>
        <w:t>shall stop timer T100 (Transmission Request); and</w:t>
      </w:r>
    </w:p>
    <w:p w14:paraId="1057BEBF" w14:textId="77777777" w:rsidR="005377F9" w:rsidRPr="00C31E24" w:rsidRDefault="005377F9" w:rsidP="005377F9">
      <w:pPr>
        <w:pStyle w:val="B1"/>
      </w:pPr>
      <w:r w:rsidRPr="00C31E24">
        <w:t>4.</w:t>
      </w:r>
      <w:r w:rsidRPr="00C31E24">
        <w:tab/>
        <w:t>shall enter the 'U: has permission to transmit' state.</w:t>
      </w:r>
    </w:p>
    <w:p w14:paraId="113D7184" w14:textId="77777777" w:rsidR="005377F9" w:rsidRPr="00C31E24" w:rsidRDefault="005377F9" w:rsidP="005377F9">
      <w:r w:rsidRPr="00C31E24">
        <w:t>[TS 24.581, clause 6.2.4.5.3]</w:t>
      </w:r>
    </w:p>
    <w:p w14:paraId="7D389D68" w14:textId="77777777" w:rsidR="005377F9" w:rsidRPr="00C31E24" w:rsidRDefault="005377F9" w:rsidP="005377F9">
      <w:r w:rsidRPr="00C31E24">
        <w:t>Upon receiving an indication from the user to end the permission to send RTP media, the transmission participant:</w:t>
      </w:r>
    </w:p>
    <w:p w14:paraId="7FFB916B" w14:textId="77777777" w:rsidR="005377F9" w:rsidRPr="00C31E24" w:rsidRDefault="005377F9" w:rsidP="005377F9">
      <w:pPr>
        <w:pStyle w:val="B1"/>
      </w:pPr>
      <w:r w:rsidRPr="00C31E24">
        <w:t>1.</w:t>
      </w:r>
      <w:r w:rsidRPr="00C31E2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7106B2C6" w14:textId="77777777" w:rsidR="005377F9" w:rsidRPr="00C31E24" w:rsidRDefault="005377F9" w:rsidP="005377F9">
      <w:pPr>
        <w:pStyle w:val="B1"/>
      </w:pPr>
      <w:r w:rsidRPr="00C31E24">
        <w:t>2.</w:t>
      </w:r>
      <w:r w:rsidRPr="00C31E24">
        <w:tab/>
        <w:t>shall start timer T101 (Transmission End Request) and initialize counter C101 (Transmission End Request) to 1; and</w:t>
      </w:r>
    </w:p>
    <w:p w14:paraId="29054E57" w14:textId="77777777" w:rsidR="005377F9" w:rsidRPr="00C31E24" w:rsidRDefault="005377F9" w:rsidP="005377F9">
      <w:pPr>
        <w:pStyle w:val="B1"/>
      </w:pPr>
      <w:r w:rsidRPr="00C31E24">
        <w:t>3.</w:t>
      </w:r>
      <w:r w:rsidRPr="00C31E24">
        <w:tab/>
        <w:t>shall enter the 'U: pending end of transmission' state.</w:t>
      </w:r>
    </w:p>
    <w:p w14:paraId="4B9B358C" w14:textId="77777777" w:rsidR="005377F9" w:rsidRPr="00C31E24" w:rsidRDefault="005377F9" w:rsidP="005377F9">
      <w:r w:rsidRPr="00C31E24">
        <w:t>[TS 24.581, clause 6.2.4.6.4]</w:t>
      </w:r>
    </w:p>
    <w:p w14:paraId="1C6222D0" w14:textId="77777777" w:rsidR="005377F9" w:rsidRPr="00C31E24" w:rsidRDefault="005377F9" w:rsidP="005377F9">
      <w:r w:rsidRPr="00C31E24">
        <w:t>Upon receiving a Transmission end response message, the transmission participant:</w:t>
      </w:r>
    </w:p>
    <w:p w14:paraId="7BDE4F10" w14:textId="77777777" w:rsidR="005377F9" w:rsidRPr="00C31E24" w:rsidRDefault="005377F9" w:rsidP="005377F9">
      <w:pPr>
        <w:pStyle w:val="B1"/>
      </w:pPr>
      <w:r w:rsidRPr="00C31E24">
        <w:t>1.</w:t>
      </w:r>
      <w:r w:rsidRPr="00C31E24">
        <w:tab/>
        <w:t>if the first bit in the subtype of the Transmission end response message to '1' (Acknowledgment is required) as described in subclause 9.2.2.1, shall send a Transmission control Ack message. The Transmission control Ack message:</w:t>
      </w:r>
    </w:p>
    <w:p w14:paraId="1A8C2049" w14:textId="77777777" w:rsidR="005377F9" w:rsidRPr="00C31E24" w:rsidRDefault="005377F9" w:rsidP="005377F9">
      <w:pPr>
        <w:pStyle w:val="B2"/>
      </w:pPr>
      <w:r w:rsidRPr="00C31E24">
        <w:t>a.</w:t>
      </w:r>
      <w:r w:rsidRPr="00C31E24">
        <w:tab/>
        <w:t>shall include the Message Type field set to '1' (Transmission end response); and</w:t>
      </w:r>
    </w:p>
    <w:p w14:paraId="0CBF5395" w14:textId="77777777" w:rsidR="005377F9" w:rsidRPr="00C31E24" w:rsidRDefault="005377F9" w:rsidP="005377F9">
      <w:pPr>
        <w:pStyle w:val="B2"/>
      </w:pPr>
      <w:r w:rsidRPr="00C31E24">
        <w:t>b.</w:t>
      </w:r>
      <w:r w:rsidRPr="00C31E24">
        <w:tab/>
        <w:t>shall include the Source field set to '0' (the transmission participant is the source);</w:t>
      </w:r>
    </w:p>
    <w:p w14:paraId="22F64469" w14:textId="77777777" w:rsidR="005377F9" w:rsidRPr="00C31E24" w:rsidRDefault="005377F9" w:rsidP="005377F9">
      <w:pPr>
        <w:pStyle w:val="B1"/>
      </w:pPr>
      <w:r w:rsidRPr="00C31E24">
        <w:t>2.</w:t>
      </w:r>
      <w:r w:rsidRPr="00C31E24">
        <w:tab/>
        <w:t>may provide a Transmission end notification to the MCVideo user;</w:t>
      </w:r>
    </w:p>
    <w:p w14:paraId="5CAB3C58" w14:textId="77777777" w:rsidR="005377F9" w:rsidRPr="00C31E24" w:rsidRDefault="005377F9" w:rsidP="005377F9">
      <w:pPr>
        <w:pStyle w:val="B1"/>
      </w:pPr>
      <w:r w:rsidRPr="00C31E24">
        <w:t>3.</w:t>
      </w:r>
      <w:r w:rsidRPr="00C31E24">
        <w:tab/>
        <w:t>if the Transmission Indicator field is included and the B-bit set to '1' (Broadcast group call), shall provide a notification to the user indicating the type of call;</w:t>
      </w:r>
    </w:p>
    <w:p w14:paraId="3036F1C2" w14:textId="77777777" w:rsidR="005377F9" w:rsidRPr="00C31E24" w:rsidRDefault="005377F9" w:rsidP="005377F9">
      <w:pPr>
        <w:pStyle w:val="B1"/>
      </w:pPr>
      <w:r w:rsidRPr="00C31E24">
        <w:t>4.</w:t>
      </w:r>
      <w:r w:rsidRPr="00C31E24">
        <w:tab/>
        <w:t>shall stop timer T101 (Transmission End Request);</w:t>
      </w:r>
    </w:p>
    <w:p w14:paraId="46E567A2" w14:textId="77777777" w:rsidR="005377F9" w:rsidRPr="00C31E24" w:rsidRDefault="005377F9" w:rsidP="005377F9">
      <w:pPr>
        <w:pStyle w:val="B1"/>
      </w:pPr>
      <w:r w:rsidRPr="00C31E24">
        <w:t>5.</w:t>
      </w:r>
      <w:r w:rsidRPr="00C31E24">
        <w:tab/>
        <w:t>if the session is not a broadcast group call or if the A-bit in the Transmission Indicator field is set to '1' (Normal call), shall enter the 'U: has no permission to transmit' state; and</w:t>
      </w:r>
    </w:p>
    <w:p w14:paraId="69C5889E" w14:textId="77777777" w:rsidR="005377F9" w:rsidRPr="00C31E24" w:rsidRDefault="005377F9" w:rsidP="005377F9">
      <w:pPr>
        <w:pStyle w:val="B1"/>
      </w:pPr>
      <w:r w:rsidRPr="00C31E24">
        <w:t>6.</w:t>
      </w:r>
      <w:r w:rsidRPr="00C31E24">
        <w:tab/>
        <w:t>if the session was initiated as a broadcast group call:</w:t>
      </w:r>
    </w:p>
    <w:p w14:paraId="5A16FC46" w14:textId="77777777" w:rsidR="005377F9" w:rsidRPr="00C31E24" w:rsidRDefault="005377F9" w:rsidP="005377F9">
      <w:pPr>
        <w:pStyle w:val="B2"/>
      </w:pPr>
      <w:r w:rsidRPr="00C31E24">
        <w:t>a.</w:t>
      </w:r>
      <w:r w:rsidRPr="00C31E24">
        <w:tab/>
        <w:t>shall indicate to the MCVideo client the media transmission is completed; and</w:t>
      </w:r>
    </w:p>
    <w:p w14:paraId="3ED8F254" w14:textId="77777777" w:rsidR="005377F9" w:rsidRPr="00C31E24" w:rsidRDefault="005377F9" w:rsidP="005377F9">
      <w:pPr>
        <w:pStyle w:val="B2"/>
      </w:pPr>
      <w:r w:rsidRPr="00C31E24">
        <w:t>b</w:t>
      </w:r>
      <w:r w:rsidRPr="00C31E24">
        <w:tab/>
        <w:t>shall enter the 'Call releasing' state.</w:t>
      </w:r>
    </w:p>
    <w:p w14:paraId="23D565BF" w14:textId="77777777" w:rsidR="005377F9" w:rsidRPr="00C31E24" w:rsidRDefault="005377F9" w:rsidP="00DD5C3D">
      <w:pPr>
        <w:pStyle w:val="H6"/>
      </w:pPr>
      <w:bookmarkStart w:id="413" w:name="_Toc52787521"/>
      <w:bookmarkStart w:id="414" w:name="_Toc52787702"/>
      <w:r w:rsidRPr="00C31E24">
        <w:t>6.1.1.10.3</w:t>
      </w:r>
      <w:r w:rsidRPr="00C31E24">
        <w:tab/>
        <w:t>Test description</w:t>
      </w:r>
      <w:bookmarkEnd w:id="413"/>
      <w:bookmarkEnd w:id="414"/>
    </w:p>
    <w:p w14:paraId="4CAD1313" w14:textId="77777777" w:rsidR="005377F9" w:rsidRPr="00C31E24" w:rsidRDefault="005377F9" w:rsidP="005377F9">
      <w:pPr>
        <w:pStyle w:val="H6"/>
      </w:pPr>
      <w:r w:rsidRPr="00C31E24">
        <w:t>6.1.1.10.3.1</w:t>
      </w:r>
      <w:r w:rsidRPr="00C31E24">
        <w:tab/>
        <w:t>Pre-test conditions</w:t>
      </w:r>
    </w:p>
    <w:p w14:paraId="26C18CB5" w14:textId="77777777" w:rsidR="005377F9" w:rsidRPr="00C31E24" w:rsidRDefault="005377F9" w:rsidP="005377F9">
      <w:pPr>
        <w:pStyle w:val="H6"/>
      </w:pPr>
      <w:r w:rsidRPr="00C31E24">
        <w:t>System Simulator:</w:t>
      </w:r>
    </w:p>
    <w:p w14:paraId="6A3FB632" w14:textId="77777777" w:rsidR="005377F9" w:rsidRPr="00C31E24" w:rsidRDefault="005377F9" w:rsidP="005377F9">
      <w:pPr>
        <w:pStyle w:val="B1"/>
      </w:pPr>
      <w:r w:rsidRPr="00C31E24">
        <w:t>-</w:t>
      </w:r>
      <w:r w:rsidRPr="00C31E24">
        <w:tab/>
        <w:t>SS (MCVideo server)</w:t>
      </w:r>
    </w:p>
    <w:p w14:paraId="293D9014" w14:textId="77777777" w:rsidR="005377F9" w:rsidRPr="00C31E24" w:rsidRDefault="005377F9" w:rsidP="005377F9">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9CD2908" w14:textId="77777777" w:rsidR="005377F9" w:rsidRPr="00C31E24" w:rsidRDefault="005377F9" w:rsidP="005377F9">
      <w:pPr>
        <w:pStyle w:val="H6"/>
      </w:pPr>
      <w:r w:rsidRPr="00C31E24">
        <w:t>IUT:</w:t>
      </w:r>
    </w:p>
    <w:p w14:paraId="0EABE29D" w14:textId="77777777" w:rsidR="005377F9" w:rsidRPr="00C31E24" w:rsidRDefault="005377F9" w:rsidP="005377F9">
      <w:pPr>
        <w:pStyle w:val="B1"/>
      </w:pPr>
      <w:r w:rsidRPr="00C31E24">
        <w:t>-</w:t>
      </w:r>
      <w:r w:rsidRPr="00C31E24">
        <w:tab/>
        <w:t xml:space="preserve">UE (MCVideo client) </w:t>
      </w:r>
    </w:p>
    <w:p w14:paraId="7321582E" w14:textId="77777777" w:rsidR="005377F9" w:rsidRPr="00C31E24" w:rsidRDefault="005377F9" w:rsidP="005377F9">
      <w:pPr>
        <w:pStyle w:val="B1"/>
        <w:ind w:left="284" w:firstLine="0"/>
        <w:rPr>
          <w:b/>
        </w:rPr>
      </w:pPr>
      <w:r w:rsidRPr="00C31E24">
        <w:t>-</w:t>
      </w:r>
      <w:r w:rsidRPr="00C31E24">
        <w:tab/>
        <w:t>The test USIM set as defined in TS 36.579-1 [2], subclause 5.5.10 is inserted.</w:t>
      </w:r>
    </w:p>
    <w:p w14:paraId="6140D0EC" w14:textId="77777777" w:rsidR="005377F9" w:rsidRPr="00C31E24" w:rsidRDefault="005377F9" w:rsidP="005377F9">
      <w:pPr>
        <w:pStyle w:val="H6"/>
      </w:pPr>
      <w:r w:rsidRPr="00C31E24">
        <w:t>Preamble:</w:t>
      </w:r>
    </w:p>
    <w:p w14:paraId="0E9BE373" w14:textId="77777777" w:rsidR="005377F9" w:rsidRPr="00C31E24" w:rsidRDefault="005377F9" w:rsidP="005377F9">
      <w:pPr>
        <w:pStyle w:val="B1"/>
      </w:pPr>
      <w:r w:rsidRPr="00C31E24">
        <w:t>-</w:t>
      </w:r>
      <w:r w:rsidRPr="00C31E24">
        <w:tab/>
        <w:t>The UE has performed the Generic Test Procedure for MCVideo UE registration as specified in TS 36.579-1 [2], subclause 5.4.2A.</w:t>
      </w:r>
    </w:p>
    <w:p w14:paraId="0D7173F8" w14:textId="77777777" w:rsidR="005377F9" w:rsidRPr="00C31E24" w:rsidRDefault="005377F9" w:rsidP="005377F9">
      <w:pPr>
        <w:pStyle w:val="B1"/>
      </w:pPr>
      <w:r w:rsidRPr="00C31E24">
        <w:t>-</w:t>
      </w:r>
      <w:r w:rsidRPr="00C31E24">
        <w:tab/>
        <w:t>The MCVideo User performs the Generic Test Procedure for MCVideo Authorization/Configuration and Key Generation as specified in TS 36.579-1 [2], subclause 5.3.2A.</w:t>
      </w:r>
    </w:p>
    <w:p w14:paraId="547AA59E" w14:textId="77777777" w:rsidR="005377F9" w:rsidRPr="00C31E24" w:rsidRDefault="005377F9" w:rsidP="005377F9">
      <w:pPr>
        <w:pStyle w:val="B1"/>
      </w:pPr>
      <w:r w:rsidRPr="00C31E24">
        <w:t>-</w:t>
      </w:r>
      <w:r w:rsidRPr="00C31E24">
        <w:tab/>
        <w:t>UE States at the end of the preamble</w:t>
      </w:r>
    </w:p>
    <w:p w14:paraId="003084E8" w14:textId="77777777" w:rsidR="005377F9" w:rsidRPr="00C31E24" w:rsidRDefault="005377F9" w:rsidP="005377F9">
      <w:pPr>
        <w:pStyle w:val="B2"/>
      </w:pPr>
      <w:r w:rsidRPr="00C31E24">
        <w:t>-</w:t>
      </w:r>
      <w:r w:rsidRPr="00C31E24">
        <w:tab/>
        <w:t>The UE is in E-UTRA Registered, Idle Mode state.</w:t>
      </w:r>
    </w:p>
    <w:p w14:paraId="606757F9" w14:textId="77777777" w:rsidR="005377F9" w:rsidRPr="00C31E24" w:rsidRDefault="005377F9" w:rsidP="005377F9">
      <w:pPr>
        <w:pStyle w:val="B2"/>
      </w:pPr>
      <w:r w:rsidRPr="00C31E24">
        <w:t>-</w:t>
      </w:r>
      <w:r w:rsidRPr="00C31E24">
        <w:tab/>
        <w:t>The MCVideo Client Application has been activated and User has registered-in as the MCVideo User with the Server as active user at the Client.</w:t>
      </w:r>
    </w:p>
    <w:p w14:paraId="77A6E54A" w14:textId="77777777" w:rsidR="005377F9" w:rsidRPr="00C31E24" w:rsidRDefault="005377F9" w:rsidP="005377F9">
      <w:pPr>
        <w:pStyle w:val="H6"/>
      </w:pPr>
      <w:r w:rsidRPr="00C31E24">
        <w:t>6.1.1.10.3.2</w:t>
      </w:r>
      <w:r w:rsidRPr="00C31E24">
        <w:tab/>
        <w:t>Test procedure sequence</w:t>
      </w:r>
    </w:p>
    <w:p w14:paraId="58B73D72" w14:textId="77777777" w:rsidR="005377F9" w:rsidRPr="00C31E24" w:rsidRDefault="005377F9" w:rsidP="005377F9">
      <w:pPr>
        <w:pStyle w:val="TH"/>
      </w:pPr>
      <w:r w:rsidRPr="00C31E24">
        <w:t>Table 6.1.1.10.3.2-1: Main Behaviour</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4121"/>
        <w:gridCol w:w="723"/>
        <w:gridCol w:w="2614"/>
        <w:gridCol w:w="551"/>
        <w:gridCol w:w="866"/>
      </w:tblGrid>
      <w:tr w:rsidR="005377F9" w:rsidRPr="00C31E24" w14:paraId="3E9C9F5E" w14:textId="77777777" w:rsidTr="00D74F31">
        <w:trPr>
          <w:trHeight w:val="199"/>
          <w:jc w:val="center"/>
        </w:trPr>
        <w:tc>
          <w:tcPr>
            <w:tcW w:w="629" w:type="dxa"/>
            <w:tcBorders>
              <w:top w:val="single" w:sz="4" w:space="0" w:color="auto"/>
              <w:left w:val="single" w:sz="4" w:space="0" w:color="auto"/>
              <w:bottom w:val="nil"/>
              <w:right w:val="single" w:sz="4" w:space="0" w:color="auto"/>
            </w:tcBorders>
            <w:hideMark/>
          </w:tcPr>
          <w:p w14:paraId="08BD181B" w14:textId="77777777" w:rsidR="005377F9" w:rsidRPr="00C31E24" w:rsidRDefault="005377F9" w:rsidP="00D74F31">
            <w:pPr>
              <w:pStyle w:val="TAH"/>
              <w:keepNext w:val="0"/>
              <w:keepLines w:val="0"/>
              <w:widowControl w:val="0"/>
            </w:pPr>
            <w:r w:rsidRPr="00C31E24">
              <w:t>St</w:t>
            </w:r>
          </w:p>
        </w:tc>
        <w:tc>
          <w:tcPr>
            <w:tcW w:w="4121" w:type="dxa"/>
            <w:tcBorders>
              <w:top w:val="single" w:sz="4" w:space="0" w:color="auto"/>
              <w:left w:val="single" w:sz="4" w:space="0" w:color="auto"/>
              <w:bottom w:val="nil"/>
              <w:right w:val="single" w:sz="4" w:space="0" w:color="auto"/>
            </w:tcBorders>
            <w:hideMark/>
          </w:tcPr>
          <w:p w14:paraId="5952878B" w14:textId="77777777" w:rsidR="005377F9" w:rsidRPr="00C31E24" w:rsidRDefault="005377F9" w:rsidP="00D74F31">
            <w:pPr>
              <w:pStyle w:val="TAH"/>
              <w:keepNext w:val="0"/>
              <w:keepLines w:val="0"/>
              <w:widowControl w:val="0"/>
            </w:pPr>
            <w:r w:rsidRPr="00C31E24">
              <w:t>Procedure</w:t>
            </w:r>
          </w:p>
        </w:tc>
        <w:tc>
          <w:tcPr>
            <w:tcW w:w="3337" w:type="dxa"/>
            <w:gridSpan w:val="2"/>
            <w:tcBorders>
              <w:top w:val="single" w:sz="4" w:space="0" w:color="auto"/>
              <w:left w:val="single" w:sz="4" w:space="0" w:color="auto"/>
              <w:bottom w:val="single" w:sz="4" w:space="0" w:color="auto"/>
              <w:right w:val="single" w:sz="4" w:space="0" w:color="auto"/>
            </w:tcBorders>
            <w:hideMark/>
          </w:tcPr>
          <w:p w14:paraId="4E26C121" w14:textId="77777777" w:rsidR="005377F9" w:rsidRPr="00C31E24" w:rsidRDefault="005377F9" w:rsidP="00D74F31">
            <w:pPr>
              <w:pStyle w:val="TAH"/>
              <w:keepNext w:val="0"/>
              <w:keepLines w:val="0"/>
              <w:widowControl w:val="0"/>
            </w:pPr>
            <w:r w:rsidRPr="00C31E24">
              <w:t>Message Sequence</w:t>
            </w:r>
          </w:p>
        </w:tc>
        <w:tc>
          <w:tcPr>
            <w:tcW w:w="551" w:type="dxa"/>
            <w:tcBorders>
              <w:top w:val="single" w:sz="4" w:space="0" w:color="auto"/>
              <w:left w:val="single" w:sz="4" w:space="0" w:color="auto"/>
              <w:bottom w:val="nil"/>
              <w:right w:val="single" w:sz="4" w:space="0" w:color="auto"/>
            </w:tcBorders>
            <w:hideMark/>
          </w:tcPr>
          <w:p w14:paraId="3FCBDC77" w14:textId="77777777" w:rsidR="005377F9" w:rsidRPr="00C31E24" w:rsidRDefault="005377F9" w:rsidP="00D74F31">
            <w:pPr>
              <w:pStyle w:val="TAH"/>
              <w:keepNext w:val="0"/>
              <w:keepLines w:val="0"/>
              <w:widowControl w:val="0"/>
            </w:pPr>
            <w:r w:rsidRPr="00C31E24">
              <w:t>TP</w:t>
            </w:r>
          </w:p>
        </w:tc>
        <w:tc>
          <w:tcPr>
            <w:tcW w:w="866" w:type="dxa"/>
            <w:tcBorders>
              <w:top w:val="single" w:sz="4" w:space="0" w:color="auto"/>
              <w:left w:val="single" w:sz="4" w:space="0" w:color="auto"/>
              <w:bottom w:val="nil"/>
              <w:right w:val="single" w:sz="4" w:space="0" w:color="auto"/>
            </w:tcBorders>
            <w:hideMark/>
          </w:tcPr>
          <w:p w14:paraId="0AD59408" w14:textId="77777777" w:rsidR="005377F9" w:rsidRPr="00C31E24" w:rsidRDefault="005377F9" w:rsidP="00D74F31">
            <w:pPr>
              <w:pStyle w:val="TAH"/>
              <w:keepNext w:val="0"/>
              <w:keepLines w:val="0"/>
              <w:widowControl w:val="0"/>
            </w:pPr>
            <w:r w:rsidRPr="00C31E24">
              <w:t>Verdict</w:t>
            </w:r>
          </w:p>
        </w:tc>
      </w:tr>
      <w:tr w:rsidR="005377F9" w:rsidRPr="00C31E24" w14:paraId="1E5E19E7" w14:textId="77777777" w:rsidTr="00D74F31">
        <w:trPr>
          <w:trHeight w:val="199"/>
          <w:jc w:val="center"/>
        </w:trPr>
        <w:tc>
          <w:tcPr>
            <w:tcW w:w="629" w:type="dxa"/>
            <w:tcBorders>
              <w:top w:val="nil"/>
              <w:left w:val="single" w:sz="4" w:space="0" w:color="auto"/>
              <w:bottom w:val="single" w:sz="4" w:space="0" w:color="auto"/>
              <w:right w:val="single" w:sz="4" w:space="0" w:color="auto"/>
            </w:tcBorders>
          </w:tcPr>
          <w:p w14:paraId="199AB649" w14:textId="77777777" w:rsidR="005377F9" w:rsidRPr="00C31E24" w:rsidRDefault="005377F9" w:rsidP="00D74F31">
            <w:pPr>
              <w:pStyle w:val="TAH"/>
              <w:keepNext w:val="0"/>
              <w:keepLines w:val="0"/>
              <w:widowControl w:val="0"/>
            </w:pPr>
          </w:p>
        </w:tc>
        <w:tc>
          <w:tcPr>
            <w:tcW w:w="4121" w:type="dxa"/>
            <w:tcBorders>
              <w:top w:val="nil"/>
              <w:left w:val="single" w:sz="4" w:space="0" w:color="auto"/>
              <w:bottom w:val="single" w:sz="4" w:space="0" w:color="auto"/>
              <w:right w:val="single" w:sz="4" w:space="0" w:color="auto"/>
            </w:tcBorders>
          </w:tcPr>
          <w:p w14:paraId="5F4FDFE4" w14:textId="77777777" w:rsidR="005377F9" w:rsidRPr="00C31E24" w:rsidRDefault="005377F9" w:rsidP="00D74F31">
            <w:pPr>
              <w:pStyle w:val="TAH"/>
              <w:keepNext w:val="0"/>
              <w:keepLines w:val="0"/>
              <w:widowControl w:val="0"/>
            </w:pPr>
          </w:p>
        </w:tc>
        <w:tc>
          <w:tcPr>
            <w:tcW w:w="723" w:type="dxa"/>
            <w:tcBorders>
              <w:top w:val="single" w:sz="4" w:space="0" w:color="auto"/>
              <w:left w:val="single" w:sz="4" w:space="0" w:color="auto"/>
              <w:bottom w:val="single" w:sz="4" w:space="0" w:color="auto"/>
              <w:right w:val="single" w:sz="4" w:space="0" w:color="auto"/>
            </w:tcBorders>
            <w:hideMark/>
          </w:tcPr>
          <w:p w14:paraId="164D11B6" w14:textId="77777777" w:rsidR="005377F9" w:rsidRPr="00C31E24" w:rsidRDefault="005377F9" w:rsidP="00D74F31">
            <w:pPr>
              <w:pStyle w:val="TAH"/>
              <w:keepNext w:val="0"/>
              <w:keepLines w:val="0"/>
              <w:widowControl w:val="0"/>
            </w:pPr>
            <w:r w:rsidRPr="00C31E24">
              <w:t>U - S</w:t>
            </w:r>
          </w:p>
        </w:tc>
        <w:tc>
          <w:tcPr>
            <w:tcW w:w="2614" w:type="dxa"/>
            <w:tcBorders>
              <w:top w:val="single" w:sz="4" w:space="0" w:color="auto"/>
              <w:left w:val="single" w:sz="4" w:space="0" w:color="auto"/>
              <w:bottom w:val="single" w:sz="4" w:space="0" w:color="auto"/>
              <w:right w:val="single" w:sz="4" w:space="0" w:color="auto"/>
            </w:tcBorders>
            <w:hideMark/>
          </w:tcPr>
          <w:p w14:paraId="25AD2B77" w14:textId="77777777" w:rsidR="005377F9" w:rsidRPr="00C31E24" w:rsidRDefault="005377F9" w:rsidP="00D74F31">
            <w:pPr>
              <w:pStyle w:val="TAH"/>
              <w:keepNext w:val="0"/>
              <w:keepLines w:val="0"/>
              <w:widowControl w:val="0"/>
            </w:pPr>
            <w:r w:rsidRPr="00C31E24">
              <w:t>Message</w:t>
            </w:r>
          </w:p>
        </w:tc>
        <w:tc>
          <w:tcPr>
            <w:tcW w:w="551" w:type="dxa"/>
            <w:tcBorders>
              <w:top w:val="nil"/>
              <w:left w:val="single" w:sz="4" w:space="0" w:color="auto"/>
              <w:bottom w:val="single" w:sz="4" w:space="0" w:color="auto"/>
              <w:right w:val="single" w:sz="4" w:space="0" w:color="auto"/>
            </w:tcBorders>
          </w:tcPr>
          <w:p w14:paraId="7F693E7B" w14:textId="77777777" w:rsidR="005377F9" w:rsidRPr="00C31E24" w:rsidRDefault="005377F9" w:rsidP="00D74F31">
            <w:pPr>
              <w:pStyle w:val="TAH"/>
              <w:keepNext w:val="0"/>
              <w:keepLines w:val="0"/>
              <w:widowControl w:val="0"/>
            </w:pPr>
          </w:p>
        </w:tc>
        <w:tc>
          <w:tcPr>
            <w:tcW w:w="866" w:type="dxa"/>
            <w:tcBorders>
              <w:top w:val="nil"/>
              <w:left w:val="single" w:sz="4" w:space="0" w:color="auto"/>
              <w:bottom w:val="single" w:sz="4" w:space="0" w:color="auto"/>
              <w:right w:val="single" w:sz="4" w:space="0" w:color="auto"/>
            </w:tcBorders>
          </w:tcPr>
          <w:p w14:paraId="038EF51D" w14:textId="77777777" w:rsidR="005377F9" w:rsidRPr="00C31E24" w:rsidRDefault="005377F9" w:rsidP="00D74F31">
            <w:pPr>
              <w:pStyle w:val="TAH"/>
              <w:keepNext w:val="0"/>
              <w:keepLines w:val="0"/>
              <w:widowControl w:val="0"/>
            </w:pPr>
          </w:p>
        </w:tc>
      </w:tr>
      <w:tr w:rsidR="005377F9" w:rsidRPr="00C31E24" w14:paraId="26ED30BE" w14:textId="77777777" w:rsidTr="00D74F31">
        <w:trPr>
          <w:trHeight w:val="1215"/>
          <w:jc w:val="center"/>
        </w:trPr>
        <w:tc>
          <w:tcPr>
            <w:tcW w:w="629" w:type="dxa"/>
            <w:tcBorders>
              <w:top w:val="single" w:sz="4" w:space="0" w:color="auto"/>
              <w:left w:val="single" w:sz="4" w:space="0" w:color="auto"/>
              <w:bottom w:val="single" w:sz="4" w:space="0" w:color="auto"/>
              <w:right w:val="single" w:sz="4" w:space="0" w:color="auto"/>
            </w:tcBorders>
            <w:hideMark/>
          </w:tcPr>
          <w:p w14:paraId="1B146785" w14:textId="77777777" w:rsidR="005377F9" w:rsidRPr="00C31E24" w:rsidRDefault="005377F9" w:rsidP="00D74F31">
            <w:pPr>
              <w:pStyle w:val="TAC"/>
              <w:keepNext w:val="0"/>
              <w:keepLines w:val="0"/>
              <w:widowControl w:val="0"/>
            </w:pPr>
            <w:r w:rsidRPr="00C31E24">
              <w:t>1</w:t>
            </w:r>
          </w:p>
        </w:tc>
        <w:tc>
          <w:tcPr>
            <w:tcW w:w="4121" w:type="dxa"/>
            <w:tcBorders>
              <w:top w:val="single" w:sz="4" w:space="0" w:color="auto"/>
              <w:left w:val="single" w:sz="4" w:space="0" w:color="auto"/>
              <w:bottom w:val="single" w:sz="4" w:space="0" w:color="auto"/>
              <w:right w:val="single" w:sz="4" w:space="0" w:color="auto"/>
            </w:tcBorders>
            <w:hideMark/>
          </w:tcPr>
          <w:p w14:paraId="78D4206C" w14:textId="7C310D94" w:rsidR="005377F9" w:rsidRPr="00C31E24" w:rsidRDefault="005377F9" w:rsidP="00D74F31">
            <w:pPr>
              <w:pStyle w:val="TAL"/>
              <w:keepNext w:val="0"/>
              <w:keepLines w:val="0"/>
              <w:widowControl w:val="0"/>
            </w:pPr>
            <w:r w:rsidRPr="00C31E24">
              <w:t>Make the MCVideo User request the establishment of a MCVideo On-demand Pre-arranged Imminent Peril Group call for the selected MCVideo Imminent Peril Group g A</w:t>
            </w:r>
            <w:r w:rsidRPr="00C31E24">
              <w:rPr>
                <w:color w:val="000000"/>
              </w:rPr>
              <w:t>, with implicit Transmission Control</w:t>
            </w:r>
            <w:r w:rsidRPr="00C31E24">
              <w:t>.</w:t>
            </w:r>
          </w:p>
          <w:p w14:paraId="7CECB788" w14:textId="1D5E976D" w:rsidR="005377F9" w:rsidRPr="00C31E24" w:rsidRDefault="005377F9" w:rsidP="00D74F31">
            <w:pPr>
              <w:pStyle w:val="TAL"/>
              <w:keepNext w:val="0"/>
              <w:keepLines w:val="0"/>
              <w:widowControl w:val="0"/>
              <w:rPr>
                <w:shd w:val="clear" w:color="auto" w:fill="FF0000"/>
              </w:rPr>
            </w:pPr>
            <w:r w:rsidRPr="00C31E24">
              <w:t>(NOTE 1)</w:t>
            </w:r>
          </w:p>
        </w:tc>
        <w:tc>
          <w:tcPr>
            <w:tcW w:w="723" w:type="dxa"/>
            <w:tcBorders>
              <w:top w:val="single" w:sz="4" w:space="0" w:color="auto"/>
              <w:left w:val="single" w:sz="4" w:space="0" w:color="auto"/>
              <w:bottom w:val="single" w:sz="4" w:space="0" w:color="auto"/>
              <w:right w:val="single" w:sz="4" w:space="0" w:color="auto"/>
            </w:tcBorders>
            <w:hideMark/>
          </w:tcPr>
          <w:p w14:paraId="2049D69E" w14:textId="77777777" w:rsidR="005377F9" w:rsidRPr="00C31E24" w:rsidRDefault="005377F9" w:rsidP="00D74F31">
            <w:pPr>
              <w:pStyle w:val="TAC"/>
              <w:keepNext w:val="0"/>
              <w:keepLines w:val="0"/>
              <w:widowControl w:val="0"/>
            </w:pPr>
            <w:r w:rsidRPr="00C31E24">
              <w:t>-</w:t>
            </w:r>
          </w:p>
        </w:tc>
        <w:tc>
          <w:tcPr>
            <w:tcW w:w="2614" w:type="dxa"/>
            <w:tcBorders>
              <w:top w:val="single" w:sz="4" w:space="0" w:color="auto"/>
              <w:left w:val="single" w:sz="4" w:space="0" w:color="auto"/>
              <w:bottom w:val="single" w:sz="4" w:space="0" w:color="auto"/>
              <w:right w:val="single" w:sz="4" w:space="0" w:color="auto"/>
            </w:tcBorders>
            <w:hideMark/>
          </w:tcPr>
          <w:p w14:paraId="4BBB28C4" w14:textId="77777777" w:rsidR="005377F9" w:rsidRPr="00C31E24" w:rsidRDefault="005377F9" w:rsidP="00D74F31">
            <w:pPr>
              <w:pStyle w:val="TAL"/>
              <w:keepNext w:val="0"/>
              <w:keepLines w:val="0"/>
              <w:widowControl w:val="0"/>
            </w:pPr>
            <w:r w:rsidRPr="00C31E24">
              <w:t>-</w:t>
            </w:r>
          </w:p>
        </w:tc>
        <w:tc>
          <w:tcPr>
            <w:tcW w:w="551" w:type="dxa"/>
            <w:tcBorders>
              <w:top w:val="single" w:sz="4" w:space="0" w:color="auto"/>
              <w:left w:val="single" w:sz="4" w:space="0" w:color="auto"/>
              <w:bottom w:val="single" w:sz="4" w:space="0" w:color="auto"/>
              <w:right w:val="single" w:sz="4" w:space="0" w:color="auto"/>
            </w:tcBorders>
          </w:tcPr>
          <w:p w14:paraId="6617B7F9" w14:textId="77777777" w:rsidR="005377F9" w:rsidRPr="00C31E24" w:rsidRDefault="005377F9" w:rsidP="00D74F31">
            <w:pPr>
              <w:pStyle w:val="TAC"/>
              <w:keepNext w:val="0"/>
              <w:keepLines w:val="0"/>
              <w:widowControl w:val="0"/>
            </w:pPr>
            <w:r w:rsidRPr="00C31E24">
              <w:t>-</w:t>
            </w:r>
          </w:p>
        </w:tc>
        <w:tc>
          <w:tcPr>
            <w:tcW w:w="866" w:type="dxa"/>
            <w:tcBorders>
              <w:top w:val="single" w:sz="4" w:space="0" w:color="auto"/>
              <w:left w:val="single" w:sz="4" w:space="0" w:color="auto"/>
              <w:bottom w:val="single" w:sz="4" w:space="0" w:color="auto"/>
              <w:right w:val="single" w:sz="4" w:space="0" w:color="auto"/>
            </w:tcBorders>
          </w:tcPr>
          <w:p w14:paraId="36F9C451" w14:textId="77777777" w:rsidR="005377F9" w:rsidRPr="00C31E24" w:rsidRDefault="005377F9" w:rsidP="00D74F31">
            <w:pPr>
              <w:pStyle w:val="TAC"/>
              <w:keepNext w:val="0"/>
              <w:keepLines w:val="0"/>
              <w:widowControl w:val="0"/>
            </w:pPr>
            <w:r w:rsidRPr="00C31E24">
              <w:t>-</w:t>
            </w:r>
          </w:p>
        </w:tc>
      </w:tr>
      <w:tr w:rsidR="005377F9" w:rsidRPr="00C31E24" w14:paraId="436D2843" w14:textId="77777777" w:rsidTr="00D74F31">
        <w:trPr>
          <w:trHeight w:val="1432"/>
          <w:jc w:val="center"/>
        </w:trPr>
        <w:tc>
          <w:tcPr>
            <w:tcW w:w="629" w:type="dxa"/>
            <w:tcBorders>
              <w:top w:val="single" w:sz="4" w:space="0" w:color="auto"/>
              <w:left w:val="single" w:sz="4" w:space="0" w:color="auto"/>
              <w:bottom w:val="single" w:sz="4" w:space="0" w:color="auto"/>
              <w:right w:val="single" w:sz="4" w:space="0" w:color="auto"/>
            </w:tcBorders>
            <w:hideMark/>
          </w:tcPr>
          <w:p w14:paraId="7473B047" w14:textId="77777777" w:rsidR="005377F9" w:rsidRPr="00C31E24" w:rsidRDefault="005377F9" w:rsidP="00D74F31">
            <w:pPr>
              <w:pStyle w:val="TAC"/>
              <w:keepNext w:val="0"/>
              <w:keepLines w:val="0"/>
              <w:widowControl w:val="0"/>
              <w:rPr>
                <w:color w:val="000000"/>
              </w:rPr>
            </w:pPr>
            <w:r w:rsidRPr="00C31E24">
              <w:rPr>
                <w:color w:val="000000"/>
              </w:rPr>
              <w:t>-</w:t>
            </w:r>
          </w:p>
        </w:tc>
        <w:tc>
          <w:tcPr>
            <w:tcW w:w="4121" w:type="dxa"/>
            <w:tcBorders>
              <w:top w:val="single" w:sz="4" w:space="0" w:color="auto"/>
              <w:left w:val="single" w:sz="4" w:space="0" w:color="auto"/>
              <w:bottom w:val="single" w:sz="4" w:space="0" w:color="auto"/>
              <w:right w:val="single" w:sz="4" w:space="0" w:color="auto"/>
            </w:tcBorders>
            <w:hideMark/>
          </w:tcPr>
          <w:p w14:paraId="153E8A08" w14:textId="77777777" w:rsidR="005377F9" w:rsidRPr="00C31E24" w:rsidRDefault="005377F9" w:rsidP="00D74F31">
            <w:pPr>
              <w:pStyle w:val="TAL"/>
              <w:keepNext w:val="0"/>
              <w:keepLines w:val="0"/>
              <w:widowControl w:val="0"/>
              <w:rPr>
                <w:color w:val="000000"/>
              </w:rPr>
            </w:pPr>
            <w:r w:rsidRPr="00C31E24">
              <w:rPr>
                <w:color w:val="000000"/>
              </w:rPr>
              <w:t xml:space="preserve">EXCEPTION: </w:t>
            </w:r>
            <w:r w:rsidRPr="00C31E24">
              <w:t xml:space="preserve">The E-UTRA/EPC actions which are related to the MCVIDEO call establishment are described in TS 36.579-1 [2], subclause 5.4.3A 'Generic Test Procedure for MCVideo CO communication in E-UTRA'. </w:t>
            </w:r>
            <w:r w:rsidRPr="00C31E24">
              <w:rPr>
                <w:color w:val="000000"/>
              </w:rPr>
              <w:t>The test sequence below shows only the MCVideo relevant messages exchanged.</w:t>
            </w:r>
          </w:p>
        </w:tc>
        <w:tc>
          <w:tcPr>
            <w:tcW w:w="723" w:type="dxa"/>
            <w:tcBorders>
              <w:top w:val="single" w:sz="4" w:space="0" w:color="auto"/>
              <w:left w:val="single" w:sz="4" w:space="0" w:color="auto"/>
              <w:bottom w:val="single" w:sz="4" w:space="0" w:color="auto"/>
              <w:right w:val="single" w:sz="4" w:space="0" w:color="auto"/>
            </w:tcBorders>
            <w:hideMark/>
          </w:tcPr>
          <w:p w14:paraId="1B4220A9" w14:textId="77777777" w:rsidR="005377F9" w:rsidRPr="00C31E24" w:rsidRDefault="005377F9" w:rsidP="00D74F31">
            <w:pPr>
              <w:pStyle w:val="TAC"/>
              <w:keepNext w:val="0"/>
              <w:keepLines w:val="0"/>
              <w:widowControl w:val="0"/>
              <w:rPr>
                <w:color w:val="000000"/>
              </w:rPr>
            </w:pPr>
            <w:r w:rsidRPr="00C31E24">
              <w:rPr>
                <w:color w:val="000000"/>
              </w:rPr>
              <w:t>-</w:t>
            </w:r>
          </w:p>
        </w:tc>
        <w:tc>
          <w:tcPr>
            <w:tcW w:w="2614" w:type="dxa"/>
            <w:tcBorders>
              <w:top w:val="single" w:sz="4" w:space="0" w:color="auto"/>
              <w:left w:val="single" w:sz="4" w:space="0" w:color="auto"/>
              <w:bottom w:val="single" w:sz="4" w:space="0" w:color="auto"/>
              <w:right w:val="single" w:sz="4" w:space="0" w:color="auto"/>
            </w:tcBorders>
            <w:hideMark/>
          </w:tcPr>
          <w:p w14:paraId="52EBBF5F" w14:textId="77777777" w:rsidR="005377F9" w:rsidRPr="00C31E24" w:rsidRDefault="005377F9" w:rsidP="00D74F31">
            <w:pPr>
              <w:pStyle w:val="TAL"/>
              <w:keepNext w:val="0"/>
              <w:keepLines w:val="0"/>
              <w:widowControl w:val="0"/>
              <w:rPr>
                <w:color w:val="000000"/>
              </w:rPr>
            </w:pPr>
            <w:r w:rsidRPr="00C31E24">
              <w:rPr>
                <w:color w:val="000000"/>
              </w:rPr>
              <w:t>-</w:t>
            </w:r>
          </w:p>
        </w:tc>
        <w:tc>
          <w:tcPr>
            <w:tcW w:w="551" w:type="dxa"/>
            <w:tcBorders>
              <w:top w:val="single" w:sz="4" w:space="0" w:color="auto"/>
              <w:left w:val="single" w:sz="4" w:space="0" w:color="auto"/>
              <w:bottom w:val="single" w:sz="4" w:space="0" w:color="auto"/>
              <w:right w:val="single" w:sz="4" w:space="0" w:color="auto"/>
            </w:tcBorders>
          </w:tcPr>
          <w:p w14:paraId="39198065" w14:textId="77777777" w:rsidR="005377F9" w:rsidRPr="00C31E24" w:rsidRDefault="005377F9" w:rsidP="00D74F31">
            <w:pPr>
              <w:pStyle w:val="TAC"/>
              <w:keepNext w:val="0"/>
              <w:keepLines w:val="0"/>
              <w:widowControl w:val="0"/>
              <w:rPr>
                <w:color w:val="000000"/>
              </w:rPr>
            </w:pPr>
            <w:r w:rsidRPr="00C31E24">
              <w:rPr>
                <w:color w:val="000000"/>
              </w:rPr>
              <w:t>-</w:t>
            </w:r>
          </w:p>
        </w:tc>
        <w:tc>
          <w:tcPr>
            <w:tcW w:w="866" w:type="dxa"/>
            <w:tcBorders>
              <w:top w:val="single" w:sz="4" w:space="0" w:color="auto"/>
              <w:left w:val="single" w:sz="4" w:space="0" w:color="auto"/>
              <w:bottom w:val="single" w:sz="4" w:space="0" w:color="auto"/>
              <w:right w:val="single" w:sz="4" w:space="0" w:color="auto"/>
            </w:tcBorders>
          </w:tcPr>
          <w:p w14:paraId="225F7736" w14:textId="77777777" w:rsidR="005377F9" w:rsidRPr="00C31E24" w:rsidRDefault="005377F9" w:rsidP="00D74F31">
            <w:pPr>
              <w:pStyle w:val="TAC"/>
              <w:keepNext w:val="0"/>
              <w:keepLines w:val="0"/>
              <w:widowControl w:val="0"/>
              <w:rPr>
                <w:color w:val="000000"/>
              </w:rPr>
            </w:pPr>
            <w:r w:rsidRPr="00C31E24">
              <w:rPr>
                <w:color w:val="000000"/>
              </w:rPr>
              <w:t>-</w:t>
            </w:r>
          </w:p>
        </w:tc>
      </w:tr>
      <w:tr w:rsidR="005377F9" w:rsidRPr="00C31E24" w14:paraId="1EAF1A50" w14:textId="77777777" w:rsidTr="00D74F31">
        <w:trPr>
          <w:trHeight w:val="274"/>
          <w:jc w:val="center"/>
        </w:trPr>
        <w:tc>
          <w:tcPr>
            <w:tcW w:w="629" w:type="dxa"/>
            <w:tcBorders>
              <w:top w:val="single" w:sz="4" w:space="0" w:color="auto"/>
              <w:left w:val="single" w:sz="4" w:space="0" w:color="auto"/>
              <w:bottom w:val="single" w:sz="4" w:space="0" w:color="auto"/>
              <w:right w:val="single" w:sz="4" w:space="0" w:color="auto"/>
            </w:tcBorders>
            <w:hideMark/>
          </w:tcPr>
          <w:p w14:paraId="4DAE5D6B" w14:textId="77777777" w:rsidR="005377F9" w:rsidRPr="00C31E24" w:rsidRDefault="005377F9" w:rsidP="00D74F31">
            <w:pPr>
              <w:pStyle w:val="TAC"/>
              <w:keepNext w:val="0"/>
              <w:keepLines w:val="0"/>
              <w:widowControl w:val="0"/>
            </w:pPr>
            <w:r w:rsidRPr="00C31E24">
              <w:t>2</w:t>
            </w:r>
          </w:p>
        </w:tc>
        <w:tc>
          <w:tcPr>
            <w:tcW w:w="4121" w:type="dxa"/>
            <w:tcBorders>
              <w:top w:val="single" w:sz="4" w:space="0" w:color="auto"/>
              <w:left w:val="single" w:sz="4" w:space="0" w:color="auto"/>
              <w:bottom w:val="single" w:sz="4" w:space="0" w:color="auto"/>
              <w:right w:val="single" w:sz="4" w:space="0" w:color="auto"/>
            </w:tcBorders>
            <w:hideMark/>
          </w:tcPr>
          <w:p w14:paraId="3542ABDC" w14:textId="77777777" w:rsidR="005377F9" w:rsidRPr="00C31E24" w:rsidRDefault="005377F9" w:rsidP="00D74F31">
            <w:pPr>
              <w:pStyle w:val="TAL"/>
              <w:keepNext w:val="0"/>
              <w:keepLines w:val="0"/>
              <w:widowControl w:val="0"/>
            </w:pPr>
            <w:r w:rsidRPr="00C31E24">
              <w:t xml:space="preserve">Check: Does the UE (MCVideo client) send an initial SIP INVITE message requesting the establishment of an MCVideo On-demand pre-arranged Imminent Peril Group Call </w:t>
            </w:r>
            <w:r w:rsidRPr="00C31E24">
              <w:rPr>
                <w:color w:val="000000"/>
              </w:rPr>
              <w:t>with implicit Transmission Control</w:t>
            </w:r>
            <w:r w:rsidRPr="00C31E24">
              <w:t>?</w:t>
            </w:r>
          </w:p>
        </w:tc>
        <w:tc>
          <w:tcPr>
            <w:tcW w:w="723" w:type="dxa"/>
            <w:tcBorders>
              <w:top w:val="single" w:sz="4" w:space="0" w:color="auto"/>
              <w:left w:val="single" w:sz="4" w:space="0" w:color="auto"/>
              <w:bottom w:val="single" w:sz="4" w:space="0" w:color="auto"/>
              <w:right w:val="single" w:sz="4" w:space="0" w:color="auto"/>
            </w:tcBorders>
            <w:hideMark/>
          </w:tcPr>
          <w:p w14:paraId="59C7F687" w14:textId="77777777" w:rsidR="005377F9" w:rsidRPr="00C31E24" w:rsidRDefault="005377F9" w:rsidP="00D74F31">
            <w:pPr>
              <w:pStyle w:val="TAC"/>
              <w:keepNext w:val="0"/>
              <w:keepLines w:val="0"/>
              <w:widowControl w:val="0"/>
            </w:pPr>
            <w:r w:rsidRPr="00C31E24">
              <w:t>--&gt;</w:t>
            </w:r>
          </w:p>
        </w:tc>
        <w:tc>
          <w:tcPr>
            <w:tcW w:w="2614" w:type="dxa"/>
            <w:tcBorders>
              <w:top w:val="single" w:sz="4" w:space="0" w:color="auto"/>
              <w:left w:val="single" w:sz="4" w:space="0" w:color="auto"/>
              <w:bottom w:val="single" w:sz="4" w:space="0" w:color="auto"/>
              <w:right w:val="single" w:sz="4" w:space="0" w:color="auto"/>
            </w:tcBorders>
            <w:hideMark/>
          </w:tcPr>
          <w:p w14:paraId="6749908D" w14:textId="77777777" w:rsidR="005377F9" w:rsidRPr="00C31E24" w:rsidRDefault="005377F9" w:rsidP="00D74F31">
            <w:pPr>
              <w:pStyle w:val="TAL"/>
              <w:keepNext w:val="0"/>
              <w:keepLines w:val="0"/>
              <w:widowControl w:val="0"/>
            </w:pPr>
            <w:r w:rsidRPr="00C31E24">
              <w:t>SIP INVITE</w:t>
            </w:r>
          </w:p>
        </w:tc>
        <w:tc>
          <w:tcPr>
            <w:tcW w:w="551" w:type="dxa"/>
            <w:tcBorders>
              <w:top w:val="single" w:sz="4" w:space="0" w:color="auto"/>
              <w:left w:val="single" w:sz="4" w:space="0" w:color="auto"/>
              <w:bottom w:val="single" w:sz="4" w:space="0" w:color="auto"/>
              <w:right w:val="single" w:sz="4" w:space="0" w:color="auto"/>
            </w:tcBorders>
          </w:tcPr>
          <w:p w14:paraId="0C3B6690" w14:textId="77777777" w:rsidR="005377F9" w:rsidRPr="00C31E24" w:rsidRDefault="005377F9" w:rsidP="00D74F31">
            <w:pPr>
              <w:pStyle w:val="TAC"/>
              <w:keepNext w:val="0"/>
              <w:keepLines w:val="0"/>
              <w:widowControl w:val="0"/>
            </w:pPr>
            <w:r w:rsidRPr="00C31E24">
              <w:t>1</w:t>
            </w:r>
          </w:p>
        </w:tc>
        <w:tc>
          <w:tcPr>
            <w:tcW w:w="866" w:type="dxa"/>
            <w:tcBorders>
              <w:top w:val="single" w:sz="4" w:space="0" w:color="auto"/>
              <w:left w:val="single" w:sz="4" w:space="0" w:color="auto"/>
              <w:bottom w:val="single" w:sz="4" w:space="0" w:color="auto"/>
              <w:right w:val="single" w:sz="4" w:space="0" w:color="auto"/>
            </w:tcBorders>
          </w:tcPr>
          <w:p w14:paraId="5DDA6705" w14:textId="77777777" w:rsidR="005377F9" w:rsidRPr="00C31E24" w:rsidRDefault="005377F9" w:rsidP="00D74F31">
            <w:pPr>
              <w:pStyle w:val="TAC"/>
              <w:keepNext w:val="0"/>
              <w:keepLines w:val="0"/>
              <w:widowControl w:val="0"/>
            </w:pPr>
            <w:r w:rsidRPr="00C31E24">
              <w:t>P</w:t>
            </w:r>
          </w:p>
        </w:tc>
      </w:tr>
      <w:tr w:rsidR="005377F9" w:rsidRPr="00C31E24" w14:paraId="596D9DF6" w14:textId="77777777" w:rsidTr="00D74F31">
        <w:trPr>
          <w:trHeight w:val="260"/>
          <w:jc w:val="center"/>
        </w:trPr>
        <w:tc>
          <w:tcPr>
            <w:tcW w:w="629" w:type="dxa"/>
            <w:tcBorders>
              <w:top w:val="single" w:sz="4" w:space="0" w:color="auto"/>
              <w:left w:val="single" w:sz="4" w:space="0" w:color="auto"/>
              <w:bottom w:val="single" w:sz="4" w:space="0" w:color="auto"/>
              <w:right w:val="single" w:sz="4" w:space="0" w:color="auto"/>
            </w:tcBorders>
          </w:tcPr>
          <w:p w14:paraId="3E912D54" w14:textId="77777777" w:rsidR="005377F9" w:rsidRPr="00C31E24" w:rsidRDefault="005377F9" w:rsidP="00D74F31">
            <w:pPr>
              <w:pStyle w:val="TAC"/>
              <w:keepNext w:val="0"/>
              <w:keepLines w:val="0"/>
              <w:widowControl w:val="0"/>
              <w:rPr>
                <w:rFonts w:cs="Arial"/>
                <w:szCs w:val="18"/>
              </w:rPr>
            </w:pPr>
            <w:r w:rsidRPr="00C31E24">
              <w:rPr>
                <w:rFonts w:cs="Arial"/>
                <w:szCs w:val="18"/>
              </w:rPr>
              <w:t>3</w:t>
            </w:r>
          </w:p>
        </w:tc>
        <w:tc>
          <w:tcPr>
            <w:tcW w:w="4121" w:type="dxa"/>
            <w:tcBorders>
              <w:top w:val="single" w:sz="4" w:space="0" w:color="auto"/>
              <w:left w:val="single" w:sz="4" w:space="0" w:color="auto"/>
              <w:bottom w:val="single" w:sz="4" w:space="0" w:color="auto"/>
              <w:right w:val="single" w:sz="4" w:space="0" w:color="auto"/>
            </w:tcBorders>
          </w:tcPr>
          <w:p w14:paraId="6284C72E" w14:textId="77777777" w:rsidR="005377F9" w:rsidRPr="00C31E24" w:rsidRDefault="005377F9" w:rsidP="00D74F31">
            <w:pPr>
              <w:pStyle w:val="TAL"/>
              <w:keepNext w:val="0"/>
              <w:keepLines w:val="0"/>
              <w:widowControl w:val="0"/>
            </w:pPr>
            <w:r w:rsidRPr="00C31E24">
              <w:t>The SS (MCVideo Server) sends a SIP 100 (Trying) message</w:t>
            </w:r>
          </w:p>
        </w:tc>
        <w:tc>
          <w:tcPr>
            <w:tcW w:w="723" w:type="dxa"/>
            <w:tcBorders>
              <w:top w:val="single" w:sz="4" w:space="0" w:color="auto"/>
              <w:left w:val="single" w:sz="4" w:space="0" w:color="auto"/>
              <w:bottom w:val="single" w:sz="4" w:space="0" w:color="auto"/>
              <w:right w:val="single" w:sz="4" w:space="0" w:color="auto"/>
            </w:tcBorders>
          </w:tcPr>
          <w:p w14:paraId="1ADA1D7C" w14:textId="77777777" w:rsidR="005377F9" w:rsidRPr="00C31E24" w:rsidRDefault="005377F9" w:rsidP="00D74F31">
            <w:pPr>
              <w:pStyle w:val="TAC"/>
              <w:keepNext w:val="0"/>
              <w:keepLines w:val="0"/>
              <w:widowControl w:val="0"/>
            </w:pPr>
            <w:r w:rsidRPr="00C31E24">
              <w:t>&lt;--</w:t>
            </w:r>
          </w:p>
        </w:tc>
        <w:tc>
          <w:tcPr>
            <w:tcW w:w="2614" w:type="dxa"/>
            <w:tcBorders>
              <w:top w:val="single" w:sz="4" w:space="0" w:color="auto"/>
              <w:left w:val="single" w:sz="4" w:space="0" w:color="auto"/>
              <w:bottom w:val="single" w:sz="4" w:space="0" w:color="auto"/>
              <w:right w:val="single" w:sz="4" w:space="0" w:color="auto"/>
            </w:tcBorders>
          </w:tcPr>
          <w:p w14:paraId="3CA9D57F" w14:textId="77777777" w:rsidR="005377F9" w:rsidRPr="00C31E24" w:rsidRDefault="005377F9" w:rsidP="00D74F31">
            <w:pPr>
              <w:pStyle w:val="TAL"/>
              <w:keepNext w:val="0"/>
              <w:keepLines w:val="0"/>
              <w:widowControl w:val="0"/>
            </w:pPr>
            <w:r w:rsidRPr="00C31E24">
              <w:t>SIP 100 (Trying)</w:t>
            </w:r>
          </w:p>
        </w:tc>
        <w:tc>
          <w:tcPr>
            <w:tcW w:w="551" w:type="dxa"/>
            <w:tcBorders>
              <w:top w:val="single" w:sz="4" w:space="0" w:color="auto"/>
              <w:left w:val="single" w:sz="4" w:space="0" w:color="auto"/>
              <w:bottom w:val="single" w:sz="4" w:space="0" w:color="auto"/>
              <w:right w:val="single" w:sz="4" w:space="0" w:color="auto"/>
            </w:tcBorders>
          </w:tcPr>
          <w:p w14:paraId="5A702C7F" w14:textId="77777777" w:rsidR="005377F9" w:rsidRPr="00C31E24" w:rsidRDefault="005377F9" w:rsidP="00D74F31">
            <w:pPr>
              <w:pStyle w:val="TAC"/>
              <w:keepNext w:val="0"/>
              <w:keepLines w:val="0"/>
              <w:widowControl w:val="0"/>
            </w:pPr>
            <w:r w:rsidRPr="00C31E24">
              <w:t>-</w:t>
            </w:r>
          </w:p>
        </w:tc>
        <w:tc>
          <w:tcPr>
            <w:tcW w:w="866" w:type="dxa"/>
            <w:tcBorders>
              <w:top w:val="single" w:sz="4" w:space="0" w:color="auto"/>
              <w:left w:val="single" w:sz="4" w:space="0" w:color="auto"/>
              <w:bottom w:val="single" w:sz="4" w:space="0" w:color="auto"/>
              <w:right w:val="single" w:sz="4" w:space="0" w:color="auto"/>
            </w:tcBorders>
          </w:tcPr>
          <w:p w14:paraId="1C67E94B" w14:textId="77777777" w:rsidR="005377F9" w:rsidRPr="00C31E24" w:rsidRDefault="005377F9" w:rsidP="00D74F31">
            <w:pPr>
              <w:pStyle w:val="TAC"/>
              <w:keepNext w:val="0"/>
              <w:keepLines w:val="0"/>
              <w:widowControl w:val="0"/>
            </w:pPr>
            <w:r w:rsidRPr="00C31E24">
              <w:t>-</w:t>
            </w:r>
          </w:p>
        </w:tc>
      </w:tr>
      <w:tr w:rsidR="005377F9" w:rsidRPr="00C31E24" w14:paraId="3F5DDA33" w14:textId="77777777" w:rsidTr="00D74F31">
        <w:trPr>
          <w:trHeight w:val="415"/>
          <w:jc w:val="center"/>
        </w:trPr>
        <w:tc>
          <w:tcPr>
            <w:tcW w:w="629" w:type="dxa"/>
            <w:tcBorders>
              <w:top w:val="single" w:sz="4" w:space="0" w:color="auto"/>
              <w:left w:val="single" w:sz="4" w:space="0" w:color="auto"/>
              <w:bottom w:val="single" w:sz="4" w:space="0" w:color="auto"/>
              <w:right w:val="single" w:sz="4" w:space="0" w:color="auto"/>
            </w:tcBorders>
            <w:hideMark/>
          </w:tcPr>
          <w:p w14:paraId="5D51DDA7" w14:textId="77777777" w:rsidR="005377F9" w:rsidRPr="00C31E24" w:rsidRDefault="005377F9" w:rsidP="00D74F31">
            <w:pPr>
              <w:pStyle w:val="TAC"/>
              <w:keepNext w:val="0"/>
              <w:keepLines w:val="0"/>
              <w:widowControl w:val="0"/>
              <w:rPr>
                <w:rFonts w:cs="Arial"/>
                <w:szCs w:val="18"/>
              </w:rPr>
            </w:pPr>
            <w:r w:rsidRPr="00C31E24">
              <w:rPr>
                <w:rFonts w:cs="Arial"/>
                <w:szCs w:val="18"/>
              </w:rPr>
              <w:t>4</w:t>
            </w:r>
          </w:p>
        </w:tc>
        <w:tc>
          <w:tcPr>
            <w:tcW w:w="4121" w:type="dxa"/>
            <w:tcBorders>
              <w:top w:val="single" w:sz="4" w:space="0" w:color="auto"/>
              <w:left w:val="single" w:sz="4" w:space="0" w:color="auto"/>
              <w:bottom w:val="single" w:sz="4" w:space="0" w:color="auto"/>
              <w:right w:val="single" w:sz="4" w:space="0" w:color="auto"/>
            </w:tcBorders>
            <w:hideMark/>
          </w:tcPr>
          <w:p w14:paraId="28B1301A" w14:textId="77777777" w:rsidR="005377F9" w:rsidRPr="00C31E24" w:rsidRDefault="005377F9" w:rsidP="00D74F31">
            <w:pPr>
              <w:pStyle w:val="TAL"/>
              <w:keepNext w:val="0"/>
              <w:keepLines w:val="0"/>
              <w:widowControl w:val="0"/>
            </w:pPr>
            <w:r w:rsidRPr="00C31E24">
              <w:t>The SS (MCVideo Server) sends SIP 200 (OK) message, indicating that the MCVideo call has been established.</w:t>
            </w:r>
          </w:p>
        </w:tc>
        <w:tc>
          <w:tcPr>
            <w:tcW w:w="723" w:type="dxa"/>
            <w:tcBorders>
              <w:top w:val="single" w:sz="4" w:space="0" w:color="auto"/>
              <w:left w:val="single" w:sz="4" w:space="0" w:color="auto"/>
              <w:bottom w:val="single" w:sz="4" w:space="0" w:color="auto"/>
              <w:right w:val="single" w:sz="4" w:space="0" w:color="auto"/>
            </w:tcBorders>
            <w:hideMark/>
          </w:tcPr>
          <w:p w14:paraId="308F2685" w14:textId="77777777" w:rsidR="005377F9" w:rsidRPr="00C31E24" w:rsidRDefault="005377F9" w:rsidP="00D74F31">
            <w:pPr>
              <w:pStyle w:val="TAC"/>
              <w:keepNext w:val="0"/>
              <w:keepLines w:val="0"/>
              <w:widowControl w:val="0"/>
            </w:pPr>
            <w:r w:rsidRPr="00C31E24">
              <w:t>&lt;--</w:t>
            </w:r>
          </w:p>
        </w:tc>
        <w:tc>
          <w:tcPr>
            <w:tcW w:w="2614" w:type="dxa"/>
            <w:tcBorders>
              <w:top w:val="single" w:sz="4" w:space="0" w:color="auto"/>
              <w:left w:val="single" w:sz="4" w:space="0" w:color="auto"/>
              <w:bottom w:val="single" w:sz="4" w:space="0" w:color="auto"/>
              <w:right w:val="single" w:sz="4" w:space="0" w:color="auto"/>
            </w:tcBorders>
            <w:hideMark/>
          </w:tcPr>
          <w:p w14:paraId="7EC58452" w14:textId="77777777" w:rsidR="005377F9" w:rsidRPr="00C31E24" w:rsidRDefault="005377F9" w:rsidP="00D74F31">
            <w:pPr>
              <w:pStyle w:val="TAL"/>
              <w:keepNext w:val="0"/>
              <w:keepLines w:val="0"/>
              <w:widowControl w:val="0"/>
            </w:pPr>
            <w:r w:rsidRPr="00C31E24">
              <w:t>SIP 200 (OK)</w:t>
            </w:r>
          </w:p>
        </w:tc>
        <w:tc>
          <w:tcPr>
            <w:tcW w:w="551" w:type="dxa"/>
            <w:tcBorders>
              <w:top w:val="single" w:sz="4" w:space="0" w:color="auto"/>
              <w:left w:val="single" w:sz="4" w:space="0" w:color="auto"/>
              <w:bottom w:val="single" w:sz="4" w:space="0" w:color="auto"/>
              <w:right w:val="single" w:sz="4" w:space="0" w:color="auto"/>
            </w:tcBorders>
          </w:tcPr>
          <w:p w14:paraId="7A722CFB" w14:textId="77777777" w:rsidR="005377F9" w:rsidRPr="00C31E24" w:rsidRDefault="005377F9" w:rsidP="00D74F31">
            <w:pPr>
              <w:pStyle w:val="TAC"/>
              <w:keepNext w:val="0"/>
              <w:keepLines w:val="0"/>
              <w:widowControl w:val="0"/>
            </w:pPr>
            <w:r w:rsidRPr="00C31E24">
              <w:t>-</w:t>
            </w:r>
          </w:p>
        </w:tc>
        <w:tc>
          <w:tcPr>
            <w:tcW w:w="866" w:type="dxa"/>
            <w:tcBorders>
              <w:top w:val="single" w:sz="4" w:space="0" w:color="auto"/>
              <w:left w:val="single" w:sz="4" w:space="0" w:color="auto"/>
              <w:bottom w:val="single" w:sz="4" w:space="0" w:color="auto"/>
              <w:right w:val="single" w:sz="4" w:space="0" w:color="auto"/>
            </w:tcBorders>
          </w:tcPr>
          <w:p w14:paraId="0934884E" w14:textId="77777777" w:rsidR="005377F9" w:rsidRPr="00C31E24" w:rsidRDefault="005377F9" w:rsidP="00D74F31">
            <w:pPr>
              <w:pStyle w:val="TAC"/>
              <w:keepNext w:val="0"/>
              <w:keepLines w:val="0"/>
              <w:widowControl w:val="0"/>
            </w:pPr>
            <w:r w:rsidRPr="00C31E24">
              <w:t>-</w:t>
            </w:r>
          </w:p>
        </w:tc>
      </w:tr>
      <w:tr w:rsidR="005377F9" w:rsidRPr="00C31E24" w14:paraId="024E8673"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hideMark/>
          </w:tcPr>
          <w:p w14:paraId="0E88A368" w14:textId="77777777" w:rsidR="005377F9" w:rsidRPr="00C31E24" w:rsidRDefault="005377F9" w:rsidP="00D74F31">
            <w:pPr>
              <w:pStyle w:val="TAC"/>
              <w:keepNext w:val="0"/>
              <w:keepLines w:val="0"/>
              <w:widowControl w:val="0"/>
            </w:pPr>
            <w:r w:rsidRPr="00C31E24">
              <w:t>5</w:t>
            </w:r>
          </w:p>
        </w:tc>
        <w:tc>
          <w:tcPr>
            <w:tcW w:w="4121" w:type="dxa"/>
            <w:tcBorders>
              <w:top w:val="single" w:sz="4" w:space="0" w:color="auto"/>
              <w:left w:val="single" w:sz="4" w:space="0" w:color="auto"/>
              <w:bottom w:val="single" w:sz="4" w:space="0" w:color="auto"/>
              <w:right w:val="single" w:sz="4" w:space="0" w:color="auto"/>
            </w:tcBorders>
            <w:hideMark/>
          </w:tcPr>
          <w:p w14:paraId="2AF18E32" w14:textId="50E3E3B3" w:rsidR="005377F9" w:rsidRPr="00C31E24" w:rsidRDefault="005377F9" w:rsidP="00D74F31">
            <w:pPr>
              <w:pStyle w:val="TAL"/>
              <w:keepNext w:val="0"/>
              <w:keepLines w:val="0"/>
              <w:widowControl w:val="0"/>
            </w:pPr>
            <w:r w:rsidRPr="00C31E24">
              <w:t>Check: Does the UE (MCVideo client) send a SIP ACK message in response to the SIP 200 (OK) message?</w:t>
            </w:r>
          </w:p>
        </w:tc>
        <w:tc>
          <w:tcPr>
            <w:tcW w:w="723" w:type="dxa"/>
            <w:tcBorders>
              <w:top w:val="single" w:sz="4" w:space="0" w:color="auto"/>
              <w:left w:val="single" w:sz="4" w:space="0" w:color="auto"/>
              <w:bottom w:val="single" w:sz="4" w:space="0" w:color="auto"/>
              <w:right w:val="single" w:sz="4" w:space="0" w:color="auto"/>
            </w:tcBorders>
            <w:hideMark/>
          </w:tcPr>
          <w:p w14:paraId="0FE8DD99" w14:textId="77777777" w:rsidR="005377F9" w:rsidRPr="00C31E24" w:rsidRDefault="005377F9" w:rsidP="00D74F31">
            <w:pPr>
              <w:pStyle w:val="TAC"/>
              <w:keepNext w:val="0"/>
              <w:keepLines w:val="0"/>
              <w:widowControl w:val="0"/>
            </w:pPr>
            <w:r w:rsidRPr="00C31E24">
              <w:t>--&gt;</w:t>
            </w:r>
          </w:p>
        </w:tc>
        <w:tc>
          <w:tcPr>
            <w:tcW w:w="2614" w:type="dxa"/>
            <w:tcBorders>
              <w:top w:val="single" w:sz="4" w:space="0" w:color="auto"/>
              <w:left w:val="single" w:sz="4" w:space="0" w:color="auto"/>
              <w:bottom w:val="single" w:sz="4" w:space="0" w:color="auto"/>
              <w:right w:val="single" w:sz="4" w:space="0" w:color="auto"/>
            </w:tcBorders>
            <w:hideMark/>
          </w:tcPr>
          <w:p w14:paraId="7389EA5B" w14:textId="77777777" w:rsidR="005377F9" w:rsidRPr="00C31E24" w:rsidRDefault="005377F9" w:rsidP="00D74F31">
            <w:pPr>
              <w:pStyle w:val="TAL"/>
              <w:keepNext w:val="0"/>
              <w:keepLines w:val="0"/>
              <w:widowControl w:val="0"/>
            </w:pPr>
            <w:r w:rsidRPr="00C31E24">
              <w:t>SIP ACK</w:t>
            </w:r>
          </w:p>
        </w:tc>
        <w:tc>
          <w:tcPr>
            <w:tcW w:w="551" w:type="dxa"/>
            <w:tcBorders>
              <w:top w:val="single" w:sz="4" w:space="0" w:color="auto"/>
              <w:left w:val="single" w:sz="4" w:space="0" w:color="auto"/>
              <w:bottom w:val="single" w:sz="4" w:space="0" w:color="auto"/>
              <w:right w:val="single" w:sz="4" w:space="0" w:color="auto"/>
            </w:tcBorders>
          </w:tcPr>
          <w:p w14:paraId="0CF0929B" w14:textId="51A32AB9" w:rsidR="005377F9" w:rsidRPr="00C31E24" w:rsidRDefault="005377F9" w:rsidP="00D74F31">
            <w:pPr>
              <w:pStyle w:val="TAC"/>
              <w:keepNext w:val="0"/>
              <w:keepLines w:val="0"/>
              <w:widowControl w:val="0"/>
            </w:pPr>
            <w:r w:rsidRPr="00C31E24">
              <w:t>1</w:t>
            </w:r>
          </w:p>
        </w:tc>
        <w:tc>
          <w:tcPr>
            <w:tcW w:w="866" w:type="dxa"/>
            <w:tcBorders>
              <w:top w:val="single" w:sz="4" w:space="0" w:color="auto"/>
              <w:left w:val="single" w:sz="4" w:space="0" w:color="auto"/>
              <w:bottom w:val="single" w:sz="4" w:space="0" w:color="auto"/>
              <w:right w:val="single" w:sz="4" w:space="0" w:color="auto"/>
            </w:tcBorders>
          </w:tcPr>
          <w:p w14:paraId="04350D5E" w14:textId="7BAAD185" w:rsidR="005377F9" w:rsidRPr="00C31E24" w:rsidRDefault="005377F9" w:rsidP="00D74F31">
            <w:pPr>
              <w:pStyle w:val="TAC"/>
              <w:keepNext w:val="0"/>
              <w:keepLines w:val="0"/>
              <w:widowControl w:val="0"/>
            </w:pPr>
            <w:r w:rsidRPr="00C31E24">
              <w:t>P</w:t>
            </w:r>
          </w:p>
        </w:tc>
      </w:tr>
      <w:tr w:rsidR="005377F9" w:rsidRPr="00C31E24" w14:paraId="1BB1FDE5"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9889F34" w14:textId="77777777" w:rsidR="005377F9" w:rsidRPr="00C31E24" w:rsidRDefault="005377F9" w:rsidP="00D74F31">
            <w:pPr>
              <w:pStyle w:val="TAC"/>
              <w:keepNext w:val="0"/>
              <w:keepLines w:val="0"/>
              <w:widowControl w:val="0"/>
              <w:rPr>
                <w:rFonts w:cs="Arial"/>
                <w:szCs w:val="18"/>
              </w:rPr>
            </w:pPr>
            <w:r w:rsidRPr="00C31E24">
              <w:rPr>
                <w:rFonts w:cs="Arial"/>
                <w:szCs w:val="18"/>
              </w:rPr>
              <w:t>6</w:t>
            </w:r>
          </w:p>
        </w:tc>
        <w:tc>
          <w:tcPr>
            <w:tcW w:w="4121" w:type="dxa"/>
            <w:tcBorders>
              <w:top w:val="single" w:sz="4" w:space="0" w:color="auto"/>
              <w:left w:val="single" w:sz="4" w:space="0" w:color="auto"/>
              <w:bottom w:val="single" w:sz="4" w:space="0" w:color="auto"/>
              <w:right w:val="single" w:sz="4" w:space="0" w:color="auto"/>
            </w:tcBorders>
          </w:tcPr>
          <w:p w14:paraId="295054ED" w14:textId="77777777" w:rsidR="005377F9" w:rsidRPr="00C31E24" w:rsidRDefault="005377F9" w:rsidP="00D74F31">
            <w:pPr>
              <w:pStyle w:val="TAL"/>
              <w:keepNext w:val="0"/>
              <w:keepLines w:val="0"/>
              <w:widowControl w:val="0"/>
              <w:rPr>
                <w:rFonts w:cs="Arial"/>
                <w:szCs w:val="18"/>
              </w:rPr>
            </w:pPr>
            <w:r w:rsidRPr="00C31E24">
              <w:rPr>
                <w:rFonts w:cs="Arial"/>
                <w:szCs w:val="18"/>
              </w:rPr>
              <w:t>The SS (MCVideo Server) sends a Transmission Granted message.</w:t>
            </w:r>
          </w:p>
        </w:tc>
        <w:tc>
          <w:tcPr>
            <w:tcW w:w="723" w:type="dxa"/>
            <w:tcBorders>
              <w:top w:val="single" w:sz="4" w:space="0" w:color="auto"/>
              <w:left w:val="single" w:sz="4" w:space="0" w:color="auto"/>
              <w:bottom w:val="single" w:sz="4" w:space="0" w:color="auto"/>
              <w:right w:val="single" w:sz="4" w:space="0" w:color="auto"/>
            </w:tcBorders>
          </w:tcPr>
          <w:p w14:paraId="09D6DA13" w14:textId="77777777" w:rsidR="005377F9" w:rsidRPr="00C31E24" w:rsidRDefault="005377F9" w:rsidP="00D74F31">
            <w:pPr>
              <w:pStyle w:val="TAC"/>
              <w:keepNext w:val="0"/>
              <w:keepLines w:val="0"/>
              <w:widowControl w:val="0"/>
            </w:pPr>
            <w:r w:rsidRPr="00C31E24">
              <w:t>&lt;--</w:t>
            </w:r>
          </w:p>
        </w:tc>
        <w:tc>
          <w:tcPr>
            <w:tcW w:w="2614" w:type="dxa"/>
            <w:tcBorders>
              <w:top w:val="single" w:sz="4" w:space="0" w:color="auto"/>
              <w:left w:val="single" w:sz="4" w:space="0" w:color="auto"/>
              <w:bottom w:val="single" w:sz="4" w:space="0" w:color="auto"/>
              <w:right w:val="single" w:sz="4" w:space="0" w:color="auto"/>
            </w:tcBorders>
          </w:tcPr>
          <w:p w14:paraId="1278B371" w14:textId="77777777" w:rsidR="005377F9" w:rsidRPr="00C31E24" w:rsidRDefault="005377F9" w:rsidP="00D74F31">
            <w:pPr>
              <w:pStyle w:val="TAL"/>
              <w:keepNext w:val="0"/>
              <w:keepLines w:val="0"/>
              <w:widowControl w:val="0"/>
              <w:rPr>
                <w:rFonts w:cs="Arial"/>
                <w:szCs w:val="18"/>
              </w:rPr>
            </w:pPr>
            <w:r w:rsidRPr="00C31E24">
              <w:rPr>
                <w:rFonts w:cs="Arial"/>
                <w:szCs w:val="18"/>
              </w:rPr>
              <w:t>Transmission Granted</w:t>
            </w:r>
          </w:p>
        </w:tc>
        <w:tc>
          <w:tcPr>
            <w:tcW w:w="551" w:type="dxa"/>
            <w:tcBorders>
              <w:top w:val="single" w:sz="4" w:space="0" w:color="auto"/>
              <w:left w:val="single" w:sz="4" w:space="0" w:color="auto"/>
              <w:bottom w:val="single" w:sz="4" w:space="0" w:color="auto"/>
              <w:right w:val="single" w:sz="4" w:space="0" w:color="auto"/>
            </w:tcBorders>
          </w:tcPr>
          <w:p w14:paraId="3B88B3CB" w14:textId="77777777" w:rsidR="005377F9" w:rsidRPr="00C31E24" w:rsidRDefault="005377F9" w:rsidP="00D74F31">
            <w:pPr>
              <w:pStyle w:val="TAC"/>
              <w:keepNext w:val="0"/>
              <w:keepLines w:val="0"/>
              <w:widowControl w:val="0"/>
            </w:pPr>
            <w:r w:rsidRPr="00C31E24">
              <w:t>-</w:t>
            </w:r>
          </w:p>
        </w:tc>
        <w:tc>
          <w:tcPr>
            <w:tcW w:w="866" w:type="dxa"/>
            <w:tcBorders>
              <w:top w:val="single" w:sz="4" w:space="0" w:color="auto"/>
              <w:left w:val="single" w:sz="4" w:space="0" w:color="auto"/>
              <w:bottom w:val="single" w:sz="4" w:space="0" w:color="auto"/>
              <w:right w:val="single" w:sz="4" w:space="0" w:color="auto"/>
            </w:tcBorders>
          </w:tcPr>
          <w:p w14:paraId="06664000" w14:textId="77777777" w:rsidR="005377F9" w:rsidRPr="00C31E24" w:rsidRDefault="005377F9" w:rsidP="00D74F31">
            <w:pPr>
              <w:pStyle w:val="TAC"/>
              <w:keepNext w:val="0"/>
              <w:keepLines w:val="0"/>
              <w:widowControl w:val="0"/>
            </w:pPr>
            <w:r w:rsidRPr="00C31E24">
              <w:t>-</w:t>
            </w:r>
          </w:p>
        </w:tc>
      </w:tr>
      <w:tr w:rsidR="005377F9" w:rsidRPr="00C31E24" w14:paraId="122EB0BA"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665EF05" w14:textId="77777777" w:rsidR="005377F9" w:rsidRPr="00C31E24" w:rsidRDefault="005377F9" w:rsidP="00D74F31">
            <w:pPr>
              <w:pStyle w:val="TAC"/>
              <w:keepNext w:val="0"/>
              <w:keepLines w:val="0"/>
              <w:widowControl w:val="0"/>
              <w:rPr>
                <w:rFonts w:cs="Arial"/>
                <w:szCs w:val="18"/>
              </w:rPr>
            </w:pPr>
            <w:r w:rsidRPr="00C31E24">
              <w:rPr>
                <w:rFonts w:cs="Arial"/>
                <w:szCs w:val="18"/>
              </w:rPr>
              <w:t>7</w:t>
            </w:r>
          </w:p>
        </w:tc>
        <w:tc>
          <w:tcPr>
            <w:tcW w:w="4121" w:type="dxa"/>
            <w:tcBorders>
              <w:top w:val="single" w:sz="4" w:space="0" w:color="auto"/>
              <w:left w:val="single" w:sz="4" w:space="0" w:color="auto"/>
              <w:bottom w:val="single" w:sz="4" w:space="0" w:color="auto"/>
              <w:right w:val="single" w:sz="4" w:space="0" w:color="auto"/>
            </w:tcBorders>
          </w:tcPr>
          <w:p w14:paraId="5F8F4877" w14:textId="77777777" w:rsidR="005377F9" w:rsidRPr="00C31E24" w:rsidRDefault="005377F9" w:rsidP="00D74F31">
            <w:pPr>
              <w:pStyle w:val="TAL"/>
              <w:keepNext w:val="0"/>
              <w:keepLines w:val="0"/>
              <w:widowControl w:val="0"/>
              <w:rPr>
                <w:rFonts w:cs="Arial"/>
                <w:szCs w:val="18"/>
              </w:rPr>
            </w:pPr>
            <w:r w:rsidRPr="00C31E24">
              <w:rPr>
                <w:rFonts w:cs="Arial"/>
                <w:szCs w:val="18"/>
              </w:rPr>
              <w:t>Check: Does the UE (MCVideo Client) responds with a Transmission Control ACK message?</w:t>
            </w:r>
          </w:p>
        </w:tc>
        <w:tc>
          <w:tcPr>
            <w:tcW w:w="723" w:type="dxa"/>
            <w:tcBorders>
              <w:top w:val="single" w:sz="4" w:space="0" w:color="auto"/>
              <w:left w:val="single" w:sz="4" w:space="0" w:color="auto"/>
              <w:bottom w:val="single" w:sz="4" w:space="0" w:color="auto"/>
              <w:right w:val="single" w:sz="4" w:space="0" w:color="auto"/>
            </w:tcBorders>
          </w:tcPr>
          <w:p w14:paraId="16DBD92C" w14:textId="77777777" w:rsidR="005377F9" w:rsidRPr="00C31E24" w:rsidRDefault="005377F9" w:rsidP="00D74F31">
            <w:pPr>
              <w:pStyle w:val="TAC"/>
              <w:keepNext w:val="0"/>
              <w:keepLines w:val="0"/>
              <w:widowControl w:val="0"/>
            </w:pPr>
            <w:r w:rsidRPr="00C31E24">
              <w:t>--&gt;</w:t>
            </w:r>
          </w:p>
        </w:tc>
        <w:tc>
          <w:tcPr>
            <w:tcW w:w="2614" w:type="dxa"/>
            <w:tcBorders>
              <w:top w:val="single" w:sz="4" w:space="0" w:color="auto"/>
              <w:left w:val="single" w:sz="4" w:space="0" w:color="auto"/>
              <w:bottom w:val="single" w:sz="4" w:space="0" w:color="auto"/>
              <w:right w:val="single" w:sz="4" w:space="0" w:color="auto"/>
            </w:tcBorders>
          </w:tcPr>
          <w:p w14:paraId="0B271B98" w14:textId="77777777" w:rsidR="005377F9" w:rsidRPr="00C31E24" w:rsidRDefault="005377F9" w:rsidP="00D74F31">
            <w:pPr>
              <w:pStyle w:val="TAL"/>
              <w:keepNext w:val="0"/>
              <w:keepLines w:val="0"/>
              <w:widowControl w:val="0"/>
              <w:rPr>
                <w:rFonts w:cs="Arial"/>
                <w:szCs w:val="18"/>
              </w:rPr>
            </w:pPr>
            <w:r w:rsidRPr="00C31E24">
              <w:rPr>
                <w:rFonts w:cs="Arial"/>
                <w:szCs w:val="18"/>
              </w:rPr>
              <w:t>Transmission Control ACK</w:t>
            </w:r>
          </w:p>
        </w:tc>
        <w:tc>
          <w:tcPr>
            <w:tcW w:w="551" w:type="dxa"/>
            <w:tcBorders>
              <w:top w:val="single" w:sz="4" w:space="0" w:color="auto"/>
              <w:left w:val="single" w:sz="4" w:space="0" w:color="auto"/>
              <w:bottom w:val="single" w:sz="4" w:space="0" w:color="auto"/>
              <w:right w:val="single" w:sz="4" w:space="0" w:color="auto"/>
            </w:tcBorders>
          </w:tcPr>
          <w:p w14:paraId="765A48F1" w14:textId="77777777" w:rsidR="005377F9" w:rsidRPr="00C31E24" w:rsidRDefault="005377F9" w:rsidP="00D74F31">
            <w:pPr>
              <w:pStyle w:val="TAC"/>
              <w:keepNext w:val="0"/>
              <w:keepLines w:val="0"/>
              <w:widowControl w:val="0"/>
            </w:pPr>
            <w:r w:rsidRPr="00C31E24">
              <w:t>2</w:t>
            </w:r>
          </w:p>
        </w:tc>
        <w:tc>
          <w:tcPr>
            <w:tcW w:w="866" w:type="dxa"/>
            <w:tcBorders>
              <w:top w:val="single" w:sz="4" w:space="0" w:color="auto"/>
              <w:left w:val="single" w:sz="4" w:space="0" w:color="auto"/>
              <w:bottom w:val="single" w:sz="4" w:space="0" w:color="auto"/>
              <w:right w:val="single" w:sz="4" w:space="0" w:color="auto"/>
            </w:tcBorders>
          </w:tcPr>
          <w:p w14:paraId="00AD44A2" w14:textId="77777777" w:rsidR="005377F9" w:rsidRPr="00C31E24" w:rsidRDefault="005377F9" w:rsidP="00D74F31">
            <w:pPr>
              <w:pStyle w:val="TAC"/>
              <w:keepNext w:val="0"/>
              <w:keepLines w:val="0"/>
              <w:widowControl w:val="0"/>
            </w:pPr>
            <w:r w:rsidRPr="00C31E24">
              <w:t>P</w:t>
            </w:r>
          </w:p>
        </w:tc>
      </w:tr>
      <w:tr w:rsidR="005377F9" w:rsidRPr="00C31E24" w14:paraId="603F3874"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243E9A0D" w14:textId="77777777" w:rsidR="005377F9" w:rsidRPr="00C31E24" w:rsidRDefault="005377F9" w:rsidP="00D74F31">
            <w:pPr>
              <w:pStyle w:val="TAC"/>
              <w:keepNext w:val="0"/>
              <w:keepLines w:val="0"/>
              <w:widowControl w:val="0"/>
              <w:rPr>
                <w:rFonts w:cs="Arial"/>
                <w:szCs w:val="18"/>
              </w:rPr>
            </w:pPr>
            <w:r w:rsidRPr="00C31E24">
              <w:rPr>
                <w:rFonts w:cs="Arial"/>
                <w:szCs w:val="18"/>
              </w:rPr>
              <w:t>8</w:t>
            </w:r>
          </w:p>
        </w:tc>
        <w:tc>
          <w:tcPr>
            <w:tcW w:w="4121" w:type="dxa"/>
            <w:tcBorders>
              <w:top w:val="single" w:sz="4" w:space="0" w:color="auto"/>
              <w:left w:val="single" w:sz="4" w:space="0" w:color="auto"/>
              <w:bottom w:val="single" w:sz="4" w:space="0" w:color="auto"/>
              <w:right w:val="single" w:sz="4" w:space="0" w:color="auto"/>
            </w:tcBorders>
          </w:tcPr>
          <w:p w14:paraId="10A8B8D5" w14:textId="77777777" w:rsidR="005377F9" w:rsidRPr="00C31E24" w:rsidRDefault="005377F9" w:rsidP="00D74F31">
            <w:pPr>
              <w:pStyle w:val="TAL"/>
              <w:keepNext w:val="0"/>
              <w:keepLines w:val="0"/>
              <w:widowControl w:val="0"/>
            </w:pPr>
            <w:r w:rsidRPr="00C31E24">
              <w:rPr>
                <w:rFonts w:cs="Arial"/>
                <w:szCs w:val="18"/>
              </w:rPr>
              <w:t xml:space="preserve">Check: Does the UE (MCVideo Client) </w:t>
            </w:r>
            <w:r w:rsidRPr="00C31E24">
              <w:t>provide Transmission granted notification to the user?</w:t>
            </w:r>
          </w:p>
          <w:p w14:paraId="33C785E1" w14:textId="6334E51C" w:rsidR="005377F9" w:rsidRPr="00C31E24" w:rsidRDefault="005377F9" w:rsidP="00D74F31">
            <w:pPr>
              <w:pStyle w:val="TAL"/>
              <w:keepNext w:val="0"/>
              <w:keepLines w:val="0"/>
              <w:widowControl w:val="0"/>
              <w:rPr>
                <w:rFonts w:cs="Arial"/>
                <w:szCs w:val="18"/>
              </w:rPr>
            </w:pPr>
            <w:r w:rsidRPr="00C31E24">
              <w:t>(NOTE 1).</w:t>
            </w:r>
          </w:p>
        </w:tc>
        <w:tc>
          <w:tcPr>
            <w:tcW w:w="723" w:type="dxa"/>
            <w:tcBorders>
              <w:top w:val="single" w:sz="4" w:space="0" w:color="auto"/>
              <w:left w:val="single" w:sz="4" w:space="0" w:color="auto"/>
              <w:bottom w:val="single" w:sz="4" w:space="0" w:color="auto"/>
              <w:right w:val="single" w:sz="4" w:space="0" w:color="auto"/>
            </w:tcBorders>
          </w:tcPr>
          <w:p w14:paraId="0867D74E" w14:textId="77777777" w:rsidR="005377F9" w:rsidRPr="00C31E24" w:rsidRDefault="005377F9" w:rsidP="00D74F31">
            <w:pPr>
              <w:pStyle w:val="TAC"/>
              <w:keepNext w:val="0"/>
              <w:keepLines w:val="0"/>
              <w:widowControl w:val="0"/>
            </w:pPr>
            <w:r w:rsidRPr="00C31E24">
              <w:t>-</w:t>
            </w:r>
          </w:p>
        </w:tc>
        <w:tc>
          <w:tcPr>
            <w:tcW w:w="2614" w:type="dxa"/>
            <w:tcBorders>
              <w:top w:val="single" w:sz="4" w:space="0" w:color="auto"/>
              <w:left w:val="single" w:sz="4" w:space="0" w:color="auto"/>
              <w:bottom w:val="single" w:sz="4" w:space="0" w:color="auto"/>
              <w:right w:val="single" w:sz="4" w:space="0" w:color="auto"/>
            </w:tcBorders>
          </w:tcPr>
          <w:p w14:paraId="12BB7CE7" w14:textId="77777777" w:rsidR="005377F9" w:rsidRPr="00C31E24" w:rsidRDefault="005377F9" w:rsidP="00D74F31">
            <w:pPr>
              <w:pStyle w:val="TAL"/>
              <w:keepNext w:val="0"/>
              <w:keepLines w:val="0"/>
              <w:widowControl w:val="0"/>
              <w:rPr>
                <w:rFonts w:cs="Arial"/>
                <w:szCs w:val="18"/>
              </w:rPr>
            </w:pPr>
            <w:r w:rsidRPr="00C31E24">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3DB37688" w14:textId="77777777" w:rsidR="005377F9" w:rsidRPr="00C31E24" w:rsidRDefault="005377F9" w:rsidP="00D74F31">
            <w:pPr>
              <w:pStyle w:val="TAC"/>
              <w:keepNext w:val="0"/>
              <w:keepLines w:val="0"/>
              <w:widowControl w:val="0"/>
            </w:pPr>
            <w:r w:rsidRPr="00C31E24">
              <w:t>2</w:t>
            </w:r>
          </w:p>
        </w:tc>
        <w:tc>
          <w:tcPr>
            <w:tcW w:w="866" w:type="dxa"/>
            <w:tcBorders>
              <w:top w:val="single" w:sz="4" w:space="0" w:color="auto"/>
              <w:left w:val="single" w:sz="4" w:space="0" w:color="auto"/>
              <w:bottom w:val="single" w:sz="4" w:space="0" w:color="auto"/>
              <w:right w:val="single" w:sz="4" w:space="0" w:color="auto"/>
            </w:tcBorders>
          </w:tcPr>
          <w:p w14:paraId="28D721FA" w14:textId="77777777" w:rsidR="005377F9" w:rsidRPr="00C31E24" w:rsidRDefault="005377F9" w:rsidP="00D74F31">
            <w:pPr>
              <w:pStyle w:val="TAC"/>
              <w:keepNext w:val="0"/>
              <w:keepLines w:val="0"/>
              <w:widowControl w:val="0"/>
            </w:pPr>
            <w:r w:rsidRPr="00C31E24">
              <w:t>P</w:t>
            </w:r>
          </w:p>
        </w:tc>
      </w:tr>
      <w:tr w:rsidR="005377F9" w:rsidRPr="00C31E24" w14:paraId="022F9821"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7465A2AA" w14:textId="77777777" w:rsidR="005377F9" w:rsidRPr="00C31E24" w:rsidRDefault="005377F9" w:rsidP="00D74F31">
            <w:pPr>
              <w:pStyle w:val="TAC"/>
              <w:keepNext w:val="0"/>
              <w:keepLines w:val="0"/>
              <w:widowControl w:val="0"/>
              <w:rPr>
                <w:rFonts w:cs="Arial"/>
                <w:szCs w:val="18"/>
              </w:rPr>
            </w:pPr>
            <w:r w:rsidRPr="00C31E24">
              <w:rPr>
                <w:rFonts w:cs="Arial"/>
                <w:szCs w:val="18"/>
              </w:rPr>
              <w:t>9</w:t>
            </w:r>
          </w:p>
        </w:tc>
        <w:tc>
          <w:tcPr>
            <w:tcW w:w="4121" w:type="dxa"/>
            <w:tcBorders>
              <w:top w:val="single" w:sz="4" w:space="0" w:color="auto"/>
              <w:left w:val="single" w:sz="4" w:space="0" w:color="auto"/>
              <w:bottom w:val="single" w:sz="4" w:space="0" w:color="auto"/>
              <w:right w:val="single" w:sz="4" w:space="0" w:color="auto"/>
            </w:tcBorders>
          </w:tcPr>
          <w:p w14:paraId="7A1E3C81" w14:textId="77777777" w:rsidR="005377F9" w:rsidRPr="00C31E24" w:rsidRDefault="005377F9" w:rsidP="00D74F31">
            <w:pPr>
              <w:pStyle w:val="TAL"/>
              <w:keepNext w:val="0"/>
              <w:keepLines w:val="0"/>
              <w:widowControl w:val="0"/>
              <w:rPr>
                <w:rFonts w:cs="Arial"/>
                <w:szCs w:val="18"/>
              </w:rPr>
            </w:pPr>
            <w:r w:rsidRPr="00C31E24">
              <w:rPr>
                <w:rFonts w:cs="Arial"/>
                <w:szCs w:val="18"/>
              </w:rPr>
              <w:t>Make the MCVideo User release Transmission Control.</w:t>
            </w:r>
          </w:p>
          <w:p w14:paraId="75041EAA" w14:textId="7F463E82" w:rsidR="005377F9" w:rsidRPr="00C31E24" w:rsidRDefault="005377F9" w:rsidP="00D74F31">
            <w:pPr>
              <w:pStyle w:val="TAL"/>
              <w:keepNext w:val="0"/>
              <w:keepLines w:val="0"/>
              <w:widowControl w:val="0"/>
              <w:rPr>
                <w:rFonts w:cs="Arial"/>
                <w:szCs w:val="18"/>
              </w:rPr>
            </w:pPr>
            <w:r w:rsidRPr="00C31E24">
              <w:t>(NOTE 1)</w:t>
            </w:r>
          </w:p>
        </w:tc>
        <w:tc>
          <w:tcPr>
            <w:tcW w:w="723" w:type="dxa"/>
            <w:tcBorders>
              <w:top w:val="single" w:sz="4" w:space="0" w:color="auto"/>
              <w:left w:val="single" w:sz="4" w:space="0" w:color="auto"/>
              <w:bottom w:val="single" w:sz="4" w:space="0" w:color="auto"/>
              <w:right w:val="single" w:sz="4" w:space="0" w:color="auto"/>
            </w:tcBorders>
          </w:tcPr>
          <w:p w14:paraId="3A195F10" w14:textId="77777777" w:rsidR="005377F9" w:rsidRPr="00C31E24" w:rsidRDefault="005377F9" w:rsidP="00D74F31">
            <w:pPr>
              <w:pStyle w:val="TAC"/>
              <w:keepNext w:val="0"/>
              <w:keepLines w:val="0"/>
              <w:widowControl w:val="0"/>
            </w:pPr>
            <w:r w:rsidRPr="00C31E24">
              <w:t>-</w:t>
            </w:r>
          </w:p>
        </w:tc>
        <w:tc>
          <w:tcPr>
            <w:tcW w:w="2614" w:type="dxa"/>
            <w:tcBorders>
              <w:top w:val="single" w:sz="4" w:space="0" w:color="auto"/>
              <w:left w:val="single" w:sz="4" w:space="0" w:color="auto"/>
              <w:bottom w:val="single" w:sz="4" w:space="0" w:color="auto"/>
              <w:right w:val="single" w:sz="4" w:space="0" w:color="auto"/>
            </w:tcBorders>
          </w:tcPr>
          <w:p w14:paraId="7A60B3AA" w14:textId="77777777" w:rsidR="005377F9" w:rsidRPr="00C31E24" w:rsidRDefault="005377F9" w:rsidP="00D74F31">
            <w:pPr>
              <w:pStyle w:val="TAL"/>
              <w:keepNext w:val="0"/>
              <w:keepLines w:val="0"/>
              <w:widowControl w:val="0"/>
              <w:rPr>
                <w:rFonts w:cs="Arial"/>
                <w:szCs w:val="18"/>
              </w:rPr>
            </w:pPr>
            <w:r w:rsidRPr="00C31E24">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6AD96C34" w14:textId="77777777" w:rsidR="005377F9" w:rsidRPr="00C31E24" w:rsidRDefault="005377F9" w:rsidP="00D74F31">
            <w:pPr>
              <w:pStyle w:val="TAC"/>
              <w:keepNext w:val="0"/>
              <w:keepLines w:val="0"/>
              <w:widowControl w:val="0"/>
            </w:pPr>
            <w:r w:rsidRPr="00C31E24">
              <w:t>-</w:t>
            </w:r>
          </w:p>
        </w:tc>
        <w:tc>
          <w:tcPr>
            <w:tcW w:w="866" w:type="dxa"/>
            <w:tcBorders>
              <w:top w:val="single" w:sz="4" w:space="0" w:color="auto"/>
              <w:left w:val="single" w:sz="4" w:space="0" w:color="auto"/>
              <w:bottom w:val="single" w:sz="4" w:space="0" w:color="auto"/>
              <w:right w:val="single" w:sz="4" w:space="0" w:color="auto"/>
            </w:tcBorders>
          </w:tcPr>
          <w:p w14:paraId="3218F303" w14:textId="77777777" w:rsidR="005377F9" w:rsidRPr="00C31E24" w:rsidRDefault="005377F9" w:rsidP="00D74F31">
            <w:pPr>
              <w:pStyle w:val="TAC"/>
              <w:keepNext w:val="0"/>
              <w:keepLines w:val="0"/>
              <w:widowControl w:val="0"/>
            </w:pPr>
            <w:r w:rsidRPr="00C31E24">
              <w:t>-</w:t>
            </w:r>
          </w:p>
        </w:tc>
      </w:tr>
      <w:tr w:rsidR="005377F9" w:rsidRPr="00C31E24" w14:paraId="29CDDBE8"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76EBDBE3" w14:textId="77777777" w:rsidR="005377F9" w:rsidRPr="00C31E24" w:rsidDel="004D2EAF" w:rsidRDefault="005377F9" w:rsidP="00D74F31">
            <w:pPr>
              <w:pStyle w:val="TAC"/>
              <w:keepNext w:val="0"/>
              <w:keepLines w:val="0"/>
              <w:widowControl w:val="0"/>
              <w:rPr>
                <w:rFonts w:cs="Arial"/>
                <w:szCs w:val="18"/>
              </w:rPr>
            </w:pPr>
            <w:r w:rsidRPr="00C31E24">
              <w:rPr>
                <w:rFonts w:cs="Arial"/>
                <w:szCs w:val="18"/>
              </w:rPr>
              <w:t>10</w:t>
            </w:r>
          </w:p>
        </w:tc>
        <w:tc>
          <w:tcPr>
            <w:tcW w:w="4121" w:type="dxa"/>
            <w:tcBorders>
              <w:top w:val="single" w:sz="4" w:space="0" w:color="auto"/>
              <w:left w:val="single" w:sz="4" w:space="0" w:color="auto"/>
              <w:bottom w:val="single" w:sz="4" w:space="0" w:color="auto"/>
              <w:right w:val="single" w:sz="4" w:space="0" w:color="auto"/>
            </w:tcBorders>
          </w:tcPr>
          <w:p w14:paraId="515F929F" w14:textId="77777777" w:rsidR="005377F9" w:rsidRPr="00C31E24" w:rsidRDefault="005377F9" w:rsidP="00D74F31">
            <w:pPr>
              <w:pStyle w:val="TAL"/>
              <w:keepNext w:val="0"/>
              <w:keepLines w:val="0"/>
              <w:widowControl w:val="0"/>
              <w:rPr>
                <w:rFonts w:cs="Arial"/>
                <w:szCs w:val="18"/>
              </w:rPr>
            </w:pPr>
            <w:r w:rsidRPr="00C31E24">
              <w:rPr>
                <w:rFonts w:cs="Arial"/>
                <w:szCs w:val="18"/>
              </w:rPr>
              <w:t>Check: Does the UE (MCVideo Client send a Transmission End Request message to leave the Group Call?</w:t>
            </w:r>
          </w:p>
        </w:tc>
        <w:tc>
          <w:tcPr>
            <w:tcW w:w="723" w:type="dxa"/>
            <w:tcBorders>
              <w:top w:val="single" w:sz="4" w:space="0" w:color="auto"/>
              <w:left w:val="single" w:sz="4" w:space="0" w:color="auto"/>
              <w:bottom w:val="single" w:sz="4" w:space="0" w:color="auto"/>
              <w:right w:val="single" w:sz="4" w:space="0" w:color="auto"/>
            </w:tcBorders>
          </w:tcPr>
          <w:p w14:paraId="5A88B19B" w14:textId="77777777" w:rsidR="005377F9" w:rsidRPr="00C31E24" w:rsidRDefault="005377F9" w:rsidP="00D74F31">
            <w:pPr>
              <w:pStyle w:val="TAC"/>
              <w:keepNext w:val="0"/>
              <w:keepLines w:val="0"/>
              <w:widowControl w:val="0"/>
              <w:rPr>
                <w:rFonts w:cs="Arial"/>
                <w:szCs w:val="18"/>
              </w:rPr>
            </w:pPr>
            <w:r w:rsidRPr="00C31E24">
              <w:t>--&gt;</w:t>
            </w:r>
          </w:p>
        </w:tc>
        <w:tc>
          <w:tcPr>
            <w:tcW w:w="2614" w:type="dxa"/>
            <w:tcBorders>
              <w:top w:val="single" w:sz="4" w:space="0" w:color="auto"/>
              <w:left w:val="single" w:sz="4" w:space="0" w:color="auto"/>
              <w:bottom w:val="single" w:sz="4" w:space="0" w:color="auto"/>
              <w:right w:val="single" w:sz="4" w:space="0" w:color="auto"/>
            </w:tcBorders>
          </w:tcPr>
          <w:p w14:paraId="49126AF7" w14:textId="77777777" w:rsidR="005377F9" w:rsidRPr="00C31E24" w:rsidRDefault="005377F9" w:rsidP="00D74F31">
            <w:pPr>
              <w:pStyle w:val="TAL"/>
              <w:keepNext w:val="0"/>
              <w:keepLines w:val="0"/>
              <w:widowControl w:val="0"/>
              <w:rPr>
                <w:rFonts w:cs="Arial"/>
                <w:szCs w:val="18"/>
              </w:rPr>
            </w:pPr>
            <w:r w:rsidRPr="00C31E24">
              <w:rPr>
                <w:rFonts w:cs="Arial"/>
                <w:szCs w:val="18"/>
              </w:rPr>
              <w:t>Transmission End Request</w:t>
            </w:r>
          </w:p>
        </w:tc>
        <w:tc>
          <w:tcPr>
            <w:tcW w:w="551" w:type="dxa"/>
            <w:tcBorders>
              <w:top w:val="single" w:sz="4" w:space="0" w:color="auto"/>
              <w:left w:val="single" w:sz="4" w:space="0" w:color="auto"/>
              <w:bottom w:val="single" w:sz="4" w:space="0" w:color="auto"/>
              <w:right w:val="single" w:sz="4" w:space="0" w:color="auto"/>
            </w:tcBorders>
          </w:tcPr>
          <w:p w14:paraId="629E4F88" w14:textId="77777777" w:rsidR="005377F9" w:rsidRPr="00C31E24" w:rsidRDefault="005377F9" w:rsidP="00D74F31">
            <w:pPr>
              <w:pStyle w:val="TAC"/>
              <w:keepNext w:val="0"/>
              <w:keepLines w:val="0"/>
              <w:widowControl w:val="0"/>
            </w:pPr>
            <w:r w:rsidRPr="00C31E24">
              <w:t>3</w:t>
            </w:r>
          </w:p>
        </w:tc>
        <w:tc>
          <w:tcPr>
            <w:tcW w:w="866" w:type="dxa"/>
            <w:tcBorders>
              <w:top w:val="single" w:sz="4" w:space="0" w:color="auto"/>
              <w:left w:val="single" w:sz="4" w:space="0" w:color="auto"/>
              <w:bottom w:val="single" w:sz="4" w:space="0" w:color="auto"/>
              <w:right w:val="single" w:sz="4" w:space="0" w:color="auto"/>
            </w:tcBorders>
          </w:tcPr>
          <w:p w14:paraId="6E5E1162" w14:textId="77777777" w:rsidR="005377F9" w:rsidRPr="00C31E24" w:rsidRDefault="005377F9" w:rsidP="00D74F31">
            <w:pPr>
              <w:pStyle w:val="TAC"/>
              <w:keepNext w:val="0"/>
              <w:keepLines w:val="0"/>
              <w:widowControl w:val="0"/>
            </w:pPr>
            <w:r w:rsidRPr="00C31E24">
              <w:t>P</w:t>
            </w:r>
          </w:p>
        </w:tc>
      </w:tr>
      <w:tr w:rsidR="005377F9" w:rsidRPr="00C31E24" w14:paraId="2A4F8162"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597A1E22" w14:textId="77777777" w:rsidR="005377F9" w:rsidRPr="00C31E24" w:rsidDel="004D2EAF" w:rsidRDefault="005377F9" w:rsidP="00D74F31">
            <w:pPr>
              <w:pStyle w:val="TAC"/>
              <w:keepNext w:val="0"/>
              <w:keepLines w:val="0"/>
              <w:widowControl w:val="0"/>
              <w:rPr>
                <w:rFonts w:cs="Arial"/>
                <w:szCs w:val="18"/>
              </w:rPr>
            </w:pPr>
            <w:r w:rsidRPr="00C31E24">
              <w:rPr>
                <w:rFonts w:cs="Arial"/>
                <w:szCs w:val="18"/>
              </w:rPr>
              <w:t>11</w:t>
            </w:r>
          </w:p>
        </w:tc>
        <w:tc>
          <w:tcPr>
            <w:tcW w:w="4121" w:type="dxa"/>
            <w:tcBorders>
              <w:top w:val="single" w:sz="4" w:space="0" w:color="auto"/>
              <w:left w:val="single" w:sz="4" w:space="0" w:color="auto"/>
              <w:bottom w:val="single" w:sz="4" w:space="0" w:color="auto"/>
              <w:right w:val="single" w:sz="4" w:space="0" w:color="auto"/>
            </w:tcBorders>
          </w:tcPr>
          <w:p w14:paraId="3CE2E9CD" w14:textId="77777777" w:rsidR="005377F9" w:rsidRPr="00C31E24" w:rsidRDefault="005377F9" w:rsidP="00D74F31">
            <w:pPr>
              <w:pStyle w:val="TAL"/>
              <w:keepNext w:val="0"/>
              <w:keepLines w:val="0"/>
              <w:widowControl w:val="0"/>
              <w:rPr>
                <w:rFonts w:cs="Arial"/>
                <w:szCs w:val="18"/>
              </w:rPr>
            </w:pPr>
            <w:r w:rsidRPr="00C31E24">
              <w:rPr>
                <w:rFonts w:cs="Arial"/>
                <w:szCs w:val="18"/>
              </w:rPr>
              <w:t xml:space="preserve">The SS </w:t>
            </w:r>
            <w:r w:rsidRPr="00C31E24">
              <w:t xml:space="preserve">(MCVideo Server) </w:t>
            </w:r>
            <w:r w:rsidRPr="00C31E24">
              <w:rPr>
                <w:rFonts w:cs="Arial"/>
                <w:szCs w:val="18"/>
              </w:rPr>
              <w:t>responds to the Transmission End Request message.</w:t>
            </w:r>
          </w:p>
        </w:tc>
        <w:tc>
          <w:tcPr>
            <w:tcW w:w="723" w:type="dxa"/>
            <w:tcBorders>
              <w:top w:val="single" w:sz="4" w:space="0" w:color="auto"/>
              <w:left w:val="single" w:sz="4" w:space="0" w:color="auto"/>
              <w:bottom w:val="single" w:sz="4" w:space="0" w:color="auto"/>
              <w:right w:val="single" w:sz="4" w:space="0" w:color="auto"/>
            </w:tcBorders>
          </w:tcPr>
          <w:p w14:paraId="68302314" w14:textId="77777777" w:rsidR="005377F9" w:rsidRPr="00C31E24" w:rsidRDefault="005377F9" w:rsidP="00D74F31">
            <w:pPr>
              <w:pStyle w:val="TAC"/>
              <w:keepNext w:val="0"/>
              <w:keepLines w:val="0"/>
              <w:widowControl w:val="0"/>
              <w:rPr>
                <w:rFonts w:cs="Arial"/>
                <w:szCs w:val="18"/>
              </w:rPr>
            </w:pPr>
            <w:r w:rsidRPr="00C31E24">
              <w:rPr>
                <w:rFonts w:cs="Arial"/>
                <w:szCs w:val="18"/>
              </w:rPr>
              <w:t>&lt;--</w:t>
            </w:r>
          </w:p>
        </w:tc>
        <w:tc>
          <w:tcPr>
            <w:tcW w:w="2614" w:type="dxa"/>
            <w:tcBorders>
              <w:top w:val="single" w:sz="4" w:space="0" w:color="auto"/>
              <w:left w:val="single" w:sz="4" w:space="0" w:color="auto"/>
              <w:bottom w:val="single" w:sz="4" w:space="0" w:color="auto"/>
              <w:right w:val="single" w:sz="4" w:space="0" w:color="auto"/>
            </w:tcBorders>
          </w:tcPr>
          <w:p w14:paraId="19BEACA8" w14:textId="77777777" w:rsidR="005377F9" w:rsidRPr="00C31E24" w:rsidRDefault="005377F9" w:rsidP="00D74F31">
            <w:pPr>
              <w:pStyle w:val="TAL"/>
              <w:keepNext w:val="0"/>
              <w:keepLines w:val="0"/>
              <w:widowControl w:val="0"/>
              <w:rPr>
                <w:rFonts w:cs="Arial"/>
                <w:szCs w:val="18"/>
              </w:rPr>
            </w:pPr>
            <w:r w:rsidRPr="00C31E24">
              <w:rPr>
                <w:rFonts w:cs="Arial"/>
                <w:szCs w:val="18"/>
              </w:rPr>
              <w:t>Transmission End Response</w:t>
            </w:r>
          </w:p>
        </w:tc>
        <w:tc>
          <w:tcPr>
            <w:tcW w:w="551" w:type="dxa"/>
            <w:tcBorders>
              <w:top w:val="single" w:sz="4" w:space="0" w:color="auto"/>
              <w:left w:val="single" w:sz="4" w:space="0" w:color="auto"/>
              <w:bottom w:val="single" w:sz="4" w:space="0" w:color="auto"/>
              <w:right w:val="single" w:sz="4" w:space="0" w:color="auto"/>
            </w:tcBorders>
          </w:tcPr>
          <w:p w14:paraId="42F25C35" w14:textId="77777777" w:rsidR="005377F9" w:rsidRPr="00C31E24" w:rsidRDefault="005377F9" w:rsidP="00D74F31">
            <w:pPr>
              <w:pStyle w:val="TAC"/>
              <w:keepNext w:val="0"/>
              <w:keepLines w:val="0"/>
              <w:widowControl w:val="0"/>
            </w:pPr>
            <w:r w:rsidRPr="00C31E24">
              <w:t>-</w:t>
            </w:r>
          </w:p>
        </w:tc>
        <w:tc>
          <w:tcPr>
            <w:tcW w:w="866" w:type="dxa"/>
            <w:tcBorders>
              <w:top w:val="single" w:sz="4" w:space="0" w:color="auto"/>
              <w:left w:val="single" w:sz="4" w:space="0" w:color="auto"/>
              <w:bottom w:val="single" w:sz="4" w:space="0" w:color="auto"/>
              <w:right w:val="single" w:sz="4" w:space="0" w:color="auto"/>
            </w:tcBorders>
          </w:tcPr>
          <w:p w14:paraId="66C8396A" w14:textId="77777777" w:rsidR="005377F9" w:rsidRPr="00C31E24" w:rsidRDefault="005377F9" w:rsidP="00D74F31">
            <w:pPr>
              <w:pStyle w:val="TAC"/>
              <w:keepNext w:val="0"/>
              <w:keepLines w:val="0"/>
              <w:widowControl w:val="0"/>
            </w:pPr>
            <w:r w:rsidRPr="00C31E24">
              <w:t>-</w:t>
            </w:r>
          </w:p>
        </w:tc>
      </w:tr>
      <w:tr w:rsidR="005377F9" w:rsidRPr="00C31E24" w14:paraId="03097E41"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47235954" w14:textId="77777777" w:rsidR="005377F9" w:rsidRPr="00C31E24" w:rsidDel="004D2EAF" w:rsidRDefault="005377F9" w:rsidP="00D74F31">
            <w:pPr>
              <w:pStyle w:val="TAC"/>
              <w:keepNext w:val="0"/>
              <w:keepLines w:val="0"/>
              <w:widowControl w:val="0"/>
              <w:rPr>
                <w:rFonts w:cs="Arial"/>
                <w:szCs w:val="18"/>
              </w:rPr>
            </w:pPr>
            <w:r w:rsidRPr="00C31E24">
              <w:rPr>
                <w:rFonts w:cs="Arial"/>
                <w:szCs w:val="18"/>
              </w:rPr>
              <w:t>12</w:t>
            </w:r>
          </w:p>
        </w:tc>
        <w:tc>
          <w:tcPr>
            <w:tcW w:w="4121" w:type="dxa"/>
            <w:tcBorders>
              <w:top w:val="single" w:sz="4" w:space="0" w:color="auto"/>
              <w:left w:val="single" w:sz="4" w:space="0" w:color="auto"/>
              <w:bottom w:val="single" w:sz="4" w:space="0" w:color="auto"/>
              <w:right w:val="single" w:sz="4" w:space="0" w:color="auto"/>
            </w:tcBorders>
          </w:tcPr>
          <w:p w14:paraId="3226C55B" w14:textId="77777777" w:rsidR="005377F9" w:rsidRPr="00C31E24" w:rsidRDefault="005377F9" w:rsidP="00D74F31">
            <w:pPr>
              <w:pStyle w:val="TAL"/>
              <w:keepNext w:val="0"/>
              <w:keepLines w:val="0"/>
              <w:widowControl w:val="0"/>
              <w:rPr>
                <w:rFonts w:cs="Arial"/>
                <w:szCs w:val="18"/>
              </w:rPr>
            </w:pPr>
            <w:r w:rsidRPr="00C31E24">
              <w:rPr>
                <w:rFonts w:cs="Arial"/>
                <w:szCs w:val="18"/>
              </w:rPr>
              <w:t xml:space="preserve">Check: Does the UE (MCVideo Client acknowledge the SS </w:t>
            </w:r>
            <w:r w:rsidRPr="00C31E24">
              <w:t xml:space="preserve">(MCVideo Server) </w:t>
            </w:r>
            <w:r w:rsidRPr="00C31E24">
              <w:rPr>
                <w:rFonts w:cs="Arial"/>
                <w:szCs w:val="18"/>
              </w:rPr>
              <w:t>Response?</w:t>
            </w:r>
          </w:p>
        </w:tc>
        <w:tc>
          <w:tcPr>
            <w:tcW w:w="723" w:type="dxa"/>
            <w:tcBorders>
              <w:top w:val="single" w:sz="4" w:space="0" w:color="auto"/>
              <w:left w:val="single" w:sz="4" w:space="0" w:color="auto"/>
              <w:bottom w:val="single" w:sz="4" w:space="0" w:color="auto"/>
              <w:right w:val="single" w:sz="4" w:space="0" w:color="auto"/>
            </w:tcBorders>
          </w:tcPr>
          <w:p w14:paraId="146E05BC" w14:textId="77777777" w:rsidR="005377F9" w:rsidRPr="00C31E24" w:rsidRDefault="005377F9" w:rsidP="00D74F31">
            <w:pPr>
              <w:pStyle w:val="TAC"/>
              <w:keepNext w:val="0"/>
              <w:keepLines w:val="0"/>
              <w:widowControl w:val="0"/>
              <w:rPr>
                <w:rFonts w:cs="Arial"/>
                <w:szCs w:val="18"/>
              </w:rPr>
            </w:pPr>
            <w:r w:rsidRPr="00C31E24">
              <w:rPr>
                <w:rFonts w:cs="Arial"/>
                <w:szCs w:val="18"/>
              </w:rPr>
              <w:t>--&gt;</w:t>
            </w:r>
          </w:p>
        </w:tc>
        <w:tc>
          <w:tcPr>
            <w:tcW w:w="2614" w:type="dxa"/>
            <w:tcBorders>
              <w:top w:val="single" w:sz="4" w:space="0" w:color="auto"/>
              <w:left w:val="single" w:sz="4" w:space="0" w:color="auto"/>
              <w:bottom w:val="single" w:sz="4" w:space="0" w:color="auto"/>
              <w:right w:val="single" w:sz="4" w:space="0" w:color="auto"/>
            </w:tcBorders>
          </w:tcPr>
          <w:p w14:paraId="5BDEB052" w14:textId="77777777" w:rsidR="005377F9" w:rsidRPr="00C31E24" w:rsidRDefault="005377F9" w:rsidP="00D74F31">
            <w:pPr>
              <w:pStyle w:val="TAL"/>
              <w:keepNext w:val="0"/>
              <w:keepLines w:val="0"/>
              <w:widowControl w:val="0"/>
              <w:rPr>
                <w:rFonts w:cs="Arial"/>
                <w:szCs w:val="18"/>
              </w:rPr>
            </w:pPr>
            <w:r w:rsidRPr="00C31E24">
              <w:rPr>
                <w:rFonts w:cs="Arial"/>
                <w:szCs w:val="18"/>
              </w:rPr>
              <w:t>Transmission Control ACK</w:t>
            </w:r>
          </w:p>
        </w:tc>
        <w:tc>
          <w:tcPr>
            <w:tcW w:w="551" w:type="dxa"/>
            <w:tcBorders>
              <w:top w:val="single" w:sz="4" w:space="0" w:color="auto"/>
              <w:left w:val="single" w:sz="4" w:space="0" w:color="auto"/>
              <w:bottom w:val="single" w:sz="4" w:space="0" w:color="auto"/>
              <w:right w:val="single" w:sz="4" w:space="0" w:color="auto"/>
            </w:tcBorders>
          </w:tcPr>
          <w:p w14:paraId="091F2E62" w14:textId="77777777" w:rsidR="005377F9" w:rsidRPr="00C31E24" w:rsidRDefault="005377F9" w:rsidP="00D74F31">
            <w:pPr>
              <w:pStyle w:val="TAC"/>
              <w:keepNext w:val="0"/>
              <w:keepLines w:val="0"/>
              <w:widowControl w:val="0"/>
            </w:pPr>
            <w:r w:rsidRPr="00C31E24">
              <w:t>3</w:t>
            </w:r>
          </w:p>
        </w:tc>
        <w:tc>
          <w:tcPr>
            <w:tcW w:w="866" w:type="dxa"/>
            <w:tcBorders>
              <w:top w:val="single" w:sz="4" w:space="0" w:color="auto"/>
              <w:left w:val="single" w:sz="4" w:space="0" w:color="auto"/>
              <w:bottom w:val="single" w:sz="4" w:space="0" w:color="auto"/>
              <w:right w:val="single" w:sz="4" w:space="0" w:color="auto"/>
            </w:tcBorders>
          </w:tcPr>
          <w:p w14:paraId="0C430AFF" w14:textId="77777777" w:rsidR="005377F9" w:rsidRPr="00C31E24" w:rsidRDefault="005377F9" w:rsidP="00D74F31">
            <w:pPr>
              <w:pStyle w:val="TAC"/>
              <w:keepNext w:val="0"/>
              <w:keepLines w:val="0"/>
              <w:widowControl w:val="0"/>
            </w:pPr>
            <w:r w:rsidRPr="00C31E24">
              <w:t>P</w:t>
            </w:r>
          </w:p>
        </w:tc>
      </w:tr>
      <w:tr w:rsidR="005377F9" w:rsidRPr="00C31E24" w14:paraId="55D98657"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E3D3E22" w14:textId="77777777" w:rsidR="005377F9" w:rsidRPr="00C31E24" w:rsidRDefault="005377F9" w:rsidP="00D74F31">
            <w:pPr>
              <w:pStyle w:val="TAC"/>
              <w:keepNext w:val="0"/>
              <w:keepLines w:val="0"/>
              <w:widowControl w:val="0"/>
              <w:rPr>
                <w:rFonts w:cs="Arial"/>
                <w:szCs w:val="18"/>
              </w:rPr>
            </w:pPr>
            <w:r w:rsidRPr="00C31E24">
              <w:rPr>
                <w:rFonts w:cs="Arial"/>
                <w:szCs w:val="18"/>
              </w:rPr>
              <w:t>13</w:t>
            </w:r>
          </w:p>
        </w:tc>
        <w:tc>
          <w:tcPr>
            <w:tcW w:w="4121" w:type="dxa"/>
            <w:tcBorders>
              <w:top w:val="single" w:sz="4" w:space="0" w:color="auto"/>
              <w:left w:val="single" w:sz="4" w:space="0" w:color="auto"/>
              <w:bottom w:val="single" w:sz="4" w:space="0" w:color="auto"/>
              <w:right w:val="single" w:sz="4" w:space="0" w:color="auto"/>
            </w:tcBorders>
          </w:tcPr>
          <w:p w14:paraId="2E8572E0" w14:textId="77777777" w:rsidR="005377F9" w:rsidRPr="00C31E24" w:rsidRDefault="005377F9" w:rsidP="00D74F31">
            <w:pPr>
              <w:pStyle w:val="TAL"/>
              <w:keepNext w:val="0"/>
              <w:keepLines w:val="0"/>
              <w:widowControl w:val="0"/>
              <w:rPr>
                <w:rFonts w:cs="Arial"/>
                <w:szCs w:val="18"/>
              </w:rPr>
            </w:pPr>
            <w:r w:rsidRPr="00C31E24">
              <w:rPr>
                <w:rFonts w:cs="Arial"/>
                <w:szCs w:val="18"/>
              </w:rPr>
              <w:t>Make the MCVideo User end the call.</w:t>
            </w:r>
          </w:p>
          <w:p w14:paraId="5094C1A8" w14:textId="44D8EB2D" w:rsidR="005377F9" w:rsidRPr="00C31E24" w:rsidRDefault="005377F9" w:rsidP="00D74F31">
            <w:pPr>
              <w:pStyle w:val="TAL"/>
              <w:keepNext w:val="0"/>
              <w:keepLines w:val="0"/>
              <w:widowControl w:val="0"/>
              <w:rPr>
                <w:rFonts w:cs="Arial"/>
                <w:szCs w:val="18"/>
              </w:rPr>
            </w:pPr>
            <w:r w:rsidRPr="00C31E24">
              <w:t>(NOTE 1)</w:t>
            </w:r>
          </w:p>
        </w:tc>
        <w:tc>
          <w:tcPr>
            <w:tcW w:w="723" w:type="dxa"/>
            <w:tcBorders>
              <w:top w:val="single" w:sz="4" w:space="0" w:color="auto"/>
              <w:left w:val="single" w:sz="4" w:space="0" w:color="auto"/>
              <w:bottom w:val="single" w:sz="4" w:space="0" w:color="auto"/>
              <w:right w:val="single" w:sz="4" w:space="0" w:color="auto"/>
            </w:tcBorders>
          </w:tcPr>
          <w:p w14:paraId="75D63267" w14:textId="77777777" w:rsidR="005377F9" w:rsidRPr="00C31E24" w:rsidRDefault="005377F9" w:rsidP="00D74F31">
            <w:pPr>
              <w:pStyle w:val="TAC"/>
              <w:keepNext w:val="0"/>
              <w:keepLines w:val="0"/>
              <w:widowControl w:val="0"/>
              <w:rPr>
                <w:rFonts w:cs="Arial"/>
                <w:szCs w:val="18"/>
              </w:rPr>
            </w:pPr>
            <w:r w:rsidRPr="00C31E24">
              <w:rPr>
                <w:rFonts w:cs="Arial"/>
                <w:szCs w:val="18"/>
              </w:rPr>
              <w:t>-</w:t>
            </w:r>
          </w:p>
        </w:tc>
        <w:tc>
          <w:tcPr>
            <w:tcW w:w="2614" w:type="dxa"/>
            <w:tcBorders>
              <w:top w:val="single" w:sz="4" w:space="0" w:color="auto"/>
              <w:left w:val="single" w:sz="4" w:space="0" w:color="auto"/>
              <w:bottom w:val="single" w:sz="4" w:space="0" w:color="auto"/>
              <w:right w:val="single" w:sz="4" w:space="0" w:color="auto"/>
            </w:tcBorders>
          </w:tcPr>
          <w:p w14:paraId="35589A98" w14:textId="77777777" w:rsidR="005377F9" w:rsidRPr="00C31E24" w:rsidRDefault="005377F9" w:rsidP="00D74F31">
            <w:pPr>
              <w:pStyle w:val="TAL"/>
              <w:keepNext w:val="0"/>
              <w:keepLines w:val="0"/>
              <w:widowControl w:val="0"/>
              <w:rPr>
                <w:rFonts w:cs="Arial"/>
                <w:szCs w:val="18"/>
              </w:rPr>
            </w:pPr>
            <w:r w:rsidRPr="00C31E24">
              <w:rPr>
                <w:rFonts w:cs="Arial"/>
                <w:szCs w:val="18"/>
              </w:rPr>
              <w:t>-</w:t>
            </w:r>
          </w:p>
        </w:tc>
        <w:tc>
          <w:tcPr>
            <w:tcW w:w="551" w:type="dxa"/>
            <w:tcBorders>
              <w:top w:val="single" w:sz="4" w:space="0" w:color="auto"/>
              <w:left w:val="single" w:sz="4" w:space="0" w:color="auto"/>
              <w:bottom w:val="single" w:sz="4" w:space="0" w:color="auto"/>
              <w:right w:val="single" w:sz="4" w:space="0" w:color="auto"/>
            </w:tcBorders>
          </w:tcPr>
          <w:p w14:paraId="232F98C1" w14:textId="77777777" w:rsidR="005377F9" w:rsidRPr="00C31E24" w:rsidRDefault="005377F9" w:rsidP="00D74F31">
            <w:pPr>
              <w:pStyle w:val="TAC"/>
              <w:keepNext w:val="0"/>
              <w:keepLines w:val="0"/>
              <w:widowControl w:val="0"/>
            </w:pPr>
            <w:r w:rsidRPr="00C31E24">
              <w:t>-</w:t>
            </w:r>
          </w:p>
        </w:tc>
        <w:tc>
          <w:tcPr>
            <w:tcW w:w="866" w:type="dxa"/>
            <w:tcBorders>
              <w:top w:val="single" w:sz="4" w:space="0" w:color="auto"/>
              <w:left w:val="single" w:sz="4" w:space="0" w:color="auto"/>
              <w:bottom w:val="single" w:sz="4" w:space="0" w:color="auto"/>
              <w:right w:val="single" w:sz="4" w:space="0" w:color="auto"/>
            </w:tcBorders>
          </w:tcPr>
          <w:p w14:paraId="7403EE4A" w14:textId="77777777" w:rsidR="005377F9" w:rsidRPr="00C31E24" w:rsidRDefault="005377F9" w:rsidP="00D74F31">
            <w:pPr>
              <w:pStyle w:val="TAC"/>
              <w:keepNext w:val="0"/>
              <w:keepLines w:val="0"/>
              <w:widowControl w:val="0"/>
            </w:pPr>
            <w:r w:rsidRPr="00C31E24">
              <w:t>-</w:t>
            </w:r>
          </w:p>
        </w:tc>
      </w:tr>
      <w:tr w:rsidR="005377F9" w:rsidRPr="00C31E24" w14:paraId="2FE47F49" w14:textId="77777777" w:rsidTr="00D74F31">
        <w:trPr>
          <w:trHeight w:val="464"/>
          <w:jc w:val="center"/>
        </w:trPr>
        <w:tc>
          <w:tcPr>
            <w:tcW w:w="629" w:type="dxa"/>
            <w:tcBorders>
              <w:top w:val="single" w:sz="4" w:space="0" w:color="auto"/>
              <w:left w:val="single" w:sz="4" w:space="0" w:color="auto"/>
              <w:bottom w:val="single" w:sz="4" w:space="0" w:color="auto"/>
              <w:right w:val="single" w:sz="4" w:space="0" w:color="auto"/>
            </w:tcBorders>
          </w:tcPr>
          <w:p w14:paraId="1503A262" w14:textId="77777777" w:rsidR="005377F9" w:rsidRPr="00C31E24" w:rsidRDefault="005377F9" w:rsidP="00D74F31">
            <w:pPr>
              <w:pStyle w:val="TAC"/>
              <w:keepNext w:val="0"/>
              <w:keepLines w:val="0"/>
              <w:widowControl w:val="0"/>
            </w:pPr>
            <w:r w:rsidRPr="00C31E24">
              <w:rPr>
                <w:rFonts w:cs="Arial"/>
                <w:szCs w:val="18"/>
              </w:rPr>
              <w:t>14</w:t>
            </w:r>
          </w:p>
        </w:tc>
        <w:tc>
          <w:tcPr>
            <w:tcW w:w="4121" w:type="dxa"/>
            <w:tcBorders>
              <w:top w:val="single" w:sz="4" w:space="0" w:color="auto"/>
              <w:left w:val="single" w:sz="4" w:space="0" w:color="auto"/>
              <w:bottom w:val="single" w:sz="4" w:space="0" w:color="auto"/>
              <w:right w:val="single" w:sz="4" w:space="0" w:color="auto"/>
            </w:tcBorders>
            <w:hideMark/>
          </w:tcPr>
          <w:p w14:paraId="477936DC" w14:textId="77777777" w:rsidR="005377F9" w:rsidRPr="00C31E24" w:rsidRDefault="005377F9" w:rsidP="00D74F31">
            <w:pPr>
              <w:pStyle w:val="TAL"/>
              <w:keepNext w:val="0"/>
              <w:keepLines w:val="0"/>
              <w:widowControl w:val="0"/>
            </w:pPr>
            <w:r w:rsidRPr="00C31E24">
              <w:t xml:space="preserve">Check: Does the UE </w:t>
            </w:r>
            <w:r w:rsidRPr="00C31E24">
              <w:rPr>
                <w:rFonts w:cs="Arial"/>
                <w:szCs w:val="18"/>
              </w:rPr>
              <w:t>(MCVideo Client) send a SIP BYE message?</w:t>
            </w:r>
          </w:p>
        </w:tc>
        <w:tc>
          <w:tcPr>
            <w:tcW w:w="723" w:type="dxa"/>
            <w:tcBorders>
              <w:top w:val="single" w:sz="4" w:space="0" w:color="auto"/>
              <w:left w:val="single" w:sz="4" w:space="0" w:color="auto"/>
              <w:bottom w:val="single" w:sz="4" w:space="0" w:color="auto"/>
              <w:right w:val="single" w:sz="4" w:space="0" w:color="auto"/>
            </w:tcBorders>
            <w:hideMark/>
          </w:tcPr>
          <w:p w14:paraId="103A64AD" w14:textId="77777777" w:rsidR="005377F9" w:rsidRPr="00C31E24" w:rsidRDefault="005377F9" w:rsidP="00D74F31">
            <w:pPr>
              <w:pStyle w:val="TAC"/>
              <w:keepNext w:val="0"/>
              <w:keepLines w:val="0"/>
              <w:widowControl w:val="0"/>
            </w:pPr>
            <w:r w:rsidRPr="00C31E24">
              <w:rPr>
                <w:rFonts w:cs="Arial"/>
                <w:szCs w:val="18"/>
              </w:rPr>
              <w:t>--&gt;</w:t>
            </w:r>
          </w:p>
        </w:tc>
        <w:tc>
          <w:tcPr>
            <w:tcW w:w="2614" w:type="dxa"/>
            <w:tcBorders>
              <w:top w:val="single" w:sz="4" w:space="0" w:color="auto"/>
              <w:left w:val="single" w:sz="4" w:space="0" w:color="auto"/>
              <w:bottom w:val="single" w:sz="4" w:space="0" w:color="auto"/>
              <w:right w:val="single" w:sz="4" w:space="0" w:color="auto"/>
            </w:tcBorders>
            <w:hideMark/>
          </w:tcPr>
          <w:p w14:paraId="2B34F0A7" w14:textId="77777777" w:rsidR="005377F9" w:rsidRPr="00C31E24" w:rsidRDefault="005377F9" w:rsidP="00D74F31">
            <w:pPr>
              <w:pStyle w:val="TAL"/>
              <w:keepNext w:val="0"/>
              <w:keepLines w:val="0"/>
              <w:widowControl w:val="0"/>
            </w:pPr>
            <w:r w:rsidRPr="00C31E24">
              <w:rPr>
                <w:rFonts w:cs="Arial"/>
                <w:szCs w:val="18"/>
              </w:rPr>
              <w:t>SIP BYE</w:t>
            </w:r>
          </w:p>
        </w:tc>
        <w:tc>
          <w:tcPr>
            <w:tcW w:w="551" w:type="dxa"/>
            <w:tcBorders>
              <w:top w:val="single" w:sz="4" w:space="0" w:color="auto"/>
              <w:left w:val="single" w:sz="4" w:space="0" w:color="auto"/>
              <w:bottom w:val="single" w:sz="4" w:space="0" w:color="auto"/>
              <w:right w:val="single" w:sz="4" w:space="0" w:color="auto"/>
            </w:tcBorders>
          </w:tcPr>
          <w:p w14:paraId="29010C2A" w14:textId="77777777" w:rsidR="005377F9" w:rsidRPr="00C31E24" w:rsidRDefault="005377F9" w:rsidP="00D74F31">
            <w:pPr>
              <w:pStyle w:val="TAC"/>
              <w:keepNext w:val="0"/>
              <w:keepLines w:val="0"/>
              <w:widowControl w:val="0"/>
            </w:pPr>
            <w:r w:rsidRPr="00C31E24">
              <w:t>4</w:t>
            </w:r>
          </w:p>
        </w:tc>
        <w:tc>
          <w:tcPr>
            <w:tcW w:w="866" w:type="dxa"/>
            <w:tcBorders>
              <w:top w:val="single" w:sz="4" w:space="0" w:color="auto"/>
              <w:left w:val="single" w:sz="4" w:space="0" w:color="auto"/>
              <w:bottom w:val="single" w:sz="4" w:space="0" w:color="auto"/>
              <w:right w:val="single" w:sz="4" w:space="0" w:color="auto"/>
            </w:tcBorders>
          </w:tcPr>
          <w:p w14:paraId="283C6467" w14:textId="77777777" w:rsidR="005377F9" w:rsidRPr="00C31E24" w:rsidRDefault="005377F9" w:rsidP="00D74F31">
            <w:pPr>
              <w:pStyle w:val="TAC"/>
              <w:keepNext w:val="0"/>
              <w:keepLines w:val="0"/>
              <w:widowControl w:val="0"/>
            </w:pPr>
            <w:r w:rsidRPr="00C31E24">
              <w:t>P</w:t>
            </w:r>
          </w:p>
        </w:tc>
      </w:tr>
      <w:tr w:rsidR="005377F9" w:rsidRPr="00C31E24" w14:paraId="455B17F3" w14:textId="77777777" w:rsidTr="00D74F31">
        <w:trPr>
          <w:trHeight w:val="289"/>
          <w:jc w:val="center"/>
        </w:trPr>
        <w:tc>
          <w:tcPr>
            <w:tcW w:w="629" w:type="dxa"/>
            <w:tcBorders>
              <w:top w:val="single" w:sz="4" w:space="0" w:color="auto"/>
              <w:left w:val="single" w:sz="4" w:space="0" w:color="auto"/>
              <w:bottom w:val="single" w:sz="4" w:space="0" w:color="auto"/>
              <w:right w:val="single" w:sz="4" w:space="0" w:color="auto"/>
            </w:tcBorders>
          </w:tcPr>
          <w:p w14:paraId="6BF3F260" w14:textId="77777777" w:rsidR="005377F9" w:rsidRPr="00C31E24" w:rsidRDefault="005377F9" w:rsidP="00D74F31">
            <w:pPr>
              <w:pStyle w:val="TAC"/>
              <w:keepNext w:val="0"/>
              <w:keepLines w:val="0"/>
              <w:widowControl w:val="0"/>
            </w:pPr>
            <w:r w:rsidRPr="00C31E24">
              <w:rPr>
                <w:rFonts w:cs="Arial"/>
                <w:szCs w:val="18"/>
              </w:rPr>
              <w:t>15</w:t>
            </w:r>
          </w:p>
        </w:tc>
        <w:tc>
          <w:tcPr>
            <w:tcW w:w="4121" w:type="dxa"/>
            <w:tcBorders>
              <w:top w:val="single" w:sz="4" w:space="0" w:color="auto"/>
              <w:left w:val="single" w:sz="4" w:space="0" w:color="auto"/>
              <w:bottom w:val="single" w:sz="4" w:space="0" w:color="auto"/>
              <w:right w:val="single" w:sz="4" w:space="0" w:color="auto"/>
            </w:tcBorders>
            <w:hideMark/>
          </w:tcPr>
          <w:p w14:paraId="08A64B6F" w14:textId="77777777" w:rsidR="005377F9" w:rsidRPr="00C31E24" w:rsidRDefault="005377F9" w:rsidP="00D74F31">
            <w:pPr>
              <w:pStyle w:val="TAL"/>
              <w:keepNext w:val="0"/>
              <w:keepLines w:val="0"/>
              <w:widowControl w:val="0"/>
            </w:pPr>
            <w:r w:rsidRPr="00C31E24">
              <w:rPr>
                <w:rFonts w:cs="Arial"/>
                <w:szCs w:val="18"/>
              </w:rPr>
              <w:t>The SS (MCVideo Server) sends a SIP 200 (OK) message.</w:t>
            </w:r>
          </w:p>
        </w:tc>
        <w:tc>
          <w:tcPr>
            <w:tcW w:w="723" w:type="dxa"/>
            <w:tcBorders>
              <w:top w:val="single" w:sz="4" w:space="0" w:color="auto"/>
              <w:left w:val="single" w:sz="4" w:space="0" w:color="auto"/>
              <w:bottom w:val="single" w:sz="4" w:space="0" w:color="auto"/>
              <w:right w:val="single" w:sz="4" w:space="0" w:color="auto"/>
            </w:tcBorders>
            <w:hideMark/>
          </w:tcPr>
          <w:p w14:paraId="6EA88CDB" w14:textId="77777777" w:rsidR="005377F9" w:rsidRPr="00C31E24" w:rsidRDefault="005377F9" w:rsidP="00D74F31">
            <w:pPr>
              <w:pStyle w:val="TAC"/>
              <w:keepNext w:val="0"/>
              <w:keepLines w:val="0"/>
              <w:widowControl w:val="0"/>
            </w:pPr>
            <w:r w:rsidRPr="00C31E24">
              <w:rPr>
                <w:rFonts w:cs="Arial"/>
                <w:szCs w:val="18"/>
              </w:rPr>
              <w:t>&lt;--</w:t>
            </w:r>
          </w:p>
        </w:tc>
        <w:tc>
          <w:tcPr>
            <w:tcW w:w="2614" w:type="dxa"/>
            <w:tcBorders>
              <w:top w:val="single" w:sz="4" w:space="0" w:color="auto"/>
              <w:left w:val="single" w:sz="4" w:space="0" w:color="auto"/>
              <w:bottom w:val="single" w:sz="4" w:space="0" w:color="auto"/>
              <w:right w:val="single" w:sz="4" w:space="0" w:color="auto"/>
            </w:tcBorders>
            <w:hideMark/>
          </w:tcPr>
          <w:p w14:paraId="53309BDA" w14:textId="77777777" w:rsidR="005377F9" w:rsidRPr="00C31E24" w:rsidRDefault="005377F9" w:rsidP="00D74F31">
            <w:pPr>
              <w:pStyle w:val="TAL"/>
              <w:keepNext w:val="0"/>
              <w:keepLines w:val="0"/>
              <w:widowControl w:val="0"/>
            </w:pPr>
            <w:r w:rsidRPr="00C31E24">
              <w:rPr>
                <w:rFonts w:cs="Arial"/>
                <w:szCs w:val="18"/>
              </w:rPr>
              <w:t>SIP 200 (OK)</w:t>
            </w:r>
          </w:p>
        </w:tc>
        <w:tc>
          <w:tcPr>
            <w:tcW w:w="551" w:type="dxa"/>
            <w:tcBorders>
              <w:top w:val="single" w:sz="4" w:space="0" w:color="auto"/>
              <w:left w:val="single" w:sz="4" w:space="0" w:color="auto"/>
              <w:bottom w:val="single" w:sz="4" w:space="0" w:color="auto"/>
              <w:right w:val="single" w:sz="4" w:space="0" w:color="auto"/>
            </w:tcBorders>
          </w:tcPr>
          <w:p w14:paraId="0AD7E26D" w14:textId="77777777" w:rsidR="005377F9" w:rsidRPr="00C31E24" w:rsidRDefault="005377F9" w:rsidP="00D74F31">
            <w:pPr>
              <w:pStyle w:val="TAC"/>
              <w:keepNext w:val="0"/>
              <w:keepLines w:val="0"/>
              <w:widowControl w:val="0"/>
            </w:pPr>
            <w:r w:rsidRPr="00C31E24">
              <w:t>-</w:t>
            </w:r>
          </w:p>
        </w:tc>
        <w:tc>
          <w:tcPr>
            <w:tcW w:w="866" w:type="dxa"/>
            <w:tcBorders>
              <w:top w:val="single" w:sz="4" w:space="0" w:color="auto"/>
              <w:left w:val="single" w:sz="4" w:space="0" w:color="auto"/>
              <w:bottom w:val="single" w:sz="4" w:space="0" w:color="auto"/>
              <w:right w:val="single" w:sz="4" w:space="0" w:color="auto"/>
            </w:tcBorders>
          </w:tcPr>
          <w:p w14:paraId="1716161D" w14:textId="77777777" w:rsidR="005377F9" w:rsidRPr="00C31E24" w:rsidRDefault="005377F9" w:rsidP="00D74F31">
            <w:pPr>
              <w:pStyle w:val="TAC"/>
              <w:keepNext w:val="0"/>
              <w:keepLines w:val="0"/>
              <w:widowControl w:val="0"/>
            </w:pPr>
            <w:r w:rsidRPr="00C31E24">
              <w:t>-</w:t>
            </w:r>
          </w:p>
        </w:tc>
      </w:tr>
      <w:tr w:rsidR="005377F9" w:rsidRPr="00C31E24" w14:paraId="2862905A" w14:textId="77777777" w:rsidTr="00D74F31">
        <w:trPr>
          <w:trHeight w:val="415"/>
          <w:jc w:val="center"/>
        </w:trPr>
        <w:tc>
          <w:tcPr>
            <w:tcW w:w="629" w:type="dxa"/>
            <w:tcBorders>
              <w:top w:val="single" w:sz="4" w:space="0" w:color="auto"/>
              <w:left w:val="single" w:sz="4" w:space="0" w:color="auto"/>
              <w:bottom w:val="single" w:sz="4" w:space="0" w:color="auto"/>
              <w:right w:val="single" w:sz="4" w:space="0" w:color="auto"/>
            </w:tcBorders>
            <w:hideMark/>
          </w:tcPr>
          <w:p w14:paraId="52B28EB5" w14:textId="77777777" w:rsidR="005377F9" w:rsidRPr="00C31E24" w:rsidRDefault="005377F9" w:rsidP="00D74F31">
            <w:pPr>
              <w:pStyle w:val="TAC"/>
              <w:keepNext w:val="0"/>
              <w:keepLines w:val="0"/>
              <w:widowControl w:val="0"/>
              <w:rPr>
                <w:color w:val="000000"/>
              </w:rPr>
            </w:pPr>
            <w:r w:rsidRPr="00C31E24">
              <w:rPr>
                <w:color w:val="000000"/>
              </w:rPr>
              <w:t>-</w:t>
            </w:r>
          </w:p>
        </w:tc>
        <w:tc>
          <w:tcPr>
            <w:tcW w:w="4121" w:type="dxa"/>
            <w:tcBorders>
              <w:top w:val="single" w:sz="4" w:space="0" w:color="auto"/>
              <w:left w:val="single" w:sz="4" w:space="0" w:color="auto"/>
              <w:bottom w:val="single" w:sz="4" w:space="0" w:color="auto"/>
              <w:right w:val="single" w:sz="4" w:space="0" w:color="auto"/>
            </w:tcBorders>
            <w:hideMark/>
          </w:tcPr>
          <w:p w14:paraId="27198FE5" w14:textId="77777777" w:rsidR="005377F9" w:rsidRPr="00C31E24" w:rsidRDefault="005377F9" w:rsidP="00D74F31">
            <w:pPr>
              <w:pStyle w:val="TAL"/>
              <w:keepNext w:val="0"/>
              <w:keepLines w:val="0"/>
              <w:widowControl w:val="0"/>
              <w:rPr>
                <w:color w:val="000000"/>
              </w:rPr>
            </w:pPr>
            <w:r w:rsidRPr="00C31E24">
              <w:rPr>
                <w:color w:val="000000"/>
              </w:rPr>
              <w:t>EXCEPTION: The SS (MCVideo Server) releases the E-UTRA connection.</w:t>
            </w:r>
          </w:p>
        </w:tc>
        <w:tc>
          <w:tcPr>
            <w:tcW w:w="723" w:type="dxa"/>
            <w:tcBorders>
              <w:top w:val="single" w:sz="4" w:space="0" w:color="auto"/>
              <w:left w:val="single" w:sz="4" w:space="0" w:color="auto"/>
              <w:bottom w:val="single" w:sz="4" w:space="0" w:color="auto"/>
              <w:right w:val="single" w:sz="4" w:space="0" w:color="auto"/>
            </w:tcBorders>
            <w:hideMark/>
          </w:tcPr>
          <w:p w14:paraId="1AB20B60" w14:textId="77777777" w:rsidR="005377F9" w:rsidRPr="00C31E24" w:rsidRDefault="005377F9" w:rsidP="00D74F31">
            <w:pPr>
              <w:pStyle w:val="TAC"/>
              <w:keepNext w:val="0"/>
              <w:keepLines w:val="0"/>
              <w:widowControl w:val="0"/>
              <w:rPr>
                <w:color w:val="000000"/>
              </w:rPr>
            </w:pPr>
            <w:r w:rsidRPr="00C31E24">
              <w:rPr>
                <w:color w:val="000000"/>
              </w:rPr>
              <w:t>-</w:t>
            </w:r>
          </w:p>
        </w:tc>
        <w:tc>
          <w:tcPr>
            <w:tcW w:w="2614" w:type="dxa"/>
            <w:tcBorders>
              <w:top w:val="single" w:sz="4" w:space="0" w:color="auto"/>
              <w:left w:val="single" w:sz="4" w:space="0" w:color="auto"/>
              <w:bottom w:val="single" w:sz="4" w:space="0" w:color="auto"/>
              <w:right w:val="single" w:sz="4" w:space="0" w:color="auto"/>
            </w:tcBorders>
            <w:hideMark/>
          </w:tcPr>
          <w:p w14:paraId="3B6B2AC8" w14:textId="77777777" w:rsidR="005377F9" w:rsidRPr="00C31E24" w:rsidRDefault="005377F9" w:rsidP="00D74F31">
            <w:pPr>
              <w:pStyle w:val="TAL"/>
              <w:keepNext w:val="0"/>
              <w:keepLines w:val="0"/>
              <w:widowControl w:val="0"/>
              <w:rPr>
                <w:color w:val="000000"/>
              </w:rPr>
            </w:pPr>
            <w:r w:rsidRPr="00C31E24">
              <w:rPr>
                <w:color w:val="000000"/>
              </w:rPr>
              <w:t>-</w:t>
            </w:r>
          </w:p>
        </w:tc>
        <w:tc>
          <w:tcPr>
            <w:tcW w:w="551" w:type="dxa"/>
            <w:tcBorders>
              <w:top w:val="single" w:sz="4" w:space="0" w:color="auto"/>
              <w:left w:val="single" w:sz="4" w:space="0" w:color="auto"/>
              <w:bottom w:val="single" w:sz="4" w:space="0" w:color="auto"/>
              <w:right w:val="single" w:sz="4" w:space="0" w:color="auto"/>
            </w:tcBorders>
          </w:tcPr>
          <w:p w14:paraId="19550A62" w14:textId="77777777" w:rsidR="005377F9" w:rsidRPr="00C31E24" w:rsidRDefault="005377F9" w:rsidP="00D74F31">
            <w:pPr>
              <w:pStyle w:val="TAC"/>
              <w:keepNext w:val="0"/>
              <w:keepLines w:val="0"/>
              <w:widowControl w:val="0"/>
              <w:rPr>
                <w:color w:val="000000"/>
              </w:rPr>
            </w:pPr>
            <w:r w:rsidRPr="00C31E24">
              <w:rPr>
                <w:color w:val="000000"/>
              </w:rPr>
              <w:t>-</w:t>
            </w:r>
          </w:p>
        </w:tc>
        <w:tc>
          <w:tcPr>
            <w:tcW w:w="866" w:type="dxa"/>
            <w:tcBorders>
              <w:top w:val="single" w:sz="4" w:space="0" w:color="auto"/>
              <w:left w:val="single" w:sz="4" w:space="0" w:color="auto"/>
              <w:bottom w:val="single" w:sz="4" w:space="0" w:color="auto"/>
              <w:right w:val="single" w:sz="4" w:space="0" w:color="auto"/>
            </w:tcBorders>
          </w:tcPr>
          <w:p w14:paraId="6E7C0F44" w14:textId="77777777" w:rsidR="005377F9" w:rsidRPr="00C31E24" w:rsidRDefault="005377F9" w:rsidP="00D74F31">
            <w:pPr>
              <w:pStyle w:val="TAC"/>
              <w:keepNext w:val="0"/>
              <w:keepLines w:val="0"/>
              <w:widowControl w:val="0"/>
              <w:rPr>
                <w:color w:val="000000"/>
              </w:rPr>
            </w:pPr>
            <w:r w:rsidRPr="00C31E24">
              <w:rPr>
                <w:color w:val="000000"/>
              </w:rPr>
              <w:t>-</w:t>
            </w:r>
          </w:p>
        </w:tc>
      </w:tr>
      <w:tr w:rsidR="005377F9" w:rsidRPr="00C31E24" w14:paraId="429D504F" w14:textId="77777777" w:rsidTr="00D74F31">
        <w:trPr>
          <w:trHeight w:val="415"/>
          <w:jc w:val="center"/>
        </w:trPr>
        <w:tc>
          <w:tcPr>
            <w:tcW w:w="9504" w:type="dxa"/>
            <w:gridSpan w:val="6"/>
            <w:tcBorders>
              <w:top w:val="single" w:sz="4" w:space="0" w:color="auto"/>
              <w:left w:val="single" w:sz="4" w:space="0" w:color="auto"/>
              <w:bottom w:val="single" w:sz="4" w:space="0" w:color="auto"/>
              <w:right w:val="single" w:sz="4" w:space="0" w:color="auto"/>
            </w:tcBorders>
          </w:tcPr>
          <w:p w14:paraId="68488EDB" w14:textId="77777777" w:rsidR="005377F9" w:rsidRPr="00C31E24" w:rsidRDefault="005377F9" w:rsidP="00DD5C3D">
            <w:pPr>
              <w:pStyle w:val="TAC"/>
              <w:keepLines w:val="0"/>
              <w:jc w:val="left"/>
              <w:rPr>
                <w:color w:val="000000"/>
              </w:rPr>
            </w:pPr>
            <w:r w:rsidRPr="00C31E24">
              <w:rPr>
                <w:color w:val="000000"/>
              </w:rPr>
              <w:t xml:space="preserve">Note 1: </w:t>
            </w:r>
            <w:r w:rsidRPr="00C31E24">
              <w:t>On-network / On-demand Pre-arranged Group Call / Imminent Peril Group Call / Client Originated (CO)</w:t>
            </w:r>
          </w:p>
        </w:tc>
      </w:tr>
    </w:tbl>
    <w:p w14:paraId="281EBDFE" w14:textId="77777777" w:rsidR="005377F9" w:rsidRPr="00C31E24" w:rsidRDefault="005377F9" w:rsidP="005377F9"/>
    <w:p w14:paraId="3E6B8434" w14:textId="77777777" w:rsidR="005377F9" w:rsidRPr="00C31E24" w:rsidRDefault="005377F9" w:rsidP="005377F9">
      <w:pPr>
        <w:pStyle w:val="H6"/>
      </w:pPr>
      <w:r w:rsidRPr="00C31E24">
        <w:t>6.1.1.10.3.3</w:t>
      </w:r>
      <w:r w:rsidRPr="00C31E24">
        <w:tab/>
        <w:t>Specific message contents</w:t>
      </w:r>
    </w:p>
    <w:p w14:paraId="3DBB8AF1" w14:textId="77777777" w:rsidR="005377F9" w:rsidRPr="00C31E24" w:rsidRDefault="005377F9" w:rsidP="005377F9">
      <w:pPr>
        <w:pStyle w:val="TH"/>
      </w:pPr>
      <w:r w:rsidRPr="00C31E24">
        <w:t>Table 6.1.1.10.3.3-1: SIP INVITE (Step 2, Table 6.1.1.10.3.2-1)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5377F9" w:rsidRPr="00C31E24" w14:paraId="25CA6AD1" w14:textId="77777777" w:rsidTr="00D74F31">
        <w:trPr>
          <w:tblHeader/>
        </w:trPr>
        <w:tc>
          <w:tcPr>
            <w:tcW w:w="9504" w:type="dxa"/>
            <w:gridSpan w:val="5"/>
          </w:tcPr>
          <w:p w14:paraId="5ECE2766" w14:textId="77777777" w:rsidR="005377F9" w:rsidRPr="00C31E24" w:rsidRDefault="005377F9" w:rsidP="00D74F31">
            <w:pPr>
              <w:pStyle w:val="TAL"/>
              <w:keepNext w:val="0"/>
              <w:keepLines w:val="0"/>
              <w:widowControl w:val="0"/>
              <w:rPr>
                <w:color w:val="000000"/>
              </w:rPr>
            </w:pPr>
            <w:r w:rsidRPr="00C31E24">
              <w:rPr>
                <w:color w:val="000000"/>
              </w:rPr>
              <w:t>Derivation Path: TS 36.579-1 [2], Table 5.5.2.5.1-1, conditions MCVIDEO, IMMINENT PERIL</w:t>
            </w:r>
          </w:p>
        </w:tc>
      </w:tr>
      <w:tr w:rsidR="005377F9" w:rsidRPr="00C31E24" w14:paraId="45216F3B" w14:textId="77777777" w:rsidTr="00D74F31">
        <w:trPr>
          <w:tblHeader/>
        </w:trPr>
        <w:tc>
          <w:tcPr>
            <w:tcW w:w="2934" w:type="dxa"/>
          </w:tcPr>
          <w:p w14:paraId="6170A9F1" w14:textId="77777777" w:rsidR="005377F9" w:rsidRPr="00C31E24" w:rsidRDefault="005377F9" w:rsidP="00D74F31">
            <w:pPr>
              <w:pStyle w:val="TAH"/>
              <w:keepNext w:val="0"/>
              <w:keepLines w:val="0"/>
              <w:widowControl w:val="0"/>
              <w:rPr>
                <w:color w:val="000000"/>
              </w:rPr>
            </w:pPr>
            <w:r w:rsidRPr="00C31E24">
              <w:rPr>
                <w:color w:val="000000"/>
              </w:rPr>
              <w:t>Information Element</w:t>
            </w:r>
          </w:p>
        </w:tc>
        <w:tc>
          <w:tcPr>
            <w:tcW w:w="1800" w:type="dxa"/>
          </w:tcPr>
          <w:p w14:paraId="3A347079" w14:textId="77777777" w:rsidR="005377F9" w:rsidRPr="00C31E24" w:rsidRDefault="005377F9" w:rsidP="00D74F31">
            <w:pPr>
              <w:pStyle w:val="TAH"/>
              <w:keepNext w:val="0"/>
              <w:keepLines w:val="0"/>
              <w:widowControl w:val="0"/>
              <w:rPr>
                <w:color w:val="000000"/>
              </w:rPr>
            </w:pPr>
            <w:r w:rsidRPr="00C31E24">
              <w:rPr>
                <w:color w:val="000000"/>
              </w:rPr>
              <w:t>Value/remark</w:t>
            </w:r>
          </w:p>
        </w:tc>
        <w:tc>
          <w:tcPr>
            <w:tcW w:w="2160" w:type="dxa"/>
          </w:tcPr>
          <w:p w14:paraId="08CB9758" w14:textId="77777777" w:rsidR="005377F9" w:rsidRPr="00C31E24" w:rsidRDefault="005377F9" w:rsidP="00D74F31">
            <w:pPr>
              <w:pStyle w:val="TAH"/>
              <w:keepNext w:val="0"/>
              <w:keepLines w:val="0"/>
              <w:widowControl w:val="0"/>
              <w:rPr>
                <w:color w:val="000000"/>
              </w:rPr>
            </w:pPr>
            <w:r w:rsidRPr="00C31E24">
              <w:rPr>
                <w:color w:val="000000"/>
              </w:rPr>
              <w:t>Comment</w:t>
            </w:r>
          </w:p>
        </w:tc>
        <w:tc>
          <w:tcPr>
            <w:tcW w:w="1440" w:type="dxa"/>
          </w:tcPr>
          <w:p w14:paraId="0579C617" w14:textId="77777777" w:rsidR="005377F9" w:rsidRPr="00C31E24" w:rsidRDefault="005377F9" w:rsidP="00D74F31">
            <w:pPr>
              <w:pStyle w:val="TAH"/>
              <w:keepNext w:val="0"/>
              <w:keepLines w:val="0"/>
              <w:widowControl w:val="0"/>
              <w:rPr>
                <w:color w:val="000000"/>
              </w:rPr>
            </w:pPr>
            <w:r w:rsidRPr="00C31E24">
              <w:rPr>
                <w:color w:val="000000"/>
              </w:rPr>
              <w:t>Reference</w:t>
            </w:r>
          </w:p>
        </w:tc>
        <w:tc>
          <w:tcPr>
            <w:tcW w:w="1170" w:type="dxa"/>
          </w:tcPr>
          <w:p w14:paraId="2BB11FE5" w14:textId="77777777" w:rsidR="005377F9" w:rsidRPr="00C31E24" w:rsidRDefault="005377F9" w:rsidP="00D74F31">
            <w:pPr>
              <w:pStyle w:val="TAH"/>
              <w:keepNext w:val="0"/>
              <w:keepLines w:val="0"/>
              <w:widowControl w:val="0"/>
              <w:rPr>
                <w:color w:val="000000"/>
              </w:rPr>
            </w:pPr>
            <w:r w:rsidRPr="00C31E24">
              <w:rPr>
                <w:color w:val="000000"/>
              </w:rPr>
              <w:t>Condition</w:t>
            </w:r>
          </w:p>
        </w:tc>
      </w:tr>
      <w:tr w:rsidR="005377F9" w:rsidRPr="00C31E24" w14:paraId="50F149A6" w14:textId="77777777" w:rsidTr="00D74F31">
        <w:trPr>
          <w:tblHeader/>
        </w:trPr>
        <w:tc>
          <w:tcPr>
            <w:tcW w:w="2934" w:type="dxa"/>
          </w:tcPr>
          <w:p w14:paraId="2EB4F883" w14:textId="77777777" w:rsidR="005377F9" w:rsidRPr="00C31E24" w:rsidRDefault="005377F9" w:rsidP="00D74F31">
            <w:pPr>
              <w:pStyle w:val="TAL"/>
              <w:rPr>
                <w:b/>
                <w:bCs/>
              </w:rPr>
            </w:pPr>
            <w:r w:rsidRPr="00C31E24">
              <w:rPr>
                <w:b/>
                <w:bCs/>
              </w:rPr>
              <w:t>Message-body</w:t>
            </w:r>
          </w:p>
        </w:tc>
        <w:tc>
          <w:tcPr>
            <w:tcW w:w="1800" w:type="dxa"/>
          </w:tcPr>
          <w:p w14:paraId="6FAE7767" w14:textId="77777777" w:rsidR="005377F9" w:rsidRPr="00C31E24" w:rsidRDefault="005377F9" w:rsidP="00D74F31">
            <w:pPr>
              <w:pStyle w:val="TAL"/>
            </w:pPr>
          </w:p>
        </w:tc>
        <w:tc>
          <w:tcPr>
            <w:tcW w:w="2160" w:type="dxa"/>
          </w:tcPr>
          <w:p w14:paraId="1327A501" w14:textId="77777777" w:rsidR="005377F9" w:rsidRPr="00C31E24" w:rsidRDefault="005377F9" w:rsidP="00D74F31">
            <w:pPr>
              <w:pStyle w:val="TAL"/>
            </w:pPr>
          </w:p>
        </w:tc>
        <w:tc>
          <w:tcPr>
            <w:tcW w:w="1440" w:type="dxa"/>
          </w:tcPr>
          <w:p w14:paraId="72F1D121" w14:textId="77777777" w:rsidR="005377F9" w:rsidRPr="00C31E24" w:rsidRDefault="005377F9" w:rsidP="00D74F31">
            <w:pPr>
              <w:pStyle w:val="TAL"/>
            </w:pPr>
          </w:p>
        </w:tc>
        <w:tc>
          <w:tcPr>
            <w:tcW w:w="1170" w:type="dxa"/>
          </w:tcPr>
          <w:p w14:paraId="41F0E0EA" w14:textId="77777777" w:rsidR="005377F9" w:rsidRPr="00C31E24" w:rsidRDefault="005377F9" w:rsidP="00D74F31">
            <w:pPr>
              <w:pStyle w:val="TAL"/>
            </w:pPr>
          </w:p>
        </w:tc>
      </w:tr>
      <w:tr w:rsidR="005377F9" w:rsidRPr="00C31E24" w14:paraId="3DA4A4F8" w14:textId="77777777" w:rsidTr="00D74F31">
        <w:trPr>
          <w:tblHeader/>
        </w:trPr>
        <w:tc>
          <w:tcPr>
            <w:tcW w:w="2934" w:type="dxa"/>
            <w:shd w:val="clear" w:color="auto" w:fill="auto"/>
          </w:tcPr>
          <w:p w14:paraId="53A33A92" w14:textId="77777777" w:rsidR="005377F9" w:rsidRPr="00C31E24" w:rsidRDefault="005377F9" w:rsidP="00D74F31">
            <w:pPr>
              <w:pStyle w:val="TAL"/>
              <w:rPr>
                <w:bCs/>
              </w:rPr>
            </w:pPr>
            <w:r w:rsidRPr="00C31E24">
              <w:rPr>
                <w:bCs/>
              </w:rPr>
              <w:t xml:space="preserve">  MIME body part</w:t>
            </w:r>
          </w:p>
        </w:tc>
        <w:tc>
          <w:tcPr>
            <w:tcW w:w="1800" w:type="dxa"/>
            <w:shd w:val="clear" w:color="auto" w:fill="auto"/>
          </w:tcPr>
          <w:p w14:paraId="380AE801" w14:textId="77777777" w:rsidR="005377F9" w:rsidRPr="00C31E24" w:rsidRDefault="005377F9" w:rsidP="00D74F31">
            <w:pPr>
              <w:pStyle w:val="TAL"/>
              <w:rPr>
                <w:bCs/>
              </w:rPr>
            </w:pPr>
          </w:p>
        </w:tc>
        <w:tc>
          <w:tcPr>
            <w:tcW w:w="2160" w:type="dxa"/>
            <w:shd w:val="clear" w:color="auto" w:fill="auto"/>
          </w:tcPr>
          <w:p w14:paraId="15733699" w14:textId="77777777" w:rsidR="005377F9" w:rsidRPr="00C31E24" w:rsidRDefault="005377F9" w:rsidP="00D74F31">
            <w:pPr>
              <w:pStyle w:val="TAL"/>
              <w:rPr>
                <w:bCs/>
              </w:rPr>
            </w:pPr>
            <w:r w:rsidRPr="00C31E24">
              <w:rPr>
                <w:bCs/>
              </w:rPr>
              <w:t>MCVideo Info</w:t>
            </w:r>
          </w:p>
        </w:tc>
        <w:tc>
          <w:tcPr>
            <w:tcW w:w="1440" w:type="dxa"/>
            <w:shd w:val="clear" w:color="auto" w:fill="auto"/>
          </w:tcPr>
          <w:p w14:paraId="000242F5" w14:textId="77777777" w:rsidR="005377F9" w:rsidRPr="00C31E24" w:rsidRDefault="005377F9" w:rsidP="00D74F31">
            <w:pPr>
              <w:pStyle w:val="TAL"/>
              <w:rPr>
                <w:bCs/>
              </w:rPr>
            </w:pPr>
          </w:p>
        </w:tc>
        <w:tc>
          <w:tcPr>
            <w:tcW w:w="1170" w:type="dxa"/>
            <w:shd w:val="clear" w:color="auto" w:fill="auto"/>
          </w:tcPr>
          <w:p w14:paraId="71CF6D65" w14:textId="77777777" w:rsidR="005377F9" w:rsidRPr="00C31E24" w:rsidRDefault="005377F9" w:rsidP="00D74F31">
            <w:pPr>
              <w:pStyle w:val="TAL"/>
              <w:rPr>
                <w:bCs/>
              </w:rPr>
            </w:pPr>
          </w:p>
        </w:tc>
      </w:tr>
      <w:tr w:rsidR="005377F9" w:rsidRPr="00C31E24" w14:paraId="56A51C09" w14:textId="77777777" w:rsidTr="00D74F31">
        <w:trPr>
          <w:tblHeader/>
        </w:trPr>
        <w:tc>
          <w:tcPr>
            <w:tcW w:w="2934" w:type="dxa"/>
            <w:shd w:val="clear" w:color="auto" w:fill="auto"/>
          </w:tcPr>
          <w:p w14:paraId="7059874C" w14:textId="77777777" w:rsidR="005377F9" w:rsidRPr="00C31E24" w:rsidRDefault="005377F9" w:rsidP="00D74F31">
            <w:pPr>
              <w:pStyle w:val="TAL"/>
              <w:rPr>
                <w:bCs/>
              </w:rPr>
            </w:pPr>
            <w:r w:rsidRPr="00C31E24">
              <w:rPr>
                <w:bCs/>
              </w:rPr>
              <w:t xml:space="preserve">    MIME-part-headers</w:t>
            </w:r>
          </w:p>
        </w:tc>
        <w:tc>
          <w:tcPr>
            <w:tcW w:w="1800" w:type="dxa"/>
            <w:shd w:val="clear" w:color="auto" w:fill="auto"/>
          </w:tcPr>
          <w:p w14:paraId="35A85A35" w14:textId="77777777" w:rsidR="005377F9" w:rsidRPr="00C31E24" w:rsidRDefault="005377F9" w:rsidP="00D74F31">
            <w:pPr>
              <w:pStyle w:val="TAL"/>
              <w:rPr>
                <w:bCs/>
              </w:rPr>
            </w:pPr>
          </w:p>
        </w:tc>
        <w:tc>
          <w:tcPr>
            <w:tcW w:w="2160" w:type="dxa"/>
            <w:shd w:val="clear" w:color="auto" w:fill="auto"/>
          </w:tcPr>
          <w:p w14:paraId="169976CD" w14:textId="77777777" w:rsidR="005377F9" w:rsidRPr="00C31E24" w:rsidRDefault="005377F9" w:rsidP="00D74F31">
            <w:pPr>
              <w:pStyle w:val="TAL"/>
              <w:rPr>
                <w:bCs/>
              </w:rPr>
            </w:pPr>
          </w:p>
        </w:tc>
        <w:tc>
          <w:tcPr>
            <w:tcW w:w="1440" w:type="dxa"/>
            <w:shd w:val="clear" w:color="auto" w:fill="auto"/>
          </w:tcPr>
          <w:p w14:paraId="186F5E42" w14:textId="77777777" w:rsidR="005377F9" w:rsidRPr="00C31E24" w:rsidRDefault="005377F9" w:rsidP="00D74F31">
            <w:pPr>
              <w:pStyle w:val="TAL"/>
              <w:rPr>
                <w:bCs/>
              </w:rPr>
            </w:pPr>
          </w:p>
        </w:tc>
        <w:tc>
          <w:tcPr>
            <w:tcW w:w="1170" w:type="dxa"/>
            <w:shd w:val="clear" w:color="auto" w:fill="auto"/>
          </w:tcPr>
          <w:p w14:paraId="037FBDE8" w14:textId="77777777" w:rsidR="005377F9" w:rsidRPr="00C31E24" w:rsidRDefault="005377F9" w:rsidP="00D74F31">
            <w:pPr>
              <w:pStyle w:val="TAL"/>
              <w:rPr>
                <w:bCs/>
              </w:rPr>
            </w:pPr>
          </w:p>
        </w:tc>
      </w:tr>
      <w:tr w:rsidR="005377F9" w:rsidRPr="00C31E24" w14:paraId="1F3F9176" w14:textId="77777777" w:rsidTr="00D74F31">
        <w:trPr>
          <w:tblHeader/>
        </w:trPr>
        <w:tc>
          <w:tcPr>
            <w:tcW w:w="2934" w:type="dxa"/>
            <w:shd w:val="clear" w:color="auto" w:fill="auto"/>
          </w:tcPr>
          <w:p w14:paraId="17316C4C" w14:textId="77777777" w:rsidR="005377F9" w:rsidRPr="00C31E24" w:rsidRDefault="005377F9" w:rsidP="00D74F31">
            <w:pPr>
              <w:pStyle w:val="TAL"/>
              <w:rPr>
                <w:bCs/>
              </w:rPr>
            </w:pPr>
            <w:r w:rsidRPr="00C31E24">
              <w:rPr>
                <w:bCs/>
              </w:rPr>
              <w:t xml:space="preserve">    MIME-part-body</w:t>
            </w:r>
          </w:p>
        </w:tc>
        <w:tc>
          <w:tcPr>
            <w:tcW w:w="1800" w:type="dxa"/>
            <w:shd w:val="clear" w:color="auto" w:fill="auto"/>
          </w:tcPr>
          <w:p w14:paraId="5E147015" w14:textId="77777777" w:rsidR="005377F9" w:rsidRPr="00C31E24" w:rsidRDefault="005377F9" w:rsidP="00D74F31">
            <w:pPr>
              <w:pStyle w:val="TAL"/>
              <w:rPr>
                <w:bCs/>
              </w:rPr>
            </w:pPr>
            <w:r w:rsidRPr="00C31E24">
              <w:rPr>
                <w:bCs/>
              </w:rPr>
              <w:t>MCVideo-Info as described in Table 6.1.1.10.3.3-2</w:t>
            </w:r>
          </w:p>
        </w:tc>
        <w:tc>
          <w:tcPr>
            <w:tcW w:w="2160" w:type="dxa"/>
            <w:shd w:val="clear" w:color="auto" w:fill="auto"/>
          </w:tcPr>
          <w:p w14:paraId="511CB29D" w14:textId="77777777" w:rsidR="005377F9" w:rsidRPr="00C31E24" w:rsidRDefault="005377F9" w:rsidP="00D74F31">
            <w:pPr>
              <w:pStyle w:val="TAL"/>
              <w:rPr>
                <w:bCs/>
              </w:rPr>
            </w:pPr>
          </w:p>
        </w:tc>
        <w:tc>
          <w:tcPr>
            <w:tcW w:w="1440" w:type="dxa"/>
            <w:shd w:val="clear" w:color="auto" w:fill="auto"/>
          </w:tcPr>
          <w:p w14:paraId="54FD1AD5" w14:textId="77777777" w:rsidR="005377F9" w:rsidRPr="00C31E24" w:rsidRDefault="005377F9" w:rsidP="00D74F31">
            <w:pPr>
              <w:pStyle w:val="TAL"/>
              <w:rPr>
                <w:bCs/>
              </w:rPr>
            </w:pPr>
          </w:p>
        </w:tc>
        <w:tc>
          <w:tcPr>
            <w:tcW w:w="1170" w:type="dxa"/>
            <w:shd w:val="clear" w:color="auto" w:fill="auto"/>
          </w:tcPr>
          <w:p w14:paraId="0CFB4981" w14:textId="77777777" w:rsidR="005377F9" w:rsidRPr="00C31E24" w:rsidRDefault="005377F9" w:rsidP="00D74F31">
            <w:pPr>
              <w:pStyle w:val="TAL"/>
              <w:rPr>
                <w:bCs/>
              </w:rPr>
            </w:pPr>
          </w:p>
        </w:tc>
      </w:tr>
    </w:tbl>
    <w:p w14:paraId="64BC2D2A" w14:textId="77777777" w:rsidR="005377F9" w:rsidRPr="00C31E24" w:rsidRDefault="005377F9" w:rsidP="005377F9">
      <w:pPr>
        <w:widowControl w:val="0"/>
        <w:rPr>
          <w:color w:val="000000"/>
        </w:rPr>
      </w:pPr>
    </w:p>
    <w:p w14:paraId="221D812C" w14:textId="77777777" w:rsidR="005377F9" w:rsidRPr="00C31E24" w:rsidRDefault="005377F9" w:rsidP="005377F9">
      <w:pPr>
        <w:pStyle w:val="TH"/>
      </w:pPr>
      <w:r w:rsidRPr="00C31E24">
        <w:t>Table 6.1.1.10.3.3-2: MCVideo-Info in SIP INVITE (Table 6.1.1.10.3.3-1)</w:t>
      </w:r>
    </w:p>
    <w:tbl>
      <w:tblPr>
        <w:tblW w:w="963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C31E24" w14:paraId="2002F906" w14:textId="77777777" w:rsidTr="00D74F31">
        <w:tc>
          <w:tcPr>
            <w:tcW w:w="9504" w:type="dxa"/>
          </w:tcPr>
          <w:p w14:paraId="60F13173" w14:textId="77777777" w:rsidR="005377F9" w:rsidRPr="00C31E24" w:rsidRDefault="005377F9" w:rsidP="00D74F31">
            <w:pPr>
              <w:pStyle w:val="TAL"/>
              <w:keepNext w:val="0"/>
              <w:keepLines w:val="0"/>
              <w:widowControl w:val="0"/>
              <w:rPr>
                <w:color w:val="000000"/>
              </w:rPr>
            </w:pPr>
            <w:r w:rsidRPr="00C31E24">
              <w:rPr>
                <w:color w:val="000000"/>
              </w:rPr>
              <w:t>Derivation Path: TS 36.579-1 [2], Table 5.5.3.2.1-2, conditions GROUP-CALL, IMMINENT PERIL</w:t>
            </w:r>
          </w:p>
        </w:tc>
      </w:tr>
    </w:tbl>
    <w:p w14:paraId="2D181267" w14:textId="77777777" w:rsidR="005377F9" w:rsidRPr="00C31E24" w:rsidRDefault="005377F9" w:rsidP="005377F9">
      <w:pPr>
        <w:rPr>
          <w:color w:val="000000"/>
        </w:rPr>
      </w:pPr>
    </w:p>
    <w:p w14:paraId="0F86CE3D" w14:textId="77777777" w:rsidR="005377F9" w:rsidRPr="00C31E24" w:rsidRDefault="005377F9" w:rsidP="005377F9">
      <w:pPr>
        <w:pStyle w:val="TH"/>
      </w:pPr>
      <w:r w:rsidRPr="00C31E24">
        <w:t>Table 6.1.1.10.3.3-3: SIP 200 (OK) (Step 4,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C31E24" w14:paraId="1C786F06" w14:textId="77777777" w:rsidTr="00D74F31">
        <w:trPr>
          <w:tblHeader/>
        </w:trPr>
        <w:tc>
          <w:tcPr>
            <w:tcW w:w="9517" w:type="dxa"/>
            <w:gridSpan w:val="5"/>
          </w:tcPr>
          <w:p w14:paraId="41A2C550" w14:textId="77777777" w:rsidR="005377F9" w:rsidRPr="00C31E24" w:rsidRDefault="005377F9" w:rsidP="00D74F31">
            <w:pPr>
              <w:pStyle w:val="TAL"/>
              <w:keepNext w:val="0"/>
              <w:keepLines w:val="0"/>
              <w:widowControl w:val="0"/>
              <w:rPr>
                <w:color w:val="000000"/>
              </w:rPr>
            </w:pPr>
            <w:r w:rsidRPr="00C31E24">
              <w:rPr>
                <w:color w:val="000000"/>
              </w:rPr>
              <w:t>Derivation Path: TS 36.579-1 [2], Table 5.5.2.17.1.2-1, conditions MCVIDEO, INVITE-RSP</w:t>
            </w:r>
          </w:p>
        </w:tc>
      </w:tr>
      <w:tr w:rsidR="005377F9" w:rsidRPr="00C31E24" w14:paraId="03B72C7B" w14:textId="77777777" w:rsidTr="00D74F31">
        <w:trPr>
          <w:tblHeader/>
        </w:trPr>
        <w:tc>
          <w:tcPr>
            <w:tcW w:w="2677" w:type="dxa"/>
          </w:tcPr>
          <w:p w14:paraId="5347EE4E" w14:textId="77777777" w:rsidR="005377F9" w:rsidRPr="00C31E24" w:rsidRDefault="005377F9" w:rsidP="00D74F31">
            <w:pPr>
              <w:pStyle w:val="TAH"/>
              <w:keepNext w:val="0"/>
              <w:keepLines w:val="0"/>
              <w:widowControl w:val="0"/>
              <w:rPr>
                <w:color w:val="000000"/>
              </w:rPr>
            </w:pPr>
            <w:r w:rsidRPr="00C31E24">
              <w:rPr>
                <w:color w:val="000000"/>
              </w:rPr>
              <w:t>Information Element</w:t>
            </w:r>
          </w:p>
        </w:tc>
        <w:tc>
          <w:tcPr>
            <w:tcW w:w="2160" w:type="dxa"/>
          </w:tcPr>
          <w:p w14:paraId="098DF7DD" w14:textId="77777777" w:rsidR="005377F9" w:rsidRPr="00C31E24" w:rsidRDefault="005377F9" w:rsidP="00D74F31">
            <w:pPr>
              <w:pStyle w:val="TAH"/>
              <w:keepNext w:val="0"/>
              <w:keepLines w:val="0"/>
              <w:widowControl w:val="0"/>
              <w:rPr>
                <w:color w:val="000000"/>
              </w:rPr>
            </w:pPr>
            <w:r w:rsidRPr="00C31E24">
              <w:rPr>
                <w:color w:val="000000"/>
              </w:rPr>
              <w:t>Value/remark</w:t>
            </w:r>
          </w:p>
        </w:tc>
        <w:tc>
          <w:tcPr>
            <w:tcW w:w="2160" w:type="dxa"/>
          </w:tcPr>
          <w:p w14:paraId="266A7E60" w14:textId="77777777" w:rsidR="005377F9" w:rsidRPr="00C31E24" w:rsidRDefault="005377F9" w:rsidP="00D74F31">
            <w:pPr>
              <w:pStyle w:val="TAH"/>
              <w:keepNext w:val="0"/>
              <w:keepLines w:val="0"/>
              <w:widowControl w:val="0"/>
              <w:rPr>
                <w:color w:val="000000"/>
              </w:rPr>
            </w:pPr>
            <w:r w:rsidRPr="00C31E24">
              <w:rPr>
                <w:color w:val="000000"/>
              </w:rPr>
              <w:t>Comment</w:t>
            </w:r>
          </w:p>
        </w:tc>
        <w:tc>
          <w:tcPr>
            <w:tcW w:w="1350" w:type="dxa"/>
          </w:tcPr>
          <w:p w14:paraId="5E7EFF57" w14:textId="77777777" w:rsidR="005377F9" w:rsidRPr="00C31E24" w:rsidRDefault="005377F9" w:rsidP="00D74F31">
            <w:pPr>
              <w:pStyle w:val="TAH"/>
              <w:keepNext w:val="0"/>
              <w:keepLines w:val="0"/>
              <w:widowControl w:val="0"/>
              <w:rPr>
                <w:color w:val="000000"/>
              </w:rPr>
            </w:pPr>
            <w:r w:rsidRPr="00C31E24">
              <w:rPr>
                <w:color w:val="000000"/>
              </w:rPr>
              <w:t>Reference</w:t>
            </w:r>
          </w:p>
        </w:tc>
        <w:tc>
          <w:tcPr>
            <w:tcW w:w="1170" w:type="dxa"/>
          </w:tcPr>
          <w:p w14:paraId="49169DF9" w14:textId="77777777" w:rsidR="005377F9" w:rsidRPr="00C31E24" w:rsidRDefault="005377F9" w:rsidP="00D74F31">
            <w:pPr>
              <w:pStyle w:val="TAH"/>
              <w:keepNext w:val="0"/>
              <w:keepLines w:val="0"/>
              <w:widowControl w:val="0"/>
              <w:rPr>
                <w:color w:val="000000"/>
              </w:rPr>
            </w:pPr>
            <w:r w:rsidRPr="00C31E24">
              <w:rPr>
                <w:color w:val="000000"/>
              </w:rPr>
              <w:t>Condition</w:t>
            </w:r>
          </w:p>
        </w:tc>
      </w:tr>
      <w:tr w:rsidR="005377F9" w:rsidRPr="00C31E24" w14:paraId="58807C9C" w14:textId="77777777" w:rsidTr="00D74F31">
        <w:tc>
          <w:tcPr>
            <w:tcW w:w="2677" w:type="dxa"/>
            <w:vAlign w:val="center"/>
          </w:tcPr>
          <w:p w14:paraId="2532280D" w14:textId="77777777" w:rsidR="005377F9" w:rsidRPr="00C31E24" w:rsidRDefault="005377F9" w:rsidP="00D74F31">
            <w:pPr>
              <w:pStyle w:val="TAL"/>
              <w:keepNext w:val="0"/>
              <w:keepLines w:val="0"/>
              <w:widowControl w:val="0"/>
              <w:rPr>
                <w:rFonts w:cs="Arial"/>
                <w:b/>
                <w:color w:val="000000"/>
                <w:szCs w:val="18"/>
              </w:rPr>
            </w:pPr>
            <w:r w:rsidRPr="00C31E24">
              <w:rPr>
                <w:rFonts w:cs="Arial"/>
                <w:b/>
                <w:color w:val="000000"/>
                <w:szCs w:val="18"/>
              </w:rPr>
              <w:t>Message-body</w:t>
            </w:r>
          </w:p>
        </w:tc>
        <w:tc>
          <w:tcPr>
            <w:tcW w:w="2160" w:type="dxa"/>
          </w:tcPr>
          <w:p w14:paraId="10374B80" w14:textId="77777777" w:rsidR="005377F9" w:rsidRPr="00C31E24" w:rsidRDefault="005377F9" w:rsidP="00D74F31">
            <w:pPr>
              <w:pStyle w:val="TAL"/>
              <w:keepNext w:val="0"/>
              <w:keepLines w:val="0"/>
              <w:widowControl w:val="0"/>
              <w:rPr>
                <w:color w:val="000000"/>
              </w:rPr>
            </w:pPr>
          </w:p>
        </w:tc>
        <w:tc>
          <w:tcPr>
            <w:tcW w:w="2160" w:type="dxa"/>
          </w:tcPr>
          <w:p w14:paraId="345819A2" w14:textId="77777777" w:rsidR="005377F9" w:rsidRPr="00C31E24" w:rsidRDefault="005377F9" w:rsidP="00D74F31">
            <w:pPr>
              <w:pStyle w:val="TAL"/>
              <w:keepNext w:val="0"/>
              <w:keepLines w:val="0"/>
              <w:widowControl w:val="0"/>
              <w:rPr>
                <w:color w:val="000000"/>
              </w:rPr>
            </w:pPr>
          </w:p>
        </w:tc>
        <w:tc>
          <w:tcPr>
            <w:tcW w:w="1350" w:type="dxa"/>
          </w:tcPr>
          <w:p w14:paraId="32DC352B" w14:textId="77777777" w:rsidR="005377F9" w:rsidRPr="00C31E24" w:rsidRDefault="005377F9" w:rsidP="00D74F31">
            <w:pPr>
              <w:pStyle w:val="TAL"/>
              <w:keepNext w:val="0"/>
              <w:keepLines w:val="0"/>
              <w:widowControl w:val="0"/>
              <w:rPr>
                <w:color w:val="000000"/>
              </w:rPr>
            </w:pPr>
          </w:p>
        </w:tc>
        <w:tc>
          <w:tcPr>
            <w:tcW w:w="1170" w:type="dxa"/>
            <w:vAlign w:val="bottom"/>
          </w:tcPr>
          <w:p w14:paraId="44F079E1" w14:textId="77777777" w:rsidR="005377F9" w:rsidRPr="00C31E24" w:rsidRDefault="005377F9" w:rsidP="00D74F31">
            <w:pPr>
              <w:pStyle w:val="TAL"/>
              <w:keepNext w:val="0"/>
              <w:keepLines w:val="0"/>
              <w:widowControl w:val="0"/>
              <w:rPr>
                <w:color w:val="000000"/>
              </w:rPr>
            </w:pPr>
          </w:p>
        </w:tc>
      </w:tr>
      <w:tr w:rsidR="005377F9" w:rsidRPr="00C31E24" w14:paraId="26D49828" w14:textId="77777777" w:rsidTr="00D74F31">
        <w:tc>
          <w:tcPr>
            <w:tcW w:w="2677" w:type="dxa"/>
            <w:vAlign w:val="center"/>
          </w:tcPr>
          <w:p w14:paraId="54395EA3" w14:textId="77777777" w:rsidR="005377F9" w:rsidRPr="00C31E24" w:rsidRDefault="005377F9" w:rsidP="00D74F31">
            <w:pPr>
              <w:pStyle w:val="TAL"/>
              <w:rPr>
                <w:color w:val="000000"/>
              </w:rPr>
            </w:pPr>
            <w:r w:rsidRPr="00C31E24">
              <w:rPr>
                <w:color w:val="000000"/>
              </w:rPr>
              <w:t xml:space="preserve">  MIME body part</w:t>
            </w:r>
          </w:p>
        </w:tc>
        <w:tc>
          <w:tcPr>
            <w:tcW w:w="2160" w:type="dxa"/>
            <w:vAlign w:val="center"/>
          </w:tcPr>
          <w:p w14:paraId="37F0779F" w14:textId="77777777" w:rsidR="005377F9" w:rsidRPr="00C31E24" w:rsidRDefault="005377F9" w:rsidP="00D74F31">
            <w:pPr>
              <w:pStyle w:val="TAL"/>
              <w:rPr>
                <w:color w:val="000000"/>
              </w:rPr>
            </w:pPr>
          </w:p>
        </w:tc>
        <w:tc>
          <w:tcPr>
            <w:tcW w:w="2160" w:type="dxa"/>
          </w:tcPr>
          <w:p w14:paraId="1F29D186" w14:textId="77777777" w:rsidR="005377F9" w:rsidRPr="00C31E24" w:rsidRDefault="005377F9" w:rsidP="00D74F31">
            <w:pPr>
              <w:pStyle w:val="TAL"/>
              <w:rPr>
                <w:color w:val="000000"/>
              </w:rPr>
            </w:pPr>
            <w:r w:rsidRPr="00C31E24">
              <w:rPr>
                <w:color w:val="000000"/>
              </w:rPr>
              <w:t>MCVIDEO-Info</w:t>
            </w:r>
          </w:p>
        </w:tc>
        <w:tc>
          <w:tcPr>
            <w:tcW w:w="1350" w:type="dxa"/>
          </w:tcPr>
          <w:p w14:paraId="2257D574" w14:textId="77777777" w:rsidR="005377F9" w:rsidRPr="00C31E24" w:rsidRDefault="005377F9" w:rsidP="00D74F31">
            <w:pPr>
              <w:pStyle w:val="TAL"/>
              <w:rPr>
                <w:color w:val="000000"/>
              </w:rPr>
            </w:pPr>
          </w:p>
        </w:tc>
        <w:tc>
          <w:tcPr>
            <w:tcW w:w="1170" w:type="dxa"/>
            <w:vAlign w:val="bottom"/>
          </w:tcPr>
          <w:p w14:paraId="1EA47977" w14:textId="77777777" w:rsidR="005377F9" w:rsidRPr="00C31E24" w:rsidRDefault="005377F9" w:rsidP="00D74F31">
            <w:pPr>
              <w:pStyle w:val="TAL"/>
              <w:rPr>
                <w:color w:val="000000"/>
              </w:rPr>
            </w:pPr>
          </w:p>
        </w:tc>
      </w:tr>
      <w:tr w:rsidR="005377F9" w:rsidRPr="00C31E24" w14:paraId="5F5C5585" w14:textId="77777777" w:rsidTr="00D74F31">
        <w:tc>
          <w:tcPr>
            <w:tcW w:w="2677" w:type="dxa"/>
            <w:vAlign w:val="center"/>
          </w:tcPr>
          <w:p w14:paraId="44DE0CC6" w14:textId="77777777" w:rsidR="005377F9" w:rsidRPr="00C31E24" w:rsidRDefault="005377F9" w:rsidP="00D74F31">
            <w:pPr>
              <w:pStyle w:val="TAL"/>
              <w:rPr>
                <w:color w:val="000000"/>
              </w:rPr>
            </w:pPr>
            <w:r w:rsidRPr="00C31E24">
              <w:rPr>
                <w:color w:val="000000"/>
              </w:rPr>
              <w:t xml:space="preserve">    MIME-part-header</w:t>
            </w:r>
          </w:p>
        </w:tc>
        <w:tc>
          <w:tcPr>
            <w:tcW w:w="2160" w:type="dxa"/>
            <w:vAlign w:val="center"/>
          </w:tcPr>
          <w:p w14:paraId="159CE465" w14:textId="77777777" w:rsidR="005377F9" w:rsidRPr="00C31E24" w:rsidRDefault="005377F9" w:rsidP="00D74F31">
            <w:pPr>
              <w:pStyle w:val="TAL"/>
              <w:rPr>
                <w:color w:val="000000"/>
              </w:rPr>
            </w:pPr>
          </w:p>
        </w:tc>
        <w:tc>
          <w:tcPr>
            <w:tcW w:w="2160" w:type="dxa"/>
          </w:tcPr>
          <w:p w14:paraId="3EF2AFB6" w14:textId="77777777" w:rsidR="005377F9" w:rsidRPr="00C31E24" w:rsidRDefault="005377F9" w:rsidP="00D74F31">
            <w:pPr>
              <w:pStyle w:val="TAL"/>
              <w:rPr>
                <w:color w:val="000000"/>
              </w:rPr>
            </w:pPr>
          </w:p>
        </w:tc>
        <w:tc>
          <w:tcPr>
            <w:tcW w:w="1350" w:type="dxa"/>
          </w:tcPr>
          <w:p w14:paraId="7F4BBBB8" w14:textId="77777777" w:rsidR="005377F9" w:rsidRPr="00C31E24" w:rsidRDefault="005377F9" w:rsidP="00D74F31">
            <w:pPr>
              <w:pStyle w:val="TAL"/>
              <w:rPr>
                <w:color w:val="000000"/>
              </w:rPr>
            </w:pPr>
          </w:p>
        </w:tc>
        <w:tc>
          <w:tcPr>
            <w:tcW w:w="1170" w:type="dxa"/>
            <w:vAlign w:val="bottom"/>
          </w:tcPr>
          <w:p w14:paraId="176D838C" w14:textId="77777777" w:rsidR="005377F9" w:rsidRPr="00C31E24" w:rsidRDefault="005377F9" w:rsidP="00D74F31">
            <w:pPr>
              <w:pStyle w:val="TAL"/>
              <w:rPr>
                <w:color w:val="000000"/>
              </w:rPr>
            </w:pPr>
          </w:p>
        </w:tc>
      </w:tr>
      <w:tr w:rsidR="005377F9" w:rsidRPr="00C31E24" w14:paraId="5EA81F35" w14:textId="77777777" w:rsidTr="00D74F31">
        <w:tc>
          <w:tcPr>
            <w:tcW w:w="2677" w:type="dxa"/>
            <w:vAlign w:val="center"/>
          </w:tcPr>
          <w:p w14:paraId="7449A9FA" w14:textId="77777777" w:rsidR="005377F9" w:rsidRPr="00C31E24" w:rsidRDefault="005377F9" w:rsidP="00D74F31">
            <w:pPr>
              <w:pStyle w:val="TAL"/>
              <w:rPr>
                <w:color w:val="000000"/>
              </w:rPr>
            </w:pPr>
            <w:r w:rsidRPr="00C31E24">
              <w:rPr>
                <w:color w:val="000000"/>
              </w:rPr>
              <w:t xml:space="preserve">    MIME-part-body</w:t>
            </w:r>
          </w:p>
        </w:tc>
        <w:tc>
          <w:tcPr>
            <w:tcW w:w="2160" w:type="dxa"/>
            <w:vAlign w:val="center"/>
          </w:tcPr>
          <w:p w14:paraId="490AD3C8" w14:textId="77777777" w:rsidR="005377F9" w:rsidRPr="00C31E24" w:rsidRDefault="005377F9" w:rsidP="00D74F31">
            <w:pPr>
              <w:pStyle w:val="TAL"/>
              <w:rPr>
                <w:color w:val="000000"/>
              </w:rPr>
            </w:pPr>
            <w:r w:rsidRPr="00C31E24">
              <w:rPr>
                <w:color w:val="000000"/>
              </w:rPr>
              <w:t>MCVideo-Info as described in Table 6.1.1.10.3.3-4</w:t>
            </w:r>
          </w:p>
        </w:tc>
        <w:tc>
          <w:tcPr>
            <w:tcW w:w="2160" w:type="dxa"/>
          </w:tcPr>
          <w:p w14:paraId="3F6B7227" w14:textId="77777777" w:rsidR="005377F9" w:rsidRPr="00C31E24" w:rsidRDefault="005377F9" w:rsidP="00D74F31">
            <w:pPr>
              <w:pStyle w:val="TAL"/>
              <w:rPr>
                <w:color w:val="000000"/>
              </w:rPr>
            </w:pPr>
          </w:p>
        </w:tc>
        <w:tc>
          <w:tcPr>
            <w:tcW w:w="1350" w:type="dxa"/>
          </w:tcPr>
          <w:p w14:paraId="18071B7C" w14:textId="77777777" w:rsidR="005377F9" w:rsidRPr="00C31E24" w:rsidRDefault="005377F9" w:rsidP="00D74F31">
            <w:pPr>
              <w:pStyle w:val="TAL"/>
              <w:rPr>
                <w:color w:val="000000"/>
              </w:rPr>
            </w:pPr>
          </w:p>
        </w:tc>
        <w:tc>
          <w:tcPr>
            <w:tcW w:w="1170" w:type="dxa"/>
            <w:vAlign w:val="bottom"/>
          </w:tcPr>
          <w:p w14:paraId="63B62B4D" w14:textId="77777777" w:rsidR="005377F9" w:rsidRPr="00C31E24" w:rsidRDefault="005377F9" w:rsidP="00D74F31">
            <w:pPr>
              <w:pStyle w:val="TAL"/>
              <w:rPr>
                <w:color w:val="000000"/>
              </w:rPr>
            </w:pPr>
          </w:p>
        </w:tc>
      </w:tr>
    </w:tbl>
    <w:p w14:paraId="72C22638" w14:textId="77777777" w:rsidR="005377F9" w:rsidRPr="00C31E24" w:rsidRDefault="005377F9" w:rsidP="005377F9">
      <w:pPr>
        <w:rPr>
          <w:color w:val="000000"/>
        </w:rPr>
      </w:pPr>
    </w:p>
    <w:p w14:paraId="1D4116C0" w14:textId="77777777" w:rsidR="005377F9" w:rsidRPr="00C31E24" w:rsidRDefault="005377F9" w:rsidP="005377F9">
      <w:pPr>
        <w:pStyle w:val="TH"/>
      </w:pPr>
      <w:r w:rsidRPr="00C31E24">
        <w:t>Table 6.1.1.10.3.3-4: MCVideo-Info in SIP INVITE (Table 6.1.1.10.3.3-3)</w:t>
      </w:r>
    </w:p>
    <w:tbl>
      <w:tblPr>
        <w:tblW w:w="9634"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C31E24" w14:paraId="12BF235D" w14:textId="77777777" w:rsidTr="00D74F31">
        <w:tc>
          <w:tcPr>
            <w:tcW w:w="9504" w:type="dxa"/>
          </w:tcPr>
          <w:p w14:paraId="65128682" w14:textId="77777777" w:rsidR="005377F9" w:rsidRPr="00C31E24" w:rsidRDefault="005377F9" w:rsidP="00D74F31">
            <w:pPr>
              <w:pStyle w:val="TAL"/>
              <w:keepNext w:val="0"/>
              <w:keepLines w:val="0"/>
              <w:widowControl w:val="0"/>
              <w:rPr>
                <w:color w:val="000000"/>
              </w:rPr>
            </w:pPr>
            <w:r w:rsidRPr="00C31E24">
              <w:rPr>
                <w:color w:val="000000"/>
              </w:rPr>
              <w:t>Derivation Path: TS 36.579-1 [2], Table 5.5.3.2.2-2, conditions GROUP-CALL, IMMINENT PERIL</w:t>
            </w:r>
          </w:p>
        </w:tc>
      </w:tr>
    </w:tbl>
    <w:p w14:paraId="49BC5D1C" w14:textId="77777777" w:rsidR="005377F9" w:rsidRPr="00C31E24" w:rsidRDefault="005377F9" w:rsidP="005377F9">
      <w:pPr>
        <w:rPr>
          <w:color w:val="000000"/>
        </w:rPr>
      </w:pPr>
    </w:p>
    <w:p w14:paraId="5A4CC919" w14:textId="77777777" w:rsidR="005377F9" w:rsidRPr="00C31E24" w:rsidRDefault="005377F9" w:rsidP="005377F9">
      <w:pPr>
        <w:pStyle w:val="TH"/>
      </w:pPr>
      <w:r w:rsidRPr="00C31E24">
        <w:t>Table 6.1.1.10.3.3-5: Transmission Granted (Step 6, Table 6.1.1.10.3.2-1)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86"/>
        <w:gridCol w:w="2158"/>
        <w:gridCol w:w="2158"/>
        <w:gridCol w:w="1349"/>
        <w:gridCol w:w="1169"/>
        <w:gridCol w:w="14"/>
      </w:tblGrid>
      <w:tr w:rsidR="005377F9" w:rsidRPr="00C31E24" w14:paraId="73EC3E9C" w14:textId="77777777" w:rsidTr="00D74F31">
        <w:trPr>
          <w:trHeight w:val="70"/>
          <w:tblHeader/>
        </w:trPr>
        <w:tc>
          <w:tcPr>
            <w:tcW w:w="9644" w:type="dxa"/>
            <w:gridSpan w:val="6"/>
          </w:tcPr>
          <w:p w14:paraId="4ECB9A53" w14:textId="77777777" w:rsidR="005377F9" w:rsidRPr="00C31E24" w:rsidRDefault="005377F9" w:rsidP="00D74F31">
            <w:pPr>
              <w:pStyle w:val="TAL"/>
              <w:keepNext w:val="0"/>
              <w:keepLines w:val="0"/>
              <w:widowControl w:val="0"/>
              <w:rPr>
                <w:color w:val="000000"/>
              </w:rPr>
            </w:pPr>
            <w:r w:rsidRPr="00C31E24">
              <w:rPr>
                <w:color w:val="000000"/>
              </w:rPr>
              <w:t>Derivation Path: TS 36.579-1 [2], Table 5.5.11.2.1-1</w:t>
            </w:r>
          </w:p>
        </w:tc>
      </w:tr>
      <w:tr w:rsidR="005377F9" w:rsidRPr="00C31E24" w14:paraId="5C1340C5" w14:textId="77777777" w:rsidTr="00D74F31">
        <w:trPr>
          <w:tblHeader/>
        </w:trPr>
        <w:tc>
          <w:tcPr>
            <w:tcW w:w="2790" w:type="dxa"/>
          </w:tcPr>
          <w:p w14:paraId="492AEC6B" w14:textId="77777777" w:rsidR="005377F9" w:rsidRPr="00C31E24" w:rsidRDefault="005377F9" w:rsidP="00D74F31">
            <w:pPr>
              <w:pStyle w:val="TAH"/>
              <w:keepNext w:val="0"/>
              <w:keepLines w:val="0"/>
              <w:widowControl w:val="0"/>
              <w:rPr>
                <w:color w:val="000000"/>
              </w:rPr>
            </w:pPr>
            <w:r w:rsidRPr="00C31E24">
              <w:rPr>
                <w:color w:val="000000"/>
              </w:rPr>
              <w:t>Information Element</w:t>
            </w:r>
          </w:p>
        </w:tc>
        <w:tc>
          <w:tcPr>
            <w:tcW w:w="2160" w:type="dxa"/>
          </w:tcPr>
          <w:p w14:paraId="0EBCA78E" w14:textId="77777777" w:rsidR="005377F9" w:rsidRPr="00C31E24" w:rsidRDefault="005377F9" w:rsidP="00D74F31">
            <w:pPr>
              <w:pStyle w:val="TAH"/>
              <w:keepNext w:val="0"/>
              <w:keepLines w:val="0"/>
              <w:widowControl w:val="0"/>
              <w:rPr>
                <w:color w:val="000000"/>
              </w:rPr>
            </w:pPr>
            <w:r w:rsidRPr="00C31E24">
              <w:rPr>
                <w:color w:val="000000"/>
              </w:rPr>
              <w:t>Value/remark</w:t>
            </w:r>
          </w:p>
        </w:tc>
        <w:tc>
          <w:tcPr>
            <w:tcW w:w="2160" w:type="dxa"/>
          </w:tcPr>
          <w:p w14:paraId="7674AE87" w14:textId="77777777" w:rsidR="005377F9" w:rsidRPr="00C31E24" w:rsidRDefault="005377F9" w:rsidP="00D74F31">
            <w:pPr>
              <w:pStyle w:val="TAH"/>
              <w:keepNext w:val="0"/>
              <w:keepLines w:val="0"/>
              <w:widowControl w:val="0"/>
              <w:rPr>
                <w:color w:val="000000"/>
              </w:rPr>
            </w:pPr>
            <w:r w:rsidRPr="00C31E24">
              <w:rPr>
                <w:color w:val="000000"/>
              </w:rPr>
              <w:t>Comment</w:t>
            </w:r>
          </w:p>
        </w:tc>
        <w:tc>
          <w:tcPr>
            <w:tcW w:w="1350" w:type="dxa"/>
          </w:tcPr>
          <w:p w14:paraId="755856DE" w14:textId="77777777" w:rsidR="005377F9" w:rsidRPr="00C31E24" w:rsidRDefault="005377F9" w:rsidP="00D74F31">
            <w:pPr>
              <w:pStyle w:val="TAH"/>
              <w:keepNext w:val="0"/>
              <w:keepLines w:val="0"/>
              <w:widowControl w:val="0"/>
              <w:rPr>
                <w:color w:val="000000"/>
              </w:rPr>
            </w:pPr>
            <w:r w:rsidRPr="00C31E24">
              <w:rPr>
                <w:color w:val="000000"/>
              </w:rPr>
              <w:t>Reference</w:t>
            </w:r>
          </w:p>
        </w:tc>
        <w:tc>
          <w:tcPr>
            <w:tcW w:w="1184" w:type="dxa"/>
            <w:gridSpan w:val="2"/>
          </w:tcPr>
          <w:p w14:paraId="59097D28" w14:textId="77777777" w:rsidR="005377F9" w:rsidRPr="00C31E24" w:rsidRDefault="005377F9" w:rsidP="00D74F31">
            <w:pPr>
              <w:pStyle w:val="TAH"/>
              <w:keepNext w:val="0"/>
              <w:keepLines w:val="0"/>
              <w:widowControl w:val="0"/>
              <w:rPr>
                <w:color w:val="000000"/>
              </w:rPr>
            </w:pPr>
            <w:r w:rsidRPr="00C31E24">
              <w:rPr>
                <w:color w:val="000000"/>
              </w:rPr>
              <w:t>Condition</w:t>
            </w:r>
          </w:p>
        </w:tc>
      </w:tr>
      <w:tr w:rsidR="005377F9" w:rsidRPr="00C31E24" w14:paraId="2086994A" w14:textId="77777777" w:rsidTr="00D74F31">
        <w:trPr>
          <w:gridAfter w:val="1"/>
          <w:wAfter w:w="14" w:type="dxa"/>
        </w:trPr>
        <w:tc>
          <w:tcPr>
            <w:tcW w:w="2790" w:type="dxa"/>
          </w:tcPr>
          <w:p w14:paraId="69A8AC37" w14:textId="77777777" w:rsidR="005377F9" w:rsidRPr="00C31E24" w:rsidRDefault="005377F9" w:rsidP="00D74F31">
            <w:pPr>
              <w:pStyle w:val="TAL"/>
              <w:keepNext w:val="0"/>
              <w:keepLines w:val="0"/>
              <w:widowControl w:val="0"/>
              <w:rPr>
                <w:rFonts w:eastAsia="Yu Gothic"/>
                <w:b/>
                <w:color w:val="000000"/>
              </w:rPr>
            </w:pPr>
            <w:r w:rsidRPr="00C31E24">
              <w:rPr>
                <w:rFonts w:eastAsia="Yu Gothic"/>
                <w:b/>
                <w:color w:val="000000"/>
              </w:rPr>
              <w:t>Transmission Indicator</w:t>
            </w:r>
          </w:p>
        </w:tc>
        <w:tc>
          <w:tcPr>
            <w:tcW w:w="2160" w:type="dxa"/>
          </w:tcPr>
          <w:p w14:paraId="06E3B458" w14:textId="77777777" w:rsidR="005377F9" w:rsidRPr="00C31E24" w:rsidRDefault="005377F9" w:rsidP="00D74F31">
            <w:pPr>
              <w:pStyle w:val="TAL"/>
              <w:keepNext w:val="0"/>
              <w:keepLines w:val="0"/>
              <w:widowControl w:val="0"/>
              <w:rPr>
                <w:rFonts w:eastAsia="MS PGothic"/>
                <w:color w:val="000000"/>
              </w:rPr>
            </w:pPr>
          </w:p>
        </w:tc>
        <w:tc>
          <w:tcPr>
            <w:tcW w:w="2160" w:type="dxa"/>
          </w:tcPr>
          <w:p w14:paraId="688A38D5" w14:textId="77777777" w:rsidR="005377F9" w:rsidRPr="00C31E24" w:rsidRDefault="005377F9" w:rsidP="00D74F31">
            <w:pPr>
              <w:pStyle w:val="TAL"/>
              <w:keepNext w:val="0"/>
              <w:keepLines w:val="0"/>
              <w:widowControl w:val="0"/>
              <w:rPr>
                <w:rFonts w:eastAsia="MS PGothic"/>
                <w:color w:val="000000"/>
              </w:rPr>
            </w:pPr>
          </w:p>
        </w:tc>
        <w:tc>
          <w:tcPr>
            <w:tcW w:w="1350" w:type="dxa"/>
          </w:tcPr>
          <w:p w14:paraId="19B32B4F" w14:textId="77777777" w:rsidR="005377F9" w:rsidRPr="00C31E24" w:rsidRDefault="005377F9" w:rsidP="00D74F31">
            <w:pPr>
              <w:pStyle w:val="TAL"/>
              <w:keepNext w:val="0"/>
              <w:keepLines w:val="0"/>
              <w:widowControl w:val="0"/>
              <w:rPr>
                <w:rFonts w:eastAsia="Yu Gothic"/>
                <w:color w:val="000000"/>
              </w:rPr>
            </w:pPr>
          </w:p>
        </w:tc>
        <w:tc>
          <w:tcPr>
            <w:tcW w:w="1170" w:type="dxa"/>
          </w:tcPr>
          <w:p w14:paraId="099126B5" w14:textId="77777777" w:rsidR="005377F9" w:rsidRPr="00C31E24" w:rsidRDefault="005377F9" w:rsidP="00D74F31">
            <w:pPr>
              <w:pStyle w:val="TAL"/>
              <w:keepNext w:val="0"/>
              <w:keepLines w:val="0"/>
              <w:widowControl w:val="0"/>
              <w:rPr>
                <w:rFonts w:eastAsia="Yu Gothic"/>
                <w:color w:val="000000"/>
              </w:rPr>
            </w:pPr>
          </w:p>
        </w:tc>
      </w:tr>
      <w:tr w:rsidR="005377F9" w:rsidRPr="00C31E24" w14:paraId="0D0B0682" w14:textId="77777777" w:rsidTr="00D74F31">
        <w:trPr>
          <w:gridAfter w:val="1"/>
          <w:wAfter w:w="14" w:type="dxa"/>
          <w:trHeight w:val="1745"/>
        </w:trPr>
        <w:tc>
          <w:tcPr>
            <w:tcW w:w="2790" w:type="dxa"/>
          </w:tcPr>
          <w:p w14:paraId="66B373D0" w14:textId="77777777" w:rsidR="005377F9" w:rsidRPr="00C31E24" w:rsidRDefault="005377F9" w:rsidP="00D74F31">
            <w:pPr>
              <w:pStyle w:val="TAL"/>
              <w:keepNext w:val="0"/>
              <w:keepLines w:val="0"/>
              <w:widowControl w:val="0"/>
              <w:rPr>
                <w:rFonts w:eastAsia="Yu Gothic" w:cs="Arial"/>
                <w:b/>
                <w:color w:val="000000"/>
              </w:rPr>
            </w:pPr>
            <w:r w:rsidRPr="00C31E24">
              <w:rPr>
                <w:rFonts w:eastAsia="Yu Gothic"/>
                <w:bCs/>
                <w:color w:val="000000"/>
              </w:rPr>
              <w:t xml:space="preserve">  Transmission Indicator</w:t>
            </w:r>
          </w:p>
        </w:tc>
        <w:tc>
          <w:tcPr>
            <w:tcW w:w="2160" w:type="dxa"/>
          </w:tcPr>
          <w:p w14:paraId="0D6EDACB" w14:textId="77777777" w:rsidR="005377F9" w:rsidRPr="00C31E24" w:rsidRDefault="005377F9" w:rsidP="00D74F31">
            <w:pPr>
              <w:pStyle w:val="TAL"/>
              <w:keepNext w:val="0"/>
              <w:keepLines w:val="0"/>
              <w:widowControl w:val="0"/>
              <w:rPr>
                <w:color w:val="000000"/>
              </w:rPr>
            </w:pPr>
            <w:r w:rsidRPr="00C31E24">
              <w:rPr>
                <w:bCs/>
                <w:color w:val="000000"/>
              </w:rPr>
              <w:t>"0000100000000000"</w:t>
            </w:r>
          </w:p>
        </w:tc>
        <w:tc>
          <w:tcPr>
            <w:tcW w:w="2160" w:type="dxa"/>
          </w:tcPr>
          <w:p w14:paraId="70CC4442" w14:textId="77777777" w:rsidR="005377F9" w:rsidRPr="00C31E24" w:rsidRDefault="005377F9" w:rsidP="00D74F31">
            <w:pPr>
              <w:pStyle w:val="TAL"/>
              <w:keepNext w:val="0"/>
              <w:keepLines w:val="0"/>
              <w:widowControl w:val="0"/>
              <w:rPr>
                <w:color w:val="000000"/>
              </w:rPr>
            </w:pPr>
            <w:r w:rsidRPr="00C31E24">
              <w:rPr>
                <w:color w:val="000000"/>
              </w:rPr>
              <w:t>bit E=1 (Imminent Peril).</w:t>
            </w:r>
          </w:p>
        </w:tc>
        <w:tc>
          <w:tcPr>
            <w:tcW w:w="1350" w:type="dxa"/>
          </w:tcPr>
          <w:p w14:paraId="67637FC0" w14:textId="77777777" w:rsidR="005377F9" w:rsidRPr="00C31E24" w:rsidRDefault="005377F9" w:rsidP="00D74F31">
            <w:pPr>
              <w:pStyle w:val="TAL"/>
              <w:keepNext w:val="0"/>
              <w:keepLines w:val="0"/>
              <w:widowControl w:val="0"/>
              <w:rPr>
                <w:rFonts w:eastAsia="Yu Gothic"/>
                <w:color w:val="000000"/>
              </w:rPr>
            </w:pPr>
          </w:p>
        </w:tc>
        <w:tc>
          <w:tcPr>
            <w:tcW w:w="1170" w:type="dxa"/>
          </w:tcPr>
          <w:p w14:paraId="6F28D89E" w14:textId="77777777" w:rsidR="005377F9" w:rsidRPr="00C31E24" w:rsidRDefault="005377F9" w:rsidP="00D74F31">
            <w:pPr>
              <w:pStyle w:val="TAL"/>
              <w:keepNext w:val="0"/>
              <w:keepLines w:val="0"/>
              <w:widowControl w:val="0"/>
              <w:rPr>
                <w:rFonts w:eastAsia="Yu Gothic"/>
                <w:color w:val="000000"/>
              </w:rPr>
            </w:pPr>
          </w:p>
        </w:tc>
      </w:tr>
    </w:tbl>
    <w:p w14:paraId="7B056C49" w14:textId="77777777" w:rsidR="005377F9" w:rsidRPr="00C31E24" w:rsidRDefault="005377F9" w:rsidP="005377F9">
      <w:pPr>
        <w:rPr>
          <w:color w:val="000000"/>
        </w:rPr>
      </w:pPr>
    </w:p>
    <w:p w14:paraId="1A181C2A" w14:textId="77777777" w:rsidR="005377F9" w:rsidRPr="00C31E24" w:rsidRDefault="005377F9" w:rsidP="005377F9">
      <w:pPr>
        <w:pStyle w:val="TH"/>
      </w:pPr>
      <w:r w:rsidRPr="00C31E24">
        <w:t>Table 6.1.1.10.3.3-6: Transmission End Response (Step 12, Table 6.1.1.10.3.2-1)</w:t>
      </w:r>
    </w:p>
    <w:tbl>
      <w:tblPr>
        <w:tblW w:w="965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85"/>
        <w:gridCol w:w="2157"/>
        <w:gridCol w:w="2157"/>
        <w:gridCol w:w="1350"/>
        <w:gridCol w:w="1204"/>
      </w:tblGrid>
      <w:tr w:rsidR="005377F9" w:rsidRPr="00C31E24" w14:paraId="74179508" w14:textId="77777777" w:rsidTr="00D74F31">
        <w:trPr>
          <w:trHeight w:val="70"/>
          <w:tblHeader/>
        </w:trPr>
        <w:tc>
          <w:tcPr>
            <w:tcW w:w="9653" w:type="dxa"/>
            <w:gridSpan w:val="5"/>
          </w:tcPr>
          <w:p w14:paraId="29FD439D" w14:textId="77777777" w:rsidR="005377F9" w:rsidRPr="00C31E24" w:rsidRDefault="005377F9" w:rsidP="00D74F31">
            <w:pPr>
              <w:pStyle w:val="TAL"/>
              <w:keepNext w:val="0"/>
              <w:keepLines w:val="0"/>
              <w:widowControl w:val="0"/>
              <w:rPr>
                <w:color w:val="000000"/>
              </w:rPr>
            </w:pPr>
            <w:r w:rsidRPr="00C31E24">
              <w:rPr>
                <w:color w:val="000000"/>
              </w:rPr>
              <w:t>Derivation Path: TS 36.579-1 [2], Table 5.5.11.3.2-1</w:t>
            </w:r>
          </w:p>
        </w:tc>
      </w:tr>
      <w:tr w:rsidR="005377F9" w:rsidRPr="00C31E24" w14:paraId="44D9CCAB" w14:textId="77777777" w:rsidTr="00D74F31">
        <w:trPr>
          <w:tblHeader/>
        </w:trPr>
        <w:tc>
          <w:tcPr>
            <w:tcW w:w="2785" w:type="dxa"/>
          </w:tcPr>
          <w:p w14:paraId="47BD3A2F" w14:textId="77777777" w:rsidR="005377F9" w:rsidRPr="00C31E24" w:rsidRDefault="005377F9" w:rsidP="00D74F31">
            <w:pPr>
              <w:pStyle w:val="TAH"/>
              <w:keepNext w:val="0"/>
              <w:keepLines w:val="0"/>
              <w:widowControl w:val="0"/>
              <w:rPr>
                <w:color w:val="000000"/>
              </w:rPr>
            </w:pPr>
            <w:r w:rsidRPr="00C31E24">
              <w:rPr>
                <w:color w:val="000000"/>
              </w:rPr>
              <w:t>Information Element</w:t>
            </w:r>
          </w:p>
        </w:tc>
        <w:tc>
          <w:tcPr>
            <w:tcW w:w="2157" w:type="dxa"/>
          </w:tcPr>
          <w:p w14:paraId="416DF4AA" w14:textId="77777777" w:rsidR="005377F9" w:rsidRPr="00C31E24" w:rsidRDefault="005377F9" w:rsidP="00D74F31">
            <w:pPr>
              <w:pStyle w:val="TAH"/>
              <w:keepNext w:val="0"/>
              <w:keepLines w:val="0"/>
              <w:widowControl w:val="0"/>
              <w:rPr>
                <w:color w:val="000000"/>
              </w:rPr>
            </w:pPr>
            <w:r w:rsidRPr="00C31E24">
              <w:rPr>
                <w:color w:val="000000"/>
              </w:rPr>
              <w:t>Value/remark</w:t>
            </w:r>
          </w:p>
        </w:tc>
        <w:tc>
          <w:tcPr>
            <w:tcW w:w="2157" w:type="dxa"/>
          </w:tcPr>
          <w:p w14:paraId="32500490" w14:textId="77777777" w:rsidR="005377F9" w:rsidRPr="00C31E24" w:rsidRDefault="005377F9" w:rsidP="00D74F31">
            <w:pPr>
              <w:pStyle w:val="TAH"/>
              <w:keepNext w:val="0"/>
              <w:keepLines w:val="0"/>
              <w:widowControl w:val="0"/>
              <w:rPr>
                <w:color w:val="000000"/>
              </w:rPr>
            </w:pPr>
            <w:r w:rsidRPr="00C31E24">
              <w:rPr>
                <w:color w:val="000000"/>
              </w:rPr>
              <w:t>Comment</w:t>
            </w:r>
          </w:p>
        </w:tc>
        <w:tc>
          <w:tcPr>
            <w:tcW w:w="1350" w:type="dxa"/>
          </w:tcPr>
          <w:p w14:paraId="42CBC3E1" w14:textId="77777777" w:rsidR="005377F9" w:rsidRPr="00C31E24" w:rsidRDefault="005377F9" w:rsidP="00D74F31">
            <w:pPr>
              <w:pStyle w:val="TAH"/>
              <w:keepNext w:val="0"/>
              <w:keepLines w:val="0"/>
              <w:widowControl w:val="0"/>
              <w:rPr>
                <w:color w:val="000000"/>
              </w:rPr>
            </w:pPr>
            <w:r w:rsidRPr="00C31E24">
              <w:rPr>
                <w:color w:val="000000"/>
              </w:rPr>
              <w:t>Reference</w:t>
            </w:r>
          </w:p>
        </w:tc>
        <w:tc>
          <w:tcPr>
            <w:tcW w:w="1204" w:type="dxa"/>
          </w:tcPr>
          <w:p w14:paraId="1E267817" w14:textId="77777777" w:rsidR="005377F9" w:rsidRPr="00C31E24" w:rsidRDefault="005377F9" w:rsidP="00D74F31">
            <w:pPr>
              <w:pStyle w:val="TAH"/>
              <w:keepNext w:val="0"/>
              <w:keepLines w:val="0"/>
              <w:widowControl w:val="0"/>
              <w:rPr>
                <w:color w:val="000000"/>
              </w:rPr>
            </w:pPr>
            <w:r w:rsidRPr="00C31E24">
              <w:rPr>
                <w:color w:val="000000"/>
              </w:rPr>
              <w:t>Condition</w:t>
            </w:r>
          </w:p>
        </w:tc>
      </w:tr>
      <w:tr w:rsidR="005377F9" w:rsidRPr="00C31E24" w14:paraId="605590D4" w14:textId="77777777" w:rsidTr="00D74F31">
        <w:tc>
          <w:tcPr>
            <w:tcW w:w="2785" w:type="dxa"/>
          </w:tcPr>
          <w:p w14:paraId="728D8C71" w14:textId="77777777" w:rsidR="005377F9" w:rsidRPr="00C31E24" w:rsidRDefault="005377F9" w:rsidP="00D74F31">
            <w:pPr>
              <w:pStyle w:val="TAL"/>
              <w:keepNext w:val="0"/>
              <w:keepLines w:val="0"/>
              <w:widowControl w:val="0"/>
              <w:rPr>
                <w:rFonts w:eastAsia="Yu Gothic"/>
                <w:b/>
                <w:color w:val="000000"/>
              </w:rPr>
            </w:pPr>
            <w:r w:rsidRPr="00C31E24">
              <w:rPr>
                <w:rFonts w:eastAsia="Yu Gothic"/>
                <w:b/>
                <w:color w:val="000000"/>
              </w:rPr>
              <w:t>Subtype</w:t>
            </w:r>
          </w:p>
        </w:tc>
        <w:tc>
          <w:tcPr>
            <w:tcW w:w="2157" w:type="dxa"/>
          </w:tcPr>
          <w:p w14:paraId="3B51C077" w14:textId="77777777" w:rsidR="005377F9" w:rsidRPr="00C31E24" w:rsidRDefault="005377F9" w:rsidP="00D74F31">
            <w:pPr>
              <w:pStyle w:val="TAL"/>
              <w:keepNext w:val="0"/>
              <w:keepLines w:val="0"/>
              <w:widowControl w:val="0"/>
              <w:rPr>
                <w:rFonts w:eastAsia="MS PGothic"/>
                <w:color w:val="000000"/>
              </w:rPr>
            </w:pPr>
            <w:r w:rsidRPr="00C31E24">
              <w:rPr>
                <w:rFonts w:eastAsia="MS PGothic"/>
                <w:color w:val="000000"/>
              </w:rPr>
              <w:t>"10001"</w:t>
            </w:r>
          </w:p>
        </w:tc>
        <w:tc>
          <w:tcPr>
            <w:tcW w:w="2157" w:type="dxa"/>
          </w:tcPr>
          <w:p w14:paraId="4A5160FC" w14:textId="77777777" w:rsidR="005377F9" w:rsidRPr="00C31E24" w:rsidRDefault="005377F9" w:rsidP="00D74F31">
            <w:pPr>
              <w:pStyle w:val="TAL"/>
              <w:keepNext w:val="0"/>
              <w:keepLines w:val="0"/>
              <w:widowControl w:val="0"/>
              <w:rPr>
                <w:rFonts w:eastAsia="MS PGothic"/>
                <w:color w:val="000000"/>
              </w:rPr>
            </w:pPr>
            <w:r w:rsidRPr="00C31E24">
              <w:rPr>
                <w:rFonts w:eastAsia="MS PGothic"/>
                <w:color w:val="000000"/>
              </w:rPr>
              <w:t>A ‘1’ in the first bit = Acknowledgement Required</w:t>
            </w:r>
          </w:p>
        </w:tc>
        <w:tc>
          <w:tcPr>
            <w:tcW w:w="1350" w:type="dxa"/>
          </w:tcPr>
          <w:p w14:paraId="2F026F87" w14:textId="77777777" w:rsidR="005377F9" w:rsidRPr="00C31E24" w:rsidRDefault="005377F9" w:rsidP="00D74F31">
            <w:pPr>
              <w:pStyle w:val="TAL"/>
              <w:keepNext w:val="0"/>
              <w:keepLines w:val="0"/>
              <w:widowControl w:val="0"/>
              <w:rPr>
                <w:rFonts w:eastAsia="Yu Gothic"/>
                <w:color w:val="000000"/>
              </w:rPr>
            </w:pPr>
          </w:p>
        </w:tc>
        <w:tc>
          <w:tcPr>
            <w:tcW w:w="1204" w:type="dxa"/>
          </w:tcPr>
          <w:p w14:paraId="0B7D4891" w14:textId="77777777" w:rsidR="005377F9" w:rsidRPr="00C31E24" w:rsidRDefault="005377F9" w:rsidP="00D74F31">
            <w:pPr>
              <w:pStyle w:val="TAL"/>
              <w:keepNext w:val="0"/>
              <w:keepLines w:val="0"/>
              <w:widowControl w:val="0"/>
              <w:rPr>
                <w:rFonts w:eastAsia="Yu Gothic"/>
                <w:color w:val="000000"/>
              </w:rPr>
            </w:pPr>
          </w:p>
        </w:tc>
      </w:tr>
    </w:tbl>
    <w:p w14:paraId="4DA21105" w14:textId="77777777" w:rsidR="005377F9" w:rsidRPr="00C31E24" w:rsidRDefault="005377F9" w:rsidP="005377F9">
      <w:pPr>
        <w:rPr>
          <w:color w:val="000000"/>
        </w:rPr>
      </w:pPr>
    </w:p>
    <w:p w14:paraId="5D73DE42" w14:textId="77777777" w:rsidR="005377F9" w:rsidRPr="00C31E24" w:rsidRDefault="005377F9" w:rsidP="005377F9">
      <w:pPr>
        <w:pStyle w:val="TH"/>
      </w:pPr>
      <w:r w:rsidRPr="00C31E24">
        <w:t>Table: 6.1.1.10.3.3-6A: Transmission Control Ack</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80"/>
        <w:gridCol w:w="2070"/>
        <w:gridCol w:w="2250"/>
        <w:gridCol w:w="1350"/>
        <w:gridCol w:w="1170"/>
      </w:tblGrid>
      <w:tr w:rsidR="005377F9" w:rsidRPr="00C31E24" w14:paraId="5F61DA56" w14:textId="77777777" w:rsidTr="00DD5C3D">
        <w:trPr>
          <w:cantSplit/>
          <w:tblHeader/>
          <w:jc w:val="center"/>
        </w:trPr>
        <w:tc>
          <w:tcPr>
            <w:tcW w:w="9720" w:type="dxa"/>
            <w:gridSpan w:val="5"/>
            <w:tcBorders>
              <w:top w:val="single" w:sz="4" w:space="0" w:color="auto"/>
              <w:left w:val="single" w:sz="4" w:space="0" w:color="auto"/>
              <w:bottom w:val="single" w:sz="4" w:space="0" w:color="auto"/>
              <w:right w:val="single" w:sz="4" w:space="0" w:color="auto"/>
            </w:tcBorders>
            <w:hideMark/>
          </w:tcPr>
          <w:p w14:paraId="412263F7" w14:textId="77777777" w:rsidR="005377F9" w:rsidRPr="00C31E24" w:rsidRDefault="005377F9" w:rsidP="00D74F31">
            <w:pPr>
              <w:pStyle w:val="TAL"/>
              <w:keepNext w:val="0"/>
              <w:keepLines w:val="0"/>
              <w:widowControl w:val="0"/>
            </w:pPr>
            <w:r w:rsidRPr="00C31E24">
              <w:t>Derivation Path: TS 24.581 [88] Table 9.2.31-1</w:t>
            </w:r>
          </w:p>
        </w:tc>
      </w:tr>
      <w:tr w:rsidR="005377F9" w:rsidRPr="00C31E24" w14:paraId="462F3666" w14:textId="77777777" w:rsidTr="00DD5C3D">
        <w:trPr>
          <w:cantSplit/>
          <w:tblHeader/>
          <w:jc w:val="center"/>
        </w:trPr>
        <w:tc>
          <w:tcPr>
            <w:tcW w:w="2880" w:type="dxa"/>
            <w:tcBorders>
              <w:top w:val="single" w:sz="4" w:space="0" w:color="auto"/>
              <w:left w:val="single" w:sz="4" w:space="0" w:color="auto"/>
              <w:bottom w:val="single" w:sz="4" w:space="0" w:color="auto"/>
              <w:right w:val="single" w:sz="4" w:space="0" w:color="auto"/>
            </w:tcBorders>
            <w:hideMark/>
          </w:tcPr>
          <w:p w14:paraId="48020CC1" w14:textId="77777777" w:rsidR="005377F9" w:rsidRPr="00C31E24" w:rsidRDefault="005377F9" w:rsidP="00D74F31">
            <w:pPr>
              <w:pStyle w:val="TAH"/>
              <w:keepNext w:val="0"/>
              <w:keepLines w:val="0"/>
              <w:widowControl w:val="0"/>
            </w:pPr>
            <w:r w:rsidRPr="00C31E24">
              <w:t>Information Element</w:t>
            </w:r>
          </w:p>
        </w:tc>
        <w:tc>
          <w:tcPr>
            <w:tcW w:w="2070" w:type="dxa"/>
            <w:tcBorders>
              <w:top w:val="single" w:sz="4" w:space="0" w:color="auto"/>
              <w:left w:val="single" w:sz="4" w:space="0" w:color="auto"/>
              <w:bottom w:val="single" w:sz="4" w:space="0" w:color="auto"/>
              <w:right w:val="single" w:sz="4" w:space="0" w:color="auto"/>
            </w:tcBorders>
            <w:hideMark/>
          </w:tcPr>
          <w:p w14:paraId="11B01717" w14:textId="77777777" w:rsidR="005377F9" w:rsidRPr="00C31E24" w:rsidRDefault="005377F9" w:rsidP="00D74F31">
            <w:pPr>
              <w:pStyle w:val="TAH"/>
              <w:keepNext w:val="0"/>
              <w:keepLines w:val="0"/>
              <w:widowControl w:val="0"/>
            </w:pPr>
            <w:r w:rsidRPr="00C31E24">
              <w:t>Value/remark</w:t>
            </w:r>
          </w:p>
        </w:tc>
        <w:tc>
          <w:tcPr>
            <w:tcW w:w="2250" w:type="dxa"/>
            <w:tcBorders>
              <w:top w:val="single" w:sz="4" w:space="0" w:color="auto"/>
              <w:left w:val="single" w:sz="4" w:space="0" w:color="auto"/>
              <w:bottom w:val="single" w:sz="4" w:space="0" w:color="auto"/>
              <w:right w:val="single" w:sz="4" w:space="0" w:color="auto"/>
            </w:tcBorders>
            <w:hideMark/>
          </w:tcPr>
          <w:p w14:paraId="2B729211" w14:textId="77777777" w:rsidR="005377F9" w:rsidRPr="00C31E24" w:rsidRDefault="005377F9" w:rsidP="00D74F31">
            <w:pPr>
              <w:pStyle w:val="TAH"/>
              <w:keepNext w:val="0"/>
              <w:keepLines w:val="0"/>
              <w:widowControl w:val="0"/>
            </w:pPr>
            <w:r w:rsidRPr="00C31E24">
              <w:t>Comment</w:t>
            </w:r>
          </w:p>
        </w:tc>
        <w:tc>
          <w:tcPr>
            <w:tcW w:w="1350" w:type="dxa"/>
            <w:tcBorders>
              <w:top w:val="single" w:sz="4" w:space="0" w:color="auto"/>
              <w:left w:val="single" w:sz="4" w:space="0" w:color="auto"/>
              <w:bottom w:val="single" w:sz="4" w:space="0" w:color="auto"/>
              <w:right w:val="single" w:sz="4" w:space="0" w:color="auto"/>
            </w:tcBorders>
            <w:hideMark/>
          </w:tcPr>
          <w:p w14:paraId="655A5F4E" w14:textId="77777777" w:rsidR="005377F9" w:rsidRPr="00C31E24" w:rsidRDefault="005377F9" w:rsidP="00D74F31">
            <w:pPr>
              <w:pStyle w:val="TAH"/>
              <w:keepNext w:val="0"/>
              <w:keepLines w:val="0"/>
              <w:widowControl w:val="0"/>
            </w:pPr>
            <w:r w:rsidRPr="00C31E24">
              <w:t>Reference</w:t>
            </w:r>
          </w:p>
        </w:tc>
        <w:tc>
          <w:tcPr>
            <w:tcW w:w="1170" w:type="dxa"/>
            <w:tcBorders>
              <w:top w:val="single" w:sz="4" w:space="0" w:color="auto"/>
              <w:left w:val="single" w:sz="4" w:space="0" w:color="auto"/>
              <w:bottom w:val="single" w:sz="4" w:space="0" w:color="auto"/>
              <w:right w:val="single" w:sz="4" w:space="0" w:color="auto"/>
            </w:tcBorders>
            <w:hideMark/>
          </w:tcPr>
          <w:p w14:paraId="570717F7" w14:textId="77777777" w:rsidR="005377F9" w:rsidRPr="00C31E24" w:rsidRDefault="005377F9" w:rsidP="00D74F31">
            <w:pPr>
              <w:pStyle w:val="TAH"/>
              <w:keepNext w:val="0"/>
              <w:keepLines w:val="0"/>
              <w:widowControl w:val="0"/>
            </w:pPr>
            <w:r w:rsidRPr="00C31E24">
              <w:t>Condition</w:t>
            </w:r>
          </w:p>
        </w:tc>
      </w:tr>
      <w:tr w:rsidR="005377F9" w:rsidRPr="00C31E24" w14:paraId="2EE66A07" w14:textId="77777777" w:rsidTr="00DD5C3D">
        <w:trPr>
          <w:cantSplit/>
          <w:jc w:val="center"/>
        </w:trPr>
        <w:tc>
          <w:tcPr>
            <w:tcW w:w="2880" w:type="dxa"/>
            <w:tcBorders>
              <w:top w:val="single" w:sz="4" w:space="0" w:color="auto"/>
              <w:left w:val="single" w:sz="4" w:space="0" w:color="auto"/>
              <w:bottom w:val="single" w:sz="4" w:space="0" w:color="auto"/>
              <w:right w:val="single" w:sz="4" w:space="0" w:color="auto"/>
            </w:tcBorders>
            <w:hideMark/>
          </w:tcPr>
          <w:p w14:paraId="1C46AE77" w14:textId="77777777" w:rsidR="005377F9" w:rsidRPr="00C31E24" w:rsidRDefault="005377F9" w:rsidP="00D74F31">
            <w:pPr>
              <w:pStyle w:val="TAL"/>
              <w:keepNext w:val="0"/>
              <w:keepLines w:val="0"/>
              <w:widowControl w:val="0"/>
              <w:rPr>
                <w:rFonts w:eastAsia="MS Mincho"/>
              </w:rPr>
            </w:pPr>
            <w:r w:rsidRPr="00C31E24">
              <w:rPr>
                <w:rFonts w:eastAsia="MS Mincho"/>
              </w:rPr>
              <w:t>Message type</w:t>
            </w:r>
          </w:p>
        </w:tc>
        <w:tc>
          <w:tcPr>
            <w:tcW w:w="2070" w:type="dxa"/>
            <w:tcBorders>
              <w:top w:val="single" w:sz="4" w:space="0" w:color="auto"/>
              <w:left w:val="single" w:sz="4" w:space="0" w:color="auto"/>
              <w:bottom w:val="single" w:sz="4" w:space="0" w:color="auto"/>
              <w:right w:val="single" w:sz="4" w:space="0" w:color="auto"/>
            </w:tcBorders>
          </w:tcPr>
          <w:p w14:paraId="5E9FC2AD" w14:textId="77777777" w:rsidR="005377F9" w:rsidRPr="00C31E24" w:rsidRDefault="005377F9" w:rsidP="00D74F31">
            <w:pPr>
              <w:pStyle w:val="TAL"/>
              <w:keepNext w:val="0"/>
              <w:keepLines w:val="0"/>
              <w:widowControl w:val="0"/>
              <w:rPr>
                <w:rFonts w:eastAsia="MS Mincho"/>
              </w:rPr>
            </w:pPr>
          </w:p>
        </w:tc>
        <w:tc>
          <w:tcPr>
            <w:tcW w:w="2250" w:type="dxa"/>
            <w:tcBorders>
              <w:top w:val="single" w:sz="4" w:space="0" w:color="auto"/>
              <w:left w:val="single" w:sz="4" w:space="0" w:color="auto"/>
              <w:bottom w:val="single" w:sz="4" w:space="0" w:color="auto"/>
              <w:right w:val="single" w:sz="4" w:space="0" w:color="auto"/>
            </w:tcBorders>
          </w:tcPr>
          <w:p w14:paraId="31FC5093" w14:textId="77777777" w:rsidR="005377F9" w:rsidRPr="00C31E24" w:rsidRDefault="005377F9" w:rsidP="00D74F31">
            <w:pPr>
              <w:pStyle w:val="TAL"/>
              <w:keepNext w:val="0"/>
              <w:keepLines w:val="0"/>
              <w:widowControl w:val="0"/>
              <w:rPr>
                <w:rFonts w:eastAsia="MS PGothic"/>
              </w:rPr>
            </w:pPr>
          </w:p>
        </w:tc>
        <w:tc>
          <w:tcPr>
            <w:tcW w:w="1350" w:type="dxa"/>
            <w:tcBorders>
              <w:top w:val="single" w:sz="4" w:space="0" w:color="auto"/>
              <w:left w:val="single" w:sz="4" w:space="0" w:color="auto"/>
              <w:bottom w:val="single" w:sz="4" w:space="0" w:color="auto"/>
              <w:right w:val="single" w:sz="4" w:space="0" w:color="auto"/>
            </w:tcBorders>
          </w:tcPr>
          <w:p w14:paraId="37ABD631" w14:textId="77777777" w:rsidR="005377F9" w:rsidRPr="00C31E24" w:rsidRDefault="005377F9" w:rsidP="00D74F31">
            <w:pPr>
              <w:pStyle w:val="TAL"/>
              <w:keepNext w:val="0"/>
              <w:keepLines w:val="0"/>
              <w:widowControl w:val="0"/>
              <w:rPr>
                <w:rFonts w:eastAsia="MS Mincho"/>
              </w:rPr>
            </w:pPr>
          </w:p>
        </w:tc>
        <w:tc>
          <w:tcPr>
            <w:tcW w:w="1170" w:type="dxa"/>
            <w:tcBorders>
              <w:top w:val="single" w:sz="4" w:space="0" w:color="auto"/>
              <w:left w:val="single" w:sz="4" w:space="0" w:color="auto"/>
              <w:bottom w:val="single" w:sz="4" w:space="0" w:color="auto"/>
              <w:right w:val="single" w:sz="4" w:space="0" w:color="auto"/>
            </w:tcBorders>
          </w:tcPr>
          <w:p w14:paraId="5644F7E2" w14:textId="77777777" w:rsidR="005377F9" w:rsidRPr="00C31E24" w:rsidRDefault="005377F9" w:rsidP="00D74F31">
            <w:pPr>
              <w:pStyle w:val="TAL"/>
              <w:keepNext w:val="0"/>
              <w:keepLines w:val="0"/>
              <w:widowControl w:val="0"/>
              <w:rPr>
                <w:rFonts w:eastAsia="MS Mincho"/>
              </w:rPr>
            </w:pPr>
          </w:p>
        </w:tc>
      </w:tr>
      <w:tr w:rsidR="005377F9" w:rsidRPr="00C31E24" w14:paraId="788E294A" w14:textId="77777777" w:rsidTr="00DD5C3D">
        <w:trPr>
          <w:cantSplit/>
          <w:jc w:val="center"/>
        </w:trPr>
        <w:tc>
          <w:tcPr>
            <w:tcW w:w="2880" w:type="dxa"/>
            <w:tcBorders>
              <w:top w:val="single" w:sz="4" w:space="0" w:color="auto"/>
              <w:left w:val="single" w:sz="4" w:space="0" w:color="auto"/>
              <w:bottom w:val="single" w:sz="4" w:space="0" w:color="auto"/>
              <w:right w:val="single" w:sz="4" w:space="0" w:color="auto"/>
            </w:tcBorders>
          </w:tcPr>
          <w:p w14:paraId="587E489C" w14:textId="77777777" w:rsidR="005377F9" w:rsidRPr="00C31E24" w:rsidRDefault="005377F9" w:rsidP="00D74F31">
            <w:pPr>
              <w:pStyle w:val="TAL"/>
              <w:keepNext w:val="0"/>
              <w:keepLines w:val="0"/>
              <w:widowControl w:val="0"/>
              <w:rPr>
                <w:rFonts w:eastAsia="MS Mincho" w:cs="Arial"/>
                <w:szCs w:val="18"/>
              </w:rPr>
            </w:pPr>
            <w:r w:rsidRPr="00C31E24">
              <w:rPr>
                <w:rFonts w:eastAsia="MS Mincho" w:cs="Arial"/>
                <w:szCs w:val="18"/>
              </w:rPr>
              <w:t xml:space="preserve">  </w:t>
            </w:r>
            <w:r w:rsidRPr="00C31E24">
              <w:t>Message Type</w:t>
            </w:r>
          </w:p>
        </w:tc>
        <w:tc>
          <w:tcPr>
            <w:tcW w:w="2070" w:type="dxa"/>
            <w:tcBorders>
              <w:top w:val="single" w:sz="4" w:space="0" w:color="auto"/>
              <w:left w:val="single" w:sz="4" w:space="0" w:color="auto"/>
              <w:bottom w:val="single" w:sz="4" w:space="0" w:color="auto"/>
              <w:right w:val="single" w:sz="4" w:space="0" w:color="auto"/>
            </w:tcBorders>
          </w:tcPr>
          <w:p w14:paraId="7FB4801B" w14:textId="77777777" w:rsidR="005377F9" w:rsidRPr="00C31E24" w:rsidRDefault="005377F9" w:rsidP="00D74F31">
            <w:pPr>
              <w:pStyle w:val="TAL"/>
              <w:keepNext w:val="0"/>
              <w:keepLines w:val="0"/>
              <w:widowControl w:val="0"/>
              <w:rPr>
                <w:rFonts w:eastAsia="MS Mincho" w:cs="Arial"/>
                <w:szCs w:val="18"/>
              </w:rPr>
            </w:pPr>
            <w:r w:rsidRPr="00C31E24">
              <w:t>"00010001"</w:t>
            </w:r>
          </w:p>
        </w:tc>
        <w:tc>
          <w:tcPr>
            <w:tcW w:w="2250" w:type="dxa"/>
            <w:tcBorders>
              <w:top w:val="single" w:sz="4" w:space="0" w:color="auto"/>
              <w:left w:val="single" w:sz="4" w:space="0" w:color="auto"/>
              <w:bottom w:val="single" w:sz="4" w:space="0" w:color="auto"/>
              <w:right w:val="single" w:sz="4" w:space="0" w:color="auto"/>
            </w:tcBorders>
          </w:tcPr>
          <w:p w14:paraId="4AA37A2D" w14:textId="77777777" w:rsidR="005377F9" w:rsidRPr="00C31E24" w:rsidRDefault="005377F9" w:rsidP="00D74F31">
            <w:pPr>
              <w:pStyle w:val="TAL"/>
              <w:keepNext w:val="0"/>
              <w:keepLines w:val="0"/>
              <w:widowControl w:val="0"/>
              <w:rPr>
                <w:rFonts w:eastAsia="MS PGothic" w:cs="Arial"/>
                <w:szCs w:val="18"/>
              </w:rPr>
            </w:pPr>
            <w:r w:rsidRPr="00C31E24">
              <w:t>value is an 8 bit binary value containing the binary value consisting of the 5 bit message subtype as coded in table 9.2.2.1-1, table 9.2.2.1-2 and table 9.2.2.1-3 (including the first bit (used by some transmission control messages to indicate that a Transmission control Ack message is requested) of the five bit subtype) preceded by "000".</w:t>
            </w:r>
          </w:p>
        </w:tc>
        <w:tc>
          <w:tcPr>
            <w:tcW w:w="1350" w:type="dxa"/>
            <w:tcBorders>
              <w:top w:val="single" w:sz="4" w:space="0" w:color="auto"/>
              <w:left w:val="single" w:sz="4" w:space="0" w:color="auto"/>
              <w:bottom w:val="single" w:sz="4" w:space="0" w:color="auto"/>
              <w:right w:val="single" w:sz="4" w:space="0" w:color="auto"/>
            </w:tcBorders>
          </w:tcPr>
          <w:p w14:paraId="7C92FF9D" w14:textId="77777777" w:rsidR="005377F9" w:rsidRPr="00C31E24" w:rsidRDefault="005377F9" w:rsidP="00D74F31">
            <w:pPr>
              <w:pStyle w:val="TAL"/>
              <w:keepNext w:val="0"/>
              <w:keepLines w:val="0"/>
              <w:widowControl w:val="0"/>
              <w:rPr>
                <w:rFonts w:eastAsia="MS Mincho" w:cs="Arial"/>
                <w:szCs w:val="18"/>
              </w:rPr>
            </w:pPr>
          </w:p>
        </w:tc>
        <w:tc>
          <w:tcPr>
            <w:tcW w:w="1170" w:type="dxa"/>
            <w:tcBorders>
              <w:top w:val="single" w:sz="4" w:space="0" w:color="auto"/>
              <w:left w:val="single" w:sz="4" w:space="0" w:color="auto"/>
              <w:bottom w:val="single" w:sz="4" w:space="0" w:color="auto"/>
              <w:right w:val="single" w:sz="4" w:space="0" w:color="auto"/>
            </w:tcBorders>
          </w:tcPr>
          <w:p w14:paraId="2E652020" w14:textId="77777777" w:rsidR="005377F9" w:rsidRPr="00C31E24" w:rsidRDefault="005377F9" w:rsidP="00D74F31">
            <w:pPr>
              <w:pStyle w:val="TAL"/>
              <w:keepNext w:val="0"/>
              <w:keepLines w:val="0"/>
              <w:widowControl w:val="0"/>
              <w:rPr>
                <w:rFonts w:eastAsia="MS Mincho" w:cs="Arial"/>
                <w:szCs w:val="18"/>
              </w:rPr>
            </w:pPr>
          </w:p>
        </w:tc>
      </w:tr>
    </w:tbl>
    <w:p w14:paraId="00D2E888" w14:textId="77777777" w:rsidR="005377F9" w:rsidRPr="00C31E24" w:rsidRDefault="005377F9" w:rsidP="005377F9"/>
    <w:p w14:paraId="362F6B92" w14:textId="77777777" w:rsidR="005377F9" w:rsidRPr="00C31E24" w:rsidRDefault="005377F9" w:rsidP="005377F9">
      <w:pPr>
        <w:pStyle w:val="TH"/>
      </w:pPr>
      <w:r w:rsidRPr="00C31E24">
        <w:t>Table 6.1.1.10.3.3-7: SIP BYE (Step 14,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5377F9" w:rsidRPr="00C31E24" w14:paraId="7D1E725A" w14:textId="77777777" w:rsidTr="00D74F31">
        <w:trPr>
          <w:tblHeader/>
        </w:trPr>
        <w:tc>
          <w:tcPr>
            <w:tcW w:w="9504" w:type="dxa"/>
          </w:tcPr>
          <w:p w14:paraId="543E826D" w14:textId="77777777" w:rsidR="005377F9" w:rsidRPr="00C31E24" w:rsidRDefault="005377F9" w:rsidP="00D74F31">
            <w:pPr>
              <w:pStyle w:val="TAL"/>
              <w:keepLines w:val="0"/>
              <w:widowControl w:val="0"/>
              <w:ind w:right="-108"/>
              <w:rPr>
                <w:color w:val="000000"/>
              </w:rPr>
            </w:pPr>
            <w:r w:rsidRPr="00C31E24">
              <w:rPr>
                <w:color w:val="000000"/>
              </w:rPr>
              <w:t>Derivation Path: 36.579-1 [2], Table 5.5.2.2.1-1, condition MO_CALL</w:t>
            </w:r>
          </w:p>
        </w:tc>
      </w:tr>
    </w:tbl>
    <w:p w14:paraId="1415CFF9" w14:textId="77777777" w:rsidR="005377F9" w:rsidRPr="00C31E24" w:rsidRDefault="005377F9" w:rsidP="005377F9">
      <w:pPr>
        <w:rPr>
          <w:color w:val="000000"/>
        </w:rPr>
      </w:pPr>
    </w:p>
    <w:p w14:paraId="23D83EE1" w14:textId="77777777" w:rsidR="005377F9" w:rsidRPr="00C31E24" w:rsidRDefault="005377F9" w:rsidP="005377F9">
      <w:pPr>
        <w:pStyle w:val="TH"/>
      </w:pPr>
      <w:r w:rsidRPr="00C31E24">
        <w:t>Table 6.1.1.10 3.3-8: SIP 200 (OK) (Step 15, Table 6.1.1.10.3.2-1)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299"/>
        <w:gridCol w:w="1252"/>
      </w:tblGrid>
      <w:tr w:rsidR="005377F9" w:rsidRPr="00C31E24" w14:paraId="6B9EF9EF" w14:textId="77777777" w:rsidTr="00D74F31">
        <w:trPr>
          <w:tblHeader/>
        </w:trPr>
        <w:tc>
          <w:tcPr>
            <w:tcW w:w="9517" w:type="dxa"/>
            <w:gridSpan w:val="5"/>
          </w:tcPr>
          <w:p w14:paraId="39F0F2CA" w14:textId="77777777" w:rsidR="005377F9" w:rsidRPr="00C31E24" w:rsidRDefault="005377F9" w:rsidP="00D74F31">
            <w:pPr>
              <w:pStyle w:val="TAL"/>
              <w:keepLines w:val="0"/>
              <w:widowControl w:val="0"/>
              <w:rPr>
                <w:color w:val="000000"/>
              </w:rPr>
            </w:pPr>
            <w:r w:rsidRPr="00C31E24">
              <w:rPr>
                <w:color w:val="000000"/>
              </w:rPr>
              <w:t>Derivation Path: TS 36.579-1 [2], Table 5.5.2.17.1.2-1, condition MCVIDEO</w:t>
            </w:r>
          </w:p>
        </w:tc>
      </w:tr>
      <w:tr w:rsidR="005377F9" w:rsidRPr="00C31E24" w14:paraId="152ECE0B" w14:textId="77777777" w:rsidTr="00D74F31">
        <w:trPr>
          <w:trHeight w:val="260"/>
          <w:tblHeader/>
        </w:trPr>
        <w:tc>
          <w:tcPr>
            <w:tcW w:w="2677" w:type="dxa"/>
          </w:tcPr>
          <w:p w14:paraId="4CE73BC3" w14:textId="77777777" w:rsidR="005377F9" w:rsidRPr="00C31E24" w:rsidRDefault="005377F9" w:rsidP="00D74F31">
            <w:pPr>
              <w:pStyle w:val="TAH"/>
              <w:keepLines w:val="0"/>
              <w:widowControl w:val="0"/>
              <w:rPr>
                <w:color w:val="000000"/>
              </w:rPr>
            </w:pPr>
            <w:r w:rsidRPr="00C31E24">
              <w:rPr>
                <w:color w:val="000000"/>
              </w:rPr>
              <w:t>Information Element</w:t>
            </w:r>
          </w:p>
        </w:tc>
        <w:tc>
          <w:tcPr>
            <w:tcW w:w="2160" w:type="dxa"/>
          </w:tcPr>
          <w:p w14:paraId="5DEC7E15" w14:textId="77777777" w:rsidR="005377F9" w:rsidRPr="00C31E24" w:rsidRDefault="005377F9" w:rsidP="00D74F31">
            <w:pPr>
              <w:pStyle w:val="TAH"/>
              <w:keepLines w:val="0"/>
              <w:widowControl w:val="0"/>
              <w:rPr>
                <w:color w:val="000000"/>
              </w:rPr>
            </w:pPr>
            <w:r w:rsidRPr="00C31E24">
              <w:rPr>
                <w:color w:val="000000"/>
              </w:rPr>
              <w:t>Value/remark</w:t>
            </w:r>
          </w:p>
        </w:tc>
        <w:tc>
          <w:tcPr>
            <w:tcW w:w="2160" w:type="dxa"/>
          </w:tcPr>
          <w:p w14:paraId="54ADC817" w14:textId="77777777" w:rsidR="005377F9" w:rsidRPr="00C31E24" w:rsidRDefault="005377F9" w:rsidP="00D74F31">
            <w:pPr>
              <w:pStyle w:val="TAH"/>
              <w:keepLines w:val="0"/>
              <w:widowControl w:val="0"/>
              <w:rPr>
                <w:color w:val="000000"/>
              </w:rPr>
            </w:pPr>
            <w:r w:rsidRPr="00C31E24">
              <w:rPr>
                <w:color w:val="000000"/>
              </w:rPr>
              <w:t>Comment</w:t>
            </w:r>
          </w:p>
        </w:tc>
        <w:tc>
          <w:tcPr>
            <w:tcW w:w="1283" w:type="dxa"/>
          </w:tcPr>
          <w:p w14:paraId="29E1F9BE" w14:textId="77777777" w:rsidR="005377F9" w:rsidRPr="00C31E24" w:rsidRDefault="005377F9" w:rsidP="00D74F31">
            <w:pPr>
              <w:pStyle w:val="TAH"/>
              <w:keepLines w:val="0"/>
              <w:widowControl w:val="0"/>
              <w:rPr>
                <w:color w:val="000000"/>
              </w:rPr>
            </w:pPr>
            <w:r w:rsidRPr="00C31E24">
              <w:rPr>
                <w:color w:val="000000"/>
              </w:rPr>
              <w:t>Reference</w:t>
            </w:r>
          </w:p>
        </w:tc>
        <w:tc>
          <w:tcPr>
            <w:tcW w:w="1237" w:type="dxa"/>
          </w:tcPr>
          <w:p w14:paraId="5D36AA44" w14:textId="77777777" w:rsidR="005377F9" w:rsidRPr="00C31E24" w:rsidRDefault="005377F9" w:rsidP="00D74F31">
            <w:pPr>
              <w:pStyle w:val="TAH"/>
              <w:keepLines w:val="0"/>
              <w:widowControl w:val="0"/>
              <w:rPr>
                <w:color w:val="000000"/>
              </w:rPr>
            </w:pPr>
            <w:r w:rsidRPr="00C31E24">
              <w:rPr>
                <w:color w:val="000000"/>
              </w:rPr>
              <w:t>Condition</w:t>
            </w:r>
          </w:p>
        </w:tc>
      </w:tr>
      <w:tr w:rsidR="005377F9" w:rsidRPr="00C31E24" w14:paraId="696BF4E8" w14:textId="77777777" w:rsidTr="00D74F31">
        <w:tc>
          <w:tcPr>
            <w:tcW w:w="2677" w:type="dxa"/>
          </w:tcPr>
          <w:p w14:paraId="3FA33F95" w14:textId="77777777" w:rsidR="005377F9" w:rsidRPr="00C31E24" w:rsidRDefault="005377F9" w:rsidP="00D74F31">
            <w:pPr>
              <w:pStyle w:val="TAL"/>
              <w:rPr>
                <w:b/>
                <w:bCs/>
              </w:rPr>
            </w:pPr>
            <w:r w:rsidRPr="00C31E24">
              <w:rPr>
                <w:b/>
                <w:bCs/>
              </w:rPr>
              <w:t>Content-Type</w:t>
            </w:r>
          </w:p>
        </w:tc>
        <w:tc>
          <w:tcPr>
            <w:tcW w:w="2160" w:type="dxa"/>
          </w:tcPr>
          <w:p w14:paraId="74CB0AD2" w14:textId="77777777" w:rsidR="005377F9" w:rsidRPr="00C31E24" w:rsidRDefault="005377F9" w:rsidP="00D74F31">
            <w:pPr>
              <w:pStyle w:val="TAL"/>
            </w:pPr>
            <w:r w:rsidRPr="00C31E24">
              <w:t>not present</w:t>
            </w:r>
          </w:p>
        </w:tc>
        <w:tc>
          <w:tcPr>
            <w:tcW w:w="2160" w:type="dxa"/>
          </w:tcPr>
          <w:p w14:paraId="2C6B165F" w14:textId="77777777" w:rsidR="005377F9" w:rsidRPr="00C31E24" w:rsidRDefault="005377F9" w:rsidP="00D74F31">
            <w:pPr>
              <w:pStyle w:val="TAL"/>
            </w:pPr>
          </w:p>
        </w:tc>
        <w:tc>
          <w:tcPr>
            <w:tcW w:w="1283" w:type="dxa"/>
          </w:tcPr>
          <w:p w14:paraId="23460C8F" w14:textId="77777777" w:rsidR="005377F9" w:rsidRPr="00C31E24" w:rsidRDefault="005377F9" w:rsidP="00D74F31">
            <w:pPr>
              <w:pStyle w:val="TAL"/>
            </w:pPr>
          </w:p>
        </w:tc>
        <w:tc>
          <w:tcPr>
            <w:tcW w:w="1237" w:type="dxa"/>
          </w:tcPr>
          <w:p w14:paraId="515C9FD1" w14:textId="77777777" w:rsidR="005377F9" w:rsidRPr="00C31E24" w:rsidRDefault="005377F9" w:rsidP="00D74F31">
            <w:pPr>
              <w:pStyle w:val="TAL"/>
            </w:pPr>
          </w:p>
        </w:tc>
      </w:tr>
      <w:tr w:rsidR="005377F9" w:rsidRPr="00C31E24" w14:paraId="55227641" w14:textId="77777777" w:rsidTr="00D74F31">
        <w:tc>
          <w:tcPr>
            <w:tcW w:w="2677" w:type="dxa"/>
          </w:tcPr>
          <w:p w14:paraId="6D9F5C45" w14:textId="77777777" w:rsidR="005377F9" w:rsidRPr="00C31E24" w:rsidRDefault="005377F9" w:rsidP="00D74F31">
            <w:pPr>
              <w:pStyle w:val="TAL"/>
              <w:rPr>
                <w:b/>
                <w:bCs/>
              </w:rPr>
            </w:pPr>
            <w:r w:rsidRPr="00C31E24">
              <w:rPr>
                <w:b/>
                <w:bCs/>
              </w:rPr>
              <w:t>Content-Length</w:t>
            </w:r>
          </w:p>
        </w:tc>
        <w:tc>
          <w:tcPr>
            <w:tcW w:w="2160" w:type="dxa"/>
          </w:tcPr>
          <w:p w14:paraId="15A3A3CD" w14:textId="77777777" w:rsidR="005377F9" w:rsidRPr="00C31E24" w:rsidRDefault="005377F9" w:rsidP="00D74F31">
            <w:pPr>
              <w:pStyle w:val="TAL"/>
            </w:pPr>
          </w:p>
        </w:tc>
        <w:tc>
          <w:tcPr>
            <w:tcW w:w="2160" w:type="dxa"/>
          </w:tcPr>
          <w:p w14:paraId="41CFB621" w14:textId="77777777" w:rsidR="005377F9" w:rsidRPr="00C31E24" w:rsidRDefault="005377F9" w:rsidP="00D74F31">
            <w:pPr>
              <w:pStyle w:val="TAL"/>
            </w:pPr>
          </w:p>
        </w:tc>
        <w:tc>
          <w:tcPr>
            <w:tcW w:w="1283" w:type="dxa"/>
          </w:tcPr>
          <w:p w14:paraId="588AF4D7" w14:textId="77777777" w:rsidR="005377F9" w:rsidRPr="00C31E24" w:rsidRDefault="005377F9" w:rsidP="00D74F31">
            <w:pPr>
              <w:pStyle w:val="TAL"/>
            </w:pPr>
          </w:p>
        </w:tc>
        <w:tc>
          <w:tcPr>
            <w:tcW w:w="1237" w:type="dxa"/>
          </w:tcPr>
          <w:p w14:paraId="65DFC8AD" w14:textId="77777777" w:rsidR="005377F9" w:rsidRPr="00C31E24" w:rsidRDefault="005377F9" w:rsidP="00D74F31">
            <w:pPr>
              <w:pStyle w:val="TAL"/>
            </w:pPr>
          </w:p>
        </w:tc>
      </w:tr>
      <w:tr w:rsidR="005377F9" w:rsidRPr="00C31E24" w14:paraId="46BEA708" w14:textId="77777777" w:rsidTr="00D74F31">
        <w:tc>
          <w:tcPr>
            <w:tcW w:w="2677" w:type="dxa"/>
          </w:tcPr>
          <w:p w14:paraId="261F7A8D" w14:textId="77777777" w:rsidR="005377F9" w:rsidRPr="00C31E24" w:rsidRDefault="005377F9" w:rsidP="00D74F31">
            <w:pPr>
              <w:pStyle w:val="TAL"/>
            </w:pPr>
            <w:r w:rsidRPr="00C31E24">
              <w:t xml:space="preserve">  value</w:t>
            </w:r>
          </w:p>
        </w:tc>
        <w:tc>
          <w:tcPr>
            <w:tcW w:w="2160" w:type="dxa"/>
          </w:tcPr>
          <w:p w14:paraId="20AD2C05" w14:textId="77777777" w:rsidR="005377F9" w:rsidRPr="00C31E24" w:rsidRDefault="005377F9" w:rsidP="00D74F31">
            <w:pPr>
              <w:pStyle w:val="TAL"/>
            </w:pPr>
            <w:r w:rsidRPr="00C31E24">
              <w:t>"0"</w:t>
            </w:r>
          </w:p>
        </w:tc>
        <w:tc>
          <w:tcPr>
            <w:tcW w:w="2160" w:type="dxa"/>
          </w:tcPr>
          <w:p w14:paraId="2E7E8985" w14:textId="77777777" w:rsidR="005377F9" w:rsidRPr="00C31E24" w:rsidRDefault="005377F9" w:rsidP="00D74F31">
            <w:pPr>
              <w:pStyle w:val="TAL"/>
            </w:pPr>
            <w:r w:rsidRPr="00C31E24">
              <w:t>No message body included</w:t>
            </w:r>
          </w:p>
        </w:tc>
        <w:tc>
          <w:tcPr>
            <w:tcW w:w="1283" w:type="dxa"/>
          </w:tcPr>
          <w:p w14:paraId="476E74A7" w14:textId="77777777" w:rsidR="005377F9" w:rsidRPr="00C31E24" w:rsidRDefault="005377F9" w:rsidP="00D74F31">
            <w:pPr>
              <w:pStyle w:val="TAL"/>
            </w:pPr>
          </w:p>
        </w:tc>
        <w:tc>
          <w:tcPr>
            <w:tcW w:w="1237" w:type="dxa"/>
          </w:tcPr>
          <w:p w14:paraId="737E137D" w14:textId="77777777" w:rsidR="005377F9" w:rsidRPr="00C31E24" w:rsidRDefault="005377F9" w:rsidP="00D74F31">
            <w:pPr>
              <w:pStyle w:val="TAL"/>
            </w:pPr>
          </w:p>
        </w:tc>
      </w:tr>
    </w:tbl>
    <w:p w14:paraId="1B1ACB3B" w14:textId="77777777" w:rsidR="005377F9" w:rsidRPr="00C31E24" w:rsidRDefault="005377F9" w:rsidP="005377F9">
      <w:pPr>
        <w:rPr>
          <w:color w:val="000000"/>
        </w:rPr>
      </w:pPr>
    </w:p>
    <w:p w14:paraId="5573A505" w14:textId="77777777" w:rsidR="005377F9" w:rsidRPr="00C31E24" w:rsidRDefault="005377F9" w:rsidP="005377F9">
      <w:pPr>
        <w:pStyle w:val="Heading4"/>
      </w:pPr>
      <w:bookmarkStart w:id="415" w:name="_Toc75906926"/>
      <w:bookmarkStart w:id="416" w:name="_Toc75907263"/>
      <w:bookmarkStart w:id="417" w:name="_Toc84345723"/>
      <w:bookmarkStart w:id="418" w:name="_Toc99871271"/>
      <w:r w:rsidRPr="00C31E24">
        <w:t>6.1.1.11</w:t>
      </w:r>
      <w:r w:rsidRPr="00C31E24">
        <w:tab/>
        <w:t>On-network / On-demand Pre-arranged Group Call / Imminent Peril Group Call / Client Terminated (CT)</w:t>
      </w:r>
      <w:bookmarkEnd w:id="415"/>
      <w:bookmarkEnd w:id="416"/>
      <w:bookmarkEnd w:id="417"/>
      <w:bookmarkEnd w:id="418"/>
    </w:p>
    <w:p w14:paraId="508E8D5A" w14:textId="77777777" w:rsidR="005377F9" w:rsidRPr="00C31E24" w:rsidRDefault="005377F9" w:rsidP="005377F9">
      <w:pPr>
        <w:pStyle w:val="H6"/>
      </w:pPr>
      <w:bookmarkStart w:id="419" w:name="_Toc52787523"/>
      <w:bookmarkStart w:id="420" w:name="_Toc52787704"/>
      <w:r w:rsidRPr="00C31E24">
        <w:t>6.1.1.11.1</w:t>
      </w:r>
      <w:r w:rsidRPr="00C31E24">
        <w:tab/>
        <w:t>Test Purpose (TP)</w:t>
      </w:r>
      <w:bookmarkEnd w:id="419"/>
      <w:bookmarkEnd w:id="420"/>
    </w:p>
    <w:p w14:paraId="07D19C0D" w14:textId="77777777" w:rsidR="005377F9" w:rsidRPr="00C31E24" w:rsidRDefault="005377F9" w:rsidP="005377F9">
      <w:pPr>
        <w:pStyle w:val="H6"/>
      </w:pPr>
      <w:r w:rsidRPr="00C31E24">
        <w:t>(1)</w:t>
      </w:r>
    </w:p>
    <w:p w14:paraId="0F5C56D9"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registered and authorized for MCVideo Service }</w:t>
      </w:r>
    </w:p>
    <w:p w14:paraId="647C782E"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161B6324"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Client receives a SIP INVITE message of an MCVideo On-demand Pre-arranged Imminent Peril Group Call and the MCVideo User answers the call }</w:t>
      </w:r>
    </w:p>
    <w:p w14:paraId="33B71B2B" w14:textId="77777777" w:rsidR="005377F9" w:rsidRPr="00C31E24" w:rsidRDefault="005377F9" w:rsidP="005377F9">
      <w:pPr>
        <w:pStyle w:val="PL"/>
        <w:ind w:firstLine="390"/>
        <w:rPr>
          <w:noProof w:val="0"/>
        </w:rPr>
      </w:pPr>
      <w:r w:rsidRPr="00C31E24">
        <w:rPr>
          <w:b/>
          <w:noProof w:val="0"/>
        </w:rPr>
        <w:t>then</w:t>
      </w:r>
      <w:r w:rsidRPr="00C31E24">
        <w:rPr>
          <w:noProof w:val="0"/>
        </w:rPr>
        <w:t xml:space="preserve"> { the MCVideo Client responds to the SS (MCVideo Server) with a SIP 200 (OK) message }</w:t>
      </w:r>
    </w:p>
    <w:p w14:paraId="129A1837" w14:textId="77777777" w:rsidR="005377F9" w:rsidRPr="00C31E24" w:rsidRDefault="005377F9" w:rsidP="005377F9">
      <w:pPr>
        <w:pStyle w:val="PL"/>
        <w:rPr>
          <w:noProof w:val="0"/>
        </w:rPr>
      </w:pPr>
      <w:r w:rsidRPr="00C31E24">
        <w:rPr>
          <w:noProof w:val="0"/>
        </w:rPr>
        <w:t xml:space="preserve">           }</w:t>
      </w:r>
    </w:p>
    <w:p w14:paraId="3C9FB66B" w14:textId="77777777" w:rsidR="005377F9" w:rsidRPr="00C31E24" w:rsidRDefault="005377F9" w:rsidP="005377F9">
      <w:pPr>
        <w:pStyle w:val="PL"/>
        <w:rPr>
          <w:rFonts w:cs="Courier New"/>
          <w:noProof w:val="0"/>
          <w:szCs w:val="16"/>
        </w:rPr>
      </w:pPr>
    </w:p>
    <w:p w14:paraId="562608CD" w14:textId="77777777" w:rsidR="005377F9" w:rsidRPr="00C31E24" w:rsidRDefault="005377F9" w:rsidP="005377F9">
      <w:pPr>
        <w:pStyle w:val="PL"/>
        <w:spacing w:before="120" w:after="180"/>
        <w:rPr>
          <w:rFonts w:ascii="Arial" w:hAnsi="Arial" w:cs="Arial"/>
          <w:noProof w:val="0"/>
          <w:sz w:val="20"/>
        </w:rPr>
      </w:pPr>
      <w:r w:rsidRPr="00C31E24">
        <w:rPr>
          <w:rFonts w:ascii="Arial" w:hAnsi="Arial" w:cs="Arial"/>
          <w:noProof w:val="0"/>
          <w:sz w:val="20"/>
        </w:rPr>
        <w:t>(2)</w:t>
      </w:r>
    </w:p>
    <w:p w14:paraId="0C2C89D3" w14:textId="77777777" w:rsidR="005377F9" w:rsidRPr="00C31E24" w:rsidRDefault="005377F9" w:rsidP="005377F9">
      <w:pPr>
        <w:pStyle w:val="PL"/>
        <w:rPr>
          <w:rFonts w:cs="Courier New"/>
          <w:noProof w:val="0"/>
          <w:szCs w:val="16"/>
        </w:rPr>
      </w:pPr>
      <w:r w:rsidRPr="00C31E24">
        <w:rPr>
          <w:rFonts w:cs="Courier New"/>
          <w:b/>
          <w:noProof w:val="0"/>
          <w:szCs w:val="16"/>
        </w:rPr>
        <w:t>with</w:t>
      </w:r>
      <w:r w:rsidRPr="00C31E24">
        <w:rPr>
          <w:rFonts w:cs="Courier New"/>
          <w:noProof w:val="0"/>
          <w:szCs w:val="16"/>
        </w:rPr>
        <w:t xml:space="preserve"> { the UE (MCVideo Client) having an ongoing MCVideo Pre-arranged Imminent Peril Group Call }</w:t>
      </w:r>
    </w:p>
    <w:p w14:paraId="23B025F7" w14:textId="77777777" w:rsidR="005377F9" w:rsidRPr="00C31E24" w:rsidRDefault="005377F9" w:rsidP="005377F9">
      <w:pPr>
        <w:pStyle w:val="PL"/>
        <w:rPr>
          <w:rFonts w:cs="Courier New"/>
          <w:noProof w:val="0"/>
          <w:szCs w:val="16"/>
        </w:rPr>
      </w:pPr>
      <w:r w:rsidRPr="00C31E24">
        <w:rPr>
          <w:rFonts w:cs="Courier New"/>
          <w:b/>
          <w:noProof w:val="0"/>
          <w:szCs w:val="16"/>
        </w:rPr>
        <w:t>ensure that</w:t>
      </w:r>
      <w:r w:rsidRPr="00C31E24">
        <w:rPr>
          <w:rFonts w:cs="Courier New"/>
          <w:noProof w:val="0"/>
          <w:szCs w:val="16"/>
        </w:rPr>
        <w:t xml:space="preserve"> {</w:t>
      </w:r>
    </w:p>
    <w:p w14:paraId="37AD450E"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r w:rsidRPr="00C31E24">
        <w:rPr>
          <w:rFonts w:cs="Courier New"/>
          <w:b/>
          <w:noProof w:val="0"/>
          <w:szCs w:val="16"/>
        </w:rPr>
        <w:t>when</w:t>
      </w:r>
      <w:r w:rsidRPr="00C31E24">
        <w:rPr>
          <w:rFonts w:cs="Courier New"/>
          <w:noProof w:val="0"/>
          <w:szCs w:val="16"/>
        </w:rPr>
        <w:t xml:space="preserve"> { the UE (MCVideo Client) receives a Media Transmission Notification message from the SS (MCVideo Server) }</w:t>
      </w:r>
    </w:p>
    <w:p w14:paraId="0D3EF924"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r w:rsidRPr="00C31E24">
        <w:rPr>
          <w:rFonts w:cs="Courier New"/>
          <w:b/>
          <w:noProof w:val="0"/>
          <w:szCs w:val="16"/>
        </w:rPr>
        <w:t>then</w:t>
      </w:r>
      <w:r w:rsidRPr="00C31E24">
        <w:rPr>
          <w:rFonts w:cs="Courier New"/>
          <w:noProof w:val="0"/>
          <w:szCs w:val="16"/>
        </w:rPr>
        <w:t xml:space="preserve"> { the UE (MCVideo Client) </w:t>
      </w:r>
      <w:r w:rsidRPr="00C31E24">
        <w:rPr>
          <w:noProof w:val="0"/>
        </w:rPr>
        <w:t>provides media transmission notification to the MCVideo User</w:t>
      </w:r>
      <w:r w:rsidRPr="00C31E24">
        <w:rPr>
          <w:rFonts w:cs="Courier New"/>
          <w:noProof w:val="0"/>
          <w:szCs w:val="16"/>
        </w:rPr>
        <w:t xml:space="preserve"> </w:t>
      </w:r>
      <w:r w:rsidRPr="00C31E24">
        <w:rPr>
          <w:rFonts w:cs="Courier New"/>
          <w:b/>
          <w:bCs/>
          <w:noProof w:val="0"/>
          <w:szCs w:val="16"/>
        </w:rPr>
        <w:t>and</w:t>
      </w:r>
      <w:r w:rsidRPr="00C31E24">
        <w:rPr>
          <w:rFonts w:cs="Courier New"/>
          <w:noProof w:val="0"/>
          <w:szCs w:val="16"/>
        </w:rPr>
        <w:t xml:space="preserve"> sends a Receive Media Request message to the SS (MCVideo Server) }</w:t>
      </w:r>
    </w:p>
    <w:p w14:paraId="43E87F64" w14:textId="77777777" w:rsidR="005377F9" w:rsidRPr="00C31E24" w:rsidRDefault="005377F9" w:rsidP="005377F9">
      <w:pPr>
        <w:pStyle w:val="PL"/>
        <w:rPr>
          <w:rFonts w:cs="Courier New"/>
          <w:noProof w:val="0"/>
          <w:szCs w:val="16"/>
        </w:rPr>
      </w:pPr>
      <w:r w:rsidRPr="00C31E24">
        <w:rPr>
          <w:rFonts w:cs="Courier New"/>
          <w:noProof w:val="0"/>
          <w:szCs w:val="16"/>
        </w:rPr>
        <w:t xml:space="preserve">           </w:t>
      </w:r>
    </w:p>
    <w:p w14:paraId="496C0AB3" w14:textId="77777777" w:rsidR="005377F9" w:rsidRPr="00C31E24" w:rsidRDefault="005377F9" w:rsidP="005377F9">
      <w:pPr>
        <w:pStyle w:val="PL"/>
        <w:rPr>
          <w:rFonts w:cs="Courier New"/>
          <w:noProof w:val="0"/>
          <w:szCs w:val="16"/>
        </w:rPr>
      </w:pPr>
    </w:p>
    <w:p w14:paraId="50E35A08" w14:textId="77777777" w:rsidR="005377F9" w:rsidRPr="00C31E24" w:rsidRDefault="005377F9" w:rsidP="005377F9">
      <w:pPr>
        <w:pStyle w:val="H6"/>
      </w:pPr>
      <w:r w:rsidRPr="00C31E24">
        <w:t>(3)</w:t>
      </w:r>
    </w:p>
    <w:p w14:paraId="3D01B90D"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having an ongoing MCVideo On-network Pre-arranged Imminent Peril Group Call }</w:t>
      </w:r>
    </w:p>
    <w:p w14:paraId="062500E4"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549FE426"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User requests to end the RTP media reception }</w:t>
      </w:r>
    </w:p>
    <w:p w14:paraId="15005DEC" w14:textId="77777777"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sends a Media Reception End Request message }</w:t>
      </w:r>
    </w:p>
    <w:p w14:paraId="4A1FF196" w14:textId="77777777" w:rsidR="005377F9" w:rsidRPr="00C31E24" w:rsidRDefault="005377F9" w:rsidP="005377F9">
      <w:pPr>
        <w:pStyle w:val="PL"/>
        <w:rPr>
          <w:noProof w:val="0"/>
        </w:rPr>
      </w:pPr>
      <w:r w:rsidRPr="00C31E24">
        <w:rPr>
          <w:noProof w:val="0"/>
        </w:rPr>
        <w:t xml:space="preserve">           }</w:t>
      </w:r>
    </w:p>
    <w:p w14:paraId="4683F2F0" w14:textId="77777777" w:rsidR="005377F9" w:rsidRPr="00C31E24" w:rsidRDefault="005377F9" w:rsidP="005377F9">
      <w:pPr>
        <w:pStyle w:val="PL"/>
        <w:rPr>
          <w:rFonts w:cs="Courier New"/>
          <w:noProof w:val="0"/>
          <w:szCs w:val="16"/>
        </w:rPr>
      </w:pPr>
    </w:p>
    <w:p w14:paraId="4F0BCD29" w14:textId="77777777" w:rsidR="005377F9" w:rsidRPr="00C31E24" w:rsidRDefault="005377F9" w:rsidP="005377F9">
      <w:pPr>
        <w:pStyle w:val="H6"/>
      </w:pPr>
      <w:r w:rsidRPr="00C31E24">
        <w:t>(4)</w:t>
      </w:r>
    </w:p>
    <w:p w14:paraId="12CA6DEC" w14:textId="77777777" w:rsidR="005377F9" w:rsidRPr="00C31E24" w:rsidRDefault="005377F9" w:rsidP="005377F9">
      <w:pPr>
        <w:pStyle w:val="PL"/>
        <w:rPr>
          <w:noProof w:val="0"/>
        </w:rPr>
      </w:pPr>
      <w:r w:rsidRPr="00C31E24">
        <w:rPr>
          <w:b/>
          <w:noProof w:val="0"/>
        </w:rPr>
        <w:t>with</w:t>
      </w:r>
      <w:r w:rsidRPr="00C31E24">
        <w:rPr>
          <w:noProof w:val="0"/>
        </w:rPr>
        <w:t xml:space="preserve"> { the UE (MCVideo Client) having an ongoing MCVideo On-demand Pre-arranged Imminent Peril Group Call }</w:t>
      </w:r>
    </w:p>
    <w:p w14:paraId="7AE7A9E8" w14:textId="77777777" w:rsidR="005377F9" w:rsidRPr="00C31E24" w:rsidRDefault="005377F9" w:rsidP="005377F9">
      <w:pPr>
        <w:pStyle w:val="PL"/>
        <w:rPr>
          <w:noProof w:val="0"/>
        </w:rPr>
      </w:pPr>
      <w:r w:rsidRPr="00C31E24">
        <w:rPr>
          <w:b/>
          <w:noProof w:val="0"/>
        </w:rPr>
        <w:t>ensure that</w:t>
      </w:r>
      <w:r w:rsidRPr="00C31E24">
        <w:rPr>
          <w:noProof w:val="0"/>
        </w:rPr>
        <w:t xml:space="preserve"> {</w:t>
      </w:r>
    </w:p>
    <w:p w14:paraId="246E2BCF" w14:textId="77777777" w:rsidR="005377F9" w:rsidRPr="00C31E24" w:rsidRDefault="005377F9" w:rsidP="005377F9">
      <w:pPr>
        <w:pStyle w:val="PL"/>
        <w:rPr>
          <w:noProof w:val="0"/>
        </w:rPr>
      </w:pPr>
      <w:r w:rsidRPr="00C31E24">
        <w:rPr>
          <w:noProof w:val="0"/>
        </w:rPr>
        <w:t xml:space="preserve">  </w:t>
      </w:r>
      <w:r w:rsidRPr="00C31E24">
        <w:rPr>
          <w:b/>
          <w:noProof w:val="0"/>
        </w:rPr>
        <w:t>when</w:t>
      </w:r>
      <w:r w:rsidRPr="00C31E24">
        <w:rPr>
          <w:noProof w:val="0"/>
        </w:rPr>
        <w:t xml:space="preserve"> { the MCVideo User requests to terminate the On-demand Pre-arranged Imminent Peril Group Call }</w:t>
      </w:r>
    </w:p>
    <w:p w14:paraId="319367DC" w14:textId="77777777" w:rsidR="005377F9" w:rsidRPr="00C31E24" w:rsidRDefault="005377F9" w:rsidP="005377F9">
      <w:pPr>
        <w:pStyle w:val="PL"/>
        <w:rPr>
          <w:noProof w:val="0"/>
        </w:rPr>
      </w:pPr>
      <w:r w:rsidRPr="00C31E24">
        <w:rPr>
          <w:noProof w:val="0"/>
        </w:rPr>
        <w:t xml:space="preserve">    </w:t>
      </w:r>
      <w:r w:rsidRPr="00C31E24">
        <w:rPr>
          <w:b/>
          <w:noProof w:val="0"/>
        </w:rPr>
        <w:t>then</w:t>
      </w:r>
      <w:r w:rsidRPr="00C31E24">
        <w:rPr>
          <w:noProof w:val="0"/>
        </w:rPr>
        <w:t xml:space="preserve"> { the UE (MCVideo Client) sends a SIP BYE message and leaves the MCVideo Session }</w:t>
      </w:r>
    </w:p>
    <w:p w14:paraId="7F043D95" w14:textId="77777777" w:rsidR="005377F9" w:rsidRPr="00C31E24" w:rsidRDefault="005377F9" w:rsidP="005377F9">
      <w:pPr>
        <w:pStyle w:val="PL"/>
        <w:rPr>
          <w:noProof w:val="0"/>
        </w:rPr>
      </w:pPr>
      <w:r w:rsidRPr="00C31E24">
        <w:rPr>
          <w:noProof w:val="0"/>
        </w:rPr>
        <w:t xml:space="preserve">           }</w:t>
      </w:r>
    </w:p>
    <w:p w14:paraId="60BB7516" w14:textId="77777777" w:rsidR="005377F9" w:rsidRPr="00C31E24" w:rsidRDefault="005377F9" w:rsidP="005377F9">
      <w:pPr>
        <w:pStyle w:val="PL"/>
        <w:rPr>
          <w:rFonts w:cs="Courier New"/>
          <w:noProof w:val="0"/>
          <w:szCs w:val="16"/>
        </w:rPr>
      </w:pPr>
    </w:p>
    <w:p w14:paraId="1287C5DB" w14:textId="77777777" w:rsidR="005377F9" w:rsidRPr="00C31E24" w:rsidRDefault="005377F9" w:rsidP="005377F9">
      <w:pPr>
        <w:pStyle w:val="H6"/>
      </w:pPr>
      <w:bookmarkStart w:id="421" w:name="_Toc52787524"/>
      <w:bookmarkStart w:id="422" w:name="_Toc52787705"/>
      <w:r w:rsidRPr="00C31E24">
        <w:t>6.1.1.11.2</w:t>
      </w:r>
      <w:r w:rsidRPr="00C31E24">
        <w:tab/>
        <w:t>Conformance requirements</w:t>
      </w:r>
      <w:bookmarkEnd w:id="421"/>
      <w:bookmarkEnd w:id="422"/>
    </w:p>
    <w:p w14:paraId="7DBE1582" w14:textId="61ABC874" w:rsidR="005377F9" w:rsidRPr="00C31E24" w:rsidRDefault="005377F9" w:rsidP="005377F9">
      <w:r w:rsidRPr="00C31E24">
        <w:t>References: The conformance requirements covered in the current Test Case are specified in TS 24.281, clauses 9.2.1.2.1.2, TS 24.581 clauses 6.2.5.2.2, 6.2.5.3.2, 6.2.5.3.3, 6.2.5.4.5, 6.2.5.5.3, 6.2.5.6.4.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04C09DA" w14:textId="77777777" w:rsidR="005377F9" w:rsidRPr="00C31E24" w:rsidRDefault="005377F9" w:rsidP="005377F9">
      <w:r w:rsidRPr="00C31E24">
        <w:t>[TS 24.281, clause 9.2.1.2.1.2]</w:t>
      </w:r>
    </w:p>
    <w:p w14:paraId="002299C9" w14:textId="77777777" w:rsidR="005377F9" w:rsidRPr="00C31E24" w:rsidRDefault="005377F9" w:rsidP="005377F9">
      <w:r w:rsidRPr="00C31E24">
        <w:t>In the procedures in this subclause:</w:t>
      </w:r>
    </w:p>
    <w:p w14:paraId="4A72603A" w14:textId="77777777" w:rsidR="005377F9" w:rsidRPr="00C31E24" w:rsidRDefault="005377F9" w:rsidP="005377F9">
      <w:pPr>
        <w:pStyle w:val="B1"/>
      </w:pPr>
      <w:r w:rsidRPr="00C31E24">
        <w:t>1)</w:t>
      </w:r>
      <w:r w:rsidRPr="00C31E24">
        <w:tab/>
        <w:t>emergency indication in an incoming SIP INVITE request refers to the &lt;emergency-ind&gt; element of the application/vnd.3gpp.mc</w:t>
      </w:r>
      <w:r w:rsidRPr="00C31E24">
        <w:rPr>
          <w:lang w:eastAsia="zh-CN"/>
        </w:rPr>
        <w:t>video</w:t>
      </w:r>
      <w:r w:rsidRPr="00C31E24">
        <w:t>-info+xml MIME body; and</w:t>
      </w:r>
    </w:p>
    <w:p w14:paraId="20E27FBB" w14:textId="77777777" w:rsidR="005377F9" w:rsidRPr="00C31E24" w:rsidRDefault="005377F9" w:rsidP="005377F9">
      <w:pPr>
        <w:pStyle w:val="B1"/>
      </w:pPr>
      <w:r w:rsidRPr="00C31E24">
        <w:t>2)</w:t>
      </w:r>
      <w:r w:rsidRPr="00C31E24">
        <w:tab/>
        <w:t>imminent peril indication in an incoming SIP INVITE request refers to the &lt;imminentperil-ind&gt; element of the application/vnd.3gpp.mc</w:t>
      </w:r>
      <w:r w:rsidRPr="00C31E24">
        <w:rPr>
          <w:lang w:eastAsia="zh-CN"/>
        </w:rPr>
        <w:t>video</w:t>
      </w:r>
      <w:r w:rsidRPr="00C31E24">
        <w:t>-info+xml MIME body.</w:t>
      </w:r>
    </w:p>
    <w:p w14:paraId="2C4AE1A8" w14:textId="77777777" w:rsidR="005377F9" w:rsidRPr="00C31E24" w:rsidRDefault="005377F9" w:rsidP="005377F9">
      <w:r w:rsidRPr="00C31E24">
        <w:t>Upon receipt of an initial SIP INVITE request, the MCVideo client shall follow the procedures for termination of multimedia sessions in the IM CN subsystem as specified in 3GPP TS 24.229 [</w:t>
      </w:r>
      <w:r w:rsidRPr="00C31E24">
        <w:rPr>
          <w:lang w:eastAsia="zh-CN"/>
        </w:rPr>
        <w:t>11</w:t>
      </w:r>
      <w:r w:rsidRPr="00C31E24">
        <w:t>] with the clarifications below.</w:t>
      </w:r>
    </w:p>
    <w:p w14:paraId="4FBFB0C3" w14:textId="77777777" w:rsidR="005377F9" w:rsidRPr="00C31E24" w:rsidRDefault="005377F9" w:rsidP="005377F9">
      <w:r w:rsidRPr="00C31E24">
        <w:t>The MCVideo client:</w:t>
      </w:r>
    </w:p>
    <w:p w14:paraId="07ED14AA" w14:textId="77777777" w:rsidR="005377F9" w:rsidRPr="00C31E24" w:rsidRDefault="005377F9" w:rsidP="005377F9">
      <w:pPr>
        <w:pStyle w:val="B1"/>
      </w:pPr>
      <w:r w:rsidRPr="00C31E24">
        <w:t>1)</w:t>
      </w:r>
      <w:r w:rsidRPr="00C31E24">
        <w:tab/>
        <w:t>may reject the SIP INVITE request if either of the following conditions are met:</w:t>
      </w:r>
    </w:p>
    <w:p w14:paraId="2D3E7FD9" w14:textId="77777777" w:rsidR="005377F9" w:rsidRPr="00C31E24" w:rsidRDefault="005377F9" w:rsidP="005377F9">
      <w:pPr>
        <w:pStyle w:val="B2"/>
      </w:pPr>
      <w:r w:rsidRPr="00C31E24">
        <w:t>a)</w:t>
      </w:r>
      <w:r w:rsidRPr="00C31E24">
        <w:tab/>
        <w:t>MCVideo client does not have enough resources to handle the call; or</w:t>
      </w:r>
    </w:p>
    <w:p w14:paraId="51BB6340" w14:textId="77777777" w:rsidR="005377F9" w:rsidRPr="00C31E24" w:rsidRDefault="005377F9" w:rsidP="005377F9">
      <w:pPr>
        <w:pStyle w:val="B2"/>
      </w:pPr>
      <w:r w:rsidRPr="00C31E24">
        <w:t>b)</w:t>
      </w:r>
      <w:r w:rsidRPr="00C31E24">
        <w:tab/>
        <w:t>any other reason outside the scope of this specification;</w:t>
      </w:r>
    </w:p>
    <w:p w14:paraId="1CDB69AA" w14:textId="77777777" w:rsidR="005377F9" w:rsidRPr="00C31E24" w:rsidRDefault="005377F9" w:rsidP="005377F9">
      <w:pPr>
        <w:pStyle w:val="B1"/>
      </w:pPr>
      <w:r w:rsidRPr="00C31E24">
        <w:t>2)</w:t>
      </w:r>
      <w:r w:rsidRPr="00C31E24">
        <w:tab/>
        <w:t>if the SIP INVITE request is rejected in step 1), shall respond toward participating MCVideo function either with appropriate reject code as specified in 3GPP TS 24.229 [51] and warning texts as specified in subclause </w:t>
      </w:r>
      <w:r w:rsidRPr="00C31E24">
        <w:rPr>
          <w:lang w:eastAsia="zh-CN"/>
        </w:rPr>
        <w:t>4.4.2</w:t>
      </w:r>
      <w:r w:rsidRPr="00C31E24">
        <w:t xml:space="preserve"> or with SIP 480 (Temporarily unavailable) response not including warning texts if the user is authorised to restrict the reason for failure and skip the rest of the steps of this subclause;</w:t>
      </w:r>
    </w:p>
    <w:p w14:paraId="28716950" w14:textId="77777777" w:rsidR="005377F9" w:rsidRPr="00C31E24" w:rsidRDefault="005377F9" w:rsidP="005377F9">
      <w:pPr>
        <w:pStyle w:val="NO"/>
      </w:pPr>
      <w:r w:rsidRPr="00C31E24">
        <w:t>NOTE:</w:t>
      </w:r>
      <w:r w:rsidRPr="00C31E24">
        <w:tab/>
        <w:t>If the SIP INVITE request contains an emergency indication or imminent peril indication, the MCVideo client can by means beyond the scope of this specification choose to accept the request.</w:t>
      </w:r>
    </w:p>
    <w:p w14:paraId="21E1F1A3" w14:textId="77777777" w:rsidR="005377F9" w:rsidRPr="00C31E24" w:rsidRDefault="005377F9" w:rsidP="005377F9">
      <w:pPr>
        <w:pStyle w:val="B1"/>
      </w:pPr>
      <w:r w:rsidRPr="00C31E24">
        <w:t>3)</w:t>
      </w:r>
      <w:r w:rsidRPr="00C31E24">
        <w:tab/>
        <w:t>shall check if a Resource-Priority header field is included in the incoming SIP INVITE request and may perform further actions outside the scope of this specification to act upon an included Resource-Priority header field as specified in 3GPP TS 24.229 [</w:t>
      </w:r>
      <w:r w:rsidRPr="00C31E24">
        <w:rPr>
          <w:lang w:eastAsia="zh-CN"/>
        </w:rPr>
        <w:t>11</w:t>
      </w:r>
      <w:r w:rsidRPr="00C31E24">
        <w:t>];</w:t>
      </w:r>
    </w:p>
    <w:p w14:paraId="73FFD04E" w14:textId="77777777" w:rsidR="005377F9" w:rsidRPr="00C31E24" w:rsidRDefault="005377F9" w:rsidP="005377F9">
      <w:pPr>
        <w:pStyle w:val="B1"/>
      </w:pPr>
      <w:r w:rsidRPr="00C31E24">
        <w:t>4)</w:t>
      </w:r>
      <w:r w:rsidRPr="00C31E24">
        <w:tab/>
        <w:t>if the SIP INVITE request contains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 the &lt;emergency-ind&gt; element set to a value of "true":</w:t>
      </w:r>
    </w:p>
    <w:p w14:paraId="37E7353A" w14:textId="77777777" w:rsidR="005377F9" w:rsidRPr="00C31E24" w:rsidRDefault="005377F9" w:rsidP="005377F9">
      <w:pPr>
        <w:pStyle w:val="B2"/>
      </w:pPr>
      <w:r w:rsidRPr="00C31E24">
        <w:t>a)</w:t>
      </w:r>
      <w:r w:rsidRPr="00C31E24">
        <w:tab/>
        <w:t>should display to the MCVideo user an indication that this is a SIP INVITE request for an MCVideo emergency group call and:</w:t>
      </w:r>
    </w:p>
    <w:p w14:paraId="3BF1B355" w14:textId="77777777" w:rsidR="005377F9" w:rsidRPr="00C31E24" w:rsidRDefault="005377F9" w:rsidP="005377F9">
      <w:pPr>
        <w:pStyle w:val="B3"/>
      </w:pPr>
      <w:r w:rsidRPr="00C31E24">
        <w:t>i)</w:t>
      </w:r>
      <w:r w:rsidRPr="00C31E24">
        <w:tab/>
        <w:t>should display the MCVideo ID of the originator of the MCVideo emergency group call contained in the &lt;mc</w:t>
      </w:r>
      <w:r w:rsidRPr="00C31E24">
        <w:rPr>
          <w:lang w:eastAsia="zh-CN"/>
        </w:rPr>
        <w:t>video</w:t>
      </w:r>
      <w:r w:rsidRPr="00C31E24">
        <w:t>-calling-user-id&gt; element of the application/vnd.3gpp.mc</w:t>
      </w:r>
      <w:r w:rsidRPr="00C31E24">
        <w:rPr>
          <w:lang w:eastAsia="zh-CN"/>
        </w:rPr>
        <w:t>video</w:t>
      </w:r>
      <w:r w:rsidRPr="00C31E24">
        <w:t>-info+xml MIME body;</w:t>
      </w:r>
    </w:p>
    <w:p w14:paraId="4279A5BC" w14:textId="77777777" w:rsidR="005377F9" w:rsidRPr="00C31E24" w:rsidRDefault="005377F9" w:rsidP="005377F9">
      <w:pPr>
        <w:pStyle w:val="B3"/>
      </w:pPr>
      <w:r w:rsidRPr="00C31E24">
        <w:t>ii)</w:t>
      </w:r>
      <w:r w:rsidRPr="00C31E24">
        <w:tab/>
        <w:t>should display the MCVideo group identity of the group with the emergency condition contained in the &lt;mc</w:t>
      </w:r>
      <w:r w:rsidRPr="00C31E24">
        <w:rPr>
          <w:lang w:eastAsia="zh-CN"/>
        </w:rPr>
        <w:t>video</w:t>
      </w:r>
      <w:r w:rsidRPr="00C31E24">
        <w:t>-calling-group-id&gt; element; and</w:t>
      </w:r>
    </w:p>
    <w:p w14:paraId="4FD7FFAD" w14:textId="77777777" w:rsidR="005377F9" w:rsidRPr="00C31E24" w:rsidRDefault="005377F9" w:rsidP="005377F9">
      <w:pPr>
        <w:pStyle w:val="B3"/>
      </w:pPr>
      <w:r w:rsidRPr="00C31E24">
        <w:t>iii)</w:t>
      </w:r>
      <w:r w:rsidRPr="00C31E24">
        <w:tab/>
        <w:t>if the &lt;alert-ind&gt; element is set to "true", should display to the MCVideo user an indication of the MCVideo emergency alert and associated information;</w:t>
      </w:r>
    </w:p>
    <w:p w14:paraId="2C787CA5" w14:textId="77777777" w:rsidR="005377F9" w:rsidRPr="00C31E24" w:rsidRDefault="005377F9" w:rsidP="005377F9">
      <w:pPr>
        <w:pStyle w:val="B2"/>
      </w:pPr>
      <w:r w:rsidRPr="00C31E24">
        <w:t>b)</w:t>
      </w:r>
      <w:r w:rsidRPr="00C31E24">
        <w:tab/>
        <w:t>shall set the MCVideo emergency group state to "MVEG 2: in-progress";</w:t>
      </w:r>
    </w:p>
    <w:p w14:paraId="255295E4" w14:textId="77777777" w:rsidR="005377F9" w:rsidRPr="00C31E24" w:rsidRDefault="005377F9" w:rsidP="005377F9">
      <w:pPr>
        <w:pStyle w:val="B2"/>
      </w:pPr>
      <w:r w:rsidRPr="00C31E24">
        <w:t>c)</w:t>
      </w:r>
      <w:r w:rsidRPr="00C31E24">
        <w:tab/>
        <w:t>shall set the MCVideo imminent peril group state to "MVIG 1: no-imminent-peril"; and</w:t>
      </w:r>
    </w:p>
    <w:p w14:paraId="6C4D1E66" w14:textId="77777777" w:rsidR="005377F9" w:rsidRPr="00C31E24" w:rsidRDefault="005377F9" w:rsidP="005377F9">
      <w:pPr>
        <w:pStyle w:val="B2"/>
      </w:pPr>
      <w:r w:rsidRPr="00C31E24">
        <w:t>d)</w:t>
      </w:r>
      <w:r w:rsidRPr="00C31E24">
        <w:tab/>
        <w:t>shall set the MCVideo imminent peril group call state to "MVIGC 1: imminent-peril-gc-capable"; otherwise</w:t>
      </w:r>
    </w:p>
    <w:p w14:paraId="65940F56" w14:textId="77777777" w:rsidR="005377F9" w:rsidRPr="00C31E24" w:rsidRDefault="005377F9" w:rsidP="005377F9">
      <w:pPr>
        <w:pStyle w:val="B1"/>
      </w:pPr>
      <w:r w:rsidRPr="00C31E24">
        <w:t>5)</w:t>
      </w:r>
      <w:r w:rsidRPr="00C31E24">
        <w:tab/>
        <w:t>if the SIP INVITE request contains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 the &lt;imminentperil-ind&gt; element set to a value of "true":</w:t>
      </w:r>
    </w:p>
    <w:p w14:paraId="7C1D3FD0" w14:textId="77777777" w:rsidR="005377F9" w:rsidRPr="00C31E24" w:rsidRDefault="005377F9" w:rsidP="005377F9">
      <w:pPr>
        <w:pStyle w:val="B2"/>
      </w:pPr>
      <w:r w:rsidRPr="00C31E24">
        <w:t>a)</w:t>
      </w:r>
      <w:r w:rsidRPr="00C31E24">
        <w:tab/>
        <w:t>should display to the MCVideo user an indication that this is a SIP INVITE request for an MCVideo imminent peril group call and:</w:t>
      </w:r>
    </w:p>
    <w:p w14:paraId="09260C25" w14:textId="77777777" w:rsidR="005377F9" w:rsidRPr="00C31E24" w:rsidRDefault="005377F9" w:rsidP="005377F9">
      <w:pPr>
        <w:pStyle w:val="B3"/>
      </w:pPr>
      <w:r w:rsidRPr="00C31E24">
        <w:t>i)</w:t>
      </w:r>
      <w:r w:rsidRPr="00C31E24">
        <w:tab/>
        <w:t>should display the MCVideo ID of the originator of the MCVideo imminent peril group call contained in the &lt;mc</w:t>
      </w:r>
      <w:r w:rsidRPr="00C31E24">
        <w:rPr>
          <w:lang w:eastAsia="zh-CN"/>
        </w:rPr>
        <w:t>video</w:t>
      </w:r>
      <w:r w:rsidRPr="00C31E24">
        <w:t>-calling-user-id&gt; element of the application/vnd.3gpp.mc</w:t>
      </w:r>
      <w:r w:rsidRPr="00C31E24">
        <w:rPr>
          <w:lang w:eastAsia="zh-CN"/>
        </w:rPr>
        <w:t>video</w:t>
      </w:r>
      <w:r w:rsidRPr="00C31E24">
        <w:t>-info+xml MIME body; and</w:t>
      </w:r>
    </w:p>
    <w:p w14:paraId="13ACAB68" w14:textId="77777777" w:rsidR="005377F9" w:rsidRPr="00C31E24" w:rsidRDefault="005377F9" w:rsidP="005377F9">
      <w:pPr>
        <w:pStyle w:val="B3"/>
      </w:pPr>
      <w:r w:rsidRPr="00C31E24">
        <w:t>ii)</w:t>
      </w:r>
      <w:r w:rsidRPr="00C31E24">
        <w:tab/>
        <w:t>should display the MCVideo group identity of the group with the imminent peril condition contained in the &lt;mc</w:t>
      </w:r>
      <w:r w:rsidRPr="00C31E24">
        <w:rPr>
          <w:lang w:eastAsia="zh-CN"/>
        </w:rPr>
        <w:t>video</w:t>
      </w:r>
      <w:r w:rsidRPr="00C31E24">
        <w:t>-calling-group-id&gt; element; and</w:t>
      </w:r>
    </w:p>
    <w:p w14:paraId="62385E97" w14:textId="77777777" w:rsidR="005377F9" w:rsidRPr="00C31E24" w:rsidRDefault="005377F9" w:rsidP="005377F9">
      <w:pPr>
        <w:pStyle w:val="B2"/>
      </w:pPr>
      <w:r w:rsidRPr="00C31E24">
        <w:t>b)</w:t>
      </w:r>
      <w:r w:rsidRPr="00C31E24">
        <w:tab/>
        <w:t>shall set the MCVideo imminent peril group state to "MVIG 2: in-progress";</w:t>
      </w:r>
    </w:p>
    <w:p w14:paraId="2791AE55" w14:textId="77777777" w:rsidR="005377F9" w:rsidRPr="00C31E24" w:rsidRDefault="005377F9" w:rsidP="005377F9">
      <w:pPr>
        <w:pStyle w:val="B1"/>
      </w:pPr>
      <w:r w:rsidRPr="00C31E24">
        <w:t>6)</w:t>
      </w:r>
      <w:r w:rsidRPr="00C31E24">
        <w:tab/>
        <w:t>may display to the MCVideo user the MCVideo ID of the inviting MCVideo user;</w:t>
      </w:r>
    </w:p>
    <w:p w14:paraId="1AD9C6CD" w14:textId="77777777" w:rsidR="005377F9" w:rsidRPr="00C31E24" w:rsidRDefault="005377F9" w:rsidP="005377F9">
      <w:pPr>
        <w:pStyle w:val="B1"/>
      </w:pPr>
      <w:r w:rsidRPr="00C31E24">
        <w:t>7)</w:t>
      </w:r>
      <w:r w:rsidRPr="00C31E24">
        <w:tab/>
        <w:t>shall perform the automatic commencement procedures specified in subclause </w:t>
      </w:r>
      <w:r w:rsidRPr="00C31E24">
        <w:rPr>
          <w:lang w:eastAsia="zh-CN"/>
        </w:rPr>
        <w:t>6.2.3.1.2</w:t>
      </w:r>
      <w:r w:rsidRPr="00C31E24">
        <w:t xml:space="preserve"> if one of the following conditions are met:</w:t>
      </w:r>
    </w:p>
    <w:p w14:paraId="2FAC6ABC" w14:textId="77777777" w:rsidR="005377F9" w:rsidRPr="00C31E24" w:rsidRDefault="005377F9" w:rsidP="005377F9">
      <w:pPr>
        <w:pStyle w:val="B2"/>
      </w:pPr>
      <w:r w:rsidRPr="00C31E24">
        <w:t>a)</w:t>
      </w:r>
      <w:r w:rsidRPr="00C31E24">
        <w:tab/>
        <w:t>SIP INVITE request contains an Answer-Mode header field with the value "Auto" and the MCVideo service setting at the invited MCVideo client for answering the call is set to automatic commencement mode; or</w:t>
      </w:r>
    </w:p>
    <w:p w14:paraId="048773FC" w14:textId="77777777" w:rsidR="005377F9" w:rsidRPr="00C31E24" w:rsidRDefault="005377F9" w:rsidP="005377F9">
      <w:pPr>
        <w:pStyle w:val="B2"/>
      </w:pPr>
      <w:r w:rsidRPr="00C31E24">
        <w:t>b)</w:t>
      </w:r>
      <w:r w:rsidRPr="00C31E24">
        <w:tab/>
        <w:t>SIP INVITE request contains an Answer-Mode header field with the value "Auto" and the MCVideo service setting at the invited MCVideo client for answering the call is set to manual commencement mode, yet the invited MCVideo client allows the call to be answered with automatic commencement mode;</w:t>
      </w:r>
    </w:p>
    <w:p w14:paraId="5B793B2D" w14:textId="77777777" w:rsidR="005377F9" w:rsidRPr="00C31E24" w:rsidRDefault="005377F9" w:rsidP="005377F9">
      <w:pPr>
        <w:pStyle w:val="B1"/>
      </w:pPr>
      <w:r w:rsidRPr="00C31E24">
        <w:t>8)</w:t>
      </w:r>
      <w:r w:rsidRPr="00C31E24">
        <w:tab/>
        <w:t>shall perform the manual commencement procedures specified in subclause </w:t>
      </w:r>
      <w:r w:rsidRPr="00C31E24">
        <w:rPr>
          <w:lang w:eastAsia="zh-CN"/>
        </w:rPr>
        <w:t>6.2.3.2.2</w:t>
      </w:r>
      <w:r w:rsidRPr="00C31E24">
        <w:t xml:space="preserve"> if one of the following conditions are met:</w:t>
      </w:r>
    </w:p>
    <w:p w14:paraId="54E002C4" w14:textId="77777777" w:rsidR="005377F9" w:rsidRPr="00C31E24" w:rsidRDefault="005377F9" w:rsidP="005377F9">
      <w:pPr>
        <w:pStyle w:val="B2"/>
      </w:pPr>
      <w:r w:rsidRPr="00C31E24">
        <w:t>a)</w:t>
      </w:r>
      <w:r w:rsidRPr="00C31E24">
        <w:tab/>
        <w:t>SIP INVITE request contains an Answer-Mode header field with the value "Manual" and the MCVideo service setting at the invited MCVideo client for answering the call is to use manual commencement mode; or</w:t>
      </w:r>
    </w:p>
    <w:p w14:paraId="30D6F5BE" w14:textId="77777777" w:rsidR="005377F9" w:rsidRPr="00C31E24" w:rsidRDefault="005377F9" w:rsidP="005377F9">
      <w:pPr>
        <w:pStyle w:val="B2"/>
      </w:pPr>
      <w:r w:rsidRPr="00C31E24">
        <w:t>b)</w:t>
      </w:r>
      <w:r w:rsidRPr="00C31E2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and</w:t>
      </w:r>
    </w:p>
    <w:p w14:paraId="419E3A03" w14:textId="77777777" w:rsidR="005377F9" w:rsidRPr="00C31E24" w:rsidRDefault="005377F9" w:rsidP="005377F9">
      <w:pPr>
        <w:pStyle w:val="B1"/>
      </w:pPr>
      <w:r w:rsidRPr="00C31E24">
        <w:t>9)</w:t>
      </w:r>
      <w:r w:rsidRPr="00C31E24">
        <w:tab/>
        <w:t>when the SIP 200 (OK) response to the SIP INVITE request is sent, may subscribe to the conference event package as specified in subclause </w:t>
      </w:r>
      <w:r w:rsidRPr="00C31E24">
        <w:rPr>
          <w:lang w:eastAsia="zh-CN"/>
        </w:rPr>
        <w:t>9.1.3.1</w:t>
      </w:r>
      <w:r w:rsidRPr="00C31E24">
        <w:t>.</w:t>
      </w:r>
    </w:p>
    <w:p w14:paraId="2AFE876C" w14:textId="4190DF7B" w:rsidR="005377F9" w:rsidRPr="00C31E24" w:rsidRDefault="005377F9" w:rsidP="005377F9">
      <w:r w:rsidRPr="00C31E24" w:rsidDel="00005CAA">
        <w:t xml:space="preserve"> </w:t>
      </w:r>
      <w:r w:rsidRPr="00C31E24">
        <w:t>[TS 24.581, clause 6.2.5.2.2]</w:t>
      </w:r>
    </w:p>
    <w:p w14:paraId="019E1640" w14:textId="77777777" w:rsidR="005377F9" w:rsidRPr="00C31E24" w:rsidRDefault="005377F9" w:rsidP="005377F9">
      <w:r w:rsidRPr="00C31E24">
        <w:t>When an MCVideo call is established, the terminating transmission participant:</w:t>
      </w:r>
    </w:p>
    <w:p w14:paraId="28C84AD3" w14:textId="77777777" w:rsidR="005377F9" w:rsidRPr="00C31E24" w:rsidRDefault="005377F9" w:rsidP="005377F9">
      <w:pPr>
        <w:pStyle w:val="B1"/>
      </w:pPr>
      <w:r w:rsidRPr="00C31E24">
        <w:t>1.</w:t>
      </w:r>
      <w:r w:rsidRPr="00C31E24">
        <w:tab/>
        <w:t>shall create an instance of a 'Transmission participant state transition diagram for general reception control operation'; and</w:t>
      </w:r>
    </w:p>
    <w:p w14:paraId="26EB55A0" w14:textId="77777777" w:rsidR="005377F9" w:rsidRPr="00C31E24" w:rsidRDefault="005377F9" w:rsidP="005377F9">
      <w:pPr>
        <w:pStyle w:val="B1"/>
      </w:pPr>
      <w:r w:rsidRPr="00C31E24">
        <w:t>2.</w:t>
      </w:r>
      <w:r w:rsidRPr="00C31E24">
        <w:tab/>
        <w:t>shall enter the 'U: reception controller' state.</w:t>
      </w:r>
    </w:p>
    <w:p w14:paraId="2D40995B" w14:textId="77777777" w:rsidR="005377F9" w:rsidRPr="00C31E24" w:rsidRDefault="005377F9" w:rsidP="005377F9">
      <w:pPr>
        <w:pStyle w:val="NO"/>
      </w:pPr>
      <w:r w:rsidRPr="00C31E24">
        <w:t>NOTE:</w:t>
      </w:r>
      <w:r w:rsidRPr="00C31E24">
        <w:tab/>
        <w:t>From a transmission participant perspective the MCVideo call is established when the application and signalling plane sends the SIP 200 (OK) response.</w:t>
      </w:r>
    </w:p>
    <w:p w14:paraId="2247F910" w14:textId="77777777" w:rsidR="005377F9" w:rsidRPr="00C31E24" w:rsidRDefault="005377F9" w:rsidP="005377F9">
      <w:r w:rsidRPr="00C31E24">
        <w:t>[TS 24.581, clause 6.2.5.3.2]</w:t>
      </w:r>
    </w:p>
    <w:p w14:paraId="3E2A9119" w14:textId="77777777" w:rsidR="005377F9" w:rsidRPr="00C31E24" w:rsidRDefault="005377F9" w:rsidP="005377F9">
      <w:r w:rsidRPr="00C31E24">
        <w:t>Upon receiving the media transmission notification from the transmission control server, the transmission participant:</w:t>
      </w:r>
    </w:p>
    <w:p w14:paraId="020D49B6" w14:textId="77777777" w:rsidR="005377F9" w:rsidRPr="00C31E24" w:rsidRDefault="005377F9" w:rsidP="005377F9">
      <w:pPr>
        <w:pStyle w:val="B1"/>
      </w:pPr>
      <w:r w:rsidRPr="00C31E24">
        <w:t>1.</w:t>
      </w:r>
      <w:r w:rsidRPr="00C31E24">
        <w:tab/>
        <w:t>if the first bit in the subtype of the media transmission notification message is set to '1' (Acknowledgment is required) as described in subclause 9.2.2.1, shall send a Transmission control Ack message. The Transmission control Ack message:</w:t>
      </w:r>
    </w:p>
    <w:p w14:paraId="52D169D6" w14:textId="77777777" w:rsidR="005377F9" w:rsidRPr="00C31E24" w:rsidRDefault="005377F9" w:rsidP="005377F9">
      <w:pPr>
        <w:pStyle w:val="B2"/>
      </w:pPr>
      <w:r w:rsidRPr="00C31E24">
        <w:t>a.</w:t>
      </w:r>
      <w:r w:rsidRPr="00C31E24">
        <w:tab/>
        <w:t>shall include the Message Type field set to '6' (Media transmission notification); and</w:t>
      </w:r>
    </w:p>
    <w:p w14:paraId="46D622B7" w14:textId="77777777" w:rsidR="005377F9" w:rsidRPr="00C31E24" w:rsidRDefault="005377F9" w:rsidP="005377F9">
      <w:pPr>
        <w:pStyle w:val="B2"/>
      </w:pPr>
      <w:r w:rsidRPr="00C31E24">
        <w:t>b.</w:t>
      </w:r>
      <w:r w:rsidRPr="00C31E24">
        <w:tab/>
        <w:t>shall include the Source field set to '0' (the transmission participant is the source);</w:t>
      </w:r>
    </w:p>
    <w:p w14:paraId="1FFEAD82" w14:textId="77777777" w:rsidR="005377F9" w:rsidRPr="00C31E24" w:rsidRDefault="005377F9" w:rsidP="005377F9">
      <w:pPr>
        <w:pStyle w:val="B1"/>
      </w:pPr>
      <w:r w:rsidRPr="00C31E24">
        <w:t>2.</w:t>
      </w:r>
      <w:r w:rsidRPr="00C31E24">
        <w:tab/>
        <w:t>shall provide media transmission notification to the user;</w:t>
      </w:r>
    </w:p>
    <w:p w14:paraId="085324B4" w14:textId="77777777" w:rsidR="005377F9" w:rsidRPr="00C31E24" w:rsidRDefault="005377F9" w:rsidP="005377F9">
      <w:pPr>
        <w:pStyle w:val="B1"/>
      </w:pPr>
      <w:r w:rsidRPr="00C31E24">
        <w:t>3.</w:t>
      </w:r>
      <w:r w:rsidRPr="00C31E24">
        <w:tab/>
        <w:t>shall store the User ID and the SSRC of the user transmitting the media;</w:t>
      </w:r>
    </w:p>
    <w:p w14:paraId="78B3C403" w14:textId="77777777" w:rsidR="005377F9" w:rsidRPr="00C31E24" w:rsidRDefault="005377F9" w:rsidP="005377F9">
      <w:pPr>
        <w:pStyle w:val="B1"/>
      </w:pPr>
      <w:r w:rsidRPr="00C31E24">
        <w:t>4.</w:t>
      </w:r>
      <w:r w:rsidRPr="00C31E24">
        <w:tab/>
        <w:t>may display the details of the incoming media to the user; and</w:t>
      </w:r>
    </w:p>
    <w:p w14:paraId="237390E4" w14:textId="77777777" w:rsidR="005377F9" w:rsidRPr="00C31E24" w:rsidRDefault="005377F9" w:rsidP="005377F9">
      <w:pPr>
        <w:pStyle w:val="B1"/>
      </w:pPr>
      <w:r w:rsidRPr="00C31E24">
        <w:t>5.</w:t>
      </w:r>
      <w:r w:rsidRPr="00C31E24">
        <w:tab/>
        <w:t>shall remain in the 'U: reception controller' state.</w:t>
      </w:r>
    </w:p>
    <w:p w14:paraId="238A4097" w14:textId="77777777" w:rsidR="005377F9" w:rsidRPr="00C31E24" w:rsidRDefault="005377F9" w:rsidP="005377F9">
      <w:r w:rsidRPr="00C31E24">
        <w:t>[TS 24.581, clause 6.2.5.3.3]</w:t>
      </w:r>
    </w:p>
    <w:p w14:paraId="09DC9875" w14:textId="77777777" w:rsidR="005377F9" w:rsidRPr="00C31E24" w:rsidRDefault="005377F9" w:rsidP="005377F9">
      <w:r w:rsidRPr="00C31E24">
        <w:t>Upon receiving an indication from the user to request permission to receive media, the transmission participant:</w:t>
      </w:r>
    </w:p>
    <w:p w14:paraId="6ED16B6F" w14:textId="77777777" w:rsidR="005377F9" w:rsidRPr="00C31E24" w:rsidRDefault="005377F9" w:rsidP="005377F9">
      <w:pPr>
        <w:pStyle w:val="B1"/>
      </w:pPr>
      <w:r w:rsidRPr="00C31E24">
        <w:t>1.</w:t>
      </w:r>
      <w:r w:rsidRPr="00C31E24">
        <w:tab/>
        <w:t>shall send the Receive Media Request message toward the transmission control server; The Receive Media Request message:</w:t>
      </w:r>
    </w:p>
    <w:p w14:paraId="73138499" w14:textId="77777777" w:rsidR="005377F9" w:rsidRPr="00C31E24" w:rsidRDefault="005377F9" w:rsidP="005377F9">
      <w:pPr>
        <w:pStyle w:val="B2"/>
      </w:pPr>
      <w:r w:rsidRPr="00C31E24">
        <w:t>a.</w:t>
      </w:r>
      <w:r w:rsidRPr="00C31E24">
        <w:tab/>
        <w:t>if a different priority than the normal priority is required, shall include the Reception Priority field with the priority not higher than negotiated with the transmission control server as specified in subclause 14.3.3; and</w:t>
      </w:r>
    </w:p>
    <w:p w14:paraId="4ED2C469" w14:textId="77777777" w:rsidR="005377F9" w:rsidRPr="00C31E24" w:rsidRDefault="005377F9" w:rsidP="005377F9">
      <w:pPr>
        <w:pStyle w:val="B2"/>
      </w:pPr>
      <w:r w:rsidRPr="00C31E24">
        <w:t>b.</w:t>
      </w:r>
      <w:r w:rsidRPr="00C31E24">
        <w:tab/>
        <w:t>if the receive media request is a broadcast group call, system call, emergency call or an imminent peril call, shall include a Transmission Indicator field indicating the relevant call types;</w:t>
      </w:r>
    </w:p>
    <w:p w14:paraId="06C5E077" w14:textId="77777777" w:rsidR="005377F9" w:rsidRPr="00C31E24" w:rsidRDefault="005377F9" w:rsidP="005377F9">
      <w:pPr>
        <w:pStyle w:val="B1"/>
      </w:pPr>
      <w:r w:rsidRPr="00C31E24">
        <w:t>2.</w:t>
      </w:r>
      <w:r w:rsidRPr="00C31E24">
        <w:tab/>
        <w:t>shall create an instance of the 'Transmission participant state transition diagram for basic reception control operation';</w:t>
      </w:r>
    </w:p>
    <w:p w14:paraId="7040F36B" w14:textId="77777777" w:rsidR="005377F9" w:rsidRPr="00C31E24" w:rsidRDefault="005377F9" w:rsidP="005377F9">
      <w:pPr>
        <w:pStyle w:val="B1"/>
      </w:pPr>
      <w:r w:rsidRPr="00C31E24">
        <w:t>3.</w:t>
      </w:r>
      <w:r w:rsidRPr="00C31E24">
        <w:tab/>
        <w:t>shall map the stored User ID and the SSRC of the user transmitting the media with instance of 'Transmission participant state transition diagram for basic reception control operation' created in step 2; and</w:t>
      </w:r>
    </w:p>
    <w:p w14:paraId="06C746F0" w14:textId="77777777" w:rsidR="005377F9" w:rsidRPr="00C31E24" w:rsidRDefault="005377F9" w:rsidP="005377F9">
      <w:pPr>
        <w:pStyle w:val="B1"/>
      </w:pPr>
      <w:r w:rsidRPr="00C31E24">
        <w:t>4.</w:t>
      </w:r>
      <w:r w:rsidRPr="00C31E24">
        <w:tab/>
        <w:t>shall remain in the 'U: reception controller' state.</w:t>
      </w:r>
    </w:p>
    <w:p w14:paraId="25F90A6E" w14:textId="77777777" w:rsidR="005377F9" w:rsidRPr="00C31E24" w:rsidRDefault="005377F9" w:rsidP="005377F9">
      <w:r w:rsidRPr="00C31E24">
        <w:t>[TS 24.581, clause 6.2.5.4.5]</w:t>
      </w:r>
    </w:p>
    <w:p w14:paraId="5E11DC00" w14:textId="77777777" w:rsidR="005377F9" w:rsidRPr="00C31E24" w:rsidRDefault="005377F9" w:rsidP="005377F9">
      <w:r w:rsidRPr="00C31E24">
        <w:t>Upon receiving a granted response for Receive media request message, the transmission participant:</w:t>
      </w:r>
    </w:p>
    <w:p w14:paraId="6E31D51F" w14:textId="77777777" w:rsidR="005377F9" w:rsidRPr="00C31E24" w:rsidRDefault="005377F9" w:rsidP="005377F9">
      <w:pPr>
        <w:pStyle w:val="B1"/>
      </w:pPr>
      <w:r w:rsidRPr="00C31E24">
        <w:t>1.</w:t>
      </w:r>
      <w:r w:rsidRPr="00C31E24">
        <w:tab/>
        <w:t>if the first bit in the subtype of the Receive media response message is set to '1' (Acknowledgment is required) as described in subclause 9.2.2.1, shall send a Transmission control Ack message. The Transmission control Ack message:</w:t>
      </w:r>
    </w:p>
    <w:p w14:paraId="08CA0066" w14:textId="77777777" w:rsidR="005377F9" w:rsidRPr="00C31E24" w:rsidRDefault="005377F9" w:rsidP="005377F9">
      <w:pPr>
        <w:pStyle w:val="B2"/>
      </w:pPr>
      <w:r w:rsidRPr="00C31E24">
        <w:t>a.</w:t>
      </w:r>
      <w:r w:rsidRPr="00C31E24">
        <w:tab/>
        <w:t>shall include the Message Type field set to '7' (Receive media response); and</w:t>
      </w:r>
    </w:p>
    <w:p w14:paraId="487DFF87" w14:textId="77777777" w:rsidR="005377F9" w:rsidRPr="00C31E24" w:rsidRDefault="005377F9" w:rsidP="005377F9">
      <w:pPr>
        <w:pStyle w:val="B2"/>
      </w:pPr>
      <w:r w:rsidRPr="00C31E24">
        <w:t>b.</w:t>
      </w:r>
      <w:r w:rsidRPr="00C31E24">
        <w:tab/>
        <w:t>shall include the Source field set to '0' (the transmission participant is the source);</w:t>
      </w:r>
    </w:p>
    <w:p w14:paraId="24C0B9E8" w14:textId="77777777" w:rsidR="005377F9" w:rsidRPr="00C31E24" w:rsidRDefault="005377F9" w:rsidP="005377F9">
      <w:pPr>
        <w:pStyle w:val="B1"/>
      </w:pPr>
      <w:r w:rsidRPr="00C31E24">
        <w:t>2.</w:t>
      </w:r>
      <w:r w:rsidRPr="00C31E24">
        <w:tab/>
        <w:t>shall provide receive media success notification to the user;</w:t>
      </w:r>
    </w:p>
    <w:p w14:paraId="10A8C749" w14:textId="77777777" w:rsidR="005377F9" w:rsidRPr="00C31E24" w:rsidRDefault="005377F9" w:rsidP="005377F9">
      <w:pPr>
        <w:pStyle w:val="B1"/>
      </w:pPr>
      <w:r w:rsidRPr="00C31E24">
        <w:t>3.</w:t>
      </w:r>
      <w:r w:rsidRPr="00C31E24">
        <w:tab/>
        <w:t>if the Receive Media Indicator field is included and the B-bit is set to '1' (Broadcast group call), shall provide a notification to the user indicating the type of call;</w:t>
      </w:r>
    </w:p>
    <w:p w14:paraId="35F1F25E" w14:textId="77777777" w:rsidR="005377F9" w:rsidRPr="00C31E24" w:rsidRDefault="005377F9" w:rsidP="005377F9">
      <w:pPr>
        <w:pStyle w:val="B1"/>
      </w:pPr>
      <w:r w:rsidRPr="00C31E24">
        <w:t>4.</w:t>
      </w:r>
      <w:r w:rsidRPr="00C31E24">
        <w:tab/>
        <w:t>shall stop timer T103 (Receive Media Request); and</w:t>
      </w:r>
    </w:p>
    <w:p w14:paraId="1DEBD87E" w14:textId="77777777" w:rsidR="005377F9" w:rsidRPr="00C31E24" w:rsidRDefault="005377F9" w:rsidP="005377F9">
      <w:pPr>
        <w:pStyle w:val="B1"/>
      </w:pPr>
      <w:r w:rsidRPr="00C31E24">
        <w:t>5.</w:t>
      </w:r>
      <w:r w:rsidRPr="00C31E24">
        <w:tab/>
        <w:t>shall enter the 'U: has permission to receive' state.</w:t>
      </w:r>
    </w:p>
    <w:p w14:paraId="7BDD132A" w14:textId="77777777" w:rsidR="005377F9" w:rsidRPr="00C31E24" w:rsidRDefault="005377F9" w:rsidP="005377F9">
      <w:r w:rsidRPr="00C31E24">
        <w:t>[TS 24.581, clause 6.2.5.5.3]</w:t>
      </w:r>
    </w:p>
    <w:p w14:paraId="6B3537B4" w14:textId="77777777" w:rsidR="005377F9" w:rsidRPr="00C31E24" w:rsidRDefault="005377F9" w:rsidP="005377F9">
      <w:r w:rsidRPr="00C31E24">
        <w:t>Upon receiving an indication from the user to end the RTP media reception, the transmission participant:</w:t>
      </w:r>
    </w:p>
    <w:p w14:paraId="73A6E18F" w14:textId="77777777" w:rsidR="005377F9" w:rsidRPr="00C31E24" w:rsidRDefault="005377F9" w:rsidP="005377F9">
      <w:pPr>
        <w:pStyle w:val="B1"/>
      </w:pPr>
      <w:r w:rsidRPr="00C31E24">
        <w:t>1.</w:t>
      </w:r>
      <w:r w:rsidRPr="00C31E24">
        <w:tab/>
        <w:t>shall send a Media reception end request message towards the transmission control server The Media reception end request message:</w:t>
      </w:r>
    </w:p>
    <w:p w14:paraId="64281DD0" w14:textId="77777777" w:rsidR="005377F9" w:rsidRPr="00C31E24" w:rsidRDefault="005377F9" w:rsidP="005377F9">
      <w:pPr>
        <w:pStyle w:val="B2"/>
      </w:pPr>
      <w:r w:rsidRPr="00C31E24">
        <w:t>a.</w:t>
      </w:r>
      <w:r w:rsidRPr="00C31E24">
        <w:tab/>
        <w:t>if the session is a broadcast call and if the session was established as a normal call, shall include the Transmission Indicator with the A-bit set to '1' (Normal call); and</w:t>
      </w:r>
    </w:p>
    <w:p w14:paraId="720C9FEF" w14:textId="77777777" w:rsidR="005377F9" w:rsidRPr="00C31E24" w:rsidRDefault="005377F9" w:rsidP="005377F9">
      <w:pPr>
        <w:pStyle w:val="B2"/>
      </w:pPr>
      <w:r w:rsidRPr="00C31E24">
        <w:t>b.</w:t>
      </w:r>
      <w:r w:rsidRPr="00C31E24">
        <w:tab/>
        <w:t>shall include the SSRC of user transmitting the media in the Media reception end request message;</w:t>
      </w:r>
    </w:p>
    <w:p w14:paraId="696078D3" w14:textId="77777777" w:rsidR="005377F9" w:rsidRPr="00C31E24" w:rsidRDefault="005377F9" w:rsidP="005377F9">
      <w:pPr>
        <w:pStyle w:val="B1"/>
      </w:pPr>
      <w:r w:rsidRPr="00C31E24">
        <w:t>2.</w:t>
      </w:r>
      <w:r w:rsidRPr="00C31E24">
        <w:tab/>
        <w:t>shall remove the indication that the participant is overriding without revoke if this indication is stored;</w:t>
      </w:r>
    </w:p>
    <w:p w14:paraId="35083129" w14:textId="77777777" w:rsidR="005377F9" w:rsidRPr="00C31E24" w:rsidRDefault="005377F9" w:rsidP="005377F9">
      <w:pPr>
        <w:pStyle w:val="B1"/>
      </w:pPr>
      <w:r w:rsidRPr="00C31E24">
        <w:t>3.</w:t>
      </w:r>
      <w:r w:rsidRPr="00C31E24">
        <w:tab/>
        <w:t>shall remove the indication that the participant is overridden without revoke if this indication is stored;</w:t>
      </w:r>
    </w:p>
    <w:p w14:paraId="1652CB10" w14:textId="77777777" w:rsidR="005377F9" w:rsidRPr="00C31E24" w:rsidRDefault="005377F9" w:rsidP="005377F9">
      <w:pPr>
        <w:pStyle w:val="B1"/>
      </w:pPr>
      <w:r w:rsidRPr="00C31E24">
        <w:t>4.</w:t>
      </w:r>
      <w:r w:rsidRPr="00C31E24">
        <w:tab/>
        <w:t>shall start timer T104 (Receive Media Release) and initialize counter C104 (Receive Media Release) to 1; and</w:t>
      </w:r>
    </w:p>
    <w:p w14:paraId="0144DE23" w14:textId="77777777" w:rsidR="005377F9" w:rsidRPr="00C31E24" w:rsidRDefault="005377F9" w:rsidP="005377F9">
      <w:pPr>
        <w:pStyle w:val="B1"/>
      </w:pPr>
      <w:r w:rsidRPr="00C31E24">
        <w:t>5.</w:t>
      </w:r>
      <w:r w:rsidRPr="00C31E24">
        <w:tab/>
        <w:t>shall enter the 'U: pending reception release' state.</w:t>
      </w:r>
    </w:p>
    <w:p w14:paraId="4A0A9678" w14:textId="77777777" w:rsidR="005377F9" w:rsidRPr="00C31E24" w:rsidRDefault="005377F9" w:rsidP="005377F9">
      <w:r w:rsidRPr="00C31E24">
        <w:t>[TS 24.581, clause 6.2.5.6.4]</w:t>
      </w:r>
    </w:p>
    <w:p w14:paraId="133B4474" w14:textId="77777777" w:rsidR="005377F9" w:rsidRPr="00C31E24" w:rsidRDefault="005377F9" w:rsidP="005377F9">
      <w:r w:rsidRPr="00C31E24">
        <w:t>Upon receiving a MRE response message, the transmission participant:</w:t>
      </w:r>
    </w:p>
    <w:p w14:paraId="63BDC053" w14:textId="77777777" w:rsidR="005377F9" w:rsidRPr="00C31E24" w:rsidRDefault="005377F9" w:rsidP="005377F9">
      <w:pPr>
        <w:pStyle w:val="B1"/>
      </w:pPr>
      <w:r w:rsidRPr="00C31E24">
        <w:t>1.</w:t>
      </w:r>
      <w:r w:rsidRPr="00C31E24">
        <w:tab/>
        <w:t>if the first bit in the subtype of the MRE response message to '1' (Acknowledgment is required) as described in subclause 9.2.2.1, shall send a Transmission control Ack message. The Transmission control Ack message:</w:t>
      </w:r>
    </w:p>
    <w:p w14:paraId="0188141C" w14:textId="77777777" w:rsidR="005377F9" w:rsidRPr="00C31E24" w:rsidRDefault="005377F9" w:rsidP="005377F9">
      <w:pPr>
        <w:pStyle w:val="B2"/>
      </w:pPr>
      <w:r w:rsidRPr="00C31E24">
        <w:t>a.</w:t>
      </w:r>
      <w:r w:rsidRPr="00C31E24">
        <w:tab/>
        <w:t>shall include the Message Type field set to '3' (Media reception end response); and</w:t>
      </w:r>
    </w:p>
    <w:p w14:paraId="5C78357C" w14:textId="77777777" w:rsidR="005377F9" w:rsidRPr="00C31E24" w:rsidRDefault="005377F9" w:rsidP="005377F9">
      <w:pPr>
        <w:pStyle w:val="B2"/>
      </w:pPr>
      <w:r w:rsidRPr="00C31E24">
        <w:t>b.</w:t>
      </w:r>
      <w:r w:rsidRPr="00C31E24">
        <w:tab/>
        <w:t>shall include the Source field set to '0' (the transmission participant is the source);</w:t>
      </w:r>
    </w:p>
    <w:p w14:paraId="0AA8C28C" w14:textId="77777777" w:rsidR="005377F9" w:rsidRPr="00C31E24" w:rsidRDefault="005377F9" w:rsidP="005377F9">
      <w:pPr>
        <w:pStyle w:val="B1"/>
      </w:pPr>
      <w:r w:rsidRPr="00C31E24">
        <w:t>2.</w:t>
      </w:r>
      <w:r w:rsidRPr="00C31E24">
        <w:tab/>
        <w:t>may provide a Media reception end notification to the MCVideo user;</w:t>
      </w:r>
    </w:p>
    <w:p w14:paraId="073C3467" w14:textId="77777777" w:rsidR="005377F9" w:rsidRPr="00C31E24" w:rsidRDefault="005377F9" w:rsidP="005377F9">
      <w:pPr>
        <w:pStyle w:val="B1"/>
      </w:pPr>
      <w:r w:rsidRPr="00C31E24">
        <w:t>3.</w:t>
      </w:r>
      <w:r w:rsidRPr="00C31E24">
        <w:tab/>
        <w:t>if the Receive Media Indicator field is included and the B-bit set to '1' (Broadcast group call), shall provide a notification to the user indicating the type of call;</w:t>
      </w:r>
    </w:p>
    <w:p w14:paraId="2BB30818" w14:textId="77777777" w:rsidR="005377F9" w:rsidRPr="00C31E24" w:rsidRDefault="005377F9" w:rsidP="005377F9">
      <w:pPr>
        <w:pStyle w:val="B1"/>
      </w:pPr>
      <w:r w:rsidRPr="00C31E24">
        <w:t>4.</w:t>
      </w:r>
      <w:r w:rsidRPr="00C31E24">
        <w:tab/>
        <w:t>shall stop timer T104 (Receive Media Release); and</w:t>
      </w:r>
    </w:p>
    <w:p w14:paraId="0E4A4ECC" w14:textId="77777777" w:rsidR="005377F9" w:rsidRPr="00C31E24" w:rsidRDefault="005377F9" w:rsidP="005377F9">
      <w:pPr>
        <w:pStyle w:val="B1"/>
      </w:pPr>
      <w:r w:rsidRPr="00C31E24">
        <w:t>5.</w:t>
      </w:r>
      <w:r w:rsidRPr="00C31E24">
        <w:tab/>
        <w:t>shall enter the 'terminated' state.</w:t>
      </w:r>
    </w:p>
    <w:p w14:paraId="53BDA5ED" w14:textId="77777777" w:rsidR="005377F9" w:rsidRPr="00C31E24" w:rsidRDefault="005377F9" w:rsidP="005377F9">
      <w:pPr>
        <w:pStyle w:val="H6"/>
      </w:pPr>
      <w:bookmarkStart w:id="423" w:name="_Toc52787525"/>
      <w:bookmarkStart w:id="424" w:name="_Toc52787706"/>
      <w:r w:rsidRPr="00C31E24">
        <w:t>6.1.1.11.3</w:t>
      </w:r>
      <w:r w:rsidRPr="00C31E24">
        <w:tab/>
        <w:t>Test description</w:t>
      </w:r>
      <w:bookmarkEnd w:id="423"/>
      <w:bookmarkEnd w:id="424"/>
    </w:p>
    <w:p w14:paraId="2D934952" w14:textId="77777777" w:rsidR="005377F9" w:rsidRPr="00C31E24" w:rsidRDefault="005377F9" w:rsidP="005377F9">
      <w:pPr>
        <w:pStyle w:val="H6"/>
      </w:pPr>
      <w:r w:rsidRPr="00C31E24">
        <w:t>6.1.1.11.3.1</w:t>
      </w:r>
      <w:r w:rsidRPr="00C31E24">
        <w:tab/>
        <w:t>Pre-test conditions</w:t>
      </w:r>
    </w:p>
    <w:p w14:paraId="06708890" w14:textId="77777777" w:rsidR="005377F9" w:rsidRPr="00C31E24" w:rsidRDefault="005377F9" w:rsidP="005377F9">
      <w:pPr>
        <w:pStyle w:val="H6"/>
      </w:pPr>
      <w:r w:rsidRPr="00C31E24">
        <w:t>System Simulator:</w:t>
      </w:r>
    </w:p>
    <w:p w14:paraId="2633B183" w14:textId="77777777" w:rsidR="005377F9" w:rsidRPr="00C31E24" w:rsidRDefault="005377F9" w:rsidP="005377F9">
      <w:pPr>
        <w:pStyle w:val="B1"/>
      </w:pPr>
      <w:r w:rsidRPr="00C31E24">
        <w:t>-</w:t>
      </w:r>
      <w:r w:rsidRPr="00C31E24">
        <w:tab/>
        <w:t>SS (MCVideo server)</w:t>
      </w:r>
    </w:p>
    <w:p w14:paraId="282DC715" w14:textId="77777777" w:rsidR="005377F9" w:rsidRPr="00C31E24" w:rsidRDefault="005377F9" w:rsidP="005377F9">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7F3B37F5" w14:textId="77777777" w:rsidR="005377F9" w:rsidRPr="00C31E24" w:rsidRDefault="005377F9" w:rsidP="005377F9">
      <w:pPr>
        <w:pStyle w:val="H6"/>
      </w:pPr>
      <w:r w:rsidRPr="00C31E24">
        <w:t>IUT:</w:t>
      </w:r>
    </w:p>
    <w:p w14:paraId="1DDEAF36" w14:textId="77777777" w:rsidR="005377F9" w:rsidRPr="00C31E24" w:rsidRDefault="005377F9" w:rsidP="005377F9">
      <w:pPr>
        <w:pStyle w:val="B1"/>
      </w:pPr>
      <w:r w:rsidRPr="00C31E24">
        <w:t>-</w:t>
      </w:r>
      <w:r w:rsidRPr="00C31E24">
        <w:tab/>
        <w:t>UE (MCVideo client)</w:t>
      </w:r>
    </w:p>
    <w:p w14:paraId="02F4722E" w14:textId="77777777" w:rsidR="005377F9" w:rsidRPr="00C31E24" w:rsidRDefault="005377F9" w:rsidP="005377F9">
      <w:pPr>
        <w:pStyle w:val="B1"/>
        <w:ind w:left="284" w:firstLine="0"/>
      </w:pPr>
      <w:r w:rsidRPr="00C31E24">
        <w:t>-</w:t>
      </w:r>
      <w:r w:rsidRPr="00C31E24">
        <w:tab/>
        <w:t>The test USIM set as defined in TS 36.579-1 [2], subclause 5.5.10 is inserted.</w:t>
      </w:r>
    </w:p>
    <w:p w14:paraId="76CCEDBA" w14:textId="77777777" w:rsidR="005377F9" w:rsidRPr="00C31E24" w:rsidRDefault="005377F9" w:rsidP="005377F9">
      <w:pPr>
        <w:pStyle w:val="H6"/>
      </w:pPr>
      <w:r w:rsidRPr="00C31E24">
        <w:t>Preamble:</w:t>
      </w:r>
    </w:p>
    <w:p w14:paraId="2EC9006B" w14:textId="77777777" w:rsidR="005377F9" w:rsidRPr="00C31E24" w:rsidRDefault="005377F9" w:rsidP="005377F9">
      <w:pPr>
        <w:pStyle w:val="B1"/>
      </w:pPr>
      <w:r w:rsidRPr="00C31E24">
        <w:t>-</w:t>
      </w:r>
      <w:r w:rsidRPr="00C31E24">
        <w:tab/>
        <w:t>The UE has performed the Generic Test Procedure for MCVideo UE registration as specified in TS 36.579-1 [2], subclause 5.4.2A.</w:t>
      </w:r>
    </w:p>
    <w:p w14:paraId="7021DF69" w14:textId="77777777" w:rsidR="005377F9" w:rsidRPr="00C31E24" w:rsidRDefault="005377F9" w:rsidP="005377F9">
      <w:pPr>
        <w:pStyle w:val="B1"/>
      </w:pPr>
      <w:r w:rsidRPr="00C31E24">
        <w:t>-</w:t>
      </w:r>
      <w:r w:rsidRPr="00C31E24">
        <w:tab/>
        <w:t>The MCPTT User performs the Generic Test Procedure for MCVideo Authorization/Configuration and Key Generation as specified in TS 36.579-1 [2], subclause 5.3.2A.</w:t>
      </w:r>
    </w:p>
    <w:p w14:paraId="5E84B77A" w14:textId="77777777" w:rsidR="005377F9" w:rsidRPr="00C31E24" w:rsidRDefault="005377F9" w:rsidP="005377F9">
      <w:pPr>
        <w:pStyle w:val="B1"/>
      </w:pPr>
      <w:r w:rsidRPr="00C31E24">
        <w:t>-</w:t>
      </w:r>
      <w:r w:rsidRPr="00C31E24">
        <w:tab/>
        <w:t>UE States at the end of the preamble</w:t>
      </w:r>
    </w:p>
    <w:p w14:paraId="247FB8BC" w14:textId="77777777" w:rsidR="005377F9" w:rsidRPr="00C31E24" w:rsidRDefault="005377F9" w:rsidP="005377F9">
      <w:pPr>
        <w:pStyle w:val="B2"/>
      </w:pPr>
      <w:r w:rsidRPr="00C31E24">
        <w:t>-</w:t>
      </w:r>
      <w:r w:rsidRPr="00C31E24">
        <w:tab/>
        <w:t>The UE is in E-UTRA Registered, Idle Mode state.</w:t>
      </w:r>
    </w:p>
    <w:p w14:paraId="52DECFF9" w14:textId="77777777" w:rsidR="005377F9" w:rsidRPr="00C31E24" w:rsidRDefault="005377F9" w:rsidP="005377F9">
      <w:pPr>
        <w:pStyle w:val="B2"/>
      </w:pPr>
      <w:r w:rsidRPr="00C31E24">
        <w:t>-</w:t>
      </w:r>
      <w:r w:rsidRPr="00C31E24">
        <w:tab/>
        <w:t>The MCVideo Client Application has been activated and User has registered-in as the MCVideo User with the Server as active user at the Client.</w:t>
      </w:r>
    </w:p>
    <w:p w14:paraId="48DD6ED4" w14:textId="77777777" w:rsidR="005377F9" w:rsidRPr="00C31E24" w:rsidRDefault="005377F9" w:rsidP="005377F9">
      <w:pPr>
        <w:pStyle w:val="H6"/>
      </w:pPr>
      <w:r w:rsidRPr="00C31E24">
        <w:t>6.1.1.11.3.2</w:t>
      </w:r>
      <w:r w:rsidRPr="00C31E24">
        <w:tab/>
        <w:t>Test procedure sequence</w:t>
      </w:r>
    </w:p>
    <w:p w14:paraId="71F1A004" w14:textId="77777777" w:rsidR="005377F9" w:rsidRPr="00C31E24" w:rsidRDefault="005377F9" w:rsidP="005377F9">
      <w:pPr>
        <w:pStyle w:val="TH"/>
      </w:pPr>
      <w:r w:rsidRPr="00C31E24">
        <w:t>Table 6.1.1.11.3.2-1: Main Behaviour</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3"/>
        <w:gridCol w:w="3782"/>
        <w:gridCol w:w="709"/>
        <w:gridCol w:w="3071"/>
        <w:gridCol w:w="540"/>
        <w:gridCol w:w="990"/>
      </w:tblGrid>
      <w:tr w:rsidR="005377F9" w:rsidRPr="00C31E24" w14:paraId="18D83005" w14:textId="77777777" w:rsidTr="00D74F31">
        <w:trPr>
          <w:cantSplit/>
          <w:tblHeader/>
          <w:jc w:val="center"/>
        </w:trPr>
        <w:tc>
          <w:tcPr>
            <w:tcW w:w="623" w:type="dxa"/>
            <w:tcBorders>
              <w:top w:val="single" w:sz="4" w:space="0" w:color="auto"/>
              <w:left w:val="single" w:sz="4" w:space="0" w:color="auto"/>
              <w:bottom w:val="nil"/>
              <w:right w:val="single" w:sz="4" w:space="0" w:color="auto"/>
            </w:tcBorders>
            <w:hideMark/>
          </w:tcPr>
          <w:p w14:paraId="5D94B3F6" w14:textId="77777777" w:rsidR="005377F9" w:rsidRPr="00C31E24" w:rsidRDefault="005377F9" w:rsidP="00D74F31">
            <w:pPr>
              <w:pStyle w:val="TAH"/>
              <w:keepNext w:val="0"/>
              <w:keepLines w:val="0"/>
              <w:widowControl w:val="0"/>
            </w:pPr>
            <w:r w:rsidRPr="00C31E24">
              <w:t>St</w:t>
            </w:r>
          </w:p>
        </w:tc>
        <w:tc>
          <w:tcPr>
            <w:tcW w:w="3782" w:type="dxa"/>
            <w:tcBorders>
              <w:top w:val="single" w:sz="4" w:space="0" w:color="auto"/>
              <w:left w:val="single" w:sz="4" w:space="0" w:color="auto"/>
              <w:bottom w:val="nil"/>
              <w:right w:val="single" w:sz="4" w:space="0" w:color="auto"/>
            </w:tcBorders>
            <w:hideMark/>
          </w:tcPr>
          <w:p w14:paraId="2CC8BD9C" w14:textId="77777777" w:rsidR="005377F9" w:rsidRPr="00C31E24" w:rsidRDefault="005377F9" w:rsidP="00D74F31">
            <w:pPr>
              <w:pStyle w:val="TAH"/>
              <w:keepNext w:val="0"/>
              <w:keepLines w:val="0"/>
              <w:widowControl w:val="0"/>
            </w:pPr>
            <w:r w:rsidRPr="00C31E24">
              <w:t>Procedure</w:t>
            </w:r>
          </w:p>
        </w:tc>
        <w:tc>
          <w:tcPr>
            <w:tcW w:w="3780" w:type="dxa"/>
            <w:gridSpan w:val="2"/>
            <w:tcBorders>
              <w:top w:val="single" w:sz="4" w:space="0" w:color="auto"/>
              <w:left w:val="single" w:sz="4" w:space="0" w:color="auto"/>
              <w:bottom w:val="single" w:sz="4" w:space="0" w:color="auto"/>
              <w:right w:val="single" w:sz="4" w:space="0" w:color="auto"/>
            </w:tcBorders>
            <w:hideMark/>
          </w:tcPr>
          <w:p w14:paraId="2C1EC9F6" w14:textId="77777777" w:rsidR="005377F9" w:rsidRPr="00C31E24" w:rsidRDefault="005377F9" w:rsidP="00D74F31">
            <w:pPr>
              <w:pStyle w:val="TAH"/>
              <w:keepNext w:val="0"/>
              <w:keepLines w:val="0"/>
              <w:widowControl w:val="0"/>
            </w:pPr>
            <w:r w:rsidRPr="00C31E24">
              <w:t>Message Sequence</w:t>
            </w:r>
          </w:p>
        </w:tc>
        <w:tc>
          <w:tcPr>
            <w:tcW w:w="540" w:type="dxa"/>
            <w:tcBorders>
              <w:top w:val="single" w:sz="4" w:space="0" w:color="auto"/>
              <w:left w:val="single" w:sz="4" w:space="0" w:color="auto"/>
              <w:bottom w:val="nil"/>
              <w:right w:val="single" w:sz="4" w:space="0" w:color="auto"/>
            </w:tcBorders>
            <w:hideMark/>
          </w:tcPr>
          <w:p w14:paraId="3436B65D" w14:textId="77777777" w:rsidR="005377F9" w:rsidRPr="00C31E24" w:rsidRDefault="005377F9" w:rsidP="00D74F31">
            <w:pPr>
              <w:pStyle w:val="TAH"/>
              <w:keepNext w:val="0"/>
              <w:keepLines w:val="0"/>
              <w:widowControl w:val="0"/>
            </w:pPr>
            <w:r w:rsidRPr="00C31E24">
              <w:t>TP</w:t>
            </w:r>
          </w:p>
        </w:tc>
        <w:tc>
          <w:tcPr>
            <w:tcW w:w="990" w:type="dxa"/>
            <w:tcBorders>
              <w:top w:val="single" w:sz="4" w:space="0" w:color="auto"/>
              <w:left w:val="single" w:sz="4" w:space="0" w:color="auto"/>
              <w:bottom w:val="nil"/>
              <w:right w:val="single" w:sz="4" w:space="0" w:color="auto"/>
            </w:tcBorders>
            <w:hideMark/>
          </w:tcPr>
          <w:p w14:paraId="31FED904" w14:textId="77777777" w:rsidR="005377F9" w:rsidRPr="00C31E24" w:rsidRDefault="005377F9" w:rsidP="00D74F31">
            <w:pPr>
              <w:pStyle w:val="TAH"/>
              <w:keepNext w:val="0"/>
              <w:keepLines w:val="0"/>
              <w:widowControl w:val="0"/>
            </w:pPr>
            <w:r w:rsidRPr="00C31E24">
              <w:t>Verdict</w:t>
            </w:r>
          </w:p>
        </w:tc>
      </w:tr>
      <w:tr w:rsidR="005377F9" w:rsidRPr="00C31E24" w14:paraId="4AA66579" w14:textId="77777777" w:rsidTr="00D74F31">
        <w:trPr>
          <w:cantSplit/>
          <w:tblHeader/>
          <w:jc w:val="center"/>
        </w:trPr>
        <w:tc>
          <w:tcPr>
            <w:tcW w:w="623" w:type="dxa"/>
            <w:tcBorders>
              <w:top w:val="nil"/>
              <w:left w:val="single" w:sz="4" w:space="0" w:color="auto"/>
              <w:bottom w:val="single" w:sz="4" w:space="0" w:color="auto"/>
              <w:right w:val="single" w:sz="4" w:space="0" w:color="auto"/>
            </w:tcBorders>
          </w:tcPr>
          <w:p w14:paraId="38B6E0D2" w14:textId="77777777" w:rsidR="005377F9" w:rsidRPr="00C31E24" w:rsidRDefault="005377F9" w:rsidP="00D74F31">
            <w:pPr>
              <w:pStyle w:val="TAH"/>
              <w:keepNext w:val="0"/>
              <w:keepLines w:val="0"/>
              <w:widowControl w:val="0"/>
            </w:pPr>
          </w:p>
        </w:tc>
        <w:tc>
          <w:tcPr>
            <w:tcW w:w="3782" w:type="dxa"/>
            <w:tcBorders>
              <w:top w:val="nil"/>
              <w:left w:val="single" w:sz="4" w:space="0" w:color="auto"/>
              <w:bottom w:val="single" w:sz="4" w:space="0" w:color="auto"/>
              <w:right w:val="single" w:sz="4" w:space="0" w:color="auto"/>
            </w:tcBorders>
          </w:tcPr>
          <w:p w14:paraId="5ADBAA2F" w14:textId="77777777" w:rsidR="005377F9" w:rsidRPr="00C31E24" w:rsidRDefault="005377F9" w:rsidP="00D74F31">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381CBB5F" w14:textId="77777777" w:rsidR="005377F9" w:rsidRPr="00C31E24" w:rsidRDefault="005377F9" w:rsidP="00D74F31">
            <w:pPr>
              <w:pStyle w:val="TAH"/>
              <w:keepNext w:val="0"/>
              <w:keepLines w:val="0"/>
              <w:widowControl w:val="0"/>
            </w:pPr>
            <w:r w:rsidRPr="00C31E24">
              <w:t>U - S</w:t>
            </w:r>
          </w:p>
        </w:tc>
        <w:tc>
          <w:tcPr>
            <w:tcW w:w="3071" w:type="dxa"/>
            <w:tcBorders>
              <w:top w:val="single" w:sz="4" w:space="0" w:color="auto"/>
              <w:left w:val="single" w:sz="4" w:space="0" w:color="auto"/>
              <w:bottom w:val="single" w:sz="4" w:space="0" w:color="auto"/>
              <w:right w:val="single" w:sz="4" w:space="0" w:color="auto"/>
            </w:tcBorders>
            <w:hideMark/>
          </w:tcPr>
          <w:p w14:paraId="414CED60" w14:textId="77777777" w:rsidR="005377F9" w:rsidRPr="00C31E24" w:rsidRDefault="005377F9" w:rsidP="00D74F31">
            <w:pPr>
              <w:pStyle w:val="TAH"/>
              <w:keepNext w:val="0"/>
              <w:keepLines w:val="0"/>
              <w:widowControl w:val="0"/>
            </w:pPr>
            <w:r w:rsidRPr="00C31E24">
              <w:t>Message</w:t>
            </w:r>
          </w:p>
        </w:tc>
        <w:tc>
          <w:tcPr>
            <w:tcW w:w="540" w:type="dxa"/>
            <w:tcBorders>
              <w:top w:val="nil"/>
              <w:left w:val="single" w:sz="4" w:space="0" w:color="auto"/>
              <w:bottom w:val="single" w:sz="4" w:space="0" w:color="auto"/>
              <w:right w:val="single" w:sz="4" w:space="0" w:color="auto"/>
            </w:tcBorders>
          </w:tcPr>
          <w:p w14:paraId="3F3B48C0" w14:textId="77777777" w:rsidR="005377F9" w:rsidRPr="00C31E24" w:rsidRDefault="005377F9" w:rsidP="00D74F31">
            <w:pPr>
              <w:pStyle w:val="TAH"/>
              <w:keepNext w:val="0"/>
              <w:keepLines w:val="0"/>
              <w:widowControl w:val="0"/>
            </w:pPr>
          </w:p>
        </w:tc>
        <w:tc>
          <w:tcPr>
            <w:tcW w:w="990" w:type="dxa"/>
            <w:tcBorders>
              <w:top w:val="nil"/>
              <w:left w:val="single" w:sz="4" w:space="0" w:color="auto"/>
              <w:bottom w:val="single" w:sz="4" w:space="0" w:color="auto"/>
              <w:right w:val="single" w:sz="4" w:space="0" w:color="auto"/>
            </w:tcBorders>
          </w:tcPr>
          <w:p w14:paraId="6062D586" w14:textId="77777777" w:rsidR="005377F9" w:rsidRPr="00C31E24" w:rsidRDefault="005377F9" w:rsidP="00D74F31">
            <w:pPr>
              <w:pStyle w:val="TAH"/>
              <w:keepNext w:val="0"/>
              <w:keepLines w:val="0"/>
              <w:widowControl w:val="0"/>
            </w:pPr>
          </w:p>
        </w:tc>
      </w:tr>
      <w:tr w:rsidR="005377F9" w:rsidRPr="00C31E24" w14:paraId="51D15786"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6C8FAD18" w14:textId="77777777" w:rsidR="005377F9" w:rsidRPr="00C31E24" w:rsidRDefault="005377F9" w:rsidP="00D74F31">
            <w:pPr>
              <w:pStyle w:val="TAC"/>
              <w:keepNext w:val="0"/>
              <w:keepLines w:val="0"/>
              <w:widowControl w:val="0"/>
            </w:pPr>
            <w:r w:rsidRPr="00C31E24">
              <w:t>-</w:t>
            </w:r>
          </w:p>
        </w:tc>
        <w:tc>
          <w:tcPr>
            <w:tcW w:w="3782" w:type="dxa"/>
            <w:tcBorders>
              <w:top w:val="single" w:sz="4" w:space="0" w:color="auto"/>
              <w:left w:val="single" w:sz="4" w:space="0" w:color="auto"/>
              <w:bottom w:val="single" w:sz="4" w:space="0" w:color="auto"/>
              <w:right w:val="single" w:sz="4" w:space="0" w:color="auto"/>
            </w:tcBorders>
          </w:tcPr>
          <w:p w14:paraId="5EF05F43" w14:textId="6DDA52B7" w:rsidR="005377F9" w:rsidRPr="00C31E24" w:rsidRDefault="005377F9" w:rsidP="00D74F31">
            <w:pPr>
              <w:pStyle w:val="TAL"/>
              <w:keepNext w:val="0"/>
              <w:keepLines w:val="0"/>
              <w:widowControl w:val="0"/>
            </w:pPr>
            <w:r w:rsidRPr="00C31E24">
              <w:t>EXCEPTION: The E-UTRA/EPC actions that are related to the MCVIDEO call establishment are described in TS 36.579-1 [2], subclause 5.4.4A 'Generic Test Procedure for MCVideo CT communication in E-UTRA'. The test sequence below shows only the MCVideo relevant messages exchanged.</w:t>
            </w:r>
          </w:p>
        </w:tc>
        <w:tc>
          <w:tcPr>
            <w:tcW w:w="709" w:type="dxa"/>
            <w:tcBorders>
              <w:top w:val="single" w:sz="4" w:space="0" w:color="auto"/>
              <w:left w:val="single" w:sz="4" w:space="0" w:color="auto"/>
              <w:bottom w:val="single" w:sz="4" w:space="0" w:color="auto"/>
              <w:right w:val="single" w:sz="4" w:space="0" w:color="auto"/>
            </w:tcBorders>
          </w:tcPr>
          <w:p w14:paraId="46837CC2" w14:textId="77777777" w:rsidR="005377F9" w:rsidRPr="00C31E24" w:rsidRDefault="005377F9" w:rsidP="00D74F31">
            <w:pPr>
              <w:pStyle w:val="TAC"/>
              <w:keepNext w:val="0"/>
              <w:keepLines w:val="0"/>
              <w:widowControl w:val="0"/>
            </w:pPr>
            <w:r w:rsidRPr="00C31E24">
              <w:t>-</w:t>
            </w:r>
          </w:p>
        </w:tc>
        <w:tc>
          <w:tcPr>
            <w:tcW w:w="3071" w:type="dxa"/>
            <w:tcBorders>
              <w:top w:val="single" w:sz="4" w:space="0" w:color="auto"/>
              <w:left w:val="single" w:sz="4" w:space="0" w:color="auto"/>
              <w:bottom w:val="single" w:sz="4" w:space="0" w:color="auto"/>
              <w:right w:val="single" w:sz="4" w:space="0" w:color="auto"/>
            </w:tcBorders>
          </w:tcPr>
          <w:p w14:paraId="3D55FC23" w14:textId="77777777" w:rsidR="005377F9" w:rsidRPr="00C31E24" w:rsidRDefault="005377F9" w:rsidP="00D74F31">
            <w:pPr>
              <w:pStyle w:val="TAL"/>
              <w:keepNext w:val="0"/>
              <w:keepLines w:val="0"/>
              <w:widowControl w:val="0"/>
            </w:pPr>
            <w:r w:rsidRPr="00C31E24">
              <w:t>-</w:t>
            </w:r>
          </w:p>
        </w:tc>
        <w:tc>
          <w:tcPr>
            <w:tcW w:w="540" w:type="dxa"/>
            <w:tcBorders>
              <w:top w:val="single" w:sz="4" w:space="0" w:color="auto"/>
              <w:left w:val="single" w:sz="4" w:space="0" w:color="auto"/>
              <w:bottom w:val="single" w:sz="4" w:space="0" w:color="auto"/>
              <w:right w:val="single" w:sz="4" w:space="0" w:color="auto"/>
            </w:tcBorders>
          </w:tcPr>
          <w:p w14:paraId="26B6A681" w14:textId="77777777" w:rsidR="005377F9" w:rsidRPr="00C31E24" w:rsidRDefault="005377F9" w:rsidP="00D74F31">
            <w:pPr>
              <w:pStyle w:val="TAC"/>
              <w:keepNext w:val="0"/>
              <w:keepLines w:val="0"/>
              <w:widowControl w:val="0"/>
            </w:pPr>
            <w:r w:rsidRPr="00C31E24">
              <w:t>-</w:t>
            </w:r>
          </w:p>
        </w:tc>
        <w:tc>
          <w:tcPr>
            <w:tcW w:w="990" w:type="dxa"/>
            <w:tcBorders>
              <w:top w:val="single" w:sz="4" w:space="0" w:color="auto"/>
              <w:left w:val="single" w:sz="4" w:space="0" w:color="auto"/>
              <w:bottom w:val="single" w:sz="4" w:space="0" w:color="auto"/>
              <w:right w:val="single" w:sz="4" w:space="0" w:color="auto"/>
            </w:tcBorders>
          </w:tcPr>
          <w:p w14:paraId="481E69E5" w14:textId="77777777" w:rsidR="005377F9" w:rsidRPr="00C31E24" w:rsidRDefault="005377F9" w:rsidP="00D74F31">
            <w:pPr>
              <w:pStyle w:val="TAC"/>
              <w:keepNext w:val="0"/>
              <w:keepLines w:val="0"/>
              <w:widowControl w:val="0"/>
            </w:pPr>
            <w:r w:rsidRPr="00C31E24">
              <w:t>-</w:t>
            </w:r>
          </w:p>
        </w:tc>
      </w:tr>
      <w:tr w:rsidR="005377F9" w:rsidRPr="00C31E24" w14:paraId="45F3821D"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671787A5" w14:textId="77777777" w:rsidR="005377F9" w:rsidRPr="00C31E24" w:rsidRDefault="005377F9" w:rsidP="00D74F31">
            <w:pPr>
              <w:pStyle w:val="TAC"/>
              <w:keepNext w:val="0"/>
              <w:keepLines w:val="0"/>
              <w:widowControl w:val="0"/>
              <w:rPr>
                <w:szCs w:val="18"/>
              </w:rPr>
            </w:pPr>
            <w:r w:rsidRPr="00C31E24">
              <w:t>1</w:t>
            </w:r>
          </w:p>
        </w:tc>
        <w:tc>
          <w:tcPr>
            <w:tcW w:w="3782" w:type="dxa"/>
            <w:tcBorders>
              <w:top w:val="single" w:sz="4" w:space="0" w:color="auto"/>
              <w:left w:val="single" w:sz="4" w:space="0" w:color="auto"/>
              <w:bottom w:val="single" w:sz="4" w:space="0" w:color="auto"/>
              <w:right w:val="single" w:sz="4" w:space="0" w:color="auto"/>
            </w:tcBorders>
          </w:tcPr>
          <w:p w14:paraId="0CBBA83A" w14:textId="6BA418EF" w:rsidR="005377F9" w:rsidRPr="00C31E24" w:rsidRDefault="005377F9" w:rsidP="00D74F31">
            <w:pPr>
              <w:pStyle w:val="TAL"/>
              <w:keepNext w:val="0"/>
              <w:keepLines w:val="0"/>
              <w:widowControl w:val="0"/>
              <w:rPr>
                <w:szCs w:val="18"/>
              </w:rPr>
            </w:pPr>
            <w:r w:rsidRPr="00C31E24">
              <w:t>The SS (MCVideo Server) initiates an on-demand Imminent Peril group call with implicit Transmission Control.</w:t>
            </w:r>
          </w:p>
        </w:tc>
        <w:tc>
          <w:tcPr>
            <w:tcW w:w="709" w:type="dxa"/>
            <w:tcBorders>
              <w:top w:val="single" w:sz="4" w:space="0" w:color="auto"/>
              <w:left w:val="single" w:sz="4" w:space="0" w:color="auto"/>
              <w:bottom w:val="single" w:sz="4" w:space="0" w:color="auto"/>
              <w:right w:val="single" w:sz="4" w:space="0" w:color="auto"/>
            </w:tcBorders>
          </w:tcPr>
          <w:p w14:paraId="16316009" w14:textId="77777777" w:rsidR="005377F9" w:rsidRPr="00C31E24" w:rsidRDefault="005377F9" w:rsidP="00D74F31">
            <w:pPr>
              <w:pStyle w:val="TAC"/>
              <w:keepNext w:val="0"/>
              <w:keepLines w:val="0"/>
              <w:widowControl w:val="0"/>
            </w:pPr>
            <w:r w:rsidRPr="00C31E24">
              <w:t>&lt;--</w:t>
            </w:r>
          </w:p>
        </w:tc>
        <w:tc>
          <w:tcPr>
            <w:tcW w:w="3071" w:type="dxa"/>
            <w:tcBorders>
              <w:top w:val="single" w:sz="4" w:space="0" w:color="auto"/>
              <w:left w:val="single" w:sz="4" w:space="0" w:color="auto"/>
              <w:bottom w:val="single" w:sz="4" w:space="0" w:color="auto"/>
              <w:right w:val="single" w:sz="4" w:space="0" w:color="auto"/>
            </w:tcBorders>
          </w:tcPr>
          <w:p w14:paraId="7F3DFE20" w14:textId="77777777" w:rsidR="005377F9" w:rsidRPr="00C31E24" w:rsidRDefault="005377F9" w:rsidP="00D74F31">
            <w:pPr>
              <w:pStyle w:val="TAL"/>
              <w:keepNext w:val="0"/>
              <w:keepLines w:val="0"/>
              <w:widowControl w:val="0"/>
            </w:pPr>
            <w:r w:rsidRPr="00C31E24">
              <w:t>SIP INVITE</w:t>
            </w:r>
          </w:p>
        </w:tc>
        <w:tc>
          <w:tcPr>
            <w:tcW w:w="540" w:type="dxa"/>
            <w:tcBorders>
              <w:top w:val="single" w:sz="4" w:space="0" w:color="auto"/>
              <w:left w:val="single" w:sz="4" w:space="0" w:color="auto"/>
              <w:bottom w:val="single" w:sz="4" w:space="0" w:color="auto"/>
              <w:right w:val="single" w:sz="4" w:space="0" w:color="auto"/>
            </w:tcBorders>
          </w:tcPr>
          <w:p w14:paraId="084B0F0F" w14:textId="77777777" w:rsidR="005377F9" w:rsidRPr="00C31E24" w:rsidRDefault="005377F9" w:rsidP="00D74F31">
            <w:pPr>
              <w:pStyle w:val="TAC"/>
              <w:keepNext w:val="0"/>
              <w:keepLines w:val="0"/>
              <w:widowControl w:val="0"/>
            </w:pPr>
            <w:r w:rsidRPr="00C31E24">
              <w:t>-</w:t>
            </w:r>
          </w:p>
        </w:tc>
        <w:tc>
          <w:tcPr>
            <w:tcW w:w="990" w:type="dxa"/>
            <w:tcBorders>
              <w:top w:val="single" w:sz="4" w:space="0" w:color="auto"/>
              <w:left w:val="single" w:sz="4" w:space="0" w:color="auto"/>
              <w:bottom w:val="single" w:sz="4" w:space="0" w:color="auto"/>
              <w:right w:val="single" w:sz="4" w:space="0" w:color="auto"/>
            </w:tcBorders>
          </w:tcPr>
          <w:p w14:paraId="428D689F" w14:textId="77777777" w:rsidR="005377F9" w:rsidRPr="00C31E24" w:rsidRDefault="005377F9" w:rsidP="00D74F31">
            <w:pPr>
              <w:pStyle w:val="TAC"/>
              <w:keepNext w:val="0"/>
              <w:keepLines w:val="0"/>
              <w:widowControl w:val="0"/>
            </w:pPr>
            <w:r w:rsidRPr="00C31E24">
              <w:t>-</w:t>
            </w:r>
          </w:p>
        </w:tc>
      </w:tr>
      <w:tr w:rsidR="005377F9" w:rsidRPr="00C31E24" w14:paraId="26700712"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29D37105" w14:textId="77777777" w:rsidR="005377F9" w:rsidRPr="00C31E24" w:rsidRDefault="005377F9" w:rsidP="00D74F31">
            <w:pPr>
              <w:pStyle w:val="TAC"/>
              <w:keepNext w:val="0"/>
              <w:keepLines w:val="0"/>
              <w:widowControl w:val="0"/>
            </w:pPr>
            <w:r w:rsidRPr="00C31E24">
              <w:t>-</w:t>
            </w:r>
          </w:p>
        </w:tc>
        <w:tc>
          <w:tcPr>
            <w:tcW w:w="3782" w:type="dxa"/>
            <w:tcBorders>
              <w:top w:val="single" w:sz="4" w:space="0" w:color="auto"/>
              <w:left w:val="single" w:sz="4" w:space="0" w:color="auto"/>
              <w:bottom w:val="single" w:sz="4" w:space="0" w:color="auto"/>
              <w:right w:val="single" w:sz="4" w:space="0" w:color="auto"/>
            </w:tcBorders>
          </w:tcPr>
          <w:p w14:paraId="2FA3A888" w14:textId="77777777" w:rsidR="005377F9" w:rsidRPr="00C31E24" w:rsidRDefault="005377F9" w:rsidP="00D74F31">
            <w:pPr>
              <w:pStyle w:val="TAL"/>
              <w:keepNext w:val="0"/>
              <w:keepLines w:val="0"/>
              <w:widowControl w:val="0"/>
            </w:pPr>
            <w:r w:rsidRPr="00C31E24">
              <w:t>EXCEPTION: Steps 2a1 through 2a4 describe behaviour that depends on the UE (MCVideo Client) implementation; the "lower case letter" identifies a step sequence that take place if the UE (MCVideo Client) responds to a SIP INVITE prior to the MCVIDEO user's acknowledgment.</w:t>
            </w:r>
          </w:p>
        </w:tc>
        <w:tc>
          <w:tcPr>
            <w:tcW w:w="709" w:type="dxa"/>
            <w:tcBorders>
              <w:top w:val="single" w:sz="4" w:space="0" w:color="auto"/>
              <w:left w:val="single" w:sz="4" w:space="0" w:color="auto"/>
              <w:bottom w:val="single" w:sz="4" w:space="0" w:color="auto"/>
              <w:right w:val="single" w:sz="4" w:space="0" w:color="auto"/>
            </w:tcBorders>
          </w:tcPr>
          <w:p w14:paraId="34852979" w14:textId="77777777" w:rsidR="005377F9" w:rsidRPr="00C31E24" w:rsidRDefault="005377F9" w:rsidP="00D74F31">
            <w:pPr>
              <w:pStyle w:val="TAC"/>
              <w:keepNext w:val="0"/>
              <w:keepLines w:val="0"/>
              <w:widowControl w:val="0"/>
            </w:pPr>
            <w:r w:rsidRPr="00C31E24">
              <w:t>-</w:t>
            </w:r>
          </w:p>
        </w:tc>
        <w:tc>
          <w:tcPr>
            <w:tcW w:w="3071" w:type="dxa"/>
            <w:tcBorders>
              <w:top w:val="single" w:sz="4" w:space="0" w:color="auto"/>
              <w:left w:val="single" w:sz="4" w:space="0" w:color="auto"/>
              <w:bottom w:val="single" w:sz="4" w:space="0" w:color="auto"/>
              <w:right w:val="single" w:sz="4" w:space="0" w:color="auto"/>
            </w:tcBorders>
          </w:tcPr>
          <w:p w14:paraId="7394C60B" w14:textId="77777777" w:rsidR="005377F9" w:rsidRPr="00C31E24" w:rsidRDefault="005377F9" w:rsidP="00D74F31">
            <w:pPr>
              <w:pStyle w:val="TAL"/>
              <w:keepNext w:val="0"/>
              <w:keepLines w:val="0"/>
              <w:widowControl w:val="0"/>
            </w:pPr>
            <w:r w:rsidRPr="00C31E24">
              <w:t>-</w:t>
            </w:r>
          </w:p>
        </w:tc>
        <w:tc>
          <w:tcPr>
            <w:tcW w:w="540" w:type="dxa"/>
            <w:tcBorders>
              <w:top w:val="single" w:sz="4" w:space="0" w:color="auto"/>
              <w:left w:val="single" w:sz="4" w:space="0" w:color="auto"/>
              <w:bottom w:val="single" w:sz="4" w:space="0" w:color="auto"/>
              <w:right w:val="single" w:sz="4" w:space="0" w:color="auto"/>
            </w:tcBorders>
          </w:tcPr>
          <w:p w14:paraId="2D7E91F4" w14:textId="77777777" w:rsidR="005377F9" w:rsidRPr="00C31E24" w:rsidRDefault="005377F9" w:rsidP="00D74F31">
            <w:pPr>
              <w:pStyle w:val="TAC"/>
              <w:keepNext w:val="0"/>
              <w:keepLines w:val="0"/>
              <w:widowControl w:val="0"/>
            </w:pPr>
            <w:r w:rsidRPr="00C31E24">
              <w:t>-</w:t>
            </w:r>
          </w:p>
        </w:tc>
        <w:tc>
          <w:tcPr>
            <w:tcW w:w="990" w:type="dxa"/>
            <w:tcBorders>
              <w:top w:val="single" w:sz="4" w:space="0" w:color="auto"/>
              <w:left w:val="single" w:sz="4" w:space="0" w:color="auto"/>
              <w:bottom w:val="single" w:sz="4" w:space="0" w:color="auto"/>
              <w:right w:val="single" w:sz="4" w:space="0" w:color="auto"/>
            </w:tcBorders>
          </w:tcPr>
          <w:p w14:paraId="6BB1FE27" w14:textId="77777777" w:rsidR="005377F9" w:rsidRPr="00C31E24" w:rsidRDefault="005377F9" w:rsidP="00D74F31">
            <w:pPr>
              <w:pStyle w:val="TAC"/>
              <w:keepNext w:val="0"/>
              <w:keepLines w:val="0"/>
              <w:widowControl w:val="0"/>
            </w:pPr>
            <w:r w:rsidRPr="00C31E24">
              <w:t>-</w:t>
            </w:r>
          </w:p>
        </w:tc>
      </w:tr>
      <w:tr w:rsidR="005377F9" w:rsidRPr="00C31E24" w14:paraId="50F9C8FC"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32CBFC68" w14:textId="77777777" w:rsidR="005377F9" w:rsidRPr="00C31E24" w:rsidRDefault="005377F9" w:rsidP="00D74F31">
            <w:pPr>
              <w:pStyle w:val="TAC"/>
              <w:keepNext w:val="0"/>
              <w:keepLines w:val="0"/>
              <w:widowControl w:val="0"/>
            </w:pPr>
            <w:r w:rsidRPr="00C31E24">
              <w:t>2a1</w:t>
            </w:r>
          </w:p>
        </w:tc>
        <w:tc>
          <w:tcPr>
            <w:tcW w:w="3782" w:type="dxa"/>
            <w:tcBorders>
              <w:top w:val="single" w:sz="4" w:space="0" w:color="auto"/>
              <w:left w:val="single" w:sz="4" w:space="0" w:color="auto"/>
              <w:bottom w:val="single" w:sz="4" w:space="0" w:color="auto"/>
              <w:right w:val="single" w:sz="4" w:space="0" w:color="auto"/>
            </w:tcBorders>
          </w:tcPr>
          <w:p w14:paraId="569EE477" w14:textId="77777777" w:rsidR="005377F9" w:rsidRPr="00C31E24" w:rsidRDefault="005377F9" w:rsidP="00D74F31">
            <w:pPr>
              <w:pStyle w:val="TAL"/>
              <w:keepNext w:val="0"/>
              <w:keepLines w:val="0"/>
              <w:widowControl w:val="0"/>
            </w:pPr>
            <w:r w:rsidRPr="00C31E24">
              <w:t>(Optional) The UE (MCVideo Client) responds with a SIP 100 Trying provisional response.</w:t>
            </w:r>
          </w:p>
        </w:tc>
        <w:tc>
          <w:tcPr>
            <w:tcW w:w="709" w:type="dxa"/>
            <w:tcBorders>
              <w:top w:val="single" w:sz="4" w:space="0" w:color="auto"/>
              <w:left w:val="single" w:sz="4" w:space="0" w:color="auto"/>
              <w:bottom w:val="single" w:sz="4" w:space="0" w:color="auto"/>
              <w:right w:val="single" w:sz="4" w:space="0" w:color="auto"/>
            </w:tcBorders>
          </w:tcPr>
          <w:p w14:paraId="28AF9C66" w14:textId="77777777" w:rsidR="005377F9" w:rsidRPr="00C31E24" w:rsidRDefault="005377F9" w:rsidP="00D74F31">
            <w:pPr>
              <w:pStyle w:val="TAC"/>
              <w:keepNext w:val="0"/>
              <w:keepLines w:val="0"/>
              <w:widowControl w:val="0"/>
            </w:pPr>
            <w:r w:rsidRPr="00C31E24">
              <w:t>--&gt;</w:t>
            </w:r>
          </w:p>
        </w:tc>
        <w:tc>
          <w:tcPr>
            <w:tcW w:w="3071" w:type="dxa"/>
            <w:tcBorders>
              <w:top w:val="single" w:sz="4" w:space="0" w:color="auto"/>
              <w:left w:val="single" w:sz="4" w:space="0" w:color="auto"/>
              <w:bottom w:val="single" w:sz="4" w:space="0" w:color="auto"/>
              <w:right w:val="single" w:sz="4" w:space="0" w:color="auto"/>
            </w:tcBorders>
          </w:tcPr>
          <w:p w14:paraId="740FAF7F" w14:textId="77777777" w:rsidR="005377F9" w:rsidRPr="00C31E24" w:rsidRDefault="005377F9" w:rsidP="00D74F31">
            <w:pPr>
              <w:pStyle w:val="TAL"/>
              <w:keepNext w:val="0"/>
              <w:keepLines w:val="0"/>
              <w:widowControl w:val="0"/>
            </w:pPr>
            <w:r w:rsidRPr="00C31E24">
              <w:t>SIP 100 (Trying)</w:t>
            </w:r>
          </w:p>
        </w:tc>
        <w:tc>
          <w:tcPr>
            <w:tcW w:w="540" w:type="dxa"/>
            <w:tcBorders>
              <w:top w:val="single" w:sz="4" w:space="0" w:color="auto"/>
              <w:left w:val="single" w:sz="4" w:space="0" w:color="auto"/>
              <w:bottom w:val="single" w:sz="4" w:space="0" w:color="auto"/>
              <w:right w:val="single" w:sz="4" w:space="0" w:color="auto"/>
            </w:tcBorders>
          </w:tcPr>
          <w:p w14:paraId="18CC8F0E" w14:textId="77777777" w:rsidR="005377F9" w:rsidRPr="00C31E24" w:rsidRDefault="005377F9" w:rsidP="00D74F31">
            <w:pPr>
              <w:pStyle w:val="TAC"/>
              <w:keepNext w:val="0"/>
              <w:keepLines w:val="0"/>
              <w:widowControl w:val="0"/>
            </w:pPr>
            <w:r w:rsidRPr="00C31E24">
              <w:t>-</w:t>
            </w:r>
          </w:p>
        </w:tc>
        <w:tc>
          <w:tcPr>
            <w:tcW w:w="990" w:type="dxa"/>
            <w:tcBorders>
              <w:top w:val="single" w:sz="4" w:space="0" w:color="auto"/>
              <w:left w:val="single" w:sz="4" w:space="0" w:color="auto"/>
              <w:bottom w:val="single" w:sz="4" w:space="0" w:color="auto"/>
              <w:right w:val="single" w:sz="4" w:space="0" w:color="auto"/>
            </w:tcBorders>
          </w:tcPr>
          <w:p w14:paraId="7A98BF8F" w14:textId="77777777" w:rsidR="005377F9" w:rsidRPr="00C31E24" w:rsidRDefault="005377F9" w:rsidP="00D74F31">
            <w:pPr>
              <w:pStyle w:val="TAC"/>
              <w:keepNext w:val="0"/>
              <w:keepLines w:val="0"/>
              <w:widowControl w:val="0"/>
            </w:pPr>
            <w:r w:rsidRPr="00C31E24">
              <w:t>-</w:t>
            </w:r>
          </w:p>
        </w:tc>
      </w:tr>
      <w:tr w:rsidR="005377F9" w:rsidRPr="00C31E24" w14:paraId="68F63E4B"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19A04517" w14:textId="77777777" w:rsidR="005377F9" w:rsidRPr="00C31E24" w:rsidRDefault="005377F9" w:rsidP="00D74F31">
            <w:pPr>
              <w:pStyle w:val="TAC"/>
              <w:keepNext w:val="0"/>
              <w:keepLines w:val="0"/>
              <w:widowControl w:val="0"/>
            </w:pPr>
            <w:r w:rsidRPr="00C31E24">
              <w:t>2a2</w:t>
            </w:r>
          </w:p>
        </w:tc>
        <w:tc>
          <w:tcPr>
            <w:tcW w:w="3782" w:type="dxa"/>
            <w:tcBorders>
              <w:top w:val="single" w:sz="4" w:space="0" w:color="auto"/>
              <w:left w:val="single" w:sz="4" w:space="0" w:color="auto"/>
              <w:bottom w:val="single" w:sz="4" w:space="0" w:color="auto"/>
              <w:right w:val="single" w:sz="4" w:space="0" w:color="auto"/>
            </w:tcBorders>
          </w:tcPr>
          <w:p w14:paraId="34873928" w14:textId="77777777" w:rsidR="005377F9" w:rsidRPr="00C31E24" w:rsidRDefault="005377F9" w:rsidP="00D74F31">
            <w:pPr>
              <w:pStyle w:val="TAL"/>
              <w:keepNext w:val="0"/>
              <w:keepLines w:val="0"/>
              <w:widowControl w:val="0"/>
            </w:pPr>
            <w:r w:rsidRPr="00C31E24">
              <w:t>(Optional) The UE (MCVideo Client) respond with a SIP 183 (Session Progress) message?</w:t>
            </w:r>
          </w:p>
        </w:tc>
        <w:tc>
          <w:tcPr>
            <w:tcW w:w="709" w:type="dxa"/>
            <w:tcBorders>
              <w:top w:val="single" w:sz="4" w:space="0" w:color="auto"/>
              <w:left w:val="single" w:sz="4" w:space="0" w:color="auto"/>
              <w:bottom w:val="single" w:sz="4" w:space="0" w:color="auto"/>
              <w:right w:val="single" w:sz="4" w:space="0" w:color="auto"/>
            </w:tcBorders>
          </w:tcPr>
          <w:p w14:paraId="42A8770B" w14:textId="77777777" w:rsidR="005377F9" w:rsidRPr="00C31E24" w:rsidRDefault="005377F9" w:rsidP="00D74F31">
            <w:pPr>
              <w:pStyle w:val="TAC"/>
              <w:keepNext w:val="0"/>
              <w:keepLines w:val="0"/>
              <w:widowControl w:val="0"/>
            </w:pPr>
            <w:r w:rsidRPr="00C31E24">
              <w:t>--&gt;</w:t>
            </w:r>
          </w:p>
        </w:tc>
        <w:tc>
          <w:tcPr>
            <w:tcW w:w="3071" w:type="dxa"/>
            <w:tcBorders>
              <w:top w:val="single" w:sz="4" w:space="0" w:color="auto"/>
              <w:left w:val="single" w:sz="4" w:space="0" w:color="auto"/>
              <w:bottom w:val="single" w:sz="4" w:space="0" w:color="auto"/>
              <w:right w:val="single" w:sz="4" w:space="0" w:color="auto"/>
            </w:tcBorders>
          </w:tcPr>
          <w:p w14:paraId="53EBADB9" w14:textId="77777777" w:rsidR="005377F9" w:rsidRPr="00C31E24" w:rsidRDefault="005377F9" w:rsidP="00D74F31">
            <w:pPr>
              <w:pStyle w:val="TAL"/>
              <w:keepNext w:val="0"/>
              <w:keepLines w:val="0"/>
              <w:widowControl w:val="0"/>
            </w:pPr>
            <w:r w:rsidRPr="00C31E24">
              <w:t>SIP 183 (Session Progress)</w:t>
            </w:r>
          </w:p>
        </w:tc>
        <w:tc>
          <w:tcPr>
            <w:tcW w:w="540" w:type="dxa"/>
            <w:tcBorders>
              <w:top w:val="single" w:sz="4" w:space="0" w:color="auto"/>
              <w:left w:val="single" w:sz="4" w:space="0" w:color="auto"/>
              <w:bottom w:val="single" w:sz="4" w:space="0" w:color="auto"/>
              <w:right w:val="single" w:sz="4" w:space="0" w:color="auto"/>
            </w:tcBorders>
          </w:tcPr>
          <w:p w14:paraId="13746C0D" w14:textId="77777777" w:rsidR="005377F9" w:rsidRPr="00C31E24" w:rsidRDefault="005377F9" w:rsidP="00D74F31">
            <w:pPr>
              <w:pStyle w:val="TAC"/>
              <w:keepNext w:val="0"/>
              <w:keepLines w:val="0"/>
              <w:widowControl w:val="0"/>
            </w:pPr>
            <w:r w:rsidRPr="00C31E24">
              <w:t>-</w:t>
            </w:r>
          </w:p>
        </w:tc>
        <w:tc>
          <w:tcPr>
            <w:tcW w:w="990" w:type="dxa"/>
            <w:tcBorders>
              <w:top w:val="single" w:sz="4" w:space="0" w:color="auto"/>
              <w:left w:val="single" w:sz="4" w:space="0" w:color="auto"/>
              <w:bottom w:val="single" w:sz="4" w:space="0" w:color="auto"/>
              <w:right w:val="single" w:sz="4" w:space="0" w:color="auto"/>
            </w:tcBorders>
          </w:tcPr>
          <w:p w14:paraId="7461DA07" w14:textId="77777777" w:rsidR="005377F9" w:rsidRPr="00C31E24" w:rsidRDefault="005377F9" w:rsidP="00D74F31">
            <w:pPr>
              <w:pStyle w:val="TAC"/>
              <w:keepNext w:val="0"/>
              <w:keepLines w:val="0"/>
              <w:widowControl w:val="0"/>
              <w:rPr>
                <w:szCs w:val="18"/>
              </w:rPr>
            </w:pPr>
            <w:r w:rsidRPr="00C31E24">
              <w:t>-</w:t>
            </w:r>
          </w:p>
        </w:tc>
      </w:tr>
      <w:tr w:rsidR="005377F9" w:rsidRPr="00C31E24" w14:paraId="0ACC3FF7"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49C0B7E9" w14:textId="77777777" w:rsidR="005377F9" w:rsidRPr="00C31E24" w:rsidRDefault="005377F9" w:rsidP="00D74F31">
            <w:pPr>
              <w:pStyle w:val="TAC"/>
              <w:keepNext w:val="0"/>
              <w:keepLines w:val="0"/>
              <w:widowControl w:val="0"/>
            </w:pPr>
            <w:r w:rsidRPr="00C31E24">
              <w:t>2a3</w:t>
            </w:r>
          </w:p>
        </w:tc>
        <w:tc>
          <w:tcPr>
            <w:tcW w:w="3782" w:type="dxa"/>
            <w:tcBorders>
              <w:top w:val="single" w:sz="4" w:space="0" w:color="auto"/>
              <w:left w:val="single" w:sz="4" w:space="0" w:color="auto"/>
              <w:bottom w:val="single" w:sz="4" w:space="0" w:color="auto"/>
              <w:right w:val="single" w:sz="4" w:space="0" w:color="auto"/>
            </w:tcBorders>
          </w:tcPr>
          <w:p w14:paraId="015C385F" w14:textId="77777777" w:rsidR="005377F9" w:rsidRPr="00C31E24" w:rsidRDefault="005377F9" w:rsidP="00D74F31">
            <w:pPr>
              <w:pStyle w:val="TAL"/>
              <w:keepNext w:val="0"/>
              <w:keepLines w:val="0"/>
              <w:widowControl w:val="0"/>
            </w:pPr>
            <w:r w:rsidRPr="00C31E24">
              <w:t>The SS (MCVideo Server) responds to the SIP 183 (Session Progress) message with a SIP PRACK message.</w:t>
            </w:r>
          </w:p>
        </w:tc>
        <w:tc>
          <w:tcPr>
            <w:tcW w:w="709" w:type="dxa"/>
            <w:tcBorders>
              <w:top w:val="single" w:sz="4" w:space="0" w:color="auto"/>
              <w:left w:val="single" w:sz="4" w:space="0" w:color="auto"/>
              <w:bottom w:val="single" w:sz="4" w:space="0" w:color="auto"/>
              <w:right w:val="single" w:sz="4" w:space="0" w:color="auto"/>
            </w:tcBorders>
          </w:tcPr>
          <w:p w14:paraId="49EB3601" w14:textId="77777777" w:rsidR="005377F9" w:rsidRPr="00C31E24" w:rsidRDefault="005377F9" w:rsidP="00D74F31">
            <w:pPr>
              <w:pStyle w:val="TAC"/>
              <w:keepNext w:val="0"/>
              <w:keepLines w:val="0"/>
              <w:widowControl w:val="0"/>
            </w:pPr>
            <w:r w:rsidRPr="00C31E24">
              <w:t>&lt;--</w:t>
            </w:r>
          </w:p>
        </w:tc>
        <w:tc>
          <w:tcPr>
            <w:tcW w:w="3071" w:type="dxa"/>
            <w:tcBorders>
              <w:top w:val="single" w:sz="4" w:space="0" w:color="auto"/>
              <w:left w:val="single" w:sz="4" w:space="0" w:color="auto"/>
              <w:bottom w:val="single" w:sz="4" w:space="0" w:color="auto"/>
              <w:right w:val="single" w:sz="4" w:space="0" w:color="auto"/>
            </w:tcBorders>
          </w:tcPr>
          <w:p w14:paraId="5F83A59F" w14:textId="77777777" w:rsidR="005377F9" w:rsidRPr="00C31E24" w:rsidRDefault="005377F9" w:rsidP="00D74F31">
            <w:pPr>
              <w:pStyle w:val="TAL"/>
              <w:keepNext w:val="0"/>
              <w:keepLines w:val="0"/>
              <w:widowControl w:val="0"/>
            </w:pPr>
            <w:r w:rsidRPr="00C31E24">
              <w:t>SIP PRACK</w:t>
            </w:r>
          </w:p>
        </w:tc>
        <w:tc>
          <w:tcPr>
            <w:tcW w:w="540" w:type="dxa"/>
            <w:tcBorders>
              <w:top w:val="single" w:sz="4" w:space="0" w:color="auto"/>
              <w:left w:val="single" w:sz="4" w:space="0" w:color="auto"/>
              <w:bottom w:val="single" w:sz="4" w:space="0" w:color="auto"/>
              <w:right w:val="single" w:sz="4" w:space="0" w:color="auto"/>
            </w:tcBorders>
          </w:tcPr>
          <w:p w14:paraId="5875A139" w14:textId="77777777" w:rsidR="005377F9" w:rsidRPr="00C31E24" w:rsidRDefault="005377F9" w:rsidP="00D74F31">
            <w:pPr>
              <w:pStyle w:val="TAC"/>
              <w:keepNext w:val="0"/>
              <w:keepLines w:val="0"/>
              <w:widowControl w:val="0"/>
            </w:pPr>
            <w:r w:rsidRPr="00C31E24">
              <w:t>-</w:t>
            </w:r>
          </w:p>
        </w:tc>
        <w:tc>
          <w:tcPr>
            <w:tcW w:w="990" w:type="dxa"/>
            <w:tcBorders>
              <w:top w:val="single" w:sz="4" w:space="0" w:color="auto"/>
              <w:left w:val="single" w:sz="4" w:space="0" w:color="auto"/>
              <w:bottom w:val="single" w:sz="4" w:space="0" w:color="auto"/>
              <w:right w:val="single" w:sz="4" w:space="0" w:color="auto"/>
            </w:tcBorders>
          </w:tcPr>
          <w:p w14:paraId="33B6E718" w14:textId="77777777" w:rsidR="005377F9" w:rsidRPr="00C31E24" w:rsidRDefault="005377F9" w:rsidP="00D74F31">
            <w:pPr>
              <w:pStyle w:val="TAC"/>
              <w:keepNext w:val="0"/>
              <w:keepLines w:val="0"/>
              <w:widowControl w:val="0"/>
            </w:pPr>
            <w:r w:rsidRPr="00C31E24">
              <w:t>-</w:t>
            </w:r>
          </w:p>
        </w:tc>
      </w:tr>
      <w:tr w:rsidR="005377F9" w:rsidRPr="00C31E24" w14:paraId="2AE32A83"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58BE9BB4" w14:textId="77777777" w:rsidR="005377F9" w:rsidRPr="00C31E24" w:rsidRDefault="005377F9" w:rsidP="00D74F31">
            <w:pPr>
              <w:pStyle w:val="TAC"/>
              <w:keepNext w:val="0"/>
              <w:keepLines w:val="0"/>
              <w:widowControl w:val="0"/>
            </w:pPr>
            <w:r w:rsidRPr="00C31E24">
              <w:t>2a4</w:t>
            </w:r>
          </w:p>
        </w:tc>
        <w:tc>
          <w:tcPr>
            <w:tcW w:w="3782" w:type="dxa"/>
            <w:tcBorders>
              <w:top w:val="single" w:sz="4" w:space="0" w:color="auto"/>
              <w:left w:val="single" w:sz="4" w:space="0" w:color="auto"/>
              <w:bottom w:val="single" w:sz="4" w:space="0" w:color="auto"/>
              <w:right w:val="single" w:sz="4" w:space="0" w:color="auto"/>
            </w:tcBorders>
          </w:tcPr>
          <w:p w14:paraId="23683257" w14:textId="77777777" w:rsidR="005377F9" w:rsidRPr="00C31E24" w:rsidRDefault="005377F9" w:rsidP="00D74F31">
            <w:pPr>
              <w:pStyle w:val="TAL"/>
              <w:keepNext w:val="0"/>
              <w:keepLines w:val="0"/>
              <w:widowControl w:val="0"/>
            </w:pPr>
            <w:r w:rsidRPr="00C31E24">
              <w:t>The UE (MCVideo Client) acknowledges the SIP PRACK message with SIP 200 (OK) message.</w:t>
            </w:r>
          </w:p>
        </w:tc>
        <w:tc>
          <w:tcPr>
            <w:tcW w:w="709" w:type="dxa"/>
            <w:tcBorders>
              <w:top w:val="single" w:sz="4" w:space="0" w:color="auto"/>
              <w:left w:val="single" w:sz="4" w:space="0" w:color="auto"/>
              <w:bottom w:val="single" w:sz="4" w:space="0" w:color="auto"/>
              <w:right w:val="single" w:sz="4" w:space="0" w:color="auto"/>
            </w:tcBorders>
          </w:tcPr>
          <w:p w14:paraId="6F60074C" w14:textId="77777777" w:rsidR="005377F9" w:rsidRPr="00C31E24" w:rsidRDefault="005377F9" w:rsidP="00D74F31">
            <w:pPr>
              <w:pStyle w:val="TAC"/>
              <w:keepNext w:val="0"/>
              <w:keepLines w:val="0"/>
              <w:widowControl w:val="0"/>
            </w:pPr>
            <w:r w:rsidRPr="00C31E24">
              <w:t>--&gt;</w:t>
            </w:r>
          </w:p>
        </w:tc>
        <w:tc>
          <w:tcPr>
            <w:tcW w:w="3071" w:type="dxa"/>
            <w:tcBorders>
              <w:top w:val="single" w:sz="4" w:space="0" w:color="auto"/>
              <w:left w:val="single" w:sz="4" w:space="0" w:color="auto"/>
              <w:bottom w:val="single" w:sz="4" w:space="0" w:color="auto"/>
              <w:right w:val="single" w:sz="4" w:space="0" w:color="auto"/>
            </w:tcBorders>
          </w:tcPr>
          <w:p w14:paraId="5204EAB1" w14:textId="77777777" w:rsidR="005377F9" w:rsidRPr="00C31E24" w:rsidRDefault="005377F9" w:rsidP="00D74F31">
            <w:pPr>
              <w:pStyle w:val="TAL"/>
              <w:keepNext w:val="0"/>
              <w:keepLines w:val="0"/>
              <w:widowControl w:val="0"/>
            </w:pPr>
            <w:r w:rsidRPr="00C31E24">
              <w:t>SIP 200 (OK)</w:t>
            </w:r>
          </w:p>
        </w:tc>
        <w:tc>
          <w:tcPr>
            <w:tcW w:w="540" w:type="dxa"/>
            <w:tcBorders>
              <w:top w:val="single" w:sz="4" w:space="0" w:color="auto"/>
              <w:left w:val="single" w:sz="4" w:space="0" w:color="auto"/>
              <w:bottom w:val="single" w:sz="4" w:space="0" w:color="auto"/>
              <w:right w:val="single" w:sz="4" w:space="0" w:color="auto"/>
            </w:tcBorders>
          </w:tcPr>
          <w:p w14:paraId="21AC5A59" w14:textId="77777777" w:rsidR="005377F9" w:rsidRPr="00C31E24" w:rsidRDefault="005377F9" w:rsidP="00D74F31">
            <w:pPr>
              <w:pStyle w:val="TAC"/>
              <w:keepNext w:val="0"/>
              <w:keepLines w:val="0"/>
              <w:widowControl w:val="0"/>
            </w:pPr>
            <w:r w:rsidRPr="00C31E24">
              <w:t>-</w:t>
            </w:r>
          </w:p>
        </w:tc>
        <w:tc>
          <w:tcPr>
            <w:tcW w:w="990" w:type="dxa"/>
            <w:tcBorders>
              <w:top w:val="single" w:sz="4" w:space="0" w:color="auto"/>
              <w:left w:val="single" w:sz="4" w:space="0" w:color="auto"/>
              <w:bottom w:val="single" w:sz="4" w:space="0" w:color="auto"/>
              <w:right w:val="single" w:sz="4" w:space="0" w:color="auto"/>
            </w:tcBorders>
          </w:tcPr>
          <w:p w14:paraId="6C12DE33" w14:textId="77777777" w:rsidR="005377F9" w:rsidRPr="00C31E24" w:rsidRDefault="005377F9" w:rsidP="00D74F31">
            <w:pPr>
              <w:pStyle w:val="TAC"/>
              <w:keepNext w:val="0"/>
              <w:keepLines w:val="0"/>
              <w:widowControl w:val="0"/>
            </w:pPr>
            <w:r w:rsidRPr="00C31E24">
              <w:t>-</w:t>
            </w:r>
          </w:p>
        </w:tc>
      </w:tr>
      <w:tr w:rsidR="005377F9" w:rsidRPr="00C31E24" w14:paraId="37006376"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67E2B14A" w14:textId="77777777" w:rsidR="005377F9" w:rsidRPr="00C31E24" w:rsidRDefault="005377F9" w:rsidP="00D74F31">
            <w:pPr>
              <w:pStyle w:val="TAC"/>
              <w:keepNext w:val="0"/>
              <w:keepLines w:val="0"/>
              <w:widowControl w:val="0"/>
              <w:rPr>
                <w:rFonts w:cs="Arial"/>
                <w:szCs w:val="18"/>
              </w:rPr>
            </w:pPr>
            <w:r w:rsidRPr="00C31E24">
              <w:t>3</w:t>
            </w:r>
          </w:p>
        </w:tc>
        <w:tc>
          <w:tcPr>
            <w:tcW w:w="3782" w:type="dxa"/>
            <w:tcBorders>
              <w:top w:val="single" w:sz="4" w:space="0" w:color="auto"/>
              <w:left w:val="single" w:sz="4" w:space="0" w:color="auto"/>
              <w:bottom w:val="single" w:sz="4" w:space="0" w:color="auto"/>
              <w:right w:val="single" w:sz="4" w:space="0" w:color="auto"/>
            </w:tcBorders>
          </w:tcPr>
          <w:p w14:paraId="7EB84B94" w14:textId="77777777" w:rsidR="005377F9" w:rsidRPr="00C31E24" w:rsidRDefault="005377F9" w:rsidP="00D74F31">
            <w:pPr>
              <w:pStyle w:val="TAL"/>
            </w:pPr>
            <w:r w:rsidRPr="00C31E24">
              <w:t>Make the MCVideo User answer the call.</w:t>
            </w:r>
          </w:p>
          <w:p w14:paraId="7F387BF3" w14:textId="115D7CBE" w:rsidR="005377F9" w:rsidRPr="00C31E24" w:rsidRDefault="005377F9" w:rsidP="00D74F31">
            <w:pPr>
              <w:pStyle w:val="TAL"/>
              <w:keepNext w:val="0"/>
              <w:keepLines w:val="0"/>
              <w:widowControl w:val="0"/>
              <w:rPr>
                <w:rFonts w:cs="Arial"/>
                <w:szCs w:val="18"/>
              </w:rPr>
            </w:pPr>
            <w:r w:rsidRPr="00C31E24">
              <w:t>(NOTE 1)</w:t>
            </w:r>
          </w:p>
        </w:tc>
        <w:tc>
          <w:tcPr>
            <w:tcW w:w="709" w:type="dxa"/>
            <w:tcBorders>
              <w:top w:val="single" w:sz="4" w:space="0" w:color="auto"/>
              <w:left w:val="single" w:sz="4" w:space="0" w:color="auto"/>
              <w:bottom w:val="single" w:sz="4" w:space="0" w:color="auto"/>
              <w:right w:val="single" w:sz="4" w:space="0" w:color="auto"/>
            </w:tcBorders>
          </w:tcPr>
          <w:p w14:paraId="34F81DFA" w14:textId="77777777" w:rsidR="005377F9" w:rsidRPr="00C31E24" w:rsidRDefault="005377F9" w:rsidP="00D74F31">
            <w:pPr>
              <w:pStyle w:val="TAC"/>
              <w:keepNext w:val="0"/>
              <w:keepLines w:val="0"/>
              <w:widowControl w:val="0"/>
              <w:rPr>
                <w:szCs w:val="18"/>
              </w:rPr>
            </w:pPr>
            <w:r w:rsidRPr="00C31E24">
              <w:t>-</w:t>
            </w:r>
          </w:p>
        </w:tc>
        <w:tc>
          <w:tcPr>
            <w:tcW w:w="3071" w:type="dxa"/>
            <w:tcBorders>
              <w:top w:val="single" w:sz="4" w:space="0" w:color="auto"/>
              <w:left w:val="single" w:sz="4" w:space="0" w:color="auto"/>
              <w:bottom w:val="single" w:sz="4" w:space="0" w:color="auto"/>
              <w:right w:val="single" w:sz="4" w:space="0" w:color="auto"/>
            </w:tcBorders>
          </w:tcPr>
          <w:p w14:paraId="2DA2CDAC" w14:textId="77777777" w:rsidR="005377F9" w:rsidRPr="00C31E24" w:rsidRDefault="005377F9" w:rsidP="00D74F31">
            <w:pPr>
              <w:pStyle w:val="TAL"/>
              <w:keepNext w:val="0"/>
              <w:keepLines w:val="0"/>
              <w:widowControl w:val="0"/>
              <w:rPr>
                <w:rFonts w:cs="Arial"/>
                <w:szCs w:val="18"/>
              </w:rPr>
            </w:pPr>
            <w:r w:rsidRPr="00C31E24">
              <w:t>-</w:t>
            </w:r>
          </w:p>
        </w:tc>
        <w:tc>
          <w:tcPr>
            <w:tcW w:w="540" w:type="dxa"/>
            <w:tcBorders>
              <w:top w:val="single" w:sz="4" w:space="0" w:color="auto"/>
              <w:left w:val="single" w:sz="4" w:space="0" w:color="auto"/>
              <w:bottom w:val="single" w:sz="4" w:space="0" w:color="auto"/>
              <w:right w:val="single" w:sz="4" w:space="0" w:color="auto"/>
            </w:tcBorders>
          </w:tcPr>
          <w:p w14:paraId="59B90EC2" w14:textId="77777777" w:rsidR="005377F9" w:rsidRPr="00C31E24" w:rsidRDefault="005377F9" w:rsidP="00D74F31">
            <w:pPr>
              <w:pStyle w:val="TAC"/>
              <w:keepNext w:val="0"/>
              <w:keepLines w:val="0"/>
              <w:widowControl w:val="0"/>
              <w:rPr>
                <w:szCs w:val="18"/>
              </w:rPr>
            </w:pPr>
            <w:r w:rsidRPr="00C31E24">
              <w:t>-</w:t>
            </w:r>
          </w:p>
        </w:tc>
        <w:tc>
          <w:tcPr>
            <w:tcW w:w="990" w:type="dxa"/>
            <w:tcBorders>
              <w:top w:val="single" w:sz="4" w:space="0" w:color="auto"/>
              <w:left w:val="single" w:sz="4" w:space="0" w:color="auto"/>
              <w:bottom w:val="single" w:sz="4" w:space="0" w:color="auto"/>
              <w:right w:val="single" w:sz="4" w:space="0" w:color="auto"/>
            </w:tcBorders>
          </w:tcPr>
          <w:p w14:paraId="2B780910" w14:textId="77777777" w:rsidR="005377F9" w:rsidRPr="00C31E24" w:rsidRDefault="005377F9" w:rsidP="00D74F31">
            <w:pPr>
              <w:pStyle w:val="TAC"/>
              <w:keepNext w:val="0"/>
              <w:keepLines w:val="0"/>
              <w:widowControl w:val="0"/>
              <w:rPr>
                <w:szCs w:val="18"/>
              </w:rPr>
            </w:pPr>
            <w:r w:rsidRPr="00C31E24">
              <w:t>-</w:t>
            </w:r>
          </w:p>
        </w:tc>
      </w:tr>
      <w:tr w:rsidR="005377F9" w:rsidRPr="00C31E24" w14:paraId="344A5B52"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24F465A2" w14:textId="77777777" w:rsidR="005377F9" w:rsidRPr="00C31E24" w:rsidRDefault="005377F9" w:rsidP="00D74F31">
            <w:pPr>
              <w:pStyle w:val="TAC"/>
              <w:keepNext w:val="0"/>
              <w:keepLines w:val="0"/>
              <w:widowControl w:val="0"/>
              <w:rPr>
                <w:rFonts w:cs="Arial"/>
                <w:szCs w:val="18"/>
              </w:rPr>
            </w:pPr>
            <w:r w:rsidRPr="00C31E24">
              <w:t>4</w:t>
            </w:r>
          </w:p>
        </w:tc>
        <w:tc>
          <w:tcPr>
            <w:tcW w:w="3782" w:type="dxa"/>
            <w:tcBorders>
              <w:top w:val="single" w:sz="4" w:space="0" w:color="auto"/>
              <w:left w:val="single" w:sz="4" w:space="0" w:color="auto"/>
              <w:bottom w:val="single" w:sz="4" w:space="0" w:color="auto"/>
              <w:right w:val="single" w:sz="4" w:space="0" w:color="auto"/>
            </w:tcBorders>
          </w:tcPr>
          <w:p w14:paraId="4EEBC16E" w14:textId="77777777" w:rsidR="005377F9" w:rsidRPr="00C31E24" w:rsidRDefault="005377F9" w:rsidP="00D74F31">
            <w:pPr>
              <w:pStyle w:val="TAL"/>
              <w:keepNext w:val="0"/>
              <w:keepLines w:val="0"/>
              <w:widowControl w:val="0"/>
              <w:rPr>
                <w:rFonts w:cs="Arial"/>
                <w:szCs w:val="18"/>
              </w:rPr>
            </w:pPr>
            <w:r w:rsidRPr="00C31E24">
              <w:t>Check: Does the UE (MCVideo Client) answer the call with a SIP 200 (OK)?</w:t>
            </w:r>
          </w:p>
        </w:tc>
        <w:tc>
          <w:tcPr>
            <w:tcW w:w="709" w:type="dxa"/>
            <w:tcBorders>
              <w:top w:val="single" w:sz="4" w:space="0" w:color="auto"/>
              <w:left w:val="single" w:sz="4" w:space="0" w:color="auto"/>
              <w:bottom w:val="single" w:sz="4" w:space="0" w:color="auto"/>
              <w:right w:val="single" w:sz="4" w:space="0" w:color="auto"/>
            </w:tcBorders>
          </w:tcPr>
          <w:p w14:paraId="45688109" w14:textId="77777777" w:rsidR="005377F9" w:rsidRPr="00C31E24" w:rsidRDefault="005377F9" w:rsidP="00D74F31">
            <w:pPr>
              <w:pStyle w:val="TAC"/>
              <w:keepNext w:val="0"/>
              <w:keepLines w:val="0"/>
              <w:widowControl w:val="0"/>
              <w:rPr>
                <w:szCs w:val="18"/>
              </w:rPr>
            </w:pPr>
            <w:r w:rsidRPr="00C31E24">
              <w:t>--&gt;</w:t>
            </w:r>
          </w:p>
        </w:tc>
        <w:tc>
          <w:tcPr>
            <w:tcW w:w="3071" w:type="dxa"/>
            <w:tcBorders>
              <w:top w:val="single" w:sz="4" w:space="0" w:color="auto"/>
              <w:left w:val="single" w:sz="4" w:space="0" w:color="auto"/>
              <w:bottom w:val="single" w:sz="4" w:space="0" w:color="auto"/>
              <w:right w:val="single" w:sz="4" w:space="0" w:color="auto"/>
            </w:tcBorders>
          </w:tcPr>
          <w:p w14:paraId="552B1B92" w14:textId="77777777" w:rsidR="005377F9" w:rsidRPr="00C31E24" w:rsidRDefault="005377F9" w:rsidP="00D74F31">
            <w:pPr>
              <w:pStyle w:val="TAL"/>
              <w:keepNext w:val="0"/>
              <w:keepLines w:val="0"/>
              <w:widowControl w:val="0"/>
              <w:rPr>
                <w:rFonts w:cs="Arial"/>
                <w:szCs w:val="18"/>
              </w:rPr>
            </w:pPr>
            <w:r w:rsidRPr="00C31E24">
              <w:t>SIP 200 (OK)</w:t>
            </w:r>
          </w:p>
        </w:tc>
        <w:tc>
          <w:tcPr>
            <w:tcW w:w="540" w:type="dxa"/>
            <w:tcBorders>
              <w:top w:val="single" w:sz="4" w:space="0" w:color="auto"/>
              <w:left w:val="single" w:sz="4" w:space="0" w:color="auto"/>
              <w:bottom w:val="single" w:sz="4" w:space="0" w:color="auto"/>
              <w:right w:val="single" w:sz="4" w:space="0" w:color="auto"/>
            </w:tcBorders>
          </w:tcPr>
          <w:p w14:paraId="71CDA00E" w14:textId="77777777" w:rsidR="005377F9" w:rsidRPr="00C31E24" w:rsidRDefault="005377F9" w:rsidP="00D74F31">
            <w:pPr>
              <w:pStyle w:val="TAC"/>
              <w:keepNext w:val="0"/>
              <w:keepLines w:val="0"/>
              <w:widowControl w:val="0"/>
              <w:rPr>
                <w:szCs w:val="18"/>
              </w:rPr>
            </w:pPr>
            <w:r w:rsidRPr="00C31E24">
              <w:t>1</w:t>
            </w:r>
          </w:p>
        </w:tc>
        <w:tc>
          <w:tcPr>
            <w:tcW w:w="990" w:type="dxa"/>
            <w:tcBorders>
              <w:top w:val="single" w:sz="4" w:space="0" w:color="auto"/>
              <w:left w:val="single" w:sz="4" w:space="0" w:color="auto"/>
              <w:bottom w:val="single" w:sz="4" w:space="0" w:color="auto"/>
              <w:right w:val="single" w:sz="4" w:space="0" w:color="auto"/>
            </w:tcBorders>
          </w:tcPr>
          <w:p w14:paraId="78822820" w14:textId="77777777" w:rsidR="005377F9" w:rsidRPr="00C31E24" w:rsidRDefault="005377F9" w:rsidP="00D74F31">
            <w:pPr>
              <w:pStyle w:val="TAC"/>
              <w:keepNext w:val="0"/>
              <w:keepLines w:val="0"/>
              <w:widowControl w:val="0"/>
              <w:rPr>
                <w:szCs w:val="18"/>
              </w:rPr>
            </w:pPr>
            <w:r w:rsidRPr="00C31E24">
              <w:t>P</w:t>
            </w:r>
          </w:p>
        </w:tc>
      </w:tr>
      <w:tr w:rsidR="005377F9" w:rsidRPr="00C31E24" w14:paraId="3F1BC669"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239E30D5" w14:textId="77777777" w:rsidR="005377F9" w:rsidRPr="00C31E24" w:rsidRDefault="005377F9" w:rsidP="00D74F31">
            <w:pPr>
              <w:pStyle w:val="TAC"/>
              <w:keepNext w:val="0"/>
              <w:keepLines w:val="0"/>
              <w:widowControl w:val="0"/>
              <w:rPr>
                <w:rFonts w:cs="Arial"/>
                <w:szCs w:val="18"/>
              </w:rPr>
            </w:pPr>
            <w:r w:rsidRPr="00C31E24">
              <w:t>5</w:t>
            </w:r>
          </w:p>
        </w:tc>
        <w:tc>
          <w:tcPr>
            <w:tcW w:w="3782" w:type="dxa"/>
            <w:tcBorders>
              <w:top w:val="single" w:sz="4" w:space="0" w:color="auto"/>
              <w:left w:val="single" w:sz="4" w:space="0" w:color="auto"/>
              <w:bottom w:val="single" w:sz="4" w:space="0" w:color="auto"/>
              <w:right w:val="single" w:sz="4" w:space="0" w:color="auto"/>
            </w:tcBorders>
          </w:tcPr>
          <w:p w14:paraId="06C41F45" w14:textId="77777777" w:rsidR="005377F9" w:rsidRPr="00C31E24" w:rsidRDefault="005377F9" w:rsidP="00D74F31">
            <w:pPr>
              <w:pStyle w:val="TAL"/>
              <w:keepNext w:val="0"/>
              <w:keepLines w:val="0"/>
              <w:widowControl w:val="0"/>
              <w:rPr>
                <w:rFonts w:cs="Arial"/>
                <w:szCs w:val="18"/>
              </w:rPr>
            </w:pPr>
            <w:r w:rsidRPr="00C31E24">
              <w:t xml:space="preserve">The SS </w:t>
            </w:r>
            <w:r w:rsidRPr="00C31E24">
              <w:rPr>
                <w:color w:val="000000"/>
              </w:rPr>
              <w:t xml:space="preserve">(MCVideo Server) </w:t>
            </w:r>
            <w:r w:rsidRPr="00C31E24">
              <w:t>acknowledges the receipt of a SIP 200 (OK) for the SIP INVITE message.</w:t>
            </w:r>
          </w:p>
        </w:tc>
        <w:tc>
          <w:tcPr>
            <w:tcW w:w="709" w:type="dxa"/>
            <w:tcBorders>
              <w:top w:val="single" w:sz="4" w:space="0" w:color="auto"/>
              <w:left w:val="single" w:sz="4" w:space="0" w:color="auto"/>
              <w:bottom w:val="single" w:sz="4" w:space="0" w:color="auto"/>
              <w:right w:val="single" w:sz="4" w:space="0" w:color="auto"/>
            </w:tcBorders>
          </w:tcPr>
          <w:p w14:paraId="2CF03CE9" w14:textId="77777777" w:rsidR="005377F9" w:rsidRPr="00C31E24" w:rsidRDefault="005377F9" w:rsidP="00D74F31">
            <w:pPr>
              <w:pStyle w:val="TAC"/>
              <w:keepNext w:val="0"/>
              <w:keepLines w:val="0"/>
              <w:widowControl w:val="0"/>
              <w:rPr>
                <w:szCs w:val="18"/>
              </w:rPr>
            </w:pPr>
            <w:r w:rsidRPr="00C31E24">
              <w:t>&lt;--</w:t>
            </w:r>
          </w:p>
        </w:tc>
        <w:tc>
          <w:tcPr>
            <w:tcW w:w="3071" w:type="dxa"/>
            <w:tcBorders>
              <w:top w:val="single" w:sz="4" w:space="0" w:color="auto"/>
              <w:left w:val="single" w:sz="4" w:space="0" w:color="auto"/>
              <w:bottom w:val="single" w:sz="4" w:space="0" w:color="auto"/>
              <w:right w:val="single" w:sz="4" w:space="0" w:color="auto"/>
            </w:tcBorders>
          </w:tcPr>
          <w:p w14:paraId="175D7BE2" w14:textId="77777777" w:rsidR="005377F9" w:rsidRPr="00C31E24" w:rsidRDefault="005377F9" w:rsidP="00D74F31">
            <w:pPr>
              <w:pStyle w:val="TAL"/>
              <w:keepNext w:val="0"/>
              <w:keepLines w:val="0"/>
              <w:widowControl w:val="0"/>
              <w:rPr>
                <w:rFonts w:cs="Arial"/>
                <w:szCs w:val="18"/>
              </w:rPr>
            </w:pPr>
            <w:r w:rsidRPr="00C31E24">
              <w:t>SIP ACK</w:t>
            </w:r>
          </w:p>
        </w:tc>
        <w:tc>
          <w:tcPr>
            <w:tcW w:w="540" w:type="dxa"/>
            <w:tcBorders>
              <w:top w:val="single" w:sz="4" w:space="0" w:color="auto"/>
              <w:left w:val="single" w:sz="4" w:space="0" w:color="auto"/>
              <w:bottom w:val="single" w:sz="4" w:space="0" w:color="auto"/>
              <w:right w:val="single" w:sz="4" w:space="0" w:color="auto"/>
            </w:tcBorders>
          </w:tcPr>
          <w:p w14:paraId="78663A48" w14:textId="77777777" w:rsidR="005377F9" w:rsidRPr="00C31E24" w:rsidRDefault="005377F9" w:rsidP="00D74F31">
            <w:pPr>
              <w:pStyle w:val="TAC"/>
              <w:keepNext w:val="0"/>
              <w:keepLines w:val="0"/>
              <w:widowControl w:val="0"/>
              <w:rPr>
                <w:szCs w:val="18"/>
              </w:rPr>
            </w:pPr>
            <w:r w:rsidRPr="00C31E24">
              <w:t>-</w:t>
            </w:r>
          </w:p>
        </w:tc>
        <w:tc>
          <w:tcPr>
            <w:tcW w:w="990" w:type="dxa"/>
            <w:tcBorders>
              <w:top w:val="single" w:sz="4" w:space="0" w:color="auto"/>
              <w:left w:val="single" w:sz="4" w:space="0" w:color="auto"/>
              <w:bottom w:val="single" w:sz="4" w:space="0" w:color="auto"/>
              <w:right w:val="single" w:sz="4" w:space="0" w:color="auto"/>
            </w:tcBorders>
          </w:tcPr>
          <w:p w14:paraId="04D6CA4E" w14:textId="77777777" w:rsidR="005377F9" w:rsidRPr="00C31E24" w:rsidRDefault="005377F9" w:rsidP="00D74F31">
            <w:pPr>
              <w:pStyle w:val="TAC"/>
              <w:keepNext w:val="0"/>
              <w:keepLines w:val="0"/>
              <w:widowControl w:val="0"/>
              <w:rPr>
                <w:szCs w:val="18"/>
              </w:rPr>
            </w:pPr>
            <w:r w:rsidRPr="00C31E24">
              <w:t>-</w:t>
            </w:r>
          </w:p>
        </w:tc>
      </w:tr>
      <w:tr w:rsidR="005377F9" w:rsidRPr="00C31E24" w14:paraId="29BFFEDB"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27978D34" w14:textId="77777777" w:rsidR="005377F9" w:rsidRPr="00C31E24" w:rsidRDefault="005377F9" w:rsidP="00D74F31">
            <w:pPr>
              <w:pStyle w:val="TAC"/>
              <w:keepNext w:val="0"/>
              <w:keepLines w:val="0"/>
              <w:widowControl w:val="0"/>
              <w:rPr>
                <w:rFonts w:cs="Arial"/>
                <w:szCs w:val="18"/>
              </w:rPr>
            </w:pPr>
            <w:r w:rsidRPr="00C31E24">
              <w:t>6</w:t>
            </w:r>
          </w:p>
        </w:tc>
        <w:tc>
          <w:tcPr>
            <w:tcW w:w="3782" w:type="dxa"/>
            <w:tcBorders>
              <w:top w:val="single" w:sz="4" w:space="0" w:color="auto"/>
              <w:left w:val="single" w:sz="4" w:space="0" w:color="auto"/>
              <w:bottom w:val="single" w:sz="4" w:space="0" w:color="auto"/>
              <w:right w:val="single" w:sz="4" w:space="0" w:color="auto"/>
            </w:tcBorders>
          </w:tcPr>
          <w:p w14:paraId="7C10BC4F" w14:textId="77777777" w:rsidR="005377F9" w:rsidRPr="00C31E24" w:rsidRDefault="005377F9" w:rsidP="00D74F31">
            <w:pPr>
              <w:pStyle w:val="TAL"/>
              <w:keepNext w:val="0"/>
              <w:keepLines w:val="0"/>
              <w:widowControl w:val="0"/>
              <w:rPr>
                <w:rFonts w:cs="Arial"/>
                <w:szCs w:val="18"/>
              </w:rPr>
            </w:pPr>
            <w:r w:rsidRPr="00C31E24">
              <w:t>The SS (MCVideo Server) sends a Media Transmission Notification message.</w:t>
            </w:r>
          </w:p>
        </w:tc>
        <w:tc>
          <w:tcPr>
            <w:tcW w:w="709" w:type="dxa"/>
            <w:tcBorders>
              <w:top w:val="single" w:sz="4" w:space="0" w:color="auto"/>
              <w:left w:val="single" w:sz="4" w:space="0" w:color="auto"/>
              <w:bottom w:val="single" w:sz="4" w:space="0" w:color="auto"/>
              <w:right w:val="single" w:sz="4" w:space="0" w:color="auto"/>
            </w:tcBorders>
          </w:tcPr>
          <w:p w14:paraId="29151A49" w14:textId="77777777" w:rsidR="005377F9" w:rsidRPr="00C31E24" w:rsidRDefault="005377F9" w:rsidP="00D74F31">
            <w:pPr>
              <w:pStyle w:val="TAC"/>
              <w:keepNext w:val="0"/>
              <w:keepLines w:val="0"/>
              <w:widowControl w:val="0"/>
              <w:rPr>
                <w:szCs w:val="18"/>
              </w:rPr>
            </w:pPr>
            <w:r w:rsidRPr="00C31E24">
              <w:t>&lt;--</w:t>
            </w:r>
          </w:p>
        </w:tc>
        <w:tc>
          <w:tcPr>
            <w:tcW w:w="3071" w:type="dxa"/>
            <w:tcBorders>
              <w:top w:val="single" w:sz="4" w:space="0" w:color="auto"/>
              <w:left w:val="single" w:sz="4" w:space="0" w:color="auto"/>
              <w:bottom w:val="single" w:sz="4" w:space="0" w:color="auto"/>
              <w:right w:val="single" w:sz="4" w:space="0" w:color="auto"/>
            </w:tcBorders>
          </w:tcPr>
          <w:p w14:paraId="299E3877" w14:textId="77777777" w:rsidR="005377F9" w:rsidRPr="00C31E24" w:rsidRDefault="005377F9" w:rsidP="00D74F31">
            <w:pPr>
              <w:pStyle w:val="TAL"/>
              <w:keepNext w:val="0"/>
              <w:keepLines w:val="0"/>
              <w:widowControl w:val="0"/>
              <w:rPr>
                <w:rFonts w:cs="Arial"/>
                <w:szCs w:val="18"/>
              </w:rPr>
            </w:pPr>
            <w:r w:rsidRPr="00C31E24">
              <w:t>Media Transmission Notification</w:t>
            </w:r>
          </w:p>
        </w:tc>
        <w:tc>
          <w:tcPr>
            <w:tcW w:w="540" w:type="dxa"/>
            <w:tcBorders>
              <w:top w:val="single" w:sz="4" w:space="0" w:color="auto"/>
              <w:left w:val="single" w:sz="4" w:space="0" w:color="auto"/>
              <w:bottom w:val="single" w:sz="4" w:space="0" w:color="auto"/>
              <w:right w:val="single" w:sz="4" w:space="0" w:color="auto"/>
            </w:tcBorders>
          </w:tcPr>
          <w:p w14:paraId="35E8EDD2" w14:textId="77777777" w:rsidR="005377F9" w:rsidRPr="00C31E24" w:rsidRDefault="005377F9" w:rsidP="00D74F31">
            <w:pPr>
              <w:pStyle w:val="TAC"/>
              <w:keepNext w:val="0"/>
              <w:keepLines w:val="0"/>
              <w:widowControl w:val="0"/>
              <w:rPr>
                <w:szCs w:val="18"/>
              </w:rPr>
            </w:pPr>
            <w:r w:rsidRPr="00C31E24">
              <w:t>-</w:t>
            </w:r>
          </w:p>
        </w:tc>
        <w:tc>
          <w:tcPr>
            <w:tcW w:w="990" w:type="dxa"/>
            <w:tcBorders>
              <w:top w:val="single" w:sz="4" w:space="0" w:color="auto"/>
              <w:left w:val="single" w:sz="4" w:space="0" w:color="auto"/>
              <w:bottom w:val="single" w:sz="4" w:space="0" w:color="auto"/>
              <w:right w:val="single" w:sz="4" w:space="0" w:color="auto"/>
            </w:tcBorders>
          </w:tcPr>
          <w:p w14:paraId="43F85ACB" w14:textId="77777777" w:rsidR="005377F9" w:rsidRPr="00C31E24" w:rsidRDefault="005377F9" w:rsidP="00D74F31">
            <w:pPr>
              <w:pStyle w:val="TAC"/>
              <w:keepNext w:val="0"/>
              <w:keepLines w:val="0"/>
              <w:widowControl w:val="0"/>
              <w:rPr>
                <w:szCs w:val="18"/>
              </w:rPr>
            </w:pPr>
            <w:r w:rsidRPr="00C31E24">
              <w:t>-</w:t>
            </w:r>
          </w:p>
        </w:tc>
      </w:tr>
      <w:tr w:rsidR="005377F9" w:rsidRPr="00C31E24" w14:paraId="21051C27"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45A0DA9F" w14:textId="77777777" w:rsidR="005377F9" w:rsidRPr="00C31E24" w:rsidRDefault="005377F9" w:rsidP="00D74F31">
            <w:pPr>
              <w:pStyle w:val="TAC"/>
              <w:keepNext w:val="0"/>
              <w:keepLines w:val="0"/>
              <w:widowControl w:val="0"/>
              <w:rPr>
                <w:rFonts w:cs="Arial"/>
                <w:szCs w:val="18"/>
              </w:rPr>
            </w:pPr>
            <w:r w:rsidRPr="00C31E24">
              <w:t>7</w:t>
            </w:r>
          </w:p>
        </w:tc>
        <w:tc>
          <w:tcPr>
            <w:tcW w:w="3782" w:type="dxa"/>
            <w:tcBorders>
              <w:top w:val="single" w:sz="4" w:space="0" w:color="auto"/>
              <w:left w:val="single" w:sz="4" w:space="0" w:color="auto"/>
              <w:bottom w:val="single" w:sz="4" w:space="0" w:color="auto"/>
              <w:right w:val="single" w:sz="4" w:space="0" w:color="auto"/>
            </w:tcBorders>
          </w:tcPr>
          <w:p w14:paraId="46EFCF0B" w14:textId="77777777" w:rsidR="005377F9" w:rsidRPr="00C31E24" w:rsidRDefault="005377F9" w:rsidP="00D74F31">
            <w:pPr>
              <w:pStyle w:val="TAL"/>
              <w:keepNext w:val="0"/>
              <w:keepLines w:val="0"/>
              <w:widowControl w:val="0"/>
            </w:pPr>
            <w:r w:rsidRPr="00C31E24">
              <w:t>Check: Does the UE (MCVideo Client) provide media transmission notification to the MCVideo User?</w:t>
            </w:r>
          </w:p>
          <w:p w14:paraId="78E6A532" w14:textId="4A873880" w:rsidR="005377F9" w:rsidRPr="00C31E24" w:rsidRDefault="005377F9" w:rsidP="00D74F31">
            <w:pPr>
              <w:pStyle w:val="TAL"/>
              <w:keepNext w:val="0"/>
              <w:keepLines w:val="0"/>
              <w:widowControl w:val="0"/>
              <w:rPr>
                <w:rFonts w:cs="Arial"/>
                <w:szCs w:val="18"/>
              </w:rPr>
            </w:pPr>
          </w:p>
        </w:tc>
        <w:tc>
          <w:tcPr>
            <w:tcW w:w="709" w:type="dxa"/>
            <w:tcBorders>
              <w:top w:val="single" w:sz="4" w:space="0" w:color="auto"/>
              <w:left w:val="single" w:sz="4" w:space="0" w:color="auto"/>
              <w:bottom w:val="single" w:sz="4" w:space="0" w:color="auto"/>
              <w:right w:val="single" w:sz="4" w:space="0" w:color="auto"/>
            </w:tcBorders>
          </w:tcPr>
          <w:p w14:paraId="435C64F4" w14:textId="77777777" w:rsidR="005377F9" w:rsidRPr="00C31E24" w:rsidRDefault="005377F9" w:rsidP="00D74F31">
            <w:pPr>
              <w:pStyle w:val="TAC"/>
              <w:keepNext w:val="0"/>
              <w:keepLines w:val="0"/>
              <w:widowControl w:val="0"/>
              <w:rPr>
                <w:szCs w:val="18"/>
              </w:rPr>
            </w:pPr>
            <w:r w:rsidRPr="00C31E24">
              <w:t>-</w:t>
            </w:r>
          </w:p>
        </w:tc>
        <w:tc>
          <w:tcPr>
            <w:tcW w:w="3071" w:type="dxa"/>
            <w:tcBorders>
              <w:top w:val="single" w:sz="4" w:space="0" w:color="auto"/>
              <w:left w:val="single" w:sz="4" w:space="0" w:color="auto"/>
              <w:bottom w:val="single" w:sz="4" w:space="0" w:color="auto"/>
              <w:right w:val="single" w:sz="4" w:space="0" w:color="auto"/>
            </w:tcBorders>
          </w:tcPr>
          <w:p w14:paraId="4A99ACCC" w14:textId="77777777" w:rsidR="005377F9" w:rsidRPr="00C31E24" w:rsidRDefault="005377F9" w:rsidP="00D74F31">
            <w:pPr>
              <w:pStyle w:val="TAL"/>
              <w:keepNext w:val="0"/>
              <w:keepLines w:val="0"/>
              <w:widowControl w:val="0"/>
              <w:rPr>
                <w:rFonts w:cs="Arial"/>
                <w:szCs w:val="18"/>
              </w:rPr>
            </w:pPr>
            <w:r w:rsidRPr="00C31E24">
              <w:t>-</w:t>
            </w:r>
          </w:p>
        </w:tc>
        <w:tc>
          <w:tcPr>
            <w:tcW w:w="540" w:type="dxa"/>
            <w:tcBorders>
              <w:top w:val="single" w:sz="4" w:space="0" w:color="auto"/>
              <w:left w:val="single" w:sz="4" w:space="0" w:color="auto"/>
              <w:bottom w:val="single" w:sz="4" w:space="0" w:color="auto"/>
              <w:right w:val="single" w:sz="4" w:space="0" w:color="auto"/>
            </w:tcBorders>
          </w:tcPr>
          <w:p w14:paraId="0486E4E1" w14:textId="77777777" w:rsidR="005377F9" w:rsidRPr="00C31E24" w:rsidRDefault="005377F9" w:rsidP="00D74F31">
            <w:pPr>
              <w:pStyle w:val="TAC"/>
              <w:keepNext w:val="0"/>
              <w:keepLines w:val="0"/>
              <w:widowControl w:val="0"/>
              <w:rPr>
                <w:szCs w:val="18"/>
              </w:rPr>
            </w:pPr>
            <w:r w:rsidRPr="00C31E24">
              <w:t>2</w:t>
            </w:r>
          </w:p>
        </w:tc>
        <w:tc>
          <w:tcPr>
            <w:tcW w:w="990" w:type="dxa"/>
            <w:tcBorders>
              <w:top w:val="single" w:sz="4" w:space="0" w:color="auto"/>
              <w:left w:val="single" w:sz="4" w:space="0" w:color="auto"/>
              <w:bottom w:val="single" w:sz="4" w:space="0" w:color="auto"/>
              <w:right w:val="single" w:sz="4" w:space="0" w:color="auto"/>
            </w:tcBorders>
          </w:tcPr>
          <w:p w14:paraId="46074C40" w14:textId="77777777" w:rsidR="005377F9" w:rsidRPr="00C31E24" w:rsidRDefault="005377F9" w:rsidP="00D74F31">
            <w:pPr>
              <w:pStyle w:val="TAC"/>
              <w:keepNext w:val="0"/>
              <w:keepLines w:val="0"/>
              <w:widowControl w:val="0"/>
              <w:rPr>
                <w:szCs w:val="18"/>
              </w:rPr>
            </w:pPr>
            <w:r w:rsidRPr="00C31E24">
              <w:t>P</w:t>
            </w:r>
          </w:p>
        </w:tc>
      </w:tr>
      <w:tr w:rsidR="005377F9" w:rsidRPr="00C31E24" w14:paraId="6C32D540"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5C15C308" w14:textId="77777777" w:rsidR="005377F9" w:rsidRPr="00C31E24" w:rsidRDefault="005377F9" w:rsidP="00D74F31">
            <w:pPr>
              <w:pStyle w:val="TAC"/>
              <w:keepNext w:val="0"/>
              <w:keepLines w:val="0"/>
              <w:widowControl w:val="0"/>
              <w:rPr>
                <w:rFonts w:cs="Arial"/>
                <w:szCs w:val="18"/>
              </w:rPr>
            </w:pPr>
            <w:r w:rsidRPr="00C31E24">
              <w:t>8</w:t>
            </w:r>
          </w:p>
        </w:tc>
        <w:tc>
          <w:tcPr>
            <w:tcW w:w="3782" w:type="dxa"/>
            <w:tcBorders>
              <w:top w:val="single" w:sz="4" w:space="0" w:color="auto"/>
              <w:left w:val="single" w:sz="4" w:space="0" w:color="auto"/>
              <w:bottom w:val="single" w:sz="4" w:space="0" w:color="auto"/>
              <w:right w:val="single" w:sz="4" w:space="0" w:color="auto"/>
            </w:tcBorders>
          </w:tcPr>
          <w:p w14:paraId="49E7F2F5" w14:textId="77777777" w:rsidR="005377F9" w:rsidRPr="00C31E24" w:rsidRDefault="005377F9" w:rsidP="00D74F31">
            <w:pPr>
              <w:pStyle w:val="TAL"/>
              <w:keepNext w:val="0"/>
              <w:keepLines w:val="0"/>
              <w:widowControl w:val="0"/>
            </w:pPr>
            <w:r w:rsidRPr="00C31E24">
              <w:t>Make the MCVideo User request permission to receive media.</w:t>
            </w:r>
          </w:p>
          <w:p w14:paraId="62606DCE" w14:textId="5636695F" w:rsidR="005377F9" w:rsidRPr="00C31E24" w:rsidRDefault="005377F9" w:rsidP="00D74F31">
            <w:pPr>
              <w:pStyle w:val="TAL"/>
              <w:keepNext w:val="0"/>
              <w:keepLines w:val="0"/>
              <w:widowControl w:val="0"/>
              <w:rPr>
                <w:rFonts w:cs="Arial"/>
                <w:szCs w:val="18"/>
              </w:rPr>
            </w:pPr>
            <w:r w:rsidRPr="00C31E24">
              <w:t>(NOTE 1)</w:t>
            </w:r>
          </w:p>
        </w:tc>
        <w:tc>
          <w:tcPr>
            <w:tcW w:w="709" w:type="dxa"/>
            <w:tcBorders>
              <w:top w:val="single" w:sz="4" w:space="0" w:color="auto"/>
              <w:left w:val="single" w:sz="4" w:space="0" w:color="auto"/>
              <w:bottom w:val="single" w:sz="4" w:space="0" w:color="auto"/>
              <w:right w:val="single" w:sz="4" w:space="0" w:color="auto"/>
            </w:tcBorders>
          </w:tcPr>
          <w:p w14:paraId="286158A5" w14:textId="77777777" w:rsidR="005377F9" w:rsidRPr="00C31E24" w:rsidRDefault="005377F9" w:rsidP="00D74F31">
            <w:pPr>
              <w:pStyle w:val="TAC"/>
              <w:keepNext w:val="0"/>
              <w:keepLines w:val="0"/>
              <w:widowControl w:val="0"/>
              <w:rPr>
                <w:szCs w:val="18"/>
              </w:rPr>
            </w:pPr>
            <w:r w:rsidRPr="00C31E24">
              <w:t>-</w:t>
            </w:r>
          </w:p>
        </w:tc>
        <w:tc>
          <w:tcPr>
            <w:tcW w:w="3071" w:type="dxa"/>
            <w:tcBorders>
              <w:top w:val="single" w:sz="4" w:space="0" w:color="auto"/>
              <w:left w:val="single" w:sz="4" w:space="0" w:color="auto"/>
              <w:bottom w:val="single" w:sz="4" w:space="0" w:color="auto"/>
              <w:right w:val="single" w:sz="4" w:space="0" w:color="auto"/>
            </w:tcBorders>
          </w:tcPr>
          <w:p w14:paraId="39927F7E" w14:textId="77777777" w:rsidR="005377F9" w:rsidRPr="00C31E24" w:rsidRDefault="005377F9" w:rsidP="00D74F31">
            <w:pPr>
              <w:pStyle w:val="TAL"/>
              <w:keepNext w:val="0"/>
              <w:keepLines w:val="0"/>
              <w:widowControl w:val="0"/>
              <w:rPr>
                <w:rFonts w:cs="Arial"/>
                <w:szCs w:val="18"/>
              </w:rPr>
            </w:pPr>
            <w:r w:rsidRPr="00C31E24">
              <w:t>-</w:t>
            </w:r>
          </w:p>
        </w:tc>
        <w:tc>
          <w:tcPr>
            <w:tcW w:w="540" w:type="dxa"/>
            <w:tcBorders>
              <w:top w:val="single" w:sz="4" w:space="0" w:color="auto"/>
              <w:left w:val="single" w:sz="4" w:space="0" w:color="auto"/>
              <w:bottom w:val="single" w:sz="4" w:space="0" w:color="auto"/>
              <w:right w:val="single" w:sz="4" w:space="0" w:color="auto"/>
            </w:tcBorders>
          </w:tcPr>
          <w:p w14:paraId="4431DE8A" w14:textId="77777777" w:rsidR="005377F9" w:rsidRPr="00C31E24" w:rsidRDefault="005377F9" w:rsidP="00D74F31">
            <w:pPr>
              <w:pStyle w:val="TAC"/>
              <w:keepNext w:val="0"/>
              <w:keepLines w:val="0"/>
              <w:widowControl w:val="0"/>
              <w:rPr>
                <w:szCs w:val="18"/>
              </w:rPr>
            </w:pPr>
            <w:r w:rsidRPr="00C31E24">
              <w:t>-</w:t>
            </w:r>
          </w:p>
        </w:tc>
        <w:tc>
          <w:tcPr>
            <w:tcW w:w="990" w:type="dxa"/>
            <w:tcBorders>
              <w:top w:val="single" w:sz="4" w:space="0" w:color="auto"/>
              <w:left w:val="single" w:sz="4" w:space="0" w:color="auto"/>
              <w:bottom w:val="single" w:sz="4" w:space="0" w:color="auto"/>
              <w:right w:val="single" w:sz="4" w:space="0" w:color="auto"/>
            </w:tcBorders>
          </w:tcPr>
          <w:p w14:paraId="48331ED6" w14:textId="77777777" w:rsidR="005377F9" w:rsidRPr="00C31E24" w:rsidRDefault="005377F9" w:rsidP="00D74F31">
            <w:pPr>
              <w:pStyle w:val="TAC"/>
              <w:keepNext w:val="0"/>
              <w:keepLines w:val="0"/>
              <w:widowControl w:val="0"/>
              <w:rPr>
                <w:szCs w:val="18"/>
              </w:rPr>
            </w:pPr>
            <w:r w:rsidRPr="00C31E24">
              <w:t>-</w:t>
            </w:r>
          </w:p>
        </w:tc>
      </w:tr>
      <w:tr w:rsidR="005377F9" w:rsidRPr="00C31E24" w14:paraId="40C20582"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752BEC76" w14:textId="77777777" w:rsidR="005377F9" w:rsidRPr="00C31E24" w:rsidRDefault="005377F9" w:rsidP="00D74F31">
            <w:pPr>
              <w:pStyle w:val="TAC"/>
              <w:keepNext w:val="0"/>
              <w:keepLines w:val="0"/>
              <w:widowControl w:val="0"/>
              <w:rPr>
                <w:rFonts w:cs="Arial"/>
                <w:szCs w:val="18"/>
              </w:rPr>
            </w:pPr>
            <w:r w:rsidRPr="00C31E24">
              <w:t>9</w:t>
            </w:r>
          </w:p>
        </w:tc>
        <w:tc>
          <w:tcPr>
            <w:tcW w:w="3782" w:type="dxa"/>
            <w:tcBorders>
              <w:top w:val="single" w:sz="4" w:space="0" w:color="auto"/>
              <w:left w:val="single" w:sz="4" w:space="0" w:color="auto"/>
              <w:bottom w:val="single" w:sz="4" w:space="0" w:color="auto"/>
              <w:right w:val="single" w:sz="4" w:space="0" w:color="auto"/>
            </w:tcBorders>
          </w:tcPr>
          <w:p w14:paraId="311B6095" w14:textId="77777777" w:rsidR="005377F9" w:rsidRPr="00C31E24" w:rsidRDefault="005377F9" w:rsidP="00D74F31">
            <w:pPr>
              <w:pStyle w:val="TAL"/>
              <w:keepNext w:val="0"/>
              <w:keepLines w:val="0"/>
              <w:widowControl w:val="0"/>
              <w:rPr>
                <w:rFonts w:cs="Arial"/>
                <w:szCs w:val="18"/>
              </w:rPr>
            </w:pPr>
            <w:r w:rsidRPr="00C31E24">
              <w:t>Check: Does the UE (MCVideo Client) send a Receive Media Request message?</w:t>
            </w:r>
          </w:p>
        </w:tc>
        <w:tc>
          <w:tcPr>
            <w:tcW w:w="709" w:type="dxa"/>
            <w:tcBorders>
              <w:top w:val="single" w:sz="4" w:space="0" w:color="auto"/>
              <w:left w:val="single" w:sz="4" w:space="0" w:color="auto"/>
              <w:bottom w:val="single" w:sz="4" w:space="0" w:color="auto"/>
              <w:right w:val="single" w:sz="4" w:space="0" w:color="auto"/>
            </w:tcBorders>
          </w:tcPr>
          <w:p w14:paraId="0254F565" w14:textId="77777777" w:rsidR="005377F9" w:rsidRPr="00C31E24" w:rsidRDefault="005377F9" w:rsidP="00D74F31">
            <w:pPr>
              <w:pStyle w:val="TAC"/>
              <w:keepNext w:val="0"/>
              <w:keepLines w:val="0"/>
              <w:widowControl w:val="0"/>
              <w:rPr>
                <w:szCs w:val="18"/>
              </w:rPr>
            </w:pPr>
            <w:r w:rsidRPr="00C31E24">
              <w:t>--&gt;</w:t>
            </w:r>
          </w:p>
        </w:tc>
        <w:tc>
          <w:tcPr>
            <w:tcW w:w="3071" w:type="dxa"/>
            <w:tcBorders>
              <w:top w:val="single" w:sz="4" w:space="0" w:color="auto"/>
              <w:left w:val="single" w:sz="4" w:space="0" w:color="auto"/>
              <w:bottom w:val="single" w:sz="4" w:space="0" w:color="auto"/>
              <w:right w:val="single" w:sz="4" w:space="0" w:color="auto"/>
            </w:tcBorders>
          </w:tcPr>
          <w:p w14:paraId="1056DF30" w14:textId="77777777" w:rsidR="005377F9" w:rsidRPr="00C31E24" w:rsidRDefault="005377F9" w:rsidP="00D74F31">
            <w:pPr>
              <w:pStyle w:val="TAL"/>
              <w:keepNext w:val="0"/>
              <w:keepLines w:val="0"/>
              <w:widowControl w:val="0"/>
              <w:rPr>
                <w:rFonts w:cs="Arial"/>
                <w:szCs w:val="18"/>
              </w:rPr>
            </w:pPr>
            <w:r w:rsidRPr="00C31E24">
              <w:t>Receive Media Request</w:t>
            </w:r>
          </w:p>
        </w:tc>
        <w:tc>
          <w:tcPr>
            <w:tcW w:w="540" w:type="dxa"/>
            <w:tcBorders>
              <w:top w:val="single" w:sz="4" w:space="0" w:color="auto"/>
              <w:left w:val="single" w:sz="4" w:space="0" w:color="auto"/>
              <w:bottom w:val="single" w:sz="4" w:space="0" w:color="auto"/>
              <w:right w:val="single" w:sz="4" w:space="0" w:color="auto"/>
            </w:tcBorders>
          </w:tcPr>
          <w:p w14:paraId="6FBCF074" w14:textId="77777777" w:rsidR="005377F9" w:rsidRPr="00C31E24" w:rsidRDefault="005377F9" w:rsidP="00D74F31">
            <w:pPr>
              <w:pStyle w:val="TAC"/>
              <w:keepNext w:val="0"/>
              <w:keepLines w:val="0"/>
              <w:widowControl w:val="0"/>
              <w:rPr>
                <w:szCs w:val="18"/>
              </w:rPr>
            </w:pPr>
            <w:r w:rsidRPr="00C31E24">
              <w:t>2</w:t>
            </w:r>
          </w:p>
        </w:tc>
        <w:tc>
          <w:tcPr>
            <w:tcW w:w="990" w:type="dxa"/>
            <w:tcBorders>
              <w:top w:val="single" w:sz="4" w:space="0" w:color="auto"/>
              <w:left w:val="single" w:sz="4" w:space="0" w:color="auto"/>
              <w:bottom w:val="single" w:sz="4" w:space="0" w:color="auto"/>
              <w:right w:val="single" w:sz="4" w:space="0" w:color="auto"/>
            </w:tcBorders>
          </w:tcPr>
          <w:p w14:paraId="3E6195F1" w14:textId="77777777" w:rsidR="005377F9" w:rsidRPr="00C31E24" w:rsidRDefault="005377F9" w:rsidP="00D74F31">
            <w:pPr>
              <w:pStyle w:val="TAC"/>
              <w:keepNext w:val="0"/>
              <w:keepLines w:val="0"/>
              <w:widowControl w:val="0"/>
              <w:rPr>
                <w:szCs w:val="18"/>
              </w:rPr>
            </w:pPr>
            <w:r w:rsidRPr="00C31E24">
              <w:t>P</w:t>
            </w:r>
          </w:p>
        </w:tc>
      </w:tr>
      <w:tr w:rsidR="005377F9" w:rsidRPr="00C31E24" w14:paraId="6895A881"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6E5A2696" w14:textId="77777777" w:rsidR="005377F9" w:rsidRPr="00C31E24" w:rsidRDefault="005377F9" w:rsidP="00D74F31">
            <w:pPr>
              <w:pStyle w:val="TAC"/>
              <w:keepNext w:val="0"/>
              <w:keepLines w:val="0"/>
              <w:widowControl w:val="0"/>
              <w:rPr>
                <w:rFonts w:cs="Arial"/>
                <w:szCs w:val="18"/>
              </w:rPr>
            </w:pPr>
            <w:r w:rsidRPr="00C31E24">
              <w:t>10</w:t>
            </w:r>
          </w:p>
        </w:tc>
        <w:tc>
          <w:tcPr>
            <w:tcW w:w="3782" w:type="dxa"/>
            <w:tcBorders>
              <w:top w:val="single" w:sz="4" w:space="0" w:color="auto"/>
              <w:left w:val="single" w:sz="4" w:space="0" w:color="auto"/>
              <w:bottom w:val="single" w:sz="4" w:space="0" w:color="auto"/>
              <w:right w:val="single" w:sz="4" w:space="0" w:color="auto"/>
            </w:tcBorders>
          </w:tcPr>
          <w:p w14:paraId="13874AF2" w14:textId="77777777" w:rsidR="005377F9" w:rsidRPr="00C31E24" w:rsidRDefault="005377F9" w:rsidP="00D74F31">
            <w:pPr>
              <w:pStyle w:val="TAL"/>
              <w:keepNext w:val="0"/>
              <w:keepLines w:val="0"/>
              <w:widowControl w:val="0"/>
              <w:rPr>
                <w:rFonts w:cs="Arial"/>
                <w:szCs w:val="18"/>
              </w:rPr>
            </w:pPr>
            <w:r w:rsidRPr="00C31E24">
              <w:t>The SS (MCVideo Server) sends a Receive Media Response message.</w:t>
            </w:r>
          </w:p>
        </w:tc>
        <w:tc>
          <w:tcPr>
            <w:tcW w:w="709" w:type="dxa"/>
            <w:tcBorders>
              <w:top w:val="single" w:sz="4" w:space="0" w:color="auto"/>
              <w:left w:val="single" w:sz="4" w:space="0" w:color="auto"/>
              <w:bottom w:val="single" w:sz="4" w:space="0" w:color="auto"/>
              <w:right w:val="single" w:sz="4" w:space="0" w:color="auto"/>
            </w:tcBorders>
          </w:tcPr>
          <w:p w14:paraId="4852E288" w14:textId="77777777" w:rsidR="005377F9" w:rsidRPr="00C31E24" w:rsidRDefault="005377F9" w:rsidP="00D74F31">
            <w:pPr>
              <w:pStyle w:val="TAC"/>
              <w:keepNext w:val="0"/>
              <w:keepLines w:val="0"/>
              <w:widowControl w:val="0"/>
              <w:rPr>
                <w:szCs w:val="18"/>
              </w:rPr>
            </w:pPr>
            <w:r w:rsidRPr="00C31E24">
              <w:t>&lt;--</w:t>
            </w:r>
          </w:p>
        </w:tc>
        <w:tc>
          <w:tcPr>
            <w:tcW w:w="3071" w:type="dxa"/>
            <w:tcBorders>
              <w:top w:val="single" w:sz="4" w:space="0" w:color="auto"/>
              <w:left w:val="single" w:sz="4" w:space="0" w:color="auto"/>
              <w:bottom w:val="single" w:sz="4" w:space="0" w:color="auto"/>
              <w:right w:val="single" w:sz="4" w:space="0" w:color="auto"/>
            </w:tcBorders>
          </w:tcPr>
          <w:p w14:paraId="2EC95339" w14:textId="77777777" w:rsidR="005377F9" w:rsidRPr="00C31E24" w:rsidRDefault="005377F9" w:rsidP="00D74F31">
            <w:pPr>
              <w:pStyle w:val="TAL"/>
              <w:keepNext w:val="0"/>
              <w:keepLines w:val="0"/>
              <w:widowControl w:val="0"/>
              <w:rPr>
                <w:rFonts w:cs="Arial"/>
                <w:szCs w:val="18"/>
              </w:rPr>
            </w:pPr>
            <w:r w:rsidRPr="00C31E24">
              <w:t>Receive Media Response</w:t>
            </w:r>
          </w:p>
        </w:tc>
        <w:tc>
          <w:tcPr>
            <w:tcW w:w="540" w:type="dxa"/>
            <w:tcBorders>
              <w:top w:val="single" w:sz="4" w:space="0" w:color="auto"/>
              <w:left w:val="single" w:sz="4" w:space="0" w:color="auto"/>
              <w:bottom w:val="single" w:sz="4" w:space="0" w:color="auto"/>
              <w:right w:val="single" w:sz="4" w:space="0" w:color="auto"/>
            </w:tcBorders>
          </w:tcPr>
          <w:p w14:paraId="7C8A870C" w14:textId="77777777" w:rsidR="005377F9" w:rsidRPr="00C31E24" w:rsidRDefault="005377F9" w:rsidP="00D74F31">
            <w:pPr>
              <w:pStyle w:val="TAC"/>
              <w:keepNext w:val="0"/>
              <w:keepLines w:val="0"/>
              <w:widowControl w:val="0"/>
              <w:rPr>
                <w:szCs w:val="18"/>
              </w:rPr>
            </w:pPr>
            <w:r w:rsidRPr="00C31E24">
              <w:t>-</w:t>
            </w:r>
          </w:p>
        </w:tc>
        <w:tc>
          <w:tcPr>
            <w:tcW w:w="990" w:type="dxa"/>
            <w:tcBorders>
              <w:top w:val="single" w:sz="4" w:space="0" w:color="auto"/>
              <w:left w:val="single" w:sz="4" w:space="0" w:color="auto"/>
              <w:bottom w:val="single" w:sz="4" w:space="0" w:color="auto"/>
              <w:right w:val="single" w:sz="4" w:space="0" w:color="auto"/>
            </w:tcBorders>
          </w:tcPr>
          <w:p w14:paraId="696BD34A" w14:textId="77777777" w:rsidR="005377F9" w:rsidRPr="00C31E24" w:rsidRDefault="005377F9" w:rsidP="00D74F31">
            <w:pPr>
              <w:pStyle w:val="TAC"/>
              <w:keepNext w:val="0"/>
              <w:keepLines w:val="0"/>
              <w:widowControl w:val="0"/>
              <w:rPr>
                <w:szCs w:val="18"/>
              </w:rPr>
            </w:pPr>
            <w:r w:rsidRPr="00C31E24">
              <w:t>-</w:t>
            </w:r>
          </w:p>
        </w:tc>
      </w:tr>
      <w:tr w:rsidR="005377F9" w:rsidRPr="00C31E24" w14:paraId="63C03A5B"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506E48E9" w14:textId="77777777" w:rsidR="005377F9" w:rsidRPr="00C31E24" w:rsidRDefault="005377F9" w:rsidP="00D74F31">
            <w:pPr>
              <w:pStyle w:val="TAC"/>
              <w:keepNext w:val="0"/>
              <w:keepLines w:val="0"/>
              <w:widowControl w:val="0"/>
              <w:rPr>
                <w:rFonts w:cs="Arial"/>
                <w:szCs w:val="18"/>
              </w:rPr>
            </w:pPr>
            <w:r w:rsidRPr="00C31E24">
              <w:t>11</w:t>
            </w:r>
          </w:p>
        </w:tc>
        <w:tc>
          <w:tcPr>
            <w:tcW w:w="3782" w:type="dxa"/>
            <w:tcBorders>
              <w:top w:val="single" w:sz="4" w:space="0" w:color="auto"/>
              <w:left w:val="single" w:sz="4" w:space="0" w:color="auto"/>
              <w:bottom w:val="single" w:sz="4" w:space="0" w:color="auto"/>
              <w:right w:val="single" w:sz="4" w:space="0" w:color="auto"/>
            </w:tcBorders>
          </w:tcPr>
          <w:p w14:paraId="31EFE9A3" w14:textId="77777777" w:rsidR="005377F9" w:rsidRPr="00C31E24" w:rsidRDefault="005377F9" w:rsidP="00D74F31">
            <w:pPr>
              <w:pStyle w:val="TAL"/>
              <w:keepNext w:val="0"/>
              <w:keepLines w:val="0"/>
              <w:widowControl w:val="0"/>
              <w:rPr>
                <w:rFonts w:cs="Arial"/>
                <w:szCs w:val="18"/>
              </w:rPr>
            </w:pPr>
            <w:r w:rsidRPr="00C31E24">
              <w:rPr>
                <w:rFonts w:cs="Arial"/>
                <w:szCs w:val="18"/>
              </w:rPr>
              <w:t>Make the MCVideo User request to end the RTP media reception.</w:t>
            </w:r>
          </w:p>
          <w:p w14:paraId="5BE2E7A2" w14:textId="0075561B" w:rsidR="005377F9" w:rsidRPr="00C31E24" w:rsidRDefault="005377F9" w:rsidP="00D74F31">
            <w:pPr>
              <w:pStyle w:val="TAL"/>
              <w:keepNext w:val="0"/>
              <w:keepLines w:val="0"/>
              <w:widowControl w:val="0"/>
              <w:rPr>
                <w:rFonts w:cs="Arial"/>
                <w:szCs w:val="18"/>
              </w:rPr>
            </w:pPr>
            <w:r w:rsidRPr="00C31E24">
              <w:t>(NOTE 1)</w:t>
            </w:r>
          </w:p>
        </w:tc>
        <w:tc>
          <w:tcPr>
            <w:tcW w:w="709" w:type="dxa"/>
            <w:tcBorders>
              <w:top w:val="single" w:sz="4" w:space="0" w:color="auto"/>
              <w:left w:val="single" w:sz="4" w:space="0" w:color="auto"/>
              <w:bottom w:val="single" w:sz="4" w:space="0" w:color="auto"/>
              <w:right w:val="single" w:sz="4" w:space="0" w:color="auto"/>
            </w:tcBorders>
          </w:tcPr>
          <w:p w14:paraId="2ADD0E64" w14:textId="77777777" w:rsidR="005377F9" w:rsidRPr="00C31E24" w:rsidRDefault="005377F9" w:rsidP="00D74F31">
            <w:pPr>
              <w:pStyle w:val="TAC"/>
              <w:keepNext w:val="0"/>
              <w:keepLines w:val="0"/>
              <w:widowControl w:val="0"/>
              <w:rPr>
                <w:szCs w:val="18"/>
              </w:rPr>
            </w:pPr>
            <w:r w:rsidRPr="00C31E24">
              <w:rPr>
                <w:szCs w:val="18"/>
              </w:rPr>
              <w:t>-</w:t>
            </w:r>
          </w:p>
        </w:tc>
        <w:tc>
          <w:tcPr>
            <w:tcW w:w="3071" w:type="dxa"/>
            <w:tcBorders>
              <w:top w:val="single" w:sz="4" w:space="0" w:color="auto"/>
              <w:left w:val="single" w:sz="4" w:space="0" w:color="auto"/>
              <w:bottom w:val="single" w:sz="4" w:space="0" w:color="auto"/>
              <w:right w:val="single" w:sz="4" w:space="0" w:color="auto"/>
            </w:tcBorders>
          </w:tcPr>
          <w:p w14:paraId="7D7DD250" w14:textId="77777777" w:rsidR="005377F9" w:rsidRPr="00C31E24" w:rsidRDefault="005377F9" w:rsidP="00D74F31">
            <w:pPr>
              <w:pStyle w:val="TAL"/>
              <w:keepNext w:val="0"/>
              <w:keepLines w:val="0"/>
              <w:widowControl w:val="0"/>
              <w:rPr>
                <w:rFonts w:cs="Arial"/>
                <w:szCs w:val="18"/>
              </w:rPr>
            </w:pPr>
            <w:r w:rsidRPr="00C31E24">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5EFA4BE9" w14:textId="77777777" w:rsidR="005377F9" w:rsidRPr="00C31E24" w:rsidRDefault="005377F9" w:rsidP="00D74F31">
            <w:pPr>
              <w:pStyle w:val="TAC"/>
              <w:keepNext w:val="0"/>
              <w:keepLines w:val="0"/>
              <w:widowControl w:val="0"/>
              <w:rPr>
                <w:szCs w:val="18"/>
              </w:rPr>
            </w:pPr>
            <w:r w:rsidRPr="00C31E24">
              <w:rPr>
                <w:szCs w:val="18"/>
              </w:rPr>
              <w:t>-</w:t>
            </w:r>
          </w:p>
        </w:tc>
        <w:tc>
          <w:tcPr>
            <w:tcW w:w="990" w:type="dxa"/>
            <w:tcBorders>
              <w:top w:val="single" w:sz="4" w:space="0" w:color="auto"/>
              <w:left w:val="single" w:sz="4" w:space="0" w:color="auto"/>
              <w:bottom w:val="single" w:sz="4" w:space="0" w:color="auto"/>
              <w:right w:val="single" w:sz="4" w:space="0" w:color="auto"/>
            </w:tcBorders>
          </w:tcPr>
          <w:p w14:paraId="433F056F" w14:textId="77777777" w:rsidR="005377F9" w:rsidRPr="00C31E24" w:rsidRDefault="005377F9" w:rsidP="00D74F31">
            <w:pPr>
              <w:pStyle w:val="TAC"/>
              <w:keepNext w:val="0"/>
              <w:keepLines w:val="0"/>
              <w:widowControl w:val="0"/>
              <w:rPr>
                <w:szCs w:val="18"/>
              </w:rPr>
            </w:pPr>
            <w:r w:rsidRPr="00C31E24">
              <w:rPr>
                <w:szCs w:val="18"/>
              </w:rPr>
              <w:t>-</w:t>
            </w:r>
          </w:p>
        </w:tc>
      </w:tr>
      <w:tr w:rsidR="005377F9" w:rsidRPr="00C31E24" w14:paraId="1727EC28"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608B9664" w14:textId="77777777" w:rsidR="005377F9" w:rsidRPr="00C31E24" w:rsidRDefault="005377F9" w:rsidP="00D74F31">
            <w:pPr>
              <w:pStyle w:val="TAC"/>
              <w:keepNext w:val="0"/>
              <w:keepLines w:val="0"/>
              <w:widowControl w:val="0"/>
              <w:rPr>
                <w:rFonts w:cs="Arial"/>
                <w:szCs w:val="18"/>
              </w:rPr>
            </w:pPr>
            <w:r w:rsidRPr="00C31E24">
              <w:t>12</w:t>
            </w:r>
          </w:p>
        </w:tc>
        <w:tc>
          <w:tcPr>
            <w:tcW w:w="3782" w:type="dxa"/>
            <w:tcBorders>
              <w:top w:val="single" w:sz="4" w:space="0" w:color="auto"/>
              <w:left w:val="single" w:sz="4" w:space="0" w:color="auto"/>
              <w:bottom w:val="single" w:sz="4" w:space="0" w:color="auto"/>
              <w:right w:val="single" w:sz="4" w:space="0" w:color="auto"/>
            </w:tcBorders>
          </w:tcPr>
          <w:p w14:paraId="6615524B" w14:textId="77777777" w:rsidR="005377F9" w:rsidRPr="00C31E24" w:rsidRDefault="005377F9" w:rsidP="00D74F31">
            <w:pPr>
              <w:pStyle w:val="TAL"/>
              <w:keepNext w:val="0"/>
              <w:keepLines w:val="0"/>
              <w:widowControl w:val="0"/>
              <w:rPr>
                <w:rFonts w:cs="Arial"/>
                <w:szCs w:val="18"/>
              </w:rPr>
            </w:pPr>
            <w:r w:rsidRPr="00C31E24">
              <w:rPr>
                <w:rFonts w:cs="Arial"/>
                <w:szCs w:val="18"/>
              </w:rPr>
              <w:t>Check: Does the UE (MCVideo Client) send a Media Reception End Request to indicate that the user wishes to end the RTP media reception?</w:t>
            </w:r>
          </w:p>
        </w:tc>
        <w:tc>
          <w:tcPr>
            <w:tcW w:w="709" w:type="dxa"/>
            <w:tcBorders>
              <w:top w:val="single" w:sz="4" w:space="0" w:color="auto"/>
              <w:left w:val="single" w:sz="4" w:space="0" w:color="auto"/>
              <w:bottom w:val="single" w:sz="4" w:space="0" w:color="auto"/>
              <w:right w:val="single" w:sz="4" w:space="0" w:color="auto"/>
            </w:tcBorders>
          </w:tcPr>
          <w:p w14:paraId="5B02EA86" w14:textId="77777777" w:rsidR="005377F9" w:rsidRPr="00C31E24" w:rsidRDefault="005377F9" w:rsidP="00D74F31">
            <w:pPr>
              <w:pStyle w:val="TAC"/>
              <w:keepNext w:val="0"/>
              <w:keepLines w:val="0"/>
              <w:widowControl w:val="0"/>
              <w:rPr>
                <w:rFonts w:cs="Arial"/>
                <w:szCs w:val="18"/>
              </w:rPr>
            </w:pPr>
            <w:r w:rsidRPr="00C31E24">
              <w:rPr>
                <w:szCs w:val="18"/>
              </w:rPr>
              <w:t>--&gt;</w:t>
            </w:r>
          </w:p>
        </w:tc>
        <w:tc>
          <w:tcPr>
            <w:tcW w:w="3071" w:type="dxa"/>
            <w:tcBorders>
              <w:top w:val="single" w:sz="4" w:space="0" w:color="auto"/>
              <w:left w:val="single" w:sz="4" w:space="0" w:color="auto"/>
              <w:bottom w:val="single" w:sz="4" w:space="0" w:color="auto"/>
              <w:right w:val="single" w:sz="4" w:space="0" w:color="auto"/>
            </w:tcBorders>
          </w:tcPr>
          <w:p w14:paraId="19EC0A5F" w14:textId="77777777" w:rsidR="005377F9" w:rsidRPr="00C31E24" w:rsidRDefault="005377F9" w:rsidP="00D74F31">
            <w:pPr>
              <w:pStyle w:val="TAL"/>
              <w:keepNext w:val="0"/>
              <w:keepLines w:val="0"/>
              <w:widowControl w:val="0"/>
              <w:rPr>
                <w:rFonts w:cs="Arial"/>
                <w:szCs w:val="18"/>
              </w:rPr>
            </w:pPr>
            <w:r w:rsidRPr="00C31E24">
              <w:rPr>
                <w:rFonts w:cs="Arial"/>
                <w:szCs w:val="18"/>
              </w:rPr>
              <w:t>Media Reception End Request</w:t>
            </w:r>
          </w:p>
        </w:tc>
        <w:tc>
          <w:tcPr>
            <w:tcW w:w="540" w:type="dxa"/>
            <w:tcBorders>
              <w:top w:val="single" w:sz="4" w:space="0" w:color="auto"/>
              <w:left w:val="single" w:sz="4" w:space="0" w:color="auto"/>
              <w:bottom w:val="single" w:sz="4" w:space="0" w:color="auto"/>
              <w:right w:val="single" w:sz="4" w:space="0" w:color="auto"/>
            </w:tcBorders>
          </w:tcPr>
          <w:p w14:paraId="0F56A360" w14:textId="77777777" w:rsidR="005377F9" w:rsidRPr="00C31E24" w:rsidRDefault="005377F9" w:rsidP="00D74F31">
            <w:pPr>
              <w:pStyle w:val="TAC"/>
              <w:keepNext w:val="0"/>
              <w:keepLines w:val="0"/>
              <w:widowControl w:val="0"/>
              <w:rPr>
                <w:szCs w:val="18"/>
              </w:rPr>
            </w:pPr>
            <w:r w:rsidRPr="00C31E24">
              <w:rPr>
                <w:szCs w:val="18"/>
              </w:rPr>
              <w:t>3</w:t>
            </w:r>
          </w:p>
        </w:tc>
        <w:tc>
          <w:tcPr>
            <w:tcW w:w="990" w:type="dxa"/>
            <w:tcBorders>
              <w:top w:val="single" w:sz="4" w:space="0" w:color="auto"/>
              <w:left w:val="single" w:sz="4" w:space="0" w:color="auto"/>
              <w:bottom w:val="single" w:sz="4" w:space="0" w:color="auto"/>
              <w:right w:val="single" w:sz="4" w:space="0" w:color="auto"/>
            </w:tcBorders>
          </w:tcPr>
          <w:p w14:paraId="09C64A95" w14:textId="77777777" w:rsidR="005377F9" w:rsidRPr="00C31E24" w:rsidRDefault="005377F9" w:rsidP="00D74F31">
            <w:pPr>
              <w:pStyle w:val="TAC"/>
              <w:keepNext w:val="0"/>
              <w:keepLines w:val="0"/>
              <w:widowControl w:val="0"/>
              <w:rPr>
                <w:szCs w:val="18"/>
              </w:rPr>
            </w:pPr>
            <w:r w:rsidRPr="00C31E24">
              <w:rPr>
                <w:szCs w:val="18"/>
              </w:rPr>
              <w:t>P</w:t>
            </w:r>
          </w:p>
        </w:tc>
      </w:tr>
      <w:tr w:rsidR="005377F9" w:rsidRPr="00C31E24" w14:paraId="33CF568B"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719B6C95" w14:textId="77777777" w:rsidR="005377F9" w:rsidRPr="00C31E24" w:rsidRDefault="005377F9" w:rsidP="00D74F31">
            <w:pPr>
              <w:pStyle w:val="TAC"/>
              <w:keepNext w:val="0"/>
              <w:keepLines w:val="0"/>
              <w:widowControl w:val="0"/>
              <w:rPr>
                <w:rFonts w:cs="Arial"/>
                <w:szCs w:val="18"/>
              </w:rPr>
            </w:pPr>
            <w:r w:rsidRPr="00C31E24">
              <w:t>13</w:t>
            </w:r>
          </w:p>
        </w:tc>
        <w:tc>
          <w:tcPr>
            <w:tcW w:w="3782" w:type="dxa"/>
            <w:tcBorders>
              <w:top w:val="single" w:sz="4" w:space="0" w:color="auto"/>
              <w:left w:val="single" w:sz="4" w:space="0" w:color="auto"/>
              <w:bottom w:val="single" w:sz="4" w:space="0" w:color="auto"/>
              <w:right w:val="single" w:sz="4" w:space="0" w:color="auto"/>
            </w:tcBorders>
          </w:tcPr>
          <w:p w14:paraId="72A176DA" w14:textId="77777777" w:rsidR="005377F9" w:rsidRPr="00C31E24" w:rsidRDefault="005377F9" w:rsidP="00D74F31">
            <w:pPr>
              <w:pStyle w:val="TAL"/>
              <w:keepNext w:val="0"/>
              <w:keepLines w:val="0"/>
              <w:widowControl w:val="0"/>
              <w:rPr>
                <w:rFonts w:cs="Arial"/>
                <w:szCs w:val="18"/>
              </w:rPr>
            </w:pPr>
            <w:r w:rsidRPr="00C31E24">
              <w:rPr>
                <w:rFonts w:cs="Arial"/>
                <w:szCs w:val="18"/>
              </w:rPr>
              <w:t xml:space="preserve">The SS </w:t>
            </w:r>
            <w:r w:rsidRPr="00C31E24">
              <w:rPr>
                <w:color w:val="000000"/>
              </w:rPr>
              <w:t xml:space="preserve">(MCVideo Server) </w:t>
            </w:r>
            <w:r w:rsidRPr="00C31E24">
              <w:rPr>
                <w:rFonts w:cs="Arial"/>
                <w:szCs w:val="18"/>
              </w:rPr>
              <w:t>responds with a Media Reception End Response message.</w:t>
            </w:r>
          </w:p>
        </w:tc>
        <w:tc>
          <w:tcPr>
            <w:tcW w:w="709" w:type="dxa"/>
            <w:tcBorders>
              <w:top w:val="single" w:sz="4" w:space="0" w:color="auto"/>
              <w:left w:val="single" w:sz="4" w:space="0" w:color="auto"/>
              <w:bottom w:val="single" w:sz="4" w:space="0" w:color="auto"/>
              <w:right w:val="single" w:sz="4" w:space="0" w:color="auto"/>
            </w:tcBorders>
          </w:tcPr>
          <w:p w14:paraId="37598A99" w14:textId="77777777" w:rsidR="005377F9" w:rsidRPr="00C31E24" w:rsidRDefault="005377F9" w:rsidP="00D74F31">
            <w:pPr>
              <w:pStyle w:val="TAC"/>
              <w:keepNext w:val="0"/>
              <w:keepLines w:val="0"/>
              <w:widowControl w:val="0"/>
              <w:rPr>
                <w:szCs w:val="18"/>
              </w:rPr>
            </w:pPr>
            <w:r w:rsidRPr="00C31E24">
              <w:rPr>
                <w:rFonts w:cs="Arial"/>
                <w:szCs w:val="18"/>
              </w:rPr>
              <w:t>&lt;--</w:t>
            </w:r>
          </w:p>
        </w:tc>
        <w:tc>
          <w:tcPr>
            <w:tcW w:w="3071" w:type="dxa"/>
            <w:tcBorders>
              <w:top w:val="single" w:sz="4" w:space="0" w:color="auto"/>
              <w:left w:val="single" w:sz="4" w:space="0" w:color="auto"/>
              <w:bottom w:val="single" w:sz="4" w:space="0" w:color="auto"/>
              <w:right w:val="single" w:sz="4" w:space="0" w:color="auto"/>
            </w:tcBorders>
          </w:tcPr>
          <w:p w14:paraId="0126DDBD" w14:textId="77777777" w:rsidR="005377F9" w:rsidRPr="00C31E24" w:rsidRDefault="005377F9" w:rsidP="00D74F31">
            <w:pPr>
              <w:pStyle w:val="TAL"/>
              <w:keepNext w:val="0"/>
              <w:keepLines w:val="0"/>
              <w:widowControl w:val="0"/>
              <w:rPr>
                <w:rFonts w:cs="Arial"/>
                <w:szCs w:val="18"/>
              </w:rPr>
            </w:pPr>
            <w:r w:rsidRPr="00C31E24">
              <w:rPr>
                <w:rFonts w:cs="Arial"/>
                <w:szCs w:val="18"/>
              </w:rPr>
              <w:t>Media Reception End Response</w:t>
            </w:r>
          </w:p>
        </w:tc>
        <w:tc>
          <w:tcPr>
            <w:tcW w:w="540" w:type="dxa"/>
            <w:tcBorders>
              <w:top w:val="single" w:sz="4" w:space="0" w:color="auto"/>
              <w:left w:val="single" w:sz="4" w:space="0" w:color="auto"/>
              <w:bottom w:val="single" w:sz="4" w:space="0" w:color="auto"/>
              <w:right w:val="single" w:sz="4" w:space="0" w:color="auto"/>
            </w:tcBorders>
          </w:tcPr>
          <w:p w14:paraId="4B153A15" w14:textId="77777777" w:rsidR="005377F9" w:rsidRPr="00C31E24" w:rsidRDefault="005377F9" w:rsidP="00D74F31">
            <w:pPr>
              <w:pStyle w:val="TAC"/>
              <w:keepNext w:val="0"/>
              <w:keepLines w:val="0"/>
              <w:widowControl w:val="0"/>
              <w:rPr>
                <w:szCs w:val="18"/>
              </w:rPr>
            </w:pPr>
            <w:r w:rsidRPr="00C31E24">
              <w:rPr>
                <w:szCs w:val="18"/>
              </w:rPr>
              <w:t>-</w:t>
            </w:r>
          </w:p>
        </w:tc>
        <w:tc>
          <w:tcPr>
            <w:tcW w:w="990" w:type="dxa"/>
            <w:tcBorders>
              <w:top w:val="single" w:sz="4" w:space="0" w:color="auto"/>
              <w:left w:val="single" w:sz="4" w:space="0" w:color="auto"/>
              <w:bottom w:val="single" w:sz="4" w:space="0" w:color="auto"/>
              <w:right w:val="single" w:sz="4" w:space="0" w:color="auto"/>
            </w:tcBorders>
          </w:tcPr>
          <w:p w14:paraId="086207BB" w14:textId="77777777" w:rsidR="005377F9" w:rsidRPr="00C31E24" w:rsidRDefault="005377F9" w:rsidP="00D74F31">
            <w:pPr>
              <w:pStyle w:val="TAC"/>
              <w:keepNext w:val="0"/>
              <w:keepLines w:val="0"/>
              <w:widowControl w:val="0"/>
              <w:rPr>
                <w:szCs w:val="18"/>
              </w:rPr>
            </w:pPr>
            <w:r w:rsidRPr="00C31E24">
              <w:rPr>
                <w:szCs w:val="18"/>
              </w:rPr>
              <w:t>-</w:t>
            </w:r>
          </w:p>
        </w:tc>
      </w:tr>
      <w:tr w:rsidR="005377F9" w:rsidRPr="00C31E24" w14:paraId="6C6F9D88"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3437E285" w14:textId="77777777" w:rsidR="005377F9" w:rsidRPr="00C31E24" w:rsidRDefault="005377F9" w:rsidP="00D74F31">
            <w:pPr>
              <w:pStyle w:val="TAC"/>
              <w:keepNext w:val="0"/>
              <w:keepLines w:val="0"/>
              <w:widowControl w:val="0"/>
              <w:rPr>
                <w:rFonts w:cs="Arial"/>
                <w:szCs w:val="18"/>
              </w:rPr>
            </w:pPr>
            <w:r w:rsidRPr="00C31E24">
              <w:t>14</w:t>
            </w:r>
          </w:p>
        </w:tc>
        <w:tc>
          <w:tcPr>
            <w:tcW w:w="3782" w:type="dxa"/>
            <w:tcBorders>
              <w:top w:val="single" w:sz="4" w:space="0" w:color="auto"/>
              <w:left w:val="single" w:sz="4" w:space="0" w:color="auto"/>
              <w:bottom w:val="single" w:sz="4" w:space="0" w:color="auto"/>
              <w:right w:val="single" w:sz="4" w:space="0" w:color="auto"/>
            </w:tcBorders>
          </w:tcPr>
          <w:p w14:paraId="5EF9E1DB" w14:textId="77777777" w:rsidR="005377F9" w:rsidRPr="00C31E24" w:rsidRDefault="005377F9" w:rsidP="00D74F31">
            <w:pPr>
              <w:pStyle w:val="TAL"/>
              <w:keepNext w:val="0"/>
              <w:keepLines w:val="0"/>
              <w:widowControl w:val="0"/>
              <w:rPr>
                <w:rFonts w:cs="Arial"/>
                <w:szCs w:val="18"/>
              </w:rPr>
            </w:pPr>
            <w:r w:rsidRPr="00C31E24">
              <w:rPr>
                <w:rFonts w:cs="Arial"/>
                <w:szCs w:val="18"/>
              </w:rPr>
              <w:t>Make the MCVideo User end the call.</w:t>
            </w:r>
          </w:p>
          <w:p w14:paraId="335A6AB9" w14:textId="3074EF33" w:rsidR="005377F9" w:rsidRPr="00C31E24" w:rsidRDefault="005377F9" w:rsidP="00D74F31">
            <w:pPr>
              <w:pStyle w:val="TAL"/>
              <w:keepNext w:val="0"/>
              <w:keepLines w:val="0"/>
              <w:widowControl w:val="0"/>
              <w:rPr>
                <w:rFonts w:cs="Arial"/>
                <w:szCs w:val="18"/>
              </w:rPr>
            </w:pPr>
            <w:r w:rsidRPr="00C31E24">
              <w:t>(NOTE 1)</w:t>
            </w:r>
          </w:p>
        </w:tc>
        <w:tc>
          <w:tcPr>
            <w:tcW w:w="709" w:type="dxa"/>
            <w:tcBorders>
              <w:top w:val="single" w:sz="4" w:space="0" w:color="auto"/>
              <w:left w:val="single" w:sz="4" w:space="0" w:color="auto"/>
              <w:bottom w:val="single" w:sz="4" w:space="0" w:color="auto"/>
              <w:right w:val="single" w:sz="4" w:space="0" w:color="auto"/>
            </w:tcBorders>
          </w:tcPr>
          <w:p w14:paraId="2EBCFEB8" w14:textId="77777777" w:rsidR="005377F9" w:rsidRPr="00C31E24" w:rsidRDefault="005377F9" w:rsidP="00D74F31">
            <w:pPr>
              <w:pStyle w:val="TAC"/>
              <w:keepNext w:val="0"/>
              <w:keepLines w:val="0"/>
              <w:widowControl w:val="0"/>
              <w:rPr>
                <w:szCs w:val="18"/>
              </w:rPr>
            </w:pPr>
            <w:r w:rsidRPr="00C31E24">
              <w:rPr>
                <w:szCs w:val="18"/>
              </w:rPr>
              <w:t>-</w:t>
            </w:r>
          </w:p>
        </w:tc>
        <w:tc>
          <w:tcPr>
            <w:tcW w:w="3071" w:type="dxa"/>
            <w:tcBorders>
              <w:top w:val="single" w:sz="4" w:space="0" w:color="auto"/>
              <w:left w:val="single" w:sz="4" w:space="0" w:color="auto"/>
              <w:bottom w:val="single" w:sz="4" w:space="0" w:color="auto"/>
              <w:right w:val="single" w:sz="4" w:space="0" w:color="auto"/>
            </w:tcBorders>
          </w:tcPr>
          <w:p w14:paraId="2384A593" w14:textId="77777777" w:rsidR="005377F9" w:rsidRPr="00C31E24" w:rsidRDefault="005377F9" w:rsidP="00D74F31">
            <w:pPr>
              <w:pStyle w:val="TAL"/>
              <w:keepNext w:val="0"/>
              <w:keepLines w:val="0"/>
              <w:widowControl w:val="0"/>
              <w:rPr>
                <w:rFonts w:cs="Arial"/>
                <w:szCs w:val="18"/>
              </w:rPr>
            </w:pPr>
            <w:r w:rsidRPr="00C31E24">
              <w:rPr>
                <w:rFonts w:cs="Arial"/>
                <w:szCs w:val="18"/>
              </w:rPr>
              <w:t>-</w:t>
            </w:r>
          </w:p>
        </w:tc>
        <w:tc>
          <w:tcPr>
            <w:tcW w:w="540" w:type="dxa"/>
            <w:tcBorders>
              <w:top w:val="single" w:sz="4" w:space="0" w:color="auto"/>
              <w:left w:val="single" w:sz="4" w:space="0" w:color="auto"/>
              <w:bottom w:val="single" w:sz="4" w:space="0" w:color="auto"/>
              <w:right w:val="single" w:sz="4" w:space="0" w:color="auto"/>
            </w:tcBorders>
          </w:tcPr>
          <w:p w14:paraId="32D0ABE1" w14:textId="77777777" w:rsidR="005377F9" w:rsidRPr="00C31E24" w:rsidRDefault="005377F9" w:rsidP="00D74F31">
            <w:pPr>
              <w:pStyle w:val="TAC"/>
              <w:keepNext w:val="0"/>
              <w:keepLines w:val="0"/>
              <w:widowControl w:val="0"/>
              <w:rPr>
                <w:szCs w:val="18"/>
              </w:rPr>
            </w:pPr>
            <w:r w:rsidRPr="00C31E24">
              <w:rPr>
                <w:szCs w:val="18"/>
              </w:rPr>
              <w:t>-</w:t>
            </w:r>
          </w:p>
        </w:tc>
        <w:tc>
          <w:tcPr>
            <w:tcW w:w="990" w:type="dxa"/>
            <w:tcBorders>
              <w:top w:val="single" w:sz="4" w:space="0" w:color="auto"/>
              <w:left w:val="single" w:sz="4" w:space="0" w:color="auto"/>
              <w:bottom w:val="single" w:sz="4" w:space="0" w:color="auto"/>
              <w:right w:val="single" w:sz="4" w:space="0" w:color="auto"/>
            </w:tcBorders>
          </w:tcPr>
          <w:p w14:paraId="0A5EA86A" w14:textId="77777777" w:rsidR="005377F9" w:rsidRPr="00C31E24" w:rsidRDefault="005377F9" w:rsidP="00D74F31">
            <w:pPr>
              <w:pStyle w:val="TAC"/>
              <w:keepNext w:val="0"/>
              <w:keepLines w:val="0"/>
              <w:widowControl w:val="0"/>
              <w:rPr>
                <w:szCs w:val="18"/>
              </w:rPr>
            </w:pPr>
            <w:r w:rsidRPr="00C31E24">
              <w:rPr>
                <w:szCs w:val="18"/>
              </w:rPr>
              <w:t>-</w:t>
            </w:r>
          </w:p>
        </w:tc>
      </w:tr>
      <w:tr w:rsidR="005377F9" w:rsidRPr="00C31E24" w14:paraId="487AD98A"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10FB5EFF" w14:textId="77777777" w:rsidR="005377F9" w:rsidRPr="00C31E24" w:rsidRDefault="005377F9" w:rsidP="00D74F31">
            <w:pPr>
              <w:pStyle w:val="TAC"/>
              <w:keepNext w:val="0"/>
              <w:keepLines w:val="0"/>
              <w:widowControl w:val="0"/>
              <w:rPr>
                <w:szCs w:val="18"/>
              </w:rPr>
            </w:pPr>
            <w:r w:rsidRPr="00C31E24">
              <w:t>15</w:t>
            </w:r>
          </w:p>
        </w:tc>
        <w:tc>
          <w:tcPr>
            <w:tcW w:w="3782" w:type="dxa"/>
            <w:tcBorders>
              <w:top w:val="single" w:sz="4" w:space="0" w:color="auto"/>
              <w:left w:val="single" w:sz="4" w:space="0" w:color="auto"/>
              <w:bottom w:val="single" w:sz="4" w:space="0" w:color="auto"/>
              <w:right w:val="single" w:sz="4" w:space="0" w:color="auto"/>
            </w:tcBorders>
            <w:hideMark/>
          </w:tcPr>
          <w:p w14:paraId="16782864" w14:textId="77777777" w:rsidR="005377F9" w:rsidRPr="00C31E24" w:rsidRDefault="005377F9" w:rsidP="00D74F31">
            <w:pPr>
              <w:pStyle w:val="TAL"/>
              <w:keepNext w:val="0"/>
              <w:keepLines w:val="0"/>
              <w:widowControl w:val="0"/>
              <w:rPr>
                <w:szCs w:val="18"/>
              </w:rPr>
            </w:pPr>
            <w:r w:rsidRPr="00C31E24">
              <w:rPr>
                <w:rFonts w:cs="Arial"/>
                <w:szCs w:val="18"/>
              </w:rPr>
              <w:t>Check: Does the UE (MCVideo Client) send a SIP BYE message to leave the MCVideo session?</w:t>
            </w:r>
          </w:p>
        </w:tc>
        <w:tc>
          <w:tcPr>
            <w:tcW w:w="709" w:type="dxa"/>
            <w:tcBorders>
              <w:top w:val="single" w:sz="4" w:space="0" w:color="auto"/>
              <w:left w:val="single" w:sz="4" w:space="0" w:color="auto"/>
              <w:bottom w:val="single" w:sz="4" w:space="0" w:color="auto"/>
              <w:right w:val="single" w:sz="4" w:space="0" w:color="auto"/>
            </w:tcBorders>
            <w:hideMark/>
          </w:tcPr>
          <w:p w14:paraId="1AB2504F" w14:textId="77777777" w:rsidR="005377F9" w:rsidRPr="00C31E24" w:rsidRDefault="005377F9" w:rsidP="00D74F31">
            <w:pPr>
              <w:pStyle w:val="TAC"/>
              <w:keepNext w:val="0"/>
              <w:keepLines w:val="0"/>
              <w:widowControl w:val="0"/>
              <w:rPr>
                <w:szCs w:val="18"/>
              </w:rPr>
            </w:pPr>
            <w:r w:rsidRPr="00C31E24">
              <w:rPr>
                <w:szCs w:val="18"/>
              </w:rPr>
              <w:t>--&gt;</w:t>
            </w:r>
          </w:p>
        </w:tc>
        <w:tc>
          <w:tcPr>
            <w:tcW w:w="3071" w:type="dxa"/>
            <w:tcBorders>
              <w:top w:val="single" w:sz="4" w:space="0" w:color="auto"/>
              <w:left w:val="single" w:sz="4" w:space="0" w:color="auto"/>
              <w:bottom w:val="single" w:sz="4" w:space="0" w:color="auto"/>
              <w:right w:val="single" w:sz="4" w:space="0" w:color="auto"/>
            </w:tcBorders>
            <w:hideMark/>
          </w:tcPr>
          <w:p w14:paraId="45BFA138" w14:textId="77777777" w:rsidR="005377F9" w:rsidRPr="00C31E24" w:rsidRDefault="005377F9" w:rsidP="00D74F31">
            <w:pPr>
              <w:pStyle w:val="TAL"/>
              <w:keepNext w:val="0"/>
              <w:keepLines w:val="0"/>
              <w:widowControl w:val="0"/>
              <w:rPr>
                <w:szCs w:val="18"/>
              </w:rPr>
            </w:pPr>
            <w:r w:rsidRPr="00C31E24">
              <w:rPr>
                <w:rFonts w:cs="Arial"/>
                <w:szCs w:val="18"/>
              </w:rPr>
              <w:t>SIP BYE</w:t>
            </w:r>
          </w:p>
        </w:tc>
        <w:tc>
          <w:tcPr>
            <w:tcW w:w="540" w:type="dxa"/>
            <w:tcBorders>
              <w:top w:val="single" w:sz="4" w:space="0" w:color="auto"/>
              <w:left w:val="single" w:sz="4" w:space="0" w:color="auto"/>
              <w:bottom w:val="single" w:sz="4" w:space="0" w:color="auto"/>
              <w:right w:val="single" w:sz="4" w:space="0" w:color="auto"/>
            </w:tcBorders>
          </w:tcPr>
          <w:p w14:paraId="6398B5DC" w14:textId="77777777" w:rsidR="005377F9" w:rsidRPr="00C31E24" w:rsidRDefault="005377F9" w:rsidP="00D74F31">
            <w:pPr>
              <w:pStyle w:val="TAC"/>
              <w:keepNext w:val="0"/>
              <w:keepLines w:val="0"/>
              <w:widowControl w:val="0"/>
              <w:rPr>
                <w:szCs w:val="18"/>
              </w:rPr>
            </w:pPr>
            <w:r w:rsidRPr="00C31E24">
              <w:rPr>
                <w:szCs w:val="18"/>
              </w:rPr>
              <w:t>4</w:t>
            </w:r>
          </w:p>
        </w:tc>
        <w:tc>
          <w:tcPr>
            <w:tcW w:w="990" w:type="dxa"/>
            <w:tcBorders>
              <w:top w:val="single" w:sz="4" w:space="0" w:color="auto"/>
              <w:left w:val="single" w:sz="4" w:space="0" w:color="auto"/>
              <w:bottom w:val="single" w:sz="4" w:space="0" w:color="auto"/>
              <w:right w:val="single" w:sz="4" w:space="0" w:color="auto"/>
            </w:tcBorders>
          </w:tcPr>
          <w:p w14:paraId="7485B4ED" w14:textId="77777777" w:rsidR="005377F9" w:rsidRPr="00C31E24" w:rsidRDefault="005377F9" w:rsidP="00D74F31">
            <w:pPr>
              <w:pStyle w:val="TAC"/>
              <w:keepNext w:val="0"/>
              <w:keepLines w:val="0"/>
              <w:widowControl w:val="0"/>
              <w:rPr>
                <w:szCs w:val="18"/>
              </w:rPr>
            </w:pPr>
            <w:r w:rsidRPr="00C31E24">
              <w:rPr>
                <w:szCs w:val="18"/>
              </w:rPr>
              <w:t>P</w:t>
            </w:r>
          </w:p>
        </w:tc>
      </w:tr>
      <w:tr w:rsidR="005377F9" w:rsidRPr="00C31E24" w14:paraId="6B9ABD62"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tcPr>
          <w:p w14:paraId="2BF85D46" w14:textId="77777777" w:rsidR="005377F9" w:rsidRPr="00C31E24" w:rsidRDefault="005377F9" w:rsidP="00D74F31">
            <w:pPr>
              <w:pStyle w:val="TAC"/>
              <w:keepNext w:val="0"/>
              <w:keepLines w:val="0"/>
              <w:widowControl w:val="0"/>
              <w:rPr>
                <w:szCs w:val="18"/>
              </w:rPr>
            </w:pPr>
            <w:r w:rsidRPr="00C31E24">
              <w:t>16</w:t>
            </w:r>
          </w:p>
        </w:tc>
        <w:tc>
          <w:tcPr>
            <w:tcW w:w="3782" w:type="dxa"/>
            <w:tcBorders>
              <w:top w:val="single" w:sz="4" w:space="0" w:color="auto"/>
              <w:left w:val="single" w:sz="4" w:space="0" w:color="auto"/>
              <w:bottom w:val="single" w:sz="4" w:space="0" w:color="auto"/>
              <w:right w:val="single" w:sz="4" w:space="0" w:color="auto"/>
            </w:tcBorders>
            <w:hideMark/>
          </w:tcPr>
          <w:p w14:paraId="721F0D9C" w14:textId="77777777" w:rsidR="005377F9" w:rsidRPr="00C31E24" w:rsidRDefault="005377F9" w:rsidP="00D74F31">
            <w:pPr>
              <w:pStyle w:val="TAL"/>
              <w:keepNext w:val="0"/>
              <w:keepLines w:val="0"/>
              <w:widowControl w:val="0"/>
              <w:rPr>
                <w:szCs w:val="18"/>
              </w:rPr>
            </w:pPr>
            <w:r w:rsidRPr="00C31E24">
              <w:rPr>
                <w:rFonts w:cs="Arial"/>
                <w:szCs w:val="18"/>
              </w:rPr>
              <w:t>The SS (MCVideo Server) sends a SIP 200 (OK).</w:t>
            </w:r>
          </w:p>
        </w:tc>
        <w:tc>
          <w:tcPr>
            <w:tcW w:w="709" w:type="dxa"/>
            <w:tcBorders>
              <w:top w:val="single" w:sz="4" w:space="0" w:color="auto"/>
              <w:left w:val="single" w:sz="4" w:space="0" w:color="auto"/>
              <w:bottom w:val="single" w:sz="4" w:space="0" w:color="auto"/>
              <w:right w:val="single" w:sz="4" w:space="0" w:color="auto"/>
            </w:tcBorders>
            <w:hideMark/>
          </w:tcPr>
          <w:p w14:paraId="2C5A08F1" w14:textId="77777777" w:rsidR="005377F9" w:rsidRPr="00C31E24" w:rsidRDefault="005377F9" w:rsidP="00D74F31">
            <w:pPr>
              <w:pStyle w:val="TAC"/>
              <w:keepNext w:val="0"/>
              <w:keepLines w:val="0"/>
              <w:widowControl w:val="0"/>
              <w:rPr>
                <w:szCs w:val="18"/>
              </w:rPr>
            </w:pPr>
            <w:r w:rsidRPr="00C31E24">
              <w:rPr>
                <w:rFonts w:cs="Arial"/>
                <w:szCs w:val="18"/>
              </w:rPr>
              <w:t>&lt;--</w:t>
            </w:r>
          </w:p>
        </w:tc>
        <w:tc>
          <w:tcPr>
            <w:tcW w:w="3071" w:type="dxa"/>
            <w:tcBorders>
              <w:top w:val="single" w:sz="4" w:space="0" w:color="auto"/>
              <w:left w:val="single" w:sz="4" w:space="0" w:color="auto"/>
              <w:bottom w:val="single" w:sz="4" w:space="0" w:color="auto"/>
              <w:right w:val="single" w:sz="4" w:space="0" w:color="auto"/>
            </w:tcBorders>
            <w:hideMark/>
          </w:tcPr>
          <w:p w14:paraId="1515D55A" w14:textId="77777777" w:rsidR="005377F9" w:rsidRPr="00C31E24" w:rsidRDefault="005377F9" w:rsidP="00D74F31">
            <w:pPr>
              <w:pStyle w:val="TAL"/>
              <w:keepNext w:val="0"/>
              <w:keepLines w:val="0"/>
              <w:widowControl w:val="0"/>
              <w:rPr>
                <w:szCs w:val="18"/>
              </w:rPr>
            </w:pPr>
            <w:r w:rsidRPr="00C31E24">
              <w:rPr>
                <w:rFonts w:cs="Arial"/>
                <w:szCs w:val="18"/>
              </w:rPr>
              <w:t>SIP 200 (OK)</w:t>
            </w:r>
          </w:p>
        </w:tc>
        <w:tc>
          <w:tcPr>
            <w:tcW w:w="540" w:type="dxa"/>
            <w:tcBorders>
              <w:top w:val="single" w:sz="4" w:space="0" w:color="auto"/>
              <w:left w:val="single" w:sz="4" w:space="0" w:color="auto"/>
              <w:bottom w:val="single" w:sz="4" w:space="0" w:color="auto"/>
              <w:right w:val="single" w:sz="4" w:space="0" w:color="auto"/>
            </w:tcBorders>
          </w:tcPr>
          <w:p w14:paraId="01A6A255" w14:textId="77777777" w:rsidR="005377F9" w:rsidRPr="00C31E24" w:rsidRDefault="005377F9" w:rsidP="00D74F31">
            <w:pPr>
              <w:pStyle w:val="TAC"/>
              <w:keepNext w:val="0"/>
              <w:keepLines w:val="0"/>
              <w:widowControl w:val="0"/>
              <w:rPr>
                <w:szCs w:val="18"/>
              </w:rPr>
            </w:pPr>
            <w:r w:rsidRPr="00C31E24">
              <w:rPr>
                <w:szCs w:val="18"/>
              </w:rPr>
              <w:t>-</w:t>
            </w:r>
          </w:p>
        </w:tc>
        <w:tc>
          <w:tcPr>
            <w:tcW w:w="990" w:type="dxa"/>
            <w:tcBorders>
              <w:top w:val="single" w:sz="4" w:space="0" w:color="auto"/>
              <w:left w:val="single" w:sz="4" w:space="0" w:color="auto"/>
              <w:bottom w:val="single" w:sz="4" w:space="0" w:color="auto"/>
              <w:right w:val="single" w:sz="4" w:space="0" w:color="auto"/>
            </w:tcBorders>
          </w:tcPr>
          <w:p w14:paraId="70AE590A" w14:textId="77777777" w:rsidR="005377F9" w:rsidRPr="00C31E24" w:rsidRDefault="005377F9" w:rsidP="00D74F31">
            <w:pPr>
              <w:pStyle w:val="TAC"/>
              <w:keepNext w:val="0"/>
              <w:keepLines w:val="0"/>
              <w:widowControl w:val="0"/>
              <w:rPr>
                <w:szCs w:val="18"/>
              </w:rPr>
            </w:pPr>
            <w:r w:rsidRPr="00C31E24">
              <w:rPr>
                <w:szCs w:val="18"/>
              </w:rPr>
              <w:t>-</w:t>
            </w:r>
          </w:p>
        </w:tc>
      </w:tr>
      <w:tr w:rsidR="005377F9" w:rsidRPr="00C31E24" w14:paraId="33091AB9" w14:textId="77777777" w:rsidTr="00D74F31">
        <w:trPr>
          <w:cantSplit/>
          <w:jc w:val="center"/>
        </w:trPr>
        <w:tc>
          <w:tcPr>
            <w:tcW w:w="623" w:type="dxa"/>
            <w:tcBorders>
              <w:top w:val="single" w:sz="4" w:space="0" w:color="auto"/>
              <w:left w:val="single" w:sz="4" w:space="0" w:color="auto"/>
              <w:bottom w:val="single" w:sz="4" w:space="0" w:color="auto"/>
              <w:right w:val="single" w:sz="4" w:space="0" w:color="auto"/>
            </w:tcBorders>
            <w:hideMark/>
          </w:tcPr>
          <w:p w14:paraId="2A603B6F" w14:textId="77777777" w:rsidR="005377F9" w:rsidRPr="00C31E24" w:rsidRDefault="005377F9" w:rsidP="00D74F31">
            <w:pPr>
              <w:pStyle w:val="TAC"/>
              <w:keepNext w:val="0"/>
              <w:keepLines w:val="0"/>
              <w:widowControl w:val="0"/>
              <w:rPr>
                <w:color w:val="000000"/>
              </w:rPr>
            </w:pPr>
            <w:r w:rsidRPr="00C31E24">
              <w:rPr>
                <w:color w:val="000000"/>
              </w:rPr>
              <w:t>-</w:t>
            </w:r>
          </w:p>
        </w:tc>
        <w:tc>
          <w:tcPr>
            <w:tcW w:w="3782" w:type="dxa"/>
            <w:tcBorders>
              <w:top w:val="single" w:sz="4" w:space="0" w:color="auto"/>
              <w:left w:val="single" w:sz="4" w:space="0" w:color="auto"/>
              <w:bottom w:val="single" w:sz="4" w:space="0" w:color="auto"/>
              <w:right w:val="single" w:sz="4" w:space="0" w:color="auto"/>
            </w:tcBorders>
            <w:hideMark/>
          </w:tcPr>
          <w:p w14:paraId="48D4DB47" w14:textId="77777777" w:rsidR="005377F9" w:rsidRPr="00C31E24" w:rsidRDefault="005377F9" w:rsidP="00D74F31">
            <w:pPr>
              <w:pStyle w:val="TAL"/>
              <w:keepNext w:val="0"/>
              <w:keepLines w:val="0"/>
              <w:widowControl w:val="0"/>
              <w:rPr>
                <w:color w:val="000000"/>
              </w:rPr>
            </w:pPr>
            <w:r w:rsidRPr="00C31E24">
              <w:rPr>
                <w:color w:val="000000"/>
              </w:rPr>
              <w:t>EXCEPTION: The SS (MCVideo Server) releases the E-UTRA connection.</w:t>
            </w:r>
          </w:p>
        </w:tc>
        <w:tc>
          <w:tcPr>
            <w:tcW w:w="709" w:type="dxa"/>
            <w:tcBorders>
              <w:top w:val="single" w:sz="4" w:space="0" w:color="auto"/>
              <w:left w:val="single" w:sz="4" w:space="0" w:color="auto"/>
              <w:bottom w:val="single" w:sz="4" w:space="0" w:color="auto"/>
              <w:right w:val="single" w:sz="4" w:space="0" w:color="auto"/>
            </w:tcBorders>
            <w:hideMark/>
          </w:tcPr>
          <w:p w14:paraId="28ED1759" w14:textId="77777777" w:rsidR="005377F9" w:rsidRPr="00C31E24" w:rsidRDefault="005377F9" w:rsidP="00D74F31">
            <w:pPr>
              <w:pStyle w:val="TAC"/>
              <w:keepNext w:val="0"/>
              <w:keepLines w:val="0"/>
              <w:widowControl w:val="0"/>
              <w:rPr>
                <w:color w:val="000000"/>
              </w:rPr>
            </w:pPr>
            <w:r w:rsidRPr="00C31E24">
              <w:rPr>
                <w:color w:val="000000"/>
              </w:rPr>
              <w:t>-</w:t>
            </w:r>
          </w:p>
        </w:tc>
        <w:tc>
          <w:tcPr>
            <w:tcW w:w="3071" w:type="dxa"/>
            <w:tcBorders>
              <w:top w:val="single" w:sz="4" w:space="0" w:color="auto"/>
              <w:left w:val="single" w:sz="4" w:space="0" w:color="auto"/>
              <w:bottom w:val="single" w:sz="4" w:space="0" w:color="auto"/>
              <w:right w:val="single" w:sz="4" w:space="0" w:color="auto"/>
            </w:tcBorders>
            <w:hideMark/>
          </w:tcPr>
          <w:p w14:paraId="2AA58208" w14:textId="77777777" w:rsidR="005377F9" w:rsidRPr="00C31E24" w:rsidRDefault="005377F9" w:rsidP="00D74F31">
            <w:pPr>
              <w:pStyle w:val="TAL"/>
              <w:keepNext w:val="0"/>
              <w:keepLines w:val="0"/>
              <w:widowControl w:val="0"/>
              <w:rPr>
                <w:color w:val="000000"/>
              </w:rPr>
            </w:pPr>
            <w:r w:rsidRPr="00C31E24">
              <w:rPr>
                <w:color w:val="000000"/>
              </w:rPr>
              <w:t>-</w:t>
            </w:r>
          </w:p>
        </w:tc>
        <w:tc>
          <w:tcPr>
            <w:tcW w:w="540" w:type="dxa"/>
            <w:tcBorders>
              <w:top w:val="single" w:sz="4" w:space="0" w:color="auto"/>
              <w:left w:val="single" w:sz="4" w:space="0" w:color="auto"/>
              <w:bottom w:val="single" w:sz="4" w:space="0" w:color="auto"/>
              <w:right w:val="single" w:sz="4" w:space="0" w:color="auto"/>
            </w:tcBorders>
          </w:tcPr>
          <w:p w14:paraId="2A7A3870" w14:textId="77777777" w:rsidR="005377F9" w:rsidRPr="00C31E24" w:rsidRDefault="005377F9" w:rsidP="00D74F31">
            <w:pPr>
              <w:pStyle w:val="TAC"/>
              <w:keepNext w:val="0"/>
              <w:keepLines w:val="0"/>
              <w:widowControl w:val="0"/>
              <w:rPr>
                <w:color w:val="000000"/>
              </w:rPr>
            </w:pPr>
            <w:r w:rsidRPr="00C31E24">
              <w:rPr>
                <w:color w:val="000000"/>
              </w:rPr>
              <w:t>-</w:t>
            </w:r>
          </w:p>
        </w:tc>
        <w:tc>
          <w:tcPr>
            <w:tcW w:w="990" w:type="dxa"/>
            <w:tcBorders>
              <w:top w:val="single" w:sz="4" w:space="0" w:color="auto"/>
              <w:left w:val="single" w:sz="4" w:space="0" w:color="auto"/>
              <w:bottom w:val="single" w:sz="4" w:space="0" w:color="auto"/>
              <w:right w:val="single" w:sz="4" w:space="0" w:color="auto"/>
            </w:tcBorders>
          </w:tcPr>
          <w:p w14:paraId="2DD3D7C3" w14:textId="77777777" w:rsidR="005377F9" w:rsidRPr="00C31E24" w:rsidRDefault="005377F9" w:rsidP="00D74F31">
            <w:pPr>
              <w:pStyle w:val="TAC"/>
              <w:keepNext w:val="0"/>
              <w:keepLines w:val="0"/>
              <w:widowControl w:val="0"/>
              <w:rPr>
                <w:color w:val="000000"/>
              </w:rPr>
            </w:pPr>
            <w:r w:rsidRPr="00C31E24">
              <w:rPr>
                <w:color w:val="000000"/>
              </w:rPr>
              <w:t>-</w:t>
            </w:r>
          </w:p>
        </w:tc>
      </w:tr>
      <w:tr w:rsidR="005377F9" w:rsidRPr="00C31E24" w14:paraId="2DFE3A28" w14:textId="77777777" w:rsidTr="00D74F31">
        <w:trPr>
          <w:cantSplit/>
          <w:jc w:val="center"/>
        </w:trPr>
        <w:tc>
          <w:tcPr>
            <w:tcW w:w="9715" w:type="dxa"/>
            <w:gridSpan w:val="6"/>
            <w:tcBorders>
              <w:top w:val="single" w:sz="4" w:space="0" w:color="auto"/>
              <w:left w:val="single" w:sz="4" w:space="0" w:color="auto"/>
              <w:bottom w:val="single" w:sz="4" w:space="0" w:color="auto"/>
              <w:right w:val="single" w:sz="4" w:space="0" w:color="auto"/>
            </w:tcBorders>
          </w:tcPr>
          <w:p w14:paraId="7F52FE99" w14:textId="77777777" w:rsidR="005377F9" w:rsidRPr="00C31E24" w:rsidRDefault="005377F9" w:rsidP="00DD5C3D">
            <w:pPr>
              <w:pStyle w:val="TAC"/>
              <w:keepLines w:val="0"/>
              <w:jc w:val="left"/>
              <w:rPr>
                <w:color w:val="000000"/>
              </w:rPr>
            </w:pPr>
            <w:r w:rsidRPr="00C31E24">
              <w:t>NOTE 1: This is expected to be done via a suitable implementation dependent MMI.</w:t>
            </w:r>
          </w:p>
        </w:tc>
      </w:tr>
    </w:tbl>
    <w:p w14:paraId="0D09CCB4" w14:textId="77777777" w:rsidR="005377F9" w:rsidRPr="00C31E24" w:rsidRDefault="005377F9" w:rsidP="005377F9"/>
    <w:p w14:paraId="4BFEC365" w14:textId="77777777" w:rsidR="005377F9" w:rsidRPr="00C31E24" w:rsidRDefault="005377F9" w:rsidP="005377F9">
      <w:pPr>
        <w:pStyle w:val="H6"/>
      </w:pPr>
      <w:r w:rsidRPr="00C31E24">
        <w:t>6.1.1.11.3.3</w:t>
      </w:r>
      <w:r w:rsidRPr="00C31E24">
        <w:tab/>
        <w:t>Specific message contents</w:t>
      </w:r>
    </w:p>
    <w:p w14:paraId="079AE7C4" w14:textId="77777777" w:rsidR="005377F9" w:rsidRPr="00C31E24" w:rsidRDefault="005377F9" w:rsidP="005377F9">
      <w:pPr>
        <w:pStyle w:val="TH"/>
      </w:pPr>
      <w:r w:rsidRPr="00C31E24">
        <w:t>Table 6.1.1.11.3.3-1: SIP INVITE (Step 1,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4"/>
        <w:gridCol w:w="2125"/>
        <w:gridCol w:w="2125"/>
        <w:gridCol w:w="1417"/>
        <w:gridCol w:w="1133"/>
      </w:tblGrid>
      <w:tr w:rsidR="005377F9" w:rsidRPr="00C31E24" w14:paraId="654BB922" w14:textId="77777777" w:rsidTr="00D74F31">
        <w:trPr>
          <w:tblHeader/>
        </w:trPr>
        <w:tc>
          <w:tcPr>
            <w:tcW w:w="9639" w:type="dxa"/>
            <w:gridSpan w:val="5"/>
            <w:vAlign w:val="center"/>
          </w:tcPr>
          <w:p w14:paraId="5CB9F729" w14:textId="77777777" w:rsidR="005377F9" w:rsidRPr="00C31E24" w:rsidRDefault="005377F9" w:rsidP="00D74F31">
            <w:pPr>
              <w:pStyle w:val="TAL"/>
            </w:pPr>
            <w:r w:rsidRPr="00C31E24">
              <w:t>Derivation Path: TS 56.379-1 [2], Table 5.5.2.5.2-1, conditions GROUP-CALL, IMMPERIL-CALL, MANUAL</w:t>
            </w:r>
          </w:p>
        </w:tc>
      </w:tr>
      <w:tr w:rsidR="005377F9" w:rsidRPr="00C31E24" w14:paraId="0D26EA5F" w14:textId="77777777" w:rsidTr="00D74F31">
        <w:trPr>
          <w:tblHeader/>
        </w:trPr>
        <w:tc>
          <w:tcPr>
            <w:tcW w:w="2835" w:type="dxa"/>
          </w:tcPr>
          <w:p w14:paraId="250A3401" w14:textId="77777777" w:rsidR="005377F9" w:rsidRPr="00C31E24" w:rsidRDefault="005377F9" w:rsidP="00D74F31">
            <w:pPr>
              <w:pStyle w:val="TAH"/>
              <w:keepNext w:val="0"/>
              <w:rPr>
                <w:bCs/>
              </w:rPr>
            </w:pPr>
            <w:r w:rsidRPr="00C31E24">
              <w:rPr>
                <w:bCs/>
              </w:rPr>
              <w:t>Information Element</w:t>
            </w:r>
          </w:p>
        </w:tc>
        <w:tc>
          <w:tcPr>
            <w:tcW w:w="2126" w:type="dxa"/>
          </w:tcPr>
          <w:p w14:paraId="1379DE5C" w14:textId="77777777" w:rsidR="005377F9" w:rsidRPr="00C31E24" w:rsidRDefault="005377F9" w:rsidP="00D74F31">
            <w:pPr>
              <w:pStyle w:val="TAH"/>
              <w:keepNext w:val="0"/>
              <w:rPr>
                <w:bCs/>
              </w:rPr>
            </w:pPr>
            <w:r w:rsidRPr="00C31E24">
              <w:rPr>
                <w:bCs/>
              </w:rPr>
              <w:t>Value/remark</w:t>
            </w:r>
          </w:p>
        </w:tc>
        <w:tc>
          <w:tcPr>
            <w:tcW w:w="2126" w:type="dxa"/>
          </w:tcPr>
          <w:p w14:paraId="45543AA6" w14:textId="77777777" w:rsidR="005377F9" w:rsidRPr="00C31E24" w:rsidRDefault="005377F9" w:rsidP="00D74F31">
            <w:pPr>
              <w:pStyle w:val="TAH"/>
              <w:keepNext w:val="0"/>
              <w:rPr>
                <w:bCs/>
              </w:rPr>
            </w:pPr>
            <w:r w:rsidRPr="00C31E24">
              <w:rPr>
                <w:bCs/>
              </w:rPr>
              <w:t>Comment</w:t>
            </w:r>
          </w:p>
        </w:tc>
        <w:tc>
          <w:tcPr>
            <w:tcW w:w="1418" w:type="dxa"/>
          </w:tcPr>
          <w:p w14:paraId="4B5ADA3B" w14:textId="77777777" w:rsidR="005377F9" w:rsidRPr="00C31E24" w:rsidRDefault="005377F9" w:rsidP="00D74F31">
            <w:pPr>
              <w:pStyle w:val="TAH"/>
              <w:keepNext w:val="0"/>
              <w:rPr>
                <w:bCs/>
              </w:rPr>
            </w:pPr>
            <w:r w:rsidRPr="00C31E24">
              <w:rPr>
                <w:bCs/>
              </w:rPr>
              <w:t>Reference</w:t>
            </w:r>
          </w:p>
        </w:tc>
        <w:tc>
          <w:tcPr>
            <w:tcW w:w="1134" w:type="dxa"/>
          </w:tcPr>
          <w:p w14:paraId="7772E0CC" w14:textId="77777777" w:rsidR="005377F9" w:rsidRPr="00C31E24" w:rsidRDefault="005377F9" w:rsidP="00D74F31">
            <w:pPr>
              <w:pStyle w:val="TAH"/>
              <w:keepNext w:val="0"/>
              <w:rPr>
                <w:bCs/>
              </w:rPr>
            </w:pPr>
            <w:r w:rsidRPr="00C31E24">
              <w:rPr>
                <w:bCs/>
              </w:rPr>
              <w:t>Condition</w:t>
            </w:r>
          </w:p>
        </w:tc>
      </w:tr>
      <w:tr w:rsidR="005377F9" w:rsidRPr="00C31E24" w14:paraId="0EE06498" w14:textId="77777777" w:rsidTr="00D74F31">
        <w:trPr>
          <w:tblHeader/>
        </w:trPr>
        <w:tc>
          <w:tcPr>
            <w:tcW w:w="2835" w:type="dxa"/>
          </w:tcPr>
          <w:p w14:paraId="28FA0685" w14:textId="77777777" w:rsidR="005377F9" w:rsidRPr="00C31E24" w:rsidRDefault="005377F9" w:rsidP="00D74F31">
            <w:pPr>
              <w:pStyle w:val="TAL"/>
            </w:pPr>
            <w:r w:rsidRPr="00C31E24">
              <w:rPr>
                <w:b/>
                <w:bCs/>
              </w:rPr>
              <w:t>Message-body</w:t>
            </w:r>
          </w:p>
        </w:tc>
        <w:tc>
          <w:tcPr>
            <w:tcW w:w="2126" w:type="dxa"/>
          </w:tcPr>
          <w:p w14:paraId="1AD8E526" w14:textId="77777777" w:rsidR="005377F9" w:rsidRPr="00C31E24" w:rsidRDefault="005377F9" w:rsidP="00D74F31">
            <w:pPr>
              <w:pStyle w:val="TAL"/>
            </w:pPr>
          </w:p>
        </w:tc>
        <w:tc>
          <w:tcPr>
            <w:tcW w:w="2126" w:type="dxa"/>
          </w:tcPr>
          <w:p w14:paraId="0DDBAB90" w14:textId="77777777" w:rsidR="005377F9" w:rsidRPr="00C31E24" w:rsidRDefault="005377F9" w:rsidP="00D74F31">
            <w:pPr>
              <w:pStyle w:val="TAL"/>
            </w:pPr>
          </w:p>
        </w:tc>
        <w:tc>
          <w:tcPr>
            <w:tcW w:w="1418" w:type="dxa"/>
          </w:tcPr>
          <w:p w14:paraId="3F51751A" w14:textId="77777777" w:rsidR="005377F9" w:rsidRPr="00C31E24" w:rsidRDefault="005377F9" w:rsidP="00D74F31">
            <w:pPr>
              <w:pStyle w:val="TAL"/>
            </w:pPr>
          </w:p>
        </w:tc>
        <w:tc>
          <w:tcPr>
            <w:tcW w:w="1134" w:type="dxa"/>
          </w:tcPr>
          <w:p w14:paraId="33062C5B" w14:textId="77777777" w:rsidR="005377F9" w:rsidRPr="00C31E24" w:rsidRDefault="005377F9" w:rsidP="00D74F31">
            <w:pPr>
              <w:pStyle w:val="TAL"/>
            </w:pPr>
          </w:p>
        </w:tc>
      </w:tr>
      <w:tr w:rsidR="005377F9" w:rsidRPr="00C31E24" w14:paraId="4E804CD9" w14:textId="77777777" w:rsidTr="00D74F31">
        <w:trPr>
          <w:tblHeader/>
        </w:trPr>
        <w:tc>
          <w:tcPr>
            <w:tcW w:w="2835" w:type="dxa"/>
          </w:tcPr>
          <w:p w14:paraId="517FE446" w14:textId="77777777" w:rsidR="005377F9" w:rsidRPr="00C31E24" w:rsidRDefault="005377F9" w:rsidP="00D74F31">
            <w:pPr>
              <w:pStyle w:val="TAL"/>
            </w:pPr>
            <w:r w:rsidRPr="00C31E24">
              <w:rPr>
                <w:bCs/>
              </w:rPr>
              <w:t xml:space="preserve">  MIME body part</w:t>
            </w:r>
          </w:p>
        </w:tc>
        <w:tc>
          <w:tcPr>
            <w:tcW w:w="2126" w:type="dxa"/>
          </w:tcPr>
          <w:p w14:paraId="32652F17" w14:textId="77777777" w:rsidR="005377F9" w:rsidRPr="00C31E24" w:rsidRDefault="005377F9" w:rsidP="00D74F31">
            <w:pPr>
              <w:pStyle w:val="TAL"/>
            </w:pPr>
          </w:p>
        </w:tc>
        <w:tc>
          <w:tcPr>
            <w:tcW w:w="2126" w:type="dxa"/>
          </w:tcPr>
          <w:p w14:paraId="6ECC6124" w14:textId="77777777" w:rsidR="005377F9" w:rsidRPr="00C31E24" w:rsidRDefault="005377F9" w:rsidP="00D74F31">
            <w:pPr>
              <w:pStyle w:val="TAL"/>
            </w:pPr>
            <w:r w:rsidRPr="00C31E24">
              <w:rPr>
                <w:bCs/>
              </w:rPr>
              <w:t>MCVideo Info</w:t>
            </w:r>
          </w:p>
        </w:tc>
        <w:tc>
          <w:tcPr>
            <w:tcW w:w="1418" w:type="dxa"/>
          </w:tcPr>
          <w:p w14:paraId="31B78F7A" w14:textId="77777777" w:rsidR="005377F9" w:rsidRPr="00C31E24" w:rsidRDefault="005377F9" w:rsidP="00D74F31">
            <w:pPr>
              <w:pStyle w:val="TAL"/>
            </w:pPr>
          </w:p>
        </w:tc>
        <w:tc>
          <w:tcPr>
            <w:tcW w:w="1134" w:type="dxa"/>
          </w:tcPr>
          <w:p w14:paraId="6A07F649" w14:textId="77777777" w:rsidR="005377F9" w:rsidRPr="00C31E24" w:rsidRDefault="005377F9" w:rsidP="00D74F31">
            <w:pPr>
              <w:pStyle w:val="TAL"/>
            </w:pPr>
          </w:p>
        </w:tc>
      </w:tr>
      <w:tr w:rsidR="005377F9" w:rsidRPr="00C31E24" w14:paraId="63674473" w14:textId="77777777" w:rsidTr="00D74F31">
        <w:trPr>
          <w:tblHeader/>
        </w:trPr>
        <w:tc>
          <w:tcPr>
            <w:tcW w:w="2835" w:type="dxa"/>
          </w:tcPr>
          <w:p w14:paraId="2B11041D" w14:textId="77777777" w:rsidR="005377F9" w:rsidRPr="00C31E24" w:rsidRDefault="005377F9" w:rsidP="00D74F31">
            <w:pPr>
              <w:pStyle w:val="TAL"/>
            </w:pPr>
            <w:r w:rsidRPr="00C31E24">
              <w:rPr>
                <w:bCs/>
              </w:rPr>
              <w:t xml:space="preserve">    MIME-part-headers</w:t>
            </w:r>
          </w:p>
        </w:tc>
        <w:tc>
          <w:tcPr>
            <w:tcW w:w="2126" w:type="dxa"/>
          </w:tcPr>
          <w:p w14:paraId="46D799DC" w14:textId="77777777" w:rsidR="005377F9" w:rsidRPr="00C31E24" w:rsidRDefault="005377F9" w:rsidP="00D74F31">
            <w:pPr>
              <w:pStyle w:val="TAL"/>
            </w:pPr>
          </w:p>
        </w:tc>
        <w:tc>
          <w:tcPr>
            <w:tcW w:w="2126" w:type="dxa"/>
          </w:tcPr>
          <w:p w14:paraId="58367825" w14:textId="77777777" w:rsidR="005377F9" w:rsidRPr="00C31E24" w:rsidRDefault="005377F9" w:rsidP="00D74F31">
            <w:pPr>
              <w:pStyle w:val="TAL"/>
            </w:pPr>
          </w:p>
        </w:tc>
        <w:tc>
          <w:tcPr>
            <w:tcW w:w="1418" w:type="dxa"/>
          </w:tcPr>
          <w:p w14:paraId="3CABFA82" w14:textId="77777777" w:rsidR="005377F9" w:rsidRPr="00C31E24" w:rsidRDefault="005377F9" w:rsidP="00D74F31">
            <w:pPr>
              <w:pStyle w:val="TAL"/>
            </w:pPr>
          </w:p>
        </w:tc>
        <w:tc>
          <w:tcPr>
            <w:tcW w:w="1134" w:type="dxa"/>
          </w:tcPr>
          <w:p w14:paraId="2CB6299D" w14:textId="77777777" w:rsidR="005377F9" w:rsidRPr="00C31E24" w:rsidRDefault="005377F9" w:rsidP="00D74F31">
            <w:pPr>
              <w:pStyle w:val="TAL"/>
            </w:pPr>
          </w:p>
        </w:tc>
      </w:tr>
      <w:tr w:rsidR="005377F9" w:rsidRPr="00C31E24" w14:paraId="62CB0214" w14:textId="77777777" w:rsidTr="00D74F31">
        <w:trPr>
          <w:tblHeader/>
        </w:trPr>
        <w:tc>
          <w:tcPr>
            <w:tcW w:w="2835" w:type="dxa"/>
          </w:tcPr>
          <w:p w14:paraId="0BB9D682" w14:textId="77777777" w:rsidR="005377F9" w:rsidRPr="00C31E24" w:rsidRDefault="005377F9" w:rsidP="00D74F31">
            <w:pPr>
              <w:pStyle w:val="TAL"/>
            </w:pPr>
            <w:r w:rsidRPr="00C31E24">
              <w:rPr>
                <w:bCs/>
              </w:rPr>
              <w:t xml:space="preserve">    MIME-part-body</w:t>
            </w:r>
          </w:p>
        </w:tc>
        <w:tc>
          <w:tcPr>
            <w:tcW w:w="2126" w:type="dxa"/>
          </w:tcPr>
          <w:p w14:paraId="7366EDD3" w14:textId="77777777" w:rsidR="005377F9" w:rsidRPr="00C31E24" w:rsidRDefault="005377F9" w:rsidP="00D74F31">
            <w:pPr>
              <w:pStyle w:val="TAL"/>
            </w:pPr>
            <w:r w:rsidRPr="00C31E24">
              <w:rPr>
                <w:bCs/>
              </w:rPr>
              <w:t>MCVideo-Info as described in Table 6.1.1.11.3.3-2</w:t>
            </w:r>
          </w:p>
        </w:tc>
        <w:tc>
          <w:tcPr>
            <w:tcW w:w="2126" w:type="dxa"/>
          </w:tcPr>
          <w:p w14:paraId="4EBEA51F" w14:textId="77777777" w:rsidR="005377F9" w:rsidRPr="00C31E24" w:rsidRDefault="005377F9" w:rsidP="00D74F31">
            <w:pPr>
              <w:pStyle w:val="TAL"/>
            </w:pPr>
          </w:p>
        </w:tc>
        <w:tc>
          <w:tcPr>
            <w:tcW w:w="1418" w:type="dxa"/>
          </w:tcPr>
          <w:p w14:paraId="02D17EA4" w14:textId="77777777" w:rsidR="005377F9" w:rsidRPr="00C31E24" w:rsidRDefault="005377F9" w:rsidP="00D74F31">
            <w:pPr>
              <w:pStyle w:val="TAL"/>
            </w:pPr>
          </w:p>
        </w:tc>
        <w:tc>
          <w:tcPr>
            <w:tcW w:w="1134" w:type="dxa"/>
          </w:tcPr>
          <w:p w14:paraId="39F40E07" w14:textId="77777777" w:rsidR="005377F9" w:rsidRPr="00C31E24" w:rsidRDefault="005377F9" w:rsidP="00D74F31">
            <w:pPr>
              <w:pStyle w:val="TAL"/>
            </w:pPr>
          </w:p>
        </w:tc>
      </w:tr>
    </w:tbl>
    <w:p w14:paraId="211B9A73" w14:textId="77777777" w:rsidR="005377F9" w:rsidRPr="00C31E24" w:rsidRDefault="005377F9" w:rsidP="005377F9"/>
    <w:p w14:paraId="3B00F7CF" w14:textId="77777777" w:rsidR="005377F9" w:rsidRPr="00C31E24" w:rsidRDefault="005377F9" w:rsidP="005377F9">
      <w:pPr>
        <w:pStyle w:val="TH"/>
      </w:pPr>
      <w:r w:rsidRPr="00C31E24">
        <w:t>Table 6.1.1.11.3.3-2: MCVideo-INFO in SIP INVITE (Table 6.1.1.11.3.3-1)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5377F9" w:rsidRPr="00C31E24" w14:paraId="4D1BE700" w14:textId="77777777" w:rsidTr="00D74F31">
        <w:trPr>
          <w:tblHeader/>
        </w:trPr>
        <w:tc>
          <w:tcPr>
            <w:tcW w:w="9504" w:type="dxa"/>
            <w:vAlign w:val="center"/>
          </w:tcPr>
          <w:p w14:paraId="2F2F855C" w14:textId="77777777" w:rsidR="005377F9" w:rsidRPr="00C31E24" w:rsidRDefault="005377F9" w:rsidP="00D74F31">
            <w:pPr>
              <w:pStyle w:val="TAL"/>
              <w:keepNext w:val="0"/>
              <w:keepLines w:val="0"/>
              <w:widowControl w:val="0"/>
            </w:pPr>
            <w:r w:rsidRPr="00C31E24">
              <w:t>Derivation Path: TS 56.379-1 [2], Table 5.5.3.2.2-2, conditions GROUP-CALL, IMMPERIL-CALL</w:t>
            </w:r>
          </w:p>
        </w:tc>
      </w:tr>
    </w:tbl>
    <w:p w14:paraId="4279B6E7" w14:textId="77777777" w:rsidR="005377F9" w:rsidRPr="00C31E24" w:rsidRDefault="005377F9" w:rsidP="005377F9"/>
    <w:p w14:paraId="526A95D5" w14:textId="77777777" w:rsidR="005377F9" w:rsidRPr="00C31E24" w:rsidRDefault="005377F9" w:rsidP="005377F9">
      <w:pPr>
        <w:pStyle w:val="TH"/>
      </w:pPr>
      <w:r w:rsidRPr="00C31E24">
        <w:t>Table 6.1.1.11.3.3-3: SIP 183 (Session Progress) (Step 2a2,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5377F9" w:rsidRPr="00C31E24" w14:paraId="3018C616" w14:textId="77777777" w:rsidTr="00D74F31">
        <w:trPr>
          <w:tblHeader/>
        </w:trPr>
        <w:tc>
          <w:tcPr>
            <w:tcW w:w="9504" w:type="dxa"/>
            <w:tcBorders>
              <w:top w:val="single" w:sz="4" w:space="0" w:color="auto"/>
              <w:left w:val="single" w:sz="4" w:space="0" w:color="auto"/>
              <w:bottom w:val="single" w:sz="4" w:space="0" w:color="auto"/>
              <w:right w:val="single" w:sz="4" w:space="0" w:color="auto"/>
            </w:tcBorders>
            <w:vAlign w:val="center"/>
          </w:tcPr>
          <w:p w14:paraId="5E02E504" w14:textId="77777777" w:rsidR="005377F9" w:rsidRPr="00C31E24" w:rsidRDefault="005377F9" w:rsidP="00D74F31">
            <w:pPr>
              <w:pStyle w:val="TAL"/>
              <w:keepNext w:val="0"/>
              <w:keepLines w:val="0"/>
              <w:widowControl w:val="0"/>
            </w:pPr>
            <w:r w:rsidRPr="00C31E24">
              <w:t>Derivation Path: TS 56.379-1 [2], Table 5.5.2.16.3.1-1, conditions MCVIDEO</w:t>
            </w:r>
          </w:p>
        </w:tc>
      </w:tr>
    </w:tbl>
    <w:p w14:paraId="41740898" w14:textId="77777777" w:rsidR="005377F9" w:rsidRPr="00C31E24" w:rsidRDefault="005377F9" w:rsidP="005377F9"/>
    <w:p w14:paraId="1B7A7774" w14:textId="77777777" w:rsidR="005377F9" w:rsidRPr="00C31E24" w:rsidRDefault="005377F9" w:rsidP="005377F9">
      <w:pPr>
        <w:pStyle w:val="TH"/>
      </w:pPr>
      <w:r w:rsidRPr="00C31E24">
        <w:t>Table 6.1.1.11.3.3-4: SIP 200 (OK) (Step 2a4, Table 6.1.1.11.3.2-1)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5377F9" w:rsidRPr="00C31E24" w14:paraId="32C80859" w14:textId="77777777" w:rsidTr="00D74F31">
        <w:trPr>
          <w:tblHeader/>
        </w:trPr>
        <w:tc>
          <w:tcPr>
            <w:tcW w:w="9517" w:type="dxa"/>
            <w:gridSpan w:val="5"/>
          </w:tcPr>
          <w:p w14:paraId="44455483" w14:textId="77777777" w:rsidR="005377F9" w:rsidRPr="00C31E24" w:rsidRDefault="005377F9" w:rsidP="00D74F31">
            <w:pPr>
              <w:pStyle w:val="TAL"/>
              <w:keepLines w:val="0"/>
              <w:widowControl w:val="0"/>
            </w:pPr>
            <w:r w:rsidRPr="00C31E24">
              <w:t>Derivation Path: TS 36.579-1 [2], Table 5.5.2.17.1.1-1, condition MCVIDEO</w:t>
            </w:r>
          </w:p>
        </w:tc>
      </w:tr>
      <w:tr w:rsidR="005377F9" w:rsidRPr="00C31E24" w14:paraId="33AFAC5F" w14:textId="77777777" w:rsidTr="00D74F31">
        <w:trPr>
          <w:trHeight w:val="260"/>
          <w:tblHeader/>
        </w:trPr>
        <w:tc>
          <w:tcPr>
            <w:tcW w:w="2677" w:type="dxa"/>
          </w:tcPr>
          <w:p w14:paraId="3EF5013E" w14:textId="77777777" w:rsidR="005377F9" w:rsidRPr="00C31E24" w:rsidRDefault="005377F9" w:rsidP="00D74F31">
            <w:pPr>
              <w:pStyle w:val="TAH"/>
            </w:pPr>
            <w:r w:rsidRPr="00C31E24">
              <w:t>Information Element</w:t>
            </w:r>
          </w:p>
        </w:tc>
        <w:tc>
          <w:tcPr>
            <w:tcW w:w="2160" w:type="dxa"/>
          </w:tcPr>
          <w:p w14:paraId="583D893B" w14:textId="77777777" w:rsidR="005377F9" w:rsidRPr="00C31E24" w:rsidRDefault="005377F9" w:rsidP="00D74F31">
            <w:pPr>
              <w:pStyle w:val="TAH"/>
            </w:pPr>
            <w:r w:rsidRPr="00C31E24">
              <w:t>Value/remark</w:t>
            </w:r>
          </w:p>
        </w:tc>
        <w:tc>
          <w:tcPr>
            <w:tcW w:w="2160" w:type="dxa"/>
          </w:tcPr>
          <w:p w14:paraId="4BC670E1" w14:textId="77777777" w:rsidR="005377F9" w:rsidRPr="00C31E24" w:rsidRDefault="005377F9" w:rsidP="00D74F31">
            <w:pPr>
              <w:pStyle w:val="TAH"/>
            </w:pPr>
            <w:r w:rsidRPr="00C31E24">
              <w:t>Comment</w:t>
            </w:r>
          </w:p>
        </w:tc>
        <w:tc>
          <w:tcPr>
            <w:tcW w:w="1463" w:type="dxa"/>
          </w:tcPr>
          <w:p w14:paraId="16E5366A" w14:textId="77777777" w:rsidR="005377F9" w:rsidRPr="00C31E24" w:rsidRDefault="005377F9" w:rsidP="00D74F31">
            <w:pPr>
              <w:pStyle w:val="TAH"/>
            </w:pPr>
            <w:r w:rsidRPr="00C31E24">
              <w:t>Reference</w:t>
            </w:r>
          </w:p>
        </w:tc>
        <w:tc>
          <w:tcPr>
            <w:tcW w:w="1057" w:type="dxa"/>
          </w:tcPr>
          <w:p w14:paraId="72654FB4" w14:textId="77777777" w:rsidR="005377F9" w:rsidRPr="00C31E24" w:rsidRDefault="005377F9" w:rsidP="00D74F31">
            <w:pPr>
              <w:pStyle w:val="TAH"/>
            </w:pPr>
            <w:r w:rsidRPr="00C31E24">
              <w:t>Condition</w:t>
            </w:r>
          </w:p>
        </w:tc>
      </w:tr>
      <w:tr w:rsidR="005377F9" w:rsidRPr="00C31E24" w14:paraId="548E82C6" w14:textId="77777777" w:rsidTr="00D74F31">
        <w:tc>
          <w:tcPr>
            <w:tcW w:w="2677" w:type="dxa"/>
          </w:tcPr>
          <w:p w14:paraId="75747547" w14:textId="77777777" w:rsidR="005377F9" w:rsidRPr="00C31E24" w:rsidRDefault="005377F9" w:rsidP="00D74F31">
            <w:pPr>
              <w:pStyle w:val="TAL"/>
              <w:rPr>
                <w:b/>
                <w:bCs/>
              </w:rPr>
            </w:pPr>
            <w:r w:rsidRPr="00C31E24">
              <w:rPr>
                <w:b/>
                <w:bCs/>
              </w:rPr>
              <w:t>Content-Type</w:t>
            </w:r>
          </w:p>
        </w:tc>
        <w:tc>
          <w:tcPr>
            <w:tcW w:w="2160" w:type="dxa"/>
          </w:tcPr>
          <w:p w14:paraId="0FC40A8D" w14:textId="77777777" w:rsidR="005377F9" w:rsidRPr="00C31E24" w:rsidRDefault="005377F9" w:rsidP="00D74F31">
            <w:pPr>
              <w:pStyle w:val="TAL"/>
            </w:pPr>
            <w:r w:rsidRPr="00C31E24">
              <w:t>not present</w:t>
            </w:r>
          </w:p>
        </w:tc>
        <w:tc>
          <w:tcPr>
            <w:tcW w:w="2160" w:type="dxa"/>
          </w:tcPr>
          <w:p w14:paraId="6ED56A1C" w14:textId="77777777" w:rsidR="005377F9" w:rsidRPr="00C31E24" w:rsidRDefault="005377F9" w:rsidP="00D74F31">
            <w:pPr>
              <w:pStyle w:val="TAL"/>
            </w:pPr>
          </w:p>
        </w:tc>
        <w:tc>
          <w:tcPr>
            <w:tcW w:w="1463" w:type="dxa"/>
          </w:tcPr>
          <w:p w14:paraId="0C54986E" w14:textId="77777777" w:rsidR="005377F9" w:rsidRPr="00C31E24" w:rsidRDefault="005377F9" w:rsidP="00D74F31">
            <w:pPr>
              <w:pStyle w:val="TAL"/>
            </w:pPr>
          </w:p>
        </w:tc>
        <w:tc>
          <w:tcPr>
            <w:tcW w:w="1057" w:type="dxa"/>
          </w:tcPr>
          <w:p w14:paraId="246868F0" w14:textId="77777777" w:rsidR="005377F9" w:rsidRPr="00C31E24" w:rsidRDefault="005377F9" w:rsidP="00D74F31">
            <w:pPr>
              <w:pStyle w:val="TAL"/>
            </w:pPr>
          </w:p>
        </w:tc>
      </w:tr>
      <w:tr w:rsidR="005377F9" w:rsidRPr="00C31E24" w14:paraId="13A5BC0F" w14:textId="77777777" w:rsidTr="00D74F31">
        <w:tc>
          <w:tcPr>
            <w:tcW w:w="2677" w:type="dxa"/>
          </w:tcPr>
          <w:p w14:paraId="7A3BB99F" w14:textId="77777777" w:rsidR="005377F9" w:rsidRPr="00C31E24" w:rsidRDefault="005377F9" w:rsidP="00D74F31">
            <w:pPr>
              <w:pStyle w:val="TAL"/>
              <w:rPr>
                <w:b/>
                <w:bCs/>
              </w:rPr>
            </w:pPr>
            <w:r w:rsidRPr="00C31E24">
              <w:rPr>
                <w:b/>
                <w:bCs/>
              </w:rPr>
              <w:t>Content-Length</w:t>
            </w:r>
          </w:p>
        </w:tc>
        <w:tc>
          <w:tcPr>
            <w:tcW w:w="2160" w:type="dxa"/>
          </w:tcPr>
          <w:p w14:paraId="604D04D7" w14:textId="77777777" w:rsidR="005377F9" w:rsidRPr="00C31E24" w:rsidRDefault="005377F9" w:rsidP="00D74F31">
            <w:pPr>
              <w:pStyle w:val="TAL"/>
            </w:pPr>
          </w:p>
        </w:tc>
        <w:tc>
          <w:tcPr>
            <w:tcW w:w="2160" w:type="dxa"/>
          </w:tcPr>
          <w:p w14:paraId="05BFA485" w14:textId="77777777" w:rsidR="005377F9" w:rsidRPr="00C31E24" w:rsidRDefault="005377F9" w:rsidP="00D74F31">
            <w:pPr>
              <w:pStyle w:val="TAL"/>
            </w:pPr>
          </w:p>
        </w:tc>
        <w:tc>
          <w:tcPr>
            <w:tcW w:w="1463" w:type="dxa"/>
          </w:tcPr>
          <w:p w14:paraId="241731D3" w14:textId="77777777" w:rsidR="005377F9" w:rsidRPr="00C31E24" w:rsidRDefault="005377F9" w:rsidP="00D74F31">
            <w:pPr>
              <w:pStyle w:val="TAL"/>
            </w:pPr>
          </w:p>
        </w:tc>
        <w:tc>
          <w:tcPr>
            <w:tcW w:w="1057" w:type="dxa"/>
          </w:tcPr>
          <w:p w14:paraId="28DF2546" w14:textId="77777777" w:rsidR="005377F9" w:rsidRPr="00C31E24" w:rsidRDefault="005377F9" w:rsidP="00D74F31">
            <w:pPr>
              <w:pStyle w:val="TAL"/>
            </w:pPr>
          </w:p>
        </w:tc>
      </w:tr>
      <w:tr w:rsidR="005377F9" w:rsidRPr="00C31E24" w14:paraId="735E4DCE" w14:textId="77777777" w:rsidTr="00D74F31">
        <w:tc>
          <w:tcPr>
            <w:tcW w:w="2677" w:type="dxa"/>
          </w:tcPr>
          <w:p w14:paraId="582C45D1" w14:textId="77777777" w:rsidR="005377F9" w:rsidRPr="00C31E24" w:rsidRDefault="005377F9" w:rsidP="00D74F31">
            <w:pPr>
              <w:pStyle w:val="TAL"/>
            </w:pPr>
            <w:r w:rsidRPr="00C31E24">
              <w:t xml:space="preserve">  value</w:t>
            </w:r>
          </w:p>
        </w:tc>
        <w:tc>
          <w:tcPr>
            <w:tcW w:w="2160" w:type="dxa"/>
          </w:tcPr>
          <w:p w14:paraId="357F4FDF" w14:textId="77777777" w:rsidR="005377F9" w:rsidRPr="00C31E24" w:rsidRDefault="005377F9" w:rsidP="00D74F31">
            <w:pPr>
              <w:pStyle w:val="TAL"/>
            </w:pPr>
            <w:r w:rsidRPr="00C31E24">
              <w:t>'0'</w:t>
            </w:r>
          </w:p>
        </w:tc>
        <w:tc>
          <w:tcPr>
            <w:tcW w:w="2160" w:type="dxa"/>
          </w:tcPr>
          <w:p w14:paraId="7027FBE5" w14:textId="77777777" w:rsidR="005377F9" w:rsidRPr="00C31E24" w:rsidRDefault="005377F9" w:rsidP="00D74F31">
            <w:pPr>
              <w:pStyle w:val="TAL"/>
            </w:pPr>
            <w:r w:rsidRPr="00C31E24">
              <w:t>No message body included</w:t>
            </w:r>
          </w:p>
        </w:tc>
        <w:tc>
          <w:tcPr>
            <w:tcW w:w="1463" w:type="dxa"/>
          </w:tcPr>
          <w:p w14:paraId="48F770E2" w14:textId="77777777" w:rsidR="005377F9" w:rsidRPr="00C31E24" w:rsidRDefault="005377F9" w:rsidP="00D74F31">
            <w:pPr>
              <w:pStyle w:val="TAL"/>
            </w:pPr>
          </w:p>
        </w:tc>
        <w:tc>
          <w:tcPr>
            <w:tcW w:w="1057" w:type="dxa"/>
          </w:tcPr>
          <w:p w14:paraId="57B26F22" w14:textId="77777777" w:rsidR="005377F9" w:rsidRPr="00C31E24" w:rsidRDefault="005377F9" w:rsidP="00D74F31">
            <w:pPr>
              <w:pStyle w:val="TAL"/>
            </w:pPr>
          </w:p>
        </w:tc>
      </w:tr>
    </w:tbl>
    <w:p w14:paraId="03DBCB9B" w14:textId="77777777" w:rsidR="005377F9" w:rsidRPr="00C31E24" w:rsidRDefault="005377F9" w:rsidP="005377F9"/>
    <w:p w14:paraId="49CE4328" w14:textId="2CA29265" w:rsidR="005377F9" w:rsidRPr="00C31E24" w:rsidRDefault="005377F9" w:rsidP="005377F9">
      <w:r w:rsidRPr="00C31E24">
        <w:t>Table 6.1.1.11.3.3-5: Void</w:t>
      </w:r>
    </w:p>
    <w:p w14:paraId="71549EAF" w14:textId="3218BFF9" w:rsidR="005377F9" w:rsidRPr="00C31E24" w:rsidRDefault="005377F9" w:rsidP="005377F9">
      <w:pPr>
        <w:pStyle w:val="TH"/>
      </w:pPr>
      <w:r w:rsidRPr="00C31E24">
        <w:t>Table 6.1.1.11.3.3-6: VoidTable 6.1.1.11.3.3-7: Receive Media Request (Step 9,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C31E24" w14:paraId="1F8C3756" w14:textId="77777777" w:rsidTr="00D74F31">
        <w:trPr>
          <w:tblHeader/>
        </w:trPr>
        <w:tc>
          <w:tcPr>
            <w:tcW w:w="9634" w:type="dxa"/>
            <w:gridSpan w:val="5"/>
          </w:tcPr>
          <w:p w14:paraId="56589656" w14:textId="77777777" w:rsidR="005377F9" w:rsidRPr="00C31E24" w:rsidRDefault="005377F9" w:rsidP="00D74F31">
            <w:pPr>
              <w:pStyle w:val="TAL"/>
              <w:keepNext w:val="0"/>
              <w:keepLines w:val="0"/>
              <w:widowControl w:val="0"/>
            </w:pPr>
            <w:r w:rsidRPr="00C31E24">
              <w:rPr>
                <w:rFonts w:cs="Arial"/>
                <w:bCs/>
                <w:szCs w:val="18"/>
              </w:rPr>
              <w:t>Derivation</w:t>
            </w:r>
            <w:r w:rsidRPr="00C31E24">
              <w:rPr>
                <w:rFonts w:cs="Arial"/>
                <w:szCs w:val="18"/>
              </w:rPr>
              <w:t xml:space="preserve"> Path: TS 36.579-1 [2], Table 5.5.11.1.4-1</w:t>
            </w:r>
          </w:p>
        </w:tc>
      </w:tr>
      <w:tr w:rsidR="005377F9" w:rsidRPr="00C31E24" w14:paraId="14615594" w14:textId="77777777" w:rsidTr="00D74F31">
        <w:trPr>
          <w:tblHeader/>
        </w:trPr>
        <w:tc>
          <w:tcPr>
            <w:tcW w:w="2709" w:type="dxa"/>
          </w:tcPr>
          <w:p w14:paraId="6133ACC4" w14:textId="77777777" w:rsidR="005377F9" w:rsidRPr="00C31E24" w:rsidRDefault="005377F9" w:rsidP="00D74F31">
            <w:pPr>
              <w:pStyle w:val="TAH"/>
            </w:pPr>
            <w:r w:rsidRPr="00C31E24">
              <w:t>Information Element</w:t>
            </w:r>
          </w:p>
        </w:tc>
        <w:tc>
          <w:tcPr>
            <w:tcW w:w="2187" w:type="dxa"/>
          </w:tcPr>
          <w:p w14:paraId="1677C2D5" w14:textId="77777777" w:rsidR="005377F9" w:rsidRPr="00C31E24" w:rsidRDefault="005377F9" w:rsidP="00D74F31">
            <w:pPr>
              <w:pStyle w:val="TAH"/>
            </w:pPr>
            <w:r w:rsidRPr="00C31E24">
              <w:t>Value/remark</w:t>
            </w:r>
          </w:p>
        </w:tc>
        <w:tc>
          <w:tcPr>
            <w:tcW w:w="2187" w:type="dxa"/>
          </w:tcPr>
          <w:p w14:paraId="0B7A20E0" w14:textId="77777777" w:rsidR="005377F9" w:rsidRPr="00C31E24" w:rsidRDefault="005377F9" w:rsidP="00D74F31">
            <w:pPr>
              <w:pStyle w:val="TAH"/>
            </w:pPr>
            <w:r w:rsidRPr="00C31E24">
              <w:t>Comment</w:t>
            </w:r>
          </w:p>
        </w:tc>
        <w:tc>
          <w:tcPr>
            <w:tcW w:w="1367" w:type="dxa"/>
          </w:tcPr>
          <w:p w14:paraId="674BED64" w14:textId="77777777" w:rsidR="005377F9" w:rsidRPr="00C31E24" w:rsidRDefault="005377F9" w:rsidP="00D74F31">
            <w:pPr>
              <w:pStyle w:val="TAH"/>
            </w:pPr>
            <w:r w:rsidRPr="00C31E24">
              <w:t>Reference</w:t>
            </w:r>
          </w:p>
        </w:tc>
        <w:tc>
          <w:tcPr>
            <w:tcW w:w="1184" w:type="dxa"/>
          </w:tcPr>
          <w:p w14:paraId="66DF021F" w14:textId="77777777" w:rsidR="005377F9" w:rsidRPr="00C31E24" w:rsidRDefault="005377F9" w:rsidP="00D74F31">
            <w:pPr>
              <w:pStyle w:val="TAH"/>
            </w:pPr>
            <w:r w:rsidRPr="00C31E24">
              <w:t>Condition</w:t>
            </w:r>
          </w:p>
        </w:tc>
      </w:tr>
      <w:tr w:rsidR="005377F9" w:rsidRPr="00C31E24" w14:paraId="405246AE" w14:textId="77777777" w:rsidTr="00D74F31">
        <w:tc>
          <w:tcPr>
            <w:tcW w:w="2709" w:type="dxa"/>
          </w:tcPr>
          <w:p w14:paraId="751CBAF8" w14:textId="77777777" w:rsidR="005377F9" w:rsidRPr="00C31E24" w:rsidRDefault="005377F9" w:rsidP="00D74F31">
            <w:pPr>
              <w:pStyle w:val="TAL"/>
              <w:keepNext w:val="0"/>
              <w:keepLines w:val="0"/>
              <w:widowControl w:val="0"/>
              <w:rPr>
                <w:rFonts w:cs="Arial"/>
                <w:b/>
                <w:szCs w:val="18"/>
              </w:rPr>
            </w:pPr>
            <w:r w:rsidRPr="00C31E24">
              <w:rPr>
                <w:rFonts w:cs="Arial"/>
                <w:b/>
                <w:szCs w:val="18"/>
              </w:rPr>
              <w:t>Transmission Indicator</w:t>
            </w:r>
          </w:p>
        </w:tc>
        <w:tc>
          <w:tcPr>
            <w:tcW w:w="2187" w:type="dxa"/>
          </w:tcPr>
          <w:p w14:paraId="6A3DC2BD" w14:textId="77777777" w:rsidR="005377F9" w:rsidRPr="00C31E24" w:rsidRDefault="005377F9" w:rsidP="00D74F31">
            <w:pPr>
              <w:pStyle w:val="TAL"/>
              <w:keepNext w:val="0"/>
              <w:keepLines w:val="0"/>
              <w:widowControl w:val="0"/>
              <w:rPr>
                <w:rFonts w:cs="Arial"/>
                <w:bCs/>
                <w:szCs w:val="18"/>
              </w:rPr>
            </w:pPr>
          </w:p>
        </w:tc>
        <w:tc>
          <w:tcPr>
            <w:tcW w:w="2187" w:type="dxa"/>
          </w:tcPr>
          <w:p w14:paraId="5E64B63C" w14:textId="77777777" w:rsidR="005377F9" w:rsidRPr="00C31E24" w:rsidRDefault="005377F9" w:rsidP="00D74F31">
            <w:pPr>
              <w:spacing w:after="0"/>
              <w:rPr>
                <w:rFonts w:ascii="Arial" w:hAnsi="Arial" w:cs="Arial"/>
                <w:sz w:val="18"/>
                <w:szCs w:val="18"/>
                <w:lang w:eastAsia="x-none"/>
              </w:rPr>
            </w:pPr>
          </w:p>
        </w:tc>
        <w:tc>
          <w:tcPr>
            <w:tcW w:w="1367" w:type="dxa"/>
          </w:tcPr>
          <w:p w14:paraId="58AFF303" w14:textId="77777777" w:rsidR="005377F9" w:rsidRPr="00C31E24" w:rsidRDefault="005377F9" w:rsidP="00D74F31">
            <w:pPr>
              <w:pStyle w:val="TAL"/>
              <w:keepNext w:val="0"/>
              <w:keepLines w:val="0"/>
              <w:widowControl w:val="0"/>
            </w:pPr>
          </w:p>
        </w:tc>
        <w:tc>
          <w:tcPr>
            <w:tcW w:w="1184" w:type="dxa"/>
            <w:vAlign w:val="bottom"/>
          </w:tcPr>
          <w:p w14:paraId="710AA469" w14:textId="77777777" w:rsidR="005377F9" w:rsidRPr="00C31E24" w:rsidRDefault="005377F9" w:rsidP="00D74F31">
            <w:pPr>
              <w:pStyle w:val="TAL"/>
              <w:keepNext w:val="0"/>
              <w:keepLines w:val="0"/>
              <w:widowControl w:val="0"/>
            </w:pPr>
          </w:p>
        </w:tc>
      </w:tr>
      <w:tr w:rsidR="005377F9" w:rsidRPr="00C31E24" w14:paraId="0AB9E2D4" w14:textId="77777777" w:rsidTr="00D74F31">
        <w:tc>
          <w:tcPr>
            <w:tcW w:w="2709" w:type="dxa"/>
          </w:tcPr>
          <w:p w14:paraId="2F6E68D7" w14:textId="77777777" w:rsidR="005377F9" w:rsidRPr="00C31E24" w:rsidRDefault="005377F9" w:rsidP="00D74F31">
            <w:pPr>
              <w:pStyle w:val="TAL"/>
              <w:keepNext w:val="0"/>
              <w:keepLines w:val="0"/>
              <w:widowControl w:val="0"/>
              <w:rPr>
                <w:rFonts w:cs="Arial"/>
                <w:bCs/>
                <w:szCs w:val="18"/>
              </w:rPr>
            </w:pPr>
            <w:r w:rsidRPr="00C31E24">
              <w:rPr>
                <w:rFonts w:cs="Arial"/>
                <w:b/>
                <w:szCs w:val="18"/>
              </w:rPr>
              <w:t xml:space="preserve">  </w:t>
            </w:r>
            <w:r w:rsidRPr="00C31E24">
              <w:rPr>
                <w:rFonts w:cs="Arial"/>
                <w:bCs/>
                <w:szCs w:val="18"/>
              </w:rPr>
              <w:t>Transmission Indicator</w:t>
            </w:r>
          </w:p>
        </w:tc>
        <w:tc>
          <w:tcPr>
            <w:tcW w:w="2187" w:type="dxa"/>
          </w:tcPr>
          <w:p w14:paraId="39B8BB99" w14:textId="77777777" w:rsidR="005377F9" w:rsidRPr="00C31E24" w:rsidRDefault="005377F9" w:rsidP="00D74F31">
            <w:pPr>
              <w:pStyle w:val="TAL"/>
              <w:keepNext w:val="0"/>
              <w:keepLines w:val="0"/>
              <w:widowControl w:val="0"/>
            </w:pPr>
            <w:r w:rsidRPr="00C31E24">
              <w:rPr>
                <w:rFonts w:cs="Arial"/>
                <w:bCs/>
                <w:szCs w:val="18"/>
              </w:rPr>
              <w:t>'0000100000000000'</w:t>
            </w:r>
          </w:p>
        </w:tc>
        <w:tc>
          <w:tcPr>
            <w:tcW w:w="2187" w:type="dxa"/>
          </w:tcPr>
          <w:p w14:paraId="7F01BEF6" w14:textId="77777777" w:rsidR="005377F9" w:rsidRPr="00C31E24" w:rsidRDefault="005377F9" w:rsidP="00D74F31">
            <w:pPr>
              <w:pStyle w:val="TAL"/>
            </w:pPr>
            <w:r w:rsidRPr="00C31E24">
              <w:t>E = Imminent Peril</w:t>
            </w:r>
          </w:p>
        </w:tc>
        <w:tc>
          <w:tcPr>
            <w:tcW w:w="1367" w:type="dxa"/>
          </w:tcPr>
          <w:p w14:paraId="0107D02B" w14:textId="77777777" w:rsidR="005377F9" w:rsidRPr="00C31E24" w:rsidRDefault="005377F9" w:rsidP="00D74F31">
            <w:pPr>
              <w:pStyle w:val="TAL"/>
              <w:keepNext w:val="0"/>
              <w:keepLines w:val="0"/>
              <w:widowControl w:val="0"/>
            </w:pPr>
          </w:p>
        </w:tc>
        <w:tc>
          <w:tcPr>
            <w:tcW w:w="1184" w:type="dxa"/>
            <w:vAlign w:val="bottom"/>
          </w:tcPr>
          <w:p w14:paraId="23C9AB35" w14:textId="77777777" w:rsidR="005377F9" w:rsidRPr="00C31E24" w:rsidRDefault="005377F9" w:rsidP="00D74F31">
            <w:pPr>
              <w:pStyle w:val="TAL"/>
              <w:keepNext w:val="0"/>
              <w:keepLines w:val="0"/>
              <w:widowControl w:val="0"/>
            </w:pPr>
          </w:p>
        </w:tc>
      </w:tr>
    </w:tbl>
    <w:p w14:paraId="183FA470" w14:textId="77777777" w:rsidR="005377F9" w:rsidRPr="00C31E24" w:rsidRDefault="005377F9" w:rsidP="005377F9"/>
    <w:p w14:paraId="5C942E78" w14:textId="77777777" w:rsidR="005377F9" w:rsidRPr="00C31E24" w:rsidRDefault="005377F9" w:rsidP="005377F9">
      <w:pPr>
        <w:pStyle w:val="TH"/>
      </w:pPr>
      <w:r w:rsidRPr="00C31E24">
        <w:t>Table 6.1.1.11.3.3-8: Receive Media Response (Step 10,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C31E24" w14:paraId="759C90A8" w14:textId="77777777" w:rsidTr="00D74F31">
        <w:trPr>
          <w:tblHeader/>
        </w:trPr>
        <w:tc>
          <w:tcPr>
            <w:tcW w:w="9634" w:type="dxa"/>
            <w:gridSpan w:val="5"/>
          </w:tcPr>
          <w:p w14:paraId="3BC7A89E" w14:textId="77777777" w:rsidR="005377F9" w:rsidRPr="00C31E24" w:rsidRDefault="005377F9" w:rsidP="00D74F31">
            <w:pPr>
              <w:pStyle w:val="TAL"/>
              <w:keepNext w:val="0"/>
              <w:keepLines w:val="0"/>
              <w:widowControl w:val="0"/>
            </w:pPr>
            <w:r w:rsidRPr="00C31E24">
              <w:rPr>
                <w:rFonts w:cs="Arial"/>
                <w:bCs/>
                <w:szCs w:val="18"/>
              </w:rPr>
              <w:t>Derivation</w:t>
            </w:r>
            <w:r w:rsidRPr="00C31E24">
              <w:rPr>
                <w:rFonts w:cs="Arial"/>
                <w:szCs w:val="18"/>
              </w:rPr>
              <w:t xml:space="preserve"> Path: TS 36.579-1 [2], Table 5.5.11.2.8-1</w:t>
            </w:r>
          </w:p>
        </w:tc>
      </w:tr>
      <w:tr w:rsidR="005377F9" w:rsidRPr="00C31E24" w14:paraId="0FCD27CE" w14:textId="77777777" w:rsidTr="00D74F31">
        <w:trPr>
          <w:tblHeader/>
        </w:trPr>
        <w:tc>
          <w:tcPr>
            <w:tcW w:w="2709" w:type="dxa"/>
          </w:tcPr>
          <w:p w14:paraId="12668661" w14:textId="77777777" w:rsidR="005377F9" w:rsidRPr="00C31E24" w:rsidRDefault="005377F9" w:rsidP="00D74F31">
            <w:pPr>
              <w:pStyle w:val="TAH"/>
            </w:pPr>
            <w:r w:rsidRPr="00C31E24">
              <w:t>Information Element</w:t>
            </w:r>
          </w:p>
        </w:tc>
        <w:tc>
          <w:tcPr>
            <w:tcW w:w="2187" w:type="dxa"/>
          </w:tcPr>
          <w:p w14:paraId="023DE8C5" w14:textId="77777777" w:rsidR="005377F9" w:rsidRPr="00C31E24" w:rsidRDefault="005377F9" w:rsidP="00D74F31">
            <w:pPr>
              <w:pStyle w:val="TAH"/>
            </w:pPr>
            <w:r w:rsidRPr="00C31E24">
              <w:t>Value/remark</w:t>
            </w:r>
          </w:p>
        </w:tc>
        <w:tc>
          <w:tcPr>
            <w:tcW w:w="2187" w:type="dxa"/>
          </w:tcPr>
          <w:p w14:paraId="1C178384" w14:textId="77777777" w:rsidR="005377F9" w:rsidRPr="00C31E24" w:rsidRDefault="005377F9" w:rsidP="00D74F31">
            <w:pPr>
              <w:pStyle w:val="TAH"/>
            </w:pPr>
            <w:r w:rsidRPr="00C31E24">
              <w:t>Comment</w:t>
            </w:r>
          </w:p>
        </w:tc>
        <w:tc>
          <w:tcPr>
            <w:tcW w:w="1367" w:type="dxa"/>
          </w:tcPr>
          <w:p w14:paraId="4D1D3067" w14:textId="77777777" w:rsidR="005377F9" w:rsidRPr="00C31E24" w:rsidRDefault="005377F9" w:rsidP="00D74F31">
            <w:pPr>
              <w:pStyle w:val="TAH"/>
            </w:pPr>
            <w:r w:rsidRPr="00C31E24">
              <w:t>Reference</w:t>
            </w:r>
          </w:p>
        </w:tc>
        <w:tc>
          <w:tcPr>
            <w:tcW w:w="1184" w:type="dxa"/>
          </w:tcPr>
          <w:p w14:paraId="73D6BAE7" w14:textId="77777777" w:rsidR="005377F9" w:rsidRPr="00C31E24" w:rsidRDefault="005377F9" w:rsidP="00D74F31">
            <w:pPr>
              <w:pStyle w:val="TAH"/>
            </w:pPr>
            <w:r w:rsidRPr="00C31E24">
              <w:t>Condition</w:t>
            </w:r>
          </w:p>
        </w:tc>
      </w:tr>
      <w:tr w:rsidR="005377F9" w:rsidRPr="00C31E24" w14:paraId="32580405" w14:textId="77777777" w:rsidTr="00D74F31">
        <w:tc>
          <w:tcPr>
            <w:tcW w:w="2709" w:type="dxa"/>
          </w:tcPr>
          <w:p w14:paraId="4C7CD54A" w14:textId="77777777" w:rsidR="005377F9" w:rsidRPr="00C31E24" w:rsidRDefault="005377F9" w:rsidP="00D74F31">
            <w:pPr>
              <w:pStyle w:val="TAL"/>
              <w:keepNext w:val="0"/>
              <w:keepLines w:val="0"/>
              <w:widowControl w:val="0"/>
              <w:rPr>
                <w:rFonts w:cs="Arial"/>
                <w:b/>
                <w:szCs w:val="18"/>
              </w:rPr>
            </w:pPr>
            <w:r w:rsidRPr="00C31E24">
              <w:rPr>
                <w:rFonts w:cs="Arial"/>
                <w:b/>
                <w:szCs w:val="18"/>
              </w:rPr>
              <w:t>Transmission Indicator</w:t>
            </w:r>
          </w:p>
        </w:tc>
        <w:tc>
          <w:tcPr>
            <w:tcW w:w="2187" w:type="dxa"/>
          </w:tcPr>
          <w:p w14:paraId="6C0F4E59" w14:textId="77777777" w:rsidR="005377F9" w:rsidRPr="00C31E24" w:rsidRDefault="005377F9" w:rsidP="00D74F31">
            <w:pPr>
              <w:pStyle w:val="TAL"/>
              <w:keepNext w:val="0"/>
              <w:keepLines w:val="0"/>
              <w:widowControl w:val="0"/>
              <w:rPr>
                <w:rFonts w:cs="Arial"/>
                <w:bCs/>
                <w:szCs w:val="18"/>
              </w:rPr>
            </w:pPr>
          </w:p>
        </w:tc>
        <w:tc>
          <w:tcPr>
            <w:tcW w:w="2187" w:type="dxa"/>
          </w:tcPr>
          <w:p w14:paraId="223D9DB3" w14:textId="77777777" w:rsidR="005377F9" w:rsidRPr="00C31E24" w:rsidRDefault="005377F9" w:rsidP="00D74F31">
            <w:pPr>
              <w:spacing w:after="0"/>
              <w:rPr>
                <w:rFonts w:ascii="Arial" w:hAnsi="Arial" w:cs="Arial"/>
                <w:sz w:val="18"/>
                <w:szCs w:val="18"/>
                <w:lang w:eastAsia="x-none"/>
              </w:rPr>
            </w:pPr>
          </w:p>
        </w:tc>
        <w:tc>
          <w:tcPr>
            <w:tcW w:w="1367" w:type="dxa"/>
          </w:tcPr>
          <w:p w14:paraId="30D7AF20" w14:textId="77777777" w:rsidR="005377F9" w:rsidRPr="00C31E24" w:rsidRDefault="005377F9" w:rsidP="00D74F31">
            <w:pPr>
              <w:pStyle w:val="TAL"/>
              <w:keepNext w:val="0"/>
              <w:keepLines w:val="0"/>
              <w:widowControl w:val="0"/>
            </w:pPr>
          </w:p>
        </w:tc>
        <w:tc>
          <w:tcPr>
            <w:tcW w:w="1184" w:type="dxa"/>
            <w:vAlign w:val="bottom"/>
          </w:tcPr>
          <w:p w14:paraId="5D6622F5" w14:textId="77777777" w:rsidR="005377F9" w:rsidRPr="00C31E24" w:rsidRDefault="005377F9" w:rsidP="00D74F31">
            <w:pPr>
              <w:pStyle w:val="TAL"/>
              <w:keepNext w:val="0"/>
              <w:keepLines w:val="0"/>
              <w:widowControl w:val="0"/>
            </w:pPr>
          </w:p>
        </w:tc>
      </w:tr>
      <w:tr w:rsidR="005377F9" w:rsidRPr="00C31E24" w14:paraId="243F6555" w14:textId="77777777" w:rsidTr="00D74F31">
        <w:tc>
          <w:tcPr>
            <w:tcW w:w="2709" w:type="dxa"/>
          </w:tcPr>
          <w:p w14:paraId="759F06AF" w14:textId="77777777" w:rsidR="005377F9" w:rsidRPr="00C31E24" w:rsidRDefault="005377F9" w:rsidP="00D74F31">
            <w:pPr>
              <w:pStyle w:val="TAL"/>
              <w:keepNext w:val="0"/>
              <w:keepLines w:val="0"/>
              <w:widowControl w:val="0"/>
              <w:rPr>
                <w:rFonts w:cs="Arial"/>
                <w:bCs/>
                <w:szCs w:val="18"/>
              </w:rPr>
            </w:pPr>
            <w:r w:rsidRPr="00C31E24">
              <w:rPr>
                <w:rFonts w:cs="Arial"/>
                <w:b/>
                <w:szCs w:val="18"/>
              </w:rPr>
              <w:t xml:space="preserve">  </w:t>
            </w:r>
            <w:r w:rsidRPr="00C31E24">
              <w:rPr>
                <w:rFonts w:cs="Arial"/>
                <w:bCs/>
                <w:szCs w:val="18"/>
              </w:rPr>
              <w:t>Transmission Indicator</w:t>
            </w:r>
          </w:p>
        </w:tc>
        <w:tc>
          <w:tcPr>
            <w:tcW w:w="2187" w:type="dxa"/>
          </w:tcPr>
          <w:p w14:paraId="70D063BA" w14:textId="77777777" w:rsidR="005377F9" w:rsidRPr="00C31E24" w:rsidRDefault="005377F9" w:rsidP="00D74F31">
            <w:pPr>
              <w:pStyle w:val="TAL"/>
              <w:keepNext w:val="0"/>
              <w:keepLines w:val="0"/>
              <w:widowControl w:val="0"/>
            </w:pPr>
            <w:r w:rsidRPr="00C31E24">
              <w:rPr>
                <w:rFonts w:cs="Arial"/>
                <w:bCs/>
                <w:szCs w:val="18"/>
              </w:rPr>
              <w:t>'0000100000000000'</w:t>
            </w:r>
          </w:p>
        </w:tc>
        <w:tc>
          <w:tcPr>
            <w:tcW w:w="2187" w:type="dxa"/>
          </w:tcPr>
          <w:p w14:paraId="058ED607" w14:textId="77777777" w:rsidR="005377F9" w:rsidRPr="00C31E24" w:rsidRDefault="005377F9" w:rsidP="00D74F31">
            <w:pPr>
              <w:pStyle w:val="TAL"/>
              <w:keepNext w:val="0"/>
              <w:keepLines w:val="0"/>
              <w:widowControl w:val="0"/>
            </w:pPr>
            <w:r w:rsidRPr="00C31E24">
              <w:t>E = Imminent Peril</w:t>
            </w:r>
          </w:p>
        </w:tc>
        <w:tc>
          <w:tcPr>
            <w:tcW w:w="1367" w:type="dxa"/>
          </w:tcPr>
          <w:p w14:paraId="53B57CF8" w14:textId="77777777" w:rsidR="005377F9" w:rsidRPr="00C31E24" w:rsidRDefault="005377F9" w:rsidP="00D74F31">
            <w:pPr>
              <w:pStyle w:val="TAL"/>
              <w:keepNext w:val="0"/>
              <w:keepLines w:val="0"/>
              <w:widowControl w:val="0"/>
            </w:pPr>
          </w:p>
        </w:tc>
        <w:tc>
          <w:tcPr>
            <w:tcW w:w="1184" w:type="dxa"/>
            <w:vAlign w:val="bottom"/>
          </w:tcPr>
          <w:p w14:paraId="7488194C" w14:textId="77777777" w:rsidR="005377F9" w:rsidRPr="00C31E24" w:rsidRDefault="005377F9" w:rsidP="00D74F31">
            <w:pPr>
              <w:pStyle w:val="TAL"/>
              <w:keepNext w:val="0"/>
              <w:keepLines w:val="0"/>
              <w:widowControl w:val="0"/>
            </w:pPr>
          </w:p>
        </w:tc>
      </w:tr>
    </w:tbl>
    <w:p w14:paraId="2F1F36EF" w14:textId="77777777" w:rsidR="005377F9" w:rsidRPr="00C31E24" w:rsidRDefault="005377F9" w:rsidP="005377F9"/>
    <w:p w14:paraId="5B8B4C7C" w14:textId="77777777" w:rsidR="005377F9" w:rsidRPr="00C31E24" w:rsidRDefault="005377F9" w:rsidP="005377F9">
      <w:pPr>
        <w:pStyle w:val="TH"/>
      </w:pPr>
      <w:r w:rsidRPr="00C31E24">
        <w:t>Table 6.1.1.11.3.3-9: Media Reception End Request (Step 12, Table 6.1.1.6.3.2-1)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5377F9" w:rsidRPr="00C31E24" w14:paraId="0BB334C7" w14:textId="77777777" w:rsidTr="00D74F31">
        <w:trPr>
          <w:tblHeader/>
        </w:trPr>
        <w:tc>
          <w:tcPr>
            <w:tcW w:w="9634" w:type="dxa"/>
            <w:gridSpan w:val="5"/>
          </w:tcPr>
          <w:p w14:paraId="0A020CD6" w14:textId="77777777" w:rsidR="005377F9" w:rsidRPr="00C31E24" w:rsidRDefault="005377F9" w:rsidP="00D74F31">
            <w:pPr>
              <w:pStyle w:val="TAL"/>
              <w:keepNext w:val="0"/>
              <w:keepLines w:val="0"/>
              <w:widowControl w:val="0"/>
            </w:pPr>
            <w:r w:rsidRPr="00C31E24">
              <w:rPr>
                <w:rFonts w:cs="Arial"/>
                <w:bCs/>
                <w:szCs w:val="18"/>
              </w:rPr>
              <w:t>Derivation</w:t>
            </w:r>
            <w:r w:rsidRPr="00C31E24">
              <w:rPr>
                <w:rFonts w:cs="Arial"/>
                <w:szCs w:val="18"/>
              </w:rPr>
              <w:t xml:space="preserve"> Path: TS 36.579-1 [2], Table 5.5.11.3.3-1</w:t>
            </w:r>
          </w:p>
        </w:tc>
      </w:tr>
      <w:tr w:rsidR="005377F9" w:rsidRPr="00C31E24" w14:paraId="40274F6F" w14:textId="77777777" w:rsidTr="00D74F31">
        <w:trPr>
          <w:tblHeader/>
        </w:trPr>
        <w:tc>
          <w:tcPr>
            <w:tcW w:w="2709" w:type="dxa"/>
          </w:tcPr>
          <w:p w14:paraId="74FC7142" w14:textId="77777777" w:rsidR="005377F9" w:rsidRPr="00C31E24" w:rsidRDefault="005377F9" w:rsidP="00D74F31">
            <w:pPr>
              <w:pStyle w:val="TAH"/>
            </w:pPr>
            <w:r w:rsidRPr="00C31E24">
              <w:t>Information Element</w:t>
            </w:r>
          </w:p>
        </w:tc>
        <w:tc>
          <w:tcPr>
            <w:tcW w:w="2187" w:type="dxa"/>
          </w:tcPr>
          <w:p w14:paraId="1391EF4F" w14:textId="77777777" w:rsidR="005377F9" w:rsidRPr="00C31E24" w:rsidRDefault="005377F9" w:rsidP="00D74F31">
            <w:pPr>
              <w:pStyle w:val="TAH"/>
            </w:pPr>
            <w:r w:rsidRPr="00C31E24">
              <w:t>Value/remark</w:t>
            </w:r>
          </w:p>
        </w:tc>
        <w:tc>
          <w:tcPr>
            <w:tcW w:w="2187" w:type="dxa"/>
          </w:tcPr>
          <w:p w14:paraId="609666C4" w14:textId="77777777" w:rsidR="005377F9" w:rsidRPr="00C31E24" w:rsidRDefault="005377F9" w:rsidP="00D74F31">
            <w:pPr>
              <w:pStyle w:val="TAH"/>
            </w:pPr>
            <w:r w:rsidRPr="00C31E24">
              <w:t>Comment</w:t>
            </w:r>
          </w:p>
        </w:tc>
        <w:tc>
          <w:tcPr>
            <w:tcW w:w="1367" w:type="dxa"/>
          </w:tcPr>
          <w:p w14:paraId="04F14878" w14:textId="77777777" w:rsidR="005377F9" w:rsidRPr="00C31E24" w:rsidRDefault="005377F9" w:rsidP="00D74F31">
            <w:pPr>
              <w:pStyle w:val="TAH"/>
            </w:pPr>
            <w:r w:rsidRPr="00C31E24">
              <w:t>Reference</w:t>
            </w:r>
          </w:p>
        </w:tc>
        <w:tc>
          <w:tcPr>
            <w:tcW w:w="1184" w:type="dxa"/>
          </w:tcPr>
          <w:p w14:paraId="3775E036" w14:textId="77777777" w:rsidR="005377F9" w:rsidRPr="00C31E24" w:rsidRDefault="005377F9" w:rsidP="00D74F31">
            <w:pPr>
              <w:pStyle w:val="TAH"/>
            </w:pPr>
            <w:r w:rsidRPr="00C31E24">
              <w:t>Condition</w:t>
            </w:r>
          </w:p>
        </w:tc>
      </w:tr>
      <w:tr w:rsidR="005377F9" w:rsidRPr="00C31E24" w14:paraId="7471C880" w14:textId="77777777" w:rsidTr="00D74F31">
        <w:tc>
          <w:tcPr>
            <w:tcW w:w="2709" w:type="dxa"/>
          </w:tcPr>
          <w:p w14:paraId="3F1F2AAB" w14:textId="77777777" w:rsidR="005377F9" w:rsidRPr="00C31E24" w:rsidRDefault="005377F9" w:rsidP="00D74F31">
            <w:pPr>
              <w:pStyle w:val="TAL"/>
              <w:keepNext w:val="0"/>
              <w:keepLines w:val="0"/>
              <w:widowControl w:val="0"/>
              <w:rPr>
                <w:rFonts w:cs="Arial"/>
                <w:b/>
                <w:szCs w:val="18"/>
              </w:rPr>
            </w:pPr>
            <w:r w:rsidRPr="00C31E24">
              <w:rPr>
                <w:rFonts w:cs="Arial"/>
                <w:b/>
                <w:szCs w:val="18"/>
              </w:rPr>
              <w:t>Transmission Indicator</w:t>
            </w:r>
          </w:p>
        </w:tc>
        <w:tc>
          <w:tcPr>
            <w:tcW w:w="2187" w:type="dxa"/>
          </w:tcPr>
          <w:p w14:paraId="29B4B7B1" w14:textId="77777777" w:rsidR="005377F9" w:rsidRPr="00C31E24" w:rsidRDefault="005377F9" w:rsidP="00D74F31">
            <w:pPr>
              <w:pStyle w:val="TAL"/>
              <w:keepNext w:val="0"/>
              <w:keepLines w:val="0"/>
              <w:widowControl w:val="0"/>
              <w:rPr>
                <w:rFonts w:cs="Arial"/>
                <w:bCs/>
                <w:szCs w:val="18"/>
              </w:rPr>
            </w:pPr>
          </w:p>
        </w:tc>
        <w:tc>
          <w:tcPr>
            <w:tcW w:w="2187" w:type="dxa"/>
          </w:tcPr>
          <w:p w14:paraId="14F7C56A" w14:textId="77777777" w:rsidR="005377F9" w:rsidRPr="00C31E24" w:rsidRDefault="005377F9" w:rsidP="00D74F31">
            <w:pPr>
              <w:spacing w:after="0"/>
              <w:rPr>
                <w:rFonts w:ascii="Arial" w:hAnsi="Arial" w:cs="Arial"/>
                <w:sz w:val="18"/>
                <w:szCs w:val="18"/>
                <w:lang w:eastAsia="x-none"/>
              </w:rPr>
            </w:pPr>
          </w:p>
        </w:tc>
        <w:tc>
          <w:tcPr>
            <w:tcW w:w="1367" w:type="dxa"/>
          </w:tcPr>
          <w:p w14:paraId="005D2B42" w14:textId="77777777" w:rsidR="005377F9" w:rsidRPr="00C31E24" w:rsidRDefault="005377F9" w:rsidP="00D74F31">
            <w:pPr>
              <w:pStyle w:val="TAL"/>
              <w:keepNext w:val="0"/>
              <w:keepLines w:val="0"/>
              <w:widowControl w:val="0"/>
            </w:pPr>
          </w:p>
        </w:tc>
        <w:tc>
          <w:tcPr>
            <w:tcW w:w="1184" w:type="dxa"/>
            <w:vAlign w:val="bottom"/>
          </w:tcPr>
          <w:p w14:paraId="11513BDA" w14:textId="77777777" w:rsidR="005377F9" w:rsidRPr="00C31E24" w:rsidRDefault="005377F9" w:rsidP="00D74F31">
            <w:pPr>
              <w:pStyle w:val="TAL"/>
              <w:keepNext w:val="0"/>
              <w:keepLines w:val="0"/>
              <w:widowControl w:val="0"/>
            </w:pPr>
          </w:p>
        </w:tc>
      </w:tr>
      <w:tr w:rsidR="005377F9" w:rsidRPr="00C31E24" w14:paraId="7C10E689" w14:textId="77777777" w:rsidTr="00D74F31">
        <w:tc>
          <w:tcPr>
            <w:tcW w:w="2709" w:type="dxa"/>
          </w:tcPr>
          <w:p w14:paraId="4C25C872" w14:textId="77777777" w:rsidR="005377F9" w:rsidRPr="00C31E24" w:rsidRDefault="005377F9" w:rsidP="00D74F31">
            <w:pPr>
              <w:pStyle w:val="TAL"/>
              <w:keepNext w:val="0"/>
              <w:keepLines w:val="0"/>
              <w:widowControl w:val="0"/>
              <w:rPr>
                <w:rFonts w:cs="Arial"/>
                <w:bCs/>
                <w:szCs w:val="18"/>
              </w:rPr>
            </w:pPr>
            <w:r w:rsidRPr="00C31E24">
              <w:rPr>
                <w:rFonts w:cs="Arial"/>
                <w:b/>
                <w:szCs w:val="18"/>
              </w:rPr>
              <w:t xml:space="preserve">  </w:t>
            </w:r>
            <w:r w:rsidRPr="00C31E24">
              <w:rPr>
                <w:rFonts w:cs="Arial"/>
                <w:bCs/>
                <w:szCs w:val="18"/>
              </w:rPr>
              <w:t>Transmission Indicator</w:t>
            </w:r>
          </w:p>
        </w:tc>
        <w:tc>
          <w:tcPr>
            <w:tcW w:w="2187" w:type="dxa"/>
          </w:tcPr>
          <w:p w14:paraId="6087A9AF" w14:textId="77777777" w:rsidR="005377F9" w:rsidRPr="00C31E24" w:rsidRDefault="005377F9" w:rsidP="00D74F31">
            <w:pPr>
              <w:pStyle w:val="TAL"/>
              <w:keepNext w:val="0"/>
              <w:keepLines w:val="0"/>
              <w:widowControl w:val="0"/>
            </w:pPr>
            <w:r w:rsidRPr="00C31E24">
              <w:rPr>
                <w:rFonts w:cs="Arial"/>
                <w:bCs/>
                <w:szCs w:val="18"/>
              </w:rPr>
              <w:t>'0000100000000000'</w:t>
            </w:r>
          </w:p>
        </w:tc>
        <w:tc>
          <w:tcPr>
            <w:tcW w:w="2187" w:type="dxa"/>
          </w:tcPr>
          <w:p w14:paraId="4F858A78" w14:textId="77777777" w:rsidR="005377F9" w:rsidRPr="00C31E24" w:rsidRDefault="005377F9" w:rsidP="00D74F31">
            <w:pPr>
              <w:pStyle w:val="TAL"/>
              <w:keepNext w:val="0"/>
              <w:keepLines w:val="0"/>
              <w:widowControl w:val="0"/>
            </w:pPr>
            <w:r w:rsidRPr="00C31E24">
              <w:t>E = Imminent Peril</w:t>
            </w:r>
          </w:p>
        </w:tc>
        <w:tc>
          <w:tcPr>
            <w:tcW w:w="1367" w:type="dxa"/>
          </w:tcPr>
          <w:p w14:paraId="511E0D03" w14:textId="77777777" w:rsidR="005377F9" w:rsidRPr="00C31E24" w:rsidRDefault="005377F9" w:rsidP="00D74F31">
            <w:pPr>
              <w:pStyle w:val="TAL"/>
              <w:keepNext w:val="0"/>
              <w:keepLines w:val="0"/>
              <w:widowControl w:val="0"/>
            </w:pPr>
          </w:p>
        </w:tc>
        <w:tc>
          <w:tcPr>
            <w:tcW w:w="1184" w:type="dxa"/>
            <w:vAlign w:val="bottom"/>
          </w:tcPr>
          <w:p w14:paraId="08E609C1" w14:textId="77777777" w:rsidR="005377F9" w:rsidRPr="00C31E24" w:rsidRDefault="005377F9" w:rsidP="00D74F31">
            <w:pPr>
              <w:pStyle w:val="TAL"/>
              <w:keepNext w:val="0"/>
              <w:keepLines w:val="0"/>
              <w:widowControl w:val="0"/>
            </w:pPr>
          </w:p>
        </w:tc>
      </w:tr>
    </w:tbl>
    <w:p w14:paraId="2F69032B" w14:textId="77777777" w:rsidR="005377F9" w:rsidRPr="00C31E24" w:rsidRDefault="005377F9" w:rsidP="005377F9"/>
    <w:p w14:paraId="6AAB4396" w14:textId="77777777" w:rsidR="005377F9" w:rsidRPr="00C31E24" w:rsidRDefault="005377F9" w:rsidP="005377F9">
      <w:pPr>
        <w:pStyle w:val="TH"/>
      </w:pPr>
      <w:r w:rsidRPr="00C31E24">
        <w:t>Table 6.1.1.11.3.3-10: SIP BYE (Step 13 Table 6.1.1.11.3.2-1)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4"/>
      </w:tblGrid>
      <w:tr w:rsidR="005377F9" w:rsidRPr="00C31E24" w14:paraId="68CD8E91" w14:textId="77777777" w:rsidTr="00D74F31">
        <w:trPr>
          <w:tblHeader/>
        </w:trPr>
        <w:tc>
          <w:tcPr>
            <w:tcW w:w="9504" w:type="dxa"/>
          </w:tcPr>
          <w:p w14:paraId="474CCFD2" w14:textId="77777777" w:rsidR="005377F9" w:rsidRPr="00C31E24" w:rsidRDefault="005377F9" w:rsidP="00D74F31">
            <w:pPr>
              <w:pStyle w:val="TAL"/>
              <w:keepNext w:val="0"/>
              <w:keepLines w:val="0"/>
              <w:widowControl w:val="0"/>
            </w:pPr>
            <w:r w:rsidRPr="00C31E24">
              <w:t>Derivation Path: TS 36.579-1 [2], Table 5.5.2.2-1, condition MO-CALL</w:t>
            </w:r>
          </w:p>
        </w:tc>
      </w:tr>
    </w:tbl>
    <w:p w14:paraId="30E3445E" w14:textId="77777777" w:rsidR="005377F9" w:rsidRPr="00C31E24" w:rsidRDefault="005377F9" w:rsidP="005377F9"/>
    <w:p w14:paraId="19C28F03" w14:textId="77777777" w:rsidR="005377F9" w:rsidRPr="00C31E24" w:rsidRDefault="005377F9" w:rsidP="005377F9">
      <w:pPr>
        <w:pStyle w:val="TH"/>
      </w:pPr>
      <w:r w:rsidRPr="00C31E24">
        <w:t>Table 6.1.1.11.3.3-11: SIP 200 (OK) (Step 16, Table 6.1.1.11.3.2-1)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481"/>
        <w:gridCol w:w="1070"/>
      </w:tblGrid>
      <w:tr w:rsidR="005377F9" w:rsidRPr="00C31E24" w14:paraId="70784621" w14:textId="77777777" w:rsidTr="00D74F31">
        <w:trPr>
          <w:tblHeader/>
        </w:trPr>
        <w:tc>
          <w:tcPr>
            <w:tcW w:w="9517" w:type="dxa"/>
            <w:gridSpan w:val="5"/>
          </w:tcPr>
          <w:p w14:paraId="57F516CB" w14:textId="77777777" w:rsidR="005377F9" w:rsidRPr="00C31E24" w:rsidRDefault="005377F9" w:rsidP="00D74F31">
            <w:pPr>
              <w:pStyle w:val="TAL"/>
              <w:keepLines w:val="0"/>
              <w:widowControl w:val="0"/>
            </w:pPr>
            <w:r w:rsidRPr="00C31E24">
              <w:t>Derivation Path: TS 36.579-1 [2], Table 5.5.2.17.1.2-1, condition MCVIDEO</w:t>
            </w:r>
          </w:p>
        </w:tc>
      </w:tr>
      <w:tr w:rsidR="005377F9" w:rsidRPr="00C31E24" w14:paraId="38B7DAED" w14:textId="77777777" w:rsidTr="00D74F31">
        <w:trPr>
          <w:trHeight w:val="260"/>
          <w:tblHeader/>
        </w:trPr>
        <w:tc>
          <w:tcPr>
            <w:tcW w:w="2677" w:type="dxa"/>
          </w:tcPr>
          <w:p w14:paraId="51275EC4" w14:textId="77777777" w:rsidR="005377F9" w:rsidRPr="00C31E24" w:rsidRDefault="005377F9" w:rsidP="00D74F31">
            <w:pPr>
              <w:pStyle w:val="TAH"/>
              <w:keepLines w:val="0"/>
              <w:widowControl w:val="0"/>
            </w:pPr>
            <w:r w:rsidRPr="00C31E24">
              <w:t>Information Element</w:t>
            </w:r>
          </w:p>
        </w:tc>
        <w:tc>
          <w:tcPr>
            <w:tcW w:w="2160" w:type="dxa"/>
          </w:tcPr>
          <w:p w14:paraId="6E6B6BED" w14:textId="77777777" w:rsidR="005377F9" w:rsidRPr="00C31E24" w:rsidRDefault="005377F9" w:rsidP="00D74F31">
            <w:pPr>
              <w:pStyle w:val="TAH"/>
              <w:keepLines w:val="0"/>
              <w:widowControl w:val="0"/>
            </w:pPr>
            <w:r w:rsidRPr="00C31E24">
              <w:t>Value/remark</w:t>
            </w:r>
          </w:p>
        </w:tc>
        <w:tc>
          <w:tcPr>
            <w:tcW w:w="2160" w:type="dxa"/>
            <w:tcBorders>
              <w:bottom w:val="single" w:sz="4" w:space="0" w:color="auto"/>
            </w:tcBorders>
          </w:tcPr>
          <w:p w14:paraId="2A18646D" w14:textId="77777777" w:rsidR="005377F9" w:rsidRPr="00C31E24" w:rsidRDefault="005377F9" w:rsidP="00D74F31">
            <w:pPr>
              <w:pStyle w:val="TAH"/>
              <w:keepLines w:val="0"/>
              <w:widowControl w:val="0"/>
            </w:pPr>
            <w:r w:rsidRPr="00C31E24">
              <w:t>Comment</w:t>
            </w:r>
          </w:p>
        </w:tc>
        <w:tc>
          <w:tcPr>
            <w:tcW w:w="1463" w:type="dxa"/>
          </w:tcPr>
          <w:p w14:paraId="04D170DC" w14:textId="77777777" w:rsidR="005377F9" w:rsidRPr="00C31E24" w:rsidRDefault="005377F9" w:rsidP="00D74F31">
            <w:pPr>
              <w:pStyle w:val="TAH"/>
              <w:keepLines w:val="0"/>
              <w:widowControl w:val="0"/>
            </w:pPr>
            <w:r w:rsidRPr="00C31E24">
              <w:t>Reference</w:t>
            </w:r>
          </w:p>
        </w:tc>
        <w:tc>
          <w:tcPr>
            <w:tcW w:w="1057" w:type="dxa"/>
          </w:tcPr>
          <w:p w14:paraId="71E3516E" w14:textId="77777777" w:rsidR="005377F9" w:rsidRPr="00C31E24" w:rsidRDefault="005377F9" w:rsidP="00D74F31">
            <w:pPr>
              <w:pStyle w:val="TAH"/>
              <w:keepLines w:val="0"/>
              <w:widowControl w:val="0"/>
            </w:pPr>
            <w:r w:rsidRPr="00C31E24">
              <w:t>Condition</w:t>
            </w:r>
          </w:p>
        </w:tc>
      </w:tr>
      <w:tr w:rsidR="005377F9" w:rsidRPr="00C31E24" w14:paraId="464B1B69" w14:textId="77777777" w:rsidTr="00D74F31">
        <w:tc>
          <w:tcPr>
            <w:tcW w:w="2677" w:type="dxa"/>
          </w:tcPr>
          <w:p w14:paraId="00569A95" w14:textId="77777777" w:rsidR="005377F9" w:rsidRPr="00C31E24" w:rsidRDefault="005377F9" w:rsidP="00D74F31">
            <w:pPr>
              <w:pStyle w:val="TAL"/>
              <w:rPr>
                <w:b/>
                <w:bCs/>
              </w:rPr>
            </w:pPr>
            <w:r w:rsidRPr="00C31E24">
              <w:rPr>
                <w:b/>
                <w:bCs/>
              </w:rPr>
              <w:t>Content-Type</w:t>
            </w:r>
          </w:p>
        </w:tc>
        <w:tc>
          <w:tcPr>
            <w:tcW w:w="2160" w:type="dxa"/>
          </w:tcPr>
          <w:p w14:paraId="1574E97F" w14:textId="77777777" w:rsidR="005377F9" w:rsidRPr="00C31E24" w:rsidRDefault="005377F9" w:rsidP="00D74F31">
            <w:pPr>
              <w:pStyle w:val="TAL"/>
            </w:pPr>
            <w:r w:rsidRPr="00C31E24">
              <w:t>not present</w:t>
            </w:r>
          </w:p>
        </w:tc>
        <w:tc>
          <w:tcPr>
            <w:tcW w:w="2160" w:type="dxa"/>
            <w:tcBorders>
              <w:bottom w:val="single" w:sz="4" w:space="0" w:color="auto"/>
            </w:tcBorders>
          </w:tcPr>
          <w:p w14:paraId="412E7CCA" w14:textId="77777777" w:rsidR="005377F9" w:rsidRPr="00C31E24" w:rsidRDefault="005377F9" w:rsidP="00D74F31">
            <w:pPr>
              <w:pStyle w:val="TAL"/>
            </w:pPr>
          </w:p>
        </w:tc>
        <w:tc>
          <w:tcPr>
            <w:tcW w:w="1463" w:type="dxa"/>
          </w:tcPr>
          <w:p w14:paraId="2F761673" w14:textId="77777777" w:rsidR="005377F9" w:rsidRPr="00C31E24" w:rsidRDefault="005377F9" w:rsidP="00D74F31">
            <w:pPr>
              <w:pStyle w:val="TAL"/>
            </w:pPr>
          </w:p>
        </w:tc>
        <w:tc>
          <w:tcPr>
            <w:tcW w:w="1057" w:type="dxa"/>
          </w:tcPr>
          <w:p w14:paraId="60480740" w14:textId="77777777" w:rsidR="005377F9" w:rsidRPr="00C31E24" w:rsidRDefault="005377F9" w:rsidP="00D74F31">
            <w:pPr>
              <w:pStyle w:val="TAL"/>
            </w:pPr>
          </w:p>
        </w:tc>
      </w:tr>
      <w:tr w:rsidR="005377F9" w:rsidRPr="00C31E24" w14:paraId="1659EAD7" w14:textId="77777777" w:rsidTr="00D74F31">
        <w:tc>
          <w:tcPr>
            <w:tcW w:w="2677" w:type="dxa"/>
          </w:tcPr>
          <w:p w14:paraId="4A6759F8" w14:textId="77777777" w:rsidR="005377F9" w:rsidRPr="00C31E24" w:rsidRDefault="005377F9" w:rsidP="00D74F31">
            <w:pPr>
              <w:pStyle w:val="TAL"/>
              <w:rPr>
                <w:b/>
                <w:bCs/>
              </w:rPr>
            </w:pPr>
            <w:r w:rsidRPr="00C31E24">
              <w:rPr>
                <w:b/>
                <w:bCs/>
              </w:rPr>
              <w:t>Content-Length</w:t>
            </w:r>
          </w:p>
        </w:tc>
        <w:tc>
          <w:tcPr>
            <w:tcW w:w="2160" w:type="dxa"/>
          </w:tcPr>
          <w:p w14:paraId="79F35C3A" w14:textId="77777777" w:rsidR="005377F9" w:rsidRPr="00C31E24" w:rsidRDefault="005377F9" w:rsidP="00D74F31">
            <w:pPr>
              <w:pStyle w:val="TAL"/>
            </w:pPr>
          </w:p>
        </w:tc>
        <w:tc>
          <w:tcPr>
            <w:tcW w:w="2160" w:type="dxa"/>
            <w:tcBorders>
              <w:top w:val="single" w:sz="4" w:space="0" w:color="auto"/>
              <w:bottom w:val="single" w:sz="4" w:space="0" w:color="auto"/>
            </w:tcBorders>
          </w:tcPr>
          <w:p w14:paraId="082614CF" w14:textId="77777777" w:rsidR="005377F9" w:rsidRPr="00C31E24" w:rsidRDefault="005377F9" w:rsidP="00D74F31">
            <w:pPr>
              <w:pStyle w:val="TAL"/>
            </w:pPr>
          </w:p>
        </w:tc>
        <w:tc>
          <w:tcPr>
            <w:tcW w:w="1463" w:type="dxa"/>
          </w:tcPr>
          <w:p w14:paraId="37F906DE" w14:textId="77777777" w:rsidR="005377F9" w:rsidRPr="00C31E24" w:rsidRDefault="005377F9" w:rsidP="00D74F31">
            <w:pPr>
              <w:pStyle w:val="TAL"/>
            </w:pPr>
          </w:p>
        </w:tc>
        <w:tc>
          <w:tcPr>
            <w:tcW w:w="1057" w:type="dxa"/>
          </w:tcPr>
          <w:p w14:paraId="678938EE" w14:textId="77777777" w:rsidR="005377F9" w:rsidRPr="00C31E24" w:rsidRDefault="005377F9" w:rsidP="00D74F31">
            <w:pPr>
              <w:pStyle w:val="TAL"/>
            </w:pPr>
          </w:p>
        </w:tc>
      </w:tr>
      <w:tr w:rsidR="005377F9" w:rsidRPr="00C31E24" w14:paraId="7352B9BA" w14:textId="77777777" w:rsidTr="00D74F31">
        <w:tc>
          <w:tcPr>
            <w:tcW w:w="2677" w:type="dxa"/>
          </w:tcPr>
          <w:p w14:paraId="1292EE8F" w14:textId="77777777" w:rsidR="005377F9" w:rsidRPr="00C31E24" w:rsidRDefault="005377F9" w:rsidP="00D74F31">
            <w:pPr>
              <w:pStyle w:val="TAL"/>
              <w:rPr>
                <w:sz w:val="20"/>
              </w:rPr>
            </w:pPr>
            <w:r w:rsidRPr="00C31E24">
              <w:rPr>
                <w:sz w:val="20"/>
              </w:rPr>
              <w:t xml:space="preserve">  value</w:t>
            </w:r>
          </w:p>
        </w:tc>
        <w:tc>
          <w:tcPr>
            <w:tcW w:w="2160" w:type="dxa"/>
          </w:tcPr>
          <w:p w14:paraId="29D69D1F" w14:textId="77777777" w:rsidR="005377F9" w:rsidRPr="00C31E24" w:rsidRDefault="005377F9" w:rsidP="00D74F31">
            <w:pPr>
              <w:pStyle w:val="TAL"/>
              <w:rPr>
                <w:sz w:val="20"/>
              </w:rPr>
            </w:pPr>
            <w:r w:rsidRPr="00C31E24">
              <w:rPr>
                <w:sz w:val="20"/>
              </w:rPr>
              <w:t>'0'</w:t>
            </w:r>
          </w:p>
        </w:tc>
        <w:tc>
          <w:tcPr>
            <w:tcW w:w="2160" w:type="dxa"/>
            <w:tcBorders>
              <w:top w:val="single" w:sz="4" w:space="0" w:color="auto"/>
              <w:bottom w:val="single" w:sz="4" w:space="0" w:color="auto"/>
            </w:tcBorders>
          </w:tcPr>
          <w:p w14:paraId="29567871" w14:textId="77777777" w:rsidR="005377F9" w:rsidRPr="00C31E24" w:rsidRDefault="005377F9" w:rsidP="00D74F31">
            <w:pPr>
              <w:pStyle w:val="TAL"/>
            </w:pPr>
            <w:r w:rsidRPr="00C31E24">
              <w:t>No message body included</w:t>
            </w:r>
          </w:p>
        </w:tc>
        <w:tc>
          <w:tcPr>
            <w:tcW w:w="1463" w:type="dxa"/>
          </w:tcPr>
          <w:p w14:paraId="75575A25" w14:textId="77777777" w:rsidR="005377F9" w:rsidRPr="00C31E24" w:rsidRDefault="005377F9" w:rsidP="00D74F31">
            <w:pPr>
              <w:pStyle w:val="TAL"/>
              <w:rPr>
                <w:sz w:val="20"/>
              </w:rPr>
            </w:pPr>
          </w:p>
        </w:tc>
        <w:tc>
          <w:tcPr>
            <w:tcW w:w="1057" w:type="dxa"/>
          </w:tcPr>
          <w:p w14:paraId="332A2824" w14:textId="77777777" w:rsidR="005377F9" w:rsidRPr="00C31E24" w:rsidRDefault="005377F9" w:rsidP="00D74F31">
            <w:pPr>
              <w:pStyle w:val="TAL"/>
              <w:rPr>
                <w:sz w:val="20"/>
              </w:rPr>
            </w:pPr>
          </w:p>
        </w:tc>
      </w:tr>
    </w:tbl>
    <w:p w14:paraId="47AC0DCE" w14:textId="77777777" w:rsidR="005377F9" w:rsidRPr="00C31E24" w:rsidRDefault="005377F9" w:rsidP="005377F9"/>
    <w:p w14:paraId="53D65361" w14:textId="77777777" w:rsidR="00BB482A" w:rsidRPr="00C31E24" w:rsidRDefault="00BB482A" w:rsidP="00DD5C3D">
      <w:pPr>
        <w:pStyle w:val="Heading4"/>
      </w:pPr>
      <w:bookmarkStart w:id="425" w:name="_Toc75906927"/>
      <w:bookmarkStart w:id="426" w:name="_Toc75907264"/>
      <w:bookmarkStart w:id="427" w:name="_Toc84345724"/>
      <w:bookmarkStart w:id="428" w:name="_Toc99871272"/>
      <w:r w:rsidRPr="00C31E24">
        <w:t>6.1.1.12</w:t>
      </w:r>
      <w:r w:rsidRPr="00C31E24">
        <w:tab/>
        <w:t>On-network / On-demand Pre-arranged Group Call / Transmission Control State Transitions / Client Originated (CO)</w:t>
      </w:r>
      <w:bookmarkEnd w:id="425"/>
      <w:bookmarkEnd w:id="426"/>
      <w:bookmarkEnd w:id="427"/>
      <w:bookmarkEnd w:id="428"/>
    </w:p>
    <w:p w14:paraId="60499CA8" w14:textId="77777777" w:rsidR="00BB482A" w:rsidRPr="00C31E24" w:rsidRDefault="00BB482A" w:rsidP="00BB482A">
      <w:pPr>
        <w:pStyle w:val="H6"/>
      </w:pPr>
      <w:r w:rsidRPr="00C31E24">
        <w:t>6.1.1.12.1</w:t>
      </w:r>
      <w:r w:rsidRPr="00C31E24">
        <w:tab/>
        <w:t>Test Purpose (TP)</w:t>
      </w:r>
    </w:p>
    <w:p w14:paraId="030BD2DE" w14:textId="77777777" w:rsidR="00BB482A" w:rsidRPr="00C31E24" w:rsidRDefault="00BB482A" w:rsidP="00BB482A">
      <w:pPr>
        <w:pStyle w:val="H6"/>
      </w:pPr>
      <w:r w:rsidRPr="00C31E24">
        <w:t>(1)</w:t>
      </w:r>
    </w:p>
    <w:p w14:paraId="77A54F75" w14:textId="77777777" w:rsidR="00BB482A" w:rsidRPr="00C31E24" w:rsidRDefault="00BB482A" w:rsidP="00BB482A">
      <w:pPr>
        <w:pStyle w:val="PL"/>
        <w:rPr>
          <w:noProof w:val="0"/>
        </w:rPr>
      </w:pPr>
      <w:r w:rsidRPr="00C31E24">
        <w:rPr>
          <w:b/>
          <w:noProof w:val="0"/>
        </w:rPr>
        <w:t>with</w:t>
      </w:r>
      <w:r w:rsidRPr="00C31E24">
        <w:rPr>
          <w:noProof w:val="0"/>
        </w:rPr>
        <w:t xml:space="preserve"> { the UE (MCVideo Client) registered and authorised for MCVideo Service }</w:t>
      </w:r>
    </w:p>
    <w:p w14:paraId="1BE64048" w14:textId="77777777" w:rsidR="00BB482A" w:rsidRPr="00C31E24" w:rsidRDefault="00BB482A" w:rsidP="00BB482A">
      <w:pPr>
        <w:pStyle w:val="PL"/>
        <w:rPr>
          <w:noProof w:val="0"/>
        </w:rPr>
      </w:pPr>
      <w:r w:rsidRPr="00C31E24">
        <w:rPr>
          <w:b/>
          <w:noProof w:val="0"/>
        </w:rPr>
        <w:t>ensure that</w:t>
      </w:r>
      <w:r w:rsidRPr="00C31E24">
        <w:rPr>
          <w:noProof w:val="0"/>
        </w:rPr>
        <w:t xml:space="preserve"> {</w:t>
      </w:r>
    </w:p>
    <w:p w14:paraId="6B3CCF9D" w14:textId="77777777" w:rsidR="00BB482A" w:rsidRPr="00C31E24" w:rsidRDefault="00BB482A" w:rsidP="00BB482A">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an MCVideo On-demand Pre-arranged Group Call forcing Automatic Commencement Mode and implicit Transmission Control }</w:t>
      </w:r>
    </w:p>
    <w:p w14:paraId="16F5A27D" w14:textId="77777777" w:rsidR="00BB482A" w:rsidRPr="00C31E24" w:rsidRDefault="00BB482A" w:rsidP="00BB482A">
      <w:pPr>
        <w:pStyle w:val="PL"/>
        <w:rPr>
          <w:noProof w:val="0"/>
        </w:rPr>
      </w:pPr>
      <w:r w:rsidRPr="00C31E24">
        <w:rPr>
          <w:noProof w:val="0"/>
        </w:rPr>
        <w:t xml:space="preserve">    </w:t>
      </w:r>
      <w:r w:rsidRPr="00C31E24">
        <w:rPr>
          <w:b/>
          <w:noProof w:val="0"/>
        </w:rPr>
        <w:t>then</w:t>
      </w:r>
      <w:r w:rsidRPr="00C31E24">
        <w:rPr>
          <w:noProof w:val="0"/>
        </w:rPr>
        <w:t xml:space="preserve"> { the UE (MCVideo Client) requests an On-demand Automatic Commencement Mode Pre-arranged Group Call establishment with implicit Transmission Control by sending a SIP INVITE message, </w:t>
      </w:r>
      <w:r w:rsidRPr="00C31E24">
        <w:rPr>
          <w:b/>
          <w:noProof w:val="0"/>
        </w:rPr>
        <w:t>and</w:t>
      </w:r>
      <w:r w:rsidRPr="00C31E24">
        <w:rPr>
          <w:noProof w:val="0"/>
        </w:rPr>
        <w:t>, after indication from the SS (MCVideo Server) that the call was established, provides transmission granted notification to the MCVideo User }</w:t>
      </w:r>
    </w:p>
    <w:p w14:paraId="686750FA" w14:textId="77777777" w:rsidR="00BB482A" w:rsidRPr="00C31E24" w:rsidRDefault="00BB482A" w:rsidP="00BB482A">
      <w:pPr>
        <w:pStyle w:val="PL"/>
        <w:rPr>
          <w:rFonts w:cs="Courier New"/>
          <w:noProof w:val="0"/>
          <w:szCs w:val="16"/>
        </w:rPr>
      </w:pPr>
      <w:r w:rsidRPr="00C31E24">
        <w:rPr>
          <w:rFonts w:cs="Courier New"/>
          <w:noProof w:val="0"/>
          <w:szCs w:val="16"/>
        </w:rPr>
        <w:t xml:space="preserve">            }</w:t>
      </w:r>
    </w:p>
    <w:p w14:paraId="5E9A702B" w14:textId="77777777" w:rsidR="00BB482A" w:rsidRPr="00C31E24" w:rsidRDefault="00BB482A" w:rsidP="00BB482A">
      <w:pPr>
        <w:pStyle w:val="PL"/>
        <w:rPr>
          <w:rFonts w:cs="Courier New"/>
          <w:noProof w:val="0"/>
          <w:szCs w:val="16"/>
        </w:rPr>
      </w:pPr>
    </w:p>
    <w:p w14:paraId="65CE0A4B" w14:textId="77777777" w:rsidR="00BB482A" w:rsidRPr="00C31E24" w:rsidRDefault="00BB482A" w:rsidP="00BB482A">
      <w:pPr>
        <w:pStyle w:val="H6"/>
      </w:pPr>
      <w:r w:rsidRPr="00C31E24">
        <w:t>(2)</w:t>
      </w:r>
    </w:p>
    <w:p w14:paraId="2C6DD5EF" w14:textId="77777777" w:rsidR="00BB482A" w:rsidRPr="00C31E24" w:rsidRDefault="00BB482A" w:rsidP="00BB482A">
      <w:pPr>
        <w:pStyle w:val="PL"/>
        <w:rPr>
          <w:noProof w:val="0"/>
        </w:rPr>
      </w:pPr>
      <w:r w:rsidRPr="00C31E24">
        <w:rPr>
          <w:b/>
          <w:noProof w:val="0"/>
        </w:rPr>
        <w:t>with</w:t>
      </w:r>
      <w:r w:rsidRPr="00C31E24">
        <w:rPr>
          <w:noProof w:val="0"/>
        </w:rPr>
        <w:t xml:space="preserve"> { the UE (MCVideo Client) having established a MCVideo On-demand Pre-arranged Group Call with Automatic Commencement Mode }</w:t>
      </w:r>
    </w:p>
    <w:p w14:paraId="0CB500E1" w14:textId="77777777" w:rsidR="00BB482A" w:rsidRPr="00C31E24" w:rsidRDefault="00BB482A" w:rsidP="00BB482A">
      <w:pPr>
        <w:pStyle w:val="PL"/>
        <w:rPr>
          <w:noProof w:val="0"/>
        </w:rPr>
      </w:pPr>
      <w:r w:rsidRPr="00C31E24">
        <w:rPr>
          <w:b/>
          <w:noProof w:val="0"/>
        </w:rPr>
        <w:t>ensure that</w:t>
      </w:r>
      <w:r w:rsidRPr="00C31E24">
        <w:rPr>
          <w:noProof w:val="0"/>
        </w:rPr>
        <w:t xml:space="preserve"> {</w:t>
      </w:r>
    </w:p>
    <w:p w14:paraId="16EF5D0E" w14:textId="77777777" w:rsidR="00BB482A" w:rsidRPr="00C31E24" w:rsidRDefault="00BB482A" w:rsidP="00BB482A">
      <w:pPr>
        <w:pStyle w:val="PL"/>
        <w:rPr>
          <w:noProof w:val="0"/>
        </w:rPr>
      </w:pPr>
      <w:r w:rsidRPr="00C31E24">
        <w:rPr>
          <w:noProof w:val="0"/>
        </w:rPr>
        <w:t xml:space="preserve">  </w:t>
      </w:r>
      <w:r w:rsidRPr="00C31E24">
        <w:rPr>
          <w:b/>
          <w:noProof w:val="0"/>
        </w:rPr>
        <w:t>when</w:t>
      </w:r>
      <w:r w:rsidRPr="00C31E24">
        <w:rPr>
          <w:noProof w:val="0"/>
        </w:rPr>
        <w:t xml:space="preserve"> { the MCVideo User engages in communication with the invited MCVideo User(s) </w:t>
      </w:r>
      <w:r w:rsidRPr="00C31E24">
        <w:rPr>
          <w:b/>
          <w:bCs/>
          <w:noProof w:val="0"/>
        </w:rPr>
        <w:t>and</w:t>
      </w:r>
      <w:r w:rsidRPr="00C31E24">
        <w:rPr>
          <w:noProof w:val="0"/>
        </w:rPr>
        <w:t xml:space="preserve"> requests to terminate the ongoing MCVideo Group Call }</w:t>
      </w:r>
    </w:p>
    <w:p w14:paraId="77D1A718" w14:textId="77777777" w:rsidR="00BB482A" w:rsidRPr="00C31E24" w:rsidRDefault="00BB482A" w:rsidP="00BB482A">
      <w:pPr>
        <w:pStyle w:val="PL"/>
        <w:rPr>
          <w:noProof w:val="0"/>
        </w:rPr>
      </w:pPr>
      <w:r w:rsidRPr="00C31E24">
        <w:rPr>
          <w:noProof w:val="0"/>
        </w:rPr>
        <w:t xml:space="preserve">    </w:t>
      </w:r>
      <w:r w:rsidRPr="00C31E24">
        <w:rPr>
          <w:b/>
          <w:noProof w:val="0"/>
        </w:rPr>
        <w:t>then</w:t>
      </w:r>
      <w:r w:rsidRPr="00C31E24">
        <w:rPr>
          <w:noProof w:val="0"/>
        </w:rPr>
        <w:t xml:space="preserve"> </w:t>
      </w:r>
      <w:bookmarkStart w:id="429" w:name="_Hlk68116514"/>
      <w:r w:rsidRPr="00C31E24">
        <w:rPr>
          <w:noProof w:val="0"/>
        </w:rPr>
        <w:t xml:space="preserve">{ the UE (MCVi Media Reception Notification, deo Client) respects the Transmission Control imposed by the SS(MCVideo Server) </w:t>
      </w:r>
      <w:bookmarkStart w:id="430" w:name="_Hlk34133731"/>
      <w:bookmarkEnd w:id="429"/>
      <w:r w:rsidRPr="00C31E24">
        <w:rPr>
          <w:noProof w:val="0"/>
        </w:rPr>
        <w:t>(Transmission Granted, Media Reception Notification, Transmission Revoked, Queue Position Request, Queue Position Info, Transmission Control ACK, Transmission End Request, Transmission End Response, Transmission Request, Transmission Rejected, Transmission Cancel Request Notify }</w:t>
      </w:r>
      <w:bookmarkEnd w:id="430"/>
    </w:p>
    <w:p w14:paraId="410428B9" w14:textId="77777777" w:rsidR="00BB482A" w:rsidRPr="00C31E24" w:rsidRDefault="00BB482A" w:rsidP="00BB482A">
      <w:pPr>
        <w:pStyle w:val="PL"/>
        <w:rPr>
          <w:rFonts w:cs="Courier New"/>
          <w:noProof w:val="0"/>
          <w:szCs w:val="16"/>
        </w:rPr>
      </w:pPr>
      <w:r w:rsidRPr="00C31E24">
        <w:rPr>
          <w:rFonts w:cs="Courier New"/>
          <w:noProof w:val="0"/>
          <w:szCs w:val="16"/>
        </w:rPr>
        <w:t xml:space="preserve">            }</w:t>
      </w:r>
    </w:p>
    <w:p w14:paraId="579B155A" w14:textId="77777777" w:rsidR="00BB482A" w:rsidRPr="00C31E24" w:rsidRDefault="00BB482A" w:rsidP="00BB482A">
      <w:pPr>
        <w:pStyle w:val="PL"/>
        <w:rPr>
          <w:rFonts w:cs="Courier New"/>
          <w:noProof w:val="0"/>
          <w:szCs w:val="16"/>
        </w:rPr>
      </w:pPr>
    </w:p>
    <w:p w14:paraId="738EF6DB" w14:textId="77777777" w:rsidR="00BB482A" w:rsidRPr="00C31E24" w:rsidRDefault="00BB482A" w:rsidP="00BB482A">
      <w:pPr>
        <w:pStyle w:val="H6"/>
      </w:pPr>
      <w:r w:rsidRPr="00C31E24">
        <w:t>(3)</w:t>
      </w:r>
    </w:p>
    <w:p w14:paraId="4EA1359B" w14:textId="77777777" w:rsidR="00BB482A" w:rsidRPr="00C31E24" w:rsidRDefault="00BB482A" w:rsidP="00BB482A">
      <w:pPr>
        <w:pStyle w:val="PL"/>
        <w:rPr>
          <w:noProof w:val="0"/>
        </w:rPr>
      </w:pPr>
      <w:r w:rsidRPr="00C31E24">
        <w:rPr>
          <w:b/>
          <w:noProof w:val="0"/>
        </w:rPr>
        <w:t>with</w:t>
      </w:r>
      <w:r w:rsidRPr="00C31E24">
        <w:rPr>
          <w:noProof w:val="0"/>
        </w:rPr>
        <w:t xml:space="preserve"> { the UE (MCVideo Client) having an ongoing On-demand Pre-arranged Group Call with Automatic Commencement Mode }</w:t>
      </w:r>
    </w:p>
    <w:p w14:paraId="19925380" w14:textId="77777777" w:rsidR="00BB482A" w:rsidRPr="00C31E24" w:rsidRDefault="00BB482A" w:rsidP="00BB482A">
      <w:pPr>
        <w:pStyle w:val="PL"/>
        <w:rPr>
          <w:noProof w:val="0"/>
        </w:rPr>
      </w:pPr>
      <w:r w:rsidRPr="00C31E24">
        <w:rPr>
          <w:b/>
          <w:noProof w:val="0"/>
        </w:rPr>
        <w:t>ensure that</w:t>
      </w:r>
      <w:r w:rsidRPr="00C31E24">
        <w:rPr>
          <w:noProof w:val="0"/>
        </w:rPr>
        <w:t xml:space="preserve"> {</w:t>
      </w:r>
    </w:p>
    <w:p w14:paraId="1D9A2753" w14:textId="77777777" w:rsidR="00BB482A" w:rsidRPr="00C31E24" w:rsidRDefault="00BB482A" w:rsidP="00BB482A">
      <w:pPr>
        <w:pStyle w:val="PL"/>
        <w:rPr>
          <w:noProof w:val="0"/>
        </w:rPr>
      </w:pPr>
      <w:r w:rsidRPr="00C31E24">
        <w:rPr>
          <w:b/>
          <w:noProof w:val="0"/>
        </w:rPr>
        <w:t xml:space="preserve">  when</w:t>
      </w:r>
      <w:r w:rsidRPr="00C31E24">
        <w:rPr>
          <w:noProof w:val="0"/>
        </w:rPr>
        <w:t xml:space="preserve"> { the MCVideo User requests to end the call }</w:t>
      </w:r>
    </w:p>
    <w:p w14:paraId="3DE35C1E" w14:textId="77777777" w:rsidR="00BB482A" w:rsidRPr="00C31E24" w:rsidRDefault="00BB482A" w:rsidP="00BB482A">
      <w:pPr>
        <w:pStyle w:val="PL"/>
        <w:rPr>
          <w:noProof w:val="0"/>
        </w:rPr>
      </w:pPr>
      <w:r w:rsidRPr="00C31E24">
        <w:rPr>
          <w:noProof w:val="0"/>
        </w:rPr>
        <w:t xml:space="preserve">    </w:t>
      </w:r>
      <w:r w:rsidRPr="00C31E24">
        <w:rPr>
          <w:b/>
          <w:noProof w:val="0"/>
        </w:rPr>
        <w:t>then</w:t>
      </w:r>
      <w:r w:rsidRPr="00C31E24">
        <w:rPr>
          <w:noProof w:val="0"/>
        </w:rPr>
        <w:t xml:space="preserve"> { the UE (MCVideo Client sends SIP BYE message, </w:t>
      </w:r>
      <w:r w:rsidRPr="00C31E24">
        <w:rPr>
          <w:b/>
          <w:bCs/>
          <w:noProof w:val="0"/>
        </w:rPr>
        <w:t>and</w:t>
      </w:r>
      <w:r w:rsidRPr="00C31E24">
        <w:rPr>
          <w:noProof w:val="0"/>
        </w:rPr>
        <w:t xml:space="preserve"> leaves the MCVideo Session }</w:t>
      </w:r>
    </w:p>
    <w:p w14:paraId="5651B0E1" w14:textId="2442327E" w:rsidR="00BB482A" w:rsidRPr="00C31E24" w:rsidRDefault="00BB482A" w:rsidP="00BB482A">
      <w:pPr>
        <w:pStyle w:val="PL"/>
        <w:rPr>
          <w:rFonts w:cs="Courier New"/>
          <w:noProof w:val="0"/>
          <w:szCs w:val="16"/>
        </w:rPr>
      </w:pPr>
      <w:r w:rsidRPr="00C31E24">
        <w:rPr>
          <w:rFonts w:cs="Courier New"/>
          <w:noProof w:val="0"/>
          <w:szCs w:val="16"/>
        </w:rPr>
        <w:t xml:space="preserve">         }</w:t>
      </w:r>
    </w:p>
    <w:p w14:paraId="1A97E47E" w14:textId="77777777" w:rsidR="00BB482A" w:rsidRPr="00C31E24" w:rsidRDefault="00BB482A" w:rsidP="00BB482A">
      <w:pPr>
        <w:pStyle w:val="PL"/>
        <w:rPr>
          <w:rFonts w:cs="Courier New"/>
          <w:noProof w:val="0"/>
          <w:szCs w:val="16"/>
        </w:rPr>
      </w:pPr>
    </w:p>
    <w:p w14:paraId="16FB9A9B" w14:textId="77777777" w:rsidR="00BB482A" w:rsidRPr="00C31E24" w:rsidRDefault="00BB482A" w:rsidP="00BB482A">
      <w:pPr>
        <w:pStyle w:val="H6"/>
      </w:pPr>
      <w:r w:rsidRPr="00C31E24">
        <w:t>6.1.1.12.2</w:t>
      </w:r>
      <w:r w:rsidRPr="00C31E24">
        <w:tab/>
        <w:t>Conformance requirements</w:t>
      </w:r>
    </w:p>
    <w:p w14:paraId="4D66F13E" w14:textId="77777777" w:rsidR="00BB482A" w:rsidRPr="00C31E24" w:rsidRDefault="00BB482A" w:rsidP="00BB482A">
      <w:pPr>
        <w:rPr>
          <w:rStyle w:val="NOZchn"/>
          <w:lang w:eastAsia="en-GB"/>
        </w:rPr>
      </w:pPr>
      <w:r w:rsidRPr="00C31E24">
        <w:t xml:space="preserve">References: The conformance requirements covered in the current TC are specified in: TS 24.281, clauses 6.2.3.1.2, 6.2.4.1, 9.2.1.2.1.1, TS 24.581, clauses 6.2.4.2.2, 6.2.4.3.2, 6.2.4.4.2, 6.2.4.4.5, 6.2.4.4.6, 6.2.4.5.5, 6.2.4.5.6, 6.2.4.5.7, 6.2.4.6.4, 6.2.4.8.2, 6.2.4.9.2, 6.2.4.9.4, 6.2.4.9.6. </w:t>
      </w:r>
      <w:r w:rsidRPr="00C31E24">
        <w:rPr>
          <w:rStyle w:val="NOZchn"/>
        </w:rPr>
        <w:t xml:space="preserve">The following represents a copy/paste extraction of the requirements relevant to the test purpose; any references </w:t>
      </w:r>
      <w:r w:rsidRPr="00C31E24">
        <w:t>within the copy/paste text should be understood within the scope of the core spec they have been copied from. Unless otherwise stated, these</w:t>
      </w:r>
      <w:r w:rsidRPr="00C31E24">
        <w:rPr>
          <w:rStyle w:val="NOZchn"/>
        </w:rPr>
        <w:t xml:space="preserve"> are Rel-15 requirements.</w:t>
      </w:r>
    </w:p>
    <w:p w14:paraId="0141B590" w14:textId="77777777" w:rsidR="00BB482A" w:rsidRPr="00C31E24" w:rsidRDefault="00BB482A" w:rsidP="00BB482A">
      <w:r w:rsidRPr="00C31E24">
        <w:t xml:space="preserve"> [TS 24.281, clause 6.2.3.1.2]</w:t>
      </w:r>
    </w:p>
    <w:p w14:paraId="50DF0737" w14:textId="77777777" w:rsidR="00BB482A" w:rsidRPr="00C31E24" w:rsidRDefault="00BB482A" w:rsidP="00BB482A">
      <w:r w:rsidRPr="00C31E24">
        <w:t>When performing the automatic commencement mode procedures, the MCVideo client shall follow the procedures in subclause 6.2.3.1.1 with the following clarification:</w:t>
      </w:r>
    </w:p>
    <w:p w14:paraId="1724A1C6" w14:textId="77777777" w:rsidR="00BB482A" w:rsidRPr="00C31E24" w:rsidRDefault="00BB482A" w:rsidP="00BB482A">
      <w:pPr>
        <w:pStyle w:val="B1"/>
      </w:pPr>
      <w:r w:rsidRPr="00C31E24">
        <w:t>-</w:t>
      </w:r>
      <w:r w:rsidRPr="00C31E24">
        <w:tab/>
        <w:t>The MCVideo client may include a P-Answer-State header field with the value "Confirmed" as specified in IETF RFC 4964 [30] in the SIP 200 (OK) response.</w:t>
      </w:r>
    </w:p>
    <w:p w14:paraId="735EF13C" w14:textId="77777777" w:rsidR="00BB482A" w:rsidRPr="00C31E24" w:rsidRDefault="00BB482A" w:rsidP="00BB482A">
      <w:r w:rsidRPr="00C31E24">
        <w:t>[TS 24.281, clause 6.2.4.1]</w:t>
      </w:r>
    </w:p>
    <w:p w14:paraId="1C596F81" w14:textId="77777777" w:rsidR="00BB482A" w:rsidRPr="00C31E24" w:rsidRDefault="00BB482A" w:rsidP="00BB482A">
      <w:r w:rsidRPr="00C31E24">
        <w:rPr>
          <w:lang w:eastAsia="ko-KR"/>
        </w:rPr>
        <w:t>Upon receiving a request from an MCVideo user to leave an MCVideo session established using on-demand session signalling, the MCVideo client:</w:t>
      </w:r>
    </w:p>
    <w:p w14:paraId="2E176023" w14:textId="77777777" w:rsidR="00BB482A" w:rsidRPr="00C31E24" w:rsidRDefault="00BB482A" w:rsidP="00BB482A">
      <w:pPr>
        <w:pStyle w:val="B1"/>
        <w:rPr>
          <w:lang w:eastAsia="ko-KR"/>
        </w:rPr>
      </w:pPr>
      <w:r w:rsidRPr="00C31E24">
        <w:rPr>
          <w:lang w:eastAsia="ko-KR"/>
        </w:rPr>
        <w:t>1)</w:t>
      </w:r>
      <w:r w:rsidRPr="00C31E24">
        <w:rPr>
          <w:lang w:eastAsia="ko-KR"/>
        </w:rPr>
        <w:tab/>
        <w:t>s</w:t>
      </w:r>
      <w:r w:rsidRPr="00C31E24">
        <w:t xml:space="preserve">hall interact with the </w:t>
      </w:r>
      <w:r w:rsidRPr="00C31E24">
        <w:rPr>
          <w:lang w:eastAsia="ko-KR"/>
        </w:rPr>
        <w:t>media plane as specified in 3GPP TS 24.</w:t>
      </w:r>
      <w:r w:rsidRPr="00C31E24">
        <w:rPr>
          <w:lang w:eastAsia="zh-CN"/>
        </w:rPr>
        <w:t>581</w:t>
      </w:r>
      <w:r w:rsidRPr="00C31E24">
        <w:rPr>
          <w:lang w:eastAsia="ko-KR"/>
        </w:rPr>
        <w:t> [5];</w:t>
      </w:r>
    </w:p>
    <w:p w14:paraId="51CFE200" w14:textId="77777777" w:rsidR="00BB482A" w:rsidRPr="00C31E24" w:rsidRDefault="00BB482A" w:rsidP="00BB482A">
      <w:pPr>
        <w:pStyle w:val="B1"/>
      </w:pPr>
      <w:r w:rsidRPr="00C31E24">
        <w:rPr>
          <w:lang w:eastAsia="ko-KR"/>
        </w:rPr>
        <w:t>2)</w:t>
      </w:r>
      <w:r w:rsidRPr="00C31E24">
        <w:rPr>
          <w:lang w:eastAsia="ko-KR"/>
        </w:rPr>
        <w:tab/>
        <w:t>shall generate a SIP BYE request according to 3GPP TS 24.229 [11];</w:t>
      </w:r>
    </w:p>
    <w:p w14:paraId="2F1DF830" w14:textId="77777777" w:rsidR="00BB482A" w:rsidRPr="00C31E24" w:rsidRDefault="00BB482A" w:rsidP="00BB482A">
      <w:pPr>
        <w:pStyle w:val="B1"/>
      </w:pPr>
      <w:r w:rsidRPr="00C31E24">
        <w:rPr>
          <w:lang w:eastAsia="ko-KR"/>
        </w:rPr>
        <w:t>3)</w:t>
      </w:r>
      <w:r w:rsidRPr="00C31E24">
        <w:rPr>
          <w:lang w:eastAsia="ko-KR"/>
        </w:rPr>
        <w:tab/>
        <w:t>shall set the Request-URI to the MCVideo session identity to leave; and</w:t>
      </w:r>
    </w:p>
    <w:p w14:paraId="2BC70947" w14:textId="77777777" w:rsidR="00BB482A" w:rsidRPr="00C31E24" w:rsidRDefault="00BB482A" w:rsidP="00BB482A">
      <w:pPr>
        <w:pStyle w:val="B1"/>
      </w:pPr>
      <w:r w:rsidRPr="00C31E24">
        <w:rPr>
          <w:lang w:eastAsia="ko-KR"/>
        </w:rPr>
        <w:t>4)</w:t>
      </w:r>
      <w:r w:rsidRPr="00C31E24">
        <w:rPr>
          <w:lang w:eastAsia="ko-KR"/>
        </w:rPr>
        <w:tab/>
        <w:t>shall send a SIP BYE request towards MCVideo server according to 3GPP TS 24.229 [11].</w:t>
      </w:r>
    </w:p>
    <w:p w14:paraId="0DBBB958" w14:textId="77777777" w:rsidR="00BB482A" w:rsidRPr="00C31E24" w:rsidRDefault="00BB482A" w:rsidP="00BB482A">
      <w:pPr>
        <w:rPr>
          <w:lang w:eastAsia="ko-KR"/>
        </w:rPr>
      </w:pPr>
      <w:r w:rsidRPr="00C31E24">
        <w:t xml:space="preserve">Upon receiving a SIP 200 </w:t>
      </w:r>
      <w:r w:rsidRPr="00C31E24">
        <w:rPr>
          <w:lang w:eastAsia="ko-KR"/>
        </w:rPr>
        <w:t>(</w:t>
      </w:r>
      <w:r w:rsidRPr="00C31E24">
        <w:t>OK</w:t>
      </w:r>
      <w:r w:rsidRPr="00C31E24">
        <w:rPr>
          <w:lang w:eastAsia="ko-KR"/>
        </w:rPr>
        <w:t>)</w:t>
      </w:r>
      <w:r w:rsidRPr="00C31E24">
        <w:t xml:space="preserve"> response to the SIP BYE request, the MCVideo client shall interact with the </w:t>
      </w:r>
      <w:r w:rsidRPr="00C31E24">
        <w:rPr>
          <w:lang w:eastAsia="ko-KR"/>
        </w:rPr>
        <w:t>media plane as specified in 3GPP TS 24.</w:t>
      </w:r>
      <w:r w:rsidRPr="00C31E24">
        <w:rPr>
          <w:lang w:eastAsia="zh-CN"/>
        </w:rPr>
        <w:t>581</w:t>
      </w:r>
      <w:r w:rsidRPr="00C31E24">
        <w:rPr>
          <w:lang w:eastAsia="ko-KR"/>
        </w:rPr>
        <w:t> [5].</w:t>
      </w:r>
    </w:p>
    <w:p w14:paraId="75C2228F" w14:textId="77777777" w:rsidR="00BB482A" w:rsidRPr="00C31E24" w:rsidRDefault="00BB482A" w:rsidP="00BB482A">
      <w:r w:rsidRPr="00C31E24">
        <w:t>[TS 24.281, clause 9.2.1.2.1.1]</w:t>
      </w:r>
    </w:p>
    <w:p w14:paraId="33B4ADA1" w14:textId="77777777" w:rsidR="00BB482A" w:rsidRPr="00C31E24" w:rsidRDefault="00BB482A" w:rsidP="00BB482A">
      <w:r w:rsidRPr="00C31E24">
        <w:t>Upon receiving a request from an MCVideo user to establish an MCVideo prearranged group session the MCVideo client shall generate an initial SIP INVITE request by following the UE originating session procedures specified in 3GPP TS 24.229 [</w:t>
      </w:r>
      <w:r w:rsidRPr="00C31E24">
        <w:rPr>
          <w:lang w:eastAsia="zh-CN"/>
        </w:rPr>
        <w:t>11</w:t>
      </w:r>
      <w:r w:rsidRPr="00C31E24">
        <w:t>], with the clarifications given below.</w:t>
      </w:r>
    </w:p>
    <w:p w14:paraId="3575BFB2" w14:textId="77777777" w:rsidR="00BB482A" w:rsidRPr="00C31E24" w:rsidRDefault="00BB482A" w:rsidP="00BB482A">
      <w:r w:rsidRPr="00C31E24">
        <w:t>The MC</w:t>
      </w:r>
      <w:r w:rsidRPr="00C31E24">
        <w:rPr>
          <w:lang w:eastAsia="zh-CN"/>
        </w:rPr>
        <w:t>Video</w:t>
      </w:r>
      <w:r w:rsidRPr="00C31E24">
        <w:t xml:space="preserve"> client:</w:t>
      </w:r>
    </w:p>
    <w:p w14:paraId="0147F113" w14:textId="77777777" w:rsidR="00BB482A" w:rsidRPr="00C31E24" w:rsidRDefault="00BB482A" w:rsidP="00BB482A">
      <w:pPr>
        <w:pStyle w:val="B1"/>
      </w:pPr>
      <w:r w:rsidRPr="00C31E24">
        <w:t>1)</w:t>
      </w:r>
      <w:r w:rsidRPr="00C31E24">
        <w:tab/>
        <w:t>if the MC</w:t>
      </w:r>
      <w:r w:rsidRPr="00C31E24">
        <w:rPr>
          <w:lang w:eastAsia="zh-CN"/>
        </w:rPr>
        <w:t>Video</w:t>
      </w:r>
      <w:r w:rsidRPr="00C31E24">
        <w:t xml:space="preserve"> user has requested the origination of an MC</w:t>
      </w:r>
      <w:r w:rsidRPr="00C31E24">
        <w:rPr>
          <w:lang w:eastAsia="zh-CN"/>
        </w:rPr>
        <w:t>Video</w:t>
      </w:r>
      <w:r w:rsidRPr="00C31E24">
        <w:t xml:space="preserve"> emergency group call or is originating an MC</w:t>
      </w:r>
      <w:r w:rsidRPr="00C31E24">
        <w:rPr>
          <w:lang w:eastAsia="zh-CN"/>
        </w:rPr>
        <w:t>Video</w:t>
      </w:r>
      <w:r w:rsidRPr="00C31E24">
        <w:t xml:space="preserve"> prearranged group call and the MCVideo emergency state is already set, the MC</w:t>
      </w:r>
      <w:r w:rsidRPr="00C31E24">
        <w:rPr>
          <w:lang w:eastAsia="zh-CN"/>
        </w:rPr>
        <w:t>Video</w:t>
      </w:r>
      <w:r w:rsidRPr="00C31E24">
        <w:t xml:space="preserve"> client shall comply with the procedures in subclause 6.2.8.1.1;</w:t>
      </w:r>
    </w:p>
    <w:p w14:paraId="3FF81E79" w14:textId="77777777" w:rsidR="00BB482A" w:rsidRPr="00C31E24" w:rsidRDefault="00BB482A" w:rsidP="00BB482A">
      <w:pPr>
        <w:pStyle w:val="B1"/>
      </w:pPr>
      <w:r w:rsidRPr="00C31E24">
        <w:t>2)</w:t>
      </w:r>
      <w:r w:rsidRPr="00C31E24">
        <w:tab/>
        <w:t>if the MC</w:t>
      </w:r>
      <w:r w:rsidRPr="00C31E24">
        <w:rPr>
          <w:lang w:eastAsia="zh-CN"/>
        </w:rPr>
        <w:t>Video</w:t>
      </w:r>
      <w:r w:rsidRPr="00C31E24">
        <w:t xml:space="preserve"> user has requested the origination of an MC</w:t>
      </w:r>
      <w:r w:rsidRPr="00C31E24">
        <w:rPr>
          <w:lang w:eastAsia="zh-CN"/>
        </w:rPr>
        <w:t>Video</w:t>
      </w:r>
      <w:r w:rsidRPr="00C31E24">
        <w:t xml:space="preserve"> imminent peril group call, the MC</w:t>
      </w:r>
      <w:r w:rsidRPr="00C31E24">
        <w:rPr>
          <w:lang w:eastAsia="zh-CN"/>
        </w:rPr>
        <w:t>Video</w:t>
      </w:r>
      <w:r w:rsidRPr="00C31E24">
        <w:t xml:space="preserve"> client shall comply with the procedures in subclause </w:t>
      </w:r>
      <w:r w:rsidRPr="00C31E24">
        <w:rPr>
          <w:lang w:eastAsia="zh-CN"/>
        </w:rPr>
        <w:t>6.2.8.1.9</w:t>
      </w:r>
      <w:r w:rsidRPr="00C31E24">
        <w:t>;</w:t>
      </w:r>
    </w:p>
    <w:p w14:paraId="2CB5E71E" w14:textId="77777777" w:rsidR="00BB482A" w:rsidRPr="00C31E24" w:rsidRDefault="00BB482A" w:rsidP="00BB482A">
      <w:pPr>
        <w:pStyle w:val="B1"/>
      </w:pPr>
      <w:r w:rsidRPr="00C31E24">
        <w:t>3)</w:t>
      </w:r>
      <w:r w:rsidRPr="00C31E24">
        <w:tab/>
        <w:t>if the MC</w:t>
      </w:r>
      <w:r w:rsidRPr="00C31E24">
        <w:rPr>
          <w:lang w:eastAsia="zh-CN"/>
        </w:rPr>
        <w:t>Video</w:t>
      </w:r>
      <w:r w:rsidRPr="00C31E24">
        <w:t xml:space="preserve"> user has requested the origination of a broadcast group call, the MC</w:t>
      </w:r>
      <w:r w:rsidRPr="00C31E24">
        <w:rPr>
          <w:lang w:eastAsia="zh-CN"/>
        </w:rPr>
        <w:t>Video</w:t>
      </w:r>
      <w:r w:rsidRPr="00C31E24">
        <w:t xml:space="preserve"> client shall comply with the procedures in subclause </w:t>
      </w:r>
      <w:r w:rsidRPr="00C31E24">
        <w:rPr>
          <w:lang w:eastAsia="zh-CN"/>
        </w:rPr>
        <w:t>6.2.8.2</w:t>
      </w:r>
      <w:r w:rsidRPr="00C31E24">
        <w:t>;</w:t>
      </w:r>
    </w:p>
    <w:p w14:paraId="59704310" w14:textId="77777777" w:rsidR="00BB482A" w:rsidRPr="00C31E24" w:rsidRDefault="00BB482A" w:rsidP="00BB482A">
      <w:pPr>
        <w:pStyle w:val="B1"/>
      </w:pPr>
      <w:r w:rsidRPr="00C31E24">
        <w:t>4)</w:t>
      </w:r>
      <w:r w:rsidRPr="00C31E24">
        <w:tab/>
        <w:t>shall include the g.3gpp.mc</w:t>
      </w:r>
      <w:r w:rsidRPr="00C31E24">
        <w:rPr>
          <w:lang w:eastAsia="zh-CN"/>
        </w:rPr>
        <w:t>video</w:t>
      </w:r>
      <w:r w:rsidRPr="00C31E24">
        <w:t xml:space="preserve"> media feature tag and the g.3gpp.icsi-ref media feature tag with the value of "urn:urn-7:3gpp-service.ims.icsi.mc</w:t>
      </w:r>
      <w:r w:rsidRPr="00C31E24">
        <w:rPr>
          <w:lang w:eastAsia="zh-CN"/>
        </w:rPr>
        <w:t>video</w:t>
      </w:r>
      <w:r w:rsidRPr="00C31E24">
        <w:t xml:space="preserve">" in the Contact header field of the SIP </w:t>
      </w:r>
      <w:r w:rsidRPr="00C31E24">
        <w:rPr>
          <w:lang w:eastAsia="zh-CN"/>
        </w:rPr>
        <w:t>INVITE</w:t>
      </w:r>
      <w:r w:rsidRPr="00C31E24">
        <w:t xml:space="preserve"> request according to IETF RFC 3840 [</w:t>
      </w:r>
      <w:r w:rsidRPr="00C31E24">
        <w:rPr>
          <w:lang w:eastAsia="zh-CN"/>
        </w:rPr>
        <w:t>22</w:t>
      </w:r>
      <w:r w:rsidRPr="00C31E24">
        <w:t>];</w:t>
      </w:r>
    </w:p>
    <w:p w14:paraId="42C99C7F" w14:textId="77777777" w:rsidR="00BB482A" w:rsidRPr="00C31E24" w:rsidRDefault="00BB482A" w:rsidP="00BB482A">
      <w:pPr>
        <w:pStyle w:val="B1"/>
      </w:pPr>
      <w:r w:rsidRPr="00C31E24">
        <w:t>5)</w:t>
      </w:r>
      <w:r w:rsidRPr="00C31E24">
        <w:tab/>
        <w:t>shall include an Accept-Contact header field containing the g.3gpp.mc</w:t>
      </w:r>
      <w:r w:rsidRPr="00C31E24">
        <w:rPr>
          <w:lang w:eastAsia="zh-CN"/>
        </w:rPr>
        <w:t>video</w:t>
      </w:r>
      <w:r w:rsidRPr="00C31E24">
        <w:t xml:space="preserve"> media feature tag along with the "require" and "explicit" header field parameters according to IETF RFC 3841 [</w:t>
      </w:r>
      <w:r w:rsidRPr="00C31E24">
        <w:rPr>
          <w:lang w:eastAsia="zh-CN"/>
        </w:rPr>
        <w:t>20</w:t>
      </w:r>
      <w:r w:rsidRPr="00C31E24">
        <w:t>];</w:t>
      </w:r>
    </w:p>
    <w:p w14:paraId="4B858C41" w14:textId="77777777" w:rsidR="00BB482A" w:rsidRPr="00C31E24" w:rsidRDefault="00BB482A" w:rsidP="00BB482A">
      <w:pPr>
        <w:pStyle w:val="B1"/>
      </w:pPr>
      <w:r w:rsidRPr="00C31E24">
        <w:t>6)</w:t>
      </w:r>
      <w:r w:rsidRPr="00C31E24">
        <w:tab/>
        <w:t>shall include the ICSI value "urn:urn-7:3gpp-service.ims.icsi.mc</w:t>
      </w:r>
      <w:r w:rsidRPr="00C31E24">
        <w:rPr>
          <w:lang w:eastAsia="zh-CN"/>
        </w:rPr>
        <w:t>video</w:t>
      </w:r>
      <w:r w:rsidRPr="00C31E24">
        <w:t>" (</w:t>
      </w:r>
      <w:r w:rsidRPr="00C31E24">
        <w:rPr>
          <w:lang w:eastAsia="zh-CN"/>
        </w:rPr>
        <w:t xml:space="preserve">coded as specified in </w:t>
      </w:r>
      <w:r w:rsidRPr="00C31E24">
        <w:t>3GPP TS 24.229 [</w:t>
      </w:r>
      <w:r w:rsidRPr="00C31E24">
        <w:rPr>
          <w:lang w:eastAsia="zh-CN"/>
        </w:rPr>
        <w:t>11</w:t>
      </w:r>
      <w:r w:rsidRPr="00C31E24">
        <w:t>]</w:t>
      </w:r>
      <w:r w:rsidRPr="00C31E24">
        <w:rPr>
          <w:lang w:eastAsia="zh-CN"/>
        </w:rPr>
        <w:t xml:space="preserve">), </w:t>
      </w:r>
      <w:r w:rsidRPr="00C31E24">
        <w:t>in a P-Preferred-Service header field according to IETF </w:t>
      </w:r>
      <w:r w:rsidRPr="00C31E24">
        <w:rPr>
          <w:rFonts w:eastAsia="MS Mincho"/>
        </w:rPr>
        <w:t>RFC 6050 [</w:t>
      </w:r>
      <w:r w:rsidRPr="00C31E24">
        <w:rPr>
          <w:lang w:eastAsia="zh-CN"/>
        </w:rPr>
        <w:t>14</w:t>
      </w:r>
      <w:r w:rsidRPr="00C31E24">
        <w:rPr>
          <w:rFonts w:eastAsia="MS Mincho"/>
        </w:rPr>
        <w:t xml:space="preserve">] </w:t>
      </w:r>
      <w:r w:rsidRPr="00C31E24">
        <w:t>in the SIP INVITE request;</w:t>
      </w:r>
    </w:p>
    <w:p w14:paraId="5D626477" w14:textId="77777777" w:rsidR="00BB482A" w:rsidRPr="00C31E24" w:rsidRDefault="00BB482A" w:rsidP="00BB482A">
      <w:pPr>
        <w:pStyle w:val="B1"/>
      </w:pPr>
      <w:r w:rsidRPr="00C31E24">
        <w:t>7)</w:t>
      </w:r>
      <w:r w:rsidRPr="00C31E24">
        <w:tab/>
        <w:t xml:space="preserve">shall include an Accept-Contact header field with 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along with the "require" and "explicit" header field parameters according to IETF RFC 3841 [</w:t>
      </w:r>
      <w:r w:rsidRPr="00C31E24">
        <w:rPr>
          <w:lang w:eastAsia="zh-CN"/>
        </w:rPr>
        <w:t>20</w:t>
      </w:r>
      <w:r w:rsidRPr="00C31E24">
        <w:t>];</w:t>
      </w:r>
    </w:p>
    <w:p w14:paraId="22B514AE" w14:textId="77777777" w:rsidR="00BB482A" w:rsidRPr="00C31E24" w:rsidRDefault="00BB482A" w:rsidP="00BB482A">
      <w:pPr>
        <w:pStyle w:val="B1"/>
      </w:pPr>
      <w:r w:rsidRPr="00C31E24">
        <w:t>8)</w:t>
      </w:r>
      <w:r w:rsidRPr="00C31E24">
        <w:tab/>
        <w:t>should include the "timer" option tag in the Supported header field;</w:t>
      </w:r>
    </w:p>
    <w:p w14:paraId="17E71CD2" w14:textId="77777777" w:rsidR="00BB482A" w:rsidRPr="00C31E24" w:rsidRDefault="00BB482A" w:rsidP="00BB482A">
      <w:pPr>
        <w:pStyle w:val="B1"/>
      </w:pPr>
      <w:r w:rsidRPr="00C31E24">
        <w:t>9)</w:t>
      </w:r>
      <w:r w:rsidRPr="00C31E24">
        <w:tab/>
        <w:t>should include the Session-Expires header field according to IETF RFC 4028 [</w:t>
      </w:r>
      <w:r w:rsidRPr="00C31E24">
        <w:rPr>
          <w:lang w:eastAsia="zh-CN"/>
        </w:rPr>
        <w:t>23</w:t>
      </w:r>
      <w:r w:rsidRPr="00C31E24">
        <w:t>]. It is recommended that the "refresher" header field parameter is omitted. If included, the "refresher" header field parameter shall be set to "uac";</w:t>
      </w:r>
    </w:p>
    <w:p w14:paraId="18497451" w14:textId="77777777" w:rsidR="00BB482A" w:rsidRPr="00C31E24" w:rsidRDefault="00BB482A" w:rsidP="00BB482A">
      <w:pPr>
        <w:pStyle w:val="B1"/>
      </w:pPr>
      <w:r w:rsidRPr="00C31E24">
        <w:t>10)</w:t>
      </w:r>
      <w:r w:rsidRPr="00C31E24">
        <w:tab/>
        <w:t>shall set the Request-URI of the SIP INVITE request to the public service identity identifying the participating MCVideo function serving the MCVideo user;</w:t>
      </w:r>
    </w:p>
    <w:p w14:paraId="54FFFA9A" w14:textId="77777777" w:rsidR="00BB482A" w:rsidRPr="00C31E24" w:rsidRDefault="00BB482A" w:rsidP="00BB482A">
      <w:pPr>
        <w:pStyle w:val="NO"/>
      </w:pPr>
      <w:r w:rsidRPr="00C31E24">
        <w:t>NOTE 1:</w:t>
      </w:r>
      <w:r w:rsidRPr="00C31E24">
        <w:tab/>
        <w:t>The MC</w:t>
      </w:r>
      <w:r w:rsidRPr="00C31E24">
        <w:rPr>
          <w:lang w:eastAsia="zh-CN"/>
        </w:rPr>
        <w:t>Video</w:t>
      </w:r>
      <w:r w:rsidRPr="00C31E24">
        <w:t xml:space="preserve"> client is configured with public service identity identifying the participating MC</w:t>
      </w:r>
      <w:r w:rsidRPr="00C31E24">
        <w:rPr>
          <w:lang w:eastAsia="zh-CN"/>
        </w:rPr>
        <w:t>Video</w:t>
      </w:r>
      <w:r w:rsidRPr="00C31E24">
        <w:t xml:space="preserve"> function serving the MCVideo user.</w:t>
      </w:r>
    </w:p>
    <w:p w14:paraId="7B3DC21B" w14:textId="77777777" w:rsidR="00BB482A" w:rsidRPr="00C31E24" w:rsidRDefault="00BB482A" w:rsidP="00BB482A">
      <w:pPr>
        <w:pStyle w:val="B1"/>
      </w:pPr>
      <w:r w:rsidRPr="00C31E24">
        <w:t>11)</w:t>
      </w:r>
      <w:r w:rsidRPr="00C31E24">
        <w:tab/>
        <w:t>may include a P-Preferred-Identity header field in the SIP INVITE request containing a public user identity as specified in 3GPP TS 24.229 [</w:t>
      </w:r>
      <w:r w:rsidRPr="00C31E24">
        <w:rPr>
          <w:lang w:eastAsia="zh-CN"/>
        </w:rPr>
        <w:t>11</w:t>
      </w:r>
      <w:r w:rsidRPr="00C31E24">
        <w:t>];</w:t>
      </w:r>
    </w:p>
    <w:p w14:paraId="0B4C6FB0" w14:textId="77777777" w:rsidR="00BB482A" w:rsidRPr="00C31E24" w:rsidRDefault="00BB482A" w:rsidP="00BB482A">
      <w:pPr>
        <w:pStyle w:val="B1"/>
      </w:pPr>
      <w:r w:rsidRPr="00C31E24">
        <w:t>12)</w:t>
      </w:r>
      <w:r w:rsidRPr="00C31E24">
        <w:tab/>
        <w:t>if the MC</w:t>
      </w:r>
      <w:r w:rsidRPr="00C31E24">
        <w:rPr>
          <w:lang w:eastAsia="zh-CN"/>
        </w:rPr>
        <w:t>Video</w:t>
      </w:r>
      <w:r w:rsidRPr="00C31E24">
        <w:t xml:space="preserve"> emergency state is already set or the MC</w:t>
      </w:r>
      <w:r w:rsidRPr="00C31E24">
        <w:rPr>
          <w:lang w:eastAsia="zh-CN"/>
        </w:rPr>
        <w:t>Video</w:t>
      </w:r>
      <w:r w:rsidRPr="00C31E24">
        <w:t xml:space="preserve"> client emergency group state for this group is set to "MVEG 2: in-progress", the MC</w:t>
      </w:r>
      <w:r w:rsidRPr="00C31E24">
        <w:rPr>
          <w:lang w:eastAsia="zh-CN"/>
        </w:rPr>
        <w:t>Video</w:t>
      </w:r>
      <w:r w:rsidRPr="00C31E24">
        <w:t xml:space="preserve"> client shall include the Resource-Priority header field and comply with the procedures in subclause </w:t>
      </w:r>
      <w:r w:rsidRPr="00C31E24">
        <w:rPr>
          <w:lang w:eastAsia="zh-CN"/>
        </w:rPr>
        <w:t>6.2.8.1.2</w:t>
      </w:r>
      <w:r w:rsidRPr="00C31E24">
        <w:t>;</w:t>
      </w:r>
    </w:p>
    <w:p w14:paraId="0E655961" w14:textId="77777777" w:rsidR="00BB482A" w:rsidRPr="00C31E24" w:rsidRDefault="00BB482A" w:rsidP="00BB482A">
      <w:pPr>
        <w:pStyle w:val="B1"/>
      </w:pPr>
      <w:r w:rsidRPr="00C31E24">
        <w:t>13)</w:t>
      </w:r>
      <w:r w:rsidRPr="00C31E24">
        <w:tab/>
        <w:t>if the MC</w:t>
      </w:r>
      <w:r w:rsidRPr="00C31E24">
        <w:rPr>
          <w:lang w:eastAsia="zh-CN"/>
        </w:rPr>
        <w:t>Video</w:t>
      </w:r>
      <w:r w:rsidRPr="00C31E24">
        <w:t xml:space="preserve"> client imminent peril group state for this group is set to "MVIG 2: in-progress" or "MVIG 4: confirm-pending" shall include the Resource-Priority header field and comply with the procedures in subclause </w:t>
      </w:r>
      <w:r w:rsidRPr="00C31E24">
        <w:rPr>
          <w:lang w:eastAsia="zh-CN"/>
        </w:rPr>
        <w:t>6.2.8.1.12</w:t>
      </w:r>
      <w:r w:rsidRPr="00C31E24">
        <w:t>;</w:t>
      </w:r>
    </w:p>
    <w:p w14:paraId="612298AE" w14:textId="77777777" w:rsidR="00BB482A" w:rsidRPr="00C31E24" w:rsidRDefault="00BB482A" w:rsidP="00BB482A">
      <w:pPr>
        <w:pStyle w:val="B1"/>
      </w:pPr>
      <w:r w:rsidRPr="00C31E24">
        <w:t>14)</w:t>
      </w:r>
      <w:r w:rsidRPr="00C31E24">
        <w:tab/>
        <w:t>shall contain in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w:t>
      </w:r>
    </w:p>
    <w:p w14:paraId="07483F21" w14:textId="77777777" w:rsidR="00BB482A" w:rsidRPr="00C31E24" w:rsidRDefault="00BB482A" w:rsidP="00BB482A">
      <w:pPr>
        <w:pStyle w:val="B2"/>
      </w:pPr>
      <w:r w:rsidRPr="00C31E24">
        <w:t>a)</w:t>
      </w:r>
      <w:r w:rsidRPr="00C31E24">
        <w:tab/>
        <w:t>the &lt;session-type&gt; element set to a value of "prearranged";</w:t>
      </w:r>
    </w:p>
    <w:p w14:paraId="79AA8863" w14:textId="77777777" w:rsidR="00BB482A" w:rsidRPr="00C31E24" w:rsidRDefault="00BB482A" w:rsidP="00BB482A">
      <w:pPr>
        <w:pStyle w:val="B2"/>
      </w:pPr>
      <w:r w:rsidRPr="00C31E24">
        <w:t>b)</w:t>
      </w:r>
      <w:r w:rsidRPr="00C31E24">
        <w:tab/>
        <w:t>the &lt;mc</w:t>
      </w:r>
      <w:r w:rsidRPr="00C31E24">
        <w:rPr>
          <w:lang w:eastAsia="zh-CN"/>
        </w:rPr>
        <w:t>video</w:t>
      </w:r>
      <w:r w:rsidRPr="00C31E24">
        <w:t>-request-uri&gt; element set to the group identity;</w:t>
      </w:r>
    </w:p>
    <w:p w14:paraId="1E3F2F09" w14:textId="77777777" w:rsidR="00BB482A" w:rsidRPr="00C31E24" w:rsidRDefault="00BB482A" w:rsidP="00BB482A">
      <w:pPr>
        <w:pStyle w:val="B2"/>
      </w:pPr>
      <w:r w:rsidRPr="00C31E24">
        <w:t>c)</w:t>
      </w:r>
      <w:r w:rsidRPr="00C31E24">
        <w:tab/>
        <w:t>the &lt;mc</w:t>
      </w:r>
      <w:r w:rsidRPr="00C31E24">
        <w:rPr>
          <w:lang w:eastAsia="zh-CN"/>
        </w:rPr>
        <w:t>video</w:t>
      </w:r>
      <w:r w:rsidRPr="00C31E24">
        <w:t>-client-id&gt; element set to the MC</w:t>
      </w:r>
      <w:r w:rsidRPr="00C31E24">
        <w:rPr>
          <w:lang w:eastAsia="zh-CN"/>
        </w:rPr>
        <w:t>Video</w:t>
      </w:r>
      <w:r w:rsidRPr="00C31E24">
        <w:t xml:space="preserve"> client ID of the originating MC</w:t>
      </w:r>
      <w:r w:rsidRPr="00C31E24">
        <w:rPr>
          <w:lang w:eastAsia="zh-CN"/>
        </w:rPr>
        <w:t>Video</w:t>
      </w:r>
      <w:r w:rsidRPr="00C31E24">
        <w:t xml:space="preserve"> client; and</w:t>
      </w:r>
    </w:p>
    <w:p w14:paraId="78FC237D" w14:textId="77777777" w:rsidR="00BB482A" w:rsidRPr="00C31E24" w:rsidRDefault="00BB482A" w:rsidP="00BB482A">
      <w:pPr>
        <w:pStyle w:val="NO"/>
      </w:pPr>
      <w:r w:rsidRPr="00C31E24">
        <w:t>NOTE 2:</w:t>
      </w:r>
      <w:r w:rsidRPr="00C31E24">
        <w:tab/>
        <w:t>The MC</w:t>
      </w:r>
      <w:r w:rsidRPr="00C31E24">
        <w:rPr>
          <w:lang w:eastAsia="zh-CN"/>
        </w:rPr>
        <w:t>Video</w:t>
      </w:r>
      <w:r w:rsidRPr="00C31E24">
        <w:t xml:space="preserve"> client does not include the MC</w:t>
      </w:r>
      <w:r w:rsidRPr="00C31E24">
        <w:rPr>
          <w:lang w:eastAsia="zh-CN"/>
        </w:rPr>
        <w:t>Video</w:t>
      </w:r>
      <w:r w:rsidRPr="00C31E24">
        <w:t xml:space="preserve"> ID of the originating MC</w:t>
      </w:r>
      <w:r w:rsidRPr="00C31E24">
        <w:rPr>
          <w:lang w:eastAsia="zh-CN"/>
        </w:rPr>
        <w:t>Video</w:t>
      </w:r>
      <w:r w:rsidRPr="00C31E24">
        <w:t xml:space="preserve"> user in the body, as this will be inserted into the body of the SIP INVITE request that is sent from the originating participating MC</w:t>
      </w:r>
      <w:r w:rsidRPr="00C31E24">
        <w:rPr>
          <w:lang w:eastAsia="zh-CN"/>
        </w:rPr>
        <w:t>Video</w:t>
      </w:r>
      <w:r w:rsidRPr="00C31E24">
        <w:t xml:space="preserve"> function.</w:t>
      </w:r>
    </w:p>
    <w:p w14:paraId="7BEA6D97" w14:textId="77777777" w:rsidR="00BB482A" w:rsidRPr="00C31E24" w:rsidRDefault="00BB482A" w:rsidP="00BB482A">
      <w:pPr>
        <w:pStyle w:val="B2"/>
      </w:pPr>
      <w:r w:rsidRPr="00C31E24">
        <w:t>d)</w:t>
      </w:r>
      <w:r w:rsidRPr="00C31E24">
        <w:tab/>
        <w:t>if the group identity can be determined to be a TGI and if the MC</w:t>
      </w:r>
      <w:r w:rsidRPr="00C31E24">
        <w:rPr>
          <w:lang w:eastAsia="zh-CN"/>
        </w:rPr>
        <w:t>Video</w:t>
      </w:r>
      <w:r w:rsidRPr="00C31E24">
        <w:t xml:space="preserve"> client can associate the TGI with a MCVideo group ID, the &lt;associated-group-id&gt; element set to the MCVideo group ID;</w:t>
      </w:r>
    </w:p>
    <w:p w14:paraId="6B7B2B5F" w14:textId="77777777" w:rsidR="00BB482A" w:rsidRPr="00C31E24" w:rsidRDefault="00BB482A" w:rsidP="00BB482A">
      <w:pPr>
        <w:pStyle w:val="NO"/>
      </w:pPr>
      <w:r w:rsidRPr="00C31E24">
        <w:t>NOTE 3:</w:t>
      </w:r>
      <w:r w:rsidRPr="00C31E24">
        <w:tab/>
        <w:t>The text "can associate the TGI with a MC</w:t>
      </w:r>
      <w:r w:rsidRPr="00C31E24">
        <w:rPr>
          <w:lang w:eastAsia="zh-CN"/>
        </w:rPr>
        <w:t>Video</w:t>
      </w:r>
      <w:r w:rsidRPr="00C31E24">
        <w:t xml:space="preserve"> group ID" means that the MC</w:t>
      </w:r>
      <w:r w:rsidRPr="00C31E24">
        <w:rPr>
          <w:lang w:eastAsia="zh-CN"/>
        </w:rPr>
        <w:t>Video</w:t>
      </w:r>
      <w:r w:rsidRPr="00C31E24">
        <w:t xml:space="preserve"> client is able to determine that there is a constituent group of the temporary group that it is a member of.</w:t>
      </w:r>
    </w:p>
    <w:p w14:paraId="6F3BBC8B" w14:textId="764230DB" w:rsidR="00BB482A" w:rsidRPr="00C31E24" w:rsidRDefault="00BB482A" w:rsidP="00BB482A">
      <w:pPr>
        <w:pStyle w:val="NO"/>
      </w:pPr>
      <w:r w:rsidRPr="00C31E24">
        <w:t>NOTE 4:</w:t>
      </w:r>
      <w:r w:rsidRPr="00C31E24">
        <w:tab/>
        <w:t>The MC</w:t>
      </w:r>
      <w:r w:rsidRPr="00C31E24">
        <w:rPr>
          <w:lang w:eastAsia="zh-CN"/>
        </w:rPr>
        <w:t>Video</w:t>
      </w:r>
      <w:r w:rsidRPr="00C31E24">
        <w:t xml:space="preserve"> client is informed about temporary groups and </w:t>
      </w:r>
      <w:r w:rsidR="00DD5C3D" w:rsidRPr="00C31E24">
        <w:t>regrouping</w:t>
      </w:r>
      <w:r w:rsidRPr="00C31E24">
        <w:t xml:space="preserve"> of MC</w:t>
      </w:r>
      <w:r w:rsidRPr="00C31E24">
        <w:rPr>
          <w:lang w:eastAsia="zh-CN"/>
        </w:rPr>
        <w:t>Video</w:t>
      </w:r>
      <w:r w:rsidRPr="00C31E24">
        <w:t xml:space="preserve"> groups that the user is a member of as specified in 3GPP TS 24.481 [</w:t>
      </w:r>
      <w:r w:rsidRPr="00C31E24">
        <w:rPr>
          <w:lang w:eastAsia="zh-CN"/>
        </w:rPr>
        <w:t>24</w:t>
      </w:r>
      <w:r w:rsidRPr="00C31E24">
        <w:t>].</w:t>
      </w:r>
    </w:p>
    <w:p w14:paraId="61BD0306" w14:textId="77777777" w:rsidR="00BB482A" w:rsidRPr="00C31E24" w:rsidRDefault="00BB482A" w:rsidP="00BB482A">
      <w:pPr>
        <w:pStyle w:val="NO"/>
      </w:pPr>
      <w:r w:rsidRPr="00C31E24">
        <w:t>NOTE 5:</w:t>
      </w:r>
      <w:r w:rsidRPr="00C31E24">
        <w:tab/>
        <w:t>If the MC</w:t>
      </w:r>
      <w:r w:rsidRPr="00C31E24">
        <w:rPr>
          <w:lang w:eastAsia="zh-CN"/>
        </w:rPr>
        <w:t>Video</w:t>
      </w:r>
      <w:r w:rsidRPr="00C31E24">
        <w:t xml:space="preserve"> user selected a TGI where there are several MC</w:t>
      </w:r>
      <w:r w:rsidRPr="00C31E24">
        <w:rPr>
          <w:lang w:eastAsia="zh-CN"/>
        </w:rPr>
        <w:t>Video</w:t>
      </w:r>
      <w:r w:rsidRPr="00C31E24">
        <w:t xml:space="preserve"> groups where the MC</w:t>
      </w:r>
      <w:r w:rsidRPr="00C31E24">
        <w:rPr>
          <w:lang w:eastAsia="zh-CN"/>
        </w:rPr>
        <w:t>Video</w:t>
      </w:r>
      <w:r w:rsidRPr="00C31E24">
        <w:t xml:space="preserve"> user is a member, the MC</w:t>
      </w:r>
      <w:r w:rsidRPr="00C31E24">
        <w:rPr>
          <w:lang w:eastAsia="zh-CN"/>
        </w:rPr>
        <w:t>Video</w:t>
      </w:r>
      <w:r w:rsidRPr="00C31E24">
        <w:t xml:space="preserve"> client selects one of those MC</w:t>
      </w:r>
      <w:r w:rsidRPr="00C31E24">
        <w:rPr>
          <w:lang w:eastAsia="zh-CN"/>
        </w:rPr>
        <w:t>Video</w:t>
      </w:r>
      <w:r w:rsidRPr="00C31E24">
        <w:t xml:space="preserve"> groups.</w:t>
      </w:r>
    </w:p>
    <w:p w14:paraId="2B29F7FD" w14:textId="77777777" w:rsidR="00BB482A" w:rsidRPr="00C31E24" w:rsidRDefault="00BB482A" w:rsidP="00BB482A">
      <w:pPr>
        <w:pStyle w:val="B1"/>
      </w:pPr>
      <w:r w:rsidRPr="00C31E24">
        <w:t>15)</w:t>
      </w:r>
      <w:r w:rsidRPr="00C31E24">
        <w:tab/>
        <w:t>shall include an SDP offer according to 3GPP TS 24.229 [</w:t>
      </w:r>
      <w:r w:rsidRPr="00C31E24">
        <w:rPr>
          <w:lang w:eastAsia="zh-CN"/>
        </w:rPr>
        <w:t>11</w:t>
      </w:r>
      <w:r w:rsidRPr="00C31E24">
        <w:t>] with the clarifications given in subclause </w:t>
      </w:r>
      <w:r w:rsidRPr="00C31E24">
        <w:rPr>
          <w:lang w:eastAsia="zh-CN"/>
        </w:rPr>
        <w:t>6.2.1</w:t>
      </w:r>
      <w:r w:rsidRPr="00C31E24">
        <w:t xml:space="preserve">; </w:t>
      </w:r>
    </w:p>
    <w:p w14:paraId="041B7397" w14:textId="77777777" w:rsidR="00BB482A" w:rsidRPr="00C31E24" w:rsidRDefault="00BB482A" w:rsidP="00BB482A">
      <w:pPr>
        <w:pStyle w:val="B1"/>
      </w:pPr>
      <w:r w:rsidRPr="00C31E24">
        <w:t>16)</w:t>
      </w:r>
      <w:r w:rsidRPr="00C31E24">
        <w:tab/>
        <w:t>if an implicit transmission request is required, shall indicate this as specified in subclause 6.4; and</w:t>
      </w:r>
    </w:p>
    <w:p w14:paraId="2C2E10B1" w14:textId="77777777" w:rsidR="00BB482A" w:rsidRPr="00C31E24" w:rsidRDefault="00BB482A" w:rsidP="00BB482A">
      <w:pPr>
        <w:pStyle w:val="B1"/>
      </w:pPr>
      <w:r w:rsidRPr="00C31E24">
        <w:t>17)</w:t>
      </w:r>
      <w:r w:rsidRPr="00C31E24">
        <w:tab/>
        <w:t>shall send the SIP INVITE request towards the MCVideo server according to 3GPP TS 24.229 [</w:t>
      </w:r>
      <w:r w:rsidRPr="00C31E24">
        <w:rPr>
          <w:lang w:eastAsia="zh-CN"/>
        </w:rPr>
        <w:t>11</w:t>
      </w:r>
      <w:r w:rsidRPr="00C31E24">
        <w:t>].</w:t>
      </w:r>
    </w:p>
    <w:p w14:paraId="7E432FE9" w14:textId="77777777" w:rsidR="00BB482A" w:rsidRPr="00C31E24" w:rsidRDefault="00BB482A" w:rsidP="00BB482A">
      <w:r w:rsidRPr="00C31E24">
        <w:t>On receiving a SIP 2xx response to the SIP INVITE request, the MCVideo client:</w:t>
      </w:r>
    </w:p>
    <w:p w14:paraId="72920723" w14:textId="77777777" w:rsidR="00BB482A" w:rsidRPr="00C31E24" w:rsidRDefault="00BB482A" w:rsidP="00BB482A">
      <w:pPr>
        <w:pStyle w:val="B1"/>
      </w:pPr>
      <w:r w:rsidRPr="00C31E24">
        <w:t>1)</w:t>
      </w:r>
      <w:r w:rsidRPr="00C31E24">
        <w:tab/>
        <w:t>shall interact with the user plane as specified in 3GPP TS 24.581 [5]</w:t>
      </w:r>
    </w:p>
    <w:p w14:paraId="6728AF8A" w14:textId="77777777" w:rsidR="00BB482A" w:rsidRPr="00C31E24" w:rsidRDefault="00BB482A" w:rsidP="00BB482A">
      <w:pPr>
        <w:pStyle w:val="B1"/>
      </w:pPr>
      <w:r w:rsidRPr="00C31E24">
        <w:t>2)</w:t>
      </w:r>
      <w:r w:rsidRPr="00C31E24">
        <w:tab/>
        <w:t>if the MC</w:t>
      </w:r>
      <w:r w:rsidRPr="00C31E24">
        <w:rPr>
          <w:lang w:eastAsia="zh-CN"/>
        </w:rPr>
        <w:t>Video</w:t>
      </w:r>
      <w:r w:rsidRPr="00C31E24">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subclause </w:t>
      </w:r>
      <w:r w:rsidRPr="00C31E24">
        <w:rPr>
          <w:lang w:eastAsia="zh-CN"/>
        </w:rPr>
        <w:t>6.2.8.1.4</w:t>
      </w:r>
      <w:r w:rsidRPr="00C31E24">
        <w:t>; and</w:t>
      </w:r>
    </w:p>
    <w:p w14:paraId="1EE33BA5" w14:textId="77777777" w:rsidR="00BB482A" w:rsidRPr="00C31E24" w:rsidRDefault="00BB482A" w:rsidP="00BB482A">
      <w:pPr>
        <w:pStyle w:val="B1"/>
      </w:pPr>
      <w:r w:rsidRPr="00C31E24">
        <w:t>3)</w:t>
      </w:r>
      <w:r w:rsidRPr="00C31E24">
        <w:tab/>
        <w:t>may subscribe to the conference event package as specified in subclause </w:t>
      </w:r>
      <w:r w:rsidRPr="00C31E24">
        <w:rPr>
          <w:lang w:eastAsia="zh-CN"/>
        </w:rPr>
        <w:t>9.1.3.1</w:t>
      </w:r>
      <w:r w:rsidRPr="00C31E24">
        <w:t>.</w:t>
      </w:r>
    </w:p>
    <w:p w14:paraId="0E73DBBF" w14:textId="77777777" w:rsidR="00BB482A" w:rsidRPr="00C31E24" w:rsidRDefault="00BB482A" w:rsidP="00BB482A">
      <w:r w:rsidRPr="00C31E24">
        <w:t>On receiving a SIP 4xx response, a SIP 5xx response or a SIP 6xx response to the SIP INVITE request:</w:t>
      </w:r>
    </w:p>
    <w:p w14:paraId="0DC1E7B6" w14:textId="77777777" w:rsidR="00BB482A" w:rsidRPr="00C31E24" w:rsidRDefault="00BB482A" w:rsidP="00BB482A">
      <w:pPr>
        <w:pStyle w:val="B1"/>
      </w:pPr>
      <w:r w:rsidRPr="00C31E24">
        <w:t>1)</w:t>
      </w:r>
      <w:r w:rsidRPr="00C31E24">
        <w:tab/>
        <w:t>if the MC</w:t>
      </w:r>
      <w:r w:rsidRPr="00C31E24">
        <w:rPr>
          <w:lang w:eastAsia="zh-CN"/>
        </w:rPr>
        <w:t>Video</w:t>
      </w:r>
      <w:r w:rsidRPr="00C31E24">
        <w:t xml:space="preserve"> emergency group call state is set to "MVEGC 2: emergency-call-requested" or "MVEGC 3: emergency-call-granted"; or</w:t>
      </w:r>
    </w:p>
    <w:p w14:paraId="62E2E2DE" w14:textId="77777777" w:rsidR="00BB482A" w:rsidRPr="00C31E24" w:rsidRDefault="00BB482A" w:rsidP="00BB482A">
      <w:pPr>
        <w:pStyle w:val="B1"/>
      </w:pPr>
      <w:r w:rsidRPr="00C31E24">
        <w:t>2)</w:t>
      </w:r>
      <w:r w:rsidRPr="00C31E24">
        <w:tab/>
        <w:t>if the MC</w:t>
      </w:r>
      <w:r w:rsidRPr="00C31E24">
        <w:rPr>
          <w:lang w:eastAsia="zh-CN"/>
        </w:rPr>
        <w:t>Video</w:t>
      </w:r>
      <w:r w:rsidRPr="00C31E24">
        <w:t xml:space="preserve"> imminent peril group call state is set to "MVIGC 2: imminent-peril-call-requested" or "MVIGC 3: imminent-peril-call-granted";</w:t>
      </w:r>
    </w:p>
    <w:p w14:paraId="35264FDE" w14:textId="77777777" w:rsidR="00BB482A" w:rsidRPr="00C31E24" w:rsidRDefault="00BB482A" w:rsidP="00BB482A">
      <w:pPr>
        <w:pStyle w:val="B1"/>
        <w:ind w:left="0" w:firstLine="0"/>
      </w:pPr>
      <w:r w:rsidRPr="00C31E24">
        <w:t>the MC</w:t>
      </w:r>
      <w:r w:rsidRPr="00C31E24">
        <w:rPr>
          <w:lang w:eastAsia="zh-CN"/>
        </w:rPr>
        <w:t>Video</w:t>
      </w:r>
      <w:r w:rsidRPr="00C31E24">
        <w:t xml:space="preserve"> client shall perform the actions specified in subclause </w:t>
      </w:r>
      <w:r w:rsidRPr="00C31E24">
        <w:rPr>
          <w:lang w:eastAsia="zh-CN"/>
        </w:rPr>
        <w:t>6.2.8.1.5</w:t>
      </w:r>
      <w:r w:rsidRPr="00C31E24">
        <w:t>.</w:t>
      </w:r>
    </w:p>
    <w:p w14:paraId="19D2BCBC" w14:textId="77777777" w:rsidR="00BB482A" w:rsidRPr="00C31E24" w:rsidRDefault="00BB482A" w:rsidP="00BB482A">
      <w:r w:rsidRPr="00C31E24">
        <w:t>On receiving a SIP INFO request where the Request-URI contains an MC</w:t>
      </w:r>
      <w:r w:rsidRPr="00C31E24">
        <w:rPr>
          <w:lang w:eastAsia="zh-CN"/>
        </w:rPr>
        <w:t>Video</w:t>
      </w:r>
      <w:r w:rsidRPr="00C31E24">
        <w:t xml:space="preserve"> session ID identifying an ongoing group session, the MC</w:t>
      </w:r>
      <w:r w:rsidRPr="00C31E24">
        <w:rPr>
          <w:lang w:eastAsia="zh-CN"/>
        </w:rPr>
        <w:t>Video</w:t>
      </w:r>
      <w:r w:rsidRPr="00C31E24">
        <w:t xml:space="preserve"> client shall follow the actions specified in subclause </w:t>
      </w:r>
      <w:r w:rsidRPr="00C31E24">
        <w:rPr>
          <w:lang w:eastAsia="zh-CN"/>
        </w:rPr>
        <w:t>6.2.8.1.13</w:t>
      </w:r>
    </w:p>
    <w:p w14:paraId="449F3DE8" w14:textId="77777777" w:rsidR="00BB482A" w:rsidRPr="00C31E24" w:rsidRDefault="00BB482A" w:rsidP="00BB482A">
      <w:r w:rsidRPr="00C31E24">
        <w:t>[TS 24.581, clause 6.2.4.2.2]</w:t>
      </w:r>
    </w:p>
    <w:p w14:paraId="2C16BD4E" w14:textId="77777777" w:rsidR="00BB482A" w:rsidRPr="00C31E24" w:rsidRDefault="00BB482A" w:rsidP="00BB482A">
      <w:r w:rsidRPr="00C31E24">
        <w:t>When a call is initiated as described in 3GPP TS 24.281 [2], the transmission participant:</w:t>
      </w:r>
    </w:p>
    <w:p w14:paraId="7F6932DF" w14:textId="77777777" w:rsidR="00BB482A" w:rsidRPr="00C31E24" w:rsidRDefault="00BB482A" w:rsidP="00BB482A">
      <w:pPr>
        <w:pStyle w:val="B1"/>
      </w:pPr>
      <w:r w:rsidRPr="00C31E24">
        <w:t>1.</w:t>
      </w:r>
      <w:r w:rsidRPr="00C31E24">
        <w:tab/>
        <w:t>shall create an instance of the 'Transmission participant state transition diagram for basic transmission control operation';</w:t>
      </w:r>
    </w:p>
    <w:p w14:paraId="01D1978A" w14:textId="77777777" w:rsidR="00BB482A" w:rsidRPr="00C31E24" w:rsidRDefault="00BB482A" w:rsidP="00BB482A">
      <w:pPr>
        <w:pStyle w:val="B1"/>
      </w:pPr>
      <w:r w:rsidRPr="00C31E24">
        <w:t>2.</w:t>
      </w:r>
      <w:r w:rsidRPr="00C31E24">
        <w:tab/>
        <w:t>if the originating transmission participant receives a transmission control message before it receives the SIP 200 (OK) response, shall store the transmission control message;</w:t>
      </w:r>
    </w:p>
    <w:p w14:paraId="60AF4CCB" w14:textId="3783F0E3" w:rsidR="00BB482A" w:rsidRPr="00C31E24" w:rsidRDefault="00BB482A" w:rsidP="00BB482A">
      <w:pPr>
        <w:pStyle w:val="NO"/>
      </w:pPr>
      <w:r w:rsidRPr="00C31E24">
        <w:t>NOTE:</w:t>
      </w:r>
      <w:r w:rsidRPr="00C31E24">
        <w:tab/>
        <w:t xml:space="preserve">The originating transmission participant might receive a transmission control message before the SIP 200 (OK) response when initiating, joining or </w:t>
      </w:r>
      <w:r w:rsidR="00DD5C3D" w:rsidRPr="00C31E24">
        <w:t>re-joining</w:t>
      </w:r>
      <w:r w:rsidRPr="00C31E24">
        <w:t xml:space="preserve"> a call because of processing delays of the SIP 200 (OK) response in the SIP core.</w:t>
      </w:r>
    </w:p>
    <w:p w14:paraId="4021E269" w14:textId="77777777" w:rsidR="00BB482A" w:rsidRPr="00C31E24" w:rsidRDefault="00BB482A" w:rsidP="00BB482A">
      <w:pPr>
        <w:pStyle w:val="B1"/>
      </w:pPr>
      <w:r w:rsidRPr="00C31E24">
        <w:t>3.</w:t>
      </w:r>
      <w:r w:rsidRPr="00C31E24">
        <w:tab/>
        <w:t>if the established MCVideo call is a chat group call and the SIP INVITE request is not an implicit Transmission request, shall enter the 'U: has no permission to transmit' state;</w:t>
      </w:r>
    </w:p>
    <w:p w14:paraId="6EF7BEBE" w14:textId="77777777" w:rsidR="00BB482A" w:rsidRPr="00C31E24" w:rsidRDefault="00BB482A" w:rsidP="00BB482A">
      <w:pPr>
        <w:pStyle w:val="B1"/>
      </w:pPr>
      <w:r w:rsidRPr="00C31E24">
        <w:t>4.</w:t>
      </w:r>
      <w:r w:rsidRPr="00C31E24">
        <w:tab/>
        <w:t>if for the established MCVideo call the SIP INVITE request is an implicit Transmission request:</w:t>
      </w:r>
    </w:p>
    <w:p w14:paraId="315D6EBE" w14:textId="77777777" w:rsidR="00BB482A" w:rsidRPr="00C31E24" w:rsidRDefault="00BB482A" w:rsidP="00BB482A">
      <w:pPr>
        <w:pStyle w:val="B2"/>
      </w:pPr>
      <w:r w:rsidRPr="00C31E24">
        <w:t>a.</w:t>
      </w:r>
      <w:r w:rsidRPr="00C31E24">
        <w:tab/>
        <w:t>shall start timer T100 (Transmission Request) and initialise counter C100 (Transmission Request) to 1;</w:t>
      </w:r>
    </w:p>
    <w:p w14:paraId="686E4244" w14:textId="77777777" w:rsidR="00BB482A" w:rsidRPr="00C31E24" w:rsidRDefault="00BB482A" w:rsidP="00BB482A">
      <w:pPr>
        <w:pStyle w:val="B2"/>
      </w:pPr>
      <w:r w:rsidRPr="00C31E24">
        <w:t>b.</w:t>
      </w:r>
      <w:r w:rsidRPr="00C31E24">
        <w:tab/>
        <w:t>shall enter the 'U: pending request to transmit' state; and</w:t>
      </w:r>
    </w:p>
    <w:p w14:paraId="68F12356" w14:textId="77777777" w:rsidR="00BB482A" w:rsidRPr="00C31E24" w:rsidRDefault="00BB482A" w:rsidP="00BB482A">
      <w:pPr>
        <w:pStyle w:val="B2"/>
      </w:pPr>
      <w:r w:rsidRPr="00C31E24">
        <w:t>c.</w:t>
      </w:r>
      <w:r w:rsidRPr="00C31E2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05E58505" w14:textId="77777777" w:rsidR="00BB482A" w:rsidRPr="00C31E24" w:rsidRDefault="00BB482A" w:rsidP="00BB482A">
      <w:pPr>
        <w:pStyle w:val="B1"/>
      </w:pPr>
      <w:r w:rsidRPr="00C31E24">
        <w:t>5.</w:t>
      </w:r>
      <w:r w:rsidRPr="00C31E24">
        <w:tab/>
        <w:t>if the established MCVideo call is a broadcast group call, shall enter the 'U: has permission to transmit' state.</w:t>
      </w:r>
    </w:p>
    <w:p w14:paraId="512CBE13" w14:textId="3D35503B" w:rsidR="00BB482A" w:rsidRPr="00C31E24" w:rsidRDefault="00BB482A" w:rsidP="00BB482A">
      <w:r w:rsidRPr="00C31E24">
        <w:t xml:space="preserve">When the transmission participant is </w:t>
      </w:r>
      <w:r w:rsidR="00DD5C3D" w:rsidRPr="00C31E24">
        <w:t>re-joining</w:t>
      </w:r>
      <w:r w:rsidRPr="00C31E24">
        <w:t xml:space="preserve"> an ongoing MCVideo call as described in 3GPP TS 24.281 [2] the transmission participant shall enter the 'U: has no permission to transmit' state.</w:t>
      </w:r>
    </w:p>
    <w:p w14:paraId="3C84ADA7" w14:textId="77777777" w:rsidR="00BB482A" w:rsidRPr="00C31E24" w:rsidRDefault="00BB482A" w:rsidP="00BB482A">
      <w:r w:rsidRPr="00C31E24">
        <w:t>[TS 24.581, clause 6.2.4.3.2]</w:t>
      </w:r>
    </w:p>
    <w:p w14:paraId="4906B5D6" w14:textId="77777777" w:rsidR="00BB482A" w:rsidRPr="00C31E24" w:rsidRDefault="00BB482A" w:rsidP="00BB482A">
      <w:r w:rsidRPr="00C31E24">
        <w:t>Upon receiving an indication from the user to request permission to send media, the transmission participant:</w:t>
      </w:r>
    </w:p>
    <w:p w14:paraId="217AA83D" w14:textId="77777777" w:rsidR="00BB482A" w:rsidRPr="00C31E24" w:rsidRDefault="00BB482A" w:rsidP="00BB482A">
      <w:pPr>
        <w:pStyle w:val="B1"/>
      </w:pPr>
      <w:r w:rsidRPr="00C31E24">
        <w:t>1.</w:t>
      </w:r>
      <w:r w:rsidRPr="00C31E24">
        <w:tab/>
        <w:t>void</w:t>
      </w:r>
    </w:p>
    <w:p w14:paraId="7994E94C" w14:textId="77777777" w:rsidR="00BB482A" w:rsidRPr="00C31E24" w:rsidRDefault="00BB482A" w:rsidP="00BB482A">
      <w:pPr>
        <w:pStyle w:val="B1"/>
      </w:pPr>
      <w:r w:rsidRPr="00C31E24">
        <w:t>2.</w:t>
      </w:r>
      <w:r w:rsidRPr="00C31E24">
        <w:tab/>
        <w:t>shall send the Transmission Request message toward the transmission control server; The Transmission Request message:</w:t>
      </w:r>
    </w:p>
    <w:p w14:paraId="60C71134" w14:textId="77777777" w:rsidR="00BB482A" w:rsidRPr="00C31E24" w:rsidRDefault="00BB482A" w:rsidP="00BB482A">
      <w:pPr>
        <w:pStyle w:val="B2"/>
      </w:pPr>
      <w:r w:rsidRPr="00C31E24">
        <w:t>a.</w:t>
      </w:r>
      <w:r w:rsidRPr="00C31E24">
        <w:tab/>
        <w:t>if a different priority than the normal priority is required, shall include the Transmission Priority field with the priority not higher than negotiated with the transmission control server as specified in subclause 14.3.3; and</w:t>
      </w:r>
    </w:p>
    <w:p w14:paraId="4FEBD6D3" w14:textId="77777777" w:rsidR="00BB482A" w:rsidRPr="00C31E24" w:rsidRDefault="00BB482A" w:rsidP="00BB482A">
      <w:pPr>
        <w:pStyle w:val="B2"/>
      </w:pPr>
      <w:r w:rsidRPr="00C31E24">
        <w:t>b.</w:t>
      </w:r>
      <w:r w:rsidRPr="00C31E24">
        <w:tab/>
        <w:t>if the Transmission request is a broadcast group call, system call, emergency call or an imminent peril call, shall include a Transmission Indicator field indicating the relevant call types;</w:t>
      </w:r>
    </w:p>
    <w:p w14:paraId="259D3BD0" w14:textId="77777777" w:rsidR="00BB482A" w:rsidRPr="00C31E24" w:rsidRDefault="00BB482A" w:rsidP="00BB482A">
      <w:pPr>
        <w:pStyle w:val="B1"/>
      </w:pPr>
      <w:r w:rsidRPr="00C31E24">
        <w:t>3.</w:t>
      </w:r>
      <w:r w:rsidRPr="00C31E24">
        <w:tab/>
        <w:t>shall start timer T100 (Transmission Request) and initialise counter C100 (Transmission Request) to 1; and</w:t>
      </w:r>
    </w:p>
    <w:p w14:paraId="1C0C6844" w14:textId="77777777" w:rsidR="00BB482A" w:rsidRPr="00C31E24" w:rsidRDefault="00BB482A" w:rsidP="00BB482A">
      <w:pPr>
        <w:pStyle w:val="B1"/>
      </w:pPr>
      <w:r w:rsidRPr="00C31E24">
        <w:t>4.</w:t>
      </w:r>
      <w:r w:rsidRPr="00C31E24">
        <w:tab/>
        <w:t>shall enter the 'U: pending request to transmit' state.</w:t>
      </w:r>
    </w:p>
    <w:p w14:paraId="2308BA0B" w14:textId="77777777" w:rsidR="00BB482A" w:rsidRPr="00C31E24" w:rsidRDefault="00BB482A" w:rsidP="00BB482A">
      <w:pPr>
        <w:pStyle w:val="B1"/>
        <w:ind w:left="284"/>
      </w:pPr>
      <w:r w:rsidRPr="00C31E24">
        <w:t>[TS 24.581, clause 6.2.4.4.2]</w:t>
      </w:r>
    </w:p>
    <w:p w14:paraId="20D5FA76" w14:textId="77777777" w:rsidR="00BB482A" w:rsidRPr="00C31E24" w:rsidRDefault="00BB482A" w:rsidP="00BB482A">
      <w:r w:rsidRPr="00C31E24">
        <w:t>Upon receiving a Transmission rejected message, the transmission participant:</w:t>
      </w:r>
    </w:p>
    <w:p w14:paraId="4BF638C3" w14:textId="77777777" w:rsidR="00BB482A" w:rsidRPr="00C31E24" w:rsidRDefault="00BB482A" w:rsidP="00BB482A">
      <w:pPr>
        <w:pStyle w:val="B1"/>
      </w:pPr>
      <w:r w:rsidRPr="00C31E24">
        <w:t>1.</w:t>
      </w:r>
      <w:r w:rsidRPr="00C31E24">
        <w:tab/>
        <w:t>if the first bit in the subtype of the Transmission rejected message is set to '1' (Acknowledgment is required) as described in subclause 9.2.2.1, shall send a Transmission control Ack message. The Transmission control Ack message:</w:t>
      </w:r>
    </w:p>
    <w:p w14:paraId="3FEC7E03" w14:textId="77777777" w:rsidR="00BB482A" w:rsidRPr="00C31E24" w:rsidRDefault="00BB482A" w:rsidP="00BB482A">
      <w:pPr>
        <w:pStyle w:val="B2"/>
      </w:pPr>
      <w:r w:rsidRPr="00C31E24">
        <w:t>a.</w:t>
      </w:r>
      <w:r w:rsidRPr="00C31E24">
        <w:tab/>
        <w:t>shall include the Message Type field set to '1' (Transmission rejected); and</w:t>
      </w:r>
    </w:p>
    <w:p w14:paraId="6EAB0584" w14:textId="77777777" w:rsidR="00BB482A" w:rsidRPr="00C31E24" w:rsidRDefault="00BB482A" w:rsidP="00BB482A">
      <w:pPr>
        <w:pStyle w:val="B2"/>
      </w:pPr>
      <w:r w:rsidRPr="00C31E24">
        <w:t>b.</w:t>
      </w:r>
      <w:r w:rsidRPr="00C31E24">
        <w:tab/>
        <w:t>shall include the Source field set to '0' (the transmission participant is the source);</w:t>
      </w:r>
    </w:p>
    <w:p w14:paraId="31FF7D49" w14:textId="77777777" w:rsidR="00BB482A" w:rsidRPr="00C31E24" w:rsidRDefault="00BB482A" w:rsidP="00BB482A">
      <w:pPr>
        <w:pStyle w:val="B1"/>
      </w:pPr>
      <w:r w:rsidRPr="00C31E24">
        <w:t>2.</w:t>
      </w:r>
      <w:r w:rsidRPr="00C31E24">
        <w:tab/>
        <w:t>shall provide Transmission rejected notification to the user;</w:t>
      </w:r>
    </w:p>
    <w:p w14:paraId="31761563" w14:textId="77777777" w:rsidR="00BB482A" w:rsidRPr="00C31E24" w:rsidRDefault="00BB482A" w:rsidP="00BB482A">
      <w:pPr>
        <w:pStyle w:val="B1"/>
      </w:pPr>
      <w:r w:rsidRPr="00C31E24">
        <w:t>3.</w:t>
      </w:r>
      <w:r w:rsidRPr="00C31E24">
        <w:tab/>
        <w:t>may display the Transmission rejected reason to the user using information in the Reject Cause field;</w:t>
      </w:r>
    </w:p>
    <w:p w14:paraId="1A1F55D4" w14:textId="77777777" w:rsidR="00BB482A" w:rsidRPr="00C31E24" w:rsidRDefault="00BB482A" w:rsidP="00BB482A">
      <w:pPr>
        <w:pStyle w:val="B1"/>
      </w:pPr>
      <w:r w:rsidRPr="00C31E24">
        <w:t>4.</w:t>
      </w:r>
      <w:r w:rsidRPr="00C31E24">
        <w:tab/>
        <w:t>shall stop timer T100 ( Transmission Request); and</w:t>
      </w:r>
    </w:p>
    <w:p w14:paraId="3F2C57D8" w14:textId="77777777" w:rsidR="00BB482A" w:rsidRPr="00C31E24" w:rsidRDefault="00BB482A" w:rsidP="00BB482A">
      <w:pPr>
        <w:pStyle w:val="B1"/>
      </w:pPr>
      <w:r w:rsidRPr="00C31E24">
        <w:t>5.</w:t>
      </w:r>
      <w:r w:rsidRPr="00C31E24">
        <w:tab/>
        <w:t>shall enter the 'U: has no permission to transmit' state.</w:t>
      </w:r>
    </w:p>
    <w:p w14:paraId="2332CB4B" w14:textId="77777777" w:rsidR="00BB482A" w:rsidRPr="00C31E24" w:rsidRDefault="00BB482A" w:rsidP="00BB482A">
      <w:r w:rsidRPr="00C31E24">
        <w:t>[TS 24.581, clause 6.2.4.4.5]</w:t>
      </w:r>
    </w:p>
    <w:p w14:paraId="6EADBD35" w14:textId="77777777" w:rsidR="00BB482A" w:rsidRPr="00C31E24" w:rsidRDefault="00BB482A" w:rsidP="00BB482A">
      <w:r w:rsidRPr="00C31E24">
        <w:t>Upon receiving a Queue Position Info message, the transmission participant:</w:t>
      </w:r>
    </w:p>
    <w:p w14:paraId="1A40869A" w14:textId="77777777" w:rsidR="00BB482A" w:rsidRPr="00C31E24" w:rsidRDefault="00BB482A" w:rsidP="00BB482A">
      <w:pPr>
        <w:pStyle w:val="B1"/>
      </w:pPr>
      <w:r w:rsidRPr="00C31E24">
        <w:t>1.</w:t>
      </w:r>
      <w:r w:rsidRPr="00C31E24">
        <w:tab/>
        <w:t>if the first bit in the subtype of the Queue Position Info message is set to '1' (Acknowledgment is required) as described in subclause 9.2.2.1, shall send a Transmission control Ack message. The Transmission control Ack message:</w:t>
      </w:r>
    </w:p>
    <w:p w14:paraId="38788E99" w14:textId="77777777" w:rsidR="00BB482A" w:rsidRPr="00C31E24" w:rsidRDefault="00BB482A" w:rsidP="00BB482A">
      <w:pPr>
        <w:pStyle w:val="B2"/>
      </w:pPr>
      <w:r w:rsidRPr="00C31E24">
        <w:t>a.</w:t>
      </w:r>
      <w:r w:rsidRPr="00C31E24">
        <w:tab/>
        <w:t>shall include the Message Type field set to '5' (Queue Position Info); and</w:t>
      </w:r>
    </w:p>
    <w:p w14:paraId="04035675" w14:textId="77777777" w:rsidR="00BB482A" w:rsidRPr="00C31E24" w:rsidRDefault="00BB482A" w:rsidP="00BB482A">
      <w:pPr>
        <w:pStyle w:val="B2"/>
      </w:pPr>
      <w:r w:rsidRPr="00C31E24">
        <w:t>b.</w:t>
      </w:r>
      <w:r w:rsidRPr="00C31E24">
        <w:tab/>
        <w:t>shall include the Source field set to '0' (the transmission participant is the source);</w:t>
      </w:r>
    </w:p>
    <w:p w14:paraId="0F1875F0" w14:textId="77777777" w:rsidR="00BB482A" w:rsidRPr="00C31E24" w:rsidRDefault="00BB482A" w:rsidP="00BB482A">
      <w:pPr>
        <w:pStyle w:val="B1"/>
      </w:pPr>
      <w:r w:rsidRPr="00C31E24">
        <w:t>2.</w:t>
      </w:r>
      <w:r w:rsidRPr="00C31E24">
        <w:tab/>
        <w:t>shall provide Transmission request queued notification to the MCVideo user;</w:t>
      </w:r>
    </w:p>
    <w:p w14:paraId="38712AD7" w14:textId="77777777" w:rsidR="00BB482A" w:rsidRPr="00C31E24" w:rsidRDefault="00BB482A" w:rsidP="00BB482A">
      <w:pPr>
        <w:pStyle w:val="B1"/>
      </w:pPr>
      <w:r w:rsidRPr="00C31E24">
        <w:t>3.</w:t>
      </w:r>
      <w:r w:rsidRPr="00C31E24">
        <w:tab/>
        <w:t>may provide the queue position and priority to the MCVideo user; and</w:t>
      </w:r>
    </w:p>
    <w:p w14:paraId="68854BDA" w14:textId="77777777" w:rsidR="00BB482A" w:rsidRPr="00C31E24" w:rsidRDefault="00BB482A" w:rsidP="00BB482A">
      <w:pPr>
        <w:pStyle w:val="B1"/>
      </w:pPr>
      <w:r w:rsidRPr="00C31E24">
        <w:t>4.</w:t>
      </w:r>
      <w:r w:rsidRPr="00C31E24">
        <w:tab/>
        <w:t>shall enter the 'U: queued transmission' state.</w:t>
      </w:r>
    </w:p>
    <w:p w14:paraId="5CBBCA8D" w14:textId="77777777" w:rsidR="00BB482A" w:rsidRPr="00C31E24" w:rsidRDefault="00BB482A" w:rsidP="00BB482A">
      <w:r w:rsidRPr="00C31E24">
        <w:t>[TS 24.581, clause 6.2.4.4.6]</w:t>
      </w:r>
    </w:p>
    <w:p w14:paraId="2B5673B1" w14:textId="77777777" w:rsidR="00BB482A" w:rsidRPr="00C31E24" w:rsidRDefault="00BB482A" w:rsidP="00BB482A">
      <w:r w:rsidRPr="00C31E24">
        <w:t>Upon receiving a Transmission Granted message from the transmission control server, the transmission participant:</w:t>
      </w:r>
    </w:p>
    <w:p w14:paraId="2EA1196E" w14:textId="77777777" w:rsidR="00BB482A" w:rsidRPr="00C31E24" w:rsidRDefault="00BB482A" w:rsidP="00BB482A">
      <w:pPr>
        <w:pStyle w:val="B1"/>
      </w:pPr>
      <w:r w:rsidRPr="00C31E24">
        <w:t>1.</w:t>
      </w:r>
      <w:r w:rsidRPr="00C31E24">
        <w:tab/>
        <w:t>if the first bit in the subtype of the Transmission Granted message is set to '1' (Acknowledgment is required) as described in subclause 9.2.2.1, shall send a Transmission control Ack message. The Transmission control Ack message:</w:t>
      </w:r>
    </w:p>
    <w:p w14:paraId="7559596A" w14:textId="77777777" w:rsidR="00BB482A" w:rsidRPr="00C31E24" w:rsidRDefault="00BB482A" w:rsidP="00BB482A">
      <w:pPr>
        <w:pStyle w:val="B2"/>
      </w:pPr>
      <w:r w:rsidRPr="00C31E24">
        <w:t>a.</w:t>
      </w:r>
      <w:r w:rsidRPr="00C31E24">
        <w:tab/>
        <w:t>shall include the Message Type field set to '0' (Transmission Granted); and</w:t>
      </w:r>
    </w:p>
    <w:p w14:paraId="7FC82A25" w14:textId="77777777" w:rsidR="00BB482A" w:rsidRPr="00C31E24" w:rsidRDefault="00BB482A" w:rsidP="00BB482A">
      <w:pPr>
        <w:pStyle w:val="B2"/>
      </w:pPr>
      <w:r w:rsidRPr="00C31E24">
        <w:t>b.</w:t>
      </w:r>
      <w:r w:rsidRPr="00C31E24">
        <w:tab/>
        <w:t>shall include the Source field set to '0' (the transmission participant is the source);</w:t>
      </w:r>
    </w:p>
    <w:p w14:paraId="3D05CA59" w14:textId="5A8C5A4C" w:rsidR="00BB482A" w:rsidRPr="00C31E24" w:rsidRDefault="00BB482A" w:rsidP="00BB482A">
      <w:pPr>
        <w:pStyle w:val="B1"/>
      </w:pPr>
      <w:r w:rsidRPr="00C31E24">
        <w:t>2.</w:t>
      </w:r>
      <w:r w:rsidRPr="00C31E24">
        <w:tab/>
        <w:t xml:space="preserve">shall store the SSRC of granted transmission participant received in the Transmission Granted message and use it in the RTP media packets until the transmission is </w:t>
      </w:r>
      <w:r w:rsidR="00DD5C3D" w:rsidRPr="00C31E24">
        <w:t>released</w:t>
      </w:r>
      <w:r w:rsidRPr="00C31E24">
        <w:t>;</w:t>
      </w:r>
    </w:p>
    <w:p w14:paraId="22308A61" w14:textId="77777777" w:rsidR="00BB482A" w:rsidRPr="00C31E24" w:rsidRDefault="00BB482A" w:rsidP="00BB482A">
      <w:pPr>
        <w:pStyle w:val="B1"/>
      </w:pPr>
      <w:r w:rsidRPr="00C31E24">
        <w:t>3.</w:t>
      </w:r>
      <w:r w:rsidRPr="00C31E24">
        <w:tab/>
        <w:t>shall provide Transmission granted notification to the user, if not already done;</w:t>
      </w:r>
    </w:p>
    <w:p w14:paraId="3B39811B" w14:textId="77777777" w:rsidR="00BB482A" w:rsidRPr="00C31E24" w:rsidRDefault="00BB482A" w:rsidP="00BB482A">
      <w:pPr>
        <w:pStyle w:val="B1"/>
      </w:pPr>
      <w:r w:rsidRPr="00C31E24">
        <w:t>4.</w:t>
      </w:r>
      <w:r w:rsidRPr="00C31E24">
        <w:tab/>
        <w:t>shall stop timer T100 (Transmission Request); and</w:t>
      </w:r>
    </w:p>
    <w:p w14:paraId="281AC8CB" w14:textId="77777777" w:rsidR="00BB482A" w:rsidRPr="00C31E24" w:rsidRDefault="00BB482A" w:rsidP="00BB482A">
      <w:pPr>
        <w:pStyle w:val="B1"/>
      </w:pPr>
      <w:r w:rsidRPr="00C31E24">
        <w:t>5.</w:t>
      </w:r>
      <w:r w:rsidRPr="00C31E24">
        <w:tab/>
        <w:t>shall enter the 'U: has permission to transmit' state.</w:t>
      </w:r>
    </w:p>
    <w:p w14:paraId="2695E160" w14:textId="77777777" w:rsidR="00BB482A" w:rsidRPr="00C31E24" w:rsidRDefault="00BB482A" w:rsidP="00BB482A">
      <w:r w:rsidRPr="00C31E24">
        <w:t>[TS 24.581, clause 6.2.4.5.5]</w:t>
      </w:r>
    </w:p>
    <w:p w14:paraId="5EF3DA3E" w14:textId="77777777" w:rsidR="00BB482A" w:rsidRPr="00C31E24" w:rsidRDefault="00BB482A" w:rsidP="00BB482A">
      <w:r w:rsidRPr="00C31E24">
        <w:t>Upon receiving a Transmission Revoked message, the transmission participant:</w:t>
      </w:r>
    </w:p>
    <w:p w14:paraId="4C086978" w14:textId="77777777" w:rsidR="00BB482A" w:rsidRPr="00C31E24" w:rsidRDefault="00BB482A" w:rsidP="00BB482A">
      <w:pPr>
        <w:pStyle w:val="B1"/>
      </w:pPr>
      <w:r w:rsidRPr="00C31E24">
        <w:t>1.</w:t>
      </w:r>
      <w:r w:rsidRPr="00C31E24">
        <w:tab/>
        <w:t>shall inform the user that the permission to send RTP media is being revoked;</w:t>
      </w:r>
    </w:p>
    <w:p w14:paraId="79C2FE7A" w14:textId="77777777" w:rsidR="00BB482A" w:rsidRPr="00C31E24" w:rsidRDefault="00BB482A" w:rsidP="00BB482A">
      <w:pPr>
        <w:pStyle w:val="B1"/>
      </w:pPr>
      <w:r w:rsidRPr="00C31E24">
        <w:t>2.</w:t>
      </w:r>
      <w:r w:rsidRPr="00C31E24">
        <w:tab/>
        <w:t>may give information to the user about the reason for revoking the permission to send media:</w:t>
      </w:r>
    </w:p>
    <w:p w14:paraId="48A97F03" w14:textId="77777777" w:rsidR="00BB482A" w:rsidRPr="00C31E24" w:rsidRDefault="00BB482A" w:rsidP="00BB482A">
      <w:pPr>
        <w:pStyle w:val="B1"/>
      </w:pPr>
      <w:r w:rsidRPr="00C31E24">
        <w:t>3.</w:t>
      </w:r>
      <w:r w:rsidRPr="00C31E24">
        <w:tab/>
        <w:t>shall request the media in the MCVideo client discard any remaining buffered RTP media packets and to stop forwarding of encoded video to the MCVideo server; and</w:t>
      </w:r>
    </w:p>
    <w:p w14:paraId="297A7720" w14:textId="77777777" w:rsidR="00BB482A" w:rsidRPr="00C31E24" w:rsidRDefault="00BB482A" w:rsidP="00BB482A">
      <w:pPr>
        <w:pStyle w:val="B1"/>
      </w:pPr>
      <w:r w:rsidRPr="00C31E24">
        <w:t>4.</w:t>
      </w:r>
      <w:r w:rsidRPr="00C31E24">
        <w:tab/>
        <w:t>if the revoke reason is:</w:t>
      </w:r>
    </w:p>
    <w:p w14:paraId="5A38C2B7" w14:textId="77777777" w:rsidR="00BB482A" w:rsidRPr="00C31E24" w:rsidRDefault="00BB482A" w:rsidP="00BB482A">
      <w:pPr>
        <w:pStyle w:val="B2"/>
      </w:pPr>
      <w:r w:rsidRPr="00C31E24">
        <w:t>a.</w:t>
      </w:r>
      <w:r w:rsidRPr="00C31E24">
        <w:tab/>
        <w:t>terminate the RTP stream, shall enter the 'U: pending end of transmission' state:</w:t>
      </w:r>
    </w:p>
    <w:p w14:paraId="4E92DA3E" w14:textId="77777777" w:rsidR="00BB482A" w:rsidRPr="00C31E24" w:rsidRDefault="00BB482A" w:rsidP="00BB482A">
      <w:pPr>
        <w:pStyle w:val="B3"/>
      </w:pPr>
      <w:r w:rsidRPr="00C31E24">
        <w:t>i.</w:t>
      </w:r>
      <w:r w:rsidRPr="00C31E24">
        <w:tab/>
        <w:t>shall send a Transmission end request message towards the transmission control server; and</w:t>
      </w:r>
    </w:p>
    <w:p w14:paraId="72CB6EB6" w14:textId="77777777" w:rsidR="00BB482A" w:rsidRPr="00C31E24" w:rsidRDefault="00BB482A" w:rsidP="00BB482A">
      <w:pPr>
        <w:pStyle w:val="B3"/>
      </w:pPr>
      <w:r w:rsidRPr="00C31E24">
        <w:t>ii.</w:t>
      </w:r>
      <w:r w:rsidRPr="00C31E24">
        <w:tab/>
        <w:t>shall start timer T101 (Transmission End Request) and initialize counter C101 (Transmission End Request) to 1; or</w:t>
      </w:r>
    </w:p>
    <w:p w14:paraId="0163356E" w14:textId="77777777" w:rsidR="00BB482A" w:rsidRPr="00C31E24" w:rsidRDefault="00BB482A" w:rsidP="00BB482A">
      <w:pPr>
        <w:pStyle w:val="B2"/>
      </w:pPr>
      <w:r w:rsidRPr="00C31E24">
        <w:t>b.</w:t>
      </w:r>
      <w:r w:rsidRPr="00C31E24">
        <w:tab/>
        <w:t>queue the transmission, shall enter the 'U: queued transmission' state:</w:t>
      </w:r>
    </w:p>
    <w:p w14:paraId="5605736F" w14:textId="77777777" w:rsidR="00BB482A" w:rsidRPr="00C31E24" w:rsidRDefault="00BB482A" w:rsidP="00BB482A">
      <w:pPr>
        <w:pStyle w:val="B3"/>
      </w:pPr>
      <w:r w:rsidRPr="00C31E24">
        <w:t>i.</w:t>
      </w:r>
      <w:r w:rsidRPr="00C31E24">
        <w:tab/>
        <w:t>shall send a Queue Position Request message towards the transmission control server; and</w:t>
      </w:r>
    </w:p>
    <w:p w14:paraId="2A2A4530" w14:textId="77777777" w:rsidR="00BB482A" w:rsidRPr="00C31E24" w:rsidRDefault="00BB482A" w:rsidP="00BB482A">
      <w:pPr>
        <w:pStyle w:val="B3"/>
      </w:pPr>
      <w:r w:rsidRPr="00C31E24">
        <w:t>ii.</w:t>
      </w:r>
      <w:r w:rsidRPr="00C31E24">
        <w:tab/>
        <w:t>shall start timer T102 (Transmission Queue Position Request) and initialize counter C102 (Queue Position Request) to 1.</w:t>
      </w:r>
    </w:p>
    <w:p w14:paraId="32AD1BE7" w14:textId="77777777" w:rsidR="00BB482A" w:rsidRPr="00C31E24" w:rsidRDefault="00BB482A" w:rsidP="00BB482A">
      <w:r w:rsidRPr="00C31E24">
        <w:t>[TS 24.581, clause 6.2.4.5.6]</w:t>
      </w:r>
    </w:p>
    <w:p w14:paraId="3614421D" w14:textId="77777777" w:rsidR="00BB482A" w:rsidRPr="00C31E24" w:rsidRDefault="00BB482A" w:rsidP="00BB482A">
      <w:r w:rsidRPr="00C31E24">
        <w:t>Upon receiving a Media Reception notification message, the transmission participant:</w:t>
      </w:r>
    </w:p>
    <w:p w14:paraId="42391A2B" w14:textId="77777777" w:rsidR="00BB482A" w:rsidRPr="00C31E24" w:rsidRDefault="00BB482A" w:rsidP="00BB482A">
      <w:pPr>
        <w:pStyle w:val="B1"/>
      </w:pPr>
      <w:r w:rsidRPr="00C31E24">
        <w:t>1.</w:t>
      </w:r>
      <w:r w:rsidRPr="00C31E24">
        <w:tab/>
        <w:t>shall inform the user about the media reception by another user; and</w:t>
      </w:r>
    </w:p>
    <w:p w14:paraId="23ADAFFA" w14:textId="77777777" w:rsidR="00BB482A" w:rsidRPr="00C31E24" w:rsidRDefault="00BB482A" w:rsidP="00BB482A">
      <w:pPr>
        <w:pStyle w:val="B1"/>
      </w:pPr>
      <w:r w:rsidRPr="00C31E24">
        <w:t>2.</w:t>
      </w:r>
      <w:r w:rsidRPr="00C31E24">
        <w:tab/>
        <w:t>shall remain in the 'U: has permission to transmit' state.</w:t>
      </w:r>
    </w:p>
    <w:p w14:paraId="5944C0D1" w14:textId="77777777" w:rsidR="00BB482A" w:rsidRPr="00C31E24" w:rsidRDefault="00BB482A" w:rsidP="00BB482A">
      <w:r w:rsidRPr="00C31E24">
        <w:t>[TS 24.581, clause 6.2.4.5.7]</w:t>
      </w:r>
    </w:p>
    <w:p w14:paraId="3DA5F834" w14:textId="77777777" w:rsidR="00BB482A" w:rsidRPr="00C31E24" w:rsidRDefault="00BB482A" w:rsidP="00BB482A">
      <w:r w:rsidRPr="00C31E24">
        <w:t>Upon receiving a Transmission End Request message from transmission control server, the transmission participant:</w:t>
      </w:r>
    </w:p>
    <w:p w14:paraId="232FBA69" w14:textId="77777777" w:rsidR="00BB482A" w:rsidRPr="00C31E24" w:rsidRDefault="00BB482A" w:rsidP="00BB482A">
      <w:pPr>
        <w:pStyle w:val="B1"/>
      </w:pPr>
      <w:r w:rsidRPr="00C31E24">
        <w:t>1.</w:t>
      </w:r>
      <w:r w:rsidRPr="00C31E24">
        <w:tab/>
        <w:t>shall inform the user that the permission to send RTP media is being revoked;</w:t>
      </w:r>
    </w:p>
    <w:p w14:paraId="790F079D" w14:textId="77777777" w:rsidR="00BB482A" w:rsidRPr="00C31E24" w:rsidRDefault="00BB482A" w:rsidP="00BB482A">
      <w:pPr>
        <w:pStyle w:val="B1"/>
      </w:pPr>
      <w:r w:rsidRPr="00C31E24">
        <w:t>2.</w:t>
      </w:r>
      <w:r w:rsidRPr="00C31E24">
        <w:tab/>
        <w:t>may give information to the user about the reason for terminating the permission to send media;</w:t>
      </w:r>
    </w:p>
    <w:p w14:paraId="50A3F816" w14:textId="77777777" w:rsidR="00BB482A" w:rsidRPr="00C31E24" w:rsidRDefault="00BB482A" w:rsidP="00BB482A">
      <w:pPr>
        <w:pStyle w:val="B1"/>
      </w:pPr>
      <w:r w:rsidRPr="00C31E24">
        <w:t>3.</w:t>
      </w:r>
      <w:r w:rsidRPr="00C31E24">
        <w:tab/>
        <w:t>shall request the media in the MCVideo client to discard any remaining buffered RTP media packets and to stop forwarding of encoded video to the MCVideo server; and</w:t>
      </w:r>
    </w:p>
    <w:p w14:paraId="3D714D1E" w14:textId="77777777" w:rsidR="00BB482A" w:rsidRPr="00C31E24" w:rsidRDefault="00BB482A" w:rsidP="00BB482A">
      <w:pPr>
        <w:pStyle w:val="B1"/>
      </w:pPr>
      <w:r w:rsidRPr="00C31E24">
        <w:t>4.  shall send  Transmission End Response message to the transmission control server.</w:t>
      </w:r>
    </w:p>
    <w:p w14:paraId="3EA84BAB" w14:textId="77777777" w:rsidR="00BB482A" w:rsidRPr="00C31E24" w:rsidRDefault="00BB482A" w:rsidP="00BB482A">
      <w:pPr>
        <w:pStyle w:val="B1"/>
      </w:pPr>
      <w:r w:rsidRPr="00C31E24">
        <w:t>5.</w:t>
      </w:r>
      <w:r w:rsidRPr="00C31E24">
        <w:tab/>
        <w:t>if the session is not a broadcast group call or if the A-bit in the Transmission Indicator field is set to '1' (Normal call), shall enter the 'U: has no permission to transmit' state; and</w:t>
      </w:r>
    </w:p>
    <w:p w14:paraId="596BBBCE" w14:textId="77777777" w:rsidR="00BB482A" w:rsidRPr="00C31E24" w:rsidRDefault="00BB482A" w:rsidP="00BB482A">
      <w:pPr>
        <w:pStyle w:val="B1"/>
      </w:pPr>
      <w:r w:rsidRPr="00C31E24">
        <w:t>6.</w:t>
      </w:r>
      <w:r w:rsidRPr="00C31E24">
        <w:tab/>
        <w:t>if the session was initiated as a broadcast group call:</w:t>
      </w:r>
    </w:p>
    <w:p w14:paraId="1510C221" w14:textId="77777777" w:rsidR="00BB482A" w:rsidRPr="00C31E24" w:rsidRDefault="00BB482A" w:rsidP="00BB482A">
      <w:pPr>
        <w:pStyle w:val="B2"/>
      </w:pPr>
      <w:r w:rsidRPr="00C31E24">
        <w:t>a.</w:t>
      </w:r>
      <w:r w:rsidRPr="00C31E24">
        <w:tab/>
        <w:t>shall indicate to the MCVideo client the media transmission is completed; and</w:t>
      </w:r>
    </w:p>
    <w:p w14:paraId="3EF41BDE" w14:textId="77777777" w:rsidR="00BB482A" w:rsidRPr="00C31E24" w:rsidRDefault="00BB482A" w:rsidP="00BB482A">
      <w:pPr>
        <w:pStyle w:val="B2"/>
      </w:pPr>
      <w:r w:rsidRPr="00C31E24">
        <w:t>b</w:t>
      </w:r>
      <w:r w:rsidRPr="00C31E24">
        <w:tab/>
        <w:t>shall enter the 'Call releasing' state.</w:t>
      </w:r>
    </w:p>
    <w:p w14:paraId="35DDF01C" w14:textId="77777777" w:rsidR="00BB482A" w:rsidRPr="00C31E24" w:rsidRDefault="00BB482A" w:rsidP="00BB482A">
      <w:r w:rsidRPr="00C31E24">
        <w:t>[TS 24.581, clause 6.2.4.6.4]</w:t>
      </w:r>
    </w:p>
    <w:p w14:paraId="1E51418F" w14:textId="77777777" w:rsidR="00BB482A" w:rsidRPr="00C31E24" w:rsidRDefault="00BB482A" w:rsidP="00BB482A">
      <w:r w:rsidRPr="00C31E24">
        <w:t>Upon receiving a Transmission end response message, the transmission participant:</w:t>
      </w:r>
    </w:p>
    <w:p w14:paraId="2E4CC731" w14:textId="77777777" w:rsidR="00BB482A" w:rsidRPr="00C31E24" w:rsidRDefault="00BB482A" w:rsidP="00BB482A">
      <w:pPr>
        <w:pStyle w:val="B1"/>
      </w:pPr>
      <w:r w:rsidRPr="00C31E24">
        <w:t>1.</w:t>
      </w:r>
      <w:r w:rsidRPr="00C31E24">
        <w:tab/>
        <w:t>if the first bit in the subtype of the Transmission end response message to '1' (Acknowledgment is required) as described in subclause 9.2.2.1, shall send a Transmission control Ack message. The Transmission control Ack message:</w:t>
      </w:r>
    </w:p>
    <w:p w14:paraId="52827E23" w14:textId="77777777" w:rsidR="00BB482A" w:rsidRPr="00C31E24" w:rsidRDefault="00BB482A" w:rsidP="00BB482A">
      <w:pPr>
        <w:pStyle w:val="B2"/>
      </w:pPr>
      <w:r w:rsidRPr="00C31E24">
        <w:t>a.</w:t>
      </w:r>
      <w:r w:rsidRPr="00C31E24">
        <w:tab/>
        <w:t>shall include the Message Type field set to '1' (Transmission end response); and</w:t>
      </w:r>
    </w:p>
    <w:p w14:paraId="732DEEA9" w14:textId="77777777" w:rsidR="00BB482A" w:rsidRPr="00C31E24" w:rsidRDefault="00BB482A" w:rsidP="00BB482A">
      <w:pPr>
        <w:pStyle w:val="B2"/>
      </w:pPr>
      <w:r w:rsidRPr="00C31E24">
        <w:t>b.</w:t>
      </w:r>
      <w:r w:rsidRPr="00C31E24">
        <w:tab/>
        <w:t>shall include the Source field set to '0' (the transmission participant is the source);</w:t>
      </w:r>
    </w:p>
    <w:p w14:paraId="4429C374" w14:textId="77777777" w:rsidR="00BB482A" w:rsidRPr="00C31E24" w:rsidRDefault="00BB482A" w:rsidP="00BB482A">
      <w:pPr>
        <w:pStyle w:val="B1"/>
      </w:pPr>
      <w:r w:rsidRPr="00C31E24">
        <w:t>2.</w:t>
      </w:r>
      <w:r w:rsidRPr="00C31E24">
        <w:tab/>
        <w:t>may provide a Transmission end notification to the MCVideo user;</w:t>
      </w:r>
    </w:p>
    <w:p w14:paraId="113C0EF0" w14:textId="77777777" w:rsidR="00BB482A" w:rsidRPr="00C31E24" w:rsidRDefault="00BB482A" w:rsidP="00BB482A">
      <w:pPr>
        <w:pStyle w:val="B1"/>
      </w:pPr>
      <w:r w:rsidRPr="00C31E24">
        <w:t>3.</w:t>
      </w:r>
      <w:r w:rsidRPr="00C31E24">
        <w:tab/>
        <w:t>if the Transmission Indicator field is included and the B-bit set to '1' (Broadcast group call), shall provide a notification to the user indicating the type of call;</w:t>
      </w:r>
    </w:p>
    <w:p w14:paraId="4815BFD7" w14:textId="77777777" w:rsidR="00BB482A" w:rsidRPr="00C31E24" w:rsidRDefault="00BB482A" w:rsidP="00BB482A">
      <w:pPr>
        <w:pStyle w:val="B1"/>
      </w:pPr>
      <w:r w:rsidRPr="00C31E24">
        <w:t>4.</w:t>
      </w:r>
      <w:r w:rsidRPr="00C31E24">
        <w:tab/>
        <w:t>shall stop timer T101 (Transmission End Request);</w:t>
      </w:r>
    </w:p>
    <w:p w14:paraId="056D6CDB" w14:textId="77777777" w:rsidR="00BB482A" w:rsidRPr="00C31E24" w:rsidRDefault="00BB482A" w:rsidP="00BB482A">
      <w:pPr>
        <w:pStyle w:val="B1"/>
      </w:pPr>
      <w:r w:rsidRPr="00C31E24">
        <w:t>5.</w:t>
      </w:r>
      <w:r w:rsidRPr="00C31E24">
        <w:tab/>
        <w:t>if the session is not a broadcast group call or if the A-bit in the Transmission Indicator field is set to '1' (Normal call), shall enter the 'U: has no permission to transmit' state; and</w:t>
      </w:r>
    </w:p>
    <w:p w14:paraId="51F5C78D" w14:textId="77777777" w:rsidR="00BB482A" w:rsidRPr="00C31E24" w:rsidRDefault="00BB482A" w:rsidP="00BB482A">
      <w:pPr>
        <w:pStyle w:val="B1"/>
      </w:pPr>
      <w:r w:rsidRPr="00C31E24">
        <w:t>6.</w:t>
      </w:r>
      <w:r w:rsidRPr="00C31E24">
        <w:tab/>
        <w:t>if the session was initiated as a broadcast group call:</w:t>
      </w:r>
    </w:p>
    <w:p w14:paraId="5CF55CB0" w14:textId="77777777" w:rsidR="00BB482A" w:rsidRPr="00C31E24" w:rsidRDefault="00BB482A" w:rsidP="00BB482A">
      <w:pPr>
        <w:pStyle w:val="B2"/>
      </w:pPr>
      <w:r w:rsidRPr="00C31E24">
        <w:t>a.</w:t>
      </w:r>
      <w:r w:rsidRPr="00C31E24">
        <w:tab/>
        <w:t>shall indicate to the MCVideo client the media transmission is completed; and</w:t>
      </w:r>
    </w:p>
    <w:p w14:paraId="4BF1BE6D" w14:textId="77777777" w:rsidR="00BB482A" w:rsidRPr="00C31E24" w:rsidRDefault="00BB482A" w:rsidP="00BB482A">
      <w:pPr>
        <w:pStyle w:val="B2"/>
      </w:pPr>
      <w:r w:rsidRPr="00C31E24">
        <w:t>b</w:t>
      </w:r>
      <w:r w:rsidRPr="00C31E24">
        <w:tab/>
        <w:t>shall enter the 'Call releasing' state.</w:t>
      </w:r>
    </w:p>
    <w:p w14:paraId="14234A6B" w14:textId="77777777" w:rsidR="00BB482A" w:rsidRPr="00C31E24" w:rsidRDefault="00BB482A" w:rsidP="00BB482A">
      <w:r w:rsidRPr="00C31E24">
        <w:t>[TS 24.581, clause 6.2.4.8.2]</w:t>
      </w:r>
    </w:p>
    <w:p w14:paraId="28EAB726" w14:textId="77777777" w:rsidR="00BB482A" w:rsidRPr="00C31E24" w:rsidRDefault="00BB482A" w:rsidP="00BB482A">
      <w:r w:rsidRPr="00C31E24">
        <w:t>Upon receiving an MCVideo call release step 2 request from the application and signalling, the transmission participant:</w:t>
      </w:r>
    </w:p>
    <w:p w14:paraId="4F810332" w14:textId="77777777" w:rsidR="00BB482A" w:rsidRPr="00C31E24" w:rsidRDefault="00BB482A" w:rsidP="00BB482A">
      <w:pPr>
        <w:pStyle w:val="B1"/>
      </w:pPr>
      <w:r w:rsidRPr="00C31E24">
        <w:t>1.</w:t>
      </w:r>
      <w:r w:rsidRPr="00C31E24">
        <w:tab/>
        <w:t>shall release all resources including any running timers associated with the MCVideo call; and</w:t>
      </w:r>
    </w:p>
    <w:p w14:paraId="23647F90" w14:textId="77777777" w:rsidR="00BB482A" w:rsidRPr="00C31E24" w:rsidRDefault="00BB482A" w:rsidP="00BB482A">
      <w:pPr>
        <w:pStyle w:val="B1"/>
      </w:pPr>
      <w:r w:rsidRPr="00C31E24">
        <w:t>2.</w:t>
      </w:r>
      <w:r w:rsidRPr="00C31E24">
        <w:tab/>
        <w:t>shall enter the 'Start-stop' state and terminate the current instance of the 'Transmission control state machine – basic'.</w:t>
      </w:r>
    </w:p>
    <w:p w14:paraId="617E8E74" w14:textId="77777777" w:rsidR="00BB482A" w:rsidRPr="00C31E24" w:rsidRDefault="00BB482A" w:rsidP="00BB482A">
      <w:r w:rsidRPr="00C31E24">
        <w:t>[TS 24.581, clause 6.2.4.9.2]</w:t>
      </w:r>
    </w:p>
    <w:p w14:paraId="4F2BDB7F" w14:textId="77777777" w:rsidR="00BB482A" w:rsidRPr="00C31E24" w:rsidRDefault="00BB482A" w:rsidP="00BB482A">
      <w:r w:rsidRPr="00C31E24">
        <w:t>Upon receiving a Queue Position Info message, the transmission participant:</w:t>
      </w:r>
    </w:p>
    <w:p w14:paraId="60906B6E" w14:textId="77777777" w:rsidR="00BB482A" w:rsidRPr="00C31E24" w:rsidRDefault="00BB482A" w:rsidP="00BB482A">
      <w:pPr>
        <w:pStyle w:val="B1"/>
      </w:pPr>
      <w:r w:rsidRPr="00C31E24">
        <w:t>1.</w:t>
      </w:r>
      <w:r w:rsidRPr="00C31E24">
        <w:tab/>
        <w:t>if the first bit in the subtype of the Queue Position Info message is set to '1' (Acknowledgment is required) as described in subclause 9.2.2.1, shall send a Transmission control Ack message. The Transmission control Ack message:</w:t>
      </w:r>
    </w:p>
    <w:p w14:paraId="1F764211" w14:textId="77777777" w:rsidR="00BB482A" w:rsidRPr="00C31E24" w:rsidRDefault="00BB482A" w:rsidP="00BB482A">
      <w:pPr>
        <w:pStyle w:val="B2"/>
      </w:pPr>
      <w:r w:rsidRPr="00C31E24">
        <w:t>a.</w:t>
      </w:r>
      <w:r w:rsidRPr="00C31E24">
        <w:tab/>
        <w:t>shall include the Message Type field set to '5' (Queue Position Info); and</w:t>
      </w:r>
    </w:p>
    <w:p w14:paraId="16D13742" w14:textId="77777777" w:rsidR="00BB482A" w:rsidRPr="00C31E24" w:rsidRDefault="00BB482A" w:rsidP="00BB482A">
      <w:pPr>
        <w:pStyle w:val="B2"/>
      </w:pPr>
      <w:r w:rsidRPr="00C31E24">
        <w:t>b.</w:t>
      </w:r>
      <w:r w:rsidRPr="00C31E24">
        <w:tab/>
        <w:t>shall include the Source field set to '0' (the transmission participant is the source);</w:t>
      </w:r>
    </w:p>
    <w:p w14:paraId="7341917A" w14:textId="77777777" w:rsidR="00BB482A" w:rsidRPr="00C31E24" w:rsidRDefault="00BB482A" w:rsidP="00BB482A">
      <w:pPr>
        <w:pStyle w:val="B1"/>
      </w:pPr>
      <w:r w:rsidRPr="00C31E24">
        <w:t>2.</w:t>
      </w:r>
      <w:r w:rsidRPr="00C31E24">
        <w:tab/>
        <w:t>if the message indicates that the request has been queued or if a request for the queue position was sent, the transmission participant:</w:t>
      </w:r>
    </w:p>
    <w:p w14:paraId="3576DF7F" w14:textId="77777777" w:rsidR="00BB482A" w:rsidRPr="00C31E24" w:rsidRDefault="00BB482A" w:rsidP="00BB482A">
      <w:pPr>
        <w:pStyle w:val="B2"/>
      </w:pPr>
      <w:r w:rsidRPr="00C31E24">
        <w:t>a.</w:t>
      </w:r>
      <w:r w:rsidRPr="00C31E24">
        <w:tab/>
        <w:t>may provide the queue position and priority (if available) to the MCVideo user;</w:t>
      </w:r>
    </w:p>
    <w:p w14:paraId="2C68CD73" w14:textId="77777777" w:rsidR="00BB482A" w:rsidRPr="00C31E24" w:rsidRDefault="00BB482A" w:rsidP="00BB482A">
      <w:pPr>
        <w:pStyle w:val="B1"/>
      </w:pPr>
      <w:r w:rsidRPr="00C31E24">
        <w:t>3.</w:t>
      </w:r>
      <w:r w:rsidRPr="00C31E24">
        <w:tab/>
        <w:t>shall stop the timer T102 (Transmission Queue Position Request), if running; and</w:t>
      </w:r>
    </w:p>
    <w:p w14:paraId="4B9E851A" w14:textId="77777777" w:rsidR="00BB482A" w:rsidRPr="00C31E24" w:rsidRDefault="00BB482A" w:rsidP="00BB482A">
      <w:pPr>
        <w:pStyle w:val="B1"/>
      </w:pPr>
      <w:r w:rsidRPr="00C31E24">
        <w:t>4.</w:t>
      </w:r>
      <w:r w:rsidRPr="00C31E24">
        <w:tab/>
        <w:t>shall remain in the 'U: queued transmission' state.</w:t>
      </w:r>
    </w:p>
    <w:p w14:paraId="1B65057F" w14:textId="77777777" w:rsidR="00BB482A" w:rsidRPr="00C31E24" w:rsidRDefault="00BB482A" w:rsidP="00BB482A">
      <w:r w:rsidRPr="00C31E24">
        <w:t>[TS 24.581, clause 6.2.4.9.4]</w:t>
      </w:r>
    </w:p>
    <w:p w14:paraId="0D90A4D1" w14:textId="77777777" w:rsidR="00BB482A" w:rsidRPr="00C31E24" w:rsidRDefault="00BB482A" w:rsidP="00BB482A">
      <w:r w:rsidRPr="00C31E24">
        <w:t>Upon receipt of an indication from the MCVideo client to cancel the media transmit request from the queue, the transmission participant:</w:t>
      </w:r>
    </w:p>
    <w:p w14:paraId="010FAAF0" w14:textId="77777777" w:rsidR="00BB482A" w:rsidRPr="00C31E24" w:rsidRDefault="00BB482A" w:rsidP="00BB482A">
      <w:pPr>
        <w:pStyle w:val="B1"/>
      </w:pPr>
      <w:r w:rsidRPr="00C31E24">
        <w:t>1.</w:t>
      </w:r>
      <w:r w:rsidRPr="00C31E24">
        <w:tab/>
        <w:t>shall send the Transmission end request message to the transmission control server. The Transmission end request message, if the session is a broadcast call and if the session was established as a normal call, shall include the Transmission Indicator with the A-bit set to '1' (Normal call);</w:t>
      </w:r>
    </w:p>
    <w:p w14:paraId="511D77D4" w14:textId="77777777" w:rsidR="00BB482A" w:rsidRPr="00C31E24" w:rsidRDefault="00BB482A" w:rsidP="00BB482A">
      <w:pPr>
        <w:pStyle w:val="B1"/>
      </w:pPr>
      <w:r w:rsidRPr="00C31E24">
        <w:t>2.</w:t>
      </w:r>
      <w:r w:rsidRPr="00C31E24">
        <w:tab/>
        <w:t>shall start timer T101 (Transmission End Request) and initialize counter C101 (Transmission End Request) to 1; and</w:t>
      </w:r>
    </w:p>
    <w:p w14:paraId="728AD429" w14:textId="77777777" w:rsidR="00BB482A" w:rsidRPr="00C31E24" w:rsidRDefault="00BB482A" w:rsidP="00BB482A">
      <w:pPr>
        <w:pStyle w:val="B1"/>
      </w:pPr>
      <w:r w:rsidRPr="00C31E24">
        <w:t>3.</w:t>
      </w:r>
      <w:r w:rsidRPr="00C31E24">
        <w:tab/>
        <w:t>shall enter the 'U: pending end of transmission' state.</w:t>
      </w:r>
    </w:p>
    <w:p w14:paraId="52FA0D86" w14:textId="77777777" w:rsidR="00BB482A" w:rsidRPr="00C31E24" w:rsidRDefault="00BB482A" w:rsidP="00BB482A">
      <w:r w:rsidRPr="00C31E24">
        <w:t>[TS 24.581, clause 6.2.4.9.6]</w:t>
      </w:r>
    </w:p>
    <w:p w14:paraId="5DE5A56B" w14:textId="77777777" w:rsidR="00BB482A" w:rsidRPr="00C31E24" w:rsidRDefault="00BB482A" w:rsidP="00BB482A">
      <w:r w:rsidRPr="00C31E24">
        <w:t>Upon receiving a Transmission cancel request notify message, the transmission participant:</w:t>
      </w:r>
    </w:p>
    <w:p w14:paraId="4E07EE9C" w14:textId="77777777" w:rsidR="00BB482A" w:rsidRPr="00C31E24" w:rsidRDefault="00BB482A" w:rsidP="00BB482A">
      <w:pPr>
        <w:pStyle w:val="B1"/>
      </w:pPr>
      <w:r w:rsidRPr="00C31E24">
        <w:t>1.</w:t>
      </w:r>
      <w:r w:rsidRPr="00C31E24">
        <w:tab/>
        <w:t>if the first bit in the subtype of the Transmission cancel request notify message is set to '1' (Acknowledgment is required) as described in subclause 9.2.2.1, shall send a Transmission control Ack message. The Transmission control Ack message:</w:t>
      </w:r>
    </w:p>
    <w:p w14:paraId="2159B05D" w14:textId="77777777" w:rsidR="00BB482A" w:rsidRPr="00C31E24" w:rsidRDefault="00BB482A" w:rsidP="00BB482A">
      <w:pPr>
        <w:pStyle w:val="B2"/>
      </w:pPr>
      <w:r w:rsidRPr="00C31E24">
        <w:t>a.</w:t>
      </w:r>
      <w:r w:rsidRPr="00C31E24">
        <w:tab/>
        <w:t>shall include the Message Type field set to '10' (Transmission cancel request notify); and</w:t>
      </w:r>
    </w:p>
    <w:p w14:paraId="08CFA386" w14:textId="77777777" w:rsidR="00BB482A" w:rsidRPr="00C31E24" w:rsidRDefault="00BB482A" w:rsidP="00BB482A">
      <w:pPr>
        <w:pStyle w:val="B2"/>
      </w:pPr>
      <w:r w:rsidRPr="00C31E24">
        <w:t>b.</w:t>
      </w:r>
      <w:r w:rsidRPr="00C31E24">
        <w:tab/>
        <w:t>shall include the Source field set to '0' (the transmission participant is the source);</w:t>
      </w:r>
    </w:p>
    <w:p w14:paraId="20C106F3" w14:textId="77777777" w:rsidR="00BB482A" w:rsidRPr="00C31E24" w:rsidRDefault="00BB482A" w:rsidP="00BB482A">
      <w:pPr>
        <w:pStyle w:val="B1"/>
      </w:pPr>
      <w:r w:rsidRPr="00C31E24">
        <w:t>2.</w:t>
      </w:r>
      <w:r w:rsidRPr="00C31E24">
        <w:tab/>
        <w:t>shall enter in the 'U: has no permission to transmit' state.</w:t>
      </w:r>
    </w:p>
    <w:p w14:paraId="283465C1" w14:textId="77777777" w:rsidR="00BB482A" w:rsidRPr="00C31E24" w:rsidRDefault="00BB482A" w:rsidP="00BB482A">
      <w:pPr>
        <w:pStyle w:val="H6"/>
      </w:pPr>
      <w:r w:rsidRPr="00C31E24">
        <w:t>6.1.1.12.3</w:t>
      </w:r>
      <w:r w:rsidRPr="00C31E24">
        <w:tab/>
        <w:t>Test description</w:t>
      </w:r>
    </w:p>
    <w:p w14:paraId="7D306FE8" w14:textId="77777777" w:rsidR="00BB482A" w:rsidRPr="00C31E24" w:rsidRDefault="00BB482A" w:rsidP="00BB482A">
      <w:pPr>
        <w:pStyle w:val="H6"/>
      </w:pPr>
      <w:r w:rsidRPr="00C31E24">
        <w:t>6.1.1.12.3.1</w:t>
      </w:r>
      <w:r w:rsidRPr="00C31E24">
        <w:tab/>
        <w:t>Pre-test conditions</w:t>
      </w:r>
    </w:p>
    <w:p w14:paraId="46420C78" w14:textId="77777777" w:rsidR="00BB482A" w:rsidRPr="00C31E24" w:rsidRDefault="00BB482A" w:rsidP="00BB482A">
      <w:pPr>
        <w:pStyle w:val="H6"/>
      </w:pPr>
      <w:r w:rsidRPr="00C31E24">
        <w:t>System Simulator:</w:t>
      </w:r>
    </w:p>
    <w:p w14:paraId="6EE534BA" w14:textId="77777777" w:rsidR="00BB482A" w:rsidRPr="00C31E24" w:rsidRDefault="00BB482A" w:rsidP="00BB482A">
      <w:pPr>
        <w:pStyle w:val="B1"/>
      </w:pPr>
      <w:r w:rsidRPr="00C31E24">
        <w:t>-</w:t>
      </w:r>
      <w:r w:rsidRPr="00C31E24">
        <w:tab/>
        <w:t>SS (MCVideo Server)</w:t>
      </w:r>
    </w:p>
    <w:p w14:paraId="6A24BB4E" w14:textId="77777777" w:rsidR="00BB482A" w:rsidRPr="00C31E24" w:rsidRDefault="00BB482A" w:rsidP="00BB482A">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E32835E" w14:textId="77777777" w:rsidR="00BB482A" w:rsidRPr="00C31E24" w:rsidRDefault="00BB482A" w:rsidP="00BB482A">
      <w:pPr>
        <w:pStyle w:val="H6"/>
      </w:pPr>
      <w:r w:rsidRPr="00C31E24">
        <w:t>UE:</w:t>
      </w:r>
    </w:p>
    <w:p w14:paraId="12E6736F" w14:textId="77777777" w:rsidR="00BB482A" w:rsidRPr="00C31E24" w:rsidRDefault="00BB482A" w:rsidP="00BB482A">
      <w:pPr>
        <w:pStyle w:val="B1"/>
      </w:pPr>
      <w:r w:rsidRPr="00C31E24">
        <w:t>-</w:t>
      </w:r>
      <w:r w:rsidRPr="00C31E24">
        <w:tab/>
        <w:t>UE (MCVideo Client)</w:t>
      </w:r>
    </w:p>
    <w:p w14:paraId="2DE72B56" w14:textId="77777777" w:rsidR="00BB482A" w:rsidRPr="00C31E24" w:rsidRDefault="00BB482A" w:rsidP="00BB482A">
      <w:pPr>
        <w:pStyle w:val="B1"/>
      </w:pPr>
      <w:r w:rsidRPr="00C31E24">
        <w:t>-</w:t>
      </w:r>
      <w:r w:rsidRPr="00C31E24">
        <w:tab/>
        <w:t>The test USIM set as defined in TS 36.579-1 [2], subclause 5.5.10 is inserted.</w:t>
      </w:r>
    </w:p>
    <w:p w14:paraId="18765D0F" w14:textId="77777777" w:rsidR="00BB482A" w:rsidRPr="00C31E24" w:rsidRDefault="00BB482A" w:rsidP="00BB482A">
      <w:pPr>
        <w:pStyle w:val="H6"/>
      </w:pPr>
      <w:r w:rsidRPr="00C31E24">
        <w:t>Preamble:</w:t>
      </w:r>
    </w:p>
    <w:p w14:paraId="0FDCC19F" w14:textId="77777777" w:rsidR="00BB482A" w:rsidRPr="00C31E24" w:rsidRDefault="00BB482A" w:rsidP="00BB482A">
      <w:pPr>
        <w:pStyle w:val="B1"/>
      </w:pPr>
      <w:r w:rsidRPr="00C31E24">
        <w:t>-</w:t>
      </w:r>
      <w:r w:rsidRPr="00C31E24">
        <w:tab/>
        <w:t>The UE has performed the Generic Test Procedure for MCVideo UE registration as specified in TS 36.579-1 [2], subclause 5.4.2A.</w:t>
      </w:r>
    </w:p>
    <w:p w14:paraId="22FCBAF1" w14:textId="77777777" w:rsidR="00BB482A" w:rsidRPr="00C31E24" w:rsidRDefault="00BB482A" w:rsidP="00BB482A">
      <w:pPr>
        <w:pStyle w:val="B1"/>
      </w:pPr>
      <w:r w:rsidRPr="00C31E24">
        <w:t>-</w:t>
      </w:r>
      <w:r w:rsidRPr="00C31E24">
        <w:tab/>
        <w:t>The MCVideo User performs the Generic Test Procedure for MCVideo Authorization/Configuration and Key Generation as specified in TS 36.579-1 [2], subclause 5.3.2A.</w:t>
      </w:r>
    </w:p>
    <w:p w14:paraId="549C82A5" w14:textId="77777777" w:rsidR="00BB482A" w:rsidRPr="00C31E24" w:rsidRDefault="00BB482A" w:rsidP="00BB482A">
      <w:pPr>
        <w:pStyle w:val="B1"/>
      </w:pPr>
      <w:r w:rsidRPr="00C31E24">
        <w:t>-</w:t>
      </w:r>
      <w:r w:rsidRPr="00C31E24">
        <w:tab/>
        <w:t>UE States at the end of the preamble</w:t>
      </w:r>
    </w:p>
    <w:p w14:paraId="134CDEA4" w14:textId="77777777" w:rsidR="00BB482A" w:rsidRPr="00C31E24" w:rsidRDefault="00BB482A" w:rsidP="00BB482A">
      <w:pPr>
        <w:pStyle w:val="B2"/>
      </w:pPr>
      <w:r w:rsidRPr="00C31E24">
        <w:t>-</w:t>
      </w:r>
      <w:r w:rsidRPr="00C31E24">
        <w:tab/>
        <w:t>The UE is in E-UTRA Registered, Idle Mode state.</w:t>
      </w:r>
    </w:p>
    <w:p w14:paraId="0706063C" w14:textId="77777777" w:rsidR="00BB482A" w:rsidRPr="00C31E24" w:rsidRDefault="00BB482A" w:rsidP="00BB482A">
      <w:pPr>
        <w:pStyle w:val="B2"/>
      </w:pPr>
      <w:r w:rsidRPr="00C31E24">
        <w:t>-</w:t>
      </w:r>
      <w:r w:rsidRPr="00C31E24">
        <w:tab/>
        <w:t>The MCVideo Client Application has been activated and User has registered-in as the MCVideo User with the Server as active user at the Client.</w:t>
      </w:r>
    </w:p>
    <w:p w14:paraId="0D29D84F" w14:textId="77777777" w:rsidR="00BB482A" w:rsidRPr="00C31E24" w:rsidRDefault="00BB482A" w:rsidP="00BB482A">
      <w:pPr>
        <w:pStyle w:val="H6"/>
      </w:pPr>
      <w:r w:rsidRPr="00C31E24">
        <w:t>6.1.1.12.3.2</w:t>
      </w:r>
      <w:r w:rsidRPr="00C31E24">
        <w:tab/>
      </w:r>
      <w:bookmarkStart w:id="431" w:name="_Hlk68116608"/>
      <w:r w:rsidRPr="00C31E24">
        <w:t>Test procedure sequence</w:t>
      </w:r>
      <w:bookmarkEnd w:id="431"/>
    </w:p>
    <w:p w14:paraId="195BFE22" w14:textId="77777777" w:rsidR="00BB482A" w:rsidRPr="00C31E24" w:rsidRDefault="00BB482A" w:rsidP="00BB482A">
      <w:pPr>
        <w:pStyle w:val="TH"/>
      </w:pPr>
      <w:r w:rsidRPr="00C31E24">
        <w:t>Table 6.1.1.12.3.2-1: Main Behaviour</w:t>
      </w:r>
    </w:p>
    <w:tbl>
      <w:tblPr>
        <w:tblW w:w="9634"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5"/>
        <w:gridCol w:w="3735"/>
        <w:gridCol w:w="685"/>
        <w:gridCol w:w="2836"/>
        <w:gridCol w:w="550"/>
        <w:gridCol w:w="1133"/>
      </w:tblGrid>
      <w:tr w:rsidR="00BB482A" w:rsidRPr="00C31E24" w14:paraId="71E6563E" w14:textId="77777777" w:rsidTr="00D74F31">
        <w:tc>
          <w:tcPr>
            <w:tcW w:w="695" w:type="dxa"/>
            <w:tcBorders>
              <w:bottom w:val="nil"/>
            </w:tcBorders>
          </w:tcPr>
          <w:p w14:paraId="79311100" w14:textId="77777777" w:rsidR="00BB482A" w:rsidRPr="00C31E24" w:rsidRDefault="00BB482A" w:rsidP="00D74F31">
            <w:pPr>
              <w:pStyle w:val="TAH"/>
              <w:keepNext w:val="0"/>
              <w:keepLines w:val="0"/>
              <w:widowControl w:val="0"/>
              <w:rPr>
                <w:rFonts w:eastAsia="Calibri"/>
              </w:rPr>
            </w:pPr>
            <w:bookmarkStart w:id="432" w:name="_Hlk34033770"/>
            <w:r w:rsidRPr="00C31E24">
              <w:rPr>
                <w:rFonts w:eastAsia="Calibri"/>
              </w:rPr>
              <w:t>St</w:t>
            </w:r>
          </w:p>
        </w:tc>
        <w:tc>
          <w:tcPr>
            <w:tcW w:w="3735" w:type="dxa"/>
            <w:tcBorders>
              <w:bottom w:val="nil"/>
            </w:tcBorders>
          </w:tcPr>
          <w:p w14:paraId="6A66251C" w14:textId="77777777" w:rsidR="00BB482A" w:rsidRPr="00C31E24" w:rsidRDefault="00BB482A" w:rsidP="00D74F31">
            <w:pPr>
              <w:pStyle w:val="TAH"/>
              <w:keepNext w:val="0"/>
              <w:keepLines w:val="0"/>
              <w:widowControl w:val="0"/>
              <w:rPr>
                <w:rFonts w:eastAsia="Calibri"/>
              </w:rPr>
            </w:pPr>
            <w:r w:rsidRPr="00C31E24">
              <w:rPr>
                <w:rFonts w:eastAsia="Calibri"/>
              </w:rPr>
              <w:t>Procedure</w:t>
            </w:r>
          </w:p>
        </w:tc>
        <w:tc>
          <w:tcPr>
            <w:tcW w:w="3521" w:type="dxa"/>
            <w:gridSpan w:val="2"/>
          </w:tcPr>
          <w:p w14:paraId="6BAA839A" w14:textId="77777777" w:rsidR="00BB482A" w:rsidRPr="00C31E24" w:rsidRDefault="00BB482A" w:rsidP="00D74F31">
            <w:pPr>
              <w:pStyle w:val="TAH"/>
              <w:keepNext w:val="0"/>
              <w:keepLines w:val="0"/>
              <w:widowControl w:val="0"/>
              <w:rPr>
                <w:rFonts w:eastAsia="Calibri"/>
              </w:rPr>
            </w:pPr>
            <w:r w:rsidRPr="00C31E24">
              <w:rPr>
                <w:rFonts w:eastAsia="Calibri"/>
              </w:rPr>
              <w:t>Message Sequence</w:t>
            </w:r>
          </w:p>
        </w:tc>
        <w:tc>
          <w:tcPr>
            <w:tcW w:w="550" w:type="dxa"/>
            <w:tcBorders>
              <w:bottom w:val="nil"/>
            </w:tcBorders>
          </w:tcPr>
          <w:p w14:paraId="0787A263" w14:textId="77777777" w:rsidR="00BB482A" w:rsidRPr="00C31E24" w:rsidRDefault="00BB482A" w:rsidP="00D74F31">
            <w:pPr>
              <w:pStyle w:val="TAH"/>
              <w:keepNext w:val="0"/>
              <w:keepLines w:val="0"/>
              <w:widowControl w:val="0"/>
              <w:rPr>
                <w:rFonts w:eastAsia="Calibri"/>
              </w:rPr>
            </w:pPr>
            <w:r w:rsidRPr="00C31E24">
              <w:rPr>
                <w:rFonts w:eastAsia="Calibri"/>
              </w:rPr>
              <w:t>TP</w:t>
            </w:r>
          </w:p>
        </w:tc>
        <w:tc>
          <w:tcPr>
            <w:tcW w:w="1133" w:type="dxa"/>
            <w:tcBorders>
              <w:bottom w:val="nil"/>
            </w:tcBorders>
          </w:tcPr>
          <w:p w14:paraId="796D51C1" w14:textId="77777777" w:rsidR="00BB482A" w:rsidRPr="00C31E24" w:rsidRDefault="00BB482A" w:rsidP="00D74F31">
            <w:pPr>
              <w:pStyle w:val="TAH"/>
              <w:keepNext w:val="0"/>
              <w:keepLines w:val="0"/>
              <w:widowControl w:val="0"/>
              <w:rPr>
                <w:rFonts w:eastAsia="Calibri"/>
              </w:rPr>
            </w:pPr>
            <w:r w:rsidRPr="00C31E24">
              <w:rPr>
                <w:rFonts w:eastAsia="Calibri"/>
              </w:rPr>
              <w:t>Verdict</w:t>
            </w:r>
          </w:p>
        </w:tc>
      </w:tr>
      <w:tr w:rsidR="00BB482A" w:rsidRPr="00C31E24" w14:paraId="21F2916C" w14:textId="77777777" w:rsidTr="00D74F31">
        <w:tc>
          <w:tcPr>
            <w:tcW w:w="695" w:type="dxa"/>
            <w:tcBorders>
              <w:top w:val="nil"/>
            </w:tcBorders>
          </w:tcPr>
          <w:p w14:paraId="2C876F8D" w14:textId="77777777" w:rsidR="00BB482A" w:rsidRPr="00C31E24" w:rsidRDefault="00BB482A" w:rsidP="00D74F31">
            <w:pPr>
              <w:pStyle w:val="TAH"/>
              <w:keepNext w:val="0"/>
              <w:keepLines w:val="0"/>
              <w:widowControl w:val="0"/>
              <w:rPr>
                <w:rFonts w:eastAsia="Calibri"/>
              </w:rPr>
            </w:pPr>
          </w:p>
        </w:tc>
        <w:tc>
          <w:tcPr>
            <w:tcW w:w="3735" w:type="dxa"/>
            <w:tcBorders>
              <w:top w:val="nil"/>
            </w:tcBorders>
          </w:tcPr>
          <w:p w14:paraId="62CF44C5" w14:textId="77777777" w:rsidR="00BB482A" w:rsidRPr="00C31E24" w:rsidRDefault="00BB482A" w:rsidP="00D74F31">
            <w:pPr>
              <w:pStyle w:val="TAH"/>
              <w:keepNext w:val="0"/>
              <w:keepLines w:val="0"/>
              <w:widowControl w:val="0"/>
              <w:rPr>
                <w:rFonts w:eastAsia="Calibri"/>
              </w:rPr>
            </w:pPr>
          </w:p>
        </w:tc>
        <w:tc>
          <w:tcPr>
            <w:tcW w:w="685" w:type="dxa"/>
          </w:tcPr>
          <w:p w14:paraId="448E1D85" w14:textId="77777777" w:rsidR="00BB482A" w:rsidRPr="00C31E24" w:rsidRDefault="00BB482A" w:rsidP="00D74F31">
            <w:pPr>
              <w:pStyle w:val="TAH"/>
              <w:keepNext w:val="0"/>
              <w:keepLines w:val="0"/>
              <w:widowControl w:val="0"/>
              <w:rPr>
                <w:rFonts w:eastAsia="Calibri"/>
              </w:rPr>
            </w:pPr>
            <w:r w:rsidRPr="00C31E24">
              <w:rPr>
                <w:rFonts w:eastAsia="Calibri"/>
              </w:rPr>
              <w:t>U - S</w:t>
            </w:r>
          </w:p>
        </w:tc>
        <w:tc>
          <w:tcPr>
            <w:tcW w:w="2836" w:type="dxa"/>
          </w:tcPr>
          <w:p w14:paraId="1B0F5CFF" w14:textId="77777777" w:rsidR="00BB482A" w:rsidRPr="00C31E24" w:rsidRDefault="00BB482A" w:rsidP="00D74F31">
            <w:pPr>
              <w:pStyle w:val="TAH"/>
              <w:keepNext w:val="0"/>
              <w:keepLines w:val="0"/>
              <w:widowControl w:val="0"/>
              <w:rPr>
                <w:rFonts w:eastAsia="Calibri"/>
              </w:rPr>
            </w:pPr>
            <w:r w:rsidRPr="00C31E24">
              <w:rPr>
                <w:rFonts w:eastAsia="Calibri"/>
              </w:rPr>
              <w:t>Message</w:t>
            </w:r>
          </w:p>
        </w:tc>
        <w:tc>
          <w:tcPr>
            <w:tcW w:w="550" w:type="dxa"/>
            <w:tcBorders>
              <w:top w:val="nil"/>
            </w:tcBorders>
          </w:tcPr>
          <w:p w14:paraId="376F68C5" w14:textId="77777777" w:rsidR="00BB482A" w:rsidRPr="00C31E24" w:rsidRDefault="00BB482A" w:rsidP="00D74F31">
            <w:pPr>
              <w:pStyle w:val="TAH"/>
              <w:keepNext w:val="0"/>
              <w:keepLines w:val="0"/>
              <w:widowControl w:val="0"/>
              <w:rPr>
                <w:rFonts w:eastAsia="Calibri"/>
              </w:rPr>
            </w:pPr>
          </w:p>
        </w:tc>
        <w:tc>
          <w:tcPr>
            <w:tcW w:w="1133" w:type="dxa"/>
            <w:tcBorders>
              <w:top w:val="nil"/>
            </w:tcBorders>
          </w:tcPr>
          <w:p w14:paraId="48132801" w14:textId="77777777" w:rsidR="00BB482A" w:rsidRPr="00C31E24" w:rsidRDefault="00BB482A" w:rsidP="00D74F31">
            <w:pPr>
              <w:pStyle w:val="TAH"/>
              <w:keepNext w:val="0"/>
              <w:keepLines w:val="0"/>
              <w:widowControl w:val="0"/>
              <w:rPr>
                <w:rFonts w:eastAsia="Calibri"/>
              </w:rPr>
            </w:pPr>
          </w:p>
        </w:tc>
      </w:tr>
      <w:tr w:rsidR="00BB482A" w:rsidRPr="00C31E24" w14:paraId="4534B643" w14:textId="77777777" w:rsidTr="00D74F31">
        <w:tc>
          <w:tcPr>
            <w:tcW w:w="695" w:type="dxa"/>
            <w:shd w:val="clear" w:color="auto" w:fill="auto"/>
          </w:tcPr>
          <w:p w14:paraId="71C194A7" w14:textId="77777777" w:rsidR="00BB482A" w:rsidRPr="00C31E24" w:rsidRDefault="00BB482A" w:rsidP="00D74F31">
            <w:pPr>
              <w:pStyle w:val="TAC"/>
              <w:keepNext w:val="0"/>
              <w:keepLines w:val="0"/>
              <w:widowControl w:val="0"/>
              <w:rPr>
                <w:rFonts w:eastAsia="Calibri"/>
              </w:rPr>
            </w:pPr>
            <w:r w:rsidRPr="00C31E24">
              <w:rPr>
                <w:rFonts w:eastAsia="Calibri"/>
              </w:rPr>
              <w:t>1</w:t>
            </w:r>
          </w:p>
        </w:tc>
        <w:tc>
          <w:tcPr>
            <w:tcW w:w="3735" w:type="dxa"/>
            <w:shd w:val="clear" w:color="auto" w:fill="auto"/>
          </w:tcPr>
          <w:p w14:paraId="2A70C241" w14:textId="77777777" w:rsidR="00BB482A" w:rsidRPr="00C31E24" w:rsidRDefault="00BB482A" w:rsidP="00D74F31">
            <w:pPr>
              <w:pStyle w:val="TAL"/>
              <w:keepNext w:val="0"/>
              <w:keepLines w:val="0"/>
              <w:widowControl w:val="0"/>
              <w:rPr>
                <w:rFonts w:eastAsia="Calibri"/>
              </w:rPr>
            </w:pPr>
            <w:r w:rsidRPr="00C31E24">
              <w:rPr>
                <w:rFonts w:eastAsia="Calibri"/>
              </w:rPr>
              <w:t>Make the MCVideo User request the establishment of an MCVideo On-demand Pre-arranged Group Call using, Automatic Commencement Mode, with request for implicit Transmission Control.</w:t>
            </w:r>
          </w:p>
          <w:p w14:paraId="42D90D8E" w14:textId="77777777" w:rsidR="00BB482A" w:rsidRPr="00C31E24" w:rsidRDefault="00BB482A" w:rsidP="00D74F31">
            <w:pPr>
              <w:pStyle w:val="TAL"/>
              <w:keepNext w:val="0"/>
              <w:keepLines w:val="0"/>
              <w:widowControl w:val="0"/>
              <w:rPr>
                <w:rFonts w:eastAsia="Calibri"/>
                <w:shd w:val="clear" w:color="auto" w:fill="FF0000"/>
              </w:rPr>
            </w:pPr>
            <w:r w:rsidRPr="00C31E24">
              <w:rPr>
                <w:rFonts w:eastAsia="Calibri"/>
              </w:rPr>
              <w:t>(NOTE 1)</w:t>
            </w:r>
          </w:p>
        </w:tc>
        <w:tc>
          <w:tcPr>
            <w:tcW w:w="685" w:type="dxa"/>
            <w:shd w:val="clear" w:color="auto" w:fill="auto"/>
          </w:tcPr>
          <w:p w14:paraId="1BE9E78A"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2836" w:type="dxa"/>
            <w:shd w:val="clear" w:color="auto" w:fill="auto"/>
          </w:tcPr>
          <w:p w14:paraId="776462A2" w14:textId="77777777" w:rsidR="00BB482A" w:rsidRPr="00C31E24" w:rsidRDefault="00BB482A" w:rsidP="00D74F31">
            <w:pPr>
              <w:pStyle w:val="TAL"/>
              <w:keepNext w:val="0"/>
              <w:keepLines w:val="0"/>
              <w:widowControl w:val="0"/>
              <w:rPr>
                <w:rFonts w:eastAsia="Calibri"/>
              </w:rPr>
            </w:pPr>
            <w:r w:rsidRPr="00C31E24">
              <w:rPr>
                <w:rFonts w:eastAsia="Calibri"/>
              </w:rPr>
              <w:t>-</w:t>
            </w:r>
          </w:p>
        </w:tc>
        <w:tc>
          <w:tcPr>
            <w:tcW w:w="550" w:type="dxa"/>
            <w:shd w:val="clear" w:color="auto" w:fill="auto"/>
          </w:tcPr>
          <w:p w14:paraId="6128E852"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1133" w:type="dxa"/>
            <w:shd w:val="clear" w:color="auto" w:fill="auto"/>
          </w:tcPr>
          <w:p w14:paraId="79657B36"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r>
      <w:tr w:rsidR="00BB482A" w:rsidRPr="00C31E24" w14:paraId="054082F0" w14:textId="77777777" w:rsidTr="00D74F31">
        <w:tc>
          <w:tcPr>
            <w:tcW w:w="695" w:type="dxa"/>
            <w:shd w:val="clear" w:color="auto" w:fill="auto"/>
          </w:tcPr>
          <w:p w14:paraId="1240F4B2" w14:textId="77777777" w:rsidR="00BB482A" w:rsidRPr="00C31E24" w:rsidRDefault="00BB482A" w:rsidP="00D74F31">
            <w:pPr>
              <w:pStyle w:val="TAC"/>
              <w:keepNext w:val="0"/>
              <w:keepLines w:val="0"/>
              <w:widowControl w:val="0"/>
              <w:rPr>
                <w:rFonts w:eastAsia="Calibri"/>
                <w:szCs w:val="22"/>
              </w:rPr>
            </w:pPr>
            <w:r w:rsidRPr="00C31E24">
              <w:rPr>
                <w:rFonts w:eastAsia="Calibri"/>
                <w:szCs w:val="22"/>
              </w:rPr>
              <w:t>-</w:t>
            </w:r>
          </w:p>
        </w:tc>
        <w:tc>
          <w:tcPr>
            <w:tcW w:w="3735" w:type="dxa"/>
            <w:shd w:val="clear" w:color="auto" w:fill="auto"/>
          </w:tcPr>
          <w:p w14:paraId="60F807A9" w14:textId="77777777" w:rsidR="00BB482A" w:rsidRPr="00C31E24" w:rsidRDefault="00BB482A" w:rsidP="00D74F31">
            <w:pPr>
              <w:pStyle w:val="TAL"/>
            </w:pPr>
            <w:r w:rsidRPr="00C31E24">
              <w:rPr>
                <w:color w:val="000000"/>
              </w:rPr>
              <w:t xml:space="preserve">EXCEPTION: The E-UTRA/EPC actions which are related to the </w:t>
            </w:r>
            <w:r w:rsidRPr="00C31E24">
              <w:rPr>
                <w:rFonts w:cs="Arial"/>
                <w:szCs w:val="18"/>
              </w:rPr>
              <w:t>MCVIDEO</w:t>
            </w:r>
            <w:r w:rsidRPr="00C31E24">
              <w:rPr>
                <w:color w:val="000000"/>
              </w:rPr>
              <w:t xml:space="preserve"> call establishment; steps are described in TS 36.579-1 [2], </w:t>
            </w:r>
            <w:r w:rsidRPr="00C31E24">
              <w:t>subclause 5.4.3A 'Generic Test Procedure for MCVideo CO communication in E-UTRA'. The test sequence below shows only the MCVideo relevant messages exchanged.</w:t>
            </w:r>
          </w:p>
        </w:tc>
        <w:tc>
          <w:tcPr>
            <w:tcW w:w="685" w:type="dxa"/>
            <w:shd w:val="clear" w:color="auto" w:fill="auto"/>
          </w:tcPr>
          <w:p w14:paraId="264AC4AC"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2836" w:type="dxa"/>
            <w:shd w:val="clear" w:color="auto" w:fill="auto"/>
          </w:tcPr>
          <w:p w14:paraId="1D67D201" w14:textId="77777777" w:rsidR="00BB482A" w:rsidRPr="00C31E24" w:rsidRDefault="00BB482A" w:rsidP="00D74F31">
            <w:pPr>
              <w:pStyle w:val="TAL"/>
              <w:keepNext w:val="0"/>
              <w:keepLines w:val="0"/>
              <w:widowControl w:val="0"/>
              <w:rPr>
                <w:rFonts w:eastAsia="Calibri"/>
              </w:rPr>
            </w:pPr>
            <w:r w:rsidRPr="00C31E24">
              <w:rPr>
                <w:rFonts w:eastAsia="Calibri"/>
              </w:rPr>
              <w:t>-</w:t>
            </w:r>
          </w:p>
        </w:tc>
        <w:tc>
          <w:tcPr>
            <w:tcW w:w="550" w:type="dxa"/>
            <w:shd w:val="clear" w:color="auto" w:fill="auto"/>
          </w:tcPr>
          <w:p w14:paraId="32F029D6"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1133" w:type="dxa"/>
            <w:shd w:val="clear" w:color="auto" w:fill="auto"/>
          </w:tcPr>
          <w:p w14:paraId="4281B66E"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r>
      <w:tr w:rsidR="00BB482A" w:rsidRPr="00C31E24" w14:paraId="16B36D23" w14:textId="77777777" w:rsidTr="00D74F31">
        <w:tc>
          <w:tcPr>
            <w:tcW w:w="695" w:type="dxa"/>
            <w:shd w:val="clear" w:color="auto" w:fill="auto"/>
          </w:tcPr>
          <w:p w14:paraId="16EBF706" w14:textId="77777777" w:rsidR="00BB482A" w:rsidRPr="00C31E24" w:rsidRDefault="00BB482A" w:rsidP="00D74F31">
            <w:pPr>
              <w:pStyle w:val="TAC"/>
              <w:keepNext w:val="0"/>
              <w:keepLines w:val="0"/>
              <w:widowControl w:val="0"/>
              <w:rPr>
                <w:rFonts w:eastAsia="Calibri"/>
              </w:rPr>
            </w:pPr>
            <w:r w:rsidRPr="00C31E24">
              <w:rPr>
                <w:rFonts w:eastAsia="Calibri"/>
              </w:rPr>
              <w:t>2</w:t>
            </w:r>
          </w:p>
        </w:tc>
        <w:tc>
          <w:tcPr>
            <w:tcW w:w="3735" w:type="dxa"/>
            <w:shd w:val="clear" w:color="auto" w:fill="auto"/>
          </w:tcPr>
          <w:p w14:paraId="75705FBE" w14:textId="77777777" w:rsidR="00BB482A" w:rsidRPr="00C31E24" w:rsidRDefault="00BB482A" w:rsidP="00D74F31">
            <w:pPr>
              <w:pStyle w:val="TAL"/>
              <w:keepNext w:val="0"/>
              <w:keepLines w:val="0"/>
              <w:widowControl w:val="0"/>
              <w:rPr>
                <w:rFonts w:eastAsia="Calibri"/>
              </w:rPr>
            </w:pPr>
            <w:r w:rsidRPr="00C31E24">
              <w:rPr>
                <w:rFonts w:eastAsia="Calibri"/>
              </w:rPr>
              <w:t>Check: Does the UE (MCVideo Client) send an initial SIP INVITE requesting the establishment of an MCVideo On-demand Pre-arranged Group Call, Automatic Commencement Mode, with implicit Transmission Control?</w:t>
            </w:r>
          </w:p>
        </w:tc>
        <w:tc>
          <w:tcPr>
            <w:tcW w:w="685" w:type="dxa"/>
            <w:shd w:val="clear" w:color="auto" w:fill="auto"/>
          </w:tcPr>
          <w:p w14:paraId="7315EF8F" w14:textId="77777777" w:rsidR="00BB482A" w:rsidRPr="00C31E24" w:rsidRDefault="00BB482A" w:rsidP="00D74F31">
            <w:pPr>
              <w:pStyle w:val="TAC"/>
              <w:keepNext w:val="0"/>
              <w:keepLines w:val="0"/>
              <w:widowControl w:val="0"/>
              <w:jc w:val="left"/>
              <w:rPr>
                <w:rFonts w:eastAsia="Calibri"/>
              </w:rPr>
            </w:pPr>
            <w:r w:rsidRPr="00C31E24">
              <w:rPr>
                <w:rFonts w:eastAsia="Calibri"/>
              </w:rPr>
              <w:t>--&gt;</w:t>
            </w:r>
          </w:p>
        </w:tc>
        <w:tc>
          <w:tcPr>
            <w:tcW w:w="2836" w:type="dxa"/>
            <w:shd w:val="clear" w:color="auto" w:fill="auto"/>
          </w:tcPr>
          <w:p w14:paraId="2B9444C0" w14:textId="77777777" w:rsidR="00BB482A" w:rsidRPr="00C31E24" w:rsidRDefault="00BB482A" w:rsidP="00D74F31">
            <w:pPr>
              <w:pStyle w:val="TAL"/>
              <w:keepNext w:val="0"/>
              <w:keepLines w:val="0"/>
              <w:widowControl w:val="0"/>
              <w:rPr>
                <w:rFonts w:eastAsia="Calibri"/>
              </w:rPr>
            </w:pPr>
            <w:r w:rsidRPr="00C31E24">
              <w:rPr>
                <w:rFonts w:eastAsia="Calibri"/>
              </w:rPr>
              <w:t>SIP INVITE</w:t>
            </w:r>
          </w:p>
        </w:tc>
        <w:tc>
          <w:tcPr>
            <w:tcW w:w="550" w:type="dxa"/>
            <w:shd w:val="clear" w:color="auto" w:fill="auto"/>
          </w:tcPr>
          <w:p w14:paraId="721E40B4"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1</w:t>
            </w:r>
          </w:p>
        </w:tc>
        <w:tc>
          <w:tcPr>
            <w:tcW w:w="1133" w:type="dxa"/>
            <w:shd w:val="clear" w:color="auto" w:fill="auto"/>
          </w:tcPr>
          <w:p w14:paraId="0DA53A1F"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P</w:t>
            </w:r>
          </w:p>
        </w:tc>
      </w:tr>
      <w:tr w:rsidR="00BB482A" w:rsidRPr="00C31E24" w14:paraId="20AEB6D2" w14:textId="77777777" w:rsidTr="00D74F31">
        <w:tc>
          <w:tcPr>
            <w:tcW w:w="695" w:type="dxa"/>
            <w:shd w:val="clear" w:color="auto" w:fill="auto"/>
          </w:tcPr>
          <w:p w14:paraId="7C6EA231" w14:textId="77777777" w:rsidR="00BB482A" w:rsidRPr="00C31E24" w:rsidRDefault="00BB482A" w:rsidP="00D74F31">
            <w:pPr>
              <w:pStyle w:val="TAC"/>
              <w:keepNext w:val="0"/>
              <w:keepLines w:val="0"/>
              <w:widowControl w:val="0"/>
              <w:rPr>
                <w:rFonts w:eastAsia="Calibri"/>
                <w:szCs w:val="22"/>
              </w:rPr>
            </w:pPr>
            <w:r w:rsidRPr="00C31E24">
              <w:rPr>
                <w:rFonts w:eastAsia="Calibri"/>
                <w:szCs w:val="22"/>
              </w:rPr>
              <w:t>3</w:t>
            </w:r>
          </w:p>
        </w:tc>
        <w:tc>
          <w:tcPr>
            <w:tcW w:w="3735" w:type="dxa"/>
            <w:shd w:val="clear" w:color="auto" w:fill="auto"/>
          </w:tcPr>
          <w:p w14:paraId="3B5120C5" w14:textId="77777777" w:rsidR="00BB482A" w:rsidRPr="00C31E24" w:rsidRDefault="00BB482A" w:rsidP="00D74F31">
            <w:pPr>
              <w:pStyle w:val="TAL"/>
              <w:keepNext w:val="0"/>
              <w:keepLines w:val="0"/>
              <w:widowControl w:val="0"/>
              <w:rPr>
                <w:rFonts w:eastAsia="Calibri"/>
              </w:rPr>
            </w:pPr>
            <w:r w:rsidRPr="00C31E24">
              <w:rPr>
                <w:rFonts w:eastAsia="Calibri"/>
              </w:rPr>
              <w:t>The SS (MCVideo Server) responds to the UE with a SIP 100 (Trying) message.</w:t>
            </w:r>
          </w:p>
        </w:tc>
        <w:tc>
          <w:tcPr>
            <w:tcW w:w="685" w:type="dxa"/>
            <w:shd w:val="clear" w:color="auto" w:fill="auto"/>
          </w:tcPr>
          <w:p w14:paraId="3262FFDB"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&lt;--</w:t>
            </w:r>
          </w:p>
        </w:tc>
        <w:tc>
          <w:tcPr>
            <w:tcW w:w="2836" w:type="dxa"/>
            <w:shd w:val="clear" w:color="auto" w:fill="auto"/>
          </w:tcPr>
          <w:p w14:paraId="1AFE49AE" w14:textId="77777777" w:rsidR="00BB482A" w:rsidRPr="00C31E24" w:rsidRDefault="00BB482A" w:rsidP="00D74F31">
            <w:pPr>
              <w:pStyle w:val="TAL"/>
              <w:keepNext w:val="0"/>
              <w:keepLines w:val="0"/>
              <w:widowControl w:val="0"/>
              <w:rPr>
                <w:rFonts w:eastAsia="Calibri"/>
              </w:rPr>
            </w:pPr>
            <w:r w:rsidRPr="00C31E24">
              <w:rPr>
                <w:rFonts w:eastAsia="Calibri"/>
              </w:rPr>
              <w:t>SIP 100 (Trying)</w:t>
            </w:r>
          </w:p>
        </w:tc>
        <w:tc>
          <w:tcPr>
            <w:tcW w:w="550" w:type="dxa"/>
            <w:shd w:val="clear" w:color="auto" w:fill="auto"/>
          </w:tcPr>
          <w:p w14:paraId="285D58E0"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1133" w:type="dxa"/>
            <w:shd w:val="clear" w:color="auto" w:fill="auto"/>
          </w:tcPr>
          <w:p w14:paraId="202759DA"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r>
      <w:tr w:rsidR="00BB482A" w:rsidRPr="00C31E24" w14:paraId="2AE1FDB1" w14:textId="77777777" w:rsidTr="00D74F31">
        <w:tc>
          <w:tcPr>
            <w:tcW w:w="695" w:type="dxa"/>
            <w:shd w:val="clear" w:color="auto" w:fill="auto"/>
          </w:tcPr>
          <w:p w14:paraId="69A859B9" w14:textId="77777777" w:rsidR="00BB482A" w:rsidRPr="00C31E24" w:rsidRDefault="00BB482A" w:rsidP="00D74F31">
            <w:pPr>
              <w:pStyle w:val="TAC"/>
              <w:keepNext w:val="0"/>
              <w:keepLines w:val="0"/>
              <w:widowControl w:val="0"/>
              <w:rPr>
                <w:rFonts w:eastAsia="Calibri"/>
              </w:rPr>
            </w:pPr>
            <w:r w:rsidRPr="00C31E24">
              <w:rPr>
                <w:rFonts w:eastAsia="Calibri"/>
                <w:szCs w:val="22"/>
              </w:rPr>
              <w:t>4</w:t>
            </w:r>
          </w:p>
        </w:tc>
        <w:tc>
          <w:tcPr>
            <w:tcW w:w="3735" w:type="dxa"/>
            <w:shd w:val="clear" w:color="auto" w:fill="auto"/>
          </w:tcPr>
          <w:p w14:paraId="7A86FA53" w14:textId="77777777" w:rsidR="00BB482A" w:rsidRPr="00C31E24" w:rsidRDefault="00BB482A" w:rsidP="00D74F31">
            <w:pPr>
              <w:pStyle w:val="TAL"/>
              <w:keepNext w:val="0"/>
              <w:keepLines w:val="0"/>
              <w:widowControl w:val="0"/>
              <w:rPr>
                <w:rFonts w:eastAsia="Calibri"/>
              </w:rPr>
            </w:pPr>
            <w:r w:rsidRPr="00C31E24">
              <w:rPr>
                <w:rFonts w:eastAsia="Calibri"/>
              </w:rPr>
              <w:t>The SS (MCVideo Server) sends a SIP 200 (OK) message to the UE (MCVideo Client), indicating that it has accepted the SIP INVITE request from the UE.</w:t>
            </w:r>
          </w:p>
        </w:tc>
        <w:tc>
          <w:tcPr>
            <w:tcW w:w="685" w:type="dxa"/>
            <w:shd w:val="clear" w:color="auto" w:fill="auto"/>
          </w:tcPr>
          <w:p w14:paraId="273E467A"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&lt;--</w:t>
            </w:r>
          </w:p>
        </w:tc>
        <w:tc>
          <w:tcPr>
            <w:tcW w:w="2836" w:type="dxa"/>
            <w:shd w:val="clear" w:color="auto" w:fill="auto"/>
          </w:tcPr>
          <w:p w14:paraId="1B2287C5" w14:textId="77777777" w:rsidR="00BB482A" w:rsidRPr="00C31E24" w:rsidRDefault="00BB482A" w:rsidP="00D74F31">
            <w:pPr>
              <w:pStyle w:val="TAL"/>
              <w:keepNext w:val="0"/>
              <w:keepLines w:val="0"/>
              <w:widowControl w:val="0"/>
              <w:rPr>
                <w:rFonts w:eastAsia="Calibri"/>
              </w:rPr>
            </w:pPr>
            <w:r w:rsidRPr="00C31E24">
              <w:rPr>
                <w:rFonts w:eastAsia="Calibri"/>
              </w:rPr>
              <w:t>SIP 200 (OK)</w:t>
            </w:r>
          </w:p>
        </w:tc>
        <w:tc>
          <w:tcPr>
            <w:tcW w:w="550" w:type="dxa"/>
            <w:shd w:val="clear" w:color="auto" w:fill="auto"/>
          </w:tcPr>
          <w:p w14:paraId="16BF550E"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1133" w:type="dxa"/>
            <w:shd w:val="clear" w:color="auto" w:fill="auto"/>
          </w:tcPr>
          <w:p w14:paraId="452EAE50"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r>
      <w:tr w:rsidR="00BB482A" w:rsidRPr="00C31E24" w14:paraId="0D8865F8" w14:textId="77777777" w:rsidTr="00D74F31">
        <w:trPr>
          <w:trHeight w:val="467"/>
        </w:trPr>
        <w:tc>
          <w:tcPr>
            <w:tcW w:w="695" w:type="dxa"/>
            <w:shd w:val="clear" w:color="auto" w:fill="auto"/>
          </w:tcPr>
          <w:p w14:paraId="3ACE45D8" w14:textId="77777777" w:rsidR="00BB482A" w:rsidRPr="00C31E24" w:rsidRDefault="00BB482A" w:rsidP="00D74F31">
            <w:pPr>
              <w:pStyle w:val="TAC"/>
              <w:keepNext w:val="0"/>
              <w:keepLines w:val="0"/>
              <w:widowControl w:val="0"/>
              <w:rPr>
                <w:rFonts w:eastAsia="Calibri"/>
                <w:szCs w:val="22"/>
              </w:rPr>
            </w:pPr>
            <w:r w:rsidRPr="00C31E24">
              <w:rPr>
                <w:rFonts w:eastAsia="Calibri"/>
                <w:szCs w:val="22"/>
              </w:rPr>
              <w:t>5</w:t>
            </w:r>
          </w:p>
        </w:tc>
        <w:tc>
          <w:tcPr>
            <w:tcW w:w="3735" w:type="dxa"/>
            <w:shd w:val="clear" w:color="auto" w:fill="auto"/>
          </w:tcPr>
          <w:p w14:paraId="165A4171" w14:textId="77777777" w:rsidR="00BB482A" w:rsidRPr="00C31E24" w:rsidRDefault="00BB482A" w:rsidP="00D74F31">
            <w:pPr>
              <w:pStyle w:val="TAL"/>
              <w:keepNext w:val="0"/>
              <w:keepLines w:val="0"/>
              <w:widowControl w:val="0"/>
              <w:rPr>
                <w:rFonts w:eastAsia="Calibri"/>
              </w:rPr>
            </w:pPr>
            <w:r w:rsidRPr="00C31E24">
              <w:rPr>
                <w:rFonts w:eastAsia="Calibri"/>
              </w:rPr>
              <w:t>Check: Does the UE (MCVideo Client) send an acknowledgement to the SS (MCVideo Server)?</w:t>
            </w:r>
          </w:p>
        </w:tc>
        <w:tc>
          <w:tcPr>
            <w:tcW w:w="685" w:type="dxa"/>
            <w:shd w:val="clear" w:color="auto" w:fill="auto"/>
          </w:tcPr>
          <w:p w14:paraId="1F8D5AF4"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--&gt;</w:t>
            </w:r>
          </w:p>
        </w:tc>
        <w:tc>
          <w:tcPr>
            <w:tcW w:w="2836" w:type="dxa"/>
            <w:shd w:val="clear" w:color="auto" w:fill="auto"/>
          </w:tcPr>
          <w:p w14:paraId="0CE70063" w14:textId="77777777" w:rsidR="00BB482A" w:rsidRPr="00C31E24" w:rsidRDefault="00BB482A" w:rsidP="00D74F31">
            <w:pPr>
              <w:pStyle w:val="TAL"/>
              <w:keepNext w:val="0"/>
              <w:keepLines w:val="0"/>
              <w:widowControl w:val="0"/>
              <w:rPr>
                <w:rFonts w:eastAsia="Calibri"/>
              </w:rPr>
            </w:pPr>
            <w:r w:rsidRPr="00C31E24">
              <w:rPr>
                <w:rFonts w:eastAsia="Calibri"/>
              </w:rPr>
              <w:t>SIP ACK</w:t>
            </w:r>
          </w:p>
        </w:tc>
        <w:tc>
          <w:tcPr>
            <w:tcW w:w="550" w:type="dxa"/>
            <w:shd w:val="clear" w:color="auto" w:fill="auto"/>
          </w:tcPr>
          <w:p w14:paraId="15067CDB"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1</w:t>
            </w:r>
          </w:p>
        </w:tc>
        <w:tc>
          <w:tcPr>
            <w:tcW w:w="1133" w:type="dxa"/>
            <w:shd w:val="clear" w:color="auto" w:fill="auto"/>
          </w:tcPr>
          <w:p w14:paraId="34F09B73"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P</w:t>
            </w:r>
          </w:p>
        </w:tc>
      </w:tr>
      <w:tr w:rsidR="00BB482A" w:rsidRPr="00C31E24" w14:paraId="714758FB" w14:textId="77777777" w:rsidTr="00D74F31">
        <w:trPr>
          <w:trHeight w:val="467"/>
        </w:trPr>
        <w:tc>
          <w:tcPr>
            <w:tcW w:w="695" w:type="dxa"/>
            <w:shd w:val="clear" w:color="auto" w:fill="auto"/>
          </w:tcPr>
          <w:p w14:paraId="44BC90BE" w14:textId="77777777" w:rsidR="00BB482A" w:rsidRPr="00C31E24" w:rsidRDefault="00BB482A" w:rsidP="00D74F31">
            <w:pPr>
              <w:pStyle w:val="TAC"/>
              <w:keepNext w:val="0"/>
              <w:keepLines w:val="0"/>
              <w:widowControl w:val="0"/>
              <w:rPr>
                <w:rFonts w:eastAsia="Calibri"/>
                <w:szCs w:val="22"/>
              </w:rPr>
            </w:pPr>
            <w:r w:rsidRPr="00C31E24">
              <w:rPr>
                <w:rFonts w:eastAsia="Calibri"/>
                <w:szCs w:val="22"/>
              </w:rPr>
              <w:t>6</w:t>
            </w:r>
          </w:p>
        </w:tc>
        <w:tc>
          <w:tcPr>
            <w:tcW w:w="3735" w:type="dxa"/>
            <w:shd w:val="clear" w:color="auto" w:fill="auto"/>
          </w:tcPr>
          <w:p w14:paraId="1109A4F7" w14:textId="77777777" w:rsidR="00BB482A" w:rsidRPr="00C31E24" w:rsidRDefault="00BB482A" w:rsidP="00D74F31">
            <w:pPr>
              <w:pStyle w:val="TAL"/>
              <w:keepNext w:val="0"/>
              <w:keepLines w:val="0"/>
              <w:widowControl w:val="0"/>
              <w:rPr>
                <w:rFonts w:eastAsia="Calibri"/>
              </w:rPr>
            </w:pPr>
            <w:r w:rsidRPr="00C31E24">
              <w:rPr>
                <w:rFonts w:eastAsia="Calibri"/>
              </w:rPr>
              <w:t>The SS (MCVideo Server) sends a Transmission Granted message to the UE (MCVideo Client)</w:t>
            </w:r>
          </w:p>
        </w:tc>
        <w:tc>
          <w:tcPr>
            <w:tcW w:w="685" w:type="dxa"/>
            <w:shd w:val="clear" w:color="auto" w:fill="auto"/>
          </w:tcPr>
          <w:p w14:paraId="3A0A4656"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&lt;--</w:t>
            </w:r>
          </w:p>
        </w:tc>
        <w:tc>
          <w:tcPr>
            <w:tcW w:w="2836" w:type="dxa"/>
            <w:shd w:val="clear" w:color="auto" w:fill="auto"/>
          </w:tcPr>
          <w:p w14:paraId="37392A55" w14:textId="77777777" w:rsidR="00BB482A" w:rsidRPr="00C31E24" w:rsidRDefault="00BB482A" w:rsidP="00D74F31">
            <w:pPr>
              <w:pStyle w:val="TAL"/>
              <w:keepNext w:val="0"/>
              <w:keepLines w:val="0"/>
              <w:widowControl w:val="0"/>
              <w:rPr>
                <w:rFonts w:eastAsia="Calibri"/>
              </w:rPr>
            </w:pPr>
            <w:r w:rsidRPr="00C31E24">
              <w:rPr>
                <w:rFonts w:eastAsia="Calibri"/>
              </w:rPr>
              <w:t>Transmission Granted</w:t>
            </w:r>
          </w:p>
        </w:tc>
        <w:tc>
          <w:tcPr>
            <w:tcW w:w="550" w:type="dxa"/>
            <w:shd w:val="clear" w:color="auto" w:fill="auto"/>
          </w:tcPr>
          <w:p w14:paraId="2719D799"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1133" w:type="dxa"/>
            <w:shd w:val="clear" w:color="auto" w:fill="auto"/>
          </w:tcPr>
          <w:p w14:paraId="2570BE75"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r>
      <w:tr w:rsidR="00BB482A" w:rsidRPr="00C31E24" w14:paraId="2FD61305" w14:textId="77777777" w:rsidTr="00D74F31">
        <w:tc>
          <w:tcPr>
            <w:tcW w:w="695" w:type="dxa"/>
            <w:shd w:val="clear" w:color="auto" w:fill="auto"/>
          </w:tcPr>
          <w:p w14:paraId="592D8427" w14:textId="77777777" w:rsidR="00BB482A" w:rsidRPr="00C31E24" w:rsidRDefault="00BB482A" w:rsidP="00D74F31">
            <w:pPr>
              <w:pStyle w:val="TAC"/>
              <w:keepNext w:val="0"/>
              <w:keepLines w:val="0"/>
              <w:widowControl w:val="0"/>
              <w:rPr>
                <w:rFonts w:eastAsia="Calibri"/>
                <w:szCs w:val="18"/>
              </w:rPr>
            </w:pPr>
            <w:r w:rsidRPr="00C31E24">
              <w:rPr>
                <w:rFonts w:eastAsia="Calibri"/>
                <w:szCs w:val="18"/>
              </w:rPr>
              <w:t>6a</w:t>
            </w:r>
          </w:p>
        </w:tc>
        <w:tc>
          <w:tcPr>
            <w:tcW w:w="3735" w:type="dxa"/>
            <w:shd w:val="clear" w:color="auto" w:fill="auto"/>
          </w:tcPr>
          <w:p w14:paraId="4233A675" w14:textId="77777777" w:rsidR="00BB482A" w:rsidRPr="00C31E24" w:rsidRDefault="00BB482A" w:rsidP="00D74F31">
            <w:pPr>
              <w:pStyle w:val="TAL"/>
            </w:pPr>
            <w:r w:rsidRPr="00C31E24">
              <w:t>Check: Does the UE (MCVideo Client) provide transmission granted notification to the MCVideo User?</w:t>
            </w:r>
          </w:p>
          <w:p w14:paraId="5285AB9F" w14:textId="77777777" w:rsidR="00BB482A" w:rsidRPr="00C31E24" w:rsidRDefault="00BB482A" w:rsidP="00D74F31">
            <w:pPr>
              <w:pStyle w:val="TAL"/>
            </w:pPr>
            <w:r w:rsidRPr="00C31E24">
              <w:t>(NOTE1)</w:t>
            </w:r>
          </w:p>
        </w:tc>
        <w:tc>
          <w:tcPr>
            <w:tcW w:w="685" w:type="dxa"/>
            <w:shd w:val="clear" w:color="auto" w:fill="auto"/>
          </w:tcPr>
          <w:p w14:paraId="6D15D9C9"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2836" w:type="dxa"/>
            <w:shd w:val="clear" w:color="auto" w:fill="auto"/>
          </w:tcPr>
          <w:p w14:paraId="7A50EADA"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550" w:type="dxa"/>
            <w:shd w:val="clear" w:color="auto" w:fill="auto"/>
          </w:tcPr>
          <w:p w14:paraId="0D4EB0B3"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2</w:t>
            </w:r>
          </w:p>
        </w:tc>
        <w:tc>
          <w:tcPr>
            <w:tcW w:w="1133" w:type="dxa"/>
            <w:shd w:val="clear" w:color="auto" w:fill="auto"/>
          </w:tcPr>
          <w:p w14:paraId="1EDD6E1D"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P</w:t>
            </w:r>
          </w:p>
        </w:tc>
      </w:tr>
      <w:tr w:rsidR="00BB482A" w:rsidRPr="00C31E24" w14:paraId="5C839A32" w14:textId="77777777" w:rsidTr="00D74F31">
        <w:tc>
          <w:tcPr>
            <w:tcW w:w="695" w:type="dxa"/>
            <w:shd w:val="clear" w:color="auto" w:fill="auto"/>
          </w:tcPr>
          <w:p w14:paraId="42A48168" w14:textId="77777777" w:rsidR="00BB482A" w:rsidRPr="00C31E24" w:rsidRDefault="00BB482A" w:rsidP="00D74F31">
            <w:pPr>
              <w:pStyle w:val="TAC"/>
              <w:keepNext w:val="0"/>
              <w:keepLines w:val="0"/>
              <w:widowControl w:val="0"/>
              <w:rPr>
                <w:rFonts w:eastAsia="Calibri"/>
                <w:szCs w:val="18"/>
              </w:rPr>
            </w:pPr>
            <w:r w:rsidRPr="00C31E24">
              <w:rPr>
                <w:rFonts w:eastAsia="Calibri"/>
                <w:szCs w:val="18"/>
              </w:rPr>
              <w:t>7</w:t>
            </w:r>
          </w:p>
        </w:tc>
        <w:tc>
          <w:tcPr>
            <w:tcW w:w="3735" w:type="dxa"/>
            <w:shd w:val="clear" w:color="auto" w:fill="auto"/>
          </w:tcPr>
          <w:p w14:paraId="3C053D69" w14:textId="77777777" w:rsidR="00BB482A" w:rsidRPr="00C31E24" w:rsidRDefault="00BB482A" w:rsidP="00D74F31">
            <w:pPr>
              <w:pStyle w:val="TAL"/>
            </w:pPr>
            <w:r w:rsidRPr="00C31E24">
              <w:t>The SS (MCVideo Server) sends information about the media reception of another user.</w:t>
            </w:r>
          </w:p>
        </w:tc>
        <w:tc>
          <w:tcPr>
            <w:tcW w:w="685" w:type="dxa"/>
            <w:shd w:val="clear" w:color="auto" w:fill="auto"/>
          </w:tcPr>
          <w:p w14:paraId="3011BBB0"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22"/>
              </w:rPr>
              <w:t>&lt;--</w:t>
            </w:r>
          </w:p>
        </w:tc>
        <w:tc>
          <w:tcPr>
            <w:tcW w:w="2836" w:type="dxa"/>
            <w:shd w:val="clear" w:color="auto" w:fill="auto"/>
          </w:tcPr>
          <w:p w14:paraId="335A20E9"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 xml:space="preserve">Media Reception Notification </w:t>
            </w:r>
          </w:p>
        </w:tc>
        <w:tc>
          <w:tcPr>
            <w:tcW w:w="550" w:type="dxa"/>
            <w:shd w:val="clear" w:color="auto" w:fill="auto"/>
          </w:tcPr>
          <w:p w14:paraId="23AD598C"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1133" w:type="dxa"/>
            <w:shd w:val="clear" w:color="auto" w:fill="auto"/>
          </w:tcPr>
          <w:p w14:paraId="4C510D9A"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r>
      <w:tr w:rsidR="00BB482A" w:rsidRPr="00C31E24" w14:paraId="077A72CE" w14:textId="77777777" w:rsidTr="00D74F31">
        <w:tc>
          <w:tcPr>
            <w:tcW w:w="695" w:type="dxa"/>
            <w:shd w:val="clear" w:color="auto" w:fill="auto"/>
          </w:tcPr>
          <w:p w14:paraId="3FBF546B" w14:textId="77777777" w:rsidR="00BB482A" w:rsidRPr="00C31E24" w:rsidRDefault="00BB482A" w:rsidP="00D74F31">
            <w:pPr>
              <w:pStyle w:val="TAC"/>
              <w:keepNext w:val="0"/>
              <w:keepLines w:val="0"/>
              <w:widowControl w:val="0"/>
              <w:rPr>
                <w:rFonts w:eastAsia="Calibri"/>
                <w:szCs w:val="18"/>
              </w:rPr>
            </w:pPr>
            <w:r w:rsidRPr="00C31E24">
              <w:rPr>
                <w:rFonts w:eastAsia="Calibri"/>
                <w:szCs w:val="18"/>
              </w:rPr>
              <w:t>7a</w:t>
            </w:r>
          </w:p>
        </w:tc>
        <w:tc>
          <w:tcPr>
            <w:tcW w:w="3735" w:type="dxa"/>
            <w:shd w:val="clear" w:color="auto" w:fill="auto"/>
          </w:tcPr>
          <w:p w14:paraId="2A16680F" w14:textId="77777777" w:rsidR="00BB482A" w:rsidRPr="00C31E24" w:rsidRDefault="00BB482A" w:rsidP="00D74F31">
            <w:pPr>
              <w:pStyle w:val="TAL"/>
            </w:pPr>
            <w:r w:rsidRPr="00C31E24">
              <w:t>Check: Does the UE (MCVideo Client) inform the MCVideo User about the media reception from another user?</w:t>
            </w:r>
          </w:p>
          <w:p w14:paraId="38A2E376" w14:textId="77777777" w:rsidR="00BB482A" w:rsidRPr="00C31E24" w:rsidRDefault="00BB482A" w:rsidP="00D74F31">
            <w:pPr>
              <w:pStyle w:val="TAL"/>
            </w:pPr>
            <w:r w:rsidRPr="00C31E24">
              <w:t>(NOTE1)</w:t>
            </w:r>
          </w:p>
        </w:tc>
        <w:tc>
          <w:tcPr>
            <w:tcW w:w="685" w:type="dxa"/>
            <w:shd w:val="clear" w:color="auto" w:fill="auto"/>
          </w:tcPr>
          <w:p w14:paraId="5BFD01CE" w14:textId="77777777" w:rsidR="00BB482A" w:rsidRPr="00C31E24" w:rsidRDefault="00BB482A" w:rsidP="00D74F31">
            <w:pPr>
              <w:pStyle w:val="TAC"/>
              <w:keepNext w:val="0"/>
              <w:keepLines w:val="0"/>
              <w:widowControl w:val="0"/>
              <w:jc w:val="left"/>
              <w:rPr>
                <w:rFonts w:eastAsia="Calibri"/>
                <w:szCs w:val="22"/>
              </w:rPr>
            </w:pPr>
            <w:r w:rsidRPr="00C31E24">
              <w:rPr>
                <w:rFonts w:eastAsia="Calibri"/>
              </w:rPr>
              <w:t>-</w:t>
            </w:r>
          </w:p>
        </w:tc>
        <w:tc>
          <w:tcPr>
            <w:tcW w:w="2836" w:type="dxa"/>
            <w:shd w:val="clear" w:color="auto" w:fill="auto"/>
          </w:tcPr>
          <w:p w14:paraId="143B10CF"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w:t>
            </w:r>
          </w:p>
        </w:tc>
        <w:tc>
          <w:tcPr>
            <w:tcW w:w="550" w:type="dxa"/>
            <w:shd w:val="clear" w:color="auto" w:fill="auto"/>
          </w:tcPr>
          <w:p w14:paraId="390087ED"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2</w:t>
            </w:r>
          </w:p>
        </w:tc>
        <w:tc>
          <w:tcPr>
            <w:tcW w:w="1133" w:type="dxa"/>
            <w:shd w:val="clear" w:color="auto" w:fill="auto"/>
          </w:tcPr>
          <w:p w14:paraId="646B67D0"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P</w:t>
            </w:r>
          </w:p>
        </w:tc>
      </w:tr>
      <w:tr w:rsidR="00BB482A" w:rsidRPr="00C31E24" w14:paraId="51B459A3" w14:textId="77777777" w:rsidTr="00D74F31">
        <w:tc>
          <w:tcPr>
            <w:tcW w:w="695" w:type="dxa"/>
            <w:shd w:val="clear" w:color="auto" w:fill="auto"/>
          </w:tcPr>
          <w:p w14:paraId="7F92ECF3" w14:textId="77777777" w:rsidR="00BB482A" w:rsidRPr="00C31E24" w:rsidRDefault="00BB482A" w:rsidP="00D74F31">
            <w:pPr>
              <w:pStyle w:val="TAC"/>
              <w:keepNext w:val="0"/>
              <w:keepLines w:val="0"/>
              <w:widowControl w:val="0"/>
              <w:rPr>
                <w:rFonts w:eastAsia="Calibri"/>
                <w:szCs w:val="18"/>
              </w:rPr>
            </w:pPr>
            <w:r w:rsidRPr="00C31E24">
              <w:rPr>
                <w:rFonts w:eastAsia="Calibri"/>
                <w:szCs w:val="18"/>
              </w:rPr>
              <w:t>8</w:t>
            </w:r>
          </w:p>
        </w:tc>
        <w:tc>
          <w:tcPr>
            <w:tcW w:w="3735" w:type="dxa"/>
            <w:shd w:val="clear" w:color="auto" w:fill="auto"/>
          </w:tcPr>
          <w:p w14:paraId="4299153F" w14:textId="77777777" w:rsidR="00BB482A" w:rsidRPr="00C31E24" w:rsidRDefault="00BB482A" w:rsidP="00D74F31">
            <w:pPr>
              <w:pStyle w:val="TAL"/>
            </w:pPr>
            <w:r w:rsidRPr="00C31E24">
              <w:t>The SS (MCVideo Server) is revoking permission to transmit with revoke reason queue the transmission</w:t>
            </w:r>
          </w:p>
        </w:tc>
        <w:tc>
          <w:tcPr>
            <w:tcW w:w="685" w:type="dxa"/>
            <w:shd w:val="clear" w:color="auto" w:fill="auto"/>
          </w:tcPr>
          <w:p w14:paraId="05D0EC2E"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22"/>
              </w:rPr>
              <w:t>&lt;--</w:t>
            </w:r>
          </w:p>
        </w:tc>
        <w:tc>
          <w:tcPr>
            <w:tcW w:w="2836" w:type="dxa"/>
            <w:shd w:val="clear" w:color="auto" w:fill="auto"/>
          </w:tcPr>
          <w:p w14:paraId="3B014F78"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Transmission Revoked</w:t>
            </w:r>
          </w:p>
          <w:p w14:paraId="3C526F42" w14:textId="77777777" w:rsidR="00BB482A" w:rsidRPr="00C31E24" w:rsidRDefault="00BB482A" w:rsidP="00D74F31">
            <w:pPr>
              <w:pStyle w:val="TAL"/>
              <w:keepNext w:val="0"/>
              <w:keepLines w:val="0"/>
              <w:widowControl w:val="0"/>
              <w:rPr>
                <w:rFonts w:eastAsia="Calibri" w:cs="Arial"/>
                <w:szCs w:val="18"/>
              </w:rPr>
            </w:pPr>
          </w:p>
        </w:tc>
        <w:tc>
          <w:tcPr>
            <w:tcW w:w="550" w:type="dxa"/>
            <w:shd w:val="clear" w:color="auto" w:fill="auto"/>
          </w:tcPr>
          <w:p w14:paraId="41830773"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1133" w:type="dxa"/>
            <w:shd w:val="clear" w:color="auto" w:fill="auto"/>
          </w:tcPr>
          <w:p w14:paraId="5AC1A3C3"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r>
      <w:tr w:rsidR="00BB482A" w:rsidRPr="00C31E24" w14:paraId="63611DDD" w14:textId="77777777" w:rsidTr="00D74F31">
        <w:tc>
          <w:tcPr>
            <w:tcW w:w="695" w:type="dxa"/>
            <w:shd w:val="clear" w:color="auto" w:fill="auto"/>
          </w:tcPr>
          <w:p w14:paraId="0EDFAE57" w14:textId="77777777" w:rsidR="00BB482A" w:rsidRPr="00C31E24" w:rsidRDefault="00BB482A" w:rsidP="00D74F31">
            <w:pPr>
              <w:pStyle w:val="TAC"/>
              <w:keepNext w:val="0"/>
              <w:keepLines w:val="0"/>
              <w:widowControl w:val="0"/>
              <w:rPr>
                <w:rFonts w:eastAsia="Calibri"/>
                <w:szCs w:val="18"/>
              </w:rPr>
            </w:pPr>
            <w:r w:rsidRPr="00C31E24">
              <w:rPr>
                <w:rFonts w:eastAsia="Calibri"/>
                <w:szCs w:val="18"/>
              </w:rPr>
              <w:t>8a</w:t>
            </w:r>
          </w:p>
        </w:tc>
        <w:tc>
          <w:tcPr>
            <w:tcW w:w="3735" w:type="dxa"/>
            <w:shd w:val="clear" w:color="auto" w:fill="auto"/>
          </w:tcPr>
          <w:p w14:paraId="362FF734" w14:textId="77777777" w:rsidR="00BB482A" w:rsidRPr="00C31E24" w:rsidRDefault="00BB482A" w:rsidP="00D74F31">
            <w:pPr>
              <w:pStyle w:val="TAL"/>
            </w:pPr>
            <w:r w:rsidRPr="00C31E24">
              <w:t>Check: Does the UE (MCVideo Client) inform the MCVideo User that the permission to send RTP media is being revoked?</w:t>
            </w:r>
          </w:p>
          <w:p w14:paraId="692B5730" w14:textId="77777777" w:rsidR="00BB482A" w:rsidRPr="00C31E24" w:rsidRDefault="00BB482A" w:rsidP="00D74F31">
            <w:pPr>
              <w:pStyle w:val="TAL"/>
            </w:pPr>
            <w:r w:rsidRPr="00C31E24">
              <w:t>(NOTE1)</w:t>
            </w:r>
          </w:p>
        </w:tc>
        <w:tc>
          <w:tcPr>
            <w:tcW w:w="685" w:type="dxa"/>
            <w:shd w:val="clear" w:color="auto" w:fill="auto"/>
          </w:tcPr>
          <w:p w14:paraId="3EBCA959"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2836" w:type="dxa"/>
            <w:shd w:val="clear" w:color="auto" w:fill="auto"/>
          </w:tcPr>
          <w:p w14:paraId="66B99E29"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550" w:type="dxa"/>
            <w:shd w:val="clear" w:color="auto" w:fill="auto"/>
          </w:tcPr>
          <w:p w14:paraId="79F57B22"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2</w:t>
            </w:r>
          </w:p>
        </w:tc>
        <w:tc>
          <w:tcPr>
            <w:tcW w:w="1133" w:type="dxa"/>
            <w:shd w:val="clear" w:color="auto" w:fill="auto"/>
          </w:tcPr>
          <w:p w14:paraId="5981CB4D"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P</w:t>
            </w:r>
          </w:p>
        </w:tc>
      </w:tr>
      <w:tr w:rsidR="00BB482A" w:rsidRPr="00C31E24" w14:paraId="65DE0195" w14:textId="77777777" w:rsidTr="00D74F31">
        <w:tc>
          <w:tcPr>
            <w:tcW w:w="695" w:type="dxa"/>
            <w:shd w:val="clear" w:color="auto" w:fill="auto"/>
          </w:tcPr>
          <w:p w14:paraId="1FC39FC6" w14:textId="77777777" w:rsidR="00BB482A" w:rsidRPr="00C31E24" w:rsidRDefault="00BB482A" w:rsidP="00D74F31">
            <w:pPr>
              <w:pStyle w:val="TAC"/>
              <w:keepNext w:val="0"/>
              <w:keepLines w:val="0"/>
              <w:widowControl w:val="0"/>
              <w:rPr>
                <w:rFonts w:eastAsia="Calibri"/>
                <w:szCs w:val="18"/>
              </w:rPr>
            </w:pPr>
            <w:r w:rsidRPr="00C31E24">
              <w:rPr>
                <w:rFonts w:eastAsia="Calibri"/>
                <w:szCs w:val="18"/>
              </w:rPr>
              <w:t>9</w:t>
            </w:r>
          </w:p>
        </w:tc>
        <w:tc>
          <w:tcPr>
            <w:tcW w:w="3735" w:type="dxa"/>
            <w:shd w:val="clear" w:color="auto" w:fill="auto"/>
          </w:tcPr>
          <w:p w14:paraId="2ED52567" w14:textId="77777777" w:rsidR="00BB482A" w:rsidRPr="00C31E24" w:rsidRDefault="00BB482A" w:rsidP="00D74F31">
            <w:pPr>
              <w:pStyle w:val="TAL"/>
            </w:pPr>
            <w:r w:rsidRPr="00C31E24">
              <w:t>Check: Does the UE (MCVideo Client) ask for queue information.?</w:t>
            </w:r>
          </w:p>
          <w:p w14:paraId="4208BC48" w14:textId="77777777" w:rsidR="00BB482A" w:rsidRPr="00C31E24" w:rsidRDefault="00BB482A" w:rsidP="00D74F31">
            <w:pPr>
              <w:pStyle w:val="TAL"/>
            </w:pPr>
            <w:r w:rsidRPr="00C31E24">
              <w:t>(NOTE1)</w:t>
            </w:r>
          </w:p>
        </w:tc>
        <w:tc>
          <w:tcPr>
            <w:tcW w:w="685" w:type="dxa"/>
            <w:shd w:val="clear" w:color="auto" w:fill="auto"/>
          </w:tcPr>
          <w:p w14:paraId="642BE428" w14:textId="77777777" w:rsidR="00BB482A" w:rsidRPr="00C31E24" w:rsidRDefault="00BB482A" w:rsidP="00D74F31">
            <w:pPr>
              <w:pStyle w:val="TAC"/>
              <w:keepNext w:val="0"/>
              <w:keepLines w:val="0"/>
              <w:widowControl w:val="0"/>
              <w:jc w:val="left"/>
              <w:rPr>
                <w:rFonts w:eastAsia="Calibri"/>
                <w:szCs w:val="18"/>
              </w:rPr>
            </w:pPr>
            <w:r w:rsidRPr="00C31E24">
              <w:rPr>
                <w:rFonts w:eastAsia="Calibri"/>
              </w:rPr>
              <w:t>--&gt;</w:t>
            </w:r>
          </w:p>
        </w:tc>
        <w:tc>
          <w:tcPr>
            <w:tcW w:w="2836" w:type="dxa"/>
            <w:shd w:val="clear" w:color="auto" w:fill="auto"/>
          </w:tcPr>
          <w:p w14:paraId="02DCAFBF"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Queue Position Request</w:t>
            </w:r>
          </w:p>
        </w:tc>
        <w:tc>
          <w:tcPr>
            <w:tcW w:w="550" w:type="dxa"/>
            <w:shd w:val="clear" w:color="auto" w:fill="auto"/>
          </w:tcPr>
          <w:p w14:paraId="674EE45D"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2</w:t>
            </w:r>
          </w:p>
        </w:tc>
        <w:tc>
          <w:tcPr>
            <w:tcW w:w="1133" w:type="dxa"/>
            <w:shd w:val="clear" w:color="auto" w:fill="auto"/>
          </w:tcPr>
          <w:p w14:paraId="589BA38B"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P</w:t>
            </w:r>
          </w:p>
        </w:tc>
      </w:tr>
      <w:tr w:rsidR="00BB482A" w:rsidRPr="00C31E24" w14:paraId="29FF2F9F" w14:textId="77777777" w:rsidTr="00D74F31">
        <w:trPr>
          <w:trHeight w:val="701"/>
        </w:trPr>
        <w:tc>
          <w:tcPr>
            <w:tcW w:w="695" w:type="dxa"/>
            <w:shd w:val="clear" w:color="auto" w:fill="auto"/>
          </w:tcPr>
          <w:p w14:paraId="10EF9529" w14:textId="77777777" w:rsidR="00BB482A" w:rsidRPr="00C31E24" w:rsidRDefault="00BB482A" w:rsidP="00D74F31">
            <w:pPr>
              <w:pStyle w:val="TAC"/>
              <w:keepNext w:val="0"/>
              <w:keepLines w:val="0"/>
              <w:widowControl w:val="0"/>
              <w:rPr>
                <w:rFonts w:eastAsia="Calibri"/>
                <w:szCs w:val="18"/>
              </w:rPr>
            </w:pPr>
            <w:r w:rsidRPr="00C31E24">
              <w:rPr>
                <w:rFonts w:eastAsia="Calibri"/>
                <w:szCs w:val="18"/>
              </w:rPr>
              <w:t>10</w:t>
            </w:r>
          </w:p>
        </w:tc>
        <w:tc>
          <w:tcPr>
            <w:tcW w:w="3735" w:type="dxa"/>
            <w:shd w:val="clear" w:color="auto" w:fill="auto"/>
          </w:tcPr>
          <w:p w14:paraId="523A0C2D"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The SS (MCVideo Server) sends the queue information to the Client, with the first bit set to ‘1’.</w:t>
            </w:r>
          </w:p>
        </w:tc>
        <w:tc>
          <w:tcPr>
            <w:tcW w:w="685" w:type="dxa"/>
            <w:shd w:val="clear" w:color="auto" w:fill="auto"/>
          </w:tcPr>
          <w:p w14:paraId="17F202BA"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22"/>
              </w:rPr>
              <w:t>&lt;--</w:t>
            </w:r>
          </w:p>
        </w:tc>
        <w:tc>
          <w:tcPr>
            <w:tcW w:w="2836" w:type="dxa"/>
            <w:shd w:val="clear" w:color="auto" w:fill="auto"/>
          </w:tcPr>
          <w:p w14:paraId="3A5F4E05"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Queue Position Info</w:t>
            </w:r>
          </w:p>
        </w:tc>
        <w:tc>
          <w:tcPr>
            <w:tcW w:w="550" w:type="dxa"/>
            <w:shd w:val="clear" w:color="auto" w:fill="auto"/>
          </w:tcPr>
          <w:p w14:paraId="7540F559"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1133" w:type="dxa"/>
            <w:shd w:val="clear" w:color="auto" w:fill="auto"/>
          </w:tcPr>
          <w:p w14:paraId="581147E0"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r>
      <w:tr w:rsidR="00BB482A" w:rsidRPr="00C31E24" w14:paraId="2AB727B0" w14:textId="77777777" w:rsidTr="00D74F31">
        <w:tc>
          <w:tcPr>
            <w:tcW w:w="695" w:type="dxa"/>
            <w:shd w:val="clear" w:color="auto" w:fill="auto"/>
          </w:tcPr>
          <w:p w14:paraId="3DD2B909" w14:textId="77777777" w:rsidR="00BB482A" w:rsidRPr="00C31E24" w:rsidRDefault="00BB482A" w:rsidP="00D74F31">
            <w:pPr>
              <w:pStyle w:val="TAC"/>
              <w:keepNext w:val="0"/>
              <w:keepLines w:val="0"/>
              <w:widowControl w:val="0"/>
              <w:rPr>
                <w:rFonts w:eastAsia="Calibri"/>
                <w:szCs w:val="18"/>
              </w:rPr>
            </w:pPr>
            <w:r w:rsidRPr="00C31E24">
              <w:rPr>
                <w:rFonts w:eastAsia="Calibri"/>
                <w:szCs w:val="18"/>
              </w:rPr>
              <w:t>11</w:t>
            </w:r>
          </w:p>
        </w:tc>
        <w:tc>
          <w:tcPr>
            <w:tcW w:w="3735" w:type="dxa"/>
            <w:shd w:val="clear" w:color="auto" w:fill="auto"/>
          </w:tcPr>
          <w:p w14:paraId="581152AE" w14:textId="77777777" w:rsidR="00BB482A" w:rsidRPr="00C31E24" w:rsidRDefault="00BB482A" w:rsidP="00D74F31">
            <w:pPr>
              <w:pStyle w:val="TAL"/>
            </w:pPr>
            <w:r w:rsidRPr="00C31E24">
              <w:t>Check: Does the UE (MCVideo Client) acknowledges receipt of information about the queue position?</w:t>
            </w:r>
          </w:p>
        </w:tc>
        <w:tc>
          <w:tcPr>
            <w:tcW w:w="685" w:type="dxa"/>
            <w:shd w:val="clear" w:color="auto" w:fill="auto"/>
          </w:tcPr>
          <w:p w14:paraId="2B9DB0D5" w14:textId="77777777" w:rsidR="00BB482A" w:rsidRPr="00C31E24" w:rsidRDefault="00BB482A" w:rsidP="00D74F31">
            <w:pPr>
              <w:pStyle w:val="TAC"/>
              <w:keepNext w:val="0"/>
              <w:keepLines w:val="0"/>
              <w:widowControl w:val="0"/>
              <w:jc w:val="left"/>
              <w:rPr>
                <w:rFonts w:eastAsia="Calibri"/>
                <w:szCs w:val="22"/>
              </w:rPr>
            </w:pPr>
            <w:r w:rsidRPr="00C31E24">
              <w:rPr>
                <w:rFonts w:eastAsia="Calibri"/>
              </w:rPr>
              <w:t>--&gt;</w:t>
            </w:r>
          </w:p>
        </w:tc>
        <w:tc>
          <w:tcPr>
            <w:tcW w:w="2836" w:type="dxa"/>
            <w:shd w:val="clear" w:color="auto" w:fill="auto"/>
          </w:tcPr>
          <w:p w14:paraId="5B95AA21" w14:textId="77777777" w:rsidR="00BB482A" w:rsidRPr="00C31E24" w:rsidRDefault="00BB482A" w:rsidP="00D74F31">
            <w:pPr>
              <w:pStyle w:val="TAL"/>
              <w:keepNext w:val="0"/>
              <w:keepLines w:val="0"/>
              <w:widowControl w:val="0"/>
              <w:rPr>
                <w:rFonts w:eastAsia="Calibri" w:cs="Arial"/>
                <w:szCs w:val="18"/>
              </w:rPr>
            </w:pPr>
            <w:r w:rsidRPr="00C31E24">
              <w:rPr>
                <w:rFonts w:eastAsia="Calibri" w:cs="Arial"/>
                <w:szCs w:val="18"/>
              </w:rPr>
              <w:t>Transmission Control Ack</w:t>
            </w:r>
          </w:p>
        </w:tc>
        <w:tc>
          <w:tcPr>
            <w:tcW w:w="550" w:type="dxa"/>
            <w:shd w:val="clear" w:color="auto" w:fill="auto"/>
          </w:tcPr>
          <w:p w14:paraId="17AC8A29"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2</w:t>
            </w:r>
          </w:p>
        </w:tc>
        <w:tc>
          <w:tcPr>
            <w:tcW w:w="1133" w:type="dxa"/>
            <w:shd w:val="clear" w:color="auto" w:fill="auto"/>
          </w:tcPr>
          <w:p w14:paraId="513CF606"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P</w:t>
            </w:r>
          </w:p>
        </w:tc>
      </w:tr>
      <w:tr w:rsidR="00BB482A" w:rsidRPr="00C31E24" w14:paraId="1E15A97E" w14:textId="77777777" w:rsidTr="00D74F31">
        <w:tc>
          <w:tcPr>
            <w:tcW w:w="695" w:type="dxa"/>
            <w:shd w:val="clear" w:color="auto" w:fill="auto"/>
          </w:tcPr>
          <w:p w14:paraId="4F7A46CE" w14:textId="77777777" w:rsidR="00BB482A" w:rsidRPr="00C31E24" w:rsidRDefault="00BB482A" w:rsidP="00D74F31">
            <w:pPr>
              <w:pStyle w:val="TAC"/>
              <w:keepNext w:val="0"/>
              <w:keepLines w:val="0"/>
              <w:widowControl w:val="0"/>
              <w:rPr>
                <w:rFonts w:eastAsia="Calibri"/>
                <w:szCs w:val="18"/>
              </w:rPr>
            </w:pPr>
            <w:r w:rsidRPr="00C31E24">
              <w:rPr>
                <w:rFonts w:eastAsia="Calibri"/>
                <w:szCs w:val="18"/>
              </w:rPr>
              <w:t>12-</w:t>
            </w:r>
          </w:p>
        </w:tc>
        <w:tc>
          <w:tcPr>
            <w:tcW w:w="3735" w:type="dxa"/>
            <w:shd w:val="clear" w:color="auto" w:fill="auto"/>
          </w:tcPr>
          <w:p w14:paraId="20FB2BB3"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Make the MCVideo User request to end the transmission request and be removed from the queue.</w:t>
            </w:r>
          </w:p>
          <w:p w14:paraId="5EC823DA"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(NOTE1)</w:t>
            </w:r>
          </w:p>
        </w:tc>
        <w:tc>
          <w:tcPr>
            <w:tcW w:w="685" w:type="dxa"/>
            <w:shd w:val="clear" w:color="auto" w:fill="auto"/>
          </w:tcPr>
          <w:p w14:paraId="3F145A61"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2836" w:type="dxa"/>
            <w:shd w:val="clear" w:color="auto" w:fill="auto"/>
          </w:tcPr>
          <w:p w14:paraId="0ADC2291"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550" w:type="dxa"/>
            <w:shd w:val="clear" w:color="auto" w:fill="auto"/>
          </w:tcPr>
          <w:p w14:paraId="3A26DAA9"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1133" w:type="dxa"/>
            <w:shd w:val="clear" w:color="auto" w:fill="auto"/>
          </w:tcPr>
          <w:p w14:paraId="7F9F51E5"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r>
      <w:tr w:rsidR="00BB482A" w:rsidRPr="00C31E24" w14:paraId="18E48126" w14:textId="77777777" w:rsidTr="00D74F31">
        <w:tc>
          <w:tcPr>
            <w:tcW w:w="695" w:type="dxa"/>
            <w:shd w:val="clear" w:color="auto" w:fill="auto"/>
          </w:tcPr>
          <w:p w14:paraId="4013FE72" w14:textId="77777777" w:rsidR="00BB482A" w:rsidRPr="00C31E24" w:rsidRDefault="00BB482A" w:rsidP="00D74F31">
            <w:pPr>
              <w:pStyle w:val="TAC"/>
              <w:keepNext w:val="0"/>
              <w:keepLines w:val="0"/>
              <w:widowControl w:val="0"/>
              <w:rPr>
                <w:rFonts w:eastAsia="Calibri"/>
                <w:szCs w:val="18"/>
              </w:rPr>
            </w:pPr>
            <w:r w:rsidRPr="00C31E24">
              <w:rPr>
                <w:rFonts w:eastAsia="Calibri"/>
                <w:szCs w:val="18"/>
              </w:rPr>
              <w:t>12a</w:t>
            </w:r>
          </w:p>
        </w:tc>
        <w:tc>
          <w:tcPr>
            <w:tcW w:w="3735" w:type="dxa"/>
            <w:shd w:val="clear" w:color="auto" w:fill="auto"/>
          </w:tcPr>
          <w:p w14:paraId="5A1533AE"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Check: Does the UE (MCVideo Client) requests to cancel the media transmit request from the queue?</w:t>
            </w:r>
          </w:p>
        </w:tc>
        <w:tc>
          <w:tcPr>
            <w:tcW w:w="685" w:type="dxa"/>
            <w:shd w:val="clear" w:color="auto" w:fill="auto"/>
          </w:tcPr>
          <w:p w14:paraId="7A6C72FF" w14:textId="77777777" w:rsidR="00BB482A" w:rsidRPr="00C31E24" w:rsidRDefault="00BB482A" w:rsidP="00D74F31">
            <w:pPr>
              <w:pStyle w:val="TAC"/>
              <w:keepNext w:val="0"/>
              <w:keepLines w:val="0"/>
              <w:widowControl w:val="0"/>
              <w:jc w:val="left"/>
              <w:rPr>
                <w:rFonts w:eastAsia="Calibri"/>
                <w:szCs w:val="18"/>
              </w:rPr>
            </w:pPr>
            <w:r w:rsidRPr="00C31E24">
              <w:rPr>
                <w:rFonts w:eastAsia="Calibri"/>
              </w:rPr>
              <w:t>--&gt;</w:t>
            </w:r>
          </w:p>
        </w:tc>
        <w:tc>
          <w:tcPr>
            <w:tcW w:w="2836" w:type="dxa"/>
            <w:shd w:val="clear" w:color="auto" w:fill="auto"/>
          </w:tcPr>
          <w:p w14:paraId="2D84AA35" w14:textId="77777777" w:rsidR="00BB482A" w:rsidRPr="00C31E24" w:rsidRDefault="00BB482A" w:rsidP="00D74F31">
            <w:pPr>
              <w:pStyle w:val="TAL"/>
              <w:keepNext w:val="0"/>
              <w:keepLines w:val="0"/>
              <w:widowControl w:val="0"/>
              <w:rPr>
                <w:rFonts w:eastAsia="Calibri" w:cs="Arial"/>
                <w:szCs w:val="18"/>
                <w:highlight w:val="yellow"/>
              </w:rPr>
            </w:pPr>
            <w:r w:rsidRPr="00C31E24">
              <w:rPr>
                <w:rFonts w:eastAsia="Calibri" w:cs="Arial"/>
                <w:szCs w:val="18"/>
              </w:rPr>
              <w:t>Transmission End Request</w:t>
            </w:r>
          </w:p>
        </w:tc>
        <w:tc>
          <w:tcPr>
            <w:tcW w:w="550" w:type="dxa"/>
            <w:shd w:val="clear" w:color="auto" w:fill="auto"/>
          </w:tcPr>
          <w:p w14:paraId="5582799C"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2</w:t>
            </w:r>
          </w:p>
        </w:tc>
        <w:tc>
          <w:tcPr>
            <w:tcW w:w="1133" w:type="dxa"/>
            <w:shd w:val="clear" w:color="auto" w:fill="auto"/>
          </w:tcPr>
          <w:p w14:paraId="09804505"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P</w:t>
            </w:r>
          </w:p>
        </w:tc>
      </w:tr>
      <w:tr w:rsidR="00BB482A" w:rsidRPr="00C31E24" w14:paraId="416FCDCA" w14:textId="77777777" w:rsidTr="00D74F31">
        <w:tc>
          <w:tcPr>
            <w:tcW w:w="695" w:type="dxa"/>
            <w:shd w:val="clear" w:color="auto" w:fill="auto"/>
          </w:tcPr>
          <w:p w14:paraId="113B485A" w14:textId="77777777" w:rsidR="00BB482A" w:rsidRPr="00C31E24" w:rsidRDefault="00BB482A" w:rsidP="00D74F31">
            <w:pPr>
              <w:pStyle w:val="TAC"/>
              <w:keepNext w:val="0"/>
              <w:keepLines w:val="0"/>
              <w:widowControl w:val="0"/>
              <w:rPr>
                <w:rFonts w:eastAsia="Calibri"/>
                <w:szCs w:val="18"/>
              </w:rPr>
            </w:pPr>
            <w:r w:rsidRPr="00C31E24">
              <w:rPr>
                <w:rFonts w:eastAsia="Calibri"/>
                <w:szCs w:val="18"/>
              </w:rPr>
              <w:t>13</w:t>
            </w:r>
          </w:p>
        </w:tc>
        <w:tc>
          <w:tcPr>
            <w:tcW w:w="3735" w:type="dxa"/>
            <w:shd w:val="clear" w:color="auto" w:fill="auto"/>
            <w:vAlign w:val="bottom"/>
          </w:tcPr>
          <w:p w14:paraId="2A536B5B"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The SS (MCVideo Server) responds to end transmission.</w:t>
            </w:r>
          </w:p>
        </w:tc>
        <w:tc>
          <w:tcPr>
            <w:tcW w:w="685" w:type="dxa"/>
            <w:shd w:val="clear" w:color="auto" w:fill="auto"/>
          </w:tcPr>
          <w:p w14:paraId="5D4A408C"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22"/>
              </w:rPr>
              <w:t>&lt;--</w:t>
            </w:r>
          </w:p>
        </w:tc>
        <w:tc>
          <w:tcPr>
            <w:tcW w:w="2836" w:type="dxa"/>
            <w:shd w:val="clear" w:color="auto" w:fill="auto"/>
          </w:tcPr>
          <w:p w14:paraId="049B276F"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 xml:space="preserve">Transmission End Response </w:t>
            </w:r>
          </w:p>
        </w:tc>
        <w:tc>
          <w:tcPr>
            <w:tcW w:w="550" w:type="dxa"/>
            <w:shd w:val="clear" w:color="auto" w:fill="auto"/>
          </w:tcPr>
          <w:p w14:paraId="4F44885E" w14:textId="77777777" w:rsidR="00BB482A" w:rsidRPr="00C31E24" w:rsidRDefault="00BB482A" w:rsidP="00D74F31">
            <w:pPr>
              <w:pStyle w:val="TAC"/>
              <w:keepNext w:val="0"/>
              <w:keepLines w:val="0"/>
              <w:widowControl w:val="0"/>
              <w:jc w:val="left"/>
              <w:rPr>
                <w:rFonts w:eastAsia="Calibri"/>
                <w:szCs w:val="18"/>
              </w:rPr>
            </w:pPr>
          </w:p>
        </w:tc>
        <w:tc>
          <w:tcPr>
            <w:tcW w:w="1133" w:type="dxa"/>
            <w:shd w:val="clear" w:color="auto" w:fill="auto"/>
          </w:tcPr>
          <w:p w14:paraId="13305D16" w14:textId="77777777" w:rsidR="00BB482A" w:rsidRPr="00C31E24" w:rsidRDefault="00BB482A" w:rsidP="00D74F31">
            <w:pPr>
              <w:pStyle w:val="TAC"/>
              <w:keepNext w:val="0"/>
              <w:keepLines w:val="0"/>
              <w:widowControl w:val="0"/>
              <w:jc w:val="left"/>
              <w:rPr>
                <w:rFonts w:eastAsia="Calibri"/>
                <w:szCs w:val="18"/>
              </w:rPr>
            </w:pPr>
          </w:p>
        </w:tc>
      </w:tr>
      <w:tr w:rsidR="00BB482A" w:rsidRPr="00C31E24" w14:paraId="61F8D38A" w14:textId="77777777" w:rsidTr="00D74F31">
        <w:tc>
          <w:tcPr>
            <w:tcW w:w="695" w:type="dxa"/>
            <w:shd w:val="clear" w:color="auto" w:fill="auto"/>
          </w:tcPr>
          <w:p w14:paraId="79368C15" w14:textId="77777777" w:rsidR="00BB482A" w:rsidRPr="00C31E24" w:rsidRDefault="00BB482A" w:rsidP="00D74F31">
            <w:pPr>
              <w:pStyle w:val="TAC"/>
              <w:keepNext w:val="0"/>
              <w:keepLines w:val="0"/>
              <w:widowControl w:val="0"/>
              <w:rPr>
                <w:rFonts w:eastAsia="Calibri"/>
                <w:szCs w:val="18"/>
              </w:rPr>
            </w:pPr>
            <w:r w:rsidRPr="00C31E24">
              <w:rPr>
                <w:rFonts w:eastAsia="Calibri"/>
                <w:szCs w:val="18"/>
              </w:rPr>
              <w:t>14</w:t>
            </w:r>
          </w:p>
        </w:tc>
        <w:tc>
          <w:tcPr>
            <w:tcW w:w="3735" w:type="dxa"/>
            <w:shd w:val="clear" w:color="auto" w:fill="auto"/>
            <w:vAlign w:val="bottom"/>
          </w:tcPr>
          <w:p w14:paraId="3CA8E955" w14:textId="77777777" w:rsidR="00BB482A" w:rsidRPr="00C31E24" w:rsidRDefault="00BB482A" w:rsidP="00D74F31">
            <w:pPr>
              <w:pStyle w:val="TAL"/>
              <w:rPr>
                <w:rFonts w:cs="Arial"/>
                <w:szCs w:val="18"/>
              </w:rPr>
            </w:pPr>
            <w:r w:rsidRPr="00C31E24">
              <w:rPr>
                <w:rFonts w:cs="Arial"/>
                <w:szCs w:val="18"/>
              </w:rPr>
              <w:t xml:space="preserve">Make the MCVideo User request </w:t>
            </w:r>
            <w:r w:rsidRPr="00C31E24">
              <w:t>permission to send a video transmission</w:t>
            </w:r>
            <w:r w:rsidRPr="00C31E24">
              <w:rPr>
                <w:rFonts w:cs="Arial"/>
                <w:szCs w:val="18"/>
              </w:rPr>
              <w:t>.</w:t>
            </w:r>
          </w:p>
          <w:p w14:paraId="370C2457" w14:textId="77777777" w:rsidR="00BB482A" w:rsidRPr="00C31E24" w:rsidRDefault="00BB482A" w:rsidP="00D74F31">
            <w:pPr>
              <w:pStyle w:val="TAL"/>
              <w:rPr>
                <w:rFonts w:cs="Arial"/>
                <w:szCs w:val="18"/>
              </w:rPr>
            </w:pPr>
            <w:r w:rsidRPr="00C31E24">
              <w:rPr>
                <w:rFonts w:cs="Arial"/>
                <w:szCs w:val="18"/>
              </w:rPr>
              <w:t>(NOTE 1)</w:t>
            </w:r>
          </w:p>
        </w:tc>
        <w:tc>
          <w:tcPr>
            <w:tcW w:w="685" w:type="dxa"/>
            <w:shd w:val="clear" w:color="auto" w:fill="auto"/>
          </w:tcPr>
          <w:p w14:paraId="67DAFBDD"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2836" w:type="dxa"/>
            <w:shd w:val="clear" w:color="auto" w:fill="auto"/>
          </w:tcPr>
          <w:p w14:paraId="56FD3A74"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w:t>
            </w:r>
          </w:p>
        </w:tc>
        <w:tc>
          <w:tcPr>
            <w:tcW w:w="550" w:type="dxa"/>
            <w:shd w:val="clear" w:color="auto" w:fill="auto"/>
          </w:tcPr>
          <w:p w14:paraId="4BB866EE"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1133" w:type="dxa"/>
            <w:shd w:val="clear" w:color="auto" w:fill="auto"/>
          </w:tcPr>
          <w:p w14:paraId="7C519CC9"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r>
      <w:tr w:rsidR="00BB482A" w:rsidRPr="00C31E24" w14:paraId="6CD13B0E" w14:textId="77777777" w:rsidTr="00D74F31">
        <w:trPr>
          <w:trHeight w:val="224"/>
        </w:trPr>
        <w:tc>
          <w:tcPr>
            <w:tcW w:w="695" w:type="dxa"/>
            <w:shd w:val="clear" w:color="auto" w:fill="auto"/>
          </w:tcPr>
          <w:p w14:paraId="21D82D2D" w14:textId="77777777" w:rsidR="00BB482A" w:rsidRPr="00C31E24" w:rsidRDefault="00BB482A" w:rsidP="00D74F31">
            <w:pPr>
              <w:pStyle w:val="TAC"/>
              <w:keepNext w:val="0"/>
              <w:keepLines w:val="0"/>
              <w:widowControl w:val="0"/>
              <w:rPr>
                <w:rFonts w:eastAsia="Calibri"/>
              </w:rPr>
            </w:pPr>
            <w:r w:rsidRPr="00C31E24">
              <w:rPr>
                <w:rFonts w:eastAsia="Calibri"/>
              </w:rPr>
              <w:t>14a</w:t>
            </w:r>
          </w:p>
        </w:tc>
        <w:tc>
          <w:tcPr>
            <w:tcW w:w="3735" w:type="dxa"/>
            <w:shd w:val="clear" w:color="auto" w:fill="auto"/>
            <w:vAlign w:val="bottom"/>
          </w:tcPr>
          <w:p w14:paraId="7D49DB3B" w14:textId="77777777" w:rsidR="00BB482A" w:rsidRPr="00C31E24" w:rsidRDefault="00BB482A" w:rsidP="00D74F31">
            <w:pPr>
              <w:pStyle w:val="TAL"/>
            </w:pPr>
            <w:r w:rsidRPr="00C31E24">
              <w:t>Check: Does the UE (MCVideo Client) request permission to send a video transmission?</w:t>
            </w:r>
          </w:p>
        </w:tc>
        <w:tc>
          <w:tcPr>
            <w:tcW w:w="685" w:type="dxa"/>
            <w:shd w:val="clear" w:color="auto" w:fill="auto"/>
          </w:tcPr>
          <w:p w14:paraId="156C5601" w14:textId="77777777" w:rsidR="00BB482A" w:rsidRPr="00C31E24" w:rsidRDefault="00BB482A" w:rsidP="00D74F31">
            <w:pPr>
              <w:pStyle w:val="TAC"/>
              <w:keepNext w:val="0"/>
              <w:keepLines w:val="0"/>
              <w:widowControl w:val="0"/>
              <w:jc w:val="left"/>
              <w:rPr>
                <w:rFonts w:eastAsia="Calibri"/>
                <w:szCs w:val="22"/>
              </w:rPr>
            </w:pPr>
            <w:r w:rsidRPr="00C31E24">
              <w:rPr>
                <w:rFonts w:eastAsia="Calibri"/>
              </w:rPr>
              <w:t>--&gt;</w:t>
            </w:r>
          </w:p>
        </w:tc>
        <w:tc>
          <w:tcPr>
            <w:tcW w:w="2836" w:type="dxa"/>
            <w:shd w:val="clear" w:color="auto" w:fill="auto"/>
          </w:tcPr>
          <w:p w14:paraId="782C29AB"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 xml:space="preserve">Transmission Request </w:t>
            </w:r>
          </w:p>
        </w:tc>
        <w:tc>
          <w:tcPr>
            <w:tcW w:w="550" w:type="dxa"/>
            <w:shd w:val="clear" w:color="auto" w:fill="auto"/>
          </w:tcPr>
          <w:p w14:paraId="514785FF"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2</w:t>
            </w:r>
          </w:p>
        </w:tc>
        <w:tc>
          <w:tcPr>
            <w:tcW w:w="1133" w:type="dxa"/>
            <w:shd w:val="clear" w:color="auto" w:fill="auto"/>
          </w:tcPr>
          <w:p w14:paraId="3FEC71A9"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P</w:t>
            </w:r>
          </w:p>
        </w:tc>
      </w:tr>
      <w:tr w:rsidR="00BB482A" w:rsidRPr="00C31E24" w14:paraId="14252964" w14:textId="77777777" w:rsidTr="00D74F31">
        <w:tc>
          <w:tcPr>
            <w:tcW w:w="695" w:type="dxa"/>
            <w:shd w:val="clear" w:color="auto" w:fill="auto"/>
          </w:tcPr>
          <w:p w14:paraId="31D3800C" w14:textId="77777777" w:rsidR="00BB482A" w:rsidRPr="00C31E24" w:rsidRDefault="00BB482A" w:rsidP="00D74F31">
            <w:pPr>
              <w:pStyle w:val="TAC"/>
              <w:keepNext w:val="0"/>
              <w:keepLines w:val="0"/>
              <w:widowControl w:val="0"/>
              <w:rPr>
                <w:rFonts w:eastAsia="Calibri"/>
              </w:rPr>
            </w:pPr>
            <w:r w:rsidRPr="00C31E24">
              <w:rPr>
                <w:rFonts w:eastAsia="Calibri"/>
              </w:rPr>
              <w:t>15</w:t>
            </w:r>
          </w:p>
        </w:tc>
        <w:tc>
          <w:tcPr>
            <w:tcW w:w="3735" w:type="dxa"/>
            <w:shd w:val="clear" w:color="auto" w:fill="auto"/>
            <w:vAlign w:val="bottom"/>
          </w:tcPr>
          <w:p w14:paraId="19E41EDC" w14:textId="77777777" w:rsidR="00BB482A" w:rsidRPr="00C31E24" w:rsidRDefault="00BB482A" w:rsidP="00D74F31">
            <w:pPr>
              <w:rPr>
                <w:rFonts w:ascii="Arial" w:hAnsi="Arial" w:cs="Arial"/>
                <w:sz w:val="18"/>
                <w:szCs w:val="18"/>
              </w:rPr>
            </w:pPr>
            <w:r w:rsidRPr="00C31E24">
              <w:rPr>
                <w:rFonts w:ascii="Arial" w:hAnsi="Arial" w:cs="Arial"/>
                <w:sz w:val="18"/>
                <w:szCs w:val="18"/>
              </w:rPr>
              <w:t>The SS (MCVideo Server) rejects the request.</w:t>
            </w:r>
          </w:p>
        </w:tc>
        <w:tc>
          <w:tcPr>
            <w:tcW w:w="685" w:type="dxa"/>
            <w:shd w:val="clear" w:color="auto" w:fill="auto"/>
          </w:tcPr>
          <w:p w14:paraId="5F8090DF"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&lt;--</w:t>
            </w:r>
          </w:p>
        </w:tc>
        <w:tc>
          <w:tcPr>
            <w:tcW w:w="2836" w:type="dxa"/>
            <w:shd w:val="clear" w:color="auto" w:fill="auto"/>
          </w:tcPr>
          <w:p w14:paraId="6242A8A1"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 xml:space="preserve">Transmission Rejected </w:t>
            </w:r>
          </w:p>
        </w:tc>
        <w:tc>
          <w:tcPr>
            <w:tcW w:w="550" w:type="dxa"/>
            <w:shd w:val="clear" w:color="auto" w:fill="auto"/>
          </w:tcPr>
          <w:p w14:paraId="324C1EBA"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1133" w:type="dxa"/>
            <w:shd w:val="clear" w:color="auto" w:fill="auto"/>
          </w:tcPr>
          <w:p w14:paraId="2D43912D"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r>
      <w:tr w:rsidR="00BB482A" w:rsidRPr="00C31E24" w14:paraId="2BB7466F" w14:textId="77777777" w:rsidTr="00D74F31">
        <w:tc>
          <w:tcPr>
            <w:tcW w:w="695" w:type="dxa"/>
            <w:shd w:val="clear" w:color="auto" w:fill="auto"/>
          </w:tcPr>
          <w:p w14:paraId="70B1A416" w14:textId="77777777" w:rsidR="00BB482A" w:rsidRPr="00C31E24" w:rsidRDefault="00BB482A" w:rsidP="00D74F31">
            <w:pPr>
              <w:pStyle w:val="TAC"/>
              <w:keepNext w:val="0"/>
              <w:keepLines w:val="0"/>
              <w:widowControl w:val="0"/>
              <w:rPr>
                <w:rFonts w:eastAsia="Calibri"/>
              </w:rPr>
            </w:pPr>
            <w:r w:rsidRPr="00C31E24">
              <w:rPr>
                <w:rFonts w:eastAsia="Calibri"/>
              </w:rPr>
              <w:t>15a</w:t>
            </w:r>
          </w:p>
        </w:tc>
        <w:tc>
          <w:tcPr>
            <w:tcW w:w="3735" w:type="dxa"/>
            <w:shd w:val="clear" w:color="auto" w:fill="auto"/>
          </w:tcPr>
          <w:p w14:paraId="69F0DA20" w14:textId="77777777" w:rsidR="00BB482A" w:rsidRPr="00C31E24" w:rsidRDefault="00BB482A" w:rsidP="00D74F31">
            <w:pPr>
              <w:pStyle w:val="TAL"/>
            </w:pPr>
            <w:r w:rsidRPr="00C31E24">
              <w:t>Check: Does the UE (MCVideo Client) inform the MCVideo User that the request to transmit was rejected?</w:t>
            </w:r>
          </w:p>
          <w:p w14:paraId="57ECDA76" w14:textId="77777777" w:rsidR="00BB482A" w:rsidRPr="00C31E24" w:rsidRDefault="00BB482A" w:rsidP="00D74F31">
            <w:pPr>
              <w:pStyle w:val="TAL"/>
            </w:pPr>
            <w:r w:rsidRPr="00C31E24">
              <w:t>(NOTE 1)</w:t>
            </w:r>
          </w:p>
        </w:tc>
        <w:tc>
          <w:tcPr>
            <w:tcW w:w="685" w:type="dxa"/>
            <w:shd w:val="clear" w:color="auto" w:fill="auto"/>
          </w:tcPr>
          <w:p w14:paraId="3485BCBB"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2836" w:type="dxa"/>
            <w:shd w:val="clear" w:color="auto" w:fill="auto"/>
          </w:tcPr>
          <w:p w14:paraId="09A61FF0"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w:t>
            </w:r>
          </w:p>
        </w:tc>
        <w:tc>
          <w:tcPr>
            <w:tcW w:w="550" w:type="dxa"/>
            <w:shd w:val="clear" w:color="auto" w:fill="auto"/>
          </w:tcPr>
          <w:p w14:paraId="4523F109"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2</w:t>
            </w:r>
          </w:p>
        </w:tc>
        <w:tc>
          <w:tcPr>
            <w:tcW w:w="1133" w:type="dxa"/>
            <w:shd w:val="clear" w:color="auto" w:fill="auto"/>
          </w:tcPr>
          <w:p w14:paraId="0EE2BE9D"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P</w:t>
            </w:r>
          </w:p>
        </w:tc>
      </w:tr>
      <w:tr w:rsidR="00BB482A" w:rsidRPr="00C31E24" w14:paraId="59EEC8D7" w14:textId="77777777" w:rsidTr="00D74F31">
        <w:tc>
          <w:tcPr>
            <w:tcW w:w="695" w:type="dxa"/>
            <w:shd w:val="clear" w:color="auto" w:fill="auto"/>
          </w:tcPr>
          <w:p w14:paraId="3115C90C" w14:textId="77777777" w:rsidR="00BB482A" w:rsidRPr="00C31E24" w:rsidRDefault="00BB482A" w:rsidP="00D74F31">
            <w:pPr>
              <w:pStyle w:val="TAC"/>
              <w:keepNext w:val="0"/>
              <w:keepLines w:val="0"/>
              <w:widowControl w:val="0"/>
              <w:jc w:val="left"/>
              <w:rPr>
                <w:rFonts w:eastAsia="Calibri"/>
              </w:rPr>
            </w:pPr>
            <w:r w:rsidRPr="00C31E24">
              <w:rPr>
                <w:rFonts w:eastAsia="Calibri"/>
              </w:rPr>
              <w:t>16</w:t>
            </w:r>
          </w:p>
        </w:tc>
        <w:tc>
          <w:tcPr>
            <w:tcW w:w="3735" w:type="dxa"/>
            <w:shd w:val="clear" w:color="auto" w:fill="auto"/>
            <w:vAlign w:val="bottom"/>
          </w:tcPr>
          <w:p w14:paraId="2BCE9818" w14:textId="77777777" w:rsidR="00BB482A" w:rsidRPr="00C31E24" w:rsidRDefault="00BB482A" w:rsidP="00D74F31">
            <w:pPr>
              <w:pStyle w:val="TAL"/>
              <w:rPr>
                <w:rFonts w:cs="Arial"/>
                <w:szCs w:val="18"/>
              </w:rPr>
            </w:pPr>
            <w:r w:rsidRPr="00C31E24">
              <w:rPr>
                <w:rFonts w:cs="Arial"/>
                <w:szCs w:val="18"/>
              </w:rPr>
              <w:t xml:space="preserve">Make the MCVideo User request </w:t>
            </w:r>
            <w:r w:rsidRPr="00C31E24">
              <w:t>permission to send a video transmission</w:t>
            </w:r>
            <w:r w:rsidRPr="00C31E24">
              <w:rPr>
                <w:rFonts w:cs="Arial"/>
                <w:szCs w:val="18"/>
              </w:rPr>
              <w:t>.</w:t>
            </w:r>
          </w:p>
          <w:p w14:paraId="2FAD962E" w14:textId="77777777" w:rsidR="00BB482A" w:rsidRPr="00C31E24" w:rsidRDefault="00BB482A" w:rsidP="00D74F31">
            <w:pPr>
              <w:pStyle w:val="TAL"/>
              <w:rPr>
                <w:rFonts w:cs="Arial"/>
                <w:szCs w:val="18"/>
              </w:rPr>
            </w:pPr>
            <w:r w:rsidRPr="00C31E24">
              <w:rPr>
                <w:rFonts w:cs="Arial"/>
                <w:szCs w:val="18"/>
              </w:rPr>
              <w:t>(NOTE 1)</w:t>
            </w:r>
          </w:p>
        </w:tc>
        <w:tc>
          <w:tcPr>
            <w:tcW w:w="685" w:type="dxa"/>
            <w:shd w:val="clear" w:color="auto" w:fill="auto"/>
          </w:tcPr>
          <w:p w14:paraId="316724CD"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2836" w:type="dxa"/>
            <w:shd w:val="clear" w:color="auto" w:fill="auto"/>
          </w:tcPr>
          <w:p w14:paraId="5CFB87E4" w14:textId="77777777" w:rsidR="00BB482A" w:rsidRPr="00C31E24" w:rsidRDefault="00BB482A" w:rsidP="00D74F31">
            <w:pPr>
              <w:widowControl w:val="0"/>
              <w:spacing w:after="0"/>
              <w:rPr>
                <w:rFonts w:ascii="Arial" w:hAnsi="Arial" w:cs="Arial"/>
                <w:sz w:val="18"/>
                <w:szCs w:val="18"/>
              </w:rPr>
            </w:pPr>
            <w:r w:rsidRPr="00C31E24">
              <w:rPr>
                <w:rFonts w:ascii="Arial" w:hAnsi="Arial" w:cs="Arial"/>
                <w:sz w:val="18"/>
                <w:szCs w:val="18"/>
              </w:rPr>
              <w:t>-</w:t>
            </w:r>
          </w:p>
        </w:tc>
        <w:tc>
          <w:tcPr>
            <w:tcW w:w="550" w:type="dxa"/>
            <w:shd w:val="clear" w:color="auto" w:fill="auto"/>
          </w:tcPr>
          <w:p w14:paraId="3899113E"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1133" w:type="dxa"/>
            <w:shd w:val="clear" w:color="auto" w:fill="auto"/>
          </w:tcPr>
          <w:p w14:paraId="63374213"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r>
      <w:tr w:rsidR="00BB482A" w:rsidRPr="00C31E24" w14:paraId="22C94928" w14:textId="77777777" w:rsidTr="00D74F31">
        <w:tc>
          <w:tcPr>
            <w:tcW w:w="695" w:type="dxa"/>
            <w:shd w:val="clear" w:color="auto" w:fill="auto"/>
          </w:tcPr>
          <w:p w14:paraId="389BB633" w14:textId="77777777" w:rsidR="00BB482A" w:rsidRPr="00C31E24" w:rsidRDefault="00BB482A" w:rsidP="00D74F31">
            <w:pPr>
              <w:pStyle w:val="TAC"/>
              <w:keepNext w:val="0"/>
              <w:keepLines w:val="0"/>
              <w:widowControl w:val="0"/>
              <w:rPr>
                <w:rFonts w:eastAsia="Calibri"/>
              </w:rPr>
            </w:pPr>
            <w:r w:rsidRPr="00C31E24">
              <w:rPr>
                <w:rFonts w:eastAsia="Calibri"/>
              </w:rPr>
              <w:t>16a</w:t>
            </w:r>
          </w:p>
        </w:tc>
        <w:tc>
          <w:tcPr>
            <w:tcW w:w="3735" w:type="dxa"/>
            <w:shd w:val="clear" w:color="auto" w:fill="auto"/>
            <w:vAlign w:val="bottom"/>
          </w:tcPr>
          <w:p w14:paraId="48A9910D" w14:textId="77777777" w:rsidR="00BB482A" w:rsidRPr="00C31E24" w:rsidRDefault="00BB482A" w:rsidP="00D74F31">
            <w:pPr>
              <w:pStyle w:val="TAL"/>
            </w:pPr>
            <w:r w:rsidRPr="00C31E24">
              <w:t>Check: Does the UE (MCVideo Client) request permission to send a video transmission?</w:t>
            </w:r>
          </w:p>
        </w:tc>
        <w:tc>
          <w:tcPr>
            <w:tcW w:w="685" w:type="dxa"/>
            <w:shd w:val="clear" w:color="auto" w:fill="auto"/>
          </w:tcPr>
          <w:p w14:paraId="2C2E875A" w14:textId="77777777" w:rsidR="00BB482A" w:rsidRPr="00C31E24" w:rsidRDefault="00BB482A" w:rsidP="00D74F31">
            <w:pPr>
              <w:pStyle w:val="TAC"/>
              <w:keepNext w:val="0"/>
              <w:keepLines w:val="0"/>
              <w:widowControl w:val="0"/>
              <w:jc w:val="left"/>
              <w:rPr>
                <w:rFonts w:eastAsia="Calibri"/>
                <w:szCs w:val="22"/>
              </w:rPr>
            </w:pPr>
            <w:r w:rsidRPr="00C31E24">
              <w:rPr>
                <w:rFonts w:eastAsia="Calibri"/>
              </w:rPr>
              <w:t>--&gt;</w:t>
            </w:r>
          </w:p>
        </w:tc>
        <w:tc>
          <w:tcPr>
            <w:tcW w:w="2836" w:type="dxa"/>
            <w:shd w:val="clear" w:color="auto" w:fill="auto"/>
          </w:tcPr>
          <w:p w14:paraId="100B4331" w14:textId="77777777" w:rsidR="00BB482A" w:rsidRPr="00C31E24" w:rsidRDefault="00BB482A" w:rsidP="00D74F31">
            <w:pPr>
              <w:pStyle w:val="TAL"/>
              <w:keepNext w:val="0"/>
              <w:keepLines w:val="0"/>
              <w:widowControl w:val="0"/>
              <w:rPr>
                <w:rFonts w:eastAsia="Calibri" w:cs="Arial"/>
                <w:szCs w:val="18"/>
              </w:rPr>
            </w:pPr>
            <w:r w:rsidRPr="00C31E24">
              <w:rPr>
                <w:rFonts w:cs="Arial"/>
                <w:szCs w:val="18"/>
              </w:rPr>
              <w:t>Transmission Request</w:t>
            </w:r>
          </w:p>
        </w:tc>
        <w:tc>
          <w:tcPr>
            <w:tcW w:w="550" w:type="dxa"/>
            <w:shd w:val="clear" w:color="auto" w:fill="auto"/>
          </w:tcPr>
          <w:p w14:paraId="1B1D6AD2"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2</w:t>
            </w:r>
          </w:p>
        </w:tc>
        <w:tc>
          <w:tcPr>
            <w:tcW w:w="1133" w:type="dxa"/>
            <w:shd w:val="clear" w:color="auto" w:fill="auto"/>
          </w:tcPr>
          <w:p w14:paraId="5297C0B9"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P</w:t>
            </w:r>
          </w:p>
        </w:tc>
      </w:tr>
      <w:tr w:rsidR="00BB482A" w:rsidRPr="00C31E24" w14:paraId="6FFFA1A8" w14:textId="77777777" w:rsidTr="00D74F31">
        <w:trPr>
          <w:trHeight w:val="431"/>
        </w:trPr>
        <w:tc>
          <w:tcPr>
            <w:tcW w:w="695" w:type="dxa"/>
            <w:shd w:val="clear" w:color="auto" w:fill="auto"/>
          </w:tcPr>
          <w:p w14:paraId="1F08561B" w14:textId="77777777" w:rsidR="00BB482A" w:rsidRPr="00C31E24" w:rsidRDefault="00BB482A" w:rsidP="00D74F31">
            <w:pPr>
              <w:pStyle w:val="TAC"/>
              <w:keepNext w:val="0"/>
              <w:keepLines w:val="0"/>
              <w:widowControl w:val="0"/>
              <w:rPr>
                <w:rFonts w:eastAsia="Calibri"/>
              </w:rPr>
            </w:pPr>
            <w:r w:rsidRPr="00C31E24">
              <w:rPr>
                <w:rFonts w:eastAsia="Calibri"/>
              </w:rPr>
              <w:t>17</w:t>
            </w:r>
          </w:p>
        </w:tc>
        <w:tc>
          <w:tcPr>
            <w:tcW w:w="3735" w:type="dxa"/>
            <w:shd w:val="clear" w:color="auto" w:fill="auto"/>
            <w:vAlign w:val="bottom"/>
          </w:tcPr>
          <w:p w14:paraId="1DDC03BB"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The SS (MCVideo Server) has queued the UE (MCVideo Client).</w:t>
            </w:r>
          </w:p>
          <w:p w14:paraId="1C87E012"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(NOTE 1)</w:t>
            </w:r>
          </w:p>
        </w:tc>
        <w:tc>
          <w:tcPr>
            <w:tcW w:w="685" w:type="dxa"/>
            <w:shd w:val="clear" w:color="auto" w:fill="auto"/>
          </w:tcPr>
          <w:p w14:paraId="23ABE2CA"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&lt;--</w:t>
            </w:r>
          </w:p>
        </w:tc>
        <w:tc>
          <w:tcPr>
            <w:tcW w:w="2836" w:type="dxa"/>
            <w:shd w:val="clear" w:color="auto" w:fill="auto"/>
          </w:tcPr>
          <w:p w14:paraId="14282778" w14:textId="77777777" w:rsidR="00BB482A" w:rsidRPr="00C31E24" w:rsidRDefault="00BB482A" w:rsidP="00D74F31">
            <w:pPr>
              <w:pStyle w:val="TAL"/>
              <w:keepNext w:val="0"/>
              <w:keepLines w:val="0"/>
              <w:widowControl w:val="0"/>
              <w:rPr>
                <w:rFonts w:eastAsia="Calibri" w:cs="Arial"/>
                <w:szCs w:val="18"/>
              </w:rPr>
            </w:pPr>
            <w:r w:rsidRPr="00C31E24">
              <w:rPr>
                <w:rFonts w:cs="Arial"/>
                <w:szCs w:val="18"/>
              </w:rPr>
              <w:t>Queue Position Info</w:t>
            </w:r>
          </w:p>
        </w:tc>
        <w:tc>
          <w:tcPr>
            <w:tcW w:w="550" w:type="dxa"/>
            <w:shd w:val="clear" w:color="auto" w:fill="auto"/>
          </w:tcPr>
          <w:p w14:paraId="637ED007"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1133" w:type="dxa"/>
            <w:shd w:val="clear" w:color="auto" w:fill="auto"/>
          </w:tcPr>
          <w:p w14:paraId="12FF878B"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r>
      <w:tr w:rsidR="00BB482A" w:rsidRPr="00C31E24" w14:paraId="5EA2BBB4" w14:textId="77777777" w:rsidTr="00D74F31">
        <w:trPr>
          <w:trHeight w:val="431"/>
        </w:trPr>
        <w:tc>
          <w:tcPr>
            <w:tcW w:w="695" w:type="dxa"/>
            <w:shd w:val="clear" w:color="auto" w:fill="auto"/>
          </w:tcPr>
          <w:p w14:paraId="3CE992C8" w14:textId="77777777" w:rsidR="00BB482A" w:rsidRPr="00C31E24" w:rsidRDefault="00BB482A" w:rsidP="00D74F31">
            <w:pPr>
              <w:pStyle w:val="TAC"/>
              <w:keepNext w:val="0"/>
              <w:keepLines w:val="0"/>
              <w:widowControl w:val="0"/>
              <w:rPr>
                <w:rFonts w:eastAsia="Calibri"/>
              </w:rPr>
            </w:pPr>
            <w:r w:rsidRPr="00C31E24">
              <w:rPr>
                <w:rFonts w:eastAsia="Calibri"/>
              </w:rPr>
              <w:t>17a</w:t>
            </w:r>
          </w:p>
        </w:tc>
        <w:tc>
          <w:tcPr>
            <w:tcW w:w="3735" w:type="dxa"/>
            <w:shd w:val="clear" w:color="auto" w:fill="auto"/>
            <w:vAlign w:val="bottom"/>
          </w:tcPr>
          <w:p w14:paraId="67B0DA18"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Does the UE (MCVideo Client) provide Transmission request queued notification to the MCVideo User?</w:t>
            </w:r>
          </w:p>
          <w:p w14:paraId="06ABC9F3"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(NOTE 1)</w:t>
            </w:r>
          </w:p>
        </w:tc>
        <w:tc>
          <w:tcPr>
            <w:tcW w:w="685" w:type="dxa"/>
            <w:shd w:val="clear" w:color="auto" w:fill="auto"/>
          </w:tcPr>
          <w:p w14:paraId="076F3317"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2836" w:type="dxa"/>
            <w:shd w:val="clear" w:color="auto" w:fill="auto"/>
          </w:tcPr>
          <w:p w14:paraId="5007BB97" w14:textId="77777777" w:rsidR="00BB482A" w:rsidRPr="00C31E24" w:rsidRDefault="00BB482A" w:rsidP="00D74F31">
            <w:pPr>
              <w:pStyle w:val="TAL"/>
              <w:keepNext w:val="0"/>
              <w:keepLines w:val="0"/>
              <w:widowControl w:val="0"/>
              <w:rPr>
                <w:rFonts w:eastAsia="Calibri" w:cs="Arial"/>
                <w:szCs w:val="18"/>
              </w:rPr>
            </w:pPr>
            <w:r w:rsidRPr="00C31E24">
              <w:rPr>
                <w:rFonts w:eastAsia="Calibri" w:cs="Arial"/>
                <w:szCs w:val="18"/>
              </w:rPr>
              <w:t>-</w:t>
            </w:r>
          </w:p>
        </w:tc>
        <w:tc>
          <w:tcPr>
            <w:tcW w:w="550" w:type="dxa"/>
            <w:shd w:val="clear" w:color="auto" w:fill="auto"/>
          </w:tcPr>
          <w:p w14:paraId="53B47F93"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1133" w:type="dxa"/>
            <w:shd w:val="clear" w:color="auto" w:fill="auto"/>
          </w:tcPr>
          <w:p w14:paraId="4E8EFD92"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r>
      <w:tr w:rsidR="00BB482A" w:rsidRPr="00C31E24" w14:paraId="7319454C" w14:textId="77777777" w:rsidTr="00D74F31">
        <w:tc>
          <w:tcPr>
            <w:tcW w:w="695" w:type="dxa"/>
            <w:shd w:val="clear" w:color="auto" w:fill="auto"/>
          </w:tcPr>
          <w:p w14:paraId="2407D749" w14:textId="77777777" w:rsidR="00BB482A" w:rsidRPr="00C31E24" w:rsidRDefault="00BB482A" w:rsidP="00D74F31">
            <w:pPr>
              <w:pStyle w:val="TAC"/>
              <w:keepNext w:val="0"/>
              <w:keepLines w:val="0"/>
              <w:widowControl w:val="0"/>
              <w:rPr>
                <w:rFonts w:eastAsia="Calibri"/>
              </w:rPr>
            </w:pPr>
            <w:r w:rsidRPr="00C31E24">
              <w:rPr>
                <w:rFonts w:eastAsia="Calibri"/>
              </w:rPr>
              <w:t>18</w:t>
            </w:r>
          </w:p>
        </w:tc>
        <w:tc>
          <w:tcPr>
            <w:tcW w:w="3735" w:type="dxa"/>
            <w:shd w:val="clear" w:color="auto" w:fill="auto"/>
            <w:vAlign w:val="bottom"/>
          </w:tcPr>
          <w:p w14:paraId="5BDADEC3"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The SS (MCVideo Server) removes the UE (MCVideo Client) from the queue.</w:t>
            </w:r>
          </w:p>
        </w:tc>
        <w:tc>
          <w:tcPr>
            <w:tcW w:w="685" w:type="dxa"/>
            <w:shd w:val="clear" w:color="auto" w:fill="auto"/>
          </w:tcPr>
          <w:p w14:paraId="76A0D779"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22"/>
              </w:rPr>
              <w:t>&lt;--</w:t>
            </w:r>
          </w:p>
        </w:tc>
        <w:tc>
          <w:tcPr>
            <w:tcW w:w="2836" w:type="dxa"/>
            <w:shd w:val="clear" w:color="auto" w:fill="auto"/>
          </w:tcPr>
          <w:p w14:paraId="137727BC"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Transmission Cancel Request Notify</w:t>
            </w:r>
          </w:p>
        </w:tc>
        <w:tc>
          <w:tcPr>
            <w:tcW w:w="550" w:type="dxa"/>
            <w:shd w:val="clear" w:color="auto" w:fill="auto"/>
          </w:tcPr>
          <w:p w14:paraId="5D3C04A1"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1133" w:type="dxa"/>
            <w:shd w:val="clear" w:color="auto" w:fill="auto"/>
          </w:tcPr>
          <w:p w14:paraId="628A6A34"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r>
      <w:tr w:rsidR="00BB482A" w:rsidRPr="00C31E24" w14:paraId="6FC4A5DA" w14:textId="77777777" w:rsidTr="00D74F31">
        <w:tc>
          <w:tcPr>
            <w:tcW w:w="695" w:type="dxa"/>
            <w:shd w:val="clear" w:color="auto" w:fill="auto"/>
          </w:tcPr>
          <w:p w14:paraId="2B8470D8" w14:textId="77777777" w:rsidR="00BB482A" w:rsidRPr="00C31E24" w:rsidRDefault="00BB482A" w:rsidP="00D74F31">
            <w:pPr>
              <w:pStyle w:val="TAC"/>
              <w:keepNext w:val="0"/>
              <w:keepLines w:val="0"/>
              <w:widowControl w:val="0"/>
              <w:rPr>
                <w:rFonts w:eastAsia="Calibri"/>
              </w:rPr>
            </w:pPr>
            <w:r w:rsidRPr="00C31E24">
              <w:rPr>
                <w:rFonts w:eastAsia="Calibri"/>
              </w:rPr>
              <w:t>19</w:t>
            </w:r>
          </w:p>
        </w:tc>
        <w:tc>
          <w:tcPr>
            <w:tcW w:w="3735" w:type="dxa"/>
            <w:shd w:val="clear" w:color="auto" w:fill="auto"/>
            <w:vAlign w:val="bottom"/>
          </w:tcPr>
          <w:p w14:paraId="12E9C83E" w14:textId="77777777" w:rsidR="00BB482A" w:rsidRPr="00C31E24" w:rsidRDefault="00BB482A" w:rsidP="00D74F31">
            <w:pPr>
              <w:pStyle w:val="TAL"/>
              <w:rPr>
                <w:rFonts w:cs="Arial"/>
                <w:szCs w:val="18"/>
              </w:rPr>
            </w:pPr>
            <w:r w:rsidRPr="00C31E24">
              <w:rPr>
                <w:rFonts w:cs="Arial"/>
                <w:szCs w:val="18"/>
              </w:rPr>
              <w:t xml:space="preserve">Make the MCVideo User request </w:t>
            </w:r>
            <w:r w:rsidRPr="00C31E24">
              <w:t>permission to send a video transmission</w:t>
            </w:r>
            <w:r w:rsidRPr="00C31E24">
              <w:rPr>
                <w:rFonts w:cs="Arial"/>
                <w:szCs w:val="18"/>
              </w:rPr>
              <w:t>.</w:t>
            </w:r>
          </w:p>
          <w:p w14:paraId="2DB3A7B9" w14:textId="77777777" w:rsidR="00BB482A" w:rsidRPr="00C31E24" w:rsidRDefault="00BB482A" w:rsidP="00D74F31">
            <w:pPr>
              <w:pStyle w:val="TAL"/>
              <w:rPr>
                <w:rFonts w:cs="Arial"/>
                <w:szCs w:val="18"/>
              </w:rPr>
            </w:pPr>
            <w:r w:rsidRPr="00C31E24">
              <w:rPr>
                <w:rFonts w:cs="Arial"/>
                <w:szCs w:val="18"/>
              </w:rPr>
              <w:t>(NOTE 1)</w:t>
            </w:r>
          </w:p>
        </w:tc>
        <w:tc>
          <w:tcPr>
            <w:tcW w:w="685" w:type="dxa"/>
            <w:shd w:val="clear" w:color="auto" w:fill="auto"/>
          </w:tcPr>
          <w:p w14:paraId="60363CB2"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2836" w:type="dxa"/>
            <w:shd w:val="clear" w:color="auto" w:fill="auto"/>
          </w:tcPr>
          <w:p w14:paraId="1BC3665D"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w:t>
            </w:r>
          </w:p>
        </w:tc>
        <w:tc>
          <w:tcPr>
            <w:tcW w:w="550" w:type="dxa"/>
            <w:shd w:val="clear" w:color="auto" w:fill="auto"/>
          </w:tcPr>
          <w:p w14:paraId="323AAE44"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1133" w:type="dxa"/>
            <w:shd w:val="clear" w:color="auto" w:fill="auto"/>
          </w:tcPr>
          <w:p w14:paraId="103C2E30"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r>
      <w:tr w:rsidR="00BB482A" w:rsidRPr="00C31E24" w14:paraId="6ECFB75F" w14:textId="77777777" w:rsidTr="00D74F31">
        <w:tc>
          <w:tcPr>
            <w:tcW w:w="695" w:type="dxa"/>
            <w:shd w:val="clear" w:color="auto" w:fill="auto"/>
          </w:tcPr>
          <w:p w14:paraId="661B81CC" w14:textId="77777777" w:rsidR="00BB482A" w:rsidRPr="00C31E24" w:rsidRDefault="00BB482A" w:rsidP="00D74F31">
            <w:pPr>
              <w:pStyle w:val="TAC"/>
              <w:keepNext w:val="0"/>
              <w:keepLines w:val="0"/>
              <w:widowControl w:val="0"/>
              <w:rPr>
                <w:rFonts w:eastAsia="Calibri"/>
              </w:rPr>
            </w:pPr>
            <w:r w:rsidRPr="00C31E24">
              <w:rPr>
                <w:rFonts w:eastAsia="Calibri"/>
              </w:rPr>
              <w:t>19a</w:t>
            </w:r>
          </w:p>
        </w:tc>
        <w:tc>
          <w:tcPr>
            <w:tcW w:w="3735" w:type="dxa"/>
            <w:shd w:val="clear" w:color="auto" w:fill="auto"/>
            <w:vAlign w:val="bottom"/>
          </w:tcPr>
          <w:p w14:paraId="484F54A3" w14:textId="77777777" w:rsidR="00BB482A" w:rsidRPr="00C31E24" w:rsidRDefault="00BB482A" w:rsidP="00D74F31">
            <w:pPr>
              <w:pStyle w:val="TAL"/>
            </w:pPr>
            <w:r w:rsidRPr="00C31E24">
              <w:t>Check: Does the UE (MCVideo Client) request permission to send a video transmission?</w:t>
            </w:r>
          </w:p>
        </w:tc>
        <w:tc>
          <w:tcPr>
            <w:tcW w:w="685" w:type="dxa"/>
            <w:shd w:val="clear" w:color="auto" w:fill="auto"/>
          </w:tcPr>
          <w:p w14:paraId="266ECFC7" w14:textId="77777777" w:rsidR="00BB482A" w:rsidRPr="00C31E24" w:rsidRDefault="00BB482A" w:rsidP="00D74F31">
            <w:pPr>
              <w:pStyle w:val="TAC"/>
              <w:keepNext w:val="0"/>
              <w:keepLines w:val="0"/>
              <w:widowControl w:val="0"/>
              <w:jc w:val="left"/>
              <w:rPr>
                <w:rFonts w:eastAsia="Calibri"/>
                <w:szCs w:val="18"/>
              </w:rPr>
            </w:pPr>
            <w:r w:rsidRPr="00C31E24">
              <w:rPr>
                <w:rFonts w:eastAsia="Calibri"/>
              </w:rPr>
              <w:t>--&gt;</w:t>
            </w:r>
          </w:p>
        </w:tc>
        <w:tc>
          <w:tcPr>
            <w:tcW w:w="2836" w:type="dxa"/>
            <w:shd w:val="clear" w:color="auto" w:fill="auto"/>
          </w:tcPr>
          <w:p w14:paraId="0425C19D" w14:textId="77777777" w:rsidR="00BB482A" w:rsidRPr="00C31E24" w:rsidRDefault="00BB482A" w:rsidP="00D74F31">
            <w:pPr>
              <w:pStyle w:val="TAL"/>
              <w:keepNext w:val="0"/>
              <w:keepLines w:val="0"/>
              <w:widowControl w:val="0"/>
              <w:rPr>
                <w:rFonts w:eastAsia="Calibri" w:cs="Arial"/>
                <w:szCs w:val="18"/>
              </w:rPr>
            </w:pPr>
            <w:r w:rsidRPr="00C31E24">
              <w:rPr>
                <w:rFonts w:cs="Arial"/>
                <w:szCs w:val="18"/>
              </w:rPr>
              <w:t>Transmission Request</w:t>
            </w:r>
          </w:p>
        </w:tc>
        <w:tc>
          <w:tcPr>
            <w:tcW w:w="550" w:type="dxa"/>
            <w:shd w:val="clear" w:color="auto" w:fill="auto"/>
          </w:tcPr>
          <w:p w14:paraId="37815FFB"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2</w:t>
            </w:r>
          </w:p>
        </w:tc>
        <w:tc>
          <w:tcPr>
            <w:tcW w:w="1133" w:type="dxa"/>
            <w:shd w:val="clear" w:color="auto" w:fill="auto"/>
          </w:tcPr>
          <w:p w14:paraId="794BDFA5"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P</w:t>
            </w:r>
          </w:p>
        </w:tc>
      </w:tr>
      <w:tr w:rsidR="00BB482A" w:rsidRPr="00C31E24" w14:paraId="36B1DC94" w14:textId="77777777" w:rsidTr="00D74F31">
        <w:tc>
          <w:tcPr>
            <w:tcW w:w="695" w:type="dxa"/>
            <w:shd w:val="clear" w:color="auto" w:fill="auto"/>
          </w:tcPr>
          <w:p w14:paraId="31BAB039" w14:textId="77777777" w:rsidR="00BB482A" w:rsidRPr="00C31E24" w:rsidRDefault="00BB482A" w:rsidP="00D74F31">
            <w:pPr>
              <w:pStyle w:val="TAC"/>
              <w:keepNext w:val="0"/>
              <w:keepLines w:val="0"/>
              <w:widowControl w:val="0"/>
              <w:rPr>
                <w:rFonts w:eastAsia="Calibri"/>
              </w:rPr>
            </w:pPr>
            <w:r w:rsidRPr="00C31E24">
              <w:rPr>
                <w:rFonts w:eastAsia="Calibri"/>
              </w:rPr>
              <w:t>20</w:t>
            </w:r>
          </w:p>
        </w:tc>
        <w:tc>
          <w:tcPr>
            <w:tcW w:w="3735" w:type="dxa"/>
            <w:shd w:val="clear" w:color="auto" w:fill="auto"/>
          </w:tcPr>
          <w:p w14:paraId="62074628" w14:textId="77777777" w:rsidR="00BB482A" w:rsidRPr="00C31E24" w:rsidRDefault="00BB482A" w:rsidP="00D74F31">
            <w:pPr>
              <w:pStyle w:val="TAL"/>
            </w:pPr>
            <w:r w:rsidRPr="00C31E24">
              <w:t>The SS (MCVideo Server) provides transmission granted notification to the MCVideo User.</w:t>
            </w:r>
          </w:p>
        </w:tc>
        <w:tc>
          <w:tcPr>
            <w:tcW w:w="685" w:type="dxa"/>
            <w:shd w:val="clear" w:color="auto" w:fill="auto"/>
          </w:tcPr>
          <w:p w14:paraId="4C1B695D"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&lt;--</w:t>
            </w:r>
          </w:p>
        </w:tc>
        <w:tc>
          <w:tcPr>
            <w:tcW w:w="2836" w:type="dxa"/>
            <w:shd w:val="clear" w:color="auto" w:fill="auto"/>
          </w:tcPr>
          <w:p w14:paraId="52A5DFCA" w14:textId="77777777" w:rsidR="00BB482A" w:rsidRPr="00C31E24" w:rsidRDefault="00BB482A" w:rsidP="00D74F31">
            <w:pPr>
              <w:pStyle w:val="TAL"/>
              <w:keepNext w:val="0"/>
              <w:keepLines w:val="0"/>
              <w:widowControl w:val="0"/>
              <w:rPr>
                <w:rFonts w:eastAsia="Calibri"/>
              </w:rPr>
            </w:pPr>
            <w:r w:rsidRPr="00C31E24">
              <w:rPr>
                <w:rFonts w:eastAsia="Calibri"/>
              </w:rPr>
              <w:t>Transmission Granted</w:t>
            </w:r>
          </w:p>
        </w:tc>
        <w:tc>
          <w:tcPr>
            <w:tcW w:w="550" w:type="dxa"/>
            <w:shd w:val="clear" w:color="auto" w:fill="auto"/>
          </w:tcPr>
          <w:p w14:paraId="40871B67" w14:textId="77777777" w:rsidR="00BB482A" w:rsidRPr="00C31E24" w:rsidRDefault="00BB482A" w:rsidP="00D74F31">
            <w:pPr>
              <w:pStyle w:val="TAC"/>
              <w:keepNext w:val="0"/>
              <w:keepLines w:val="0"/>
              <w:widowControl w:val="0"/>
              <w:jc w:val="left"/>
              <w:rPr>
                <w:rFonts w:eastAsia="Calibri"/>
                <w:szCs w:val="18"/>
              </w:rPr>
            </w:pPr>
          </w:p>
        </w:tc>
        <w:tc>
          <w:tcPr>
            <w:tcW w:w="1133" w:type="dxa"/>
            <w:shd w:val="clear" w:color="auto" w:fill="auto"/>
          </w:tcPr>
          <w:p w14:paraId="1A332226" w14:textId="77777777" w:rsidR="00BB482A" w:rsidRPr="00C31E24" w:rsidRDefault="00BB482A" w:rsidP="00D74F31">
            <w:pPr>
              <w:pStyle w:val="TAC"/>
              <w:keepNext w:val="0"/>
              <w:keepLines w:val="0"/>
              <w:widowControl w:val="0"/>
              <w:jc w:val="left"/>
              <w:rPr>
                <w:rFonts w:eastAsia="Calibri"/>
                <w:szCs w:val="18"/>
              </w:rPr>
            </w:pPr>
          </w:p>
        </w:tc>
      </w:tr>
      <w:tr w:rsidR="00BB482A" w:rsidRPr="00C31E24" w14:paraId="3B23CBA8" w14:textId="77777777" w:rsidTr="00D74F31">
        <w:tc>
          <w:tcPr>
            <w:tcW w:w="695" w:type="dxa"/>
            <w:shd w:val="clear" w:color="auto" w:fill="auto"/>
          </w:tcPr>
          <w:p w14:paraId="6067EC43" w14:textId="77777777" w:rsidR="00BB482A" w:rsidRPr="00C31E24" w:rsidRDefault="00BB482A" w:rsidP="00D74F31">
            <w:pPr>
              <w:pStyle w:val="TAC"/>
              <w:keepNext w:val="0"/>
              <w:keepLines w:val="0"/>
              <w:widowControl w:val="0"/>
              <w:rPr>
                <w:rFonts w:eastAsia="Calibri"/>
                <w:szCs w:val="18"/>
              </w:rPr>
            </w:pPr>
            <w:r w:rsidRPr="00C31E24">
              <w:rPr>
                <w:rFonts w:eastAsia="Calibri"/>
                <w:szCs w:val="18"/>
              </w:rPr>
              <w:t>20a</w:t>
            </w:r>
          </w:p>
        </w:tc>
        <w:tc>
          <w:tcPr>
            <w:tcW w:w="3735" w:type="dxa"/>
            <w:shd w:val="clear" w:color="auto" w:fill="auto"/>
          </w:tcPr>
          <w:p w14:paraId="0DDF9FA8" w14:textId="77777777" w:rsidR="00BB482A" w:rsidRPr="00C31E24" w:rsidRDefault="00BB482A" w:rsidP="00D74F31">
            <w:pPr>
              <w:pStyle w:val="TAL"/>
            </w:pPr>
            <w:r w:rsidRPr="00C31E24">
              <w:t>Check: Does the UE (MCVideo Client) provide transmission granted notification to the MCVideo User?</w:t>
            </w:r>
          </w:p>
          <w:p w14:paraId="56FCB749" w14:textId="77777777" w:rsidR="00BB482A" w:rsidRPr="00C31E24" w:rsidRDefault="00BB482A" w:rsidP="00D74F31">
            <w:pPr>
              <w:pStyle w:val="TAL"/>
            </w:pPr>
            <w:r w:rsidRPr="00C31E24">
              <w:t>(NOTE1)</w:t>
            </w:r>
          </w:p>
        </w:tc>
        <w:tc>
          <w:tcPr>
            <w:tcW w:w="685" w:type="dxa"/>
            <w:shd w:val="clear" w:color="auto" w:fill="auto"/>
          </w:tcPr>
          <w:p w14:paraId="381061C2"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2836" w:type="dxa"/>
            <w:shd w:val="clear" w:color="auto" w:fill="auto"/>
          </w:tcPr>
          <w:p w14:paraId="67831B14"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w:t>
            </w:r>
          </w:p>
        </w:tc>
        <w:tc>
          <w:tcPr>
            <w:tcW w:w="550" w:type="dxa"/>
            <w:shd w:val="clear" w:color="auto" w:fill="auto"/>
          </w:tcPr>
          <w:p w14:paraId="2BB2B2AC"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2</w:t>
            </w:r>
          </w:p>
        </w:tc>
        <w:tc>
          <w:tcPr>
            <w:tcW w:w="1133" w:type="dxa"/>
            <w:shd w:val="clear" w:color="auto" w:fill="auto"/>
          </w:tcPr>
          <w:p w14:paraId="017D3340" w14:textId="77777777" w:rsidR="00BB482A" w:rsidRPr="00C31E24" w:rsidRDefault="00BB482A" w:rsidP="00D74F31">
            <w:pPr>
              <w:pStyle w:val="TAC"/>
              <w:keepNext w:val="0"/>
              <w:keepLines w:val="0"/>
              <w:widowControl w:val="0"/>
              <w:jc w:val="left"/>
              <w:rPr>
                <w:rFonts w:eastAsia="Calibri"/>
                <w:szCs w:val="18"/>
              </w:rPr>
            </w:pPr>
            <w:r w:rsidRPr="00C31E24">
              <w:rPr>
                <w:rFonts w:eastAsia="Calibri"/>
                <w:szCs w:val="18"/>
              </w:rPr>
              <w:t>P</w:t>
            </w:r>
          </w:p>
        </w:tc>
      </w:tr>
      <w:tr w:rsidR="00BB482A" w:rsidRPr="00C31E24" w14:paraId="6DC10D93" w14:textId="77777777" w:rsidTr="00D74F31">
        <w:tc>
          <w:tcPr>
            <w:tcW w:w="695" w:type="dxa"/>
            <w:shd w:val="clear" w:color="auto" w:fill="auto"/>
          </w:tcPr>
          <w:p w14:paraId="6748C8B7" w14:textId="77777777" w:rsidR="00BB482A" w:rsidRPr="00C31E24" w:rsidRDefault="00BB482A" w:rsidP="00D74F31">
            <w:pPr>
              <w:pStyle w:val="TAC"/>
              <w:keepNext w:val="0"/>
              <w:keepLines w:val="0"/>
              <w:widowControl w:val="0"/>
              <w:rPr>
                <w:rFonts w:eastAsia="Calibri"/>
              </w:rPr>
            </w:pPr>
            <w:r w:rsidRPr="00C31E24">
              <w:rPr>
                <w:rFonts w:eastAsia="Calibri"/>
              </w:rPr>
              <w:t>21</w:t>
            </w:r>
          </w:p>
        </w:tc>
        <w:tc>
          <w:tcPr>
            <w:tcW w:w="3735" w:type="dxa"/>
            <w:shd w:val="clear" w:color="auto" w:fill="auto"/>
            <w:vAlign w:val="bottom"/>
          </w:tcPr>
          <w:p w14:paraId="6E49143B"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The SS (MCVideo Server) sends the Transmission end request.</w:t>
            </w:r>
          </w:p>
        </w:tc>
        <w:tc>
          <w:tcPr>
            <w:tcW w:w="685" w:type="dxa"/>
            <w:shd w:val="clear" w:color="auto" w:fill="auto"/>
          </w:tcPr>
          <w:p w14:paraId="049A1007"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&lt;--</w:t>
            </w:r>
          </w:p>
        </w:tc>
        <w:tc>
          <w:tcPr>
            <w:tcW w:w="2836" w:type="dxa"/>
            <w:shd w:val="clear" w:color="auto" w:fill="auto"/>
          </w:tcPr>
          <w:p w14:paraId="256581EF" w14:textId="77777777" w:rsidR="00BB482A" w:rsidRPr="00C31E24" w:rsidRDefault="00BB482A" w:rsidP="00D74F31">
            <w:pPr>
              <w:pStyle w:val="TAL"/>
              <w:keepNext w:val="0"/>
              <w:keepLines w:val="0"/>
              <w:widowControl w:val="0"/>
              <w:rPr>
                <w:rFonts w:eastAsia="Calibri"/>
              </w:rPr>
            </w:pPr>
            <w:r w:rsidRPr="00C31E24">
              <w:rPr>
                <w:rFonts w:eastAsia="Calibri"/>
              </w:rPr>
              <w:t>Transmission End Request</w:t>
            </w:r>
          </w:p>
        </w:tc>
        <w:tc>
          <w:tcPr>
            <w:tcW w:w="550" w:type="dxa"/>
            <w:shd w:val="clear" w:color="auto" w:fill="auto"/>
          </w:tcPr>
          <w:p w14:paraId="423679CD"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1133" w:type="dxa"/>
            <w:shd w:val="clear" w:color="auto" w:fill="auto"/>
          </w:tcPr>
          <w:p w14:paraId="3EEB8E5B"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r>
      <w:tr w:rsidR="00BB482A" w:rsidRPr="00C31E24" w14:paraId="01B39B75" w14:textId="77777777" w:rsidTr="00D74F31">
        <w:tc>
          <w:tcPr>
            <w:tcW w:w="695" w:type="dxa"/>
            <w:shd w:val="clear" w:color="auto" w:fill="auto"/>
          </w:tcPr>
          <w:p w14:paraId="2232BC69" w14:textId="77777777" w:rsidR="00BB482A" w:rsidRPr="00C31E24" w:rsidRDefault="00BB482A" w:rsidP="00D74F31">
            <w:pPr>
              <w:pStyle w:val="TAC"/>
              <w:keepNext w:val="0"/>
              <w:keepLines w:val="0"/>
              <w:widowControl w:val="0"/>
              <w:rPr>
                <w:rFonts w:eastAsia="Calibri"/>
              </w:rPr>
            </w:pPr>
            <w:r w:rsidRPr="00C31E24">
              <w:rPr>
                <w:rFonts w:eastAsia="Calibri"/>
              </w:rPr>
              <w:t>21a</w:t>
            </w:r>
          </w:p>
        </w:tc>
        <w:tc>
          <w:tcPr>
            <w:tcW w:w="3735" w:type="dxa"/>
            <w:shd w:val="clear" w:color="auto" w:fill="auto"/>
            <w:vAlign w:val="bottom"/>
          </w:tcPr>
          <w:p w14:paraId="0F72D34D" w14:textId="77777777" w:rsidR="00BB482A" w:rsidRPr="00C31E24" w:rsidRDefault="00BB482A" w:rsidP="00D74F31">
            <w:pPr>
              <w:pStyle w:val="TAL"/>
              <w:rPr>
                <w:rFonts w:cs="Arial"/>
                <w:szCs w:val="18"/>
              </w:rPr>
            </w:pPr>
            <w:r w:rsidRPr="00C31E24">
              <w:rPr>
                <w:rFonts w:cs="Arial"/>
                <w:szCs w:val="18"/>
              </w:rPr>
              <w:t xml:space="preserve">Check Does the UE (MCVideo Client) </w:t>
            </w:r>
            <w:r w:rsidRPr="00C31E24">
              <w:t>inform the MCVideo User that the permission to send RTP media is being revoked</w:t>
            </w:r>
            <w:r w:rsidRPr="00C31E24">
              <w:rPr>
                <w:rFonts w:cs="Arial"/>
                <w:szCs w:val="18"/>
              </w:rPr>
              <w:t>?</w:t>
            </w:r>
          </w:p>
          <w:p w14:paraId="4320EB91" w14:textId="77777777" w:rsidR="00BB482A" w:rsidRPr="00C31E24" w:rsidRDefault="00BB482A" w:rsidP="00D74F31">
            <w:pPr>
              <w:pStyle w:val="TAL"/>
              <w:rPr>
                <w:rFonts w:cs="Arial"/>
                <w:szCs w:val="18"/>
              </w:rPr>
            </w:pPr>
            <w:r w:rsidRPr="00C31E24">
              <w:rPr>
                <w:rFonts w:cs="Arial"/>
                <w:szCs w:val="18"/>
              </w:rPr>
              <w:t>(NOTE 1)</w:t>
            </w:r>
          </w:p>
        </w:tc>
        <w:tc>
          <w:tcPr>
            <w:tcW w:w="685" w:type="dxa"/>
            <w:shd w:val="clear" w:color="auto" w:fill="auto"/>
          </w:tcPr>
          <w:p w14:paraId="60F9F529"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2836" w:type="dxa"/>
            <w:shd w:val="clear" w:color="auto" w:fill="auto"/>
          </w:tcPr>
          <w:p w14:paraId="703F1DC7" w14:textId="77777777" w:rsidR="00BB482A" w:rsidRPr="00C31E24" w:rsidRDefault="00BB482A" w:rsidP="00D74F31">
            <w:pPr>
              <w:pStyle w:val="TAL"/>
              <w:keepNext w:val="0"/>
              <w:keepLines w:val="0"/>
              <w:widowControl w:val="0"/>
              <w:rPr>
                <w:rFonts w:eastAsia="Calibri"/>
              </w:rPr>
            </w:pPr>
            <w:r w:rsidRPr="00C31E24">
              <w:rPr>
                <w:rFonts w:eastAsia="Calibri"/>
              </w:rPr>
              <w:t>-</w:t>
            </w:r>
          </w:p>
        </w:tc>
        <w:tc>
          <w:tcPr>
            <w:tcW w:w="550" w:type="dxa"/>
            <w:shd w:val="clear" w:color="auto" w:fill="auto"/>
          </w:tcPr>
          <w:p w14:paraId="40664D1C"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2</w:t>
            </w:r>
          </w:p>
        </w:tc>
        <w:tc>
          <w:tcPr>
            <w:tcW w:w="1133" w:type="dxa"/>
            <w:shd w:val="clear" w:color="auto" w:fill="auto"/>
          </w:tcPr>
          <w:p w14:paraId="2FA901B7"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P</w:t>
            </w:r>
          </w:p>
        </w:tc>
      </w:tr>
      <w:tr w:rsidR="00BB482A" w:rsidRPr="00C31E24" w14:paraId="61873A7D" w14:textId="77777777" w:rsidTr="00D74F31">
        <w:trPr>
          <w:trHeight w:val="404"/>
        </w:trPr>
        <w:tc>
          <w:tcPr>
            <w:tcW w:w="695" w:type="dxa"/>
            <w:shd w:val="clear" w:color="auto" w:fill="auto"/>
          </w:tcPr>
          <w:p w14:paraId="625F800A" w14:textId="77777777" w:rsidR="00BB482A" w:rsidRPr="00C31E24" w:rsidRDefault="00BB482A" w:rsidP="00D74F31">
            <w:pPr>
              <w:pStyle w:val="TAC"/>
              <w:keepNext w:val="0"/>
              <w:keepLines w:val="0"/>
              <w:widowControl w:val="0"/>
              <w:rPr>
                <w:rFonts w:eastAsia="Calibri"/>
              </w:rPr>
            </w:pPr>
            <w:r w:rsidRPr="00C31E24">
              <w:rPr>
                <w:rFonts w:eastAsia="Calibri"/>
              </w:rPr>
              <w:t>22</w:t>
            </w:r>
          </w:p>
        </w:tc>
        <w:tc>
          <w:tcPr>
            <w:tcW w:w="3735" w:type="dxa"/>
            <w:shd w:val="clear" w:color="auto" w:fill="auto"/>
            <w:vAlign w:val="bottom"/>
          </w:tcPr>
          <w:p w14:paraId="04BFE3BE" w14:textId="77777777" w:rsidR="00BB482A" w:rsidRPr="00C31E24" w:rsidRDefault="00BB482A" w:rsidP="00D74F31">
            <w:pPr>
              <w:widowControl w:val="0"/>
              <w:spacing w:after="0"/>
              <w:rPr>
                <w:rFonts w:ascii="Arial" w:hAnsi="Arial" w:cs="Arial"/>
                <w:sz w:val="18"/>
                <w:szCs w:val="18"/>
              </w:rPr>
            </w:pPr>
            <w:r w:rsidRPr="00C31E24">
              <w:rPr>
                <w:rFonts w:ascii="Arial" w:hAnsi="Arial" w:cs="Arial"/>
                <w:sz w:val="18"/>
                <w:szCs w:val="18"/>
              </w:rPr>
              <w:t>Check: Does the UE (MCVideo Client) respond to the Transmission end request?</w:t>
            </w:r>
          </w:p>
        </w:tc>
        <w:tc>
          <w:tcPr>
            <w:tcW w:w="685" w:type="dxa"/>
            <w:shd w:val="clear" w:color="auto" w:fill="auto"/>
          </w:tcPr>
          <w:p w14:paraId="5090ADEA" w14:textId="77777777" w:rsidR="00BB482A" w:rsidRPr="00C31E24" w:rsidRDefault="00BB482A" w:rsidP="00D74F31">
            <w:pPr>
              <w:pStyle w:val="TAC"/>
              <w:keepNext w:val="0"/>
              <w:keepLines w:val="0"/>
              <w:widowControl w:val="0"/>
              <w:jc w:val="left"/>
              <w:rPr>
                <w:rFonts w:eastAsia="Calibri"/>
                <w:szCs w:val="22"/>
              </w:rPr>
            </w:pPr>
            <w:r w:rsidRPr="00C31E24">
              <w:rPr>
                <w:rFonts w:eastAsia="Calibri"/>
              </w:rPr>
              <w:t>--&gt;</w:t>
            </w:r>
          </w:p>
        </w:tc>
        <w:tc>
          <w:tcPr>
            <w:tcW w:w="2836" w:type="dxa"/>
            <w:shd w:val="clear" w:color="auto" w:fill="auto"/>
          </w:tcPr>
          <w:p w14:paraId="596CC532" w14:textId="77777777" w:rsidR="00BB482A" w:rsidRPr="00C31E24" w:rsidRDefault="00BB482A" w:rsidP="00D74F31">
            <w:pPr>
              <w:pStyle w:val="TAL"/>
              <w:keepNext w:val="0"/>
              <w:keepLines w:val="0"/>
              <w:widowControl w:val="0"/>
              <w:rPr>
                <w:rFonts w:eastAsia="Calibri"/>
              </w:rPr>
            </w:pPr>
            <w:r w:rsidRPr="00C31E24">
              <w:rPr>
                <w:rFonts w:eastAsia="Calibri"/>
              </w:rPr>
              <w:t>Transmission End Response</w:t>
            </w:r>
          </w:p>
        </w:tc>
        <w:tc>
          <w:tcPr>
            <w:tcW w:w="550" w:type="dxa"/>
            <w:shd w:val="clear" w:color="auto" w:fill="auto"/>
          </w:tcPr>
          <w:p w14:paraId="3CD5EB2D"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2</w:t>
            </w:r>
          </w:p>
        </w:tc>
        <w:tc>
          <w:tcPr>
            <w:tcW w:w="1133" w:type="dxa"/>
            <w:shd w:val="clear" w:color="auto" w:fill="auto"/>
          </w:tcPr>
          <w:p w14:paraId="75ABF948"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P</w:t>
            </w:r>
          </w:p>
        </w:tc>
      </w:tr>
      <w:tr w:rsidR="00BB482A" w:rsidRPr="00C31E24" w14:paraId="73143E45" w14:textId="77777777" w:rsidTr="00D74F31">
        <w:tc>
          <w:tcPr>
            <w:tcW w:w="695" w:type="dxa"/>
            <w:shd w:val="clear" w:color="auto" w:fill="auto"/>
          </w:tcPr>
          <w:p w14:paraId="1BDBA6A7" w14:textId="77777777" w:rsidR="00BB482A" w:rsidRPr="00C31E24" w:rsidRDefault="00BB482A" w:rsidP="00D74F31">
            <w:pPr>
              <w:pStyle w:val="TAC"/>
              <w:keepNext w:val="0"/>
              <w:keepLines w:val="0"/>
              <w:widowControl w:val="0"/>
              <w:rPr>
                <w:rFonts w:eastAsia="Calibri"/>
              </w:rPr>
            </w:pPr>
            <w:r w:rsidRPr="00C31E24">
              <w:rPr>
                <w:rFonts w:eastAsia="Calibri"/>
              </w:rPr>
              <w:t>23</w:t>
            </w:r>
          </w:p>
        </w:tc>
        <w:tc>
          <w:tcPr>
            <w:tcW w:w="3735" w:type="dxa"/>
            <w:shd w:val="clear" w:color="auto" w:fill="auto"/>
          </w:tcPr>
          <w:p w14:paraId="549514F5" w14:textId="77777777" w:rsidR="00BB482A" w:rsidRPr="00C31E24" w:rsidRDefault="00BB482A" w:rsidP="00D74F31">
            <w:pPr>
              <w:pStyle w:val="TAL"/>
              <w:keepNext w:val="0"/>
              <w:keepLines w:val="0"/>
              <w:widowControl w:val="0"/>
              <w:rPr>
                <w:rFonts w:cs="Arial"/>
                <w:szCs w:val="18"/>
              </w:rPr>
            </w:pPr>
            <w:r w:rsidRPr="00C31E24">
              <w:rPr>
                <w:rFonts w:eastAsia="Calibri"/>
              </w:rPr>
              <w:t xml:space="preserve">Make the </w:t>
            </w:r>
            <w:r w:rsidRPr="00C31E24">
              <w:rPr>
                <w:rFonts w:cs="Arial"/>
                <w:szCs w:val="18"/>
              </w:rPr>
              <w:t>MCVideo User request to end the session.</w:t>
            </w:r>
          </w:p>
          <w:p w14:paraId="7651CEFF" w14:textId="77777777" w:rsidR="00BB482A" w:rsidRPr="00C31E24" w:rsidRDefault="00BB482A" w:rsidP="00D74F31">
            <w:pPr>
              <w:pStyle w:val="TAL"/>
              <w:keepNext w:val="0"/>
              <w:keepLines w:val="0"/>
              <w:widowControl w:val="0"/>
              <w:rPr>
                <w:rFonts w:eastAsia="Calibri"/>
              </w:rPr>
            </w:pPr>
            <w:r w:rsidRPr="00C31E24">
              <w:rPr>
                <w:rFonts w:cs="Arial"/>
                <w:szCs w:val="18"/>
              </w:rPr>
              <w:t>(NOTE 1)</w:t>
            </w:r>
          </w:p>
        </w:tc>
        <w:tc>
          <w:tcPr>
            <w:tcW w:w="685" w:type="dxa"/>
            <w:shd w:val="clear" w:color="auto" w:fill="auto"/>
          </w:tcPr>
          <w:p w14:paraId="3B7EFE3B" w14:textId="77777777" w:rsidR="00BB482A" w:rsidRPr="00C31E24" w:rsidRDefault="00BB482A" w:rsidP="00D74F31">
            <w:pPr>
              <w:pStyle w:val="TAC"/>
              <w:keepNext w:val="0"/>
              <w:keepLines w:val="0"/>
              <w:widowControl w:val="0"/>
              <w:jc w:val="left"/>
              <w:rPr>
                <w:rFonts w:eastAsia="Calibri"/>
                <w:szCs w:val="22"/>
              </w:rPr>
            </w:pPr>
          </w:p>
        </w:tc>
        <w:tc>
          <w:tcPr>
            <w:tcW w:w="2836" w:type="dxa"/>
            <w:shd w:val="clear" w:color="auto" w:fill="auto"/>
          </w:tcPr>
          <w:p w14:paraId="11EBDF00" w14:textId="77777777" w:rsidR="00BB482A" w:rsidRPr="00C31E24" w:rsidRDefault="00BB482A" w:rsidP="00D74F31">
            <w:pPr>
              <w:pStyle w:val="TAL"/>
              <w:keepNext w:val="0"/>
              <w:keepLines w:val="0"/>
              <w:widowControl w:val="0"/>
              <w:rPr>
                <w:rFonts w:eastAsia="Calibri"/>
              </w:rPr>
            </w:pPr>
          </w:p>
        </w:tc>
        <w:tc>
          <w:tcPr>
            <w:tcW w:w="550" w:type="dxa"/>
            <w:shd w:val="clear" w:color="auto" w:fill="auto"/>
          </w:tcPr>
          <w:p w14:paraId="20D6B401" w14:textId="77777777" w:rsidR="00BB482A" w:rsidRPr="00C31E24" w:rsidRDefault="00BB482A" w:rsidP="00D74F31">
            <w:pPr>
              <w:pStyle w:val="TAC"/>
              <w:keepNext w:val="0"/>
              <w:keepLines w:val="0"/>
              <w:widowControl w:val="0"/>
              <w:jc w:val="left"/>
              <w:rPr>
                <w:rFonts w:eastAsia="Calibri"/>
                <w:szCs w:val="22"/>
              </w:rPr>
            </w:pPr>
          </w:p>
        </w:tc>
        <w:tc>
          <w:tcPr>
            <w:tcW w:w="1133" w:type="dxa"/>
            <w:shd w:val="clear" w:color="auto" w:fill="auto"/>
          </w:tcPr>
          <w:p w14:paraId="67C45C42" w14:textId="77777777" w:rsidR="00BB482A" w:rsidRPr="00C31E24" w:rsidRDefault="00BB482A" w:rsidP="00D74F31">
            <w:pPr>
              <w:pStyle w:val="TAC"/>
              <w:keepNext w:val="0"/>
              <w:keepLines w:val="0"/>
              <w:widowControl w:val="0"/>
              <w:jc w:val="left"/>
              <w:rPr>
                <w:rFonts w:eastAsia="Calibri"/>
                <w:szCs w:val="22"/>
              </w:rPr>
            </w:pPr>
          </w:p>
        </w:tc>
      </w:tr>
      <w:tr w:rsidR="00BB482A" w:rsidRPr="00C31E24" w14:paraId="3FBB25B0" w14:textId="77777777" w:rsidTr="00D74F31">
        <w:tc>
          <w:tcPr>
            <w:tcW w:w="695" w:type="dxa"/>
            <w:shd w:val="clear" w:color="auto" w:fill="auto"/>
          </w:tcPr>
          <w:p w14:paraId="6AA5C54A" w14:textId="77777777" w:rsidR="00BB482A" w:rsidRPr="00C31E24" w:rsidRDefault="00BB482A" w:rsidP="00D74F31">
            <w:pPr>
              <w:pStyle w:val="TAC"/>
              <w:keepNext w:val="0"/>
              <w:keepLines w:val="0"/>
              <w:widowControl w:val="0"/>
              <w:rPr>
                <w:rFonts w:eastAsia="Calibri"/>
              </w:rPr>
            </w:pPr>
            <w:r w:rsidRPr="00C31E24">
              <w:rPr>
                <w:rFonts w:eastAsia="Calibri"/>
              </w:rPr>
              <w:t>23a</w:t>
            </w:r>
          </w:p>
        </w:tc>
        <w:tc>
          <w:tcPr>
            <w:tcW w:w="3735" w:type="dxa"/>
            <w:shd w:val="clear" w:color="auto" w:fill="auto"/>
          </w:tcPr>
          <w:p w14:paraId="748E9B32" w14:textId="77777777" w:rsidR="00BB482A" w:rsidRPr="00C31E24" w:rsidRDefault="00BB482A" w:rsidP="00D74F31">
            <w:pPr>
              <w:pStyle w:val="TAL"/>
              <w:keepNext w:val="0"/>
              <w:keepLines w:val="0"/>
              <w:widowControl w:val="0"/>
              <w:rPr>
                <w:rFonts w:eastAsia="Calibri"/>
              </w:rPr>
            </w:pPr>
            <w:r w:rsidRPr="00C31E24">
              <w:rPr>
                <w:rFonts w:eastAsia="Calibri"/>
              </w:rPr>
              <w:t>Check: Does the UE (MCVideo Client) send a SIP BYE message to end the On-demand Pre-arranged Group Call?</w:t>
            </w:r>
          </w:p>
        </w:tc>
        <w:tc>
          <w:tcPr>
            <w:tcW w:w="685" w:type="dxa"/>
            <w:shd w:val="clear" w:color="auto" w:fill="auto"/>
          </w:tcPr>
          <w:p w14:paraId="1DE4BBE9"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--&gt;</w:t>
            </w:r>
          </w:p>
        </w:tc>
        <w:tc>
          <w:tcPr>
            <w:tcW w:w="2836" w:type="dxa"/>
            <w:shd w:val="clear" w:color="auto" w:fill="auto"/>
          </w:tcPr>
          <w:p w14:paraId="6B099F1A" w14:textId="77777777" w:rsidR="00BB482A" w:rsidRPr="00C31E24" w:rsidRDefault="00BB482A" w:rsidP="00D74F31">
            <w:pPr>
              <w:pStyle w:val="TAL"/>
              <w:keepNext w:val="0"/>
              <w:keepLines w:val="0"/>
              <w:widowControl w:val="0"/>
              <w:tabs>
                <w:tab w:val="center" w:pos="1310"/>
              </w:tabs>
              <w:rPr>
                <w:rFonts w:eastAsia="Calibri"/>
              </w:rPr>
            </w:pPr>
            <w:r w:rsidRPr="00C31E24">
              <w:rPr>
                <w:rFonts w:eastAsia="Calibri"/>
              </w:rPr>
              <w:t>SIP BYE</w:t>
            </w:r>
          </w:p>
        </w:tc>
        <w:tc>
          <w:tcPr>
            <w:tcW w:w="550" w:type="dxa"/>
            <w:shd w:val="clear" w:color="auto" w:fill="auto"/>
          </w:tcPr>
          <w:p w14:paraId="6B2990E5"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3</w:t>
            </w:r>
          </w:p>
        </w:tc>
        <w:tc>
          <w:tcPr>
            <w:tcW w:w="1133" w:type="dxa"/>
            <w:shd w:val="clear" w:color="auto" w:fill="auto"/>
          </w:tcPr>
          <w:p w14:paraId="34A88320"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P</w:t>
            </w:r>
          </w:p>
        </w:tc>
      </w:tr>
      <w:tr w:rsidR="00BB482A" w:rsidRPr="00C31E24" w14:paraId="03D7838C" w14:textId="77777777" w:rsidTr="00D74F31">
        <w:tc>
          <w:tcPr>
            <w:tcW w:w="695" w:type="dxa"/>
            <w:shd w:val="clear" w:color="auto" w:fill="auto"/>
          </w:tcPr>
          <w:p w14:paraId="09A19A39" w14:textId="77777777" w:rsidR="00BB482A" w:rsidRPr="00C31E24" w:rsidRDefault="00BB482A" w:rsidP="00D74F31">
            <w:pPr>
              <w:pStyle w:val="TAC"/>
              <w:keepNext w:val="0"/>
              <w:keepLines w:val="0"/>
              <w:widowControl w:val="0"/>
              <w:rPr>
                <w:rFonts w:eastAsia="Calibri"/>
              </w:rPr>
            </w:pPr>
            <w:r w:rsidRPr="00C31E24">
              <w:rPr>
                <w:rFonts w:eastAsia="Calibri"/>
              </w:rPr>
              <w:t>24</w:t>
            </w:r>
          </w:p>
        </w:tc>
        <w:tc>
          <w:tcPr>
            <w:tcW w:w="3735" w:type="dxa"/>
            <w:shd w:val="clear" w:color="auto" w:fill="auto"/>
          </w:tcPr>
          <w:p w14:paraId="17A6228C" w14:textId="77777777" w:rsidR="00BB482A" w:rsidRPr="00C31E24" w:rsidRDefault="00BB482A" w:rsidP="00D74F31">
            <w:pPr>
              <w:pStyle w:val="TAL"/>
              <w:keepNext w:val="0"/>
              <w:keepLines w:val="0"/>
              <w:widowControl w:val="0"/>
              <w:rPr>
                <w:rFonts w:eastAsia="Calibri"/>
              </w:rPr>
            </w:pPr>
            <w:r w:rsidRPr="00C31E24">
              <w:rPr>
                <w:rFonts w:eastAsia="Calibri"/>
              </w:rPr>
              <w:t>The SS (MCVideo Server) sends a SIP 200 (OK) message to the UE (MCVideo Client) to indicate acceptance to end the Group Call.</w:t>
            </w:r>
          </w:p>
        </w:tc>
        <w:tc>
          <w:tcPr>
            <w:tcW w:w="685" w:type="dxa"/>
            <w:shd w:val="clear" w:color="auto" w:fill="auto"/>
          </w:tcPr>
          <w:p w14:paraId="5B882448"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&lt;--</w:t>
            </w:r>
          </w:p>
        </w:tc>
        <w:tc>
          <w:tcPr>
            <w:tcW w:w="2836" w:type="dxa"/>
            <w:shd w:val="clear" w:color="auto" w:fill="auto"/>
          </w:tcPr>
          <w:p w14:paraId="10E4CCAE" w14:textId="77777777" w:rsidR="00BB482A" w:rsidRPr="00C31E24" w:rsidRDefault="00BB482A" w:rsidP="00D74F31">
            <w:pPr>
              <w:pStyle w:val="TAL"/>
              <w:keepNext w:val="0"/>
              <w:keepLines w:val="0"/>
              <w:widowControl w:val="0"/>
              <w:rPr>
                <w:rFonts w:eastAsia="Calibri"/>
              </w:rPr>
            </w:pPr>
            <w:r w:rsidRPr="00C31E24">
              <w:rPr>
                <w:rFonts w:eastAsia="Calibri"/>
              </w:rPr>
              <w:t>SIP 200 (OK)</w:t>
            </w:r>
          </w:p>
        </w:tc>
        <w:tc>
          <w:tcPr>
            <w:tcW w:w="550" w:type="dxa"/>
            <w:shd w:val="clear" w:color="auto" w:fill="auto"/>
          </w:tcPr>
          <w:p w14:paraId="348CDF9E"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1133" w:type="dxa"/>
            <w:shd w:val="clear" w:color="auto" w:fill="auto"/>
          </w:tcPr>
          <w:p w14:paraId="1B6B70EA"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r>
      <w:tr w:rsidR="00BB482A" w:rsidRPr="00C31E24" w14:paraId="3E1F73DD" w14:textId="77777777" w:rsidTr="00D74F31">
        <w:tc>
          <w:tcPr>
            <w:tcW w:w="695" w:type="dxa"/>
            <w:shd w:val="clear" w:color="auto" w:fill="auto"/>
          </w:tcPr>
          <w:p w14:paraId="7DDE50B9" w14:textId="77777777" w:rsidR="00BB482A" w:rsidRPr="00C31E24" w:rsidRDefault="00BB482A" w:rsidP="00D74F31">
            <w:pPr>
              <w:pStyle w:val="TAC"/>
              <w:keepNext w:val="0"/>
              <w:keepLines w:val="0"/>
              <w:widowControl w:val="0"/>
              <w:rPr>
                <w:rFonts w:eastAsia="Calibri"/>
                <w:szCs w:val="22"/>
              </w:rPr>
            </w:pPr>
            <w:r w:rsidRPr="00C31E24">
              <w:rPr>
                <w:rFonts w:eastAsia="Calibri"/>
                <w:szCs w:val="22"/>
              </w:rPr>
              <w:t>-</w:t>
            </w:r>
          </w:p>
        </w:tc>
        <w:tc>
          <w:tcPr>
            <w:tcW w:w="3735" w:type="dxa"/>
            <w:shd w:val="clear" w:color="auto" w:fill="auto"/>
          </w:tcPr>
          <w:p w14:paraId="54CBB241" w14:textId="77777777" w:rsidR="00BB482A" w:rsidRPr="00C31E24" w:rsidRDefault="00BB482A" w:rsidP="00D74F31">
            <w:pPr>
              <w:pStyle w:val="TAL"/>
              <w:keepNext w:val="0"/>
              <w:keepLines w:val="0"/>
              <w:widowControl w:val="0"/>
              <w:rPr>
                <w:rFonts w:eastAsia="Calibri"/>
              </w:rPr>
            </w:pPr>
            <w:r w:rsidRPr="00C31E24">
              <w:rPr>
                <w:rFonts w:eastAsia="Calibri"/>
              </w:rPr>
              <w:t>EXCEPTION: SS (MCVideo Server) releases the E-UTRA connection.</w:t>
            </w:r>
          </w:p>
        </w:tc>
        <w:tc>
          <w:tcPr>
            <w:tcW w:w="685" w:type="dxa"/>
            <w:shd w:val="clear" w:color="auto" w:fill="auto"/>
          </w:tcPr>
          <w:p w14:paraId="25825AEE"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2836" w:type="dxa"/>
            <w:shd w:val="clear" w:color="auto" w:fill="auto"/>
          </w:tcPr>
          <w:p w14:paraId="14E724D8" w14:textId="77777777" w:rsidR="00BB482A" w:rsidRPr="00C31E24" w:rsidRDefault="00BB482A" w:rsidP="00D74F31">
            <w:pPr>
              <w:pStyle w:val="TAL"/>
              <w:keepNext w:val="0"/>
              <w:keepLines w:val="0"/>
              <w:widowControl w:val="0"/>
              <w:rPr>
                <w:rFonts w:eastAsia="Calibri"/>
              </w:rPr>
            </w:pPr>
            <w:r w:rsidRPr="00C31E24">
              <w:rPr>
                <w:rFonts w:eastAsia="Calibri"/>
              </w:rPr>
              <w:t>-</w:t>
            </w:r>
          </w:p>
        </w:tc>
        <w:tc>
          <w:tcPr>
            <w:tcW w:w="550" w:type="dxa"/>
            <w:shd w:val="clear" w:color="auto" w:fill="auto"/>
          </w:tcPr>
          <w:p w14:paraId="027D37C8"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c>
          <w:tcPr>
            <w:tcW w:w="1133" w:type="dxa"/>
            <w:shd w:val="clear" w:color="auto" w:fill="auto"/>
          </w:tcPr>
          <w:p w14:paraId="18D1A7CF" w14:textId="77777777" w:rsidR="00BB482A" w:rsidRPr="00C31E24" w:rsidRDefault="00BB482A" w:rsidP="00D74F31">
            <w:pPr>
              <w:pStyle w:val="TAC"/>
              <w:keepNext w:val="0"/>
              <w:keepLines w:val="0"/>
              <w:widowControl w:val="0"/>
              <w:jc w:val="left"/>
              <w:rPr>
                <w:rFonts w:eastAsia="Calibri"/>
                <w:szCs w:val="22"/>
              </w:rPr>
            </w:pPr>
            <w:r w:rsidRPr="00C31E24">
              <w:rPr>
                <w:rFonts w:eastAsia="Calibri"/>
                <w:szCs w:val="22"/>
              </w:rPr>
              <w:t>-</w:t>
            </w:r>
          </w:p>
        </w:tc>
      </w:tr>
      <w:tr w:rsidR="00BB482A" w:rsidRPr="00C31E24" w14:paraId="16FF5964" w14:textId="77777777" w:rsidTr="00D74F31">
        <w:tc>
          <w:tcPr>
            <w:tcW w:w="9634" w:type="dxa"/>
            <w:gridSpan w:val="6"/>
            <w:shd w:val="clear" w:color="auto" w:fill="auto"/>
          </w:tcPr>
          <w:p w14:paraId="57ACB096" w14:textId="77777777" w:rsidR="00BB482A" w:rsidRPr="00C31E24" w:rsidRDefault="00BB482A" w:rsidP="00D74F31">
            <w:pPr>
              <w:pStyle w:val="TAC"/>
              <w:keepNext w:val="0"/>
              <w:keepLines w:val="0"/>
              <w:widowControl w:val="0"/>
              <w:jc w:val="left"/>
              <w:rPr>
                <w:rFonts w:eastAsia="Calibri"/>
              </w:rPr>
            </w:pPr>
            <w:r w:rsidRPr="00C31E24">
              <w:rPr>
                <w:rFonts w:eastAsia="Calibri"/>
              </w:rPr>
              <w:t>NOTE 1: This is expected to be done via a suitable implementation dependent MMI.</w:t>
            </w:r>
          </w:p>
        </w:tc>
      </w:tr>
      <w:bookmarkEnd w:id="432"/>
    </w:tbl>
    <w:p w14:paraId="5D14FE35" w14:textId="77777777" w:rsidR="00BB482A" w:rsidRPr="00C31E24" w:rsidRDefault="00BB482A" w:rsidP="00BB482A"/>
    <w:p w14:paraId="09692FE4" w14:textId="77777777" w:rsidR="00BB482A" w:rsidRPr="00C31E24" w:rsidRDefault="00BB482A" w:rsidP="00BB482A">
      <w:pPr>
        <w:pStyle w:val="H6"/>
      </w:pPr>
      <w:r w:rsidRPr="00C31E24">
        <w:t>6.1.1.12.3.3</w:t>
      </w:r>
      <w:r w:rsidRPr="00C31E24">
        <w:tab/>
        <w:t>Specific message contents</w:t>
      </w:r>
    </w:p>
    <w:p w14:paraId="235F023D" w14:textId="77777777" w:rsidR="00BB482A" w:rsidRPr="00C31E24" w:rsidRDefault="00BB482A" w:rsidP="00BB482A">
      <w:pPr>
        <w:pStyle w:val="TH"/>
      </w:pPr>
      <w:r w:rsidRPr="00C31E24">
        <w:t xml:space="preserve">Table 6.1.1.12.3.3-1: SIP INVITE (Step 2, Table 6.1.1.12.3.2-1)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BB482A" w:rsidRPr="00C31E24" w14:paraId="1CE21469" w14:textId="77777777" w:rsidTr="00D74F31">
        <w:trPr>
          <w:tblHeader/>
        </w:trPr>
        <w:tc>
          <w:tcPr>
            <w:tcW w:w="9504" w:type="dxa"/>
            <w:gridSpan w:val="5"/>
          </w:tcPr>
          <w:p w14:paraId="0EE5B1C9" w14:textId="77777777" w:rsidR="00BB482A" w:rsidRPr="00C31E24" w:rsidRDefault="00BB482A" w:rsidP="00D74F31">
            <w:pPr>
              <w:pStyle w:val="TAL"/>
              <w:keepNext w:val="0"/>
              <w:keepLines w:val="0"/>
              <w:widowControl w:val="0"/>
              <w:rPr>
                <w:color w:val="000000"/>
              </w:rPr>
            </w:pPr>
            <w:r w:rsidRPr="00C31E24">
              <w:rPr>
                <w:color w:val="000000"/>
              </w:rPr>
              <w:t>Derivation Path: TS 36.579-1 [2], Table 5.5.2.5.1-1, condition MCVIDEO</w:t>
            </w:r>
          </w:p>
        </w:tc>
      </w:tr>
      <w:tr w:rsidR="00BB482A" w:rsidRPr="00C31E24" w14:paraId="207B34F1" w14:textId="77777777" w:rsidTr="00D74F31">
        <w:trPr>
          <w:tblHeader/>
        </w:trPr>
        <w:tc>
          <w:tcPr>
            <w:tcW w:w="2934" w:type="dxa"/>
          </w:tcPr>
          <w:p w14:paraId="2835AFF3" w14:textId="77777777" w:rsidR="00BB482A" w:rsidRPr="00C31E24" w:rsidRDefault="00BB482A" w:rsidP="00D74F31">
            <w:pPr>
              <w:pStyle w:val="TAH"/>
              <w:keepNext w:val="0"/>
              <w:keepLines w:val="0"/>
              <w:widowControl w:val="0"/>
              <w:rPr>
                <w:color w:val="000000"/>
              </w:rPr>
            </w:pPr>
            <w:r w:rsidRPr="00C31E24">
              <w:rPr>
                <w:color w:val="000000"/>
              </w:rPr>
              <w:t>Information Element</w:t>
            </w:r>
          </w:p>
        </w:tc>
        <w:tc>
          <w:tcPr>
            <w:tcW w:w="1800" w:type="dxa"/>
          </w:tcPr>
          <w:p w14:paraId="2EABD2C6" w14:textId="77777777" w:rsidR="00BB482A" w:rsidRPr="00C31E24" w:rsidRDefault="00BB482A" w:rsidP="00D74F31">
            <w:pPr>
              <w:pStyle w:val="TAH"/>
              <w:keepNext w:val="0"/>
              <w:keepLines w:val="0"/>
              <w:widowControl w:val="0"/>
              <w:rPr>
                <w:color w:val="000000"/>
              </w:rPr>
            </w:pPr>
            <w:r w:rsidRPr="00C31E24">
              <w:rPr>
                <w:color w:val="000000"/>
              </w:rPr>
              <w:t>Value/remark</w:t>
            </w:r>
          </w:p>
        </w:tc>
        <w:tc>
          <w:tcPr>
            <w:tcW w:w="2160" w:type="dxa"/>
            <w:tcBorders>
              <w:bottom w:val="single" w:sz="4" w:space="0" w:color="auto"/>
            </w:tcBorders>
          </w:tcPr>
          <w:p w14:paraId="10C1B313" w14:textId="77777777" w:rsidR="00BB482A" w:rsidRPr="00C31E24" w:rsidRDefault="00BB482A" w:rsidP="00D74F31">
            <w:pPr>
              <w:pStyle w:val="TAH"/>
              <w:keepNext w:val="0"/>
              <w:keepLines w:val="0"/>
              <w:widowControl w:val="0"/>
              <w:rPr>
                <w:color w:val="000000"/>
              </w:rPr>
            </w:pPr>
            <w:r w:rsidRPr="00C31E24">
              <w:rPr>
                <w:color w:val="000000"/>
              </w:rPr>
              <w:t>Comment</w:t>
            </w:r>
          </w:p>
        </w:tc>
        <w:tc>
          <w:tcPr>
            <w:tcW w:w="1440" w:type="dxa"/>
          </w:tcPr>
          <w:p w14:paraId="71FF9BC4" w14:textId="77777777" w:rsidR="00BB482A" w:rsidRPr="00C31E24" w:rsidRDefault="00BB482A" w:rsidP="00D74F31">
            <w:pPr>
              <w:pStyle w:val="TAH"/>
              <w:keepNext w:val="0"/>
              <w:keepLines w:val="0"/>
              <w:widowControl w:val="0"/>
              <w:rPr>
                <w:color w:val="000000"/>
              </w:rPr>
            </w:pPr>
            <w:r w:rsidRPr="00C31E24">
              <w:rPr>
                <w:color w:val="000000"/>
              </w:rPr>
              <w:t>Reference</w:t>
            </w:r>
          </w:p>
        </w:tc>
        <w:tc>
          <w:tcPr>
            <w:tcW w:w="1170" w:type="dxa"/>
          </w:tcPr>
          <w:p w14:paraId="7607B36C" w14:textId="77777777" w:rsidR="00BB482A" w:rsidRPr="00C31E24" w:rsidRDefault="00BB482A" w:rsidP="00D74F31">
            <w:pPr>
              <w:pStyle w:val="TAH"/>
              <w:keepNext w:val="0"/>
              <w:keepLines w:val="0"/>
              <w:widowControl w:val="0"/>
              <w:rPr>
                <w:color w:val="000000"/>
              </w:rPr>
            </w:pPr>
            <w:r w:rsidRPr="00C31E24">
              <w:rPr>
                <w:color w:val="000000"/>
              </w:rPr>
              <w:t>Condition</w:t>
            </w:r>
          </w:p>
        </w:tc>
      </w:tr>
      <w:tr w:rsidR="00BB482A" w:rsidRPr="00C31E24" w14:paraId="155402E5" w14:textId="77777777" w:rsidTr="00D74F31">
        <w:tc>
          <w:tcPr>
            <w:tcW w:w="2934" w:type="dxa"/>
            <w:vAlign w:val="center"/>
          </w:tcPr>
          <w:p w14:paraId="31AABB06" w14:textId="77777777" w:rsidR="00BB482A" w:rsidRPr="00C31E24" w:rsidRDefault="00BB482A" w:rsidP="00D74F31">
            <w:pPr>
              <w:pStyle w:val="TAL"/>
              <w:rPr>
                <w:b/>
                <w:bCs/>
                <w:color w:val="000000"/>
              </w:rPr>
            </w:pPr>
            <w:r w:rsidRPr="00C31E24">
              <w:rPr>
                <w:b/>
                <w:bCs/>
                <w:color w:val="000000"/>
              </w:rPr>
              <w:t>Message-body</w:t>
            </w:r>
          </w:p>
        </w:tc>
        <w:tc>
          <w:tcPr>
            <w:tcW w:w="1800" w:type="dxa"/>
          </w:tcPr>
          <w:p w14:paraId="7DD594DE" w14:textId="77777777" w:rsidR="00BB482A" w:rsidRPr="00C31E24" w:rsidRDefault="00BB482A" w:rsidP="00D74F31">
            <w:pPr>
              <w:pStyle w:val="TAL"/>
              <w:rPr>
                <w:color w:val="000000"/>
              </w:rPr>
            </w:pPr>
          </w:p>
        </w:tc>
        <w:tc>
          <w:tcPr>
            <w:tcW w:w="2160" w:type="dxa"/>
            <w:tcBorders>
              <w:top w:val="single" w:sz="4" w:space="0" w:color="auto"/>
              <w:bottom w:val="single" w:sz="4" w:space="0" w:color="auto"/>
            </w:tcBorders>
          </w:tcPr>
          <w:p w14:paraId="05BCF1A0" w14:textId="77777777" w:rsidR="00BB482A" w:rsidRPr="00C31E24" w:rsidRDefault="00BB482A" w:rsidP="00D74F31">
            <w:pPr>
              <w:pStyle w:val="TAL"/>
              <w:rPr>
                <w:color w:val="000000"/>
              </w:rPr>
            </w:pPr>
          </w:p>
        </w:tc>
        <w:tc>
          <w:tcPr>
            <w:tcW w:w="1440" w:type="dxa"/>
          </w:tcPr>
          <w:p w14:paraId="3C8E4D09" w14:textId="77777777" w:rsidR="00BB482A" w:rsidRPr="00C31E24" w:rsidRDefault="00BB482A" w:rsidP="00D74F31">
            <w:pPr>
              <w:pStyle w:val="TAL"/>
              <w:rPr>
                <w:color w:val="000000"/>
              </w:rPr>
            </w:pPr>
          </w:p>
        </w:tc>
        <w:tc>
          <w:tcPr>
            <w:tcW w:w="1170" w:type="dxa"/>
            <w:vAlign w:val="bottom"/>
          </w:tcPr>
          <w:p w14:paraId="3A2E17CE" w14:textId="77777777" w:rsidR="00BB482A" w:rsidRPr="00C31E24" w:rsidRDefault="00BB482A" w:rsidP="00D74F31">
            <w:pPr>
              <w:pStyle w:val="TAL"/>
              <w:rPr>
                <w:color w:val="000000"/>
              </w:rPr>
            </w:pPr>
          </w:p>
        </w:tc>
      </w:tr>
      <w:tr w:rsidR="00BB482A" w:rsidRPr="00C31E24" w14:paraId="73BE618A" w14:textId="77777777" w:rsidTr="00D74F31">
        <w:tc>
          <w:tcPr>
            <w:tcW w:w="2934" w:type="dxa"/>
            <w:shd w:val="clear" w:color="auto" w:fill="auto"/>
            <w:vAlign w:val="center"/>
          </w:tcPr>
          <w:p w14:paraId="52FFC27D" w14:textId="77777777" w:rsidR="00BB482A" w:rsidRPr="00C31E24" w:rsidRDefault="00BB482A" w:rsidP="00D74F31">
            <w:pPr>
              <w:pStyle w:val="TAL"/>
              <w:rPr>
                <w:color w:val="000000"/>
              </w:rPr>
            </w:pPr>
            <w:r w:rsidRPr="00C31E24">
              <w:rPr>
                <w:color w:val="000000"/>
              </w:rPr>
              <w:t xml:space="preserve">  MIME body part</w:t>
            </w:r>
          </w:p>
        </w:tc>
        <w:tc>
          <w:tcPr>
            <w:tcW w:w="1800" w:type="dxa"/>
            <w:shd w:val="clear" w:color="auto" w:fill="auto"/>
            <w:vAlign w:val="center"/>
          </w:tcPr>
          <w:p w14:paraId="38D51133" w14:textId="77777777" w:rsidR="00BB482A" w:rsidRPr="00C31E24" w:rsidRDefault="00BB482A" w:rsidP="00D74F31">
            <w:pPr>
              <w:pStyle w:val="TAL"/>
              <w:rPr>
                <w:color w:val="000000"/>
              </w:rPr>
            </w:pPr>
          </w:p>
        </w:tc>
        <w:tc>
          <w:tcPr>
            <w:tcW w:w="2160" w:type="dxa"/>
            <w:tcBorders>
              <w:top w:val="single" w:sz="4" w:space="0" w:color="auto"/>
              <w:bottom w:val="single" w:sz="4" w:space="0" w:color="auto"/>
            </w:tcBorders>
            <w:shd w:val="clear" w:color="auto" w:fill="auto"/>
          </w:tcPr>
          <w:p w14:paraId="6101988F" w14:textId="77777777" w:rsidR="00BB482A" w:rsidRPr="00C31E24" w:rsidRDefault="00BB482A" w:rsidP="00D74F31">
            <w:pPr>
              <w:pStyle w:val="TAL"/>
              <w:rPr>
                <w:color w:val="000000"/>
              </w:rPr>
            </w:pPr>
            <w:r w:rsidRPr="00C31E24">
              <w:rPr>
                <w:color w:val="000000"/>
              </w:rPr>
              <w:t>MCVideo Info</w:t>
            </w:r>
          </w:p>
        </w:tc>
        <w:tc>
          <w:tcPr>
            <w:tcW w:w="1440" w:type="dxa"/>
            <w:shd w:val="clear" w:color="auto" w:fill="auto"/>
          </w:tcPr>
          <w:p w14:paraId="15468749" w14:textId="77777777" w:rsidR="00BB482A" w:rsidRPr="00C31E24" w:rsidRDefault="00BB482A" w:rsidP="00D74F31">
            <w:pPr>
              <w:pStyle w:val="TAL"/>
              <w:rPr>
                <w:color w:val="000000"/>
              </w:rPr>
            </w:pPr>
          </w:p>
        </w:tc>
        <w:tc>
          <w:tcPr>
            <w:tcW w:w="1170" w:type="dxa"/>
            <w:shd w:val="clear" w:color="auto" w:fill="auto"/>
            <w:vAlign w:val="bottom"/>
          </w:tcPr>
          <w:p w14:paraId="4DC0AD1F" w14:textId="77777777" w:rsidR="00BB482A" w:rsidRPr="00C31E24" w:rsidRDefault="00BB482A" w:rsidP="00D74F31">
            <w:pPr>
              <w:pStyle w:val="TAL"/>
              <w:rPr>
                <w:color w:val="000000"/>
              </w:rPr>
            </w:pPr>
          </w:p>
        </w:tc>
      </w:tr>
      <w:tr w:rsidR="00BB482A" w:rsidRPr="00C31E24" w14:paraId="32B7563F" w14:textId="77777777" w:rsidTr="00D74F31">
        <w:tc>
          <w:tcPr>
            <w:tcW w:w="2934" w:type="dxa"/>
            <w:shd w:val="clear" w:color="auto" w:fill="auto"/>
            <w:vAlign w:val="center"/>
          </w:tcPr>
          <w:p w14:paraId="69B0DED2" w14:textId="77777777" w:rsidR="00BB482A" w:rsidRPr="00C31E24" w:rsidRDefault="00BB482A" w:rsidP="00D74F31">
            <w:pPr>
              <w:pStyle w:val="TAL"/>
              <w:rPr>
                <w:color w:val="000000"/>
              </w:rPr>
            </w:pPr>
            <w:r w:rsidRPr="00C31E24">
              <w:rPr>
                <w:color w:val="000000"/>
              </w:rPr>
              <w:t xml:space="preserve">    MIME-part-headers</w:t>
            </w:r>
          </w:p>
        </w:tc>
        <w:tc>
          <w:tcPr>
            <w:tcW w:w="1800" w:type="dxa"/>
            <w:shd w:val="clear" w:color="auto" w:fill="auto"/>
            <w:vAlign w:val="center"/>
          </w:tcPr>
          <w:p w14:paraId="41610983" w14:textId="77777777" w:rsidR="00BB482A" w:rsidRPr="00C31E24" w:rsidRDefault="00BB482A" w:rsidP="00D74F31">
            <w:pPr>
              <w:pStyle w:val="TAL"/>
              <w:rPr>
                <w:color w:val="000000"/>
              </w:rPr>
            </w:pPr>
          </w:p>
        </w:tc>
        <w:tc>
          <w:tcPr>
            <w:tcW w:w="2160" w:type="dxa"/>
            <w:tcBorders>
              <w:top w:val="single" w:sz="4" w:space="0" w:color="auto"/>
              <w:bottom w:val="single" w:sz="4" w:space="0" w:color="auto"/>
            </w:tcBorders>
            <w:shd w:val="clear" w:color="auto" w:fill="auto"/>
          </w:tcPr>
          <w:p w14:paraId="42B6BDA8" w14:textId="77777777" w:rsidR="00BB482A" w:rsidRPr="00C31E24" w:rsidRDefault="00BB482A" w:rsidP="00D74F31">
            <w:pPr>
              <w:pStyle w:val="TAL"/>
              <w:rPr>
                <w:color w:val="000000"/>
              </w:rPr>
            </w:pPr>
          </w:p>
        </w:tc>
        <w:tc>
          <w:tcPr>
            <w:tcW w:w="1440" w:type="dxa"/>
            <w:shd w:val="clear" w:color="auto" w:fill="auto"/>
          </w:tcPr>
          <w:p w14:paraId="7796B26A" w14:textId="77777777" w:rsidR="00BB482A" w:rsidRPr="00C31E24" w:rsidRDefault="00BB482A" w:rsidP="00D74F31">
            <w:pPr>
              <w:pStyle w:val="TAL"/>
              <w:rPr>
                <w:color w:val="000000"/>
              </w:rPr>
            </w:pPr>
          </w:p>
        </w:tc>
        <w:tc>
          <w:tcPr>
            <w:tcW w:w="1170" w:type="dxa"/>
            <w:shd w:val="clear" w:color="auto" w:fill="auto"/>
            <w:vAlign w:val="bottom"/>
          </w:tcPr>
          <w:p w14:paraId="6B478B49" w14:textId="77777777" w:rsidR="00BB482A" w:rsidRPr="00C31E24" w:rsidRDefault="00BB482A" w:rsidP="00D74F31">
            <w:pPr>
              <w:pStyle w:val="TAL"/>
              <w:rPr>
                <w:color w:val="000000"/>
              </w:rPr>
            </w:pPr>
          </w:p>
        </w:tc>
      </w:tr>
      <w:tr w:rsidR="00BB482A" w:rsidRPr="00C31E24" w14:paraId="72774FB3" w14:textId="77777777" w:rsidTr="00D74F31">
        <w:tc>
          <w:tcPr>
            <w:tcW w:w="2934" w:type="dxa"/>
            <w:shd w:val="clear" w:color="auto" w:fill="auto"/>
            <w:vAlign w:val="center"/>
          </w:tcPr>
          <w:p w14:paraId="3E7489ED" w14:textId="77777777" w:rsidR="00BB482A" w:rsidRPr="00C31E24" w:rsidRDefault="00BB482A" w:rsidP="00D74F31">
            <w:pPr>
              <w:pStyle w:val="TAL"/>
              <w:rPr>
                <w:b/>
                <w:color w:val="000000"/>
              </w:rPr>
            </w:pPr>
            <w:r w:rsidRPr="00C31E24">
              <w:rPr>
                <w:color w:val="000000"/>
              </w:rPr>
              <w:t xml:space="preserve">    MIME-part-body</w:t>
            </w:r>
          </w:p>
        </w:tc>
        <w:tc>
          <w:tcPr>
            <w:tcW w:w="1800" w:type="dxa"/>
            <w:shd w:val="clear" w:color="auto" w:fill="auto"/>
          </w:tcPr>
          <w:p w14:paraId="17DC172D" w14:textId="77777777" w:rsidR="00BB482A" w:rsidRPr="00C31E24" w:rsidRDefault="00BB482A" w:rsidP="00D74F31">
            <w:pPr>
              <w:pStyle w:val="TAL"/>
              <w:rPr>
                <w:color w:val="000000"/>
              </w:rPr>
            </w:pPr>
            <w:r w:rsidRPr="00C31E24">
              <w:rPr>
                <w:color w:val="000000"/>
              </w:rPr>
              <w:t>MCVideo-Info as described in Table 6.1.1.1.3.3-2</w:t>
            </w:r>
          </w:p>
        </w:tc>
        <w:tc>
          <w:tcPr>
            <w:tcW w:w="2160" w:type="dxa"/>
            <w:tcBorders>
              <w:top w:val="single" w:sz="4" w:space="0" w:color="auto"/>
              <w:bottom w:val="single" w:sz="4" w:space="0" w:color="auto"/>
            </w:tcBorders>
            <w:shd w:val="clear" w:color="auto" w:fill="auto"/>
          </w:tcPr>
          <w:p w14:paraId="7171D729" w14:textId="77777777" w:rsidR="00BB482A" w:rsidRPr="00C31E24" w:rsidRDefault="00BB482A" w:rsidP="00D74F31">
            <w:pPr>
              <w:pStyle w:val="TAL"/>
              <w:rPr>
                <w:color w:val="000000"/>
              </w:rPr>
            </w:pPr>
          </w:p>
        </w:tc>
        <w:tc>
          <w:tcPr>
            <w:tcW w:w="1440" w:type="dxa"/>
            <w:shd w:val="clear" w:color="auto" w:fill="auto"/>
          </w:tcPr>
          <w:p w14:paraId="37583A7A" w14:textId="77777777" w:rsidR="00BB482A" w:rsidRPr="00C31E24" w:rsidRDefault="00BB482A" w:rsidP="00D74F31">
            <w:pPr>
              <w:pStyle w:val="TAL"/>
              <w:rPr>
                <w:color w:val="000000"/>
              </w:rPr>
            </w:pPr>
          </w:p>
        </w:tc>
        <w:tc>
          <w:tcPr>
            <w:tcW w:w="1170" w:type="dxa"/>
            <w:shd w:val="clear" w:color="auto" w:fill="auto"/>
            <w:vAlign w:val="bottom"/>
          </w:tcPr>
          <w:p w14:paraId="4EC83A74" w14:textId="77777777" w:rsidR="00BB482A" w:rsidRPr="00C31E24" w:rsidRDefault="00BB482A" w:rsidP="00D74F31">
            <w:pPr>
              <w:pStyle w:val="TAL"/>
              <w:rPr>
                <w:color w:val="000000"/>
              </w:rPr>
            </w:pPr>
          </w:p>
        </w:tc>
      </w:tr>
    </w:tbl>
    <w:p w14:paraId="663984E1" w14:textId="77777777" w:rsidR="00BB482A" w:rsidRPr="00C31E24" w:rsidRDefault="00BB482A" w:rsidP="00BB482A"/>
    <w:p w14:paraId="47AB9982" w14:textId="77777777" w:rsidR="00BB482A" w:rsidRPr="00C31E24" w:rsidRDefault="00BB482A" w:rsidP="00BB482A">
      <w:pPr>
        <w:pStyle w:val="TH"/>
      </w:pPr>
      <w:r w:rsidRPr="00C31E24">
        <w:t>Table 6.1.1.12.3.3-2: MCVideo-Info in SIP INVITE (Table 6.1.1.12.3.3-1)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B482A" w:rsidRPr="00C31E24" w14:paraId="5FB4B8FE" w14:textId="77777777" w:rsidTr="00D74F31">
        <w:trPr>
          <w:tblHeader/>
        </w:trPr>
        <w:tc>
          <w:tcPr>
            <w:tcW w:w="9531" w:type="dxa"/>
          </w:tcPr>
          <w:p w14:paraId="1D2CEE0A" w14:textId="77777777" w:rsidR="00BB482A" w:rsidRPr="00C31E24" w:rsidRDefault="00BB482A" w:rsidP="00D74F31">
            <w:pPr>
              <w:pStyle w:val="TAL"/>
              <w:keepNext w:val="0"/>
              <w:keepLines w:val="0"/>
              <w:widowControl w:val="0"/>
              <w:rPr>
                <w:color w:val="000000"/>
              </w:rPr>
            </w:pPr>
            <w:r w:rsidRPr="00C31E24">
              <w:rPr>
                <w:color w:val="000000"/>
              </w:rPr>
              <w:t>Derivation Path: TS 36.579-1 [2], Table 5.5.3.2.1-2, condition GROUP-CALL</w:t>
            </w:r>
          </w:p>
        </w:tc>
      </w:tr>
    </w:tbl>
    <w:p w14:paraId="3329CD6E" w14:textId="77777777" w:rsidR="00BB482A" w:rsidRPr="00C31E24" w:rsidRDefault="00BB482A" w:rsidP="00BB482A"/>
    <w:p w14:paraId="65BAB0AD" w14:textId="77777777" w:rsidR="00BB482A" w:rsidRPr="00C31E24" w:rsidRDefault="00BB482A" w:rsidP="00BB482A">
      <w:pPr>
        <w:pStyle w:val="TH"/>
      </w:pPr>
      <w:r w:rsidRPr="00C31E24">
        <w:t>Table 6.1.1.12.3.3-3: SIP 200 (OK) (Step 4, Table 6.1.1.12.3.2-1)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482A" w:rsidRPr="00C31E24" w14:paraId="418EFCC9" w14:textId="77777777" w:rsidTr="00D74F31">
        <w:trPr>
          <w:tblHeader/>
        </w:trPr>
        <w:tc>
          <w:tcPr>
            <w:tcW w:w="9639" w:type="dxa"/>
            <w:gridSpan w:val="5"/>
          </w:tcPr>
          <w:p w14:paraId="4618D422" w14:textId="77777777" w:rsidR="00BB482A" w:rsidRPr="00C31E24" w:rsidRDefault="00BB482A" w:rsidP="00D74F31">
            <w:pPr>
              <w:pStyle w:val="TAL"/>
              <w:keepNext w:val="0"/>
              <w:keepLines w:val="0"/>
              <w:widowControl w:val="0"/>
              <w:rPr>
                <w:rFonts w:cs="Arial"/>
                <w:szCs w:val="18"/>
              </w:rPr>
            </w:pPr>
            <w:r w:rsidRPr="00C31E24">
              <w:rPr>
                <w:rFonts w:cs="Arial"/>
                <w:szCs w:val="18"/>
              </w:rPr>
              <w:t>Derivation Path: RFC 3261 [22], Table 5.5.2.17.1.2-1, Conditions MCVIDEO, INVITE-RSP, GROUP CALL</w:t>
            </w:r>
          </w:p>
        </w:tc>
      </w:tr>
      <w:tr w:rsidR="00BB482A" w:rsidRPr="00C31E24" w14:paraId="7D67F09F" w14:textId="77777777" w:rsidTr="00D74F31">
        <w:trPr>
          <w:tblHeader/>
        </w:trPr>
        <w:tc>
          <w:tcPr>
            <w:tcW w:w="2835" w:type="dxa"/>
          </w:tcPr>
          <w:p w14:paraId="25847C18" w14:textId="77777777" w:rsidR="00BB482A" w:rsidRPr="00C31E24" w:rsidRDefault="00BB482A" w:rsidP="00D74F31">
            <w:pPr>
              <w:pStyle w:val="TAH"/>
              <w:keepNext w:val="0"/>
              <w:keepLines w:val="0"/>
              <w:widowControl w:val="0"/>
              <w:rPr>
                <w:bCs/>
              </w:rPr>
            </w:pPr>
            <w:r w:rsidRPr="00C31E24">
              <w:rPr>
                <w:bCs/>
              </w:rPr>
              <w:t>Information Element</w:t>
            </w:r>
          </w:p>
        </w:tc>
        <w:tc>
          <w:tcPr>
            <w:tcW w:w="2126" w:type="dxa"/>
          </w:tcPr>
          <w:p w14:paraId="66996CB9" w14:textId="77777777" w:rsidR="00BB482A" w:rsidRPr="00C31E24" w:rsidRDefault="00BB482A" w:rsidP="00D74F31">
            <w:pPr>
              <w:pStyle w:val="TAH"/>
              <w:keepNext w:val="0"/>
              <w:keepLines w:val="0"/>
              <w:widowControl w:val="0"/>
              <w:rPr>
                <w:bCs/>
              </w:rPr>
            </w:pPr>
            <w:r w:rsidRPr="00C31E24">
              <w:rPr>
                <w:bCs/>
              </w:rPr>
              <w:t>Value/remark</w:t>
            </w:r>
          </w:p>
        </w:tc>
        <w:tc>
          <w:tcPr>
            <w:tcW w:w="2126" w:type="dxa"/>
            <w:tcBorders>
              <w:bottom w:val="single" w:sz="4" w:space="0" w:color="auto"/>
            </w:tcBorders>
          </w:tcPr>
          <w:p w14:paraId="26ECE467" w14:textId="77777777" w:rsidR="00BB482A" w:rsidRPr="00C31E24" w:rsidRDefault="00BB482A" w:rsidP="00D74F31">
            <w:pPr>
              <w:pStyle w:val="TAH"/>
              <w:keepNext w:val="0"/>
              <w:keepLines w:val="0"/>
              <w:widowControl w:val="0"/>
              <w:rPr>
                <w:bCs/>
              </w:rPr>
            </w:pPr>
            <w:r w:rsidRPr="00C31E24">
              <w:rPr>
                <w:bCs/>
              </w:rPr>
              <w:t>Comment</w:t>
            </w:r>
          </w:p>
        </w:tc>
        <w:tc>
          <w:tcPr>
            <w:tcW w:w="1418" w:type="dxa"/>
          </w:tcPr>
          <w:p w14:paraId="69030C2C" w14:textId="77777777" w:rsidR="00BB482A" w:rsidRPr="00C31E24" w:rsidRDefault="00BB482A" w:rsidP="00D74F31">
            <w:pPr>
              <w:pStyle w:val="TAH"/>
              <w:keepNext w:val="0"/>
              <w:keepLines w:val="0"/>
              <w:widowControl w:val="0"/>
              <w:rPr>
                <w:bCs/>
              </w:rPr>
            </w:pPr>
            <w:r w:rsidRPr="00C31E24">
              <w:rPr>
                <w:bCs/>
              </w:rPr>
              <w:t>Reference</w:t>
            </w:r>
          </w:p>
        </w:tc>
        <w:tc>
          <w:tcPr>
            <w:tcW w:w="1134" w:type="dxa"/>
          </w:tcPr>
          <w:p w14:paraId="34F6DC23" w14:textId="77777777" w:rsidR="00BB482A" w:rsidRPr="00C31E24" w:rsidRDefault="00BB482A" w:rsidP="00D74F31">
            <w:pPr>
              <w:pStyle w:val="TAH"/>
              <w:keepNext w:val="0"/>
              <w:keepLines w:val="0"/>
              <w:widowControl w:val="0"/>
              <w:rPr>
                <w:bCs/>
              </w:rPr>
            </w:pPr>
            <w:r w:rsidRPr="00C31E24">
              <w:rPr>
                <w:bCs/>
              </w:rPr>
              <w:t>Condition</w:t>
            </w:r>
          </w:p>
        </w:tc>
      </w:tr>
      <w:tr w:rsidR="00BB482A" w:rsidRPr="00C31E24" w14:paraId="10E53108" w14:textId="77777777" w:rsidTr="00D74F31">
        <w:tc>
          <w:tcPr>
            <w:tcW w:w="2835" w:type="dxa"/>
            <w:shd w:val="clear" w:color="auto" w:fill="auto"/>
          </w:tcPr>
          <w:p w14:paraId="1786EFA9" w14:textId="77777777" w:rsidR="00BB482A" w:rsidRPr="00C31E24" w:rsidRDefault="00BB482A" w:rsidP="00D74F31">
            <w:pPr>
              <w:pStyle w:val="TAL"/>
              <w:keepNext w:val="0"/>
              <w:keepLines w:val="0"/>
              <w:widowControl w:val="0"/>
              <w:rPr>
                <w:rFonts w:cs="Arial"/>
                <w:bCs/>
                <w:szCs w:val="18"/>
              </w:rPr>
            </w:pPr>
            <w:r w:rsidRPr="00C31E24">
              <w:rPr>
                <w:rFonts w:cs="Arial"/>
                <w:b/>
                <w:bCs/>
                <w:szCs w:val="18"/>
              </w:rPr>
              <w:t>Contact</w:t>
            </w:r>
          </w:p>
        </w:tc>
        <w:tc>
          <w:tcPr>
            <w:tcW w:w="2126" w:type="dxa"/>
            <w:shd w:val="clear" w:color="auto" w:fill="auto"/>
          </w:tcPr>
          <w:p w14:paraId="2EA4EF73" w14:textId="77777777" w:rsidR="00BB482A" w:rsidRPr="00C31E24" w:rsidRDefault="00BB482A" w:rsidP="00D74F31">
            <w:pPr>
              <w:pStyle w:val="TAL"/>
              <w:keepNext w:val="0"/>
              <w:keepLines w:val="0"/>
              <w:widowControl w:val="0"/>
            </w:pPr>
          </w:p>
        </w:tc>
        <w:tc>
          <w:tcPr>
            <w:tcW w:w="2126" w:type="dxa"/>
            <w:tcBorders>
              <w:bottom w:val="single" w:sz="4" w:space="0" w:color="auto"/>
            </w:tcBorders>
            <w:shd w:val="clear" w:color="auto" w:fill="auto"/>
          </w:tcPr>
          <w:p w14:paraId="0882EC71" w14:textId="77777777" w:rsidR="00BB482A" w:rsidRPr="00C31E24" w:rsidRDefault="00BB482A" w:rsidP="00D74F31">
            <w:pPr>
              <w:pStyle w:val="TAL"/>
              <w:keepNext w:val="0"/>
              <w:keepLines w:val="0"/>
              <w:widowControl w:val="0"/>
            </w:pPr>
          </w:p>
        </w:tc>
        <w:tc>
          <w:tcPr>
            <w:tcW w:w="1418" w:type="dxa"/>
            <w:shd w:val="clear" w:color="auto" w:fill="auto"/>
          </w:tcPr>
          <w:p w14:paraId="21B5607A" w14:textId="77777777" w:rsidR="00BB482A" w:rsidRPr="00C31E24" w:rsidRDefault="00BB482A" w:rsidP="00D74F31">
            <w:pPr>
              <w:pStyle w:val="TAL"/>
              <w:keepNext w:val="0"/>
              <w:keepLines w:val="0"/>
              <w:widowControl w:val="0"/>
            </w:pPr>
          </w:p>
        </w:tc>
        <w:tc>
          <w:tcPr>
            <w:tcW w:w="1134" w:type="dxa"/>
            <w:shd w:val="clear" w:color="auto" w:fill="auto"/>
          </w:tcPr>
          <w:p w14:paraId="4642EF5A" w14:textId="77777777" w:rsidR="00BB482A" w:rsidRPr="00C31E24" w:rsidRDefault="00BB482A" w:rsidP="00D74F31">
            <w:pPr>
              <w:pStyle w:val="TAL"/>
              <w:keepNext w:val="0"/>
              <w:keepLines w:val="0"/>
              <w:widowControl w:val="0"/>
            </w:pPr>
            <w:r w:rsidRPr="00C31E24">
              <w:t>REGISTER-RSP</w:t>
            </w:r>
          </w:p>
        </w:tc>
      </w:tr>
      <w:tr w:rsidR="00BB482A" w:rsidRPr="00C31E24" w14:paraId="03957773" w14:textId="77777777" w:rsidTr="00D74F31">
        <w:tc>
          <w:tcPr>
            <w:tcW w:w="2835" w:type="dxa"/>
            <w:tcBorders>
              <w:bottom w:val="nil"/>
            </w:tcBorders>
            <w:shd w:val="clear" w:color="auto" w:fill="auto"/>
          </w:tcPr>
          <w:p w14:paraId="4396B182" w14:textId="77777777" w:rsidR="00BB482A" w:rsidRPr="00C31E24" w:rsidRDefault="00BB482A" w:rsidP="00D74F31">
            <w:pPr>
              <w:pStyle w:val="TAL"/>
              <w:keepNext w:val="0"/>
              <w:keepLines w:val="0"/>
              <w:widowControl w:val="0"/>
              <w:rPr>
                <w:rFonts w:cs="Arial"/>
                <w:bCs/>
                <w:szCs w:val="18"/>
              </w:rPr>
            </w:pPr>
            <w:r w:rsidRPr="00C31E24">
              <w:rPr>
                <w:rFonts w:cs="Arial"/>
                <w:bCs/>
                <w:szCs w:val="18"/>
              </w:rPr>
              <w:t xml:space="preserve">  feature-param</w:t>
            </w:r>
          </w:p>
        </w:tc>
        <w:tc>
          <w:tcPr>
            <w:tcW w:w="6804" w:type="dxa"/>
            <w:gridSpan w:val="4"/>
            <w:vMerge w:val="restart"/>
            <w:shd w:val="clear" w:color="auto" w:fill="auto"/>
          </w:tcPr>
          <w:p w14:paraId="0724AB83" w14:textId="77777777" w:rsidR="00BB482A" w:rsidRPr="00C31E24" w:rsidRDefault="00BB482A" w:rsidP="00D74F31">
            <w:pPr>
              <w:widowControl w:val="0"/>
              <w:spacing w:after="0"/>
              <w:rPr>
                <w:rFonts w:ascii="Arial" w:hAnsi="Arial"/>
                <w:bCs/>
                <w:sz w:val="18"/>
              </w:rPr>
            </w:pPr>
            <w:r w:rsidRPr="00C31E24">
              <w:rPr>
                <w:rFonts w:ascii="Arial" w:hAnsi="Arial"/>
                <w:bCs/>
                <w:sz w:val="18"/>
              </w:rPr>
              <w:t>"+g.3gpp.mcvideo"</w:t>
            </w:r>
          </w:p>
          <w:p w14:paraId="24D4678E" w14:textId="77777777" w:rsidR="00BB482A" w:rsidRPr="00C31E24" w:rsidRDefault="00BB482A" w:rsidP="00D74F31">
            <w:pPr>
              <w:widowControl w:val="0"/>
              <w:spacing w:after="0"/>
            </w:pPr>
            <w:r w:rsidRPr="00C31E24">
              <w:rPr>
                <w:rFonts w:ascii="Arial" w:hAnsi="Arial"/>
                <w:sz w:val="18"/>
              </w:rPr>
              <w:t>MCVIDEO</w:t>
            </w:r>
          </w:p>
        </w:tc>
      </w:tr>
      <w:tr w:rsidR="00BB482A" w:rsidRPr="00C31E24" w14:paraId="7C2D68F3" w14:textId="77777777" w:rsidTr="00D74F31">
        <w:tc>
          <w:tcPr>
            <w:tcW w:w="2835" w:type="dxa"/>
            <w:tcBorders>
              <w:top w:val="nil"/>
              <w:bottom w:val="nil"/>
            </w:tcBorders>
            <w:shd w:val="clear" w:color="auto" w:fill="auto"/>
          </w:tcPr>
          <w:p w14:paraId="1814277C" w14:textId="77777777" w:rsidR="00BB482A" w:rsidRPr="00C31E24" w:rsidRDefault="00BB482A" w:rsidP="00D74F31">
            <w:pPr>
              <w:widowControl w:val="0"/>
              <w:spacing w:after="0"/>
              <w:rPr>
                <w:rFonts w:ascii="Arial" w:hAnsi="Arial" w:cs="Arial"/>
                <w:bCs/>
                <w:sz w:val="18"/>
                <w:szCs w:val="18"/>
              </w:rPr>
            </w:pPr>
          </w:p>
        </w:tc>
        <w:tc>
          <w:tcPr>
            <w:tcW w:w="6804" w:type="dxa"/>
            <w:gridSpan w:val="4"/>
            <w:vMerge/>
            <w:shd w:val="clear" w:color="auto" w:fill="auto"/>
          </w:tcPr>
          <w:p w14:paraId="583B7612" w14:textId="77777777" w:rsidR="00BB482A" w:rsidRPr="00C31E24" w:rsidRDefault="00BB482A" w:rsidP="00D74F31">
            <w:pPr>
              <w:widowControl w:val="0"/>
              <w:spacing w:after="0"/>
              <w:rPr>
                <w:rFonts w:ascii="Arial" w:hAnsi="Arial"/>
                <w:sz w:val="18"/>
              </w:rPr>
            </w:pPr>
          </w:p>
        </w:tc>
      </w:tr>
      <w:tr w:rsidR="00BB482A" w:rsidRPr="00C31E24" w14:paraId="39780397" w14:textId="77777777" w:rsidTr="00D74F31">
        <w:tc>
          <w:tcPr>
            <w:tcW w:w="2835" w:type="dxa"/>
            <w:tcBorders>
              <w:top w:val="nil"/>
            </w:tcBorders>
            <w:shd w:val="clear" w:color="auto" w:fill="auto"/>
          </w:tcPr>
          <w:p w14:paraId="75203F5D" w14:textId="77777777" w:rsidR="00BB482A" w:rsidRPr="00C31E24" w:rsidRDefault="00BB482A" w:rsidP="00D74F31">
            <w:pPr>
              <w:widowControl w:val="0"/>
              <w:spacing w:after="0"/>
              <w:rPr>
                <w:rFonts w:ascii="Arial" w:hAnsi="Arial" w:cs="Arial"/>
                <w:bCs/>
                <w:sz w:val="18"/>
                <w:szCs w:val="18"/>
              </w:rPr>
            </w:pPr>
          </w:p>
        </w:tc>
        <w:tc>
          <w:tcPr>
            <w:tcW w:w="6804" w:type="dxa"/>
            <w:gridSpan w:val="4"/>
            <w:vMerge/>
            <w:shd w:val="clear" w:color="auto" w:fill="auto"/>
          </w:tcPr>
          <w:p w14:paraId="712BD42F" w14:textId="77777777" w:rsidR="00BB482A" w:rsidRPr="00C31E24" w:rsidRDefault="00BB482A" w:rsidP="00D74F31">
            <w:pPr>
              <w:widowControl w:val="0"/>
              <w:spacing w:after="0"/>
              <w:rPr>
                <w:rFonts w:ascii="Arial" w:hAnsi="Arial"/>
                <w:sz w:val="18"/>
              </w:rPr>
            </w:pPr>
          </w:p>
        </w:tc>
      </w:tr>
      <w:tr w:rsidR="00BB482A" w:rsidRPr="00C31E24" w14:paraId="209A60FE" w14:textId="77777777" w:rsidTr="00D74F31">
        <w:tc>
          <w:tcPr>
            <w:tcW w:w="2835" w:type="dxa"/>
            <w:shd w:val="clear" w:color="auto" w:fill="auto"/>
          </w:tcPr>
          <w:p w14:paraId="4C2E7CB7" w14:textId="77777777" w:rsidR="00BB482A" w:rsidRPr="00C31E24" w:rsidRDefault="00BB482A" w:rsidP="00D74F31">
            <w:pPr>
              <w:pStyle w:val="TAL"/>
              <w:keepNext w:val="0"/>
              <w:keepLines w:val="0"/>
              <w:widowControl w:val="0"/>
              <w:rPr>
                <w:rFonts w:cs="Arial"/>
                <w:bCs/>
                <w:szCs w:val="18"/>
              </w:rPr>
            </w:pPr>
            <w:r w:rsidRPr="00C31E24">
              <w:rPr>
                <w:rFonts w:cs="Arial"/>
                <w:bCs/>
                <w:szCs w:val="18"/>
              </w:rPr>
              <w:t xml:space="preserve">  expires</w:t>
            </w:r>
          </w:p>
        </w:tc>
        <w:tc>
          <w:tcPr>
            <w:tcW w:w="2126" w:type="dxa"/>
            <w:shd w:val="clear" w:color="auto" w:fill="auto"/>
          </w:tcPr>
          <w:p w14:paraId="2E734F8C" w14:textId="77777777" w:rsidR="00BB482A" w:rsidRPr="00C31E24" w:rsidRDefault="00BB482A" w:rsidP="00D74F31">
            <w:pPr>
              <w:pStyle w:val="TAL"/>
              <w:keepNext w:val="0"/>
              <w:keepLines w:val="0"/>
              <w:widowControl w:val="0"/>
              <w:rPr>
                <w:bCs/>
              </w:rPr>
            </w:pPr>
            <w:r w:rsidRPr="00C31E24">
              <w:rPr>
                <w:bCs/>
              </w:rPr>
              <w:t>"600000"</w:t>
            </w:r>
          </w:p>
        </w:tc>
        <w:tc>
          <w:tcPr>
            <w:tcW w:w="2126" w:type="dxa"/>
            <w:tcBorders>
              <w:top w:val="single" w:sz="4" w:space="0" w:color="auto"/>
              <w:bottom w:val="single" w:sz="4" w:space="0" w:color="auto"/>
            </w:tcBorders>
            <w:shd w:val="clear" w:color="auto" w:fill="auto"/>
          </w:tcPr>
          <w:p w14:paraId="18BF8A40" w14:textId="77777777" w:rsidR="00BB482A" w:rsidRPr="00C31E24" w:rsidRDefault="00BB482A" w:rsidP="00D74F31">
            <w:pPr>
              <w:pStyle w:val="TAL"/>
              <w:keepNext w:val="0"/>
              <w:keepLines w:val="0"/>
              <w:widowControl w:val="0"/>
            </w:pPr>
          </w:p>
        </w:tc>
        <w:tc>
          <w:tcPr>
            <w:tcW w:w="1418" w:type="dxa"/>
            <w:shd w:val="clear" w:color="auto" w:fill="auto"/>
          </w:tcPr>
          <w:p w14:paraId="07276B4E" w14:textId="77777777" w:rsidR="00BB482A" w:rsidRPr="00C31E24" w:rsidRDefault="00BB482A" w:rsidP="00D74F31">
            <w:pPr>
              <w:pStyle w:val="TAL"/>
              <w:keepNext w:val="0"/>
              <w:keepLines w:val="0"/>
              <w:widowControl w:val="0"/>
            </w:pPr>
          </w:p>
        </w:tc>
        <w:tc>
          <w:tcPr>
            <w:tcW w:w="1134" w:type="dxa"/>
            <w:shd w:val="clear" w:color="auto" w:fill="auto"/>
          </w:tcPr>
          <w:p w14:paraId="0E4C4FB4" w14:textId="77777777" w:rsidR="00BB482A" w:rsidRPr="00C31E24" w:rsidRDefault="00BB482A" w:rsidP="00D74F31">
            <w:pPr>
              <w:pStyle w:val="TAL"/>
              <w:keepNext w:val="0"/>
              <w:keepLines w:val="0"/>
              <w:widowControl w:val="0"/>
            </w:pPr>
          </w:p>
        </w:tc>
      </w:tr>
      <w:tr w:rsidR="00BB482A" w:rsidRPr="00C31E24" w14:paraId="35580751" w14:textId="77777777" w:rsidTr="00D74F31">
        <w:tc>
          <w:tcPr>
            <w:tcW w:w="2835" w:type="dxa"/>
            <w:tcBorders>
              <w:top w:val="single" w:sz="4" w:space="0" w:color="auto"/>
              <w:left w:val="single" w:sz="4" w:space="0" w:color="auto"/>
              <w:bottom w:val="single" w:sz="4" w:space="0" w:color="auto"/>
              <w:right w:val="single" w:sz="4" w:space="0" w:color="auto"/>
            </w:tcBorders>
            <w:shd w:val="clear" w:color="auto" w:fill="auto"/>
          </w:tcPr>
          <w:p w14:paraId="5D87B761" w14:textId="77777777" w:rsidR="00BB482A" w:rsidRPr="00C31E24" w:rsidRDefault="00BB482A" w:rsidP="00D74F31">
            <w:pPr>
              <w:pStyle w:val="TAL"/>
              <w:keepNext w:val="0"/>
              <w:keepLines w:val="0"/>
              <w:widowControl w:val="0"/>
              <w:rPr>
                <w:rFonts w:cs="Arial"/>
                <w:b/>
                <w:bCs/>
                <w:szCs w:val="18"/>
              </w:rPr>
            </w:pPr>
            <w:r w:rsidRPr="00C31E24">
              <w:rPr>
                <w:rFonts w:cs="Arial"/>
                <w:b/>
                <w:bCs/>
                <w:szCs w:val="18"/>
              </w:rPr>
              <w:t>Contact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92EC8A" w14:textId="77777777" w:rsidR="00BB482A" w:rsidRPr="00C31E24" w:rsidRDefault="00BB482A" w:rsidP="00D74F31">
            <w:pPr>
              <w:pStyle w:val="TAL"/>
              <w:keepNext w:val="0"/>
              <w:keepLines w:val="0"/>
              <w:widowControl w:val="0"/>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1893DFB" w14:textId="77777777" w:rsidR="00BB482A" w:rsidRPr="00C31E24" w:rsidRDefault="00BB482A" w:rsidP="00D74F31">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91B8379" w14:textId="77777777" w:rsidR="00BB482A" w:rsidRPr="00C31E2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8FA920" w14:textId="77777777" w:rsidR="00BB482A" w:rsidRPr="00C31E24" w:rsidRDefault="00BB482A" w:rsidP="00D74F31">
            <w:pPr>
              <w:pStyle w:val="TAL"/>
              <w:keepNext w:val="0"/>
              <w:keepLines w:val="0"/>
              <w:widowControl w:val="0"/>
            </w:pPr>
            <w:r w:rsidRPr="00C31E24">
              <w:t>SUBSCRIBE-RSP</w:t>
            </w:r>
          </w:p>
        </w:tc>
      </w:tr>
      <w:tr w:rsidR="00BB482A" w:rsidRPr="00C31E24" w14:paraId="7C583760" w14:textId="77777777" w:rsidTr="00D74F31">
        <w:tc>
          <w:tcPr>
            <w:tcW w:w="2835" w:type="dxa"/>
            <w:tcBorders>
              <w:top w:val="single" w:sz="4" w:space="0" w:color="auto"/>
              <w:left w:val="single" w:sz="4" w:space="0" w:color="auto"/>
              <w:bottom w:val="single" w:sz="4" w:space="0" w:color="auto"/>
              <w:right w:val="single" w:sz="4" w:space="0" w:color="auto"/>
            </w:tcBorders>
            <w:shd w:val="clear" w:color="auto" w:fill="auto"/>
          </w:tcPr>
          <w:p w14:paraId="0D1D8E56" w14:textId="77777777" w:rsidR="00BB482A" w:rsidRPr="00C31E24" w:rsidRDefault="00BB482A" w:rsidP="00D74F31">
            <w:pPr>
              <w:pStyle w:val="TAL"/>
              <w:keepNext w:val="0"/>
              <w:keepLines w:val="0"/>
              <w:widowControl w:val="0"/>
              <w:rPr>
                <w:rFonts w:cs="Arial"/>
                <w:bCs/>
                <w:szCs w:val="18"/>
              </w:rPr>
            </w:pPr>
            <w:r w:rsidRPr="00C31E24">
              <w:rPr>
                <w:rFonts w:cs="Arial"/>
                <w:bCs/>
                <w:szCs w:val="18"/>
              </w:rPr>
              <w:t xml:space="preserve">  addr-spec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1EA3FE6" w14:textId="77777777" w:rsidR="00BB482A" w:rsidRPr="00C31E24" w:rsidRDefault="00BB482A" w:rsidP="00D74F31">
            <w:pPr>
              <w:pStyle w:val="TAL"/>
              <w:keepNext w:val="0"/>
              <w:keepLines w:val="0"/>
              <w:widowControl w:val="0"/>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2A23F68" w14:textId="77777777" w:rsidR="00BB482A" w:rsidRPr="00C31E24" w:rsidRDefault="00BB482A" w:rsidP="00D74F31">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67655A" w14:textId="77777777" w:rsidR="00BB482A" w:rsidRPr="00C31E2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A80F1A" w14:textId="77777777" w:rsidR="00BB482A" w:rsidRPr="00C31E24" w:rsidRDefault="00BB482A" w:rsidP="00D74F31">
            <w:pPr>
              <w:pStyle w:val="TAL"/>
              <w:keepNext w:val="0"/>
              <w:keepLines w:val="0"/>
              <w:widowControl w:val="0"/>
            </w:pPr>
          </w:p>
        </w:tc>
      </w:tr>
      <w:tr w:rsidR="00BB482A" w:rsidRPr="00C31E24" w14:paraId="0576C42C" w14:textId="77777777" w:rsidTr="00D74F31">
        <w:tc>
          <w:tcPr>
            <w:tcW w:w="2835" w:type="dxa"/>
            <w:tcBorders>
              <w:top w:val="single" w:sz="4" w:space="0" w:color="auto"/>
              <w:left w:val="single" w:sz="4" w:space="0" w:color="auto"/>
              <w:bottom w:val="nil"/>
              <w:right w:val="single" w:sz="4" w:space="0" w:color="auto"/>
            </w:tcBorders>
            <w:shd w:val="clear" w:color="auto" w:fill="auto"/>
          </w:tcPr>
          <w:p w14:paraId="5F516365" w14:textId="77777777" w:rsidR="00BB482A" w:rsidRPr="00C31E24" w:rsidRDefault="00BB482A" w:rsidP="00D74F31">
            <w:pPr>
              <w:pStyle w:val="TAL"/>
              <w:keepNext w:val="0"/>
              <w:keepLines w:val="0"/>
              <w:widowControl w:val="0"/>
            </w:pPr>
            <w:r w:rsidRPr="00C31E24">
              <w:t xml:space="preserve">    user-info and host</w:t>
            </w:r>
          </w:p>
        </w:tc>
        <w:tc>
          <w:tcPr>
            <w:tcW w:w="6804" w:type="dxa"/>
            <w:gridSpan w:val="4"/>
            <w:vMerge w:val="restart"/>
            <w:tcBorders>
              <w:top w:val="single" w:sz="4" w:space="0" w:color="auto"/>
              <w:left w:val="single" w:sz="4" w:space="0" w:color="auto"/>
              <w:right w:val="single" w:sz="4" w:space="0" w:color="auto"/>
            </w:tcBorders>
            <w:shd w:val="clear" w:color="auto" w:fill="auto"/>
          </w:tcPr>
          <w:p w14:paraId="505F0DE8" w14:textId="77777777" w:rsidR="00BB482A" w:rsidRPr="00C31E24" w:rsidRDefault="00BB482A" w:rsidP="00D74F31">
            <w:pPr>
              <w:widowControl w:val="0"/>
              <w:spacing w:after="0"/>
              <w:rPr>
                <w:rFonts w:ascii="Arial" w:hAnsi="Arial"/>
                <w:bCs/>
                <w:sz w:val="18"/>
              </w:rPr>
            </w:pPr>
            <w:r w:rsidRPr="00C31E24">
              <w:rPr>
                <w:rFonts w:ascii="Arial" w:hAnsi="Arial"/>
                <w:sz w:val="18"/>
              </w:rPr>
              <w:t>px_MCVideo_PublicServiceId_A</w:t>
            </w:r>
          </w:p>
          <w:p w14:paraId="69A54C8E" w14:textId="77777777" w:rsidR="00BB482A" w:rsidRPr="00C31E24" w:rsidRDefault="00BB482A" w:rsidP="00D74F31">
            <w:pPr>
              <w:widowControl w:val="0"/>
              <w:spacing w:after="0"/>
            </w:pPr>
            <w:r w:rsidRPr="00C31E24">
              <w:rPr>
                <w:rFonts w:ascii="Arial" w:hAnsi="Arial"/>
                <w:sz w:val="18"/>
              </w:rPr>
              <w:t>MCVIDEO</w:t>
            </w:r>
          </w:p>
        </w:tc>
      </w:tr>
      <w:tr w:rsidR="00BB482A" w:rsidRPr="00C31E24" w14:paraId="1B2748FB" w14:textId="77777777" w:rsidTr="00D74F31">
        <w:tc>
          <w:tcPr>
            <w:tcW w:w="2835" w:type="dxa"/>
            <w:tcBorders>
              <w:top w:val="nil"/>
              <w:left w:val="single" w:sz="4" w:space="0" w:color="auto"/>
              <w:bottom w:val="nil"/>
              <w:right w:val="single" w:sz="4" w:space="0" w:color="auto"/>
            </w:tcBorders>
            <w:shd w:val="clear" w:color="auto" w:fill="auto"/>
          </w:tcPr>
          <w:p w14:paraId="385084A2" w14:textId="77777777" w:rsidR="00BB482A" w:rsidRPr="00C31E24" w:rsidRDefault="00BB482A" w:rsidP="00D74F31">
            <w:pPr>
              <w:widowControl w:val="0"/>
              <w:spacing w:after="0"/>
              <w:rPr>
                <w:rFonts w:ascii="Arial" w:hAnsi="Arial"/>
                <w:sz w:val="18"/>
              </w:rPr>
            </w:pPr>
          </w:p>
        </w:tc>
        <w:tc>
          <w:tcPr>
            <w:tcW w:w="6804" w:type="dxa"/>
            <w:gridSpan w:val="4"/>
            <w:vMerge/>
            <w:tcBorders>
              <w:left w:val="single" w:sz="4" w:space="0" w:color="auto"/>
              <w:right w:val="single" w:sz="4" w:space="0" w:color="auto"/>
            </w:tcBorders>
            <w:shd w:val="clear" w:color="auto" w:fill="auto"/>
          </w:tcPr>
          <w:p w14:paraId="03FCFA9F" w14:textId="77777777" w:rsidR="00BB482A" w:rsidRPr="00C31E24" w:rsidRDefault="00BB482A" w:rsidP="00D74F31">
            <w:pPr>
              <w:widowControl w:val="0"/>
              <w:spacing w:after="0"/>
              <w:rPr>
                <w:rFonts w:ascii="Arial" w:hAnsi="Arial"/>
                <w:sz w:val="18"/>
              </w:rPr>
            </w:pPr>
          </w:p>
        </w:tc>
      </w:tr>
      <w:tr w:rsidR="00BB482A" w:rsidRPr="00C31E24" w14:paraId="3940A5CB" w14:textId="77777777" w:rsidTr="00D74F31">
        <w:tc>
          <w:tcPr>
            <w:tcW w:w="2835" w:type="dxa"/>
            <w:tcBorders>
              <w:top w:val="nil"/>
              <w:left w:val="single" w:sz="4" w:space="0" w:color="auto"/>
              <w:bottom w:val="single" w:sz="4" w:space="0" w:color="auto"/>
              <w:right w:val="single" w:sz="4" w:space="0" w:color="auto"/>
            </w:tcBorders>
            <w:shd w:val="clear" w:color="auto" w:fill="auto"/>
          </w:tcPr>
          <w:p w14:paraId="4D2786E5" w14:textId="77777777" w:rsidR="00BB482A" w:rsidRPr="00C31E24" w:rsidRDefault="00BB482A" w:rsidP="00D74F31">
            <w:pPr>
              <w:widowControl w:val="0"/>
              <w:spacing w:after="0"/>
              <w:rPr>
                <w:rFonts w:ascii="Arial" w:hAnsi="Arial"/>
                <w:sz w:val="18"/>
              </w:rPr>
            </w:pPr>
          </w:p>
        </w:tc>
        <w:tc>
          <w:tcPr>
            <w:tcW w:w="6804" w:type="dxa"/>
            <w:gridSpan w:val="4"/>
            <w:vMerge/>
            <w:tcBorders>
              <w:left w:val="single" w:sz="4" w:space="0" w:color="auto"/>
              <w:bottom w:val="single" w:sz="4" w:space="0" w:color="auto"/>
              <w:right w:val="single" w:sz="4" w:space="0" w:color="auto"/>
            </w:tcBorders>
            <w:shd w:val="clear" w:color="auto" w:fill="auto"/>
          </w:tcPr>
          <w:p w14:paraId="006EE480" w14:textId="77777777" w:rsidR="00BB482A" w:rsidRPr="00C31E24" w:rsidRDefault="00BB482A" w:rsidP="00D74F31">
            <w:pPr>
              <w:widowControl w:val="0"/>
              <w:spacing w:after="0"/>
              <w:rPr>
                <w:rFonts w:ascii="Arial" w:hAnsi="Arial"/>
                <w:sz w:val="18"/>
              </w:rPr>
            </w:pPr>
          </w:p>
        </w:tc>
      </w:tr>
      <w:tr w:rsidR="00BB482A" w:rsidRPr="00C31E24" w14:paraId="6B4FEEC2" w14:textId="77777777" w:rsidTr="00D74F31">
        <w:tc>
          <w:tcPr>
            <w:tcW w:w="2835" w:type="dxa"/>
            <w:tcBorders>
              <w:top w:val="single" w:sz="4" w:space="0" w:color="auto"/>
              <w:left w:val="single" w:sz="4" w:space="0" w:color="auto"/>
              <w:bottom w:val="single" w:sz="4" w:space="0" w:color="auto"/>
              <w:right w:val="single" w:sz="4" w:space="0" w:color="auto"/>
            </w:tcBorders>
            <w:shd w:val="clear" w:color="auto" w:fill="auto"/>
          </w:tcPr>
          <w:p w14:paraId="0025256F" w14:textId="77777777" w:rsidR="00BB482A" w:rsidRPr="00C31E24" w:rsidRDefault="00BB482A" w:rsidP="00D74F31">
            <w:pPr>
              <w:pStyle w:val="TAL"/>
              <w:keepNext w:val="0"/>
              <w:keepLines w:val="0"/>
              <w:widowControl w:val="0"/>
              <w:rPr>
                <w:rFonts w:cs="Arial"/>
                <w:b/>
                <w:szCs w:val="18"/>
              </w:rPr>
            </w:pPr>
            <w:r w:rsidRPr="00C31E24">
              <w:rPr>
                <w:rFonts w:cs="Arial"/>
                <w:b/>
                <w:szCs w:val="18"/>
              </w:rPr>
              <w:t>Contact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C19B33F" w14:textId="77777777" w:rsidR="00BB482A" w:rsidRPr="00C31E24" w:rsidRDefault="00BB482A" w:rsidP="00D74F31">
            <w:pPr>
              <w:pStyle w:val="TAL"/>
              <w:keepNext w:val="0"/>
              <w:keepLines w:val="0"/>
              <w:widowControl w:val="0"/>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FE39E6" w14:textId="77777777" w:rsidR="00BB482A" w:rsidRPr="00C31E24" w:rsidRDefault="00BB482A" w:rsidP="00D74F31">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40015C1" w14:textId="77777777" w:rsidR="00BB482A" w:rsidRPr="00C31E2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4F67D9" w14:textId="77777777" w:rsidR="00BB482A" w:rsidRPr="00C31E24" w:rsidRDefault="00BB482A" w:rsidP="00D74F31">
            <w:pPr>
              <w:pStyle w:val="TAL"/>
              <w:keepNext w:val="0"/>
              <w:keepLines w:val="0"/>
              <w:widowControl w:val="0"/>
            </w:pPr>
            <w:r w:rsidRPr="00C31E24">
              <w:t>INVITE-RSP</w:t>
            </w:r>
          </w:p>
        </w:tc>
      </w:tr>
      <w:tr w:rsidR="00BB482A" w:rsidRPr="00C31E24" w14:paraId="68AEB3E2" w14:textId="77777777" w:rsidTr="00D74F31">
        <w:tc>
          <w:tcPr>
            <w:tcW w:w="2835" w:type="dxa"/>
            <w:tcBorders>
              <w:top w:val="single" w:sz="4" w:space="0" w:color="auto"/>
              <w:left w:val="single" w:sz="4" w:space="0" w:color="auto"/>
              <w:bottom w:val="single" w:sz="4" w:space="0" w:color="auto"/>
              <w:right w:val="single" w:sz="4" w:space="0" w:color="auto"/>
            </w:tcBorders>
            <w:shd w:val="clear" w:color="auto" w:fill="auto"/>
          </w:tcPr>
          <w:p w14:paraId="74877D49" w14:textId="77777777" w:rsidR="00BB482A" w:rsidRPr="00C31E24" w:rsidRDefault="00BB482A" w:rsidP="00D74F31">
            <w:pPr>
              <w:pStyle w:val="TAL"/>
              <w:keepNext w:val="0"/>
              <w:keepLines w:val="0"/>
              <w:widowControl w:val="0"/>
              <w:rPr>
                <w:rFonts w:cs="Arial"/>
                <w:bCs/>
                <w:szCs w:val="18"/>
              </w:rPr>
            </w:pPr>
            <w:r w:rsidRPr="00C31E24">
              <w:rPr>
                <w:rFonts w:cs="Arial"/>
                <w:bCs/>
                <w:szCs w:val="18"/>
              </w:rPr>
              <w:t xml:space="preserve">  addr-spec </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DE609E" w14:textId="77777777" w:rsidR="00BB482A" w:rsidRPr="00C31E24" w:rsidRDefault="00BB482A" w:rsidP="00D74F31">
            <w:pPr>
              <w:pStyle w:val="TAL"/>
              <w:keepNext w:val="0"/>
              <w:keepLines w:val="0"/>
              <w:widowControl w:val="0"/>
              <w:rPr>
                <w:bCs/>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2D540E" w14:textId="77777777" w:rsidR="00BB482A" w:rsidRPr="00C31E24" w:rsidRDefault="00BB482A" w:rsidP="00D74F31">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7FE81F0" w14:textId="77777777" w:rsidR="00BB482A" w:rsidRPr="00C31E2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CBC0C3" w14:textId="77777777" w:rsidR="00BB482A" w:rsidRPr="00C31E24" w:rsidRDefault="00BB482A" w:rsidP="00D74F31">
            <w:pPr>
              <w:pStyle w:val="TAL"/>
              <w:keepNext w:val="0"/>
              <w:keepLines w:val="0"/>
              <w:widowControl w:val="0"/>
            </w:pPr>
          </w:p>
        </w:tc>
      </w:tr>
      <w:tr w:rsidR="00BB482A" w:rsidRPr="00C31E24" w14:paraId="72287BC1" w14:textId="77777777" w:rsidTr="00D74F31">
        <w:tc>
          <w:tcPr>
            <w:tcW w:w="2835" w:type="dxa"/>
            <w:tcBorders>
              <w:top w:val="single" w:sz="4" w:space="0" w:color="auto"/>
              <w:left w:val="single" w:sz="4" w:space="0" w:color="auto"/>
              <w:bottom w:val="nil"/>
              <w:right w:val="single" w:sz="4" w:space="0" w:color="auto"/>
            </w:tcBorders>
            <w:shd w:val="clear" w:color="auto" w:fill="auto"/>
          </w:tcPr>
          <w:p w14:paraId="1137C40A" w14:textId="77777777" w:rsidR="00BB482A" w:rsidRPr="00C31E24" w:rsidRDefault="00BB482A" w:rsidP="00D74F31">
            <w:pPr>
              <w:pStyle w:val="TAL"/>
              <w:keepNext w:val="0"/>
              <w:keepLines w:val="0"/>
              <w:widowControl w:val="0"/>
              <w:rPr>
                <w:rFonts w:cs="Arial"/>
                <w:bCs/>
                <w:szCs w:val="18"/>
              </w:rPr>
            </w:pPr>
            <w:r w:rsidRPr="00C31E24">
              <w:t xml:space="preserve">    user-info and host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3686C6E" w14:textId="77777777" w:rsidR="00BB482A" w:rsidRPr="00C31E24" w:rsidRDefault="00BB482A" w:rsidP="00D74F31">
            <w:pPr>
              <w:pStyle w:val="TAL"/>
              <w:keepNext w:val="0"/>
              <w:keepLines w:val="0"/>
              <w:widowControl w:val="0"/>
              <w:rPr>
                <w:bCs/>
              </w:rPr>
            </w:pPr>
            <w:r w:rsidRPr="00C31E24">
              <w:t>px_MCVideo_Client_B_ID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81485A9" w14:textId="77777777" w:rsidR="00BB482A" w:rsidRPr="00C31E24" w:rsidRDefault="00BB482A" w:rsidP="00D74F31">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46588C18" w14:textId="77777777" w:rsidR="00BB482A" w:rsidRPr="00C31E2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035D8B" w14:textId="77777777" w:rsidR="00BB482A" w:rsidRPr="00C31E24" w:rsidRDefault="00BB482A" w:rsidP="00D74F31">
            <w:pPr>
              <w:pStyle w:val="TAL"/>
              <w:keepNext w:val="0"/>
              <w:keepLines w:val="0"/>
              <w:widowControl w:val="0"/>
            </w:pPr>
            <w:r w:rsidRPr="00C31E24">
              <w:t>MCVIDEO</w:t>
            </w:r>
          </w:p>
        </w:tc>
      </w:tr>
      <w:tr w:rsidR="00BB482A" w:rsidRPr="00C31E24" w14:paraId="1ED3B021" w14:textId="77777777" w:rsidTr="00D74F31">
        <w:tc>
          <w:tcPr>
            <w:tcW w:w="2835" w:type="dxa"/>
            <w:tcBorders>
              <w:top w:val="nil"/>
              <w:left w:val="single" w:sz="4" w:space="0" w:color="auto"/>
              <w:bottom w:val="nil"/>
              <w:right w:val="single" w:sz="4" w:space="0" w:color="auto"/>
            </w:tcBorders>
            <w:shd w:val="clear" w:color="auto" w:fill="auto"/>
          </w:tcPr>
          <w:p w14:paraId="16208849" w14:textId="77777777" w:rsidR="00BB482A" w:rsidRPr="00C31E24" w:rsidRDefault="00BB482A" w:rsidP="00D74F31">
            <w:pPr>
              <w:pStyle w:val="TAL"/>
              <w:keepNext w:val="0"/>
              <w:keepLines w:val="0"/>
              <w:widowControl w:val="0"/>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9192505" w14:textId="77777777" w:rsidR="00BB482A" w:rsidRPr="00C31E24" w:rsidRDefault="00BB482A" w:rsidP="00D74F31">
            <w:pPr>
              <w:pStyle w:val="TAL"/>
              <w:keepNext w:val="0"/>
              <w:keepLines w:val="0"/>
              <w:widowControl w:val="0"/>
            </w:pPr>
            <w:r w:rsidRPr="00C31E24">
              <w:rPr>
                <w:bCs/>
              </w:rPr>
              <w:t>“audio”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4AE1C1D" w14:textId="77777777" w:rsidR="00BB482A" w:rsidRPr="00C31E24" w:rsidRDefault="00BB482A" w:rsidP="00D74F31">
            <w:pPr>
              <w:pStyle w:val="TAL"/>
              <w:keepNext w:val="0"/>
              <w:keepLines w:val="0"/>
              <w:widowControl w:val="0"/>
              <w:rPr>
                <w:bC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6796292" w14:textId="77777777" w:rsidR="00BB482A" w:rsidRPr="00C31E2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C7534D" w14:textId="77777777" w:rsidR="00BB482A" w:rsidRPr="00C31E24" w:rsidRDefault="00BB482A" w:rsidP="00D74F31">
            <w:pPr>
              <w:pStyle w:val="TAL"/>
              <w:keepNext w:val="0"/>
              <w:keepLines w:val="0"/>
              <w:widowControl w:val="0"/>
            </w:pPr>
            <w:r w:rsidRPr="00C31E24">
              <w:t>MCPTT OR MCVIDEO</w:t>
            </w:r>
          </w:p>
        </w:tc>
      </w:tr>
      <w:tr w:rsidR="00BB482A" w:rsidRPr="00C31E24" w14:paraId="5BB2637A" w14:textId="77777777" w:rsidTr="00D74F31">
        <w:tc>
          <w:tcPr>
            <w:tcW w:w="2835" w:type="dxa"/>
            <w:tcBorders>
              <w:top w:val="nil"/>
              <w:left w:val="single" w:sz="4" w:space="0" w:color="auto"/>
              <w:bottom w:val="single" w:sz="4" w:space="0" w:color="auto"/>
              <w:right w:val="single" w:sz="4" w:space="0" w:color="auto"/>
            </w:tcBorders>
            <w:shd w:val="clear" w:color="auto" w:fill="auto"/>
          </w:tcPr>
          <w:p w14:paraId="3A189ED5" w14:textId="77777777" w:rsidR="00BB482A" w:rsidRPr="00C31E24" w:rsidRDefault="00BB482A" w:rsidP="00D74F31">
            <w:pPr>
              <w:pStyle w:val="TAL"/>
              <w:keepNext w:val="0"/>
              <w:keepLines w:val="0"/>
              <w:widowControl w:val="0"/>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9217BC" w14:textId="77777777" w:rsidR="00BB482A" w:rsidRPr="00C31E24" w:rsidRDefault="00BB482A" w:rsidP="00D74F31">
            <w:pPr>
              <w:pStyle w:val="TAL"/>
              <w:keepNext w:val="0"/>
              <w:keepLines w:val="0"/>
              <w:widowControl w:val="0"/>
            </w:pPr>
            <w:r w:rsidRPr="00C31E24">
              <w:rPr>
                <w:bCs/>
              </w:rPr>
              <w:t>“video”</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A576A4" w14:textId="77777777" w:rsidR="00BB482A" w:rsidRPr="00C31E24" w:rsidRDefault="00BB482A" w:rsidP="00D74F31">
            <w:pPr>
              <w:pStyle w:val="TAL"/>
              <w:keepNext w:val="0"/>
              <w:keepLines w:val="0"/>
              <w:widowControl w:val="0"/>
              <w:rPr>
                <w:bC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EC54846" w14:textId="77777777" w:rsidR="00BB482A" w:rsidRPr="00C31E2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725EFA" w14:textId="77777777" w:rsidR="00BB482A" w:rsidRPr="00C31E24" w:rsidRDefault="00BB482A" w:rsidP="00D74F31">
            <w:pPr>
              <w:pStyle w:val="TAL"/>
              <w:keepNext w:val="0"/>
              <w:keepLines w:val="0"/>
              <w:widowControl w:val="0"/>
            </w:pPr>
            <w:r w:rsidRPr="00C31E24">
              <w:t>MCVIDEO</w:t>
            </w:r>
          </w:p>
        </w:tc>
      </w:tr>
      <w:tr w:rsidR="00BB482A" w:rsidRPr="00C31E24" w14:paraId="5DB9A714" w14:textId="77777777" w:rsidTr="00D74F31">
        <w:tc>
          <w:tcPr>
            <w:tcW w:w="2835" w:type="dxa"/>
            <w:tcBorders>
              <w:top w:val="single" w:sz="4" w:space="0" w:color="auto"/>
              <w:left w:val="single" w:sz="4" w:space="0" w:color="auto"/>
              <w:bottom w:val="single" w:sz="4" w:space="0" w:color="auto"/>
              <w:right w:val="single" w:sz="4" w:space="0" w:color="auto"/>
            </w:tcBorders>
            <w:shd w:val="clear" w:color="auto" w:fill="auto"/>
          </w:tcPr>
          <w:p w14:paraId="659F242C" w14:textId="77777777" w:rsidR="00BB482A" w:rsidRPr="00C31E24" w:rsidRDefault="00BB482A" w:rsidP="00D74F31">
            <w:pPr>
              <w:pStyle w:val="TAL"/>
              <w:keepNext w:val="0"/>
              <w:keepLines w:val="0"/>
              <w:widowControl w:val="0"/>
              <w:rPr>
                <w:rFonts w:cs="Arial"/>
                <w:bCs/>
                <w:szCs w:val="18"/>
              </w:rPr>
            </w:pPr>
            <w:r w:rsidRPr="00C31E24">
              <w:rPr>
                <w:rFonts w:cs="Arial"/>
                <w:bCs/>
                <w:szCs w:val="18"/>
              </w:rPr>
              <w:t xml:space="preserve">  feature-param</w:t>
            </w:r>
          </w:p>
        </w:tc>
        <w:tc>
          <w:tcPr>
            <w:tcW w:w="2126" w:type="dxa"/>
            <w:shd w:val="clear" w:color="auto" w:fill="auto"/>
          </w:tcPr>
          <w:p w14:paraId="253B988F" w14:textId="77777777" w:rsidR="00BB482A" w:rsidRPr="00C31E24" w:rsidRDefault="00BB482A" w:rsidP="00D74F31">
            <w:pPr>
              <w:pStyle w:val="TAL"/>
              <w:keepNext w:val="0"/>
              <w:keepLines w:val="0"/>
              <w:widowControl w:val="0"/>
              <w:rPr>
                <w:bCs/>
              </w:rPr>
            </w:pPr>
          </w:p>
        </w:tc>
        <w:tc>
          <w:tcPr>
            <w:tcW w:w="2126" w:type="dxa"/>
            <w:tcBorders>
              <w:bottom w:val="single" w:sz="4" w:space="0" w:color="auto"/>
            </w:tcBorders>
            <w:shd w:val="clear" w:color="auto" w:fill="auto"/>
          </w:tcPr>
          <w:p w14:paraId="7A5860FD" w14:textId="77777777" w:rsidR="00BB482A" w:rsidRPr="00C31E24" w:rsidRDefault="00BB482A" w:rsidP="00D74F31">
            <w:pPr>
              <w:pStyle w:val="TAL"/>
              <w:keepNext w:val="0"/>
              <w:keepLines w:val="0"/>
              <w:widowControl w:val="0"/>
            </w:pPr>
          </w:p>
        </w:tc>
        <w:tc>
          <w:tcPr>
            <w:tcW w:w="1418" w:type="dxa"/>
            <w:shd w:val="clear" w:color="auto" w:fill="auto"/>
          </w:tcPr>
          <w:p w14:paraId="2B8DCF36" w14:textId="77777777" w:rsidR="00BB482A" w:rsidRPr="00C31E24" w:rsidRDefault="00BB482A" w:rsidP="00D74F31">
            <w:pPr>
              <w:pStyle w:val="TAL"/>
              <w:keepNext w:val="0"/>
              <w:keepLines w:val="0"/>
              <w:widowControl w:val="0"/>
            </w:pPr>
          </w:p>
        </w:tc>
        <w:tc>
          <w:tcPr>
            <w:tcW w:w="1134" w:type="dxa"/>
            <w:shd w:val="clear" w:color="auto" w:fill="auto"/>
          </w:tcPr>
          <w:p w14:paraId="7A53037C" w14:textId="77777777" w:rsidR="00BB482A" w:rsidRPr="00C31E24" w:rsidRDefault="00BB482A" w:rsidP="00D74F31">
            <w:pPr>
              <w:pStyle w:val="TAL"/>
              <w:keepNext w:val="0"/>
              <w:keepLines w:val="0"/>
              <w:widowControl w:val="0"/>
            </w:pPr>
          </w:p>
        </w:tc>
      </w:tr>
      <w:tr w:rsidR="00BB482A" w:rsidRPr="00C31E24" w14:paraId="105D95A7" w14:textId="77777777" w:rsidTr="00D74F31">
        <w:tc>
          <w:tcPr>
            <w:tcW w:w="2835" w:type="dxa"/>
            <w:shd w:val="clear" w:color="auto" w:fill="auto"/>
          </w:tcPr>
          <w:p w14:paraId="364B8DFF" w14:textId="77777777" w:rsidR="00BB482A" w:rsidRPr="00C31E24" w:rsidRDefault="00BB482A" w:rsidP="00D74F31">
            <w:pPr>
              <w:pStyle w:val="TAL"/>
              <w:keepNext w:val="0"/>
              <w:keepLines w:val="0"/>
              <w:widowControl w:val="0"/>
              <w:rPr>
                <w:rFonts w:cs="Arial"/>
                <w:szCs w:val="18"/>
              </w:rPr>
            </w:pPr>
            <w:r w:rsidRPr="00C31E24">
              <w:rPr>
                <w:rFonts w:cs="Arial"/>
                <w:b/>
                <w:bCs/>
                <w:szCs w:val="18"/>
              </w:rPr>
              <w:t>Call-ID</w:t>
            </w:r>
          </w:p>
        </w:tc>
        <w:tc>
          <w:tcPr>
            <w:tcW w:w="2126" w:type="dxa"/>
            <w:shd w:val="clear" w:color="auto" w:fill="auto"/>
          </w:tcPr>
          <w:p w14:paraId="0B93406A" w14:textId="77777777" w:rsidR="00BB482A" w:rsidRPr="00C31E24" w:rsidRDefault="00BB482A" w:rsidP="00D74F31">
            <w:pPr>
              <w:pStyle w:val="TAL"/>
              <w:keepNext w:val="0"/>
              <w:keepLines w:val="0"/>
              <w:widowControl w:val="0"/>
            </w:pPr>
            <w:r w:rsidRPr="00C31E24">
              <w:t>same value as received in the request</w:t>
            </w:r>
          </w:p>
        </w:tc>
        <w:tc>
          <w:tcPr>
            <w:tcW w:w="2126" w:type="dxa"/>
            <w:tcBorders>
              <w:top w:val="single" w:sz="4" w:space="0" w:color="auto"/>
              <w:bottom w:val="single" w:sz="4" w:space="0" w:color="auto"/>
            </w:tcBorders>
            <w:shd w:val="clear" w:color="auto" w:fill="auto"/>
          </w:tcPr>
          <w:p w14:paraId="2B1ACEA4" w14:textId="77777777" w:rsidR="00BB482A" w:rsidRPr="00C31E24" w:rsidRDefault="00BB482A" w:rsidP="00D74F31">
            <w:pPr>
              <w:pStyle w:val="TAL"/>
              <w:keepNext w:val="0"/>
              <w:keepLines w:val="0"/>
              <w:widowControl w:val="0"/>
            </w:pPr>
          </w:p>
        </w:tc>
        <w:tc>
          <w:tcPr>
            <w:tcW w:w="1418" w:type="dxa"/>
            <w:shd w:val="clear" w:color="auto" w:fill="auto"/>
          </w:tcPr>
          <w:p w14:paraId="3E7642E5" w14:textId="77777777" w:rsidR="00BB482A" w:rsidRPr="00C31E24" w:rsidRDefault="00BB482A" w:rsidP="00D74F31">
            <w:pPr>
              <w:pStyle w:val="TAL"/>
              <w:keepNext w:val="0"/>
              <w:keepLines w:val="0"/>
              <w:widowControl w:val="0"/>
            </w:pPr>
          </w:p>
        </w:tc>
        <w:tc>
          <w:tcPr>
            <w:tcW w:w="1134" w:type="dxa"/>
            <w:shd w:val="clear" w:color="auto" w:fill="auto"/>
          </w:tcPr>
          <w:p w14:paraId="59F11272" w14:textId="77777777" w:rsidR="00BB482A" w:rsidRPr="00C31E24" w:rsidRDefault="00BB482A" w:rsidP="00D74F31">
            <w:pPr>
              <w:pStyle w:val="TAL"/>
              <w:keepNext w:val="0"/>
              <w:keepLines w:val="0"/>
              <w:widowControl w:val="0"/>
            </w:pPr>
          </w:p>
        </w:tc>
      </w:tr>
      <w:tr w:rsidR="00BB482A" w:rsidRPr="00C31E24" w14:paraId="39F62A22" w14:textId="77777777" w:rsidTr="00D74F31">
        <w:tc>
          <w:tcPr>
            <w:tcW w:w="2835" w:type="dxa"/>
            <w:shd w:val="clear" w:color="auto" w:fill="auto"/>
          </w:tcPr>
          <w:p w14:paraId="7142F345" w14:textId="77777777" w:rsidR="00BB482A" w:rsidRPr="00C31E24" w:rsidRDefault="00BB482A" w:rsidP="00D74F31">
            <w:pPr>
              <w:pStyle w:val="TAL"/>
              <w:keepNext w:val="0"/>
              <w:keepLines w:val="0"/>
              <w:widowControl w:val="0"/>
              <w:rPr>
                <w:rFonts w:cs="Arial"/>
                <w:bCs/>
                <w:szCs w:val="18"/>
              </w:rPr>
            </w:pPr>
            <w:r w:rsidRPr="00C31E24">
              <w:rPr>
                <w:rFonts w:cs="Arial"/>
                <w:bCs/>
                <w:szCs w:val="18"/>
              </w:rPr>
              <w:t xml:space="preserve">  callid</w:t>
            </w:r>
          </w:p>
        </w:tc>
        <w:tc>
          <w:tcPr>
            <w:tcW w:w="2126" w:type="dxa"/>
            <w:shd w:val="clear" w:color="auto" w:fill="auto"/>
          </w:tcPr>
          <w:p w14:paraId="307B8279" w14:textId="77777777" w:rsidR="00BB482A" w:rsidRPr="00C31E24" w:rsidRDefault="00BB482A" w:rsidP="00D74F31">
            <w:pPr>
              <w:pStyle w:val="TAL"/>
              <w:keepNext w:val="0"/>
              <w:keepLines w:val="0"/>
              <w:widowControl w:val="0"/>
            </w:pPr>
          </w:p>
        </w:tc>
        <w:tc>
          <w:tcPr>
            <w:tcW w:w="2126" w:type="dxa"/>
            <w:tcBorders>
              <w:bottom w:val="single" w:sz="4" w:space="0" w:color="auto"/>
            </w:tcBorders>
            <w:shd w:val="clear" w:color="auto" w:fill="auto"/>
          </w:tcPr>
          <w:p w14:paraId="0D491EB9" w14:textId="77777777" w:rsidR="00BB482A" w:rsidRPr="00C31E24" w:rsidRDefault="00BB482A" w:rsidP="00D74F31">
            <w:pPr>
              <w:pStyle w:val="TAL"/>
              <w:keepNext w:val="0"/>
              <w:keepLines w:val="0"/>
              <w:widowControl w:val="0"/>
            </w:pPr>
          </w:p>
        </w:tc>
        <w:tc>
          <w:tcPr>
            <w:tcW w:w="1418" w:type="dxa"/>
            <w:shd w:val="clear" w:color="auto" w:fill="auto"/>
          </w:tcPr>
          <w:p w14:paraId="492C4C9D" w14:textId="77777777" w:rsidR="00BB482A" w:rsidRPr="00C31E24" w:rsidRDefault="00BB482A" w:rsidP="00D74F31">
            <w:pPr>
              <w:pStyle w:val="TAL"/>
              <w:keepNext w:val="0"/>
              <w:keepLines w:val="0"/>
              <w:widowControl w:val="0"/>
            </w:pPr>
          </w:p>
        </w:tc>
        <w:tc>
          <w:tcPr>
            <w:tcW w:w="1134" w:type="dxa"/>
            <w:shd w:val="clear" w:color="auto" w:fill="auto"/>
          </w:tcPr>
          <w:p w14:paraId="4383FFB9" w14:textId="77777777" w:rsidR="00BB482A" w:rsidRPr="00C31E24" w:rsidRDefault="00BB482A" w:rsidP="00D74F31">
            <w:pPr>
              <w:pStyle w:val="TAL"/>
              <w:keepNext w:val="0"/>
              <w:keepLines w:val="0"/>
              <w:widowControl w:val="0"/>
            </w:pPr>
            <w:r w:rsidRPr="00C31E24">
              <w:t>INVITE-RSP</w:t>
            </w:r>
          </w:p>
        </w:tc>
      </w:tr>
      <w:tr w:rsidR="00BB482A" w:rsidRPr="00C31E24" w14:paraId="1320B6DD" w14:textId="77777777" w:rsidTr="00D74F31">
        <w:tc>
          <w:tcPr>
            <w:tcW w:w="2835" w:type="dxa"/>
            <w:shd w:val="clear" w:color="auto" w:fill="auto"/>
          </w:tcPr>
          <w:p w14:paraId="33BB3098" w14:textId="77777777" w:rsidR="00BB482A" w:rsidRPr="00C31E24" w:rsidRDefault="00BB482A" w:rsidP="00D74F31">
            <w:pPr>
              <w:pStyle w:val="TAL"/>
              <w:keepNext w:val="0"/>
              <w:keepLines w:val="0"/>
              <w:widowControl w:val="0"/>
              <w:rPr>
                <w:rFonts w:cs="Arial"/>
                <w:szCs w:val="18"/>
              </w:rPr>
            </w:pPr>
            <w:r w:rsidRPr="00C31E24">
              <w:rPr>
                <w:rFonts w:cs="Arial"/>
                <w:b/>
                <w:bCs/>
                <w:szCs w:val="18"/>
              </w:rPr>
              <w:t>CSeq</w:t>
            </w:r>
          </w:p>
        </w:tc>
        <w:tc>
          <w:tcPr>
            <w:tcW w:w="2126" w:type="dxa"/>
            <w:shd w:val="clear" w:color="auto" w:fill="auto"/>
          </w:tcPr>
          <w:p w14:paraId="2F4413AE" w14:textId="77777777" w:rsidR="00BB482A" w:rsidRPr="00C31E24" w:rsidRDefault="00BB482A" w:rsidP="00D74F31">
            <w:pPr>
              <w:pStyle w:val="TAL"/>
              <w:keepNext w:val="0"/>
              <w:keepLines w:val="0"/>
              <w:widowControl w:val="0"/>
            </w:pPr>
            <w:r w:rsidRPr="00C31E24">
              <w:t>"timer"</w:t>
            </w:r>
          </w:p>
        </w:tc>
        <w:tc>
          <w:tcPr>
            <w:tcW w:w="2126" w:type="dxa"/>
            <w:tcBorders>
              <w:top w:val="single" w:sz="4" w:space="0" w:color="auto"/>
              <w:bottom w:val="single" w:sz="4" w:space="0" w:color="auto"/>
            </w:tcBorders>
            <w:shd w:val="clear" w:color="auto" w:fill="auto"/>
          </w:tcPr>
          <w:p w14:paraId="61B3D998" w14:textId="77777777" w:rsidR="00BB482A" w:rsidRPr="00C31E24" w:rsidRDefault="00BB482A" w:rsidP="00D74F31">
            <w:pPr>
              <w:pStyle w:val="TAL"/>
              <w:keepNext w:val="0"/>
              <w:keepLines w:val="0"/>
              <w:widowControl w:val="0"/>
            </w:pPr>
          </w:p>
        </w:tc>
        <w:tc>
          <w:tcPr>
            <w:tcW w:w="1418" w:type="dxa"/>
            <w:shd w:val="clear" w:color="auto" w:fill="auto"/>
          </w:tcPr>
          <w:p w14:paraId="4BAF7ED3" w14:textId="77777777" w:rsidR="00BB482A" w:rsidRPr="00C31E24" w:rsidRDefault="00BB482A" w:rsidP="00D74F31">
            <w:pPr>
              <w:pStyle w:val="TAL"/>
              <w:keepNext w:val="0"/>
              <w:keepLines w:val="0"/>
              <w:widowControl w:val="0"/>
            </w:pPr>
          </w:p>
        </w:tc>
        <w:tc>
          <w:tcPr>
            <w:tcW w:w="1134" w:type="dxa"/>
            <w:shd w:val="clear" w:color="auto" w:fill="auto"/>
          </w:tcPr>
          <w:p w14:paraId="26A13FFE" w14:textId="77777777" w:rsidR="00BB482A" w:rsidRPr="00C31E24" w:rsidRDefault="00BB482A" w:rsidP="00D74F31">
            <w:pPr>
              <w:pStyle w:val="TAL"/>
              <w:keepNext w:val="0"/>
              <w:keepLines w:val="0"/>
              <w:widowControl w:val="0"/>
            </w:pPr>
          </w:p>
        </w:tc>
      </w:tr>
      <w:tr w:rsidR="00BB482A" w:rsidRPr="00C31E24" w14:paraId="11B271F3" w14:textId="77777777" w:rsidTr="00D74F31">
        <w:tc>
          <w:tcPr>
            <w:tcW w:w="2835" w:type="dxa"/>
            <w:shd w:val="clear" w:color="auto" w:fill="auto"/>
          </w:tcPr>
          <w:p w14:paraId="6913E99D" w14:textId="77777777" w:rsidR="00BB482A" w:rsidRPr="00C31E24" w:rsidRDefault="00BB482A" w:rsidP="00D74F31">
            <w:pPr>
              <w:pStyle w:val="TAL"/>
              <w:keepNext w:val="0"/>
              <w:keepLines w:val="0"/>
              <w:widowControl w:val="0"/>
              <w:rPr>
                <w:rFonts w:cs="Arial"/>
                <w:bCs/>
                <w:szCs w:val="18"/>
              </w:rPr>
            </w:pPr>
            <w:r w:rsidRPr="00C31E24">
              <w:rPr>
                <w:rFonts w:cs="Arial"/>
                <w:bCs/>
                <w:szCs w:val="18"/>
              </w:rPr>
              <w:t xml:space="preserve">  value</w:t>
            </w:r>
          </w:p>
        </w:tc>
        <w:tc>
          <w:tcPr>
            <w:tcW w:w="2126" w:type="dxa"/>
            <w:shd w:val="clear" w:color="auto" w:fill="auto"/>
          </w:tcPr>
          <w:p w14:paraId="3BF6281E" w14:textId="77777777" w:rsidR="00BB482A" w:rsidRPr="00C31E24" w:rsidRDefault="00BB482A" w:rsidP="00D74F31">
            <w:pPr>
              <w:pStyle w:val="TAL"/>
              <w:keepNext w:val="0"/>
              <w:keepLines w:val="0"/>
              <w:widowControl w:val="0"/>
            </w:pPr>
          </w:p>
        </w:tc>
        <w:tc>
          <w:tcPr>
            <w:tcW w:w="2126" w:type="dxa"/>
            <w:tcBorders>
              <w:top w:val="single" w:sz="4" w:space="0" w:color="auto"/>
              <w:bottom w:val="single" w:sz="4" w:space="0" w:color="auto"/>
            </w:tcBorders>
            <w:shd w:val="clear" w:color="auto" w:fill="auto"/>
          </w:tcPr>
          <w:p w14:paraId="6D6DD8F1" w14:textId="77777777" w:rsidR="00BB482A" w:rsidRPr="00C31E24" w:rsidRDefault="00BB482A" w:rsidP="00D74F31">
            <w:pPr>
              <w:pStyle w:val="TAL"/>
              <w:keepNext w:val="0"/>
              <w:keepLines w:val="0"/>
              <w:widowControl w:val="0"/>
            </w:pPr>
          </w:p>
        </w:tc>
        <w:tc>
          <w:tcPr>
            <w:tcW w:w="1418" w:type="dxa"/>
            <w:shd w:val="clear" w:color="auto" w:fill="auto"/>
          </w:tcPr>
          <w:p w14:paraId="2A2891C9" w14:textId="77777777" w:rsidR="00BB482A" w:rsidRPr="00C31E24" w:rsidRDefault="00BB482A" w:rsidP="00D74F31">
            <w:pPr>
              <w:pStyle w:val="TAL"/>
              <w:keepNext w:val="0"/>
              <w:keepLines w:val="0"/>
              <w:widowControl w:val="0"/>
            </w:pPr>
          </w:p>
        </w:tc>
        <w:tc>
          <w:tcPr>
            <w:tcW w:w="1134" w:type="dxa"/>
            <w:shd w:val="clear" w:color="auto" w:fill="auto"/>
          </w:tcPr>
          <w:p w14:paraId="716D85C9" w14:textId="77777777" w:rsidR="00BB482A" w:rsidRPr="00C31E24" w:rsidRDefault="00BB482A" w:rsidP="00D74F31">
            <w:pPr>
              <w:pStyle w:val="TAL"/>
              <w:keepNext w:val="0"/>
              <w:keepLines w:val="0"/>
              <w:widowControl w:val="0"/>
            </w:pPr>
            <w:r w:rsidRPr="00C31E24">
              <w:t>INVITE-RSP</w:t>
            </w:r>
          </w:p>
        </w:tc>
      </w:tr>
      <w:tr w:rsidR="00BB482A" w:rsidRPr="00C31E24" w14:paraId="3AB51741" w14:textId="77777777" w:rsidTr="00D74F31">
        <w:tc>
          <w:tcPr>
            <w:tcW w:w="2835" w:type="dxa"/>
            <w:shd w:val="clear" w:color="auto" w:fill="auto"/>
          </w:tcPr>
          <w:p w14:paraId="05CA298F" w14:textId="77777777" w:rsidR="00BB482A" w:rsidRPr="00C31E24" w:rsidRDefault="00BB482A" w:rsidP="00D74F31">
            <w:pPr>
              <w:pStyle w:val="TAL"/>
              <w:keepNext w:val="0"/>
              <w:keepLines w:val="0"/>
              <w:widowControl w:val="0"/>
              <w:rPr>
                <w:rFonts w:cs="Arial"/>
                <w:bCs/>
                <w:szCs w:val="18"/>
              </w:rPr>
            </w:pPr>
            <w:r w:rsidRPr="00C31E24">
              <w:rPr>
                <w:rFonts w:cs="Arial"/>
                <w:b/>
                <w:bCs/>
                <w:szCs w:val="18"/>
              </w:rPr>
              <w:t>Session-Expires</w:t>
            </w:r>
          </w:p>
        </w:tc>
        <w:tc>
          <w:tcPr>
            <w:tcW w:w="2126" w:type="dxa"/>
            <w:shd w:val="clear" w:color="auto" w:fill="auto"/>
          </w:tcPr>
          <w:p w14:paraId="37A901DB" w14:textId="77777777" w:rsidR="00BB482A" w:rsidRPr="00C31E24" w:rsidRDefault="00BB482A" w:rsidP="00D74F31">
            <w:pPr>
              <w:pStyle w:val="TAL"/>
              <w:keepNext w:val="0"/>
              <w:keepLines w:val="0"/>
              <w:widowControl w:val="0"/>
              <w:rPr>
                <w:i/>
              </w:rPr>
            </w:pPr>
          </w:p>
        </w:tc>
        <w:tc>
          <w:tcPr>
            <w:tcW w:w="2126" w:type="dxa"/>
            <w:tcBorders>
              <w:bottom w:val="single" w:sz="4" w:space="0" w:color="auto"/>
            </w:tcBorders>
            <w:shd w:val="clear" w:color="auto" w:fill="auto"/>
          </w:tcPr>
          <w:p w14:paraId="69B8FD28" w14:textId="77777777" w:rsidR="00BB482A" w:rsidRPr="00C31E24" w:rsidRDefault="00BB482A" w:rsidP="00D74F31">
            <w:pPr>
              <w:pStyle w:val="TAL"/>
              <w:keepNext w:val="0"/>
              <w:keepLines w:val="0"/>
              <w:widowControl w:val="0"/>
            </w:pPr>
          </w:p>
        </w:tc>
        <w:tc>
          <w:tcPr>
            <w:tcW w:w="1418" w:type="dxa"/>
            <w:shd w:val="clear" w:color="auto" w:fill="auto"/>
          </w:tcPr>
          <w:p w14:paraId="78D4D61F" w14:textId="77777777" w:rsidR="00BB482A" w:rsidRPr="00C31E24" w:rsidRDefault="00BB482A" w:rsidP="00D74F31">
            <w:pPr>
              <w:pStyle w:val="TAL"/>
              <w:keepNext w:val="0"/>
              <w:keepLines w:val="0"/>
              <w:widowControl w:val="0"/>
            </w:pPr>
          </w:p>
        </w:tc>
        <w:tc>
          <w:tcPr>
            <w:tcW w:w="1134" w:type="dxa"/>
            <w:shd w:val="clear" w:color="auto" w:fill="auto"/>
          </w:tcPr>
          <w:p w14:paraId="1827675D" w14:textId="77777777" w:rsidR="00BB482A" w:rsidRPr="00C31E24" w:rsidRDefault="00BB482A" w:rsidP="00D74F31">
            <w:pPr>
              <w:pStyle w:val="TAL"/>
              <w:keepNext w:val="0"/>
              <w:keepLines w:val="0"/>
              <w:widowControl w:val="0"/>
            </w:pPr>
            <w:r w:rsidRPr="00C31E24">
              <w:t>INVITE-RSP</w:t>
            </w:r>
          </w:p>
        </w:tc>
      </w:tr>
      <w:tr w:rsidR="00BB482A" w:rsidRPr="00C31E24" w14:paraId="01A0EF54" w14:textId="77777777" w:rsidTr="00D74F31">
        <w:tc>
          <w:tcPr>
            <w:tcW w:w="2835" w:type="dxa"/>
            <w:shd w:val="clear" w:color="auto" w:fill="auto"/>
          </w:tcPr>
          <w:p w14:paraId="5049E27E" w14:textId="77777777" w:rsidR="00BB482A" w:rsidRPr="00C31E24" w:rsidRDefault="00BB482A" w:rsidP="00D74F31">
            <w:pPr>
              <w:pStyle w:val="TAL"/>
              <w:keepNext w:val="0"/>
              <w:keepLines w:val="0"/>
              <w:widowControl w:val="0"/>
              <w:rPr>
                <w:rFonts w:cs="Arial"/>
                <w:bCs/>
                <w:szCs w:val="18"/>
              </w:rPr>
            </w:pPr>
            <w:r w:rsidRPr="00C31E24">
              <w:rPr>
                <w:rFonts w:cs="Arial"/>
                <w:bCs/>
                <w:szCs w:val="18"/>
              </w:rPr>
              <w:t xml:space="preserve">  generic-param</w:t>
            </w:r>
          </w:p>
        </w:tc>
        <w:tc>
          <w:tcPr>
            <w:tcW w:w="2126" w:type="dxa"/>
            <w:shd w:val="clear" w:color="auto" w:fill="auto"/>
          </w:tcPr>
          <w:p w14:paraId="3D82D95C" w14:textId="77777777" w:rsidR="00BB482A" w:rsidRPr="00C31E24" w:rsidRDefault="00BB482A" w:rsidP="00D74F31">
            <w:pPr>
              <w:pStyle w:val="TAL"/>
              <w:keepNext w:val="0"/>
              <w:keepLines w:val="0"/>
              <w:widowControl w:val="0"/>
            </w:pPr>
            <w:r w:rsidRPr="00C31E24">
              <w:rPr>
                <w:bCs/>
              </w:rPr>
              <w:t>"tdialog"</w:t>
            </w:r>
          </w:p>
        </w:tc>
        <w:tc>
          <w:tcPr>
            <w:tcW w:w="2126" w:type="dxa"/>
            <w:tcBorders>
              <w:top w:val="single" w:sz="4" w:space="0" w:color="auto"/>
              <w:bottom w:val="single" w:sz="4" w:space="0" w:color="auto"/>
            </w:tcBorders>
            <w:shd w:val="clear" w:color="auto" w:fill="auto"/>
          </w:tcPr>
          <w:p w14:paraId="5FD9733D" w14:textId="77777777" w:rsidR="00BB482A" w:rsidRPr="00C31E24" w:rsidRDefault="00BB482A" w:rsidP="00D74F31">
            <w:pPr>
              <w:pStyle w:val="TAL"/>
              <w:keepNext w:val="0"/>
              <w:keepLines w:val="0"/>
              <w:widowControl w:val="0"/>
            </w:pPr>
          </w:p>
        </w:tc>
        <w:tc>
          <w:tcPr>
            <w:tcW w:w="1418" w:type="dxa"/>
            <w:shd w:val="clear" w:color="auto" w:fill="auto"/>
          </w:tcPr>
          <w:p w14:paraId="3426DCAD" w14:textId="77777777" w:rsidR="00BB482A" w:rsidRPr="00C31E24" w:rsidRDefault="00BB482A" w:rsidP="00D74F31">
            <w:pPr>
              <w:pStyle w:val="TAL"/>
              <w:keepNext w:val="0"/>
              <w:keepLines w:val="0"/>
              <w:widowControl w:val="0"/>
            </w:pPr>
          </w:p>
        </w:tc>
        <w:tc>
          <w:tcPr>
            <w:tcW w:w="1134" w:type="dxa"/>
            <w:shd w:val="clear" w:color="auto" w:fill="auto"/>
          </w:tcPr>
          <w:p w14:paraId="51ECB9CE" w14:textId="77777777" w:rsidR="00BB482A" w:rsidRPr="00C31E24" w:rsidRDefault="00BB482A" w:rsidP="00D74F31">
            <w:pPr>
              <w:pStyle w:val="TAL"/>
              <w:keepNext w:val="0"/>
              <w:keepLines w:val="0"/>
              <w:widowControl w:val="0"/>
            </w:pPr>
          </w:p>
        </w:tc>
      </w:tr>
      <w:tr w:rsidR="00BB482A" w:rsidRPr="00C31E24" w14:paraId="3A93D899" w14:textId="77777777" w:rsidTr="00D74F31">
        <w:tc>
          <w:tcPr>
            <w:tcW w:w="2835" w:type="dxa"/>
            <w:shd w:val="clear" w:color="auto" w:fill="auto"/>
          </w:tcPr>
          <w:p w14:paraId="160A14AD" w14:textId="77777777" w:rsidR="00BB482A" w:rsidRPr="00C31E24" w:rsidRDefault="00BB482A" w:rsidP="00D74F31">
            <w:pPr>
              <w:pStyle w:val="TAL"/>
              <w:keepNext w:val="0"/>
              <w:keepLines w:val="0"/>
              <w:widowControl w:val="0"/>
              <w:rPr>
                <w:rFonts w:cs="Arial"/>
                <w:bCs/>
                <w:szCs w:val="18"/>
              </w:rPr>
            </w:pPr>
            <w:r w:rsidRPr="00C31E24">
              <w:rPr>
                <w:rFonts w:cs="Arial"/>
                <w:bCs/>
                <w:szCs w:val="18"/>
              </w:rPr>
              <w:t xml:space="preserve">  refresher</w:t>
            </w:r>
          </w:p>
        </w:tc>
        <w:tc>
          <w:tcPr>
            <w:tcW w:w="2126" w:type="dxa"/>
            <w:shd w:val="clear" w:color="auto" w:fill="auto"/>
          </w:tcPr>
          <w:p w14:paraId="1BC7FC4E" w14:textId="77777777" w:rsidR="00BB482A" w:rsidRPr="00C31E24" w:rsidRDefault="00BB482A" w:rsidP="00D74F31">
            <w:pPr>
              <w:pStyle w:val="TAL"/>
              <w:keepNext w:val="0"/>
              <w:keepLines w:val="0"/>
              <w:widowControl w:val="0"/>
            </w:pPr>
            <w:r w:rsidRPr="00C31E24">
              <w:rPr>
                <w:bCs/>
              </w:rPr>
              <w:t>"norefersub"</w:t>
            </w:r>
          </w:p>
        </w:tc>
        <w:tc>
          <w:tcPr>
            <w:tcW w:w="2126" w:type="dxa"/>
            <w:tcBorders>
              <w:top w:val="single" w:sz="4" w:space="0" w:color="auto"/>
              <w:bottom w:val="single" w:sz="4" w:space="0" w:color="auto"/>
            </w:tcBorders>
            <w:shd w:val="clear" w:color="auto" w:fill="auto"/>
          </w:tcPr>
          <w:p w14:paraId="6226F7F1" w14:textId="77777777" w:rsidR="00BB482A" w:rsidRPr="00C31E24" w:rsidRDefault="00BB482A" w:rsidP="00D74F31">
            <w:pPr>
              <w:pStyle w:val="TAL"/>
              <w:keepNext w:val="0"/>
              <w:keepLines w:val="0"/>
              <w:widowControl w:val="0"/>
            </w:pPr>
          </w:p>
        </w:tc>
        <w:tc>
          <w:tcPr>
            <w:tcW w:w="1418" w:type="dxa"/>
            <w:shd w:val="clear" w:color="auto" w:fill="auto"/>
          </w:tcPr>
          <w:p w14:paraId="0C02B235" w14:textId="77777777" w:rsidR="00BB482A" w:rsidRPr="00C31E24" w:rsidRDefault="00BB482A" w:rsidP="00D74F31">
            <w:pPr>
              <w:pStyle w:val="TAL"/>
              <w:keepNext w:val="0"/>
              <w:keepLines w:val="0"/>
              <w:widowControl w:val="0"/>
            </w:pPr>
          </w:p>
        </w:tc>
        <w:tc>
          <w:tcPr>
            <w:tcW w:w="1134" w:type="dxa"/>
            <w:shd w:val="clear" w:color="auto" w:fill="auto"/>
          </w:tcPr>
          <w:p w14:paraId="5E7B485C" w14:textId="77777777" w:rsidR="00BB482A" w:rsidRPr="00C31E24" w:rsidRDefault="00BB482A" w:rsidP="00D74F31">
            <w:pPr>
              <w:pStyle w:val="TAL"/>
              <w:keepNext w:val="0"/>
              <w:keepLines w:val="0"/>
              <w:widowControl w:val="0"/>
            </w:pPr>
          </w:p>
        </w:tc>
      </w:tr>
      <w:tr w:rsidR="00BB482A" w:rsidRPr="00C31E24" w14:paraId="0BA4ED49" w14:textId="77777777" w:rsidTr="00D74F31">
        <w:tc>
          <w:tcPr>
            <w:tcW w:w="2835" w:type="dxa"/>
            <w:shd w:val="clear" w:color="auto" w:fill="auto"/>
          </w:tcPr>
          <w:p w14:paraId="54E943FE" w14:textId="77777777" w:rsidR="00BB482A" w:rsidRPr="00C31E24" w:rsidRDefault="00BB482A" w:rsidP="00D74F31">
            <w:pPr>
              <w:pStyle w:val="TAL"/>
              <w:keepNext w:val="0"/>
              <w:keepLines w:val="0"/>
              <w:widowControl w:val="0"/>
              <w:rPr>
                <w:rFonts w:cs="Arial"/>
                <w:bCs/>
                <w:szCs w:val="18"/>
              </w:rPr>
            </w:pPr>
            <w:r w:rsidRPr="00C31E24">
              <w:rPr>
                <w:rFonts w:cs="Arial"/>
                <w:b/>
                <w:bCs/>
                <w:szCs w:val="18"/>
              </w:rPr>
              <w:t>Supported</w:t>
            </w:r>
          </w:p>
        </w:tc>
        <w:tc>
          <w:tcPr>
            <w:tcW w:w="2126" w:type="dxa"/>
            <w:shd w:val="clear" w:color="auto" w:fill="auto"/>
          </w:tcPr>
          <w:p w14:paraId="13E23C05" w14:textId="77777777" w:rsidR="00BB482A" w:rsidRPr="00C31E24" w:rsidRDefault="00BB482A" w:rsidP="00D74F31">
            <w:pPr>
              <w:pStyle w:val="TAL"/>
              <w:keepNext w:val="0"/>
              <w:keepLines w:val="0"/>
              <w:widowControl w:val="0"/>
              <w:rPr>
                <w:i/>
              </w:rPr>
            </w:pPr>
            <w:r w:rsidRPr="00C31E24">
              <w:rPr>
                <w:bCs/>
              </w:rPr>
              <w:t>"explicitsub"</w:t>
            </w:r>
          </w:p>
        </w:tc>
        <w:tc>
          <w:tcPr>
            <w:tcW w:w="2126" w:type="dxa"/>
            <w:tcBorders>
              <w:top w:val="single" w:sz="4" w:space="0" w:color="auto"/>
              <w:bottom w:val="single" w:sz="4" w:space="0" w:color="auto"/>
            </w:tcBorders>
            <w:shd w:val="clear" w:color="auto" w:fill="auto"/>
          </w:tcPr>
          <w:p w14:paraId="69255000" w14:textId="77777777" w:rsidR="00BB482A" w:rsidRPr="00C31E24" w:rsidRDefault="00BB482A" w:rsidP="00D74F31">
            <w:pPr>
              <w:pStyle w:val="TAL"/>
              <w:keepNext w:val="0"/>
              <w:keepLines w:val="0"/>
              <w:widowControl w:val="0"/>
            </w:pPr>
          </w:p>
        </w:tc>
        <w:tc>
          <w:tcPr>
            <w:tcW w:w="1418" w:type="dxa"/>
            <w:shd w:val="clear" w:color="auto" w:fill="auto"/>
          </w:tcPr>
          <w:p w14:paraId="577AF514" w14:textId="77777777" w:rsidR="00BB482A" w:rsidRPr="00C31E24" w:rsidRDefault="00BB482A" w:rsidP="00D74F31">
            <w:pPr>
              <w:pStyle w:val="TAL"/>
              <w:keepNext w:val="0"/>
              <w:keepLines w:val="0"/>
              <w:widowControl w:val="0"/>
            </w:pPr>
          </w:p>
        </w:tc>
        <w:tc>
          <w:tcPr>
            <w:tcW w:w="1134" w:type="dxa"/>
            <w:shd w:val="clear" w:color="auto" w:fill="auto"/>
          </w:tcPr>
          <w:p w14:paraId="2318DB61" w14:textId="77777777" w:rsidR="00BB482A" w:rsidRPr="00C31E24" w:rsidRDefault="00BB482A" w:rsidP="00D74F31">
            <w:pPr>
              <w:pStyle w:val="TAL"/>
              <w:keepNext w:val="0"/>
              <w:keepLines w:val="0"/>
              <w:widowControl w:val="0"/>
            </w:pPr>
          </w:p>
        </w:tc>
      </w:tr>
      <w:tr w:rsidR="00BB482A" w:rsidRPr="00C31E24" w14:paraId="42D2E250" w14:textId="77777777" w:rsidTr="00D74F31">
        <w:tc>
          <w:tcPr>
            <w:tcW w:w="2835" w:type="dxa"/>
            <w:shd w:val="clear" w:color="auto" w:fill="auto"/>
          </w:tcPr>
          <w:p w14:paraId="512FC337" w14:textId="77777777" w:rsidR="00BB482A" w:rsidRPr="00C31E24" w:rsidRDefault="00BB482A" w:rsidP="00D74F31">
            <w:pPr>
              <w:pStyle w:val="TAL"/>
              <w:keepNext w:val="0"/>
              <w:keepLines w:val="0"/>
              <w:widowControl w:val="0"/>
              <w:rPr>
                <w:b/>
                <w:bCs/>
              </w:rPr>
            </w:pPr>
            <w:r w:rsidRPr="00C31E24">
              <w:t xml:space="preserve">    uri-parameters</w:t>
            </w:r>
          </w:p>
        </w:tc>
        <w:tc>
          <w:tcPr>
            <w:tcW w:w="2126" w:type="dxa"/>
            <w:shd w:val="clear" w:color="auto" w:fill="auto"/>
          </w:tcPr>
          <w:p w14:paraId="3060E993" w14:textId="77777777" w:rsidR="00BB482A" w:rsidRPr="00C31E24" w:rsidRDefault="00BB482A" w:rsidP="00D74F31">
            <w:pPr>
              <w:pStyle w:val="TAL"/>
              <w:keepNext w:val="0"/>
              <w:keepLines w:val="0"/>
              <w:widowControl w:val="0"/>
            </w:pPr>
          </w:p>
        </w:tc>
        <w:tc>
          <w:tcPr>
            <w:tcW w:w="2126" w:type="dxa"/>
            <w:tcBorders>
              <w:bottom w:val="single" w:sz="4" w:space="0" w:color="auto"/>
            </w:tcBorders>
            <w:shd w:val="clear" w:color="auto" w:fill="auto"/>
          </w:tcPr>
          <w:p w14:paraId="10ED8904" w14:textId="77777777" w:rsidR="00BB482A" w:rsidRPr="00C31E24" w:rsidDel="0063297A" w:rsidRDefault="00BB482A" w:rsidP="00D74F31">
            <w:pPr>
              <w:pStyle w:val="TAL"/>
              <w:keepNext w:val="0"/>
              <w:keepLines w:val="0"/>
              <w:widowControl w:val="0"/>
            </w:pPr>
          </w:p>
        </w:tc>
        <w:tc>
          <w:tcPr>
            <w:tcW w:w="1418" w:type="dxa"/>
            <w:shd w:val="clear" w:color="auto" w:fill="auto"/>
          </w:tcPr>
          <w:p w14:paraId="03AE256A" w14:textId="77777777" w:rsidR="00BB482A" w:rsidRPr="00C31E24" w:rsidRDefault="00BB482A" w:rsidP="00D74F31">
            <w:pPr>
              <w:pStyle w:val="TAL"/>
              <w:keepNext w:val="0"/>
              <w:keepLines w:val="0"/>
              <w:widowControl w:val="0"/>
            </w:pPr>
            <w:r w:rsidRPr="00C31E24">
              <w:t>RFC 5621 [58]</w:t>
            </w:r>
          </w:p>
        </w:tc>
        <w:tc>
          <w:tcPr>
            <w:tcW w:w="1134" w:type="dxa"/>
            <w:shd w:val="clear" w:color="auto" w:fill="auto"/>
          </w:tcPr>
          <w:p w14:paraId="4ADE0782" w14:textId="77777777" w:rsidR="00BB482A" w:rsidRPr="00C31E24" w:rsidRDefault="00BB482A" w:rsidP="00D74F31">
            <w:pPr>
              <w:pStyle w:val="TAL"/>
              <w:keepNext w:val="0"/>
              <w:keepLines w:val="0"/>
              <w:widowControl w:val="0"/>
            </w:pPr>
            <w:r w:rsidRPr="00C31E24">
              <w:t>INVITE-RSP</w:t>
            </w:r>
          </w:p>
        </w:tc>
      </w:tr>
      <w:tr w:rsidR="00BB482A" w:rsidRPr="00C31E24" w14:paraId="69BC3E8A" w14:textId="77777777" w:rsidTr="00D74F31">
        <w:tc>
          <w:tcPr>
            <w:tcW w:w="2835" w:type="dxa"/>
            <w:shd w:val="clear" w:color="auto" w:fill="auto"/>
          </w:tcPr>
          <w:p w14:paraId="2F40F9F8" w14:textId="77777777" w:rsidR="00BB482A" w:rsidRPr="00C31E24" w:rsidRDefault="00BB482A" w:rsidP="00D74F31">
            <w:pPr>
              <w:pStyle w:val="TAL"/>
              <w:keepNext w:val="0"/>
              <w:keepLines w:val="0"/>
              <w:widowControl w:val="0"/>
              <w:rPr>
                <w:rFonts w:cs="Arial"/>
                <w:szCs w:val="18"/>
              </w:rPr>
            </w:pPr>
            <w:r w:rsidRPr="00C31E24">
              <w:rPr>
                <w:rFonts w:cs="Arial"/>
                <w:b/>
                <w:bCs/>
                <w:szCs w:val="18"/>
              </w:rPr>
              <w:t>Content-Type</w:t>
            </w:r>
          </w:p>
        </w:tc>
        <w:tc>
          <w:tcPr>
            <w:tcW w:w="2126" w:type="dxa"/>
            <w:shd w:val="clear" w:color="auto" w:fill="auto"/>
          </w:tcPr>
          <w:p w14:paraId="6AC26FF0" w14:textId="77777777" w:rsidR="00BB482A" w:rsidRPr="00C31E24" w:rsidRDefault="00BB482A" w:rsidP="00D74F31">
            <w:pPr>
              <w:pStyle w:val="TAL"/>
              <w:keepNext w:val="0"/>
              <w:keepLines w:val="0"/>
              <w:widowControl w:val="0"/>
            </w:pPr>
            <w:r w:rsidRPr="00C31E24">
              <w:t xml:space="preserve">length of message-body </w:t>
            </w:r>
          </w:p>
        </w:tc>
        <w:tc>
          <w:tcPr>
            <w:tcW w:w="2126" w:type="dxa"/>
            <w:tcBorders>
              <w:top w:val="single" w:sz="4" w:space="0" w:color="auto"/>
              <w:bottom w:val="single" w:sz="4" w:space="0" w:color="auto"/>
            </w:tcBorders>
            <w:shd w:val="clear" w:color="auto" w:fill="auto"/>
          </w:tcPr>
          <w:p w14:paraId="404D4A04" w14:textId="77777777" w:rsidR="00BB482A" w:rsidRPr="00C31E24" w:rsidRDefault="00BB482A" w:rsidP="00D74F31">
            <w:pPr>
              <w:pStyle w:val="TAL"/>
              <w:keepNext w:val="0"/>
              <w:keepLines w:val="0"/>
              <w:widowControl w:val="0"/>
            </w:pPr>
          </w:p>
        </w:tc>
        <w:tc>
          <w:tcPr>
            <w:tcW w:w="1418" w:type="dxa"/>
            <w:shd w:val="clear" w:color="auto" w:fill="auto"/>
          </w:tcPr>
          <w:p w14:paraId="701D50A5" w14:textId="77777777" w:rsidR="00BB482A" w:rsidRPr="00C31E24" w:rsidRDefault="00BB482A" w:rsidP="00D74F31">
            <w:pPr>
              <w:pStyle w:val="TAL"/>
              <w:keepNext w:val="0"/>
              <w:keepLines w:val="0"/>
              <w:widowControl w:val="0"/>
            </w:pPr>
          </w:p>
        </w:tc>
        <w:tc>
          <w:tcPr>
            <w:tcW w:w="1134" w:type="dxa"/>
            <w:shd w:val="clear" w:color="auto" w:fill="auto"/>
          </w:tcPr>
          <w:p w14:paraId="2FABB7F0" w14:textId="77777777" w:rsidR="00BB482A" w:rsidRPr="00C31E24" w:rsidRDefault="00BB482A" w:rsidP="00D74F31">
            <w:pPr>
              <w:pStyle w:val="TAL"/>
              <w:keepNext w:val="0"/>
              <w:keepLines w:val="0"/>
              <w:widowControl w:val="0"/>
            </w:pPr>
          </w:p>
        </w:tc>
      </w:tr>
      <w:tr w:rsidR="00BB482A" w:rsidRPr="00C31E24" w14:paraId="09545955" w14:textId="77777777" w:rsidTr="00D74F31">
        <w:tc>
          <w:tcPr>
            <w:tcW w:w="2835" w:type="dxa"/>
            <w:shd w:val="clear" w:color="auto" w:fill="auto"/>
          </w:tcPr>
          <w:p w14:paraId="75B8117E" w14:textId="77777777" w:rsidR="00BB482A" w:rsidRPr="00C31E24" w:rsidRDefault="00BB482A" w:rsidP="00D74F31">
            <w:pPr>
              <w:pStyle w:val="TAL"/>
              <w:keepNext w:val="0"/>
              <w:keepLines w:val="0"/>
              <w:widowControl w:val="0"/>
              <w:rPr>
                <w:rFonts w:cs="Arial"/>
                <w:szCs w:val="18"/>
              </w:rPr>
            </w:pPr>
            <w:r w:rsidRPr="00C31E24">
              <w:rPr>
                <w:rFonts w:cs="Arial"/>
                <w:b/>
                <w:bCs/>
                <w:szCs w:val="18"/>
              </w:rPr>
              <w:t xml:space="preserve">  </w:t>
            </w:r>
            <w:r w:rsidRPr="00C31E24">
              <w:rPr>
                <w:rFonts w:cs="Arial"/>
                <w:szCs w:val="18"/>
              </w:rPr>
              <w:t>media-type</w:t>
            </w:r>
          </w:p>
        </w:tc>
        <w:tc>
          <w:tcPr>
            <w:tcW w:w="2126" w:type="dxa"/>
            <w:shd w:val="clear" w:color="auto" w:fill="auto"/>
          </w:tcPr>
          <w:p w14:paraId="3183F50D" w14:textId="77777777" w:rsidR="00BB482A" w:rsidRPr="00C31E24" w:rsidRDefault="00BB482A" w:rsidP="00D74F31">
            <w:pPr>
              <w:pStyle w:val="TAL"/>
              <w:keepNext w:val="0"/>
              <w:keepLines w:val="0"/>
              <w:widowControl w:val="0"/>
            </w:pPr>
          </w:p>
        </w:tc>
        <w:tc>
          <w:tcPr>
            <w:tcW w:w="2126" w:type="dxa"/>
            <w:tcBorders>
              <w:top w:val="single" w:sz="4" w:space="0" w:color="auto"/>
              <w:bottom w:val="single" w:sz="4" w:space="0" w:color="auto"/>
            </w:tcBorders>
            <w:shd w:val="clear" w:color="auto" w:fill="auto"/>
          </w:tcPr>
          <w:p w14:paraId="2E5CCB51" w14:textId="77777777" w:rsidR="00BB482A" w:rsidRPr="00C31E24" w:rsidRDefault="00BB482A" w:rsidP="00D74F31">
            <w:pPr>
              <w:pStyle w:val="TAL"/>
              <w:keepNext w:val="0"/>
              <w:keepLines w:val="0"/>
              <w:widowControl w:val="0"/>
            </w:pPr>
          </w:p>
        </w:tc>
        <w:tc>
          <w:tcPr>
            <w:tcW w:w="1418" w:type="dxa"/>
            <w:shd w:val="clear" w:color="auto" w:fill="auto"/>
          </w:tcPr>
          <w:p w14:paraId="38F0A2DD" w14:textId="77777777" w:rsidR="00BB482A" w:rsidRPr="00C31E24" w:rsidRDefault="00BB482A" w:rsidP="00D74F31">
            <w:pPr>
              <w:pStyle w:val="TAL"/>
              <w:keepNext w:val="0"/>
              <w:keepLines w:val="0"/>
              <w:widowControl w:val="0"/>
            </w:pPr>
            <w:r w:rsidRPr="00C31E24">
              <w:t>RFC 3261 [22]</w:t>
            </w:r>
          </w:p>
        </w:tc>
        <w:tc>
          <w:tcPr>
            <w:tcW w:w="1134" w:type="dxa"/>
            <w:shd w:val="clear" w:color="auto" w:fill="auto"/>
            <w:vAlign w:val="bottom"/>
          </w:tcPr>
          <w:p w14:paraId="02A4DA38" w14:textId="77777777" w:rsidR="00BB482A" w:rsidRPr="00C31E24" w:rsidRDefault="00BB482A" w:rsidP="00D74F31">
            <w:pPr>
              <w:pStyle w:val="TAL"/>
              <w:keepNext w:val="0"/>
              <w:keepLines w:val="0"/>
              <w:widowControl w:val="0"/>
            </w:pPr>
            <w:r w:rsidRPr="00C31E24">
              <w:t>INVITE-RSP</w:t>
            </w:r>
          </w:p>
        </w:tc>
      </w:tr>
      <w:tr w:rsidR="00BB482A" w:rsidRPr="00C31E24" w14:paraId="68C13652" w14:textId="77777777" w:rsidTr="00D74F31">
        <w:tc>
          <w:tcPr>
            <w:tcW w:w="2835" w:type="dxa"/>
            <w:shd w:val="clear" w:color="auto" w:fill="auto"/>
            <w:vAlign w:val="center"/>
          </w:tcPr>
          <w:p w14:paraId="03F3D432" w14:textId="77777777" w:rsidR="00BB482A" w:rsidRPr="00C31E24" w:rsidRDefault="00BB482A" w:rsidP="00D74F31">
            <w:pPr>
              <w:pStyle w:val="TAL"/>
              <w:keepNext w:val="0"/>
              <w:keepLines w:val="0"/>
              <w:widowControl w:val="0"/>
              <w:rPr>
                <w:rFonts w:cs="Arial"/>
                <w:b/>
                <w:szCs w:val="18"/>
              </w:rPr>
            </w:pPr>
            <w:r w:rsidRPr="00C31E24">
              <w:rPr>
                <w:rFonts w:cs="Arial"/>
                <w:b/>
                <w:szCs w:val="18"/>
              </w:rPr>
              <w:t>Message-body</w:t>
            </w:r>
          </w:p>
        </w:tc>
        <w:tc>
          <w:tcPr>
            <w:tcW w:w="2126" w:type="dxa"/>
            <w:shd w:val="clear" w:color="auto" w:fill="auto"/>
            <w:vAlign w:val="center"/>
          </w:tcPr>
          <w:p w14:paraId="3C20431E" w14:textId="77777777" w:rsidR="00BB482A" w:rsidRPr="00C31E24" w:rsidRDefault="00BB482A" w:rsidP="00D74F31">
            <w:pPr>
              <w:pStyle w:val="TAL"/>
              <w:keepNext w:val="0"/>
              <w:keepLines w:val="0"/>
              <w:widowControl w:val="0"/>
            </w:pPr>
            <w:r w:rsidRPr="00C31E24">
              <w:t>"application/sdp"</w:t>
            </w:r>
          </w:p>
        </w:tc>
        <w:tc>
          <w:tcPr>
            <w:tcW w:w="2126" w:type="dxa"/>
            <w:tcBorders>
              <w:top w:val="single" w:sz="4" w:space="0" w:color="auto"/>
              <w:bottom w:val="single" w:sz="4" w:space="0" w:color="auto"/>
            </w:tcBorders>
            <w:shd w:val="clear" w:color="auto" w:fill="auto"/>
          </w:tcPr>
          <w:p w14:paraId="3CBBB2FD" w14:textId="77777777" w:rsidR="00BB482A" w:rsidRPr="00C31E24" w:rsidRDefault="00BB482A" w:rsidP="00D74F31">
            <w:pPr>
              <w:pStyle w:val="TAL"/>
              <w:keepNext w:val="0"/>
              <w:keepLines w:val="0"/>
              <w:widowControl w:val="0"/>
            </w:pPr>
          </w:p>
        </w:tc>
        <w:tc>
          <w:tcPr>
            <w:tcW w:w="1418" w:type="dxa"/>
            <w:shd w:val="clear" w:color="auto" w:fill="auto"/>
          </w:tcPr>
          <w:p w14:paraId="07CE65BC" w14:textId="77777777" w:rsidR="00BB482A" w:rsidRPr="00C31E24" w:rsidRDefault="00BB482A" w:rsidP="00D74F31">
            <w:pPr>
              <w:pStyle w:val="TAL"/>
              <w:keepNext w:val="0"/>
              <w:keepLines w:val="0"/>
              <w:widowControl w:val="0"/>
            </w:pPr>
            <w:r w:rsidRPr="00C31E24">
              <w:t>RFC 4566 [27]</w:t>
            </w:r>
          </w:p>
        </w:tc>
        <w:tc>
          <w:tcPr>
            <w:tcW w:w="1134" w:type="dxa"/>
            <w:shd w:val="clear" w:color="auto" w:fill="auto"/>
            <w:vAlign w:val="bottom"/>
          </w:tcPr>
          <w:p w14:paraId="14219E43" w14:textId="77777777" w:rsidR="00BB482A" w:rsidRPr="00C31E24" w:rsidRDefault="00BB482A" w:rsidP="00D74F31">
            <w:pPr>
              <w:pStyle w:val="TAL"/>
              <w:keepNext w:val="0"/>
              <w:keepLines w:val="0"/>
              <w:widowControl w:val="0"/>
            </w:pPr>
          </w:p>
        </w:tc>
      </w:tr>
      <w:tr w:rsidR="00BB482A" w:rsidRPr="00C31E24" w14:paraId="3C63BDCF" w14:textId="77777777" w:rsidTr="00D74F31">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574DDAA7" w14:textId="77777777" w:rsidR="00BB482A" w:rsidRPr="00C31E24" w:rsidRDefault="00BB482A" w:rsidP="00D74F31">
            <w:pPr>
              <w:pStyle w:val="TAL"/>
              <w:keepNext w:val="0"/>
              <w:keepLines w:val="0"/>
              <w:widowControl w:val="0"/>
              <w:rPr>
                <w:rFonts w:cs="Arial"/>
                <w:bCs/>
                <w:szCs w:val="18"/>
              </w:rPr>
            </w:pPr>
            <w:r w:rsidRPr="00C31E24">
              <w:rPr>
                <w:rFonts w:cs="Arial"/>
                <w:bCs/>
                <w:szCs w:val="18"/>
              </w:rPr>
              <w:t xml:space="preserve">    MIME-part-header</w:t>
            </w:r>
          </w:p>
        </w:tc>
        <w:tc>
          <w:tcPr>
            <w:tcW w:w="2126" w:type="dxa"/>
            <w:shd w:val="clear" w:color="auto" w:fill="auto"/>
            <w:vAlign w:val="center"/>
          </w:tcPr>
          <w:p w14:paraId="60CA23F7" w14:textId="77777777" w:rsidR="00BB482A" w:rsidRPr="00C31E24" w:rsidRDefault="00BB482A" w:rsidP="00D74F31">
            <w:pPr>
              <w:pStyle w:val="TAL"/>
              <w:keepNext w:val="0"/>
              <w:keepLines w:val="0"/>
              <w:widowControl w:val="0"/>
            </w:pPr>
            <w:r w:rsidRPr="00C31E24">
              <w:t>SDP message as described in Table 5.5.3.1.2-2</w:t>
            </w:r>
          </w:p>
        </w:tc>
        <w:tc>
          <w:tcPr>
            <w:tcW w:w="2126" w:type="dxa"/>
            <w:tcBorders>
              <w:top w:val="single" w:sz="4" w:space="0" w:color="auto"/>
              <w:bottom w:val="single" w:sz="4" w:space="0" w:color="auto"/>
            </w:tcBorders>
            <w:shd w:val="clear" w:color="auto" w:fill="auto"/>
          </w:tcPr>
          <w:p w14:paraId="45D298C4" w14:textId="77777777" w:rsidR="00BB482A" w:rsidRPr="00C31E24" w:rsidRDefault="00BB482A" w:rsidP="00D74F31">
            <w:pPr>
              <w:pStyle w:val="TAL"/>
              <w:keepNext w:val="0"/>
              <w:keepLines w:val="0"/>
              <w:widowControl w:val="0"/>
            </w:pPr>
          </w:p>
        </w:tc>
        <w:tc>
          <w:tcPr>
            <w:tcW w:w="1418" w:type="dxa"/>
            <w:shd w:val="clear" w:color="auto" w:fill="auto"/>
          </w:tcPr>
          <w:p w14:paraId="3B3B6F78" w14:textId="77777777" w:rsidR="00BB482A" w:rsidRPr="00C31E24" w:rsidRDefault="00BB482A" w:rsidP="00D74F31">
            <w:pPr>
              <w:pStyle w:val="TAL"/>
              <w:keepNext w:val="0"/>
              <w:keepLines w:val="0"/>
              <w:widowControl w:val="0"/>
            </w:pPr>
          </w:p>
        </w:tc>
        <w:tc>
          <w:tcPr>
            <w:tcW w:w="1134" w:type="dxa"/>
            <w:shd w:val="clear" w:color="auto" w:fill="auto"/>
          </w:tcPr>
          <w:p w14:paraId="72302762" w14:textId="77777777" w:rsidR="00BB482A" w:rsidRPr="00C31E24" w:rsidRDefault="00BB482A" w:rsidP="00D74F31">
            <w:pPr>
              <w:pStyle w:val="TAL"/>
              <w:keepNext w:val="0"/>
              <w:keepLines w:val="0"/>
              <w:widowControl w:val="0"/>
            </w:pPr>
            <w:r w:rsidRPr="00C31E24">
              <w:t>MCVIDEO</w:t>
            </w:r>
          </w:p>
        </w:tc>
      </w:tr>
      <w:tr w:rsidR="00BB482A" w:rsidRPr="00C31E24" w14:paraId="78024A96" w14:textId="77777777" w:rsidTr="00D74F31">
        <w:tc>
          <w:tcPr>
            <w:tcW w:w="2835" w:type="dxa"/>
            <w:tcBorders>
              <w:bottom w:val="nil"/>
            </w:tcBorders>
            <w:shd w:val="clear" w:color="auto" w:fill="auto"/>
          </w:tcPr>
          <w:p w14:paraId="5975748E" w14:textId="77777777" w:rsidR="00BB482A" w:rsidRPr="00C31E24" w:rsidRDefault="00BB482A" w:rsidP="00D74F31">
            <w:pPr>
              <w:pStyle w:val="TAL"/>
              <w:keepNext w:val="0"/>
              <w:keepLines w:val="0"/>
              <w:widowControl w:val="0"/>
              <w:rPr>
                <w:rFonts w:cs="Arial"/>
                <w:szCs w:val="18"/>
              </w:rPr>
            </w:pPr>
            <w:r w:rsidRPr="00C31E24">
              <w:t xml:space="preserve">    MIME-part-body</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A055AEF" w14:textId="77777777" w:rsidR="00BB482A" w:rsidRPr="00C31E24" w:rsidRDefault="00BB482A" w:rsidP="00D74F31">
            <w:pPr>
              <w:pStyle w:val="TAL"/>
              <w:keepNext w:val="0"/>
              <w:keepLines w:val="0"/>
              <w:widowControl w:val="0"/>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A7E3328" w14:textId="77777777" w:rsidR="00BB482A" w:rsidRPr="00C31E24" w:rsidDel="00D16089" w:rsidRDefault="00BB482A" w:rsidP="00D74F31">
            <w:pPr>
              <w:pStyle w:val="TAL"/>
              <w:keepNext w:val="0"/>
              <w:keepLines w:val="0"/>
              <w:widowControl w:val="0"/>
            </w:pPr>
            <w:r w:rsidRPr="00C31E24">
              <w:rPr>
                <w:b/>
                <w:bCs/>
              </w:rPr>
              <w:t>MCPTT/MCVideo/MCData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67D3F14" w14:textId="77777777" w:rsidR="00BB482A" w:rsidRPr="00C31E24" w:rsidRDefault="00BB482A" w:rsidP="00D74F3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2DE9A8ED" w14:textId="77777777" w:rsidR="00BB482A" w:rsidRPr="00C31E24" w:rsidRDefault="00BB482A" w:rsidP="00D74F31">
            <w:pPr>
              <w:pStyle w:val="TAL"/>
              <w:keepNext w:val="0"/>
              <w:keepLines w:val="0"/>
              <w:widowControl w:val="0"/>
            </w:pPr>
          </w:p>
        </w:tc>
      </w:tr>
      <w:tr w:rsidR="00BB482A" w:rsidRPr="00C31E24" w14:paraId="42406FD8" w14:textId="77777777" w:rsidTr="00D74F31">
        <w:tc>
          <w:tcPr>
            <w:tcW w:w="2835" w:type="dxa"/>
            <w:tcBorders>
              <w:top w:val="nil"/>
              <w:bottom w:val="nil"/>
            </w:tcBorders>
            <w:shd w:val="clear" w:color="auto" w:fill="auto"/>
            <w:vAlign w:val="center"/>
          </w:tcPr>
          <w:p w14:paraId="0AF44911" w14:textId="77777777" w:rsidR="00BB482A" w:rsidRPr="00C31E24" w:rsidRDefault="00BB482A" w:rsidP="00D74F31">
            <w:pPr>
              <w:pStyle w:val="TAL"/>
              <w:keepNext w:val="0"/>
              <w:keepLines w:val="0"/>
              <w:widowControl w:val="0"/>
            </w:pPr>
          </w:p>
        </w:tc>
        <w:tc>
          <w:tcPr>
            <w:tcW w:w="6804" w:type="dxa"/>
            <w:gridSpan w:val="4"/>
            <w:vMerge w:val="restart"/>
            <w:tcBorders>
              <w:top w:val="single" w:sz="4" w:space="0" w:color="auto"/>
              <w:left w:val="single" w:sz="4" w:space="0" w:color="auto"/>
              <w:right w:val="single" w:sz="4" w:space="0" w:color="auto"/>
            </w:tcBorders>
            <w:shd w:val="clear" w:color="auto" w:fill="auto"/>
            <w:vAlign w:val="center"/>
          </w:tcPr>
          <w:p w14:paraId="58A3CC4B" w14:textId="77777777" w:rsidR="00BB482A" w:rsidRPr="00C31E24" w:rsidRDefault="00BB482A" w:rsidP="00D74F31">
            <w:pPr>
              <w:pStyle w:val="TAL"/>
              <w:keepNext w:val="0"/>
              <w:keepLines w:val="0"/>
              <w:widowControl w:val="0"/>
            </w:pPr>
            <w:r w:rsidRPr="00C31E24">
              <w:t>"application/vnd.3gpp.mcvideo-info+xml"</w:t>
            </w:r>
          </w:p>
          <w:p w14:paraId="1EE13F27" w14:textId="77777777" w:rsidR="00BB482A" w:rsidRPr="00C31E24" w:rsidRDefault="00BB482A" w:rsidP="00D74F31">
            <w:pPr>
              <w:pStyle w:val="TAL"/>
              <w:keepNext w:val="0"/>
              <w:keepLines w:val="0"/>
              <w:widowControl w:val="0"/>
            </w:pPr>
            <w:r w:rsidRPr="00C31E24">
              <w:t>MCVIDEO</w:t>
            </w:r>
          </w:p>
        </w:tc>
      </w:tr>
      <w:tr w:rsidR="00BB482A" w:rsidRPr="00C31E24" w14:paraId="1AA45012" w14:textId="77777777" w:rsidTr="00D74F31">
        <w:tc>
          <w:tcPr>
            <w:tcW w:w="2835" w:type="dxa"/>
            <w:tcBorders>
              <w:top w:val="nil"/>
            </w:tcBorders>
            <w:shd w:val="clear" w:color="auto" w:fill="auto"/>
            <w:vAlign w:val="center"/>
          </w:tcPr>
          <w:p w14:paraId="3D0F7F8B" w14:textId="77777777" w:rsidR="00BB482A" w:rsidRPr="00C31E24" w:rsidRDefault="00BB482A" w:rsidP="00D74F31">
            <w:pPr>
              <w:pStyle w:val="TAL"/>
              <w:keepNext w:val="0"/>
              <w:keepLines w:val="0"/>
              <w:widowControl w:val="0"/>
            </w:pPr>
          </w:p>
        </w:tc>
        <w:tc>
          <w:tcPr>
            <w:tcW w:w="6804" w:type="dxa"/>
            <w:gridSpan w:val="4"/>
            <w:vMerge/>
            <w:tcBorders>
              <w:left w:val="single" w:sz="4" w:space="0" w:color="auto"/>
              <w:bottom w:val="single" w:sz="4" w:space="0" w:color="auto"/>
              <w:right w:val="single" w:sz="4" w:space="0" w:color="auto"/>
            </w:tcBorders>
            <w:shd w:val="clear" w:color="auto" w:fill="auto"/>
            <w:vAlign w:val="center"/>
          </w:tcPr>
          <w:p w14:paraId="169CDBAE" w14:textId="77777777" w:rsidR="00BB482A" w:rsidRPr="00C31E24" w:rsidRDefault="00BB482A" w:rsidP="00D74F31">
            <w:pPr>
              <w:pStyle w:val="TAL"/>
              <w:keepNext w:val="0"/>
              <w:keepLines w:val="0"/>
              <w:widowControl w:val="0"/>
            </w:pPr>
          </w:p>
        </w:tc>
      </w:tr>
      <w:tr w:rsidR="00BB482A" w:rsidRPr="00C31E24" w14:paraId="00DA1ADA" w14:textId="77777777" w:rsidTr="00D74F31">
        <w:tc>
          <w:tcPr>
            <w:tcW w:w="2835" w:type="dxa"/>
            <w:tcBorders>
              <w:top w:val="single" w:sz="4" w:space="0" w:color="auto"/>
              <w:left w:val="single" w:sz="4" w:space="0" w:color="auto"/>
              <w:bottom w:val="single" w:sz="4" w:space="0" w:color="auto"/>
              <w:right w:val="single" w:sz="4" w:space="0" w:color="auto"/>
            </w:tcBorders>
            <w:shd w:val="clear" w:color="auto" w:fill="auto"/>
          </w:tcPr>
          <w:p w14:paraId="2CA07C4F" w14:textId="77777777" w:rsidR="00BB482A" w:rsidRPr="00C31E24" w:rsidDel="006C0DA3" w:rsidRDefault="00BB482A" w:rsidP="00D74F31">
            <w:pPr>
              <w:pStyle w:val="TAL"/>
              <w:keepNext w:val="0"/>
              <w:keepLines w:val="0"/>
              <w:widowControl w:val="0"/>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CDBE43" w14:textId="264EC577" w:rsidR="00BB482A" w:rsidRPr="00C31E24" w:rsidRDefault="00BB482A" w:rsidP="00D74F31">
            <w:pPr>
              <w:pStyle w:val="TAL"/>
              <w:keepNext w:val="0"/>
              <w:keepLines w:val="0"/>
              <w:widowControl w:val="0"/>
            </w:pPr>
            <w:r w:rsidRPr="00C31E24">
              <w:t xml:space="preserve">MCVideo-Info as described </w:t>
            </w:r>
            <w:r w:rsidR="00DD5C3D" w:rsidRPr="00C31E24">
              <w:t>in Table</w:t>
            </w:r>
            <w:r w:rsidRPr="00C31E24">
              <w:t xml:space="preserve"> 6.1.1.12.3.3-2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708E8D5" w14:textId="77777777" w:rsidR="00BB482A" w:rsidRPr="00C31E24" w:rsidRDefault="00BB482A" w:rsidP="00D74F31">
            <w:pPr>
              <w:pStyle w:val="TAL"/>
              <w:keepNext w:val="0"/>
              <w:keepLines w:val="0"/>
              <w:widowControl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BD8FAB7" w14:textId="77777777" w:rsidR="00BB482A" w:rsidRPr="00C31E24" w:rsidRDefault="00BB482A" w:rsidP="00D74F31">
            <w:pPr>
              <w:pStyle w:val="TAL"/>
              <w:keepNext w:val="0"/>
              <w:keepLines w:val="0"/>
              <w:widowControl w:val="0"/>
            </w:pPr>
            <w:r w:rsidRPr="00C31E24">
              <w:t>TS 24.281 [86] clause F.1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16EEF5" w14:textId="77777777" w:rsidR="00BB482A" w:rsidRPr="00C31E24" w:rsidRDefault="00BB482A" w:rsidP="00D74F31">
            <w:pPr>
              <w:pStyle w:val="TAL"/>
              <w:keepNext w:val="0"/>
              <w:keepLines w:val="0"/>
              <w:widowControl w:val="0"/>
            </w:pPr>
            <w:r w:rsidRPr="00C31E24">
              <w:t>MCVIDEO</w:t>
            </w:r>
          </w:p>
        </w:tc>
      </w:tr>
    </w:tbl>
    <w:p w14:paraId="4A44DBC3" w14:textId="77777777" w:rsidR="00BB482A" w:rsidRPr="00C31E24" w:rsidRDefault="00BB482A" w:rsidP="00BB482A"/>
    <w:p w14:paraId="4EAF9504" w14:textId="77777777" w:rsidR="00BB482A" w:rsidRPr="00C31E24" w:rsidRDefault="00BB482A" w:rsidP="00BB482A">
      <w:pPr>
        <w:pStyle w:val="TH"/>
      </w:pPr>
      <w:r w:rsidRPr="00C31E24">
        <w:t>Table 6.1.1.12.3.3-5: Transmission Granted (Steps 6, 20, Table 6.1.1.12.3.2-1)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BB482A" w:rsidRPr="00C31E24" w:rsidDel="00127C5D" w14:paraId="0425D930" w14:textId="77777777" w:rsidTr="00D74F31">
        <w:trPr>
          <w:tblHeader/>
        </w:trPr>
        <w:tc>
          <w:tcPr>
            <w:tcW w:w="9531" w:type="dxa"/>
            <w:gridSpan w:val="5"/>
          </w:tcPr>
          <w:p w14:paraId="40F4A334" w14:textId="77777777" w:rsidR="00BB482A" w:rsidRPr="00C31E24" w:rsidDel="00127C5D" w:rsidRDefault="00BB482A" w:rsidP="00D74F31">
            <w:pPr>
              <w:pStyle w:val="TAL"/>
              <w:keepLines w:val="0"/>
              <w:widowControl w:val="0"/>
              <w:rPr>
                <w:color w:val="000000"/>
              </w:rPr>
            </w:pPr>
            <w:r w:rsidRPr="00C31E24">
              <w:rPr>
                <w:color w:val="000000"/>
              </w:rPr>
              <w:t xml:space="preserve">Derivation Path: TS 36.579-1 [2], Table 5.5.11.2.1-1, </w:t>
            </w:r>
            <w:r w:rsidRPr="00C31E24">
              <w:t>condition ON-NETWORK</w:t>
            </w:r>
          </w:p>
        </w:tc>
      </w:tr>
      <w:tr w:rsidR="00BB482A" w:rsidRPr="00C31E24" w:rsidDel="00127C5D" w14:paraId="06029BE9" w14:textId="77777777" w:rsidTr="00D74F31">
        <w:trPr>
          <w:tblHeader/>
        </w:trPr>
        <w:tc>
          <w:tcPr>
            <w:tcW w:w="2381" w:type="dxa"/>
          </w:tcPr>
          <w:p w14:paraId="3B09AB01" w14:textId="77777777" w:rsidR="00BB482A" w:rsidRPr="00C31E24" w:rsidDel="00127C5D" w:rsidRDefault="00BB482A" w:rsidP="00D74F31">
            <w:pPr>
              <w:pStyle w:val="TAH"/>
            </w:pPr>
            <w:r w:rsidRPr="00C31E24">
              <w:t>Information Element</w:t>
            </w:r>
          </w:p>
        </w:tc>
        <w:tc>
          <w:tcPr>
            <w:tcW w:w="2382" w:type="dxa"/>
          </w:tcPr>
          <w:p w14:paraId="7CF21169" w14:textId="77777777" w:rsidR="00BB482A" w:rsidRPr="00C31E24" w:rsidDel="00127C5D" w:rsidRDefault="00BB482A" w:rsidP="00D74F31">
            <w:pPr>
              <w:pStyle w:val="TAH"/>
            </w:pPr>
            <w:r w:rsidRPr="00C31E24">
              <w:t>Value/remark</w:t>
            </w:r>
          </w:p>
        </w:tc>
        <w:tc>
          <w:tcPr>
            <w:tcW w:w="2254" w:type="dxa"/>
          </w:tcPr>
          <w:p w14:paraId="6D92F75B" w14:textId="77777777" w:rsidR="00BB482A" w:rsidRPr="00C31E24" w:rsidDel="00127C5D" w:rsidRDefault="00BB482A" w:rsidP="00D74F31">
            <w:pPr>
              <w:pStyle w:val="TAH"/>
            </w:pPr>
            <w:r w:rsidRPr="00C31E24">
              <w:t>Comment</w:t>
            </w:r>
          </w:p>
        </w:tc>
        <w:tc>
          <w:tcPr>
            <w:tcW w:w="1322" w:type="dxa"/>
          </w:tcPr>
          <w:p w14:paraId="3A2854F8" w14:textId="77777777" w:rsidR="00BB482A" w:rsidRPr="00C31E24" w:rsidDel="00127C5D" w:rsidRDefault="00BB482A" w:rsidP="00D74F31">
            <w:pPr>
              <w:pStyle w:val="TAH"/>
            </w:pPr>
            <w:r w:rsidRPr="00C31E24">
              <w:t>Reference</w:t>
            </w:r>
          </w:p>
        </w:tc>
        <w:tc>
          <w:tcPr>
            <w:tcW w:w="1192" w:type="dxa"/>
          </w:tcPr>
          <w:p w14:paraId="38509220" w14:textId="77777777" w:rsidR="00BB482A" w:rsidRPr="00C31E24" w:rsidDel="00127C5D" w:rsidRDefault="00BB482A" w:rsidP="00D74F31">
            <w:pPr>
              <w:pStyle w:val="TAH"/>
            </w:pPr>
            <w:r w:rsidRPr="00C31E24">
              <w:t>Condition</w:t>
            </w:r>
          </w:p>
        </w:tc>
      </w:tr>
      <w:tr w:rsidR="00BB482A" w:rsidRPr="00C31E24" w14:paraId="7151F28D" w14:textId="77777777" w:rsidTr="00D74F31">
        <w:trPr>
          <w:tblHeader/>
        </w:trPr>
        <w:tc>
          <w:tcPr>
            <w:tcW w:w="2381" w:type="dxa"/>
            <w:tcBorders>
              <w:top w:val="single" w:sz="4" w:space="0" w:color="auto"/>
              <w:left w:val="single" w:sz="4" w:space="0" w:color="auto"/>
              <w:bottom w:val="single" w:sz="4" w:space="0" w:color="auto"/>
              <w:right w:val="single" w:sz="4" w:space="0" w:color="auto"/>
            </w:tcBorders>
          </w:tcPr>
          <w:p w14:paraId="2D23FBA8" w14:textId="77777777" w:rsidR="00BB482A" w:rsidRPr="00C31E24" w:rsidRDefault="00BB482A" w:rsidP="00D74F31">
            <w:pPr>
              <w:pStyle w:val="TAL"/>
              <w:keepLines w:val="0"/>
              <w:widowControl w:val="0"/>
              <w:rPr>
                <w:b/>
                <w:color w:val="000000"/>
              </w:rPr>
            </w:pPr>
            <w:r w:rsidRPr="00C31E24">
              <w:rPr>
                <w:b/>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587A36D8" w14:textId="77777777" w:rsidR="00BB482A" w:rsidRPr="00C31E24" w:rsidRDefault="00BB482A" w:rsidP="00D74F31">
            <w:pPr>
              <w:pStyle w:val="TAL"/>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6396DC00" w14:textId="77777777" w:rsidR="00BB482A" w:rsidRPr="00C31E24" w:rsidRDefault="00BB482A" w:rsidP="00D74F31">
            <w:pPr>
              <w:pStyle w:val="TAL"/>
              <w:keepLines w:val="0"/>
              <w:widowControl w:val="0"/>
              <w:rPr>
                <w:color w:val="000000"/>
              </w:rPr>
            </w:pPr>
            <w:r w:rsidRPr="00C31E24">
              <w:rPr>
                <w:color w:val="000000"/>
              </w:rPr>
              <w:t>Length is 16 bits, A-P.</w:t>
            </w:r>
          </w:p>
        </w:tc>
        <w:tc>
          <w:tcPr>
            <w:tcW w:w="1322" w:type="dxa"/>
            <w:tcBorders>
              <w:top w:val="single" w:sz="4" w:space="0" w:color="auto"/>
              <w:left w:val="single" w:sz="4" w:space="0" w:color="auto"/>
              <w:bottom w:val="single" w:sz="4" w:space="0" w:color="auto"/>
              <w:right w:val="single" w:sz="4" w:space="0" w:color="auto"/>
            </w:tcBorders>
          </w:tcPr>
          <w:p w14:paraId="2D82DC8B" w14:textId="77777777" w:rsidR="00BB482A" w:rsidRPr="00C31E24" w:rsidRDefault="00BB482A" w:rsidP="00D74F31">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0539398" w14:textId="77777777" w:rsidR="00BB482A" w:rsidRPr="00C31E24" w:rsidRDefault="00BB482A" w:rsidP="00D74F31">
            <w:pPr>
              <w:pStyle w:val="TAL"/>
              <w:keepLines w:val="0"/>
              <w:widowControl w:val="0"/>
              <w:rPr>
                <w:color w:val="000000"/>
              </w:rPr>
            </w:pPr>
          </w:p>
        </w:tc>
      </w:tr>
      <w:tr w:rsidR="00BB482A" w:rsidRPr="00C31E24" w14:paraId="14D6BCF5" w14:textId="77777777" w:rsidTr="00D74F31">
        <w:trPr>
          <w:tblHeader/>
        </w:trPr>
        <w:tc>
          <w:tcPr>
            <w:tcW w:w="2381" w:type="dxa"/>
            <w:tcBorders>
              <w:top w:val="single" w:sz="4" w:space="0" w:color="auto"/>
              <w:left w:val="single" w:sz="4" w:space="0" w:color="auto"/>
              <w:bottom w:val="single" w:sz="4" w:space="0" w:color="auto"/>
              <w:right w:val="single" w:sz="4" w:space="0" w:color="auto"/>
            </w:tcBorders>
          </w:tcPr>
          <w:p w14:paraId="6FD2FE3C" w14:textId="77777777" w:rsidR="00BB482A" w:rsidRPr="00C31E24" w:rsidRDefault="00BB482A" w:rsidP="00D74F31">
            <w:pPr>
              <w:pStyle w:val="TAL"/>
              <w:keepLines w:val="0"/>
              <w:widowControl w:val="0"/>
              <w:rPr>
                <w:color w:val="000000"/>
              </w:rPr>
            </w:pPr>
            <w:r w:rsidRPr="00C31E24">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C703D1C" w14:textId="77777777" w:rsidR="00BB482A" w:rsidRPr="00C31E24" w:rsidRDefault="00BB482A" w:rsidP="00D74F31">
            <w:pPr>
              <w:pStyle w:val="TAL"/>
              <w:keepLines w:val="0"/>
              <w:widowControl w:val="0"/>
              <w:rPr>
                <w:color w:val="000000"/>
              </w:rPr>
            </w:pPr>
            <w:r w:rsidRPr="00C31E24">
              <w:rPr>
                <w:color w:val="000000"/>
              </w:rPr>
              <w:t>"1000000000000000"</w:t>
            </w:r>
          </w:p>
        </w:tc>
        <w:tc>
          <w:tcPr>
            <w:tcW w:w="2254" w:type="dxa"/>
            <w:tcBorders>
              <w:top w:val="single" w:sz="4" w:space="0" w:color="auto"/>
              <w:left w:val="single" w:sz="4" w:space="0" w:color="auto"/>
              <w:bottom w:val="single" w:sz="4" w:space="0" w:color="auto"/>
              <w:right w:val="single" w:sz="4" w:space="0" w:color="auto"/>
            </w:tcBorders>
          </w:tcPr>
          <w:p w14:paraId="48E511A5" w14:textId="77777777" w:rsidR="00BB482A" w:rsidRPr="00C31E24" w:rsidRDefault="00BB482A" w:rsidP="00D74F31">
            <w:pPr>
              <w:pStyle w:val="TAL"/>
              <w:keepLines w:val="0"/>
              <w:widowControl w:val="0"/>
              <w:rPr>
                <w:color w:val="000000"/>
              </w:rPr>
            </w:pPr>
            <w:r w:rsidRPr="00C31E24">
              <w:rPr>
                <w:color w:val="000000"/>
              </w:rPr>
              <w:t>A = Normal call</w:t>
            </w:r>
          </w:p>
        </w:tc>
        <w:tc>
          <w:tcPr>
            <w:tcW w:w="1322" w:type="dxa"/>
            <w:tcBorders>
              <w:top w:val="single" w:sz="4" w:space="0" w:color="auto"/>
              <w:left w:val="single" w:sz="4" w:space="0" w:color="auto"/>
              <w:bottom w:val="single" w:sz="4" w:space="0" w:color="auto"/>
              <w:right w:val="single" w:sz="4" w:space="0" w:color="auto"/>
            </w:tcBorders>
          </w:tcPr>
          <w:p w14:paraId="16E2C2CE" w14:textId="77777777" w:rsidR="00BB482A" w:rsidRPr="00C31E24" w:rsidRDefault="00BB482A" w:rsidP="00D74F31">
            <w:pPr>
              <w:pStyle w:val="TAL"/>
              <w:keepLines w:val="0"/>
              <w:widowControl w:val="0"/>
              <w:rPr>
                <w:color w:val="000000"/>
              </w:rPr>
            </w:pPr>
            <w:r w:rsidRPr="00C31E24">
              <w:rPr>
                <w:rFonts w:eastAsia="MS Mincho"/>
                <w:color w:val="000000"/>
              </w:rPr>
              <w:t xml:space="preserve">TS 24.581 [27], clause </w:t>
            </w:r>
            <w:r w:rsidRPr="00C31E24">
              <w:rPr>
                <w:color w:val="000000"/>
              </w:rPr>
              <w:t>9.2.5.1</w:t>
            </w:r>
          </w:p>
        </w:tc>
        <w:tc>
          <w:tcPr>
            <w:tcW w:w="1192" w:type="dxa"/>
            <w:tcBorders>
              <w:top w:val="single" w:sz="4" w:space="0" w:color="auto"/>
              <w:left w:val="single" w:sz="4" w:space="0" w:color="auto"/>
              <w:bottom w:val="single" w:sz="4" w:space="0" w:color="auto"/>
              <w:right w:val="single" w:sz="4" w:space="0" w:color="auto"/>
            </w:tcBorders>
          </w:tcPr>
          <w:p w14:paraId="145826D7" w14:textId="77777777" w:rsidR="00BB482A" w:rsidRPr="00C31E24" w:rsidRDefault="00BB482A" w:rsidP="00D74F31">
            <w:pPr>
              <w:pStyle w:val="TAL"/>
              <w:keepLines w:val="0"/>
              <w:widowControl w:val="0"/>
              <w:rPr>
                <w:color w:val="000000"/>
              </w:rPr>
            </w:pPr>
          </w:p>
        </w:tc>
      </w:tr>
    </w:tbl>
    <w:p w14:paraId="0D1BB4FC" w14:textId="77777777" w:rsidR="00BB482A" w:rsidRPr="00C31E24" w:rsidRDefault="00BB482A" w:rsidP="00BB482A"/>
    <w:p w14:paraId="7AFAE0F0" w14:textId="36A3AAA0" w:rsidR="00BB482A" w:rsidRPr="00C31E24" w:rsidRDefault="00BB482A" w:rsidP="00BB482A">
      <w:pPr>
        <w:pStyle w:val="TH"/>
      </w:pPr>
      <w:r w:rsidRPr="00C31E24">
        <w:t>Table: 6.1.1.12.3.3-6: Queue Position Info (Steps 10, 17, Table 6.1.1.12.3.2-1)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58"/>
        <w:gridCol w:w="1440"/>
        <w:gridCol w:w="1183"/>
      </w:tblGrid>
      <w:tr w:rsidR="00BB482A" w:rsidRPr="00C31E24" w14:paraId="27B2A006" w14:textId="77777777" w:rsidTr="00D74F31">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05945CA4" w14:textId="77777777" w:rsidR="00BB482A" w:rsidRPr="00C31E24" w:rsidRDefault="00BB482A" w:rsidP="00D74F31">
            <w:pPr>
              <w:pStyle w:val="TAL"/>
              <w:keepLines w:val="0"/>
              <w:widowControl w:val="0"/>
            </w:pPr>
            <w:r w:rsidRPr="00C31E24">
              <w:t xml:space="preserve">Derivation Path: TS 24.581 [88] Table 9.2.12-1, Condition ON-NETWORK </w:t>
            </w:r>
          </w:p>
        </w:tc>
      </w:tr>
      <w:tr w:rsidR="00BB482A" w:rsidRPr="00C31E24" w14:paraId="4D713D61" w14:textId="77777777" w:rsidTr="00D74F31">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AB1D29C" w14:textId="77777777" w:rsidR="00BB482A" w:rsidRPr="00C31E24" w:rsidRDefault="00BB482A" w:rsidP="00D74F31">
            <w:pPr>
              <w:pStyle w:val="TAH"/>
              <w:keepLines w:val="0"/>
              <w:widowControl w:val="0"/>
              <w:rPr>
                <w:bCs/>
              </w:rPr>
            </w:pPr>
            <w:r w:rsidRPr="00C31E2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2E968A3" w14:textId="77777777" w:rsidR="00BB482A" w:rsidRPr="00C31E24" w:rsidRDefault="00BB482A" w:rsidP="00D74F31">
            <w:pPr>
              <w:pStyle w:val="TAH"/>
              <w:keepLines w:val="0"/>
              <w:widowControl w:val="0"/>
              <w:rPr>
                <w:bCs/>
              </w:rPr>
            </w:pPr>
            <w:r w:rsidRPr="00C31E24">
              <w:rPr>
                <w:bCs/>
              </w:rPr>
              <w:t>Value/remark</w:t>
            </w:r>
          </w:p>
        </w:tc>
        <w:tc>
          <w:tcPr>
            <w:tcW w:w="2058" w:type="dxa"/>
            <w:tcBorders>
              <w:top w:val="single" w:sz="4" w:space="0" w:color="auto"/>
              <w:left w:val="single" w:sz="4" w:space="0" w:color="auto"/>
              <w:bottom w:val="single" w:sz="4" w:space="0" w:color="auto"/>
              <w:right w:val="single" w:sz="4" w:space="0" w:color="auto"/>
            </w:tcBorders>
            <w:hideMark/>
          </w:tcPr>
          <w:p w14:paraId="2F60175F" w14:textId="77777777" w:rsidR="00BB482A" w:rsidRPr="00C31E24" w:rsidRDefault="00BB482A" w:rsidP="00D74F31">
            <w:pPr>
              <w:pStyle w:val="TAH"/>
              <w:keepLines w:val="0"/>
              <w:widowControl w:val="0"/>
              <w:rPr>
                <w:bCs/>
              </w:rPr>
            </w:pPr>
            <w:r w:rsidRPr="00C31E24">
              <w:rPr>
                <w:bCs/>
              </w:rPr>
              <w:t>Comment</w:t>
            </w:r>
          </w:p>
        </w:tc>
        <w:tc>
          <w:tcPr>
            <w:tcW w:w="1440" w:type="dxa"/>
            <w:tcBorders>
              <w:top w:val="single" w:sz="4" w:space="0" w:color="auto"/>
              <w:left w:val="single" w:sz="4" w:space="0" w:color="auto"/>
              <w:bottom w:val="single" w:sz="4" w:space="0" w:color="auto"/>
              <w:right w:val="single" w:sz="4" w:space="0" w:color="auto"/>
            </w:tcBorders>
            <w:hideMark/>
          </w:tcPr>
          <w:p w14:paraId="146D6F68" w14:textId="77777777" w:rsidR="00BB482A" w:rsidRPr="00C31E24" w:rsidRDefault="00BB482A" w:rsidP="00D74F31">
            <w:pPr>
              <w:pStyle w:val="TAH"/>
              <w:keepLines w:val="0"/>
              <w:widowControl w:val="0"/>
              <w:rPr>
                <w:bCs/>
              </w:rPr>
            </w:pPr>
            <w:r w:rsidRPr="00C31E24">
              <w:rPr>
                <w:bCs/>
              </w:rPr>
              <w:t>Reference</w:t>
            </w:r>
          </w:p>
        </w:tc>
        <w:tc>
          <w:tcPr>
            <w:tcW w:w="1183" w:type="dxa"/>
            <w:tcBorders>
              <w:top w:val="single" w:sz="4" w:space="0" w:color="auto"/>
              <w:left w:val="single" w:sz="4" w:space="0" w:color="auto"/>
              <w:bottom w:val="single" w:sz="4" w:space="0" w:color="auto"/>
              <w:right w:val="single" w:sz="4" w:space="0" w:color="auto"/>
            </w:tcBorders>
            <w:hideMark/>
          </w:tcPr>
          <w:p w14:paraId="45579EBB" w14:textId="77777777" w:rsidR="00BB482A" w:rsidRPr="00C31E24" w:rsidRDefault="00BB482A" w:rsidP="00D74F31">
            <w:pPr>
              <w:pStyle w:val="TAH"/>
              <w:keepLines w:val="0"/>
              <w:widowControl w:val="0"/>
              <w:rPr>
                <w:bCs/>
              </w:rPr>
            </w:pPr>
            <w:r w:rsidRPr="00C31E24">
              <w:rPr>
                <w:bCs/>
              </w:rPr>
              <w:t>Condition</w:t>
            </w:r>
          </w:p>
        </w:tc>
      </w:tr>
      <w:tr w:rsidR="00BB482A" w:rsidRPr="00C31E24" w14:paraId="735DA748" w14:textId="77777777" w:rsidTr="00D74F31">
        <w:trPr>
          <w:cantSplit/>
          <w:jc w:val="center"/>
        </w:trPr>
        <w:tc>
          <w:tcPr>
            <w:tcW w:w="2837" w:type="dxa"/>
            <w:tcBorders>
              <w:top w:val="single" w:sz="4" w:space="0" w:color="auto"/>
              <w:left w:val="single" w:sz="4" w:space="0" w:color="auto"/>
              <w:bottom w:val="single" w:sz="4" w:space="0" w:color="auto"/>
              <w:right w:val="single" w:sz="4" w:space="0" w:color="auto"/>
            </w:tcBorders>
            <w:shd w:val="clear" w:color="auto" w:fill="auto"/>
            <w:hideMark/>
          </w:tcPr>
          <w:p w14:paraId="0C4C9D17" w14:textId="77777777" w:rsidR="00BB482A" w:rsidRPr="00C31E24" w:rsidRDefault="00BB482A" w:rsidP="00D74F31">
            <w:pPr>
              <w:pStyle w:val="TAL"/>
              <w:rPr>
                <w:b/>
                <w:bCs/>
              </w:rPr>
            </w:pPr>
            <w:r w:rsidRPr="00C31E24">
              <w:rPr>
                <w:b/>
                <w:bCs/>
              </w:rPr>
              <w:t>Subtype</w:t>
            </w:r>
          </w:p>
        </w:tc>
        <w:tc>
          <w:tcPr>
            <w:tcW w:w="2127" w:type="dxa"/>
            <w:tcBorders>
              <w:top w:val="single" w:sz="4" w:space="0" w:color="auto"/>
              <w:left w:val="single" w:sz="4" w:space="0" w:color="auto"/>
              <w:bottom w:val="single" w:sz="4" w:space="0" w:color="auto"/>
              <w:right w:val="single" w:sz="4" w:space="0" w:color="auto"/>
            </w:tcBorders>
            <w:shd w:val="clear" w:color="auto" w:fill="auto"/>
            <w:hideMark/>
          </w:tcPr>
          <w:p w14:paraId="72332F94" w14:textId="77777777" w:rsidR="00BB482A" w:rsidRPr="00C31E24" w:rsidRDefault="00BB482A" w:rsidP="00D74F31">
            <w:pPr>
              <w:pStyle w:val="TAL"/>
            </w:pPr>
            <w:r w:rsidRPr="00C31E24">
              <w:t>“00101”</w:t>
            </w:r>
          </w:p>
        </w:tc>
        <w:tc>
          <w:tcPr>
            <w:tcW w:w="2058" w:type="dxa"/>
            <w:tcBorders>
              <w:top w:val="single" w:sz="4" w:space="0" w:color="auto"/>
              <w:left w:val="single" w:sz="4" w:space="0" w:color="auto"/>
              <w:bottom w:val="single" w:sz="4" w:space="0" w:color="auto"/>
              <w:right w:val="single" w:sz="4" w:space="0" w:color="auto"/>
            </w:tcBorders>
            <w:shd w:val="clear" w:color="auto" w:fill="auto"/>
            <w:hideMark/>
          </w:tcPr>
          <w:p w14:paraId="30B531C2" w14:textId="77777777" w:rsidR="00BB482A" w:rsidRPr="00C31E24" w:rsidRDefault="00BB482A" w:rsidP="00D74F31">
            <w:pPr>
              <w:pStyle w:val="TAL"/>
              <w:keepLines w:val="0"/>
              <w:widowControl w:val="0"/>
            </w:pPr>
            <w:r w:rsidRPr="00C31E24">
              <w:t xml:space="preserve">Server </w:t>
            </w:r>
            <w:r w:rsidRPr="00C31E24">
              <w:sym w:font="Wingdings" w:char="F0E0"/>
            </w:r>
            <w:r w:rsidRPr="00C31E24">
              <w:t xml:space="preserve"> client</w:t>
            </w:r>
          </w:p>
        </w:tc>
        <w:tc>
          <w:tcPr>
            <w:tcW w:w="1440" w:type="dxa"/>
            <w:tcBorders>
              <w:top w:val="single" w:sz="4" w:space="0" w:color="auto"/>
              <w:left w:val="single" w:sz="4" w:space="0" w:color="auto"/>
              <w:bottom w:val="single" w:sz="4" w:space="0" w:color="auto"/>
              <w:right w:val="single" w:sz="4" w:space="0" w:color="auto"/>
            </w:tcBorders>
            <w:shd w:val="clear" w:color="auto" w:fill="auto"/>
            <w:hideMark/>
          </w:tcPr>
          <w:p w14:paraId="3242B605" w14:textId="77777777" w:rsidR="00BB482A" w:rsidRPr="00C31E24" w:rsidRDefault="00BB482A" w:rsidP="00D74F31">
            <w:pPr>
              <w:pStyle w:val="TAL"/>
              <w:keepLines w:val="0"/>
              <w:widowControl w:val="0"/>
            </w:pPr>
            <w:r w:rsidRPr="00C31E24">
              <w:t>TS 24.581 [88] 9.2.2.1-1</w:t>
            </w:r>
          </w:p>
        </w:tc>
        <w:tc>
          <w:tcPr>
            <w:tcW w:w="1183" w:type="dxa"/>
            <w:tcBorders>
              <w:top w:val="single" w:sz="4" w:space="0" w:color="auto"/>
              <w:left w:val="single" w:sz="4" w:space="0" w:color="auto"/>
              <w:bottom w:val="single" w:sz="4" w:space="0" w:color="auto"/>
              <w:right w:val="single" w:sz="4" w:space="0" w:color="auto"/>
            </w:tcBorders>
            <w:shd w:val="clear" w:color="auto" w:fill="auto"/>
          </w:tcPr>
          <w:p w14:paraId="444DAFCA" w14:textId="77777777" w:rsidR="00BB482A" w:rsidRPr="00C31E24" w:rsidRDefault="00BB482A" w:rsidP="00D74F31">
            <w:pPr>
              <w:keepNext/>
              <w:widowControl w:val="0"/>
              <w:spacing w:after="0"/>
              <w:rPr>
                <w:rFonts w:ascii="Arial" w:hAnsi="Arial" w:cs="Arial"/>
                <w:b/>
                <w:sz w:val="18"/>
                <w:szCs w:val="18"/>
              </w:rPr>
            </w:pPr>
          </w:p>
        </w:tc>
      </w:tr>
    </w:tbl>
    <w:p w14:paraId="6AE75942" w14:textId="77777777" w:rsidR="00BB482A" w:rsidRPr="00C31E24" w:rsidRDefault="00BB482A" w:rsidP="00BB482A"/>
    <w:p w14:paraId="48582C97" w14:textId="77777777" w:rsidR="00BB482A" w:rsidRPr="00C31E24" w:rsidRDefault="00BB482A" w:rsidP="00BB482A">
      <w:pPr>
        <w:pStyle w:val="TH"/>
      </w:pPr>
      <w:r w:rsidRPr="00C31E24">
        <w:t>Table 6.1.1.12.3.3-7: Transmission Control Ack (Step 11, Table 6.1.1.12.3.2-1)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BB482A" w:rsidRPr="00C31E24" w:rsidDel="00127C5D" w14:paraId="766FCA3A" w14:textId="77777777" w:rsidTr="00D74F31">
        <w:trPr>
          <w:tblHeader/>
        </w:trPr>
        <w:tc>
          <w:tcPr>
            <w:tcW w:w="9531" w:type="dxa"/>
            <w:gridSpan w:val="5"/>
          </w:tcPr>
          <w:p w14:paraId="79B3812E" w14:textId="77777777" w:rsidR="00BB482A" w:rsidRPr="00C31E24" w:rsidDel="00127C5D" w:rsidRDefault="00BB482A" w:rsidP="00D74F31">
            <w:pPr>
              <w:pStyle w:val="TAL"/>
              <w:keepNext w:val="0"/>
              <w:keepLines w:val="0"/>
              <w:widowControl w:val="0"/>
              <w:rPr>
                <w:color w:val="000000"/>
              </w:rPr>
            </w:pPr>
            <w:r w:rsidRPr="00C31E24">
              <w:rPr>
                <w:color w:val="000000"/>
              </w:rPr>
              <w:t>Derivation Path: TS 36.579-1 [2], Table 5.5.11.3.5-1</w:t>
            </w:r>
          </w:p>
        </w:tc>
      </w:tr>
      <w:tr w:rsidR="00BB482A" w:rsidRPr="00C31E24" w:rsidDel="00127C5D" w14:paraId="3649C66D" w14:textId="77777777" w:rsidTr="00D74F31">
        <w:trPr>
          <w:tblHeader/>
        </w:trPr>
        <w:tc>
          <w:tcPr>
            <w:tcW w:w="2381" w:type="dxa"/>
          </w:tcPr>
          <w:p w14:paraId="39AE117A" w14:textId="77777777" w:rsidR="00BB482A" w:rsidRPr="00C31E24" w:rsidDel="00127C5D" w:rsidRDefault="00BB482A" w:rsidP="00D74F31">
            <w:pPr>
              <w:pStyle w:val="TAH"/>
            </w:pPr>
            <w:r w:rsidRPr="00C31E24">
              <w:t>Information Element</w:t>
            </w:r>
          </w:p>
        </w:tc>
        <w:tc>
          <w:tcPr>
            <w:tcW w:w="2382" w:type="dxa"/>
          </w:tcPr>
          <w:p w14:paraId="65E13947" w14:textId="77777777" w:rsidR="00BB482A" w:rsidRPr="00C31E24" w:rsidDel="00127C5D" w:rsidRDefault="00BB482A" w:rsidP="00D74F31">
            <w:pPr>
              <w:pStyle w:val="TAH"/>
            </w:pPr>
            <w:r w:rsidRPr="00C31E24">
              <w:t>Value/remark</w:t>
            </w:r>
          </w:p>
        </w:tc>
        <w:tc>
          <w:tcPr>
            <w:tcW w:w="2254" w:type="dxa"/>
          </w:tcPr>
          <w:p w14:paraId="0C5F4F55" w14:textId="77777777" w:rsidR="00BB482A" w:rsidRPr="00C31E24" w:rsidDel="00127C5D" w:rsidRDefault="00BB482A" w:rsidP="00D74F31">
            <w:pPr>
              <w:pStyle w:val="TAH"/>
            </w:pPr>
            <w:r w:rsidRPr="00C31E24">
              <w:t>Comment</w:t>
            </w:r>
          </w:p>
        </w:tc>
        <w:tc>
          <w:tcPr>
            <w:tcW w:w="1322" w:type="dxa"/>
          </w:tcPr>
          <w:p w14:paraId="3F7330FE" w14:textId="77777777" w:rsidR="00BB482A" w:rsidRPr="00C31E24" w:rsidDel="00127C5D" w:rsidRDefault="00BB482A" w:rsidP="00D74F31">
            <w:pPr>
              <w:pStyle w:val="TAH"/>
            </w:pPr>
            <w:r w:rsidRPr="00C31E24">
              <w:t>Reference</w:t>
            </w:r>
          </w:p>
        </w:tc>
        <w:tc>
          <w:tcPr>
            <w:tcW w:w="1192" w:type="dxa"/>
          </w:tcPr>
          <w:p w14:paraId="412B5432" w14:textId="77777777" w:rsidR="00BB482A" w:rsidRPr="00C31E24" w:rsidDel="00127C5D" w:rsidRDefault="00BB482A" w:rsidP="00D74F31">
            <w:pPr>
              <w:pStyle w:val="TAH"/>
            </w:pPr>
            <w:r w:rsidRPr="00C31E24">
              <w:t>Condition</w:t>
            </w:r>
          </w:p>
        </w:tc>
      </w:tr>
      <w:tr w:rsidR="00BB482A" w:rsidRPr="00C31E24" w:rsidDel="00127C5D" w14:paraId="1CF727DD" w14:textId="77777777" w:rsidTr="00D74F31">
        <w:trPr>
          <w:tblHeader/>
        </w:trPr>
        <w:tc>
          <w:tcPr>
            <w:tcW w:w="2381" w:type="dxa"/>
          </w:tcPr>
          <w:p w14:paraId="474E0948" w14:textId="77777777" w:rsidR="00BB482A" w:rsidRPr="00C31E24" w:rsidRDefault="00BB482A" w:rsidP="00D74F31">
            <w:pPr>
              <w:pStyle w:val="TAL"/>
              <w:keepNext w:val="0"/>
              <w:keepLines w:val="0"/>
              <w:widowControl w:val="0"/>
              <w:rPr>
                <w:rFonts w:eastAsia="MS Mincho"/>
                <w:color w:val="000000"/>
              </w:rPr>
            </w:pPr>
            <w:r w:rsidRPr="00C31E24">
              <w:rPr>
                <w:rFonts w:eastAsia="MS Mincho"/>
                <w:color w:val="000000"/>
              </w:rPr>
              <w:t>Message Type</w:t>
            </w:r>
          </w:p>
        </w:tc>
        <w:tc>
          <w:tcPr>
            <w:tcW w:w="2382" w:type="dxa"/>
          </w:tcPr>
          <w:p w14:paraId="17C6E627" w14:textId="77777777" w:rsidR="00BB482A" w:rsidRPr="00C31E24" w:rsidRDefault="00BB482A" w:rsidP="00D74F31">
            <w:pPr>
              <w:pStyle w:val="TAL"/>
              <w:keepNext w:val="0"/>
              <w:keepLines w:val="0"/>
              <w:widowControl w:val="0"/>
              <w:rPr>
                <w:rFonts w:eastAsia="MS Mincho"/>
                <w:color w:val="000000"/>
              </w:rPr>
            </w:pPr>
          </w:p>
        </w:tc>
        <w:tc>
          <w:tcPr>
            <w:tcW w:w="2254" w:type="dxa"/>
          </w:tcPr>
          <w:p w14:paraId="44781539" w14:textId="77777777" w:rsidR="00BB482A" w:rsidRPr="00C31E24" w:rsidRDefault="00BB482A" w:rsidP="00D74F31">
            <w:pPr>
              <w:pStyle w:val="TAL"/>
              <w:keepNext w:val="0"/>
              <w:keepLines w:val="0"/>
              <w:widowControl w:val="0"/>
              <w:rPr>
                <w:rFonts w:eastAsia="MS PGothic"/>
                <w:color w:val="000000"/>
              </w:rPr>
            </w:pPr>
          </w:p>
        </w:tc>
        <w:tc>
          <w:tcPr>
            <w:tcW w:w="1322" w:type="dxa"/>
          </w:tcPr>
          <w:p w14:paraId="4DD3083E" w14:textId="77777777" w:rsidR="00BB482A" w:rsidRPr="00C31E24" w:rsidRDefault="00BB482A" w:rsidP="00D74F31">
            <w:pPr>
              <w:pStyle w:val="TAL"/>
              <w:keepNext w:val="0"/>
              <w:keepLines w:val="0"/>
              <w:widowControl w:val="0"/>
              <w:rPr>
                <w:rFonts w:eastAsia="MS Mincho"/>
                <w:color w:val="000000"/>
              </w:rPr>
            </w:pPr>
          </w:p>
        </w:tc>
        <w:tc>
          <w:tcPr>
            <w:tcW w:w="1192" w:type="dxa"/>
          </w:tcPr>
          <w:p w14:paraId="33F018E0" w14:textId="77777777" w:rsidR="00BB482A" w:rsidRPr="00C31E24" w:rsidRDefault="00BB482A" w:rsidP="00D74F31">
            <w:pPr>
              <w:pStyle w:val="TAL"/>
              <w:keepNext w:val="0"/>
              <w:keepLines w:val="0"/>
              <w:widowControl w:val="0"/>
              <w:rPr>
                <w:rFonts w:eastAsia="MS Mincho"/>
                <w:color w:val="000000"/>
              </w:rPr>
            </w:pPr>
          </w:p>
        </w:tc>
      </w:tr>
      <w:tr w:rsidR="00BB482A" w:rsidRPr="00C31E24" w:rsidDel="00127C5D" w14:paraId="3B2BB232" w14:textId="77777777" w:rsidTr="00D74F31">
        <w:trPr>
          <w:tblHeader/>
        </w:trPr>
        <w:tc>
          <w:tcPr>
            <w:tcW w:w="2381" w:type="dxa"/>
          </w:tcPr>
          <w:p w14:paraId="50C0FEA2" w14:textId="77777777" w:rsidR="00BB482A" w:rsidRPr="00C31E24" w:rsidRDefault="00BB482A" w:rsidP="00D74F31">
            <w:pPr>
              <w:pStyle w:val="TAL"/>
              <w:keepNext w:val="0"/>
              <w:keepLines w:val="0"/>
              <w:widowControl w:val="0"/>
              <w:rPr>
                <w:rFonts w:eastAsia="MS Mincho"/>
                <w:color w:val="000000"/>
              </w:rPr>
            </w:pPr>
            <w:r w:rsidRPr="00C31E24">
              <w:rPr>
                <w:rFonts w:eastAsia="MS Mincho"/>
                <w:color w:val="000000"/>
              </w:rPr>
              <w:t xml:space="preserve">  Message Type</w:t>
            </w:r>
          </w:p>
        </w:tc>
        <w:tc>
          <w:tcPr>
            <w:tcW w:w="2382" w:type="dxa"/>
          </w:tcPr>
          <w:p w14:paraId="16F57348" w14:textId="77777777" w:rsidR="00BB482A" w:rsidRPr="00C31E24" w:rsidRDefault="00BB482A" w:rsidP="00D74F31">
            <w:pPr>
              <w:pStyle w:val="TAL"/>
              <w:keepNext w:val="0"/>
              <w:keepLines w:val="0"/>
              <w:widowControl w:val="0"/>
              <w:rPr>
                <w:rFonts w:eastAsia="MS Mincho"/>
                <w:color w:val="000000"/>
              </w:rPr>
            </w:pPr>
            <w:r w:rsidRPr="00C31E24">
              <w:rPr>
                <w:rFonts w:eastAsia="MS Mincho"/>
                <w:color w:val="000000"/>
              </w:rPr>
              <w:t>"00010000"</w:t>
            </w:r>
          </w:p>
        </w:tc>
        <w:tc>
          <w:tcPr>
            <w:tcW w:w="2254" w:type="dxa"/>
          </w:tcPr>
          <w:p w14:paraId="6154503F" w14:textId="77777777" w:rsidR="00BB482A" w:rsidRPr="00C31E24" w:rsidRDefault="00BB482A" w:rsidP="00D74F31">
            <w:pPr>
              <w:pStyle w:val="TAL"/>
              <w:keepNext w:val="0"/>
              <w:keepLines w:val="0"/>
              <w:widowControl w:val="0"/>
              <w:rPr>
                <w:rFonts w:eastAsia="MS PGothic"/>
                <w:color w:val="000000"/>
              </w:rPr>
            </w:pPr>
            <w:r w:rsidRPr="00C31E24">
              <w:rPr>
                <w:rFonts w:eastAsia="MS PGothic"/>
                <w:color w:val="000000"/>
              </w:rPr>
              <w:t>Transmission Control Ack message for Transmission Granted message which requested acknowledgment.</w:t>
            </w:r>
          </w:p>
        </w:tc>
        <w:tc>
          <w:tcPr>
            <w:tcW w:w="1322" w:type="dxa"/>
          </w:tcPr>
          <w:p w14:paraId="7A97587A" w14:textId="77777777" w:rsidR="00BB482A" w:rsidRPr="00C31E24" w:rsidRDefault="00BB482A" w:rsidP="00D74F31">
            <w:pPr>
              <w:pStyle w:val="TAL"/>
              <w:keepNext w:val="0"/>
              <w:keepLines w:val="0"/>
              <w:widowControl w:val="0"/>
              <w:rPr>
                <w:rFonts w:eastAsia="MS Mincho"/>
                <w:color w:val="000000"/>
              </w:rPr>
            </w:pPr>
          </w:p>
        </w:tc>
        <w:tc>
          <w:tcPr>
            <w:tcW w:w="1192" w:type="dxa"/>
          </w:tcPr>
          <w:p w14:paraId="1B2A2720" w14:textId="77777777" w:rsidR="00BB482A" w:rsidRPr="00C31E24" w:rsidRDefault="00BB482A" w:rsidP="00D74F31">
            <w:pPr>
              <w:pStyle w:val="TAL"/>
              <w:keepNext w:val="0"/>
              <w:keepLines w:val="0"/>
              <w:widowControl w:val="0"/>
              <w:rPr>
                <w:rFonts w:eastAsia="MS Mincho"/>
                <w:color w:val="000000"/>
              </w:rPr>
            </w:pPr>
          </w:p>
        </w:tc>
      </w:tr>
    </w:tbl>
    <w:p w14:paraId="165FEB27" w14:textId="77777777" w:rsidR="00BB482A" w:rsidRPr="00C31E24" w:rsidRDefault="00BB482A" w:rsidP="00BB482A"/>
    <w:p w14:paraId="78CCF97A" w14:textId="77777777" w:rsidR="00BB482A" w:rsidRPr="00C31E24" w:rsidRDefault="00BB482A" w:rsidP="00BB482A">
      <w:pPr>
        <w:pStyle w:val="TH"/>
      </w:pPr>
      <w:r w:rsidRPr="00C31E24">
        <w:t>Table 6.1.1.12.3.3-8: SIP 200 (OK) (Step 24, Table 6.1.1.12.3.2-1)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BB482A" w:rsidRPr="00C31E24" w14:paraId="0C857FC8" w14:textId="77777777" w:rsidTr="00D74F31">
        <w:trPr>
          <w:tblHeader/>
        </w:trPr>
        <w:tc>
          <w:tcPr>
            <w:tcW w:w="9639" w:type="dxa"/>
            <w:gridSpan w:val="5"/>
          </w:tcPr>
          <w:p w14:paraId="6A8BB401" w14:textId="77777777" w:rsidR="00BB482A" w:rsidRPr="00C31E24" w:rsidRDefault="00BB482A" w:rsidP="00D74F31">
            <w:pPr>
              <w:pStyle w:val="TAL"/>
              <w:keepNext w:val="0"/>
              <w:keepLines w:val="0"/>
              <w:widowControl w:val="0"/>
              <w:rPr>
                <w:rFonts w:cs="Arial"/>
                <w:szCs w:val="18"/>
              </w:rPr>
            </w:pPr>
            <w:r w:rsidRPr="00C31E24">
              <w:rPr>
                <w:rFonts w:cs="Arial"/>
                <w:szCs w:val="18"/>
              </w:rPr>
              <w:t>Derivation Path: RFC 3261 [22], Table 5.5.2.17.1.2-1, Conditions MCVIDEO, GROUP CALL</w:t>
            </w:r>
          </w:p>
        </w:tc>
      </w:tr>
      <w:tr w:rsidR="00BB482A" w:rsidRPr="00C31E24" w14:paraId="24AF0442" w14:textId="77777777" w:rsidTr="00D74F31">
        <w:trPr>
          <w:tblHeader/>
        </w:trPr>
        <w:tc>
          <w:tcPr>
            <w:tcW w:w="2835" w:type="dxa"/>
          </w:tcPr>
          <w:p w14:paraId="7883C0F8" w14:textId="77777777" w:rsidR="00BB482A" w:rsidRPr="00C31E24" w:rsidRDefault="00BB482A" w:rsidP="00D74F31">
            <w:pPr>
              <w:pStyle w:val="TAH"/>
              <w:keepNext w:val="0"/>
              <w:keepLines w:val="0"/>
              <w:widowControl w:val="0"/>
              <w:rPr>
                <w:bCs/>
              </w:rPr>
            </w:pPr>
            <w:r w:rsidRPr="00C31E24">
              <w:rPr>
                <w:bCs/>
              </w:rPr>
              <w:t>Information Element</w:t>
            </w:r>
          </w:p>
        </w:tc>
        <w:tc>
          <w:tcPr>
            <w:tcW w:w="2126" w:type="dxa"/>
          </w:tcPr>
          <w:p w14:paraId="718ED577" w14:textId="77777777" w:rsidR="00BB482A" w:rsidRPr="00C31E24" w:rsidRDefault="00BB482A" w:rsidP="00D74F31">
            <w:pPr>
              <w:pStyle w:val="TAH"/>
              <w:keepNext w:val="0"/>
              <w:keepLines w:val="0"/>
              <w:widowControl w:val="0"/>
              <w:rPr>
                <w:bCs/>
              </w:rPr>
            </w:pPr>
            <w:r w:rsidRPr="00C31E24">
              <w:rPr>
                <w:bCs/>
              </w:rPr>
              <w:t>Value/remark</w:t>
            </w:r>
          </w:p>
        </w:tc>
        <w:tc>
          <w:tcPr>
            <w:tcW w:w="2126" w:type="dxa"/>
          </w:tcPr>
          <w:p w14:paraId="0FA01B50" w14:textId="77777777" w:rsidR="00BB482A" w:rsidRPr="00C31E24" w:rsidRDefault="00BB482A" w:rsidP="00D74F31">
            <w:pPr>
              <w:pStyle w:val="TAH"/>
              <w:keepNext w:val="0"/>
              <w:keepLines w:val="0"/>
              <w:widowControl w:val="0"/>
              <w:rPr>
                <w:bCs/>
              </w:rPr>
            </w:pPr>
            <w:r w:rsidRPr="00C31E24">
              <w:rPr>
                <w:bCs/>
              </w:rPr>
              <w:t>Comment</w:t>
            </w:r>
          </w:p>
        </w:tc>
        <w:tc>
          <w:tcPr>
            <w:tcW w:w="1418" w:type="dxa"/>
          </w:tcPr>
          <w:p w14:paraId="0C4480E4" w14:textId="77777777" w:rsidR="00BB482A" w:rsidRPr="00C31E24" w:rsidRDefault="00BB482A" w:rsidP="00D74F31">
            <w:pPr>
              <w:pStyle w:val="TAH"/>
              <w:keepNext w:val="0"/>
              <w:keepLines w:val="0"/>
              <w:widowControl w:val="0"/>
              <w:rPr>
                <w:bCs/>
              </w:rPr>
            </w:pPr>
            <w:r w:rsidRPr="00C31E24">
              <w:rPr>
                <w:bCs/>
              </w:rPr>
              <w:t>Reference</w:t>
            </w:r>
          </w:p>
        </w:tc>
        <w:tc>
          <w:tcPr>
            <w:tcW w:w="1134" w:type="dxa"/>
          </w:tcPr>
          <w:p w14:paraId="3B11607A" w14:textId="77777777" w:rsidR="00BB482A" w:rsidRPr="00C31E24" w:rsidRDefault="00BB482A" w:rsidP="00D74F31">
            <w:pPr>
              <w:pStyle w:val="TAH"/>
              <w:keepNext w:val="0"/>
              <w:keepLines w:val="0"/>
              <w:widowControl w:val="0"/>
              <w:rPr>
                <w:bCs/>
              </w:rPr>
            </w:pPr>
            <w:r w:rsidRPr="00C31E24">
              <w:rPr>
                <w:bCs/>
              </w:rPr>
              <w:t>Condition</w:t>
            </w:r>
          </w:p>
        </w:tc>
      </w:tr>
      <w:tr w:rsidR="00BB482A" w:rsidRPr="00C31E24" w14:paraId="343D9293" w14:textId="77777777" w:rsidTr="00D74F31">
        <w:trPr>
          <w:tblHeader/>
        </w:trPr>
        <w:tc>
          <w:tcPr>
            <w:tcW w:w="2835" w:type="dxa"/>
          </w:tcPr>
          <w:p w14:paraId="69432CF1" w14:textId="77777777" w:rsidR="00BB482A" w:rsidRPr="00C31E24" w:rsidRDefault="00BB482A" w:rsidP="00D74F31">
            <w:pPr>
              <w:pStyle w:val="TAH"/>
              <w:keepNext w:val="0"/>
              <w:keepLines w:val="0"/>
              <w:widowControl w:val="0"/>
              <w:jc w:val="left"/>
              <w:rPr>
                <w:b w:val="0"/>
                <w:bCs/>
              </w:rPr>
            </w:pPr>
            <w:r w:rsidRPr="00C31E24">
              <w:rPr>
                <w:b w:val="0"/>
                <w:bCs/>
              </w:rPr>
              <w:t xml:space="preserve">    MIME-part-body</w:t>
            </w:r>
          </w:p>
        </w:tc>
        <w:tc>
          <w:tcPr>
            <w:tcW w:w="2126" w:type="dxa"/>
            <w:vAlign w:val="center"/>
          </w:tcPr>
          <w:p w14:paraId="51201901" w14:textId="77777777" w:rsidR="00BB482A" w:rsidRPr="00C31E24" w:rsidRDefault="00BB482A" w:rsidP="00D74F31">
            <w:pPr>
              <w:pStyle w:val="TAH"/>
              <w:keepNext w:val="0"/>
              <w:keepLines w:val="0"/>
              <w:widowControl w:val="0"/>
              <w:jc w:val="left"/>
              <w:rPr>
                <w:b w:val="0"/>
                <w:bCs/>
              </w:rPr>
            </w:pPr>
            <w:r w:rsidRPr="00C31E24">
              <w:rPr>
                <w:b w:val="0"/>
                <w:bCs/>
              </w:rPr>
              <w:t>MCVideo-Info Not present</w:t>
            </w:r>
          </w:p>
        </w:tc>
        <w:tc>
          <w:tcPr>
            <w:tcW w:w="2126" w:type="dxa"/>
            <w:tcBorders>
              <w:bottom w:val="single" w:sz="4" w:space="0" w:color="auto"/>
            </w:tcBorders>
          </w:tcPr>
          <w:p w14:paraId="576C1414" w14:textId="77777777" w:rsidR="00BB482A" w:rsidRPr="00C31E24" w:rsidRDefault="00BB482A" w:rsidP="00D74F31">
            <w:pPr>
              <w:pStyle w:val="TAH"/>
              <w:keepNext w:val="0"/>
              <w:keepLines w:val="0"/>
              <w:widowControl w:val="0"/>
              <w:jc w:val="left"/>
              <w:rPr>
                <w:b w:val="0"/>
                <w:bCs/>
              </w:rPr>
            </w:pPr>
          </w:p>
        </w:tc>
        <w:tc>
          <w:tcPr>
            <w:tcW w:w="1418" w:type="dxa"/>
          </w:tcPr>
          <w:p w14:paraId="684B1F80" w14:textId="77777777" w:rsidR="00BB482A" w:rsidRPr="00C31E24" w:rsidRDefault="00BB482A" w:rsidP="00D74F31">
            <w:pPr>
              <w:pStyle w:val="TAH"/>
              <w:keepNext w:val="0"/>
              <w:keepLines w:val="0"/>
              <w:widowControl w:val="0"/>
              <w:jc w:val="left"/>
              <w:rPr>
                <w:b w:val="0"/>
                <w:bCs/>
              </w:rPr>
            </w:pPr>
            <w:r w:rsidRPr="00C31E24">
              <w:rPr>
                <w:b w:val="0"/>
                <w:bCs/>
              </w:rPr>
              <w:t>TS 24.281 [86] clause F.1</w:t>
            </w:r>
          </w:p>
        </w:tc>
        <w:tc>
          <w:tcPr>
            <w:tcW w:w="1134" w:type="dxa"/>
          </w:tcPr>
          <w:p w14:paraId="25046258" w14:textId="77777777" w:rsidR="00BB482A" w:rsidRPr="00C31E24" w:rsidRDefault="00BB482A" w:rsidP="00D74F31">
            <w:pPr>
              <w:pStyle w:val="TAH"/>
              <w:keepNext w:val="0"/>
              <w:keepLines w:val="0"/>
              <w:widowControl w:val="0"/>
              <w:jc w:val="left"/>
              <w:rPr>
                <w:b w:val="0"/>
                <w:bCs/>
              </w:rPr>
            </w:pPr>
            <w:r w:rsidRPr="00C31E24">
              <w:rPr>
                <w:b w:val="0"/>
                <w:bCs/>
              </w:rPr>
              <w:t>MCVIDEO</w:t>
            </w:r>
          </w:p>
        </w:tc>
      </w:tr>
    </w:tbl>
    <w:p w14:paraId="392CEB9E" w14:textId="77777777" w:rsidR="00BB482A" w:rsidRPr="00C31E24" w:rsidRDefault="00BB482A" w:rsidP="00BB482A"/>
    <w:p w14:paraId="0B57DA8D" w14:textId="77777777" w:rsidR="00BB482A" w:rsidRPr="00C31E24" w:rsidRDefault="00BB482A" w:rsidP="00BB482A">
      <w:pPr>
        <w:pStyle w:val="TH"/>
      </w:pPr>
      <w:r w:rsidRPr="00C31E24">
        <w:rPr>
          <w:color w:val="000000"/>
        </w:rPr>
        <w:t>Table 6.1.1.13.2.2-9: SIP BYE (Step 23a, Table 6.1.1.12.3.2-1)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BB482A" w:rsidRPr="00C31E24" w14:paraId="686DD4D3" w14:textId="77777777" w:rsidTr="00D74F31">
        <w:trPr>
          <w:tblHeader/>
        </w:trPr>
        <w:tc>
          <w:tcPr>
            <w:tcW w:w="9630" w:type="dxa"/>
          </w:tcPr>
          <w:p w14:paraId="44681802" w14:textId="77777777" w:rsidR="00BB482A" w:rsidRPr="00C31E24" w:rsidRDefault="00BB482A" w:rsidP="00D74F31">
            <w:pPr>
              <w:pStyle w:val="TAL"/>
              <w:keepLines w:val="0"/>
              <w:widowControl w:val="0"/>
              <w:ind w:right="-108"/>
              <w:rPr>
                <w:color w:val="000000"/>
              </w:rPr>
            </w:pPr>
            <w:r w:rsidRPr="00C31E24">
              <w:rPr>
                <w:color w:val="000000"/>
              </w:rPr>
              <w:t xml:space="preserve">Derivation Path: 36.579-1 [2], Table 5.5.2.2.1-1, </w:t>
            </w:r>
            <w:r w:rsidRPr="00C31E24">
              <w:t>condition MO-CALL</w:t>
            </w:r>
          </w:p>
        </w:tc>
      </w:tr>
    </w:tbl>
    <w:p w14:paraId="54D693EF" w14:textId="77777777" w:rsidR="00BB482A" w:rsidRPr="00C31E24" w:rsidRDefault="00BB482A" w:rsidP="00BB482A"/>
    <w:p w14:paraId="33610676" w14:textId="77777777" w:rsidR="00BB482A" w:rsidRPr="00C31E24" w:rsidRDefault="00BB482A" w:rsidP="00BB482A">
      <w:pPr>
        <w:pStyle w:val="Heading4"/>
      </w:pPr>
      <w:bookmarkStart w:id="433" w:name="_Toc75906928"/>
      <w:bookmarkStart w:id="434" w:name="_Toc75907265"/>
      <w:bookmarkStart w:id="435" w:name="_Toc84345725"/>
      <w:bookmarkStart w:id="436" w:name="_Toc99871273"/>
      <w:r w:rsidRPr="00C31E24">
        <w:t>6.1.1.13</w:t>
      </w:r>
      <w:r w:rsidRPr="00C31E24">
        <w:tab/>
      </w:r>
      <w:bookmarkStart w:id="437" w:name="_Hlk67035174"/>
      <w:r w:rsidRPr="00C31E24">
        <w:t>On-network / On-demand Pre-arranged Group Call / Reception Control State Transitions / Client Terminated (CT)</w:t>
      </w:r>
      <w:bookmarkEnd w:id="433"/>
      <w:bookmarkEnd w:id="434"/>
      <w:bookmarkEnd w:id="435"/>
      <w:bookmarkEnd w:id="436"/>
    </w:p>
    <w:bookmarkEnd w:id="437"/>
    <w:p w14:paraId="2C41B702" w14:textId="77777777" w:rsidR="00BB482A" w:rsidRPr="00C31E24" w:rsidRDefault="00BB482A" w:rsidP="00BB482A">
      <w:pPr>
        <w:pStyle w:val="H6"/>
      </w:pPr>
      <w:r w:rsidRPr="00C31E24">
        <w:t>6.1.1.13.1</w:t>
      </w:r>
      <w:r w:rsidRPr="00C31E24">
        <w:tab/>
        <w:t>Test Purpose (TP)</w:t>
      </w:r>
    </w:p>
    <w:p w14:paraId="70168EE8" w14:textId="77777777" w:rsidR="00BB482A" w:rsidRPr="00C31E24" w:rsidRDefault="00BB482A" w:rsidP="00BB482A">
      <w:pPr>
        <w:pStyle w:val="H6"/>
      </w:pPr>
      <w:bookmarkStart w:id="438" w:name="_Hlk41035479"/>
      <w:r w:rsidRPr="00C31E24">
        <w:t>(1)</w:t>
      </w:r>
    </w:p>
    <w:p w14:paraId="2C75498D" w14:textId="77777777" w:rsidR="00BB482A" w:rsidRPr="00C31E24" w:rsidRDefault="00BB482A" w:rsidP="00BB482A">
      <w:pPr>
        <w:pStyle w:val="PL"/>
        <w:rPr>
          <w:noProof w:val="0"/>
        </w:rPr>
      </w:pPr>
      <w:r w:rsidRPr="00C31E24">
        <w:rPr>
          <w:b/>
          <w:noProof w:val="0"/>
        </w:rPr>
        <w:t>with</w:t>
      </w:r>
      <w:r w:rsidRPr="00C31E24">
        <w:rPr>
          <w:noProof w:val="0"/>
        </w:rPr>
        <w:t xml:space="preserve"> { the UE (MCVideo Client) registered and authorised for MCVideo Service }</w:t>
      </w:r>
    </w:p>
    <w:p w14:paraId="2A937606" w14:textId="77777777" w:rsidR="00BB482A" w:rsidRPr="00C31E24" w:rsidRDefault="00BB482A" w:rsidP="00BB482A">
      <w:pPr>
        <w:pStyle w:val="PL"/>
        <w:rPr>
          <w:noProof w:val="0"/>
        </w:rPr>
      </w:pPr>
      <w:r w:rsidRPr="00C31E24">
        <w:rPr>
          <w:b/>
          <w:noProof w:val="0"/>
        </w:rPr>
        <w:t>ensure that</w:t>
      </w:r>
      <w:r w:rsidRPr="00C31E24">
        <w:rPr>
          <w:noProof w:val="0"/>
        </w:rPr>
        <w:t xml:space="preserve"> {</w:t>
      </w:r>
    </w:p>
    <w:p w14:paraId="762388D0" w14:textId="77777777" w:rsidR="00BB482A" w:rsidRPr="00C31E24" w:rsidRDefault="00BB482A" w:rsidP="00BB482A">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SIP INVITE from the SS (MCVideo Server)to initiate an On-demand Pre-arranged Group Call with Automatic Commencement Mode and implicit Reception Control }</w:t>
      </w:r>
    </w:p>
    <w:p w14:paraId="4C447C16" w14:textId="77777777" w:rsidR="00BB482A" w:rsidRPr="00C31E24" w:rsidRDefault="00BB482A" w:rsidP="00BB482A">
      <w:pPr>
        <w:pStyle w:val="PL"/>
        <w:rPr>
          <w:noProof w:val="0"/>
        </w:rPr>
      </w:pPr>
      <w:r w:rsidRPr="00C31E24">
        <w:rPr>
          <w:noProof w:val="0"/>
        </w:rPr>
        <w:t xml:space="preserve">    </w:t>
      </w:r>
      <w:r w:rsidRPr="00C31E24">
        <w:rPr>
          <w:b/>
          <w:noProof w:val="0"/>
        </w:rPr>
        <w:t>then</w:t>
      </w:r>
      <w:r w:rsidRPr="00C31E24">
        <w:rPr>
          <w:noProof w:val="0"/>
        </w:rPr>
        <w:t xml:space="preserve"> { the UE (MCVideo Client) responds by sending a SIP 200 (OK) }</w:t>
      </w:r>
    </w:p>
    <w:p w14:paraId="7A5940D0" w14:textId="77777777" w:rsidR="00BB482A" w:rsidRPr="00C31E24" w:rsidRDefault="00BB482A" w:rsidP="00BB482A">
      <w:pPr>
        <w:pStyle w:val="PL"/>
        <w:rPr>
          <w:noProof w:val="0"/>
        </w:rPr>
      </w:pPr>
      <w:r w:rsidRPr="00C31E24">
        <w:rPr>
          <w:noProof w:val="0"/>
        </w:rPr>
        <w:t xml:space="preserve">            }</w:t>
      </w:r>
    </w:p>
    <w:p w14:paraId="4D18702F" w14:textId="77777777" w:rsidR="00BB482A" w:rsidRPr="00C31E24" w:rsidRDefault="00BB482A" w:rsidP="00BB482A">
      <w:pPr>
        <w:pStyle w:val="PL"/>
        <w:rPr>
          <w:rFonts w:cs="Courier New"/>
          <w:noProof w:val="0"/>
          <w:szCs w:val="16"/>
        </w:rPr>
      </w:pPr>
    </w:p>
    <w:p w14:paraId="3D94A865" w14:textId="77777777" w:rsidR="00BB482A" w:rsidRPr="00C31E24" w:rsidRDefault="00BB482A" w:rsidP="00BB482A">
      <w:pPr>
        <w:pStyle w:val="H6"/>
      </w:pPr>
      <w:r w:rsidRPr="00C31E24">
        <w:t>(2)</w:t>
      </w:r>
    </w:p>
    <w:p w14:paraId="0B0D050F" w14:textId="77777777" w:rsidR="00BB482A" w:rsidRPr="00C31E24" w:rsidRDefault="00BB482A" w:rsidP="00BB482A">
      <w:pPr>
        <w:pStyle w:val="PL"/>
        <w:rPr>
          <w:noProof w:val="0"/>
        </w:rPr>
      </w:pPr>
      <w:bookmarkStart w:id="439" w:name="_Hlk15894140"/>
      <w:bookmarkStart w:id="440" w:name="_Hlk15647793"/>
      <w:r w:rsidRPr="00C31E24">
        <w:rPr>
          <w:b/>
          <w:noProof w:val="0"/>
        </w:rPr>
        <w:t>with</w:t>
      </w:r>
      <w:r w:rsidRPr="00C31E24">
        <w:rPr>
          <w:noProof w:val="0"/>
        </w:rPr>
        <w:t xml:space="preserve"> { the UE (MCVideo Client) having an incoming On-demand Pre-arranged Group Call, with implicit Transmission Control }</w:t>
      </w:r>
    </w:p>
    <w:p w14:paraId="0D87C62D" w14:textId="77777777" w:rsidR="00BB482A" w:rsidRPr="00C31E24" w:rsidRDefault="00BB482A" w:rsidP="00BB482A">
      <w:pPr>
        <w:pStyle w:val="PL"/>
        <w:rPr>
          <w:noProof w:val="0"/>
        </w:rPr>
      </w:pPr>
      <w:r w:rsidRPr="00C31E24">
        <w:rPr>
          <w:b/>
          <w:noProof w:val="0"/>
        </w:rPr>
        <w:t>ensure that</w:t>
      </w:r>
      <w:r w:rsidRPr="00C31E24">
        <w:rPr>
          <w:noProof w:val="0"/>
        </w:rPr>
        <w:t xml:space="preserve"> {</w:t>
      </w:r>
    </w:p>
    <w:p w14:paraId="2CCA68E4" w14:textId="77777777" w:rsidR="00BB482A" w:rsidRPr="00C31E24" w:rsidRDefault="00BB482A" w:rsidP="00BB482A">
      <w:pPr>
        <w:pStyle w:val="PL"/>
        <w:rPr>
          <w:noProof w:val="0"/>
        </w:rPr>
      </w:pPr>
      <w:r w:rsidRPr="00C31E24">
        <w:rPr>
          <w:noProof w:val="0"/>
        </w:rPr>
        <w:t xml:space="preserve">  </w:t>
      </w:r>
      <w:r w:rsidRPr="00C31E24">
        <w:rPr>
          <w:b/>
          <w:noProof w:val="0"/>
        </w:rPr>
        <w:t>when</w:t>
      </w:r>
      <w:r w:rsidRPr="00C31E24">
        <w:rPr>
          <w:noProof w:val="0"/>
        </w:rPr>
        <w:t xml:space="preserve"> { the MCVideo Client) receives a Media Transmission Notification message from the SS (MCVideo Server) }</w:t>
      </w:r>
    </w:p>
    <w:p w14:paraId="6C26C3AC" w14:textId="77777777" w:rsidR="00BB482A" w:rsidRPr="00C31E24" w:rsidRDefault="00BB482A" w:rsidP="00BB482A">
      <w:pPr>
        <w:pStyle w:val="PL"/>
        <w:rPr>
          <w:noProof w:val="0"/>
        </w:rPr>
      </w:pPr>
      <w:r w:rsidRPr="00C31E24">
        <w:rPr>
          <w:b/>
          <w:noProof w:val="0"/>
        </w:rPr>
        <w:t xml:space="preserve">    then</w:t>
      </w:r>
      <w:r w:rsidRPr="00C31E24">
        <w:rPr>
          <w:noProof w:val="0"/>
        </w:rPr>
        <w:t xml:space="preserve"> {the UE (MCVideo Client) provides media transmission notification to the MCVideo User </w:t>
      </w:r>
      <w:r w:rsidRPr="00C31E24">
        <w:rPr>
          <w:b/>
          <w:bCs/>
          <w:noProof w:val="0"/>
        </w:rPr>
        <w:t>and</w:t>
      </w:r>
      <w:r w:rsidRPr="00C31E24">
        <w:rPr>
          <w:noProof w:val="0"/>
        </w:rPr>
        <w:t xml:space="preserve"> sends a Receive Media Request message to the SS (MCVideo Server) </w:t>
      </w:r>
      <w:r w:rsidRPr="00C31E24">
        <w:rPr>
          <w:b/>
          <w:bCs/>
          <w:noProof w:val="0"/>
        </w:rPr>
        <w:t>and</w:t>
      </w:r>
      <w:r w:rsidRPr="00C31E24">
        <w:rPr>
          <w:noProof w:val="0"/>
        </w:rPr>
        <w:t xml:space="preserve"> respects the Reception Control imposed by the SS (MCVideo Server) (Media Transmission Notification, Receive Media Request, Receive Media Response, Media Reception End Request, Media Reception End Response, Transmission End Notify, Media Transmission Notification, Transmission Control ACK) }</w:t>
      </w:r>
    </w:p>
    <w:p w14:paraId="262D9D50" w14:textId="5AA7C6EA" w:rsidR="00BB482A" w:rsidRPr="00C31E24" w:rsidRDefault="00BB482A" w:rsidP="00BB482A">
      <w:pPr>
        <w:pStyle w:val="PL"/>
        <w:rPr>
          <w:noProof w:val="0"/>
          <w:sz w:val="18"/>
          <w:szCs w:val="22"/>
        </w:rPr>
      </w:pPr>
      <w:r w:rsidRPr="00C31E24">
        <w:rPr>
          <w:noProof w:val="0"/>
        </w:rPr>
        <w:t xml:space="preserve">            </w:t>
      </w:r>
      <w:r w:rsidRPr="00C31E24">
        <w:rPr>
          <w:noProof w:val="0"/>
          <w:sz w:val="18"/>
          <w:szCs w:val="22"/>
        </w:rPr>
        <w:t>}</w:t>
      </w:r>
    </w:p>
    <w:p w14:paraId="7186D6AC" w14:textId="77777777" w:rsidR="00BB482A" w:rsidRPr="00C31E24" w:rsidRDefault="00BB482A" w:rsidP="00BB482A">
      <w:pPr>
        <w:pStyle w:val="PL"/>
        <w:rPr>
          <w:noProof w:val="0"/>
          <w:sz w:val="18"/>
          <w:szCs w:val="22"/>
        </w:rPr>
      </w:pPr>
    </w:p>
    <w:bookmarkEnd w:id="439"/>
    <w:bookmarkEnd w:id="440"/>
    <w:p w14:paraId="3EF8DB68" w14:textId="77777777" w:rsidR="00BB482A" w:rsidRPr="00C31E24" w:rsidRDefault="00BB482A" w:rsidP="00BB482A">
      <w:pPr>
        <w:pStyle w:val="H6"/>
      </w:pPr>
      <w:r w:rsidRPr="00C31E24">
        <w:t>(3)</w:t>
      </w:r>
    </w:p>
    <w:p w14:paraId="6C05FA59" w14:textId="77777777" w:rsidR="00BB482A" w:rsidRPr="00C31E24" w:rsidRDefault="00BB482A" w:rsidP="00BB482A">
      <w:pPr>
        <w:pStyle w:val="PL"/>
        <w:spacing w:before="120"/>
        <w:rPr>
          <w:noProof w:val="0"/>
        </w:rPr>
      </w:pPr>
      <w:r w:rsidRPr="00C31E24">
        <w:rPr>
          <w:b/>
          <w:noProof w:val="0"/>
        </w:rPr>
        <w:t>with</w:t>
      </w:r>
      <w:r w:rsidRPr="00C31E24">
        <w:rPr>
          <w:noProof w:val="0"/>
        </w:rPr>
        <w:t xml:space="preserve"> { the UE (MCVideo Client) having an ongoing On-demand Pre-arranged Group</w:t>
      </w:r>
      <w:r w:rsidRPr="00C31E24">
        <w:rPr>
          <w:noProof w:val="0"/>
          <w:color w:val="FF0000"/>
        </w:rPr>
        <w:t xml:space="preserve"> </w:t>
      </w:r>
      <w:r w:rsidRPr="00C31E24">
        <w:rPr>
          <w:noProof w:val="0"/>
        </w:rPr>
        <w:t>Call }</w:t>
      </w:r>
    </w:p>
    <w:p w14:paraId="3C6212CE" w14:textId="77777777" w:rsidR="00BB482A" w:rsidRPr="00C31E24" w:rsidRDefault="00BB482A" w:rsidP="00BB482A">
      <w:pPr>
        <w:pStyle w:val="PL"/>
        <w:rPr>
          <w:noProof w:val="0"/>
        </w:rPr>
      </w:pPr>
      <w:r w:rsidRPr="00C31E24">
        <w:rPr>
          <w:b/>
          <w:noProof w:val="0"/>
        </w:rPr>
        <w:t>ensure that</w:t>
      </w:r>
      <w:r w:rsidRPr="00C31E24">
        <w:rPr>
          <w:noProof w:val="0"/>
        </w:rPr>
        <w:t xml:space="preserve"> {</w:t>
      </w:r>
    </w:p>
    <w:p w14:paraId="19784706" w14:textId="77777777" w:rsidR="00BB482A" w:rsidRPr="00C31E24" w:rsidRDefault="00BB482A" w:rsidP="00BB482A">
      <w:pPr>
        <w:pStyle w:val="PL"/>
        <w:rPr>
          <w:rFonts w:cs="Courier New"/>
          <w:noProof w:val="0"/>
          <w:szCs w:val="16"/>
        </w:rPr>
      </w:pPr>
      <w:r w:rsidRPr="00C31E24">
        <w:rPr>
          <w:noProof w:val="0"/>
        </w:rPr>
        <w:t xml:space="preserve">  </w:t>
      </w:r>
      <w:r w:rsidRPr="00C31E24">
        <w:rPr>
          <w:b/>
          <w:noProof w:val="0"/>
        </w:rPr>
        <w:t xml:space="preserve">when </w:t>
      </w:r>
      <w:r w:rsidRPr="00C31E24">
        <w:rPr>
          <w:noProof w:val="0"/>
        </w:rPr>
        <w:t>{ the UE (MCVideo Client) receives a Media Reception Override Notification }</w:t>
      </w:r>
    </w:p>
    <w:p w14:paraId="36497105" w14:textId="77777777" w:rsidR="00BB482A" w:rsidRPr="00C31E24" w:rsidRDefault="00BB482A" w:rsidP="00BB482A">
      <w:pPr>
        <w:pStyle w:val="PL"/>
        <w:rPr>
          <w:rFonts w:cs="Courier New"/>
          <w:noProof w:val="0"/>
          <w:szCs w:val="16"/>
        </w:rPr>
      </w:pPr>
      <w:r w:rsidRPr="00C31E24">
        <w:rPr>
          <w:noProof w:val="0"/>
        </w:rPr>
        <w:t xml:space="preserve">    </w:t>
      </w:r>
      <w:r w:rsidRPr="00C31E24">
        <w:rPr>
          <w:b/>
          <w:noProof w:val="0"/>
        </w:rPr>
        <w:t>then</w:t>
      </w:r>
      <w:r w:rsidRPr="00C31E24">
        <w:rPr>
          <w:noProof w:val="0"/>
        </w:rPr>
        <w:t xml:space="preserve"> { the UE (MCVideo Client) sends a Media Reception End Request message </w:t>
      </w:r>
      <w:r w:rsidRPr="00C31E24">
        <w:rPr>
          <w:rFonts w:cs="Courier New"/>
          <w:noProof w:val="0"/>
          <w:szCs w:val="16"/>
        </w:rPr>
        <w:t>}</w:t>
      </w:r>
    </w:p>
    <w:p w14:paraId="3A819D5D" w14:textId="1E58AB0D" w:rsidR="00BB482A" w:rsidRPr="00C31E24" w:rsidRDefault="00BB482A" w:rsidP="00BB482A">
      <w:pPr>
        <w:pStyle w:val="PL"/>
        <w:rPr>
          <w:rFonts w:cs="Courier New"/>
          <w:noProof w:val="0"/>
          <w:szCs w:val="16"/>
        </w:rPr>
      </w:pPr>
      <w:r w:rsidRPr="00C31E24">
        <w:rPr>
          <w:rFonts w:cs="Courier New"/>
          <w:noProof w:val="0"/>
          <w:szCs w:val="16"/>
        </w:rPr>
        <w:t xml:space="preserve">            }</w:t>
      </w:r>
    </w:p>
    <w:p w14:paraId="4AA6CDE4" w14:textId="77777777" w:rsidR="00BB482A" w:rsidRPr="00C31E24" w:rsidRDefault="00BB482A" w:rsidP="00BB482A">
      <w:pPr>
        <w:pStyle w:val="PL"/>
        <w:rPr>
          <w:rFonts w:cs="Courier New"/>
          <w:noProof w:val="0"/>
          <w:szCs w:val="16"/>
        </w:rPr>
      </w:pPr>
    </w:p>
    <w:p w14:paraId="197EDCBE" w14:textId="77777777" w:rsidR="00BB482A" w:rsidRPr="00C31E24" w:rsidRDefault="00BB482A" w:rsidP="00BB482A">
      <w:pPr>
        <w:pStyle w:val="H6"/>
      </w:pPr>
      <w:r w:rsidRPr="00C31E24">
        <w:t>(4)</w:t>
      </w:r>
    </w:p>
    <w:p w14:paraId="32E72457" w14:textId="77777777" w:rsidR="00BB482A" w:rsidRPr="00C31E24" w:rsidRDefault="00BB482A" w:rsidP="00BB482A">
      <w:pPr>
        <w:pStyle w:val="PL"/>
        <w:spacing w:before="120"/>
        <w:rPr>
          <w:noProof w:val="0"/>
        </w:rPr>
      </w:pPr>
      <w:r w:rsidRPr="00C31E24">
        <w:rPr>
          <w:b/>
          <w:noProof w:val="0"/>
        </w:rPr>
        <w:t>with</w:t>
      </w:r>
      <w:r w:rsidRPr="00C31E24">
        <w:rPr>
          <w:noProof w:val="0"/>
        </w:rPr>
        <w:t xml:space="preserve"> { the UE (MCVideo Client) having an ongoing On-demand Pre-arranged Group</w:t>
      </w:r>
      <w:r w:rsidRPr="00C31E24">
        <w:rPr>
          <w:noProof w:val="0"/>
          <w:color w:val="FF0000"/>
        </w:rPr>
        <w:t xml:space="preserve"> </w:t>
      </w:r>
      <w:r w:rsidRPr="00C31E24">
        <w:rPr>
          <w:noProof w:val="0"/>
        </w:rPr>
        <w:t>Call }</w:t>
      </w:r>
    </w:p>
    <w:p w14:paraId="6869E3BC" w14:textId="77777777" w:rsidR="00BB482A" w:rsidRPr="00C31E24" w:rsidRDefault="00BB482A" w:rsidP="00BB482A">
      <w:pPr>
        <w:pStyle w:val="PL"/>
        <w:rPr>
          <w:noProof w:val="0"/>
        </w:rPr>
      </w:pPr>
      <w:r w:rsidRPr="00C31E24">
        <w:rPr>
          <w:b/>
          <w:noProof w:val="0"/>
        </w:rPr>
        <w:t>ensure that</w:t>
      </w:r>
      <w:r w:rsidRPr="00C31E24">
        <w:rPr>
          <w:noProof w:val="0"/>
        </w:rPr>
        <w:t xml:space="preserve"> {</w:t>
      </w:r>
    </w:p>
    <w:p w14:paraId="4152A419" w14:textId="77777777" w:rsidR="00BB482A" w:rsidRPr="00C31E24" w:rsidRDefault="00BB482A" w:rsidP="00BB482A">
      <w:pPr>
        <w:pStyle w:val="PL"/>
        <w:rPr>
          <w:noProof w:val="0"/>
        </w:rPr>
      </w:pPr>
      <w:r w:rsidRPr="00C31E24">
        <w:rPr>
          <w:noProof w:val="0"/>
        </w:rPr>
        <w:t xml:space="preserve">  </w:t>
      </w:r>
      <w:r w:rsidRPr="00C31E24">
        <w:rPr>
          <w:b/>
          <w:noProof w:val="0"/>
        </w:rPr>
        <w:t xml:space="preserve">when </w:t>
      </w:r>
      <w:r w:rsidRPr="00C31E24">
        <w:rPr>
          <w:noProof w:val="0"/>
        </w:rPr>
        <w:t>{ the UE (MCVideo Client) receives a Transmission End Notify from the SS (MCVideo Server) }</w:t>
      </w:r>
    </w:p>
    <w:p w14:paraId="1A6E3624" w14:textId="7C357832" w:rsidR="00BB482A" w:rsidRPr="00C31E24" w:rsidRDefault="00BB482A" w:rsidP="00BB482A">
      <w:pPr>
        <w:pStyle w:val="PL"/>
        <w:rPr>
          <w:noProof w:val="0"/>
        </w:rPr>
      </w:pPr>
      <w:r w:rsidRPr="00C31E24">
        <w:rPr>
          <w:noProof w:val="0"/>
        </w:rPr>
        <w:t xml:space="preserve">    </w:t>
      </w:r>
      <w:r w:rsidRPr="00C31E24">
        <w:rPr>
          <w:b/>
          <w:noProof w:val="0"/>
        </w:rPr>
        <w:t>then</w:t>
      </w:r>
      <w:r w:rsidRPr="00C31E24">
        <w:rPr>
          <w:noProof w:val="0"/>
        </w:rPr>
        <w:t xml:space="preserve"> { the UE (MCVideo Client)notifies the MCVideo User that the another user’s transmission has ended.</w:t>
      </w:r>
    </w:p>
    <w:p w14:paraId="2A51043C" w14:textId="77777777" w:rsidR="00BB482A" w:rsidRPr="00C31E24" w:rsidRDefault="00BB482A" w:rsidP="00BB482A">
      <w:pPr>
        <w:pStyle w:val="PL"/>
        <w:rPr>
          <w:noProof w:val="0"/>
        </w:rPr>
      </w:pPr>
    </w:p>
    <w:p w14:paraId="111FBB81" w14:textId="77777777" w:rsidR="00BB482A" w:rsidRPr="00C31E24" w:rsidRDefault="00BB482A" w:rsidP="00BB482A">
      <w:pPr>
        <w:pStyle w:val="H6"/>
      </w:pPr>
      <w:r w:rsidRPr="00C31E24">
        <w:t>(5)</w:t>
      </w:r>
    </w:p>
    <w:p w14:paraId="0968EEBA" w14:textId="77777777" w:rsidR="00BB482A" w:rsidRPr="00C31E24" w:rsidRDefault="00BB482A" w:rsidP="00BB482A">
      <w:pPr>
        <w:pStyle w:val="PL"/>
        <w:rPr>
          <w:noProof w:val="0"/>
        </w:rPr>
      </w:pPr>
      <w:r w:rsidRPr="00C31E24">
        <w:rPr>
          <w:b/>
          <w:noProof w:val="0"/>
        </w:rPr>
        <w:t>with</w:t>
      </w:r>
      <w:r w:rsidRPr="00C31E24">
        <w:rPr>
          <w:noProof w:val="0"/>
        </w:rPr>
        <w:t xml:space="preserve"> { the UE (MCVideo Client) having an ongoing On-demand Pre-arranged Group Call with Automatic Commencement Mode }</w:t>
      </w:r>
    </w:p>
    <w:p w14:paraId="199B0527" w14:textId="77777777" w:rsidR="00BB482A" w:rsidRPr="00C31E24" w:rsidRDefault="00BB482A" w:rsidP="00BB482A">
      <w:pPr>
        <w:pStyle w:val="PL"/>
        <w:rPr>
          <w:noProof w:val="0"/>
        </w:rPr>
      </w:pPr>
      <w:r w:rsidRPr="00C31E24">
        <w:rPr>
          <w:b/>
          <w:noProof w:val="0"/>
        </w:rPr>
        <w:t>ensure that</w:t>
      </w:r>
      <w:r w:rsidRPr="00C31E24">
        <w:rPr>
          <w:noProof w:val="0"/>
        </w:rPr>
        <w:t xml:space="preserve"> {</w:t>
      </w:r>
    </w:p>
    <w:p w14:paraId="6B2169C1" w14:textId="77777777" w:rsidR="00BB482A" w:rsidRPr="00C31E24" w:rsidRDefault="00BB482A" w:rsidP="00BB482A">
      <w:pPr>
        <w:pStyle w:val="PL"/>
        <w:rPr>
          <w:noProof w:val="0"/>
        </w:rPr>
      </w:pPr>
      <w:r w:rsidRPr="00C31E24">
        <w:rPr>
          <w:noProof w:val="0"/>
        </w:rPr>
        <w:t xml:space="preserve">  </w:t>
      </w:r>
      <w:r w:rsidRPr="00C31E24">
        <w:rPr>
          <w:b/>
          <w:noProof w:val="0"/>
        </w:rPr>
        <w:t>when</w:t>
      </w:r>
      <w:r w:rsidRPr="00C31E24">
        <w:rPr>
          <w:noProof w:val="0"/>
        </w:rPr>
        <w:t xml:space="preserve"> { the MCVideo User requests to end the RTP media reception }</w:t>
      </w:r>
    </w:p>
    <w:p w14:paraId="7BE300FA" w14:textId="77777777" w:rsidR="00BB482A" w:rsidRPr="00C31E24" w:rsidRDefault="00BB482A" w:rsidP="00BB482A">
      <w:pPr>
        <w:pStyle w:val="PL"/>
        <w:rPr>
          <w:rFonts w:cs="Courier New"/>
          <w:noProof w:val="0"/>
          <w:szCs w:val="16"/>
        </w:rPr>
      </w:pPr>
      <w:r w:rsidRPr="00C31E24">
        <w:rPr>
          <w:noProof w:val="0"/>
        </w:rPr>
        <w:t xml:space="preserve">    </w:t>
      </w:r>
      <w:r w:rsidRPr="00C31E24">
        <w:rPr>
          <w:b/>
          <w:noProof w:val="0"/>
        </w:rPr>
        <w:t>then</w:t>
      </w:r>
      <w:r w:rsidRPr="00C31E24">
        <w:rPr>
          <w:noProof w:val="0"/>
        </w:rPr>
        <w:t xml:space="preserve"> { the UE (MCVideo Client) sends a Media Reception End Request message </w:t>
      </w:r>
      <w:r w:rsidRPr="00C31E24">
        <w:rPr>
          <w:rFonts w:cs="Courier New"/>
          <w:noProof w:val="0"/>
          <w:szCs w:val="16"/>
        </w:rPr>
        <w:t>}</w:t>
      </w:r>
    </w:p>
    <w:p w14:paraId="4EA97E5D" w14:textId="44C1B335" w:rsidR="00BB482A" w:rsidRPr="00C31E24" w:rsidRDefault="00BB482A" w:rsidP="00BB482A">
      <w:pPr>
        <w:pStyle w:val="PL"/>
        <w:rPr>
          <w:rFonts w:cs="Courier New"/>
          <w:noProof w:val="0"/>
          <w:szCs w:val="16"/>
        </w:rPr>
      </w:pPr>
      <w:r w:rsidRPr="00C31E24">
        <w:rPr>
          <w:rFonts w:cs="Courier New"/>
          <w:noProof w:val="0"/>
          <w:szCs w:val="16"/>
        </w:rPr>
        <w:t xml:space="preserve">            }</w:t>
      </w:r>
    </w:p>
    <w:p w14:paraId="5604D4F0" w14:textId="77777777" w:rsidR="00BB482A" w:rsidRPr="00C31E24" w:rsidRDefault="00BB482A" w:rsidP="00BB482A">
      <w:pPr>
        <w:pStyle w:val="PL"/>
        <w:rPr>
          <w:rFonts w:cs="Courier New"/>
          <w:noProof w:val="0"/>
          <w:szCs w:val="16"/>
        </w:rPr>
      </w:pPr>
    </w:p>
    <w:p w14:paraId="5761A640" w14:textId="77777777" w:rsidR="00BB482A" w:rsidRPr="00C31E24" w:rsidRDefault="00BB482A" w:rsidP="00BB482A">
      <w:pPr>
        <w:pStyle w:val="H6"/>
      </w:pPr>
      <w:r w:rsidRPr="00C31E24">
        <w:rPr>
          <w:rFonts w:cs="Arial"/>
        </w:rPr>
        <w:t>(6)</w:t>
      </w:r>
    </w:p>
    <w:p w14:paraId="5833D7BD" w14:textId="77777777" w:rsidR="00BB482A" w:rsidRPr="00C31E24" w:rsidRDefault="00BB482A" w:rsidP="00BB482A">
      <w:pPr>
        <w:pStyle w:val="PL"/>
        <w:rPr>
          <w:noProof w:val="0"/>
        </w:rPr>
      </w:pPr>
      <w:r w:rsidRPr="00C31E24">
        <w:rPr>
          <w:b/>
          <w:noProof w:val="0"/>
        </w:rPr>
        <w:t>with</w:t>
      </w:r>
      <w:r w:rsidRPr="00C31E24">
        <w:rPr>
          <w:noProof w:val="0"/>
        </w:rPr>
        <w:t xml:space="preserve"> { the UE (MCVideo Client) having an ongoing On-demand Pre-arranged Group Call with Automatic Commencement Mode }</w:t>
      </w:r>
    </w:p>
    <w:p w14:paraId="57E85C7A" w14:textId="77777777" w:rsidR="00BB482A" w:rsidRPr="00C31E24" w:rsidRDefault="00BB482A" w:rsidP="00BB482A">
      <w:pPr>
        <w:pStyle w:val="PL"/>
        <w:rPr>
          <w:noProof w:val="0"/>
        </w:rPr>
      </w:pPr>
      <w:r w:rsidRPr="00C31E24">
        <w:rPr>
          <w:b/>
          <w:noProof w:val="0"/>
        </w:rPr>
        <w:t>ensure that</w:t>
      </w:r>
      <w:r w:rsidRPr="00C31E24">
        <w:rPr>
          <w:noProof w:val="0"/>
        </w:rPr>
        <w:t xml:space="preserve"> {</w:t>
      </w:r>
    </w:p>
    <w:p w14:paraId="0830A6F7" w14:textId="77777777" w:rsidR="00BB482A" w:rsidRPr="00C31E24" w:rsidRDefault="00BB482A" w:rsidP="00BB482A">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SIP BYE message }</w:t>
      </w:r>
    </w:p>
    <w:p w14:paraId="4D8201C2" w14:textId="77777777" w:rsidR="00BB482A" w:rsidRPr="00C31E24" w:rsidRDefault="00BB482A" w:rsidP="00BB482A">
      <w:pPr>
        <w:pStyle w:val="PL"/>
        <w:rPr>
          <w:noProof w:val="0"/>
        </w:rPr>
      </w:pPr>
      <w:r w:rsidRPr="00C31E24">
        <w:rPr>
          <w:noProof w:val="0"/>
        </w:rPr>
        <w:t xml:space="preserve">    </w:t>
      </w:r>
      <w:r w:rsidRPr="00C31E24">
        <w:rPr>
          <w:b/>
          <w:noProof w:val="0"/>
        </w:rPr>
        <w:t>then</w:t>
      </w:r>
      <w:r w:rsidRPr="00C31E24">
        <w:rPr>
          <w:noProof w:val="0"/>
        </w:rPr>
        <w:t xml:space="preserve"> { the UE (MCVideo Client) sends a SIP 200 (OK) message and leaves the MCVideo session }</w:t>
      </w:r>
    </w:p>
    <w:p w14:paraId="0F8A59E1" w14:textId="011C4532" w:rsidR="00BB482A" w:rsidRPr="00C31E24" w:rsidRDefault="00BB482A" w:rsidP="00BB482A">
      <w:pPr>
        <w:pStyle w:val="PL"/>
        <w:rPr>
          <w:noProof w:val="0"/>
        </w:rPr>
      </w:pPr>
      <w:r w:rsidRPr="00C31E24">
        <w:rPr>
          <w:noProof w:val="0"/>
        </w:rPr>
        <w:t xml:space="preserve">            }</w:t>
      </w:r>
    </w:p>
    <w:p w14:paraId="34974902" w14:textId="77777777" w:rsidR="00BB482A" w:rsidRPr="00C31E24" w:rsidRDefault="00BB482A" w:rsidP="00BB482A">
      <w:pPr>
        <w:pStyle w:val="PL"/>
        <w:rPr>
          <w:rFonts w:cs="Courier New"/>
          <w:noProof w:val="0"/>
          <w:szCs w:val="16"/>
        </w:rPr>
      </w:pPr>
    </w:p>
    <w:bookmarkEnd w:id="438"/>
    <w:p w14:paraId="49A6BD84" w14:textId="77777777" w:rsidR="00BB482A" w:rsidRPr="00C31E24" w:rsidRDefault="00BB482A" w:rsidP="00BB482A">
      <w:pPr>
        <w:pStyle w:val="H6"/>
      </w:pPr>
      <w:r w:rsidRPr="00C31E24">
        <w:t>6.1.1.13.2</w:t>
      </w:r>
      <w:r w:rsidRPr="00C31E24">
        <w:tab/>
        <w:t>Conformance requirements</w:t>
      </w:r>
    </w:p>
    <w:p w14:paraId="1CC1544F" w14:textId="77777777" w:rsidR="00BB482A" w:rsidRPr="00C31E24" w:rsidRDefault="00BB482A" w:rsidP="00BB482A">
      <w:r w:rsidRPr="00C31E24">
        <w:t>References: The conformance requirements covered in the current TC are specified in: TS 24.281 clauses 6.2.3.1.1, 6.2.3.1.2, 9.2.1.2.3.3; also TS 24.581, clauses 6.2.5.2.2, 6.2.5.3.2, 6.2.5.3.3, 6.2.5.3.4, 6.2.5.4.5, 6.2.5.5.3, 6.2.5.5.4, 6.2.5.5.5, 6.2.5.6.4, and 6.2.5.8.1.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3FCC2EFE" w14:textId="77777777" w:rsidR="00BB482A" w:rsidRPr="00C31E24" w:rsidRDefault="00BB482A" w:rsidP="00BB482A">
      <w:r w:rsidRPr="00C31E24">
        <w:t>[TS 24.281, clause 6.2.3.1.1]</w:t>
      </w:r>
    </w:p>
    <w:p w14:paraId="1733AD61" w14:textId="77777777" w:rsidR="00BB482A" w:rsidRPr="00C31E24" w:rsidRDefault="00BB482A" w:rsidP="00BB482A">
      <w:r w:rsidRPr="00C31E24">
        <w:t>When performing the automatic commencement mode procedures, the MCVideo client:</w:t>
      </w:r>
    </w:p>
    <w:p w14:paraId="348F1351" w14:textId="77777777" w:rsidR="00BB482A" w:rsidRPr="00C31E24" w:rsidRDefault="00BB482A" w:rsidP="00BB482A">
      <w:pPr>
        <w:pStyle w:val="B1"/>
      </w:pPr>
      <w:r w:rsidRPr="00C31E24">
        <w:t>1)</w:t>
      </w:r>
      <w:r w:rsidRPr="00C31E24">
        <w:tab/>
        <w:t>shall accept the SIP INVITE request and generate a SIP 200 (OK) response according to rules and procedures of 3GPP TS 24.229 [11];</w:t>
      </w:r>
    </w:p>
    <w:p w14:paraId="6FE4E34A" w14:textId="77777777" w:rsidR="00BB482A" w:rsidRPr="00C31E24" w:rsidRDefault="00BB482A" w:rsidP="00BB482A">
      <w:pPr>
        <w:pStyle w:val="B1"/>
      </w:pPr>
      <w:r w:rsidRPr="00C31E24">
        <w:t>2)</w:t>
      </w:r>
      <w:r w:rsidRPr="00C31E24">
        <w:tab/>
        <w:t>shall include the option tag "timer" in a Require header field of the SIP 200 (OK) response;</w:t>
      </w:r>
    </w:p>
    <w:p w14:paraId="3AF0780F" w14:textId="77777777" w:rsidR="00BB482A" w:rsidRPr="00C31E24" w:rsidRDefault="00BB482A" w:rsidP="00BB482A">
      <w:pPr>
        <w:pStyle w:val="B1"/>
      </w:pPr>
      <w:r w:rsidRPr="00C31E24">
        <w:t>3)</w:t>
      </w:r>
      <w:r w:rsidRPr="00C31E24">
        <w:tab/>
        <w:t>shall include the g.3gpp.mc</w:t>
      </w:r>
      <w:r w:rsidRPr="00C31E24">
        <w:rPr>
          <w:lang w:eastAsia="zh-CN"/>
        </w:rPr>
        <w:t>video</w:t>
      </w:r>
      <w:r w:rsidRPr="00C31E24">
        <w:t xml:space="preserve"> media feature tag in the Contact header field of the SIP 200 (OK) response;</w:t>
      </w:r>
    </w:p>
    <w:p w14:paraId="363A99C3" w14:textId="77777777" w:rsidR="00BB482A" w:rsidRPr="00C31E24" w:rsidRDefault="00BB482A" w:rsidP="00BB482A">
      <w:pPr>
        <w:pStyle w:val="B1"/>
      </w:pPr>
      <w:r w:rsidRPr="00C31E24">
        <w:t>4)</w:t>
      </w:r>
      <w:r w:rsidRPr="00C31E24">
        <w:tab/>
        <w:t xml:space="preserve">shall include 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in the Contact header field of the SIP 200 (OK) response;</w:t>
      </w:r>
    </w:p>
    <w:p w14:paraId="01299E2B" w14:textId="77777777" w:rsidR="00BB482A" w:rsidRPr="00C31E24" w:rsidRDefault="00BB482A" w:rsidP="00BB482A">
      <w:pPr>
        <w:pStyle w:val="B1"/>
      </w:pPr>
      <w:r w:rsidRPr="00C31E24">
        <w:t>5)</w:t>
      </w:r>
      <w:r w:rsidRPr="00C31E24">
        <w:tab/>
        <w:t>shall include the Session-Expires header field in the SIP 200 (OK) response and start the SIP session timer according to IETF RFC 4028 [23]. The "refresher" parameter in the Session-Expires header field shall be set to "uas";</w:t>
      </w:r>
    </w:p>
    <w:p w14:paraId="34A5804F" w14:textId="77777777" w:rsidR="00BB482A" w:rsidRPr="00C31E24" w:rsidRDefault="00BB482A" w:rsidP="00BB482A">
      <w:pPr>
        <w:pStyle w:val="B1"/>
      </w:pPr>
      <w:r w:rsidRPr="00C31E24">
        <w:t>6)</w:t>
      </w:r>
      <w:r w:rsidRPr="00C31E24">
        <w:tab/>
        <w:t>shall, if the incoming SIP INVITE request contains a Replaces header field, include in the SDP answer in the SIP 200 (OK) response to the SDP offer the parameters used for the pre-established session identified by the contents of the Replaces header field;</w:t>
      </w:r>
    </w:p>
    <w:p w14:paraId="4C382261" w14:textId="77777777" w:rsidR="00BB482A" w:rsidRPr="00C31E24" w:rsidRDefault="00BB482A" w:rsidP="00BB482A">
      <w:pPr>
        <w:pStyle w:val="B1"/>
      </w:pPr>
      <w:r w:rsidRPr="00C31E24">
        <w:t>7)</w:t>
      </w:r>
      <w:r w:rsidRPr="00C31E24">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208BB3C0" w14:textId="77777777" w:rsidR="00BB482A" w:rsidRPr="00C31E24" w:rsidRDefault="00BB482A" w:rsidP="00BB482A">
      <w:pPr>
        <w:pStyle w:val="NO"/>
      </w:pPr>
      <w:r w:rsidRPr="00C31E24">
        <w:t>NOTE:</w:t>
      </w:r>
      <w:r w:rsidRPr="00C31E24">
        <w:tab/>
        <w:t>In the case of a new emergency call where the terminating client is using a pre-established session, the SIP INVITE request containing a Replaces header is used to replace the pre-established session.</w:t>
      </w:r>
    </w:p>
    <w:p w14:paraId="2A7B9A14" w14:textId="77777777" w:rsidR="00BB482A" w:rsidRPr="00C31E24" w:rsidRDefault="00BB482A" w:rsidP="00BB482A">
      <w:pPr>
        <w:pStyle w:val="B1"/>
      </w:pPr>
      <w:r w:rsidRPr="00C31E24">
        <w:t>8)</w:t>
      </w:r>
      <w:r w:rsidRPr="00C31E24">
        <w:tab/>
        <w:t>shall send the SIP 200 (OK) response towards the MCVideo server according to rules and procedures of 3GPP TS 24.229 [11];</w:t>
      </w:r>
    </w:p>
    <w:p w14:paraId="62D2B61F" w14:textId="77777777" w:rsidR="00BB482A" w:rsidRPr="00C31E24" w:rsidRDefault="00BB482A" w:rsidP="00BB482A">
      <w:pPr>
        <w:pStyle w:val="B1"/>
      </w:pPr>
      <w:r w:rsidRPr="00C31E24">
        <w:t>9)</w:t>
      </w:r>
      <w:r w:rsidRPr="00C31E24">
        <w:tab/>
        <w:t>shall, if the incoming SIP INVITE request contains a Replaces header field, release the pre-established session identified by the contents of the Replaces header field; and</w:t>
      </w:r>
    </w:p>
    <w:p w14:paraId="48A1C0B1" w14:textId="77777777" w:rsidR="00BB482A" w:rsidRPr="00C31E24" w:rsidRDefault="00BB482A" w:rsidP="00BB482A">
      <w:pPr>
        <w:pStyle w:val="B1"/>
      </w:pPr>
      <w:r w:rsidRPr="00C31E24">
        <w:t>10)</w:t>
      </w:r>
      <w:r w:rsidRPr="00C31E24">
        <w:tab/>
        <w:t>shall interact with the media plane as specified in 3GPP TS 24.</w:t>
      </w:r>
      <w:r w:rsidRPr="00C31E24">
        <w:rPr>
          <w:lang w:eastAsia="zh-CN"/>
        </w:rPr>
        <w:t>581</w:t>
      </w:r>
      <w:r w:rsidRPr="00C31E24">
        <w:t xml:space="preserve"> [5]. </w:t>
      </w:r>
    </w:p>
    <w:p w14:paraId="006A22B1" w14:textId="77777777" w:rsidR="00BB482A" w:rsidRPr="00C31E24" w:rsidRDefault="00BB482A" w:rsidP="00BB482A">
      <w:r w:rsidRPr="00C31E24">
        <w:t>When NAT traversal is supported by the MCVideo client and when the MCVideo client is behind a NAT, generation of SIP responses is done as specified in this subclause and as specified in IETF RFC 5626 [35].</w:t>
      </w:r>
    </w:p>
    <w:p w14:paraId="02C1925B" w14:textId="77777777" w:rsidR="00BB482A" w:rsidRPr="00C31E24" w:rsidRDefault="00BB482A" w:rsidP="00BB482A">
      <w:r w:rsidRPr="00C31E24">
        <w:t>[TS 24.281, clause 6.2.3.1.2]</w:t>
      </w:r>
    </w:p>
    <w:p w14:paraId="57186D6C" w14:textId="77777777" w:rsidR="00BB482A" w:rsidRPr="00C31E24" w:rsidRDefault="00BB482A" w:rsidP="00BB482A">
      <w:r w:rsidRPr="00C31E24">
        <w:t>When performing the automatic commencement mode procedures, the MCVideo client shall follow the procedures in subclause 6.2.3.1.1 with the following clarification:</w:t>
      </w:r>
    </w:p>
    <w:p w14:paraId="5F2AAEB2" w14:textId="77777777" w:rsidR="00BB482A" w:rsidRPr="00C31E24" w:rsidRDefault="00BB482A" w:rsidP="00BB482A">
      <w:pPr>
        <w:pStyle w:val="B1"/>
      </w:pPr>
      <w:r w:rsidRPr="00C31E24">
        <w:t>-</w:t>
      </w:r>
      <w:r w:rsidRPr="00C31E24">
        <w:tab/>
        <w:t xml:space="preserve">The MCVideo client may include a P-Answer-State header field with the value "Confirmed" as specified in IETF RFC 4964 [30] in the SIP 200 (OK) response. </w:t>
      </w:r>
    </w:p>
    <w:p w14:paraId="037CC7D2" w14:textId="77777777" w:rsidR="00BB482A" w:rsidRPr="00C31E24" w:rsidRDefault="00BB482A" w:rsidP="00BB482A">
      <w:r w:rsidRPr="00C31E24">
        <w:t>[TS 24.281, clause 9.2.1.2.3.3]</w:t>
      </w:r>
    </w:p>
    <w:p w14:paraId="650A7F01" w14:textId="77777777" w:rsidR="00BB482A" w:rsidRPr="00C31E24" w:rsidRDefault="00BB482A" w:rsidP="00BB482A">
      <w:r w:rsidRPr="00C31E24">
        <w:t>Upon receiving a SIP BYE request for releasing the prearranged MCVideo group call, the MCVideo client shall follow the procedures as specified in subclause </w:t>
      </w:r>
      <w:r w:rsidRPr="00C31E24">
        <w:rPr>
          <w:lang w:eastAsia="zh-CN"/>
        </w:rPr>
        <w:t>6.2.6</w:t>
      </w:r>
      <w:r w:rsidRPr="00C31E24">
        <w:t>.</w:t>
      </w:r>
    </w:p>
    <w:p w14:paraId="5EB740A6" w14:textId="77777777" w:rsidR="00BB482A" w:rsidRPr="00C31E24" w:rsidRDefault="00BB482A" w:rsidP="00BB482A">
      <w:r w:rsidRPr="00C31E24">
        <w:t>[TS 24.581, clause 6.2.5.2.2]</w:t>
      </w:r>
    </w:p>
    <w:p w14:paraId="373800BD" w14:textId="77777777" w:rsidR="00BB482A" w:rsidRPr="00C31E24" w:rsidRDefault="00BB482A" w:rsidP="00BB482A">
      <w:r w:rsidRPr="00C31E24">
        <w:t>When an MCVideo call is established, the terminating transmission participant:</w:t>
      </w:r>
    </w:p>
    <w:p w14:paraId="7A8123BB" w14:textId="77777777" w:rsidR="00BB482A" w:rsidRPr="00C31E24" w:rsidRDefault="00BB482A" w:rsidP="00BB482A">
      <w:pPr>
        <w:pStyle w:val="B1"/>
      </w:pPr>
      <w:r w:rsidRPr="00C31E24">
        <w:t>1.</w:t>
      </w:r>
      <w:r w:rsidRPr="00C31E24">
        <w:tab/>
        <w:t>shall create an instance of a 'Transmission participant state transition diagram for general reception control operation'; and</w:t>
      </w:r>
    </w:p>
    <w:p w14:paraId="4744AB4E" w14:textId="77777777" w:rsidR="00BB482A" w:rsidRPr="00C31E24" w:rsidRDefault="00BB482A" w:rsidP="00BB482A">
      <w:pPr>
        <w:pStyle w:val="B1"/>
      </w:pPr>
      <w:r w:rsidRPr="00C31E24">
        <w:t>2.</w:t>
      </w:r>
      <w:r w:rsidRPr="00C31E24">
        <w:tab/>
        <w:t>shall enter the 'U: reception controller' state.</w:t>
      </w:r>
    </w:p>
    <w:p w14:paraId="306C983E" w14:textId="77777777" w:rsidR="00BB482A" w:rsidRPr="00C31E24" w:rsidRDefault="00BB482A" w:rsidP="00BB482A">
      <w:pPr>
        <w:pStyle w:val="NO"/>
      </w:pPr>
      <w:r w:rsidRPr="00C31E24">
        <w:t>NOTE:</w:t>
      </w:r>
      <w:r w:rsidRPr="00C31E24">
        <w:tab/>
        <w:t>From a transmission participant perspective the MCVideo call is established when the application and signalling plane sends the SIP 200 (OK) response.</w:t>
      </w:r>
    </w:p>
    <w:p w14:paraId="5119523F" w14:textId="77777777" w:rsidR="00BB482A" w:rsidRPr="00C31E24" w:rsidRDefault="00BB482A" w:rsidP="00BB482A">
      <w:r w:rsidRPr="00C31E24">
        <w:t>[TS 24.581, clause 6.2.5.3.2]</w:t>
      </w:r>
    </w:p>
    <w:p w14:paraId="53751EEA" w14:textId="77777777" w:rsidR="00BB482A" w:rsidRPr="00C31E24" w:rsidRDefault="00BB482A" w:rsidP="00BB482A">
      <w:r w:rsidRPr="00C31E24">
        <w:t>Upon receiving the media transmission notification from the transmission control server, the transmission participant:</w:t>
      </w:r>
    </w:p>
    <w:p w14:paraId="4F2FE3A7" w14:textId="77777777" w:rsidR="00BB482A" w:rsidRPr="00C31E24" w:rsidRDefault="00BB482A" w:rsidP="00BB482A">
      <w:pPr>
        <w:pStyle w:val="B1"/>
      </w:pPr>
      <w:r w:rsidRPr="00C31E24">
        <w:t>1.</w:t>
      </w:r>
      <w:r w:rsidRPr="00C31E24">
        <w:tab/>
        <w:t>if the first bit in the subtype of the media transmission notification message is set to '1' (Acknowledgment is required) as described in subclause 9.2.2.1, shall send a Transmission control Ack message. The Transmission control Ack message:</w:t>
      </w:r>
    </w:p>
    <w:p w14:paraId="7B3D660A" w14:textId="77777777" w:rsidR="00BB482A" w:rsidRPr="00C31E24" w:rsidRDefault="00BB482A" w:rsidP="00BB482A">
      <w:pPr>
        <w:pStyle w:val="B2"/>
      </w:pPr>
      <w:r w:rsidRPr="00C31E24">
        <w:t>a.</w:t>
      </w:r>
      <w:r w:rsidRPr="00C31E24">
        <w:tab/>
        <w:t>shall include the Message Type field set to '6' (Media transmission notification); and</w:t>
      </w:r>
    </w:p>
    <w:p w14:paraId="7D808ECE" w14:textId="77777777" w:rsidR="00BB482A" w:rsidRPr="00C31E24" w:rsidRDefault="00BB482A" w:rsidP="00BB482A">
      <w:pPr>
        <w:pStyle w:val="B2"/>
      </w:pPr>
      <w:r w:rsidRPr="00C31E24">
        <w:t>b.</w:t>
      </w:r>
      <w:r w:rsidRPr="00C31E24">
        <w:tab/>
        <w:t>shall include the Source field set to '0' (the transmission participant is the source);</w:t>
      </w:r>
    </w:p>
    <w:p w14:paraId="47F37ABC" w14:textId="77777777" w:rsidR="00BB482A" w:rsidRPr="00C31E24" w:rsidRDefault="00BB482A" w:rsidP="00BB482A">
      <w:pPr>
        <w:pStyle w:val="B1"/>
      </w:pPr>
      <w:r w:rsidRPr="00C31E24">
        <w:t>2.</w:t>
      </w:r>
      <w:r w:rsidRPr="00C31E24">
        <w:tab/>
        <w:t>shall provide media transmission notification to the user;</w:t>
      </w:r>
    </w:p>
    <w:p w14:paraId="62B8488D" w14:textId="77777777" w:rsidR="00BB482A" w:rsidRPr="00C31E24" w:rsidRDefault="00BB482A" w:rsidP="00BB482A">
      <w:pPr>
        <w:pStyle w:val="B1"/>
      </w:pPr>
      <w:r w:rsidRPr="00C31E24">
        <w:t>3.</w:t>
      </w:r>
      <w:r w:rsidRPr="00C31E24">
        <w:tab/>
        <w:t>shall store the User ID and the SSRC of the user transmitting the media;</w:t>
      </w:r>
    </w:p>
    <w:p w14:paraId="52C42349" w14:textId="77777777" w:rsidR="00BB482A" w:rsidRPr="00C31E24" w:rsidRDefault="00BB482A" w:rsidP="00BB482A">
      <w:pPr>
        <w:pStyle w:val="B1"/>
      </w:pPr>
      <w:r w:rsidRPr="00C31E24">
        <w:t>4.</w:t>
      </w:r>
      <w:r w:rsidRPr="00C31E24">
        <w:tab/>
        <w:t>may display the details of the incoming media to the user; and</w:t>
      </w:r>
    </w:p>
    <w:p w14:paraId="498A8E19" w14:textId="77777777" w:rsidR="00BB482A" w:rsidRPr="00C31E24" w:rsidRDefault="00BB482A" w:rsidP="00BB482A">
      <w:pPr>
        <w:pStyle w:val="B1"/>
      </w:pPr>
      <w:r w:rsidRPr="00C31E24">
        <w:t>5.</w:t>
      </w:r>
      <w:r w:rsidRPr="00C31E24">
        <w:tab/>
        <w:t>shall remain in the 'U: reception controller' state.</w:t>
      </w:r>
    </w:p>
    <w:p w14:paraId="637A221B" w14:textId="77777777" w:rsidR="00BB482A" w:rsidRPr="00C31E24" w:rsidRDefault="00BB482A" w:rsidP="00BB482A">
      <w:r w:rsidRPr="00C31E24">
        <w:t>[TS 24.581, clause 6.2.5.3.3]</w:t>
      </w:r>
    </w:p>
    <w:p w14:paraId="5F7B5B85" w14:textId="77777777" w:rsidR="00BB482A" w:rsidRPr="00C31E24" w:rsidRDefault="00BB482A" w:rsidP="00BB482A">
      <w:r w:rsidRPr="00C31E24">
        <w:t>Upon receiving an indication from the user to request permission to receive media, the transmission participant:</w:t>
      </w:r>
    </w:p>
    <w:p w14:paraId="1A72E4DF" w14:textId="77777777" w:rsidR="00BB482A" w:rsidRPr="00C31E24" w:rsidRDefault="00BB482A" w:rsidP="00BB482A">
      <w:pPr>
        <w:pStyle w:val="B1"/>
      </w:pPr>
      <w:r w:rsidRPr="00C31E24">
        <w:t>1.</w:t>
      </w:r>
      <w:r w:rsidRPr="00C31E24">
        <w:tab/>
        <w:t>shall send the Receive Media Request message toward the transmission control server; The Receive Media Request message:</w:t>
      </w:r>
    </w:p>
    <w:p w14:paraId="44C2F389" w14:textId="77777777" w:rsidR="00BB482A" w:rsidRPr="00C31E24" w:rsidRDefault="00BB482A" w:rsidP="00BB482A">
      <w:pPr>
        <w:pStyle w:val="B2"/>
      </w:pPr>
      <w:r w:rsidRPr="00C31E24">
        <w:t>a.</w:t>
      </w:r>
      <w:r w:rsidRPr="00C31E24">
        <w:tab/>
        <w:t>if a different priority than the normal priority is required, shall include the Reception Priority field with the priority not higher than negotiated with the transmission control server as specified in subclause 14.3.3; and</w:t>
      </w:r>
    </w:p>
    <w:p w14:paraId="0605B546" w14:textId="77777777" w:rsidR="00BB482A" w:rsidRPr="00C31E24" w:rsidRDefault="00BB482A" w:rsidP="00BB482A">
      <w:pPr>
        <w:pStyle w:val="B2"/>
      </w:pPr>
      <w:r w:rsidRPr="00C31E24">
        <w:t>b.</w:t>
      </w:r>
      <w:r w:rsidRPr="00C31E24">
        <w:tab/>
        <w:t>if the receive media request is a broadcast group call, system call, emergency call or an imminent peril call, shall include a Transmission Indicator field indicating the relevant call types;</w:t>
      </w:r>
    </w:p>
    <w:p w14:paraId="2408047D" w14:textId="77777777" w:rsidR="00BB482A" w:rsidRPr="00C31E24" w:rsidRDefault="00BB482A" w:rsidP="00BB482A">
      <w:pPr>
        <w:pStyle w:val="B1"/>
      </w:pPr>
      <w:r w:rsidRPr="00C31E24">
        <w:t>2.</w:t>
      </w:r>
      <w:r w:rsidRPr="00C31E24">
        <w:tab/>
        <w:t>shall create an instance of the 'Transmission participant state transition diagram for basic reception control operation';</w:t>
      </w:r>
    </w:p>
    <w:p w14:paraId="62A102E1" w14:textId="77777777" w:rsidR="00BB482A" w:rsidRPr="00C31E24" w:rsidRDefault="00BB482A" w:rsidP="00BB482A">
      <w:pPr>
        <w:pStyle w:val="B1"/>
      </w:pPr>
      <w:r w:rsidRPr="00C31E24">
        <w:t>3.</w:t>
      </w:r>
      <w:r w:rsidRPr="00C31E24">
        <w:tab/>
        <w:t>shall map the stored User ID and the SSRC of the user transmitting the media with instance of 'Transmission participant state transition diagram for basic reception control operation' created in step 2; and</w:t>
      </w:r>
    </w:p>
    <w:p w14:paraId="55F858EA" w14:textId="77777777" w:rsidR="00BB482A" w:rsidRPr="00C31E24" w:rsidRDefault="00BB482A" w:rsidP="00BB482A">
      <w:pPr>
        <w:pStyle w:val="B1"/>
      </w:pPr>
      <w:r w:rsidRPr="00C31E24">
        <w:t>4.</w:t>
      </w:r>
      <w:r w:rsidRPr="00C31E24">
        <w:tab/>
        <w:t>shall remain in the 'U: reception controller' state.</w:t>
      </w:r>
    </w:p>
    <w:p w14:paraId="3377E76B" w14:textId="77777777" w:rsidR="00BB482A" w:rsidRPr="00C31E24" w:rsidRDefault="00BB482A" w:rsidP="00BB482A">
      <w:r w:rsidRPr="00C31E24">
        <w:t>[TS 24.581, clause 6.2.5.3.4]</w:t>
      </w:r>
    </w:p>
    <w:p w14:paraId="19F5C89E" w14:textId="77777777" w:rsidR="00BB482A" w:rsidRPr="00C31E24" w:rsidRDefault="00BB482A" w:rsidP="00BB482A">
      <w:r w:rsidRPr="00C31E24">
        <w:t>Upon receiving a Transmission end notify message, the transmission participant:</w:t>
      </w:r>
    </w:p>
    <w:p w14:paraId="051E1996" w14:textId="77777777" w:rsidR="00BB482A" w:rsidRPr="00C31E24" w:rsidRDefault="00BB482A" w:rsidP="00BB482A">
      <w:pPr>
        <w:pStyle w:val="B1"/>
      </w:pPr>
      <w:r w:rsidRPr="00C31E24">
        <w:t>1.</w:t>
      </w:r>
      <w:r w:rsidRPr="00C31E24">
        <w:tab/>
        <w:t>shall inform the user about the media transmission ended by another user; and</w:t>
      </w:r>
    </w:p>
    <w:p w14:paraId="6EC84E34" w14:textId="77777777" w:rsidR="00BB482A" w:rsidRPr="00C31E24" w:rsidRDefault="00BB482A" w:rsidP="00BB482A">
      <w:pPr>
        <w:pStyle w:val="B1"/>
      </w:pPr>
      <w:r w:rsidRPr="00C31E24">
        <w:t>2.</w:t>
      </w:r>
      <w:r w:rsidRPr="00C31E24">
        <w:tab/>
        <w:t>shall remain in the 'U: reception controller' state.</w:t>
      </w:r>
    </w:p>
    <w:p w14:paraId="156D225F" w14:textId="77777777" w:rsidR="00BB482A" w:rsidRPr="00C31E24" w:rsidRDefault="00BB482A" w:rsidP="00BB482A">
      <w:r w:rsidRPr="00C31E24">
        <w:t>[TS 24.581, clause 6.2.5.4.5]</w:t>
      </w:r>
    </w:p>
    <w:p w14:paraId="16CC4532" w14:textId="77777777" w:rsidR="00BB482A" w:rsidRPr="00C31E24" w:rsidRDefault="00BB482A" w:rsidP="00BB482A">
      <w:r w:rsidRPr="00C31E24">
        <w:t>Upon receiving a granted response for Receive media request message, the transmission participant:</w:t>
      </w:r>
    </w:p>
    <w:p w14:paraId="358748DC" w14:textId="77777777" w:rsidR="00BB482A" w:rsidRPr="00C31E24" w:rsidRDefault="00BB482A" w:rsidP="00BB482A">
      <w:pPr>
        <w:pStyle w:val="B1"/>
      </w:pPr>
      <w:r w:rsidRPr="00C31E24">
        <w:t>1.</w:t>
      </w:r>
      <w:r w:rsidRPr="00C31E24">
        <w:tab/>
        <w:t>if the first bit in the subtype of the Receive media response message is set to '1' (Acknowledgment is required) as described in subclause 9.2.2.1, shall send a Transmission control Ack message. The Transmission control Ack message:</w:t>
      </w:r>
    </w:p>
    <w:p w14:paraId="2202F485" w14:textId="77777777" w:rsidR="00BB482A" w:rsidRPr="00C31E24" w:rsidRDefault="00BB482A" w:rsidP="00BB482A">
      <w:pPr>
        <w:pStyle w:val="B2"/>
      </w:pPr>
      <w:r w:rsidRPr="00C31E24">
        <w:t>a.</w:t>
      </w:r>
      <w:r w:rsidRPr="00C31E24">
        <w:tab/>
        <w:t>shall include the Message Type field set to '7' (Receive media response); and</w:t>
      </w:r>
    </w:p>
    <w:p w14:paraId="666B4890" w14:textId="77777777" w:rsidR="00BB482A" w:rsidRPr="00C31E24" w:rsidRDefault="00BB482A" w:rsidP="00BB482A">
      <w:pPr>
        <w:pStyle w:val="B2"/>
      </w:pPr>
      <w:r w:rsidRPr="00C31E24">
        <w:t>b.</w:t>
      </w:r>
      <w:r w:rsidRPr="00C31E24">
        <w:tab/>
        <w:t>shall include the Source field set to '0' (the transmission participant is the source);</w:t>
      </w:r>
    </w:p>
    <w:p w14:paraId="3CCBA9A2" w14:textId="77777777" w:rsidR="00BB482A" w:rsidRPr="00C31E24" w:rsidRDefault="00BB482A" w:rsidP="00BB482A">
      <w:pPr>
        <w:pStyle w:val="B1"/>
      </w:pPr>
      <w:r w:rsidRPr="00C31E24">
        <w:t>2.</w:t>
      </w:r>
      <w:r w:rsidRPr="00C31E24">
        <w:tab/>
        <w:t>shall provide receive media success notification to the user;</w:t>
      </w:r>
    </w:p>
    <w:p w14:paraId="6C378636" w14:textId="77777777" w:rsidR="00BB482A" w:rsidRPr="00C31E24" w:rsidRDefault="00BB482A" w:rsidP="00BB482A">
      <w:pPr>
        <w:pStyle w:val="B1"/>
      </w:pPr>
      <w:r w:rsidRPr="00C31E24">
        <w:t>3.</w:t>
      </w:r>
      <w:r w:rsidRPr="00C31E24">
        <w:tab/>
        <w:t>if the Receive Media Indicator field is included and the B-bit is set to '1' (Broadcast group call), shall provide a notification to the user indicating the type of call;</w:t>
      </w:r>
    </w:p>
    <w:p w14:paraId="2924C812" w14:textId="77777777" w:rsidR="00BB482A" w:rsidRPr="00C31E24" w:rsidRDefault="00BB482A" w:rsidP="00BB482A">
      <w:pPr>
        <w:pStyle w:val="B1"/>
      </w:pPr>
      <w:r w:rsidRPr="00C31E24">
        <w:t>4.</w:t>
      </w:r>
      <w:r w:rsidRPr="00C31E24">
        <w:tab/>
        <w:t>shall stop timer T103 (Receive Media Request); and</w:t>
      </w:r>
    </w:p>
    <w:p w14:paraId="031C1729" w14:textId="77777777" w:rsidR="00BB482A" w:rsidRPr="00C31E24" w:rsidRDefault="00BB482A" w:rsidP="00BB482A">
      <w:pPr>
        <w:pStyle w:val="B1"/>
      </w:pPr>
      <w:r w:rsidRPr="00C31E24">
        <w:t>5.</w:t>
      </w:r>
      <w:r w:rsidRPr="00C31E24">
        <w:tab/>
        <w:t>shall enter the 'U: has permission to receive' state.</w:t>
      </w:r>
    </w:p>
    <w:p w14:paraId="67B13158" w14:textId="77777777" w:rsidR="00BB482A" w:rsidRPr="00C31E24" w:rsidRDefault="00BB482A" w:rsidP="00BB482A">
      <w:r w:rsidRPr="00C31E24">
        <w:t>[TS 24.581, clause 6.2.5.5.3]</w:t>
      </w:r>
    </w:p>
    <w:p w14:paraId="13BEF8AE" w14:textId="77777777" w:rsidR="00BB482A" w:rsidRPr="00C31E24" w:rsidRDefault="00BB482A" w:rsidP="00BB482A">
      <w:r w:rsidRPr="00C31E24">
        <w:t>Upon receiving an indication from the user to end the RTP media reception, the transmission participant:</w:t>
      </w:r>
    </w:p>
    <w:p w14:paraId="2056F16C" w14:textId="77777777" w:rsidR="00BB482A" w:rsidRPr="00C31E24" w:rsidRDefault="00BB482A" w:rsidP="00BB482A">
      <w:pPr>
        <w:pStyle w:val="B1"/>
      </w:pPr>
      <w:r w:rsidRPr="00C31E24">
        <w:t>1.</w:t>
      </w:r>
      <w:r w:rsidRPr="00C31E24">
        <w:tab/>
        <w:t>shall send a Media reception end request message towards the transmission control server The Media reception end request message:</w:t>
      </w:r>
    </w:p>
    <w:p w14:paraId="42787747" w14:textId="77777777" w:rsidR="00BB482A" w:rsidRPr="00C31E24" w:rsidRDefault="00BB482A" w:rsidP="00BB482A">
      <w:pPr>
        <w:pStyle w:val="B2"/>
      </w:pPr>
      <w:r w:rsidRPr="00C31E24">
        <w:t>a.</w:t>
      </w:r>
      <w:r w:rsidRPr="00C31E24">
        <w:tab/>
        <w:t>if the session is a broadcast call and if the session was established as a normal call, shall include the Transmission Indicator with the A-bit set to '1' (Normal call); and</w:t>
      </w:r>
    </w:p>
    <w:p w14:paraId="2284BDBB" w14:textId="77777777" w:rsidR="00BB482A" w:rsidRPr="00C31E24" w:rsidRDefault="00BB482A" w:rsidP="00BB482A">
      <w:pPr>
        <w:pStyle w:val="B2"/>
      </w:pPr>
      <w:r w:rsidRPr="00C31E24">
        <w:t>b.</w:t>
      </w:r>
      <w:r w:rsidRPr="00C31E24">
        <w:tab/>
        <w:t>shall include the SSRC of user transmitting the media in the Media reception end request message;</w:t>
      </w:r>
    </w:p>
    <w:p w14:paraId="596F67BA" w14:textId="77777777" w:rsidR="00BB482A" w:rsidRPr="00C31E24" w:rsidRDefault="00BB482A" w:rsidP="00BB482A">
      <w:pPr>
        <w:pStyle w:val="B1"/>
      </w:pPr>
      <w:r w:rsidRPr="00C31E24">
        <w:t>2.</w:t>
      </w:r>
      <w:r w:rsidRPr="00C31E24">
        <w:tab/>
        <w:t>shall remove the indication that the participant is overriding without revoke if this indication is stored;</w:t>
      </w:r>
    </w:p>
    <w:p w14:paraId="21EB3EA3" w14:textId="77777777" w:rsidR="00BB482A" w:rsidRPr="00C31E24" w:rsidRDefault="00BB482A" w:rsidP="00BB482A">
      <w:pPr>
        <w:pStyle w:val="B1"/>
      </w:pPr>
      <w:r w:rsidRPr="00C31E24">
        <w:t>3.</w:t>
      </w:r>
      <w:r w:rsidRPr="00C31E24">
        <w:tab/>
        <w:t>shall remove the indication that the participant is overridden without revoke if this indication is stored;</w:t>
      </w:r>
    </w:p>
    <w:p w14:paraId="58CEB48D" w14:textId="77777777" w:rsidR="00BB482A" w:rsidRPr="00C31E24" w:rsidRDefault="00BB482A" w:rsidP="00BB482A">
      <w:pPr>
        <w:pStyle w:val="B1"/>
      </w:pPr>
      <w:r w:rsidRPr="00C31E24">
        <w:t>4.</w:t>
      </w:r>
      <w:r w:rsidRPr="00C31E24">
        <w:tab/>
        <w:t>shall start timer T104 (Receive Media Release) and initialize counter C104 (Receive Media Release) to 1; and</w:t>
      </w:r>
    </w:p>
    <w:p w14:paraId="0CF16E0D" w14:textId="77777777" w:rsidR="00BB482A" w:rsidRPr="00C31E24" w:rsidRDefault="00BB482A" w:rsidP="00BB482A">
      <w:pPr>
        <w:pStyle w:val="B1"/>
      </w:pPr>
      <w:r w:rsidRPr="00C31E24">
        <w:t>5.</w:t>
      </w:r>
      <w:r w:rsidRPr="00C31E24">
        <w:tab/>
        <w:t>shall enter the 'U: pending reception release' state.</w:t>
      </w:r>
    </w:p>
    <w:p w14:paraId="2517A09F" w14:textId="77777777" w:rsidR="00BB482A" w:rsidRPr="00C31E24" w:rsidRDefault="00BB482A" w:rsidP="00BB482A">
      <w:r w:rsidRPr="00C31E24">
        <w:t xml:space="preserve"> [TS 24.581, clause 6.2.5.5.4]</w:t>
      </w:r>
    </w:p>
    <w:p w14:paraId="1679BA92" w14:textId="77777777" w:rsidR="00BB482A" w:rsidRPr="00C31E24" w:rsidRDefault="00BB482A" w:rsidP="00BB482A">
      <w:r w:rsidRPr="00C31E24">
        <w:t>Upon receiving a Media reception override notify message, the transmission participant:</w:t>
      </w:r>
    </w:p>
    <w:p w14:paraId="56F73F77" w14:textId="6988996F" w:rsidR="00BB482A" w:rsidRPr="00C31E24" w:rsidRDefault="00BB482A" w:rsidP="00BB482A">
      <w:pPr>
        <w:pStyle w:val="B1"/>
      </w:pPr>
      <w:r w:rsidRPr="00C31E24">
        <w:t>1.</w:t>
      </w:r>
      <w:r w:rsidRPr="00C31E24">
        <w:tab/>
        <w:t xml:space="preserve">shall inform the user that the permission to receive a RTP media is being </w:t>
      </w:r>
      <w:r w:rsidR="00DD5C3D" w:rsidRPr="00C31E24">
        <w:t>overridden</w:t>
      </w:r>
      <w:r w:rsidRPr="00C31E24">
        <w:t>;</w:t>
      </w:r>
    </w:p>
    <w:p w14:paraId="664A9C8F" w14:textId="77777777" w:rsidR="00BB482A" w:rsidRPr="00C31E24" w:rsidRDefault="00BB482A" w:rsidP="00BB482A">
      <w:pPr>
        <w:pStyle w:val="B1"/>
      </w:pPr>
      <w:r w:rsidRPr="00C31E24">
        <w:t>2.</w:t>
      </w:r>
      <w:r w:rsidRPr="00C31E24">
        <w:tab/>
        <w:t>may give information to the user about the reason for overriding the received RTP media;</w:t>
      </w:r>
    </w:p>
    <w:p w14:paraId="5764FC1B" w14:textId="77777777" w:rsidR="00BB482A" w:rsidRPr="00C31E24" w:rsidRDefault="00BB482A" w:rsidP="00BB482A">
      <w:pPr>
        <w:pStyle w:val="B1"/>
      </w:pPr>
      <w:r w:rsidRPr="00C31E24">
        <w:t>3.</w:t>
      </w:r>
      <w:r w:rsidRPr="00C31E24">
        <w:tab/>
        <w:t>shall send a Media reception end request message towards the transmission control server;</w:t>
      </w:r>
    </w:p>
    <w:p w14:paraId="58286FB3" w14:textId="77777777" w:rsidR="00BB482A" w:rsidRPr="00C31E24" w:rsidRDefault="00BB482A" w:rsidP="00BB482A">
      <w:pPr>
        <w:pStyle w:val="B1"/>
      </w:pPr>
      <w:r w:rsidRPr="00C31E24">
        <w:t>4.</w:t>
      </w:r>
      <w:r w:rsidRPr="00C31E24">
        <w:tab/>
        <w:t>shall start timer T104 (Receive Media Release) and initialize counter C104 (Receive Media Release) to 1; and</w:t>
      </w:r>
    </w:p>
    <w:p w14:paraId="22520257" w14:textId="77777777" w:rsidR="00BB482A" w:rsidRPr="00C31E24" w:rsidRDefault="00BB482A" w:rsidP="00BB482A">
      <w:pPr>
        <w:pStyle w:val="B1"/>
      </w:pPr>
      <w:r w:rsidRPr="00C31E24">
        <w:t>5.</w:t>
      </w:r>
      <w:r w:rsidRPr="00C31E24">
        <w:tab/>
        <w:t>shall enter the 'U: pending reception release' state.</w:t>
      </w:r>
    </w:p>
    <w:p w14:paraId="3F30950E" w14:textId="77777777" w:rsidR="00BB482A" w:rsidRPr="00C31E24" w:rsidRDefault="00BB482A" w:rsidP="00BB482A">
      <w:r w:rsidRPr="00C31E24">
        <w:t xml:space="preserve"> This state is part of the 'Transmission participant state transition diagram for basic reception control operation'. On entering this state, the transmission participant:</w:t>
      </w:r>
    </w:p>
    <w:p w14:paraId="45D2FE92" w14:textId="77777777" w:rsidR="00BB482A" w:rsidRPr="00C31E24" w:rsidRDefault="00BB482A" w:rsidP="00BB482A">
      <w:pPr>
        <w:pStyle w:val="B1"/>
      </w:pPr>
      <w:r w:rsidRPr="00C31E24">
        <w:t>1.</w:t>
      </w:r>
      <w:r w:rsidRPr="00C31E24">
        <w:tab/>
        <w:t>shall delete the instance of this basic reception control state machine; and</w:t>
      </w:r>
    </w:p>
    <w:p w14:paraId="4A7D01A1" w14:textId="77777777" w:rsidR="00BB482A" w:rsidRPr="00C31E24" w:rsidRDefault="00BB482A" w:rsidP="00BB482A">
      <w:pPr>
        <w:pStyle w:val="B1"/>
      </w:pPr>
      <w:r w:rsidRPr="00C31E24">
        <w:t>2.</w:t>
      </w:r>
      <w:r w:rsidRPr="00C31E24">
        <w:tab/>
        <w:t>if the session was initiated as a broadcast group call, shall indicate to the 'Transmission participant state transition diagram for general reception control operation' state machine to move to 'Call releasing' state.</w:t>
      </w:r>
    </w:p>
    <w:p w14:paraId="38B4481E" w14:textId="77777777" w:rsidR="00BB482A" w:rsidRPr="00C31E24" w:rsidRDefault="00BB482A" w:rsidP="00BB482A">
      <w:r w:rsidRPr="00C31E24">
        <w:t xml:space="preserve"> [TS 24.581, clause 6.2.5.5.5]</w:t>
      </w:r>
    </w:p>
    <w:p w14:paraId="773F7D70" w14:textId="77777777" w:rsidR="00BB482A" w:rsidRPr="00C31E24" w:rsidRDefault="00BB482A" w:rsidP="00BB482A">
      <w:r w:rsidRPr="00C31E24">
        <w:t>Upon receiving a Media reception end request message, the transmission participant:</w:t>
      </w:r>
    </w:p>
    <w:p w14:paraId="59BC2A05" w14:textId="77777777" w:rsidR="00BB482A" w:rsidRPr="00C31E24" w:rsidRDefault="00BB482A" w:rsidP="00BB482A">
      <w:pPr>
        <w:pStyle w:val="B1"/>
      </w:pPr>
      <w:r w:rsidRPr="00C31E24">
        <w:t>1.</w:t>
      </w:r>
      <w:r w:rsidRPr="00C31E24">
        <w:tab/>
        <w:t>if the first bit in the subtype of the Media reception end request message set to "1" (Acknowledgment is required) as described in subclause 8.3.2, shall send a Reception control Ack message. The Reception control Ack message:</w:t>
      </w:r>
    </w:p>
    <w:p w14:paraId="22A4F73B" w14:textId="77777777" w:rsidR="00BB482A" w:rsidRPr="00C31E24" w:rsidRDefault="00BB482A" w:rsidP="00BB482A">
      <w:pPr>
        <w:pStyle w:val="B2"/>
      </w:pPr>
      <w:r w:rsidRPr="00C31E24">
        <w:rPr>
          <w:lang w:eastAsia="zh-CN"/>
        </w:rPr>
        <w:t>a.</w:t>
      </w:r>
      <w:r w:rsidRPr="00C31E24">
        <w:tab/>
        <w:t>shall include the Message Type field set to '2' (Media reception end request);</w:t>
      </w:r>
    </w:p>
    <w:p w14:paraId="2DAD5E1D" w14:textId="77777777" w:rsidR="00BB482A" w:rsidRPr="00C31E24" w:rsidRDefault="00BB482A" w:rsidP="00BB482A">
      <w:pPr>
        <w:pStyle w:val="B2"/>
      </w:pPr>
      <w:r w:rsidRPr="00C31E24">
        <w:rPr>
          <w:lang w:eastAsia="zh-CN"/>
        </w:rPr>
        <w:t>b.</w:t>
      </w:r>
      <w:r w:rsidRPr="00C31E24">
        <w:tab/>
        <w:t>shall include the Source field set to '0' (the transmission participant is the source); and</w:t>
      </w:r>
    </w:p>
    <w:p w14:paraId="6F00438B" w14:textId="77777777" w:rsidR="00BB482A" w:rsidRPr="00C31E24" w:rsidRDefault="00BB482A" w:rsidP="00BB482A">
      <w:pPr>
        <w:pStyle w:val="B2"/>
      </w:pPr>
      <w:r w:rsidRPr="00C31E24">
        <w:rPr>
          <w:lang w:eastAsia="zh-CN"/>
        </w:rPr>
        <w:t>c.</w:t>
      </w:r>
      <w:r w:rsidRPr="00C31E24">
        <w:tab/>
        <w:t>shall include the Message Name field set to MCV2.</w:t>
      </w:r>
    </w:p>
    <w:p w14:paraId="782C107F" w14:textId="77777777" w:rsidR="00BB482A" w:rsidRPr="00C31E24" w:rsidRDefault="00BB482A" w:rsidP="00BB482A">
      <w:pPr>
        <w:pStyle w:val="B1"/>
      </w:pPr>
      <w:r w:rsidRPr="00C31E24">
        <w:t>2.</w:t>
      </w:r>
      <w:r w:rsidRPr="00C31E24">
        <w:tab/>
        <w:t>shall inform the user that the receiving RTP media is being ended;</w:t>
      </w:r>
    </w:p>
    <w:p w14:paraId="4D81D2A5" w14:textId="77777777" w:rsidR="00BB482A" w:rsidRPr="00C31E24" w:rsidRDefault="00BB482A" w:rsidP="00BB482A">
      <w:pPr>
        <w:pStyle w:val="B1"/>
      </w:pPr>
      <w:r w:rsidRPr="00C31E24">
        <w:t>3.</w:t>
      </w:r>
      <w:r w:rsidRPr="00C31E24">
        <w:tab/>
        <w:t>may give information to the user about the reason for ending the received RTP media;</w:t>
      </w:r>
    </w:p>
    <w:p w14:paraId="087ADD2F" w14:textId="77777777" w:rsidR="00BB482A" w:rsidRPr="00C31E24" w:rsidRDefault="00BB482A" w:rsidP="00BB482A">
      <w:pPr>
        <w:pStyle w:val="B1"/>
      </w:pPr>
      <w:r w:rsidRPr="00C31E24">
        <w:t>4.</w:t>
      </w:r>
      <w:r w:rsidRPr="00C31E24">
        <w:tab/>
        <w:t>shall request the MCVideo client to discard any remaining buffered RTP media packets and stop displaying to user;</w:t>
      </w:r>
    </w:p>
    <w:p w14:paraId="6C84145C" w14:textId="77777777" w:rsidR="00BB482A" w:rsidRPr="00C31E24" w:rsidRDefault="00BB482A" w:rsidP="00BB482A">
      <w:pPr>
        <w:pStyle w:val="B1"/>
      </w:pPr>
      <w:r w:rsidRPr="00C31E24">
        <w:t>5.</w:t>
      </w:r>
      <w:r w:rsidRPr="00C31E24">
        <w:tab/>
        <w:t>shall send a Media reception end response message towards the transmission control server;</w:t>
      </w:r>
    </w:p>
    <w:p w14:paraId="220E07C8" w14:textId="77777777" w:rsidR="00BB482A" w:rsidRPr="00C31E24" w:rsidRDefault="00BB482A" w:rsidP="00BB482A">
      <w:pPr>
        <w:pStyle w:val="B1"/>
      </w:pPr>
      <w:r w:rsidRPr="00C31E24">
        <w:t>6.</w:t>
      </w:r>
      <w:r w:rsidRPr="00C31E24">
        <w:tab/>
        <w:t>may provide a Media reception end notification to the MCVideo user;</w:t>
      </w:r>
    </w:p>
    <w:p w14:paraId="0F4D4EF6" w14:textId="77777777" w:rsidR="00BB482A" w:rsidRPr="00C31E24" w:rsidRDefault="00BB482A" w:rsidP="00BB482A">
      <w:pPr>
        <w:pStyle w:val="B1"/>
      </w:pPr>
      <w:r w:rsidRPr="00C31E24">
        <w:t>7.</w:t>
      </w:r>
      <w:r w:rsidRPr="00C31E24">
        <w:tab/>
        <w:t>if the Receive Media Indicator field is included and the B-bit set to '1' (Broadcast group call), shall provide a notification to the user indicating the type of call; and</w:t>
      </w:r>
    </w:p>
    <w:p w14:paraId="23DAFBE6" w14:textId="77777777" w:rsidR="00BB482A" w:rsidRPr="00C31E24" w:rsidRDefault="00BB482A" w:rsidP="00BB482A">
      <w:pPr>
        <w:pStyle w:val="B1"/>
      </w:pPr>
      <w:r w:rsidRPr="00C31E24">
        <w:t>8.</w:t>
      </w:r>
      <w:r w:rsidRPr="00C31E24">
        <w:tab/>
        <w:t>shall enter the 'terminated' state.</w:t>
      </w:r>
    </w:p>
    <w:p w14:paraId="22FE79CD" w14:textId="77777777" w:rsidR="00BB482A" w:rsidRPr="00C31E24" w:rsidRDefault="00BB482A" w:rsidP="00BB482A">
      <w:r w:rsidRPr="00C31E24">
        <w:t>[TS 24.581, clause 6.2.5.6.4]</w:t>
      </w:r>
    </w:p>
    <w:p w14:paraId="17937FBF" w14:textId="77777777" w:rsidR="00BB482A" w:rsidRPr="00C31E24" w:rsidRDefault="00BB482A" w:rsidP="00BB482A">
      <w:r w:rsidRPr="00C31E24">
        <w:t>Upon receiving a MRE response message, the transmission participant:</w:t>
      </w:r>
    </w:p>
    <w:p w14:paraId="109886CD" w14:textId="77777777" w:rsidR="00BB482A" w:rsidRPr="00C31E24" w:rsidRDefault="00BB482A" w:rsidP="00BB482A">
      <w:pPr>
        <w:pStyle w:val="B1"/>
      </w:pPr>
      <w:r w:rsidRPr="00C31E24">
        <w:t>1.</w:t>
      </w:r>
      <w:r w:rsidRPr="00C31E24">
        <w:tab/>
        <w:t>if the first bit in the subtype of the MRE response message set to '1' (Acknowledgment is required) as described in subclause 9.2.2.1, shall send a Transmission control Ack message. The Transmission control Ack message:</w:t>
      </w:r>
    </w:p>
    <w:p w14:paraId="467813BB" w14:textId="77777777" w:rsidR="00BB482A" w:rsidRPr="00C31E24" w:rsidRDefault="00BB482A" w:rsidP="00BB482A">
      <w:pPr>
        <w:pStyle w:val="B2"/>
      </w:pPr>
      <w:r w:rsidRPr="00C31E24">
        <w:t>a.</w:t>
      </w:r>
      <w:r w:rsidRPr="00C31E24">
        <w:tab/>
        <w:t>shall include the Message Type field set to '3' (Media reception end response); and</w:t>
      </w:r>
    </w:p>
    <w:p w14:paraId="0799BBB0" w14:textId="77777777" w:rsidR="00BB482A" w:rsidRPr="00C31E24" w:rsidRDefault="00BB482A" w:rsidP="00BB482A">
      <w:pPr>
        <w:pStyle w:val="B2"/>
      </w:pPr>
      <w:r w:rsidRPr="00C31E24">
        <w:t>b.</w:t>
      </w:r>
      <w:r w:rsidRPr="00C31E24">
        <w:tab/>
        <w:t>shall include the Source field set to '0' (the transmission participant is the source);</w:t>
      </w:r>
    </w:p>
    <w:p w14:paraId="2FC1FEBE" w14:textId="77777777" w:rsidR="00BB482A" w:rsidRPr="00C31E24" w:rsidRDefault="00BB482A" w:rsidP="00BB482A">
      <w:pPr>
        <w:pStyle w:val="B1"/>
      </w:pPr>
      <w:r w:rsidRPr="00C31E24">
        <w:t>2.</w:t>
      </w:r>
      <w:r w:rsidRPr="00C31E24">
        <w:tab/>
        <w:t>may provide a Media reception end notification to the MCVideo user;</w:t>
      </w:r>
    </w:p>
    <w:p w14:paraId="40569484" w14:textId="77777777" w:rsidR="00BB482A" w:rsidRPr="00C31E24" w:rsidRDefault="00BB482A" w:rsidP="00BB482A">
      <w:pPr>
        <w:pStyle w:val="B1"/>
      </w:pPr>
      <w:r w:rsidRPr="00C31E24">
        <w:t>3.</w:t>
      </w:r>
      <w:r w:rsidRPr="00C31E24">
        <w:tab/>
        <w:t>if the Receive Media Indicator field is included and the B-bit set to '1' (Broadcast group call), shall provide a notification to the user indicating the type of call;</w:t>
      </w:r>
    </w:p>
    <w:p w14:paraId="548C6F75" w14:textId="77777777" w:rsidR="00BB482A" w:rsidRPr="00C31E24" w:rsidRDefault="00BB482A" w:rsidP="00BB482A">
      <w:pPr>
        <w:pStyle w:val="B1"/>
      </w:pPr>
      <w:r w:rsidRPr="00C31E24">
        <w:t>4.</w:t>
      </w:r>
      <w:r w:rsidRPr="00C31E24">
        <w:tab/>
        <w:t>shall stop timer T104 (Receive Media Release); and</w:t>
      </w:r>
    </w:p>
    <w:p w14:paraId="2A9CBDBD" w14:textId="77777777" w:rsidR="00BB482A" w:rsidRPr="00C31E24" w:rsidRDefault="00BB482A" w:rsidP="00BB482A">
      <w:pPr>
        <w:pStyle w:val="B1"/>
      </w:pPr>
      <w:r w:rsidRPr="00C31E24">
        <w:t>5.</w:t>
      </w:r>
      <w:r w:rsidRPr="00C31E24">
        <w:tab/>
        <w:t>shall enter the 'terminated'.</w:t>
      </w:r>
    </w:p>
    <w:p w14:paraId="5A27B428" w14:textId="77777777" w:rsidR="00BB482A" w:rsidRPr="00C31E24" w:rsidRDefault="00BB482A" w:rsidP="00BB482A">
      <w:r w:rsidRPr="00C31E24">
        <w:t>[TS 24.581, clause 6.2.5.8.1]</w:t>
      </w:r>
    </w:p>
    <w:p w14:paraId="40373AB9" w14:textId="77777777" w:rsidR="00BB482A" w:rsidRPr="00C31E24" w:rsidRDefault="00BB482A" w:rsidP="00BB482A">
      <w:r w:rsidRPr="00C31E24">
        <w:t>This state is part of the 'Transmission participant state transition diagram for basic reception control operation'. On entering this state, the transmission participant:</w:t>
      </w:r>
    </w:p>
    <w:p w14:paraId="21D49D08" w14:textId="77777777" w:rsidR="00BB482A" w:rsidRPr="00C31E24" w:rsidRDefault="00BB482A" w:rsidP="00BB482A">
      <w:pPr>
        <w:pStyle w:val="B1"/>
      </w:pPr>
      <w:r w:rsidRPr="00C31E24">
        <w:t>1.</w:t>
      </w:r>
      <w:r w:rsidRPr="00C31E24">
        <w:tab/>
        <w:t>shall delete the instance of this basic reception control state machine; and</w:t>
      </w:r>
    </w:p>
    <w:p w14:paraId="7498FCDE" w14:textId="77777777" w:rsidR="00BB482A" w:rsidRPr="00C31E24" w:rsidRDefault="00BB482A" w:rsidP="00BB482A">
      <w:pPr>
        <w:pStyle w:val="B1"/>
        <w:rPr>
          <w:b/>
          <w:bCs/>
          <w:color w:val="000000"/>
        </w:rPr>
      </w:pPr>
      <w:r w:rsidRPr="00C31E24">
        <w:t>2.</w:t>
      </w:r>
      <w:r w:rsidRPr="00C31E24">
        <w:tab/>
        <w:t>if the session was initiated as a broadcast group call, shall indicate to the 'Transmission participant state transition diagram for general reception control operation' state machine to move to 'Call releasing' state.</w:t>
      </w:r>
    </w:p>
    <w:p w14:paraId="2C29BCFF" w14:textId="77777777" w:rsidR="00BB482A" w:rsidRPr="00C31E24" w:rsidRDefault="00BB482A" w:rsidP="00BB482A">
      <w:pPr>
        <w:pStyle w:val="H6"/>
      </w:pPr>
      <w:r w:rsidRPr="00C31E24">
        <w:t>6.1.1.13.3</w:t>
      </w:r>
      <w:r w:rsidRPr="00C31E24">
        <w:tab/>
        <w:t>Test description</w:t>
      </w:r>
    </w:p>
    <w:p w14:paraId="58444F4A" w14:textId="77777777" w:rsidR="00BB482A" w:rsidRPr="00C31E24" w:rsidRDefault="00BB482A" w:rsidP="00BB482A">
      <w:pPr>
        <w:pStyle w:val="H6"/>
      </w:pPr>
      <w:r w:rsidRPr="00C31E24">
        <w:t>6.1.1.13.3.1</w:t>
      </w:r>
      <w:r w:rsidRPr="00C31E24">
        <w:tab/>
        <w:t>Pre-test conditions</w:t>
      </w:r>
    </w:p>
    <w:p w14:paraId="4FA29CC1" w14:textId="77777777" w:rsidR="00BB482A" w:rsidRPr="00C31E24" w:rsidRDefault="00BB482A" w:rsidP="00BB482A">
      <w:pPr>
        <w:pStyle w:val="H6"/>
      </w:pPr>
      <w:r w:rsidRPr="00C31E24">
        <w:t>System Simulator:</w:t>
      </w:r>
    </w:p>
    <w:p w14:paraId="2C646DE8" w14:textId="77777777" w:rsidR="00BB482A" w:rsidRPr="00C31E24" w:rsidRDefault="00BB482A" w:rsidP="00BB482A">
      <w:pPr>
        <w:pStyle w:val="B1"/>
      </w:pPr>
      <w:r w:rsidRPr="00C31E24">
        <w:t>-</w:t>
      </w:r>
      <w:r w:rsidRPr="00C31E24">
        <w:tab/>
        <w:t>SS (MCVideo server)</w:t>
      </w:r>
    </w:p>
    <w:p w14:paraId="23D9364C" w14:textId="77777777" w:rsidR="00BB482A" w:rsidRPr="00C31E24" w:rsidRDefault="00BB482A" w:rsidP="00BB482A">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F04D35B" w14:textId="77777777" w:rsidR="00BB482A" w:rsidRPr="00C31E24" w:rsidRDefault="00BB482A" w:rsidP="00BB482A">
      <w:pPr>
        <w:pStyle w:val="H6"/>
      </w:pPr>
      <w:r w:rsidRPr="00C31E24">
        <w:t>IUT:</w:t>
      </w:r>
    </w:p>
    <w:p w14:paraId="572D2A6A" w14:textId="77777777" w:rsidR="00BB482A" w:rsidRPr="00C31E24" w:rsidRDefault="00BB482A" w:rsidP="00BB482A">
      <w:pPr>
        <w:pStyle w:val="B1"/>
      </w:pPr>
      <w:r w:rsidRPr="00C31E24">
        <w:t>-</w:t>
      </w:r>
      <w:r w:rsidRPr="00C31E24">
        <w:tab/>
        <w:t>UE (MCVideo client)</w:t>
      </w:r>
    </w:p>
    <w:p w14:paraId="7AC114F9" w14:textId="77777777" w:rsidR="00BB482A" w:rsidRPr="00C31E24" w:rsidRDefault="00BB482A" w:rsidP="00BB482A">
      <w:pPr>
        <w:pStyle w:val="B1"/>
      </w:pPr>
      <w:r w:rsidRPr="00C31E24">
        <w:t>-</w:t>
      </w:r>
      <w:r w:rsidRPr="00C31E24">
        <w:tab/>
        <w:t>The test USIM set as defined in TS 36.579-1 [2], subclause 5.5.10 is inserted.</w:t>
      </w:r>
    </w:p>
    <w:p w14:paraId="5C4E86F2" w14:textId="77777777" w:rsidR="00BB482A" w:rsidRPr="00C31E24" w:rsidRDefault="00BB482A" w:rsidP="00BB482A">
      <w:pPr>
        <w:pStyle w:val="H6"/>
      </w:pPr>
      <w:r w:rsidRPr="00C31E24">
        <w:t>Preamble:</w:t>
      </w:r>
    </w:p>
    <w:p w14:paraId="4B9BE0BC" w14:textId="77777777" w:rsidR="00BB482A" w:rsidRPr="00C31E24" w:rsidRDefault="00BB482A" w:rsidP="00BB482A">
      <w:pPr>
        <w:pStyle w:val="B1"/>
      </w:pPr>
      <w:r w:rsidRPr="00C31E24">
        <w:t>-</w:t>
      </w:r>
      <w:r w:rsidRPr="00C31E24">
        <w:tab/>
        <w:t>The UE has performed the Generic Test Procedure for MCVideo UE registration as specified in TS 36.579-1 [2], subclause 5.4.2A.</w:t>
      </w:r>
    </w:p>
    <w:p w14:paraId="36095893" w14:textId="77777777" w:rsidR="00BB482A" w:rsidRPr="00C31E24" w:rsidRDefault="00BB482A" w:rsidP="00BB482A">
      <w:pPr>
        <w:pStyle w:val="B1"/>
      </w:pPr>
      <w:r w:rsidRPr="00C31E24">
        <w:t>-</w:t>
      </w:r>
      <w:r w:rsidRPr="00C31E24">
        <w:tab/>
        <w:t>The MCVideo User performs the Generic Test Procedure for MCVideo Authorization/Configuration and Key Generation as specified in TS 36.579-1 [2], subclause 5.3.2A.</w:t>
      </w:r>
    </w:p>
    <w:p w14:paraId="1F97D5CC" w14:textId="77777777" w:rsidR="00BB482A" w:rsidRPr="00C31E24" w:rsidRDefault="00BB482A" w:rsidP="00BB482A">
      <w:pPr>
        <w:pStyle w:val="B1"/>
      </w:pPr>
      <w:r w:rsidRPr="00C31E24">
        <w:t>-</w:t>
      </w:r>
      <w:r w:rsidRPr="00C31E24">
        <w:tab/>
        <w:t>UE States at the end of the preamble</w:t>
      </w:r>
    </w:p>
    <w:p w14:paraId="1EF1B726" w14:textId="77777777" w:rsidR="00BB482A" w:rsidRPr="00C31E24" w:rsidRDefault="00BB482A" w:rsidP="00BB482A">
      <w:pPr>
        <w:pStyle w:val="B2"/>
      </w:pPr>
      <w:r w:rsidRPr="00C31E24">
        <w:t>-</w:t>
      </w:r>
      <w:r w:rsidRPr="00C31E24">
        <w:tab/>
        <w:t>The UE is in E-UTRA Registered, Idle Mode state.</w:t>
      </w:r>
    </w:p>
    <w:p w14:paraId="3A0BDD95" w14:textId="77777777" w:rsidR="00BB482A" w:rsidRPr="00C31E24" w:rsidRDefault="00BB482A" w:rsidP="00BB482A">
      <w:pPr>
        <w:pStyle w:val="B2"/>
      </w:pPr>
      <w:r w:rsidRPr="00C31E24">
        <w:t>-</w:t>
      </w:r>
      <w:r w:rsidRPr="00C31E24">
        <w:tab/>
        <w:t>The MCVideo Client Application has been activated and User has registered-in as the MCVideo User with the Server as active user at the Client.</w:t>
      </w:r>
    </w:p>
    <w:p w14:paraId="7440807B" w14:textId="77777777" w:rsidR="00BB482A" w:rsidRPr="00C31E24" w:rsidRDefault="00BB482A" w:rsidP="00BB482A">
      <w:pPr>
        <w:pStyle w:val="H6"/>
      </w:pPr>
      <w:r w:rsidRPr="00C31E24">
        <w:t>6.1.1.13.3.2</w:t>
      </w:r>
      <w:r w:rsidRPr="00C31E24">
        <w:tab/>
        <w:t>Test procedure sequence</w:t>
      </w:r>
    </w:p>
    <w:p w14:paraId="698DE957" w14:textId="77777777" w:rsidR="00BB482A" w:rsidRPr="00C31E24" w:rsidRDefault="00BB482A" w:rsidP="00BB482A">
      <w:pPr>
        <w:pStyle w:val="TH"/>
      </w:pPr>
      <w:r w:rsidRPr="00C31E24">
        <w:t>Table 6.1.1.13.3.2-1: Main Behaviour</w:t>
      </w:r>
      <w:r w:rsidRPr="00C31E24">
        <w:fldChar w:fldCharType="begin"/>
      </w:r>
      <w:r w:rsidRPr="00C31E24">
        <w:instrText xml:space="preserve"> XE "Main Behaviour: TS 36.579-6" </w:instrText>
      </w:r>
      <w:r w:rsidRPr="00C31E24">
        <w:fldChar w:fldCharType="end"/>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85"/>
        <w:gridCol w:w="3680"/>
        <w:gridCol w:w="680"/>
        <w:gridCol w:w="2811"/>
        <w:gridCol w:w="547"/>
        <w:gridCol w:w="1231"/>
      </w:tblGrid>
      <w:tr w:rsidR="00BB482A" w:rsidRPr="00C31E24" w14:paraId="011D83E5" w14:textId="77777777" w:rsidTr="00D74F31">
        <w:trPr>
          <w:tblHeader/>
        </w:trPr>
        <w:tc>
          <w:tcPr>
            <w:tcW w:w="685" w:type="dxa"/>
            <w:tcBorders>
              <w:bottom w:val="nil"/>
            </w:tcBorders>
          </w:tcPr>
          <w:p w14:paraId="043D95C9" w14:textId="77777777" w:rsidR="00BB482A" w:rsidRPr="00C31E24" w:rsidRDefault="00BB482A" w:rsidP="00D74F31">
            <w:pPr>
              <w:pStyle w:val="TAH"/>
              <w:keepNext w:val="0"/>
              <w:keepLines w:val="0"/>
              <w:widowControl w:val="0"/>
            </w:pPr>
            <w:bookmarkStart w:id="441" w:name="_Hlk41033001"/>
            <w:r w:rsidRPr="00C31E24">
              <w:t>St</w:t>
            </w:r>
          </w:p>
        </w:tc>
        <w:tc>
          <w:tcPr>
            <w:tcW w:w="3680" w:type="dxa"/>
            <w:tcBorders>
              <w:bottom w:val="nil"/>
            </w:tcBorders>
          </w:tcPr>
          <w:p w14:paraId="49A7F811" w14:textId="77777777" w:rsidR="00BB482A" w:rsidRPr="00C31E24" w:rsidRDefault="00BB482A" w:rsidP="00D74F31">
            <w:pPr>
              <w:pStyle w:val="TAH"/>
              <w:keepNext w:val="0"/>
              <w:keepLines w:val="0"/>
              <w:widowControl w:val="0"/>
            </w:pPr>
            <w:r w:rsidRPr="00C31E24">
              <w:t>Procedure</w:t>
            </w:r>
          </w:p>
        </w:tc>
        <w:tc>
          <w:tcPr>
            <w:tcW w:w="3491" w:type="dxa"/>
            <w:gridSpan w:val="2"/>
          </w:tcPr>
          <w:p w14:paraId="4BE478EB" w14:textId="77777777" w:rsidR="00BB482A" w:rsidRPr="00C31E24" w:rsidRDefault="00BB482A" w:rsidP="00D74F31">
            <w:pPr>
              <w:pStyle w:val="TAH"/>
              <w:keepNext w:val="0"/>
              <w:keepLines w:val="0"/>
              <w:widowControl w:val="0"/>
            </w:pPr>
            <w:r w:rsidRPr="00C31E24">
              <w:t>Message Sequence</w:t>
            </w:r>
          </w:p>
        </w:tc>
        <w:tc>
          <w:tcPr>
            <w:tcW w:w="547" w:type="dxa"/>
            <w:tcBorders>
              <w:bottom w:val="nil"/>
            </w:tcBorders>
          </w:tcPr>
          <w:p w14:paraId="16FFB9EC" w14:textId="77777777" w:rsidR="00BB482A" w:rsidRPr="00C31E24" w:rsidRDefault="00BB482A" w:rsidP="00D74F31">
            <w:pPr>
              <w:pStyle w:val="TAH"/>
              <w:keepNext w:val="0"/>
              <w:keepLines w:val="0"/>
              <w:widowControl w:val="0"/>
            </w:pPr>
            <w:r w:rsidRPr="00C31E24">
              <w:t>TP</w:t>
            </w:r>
          </w:p>
        </w:tc>
        <w:tc>
          <w:tcPr>
            <w:tcW w:w="1231" w:type="dxa"/>
            <w:tcBorders>
              <w:bottom w:val="nil"/>
            </w:tcBorders>
          </w:tcPr>
          <w:p w14:paraId="6B8C5172" w14:textId="77777777" w:rsidR="00BB482A" w:rsidRPr="00C31E24" w:rsidRDefault="00BB482A" w:rsidP="00D74F31">
            <w:pPr>
              <w:pStyle w:val="TAH"/>
              <w:keepNext w:val="0"/>
              <w:keepLines w:val="0"/>
              <w:widowControl w:val="0"/>
            </w:pPr>
            <w:r w:rsidRPr="00C31E24">
              <w:t>Verdict</w:t>
            </w:r>
          </w:p>
        </w:tc>
      </w:tr>
      <w:tr w:rsidR="00BB482A" w:rsidRPr="00C31E24" w14:paraId="1BD5D985" w14:textId="77777777" w:rsidTr="00D74F31">
        <w:trPr>
          <w:tblHeader/>
        </w:trPr>
        <w:tc>
          <w:tcPr>
            <w:tcW w:w="685" w:type="dxa"/>
            <w:tcBorders>
              <w:top w:val="nil"/>
            </w:tcBorders>
          </w:tcPr>
          <w:p w14:paraId="645996DF" w14:textId="77777777" w:rsidR="00BB482A" w:rsidRPr="00C31E24" w:rsidRDefault="00BB482A" w:rsidP="00D74F31">
            <w:pPr>
              <w:pStyle w:val="TAH"/>
              <w:keepNext w:val="0"/>
              <w:keepLines w:val="0"/>
              <w:widowControl w:val="0"/>
            </w:pPr>
          </w:p>
        </w:tc>
        <w:tc>
          <w:tcPr>
            <w:tcW w:w="3680" w:type="dxa"/>
            <w:tcBorders>
              <w:top w:val="nil"/>
            </w:tcBorders>
          </w:tcPr>
          <w:p w14:paraId="5BFDC912" w14:textId="77777777" w:rsidR="00BB482A" w:rsidRPr="00C31E24" w:rsidRDefault="00BB482A" w:rsidP="00D74F31">
            <w:pPr>
              <w:pStyle w:val="TAH"/>
              <w:keepNext w:val="0"/>
              <w:keepLines w:val="0"/>
              <w:widowControl w:val="0"/>
            </w:pPr>
          </w:p>
        </w:tc>
        <w:tc>
          <w:tcPr>
            <w:tcW w:w="680" w:type="dxa"/>
          </w:tcPr>
          <w:p w14:paraId="32179799" w14:textId="77777777" w:rsidR="00BB482A" w:rsidRPr="00C31E24" w:rsidRDefault="00BB482A" w:rsidP="00D74F31">
            <w:pPr>
              <w:pStyle w:val="TAH"/>
              <w:keepNext w:val="0"/>
              <w:keepLines w:val="0"/>
              <w:widowControl w:val="0"/>
            </w:pPr>
            <w:r w:rsidRPr="00C31E24">
              <w:t>U - S</w:t>
            </w:r>
          </w:p>
        </w:tc>
        <w:tc>
          <w:tcPr>
            <w:tcW w:w="2811" w:type="dxa"/>
          </w:tcPr>
          <w:p w14:paraId="4E1F9D2D" w14:textId="77777777" w:rsidR="00BB482A" w:rsidRPr="00C31E24" w:rsidRDefault="00BB482A" w:rsidP="00D74F31">
            <w:pPr>
              <w:pStyle w:val="TAH"/>
              <w:keepNext w:val="0"/>
              <w:keepLines w:val="0"/>
              <w:widowControl w:val="0"/>
            </w:pPr>
            <w:r w:rsidRPr="00C31E24">
              <w:t>Message</w:t>
            </w:r>
          </w:p>
        </w:tc>
        <w:tc>
          <w:tcPr>
            <w:tcW w:w="547" w:type="dxa"/>
            <w:tcBorders>
              <w:top w:val="nil"/>
            </w:tcBorders>
          </w:tcPr>
          <w:p w14:paraId="2DDDA3F6" w14:textId="77777777" w:rsidR="00BB482A" w:rsidRPr="00C31E24" w:rsidRDefault="00BB482A" w:rsidP="00D74F31">
            <w:pPr>
              <w:pStyle w:val="TAH"/>
              <w:keepNext w:val="0"/>
              <w:keepLines w:val="0"/>
              <w:widowControl w:val="0"/>
            </w:pPr>
          </w:p>
        </w:tc>
        <w:tc>
          <w:tcPr>
            <w:tcW w:w="1231" w:type="dxa"/>
            <w:tcBorders>
              <w:top w:val="nil"/>
            </w:tcBorders>
          </w:tcPr>
          <w:p w14:paraId="2AE7DB53" w14:textId="77777777" w:rsidR="00BB482A" w:rsidRPr="00C31E24" w:rsidRDefault="00BB482A" w:rsidP="00D74F31">
            <w:pPr>
              <w:pStyle w:val="TAH"/>
              <w:keepNext w:val="0"/>
              <w:keepLines w:val="0"/>
              <w:widowControl w:val="0"/>
            </w:pPr>
          </w:p>
        </w:tc>
      </w:tr>
      <w:tr w:rsidR="00BB482A" w:rsidRPr="00C31E24" w:rsidDel="00C448F1" w14:paraId="5E2B7268" w14:textId="77777777" w:rsidTr="00D74F31">
        <w:tc>
          <w:tcPr>
            <w:tcW w:w="685" w:type="dxa"/>
            <w:shd w:val="clear" w:color="auto" w:fill="auto"/>
          </w:tcPr>
          <w:p w14:paraId="76067909" w14:textId="77777777" w:rsidR="00BB482A" w:rsidRPr="00C31E24" w:rsidDel="00C448F1" w:rsidRDefault="00BB482A" w:rsidP="00D74F31">
            <w:pPr>
              <w:pStyle w:val="TAC"/>
              <w:keepNext w:val="0"/>
              <w:keepLines w:val="0"/>
              <w:widowControl w:val="0"/>
            </w:pPr>
            <w:r w:rsidRPr="00C31E24">
              <w:rPr>
                <w:rFonts w:cs="Arial"/>
                <w:szCs w:val="18"/>
              </w:rPr>
              <w:t>-</w:t>
            </w:r>
          </w:p>
        </w:tc>
        <w:tc>
          <w:tcPr>
            <w:tcW w:w="3680" w:type="dxa"/>
            <w:shd w:val="clear" w:color="auto" w:fill="auto"/>
          </w:tcPr>
          <w:p w14:paraId="715E5789" w14:textId="77777777" w:rsidR="00BB482A" w:rsidRPr="00C31E24" w:rsidDel="00C448F1" w:rsidRDefault="00BB482A" w:rsidP="00D74F31">
            <w:pPr>
              <w:pStyle w:val="TAL"/>
              <w:keepNext w:val="0"/>
              <w:keepLines w:val="0"/>
              <w:widowControl w:val="0"/>
              <w:rPr>
                <w:color w:val="000000"/>
              </w:rPr>
            </w:pPr>
            <w:r w:rsidRPr="00C31E24">
              <w:rPr>
                <w:rFonts w:cs="Arial"/>
                <w:szCs w:val="18"/>
              </w:rPr>
              <w:t>EXCEPTION: The E-UTRA/EPC actions which are related to the MCVideo call establishment; steps are described in TS 36.579-1 [2], subclause 5.4.4A 'Generic Test Procedure for MCVIDEO CT communication in E-UTRA'. The test sequence below shows only the MCVideo relevant messages exchanged.</w:t>
            </w:r>
          </w:p>
        </w:tc>
        <w:tc>
          <w:tcPr>
            <w:tcW w:w="680" w:type="dxa"/>
            <w:shd w:val="clear" w:color="auto" w:fill="auto"/>
          </w:tcPr>
          <w:p w14:paraId="4B5119FB" w14:textId="77777777" w:rsidR="00BB482A" w:rsidRPr="00C31E24" w:rsidDel="00C448F1" w:rsidRDefault="00BB482A" w:rsidP="00D74F31">
            <w:pPr>
              <w:pStyle w:val="TAC"/>
              <w:keepNext w:val="0"/>
              <w:keepLines w:val="0"/>
              <w:widowControl w:val="0"/>
            </w:pPr>
            <w:r w:rsidRPr="00C31E24">
              <w:rPr>
                <w:rFonts w:cs="Arial"/>
                <w:szCs w:val="18"/>
              </w:rPr>
              <w:t>-</w:t>
            </w:r>
          </w:p>
        </w:tc>
        <w:tc>
          <w:tcPr>
            <w:tcW w:w="2811" w:type="dxa"/>
            <w:shd w:val="clear" w:color="auto" w:fill="auto"/>
          </w:tcPr>
          <w:p w14:paraId="015E8BBA" w14:textId="77777777" w:rsidR="00BB482A" w:rsidRPr="00C31E24" w:rsidDel="00C448F1" w:rsidRDefault="00BB482A" w:rsidP="00D74F31">
            <w:pPr>
              <w:pStyle w:val="TAL"/>
              <w:keepNext w:val="0"/>
              <w:keepLines w:val="0"/>
              <w:widowControl w:val="0"/>
              <w:rPr>
                <w:rFonts w:cs="Arial"/>
                <w:szCs w:val="18"/>
              </w:rPr>
            </w:pPr>
            <w:r w:rsidRPr="00C31E24">
              <w:rPr>
                <w:rFonts w:cs="Arial"/>
                <w:szCs w:val="18"/>
              </w:rPr>
              <w:t>-</w:t>
            </w:r>
          </w:p>
        </w:tc>
        <w:tc>
          <w:tcPr>
            <w:tcW w:w="547" w:type="dxa"/>
            <w:shd w:val="clear" w:color="auto" w:fill="auto"/>
          </w:tcPr>
          <w:p w14:paraId="2323145F" w14:textId="77777777" w:rsidR="00BB482A" w:rsidRPr="00C31E24" w:rsidDel="00C448F1" w:rsidRDefault="00BB482A" w:rsidP="00D74F31">
            <w:pPr>
              <w:pStyle w:val="TAC"/>
              <w:keepNext w:val="0"/>
              <w:keepLines w:val="0"/>
              <w:widowControl w:val="0"/>
            </w:pPr>
            <w:r w:rsidRPr="00C31E24">
              <w:rPr>
                <w:rFonts w:cs="Arial"/>
                <w:szCs w:val="18"/>
              </w:rPr>
              <w:t>-</w:t>
            </w:r>
          </w:p>
        </w:tc>
        <w:tc>
          <w:tcPr>
            <w:tcW w:w="1231" w:type="dxa"/>
            <w:shd w:val="clear" w:color="auto" w:fill="auto"/>
          </w:tcPr>
          <w:p w14:paraId="13D14407" w14:textId="77777777" w:rsidR="00BB482A" w:rsidRPr="00C31E24" w:rsidDel="00C448F1" w:rsidRDefault="00BB482A" w:rsidP="00D74F31">
            <w:pPr>
              <w:pStyle w:val="TAC"/>
              <w:keepNext w:val="0"/>
              <w:keepLines w:val="0"/>
              <w:widowControl w:val="0"/>
            </w:pPr>
            <w:r w:rsidRPr="00C31E24">
              <w:rPr>
                <w:rFonts w:cs="Arial"/>
                <w:szCs w:val="18"/>
              </w:rPr>
              <w:t>-</w:t>
            </w:r>
          </w:p>
        </w:tc>
      </w:tr>
      <w:tr w:rsidR="00BB482A" w:rsidRPr="00C31E24" w14:paraId="3EBD2C34" w14:textId="77777777" w:rsidTr="00D74F31">
        <w:tc>
          <w:tcPr>
            <w:tcW w:w="685" w:type="dxa"/>
            <w:shd w:val="clear" w:color="auto" w:fill="auto"/>
          </w:tcPr>
          <w:p w14:paraId="43D0E845" w14:textId="77777777" w:rsidR="00BB482A" w:rsidRPr="00C31E24" w:rsidRDefault="00BB482A" w:rsidP="00D74F31">
            <w:pPr>
              <w:pStyle w:val="TAC"/>
              <w:keepNext w:val="0"/>
              <w:keepLines w:val="0"/>
              <w:widowControl w:val="0"/>
            </w:pPr>
            <w:r w:rsidRPr="00C31E24">
              <w:t>1</w:t>
            </w:r>
          </w:p>
        </w:tc>
        <w:tc>
          <w:tcPr>
            <w:tcW w:w="3680" w:type="dxa"/>
            <w:shd w:val="clear" w:color="auto" w:fill="auto"/>
          </w:tcPr>
          <w:p w14:paraId="406B7130" w14:textId="77777777" w:rsidR="00BB482A" w:rsidRPr="00C31E24" w:rsidRDefault="00BB482A" w:rsidP="00D74F31">
            <w:pPr>
              <w:pStyle w:val="TAL"/>
              <w:keepNext w:val="0"/>
              <w:keepLines w:val="0"/>
              <w:widowControl w:val="0"/>
            </w:pPr>
            <w:r w:rsidRPr="00C31E24">
              <w:t>The SS (MCVideo Server) sends an On-demand Pre-arranged group call with Automatic Commencement Mode and implicit Reception Control to the UE (MCVideo Client).</w:t>
            </w:r>
          </w:p>
        </w:tc>
        <w:tc>
          <w:tcPr>
            <w:tcW w:w="680" w:type="dxa"/>
            <w:shd w:val="clear" w:color="auto" w:fill="auto"/>
          </w:tcPr>
          <w:p w14:paraId="74E21B45" w14:textId="77777777" w:rsidR="00BB482A" w:rsidRPr="00C31E24" w:rsidRDefault="00BB482A" w:rsidP="00D74F31">
            <w:pPr>
              <w:pStyle w:val="TAC"/>
              <w:keepNext w:val="0"/>
              <w:keepLines w:val="0"/>
              <w:widowControl w:val="0"/>
            </w:pPr>
            <w:r w:rsidRPr="00C31E24">
              <w:t>&lt;--</w:t>
            </w:r>
          </w:p>
        </w:tc>
        <w:tc>
          <w:tcPr>
            <w:tcW w:w="2811" w:type="dxa"/>
            <w:shd w:val="clear" w:color="auto" w:fill="auto"/>
          </w:tcPr>
          <w:p w14:paraId="213D284B" w14:textId="77777777" w:rsidR="00BB482A" w:rsidRPr="00C31E24" w:rsidRDefault="00BB482A" w:rsidP="00D74F31">
            <w:pPr>
              <w:pStyle w:val="TAL"/>
              <w:keepNext w:val="0"/>
              <w:keepLines w:val="0"/>
              <w:widowControl w:val="0"/>
            </w:pPr>
            <w:r w:rsidRPr="00C31E24">
              <w:t>SIP INVITE</w:t>
            </w:r>
          </w:p>
        </w:tc>
        <w:tc>
          <w:tcPr>
            <w:tcW w:w="547" w:type="dxa"/>
            <w:shd w:val="clear" w:color="auto" w:fill="auto"/>
          </w:tcPr>
          <w:p w14:paraId="423F9366" w14:textId="77777777" w:rsidR="00BB482A" w:rsidRPr="00C31E24" w:rsidRDefault="00BB482A" w:rsidP="00D74F31">
            <w:pPr>
              <w:pStyle w:val="TAC"/>
              <w:keepNext w:val="0"/>
              <w:keepLines w:val="0"/>
              <w:widowControl w:val="0"/>
            </w:pPr>
          </w:p>
        </w:tc>
        <w:tc>
          <w:tcPr>
            <w:tcW w:w="1231" w:type="dxa"/>
            <w:shd w:val="clear" w:color="auto" w:fill="auto"/>
          </w:tcPr>
          <w:p w14:paraId="1C0674D7" w14:textId="77777777" w:rsidR="00BB482A" w:rsidRPr="00C31E24" w:rsidRDefault="00BB482A" w:rsidP="00D74F31">
            <w:pPr>
              <w:pStyle w:val="TAC"/>
              <w:keepNext w:val="0"/>
              <w:keepLines w:val="0"/>
              <w:widowControl w:val="0"/>
            </w:pPr>
          </w:p>
        </w:tc>
      </w:tr>
      <w:tr w:rsidR="00BB482A" w:rsidRPr="00C31E24" w14:paraId="06C666A1" w14:textId="77777777" w:rsidTr="00D74F31">
        <w:tc>
          <w:tcPr>
            <w:tcW w:w="685" w:type="dxa"/>
            <w:shd w:val="clear" w:color="auto" w:fill="auto"/>
          </w:tcPr>
          <w:p w14:paraId="7A55A765" w14:textId="77777777" w:rsidR="00BB482A" w:rsidRPr="00C31E24" w:rsidRDefault="00BB482A" w:rsidP="00D74F31">
            <w:pPr>
              <w:pStyle w:val="TAC"/>
              <w:keepNext w:val="0"/>
              <w:keepLines w:val="0"/>
              <w:widowControl w:val="0"/>
            </w:pPr>
            <w:r w:rsidRPr="00C31E24">
              <w:t>-</w:t>
            </w:r>
          </w:p>
        </w:tc>
        <w:tc>
          <w:tcPr>
            <w:tcW w:w="3680" w:type="dxa"/>
            <w:shd w:val="clear" w:color="auto" w:fill="auto"/>
          </w:tcPr>
          <w:p w14:paraId="4303CC18" w14:textId="77777777" w:rsidR="00BB482A" w:rsidRPr="00C31E24" w:rsidRDefault="00BB482A" w:rsidP="00D74F31">
            <w:pPr>
              <w:pStyle w:val="TAL"/>
              <w:keepNext w:val="0"/>
              <w:keepLines w:val="0"/>
              <w:widowControl w:val="0"/>
              <w:rPr>
                <w:rFonts w:cs="Arial"/>
                <w:szCs w:val="18"/>
                <w:bdr w:val="none" w:sz="0" w:space="0" w:color="auto" w:frame="1"/>
                <w:shd w:val="clear" w:color="auto" w:fill="FFFFFF"/>
              </w:rPr>
            </w:pPr>
            <w:r w:rsidRPr="00C31E24">
              <w:rPr>
                <w:rFonts w:cs="Arial"/>
                <w:szCs w:val="18"/>
              </w:rPr>
              <w:t>EXCEPTION: Step 2a1 describes behaviour that depends on the UE (MCVideo Client) implementation; the "lower case letter" identifies a step sequence that takes place if the UE (MCVideo Client) responds to a SIP INVITE message with a SIP 100 (Trying) message.</w:t>
            </w:r>
          </w:p>
        </w:tc>
        <w:tc>
          <w:tcPr>
            <w:tcW w:w="680" w:type="dxa"/>
            <w:shd w:val="clear" w:color="auto" w:fill="auto"/>
          </w:tcPr>
          <w:p w14:paraId="03B99F0C" w14:textId="77777777" w:rsidR="00BB482A" w:rsidRPr="00C31E24" w:rsidRDefault="00BB482A" w:rsidP="00D74F31">
            <w:pPr>
              <w:pStyle w:val="TAC"/>
              <w:keepNext w:val="0"/>
              <w:keepLines w:val="0"/>
              <w:widowControl w:val="0"/>
            </w:pPr>
            <w:r w:rsidRPr="00C31E24">
              <w:t>-</w:t>
            </w:r>
          </w:p>
        </w:tc>
        <w:tc>
          <w:tcPr>
            <w:tcW w:w="2811" w:type="dxa"/>
            <w:shd w:val="clear" w:color="auto" w:fill="auto"/>
          </w:tcPr>
          <w:p w14:paraId="0317392C" w14:textId="77777777" w:rsidR="00BB482A" w:rsidRPr="00C31E24" w:rsidRDefault="00BB482A" w:rsidP="00D74F31">
            <w:pPr>
              <w:pStyle w:val="TAL"/>
              <w:keepNext w:val="0"/>
              <w:keepLines w:val="0"/>
              <w:widowControl w:val="0"/>
            </w:pPr>
            <w:r w:rsidRPr="00C31E24">
              <w:t>-</w:t>
            </w:r>
          </w:p>
        </w:tc>
        <w:tc>
          <w:tcPr>
            <w:tcW w:w="547" w:type="dxa"/>
            <w:shd w:val="clear" w:color="auto" w:fill="auto"/>
          </w:tcPr>
          <w:p w14:paraId="2CF90E19" w14:textId="77777777" w:rsidR="00BB482A" w:rsidRPr="00C31E24" w:rsidRDefault="00BB482A" w:rsidP="00D74F31">
            <w:pPr>
              <w:pStyle w:val="TAC"/>
              <w:keepNext w:val="0"/>
              <w:keepLines w:val="0"/>
              <w:widowControl w:val="0"/>
            </w:pPr>
            <w:r w:rsidRPr="00C31E24">
              <w:t>-</w:t>
            </w:r>
          </w:p>
        </w:tc>
        <w:tc>
          <w:tcPr>
            <w:tcW w:w="1231" w:type="dxa"/>
            <w:shd w:val="clear" w:color="auto" w:fill="auto"/>
          </w:tcPr>
          <w:p w14:paraId="699EA900" w14:textId="77777777" w:rsidR="00BB482A" w:rsidRPr="00C31E24" w:rsidRDefault="00BB482A" w:rsidP="00D74F31">
            <w:pPr>
              <w:pStyle w:val="TAC"/>
              <w:keepNext w:val="0"/>
              <w:keepLines w:val="0"/>
              <w:widowControl w:val="0"/>
            </w:pPr>
            <w:r w:rsidRPr="00C31E24">
              <w:t>-</w:t>
            </w:r>
          </w:p>
        </w:tc>
      </w:tr>
      <w:tr w:rsidR="00BB482A" w:rsidRPr="00C31E24" w14:paraId="219B5C36" w14:textId="77777777" w:rsidTr="00D74F31">
        <w:tc>
          <w:tcPr>
            <w:tcW w:w="685" w:type="dxa"/>
            <w:shd w:val="clear" w:color="auto" w:fill="auto"/>
          </w:tcPr>
          <w:p w14:paraId="045BEB1C" w14:textId="77777777" w:rsidR="00BB482A" w:rsidRPr="00C31E24" w:rsidRDefault="00BB482A" w:rsidP="00D74F31">
            <w:pPr>
              <w:pStyle w:val="TAC"/>
              <w:keepNext w:val="0"/>
              <w:keepLines w:val="0"/>
              <w:widowControl w:val="0"/>
            </w:pPr>
            <w:r w:rsidRPr="00C31E24">
              <w:t>2a1</w:t>
            </w:r>
          </w:p>
        </w:tc>
        <w:tc>
          <w:tcPr>
            <w:tcW w:w="3680" w:type="dxa"/>
            <w:shd w:val="clear" w:color="auto" w:fill="auto"/>
          </w:tcPr>
          <w:p w14:paraId="555742A0" w14:textId="77777777" w:rsidR="00BB482A" w:rsidRPr="00C31E24" w:rsidRDefault="00BB482A" w:rsidP="00D74F31">
            <w:pPr>
              <w:pStyle w:val="TAL"/>
              <w:keepNext w:val="0"/>
              <w:keepLines w:val="0"/>
              <w:widowControl w:val="0"/>
            </w:pPr>
            <w:r w:rsidRPr="00C31E24">
              <w:t>The UE (MCVideo Client) responds with a SIP 100 (Trying) message.</w:t>
            </w:r>
          </w:p>
        </w:tc>
        <w:tc>
          <w:tcPr>
            <w:tcW w:w="680" w:type="dxa"/>
            <w:shd w:val="clear" w:color="auto" w:fill="auto"/>
          </w:tcPr>
          <w:p w14:paraId="0FA3C979" w14:textId="77777777" w:rsidR="00BB482A" w:rsidRPr="00C31E24" w:rsidRDefault="00BB482A" w:rsidP="00D74F31">
            <w:pPr>
              <w:pStyle w:val="TAC"/>
              <w:keepNext w:val="0"/>
              <w:keepLines w:val="0"/>
              <w:widowControl w:val="0"/>
            </w:pPr>
            <w:r w:rsidRPr="00C31E24">
              <w:t>--&gt;</w:t>
            </w:r>
          </w:p>
        </w:tc>
        <w:tc>
          <w:tcPr>
            <w:tcW w:w="2811" w:type="dxa"/>
            <w:shd w:val="clear" w:color="auto" w:fill="auto"/>
          </w:tcPr>
          <w:p w14:paraId="1974D62A" w14:textId="77777777" w:rsidR="00BB482A" w:rsidRPr="00C31E24" w:rsidRDefault="00BB482A" w:rsidP="00D74F31">
            <w:pPr>
              <w:pStyle w:val="TAL"/>
              <w:keepNext w:val="0"/>
              <w:keepLines w:val="0"/>
              <w:widowControl w:val="0"/>
            </w:pPr>
            <w:r w:rsidRPr="00C31E24">
              <w:t>SIP 100 (Trying)</w:t>
            </w:r>
          </w:p>
        </w:tc>
        <w:tc>
          <w:tcPr>
            <w:tcW w:w="547" w:type="dxa"/>
            <w:shd w:val="clear" w:color="auto" w:fill="auto"/>
          </w:tcPr>
          <w:p w14:paraId="3248CD5E" w14:textId="77777777" w:rsidR="00BB482A" w:rsidRPr="00C31E24" w:rsidRDefault="00BB482A" w:rsidP="00D74F31">
            <w:pPr>
              <w:pStyle w:val="TAC"/>
              <w:keepNext w:val="0"/>
              <w:keepLines w:val="0"/>
              <w:widowControl w:val="0"/>
              <w:tabs>
                <w:tab w:val="center" w:pos="175"/>
              </w:tabs>
              <w:jc w:val="left"/>
            </w:pPr>
            <w:r w:rsidRPr="00C31E24">
              <w:t>-</w:t>
            </w:r>
          </w:p>
        </w:tc>
        <w:tc>
          <w:tcPr>
            <w:tcW w:w="1231" w:type="dxa"/>
            <w:shd w:val="clear" w:color="auto" w:fill="auto"/>
          </w:tcPr>
          <w:p w14:paraId="2DFB6D43" w14:textId="77777777" w:rsidR="00BB482A" w:rsidRPr="00C31E24" w:rsidRDefault="00BB482A" w:rsidP="00D74F31">
            <w:pPr>
              <w:pStyle w:val="TAC"/>
              <w:keepNext w:val="0"/>
              <w:keepLines w:val="0"/>
              <w:widowControl w:val="0"/>
            </w:pPr>
            <w:r w:rsidRPr="00C31E24">
              <w:t>-</w:t>
            </w:r>
          </w:p>
        </w:tc>
      </w:tr>
      <w:tr w:rsidR="00BB482A" w:rsidRPr="00C31E24" w14:paraId="09616E18" w14:textId="77777777" w:rsidTr="00D74F31">
        <w:tc>
          <w:tcPr>
            <w:tcW w:w="685" w:type="dxa"/>
            <w:shd w:val="clear" w:color="auto" w:fill="auto"/>
          </w:tcPr>
          <w:p w14:paraId="602D5849" w14:textId="77777777" w:rsidR="00BB482A" w:rsidRPr="00C31E24" w:rsidRDefault="00BB482A" w:rsidP="00D74F31">
            <w:pPr>
              <w:pStyle w:val="TAC"/>
              <w:keepNext w:val="0"/>
              <w:keepLines w:val="0"/>
              <w:widowControl w:val="0"/>
            </w:pPr>
            <w:r w:rsidRPr="00C31E24">
              <w:t>3</w:t>
            </w:r>
          </w:p>
        </w:tc>
        <w:tc>
          <w:tcPr>
            <w:tcW w:w="3680" w:type="dxa"/>
            <w:shd w:val="clear" w:color="auto" w:fill="auto"/>
          </w:tcPr>
          <w:p w14:paraId="46A0CC19" w14:textId="77777777" w:rsidR="00BB482A" w:rsidRPr="00C31E24" w:rsidRDefault="00BB482A" w:rsidP="00D74F31">
            <w:pPr>
              <w:pStyle w:val="TAL"/>
              <w:keepNext w:val="0"/>
              <w:keepLines w:val="0"/>
              <w:widowControl w:val="0"/>
            </w:pPr>
            <w:r w:rsidRPr="00C31E24">
              <w:t>Check: Does the UE (MCVideo Client) answer the call with a SIP 200 (OK)?</w:t>
            </w:r>
          </w:p>
        </w:tc>
        <w:tc>
          <w:tcPr>
            <w:tcW w:w="680" w:type="dxa"/>
            <w:shd w:val="clear" w:color="auto" w:fill="auto"/>
          </w:tcPr>
          <w:p w14:paraId="21C2C449" w14:textId="77777777" w:rsidR="00BB482A" w:rsidRPr="00C31E24" w:rsidRDefault="00BB482A" w:rsidP="00D74F31">
            <w:pPr>
              <w:pStyle w:val="TAC"/>
              <w:keepNext w:val="0"/>
              <w:keepLines w:val="0"/>
              <w:widowControl w:val="0"/>
            </w:pPr>
            <w:r w:rsidRPr="00C31E24">
              <w:t>--&gt;</w:t>
            </w:r>
          </w:p>
        </w:tc>
        <w:tc>
          <w:tcPr>
            <w:tcW w:w="2811" w:type="dxa"/>
            <w:shd w:val="clear" w:color="auto" w:fill="auto"/>
          </w:tcPr>
          <w:p w14:paraId="47F0D8E5" w14:textId="77777777" w:rsidR="00BB482A" w:rsidRPr="00C31E24" w:rsidRDefault="00BB482A" w:rsidP="00D74F31">
            <w:pPr>
              <w:pStyle w:val="TAL"/>
              <w:keepNext w:val="0"/>
              <w:keepLines w:val="0"/>
              <w:widowControl w:val="0"/>
            </w:pPr>
            <w:r w:rsidRPr="00C31E24">
              <w:t>SIP 200 (OK)</w:t>
            </w:r>
          </w:p>
        </w:tc>
        <w:tc>
          <w:tcPr>
            <w:tcW w:w="547" w:type="dxa"/>
            <w:shd w:val="clear" w:color="auto" w:fill="auto"/>
          </w:tcPr>
          <w:p w14:paraId="7DBDA1C1" w14:textId="77777777" w:rsidR="00BB482A" w:rsidRPr="00C31E24" w:rsidRDefault="00BB482A" w:rsidP="00D74F31">
            <w:pPr>
              <w:pStyle w:val="TAC"/>
              <w:keepNext w:val="0"/>
              <w:keepLines w:val="0"/>
              <w:widowControl w:val="0"/>
            </w:pPr>
            <w:r w:rsidRPr="00C31E24">
              <w:t>1</w:t>
            </w:r>
          </w:p>
        </w:tc>
        <w:tc>
          <w:tcPr>
            <w:tcW w:w="1231" w:type="dxa"/>
            <w:shd w:val="clear" w:color="auto" w:fill="auto"/>
          </w:tcPr>
          <w:p w14:paraId="6EF35DC6" w14:textId="77777777" w:rsidR="00BB482A" w:rsidRPr="00C31E24" w:rsidRDefault="00BB482A" w:rsidP="00D74F31">
            <w:pPr>
              <w:pStyle w:val="TAC"/>
              <w:keepNext w:val="0"/>
              <w:keepLines w:val="0"/>
              <w:widowControl w:val="0"/>
            </w:pPr>
            <w:r w:rsidRPr="00C31E24">
              <w:t>P</w:t>
            </w:r>
          </w:p>
        </w:tc>
      </w:tr>
      <w:tr w:rsidR="00BB482A" w:rsidRPr="00C31E24" w14:paraId="206A6873" w14:textId="77777777" w:rsidTr="00D74F31">
        <w:tc>
          <w:tcPr>
            <w:tcW w:w="685" w:type="dxa"/>
            <w:shd w:val="clear" w:color="auto" w:fill="auto"/>
          </w:tcPr>
          <w:p w14:paraId="79C93740" w14:textId="77777777" w:rsidR="00BB482A" w:rsidRPr="00C31E24" w:rsidRDefault="00BB482A" w:rsidP="00D74F31">
            <w:pPr>
              <w:pStyle w:val="TAC"/>
              <w:keepNext w:val="0"/>
              <w:keepLines w:val="0"/>
              <w:widowControl w:val="0"/>
            </w:pPr>
            <w:r w:rsidRPr="00C31E24">
              <w:t>4</w:t>
            </w:r>
          </w:p>
        </w:tc>
        <w:tc>
          <w:tcPr>
            <w:tcW w:w="3680" w:type="dxa"/>
            <w:shd w:val="clear" w:color="auto" w:fill="auto"/>
          </w:tcPr>
          <w:p w14:paraId="37599CB8" w14:textId="77777777" w:rsidR="00BB482A" w:rsidRPr="00C31E24" w:rsidRDefault="00BB482A" w:rsidP="00D74F31">
            <w:pPr>
              <w:pStyle w:val="TAL"/>
              <w:keepNext w:val="0"/>
              <w:keepLines w:val="0"/>
              <w:widowControl w:val="0"/>
            </w:pPr>
            <w:r w:rsidRPr="00C31E24">
              <w:t>The SS (MCVideo Server) sends a SIP ACK to the UE (MCVideo Client).</w:t>
            </w:r>
          </w:p>
        </w:tc>
        <w:tc>
          <w:tcPr>
            <w:tcW w:w="680" w:type="dxa"/>
            <w:shd w:val="clear" w:color="auto" w:fill="auto"/>
          </w:tcPr>
          <w:p w14:paraId="03DE0C19" w14:textId="77777777" w:rsidR="00BB482A" w:rsidRPr="00C31E24" w:rsidRDefault="00BB482A" w:rsidP="00D74F31">
            <w:pPr>
              <w:pStyle w:val="TAC"/>
              <w:keepNext w:val="0"/>
              <w:keepLines w:val="0"/>
              <w:widowControl w:val="0"/>
            </w:pPr>
            <w:r w:rsidRPr="00C31E24">
              <w:t>&lt;--</w:t>
            </w:r>
          </w:p>
        </w:tc>
        <w:tc>
          <w:tcPr>
            <w:tcW w:w="2811" w:type="dxa"/>
            <w:shd w:val="clear" w:color="auto" w:fill="auto"/>
          </w:tcPr>
          <w:p w14:paraId="7882D8F8" w14:textId="77777777" w:rsidR="00BB482A" w:rsidRPr="00C31E24" w:rsidRDefault="00BB482A" w:rsidP="00D74F31">
            <w:pPr>
              <w:pStyle w:val="TAL"/>
              <w:keepNext w:val="0"/>
              <w:keepLines w:val="0"/>
              <w:widowControl w:val="0"/>
            </w:pPr>
            <w:r w:rsidRPr="00C31E24">
              <w:t>SIP ACK</w:t>
            </w:r>
          </w:p>
        </w:tc>
        <w:tc>
          <w:tcPr>
            <w:tcW w:w="547" w:type="dxa"/>
            <w:shd w:val="clear" w:color="auto" w:fill="auto"/>
          </w:tcPr>
          <w:p w14:paraId="4ECAA3A5" w14:textId="77777777" w:rsidR="00BB482A" w:rsidRPr="00C31E24" w:rsidRDefault="00BB482A" w:rsidP="00D74F31">
            <w:pPr>
              <w:pStyle w:val="TAC"/>
              <w:keepNext w:val="0"/>
              <w:keepLines w:val="0"/>
              <w:widowControl w:val="0"/>
            </w:pPr>
            <w:r w:rsidRPr="00C31E24">
              <w:t>-</w:t>
            </w:r>
          </w:p>
        </w:tc>
        <w:tc>
          <w:tcPr>
            <w:tcW w:w="1231" w:type="dxa"/>
            <w:shd w:val="clear" w:color="auto" w:fill="auto"/>
          </w:tcPr>
          <w:p w14:paraId="4EF4CD07" w14:textId="77777777" w:rsidR="00BB482A" w:rsidRPr="00C31E24" w:rsidRDefault="00BB482A" w:rsidP="00D74F31">
            <w:pPr>
              <w:pStyle w:val="TAC"/>
              <w:keepNext w:val="0"/>
              <w:keepLines w:val="0"/>
              <w:widowControl w:val="0"/>
            </w:pPr>
            <w:r w:rsidRPr="00C31E24">
              <w:t>-</w:t>
            </w:r>
          </w:p>
        </w:tc>
      </w:tr>
      <w:tr w:rsidR="00BB482A" w:rsidRPr="00C31E24" w14:paraId="3381FA4B" w14:textId="77777777" w:rsidTr="00D74F31">
        <w:tc>
          <w:tcPr>
            <w:tcW w:w="685" w:type="dxa"/>
            <w:shd w:val="clear" w:color="auto" w:fill="auto"/>
          </w:tcPr>
          <w:p w14:paraId="2D35D4A0" w14:textId="77777777" w:rsidR="00BB482A" w:rsidRPr="00C31E24" w:rsidRDefault="00BB482A" w:rsidP="00D74F31">
            <w:pPr>
              <w:pStyle w:val="TAC"/>
              <w:keepNext w:val="0"/>
              <w:keepLines w:val="0"/>
              <w:widowControl w:val="0"/>
            </w:pPr>
            <w:r w:rsidRPr="00C31E24">
              <w:t>5</w:t>
            </w:r>
          </w:p>
        </w:tc>
        <w:tc>
          <w:tcPr>
            <w:tcW w:w="3680" w:type="dxa"/>
            <w:shd w:val="clear" w:color="auto" w:fill="auto"/>
          </w:tcPr>
          <w:p w14:paraId="052AD798" w14:textId="77777777" w:rsidR="00BB482A" w:rsidRPr="00C31E24" w:rsidRDefault="00BB482A" w:rsidP="00D74F31">
            <w:pPr>
              <w:pStyle w:val="TAL"/>
              <w:keepNext w:val="0"/>
              <w:keepLines w:val="0"/>
              <w:widowControl w:val="0"/>
            </w:pPr>
            <w:r w:rsidRPr="00C31E24">
              <w:t>The SS (MCVideo Server) sends a Media Reception Notification message to the UE (MCVideo Client) to notify the UE (MCVideo Client) that data is available to transmit to the UE (MCVideo Client).</w:t>
            </w:r>
          </w:p>
        </w:tc>
        <w:tc>
          <w:tcPr>
            <w:tcW w:w="680" w:type="dxa"/>
            <w:shd w:val="clear" w:color="auto" w:fill="auto"/>
          </w:tcPr>
          <w:p w14:paraId="579D910C" w14:textId="77777777" w:rsidR="00BB482A" w:rsidRPr="00C31E24" w:rsidRDefault="00BB482A" w:rsidP="00D74F31">
            <w:pPr>
              <w:pStyle w:val="TAC"/>
              <w:keepNext w:val="0"/>
              <w:keepLines w:val="0"/>
              <w:widowControl w:val="0"/>
            </w:pPr>
            <w:r w:rsidRPr="00C31E24">
              <w:t>&lt;--</w:t>
            </w:r>
          </w:p>
        </w:tc>
        <w:tc>
          <w:tcPr>
            <w:tcW w:w="2811" w:type="dxa"/>
            <w:shd w:val="clear" w:color="auto" w:fill="auto"/>
          </w:tcPr>
          <w:p w14:paraId="52D2675A" w14:textId="77777777" w:rsidR="00BB482A" w:rsidRPr="00C31E24" w:rsidRDefault="00BB482A" w:rsidP="00D74F31">
            <w:pPr>
              <w:pStyle w:val="TAL"/>
              <w:keepNext w:val="0"/>
              <w:keepLines w:val="0"/>
              <w:widowControl w:val="0"/>
            </w:pPr>
            <w:r w:rsidRPr="00C31E24">
              <w:t>Media Transmission Notification</w:t>
            </w:r>
          </w:p>
        </w:tc>
        <w:tc>
          <w:tcPr>
            <w:tcW w:w="547" w:type="dxa"/>
            <w:shd w:val="clear" w:color="auto" w:fill="auto"/>
          </w:tcPr>
          <w:p w14:paraId="6CD3DA68" w14:textId="77777777" w:rsidR="00BB482A" w:rsidRPr="00C31E24" w:rsidRDefault="00BB482A" w:rsidP="00D74F31">
            <w:pPr>
              <w:pStyle w:val="TAC"/>
              <w:keepNext w:val="0"/>
              <w:keepLines w:val="0"/>
              <w:widowControl w:val="0"/>
            </w:pPr>
          </w:p>
        </w:tc>
        <w:tc>
          <w:tcPr>
            <w:tcW w:w="1231" w:type="dxa"/>
            <w:shd w:val="clear" w:color="auto" w:fill="auto"/>
          </w:tcPr>
          <w:p w14:paraId="166ECB82" w14:textId="77777777" w:rsidR="00BB482A" w:rsidRPr="00C31E24" w:rsidRDefault="00BB482A" w:rsidP="00D74F31">
            <w:pPr>
              <w:pStyle w:val="TAC"/>
              <w:keepNext w:val="0"/>
              <w:keepLines w:val="0"/>
              <w:widowControl w:val="0"/>
            </w:pPr>
          </w:p>
        </w:tc>
      </w:tr>
      <w:tr w:rsidR="00BB482A" w:rsidRPr="00C31E24" w14:paraId="5FDBF0A9" w14:textId="77777777" w:rsidTr="00D74F31">
        <w:trPr>
          <w:trHeight w:val="269"/>
        </w:trPr>
        <w:tc>
          <w:tcPr>
            <w:tcW w:w="685" w:type="dxa"/>
            <w:shd w:val="clear" w:color="auto" w:fill="auto"/>
          </w:tcPr>
          <w:p w14:paraId="1C6BCE57" w14:textId="77777777" w:rsidR="00BB482A" w:rsidRPr="00C31E24" w:rsidRDefault="00BB482A" w:rsidP="00D74F31">
            <w:pPr>
              <w:pStyle w:val="TAC"/>
              <w:keepNext w:val="0"/>
              <w:keepLines w:val="0"/>
              <w:widowControl w:val="0"/>
            </w:pPr>
            <w:r w:rsidRPr="00C31E24">
              <w:t>6</w:t>
            </w:r>
          </w:p>
        </w:tc>
        <w:tc>
          <w:tcPr>
            <w:tcW w:w="3680" w:type="dxa"/>
            <w:shd w:val="clear" w:color="auto" w:fill="auto"/>
          </w:tcPr>
          <w:p w14:paraId="6ED790D5" w14:textId="77777777" w:rsidR="00BB482A" w:rsidRPr="00C31E24" w:rsidRDefault="00BB482A" w:rsidP="00D74F31">
            <w:pPr>
              <w:pStyle w:val="TAL"/>
              <w:keepNext w:val="0"/>
              <w:keepLines w:val="0"/>
              <w:widowControl w:val="0"/>
            </w:pPr>
            <w:r w:rsidRPr="00C31E24">
              <w:t>Make the MCVideo User request permission to receive media.</w:t>
            </w:r>
          </w:p>
          <w:p w14:paraId="5EDC222E" w14:textId="77777777" w:rsidR="00BB482A" w:rsidRPr="00C31E24" w:rsidRDefault="00BB482A" w:rsidP="00D74F31">
            <w:pPr>
              <w:pStyle w:val="TAL"/>
              <w:keepNext w:val="0"/>
              <w:keepLines w:val="0"/>
              <w:widowControl w:val="0"/>
            </w:pPr>
            <w:r w:rsidRPr="00C31E24">
              <w:t xml:space="preserve">(NOTE 1) </w:t>
            </w:r>
          </w:p>
        </w:tc>
        <w:tc>
          <w:tcPr>
            <w:tcW w:w="680" w:type="dxa"/>
            <w:shd w:val="clear" w:color="auto" w:fill="auto"/>
          </w:tcPr>
          <w:p w14:paraId="3E1820A5" w14:textId="77777777" w:rsidR="00BB482A" w:rsidRPr="00C31E24" w:rsidRDefault="00BB482A" w:rsidP="00D74F31">
            <w:pPr>
              <w:pStyle w:val="TAC"/>
              <w:keepNext w:val="0"/>
              <w:keepLines w:val="0"/>
              <w:widowControl w:val="0"/>
            </w:pPr>
            <w:r w:rsidRPr="00C31E24">
              <w:t>-</w:t>
            </w:r>
          </w:p>
        </w:tc>
        <w:tc>
          <w:tcPr>
            <w:tcW w:w="2811" w:type="dxa"/>
            <w:shd w:val="clear" w:color="auto" w:fill="auto"/>
          </w:tcPr>
          <w:p w14:paraId="3EA91CED" w14:textId="77777777" w:rsidR="00BB482A" w:rsidRPr="00C31E24" w:rsidRDefault="00BB482A" w:rsidP="00D74F31">
            <w:pPr>
              <w:pStyle w:val="TAL"/>
              <w:keepNext w:val="0"/>
              <w:keepLines w:val="0"/>
              <w:widowControl w:val="0"/>
            </w:pPr>
            <w:r w:rsidRPr="00C31E24">
              <w:t>-</w:t>
            </w:r>
          </w:p>
        </w:tc>
        <w:tc>
          <w:tcPr>
            <w:tcW w:w="547" w:type="dxa"/>
            <w:shd w:val="clear" w:color="auto" w:fill="auto"/>
          </w:tcPr>
          <w:p w14:paraId="78C798C5" w14:textId="77777777" w:rsidR="00BB482A" w:rsidRPr="00C31E24" w:rsidRDefault="00BB482A" w:rsidP="00D74F31">
            <w:pPr>
              <w:pStyle w:val="TAC"/>
              <w:keepNext w:val="0"/>
              <w:keepLines w:val="0"/>
              <w:widowControl w:val="0"/>
            </w:pPr>
            <w:r w:rsidRPr="00C31E24">
              <w:t>-</w:t>
            </w:r>
          </w:p>
        </w:tc>
        <w:tc>
          <w:tcPr>
            <w:tcW w:w="1231" w:type="dxa"/>
            <w:shd w:val="clear" w:color="auto" w:fill="auto"/>
          </w:tcPr>
          <w:p w14:paraId="1C3CB441" w14:textId="77777777" w:rsidR="00BB482A" w:rsidRPr="00C31E24" w:rsidRDefault="00BB482A" w:rsidP="00D74F31">
            <w:pPr>
              <w:pStyle w:val="TAC"/>
              <w:keepNext w:val="0"/>
              <w:keepLines w:val="0"/>
              <w:widowControl w:val="0"/>
            </w:pPr>
            <w:r w:rsidRPr="00C31E24">
              <w:t>-</w:t>
            </w:r>
          </w:p>
        </w:tc>
      </w:tr>
      <w:tr w:rsidR="00BB482A" w:rsidRPr="00C31E24" w14:paraId="2EC354FF" w14:textId="77777777" w:rsidTr="00D74F31">
        <w:tc>
          <w:tcPr>
            <w:tcW w:w="685" w:type="dxa"/>
            <w:shd w:val="clear" w:color="auto" w:fill="auto"/>
          </w:tcPr>
          <w:p w14:paraId="13AC7570" w14:textId="77777777" w:rsidR="00BB482A" w:rsidRPr="00C31E24" w:rsidRDefault="00BB482A" w:rsidP="00D74F31">
            <w:pPr>
              <w:pStyle w:val="TAC"/>
              <w:keepNext w:val="0"/>
              <w:keepLines w:val="0"/>
              <w:widowControl w:val="0"/>
            </w:pPr>
            <w:r w:rsidRPr="00C31E24">
              <w:t>7</w:t>
            </w:r>
          </w:p>
        </w:tc>
        <w:tc>
          <w:tcPr>
            <w:tcW w:w="3680" w:type="dxa"/>
            <w:shd w:val="clear" w:color="auto" w:fill="auto"/>
          </w:tcPr>
          <w:p w14:paraId="5A220EB2" w14:textId="77777777" w:rsidR="00BB482A" w:rsidRPr="00C31E24" w:rsidRDefault="00BB482A" w:rsidP="00D74F31">
            <w:pPr>
              <w:pStyle w:val="TAL"/>
              <w:keepNext w:val="0"/>
              <w:keepLines w:val="0"/>
              <w:widowControl w:val="0"/>
            </w:pPr>
            <w:r w:rsidRPr="00C31E24">
              <w:t>Check: Does the UE (MCVideo Client) send a Receive Media Request message to the SS (MCVideo Server)?</w:t>
            </w:r>
          </w:p>
        </w:tc>
        <w:tc>
          <w:tcPr>
            <w:tcW w:w="680" w:type="dxa"/>
            <w:shd w:val="clear" w:color="auto" w:fill="auto"/>
          </w:tcPr>
          <w:p w14:paraId="679AA7AA" w14:textId="77777777" w:rsidR="00BB482A" w:rsidRPr="00C31E24" w:rsidRDefault="00BB482A" w:rsidP="00D74F31">
            <w:pPr>
              <w:pStyle w:val="TAC"/>
              <w:keepNext w:val="0"/>
              <w:keepLines w:val="0"/>
              <w:widowControl w:val="0"/>
            </w:pPr>
            <w:r w:rsidRPr="00C31E24">
              <w:t>--&gt;</w:t>
            </w:r>
          </w:p>
        </w:tc>
        <w:tc>
          <w:tcPr>
            <w:tcW w:w="2811" w:type="dxa"/>
            <w:shd w:val="clear" w:color="auto" w:fill="auto"/>
          </w:tcPr>
          <w:p w14:paraId="331F1F44" w14:textId="77777777" w:rsidR="00BB482A" w:rsidRPr="00C31E24" w:rsidRDefault="00BB482A" w:rsidP="00D74F31">
            <w:pPr>
              <w:pStyle w:val="TAL"/>
              <w:keepNext w:val="0"/>
              <w:keepLines w:val="0"/>
              <w:widowControl w:val="0"/>
            </w:pPr>
            <w:r w:rsidRPr="00C31E24">
              <w:t>Receive Media Request</w:t>
            </w:r>
          </w:p>
        </w:tc>
        <w:tc>
          <w:tcPr>
            <w:tcW w:w="547" w:type="dxa"/>
            <w:shd w:val="clear" w:color="auto" w:fill="auto"/>
          </w:tcPr>
          <w:p w14:paraId="4BFF4CDE" w14:textId="77777777" w:rsidR="00BB482A" w:rsidRPr="00C31E24" w:rsidRDefault="00BB482A" w:rsidP="00D74F31">
            <w:pPr>
              <w:pStyle w:val="TAC"/>
              <w:keepNext w:val="0"/>
              <w:keepLines w:val="0"/>
              <w:widowControl w:val="0"/>
            </w:pPr>
            <w:r w:rsidRPr="00C31E24">
              <w:t>2</w:t>
            </w:r>
          </w:p>
        </w:tc>
        <w:tc>
          <w:tcPr>
            <w:tcW w:w="1231" w:type="dxa"/>
            <w:shd w:val="clear" w:color="auto" w:fill="auto"/>
          </w:tcPr>
          <w:p w14:paraId="1C34C056" w14:textId="77777777" w:rsidR="00BB482A" w:rsidRPr="00C31E24" w:rsidRDefault="00BB482A" w:rsidP="00D74F31">
            <w:pPr>
              <w:pStyle w:val="TAC"/>
            </w:pPr>
            <w:r w:rsidRPr="00C31E24">
              <w:t>P</w:t>
            </w:r>
          </w:p>
        </w:tc>
      </w:tr>
      <w:tr w:rsidR="00BB482A" w:rsidRPr="00C31E24" w14:paraId="0D508946" w14:textId="77777777" w:rsidTr="00D74F31">
        <w:tc>
          <w:tcPr>
            <w:tcW w:w="685" w:type="dxa"/>
            <w:shd w:val="clear" w:color="auto" w:fill="auto"/>
          </w:tcPr>
          <w:p w14:paraId="16A0857E" w14:textId="77777777" w:rsidR="00BB482A" w:rsidRPr="00C31E24" w:rsidRDefault="00BB482A" w:rsidP="00D74F31">
            <w:pPr>
              <w:pStyle w:val="TAC"/>
              <w:keepNext w:val="0"/>
              <w:keepLines w:val="0"/>
              <w:widowControl w:val="0"/>
            </w:pPr>
            <w:r w:rsidRPr="00C31E24">
              <w:t>8</w:t>
            </w:r>
          </w:p>
        </w:tc>
        <w:tc>
          <w:tcPr>
            <w:tcW w:w="3680" w:type="dxa"/>
            <w:shd w:val="clear" w:color="auto" w:fill="auto"/>
          </w:tcPr>
          <w:p w14:paraId="272DF7DC" w14:textId="77777777" w:rsidR="00BB482A" w:rsidRPr="00C31E24" w:rsidRDefault="00BB482A" w:rsidP="00D74F31">
            <w:pPr>
              <w:pStyle w:val="TAL"/>
              <w:keepNext w:val="0"/>
              <w:keepLines w:val="0"/>
              <w:widowControl w:val="0"/>
            </w:pPr>
            <w:r w:rsidRPr="00C31E24">
              <w:t>The SS (MCVideo Server) sends a Receive Media Response message to the UE (MCVideo Client).</w:t>
            </w:r>
          </w:p>
        </w:tc>
        <w:tc>
          <w:tcPr>
            <w:tcW w:w="680" w:type="dxa"/>
            <w:shd w:val="clear" w:color="auto" w:fill="auto"/>
          </w:tcPr>
          <w:p w14:paraId="298A7888" w14:textId="77777777" w:rsidR="00BB482A" w:rsidRPr="00C31E24" w:rsidRDefault="00BB482A" w:rsidP="00D74F31">
            <w:pPr>
              <w:pStyle w:val="TAC"/>
              <w:keepNext w:val="0"/>
              <w:keepLines w:val="0"/>
              <w:widowControl w:val="0"/>
            </w:pPr>
            <w:r w:rsidRPr="00C31E24">
              <w:t>&lt;--</w:t>
            </w:r>
          </w:p>
        </w:tc>
        <w:tc>
          <w:tcPr>
            <w:tcW w:w="2811" w:type="dxa"/>
            <w:shd w:val="clear" w:color="auto" w:fill="auto"/>
          </w:tcPr>
          <w:p w14:paraId="403EC96E" w14:textId="77777777" w:rsidR="00BB482A" w:rsidRPr="00C31E24" w:rsidRDefault="00BB482A" w:rsidP="00D74F31">
            <w:pPr>
              <w:pStyle w:val="TAL"/>
              <w:keepNext w:val="0"/>
              <w:keepLines w:val="0"/>
              <w:widowControl w:val="0"/>
            </w:pPr>
            <w:r w:rsidRPr="00C31E24">
              <w:t>Receive Media Response</w:t>
            </w:r>
          </w:p>
        </w:tc>
        <w:tc>
          <w:tcPr>
            <w:tcW w:w="547" w:type="dxa"/>
            <w:shd w:val="clear" w:color="auto" w:fill="auto"/>
          </w:tcPr>
          <w:p w14:paraId="43C25A80" w14:textId="77777777" w:rsidR="00BB482A" w:rsidRPr="00C31E24" w:rsidRDefault="00BB482A" w:rsidP="00D74F31">
            <w:pPr>
              <w:pStyle w:val="TAC"/>
              <w:keepNext w:val="0"/>
              <w:keepLines w:val="0"/>
              <w:widowControl w:val="0"/>
            </w:pPr>
          </w:p>
        </w:tc>
        <w:tc>
          <w:tcPr>
            <w:tcW w:w="1231" w:type="dxa"/>
            <w:shd w:val="clear" w:color="auto" w:fill="auto"/>
          </w:tcPr>
          <w:p w14:paraId="1216BCAA" w14:textId="77777777" w:rsidR="00BB482A" w:rsidRPr="00C31E24" w:rsidRDefault="00BB482A" w:rsidP="00D74F31">
            <w:pPr>
              <w:pStyle w:val="TAC"/>
            </w:pPr>
          </w:p>
        </w:tc>
      </w:tr>
      <w:tr w:rsidR="00BB482A" w:rsidRPr="00C31E24" w14:paraId="6FFFA9E2" w14:textId="77777777" w:rsidTr="00D74F31">
        <w:tc>
          <w:tcPr>
            <w:tcW w:w="685" w:type="dxa"/>
            <w:shd w:val="clear" w:color="auto" w:fill="auto"/>
          </w:tcPr>
          <w:p w14:paraId="65AEE8CA" w14:textId="77777777" w:rsidR="00BB482A" w:rsidRPr="00C31E24" w:rsidRDefault="00BB482A" w:rsidP="00D74F31">
            <w:pPr>
              <w:pStyle w:val="TAC"/>
              <w:keepNext w:val="0"/>
              <w:keepLines w:val="0"/>
              <w:widowControl w:val="0"/>
            </w:pPr>
            <w:r w:rsidRPr="00C31E24">
              <w:t>9</w:t>
            </w:r>
          </w:p>
        </w:tc>
        <w:tc>
          <w:tcPr>
            <w:tcW w:w="3680" w:type="dxa"/>
            <w:shd w:val="clear" w:color="auto" w:fill="auto"/>
          </w:tcPr>
          <w:p w14:paraId="02258D97" w14:textId="77777777" w:rsidR="00BB482A" w:rsidRPr="00C31E24" w:rsidRDefault="00BB482A" w:rsidP="00D74F31">
            <w:pPr>
              <w:pStyle w:val="TAL"/>
              <w:keepNext w:val="0"/>
              <w:keepLines w:val="0"/>
              <w:widowControl w:val="0"/>
            </w:pPr>
            <w:r w:rsidRPr="00C31E24">
              <w:t>Check: Does the UE (MCVideo Client) provide receive media success notification to the MCVideo User?</w:t>
            </w:r>
          </w:p>
          <w:p w14:paraId="75B58529" w14:textId="77777777" w:rsidR="00BB482A" w:rsidRPr="00C31E24" w:rsidRDefault="00BB482A" w:rsidP="00D74F31">
            <w:pPr>
              <w:pStyle w:val="TAL"/>
              <w:keepNext w:val="0"/>
              <w:keepLines w:val="0"/>
              <w:widowControl w:val="0"/>
            </w:pPr>
            <w:r w:rsidRPr="00C31E24">
              <w:t>(NOTE 1)</w:t>
            </w:r>
          </w:p>
        </w:tc>
        <w:tc>
          <w:tcPr>
            <w:tcW w:w="680" w:type="dxa"/>
            <w:shd w:val="clear" w:color="auto" w:fill="auto"/>
          </w:tcPr>
          <w:p w14:paraId="4FC275A6" w14:textId="77777777" w:rsidR="00BB482A" w:rsidRPr="00C31E24" w:rsidRDefault="00BB482A" w:rsidP="00D74F31">
            <w:pPr>
              <w:pStyle w:val="TAC"/>
              <w:keepNext w:val="0"/>
              <w:keepLines w:val="0"/>
              <w:widowControl w:val="0"/>
            </w:pPr>
            <w:r w:rsidRPr="00C31E24">
              <w:t>-</w:t>
            </w:r>
          </w:p>
        </w:tc>
        <w:tc>
          <w:tcPr>
            <w:tcW w:w="2811" w:type="dxa"/>
            <w:shd w:val="clear" w:color="auto" w:fill="auto"/>
          </w:tcPr>
          <w:p w14:paraId="72284688" w14:textId="77777777" w:rsidR="00BB482A" w:rsidRPr="00C31E24" w:rsidRDefault="00BB482A" w:rsidP="00D74F31">
            <w:pPr>
              <w:pStyle w:val="TAL"/>
              <w:keepNext w:val="0"/>
              <w:keepLines w:val="0"/>
              <w:widowControl w:val="0"/>
            </w:pPr>
            <w:r w:rsidRPr="00C31E24">
              <w:t>-</w:t>
            </w:r>
          </w:p>
        </w:tc>
        <w:tc>
          <w:tcPr>
            <w:tcW w:w="547" w:type="dxa"/>
            <w:shd w:val="clear" w:color="auto" w:fill="auto"/>
          </w:tcPr>
          <w:p w14:paraId="0E26B876" w14:textId="77777777" w:rsidR="00BB482A" w:rsidRPr="00C31E24" w:rsidRDefault="00BB482A" w:rsidP="00D74F31">
            <w:pPr>
              <w:pStyle w:val="TAC"/>
              <w:keepNext w:val="0"/>
              <w:keepLines w:val="0"/>
              <w:widowControl w:val="0"/>
            </w:pPr>
            <w:r w:rsidRPr="00C31E24">
              <w:t>2</w:t>
            </w:r>
          </w:p>
        </w:tc>
        <w:tc>
          <w:tcPr>
            <w:tcW w:w="1231" w:type="dxa"/>
            <w:shd w:val="clear" w:color="auto" w:fill="auto"/>
          </w:tcPr>
          <w:p w14:paraId="7E7F2D74" w14:textId="77777777" w:rsidR="00BB482A" w:rsidRPr="00C31E24" w:rsidRDefault="00BB482A" w:rsidP="00D74F31">
            <w:pPr>
              <w:pStyle w:val="TAC"/>
            </w:pPr>
            <w:r w:rsidRPr="00C31E24">
              <w:t>P</w:t>
            </w:r>
          </w:p>
        </w:tc>
      </w:tr>
      <w:tr w:rsidR="00BB482A" w:rsidRPr="00C31E24" w14:paraId="260613C2" w14:textId="77777777" w:rsidTr="00D74F31">
        <w:tc>
          <w:tcPr>
            <w:tcW w:w="685" w:type="dxa"/>
            <w:shd w:val="clear" w:color="auto" w:fill="auto"/>
          </w:tcPr>
          <w:p w14:paraId="3E252EEC" w14:textId="77777777" w:rsidR="00BB482A" w:rsidRPr="00C31E24" w:rsidRDefault="00BB482A" w:rsidP="00D74F31">
            <w:pPr>
              <w:pStyle w:val="TAC"/>
              <w:keepNext w:val="0"/>
              <w:keepLines w:val="0"/>
              <w:widowControl w:val="0"/>
            </w:pPr>
            <w:r w:rsidRPr="00C31E24">
              <w:t>10</w:t>
            </w:r>
          </w:p>
        </w:tc>
        <w:tc>
          <w:tcPr>
            <w:tcW w:w="3680" w:type="dxa"/>
            <w:shd w:val="clear" w:color="auto" w:fill="auto"/>
          </w:tcPr>
          <w:p w14:paraId="3385FC43" w14:textId="77777777" w:rsidR="00BB482A" w:rsidRPr="00C31E24" w:rsidRDefault="00BB482A" w:rsidP="00D74F31">
            <w:pPr>
              <w:pStyle w:val="TAL"/>
              <w:keepNext w:val="0"/>
              <w:keepLines w:val="0"/>
              <w:widowControl w:val="0"/>
            </w:pPr>
            <w:r w:rsidRPr="00C31E24">
              <w:t>The SS (MCVideo Server) notifies the UE (MCVideo Client) that right of Reception of media has been overridden.</w:t>
            </w:r>
          </w:p>
        </w:tc>
        <w:tc>
          <w:tcPr>
            <w:tcW w:w="680" w:type="dxa"/>
            <w:shd w:val="clear" w:color="auto" w:fill="auto"/>
          </w:tcPr>
          <w:p w14:paraId="362B58BA" w14:textId="77777777" w:rsidR="00BB482A" w:rsidRPr="00C31E24" w:rsidRDefault="00BB482A" w:rsidP="00D74F31">
            <w:pPr>
              <w:pStyle w:val="TAC"/>
              <w:keepNext w:val="0"/>
              <w:keepLines w:val="0"/>
              <w:widowControl w:val="0"/>
            </w:pPr>
            <w:r w:rsidRPr="00C31E24">
              <w:t>&lt;--</w:t>
            </w:r>
          </w:p>
        </w:tc>
        <w:tc>
          <w:tcPr>
            <w:tcW w:w="2811" w:type="dxa"/>
            <w:shd w:val="clear" w:color="auto" w:fill="auto"/>
          </w:tcPr>
          <w:p w14:paraId="37F7AEDD" w14:textId="77777777" w:rsidR="00BB482A" w:rsidRPr="00C31E24" w:rsidRDefault="00BB482A" w:rsidP="00D74F31">
            <w:pPr>
              <w:pStyle w:val="TAL"/>
              <w:keepNext w:val="0"/>
              <w:keepLines w:val="0"/>
              <w:widowControl w:val="0"/>
            </w:pPr>
            <w:r w:rsidRPr="00C31E24">
              <w:t>Media Reception Override Notification</w:t>
            </w:r>
          </w:p>
        </w:tc>
        <w:tc>
          <w:tcPr>
            <w:tcW w:w="547" w:type="dxa"/>
            <w:shd w:val="clear" w:color="auto" w:fill="auto"/>
          </w:tcPr>
          <w:p w14:paraId="33FC1F37" w14:textId="77777777" w:rsidR="00BB482A" w:rsidRPr="00C31E24" w:rsidRDefault="00BB482A" w:rsidP="00D74F31">
            <w:pPr>
              <w:pStyle w:val="TAC"/>
              <w:keepNext w:val="0"/>
              <w:keepLines w:val="0"/>
              <w:widowControl w:val="0"/>
            </w:pPr>
          </w:p>
        </w:tc>
        <w:tc>
          <w:tcPr>
            <w:tcW w:w="1231" w:type="dxa"/>
            <w:shd w:val="clear" w:color="auto" w:fill="auto"/>
          </w:tcPr>
          <w:p w14:paraId="6A464D08" w14:textId="77777777" w:rsidR="00BB482A" w:rsidRPr="00C31E24" w:rsidRDefault="00BB482A" w:rsidP="00D74F31">
            <w:pPr>
              <w:pStyle w:val="TAC"/>
            </w:pPr>
          </w:p>
        </w:tc>
      </w:tr>
      <w:tr w:rsidR="00BB482A" w:rsidRPr="00C31E24" w14:paraId="1F2AC791" w14:textId="77777777" w:rsidTr="00D74F31">
        <w:tc>
          <w:tcPr>
            <w:tcW w:w="685" w:type="dxa"/>
            <w:shd w:val="clear" w:color="auto" w:fill="auto"/>
          </w:tcPr>
          <w:p w14:paraId="5230C9E0" w14:textId="77777777" w:rsidR="00BB482A" w:rsidRPr="00C31E24" w:rsidRDefault="00BB482A" w:rsidP="00D74F31">
            <w:pPr>
              <w:pStyle w:val="TAC"/>
              <w:keepNext w:val="0"/>
              <w:keepLines w:val="0"/>
              <w:widowControl w:val="0"/>
            </w:pPr>
            <w:r w:rsidRPr="00C31E24">
              <w:t>11</w:t>
            </w:r>
          </w:p>
        </w:tc>
        <w:tc>
          <w:tcPr>
            <w:tcW w:w="3680" w:type="dxa"/>
            <w:shd w:val="clear" w:color="auto" w:fill="auto"/>
          </w:tcPr>
          <w:p w14:paraId="34BD6C65" w14:textId="77777777" w:rsidR="00BB482A" w:rsidRPr="00C31E24" w:rsidRDefault="00BB482A" w:rsidP="00D74F31">
            <w:pPr>
              <w:pStyle w:val="TAL"/>
              <w:keepNext w:val="0"/>
              <w:keepLines w:val="0"/>
              <w:widowControl w:val="0"/>
            </w:pPr>
            <w:r w:rsidRPr="00C31E24">
              <w:t>Check: Does the Client respond to the Media Reception Override Notify message?</w:t>
            </w:r>
          </w:p>
        </w:tc>
        <w:tc>
          <w:tcPr>
            <w:tcW w:w="680" w:type="dxa"/>
            <w:shd w:val="clear" w:color="auto" w:fill="auto"/>
          </w:tcPr>
          <w:p w14:paraId="61F4263F" w14:textId="77777777" w:rsidR="00BB482A" w:rsidRPr="00C31E24" w:rsidRDefault="00BB482A" w:rsidP="00D74F31">
            <w:pPr>
              <w:pStyle w:val="TAC"/>
              <w:keepNext w:val="0"/>
              <w:keepLines w:val="0"/>
              <w:widowControl w:val="0"/>
            </w:pPr>
            <w:r w:rsidRPr="00C31E24">
              <w:t>--&gt;</w:t>
            </w:r>
          </w:p>
        </w:tc>
        <w:tc>
          <w:tcPr>
            <w:tcW w:w="2811" w:type="dxa"/>
            <w:shd w:val="clear" w:color="auto" w:fill="auto"/>
          </w:tcPr>
          <w:p w14:paraId="6E6C2AA2" w14:textId="77777777" w:rsidR="00BB482A" w:rsidRPr="00C31E24" w:rsidRDefault="00BB482A" w:rsidP="00D74F31">
            <w:pPr>
              <w:pStyle w:val="TAL"/>
              <w:keepNext w:val="0"/>
              <w:keepLines w:val="0"/>
              <w:widowControl w:val="0"/>
            </w:pPr>
            <w:r w:rsidRPr="00C31E24">
              <w:t>Media Reception End Request</w:t>
            </w:r>
          </w:p>
        </w:tc>
        <w:tc>
          <w:tcPr>
            <w:tcW w:w="547" w:type="dxa"/>
            <w:shd w:val="clear" w:color="auto" w:fill="auto"/>
          </w:tcPr>
          <w:p w14:paraId="46AC6A55" w14:textId="77777777" w:rsidR="00BB482A" w:rsidRPr="00C31E24" w:rsidRDefault="00BB482A" w:rsidP="00D74F31">
            <w:pPr>
              <w:pStyle w:val="TAC"/>
              <w:keepNext w:val="0"/>
              <w:keepLines w:val="0"/>
              <w:widowControl w:val="0"/>
            </w:pPr>
            <w:r w:rsidRPr="00C31E24">
              <w:t>3</w:t>
            </w:r>
          </w:p>
        </w:tc>
        <w:tc>
          <w:tcPr>
            <w:tcW w:w="1231" w:type="dxa"/>
            <w:shd w:val="clear" w:color="auto" w:fill="auto"/>
          </w:tcPr>
          <w:p w14:paraId="5F7824DB" w14:textId="77777777" w:rsidR="00BB482A" w:rsidRPr="00C31E24" w:rsidRDefault="00BB482A" w:rsidP="00D74F31">
            <w:pPr>
              <w:pStyle w:val="TAC"/>
            </w:pPr>
            <w:r w:rsidRPr="00C31E24">
              <w:t>P</w:t>
            </w:r>
          </w:p>
        </w:tc>
      </w:tr>
      <w:tr w:rsidR="00BB482A" w:rsidRPr="00C31E24" w14:paraId="182EFB8B" w14:textId="77777777" w:rsidTr="00D74F31">
        <w:tc>
          <w:tcPr>
            <w:tcW w:w="685" w:type="dxa"/>
            <w:shd w:val="clear" w:color="auto" w:fill="auto"/>
          </w:tcPr>
          <w:p w14:paraId="4736CFA1" w14:textId="77777777" w:rsidR="00BB482A" w:rsidRPr="00C31E24" w:rsidRDefault="00BB482A" w:rsidP="00D74F31">
            <w:pPr>
              <w:pStyle w:val="TAC"/>
              <w:keepNext w:val="0"/>
              <w:keepLines w:val="0"/>
              <w:widowControl w:val="0"/>
            </w:pPr>
            <w:r w:rsidRPr="00C31E24">
              <w:t>12</w:t>
            </w:r>
          </w:p>
        </w:tc>
        <w:tc>
          <w:tcPr>
            <w:tcW w:w="3680" w:type="dxa"/>
            <w:shd w:val="clear" w:color="auto" w:fill="auto"/>
          </w:tcPr>
          <w:p w14:paraId="1CC8380B" w14:textId="77777777" w:rsidR="00BB482A" w:rsidRPr="00C31E24" w:rsidRDefault="00BB482A" w:rsidP="00D74F31">
            <w:pPr>
              <w:pStyle w:val="TAL"/>
              <w:keepNext w:val="0"/>
              <w:keepLines w:val="0"/>
              <w:widowControl w:val="0"/>
            </w:pPr>
            <w:r w:rsidRPr="00C31E24">
              <w:t>The SS (MCVideo Server) responds to end the UE (MCVideo Client) Media Reception End Request</w:t>
            </w:r>
          </w:p>
        </w:tc>
        <w:tc>
          <w:tcPr>
            <w:tcW w:w="680" w:type="dxa"/>
            <w:shd w:val="clear" w:color="auto" w:fill="auto"/>
          </w:tcPr>
          <w:p w14:paraId="481ACEB2" w14:textId="77777777" w:rsidR="00BB482A" w:rsidRPr="00C31E24" w:rsidRDefault="00BB482A" w:rsidP="00D74F31">
            <w:pPr>
              <w:pStyle w:val="TAC"/>
              <w:keepNext w:val="0"/>
              <w:keepLines w:val="0"/>
              <w:widowControl w:val="0"/>
            </w:pPr>
            <w:r w:rsidRPr="00C31E24">
              <w:t>&lt;--</w:t>
            </w:r>
          </w:p>
        </w:tc>
        <w:tc>
          <w:tcPr>
            <w:tcW w:w="2811" w:type="dxa"/>
            <w:shd w:val="clear" w:color="auto" w:fill="auto"/>
          </w:tcPr>
          <w:p w14:paraId="47784E31" w14:textId="77777777" w:rsidR="00BB482A" w:rsidRPr="00C31E24" w:rsidRDefault="00BB482A" w:rsidP="00D74F31">
            <w:pPr>
              <w:pStyle w:val="TAL"/>
              <w:keepNext w:val="0"/>
              <w:keepLines w:val="0"/>
              <w:widowControl w:val="0"/>
            </w:pPr>
            <w:r w:rsidRPr="00C31E24">
              <w:t>Media Reception End Response</w:t>
            </w:r>
          </w:p>
        </w:tc>
        <w:tc>
          <w:tcPr>
            <w:tcW w:w="547" w:type="dxa"/>
            <w:shd w:val="clear" w:color="auto" w:fill="auto"/>
          </w:tcPr>
          <w:p w14:paraId="6D5C8B3C" w14:textId="77777777" w:rsidR="00BB482A" w:rsidRPr="00C31E24" w:rsidRDefault="00BB482A" w:rsidP="00D74F31">
            <w:pPr>
              <w:pStyle w:val="TAC"/>
              <w:keepNext w:val="0"/>
              <w:keepLines w:val="0"/>
              <w:widowControl w:val="0"/>
            </w:pPr>
          </w:p>
        </w:tc>
        <w:tc>
          <w:tcPr>
            <w:tcW w:w="1231" w:type="dxa"/>
            <w:shd w:val="clear" w:color="auto" w:fill="auto"/>
          </w:tcPr>
          <w:p w14:paraId="12566A0C" w14:textId="77777777" w:rsidR="00BB482A" w:rsidRPr="00C31E24" w:rsidRDefault="00BB482A" w:rsidP="00D74F31">
            <w:pPr>
              <w:pStyle w:val="TAC"/>
            </w:pPr>
          </w:p>
        </w:tc>
      </w:tr>
      <w:tr w:rsidR="00BB482A" w:rsidRPr="00C31E24" w14:paraId="557E0A4F" w14:textId="77777777" w:rsidTr="00D74F31">
        <w:tc>
          <w:tcPr>
            <w:tcW w:w="685" w:type="dxa"/>
            <w:shd w:val="clear" w:color="auto" w:fill="auto"/>
          </w:tcPr>
          <w:p w14:paraId="5D74CB47" w14:textId="77777777" w:rsidR="00BB482A" w:rsidRPr="00C31E24" w:rsidRDefault="00BB482A" w:rsidP="00D74F31">
            <w:pPr>
              <w:pStyle w:val="TAC"/>
              <w:keepNext w:val="0"/>
              <w:keepLines w:val="0"/>
              <w:widowControl w:val="0"/>
            </w:pPr>
            <w:r w:rsidRPr="00C31E24">
              <w:t>12a</w:t>
            </w:r>
          </w:p>
        </w:tc>
        <w:tc>
          <w:tcPr>
            <w:tcW w:w="3680" w:type="dxa"/>
            <w:shd w:val="clear" w:color="auto" w:fill="auto"/>
          </w:tcPr>
          <w:p w14:paraId="64A73D14" w14:textId="77777777" w:rsidR="00BB482A" w:rsidRPr="00C31E24" w:rsidRDefault="00BB482A" w:rsidP="00D74F31">
            <w:pPr>
              <w:pStyle w:val="TAL"/>
            </w:pPr>
            <w:r w:rsidRPr="00C31E24">
              <w:t>The SS (MCVideo Server) sends a Transmission End Notify message to inform the US (MCVideo Client) that another user’s transmission has ended.</w:t>
            </w:r>
          </w:p>
        </w:tc>
        <w:tc>
          <w:tcPr>
            <w:tcW w:w="680" w:type="dxa"/>
            <w:shd w:val="clear" w:color="auto" w:fill="auto"/>
          </w:tcPr>
          <w:p w14:paraId="7EDF23BE" w14:textId="77777777" w:rsidR="00BB482A" w:rsidRPr="00C31E24" w:rsidRDefault="00BB482A" w:rsidP="00D74F31">
            <w:pPr>
              <w:pStyle w:val="TAC"/>
              <w:keepNext w:val="0"/>
              <w:keepLines w:val="0"/>
              <w:widowControl w:val="0"/>
            </w:pPr>
            <w:r w:rsidRPr="00C31E24">
              <w:t>&lt;--</w:t>
            </w:r>
          </w:p>
        </w:tc>
        <w:tc>
          <w:tcPr>
            <w:tcW w:w="2811" w:type="dxa"/>
            <w:shd w:val="clear" w:color="auto" w:fill="auto"/>
          </w:tcPr>
          <w:p w14:paraId="516B3D6A" w14:textId="77777777" w:rsidR="00BB482A" w:rsidRPr="00C31E24" w:rsidRDefault="00BB482A" w:rsidP="00D74F31">
            <w:pPr>
              <w:pStyle w:val="TAL"/>
              <w:keepNext w:val="0"/>
              <w:keepLines w:val="0"/>
              <w:widowControl w:val="0"/>
            </w:pPr>
            <w:r w:rsidRPr="00C31E24">
              <w:t>Transmission End Notify</w:t>
            </w:r>
          </w:p>
        </w:tc>
        <w:tc>
          <w:tcPr>
            <w:tcW w:w="547" w:type="dxa"/>
            <w:shd w:val="clear" w:color="auto" w:fill="auto"/>
          </w:tcPr>
          <w:p w14:paraId="1A1FDC0F" w14:textId="77777777" w:rsidR="00BB482A" w:rsidRPr="00C31E24" w:rsidRDefault="00BB482A" w:rsidP="00D74F31">
            <w:pPr>
              <w:pStyle w:val="TAC"/>
              <w:keepNext w:val="0"/>
              <w:keepLines w:val="0"/>
              <w:widowControl w:val="0"/>
            </w:pPr>
          </w:p>
        </w:tc>
        <w:tc>
          <w:tcPr>
            <w:tcW w:w="1231" w:type="dxa"/>
            <w:shd w:val="clear" w:color="auto" w:fill="auto"/>
          </w:tcPr>
          <w:p w14:paraId="5349E90A" w14:textId="77777777" w:rsidR="00BB482A" w:rsidRPr="00C31E24" w:rsidRDefault="00BB482A" w:rsidP="00D74F31">
            <w:pPr>
              <w:pStyle w:val="TAC"/>
            </w:pPr>
          </w:p>
        </w:tc>
      </w:tr>
      <w:tr w:rsidR="00BB482A" w:rsidRPr="00C31E24" w14:paraId="2FFA1E2F" w14:textId="77777777" w:rsidTr="00D74F31">
        <w:tc>
          <w:tcPr>
            <w:tcW w:w="685" w:type="dxa"/>
            <w:shd w:val="clear" w:color="auto" w:fill="auto"/>
          </w:tcPr>
          <w:p w14:paraId="5F5E6532" w14:textId="77777777" w:rsidR="00BB482A" w:rsidRPr="00C31E24" w:rsidRDefault="00BB482A" w:rsidP="00D74F31">
            <w:pPr>
              <w:pStyle w:val="TAC"/>
              <w:keepNext w:val="0"/>
              <w:keepLines w:val="0"/>
              <w:widowControl w:val="0"/>
            </w:pPr>
            <w:r w:rsidRPr="00C31E24">
              <w:t>13</w:t>
            </w:r>
          </w:p>
        </w:tc>
        <w:tc>
          <w:tcPr>
            <w:tcW w:w="3680" w:type="dxa"/>
            <w:shd w:val="clear" w:color="auto" w:fill="auto"/>
          </w:tcPr>
          <w:p w14:paraId="435D099A" w14:textId="77777777" w:rsidR="00BB482A" w:rsidRPr="00C31E24" w:rsidRDefault="00BB482A" w:rsidP="00D74F31">
            <w:pPr>
              <w:pStyle w:val="TAL"/>
            </w:pPr>
            <w:r w:rsidRPr="00C31E24">
              <w:t>Check: Does the UE (MCVideo Client) inform the user about the media transmission ended by another user?</w:t>
            </w:r>
          </w:p>
        </w:tc>
        <w:tc>
          <w:tcPr>
            <w:tcW w:w="680" w:type="dxa"/>
            <w:shd w:val="clear" w:color="auto" w:fill="auto"/>
          </w:tcPr>
          <w:p w14:paraId="63463C00" w14:textId="77777777" w:rsidR="00BB482A" w:rsidRPr="00C31E24" w:rsidRDefault="00BB482A" w:rsidP="00D74F31">
            <w:pPr>
              <w:pStyle w:val="TAC"/>
              <w:keepNext w:val="0"/>
              <w:keepLines w:val="0"/>
              <w:widowControl w:val="0"/>
            </w:pPr>
            <w:r w:rsidRPr="00C31E24">
              <w:t>-</w:t>
            </w:r>
          </w:p>
        </w:tc>
        <w:tc>
          <w:tcPr>
            <w:tcW w:w="2811" w:type="dxa"/>
            <w:shd w:val="clear" w:color="auto" w:fill="auto"/>
          </w:tcPr>
          <w:p w14:paraId="1878AAC9" w14:textId="77777777" w:rsidR="00BB482A" w:rsidRPr="00C31E24" w:rsidRDefault="00BB482A" w:rsidP="00D74F31">
            <w:pPr>
              <w:pStyle w:val="TAL"/>
              <w:keepNext w:val="0"/>
              <w:keepLines w:val="0"/>
              <w:widowControl w:val="0"/>
            </w:pPr>
            <w:r w:rsidRPr="00C31E24">
              <w:t>-</w:t>
            </w:r>
          </w:p>
        </w:tc>
        <w:tc>
          <w:tcPr>
            <w:tcW w:w="547" w:type="dxa"/>
            <w:shd w:val="clear" w:color="auto" w:fill="auto"/>
          </w:tcPr>
          <w:p w14:paraId="683CB23D" w14:textId="77777777" w:rsidR="00BB482A" w:rsidRPr="00C31E24" w:rsidRDefault="00BB482A" w:rsidP="00D74F31">
            <w:pPr>
              <w:pStyle w:val="TAC"/>
              <w:keepNext w:val="0"/>
              <w:keepLines w:val="0"/>
              <w:widowControl w:val="0"/>
            </w:pPr>
            <w:r w:rsidRPr="00C31E24">
              <w:t>4</w:t>
            </w:r>
          </w:p>
        </w:tc>
        <w:tc>
          <w:tcPr>
            <w:tcW w:w="1231" w:type="dxa"/>
            <w:shd w:val="clear" w:color="auto" w:fill="auto"/>
          </w:tcPr>
          <w:p w14:paraId="7B8ECA76" w14:textId="77777777" w:rsidR="00BB482A" w:rsidRPr="00C31E24" w:rsidRDefault="00BB482A" w:rsidP="00D74F31">
            <w:pPr>
              <w:pStyle w:val="TAC"/>
            </w:pPr>
            <w:r w:rsidRPr="00C31E24">
              <w:t>P</w:t>
            </w:r>
          </w:p>
        </w:tc>
      </w:tr>
      <w:tr w:rsidR="00BB482A" w:rsidRPr="00C31E24" w14:paraId="2598D7BD" w14:textId="77777777" w:rsidTr="00D74F31">
        <w:trPr>
          <w:trHeight w:val="899"/>
        </w:trPr>
        <w:tc>
          <w:tcPr>
            <w:tcW w:w="685" w:type="dxa"/>
            <w:shd w:val="clear" w:color="auto" w:fill="auto"/>
          </w:tcPr>
          <w:p w14:paraId="2964BABB" w14:textId="77777777" w:rsidR="00BB482A" w:rsidRPr="00C31E24" w:rsidRDefault="00BB482A" w:rsidP="00D74F31">
            <w:pPr>
              <w:pStyle w:val="TAC"/>
              <w:keepNext w:val="0"/>
              <w:keepLines w:val="0"/>
              <w:widowControl w:val="0"/>
            </w:pPr>
            <w:r w:rsidRPr="00C31E24">
              <w:t>14</w:t>
            </w:r>
          </w:p>
        </w:tc>
        <w:tc>
          <w:tcPr>
            <w:tcW w:w="3680" w:type="dxa"/>
            <w:shd w:val="clear" w:color="auto" w:fill="auto"/>
          </w:tcPr>
          <w:p w14:paraId="185C609E" w14:textId="77777777" w:rsidR="00BB482A" w:rsidRPr="00C31E24" w:rsidRDefault="00BB482A" w:rsidP="00D74F31">
            <w:pPr>
              <w:pStyle w:val="TAL"/>
              <w:keepNext w:val="0"/>
              <w:keepLines w:val="0"/>
              <w:widowControl w:val="0"/>
            </w:pPr>
            <w:r w:rsidRPr="00C31E24">
              <w:t>The SS (MCVideo Server) sends a Media Reception Notification message to the UE (MCVideo Client) to notify the Client that data is available to transmit to the UE (MCVideo Client).</w:t>
            </w:r>
          </w:p>
        </w:tc>
        <w:tc>
          <w:tcPr>
            <w:tcW w:w="680" w:type="dxa"/>
            <w:shd w:val="clear" w:color="auto" w:fill="auto"/>
          </w:tcPr>
          <w:p w14:paraId="2AF34838" w14:textId="77777777" w:rsidR="00BB482A" w:rsidRPr="00C31E24" w:rsidRDefault="00BB482A" w:rsidP="00D74F31">
            <w:pPr>
              <w:pStyle w:val="TAC"/>
              <w:keepNext w:val="0"/>
              <w:keepLines w:val="0"/>
              <w:widowControl w:val="0"/>
            </w:pPr>
            <w:r w:rsidRPr="00C31E24">
              <w:t>&lt;--</w:t>
            </w:r>
          </w:p>
        </w:tc>
        <w:tc>
          <w:tcPr>
            <w:tcW w:w="2811" w:type="dxa"/>
            <w:shd w:val="clear" w:color="auto" w:fill="auto"/>
          </w:tcPr>
          <w:p w14:paraId="5226565F" w14:textId="77777777" w:rsidR="00BB482A" w:rsidRPr="00C31E24" w:rsidRDefault="00BB482A" w:rsidP="00D74F31">
            <w:pPr>
              <w:pStyle w:val="TAL"/>
              <w:keepNext w:val="0"/>
              <w:keepLines w:val="0"/>
              <w:widowControl w:val="0"/>
            </w:pPr>
            <w:r w:rsidRPr="00C31E24">
              <w:t>Media Reception Notification</w:t>
            </w:r>
          </w:p>
        </w:tc>
        <w:tc>
          <w:tcPr>
            <w:tcW w:w="547" w:type="dxa"/>
            <w:shd w:val="clear" w:color="auto" w:fill="auto"/>
          </w:tcPr>
          <w:p w14:paraId="23CC6609" w14:textId="77777777" w:rsidR="00BB482A" w:rsidRPr="00C31E24" w:rsidRDefault="00BB482A" w:rsidP="00D74F31">
            <w:pPr>
              <w:pStyle w:val="TAC"/>
              <w:keepNext w:val="0"/>
              <w:keepLines w:val="0"/>
              <w:widowControl w:val="0"/>
            </w:pPr>
          </w:p>
        </w:tc>
        <w:tc>
          <w:tcPr>
            <w:tcW w:w="1231" w:type="dxa"/>
            <w:shd w:val="clear" w:color="auto" w:fill="auto"/>
          </w:tcPr>
          <w:p w14:paraId="737333D8" w14:textId="77777777" w:rsidR="00BB482A" w:rsidRPr="00C31E24" w:rsidRDefault="00BB482A" w:rsidP="00D74F31">
            <w:pPr>
              <w:pStyle w:val="TAC"/>
            </w:pPr>
          </w:p>
        </w:tc>
      </w:tr>
      <w:tr w:rsidR="00BB482A" w:rsidRPr="00C31E24" w14:paraId="5FF1AC87" w14:textId="77777777" w:rsidTr="00D74F31">
        <w:trPr>
          <w:trHeight w:val="422"/>
        </w:trPr>
        <w:tc>
          <w:tcPr>
            <w:tcW w:w="685" w:type="dxa"/>
            <w:shd w:val="clear" w:color="auto" w:fill="auto"/>
          </w:tcPr>
          <w:p w14:paraId="73992148" w14:textId="77777777" w:rsidR="00BB482A" w:rsidRPr="00C31E24" w:rsidRDefault="00BB482A" w:rsidP="00D74F31">
            <w:pPr>
              <w:pStyle w:val="TAC"/>
              <w:keepNext w:val="0"/>
              <w:keepLines w:val="0"/>
              <w:widowControl w:val="0"/>
            </w:pPr>
            <w:r w:rsidRPr="00C31E24">
              <w:t>15</w:t>
            </w:r>
          </w:p>
        </w:tc>
        <w:tc>
          <w:tcPr>
            <w:tcW w:w="3680" w:type="dxa"/>
            <w:shd w:val="clear" w:color="auto" w:fill="auto"/>
          </w:tcPr>
          <w:p w14:paraId="549ECD21" w14:textId="77777777" w:rsidR="00BB482A" w:rsidRPr="00C31E24" w:rsidRDefault="00BB482A" w:rsidP="00D74F31">
            <w:pPr>
              <w:pStyle w:val="TAL"/>
              <w:keepNext w:val="0"/>
              <w:keepLines w:val="0"/>
              <w:widowControl w:val="0"/>
            </w:pPr>
            <w:r w:rsidRPr="00C31E24">
              <w:t>Make the MCVideo User request permission to receive media.</w:t>
            </w:r>
          </w:p>
          <w:p w14:paraId="6B303C22" w14:textId="77777777" w:rsidR="00BB482A" w:rsidRPr="00C31E24" w:rsidRDefault="00BB482A" w:rsidP="00D74F31">
            <w:pPr>
              <w:pStyle w:val="TAL"/>
              <w:keepNext w:val="0"/>
              <w:keepLines w:val="0"/>
              <w:widowControl w:val="0"/>
            </w:pPr>
            <w:r w:rsidRPr="00C31E24">
              <w:t>(NOTE 1)</w:t>
            </w:r>
          </w:p>
        </w:tc>
        <w:tc>
          <w:tcPr>
            <w:tcW w:w="680" w:type="dxa"/>
            <w:shd w:val="clear" w:color="auto" w:fill="auto"/>
          </w:tcPr>
          <w:p w14:paraId="347FD9B1" w14:textId="77777777" w:rsidR="00BB482A" w:rsidRPr="00C31E24" w:rsidRDefault="00BB482A" w:rsidP="00D74F31">
            <w:pPr>
              <w:pStyle w:val="TAC"/>
              <w:keepNext w:val="0"/>
              <w:keepLines w:val="0"/>
              <w:widowControl w:val="0"/>
            </w:pPr>
            <w:r w:rsidRPr="00C31E24">
              <w:t>-</w:t>
            </w:r>
          </w:p>
        </w:tc>
        <w:tc>
          <w:tcPr>
            <w:tcW w:w="2811" w:type="dxa"/>
            <w:shd w:val="clear" w:color="auto" w:fill="auto"/>
          </w:tcPr>
          <w:p w14:paraId="27CF2029" w14:textId="77777777" w:rsidR="00BB482A" w:rsidRPr="00C31E24" w:rsidRDefault="00BB482A" w:rsidP="00D74F31">
            <w:pPr>
              <w:pStyle w:val="TAL"/>
              <w:keepNext w:val="0"/>
              <w:keepLines w:val="0"/>
              <w:widowControl w:val="0"/>
            </w:pPr>
            <w:r w:rsidRPr="00C31E24">
              <w:t>-</w:t>
            </w:r>
          </w:p>
        </w:tc>
        <w:tc>
          <w:tcPr>
            <w:tcW w:w="547" w:type="dxa"/>
            <w:shd w:val="clear" w:color="auto" w:fill="auto"/>
          </w:tcPr>
          <w:p w14:paraId="50119BF6" w14:textId="77777777" w:rsidR="00BB482A" w:rsidRPr="00C31E24" w:rsidRDefault="00BB482A" w:rsidP="00D74F31">
            <w:pPr>
              <w:pStyle w:val="TAC"/>
              <w:keepNext w:val="0"/>
              <w:keepLines w:val="0"/>
              <w:widowControl w:val="0"/>
            </w:pPr>
            <w:r w:rsidRPr="00C31E24">
              <w:t>-</w:t>
            </w:r>
          </w:p>
        </w:tc>
        <w:tc>
          <w:tcPr>
            <w:tcW w:w="1231" w:type="dxa"/>
            <w:shd w:val="clear" w:color="auto" w:fill="auto"/>
          </w:tcPr>
          <w:p w14:paraId="4E9908C1" w14:textId="77777777" w:rsidR="00BB482A" w:rsidRPr="00C31E24" w:rsidRDefault="00BB482A" w:rsidP="00D74F31">
            <w:pPr>
              <w:pStyle w:val="TAC"/>
            </w:pPr>
            <w:r w:rsidRPr="00C31E24">
              <w:t>-</w:t>
            </w:r>
          </w:p>
        </w:tc>
      </w:tr>
      <w:tr w:rsidR="00BB482A" w:rsidRPr="00C31E24" w14:paraId="4C943929" w14:textId="77777777" w:rsidTr="00D74F31">
        <w:trPr>
          <w:trHeight w:val="422"/>
        </w:trPr>
        <w:tc>
          <w:tcPr>
            <w:tcW w:w="685" w:type="dxa"/>
            <w:shd w:val="clear" w:color="auto" w:fill="auto"/>
          </w:tcPr>
          <w:p w14:paraId="55749DC5" w14:textId="77777777" w:rsidR="00BB482A" w:rsidRPr="00C31E24" w:rsidRDefault="00BB482A" w:rsidP="00D74F31">
            <w:pPr>
              <w:pStyle w:val="TAC"/>
              <w:keepNext w:val="0"/>
              <w:keepLines w:val="0"/>
              <w:widowControl w:val="0"/>
            </w:pPr>
            <w:r w:rsidRPr="00C31E24">
              <w:t>16</w:t>
            </w:r>
          </w:p>
        </w:tc>
        <w:tc>
          <w:tcPr>
            <w:tcW w:w="3680" w:type="dxa"/>
            <w:shd w:val="clear" w:color="auto" w:fill="auto"/>
          </w:tcPr>
          <w:p w14:paraId="75D56987" w14:textId="77777777" w:rsidR="00BB482A" w:rsidRPr="00C31E24" w:rsidRDefault="00BB482A" w:rsidP="00D74F31">
            <w:pPr>
              <w:pStyle w:val="TAL"/>
              <w:keepNext w:val="0"/>
              <w:keepLines w:val="0"/>
              <w:widowControl w:val="0"/>
            </w:pPr>
            <w:r w:rsidRPr="00C31E24">
              <w:t>Check: Does the UE (MCVideo Client) send a Receive Media Request message to the SS (MCVideo Server)?</w:t>
            </w:r>
          </w:p>
        </w:tc>
        <w:tc>
          <w:tcPr>
            <w:tcW w:w="680" w:type="dxa"/>
            <w:shd w:val="clear" w:color="auto" w:fill="auto"/>
          </w:tcPr>
          <w:p w14:paraId="173E4D84" w14:textId="77777777" w:rsidR="00BB482A" w:rsidRPr="00C31E24" w:rsidRDefault="00BB482A" w:rsidP="00D74F31">
            <w:pPr>
              <w:pStyle w:val="TAC"/>
              <w:keepNext w:val="0"/>
              <w:keepLines w:val="0"/>
              <w:widowControl w:val="0"/>
            </w:pPr>
            <w:r w:rsidRPr="00C31E24">
              <w:t>--&gt;</w:t>
            </w:r>
          </w:p>
        </w:tc>
        <w:tc>
          <w:tcPr>
            <w:tcW w:w="2811" w:type="dxa"/>
            <w:shd w:val="clear" w:color="auto" w:fill="auto"/>
          </w:tcPr>
          <w:p w14:paraId="4C3082F7" w14:textId="77777777" w:rsidR="00BB482A" w:rsidRPr="00C31E24" w:rsidRDefault="00BB482A" w:rsidP="00D74F31">
            <w:pPr>
              <w:pStyle w:val="TAL"/>
              <w:keepNext w:val="0"/>
              <w:keepLines w:val="0"/>
              <w:widowControl w:val="0"/>
            </w:pPr>
            <w:r w:rsidRPr="00C31E24">
              <w:t>Receive Media Request</w:t>
            </w:r>
          </w:p>
        </w:tc>
        <w:tc>
          <w:tcPr>
            <w:tcW w:w="547" w:type="dxa"/>
            <w:shd w:val="clear" w:color="auto" w:fill="auto"/>
          </w:tcPr>
          <w:p w14:paraId="7C1D188A" w14:textId="77777777" w:rsidR="00BB482A" w:rsidRPr="00C31E24" w:rsidRDefault="00BB482A" w:rsidP="00D74F31">
            <w:pPr>
              <w:pStyle w:val="TAC"/>
              <w:keepNext w:val="0"/>
              <w:keepLines w:val="0"/>
              <w:widowControl w:val="0"/>
            </w:pPr>
            <w:r w:rsidRPr="00C31E24">
              <w:t>2</w:t>
            </w:r>
          </w:p>
        </w:tc>
        <w:tc>
          <w:tcPr>
            <w:tcW w:w="1231" w:type="dxa"/>
            <w:shd w:val="clear" w:color="auto" w:fill="auto"/>
          </w:tcPr>
          <w:p w14:paraId="03436C09" w14:textId="77777777" w:rsidR="00BB482A" w:rsidRPr="00C31E24" w:rsidRDefault="00BB482A" w:rsidP="00D74F31">
            <w:pPr>
              <w:pStyle w:val="TAC"/>
            </w:pPr>
            <w:r w:rsidRPr="00C31E24">
              <w:t>P</w:t>
            </w:r>
          </w:p>
        </w:tc>
      </w:tr>
      <w:tr w:rsidR="00BB482A" w:rsidRPr="00C31E24" w14:paraId="0D7FA621" w14:textId="77777777" w:rsidTr="00D74F31">
        <w:tc>
          <w:tcPr>
            <w:tcW w:w="685" w:type="dxa"/>
            <w:shd w:val="clear" w:color="auto" w:fill="auto"/>
          </w:tcPr>
          <w:p w14:paraId="6D61B3F5" w14:textId="77777777" w:rsidR="00BB482A" w:rsidRPr="00C31E24" w:rsidRDefault="00BB482A" w:rsidP="00D74F31">
            <w:pPr>
              <w:pStyle w:val="TAC"/>
              <w:keepNext w:val="0"/>
              <w:keepLines w:val="0"/>
              <w:widowControl w:val="0"/>
            </w:pPr>
            <w:r w:rsidRPr="00C31E24">
              <w:t>17</w:t>
            </w:r>
          </w:p>
        </w:tc>
        <w:tc>
          <w:tcPr>
            <w:tcW w:w="3680" w:type="dxa"/>
            <w:shd w:val="clear" w:color="auto" w:fill="auto"/>
          </w:tcPr>
          <w:p w14:paraId="5841BB95" w14:textId="77777777" w:rsidR="00BB482A" w:rsidRPr="00C31E24" w:rsidRDefault="00BB482A" w:rsidP="00D74F31">
            <w:pPr>
              <w:pStyle w:val="TAL"/>
              <w:keepNext w:val="0"/>
              <w:keepLines w:val="0"/>
              <w:widowControl w:val="0"/>
            </w:pPr>
            <w:r w:rsidRPr="00C31E24">
              <w:t>The SS (MCVideo Server) sends a Receive Media Response message to the UE (MCVideo Client) with the first bit in the subtype of the Receive Media Response message set to ‘1’ (meaning Acknowledgement is required). The SS ( MCVideo Server) response permits the Client to receive media.</w:t>
            </w:r>
          </w:p>
        </w:tc>
        <w:tc>
          <w:tcPr>
            <w:tcW w:w="680" w:type="dxa"/>
            <w:shd w:val="clear" w:color="auto" w:fill="auto"/>
          </w:tcPr>
          <w:p w14:paraId="6CC62D73" w14:textId="77777777" w:rsidR="00BB482A" w:rsidRPr="00C31E24" w:rsidRDefault="00BB482A" w:rsidP="00D74F31">
            <w:pPr>
              <w:pStyle w:val="TAC"/>
              <w:keepNext w:val="0"/>
              <w:keepLines w:val="0"/>
              <w:widowControl w:val="0"/>
            </w:pPr>
            <w:r w:rsidRPr="00C31E24">
              <w:t>&lt;--</w:t>
            </w:r>
          </w:p>
        </w:tc>
        <w:tc>
          <w:tcPr>
            <w:tcW w:w="2811" w:type="dxa"/>
            <w:shd w:val="clear" w:color="auto" w:fill="auto"/>
          </w:tcPr>
          <w:p w14:paraId="09CA8B51" w14:textId="77777777" w:rsidR="00BB482A" w:rsidRPr="00C31E24" w:rsidRDefault="00BB482A" w:rsidP="00D74F31">
            <w:pPr>
              <w:pStyle w:val="TAL"/>
              <w:keepNext w:val="0"/>
              <w:keepLines w:val="0"/>
              <w:widowControl w:val="0"/>
            </w:pPr>
            <w:r w:rsidRPr="00C31E24">
              <w:t>Receive Media Response</w:t>
            </w:r>
          </w:p>
        </w:tc>
        <w:tc>
          <w:tcPr>
            <w:tcW w:w="547" w:type="dxa"/>
            <w:shd w:val="clear" w:color="auto" w:fill="auto"/>
          </w:tcPr>
          <w:p w14:paraId="3A4F63B0" w14:textId="77777777" w:rsidR="00BB482A" w:rsidRPr="00C31E24" w:rsidRDefault="00BB482A" w:rsidP="00D74F31">
            <w:pPr>
              <w:pStyle w:val="TAC"/>
              <w:keepNext w:val="0"/>
              <w:keepLines w:val="0"/>
              <w:widowControl w:val="0"/>
            </w:pPr>
          </w:p>
        </w:tc>
        <w:tc>
          <w:tcPr>
            <w:tcW w:w="1231" w:type="dxa"/>
            <w:shd w:val="clear" w:color="auto" w:fill="auto"/>
          </w:tcPr>
          <w:p w14:paraId="12B038CC" w14:textId="77777777" w:rsidR="00BB482A" w:rsidRPr="00C31E24" w:rsidRDefault="00BB482A" w:rsidP="00D74F31">
            <w:pPr>
              <w:pStyle w:val="TAC"/>
            </w:pPr>
          </w:p>
        </w:tc>
      </w:tr>
      <w:tr w:rsidR="00BB482A" w:rsidRPr="00C31E24" w14:paraId="1B775162" w14:textId="77777777" w:rsidTr="00D74F31">
        <w:tc>
          <w:tcPr>
            <w:tcW w:w="685" w:type="dxa"/>
            <w:shd w:val="clear" w:color="auto" w:fill="auto"/>
          </w:tcPr>
          <w:p w14:paraId="7515066B" w14:textId="77777777" w:rsidR="00BB482A" w:rsidRPr="00C31E24" w:rsidRDefault="00BB482A" w:rsidP="00D74F31">
            <w:pPr>
              <w:pStyle w:val="TAC"/>
              <w:keepNext w:val="0"/>
              <w:keepLines w:val="0"/>
              <w:widowControl w:val="0"/>
            </w:pPr>
            <w:r w:rsidRPr="00C31E24">
              <w:t>18</w:t>
            </w:r>
          </w:p>
        </w:tc>
        <w:tc>
          <w:tcPr>
            <w:tcW w:w="3680" w:type="dxa"/>
            <w:shd w:val="clear" w:color="auto" w:fill="auto"/>
          </w:tcPr>
          <w:p w14:paraId="42A42D2F" w14:textId="77777777" w:rsidR="00BB482A" w:rsidRPr="00C31E24" w:rsidRDefault="00BB482A" w:rsidP="00D74F31">
            <w:pPr>
              <w:pStyle w:val="TAL"/>
              <w:keepNext w:val="0"/>
              <w:keepLines w:val="0"/>
              <w:widowControl w:val="0"/>
            </w:pPr>
            <w:r w:rsidRPr="00C31E24">
              <w:t>Check: Does the UE (MCVideo Client) notify the MCVideo User of media reception permission success?</w:t>
            </w:r>
          </w:p>
          <w:p w14:paraId="2F6636B9" w14:textId="77777777" w:rsidR="00BB482A" w:rsidRPr="00C31E24" w:rsidRDefault="00BB482A" w:rsidP="00D74F31">
            <w:pPr>
              <w:pStyle w:val="TAL"/>
              <w:keepNext w:val="0"/>
              <w:keepLines w:val="0"/>
              <w:widowControl w:val="0"/>
            </w:pPr>
            <w:r w:rsidRPr="00C31E24">
              <w:t>(NOTE 1)</w:t>
            </w:r>
          </w:p>
        </w:tc>
        <w:tc>
          <w:tcPr>
            <w:tcW w:w="680" w:type="dxa"/>
            <w:shd w:val="clear" w:color="auto" w:fill="auto"/>
          </w:tcPr>
          <w:p w14:paraId="7F4E1817" w14:textId="77777777" w:rsidR="00BB482A" w:rsidRPr="00C31E24" w:rsidRDefault="00BB482A" w:rsidP="00D74F31">
            <w:pPr>
              <w:pStyle w:val="TAC"/>
              <w:keepNext w:val="0"/>
              <w:keepLines w:val="0"/>
              <w:widowControl w:val="0"/>
            </w:pPr>
            <w:r w:rsidRPr="00C31E24">
              <w:t>-</w:t>
            </w:r>
          </w:p>
        </w:tc>
        <w:tc>
          <w:tcPr>
            <w:tcW w:w="2811" w:type="dxa"/>
            <w:shd w:val="clear" w:color="auto" w:fill="auto"/>
          </w:tcPr>
          <w:p w14:paraId="71FF3618" w14:textId="77777777" w:rsidR="00BB482A" w:rsidRPr="00C31E24" w:rsidRDefault="00BB482A" w:rsidP="00D74F31">
            <w:pPr>
              <w:pStyle w:val="TAL"/>
              <w:keepNext w:val="0"/>
              <w:keepLines w:val="0"/>
              <w:widowControl w:val="0"/>
            </w:pPr>
            <w:r w:rsidRPr="00C31E24">
              <w:t>-</w:t>
            </w:r>
          </w:p>
        </w:tc>
        <w:tc>
          <w:tcPr>
            <w:tcW w:w="547" w:type="dxa"/>
            <w:shd w:val="clear" w:color="auto" w:fill="auto"/>
          </w:tcPr>
          <w:p w14:paraId="66CB2DC7" w14:textId="77777777" w:rsidR="00BB482A" w:rsidRPr="00C31E24" w:rsidRDefault="00BB482A" w:rsidP="00D74F31">
            <w:pPr>
              <w:pStyle w:val="TAC"/>
              <w:keepNext w:val="0"/>
              <w:keepLines w:val="0"/>
              <w:widowControl w:val="0"/>
            </w:pPr>
            <w:r w:rsidRPr="00C31E24">
              <w:t>2</w:t>
            </w:r>
          </w:p>
        </w:tc>
        <w:tc>
          <w:tcPr>
            <w:tcW w:w="1231" w:type="dxa"/>
            <w:shd w:val="clear" w:color="auto" w:fill="auto"/>
          </w:tcPr>
          <w:p w14:paraId="1BA81D43" w14:textId="77777777" w:rsidR="00BB482A" w:rsidRPr="00C31E24" w:rsidRDefault="00BB482A" w:rsidP="00D74F31">
            <w:pPr>
              <w:pStyle w:val="TAC"/>
            </w:pPr>
            <w:r w:rsidRPr="00C31E24">
              <w:t>P</w:t>
            </w:r>
          </w:p>
        </w:tc>
      </w:tr>
      <w:tr w:rsidR="00BB482A" w:rsidRPr="00C31E24" w14:paraId="22B5B9DC" w14:textId="77777777" w:rsidTr="00D74F31">
        <w:trPr>
          <w:trHeight w:val="359"/>
        </w:trPr>
        <w:tc>
          <w:tcPr>
            <w:tcW w:w="685" w:type="dxa"/>
            <w:shd w:val="clear" w:color="auto" w:fill="auto"/>
          </w:tcPr>
          <w:p w14:paraId="4B79DF5D" w14:textId="77777777" w:rsidR="00BB482A" w:rsidRPr="00C31E24" w:rsidRDefault="00BB482A" w:rsidP="00D74F31">
            <w:pPr>
              <w:pStyle w:val="TAC"/>
              <w:keepNext w:val="0"/>
              <w:keepLines w:val="0"/>
              <w:widowControl w:val="0"/>
            </w:pPr>
            <w:r w:rsidRPr="00C31E24">
              <w:t>19</w:t>
            </w:r>
          </w:p>
        </w:tc>
        <w:tc>
          <w:tcPr>
            <w:tcW w:w="3680" w:type="dxa"/>
            <w:shd w:val="clear" w:color="auto" w:fill="auto"/>
          </w:tcPr>
          <w:p w14:paraId="1D7AC68F" w14:textId="77777777" w:rsidR="00BB482A" w:rsidRPr="00C31E24" w:rsidRDefault="00BB482A" w:rsidP="00D74F31">
            <w:pPr>
              <w:pStyle w:val="TAL"/>
              <w:keepNext w:val="0"/>
              <w:keepLines w:val="0"/>
              <w:widowControl w:val="0"/>
            </w:pPr>
            <w:r w:rsidRPr="00C31E24">
              <w:t>Check: Does the UE (MCVideo Client) acknowledge the Receive Media Response message?</w:t>
            </w:r>
          </w:p>
        </w:tc>
        <w:tc>
          <w:tcPr>
            <w:tcW w:w="680" w:type="dxa"/>
            <w:shd w:val="clear" w:color="auto" w:fill="auto"/>
          </w:tcPr>
          <w:p w14:paraId="0A201247" w14:textId="77777777" w:rsidR="00BB482A" w:rsidRPr="00C31E24" w:rsidRDefault="00BB482A" w:rsidP="00D74F31">
            <w:pPr>
              <w:pStyle w:val="TAC"/>
              <w:keepNext w:val="0"/>
              <w:keepLines w:val="0"/>
              <w:widowControl w:val="0"/>
            </w:pPr>
            <w:r w:rsidRPr="00C31E24">
              <w:t>--&gt;</w:t>
            </w:r>
          </w:p>
        </w:tc>
        <w:tc>
          <w:tcPr>
            <w:tcW w:w="2811" w:type="dxa"/>
            <w:shd w:val="clear" w:color="auto" w:fill="auto"/>
          </w:tcPr>
          <w:p w14:paraId="0B69D55C" w14:textId="77777777" w:rsidR="00BB482A" w:rsidRPr="00C31E24" w:rsidRDefault="00BB482A" w:rsidP="00D74F31">
            <w:pPr>
              <w:pStyle w:val="TAL"/>
              <w:keepNext w:val="0"/>
              <w:keepLines w:val="0"/>
              <w:widowControl w:val="0"/>
            </w:pPr>
            <w:r w:rsidRPr="00C31E24">
              <w:t>Transmission Control ACK</w:t>
            </w:r>
          </w:p>
        </w:tc>
        <w:tc>
          <w:tcPr>
            <w:tcW w:w="547" w:type="dxa"/>
            <w:shd w:val="clear" w:color="auto" w:fill="auto"/>
          </w:tcPr>
          <w:p w14:paraId="762ADA4C" w14:textId="77777777" w:rsidR="00BB482A" w:rsidRPr="00C31E24" w:rsidRDefault="00BB482A" w:rsidP="00D74F31">
            <w:pPr>
              <w:pStyle w:val="TAC"/>
              <w:keepNext w:val="0"/>
              <w:keepLines w:val="0"/>
              <w:widowControl w:val="0"/>
            </w:pPr>
            <w:r w:rsidRPr="00C31E24">
              <w:t>2</w:t>
            </w:r>
          </w:p>
        </w:tc>
        <w:tc>
          <w:tcPr>
            <w:tcW w:w="1231" w:type="dxa"/>
            <w:shd w:val="clear" w:color="auto" w:fill="auto"/>
          </w:tcPr>
          <w:p w14:paraId="6505986F" w14:textId="77777777" w:rsidR="00BB482A" w:rsidRPr="00C31E24" w:rsidRDefault="00BB482A" w:rsidP="00D74F31">
            <w:pPr>
              <w:pStyle w:val="TAC"/>
            </w:pPr>
            <w:r w:rsidRPr="00C31E24">
              <w:t>P</w:t>
            </w:r>
          </w:p>
        </w:tc>
      </w:tr>
      <w:tr w:rsidR="00BB482A" w:rsidRPr="00C31E24" w14:paraId="5D184101" w14:textId="77777777" w:rsidTr="00D74F31">
        <w:tc>
          <w:tcPr>
            <w:tcW w:w="685" w:type="dxa"/>
            <w:shd w:val="clear" w:color="auto" w:fill="auto"/>
          </w:tcPr>
          <w:p w14:paraId="30A7F71A" w14:textId="77777777" w:rsidR="00BB482A" w:rsidRPr="00C31E24" w:rsidRDefault="00BB482A" w:rsidP="00D74F31">
            <w:pPr>
              <w:pStyle w:val="TAC"/>
              <w:keepNext w:val="0"/>
              <w:keepLines w:val="0"/>
              <w:widowControl w:val="0"/>
            </w:pPr>
            <w:r w:rsidRPr="00C31E24">
              <w:t>20</w:t>
            </w:r>
          </w:p>
        </w:tc>
        <w:tc>
          <w:tcPr>
            <w:tcW w:w="3680" w:type="dxa"/>
            <w:shd w:val="clear" w:color="auto" w:fill="auto"/>
          </w:tcPr>
          <w:p w14:paraId="36BF738B"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The SS (MCVideo Server) notifies the Client that the transmission is ending</w:t>
            </w:r>
          </w:p>
        </w:tc>
        <w:tc>
          <w:tcPr>
            <w:tcW w:w="680" w:type="dxa"/>
            <w:shd w:val="clear" w:color="auto" w:fill="auto"/>
          </w:tcPr>
          <w:p w14:paraId="69C05FD4" w14:textId="77777777" w:rsidR="00BB482A" w:rsidRPr="00C31E24" w:rsidRDefault="00BB482A" w:rsidP="00D74F31">
            <w:pPr>
              <w:pStyle w:val="TAC"/>
              <w:keepNext w:val="0"/>
              <w:keepLines w:val="0"/>
              <w:widowControl w:val="0"/>
            </w:pPr>
            <w:r w:rsidRPr="00C31E24">
              <w:t>&lt;--</w:t>
            </w:r>
          </w:p>
        </w:tc>
        <w:tc>
          <w:tcPr>
            <w:tcW w:w="2811" w:type="dxa"/>
            <w:shd w:val="clear" w:color="auto" w:fill="auto"/>
          </w:tcPr>
          <w:p w14:paraId="14293B09" w14:textId="77777777" w:rsidR="00BB482A" w:rsidRPr="00C31E24" w:rsidRDefault="00BB482A" w:rsidP="00D74F31">
            <w:pPr>
              <w:pStyle w:val="TAL"/>
              <w:keepNext w:val="0"/>
              <w:keepLines w:val="0"/>
              <w:widowControl w:val="0"/>
            </w:pPr>
            <w:r w:rsidRPr="00C31E24">
              <w:t>Media Reception End Request</w:t>
            </w:r>
          </w:p>
        </w:tc>
        <w:tc>
          <w:tcPr>
            <w:tcW w:w="547" w:type="dxa"/>
            <w:shd w:val="clear" w:color="auto" w:fill="auto"/>
          </w:tcPr>
          <w:p w14:paraId="0CCA74C8" w14:textId="77777777" w:rsidR="00BB482A" w:rsidRPr="00C31E24" w:rsidRDefault="00BB482A" w:rsidP="00D74F31">
            <w:pPr>
              <w:pStyle w:val="TAC"/>
              <w:keepNext w:val="0"/>
              <w:keepLines w:val="0"/>
              <w:widowControl w:val="0"/>
            </w:pPr>
          </w:p>
        </w:tc>
        <w:tc>
          <w:tcPr>
            <w:tcW w:w="1231" w:type="dxa"/>
            <w:shd w:val="clear" w:color="auto" w:fill="auto"/>
          </w:tcPr>
          <w:p w14:paraId="4DEECC16" w14:textId="77777777" w:rsidR="00BB482A" w:rsidRPr="00C31E24" w:rsidRDefault="00BB482A" w:rsidP="00D74F31">
            <w:pPr>
              <w:pStyle w:val="TAC"/>
            </w:pPr>
          </w:p>
        </w:tc>
      </w:tr>
      <w:tr w:rsidR="00BB482A" w:rsidRPr="00C31E24" w14:paraId="4711E0B9" w14:textId="77777777" w:rsidTr="00D74F31">
        <w:tc>
          <w:tcPr>
            <w:tcW w:w="685" w:type="dxa"/>
            <w:shd w:val="clear" w:color="auto" w:fill="auto"/>
          </w:tcPr>
          <w:p w14:paraId="0682BB7A" w14:textId="77777777" w:rsidR="00BB482A" w:rsidRPr="00C31E24" w:rsidRDefault="00BB482A" w:rsidP="00D74F31">
            <w:pPr>
              <w:pStyle w:val="TAC"/>
              <w:keepNext w:val="0"/>
              <w:keepLines w:val="0"/>
              <w:widowControl w:val="0"/>
            </w:pPr>
            <w:r w:rsidRPr="00C31E24">
              <w:t xml:space="preserve">21 </w:t>
            </w:r>
          </w:p>
        </w:tc>
        <w:tc>
          <w:tcPr>
            <w:tcW w:w="3680" w:type="dxa"/>
            <w:shd w:val="clear" w:color="auto" w:fill="auto"/>
          </w:tcPr>
          <w:p w14:paraId="605EF150" w14:textId="77777777" w:rsidR="00BB482A" w:rsidRPr="00C31E24" w:rsidRDefault="00BB482A" w:rsidP="00D74F31">
            <w:pPr>
              <w:pStyle w:val="TAL"/>
              <w:keepNext w:val="0"/>
              <w:keepLines w:val="0"/>
              <w:widowControl w:val="0"/>
            </w:pPr>
            <w:r w:rsidRPr="00C31E24">
              <w:t>Check: Does the UE (MCVideo Client) responds to the Media reception end request?</w:t>
            </w:r>
          </w:p>
        </w:tc>
        <w:tc>
          <w:tcPr>
            <w:tcW w:w="680" w:type="dxa"/>
            <w:shd w:val="clear" w:color="auto" w:fill="auto"/>
          </w:tcPr>
          <w:p w14:paraId="355C7A88" w14:textId="77777777" w:rsidR="00BB482A" w:rsidRPr="00C31E24" w:rsidRDefault="00BB482A" w:rsidP="00D74F31">
            <w:pPr>
              <w:pStyle w:val="TAC"/>
              <w:keepNext w:val="0"/>
              <w:keepLines w:val="0"/>
              <w:widowControl w:val="0"/>
            </w:pPr>
            <w:r w:rsidRPr="00C31E24">
              <w:t>--&gt;</w:t>
            </w:r>
          </w:p>
        </w:tc>
        <w:tc>
          <w:tcPr>
            <w:tcW w:w="2811" w:type="dxa"/>
            <w:shd w:val="clear" w:color="auto" w:fill="auto"/>
          </w:tcPr>
          <w:p w14:paraId="37D57F89" w14:textId="77777777" w:rsidR="00BB482A" w:rsidRPr="00C31E24" w:rsidRDefault="00BB482A" w:rsidP="00D74F31">
            <w:pPr>
              <w:pStyle w:val="TAL"/>
              <w:keepNext w:val="0"/>
              <w:keepLines w:val="0"/>
              <w:widowControl w:val="0"/>
            </w:pPr>
            <w:r w:rsidRPr="00C31E24">
              <w:t>Media Reception End Response</w:t>
            </w:r>
          </w:p>
        </w:tc>
        <w:tc>
          <w:tcPr>
            <w:tcW w:w="547" w:type="dxa"/>
            <w:shd w:val="clear" w:color="auto" w:fill="auto"/>
          </w:tcPr>
          <w:p w14:paraId="148A733A" w14:textId="77777777" w:rsidR="00BB482A" w:rsidRPr="00C31E24" w:rsidRDefault="00BB482A" w:rsidP="00D74F31">
            <w:pPr>
              <w:pStyle w:val="TAC"/>
              <w:keepNext w:val="0"/>
              <w:keepLines w:val="0"/>
              <w:widowControl w:val="0"/>
            </w:pPr>
            <w:r w:rsidRPr="00C31E24">
              <w:t>5</w:t>
            </w:r>
          </w:p>
        </w:tc>
        <w:tc>
          <w:tcPr>
            <w:tcW w:w="1231" w:type="dxa"/>
            <w:shd w:val="clear" w:color="auto" w:fill="auto"/>
          </w:tcPr>
          <w:p w14:paraId="1E73445A" w14:textId="77777777" w:rsidR="00BB482A" w:rsidRPr="00C31E24" w:rsidRDefault="00BB482A" w:rsidP="00D74F31">
            <w:pPr>
              <w:pStyle w:val="TAC"/>
            </w:pPr>
            <w:r w:rsidRPr="00C31E24">
              <w:t>P</w:t>
            </w:r>
          </w:p>
        </w:tc>
      </w:tr>
      <w:tr w:rsidR="00BB482A" w:rsidRPr="00C31E24" w14:paraId="5900668D" w14:textId="77777777" w:rsidTr="00D74F31">
        <w:tc>
          <w:tcPr>
            <w:tcW w:w="685" w:type="dxa"/>
            <w:shd w:val="clear" w:color="auto" w:fill="auto"/>
          </w:tcPr>
          <w:p w14:paraId="13E7039C" w14:textId="77777777" w:rsidR="00BB482A" w:rsidRPr="00C31E24" w:rsidRDefault="00BB482A" w:rsidP="00D74F31">
            <w:pPr>
              <w:pStyle w:val="TAC"/>
              <w:keepNext w:val="0"/>
              <w:keepLines w:val="0"/>
              <w:widowControl w:val="0"/>
            </w:pPr>
            <w:r w:rsidRPr="00C31E24">
              <w:t>22</w:t>
            </w:r>
          </w:p>
        </w:tc>
        <w:tc>
          <w:tcPr>
            <w:tcW w:w="3680" w:type="dxa"/>
            <w:shd w:val="clear" w:color="auto" w:fill="auto"/>
          </w:tcPr>
          <w:p w14:paraId="20822874" w14:textId="77777777" w:rsidR="00BB482A" w:rsidRPr="00C31E24" w:rsidRDefault="00BB482A" w:rsidP="00D74F31">
            <w:pPr>
              <w:pStyle w:val="TAL"/>
              <w:keepNext w:val="0"/>
              <w:keepLines w:val="0"/>
              <w:widowControl w:val="0"/>
              <w:rPr>
                <w:rFonts w:cs="Arial"/>
                <w:szCs w:val="18"/>
              </w:rPr>
            </w:pPr>
            <w:r w:rsidRPr="00C31E24">
              <w:t>The SS (MCVideo Server) sends a Media Reception Notification message to the UE (MCVideo Client) to notify the UE (MCVideo Client) that data is available to transmit to the UE (MCVideo Client).</w:t>
            </w:r>
          </w:p>
        </w:tc>
        <w:tc>
          <w:tcPr>
            <w:tcW w:w="680" w:type="dxa"/>
            <w:shd w:val="clear" w:color="auto" w:fill="auto"/>
          </w:tcPr>
          <w:p w14:paraId="3C56A722" w14:textId="77777777" w:rsidR="00BB482A" w:rsidRPr="00C31E24" w:rsidRDefault="00BB482A" w:rsidP="00D74F31">
            <w:pPr>
              <w:pStyle w:val="TAC"/>
              <w:keepNext w:val="0"/>
              <w:keepLines w:val="0"/>
              <w:widowControl w:val="0"/>
            </w:pPr>
            <w:r w:rsidRPr="00C31E24">
              <w:t>&lt;--</w:t>
            </w:r>
          </w:p>
        </w:tc>
        <w:tc>
          <w:tcPr>
            <w:tcW w:w="2811" w:type="dxa"/>
            <w:shd w:val="clear" w:color="auto" w:fill="auto"/>
          </w:tcPr>
          <w:p w14:paraId="635697A5" w14:textId="77777777" w:rsidR="00BB482A" w:rsidRPr="00C31E24" w:rsidRDefault="00BB482A" w:rsidP="00D74F31">
            <w:pPr>
              <w:pStyle w:val="TAL"/>
              <w:keepNext w:val="0"/>
              <w:keepLines w:val="0"/>
              <w:widowControl w:val="0"/>
            </w:pPr>
            <w:r w:rsidRPr="00C31E24">
              <w:t>Media Reception Notification</w:t>
            </w:r>
          </w:p>
        </w:tc>
        <w:tc>
          <w:tcPr>
            <w:tcW w:w="547" w:type="dxa"/>
            <w:shd w:val="clear" w:color="auto" w:fill="auto"/>
          </w:tcPr>
          <w:p w14:paraId="0C047C0C" w14:textId="77777777" w:rsidR="00BB482A" w:rsidRPr="00C31E24" w:rsidRDefault="00BB482A" w:rsidP="00D74F31">
            <w:pPr>
              <w:pStyle w:val="TAC"/>
              <w:keepNext w:val="0"/>
              <w:keepLines w:val="0"/>
              <w:widowControl w:val="0"/>
            </w:pPr>
          </w:p>
        </w:tc>
        <w:tc>
          <w:tcPr>
            <w:tcW w:w="1231" w:type="dxa"/>
            <w:shd w:val="clear" w:color="auto" w:fill="auto"/>
          </w:tcPr>
          <w:p w14:paraId="23178971" w14:textId="77777777" w:rsidR="00BB482A" w:rsidRPr="00C31E24" w:rsidRDefault="00BB482A" w:rsidP="00D74F31">
            <w:pPr>
              <w:pStyle w:val="TAC"/>
            </w:pPr>
          </w:p>
        </w:tc>
      </w:tr>
      <w:tr w:rsidR="00BB482A" w:rsidRPr="00C31E24" w14:paraId="472386D8" w14:textId="77777777" w:rsidTr="00D74F31">
        <w:trPr>
          <w:trHeight w:val="665"/>
        </w:trPr>
        <w:tc>
          <w:tcPr>
            <w:tcW w:w="685" w:type="dxa"/>
            <w:shd w:val="clear" w:color="auto" w:fill="auto"/>
          </w:tcPr>
          <w:p w14:paraId="7F6B1964" w14:textId="77777777" w:rsidR="00BB482A" w:rsidRPr="00C31E24" w:rsidRDefault="00BB482A" w:rsidP="00D74F31">
            <w:pPr>
              <w:pStyle w:val="TAC"/>
              <w:keepNext w:val="0"/>
              <w:keepLines w:val="0"/>
              <w:widowControl w:val="0"/>
            </w:pPr>
            <w:r w:rsidRPr="00C31E24">
              <w:t>23</w:t>
            </w:r>
          </w:p>
        </w:tc>
        <w:tc>
          <w:tcPr>
            <w:tcW w:w="3680" w:type="dxa"/>
            <w:shd w:val="clear" w:color="auto" w:fill="auto"/>
          </w:tcPr>
          <w:p w14:paraId="4ABA204A" w14:textId="77777777" w:rsidR="00BB482A" w:rsidRPr="00C31E24" w:rsidRDefault="00BB482A" w:rsidP="00D74F31">
            <w:pPr>
              <w:pStyle w:val="TAL"/>
              <w:keepNext w:val="0"/>
              <w:keepLines w:val="0"/>
              <w:widowControl w:val="0"/>
            </w:pPr>
            <w:r w:rsidRPr="00C31E24">
              <w:t>Make the MCVideo User request permission to receive media.</w:t>
            </w:r>
          </w:p>
          <w:p w14:paraId="6175A699" w14:textId="77777777" w:rsidR="00BB482A" w:rsidRPr="00C31E24" w:rsidRDefault="00BB482A" w:rsidP="00D74F31">
            <w:pPr>
              <w:pStyle w:val="TAL"/>
              <w:keepNext w:val="0"/>
              <w:keepLines w:val="0"/>
              <w:widowControl w:val="0"/>
            </w:pPr>
            <w:r w:rsidRPr="00C31E24">
              <w:t>(NOTE 1)</w:t>
            </w:r>
          </w:p>
        </w:tc>
        <w:tc>
          <w:tcPr>
            <w:tcW w:w="680" w:type="dxa"/>
            <w:shd w:val="clear" w:color="auto" w:fill="auto"/>
          </w:tcPr>
          <w:p w14:paraId="7985351D" w14:textId="77777777" w:rsidR="00BB482A" w:rsidRPr="00C31E24" w:rsidRDefault="00BB482A" w:rsidP="00D74F31">
            <w:pPr>
              <w:pStyle w:val="TAC"/>
              <w:keepNext w:val="0"/>
              <w:keepLines w:val="0"/>
              <w:widowControl w:val="0"/>
            </w:pPr>
            <w:r w:rsidRPr="00C31E24">
              <w:t>-</w:t>
            </w:r>
          </w:p>
        </w:tc>
        <w:tc>
          <w:tcPr>
            <w:tcW w:w="2811" w:type="dxa"/>
            <w:shd w:val="clear" w:color="auto" w:fill="auto"/>
          </w:tcPr>
          <w:p w14:paraId="06538B35" w14:textId="77777777" w:rsidR="00BB482A" w:rsidRPr="00C31E24" w:rsidRDefault="00BB482A" w:rsidP="00D74F31">
            <w:pPr>
              <w:pStyle w:val="TAL"/>
              <w:keepNext w:val="0"/>
              <w:keepLines w:val="0"/>
              <w:widowControl w:val="0"/>
            </w:pPr>
            <w:r w:rsidRPr="00C31E24">
              <w:t>-</w:t>
            </w:r>
          </w:p>
        </w:tc>
        <w:tc>
          <w:tcPr>
            <w:tcW w:w="547" w:type="dxa"/>
            <w:shd w:val="clear" w:color="auto" w:fill="auto"/>
          </w:tcPr>
          <w:p w14:paraId="4E10127F" w14:textId="77777777" w:rsidR="00BB482A" w:rsidRPr="00C31E24" w:rsidRDefault="00BB482A" w:rsidP="00D74F31">
            <w:pPr>
              <w:pStyle w:val="TAC"/>
              <w:keepNext w:val="0"/>
              <w:keepLines w:val="0"/>
              <w:widowControl w:val="0"/>
            </w:pPr>
            <w:r w:rsidRPr="00C31E24">
              <w:t>-</w:t>
            </w:r>
          </w:p>
        </w:tc>
        <w:tc>
          <w:tcPr>
            <w:tcW w:w="1231" w:type="dxa"/>
            <w:shd w:val="clear" w:color="auto" w:fill="auto"/>
          </w:tcPr>
          <w:p w14:paraId="59A26C59" w14:textId="77777777" w:rsidR="00BB482A" w:rsidRPr="00C31E24" w:rsidRDefault="00BB482A" w:rsidP="00D74F31">
            <w:pPr>
              <w:pStyle w:val="TAC"/>
            </w:pPr>
            <w:r w:rsidRPr="00C31E24">
              <w:t>-</w:t>
            </w:r>
          </w:p>
        </w:tc>
      </w:tr>
      <w:tr w:rsidR="00BB482A" w:rsidRPr="00C31E24" w14:paraId="220619A4" w14:textId="77777777" w:rsidTr="00D74F31">
        <w:tc>
          <w:tcPr>
            <w:tcW w:w="685" w:type="dxa"/>
            <w:shd w:val="clear" w:color="auto" w:fill="auto"/>
          </w:tcPr>
          <w:p w14:paraId="38F8F79E" w14:textId="77777777" w:rsidR="00BB482A" w:rsidRPr="00C31E24" w:rsidRDefault="00BB482A" w:rsidP="00D74F31">
            <w:pPr>
              <w:pStyle w:val="TAC"/>
              <w:keepNext w:val="0"/>
              <w:keepLines w:val="0"/>
              <w:widowControl w:val="0"/>
            </w:pPr>
            <w:r w:rsidRPr="00C31E24">
              <w:t>24</w:t>
            </w:r>
          </w:p>
        </w:tc>
        <w:tc>
          <w:tcPr>
            <w:tcW w:w="3680" w:type="dxa"/>
            <w:shd w:val="clear" w:color="auto" w:fill="auto"/>
          </w:tcPr>
          <w:p w14:paraId="4240387F" w14:textId="77777777" w:rsidR="00BB482A" w:rsidRPr="00C31E24" w:rsidRDefault="00BB482A" w:rsidP="00D74F31">
            <w:pPr>
              <w:pStyle w:val="TAL"/>
              <w:keepNext w:val="0"/>
              <w:keepLines w:val="0"/>
              <w:widowControl w:val="0"/>
            </w:pPr>
            <w:r w:rsidRPr="00C31E24">
              <w:t>Check: Does the UE (MCVideo Client) send a Receive Media Request message to the SS (MCVideo Server)?</w:t>
            </w:r>
          </w:p>
        </w:tc>
        <w:tc>
          <w:tcPr>
            <w:tcW w:w="680" w:type="dxa"/>
            <w:shd w:val="clear" w:color="auto" w:fill="auto"/>
          </w:tcPr>
          <w:p w14:paraId="34C440A5" w14:textId="77777777" w:rsidR="00BB482A" w:rsidRPr="00C31E24" w:rsidRDefault="00BB482A" w:rsidP="00D74F31">
            <w:pPr>
              <w:pStyle w:val="TAC"/>
              <w:keepNext w:val="0"/>
              <w:keepLines w:val="0"/>
              <w:widowControl w:val="0"/>
            </w:pPr>
            <w:r w:rsidRPr="00C31E24">
              <w:t>--&gt;</w:t>
            </w:r>
          </w:p>
        </w:tc>
        <w:tc>
          <w:tcPr>
            <w:tcW w:w="2811" w:type="dxa"/>
            <w:shd w:val="clear" w:color="auto" w:fill="auto"/>
          </w:tcPr>
          <w:p w14:paraId="67F0D1FB" w14:textId="77777777" w:rsidR="00BB482A" w:rsidRPr="00C31E24" w:rsidRDefault="00BB482A" w:rsidP="00D74F31">
            <w:pPr>
              <w:pStyle w:val="TAL"/>
              <w:keepNext w:val="0"/>
              <w:keepLines w:val="0"/>
              <w:widowControl w:val="0"/>
            </w:pPr>
            <w:r w:rsidRPr="00C31E24">
              <w:t>Receive Media Request</w:t>
            </w:r>
          </w:p>
        </w:tc>
        <w:tc>
          <w:tcPr>
            <w:tcW w:w="547" w:type="dxa"/>
            <w:shd w:val="clear" w:color="auto" w:fill="auto"/>
          </w:tcPr>
          <w:p w14:paraId="1CB4746F" w14:textId="77777777" w:rsidR="00BB482A" w:rsidRPr="00C31E24" w:rsidRDefault="00BB482A" w:rsidP="00D74F31">
            <w:pPr>
              <w:pStyle w:val="TAC"/>
              <w:keepNext w:val="0"/>
              <w:keepLines w:val="0"/>
              <w:widowControl w:val="0"/>
            </w:pPr>
            <w:r w:rsidRPr="00C31E24">
              <w:t>2</w:t>
            </w:r>
          </w:p>
        </w:tc>
        <w:tc>
          <w:tcPr>
            <w:tcW w:w="1231" w:type="dxa"/>
            <w:shd w:val="clear" w:color="auto" w:fill="auto"/>
          </w:tcPr>
          <w:p w14:paraId="51E38F87" w14:textId="77777777" w:rsidR="00BB482A" w:rsidRPr="00C31E24" w:rsidRDefault="00BB482A" w:rsidP="00D74F31">
            <w:pPr>
              <w:pStyle w:val="TAC"/>
              <w:keepNext w:val="0"/>
              <w:keepLines w:val="0"/>
              <w:widowControl w:val="0"/>
            </w:pPr>
            <w:r w:rsidRPr="00C31E24">
              <w:t>P</w:t>
            </w:r>
          </w:p>
        </w:tc>
      </w:tr>
      <w:tr w:rsidR="00BB482A" w:rsidRPr="00C31E24" w14:paraId="2160A7B9" w14:textId="77777777" w:rsidTr="00D74F31">
        <w:tc>
          <w:tcPr>
            <w:tcW w:w="685" w:type="dxa"/>
            <w:shd w:val="clear" w:color="auto" w:fill="auto"/>
          </w:tcPr>
          <w:p w14:paraId="5F127C1F" w14:textId="77777777" w:rsidR="00BB482A" w:rsidRPr="00C31E24" w:rsidRDefault="00BB482A" w:rsidP="00D74F31">
            <w:pPr>
              <w:pStyle w:val="TAC"/>
              <w:keepNext w:val="0"/>
              <w:keepLines w:val="0"/>
              <w:widowControl w:val="0"/>
            </w:pPr>
            <w:r w:rsidRPr="00C31E24">
              <w:t>25</w:t>
            </w:r>
          </w:p>
        </w:tc>
        <w:tc>
          <w:tcPr>
            <w:tcW w:w="3680" w:type="dxa"/>
            <w:shd w:val="clear" w:color="auto" w:fill="auto"/>
          </w:tcPr>
          <w:p w14:paraId="63309F68" w14:textId="77777777" w:rsidR="00BB482A" w:rsidRPr="00C31E24" w:rsidRDefault="00BB482A" w:rsidP="00D74F31">
            <w:pPr>
              <w:pStyle w:val="TAL"/>
              <w:keepNext w:val="0"/>
              <w:keepLines w:val="0"/>
              <w:widowControl w:val="0"/>
            </w:pPr>
            <w:r w:rsidRPr="00C31E24">
              <w:t>The SS (MCVideo Server) sends a Receive Media Response message to the UE (MCVideo Client).</w:t>
            </w:r>
          </w:p>
        </w:tc>
        <w:tc>
          <w:tcPr>
            <w:tcW w:w="680" w:type="dxa"/>
            <w:shd w:val="clear" w:color="auto" w:fill="auto"/>
          </w:tcPr>
          <w:p w14:paraId="5B603312" w14:textId="77777777" w:rsidR="00BB482A" w:rsidRPr="00C31E24" w:rsidRDefault="00BB482A" w:rsidP="00D74F31">
            <w:pPr>
              <w:pStyle w:val="TAC"/>
              <w:keepNext w:val="0"/>
              <w:keepLines w:val="0"/>
              <w:widowControl w:val="0"/>
            </w:pPr>
            <w:r w:rsidRPr="00C31E24">
              <w:t>&lt;--</w:t>
            </w:r>
          </w:p>
        </w:tc>
        <w:tc>
          <w:tcPr>
            <w:tcW w:w="2811" w:type="dxa"/>
            <w:shd w:val="clear" w:color="auto" w:fill="auto"/>
          </w:tcPr>
          <w:p w14:paraId="14940EA9" w14:textId="77777777" w:rsidR="00BB482A" w:rsidRPr="00C31E24" w:rsidRDefault="00BB482A" w:rsidP="00D74F31">
            <w:pPr>
              <w:pStyle w:val="TAL"/>
              <w:keepNext w:val="0"/>
              <w:keepLines w:val="0"/>
              <w:widowControl w:val="0"/>
            </w:pPr>
            <w:r w:rsidRPr="00C31E24">
              <w:t>Receive Media Response</w:t>
            </w:r>
          </w:p>
        </w:tc>
        <w:tc>
          <w:tcPr>
            <w:tcW w:w="547" w:type="dxa"/>
            <w:shd w:val="clear" w:color="auto" w:fill="auto"/>
          </w:tcPr>
          <w:p w14:paraId="0F032A10" w14:textId="77777777" w:rsidR="00BB482A" w:rsidRPr="00C31E24" w:rsidRDefault="00BB482A" w:rsidP="00D74F31">
            <w:pPr>
              <w:pStyle w:val="TAC"/>
              <w:keepNext w:val="0"/>
              <w:keepLines w:val="0"/>
              <w:widowControl w:val="0"/>
            </w:pPr>
          </w:p>
        </w:tc>
        <w:tc>
          <w:tcPr>
            <w:tcW w:w="1231" w:type="dxa"/>
            <w:shd w:val="clear" w:color="auto" w:fill="auto"/>
          </w:tcPr>
          <w:p w14:paraId="077151ED" w14:textId="77777777" w:rsidR="00BB482A" w:rsidRPr="00C31E24" w:rsidRDefault="00BB482A" w:rsidP="00D74F31">
            <w:pPr>
              <w:pStyle w:val="TAC"/>
            </w:pPr>
          </w:p>
        </w:tc>
      </w:tr>
      <w:tr w:rsidR="00BB482A" w:rsidRPr="00C31E24" w14:paraId="0EB9693D" w14:textId="77777777" w:rsidTr="00D74F31">
        <w:trPr>
          <w:trHeight w:val="836"/>
        </w:trPr>
        <w:tc>
          <w:tcPr>
            <w:tcW w:w="685" w:type="dxa"/>
            <w:shd w:val="clear" w:color="auto" w:fill="auto"/>
          </w:tcPr>
          <w:p w14:paraId="140F27A5" w14:textId="77777777" w:rsidR="00BB482A" w:rsidRPr="00C31E24" w:rsidDel="0011289E" w:rsidRDefault="00BB482A" w:rsidP="00D74F31">
            <w:pPr>
              <w:pStyle w:val="TAC"/>
              <w:keepNext w:val="0"/>
              <w:keepLines w:val="0"/>
              <w:widowControl w:val="0"/>
            </w:pPr>
            <w:r w:rsidRPr="00C31E24">
              <w:t>26</w:t>
            </w:r>
          </w:p>
        </w:tc>
        <w:tc>
          <w:tcPr>
            <w:tcW w:w="3680" w:type="dxa"/>
            <w:shd w:val="clear" w:color="auto" w:fill="auto"/>
          </w:tcPr>
          <w:p w14:paraId="2470AAB4"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Check: When the UE (MCVideo Client) receives an indication from the User to end reception (Click video reception end button), does the UE (MCVideo Client) send the Media Reception End Request message?</w:t>
            </w:r>
          </w:p>
        </w:tc>
        <w:tc>
          <w:tcPr>
            <w:tcW w:w="680" w:type="dxa"/>
            <w:shd w:val="clear" w:color="auto" w:fill="auto"/>
          </w:tcPr>
          <w:p w14:paraId="115172FE" w14:textId="77777777" w:rsidR="00BB482A" w:rsidRPr="00C31E24" w:rsidRDefault="00BB482A" w:rsidP="00D74F31">
            <w:pPr>
              <w:pStyle w:val="TAC"/>
              <w:keepNext w:val="0"/>
              <w:keepLines w:val="0"/>
              <w:widowControl w:val="0"/>
            </w:pPr>
            <w:r w:rsidRPr="00C31E24">
              <w:t>--&gt;</w:t>
            </w:r>
          </w:p>
        </w:tc>
        <w:tc>
          <w:tcPr>
            <w:tcW w:w="2811" w:type="dxa"/>
            <w:shd w:val="clear" w:color="auto" w:fill="auto"/>
          </w:tcPr>
          <w:p w14:paraId="7CB52534" w14:textId="77777777" w:rsidR="00BB482A" w:rsidRPr="00C31E24" w:rsidRDefault="00BB482A" w:rsidP="00D74F31">
            <w:pPr>
              <w:pStyle w:val="TAL"/>
              <w:keepNext w:val="0"/>
              <w:keepLines w:val="0"/>
              <w:widowControl w:val="0"/>
            </w:pPr>
            <w:r w:rsidRPr="00C31E24">
              <w:t>Media Reception End Request</w:t>
            </w:r>
          </w:p>
        </w:tc>
        <w:tc>
          <w:tcPr>
            <w:tcW w:w="547" w:type="dxa"/>
            <w:shd w:val="clear" w:color="auto" w:fill="auto"/>
          </w:tcPr>
          <w:p w14:paraId="4C613F2A" w14:textId="77777777" w:rsidR="00BB482A" w:rsidRPr="00C31E24" w:rsidRDefault="00BB482A" w:rsidP="00D74F31">
            <w:pPr>
              <w:pStyle w:val="TAC"/>
              <w:keepNext w:val="0"/>
              <w:keepLines w:val="0"/>
              <w:widowControl w:val="0"/>
            </w:pPr>
            <w:r w:rsidRPr="00C31E24">
              <w:t>5</w:t>
            </w:r>
          </w:p>
        </w:tc>
        <w:tc>
          <w:tcPr>
            <w:tcW w:w="1231" w:type="dxa"/>
            <w:shd w:val="clear" w:color="auto" w:fill="auto"/>
          </w:tcPr>
          <w:p w14:paraId="49C11117" w14:textId="77777777" w:rsidR="00BB482A" w:rsidRPr="00C31E24" w:rsidRDefault="00BB482A" w:rsidP="00D74F31">
            <w:pPr>
              <w:pStyle w:val="TAC"/>
            </w:pPr>
            <w:r w:rsidRPr="00C31E24">
              <w:t>P</w:t>
            </w:r>
          </w:p>
        </w:tc>
      </w:tr>
      <w:tr w:rsidR="00BB482A" w:rsidRPr="00C31E24" w14:paraId="75CEFC16" w14:textId="77777777" w:rsidTr="00D74F31">
        <w:tc>
          <w:tcPr>
            <w:tcW w:w="685" w:type="dxa"/>
            <w:shd w:val="clear" w:color="auto" w:fill="auto"/>
          </w:tcPr>
          <w:p w14:paraId="7A070061" w14:textId="77777777" w:rsidR="00BB482A" w:rsidRPr="00C31E24" w:rsidRDefault="00BB482A" w:rsidP="00D74F31">
            <w:pPr>
              <w:pStyle w:val="TAC"/>
              <w:keepNext w:val="0"/>
              <w:keepLines w:val="0"/>
              <w:widowControl w:val="0"/>
            </w:pPr>
            <w:r w:rsidRPr="00C31E24">
              <w:t>27</w:t>
            </w:r>
          </w:p>
        </w:tc>
        <w:tc>
          <w:tcPr>
            <w:tcW w:w="3680" w:type="dxa"/>
            <w:shd w:val="clear" w:color="auto" w:fill="auto"/>
          </w:tcPr>
          <w:p w14:paraId="79A6846B" w14:textId="77777777" w:rsidR="00BB482A" w:rsidRPr="00C31E24" w:rsidRDefault="00BB482A" w:rsidP="00D74F31">
            <w:pPr>
              <w:spacing w:after="0"/>
              <w:rPr>
                <w:rFonts w:ascii="Arial" w:hAnsi="Arial" w:cs="Arial"/>
                <w:sz w:val="18"/>
                <w:szCs w:val="18"/>
              </w:rPr>
            </w:pPr>
            <w:r w:rsidRPr="00C31E24">
              <w:rPr>
                <w:rFonts w:ascii="Arial" w:hAnsi="Arial" w:cs="Arial"/>
                <w:sz w:val="18"/>
                <w:szCs w:val="18"/>
              </w:rPr>
              <w:t>The Server responds to the Media Reception End Request message.</w:t>
            </w:r>
          </w:p>
        </w:tc>
        <w:tc>
          <w:tcPr>
            <w:tcW w:w="680" w:type="dxa"/>
            <w:shd w:val="clear" w:color="auto" w:fill="auto"/>
          </w:tcPr>
          <w:p w14:paraId="0432EE64" w14:textId="77777777" w:rsidR="00BB482A" w:rsidRPr="00C31E24" w:rsidRDefault="00BB482A" w:rsidP="00D74F31">
            <w:pPr>
              <w:pStyle w:val="TAC"/>
              <w:keepNext w:val="0"/>
              <w:keepLines w:val="0"/>
              <w:widowControl w:val="0"/>
            </w:pPr>
            <w:r w:rsidRPr="00C31E24">
              <w:t>&lt;--</w:t>
            </w:r>
          </w:p>
        </w:tc>
        <w:tc>
          <w:tcPr>
            <w:tcW w:w="2811" w:type="dxa"/>
            <w:shd w:val="clear" w:color="auto" w:fill="auto"/>
          </w:tcPr>
          <w:p w14:paraId="30F02D00" w14:textId="77777777" w:rsidR="00BB482A" w:rsidRPr="00C31E24" w:rsidRDefault="00BB482A" w:rsidP="00D74F31">
            <w:pPr>
              <w:pStyle w:val="TAL"/>
              <w:keepNext w:val="0"/>
              <w:keepLines w:val="0"/>
              <w:widowControl w:val="0"/>
            </w:pPr>
            <w:r w:rsidRPr="00C31E24">
              <w:t>Media Reception End Response</w:t>
            </w:r>
          </w:p>
        </w:tc>
        <w:tc>
          <w:tcPr>
            <w:tcW w:w="547" w:type="dxa"/>
            <w:shd w:val="clear" w:color="auto" w:fill="auto"/>
          </w:tcPr>
          <w:p w14:paraId="08FB1519" w14:textId="77777777" w:rsidR="00BB482A" w:rsidRPr="00C31E24" w:rsidRDefault="00BB482A" w:rsidP="00D74F31">
            <w:pPr>
              <w:pStyle w:val="TAC"/>
              <w:keepNext w:val="0"/>
              <w:keepLines w:val="0"/>
              <w:widowControl w:val="0"/>
            </w:pPr>
          </w:p>
        </w:tc>
        <w:tc>
          <w:tcPr>
            <w:tcW w:w="1231" w:type="dxa"/>
            <w:shd w:val="clear" w:color="auto" w:fill="auto"/>
          </w:tcPr>
          <w:p w14:paraId="2365071F" w14:textId="77777777" w:rsidR="00BB482A" w:rsidRPr="00C31E24" w:rsidRDefault="00BB482A" w:rsidP="00D74F31">
            <w:pPr>
              <w:pStyle w:val="TAC"/>
            </w:pPr>
          </w:p>
        </w:tc>
      </w:tr>
      <w:tr w:rsidR="00BB482A" w:rsidRPr="00C31E24" w14:paraId="12FCF9D4" w14:textId="77777777" w:rsidTr="00D74F31">
        <w:tc>
          <w:tcPr>
            <w:tcW w:w="685" w:type="dxa"/>
            <w:shd w:val="clear" w:color="auto" w:fill="auto"/>
          </w:tcPr>
          <w:p w14:paraId="20A9D14E" w14:textId="77777777" w:rsidR="00BB482A" w:rsidRPr="00C31E24" w:rsidRDefault="00BB482A" w:rsidP="00D74F31">
            <w:pPr>
              <w:pStyle w:val="TAC"/>
              <w:keepNext w:val="0"/>
              <w:keepLines w:val="0"/>
              <w:widowControl w:val="0"/>
            </w:pPr>
            <w:r w:rsidRPr="00C31E24">
              <w:t>28</w:t>
            </w:r>
          </w:p>
        </w:tc>
        <w:tc>
          <w:tcPr>
            <w:tcW w:w="3680" w:type="dxa"/>
            <w:shd w:val="clear" w:color="auto" w:fill="auto"/>
          </w:tcPr>
          <w:p w14:paraId="2DCF53CF" w14:textId="77777777" w:rsidR="00BB482A" w:rsidRPr="00C31E24" w:rsidRDefault="00BB482A" w:rsidP="00D74F31">
            <w:pPr>
              <w:pStyle w:val="TAL"/>
              <w:keepNext w:val="0"/>
              <w:keepLines w:val="0"/>
              <w:widowControl w:val="0"/>
            </w:pPr>
            <w:r w:rsidRPr="00C31E24">
              <w:t>The SS (MCVideo Server) sends a SIP BYE message.</w:t>
            </w:r>
          </w:p>
        </w:tc>
        <w:tc>
          <w:tcPr>
            <w:tcW w:w="680" w:type="dxa"/>
            <w:shd w:val="clear" w:color="auto" w:fill="auto"/>
          </w:tcPr>
          <w:p w14:paraId="05CF0811" w14:textId="77777777" w:rsidR="00BB482A" w:rsidRPr="00C31E24" w:rsidRDefault="00BB482A" w:rsidP="00D74F31">
            <w:pPr>
              <w:pStyle w:val="TAC"/>
              <w:keepNext w:val="0"/>
              <w:keepLines w:val="0"/>
              <w:widowControl w:val="0"/>
            </w:pPr>
            <w:r w:rsidRPr="00C31E24">
              <w:t>&lt;--</w:t>
            </w:r>
          </w:p>
        </w:tc>
        <w:tc>
          <w:tcPr>
            <w:tcW w:w="2811" w:type="dxa"/>
            <w:shd w:val="clear" w:color="auto" w:fill="auto"/>
          </w:tcPr>
          <w:p w14:paraId="72751BCF" w14:textId="77777777" w:rsidR="00BB482A" w:rsidRPr="00C31E24" w:rsidRDefault="00BB482A" w:rsidP="00D74F31">
            <w:pPr>
              <w:pStyle w:val="TAL"/>
              <w:keepNext w:val="0"/>
              <w:keepLines w:val="0"/>
              <w:widowControl w:val="0"/>
            </w:pPr>
            <w:r w:rsidRPr="00C31E24">
              <w:t>SIP BYE</w:t>
            </w:r>
          </w:p>
        </w:tc>
        <w:tc>
          <w:tcPr>
            <w:tcW w:w="547" w:type="dxa"/>
            <w:shd w:val="clear" w:color="auto" w:fill="auto"/>
          </w:tcPr>
          <w:p w14:paraId="11B8D7C7" w14:textId="77777777" w:rsidR="00BB482A" w:rsidRPr="00C31E24" w:rsidRDefault="00BB482A" w:rsidP="00D74F31">
            <w:pPr>
              <w:pStyle w:val="TAC"/>
              <w:keepNext w:val="0"/>
              <w:keepLines w:val="0"/>
              <w:widowControl w:val="0"/>
            </w:pPr>
          </w:p>
        </w:tc>
        <w:tc>
          <w:tcPr>
            <w:tcW w:w="1231" w:type="dxa"/>
            <w:shd w:val="clear" w:color="auto" w:fill="auto"/>
          </w:tcPr>
          <w:p w14:paraId="7B3A9F44" w14:textId="77777777" w:rsidR="00BB482A" w:rsidRPr="00C31E24" w:rsidRDefault="00BB482A" w:rsidP="00D74F31">
            <w:pPr>
              <w:pStyle w:val="TAC"/>
            </w:pPr>
          </w:p>
        </w:tc>
      </w:tr>
      <w:tr w:rsidR="00BB482A" w:rsidRPr="00C31E24" w14:paraId="33F4A4AC" w14:textId="77777777" w:rsidTr="00D74F31">
        <w:tc>
          <w:tcPr>
            <w:tcW w:w="685" w:type="dxa"/>
            <w:shd w:val="clear" w:color="auto" w:fill="auto"/>
          </w:tcPr>
          <w:p w14:paraId="0E08F2E4" w14:textId="77777777" w:rsidR="00BB482A" w:rsidRPr="00C31E24" w:rsidRDefault="00BB482A" w:rsidP="00D74F31">
            <w:pPr>
              <w:pStyle w:val="TAC"/>
              <w:keepNext w:val="0"/>
              <w:keepLines w:val="0"/>
              <w:widowControl w:val="0"/>
            </w:pPr>
            <w:r w:rsidRPr="00C31E24">
              <w:t>29</w:t>
            </w:r>
          </w:p>
        </w:tc>
        <w:tc>
          <w:tcPr>
            <w:tcW w:w="3680" w:type="dxa"/>
            <w:shd w:val="clear" w:color="auto" w:fill="auto"/>
          </w:tcPr>
          <w:p w14:paraId="085AC323" w14:textId="77777777" w:rsidR="00BB482A" w:rsidRPr="00C31E24" w:rsidRDefault="00BB482A" w:rsidP="00D74F31">
            <w:pPr>
              <w:pStyle w:val="TAL"/>
              <w:keepNext w:val="0"/>
              <w:keepLines w:val="0"/>
              <w:widowControl w:val="0"/>
            </w:pPr>
            <w:r w:rsidRPr="00C31E24">
              <w:t>Check: Does the UE send a SIP 200 (OK) message in response to the SIP BYE message?</w:t>
            </w:r>
          </w:p>
        </w:tc>
        <w:tc>
          <w:tcPr>
            <w:tcW w:w="680" w:type="dxa"/>
            <w:shd w:val="clear" w:color="auto" w:fill="auto"/>
          </w:tcPr>
          <w:p w14:paraId="1CFCD2EF" w14:textId="77777777" w:rsidR="00BB482A" w:rsidRPr="00C31E24" w:rsidRDefault="00BB482A" w:rsidP="00D74F31">
            <w:pPr>
              <w:pStyle w:val="TAC"/>
              <w:keepNext w:val="0"/>
              <w:keepLines w:val="0"/>
              <w:widowControl w:val="0"/>
            </w:pPr>
            <w:r w:rsidRPr="00C31E24">
              <w:t>--&gt;</w:t>
            </w:r>
          </w:p>
        </w:tc>
        <w:tc>
          <w:tcPr>
            <w:tcW w:w="2811" w:type="dxa"/>
            <w:shd w:val="clear" w:color="auto" w:fill="auto"/>
          </w:tcPr>
          <w:p w14:paraId="2A34DDA9" w14:textId="77777777" w:rsidR="00BB482A" w:rsidRPr="00C31E24" w:rsidRDefault="00BB482A" w:rsidP="00D74F31">
            <w:pPr>
              <w:pStyle w:val="TAL"/>
              <w:keepNext w:val="0"/>
              <w:keepLines w:val="0"/>
              <w:widowControl w:val="0"/>
            </w:pPr>
            <w:r w:rsidRPr="00C31E24">
              <w:t>SIP 200 (OK)</w:t>
            </w:r>
          </w:p>
        </w:tc>
        <w:tc>
          <w:tcPr>
            <w:tcW w:w="547" w:type="dxa"/>
            <w:shd w:val="clear" w:color="auto" w:fill="auto"/>
          </w:tcPr>
          <w:p w14:paraId="49287722" w14:textId="77777777" w:rsidR="00BB482A" w:rsidRPr="00C31E24" w:rsidRDefault="00BB482A" w:rsidP="00D74F31">
            <w:pPr>
              <w:pStyle w:val="TAC"/>
              <w:keepNext w:val="0"/>
              <w:keepLines w:val="0"/>
              <w:widowControl w:val="0"/>
            </w:pPr>
            <w:r w:rsidRPr="00C31E24">
              <w:t>6</w:t>
            </w:r>
          </w:p>
        </w:tc>
        <w:tc>
          <w:tcPr>
            <w:tcW w:w="1231" w:type="dxa"/>
            <w:shd w:val="clear" w:color="auto" w:fill="auto"/>
          </w:tcPr>
          <w:p w14:paraId="306F2BEB" w14:textId="77777777" w:rsidR="00BB482A" w:rsidRPr="00C31E24" w:rsidRDefault="00BB482A" w:rsidP="00D74F31">
            <w:pPr>
              <w:pStyle w:val="TAC"/>
            </w:pPr>
            <w:r w:rsidRPr="00C31E24">
              <w:t>P</w:t>
            </w:r>
          </w:p>
        </w:tc>
      </w:tr>
      <w:tr w:rsidR="00BB482A" w:rsidRPr="00C31E24" w14:paraId="3F8DE615" w14:textId="77777777" w:rsidTr="00D74F31">
        <w:tc>
          <w:tcPr>
            <w:tcW w:w="685" w:type="dxa"/>
            <w:shd w:val="clear" w:color="auto" w:fill="auto"/>
          </w:tcPr>
          <w:p w14:paraId="4B5E2D34" w14:textId="77777777" w:rsidR="00BB482A" w:rsidRPr="00C31E24" w:rsidRDefault="00BB482A" w:rsidP="00D74F31">
            <w:pPr>
              <w:pStyle w:val="TAC"/>
              <w:keepNext w:val="0"/>
              <w:keepLines w:val="0"/>
              <w:widowControl w:val="0"/>
            </w:pPr>
            <w:r w:rsidRPr="00C31E24">
              <w:t>-</w:t>
            </w:r>
          </w:p>
        </w:tc>
        <w:tc>
          <w:tcPr>
            <w:tcW w:w="3680" w:type="dxa"/>
            <w:shd w:val="clear" w:color="auto" w:fill="auto"/>
          </w:tcPr>
          <w:p w14:paraId="76F9121B" w14:textId="77777777" w:rsidR="00BB482A" w:rsidRPr="00C31E24" w:rsidRDefault="00BB482A" w:rsidP="00D74F31">
            <w:pPr>
              <w:pStyle w:val="TAL"/>
              <w:keepNext w:val="0"/>
              <w:keepLines w:val="0"/>
              <w:widowControl w:val="0"/>
            </w:pPr>
            <w:r w:rsidRPr="00C31E24">
              <w:t>EXCEPTION: SS releases the E-UTRA connection.</w:t>
            </w:r>
          </w:p>
        </w:tc>
        <w:tc>
          <w:tcPr>
            <w:tcW w:w="680" w:type="dxa"/>
            <w:shd w:val="clear" w:color="auto" w:fill="auto"/>
          </w:tcPr>
          <w:p w14:paraId="4C389D6E" w14:textId="77777777" w:rsidR="00BB482A" w:rsidRPr="00C31E24" w:rsidRDefault="00BB482A" w:rsidP="00D74F31">
            <w:pPr>
              <w:pStyle w:val="TAC"/>
              <w:keepNext w:val="0"/>
              <w:keepLines w:val="0"/>
              <w:widowControl w:val="0"/>
            </w:pPr>
            <w:r w:rsidRPr="00C31E24">
              <w:t>-</w:t>
            </w:r>
          </w:p>
        </w:tc>
        <w:tc>
          <w:tcPr>
            <w:tcW w:w="2811" w:type="dxa"/>
            <w:shd w:val="clear" w:color="auto" w:fill="auto"/>
          </w:tcPr>
          <w:p w14:paraId="32FC561C" w14:textId="77777777" w:rsidR="00BB482A" w:rsidRPr="00C31E24" w:rsidRDefault="00BB482A" w:rsidP="00D74F31">
            <w:pPr>
              <w:pStyle w:val="TAL"/>
              <w:keepNext w:val="0"/>
              <w:keepLines w:val="0"/>
              <w:widowControl w:val="0"/>
            </w:pPr>
            <w:r w:rsidRPr="00C31E24">
              <w:t>-</w:t>
            </w:r>
          </w:p>
        </w:tc>
        <w:tc>
          <w:tcPr>
            <w:tcW w:w="547" w:type="dxa"/>
            <w:shd w:val="clear" w:color="auto" w:fill="auto"/>
          </w:tcPr>
          <w:p w14:paraId="15803F26" w14:textId="77777777" w:rsidR="00BB482A" w:rsidRPr="00C31E24" w:rsidRDefault="00BB482A" w:rsidP="00D74F31">
            <w:pPr>
              <w:pStyle w:val="TAC"/>
              <w:keepNext w:val="0"/>
              <w:keepLines w:val="0"/>
              <w:widowControl w:val="0"/>
            </w:pPr>
            <w:r w:rsidRPr="00C31E24">
              <w:t>-</w:t>
            </w:r>
          </w:p>
        </w:tc>
        <w:tc>
          <w:tcPr>
            <w:tcW w:w="1231" w:type="dxa"/>
            <w:shd w:val="clear" w:color="auto" w:fill="auto"/>
          </w:tcPr>
          <w:p w14:paraId="74035983" w14:textId="77777777" w:rsidR="00BB482A" w:rsidRPr="00C31E24" w:rsidRDefault="00BB482A" w:rsidP="00D74F31">
            <w:pPr>
              <w:pStyle w:val="TAC"/>
            </w:pPr>
            <w:r w:rsidRPr="00C31E24">
              <w:t>-</w:t>
            </w:r>
          </w:p>
        </w:tc>
      </w:tr>
      <w:tr w:rsidR="00BB482A" w:rsidRPr="00C31E24" w14:paraId="149DF3A5" w14:textId="77777777" w:rsidTr="00D74F31">
        <w:tc>
          <w:tcPr>
            <w:tcW w:w="9634" w:type="dxa"/>
            <w:gridSpan w:val="6"/>
            <w:shd w:val="clear" w:color="auto" w:fill="auto"/>
          </w:tcPr>
          <w:p w14:paraId="41C09842" w14:textId="77777777" w:rsidR="00BB482A" w:rsidRPr="00C31E24" w:rsidRDefault="00BB482A" w:rsidP="00D74F31">
            <w:pPr>
              <w:pStyle w:val="TAC"/>
              <w:jc w:val="left"/>
            </w:pPr>
            <w:r w:rsidRPr="00C31E24">
              <w:t>NOTE 1</w:t>
            </w:r>
            <w:r w:rsidRPr="00C31E24">
              <w:rPr>
                <w:rFonts w:eastAsia="Calibri"/>
              </w:rPr>
              <w:t>: This is expected to be done via a suitable implementation dependent MMI.</w:t>
            </w:r>
          </w:p>
        </w:tc>
      </w:tr>
      <w:bookmarkEnd w:id="441"/>
    </w:tbl>
    <w:p w14:paraId="0A98C85A" w14:textId="77777777" w:rsidR="00BB482A" w:rsidRPr="00C31E24" w:rsidRDefault="00BB482A" w:rsidP="00BB482A"/>
    <w:p w14:paraId="224ADC25" w14:textId="1269EF7B" w:rsidR="00BB482A" w:rsidRPr="00C31E24" w:rsidRDefault="00BB482A" w:rsidP="00BB482A">
      <w:pPr>
        <w:pStyle w:val="H6"/>
      </w:pPr>
      <w:r w:rsidRPr="00C31E24">
        <w:t>6.1.1.13.3.3</w:t>
      </w:r>
      <w:r w:rsidRPr="00C31E24">
        <w:tab/>
        <w:t>Specific message contents</w:t>
      </w:r>
    </w:p>
    <w:p w14:paraId="2CEC3ACE" w14:textId="77777777" w:rsidR="00BB482A" w:rsidRPr="00C31E24" w:rsidRDefault="00BB482A" w:rsidP="00BB482A">
      <w:pPr>
        <w:pStyle w:val="TH"/>
      </w:pPr>
      <w:bookmarkStart w:id="442" w:name="_Hlk24457153"/>
      <w:r w:rsidRPr="00C31E24">
        <w:t>Table 6.1.1.13.3.3-1: SIP INVITE (Step 1, Table 6.1.1.13.3.2-1)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2"/>
        <w:gridCol w:w="2014"/>
        <w:gridCol w:w="2014"/>
        <w:gridCol w:w="1348"/>
        <w:gridCol w:w="1576"/>
      </w:tblGrid>
      <w:tr w:rsidR="00BB482A" w:rsidRPr="00C31E24" w14:paraId="65966F34" w14:textId="77777777" w:rsidTr="00D74F31">
        <w:trPr>
          <w:tblHeader/>
        </w:trPr>
        <w:tc>
          <w:tcPr>
            <w:tcW w:w="10165" w:type="dxa"/>
            <w:gridSpan w:val="5"/>
          </w:tcPr>
          <w:p w14:paraId="7D98AF9F" w14:textId="77777777" w:rsidR="00BB482A" w:rsidRPr="00C31E24" w:rsidRDefault="00BB482A" w:rsidP="00D74F31">
            <w:pPr>
              <w:pStyle w:val="TAL"/>
              <w:keepNext w:val="0"/>
            </w:pPr>
            <w:r w:rsidRPr="00C31E24">
              <w:t>Derivation Path: TS 36-579-1 [2], Table 5.5.2.5.2-1, condition MCVIDEO, MO-CALL</w:t>
            </w:r>
          </w:p>
        </w:tc>
      </w:tr>
      <w:tr w:rsidR="00BB482A" w:rsidRPr="00C31E24" w14:paraId="48CF9A57" w14:textId="77777777" w:rsidTr="00D74F31">
        <w:trPr>
          <w:tblHeader/>
        </w:trPr>
        <w:tc>
          <w:tcPr>
            <w:tcW w:w="2835" w:type="dxa"/>
          </w:tcPr>
          <w:p w14:paraId="57351540" w14:textId="77777777" w:rsidR="00BB482A" w:rsidRPr="00C31E24" w:rsidRDefault="00BB482A" w:rsidP="00D74F31">
            <w:pPr>
              <w:pStyle w:val="TAH"/>
              <w:keepNext w:val="0"/>
              <w:keepLines w:val="0"/>
              <w:widowControl w:val="0"/>
              <w:rPr>
                <w:color w:val="000000"/>
              </w:rPr>
            </w:pPr>
            <w:r w:rsidRPr="00C31E24">
              <w:rPr>
                <w:color w:val="000000"/>
              </w:rPr>
              <w:t>Information Element</w:t>
            </w:r>
          </w:p>
        </w:tc>
        <w:tc>
          <w:tcPr>
            <w:tcW w:w="2126" w:type="dxa"/>
          </w:tcPr>
          <w:p w14:paraId="2A7D1FA7" w14:textId="77777777" w:rsidR="00BB482A" w:rsidRPr="00C31E24" w:rsidRDefault="00BB482A" w:rsidP="00D74F31">
            <w:pPr>
              <w:pStyle w:val="TAH"/>
              <w:keepNext w:val="0"/>
              <w:keepLines w:val="0"/>
              <w:widowControl w:val="0"/>
              <w:rPr>
                <w:color w:val="000000"/>
              </w:rPr>
            </w:pPr>
            <w:r w:rsidRPr="00C31E24">
              <w:rPr>
                <w:color w:val="000000"/>
              </w:rPr>
              <w:t>Value/remark</w:t>
            </w:r>
          </w:p>
        </w:tc>
        <w:tc>
          <w:tcPr>
            <w:tcW w:w="2126" w:type="dxa"/>
            <w:tcBorders>
              <w:bottom w:val="single" w:sz="4" w:space="0" w:color="auto"/>
            </w:tcBorders>
          </w:tcPr>
          <w:p w14:paraId="1D34169F" w14:textId="77777777" w:rsidR="00BB482A" w:rsidRPr="00C31E24" w:rsidRDefault="00BB482A" w:rsidP="00D74F31">
            <w:pPr>
              <w:pStyle w:val="TAH"/>
              <w:keepNext w:val="0"/>
              <w:keepLines w:val="0"/>
              <w:widowControl w:val="0"/>
              <w:rPr>
                <w:color w:val="000000"/>
              </w:rPr>
            </w:pPr>
            <w:r w:rsidRPr="00C31E24">
              <w:rPr>
                <w:color w:val="000000"/>
              </w:rPr>
              <w:t>Comment</w:t>
            </w:r>
          </w:p>
        </w:tc>
        <w:tc>
          <w:tcPr>
            <w:tcW w:w="1418" w:type="dxa"/>
          </w:tcPr>
          <w:p w14:paraId="72549A24" w14:textId="77777777" w:rsidR="00BB482A" w:rsidRPr="00C31E24" w:rsidRDefault="00BB482A" w:rsidP="00D74F31">
            <w:pPr>
              <w:pStyle w:val="TAH"/>
              <w:keepNext w:val="0"/>
              <w:keepLines w:val="0"/>
              <w:widowControl w:val="0"/>
              <w:rPr>
                <w:color w:val="000000"/>
              </w:rPr>
            </w:pPr>
            <w:r w:rsidRPr="00C31E24">
              <w:rPr>
                <w:color w:val="000000"/>
              </w:rPr>
              <w:t>Reference</w:t>
            </w:r>
          </w:p>
        </w:tc>
        <w:tc>
          <w:tcPr>
            <w:tcW w:w="1660" w:type="dxa"/>
          </w:tcPr>
          <w:p w14:paraId="32AA42C0" w14:textId="77777777" w:rsidR="00BB482A" w:rsidRPr="00C31E24" w:rsidRDefault="00BB482A" w:rsidP="00D74F31">
            <w:pPr>
              <w:pStyle w:val="TAH"/>
              <w:keepNext w:val="0"/>
              <w:keepLines w:val="0"/>
              <w:widowControl w:val="0"/>
              <w:rPr>
                <w:color w:val="000000"/>
              </w:rPr>
            </w:pPr>
            <w:r w:rsidRPr="00C31E24">
              <w:rPr>
                <w:color w:val="000000"/>
              </w:rPr>
              <w:t>Condition</w:t>
            </w:r>
          </w:p>
        </w:tc>
      </w:tr>
      <w:tr w:rsidR="00BB482A" w:rsidRPr="00C31E24" w14:paraId="63263989" w14:textId="77777777" w:rsidTr="00D74F31">
        <w:trPr>
          <w:tblHeader/>
        </w:trPr>
        <w:tc>
          <w:tcPr>
            <w:tcW w:w="2835" w:type="dxa"/>
            <w:tcBorders>
              <w:top w:val="single" w:sz="4" w:space="0" w:color="auto"/>
              <w:left w:val="single" w:sz="4" w:space="0" w:color="auto"/>
              <w:bottom w:val="single" w:sz="4" w:space="0" w:color="auto"/>
              <w:right w:val="single" w:sz="4" w:space="0" w:color="auto"/>
            </w:tcBorders>
          </w:tcPr>
          <w:p w14:paraId="5F60C63C" w14:textId="77777777" w:rsidR="00BB482A" w:rsidRPr="00C31E24" w:rsidRDefault="00BB482A" w:rsidP="00D74F31">
            <w:pPr>
              <w:pStyle w:val="TAH"/>
              <w:jc w:val="left"/>
              <w:rPr>
                <w:bCs/>
              </w:rPr>
            </w:pPr>
            <w:r w:rsidRPr="00C31E24">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EA1C257" w14:textId="77777777" w:rsidR="00BB482A" w:rsidRPr="00C31E24" w:rsidRDefault="00BB482A" w:rsidP="00D74F31">
            <w:pPr>
              <w:pStyle w:val="TAH"/>
              <w:jc w:val="left"/>
              <w:rPr>
                <w:bCs/>
              </w:rPr>
            </w:pPr>
          </w:p>
        </w:tc>
        <w:tc>
          <w:tcPr>
            <w:tcW w:w="2126" w:type="dxa"/>
            <w:tcBorders>
              <w:top w:val="single" w:sz="4" w:space="0" w:color="auto"/>
              <w:left w:val="single" w:sz="4" w:space="0" w:color="auto"/>
              <w:bottom w:val="single" w:sz="4" w:space="0" w:color="auto"/>
              <w:right w:val="single" w:sz="4" w:space="0" w:color="auto"/>
            </w:tcBorders>
          </w:tcPr>
          <w:p w14:paraId="3EA95594" w14:textId="77777777" w:rsidR="00BB482A" w:rsidRPr="00C31E24" w:rsidRDefault="00BB482A" w:rsidP="00D74F31">
            <w:pPr>
              <w:pStyle w:val="TAH"/>
              <w:jc w:val="left"/>
              <w:rPr>
                <w:bCs/>
              </w:rPr>
            </w:pPr>
          </w:p>
        </w:tc>
        <w:tc>
          <w:tcPr>
            <w:tcW w:w="1418" w:type="dxa"/>
            <w:tcBorders>
              <w:top w:val="single" w:sz="4" w:space="0" w:color="auto"/>
              <w:left w:val="single" w:sz="4" w:space="0" w:color="auto"/>
              <w:bottom w:val="single" w:sz="4" w:space="0" w:color="auto"/>
              <w:right w:val="single" w:sz="4" w:space="0" w:color="auto"/>
            </w:tcBorders>
          </w:tcPr>
          <w:p w14:paraId="0144DDAB" w14:textId="77777777" w:rsidR="00BB482A" w:rsidRPr="00C31E24" w:rsidRDefault="00BB482A" w:rsidP="00D74F31">
            <w:pPr>
              <w:pStyle w:val="TAH"/>
              <w:jc w:val="left"/>
              <w:rPr>
                <w:bCs/>
              </w:rPr>
            </w:pPr>
          </w:p>
        </w:tc>
        <w:tc>
          <w:tcPr>
            <w:tcW w:w="1660" w:type="dxa"/>
            <w:tcBorders>
              <w:top w:val="single" w:sz="4" w:space="0" w:color="auto"/>
              <w:left w:val="single" w:sz="4" w:space="0" w:color="auto"/>
              <w:bottom w:val="single" w:sz="4" w:space="0" w:color="auto"/>
              <w:right w:val="single" w:sz="4" w:space="0" w:color="auto"/>
            </w:tcBorders>
          </w:tcPr>
          <w:p w14:paraId="49F8A6DD" w14:textId="77777777" w:rsidR="00BB482A" w:rsidRPr="00C31E24" w:rsidRDefault="00BB482A" w:rsidP="00D74F31">
            <w:pPr>
              <w:pStyle w:val="TAH"/>
              <w:jc w:val="left"/>
              <w:rPr>
                <w:bCs/>
              </w:rPr>
            </w:pPr>
          </w:p>
        </w:tc>
      </w:tr>
      <w:tr w:rsidR="00BB482A" w:rsidRPr="00C31E24" w14:paraId="61A9C42E" w14:textId="77777777" w:rsidTr="00D74F31">
        <w:trPr>
          <w:tblHeader/>
        </w:trPr>
        <w:tc>
          <w:tcPr>
            <w:tcW w:w="2835" w:type="dxa"/>
            <w:tcBorders>
              <w:top w:val="single" w:sz="4" w:space="0" w:color="auto"/>
              <w:left w:val="single" w:sz="4" w:space="0" w:color="auto"/>
              <w:bottom w:val="single" w:sz="4" w:space="0" w:color="auto"/>
              <w:right w:val="single" w:sz="4" w:space="0" w:color="auto"/>
            </w:tcBorders>
          </w:tcPr>
          <w:p w14:paraId="4C7A2C7D" w14:textId="77777777" w:rsidR="00BB482A" w:rsidRPr="00C31E24" w:rsidRDefault="00BB482A" w:rsidP="00D74F31">
            <w:pPr>
              <w:pStyle w:val="TAH"/>
              <w:jc w:val="left"/>
              <w:rPr>
                <w:b w:val="0"/>
              </w:rPr>
            </w:pPr>
            <w:r w:rsidRPr="00C31E24">
              <w:rPr>
                <w:b w:val="0"/>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098A96" w14:textId="77777777" w:rsidR="00BB482A" w:rsidRPr="00C31E24" w:rsidRDefault="00BB482A" w:rsidP="00D74F31">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3716416F" w14:textId="77777777" w:rsidR="00BB482A" w:rsidRPr="00C31E24" w:rsidRDefault="00BB482A" w:rsidP="00D74F31">
            <w:pPr>
              <w:pStyle w:val="TAH"/>
              <w:jc w:val="left"/>
              <w:rPr>
                <w:b w:val="0"/>
              </w:rPr>
            </w:pPr>
            <w:r w:rsidRPr="00C31E24">
              <w:rPr>
                <w:b w:val="0"/>
              </w:rPr>
              <w:t>MCVideo Info</w:t>
            </w:r>
          </w:p>
        </w:tc>
        <w:tc>
          <w:tcPr>
            <w:tcW w:w="1418" w:type="dxa"/>
            <w:tcBorders>
              <w:top w:val="single" w:sz="4" w:space="0" w:color="auto"/>
              <w:left w:val="single" w:sz="4" w:space="0" w:color="auto"/>
              <w:bottom w:val="single" w:sz="4" w:space="0" w:color="auto"/>
              <w:right w:val="single" w:sz="4" w:space="0" w:color="auto"/>
            </w:tcBorders>
          </w:tcPr>
          <w:p w14:paraId="6BD907DA" w14:textId="77777777" w:rsidR="00BB482A" w:rsidRPr="00C31E24" w:rsidRDefault="00BB482A" w:rsidP="00D74F31">
            <w:pPr>
              <w:pStyle w:val="TAH"/>
              <w:jc w:val="left"/>
              <w:rPr>
                <w:b w:val="0"/>
              </w:rPr>
            </w:pPr>
          </w:p>
        </w:tc>
        <w:tc>
          <w:tcPr>
            <w:tcW w:w="1660" w:type="dxa"/>
            <w:tcBorders>
              <w:top w:val="single" w:sz="4" w:space="0" w:color="auto"/>
              <w:left w:val="single" w:sz="4" w:space="0" w:color="auto"/>
              <w:bottom w:val="single" w:sz="4" w:space="0" w:color="auto"/>
              <w:right w:val="single" w:sz="4" w:space="0" w:color="auto"/>
            </w:tcBorders>
          </w:tcPr>
          <w:p w14:paraId="000F2FCF" w14:textId="77777777" w:rsidR="00BB482A" w:rsidRPr="00C31E24" w:rsidRDefault="00BB482A" w:rsidP="00D74F31">
            <w:pPr>
              <w:pStyle w:val="TAH"/>
              <w:jc w:val="left"/>
              <w:rPr>
                <w:b w:val="0"/>
              </w:rPr>
            </w:pPr>
          </w:p>
        </w:tc>
      </w:tr>
      <w:tr w:rsidR="00BB482A" w:rsidRPr="00C31E24" w14:paraId="7A0389DA" w14:textId="77777777" w:rsidTr="00D74F31">
        <w:trPr>
          <w:tblHeader/>
        </w:trPr>
        <w:tc>
          <w:tcPr>
            <w:tcW w:w="2835" w:type="dxa"/>
            <w:tcBorders>
              <w:top w:val="single" w:sz="4" w:space="0" w:color="auto"/>
              <w:left w:val="single" w:sz="4" w:space="0" w:color="auto"/>
              <w:bottom w:val="single" w:sz="4" w:space="0" w:color="auto"/>
              <w:right w:val="single" w:sz="4" w:space="0" w:color="auto"/>
            </w:tcBorders>
          </w:tcPr>
          <w:p w14:paraId="48D80A74" w14:textId="77777777" w:rsidR="00BB482A" w:rsidRPr="00C31E24" w:rsidRDefault="00BB482A" w:rsidP="00D74F31">
            <w:pPr>
              <w:pStyle w:val="TAH"/>
              <w:jc w:val="left"/>
              <w:rPr>
                <w:b w:val="0"/>
              </w:rPr>
            </w:pPr>
            <w:r w:rsidRPr="00C31E24">
              <w:rPr>
                <w:b w:val="0"/>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2315E147" w14:textId="77777777" w:rsidR="00BB482A" w:rsidRPr="00C31E24" w:rsidRDefault="00BB482A" w:rsidP="00D74F31">
            <w:pPr>
              <w:pStyle w:val="TAH"/>
              <w:jc w:val="left"/>
              <w:rPr>
                <w:b w:val="0"/>
              </w:rPr>
            </w:pPr>
          </w:p>
        </w:tc>
        <w:tc>
          <w:tcPr>
            <w:tcW w:w="2126" w:type="dxa"/>
            <w:tcBorders>
              <w:top w:val="single" w:sz="4" w:space="0" w:color="auto"/>
              <w:left w:val="single" w:sz="4" w:space="0" w:color="auto"/>
              <w:bottom w:val="single" w:sz="4" w:space="0" w:color="auto"/>
              <w:right w:val="single" w:sz="4" w:space="0" w:color="auto"/>
            </w:tcBorders>
          </w:tcPr>
          <w:p w14:paraId="1970322B" w14:textId="77777777" w:rsidR="00BB482A" w:rsidRPr="00C31E24" w:rsidRDefault="00BB482A" w:rsidP="00D74F31">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00415924" w14:textId="77777777" w:rsidR="00BB482A" w:rsidRPr="00C31E24" w:rsidRDefault="00BB482A" w:rsidP="00D74F31">
            <w:pPr>
              <w:pStyle w:val="TAH"/>
              <w:jc w:val="left"/>
              <w:rPr>
                <w:b w:val="0"/>
              </w:rPr>
            </w:pPr>
          </w:p>
        </w:tc>
        <w:tc>
          <w:tcPr>
            <w:tcW w:w="1660" w:type="dxa"/>
            <w:tcBorders>
              <w:top w:val="single" w:sz="4" w:space="0" w:color="auto"/>
              <w:left w:val="single" w:sz="4" w:space="0" w:color="auto"/>
              <w:bottom w:val="single" w:sz="4" w:space="0" w:color="auto"/>
              <w:right w:val="single" w:sz="4" w:space="0" w:color="auto"/>
            </w:tcBorders>
          </w:tcPr>
          <w:p w14:paraId="6605726C" w14:textId="77777777" w:rsidR="00BB482A" w:rsidRPr="00C31E24" w:rsidRDefault="00BB482A" w:rsidP="00D74F31">
            <w:pPr>
              <w:pStyle w:val="TAH"/>
              <w:jc w:val="left"/>
              <w:rPr>
                <w:b w:val="0"/>
              </w:rPr>
            </w:pPr>
          </w:p>
        </w:tc>
      </w:tr>
      <w:tr w:rsidR="00BB482A" w:rsidRPr="00C31E24" w14:paraId="566C1108" w14:textId="77777777" w:rsidTr="00D74F31">
        <w:trPr>
          <w:tblHeader/>
        </w:trPr>
        <w:tc>
          <w:tcPr>
            <w:tcW w:w="2835" w:type="dxa"/>
            <w:tcBorders>
              <w:top w:val="single" w:sz="4" w:space="0" w:color="auto"/>
              <w:left w:val="single" w:sz="4" w:space="0" w:color="auto"/>
              <w:bottom w:val="single" w:sz="4" w:space="0" w:color="auto"/>
              <w:right w:val="single" w:sz="4" w:space="0" w:color="auto"/>
            </w:tcBorders>
          </w:tcPr>
          <w:p w14:paraId="74CC58A4" w14:textId="77777777" w:rsidR="00BB482A" w:rsidRPr="00C31E24" w:rsidRDefault="00BB482A" w:rsidP="00D74F31">
            <w:pPr>
              <w:pStyle w:val="TAH"/>
              <w:jc w:val="left"/>
              <w:rPr>
                <w:b w:val="0"/>
              </w:rPr>
            </w:pPr>
            <w:r w:rsidRPr="00C31E24">
              <w:rPr>
                <w:b w:val="0"/>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5E7193DF" w14:textId="77777777" w:rsidR="00BB482A" w:rsidRPr="00C31E24" w:rsidRDefault="00BB482A" w:rsidP="00D74F31">
            <w:pPr>
              <w:pStyle w:val="TAH"/>
              <w:jc w:val="left"/>
              <w:rPr>
                <w:b w:val="0"/>
              </w:rPr>
            </w:pPr>
            <w:r w:rsidRPr="00C31E24">
              <w:rPr>
                <w:b w:val="0"/>
              </w:rPr>
              <w:t>MCVideo-Info as described in Table 6.1.1.13.3.3-2</w:t>
            </w:r>
          </w:p>
        </w:tc>
        <w:tc>
          <w:tcPr>
            <w:tcW w:w="2126" w:type="dxa"/>
            <w:tcBorders>
              <w:top w:val="single" w:sz="4" w:space="0" w:color="auto"/>
              <w:left w:val="single" w:sz="4" w:space="0" w:color="auto"/>
              <w:bottom w:val="single" w:sz="4" w:space="0" w:color="auto"/>
              <w:right w:val="single" w:sz="4" w:space="0" w:color="auto"/>
            </w:tcBorders>
          </w:tcPr>
          <w:p w14:paraId="4642BB70" w14:textId="77777777" w:rsidR="00BB482A" w:rsidRPr="00C31E24" w:rsidRDefault="00BB482A" w:rsidP="00D74F31">
            <w:pPr>
              <w:pStyle w:val="TAH"/>
              <w:jc w:val="left"/>
              <w:rPr>
                <w:b w:val="0"/>
              </w:rPr>
            </w:pPr>
          </w:p>
        </w:tc>
        <w:tc>
          <w:tcPr>
            <w:tcW w:w="1418" w:type="dxa"/>
            <w:tcBorders>
              <w:top w:val="single" w:sz="4" w:space="0" w:color="auto"/>
              <w:left w:val="single" w:sz="4" w:space="0" w:color="auto"/>
              <w:bottom w:val="single" w:sz="4" w:space="0" w:color="auto"/>
              <w:right w:val="single" w:sz="4" w:space="0" w:color="auto"/>
            </w:tcBorders>
          </w:tcPr>
          <w:p w14:paraId="091D80F9" w14:textId="77777777" w:rsidR="00BB482A" w:rsidRPr="00C31E24" w:rsidRDefault="00BB482A" w:rsidP="00D74F31">
            <w:pPr>
              <w:pStyle w:val="TAH"/>
              <w:jc w:val="left"/>
              <w:rPr>
                <w:b w:val="0"/>
              </w:rPr>
            </w:pPr>
          </w:p>
        </w:tc>
        <w:tc>
          <w:tcPr>
            <w:tcW w:w="1660" w:type="dxa"/>
            <w:tcBorders>
              <w:top w:val="single" w:sz="4" w:space="0" w:color="auto"/>
              <w:left w:val="single" w:sz="4" w:space="0" w:color="auto"/>
              <w:bottom w:val="single" w:sz="4" w:space="0" w:color="auto"/>
              <w:right w:val="single" w:sz="4" w:space="0" w:color="auto"/>
            </w:tcBorders>
          </w:tcPr>
          <w:p w14:paraId="4BE9764C" w14:textId="77777777" w:rsidR="00BB482A" w:rsidRPr="00C31E24" w:rsidRDefault="00BB482A" w:rsidP="00D74F31">
            <w:pPr>
              <w:pStyle w:val="TAH"/>
              <w:jc w:val="left"/>
              <w:rPr>
                <w:b w:val="0"/>
              </w:rPr>
            </w:pPr>
          </w:p>
        </w:tc>
      </w:tr>
    </w:tbl>
    <w:p w14:paraId="0AD64E6E" w14:textId="77777777" w:rsidR="00BB482A" w:rsidRPr="00C31E24" w:rsidRDefault="00BB482A" w:rsidP="00BB482A"/>
    <w:p w14:paraId="5A8B825D" w14:textId="77777777" w:rsidR="00BB482A" w:rsidRPr="00C31E24" w:rsidRDefault="00BB482A" w:rsidP="00BB482A">
      <w:pPr>
        <w:pStyle w:val="TH"/>
      </w:pPr>
      <w:r w:rsidRPr="00C31E24">
        <w:rPr>
          <w:color w:val="000000"/>
        </w:rPr>
        <w:t>Table 6.1.1.13.3.3-2: MCVideo-INFO in SIP INVITE (Table 6.1.1.13.3.3-1)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BB482A" w:rsidRPr="00C31E24" w14:paraId="042D0C4C" w14:textId="77777777" w:rsidTr="00D74F31">
        <w:trPr>
          <w:tblHeader/>
        </w:trPr>
        <w:tc>
          <w:tcPr>
            <w:tcW w:w="10165" w:type="dxa"/>
            <w:tcBorders>
              <w:top w:val="single" w:sz="4" w:space="0" w:color="auto"/>
              <w:left w:val="single" w:sz="4" w:space="0" w:color="auto"/>
              <w:bottom w:val="single" w:sz="4" w:space="0" w:color="auto"/>
              <w:right w:val="single" w:sz="4" w:space="0" w:color="auto"/>
            </w:tcBorders>
            <w:vAlign w:val="center"/>
          </w:tcPr>
          <w:p w14:paraId="351510AA" w14:textId="77777777" w:rsidR="00BB482A" w:rsidRPr="00C31E24" w:rsidRDefault="00BB482A" w:rsidP="00D74F31">
            <w:pPr>
              <w:pStyle w:val="TAL"/>
              <w:keepNext w:val="0"/>
              <w:keepLines w:val="0"/>
              <w:widowControl w:val="0"/>
              <w:rPr>
                <w:color w:val="000000"/>
              </w:rPr>
            </w:pPr>
            <w:r w:rsidRPr="00C31E24">
              <w:t xml:space="preserve">Derivation Path: TS 56.379-1 [2], Table 5.5.3.2.2-2, </w:t>
            </w:r>
            <w:r w:rsidRPr="00C31E24">
              <w:rPr>
                <w:color w:val="000000"/>
              </w:rPr>
              <w:t>condition GROUP CALL</w:t>
            </w:r>
          </w:p>
        </w:tc>
      </w:tr>
    </w:tbl>
    <w:p w14:paraId="4F3D7E79" w14:textId="77777777" w:rsidR="00BB482A" w:rsidRPr="00C31E24" w:rsidRDefault="00BB482A" w:rsidP="00BB482A">
      <w:pPr>
        <w:rPr>
          <w:color w:val="000000"/>
        </w:rPr>
      </w:pPr>
    </w:p>
    <w:p w14:paraId="0529D103" w14:textId="77777777" w:rsidR="00BB482A" w:rsidRPr="00C31E24" w:rsidRDefault="00BB482A" w:rsidP="00BB482A">
      <w:pPr>
        <w:pStyle w:val="TH"/>
      </w:pPr>
      <w:r w:rsidRPr="00C31E24">
        <w:t>Table 6.1.1.13.3.3-3: SIP 200 (OK) (Step 3, Table 6.1.1.13.3.2-1)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9"/>
        <w:gridCol w:w="2075"/>
        <w:gridCol w:w="2075"/>
        <w:gridCol w:w="1302"/>
        <w:gridCol w:w="1613"/>
      </w:tblGrid>
      <w:tr w:rsidR="00BB482A" w:rsidRPr="00C31E24" w14:paraId="3CBB49DA" w14:textId="77777777" w:rsidTr="00D74F31">
        <w:trPr>
          <w:tblHeader/>
        </w:trPr>
        <w:tc>
          <w:tcPr>
            <w:tcW w:w="10147" w:type="dxa"/>
            <w:gridSpan w:val="5"/>
            <w:shd w:val="clear" w:color="auto" w:fill="auto"/>
          </w:tcPr>
          <w:p w14:paraId="30440688" w14:textId="77777777" w:rsidR="00BB482A" w:rsidRPr="00C31E24" w:rsidRDefault="00BB482A" w:rsidP="00D74F31">
            <w:pPr>
              <w:pStyle w:val="TAL"/>
              <w:keepNext w:val="0"/>
              <w:keepLines w:val="0"/>
              <w:widowControl w:val="0"/>
              <w:rPr>
                <w:color w:val="000000"/>
              </w:rPr>
            </w:pPr>
            <w:r w:rsidRPr="00C31E24">
              <w:rPr>
                <w:color w:val="000000"/>
              </w:rPr>
              <w:t xml:space="preserve">Derivation Path: TS 36.579-1 [2], Table 5.5.2.17.1.1-1, conditions </w:t>
            </w:r>
            <w:r w:rsidRPr="00C31E24">
              <w:t>INVITE-RSP</w:t>
            </w:r>
            <w:r w:rsidRPr="00C31E24">
              <w:rPr>
                <w:color w:val="000000"/>
              </w:rPr>
              <w:t>, MCVIDEO</w:t>
            </w:r>
          </w:p>
        </w:tc>
      </w:tr>
      <w:tr w:rsidR="00BB482A" w:rsidRPr="00C31E24" w14:paraId="55009F29" w14:textId="77777777" w:rsidTr="00D74F31">
        <w:trPr>
          <w:tblHeader/>
        </w:trPr>
        <w:tc>
          <w:tcPr>
            <w:tcW w:w="2709" w:type="dxa"/>
          </w:tcPr>
          <w:p w14:paraId="780CFDBE" w14:textId="77777777" w:rsidR="00BB482A" w:rsidRPr="00C31E24" w:rsidRDefault="00BB482A" w:rsidP="00D74F31">
            <w:pPr>
              <w:pStyle w:val="TAH"/>
              <w:keepNext w:val="0"/>
              <w:keepLines w:val="0"/>
              <w:widowControl w:val="0"/>
              <w:rPr>
                <w:color w:val="000000"/>
              </w:rPr>
            </w:pPr>
            <w:r w:rsidRPr="00C31E24">
              <w:rPr>
                <w:color w:val="000000"/>
              </w:rPr>
              <w:t>Information Element</w:t>
            </w:r>
          </w:p>
        </w:tc>
        <w:tc>
          <w:tcPr>
            <w:tcW w:w="2187" w:type="dxa"/>
          </w:tcPr>
          <w:p w14:paraId="256F6227" w14:textId="77777777" w:rsidR="00BB482A" w:rsidRPr="00C31E24" w:rsidRDefault="00BB482A" w:rsidP="00D74F31">
            <w:pPr>
              <w:pStyle w:val="TAH"/>
              <w:keepNext w:val="0"/>
              <w:keepLines w:val="0"/>
              <w:widowControl w:val="0"/>
              <w:rPr>
                <w:color w:val="000000"/>
              </w:rPr>
            </w:pPr>
            <w:r w:rsidRPr="00C31E24">
              <w:rPr>
                <w:color w:val="000000"/>
              </w:rPr>
              <w:t>Value/remark</w:t>
            </w:r>
          </w:p>
        </w:tc>
        <w:tc>
          <w:tcPr>
            <w:tcW w:w="2187" w:type="dxa"/>
            <w:tcBorders>
              <w:bottom w:val="single" w:sz="4" w:space="0" w:color="auto"/>
            </w:tcBorders>
            <w:shd w:val="clear" w:color="auto" w:fill="auto"/>
          </w:tcPr>
          <w:p w14:paraId="3D153D06" w14:textId="77777777" w:rsidR="00BB482A" w:rsidRPr="00C31E24" w:rsidRDefault="00BB482A" w:rsidP="00D74F31">
            <w:pPr>
              <w:pStyle w:val="TAH"/>
              <w:keepNext w:val="0"/>
              <w:keepLines w:val="0"/>
              <w:widowControl w:val="0"/>
              <w:rPr>
                <w:color w:val="000000"/>
              </w:rPr>
            </w:pPr>
            <w:r w:rsidRPr="00C31E24">
              <w:rPr>
                <w:color w:val="000000"/>
              </w:rPr>
              <w:t>Comment</w:t>
            </w:r>
          </w:p>
        </w:tc>
        <w:tc>
          <w:tcPr>
            <w:tcW w:w="1367" w:type="dxa"/>
          </w:tcPr>
          <w:p w14:paraId="72D2D443" w14:textId="77777777" w:rsidR="00BB482A" w:rsidRPr="00C31E24" w:rsidRDefault="00BB482A" w:rsidP="00D74F31">
            <w:pPr>
              <w:pStyle w:val="TAH"/>
              <w:keepNext w:val="0"/>
              <w:keepLines w:val="0"/>
              <w:widowControl w:val="0"/>
              <w:rPr>
                <w:color w:val="000000"/>
              </w:rPr>
            </w:pPr>
            <w:r w:rsidRPr="00C31E24">
              <w:rPr>
                <w:color w:val="000000"/>
              </w:rPr>
              <w:t>Reference</w:t>
            </w:r>
          </w:p>
        </w:tc>
        <w:tc>
          <w:tcPr>
            <w:tcW w:w="1697" w:type="dxa"/>
          </w:tcPr>
          <w:p w14:paraId="1D25FA50" w14:textId="77777777" w:rsidR="00BB482A" w:rsidRPr="00C31E24" w:rsidRDefault="00BB482A" w:rsidP="00D74F31">
            <w:pPr>
              <w:pStyle w:val="TAH"/>
              <w:keepNext w:val="0"/>
              <w:keepLines w:val="0"/>
              <w:widowControl w:val="0"/>
              <w:rPr>
                <w:color w:val="000000"/>
              </w:rPr>
            </w:pPr>
            <w:r w:rsidRPr="00C31E24">
              <w:rPr>
                <w:color w:val="000000"/>
              </w:rPr>
              <w:t>Condition</w:t>
            </w:r>
          </w:p>
        </w:tc>
      </w:tr>
      <w:tr w:rsidR="00BB482A" w:rsidRPr="00C31E24" w14:paraId="5598A2B9" w14:textId="77777777" w:rsidTr="00D74F31">
        <w:tc>
          <w:tcPr>
            <w:tcW w:w="2709" w:type="dxa"/>
            <w:vAlign w:val="center"/>
          </w:tcPr>
          <w:p w14:paraId="13E6C868" w14:textId="77777777" w:rsidR="00BB482A" w:rsidRPr="00C31E24" w:rsidRDefault="00BB482A" w:rsidP="00D74F31">
            <w:pPr>
              <w:pStyle w:val="TAL"/>
              <w:keepNext w:val="0"/>
              <w:keepLines w:val="0"/>
              <w:widowControl w:val="0"/>
              <w:rPr>
                <w:rFonts w:cs="Arial"/>
                <w:b/>
                <w:color w:val="000000"/>
                <w:szCs w:val="18"/>
              </w:rPr>
            </w:pPr>
            <w:r w:rsidRPr="00C31E24">
              <w:rPr>
                <w:rFonts w:cs="Arial"/>
                <w:b/>
                <w:color w:val="000000"/>
                <w:szCs w:val="18"/>
              </w:rPr>
              <w:t>Message-body</w:t>
            </w:r>
          </w:p>
        </w:tc>
        <w:tc>
          <w:tcPr>
            <w:tcW w:w="2187" w:type="dxa"/>
          </w:tcPr>
          <w:p w14:paraId="17A2EF76" w14:textId="77777777" w:rsidR="00BB482A" w:rsidRPr="00C31E24" w:rsidRDefault="00BB482A" w:rsidP="00D74F31">
            <w:pPr>
              <w:pStyle w:val="TAL"/>
              <w:keepNext w:val="0"/>
              <w:keepLines w:val="0"/>
              <w:widowControl w:val="0"/>
              <w:rPr>
                <w:color w:val="000000"/>
              </w:rPr>
            </w:pPr>
          </w:p>
        </w:tc>
        <w:tc>
          <w:tcPr>
            <w:tcW w:w="2187" w:type="dxa"/>
            <w:tcBorders>
              <w:top w:val="single" w:sz="4" w:space="0" w:color="auto"/>
              <w:bottom w:val="single" w:sz="4" w:space="0" w:color="auto"/>
            </w:tcBorders>
          </w:tcPr>
          <w:p w14:paraId="60C945C0" w14:textId="77777777" w:rsidR="00BB482A" w:rsidRPr="00C31E24" w:rsidRDefault="00BB482A" w:rsidP="00D74F31">
            <w:pPr>
              <w:pStyle w:val="TAL"/>
              <w:keepNext w:val="0"/>
              <w:keepLines w:val="0"/>
              <w:widowControl w:val="0"/>
              <w:rPr>
                <w:color w:val="000000"/>
              </w:rPr>
            </w:pPr>
          </w:p>
        </w:tc>
        <w:tc>
          <w:tcPr>
            <w:tcW w:w="1367" w:type="dxa"/>
          </w:tcPr>
          <w:p w14:paraId="2485C652" w14:textId="77777777" w:rsidR="00BB482A" w:rsidRPr="00C31E24" w:rsidRDefault="00BB482A" w:rsidP="00D74F31">
            <w:pPr>
              <w:pStyle w:val="TAL"/>
              <w:keepNext w:val="0"/>
              <w:keepLines w:val="0"/>
              <w:widowControl w:val="0"/>
              <w:rPr>
                <w:color w:val="000000"/>
              </w:rPr>
            </w:pPr>
          </w:p>
        </w:tc>
        <w:tc>
          <w:tcPr>
            <w:tcW w:w="1697" w:type="dxa"/>
            <w:vAlign w:val="bottom"/>
          </w:tcPr>
          <w:p w14:paraId="3B15FD06" w14:textId="77777777" w:rsidR="00BB482A" w:rsidRPr="00C31E24" w:rsidRDefault="00BB482A" w:rsidP="00D74F31">
            <w:pPr>
              <w:pStyle w:val="TAL"/>
              <w:keepNext w:val="0"/>
              <w:keepLines w:val="0"/>
              <w:widowControl w:val="0"/>
              <w:rPr>
                <w:color w:val="000000"/>
              </w:rPr>
            </w:pPr>
            <w:r w:rsidRPr="00C31E24">
              <w:rPr>
                <w:color w:val="000000"/>
              </w:rPr>
              <w:t>INVITE-RSP</w:t>
            </w:r>
          </w:p>
        </w:tc>
      </w:tr>
      <w:tr w:rsidR="00BB482A" w:rsidRPr="00C31E24" w14:paraId="79D98CC2" w14:textId="77777777" w:rsidTr="00D74F31">
        <w:tc>
          <w:tcPr>
            <w:tcW w:w="2709" w:type="dxa"/>
            <w:vAlign w:val="center"/>
          </w:tcPr>
          <w:p w14:paraId="5BA7815A" w14:textId="77777777" w:rsidR="00BB482A" w:rsidRPr="00C31E24" w:rsidDel="006C0DA3" w:rsidRDefault="00BB482A" w:rsidP="00D74F31">
            <w:pPr>
              <w:pStyle w:val="TAL"/>
              <w:rPr>
                <w:color w:val="000000"/>
              </w:rPr>
            </w:pPr>
            <w:r w:rsidRPr="00C31E24">
              <w:rPr>
                <w:color w:val="000000"/>
              </w:rPr>
              <w:t xml:space="preserve">  MIME body part</w:t>
            </w:r>
          </w:p>
        </w:tc>
        <w:tc>
          <w:tcPr>
            <w:tcW w:w="2187" w:type="dxa"/>
            <w:vAlign w:val="center"/>
          </w:tcPr>
          <w:p w14:paraId="441A33FC" w14:textId="77777777" w:rsidR="00BB482A" w:rsidRPr="00C31E24" w:rsidRDefault="00BB482A" w:rsidP="00D74F31">
            <w:pPr>
              <w:pStyle w:val="TAL"/>
              <w:rPr>
                <w:color w:val="000000"/>
              </w:rPr>
            </w:pPr>
          </w:p>
        </w:tc>
        <w:tc>
          <w:tcPr>
            <w:tcW w:w="2187" w:type="dxa"/>
            <w:tcBorders>
              <w:top w:val="single" w:sz="4" w:space="0" w:color="auto"/>
              <w:bottom w:val="single" w:sz="4" w:space="0" w:color="auto"/>
            </w:tcBorders>
          </w:tcPr>
          <w:p w14:paraId="3C491FAA" w14:textId="77777777" w:rsidR="00BB482A" w:rsidRPr="00C31E24" w:rsidRDefault="00BB482A" w:rsidP="00D74F31">
            <w:pPr>
              <w:pStyle w:val="TAL"/>
              <w:rPr>
                <w:color w:val="000000"/>
              </w:rPr>
            </w:pPr>
            <w:r w:rsidRPr="00C31E24">
              <w:rPr>
                <w:color w:val="000000"/>
              </w:rPr>
              <w:t>MCVideo-Info</w:t>
            </w:r>
          </w:p>
        </w:tc>
        <w:tc>
          <w:tcPr>
            <w:tcW w:w="1367" w:type="dxa"/>
          </w:tcPr>
          <w:p w14:paraId="5C50A3C8" w14:textId="77777777" w:rsidR="00BB482A" w:rsidRPr="00C31E24" w:rsidRDefault="00BB482A" w:rsidP="00D74F31">
            <w:pPr>
              <w:pStyle w:val="TAL"/>
              <w:rPr>
                <w:color w:val="000000"/>
              </w:rPr>
            </w:pPr>
          </w:p>
        </w:tc>
        <w:tc>
          <w:tcPr>
            <w:tcW w:w="1697" w:type="dxa"/>
            <w:vAlign w:val="bottom"/>
          </w:tcPr>
          <w:p w14:paraId="1CA8267F" w14:textId="77777777" w:rsidR="00BB482A" w:rsidRPr="00C31E24" w:rsidRDefault="00BB482A" w:rsidP="00D74F31">
            <w:pPr>
              <w:pStyle w:val="TAL"/>
              <w:rPr>
                <w:color w:val="000000"/>
              </w:rPr>
            </w:pPr>
          </w:p>
        </w:tc>
      </w:tr>
      <w:tr w:rsidR="00BB482A" w:rsidRPr="00C31E24" w14:paraId="7A6942CA" w14:textId="77777777" w:rsidTr="00D74F31">
        <w:tc>
          <w:tcPr>
            <w:tcW w:w="2709" w:type="dxa"/>
            <w:tcBorders>
              <w:top w:val="single" w:sz="4" w:space="0" w:color="auto"/>
              <w:left w:val="single" w:sz="4" w:space="0" w:color="auto"/>
              <w:bottom w:val="single" w:sz="4" w:space="0" w:color="auto"/>
              <w:right w:val="single" w:sz="4" w:space="0" w:color="auto"/>
            </w:tcBorders>
            <w:vAlign w:val="center"/>
          </w:tcPr>
          <w:p w14:paraId="29F9D847" w14:textId="77777777" w:rsidR="00BB482A" w:rsidRPr="00C31E24" w:rsidRDefault="00BB482A" w:rsidP="00D74F31">
            <w:pPr>
              <w:pStyle w:val="TAL"/>
              <w:keepNext w:val="0"/>
              <w:keepLines w:val="0"/>
              <w:widowControl w:val="0"/>
              <w:rPr>
                <w:color w:val="000000"/>
              </w:rPr>
            </w:pPr>
            <w:r w:rsidRPr="00C31E24">
              <w:rPr>
                <w:color w:val="000000"/>
              </w:rPr>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tcPr>
          <w:p w14:paraId="70EAE18C" w14:textId="77777777" w:rsidR="00BB482A" w:rsidRPr="00C31E24" w:rsidRDefault="00BB482A" w:rsidP="00D74F31">
            <w:pPr>
              <w:pStyle w:val="TAL"/>
              <w:keepNext w:val="0"/>
              <w:keepLines w:val="0"/>
              <w:widowControl w:val="0"/>
              <w:rPr>
                <w:color w:val="000000"/>
              </w:rPr>
            </w:pPr>
            <w:r w:rsidRPr="00C31E24">
              <w:rPr>
                <w:color w:val="000000"/>
              </w:rPr>
              <w:t>MCVideo-Info as described in Table 6.1.1.13.3.3-2</w:t>
            </w:r>
          </w:p>
        </w:tc>
        <w:tc>
          <w:tcPr>
            <w:tcW w:w="2187" w:type="dxa"/>
            <w:tcBorders>
              <w:top w:val="single" w:sz="4" w:space="0" w:color="auto"/>
              <w:left w:val="single" w:sz="4" w:space="0" w:color="auto"/>
              <w:bottom w:val="single" w:sz="4" w:space="0" w:color="auto"/>
              <w:right w:val="single" w:sz="4" w:space="0" w:color="auto"/>
            </w:tcBorders>
          </w:tcPr>
          <w:p w14:paraId="7DDBBC2E" w14:textId="77777777" w:rsidR="00BB482A" w:rsidRPr="00C31E24" w:rsidDel="00D16089" w:rsidRDefault="00BB482A" w:rsidP="00D74F31">
            <w:pPr>
              <w:pStyle w:val="TAL"/>
              <w:keepNext w:val="0"/>
              <w:keepLines w:val="0"/>
              <w:widowControl w:val="0"/>
              <w:rPr>
                <w:color w:val="000000"/>
              </w:rPr>
            </w:pPr>
          </w:p>
        </w:tc>
        <w:tc>
          <w:tcPr>
            <w:tcW w:w="1367" w:type="dxa"/>
            <w:tcBorders>
              <w:top w:val="single" w:sz="4" w:space="0" w:color="auto"/>
              <w:left w:val="single" w:sz="4" w:space="0" w:color="auto"/>
              <w:bottom w:val="single" w:sz="4" w:space="0" w:color="auto"/>
              <w:right w:val="single" w:sz="4" w:space="0" w:color="auto"/>
            </w:tcBorders>
          </w:tcPr>
          <w:p w14:paraId="71CF2885" w14:textId="77777777" w:rsidR="00BB482A" w:rsidRPr="00C31E24" w:rsidRDefault="00BB482A" w:rsidP="00D74F31">
            <w:pPr>
              <w:pStyle w:val="TAL"/>
              <w:keepNext w:val="0"/>
              <w:keepLines w:val="0"/>
              <w:widowControl w:val="0"/>
              <w:rPr>
                <w:color w:val="000000"/>
              </w:rPr>
            </w:pPr>
          </w:p>
        </w:tc>
        <w:tc>
          <w:tcPr>
            <w:tcW w:w="1697" w:type="dxa"/>
            <w:tcBorders>
              <w:top w:val="single" w:sz="4" w:space="0" w:color="auto"/>
              <w:left w:val="single" w:sz="4" w:space="0" w:color="auto"/>
              <w:bottom w:val="single" w:sz="4" w:space="0" w:color="auto"/>
              <w:right w:val="single" w:sz="4" w:space="0" w:color="auto"/>
            </w:tcBorders>
            <w:vAlign w:val="bottom"/>
          </w:tcPr>
          <w:p w14:paraId="3352613D" w14:textId="77777777" w:rsidR="00BB482A" w:rsidRPr="00C31E24" w:rsidRDefault="00BB482A" w:rsidP="00D74F31">
            <w:pPr>
              <w:pStyle w:val="TAL"/>
              <w:keepNext w:val="0"/>
              <w:keepLines w:val="0"/>
              <w:widowControl w:val="0"/>
              <w:rPr>
                <w:color w:val="000000"/>
              </w:rPr>
            </w:pPr>
          </w:p>
        </w:tc>
      </w:tr>
      <w:bookmarkEnd w:id="442"/>
    </w:tbl>
    <w:p w14:paraId="33343339" w14:textId="77777777" w:rsidR="00BB482A" w:rsidRPr="00C31E24" w:rsidRDefault="00BB482A" w:rsidP="00BB482A">
      <w:pPr>
        <w:rPr>
          <w:color w:val="000000"/>
        </w:rPr>
      </w:pPr>
    </w:p>
    <w:p w14:paraId="749DE4A6" w14:textId="77777777" w:rsidR="00BB482A" w:rsidRPr="00C31E24" w:rsidRDefault="00BB482A" w:rsidP="00BB482A">
      <w:pPr>
        <w:pStyle w:val="TH"/>
        <w:rPr>
          <w:color w:val="000000"/>
        </w:rPr>
      </w:pPr>
      <w:r w:rsidRPr="00C31E24">
        <w:rPr>
          <w:color w:val="000000"/>
        </w:rPr>
        <w:t>Table 6.1.1.13.3.3-4: Transmission Control ACK (Step 19, Table 6.1.1.13.3.2-1)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278"/>
        <w:gridCol w:w="2279"/>
        <w:gridCol w:w="2156"/>
        <w:gridCol w:w="1270"/>
        <w:gridCol w:w="1651"/>
      </w:tblGrid>
      <w:tr w:rsidR="00BB482A" w:rsidRPr="00C31E24" w:rsidDel="00127C5D" w14:paraId="54DECC01" w14:textId="77777777" w:rsidTr="00D74F31">
        <w:trPr>
          <w:tblHeader/>
        </w:trPr>
        <w:tc>
          <w:tcPr>
            <w:tcW w:w="10170" w:type="dxa"/>
            <w:gridSpan w:val="5"/>
          </w:tcPr>
          <w:p w14:paraId="6859B76D" w14:textId="77777777" w:rsidR="00BB482A" w:rsidRPr="00C31E24" w:rsidDel="00127C5D" w:rsidRDefault="00BB482A" w:rsidP="00D74F31">
            <w:pPr>
              <w:pStyle w:val="TAL"/>
              <w:keepNext w:val="0"/>
              <w:keepLines w:val="0"/>
              <w:widowControl w:val="0"/>
              <w:rPr>
                <w:color w:val="000000"/>
              </w:rPr>
            </w:pPr>
            <w:r w:rsidRPr="00C31E24">
              <w:rPr>
                <w:color w:val="000000"/>
              </w:rPr>
              <w:t>Derivation Path: TS 36.579-1 [2], Table 5.5.11.3.5-1</w:t>
            </w:r>
          </w:p>
        </w:tc>
      </w:tr>
      <w:tr w:rsidR="00BB482A" w:rsidRPr="00C31E24" w:rsidDel="00127C5D" w14:paraId="4F03AE8E" w14:textId="77777777" w:rsidTr="00D74F31">
        <w:trPr>
          <w:tblHeader/>
        </w:trPr>
        <w:tc>
          <w:tcPr>
            <w:tcW w:w="2407" w:type="dxa"/>
          </w:tcPr>
          <w:p w14:paraId="0245226D" w14:textId="77777777" w:rsidR="00BB482A" w:rsidRPr="00C31E24" w:rsidDel="00127C5D" w:rsidRDefault="00BB482A" w:rsidP="00D74F31">
            <w:pPr>
              <w:pStyle w:val="TAH"/>
            </w:pPr>
            <w:r w:rsidRPr="00C31E24">
              <w:t>Information Element</w:t>
            </w:r>
          </w:p>
        </w:tc>
        <w:tc>
          <w:tcPr>
            <w:tcW w:w="2408" w:type="dxa"/>
          </w:tcPr>
          <w:p w14:paraId="31465DD4" w14:textId="77777777" w:rsidR="00BB482A" w:rsidRPr="00C31E24" w:rsidDel="00127C5D" w:rsidRDefault="00BB482A" w:rsidP="00D74F31">
            <w:pPr>
              <w:pStyle w:val="TAH"/>
            </w:pPr>
            <w:r w:rsidRPr="00C31E24">
              <w:t>Value/remark</w:t>
            </w:r>
          </w:p>
        </w:tc>
        <w:tc>
          <w:tcPr>
            <w:tcW w:w="2278" w:type="dxa"/>
          </w:tcPr>
          <w:p w14:paraId="738A6AA0" w14:textId="77777777" w:rsidR="00BB482A" w:rsidRPr="00C31E24" w:rsidDel="00127C5D" w:rsidRDefault="00BB482A" w:rsidP="00D74F31">
            <w:pPr>
              <w:pStyle w:val="TAH"/>
            </w:pPr>
            <w:r w:rsidRPr="00C31E24">
              <w:t>Comment</w:t>
            </w:r>
          </w:p>
        </w:tc>
        <w:tc>
          <w:tcPr>
            <w:tcW w:w="1336" w:type="dxa"/>
          </w:tcPr>
          <w:p w14:paraId="20298073" w14:textId="77777777" w:rsidR="00BB482A" w:rsidRPr="00C31E24" w:rsidDel="00127C5D" w:rsidRDefault="00BB482A" w:rsidP="00D74F31">
            <w:pPr>
              <w:pStyle w:val="TAH"/>
            </w:pPr>
            <w:r w:rsidRPr="00C31E24">
              <w:t>Reference</w:t>
            </w:r>
          </w:p>
        </w:tc>
        <w:tc>
          <w:tcPr>
            <w:tcW w:w="1741" w:type="dxa"/>
          </w:tcPr>
          <w:p w14:paraId="73318D39" w14:textId="77777777" w:rsidR="00BB482A" w:rsidRPr="00C31E24" w:rsidDel="00127C5D" w:rsidRDefault="00BB482A" w:rsidP="00D74F31">
            <w:pPr>
              <w:pStyle w:val="TAH"/>
            </w:pPr>
            <w:r w:rsidRPr="00C31E24">
              <w:t>Condition</w:t>
            </w:r>
          </w:p>
        </w:tc>
      </w:tr>
      <w:tr w:rsidR="00BB482A" w:rsidRPr="00C31E24" w:rsidDel="00127C5D" w14:paraId="711E13CA" w14:textId="77777777" w:rsidTr="00D74F31">
        <w:trPr>
          <w:tblHeader/>
        </w:trPr>
        <w:tc>
          <w:tcPr>
            <w:tcW w:w="2407" w:type="dxa"/>
          </w:tcPr>
          <w:p w14:paraId="5B4C5853" w14:textId="77777777" w:rsidR="00BB482A" w:rsidRPr="00C31E24" w:rsidRDefault="00BB482A" w:rsidP="00D74F31">
            <w:pPr>
              <w:pStyle w:val="TAL"/>
              <w:keepNext w:val="0"/>
              <w:keepLines w:val="0"/>
              <w:widowControl w:val="0"/>
              <w:rPr>
                <w:rFonts w:eastAsia="MS Mincho"/>
                <w:color w:val="000000"/>
              </w:rPr>
            </w:pPr>
            <w:r w:rsidRPr="00C31E24">
              <w:rPr>
                <w:rFonts w:eastAsia="MS Mincho"/>
                <w:color w:val="000000"/>
              </w:rPr>
              <w:t>Message Type</w:t>
            </w:r>
          </w:p>
        </w:tc>
        <w:tc>
          <w:tcPr>
            <w:tcW w:w="2408" w:type="dxa"/>
          </w:tcPr>
          <w:p w14:paraId="1AE540B8" w14:textId="77777777" w:rsidR="00BB482A" w:rsidRPr="00C31E24" w:rsidRDefault="00BB482A" w:rsidP="00D74F31">
            <w:pPr>
              <w:pStyle w:val="TAL"/>
              <w:keepNext w:val="0"/>
              <w:keepLines w:val="0"/>
              <w:widowControl w:val="0"/>
              <w:rPr>
                <w:rFonts w:eastAsia="MS Mincho"/>
                <w:color w:val="000000"/>
              </w:rPr>
            </w:pPr>
          </w:p>
        </w:tc>
        <w:tc>
          <w:tcPr>
            <w:tcW w:w="2278" w:type="dxa"/>
          </w:tcPr>
          <w:p w14:paraId="67F0A124" w14:textId="77777777" w:rsidR="00BB482A" w:rsidRPr="00C31E24" w:rsidRDefault="00BB482A" w:rsidP="00D74F31">
            <w:pPr>
              <w:pStyle w:val="TAL"/>
              <w:keepNext w:val="0"/>
              <w:keepLines w:val="0"/>
              <w:widowControl w:val="0"/>
              <w:rPr>
                <w:rFonts w:eastAsia="MS PGothic"/>
                <w:color w:val="000000"/>
              </w:rPr>
            </w:pPr>
          </w:p>
        </w:tc>
        <w:tc>
          <w:tcPr>
            <w:tcW w:w="1336" w:type="dxa"/>
          </w:tcPr>
          <w:p w14:paraId="1562DB2A" w14:textId="77777777" w:rsidR="00BB482A" w:rsidRPr="00C31E24" w:rsidRDefault="00BB482A" w:rsidP="00D74F31">
            <w:pPr>
              <w:pStyle w:val="TAL"/>
              <w:keepNext w:val="0"/>
              <w:keepLines w:val="0"/>
              <w:widowControl w:val="0"/>
              <w:rPr>
                <w:rFonts w:eastAsia="MS Mincho"/>
                <w:color w:val="000000"/>
              </w:rPr>
            </w:pPr>
          </w:p>
        </w:tc>
        <w:tc>
          <w:tcPr>
            <w:tcW w:w="1741" w:type="dxa"/>
          </w:tcPr>
          <w:p w14:paraId="0C7EA21E" w14:textId="77777777" w:rsidR="00BB482A" w:rsidRPr="00C31E24" w:rsidRDefault="00BB482A" w:rsidP="00D74F31">
            <w:pPr>
              <w:pStyle w:val="TAL"/>
              <w:keepNext w:val="0"/>
              <w:keepLines w:val="0"/>
              <w:widowControl w:val="0"/>
              <w:rPr>
                <w:rFonts w:eastAsia="MS Mincho"/>
                <w:color w:val="000000"/>
              </w:rPr>
            </w:pPr>
          </w:p>
        </w:tc>
      </w:tr>
      <w:tr w:rsidR="00BB482A" w:rsidRPr="00C31E24" w:rsidDel="00127C5D" w14:paraId="2F5A4427" w14:textId="77777777" w:rsidTr="00D74F31">
        <w:trPr>
          <w:tblHeader/>
        </w:trPr>
        <w:tc>
          <w:tcPr>
            <w:tcW w:w="2407" w:type="dxa"/>
          </w:tcPr>
          <w:p w14:paraId="29EA23BF" w14:textId="77777777" w:rsidR="00BB482A" w:rsidRPr="00C31E24" w:rsidRDefault="00BB482A" w:rsidP="00D74F31">
            <w:pPr>
              <w:pStyle w:val="TAL"/>
              <w:keepNext w:val="0"/>
              <w:keepLines w:val="0"/>
              <w:widowControl w:val="0"/>
              <w:rPr>
                <w:rFonts w:eastAsia="MS Mincho"/>
                <w:color w:val="000000"/>
              </w:rPr>
            </w:pPr>
            <w:r w:rsidRPr="00C31E24">
              <w:rPr>
                <w:rFonts w:eastAsia="MS Mincho"/>
                <w:color w:val="000000"/>
              </w:rPr>
              <w:t xml:space="preserve">  Message Type</w:t>
            </w:r>
          </w:p>
        </w:tc>
        <w:tc>
          <w:tcPr>
            <w:tcW w:w="2408" w:type="dxa"/>
          </w:tcPr>
          <w:p w14:paraId="166A1781" w14:textId="77777777" w:rsidR="00BB482A" w:rsidRPr="00C31E24" w:rsidRDefault="00BB482A" w:rsidP="00D74F31">
            <w:pPr>
              <w:pStyle w:val="TAL"/>
              <w:keepNext w:val="0"/>
              <w:keepLines w:val="0"/>
              <w:widowControl w:val="0"/>
              <w:rPr>
                <w:rFonts w:eastAsia="MS Mincho"/>
                <w:color w:val="000000"/>
              </w:rPr>
            </w:pPr>
            <w:r w:rsidRPr="00C31E24">
              <w:rPr>
                <w:rFonts w:eastAsia="MS Mincho"/>
                <w:color w:val="000000"/>
              </w:rPr>
              <w:t>"10000"</w:t>
            </w:r>
          </w:p>
        </w:tc>
        <w:tc>
          <w:tcPr>
            <w:tcW w:w="2278" w:type="dxa"/>
          </w:tcPr>
          <w:p w14:paraId="7F145D6B" w14:textId="77777777" w:rsidR="00BB482A" w:rsidRPr="00C31E24" w:rsidRDefault="00BB482A" w:rsidP="00D74F31">
            <w:pPr>
              <w:pStyle w:val="TAL"/>
              <w:keepNext w:val="0"/>
              <w:keepLines w:val="0"/>
              <w:widowControl w:val="0"/>
              <w:rPr>
                <w:rFonts w:eastAsia="MS PGothic"/>
                <w:color w:val="000000"/>
              </w:rPr>
            </w:pPr>
            <w:r w:rsidRPr="00C31E24">
              <w:rPr>
                <w:rFonts w:eastAsia="MS PGothic"/>
                <w:color w:val="000000"/>
              </w:rPr>
              <w:t>Transmission Control Ack message for Transmission Granted message which requested acknowledgment.</w:t>
            </w:r>
          </w:p>
        </w:tc>
        <w:tc>
          <w:tcPr>
            <w:tcW w:w="1336" w:type="dxa"/>
          </w:tcPr>
          <w:p w14:paraId="4B50BC7E" w14:textId="77777777" w:rsidR="00BB482A" w:rsidRPr="00C31E24" w:rsidRDefault="00BB482A" w:rsidP="00D74F31">
            <w:pPr>
              <w:pStyle w:val="TAL"/>
              <w:keepNext w:val="0"/>
              <w:keepLines w:val="0"/>
              <w:widowControl w:val="0"/>
              <w:rPr>
                <w:rFonts w:eastAsia="MS Mincho"/>
                <w:color w:val="000000"/>
              </w:rPr>
            </w:pPr>
          </w:p>
        </w:tc>
        <w:tc>
          <w:tcPr>
            <w:tcW w:w="1741" w:type="dxa"/>
          </w:tcPr>
          <w:p w14:paraId="735C19E4" w14:textId="77777777" w:rsidR="00BB482A" w:rsidRPr="00C31E24" w:rsidRDefault="00BB482A" w:rsidP="00D74F31">
            <w:pPr>
              <w:pStyle w:val="TAL"/>
              <w:keepNext w:val="0"/>
              <w:keepLines w:val="0"/>
              <w:widowControl w:val="0"/>
              <w:rPr>
                <w:rFonts w:eastAsia="MS Mincho"/>
                <w:color w:val="000000"/>
              </w:rPr>
            </w:pPr>
          </w:p>
        </w:tc>
      </w:tr>
    </w:tbl>
    <w:p w14:paraId="34F55D9E" w14:textId="77777777" w:rsidR="00BB482A" w:rsidRPr="00C31E24" w:rsidRDefault="00BB482A" w:rsidP="00BB482A"/>
    <w:p w14:paraId="44153AE2" w14:textId="77777777" w:rsidR="00BB482A" w:rsidRPr="00C31E24" w:rsidRDefault="00BB482A" w:rsidP="00BB482A">
      <w:pPr>
        <w:pStyle w:val="TH"/>
      </w:pPr>
      <w:r w:rsidRPr="00C31E24">
        <w:rPr>
          <w:color w:val="000000"/>
        </w:rPr>
        <w:t>Table 6.1.1.13.3.3-5: Receive Media Response (Steps 17, Table 6.1.1.13.3.2-1)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2"/>
        <w:gridCol w:w="2014"/>
        <w:gridCol w:w="2014"/>
        <w:gridCol w:w="1348"/>
        <w:gridCol w:w="1576"/>
      </w:tblGrid>
      <w:tr w:rsidR="00BB482A" w:rsidRPr="00C31E24" w14:paraId="50ECB2EE" w14:textId="77777777" w:rsidTr="00D74F31">
        <w:trPr>
          <w:tblHeader/>
        </w:trPr>
        <w:tc>
          <w:tcPr>
            <w:tcW w:w="9634" w:type="dxa"/>
            <w:gridSpan w:val="5"/>
          </w:tcPr>
          <w:p w14:paraId="7D80CAB0" w14:textId="77777777" w:rsidR="00BB482A" w:rsidRPr="00C31E24" w:rsidRDefault="00BB482A" w:rsidP="00D74F31">
            <w:pPr>
              <w:pStyle w:val="TAL"/>
            </w:pPr>
            <w:r w:rsidRPr="00C31E24">
              <w:t>Derivation Path: TS 36.579-1 [2], Table 5.5.11.2.8-1</w:t>
            </w:r>
          </w:p>
        </w:tc>
      </w:tr>
      <w:tr w:rsidR="00BB482A" w:rsidRPr="00C31E24" w14:paraId="63EEDE68" w14:textId="77777777" w:rsidTr="00D74F31">
        <w:trPr>
          <w:tblHeader/>
        </w:trPr>
        <w:tc>
          <w:tcPr>
            <w:tcW w:w="2682" w:type="dxa"/>
          </w:tcPr>
          <w:p w14:paraId="23992B01" w14:textId="77777777" w:rsidR="00BB482A" w:rsidRPr="00C31E24" w:rsidRDefault="00BB482A" w:rsidP="00D74F31">
            <w:pPr>
              <w:pStyle w:val="TAH"/>
            </w:pPr>
            <w:r w:rsidRPr="00C31E24">
              <w:t>Information Element</w:t>
            </w:r>
          </w:p>
        </w:tc>
        <w:tc>
          <w:tcPr>
            <w:tcW w:w="2014" w:type="dxa"/>
          </w:tcPr>
          <w:p w14:paraId="46139756" w14:textId="77777777" w:rsidR="00BB482A" w:rsidRPr="00C31E24" w:rsidRDefault="00BB482A" w:rsidP="00D74F31">
            <w:pPr>
              <w:pStyle w:val="TAH"/>
            </w:pPr>
            <w:r w:rsidRPr="00C31E24">
              <w:t>Value/remark</w:t>
            </w:r>
          </w:p>
        </w:tc>
        <w:tc>
          <w:tcPr>
            <w:tcW w:w="2014" w:type="dxa"/>
            <w:tcBorders>
              <w:bottom w:val="single" w:sz="4" w:space="0" w:color="auto"/>
            </w:tcBorders>
          </w:tcPr>
          <w:p w14:paraId="78A18D23" w14:textId="77777777" w:rsidR="00BB482A" w:rsidRPr="00C31E24" w:rsidRDefault="00BB482A" w:rsidP="00D74F31">
            <w:pPr>
              <w:pStyle w:val="TAH"/>
            </w:pPr>
            <w:r w:rsidRPr="00C31E24">
              <w:t>Comment</w:t>
            </w:r>
          </w:p>
        </w:tc>
        <w:tc>
          <w:tcPr>
            <w:tcW w:w="1348" w:type="dxa"/>
          </w:tcPr>
          <w:p w14:paraId="68B0822E" w14:textId="77777777" w:rsidR="00BB482A" w:rsidRPr="00C31E24" w:rsidRDefault="00BB482A" w:rsidP="00D74F31">
            <w:pPr>
              <w:pStyle w:val="TAH"/>
            </w:pPr>
            <w:r w:rsidRPr="00C31E24">
              <w:t>Reference</w:t>
            </w:r>
          </w:p>
        </w:tc>
        <w:tc>
          <w:tcPr>
            <w:tcW w:w="1576" w:type="dxa"/>
          </w:tcPr>
          <w:p w14:paraId="567F1253" w14:textId="77777777" w:rsidR="00BB482A" w:rsidRPr="00C31E24" w:rsidRDefault="00BB482A" w:rsidP="00D74F31">
            <w:pPr>
              <w:pStyle w:val="TAH"/>
            </w:pPr>
            <w:r w:rsidRPr="00C31E24">
              <w:t>Condition</w:t>
            </w:r>
          </w:p>
        </w:tc>
      </w:tr>
      <w:tr w:rsidR="00BB482A" w:rsidRPr="00C31E24" w14:paraId="79DB2D10" w14:textId="77777777" w:rsidTr="00BB482A">
        <w:tc>
          <w:tcPr>
            <w:tcW w:w="2682" w:type="dxa"/>
            <w:shd w:val="clear" w:color="auto" w:fill="auto"/>
          </w:tcPr>
          <w:p w14:paraId="5DD716F8" w14:textId="77777777" w:rsidR="00BB482A" w:rsidRPr="00C31E24" w:rsidRDefault="00BB482A" w:rsidP="00D74F31">
            <w:pPr>
              <w:widowControl w:val="0"/>
              <w:spacing w:after="0"/>
              <w:rPr>
                <w:rFonts w:ascii="Arial" w:hAnsi="Arial" w:cs="Arial"/>
                <w:b/>
                <w:color w:val="000000"/>
                <w:sz w:val="18"/>
                <w:szCs w:val="18"/>
              </w:rPr>
            </w:pPr>
            <w:r w:rsidRPr="00C31E24">
              <w:rPr>
                <w:rFonts w:ascii="Arial" w:hAnsi="Arial" w:cs="Arial"/>
                <w:b/>
                <w:color w:val="000000"/>
                <w:sz w:val="18"/>
                <w:szCs w:val="18"/>
              </w:rPr>
              <w:t>Subtype</w:t>
            </w:r>
          </w:p>
        </w:tc>
        <w:tc>
          <w:tcPr>
            <w:tcW w:w="2014" w:type="dxa"/>
            <w:shd w:val="clear" w:color="auto" w:fill="auto"/>
          </w:tcPr>
          <w:p w14:paraId="1F99041C" w14:textId="77777777" w:rsidR="00BB482A" w:rsidRPr="00C31E24" w:rsidRDefault="00BB482A" w:rsidP="00D74F31">
            <w:pPr>
              <w:pStyle w:val="TAL"/>
              <w:keepNext w:val="0"/>
              <w:keepLines w:val="0"/>
              <w:widowControl w:val="0"/>
            </w:pPr>
            <w:r w:rsidRPr="00C31E24">
              <w:t>“10111”</w:t>
            </w:r>
          </w:p>
          <w:p w14:paraId="4C3F5BBF" w14:textId="77777777" w:rsidR="00BB482A" w:rsidRPr="00C31E24" w:rsidRDefault="00BB482A" w:rsidP="00D74F31">
            <w:pPr>
              <w:pStyle w:val="TAL"/>
              <w:keepNext w:val="0"/>
              <w:keepLines w:val="0"/>
              <w:widowControl w:val="0"/>
              <w:rPr>
                <w:color w:val="000000"/>
              </w:rPr>
            </w:pPr>
          </w:p>
        </w:tc>
        <w:tc>
          <w:tcPr>
            <w:tcW w:w="2014" w:type="dxa"/>
            <w:tcBorders>
              <w:top w:val="single" w:sz="4" w:space="0" w:color="auto"/>
              <w:bottom w:val="single" w:sz="4" w:space="0" w:color="auto"/>
            </w:tcBorders>
            <w:shd w:val="clear" w:color="auto" w:fill="FFFFFF"/>
          </w:tcPr>
          <w:p w14:paraId="35AF835B" w14:textId="77777777" w:rsidR="00BB482A" w:rsidRPr="00C31E24" w:rsidRDefault="00BB482A" w:rsidP="00D74F31">
            <w:pPr>
              <w:pStyle w:val="TAL"/>
              <w:keepNext w:val="0"/>
              <w:keepLines w:val="0"/>
              <w:widowControl w:val="0"/>
              <w:rPr>
                <w:color w:val="000000"/>
              </w:rPr>
            </w:pPr>
            <w:r w:rsidRPr="00C31E24">
              <w:rPr>
                <w:color w:val="000000"/>
              </w:rPr>
              <w:t xml:space="preserve">Server </w:t>
            </w:r>
            <w:r w:rsidRPr="00C31E24">
              <w:rPr>
                <w:color w:val="000000"/>
              </w:rPr>
              <w:sym w:font="Wingdings" w:char="F0E0"/>
            </w:r>
            <w:r w:rsidRPr="00C31E24">
              <w:rPr>
                <w:color w:val="000000"/>
              </w:rPr>
              <w:t xml:space="preserve"> client.</w:t>
            </w:r>
          </w:p>
          <w:p w14:paraId="294F1326" w14:textId="77777777" w:rsidR="00BB482A" w:rsidRPr="00C31E24" w:rsidRDefault="00BB482A" w:rsidP="00D74F31">
            <w:pPr>
              <w:pStyle w:val="TAL"/>
              <w:keepNext w:val="0"/>
              <w:keepLines w:val="0"/>
              <w:widowControl w:val="0"/>
              <w:rPr>
                <w:color w:val="000000"/>
              </w:rPr>
            </w:pPr>
            <w:r w:rsidRPr="00C31E24">
              <w:t>The first bit in the subtype of the Receive Media Response message set to ‘1’ means that acknowledgement is required.</w:t>
            </w:r>
          </w:p>
        </w:tc>
        <w:tc>
          <w:tcPr>
            <w:tcW w:w="1348" w:type="dxa"/>
            <w:shd w:val="clear" w:color="auto" w:fill="auto"/>
          </w:tcPr>
          <w:p w14:paraId="599E7185" w14:textId="77777777" w:rsidR="00BB482A" w:rsidRPr="00C31E24" w:rsidRDefault="00BB482A" w:rsidP="00D74F31">
            <w:pPr>
              <w:pStyle w:val="TAL"/>
              <w:keepNext w:val="0"/>
              <w:keepLines w:val="0"/>
              <w:widowControl w:val="0"/>
              <w:rPr>
                <w:color w:val="000000"/>
              </w:rPr>
            </w:pPr>
            <w:r w:rsidRPr="00C31E24">
              <w:rPr>
                <w:color w:val="000000"/>
              </w:rPr>
              <w:t>TS 24.581 [88] 9.2.2.1-1</w:t>
            </w:r>
          </w:p>
        </w:tc>
        <w:tc>
          <w:tcPr>
            <w:tcW w:w="1576" w:type="dxa"/>
            <w:shd w:val="clear" w:color="auto" w:fill="auto"/>
          </w:tcPr>
          <w:p w14:paraId="2E75D78E" w14:textId="77777777" w:rsidR="00BB482A" w:rsidRPr="00C31E24" w:rsidRDefault="00BB482A" w:rsidP="00D74F31">
            <w:pPr>
              <w:widowControl w:val="0"/>
              <w:spacing w:after="0"/>
              <w:rPr>
                <w:rFonts w:ascii="Arial" w:hAnsi="Arial" w:cs="Arial"/>
                <w:b/>
                <w:color w:val="000000"/>
                <w:sz w:val="18"/>
                <w:szCs w:val="18"/>
              </w:rPr>
            </w:pPr>
          </w:p>
        </w:tc>
      </w:tr>
    </w:tbl>
    <w:p w14:paraId="685CADC7" w14:textId="77777777" w:rsidR="00BB482A" w:rsidRPr="00C31E24" w:rsidRDefault="00BB482A" w:rsidP="00BB482A">
      <w:pPr>
        <w:rPr>
          <w:color w:val="000000"/>
        </w:rPr>
      </w:pPr>
    </w:p>
    <w:p w14:paraId="4683ABF2" w14:textId="77777777" w:rsidR="00BB482A" w:rsidRPr="00C31E24" w:rsidRDefault="00BB482A" w:rsidP="00BB482A">
      <w:pPr>
        <w:pStyle w:val="TH"/>
        <w:rPr>
          <w:color w:val="000000"/>
        </w:rPr>
      </w:pPr>
      <w:r w:rsidRPr="00C31E24">
        <w:rPr>
          <w:color w:val="000000"/>
        </w:rPr>
        <w:t>Table 6.1.1.13.3.3-6: Media Reception End Response (Steps 21, Table 6.1.1.13.3.2-1)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69"/>
        <w:gridCol w:w="2075"/>
        <w:gridCol w:w="2075"/>
        <w:gridCol w:w="1302"/>
        <w:gridCol w:w="1613"/>
      </w:tblGrid>
      <w:tr w:rsidR="00BB482A" w:rsidRPr="00C31E24" w14:paraId="6D3A71EE" w14:textId="77777777" w:rsidTr="00D74F31">
        <w:trPr>
          <w:tblHeader/>
        </w:trPr>
        <w:tc>
          <w:tcPr>
            <w:tcW w:w="9634" w:type="dxa"/>
            <w:gridSpan w:val="5"/>
          </w:tcPr>
          <w:p w14:paraId="44683808" w14:textId="77777777" w:rsidR="00BB482A" w:rsidRPr="00C31E24" w:rsidRDefault="00BB482A" w:rsidP="00D74F31">
            <w:pPr>
              <w:pStyle w:val="TAL"/>
              <w:keepNext w:val="0"/>
              <w:keepLines w:val="0"/>
              <w:widowControl w:val="0"/>
            </w:pPr>
            <w:r w:rsidRPr="00C31E24">
              <w:rPr>
                <w:rFonts w:cs="Arial"/>
                <w:bCs/>
                <w:szCs w:val="18"/>
              </w:rPr>
              <w:t>Derivation</w:t>
            </w:r>
            <w:r w:rsidRPr="00C31E24">
              <w:rPr>
                <w:rFonts w:cs="Arial"/>
                <w:szCs w:val="18"/>
              </w:rPr>
              <w:t xml:space="preserve"> Path: TS 36.579-1 [2], Table 5.5.11.2.8-1</w:t>
            </w:r>
          </w:p>
        </w:tc>
      </w:tr>
      <w:tr w:rsidR="00BB482A" w:rsidRPr="00C31E24" w14:paraId="70B592E9" w14:textId="77777777" w:rsidTr="00D74F31">
        <w:trPr>
          <w:tblHeader/>
        </w:trPr>
        <w:tc>
          <w:tcPr>
            <w:tcW w:w="2569" w:type="dxa"/>
          </w:tcPr>
          <w:p w14:paraId="7631AE4B" w14:textId="77777777" w:rsidR="00BB482A" w:rsidRPr="00C31E24" w:rsidRDefault="00BB482A" w:rsidP="00D74F31">
            <w:pPr>
              <w:pStyle w:val="TAH"/>
            </w:pPr>
            <w:r w:rsidRPr="00C31E24">
              <w:t>Information Element</w:t>
            </w:r>
          </w:p>
        </w:tc>
        <w:tc>
          <w:tcPr>
            <w:tcW w:w="2075" w:type="dxa"/>
          </w:tcPr>
          <w:p w14:paraId="6AF876BE" w14:textId="77777777" w:rsidR="00BB482A" w:rsidRPr="00C31E24" w:rsidRDefault="00BB482A" w:rsidP="00D74F31">
            <w:pPr>
              <w:pStyle w:val="TAH"/>
            </w:pPr>
            <w:r w:rsidRPr="00C31E24">
              <w:t>Value/remark</w:t>
            </w:r>
          </w:p>
        </w:tc>
        <w:tc>
          <w:tcPr>
            <w:tcW w:w="2075" w:type="dxa"/>
          </w:tcPr>
          <w:p w14:paraId="58F04ED5" w14:textId="77777777" w:rsidR="00BB482A" w:rsidRPr="00C31E24" w:rsidRDefault="00BB482A" w:rsidP="00D74F31">
            <w:pPr>
              <w:pStyle w:val="TAH"/>
            </w:pPr>
            <w:r w:rsidRPr="00C31E24">
              <w:t>Comment</w:t>
            </w:r>
          </w:p>
        </w:tc>
        <w:tc>
          <w:tcPr>
            <w:tcW w:w="1302" w:type="dxa"/>
          </w:tcPr>
          <w:p w14:paraId="160D2C4E" w14:textId="77777777" w:rsidR="00BB482A" w:rsidRPr="00C31E24" w:rsidRDefault="00BB482A" w:rsidP="00D74F31">
            <w:pPr>
              <w:pStyle w:val="TAH"/>
            </w:pPr>
            <w:r w:rsidRPr="00C31E24">
              <w:t>Reference</w:t>
            </w:r>
          </w:p>
        </w:tc>
        <w:tc>
          <w:tcPr>
            <w:tcW w:w="1613" w:type="dxa"/>
          </w:tcPr>
          <w:p w14:paraId="12696788" w14:textId="77777777" w:rsidR="00BB482A" w:rsidRPr="00C31E24" w:rsidRDefault="00BB482A" w:rsidP="00D74F31">
            <w:pPr>
              <w:pStyle w:val="TAH"/>
            </w:pPr>
            <w:r w:rsidRPr="00C31E24">
              <w:t>Condition</w:t>
            </w:r>
          </w:p>
        </w:tc>
      </w:tr>
      <w:tr w:rsidR="00BB482A" w:rsidRPr="00C31E24" w14:paraId="6BAD4ABA" w14:textId="77777777" w:rsidTr="00D74F31">
        <w:tc>
          <w:tcPr>
            <w:tcW w:w="2569" w:type="dxa"/>
          </w:tcPr>
          <w:p w14:paraId="00D1F1EE" w14:textId="77777777" w:rsidR="00BB482A" w:rsidRPr="00C31E24" w:rsidRDefault="00BB482A" w:rsidP="00D74F31">
            <w:pPr>
              <w:widowControl w:val="0"/>
              <w:spacing w:after="0"/>
              <w:rPr>
                <w:rFonts w:ascii="Arial" w:hAnsi="Arial" w:cs="Arial"/>
                <w:b/>
                <w:color w:val="000000"/>
                <w:sz w:val="18"/>
                <w:szCs w:val="18"/>
              </w:rPr>
            </w:pPr>
            <w:r w:rsidRPr="00C31E24">
              <w:rPr>
                <w:rFonts w:ascii="Arial" w:hAnsi="Arial" w:cs="Arial"/>
                <w:b/>
                <w:color w:val="000000"/>
                <w:sz w:val="18"/>
                <w:szCs w:val="18"/>
              </w:rPr>
              <w:t>Subtype</w:t>
            </w:r>
          </w:p>
        </w:tc>
        <w:tc>
          <w:tcPr>
            <w:tcW w:w="2075" w:type="dxa"/>
          </w:tcPr>
          <w:p w14:paraId="113ADF8D" w14:textId="77777777" w:rsidR="00BB482A" w:rsidRPr="00C31E24" w:rsidRDefault="00BB482A" w:rsidP="00D74F31">
            <w:pPr>
              <w:pStyle w:val="TAL"/>
              <w:keepNext w:val="0"/>
              <w:keepLines w:val="0"/>
              <w:widowControl w:val="0"/>
              <w:rPr>
                <w:color w:val="000000"/>
              </w:rPr>
            </w:pPr>
            <w:r w:rsidRPr="00C31E24">
              <w:rPr>
                <w:color w:val="000000"/>
              </w:rPr>
              <w:t>“</w:t>
            </w:r>
            <w:r w:rsidRPr="00C31E24">
              <w:t>00011”</w:t>
            </w:r>
          </w:p>
        </w:tc>
        <w:tc>
          <w:tcPr>
            <w:tcW w:w="2075" w:type="dxa"/>
          </w:tcPr>
          <w:p w14:paraId="1A9EDE85" w14:textId="77777777" w:rsidR="00BB482A" w:rsidRPr="00C31E24" w:rsidRDefault="00BB482A" w:rsidP="00D74F31">
            <w:pPr>
              <w:pStyle w:val="TAL"/>
              <w:keepNext w:val="0"/>
              <w:keepLines w:val="0"/>
              <w:widowControl w:val="0"/>
              <w:rPr>
                <w:color w:val="000000"/>
              </w:rPr>
            </w:pPr>
            <w:r w:rsidRPr="00C31E24">
              <w:rPr>
                <w:color w:val="000000"/>
              </w:rPr>
              <w:t xml:space="preserve">Client </w:t>
            </w:r>
            <w:r w:rsidRPr="00C31E24">
              <w:rPr>
                <w:color w:val="000000"/>
              </w:rPr>
              <w:sym w:font="Wingdings" w:char="F0E0"/>
            </w:r>
            <w:r w:rsidRPr="00C31E24">
              <w:rPr>
                <w:color w:val="000000"/>
              </w:rPr>
              <w:t xml:space="preserve"> Server</w:t>
            </w:r>
          </w:p>
        </w:tc>
        <w:tc>
          <w:tcPr>
            <w:tcW w:w="1302" w:type="dxa"/>
          </w:tcPr>
          <w:p w14:paraId="5BCB5F6E" w14:textId="77777777" w:rsidR="00BB482A" w:rsidRPr="00C31E24" w:rsidRDefault="00BB482A" w:rsidP="00D74F31">
            <w:pPr>
              <w:pStyle w:val="TAL"/>
              <w:keepNext w:val="0"/>
              <w:keepLines w:val="0"/>
              <w:widowControl w:val="0"/>
              <w:rPr>
                <w:color w:val="000000"/>
              </w:rPr>
            </w:pPr>
            <w:r w:rsidRPr="00C31E24">
              <w:rPr>
                <w:color w:val="000000"/>
              </w:rPr>
              <w:t>TS 24.581 [88] 9.2.2.1-3</w:t>
            </w:r>
          </w:p>
        </w:tc>
        <w:tc>
          <w:tcPr>
            <w:tcW w:w="1613" w:type="dxa"/>
          </w:tcPr>
          <w:p w14:paraId="2418EF9E" w14:textId="77777777" w:rsidR="00BB482A" w:rsidRPr="00C31E24" w:rsidRDefault="00BB482A" w:rsidP="00D74F31">
            <w:pPr>
              <w:widowControl w:val="0"/>
              <w:spacing w:after="0"/>
              <w:rPr>
                <w:rFonts w:ascii="Arial" w:hAnsi="Arial" w:cs="Arial"/>
                <w:b/>
                <w:color w:val="000000"/>
                <w:sz w:val="18"/>
                <w:szCs w:val="18"/>
              </w:rPr>
            </w:pPr>
          </w:p>
        </w:tc>
      </w:tr>
    </w:tbl>
    <w:p w14:paraId="7218A29A" w14:textId="77777777" w:rsidR="00BB482A" w:rsidRPr="00C31E24" w:rsidRDefault="00BB482A" w:rsidP="00BB482A"/>
    <w:p w14:paraId="3622D07A" w14:textId="77777777" w:rsidR="00BB482A" w:rsidRPr="00C31E24" w:rsidRDefault="00BB482A" w:rsidP="00BB482A">
      <w:pPr>
        <w:pStyle w:val="TH"/>
      </w:pPr>
      <w:r w:rsidRPr="00C31E24">
        <w:rPr>
          <w:color w:val="000000"/>
        </w:rPr>
        <w:t>Table 6.1.1.13.3.3-7: SIP BYE (Step 28, Table 6.1.1.13.3.2-1)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BB482A" w:rsidRPr="00C31E24" w14:paraId="7884A9E0" w14:textId="77777777" w:rsidTr="00D74F31">
        <w:trPr>
          <w:tblHeader/>
        </w:trPr>
        <w:tc>
          <w:tcPr>
            <w:tcW w:w="10237" w:type="dxa"/>
          </w:tcPr>
          <w:p w14:paraId="70A4ACC3" w14:textId="77777777" w:rsidR="00BB482A" w:rsidRPr="00C31E24" w:rsidRDefault="00BB482A" w:rsidP="00D74F31">
            <w:pPr>
              <w:pStyle w:val="TAL"/>
              <w:keepNext w:val="0"/>
              <w:keepLines w:val="0"/>
              <w:widowControl w:val="0"/>
              <w:rPr>
                <w:color w:val="000000"/>
              </w:rPr>
            </w:pPr>
            <w:r w:rsidRPr="00C31E24">
              <w:rPr>
                <w:color w:val="000000"/>
              </w:rPr>
              <w:t>Derivation Path: 36.579-1 [2], Table 5.5.2.2.2-1, condition MO-CALL</w:t>
            </w:r>
          </w:p>
        </w:tc>
      </w:tr>
    </w:tbl>
    <w:p w14:paraId="1475EC17" w14:textId="77777777" w:rsidR="00BB482A" w:rsidRPr="00C31E24" w:rsidRDefault="00BB482A" w:rsidP="00BB482A">
      <w:pPr>
        <w:rPr>
          <w:color w:val="000000"/>
        </w:rPr>
      </w:pPr>
    </w:p>
    <w:p w14:paraId="0AEEEF9F" w14:textId="77777777" w:rsidR="00BB482A" w:rsidRPr="00C31E24" w:rsidRDefault="00BB482A" w:rsidP="00BB482A">
      <w:pPr>
        <w:pStyle w:val="TH"/>
      </w:pPr>
      <w:r w:rsidRPr="00C31E24">
        <w:t>Table 6.1.1.13.3.3-8: SIP 200 (OK) (Step 29, Table 6.1.1.13.3.2-1)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545"/>
        <w:gridCol w:w="2057"/>
        <w:gridCol w:w="2057"/>
        <w:gridCol w:w="1295"/>
        <w:gridCol w:w="1680"/>
      </w:tblGrid>
      <w:tr w:rsidR="00BB482A" w:rsidRPr="00C31E24" w14:paraId="31A539FF" w14:textId="77777777" w:rsidTr="00D74F31">
        <w:trPr>
          <w:tblHeader/>
        </w:trPr>
        <w:tc>
          <w:tcPr>
            <w:tcW w:w="10237" w:type="dxa"/>
            <w:gridSpan w:val="5"/>
          </w:tcPr>
          <w:p w14:paraId="0B6B6242" w14:textId="77777777" w:rsidR="00BB482A" w:rsidRPr="00C31E24" w:rsidRDefault="00BB482A" w:rsidP="00D74F31">
            <w:pPr>
              <w:pStyle w:val="TAL"/>
              <w:keepLines w:val="0"/>
              <w:widowControl w:val="0"/>
              <w:rPr>
                <w:color w:val="000000"/>
              </w:rPr>
            </w:pPr>
            <w:r w:rsidRPr="00C31E24">
              <w:rPr>
                <w:color w:val="000000"/>
              </w:rPr>
              <w:t>Derivation Path: TS 36.579-1 [2], Table 5.5.2.17.1.1-1, condition MCVIDEO</w:t>
            </w:r>
          </w:p>
        </w:tc>
      </w:tr>
      <w:tr w:rsidR="00BB482A" w:rsidRPr="00C31E24" w14:paraId="2DA4AE2F" w14:textId="77777777" w:rsidTr="00D74F31">
        <w:trPr>
          <w:trHeight w:val="260"/>
          <w:tblHeader/>
        </w:trPr>
        <w:tc>
          <w:tcPr>
            <w:tcW w:w="2709" w:type="dxa"/>
          </w:tcPr>
          <w:p w14:paraId="2AAEB212" w14:textId="77777777" w:rsidR="00BB482A" w:rsidRPr="00C31E24" w:rsidRDefault="00BB482A" w:rsidP="00D74F31">
            <w:pPr>
              <w:pStyle w:val="TAH"/>
              <w:keepLines w:val="0"/>
              <w:widowControl w:val="0"/>
              <w:rPr>
                <w:color w:val="000000"/>
              </w:rPr>
            </w:pPr>
            <w:r w:rsidRPr="00C31E24">
              <w:rPr>
                <w:color w:val="000000"/>
              </w:rPr>
              <w:t>Information Element</w:t>
            </w:r>
          </w:p>
        </w:tc>
        <w:tc>
          <w:tcPr>
            <w:tcW w:w="2187" w:type="dxa"/>
          </w:tcPr>
          <w:p w14:paraId="0AF22C7E" w14:textId="77777777" w:rsidR="00BB482A" w:rsidRPr="00C31E24" w:rsidRDefault="00BB482A" w:rsidP="00D74F31">
            <w:pPr>
              <w:pStyle w:val="TAH"/>
              <w:keepLines w:val="0"/>
              <w:widowControl w:val="0"/>
              <w:rPr>
                <w:color w:val="000000"/>
              </w:rPr>
            </w:pPr>
            <w:r w:rsidRPr="00C31E24">
              <w:rPr>
                <w:color w:val="000000"/>
              </w:rPr>
              <w:t>Value/remark</w:t>
            </w:r>
          </w:p>
        </w:tc>
        <w:tc>
          <w:tcPr>
            <w:tcW w:w="2187" w:type="dxa"/>
            <w:tcBorders>
              <w:bottom w:val="single" w:sz="4" w:space="0" w:color="auto"/>
            </w:tcBorders>
          </w:tcPr>
          <w:p w14:paraId="07A189FC" w14:textId="77777777" w:rsidR="00BB482A" w:rsidRPr="00C31E24" w:rsidRDefault="00BB482A" w:rsidP="00D74F31">
            <w:pPr>
              <w:pStyle w:val="TAH"/>
              <w:keepLines w:val="0"/>
              <w:widowControl w:val="0"/>
              <w:rPr>
                <w:color w:val="000000"/>
              </w:rPr>
            </w:pPr>
            <w:r w:rsidRPr="00C31E24">
              <w:rPr>
                <w:color w:val="000000"/>
              </w:rPr>
              <w:t>Comment</w:t>
            </w:r>
          </w:p>
        </w:tc>
        <w:tc>
          <w:tcPr>
            <w:tcW w:w="1371" w:type="dxa"/>
          </w:tcPr>
          <w:p w14:paraId="5B374277" w14:textId="77777777" w:rsidR="00BB482A" w:rsidRPr="00C31E24" w:rsidRDefault="00BB482A" w:rsidP="00D74F31">
            <w:pPr>
              <w:pStyle w:val="TAH"/>
              <w:keepLines w:val="0"/>
              <w:widowControl w:val="0"/>
              <w:rPr>
                <w:color w:val="000000"/>
              </w:rPr>
            </w:pPr>
            <w:r w:rsidRPr="00C31E24">
              <w:rPr>
                <w:color w:val="000000"/>
              </w:rPr>
              <w:t>Reference</w:t>
            </w:r>
          </w:p>
        </w:tc>
        <w:tc>
          <w:tcPr>
            <w:tcW w:w="1783" w:type="dxa"/>
          </w:tcPr>
          <w:p w14:paraId="71FDB8BA" w14:textId="77777777" w:rsidR="00BB482A" w:rsidRPr="00C31E24" w:rsidRDefault="00BB482A" w:rsidP="00D74F31">
            <w:pPr>
              <w:pStyle w:val="TAH"/>
              <w:keepLines w:val="0"/>
              <w:widowControl w:val="0"/>
              <w:rPr>
                <w:color w:val="000000"/>
              </w:rPr>
            </w:pPr>
            <w:r w:rsidRPr="00C31E24">
              <w:rPr>
                <w:color w:val="000000"/>
              </w:rPr>
              <w:t>Condition</w:t>
            </w:r>
          </w:p>
        </w:tc>
      </w:tr>
      <w:tr w:rsidR="00BB482A" w:rsidRPr="00C31E24" w14:paraId="761E09B7" w14:textId="77777777" w:rsidTr="00D74F31">
        <w:tc>
          <w:tcPr>
            <w:tcW w:w="2709" w:type="dxa"/>
          </w:tcPr>
          <w:p w14:paraId="21BB093B" w14:textId="77777777" w:rsidR="00BB482A" w:rsidRPr="00C31E24" w:rsidRDefault="00BB482A" w:rsidP="00D74F31">
            <w:pPr>
              <w:pStyle w:val="TAL"/>
              <w:rPr>
                <w:b/>
                <w:bCs/>
              </w:rPr>
            </w:pPr>
            <w:r w:rsidRPr="00C31E24">
              <w:rPr>
                <w:b/>
                <w:bCs/>
              </w:rPr>
              <w:t>Content-Type</w:t>
            </w:r>
          </w:p>
        </w:tc>
        <w:tc>
          <w:tcPr>
            <w:tcW w:w="2187" w:type="dxa"/>
          </w:tcPr>
          <w:p w14:paraId="1F5DF334" w14:textId="77777777" w:rsidR="00BB482A" w:rsidRPr="00C31E24" w:rsidRDefault="00BB482A" w:rsidP="00D74F31">
            <w:pPr>
              <w:pStyle w:val="TAL"/>
            </w:pPr>
            <w:r w:rsidRPr="00C31E24">
              <w:t>not present</w:t>
            </w:r>
          </w:p>
        </w:tc>
        <w:tc>
          <w:tcPr>
            <w:tcW w:w="2187" w:type="dxa"/>
            <w:tcBorders>
              <w:bottom w:val="single" w:sz="4" w:space="0" w:color="auto"/>
            </w:tcBorders>
          </w:tcPr>
          <w:p w14:paraId="7247D267" w14:textId="77777777" w:rsidR="00BB482A" w:rsidRPr="00C31E24" w:rsidRDefault="00BB482A" w:rsidP="00D74F31">
            <w:pPr>
              <w:pStyle w:val="TAL"/>
            </w:pPr>
          </w:p>
        </w:tc>
        <w:tc>
          <w:tcPr>
            <w:tcW w:w="1371" w:type="dxa"/>
          </w:tcPr>
          <w:p w14:paraId="485FA251" w14:textId="77777777" w:rsidR="00BB482A" w:rsidRPr="00C31E24" w:rsidRDefault="00BB482A" w:rsidP="00D74F31">
            <w:pPr>
              <w:pStyle w:val="TAL"/>
            </w:pPr>
          </w:p>
        </w:tc>
        <w:tc>
          <w:tcPr>
            <w:tcW w:w="1783" w:type="dxa"/>
          </w:tcPr>
          <w:p w14:paraId="17E2E2A8" w14:textId="77777777" w:rsidR="00BB482A" w:rsidRPr="00C31E24" w:rsidRDefault="00BB482A" w:rsidP="00D74F31">
            <w:pPr>
              <w:pStyle w:val="TAL"/>
            </w:pPr>
          </w:p>
        </w:tc>
      </w:tr>
      <w:tr w:rsidR="00BB482A" w:rsidRPr="00C31E24" w14:paraId="7135A5DD" w14:textId="77777777" w:rsidTr="00D74F31">
        <w:tc>
          <w:tcPr>
            <w:tcW w:w="2709" w:type="dxa"/>
          </w:tcPr>
          <w:p w14:paraId="7967A4A4" w14:textId="77777777" w:rsidR="00BB482A" w:rsidRPr="00C31E24" w:rsidRDefault="00BB482A" w:rsidP="00D74F31">
            <w:pPr>
              <w:pStyle w:val="TAL"/>
              <w:rPr>
                <w:b/>
                <w:bCs/>
              </w:rPr>
            </w:pPr>
            <w:r w:rsidRPr="00C31E24">
              <w:rPr>
                <w:b/>
                <w:bCs/>
              </w:rPr>
              <w:t>Content-Length</w:t>
            </w:r>
          </w:p>
        </w:tc>
        <w:tc>
          <w:tcPr>
            <w:tcW w:w="2187" w:type="dxa"/>
          </w:tcPr>
          <w:p w14:paraId="18242ED4" w14:textId="77777777" w:rsidR="00BB482A" w:rsidRPr="00C31E24" w:rsidRDefault="00BB482A" w:rsidP="00D74F31">
            <w:pPr>
              <w:pStyle w:val="TAL"/>
            </w:pPr>
          </w:p>
        </w:tc>
        <w:tc>
          <w:tcPr>
            <w:tcW w:w="2187" w:type="dxa"/>
            <w:tcBorders>
              <w:top w:val="single" w:sz="4" w:space="0" w:color="auto"/>
              <w:bottom w:val="single" w:sz="4" w:space="0" w:color="auto"/>
            </w:tcBorders>
          </w:tcPr>
          <w:p w14:paraId="3F25293F" w14:textId="77777777" w:rsidR="00BB482A" w:rsidRPr="00C31E24" w:rsidRDefault="00BB482A" w:rsidP="00D74F31">
            <w:pPr>
              <w:pStyle w:val="TAL"/>
            </w:pPr>
          </w:p>
        </w:tc>
        <w:tc>
          <w:tcPr>
            <w:tcW w:w="1371" w:type="dxa"/>
          </w:tcPr>
          <w:p w14:paraId="0FAC3280" w14:textId="77777777" w:rsidR="00BB482A" w:rsidRPr="00C31E24" w:rsidRDefault="00BB482A" w:rsidP="00D74F31">
            <w:pPr>
              <w:pStyle w:val="TAL"/>
            </w:pPr>
          </w:p>
        </w:tc>
        <w:tc>
          <w:tcPr>
            <w:tcW w:w="1783" w:type="dxa"/>
          </w:tcPr>
          <w:p w14:paraId="5C1A1F75" w14:textId="77777777" w:rsidR="00BB482A" w:rsidRPr="00C31E24" w:rsidRDefault="00BB482A" w:rsidP="00D74F31">
            <w:pPr>
              <w:pStyle w:val="TAL"/>
            </w:pPr>
          </w:p>
        </w:tc>
      </w:tr>
      <w:tr w:rsidR="00BB482A" w:rsidRPr="00C31E24" w14:paraId="3B54A629" w14:textId="77777777" w:rsidTr="00D74F31">
        <w:tc>
          <w:tcPr>
            <w:tcW w:w="2709" w:type="dxa"/>
          </w:tcPr>
          <w:p w14:paraId="322911BD" w14:textId="77777777" w:rsidR="00BB482A" w:rsidRPr="00C31E24" w:rsidRDefault="00BB482A" w:rsidP="00D74F31">
            <w:pPr>
              <w:pStyle w:val="TAL"/>
            </w:pPr>
            <w:r w:rsidRPr="00C31E24">
              <w:t xml:space="preserve">  value</w:t>
            </w:r>
          </w:p>
        </w:tc>
        <w:tc>
          <w:tcPr>
            <w:tcW w:w="2187" w:type="dxa"/>
          </w:tcPr>
          <w:p w14:paraId="6C9A3C46" w14:textId="77777777" w:rsidR="00BB482A" w:rsidRPr="00C31E24" w:rsidRDefault="00BB482A" w:rsidP="00D74F31">
            <w:pPr>
              <w:pStyle w:val="TAL"/>
            </w:pPr>
            <w:r w:rsidRPr="00C31E24">
              <w:t>"0"</w:t>
            </w:r>
          </w:p>
        </w:tc>
        <w:tc>
          <w:tcPr>
            <w:tcW w:w="2187" w:type="dxa"/>
            <w:tcBorders>
              <w:top w:val="single" w:sz="4" w:space="0" w:color="auto"/>
              <w:bottom w:val="single" w:sz="4" w:space="0" w:color="auto"/>
            </w:tcBorders>
          </w:tcPr>
          <w:p w14:paraId="7407479B" w14:textId="77777777" w:rsidR="00BB482A" w:rsidRPr="00C31E24" w:rsidRDefault="00BB482A" w:rsidP="00D74F31">
            <w:pPr>
              <w:pStyle w:val="TAL"/>
            </w:pPr>
            <w:r w:rsidRPr="00C31E24">
              <w:t>No message body included</w:t>
            </w:r>
          </w:p>
        </w:tc>
        <w:tc>
          <w:tcPr>
            <w:tcW w:w="1371" w:type="dxa"/>
          </w:tcPr>
          <w:p w14:paraId="56530104" w14:textId="77777777" w:rsidR="00BB482A" w:rsidRPr="00C31E24" w:rsidRDefault="00BB482A" w:rsidP="00D74F31">
            <w:pPr>
              <w:pStyle w:val="TAL"/>
            </w:pPr>
          </w:p>
        </w:tc>
        <w:tc>
          <w:tcPr>
            <w:tcW w:w="1783" w:type="dxa"/>
          </w:tcPr>
          <w:p w14:paraId="495ACC19" w14:textId="77777777" w:rsidR="00BB482A" w:rsidRPr="00C31E24" w:rsidRDefault="00BB482A" w:rsidP="00D74F31">
            <w:pPr>
              <w:pStyle w:val="TAL"/>
            </w:pPr>
          </w:p>
        </w:tc>
      </w:tr>
    </w:tbl>
    <w:p w14:paraId="39774CE2" w14:textId="77777777" w:rsidR="00BB482A" w:rsidRPr="00C31E24" w:rsidRDefault="00BB482A" w:rsidP="00BB482A">
      <w:pPr>
        <w:rPr>
          <w:color w:val="000000"/>
        </w:rPr>
      </w:pPr>
    </w:p>
    <w:p w14:paraId="24CF5D18" w14:textId="77777777" w:rsidR="00784A32" w:rsidRPr="00C31E24" w:rsidRDefault="00784A32" w:rsidP="00784A32">
      <w:pPr>
        <w:pStyle w:val="Heading3"/>
      </w:pPr>
      <w:bookmarkStart w:id="443" w:name="_Toc75906929"/>
      <w:bookmarkStart w:id="444" w:name="_Toc75907266"/>
      <w:bookmarkStart w:id="445" w:name="_Toc84345726"/>
      <w:bookmarkStart w:id="446" w:name="_Toc99871274"/>
      <w:r w:rsidRPr="00C31E24">
        <w:t>6.1.2</w:t>
      </w:r>
      <w:r w:rsidRPr="00C31E24">
        <w:tab/>
        <w:t>Chat Group Call</w:t>
      </w:r>
      <w:bookmarkEnd w:id="353"/>
      <w:bookmarkEnd w:id="354"/>
      <w:bookmarkEnd w:id="443"/>
      <w:bookmarkEnd w:id="444"/>
      <w:bookmarkEnd w:id="445"/>
      <w:bookmarkEnd w:id="446"/>
    </w:p>
    <w:p w14:paraId="423326CE" w14:textId="77777777" w:rsidR="00784A32" w:rsidRPr="00C31E24" w:rsidRDefault="00784A32" w:rsidP="00784A32">
      <w:pPr>
        <w:pStyle w:val="Heading4"/>
      </w:pPr>
      <w:bookmarkStart w:id="447" w:name="_Toc52787527"/>
      <w:bookmarkStart w:id="448" w:name="_Toc52787708"/>
      <w:bookmarkStart w:id="449" w:name="_Toc75906930"/>
      <w:bookmarkStart w:id="450" w:name="_Toc75907267"/>
      <w:bookmarkStart w:id="451" w:name="_Toc84345727"/>
      <w:bookmarkStart w:id="452" w:name="_Toc99871275"/>
      <w:r w:rsidRPr="00C31E24">
        <w:t>6.1.2.1</w:t>
      </w:r>
      <w:r w:rsidRPr="00C31E24">
        <w:tab/>
        <w:t>On-network / Chat Group Call / Join Chat Group Session / End Chat Group Call / Client Originated (CO)</w:t>
      </w:r>
      <w:bookmarkEnd w:id="447"/>
      <w:bookmarkEnd w:id="448"/>
      <w:bookmarkEnd w:id="449"/>
      <w:bookmarkEnd w:id="450"/>
      <w:bookmarkEnd w:id="451"/>
      <w:bookmarkEnd w:id="452"/>
    </w:p>
    <w:p w14:paraId="3F647272" w14:textId="77777777" w:rsidR="00784A32" w:rsidRPr="00C31E24" w:rsidRDefault="00784A32" w:rsidP="00764DD4">
      <w:pPr>
        <w:pStyle w:val="H6"/>
      </w:pPr>
      <w:bookmarkStart w:id="453" w:name="_Toc52787528"/>
      <w:bookmarkStart w:id="454" w:name="_Toc52787709"/>
      <w:bookmarkStart w:id="455" w:name="_Toc75906931"/>
      <w:bookmarkStart w:id="456" w:name="_Toc75907268"/>
      <w:r w:rsidRPr="00C31E24">
        <w:t>6.1.2.1.1</w:t>
      </w:r>
      <w:r w:rsidRPr="00C31E24">
        <w:tab/>
        <w:t>Test Purpose (TP)</w:t>
      </w:r>
      <w:bookmarkEnd w:id="453"/>
      <w:bookmarkEnd w:id="454"/>
      <w:bookmarkEnd w:id="455"/>
      <w:bookmarkEnd w:id="456"/>
    </w:p>
    <w:p w14:paraId="0B874F71" w14:textId="77777777" w:rsidR="00784A32" w:rsidRPr="00C31E24" w:rsidRDefault="00784A32" w:rsidP="00784A32">
      <w:pPr>
        <w:pStyle w:val="H6"/>
      </w:pPr>
      <w:r w:rsidRPr="00C31E24">
        <w:t>(1)</w:t>
      </w:r>
    </w:p>
    <w:p w14:paraId="60FF553A"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registered and authorised for MCVideo Service }</w:t>
      </w:r>
    </w:p>
    <w:p w14:paraId="3E756E3C"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3A12B74F"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an on-demand MCVideo group session using a MCVideo group identity identifying a chat MCVideo group }</w:t>
      </w:r>
    </w:p>
    <w:p w14:paraId="7B0F1E6C" w14:textId="293526FE"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{the UE (MCVideo Client) requests to join the Chat Group Call by generating a SIP INVITE message </w:t>
      </w:r>
      <w:r w:rsidRPr="00C31E24">
        <w:rPr>
          <w:b/>
          <w:noProof w:val="0"/>
        </w:rPr>
        <w:t>and</w:t>
      </w:r>
      <w:r w:rsidRPr="00C31E24">
        <w:rPr>
          <w:noProof w:val="0"/>
        </w:rPr>
        <w:t xml:space="preserve">, after indication from the </w:t>
      </w:r>
      <w:r w:rsidR="004A01BC" w:rsidRPr="00C31E24">
        <w:rPr>
          <w:noProof w:val="0"/>
        </w:rPr>
        <w:t>SS (</w:t>
      </w:r>
      <w:r w:rsidRPr="00C31E24">
        <w:rPr>
          <w:noProof w:val="0"/>
        </w:rPr>
        <w:t xml:space="preserve">MCVideo </w:t>
      </w:r>
      <w:r w:rsidR="004A01BC" w:rsidRPr="00C31E24">
        <w:rPr>
          <w:noProof w:val="0"/>
        </w:rPr>
        <w:t>S</w:t>
      </w:r>
      <w:r w:rsidRPr="00C31E24">
        <w:rPr>
          <w:noProof w:val="0"/>
        </w:rPr>
        <w:t>erver</w:t>
      </w:r>
      <w:r w:rsidR="004A01BC" w:rsidRPr="00C31E24">
        <w:rPr>
          <w:noProof w:val="0"/>
        </w:rPr>
        <w:t>)</w:t>
      </w:r>
      <w:r w:rsidRPr="00C31E24">
        <w:rPr>
          <w:noProof w:val="0"/>
        </w:rPr>
        <w:t xml:space="preserve"> that Transmission is granted, the UE (MCVideo Client) provides transmission granted notification to the user and respects Transmission Control </w:t>
      </w:r>
      <w:r w:rsidR="004A01BC" w:rsidRPr="00C31E24">
        <w:rPr>
          <w:noProof w:val="0"/>
        </w:rPr>
        <w:t xml:space="preserve">(Transmission Granted, Transmission Control ACK, Transmission End Request, Transmission End Response) </w:t>
      </w:r>
      <w:r w:rsidRPr="00C31E24">
        <w:rPr>
          <w:noProof w:val="0"/>
        </w:rPr>
        <w:t>}</w:t>
      </w:r>
    </w:p>
    <w:p w14:paraId="0E0F1571" w14:textId="77777777" w:rsidR="00784A32" w:rsidRPr="00C31E24" w:rsidRDefault="00784A32" w:rsidP="00784A32">
      <w:pPr>
        <w:pStyle w:val="PL"/>
        <w:rPr>
          <w:noProof w:val="0"/>
        </w:rPr>
      </w:pPr>
      <w:r w:rsidRPr="00C31E24">
        <w:rPr>
          <w:noProof w:val="0"/>
        </w:rPr>
        <w:t xml:space="preserve">            }</w:t>
      </w:r>
    </w:p>
    <w:p w14:paraId="73B63B6E" w14:textId="77777777" w:rsidR="00784A32" w:rsidRPr="00C31E24" w:rsidRDefault="00784A32" w:rsidP="00784A32">
      <w:pPr>
        <w:pStyle w:val="PL"/>
        <w:rPr>
          <w:noProof w:val="0"/>
        </w:rPr>
      </w:pPr>
    </w:p>
    <w:p w14:paraId="3112F1AF" w14:textId="77777777" w:rsidR="00784A32" w:rsidRPr="00C31E24" w:rsidRDefault="00784A32" w:rsidP="00784A32">
      <w:pPr>
        <w:pStyle w:val="H6"/>
      </w:pPr>
      <w:r w:rsidRPr="00C31E24">
        <w:t>(2)</w:t>
      </w:r>
    </w:p>
    <w:p w14:paraId="3ECE90D4"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On-demand Chat Group</w:t>
      </w:r>
      <w:r w:rsidRPr="00C31E24">
        <w:rPr>
          <w:noProof w:val="0"/>
          <w:color w:val="FF0000"/>
        </w:rPr>
        <w:t xml:space="preserve"> </w:t>
      </w:r>
      <w:r w:rsidRPr="00C31E24">
        <w:rPr>
          <w:noProof w:val="0"/>
        </w:rPr>
        <w:t>Call }</w:t>
      </w:r>
    </w:p>
    <w:p w14:paraId="1596EF15"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5A5EB8D7"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to release Transmission Control }</w:t>
      </w:r>
    </w:p>
    <w:p w14:paraId="7EE6037E" w14:textId="7725B3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Transmission End Request, and respects Transmission Control (Transmission Granted, Transmission Control ACK, Transmission End Request, Transmission End Response) }</w:t>
      </w:r>
    </w:p>
    <w:p w14:paraId="5920EE7C" w14:textId="77777777" w:rsidR="00784A32" w:rsidRPr="00C31E24" w:rsidRDefault="00784A32" w:rsidP="00784A32">
      <w:pPr>
        <w:pStyle w:val="PL"/>
        <w:rPr>
          <w:noProof w:val="0"/>
        </w:rPr>
      </w:pPr>
      <w:r w:rsidRPr="00C31E24">
        <w:rPr>
          <w:noProof w:val="0"/>
        </w:rPr>
        <w:t xml:space="preserve">            }</w:t>
      </w:r>
    </w:p>
    <w:p w14:paraId="5F69F2AC" w14:textId="77777777" w:rsidR="00784A32" w:rsidRPr="00C31E24" w:rsidRDefault="00784A32" w:rsidP="00784A32">
      <w:pPr>
        <w:pStyle w:val="PL"/>
        <w:rPr>
          <w:noProof w:val="0"/>
        </w:rPr>
      </w:pPr>
    </w:p>
    <w:p w14:paraId="7E8F9256" w14:textId="77777777" w:rsidR="00784A32" w:rsidRPr="00C31E24" w:rsidRDefault="00784A32" w:rsidP="00784A32">
      <w:pPr>
        <w:pStyle w:val="H6"/>
      </w:pPr>
      <w:r w:rsidRPr="00C31E24">
        <w:t>(3)</w:t>
      </w:r>
    </w:p>
    <w:p w14:paraId="64EDF5FC"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On-demand Chat Group</w:t>
      </w:r>
      <w:r w:rsidRPr="00C31E24">
        <w:rPr>
          <w:noProof w:val="0"/>
          <w:color w:val="FF0000"/>
        </w:rPr>
        <w:t xml:space="preserve"> </w:t>
      </w:r>
      <w:r w:rsidRPr="00C31E24">
        <w:rPr>
          <w:noProof w:val="0"/>
        </w:rPr>
        <w:t>Call }</w:t>
      </w:r>
    </w:p>
    <w:p w14:paraId="1802B16C"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3A5D2CCA" w14:textId="31C775B3"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to end the ongoing MCVideo Chat Group Call </w:t>
      </w:r>
      <w:r w:rsidR="004A01BC" w:rsidRPr="00C31E24">
        <w:rPr>
          <w:noProof w:val="0"/>
        </w:rPr>
        <w:t xml:space="preserve">and the UE (MCVideo Client) sends a Transmission End Request and receives a Transmission End Response from the SS (MCVideo Server) </w:t>
      </w:r>
      <w:r w:rsidRPr="00C31E24">
        <w:rPr>
          <w:noProof w:val="0"/>
        </w:rPr>
        <w:t>}</w:t>
      </w:r>
    </w:p>
    <w:p w14:paraId="238C0FD6"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BYE request and leaves the MCVideo session}</w:t>
      </w:r>
    </w:p>
    <w:p w14:paraId="4F483F09" w14:textId="77777777" w:rsidR="00784A32" w:rsidRPr="00C31E24" w:rsidRDefault="00784A32" w:rsidP="00784A32">
      <w:pPr>
        <w:pStyle w:val="PL"/>
        <w:rPr>
          <w:noProof w:val="0"/>
        </w:rPr>
      </w:pPr>
      <w:r w:rsidRPr="00C31E24">
        <w:rPr>
          <w:noProof w:val="0"/>
        </w:rPr>
        <w:t xml:space="preserve">            }</w:t>
      </w:r>
    </w:p>
    <w:p w14:paraId="21A72240" w14:textId="77777777" w:rsidR="00784A32" w:rsidRPr="00C31E24" w:rsidRDefault="00784A32" w:rsidP="00784A32">
      <w:pPr>
        <w:pStyle w:val="PL"/>
        <w:rPr>
          <w:noProof w:val="0"/>
        </w:rPr>
      </w:pPr>
    </w:p>
    <w:p w14:paraId="23D9ACE5" w14:textId="77777777" w:rsidR="00784A32" w:rsidRPr="00C31E24" w:rsidRDefault="00784A32" w:rsidP="00784A32">
      <w:pPr>
        <w:pStyle w:val="H6"/>
      </w:pPr>
      <w:r w:rsidRPr="00C31E24">
        <w:t>6.1.2.1.2</w:t>
      </w:r>
      <w:r w:rsidRPr="00C31E24">
        <w:tab/>
        <w:t>Conformance requirements</w:t>
      </w:r>
    </w:p>
    <w:p w14:paraId="70CA9725" w14:textId="74F4DF6B" w:rsidR="00784A32" w:rsidRPr="00C31E24" w:rsidRDefault="00784A32" w:rsidP="00784A32">
      <w:r w:rsidRPr="00C31E24">
        <w:t>References: The conformance requirements covered in the present TC are specified in: TS 24.281, clause 9.2.2.2.1.1</w:t>
      </w:r>
      <w:r w:rsidR="004A01BC" w:rsidRPr="00C31E24">
        <w:t>, 9.2.2.2.2.1</w:t>
      </w:r>
      <w:r w:rsidRPr="00C31E24">
        <w:t xml:space="preserve"> TS 24.581, clause 6.2.1, 6.2.4.1, 6.2.4.4.6, 6.2.4.5.3, 6.2.4.4.</w:t>
      </w:r>
      <w:r w:rsidR="004A01BC" w:rsidRPr="00C31E24">
        <w:t>7.</w:t>
      </w:r>
      <w:r w:rsidRPr="00C31E24">
        <w:t xml:space="preserve">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Rel-14 requirements.</w:t>
      </w:r>
    </w:p>
    <w:p w14:paraId="27154AFF" w14:textId="77777777" w:rsidR="00784A32" w:rsidRPr="00C31E24" w:rsidRDefault="00784A32" w:rsidP="00784A32">
      <w:r w:rsidRPr="00C31E24">
        <w:t>[TS 24.281 clause 9.2.2.2.1.1]</w:t>
      </w:r>
    </w:p>
    <w:p w14:paraId="76EAE97B" w14:textId="77777777" w:rsidR="00784A32" w:rsidRPr="00C31E24" w:rsidRDefault="00784A32" w:rsidP="00784A32">
      <w:r w:rsidRPr="00C31E24">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C31E24">
        <w:rPr>
          <w:lang w:eastAsia="zh-CN"/>
        </w:rPr>
        <w:t>11</w:t>
      </w:r>
      <w:r w:rsidRPr="00C31E24">
        <w:t>], with the clarifications given below.</w:t>
      </w:r>
    </w:p>
    <w:p w14:paraId="2D0C1383" w14:textId="77777777" w:rsidR="00784A32" w:rsidRPr="00C31E24" w:rsidRDefault="00784A32" w:rsidP="00784A32">
      <w:r w:rsidRPr="00C31E24">
        <w:t>The MCVideo client:</w:t>
      </w:r>
    </w:p>
    <w:p w14:paraId="43555DEF" w14:textId="77777777" w:rsidR="00784A32" w:rsidRPr="00C31E24" w:rsidRDefault="00784A32" w:rsidP="00784A32">
      <w:pPr>
        <w:pStyle w:val="B1"/>
      </w:pPr>
      <w:r w:rsidRPr="00C31E24">
        <w:t>1)</w:t>
      </w:r>
      <w:r w:rsidRPr="00C31E24">
        <w:tab/>
        <w:t>if the MCVideo user has requested the origination of an MCVideo emergency group call or is originating an MCVideo chat group call and the MCVideo emergency state is already set, the MCVideo client shall comply with the procedures in subclause 6.2.8.1.1;</w:t>
      </w:r>
    </w:p>
    <w:p w14:paraId="3D016F65" w14:textId="77777777" w:rsidR="00784A32" w:rsidRPr="00C31E24" w:rsidRDefault="00784A32" w:rsidP="00784A32">
      <w:pPr>
        <w:pStyle w:val="B1"/>
      </w:pPr>
      <w:r w:rsidRPr="00C31E24">
        <w:t>2)</w:t>
      </w:r>
      <w:r w:rsidRPr="00C31E24">
        <w:tab/>
        <w:t>if the MCVideo user has requested the origination of an MCVideo imminent peril group call, the MCVideo client shall comply with the procedures in subclause 6.2.8.1.9;</w:t>
      </w:r>
    </w:p>
    <w:p w14:paraId="7B1B39CC" w14:textId="77777777" w:rsidR="00784A32" w:rsidRPr="00C31E24" w:rsidRDefault="00784A32" w:rsidP="00784A32">
      <w:pPr>
        <w:pStyle w:val="B1"/>
      </w:pPr>
      <w:r w:rsidRPr="00C31E24">
        <w:t>3)</w:t>
      </w:r>
      <w:r w:rsidRPr="00C31E24">
        <w:tab/>
        <w:t>shall include the g.3gpp.mcvideo media feature tag and the g.3gpp.icsi-ref media feature tag with the value of "urn:urn-7:3gpp-service.ims.icsi.mcvideo" in the Contact header field of the SIP INVITE request according to IETF RFC 3840 [</w:t>
      </w:r>
      <w:r w:rsidRPr="00C31E24">
        <w:rPr>
          <w:lang w:eastAsia="zh-CN"/>
        </w:rPr>
        <w:t>22</w:t>
      </w:r>
      <w:r w:rsidRPr="00C31E24">
        <w:t>];</w:t>
      </w:r>
    </w:p>
    <w:p w14:paraId="5E854B95" w14:textId="77777777" w:rsidR="00784A32" w:rsidRPr="00C31E24" w:rsidRDefault="00784A32" w:rsidP="00784A32">
      <w:pPr>
        <w:pStyle w:val="B1"/>
      </w:pPr>
      <w:r w:rsidRPr="00C31E24">
        <w:t>4)</w:t>
      </w:r>
      <w:r w:rsidRPr="00C31E24">
        <w:tab/>
        <w:t>shall include an Accept-Contact header field containing the g.3gpp.mcvideo media feature tag along with the "require" and "explicit" header field parameters according to IETF RFC 3841 [</w:t>
      </w:r>
      <w:r w:rsidRPr="00C31E24">
        <w:rPr>
          <w:lang w:eastAsia="zh-CN"/>
        </w:rPr>
        <w:t>20</w:t>
      </w:r>
      <w:r w:rsidRPr="00C31E24">
        <w:t>];</w:t>
      </w:r>
    </w:p>
    <w:p w14:paraId="3AB1725D" w14:textId="77777777" w:rsidR="00784A32" w:rsidRPr="00C31E24" w:rsidRDefault="00784A32" w:rsidP="00784A32">
      <w:pPr>
        <w:pStyle w:val="B1"/>
      </w:pPr>
      <w:r w:rsidRPr="00C31E24">
        <w:t>5)</w:t>
      </w:r>
      <w:r w:rsidRPr="00C31E24">
        <w:tab/>
        <w:t>shall include the ICSI value "urn:urn-7:3gpp-service.ims.icsi.mcvideo" (coded as specified in 3GPP TS 24.229 [</w:t>
      </w:r>
      <w:r w:rsidRPr="00C31E24">
        <w:rPr>
          <w:lang w:eastAsia="zh-CN"/>
        </w:rPr>
        <w:t>11</w:t>
      </w:r>
      <w:r w:rsidRPr="00C31E24">
        <w:t>]), in a P-Preferred-Service header field according to IETF RFC 6050 [</w:t>
      </w:r>
      <w:r w:rsidRPr="00C31E24">
        <w:rPr>
          <w:lang w:eastAsia="zh-CN"/>
        </w:rPr>
        <w:t>14</w:t>
      </w:r>
      <w:r w:rsidRPr="00C31E24">
        <w:t>] in the SIP INVITE request;</w:t>
      </w:r>
    </w:p>
    <w:p w14:paraId="447D2E74" w14:textId="77777777" w:rsidR="00784A32" w:rsidRPr="00C31E24" w:rsidRDefault="00784A32" w:rsidP="00784A32">
      <w:pPr>
        <w:pStyle w:val="B1"/>
      </w:pPr>
      <w:r w:rsidRPr="00C31E24">
        <w:t>6)</w:t>
      </w:r>
      <w:r w:rsidRPr="00C31E24">
        <w:tab/>
        <w:t>shall include an Accept-Contact header field with the g.3gpp.icsi-ref media feature tag containing the value of "urn:urn-7:3gpp-service.ims.icsi.mcvideo" along with the "require" and "explicit" header field parameters according to IETF RFC 3841 [</w:t>
      </w:r>
      <w:r w:rsidRPr="00C31E24">
        <w:rPr>
          <w:lang w:eastAsia="zh-CN"/>
        </w:rPr>
        <w:t>20</w:t>
      </w:r>
      <w:r w:rsidRPr="00C31E24">
        <w:t>];</w:t>
      </w:r>
    </w:p>
    <w:p w14:paraId="116BFBB9" w14:textId="77777777" w:rsidR="00784A32" w:rsidRPr="00C31E24" w:rsidRDefault="00784A32" w:rsidP="00784A32">
      <w:pPr>
        <w:pStyle w:val="B1"/>
      </w:pPr>
      <w:r w:rsidRPr="00C31E24">
        <w:t>7)</w:t>
      </w:r>
      <w:r w:rsidRPr="00C31E24">
        <w:tab/>
        <w:t>should include the "timer" option tag in the Supported header field;</w:t>
      </w:r>
    </w:p>
    <w:p w14:paraId="76A4AB0A" w14:textId="77777777" w:rsidR="00784A32" w:rsidRPr="00C31E24" w:rsidRDefault="00784A32" w:rsidP="00784A32">
      <w:pPr>
        <w:pStyle w:val="B1"/>
      </w:pPr>
      <w:r w:rsidRPr="00C31E24">
        <w:t>8)</w:t>
      </w:r>
      <w:r w:rsidRPr="00C31E24">
        <w:tab/>
        <w:t>should include the Session-Expires header field according to IETF RFC 4028 [</w:t>
      </w:r>
      <w:r w:rsidRPr="00C31E24">
        <w:rPr>
          <w:lang w:eastAsia="zh-CN"/>
        </w:rPr>
        <w:t>23</w:t>
      </w:r>
      <w:r w:rsidRPr="00C31E24">
        <w:t>]. It is recommended that the refresher parameter is omitted. If included, the refresher parameter shall be set to "uac";</w:t>
      </w:r>
    </w:p>
    <w:p w14:paraId="26429FBC" w14:textId="77777777" w:rsidR="00784A32" w:rsidRPr="00C31E24" w:rsidRDefault="00784A32" w:rsidP="00784A32">
      <w:pPr>
        <w:pStyle w:val="B1"/>
      </w:pPr>
      <w:r w:rsidRPr="00C31E24">
        <w:t>9)</w:t>
      </w:r>
      <w:r w:rsidRPr="00C31E24">
        <w:tab/>
        <w:t>shall set the Request-URI of the SIP INVITE request to the public service identity identifying the participating MCVideo function serving the MCVideo user;</w:t>
      </w:r>
    </w:p>
    <w:p w14:paraId="64F6C7EF" w14:textId="77777777" w:rsidR="00784A32" w:rsidRPr="00C31E24" w:rsidRDefault="00784A32" w:rsidP="00784A32">
      <w:pPr>
        <w:pStyle w:val="NO"/>
      </w:pPr>
      <w:r w:rsidRPr="00C31E24">
        <w:t>NOTE 1:</w:t>
      </w:r>
      <w:r w:rsidRPr="00C31E24">
        <w:tab/>
        <w:t>The MCVideo client is configured with public service identity identifying the participating MCVideo function serving the MCVideo user.</w:t>
      </w:r>
    </w:p>
    <w:p w14:paraId="6A611774" w14:textId="77777777" w:rsidR="00784A32" w:rsidRPr="00C31E24" w:rsidRDefault="00784A32" w:rsidP="00784A32">
      <w:pPr>
        <w:pStyle w:val="B1"/>
      </w:pPr>
      <w:r w:rsidRPr="00C31E24">
        <w:t>10)</w:t>
      </w:r>
      <w:r w:rsidRPr="00C31E24">
        <w:tab/>
        <w:t>may include a P-Preferred-Identity header field in the SIP INVITE request containing a public user identity as specified in 3GPP TS 24.229 [</w:t>
      </w:r>
      <w:r w:rsidRPr="00C31E24">
        <w:rPr>
          <w:lang w:eastAsia="zh-CN"/>
        </w:rPr>
        <w:t>11</w:t>
      </w:r>
      <w:r w:rsidRPr="00C31E24">
        <w:t>];</w:t>
      </w:r>
    </w:p>
    <w:p w14:paraId="29CDB21B" w14:textId="77777777" w:rsidR="00784A32" w:rsidRPr="00C31E24" w:rsidRDefault="00784A32" w:rsidP="00784A32">
      <w:pPr>
        <w:pStyle w:val="B1"/>
      </w:pPr>
      <w:r w:rsidRPr="00C31E24">
        <w:t>11)</w:t>
      </w:r>
      <w:r w:rsidRPr="00C31E24">
        <w:tab/>
        <w:t>if the MCVideo emergency state is already set or the MCVideo client emergency group state for this group is set to "MVEG 2: in-progress", the MCVideo client shall comply with the procedures in subclause 6.2.8.1.2;</w:t>
      </w:r>
    </w:p>
    <w:p w14:paraId="53367E0A" w14:textId="77777777" w:rsidR="00784A32" w:rsidRPr="00C31E24" w:rsidRDefault="00784A32" w:rsidP="00784A32">
      <w:pPr>
        <w:pStyle w:val="B1"/>
      </w:pPr>
      <w:r w:rsidRPr="00C31E24">
        <w:t>12)</w:t>
      </w:r>
      <w:r w:rsidRPr="00C31E24">
        <w:tab/>
        <w:t>if the MCVideo client imminent peril group state for this group is set to "MIG 2: in-progress" or "MVIG 3: confirm-pending" shall include the Resource-Priority header field and comply with the procedures in subclause 6.2.8.1.12;</w:t>
      </w:r>
    </w:p>
    <w:p w14:paraId="6C8E235E" w14:textId="77777777" w:rsidR="00784A32" w:rsidRPr="00C31E24" w:rsidRDefault="00784A32" w:rsidP="00784A32">
      <w:pPr>
        <w:pStyle w:val="B1"/>
      </w:pPr>
      <w:r w:rsidRPr="00C31E24">
        <w:t>13)</w:t>
      </w:r>
      <w:r w:rsidRPr="00C31E24">
        <w:tab/>
        <w:t>shall contain an application/vnd.3gpp.mcvideo-info+xml MIME body with the &lt;mcvideoinfo&gt; element containing the &lt;mcvideo-Params&gt; element with:</w:t>
      </w:r>
    </w:p>
    <w:p w14:paraId="23EFAFE8" w14:textId="77777777" w:rsidR="00784A32" w:rsidRPr="00C31E24" w:rsidRDefault="00784A32" w:rsidP="00784A32">
      <w:pPr>
        <w:pStyle w:val="B2"/>
      </w:pPr>
      <w:r w:rsidRPr="00C31E24">
        <w:t>a)</w:t>
      </w:r>
      <w:r w:rsidRPr="00C31E24">
        <w:tab/>
        <w:t>the &lt;session-type&gt; element set to a value of "chat";</w:t>
      </w:r>
    </w:p>
    <w:p w14:paraId="3D3C1A58" w14:textId="77777777" w:rsidR="00784A32" w:rsidRPr="00C31E24" w:rsidRDefault="00784A32" w:rsidP="00784A32">
      <w:pPr>
        <w:pStyle w:val="B2"/>
        <w:rPr>
          <w:rFonts w:eastAsia="Malgun Gothic"/>
        </w:rPr>
      </w:pPr>
      <w:r w:rsidRPr="00C31E24">
        <w:rPr>
          <w:rFonts w:eastAsia="Malgun Gothic"/>
        </w:rPr>
        <w:t>b)</w:t>
      </w:r>
      <w:r w:rsidRPr="00C31E24">
        <w:rPr>
          <w:rFonts w:eastAsia="Malgun Gothic"/>
        </w:rPr>
        <w:tab/>
        <w:t>the &lt;mcvideo-request-uri&gt; element set to the group identity; and</w:t>
      </w:r>
    </w:p>
    <w:p w14:paraId="45CB6B40" w14:textId="77777777" w:rsidR="00784A32" w:rsidRPr="00C31E24" w:rsidRDefault="00784A32" w:rsidP="00784A32">
      <w:pPr>
        <w:pStyle w:val="B2"/>
        <w:rPr>
          <w:rFonts w:eastAsia="Malgun Gothic"/>
        </w:rPr>
      </w:pPr>
      <w:r w:rsidRPr="00C31E24">
        <w:rPr>
          <w:rFonts w:eastAsia="Malgun Gothic"/>
        </w:rPr>
        <w:t>c)</w:t>
      </w:r>
      <w:r w:rsidRPr="00C31E24">
        <w:rPr>
          <w:rFonts w:eastAsia="Malgun Gothic"/>
        </w:rPr>
        <w:tab/>
      </w:r>
      <w:r w:rsidRPr="00C31E24">
        <w:t>the &lt;mcvideo-client-id&gt; element set to the MCVideo client ID of the originating MCVideo client;</w:t>
      </w:r>
    </w:p>
    <w:p w14:paraId="27DE4274" w14:textId="77777777" w:rsidR="00784A32" w:rsidRPr="00C31E24" w:rsidRDefault="00784A32" w:rsidP="00784A32">
      <w:pPr>
        <w:keepLines/>
        <w:ind w:left="1135" w:hanging="851"/>
        <w:rPr>
          <w:rFonts w:eastAsia="Malgun Gothic"/>
        </w:rPr>
      </w:pPr>
      <w:r w:rsidRPr="00C31E24">
        <w:rPr>
          <w:rFonts w:eastAsia="Malgun Gothic"/>
        </w:rPr>
        <w:t>NOTE 2:</w:t>
      </w:r>
      <w:r w:rsidRPr="00C31E24">
        <w:rPr>
          <w:rFonts w:eastAsia="Malgun Gothic"/>
        </w:rPr>
        <w:tab/>
        <w:t>The MCVideo ID of the originating MCVideo user is not included in the body, as this will be inserted into the body of the SIP INVITE request that is sent by the originating participating MCVideo function.</w:t>
      </w:r>
    </w:p>
    <w:p w14:paraId="14A82B91" w14:textId="77777777" w:rsidR="00784A32" w:rsidRPr="00C31E24" w:rsidRDefault="00784A32" w:rsidP="00784A32">
      <w:pPr>
        <w:pStyle w:val="B1"/>
      </w:pPr>
      <w:r w:rsidRPr="00C31E24">
        <w:t>14)</w:t>
      </w:r>
      <w:r w:rsidRPr="00C31E24">
        <w:tab/>
        <w:t>shall include in the SIP INVITE request an SDP offer according to 3GPP TS 24.229 [</w:t>
      </w:r>
      <w:r w:rsidRPr="00C31E24">
        <w:rPr>
          <w:lang w:eastAsia="zh-CN"/>
        </w:rPr>
        <w:t>11</w:t>
      </w:r>
      <w:r w:rsidRPr="00C31E24">
        <w:t>] with the clarifications specified in subclause 6.2.1;</w:t>
      </w:r>
    </w:p>
    <w:p w14:paraId="129C21D6" w14:textId="77777777" w:rsidR="00784A32" w:rsidRPr="00C31E24" w:rsidRDefault="00784A32" w:rsidP="00784A32">
      <w:pPr>
        <w:pStyle w:val="B1"/>
      </w:pPr>
      <w:r w:rsidRPr="00C31E24">
        <w:t>15)</w:t>
      </w:r>
      <w:r w:rsidRPr="00C31E24">
        <w:tab/>
        <w:t>if an implicit transmission request is required, shall indicate this as specified in subclause 6.4; and</w:t>
      </w:r>
    </w:p>
    <w:p w14:paraId="0ACABF26" w14:textId="77777777" w:rsidR="00784A32" w:rsidRPr="00C31E24" w:rsidRDefault="00784A32" w:rsidP="00784A32">
      <w:pPr>
        <w:pStyle w:val="B1"/>
      </w:pPr>
      <w:r w:rsidRPr="00C31E24">
        <w:t>16)</w:t>
      </w:r>
      <w:r w:rsidRPr="00C31E24">
        <w:tab/>
        <w:t>shall send the SIP INVITE request according to 3GPP TS 24.229 [</w:t>
      </w:r>
      <w:r w:rsidRPr="00C31E24">
        <w:rPr>
          <w:lang w:eastAsia="zh-CN"/>
        </w:rPr>
        <w:t>11</w:t>
      </w:r>
      <w:r w:rsidRPr="00C31E24">
        <w:t>].</w:t>
      </w:r>
    </w:p>
    <w:p w14:paraId="1F13D552" w14:textId="77777777" w:rsidR="00784A32" w:rsidRPr="00C31E24" w:rsidRDefault="00784A32" w:rsidP="00784A32">
      <w:r w:rsidRPr="00C31E24">
        <w:t>On receiving a SIP 2xx response to the SIP INVITE request, the MCVideo client:</w:t>
      </w:r>
    </w:p>
    <w:p w14:paraId="56EB6D53" w14:textId="77777777" w:rsidR="00784A32" w:rsidRPr="00C31E24" w:rsidRDefault="00784A32" w:rsidP="00784A32">
      <w:pPr>
        <w:pStyle w:val="B1"/>
      </w:pPr>
      <w:r w:rsidRPr="00C31E24">
        <w:t>1)</w:t>
      </w:r>
      <w:r w:rsidRPr="00C31E24">
        <w:tab/>
        <w:t>shall interact with the user plane as specified in 3GPP TS 24.581 [</w:t>
      </w:r>
      <w:r w:rsidRPr="00C31E24">
        <w:rPr>
          <w:lang w:eastAsia="zh-CN"/>
        </w:rPr>
        <w:t>5</w:t>
      </w:r>
      <w:r w:rsidRPr="00C31E24">
        <w:t>]; and</w:t>
      </w:r>
    </w:p>
    <w:p w14:paraId="20CDEE62" w14:textId="77777777" w:rsidR="00784A32" w:rsidRPr="00C31E24" w:rsidRDefault="00784A32" w:rsidP="00784A32">
      <w:pPr>
        <w:pStyle w:val="B1"/>
      </w:pPr>
      <w:r w:rsidRPr="00C31E24">
        <w:t>2)</w:t>
      </w:r>
      <w:r w:rsidRPr="00C31E24">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173EE84A" w14:textId="77777777" w:rsidR="00784A32" w:rsidRPr="00C31E24" w:rsidRDefault="00784A32" w:rsidP="00784A32">
      <w:r w:rsidRPr="00C31E24">
        <w:t>On receiving a SIP 4xx response, a SIP 5xx response or a SIP 6xx response to the SIP INVITE request:</w:t>
      </w:r>
    </w:p>
    <w:p w14:paraId="63622BAF" w14:textId="77777777" w:rsidR="00784A32" w:rsidRPr="00C31E24" w:rsidRDefault="00784A32" w:rsidP="00784A32">
      <w:pPr>
        <w:pStyle w:val="B1"/>
      </w:pPr>
      <w:r w:rsidRPr="00C31E24">
        <w:t>1)</w:t>
      </w:r>
      <w:r w:rsidRPr="00C31E24">
        <w:tab/>
        <w:t>if the MCVideo emergency group call state is set to "MVEGC 2: emergency-call-requested" or "MVEGC 3: emergency-call-granted"; or</w:t>
      </w:r>
    </w:p>
    <w:p w14:paraId="4832B962" w14:textId="77777777" w:rsidR="00784A32" w:rsidRPr="00C31E24" w:rsidRDefault="00784A32" w:rsidP="00784A32">
      <w:pPr>
        <w:pStyle w:val="B1"/>
      </w:pPr>
      <w:r w:rsidRPr="00C31E24">
        <w:t>2)</w:t>
      </w:r>
      <w:r w:rsidRPr="00C31E24">
        <w:tab/>
        <w:t>if the MCVideo imminent peril group call state is set to "MVIGC 2: imminent-peril-call-requested" or "MVIGC 3: imminent-peril-call-granted";</w:t>
      </w:r>
    </w:p>
    <w:p w14:paraId="5CFEB227" w14:textId="77777777" w:rsidR="00784A32" w:rsidRPr="00C31E24" w:rsidRDefault="00784A32" w:rsidP="00784A32">
      <w:pPr>
        <w:pStyle w:val="B1"/>
        <w:ind w:left="0" w:firstLine="0"/>
      </w:pPr>
      <w:r w:rsidRPr="00C31E24">
        <w:t>the MCVideo client shall perform the actions specified in subclause 6.2.8.1.5.</w:t>
      </w:r>
    </w:p>
    <w:p w14:paraId="32055BEF" w14:textId="77777777" w:rsidR="00784A32" w:rsidRPr="00C31E24" w:rsidRDefault="00784A32" w:rsidP="00784A32">
      <w:r w:rsidRPr="00C31E24">
        <w:t>On receiving a SIP INFO request where the Request-URI contains an MCVideo session ID identifying an ongoing group session, the MCVideo client shall follow the actions specified in subclause 6.2.8.1.13.</w:t>
      </w:r>
    </w:p>
    <w:p w14:paraId="6DF32459" w14:textId="77777777" w:rsidR="004A01BC" w:rsidRPr="00C31E24" w:rsidRDefault="004A01BC" w:rsidP="004A01BC">
      <w:pPr>
        <w:rPr>
          <w:lang w:eastAsia="ko-KR"/>
        </w:rPr>
      </w:pPr>
      <w:bookmarkStart w:id="457" w:name="_Toc20151621"/>
      <w:bookmarkStart w:id="458" w:name="_Toc27494286"/>
      <w:bookmarkStart w:id="459" w:name="_Toc73952960"/>
      <w:r w:rsidRPr="00C31E24">
        <w:rPr>
          <w:lang w:eastAsia="ko-KR"/>
        </w:rPr>
        <w:t>[TS 24.281, clause 9.2.2.2.2.1]</w:t>
      </w:r>
    </w:p>
    <w:bookmarkEnd w:id="457"/>
    <w:bookmarkEnd w:id="458"/>
    <w:bookmarkEnd w:id="459"/>
    <w:p w14:paraId="23C6528F" w14:textId="77777777" w:rsidR="004A01BC" w:rsidRPr="00C31E24" w:rsidRDefault="004A01BC" w:rsidP="004A01BC">
      <w:pPr>
        <w:rPr>
          <w:lang w:eastAsia="ko-KR"/>
        </w:rPr>
      </w:pPr>
      <w:r w:rsidRPr="00C31E24">
        <w:rPr>
          <w:lang w:eastAsia="ko-KR"/>
        </w:rPr>
        <w:t>When an MCVideo client wants to leave the MCVideo session that has been established using on-demand session, the MCVideo client shall follow the procedures as specified in clause 6.2.4.1.</w:t>
      </w:r>
    </w:p>
    <w:p w14:paraId="12A4AA88" w14:textId="77777777" w:rsidR="00784A32" w:rsidRPr="00C31E24" w:rsidRDefault="00784A32" w:rsidP="00784A32">
      <w:r w:rsidRPr="00C31E24">
        <w:t>[TS 24.581, clause 6.2.1]</w:t>
      </w:r>
    </w:p>
    <w:p w14:paraId="522EDA8D" w14:textId="77777777" w:rsidR="00784A32" w:rsidRPr="00C31E24" w:rsidRDefault="00784A32" w:rsidP="00784A32">
      <w:r w:rsidRPr="00C31E24">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6A83476F" w14:textId="77777777" w:rsidR="00784A32" w:rsidRPr="00C31E24" w:rsidRDefault="00784A32" w:rsidP="00784A32">
      <w:r w:rsidRPr="00C31E24">
        <w:t>The SIP INVITE request sent by the application and signalling plane:</w:t>
      </w:r>
    </w:p>
    <w:p w14:paraId="495862F6" w14:textId="77777777" w:rsidR="00784A32" w:rsidRPr="00C31E24" w:rsidRDefault="00784A32" w:rsidP="00784A32">
      <w:pPr>
        <w:pStyle w:val="B1"/>
      </w:pPr>
      <w:r w:rsidRPr="00C31E24">
        <w:t>1.</w:t>
      </w:r>
      <w:r w:rsidRPr="00C31E24">
        <w:tab/>
        <w:t>shall be regarded an implicit Transmission request when an implicit Transmission request is negotiated; and</w:t>
      </w:r>
    </w:p>
    <w:p w14:paraId="5ED957F3" w14:textId="207689FF" w:rsidR="00784A32" w:rsidRPr="00C31E24" w:rsidRDefault="00784A32" w:rsidP="00784A32">
      <w:pPr>
        <w:pStyle w:val="B1"/>
      </w:pPr>
      <w:r w:rsidRPr="00C31E24">
        <w:t>2.</w:t>
      </w:r>
      <w:r w:rsidRPr="00C31E24">
        <w:tab/>
        <w:t xml:space="preserve">shall not be regarded as an implicit Transmission request in case of a </w:t>
      </w:r>
      <w:r w:rsidR="00DD5C3D" w:rsidRPr="00C31E24">
        <w:t>re-join</w:t>
      </w:r>
      <w:r w:rsidRPr="00C31E24">
        <w:t xml:space="preserve"> to an already on-going group call.</w:t>
      </w:r>
    </w:p>
    <w:p w14:paraId="530FE449" w14:textId="77777777" w:rsidR="00784A32" w:rsidRPr="00C31E24" w:rsidRDefault="00784A32" w:rsidP="00784A32">
      <w:pPr>
        <w:pStyle w:val="NO"/>
      </w:pPr>
      <w:r w:rsidRPr="00C31E24">
        <w:t>NOTE:</w:t>
      </w:r>
      <w:r w:rsidRPr="00C31E24">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23B5AAA6" w14:textId="77777777" w:rsidR="00784A32" w:rsidRPr="00C31E24" w:rsidRDefault="00784A32" w:rsidP="00784A32">
      <w:r w:rsidRPr="00C31E24">
        <w:t>[TS 24.581, clause 6.2.4.1]</w:t>
      </w:r>
    </w:p>
    <w:p w14:paraId="0B606BE3" w14:textId="77777777" w:rsidR="00784A32" w:rsidRPr="00C31E24" w:rsidRDefault="00784A32" w:rsidP="00784A32">
      <w:r w:rsidRPr="00C31E24">
        <w:t>The transmission participant shall behave according to the state diagram and the state transitions specified in this subclause.</w:t>
      </w:r>
    </w:p>
    <w:p w14:paraId="0D17A52E" w14:textId="77777777" w:rsidR="00784A32" w:rsidRPr="00C31E24" w:rsidRDefault="00784A32" w:rsidP="00784A32">
      <w:r w:rsidRPr="00C31E24">
        <w:t>Figure 6.2.4.1-1 shows the state diagram for 'Transmission participant state transition diagram for basic transmission control operation'.</w:t>
      </w:r>
    </w:p>
    <w:p w14:paraId="5F2894A6" w14:textId="77777777" w:rsidR="00784A32" w:rsidRPr="00C31E24" w:rsidRDefault="00784A32" w:rsidP="00784A32">
      <w:r w:rsidRPr="00C31E24">
        <w:t>…</w:t>
      </w:r>
    </w:p>
    <w:p w14:paraId="32DB9453" w14:textId="77777777" w:rsidR="00784A32" w:rsidRPr="00C31E24" w:rsidRDefault="00784A32" w:rsidP="00784A32">
      <w:r w:rsidRPr="00C31E24">
        <w:t>State details are explained in the following subclauses.</w:t>
      </w:r>
    </w:p>
    <w:p w14:paraId="2CD5FCD6" w14:textId="77777777" w:rsidR="00784A32" w:rsidRPr="00C31E24" w:rsidRDefault="00784A32" w:rsidP="00784A32">
      <w:r w:rsidRPr="00C31E24">
        <w:t>If a transmission control message arrives in a state where there is no specific procedure specified for received transmission control message, the transmission participant shall discard the transmission control message and shall remain in the current state.</w:t>
      </w:r>
    </w:p>
    <w:p w14:paraId="28515890" w14:textId="77777777" w:rsidR="00784A32" w:rsidRPr="00C31E24" w:rsidRDefault="00784A32" w:rsidP="00784A32">
      <w:pPr>
        <w:pStyle w:val="NO"/>
      </w:pPr>
      <w:r w:rsidRPr="00C31E24">
        <w:t>NOTE:</w:t>
      </w:r>
      <w:r w:rsidRPr="00C31E24">
        <w:tab/>
        <w:t>A badly formatted transmission control message received in any state is ignored by the transmission participant and does not cause any change of the current state.</w:t>
      </w:r>
    </w:p>
    <w:p w14:paraId="53BF5657" w14:textId="77777777" w:rsidR="00784A32" w:rsidRPr="00C31E24" w:rsidRDefault="00784A32" w:rsidP="00784A32">
      <w:r w:rsidRPr="00C31E24">
        <w:t>[TS 24.581, clause 6.2.4.4.6]</w:t>
      </w:r>
    </w:p>
    <w:p w14:paraId="6E603320" w14:textId="77777777" w:rsidR="00784A32" w:rsidRPr="00C31E24" w:rsidRDefault="00784A32" w:rsidP="00784A32">
      <w:r w:rsidRPr="00C31E24">
        <w:t>Upon receiving a Transmission Granted message from the transmission control server, the transmission participant:</w:t>
      </w:r>
    </w:p>
    <w:p w14:paraId="7B964590" w14:textId="77777777" w:rsidR="00784A32" w:rsidRPr="00C31E24" w:rsidRDefault="00784A32" w:rsidP="00784A32">
      <w:pPr>
        <w:pStyle w:val="B1"/>
      </w:pPr>
      <w:r w:rsidRPr="00C31E24">
        <w:t>1.</w:t>
      </w:r>
      <w:r w:rsidRPr="00C31E24">
        <w:tab/>
        <w:t>if the first bit in the subtype of the Transmission Granted message is set to '1' (Acknowledgment is required) as described in subclause 9.2.2.1, shall send a Transmission control Ack message. The Transmission control Ack message:</w:t>
      </w:r>
    </w:p>
    <w:p w14:paraId="4EF797BA" w14:textId="77777777" w:rsidR="00784A32" w:rsidRPr="00C31E24" w:rsidRDefault="00784A32" w:rsidP="00784A32">
      <w:pPr>
        <w:pStyle w:val="B2"/>
      </w:pPr>
      <w:r w:rsidRPr="00C31E24">
        <w:t>a.</w:t>
      </w:r>
      <w:r w:rsidRPr="00C31E24">
        <w:tab/>
        <w:t>shall include the Message Type field set to '0' (Transmission Granted); and</w:t>
      </w:r>
    </w:p>
    <w:p w14:paraId="0B84A280" w14:textId="77777777" w:rsidR="00784A32" w:rsidRPr="00C31E24" w:rsidRDefault="00784A32" w:rsidP="00784A32">
      <w:pPr>
        <w:pStyle w:val="B2"/>
      </w:pPr>
      <w:r w:rsidRPr="00C31E24">
        <w:t>b.</w:t>
      </w:r>
      <w:r w:rsidRPr="00C31E24">
        <w:tab/>
        <w:t>shall include the Source field set to '0' (the transmission participant is the source);</w:t>
      </w:r>
    </w:p>
    <w:p w14:paraId="7A5AB980" w14:textId="77777777" w:rsidR="00784A32" w:rsidRPr="00C31E24" w:rsidRDefault="00784A32" w:rsidP="00784A32">
      <w:pPr>
        <w:pStyle w:val="B1"/>
      </w:pPr>
      <w:r w:rsidRPr="00C31E24">
        <w:t>2.</w:t>
      </w:r>
      <w:r w:rsidRPr="00C31E24">
        <w:tab/>
        <w:t xml:space="preserve">shall store the SSRC of granted transmission participant received in the Transmission Granted message and use it in the RTP media packets until the transmission is </w:t>
      </w:r>
      <w:r w:rsidR="00530C26" w:rsidRPr="00C31E24">
        <w:t>released</w:t>
      </w:r>
      <w:r w:rsidRPr="00C31E24">
        <w:t>;</w:t>
      </w:r>
    </w:p>
    <w:p w14:paraId="058B5BC4" w14:textId="77777777" w:rsidR="00784A32" w:rsidRPr="00C31E24" w:rsidRDefault="00784A32" w:rsidP="00784A32">
      <w:pPr>
        <w:pStyle w:val="B1"/>
      </w:pPr>
      <w:r w:rsidRPr="00C31E24">
        <w:t>3.</w:t>
      </w:r>
      <w:r w:rsidRPr="00C31E24">
        <w:tab/>
        <w:t>shall provide Transmission granted notification to the user, if not already done;</w:t>
      </w:r>
    </w:p>
    <w:p w14:paraId="4E4C0FD8" w14:textId="77777777" w:rsidR="00784A32" w:rsidRPr="00C31E24" w:rsidRDefault="00784A32" w:rsidP="00784A32">
      <w:pPr>
        <w:pStyle w:val="B1"/>
      </w:pPr>
      <w:r w:rsidRPr="00C31E24">
        <w:t>4.</w:t>
      </w:r>
      <w:r w:rsidRPr="00C31E24">
        <w:tab/>
        <w:t>shall stop timer T100 (Transmission Request); and</w:t>
      </w:r>
    </w:p>
    <w:p w14:paraId="5708C0A9" w14:textId="77777777" w:rsidR="00784A32" w:rsidRPr="00C31E24" w:rsidRDefault="00784A32" w:rsidP="00784A32">
      <w:pPr>
        <w:pStyle w:val="B1"/>
      </w:pPr>
      <w:r w:rsidRPr="00C31E24">
        <w:t>5.</w:t>
      </w:r>
      <w:r w:rsidRPr="00C31E24">
        <w:tab/>
        <w:t>shall enter the 'U: has permission to transmit' state.</w:t>
      </w:r>
    </w:p>
    <w:p w14:paraId="05D40284" w14:textId="77777777" w:rsidR="00784A32" w:rsidRPr="00C31E24" w:rsidRDefault="00784A32" w:rsidP="00784A32">
      <w:r w:rsidRPr="00C31E24">
        <w:t>[TS 24.581, clause 6.2.4.5.3]</w:t>
      </w:r>
    </w:p>
    <w:p w14:paraId="317143BE" w14:textId="77777777" w:rsidR="00784A32" w:rsidRPr="00C31E24" w:rsidRDefault="00784A32" w:rsidP="00784A32">
      <w:r w:rsidRPr="00C31E24">
        <w:t>Upon receiving an indication from the user to end the permission to send RTP media, the transmission participant:</w:t>
      </w:r>
    </w:p>
    <w:p w14:paraId="614095EE" w14:textId="77777777" w:rsidR="00784A32" w:rsidRPr="00C31E24" w:rsidRDefault="00784A32" w:rsidP="00784A32">
      <w:pPr>
        <w:pStyle w:val="B1"/>
      </w:pPr>
      <w:r w:rsidRPr="00C31E24">
        <w:t>1.</w:t>
      </w:r>
      <w:r w:rsidRPr="00C31E2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05C4B75D" w14:textId="77777777" w:rsidR="00784A32" w:rsidRPr="00C31E24" w:rsidRDefault="00784A32" w:rsidP="00784A32">
      <w:pPr>
        <w:pStyle w:val="B1"/>
      </w:pPr>
      <w:r w:rsidRPr="00C31E24">
        <w:t>2.</w:t>
      </w:r>
      <w:r w:rsidRPr="00C31E24">
        <w:tab/>
        <w:t>shall start timer T101 (Transmission End Request) and initialize counter C101 (Transmission End Request) to 1; and</w:t>
      </w:r>
    </w:p>
    <w:p w14:paraId="66BB0D7A" w14:textId="77777777" w:rsidR="00784A32" w:rsidRPr="00C31E24" w:rsidRDefault="00784A32" w:rsidP="00784A32">
      <w:pPr>
        <w:pStyle w:val="B1"/>
      </w:pPr>
      <w:r w:rsidRPr="00C31E24">
        <w:t>3.</w:t>
      </w:r>
      <w:r w:rsidRPr="00C31E24">
        <w:tab/>
        <w:t>shall enter the 'U: pending end of transmission' state.</w:t>
      </w:r>
    </w:p>
    <w:p w14:paraId="610C79CB" w14:textId="77777777" w:rsidR="004A01BC" w:rsidRPr="00C31E24" w:rsidRDefault="004A01BC" w:rsidP="004A01BC">
      <w:r w:rsidRPr="00C31E24">
        <w:t>[TS 24.581, clause 6.2.4.4.7]</w:t>
      </w:r>
    </w:p>
    <w:p w14:paraId="36A95D0E" w14:textId="77777777" w:rsidR="004A01BC" w:rsidRPr="00C31E24" w:rsidRDefault="004A01BC" w:rsidP="004A01BC">
      <w:r w:rsidRPr="00C31E24">
        <w:t>Upon receiving an indication from the user to end the Transmission request, the transmission participant:</w:t>
      </w:r>
    </w:p>
    <w:p w14:paraId="1A63A2AD" w14:textId="77777777" w:rsidR="004A01BC" w:rsidRPr="00C31E24" w:rsidRDefault="004A01BC" w:rsidP="004A01BC">
      <w:pPr>
        <w:pStyle w:val="B1"/>
      </w:pPr>
      <w:r w:rsidRPr="00C31E24">
        <w:t>1.</w:t>
      </w:r>
      <w:r w:rsidRPr="00C31E2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7B649059" w14:textId="77777777" w:rsidR="004A01BC" w:rsidRPr="00C31E24" w:rsidRDefault="004A01BC" w:rsidP="004A01BC">
      <w:pPr>
        <w:pStyle w:val="B1"/>
      </w:pPr>
      <w:r w:rsidRPr="00C31E24">
        <w:t>2.</w:t>
      </w:r>
      <w:r w:rsidRPr="00C31E24">
        <w:tab/>
        <w:t>shall stop time T100 (Transmission Request)</w:t>
      </w:r>
    </w:p>
    <w:p w14:paraId="5C02ADCD" w14:textId="77777777" w:rsidR="004A01BC" w:rsidRPr="00C31E24" w:rsidRDefault="004A01BC" w:rsidP="004A01BC">
      <w:pPr>
        <w:pStyle w:val="B1"/>
      </w:pPr>
      <w:r w:rsidRPr="00C31E24">
        <w:t>3.</w:t>
      </w:r>
      <w:r w:rsidRPr="00C31E24">
        <w:tab/>
        <w:t>shall start timer T101 (Transmission End Request) and initialize counter C101 (Transmission End Request) to 1; and</w:t>
      </w:r>
    </w:p>
    <w:p w14:paraId="4386EB8B" w14:textId="77777777" w:rsidR="004A01BC" w:rsidRPr="00C31E24" w:rsidRDefault="004A01BC" w:rsidP="004A01BC">
      <w:r w:rsidRPr="00C31E24">
        <w:t>4.</w:t>
      </w:r>
      <w:r w:rsidRPr="00C31E24">
        <w:tab/>
        <w:t>shall enter the 'U: pending end of transmission' state.</w:t>
      </w:r>
    </w:p>
    <w:p w14:paraId="31FC435C" w14:textId="77777777" w:rsidR="00784A32" w:rsidRPr="00C31E24" w:rsidRDefault="00784A32" w:rsidP="00764DD4">
      <w:pPr>
        <w:pStyle w:val="H6"/>
      </w:pPr>
      <w:bookmarkStart w:id="460" w:name="_Toc52787529"/>
      <w:bookmarkStart w:id="461" w:name="_Toc52787710"/>
      <w:bookmarkStart w:id="462" w:name="_Toc75906932"/>
      <w:bookmarkStart w:id="463" w:name="_Toc75907269"/>
      <w:r w:rsidRPr="00C31E24">
        <w:t>6.1.2.1.3</w:t>
      </w:r>
      <w:r w:rsidRPr="00C31E24">
        <w:tab/>
        <w:t>Test description</w:t>
      </w:r>
      <w:bookmarkEnd w:id="460"/>
      <w:bookmarkEnd w:id="461"/>
      <w:bookmarkEnd w:id="462"/>
      <w:bookmarkEnd w:id="463"/>
    </w:p>
    <w:p w14:paraId="35B0E7E8" w14:textId="77777777" w:rsidR="00784A32" w:rsidRPr="00C31E24" w:rsidRDefault="00784A32" w:rsidP="00784A32">
      <w:pPr>
        <w:pStyle w:val="H6"/>
      </w:pPr>
      <w:r w:rsidRPr="00C31E24">
        <w:t>6.1.2.1.3.1</w:t>
      </w:r>
      <w:r w:rsidRPr="00C31E24">
        <w:tab/>
        <w:t>Pre-test conditions</w:t>
      </w:r>
    </w:p>
    <w:p w14:paraId="5EBD6DB2" w14:textId="77777777" w:rsidR="00784A32" w:rsidRPr="00C31E24" w:rsidRDefault="00784A32" w:rsidP="00784A32">
      <w:pPr>
        <w:pStyle w:val="H6"/>
      </w:pPr>
      <w:r w:rsidRPr="00C31E24">
        <w:t>System Simulator:</w:t>
      </w:r>
    </w:p>
    <w:p w14:paraId="24262B45" w14:textId="77777777" w:rsidR="00784A32" w:rsidRPr="00C31E24" w:rsidRDefault="00784A32" w:rsidP="00784A32">
      <w:pPr>
        <w:pStyle w:val="B1"/>
      </w:pPr>
      <w:r w:rsidRPr="00C31E24">
        <w:t>-</w:t>
      </w:r>
      <w:r w:rsidRPr="00C31E24">
        <w:tab/>
        <w:t>SS (MCVideo server).</w:t>
      </w:r>
    </w:p>
    <w:p w14:paraId="6756B53B" w14:textId="77777777" w:rsidR="00784A32" w:rsidRPr="00C31E24" w:rsidRDefault="00784A32" w:rsidP="00784A32">
      <w:pPr>
        <w:pStyle w:val="B1"/>
      </w:pPr>
      <w:r w:rsidRPr="00C31E24">
        <w:t>-</w:t>
      </w:r>
      <w:r w:rsidRPr="00C31E24">
        <w:tab/>
        <w:t>E-UTRA related parameters are set to the default parameters for the basic single cell environment, as defined in TS 36.508 [24] subclause 4.4.</w:t>
      </w:r>
    </w:p>
    <w:p w14:paraId="047376FF" w14:textId="77777777" w:rsidR="00784A32" w:rsidRPr="00C31E24" w:rsidRDefault="00784A32" w:rsidP="00784A32">
      <w:pPr>
        <w:pStyle w:val="H6"/>
      </w:pPr>
      <w:r w:rsidRPr="00C31E24">
        <w:t>IUT:</w:t>
      </w:r>
    </w:p>
    <w:p w14:paraId="5CA8D0F4" w14:textId="77777777" w:rsidR="00784A32" w:rsidRPr="00C31E24" w:rsidRDefault="00784A32" w:rsidP="00784A32">
      <w:pPr>
        <w:pStyle w:val="B1"/>
      </w:pPr>
      <w:r w:rsidRPr="00C31E24">
        <w:t>-</w:t>
      </w:r>
      <w:r w:rsidRPr="00C31E24">
        <w:tab/>
        <w:t>UE (MCVideo client) has been provisioned with the Initial UE Configuration Data as specified in TS 36.579-1 [2], subclause 5.5.8.1 allowing for the location of the configuration management server for configuration of the MCVideo UE initial configuration management object (MO) and the default MCVideo user profile configuration management object (MO).</w:t>
      </w:r>
    </w:p>
    <w:p w14:paraId="536502F2" w14:textId="77777777" w:rsidR="00784A32" w:rsidRPr="00C31E24" w:rsidRDefault="00784A32" w:rsidP="00784A32">
      <w:pPr>
        <w:pStyle w:val="B1"/>
      </w:pPr>
      <w:r w:rsidRPr="00C31E24">
        <w:t>-</w:t>
      </w:r>
      <w:r w:rsidRPr="00C31E24">
        <w:tab/>
        <w:t>The test USIM set as defined in TS 36.579-1 [2], subclause 5.5.10 is inserted.</w:t>
      </w:r>
    </w:p>
    <w:p w14:paraId="652EE3BD" w14:textId="77777777" w:rsidR="00784A32" w:rsidRPr="00C31E24" w:rsidRDefault="00784A32" w:rsidP="00784A32">
      <w:pPr>
        <w:pStyle w:val="H6"/>
      </w:pPr>
      <w:r w:rsidRPr="00C31E24">
        <w:t>Preamble:</w:t>
      </w:r>
    </w:p>
    <w:p w14:paraId="52E3C418" w14:textId="77777777" w:rsidR="00784A32" w:rsidRPr="00C31E24" w:rsidRDefault="00784A32" w:rsidP="00784A32">
      <w:pPr>
        <w:pStyle w:val="B1"/>
      </w:pPr>
      <w:r w:rsidRPr="00C31E24">
        <w:t>-</w:t>
      </w:r>
      <w:r w:rsidRPr="00C31E24">
        <w:tab/>
        <w:t>The UE has performed the Generic Test Procedure for MCVideo UE registration as specified in TS 36.579-1 [2], subclause 5.4.2A.</w:t>
      </w:r>
    </w:p>
    <w:p w14:paraId="06E69EEB" w14:textId="77777777" w:rsidR="00784A32" w:rsidRPr="00C31E24" w:rsidRDefault="00784A32" w:rsidP="00784A32">
      <w:pPr>
        <w:pStyle w:val="B1"/>
      </w:pPr>
      <w:r w:rsidRPr="00C31E24">
        <w:t>-</w:t>
      </w:r>
      <w:r w:rsidRPr="00C31E24">
        <w:tab/>
        <w:t>The MCVideo User performs the Generic Test Procedure for MCVideo Authorization/Configuration and Key Generation as specified in TS 36.579-1 [2] subclause 5.3.2A.</w:t>
      </w:r>
    </w:p>
    <w:p w14:paraId="586B5AD0" w14:textId="77777777" w:rsidR="00784A32" w:rsidRPr="00C31E24" w:rsidRDefault="00784A32" w:rsidP="00784A32">
      <w:pPr>
        <w:pStyle w:val="B1"/>
      </w:pPr>
      <w:r w:rsidRPr="00C31E24">
        <w:t>-</w:t>
      </w:r>
      <w:r w:rsidRPr="00C31E24">
        <w:tab/>
        <w:t>UE States at the end of the preamble:</w:t>
      </w:r>
    </w:p>
    <w:p w14:paraId="2987B54E" w14:textId="77777777" w:rsidR="00784A32" w:rsidRPr="00C31E24" w:rsidRDefault="00784A32" w:rsidP="00784A32">
      <w:pPr>
        <w:pStyle w:val="B2"/>
      </w:pPr>
      <w:r w:rsidRPr="00C31E24">
        <w:t>-</w:t>
      </w:r>
      <w:r w:rsidRPr="00C31E24">
        <w:tab/>
        <w:t>The UE is in E-UTRA Registered, Idle Mode state.</w:t>
      </w:r>
    </w:p>
    <w:p w14:paraId="56433FB6" w14:textId="77777777" w:rsidR="00784A32" w:rsidRPr="00C31E24" w:rsidRDefault="00784A32" w:rsidP="00784A32">
      <w:pPr>
        <w:pStyle w:val="B2"/>
      </w:pPr>
      <w:r w:rsidRPr="00C31E24">
        <w:t>-</w:t>
      </w:r>
      <w:r w:rsidRPr="00C31E24">
        <w:tab/>
        <w:t>The MCVideo Client Application has been activated and user has registered-in as the MCVideo User with the Server as active user at the client.</w:t>
      </w:r>
    </w:p>
    <w:p w14:paraId="6CF002CE" w14:textId="77777777" w:rsidR="00784A32" w:rsidRPr="00C31E24" w:rsidRDefault="00784A32" w:rsidP="00784A32">
      <w:pPr>
        <w:pStyle w:val="H6"/>
      </w:pPr>
      <w:r w:rsidRPr="00C31E24">
        <w:t>6.1.2.1.3.2</w:t>
      </w:r>
      <w:r w:rsidRPr="00C31E24">
        <w:tab/>
        <w:t>Test procedure sequence</w:t>
      </w:r>
    </w:p>
    <w:p w14:paraId="4EA882EF" w14:textId="77777777" w:rsidR="00784A32" w:rsidRPr="00C31E24" w:rsidRDefault="00784A32" w:rsidP="00784A32">
      <w:pPr>
        <w:pStyle w:val="TH"/>
      </w:pPr>
      <w:r w:rsidRPr="00C31E24">
        <w:t>Table 6.1.2.1.3.2-1: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534"/>
        <w:gridCol w:w="3968"/>
        <w:gridCol w:w="708"/>
        <w:gridCol w:w="2978"/>
        <w:gridCol w:w="565"/>
        <w:gridCol w:w="850"/>
      </w:tblGrid>
      <w:tr w:rsidR="00784A32" w:rsidRPr="00C31E24" w14:paraId="7BEAACA7" w14:textId="77777777" w:rsidTr="00354887">
        <w:trPr>
          <w:tblHeader/>
        </w:trPr>
        <w:tc>
          <w:tcPr>
            <w:tcW w:w="534" w:type="dxa"/>
            <w:tcBorders>
              <w:bottom w:val="nil"/>
            </w:tcBorders>
            <w:shd w:val="clear" w:color="auto" w:fill="auto"/>
          </w:tcPr>
          <w:p w14:paraId="31B3EC75" w14:textId="77777777" w:rsidR="00784A32" w:rsidRPr="00C31E24" w:rsidRDefault="00784A32" w:rsidP="00354887">
            <w:pPr>
              <w:pStyle w:val="TAH"/>
              <w:keepNext w:val="0"/>
              <w:keepLines w:val="0"/>
              <w:widowControl w:val="0"/>
            </w:pPr>
            <w:r w:rsidRPr="00C31E24">
              <w:t>St</w:t>
            </w:r>
          </w:p>
        </w:tc>
        <w:tc>
          <w:tcPr>
            <w:tcW w:w="3968" w:type="dxa"/>
            <w:tcBorders>
              <w:bottom w:val="nil"/>
            </w:tcBorders>
            <w:shd w:val="clear" w:color="auto" w:fill="auto"/>
          </w:tcPr>
          <w:p w14:paraId="5E8311FA" w14:textId="77777777" w:rsidR="00784A32" w:rsidRPr="00C31E24" w:rsidRDefault="00784A32" w:rsidP="00354887">
            <w:pPr>
              <w:pStyle w:val="TAC"/>
              <w:keepNext w:val="0"/>
              <w:keepLines w:val="0"/>
              <w:widowControl w:val="0"/>
            </w:pPr>
            <w:r w:rsidRPr="00C31E24">
              <w:rPr>
                <w:b/>
              </w:rPr>
              <w:t>Procedure</w:t>
            </w:r>
          </w:p>
        </w:tc>
        <w:tc>
          <w:tcPr>
            <w:tcW w:w="3686" w:type="dxa"/>
            <w:gridSpan w:val="2"/>
            <w:shd w:val="clear" w:color="auto" w:fill="auto"/>
          </w:tcPr>
          <w:p w14:paraId="65559CFA" w14:textId="77777777" w:rsidR="00784A32" w:rsidRPr="00C31E24" w:rsidRDefault="00784A32" w:rsidP="00354887">
            <w:pPr>
              <w:pStyle w:val="TAC"/>
              <w:keepNext w:val="0"/>
              <w:keepLines w:val="0"/>
              <w:widowControl w:val="0"/>
            </w:pPr>
            <w:r w:rsidRPr="00C31E24">
              <w:rPr>
                <w:b/>
              </w:rPr>
              <w:t>Message Sequence</w:t>
            </w:r>
          </w:p>
        </w:tc>
        <w:tc>
          <w:tcPr>
            <w:tcW w:w="565" w:type="dxa"/>
            <w:tcBorders>
              <w:bottom w:val="nil"/>
            </w:tcBorders>
            <w:shd w:val="clear" w:color="auto" w:fill="auto"/>
          </w:tcPr>
          <w:p w14:paraId="20741803" w14:textId="77777777" w:rsidR="00784A32" w:rsidRPr="00C31E24" w:rsidRDefault="00784A32" w:rsidP="00354887">
            <w:pPr>
              <w:pStyle w:val="TAC"/>
              <w:keepNext w:val="0"/>
              <w:keepLines w:val="0"/>
              <w:widowControl w:val="0"/>
            </w:pPr>
            <w:r w:rsidRPr="00C31E24">
              <w:rPr>
                <w:b/>
              </w:rPr>
              <w:t>TP</w:t>
            </w:r>
          </w:p>
        </w:tc>
        <w:tc>
          <w:tcPr>
            <w:tcW w:w="850" w:type="dxa"/>
            <w:tcBorders>
              <w:bottom w:val="nil"/>
            </w:tcBorders>
            <w:shd w:val="clear" w:color="auto" w:fill="auto"/>
          </w:tcPr>
          <w:p w14:paraId="20C9E1DD" w14:textId="77777777" w:rsidR="00784A32" w:rsidRPr="00C31E24" w:rsidRDefault="00784A32" w:rsidP="00354887">
            <w:pPr>
              <w:pStyle w:val="TAC"/>
              <w:keepNext w:val="0"/>
              <w:keepLines w:val="0"/>
              <w:widowControl w:val="0"/>
            </w:pPr>
            <w:r w:rsidRPr="00C31E24">
              <w:rPr>
                <w:b/>
              </w:rPr>
              <w:t>Verdict</w:t>
            </w:r>
          </w:p>
        </w:tc>
      </w:tr>
      <w:tr w:rsidR="00784A32" w:rsidRPr="00C31E24" w14:paraId="40C748F6" w14:textId="77777777" w:rsidTr="00354887">
        <w:trPr>
          <w:tblHeader/>
        </w:trPr>
        <w:tc>
          <w:tcPr>
            <w:tcW w:w="534" w:type="dxa"/>
            <w:tcBorders>
              <w:top w:val="nil"/>
            </w:tcBorders>
            <w:shd w:val="clear" w:color="auto" w:fill="auto"/>
          </w:tcPr>
          <w:p w14:paraId="74EE8CE8" w14:textId="77777777" w:rsidR="00784A32" w:rsidRPr="00C31E24" w:rsidRDefault="00784A32" w:rsidP="00354887">
            <w:pPr>
              <w:pStyle w:val="TAH"/>
              <w:keepNext w:val="0"/>
              <w:keepLines w:val="0"/>
              <w:widowControl w:val="0"/>
            </w:pPr>
          </w:p>
        </w:tc>
        <w:tc>
          <w:tcPr>
            <w:tcW w:w="3968" w:type="dxa"/>
            <w:tcBorders>
              <w:top w:val="nil"/>
            </w:tcBorders>
            <w:shd w:val="clear" w:color="auto" w:fill="auto"/>
          </w:tcPr>
          <w:p w14:paraId="7EA0A56D" w14:textId="77777777" w:rsidR="00784A32" w:rsidRPr="00C31E24" w:rsidRDefault="00784A32" w:rsidP="00354887">
            <w:pPr>
              <w:pStyle w:val="TAC"/>
              <w:keepNext w:val="0"/>
              <w:keepLines w:val="0"/>
              <w:widowControl w:val="0"/>
            </w:pPr>
          </w:p>
        </w:tc>
        <w:tc>
          <w:tcPr>
            <w:tcW w:w="708" w:type="dxa"/>
            <w:shd w:val="clear" w:color="auto" w:fill="auto"/>
          </w:tcPr>
          <w:p w14:paraId="73F73E41" w14:textId="77777777" w:rsidR="00784A32" w:rsidRPr="00C31E24" w:rsidRDefault="00784A32" w:rsidP="00354887">
            <w:pPr>
              <w:pStyle w:val="TAC"/>
              <w:keepNext w:val="0"/>
              <w:keepLines w:val="0"/>
              <w:widowControl w:val="0"/>
            </w:pPr>
            <w:r w:rsidRPr="00C31E24">
              <w:rPr>
                <w:b/>
              </w:rPr>
              <w:t>U - S</w:t>
            </w:r>
          </w:p>
        </w:tc>
        <w:tc>
          <w:tcPr>
            <w:tcW w:w="2978" w:type="dxa"/>
            <w:shd w:val="clear" w:color="auto" w:fill="auto"/>
          </w:tcPr>
          <w:p w14:paraId="6F1C46F6" w14:textId="77777777" w:rsidR="00784A32" w:rsidRPr="00C31E24" w:rsidRDefault="00784A32" w:rsidP="00354887">
            <w:pPr>
              <w:pStyle w:val="TAC"/>
              <w:keepNext w:val="0"/>
              <w:keepLines w:val="0"/>
              <w:widowControl w:val="0"/>
            </w:pPr>
            <w:r w:rsidRPr="00C31E24">
              <w:rPr>
                <w:b/>
              </w:rPr>
              <w:t>Message</w:t>
            </w:r>
          </w:p>
        </w:tc>
        <w:tc>
          <w:tcPr>
            <w:tcW w:w="565" w:type="dxa"/>
            <w:tcBorders>
              <w:top w:val="nil"/>
            </w:tcBorders>
            <w:shd w:val="clear" w:color="auto" w:fill="auto"/>
          </w:tcPr>
          <w:p w14:paraId="2ADB353E" w14:textId="77777777" w:rsidR="00784A32" w:rsidRPr="00C31E24" w:rsidRDefault="00784A32" w:rsidP="00354887">
            <w:pPr>
              <w:pStyle w:val="TAC"/>
              <w:keepNext w:val="0"/>
              <w:keepLines w:val="0"/>
              <w:widowControl w:val="0"/>
            </w:pPr>
          </w:p>
        </w:tc>
        <w:tc>
          <w:tcPr>
            <w:tcW w:w="850" w:type="dxa"/>
            <w:tcBorders>
              <w:top w:val="nil"/>
            </w:tcBorders>
            <w:shd w:val="clear" w:color="auto" w:fill="auto"/>
          </w:tcPr>
          <w:p w14:paraId="36965853" w14:textId="77777777" w:rsidR="00784A32" w:rsidRPr="00C31E24" w:rsidRDefault="00784A32" w:rsidP="00354887">
            <w:pPr>
              <w:pStyle w:val="TAC"/>
              <w:keepNext w:val="0"/>
              <w:keepLines w:val="0"/>
              <w:widowControl w:val="0"/>
            </w:pPr>
          </w:p>
        </w:tc>
      </w:tr>
      <w:tr w:rsidR="00784A32" w:rsidRPr="00C31E24" w14:paraId="5817105D" w14:textId="77777777" w:rsidTr="00354887">
        <w:tc>
          <w:tcPr>
            <w:tcW w:w="534" w:type="dxa"/>
            <w:shd w:val="clear" w:color="auto" w:fill="auto"/>
          </w:tcPr>
          <w:p w14:paraId="3846D2EB" w14:textId="77777777" w:rsidR="00784A32" w:rsidRPr="00C31E24" w:rsidRDefault="00784A32" w:rsidP="00354887">
            <w:pPr>
              <w:pStyle w:val="TAC"/>
              <w:keepNext w:val="0"/>
              <w:keepLines w:val="0"/>
              <w:widowControl w:val="0"/>
            </w:pPr>
            <w:r w:rsidRPr="00C31E24">
              <w:t>1</w:t>
            </w:r>
          </w:p>
        </w:tc>
        <w:tc>
          <w:tcPr>
            <w:tcW w:w="3968" w:type="dxa"/>
            <w:shd w:val="clear" w:color="auto" w:fill="auto"/>
          </w:tcPr>
          <w:p w14:paraId="10165B23" w14:textId="77777777" w:rsidR="00784A32" w:rsidRPr="00C31E24" w:rsidRDefault="00784A32" w:rsidP="00354887">
            <w:pPr>
              <w:pStyle w:val="TAL"/>
              <w:keepNext w:val="0"/>
              <w:keepLines w:val="0"/>
              <w:widowControl w:val="0"/>
            </w:pPr>
            <w:r w:rsidRPr="00C31E24">
              <w:t>Make the MCVideo User initiate an On-demand Chat Group Call.</w:t>
            </w:r>
          </w:p>
          <w:p w14:paraId="44B3186B" w14:textId="16D7DD70" w:rsidR="00784A32" w:rsidRPr="00C31E24" w:rsidRDefault="004A01BC" w:rsidP="00354887">
            <w:pPr>
              <w:pStyle w:val="TAN"/>
              <w:keepNext w:val="0"/>
              <w:keepLines w:val="0"/>
              <w:widowControl w:val="0"/>
              <w:ind w:left="-14" w:firstLine="14"/>
              <w:rPr>
                <w:b/>
                <w:lang w:eastAsia="ja-JP"/>
              </w:rPr>
            </w:pPr>
            <w:r w:rsidRPr="00C31E24">
              <w:t>(</w:t>
            </w:r>
            <w:r w:rsidR="00784A32" w:rsidRPr="00C31E24">
              <w:t>NOTE</w:t>
            </w:r>
            <w:r w:rsidRPr="00C31E24">
              <w:t xml:space="preserve"> 1)</w:t>
            </w:r>
          </w:p>
        </w:tc>
        <w:tc>
          <w:tcPr>
            <w:tcW w:w="708" w:type="dxa"/>
            <w:shd w:val="clear" w:color="auto" w:fill="auto"/>
          </w:tcPr>
          <w:p w14:paraId="25BC9E62"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5014E374"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4C66A86A"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1957CB18" w14:textId="77777777" w:rsidR="00784A32" w:rsidRPr="00C31E24" w:rsidRDefault="00784A32" w:rsidP="00354887">
            <w:pPr>
              <w:pStyle w:val="TAC"/>
              <w:keepNext w:val="0"/>
              <w:keepLines w:val="0"/>
              <w:widowControl w:val="0"/>
            </w:pPr>
            <w:r w:rsidRPr="00C31E24">
              <w:t>-</w:t>
            </w:r>
          </w:p>
        </w:tc>
      </w:tr>
      <w:tr w:rsidR="00784A32" w:rsidRPr="00C31E24" w14:paraId="06822235" w14:textId="77777777" w:rsidTr="00354887">
        <w:trPr>
          <w:trHeight w:val="1484"/>
        </w:trPr>
        <w:tc>
          <w:tcPr>
            <w:tcW w:w="534" w:type="dxa"/>
            <w:shd w:val="clear" w:color="auto" w:fill="auto"/>
          </w:tcPr>
          <w:p w14:paraId="07DBA5EB"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1078CB97" w14:textId="77777777" w:rsidR="00784A32" w:rsidRPr="00C31E24" w:rsidRDefault="00784A32" w:rsidP="00354887">
            <w:pPr>
              <w:pStyle w:val="TAL"/>
              <w:keepNext w:val="0"/>
              <w:keepLines w:val="0"/>
              <w:widowControl w:val="0"/>
            </w:pPr>
            <w:r w:rsidRPr="00C31E24">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05272192"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493F9CFB" w14:textId="77777777" w:rsidR="00784A32" w:rsidRPr="00C31E24" w:rsidRDefault="00784A32" w:rsidP="00354887">
            <w:pPr>
              <w:pStyle w:val="TAL"/>
              <w:keepNext w:val="0"/>
              <w:keepLines w:val="0"/>
              <w:widowControl w:val="0"/>
            </w:pPr>
          </w:p>
        </w:tc>
        <w:tc>
          <w:tcPr>
            <w:tcW w:w="565" w:type="dxa"/>
            <w:shd w:val="clear" w:color="auto" w:fill="auto"/>
          </w:tcPr>
          <w:p w14:paraId="287612D7"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54BD8AC9" w14:textId="77777777" w:rsidR="00784A32" w:rsidRPr="00C31E24" w:rsidRDefault="00784A32" w:rsidP="00354887">
            <w:pPr>
              <w:pStyle w:val="TAC"/>
              <w:keepNext w:val="0"/>
              <w:keepLines w:val="0"/>
              <w:widowControl w:val="0"/>
            </w:pPr>
            <w:r w:rsidRPr="00C31E24">
              <w:t>-</w:t>
            </w:r>
          </w:p>
        </w:tc>
      </w:tr>
      <w:tr w:rsidR="00784A32" w:rsidRPr="00C31E24" w14:paraId="6EE677EA" w14:textId="77777777" w:rsidTr="00354887">
        <w:tc>
          <w:tcPr>
            <w:tcW w:w="534" w:type="dxa"/>
            <w:shd w:val="clear" w:color="auto" w:fill="auto"/>
          </w:tcPr>
          <w:p w14:paraId="4966EEEB" w14:textId="77777777" w:rsidR="00784A32" w:rsidRPr="00C31E24" w:rsidRDefault="00784A32" w:rsidP="00354887">
            <w:pPr>
              <w:pStyle w:val="TAC"/>
              <w:keepNext w:val="0"/>
              <w:keepLines w:val="0"/>
              <w:widowControl w:val="0"/>
            </w:pPr>
            <w:r w:rsidRPr="00C31E24">
              <w:t>2</w:t>
            </w:r>
          </w:p>
        </w:tc>
        <w:tc>
          <w:tcPr>
            <w:tcW w:w="3968" w:type="dxa"/>
            <w:shd w:val="clear" w:color="auto" w:fill="auto"/>
          </w:tcPr>
          <w:p w14:paraId="0CE898E6" w14:textId="77777777" w:rsidR="00784A32" w:rsidRPr="00C31E24" w:rsidRDefault="00784A32" w:rsidP="00354887">
            <w:pPr>
              <w:pStyle w:val="TAL"/>
              <w:keepNext w:val="0"/>
              <w:keepLines w:val="0"/>
              <w:widowControl w:val="0"/>
            </w:pPr>
            <w:r w:rsidRPr="00C31E24">
              <w:t>Check: Does the UE (MCVideo Client) send a SIP INVITE message to the Server?</w:t>
            </w:r>
          </w:p>
        </w:tc>
        <w:tc>
          <w:tcPr>
            <w:tcW w:w="708" w:type="dxa"/>
            <w:shd w:val="clear" w:color="auto" w:fill="auto"/>
          </w:tcPr>
          <w:p w14:paraId="523E55C4"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3C6D3278" w14:textId="77777777" w:rsidR="00784A32" w:rsidRPr="00C31E24" w:rsidRDefault="00784A32" w:rsidP="00354887">
            <w:pPr>
              <w:pStyle w:val="TAL"/>
              <w:keepNext w:val="0"/>
              <w:keepLines w:val="0"/>
              <w:widowControl w:val="0"/>
            </w:pPr>
            <w:r w:rsidRPr="00C31E24">
              <w:t>SIP INVITE</w:t>
            </w:r>
          </w:p>
        </w:tc>
        <w:tc>
          <w:tcPr>
            <w:tcW w:w="565" w:type="dxa"/>
            <w:shd w:val="clear" w:color="auto" w:fill="auto"/>
          </w:tcPr>
          <w:p w14:paraId="4435FF82" w14:textId="77777777" w:rsidR="00784A32" w:rsidRPr="00C31E24" w:rsidRDefault="00784A32" w:rsidP="00354887">
            <w:pPr>
              <w:pStyle w:val="TAC"/>
              <w:keepNext w:val="0"/>
              <w:keepLines w:val="0"/>
              <w:widowControl w:val="0"/>
              <w:rPr>
                <w:rStyle w:val="CommentReference"/>
                <w:rFonts w:eastAsia="Calibri" w:cs="Arial"/>
                <w:szCs w:val="18"/>
              </w:rPr>
            </w:pPr>
            <w:r w:rsidRPr="00C31E24">
              <w:rPr>
                <w:rStyle w:val="CommentReference"/>
                <w:rFonts w:eastAsia="Calibri" w:cs="Arial"/>
                <w:szCs w:val="18"/>
              </w:rPr>
              <w:t>1</w:t>
            </w:r>
          </w:p>
        </w:tc>
        <w:tc>
          <w:tcPr>
            <w:tcW w:w="850" w:type="dxa"/>
            <w:shd w:val="clear" w:color="auto" w:fill="auto"/>
          </w:tcPr>
          <w:p w14:paraId="6697F6DD" w14:textId="77777777" w:rsidR="00784A32" w:rsidRPr="00C31E24" w:rsidRDefault="00784A32" w:rsidP="00354887">
            <w:pPr>
              <w:pStyle w:val="TAC"/>
              <w:keepNext w:val="0"/>
              <w:keepLines w:val="0"/>
              <w:widowControl w:val="0"/>
            </w:pPr>
            <w:r w:rsidRPr="00C31E24">
              <w:t>P</w:t>
            </w:r>
          </w:p>
        </w:tc>
      </w:tr>
      <w:tr w:rsidR="00784A32" w:rsidRPr="00C31E24" w14:paraId="3C6D0542" w14:textId="77777777" w:rsidTr="00354887">
        <w:tc>
          <w:tcPr>
            <w:tcW w:w="534" w:type="dxa"/>
            <w:shd w:val="clear" w:color="auto" w:fill="auto"/>
          </w:tcPr>
          <w:p w14:paraId="1A9340F9" w14:textId="77777777" w:rsidR="00784A32" w:rsidRPr="00C31E24" w:rsidRDefault="00784A32" w:rsidP="00354887">
            <w:pPr>
              <w:pStyle w:val="TAC"/>
              <w:keepNext w:val="0"/>
              <w:keepLines w:val="0"/>
              <w:widowControl w:val="0"/>
            </w:pPr>
            <w:r w:rsidRPr="00C31E24">
              <w:t>3</w:t>
            </w:r>
          </w:p>
        </w:tc>
        <w:tc>
          <w:tcPr>
            <w:tcW w:w="3968" w:type="dxa"/>
            <w:shd w:val="clear" w:color="auto" w:fill="auto"/>
          </w:tcPr>
          <w:p w14:paraId="1E3058C4" w14:textId="77777777" w:rsidR="00784A32" w:rsidRPr="00C31E24" w:rsidRDefault="00784A32" w:rsidP="00354887">
            <w:pPr>
              <w:pStyle w:val="TAL"/>
              <w:keepNext w:val="0"/>
              <w:keepLines w:val="0"/>
              <w:widowControl w:val="0"/>
            </w:pPr>
            <w:r w:rsidRPr="00C31E24">
              <w:t>The SS (MCVideo Server) sends a SIP 100 (Trying) message in response.</w:t>
            </w:r>
          </w:p>
        </w:tc>
        <w:tc>
          <w:tcPr>
            <w:tcW w:w="708" w:type="dxa"/>
            <w:shd w:val="clear" w:color="auto" w:fill="auto"/>
          </w:tcPr>
          <w:p w14:paraId="3FCA158B"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46A95421"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690D5FA3"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11ACE66" w14:textId="77777777" w:rsidR="00784A32" w:rsidRPr="00C31E24" w:rsidRDefault="00784A32" w:rsidP="00354887">
            <w:pPr>
              <w:pStyle w:val="TAC"/>
              <w:keepNext w:val="0"/>
              <w:keepLines w:val="0"/>
              <w:widowControl w:val="0"/>
            </w:pPr>
            <w:r w:rsidRPr="00C31E24">
              <w:t>-</w:t>
            </w:r>
          </w:p>
        </w:tc>
      </w:tr>
      <w:tr w:rsidR="00784A32" w:rsidRPr="00C31E24" w14:paraId="739607B4" w14:textId="77777777" w:rsidTr="00354887">
        <w:tc>
          <w:tcPr>
            <w:tcW w:w="534" w:type="dxa"/>
            <w:shd w:val="clear" w:color="auto" w:fill="auto"/>
          </w:tcPr>
          <w:p w14:paraId="3D6F8586" w14:textId="77777777" w:rsidR="00784A32" w:rsidRPr="00C31E24" w:rsidRDefault="00784A32" w:rsidP="00354887">
            <w:pPr>
              <w:pStyle w:val="TAC"/>
              <w:keepNext w:val="0"/>
              <w:keepLines w:val="0"/>
              <w:widowControl w:val="0"/>
            </w:pPr>
            <w:r w:rsidRPr="00C31E24">
              <w:t>4</w:t>
            </w:r>
          </w:p>
        </w:tc>
        <w:tc>
          <w:tcPr>
            <w:tcW w:w="3968" w:type="dxa"/>
            <w:shd w:val="clear" w:color="auto" w:fill="auto"/>
          </w:tcPr>
          <w:p w14:paraId="7A6249A1" w14:textId="77777777" w:rsidR="00784A32" w:rsidRPr="00C31E24" w:rsidRDefault="00784A32" w:rsidP="00354887">
            <w:pPr>
              <w:pStyle w:val="TAL"/>
              <w:keepNext w:val="0"/>
              <w:keepLines w:val="0"/>
              <w:widowControl w:val="0"/>
            </w:pPr>
            <w:r w:rsidRPr="00C31E24">
              <w:t xml:space="preserve">The SS (MCVideo Server) sends a SIP 200 (OK) from the Server. </w:t>
            </w:r>
          </w:p>
        </w:tc>
        <w:tc>
          <w:tcPr>
            <w:tcW w:w="708" w:type="dxa"/>
            <w:shd w:val="clear" w:color="auto" w:fill="auto"/>
          </w:tcPr>
          <w:p w14:paraId="27AFB188"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1A3A749E"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4F988C71"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A50A9FD" w14:textId="77777777" w:rsidR="00784A32" w:rsidRPr="00C31E24" w:rsidRDefault="00784A32" w:rsidP="00354887">
            <w:pPr>
              <w:pStyle w:val="TAC"/>
              <w:keepNext w:val="0"/>
              <w:keepLines w:val="0"/>
              <w:widowControl w:val="0"/>
            </w:pPr>
            <w:r w:rsidRPr="00C31E24">
              <w:t>-</w:t>
            </w:r>
          </w:p>
        </w:tc>
      </w:tr>
      <w:tr w:rsidR="00784A32" w:rsidRPr="00C31E24" w14:paraId="463A24F9" w14:textId="77777777" w:rsidTr="00354887">
        <w:tc>
          <w:tcPr>
            <w:tcW w:w="534" w:type="dxa"/>
            <w:shd w:val="clear" w:color="auto" w:fill="auto"/>
          </w:tcPr>
          <w:p w14:paraId="5DB27874" w14:textId="77777777" w:rsidR="00784A32" w:rsidRPr="00C31E24" w:rsidRDefault="00784A32" w:rsidP="00354887">
            <w:pPr>
              <w:pStyle w:val="TAC"/>
              <w:keepNext w:val="0"/>
              <w:keepLines w:val="0"/>
              <w:widowControl w:val="0"/>
            </w:pPr>
            <w:r w:rsidRPr="00C31E24">
              <w:t>5</w:t>
            </w:r>
          </w:p>
        </w:tc>
        <w:tc>
          <w:tcPr>
            <w:tcW w:w="3968" w:type="dxa"/>
            <w:shd w:val="clear" w:color="auto" w:fill="auto"/>
          </w:tcPr>
          <w:p w14:paraId="22C3E1EB" w14:textId="04B45AFF" w:rsidR="00784A32" w:rsidRPr="00C31E24" w:rsidRDefault="004A01BC" w:rsidP="00354887">
            <w:pPr>
              <w:pStyle w:val="TAL"/>
              <w:keepNext w:val="0"/>
              <w:keepLines w:val="0"/>
              <w:widowControl w:val="0"/>
            </w:pPr>
            <w:r w:rsidRPr="00C31E24">
              <w:t>Check: Does t</w:t>
            </w:r>
            <w:r w:rsidR="00784A32" w:rsidRPr="00C31E24">
              <w:t>he UE (MCVideo Client) acknowledges the SIP 200 (OK) message</w:t>
            </w:r>
            <w:r w:rsidR="00C264FB" w:rsidRPr="00C31E24">
              <w:t>?</w:t>
            </w:r>
          </w:p>
        </w:tc>
        <w:tc>
          <w:tcPr>
            <w:tcW w:w="708" w:type="dxa"/>
            <w:shd w:val="clear" w:color="auto" w:fill="auto"/>
          </w:tcPr>
          <w:p w14:paraId="4FBEBDCD"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63843B9C"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62EFBD37" w14:textId="161395F9" w:rsidR="00784A32" w:rsidRPr="00C31E24" w:rsidRDefault="00C264FB" w:rsidP="00354887">
            <w:pPr>
              <w:pStyle w:val="TAC"/>
              <w:keepNext w:val="0"/>
              <w:keepLines w:val="0"/>
              <w:widowControl w:val="0"/>
            </w:pPr>
            <w:r w:rsidRPr="00C31E24">
              <w:t>1</w:t>
            </w:r>
          </w:p>
        </w:tc>
        <w:tc>
          <w:tcPr>
            <w:tcW w:w="850" w:type="dxa"/>
            <w:shd w:val="clear" w:color="auto" w:fill="auto"/>
          </w:tcPr>
          <w:p w14:paraId="223AD640" w14:textId="086D20D1" w:rsidR="00784A32" w:rsidRPr="00C31E24" w:rsidRDefault="00C264FB" w:rsidP="00354887">
            <w:pPr>
              <w:pStyle w:val="TAC"/>
              <w:keepNext w:val="0"/>
              <w:keepLines w:val="0"/>
              <w:widowControl w:val="0"/>
            </w:pPr>
            <w:r w:rsidRPr="00C31E24">
              <w:t>P</w:t>
            </w:r>
          </w:p>
        </w:tc>
      </w:tr>
      <w:tr w:rsidR="00784A32" w:rsidRPr="00C31E24" w14:paraId="367CD28C" w14:textId="77777777" w:rsidTr="00354887">
        <w:tc>
          <w:tcPr>
            <w:tcW w:w="534" w:type="dxa"/>
            <w:shd w:val="clear" w:color="auto" w:fill="auto"/>
          </w:tcPr>
          <w:p w14:paraId="3FA9487D" w14:textId="77777777" w:rsidR="00784A32" w:rsidRPr="00C31E24" w:rsidRDefault="00784A32" w:rsidP="00354887">
            <w:pPr>
              <w:pStyle w:val="TAC"/>
              <w:keepNext w:val="0"/>
              <w:keepLines w:val="0"/>
              <w:widowControl w:val="0"/>
            </w:pPr>
            <w:r w:rsidRPr="00C31E24">
              <w:t>6</w:t>
            </w:r>
          </w:p>
        </w:tc>
        <w:tc>
          <w:tcPr>
            <w:tcW w:w="3968" w:type="dxa"/>
            <w:shd w:val="clear" w:color="auto" w:fill="auto"/>
          </w:tcPr>
          <w:p w14:paraId="5C4EA9B1" w14:textId="77777777" w:rsidR="00784A32" w:rsidRPr="00C31E24" w:rsidRDefault="00784A32" w:rsidP="00354887">
            <w:pPr>
              <w:pStyle w:val="TAL"/>
              <w:keepNext w:val="0"/>
              <w:keepLines w:val="0"/>
              <w:widowControl w:val="0"/>
            </w:pPr>
            <w:r w:rsidRPr="00C31E24">
              <w:t>The SS (MCVideo Server) sends a Transmission Granted message.</w:t>
            </w:r>
          </w:p>
        </w:tc>
        <w:tc>
          <w:tcPr>
            <w:tcW w:w="708" w:type="dxa"/>
            <w:shd w:val="clear" w:color="auto" w:fill="auto"/>
          </w:tcPr>
          <w:p w14:paraId="50D0D3AD"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76556EA8" w14:textId="77777777" w:rsidR="00784A32" w:rsidRPr="00C31E24" w:rsidRDefault="00784A32" w:rsidP="00354887">
            <w:pPr>
              <w:pStyle w:val="TAL"/>
              <w:keepNext w:val="0"/>
              <w:keepLines w:val="0"/>
              <w:widowControl w:val="0"/>
            </w:pPr>
            <w:r w:rsidRPr="00C31E24">
              <w:t>Transmission Granted</w:t>
            </w:r>
          </w:p>
        </w:tc>
        <w:tc>
          <w:tcPr>
            <w:tcW w:w="565" w:type="dxa"/>
            <w:shd w:val="clear" w:color="auto" w:fill="auto"/>
          </w:tcPr>
          <w:p w14:paraId="468328EE"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0C5FCB7" w14:textId="77777777" w:rsidR="00784A32" w:rsidRPr="00C31E24" w:rsidRDefault="00784A32" w:rsidP="00354887">
            <w:pPr>
              <w:pStyle w:val="TAC"/>
              <w:keepNext w:val="0"/>
              <w:keepLines w:val="0"/>
              <w:widowControl w:val="0"/>
            </w:pPr>
            <w:r w:rsidRPr="00C31E24">
              <w:t>-</w:t>
            </w:r>
          </w:p>
        </w:tc>
      </w:tr>
      <w:tr w:rsidR="00784A32" w:rsidRPr="00C31E24" w14:paraId="0343C2E8" w14:textId="77777777" w:rsidTr="00354887">
        <w:tc>
          <w:tcPr>
            <w:tcW w:w="534" w:type="dxa"/>
            <w:shd w:val="clear" w:color="auto" w:fill="auto"/>
          </w:tcPr>
          <w:p w14:paraId="6DA60512" w14:textId="77777777" w:rsidR="00784A32" w:rsidRPr="00C31E24" w:rsidRDefault="00784A32" w:rsidP="00354887">
            <w:pPr>
              <w:pStyle w:val="TAC"/>
              <w:keepNext w:val="0"/>
              <w:keepLines w:val="0"/>
              <w:widowControl w:val="0"/>
            </w:pPr>
            <w:r w:rsidRPr="00C31E24">
              <w:t>7</w:t>
            </w:r>
          </w:p>
        </w:tc>
        <w:tc>
          <w:tcPr>
            <w:tcW w:w="3968" w:type="dxa"/>
            <w:shd w:val="clear" w:color="auto" w:fill="auto"/>
          </w:tcPr>
          <w:p w14:paraId="151D76EE" w14:textId="77777777" w:rsidR="00784A32" w:rsidRPr="00C31E24" w:rsidRDefault="00784A32" w:rsidP="00354887">
            <w:pPr>
              <w:pStyle w:val="TAL"/>
              <w:keepNext w:val="0"/>
              <w:keepLines w:val="0"/>
              <w:widowControl w:val="0"/>
            </w:pPr>
            <w:r w:rsidRPr="00C31E24">
              <w:t xml:space="preserve">Check: Does the UE (MCVideo Client) </w:t>
            </w:r>
            <w:r w:rsidRPr="00C31E24">
              <w:rPr>
                <w:rFonts w:eastAsia="Calibri"/>
              </w:rPr>
              <w:t>send a Transmission Control Ack message in response to the Transmission Granted message?</w:t>
            </w:r>
          </w:p>
        </w:tc>
        <w:tc>
          <w:tcPr>
            <w:tcW w:w="708" w:type="dxa"/>
            <w:shd w:val="clear" w:color="auto" w:fill="auto"/>
          </w:tcPr>
          <w:p w14:paraId="266857D0"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0BFD87C1" w14:textId="77777777" w:rsidR="00784A32" w:rsidRPr="00C31E24" w:rsidRDefault="00784A32" w:rsidP="00354887">
            <w:pPr>
              <w:pStyle w:val="TAL"/>
              <w:keepNext w:val="0"/>
              <w:keepLines w:val="0"/>
              <w:widowControl w:val="0"/>
            </w:pPr>
            <w:r w:rsidRPr="00C31E24">
              <w:t xml:space="preserve">Transmission Control Ack </w:t>
            </w:r>
          </w:p>
        </w:tc>
        <w:tc>
          <w:tcPr>
            <w:tcW w:w="565" w:type="dxa"/>
            <w:shd w:val="clear" w:color="auto" w:fill="auto"/>
          </w:tcPr>
          <w:p w14:paraId="184DABA4" w14:textId="77777777" w:rsidR="00784A32" w:rsidRPr="00C31E24" w:rsidRDefault="00784A32" w:rsidP="00354887">
            <w:pPr>
              <w:pStyle w:val="TAC"/>
              <w:keepNext w:val="0"/>
              <w:keepLines w:val="0"/>
              <w:widowControl w:val="0"/>
              <w:rPr>
                <w:rStyle w:val="CommentReference"/>
                <w:rFonts w:eastAsia="Calibri" w:cs="Arial"/>
                <w:szCs w:val="18"/>
              </w:rPr>
            </w:pPr>
            <w:r w:rsidRPr="00C31E24">
              <w:t>1</w:t>
            </w:r>
          </w:p>
        </w:tc>
        <w:tc>
          <w:tcPr>
            <w:tcW w:w="850" w:type="dxa"/>
            <w:shd w:val="clear" w:color="auto" w:fill="auto"/>
          </w:tcPr>
          <w:p w14:paraId="76BE72B7" w14:textId="77777777" w:rsidR="00784A32" w:rsidRPr="00C31E24" w:rsidRDefault="00784A32" w:rsidP="00354887">
            <w:pPr>
              <w:pStyle w:val="TAC"/>
              <w:keepNext w:val="0"/>
              <w:keepLines w:val="0"/>
              <w:widowControl w:val="0"/>
            </w:pPr>
            <w:r w:rsidRPr="00C31E24">
              <w:t>P</w:t>
            </w:r>
          </w:p>
        </w:tc>
      </w:tr>
      <w:tr w:rsidR="00784A32" w:rsidRPr="00C31E24" w14:paraId="0A945F0F" w14:textId="77777777" w:rsidTr="00354887">
        <w:tc>
          <w:tcPr>
            <w:tcW w:w="534" w:type="dxa"/>
            <w:shd w:val="clear" w:color="auto" w:fill="auto"/>
          </w:tcPr>
          <w:p w14:paraId="5998EB76" w14:textId="77777777" w:rsidR="00784A32" w:rsidRPr="00C31E24" w:rsidRDefault="00784A32" w:rsidP="00354887">
            <w:pPr>
              <w:pStyle w:val="TAC"/>
              <w:keepNext w:val="0"/>
              <w:keepLines w:val="0"/>
              <w:widowControl w:val="0"/>
            </w:pPr>
            <w:r w:rsidRPr="00C31E24">
              <w:t>8</w:t>
            </w:r>
          </w:p>
        </w:tc>
        <w:tc>
          <w:tcPr>
            <w:tcW w:w="3968" w:type="dxa"/>
            <w:shd w:val="clear" w:color="auto" w:fill="auto"/>
          </w:tcPr>
          <w:p w14:paraId="5A8DFC03" w14:textId="77777777" w:rsidR="00784A32" w:rsidRPr="00C31E24" w:rsidRDefault="00784A32" w:rsidP="00354887">
            <w:pPr>
              <w:pStyle w:val="TAL"/>
              <w:keepNext w:val="0"/>
              <w:keepLines w:val="0"/>
              <w:widowControl w:val="0"/>
            </w:pPr>
            <w:r w:rsidRPr="00C31E24">
              <w:t>Check: Does the UE (MCVideo Client) notify the user that the call has been successfully established?</w:t>
            </w:r>
          </w:p>
          <w:p w14:paraId="1409F062" w14:textId="5D909D9C" w:rsidR="00784A32" w:rsidRPr="00C31E24" w:rsidRDefault="00C264FB" w:rsidP="00354887">
            <w:pPr>
              <w:pStyle w:val="TAN"/>
              <w:keepNext w:val="0"/>
              <w:keepLines w:val="0"/>
              <w:widowControl w:val="0"/>
              <w:ind w:left="-14" w:firstLine="14"/>
            </w:pPr>
            <w:r w:rsidRPr="00C31E24">
              <w:t>(</w:t>
            </w:r>
            <w:r w:rsidR="00784A32" w:rsidRPr="00C31E24">
              <w:t>NOTE</w:t>
            </w:r>
            <w:r w:rsidRPr="00C31E24">
              <w:t xml:space="preserve"> 1)</w:t>
            </w:r>
          </w:p>
        </w:tc>
        <w:tc>
          <w:tcPr>
            <w:tcW w:w="708" w:type="dxa"/>
            <w:shd w:val="clear" w:color="auto" w:fill="auto"/>
          </w:tcPr>
          <w:p w14:paraId="5C57ABA7"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2A610D85"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685077B6" w14:textId="77777777" w:rsidR="00784A32" w:rsidRPr="00C31E24" w:rsidRDefault="00784A32" w:rsidP="00354887">
            <w:pPr>
              <w:pStyle w:val="TAC"/>
              <w:keepNext w:val="0"/>
              <w:keepLines w:val="0"/>
              <w:widowControl w:val="0"/>
            </w:pPr>
            <w:r w:rsidRPr="00C31E24">
              <w:rPr>
                <w:rStyle w:val="CommentReference"/>
                <w:rFonts w:eastAsia="Calibri" w:cs="Arial"/>
                <w:szCs w:val="18"/>
              </w:rPr>
              <w:t>1</w:t>
            </w:r>
          </w:p>
        </w:tc>
        <w:tc>
          <w:tcPr>
            <w:tcW w:w="850" w:type="dxa"/>
            <w:shd w:val="clear" w:color="auto" w:fill="auto"/>
          </w:tcPr>
          <w:p w14:paraId="720D7D7F" w14:textId="77777777" w:rsidR="00784A32" w:rsidRPr="00C31E24" w:rsidRDefault="00784A32" w:rsidP="00354887">
            <w:pPr>
              <w:pStyle w:val="TAC"/>
              <w:keepNext w:val="0"/>
              <w:keepLines w:val="0"/>
              <w:widowControl w:val="0"/>
            </w:pPr>
            <w:r w:rsidRPr="00C31E24">
              <w:t>P</w:t>
            </w:r>
          </w:p>
        </w:tc>
      </w:tr>
      <w:tr w:rsidR="00784A32" w:rsidRPr="00C31E24" w14:paraId="6897A034" w14:textId="77777777" w:rsidTr="00354887">
        <w:tc>
          <w:tcPr>
            <w:tcW w:w="534" w:type="dxa"/>
            <w:shd w:val="clear" w:color="auto" w:fill="auto"/>
          </w:tcPr>
          <w:p w14:paraId="790F87E8" w14:textId="77777777" w:rsidR="00784A32" w:rsidRPr="00C31E24" w:rsidRDefault="00784A32" w:rsidP="00354887">
            <w:pPr>
              <w:pStyle w:val="TAC"/>
              <w:keepNext w:val="0"/>
              <w:keepLines w:val="0"/>
              <w:widowControl w:val="0"/>
            </w:pPr>
            <w:r w:rsidRPr="00C31E24">
              <w:t>9</w:t>
            </w:r>
          </w:p>
        </w:tc>
        <w:tc>
          <w:tcPr>
            <w:tcW w:w="3968" w:type="dxa"/>
            <w:shd w:val="clear" w:color="auto" w:fill="auto"/>
          </w:tcPr>
          <w:p w14:paraId="63DDB7BB" w14:textId="77777777" w:rsidR="00784A32" w:rsidRPr="00C31E24" w:rsidRDefault="00784A32" w:rsidP="00354887">
            <w:pPr>
              <w:pStyle w:val="TAL"/>
              <w:keepNext w:val="0"/>
              <w:keepLines w:val="0"/>
              <w:widowControl w:val="0"/>
            </w:pPr>
            <w:r w:rsidRPr="00C31E24">
              <w:t>Make the MCVideo User release Transmission Control.</w:t>
            </w:r>
          </w:p>
          <w:p w14:paraId="4BDE62DD" w14:textId="77777777" w:rsidR="00784A32" w:rsidRPr="00C31E24" w:rsidRDefault="00784A32" w:rsidP="00354887">
            <w:pPr>
              <w:pStyle w:val="TAN"/>
              <w:keepNext w:val="0"/>
              <w:keepLines w:val="0"/>
              <w:widowControl w:val="0"/>
              <w:ind w:left="0" w:firstLine="21"/>
            </w:pPr>
            <w:r w:rsidRPr="00C31E24">
              <w:t>NOTE: This is expected to be done via a suitable implementation-dependent MMI.</w:t>
            </w:r>
          </w:p>
        </w:tc>
        <w:tc>
          <w:tcPr>
            <w:tcW w:w="708" w:type="dxa"/>
            <w:shd w:val="clear" w:color="auto" w:fill="auto"/>
          </w:tcPr>
          <w:p w14:paraId="2D83A1A3"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2DDCAC87"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05D3875F"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1EFCF033" w14:textId="77777777" w:rsidR="00784A32" w:rsidRPr="00C31E24" w:rsidRDefault="00784A32" w:rsidP="00354887">
            <w:pPr>
              <w:pStyle w:val="TAC"/>
              <w:keepNext w:val="0"/>
              <w:keepLines w:val="0"/>
              <w:widowControl w:val="0"/>
            </w:pPr>
            <w:r w:rsidRPr="00C31E24">
              <w:t>-</w:t>
            </w:r>
          </w:p>
        </w:tc>
      </w:tr>
      <w:tr w:rsidR="00784A32" w:rsidRPr="00C31E24" w14:paraId="12EFE299" w14:textId="77777777" w:rsidTr="00354887">
        <w:tc>
          <w:tcPr>
            <w:tcW w:w="534" w:type="dxa"/>
            <w:shd w:val="clear" w:color="auto" w:fill="auto"/>
          </w:tcPr>
          <w:p w14:paraId="1BE9D644" w14:textId="77777777" w:rsidR="00784A32" w:rsidRPr="00C31E24" w:rsidRDefault="00784A32" w:rsidP="00354887">
            <w:pPr>
              <w:pStyle w:val="TAC"/>
              <w:keepNext w:val="0"/>
              <w:keepLines w:val="0"/>
              <w:widowControl w:val="0"/>
            </w:pPr>
            <w:r w:rsidRPr="00C31E24">
              <w:t>10</w:t>
            </w:r>
          </w:p>
        </w:tc>
        <w:tc>
          <w:tcPr>
            <w:tcW w:w="3968" w:type="dxa"/>
            <w:shd w:val="clear" w:color="auto" w:fill="auto"/>
          </w:tcPr>
          <w:p w14:paraId="74CDAD57" w14:textId="77777777" w:rsidR="00784A32" w:rsidRPr="00C31E24" w:rsidRDefault="00784A32" w:rsidP="00354887">
            <w:pPr>
              <w:pStyle w:val="TAL"/>
              <w:keepNext w:val="0"/>
              <w:keepLines w:val="0"/>
              <w:widowControl w:val="0"/>
              <w:rPr>
                <w:rFonts w:eastAsia="Calibri"/>
              </w:rPr>
            </w:pPr>
            <w:r w:rsidRPr="00C31E24">
              <w:rPr>
                <w:rFonts w:eastAsia="Calibri"/>
              </w:rPr>
              <w:t>Check: Does the UE (MCVideo Client) send a Transmission End Request message?</w:t>
            </w:r>
          </w:p>
        </w:tc>
        <w:tc>
          <w:tcPr>
            <w:tcW w:w="708" w:type="dxa"/>
            <w:shd w:val="clear" w:color="auto" w:fill="auto"/>
          </w:tcPr>
          <w:p w14:paraId="117FDD1E"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71527AC6" w14:textId="77777777" w:rsidR="00784A32" w:rsidRPr="00C31E24" w:rsidRDefault="00784A32" w:rsidP="00354887">
            <w:pPr>
              <w:pStyle w:val="TAL"/>
              <w:keepNext w:val="0"/>
              <w:keepLines w:val="0"/>
              <w:widowControl w:val="0"/>
            </w:pPr>
            <w:r w:rsidRPr="00C31E24">
              <w:t>Transmission End Request</w:t>
            </w:r>
          </w:p>
        </w:tc>
        <w:tc>
          <w:tcPr>
            <w:tcW w:w="565" w:type="dxa"/>
            <w:shd w:val="clear" w:color="auto" w:fill="auto"/>
          </w:tcPr>
          <w:p w14:paraId="043CE496" w14:textId="77777777" w:rsidR="00784A32" w:rsidRPr="00C31E24" w:rsidRDefault="00784A32" w:rsidP="00354887">
            <w:pPr>
              <w:pStyle w:val="TAC"/>
              <w:keepNext w:val="0"/>
              <w:keepLines w:val="0"/>
              <w:widowControl w:val="0"/>
            </w:pPr>
            <w:r w:rsidRPr="00C31E24">
              <w:t>2</w:t>
            </w:r>
          </w:p>
        </w:tc>
        <w:tc>
          <w:tcPr>
            <w:tcW w:w="850" w:type="dxa"/>
            <w:shd w:val="clear" w:color="auto" w:fill="auto"/>
          </w:tcPr>
          <w:p w14:paraId="2F19FC46" w14:textId="77777777" w:rsidR="00784A32" w:rsidRPr="00C31E24" w:rsidRDefault="00784A32" w:rsidP="00354887">
            <w:pPr>
              <w:pStyle w:val="TAC"/>
              <w:keepNext w:val="0"/>
              <w:keepLines w:val="0"/>
              <w:widowControl w:val="0"/>
            </w:pPr>
            <w:r w:rsidRPr="00C31E24">
              <w:t>P</w:t>
            </w:r>
          </w:p>
        </w:tc>
      </w:tr>
      <w:tr w:rsidR="00784A32" w:rsidRPr="00C31E24" w14:paraId="7AB308C2" w14:textId="77777777" w:rsidTr="00354887">
        <w:trPr>
          <w:trHeight w:val="638"/>
        </w:trPr>
        <w:tc>
          <w:tcPr>
            <w:tcW w:w="534" w:type="dxa"/>
            <w:shd w:val="clear" w:color="auto" w:fill="auto"/>
          </w:tcPr>
          <w:p w14:paraId="17D4C0E8" w14:textId="77777777" w:rsidR="00784A32" w:rsidRPr="00C31E24" w:rsidRDefault="00784A32" w:rsidP="00354887">
            <w:pPr>
              <w:pStyle w:val="TAC"/>
              <w:keepNext w:val="0"/>
              <w:keepLines w:val="0"/>
              <w:widowControl w:val="0"/>
            </w:pPr>
            <w:r w:rsidRPr="00C31E24">
              <w:t>11</w:t>
            </w:r>
          </w:p>
        </w:tc>
        <w:tc>
          <w:tcPr>
            <w:tcW w:w="3968" w:type="dxa"/>
            <w:shd w:val="clear" w:color="auto" w:fill="auto"/>
          </w:tcPr>
          <w:p w14:paraId="57F93608" w14:textId="77777777" w:rsidR="00784A32" w:rsidRPr="00C31E24" w:rsidRDefault="00784A32" w:rsidP="00354887">
            <w:pPr>
              <w:pStyle w:val="TAL"/>
              <w:keepNext w:val="0"/>
              <w:keepLines w:val="0"/>
              <w:widowControl w:val="0"/>
            </w:pPr>
            <w:r w:rsidRPr="00C31E24">
              <w:rPr>
                <w:rFonts w:eastAsia="Calibri"/>
              </w:rPr>
              <w:t>The SS (MCVideo Server) sends a Transmission End Response to the UE (MCVideo Client) in response to the Transmission End Request.</w:t>
            </w:r>
          </w:p>
        </w:tc>
        <w:tc>
          <w:tcPr>
            <w:tcW w:w="708" w:type="dxa"/>
            <w:shd w:val="clear" w:color="auto" w:fill="auto"/>
          </w:tcPr>
          <w:p w14:paraId="0E9AC220"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62160AB5" w14:textId="77777777" w:rsidR="00784A32" w:rsidRPr="00C31E24" w:rsidRDefault="00784A32" w:rsidP="00354887">
            <w:pPr>
              <w:pStyle w:val="TAL"/>
              <w:keepNext w:val="0"/>
              <w:keepLines w:val="0"/>
              <w:widowControl w:val="0"/>
            </w:pPr>
            <w:r w:rsidRPr="00C31E24">
              <w:t>Transmission End Response</w:t>
            </w:r>
          </w:p>
        </w:tc>
        <w:tc>
          <w:tcPr>
            <w:tcW w:w="565" w:type="dxa"/>
            <w:shd w:val="clear" w:color="auto" w:fill="auto"/>
          </w:tcPr>
          <w:p w14:paraId="02A5ADBB"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9068898" w14:textId="77777777" w:rsidR="00784A32" w:rsidRPr="00C31E24" w:rsidRDefault="00784A32" w:rsidP="00354887">
            <w:pPr>
              <w:pStyle w:val="TAC"/>
              <w:keepNext w:val="0"/>
              <w:keepLines w:val="0"/>
              <w:widowControl w:val="0"/>
            </w:pPr>
            <w:r w:rsidRPr="00C31E24">
              <w:t>-</w:t>
            </w:r>
          </w:p>
        </w:tc>
      </w:tr>
      <w:tr w:rsidR="00784A32" w:rsidRPr="00C31E24" w14:paraId="3D3BF529" w14:textId="77777777" w:rsidTr="00354887">
        <w:tc>
          <w:tcPr>
            <w:tcW w:w="534" w:type="dxa"/>
            <w:shd w:val="clear" w:color="auto" w:fill="auto"/>
          </w:tcPr>
          <w:p w14:paraId="4163EDA4" w14:textId="77777777" w:rsidR="00784A32" w:rsidRPr="00C31E24" w:rsidRDefault="00784A32" w:rsidP="00354887">
            <w:pPr>
              <w:pStyle w:val="TAC"/>
              <w:keepNext w:val="0"/>
              <w:keepLines w:val="0"/>
              <w:widowControl w:val="0"/>
            </w:pPr>
            <w:r w:rsidRPr="00C31E24">
              <w:t>12</w:t>
            </w:r>
          </w:p>
        </w:tc>
        <w:tc>
          <w:tcPr>
            <w:tcW w:w="3968" w:type="dxa"/>
            <w:shd w:val="clear" w:color="auto" w:fill="auto"/>
          </w:tcPr>
          <w:p w14:paraId="31A08D76" w14:textId="77777777" w:rsidR="00784A32" w:rsidRPr="00C31E24" w:rsidRDefault="00784A32" w:rsidP="00354887">
            <w:pPr>
              <w:pStyle w:val="TAN"/>
              <w:keepNext w:val="0"/>
              <w:keepLines w:val="0"/>
              <w:widowControl w:val="0"/>
              <w:ind w:left="-14" w:firstLine="14"/>
            </w:pPr>
            <w:r w:rsidRPr="00C31E24">
              <w:t>Check: Does the</w:t>
            </w:r>
            <w:r w:rsidRPr="00C31E24">
              <w:rPr>
                <w:rFonts w:eastAsia="Calibri"/>
              </w:rPr>
              <w:t xml:space="preserve"> UE </w:t>
            </w:r>
            <w:r w:rsidRPr="00C31E24">
              <w:t xml:space="preserve">(MCVideo Client) </w:t>
            </w:r>
            <w:r w:rsidRPr="00C31E24">
              <w:rPr>
                <w:rFonts w:eastAsia="Calibri"/>
              </w:rPr>
              <w:t>send a Transmission Control Ack message in response to the Transmission End Response?</w:t>
            </w:r>
          </w:p>
        </w:tc>
        <w:tc>
          <w:tcPr>
            <w:tcW w:w="708" w:type="dxa"/>
            <w:shd w:val="clear" w:color="auto" w:fill="auto"/>
          </w:tcPr>
          <w:p w14:paraId="775FBC62"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2ECAF79C" w14:textId="77777777" w:rsidR="00784A32" w:rsidRPr="00C31E24" w:rsidRDefault="00784A32" w:rsidP="00354887">
            <w:pPr>
              <w:pStyle w:val="TAL"/>
              <w:keepNext w:val="0"/>
              <w:keepLines w:val="0"/>
              <w:widowControl w:val="0"/>
            </w:pPr>
            <w:r w:rsidRPr="00C31E24">
              <w:t xml:space="preserve">Transmission Control Ack </w:t>
            </w:r>
          </w:p>
        </w:tc>
        <w:tc>
          <w:tcPr>
            <w:tcW w:w="565" w:type="dxa"/>
            <w:shd w:val="clear" w:color="auto" w:fill="auto"/>
          </w:tcPr>
          <w:p w14:paraId="3B89E6D3" w14:textId="77777777" w:rsidR="00784A32" w:rsidRPr="00C31E24" w:rsidRDefault="00784A32" w:rsidP="00354887">
            <w:pPr>
              <w:pStyle w:val="TAC"/>
              <w:keepNext w:val="0"/>
              <w:keepLines w:val="0"/>
              <w:widowControl w:val="0"/>
            </w:pPr>
            <w:r w:rsidRPr="00C31E24">
              <w:t>2</w:t>
            </w:r>
          </w:p>
        </w:tc>
        <w:tc>
          <w:tcPr>
            <w:tcW w:w="850" w:type="dxa"/>
            <w:shd w:val="clear" w:color="auto" w:fill="auto"/>
          </w:tcPr>
          <w:p w14:paraId="34690D9C" w14:textId="77777777" w:rsidR="00784A32" w:rsidRPr="00C31E24" w:rsidRDefault="00784A32" w:rsidP="00354887">
            <w:pPr>
              <w:pStyle w:val="TAC"/>
              <w:keepNext w:val="0"/>
              <w:keepLines w:val="0"/>
              <w:widowControl w:val="0"/>
            </w:pPr>
            <w:r w:rsidRPr="00C31E24">
              <w:t>P</w:t>
            </w:r>
          </w:p>
        </w:tc>
      </w:tr>
      <w:tr w:rsidR="00784A32" w:rsidRPr="00C31E24" w14:paraId="120157A2" w14:textId="77777777" w:rsidTr="00354887">
        <w:tc>
          <w:tcPr>
            <w:tcW w:w="534" w:type="dxa"/>
            <w:shd w:val="clear" w:color="auto" w:fill="auto"/>
          </w:tcPr>
          <w:p w14:paraId="4038F76B" w14:textId="77777777" w:rsidR="00784A32" w:rsidRPr="00C31E24" w:rsidRDefault="00784A32" w:rsidP="00354887">
            <w:pPr>
              <w:pStyle w:val="TAC"/>
              <w:keepNext w:val="0"/>
              <w:keepLines w:val="0"/>
              <w:widowControl w:val="0"/>
            </w:pPr>
            <w:r w:rsidRPr="00C31E24">
              <w:t>13</w:t>
            </w:r>
          </w:p>
        </w:tc>
        <w:tc>
          <w:tcPr>
            <w:tcW w:w="3968" w:type="dxa"/>
            <w:shd w:val="clear" w:color="auto" w:fill="auto"/>
          </w:tcPr>
          <w:p w14:paraId="64788F52" w14:textId="7C1D5985" w:rsidR="00784A32" w:rsidRPr="00C31E24" w:rsidRDefault="00C264FB" w:rsidP="00354887">
            <w:pPr>
              <w:pStyle w:val="TAL"/>
              <w:keepNext w:val="0"/>
              <w:keepLines w:val="0"/>
              <w:widowControl w:val="0"/>
            </w:pPr>
            <w:r w:rsidRPr="00C31E24">
              <w:t>Void</w:t>
            </w:r>
          </w:p>
        </w:tc>
        <w:tc>
          <w:tcPr>
            <w:tcW w:w="708" w:type="dxa"/>
            <w:shd w:val="clear" w:color="auto" w:fill="auto"/>
          </w:tcPr>
          <w:p w14:paraId="001F39A0" w14:textId="0D004A6A" w:rsidR="00784A32" w:rsidRPr="00C31E24" w:rsidRDefault="00784A32" w:rsidP="00354887">
            <w:pPr>
              <w:pStyle w:val="TAC"/>
              <w:keepNext w:val="0"/>
              <w:keepLines w:val="0"/>
              <w:widowControl w:val="0"/>
            </w:pPr>
            <w:r w:rsidRPr="00C31E24">
              <w:t>-</w:t>
            </w:r>
          </w:p>
        </w:tc>
        <w:tc>
          <w:tcPr>
            <w:tcW w:w="2978" w:type="dxa"/>
            <w:shd w:val="clear" w:color="auto" w:fill="auto"/>
          </w:tcPr>
          <w:p w14:paraId="48F253C4" w14:textId="5F338B2A" w:rsidR="00784A32" w:rsidRPr="00C31E24" w:rsidRDefault="00C264FB" w:rsidP="00354887">
            <w:pPr>
              <w:pStyle w:val="TAL"/>
              <w:keepNext w:val="0"/>
              <w:keepLines w:val="0"/>
              <w:widowControl w:val="0"/>
            </w:pPr>
            <w:r w:rsidRPr="00C31E24">
              <w:t>-</w:t>
            </w:r>
          </w:p>
        </w:tc>
        <w:tc>
          <w:tcPr>
            <w:tcW w:w="565" w:type="dxa"/>
            <w:shd w:val="clear" w:color="auto" w:fill="auto"/>
          </w:tcPr>
          <w:p w14:paraId="1384593A"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575FD1D2" w14:textId="77777777" w:rsidR="00784A32" w:rsidRPr="00C31E24" w:rsidRDefault="00784A32" w:rsidP="00354887">
            <w:pPr>
              <w:pStyle w:val="TAC"/>
              <w:keepNext w:val="0"/>
              <w:keepLines w:val="0"/>
              <w:widowControl w:val="0"/>
            </w:pPr>
            <w:r w:rsidRPr="00C31E24">
              <w:t>-</w:t>
            </w:r>
          </w:p>
        </w:tc>
      </w:tr>
      <w:tr w:rsidR="00784A32" w:rsidRPr="00C31E24" w14:paraId="6826FFA3" w14:textId="77777777" w:rsidTr="00354887">
        <w:tc>
          <w:tcPr>
            <w:tcW w:w="534" w:type="dxa"/>
            <w:shd w:val="clear" w:color="auto" w:fill="auto"/>
          </w:tcPr>
          <w:p w14:paraId="588B9C5F" w14:textId="77777777" w:rsidR="00784A32" w:rsidRPr="00C31E24" w:rsidRDefault="00784A32" w:rsidP="00354887">
            <w:pPr>
              <w:pStyle w:val="TAC"/>
              <w:keepNext w:val="0"/>
              <w:keepLines w:val="0"/>
              <w:widowControl w:val="0"/>
            </w:pPr>
            <w:r w:rsidRPr="00C31E24">
              <w:t>14</w:t>
            </w:r>
          </w:p>
        </w:tc>
        <w:tc>
          <w:tcPr>
            <w:tcW w:w="3968" w:type="dxa"/>
            <w:shd w:val="clear" w:color="auto" w:fill="auto"/>
          </w:tcPr>
          <w:p w14:paraId="7EFABD07" w14:textId="77777777" w:rsidR="00784A32" w:rsidRPr="00C31E24" w:rsidRDefault="00784A32" w:rsidP="00354887">
            <w:pPr>
              <w:pStyle w:val="TAL"/>
              <w:keepNext w:val="0"/>
              <w:keepLines w:val="0"/>
              <w:widowControl w:val="0"/>
            </w:pPr>
            <w:r w:rsidRPr="00C31E24">
              <w:t>Make the MCVideo User end the on-demand chat group call.</w:t>
            </w:r>
          </w:p>
          <w:p w14:paraId="7432B18C" w14:textId="576EAF1C" w:rsidR="00784A32" w:rsidRPr="00C31E24" w:rsidRDefault="00C264FB"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57D23960"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36EFF8E8"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2F2CBEBD"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629E260F" w14:textId="77777777" w:rsidR="00784A32" w:rsidRPr="00C31E24" w:rsidRDefault="00784A32" w:rsidP="00354887">
            <w:pPr>
              <w:pStyle w:val="TAC"/>
              <w:keepNext w:val="0"/>
              <w:keepLines w:val="0"/>
              <w:widowControl w:val="0"/>
            </w:pPr>
            <w:r w:rsidRPr="00C31E24">
              <w:t>-</w:t>
            </w:r>
          </w:p>
        </w:tc>
      </w:tr>
      <w:tr w:rsidR="00784A32" w:rsidRPr="00C31E24" w14:paraId="3067847C" w14:textId="77777777" w:rsidTr="00354887">
        <w:trPr>
          <w:trHeight w:val="458"/>
        </w:trPr>
        <w:tc>
          <w:tcPr>
            <w:tcW w:w="534" w:type="dxa"/>
            <w:shd w:val="clear" w:color="auto" w:fill="auto"/>
          </w:tcPr>
          <w:p w14:paraId="3B2A0986" w14:textId="77777777" w:rsidR="00784A32" w:rsidRPr="00C31E24" w:rsidRDefault="00784A32" w:rsidP="00354887">
            <w:pPr>
              <w:pStyle w:val="TAC"/>
              <w:keepNext w:val="0"/>
              <w:keepLines w:val="0"/>
              <w:widowControl w:val="0"/>
            </w:pPr>
            <w:r w:rsidRPr="00C31E24">
              <w:t>15</w:t>
            </w:r>
          </w:p>
        </w:tc>
        <w:tc>
          <w:tcPr>
            <w:tcW w:w="3968" w:type="dxa"/>
            <w:shd w:val="clear" w:color="auto" w:fill="auto"/>
          </w:tcPr>
          <w:p w14:paraId="56BC3671" w14:textId="77777777" w:rsidR="00784A32" w:rsidRPr="00C31E24" w:rsidRDefault="00784A32" w:rsidP="00354887">
            <w:pPr>
              <w:pStyle w:val="TAL"/>
              <w:keepNext w:val="0"/>
              <w:keepLines w:val="0"/>
              <w:widowControl w:val="0"/>
            </w:pPr>
            <w:r w:rsidRPr="00C31E24">
              <w:t>Check: Does the</w:t>
            </w:r>
            <w:r w:rsidRPr="00C31E24">
              <w:rPr>
                <w:rFonts w:eastAsia="Calibri"/>
              </w:rPr>
              <w:t xml:space="preserve"> UE </w:t>
            </w:r>
            <w:r w:rsidRPr="00C31E24">
              <w:t>(MCVideo Client) send a SIP BYE message?</w:t>
            </w:r>
          </w:p>
        </w:tc>
        <w:tc>
          <w:tcPr>
            <w:tcW w:w="708" w:type="dxa"/>
            <w:shd w:val="clear" w:color="auto" w:fill="auto"/>
          </w:tcPr>
          <w:p w14:paraId="0D8161F3"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37975309" w14:textId="77777777" w:rsidR="00784A32" w:rsidRPr="00C31E24" w:rsidRDefault="00784A32" w:rsidP="00354887">
            <w:pPr>
              <w:pStyle w:val="TAL"/>
              <w:keepNext w:val="0"/>
              <w:keepLines w:val="0"/>
              <w:widowControl w:val="0"/>
            </w:pPr>
            <w:r w:rsidRPr="00C31E24">
              <w:t>SIP BYE</w:t>
            </w:r>
          </w:p>
        </w:tc>
        <w:tc>
          <w:tcPr>
            <w:tcW w:w="565" w:type="dxa"/>
            <w:shd w:val="clear" w:color="auto" w:fill="auto"/>
          </w:tcPr>
          <w:p w14:paraId="43595D1B" w14:textId="77777777" w:rsidR="00784A32" w:rsidRPr="00C31E24" w:rsidRDefault="00784A32" w:rsidP="00354887">
            <w:pPr>
              <w:pStyle w:val="TAC"/>
              <w:keepNext w:val="0"/>
              <w:keepLines w:val="0"/>
              <w:widowControl w:val="0"/>
            </w:pPr>
            <w:r w:rsidRPr="00C31E24">
              <w:t>3</w:t>
            </w:r>
          </w:p>
        </w:tc>
        <w:tc>
          <w:tcPr>
            <w:tcW w:w="850" w:type="dxa"/>
            <w:shd w:val="clear" w:color="auto" w:fill="auto"/>
          </w:tcPr>
          <w:p w14:paraId="5655B0AB" w14:textId="77777777" w:rsidR="00784A32" w:rsidRPr="00C31E24" w:rsidRDefault="00784A32" w:rsidP="00354887">
            <w:pPr>
              <w:pStyle w:val="TAC"/>
              <w:keepNext w:val="0"/>
              <w:keepLines w:val="0"/>
              <w:widowControl w:val="0"/>
            </w:pPr>
            <w:r w:rsidRPr="00C31E24">
              <w:t>P</w:t>
            </w:r>
          </w:p>
        </w:tc>
      </w:tr>
      <w:tr w:rsidR="00784A32" w:rsidRPr="00C31E24" w14:paraId="6AF3CE88" w14:textId="77777777" w:rsidTr="00354887">
        <w:tc>
          <w:tcPr>
            <w:tcW w:w="534" w:type="dxa"/>
            <w:shd w:val="clear" w:color="auto" w:fill="auto"/>
          </w:tcPr>
          <w:p w14:paraId="0E526643" w14:textId="77777777" w:rsidR="00784A32" w:rsidRPr="00C31E24" w:rsidRDefault="00784A32" w:rsidP="00354887">
            <w:pPr>
              <w:pStyle w:val="TAC"/>
              <w:keepNext w:val="0"/>
              <w:keepLines w:val="0"/>
              <w:widowControl w:val="0"/>
            </w:pPr>
            <w:r w:rsidRPr="00C31E24">
              <w:t>16</w:t>
            </w:r>
          </w:p>
        </w:tc>
        <w:tc>
          <w:tcPr>
            <w:tcW w:w="3968" w:type="dxa"/>
            <w:shd w:val="clear" w:color="auto" w:fill="auto"/>
          </w:tcPr>
          <w:p w14:paraId="0A29CA52" w14:textId="77777777" w:rsidR="00784A32" w:rsidRPr="00C31E24" w:rsidRDefault="00784A32" w:rsidP="00354887">
            <w:pPr>
              <w:pStyle w:val="TAL"/>
              <w:keepNext w:val="0"/>
              <w:keepLines w:val="0"/>
              <w:widowControl w:val="0"/>
            </w:pPr>
            <w:r w:rsidRPr="00C31E24">
              <w:t>The SS (MCVideo Server) sends SIP 200 (OK).</w:t>
            </w:r>
          </w:p>
        </w:tc>
        <w:tc>
          <w:tcPr>
            <w:tcW w:w="708" w:type="dxa"/>
            <w:shd w:val="clear" w:color="auto" w:fill="auto"/>
          </w:tcPr>
          <w:p w14:paraId="00436530"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348D9B29"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37863AA1"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3840656" w14:textId="77777777" w:rsidR="00784A32" w:rsidRPr="00C31E24" w:rsidRDefault="00784A32" w:rsidP="00354887">
            <w:pPr>
              <w:pStyle w:val="TAC"/>
              <w:keepNext w:val="0"/>
              <w:keepLines w:val="0"/>
              <w:widowControl w:val="0"/>
            </w:pPr>
            <w:r w:rsidRPr="00C31E24">
              <w:t>-</w:t>
            </w:r>
          </w:p>
        </w:tc>
      </w:tr>
      <w:tr w:rsidR="00784A32" w:rsidRPr="00C31E24" w14:paraId="5F0FD855" w14:textId="77777777" w:rsidTr="00354887">
        <w:tc>
          <w:tcPr>
            <w:tcW w:w="534" w:type="dxa"/>
            <w:shd w:val="clear" w:color="auto" w:fill="auto"/>
          </w:tcPr>
          <w:p w14:paraId="26472793"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5BFB3D8E" w14:textId="77777777" w:rsidR="00C264FB" w:rsidRPr="00C31E24" w:rsidRDefault="00784A32" w:rsidP="00C264FB">
            <w:pPr>
              <w:pStyle w:val="TAL"/>
            </w:pPr>
            <w:r w:rsidRPr="00C31E24">
              <w:t xml:space="preserve">EXCEPTION: </w:t>
            </w:r>
            <w:r w:rsidR="00C264FB" w:rsidRPr="00C31E24">
              <w:t>The SS (MCVideo Server) waits 2 seconds before the SS (MCVideo Server) deactivates the dedicated EPS bearer and releases the RRC connection.</w:t>
            </w:r>
          </w:p>
          <w:p w14:paraId="12C60919" w14:textId="4C40B1BE" w:rsidR="00784A32" w:rsidRPr="00C31E24" w:rsidRDefault="00C264FB" w:rsidP="00C264FB">
            <w:pPr>
              <w:pStyle w:val="TAL"/>
              <w:keepNext w:val="0"/>
              <w:keepLines w:val="0"/>
              <w:widowControl w:val="0"/>
            </w:pPr>
            <w:r w:rsidRPr="00C31E24">
              <w:t>(NOTE 2)</w:t>
            </w:r>
          </w:p>
        </w:tc>
        <w:tc>
          <w:tcPr>
            <w:tcW w:w="708" w:type="dxa"/>
            <w:shd w:val="clear" w:color="auto" w:fill="auto"/>
          </w:tcPr>
          <w:p w14:paraId="5257BDA0"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0B129026"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6230C04B"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034DE9D2" w14:textId="77777777" w:rsidR="00784A32" w:rsidRPr="00C31E24" w:rsidRDefault="00784A32" w:rsidP="00354887">
            <w:pPr>
              <w:pStyle w:val="TAC"/>
              <w:keepNext w:val="0"/>
              <w:keepLines w:val="0"/>
              <w:widowControl w:val="0"/>
            </w:pPr>
            <w:r w:rsidRPr="00C31E24">
              <w:t>-</w:t>
            </w:r>
          </w:p>
        </w:tc>
      </w:tr>
      <w:tr w:rsidR="00C264FB" w:rsidRPr="00C31E24" w14:paraId="3EA57FAB" w14:textId="77777777" w:rsidTr="009A014E">
        <w:tc>
          <w:tcPr>
            <w:tcW w:w="9603" w:type="dxa"/>
            <w:gridSpan w:val="6"/>
            <w:shd w:val="clear" w:color="auto" w:fill="auto"/>
          </w:tcPr>
          <w:p w14:paraId="49D69B25" w14:textId="77777777" w:rsidR="00C264FB" w:rsidRPr="00C31E24" w:rsidRDefault="00C264FB" w:rsidP="00764DD4">
            <w:pPr>
              <w:pStyle w:val="TAN"/>
            </w:pPr>
            <w:r w:rsidRPr="00C31E24">
              <w:t>NOTE 1: This is expected to be done via a suitable implementation-dependent MMI.</w:t>
            </w:r>
          </w:p>
          <w:p w14:paraId="79B8B931" w14:textId="490AB5A1" w:rsidR="00C264FB" w:rsidRPr="00C31E24" w:rsidRDefault="00C264FB" w:rsidP="00764DD4">
            <w:pPr>
              <w:pStyle w:val="TAN"/>
            </w:pPr>
            <w:r w:rsidRPr="00C31E24">
              <w:t>NOTE 2: The specified wait period of 2s shall ensure that lower layer signalling (TCP) is finished and any not allowed behaviour captured.</w:t>
            </w:r>
          </w:p>
        </w:tc>
      </w:tr>
    </w:tbl>
    <w:p w14:paraId="7DEB13D0" w14:textId="77777777" w:rsidR="00784A32" w:rsidRPr="00C31E24" w:rsidRDefault="00784A32" w:rsidP="00784A32"/>
    <w:p w14:paraId="3E6408BA" w14:textId="77777777" w:rsidR="00784A32" w:rsidRPr="00C31E24" w:rsidRDefault="00784A32" w:rsidP="00784A32">
      <w:pPr>
        <w:pStyle w:val="H6"/>
      </w:pPr>
      <w:r w:rsidRPr="00C31E24">
        <w:t>6.1.2.1.3.3</w:t>
      </w:r>
      <w:r w:rsidRPr="00C31E24">
        <w:tab/>
        <w:t>Specific message contents</w:t>
      </w:r>
    </w:p>
    <w:p w14:paraId="1EAF8C48" w14:textId="77777777" w:rsidR="00784A32" w:rsidRPr="00C31E24" w:rsidRDefault="00784A32" w:rsidP="00784A32">
      <w:pPr>
        <w:pStyle w:val="TH"/>
      </w:pPr>
      <w:r w:rsidRPr="00C31E24">
        <w:t>Table 6.1.2.1.3.3-1: SIP INVITE (Step 2, Table 6.1.2.1.3.2-1)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784A32" w:rsidRPr="00C31E24" w14:paraId="18AB2827" w14:textId="77777777" w:rsidTr="00354887">
        <w:trPr>
          <w:tblHeader/>
        </w:trPr>
        <w:tc>
          <w:tcPr>
            <w:tcW w:w="9504" w:type="dxa"/>
            <w:gridSpan w:val="5"/>
          </w:tcPr>
          <w:p w14:paraId="4FA56F49" w14:textId="77777777" w:rsidR="00784A32" w:rsidRPr="00C31E24" w:rsidRDefault="00784A32" w:rsidP="00354887">
            <w:pPr>
              <w:pStyle w:val="TAL"/>
              <w:keepNext w:val="0"/>
              <w:keepLines w:val="0"/>
              <w:widowControl w:val="0"/>
            </w:pPr>
            <w:r w:rsidRPr="00C31E24">
              <w:t>Derivation Path: TS 36.579-1 [2], Table 5.5.2.5.1-1, condition MCVIDEO, GROUP-CALL</w:t>
            </w:r>
          </w:p>
        </w:tc>
      </w:tr>
      <w:tr w:rsidR="00784A32" w:rsidRPr="00C31E24" w14:paraId="6C280CAC" w14:textId="77777777" w:rsidTr="00354887">
        <w:trPr>
          <w:tblHeader/>
        </w:trPr>
        <w:tc>
          <w:tcPr>
            <w:tcW w:w="2934" w:type="dxa"/>
          </w:tcPr>
          <w:p w14:paraId="79301178" w14:textId="77777777" w:rsidR="00784A32" w:rsidRPr="00C31E24" w:rsidRDefault="00784A32" w:rsidP="00354887">
            <w:pPr>
              <w:pStyle w:val="TAH"/>
              <w:keepNext w:val="0"/>
              <w:keepLines w:val="0"/>
              <w:widowControl w:val="0"/>
            </w:pPr>
            <w:r w:rsidRPr="00C31E24">
              <w:t>Information Element</w:t>
            </w:r>
          </w:p>
        </w:tc>
        <w:tc>
          <w:tcPr>
            <w:tcW w:w="1800" w:type="dxa"/>
          </w:tcPr>
          <w:p w14:paraId="441B165D" w14:textId="77777777" w:rsidR="00784A32" w:rsidRPr="00C31E24" w:rsidRDefault="00784A32" w:rsidP="00354887">
            <w:pPr>
              <w:pStyle w:val="TAH"/>
              <w:keepNext w:val="0"/>
              <w:keepLines w:val="0"/>
              <w:widowControl w:val="0"/>
            </w:pPr>
            <w:r w:rsidRPr="00C31E24">
              <w:t>Value/remark</w:t>
            </w:r>
          </w:p>
        </w:tc>
        <w:tc>
          <w:tcPr>
            <w:tcW w:w="2160" w:type="dxa"/>
            <w:tcBorders>
              <w:bottom w:val="single" w:sz="4" w:space="0" w:color="auto"/>
            </w:tcBorders>
          </w:tcPr>
          <w:p w14:paraId="5E35CBAB" w14:textId="77777777" w:rsidR="00784A32" w:rsidRPr="00C31E24" w:rsidRDefault="00784A32" w:rsidP="00354887">
            <w:pPr>
              <w:pStyle w:val="TAH"/>
              <w:keepNext w:val="0"/>
              <w:keepLines w:val="0"/>
              <w:widowControl w:val="0"/>
            </w:pPr>
            <w:r w:rsidRPr="00C31E24">
              <w:t>Comment</w:t>
            </w:r>
          </w:p>
        </w:tc>
        <w:tc>
          <w:tcPr>
            <w:tcW w:w="1440" w:type="dxa"/>
          </w:tcPr>
          <w:p w14:paraId="50D34FD0" w14:textId="77777777" w:rsidR="00784A32" w:rsidRPr="00C31E24" w:rsidRDefault="00784A32" w:rsidP="00354887">
            <w:pPr>
              <w:pStyle w:val="TAH"/>
              <w:keepNext w:val="0"/>
              <w:keepLines w:val="0"/>
              <w:widowControl w:val="0"/>
            </w:pPr>
            <w:r w:rsidRPr="00C31E24">
              <w:t>Reference</w:t>
            </w:r>
          </w:p>
        </w:tc>
        <w:tc>
          <w:tcPr>
            <w:tcW w:w="1170" w:type="dxa"/>
          </w:tcPr>
          <w:p w14:paraId="55A9BF98" w14:textId="77777777" w:rsidR="00784A32" w:rsidRPr="00C31E24" w:rsidRDefault="00784A32" w:rsidP="00354887">
            <w:pPr>
              <w:pStyle w:val="TAH"/>
              <w:keepNext w:val="0"/>
              <w:keepLines w:val="0"/>
              <w:widowControl w:val="0"/>
            </w:pPr>
            <w:r w:rsidRPr="00C31E24">
              <w:t>Condition</w:t>
            </w:r>
          </w:p>
        </w:tc>
      </w:tr>
      <w:tr w:rsidR="00784A32" w:rsidRPr="00C31E24" w14:paraId="1FC5C6D8" w14:textId="77777777" w:rsidTr="00354887">
        <w:tc>
          <w:tcPr>
            <w:tcW w:w="2934" w:type="dxa"/>
            <w:vAlign w:val="center"/>
          </w:tcPr>
          <w:p w14:paraId="577B163F" w14:textId="77777777" w:rsidR="00784A32" w:rsidRPr="00C31E24" w:rsidRDefault="00784A32" w:rsidP="00354887">
            <w:pPr>
              <w:pStyle w:val="TAL"/>
              <w:keepNext w:val="0"/>
              <w:keepLines w:val="0"/>
              <w:widowControl w:val="0"/>
              <w:rPr>
                <w:b/>
                <w:bCs/>
              </w:rPr>
            </w:pPr>
            <w:r w:rsidRPr="00C31E24">
              <w:rPr>
                <w:b/>
                <w:bCs/>
              </w:rPr>
              <w:t>Message-body</w:t>
            </w:r>
          </w:p>
        </w:tc>
        <w:tc>
          <w:tcPr>
            <w:tcW w:w="1800" w:type="dxa"/>
          </w:tcPr>
          <w:p w14:paraId="28116127"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tcPr>
          <w:p w14:paraId="3DC8EF15" w14:textId="77777777" w:rsidR="00784A32" w:rsidRPr="00C31E24" w:rsidRDefault="00784A32" w:rsidP="00354887">
            <w:pPr>
              <w:pStyle w:val="TAL"/>
              <w:keepNext w:val="0"/>
              <w:keepLines w:val="0"/>
              <w:widowControl w:val="0"/>
            </w:pPr>
          </w:p>
        </w:tc>
        <w:tc>
          <w:tcPr>
            <w:tcW w:w="1440" w:type="dxa"/>
          </w:tcPr>
          <w:p w14:paraId="6088D144" w14:textId="77777777" w:rsidR="00784A32" w:rsidRPr="00C31E24" w:rsidRDefault="00784A32" w:rsidP="00354887">
            <w:pPr>
              <w:pStyle w:val="TAL"/>
              <w:keepNext w:val="0"/>
              <w:keepLines w:val="0"/>
              <w:widowControl w:val="0"/>
            </w:pPr>
          </w:p>
        </w:tc>
        <w:tc>
          <w:tcPr>
            <w:tcW w:w="1170" w:type="dxa"/>
            <w:vAlign w:val="bottom"/>
          </w:tcPr>
          <w:p w14:paraId="7BD11955" w14:textId="77777777" w:rsidR="00784A32" w:rsidRPr="00C31E24" w:rsidRDefault="00784A32" w:rsidP="00354887">
            <w:pPr>
              <w:pStyle w:val="TAL"/>
              <w:keepNext w:val="0"/>
              <w:keepLines w:val="0"/>
              <w:widowControl w:val="0"/>
            </w:pPr>
          </w:p>
        </w:tc>
      </w:tr>
      <w:tr w:rsidR="00784A32" w:rsidRPr="00C31E24" w14:paraId="7411914E" w14:textId="77777777" w:rsidTr="00354887">
        <w:tc>
          <w:tcPr>
            <w:tcW w:w="2934" w:type="dxa"/>
            <w:shd w:val="clear" w:color="auto" w:fill="auto"/>
            <w:vAlign w:val="center"/>
          </w:tcPr>
          <w:p w14:paraId="016A14C7" w14:textId="77777777" w:rsidR="00784A32" w:rsidRPr="00C31E24" w:rsidRDefault="00784A32" w:rsidP="00354887">
            <w:pPr>
              <w:pStyle w:val="TAL"/>
              <w:keepNext w:val="0"/>
              <w:keepLines w:val="0"/>
              <w:widowControl w:val="0"/>
            </w:pPr>
            <w:r w:rsidRPr="00C31E24">
              <w:t xml:space="preserve">  MIME body part</w:t>
            </w:r>
          </w:p>
        </w:tc>
        <w:tc>
          <w:tcPr>
            <w:tcW w:w="1800" w:type="dxa"/>
            <w:shd w:val="clear" w:color="auto" w:fill="auto"/>
            <w:vAlign w:val="center"/>
          </w:tcPr>
          <w:p w14:paraId="5DABD4A2"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2409297D" w14:textId="77777777" w:rsidR="00784A32" w:rsidRPr="00C31E24" w:rsidRDefault="00784A32" w:rsidP="00354887">
            <w:pPr>
              <w:pStyle w:val="TAL"/>
              <w:keepNext w:val="0"/>
              <w:keepLines w:val="0"/>
              <w:widowControl w:val="0"/>
            </w:pPr>
            <w:r w:rsidRPr="00C31E24">
              <w:t>MCVideo Info</w:t>
            </w:r>
          </w:p>
        </w:tc>
        <w:tc>
          <w:tcPr>
            <w:tcW w:w="1440" w:type="dxa"/>
            <w:shd w:val="clear" w:color="auto" w:fill="auto"/>
          </w:tcPr>
          <w:p w14:paraId="0E896F2A" w14:textId="77777777" w:rsidR="00784A32" w:rsidRPr="00C31E24" w:rsidRDefault="00784A32" w:rsidP="00354887">
            <w:pPr>
              <w:pStyle w:val="TAL"/>
              <w:keepNext w:val="0"/>
              <w:keepLines w:val="0"/>
              <w:widowControl w:val="0"/>
            </w:pPr>
          </w:p>
        </w:tc>
        <w:tc>
          <w:tcPr>
            <w:tcW w:w="1170" w:type="dxa"/>
            <w:shd w:val="clear" w:color="auto" w:fill="auto"/>
            <w:vAlign w:val="bottom"/>
          </w:tcPr>
          <w:p w14:paraId="497A4E10" w14:textId="77777777" w:rsidR="00784A32" w:rsidRPr="00C31E24" w:rsidRDefault="00784A32" w:rsidP="00354887">
            <w:pPr>
              <w:pStyle w:val="TAL"/>
              <w:keepNext w:val="0"/>
              <w:keepLines w:val="0"/>
              <w:widowControl w:val="0"/>
            </w:pPr>
          </w:p>
        </w:tc>
      </w:tr>
      <w:tr w:rsidR="00784A32" w:rsidRPr="00C31E24" w14:paraId="3C31CC99" w14:textId="77777777" w:rsidTr="00354887">
        <w:tc>
          <w:tcPr>
            <w:tcW w:w="2934" w:type="dxa"/>
            <w:shd w:val="clear" w:color="auto" w:fill="auto"/>
            <w:vAlign w:val="center"/>
          </w:tcPr>
          <w:p w14:paraId="610040D7" w14:textId="77777777" w:rsidR="00784A32" w:rsidRPr="00C31E24" w:rsidRDefault="00784A32" w:rsidP="00354887">
            <w:pPr>
              <w:pStyle w:val="TAL"/>
              <w:keepNext w:val="0"/>
              <w:keepLines w:val="0"/>
              <w:widowControl w:val="0"/>
            </w:pPr>
            <w:r w:rsidRPr="00C31E24">
              <w:t xml:space="preserve">    MIME-part-headers</w:t>
            </w:r>
          </w:p>
        </w:tc>
        <w:tc>
          <w:tcPr>
            <w:tcW w:w="1800" w:type="dxa"/>
            <w:shd w:val="clear" w:color="auto" w:fill="auto"/>
            <w:vAlign w:val="center"/>
          </w:tcPr>
          <w:p w14:paraId="61C45A56"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4CA741A" w14:textId="77777777" w:rsidR="00784A32" w:rsidRPr="00C31E24" w:rsidRDefault="00784A32" w:rsidP="00354887">
            <w:pPr>
              <w:pStyle w:val="TAL"/>
              <w:keepNext w:val="0"/>
              <w:keepLines w:val="0"/>
              <w:widowControl w:val="0"/>
            </w:pPr>
          </w:p>
        </w:tc>
        <w:tc>
          <w:tcPr>
            <w:tcW w:w="1440" w:type="dxa"/>
            <w:shd w:val="clear" w:color="auto" w:fill="auto"/>
          </w:tcPr>
          <w:p w14:paraId="25D4E1A3" w14:textId="77777777" w:rsidR="00784A32" w:rsidRPr="00C31E24" w:rsidRDefault="00784A32" w:rsidP="00354887">
            <w:pPr>
              <w:pStyle w:val="TAL"/>
              <w:keepNext w:val="0"/>
              <w:keepLines w:val="0"/>
              <w:widowControl w:val="0"/>
            </w:pPr>
          </w:p>
        </w:tc>
        <w:tc>
          <w:tcPr>
            <w:tcW w:w="1170" w:type="dxa"/>
            <w:shd w:val="clear" w:color="auto" w:fill="auto"/>
            <w:vAlign w:val="bottom"/>
          </w:tcPr>
          <w:p w14:paraId="72E0FC09" w14:textId="77777777" w:rsidR="00784A32" w:rsidRPr="00C31E24" w:rsidRDefault="00784A32" w:rsidP="00354887">
            <w:pPr>
              <w:pStyle w:val="TAL"/>
              <w:keepNext w:val="0"/>
              <w:keepLines w:val="0"/>
              <w:widowControl w:val="0"/>
            </w:pPr>
          </w:p>
        </w:tc>
      </w:tr>
      <w:tr w:rsidR="00784A32" w:rsidRPr="00C31E24" w14:paraId="52C81A73" w14:textId="77777777" w:rsidTr="00354887">
        <w:tc>
          <w:tcPr>
            <w:tcW w:w="2934" w:type="dxa"/>
            <w:shd w:val="clear" w:color="auto" w:fill="auto"/>
            <w:vAlign w:val="center"/>
          </w:tcPr>
          <w:p w14:paraId="5D82CFA3" w14:textId="77777777" w:rsidR="00784A32" w:rsidRPr="00C31E24" w:rsidRDefault="00784A32" w:rsidP="00354887">
            <w:pPr>
              <w:pStyle w:val="TAL"/>
              <w:keepNext w:val="0"/>
              <w:keepLines w:val="0"/>
              <w:widowControl w:val="0"/>
              <w:rPr>
                <w:b/>
              </w:rPr>
            </w:pPr>
            <w:r w:rsidRPr="00C31E24">
              <w:rPr>
                <w:b/>
              </w:rPr>
              <w:t xml:space="preserve">      Content-Type</w:t>
            </w:r>
          </w:p>
        </w:tc>
        <w:tc>
          <w:tcPr>
            <w:tcW w:w="1800" w:type="dxa"/>
            <w:shd w:val="clear" w:color="auto" w:fill="auto"/>
          </w:tcPr>
          <w:p w14:paraId="7E649A0B" w14:textId="77777777" w:rsidR="00784A32" w:rsidRPr="00C31E24" w:rsidRDefault="00784A32" w:rsidP="00354887">
            <w:pPr>
              <w:pStyle w:val="TAL"/>
              <w:keepNext w:val="0"/>
              <w:keepLines w:val="0"/>
              <w:widowControl w:val="0"/>
            </w:pPr>
            <w:r w:rsidRPr="00C31E24">
              <w:t>"application/vnd.3gpp.mcvideo-info+xml"</w:t>
            </w:r>
          </w:p>
        </w:tc>
        <w:tc>
          <w:tcPr>
            <w:tcW w:w="2160" w:type="dxa"/>
            <w:tcBorders>
              <w:top w:val="single" w:sz="4" w:space="0" w:color="auto"/>
              <w:bottom w:val="single" w:sz="4" w:space="0" w:color="auto"/>
            </w:tcBorders>
            <w:shd w:val="clear" w:color="auto" w:fill="auto"/>
          </w:tcPr>
          <w:p w14:paraId="7476A588" w14:textId="77777777" w:rsidR="00784A32" w:rsidRPr="00C31E24" w:rsidRDefault="00784A32" w:rsidP="00354887">
            <w:pPr>
              <w:pStyle w:val="TAL"/>
              <w:keepNext w:val="0"/>
              <w:keepLines w:val="0"/>
              <w:widowControl w:val="0"/>
            </w:pPr>
          </w:p>
        </w:tc>
        <w:tc>
          <w:tcPr>
            <w:tcW w:w="1440" w:type="dxa"/>
            <w:shd w:val="clear" w:color="auto" w:fill="auto"/>
          </w:tcPr>
          <w:p w14:paraId="06B95742" w14:textId="77777777" w:rsidR="00784A32" w:rsidRPr="00C31E24" w:rsidRDefault="00784A32" w:rsidP="00354887">
            <w:pPr>
              <w:pStyle w:val="TAL"/>
              <w:keepNext w:val="0"/>
              <w:keepLines w:val="0"/>
              <w:widowControl w:val="0"/>
            </w:pPr>
          </w:p>
        </w:tc>
        <w:tc>
          <w:tcPr>
            <w:tcW w:w="1170" w:type="dxa"/>
            <w:shd w:val="clear" w:color="auto" w:fill="auto"/>
            <w:vAlign w:val="bottom"/>
          </w:tcPr>
          <w:p w14:paraId="0F553467" w14:textId="77777777" w:rsidR="00784A32" w:rsidRPr="00C31E24" w:rsidRDefault="00784A32" w:rsidP="00354887">
            <w:pPr>
              <w:pStyle w:val="TAL"/>
              <w:keepNext w:val="0"/>
              <w:keepLines w:val="0"/>
              <w:widowControl w:val="0"/>
            </w:pPr>
          </w:p>
        </w:tc>
      </w:tr>
      <w:tr w:rsidR="00784A32" w:rsidRPr="00C31E24" w14:paraId="5416B863" w14:textId="77777777" w:rsidTr="00354887">
        <w:tc>
          <w:tcPr>
            <w:tcW w:w="2934" w:type="dxa"/>
            <w:shd w:val="clear" w:color="auto" w:fill="auto"/>
            <w:vAlign w:val="center"/>
          </w:tcPr>
          <w:p w14:paraId="61AB8F1C" w14:textId="77777777" w:rsidR="00784A32" w:rsidRPr="00C31E24" w:rsidRDefault="00784A32" w:rsidP="00354887">
            <w:pPr>
              <w:pStyle w:val="TAL"/>
              <w:keepNext w:val="0"/>
              <w:keepLines w:val="0"/>
              <w:widowControl w:val="0"/>
              <w:rPr>
                <w:b/>
              </w:rPr>
            </w:pPr>
            <w:r w:rsidRPr="00C31E24">
              <w:t xml:space="preserve">    MIME-part-body</w:t>
            </w:r>
          </w:p>
        </w:tc>
        <w:tc>
          <w:tcPr>
            <w:tcW w:w="1800" w:type="dxa"/>
            <w:shd w:val="clear" w:color="auto" w:fill="auto"/>
          </w:tcPr>
          <w:p w14:paraId="0D9DFD24" w14:textId="77777777" w:rsidR="00784A32" w:rsidRPr="00C31E24" w:rsidRDefault="00784A32" w:rsidP="00354887">
            <w:pPr>
              <w:pStyle w:val="TAL"/>
              <w:keepNext w:val="0"/>
              <w:keepLines w:val="0"/>
              <w:widowControl w:val="0"/>
            </w:pPr>
            <w:r w:rsidRPr="00C31E24">
              <w:t>MCVideo-Info as described in Table 6.1.2.1.3.3-2</w:t>
            </w:r>
          </w:p>
        </w:tc>
        <w:tc>
          <w:tcPr>
            <w:tcW w:w="2160" w:type="dxa"/>
            <w:tcBorders>
              <w:top w:val="single" w:sz="4" w:space="0" w:color="auto"/>
              <w:bottom w:val="single" w:sz="4" w:space="0" w:color="auto"/>
            </w:tcBorders>
            <w:shd w:val="clear" w:color="auto" w:fill="auto"/>
          </w:tcPr>
          <w:p w14:paraId="01050B00" w14:textId="77777777" w:rsidR="00784A32" w:rsidRPr="00C31E24" w:rsidRDefault="00784A32" w:rsidP="00354887">
            <w:pPr>
              <w:pStyle w:val="TAL"/>
              <w:keepNext w:val="0"/>
              <w:keepLines w:val="0"/>
              <w:widowControl w:val="0"/>
            </w:pPr>
          </w:p>
        </w:tc>
        <w:tc>
          <w:tcPr>
            <w:tcW w:w="1440" w:type="dxa"/>
            <w:shd w:val="clear" w:color="auto" w:fill="auto"/>
          </w:tcPr>
          <w:p w14:paraId="3983A5F7" w14:textId="77777777" w:rsidR="00784A32" w:rsidRPr="00C31E24" w:rsidRDefault="00784A32" w:rsidP="00354887">
            <w:pPr>
              <w:pStyle w:val="TAL"/>
              <w:keepNext w:val="0"/>
              <w:keepLines w:val="0"/>
              <w:widowControl w:val="0"/>
            </w:pPr>
          </w:p>
        </w:tc>
        <w:tc>
          <w:tcPr>
            <w:tcW w:w="1170" w:type="dxa"/>
            <w:shd w:val="clear" w:color="auto" w:fill="auto"/>
            <w:vAlign w:val="bottom"/>
          </w:tcPr>
          <w:p w14:paraId="0A82B998" w14:textId="77777777" w:rsidR="00784A32" w:rsidRPr="00C31E24" w:rsidRDefault="00784A32" w:rsidP="00354887">
            <w:pPr>
              <w:pStyle w:val="TAL"/>
              <w:keepNext w:val="0"/>
              <w:keepLines w:val="0"/>
              <w:widowControl w:val="0"/>
            </w:pPr>
          </w:p>
        </w:tc>
      </w:tr>
    </w:tbl>
    <w:p w14:paraId="06AC8257" w14:textId="77777777" w:rsidR="00784A32" w:rsidRPr="00C31E24" w:rsidRDefault="00784A32" w:rsidP="00784A32">
      <w:pPr>
        <w:widowControl w:val="0"/>
      </w:pPr>
    </w:p>
    <w:p w14:paraId="2310E4F3" w14:textId="77777777" w:rsidR="00784A32" w:rsidRPr="00C31E24" w:rsidRDefault="00784A32" w:rsidP="00784A32">
      <w:pPr>
        <w:pStyle w:val="TH"/>
      </w:pPr>
      <w:r w:rsidRPr="00C31E24">
        <w:t>Table 6.1.2.1.3.3-2: MCVideo-Info in SIP INVITE (Table 6.1.2.1.3.3-1)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0"/>
        <w:gridCol w:w="2063"/>
        <w:gridCol w:w="2212"/>
        <w:gridCol w:w="1365"/>
        <w:gridCol w:w="1174"/>
      </w:tblGrid>
      <w:tr w:rsidR="00784A32" w:rsidRPr="00C31E24" w14:paraId="67ABF3D2" w14:textId="77777777" w:rsidTr="00354887">
        <w:tc>
          <w:tcPr>
            <w:tcW w:w="9634" w:type="dxa"/>
            <w:gridSpan w:val="5"/>
          </w:tcPr>
          <w:p w14:paraId="5A2C1199" w14:textId="68EFA76E" w:rsidR="00784A32" w:rsidRPr="00C31E24" w:rsidRDefault="00784A32" w:rsidP="00354887">
            <w:pPr>
              <w:pStyle w:val="TAL"/>
              <w:keepNext w:val="0"/>
              <w:keepLines w:val="0"/>
              <w:widowControl w:val="0"/>
            </w:pPr>
            <w:r w:rsidRPr="00C31E24">
              <w:t>Derivation Path: TS 36.579-1 [2], Table 5.5.3.2.1-</w:t>
            </w:r>
            <w:r w:rsidR="00C264FB" w:rsidRPr="00C31E24">
              <w:t>2</w:t>
            </w:r>
            <w:r w:rsidRPr="00C31E24">
              <w:t>, condition GROUP-CALL</w:t>
            </w:r>
          </w:p>
        </w:tc>
      </w:tr>
      <w:tr w:rsidR="00784A32" w:rsidRPr="00C31E24" w14:paraId="35ABA58F" w14:textId="77777777" w:rsidTr="00354887">
        <w:tc>
          <w:tcPr>
            <w:tcW w:w="2820" w:type="dxa"/>
          </w:tcPr>
          <w:p w14:paraId="4AB5A5F1" w14:textId="77777777" w:rsidR="00784A32" w:rsidRPr="00C31E24" w:rsidRDefault="00784A32" w:rsidP="00354887">
            <w:pPr>
              <w:pStyle w:val="TAH"/>
              <w:keepNext w:val="0"/>
              <w:keepLines w:val="0"/>
              <w:widowControl w:val="0"/>
            </w:pPr>
            <w:r w:rsidRPr="00C31E24">
              <w:t>Information Element</w:t>
            </w:r>
          </w:p>
        </w:tc>
        <w:tc>
          <w:tcPr>
            <w:tcW w:w="2063" w:type="dxa"/>
          </w:tcPr>
          <w:p w14:paraId="35ABE28C" w14:textId="77777777" w:rsidR="00784A32" w:rsidRPr="00C31E24" w:rsidRDefault="00784A32" w:rsidP="00354887">
            <w:pPr>
              <w:pStyle w:val="TAH"/>
              <w:keepNext w:val="0"/>
              <w:keepLines w:val="0"/>
              <w:widowControl w:val="0"/>
            </w:pPr>
            <w:r w:rsidRPr="00C31E24">
              <w:t>Value/remark</w:t>
            </w:r>
          </w:p>
        </w:tc>
        <w:tc>
          <w:tcPr>
            <w:tcW w:w="2212" w:type="dxa"/>
            <w:tcBorders>
              <w:top w:val="single" w:sz="4" w:space="0" w:color="auto"/>
              <w:bottom w:val="single" w:sz="4" w:space="0" w:color="auto"/>
            </w:tcBorders>
          </w:tcPr>
          <w:p w14:paraId="1E1EE017" w14:textId="77777777" w:rsidR="00784A32" w:rsidRPr="00C31E24" w:rsidRDefault="00784A32" w:rsidP="00354887">
            <w:pPr>
              <w:pStyle w:val="TAH"/>
              <w:keepNext w:val="0"/>
              <w:keepLines w:val="0"/>
              <w:widowControl w:val="0"/>
            </w:pPr>
            <w:r w:rsidRPr="00C31E24">
              <w:t>Comment</w:t>
            </w:r>
          </w:p>
        </w:tc>
        <w:tc>
          <w:tcPr>
            <w:tcW w:w="1365" w:type="dxa"/>
          </w:tcPr>
          <w:p w14:paraId="218793EB" w14:textId="77777777" w:rsidR="00784A32" w:rsidRPr="00C31E24" w:rsidRDefault="00784A32" w:rsidP="00354887">
            <w:pPr>
              <w:pStyle w:val="TAH"/>
              <w:keepNext w:val="0"/>
              <w:keepLines w:val="0"/>
              <w:widowControl w:val="0"/>
            </w:pPr>
            <w:r w:rsidRPr="00C31E24">
              <w:t>Reference</w:t>
            </w:r>
          </w:p>
        </w:tc>
        <w:tc>
          <w:tcPr>
            <w:tcW w:w="1174" w:type="dxa"/>
          </w:tcPr>
          <w:p w14:paraId="694275BC" w14:textId="77777777" w:rsidR="00784A32" w:rsidRPr="00C31E24" w:rsidRDefault="00784A32" w:rsidP="00354887">
            <w:pPr>
              <w:pStyle w:val="TAH"/>
              <w:keepNext w:val="0"/>
              <w:keepLines w:val="0"/>
              <w:widowControl w:val="0"/>
            </w:pPr>
            <w:r w:rsidRPr="00C31E24">
              <w:t>Condition</w:t>
            </w:r>
          </w:p>
        </w:tc>
      </w:tr>
      <w:tr w:rsidR="00784A32" w:rsidRPr="00C31E24" w14:paraId="16E9E1AC" w14:textId="77777777" w:rsidTr="00354887">
        <w:tc>
          <w:tcPr>
            <w:tcW w:w="2820" w:type="dxa"/>
            <w:vAlign w:val="center"/>
          </w:tcPr>
          <w:p w14:paraId="14FB26E2" w14:textId="77777777" w:rsidR="00784A32" w:rsidRPr="00C31E24" w:rsidRDefault="00784A32" w:rsidP="00354887">
            <w:pPr>
              <w:pStyle w:val="TAL"/>
              <w:keepNext w:val="0"/>
              <w:keepLines w:val="0"/>
              <w:widowControl w:val="0"/>
            </w:pPr>
            <w:r w:rsidRPr="00C31E24">
              <w:t>mcvideoinfo</w:t>
            </w:r>
          </w:p>
        </w:tc>
        <w:tc>
          <w:tcPr>
            <w:tcW w:w="2063" w:type="dxa"/>
          </w:tcPr>
          <w:p w14:paraId="020F6DF8" w14:textId="77777777" w:rsidR="00784A32" w:rsidRPr="00C31E24" w:rsidRDefault="00784A32" w:rsidP="00354887">
            <w:pPr>
              <w:pStyle w:val="TAL"/>
              <w:keepNext w:val="0"/>
              <w:keepLines w:val="0"/>
              <w:widowControl w:val="0"/>
            </w:pPr>
          </w:p>
        </w:tc>
        <w:tc>
          <w:tcPr>
            <w:tcW w:w="2212" w:type="dxa"/>
            <w:tcBorders>
              <w:top w:val="single" w:sz="4" w:space="0" w:color="auto"/>
              <w:bottom w:val="single" w:sz="4" w:space="0" w:color="auto"/>
            </w:tcBorders>
          </w:tcPr>
          <w:p w14:paraId="24FA699C" w14:textId="77777777" w:rsidR="00784A32" w:rsidRPr="00C31E24" w:rsidRDefault="00784A32" w:rsidP="00354887">
            <w:pPr>
              <w:pStyle w:val="TAL"/>
              <w:keepNext w:val="0"/>
              <w:keepLines w:val="0"/>
              <w:widowControl w:val="0"/>
            </w:pPr>
          </w:p>
        </w:tc>
        <w:tc>
          <w:tcPr>
            <w:tcW w:w="1365" w:type="dxa"/>
          </w:tcPr>
          <w:p w14:paraId="35B24716" w14:textId="77777777" w:rsidR="00784A32" w:rsidRPr="00C31E24" w:rsidRDefault="00784A32" w:rsidP="00354887">
            <w:pPr>
              <w:pStyle w:val="TAL"/>
              <w:keepNext w:val="0"/>
              <w:keepLines w:val="0"/>
              <w:widowControl w:val="0"/>
            </w:pPr>
          </w:p>
        </w:tc>
        <w:tc>
          <w:tcPr>
            <w:tcW w:w="1174" w:type="dxa"/>
            <w:vAlign w:val="bottom"/>
          </w:tcPr>
          <w:p w14:paraId="135DF76E" w14:textId="77777777" w:rsidR="00784A32" w:rsidRPr="00C31E24" w:rsidRDefault="00784A32" w:rsidP="00354887">
            <w:pPr>
              <w:pStyle w:val="TAL"/>
              <w:keepNext w:val="0"/>
              <w:keepLines w:val="0"/>
              <w:widowControl w:val="0"/>
            </w:pPr>
          </w:p>
        </w:tc>
      </w:tr>
      <w:tr w:rsidR="00784A32" w:rsidRPr="00C31E24" w14:paraId="42DA2993" w14:textId="77777777" w:rsidTr="00354887">
        <w:tc>
          <w:tcPr>
            <w:tcW w:w="2820" w:type="dxa"/>
            <w:tcBorders>
              <w:bottom w:val="single" w:sz="4" w:space="0" w:color="auto"/>
            </w:tcBorders>
            <w:vAlign w:val="center"/>
          </w:tcPr>
          <w:p w14:paraId="25834B7E" w14:textId="77777777" w:rsidR="00784A32" w:rsidRPr="00C31E24" w:rsidRDefault="00784A32" w:rsidP="00354887">
            <w:pPr>
              <w:pStyle w:val="TAL"/>
              <w:keepNext w:val="0"/>
              <w:keepLines w:val="0"/>
              <w:widowControl w:val="0"/>
            </w:pPr>
            <w:r w:rsidRPr="00C31E24">
              <w:t xml:space="preserve">  mcvideo-Params</w:t>
            </w:r>
          </w:p>
        </w:tc>
        <w:tc>
          <w:tcPr>
            <w:tcW w:w="2063" w:type="dxa"/>
            <w:tcBorders>
              <w:bottom w:val="single" w:sz="4" w:space="0" w:color="auto"/>
            </w:tcBorders>
          </w:tcPr>
          <w:p w14:paraId="38F3E99B" w14:textId="77777777" w:rsidR="00784A32" w:rsidRPr="00C31E24" w:rsidRDefault="00784A32" w:rsidP="00354887">
            <w:pPr>
              <w:pStyle w:val="TAL"/>
              <w:keepNext w:val="0"/>
              <w:keepLines w:val="0"/>
              <w:widowControl w:val="0"/>
            </w:pPr>
          </w:p>
        </w:tc>
        <w:tc>
          <w:tcPr>
            <w:tcW w:w="2212" w:type="dxa"/>
            <w:tcBorders>
              <w:top w:val="single" w:sz="4" w:space="0" w:color="auto"/>
              <w:bottom w:val="single" w:sz="4" w:space="0" w:color="auto"/>
            </w:tcBorders>
          </w:tcPr>
          <w:p w14:paraId="0055A811" w14:textId="77777777" w:rsidR="00784A32" w:rsidRPr="00C31E24" w:rsidRDefault="00784A32" w:rsidP="00354887">
            <w:pPr>
              <w:pStyle w:val="TAL"/>
              <w:keepNext w:val="0"/>
              <w:keepLines w:val="0"/>
              <w:widowControl w:val="0"/>
            </w:pPr>
          </w:p>
        </w:tc>
        <w:tc>
          <w:tcPr>
            <w:tcW w:w="1365" w:type="dxa"/>
            <w:tcBorders>
              <w:bottom w:val="single" w:sz="4" w:space="0" w:color="auto"/>
            </w:tcBorders>
          </w:tcPr>
          <w:p w14:paraId="711D55F6" w14:textId="77777777" w:rsidR="00784A32" w:rsidRPr="00C31E24" w:rsidRDefault="00784A32" w:rsidP="00354887">
            <w:pPr>
              <w:pStyle w:val="TAL"/>
              <w:keepNext w:val="0"/>
              <w:keepLines w:val="0"/>
              <w:widowControl w:val="0"/>
            </w:pPr>
          </w:p>
        </w:tc>
        <w:tc>
          <w:tcPr>
            <w:tcW w:w="1174" w:type="dxa"/>
            <w:tcBorders>
              <w:bottom w:val="single" w:sz="4" w:space="0" w:color="auto"/>
            </w:tcBorders>
            <w:vAlign w:val="bottom"/>
          </w:tcPr>
          <w:p w14:paraId="0D77AAA5" w14:textId="77777777" w:rsidR="00784A32" w:rsidRPr="00C31E24" w:rsidRDefault="00784A32" w:rsidP="00354887">
            <w:pPr>
              <w:pStyle w:val="TAL"/>
              <w:keepNext w:val="0"/>
              <w:keepLines w:val="0"/>
              <w:widowControl w:val="0"/>
            </w:pPr>
          </w:p>
        </w:tc>
      </w:tr>
      <w:tr w:rsidR="00784A32" w:rsidRPr="00C31E24" w14:paraId="5FED0DA5" w14:textId="77777777" w:rsidTr="00354887">
        <w:tc>
          <w:tcPr>
            <w:tcW w:w="2820" w:type="dxa"/>
            <w:tcBorders>
              <w:bottom w:val="single" w:sz="4" w:space="0" w:color="auto"/>
            </w:tcBorders>
            <w:vAlign w:val="center"/>
          </w:tcPr>
          <w:p w14:paraId="4679B7A1" w14:textId="77777777" w:rsidR="00784A32" w:rsidRPr="00C31E24" w:rsidRDefault="00784A32" w:rsidP="00354887">
            <w:pPr>
              <w:pStyle w:val="TAL"/>
              <w:keepNext w:val="0"/>
              <w:keepLines w:val="0"/>
              <w:widowControl w:val="0"/>
            </w:pPr>
            <w:r w:rsidRPr="00C31E24">
              <w:t xml:space="preserve">    session-type</w:t>
            </w:r>
          </w:p>
        </w:tc>
        <w:tc>
          <w:tcPr>
            <w:tcW w:w="2063" w:type="dxa"/>
            <w:tcBorders>
              <w:bottom w:val="single" w:sz="4" w:space="0" w:color="auto"/>
            </w:tcBorders>
            <w:vAlign w:val="center"/>
          </w:tcPr>
          <w:p w14:paraId="4686836A" w14:textId="77777777" w:rsidR="00784A32" w:rsidRPr="00C31E24" w:rsidRDefault="00784A32" w:rsidP="00354887">
            <w:pPr>
              <w:pStyle w:val="TAL"/>
              <w:keepNext w:val="0"/>
              <w:keepLines w:val="0"/>
              <w:widowControl w:val="0"/>
            </w:pPr>
            <w:r w:rsidRPr="00C31E24">
              <w:t>"chat"</w:t>
            </w:r>
          </w:p>
        </w:tc>
        <w:tc>
          <w:tcPr>
            <w:tcW w:w="2212" w:type="dxa"/>
            <w:tcBorders>
              <w:top w:val="single" w:sz="4" w:space="0" w:color="auto"/>
              <w:bottom w:val="single" w:sz="4" w:space="0" w:color="auto"/>
            </w:tcBorders>
          </w:tcPr>
          <w:p w14:paraId="316C50E0" w14:textId="77777777" w:rsidR="00784A32" w:rsidRPr="00C31E24" w:rsidRDefault="00784A32" w:rsidP="00354887">
            <w:pPr>
              <w:pStyle w:val="TAL"/>
              <w:keepNext w:val="0"/>
              <w:keepLines w:val="0"/>
              <w:widowControl w:val="0"/>
            </w:pPr>
          </w:p>
        </w:tc>
        <w:tc>
          <w:tcPr>
            <w:tcW w:w="1365" w:type="dxa"/>
            <w:tcBorders>
              <w:bottom w:val="single" w:sz="4" w:space="0" w:color="auto"/>
            </w:tcBorders>
          </w:tcPr>
          <w:p w14:paraId="23677346" w14:textId="77777777" w:rsidR="00784A32" w:rsidRPr="00C31E24" w:rsidRDefault="00784A32" w:rsidP="00354887">
            <w:pPr>
              <w:pStyle w:val="TAL"/>
              <w:keepNext w:val="0"/>
              <w:keepLines w:val="0"/>
              <w:widowControl w:val="0"/>
            </w:pPr>
          </w:p>
        </w:tc>
        <w:tc>
          <w:tcPr>
            <w:tcW w:w="1174" w:type="dxa"/>
            <w:tcBorders>
              <w:bottom w:val="single" w:sz="4" w:space="0" w:color="auto"/>
            </w:tcBorders>
          </w:tcPr>
          <w:p w14:paraId="52BE0C5C" w14:textId="77777777" w:rsidR="00784A32" w:rsidRPr="00C31E24" w:rsidRDefault="00784A32" w:rsidP="00354887">
            <w:pPr>
              <w:pStyle w:val="TAL"/>
              <w:keepNext w:val="0"/>
              <w:keepLines w:val="0"/>
              <w:widowControl w:val="0"/>
            </w:pPr>
          </w:p>
        </w:tc>
      </w:tr>
    </w:tbl>
    <w:p w14:paraId="2431662F" w14:textId="77777777" w:rsidR="00784A32" w:rsidRPr="00C31E24" w:rsidRDefault="00784A32" w:rsidP="00784A32"/>
    <w:p w14:paraId="1629DA7D" w14:textId="77777777" w:rsidR="00784A32" w:rsidRPr="00C31E24" w:rsidRDefault="00784A32" w:rsidP="00784A32">
      <w:pPr>
        <w:pStyle w:val="TH"/>
      </w:pPr>
      <w:r w:rsidRPr="00C31E24">
        <w:t>Table 6.1.2.1.3.3-3: SIP 200 (OK) (Steps 4,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C31E24" w14:paraId="1606303F" w14:textId="77777777" w:rsidTr="00C264FB">
        <w:trPr>
          <w:tblHeader/>
        </w:trPr>
        <w:tc>
          <w:tcPr>
            <w:tcW w:w="9634" w:type="dxa"/>
            <w:gridSpan w:val="5"/>
          </w:tcPr>
          <w:p w14:paraId="5EAFB6D7" w14:textId="77777777" w:rsidR="00784A32" w:rsidRPr="00C31E24" w:rsidRDefault="00784A32" w:rsidP="00354887">
            <w:pPr>
              <w:pStyle w:val="TAL"/>
              <w:keepLines w:val="0"/>
              <w:widowControl w:val="0"/>
            </w:pPr>
            <w:r w:rsidRPr="00C31E24">
              <w:t>Derivation Path: TS 36.579-1 [2], Table 5.5.2.17.1.2-1, condition MCVIDEO, INVITE-RSP</w:t>
            </w:r>
          </w:p>
        </w:tc>
      </w:tr>
      <w:tr w:rsidR="00784A32" w:rsidRPr="00C31E24" w14:paraId="066F5780" w14:textId="77777777" w:rsidTr="00C264FB">
        <w:trPr>
          <w:tblHeader/>
        </w:trPr>
        <w:tc>
          <w:tcPr>
            <w:tcW w:w="2709" w:type="dxa"/>
          </w:tcPr>
          <w:p w14:paraId="0675A813" w14:textId="77777777" w:rsidR="00784A32" w:rsidRPr="00C31E24" w:rsidRDefault="00784A32" w:rsidP="00354887">
            <w:pPr>
              <w:pStyle w:val="TAH"/>
              <w:keepLines w:val="0"/>
              <w:widowControl w:val="0"/>
            </w:pPr>
            <w:r w:rsidRPr="00C31E24">
              <w:t>Information Element</w:t>
            </w:r>
          </w:p>
        </w:tc>
        <w:tc>
          <w:tcPr>
            <w:tcW w:w="2187" w:type="dxa"/>
          </w:tcPr>
          <w:p w14:paraId="6ABD8371" w14:textId="77777777" w:rsidR="00784A32" w:rsidRPr="00C31E24" w:rsidRDefault="00784A32" w:rsidP="00354887">
            <w:pPr>
              <w:pStyle w:val="TAH"/>
              <w:keepLines w:val="0"/>
              <w:widowControl w:val="0"/>
            </w:pPr>
            <w:r w:rsidRPr="00C31E24">
              <w:t>Value/remark</w:t>
            </w:r>
          </w:p>
        </w:tc>
        <w:tc>
          <w:tcPr>
            <w:tcW w:w="2187" w:type="dxa"/>
            <w:tcBorders>
              <w:bottom w:val="single" w:sz="4" w:space="0" w:color="auto"/>
            </w:tcBorders>
          </w:tcPr>
          <w:p w14:paraId="03687C24" w14:textId="77777777" w:rsidR="00784A32" w:rsidRPr="00C31E24" w:rsidRDefault="00784A32" w:rsidP="00354887">
            <w:pPr>
              <w:pStyle w:val="TAH"/>
              <w:keepLines w:val="0"/>
              <w:widowControl w:val="0"/>
            </w:pPr>
            <w:r w:rsidRPr="00C31E24">
              <w:t>Comment</w:t>
            </w:r>
          </w:p>
        </w:tc>
        <w:tc>
          <w:tcPr>
            <w:tcW w:w="1367" w:type="dxa"/>
          </w:tcPr>
          <w:p w14:paraId="5A6F2EBE" w14:textId="77777777" w:rsidR="00784A32" w:rsidRPr="00C31E24" w:rsidRDefault="00784A32" w:rsidP="00354887">
            <w:pPr>
              <w:pStyle w:val="TAH"/>
              <w:keepLines w:val="0"/>
              <w:widowControl w:val="0"/>
            </w:pPr>
            <w:r w:rsidRPr="00C31E24">
              <w:t>Reference</w:t>
            </w:r>
          </w:p>
        </w:tc>
        <w:tc>
          <w:tcPr>
            <w:tcW w:w="1184" w:type="dxa"/>
          </w:tcPr>
          <w:p w14:paraId="76611BAB" w14:textId="77777777" w:rsidR="00784A32" w:rsidRPr="00C31E24" w:rsidRDefault="00784A32" w:rsidP="00354887">
            <w:pPr>
              <w:pStyle w:val="TAH"/>
              <w:keepLines w:val="0"/>
              <w:widowControl w:val="0"/>
            </w:pPr>
            <w:r w:rsidRPr="00C31E24">
              <w:t>Condition</w:t>
            </w:r>
          </w:p>
        </w:tc>
      </w:tr>
      <w:tr w:rsidR="00784A32" w:rsidRPr="00C31E24" w14:paraId="35E6F787" w14:textId="77777777" w:rsidTr="00C264FB">
        <w:tc>
          <w:tcPr>
            <w:tcW w:w="2709" w:type="dxa"/>
            <w:vAlign w:val="center"/>
          </w:tcPr>
          <w:p w14:paraId="787C7E06" w14:textId="77777777" w:rsidR="00784A32" w:rsidRPr="00C31E24" w:rsidRDefault="00784A32" w:rsidP="00354887">
            <w:pPr>
              <w:pStyle w:val="TAL"/>
              <w:keepNext w:val="0"/>
              <w:keepLines w:val="0"/>
              <w:widowControl w:val="0"/>
              <w:rPr>
                <w:rFonts w:cs="Arial"/>
                <w:b/>
                <w:szCs w:val="18"/>
              </w:rPr>
            </w:pPr>
            <w:r w:rsidRPr="00C31E24">
              <w:rPr>
                <w:rFonts w:cs="Arial"/>
                <w:b/>
                <w:szCs w:val="18"/>
              </w:rPr>
              <w:t>Message-body</w:t>
            </w:r>
          </w:p>
        </w:tc>
        <w:tc>
          <w:tcPr>
            <w:tcW w:w="2187" w:type="dxa"/>
          </w:tcPr>
          <w:p w14:paraId="5AFB92AE" w14:textId="77777777" w:rsidR="00784A32" w:rsidRPr="00C31E24" w:rsidRDefault="00784A32" w:rsidP="00354887">
            <w:pPr>
              <w:pStyle w:val="TAL"/>
              <w:keepNext w:val="0"/>
              <w:keepLines w:val="0"/>
              <w:widowControl w:val="0"/>
            </w:pPr>
          </w:p>
        </w:tc>
        <w:tc>
          <w:tcPr>
            <w:tcW w:w="2187" w:type="dxa"/>
            <w:tcBorders>
              <w:top w:val="single" w:sz="4" w:space="0" w:color="auto"/>
              <w:bottom w:val="single" w:sz="4" w:space="0" w:color="auto"/>
            </w:tcBorders>
          </w:tcPr>
          <w:p w14:paraId="003709A3" w14:textId="77777777" w:rsidR="00784A32" w:rsidRPr="00C31E24" w:rsidRDefault="00784A32" w:rsidP="00354887">
            <w:pPr>
              <w:pStyle w:val="TAL"/>
              <w:keepNext w:val="0"/>
              <w:keepLines w:val="0"/>
              <w:widowControl w:val="0"/>
            </w:pPr>
          </w:p>
        </w:tc>
        <w:tc>
          <w:tcPr>
            <w:tcW w:w="1367" w:type="dxa"/>
          </w:tcPr>
          <w:p w14:paraId="5A795F52" w14:textId="77777777" w:rsidR="00784A32" w:rsidRPr="00C31E24" w:rsidRDefault="00784A32" w:rsidP="00354887">
            <w:pPr>
              <w:pStyle w:val="TAL"/>
              <w:keepNext w:val="0"/>
              <w:keepLines w:val="0"/>
              <w:widowControl w:val="0"/>
            </w:pPr>
          </w:p>
        </w:tc>
        <w:tc>
          <w:tcPr>
            <w:tcW w:w="1184" w:type="dxa"/>
            <w:vAlign w:val="bottom"/>
          </w:tcPr>
          <w:p w14:paraId="7D4AB3F7" w14:textId="77777777" w:rsidR="00784A32" w:rsidRPr="00C31E24" w:rsidRDefault="00784A32" w:rsidP="00354887">
            <w:pPr>
              <w:pStyle w:val="TAL"/>
              <w:keepNext w:val="0"/>
              <w:keepLines w:val="0"/>
              <w:widowControl w:val="0"/>
            </w:pPr>
          </w:p>
        </w:tc>
      </w:tr>
      <w:tr w:rsidR="00784A32" w:rsidRPr="00C31E24" w14:paraId="3950EBE1" w14:textId="77777777" w:rsidTr="00C264FB">
        <w:tc>
          <w:tcPr>
            <w:tcW w:w="2709" w:type="dxa"/>
            <w:vAlign w:val="center"/>
          </w:tcPr>
          <w:p w14:paraId="78B2C5FD" w14:textId="77777777" w:rsidR="00784A32" w:rsidRPr="00C31E24" w:rsidDel="006C0DA3" w:rsidRDefault="00784A32" w:rsidP="00354887">
            <w:pPr>
              <w:pStyle w:val="TAL"/>
              <w:rPr>
                <w:rFonts w:cs="Arial"/>
                <w:bCs/>
                <w:szCs w:val="18"/>
              </w:rPr>
            </w:pPr>
            <w:r w:rsidRPr="00C31E24">
              <w:rPr>
                <w:rFonts w:cs="Arial"/>
                <w:bCs/>
                <w:szCs w:val="18"/>
              </w:rPr>
              <w:t xml:space="preserve">  MIME body part</w:t>
            </w:r>
          </w:p>
        </w:tc>
        <w:tc>
          <w:tcPr>
            <w:tcW w:w="2187" w:type="dxa"/>
          </w:tcPr>
          <w:p w14:paraId="7D6273D7" w14:textId="77777777" w:rsidR="00784A32" w:rsidRPr="00C31E24" w:rsidRDefault="00784A32" w:rsidP="00354887">
            <w:pPr>
              <w:pStyle w:val="TAL"/>
            </w:pPr>
          </w:p>
        </w:tc>
        <w:tc>
          <w:tcPr>
            <w:tcW w:w="2187" w:type="dxa"/>
            <w:tcBorders>
              <w:top w:val="single" w:sz="4" w:space="0" w:color="auto"/>
              <w:bottom w:val="single" w:sz="4" w:space="0" w:color="auto"/>
            </w:tcBorders>
          </w:tcPr>
          <w:p w14:paraId="450305E7" w14:textId="77777777" w:rsidR="00784A32" w:rsidRPr="00C31E24" w:rsidRDefault="00784A32" w:rsidP="00354887">
            <w:pPr>
              <w:pStyle w:val="TAL"/>
            </w:pPr>
            <w:r w:rsidRPr="00C31E24">
              <w:t>MCVideo-info</w:t>
            </w:r>
          </w:p>
        </w:tc>
        <w:tc>
          <w:tcPr>
            <w:tcW w:w="1367" w:type="dxa"/>
          </w:tcPr>
          <w:p w14:paraId="20064011" w14:textId="77777777" w:rsidR="00784A32" w:rsidRPr="00C31E24" w:rsidRDefault="00784A32" w:rsidP="00354887">
            <w:pPr>
              <w:pStyle w:val="TAL"/>
            </w:pPr>
          </w:p>
        </w:tc>
        <w:tc>
          <w:tcPr>
            <w:tcW w:w="1184" w:type="dxa"/>
            <w:vAlign w:val="bottom"/>
          </w:tcPr>
          <w:p w14:paraId="2AD49B27" w14:textId="77777777" w:rsidR="00784A32" w:rsidRPr="00C31E24" w:rsidRDefault="00784A32" w:rsidP="00354887">
            <w:pPr>
              <w:pStyle w:val="TAL"/>
            </w:pPr>
          </w:p>
        </w:tc>
      </w:tr>
      <w:tr w:rsidR="00784A32" w:rsidRPr="00C31E24" w:rsidDel="007060CE" w14:paraId="104ECFFB" w14:textId="77777777" w:rsidTr="00C264FB">
        <w:tc>
          <w:tcPr>
            <w:tcW w:w="2709" w:type="dxa"/>
            <w:vAlign w:val="center"/>
          </w:tcPr>
          <w:p w14:paraId="7075DFDE" w14:textId="77777777" w:rsidR="00784A32" w:rsidRPr="00C31E24" w:rsidDel="007060CE" w:rsidRDefault="00784A32" w:rsidP="00354887">
            <w:pPr>
              <w:pStyle w:val="TAL"/>
              <w:rPr>
                <w:rFonts w:cs="Arial"/>
                <w:bCs/>
                <w:szCs w:val="18"/>
              </w:rPr>
            </w:pPr>
            <w:r w:rsidRPr="00C31E24">
              <w:rPr>
                <w:rFonts w:cs="Arial"/>
                <w:bCs/>
                <w:szCs w:val="18"/>
              </w:rPr>
              <w:t xml:space="preserve">    MIME-part-header</w:t>
            </w:r>
          </w:p>
        </w:tc>
        <w:tc>
          <w:tcPr>
            <w:tcW w:w="2187" w:type="dxa"/>
          </w:tcPr>
          <w:p w14:paraId="751A2C46" w14:textId="77777777" w:rsidR="00784A32" w:rsidRPr="00C31E24" w:rsidDel="007060CE" w:rsidRDefault="00784A32" w:rsidP="00354887">
            <w:pPr>
              <w:pStyle w:val="TAL"/>
            </w:pPr>
          </w:p>
        </w:tc>
        <w:tc>
          <w:tcPr>
            <w:tcW w:w="2187" w:type="dxa"/>
            <w:tcBorders>
              <w:top w:val="single" w:sz="4" w:space="0" w:color="auto"/>
              <w:bottom w:val="single" w:sz="4" w:space="0" w:color="auto"/>
            </w:tcBorders>
          </w:tcPr>
          <w:p w14:paraId="0821778A" w14:textId="77777777" w:rsidR="00784A32" w:rsidRPr="00C31E24" w:rsidDel="007060CE" w:rsidRDefault="00784A32" w:rsidP="00354887">
            <w:pPr>
              <w:pStyle w:val="TAL"/>
            </w:pPr>
          </w:p>
        </w:tc>
        <w:tc>
          <w:tcPr>
            <w:tcW w:w="1367" w:type="dxa"/>
          </w:tcPr>
          <w:p w14:paraId="06F39139" w14:textId="77777777" w:rsidR="00784A32" w:rsidRPr="00C31E24" w:rsidDel="007060CE" w:rsidRDefault="00784A32" w:rsidP="00354887">
            <w:pPr>
              <w:pStyle w:val="TAL"/>
            </w:pPr>
          </w:p>
        </w:tc>
        <w:tc>
          <w:tcPr>
            <w:tcW w:w="1184" w:type="dxa"/>
            <w:vAlign w:val="bottom"/>
          </w:tcPr>
          <w:p w14:paraId="4916F200" w14:textId="77777777" w:rsidR="00784A32" w:rsidRPr="00C31E24" w:rsidDel="007060CE" w:rsidRDefault="00784A32" w:rsidP="00354887">
            <w:pPr>
              <w:pStyle w:val="TAL"/>
            </w:pPr>
          </w:p>
        </w:tc>
      </w:tr>
      <w:tr w:rsidR="00784A32" w:rsidRPr="00C31E24" w14:paraId="38777144" w14:textId="77777777" w:rsidTr="00C264FB">
        <w:tc>
          <w:tcPr>
            <w:tcW w:w="2709" w:type="dxa"/>
            <w:vAlign w:val="center"/>
          </w:tcPr>
          <w:p w14:paraId="3A8D8BD4" w14:textId="77777777" w:rsidR="00784A32" w:rsidRPr="00C31E24" w:rsidRDefault="00784A32" w:rsidP="00354887">
            <w:pPr>
              <w:pStyle w:val="TAL"/>
            </w:pPr>
            <w:r w:rsidRPr="00C31E24">
              <w:t xml:space="preserve">    MIME-part-body</w:t>
            </w:r>
          </w:p>
        </w:tc>
        <w:tc>
          <w:tcPr>
            <w:tcW w:w="2187" w:type="dxa"/>
            <w:vAlign w:val="center"/>
          </w:tcPr>
          <w:p w14:paraId="633A0DF8" w14:textId="77777777" w:rsidR="00784A32" w:rsidRPr="00C31E24" w:rsidRDefault="00784A32" w:rsidP="00354887">
            <w:pPr>
              <w:pStyle w:val="TAL"/>
            </w:pPr>
            <w:r w:rsidRPr="00C31E24">
              <w:t>MCVideo-Info as described in Table 6.1.2.1.3.3-2</w:t>
            </w:r>
          </w:p>
        </w:tc>
        <w:tc>
          <w:tcPr>
            <w:tcW w:w="2187" w:type="dxa"/>
            <w:tcBorders>
              <w:top w:val="single" w:sz="4" w:space="0" w:color="auto"/>
              <w:bottom w:val="single" w:sz="4" w:space="0" w:color="auto"/>
            </w:tcBorders>
          </w:tcPr>
          <w:p w14:paraId="4536C7A6" w14:textId="77777777" w:rsidR="00784A32" w:rsidRPr="00C31E24" w:rsidDel="00D16089" w:rsidRDefault="00784A32" w:rsidP="00354887">
            <w:pPr>
              <w:pStyle w:val="TAL"/>
            </w:pPr>
          </w:p>
        </w:tc>
        <w:tc>
          <w:tcPr>
            <w:tcW w:w="1367" w:type="dxa"/>
          </w:tcPr>
          <w:p w14:paraId="6195FC00" w14:textId="77777777" w:rsidR="00784A32" w:rsidRPr="00C31E24" w:rsidRDefault="00784A32" w:rsidP="00354887">
            <w:pPr>
              <w:pStyle w:val="TAL"/>
            </w:pPr>
          </w:p>
        </w:tc>
        <w:tc>
          <w:tcPr>
            <w:tcW w:w="1184" w:type="dxa"/>
            <w:vAlign w:val="bottom"/>
          </w:tcPr>
          <w:p w14:paraId="51F17DE4" w14:textId="77777777" w:rsidR="00784A32" w:rsidRPr="00C31E24" w:rsidRDefault="00784A32" w:rsidP="00354887">
            <w:pPr>
              <w:pStyle w:val="TAL"/>
            </w:pPr>
          </w:p>
        </w:tc>
      </w:tr>
    </w:tbl>
    <w:p w14:paraId="088A9C67" w14:textId="77777777" w:rsidR="00C264FB" w:rsidRPr="00C31E24" w:rsidRDefault="00C264FB" w:rsidP="00C264FB"/>
    <w:p w14:paraId="489EC9CC" w14:textId="77777777" w:rsidR="00C264FB" w:rsidRPr="00C31E24" w:rsidRDefault="00C264FB" w:rsidP="00C264FB">
      <w:pPr>
        <w:pStyle w:val="TH"/>
      </w:pPr>
      <w:r w:rsidRPr="00C31E24">
        <w:t>Table 6.1.2.1.3.3-3A: MCVideo-Info in SIP 200 (OK) (Table 6.1.2.1.3.3-3)</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19"/>
        <w:gridCol w:w="2062"/>
        <w:gridCol w:w="2211"/>
        <w:gridCol w:w="1364"/>
        <w:gridCol w:w="1174"/>
      </w:tblGrid>
      <w:tr w:rsidR="00C264FB" w:rsidRPr="00C31E24" w14:paraId="246AEF1D" w14:textId="77777777" w:rsidTr="00C264FB">
        <w:tc>
          <w:tcPr>
            <w:tcW w:w="9634" w:type="dxa"/>
            <w:gridSpan w:val="5"/>
            <w:tcBorders>
              <w:top w:val="single" w:sz="4" w:space="0" w:color="auto"/>
              <w:left w:val="single" w:sz="4" w:space="0" w:color="auto"/>
              <w:bottom w:val="single" w:sz="4" w:space="0" w:color="auto"/>
              <w:right w:val="single" w:sz="4" w:space="0" w:color="auto"/>
            </w:tcBorders>
            <w:hideMark/>
          </w:tcPr>
          <w:p w14:paraId="0EB081A9" w14:textId="77777777" w:rsidR="00C264FB" w:rsidRPr="00C31E24" w:rsidRDefault="00C264FB">
            <w:pPr>
              <w:pStyle w:val="TAL"/>
              <w:keepNext w:val="0"/>
              <w:keepLines w:val="0"/>
              <w:widowControl w:val="0"/>
            </w:pPr>
            <w:r w:rsidRPr="00C31E24">
              <w:t>Derivation Path: TS 36.579-1 [2], Table 5.5.3.2.2-2, condition GROUP-CALL</w:t>
            </w:r>
          </w:p>
        </w:tc>
      </w:tr>
      <w:tr w:rsidR="00C264FB" w:rsidRPr="00C31E24" w14:paraId="486C1031" w14:textId="77777777" w:rsidTr="00C264FB">
        <w:tc>
          <w:tcPr>
            <w:tcW w:w="2820" w:type="dxa"/>
            <w:tcBorders>
              <w:top w:val="single" w:sz="4" w:space="0" w:color="auto"/>
              <w:left w:val="single" w:sz="4" w:space="0" w:color="auto"/>
              <w:bottom w:val="single" w:sz="4" w:space="0" w:color="auto"/>
              <w:right w:val="single" w:sz="4" w:space="0" w:color="auto"/>
            </w:tcBorders>
            <w:hideMark/>
          </w:tcPr>
          <w:p w14:paraId="3563E049" w14:textId="77777777" w:rsidR="00C264FB" w:rsidRPr="00C31E24" w:rsidRDefault="00C264FB">
            <w:pPr>
              <w:pStyle w:val="TAH"/>
              <w:keepNext w:val="0"/>
              <w:keepLines w:val="0"/>
              <w:widowControl w:val="0"/>
            </w:pPr>
            <w:r w:rsidRPr="00C31E24">
              <w:t>Information Element</w:t>
            </w:r>
          </w:p>
        </w:tc>
        <w:tc>
          <w:tcPr>
            <w:tcW w:w="2063" w:type="dxa"/>
            <w:tcBorders>
              <w:top w:val="single" w:sz="4" w:space="0" w:color="auto"/>
              <w:left w:val="single" w:sz="4" w:space="0" w:color="auto"/>
              <w:bottom w:val="single" w:sz="4" w:space="0" w:color="auto"/>
              <w:right w:val="single" w:sz="4" w:space="0" w:color="auto"/>
            </w:tcBorders>
            <w:hideMark/>
          </w:tcPr>
          <w:p w14:paraId="53A02590" w14:textId="77777777" w:rsidR="00C264FB" w:rsidRPr="00C31E24" w:rsidRDefault="00C264FB">
            <w:pPr>
              <w:pStyle w:val="TAH"/>
              <w:keepNext w:val="0"/>
              <w:keepLines w:val="0"/>
              <w:widowControl w:val="0"/>
            </w:pPr>
            <w:r w:rsidRPr="00C31E24">
              <w:t>Value/remark</w:t>
            </w:r>
          </w:p>
        </w:tc>
        <w:tc>
          <w:tcPr>
            <w:tcW w:w="2212" w:type="dxa"/>
            <w:tcBorders>
              <w:top w:val="single" w:sz="4" w:space="0" w:color="auto"/>
              <w:left w:val="single" w:sz="4" w:space="0" w:color="auto"/>
              <w:bottom w:val="single" w:sz="4" w:space="0" w:color="auto"/>
              <w:right w:val="single" w:sz="4" w:space="0" w:color="auto"/>
            </w:tcBorders>
            <w:hideMark/>
          </w:tcPr>
          <w:p w14:paraId="41CDE55F" w14:textId="77777777" w:rsidR="00C264FB" w:rsidRPr="00C31E24" w:rsidRDefault="00C264FB">
            <w:pPr>
              <w:pStyle w:val="TAH"/>
              <w:keepNext w:val="0"/>
              <w:keepLines w:val="0"/>
              <w:widowControl w:val="0"/>
            </w:pPr>
            <w:r w:rsidRPr="00C31E24">
              <w:t>Comment</w:t>
            </w:r>
          </w:p>
        </w:tc>
        <w:tc>
          <w:tcPr>
            <w:tcW w:w="1365" w:type="dxa"/>
            <w:tcBorders>
              <w:top w:val="single" w:sz="4" w:space="0" w:color="auto"/>
              <w:left w:val="single" w:sz="4" w:space="0" w:color="auto"/>
              <w:bottom w:val="single" w:sz="4" w:space="0" w:color="auto"/>
              <w:right w:val="single" w:sz="4" w:space="0" w:color="auto"/>
            </w:tcBorders>
            <w:hideMark/>
          </w:tcPr>
          <w:p w14:paraId="12E5421C" w14:textId="77777777" w:rsidR="00C264FB" w:rsidRPr="00C31E24" w:rsidRDefault="00C264FB">
            <w:pPr>
              <w:pStyle w:val="TAH"/>
              <w:keepNext w:val="0"/>
              <w:keepLines w:val="0"/>
              <w:widowControl w:val="0"/>
            </w:pPr>
            <w:r w:rsidRPr="00C31E24">
              <w:t>Reference</w:t>
            </w:r>
          </w:p>
        </w:tc>
        <w:tc>
          <w:tcPr>
            <w:tcW w:w="1174" w:type="dxa"/>
            <w:tcBorders>
              <w:top w:val="single" w:sz="4" w:space="0" w:color="auto"/>
              <w:left w:val="single" w:sz="4" w:space="0" w:color="auto"/>
              <w:bottom w:val="single" w:sz="4" w:space="0" w:color="auto"/>
              <w:right w:val="single" w:sz="4" w:space="0" w:color="auto"/>
            </w:tcBorders>
            <w:hideMark/>
          </w:tcPr>
          <w:p w14:paraId="0025E26D" w14:textId="77777777" w:rsidR="00C264FB" w:rsidRPr="00C31E24" w:rsidRDefault="00C264FB">
            <w:pPr>
              <w:pStyle w:val="TAH"/>
              <w:keepNext w:val="0"/>
              <w:keepLines w:val="0"/>
              <w:widowControl w:val="0"/>
            </w:pPr>
            <w:r w:rsidRPr="00C31E24">
              <w:t>Condition</w:t>
            </w:r>
          </w:p>
        </w:tc>
      </w:tr>
      <w:tr w:rsidR="00C264FB" w:rsidRPr="00C31E24" w14:paraId="4B41953A" w14:textId="77777777" w:rsidTr="00C264FB">
        <w:tc>
          <w:tcPr>
            <w:tcW w:w="2820" w:type="dxa"/>
            <w:tcBorders>
              <w:top w:val="single" w:sz="4" w:space="0" w:color="auto"/>
              <w:left w:val="single" w:sz="4" w:space="0" w:color="auto"/>
              <w:bottom w:val="single" w:sz="4" w:space="0" w:color="auto"/>
              <w:right w:val="single" w:sz="4" w:space="0" w:color="auto"/>
            </w:tcBorders>
            <w:vAlign w:val="center"/>
            <w:hideMark/>
          </w:tcPr>
          <w:p w14:paraId="74B6022A" w14:textId="77777777" w:rsidR="00C264FB" w:rsidRPr="00C31E24" w:rsidRDefault="00C264FB">
            <w:pPr>
              <w:pStyle w:val="TAL"/>
              <w:keepNext w:val="0"/>
              <w:keepLines w:val="0"/>
              <w:widowControl w:val="0"/>
            </w:pPr>
            <w:r w:rsidRPr="00C31E24">
              <w:t>mcvideoinfo</w:t>
            </w:r>
          </w:p>
        </w:tc>
        <w:tc>
          <w:tcPr>
            <w:tcW w:w="2063" w:type="dxa"/>
            <w:tcBorders>
              <w:top w:val="single" w:sz="4" w:space="0" w:color="auto"/>
              <w:left w:val="single" w:sz="4" w:space="0" w:color="auto"/>
              <w:bottom w:val="single" w:sz="4" w:space="0" w:color="auto"/>
              <w:right w:val="single" w:sz="4" w:space="0" w:color="auto"/>
            </w:tcBorders>
          </w:tcPr>
          <w:p w14:paraId="057DEFBC" w14:textId="77777777" w:rsidR="00C264FB" w:rsidRPr="00C31E24" w:rsidRDefault="00C264FB">
            <w:pPr>
              <w:pStyle w:val="TAL"/>
              <w:keepNext w:val="0"/>
              <w:keepLines w:val="0"/>
              <w:widowControl w:val="0"/>
            </w:pPr>
          </w:p>
        </w:tc>
        <w:tc>
          <w:tcPr>
            <w:tcW w:w="2212" w:type="dxa"/>
            <w:tcBorders>
              <w:top w:val="single" w:sz="4" w:space="0" w:color="auto"/>
              <w:left w:val="single" w:sz="4" w:space="0" w:color="auto"/>
              <w:bottom w:val="single" w:sz="4" w:space="0" w:color="auto"/>
              <w:right w:val="single" w:sz="4" w:space="0" w:color="auto"/>
            </w:tcBorders>
          </w:tcPr>
          <w:p w14:paraId="4B62B71E" w14:textId="77777777" w:rsidR="00C264FB" w:rsidRPr="00C31E24" w:rsidRDefault="00C264FB">
            <w:pPr>
              <w:pStyle w:val="TAL"/>
              <w:keepNext w:val="0"/>
              <w:keepLines w:val="0"/>
              <w:widowControl w:val="0"/>
            </w:pPr>
          </w:p>
        </w:tc>
        <w:tc>
          <w:tcPr>
            <w:tcW w:w="1365" w:type="dxa"/>
            <w:tcBorders>
              <w:top w:val="single" w:sz="4" w:space="0" w:color="auto"/>
              <w:left w:val="single" w:sz="4" w:space="0" w:color="auto"/>
              <w:bottom w:val="single" w:sz="4" w:space="0" w:color="auto"/>
              <w:right w:val="single" w:sz="4" w:space="0" w:color="auto"/>
            </w:tcBorders>
          </w:tcPr>
          <w:p w14:paraId="2517E01A" w14:textId="77777777" w:rsidR="00C264FB" w:rsidRPr="00C31E24" w:rsidRDefault="00C264FB">
            <w:pPr>
              <w:pStyle w:val="TAL"/>
              <w:keepNext w:val="0"/>
              <w:keepLines w:val="0"/>
              <w:widowControl w:val="0"/>
            </w:pPr>
          </w:p>
        </w:tc>
        <w:tc>
          <w:tcPr>
            <w:tcW w:w="1174" w:type="dxa"/>
            <w:tcBorders>
              <w:top w:val="single" w:sz="4" w:space="0" w:color="auto"/>
              <w:left w:val="single" w:sz="4" w:space="0" w:color="auto"/>
              <w:bottom w:val="single" w:sz="4" w:space="0" w:color="auto"/>
              <w:right w:val="single" w:sz="4" w:space="0" w:color="auto"/>
            </w:tcBorders>
            <w:vAlign w:val="bottom"/>
          </w:tcPr>
          <w:p w14:paraId="1FFD15FF" w14:textId="77777777" w:rsidR="00C264FB" w:rsidRPr="00C31E24" w:rsidRDefault="00C264FB">
            <w:pPr>
              <w:pStyle w:val="TAL"/>
              <w:keepNext w:val="0"/>
              <w:keepLines w:val="0"/>
              <w:widowControl w:val="0"/>
            </w:pPr>
          </w:p>
        </w:tc>
      </w:tr>
      <w:tr w:rsidR="00C264FB" w:rsidRPr="00C31E24" w14:paraId="104382EF" w14:textId="77777777" w:rsidTr="00C264FB">
        <w:tc>
          <w:tcPr>
            <w:tcW w:w="2820" w:type="dxa"/>
            <w:tcBorders>
              <w:top w:val="single" w:sz="4" w:space="0" w:color="auto"/>
              <w:left w:val="single" w:sz="4" w:space="0" w:color="auto"/>
              <w:bottom w:val="single" w:sz="4" w:space="0" w:color="auto"/>
              <w:right w:val="single" w:sz="4" w:space="0" w:color="auto"/>
            </w:tcBorders>
            <w:vAlign w:val="center"/>
            <w:hideMark/>
          </w:tcPr>
          <w:p w14:paraId="2E06B7C0" w14:textId="77777777" w:rsidR="00C264FB" w:rsidRPr="00C31E24" w:rsidRDefault="00C264FB">
            <w:pPr>
              <w:pStyle w:val="TAL"/>
              <w:keepNext w:val="0"/>
              <w:keepLines w:val="0"/>
              <w:widowControl w:val="0"/>
            </w:pPr>
            <w:r w:rsidRPr="00C31E24">
              <w:t xml:space="preserve">  mcvideo-Params</w:t>
            </w:r>
          </w:p>
        </w:tc>
        <w:tc>
          <w:tcPr>
            <w:tcW w:w="2063" w:type="dxa"/>
            <w:tcBorders>
              <w:top w:val="single" w:sz="4" w:space="0" w:color="auto"/>
              <w:left w:val="single" w:sz="4" w:space="0" w:color="auto"/>
              <w:bottom w:val="single" w:sz="4" w:space="0" w:color="auto"/>
              <w:right w:val="single" w:sz="4" w:space="0" w:color="auto"/>
            </w:tcBorders>
          </w:tcPr>
          <w:p w14:paraId="52C406E2" w14:textId="77777777" w:rsidR="00C264FB" w:rsidRPr="00C31E24" w:rsidRDefault="00C264FB">
            <w:pPr>
              <w:pStyle w:val="TAL"/>
              <w:keepNext w:val="0"/>
              <w:keepLines w:val="0"/>
              <w:widowControl w:val="0"/>
            </w:pPr>
          </w:p>
        </w:tc>
        <w:tc>
          <w:tcPr>
            <w:tcW w:w="2212" w:type="dxa"/>
            <w:tcBorders>
              <w:top w:val="single" w:sz="4" w:space="0" w:color="auto"/>
              <w:left w:val="single" w:sz="4" w:space="0" w:color="auto"/>
              <w:bottom w:val="single" w:sz="4" w:space="0" w:color="auto"/>
              <w:right w:val="single" w:sz="4" w:space="0" w:color="auto"/>
            </w:tcBorders>
          </w:tcPr>
          <w:p w14:paraId="4548E68A" w14:textId="77777777" w:rsidR="00C264FB" w:rsidRPr="00C31E24" w:rsidRDefault="00C264FB">
            <w:pPr>
              <w:pStyle w:val="TAL"/>
              <w:keepNext w:val="0"/>
              <w:keepLines w:val="0"/>
              <w:widowControl w:val="0"/>
            </w:pPr>
          </w:p>
        </w:tc>
        <w:tc>
          <w:tcPr>
            <w:tcW w:w="1365" w:type="dxa"/>
            <w:tcBorders>
              <w:top w:val="single" w:sz="4" w:space="0" w:color="auto"/>
              <w:left w:val="single" w:sz="4" w:space="0" w:color="auto"/>
              <w:bottom w:val="single" w:sz="4" w:space="0" w:color="auto"/>
              <w:right w:val="single" w:sz="4" w:space="0" w:color="auto"/>
            </w:tcBorders>
          </w:tcPr>
          <w:p w14:paraId="18C11F31" w14:textId="77777777" w:rsidR="00C264FB" w:rsidRPr="00C31E24" w:rsidRDefault="00C264FB">
            <w:pPr>
              <w:pStyle w:val="TAL"/>
              <w:keepNext w:val="0"/>
              <w:keepLines w:val="0"/>
              <w:widowControl w:val="0"/>
            </w:pPr>
          </w:p>
        </w:tc>
        <w:tc>
          <w:tcPr>
            <w:tcW w:w="1174" w:type="dxa"/>
            <w:tcBorders>
              <w:top w:val="single" w:sz="4" w:space="0" w:color="auto"/>
              <w:left w:val="single" w:sz="4" w:space="0" w:color="auto"/>
              <w:bottom w:val="single" w:sz="4" w:space="0" w:color="auto"/>
              <w:right w:val="single" w:sz="4" w:space="0" w:color="auto"/>
            </w:tcBorders>
            <w:vAlign w:val="bottom"/>
          </w:tcPr>
          <w:p w14:paraId="43D65339" w14:textId="77777777" w:rsidR="00C264FB" w:rsidRPr="00C31E24" w:rsidRDefault="00C264FB">
            <w:pPr>
              <w:pStyle w:val="TAL"/>
              <w:keepNext w:val="0"/>
              <w:keepLines w:val="0"/>
              <w:widowControl w:val="0"/>
            </w:pPr>
          </w:p>
        </w:tc>
      </w:tr>
      <w:tr w:rsidR="00C264FB" w:rsidRPr="00C31E24" w14:paraId="6937173A" w14:textId="77777777" w:rsidTr="00C264FB">
        <w:tc>
          <w:tcPr>
            <w:tcW w:w="2820" w:type="dxa"/>
            <w:tcBorders>
              <w:top w:val="single" w:sz="4" w:space="0" w:color="auto"/>
              <w:left w:val="single" w:sz="4" w:space="0" w:color="auto"/>
              <w:bottom w:val="single" w:sz="4" w:space="0" w:color="auto"/>
              <w:right w:val="single" w:sz="4" w:space="0" w:color="auto"/>
            </w:tcBorders>
            <w:vAlign w:val="center"/>
            <w:hideMark/>
          </w:tcPr>
          <w:p w14:paraId="0902BA68" w14:textId="77777777" w:rsidR="00C264FB" w:rsidRPr="00C31E24" w:rsidRDefault="00C264FB">
            <w:pPr>
              <w:pStyle w:val="TAL"/>
              <w:keepNext w:val="0"/>
              <w:keepLines w:val="0"/>
              <w:widowControl w:val="0"/>
            </w:pPr>
            <w:r w:rsidRPr="00C31E24">
              <w:t xml:space="preserve">    session-type</w:t>
            </w:r>
          </w:p>
        </w:tc>
        <w:tc>
          <w:tcPr>
            <w:tcW w:w="2063" w:type="dxa"/>
            <w:tcBorders>
              <w:top w:val="single" w:sz="4" w:space="0" w:color="auto"/>
              <w:left w:val="single" w:sz="4" w:space="0" w:color="auto"/>
              <w:bottom w:val="single" w:sz="4" w:space="0" w:color="auto"/>
              <w:right w:val="single" w:sz="4" w:space="0" w:color="auto"/>
            </w:tcBorders>
            <w:vAlign w:val="center"/>
            <w:hideMark/>
          </w:tcPr>
          <w:p w14:paraId="48B5E85F" w14:textId="77777777" w:rsidR="00C264FB" w:rsidRPr="00C31E24" w:rsidRDefault="00C264FB">
            <w:pPr>
              <w:pStyle w:val="TAL"/>
              <w:keepNext w:val="0"/>
              <w:keepLines w:val="0"/>
              <w:widowControl w:val="0"/>
            </w:pPr>
            <w:r w:rsidRPr="00C31E24">
              <w:t>"chat"</w:t>
            </w:r>
          </w:p>
        </w:tc>
        <w:tc>
          <w:tcPr>
            <w:tcW w:w="2212" w:type="dxa"/>
            <w:tcBorders>
              <w:top w:val="single" w:sz="4" w:space="0" w:color="auto"/>
              <w:left w:val="single" w:sz="4" w:space="0" w:color="auto"/>
              <w:bottom w:val="single" w:sz="4" w:space="0" w:color="auto"/>
              <w:right w:val="single" w:sz="4" w:space="0" w:color="auto"/>
            </w:tcBorders>
          </w:tcPr>
          <w:p w14:paraId="05A04E05" w14:textId="77777777" w:rsidR="00C264FB" w:rsidRPr="00C31E24" w:rsidRDefault="00C264FB">
            <w:pPr>
              <w:pStyle w:val="TAL"/>
              <w:keepNext w:val="0"/>
              <w:keepLines w:val="0"/>
              <w:widowControl w:val="0"/>
            </w:pPr>
          </w:p>
        </w:tc>
        <w:tc>
          <w:tcPr>
            <w:tcW w:w="1365" w:type="dxa"/>
            <w:tcBorders>
              <w:top w:val="single" w:sz="4" w:space="0" w:color="auto"/>
              <w:left w:val="single" w:sz="4" w:space="0" w:color="auto"/>
              <w:bottom w:val="single" w:sz="4" w:space="0" w:color="auto"/>
              <w:right w:val="single" w:sz="4" w:space="0" w:color="auto"/>
            </w:tcBorders>
          </w:tcPr>
          <w:p w14:paraId="71DDD08F" w14:textId="77777777" w:rsidR="00C264FB" w:rsidRPr="00C31E24" w:rsidRDefault="00C264FB">
            <w:pPr>
              <w:pStyle w:val="TAL"/>
              <w:keepNext w:val="0"/>
              <w:keepLines w:val="0"/>
              <w:widowControl w:val="0"/>
            </w:pPr>
          </w:p>
        </w:tc>
        <w:tc>
          <w:tcPr>
            <w:tcW w:w="1174" w:type="dxa"/>
            <w:tcBorders>
              <w:top w:val="single" w:sz="4" w:space="0" w:color="auto"/>
              <w:left w:val="single" w:sz="4" w:space="0" w:color="auto"/>
              <w:bottom w:val="single" w:sz="4" w:space="0" w:color="auto"/>
              <w:right w:val="single" w:sz="4" w:space="0" w:color="auto"/>
            </w:tcBorders>
          </w:tcPr>
          <w:p w14:paraId="6596E75F" w14:textId="77777777" w:rsidR="00C264FB" w:rsidRPr="00C31E24" w:rsidRDefault="00C264FB">
            <w:pPr>
              <w:pStyle w:val="TAL"/>
              <w:keepNext w:val="0"/>
              <w:keepLines w:val="0"/>
              <w:widowControl w:val="0"/>
            </w:pPr>
          </w:p>
        </w:tc>
      </w:tr>
    </w:tbl>
    <w:p w14:paraId="59410496" w14:textId="77777777" w:rsidR="00784A32" w:rsidRPr="00C31E24" w:rsidRDefault="00784A32" w:rsidP="00784A32"/>
    <w:p w14:paraId="2E59C1E4" w14:textId="77777777" w:rsidR="00784A32" w:rsidRPr="00C31E24" w:rsidRDefault="00784A32" w:rsidP="00784A32">
      <w:pPr>
        <w:pStyle w:val="TH"/>
        <w:spacing w:before="0"/>
      </w:pPr>
      <w:r w:rsidRPr="00C31E24">
        <w:t>Table 6.1.2.1.3.3-4: Transmission Granted (Step 6,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C31E24" w:rsidDel="00127C5D" w14:paraId="17FD0605" w14:textId="77777777" w:rsidTr="00354887">
        <w:trPr>
          <w:tblHeader/>
        </w:trPr>
        <w:tc>
          <w:tcPr>
            <w:tcW w:w="9531" w:type="dxa"/>
            <w:gridSpan w:val="5"/>
          </w:tcPr>
          <w:p w14:paraId="447001AC" w14:textId="77777777" w:rsidR="00784A32" w:rsidRPr="00C31E24" w:rsidDel="00127C5D" w:rsidRDefault="00784A32" w:rsidP="00354887">
            <w:pPr>
              <w:pStyle w:val="TAL"/>
              <w:keepNext w:val="0"/>
              <w:keepLines w:val="0"/>
              <w:widowControl w:val="0"/>
            </w:pPr>
            <w:r w:rsidRPr="00C31E24">
              <w:t>Derivation Path: TS 36.579-1 [2], Table 5.5.11.2.1-1</w:t>
            </w:r>
          </w:p>
        </w:tc>
      </w:tr>
      <w:tr w:rsidR="00784A32" w:rsidRPr="00C31E24" w:rsidDel="00127C5D" w14:paraId="16E14745" w14:textId="77777777" w:rsidTr="00354887">
        <w:trPr>
          <w:tblHeader/>
        </w:trPr>
        <w:tc>
          <w:tcPr>
            <w:tcW w:w="2381" w:type="dxa"/>
          </w:tcPr>
          <w:p w14:paraId="60DC9BD2" w14:textId="77777777" w:rsidR="00784A32" w:rsidRPr="00C31E24" w:rsidDel="00127C5D" w:rsidRDefault="00784A32" w:rsidP="00354887">
            <w:pPr>
              <w:pStyle w:val="TAH"/>
            </w:pPr>
            <w:r w:rsidRPr="00C31E24">
              <w:t>Information Element</w:t>
            </w:r>
          </w:p>
        </w:tc>
        <w:tc>
          <w:tcPr>
            <w:tcW w:w="2382" w:type="dxa"/>
          </w:tcPr>
          <w:p w14:paraId="0A52B55D" w14:textId="77777777" w:rsidR="00784A32" w:rsidRPr="00C31E24" w:rsidDel="00127C5D" w:rsidRDefault="00784A32" w:rsidP="00354887">
            <w:pPr>
              <w:pStyle w:val="TAH"/>
            </w:pPr>
            <w:r w:rsidRPr="00C31E24">
              <w:t>Value/remark</w:t>
            </w:r>
          </w:p>
        </w:tc>
        <w:tc>
          <w:tcPr>
            <w:tcW w:w="2254" w:type="dxa"/>
          </w:tcPr>
          <w:p w14:paraId="22045DBF" w14:textId="77777777" w:rsidR="00784A32" w:rsidRPr="00C31E24" w:rsidDel="00127C5D" w:rsidRDefault="00784A32" w:rsidP="00354887">
            <w:pPr>
              <w:pStyle w:val="TAH"/>
            </w:pPr>
            <w:r w:rsidRPr="00C31E24">
              <w:t>Comment</w:t>
            </w:r>
          </w:p>
        </w:tc>
        <w:tc>
          <w:tcPr>
            <w:tcW w:w="1322" w:type="dxa"/>
          </w:tcPr>
          <w:p w14:paraId="1C8D1B44" w14:textId="77777777" w:rsidR="00784A32" w:rsidRPr="00C31E24" w:rsidDel="00127C5D" w:rsidRDefault="00784A32" w:rsidP="00354887">
            <w:pPr>
              <w:pStyle w:val="TAH"/>
            </w:pPr>
            <w:r w:rsidRPr="00C31E24">
              <w:t>Reference</w:t>
            </w:r>
          </w:p>
        </w:tc>
        <w:tc>
          <w:tcPr>
            <w:tcW w:w="1192" w:type="dxa"/>
          </w:tcPr>
          <w:p w14:paraId="6C5BBFFD" w14:textId="77777777" w:rsidR="00784A32" w:rsidRPr="00C31E24" w:rsidDel="00127C5D" w:rsidRDefault="00784A32" w:rsidP="00354887">
            <w:pPr>
              <w:pStyle w:val="TAH"/>
            </w:pPr>
            <w:r w:rsidRPr="00C31E24">
              <w:t>Condition</w:t>
            </w:r>
          </w:p>
        </w:tc>
      </w:tr>
      <w:tr w:rsidR="00784A32" w:rsidRPr="00C31E24" w14:paraId="6A9FD6E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B77ED5E" w14:textId="77777777" w:rsidR="00784A32" w:rsidRPr="00C31E24" w:rsidRDefault="00784A32" w:rsidP="00354887">
            <w:pPr>
              <w:pStyle w:val="TAL"/>
              <w:keepNext w:val="0"/>
              <w:keepLines w:val="0"/>
              <w:widowControl w:val="0"/>
              <w:rPr>
                <w:b/>
                <w:bCs/>
              </w:rPr>
            </w:pPr>
            <w:r w:rsidRPr="00C31E24">
              <w:rPr>
                <w:b/>
                <w:bCs/>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2DA1E0B" w14:textId="77777777" w:rsidR="00784A32" w:rsidRPr="00C31E24"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24BF5F3E" w14:textId="77777777" w:rsidR="00784A32" w:rsidRPr="00C31E24" w:rsidRDefault="00784A32" w:rsidP="00354887">
            <w:pPr>
              <w:pStyle w:val="TAL"/>
              <w:keepNext w:val="0"/>
              <w:keepLines w:val="0"/>
              <w:widowControl w:val="0"/>
            </w:pPr>
            <w:r w:rsidRPr="00C31E24">
              <w:t>Length is 16 bits, A-P.</w:t>
            </w:r>
          </w:p>
        </w:tc>
        <w:tc>
          <w:tcPr>
            <w:tcW w:w="1322" w:type="dxa"/>
            <w:tcBorders>
              <w:top w:val="single" w:sz="4" w:space="0" w:color="auto"/>
              <w:left w:val="single" w:sz="4" w:space="0" w:color="auto"/>
              <w:bottom w:val="single" w:sz="4" w:space="0" w:color="auto"/>
              <w:right w:val="single" w:sz="4" w:space="0" w:color="auto"/>
            </w:tcBorders>
          </w:tcPr>
          <w:p w14:paraId="5CB59FCB" w14:textId="77777777" w:rsidR="00784A32" w:rsidRPr="00C31E2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3EC01985" w14:textId="77777777" w:rsidR="00784A32" w:rsidRPr="00C31E24" w:rsidRDefault="00784A32" w:rsidP="00354887">
            <w:pPr>
              <w:pStyle w:val="TAL"/>
              <w:keepNext w:val="0"/>
              <w:keepLines w:val="0"/>
              <w:widowControl w:val="0"/>
            </w:pPr>
          </w:p>
        </w:tc>
      </w:tr>
      <w:tr w:rsidR="00784A32" w:rsidRPr="00C31E24" w14:paraId="572DD455"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110583F1" w14:textId="77777777" w:rsidR="00784A32" w:rsidRPr="00C31E24" w:rsidRDefault="00784A32" w:rsidP="00354887">
            <w:pPr>
              <w:pStyle w:val="TAL"/>
              <w:keepNext w:val="0"/>
              <w:keepLines w:val="0"/>
              <w:widowControl w:val="0"/>
            </w:pPr>
            <w:r w:rsidRPr="00C31E24">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BA3645C" w14:textId="77777777" w:rsidR="00784A32" w:rsidRPr="00C31E24" w:rsidRDefault="00784A32" w:rsidP="00354887">
            <w:pPr>
              <w:pStyle w:val="TAL"/>
              <w:keepNext w:val="0"/>
              <w:keepLines w:val="0"/>
              <w:widowControl w:val="0"/>
            </w:pPr>
            <w:r w:rsidRPr="00C31E24">
              <w:t>'1000000000000000'</w:t>
            </w:r>
          </w:p>
        </w:tc>
        <w:tc>
          <w:tcPr>
            <w:tcW w:w="2254" w:type="dxa"/>
            <w:tcBorders>
              <w:top w:val="single" w:sz="4" w:space="0" w:color="auto"/>
              <w:left w:val="single" w:sz="4" w:space="0" w:color="auto"/>
              <w:bottom w:val="single" w:sz="4" w:space="0" w:color="auto"/>
              <w:right w:val="single" w:sz="4" w:space="0" w:color="auto"/>
            </w:tcBorders>
          </w:tcPr>
          <w:p w14:paraId="664DCC8D" w14:textId="77777777" w:rsidR="00784A32" w:rsidRPr="00C31E24" w:rsidRDefault="00784A32" w:rsidP="00354887">
            <w:pPr>
              <w:pStyle w:val="TAL"/>
              <w:keepNext w:val="0"/>
              <w:keepLines w:val="0"/>
              <w:widowControl w:val="0"/>
            </w:pPr>
            <w:r w:rsidRPr="00C31E24">
              <w:t>A = normal call</w:t>
            </w:r>
          </w:p>
        </w:tc>
        <w:tc>
          <w:tcPr>
            <w:tcW w:w="1322" w:type="dxa"/>
            <w:tcBorders>
              <w:top w:val="single" w:sz="4" w:space="0" w:color="auto"/>
              <w:left w:val="single" w:sz="4" w:space="0" w:color="auto"/>
              <w:bottom w:val="single" w:sz="4" w:space="0" w:color="auto"/>
              <w:right w:val="single" w:sz="4" w:space="0" w:color="auto"/>
            </w:tcBorders>
          </w:tcPr>
          <w:p w14:paraId="51AD20BA" w14:textId="77777777" w:rsidR="00784A32" w:rsidRPr="00C31E2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79CD61CC" w14:textId="77777777" w:rsidR="00784A32" w:rsidRPr="00C31E24" w:rsidRDefault="00784A32" w:rsidP="00354887">
            <w:pPr>
              <w:pStyle w:val="TAL"/>
              <w:keepNext w:val="0"/>
              <w:keepLines w:val="0"/>
              <w:widowControl w:val="0"/>
            </w:pPr>
          </w:p>
        </w:tc>
      </w:tr>
    </w:tbl>
    <w:p w14:paraId="14379939" w14:textId="77777777" w:rsidR="00784A32" w:rsidRPr="00C31E24" w:rsidRDefault="00784A32" w:rsidP="00784A32"/>
    <w:p w14:paraId="33FDD91A" w14:textId="243BFF37" w:rsidR="00784A32" w:rsidRPr="00C31E24" w:rsidRDefault="00784A32" w:rsidP="00784A32">
      <w:pPr>
        <w:pStyle w:val="TH"/>
        <w:spacing w:before="0"/>
      </w:pPr>
      <w:r w:rsidRPr="00C31E24">
        <w:t>Table 6.1.2.1.3.3-5: Transmission Control Ack (Step</w:t>
      </w:r>
      <w:r w:rsidR="00C264FB" w:rsidRPr="00C31E24">
        <w:t>s</w:t>
      </w:r>
      <w:r w:rsidRPr="00C31E24">
        <w:t xml:space="preserve"> 7,</w:t>
      </w:r>
      <w:r w:rsidR="00C264FB" w:rsidRPr="00C31E24">
        <w:t>12,</w:t>
      </w:r>
      <w:r w:rsidRPr="00C31E24">
        <w:t xml:space="preserve"> Table 6.1.2.1.3.2-1)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C31E24" w:rsidDel="00127C5D" w14:paraId="0FD4BD24" w14:textId="77777777" w:rsidTr="00354887">
        <w:trPr>
          <w:tblHeader/>
        </w:trPr>
        <w:tc>
          <w:tcPr>
            <w:tcW w:w="9531" w:type="dxa"/>
            <w:gridSpan w:val="5"/>
          </w:tcPr>
          <w:p w14:paraId="2C7E9988" w14:textId="77777777" w:rsidR="00784A32" w:rsidRPr="00C31E24" w:rsidDel="00127C5D" w:rsidRDefault="00784A32" w:rsidP="00354887">
            <w:pPr>
              <w:pStyle w:val="TAL"/>
              <w:keepNext w:val="0"/>
              <w:keepLines w:val="0"/>
              <w:widowControl w:val="0"/>
            </w:pPr>
            <w:r w:rsidRPr="00C31E24">
              <w:t xml:space="preserve">Derivation Path: TS 36.579-1 [2], Table 5.5.11.3.5-1 </w:t>
            </w:r>
          </w:p>
        </w:tc>
      </w:tr>
      <w:tr w:rsidR="00784A32" w:rsidRPr="00C31E24" w:rsidDel="00127C5D" w14:paraId="7276C76A" w14:textId="77777777" w:rsidTr="00354887">
        <w:trPr>
          <w:tblHeader/>
        </w:trPr>
        <w:tc>
          <w:tcPr>
            <w:tcW w:w="2381" w:type="dxa"/>
          </w:tcPr>
          <w:p w14:paraId="6F68D389" w14:textId="77777777" w:rsidR="00784A32" w:rsidRPr="00C31E24" w:rsidDel="00127C5D" w:rsidRDefault="00784A32" w:rsidP="00354887">
            <w:pPr>
              <w:pStyle w:val="TAH"/>
            </w:pPr>
            <w:r w:rsidRPr="00C31E24">
              <w:t>Information Element</w:t>
            </w:r>
          </w:p>
        </w:tc>
        <w:tc>
          <w:tcPr>
            <w:tcW w:w="2382" w:type="dxa"/>
          </w:tcPr>
          <w:p w14:paraId="23881739" w14:textId="77777777" w:rsidR="00784A32" w:rsidRPr="00C31E24" w:rsidDel="00127C5D" w:rsidRDefault="00784A32" w:rsidP="00354887">
            <w:pPr>
              <w:pStyle w:val="TAH"/>
            </w:pPr>
            <w:r w:rsidRPr="00C31E24">
              <w:t>Value/remark</w:t>
            </w:r>
          </w:p>
        </w:tc>
        <w:tc>
          <w:tcPr>
            <w:tcW w:w="2254" w:type="dxa"/>
          </w:tcPr>
          <w:p w14:paraId="36EFA147" w14:textId="77777777" w:rsidR="00784A32" w:rsidRPr="00C31E24" w:rsidDel="00127C5D" w:rsidRDefault="00784A32" w:rsidP="00354887">
            <w:pPr>
              <w:pStyle w:val="TAH"/>
            </w:pPr>
            <w:r w:rsidRPr="00C31E24">
              <w:t>Comment</w:t>
            </w:r>
          </w:p>
        </w:tc>
        <w:tc>
          <w:tcPr>
            <w:tcW w:w="1322" w:type="dxa"/>
          </w:tcPr>
          <w:p w14:paraId="220AE3C8" w14:textId="77777777" w:rsidR="00784A32" w:rsidRPr="00C31E24" w:rsidDel="00127C5D" w:rsidRDefault="00784A32" w:rsidP="00354887">
            <w:pPr>
              <w:pStyle w:val="TAH"/>
            </w:pPr>
            <w:r w:rsidRPr="00C31E24">
              <w:t>Reference</w:t>
            </w:r>
          </w:p>
        </w:tc>
        <w:tc>
          <w:tcPr>
            <w:tcW w:w="1192" w:type="dxa"/>
          </w:tcPr>
          <w:p w14:paraId="16D131F8" w14:textId="77777777" w:rsidR="00784A32" w:rsidRPr="00C31E24" w:rsidDel="00127C5D" w:rsidRDefault="00784A32" w:rsidP="00354887">
            <w:pPr>
              <w:pStyle w:val="TAH"/>
            </w:pPr>
            <w:r w:rsidRPr="00C31E24">
              <w:t>Condition</w:t>
            </w:r>
          </w:p>
        </w:tc>
      </w:tr>
      <w:tr w:rsidR="00784A32" w:rsidRPr="00C31E24" w:rsidDel="00127C5D" w14:paraId="5AB02357" w14:textId="77777777" w:rsidTr="00354887">
        <w:trPr>
          <w:tblHeader/>
        </w:trPr>
        <w:tc>
          <w:tcPr>
            <w:tcW w:w="2381" w:type="dxa"/>
          </w:tcPr>
          <w:p w14:paraId="51CD22EB" w14:textId="77777777" w:rsidR="00784A32" w:rsidRPr="00C31E24" w:rsidRDefault="00784A32" w:rsidP="00354887">
            <w:pPr>
              <w:pStyle w:val="TAL"/>
              <w:keepNext w:val="0"/>
              <w:keepLines w:val="0"/>
              <w:widowControl w:val="0"/>
              <w:rPr>
                <w:rFonts w:eastAsia="Yu Gothic"/>
                <w:b/>
                <w:bCs/>
              </w:rPr>
            </w:pPr>
            <w:r w:rsidRPr="00C31E24">
              <w:rPr>
                <w:rFonts w:eastAsia="Yu Gothic"/>
                <w:b/>
                <w:bCs/>
              </w:rPr>
              <w:t>Message Type</w:t>
            </w:r>
          </w:p>
        </w:tc>
        <w:tc>
          <w:tcPr>
            <w:tcW w:w="2382" w:type="dxa"/>
          </w:tcPr>
          <w:p w14:paraId="45C1837D" w14:textId="77777777" w:rsidR="00784A32" w:rsidRPr="00C31E24" w:rsidRDefault="00784A32" w:rsidP="00354887">
            <w:pPr>
              <w:pStyle w:val="TAL"/>
              <w:keepNext w:val="0"/>
              <w:keepLines w:val="0"/>
              <w:widowControl w:val="0"/>
              <w:rPr>
                <w:rFonts w:eastAsia="Yu Gothic"/>
              </w:rPr>
            </w:pPr>
          </w:p>
        </w:tc>
        <w:tc>
          <w:tcPr>
            <w:tcW w:w="2254" w:type="dxa"/>
          </w:tcPr>
          <w:p w14:paraId="2BDE1E64" w14:textId="77777777" w:rsidR="00784A32" w:rsidRPr="00C31E24" w:rsidRDefault="00784A32" w:rsidP="00354887">
            <w:pPr>
              <w:pStyle w:val="TAL"/>
              <w:keepNext w:val="0"/>
              <w:keepLines w:val="0"/>
              <w:widowControl w:val="0"/>
              <w:rPr>
                <w:rFonts w:eastAsia="MS PGothic"/>
              </w:rPr>
            </w:pPr>
          </w:p>
        </w:tc>
        <w:tc>
          <w:tcPr>
            <w:tcW w:w="1322" w:type="dxa"/>
          </w:tcPr>
          <w:p w14:paraId="03409CDA" w14:textId="77777777" w:rsidR="00784A32" w:rsidRPr="00C31E24" w:rsidRDefault="00784A32" w:rsidP="00354887">
            <w:pPr>
              <w:pStyle w:val="TAL"/>
              <w:keepNext w:val="0"/>
              <w:keepLines w:val="0"/>
              <w:widowControl w:val="0"/>
              <w:rPr>
                <w:rFonts w:eastAsia="Yu Gothic"/>
              </w:rPr>
            </w:pPr>
          </w:p>
        </w:tc>
        <w:tc>
          <w:tcPr>
            <w:tcW w:w="1192" w:type="dxa"/>
          </w:tcPr>
          <w:p w14:paraId="60CE0559" w14:textId="77777777" w:rsidR="00784A32" w:rsidRPr="00C31E24" w:rsidRDefault="00784A32" w:rsidP="00354887">
            <w:pPr>
              <w:pStyle w:val="TAL"/>
              <w:keepNext w:val="0"/>
              <w:keepLines w:val="0"/>
              <w:widowControl w:val="0"/>
              <w:rPr>
                <w:rFonts w:eastAsia="Yu Gothic"/>
              </w:rPr>
            </w:pPr>
          </w:p>
        </w:tc>
      </w:tr>
      <w:tr w:rsidR="00784A32" w:rsidRPr="00C31E24" w:rsidDel="00127C5D" w14:paraId="436B6841" w14:textId="77777777" w:rsidTr="00354887">
        <w:trPr>
          <w:tblHeader/>
        </w:trPr>
        <w:tc>
          <w:tcPr>
            <w:tcW w:w="2381" w:type="dxa"/>
          </w:tcPr>
          <w:p w14:paraId="3248A2B0" w14:textId="77777777" w:rsidR="00784A32" w:rsidRPr="00C31E24" w:rsidRDefault="00784A32" w:rsidP="00354887">
            <w:pPr>
              <w:pStyle w:val="TAL"/>
              <w:keepNext w:val="0"/>
              <w:keepLines w:val="0"/>
              <w:widowControl w:val="0"/>
              <w:rPr>
                <w:rFonts w:eastAsia="Yu Gothic"/>
              </w:rPr>
            </w:pPr>
            <w:r w:rsidRPr="00C31E24">
              <w:rPr>
                <w:rFonts w:eastAsia="Yu Gothic"/>
              </w:rPr>
              <w:t xml:space="preserve">  Message Type</w:t>
            </w:r>
          </w:p>
        </w:tc>
        <w:tc>
          <w:tcPr>
            <w:tcW w:w="2382" w:type="dxa"/>
          </w:tcPr>
          <w:p w14:paraId="27960ADD" w14:textId="77777777" w:rsidR="00784A32" w:rsidRPr="00C31E24" w:rsidRDefault="00784A32" w:rsidP="00354887">
            <w:pPr>
              <w:pStyle w:val="TAL"/>
              <w:keepNext w:val="0"/>
              <w:keepLines w:val="0"/>
              <w:widowControl w:val="0"/>
              <w:rPr>
                <w:rFonts w:eastAsia="Yu Gothic"/>
              </w:rPr>
            </w:pPr>
            <w:r w:rsidRPr="00C31E24">
              <w:rPr>
                <w:rFonts w:eastAsia="Yu Gothic"/>
              </w:rPr>
              <w:t>'000</w:t>
            </w:r>
            <w:r w:rsidRPr="00C31E24">
              <w:t>10001'</w:t>
            </w:r>
          </w:p>
        </w:tc>
        <w:tc>
          <w:tcPr>
            <w:tcW w:w="2254" w:type="dxa"/>
          </w:tcPr>
          <w:p w14:paraId="422B7A5B" w14:textId="77777777" w:rsidR="00784A32" w:rsidRPr="00C31E24" w:rsidRDefault="00784A32" w:rsidP="00354887">
            <w:pPr>
              <w:pStyle w:val="TAL"/>
              <w:keepNext w:val="0"/>
              <w:keepLines w:val="0"/>
              <w:widowControl w:val="0"/>
              <w:rPr>
                <w:rFonts w:eastAsia="MS PGothic"/>
              </w:rPr>
            </w:pPr>
            <w:r w:rsidRPr="00C31E24">
              <w:rPr>
                <w:rFonts w:eastAsia="MS PGothic"/>
              </w:rPr>
              <w:t>Transmission Control Ack message for Transmission Granted message which requested acknowledgment.</w:t>
            </w:r>
          </w:p>
        </w:tc>
        <w:tc>
          <w:tcPr>
            <w:tcW w:w="1322" w:type="dxa"/>
          </w:tcPr>
          <w:p w14:paraId="1901C622" w14:textId="77777777" w:rsidR="00784A32" w:rsidRPr="00C31E24" w:rsidRDefault="00784A32" w:rsidP="00354887">
            <w:pPr>
              <w:pStyle w:val="TAL"/>
              <w:keepNext w:val="0"/>
              <w:keepLines w:val="0"/>
              <w:widowControl w:val="0"/>
              <w:rPr>
                <w:rFonts w:eastAsia="Yu Gothic"/>
              </w:rPr>
            </w:pPr>
          </w:p>
        </w:tc>
        <w:tc>
          <w:tcPr>
            <w:tcW w:w="1192" w:type="dxa"/>
          </w:tcPr>
          <w:p w14:paraId="741ACE5B" w14:textId="77777777" w:rsidR="00784A32" w:rsidRPr="00C31E24" w:rsidRDefault="00784A32" w:rsidP="00354887">
            <w:pPr>
              <w:pStyle w:val="TAL"/>
              <w:keepNext w:val="0"/>
              <w:keepLines w:val="0"/>
              <w:widowControl w:val="0"/>
              <w:rPr>
                <w:rFonts w:eastAsia="Yu Gothic"/>
              </w:rPr>
            </w:pPr>
          </w:p>
        </w:tc>
      </w:tr>
    </w:tbl>
    <w:p w14:paraId="0A8B4E5F" w14:textId="77777777" w:rsidR="00784A32" w:rsidRPr="00C31E24" w:rsidRDefault="00784A32" w:rsidP="00784A32"/>
    <w:p w14:paraId="1D4A544D" w14:textId="3BAA015A" w:rsidR="00784A32" w:rsidRPr="00C31E24" w:rsidRDefault="00784A32" w:rsidP="00784A32">
      <w:pPr>
        <w:pStyle w:val="TH"/>
        <w:spacing w:before="0"/>
      </w:pPr>
      <w:r w:rsidRPr="00C31E24">
        <w:t xml:space="preserve">Table 6.1.2.1.3.3-6: </w:t>
      </w:r>
      <w:r w:rsidR="00C264FB" w:rsidRPr="00C31E24">
        <w:t>Void</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C31E24" w:rsidDel="00127C5D" w14:paraId="1A1D4AA3" w14:textId="77777777" w:rsidTr="00354887">
        <w:trPr>
          <w:tblHeader/>
        </w:trPr>
        <w:tc>
          <w:tcPr>
            <w:tcW w:w="9531" w:type="dxa"/>
            <w:gridSpan w:val="5"/>
          </w:tcPr>
          <w:p w14:paraId="4790D3E1" w14:textId="77777777" w:rsidR="00784A32" w:rsidRPr="00C31E24" w:rsidDel="00127C5D" w:rsidRDefault="00784A32" w:rsidP="00354887">
            <w:pPr>
              <w:pStyle w:val="TAL"/>
              <w:keepNext w:val="0"/>
              <w:keepLines w:val="0"/>
              <w:widowControl w:val="0"/>
            </w:pPr>
            <w:r w:rsidRPr="00C31E24">
              <w:t>Derivation Path: TS 24.581 [88], Table 5.5.11.3.5-1</w:t>
            </w:r>
          </w:p>
        </w:tc>
      </w:tr>
      <w:tr w:rsidR="00784A32" w:rsidRPr="00C31E24" w:rsidDel="00127C5D" w14:paraId="30AB5454" w14:textId="77777777" w:rsidTr="00354887">
        <w:trPr>
          <w:tblHeader/>
        </w:trPr>
        <w:tc>
          <w:tcPr>
            <w:tcW w:w="2381" w:type="dxa"/>
          </w:tcPr>
          <w:p w14:paraId="70C51844" w14:textId="77777777" w:rsidR="00784A32" w:rsidRPr="00C31E24" w:rsidDel="00127C5D" w:rsidRDefault="00784A32" w:rsidP="00354887">
            <w:pPr>
              <w:pStyle w:val="TAL"/>
              <w:keepNext w:val="0"/>
              <w:keepLines w:val="0"/>
              <w:widowControl w:val="0"/>
              <w:rPr>
                <w:b/>
              </w:rPr>
            </w:pPr>
            <w:r w:rsidRPr="00C31E24">
              <w:rPr>
                <w:b/>
              </w:rPr>
              <w:t>Information Element</w:t>
            </w:r>
          </w:p>
        </w:tc>
        <w:tc>
          <w:tcPr>
            <w:tcW w:w="2382" w:type="dxa"/>
          </w:tcPr>
          <w:p w14:paraId="5440ECBA" w14:textId="77777777" w:rsidR="00784A32" w:rsidRPr="00C31E24" w:rsidDel="00127C5D" w:rsidRDefault="00784A32" w:rsidP="00354887">
            <w:pPr>
              <w:pStyle w:val="TAL"/>
              <w:keepNext w:val="0"/>
              <w:keepLines w:val="0"/>
              <w:widowControl w:val="0"/>
              <w:rPr>
                <w:b/>
              </w:rPr>
            </w:pPr>
            <w:r w:rsidRPr="00C31E24">
              <w:rPr>
                <w:b/>
              </w:rPr>
              <w:t>Value/remark</w:t>
            </w:r>
          </w:p>
        </w:tc>
        <w:tc>
          <w:tcPr>
            <w:tcW w:w="2254" w:type="dxa"/>
          </w:tcPr>
          <w:p w14:paraId="59C67782" w14:textId="77777777" w:rsidR="00784A32" w:rsidRPr="00C31E24" w:rsidDel="00127C5D" w:rsidRDefault="00784A32" w:rsidP="00354887">
            <w:pPr>
              <w:pStyle w:val="TAL"/>
              <w:keepNext w:val="0"/>
              <w:keepLines w:val="0"/>
              <w:widowControl w:val="0"/>
              <w:rPr>
                <w:b/>
              </w:rPr>
            </w:pPr>
            <w:r w:rsidRPr="00C31E24">
              <w:rPr>
                <w:b/>
              </w:rPr>
              <w:t>Comment</w:t>
            </w:r>
          </w:p>
        </w:tc>
        <w:tc>
          <w:tcPr>
            <w:tcW w:w="1322" w:type="dxa"/>
          </w:tcPr>
          <w:p w14:paraId="2DE38B32" w14:textId="77777777" w:rsidR="00784A32" w:rsidRPr="00C31E24" w:rsidDel="00127C5D" w:rsidRDefault="00784A32" w:rsidP="00354887">
            <w:pPr>
              <w:pStyle w:val="TAL"/>
              <w:keepNext w:val="0"/>
              <w:keepLines w:val="0"/>
              <w:widowControl w:val="0"/>
              <w:rPr>
                <w:b/>
              </w:rPr>
            </w:pPr>
            <w:r w:rsidRPr="00C31E24">
              <w:rPr>
                <w:b/>
              </w:rPr>
              <w:t>Reference</w:t>
            </w:r>
          </w:p>
        </w:tc>
        <w:tc>
          <w:tcPr>
            <w:tcW w:w="1192" w:type="dxa"/>
          </w:tcPr>
          <w:p w14:paraId="0D5FD642" w14:textId="77777777" w:rsidR="00784A32" w:rsidRPr="00C31E24" w:rsidDel="00127C5D" w:rsidRDefault="00784A32" w:rsidP="00354887">
            <w:pPr>
              <w:pStyle w:val="TAL"/>
              <w:keepNext w:val="0"/>
              <w:keepLines w:val="0"/>
              <w:widowControl w:val="0"/>
              <w:rPr>
                <w:b/>
              </w:rPr>
            </w:pPr>
            <w:r w:rsidRPr="00C31E24">
              <w:rPr>
                <w:b/>
              </w:rPr>
              <w:t>Condition</w:t>
            </w:r>
          </w:p>
        </w:tc>
      </w:tr>
      <w:tr w:rsidR="00784A32" w:rsidRPr="00C31E24" w:rsidDel="00127C5D" w14:paraId="41095E42" w14:textId="77777777" w:rsidTr="00354887">
        <w:trPr>
          <w:tblHeader/>
        </w:trPr>
        <w:tc>
          <w:tcPr>
            <w:tcW w:w="2381" w:type="dxa"/>
          </w:tcPr>
          <w:p w14:paraId="37CEF6C1" w14:textId="77777777" w:rsidR="00784A32" w:rsidRPr="00C31E24" w:rsidRDefault="00784A32" w:rsidP="00354887">
            <w:pPr>
              <w:pStyle w:val="TAL"/>
              <w:keepNext w:val="0"/>
              <w:keepLines w:val="0"/>
              <w:widowControl w:val="0"/>
              <w:rPr>
                <w:rFonts w:eastAsia="Yu Gothic"/>
                <w:b/>
                <w:bCs/>
              </w:rPr>
            </w:pPr>
            <w:r w:rsidRPr="00C31E24">
              <w:rPr>
                <w:rFonts w:eastAsia="Yu Gothic"/>
                <w:b/>
                <w:bCs/>
              </w:rPr>
              <w:t>Message Type</w:t>
            </w:r>
          </w:p>
        </w:tc>
        <w:tc>
          <w:tcPr>
            <w:tcW w:w="2382" w:type="dxa"/>
          </w:tcPr>
          <w:p w14:paraId="19DD1498" w14:textId="77777777" w:rsidR="00784A32" w:rsidRPr="00C31E24" w:rsidRDefault="00784A32" w:rsidP="00354887">
            <w:pPr>
              <w:pStyle w:val="TAL"/>
              <w:keepNext w:val="0"/>
              <w:keepLines w:val="0"/>
              <w:widowControl w:val="0"/>
              <w:rPr>
                <w:rFonts w:eastAsia="Yu Gothic"/>
              </w:rPr>
            </w:pPr>
          </w:p>
        </w:tc>
        <w:tc>
          <w:tcPr>
            <w:tcW w:w="2254" w:type="dxa"/>
          </w:tcPr>
          <w:p w14:paraId="516BD3D3" w14:textId="77777777" w:rsidR="00784A32" w:rsidRPr="00C31E24" w:rsidRDefault="00784A32" w:rsidP="00354887">
            <w:pPr>
              <w:pStyle w:val="TAL"/>
              <w:keepNext w:val="0"/>
              <w:keepLines w:val="0"/>
              <w:widowControl w:val="0"/>
              <w:rPr>
                <w:rFonts w:eastAsia="MS PGothic"/>
              </w:rPr>
            </w:pPr>
          </w:p>
        </w:tc>
        <w:tc>
          <w:tcPr>
            <w:tcW w:w="1322" w:type="dxa"/>
          </w:tcPr>
          <w:p w14:paraId="30AA1FDE" w14:textId="77777777" w:rsidR="00784A32" w:rsidRPr="00C31E24" w:rsidRDefault="00784A32" w:rsidP="00354887">
            <w:pPr>
              <w:pStyle w:val="TAL"/>
              <w:keepNext w:val="0"/>
              <w:keepLines w:val="0"/>
              <w:widowControl w:val="0"/>
              <w:rPr>
                <w:rFonts w:eastAsia="Yu Gothic"/>
              </w:rPr>
            </w:pPr>
          </w:p>
        </w:tc>
        <w:tc>
          <w:tcPr>
            <w:tcW w:w="1192" w:type="dxa"/>
          </w:tcPr>
          <w:p w14:paraId="099555CD" w14:textId="77777777" w:rsidR="00784A32" w:rsidRPr="00C31E24" w:rsidRDefault="00784A32" w:rsidP="00354887">
            <w:pPr>
              <w:pStyle w:val="TAL"/>
              <w:keepNext w:val="0"/>
              <w:keepLines w:val="0"/>
              <w:widowControl w:val="0"/>
              <w:rPr>
                <w:rFonts w:eastAsia="Yu Gothic"/>
              </w:rPr>
            </w:pPr>
          </w:p>
        </w:tc>
      </w:tr>
      <w:tr w:rsidR="00784A32" w:rsidRPr="00C31E24" w:rsidDel="00127C5D" w14:paraId="307FC98C" w14:textId="77777777" w:rsidTr="00354887">
        <w:trPr>
          <w:tblHeader/>
        </w:trPr>
        <w:tc>
          <w:tcPr>
            <w:tcW w:w="2381" w:type="dxa"/>
          </w:tcPr>
          <w:p w14:paraId="1F71DA14" w14:textId="77777777" w:rsidR="00784A32" w:rsidRPr="00C31E24" w:rsidRDefault="00784A32" w:rsidP="00354887">
            <w:pPr>
              <w:pStyle w:val="TAL"/>
              <w:keepNext w:val="0"/>
              <w:keepLines w:val="0"/>
              <w:widowControl w:val="0"/>
              <w:rPr>
                <w:rFonts w:eastAsia="Yu Gothic"/>
              </w:rPr>
            </w:pPr>
            <w:r w:rsidRPr="00C31E24">
              <w:rPr>
                <w:rFonts w:eastAsia="Yu Gothic"/>
              </w:rPr>
              <w:t xml:space="preserve">  Message Type</w:t>
            </w:r>
          </w:p>
        </w:tc>
        <w:tc>
          <w:tcPr>
            <w:tcW w:w="2382" w:type="dxa"/>
          </w:tcPr>
          <w:p w14:paraId="6DC7EB68" w14:textId="77777777" w:rsidR="00784A32" w:rsidRPr="00C31E24" w:rsidRDefault="00784A32" w:rsidP="00354887">
            <w:pPr>
              <w:pStyle w:val="TAL"/>
              <w:keepNext w:val="0"/>
              <w:keepLines w:val="0"/>
              <w:widowControl w:val="0"/>
              <w:rPr>
                <w:rFonts w:eastAsia="Yu Gothic"/>
              </w:rPr>
            </w:pPr>
            <w:r w:rsidRPr="00C31E24">
              <w:rPr>
                <w:rFonts w:eastAsia="Yu Gothic"/>
              </w:rPr>
              <w:t>'00010001'</w:t>
            </w:r>
          </w:p>
        </w:tc>
        <w:tc>
          <w:tcPr>
            <w:tcW w:w="2254" w:type="dxa"/>
          </w:tcPr>
          <w:p w14:paraId="299EF330" w14:textId="77777777" w:rsidR="00784A32" w:rsidRPr="00C31E24" w:rsidRDefault="00784A32" w:rsidP="00354887">
            <w:pPr>
              <w:pStyle w:val="TAL"/>
              <w:keepNext w:val="0"/>
              <w:keepLines w:val="0"/>
              <w:widowControl w:val="0"/>
              <w:rPr>
                <w:rFonts w:eastAsia="MS PGothic"/>
              </w:rPr>
            </w:pPr>
            <w:r w:rsidRPr="00C31E24">
              <w:rPr>
                <w:rFonts w:eastAsia="MS PGothic"/>
              </w:rPr>
              <w:t>Transmission Control Ack message for Transmission End Response message which requested acknowledgment.</w:t>
            </w:r>
          </w:p>
        </w:tc>
        <w:tc>
          <w:tcPr>
            <w:tcW w:w="1322" w:type="dxa"/>
          </w:tcPr>
          <w:p w14:paraId="51E43C66" w14:textId="77777777" w:rsidR="00784A32" w:rsidRPr="00C31E24" w:rsidRDefault="00784A32" w:rsidP="00354887">
            <w:pPr>
              <w:pStyle w:val="TAL"/>
              <w:keepNext w:val="0"/>
              <w:keepLines w:val="0"/>
              <w:widowControl w:val="0"/>
              <w:rPr>
                <w:rFonts w:eastAsia="Yu Gothic"/>
              </w:rPr>
            </w:pPr>
          </w:p>
        </w:tc>
        <w:tc>
          <w:tcPr>
            <w:tcW w:w="1192" w:type="dxa"/>
          </w:tcPr>
          <w:p w14:paraId="3BEDE53B" w14:textId="77777777" w:rsidR="00784A32" w:rsidRPr="00C31E24" w:rsidRDefault="00784A32" w:rsidP="00354887">
            <w:pPr>
              <w:pStyle w:val="TAL"/>
              <w:keepNext w:val="0"/>
              <w:keepLines w:val="0"/>
              <w:widowControl w:val="0"/>
              <w:rPr>
                <w:rFonts w:eastAsia="Yu Gothic"/>
              </w:rPr>
            </w:pPr>
          </w:p>
        </w:tc>
      </w:tr>
    </w:tbl>
    <w:p w14:paraId="3163D3C8" w14:textId="77777777" w:rsidR="00784A32" w:rsidRPr="00C31E24" w:rsidRDefault="00784A32" w:rsidP="00784A32"/>
    <w:p w14:paraId="5DC063EA" w14:textId="0402A766" w:rsidR="00784A32" w:rsidRPr="00C31E24" w:rsidRDefault="00784A32" w:rsidP="00784A32">
      <w:pPr>
        <w:pStyle w:val="TH"/>
        <w:spacing w:before="0"/>
      </w:pPr>
      <w:r w:rsidRPr="00C31E24">
        <w:t>Table 6.1.2.1.3.3-7: SIP BYE (Step 15, Table 6.1.</w:t>
      </w:r>
      <w:r w:rsidR="00C264FB" w:rsidRPr="00C31E24">
        <w:t>2</w:t>
      </w:r>
      <w:r w:rsidRPr="00C31E24">
        <w:t>.1.3.2-1)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rsidDel="00127C5D" w14:paraId="1D309415" w14:textId="77777777" w:rsidTr="00354887">
        <w:trPr>
          <w:tblHeader/>
        </w:trPr>
        <w:tc>
          <w:tcPr>
            <w:tcW w:w="9634" w:type="dxa"/>
          </w:tcPr>
          <w:p w14:paraId="38C5F40E" w14:textId="77777777" w:rsidR="00784A32" w:rsidRPr="00C31E24" w:rsidDel="00127C5D" w:rsidRDefault="00784A32" w:rsidP="00354887">
            <w:pPr>
              <w:pStyle w:val="TAL"/>
              <w:keepNext w:val="0"/>
              <w:keepLines w:val="0"/>
              <w:widowControl w:val="0"/>
            </w:pPr>
            <w:r w:rsidRPr="00C31E24">
              <w:t>Derivation Path: TS 36.579-1, Table 5.5.2.2-1, condition MO_CALL</w:t>
            </w:r>
          </w:p>
        </w:tc>
      </w:tr>
    </w:tbl>
    <w:p w14:paraId="6BAD98AE" w14:textId="77777777" w:rsidR="00784A32" w:rsidRPr="00C31E24" w:rsidRDefault="00784A32" w:rsidP="00784A32"/>
    <w:p w14:paraId="7DC74E1B" w14:textId="77777777" w:rsidR="00784A32" w:rsidRPr="00C31E24" w:rsidRDefault="00784A32" w:rsidP="00784A32">
      <w:pPr>
        <w:pStyle w:val="TH"/>
      </w:pPr>
      <w:r w:rsidRPr="00C31E24">
        <w:t>Table 6.1.2.1.3.3-8: SIP 200 (OK) (Step 16, Table 6.1.2.1.3.2-1)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C31E24" w14:paraId="11FBC91D" w14:textId="77777777" w:rsidTr="00354887">
        <w:trPr>
          <w:tblHeader/>
        </w:trPr>
        <w:tc>
          <w:tcPr>
            <w:tcW w:w="9517" w:type="dxa"/>
            <w:gridSpan w:val="5"/>
          </w:tcPr>
          <w:p w14:paraId="620C6E99" w14:textId="77777777" w:rsidR="00784A32" w:rsidRPr="00C31E24" w:rsidRDefault="00784A32" w:rsidP="00354887">
            <w:pPr>
              <w:pStyle w:val="TAL"/>
              <w:keepLines w:val="0"/>
              <w:widowControl w:val="0"/>
            </w:pPr>
            <w:r w:rsidRPr="00C31E24">
              <w:t>Derivation Path: TS 36.579-1 [2], Table 5.5.2.17.1.2-1, condition MCVIDEO</w:t>
            </w:r>
          </w:p>
        </w:tc>
      </w:tr>
      <w:tr w:rsidR="00784A32" w:rsidRPr="00C31E24" w14:paraId="71115FE3" w14:textId="77777777" w:rsidTr="00354887">
        <w:trPr>
          <w:trHeight w:val="260"/>
          <w:tblHeader/>
        </w:trPr>
        <w:tc>
          <w:tcPr>
            <w:tcW w:w="2677" w:type="dxa"/>
          </w:tcPr>
          <w:p w14:paraId="035F15BC" w14:textId="77777777" w:rsidR="00784A32" w:rsidRPr="00C31E24" w:rsidRDefault="00784A32" w:rsidP="00354887">
            <w:pPr>
              <w:pStyle w:val="TAH"/>
              <w:keepLines w:val="0"/>
              <w:widowControl w:val="0"/>
            </w:pPr>
            <w:r w:rsidRPr="00C31E24">
              <w:t>Information Element</w:t>
            </w:r>
          </w:p>
        </w:tc>
        <w:tc>
          <w:tcPr>
            <w:tcW w:w="2160" w:type="dxa"/>
          </w:tcPr>
          <w:p w14:paraId="71D1899D" w14:textId="77777777" w:rsidR="00784A32" w:rsidRPr="00C31E24" w:rsidRDefault="00784A32" w:rsidP="00354887">
            <w:pPr>
              <w:pStyle w:val="TAH"/>
              <w:keepLines w:val="0"/>
              <w:widowControl w:val="0"/>
            </w:pPr>
            <w:r w:rsidRPr="00C31E24">
              <w:t>Value/remark</w:t>
            </w:r>
          </w:p>
        </w:tc>
        <w:tc>
          <w:tcPr>
            <w:tcW w:w="2160" w:type="dxa"/>
            <w:tcBorders>
              <w:bottom w:val="single" w:sz="4" w:space="0" w:color="auto"/>
            </w:tcBorders>
          </w:tcPr>
          <w:p w14:paraId="0E992E58" w14:textId="77777777" w:rsidR="00784A32" w:rsidRPr="00C31E24" w:rsidRDefault="00784A32" w:rsidP="00354887">
            <w:pPr>
              <w:pStyle w:val="TAH"/>
              <w:keepLines w:val="0"/>
              <w:widowControl w:val="0"/>
            </w:pPr>
            <w:r w:rsidRPr="00C31E24">
              <w:t>Comment</w:t>
            </w:r>
          </w:p>
        </w:tc>
        <w:tc>
          <w:tcPr>
            <w:tcW w:w="1373" w:type="dxa"/>
          </w:tcPr>
          <w:p w14:paraId="2593A56F" w14:textId="77777777" w:rsidR="00784A32" w:rsidRPr="00C31E24" w:rsidRDefault="00784A32" w:rsidP="00354887">
            <w:pPr>
              <w:pStyle w:val="TAH"/>
              <w:keepLines w:val="0"/>
              <w:widowControl w:val="0"/>
            </w:pPr>
            <w:r w:rsidRPr="00C31E24">
              <w:t>Reference</w:t>
            </w:r>
          </w:p>
        </w:tc>
        <w:tc>
          <w:tcPr>
            <w:tcW w:w="1147" w:type="dxa"/>
          </w:tcPr>
          <w:p w14:paraId="2C3E6765" w14:textId="77777777" w:rsidR="00784A32" w:rsidRPr="00C31E24" w:rsidRDefault="00784A32" w:rsidP="00354887">
            <w:pPr>
              <w:pStyle w:val="TAH"/>
              <w:keepLines w:val="0"/>
              <w:widowControl w:val="0"/>
            </w:pPr>
            <w:r w:rsidRPr="00C31E24">
              <w:t>Condition</w:t>
            </w:r>
          </w:p>
        </w:tc>
      </w:tr>
      <w:tr w:rsidR="00784A32" w:rsidRPr="00C31E24" w14:paraId="5694E88D" w14:textId="77777777" w:rsidTr="00354887">
        <w:tc>
          <w:tcPr>
            <w:tcW w:w="2677" w:type="dxa"/>
          </w:tcPr>
          <w:p w14:paraId="42986B45" w14:textId="77777777" w:rsidR="00784A32" w:rsidRPr="00C31E24" w:rsidRDefault="00784A32" w:rsidP="00354887">
            <w:pPr>
              <w:pStyle w:val="TAL"/>
              <w:rPr>
                <w:b/>
                <w:bCs/>
              </w:rPr>
            </w:pPr>
            <w:r w:rsidRPr="00C31E24">
              <w:rPr>
                <w:b/>
                <w:bCs/>
              </w:rPr>
              <w:t>Content-Type</w:t>
            </w:r>
          </w:p>
        </w:tc>
        <w:tc>
          <w:tcPr>
            <w:tcW w:w="2160" w:type="dxa"/>
          </w:tcPr>
          <w:p w14:paraId="6C580DCE" w14:textId="77777777" w:rsidR="00784A32" w:rsidRPr="00C31E24" w:rsidRDefault="00784A32" w:rsidP="00354887">
            <w:pPr>
              <w:pStyle w:val="TAL"/>
            </w:pPr>
            <w:r w:rsidRPr="00C31E24">
              <w:t>not present</w:t>
            </w:r>
          </w:p>
        </w:tc>
        <w:tc>
          <w:tcPr>
            <w:tcW w:w="2160" w:type="dxa"/>
            <w:tcBorders>
              <w:bottom w:val="single" w:sz="4" w:space="0" w:color="auto"/>
            </w:tcBorders>
          </w:tcPr>
          <w:p w14:paraId="09168C94" w14:textId="77777777" w:rsidR="00784A32" w:rsidRPr="00C31E24" w:rsidRDefault="00784A32" w:rsidP="00354887">
            <w:pPr>
              <w:pStyle w:val="TAL"/>
            </w:pPr>
          </w:p>
        </w:tc>
        <w:tc>
          <w:tcPr>
            <w:tcW w:w="1373" w:type="dxa"/>
          </w:tcPr>
          <w:p w14:paraId="411BBD3E" w14:textId="77777777" w:rsidR="00784A32" w:rsidRPr="00C31E24" w:rsidRDefault="00784A32" w:rsidP="00354887">
            <w:pPr>
              <w:pStyle w:val="TAL"/>
            </w:pPr>
          </w:p>
        </w:tc>
        <w:tc>
          <w:tcPr>
            <w:tcW w:w="1147" w:type="dxa"/>
          </w:tcPr>
          <w:p w14:paraId="6037C532" w14:textId="77777777" w:rsidR="00784A32" w:rsidRPr="00C31E24" w:rsidRDefault="00784A32" w:rsidP="00354887">
            <w:pPr>
              <w:pStyle w:val="TAL"/>
            </w:pPr>
          </w:p>
        </w:tc>
      </w:tr>
      <w:tr w:rsidR="00784A32" w:rsidRPr="00C31E24" w14:paraId="14B7186B" w14:textId="77777777" w:rsidTr="00354887">
        <w:tc>
          <w:tcPr>
            <w:tcW w:w="2677" w:type="dxa"/>
          </w:tcPr>
          <w:p w14:paraId="29AA5DD0" w14:textId="77777777" w:rsidR="00784A32" w:rsidRPr="00C31E24" w:rsidRDefault="00784A32" w:rsidP="00354887">
            <w:pPr>
              <w:pStyle w:val="TAL"/>
              <w:rPr>
                <w:b/>
                <w:bCs/>
              </w:rPr>
            </w:pPr>
            <w:r w:rsidRPr="00C31E24">
              <w:rPr>
                <w:b/>
                <w:bCs/>
              </w:rPr>
              <w:t>Content-Length</w:t>
            </w:r>
          </w:p>
        </w:tc>
        <w:tc>
          <w:tcPr>
            <w:tcW w:w="2160" w:type="dxa"/>
          </w:tcPr>
          <w:p w14:paraId="07DDC052" w14:textId="77777777" w:rsidR="00784A32" w:rsidRPr="00C31E24" w:rsidRDefault="00784A32" w:rsidP="00354887">
            <w:pPr>
              <w:pStyle w:val="TAL"/>
            </w:pPr>
          </w:p>
        </w:tc>
        <w:tc>
          <w:tcPr>
            <w:tcW w:w="2160" w:type="dxa"/>
            <w:tcBorders>
              <w:top w:val="single" w:sz="4" w:space="0" w:color="auto"/>
              <w:bottom w:val="single" w:sz="4" w:space="0" w:color="auto"/>
            </w:tcBorders>
          </w:tcPr>
          <w:p w14:paraId="6127AF67" w14:textId="77777777" w:rsidR="00784A32" w:rsidRPr="00C31E24" w:rsidRDefault="00784A32" w:rsidP="00354887">
            <w:pPr>
              <w:pStyle w:val="TAL"/>
            </w:pPr>
          </w:p>
        </w:tc>
        <w:tc>
          <w:tcPr>
            <w:tcW w:w="1373" w:type="dxa"/>
          </w:tcPr>
          <w:p w14:paraId="4A80E34D" w14:textId="77777777" w:rsidR="00784A32" w:rsidRPr="00C31E24" w:rsidRDefault="00784A32" w:rsidP="00354887">
            <w:pPr>
              <w:pStyle w:val="TAL"/>
            </w:pPr>
          </w:p>
        </w:tc>
        <w:tc>
          <w:tcPr>
            <w:tcW w:w="1147" w:type="dxa"/>
          </w:tcPr>
          <w:p w14:paraId="4D9CD57E" w14:textId="77777777" w:rsidR="00784A32" w:rsidRPr="00C31E24" w:rsidRDefault="00784A32" w:rsidP="00354887">
            <w:pPr>
              <w:pStyle w:val="TAL"/>
            </w:pPr>
          </w:p>
        </w:tc>
      </w:tr>
      <w:tr w:rsidR="00784A32" w:rsidRPr="00C31E24" w14:paraId="05FB5AEF" w14:textId="77777777" w:rsidTr="00354887">
        <w:tc>
          <w:tcPr>
            <w:tcW w:w="2677" w:type="dxa"/>
          </w:tcPr>
          <w:p w14:paraId="4F308BF3" w14:textId="77777777" w:rsidR="00784A32" w:rsidRPr="00C31E24" w:rsidRDefault="00784A32" w:rsidP="00354887">
            <w:pPr>
              <w:pStyle w:val="TAL"/>
            </w:pPr>
            <w:r w:rsidRPr="00C31E24">
              <w:t xml:space="preserve">  value</w:t>
            </w:r>
          </w:p>
        </w:tc>
        <w:tc>
          <w:tcPr>
            <w:tcW w:w="2160" w:type="dxa"/>
          </w:tcPr>
          <w:p w14:paraId="1475C345" w14:textId="77777777" w:rsidR="00784A32" w:rsidRPr="00C31E24" w:rsidRDefault="00784A32" w:rsidP="00354887">
            <w:pPr>
              <w:pStyle w:val="TAL"/>
            </w:pPr>
            <w:r w:rsidRPr="00C31E24">
              <w:t>'0'</w:t>
            </w:r>
          </w:p>
        </w:tc>
        <w:tc>
          <w:tcPr>
            <w:tcW w:w="2160" w:type="dxa"/>
            <w:tcBorders>
              <w:top w:val="single" w:sz="4" w:space="0" w:color="auto"/>
              <w:bottom w:val="single" w:sz="4" w:space="0" w:color="auto"/>
            </w:tcBorders>
          </w:tcPr>
          <w:p w14:paraId="04D0E751" w14:textId="77777777" w:rsidR="00784A32" w:rsidRPr="00C31E24" w:rsidRDefault="00784A32" w:rsidP="00354887">
            <w:pPr>
              <w:pStyle w:val="TAL"/>
            </w:pPr>
            <w:r w:rsidRPr="00C31E24">
              <w:t>No message body included</w:t>
            </w:r>
          </w:p>
        </w:tc>
        <w:tc>
          <w:tcPr>
            <w:tcW w:w="1373" w:type="dxa"/>
          </w:tcPr>
          <w:p w14:paraId="5D46B935" w14:textId="77777777" w:rsidR="00784A32" w:rsidRPr="00C31E24" w:rsidRDefault="00784A32" w:rsidP="00354887">
            <w:pPr>
              <w:pStyle w:val="TAL"/>
            </w:pPr>
          </w:p>
        </w:tc>
        <w:tc>
          <w:tcPr>
            <w:tcW w:w="1147" w:type="dxa"/>
          </w:tcPr>
          <w:p w14:paraId="7D3C1B97" w14:textId="77777777" w:rsidR="00784A32" w:rsidRPr="00C31E24" w:rsidRDefault="00784A32" w:rsidP="00354887">
            <w:pPr>
              <w:pStyle w:val="TAL"/>
            </w:pPr>
          </w:p>
        </w:tc>
      </w:tr>
    </w:tbl>
    <w:p w14:paraId="16DC25AB" w14:textId="77777777" w:rsidR="00784A32" w:rsidRPr="00C31E24" w:rsidRDefault="00784A32" w:rsidP="00784A32"/>
    <w:p w14:paraId="169DD65C" w14:textId="77777777" w:rsidR="00784A32" w:rsidRPr="00C31E24" w:rsidRDefault="00784A32" w:rsidP="00784A32">
      <w:pPr>
        <w:pStyle w:val="Heading4"/>
      </w:pPr>
      <w:bookmarkStart w:id="464" w:name="_Toc52787530"/>
      <w:bookmarkStart w:id="465" w:name="_Toc52787711"/>
      <w:bookmarkStart w:id="466" w:name="_Toc75906933"/>
      <w:bookmarkStart w:id="467" w:name="_Toc75907270"/>
      <w:bookmarkStart w:id="468" w:name="_Toc84345728"/>
      <w:bookmarkStart w:id="469" w:name="_Toc99871276"/>
      <w:r w:rsidRPr="00C31E24">
        <w:t>6.1.2.2</w:t>
      </w:r>
      <w:r w:rsidRPr="00C31E24">
        <w:tab/>
        <w:t>On-network / Chat Group Call / Upgrade to Emergency Chat Group Call / Cancel Emergency Chat Group Call / Upgrade to Imminent Peril Chat Group Call / Cancel Imminent Peril Chat Group Call / Client Origination (CO)</w:t>
      </w:r>
      <w:bookmarkEnd w:id="464"/>
      <w:bookmarkEnd w:id="465"/>
      <w:bookmarkEnd w:id="466"/>
      <w:bookmarkEnd w:id="467"/>
      <w:bookmarkEnd w:id="468"/>
      <w:bookmarkEnd w:id="469"/>
    </w:p>
    <w:p w14:paraId="4035349B" w14:textId="77777777" w:rsidR="00784A32" w:rsidRPr="00C31E24" w:rsidRDefault="00784A32" w:rsidP="00764DD4">
      <w:pPr>
        <w:pStyle w:val="H6"/>
      </w:pPr>
      <w:bookmarkStart w:id="470" w:name="_Toc52787531"/>
      <w:bookmarkStart w:id="471" w:name="_Toc52787712"/>
      <w:bookmarkStart w:id="472" w:name="_Toc75906934"/>
      <w:bookmarkStart w:id="473" w:name="_Toc75907271"/>
      <w:r w:rsidRPr="00C31E24">
        <w:t>6.1.2.2.1</w:t>
      </w:r>
      <w:r w:rsidRPr="00C31E24">
        <w:tab/>
        <w:t>Test Purpose (TP)</w:t>
      </w:r>
      <w:bookmarkEnd w:id="470"/>
      <w:bookmarkEnd w:id="471"/>
      <w:bookmarkEnd w:id="472"/>
      <w:bookmarkEnd w:id="473"/>
    </w:p>
    <w:p w14:paraId="542FE617" w14:textId="77777777" w:rsidR="00784A32" w:rsidRPr="00C31E24" w:rsidRDefault="00784A32" w:rsidP="00784A32">
      <w:pPr>
        <w:pStyle w:val="H6"/>
      </w:pPr>
      <w:r w:rsidRPr="00C31E24">
        <w:t>(1)</w:t>
      </w:r>
    </w:p>
    <w:p w14:paraId="4C9ADAA5"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registered and authorised for MCVideo Service }</w:t>
      </w:r>
    </w:p>
    <w:p w14:paraId="6BC2C10F"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2975437A"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an on-demand MCVideo group session using a MCVideo group identity identifying a chat MCVideo group }</w:t>
      </w:r>
    </w:p>
    <w:p w14:paraId="12AA6FDF" w14:textId="5B62518D"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{the UE (MCVideo Client) requests to join the Chat Group Call by generating a SIP INVITE message </w:t>
      </w:r>
      <w:r w:rsidRPr="00C31E24">
        <w:rPr>
          <w:b/>
          <w:noProof w:val="0"/>
        </w:rPr>
        <w:t>and</w:t>
      </w:r>
      <w:r w:rsidRPr="00C31E24">
        <w:rPr>
          <w:noProof w:val="0"/>
        </w:rPr>
        <w:t xml:space="preserve">, after indication from the </w:t>
      </w:r>
      <w:r w:rsidR="009A56EE" w:rsidRPr="00C31E24">
        <w:rPr>
          <w:noProof w:val="0"/>
        </w:rPr>
        <w:t>SS (</w:t>
      </w:r>
      <w:r w:rsidRPr="00C31E24">
        <w:rPr>
          <w:noProof w:val="0"/>
        </w:rPr>
        <w:t xml:space="preserve">MCVideo </w:t>
      </w:r>
      <w:r w:rsidR="009A56EE" w:rsidRPr="00C31E24">
        <w:rPr>
          <w:noProof w:val="0"/>
        </w:rPr>
        <w:t>S</w:t>
      </w:r>
      <w:r w:rsidRPr="00C31E24">
        <w:rPr>
          <w:noProof w:val="0"/>
        </w:rPr>
        <w:t>erver</w:t>
      </w:r>
      <w:r w:rsidR="009A56EE" w:rsidRPr="00C31E24">
        <w:rPr>
          <w:noProof w:val="0"/>
        </w:rPr>
        <w:t>_</w:t>
      </w:r>
      <w:r w:rsidRPr="00C31E24">
        <w:rPr>
          <w:noProof w:val="0"/>
        </w:rPr>
        <w:t xml:space="preserve"> that Transmission is granted, the UE (MCVideo Client) provides transmission granted notification to the user and respects Transmission Control</w:t>
      </w:r>
      <w:r w:rsidR="009A56EE" w:rsidRPr="00C31E24">
        <w:rPr>
          <w:noProof w:val="0"/>
        </w:rPr>
        <w:t xml:space="preserve"> throughout the session (Transmission Granted, Transmission Control ACK, Transmission End Request, Transmission End Response)</w:t>
      </w:r>
      <w:r w:rsidRPr="00C31E24">
        <w:rPr>
          <w:noProof w:val="0"/>
        </w:rPr>
        <w:t xml:space="preserve"> }</w:t>
      </w:r>
    </w:p>
    <w:p w14:paraId="2F927B9B" w14:textId="77777777" w:rsidR="00784A32" w:rsidRPr="00C31E24" w:rsidRDefault="00784A32" w:rsidP="00784A32">
      <w:pPr>
        <w:pStyle w:val="PL"/>
        <w:rPr>
          <w:noProof w:val="0"/>
        </w:rPr>
      </w:pPr>
      <w:r w:rsidRPr="00C31E24">
        <w:rPr>
          <w:noProof w:val="0"/>
        </w:rPr>
        <w:t xml:space="preserve">         }</w:t>
      </w:r>
    </w:p>
    <w:p w14:paraId="219CA8A0" w14:textId="77777777" w:rsidR="00784A32" w:rsidRPr="00C31E24" w:rsidRDefault="00784A32" w:rsidP="00784A32">
      <w:pPr>
        <w:pStyle w:val="PL"/>
        <w:rPr>
          <w:noProof w:val="0"/>
        </w:rPr>
      </w:pPr>
    </w:p>
    <w:p w14:paraId="11FDC843" w14:textId="65DF722D" w:rsidR="00784A32" w:rsidRPr="00C31E24" w:rsidRDefault="00784A32" w:rsidP="00784A32">
      <w:pPr>
        <w:pStyle w:val="H6"/>
      </w:pPr>
      <w:r w:rsidRPr="00C31E24">
        <w:t>(2)</w:t>
      </w:r>
    </w:p>
    <w:p w14:paraId="4FF8666A" w14:textId="77777777" w:rsidR="00784A32" w:rsidRPr="00C31E24" w:rsidRDefault="00784A32" w:rsidP="00784A32">
      <w:pPr>
        <w:pStyle w:val="PL"/>
        <w:rPr>
          <w:noProof w:val="0"/>
        </w:rPr>
      </w:pPr>
      <w:r w:rsidRPr="00C31E24">
        <w:rPr>
          <w:b/>
          <w:noProof w:val="0"/>
        </w:rPr>
        <w:t xml:space="preserve"> with</w:t>
      </w:r>
      <w:r w:rsidRPr="00C31E24">
        <w:rPr>
          <w:noProof w:val="0"/>
        </w:rPr>
        <w:t xml:space="preserve"> { UE (MCVideo Client) having established a Chat </w:t>
      </w:r>
      <w:r w:rsidRPr="00C31E24">
        <w:rPr>
          <w:noProof w:val="0"/>
          <w:color w:val="000000"/>
        </w:rPr>
        <w:t>Group Call</w:t>
      </w:r>
      <w:r w:rsidRPr="00C31E24">
        <w:rPr>
          <w:noProof w:val="0"/>
        </w:rPr>
        <w:t xml:space="preserve"> and the MCVideo User being authorized for initiating an MCVideo Emergency Group Call }</w:t>
      </w:r>
    </w:p>
    <w:p w14:paraId="077DD391"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012A1A1A" w14:textId="482C0E06"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w:t>
      </w:r>
      <w:r w:rsidR="009A56EE" w:rsidRPr="00C31E24">
        <w:rPr>
          <w:noProof w:val="0"/>
        </w:rPr>
        <w:t>s</w:t>
      </w:r>
      <w:r w:rsidRPr="00C31E24">
        <w:rPr>
          <w:noProof w:val="0"/>
        </w:rPr>
        <w:t xml:space="preserve"> to upgrade the ongoing MCVideo Group Call to a MCVideo Emergency Group Call with Transmission Control }</w:t>
      </w:r>
    </w:p>
    <w:p w14:paraId="4738024E" w14:textId="1F450F4A"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re-INVITE request and upon receipt of a SIP 2xx response considers the call as being upgraded to </w:t>
      </w:r>
      <w:r w:rsidR="009A56EE" w:rsidRPr="00C31E24">
        <w:rPr>
          <w:noProof w:val="0"/>
        </w:rPr>
        <w:t xml:space="preserve">an </w:t>
      </w:r>
      <w:r w:rsidRPr="00C31E24">
        <w:rPr>
          <w:noProof w:val="0"/>
        </w:rPr>
        <w:t xml:space="preserve">Emergency Group Call </w:t>
      </w:r>
      <w:r w:rsidRPr="00C31E24">
        <w:rPr>
          <w:b/>
          <w:bCs/>
          <w:noProof w:val="0"/>
        </w:rPr>
        <w:t>and</w:t>
      </w:r>
      <w:r w:rsidRPr="00C31E24">
        <w:rPr>
          <w:noProof w:val="0"/>
        </w:rPr>
        <w:t xml:space="preserve"> notifies the </w:t>
      </w:r>
      <w:r w:rsidR="009A56EE" w:rsidRPr="00C31E24">
        <w:rPr>
          <w:noProof w:val="0"/>
        </w:rPr>
        <w:t xml:space="preserve">MCVideo User </w:t>
      </w:r>
      <w:r w:rsidRPr="00C31E24">
        <w:rPr>
          <w:noProof w:val="0"/>
        </w:rPr>
        <w:t>that the call has been upgraded }</w:t>
      </w:r>
    </w:p>
    <w:p w14:paraId="4ABD4048" w14:textId="77777777" w:rsidR="00784A32" w:rsidRPr="00C31E24" w:rsidRDefault="00784A32" w:rsidP="00784A32">
      <w:pPr>
        <w:pStyle w:val="PL"/>
        <w:rPr>
          <w:noProof w:val="0"/>
        </w:rPr>
      </w:pPr>
      <w:r w:rsidRPr="00C31E24">
        <w:rPr>
          <w:noProof w:val="0"/>
        </w:rPr>
        <w:t xml:space="preserve">            }</w:t>
      </w:r>
    </w:p>
    <w:p w14:paraId="5957D635" w14:textId="77777777" w:rsidR="00784A32" w:rsidRPr="00C31E24" w:rsidRDefault="00784A32" w:rsidP="00784A32">
      <w:pPr>
        <w:pStyle w:val="PL"/>
        <w:rPr>
          <w:noProof w:val="0"/>
        </w:rPr>
      </w:pPr>
    </w:p>
    <w:p w14:paraId="689224FE" w14:textId="566A547F" w:rsidR="00784A32" w:rsidRPr="00C31E24" w:rsidRDefault="00784A32" w:rsidP="00784A32">
      <w:pPr>
        <w:pStyle w:val="H6"/>
      </w:pPr>
      <w:r w:rsidRPr="00C31E24">
        <w:t>(</w:t>
      </w:r>
      <w:r w:rsidR="009A56EE" w:rsidRPr="00C31E24">
        <w:t>3</w:t>
      </w:r>
      <w:r w:rsidRPr="00C31E24">
        <w:t>)</w:t>
      </w:r>
    </w:p>
    <w:p w14:paraId="49A218B6" w14:textId="388A2406" w:rsidR="00784A32" w:rsidRPr="00C31E24" w:rsidRDefault="00784A32" w:rsidP="00784A32">
      <w:pPr>
        <w:pStyle w:val="PL"/>
        <w:rPr>
          <w:noProof w:val="0"/>
        </w:rPr>
      </w:pPr>
      <w:r w:rsidRPr="00C31E24">
        <w:rPr>
          <w:b/>
          <w:noProof w:val="0"/>
        </w:rPr>
        <w:t>with</w:t>
      </w:r>
      <w:r w:rsidRPr="00C31E24">
        <w:rPr>
          <w:noProof w:val="0"/>
        </w:rPr>
        <w:t xml:space="preserve"> { UE (MCVideo Client) having upgraded an On-demand Group Call to an Emergency Chat Group Call and the MCVideo User being authorized for cancelling a MCVideo Emergency state (MCVideo in-progress emergency cancel) }</w:t>
      </w:r>
    </w:p>
    <w:p w14:paraId="6A9AE24B"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52E851D4" w14:textId="2694DA04"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w:t>
      </w:r>
      <w:r w:rsidR="009A56EE" w:rsidRPr="00C31E24">
        <w:rPr>
          <w:noProof w:val="0"/>
        </w:rPr>
        <w:t xml:space="preserve">requests </w:t>
      </w:r>
      <w:r w:rsidRPr="00C31E24">
        <w:rPr>
          <w:noProof w:val="0"/>
        </w:rPr>
        <w:t>to cancel the ongoing McVideo Emergency state }</w:t>
      </w:r>
    </w:p>
    <w:p w14:paraId="35981226"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re-INVITE request and upon receipt of a SIP 2xx response considers the emergency condition cancelled </w:t>
      </w:r>
      <w:r w:rsidRPr="00C31E24">
        <w:rPr>
          <w:b/>
          <w:bCs/>
          <w:noProof w:val="0"/>
        </w:rPr>
        <w:t>and</w:t>
      </w:r>
      <w:r w:rsidRPr="00C31E24">
        <w:rPr>
          <w:noProof w:val="0"/>
        </w:rPr>
        <w:t xml:space="preserve"> notifies the user that the call has been downgraded }</w:t>
      </w:r>
    </w:p>
    <w:p w14:paraId="25FD175E" w14:textId="77777777" w:rsidR="00784A32" w:rsidRPr="00C31E24" w:rsidRDefault="00784A32" w:rsidP="00784A32">
      <w:pPr>
        <w:pStyle w:val="PL"/>
        <w:rPr>
          <w:noProof w:val="0"/>
        </w:rPr>
      </w:pPr>
      <w:r w:rsidRPr="00C31E24">
        <w:rPr>
          <w:noProof w:val="0"/>
        </w:rPr>
        <w:t xml:space="preserve">            }</w:t>
      </w:r>
    </w:p>
    <w:p w14:paraId="797649A3" w14:textId="77777777" w:rsidR="00784A32" w:rsidRPr="00C31E24" w:rsidRDefault="00784A32" w:rsidP="00784A32">
      <w:pPr>
        <w:pStyle w:val="PL"/>
        <w:rPr>
          <w:b/>
          <w:noProof w:val="0"/>
        </w:rPr>
      </w:pPr>
    </w:p>
    <w:p w14:paraId="49F3DFE9" w14:textId="377C8B25" w:rsidR="00784A32" w:rsidRPr="00C31E24" w:rsidRDefault="00784A32" w:rsidP="00784A32">
      <w:pPr>
        <w:pStyle w:val="H6"/>
      </w:pPr>
      <w:r w:rsidRPr="00C31E24">
        <w:t>(</w:t>
      </w:r>
      <w:r w:rsidR="009A56EE" w:rsidRPr="00C31E24">
        <w:t>4</w:t>
      </w:r>
      <w:r w:rsidRPr="00C31E24">
        <w:t>)</w:t>
      </w:r>
    </w:p>
    <w:p w14:paraId="2BE1C47D"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established an a Chat Group</w:t>
      </w:r>
      <w:r w:rsidRPr="00C31E24">
        <w:rPr>
          <w:noProof w:val="0"/>
          <w:color w:val="FF0000"/>
        </w:rPr>
        <w:t xml:space="preserve"> </w:t>
      </w:r>
      <w:r w:rsidRPr="00C31E24">
        <w:rPr>
          <w:noProof w:val="0"/>
        </w:rPr>
        <w:t>Call and the MCVideo User being authorized for initiating an MCVideo Imminent Peril Chat Group Call  }</w:t>
      </w:r>
    </w:p>
    <w:p w14:paraId="0F3BB6E5"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00E42D9C" w14:textId="3FF2CD0E"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to upgrade the ongoing MCVideo Chat Group Call to a MCVideo Imminent Peril Chat Group Call with Transmission Control }</w:t>
      </w:r>
    </w:p>
    <w:p w14:paraId="4CB678E9"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re-INVITE request and upon receipt of a SIP 2xx response considers the call as being upgraded to Imminent Peril Chat Group Call </w:t>
      </w:r>
      <w:r w:rsidRPr="00C31E24">
        <w:rPr>
          <w:b/>
          <w:bCs/>
          <w:noProof w:val="0"/>
        </w:rPr>
        <w:t>and</w:t>
      </w:r>
      <w:r w:rsidRPr="00C31E24">
        <w:rPr>
          <w:noProof w:val="0"/>
        </w:rPr>
        <w:t xml:space="preserve"> notifies the user that the call has been upgraded }</w:t>
      </w:r>
    </w:p>
    <w:p w14:paraId="0F49682D" w14:textId="77777777" w:rsidR="00784A32" w:rsidRPr="00C31E24" w:rsidRDefault="00784A32" w:rsidP="00784A32">
      <w:pPr>
        <w:pStyle w:val="PL"/>
        <w:rPr>
          <w:noProof w:val="0"/>
        </w:rPr>
      </w:pPr>
      <w:r w:rsidRPr="00C31E24">
        <w:rPr>
          <w:noProof w:val="0"/>
        </w:rPr>
        <w:t xml:space="preserve">            }</w:t>
      </w:r>
    </w:p>
    <w:p w14:paraId="0E2E4A03" w14:textId="77777777" w:rsidR="00784A32" w:rsidRPr="00C31E24" w:rsidRDefault="00784A32" w:rsidP="00784A32">
      <w:pPr>
        <w:pStyle w:val="PL"/>
        <w:rPr>
          <w:noProof w:val="0"/>
        </w:rPr>
      </w:pPr>
    </w:p>
    <w:p w14:paraId="20DA0964" w14:textId="60B157EB" w:rsidR="00784A32" w:rsidRPr="00C31E24" w:rsidRDefault="00784A32" w:rsidP="00784A32">
      <w:pPr>
        <w:pStyle w:val="H6"/>
      </w:pPr>
      <w:r w:rsidRPr="00C31E24">
        <w:t>(</w:t>
      </w:r>
      <w:r w:rsidR="009A56EE" w:rsidRPr="00C31E24">
        <w:t>5</w:t>
      </w:r>
      <w:r w:rsidRPr="00C31E24">
        <w:t>)</w:t>
      </w:r>
    </w:p>
    <w:p w14:paraId="67A712EC"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upgraded an On-demand Chat Group Call to an Imminent Peril Group Call and the MCVideo User being authorized for cancelling an MCVideo Imminent Peril Chat Group Call state (MCVideo in-progress imminent peril cancel) }</w:t>
      </w:r>
    </w:p>
    <w:p w14:paraId="0F8DE086"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50EB20A9" w14:textId="77777777" w:rsidR="00784A32" w:rsidRPr="00C31E24" w:rsidRDefault="00784A32" w:rsidP="00784A32">
      <w:pPr>
        <w:pStyle w:val="PL"/>
        <w:rPr>
          <w:bCs/>
          <w:noProof w:val="0"/>
        </w:rPr>
      </w:pPr>
      <w:r w:rsidRPr="00C31E24">
        <w:rPr>
          <w:noProof w:val="0"/>
        </w:rPr>
        <w:t xml:space="preserve">  </w:t>
      </w:r>
      <w:r w:rsidRPr="00C31E24">
        <w:rPr>
          <w:b/>
          <w:noProof w:val="0"/>
        </w:rPr>
        <w:t>when</w:t>
      </w:r>
      <w:r w:rsidRPr="00C31E24">
        <w:rPr>
          <w:bCs/>
          <w:noProof w:val="0"/>
        </w:rPr>
        <w:t xml:space="preserve"> { the MCVideo User requests to cancel the ongoing MCVideo Imminent Peril state }</w:t>
      </w:r>
    </w:p>
    <w:p w14:paraId="6750E522" w14:textId="77777777" w:rsidR="00784A32" w:rsidRPr="00C31E24" w:rsidRDefault="00784A32" w:rsidP="00784A32">
      <w:pPr>
        <w:pStyle w:val="PL"/>
        <w:rPr>
          <w:bCs/>
          <w:noProof w:val="0"/>
        </w:rPr>
      </w:pPr>
      <w:r w:rsidRPr="00C31E24">
        <w:rPr>
          <w:bCs/>
          <w:noProof w:val="0"/>
        </w:rPr>
        <w:t xml:space="preserve">    </w:t>
      </w:r>
      <w:r w:rsidRPr="00C31E24">
        <w:rPr>
          <w:b/>
          <w:noProof w:val="0"/>
        </w:rPr>
        <w:t>then</w:t>
      </w:r>
      <w:r w:rsidRPr="00C31E24">
        <w:rPr>
          <w:bCs/>
          <w:noProof w:val="0"/>
        </w:rPr>
        <w:t xml:space="preserve"> { UE (MCVideo Client) sends a SIP re-INVITE request and upon receipt of a SIP 2xx response considers the imminent peril condition cancelled }</w:t>
      </w:r>
    </w:p>
    <w:p w14:paraId="25733F37" w14:textId="77777777" w:rsidR="00784A32" w:rsidRPr="00C31E24" w:rsidRDefault="00784A32" w:rsidP="00784A32">
      <w:pPr>
        <w:pStyle w:val="PL"/>
        <w:rPr>
          <w:bCs/>
          <w:noProof w:val="0"/>
        </w:rPr>
      </w:pPr>
      <w:r w:rsidRPr="00C31E24">
        <w:rPr>
          <w:bCs/>
          <w:noProof w:val="0"/>
        </w:rPr>
        <w:t xml:space="preserve">            }</w:t>
      </w:r>
    </w:p>
    <w:p w14:paraId="514CF01B" w14:textId="77777777" w:rsidR="00784A32" w:rsidRPr="00C31E24" w:rsidRDefault="00784A32" w:rsidP="00784A32">
      <w:pPr>
        <w:pStyle w:val="PL"/>
        <w:rPr>
          <w:bCs/>
          <w:noProof w:val="0"/>
        </w:rPr>
      </w:pPr>
    </w:p>
    <w:p w14:paraId="0FA40E75" w14:textId="0E86B74E" w:rsidR="00784A32" w:rsidRPr="00C31E24" w:rsidRDefault="00784A32" w:rsidP="00784A32">
      <w:pPr>
        <w:pStyle w:val="H6"/>
        <w:rPr>
          <w:bCs/>
        </w:rPr>
      </w:pPr>
      <w:r w:rsidRPr="00C31E24">
        <w:rPr>
          <w:bCs/>
        </w:rPr>
        <w:t>(</w:t>
      </w:r>
      <w:r w:rsidR="009A56EE" w:rsidRPr="00C31E24">
        <w:rPr>
          <w:bCs/>
        </w:rPr>
        <w:t>6</w:t>
      </w:r>
      <w:r w:rsidRPr="00C31E24">
        <w:rPr>
          <w:bCs/>
        </w:rPr>
        <w:t>)</w:t>
      </w:r>
    </w:p>
    <w:p w14:paraId="23CB5F65" w14:textId="77777777" w:rsidR="00784A32" w:rsidRPr="00C31E24" w:rsidRDefault="00784A32" w:rsidP="00784A32">
      <w:pPr>
        <w:pStyle w:val="PL"/>
        <w:rPr>
          <w:bCs/>
          <w:noProof w:val="0"/>
        </w:rPr>
      </w:pPr>
      <w:r w:rsidRPr="00C31E24">
        <w:rPr>
          <w:b/>
          <w:noProof w:val="0"/>
        </w:rPr>
        <w:t>with</w:t>
      </w:r>
      <w:r w:rsidRPr="00C31E24">
        <w:rPr>
          <w:bCs/>
          <w:noProof w:val="0"/>
        </w:rPr>
        <w:t xml:space="preserve"> { UE (MCVideo Client) having an ongoing On-demand Chat Group</w:t>
      </w:r>
      <w:r w:rsidRPr="00C31E24">
        <w:rPr>
          <w:bCs/>
          <w:noProof w:val="0"/>
          <w:color w:val="FF0000"/>
        </w:rPr>
        <w:t xml:space="preserve"> </w:t>
      </w:r>
      <w:r w:rsidRPr="00C31E24">
        <w:rPr>
          <w:bCs/>
          <w:noProof w:val="0"/>
        </w:rPr>
        <w:t>Call }</w:t>
      </w:r>
    </w:p>
    <w:p w14:paraId="4C1764B5" w14:textId="77777777" w:rsidR="00784A32" w:rsidRPr="00C31E24" w:rsidRDefault="00784A32" w:rsidP="00784A32">
      <w:pPr>
        <w:pStyle w:val="PL"/>
        <w:rPr>
          <w:bCs/>
          <w:noProof w:val="0"/>
        </w:rPr>
      </w:pPr>
      <w:r w:rsidRPr="00C31E24">
        <w:rPr>
          <w:b/>
          <w:noProof w:val="0"/>
        </w:rPr>
        <w:t>ensure that</w:t>
      </w:r>
      <w:r w:rsidRPr="00C31E24">
        <w:rPr>
          <w:bCs/>
          <w:noProof w:val="0"/>
        </w:rPr>
        <w:t xml:space="preserve"> {</w:t>
      </w:r>
    </w:p>
    <w:p w14:paraId="387F4461" w14:textId="77777777" w:rsidR="00784A32" w:rsidRPr="00C31E24" w:rsidRDefault="00784A32" w:rsidP="00784A32">
      <w:pPr>
        <w:pStyle w:val="PL"/>
        <w:rPr>
          <w:bCs/>
          <w:noProof w:val="0"/>
        </w:rPr>
      </w:pPr>
      <w:r w:rsidRPr="00C31E24">
        <w:rPr>
          <w:bCs/>
          <w:noProof w:val="0"/>
        </w:rPr>
        <w:t xml:space="preserve">  </w:t>
      </w:r>
      <w:r w:rsidRPr="00C31E24">
        <w:rPr>
          <w:b/>
          <w:noProof w:val="0"/>
        </w:rPr>
        <w:t>when</w:t>
      </w:r>
      <w:r w:rsidRPr="00C31E24">
        <w:rPr>
          <w:bCs/>
          <w:noProof w:val="0"/>
        </w:rPr>
        <w:t xml:space="preserve"> { the MCVideo User requests to terminate the ongoing MCVideo Chat Group Call }</w:t>
      </w:r>
    </w:p>
    <w:p w14:paraId="056F01CD" w14:textId="77777777" w:rsidR="00784A32" w:rsidRPr="00C31E24" w:rsidRDefault="00784A32" w:rsidP="00784A32">
      <w:pPr>
        <w:pStyle w:val="PL"/>
        <w:rPr>
          <w:bCs/>
          <w:noProof w:val="0"/>
        </w:rPr>
      </w:pPr>
      <w:r w:rsidRPr="00C31E24">
        <w:rPr>
          <w:bCs/>
          <w:noProof w:val="0"/>
        </w:rPr>
        <w:t xml:space="preserve">    </w:t>
      </w:r>
      <w:r w:rsidRPr="00C31E24">
        <w:rPr>
          <w:b/>
          <w:noProof w:val="0"/>
        </w:rPr>
        <w:t>then</w:t>
      </w:r>
      <w:r w:rsidRPr="00C31E24">
        <w:rPr>
          <w:bCs/>
          <w:noProof w:val="0"/>
        </w:rPr>
        <w:t xml:space="preserve"> { UE (MCVideo Client) sends a SIP BYE request and leaves the MCVideo session }</w:t>
      </w:r>
    </w:p>
    <w:p w14:paraId="0EA4D0AB" w14:textId="77777777" w:rsidR="00784A32" w:rsidRPr="00C31E24" w:rsidRDefault="00784A32" w:rsidP="00784A32">
      <w:pPr>
        <w:pStyle w:val="PL"/>
        <w:rPr>
          <w:bCs/>
          <w:noProof w:val="0"/>
        </w:rPr>
      </w:pPr>
      <w:r w:rsidRPr="00C31E24">
        <w:rPr>
          <w:bCs/>
          <w:noProof w:val="0"/>
        </w:rPr>
        <w:t xml:space="preserve">            }</w:t>
      </w:r>
    </w:p>
    <w:p w14:paraId="63E5F6A0" w14:textId="77777777" w:rsidR="00784A32" w:rsidRPr="00C31E24" w:rsidRDefault="00784A32" w:rsidP="00784A32">
      <w:pPr>
        <w:pStyle w:val="PL"/>
        <w:rPr>
          <w:noProof w:val="0"/>
        </w:rPr>
      </w:pPr>
    </w:p>
    <w:p w14:paraId="08335569" w14:textId="77777777" w:rsidR="00784A32" w:rsidRPr="00C31E24" w:rsidRDefault="00784A32" w:rsidP="00764DD4">
      <w:pPr>
        <w:pStyle w:val="H6"/>
      </w:pPr>
      <w:bookmarkStart w:id="474" w:name="_Toc52787532"/>
      <w:bookmarkStart w:id="475" w:name="_Toc52787713"/>
      <w:bookmarkStart w:id="476" w:name="_Toc75906935"/>
      <w:bookmarkStart w:id="477" w:name="_Toc75907272"/>
      <w:r w:rsidRPr="00C31E24">
        <w:t>6.1.2.2.2</w:t>
      </w:r>
      <w:r w:rsidRPr="00C31E24">
        <w:tab/>
        <w:t>Conformance Requirements</w:t>
      </w:r>
      <w:bookmarkEnd w:id="474"/>
      <w:bookmarkEnd w:id="475"/>
      <w:bookmarkEnd w:id="476"/>
      <w:bookmarkEnd w:id="477"/>
    </w:p>
    <w:p w14:paraId="3460453B" w14:textId="4030F075" w:rsidR="00784A32" w:rsidRPr="00C31E24" w:rsidRDefault="00784A32" w:rsidP="00784A32">
      <w:r w:rsidRPr="00C31E24">
        <w:t>References: The conformance requirements covered in the present TC are specified in: TS 24.281, clauses 9.2.2.2.1.1, 9.2.2.2.1.3, 9.2.2.2.1.4, 9.2.2.2.1.5</w:t>
      </w:r>
      <w:r w:rsidR="009A56EE" w:rsidRPr="00C31E24">
        <w:t>,</w:t>
      </w:r>
      <w:r w:rsidRPr="00C31E24">
        <w:t xml:space="preserve"> TS 24.581 clauses 6.2.1, 6.2.4.4.6, </w:t>
      </w:r>
      <w:r w:rsidR="009A56EE" w:rsidRPr="00C31E24">
        <w:t xml:space="preserve">6.4.1, </w:t>
      </w:r>
      <w:r w:rsidRPr="00C31E24">
        <w:t xml:space="preserve">6.4.2, 6.4.3, 6.4.4.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Rel-14 requirements.</w:t>
      </w:r>
    </w:p>
    <w:p w14:paraId="6C4CC917" w14:textId="77777777" w:rsidR="00784A32" w:rsidRPr="00C31E24" w:rsidRDefault="00784A32" w:rsidP="00784A32">
      <w:r w:rsidRPr="00C31E24">
        <w:t>[TS 24.281, clause 9.2.2.2.1.1]</w:t>
      </w:r>
    </w:p>
    <w:p w14:paraId="58CB5D55" w14:textId="77777777" w:rsidR="00784A32" w:rsidRPr="00C31E24" w:rsidRDefault="00784A32" w:rsidP="00784A32">
      <w:r w:rsidRPr="00C31E24">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C31E24">
        <w:rPr>
          <w:lang w:eastAsia="zh-CN"/>
        </w:rPr>
        <w:t>11</w:t>
      </w:r>
      <w:r w:rsidRPr="00C31E24">
        <w:t>], with the clarifications given below.</w:t>
      </w:r>
    </w:p>
    <w:p w14:paraId="0CC867F7" w14:textId="77777777" w:rsidR="00784A32" w:rsidRPr="00C31E24" w:rsidRDefault="00784A32" w:rsidP="00784A32">
      <w:r w:rsidRPr="00C31E24">
        <w:t>The MCVideo client:</w:t>
      </w:r>
    </w:p>
    <w:p w14:paraId="7F491949" w14:textId="77777777" w:rsidR="00784A32" w:rsidRPr="00C31E24" w:rsidRDefault="00784A32" w:rsidP="00784A32">
      <w:pPr>
        <w:pStyle w:val="B1"/>
      </w:pPr>
      <w:r w:rsidRPr="00C31E24">
        <w:t>1)</w:t>
      </w:r>
      <w:r w:rsidRPr="00C31E24">
        <w:tab/>
        <w:t>if the MCVideo user has requested the origination of an MCVideo emergency group call or is originating an MCVideo chat group call and the MCVideo emergency state is already set, the MCVideo client shall comply with the procedures in subclause 6.2.8.1.1;</w:t>
      </w:r>
    </w:p>
    <w:p w14:paraId="325C0C51" w14:textId="77777777" w:rsidR="00784A32" w:rsidRPr="00C31E24" w:rsidRDefault="00784A32" w:rsidP="00784A32">
      <w:pPr>
        <w:pStyle w:val="B1"/>
      </w:pPr>
      <w:r w:rsidRPr="00C31E24">
        <w:t>2)</w:t>
      </w:r>
      <w:r w:rsidRPr="00C31E24">
        <w:tab/>
        <w:t>if the MCVideo user has requested the origination of an MCVideo imminent peril group call, the MCVideo client shall comply with the procedures in subclause 6.2.8.1.9;</w:t>
      </w:r>
    </w:p>
    <w:p w14:paraId="10515094" w14:textId="77777777" w:rsidR="00784A32" w:rsidRPr="00C31E24" w:rsidRDefault="00784A32" w:rsidP="00784A32">
      <w:pPr>
        <w:pStyle w:val="B1"/>
      </w:pPr>
      <w:r w:rsidRPr="00C31E24">
        <w:t>3)</w:t>
      </w:r>
      <w:r w:rsidRPr="00C31E24">
        <w:tab/>
        <w:t>shall include the g.3gpp.mcvideo media feature tag and the g.3gpp.icsi-ref media feature tag with the value of "urn:urn-7:3gpp-service.ims.icsi.mcvideo" in the Contact header field of the SIP INVITE request according to IETF RFC 3840 [</w:t>
      </w:r>
      <w:r w:rsidRPr="00C31E24">
        <w:rPr>
          <w:lang w:eastAsia="zh-CN"/>
        </w:rPr>
        <w:t>22</w:t>
      </w:r>
      <w:r w:rsidRPr="00C31E24">
        <w:t>];</w:t>
      </w:r>
    </w:p>
    <w:p w14:paraId="1A8CE661" w14:textId="77777777" w:rsidR="00784A32" w:rsidRPr="00C31E24" w:rsidRDefault="00784A32" w:rsidP="00784A32">
      <w:pPr>
        <w:pStyle w:val="B1"/>
      </w:pPr>
      <w:r w:rsidRPr="00C31E24">
        <w:t>4)</w:t>
      </w:r>
      <w:r w:rsidRPr="00C31E24">
        <w:tab/>
        <w:t>shall include an Accept-Contact header field containing the g.3gpp.mcvideo media feature tag along with the "require" and "explicit" header field parameters according to IETF RFC 3841 [</w:t>
      </w:r>
      <w:r w:rsidRPr="00C31E24">
        <w:rPr>
          <w:lang w:eastAsia="zh-CN"/>
        </w:rPr>
        <w:t>20</w:t>
      </w:r>
      <w:r w:rsidRPr="00C31E24">
        <w:t>];</w:t>
      </w:r>
    </w:p>
    <w:p w14:paraId="2A6EDBF3" w14:textId="77777777" w:rsidR="00784A32" w:rsidRPr="00C31E24" w:rsidRDefault="00784A32" w:rsidP="00784A32">
      <w:pPr>
        <w:pStyle w:val="B1"/>
      </w:pPr>
      <w:r w:rsidRPr="00C31E24">
        <w:t>5)</w:t>
      </w:r>
      <w:r w:rsidRPr="00C31E24">
        <w:tab/>
        <w:t>shall include the ICSI value "urn:urn-7:3gpp-service.ims.icsi.mcvideo" (coded as specified in 3GPP TS 24.229 [</w:t>
      </w:r>
      <w:r w:rsidRPr="00C31E24">
        <w:rPr>
          <w:lang w:eastAsia="zh-CN"/>
        </w:rPr>
        <w:t>11</w:t>
      </w:r>
      <w:r w:rsidRPr="00C31E24">
        <w:t>]), in a P-Preferred-Service header field according to IETF RFC 6050 [</w:t>
      </w:r>
      <w:r w:rsidRPr="00C31E24">
        <w:rPr>
          <w:lang w:eastAsia="zh-CN"/>
        </w:rPr>
        <w:t>14</w:t>
      </w:r>
      <w:r w:rsidRPr="00C31E24">
        <w:t>] in the SIP INVITE request;</w:t>
      </w:r>
    </w:p>
    <w:p w14:paraId="79F8C267" w14:textId="77777777" w:rsidR="00784A32" w:rsidRPr="00C31E24" w:rsidRDefault="00784A32" w:rsidP="00784A32">
      <w:pPr>
        <w:pStyle w:val="B1"/>
      </w:pPr>
      <w:r w:rsidRPr="00C31E24">
        <w:t>6)</w:t>
      </w:r>
      <w:r w:rsidRPr="00C31E24">
        <w:tab/>
        <w:t>shall include an Accept-Contact header field with the g.3gpp.icsi-ref media feature tag containing the value of "urn:urn-7:3gpp-service.ims.icsi.mcvideo" along with the "require" and "explicit" header field parameters according to IETF RFC 3841 [</w:t>
      </w:r>
      <w:r w:rsidRPr="00C31E24">
        <w:rPr>
          <w:lang w:eastAsia="zh-CN"/>
        </w:rPr>
        <w:t>20</w:t>
      </w:r>
      <w:r w:rsidRPr="00C31E24">
        <w:t>];</w:t>
      </w:r>
    </w:p>
    <w:p w14:paraId="5746F469" w14:textId="77777777" w:rsidR="00784A32" w:rsidRPr="00C31E24" w:rsidRDefault="00784A32" w:rsidP="00784A32">
      <w:pPr>
        <w:pStyle w:val="B1"/>
      </w:pPr>
      <w:r w:rsidRPr="00C31E24">
        <w:t>7)</w:t>
      </w:r>
      <w:r w:rsidRPr="00C31E24">
        <w:tab/>
        <w:t>should include the "timer" option tag in the Supported header field;</w:t>
      </w:r>
    </w:p>
    <w:p w14:paraId="581B37E2" w14:textId="77777777" w:rsidR="00784A32" w:rsidRPr="00C31E24" w:rsidRDefault="00784A32" w:rsidP="00784A32">
      <w:pPr>
        <w:pStyle w:val="B1"/>
      </w:pPr>
      <w:r w:rsidRPr="00C31E24">
        <w:t>8)</w:t>
      </w:r>
      <w:r w:rsidRPr="00C31E24">
        <w:tab/>
        <w:t>should include the Session-Expires header field according to IETF RFC 4028 [</w:t>
      </w:r>
      <w:r w:rsidRPr="00C31E24">
        <w:rPr>
          <w:lang w:eastAsia="zh-CN"/>
        </w:rPr>
        <w:t>23</w:t>
      </w:r>
      <w:r w:rsidRPr="00C31E24">
        <w:t>]. It is recommended that the refresher parameter is omitted. If included, the refresher parameter shall be set to "uac";</w:t>
      </w:r>
    </w:p>
    <w:p w14:paraId="273BCDD7" w14:textId="77777777" w:rsidR="00784A32" w:rsidRPr="00C31E24" w:rsidRDefault="00784A32" w:rsidP="00784A32">
      <w:pPr>
        <w:pStyle w:val="B1"/>
      </w:pPr>
      <w:r w:rsidRPr="00C31E24">
        <w:t>9)</w:t>
      </w:r>
      <w:r w:rsidRPr="00C31E24">
        <w:tab/>
        <w:t>shall set the Request-URI of the SIP INVITE request to the public service identity identifying the participating MCVideo function serving the MCVideo user;</w:t>
      </w:r>
    </w:p>
    <w:p w14:paraId="3C548ACC" w14:textId="77777777" w:rsidR="00784A32" w:rsidRPr="00C31E24" w:rsidRDefault="00784A32" w:rsidP="00784A32">
      <w:pPr>
        <w:pStyle w:val="NO"/>
      </w:pPr>
      <w:r w:rsidRPr="00C31E24">
        <w:t>NOTE 1:</w:t>
      </w:r>
      <w:r w:rsidRPr="00C31E24">
        <w:tab/>
        <w:t>The MCVideo client is configured with public service identity identifying the participating MCVideo function serving the MCVideo user.</w:t>
      </w:r>
    </w:p>
    <w:p w14:paraId="125D77D9" w14:textId="77777777" w:rsidR="00784A32" w:rsidRPr="00C31E24" w:rsidRDefault="00784A32" w:rsidP="00784A32">
      <w:pPr>
        <w:pStyle w:val="B1"/>
      </w:pPr>
      <w:r w:rsidRPr="00C31E24">
        <w:t>10)</w:t>
      </w:r>
      <w:r w:rsidRPr="00C31E24">
        <w:tab/>
        <w:t>may include a P-Preferred-Identity header field in the SIP INVITE request containing a public user identity as specified in 3GPP TS 24.229 [</w:t>
      </w:r>
      <w:r w:rsidRPr="00C31E24">
        <w:rPr>
          <w:lang w:eastAsia="zh-CN"/>
        </w:rPr>
        <w:t>11</w:t>
      </w:r>
      <w:r w:rsidRPr="00C31E24">
        <w:t>];</w:t>
      </w:r>
    </w:p>
    <w:p w14:paraId="26CB7B1A" w14:textId="77777777" w:rsidR="00784A32" w:rsidRPr="00C31E24" w:rsidRDefault="00784A32" w:rsidP="00784A32">
      <w:pPr>
        <w:pStyle w:val="B1"/>
      </w:pPr>
      <w:r w:rsidRPr="00C31E24">
        <w:t>11)</w:t>
      </w:r>
      <w:r w:rsidRPr="00C31E24">
        <w:tab/>
        <w:t>if the MCVideo emergency state is already set or the MCVideo client emergency group state for this group is set to "MVEG 2: in-progress", the MCVideo client shall comply with the procedures in subclause 6.2.8.1.2;</w:t>
      </w:r>
    </w:p>
    <w:p w14:paraId="673E61EB" w14:textId="77777777" w:rsidR="00784A32" w:rsidRPr="00C31E24" w:rsidRDefault="00784A32" w:rsidP="00784A32">
      <w:pPr>
        <w:pStyle w:val="B1"/>
      </w:pPr>
      <w:r w:rsidRPr="00C31E24">
        <w:t>12)</w:t>
      </w:r>
      <w:r w:rsidRPr="00C31E24">
        <w:tab/>
        <w:t>if the MCVideo client imminent peril group state for this group is set to "MIG 2: in-progress" or "MVIG 3: confirm-pending" shall include the Resource-Priority header field and comply with the procedures in subclause 6.2.8.1.12;</w:t>
      </w:r>
    </w:p>
    <w:p w14:paraId="5F3F6D87" w14:textId="77777777" w:rsidR="00784A32" w:rsidRPr="00C31E24" w:rsidRDefault="00784A32" w:rsidP="00784A32">
      <w:pPr>
        <w:pStyle w:val="B1"/>
      </w:pPr>
      <w:r w:rsidRPr="00C31E24">
        <w:t>13)</w:t>
      </w:r>
      <w:r w:rsidRPr="00C31E24">
        <w:tab/>
        <w:t>shall contain an application/vnd.3gpp.mcvideo-info+xml MIME body with the &lt;mcvideoinfo&gt; element containing the &lt;mcvideo-Params&gt; element with:</w:t>
      </w:r>
    </w:p>
    <w:p w14:paraId="1F59C93C" w14:textId="77777777" w:rsidR="00784A32" w:rsidRPr="00C31E24" w:rsidRDefault="00784A32" w:rsidP="00784A32">
      <w:pPr>
        <w:pStyle w:val="B2"/>
      </w:pPr>
      <w:r w:rsidRPr="00C31E24">
        <w:t>a)</w:t>
      </w:r>
      <w:r w:rsidRPr="00C31E24">
        <w:tab/>
        <w:t>the &lt;session-type&gt; element set to a value of "chat";</w:t>
      </w:r>
    </w:p>
    <w:p w14:paraId="5289B992" w14:textId="77777777" w:rsidR="00784A32" w:rsidRPr="00C31E24" w:rsidRDefault="00784A32" w:rsidP="00784A32">
      <w:pPr>
        <w:pStyle w:val="B2"/>
        <w:rPr>
          <w:rFonts w:eastAsia="Malgun Gothic"/>
        </w:rPr>
      </w:pPr>
      <w:r w:rsidRPr="00C31E24">
        <w:rPr>
          <w:rFonts w:eastAsia="Malgun Gothic"/>
        </w:rPr>
        <w:t>b)</w:t>
      </w:r>
      <w:r w:rsidRPr="00C31E24">
        <w:rPr>
          <w:rFonts w:eastAsia="Malgun Gothic"/>
        </w:rPr>
        <w:tab/>
        <w:t>the &lt;mcvideo-request-uri&gt; element set to the group identity; and</w:t>
      </w:r>
    </w:p>
    <w:p w14:paraId="08A0E76A" w14:textId="77777777" w:rsidR="00784A32" w:rsidRPr="00C31E24" w:rsidRDefault="00784A32" w:rsidP="00784A32">
      <w:pPr>
        <w:pStyle w:val="B2"/>
        <w:rPr>
          <w:rFonts w:eastAsia="Malgun Gothic"/>
        </w:rPr>
      </w:pPr>
      <w:r w:rsidRPr="00C31E24">
        <w:rPr>
          <w:rFonts w:eastAsia="Malgun Gothic"/>
        </w:rPr>
        <w:t>c)</w:t>
      </w:r>
      <w:r w:rsidRPr="00C31E24">
        <w:rPr>
          <w:rFonts w:eastAsia="Malgun Gothic"/>
        </w:rPr>
        <w:tab/>
      </w:r>
      <w:r w:rsidRPr="00C31E24">
        <w:t>the &lt;mcvideo-client-id&gt; element set to the MCVideo client ID of the originating MCVideo client;</w:t>
      </w:r>
    </w:p>
    <w:p w14:paraId="1FDA8B07" w14:textId="77777777" w:rsidR="00784A32" w:rsidRPr="00C31E24" w:rsidRDefault="00784A32" w:rsidP="00784A32">
      <w:pPr>
        <w:keepLines/>
        <w:ind w:left="1135" w:hanging="851"/>
        <w:rPr>
          <w:rFonts w:eastAsia="Malgun Gothic"/>
        </w:rPr>
      </w:pPr>
      <w:r w:rsidRPr="00C31E24">
        <w:rPr>
          <w:rFonts w:eastAsia="Malgun Gothic"/>
        </w:rPr>
        <w:t>NOTE 2:</w:t>
      </w:r>
      <w:r w:rsidRPr="00C31E24">
        <w:rPr>
          <w:rFonts w:eastAsia="Malgun Gothic"/>
        </w:rPr>
        <w:tab/>
        <w:t>The MCVideo ID of the originating MCVideo user is not included in the body, as this will be inserted into the body of the SIP INVITE request that is sent by the originating participating MCVideo function.</w:t>
      </w:r>
    </w:p>
    <w:p w14:paraId="1E1443E4" w14:textId="77777777" w:rsidR="00784A32" w:rsidRPr="00C31E24" w:rsidRDefault="00784A32" w:rsidP="00784A32">
      <w:pPr>
        <w:pStyle w:val="B1"/>
      </w:pPr>
      <w:r w:rsidRPr="00C31E24">
        <w:t>14)</w:t>
      </w:r>
      <w:r w:rsidRPr="00C31E24">
        <w:tab/>
        <w:t>shall include in the SIP INVITE request an SDP offer according to 3GPP TS 24.229 [</w:t>
      </w:r>
      <w:r w:rsidRPr="00C31E24">
        <w:rPr>
          <w:lang w:eastAsia="zh-CN"/>
        </w:rPr>
        <w:t>11</w:t>
      </w:r>
      <w:r w:rsidRPr="00C31E24">
        <w:t>] with the clarifications specified in subclause 6.2.1;</w:t>
      </w:r>
    </w:p>
    <w:p w14:paraId="0A7D4C16" w14:textId="77777777" w:rsidR="00784A32" w:rsidRPr="00C31E24" w:rsidRDefault="00784A32" w:rsidP="00784A32">
      <w:pPr>
        <w:pStyle w:val="B1"/>
      </w:pPr>
      <w:r w:rsidRPr="00C31E24">
        <w:t>15)</w:t>
      </w:r>
      <w:r w:rsidRPr="00C31E24">
        <w:tab/>
        <w:t>if an implicit transmission request is required, shall indicate this as specified in subclause 6.4; and</w:t>
      </w:r>
    </w:p>
    <w:p w14:paraId="03DC9BB2" w14:textId="77777777" w:rsidR="00784A32" w:rsidRPr="00C31E24" w:rsidRDefault="00784A32" w:rsidP="00784A32">
      <w:pPr>
        <w:pStyle w:val="B1"/>
      </w:pPr>
      <w:r w:rsidRPr="00C31E24">
        <w:t>16)</w:t>
      </w:r>
      <w:r w:rsidRPr="00C31E24">
        <w:tab/>
        <w:t>shall send the SIP INVITE request according to 3GPP TS 24.229 [</w:t>
      </w:r>
      <w:r w:rsidRPr="00C31E24">
        <w:rPr>
          <w:lang w:eastAsia="zh-CN"/>
        </w:rPr>
        <w:t>11</w:t>
      </w:r>
      <w:r w:rsidRPr="00C31E24">
        <w:t>].</w:t>
      </w:r>
    </w:p>
    <w:p w14:paraId="414DBBE1" w14:textId="77777777" w:rsidR="00784A32" w:rsidRPr="00C31E24" w:rsidRDefault="00784A32" w:rsidP="00784A32">
      <w:r w:rsidRPr="00C31E24">
        <w:t>On receiving a SIP 2xx response to the SIP INVITE request, the MCVideo client:</w:t>
      </w:r>
    </w:p>
    <w:p w14:paraId="5E2D73C3" w14:textId="77777777" w:rsidR="00784A32" w:rsidRPr="00C31E24" w:rsidRDefault="00784A32" w:rsidP="00784A32">
      <w:pPr>
        <w:pStyle w:val="B1"/>
      </w:pPr>
      <w:r w:rsidRPr="00C31E24">
        <w:t>1)</w:t>
      </w:r>
      <w:r w:rsidRPr="00C31E24">
        <w:tab/>
        <w:t>shall interact with the user plane as specified in 3GPP TS 24.581 [</w:t>
      </w:r>
      <w:r w:rsidRPr="00C31E24">
        <w:rPr>
          <w:lang w:eastAsia="zh-CN"/>
        </w:rPr>
        <w:t>5</w:t>
      </w:r>
      <w:r w:rsidRPr="00C31E24">
        <w:t>]; and</w:t>
      </w:r>
    </w:p>
    <w:p w14:paraId="10BEF58E" w14:textId="77777777" w:rsidR="00784A32" w:rsidRPr="00C31E24" w:rsidRDefault="00784A32" w:rsidP="00784A32">
      <w:pPr>
        <w:pStyle w:val="B1"/>
      </w:pPr>
      <w:r w:rsidRPr="00C31E24">
        <w:t>2)</w:t>
      </w:r>
      <w:r w:rsidRPr="00C31E24">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08DF09C7" w14:textId="77777777" w:rsidR="00784A32" w:rsidRPr="00C31E24" w:rsidRDefault="00784A32" w:rsidP="00784A32">
      <w:r w:rsidRPr="00C31E24">
        <w:t>On receiving a SIP 4xx response, a SIP 5xx response or a SIP 6xx response to the SIP INVITE request:</w:t>
      </w:r>
    </w:p>
    <w:p w14:paraId="6F86CBD1" w14:textId="77777777" w:rsidR="00784A32" w:rsidRPr="00C31E24" w:rsidRDefault="00784A32" w:rsidP="00784A32">
      <w:pPr>
        <w:pStyle w:val="B1"/>
      </w:pPr>
      <w:r w:rsidRPr="00C31E24">
        <w:t>1)</w:t>
      </w:r>
      <w:r w:rsidRPr="00C31E24">
        <w:tab/>
        <w:t>if the MCVideo emergency group call state is set to "MVEGC 2: emergency-call-requested" or "MVEGC 3: emergency-call-granted"; or</w:t>
      </w:r>
    </w:p>
    <w:p w14:paraId="2145F76E" w14:textId="77777777" w:rsidR="00784A32" w:rsidRPr="00C31E24" w:rsidRDefault="00784A32" w:rsidP="00784A32">
      <w:pPr>
        <w:pStyle w:val="B1"/>
      </w:pPr>
      <w:r w:rsidRPr="00C31E24">
        <w:t>2)</w:t>
      </w:r>
      <w:r w:rsidRPr="00C31E24">
        <w:tab/>
        <w:t>if the MCVideo imminent peril group call state is set to "MVIGC 2: imminent-peril-call-requested" or "MVIGC 3: imminent-peril-call-granted";</w:t>
      </w:r>
    </w:p>
    <w:p w14:paraId="1431FD06" w14:textId="77777777" w:rsidR="00784A32" w:rsidRPr="00C31E24" w:rsidRDefault="00784A32" w:rsidP="00784A32">
      <w:pPr>
        <w:pStyle w:val="B1"/>
        <w:ind w:left="0" w:firstLine="0"/>
      </w:pPr>
      <w:r w:rsidRPr="00C31E24">
        <w:t>the MCVideo client shall perform the actions specified in subclause 6.2.8.1.5.</w:t>
      </w:r>
    </w:p>
    <w:p w14:paraId="5CC47C49" w14:textId="77777777" w:rsidR="00784A32" w:rsidRPr="00C31E24" w:rsidRDefault="00784A32" w:rsidP="00784A32">
      <w:r w:rsidRPr="00C31E24">
        <w:t>On receiving a SIP INFO request where the Request-URI contains an MCVideo session ID identifying an ongoing group session, the MCVideo client shall follow the actions specified in subclause 6.2.8.1.13.</w:t>
      </w:r>
    </w:p>
    <w:p w14:paraId="64E9FBEE" w14:textId="77777777" w:rsidR="00784A32" w:rsidRPr="00C31E24" w:rsidRDefault="00784A32" w:rsidP="00784A32">
      <w:r w:rsidRPr="00C31E24">
        <w:t>[TS 24.281, clause 9.2.2.2.1.3]</w:t>
      </w:r>
    </w:p>
    <w:p w14:paraId="7F72D90F" w14:textId="77777777" w:rsidR="00784A32" w:rsidRPr="00C31E24" w:rsidRDefault="00784A32" w:rsidP="00784A32">
      <w:r w:rsidRPr="00C31E24">
        <w:t>This subclause covers both on-demand session.</w:t>
      </w:r>
    </w:p>
    <w:p w14:paraId="73FE2176" w14:textId="77777777" w:rsidR="00784A32" w:rsidRPr="00C31E24" w:rsidRDefault="00784A32" w:rsidP="00784A32">
      <w:r w:rsidRPr="00C31E24">
        <w:t>Upon receiving a request from an MCVideo user to cancel the in-progress emergency condition on a chat MCVideo group, the MCVideo client shall generate a SIP re-INVITE request as specified in 3GPP TS 24.229 [</w:t>
      </w:r>
      <w:r w:rsidRPr="00C31E24">
        <w:rPr>
          <w:lang w:eastAsia="zh-CN"/>
        </w:rPr>
        <w:t>11</w:t>
      </w:r>
      <w:r w:rsidRPr="00C31E24">
        <w:t>], with the clarifications given below.</w:t>
      </w:r>
    </w:p>
    <w:p w14:paraId="7756A65F" w14:textId="77777777" w:rsidR="00784A32" w:rsidRPr="00C31E24" w:rsidRDefault="00784A32" w:rsidP="00784A32">
      <w:r w:rsidRPr="00C31E24">
        <w:t>The MCVideo client:</w:t>
      </w:r>
    </w:p>
    <w:p w14:paraId="52398A1D" w14:textId="77777777" w:rsidR="00784A32" w:rsidRPr="00C31E24" w:rsidRDefault="00784A32" w:rsidP="00784A32">
      <w:pPr>
        <w:pStyle w:val="B1"/>
      </w:pPr>
      <w:r w:rsidRPr="00C31E24">
        <w:t>1)</w:t>
      </w:r>
      <w:r w:rsidRPr="00C31E24">
        <w:tab/>
        <w:t>if the MCVideo user is not authorised to cancel the in-progress emergency group state of the MCVideo group as determined by the procedures of subclause 6.2.8.1.7, the MCVideo client:</w:t>
      </w:r>
    </w:p>
    <w:p w14:paraId="04746144" w14:textId="77777777" w:rsidR="00784A32" w:rsidRPr="00C31E24" w:rsidRDefault="00784A32" w:rsidP="00784A32">
      <w:pPr>
        <w:pStyle w:val="B2"/>
      </w:pPr>
      <w:r w:rsidRPr="00C31E24">
        <w:t>a)</w:t>
      </w:r>
      <w:r w:rsidRPr="00C31E24">
        <w:tab/>
        <w:t>should indicate to the MCVideo user that they are not authorised to cancel the in-progress emergency group state of the MCVideo group; and</w:t>
      </w:r>
    </w:p>
    <w:p w14:paraId="7FC4224D" w14:textId="77777777" w:rsidR="00784A32" w:rsidRPr="00C31E24" w:rsidRDefault="00784A32" w:rsidP="00784A32">
      <w:pPr>
        <w:pStyle w:val="B2"/>
      </w:pPr>
      <w:r w:rsidRPr="00C31E24">
        <w:t>b)</w:t>
      </w:r>
      <w:r w:rsidRPr="00C31E24">
        <w:tab/>
        <w:t>shall skip the remaining steps of the current subclause;</w:t>
      </w:r>
    </w:p>
    <w:p w14:paraId="2264D172" w14:textId="77777777" w:rsidR="00784A32" w:rsidRPr="00C31E24" w:rsidRDefault="00784A32" w:rsidP="00784A32">
      <w:pPr>
        <w:pStyle w:val="B1"/>
      </w:pPr>
      <w:r w:rsidRPr="00C31E24">
        <w:t>2)</w:t>
      </w:r>
      <w:r w:rsidRPr="00C31E24">
        <w:tab/>
        <w:t>shall, if the MCVideo user is cancelling an in-progress emergency condition and optionally an MCVideo emergency alert originated by the MCVideo user, include an application/vnd.3gpp.mcvideo-info+xml MIME body populated as specified in subclause 6.2.8.1.3;</w:t>
      </w:r>
    </w:p>
    <w:p w14:paraId="10C3C46E" w14:textId="77777777" w:rsidR="00784A32" w:rsidRPr="00C31E24" w:rsidRDefault="00784A32" w:rsidP="00784A32">
      <w:pPr>
        <w:pStyle w:val="B1"/>
      </w:pPr>
      <w:r w:rsidRPr="00C31E24">
        <w:t>3)</w:t>
      </w:r>
      <w:r w:rsidRPr="00C31E24">
        <w:tab/>
        <w:t>shall, if the MCVideo user is cancelling an in-progress emergency condition and optionally an MCVideo emergency alert originated by another MCVideo user, include an application/vnd.3gpp.mcvideo-info+xml MIME body populated as specified in subclause 6.2.8.1.14;</w:t>
      </w:r>
    </w:p>
    <w:p w14:paraId="41536469" w14:textId="77777777" w:rsidR="00784A32" w:rsidRPr="00C31E24" w:rsidRDefault="00784A32" w:rsidP="00784A32">
      <w:pPr>
        <w:pStyle w:val="B1"/>
      </w:pPr>
      <w:r w:rsidRPr="00C31E24">
        <w:t>4)</w:t>
      </w:r>
      <w:r w:rsidRPr="00C31E24">
        <w:tab/>
        <w:t>shall, if the SIP re-INVITE request is to be sent within an on-demand session, include in the SIP re-INVITE request an SDP offer according to 3GPP TS 24.229 [51] with the clarifications specified in subclause </w:t>
      </w:r>
      <w:r w:rsidRPr="00C31E24">
        <w:rPr>
          <w:lang w:eastAsia="zh-CN"/>
        </w:rPr>
        <w:t>6.2.1</w:t>
      </w:r>
      <w:r w:rsidRPr="00C31E24">
        <w:t>;</w:t>
      </w:r>
    </w:p>
    <w:p w14:paraId="373FEFAE" w14:textId="77777777" w:rsidR="00784A32" w:rsidRPr="00C31E24" w:rsidRDefault="00784A32" w:rsidP="00784A32">
      <w:pPr>
        <w:pStyle w:val="B1"/>
      </w:pPr>
      <w:r w:rsidRPr="00C31E24">
        <w:t>5)</w:t>
      </w:r>
      <w:r w:rsidRPr="00C31E24">
        <w:tab/>
        <w:t>shall include a Resource-Priority header field and comply with the procedures in subclause 6.2.8.1.2; and</w:t>
      </w:r>
    </w:p>
    <w:p w14:paraId="2ADAB064" w14:textId="77777777" w:rsidR="00784A32" w:rsidRPr="00C31E24" w:rsidRDefault="00784A32" w:rsidP="00784A32">
      <w:pPr>
        <w:pStyle w:val="B1"/>
      </w:pPr>
      <w:r w:rsidRPr="00C31E24">
        <w:t>6)</w:t>
      </w:r>
      <w:r w:rsidRPr="00C31E24">
        <w:tab/>
        <w:t>shall send the SIP re-INVITE request according to 3GPP TS 24.229 [</w:t>
      </w:r>
      <w:r w:rsidRPr="00C31E24">
        <w:rPr>
          <w:lang w:eastAsia="zh-CN"/>
        </w:rPr>
        <w:t>11</w:t>
      </w:r>
      <w:r w:rsidRPr="00C31E24">
        <w:t>].</w:t>
      </w:r>
    </w:p>
    <w:p w14:paraId="22ADBF6D" w14:textId="77777777" w:rsidR="00784A32" w:rsidRPr="00C31E24" w:rsidRDefault="00784A32" w:rsidP="00784A32">
      <w:r w:rsidRPr="00C31E24">
        <w:t>On receiving a SIP 2xx response to the SIP re-INVITE request, the MCVideo client:</w:t>
      </w:r>
    </w:p>
    <w:p w14:paraId="7E957CEE" w14:textId="77777777" w:rsidR="00784A32" w:rsidRPr="00C31E24" w:rsidRDefault="00784A32" w:rsidP="00784A32">
      <w:pPr>
        <w:pStyle w:val="B1"/>
      </w:pPr>
      <w:r w:rsidRPr="00C31E24">
        <w:t>1)</w:t>
      </w:r>
      <w:r w:rsidRPr="00C31E24">
        <w:tab/>
        <w:t>shall set the MCVideo emergency group state of the group to "MVEG 1: no-emergency";</w:t>
      </w:r>
    </w:p>
    <w:p w14:paraId="47E6A97A" w14:textId="77777777" w:rsidR="00784A32" w:rsidRPr="00C31E24" w:rsidRDefault="00784A32" w:rsidP="00784A32">
      <w:pPr>
        <w:pStyle w:val="B1"/>
      </w:pPr>
      <w:r w:rsidRPr="00C31E24">
        <w:t>2)</w:t>
      </w:r>
      <w:r w:rsidRPr="00C31E24">
        <w:tab/>
        <w:t>shall set the MCVideo emergency group call state of the group to "MVEGC 1: emergency-gc-capable"; and</w:t>
      </w:r>
    </w:p>
    <w:p w14:paraId="77008043" w14:textId="77777777" w:rsidR="00784A32" w:rsidRPr="00C31E24" w:rsidRDefault="00784A32" w:rsidP="00784A32">
      <w:pPr>
        <w:pStyle w:val="B1"/>
      </w:pPr>
      <w:r w:rsidRPr="00C31E24">
        <w:t>3)</w:t>
      </w:r>
      <w:r w:rsidRPr="00C31E24">
        <w:tab/>
        <w:t xml:space="preserve">if the MCVideo emergency alert state is set to "MVEA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w:t>
      </w:r>
      <w:r w:rsidRPr="00C31E24">
        <w:rPr>
          <w:lang w:eastAsia="zh-CN"/>
        </w:rPr>
        <w:t>4.4</w:t>
      </w:r>
      <w:r w:rsidRPr="00C31E24">
        <w:t xml:space="preserve"> with the warning text containing the mcvideo-warn-code set to "149", shall set the MCVideo emergency alert state to "MVEA 1: no-alert".</w:t>
      </w:r>
    </w:p>
    <w:p w14:paraId="69458D76" w14:textId="77777777" w:rsidR="00784A32" w:rsidRPr="00C31E24" w:rsidRDefault="00784A32" w:rsidP="00784A32">
      <w:r w:rsidRPr="00C31E24">
        <w:t>On receiving a SIP 4xx response, SIP 5xx response or SIP 6xx response to the SIP re-INVITE request:</w:t>
      </w:r>
    </w:p>
    <w:p w14:paraId="2C50E347" w14:textId="77777777" w:rsidR="00784A32" w:rsidRPr="00C31E24" w:rsidRDefault="00784A32" w:rsidP="00784A32">
      <w:pPr>
        <w:pStyle w:val="B1"/>
      </w:pPr>
      <w:r w:rsidRPr="00C31E24">
        <w:t>1)</w:t>
      </w:r>
      <w:r w:rsidRPr="00C31E24">
        <w:tab/>
        <w:t>shall set the MCVideo emergency group state as "MVEG 2: in-progress";</w:t>
      </w:r>
    </w:p>
    <w:p w14:paraId="362BD47D" w14:textId="77777777" w:rsidR="00784A32" w:rsidRPr="00C31E24" w:rsidRDefault="00784A32" w:rsidP="00784A32">
      <w:pPr>
        <w:pStyle w:val="B1"/>
      </w:pPr>
      <w:r w:rsidRPr="00C31E24">
        <w:t>2)</w:t>
      </w:r>
      <w:r w:rsidRPr="00C31E24">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"MVEA 3: emergency-alert-initiated"; and</w:t>
      </w:r>
    </w:p>
    <w:p w14:paraId="4A839401" w14:textId="77777777" w:rsidR="00784A32" w:rsidRPr="00C31E24" w:rsidRDefault="00784A32" w:rsidP="00784A32">
      <w:pPr>
        <w:pStyle w:val="B1"/>
      </w:pPr>
      <w:r w:rsidRPr="00C31E24">
        <w:t>3)</w:t>
      </w:r>
      <w:r w:rsidRPr="00C31E24">
        <w:tab/>
        <w:t>if the SIP 4xx response, SIP 5xx response or SIP 6xx response did not contain an application/vnd.3gpp.mcvideo-info+xml MIME body with an &lt;alert-ind&gt; element and did not contain an &lt;originated-by&gt; element, the MCVideo emergency alert (MVEA) state shall revert to its value prior to entering the current procedure.</w:t>
      </w:r>
    </w:p>
    <w:p w14:paraId="34D1C6FA" w14:textId="77777777" w:rsidR="00784A32" w:rsidRPr="00C31E24" w:rsidRDefault="00784A32" w:rsidP="00784A32">
      <w:pPr>
        <w:pStyle w:val="NO"/>
        <w:rPr>
          <w:rFonts w:eastAsia="Malgun Gothic"/>
        </w:rPr>
      </w:pPr>
      <w:r w:rsidRPr="00C31E24">
        <w:rPr>
          <w:rFonts w:eastAsia="Malgun Gothic"/>
        </w:rPr>
        <w:t>NOTE 3:</w:t>
      </w:r>
      <w:r w:rsidRPr="00C31E24">
        <w:rPr>
          <w:rFonts w:eastAsia="Malgun Gothic"/>
        </w:rPr>
        <w:tab/>
        <w:t>If the in-progress emergency group state cancel request is rejected, the state of the session does not change, i.e. continues with MCVideo emergency group call level priority.</w:t>
      </w:r>
    </w:p>
    <w:p w14:paraId="6ECB2BC6" w14:textId="77777777" w:rsidR="00784A32" w:rsidRPr="00C31E24" w:rsidRDefault="00784A32" w:rsidP="00784A32">
      <w:r w:rsidRPr="00C31E24">
        <w:t>On receiving a SIP INFO request where the Request-URI contains an MCVideo session ID identifying an ongoing group session, the MCVideo client shall follow the actions specified in subclause 6.2.8.1.13.</w:t>
      </w:r>
    </w:p>
    <w:p w14:paraId="035B4BA9" w14:textId="77777777" w:rsidR="00784A32" w:rsidRPr="00C31E24" w:rsidRDefault="00784A32" w:rsidP="00784A32">
      <w:r w:rsidRPr="00C31E24">
        <w:t>[TS 24.281, clause 9.2.2.2.1.4]</w:t>
      </w:r>
    </w:p>
    <w:p w14:paraId="60724844" w14:textId="77777777" w:rsidR="00784A32" w:rsidRPr="00C31E24" w:rsidRDefault="00784A32" w:rsidP="00784A32">
      <w:r w:rsidRPr="00C31E24">
        <w:t>This subclause covers both on-demand sessions.</w:t>
      </w:r>
    </w:p>
    <w:p w14:paraId="1B4B498C" w14:textId="77777777" w:rsidR="00784A32" w:rsidRPr="00C31E24" w:rsidRDefault="00784A32" w:rsidP="00784A32">
      <w:r w:rsidRPr="00C31E24">
        <w:t>Upon receiving a request from an MCVideo user to upgrade the MCVideo group session to an emergency condition or an imminent peril condition on a chat MCVideo group, the MCVideo client shall generate a SIP re-INVITE request as specified in 3GPP TS 24.229 [</w:t>
      </w:r>
      <w:r w:rsidRPr="00C31E24">
        <w:rPr>
          <w:lang w:eastAsia="zh-CN"/>
        </w:rPr>
        <w:t>11</w:t>
      </w:r>
      <w:r w:rsidRPr="00C31E24">
        <w:t>], with the clarifications given below.</w:t>
      </w:r>
    </w:p>
    <w:p w14:paraId="32514877" w14:textId="77777777" w:rsidR="00784A32" w:rsidRPr="00C31E24" w:rsidRDefault="00784A32" w:rsidP="00784A32">
      <w:pPr>
        <w:pStyle w:val="B1"/>
      </w:pPr>
      <w:r w:rsidRPr="00C31E24">
        <w:t>1)</w:t>
      </w:r>
      <w:r w:rsidRPr="00C31E24">
        <w:tab/>
        <w:t>if the MCVideo user is requesting to upgrade the MCVideo group session to an in-progress emergency group state and is not authorised to do so as determined by the procedures of subclause 6.2.8.1.8, the MCVideo client:</w:t>
      </w:r>
    </w:p>
    <w:p w14:paraId="7355D771" w14:textId="77777777" w:rsidR="00784A32" w:rsidRPr="00C31E24" w:rsidRDefault="00784A32" w:rsidP="00784A32">
      <w:pPr>
        <w:pStyle w:val="B2"/>
      </w:pPr>
      <w:r w:rsidRPr="00C31E24">
        <w:t>a)</w:t>
      </w:r>
      <w:r w:rsidRPr="00C31E24">
        <w:tab/>
        <w:t>should indicate to the MCVideo user that they are not authorised to upgrade the MCVideo group session to an in-progress emergency group state; and</w:t>
      </w:r>
    </w:p>
    <w:p w14:paraId="3F36FE91" w14:textId="77777777" w:rsidR="00784A32" w:rsidRPr="00C31E24" w:rsidRDefault="00784A32" w:rsidP="00784A32">
      <w:pPr>
        <w:pStyle w:val="B2"/>
      </w:pPr>
      <w:r w:rsidRPr="00C31E24">
        <w:t>b)</w:t>
      </w:r>
      <w:r w:rsidRPr="00C31E24">
        <w:tab/>
        <w:t>shall skip the remaining steps of the current subclause;</w:t>
      </w:r>
    </w:p>
    <w:p w14:paraId="3BD0C589" w14:textId="77777777" w:rsidR="00784A32" w:rsidRPr="00C31E24" w:rsidRDefault="00784A32" w:rsidP="00784A32">
      <w:pPr>
        <w:pStyle w:val="B1"/>
      </w:pPr>
      <w:r w:rsidRPr="00C31E24">
        <w:t>2)</w:t>
      </w:r>
      <w:r w:rsidRPr="00C31E24">
        <w:tab/>
        <w:t>if the MCVideo user is requesting to upgrade the MCVideo group session to an in-progress imminent peril state and is not authorised to do so as determined by the procedures of subclause 6.2.8.1.8, the MCVideo client:</w:t>
      </w:r>
    </w:p>
    <w:p w14:paraId="5336EFD6" w14:textId="77777777" w:rsidR="00784A32" w:rsidRPr="00C31E24" w:rsidRDefault="00784A32" w:rsidP="00784A32">
      <w:pPr>
        <w:pStyle w:val="B2"/>
      </w:pPr>
      <w:r w:rsidRPr="00C31E24">
        <w:t>a)</w:t>
      </w:r>
      <w:r w:rsidRPr="00C31E24">
        <w:tab/>
        <w:t>should indicate to the MCVideo user that they are not authorised to upgrade the MCVideo group session to an in-progress imminent peril group state; and</w:t>
      </w:r>
    </w:p>
    <w:p w14:paraId="7D9BC120" w14:textId="77777777" w:rsidR="00784A32" w:rsidRPr="00C31E24" w:rsidRDefault="00784A32" w:rsidP="00784A32">
      <w:pPr>
        <w:pStyle w:val="B2"/>
      </w:pPr>
      <w:r w:rsidRPr="00C31E24">
        <w:t>b)</w:t>
      </w:r>
      <w:r w:rsidRPr="00C31E24">
        <w:tab/>
        <w:t>shall skip the remaining steps of the current subclause;</w:t>
      </w:r>
    </w:p>
    <w:p w14:paraId="5B4CE767" w14:textId="77777777" w:rsidR="00784A32" w:rsidRPr="00C31E24" w:rsidRDefault="00784A32" w:rsidP="00784A32">
      <w:pPr>
        <w:pStyle w:val="B1"/>
      </w:pPr>
      <w:r w:rsidRPr="00C31E24">
        <w:t>3)</w:t>
      </w:r>
      <w:r w:rsidRPr="00C31E24">
        <w:tab/>
        <w:t>if the MCVideo user has requested to upgrade the MCVideo group session to an MCVideo emergency call, the MCVideo client:</w:t>
      </w:r>
    </w:p>
    <w:p w14:paraId="30564125" w14:textId="77777777" w:rsidR="00784A32" w:rsidRPr="00C31E24" w:rsidRDefault="00784A32" w:rsidP="00784A32">
      <w:pPr>
        <w:pStyle w:val="B2"/>
      </w:pPr>
      <w:r w:rsidRPr="00C31E24">
        <w:t>a)</w:t>
      </w:r>
      <w:r w:rsidRPr="00C31E24">
        <w:tab/>
        <w:t>shall include an application/vnd.3gpp.mcvideo-info+xml MIME body populated as specified in subclause 6.2.8.1.1;</w:t>
      </w:r>
    </w:p>
    <w:p w14:paraId="780E0367" w14:textId="77777777" w:rsidR="00784A32" w:rsidRPr="00C31E24" w:rsidRDefault="00784A32" w:rsidP="00784A32">
      <w:pPr>
        <w:pStyle w:val="B2"/>
      </w:pPr>
      <w:r w:rsidRPr="00C31E24">
        <w:t>b)</w:t>
      </w:r>
      <w:r w:rsidRPr="00C31E24">
        <w:tab/>
        <w:t>if an indication of an MCVideo emergency alert is to be included, shall perform the procedures specified in subclause 6.2.9.1 for the MCVideo emergency alert trigger; and</w:t>
      </w:r>
    </w:p>
    <w:p w14:paraId="4CA573E3" w14:textId="77777777" w:rsidR="00784A32" w:rsidRPr="00C31E24" w:rsidRDefault="00784A32" w:rsidP="00784A32">
      <w:pPr>
        <w:pStyle w:val="B2"/>
      </w:pPr>
      <w:r w:rsidRPr="00C31E24">
        <w:t>c)</w:t>
      </w:r>
      <w:r w:rsidRPr="00C31E24">
        <w:tab/>
        <w:t>shall include a Resource-Priority header field and comply with the procedures in subclause 6.2.8.1.2.</w:t>
      </w:r>
    </w:p>
    <w:p w14:paraId="025BB3D8" w14:textId="77777777" w:rsidR="00784A32" w:rsidRPr="00C31E24" w:rsidRDefault="00784A32" w:rsidP="00784A32">
      <w:pPr>
        <w:pStyle w:val="B1"/>
      </w:pPr>
      <w:r w:rsidRPr="00C31E24">
        <w:t>4)</w:t>
      </w:r>
      <w:r w:rsidRPr="00C31E24">
        <w:tab/>
        <w:t>if the MCVideo user has requested to upgrade the MCVideo group session to an MCVideo imminent peril call, the MCVideo client:</w:t>
      </w:r>
    </w:p>
    <w:p w14:paraId="130F19EC" w14:textId="77777777" w:rsidR="00784A32" w:rsidRPr="00C31E24" w:rsidRDefault="00784A32" w:rsidP="00784A32">
      <w:pPr>
        <w:pStyle w:val="B2"/>
      </w:pPr>
      <w:r w:rsidRPr="00C31E24">
        <w:t>a)</w:t>
      </w:r>
      <w:r w:rsidRPr="00C31E24">
        <w:tab/>
        <w:t>shall include an application/vnd.3gpp.mcvideo-info+xml MIME body populated as specified in subclause 6.2.8.1.9; and</w:t>
      </w:r>
    </w:p>
    <w:p w14:paraId="45622BE8" w14:textId="77777777" w:rsidR="00784A32" w:rsidRPr="00C31E24" w:rsidRDefault="00784A32" w:rsidP="00784A32">
      <w:pPr>
        <w:pStyle w:val="B2"/>
      </w:pPr>
      <w:r w:rsidRPr="00C31E24">
        <w:t>b)</w:t>
      </w:r>
      <w:r w:rsidRPr="00C31E24">
        <w:tab/>
        <w:t>shall include a Resource-Priority header field and comply with the procedures in subclause 6.2.8.1.12;</w:t>
      </w:r>
    </w:p>
    <w:p w14:paraId="623B4476" w14:textId="77777777" w:rsidR="00784A32" w:rsidRPr="00C31E24" w:rsidRDefault="00784A32" w:rsidP="00784A32">
      <w:pPr>
        <w:pStyle w:val="B1"/>
      </w:pPr>
      <w:r w:rsidRPr="00C31E24">
        <w:t>5)</w:t>
      </w:r>
      <w:r w:rsidRPr="00C31E24">
        <w:tab/>
        <w:t>if the SIP re-INVITE request is to be sent within an on-demand session, shall include in the SIP re-INVITE request an SDP offer according to 3GPP TS 24.229 [</w:t>
      </w:r>
      <w:r w:rsidRPr="00C31E24">
        <w:rPr>
          <w:lang w:eastAsia="zh-CN"/>
        </w:rPr>
        <w:t>11</w:t>
      </w:r>
      <w:r w:rsidRPr="00C31E24">
        <w:t>] with the clarifications specified in subclause </w:t>
      </w:r>
      <w:r w:rsidRPr="00C31E24">
        <w:rPr>
          <w:lang w:eastAsia="zh-CN"/>
        </w:rPr>
        <w:t>6.2.1</w:t>
      </w:r>
      <w:r w:rsidRPr="00C31E24">
        <w:t>;</w:t>
      </w:r>
    </w:p>
    <w:p w14:paraId="16BE5343" w14:textId="77777777" w:rsidR="00784A32" w:rsidRPr="00C31E24" w:rsidRDefault="00784A32" w:rsidP="00784A32">
      <w:pPr>
        <w:pStyle w:val="B1"/>
      </w:pPr>
      <w:r w:rsidRPr="00C31E24">
        <w:t>6)</w:t>
      </w:r>
      <w:r w:rsidRPr="00C31E24">
        <w:tab/>
        <w:t>if an implicit transmission request is required, shall indicate this as specified in subclause 6.4;</w:t>
      </w:r>
    </w:p>
    <w:p w14:paraId="1E8CF680" w14:textId="77777777" w:rsidR="00784A32" w:rsidRPr="00C31E24" w:rsidRDefault="00784A32" w:rsidP="00784A32">
      <w:pPr>
        <w:pStyle w:val="B1"/>
      </w:pPr>
      <w:r w:rsidRPr="00C31E24">
        <w:t>7)</w:t>
      </w:r>
      <w:r w:rsidRPr="00C31E24">
        <w:tab/>
        <w:t>shall include a Resource-Priority header field and comply with the procedures in subclause 6.2.8.1.2; and</w:t>
      </w:r>
    </w:p>
    <w:p w14:paraId="20D95914" w14:textId="77777777" w:rsidR="00784A32" w:rsidRPr="00C31E24" w:rsidRDefault="00784A32" w:rsidP="00784A32">
      <w:pPr>
        <w:pStyle w:val="B1"/>
      </w:pPr>
      <w:r w:rsidRPr="00C31E24">
        <w:t>8)</w:t>
      </w:r>
      <w:r w:rsidRPr="00C31E24">
        <w:tab/>
        <w:t>shall send the SIP re-INVITE request according to 3GPP TS 24.229 [</w:t>
      </w:r>
      <w:r w:rsidRPr="00C31E24">
        <w:rPr>
          <w:lang w:eastAsia="zh-CN"/>
        </w:rPr>
        <w:t>11</w:t>
      </w:r>
      <w:r w:rsidRPr="00C31E24">
        <w:t>].</w:t>
      </w:r>
    </w:p>
    <w:p w14:paraId="4D3B202B" w14:textId="77777777" w:rsidR="00784A32" w:rsidRPr="00C31E24" w:rsidRDefault="00784A32" w:rsidP="00784A32">
      <w:r w:rsidRPr="00C31E24">
        <w:t>On receiving a SIP 2xx response to the SIP re-INVITE request the MCVideo client:</w:t>
      </w:r>
    </w:p>
    <w:p w14:paraId="704DEB88" w14:textId="77777777" w:rsidR="00784A32" w:rsidRPr="00C31E24" w:rsidRDefault="00784A32" w:rsidP="00784A32">
      <w:pPr>
        <w:pStyle w:val="B1"/>
      </w:pPr>
      <w:r w:rsidRPr="00C31E24">
        <w:t>1)</w:t>
      </w:r>
      <w:r w:rsidRPr="00C31E24">
        <w:tab/>
        <w:t>shall interact with the user plane as specified in 3GPP TS 24.581 [</w:t>
      </w:r>
      <w:r w:rsidRPr="00C31E24">
        <w:rPr>
          <w:lang w:eastAsia="zh-CN"/>
        </w:rPr>
        <w:t>5</w:t>
      </w:r>
      <w:r w:rsidRPr="00C31E24">
        <w:t>]; and</w:t>
      </w:r>
    </w:p>
    <w:p w14:paraId="7851BF68" w14:textId="77777777" w:rsidR="00784A32" w:rsidRPr="00C31E24" w:rsidRDefault="00784A32" w:rsidP="00784A32">
      <w:pPr>
        <w:pStyle w:val="B1"/>
      </w:pPr>
      <w:r w:rsidRPr="00C31E24">
        <w:t>2)</w:t>
      </w:r>
      <w:r w:rsidRPr="00C31E24">
        <w:tab/>
        <w:t>shall perform the actions specified in subclause 6.2.8.1.4.</w:t>
      </w:r>
    </w:p>
    <w:p w14:paraId="7328F47C" w14:textId="77777777" w:rsidR="00784A32" w:rsidRPr="00C31E24" w:rsidRDefault="00784A32" w:rsidP="00784A32">
      <w:r w:rsidRPr="00C31E24">
        <w:t>On receiving a SIP 4xx response, SIP 5xx response or SIP 6xx response to the SIP re-INVITE request the MCVideo client shall perform the actions specified in subclause 6.2.8.1.5.</w:t>
      </w:r>
    </w:p>
    <w:p w14:paraId="0538350F" w14:textId="77777777" w:rsidR="00784A32" w:rsidRPr="00C31E24" w:rsidRDefault="00784A32" w:rsidP="00784A32">
      <w:r w:rsidRPr="00C31E24">
        <w:t>On receiving a SIP INFO request where the Request-URI contains an MCVideo session ID identifying an ongoing group session, the MCVideo client shall follow the actions specified in subclause 6.2.8.1.13.</w:t>
      </w:r>
    </w:p>
    <w:p w14:paraId="5858253D" w14:textId="77777777" w:rsidR="00784A32" w:rsidRPr="00C31E24" w:rsidRDefault="00784A32" w:rsidP="00784A32">
      <w:r w:rsidRPr="00C31E24">
        <w:t>[TS 24.281, clause 9.2.2.2.1.5]</w:t>
      </w:r>
    </w:p>
    <w:p w14:paraId="4899761E" w14:textId="77777777" w:rsidR="00784A32" w:rsidRPr="00C31E24" w:rsidRDefault="00784A32" w:rsidP="00784A32">
      <w:r w:rsidRPr="00C31E24">
        <w:t>This subclause covers on-demand session.</w:t>
      </w:r>
    </w:p>
    <w:p w14:paraId="42553863" w14:textId="77777777" w:rsidR="00784A32" w:rsidRPr="00C31E24" w:rsidRDefault="00784A32" w:rsidP="00784A32">
      <w:r w:rsidRPr="00C31E24">
        <w:t>Upon receiving a request from an MCVideo user to cancel the in-progress imminent peril condition on a chat MCVideo group, the MCVideo client shall generate a SIP re-INVITE request by following the procedures specified in 3GPP TS 24.229 [</w:t>
      </w:r>
      <w:r w:rsidRPr="00C31E24">
        <w:rPr>
          <w:lang w:eastAsia="zh-CN"/>
        </w:rPr>
        <w:t>11</w:t>
      </w:r>
      <w:r w:rsidRPr="00C31E24">
        <w:t>], with the clarifications given below.</w:t>
      </w:r>
    </w:p>
    <w:p w14:paraId="5A60FF7C" w14:textId="77777777" w:rsidR="00784A32" w:rsidRPr="00C31E24" w:rsidRDefault="00784A32" w:rsidP="00784A32">
      <w:r w:rsidRPr="00C31E24">
        <w:t>The MCVideo client:</w:t>
      </w:r>
    </w:p>
    <w:p w14:paraId="563629DD" w14:textId="77777777" w:rsidR="00784A32" w:rsidRPr="00C31E24" w:rsidRDefault="00784A32" w:rsidP="00784A32">
      <w:pPr>
        <w:pStyle w:val="B1"/>
      </w:pPr>
      <w:r w:rsidRPr="00C31E24">
        <w:t>1)</w:t>
      </w:r>
      <w:r w:rsidRPr="00C31E24">
        <w:tab/>
        <w:t>if the MCVideo user is not authorised to cancel the in-progress imminent peril group state of the MCVideo group as determined by the procedures of subclause 6.2.8.1.10, the MCVideo client:</w:t>
      </w:r>
    </w:p>
    <w:p w14:paraId="76F0D9C0" w14:textId="77777777" w:rsidR="00784A32" w:rsidRPr="00C31E24" w:rsidRDefault="00784A32" w:rsidP="00784A32">
      <w:pPr>
        <w:pStyle w:val="B2"/>
      </w:pPr>
      <w:r w:rsidRPr="00C31E24">
        <w:t>a)</w:t>
      </w:r>
      <w:r w:rsidRPr="00C31E24">
        <w:tab/>
        <w:t>should indicate to the MCVideo user that they are not authorised to cancel the in-progress imminent peril group state of the MCVideo group; and</w:t>
      </w:r>
    </w:p>
    <w:p w14:paraId="10DE8C1F" w14:textId="77777777" w:rsidR="00784A32" w:rsidRPr="00C31E24" w:rsidRDefault="00784A32" w:rsidP="00784A32">
      <w:pPr>
        <w:pStyle w:val="B2"/>
      </w:pPr>
      <w:r w:rsidRPr="00C31E24">
        <w:t>b)</w:t>
      </w:r>
      <w:r w:rsidRPr="00C31E24">
        <w:tab/>
        <w:t>shall skip the remaining steps of the current subclause;</w:t>
      </w:r>
    </w:p>
    <w:p w14:paraId="44B22DFE" w14:textId="77777777" w:rsidR="00784A32" w:rsidRPr="00C31E24" w:rsidRDefault="00784A32" w:rsidP="00784A32">
      <w:pPr>
        <w:pStyle w:val="B1"/>
      </w:pPr>
      <w:r w:rsidRPr="00C31E24">
        <w:t>2)</w:t>
      </w:r>
      <w:r w:rsidRPr="00C31E24">
        <w:tab/>
        <w:t>shall include an application/vnd.3gpp.mcvideo-info+xml MIME body populated as specified in subclause 6.2.8.1.11;</w:t>
      </w:r>
    </w:p>
    <w:p w14:paraId="029B53FA" w14:textId="77777777" w:rsidR="00784A32" w:rsidRPr="00C31E24" w:rsidRDefault="00784A32" w:rsidP="00784A32">
      <w:pPr>
        <w:pStyle w:val="B1"/>
      </w:pPr>
      <w:r w:rsidRPr="00C31E24">
        <w:t>3)</w:t>
      </w:r>
      <w:r w:rsidRPr="00C31E24">
        <w:tab/>
        <w:t>shall include a Resource-Priority header field and comply with the procedures in subclause 6.2.8.1.12;</w:t>
      </w:r>
    </w:p>
    <w:p w14:paraId="1BF1441C" w14:textId="77777777" w:rsidR="00784A32" w:rsidRPr="00C31E24" w:rsidRDefault="00784A32" w:rsidP="00784A32">
      <w:pPr>
        <w:pStyle w:val="B1"/>
      </w:pPr>
      <w:r w:rsidRPr="00C31E24">
        <w:t>4)</w:t>
      </w:r>
      <w:r w:rsidRPr="00C31E24">
        <w:tab/>
        <w:t>shall include in the application/vnd.3gpp.mcvideo-info+xml MIME body with the &lt;mcvideoinfo&gt; element containing the &lt;mcvideo-Params&gt; element with:</w:t>
      </w:r>
    </w:p>
    <w:p w14:paraId="11CEB90C" w14:textId="77777777" w:rsidR="00784A32" w:rsidRPr="00C31E24" w:rsidRDefault="00784A32" w:rsidP="00784A32">
      <w:pPr>
        <w:pStyle w:val="B2"/>
      </w:pPr>
      <w:r w:rsidRPr="00C31E24">
        <w:t>a)</w:t>
      </w:r>
      <w:r w:rsidRPr="00C31E24">
        <w:tab/>
        <w:t>the &lt;session-type&gt; element set to a value of "chat"; and</w:t>
      </w:r>
    </w:p>
    <w:p w14:paraId="429DC7CB" w14:textId="77777777" w:rsidR="00784A32" w:rsidRPr="00C31E24" w:rsidRDefault="00784A32" w:rsidP="00784A32">
      <w:pPr>
        <w:pStyle w:val="B2"/>
      </w:pPr>
      <w:r w:rsidRPr="00C31E24">
        <w:t>b)</w:t>
      </w:r>
      <w:r w:rsidRPr="00C31E24">
        <w:tab/>
        <w:t>the &lt;mcvideo-request-uri&gt; element set to the group identity;</w:t>
      </w:r>
    </w:p>
    <w:p w14:paraId="3A0686B2" w14:textId="77777777" w:rsidR="00784A32" w:rsidRPr="00C31E24" w:rsidRDefault="00784A32" w:rsidP="00784A32">
      <w:pPr>
        <w:pStyle w:val="NO"/>
      </w:pPr>
      <w:r w:rsidRPr="00C31E24">
        <w:t>NOTE 1:</w:t>
      </w:r>
      <w:r w:rsidRPr="00C31E24">
        <w:tab/>
        <w:t>The MCVideo ID of the originating MCVideo user is not included in the body, as this will be inserted into the body of the SIP re-INVITE request that is sent by the originating participating MCVideo function.</w:t>
      </w:r>
    </w:p>
    <w:p w14:paraId="276A2D3D" w14:textId="77777777" w:rsidR="00784A32" w:rsidRPr="00C31E24" w:rsidRDefault="00784A32" w:rsidP="00784A32">
      <w:pPr>
        <w:pStyle w:val="B1"/>
      </w:pPr>
      <w:r w:rsidRPr="00C31E24">
        <w:t>5)</w:t>
      </w:r>
      <w:r w:rsidRPr="00C31E24">
        <w:tab/>
        <w:t>shall include the g.3gpp.mcvideo media feature tag in the Contact header field of the SIP re-INVITE request according to IETF RFC 3840 [</w:t>
      </w:r>
      <w:r w:rsidRPr="00C31E24">
        <w:rPr>
          <w:lang w:eastAsia="zh-CN"/>
        </w:rPr>
        <w:t>22</w:t>
      </w:r>
      <w:r w:rsidRPr="00C31E24">
        <w:t>];</w:t>
      </w:r>
    </w:p>
    <w:p w14:paraId="2F563715" w14:textId="77777777" w:rsidR="00784A32" w:rsidRPr="00C31E24" w:rsidRDefault="00784A32" w:rsidP="00784A32">
      <w:pPr>
        <w:pStyle w:val="B1"/>
      </w:pPr>
      <w:r w:rsidRPr="00C31E24">
        <w:t>6)</w:t>
      </w:r>
      <w:r w:rsidRPr="00C31E24">
        <w:tab/>
        <w:t>if the SIP re-INVITE request is to be sent within an on-demand session, shall include in the SIP re-INVITE request an SDP offer according to 3GPP TS 24.229 [</w:t>
      </w:r>
      <w:r w:rsidRPr="00C31E24">
        <w:rPr>
          <w:lang w:eastAsia="zh-CN"/>
        </w:rPr>
        <w:t>11</w:t>
      </w:r>
      <w:r w:rsidRPr="00C31E24">
        <w:t>] with the clarifications specified in subclause </w:t>
      </w:r>
      <w:r w:rsidRPr="00C31E24">
        <w:rPr>
          <w:lang w:eastAsia="zh-CN"/>
        </w:rPr>
        <w:t>6.2.1</w:t>
      </w:r>
      <w:r w:rsidRPr="00C31E24">
        <w:t>;</w:t>
      </w:r>
    </w:p>
    <w:p w14:paraId="198BE3C4" w14:textId="77777777" w:rsidR="00784A32" w:rsidRPr="00C31E24" w:rsidRDefault="00784A32" w:rsidP="00784A32">
      <w:pPr>
        <w:pStyle w:val="B1"/>
      </w:pPr>
      <w:r w:rsidRPr="00C31E24">
        <w:t>7)</w:t>
      </w:r>
      <w:r w:rsidRPr="00C31E24">
        <w:tab/>
        <w:t>shall send the SIP re-INVITE request according to 3GPP TS 24.229 [</w:t>
      </w:r>
      <w:r w:rsidRPr="00C31E24">
        <w:rPr>
          <w:lang w:eastAsia="zh-CN"/>
        </w:rPr>
        <w:t>11</w:t>
      </w:r>
      <w:r w:rsidRPr="00C31E24">
        <w:t>].</w:t>
      </w:r>
    </w:p>
    <w:p w14:paraId="26ADA674" w14:textId="77777777" w:rsidR="00784A32" w:rsidRPr="00C31E24" w:rsidRDefault="00784A32" w:rsidP="00784A32">
      <w:r w:rsidRPr="00C31E24">
        <w:t>On receiving a SIP 2xx response to the SIP re-INVITE request, the MCVideo client:</w:t>
      </w:r>
    </w:p>
    <w:p w14:paraId="6ED77838" w14:textId="77777777" w:rsidR="00784A32" w:rsidRPr="00C31E24" w:rsidRDefault="00784A32" w:rsidP="00784A32">
      <w:pPr>
        <w:pStyle w:val="B1"/>
      </w:pPr>
      <w:r w:rsidRPr="00C31E24">
        <w:t>1)</w:t>
      </w:r>
      <w:r w:rsidRPr="00C31E24">
        <w:tab/>
        <w:t>shall interact with the user plane as specified in 3GPP TS 24.581 [</w:t>
      </w:r>
      <w:r w:rsidRPr="00C31E24">
        <w:rPr>
          <w:lang w:eastAsia="zh-CN"/>
        </w:rPr>
        <w:t>5</w:t>
      </w:r>
      <w:r w:rsidRPr="00C31E24">
        <w:t>];</w:t>
      </w:r>
    </w:p>
    <w:p w14:paraId="5B2BF281" w14:textId="77777777" w:rsidR="00784A32" w:rsidRPr="00C31E24" w:rsidRDefault="00784A32" w:rsidP="00784A32">
      <w:pPr>
        <w:pStyle w:val="B1"/>
      </w:pPr>
      <w:r w:rsidRPr="00C31E24">
        <w:t>2)</w:t>
      </w:r>
      <w:r w:rsidRPr="00C31E24">
        <w:tab/>
        <w:t>shall set the MCVideo imminent peril group state of the group to "MVIG 1: no-imminent-peril"; and</w:t>
      </w:r>
    </w:p>
    <w:p w14:paraId="400329F0" w14:textId="77777777" w:rsidR="00784A32" w:rsidRPr="00C31E24" w:rsidRDefault="00784A32" w:rsidP="00784A32">
      <w:pPr>
        <w:pStyle w:val="B1"/>
      </w:pPr>
      <w:r w:rsidRPr="00C31E24">
        <w:t>3)</w:t>
      </w:r>
      <w:r w:rsidRPr="00C31E24">
        <w:tab/>
        <w:t>shall set the MCVideo imminent peril group call state of the group to "MVIGC 1: imminent-peril-gc-capable".</w:t>
      </w:r>
    </w:p>
    <w:p w14:paraId="546CA551" w14:textId="77777777" w:rsidR="00784A32" w:rsidRPr="00C31E24" w:rsidRDefault="00784A32" w:rsidP="00784A32">
      <w:r w:rsidRPr="00C31E24">
        <w:t>On receiving a SIP 4xx response, SIP 5xx response or SIP 6xx response to the SIP re-INVITE request:</w:t>
      </w:r>
    </w:p>
    <w:p w14:paraId="670EF90D" w14:textId="77777777" w:rsidR="00784A32" w:rsidRPr="00C31E24" w:rsidRDefault="00784A32" w:rsidP="00784A32">
      <w:pPr>
        <w:pStyle w:val="B1"/>
      </w:pPr>
      <w:r w:rsidRPr="00C31E24">
        <w:t>1)</w:t>
      </w:r>
      <w:r w:rsidRPr="00C31E24">
        <w:tab/>
        <w:t>if the SIP 4xx response, SIP 5xx response or SIP 6xx response:</w:t>
      </w:r>
    </w:p>
    <w:p w14:paraId="447565C1" w14:textId="77777777" w:rsidR="00784A32" w:rsidRPr="00C31E24" w:rsidRDefault="00784A32" w:rsidP="00784A32">
      <w:pPr>
        <w:pStyle w:val="B2"/>
      </w:pPr>
      <w:r w:rsidRPr="00C31E24">
        <w:t>a)</w:t>
      </w:r>
      <w:r w:rsidRPr="00C31E24">
        <w:tab/>
        <w:t>contains an application/vnd.3gpp.mcvideo-info+xml MIME body with an &lt;imminentperil-ind&gt; element set to a value of "true"; or</w:t>
      </w:r>
    </w:p>
    <w:p w14:paraId="66CD6485" w14:textId="77777777" w:rsidR="00784A32" w:rsidRPr="00C31E24" w:rsidRDefault="00784A32" w:rsidP="00784A32">
      <w:pPr>
        <w:pStyle w:val="B2"/>
      </w:pPr>
      <w:r w:rsidRPr="00C31E24">
        <w:t>b)</w:t>
      </w:r>
      <w:r w:rsidRPr="00C31E24">
        <w:tab/>
        <w:t>does not contain an application/vnd.3gpp.mcvideo-info+xml MIME body with an &lt;imminentperil-ind&gt; element;</w:t>
      </w:r>
    </w:p>
    <w:p w14:paraId="70962020" w14:textId="77777777" w:rsidR="00784A32" w:rsidRPr="00C31E24" w:rsidRDefault="00784A32" w:rsidP="00784A32">
      <w:pPr>
        <w:pStyle w:val="B1"/>
      </w:pPr>
      <w:r w:rsidRPr="00C31E24">
        <w:t>then the MCVideo client shall set the MCVideo imminent peril group state as "MIG 2: in-progress".</w:t>
      </w:r>
    </w:p>
    <w:p w14:paraId="4A5B5559" w14:textId="77777777" w:rsidR="00784A32" w:rsidRPr="00C31E24" w:rsidRDefault="00784A32" w:rsidP="00784A32">
      <w:pPr>
        <w:pStyle w:val="NO"/>
      </w:pPr>
      <w:r w:rsidRPr="00C31E24">
        <w:t>NOTE 2:</w:t>
      </w:r>
      <w:r w:rsidRPr="00C31E24">
        <w:tab/>
        <w:t>This is the case where the MCVideo client requested the cancellation of the MCVideo imminent peril in-progress state and was rejected.</w:t>
      </w:r>
    </w:p>
    <w:p w14:paraId="2CE61C90" w14:textId="77777777" w:rsidR="00784A32" w:rsidRPr="00C31E24" w:rsidRDefault="00784A32" w:rsidP="00784A32">
      <w:r w:rsidRPr="00C31E24">
        <w:t>[TS 24.581, clause 6.2.1]</w:t>
      </w:r>
    </w:p>
    <w:p w14:paraId="12E28300" w14:textId="77777777" w:rsidR="00784A32" w:rsidRPr="00C31E24" w:rsidRDefault="00784A32" w:rsidP="00784A32">
      <w:r w:rsidRPr="00C31E24">
        <w:t>Based on the negotiations during the call establishment specified in 3GPP TS 24.281 [2], a new instance of the 'Transmission participant state transition diagram for basic transmission control operation', as specified in subclause 6.2.4 and a new instance of the 'Transmission participant state transition diagram for basic reception control operation' as specified in subclause 6.2.5, shall be created for this call.</w:t>
      </w:r>
    </w:p>
    <w:p w14:paraId="16C863CE" w14:textId="77777777" w:rsidR="00784A32" w:rsidRPr="00C31E24" w:rsidRDefault="00784A32" w:rsidP="00784A32">
      <w:r w:rsidRPr="00C31E24">
        <w:t>The SIP INVITE request sent by the application and signalling plane:</w:t>
      </w:r>
    </w:p>
    <w:p w14:paraId="20A99048" w14:textId="77777777" w:rsidR="00784A32" w:rsidRPr="00C31E24" w:rsidRDefault="00784A32" w:rsidP="00784A32">
      <w:pPr>
        <w:pStyle w:val="B1"/>
      </w:pPr>
      <w:r w:rsidRPr="00C31E24">
        <w:t>1.</w:t>
      </w:r>
      <w:r w:rsidRPr="00C31E24">
        <w:tab/>
        <w:t>shall be regarded an implicit Transmission request when an implicit Transmission request is negotiated; and</w:t>
      </w:r>
    </w:p>
    <w:p w14:paraId="2410E7B6" w14:textId="5D64DC4F" w:rsidR="00784A32" w:rsidRPr="00C31E24" w:rsidRDefault="00784A32" w:rsidP="00784A32">
      <w:pPr>
        <w:pStyle w:val="B1"/>
      </w:pPr>
      <w:r w:rsidRPr="00C31E24">
        <w:t>2.</w:t>
      </w:r>
      <w:r w:rsidRPr="00C31E24">
        <w:tab/>
        <w:t xml:space="preserve">shall not be regarded as an implicit Transmission request in case of a </w:t>
      </w:r>
      <w:r w:rsidR="00DD5C3D" w:rsidRPr="00C31E24">
        <w:t>re-join</w:t>
      </w:r>
      <w:r w:rsidRPr="00C31E24">
        <w:t xml:space="preserve"> to an already on-going group call.</w:t>
      </w:r>
    </w:p>
    <w:p w14:paraId="3795E485" w14:textId="77777777" w:rsidR="00784A32" w:rsidRPr="00C31E24" w:rsidRDefault="00784A32" w:rsidP="00784A32">
      <w:pPr>
        <w:pStyle w:val="NO"/>
      </w:pPr>
      <w:r w:rsidRPr="00C31E24">
        <w:t>NOTE:</w:t>
      </w:r>
      <w:r w:rsidRPr="00C31E24">
        <w:tab/>
        <w:t>The transmission participant can negotiate the use of prioritization of the Transmission Media Request message. In that case, the transmission participant can request permission to send media at a priority level that is either the same as or lower than the highest priority that was permitted to the participant in the MCVideo call initialization. If a transmission participant is authorized for pre-emptive priority in the MCVideo call it is good practise to always request permission to send RTP media packets at a priority level that is lower than pre-emptive priority unless the user explicitly requests to pre-empt the current RTP media packets sender.</w:t>
      </w:r>
    </w:p>
    <w:p w14:paraId="0C6C8D06" w14:textId="77777777" w:rsidR="00784A32" w:rsidRPr="00C31E24" w:rsidRDefault="00784A32" w:rsidP="00784A32">
      <w:r w:rsidRPr="00C31E24">
        <w:t>[TS 24.581, clause 6.2.4.4.6]</w:t>
      </w:r>
    </w:p>
    <w:p w14:paraId="3B6AD654" w14:textId="77777777" w:rsidR="00784A32" w:rsidRPr="00C31E24" w:rsidRDefault="00784A32" w:rsidP="00784A32">
      <w:r w:rsidRPr="00C31E24">
        <w:t>Upon receiving a Transmission Granted message from the transmission control server, the transmission participant:</w:t>
      </w:r>
    </w:p>
    <w:p w14:paraId="0CAD225F" w14:textId="77777777" w:rsidR="00784A32" w:rsidRPr="00C31E24" w:rsidRDefault="00784A32" w:rsidP="00784A32">
      <w:pPr>
        <w:pStyle w:val="B1"/>
      </w:pPr>
      <w:r w:rsidRPr="00C31E24">
        <w:t>1.</w:t>
      </w:r>
      <w:r w:rsidRPr="00C31E24">
        <w:tab/>
        <w:t>if the first bit in the subtype of the Transmission Granted message is set to '1' (Acknowledgment is required) as described in subclause 9.2.2.1, shall send a Transmission control Ack message. The Transmission control Ack message:</w:t>
      </w:r>
    </w:p>
    <w:p w14:paraId="690C3F6C" w14:textId="77777777" w:rsidR="00784A32" w:rsidRPr="00C31E24" w:rsidRDefault="00784A32" w:rsidP="00784A32">
      <w:pPr>
        <w:pStyle w:val="B2"/>
      </w:pPr>
      <w:r w:rsidRPr="00C31E24">
        <w:t>a.</w:t>
      </w:r>
      <w:r w:rsidRPr="00C31E24">
        <w:tab/>
        <w:t>shall include the Message Type field set to '0' (Transmission Granted); and</w:t>
      </w:r>
    </w:p>
    <w:p w14:paraId="15E9F2D2" w14:textId="77777777" w:rsidR="00784A32" w:rsidRPr="00C31E24" w:rsidRDefault="00784A32" w:rsidP="00784A32">
      <w:pPr>
        <w:pStyle w:val="B2"/>
      </w:pPr>
      <w:r w:rsidRPr="00C31E24">
        <w:t>b.</w:t>
      </w:r>
      <w:r w:rsidRPr="00C31E24">
        <w:tab/>
        <w:t>shall include the Source field set to '0' (the transmission participant is the source);</w:t>
      </w:r>
    </w:p>
    <w:p w14:paraId="4B151AEF" w14:textId="77777777" w:rsidR="00784A32" w:rsidRPr="00C31E24" w:rsidRDefault="00784A32" w:rsidP="00784A32">
      <w:pPr>
        <w:pStyle w:val="B1"/>
      </w:pPr>
      <w:r w:rsidRPr="00C31E24">
        <w:t>2.</w:t>
      </w:r>
      <w:r w:rsidRPr="00C31E24">
        <w:tab/>
        <w:t>shall store the SSRC of granted transmission participant received in the Transmission Granted message and use it in the RTP media packets until the transmission is released;</w:t>
      </w:r>
    </w:p>
    <w:p w14:paraId="03B728F5" w14:textId="77777777" w:rsidR="00784A32" w:rsidRPr="00C31E24" w:rsidRDefault="00784A32" w:rsidP="00784A32">
      <w:pPr>
        <w:pStyle w:val="B1"/>
      </w:pPr>
      <w:r w:rsidRPr="00C31E24">
        <w:t>3.</w:t>
      </w:r>
      <w:r w:rsidRPr="00C31E24">
        <w:tab/>
        <w:t>shall provide Transmission granted notification to the user, if not already done;</w:t>
      </w:r>
    </w:p>
    <w:p w14:paraId="24AAE239" w14:textId="77777777" w:rsidR="00784A32" w:rsidRPr="00C31E24" w:rsidRDefault="00784A32" w:rsidP="00784A32">
      <w:pPr>
        <w:pStyle w:val="B1"/>
      </w:pPr>
      <w:r w:rsidRPr="00C31E24">
        <w:t>4.</w:t>
      </w:r>
      <w:r w:rsidRPr="00C31E24">
        <w:tab/>
        <w:t>shall stop timer T100 (Transmission Request); and</w:t>
      </w:r>
    </w:p>
    <w:p w14:paraId="4AB5666B" w14:textId="77777777" w:rsidR="00784A32" w:rsidRPr="00C31E24" w:rsidRDefault="00784A32" w:rsidP="00784A32">
      <w:pPr>
        <w:pStyle w:val="B1"/>
      </w:pPr>
      <w:r w:rsidRPr="00C31E24">
        <w:t>5.</w:t>
      </w:r>
      <w:r w:rsidRPr="00C31E24">
        <w:tab/>
        <w:t>shall enter the 'U: has permission to transmit' state.</w:t>
      </w:r>
    </w:p>
    <w:p w14:paraId="2C26FC2D" w14:textId="77777777" w:rsidR="00784A32" w:rsidRPr="00C31E24" w:rsidRDefault="00784A32" w:rsidP="00784A32">
      <w:r w:rsidRPr="00C31E24">
        <w:t>[TS 24.581, clause 6.4.1]</w:t>
      </w:r>
    </w:p>
    <w:p w14:paraId="6EA51400" w14:textId="77777777" w:rsidR="00784A32" w:rsidRPr="00C31E24" w:rsidRDefault="00784A32" w:rsidP="00784A32">
      <w:r w:rsidRPr="00C31E24">
        <w:rPr>
          <w:lang w:eastAsia="x-none"/>
        </w:rPr>
        <w:t>Once an on-demand MCVideo session is established or a pre-established session is in use when the participating MCVideo function receives transmission control messages from the transmission participant in the MCVideo client or from the transmission control server in the controlling MCVideo function, the behaviour of the participating MCVideo function is described in the following subclauses.</w:t>
      </w:r>
    </w:p>
    <w:p w14:paraId="4DFD330B" w14:textId="77777777" w:rsidR="00784A32" w:rsidRPr="00C31E24" w:rsidRDefault="00784A32" w:rsidP="00784A32">
      <w:r w:rsidRPr="00C31E24">
        <w:t>[TS 24.581, clause 6.4.2]</w:t>
      </w:r>
    </w:p>
    <w:p w14:paraId="059C0E55" w14:textId="77777777" w:rsidR="00784A32" w:rsidRPr="00C31E24" w:rsidRDefault="00784A32" w:rsidP="00784A32">
      <w:r w:rsidRPr="00C31E24">
        <w:t>Upon receiving a transmission control message the participating MCVideo function:</w:t>
      </w:r>
    </w:p>
    <w:p w14:paraId="4EDE847B" w14:textId="77777777" w:rsidR="00784A32" w:rsidRPr="00C31E24" w:rsidRDefault="00784A32" w:rsidP="00784A32">
      <w:pPr>
        <w:pStyle w:val="B1"/>
      </w:pPr>
      <w:r w:rsidRPr="00C31E24">
        <w:t>1.</w:t>
      </w:r>
      <w:r w:rsidRPr="00C31E24">
        <w:tab/>
        <w:t>shall immediately forward the transmission control message to the transmission control server if the message is received from the transmission participant;</w:t>
      </w:r>
    </w:p>
    <w:p w14:paraId="498D45F7" w14:textId="77777777" w:rsidR="00784A32" w:rsidRPr="00C31E24" w:rsidRDefault="00784A32" w:rsidP="00784A32">
      <w:pPr>
        <w:pStyle w:val="B1"/>
      </w:pPr>
      <w:r w:rsidRPr="00C31E24">
        <w:t>2.</w:t>
      </w:r>
      <w:r w:rsidRPr="00C31E24">
        <w:tab/>
        <w:t>if an MBMS subchannel is not used for a transmission in the session the transmission control message is associated with, shall immediately forward the transmission control message to the transmission participant if the message is received from the transmission control server; and</w:t>
      </w:r>
    </w:p>
    <w:p w14:paraId="4BC1E20E" w14:textId="77777777" w:rsidR="00784A32" w:rsidRPr="00C31E24" w:rsidRDefault="00784A32" w:rsidP="00784A32">
      <w:pPr>
        <w:pStyle w:val="B1"/>
      </w:pPr>
      <w:r w:rsidRPr="00C31E24">
        <w:t>3.</w:t>
      </w:r>
      <w:r w:rsidRPr="00C31E24">
        <w:tab/>
        <w:t>if an MBMS subchannel is used for a transmission in the session the transmission control message is associated with:</w:t>
      </w:r>
    </w:p>
    <w:p w14:paraId="680A1E4E" w14:textId="77777777" w:rsidR="00784A32" w:rsidRPr="00C31E24" w:rsidRDefault="00784A32" w:rsidP="00784A32">
      <w:pPr>
        <w:pStyle w:val="B2"/>
      </w:pPr>
      <w:r w:rsidRPr="00C31E24">
        <w:t>a.</w:t>
      </w:r>
      <w:r w:rsidRPr="00C31E24">
        <w:tab/>
        <w:t>if</w:t>
      </w:r>
    </w:p>
    <w:p w14:paraId="673993C4" w14:textId="77777777" w:rsidR="00784A32" w:rsidRPr="00C31E24" w:rsidRDefault="00784A32" w:rsidP="00784A32">
      <w:pPr>
        <w:pStyle w:val="B3"/>
      </w:pPr>
      <w:r w:rsidRPr="00C31E24">
        <w:t>i.</w:t>
      </w:r>
      <w:r w:rsidRPr="00C31E24">
        <w:tab/>
        <w:t>the transmission control message is not a Transmission Idle message or a Media Transmission Notify message;</w:t>
      </w:r>
    </w:p>
    <w:p w14:paraId="26E6A297" w14:textId="77777777" w:rsidR="00784A32" w:rsidRPr="00C31E24" w:rsidRDefault="00784A32" w:rsidP="00784A32">
      <w:pPr>
        <w:pStyle w:val="B3"/>
      </w:pPr>
      <w:r w:rsidRPr="00C31E24">
        <w:t>ii.</w:t>
      </w:r>
      <w:r w:rsidRPr="00C31E24">
        <w:tab/>
        <w:t>the MCVideo client has not reported "listening" status as specified in 3GPP TS 24.281 [2] subclause 14.2.3; or</w:t>
      </w:r>
    </w:p>
    <w:p w14:paraId="78F85345" w14:textId="77777777" w:rsidR="00784A32" w:rsidRPr="00C31E24" w:rsidRDefault="00784A32" w:rsidP="00784A32">
      <w:pPr>
        <w:pStyle w:val="B3"/>
      </w:pPr>
      <w:r w:rsidRPr="00C31E24">
        <w:t>iii.</w:t>
      </w:r>
      <w:r w:rsidRPr="00C31E24">
        <w:tab/>
        <w:t>the MCVideo client has reported "not-listening" status as specified in 3GPP TS 24.281 [2] subclause 14.2.3 in the latest received MBMS bearer listening status report;</w:t>
      </w:r>
    </w:p>
    <w:p w14:paraId="699F64CA" w14:textId="77777777" w:rsidR="00784A32" w:rsidRPr="00C31E24" w:rsidRDefault="00784A32" w:rsidP="00784A32">
      <w:pPr>
        <w:pStyle w:val="B2"/>
      </w:pPr>
      <w:r w:rsidRPr="00C31E24">
        <w:tab/>
        <w:t>shall immediately forward the transmission control message to the transmission participant; and</w:t>
      </w:r>
    </w:p>
    <w:p w14:paraId="22EA9AC9" w14:textId="77777777" w:rsidR="00784A32" w:rsidRPr="00C31E24" w:rsidRDefault="00784A32" w:rsidP="00784A32">
      <w:pPr>
        <w:pStyle w:val="B2"/>
      </w:pPr>
      <w:r w:rsidRPr="00C31E24">
        <w:t>b.</w:t>
      </w:r>
      <w:r w:rsidRPr="00C31E24">
        <w:tab/>
        <w:t>if</w:t>
      </w:r>
    </w:p>
    <w:p w14:paraId="1D40DF19" w14:textId="77777777" w:rsidR="00784A32" w:rsidRPr="00C31E24" w:rsidRDefault="00784A32" w:rsidP="00784A32">
      <w:pPr>
        <w:pStyle w:val="B3"/>
      </w:pPr>
      <w:r w:rsidRPr="00C31E24">
        <w:t>i.</w:t>
      </w:r>
      <w:r w:rsidRPr="00C31E24">
        <w:tab/>
        <w:t>the MCVideo client has reported "listening" status as specified in 3GPP TS 24.281 [2] subclause 14.2.3 in the latest received MBMS bearer listening status report; and</w:t>
      </w:r>
    </w:p>
    <w:p w14:paraId="5CBB7FE5" w14:textId="77777777" w:rsidR="00784A32" w:rsidRPr="00C31E24" w:rsidRDefault="00784A32" w:rsidP="00784A32">
      <w:pPr>
        <w:pStyle w:val="B3"/>
      </w:pPr>
      <w:r w:rsidRPr="00C31E24">
        <w:t>ii</w:t>
      </w:r>
      <w:r w:rsidRPr="00C31E24">
        <w:tab/>
        <w:t>if the transmission control message is the Transmission Idle message or the Media Transmission Notify message,</w:t>
      </w:r>
    </w:p>
    <w:p w14:paraId="20266EC7" w14:textId="77777777" w:rsidR="00784A32" w:rsidRPr="00C31E24" w:rsidRDefault="00784A32" w:rsidP="00784A32">
      <w:pPr>
        <w:pStyle w:val="B2"/>
      </w:pPr>
      <w:r w:rsidRPr="00C31E24">
        <w:t>shall perform actions as specified in subclause 10.2.</w:t>
      </w:r>
    </w:p>
    <w:p w14:paraId="7D74820F" w14:textId="77777777" w:rsidR="00784A32" w:rsidRPr="00C31E24" w:rsidRDefault="00784A32" w:rsidP="00784A32">
      <w:pPr>
        <w:pStyle w:val="NO"/>
      </w:pPr>
      <w:r w:rsidRPr="00C31E24">
        <w:t>NOTE:</w:t>
      </w:r>
      <w:r w:rsidRPr="00C31E24">
        <w:tab/>
        <w:t>When the Transmit Idle or Media Transmission Notify messages are discarded the messages are sent to the MCVideo clients over the MBMS subchannel allocated for the transmission as specified in subclause 10.2.</w:t>
      </w:r>
    </w:p>
    <w:p w14:paraId="79AE7B5F" w14:textId="77777777" w:rsidR="00784A32" w:rsidRPr="00C31E24" w:rsidRDefault="00784A32" w:rsidP="00784A32">
      <w:r w:rsidRPr="00C31E24">
        <w:t>[TS 24.581, clause 6.4.3]</w:t>
      </w:r>
    </w:p>
    <w:p w14:paraId="35BFEA84" w14:textId="77777777" w:rsidR="00784A32" w:rsidRPr="00C31E24" w:rsidRDefault="00784A32" w:rsidP="00784A32">
      <w:r w:rsidRPr="00C31E24">
        <w:t>Upon receiving RTP media packets the participating MCVideo function:</w:t>
      </w:r>
    </w:p>
    <w:p w14:paraId="1E949F4C" w14:textId="77777777" w:rsidR="00784A32" w:rsidRPr="00C31E24" w:rsidRDefault="00784A32" w:rsidP="00784A32">
      <w:pPr>
        <w:pStyle w:val="B1"/>
      </w:pPr>
      <w:r w:rsidRPr="00C31E24">
        <w:t>1.</w:t>
      </w:r>
      <w:r w:rsidRPr="00C31E24">
        <w:tab/>
        <w:t>shall immediately forward the RTP media packet to the controlling MCVideo function if the RTP packet is from an MCVideo client; and</w:t>
      </w:r>
    </w:p>
    <w:p w14:paraId="46AFFC2D" w14:textId="77777777" w:rsidR="00784A32" w:rsidRPr="00C31E24" w:rsidRDefault="00784A32" w:rsidP="00784A32">
      <w:pPr>
        <w:pStyle w:val="B1"/>
      </w:pPr>
      <w:r w:rsidRPr="00C31E24">
        <w:t>2.</w:t>
      </w:r>
      <w:r w:rsidRPr="00C31E24">
        <w:tab/>
        <w:t>if an MBMS subchannel is not used for a transmission in the session the RTP media packets are associated with, shall immediately forward the RTP media packets to the MCVideo client if the RTP packet is from the controlling MCVideo function or the non-controlling MCVideo function.</w:t>
      </w:r>
    </w:p>
    <w:p w14:paraId="686A34D2" w14:textId="77777777" w:rsidR="00784A32" w:rsidRPr="00C31E24" w:rsidRDefault="00784A32" w:rsidP="00784A32">
      <w:pPr>
        <w:ind w:firstLine="284"/>
      </w:pPr>
      <w:r w:rsidRPr="00C31E24">
        <w:t>3.</w:t>
      </w:r>
      <w:r w:rsidRPr="00C31E24">
        <w:tab/>
        <w:t>if an MBMS subchannel is used for a transmission in the session the RTP media packets are associated with and if RTP media packets are received from the controlling MCVideo function or the non-controlling MCVideo function:</w:t>
      </w:r>
    </w:p>
    <w:p w14:paraId="4D793A66" w14:textId="77777777" w:rsidR="00784A32" w:rsidRPr="00C31E24" w:rsidRDefault="00784A32" w:rsidP="00784A32">
      <w:pPr>
        <w:pStyle w:val="B2"/>
      </w:pPr>
      <w:r w:rsidRPr="00C31E24">
        <w:t>a.</w:t>
      </w:r>
      <w:r w:rsidRPr="00C31E24">
        <w:tab/>
        <w:t>if</w:t>
      </w:r>
    </w:p>
    <w:p w14:paraId="3EC23A4A" w14:textId="77777777" w:rsidR="00784A32" w:rsidRPr="00C31E24" w:rsidRDefault="00784A32" w:rsidP="00784A32">
      <w:pPr>
        <w:pStyle w:val="B3"/>
      </w:pPr>
      <w:r w:rsidRPr="00C31E24">
        <w:t>i.</w:t>
      </w:r>
      <w:r w:rsidRPr="00C31E24">
        <w:tab/>
        <w:t>the MCVideo client has not reported "listening" status as specified in 3GPP TS 24.281 [2] subclause 14.2.3; or</w:t>
      </w:r>
    </w:p>
    <w:p w14:paraId="3C42FD8D" w14:textId="77777777" w:rsidR="00784A32" w:rsidRPr="00C31E24" w:rsidRDefault="00784A32" w:rsidP="00784A32">
      <w:pPr>
        <w:pStyle w:val="B3"/>
      </w:pPr>
      <w:r w:rsidRPr="00C31E24">
        <w:t>ii.</w:t>
      </w:r>
      <w:r w:rsidRPr="00C31E24">
        <w:tab/>
        <w:t>the MCVideo client has reported "not-listening" status as specified in 3GPP TS 24.281 [2] subclause 14.2.3 in the latest received MBMS bearer listening status report,</w:t>
      </w:r>
    </w:p>
    <w:p w14:paraId="7105EDCD" w14:textId="77777777" w:rsidR="00784A32" w:rsidRPr="00C31E24" w:rsidRDefault="00784A32" w:rsidP="00784A32">
      <w:pPr>
        <w:pStyle w:val="B2"/>
      </w:pPr>
      <w:r w:rsidRPr="00C31E24">
        <w:tab/>
        <w:t>shall immediately forward the RTP media packets to the MCVideo client; and</w:t>
      </w:r>
    </w:p>
    <w:p w14:paraId="0B80BAAD" w14:textId="77777777" w:rsidR="00784A32" w:rsidRPr="00C31E24" w:rsidRDefault="00784A32" w:rsidP="00784A32">
      <w:pPr>
        <w:pStyle w:val="B2"/>
      </w:pPr>
      <w:r w:rsidRPr="00C31E24">
        <w:t>b.</w:t>
      </w:r>
      <w:r w:rsidRPr="00C31E24">
        <w:tab/>
        <w:t>if the MCVideo client has reported "listening" status as specified in 3GPP TS 24.281 [2] subclause 14.2.3 in the latest received MBMS bearer listening status report, shall perform actions as specified in subclause 10.2.</w:t>
      </w:r>
    </w:p>
    <w:p w14:paraId="64863338" w14:textId="77777777" w:rsidR="00784A32" w:rsidRPr="00C31E24" w:rsidRDefault="00784A32" w:rsidP="00784A32">
      <w:pPr>
        <w:rPr>
          <w:lang w:eastAsia="x-none"/>
        </w:rPr>
      </w:pPr>
      <w:r w:rsidRPr="00C31E24">
        <w:rPr>
          <w:lang w:eastAsia="x-none"/>
        </w:rPr>
        <w:t>[TS 24.581, clause 6.4.4]</w:t>
      </w:r>
    </w:p>
    <w:p w14:paraId="0B67EA47" w14:textId="77777777" w:rsidR="00784A32" w:rsidRPr="00C31E24" w:rsidRDefault="00784A32" w:rsidP="00784A32">
      <w:pPr>
        <w:rPr>
          <w:lang w:eastAsia="x-none"/>
        </w:rPr>
      </w:pPr>
      <w:r w:rsidRPr="00C31E24">
        <w:rPr>
          <w:lang w:eastAsia="x-none"/>
        </w:rPr>
        <w:t>When the participating function receives an indication from the application and signalling plane that session release is initiated, the participating MCVideo function:</w:t>
      </w:r>
    </w:p>
    <w:p w14:paraId="2C934DBB" w14:textId="77777777" w:rsidR="00784A32" w:rsidRPr="00C31E24" w:rsidRDefault="00784A32" w:rsidP="00784A32">
      <w:pPr>
        <w:pStyle w:val="B1"/>
      </w:pPr>
      <w:r w:rsidRPr="00C31E24">
        <w:t>1.</w:t>
      </w:r>
      <w:r w:rsidRPr="00C31E24">
        <w:tab/>
        <w:t>shall stop sending transmission control messages towards the transmission participant and the transmission control server; and</w:t>
      </w:r>
    </w:p>
    <w:p w14:paraId="2A19D1A8" w14:textId="77777777" w:rsidR="00784A32" w:rsidRPr="00C31E24" w:rsidRDefault="00784A32" w:rsidP="00784A32">
      <w:pPr>
        <w:pStyle w:val="B1"/>
      </w:pPr>
      <w:r w:rsidRPr="00C31E24">
        <w:t>2.</w:t>
      </w:r>
      <w:r w:rsidRPr="00C31E24">
        <w:tab/>
        <w:t>shall stop sending RTP media packets towards the MCVideo client and towards the controlling MCVideo function.</w:t>
      </w:r>
    </w:p>
    <w:p w14:paraId="3B8CE1E3" w14:textId="77777777" w:rsidR="00784A32" w:rsidRPr="00C31E24" w:rsidRDefault="00784A32" w:rsidP="00784A32">
      <w:pPr>
        <w:rPr>
          <w:lang w:eastAsia="x-none"/>
        </w:rPr>
      </w:pPr>
      <w:r w:rsidRPr="00C31E24">
        <w:rPr>
          <w:lang w:eastAsia="x-none"/>
        </w:rPr>
        <w:t>When the participating MCVideo function receives an indication from the application and signalling plane that the session is released, the participating MCVideo function:</w:t>
      </w:r>
    </w:p>
    <w:p w14:paraId="26C2A2B9" w14:textId="77777777" w:rsidR="00784A32" w:rsidRPr="00C31E24" w:rsidRDefault="00784A32" w:rsidP="00784A32">
      <w:pPr>
        <w:pStyle w:val="B1"/>
      </w:pPr>
      <w:r w:rsidRPr="00C31E24">
        <w:t>1.</w:t>
      </w:r>
      <w:r w:rsidRPr="00C31E24">
        <w:tab/>
        <w:t>in case of a pre-established session, shall perform the actions in subclause 9.3.2; and</w:t>
      </w:r>
    </w:p>
    <w:p w14:paraId="13E96435" w14:textId="77777777" w:rsidR="00784A32" w:rsidRPr="00C31E24" w:rsidRDefault="00784A32" w:rsidP="00784A32">
      <w:pPr>
        <w:pStyle w:val="B1"/>
      </w:pPr>
      <w:r w:rsidRPr="00C31E24">
        <w:t>2.</w:t>
      </w:r>
      <w:r w:rsidRPr="00C31E24">
        <w:tab/>
        <w:t>in case of an on-demand session, shall release the media resources associated with the session.</w:t>
      </w:r>
    </w:p>
    <w:p w14:paraId="7BB6064A" w14:textId="77777777" w:rsidR="00784A32" w:rsidRPr="00C31E24" w:rsidRDefault="00784A32" w:rsidP="00764DD4">
      <w:pPr>
        <w:pStyle w:val="H6"/>
      </w:pPr>
      <w:bookmarkStart w:id="478" w:name="_Toc52787533"/>
      <w:bookmarkStart w:id="479" w:name="_Toc52787714"/>
      <w:bookmarkStart w:id="480" w:name="_Toc75906936"/>
      <w:bookmarkStart w:id="481" w:name="_Toc75907273"/>
      <w:r w:rsidRPr="00C31E24">
        <w:t>6.1.2.2.3</w:t>
      </w:r>
      <w:r w:rsidRPr="00C31E24">
        <w:tab/>
        <w:t>Test description</w:t>
      </w:r>
      <w:bookmarkEnd w:id="478"/>
      <w:bookmarkEnd w:id="479"/>
      <w:bookmarkEnd w:id="480"/>
      <w:bookmarkEnd w:id="481"/>
    </w:p>
    <w:p w14:paraId="111C3833" w14:textId="77777777" w:rsidR="00784A32" w:rsidRPr="00C31E24" w:rsidRDefault="00784A32" w:rsidP="00784A32">
      <w:pPr>
        <w:pStyle w:val="H6"/>
      </w:pPr>
      <w:r w:rsidRPr="00C31E24">
        <w:t>6.1.2.2.3.1</w:t>
      </w:r>
      <w:r w:rsidRPr="00C31E24">
        <w:tab/>
        <w:t>Pre-test conditions</w:t>
      </w:r>
    </w:p>
    <w:p w14:paraId="02A4C4FD" w14:textId="77777777" w:rsidR="00784A32" w:rsidRPr="00C31E24" w:rsidRDefault="00784A32" w:rsidP="00784A32">
      <w:pPr>
        <w:pStyle w:val="H6"/>
      </w:pPr>
      <w:r w:rsidRPr="00C31E24">
        <w:t>System Simulator:</w:t>
      </w:r>
    </w:p>
    <w:p w14:paraId="0625C3D4" w14:textId="77777777" w:rsidR="00784A32" w:rsidRPr="00C31E24" w:rsidRDefault="00530C26" w:rsidP="00530C26">
      <w:pPr>
        <w:pStyle w:val="B1"/>
        <w:ind w:left="284" w:firstLine="0"/>
      </w:pPr>
      <w:r w:rsidRPr="00C31E24">
        <w:t>-</w:t>
      </w:r>
      <w:r w:rsidRPr="00C31E24">
        <w:tab/>
      </w:r>
      <w:r w:rsidR="00784A32" w:rsidRPr="00C31E24">
        <w:t>SS (MCVideo server)</w:t>
      </w:r>
    </w:p>
    <w:p w14:paraId="71D64C0B" w14:textId="77777777" w:rsidR="00784A32" w:rsidRPr="00C31E24" w:rsidRDefault="00530C26" w:rsidP="00530C26">
      <w:pPr>
        <w:pStyle w:val="B1"/>
      </w:pPr>
      <w:r w:rsidRPr="00C31E24">
        <w:t>-</w:t>
      </w:r>
      <w:r w:rsidRPr="00C31E24">
        <w:tab/>
      </w:r>
      <w:r w:rsidR="00784A32" w:rsidRPr="00C31E24">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5304363" w14:textId="77777777" w:rsidR="00784A32" w:rsidRPr="00C31E24" w:rsidRDefault="00784A32" w:rsidP="00784A32">
      <w:pPr>
        <w:pStyle w:val="H6"/>
      </w:pPr>
      <w:r w:rsidRPr="00C31E24">
        <w:t>IUT:</w:t>
      </w:r>
    </w:p>
    <w:p w14:paraId="67961231" w14:textId="77777777" w:rsidR="00784A32" w:rsidRPr="00C31E24" w:rsidRDefault="00784A32" w:rsidP="00784A32">
      <w:pPr>
        <w:pStyle w:val="B1"/>
      </w:pPr>
      <w:r w:rsidRPr="00C31E24">
        <w:t>-</w:t>
      </w:r>
      <w:r w:rsidRPr="00C31E24">
        <w:tab/>
        <w:t>UE (MCVideo client)</w:t>
      </w:r>
    </w:p>
    <w:p w14:paraId="0344CADB" w14:textId="77777777" w:rsidR="00784A32" w:rsidRPr="00C31E24" w:rsidRDefault="00784A32" w:rsidP="00784A32">
      <w:pPr>
        <w:pStyle w:val="B1"/>
      </w:pPr>
      <w:r w:rsidRPr="00C31E24">
        <w:t>-</w:t>
      </w:r>
      <w:r w:rsidRPr="00C31E24">
        <w:tab/>
        <w:t>The test USIM set as defined in TS 36.579-1 [2], subclause 5.5.10, is inserted.</w:t>
      </w:r>
    </w:p>
    <w:p w14:paraId="0126DA00" w14:textId="77777777" w:rsidR="00784A32" w:rsidRPr="00C31E24" w:rsidRDefault="00784A32" w:rsidP="00784A32">
      <w:pPr>
        <w:pStyle w:val="H6"/>
      </w:pPr>
      <w:r w:rsidRPr="00C31E24">
        <w:t>Preamble:</w:t>
      </w:r>
    </w:p>
    <w:p w14:paraId="4A85EC72" w14:textId="77777777" w:rsidR="00784A32" w:rsidRPr="00C31E24" w:rsidRDefault="00784A32" w:rsidP="00784A32">
      <w:pPr>
        <w:pStyle w:val="B1"/>
      </w:pPr>
      <w:r w:rsidRPr="00C31E24">
        <w:t>-</w:t>
      </w:r>
      <w:r w:rsidRPr="00C31E24">
        <w:tab/>
        <w:t>The UE has performed the Generic Test Procedure for MCVideo UE registration as specified in TS 36.579-1 [2], subclause 5.4.2A.</w:t>
      </w:r>
    </w:p>
    <w:p w14:paraId="0ECCB5F7" w14:textId="77777777" w:rsidR="00784A32" w:rsidRPr="00C31E24" w:rsidRDefault="00784A32" w:rsidP="00784A32">
      <w:pPr>
        <w:pStyle w:val="B1"/>
      </w:pPr>
      <w:r w:rsidRPr="00C31E24">
        <w:t>-</w:t>
      </w:r>
      <w:r w:rsidRPr="00C31E24">
        <w:tab/>
        <w:t>The MCVideo User performs the Generic Test Procedure for MCVideo Authorization/Configuration and Key Generation as specified in TS 36.579-1 [2], subclause 5.3.2A.</w:t>
      </w:r>
    </w:p>
    <w:p w14:paraId="5E6D8252" w14:textId="77777777" w:rsidR="00784A32" w:rsidRPr="00C31E24" w:rsidRDefault="00784A32" w:rsidP="00784A32">
      <w:pPr>
        <w:pStyle w:val="B1"/>
      </w:pPr>
      <w:r w:rsidRPr="00C31E24">
        <w:t>-</w:t>
      </w:r>
      <w:r w:rsidRPr="00C31E24">
        <w:tab/>
        <w:t>The MCVideo client has followed the steps defined in TS 36.579-1 [2], subclause 5.3.3A Generic Test Procedure for MCVideo pre-established session establishment CO.</w:t>
      </w:r>
    </w:p>
    <w:p w14:paraId="2A2D6978" w14:textId="77777777" w:rsidR="00784A32" w:rsidRPr="00C31E24" w:rsidRDefault="00784A32" w:rsidP="00784A32">
      <w:pPr>
        <w:pStyle w:val="B1"/>
      </w:pPr>
      <w:r w:rsidRPr="00C31E24">
        <w:t>-</w:t>
      </w:r>
      <w:r w:rsidRPr="00C31E24">
        <w:tab/>
        <w:t>UE States at the end of the preamble</w:t>
      </w:r>
    </w:p>
    <w:p w14:paraId="2B33E6BA" w14:textId="77777777" w:rsidR="00784A32" w:rsidRPr="00C31E24" w:rsidRDefault="00784A32" w:rsidP="00784A32">
      <w:pPr>
        <w:pStyle w:val="B2"/>
      </w:pPr>
      <w:r w:rsidRPr="00C31E24">
        <w:t>-</w:t>
      </w:r>
      <w:r w:rsidRPr="00C31E24">
        <w:tab/>
        <w:t>The UE is in E-UTRA Registered, Idle Mode state.</w:t>
      </w:r>
    </w:p>
    <w:p w14:paraId="01274803" w14:textId="77777777" w:rsidR="00784A32" w:rsidRPr="00C31E24" w:rsidRDefault="00784A32" w:rsidP="00784A32">
      <w:pPr>
        <w:pStyle w:val="B2"/>
      </w:pPr>
      <w:r w:rsidRPr="00C31E24">
        <w:t>-</w:t>
      </w:r>
      <w:r w:rsidRPr="00C31E24">
        <w:tab/>
        <w:t>The MCVideo Client Application has been activated and User has registered-in as the MCVideo User with the Server as active user at the Client.</w:t>
      </w:r>
    </w:p>
    <w:p w14:paraId="5B0257C8" w14:textId="77777777" w:rsidR="00784A32" w:rsidRPr="00C31E24" w:rsidRDefault="00784A32" w:rsidP="00784A32">
      <w:pPr>
        <w:pStyle w:val="H6"/>
      </w:pPr>
      <w:r w:rsidRPr="00C31E24">
        <w:t>6.1.2.2.3.2</w:t>
      </w:r>
      <w:r w:rsidRPr="00C31E24">
        <w:tab/>
        <w:t>Test procedure sequence</w:t>
      </w:r>
    </w:p>
    <w:p w14:paraId="03EE7272" w14:textId="77777777" w:rsidR="00784A32" w:rsidRPr="00C31E24" w:rsidRDefault="00784A32" w:rsidP="00784A32">
      <w:pPr>
        <w:pStyle w:val="TH"/>
      </w:pPr>
      <w:r w:rsidRPr="00C31E24">
        <w:t>Table 6.1.2.2.3.2-1: Main Behaviour</w:t>
      </w:r>
    </w:p>
    <w:tbl>
      <w:tblPr>
        <w:tblW w:w="960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C31E24" w14:paraId="5E857087" w14:textId="77777777" w:rsidTr="00354887">
        <w:trPr>
          <w:tblHeader/>
        </w:trPr>
        <w:tc>
          <w:tcPr>
            <w:tcW w:w="534" w:type="dxa"/>
            <w:tcBorders>
              <w:bottom w:val="nil"/>
            </w:tcBorders>
            <w:shd w:val="clear" w:color="auto" w:fill="auto"/>
          </w:tcPr>
          <w:p w14:paraId="6DA935BC" w14:textId="77777777" w:rsidR="00784A32" w:rsidRPr="00C31E24" w:rsidRDefault="00784A32" w:rsidP="00354887">
            <w:pPr>
              <w:pStyle w:val="TAH"/>
              <w:keepNext w:val="0"/>
              <w:keepLines w:val="0"/>
              <w:widowControl w:val="0"/>
            </w:pPr>
            <w:r w:rsidRPr="00C31E24">
              <w:t>St</w:t>
            </w:r>
          </w:p>
        </w:tc>
        <w:tc>
          <w:tcPr>
            <w:tcW w:w="3968" w:type="dxa"/>
            <w:tcBorders>
              <w:bottom w:val="nil"/>
            </w:tcBorders>
            <w:shd w:val="clear" w:color="auto" w:fill="auto"/>
          </w:tcPr>
          <w:p w14:paraId="0F7F6197" w14:textId="77777777" w:rsidR="00784A32" w:rsidRPr="00C31E24" w:rsidRDefault="00784A32" w:rsidP="00354887">
            <w:pPr>
              <w:pStyle w:val="TAH"/>
              <w:keepNext w:val="0"/>
              <w:keepLines w:val="0"/>
              <w:widowControl w:val="0"/>
            </w:pPr>
            <w:r w:rsidRPr="00C31E24">
              <w:t>Procedure</w:t>
            </w:r>
          </w:p>
        </w:tc>
        <w:tc>
          <w:tcPr>
            <w:tcW w:w="3686" w:type="dxa"/>
            <w:gridSpan w:val="2"/>
            <w:shd w:val="clear" w:color="auto" w:fill="auto"/>
          </w:tcPr>
          <w:p w14:paraId="24CF8DBD" w14:textId="77777777" w:rsidR="00784A32" w:rsidRPr="00C31E24" w:rsidRDefault="00784A32" w:rsidP="00354887">
            <w:pPr>
              <w:pStyle w:val="TAH"/>
              <w:keepNext w:val="0"/>
              <w:keepLines w:val="0"/>
              <w:widowControl w:val="0"/>
            </w:pPr>
            <w:r w:rsidRPr="00C31E24">
              <w:t>Message Sequence</w:t>
            </w:r>
          </w:p>
        </w:tc>
        <w:tc>
          <w:tcPr>
            <w:tcW w:w="565" w:type="dxa"/>
            <w:tcBorders>
              <w:bottom w:val="nil"/>
            </w:tcBorders>
            <w:shd w:val="clear" w:color="auto" w:fill="auto"/>
          </w:tcPr>
          <w:p w14:paraId="497D41C2" w14:textId="77777777" w:rsidR="00784A32" w:rsidRPr="00C31E24" w:rsidRDefault="00784A32" w:rsidP="00354887">
            <w:pPr>
              <w:pStyle w:val="TAH"/>
              <w:keepNext w:val="0"/>
              <w:keepLines w:val="0"/>
              <w:widowControl w:val="0"/>
            </w:pPr>
            <w:r w:rsidRPr="00C31E24">
              <w:t>TP</w:t>
            </w:r>
          </w:p>
        </w:tc>
        <w:tc>
          <w:tcPr>
            <w:tcW w:w="850" w:type="dxa"/>
            <w:tcBorders>
              <w:bottom w:val="nil"/>
            </w:tcBorders>
            <w:shd w:val="clear" w:color="auto" w:fill="auto"/>
          </w:tcPr>
          <w:p w14:paraId="65508EDC" w14:textId="77777777" w:rsidR="00784A32" w:rsidRPr="00C31E24" w:rsidRDefault="00784A32" w:rsidP="00354887">
            <w:pPr>
              <w:pStyle w:val="TAH"/>
              <w:keepNext w:val="0"/>
              <w:keepLines w:val="0"/>
              <w:widowControl w:val="0"/>
            </w:pPr>
            <w:r w:rsidRPr="00C31E24">
              <w:t>Verdict</w:t>
            </w:r>
          </w:p>
        </w:tc>
      </w:tr>
      <w:tr w:rsidR="00784A32" w:rsidRPr="00C31E24" w14:paraId="3090E58E" w14:textId="77777777" w:rsidTr="00354887">
        <w:trPr>
          <w:tblHeader/>
        </w:trPr>
        <w:tc>
          <w:tcPr>
            <w:tcW w:w="534" w:type="dxa"/>
            <w:tcBorders>
              <w:top w:val="nil"/>
            </w:tcBorders>
            <w:shd w:val="clear" w:color="auto" w:fill="auto"/>
          </w:tcPr>
          <w:p w14:paraId="403AC662" w14:textId="77777777" w:rsidR="00784A32" w:rsidRPr="00C31E24" w:rsidRDefault="00784A32" w:rsidP="00354887">
            <w:pPr>
              <w:pStyle w:val="TAH"/>
              <w:keepNext w:val="0"/>
              <w:keepLines w:val="0"/>
              <w:widowControl w:val="0"/>
            </w:pPr>
          </w:p>
        </w:tc>
        <w:tc>
          <w:tcPr>
            <w:tcW w:w="3968" w:type="dxa"/>
            <w:tcBorders>
              <w:top w:val="nil"/>
            </w:tcBorders>
            <w:shd w:val="clear" w:color="auto" w:fill="auto"/>
          </w:tcPr>
          <w:p w14:paraId="29D96130" w14:textId="77777777" w:rsidR="00784A32" w:rsidRPr="00C31E24" w:rsidRDefault="00784A32" w:rsidP="00354887">
            <w:pPr>
              <w:pStyle w:val="TAH"/>
              <w:keepNext w:val="0"/>
              <w:keepLines w:val="0"/>
              <w:widowControl w:val="0"/>
            </w:pPr>
          </w:p>
        </w:tc>
        <w:tc>
          <w:tcPr>
            <w:tcW w:w="708" w:type="dxa"/>
            <w:shd w:val="clear" w:color="auto" w:fill="auto"/>
          </w:tcPr>
          <w:p w14:paraId="13724223" w14:textId="77777777" w:rsidR="00784A32" w:rsidRPr="00C31E24" w:rsidRDefault="00784A32" w:rsidP="00354887">
            <w:pPr>
              <w:pStyle w:val="TAH"/>
              <w:keepNext w:val="0"/>
              <w:keepLines w:val="0"/>
              <w:widowControl w:val="0"/>
            </w:pPr>
            <w:r w:rsidRPr="00C31E24">
              <w:t>U - S</w:t>
            </w:r>
          </w:p>
        </w:tc>
        <w:tc>
          <w:tcPr>
            <w:tcW w:w="2978" w:type="dxa"/>
            <w:shd w:val="clear" w:color="auto" w:fill="auto"/>
          </w:tcPr>
          <w:p w14:paraId="215FE812" w14:textId="77777777" w:rsidR="00784A32" w:rsidRPr="00C31E24" w:rsidRDefault="00784A32" w:rsidP="00354887">
            <w:pPr>
              <w:pStyle w:val="TAH"/>
              <w:keepNext w:val="0"/>
              <w:keepLines w:val="0"/>
              <w:widowControl w:val="0"/>
            </w:pPr>
            <w:r w:rsidRPr="00C31E24">
              <w:t>Message</w:t>
            </w:r>
          </w:p>
        </w:tc>
        <w:tc>
          <w:tcPr>
            <w:tcW w:w="565" w:type="dxa"/>
            <w:tcBorders>
              <w:top w:val="nil"/>
            </w:tcBorders>
            <w:shd w:val="clear" w:color="auto" w:fill="auto"/>
          </w:tcPr>
          <w:p w14:paraId="7756CC95" w14:textId="77777777" w:rsidR="00784A32" w:rsidRPr="00C31E24" w:rsidRDefault="00784A32" w:rsidP="00354887">
            <w:pPr>
              <w:pStyle w:val="TAH"/>
              <w:keepNext w:val="0"/>
              <w:keepLines w:val="0"/>
              <w:widowControl w:val="0"/>
            </w:pPr>
          </w:p>
        </w:tc>
        <w:tc>
          <w:tcPr>
            <w:tcW w:w="850" w:type="dxa"/>
            <w:tcBorders>
              <w:top w:val="nil"/>
            </w:tcBorders>
            <w:shd w:val="clear" w:color="auto" w:fill="auto"/>
          </w:tcPr>
          <w:p w14:paraId="57F36C5C" w14:textId="77777777" w:rsidR="00784A32" w:rsidRPr="00C31E24" w:rsidRDefault="00784A32" w:rsidP="00354887">
            <w:pPr>
              <w:pStyle w:val="TAH"/>
              <w:keepNext w:val="0"/>
              <w:keepLines w:val="0"/>
              <w:widowControl w:val="0"/>
            </w:pPr>
          </w:p>
        </w:tc>
      </w:tr>
      <w:tr w:rsidR="00784A32" w:rsidRPr="00C31E24" w14:paraId="6F4E1C93" w14:textId="77777777" w:rsidTr="00354887">
        <w:tc>
          <w:tcPr>
            <w:tcW w:w="534" w:type="dxa"/>
            <w:shd w:val="clear" w:color="auto" w:fill="auto"/>
          </w:tcPr>
          <w:p w14:paraId="41C35426" w14:textId="77777777" w:rsidR="00784A32" w:rsidRPr="00C31E24" w:rsidRDefault="00784A32" w:rsidP="00354887">
            <w:pPr>
              <w:pStyle w:val="TAC"/>
              <w:keepNext w:val="0"/>
              <w:keepLines w:val="0"/>
              <w:widowControl w:val="0"/>
            </w:pPr>
            <w:r w:rsidRPr="00C31E24">
              <w:t>1</w:t>
            </w:r>
          </w:p>
        </w:tc>
        <w:tc>
          <w:tcPr>
            <w:tcW w:w="3968" w:type="dxa"/>
            <w:shd w:val="clear" w:color="auto" w:fill="auto"/>
          </w:tcPr>
          <w:p w14:paraId="7D800E4B" w14:textId="77777777" w:rsidR="00784A32" w:rsidRPr="00C31E24" w:rsidRDefault="00784A32" w:rsidP="00354887">
            <w:pPr>
              <w:pStyle w:val="TAL"/>
              <w:keepNext w:val="0"/>
              <w:keepLines w:val="0"/>
              <w:widowControl w:val="0"/>
            </w:pPr>
            <w:r w:rsidRPr="00C31E24">
              <w:t>Make the MCVideo User initiate an On-demand Chat Group Call.</w:t>
            </w:r>
          </w:p>
          <w:p w14:paraId="34B140F1" w14:textId="0B48C80D" w:rsidR="00784A32" w:rsidRPr="00C31E24" w:rsidRDefault="009A56EE" w:rsidP="00354887">
            <w:pPr>
              <w:pStyle w:val="TAL"/>
              <w:keepNext w:val="0"/>
              <w:keepLines w:val="0"/>
              <w:widowControl w:val="0"/>
              <w:rPr>
                <w:rFonts w:eastAsia="Calibri"/>
              </w:rPr>
            </w:pPr>
            <w:r w:rsidRPr="00C31E24">
              <w:t>(</w:t>
            </w:r>
            <w:r w:rsidR="00784A32" w:rsidRPr="00C31E24">
              <w:t>NOTE</w:t>
            </w:r>
            <w:r w:rsidRPr="00C31E24">
              <w:t xml:space="preserve"> 1)</w:t>
            </w:r>
          </w:p>
        </w:tc>
        <w:tc>
          <w:tcPr>
            <w:tcW w:w="708" w:type="dxa"/>
            <w:shd w:val="clear" w:color="auto" w:fill="auto"/>
          </w:tcPr>
          <w:p w14:paraId="0F153465" w14:textId="77777777" w:rsidR="00784A32" w:rsidRPr="00C31E24" w:rsidRDefault="00784A32" w:rsidP="00354887">
            <w:pPr>
              <w:pStyle w:val="TAC"/>
              <w:keepNext w:val="0"/>
              <w:keepLines w:val="0"/>
              <w:widowControl w:val="0"/>
              <w:rPr>
                <w:rFonts w:eastAsia="Calibri"/>
                <w:szCs w:val="22"/>
              </w:rPr>
            </w:pPr>
            <w:r w:rsidRPr="00C31E24">
              <w:t>-</w:t>
            </w:r>
          </w:p>
        </w:tc>
        <w:tc>
          <w:tcPr>
            <w:tcW w:w="2978" w:type="dxa"/>
            <w:shd w:val="clear" w:color="auto" w:fill="auto"/>
          </w:tcPr>
          <w:p w14:paraId="3B87CE2C" w14:textId="77777777" w:rsidR="00784A32" w:rsidRPr="00C31E24" w:rsidRDefault="00784A32" w:rsidP="00354887">
            <w:pPr>
              <w:pStyle w:val="TAL"/>
              <w:keepNext w:val="0"/>
              <w:keepLines w:val="0"/>
              <w:widowControl w:val="0"/>
              <w:rPr>
                <w:rFonts w:eastAsia="Calibri"/>
              </w:rPr>
            </w:pPr>
            <w:r w:rsidRPr="00C31E24">
              <w:t>-</w:t>
            </w:r>
          </w:p>
        </w:tc>
        <w:tc>
          <w:tcPr>
            <w:tcW w:w="565" w:type="dxa"/>
            <w:shd w:val="clear" w:color="auto" w:fill="auto"/>
          </w:tcPr>
          <w:p w14:paraId="63FD52C3" w14:textId="77777777" w:rsidR="00784A32" w:rsidRPr="00C31E24" w:rsidRDefault="00784A32" w:rsidP="00354887">
            <w:pPr>
              <w:pStyle w:val="TAC"/>
              <w:keepNext w:val="0"/>
              <w:keepLines w:val="0"/>
              <w:widowControl w:val="0"/>
              <w:rPr>
                <w:rFonts w:eastAsia="Calibri"/>
                <w:szCs w:val="22"/>
              </w:rPr>
            </w:pPr>
            <w:r w:rsidRPr="00C31E24">
              <w:t>-</w:t>
            </w:r>
          </w:p>
        </w:tc>
        <w:tc>
          <w:tcPr>
            <w:tcW w:w="850" w:type="dxa"/>
            <w:shd w:val="clear" w:color="auto" w:fill="auto"/>
          </w:tcPr>
          <w:p w14:paraId="085CE872" w14:textId="77777777" w:rsidR="00784A32" w:rsidRPr="00C31E24" w:rsidRDefault="00784A32" w:rsidP="00354887">
            <w:pPr>
              <w:pStyle w:val="TAC"/>
              <w:keepNext w:val="0"/>
              <w:keepLines w:val="0"/>
              <w:widowControl w:val="0"/>
              <w:rPr>
                <w:rFonts w:eastAsia="Calibri"/>
              </w:rPr>
            </w:pPr>
            <w:r w:rsidRPr="00C31E24">
              <w:t>-</w:t>
            </w:r>
          </w:p>
        </w:tc>
      </w:tr>
      <w:tr w:rsidR="00784A32" w:rsidRPr="00C31E24" w14:paraId="56E7D1ED" w14:textId="77777777" w:rsidTr="00354887">
        <w:tc>
          <w:tcPr>
            <w:tcW w:w="534" w:type="dxa"/>
            <w:shd w:val="clear" w:color="auto" w:fill="auto"/>
          </w:tcPr>
          <w:p w14:paraId="22AB3854"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1D9CAAFC" w14:textId="77777777" w:rsidR="00784A32" w:rsidRPr="00C31E24" w:rsidRDefault="00784A32" w:rsidP="00354887">
            <w:pPr>
              <w:pStyle w:val="TAL"/>
              <w:keepNext w:val="0"/>
              <w:keepLines w:val="0"/>
              <w:widowControl w:val="0"/>
              <w:rPr>
                <w:rFonts w:eastAsia="Calibri"/>
              </w:rPr>
            </w:pPr>
            <w:r w:rsidRPr="00C31E24">
              <w:t>EXCEPTION: The E-UTRA/EPC related actions which step 1 above will trigger are described in TS 36.579-1 [2], subclause 5.4.3 'Generic Test Procedure for MCVideo CO communication in E-UTRA'. The test sequence below shows only the MCVideo relevant messages being exchanged.</w:t>
            </w:r>
          </w:p>
        </w:tc>
        <w:tc>
          <w:tcPr>
            <w:tcW w:w="708" w:type="dxa"/>
            <w:shd w:val="clear" w:color="auto" w:fill="auto"/>
          </w:tcPr>
          <w:p w14:paraId="1E584F6E" w14:textId="77777777" w:rsidR="00784A32" w:rsidRPr="00C31E24" w:rsidRDefault="00784A32" w:rsidP="00354887">
            <w:pPr>
              <w:pStyle w:val="TAC"/>
              <w:keepNext w:val="0"/>
              <w:keepLines w:val="0"/>
              <w:widowControl w:val="0"/>
              <w:rPr>
                <w:rFonts w:eastAsia="Calibri"/>
                <w:szCs w:val="22"/>
              </w:rPr>
            </w:pPr>
            <w:r w:rsidRPr="00C31E24">
              <w:t>-</w:t>
            </w:r>
          </w:p>
        </w:tc>
        <w:tc>
          <w:tcPr>
            <w:tcW w:w="2978" w:type="dxa"/>
            <w:shd w:val="clear" w:color="auto" w:fill="auto"/>
          </w:tcPr>
          <w:p w14:paraId="3CEBE62F" w14:textId="77777777" w:rsidR="00784A32" w:rsidRPr="00C31E24" w:rsidRDefault="00784A32" w:rsidP="00354887">
            <w:pPr>
              <w:pStyle w:val="TAL"/>
              <w:keepNext w:val="0"/>
              <w:keepLines w:val="0"/>
              <w:widowControl w:val="0"/>
              <w:rPr>
                <w:rFonts w:eastAsia="Calibri"/>
              </w:rPr>
            </w:pPr>
          </w:p>
        </w:tc>
        <w:tc>
          <w:tcPr>
            <w:tcW w:w="565" w:type="dxa"/>
            <w:shd w:val="clear" w:color="auto" w:fill="auto"/>
          </w:tcPr>
          <w:p w14:paraId="40EA6DE5" w14:textId="77777777" w:rsidR="00784A32" w:rsidRPr="00C31E24" w:rsidRDefault="00784A32" w:rsidP="00354887">
            <w:pPr>
              <w:pStyle w:val="TAC"/>
              <w:keepNext w:val="0"/>
              <w:keepLines w:val="0"/>
              <w:widowControl w:val="0"/>
              <w:rPr>
                <w:rFonts w:eastAsia="Calibri"/>
                <w:szCs w:val="22"/>
              </w:rPr>
            </w:pPr>
            <w:r w:rsidRPr="00C31E24">
              <w:t>-</w:t>
            </w:r>
          </w:p>
        </w:tc>
        <w:tc>
          <w:tcPr>
            <w:tcW w:w="850" w:type="dxa"/>
            <w:shd w:val="clear" w:color="auto" w:fill="auto"/>
          </w:tcPr>
          <w:p w14:paraId="7C86B557" w14:textId="77777777" w:rsidR="00784A32" w:rsidRPr="00C31E24" w:rsidRDefault="00784A32" w:rsidP="00354887">
            <w:pPr>
              <w:pStyle w:val="TAC"/>
              <w:keepNext w:val="0"/>
              <w:keepLines w:val="0"/>
              <w:widowControl w:val="0"/>
              <w:rPr>
                <w:rFonts w:eastAsia="Calibri"/>
              </w:rPr>
            </w:pPr>
            <w:r w:rsidRPr="00C31E24">
              <w:t>-</w:t>
            </w:r>
          </w:p>
        </w:tc>
      </w:tr>
      <w:tr w:rsidR="00784A32" w:rsidRPr="00C31E24" w14:paraId="6550AD97" w14:textId="77777777" w:rsidTr="00354887">
        <w:tc>
          <w:tcPr>
            <w:tcW w:w="534" w:type="dxa"/>
            <w:shd w:val="clear" w:color="auto" w:fill="auto"/>
          </w:tcPr>
          <w:p w14:paraId="166D4CBD" w14:textId="77777777" w:rsidR="00784A32" w:rsidRPr="00C31E24" w:rsidRDefault="00784A32" w:rsidP="00354887">
            <w:pPr>
              <w:pStyle w:val="TAC"/>
              <w:keepNext w:val="0"/>
              <w:keepLines w:val="0"/>
              <w:widowControl w:val="0"/>
            </w:pPr>
            <w:r w:rsidRPr="00C31E24">
              <w:t>2</w:t>
            </w:r>
          </w:p>
        </w:tc>
        <w:tc>
          <w:tcPr>
            <w:tcW w:w="3968" w:type="dxa"/>
            <w:shd w:val="clear" w:color="auto" w:fill="auto"/>
          </w:tcPr>
          <w:p w14:paraId="7A25A7C1" w14:textId="77777777" w:rsidR="00784A32" w:rsidRPr="00C31E24" w:rsidRDefault="00784A32" w:rsidP="00354887">
            <w:pPr>
              <w:pStyle w:val="TAL"/>
              <w:keepNext w:val="0"/>
              <w:keepLines w:val="0"/>
              <w:widowControl w:val="0"/>
              <w:rPr>
                <w:rFonts w:eastAsia="Calibri"/>
              </w:rPr>
            </w:pPr>
            <w:r w:rsidRPr="00C31E24">
              <w:t>Check: Does the UE (MCVideo Client) send a SIP INVITE message to the Server?</w:t>
            </w:r>
          </w:p>
        </w:tc>
        <w:tc>
          <w:tcPr>
            <w:tcW w:w="708" w:type="dxa"/>
            <w:shd w:val="clear" w:color="auto" w:fill="auto"/>
          </w:tcPr>
          <w:p w14:paraId="11A180B1" w14:textId="77777777" w:rsidR="00784A32" w:rsidRPr="00C31E24" w:rsidRDefault="00784A32" w:rsidP="00354887">
            <w:pPr>
              <w:pStyle w:val="TAC"/>
              <w:keepNext w:val="0"/>
              <w:keepLines w:val="0"/>
              <w:widowControl w:val="0"/>
              <w:rPr>
                <w:rFonts w:eastAsia="Calibri"/>
                <w:szCs w:val="22"/>
              </w:rPr>
            </w:pPr>
            <w:r w:rsidRPr="00C31E24">
              <w:t>--&gt;</w:t>
            </w:r>
          </w:p>
        </w:tc>
        <w:tc>
          <w:tcPr>
            <w:tcW w:w="2978" w:type="dxa"/>
            <w:shd w:val="clear" w:color="auto" w:fill="auto"/>
          </w:tcPr>
          <w:p w14:paraId="7BD2B73A" w14:textId="77777777" w:rsidR="00784A32" w:rsidRPr="00C31E24" w:rsidRDefault="00784A32" w:rsidP="00354887">
            <w:pPr>
              <w:pStyle w:val="TAL"/>
              <w:keepNext w:val="0"/>
              <w:keepLines w:val="0"/>
              <w:widowControl w:val="0"/>
              <w:rPr>
                <w:rFonts w:eastAsia="Calibri"/>
              </w:rPr>
            </w:pPr>
            <w:r w:rsidRPr="00C31E24">
              <w:t>SIP INVITE</w:t>
            </w:r>
          </w:p>
        </w:tc>
        <w:tc>
          <w:tcPr>
            <w:tcW w:w="565" w:type="dxa"/>
            <w:shd w:val="clear" w:color="auto" w:fill="auto"/>
          </w:tcPr>
          <w:p w14:paraId="5DCC1D5C" w14:textId="77777777" w:rsidR="00784A32" w:rsidRPr="00C31E24" w:rsidRDefault="00784A32" w:rsidP="00354887">
            <w:pPr>
              <w:pStyle w:val="TAC"/>
              <w:keepNext w:val="0"/>
              <w:keepLines w:val="0"/>
              <w:widowControl w:val="0"/>
              <w:rPr>
                <w:rFonts w:eastAsia="Calibri"/>
                <w:szCs w:val="22"/>
              </w:rPr>
            </w:pPr>
            <w:r w:rsidRPr="00C31E24">
              <w:rPr>
                <w:rStyle w:val="CommentReference"/>
                <w:rFonts w:eastAsia="Calibri" w:cs="Arial"/>
                <w:sz w:val="18"/>
                <w:szCs w:val="18"/>
              </w:rPr>
              <w:t>1</w:t>
            </w:r>
          </w:p>
        </w:tc>
        <w:tc>
          <w:tcPr>
            <w:tcW w:w="850" w:type="dxa"/>
            <w:shd w:val="clear" w:color="auto" w:fill="auto"/>
          </w:tcPr>
          <w:p w14:paraId="7A8F44D6" w14:textId="77777777" w:rsidR="00784A32" w:rsidRPr="00C31E24" w:rsidRDefault="00784A32" w:rsidP="00354887">
            <w:pPr>
              <w:pStyle w:val="TAC"/>
              <w:keepNext w:val="0"/>
              <w:keepLines w:val="0"/>
              <w:widowControl w:val="0"/>
              <w:rPr>
                <w:rFonts w:eastAsia="Calibri"/>
              </w:rPr>
            </w:pPr>
            <w:r w:rsidRPr="00C31E24">
              <w:t>P</w:t>
            </w:r>
          </w:p>
        </w:tc>
      </w:tr>
      <w:tr w:rsidR="00784A32" w:rsidRPr="00C31E24" w14:paraId="003560C4" w14:textId="77777777" w:rsidTr="00354887">
        <w:tc>
          <w:tcPr>
            <w:tcW w:w="534" w:type="dxa"/>
            <w:shd w:val="clear" w:color="auto" w:fill="auto"/>
          </w:tcPr>
          <w:p w14:paraId="632070C4" w14:textId="77777777" w:rsidR="00784A32" w:rsidRPr="00C31E24" w:rsidRDefault="00784A32" w:rsidP="00354887">
            <w:pPr>
              <w:pStyle w:val="TAC"/>
              <w:keepNext w:val="0"/>
              <w:keepLines w:val="0"/>
              <w:widowControl w:val="0"/>
            </w:pPr>
            <w:r w:rsidRPr="00C31E24">
              <w:t>3</w:t>
            </w:r>
          </w:p>
        </w:tc>
        <w:tc>
          <w:tcPr>
            <w:tcW w:w="3968" w:type="dxa"/>
            <w:shd w:val="clear" w:color="auto" w:fill="auto"/>
          </w:tcPr>
          <w:p w14:paraId="6E92F328" w14:textId="77777777" w:rsidR="00784A32" w:rsidRPr="00C31E24" w:rsidRDefault="00784A32" w:rsidP="00354887">
            <w:pPr>
              <w:pStyle w:val="TAL"/>
              <w:keepNext w:val="0"/>
              <w:keepLines w:val="0"/>
              <w:widowControl w:val="0"/>
              <w:rPr>
                <w:rFonts w:eastAsia="Calibri"/>
              </w:rPr>
            </w:pPr>
            <w:r w:rsidRPr="00C31E24">
              <w:t>The SS (MCVideo Server) sends a SIP 100 (Trying) message in response.</w:t>
            </w:r>
          </w:p>
        </w:tc>
        <w:tc>
          <w:tcPr>
            <w:tcW w:w="708" w:type="dxa"/>
            <w:shd w:val="clear" w:color="auto" w:fill="auto"/>
          </w:tcPr>
          <w:p w14:paraId="16872B36" w14:textId="77777777" w:rsidR="00784A32" w:rsidRPr="00C31E24" w:rsidRDefault="00784A32" w:rsidP="00354887">
            <w:pPr>
              <w:pStyle w:val="TAC"/>
              <w:keepNext w:val="0"/>
              <w:keepLines w:val="0"/>
              <w:widowControl w:val="0"/>
              <w:rPr>
                <w:rFonts w:eastAsia="Calibri"/>
                <w:szCs w:val="22"/>
              </w:rPr>
            </w:pPr>
            <w:r w:rsidRPr="00C31E24">
              <w:t>&lt;--</w:t>
            </w:r>
          </w:p>
        </w:tc>
        <w:tc>
          <w:tcPr>
            <w:tcW w:w="2978" w:type="dxa"/>
            <w:shd w:val="clear" w:color="auto" w:fill="auto"/>
          </w:tcPr>
          <w:p w14:paraId="5A917CD3" w14:textId="77777777" w:rsidR="00784A32" w:rsidRPr="00C31E24" w:rsidRDefault="00784A32" w:rsidP="00354887">
            <w:pPr>
              <w:pStyle w:val="TAL"/>
              <w:keepNext w:val="0"/>
              <w:keepLines w:val="0"/>
              <w:widowControl w:val="0"/>
              <w:rPr>
                <w:rFonts w:eastAsia="Calibri"/>
              </w:rPr>
            </w:pPr>
            <w:r w:rsidRPr="00C31E24">
              <w:t>SIP 100 (Trying)</w:t>
            </w:r>
          </w:p>
        </w:tc>
        <w:tc>
          <w:tcPr>
            <w:tcW w:w="565" w:type="dxa"/>
            <w:shd w:val="clear" w:color="auto" w:fill="auto"/>
          </w:tcPr>
          <w:p w14:paraId="1A6E8C10" w14:textId="77777777" w:rsidR="00784A32" w:rsidRPr="00C31E24" w:rsidRDefault="00784A32" w:rsidP="00354887">
            <w:pPr>
              <w:pStyle w:val="TAC"/>
              <w:keepNext w:val="0"/>
              <w:keepLines w:val="0"/>
              <w:widowControl w:val="0"/>
              <w:rPr>
                <w:rFonts w:eastAsia="Calibri"/>
                <w:szCs w:val="22"/>
              </w:rPr>
            </w:pPr>
            <w:r w:rsidRPr="00C31E24">
              <w:t>-</w:t>
            </w:r>
          </w:p>
        </w:tc>
        <w:tc>
          <w:tcPr>
            <w:tcW w:w="850" w:type="dxa"/>
            <w:shd w:val="clear" w:color="auto" w:fill="auto"/>
          </w:tcPr>
          <w:p w14:paraId="1DFFFA63" w14:textId="77777777" w:rsidR="00784A32" w:rsidRPr="00C31E24" w:rsidRDefault="00784A32" w:rsidP="00354887">
            <w:pPr>
              <w:pStyle w:val="TAC"/>
              <w:keepNext w:val="0"/>
              <w:keepLines w:val="0"/>
              <w:widowControl w:val="0"/>
              <w:rPr>
                <w:rFonts w:eastAsia="Calibri"/>
              </w:rPr>
            </w:pPr>
            <w:r w:rsidRPr="00C31E24">
              <w:t>-</w:t>
            </w:r>
          </w:p>
        </w:tc>
      </w:tr>
      <w:tr w:rsidR="00784A32" w:rsidRPr="00C31E24" w14:paraId="7103090F" w14:textId="77777777" w:rsidTr="00354887">
        <w:tc>
          <w:tcPr>
            <w:tcW w:w="534" w:type="dxa"/>
            <w:shd w:val="clear" w:color="auto" w:fill="auto"/>
          </w:tcPr>
          <w:p w14:paraId="1ACDE68B" w14:textId="77777777" w:rsidR="00784A32" w:rsidRPr="00C31E24" w:rsidRDefault="00784A32" w:rsidP="00354887">
            <w:pPr>
              <w:pStyle w:val="TAC"/>
              <w:keepNext w:val="0"/>
              <w:keepLines w:val="0"/>
              <w:widowControl w:val="0"/>
            </w:pPr>
            <w:r w:rsidRPr="00C31E24">
              <w:t>4</w:t>
            </w:r>
          </w:p>
        </w:tc>
        <w:tc>
          <w:tcPr>
            <w:tcW w:w="3968" w:type="dxa"/>
            <w:shd w:val="clear" w:color="auto" w:fill="auto"/>
          </w:tcPr>
          <w:p w14:paraId="681223D5" w14:textId="77777777" w:rsidR="00784A32" w:rsidRPr="00C31E24" w:rsidRDefault="00784A32" w:rsidP="00354887">
            <w:pPr>
              <w:pStyle w:val="TAL"/>
              <w:keepNext w:val="0"/>
              <w:keepLines w:val="0"/>
              <w:widowControl w:val="0"/>
              <w:rPr>
                <w:rFonts w:eastAsia="Calibri"/>
              </w:rPr>
            </w:pPr>
            <w:r w:rsidRPr="00C31E24">
              <w:t xml:space="preserve">The SS (MCVideo Server) sends a SIP 200 (OK) from the Server. </w:t>
            </w:r>
          </w:p>
        </w:tc>
        <w:tc>
          <w:tcPr>
            <w:tcW w:w="708" w:type="dxa"/>
            <w:shd w:val="clear" w:color="auto" w:fill="auto"/>
          </w:tcPr>
          <w:p w14:paraId="1AF59998" w14:textId="77777777" w:rsidR="00784A32" w:rsidRPr="00C31E24" w:rsidRDefault="00784A32" w:rsidP="00354887">
            <w:pPr>
              <w:pStyle w:val="TAC"/>
              <w:keepNext w:val="0"/>
              <w:keepLines w:val="0"/>
              <w:widowControl w:val="0"/>
              <w:rPr>
                <w:rFonts w:eastAsia="Calibri"/>
                <w:szCs w:val="22"/>
              </w:rPr>
            </w:pPr>
            <w:r w:rsidRPr="00C31E24">
              <w:t>&lt;--</w:t>
            </w:r>
          </w:p>
        </w:tc>
        <w:tc>
          <w:tcPr>
            <w:tcW w:w="2978" w:type="dxa"/>
            <w:shd w:val="clear" w:color="auto" w:fill="auto"/>
          </w:tcPr>
          <w:p w14:paraId="5B120F52" w14:textId="77777777" w:rsidR="00784A32" w:rsidRPr="00C31E24" w:rsidRDefault="00784A32" w:rsidP="00354887">
            <w:pPr>
              <w:pStyle w:val="TAL"/>
              <w:keepNext w:val="0"/>
              <w:keepLines w:val="0"/>
              <w:widowControl w:val="0"/>
              <w:rPr>
                <w:rFonts w:eastAsia="Calibri"/>
              </w:rPr>
            </w:pPr>
            <w:r w:rsidRPr="00C31E24">
              <w:t>SIP 200 (OK)</w:t>
            </w:r>
          </w:p>
        </w:tc>
        <w:tc>
          <w:tcPr>
            <w:tcW w:w="565" w:type="dxa"/>
            <w:shd w:val="clear" w:color="auto" w:fill="auto"/>
          </w:tcPr>
          <w:p w14:paraId="5EE291FB" w14:textId="77777777" w:rsidR="00784A32" w:rsidRPr="00C31E24" w:rsidRDefault="00784A32" w:rsidP="00354887">
            <w:pPr>
              <w:pStyle w:val="TAC"/>
              <w:keepNext w:val="0"/>
              <w:keepLines w:val="0"/>
              <w:widowControl w:val="0"/>
              <w:rPr>
                <w:rFonts w:eastAsia="Calibri"/>
                <w:szCs w:val="22"/>
              </w:rPr>
            </w:pPr>
            <w:r w:rsidRPr="00C31E24">
              <w:t>-</w:t>
            </w:r>
          </w:p>
        </w:tc>
        <w:tc>
          <w:tcPr>
            <w:tcW w:w="850" w:type="dxa"/>
            <w:shd w:val="clear" w:color="auto" w:fill="auto"/>
          </w:tcPr>
          <w:p w14:paraId="3507382E" w14:textId="77777777" w:rsidR="00784A32" w:rsidRPr="00C31E24" w:rsidRDefault="00784A32" w:rsidP="00354887">
            <w:pPr>
              <w:pStyle w:val="TAC"/>
              <w:keepNext w:val="0"/>
              <w:keepLines w:val="0"/>
              <w:widowControl w:val="0"/>
              <w:rPr>
                <w:rFonts w:eastAsia="Calibri"/>
              </w:rPr>
            </w:pPr>
            <w:r w:rsidRPr="00C31E24">
              <w:t>-</w:t>
            </w:r>
          </w:p>
        </w:tc>
      </w:tr>
      <w:tr w:rsidR="00784A32" w:rsidRPr="00C31E24" w14:paraId="386D79A1" w14:textId="77777777" w:rsidTr="00354887">
        <w:tc>
          <w:tcPr>
            <w:tcW w:w="534" w:type="dxa"/>
            <w:shd w:val="clear" w:color="auto" w:fill="auto"/>
          </w:tcPr>
          <w:p w14:paraId="1C7F882D" w14:textId="77777777" w:rsidR="00784A32" w:rsidRPr="00C31E24" w:rsidRDefault="00784A32" w:rsidP="00354887">
            <w:pPr>
              <w:pStyle w:val="TAC"/>
              <w:keepNext w:val="0"/>
              <w:keepLines w:val="0"/>
              <w:widowControl w:val="0"/>
            </w:pPr>
            <w:r w:rsidRPr="00C31E24">
              <w:t>5</w:t>
            </w:r>
          </w:p>
        </w:tc>
        <w:tc>
          <w:tcPr>
            <w:tcW w:w="3968" w:type="dxa"/>
            <w:shd w:val="clear" w:color="auto" w:fill="auto"/>
          </w:tcPr>
          <w:p w14:paraId="6397E669" w14:textId="6CA6C2E3" w:rsidR="00784A32" w:rsidRPr="00C31E24" w:rsidRDefault="009A56EE" w:rsidP="00354887">
            <w:pPr>
              <w:pStyle w:val="TAL"/>
              <w:keepNext w:val="0"/>
              <w:keepLines w:val="0"/>
              <w:widowControl w:val="0"/>
              <w:rPr>
                <w:rFonts w:eastAsia="Calibri"/>
              </w:rPr>
            </w:pPr>
            <w:r w:rsidRPr="00C31E24">
              <w:t>Check: Does t</w:t>
            </w:r>
            <w:r w:rsidR="00784A32" w:rsidRPr="00C31E24">
              <w:t>he UE (MCVideo Client) acknowledges the SIP 200 (OK) message</w:t>
            </w:r>
            <w:r w:rsidRPr="00C31E24">
              <w:t>?</w:t>
            </w:r>
          </w:p>
        </w:tc>
        <w:tc>
          <w:tcPr>
            <w:tcW w:w="708" w:type="dxa"/>
            <w:shd w:val="clear" w:color="auto" w:fill="auto"/>
          </w:tcPr>
          <w:p w14:paraId="556F2F99" w14:textId="77777777" w:rsidR="00784A32" w:rsidRPr="00C31E24" w:rsidRDefault="00784A32" w:rsidP="00354887">
            <w:pPr>
              <w:pStyle w:val="TAC"/>
              <w:keepNext w:val="0"/>
              <w:keepLines w:val="0"/>
              <w:widowControl w:val="0"/>
              <w:rPr>
                <w:rFonts w:eastAsia="Calibri"/>
                <w:szCs w:val="22"/>
              </w:rPr>
            </w:pPr>
            <w:r w:rsidRPr="00C31E24">
              <w:t>--&gt;</w:t>
            </w:r>
          </w:p>
        </w:tc>
        <w:tc>
          <w:tcPr>
            <w:tcW w:w="2978" w:type="dxa"/>
            <w:shd w:val="clear" w:color="auto" w:fill="auto"/>
          </w:tcPr>
          <w:p w14:paraId="2581D82D" w14:textId="77777777" w:rsidR="00784A32" w:rsidRPr="00C31E24" w:rsidRDefault="00784A32" w:rsidP="00354887">
            <w:pPr>
              <w:pStyle w:val="TAL"/>
              <w:keepNext w:val="0"/>
              <w:keepLines w:val="0"/>
              <w:widowControl w:val="0"/>
              <w:rPr>
                <w:rFonts w:eastAsia="Calibri"/>
              </w:rPr>
            </w:pPr>
            <w:r w:rsidRPr="00C31E24">
              <w:t>SIP ACK</w:t>
            </w:r>
          </w:p>
        </w:tc>
        <w:tc>
          <w:tcPr>
            <w:tcW w:w="565" w:type="dxa"/>
            <w:shd w:val="clear" w:color="auto" w:fill="auto"/>
          </w:tcPr>
          <w:p w14:paraId="014EF6CA" w14:textId="548F620C" w:rsidR="00784A32" w:rsidRPr="00C31E24" w:rsidRDefault="009A56EE" w:rsidP="00354887">
            <w:pPr>
              <w:pStyle w:val="TAC"/>
              <w:keepNext w:val="0"/>
              <w:keepLines w:val="0"/>
              <w:widowControl w:val="0"/>
              <w:rPr>
                <w:rFonts w:eastAsia="Calibri"/>
                <w:szCs w:val="22"/>
              </w:rPr>
            </w:pPr>
            <w:r w:rsidRPr="00C31E24">
              <w:t>1</w:t>
            </w:r>
          </w:p>
        </w:tc>
        <w:tc>
          <w:tcPr>
            <w:tcW w:w="850" w:type="dxa"/>
            <w:shd w:val="clear" w:color="auto" w:fill="auto"/>
          </w:tcPr>
          <w:p w14:paraId="4D5E5EF3" w14:textId="1BB14033" w:rsidR="00784A32" w:rsidRPr="00C31E24" w:rsidRDefault="009A56EE" w:rsidP="00354887">
            <w:pPr>
              <w:pStyle w:val="TAC"/>
              <w:keepNext w:val="0"/>
              <w:keepLines w:val="0"/>
              <w:widowControl w:val="0"/>
              <w:rPr>
                <w:rFonts w:eastAsia="Calibri"/>
              </w:rPr>
            </w:pPr>
            <w:r w:rsidRPr="00C31E24">
              <w:t>P</w:t>
            </w:r>
          </w:p>
        </w:tc>
      </w:tr>
      <w:tr w:rsidR="00784A32" w:rsidRPr="00C31E24" w14:paraId="5CBCCE94" w14:textId="77777777" w:rsidTr="00354887">
        <w:tc>
          <w:tcPr>
            <w:tcW w:w="534" w:type="dxa"/>
            <w:shd w:val="clear" w:color="auto" w:fill="auto"/>
          </w:tcPr>
          <w:p w14:paraId="5ADFE343" w14:textId="77777777" w:rsidR="00784A32" w:rsidRPr="00C31E24" w:rsidRDefault="00784A32" w:rsidP="00354887">
            <w:pPr>
              <w:pStyle w:val="TAC"/>
              <w:keepNext w:val="0"/>
              <w:keepLines w:val="0"/>
              <w:widowControl w:val="0"/>
            </w:pPr>
            <w:r w:rsidRPr="00C31E24">
              <w:t>6</w:t>
            </w:r>
          </w:p>
        </w:tc>
        <w:tc>
          <w:tcPr>
            <w:tcW w:w="3968" w:type="dxa"/>
            <w:shd w:val="clear" w:color="auto" w:fill="auto"/>
          </w:tcPr>
          <w:p w14:paraId="5A1E7002" w14:textId="77777777" w:rsidR="00784A32" w:rsidRPr="00C31E24" w:rsidRDefault="00784A32" w:rsidP="00354887">
            <w:pPr>
              <w:pStyle w:val="TAL"/>
              <w:keepNext w:val="0"/>
              <w:keepLines w:val="0"/>
              <w:widowControl w:val="0"/>
              <w:rPr>
                <w:rFonts w:eastAsia="Calibri"/>
              </w:rPr>
            </w:pPr>
            <w:r w:rsidRPr="00C31E24">
              <w:t>The SS (MCVideo Server) sends a Transmission Granted message.</w:t>
            </w:r>
          </w:p>
        </w:tc>
        <w:tc>
          <w:tcPr>
            <w:tcW w:w="708" w:type="dxa"/>
            <w:shd w:val="clear" w:color="auto" w:fill="auto"/>
          </w:tcPr>
          <w:p w14:paraId="5CBBE16E" w14:textId="77777777" w:rsidR="00784A32" w:rsidRPr="00C31E24" w:rsidRDefault="00784A32" w:rsidP="00354887">
            <w:pPr>
              <w:pStyle w:val="TAC"/>
              <w:keepNext w:val="0"/>
              <w:keepLines w:val="0"/>
              <w:widowControl w:val="0"/>
              <w:rPr>
                <w:rFonts w:eastAsia="Calibri"/>
                <w:szCs w:val="22"/>
              </w:rPr>
            </w:pPr>
            <w:r w:rsidRPr="00C31E24">
              <w:t>&lt;--</w:t>
            </w:r>
          </w:p>
        </w:tc>
        <w:tc>
          <w:tcPr>
            <w:tcW w:w="2978" w:type="dxa"/>
            <w:shd w:val="clear" w:color="auto" w:fill="auto"/>
          </w:tcPr>
          <w:p w14:paraId="2EC41799" w14:textId="77777777" w:rsidR="00784A32" w:rsidRPr="00C31E24" w:rsidRDefault="00784A32" w:rsidP="00354887">
            <w:pPr>
              <w:pStyle w:val="TAL"/>
              <w:keepNext w:val="0"/>
              <w:keepLines w:val="0"/>
              <w:widowControl w:val="0"/>
              <w:rPr>
                <w:rFonts w:eastAsia="Calibri"/>
              </w:rPr>
            </w:pPr>
            <w:r w:rsidRPr="00C31E24">
              <w:t>Transmission Granted</w:t>
            </w:r>
          </w:p>
        </w:tc>
        <w:tc>
          <w:tcPr>
            <w:tcW w:w="565" w:type="dxa"/>
            <w:shd w:val="clear" w:color="auto" w:fill="auto"/>
          </w:tcPr>
          <w:p w14:paraId="33CA0BDE" w14:textId="77777777" w:rsidR="00784A32" w:rsidRPr="00C31E24" w:rsidRDefault="00784A32" w:rsidP="00354887">
            <w:pPr>
              <w:pStyle w:val="TAC"/>
              <w:keepNext w:val="0"/>
              <w:keepLines w:val="0"/>
              <w:widowControl w:val="0"/>
              <w:rPr>
                <w:rFonts w:eastAsia="Calibri"/>
                <w:szCs w:val="22"/>
              </w:rPr>
            </w:pPr>
            <w:r w:rsidRPr="00C31E24">
              <w:t>-</w:t>
            </w:r>
          </w:p>
        </w:tc>
        <w:tc>
          <w:tcPr>
            <w:tcW w:w="850" w:type="dxa"/>
            <w:shd w:val="clear" w:color="auto" w:fill="auto"/>
          </w:tcPr>
          <w:p w14:paraId="693621D5" w14:textId="77777777" w:rsidR="00784A32" w:rsidRPr="00C31E24" w:rsidRDefault="00784A32" w:rsidP="00354887">
            <w:pPr>
              <w:pStyle w:val="TAC"/>
              <w:keepNext w:val="0"/>
              <w:keepLines w:val="0"/>
              <w:widowControl w:val="0"/>
              <w:rPr>
                <w:rFonts w:eastAsia="Calibri"/>
              </w:rPr>
            </w:pPr>
            <w:r w:rsidRPr="00C31E24">
              <w:t>-</w:t>
            </w:r>
          </w:p>
        </w:tc>
      </w:tr>
      <w:tr w:rsidR="00784A32" w:rsidRPr="00C31E24" w14:paraId="2A75D850" w14:textId="77777777" w:rsidTr="00354887">
        <w:tc>
          <w:tcPr>
            <w:tcW w:w="534" w:type="dxa"/>
            <w:shd w:val="clear" w:color="auto" w:fill="auto"/>
          </w:tcPr>
          <w:p w14:paraId="524DFAAD" w14:textId="77777777" w:rsidR="00784A32" w:rsidRPr="00C31E24" w:rsidRDefault="00784A32" w:rsidP="00354887">
            <w:pPr>
              <w:pStyle w:val="TAC"/>
              <w:keepNext w:val="0"/>
              <w:keepLines w:val="0"/>
              <w:widowControl w:val="0"/>
            </w:pPr>
            <w:r w:rsidRPr="00C31E24">
              <w:t>7</w:t>
            </w:r>
          </w:p>
        </w:tc>
        <w:tc>
          <w:tcPr>
            <w:tcW w:w="3968" w:type="dxa"/>
            <w:shd w:val="clear" w:color="auto" w:fill="auto"/>
          </w:tcPr>
          <w:p w14:paraId="1496A2CE" w14:textId="77777777" w:rsidR="00784A32" w:rsidRPr="00C31E24" w:rsidRDefault="00784A32" w:rsidP="00354887">
            <w:pPr>
              <w:pStyle w:val="TAL"/>
              <w:keepNext w:val="0"/>
              <w:keepLines w:val="0"/>
              <w:widowControl w:val="0"/>
              <w:rPr>
                <w:rFonts w:eastAsia="Calibri"/>
              </w:rPr>
            </w:pPr>
            <w:r w:rsidRPr="00C31E24">
              <w:t xml:space="preserve">Check: Does the UE (MCVideo Client) </w:t>
            </w:r>
            <w:r w:rsidRPr="00C31E24">
              <w:rPr>
                <w:rFonts w:eastAsia="Calibri"/>
              </w:rPr>
              <w:t>send a Transmission Control Ack message in response to the Transmission Granted message?</w:t>
            </w:r>
          </w:p>
        </w:tc>
        <w:tc>
          <w:tcPr>
            <w:tcW w:w="708" w:type="dxa"/>
            <w:shd w:val="clear" w:color="auto" w:fill="auto"/>
          </w:tcPr>
          <w:p w14:paraId="71F07826" w14:textId="77777777" w:rsidR="00784A32" w:rsidRPr="00C31E24" w:rsidRDefault="00784A32" w:rsidP="00354887">
            <w:pPr>
              <w:pStyle w:val="TAC"/>
              <w:keepNext w:val="0"/>
              <w:keepLines w:val="0"/>
              <w:widowControl w:val="0"/>
              <w:rPr>
                <w:rFonts w:eastAsia="Calibri"/>
                <w:szCs w:val="22"/>
              </w:rPr>
            </w:pPr>
            <w:r w:rsidRPr="00C31E24">
              <w:t>--&gt;</w:t>
            </w:r>
          </w:p>
        </w:tc>
        <w:tc>
          <w:tcPr>
            <w:tcW w:w="2978" w:type="dxa"/>
            <w:shd w:val="clear" w:color="auto" w:fill="auto"/>
          </w:tcPr>
          <w:p w14:paraId="313E364D" w14:textId="77777777" w:rsidR="00784A32" w:rsidRPr="00C31E24" w:rsidRDefault="00784A32" w:rsidP="00354887">
            <w:pPr>
              <w:pStyle w:val="TAL"/>
              <w:keepNext w:val="0"/>
              <w:keepLines w:val="0"/>
              <w:widowControl w:val="0"/>
              <w:rPr>
                <w:rFonts w:eastAsia="Calibri"/>
              </w:rPr>
            </w:pPr>
            <w:r w:rsidRPr="00C31E24">
              <w:t xml:space="preserve">Transmission Control Ack </w:t>
            </w:r>
          </w:p>
        </w:tc>
        <w:tc>
          <w:tcPr>
            <w:tcW w:w="565" w:type="dxa"/>
            <w:shd w:val="clear" w:color="auto" w:fill="auto"/>
          </w:tcPr>
          <w:p w14:paraId="3AB60269" w14:textId="77777777" w:rsidR="00784A32" w:rsidRPr="00C31E24" w:rsidRDefault="00784A32" w:rsidP="00354887">
            <w:pPr>
              <w:pStyle w:val="TAC"/>
              <w:keepNext w:val="0"/>
              <w:keepLines w:val="0"/>
              <w:widowControl w:val="0"/>
              <w:rPr>
                <w:rFonts w:eastAsia="Calibri"/>
                <w:szCs w:val="22"/>
              </w:rPr>
            </w:pPr>
            <w:r w:rsidRPr="00C31E24">
              <w:t>1</w:t>
            </w:r>
          </w:p>
        </w:tc>
        <w:tc>
          <w:tcPr>
            <w:tcW w:w="850" w:type="dxa"/>
            <w:shd w:val="clear" w:color="auto" w:fill="auto"/>
          </w:tcPr>
          <w:p w14:paraId="73875932" w14:textId="77777777" w:rsidR="00784A32" w:rsidRPr="00C31E24" w:rsidRDefault="00784A32" w:rsidP="00354887">
            <w:pPr>
              <w:pStyle w:val="TAC"/>
              <w:keepNext w:val="0"/>
              <w:keepLines w:val="0"/>
              <w:widowControl w:val="0"/>
              <w:rPr>
                <w:rFonts w:eastAsia="Calibri"/>
              </w:rPr>
            </w:pPr>
            <w:r w:rsidRPr="00C31E24">
              <w:t>P</w:t>
            </w:r>
          </w:p>
        </w:tc>
      </w:tr>
      <w:tr w:rsidR="00784A32" w:rsidRPr="00C31E24" w14:paraId="7D2CEE1E" w14:textId="77777777" w:rsidTr="00354887">
        <w:tc>
          <w:tcPr>
            <w:tcW w:w="534" w:type="dxa"/>
            <w:shd w:val="clear" w:color="auto" w:fill="auto"/>
          </w:tcPr>
          <w:p w14:paraId="05F8465D" w14:textId="77777777" w:rsidR="00784A32" w:rsidRPr="00C31E24" w:rsidRDefault="00784A32" w:rsidP="00354887">
            <w:pPr>
              <w:pStyle w:val="TAC"/>
              <w:keepNext w:val="0"/>
              <w:keepLines w:val="0"/>
              <w:widowControl w:val="0"/>
            </w:pPr>
            <w:r w:rsidRPr="00C31E24">
              <w:t>8</w:t>
            </w:r>
          </w:p>
        </w:tc>
        <w:tc>
          <w:tcPr>
            <w:tcW w:w="3968" w:type="dxa"/>
            <w:shd w:val="clear" w:color="auto" w:fill="auto"/>
          </w:tcPr>
          <w:p w14:paraId="20B01456" w14:textId="77777777" w:rsidR="00784A32" w:rsidRPr="00C31E24" w:rsidRDefault="00784A32" w:rsidP="00354887">
            <w:pPr>
              <w:pStyle w:val="TAL"/>
              <w:keepNext w:val="0"/>
              <w:keepLines w:val="0"/>
              <w:widowControl w:val="0"/>
            </w:pPr>
            <w:r w:rsidRPr="00C31E24">
              <w:t>Check: Does the UE (MCVideo Client) notify the user that the call has been successfully established?</w:t>
            </w:r>
          </w:p>
          <w:p w14:paraId="1E08E3B6" w14:textId="79F8B632" w:rsidR="00784A32" w:rsidRPr="00C31E24" w:rsidRDefault="009A56EE"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561486FF"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6C8BC238"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48A6D987" w14:textId="77777777" w:rsidR="00784A32" w:rsidRPr="00C31E24" w:rsidRDefault="00784A32" w:rsidP="00354887">
            <w:pPr>
              <w:pStyle w:val="TAC"/>
              <w:keepNext w:val="0"/>
              <w:keepLines w:val="0"/>
              <w:widowControl w:val="0"/>
            </w:pPr>
            <w:r w:rsidRPr="00C31E24">
              <w:rPr>
                <w:rStyle w:val="CommentReference"/>
                <w:rFonts w:eastAsia="Calibri" w:cs="Arial"/>
                <w:sz w:val="18"/>
                <w:szCs w:val="18"/>
              </w:rPr>
              <w:t>1</w:t>
            </w:r>
          </w:p>
        </w:tc>
        <w:tc>
          <w:tcPr>
            <w:tcW w:w="850" w:type="dxa"/>
            <w:shd w:val="clear" w:color="auto" w:fill="auto"/>
          </w:tcPr>
          <w:p w14:paraId="43F3DB32" w14:textId="77777777" w:rsidR="00784A32" w:rsidRPr="00C31E24" w:rsidRDefault="00784A32" w:rsidP="00354887">
            <w:pPr>
              <w:pStyle w:val="TAC"/>
              <w:keepNext w:val="0"/>
              <w:keepLines w:val="0"/>
              <w:widowControl w:val="0"/>
            </w:pPr>
            <w:r w:rsidRPr="00C31E24">
              <w:t>P</w:t>
            </w:r>
          </w:p>
        </w:tc>
      </w:tr>
      <w:tr w:rsidR="00784A32" w:rsidRPr="00C31E24" w14:paraId="7E17EAFF" w14:textId="77777777" w:rsidTr="00354887">
        <w:tc>
          <w:tcPr>
            <w:tcW w:w="534" w:type="dxa"/>
            <w:shd w:val="clear" w:color="auto" w:fill="auto"/>
          </w:tcPr>
          <w:p w14:paraId="3FB7F6C0" w14:textId="77777777" w:rsidR="00784A32" w:rsidRPr="00C31E24" w:rsidRDefault="00784A32" w:rsidP="00354887">
            <w:pPr>
              <w:pStyle w:val="TAC"/>
              <w:keepNext w:val="0"/>
              <w:keepLines w:val="0"/>
              <w:widowControl w:val="0"/>
            </w:pPr>
            <w:r w:rsidRPr="00C31E24">
              <w:t>9</w:t>
            </w:r>
          </w:p>
        </w:tc>
        <w:tc>
          <w:tcPr>
            <w:tcW w:w="3968" w:type="dxa"/>
            <w:shd w:val="clear" w:color="auto" w:fill="auto"/>
          </w:tcPr>
          <w:p w14:paraId="0F81F55A" w14:textId="77777777" w:rsidR="00784A32" w:rsidRPr="00C31E24" w:rsidRDefault="00784A32" w:rsidP="00354887">
            <w:pPr>
              <w:pStyle w:val="TAL"/>
              <w:keepNext w:val="0"/>
              <w:keepLines w:val="0"/>
              <w:widowControl w:val="0"/>
              <w:rPr>
                <w:rFonts w:eastAsia="Calibri"/>
              </w:rPr>
            </w:pPr>
            <w:r w:rsidRPr="00C31E24">
              <w:rPr>
                <w:rFonts w:eastAsia="Calibri"/>
              </w:rPr>
              <w:t>Make the MCVideo User request upgrade of the ongoing On-Demand Pre-arranged Chat Group Call to MCVideo Emergency Chat Group Call with explicit request for Transmission Control (implicit Transmission Control).</w:t>
            </w:r>
          </w:p>
          <w:p w14:paraId="07AE29C2" w14:textId="55729BEA" w:rsidR="00784A32" w:rsidRPr="00C31E24" w:rsidRDefault="009A56EE" w:rsidP="00354887">
            <w:pPr>
              <w:pStyle w:val="TAL"/>
              <w:keepNext w:val="0"/>
              <w:keepLines w:val="0"/>
              <w:widowControl w:val="0"/>
              <w:rPr>
                <w:rFonts w:eastAsia="Calibri"/>
              </w:rPr>
            </w:pPr>
            <w:r w:rsidRPr="00C31E24">
              <w:rPr>
                <w:rFonts w:eastAsia="Calibri"/>
              </w:rPr>
              <w:t>(</w:t>
            </w:r>
            <w:r w:rsidR="00784A32" w:rsidRPr="00C31E24">
              <w:rPr>
                <w:rFonts w:eastAsia="Calibri"/>
              </w:rPr>
              <w:t>NOTE</w:t>
            </w:r>
            <w:r w:rsidRPr="00C31E24">
              <w:rPr>
                <w:rFonts w:eastAsia="Calibri"/>
              </w:rPr>
              <w:t xml:space="preserve"> 1)</w:t>
            </w:r>
          </w:p>
        </w:tc>
        <w:tc>
          <w:tcPr>
            <w:tcW w:w="708" w:type="dxa"/>
            <w:shd w:val="clear" w:color="auto" w:fill="auto"/>
          </w:tcPr>
          <w:p w14:paraId="3F84A376" w14:textId="77777777" w:rsidR="00784A32" w:rsidRPr="00C31E24" w:rsidRDefault="00784A32" w:rsidP="00354887">
            <w:pPr>
              <w:pStyle w:val="TAC"/>
              <w:keepNext w:val="0"/>
              <w:keepLines w:val="0"/>
              <w:widowControl w:val="0"/>
              <w:rPr>
                <w:rFonts w:eastAsia="Calibri"/>
                <w:szCs w:val="22"/>
              </w:rPr>
            </w:pPr>
            <w:r w:rsidRPr="00C31E24">
              <w:rPr>
                <w:rFonts w:eastAsia="Calibri"/>
                <w:szCs w:val="22"/>
              </w:rPr>
              <w:t>-</w:t>
            </w:r>
          </w:p>
        </w:tc>
        <w:tc>
          <w:tcPr>
            <w:tcW w:w="2978" w:type="dxa"/>
            <w:shd w:val="clear" w:color="auto" w:fill="auto"/>
          </w:tcPr>
          <w:p w14:paraId="5E7FB13E" w14:textId="77777777" w:rsidR="00784A32" w:rsidRPr="00C31E24" w:rsidRDefault="00784A32" w:rsidP="00354887">
            <w:pPr>
              <w:pStyle w:val="TAL"/>
              <w:keepNext w:val="0"/>
              <w:keepLines w:val="0"/>
              <w:widowControl w:val="0"/>
              <w:rPr>
                <w:rFonts w:eastAsia="Calibri"/>
              </w:rPr>
            </w:pPr>
            <w:r w:rsidRPr="00C31E24">
              <w:rPr>
                <w:rFonts w:eastAsia="Calibri"/>
              </w:rPr>
              <w:t>-</w:t>
            </w:r>
          </w:p>
        </w:tc>
        <w:tc>
          <w:tcPr>
            <w:tcW w:w="565" w:type="dxa"/>
            <w:shd w:val="clear" w:color="auto" w:fill="auto"/>
          </w:tcPr>
          <w:p w14:paraId="63BF8D62" w14:textId="77777777" w:rsidR="00784A32" w:rsidRPr="00C31E24" w:rsidRDefault="00784A32" w:rsidP="00354887">
            <w:pPr>
              <w:pStyle w:val="TAC"/>
              <w:keepNext w:val="0"/>
              <w:keepLines w:val="0"/>
              <w:widowControl w:val="0"/>
            </w:pPr>
            <w:r w:rsidRPr="00C31E24">
              <w:rPr>
                <w:rFonts w:eastAsia="Calibri"/>
                <w:szCs w:val="22"/>
              </w:rPr>
              <w:t>-</w:t>
            </w:r>
          </w:p>
        </w:tc>
        <w:tc>
          <w:tcPr>
            <w:tcW w:w="850" w:type="dxa"/>
            <w:shd w:val="clear" w:color="auto" w:fill="auto"/>
          </w:tcPr>
          <w:p w14:paraId="469FDE17" w14:textId="77777777" w:rsidR="00784A32" w:rsidRPr="00C31E24" w:rsidRDefault="00784A32" w:rsidP="00354887">
            <w:pPr>
              <w:pStyle w:val="TAC"/>
              <w:keepNext w:val="0"/>
              <w:keepLines w:val="0"/>
              <w:widowControl w:val="0"/>
            </w:pPr>
            <w:r w:rsidRPr="00C31E24">
              <w:rPr>
                <w:rFonts w:eastAsia="Calibri"/>
              </w:rPr>
              <w:t>-</w:t>
            </w:r>
          </w:p>
        </w:tc>
      </w:tr>
      <w:tr w:rsidR="00784A32" w:rsidRPr="00C31E24" w14:paraId="2230FE13" w14:textId="77777777" w:rsidTr="00354887">
        <w:tc>
          <w:tcPr>
            <w:tcW w:w="534" w:type="dxa"/>
            <w:shd w:val="clear" w:color="auto" w:fill="auto"/>
          </w:tcPr>
          <w:p w14:paraId="769F4640" w14:textId="77777777" w:rsidR="00784A32" w:rsidRPr="00C31E24" w:rsidRDefault="00784A32" w:rsidP="00354887">
            <w:pPr>
              <w:pStyle w:val="TAC"/>
              <w:keepNext w:val="0"/>
              <w:keepLines w:val="0"/>
              <w:widowControl w:val="0"/>
            </w:pPr>
            <w:r w:rsidRPr="00C31E24">
              <w:t>10</w:t>
            </w:r>
          </w:p>
        </w:tc>
        <w:tc>
          <w:tcPr>
            <w:tcW w:w="3968" w:type="dxa"/>
            <w:shd w:val="clear" w:color="auto" w:fill="auto"/>
          </w:tcPr>
          <w:p w14:paraId="5756EAC7" w14:textId="77777777" w:rsidR="00784A32" w:rsidRPr="00C31E24" w:rsidRDefault="00784A32" w:rsidP="00354887">
            <w:pPr>
              <w:pStyle w:val="TAL"/>
              <w:keepNext w:val="0"/>
              <w:keepLines w:val="0"/>
              <w:widowControl w:val="0"/>
            </w:pPr>
            <w:r w:rsidRPr="00C31E24">
              <w:t xml:space="preserve">Check: Does the UE (MCVideo Client) send a SIP re-INVITE request </w:t>
            </w:r>
            <w:r w:rsidRPr="00C31E24">
              <w:rPr>
                <w:rFonts w:eastAsia="Calibri"/>
              </w:rPr>
              <w:t>message to upgrade the call to an Emergency Group Call with implicit Transmission Control?</w:t>
            </w:r>
          </w:p>
        </w:tc>
        <w:tc>
          <w:tcPr>
            <w:tcW w:w="708" w:type="dxa"/>
            <w:shd w:val="clear" w:color="auto" w:fill="auto"/>
          </w:tcPr>
          <w:p w14:paraId="3C79B2EE"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23D217C0" w14:textId="77777777" w:rsidR="00784A32" w:rsidRPr="00C31E24" w:rsidRDefault="00784A32" w:rsidP="00354887">
            <w:pPr>
              <w:pStyle w:val="TAL"/>
              <w:keepNext w:val="0"/>
              <w:keepLines w:val="0"/>
              <w:widowControl w:val="0"/>
            </w:pPr>
            <w:r w:rsidRPr="00C31E24">
              <w:t>SIP re-INVITE</w:t>
            </w:r>
          </w:p>
        </w:tc>
        <w:tc>
          <w:tcPr>
            <w:tcW w:w="565" w:type="dxa"/>
            <w:shd w:val="clear" w:color="auto" w:fill="auto"/>
          </w:tcPr>
          <w:p w14:paraId="4DE5D892" w14:textId="77777777" w:rsidR="00784A32" w:rsidRPr="00C31E24" w:rsidRDefault="00784A32" w:rsidP="00354887">
            <w:pPr>
              <w:pStyle w:val="TAC"/>
              <w:keepNext w:val="0"/>
              <w:keepLines w:val="0"/>
              <w:widowControl w:val="0"/>
            </w:pPr>
            <w:r w:rsidRPr="00C31E24">
              <w:t>2</w:t>
            </w:r>
          </w:p>
        </w:tc>
        <w:tc>
          <w:tcPr>
            <w:tcW w:w="850" w:type="dxa"/>
            <w:shd w:val="clear" w:color="auto" w:fill="auto"/>
          </w:tcPr>
          <w:p w14:paraId="05B23F3F" w14:textId="77777777" w:rsidR="00784A32" w:rsidRPr="00C31E24" w:rsidRDefault="00784A32" w:rsidP="00354887">
            <w:pPr>
              <w:pStyle w:val="TAC"/>
              <w:keepNext w:val="0"/>
              <w:keepLines w:val="0"/>
              <w:widowControl w:val="0"/>
            </w:pPr>
            <w:r w:rsidRPr="00C31E24">
              <w:t>P</w:t>
            </w:r>
          </w:p>
        </w:tc>
      </w:tr>
      <w:tr w:rsidR="00784A32" w:rsidRPr="00C31E24" w14:paraId="0123B893" w14:textId="77777777" w:rsidTr="00354887">
        <w:tc>
          <w:tcPr>
            <w:tcW w:w="534" w:type="dxa"/>
            <w:shd w:val="clear" w:color="auto" w:fill="auto"/>
          </w:tcPr>
          <w:p w14:paraId="4C8FDC7E" w14:textId="77777777" w:rsidR="00784A32" w:rsidRPr="00C31E24" w:rsidRDefault="00784A32" w:rsidP="00354887">
            <w:pPr>
              <w:pStyle w:val="TAC"/>
              <w:keepNext w:val="0"/>
              <w:keepLines w:val="0"/>
              <w:widowControl w:val="0"/>
            </w:pPr>
            <w:r w:rsidRPr="00C31E24">
              <w:t>11</w:t>
            </w:r>
          </w:p>
        </w:tc>
        <w:tc>
          <w:tcPr>
            <w:tcW w:w="3968" w:type="dxa"/>
            <w:shd w:val="clear" w:color="auto" w:fill="auto"/>
          </w:tcPr>
          <w:p w14:paraId="460AB373" w14:textId="77777777" w:rsidR="00784A32" w:rsidRPr="00C31E24" w:rsidRDefault="00784A32" w:rsidP="00354887">
            <w:pPr>
              <w:pStyle w:val="TAL"/>
              <w:keepNext w:val="0"/>
              <w:keepLines w:val="0"/>
              <w:widowControl w:val="0"/>
            </w:pPr>
            <w:r w:rsidRPr="00C31E24">
              <w:t>The SS (MCVideo Server) sends a SIP 100 (Trying) message.</w:t>
            </w:r>
          </w:p>
        </w:tc>
        <w:tc>
          <w:tcPr>
            <w:tcW w:w="708" w:type="dxa"/>
            <w:shd w:val="clear" w:color="auto" w:fill="auto"/>
          </w:tcPr>
          <w:p w14:paraId="23932F47"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60896ADE"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12D5A9B5"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9DC3D2D" w14:textId="77777777" w:rsidR="00784A32" w:rsidRPr="00C31E24" w:rsidRDefault="00784A32" w:rsidP="00354887">
            <w:pPr>
              <w:pStyle w:val="TAC"/>
              <w:keepNext w:val="0"/>
              <w:keepLines w:val="0"/>
              <w:widowControl w:val="0"/>
            </w:pPr>
            <w:r w:rsidRPr="00C31E24">
              <w:t>-</w:t>
            </w:r>
          </w:p>
        </w:tc>
      </w:tr>
      <w:tr w:rsidR="00784A32" w:rsidRPr="00C31E24" w14:paraId="0092DFA6" w14:textId="77777777" w:rsidTr="00354887">
        <w:tc>
          <w:tcPr>
            <w:tcW w:w="534" w:type="dxa"/>
            <w:shd w:val="clear" w:color="auto" w:fill="auto"/>
          </w:tcPr>
          <w:p w14:paraId="526C8EFB" w14:textId="77777777" w:rsidR="00784A32" w:rsidRPr="00C31E24" w:rsidRDefault="00784A32" w:rsidP="00354887">
            <w:pPr>
              <w:pStyle w:val="TAC"/>
              <w:keepNext w:val="0"/>
              <w:keepLines w:val="0"/>
              <w:widowControl w:val="0"/>
            </w:pPr>
            <w:r w:rsidRPr="00C31E24">
              <w:t>12</w:t>
            </w:r>
          </w:p>
        </w:tc>
        <w:tc>
          <w:tcPr>
            <w:tcW w:w="3968" w:type="dxa"/>
            <w:shd w:val="clear" w:color="auto" w:fill="auto"/>
          </w:tcPr>
          <w:p w14:paraId="29B61A23" w14:textId="77777777" w:rsidR="00784A32" w:rsidRPr="00C31E24" w:rsidRDefault="00784A32" w:rsidP="00354887">
            <w:pPr>
              <w:pStyle w:val="TAL"/>
              <w:keepNext w:val="0"/>
              <w:keepLines w:val="0"/>
              <w:widowControl w:val="0"/>
            </w:pPr>
            <w:r w:rsidRPr="00C31E24">
              <w:t xml:space="preserve">The SS (MCVideo Server) sends a SIP 200 (OK) message. </w:t>
            </w:r>
          </w:p>
        </w:tc>
        <w:tc>
          <w:tcPr>
            <w:tcW w:w="708" w:type="dxa"/>
            <w:shd w:val="clear" w:color="auto" w:fill="auto"/>
          </w:tcPr>
          <w:p w14:paraId="4A1585AF"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36B663AA"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0E1A497A"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1818332" w14:textId="77777777" w:rsidR="00784A32" w:rsidRPr="00C31E24" w:rsidRDefault="00784A32" w:rsidP="00354887">
            <w:pPr>
              <w:pStyle w:val="TAC"/>
              <w:keepNext w:val="0"/>
              <w:keepLines w:val="0"/>
              <w:widowControl w:val="0"/>
            </w:pPr>
            <w:r w:rsidRPr="00C31E24">
              <w:t>-</w:t>
            </w:r>
          </w:p>
        </w:tc>
      </w:tr>
      <w:tr w:rsidR="00784A32" w:rsidRPr="00C31E24" w14:paraId="06C8E97F" w14:textId="77777777" w:rsidTr="00354887">
        <w:tc>
          <w:tcPr>
            <w:tcW w:w="534" w:type="dxa"/>
            <w:shd w:val="clear" w:color="auto" w:fill="auto"/>
          </w:tcPr>
          <w:p w14:paraId="1D9A858D" w14:textId="77777777" w:rsidR="00784A32" w:rsidRPr="00C31E24" w:rsidRDefault="00784A32" w:rsidP="00354887">
            <w:pPr>
              <w:pStyle w:val="TAC"/>
              <w:keepNext w:val="0"/>
              <w:keepLines w:val="0"/>
              <w:widowControl w:val="0"/>
            </w:pPr>
            <w:r w:rsidRPr="00C31E24">
              <w:t>13</w:t>
            </w:r>
          </w:p>
        </w:tc>
        <w:tc>
          <w:tcPr>
            <w:tcW w:w="3968" w:type="dxa"/>
            <w:shd w:val="clear" w:color="auto" w:fill="auto"/>
          </w:tcPr>
          <w:p w14:paraId="4C022613" w14:textId="74C11D34" w:rsidR="00784A32" w:rsidRPr="00C31E24" w:rsidRDefault="009A56EE" w:rsidP="00354887">
            <w:pPr>
              <w:pStyle w:val="TAL"/>
              <w:keepNext w:val="0"/>
              <w:keepLines w:val="0"/>
              <w:widowControl w:val="0"/>
            </w:pPr>
            <w:r w:rsidRPr="00C31E24">
              <w:t>Check: Does t</w:t>
            </w:r>
            <w:r w:rsidR="00784A32" w:rsidRPr="00C31E24">
              <w:t>he UE (MCVideo Client) acknowledges the SIP 200 (OK)</w:t>
            </w:r>
            <w:r w:rsidRPr="00C31E24">
              <w:t>?</w:t>
            </w:r>
          </w:p>
        </w:tc>
        <w:tc>
          <w:tcPr>
            <w:tcW w:w="708" w:type="dxa"/>
            <w:shd w:val="clear" w:color="auto" w:fill="auto"/>
          </w:tcPr>
          <w:p w14:paraId="097B808F"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61FF9B0E"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25EC4F44" w14:textId="2F8A421D" w:rsidR="00784A32" w:rsidRPr="00C31E24" w:rsidRDefault="009A56EE" w:rsidP="00354887">
            <w:pPr>
              <w:pStyle w:val="TAC"/>
              <w:keepNext w:val="0"/>
              <w:keepLines w:val="0"/>
              <w:widowControl w:val="0"/>
            </w:pPr>
            <w:r w:rsidRPr="00C31E24">
              <w:t>2</w:t>
            </w:r>
          </w:p>
        </w:tc>
        <w:tc>
          <w:tcPr>
            <w:tcW w:w="850" w:type="dxa"/>
            <w:shd w:val="clear" w:color="auto" w:fill="auto"/>
          </w:tcPr>
          <w:p w14:paraId="75A99BBF" w14:textId="66170D80" w:rsidR="00784A32" w:rsidRPr="00C31E24" w:rsidRDefault="009A56EE" w:rsidP="00354887">
            <w:pPr>
              <w:pStyle w:val="TAC"/>
              <w:keepNext w:val="0"/>
              <w:keepLines w:val="0"/>
              <w:widowControl w:val="0"/>
            </w:pPr>
            <w:r w:rsidRPr="00C31E24">
              <w:t>P</w:t>
            </w:r>
          </w:p>
        </w:tc>
      </w:tr>
      <w:tr w:rsidR="00784A32" w:rsidRPr="00C31E24" w14:paraId="6F772A2D" w14:textId="77777777" w:rsidTr="00354887">
        <w:tc>
          <w:tcPr>
            <w:tcW w:w="534" w:type="dxa"/>
            <w:shd w:val="clear" w:color="auto" w:fill="auto"/>
          </w:tcPr>
          <w:p w14:paraId="64B27165" w14:textId="77777777" w:rsidR="00784A32" w:rsidRPr="00C31E24" w:rsidRDefault="00784A32" w:rsidP="00354887">
            <w:pPr>
              <w:pStyle w:val="TAC"/>
              <w:keepNext w:val="0"/>
              <w:keepLines w:val="0"/>
              <w:widowControl w:val="0"/>
            </w:pPr>
            <w:r w:rsidRPr="00C31E24">
              <w:t>14</w:t>
            </w:r>
          </w:p>
        </w:tc>
        <w:tc>
          <w:tcPr>
            <w:tcW w:w="3968" w:type="dxa"/>
            <w:shd w:val="clear" w:color="auto" w:fill="auto"/>
          </w:tcPr>
          <w:p w14:paraId="2CB51BBD" w14:textId="77777777" w:rsidR="00784A32" w:rsidRPr="00C31E24" w:rsidRDefault="00784A32" w:rsidP="00354887">
            <w:pPr>
              <w:pStyle w:val="TAL"/>
              <w:keepNext w:val="0"/>
              <w:keepLines w:val="0"/>
              <w:widowControl w:val="0"/>
            </w:pPr>
            <w:r w:rsidRPr="00C31E24">
              <w:t>The SS (MCVideo Server) sends a Transmission Granted message.</w:t>
            </w:r>
          </w:p>
        </w:tc>
        <w:tc>
          <w:tcPr>
            <w:tcW w:w="708" w:type="dxa"/>
            <w:shd w:val="clear" w:color="auto" w:fill="auto"/>
          </w:tcPr>
          <w:p w14:paraId="3AF5F8A7"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0950F417" w14:textId="77777777" w:rsidR="00784A32" w:rsidRPr="00C31E24" w:rsidRDefault="00784A32" w:rsidP="00354887">
            <w:pPr>
              <w:pStyle w:val="TAL"/>
              <w:keepNext w:val="0"/>
              <w:keepLines w:val="0"/>
              <w:widowControl w:val="0"/>
            </w:pPr>
            <w:r w:rsidRPr="00C31E24">
              <w:t>Transmission Granted</w:t>
            </w:r>
          </w:p>
        </w:tc>
        <w:tc>
          <w:tcPr>
            <w:tcW w:w="565" w:type="dxa"/>
            <w:shd w:val="clear" w:color="auto" w:fill="auto"/>
          </w:tcPr>
          <w:p w14:paraId="01B0CC88"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76A33D64" w14:textId="77777777" w:rsidR="00784A32" w:rsidRPr="00C31E24" w:rsidRDefault="00784A32" w:rsidP="00354887">
            <w:pPr>
              <w:pStyle w:val="TAC"/>
              <w:keepNext w:val="0"/>
              <w:keepLines w:val="0"/>
              <w:widowControl w:val="0"/>
            </w:pPr>
            <w:r w:rsidRPr="00C31E24">
              <w:t>-</w:t>
            </w:r>
          </w:p>
        </w:tc>
      </w:tr>
      <w:tr w:rsidR="00784A32" w:rsidRPr="00C31E24" w14:paraId="4DA63702" w14:textId="77777777" w:rsidTr="00354887">
        <w:tc>
          <w:tcPr>
            <w:tcW w:w="534" w:type="dxa"/>
            <w:shd w:val="clear" w:color="auto" w:fill="auto"/>
          </w:tcPr>
          <w:p w14:paraId="4999F310" w14:textId="77777777" w:rsidR="00784A32" w:rsidRPr="00C31E24" w:rsidRDefault="00784A32" w:rsidP="00354887">
            <w:pPr>
              <w:pStyle w:val="TAC"/>
              <w:keepNext w:val="0"/>
              <w:keepLines w:val="0"/>
              <w:widowControl w:val="0"/>
            </w:pPr>
            <w:r w:rsidRPr="00C31E24">
              <w:t>15</w:t>
            </w:r>
          </w:p>
        </w:tc>
        <w:tc>
          <w:tcPr>
            <w:tcW w:w="3968" w:type="dxa"/>
            <w:shd w:val="clear" w:color="auto" w:fill="auto"/>
          </w:tcPr>
          <w:p w14:paraId="320E8A40" w14:textId="77777777" w:rsidR="00784A32" w:rsidRPr="00C31E24" w:rsidRDefault="00784A32" w:rsidP="00354887">
            <w:pPr>
              <w:pStyle w:val="TAL"/>
              <w:keepNext w:val="0"/>
              <w:keepLines w:val="0"/>
              <w:widowControl w:val="0"/>
            </w:pPr>
            <w:r w:rsidRPr="00C31E24">
              <w:t>Check: Does the UE (MCVideo Client) send a Transmission Control ACK message?</w:t>
            </w:r>
          </w:p>
        </w:tc>
        <w:tc>
          <w:tcPr>
            <w:tcW w:w="708" w:type="dxa"/>
            <w:shd w:val="clear" w:color="auto" w:fill="auto"/>
          </w:tcPr>
          <w:p w14:paraId="72DA8021"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43726BBF" w14:textId="77777777" w:rsidR="00784A32" w:rsidRPr="00C31E24" w:rsidRDefault="00784A32" w:rsidP="00354887">
            <w:pPr>
              <w:pStyle w:val="TAL"/>
              <w:keepNext w:val="0"/>
              <w:keepLines w:val="0"/>
              <w:widowControl w:val="0"/>
            </w:pPr>
            <w:r w:rsidRPr="00C31E24">
              <w:t>Transmission Control ACK</w:t>
            </w:r>
          </w:p>
        </w:tc>
        <w:tc>
          <w:tcPr>
            <w:tcW w:w="565" w:type="dxa"/>
            <w:shd w:val="clear" w:color="auto" w:fill="auto"/>
          </w:tcPr>
          <w:p w14:paraId="179C5EAC" w14:textId="1D6DE5D5" w:rsidR="00784A32" w:rsidRPr="00C31E24" w:rsidRDefault="009A56EE" w:rsidP="00354887">
            <w:pPr>
              <w:pStyle w:val="TAC"/>
              <w:keepNext w:val="0"/>
              <w:keepLines w:val="0"/>
              <w:widowControl w:val="0"/>
            </w:pPr>
            <w:r w:rsidRPr="00C31E24">
              <w:t>1</w:t>
            </w:r>
          </w:p>
        </w:tc>
        <w:tc>
          <w:tcPr>
            <w:tcW w:w="850" w:type="dxa"/>
            <w:shd w:val="clear" w:color="auto" w:fill="auto"/>
          </w:tcPr>
          <w:p w14:paraId="64E8AF9E" w14:textId="77777777" w:rsidR="00784A32" w:rsidRPr="00C31E24" w:rsidRDefault="00784A32" w:rsidP="00354887">
            <w:pPr>
              <w:pStyle w:val="TAC"/>
              <w:keepNext w:val="0"/>
              <w:keepLines w:val="0"/>
              <w:widowControl w:val="0"/>
            </w:pPr>
            <w:r w:rsidRPr="00C31E24">
              <w:t>P</w:t>
            </w:r>
          </w:p>
        </w:tc>
      </w:tr>
      <w:tr w:rsidR="00784A32" w:rsidRPr="00C31E24" w14:paraId="3F98B210" w14:textId="77777777" w:rsidTr="00354887">
        <w:tc>
          <w:tcPr>
            <w:tcW w:w="534" w:type="dxa"/>
            <w:shd w:val="clear" w:color="auto" w:fill="auto"/>
          </w:tcPr>
          <w:p w14:paraId="7C99362B" w14:textId="77777777" w:rsidR="00784A32" w:rsidRPr="00C31E24" w:rsidRDefault="00784A32" w:rsidP="00354887">
            <w:pPr>
              <w:pStyle w:val="TAC"/>
              <w:keepNext w:val="0"/>
              <w:keepLines w:val="0"/>
              <w:widowControl w:val="0"/>
            </w:pPr>
            <w:r w:rsidRPr="00C31E24">
              <w:t>16</w:t>
            </w:r>
          </w:p>
        </w:tc>
        <w:tc>
          <w:tcPr>
            <w:tcW w:w="3968" w:type="dxa"/>
            <w:shd w:val="clear" w:color="auto" w:fill="auto"/>
          </w:tcPr>
          <w:p w14:paraId="1CC005C9" w14:textId="77777777" w:rsidR="00784A32" w:rsidRPr="00C31E24" w:rsidRDefault="00784A32" w:rsidP="00354887">
            <w:pPr>
              <w:pStyle w:val="TAL"/>
              <w:keepNext w:val="0"/>
              <w:keepLines w:val="0"/>
              <w:widowControl w:val="0"/>
            </w:pPr>
            <w:r w:rsidRPr="00C31E24">
              <w:t>Check: Does the UE (MCVideo client) notify the user that the Emergency Chat Group Call has been successfully established?</w:t>
            </w:r>
          </w:p>
          <w:p w14:paraId="0DAAB4BB" w14:textId="1C16D94C" w:rsidR="00784A32" w:rsidRPr="00C31E24" w:rsidRDefault="009A56EE"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68E43310"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1587D172"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167AB3B8" w14:textId="77777777" w:rsidR="00784A32" w:rsidRPr="00C31E24" w:rsidRDefault="00784A32" w:rsidP="00354887">
            <w:pPr>
              <w:pStyle w:val="TAC"/>
              <w:keepNext w:val="0"/>
              <w:keepLines w:val="0"/>
              <w:widowControl w:val="0"/>
            </w:pPr>
            <w:r w:rsidRPr="00C31E24">
              <w:t>2</w:t>
            </w:r>
          </w:p>
        </w:tc>
        <w:tc>
          <w:tcPr>
            <w:tcW w:w="850" w:type="dxa"/>
            <w:shd w:val="clear" w:color="auto" w:fill="auto"/>
          </w:tcPr>
          <w:p w14:paraId="7C4D613F" w14:textId="77777777" w:rsidR="00784A32" w:rsidRPr="00C31E24" w:rsidRDefault="00784A32" w:rsidP="00354887">
            <w:pPr>
              <w:pStyle w:val="TAC"/>
              <w:keepNext w:val="0"/>
              <w:keepLines w:val="0"/>
              <w:widowControl w:val="0"/>
            </w:pPr>
            <w:r w:rsidRPr="00C31E24">
              <w:t>P</w:t>
            </w:r>
          </w:p>
        </w:tc>
      </w:tr>
      <w:tr w:rsidR="00784A32" w:rsidRPr="00C31E24" w14:paraId="1A2E3C2D" w14:textId="77777777" w:rsidTr="00354887">
        <w:tc>
          <w:tcPr>
            <w:tcW w:w="534" w:type="dxa"/>
            <w:shd w:val="clear" w:color="auto" w:fill="auto"/>
          </w:tcPr>
          <w:p w14:paraId="5FF3D32C" w14:textId="77777777" w:rsidR="00784A32" w:rsidRPr="00C31E24" w:rsidRDefault="00784A32" w:rsidP="00354887">
            <w:pPr>
              <w:pStyle w:val="TAC"/>
              <w:keepNext w:val="0"/>
              <w:keepLines w:val="0"/>
              <w:widowControl w:val="0"/>
            </w:pPr>
            <w:r w:rsidRPr="00C31E24">
              <w:t>17</w:t>
            </w:r>
          </w:p>
        </w:tc>
        <w:tc>
          <w:tcPr>
            <w:tcW w:w="3968" w:type="dxa"/>
            <w:shd w:val="clear" w:color="auto" w:fill="auto"/>
          </w:tcPr>
          <w:p w14:paraId="27F92424" w14:textId="77777777" w:rsidR="00784A32" w:rsidRPr="00C31E24" w:rsidRDefault="00784A32" w:rsidP="00354887">
            <w:pPr>
              <w:pStyle w:val="TAL"/>
              <w:keepNext w:val="0"/>
              <w:keepLines w:val="0"/>
              <w:widowControl w:val="0"/>
            </w:pPr>
            <w:r w:rsidRPr="00C31E24">
              <w:t>Make the MCVideo User downgrade the Emergency state</w:t>
            </w:r>
          </w:p>
          <w:p w14:paraId="1BEC34CC" w14:textId="5D3F8D0C" w:rsidR="00784A32" w:rsidRPr="00C31E24" w:rsidRDefault="009A56EE"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4FB24708"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055BDE58"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306D80AE"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73EE5B37" w14:textId="77777777" w:rsidR="00784A32" w:rsidRPr="00C31E24" w:rsidRDefault="00784A32" w:rsidP="00354887">
            <w:pPr>
              <w:pStyle w:val="TAC"/>
              <w:keepNext w:val="0"/>
              <w:keepLines w:val="0"/>
              <w:widowControl w:val="0"/>
            </w:pPr>
            <w:r w:rsidRPr="00C31E24">
              <w:t>-</w:t>
            </w:r>
          </w:p>
        </w:tc>
      </w:tr>
      <w:tr w:rsidR="00784A32" w:rsidRPr="00C31E24" w14:paraId="66695C74" w14:textId="77777777" w:rsidTr="00354887">
        <w:trPr>
          <w:trHeight w:val="350"/>
        </w:trPr>
        <w:tc>
          <w:tcPr>
            <w:tcW w:w="534" w:type="dxa"/>
            <w:shd w:val="clear" w:color="auto" w:fill="auto"/>
          </w:tcPr>
          <w:p w14:paraId="7AC7531A" w14:textId="77777777" w:rsidR="00784A32" w:rsidRPr="00C31E24" w:rsidRDefault="00784A32" w:rsidP="00354887">
            <w:pPr>
              <w:pStyle w:val="TAC"/>
              <w:keepNext w:val="0"/>
              <w:keepLines w:val="0"/>
              <w:widowControl w:val="0"/>
            </w:pPr>
            <w:r w:rsidRPr="00C31E24">
              <w:t>18</w:t>
            </w:r>
          </w:p>
        </w:tc>
        <w:tc>
          <w:tcPr>
            <w:tcW w:w="3968" w:type="dxa"/>
            <w:shd w:val="clear" w:color="auto" w:fill="auto"/>
          </w:tcPr>
          <w:p w14:paraId="4BCBF498" w14:textId="77777777" w:rsidR="00784A32" w:rsidRPr="00C31E24" w:rsidRDefault="00784A32" w:rsidP="00354887">
            <w:pPr>
              <w:pStyle w:val="TAL"/>
              <w:keepNext w:val="0"/>
              <w:keepLines w:val="0"/>
              <w:widowControl w:val="0"/>
            </w:pPr>
            <w:r w:rsidRPr="00C31E24">
              <w:t xml:space="preserve">Check: Does the UE (MCVideo Client) send a SIP re-INVITE request </w:t>
            </w:r>
            <w:r w:rsidRPr="00C31E24">
              <w:rPr>
                <w:rFonts w:eastAsia="Calibri"/>
              </w:rPr>
              <w:t>message to cancel the Emergency state?</w:t>
            </w:r>
          </w:p>
        </w:tc>
        <w:tc>
          <w:tcPr>
            <w:tcW w:w="708" w:type="dxa"/>
            <w:shd w:val="clear" w:color="auto" w:fill="auto"/>
          </w:tcPr>
          <w:p w14:paraId="6A7357A3"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65F6020C" w14:textId="77777777" w:rsidR="00784A32" w:rsidRPr="00C31E24" w:rsidRDefault="00784A32" w:rsidP="00354887">
            <w:pPr>
              <w:pStyle w:val="TAL"/>
              <w:keepNext w:val="0"/>
              <w:keepLines w:val="0"/>
              <w:widowControl w:val="0"/>
            </w:pPr>
            <w:r w:rsidRPr="00C31E24">
              <w:t>SIP re-INVITE</w:t>
            </w:r>
          </w:p>
        </w:tc>
        <w:tc>
          <w:tcPr>
            <w:tcW w:w="565" w:type="dxa"/>
            <w:shd w:val="clear" w:color="auto" w:fill="auto"/>
          </w:tcPr>
          <w:p w14:paraId="29B96D8A" w14:textId="6A12DC6C" w:rsidR="00784A32" w:rsidRPr="00C31E24" w:rsidRDefault="009A56EE" w:rsidP="00354887">
            <w:pPr>
              <w:pStyle w:val="TAC"/>
              <w:keepNext w:val="0"/>
              <w:keepLines w:val="0"/>
              <w:widowControl w:val="0"/>
            </w:pPr>
            <w:r w:rsidRPr="00C31E24">
              <w:t>3</w:t>
            </w:r>
          </w:p>
        </w:tc>
        <w:tc>
          <w:tcPr>
            <w:tcW w:w="850" w:type="dxa"/>
            <w:shd w:val="clear" w:color="auto" w:fill="auto"/>
          </w:tcPr>
          <w:p w14:paraId="49ABFF2E" w14:textId="77777777" w:rsidR="00784A32" w:rsidRPr="00C31E24" w:rsidRDefault="00784A32" w:rsidP="00354887">
            <w:pPr>
              <w:pStyle w:val="TAC"/>
              <w:keepNext w:val="0"/>
              <w:keepLines w:val="0"/>
              <w:widowControl w:val="0"/>
            </w:pPr>
            <w:r w:rsidRPr="00C31E24">
              <w:t>P</w:t>
            </w:r>
          </w:p>
        </w:tc>
      </w:tr>
      <w:tr w:rsidR="00784A32" w:rsidRPr="00C31E24" w14:paraId="37A69992" w14:textId="77777777" w:rsidTr="00354887">
        <w:tc>
          <w:tcPr>
            <w:tcW w:w="534" w:type="dxa"/>
            <w:shd w:val="clear" w:color="auto" w:fill="auto"/>
          </w:tcPr>
          <w:p w14:paraId="730CB8B0" w14:textId="77777777" w:rsidR="00784A32" w:rsidRPr="00C31E24" w:rsidDel="00EA4826" w:rsidRDefault="00784A32" w:rsidP="00354887">
            <w:pPr>
              <w:pStyle w:val="TAC"/>
              <w:keepNext w:val="0"/>
              <w:keepLines w:val="0"/>
              <w:widowControl w:val="0"/>
            </w:pPr>
            <w:r w:rsidRPr="00C31E24">
              <w:t>19</w:t>
            </w:r>
          </w:p>
        </w:tc>
        <w:tc>
          <w:tcPr>
            <w:tcW w:w="3968" w:type="dxa"/>
            <w:shd w:val="clear" w:color="auto" w:fill="auto"/>
          </w:tcPr>
          <w:p w14:paraId="4A161D04" w14:textId="77777777" w:rsidR="00784A32" w:rsidRPr="00C31E24" w:rsidRDefault="00784A32" w:rsidP="00354887">
            <w:pPr>
              <w:pStyle w:val="TAL"/>
              <w:keepNext w:val="0"/>
              <w:keepLines w:val="0"/>
              <w:widowControl w:val="0"/>
            </w:pPr>
            <w:r w:rsidRPr="00C31E24">
              <w:t>The SS (MCVideo Server) sends a SIP 100 (Trying) message.</w:t>
            </w:r>
          </w:p>
        </w:tc>
        <w:tc>
          <w:tcPr>
            <w:tcW w:w="708" w:type="dxa"/>
            <w:shd w:val="clear" w:color="auto" w:fill="auto"/>
          </w:tcPr>
          <w:p w14:paraId="4D63FDA4"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10065898"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5E8174CA"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76A64B7" w14:textId="77777777" w:rsidR="00784A32" w:rsidRPr="00C31E24" w:rsidRDefault="00784A32" w:rsidP="00354887">
            <w:pPr>
              <w:pStyle w:val="TAC"/>
              <w:keepNext w:val="0"/>
              <w:keepLines w:val="0"/>
              <w:widowControl w:val="0"/>
            </w:pPr>
            <w:r w:rsidRPr="00C31E24">
              <w:t>-</w:t>
            </w:r>
          </w:p>
        </w:tc>
      </w:tr>
      <w:tr w:rsidR="00784A32" w:rsidRPr="00C31E24" w14:paraId="257F4D12" w14:textId="77777777" w:rsidTr="00354887">
        <w:tc>
          <w:tcPr>
            <w:tcW w:w="534" w:type="dxa"/>
            <w:shd w:val="clear" w:color="auto" w:fill="auto"/>
          </w:tcPr>
          <w:p w14:paraId="0D5E4EC2" w14:textId="77777777" w:rsidR="00784A32" w:rsidRPr="00C31E24" w:rsidRDefault="00784A32" w:rsidP="00354887">
            <w:pPr>
              <w:pStyle w:val="TAC"/>
              <w:keepNext w:val="0"/>
              <w:keepLines w:val="0"/>
              <w:widowControl w:val="0"/>
            </w:pPr>
            <w:r w:rsidRPr="00C31E24">
              <w:t>20</w:t>
            </w:r>
          </w:p>
        </w:tc>
        <w:tc>
          <w:tcPr>
            <w:tcW w:w="3968" w:type="dxa"/>
            <w:shd w:val="clear" w:color="auto" w:fill="auto"/>
          </w:tcPr>
          <w:p w14:paraId="76001E59" w14:textId="77777777" w:rsidR="00784A32" w:rsidRPr="00C31E24" w:rsidRDefault="00784A32" w:rsidP="00354887">
            <w:pPr>
              <w:pStyle w:val="TAL"/>
              <w:keepNext w:val="0"/>
              <w:keepLines w:val="0"/>
              <w:widowControl w:val="0"/>
            </w:pPr>
            <w:r w:rsidRPr="00C31E24">
              <w:t xml:space="preserve">The SS (MCVideo Server) sends a SIP 200 (OK) message. </w:t>
            </w:r>
          </w:p>
        </w:tc>
        <w:tc>
          <w:tcPr>
            <w:tcW w:w="708" w:type="dxa"/>
            <w:shd w:val="clear" w:color="auto" w:fill="auto"/>
          </w:tcPr>
          <w:p w14:paraId="7D992D2C"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7866E01A"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1DB02DAC" w14:textId="77777777" w:rsidR="00784A32" w:rsidRPr="00C31E24" w:rsidRDefault="00784A32" w:rsidP="00354887">
            <w:pPr>
              <w:pStyle w:val="TAC"/>
              <w:keepNext w:val="0"/>
              <w:keepLines w:val="0"/>
              <w:widowControl w:val="0"/>
            </w:pPr>
            <w:r w:rsidRPr="00C31E24">
              <w:t xml:space="preserve">- </w:t>
            </w:r>
          </w:p>
        </w:tc>
        <w:tc>
          <w:tcPr>
            <w:tcW w:w="850" w:type="dxa"/>
            <w:shd w:val="clear" w:color="auto" w:fill="auto"/>
          </w:tcPr>
          <w:p w14:paraId="0AD4EC70" w14:textId="77777777" w:rsidR="00784A32" w:rsidRPr="00C31E24" w:rsidRDefault="00784A32" w:rsidP="00354887">
            <w:pPr>
              <w:pStyle w:val="TAC"/>
              <w:keepNext w:val="0"/>
              <w:keepLines w:val="0"/>
              <w:widowControl w:val="0"/>
            </w:pPr>
            <w:r w:rsidRPr="00C31E24">
              <w:t>-</w:t>
            </w:r>
          </w:p>
        </w:tc>
      </w:tr>
      <w:tr w:rsidR="00784A32" w:rsidRPr="00C31E24" w14:paraId="4CCA3466" w14:textId="77777777" w:rsidTr="00354887">
        <w:tc>
          <w:tcPr>
            <w:tcW w:w="534" w:type="dxa"/>
            <w:shd w:val="clear" w:color="auto" w:fill="auto"/>
          </w:tcPr>
          <w:p w14:paraId="1FBC70DA" w14:textId="77777777" w:rsidR="00784A32" w:rsidRPr="00C31E24" w:rsidRDefault="00784A32" w:rsidP="00354887">
            <w:pPr>
              <w:pStyle w:val="TAC"/>
              <w:keepNext w:val="0"/>
              <w:keepLines w:val="0"/>
              <w:widowControl w:val="0"/>
            </w:pPr>
            <w:r w:rsidRPr="00C31E24">
              <w:t>21</w:t>
            </w:r>
          </w:p>
        </w:tc>
        <w:tc>
          <w:tcPr>
            <w:tcW w:w="3968" w:type="dxa"/>
            <w:shd w:val="clear" w:color="auto" w:fill="auto"/>
          </w:tcPr>
          <w:p w14:paraId="1B420F59" w14:textId="234E24F7" w:rsidR="00784A32" w:rsidRPr="00C31E24" w:rsidRDefault="009A56EE" w:rsidP="00354887">
            <w:pPr>
              <w:pStyle w:val="TAL"/>
              <w:keepNext w:val="0"/>
              <w:keepLines w:val="0"/>
              <w:widowControl w:val="0"/>
            </w:pPr>
            <w:r w:rsidRPr="00C31E24">
              <w:t>Check: Does t</w:t>
            </w:r>
            <w:r w:rsidR="00784A32" w:rsidRPr="00C31E24">
              <w:t>he UE (MCVideo Client) acknowledges the SIP 200 (OK)</w:t>
            </w:r>
            <w:r w:rsidRPr="00C31E24">
              <w:t>?</w:t>
            </w:r>
          </w:p>
        </w:tc>
        <w:tc>
          <w:tcPr>
            <w:tcW w:w="708" w:type="dxa"/>
            <w:shd w:val="clear" w:color="auto" w:fill="auto"/>
          </w:tcPr>
          <w:p w14:paraId="50538CFE"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3054C6F0"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3F60B6C9"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7C510F70" w14:textId="77777777" w:rsidR="00784A32" w:rsidRPr="00C31E24" w:rsidRDefault="00784A32" w:rsidP="00354887">
            <w:pPr>
              <w:pStyle w:val="TAC"/>
              <w:keepNext w:val="0"/>
              <w:keepLines w:val="0"/>
              <w:widowControl w:val="0"/>
            </w:pPr>
            <w:r w:rsidRPr="00C31E24">
              <w:t>-</w:t>
            </w:r>
          </w:p>
        </w:tc>
      </w:tr>
      <w:tr w:rsidR="00784A32" w:rsidRPr="00C31E24" w14:paraId="3143F728" w14:textId="77777777" w:rsidTr="00354887">
        <w:tc>
          <w:tcPr>
            <w:tcW w:w="534" w:type="dxa"/>
            <w:shd w:val="clear" w:color="auto" w:fill="auto"/>
          </w:tcPr>
          <w:p w14:paraId="0448F883" w14:textId="77777777" w:rsidR="00784A32" w:rsidRPr="00C31E24" w:rsidRDefault="00784A32" w:rsidP="00354887">
            <w:pPr>
              <w:pStyle w:val="TAC"/>
              <w:keepNext w:val="0"/>
              <w:keepLines w:val="0"/>
              <w:widowControl w:val="0"/>
            </w:pPr>
            <w:r w:rsidRPr="00C31E24">
              <w:t>22</w:t>
            </w:r>
          </w:p>
        </w:tc>
        <w:tc>
          <w:tcPr>
            <w:tcW w:w="3968" w:type="dxa"/>
            <w:shd w:val="clear" w:color="auto" w:fill="auto"/>
          </w:tcPr>
          <w:p w14:paraId="7E7269B1" w14:textId="77777777" w:rsidR="00784A32" w:rsidRPr="00C31E24" w:rsidRDefault="00784A32" w:rsidP="00354887">
            <w:pPr>
              <w:pStyle w:val="TAL"/>
              <w:keepNext w:val="0"/>
              <w:keepLines w:val="0"/>
              <w:widowControl w:val="0"/>
            </w:pPr>
            <w:r w:rsidRPr="00C31E24">
              <w:t>The SS (MCVideo Server) sends a Transmission Granted message.</w:t>
            </w:r>
          </w:p>
        </w:tc>
        <w:tc>
          <w:tcPr>
            <w:tcW w:w="708" w:type="dxa"/>
            <w:shd w:val="clear" w:color="auto" w:fill="auto"/>
          </w:tcPr>
          <w:p w14:paraId="064D9CAC"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6A801F37" w14:textId="77777777" w:rsidR="00784A32" w:rsidRPr="00C31E24" w:rsidRDefault="00784A32" w:rsidP="00354887">
            <w:pPr>
              <w:pStyle w:val="TAL"/>
              <w:keepNext w:val="0"/>
              <w:keepLines w:val="0"/>
              <w:widowControl w:val="0"/>
            </w:pPr>
            <w:r w:rsidRPr="00C31E24">
              <w:t>Transmission Granted</w:t>
            </w:r>
          </w:p>
        </w:tc>
        <w:tc>
          <w:tcPr>
            <w:tcW w:w="565" w:type="dxa"/>
            <w:shd w:val="clear" w:color="auto" w:fill="auto"/>
          </w:tcPr>
          <w:p w14:paraId="503A6BAD"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6C41BEDC" w14:textId="77777777" w:rsidR="00784A32" w:rsidRPr="00C31E24" w:rsidRDefault="00784A32" w:rsidP="00354887">
            <w:pPr>
              <w:pStyle w:val="TAC"/>
              <w:keepNext w:val="0"/>
              <w:keepLines w:val="0"/>
              <w:widowControl w:val="0"/>
            </w:pPr>
            <w:r w:rsidRPr="00C31E24">
              <w:t>-</w:t>
            </w:r>
          </w:p>
        </w:tc>
      </w:tr>
      <w:tr w:rsidR="00784A32" w:rsidRPr="00C31E24" w14:paraId="4167947E" w14:textId="77777777" w:rsidTr="00354887">
        <w:tc>
          <w:tcPr>
            <w:tcW w:w="534" w:type="dxa"/>
            <w:shd w:val="clear" w:color="auto" w:fill="auto"/>
          </w:tcPr>
          <w:p w14:paraId="176D8F7A" w14:textId="77777777" w:rsidR="00784A32" w:rsidRPr="00C31E24" w:rsidRDefault="00784A32" w:rsidP="00354887">
            <w:pPr>
              <w:pStyle w:val="TAC"/>
              <w:keepNext w:val="0"/>
              <w:keepLines w:val="0"/>
              <w:widowControl w:val="0"/>
            </w:pPr>
            <w:r w:rsidRPr="00C31E24">
              <w:t>23</w:t>
            </w:r>
          </w:p>
        </w:tc>
        <w:tc>
          <w:tcPr>
            <w:tcW w:w="3968" w:type="dxa"/>
            <w:shd w:val="clear" w:color="auto" w:fill="auto"/>
          </w:tcPr>
          <w:p w14:paraId="6125FBE8" w14:textId="77777777" w:rsidR="00784A32" w:rsidRPr="00C31E24" w:rsidRDefault="00784A32" w:rsidP="00354887">
            <w:pPr>
              <w:pStyle w:val="TAL"/>
              <w:keepNext w:val="0"/>
              <w:keepLines w:val="0"/>
              <w:widowControl w:val="0"/>
            </w:pPr>
            <w:r w:rsidRPr="00C31E24">
              <w:t>Check: Does the UE (MCVideo Client) send a Transmission Control ACK message?</w:t>
            </w:r>
          </w:p>
        </w:tc>
        <w:tc>
          <w:tcPr>
            <w:tcW w:w="708" w:type="dxa"/>
            <w:shd w:val="clear" w:color="auto" w:fill="auto"/>
          </w:tcPr>
          <w:p w14:paraId="093DE327"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264009EA" w14:textId="77777777" w:rsidR="00784A32" w:rsidRPr="00C31E24" w:rsidRDefault="00784A32" w:rsidP="00354887">
            <w:pPr>
              <w:pStyle w:val="TAL"/>
              <w:keepNext w:val="0"/>
              <w:keepLines w:val="0"/>
              <w:widowControl w:val="0"/>
            </w:pPr>
            <w:r w:rsidRPr="00C31E24">
              <w:t>Transmission Control ACK</w:t>
            </w:r>
          </w:p>
        </w:tc>
        <w:tc>
          <w:tcPr>
            <w:tcW w:w="565" w:type="dxa"/>
            <w:shd w:val="clear" w:color="auto" w:fill="auto"/>
          </w:tcPr>
          <w:p w14:paraId="01C91913" w14:textId="07ECD819" w:rsidR="00784A32" w:rsidRPr="00C31E24" w:rsidRDefault="009A56EE" w:rsidP="00354887">
            <w:pPr>
              <w:pStyle w:val="TAC"/>
              <w:keepNext w:val="0"/>
              <w:keepLines w:val="0"/>
              <w:widowControl w:val="0"/>
            </w:pPr>
            <w:r w:rsidRPr="00C31E24">
              <w:t>1</w:t>
            </w:r>
          </w:p>
        </w:tc>
        <w:tc>
          <w:tcPr>
            <w:tcW w:w="850" w:type="dxa"/>
            <w:shd w:val="clear" w:color="auto" w:fill="auto"/>
          </w:tcPr>
          <w:p w14:paraId="1AD390D2" w14:textId="77777777" w:rsidR="00784A32" w:rsidRPr="00C31E24" w:rsidRDefault="00784A32" w:rsidP="00354887">
            <w:pPr>
              <w:pStyle w:val="TAC"/>
              <w:keepNext w:val="0"/>
              <w:keepLines w:val="0"/>
              <w:widowControl w:val="0"/>
            </w:pPr>
            <w:r w:rsidRPr="00C31E24">
              <w:t>P</w:t>
            </w:r>
          </w:p>
        </w:tc>
      </w:tr>
      <w:tr w:rsidR="00784A32" w:rsidRPr="00C31E24" w14:paraId="15DE6ABD" w14:textId="77777777" w:rsidTr="00354887">
        <w:tc>
          <w:tcPr>
            <w:tcW w:w="534" w:type="dxa"/>
            <w:shd w:val="clear" w:color="auto" w:fill="auto"/>
          </w:tcPr>
          <w:p w14:paraId="3DB88C33" w14:textId="77777777" w:rsidR="00784A32" w:rsidRPr="00C31E24" w:rsidRDefault="00784A32" w:rsidP="00354887">
            <w:pPr>
              <w:pStyle w:val="TAC"/>
              <w:keepNext w:val="0"/>
              <w:keepLines w:val="0"/>
              <w:widowControl w:val="0"/>
            </w:pPr>
            <w:r w:rsidRPr="00C31E24">
              <w:t>24</w:t>
            </w:r>
          </w:p>
        </w:tc>
        <w:tc>
          <w:tcPr>
            <w:tcW w:w="3968" w:type="dxa"/>
            <w:shd w:val="clear" w:color="auto" w:fill="auto"/>
          </w:tcPr>
          <w:p w14:paraId="6BE765FA" w14:textId="77777777" w:rsidR="00784A32" w:rsidRPr="00C31E24" w:rsidRDefault="00784A32" w:rsidP="00354887">
            <w:pPr>
              <w:pStyle w:val="TAL"/>
              <w:keepNext w:val="0"/>
              <w:keepLines w:val="0"/>
              <w:widowControl w:val="0"/>
            </w:pPr>
            <w:r w:rsidRPr="00C31E24">
              <w:t>Check: Does the UE (MCVideo client) notify the user that the emergency state has been successfully cancelled?</w:t>
            </w:r>
          </w:p>
          <w:p w14:paraId="274025C7" w14:textId="242AEBAF" w:rsidR="00784A32" w:rsidRPr="00C31E24" w:rsidRDefault="009A56EE"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62F603CE"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12FCDEBD"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09F9B787" w14:textId="1DA05FAF" w:rsidR="00784A32" w:rsidRPr="00C31E24" w:rsidRDefault="009A56EE" w:rsidP="00354887">
            <w:pPr>
              <w:pStyle w:val="TAC"/>
              <w:keepNext w:val="0"/>
              <w:keepLines w:val="0"/>
              <w:widowControl w:val="0"/>
            </w:pPr>
            <w:r w:rsidRPr="00C31E24">
              <w:t>3</w:t>
            </w:r>
          </w:p>
        </w:tc>
        <w:tc>
          <w:tcPr>
            <w:tcW w:w="850" w:type="dxa"/>
            <w:shd w:val="clear" w:color="auto" w:fill="auto"/>
          </w:tcPr>
          <w:p w14:paraId="4C0278BB" w14:textId="77777777" w:rsidR="00784A32" w:rsidRPr="00C31E24" w:rsidRDefault="00784A32" w:rsidP="00354887">
            <w:pPr>
              <w:pStyle w:val="TAC"/>
              <w:keepNext w:val="0"/>
              <w:keepLines w:val="0"/>
              <w:widowControl w:val="0"/>
            </w:pPr>
            <w:r w:rsidRPr="00C31E24">
              <w:t>-</w:t>
            </w:r>
          </w:p>
        </w:tc>
      </w:tr>
      <w:tr w:rsidR="00784A32" w:rsidRPr="00C31E24" w14:paraId="72B7D6FE" w14:textId="77777777" w:rsidTr="00354887">
        <w:trPr>
          <w:trHeight w:val="1691"/>
        </w:trPr>
        <w:tc>
          <w:tcPr>
            <w:tcW w:w="534" w:type="dxa"/>
            <w:shd w:val="clear" w:color="auto" w:fill="auto"/>
          </w:tcPr>
          <w:p w14:paraId="10B18F1C" w14:textId="77777777" w:rsidR="00784A32" w:rsidRPr="00C31E24" w:rsidRDefault="00784A32" w:rsidP="00354887">
            <w:pPr>
              <w:pStyle w:val="TAC"/>
              <w:keepNext w:val="0"/>
              <w:keepLines w:val="0"/>
              <w:widowControl w:val="0"/>
            </w:pPr>
            <w:r w:rsidRPr="00C31E24">
              <w:t>25</w:t>
            </w:r>
          </w:p>
        </w:tc>
        <w:tc>
          <w:tcPr>
            <w:tcW w:w="3968" w:type="dxa"/>
            <w:shd w:val="clear" w:color="auto" w:fill="auto"/>
          </w:tcPr>
          <w:p w14:paraId="06CBCC5D" w14:textId="77777777" w:rsidR="00784A32" w:rsidRPr="00C31E24" w:rsidRDefault="00784A32" w:rsidP="00354887">
            <w:pPr>
              <w:pStyle w:val="TAL"/>
              <w:keepNext w:val="0"/>
              <w:keepLines w:val="0"/>
              <w:widowControl w:val="0"/>
              <w:rPr>
                <w:rFonts w:eastAsia="Calibri"/>
              </w:rPr>
            </w:pPr>
            <w:r w:rsidRPr="00C31E24">
              <w:rPr>
                <w:rFonts w:eastAsia="Calibri"/>
              </w:rPr>
              <w:t>Make the MCVideo User request upgrade of the ongoing On-Demand Pre-arranged Chat Group Call to MCVideo Imminent Peril Chat Group Call with explicit request for Transmission Control (implicit Transmission Control).</w:t>
            </w:r>
          </w:p>
          <w:p w14:paraId="536BBF2F" w14:textId="2C837E83" w:rsidR="00784A32" w:rsidRPr="00C31E24" w:rsidRDefault="009A56EE" w:rsidP="00354887">
            <w:pPr>
              <w:pStyle w:val="TAL"/>
              <w:keepNext w:val="0"/>
              <w:keepLines w:val="0"/>
              <w:widowControl w:val="0"/>
            </w:pPr>
            <w:r w:rsidRPr="00C31E24">
              <w:rPr>
                <w:rFonts w:eastAsia="Calibri"/>
              </w:rPr>
              <w:t>(</w:t>
            </w:r>
            <w:r w:rsidR="00784A32" w:rsidRPr="00C31E24">
              <w:rPr>
                <w:rFonts w:eastAsia="Calibri"/>
              </w:rPr>
              <w:t>NOTE</w:t>
            </w:r>
            <w:r w:rsidRPr="00C31E24">
              <w:rPr>
                <w:rFonts w:eastAsia="Calibri"/>
              </w:rPr>
              <w:t xml:space="preserve"> 1)</w:t>
            </w:r>
          </w:p>
        </w:tc>
        <w:tc>
          <w:tcPr>
            <w:tcW w:w="708" w:type="dxa"/>
            <w:shd w:val="clear" w:color="auto" w:fill="auto"/>
          </w:tcPr>
          <w:p w14:paraId="67925F24"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7558C596"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69A0FFB4"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607E921A" w14:textId="77777777" w:rsidR="00784A32" w:rsidRPr="00C31E24" w:rsidRDefault="00784A32" w:rsidP="00354887">
            <w:pPr>
              <w:pStyle w:val="TAC"/>
              <w:keepNext w:val="0"/>
              <w:keepLines w:val="0"/>
              <w:widowControl w:val="0"/>
            </w:pPr>
            <w:r w:rsidRPr="00C31E24">
              <w:t>-</w:t>
            </w:r>
          </w:p>
        </w:tc>
      </w:tr>
      <w:tr w:rsidR="00784A32" w:rsidRPr="00C31E24" w14:paraId="403C173B" w14:textId="77777777" w:rsidTr="00354887">
        <w:tc>
          <w:tcPr>
            <w:tcW w:w="534" w:type="dxa"/>
            <w:shd w:val="clear" w:color="auto" w:fill="auto"/>
          </w:tcPr>
          <w:p w14:paraId="11BFCF87" w14:textId="77777777" w:rsidR="00784A32" w:rsidRPr="00C31E24" w:rsidRDefault="00784A32" w:rsidP="00354887">
            <w:pPr>
              <w:pStyle w:val="TAC"/>
              <w:keepNext w:val="0"/>
              <w:keepLines w:val="0"/>
              <w:widowControl w:val="0"/>
            </w:pPr>
            <w:r w:rsidRPr="00C31E24">
              <w:t>26</w:t>
            </w:r>
          </w:p>
        </w:tc>
        <w:tc>
          <w:tcPr>
            <w:tcW w:w="3968" w:type="dxa"/>
            <w:shd w:val="clear" w:color="auto" w:fill="auto"/>
          </w:tcPr>
          <w:p w14:paraId="06892E43" w14:textId="77777777" w:rsidR="00784A32" w:rsidRPr="00C31E24" w:rsidRDefault="00784A32" w:rsidP="00354887">
            <w:pPr>
              <w:pStyle w:val="TAL"/>
              <w:keepNext w:val="0"/>
              <w:keepLines w:val="0"/>
              <w:widowControl w:val="0"/>
            </w:pPr>
            <w:r w:rsidRPr="00C31E24">
              <w:t xml:space="preserve">Check: Does the UE (MCVideo Client) send a SIP re-INVITE request </w:t>
            </w:r>
            <w:r w:rsidRPr="00C31E24">
              <w:rPr>
                <w:rFonts w:eastAsia="Calibri"/>
              </w:rPr>
              <w:t>message to upgrade the call to an Imminent Peril Group Chat Call with implicit Transmission Control?</w:t>
            </w:r>
          </w:p>
        </w:tc>
        <w:tc>
          <w:tcPr>
            <w:tcW w:w="708" w:type="dxa"/>
            <w:shd w:val="clear" w:color="auto" w:fill="auto"/>
          </w:tcPr>
          <w:p w14:paraId="57C06700"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0B3C60B7" w14:textId="77777777" w:rsidR="00784A32" w:rsidRPr="00C31E24" w:rsidRDefault="00784A32" w:rsidP="00354887">
            <w:pPr>
              <w:pStyle w:val="TAL"/>
              <w:keepNext w:val="0"/>
              <w:keepLines w:val="0"/>
              <w:widowControl w:val="0"/>
            </w:pPr>
            <w:r w:rsidRPr="00C31E24">
              <w:t>SIP re-INVITE</w:t>
            </w:r>
          </w:p>
        </w:tc>
        <w:tc>
          <w:tcPr>
            <w:tcW w:w="565" w:type="dxa"/>
            <w:shd w:val="clear" w:color="auto" w:fill="auto"/>
          </w:tcPr>
          <w:p w14:paraId="26570DAC" w14:textId="4B993B6F" w:rsidR="00784A32" w:rsidRPr="00C31E24" w:rsidRDefault="009A56EE" w:rsidP="00354887">
            <w:pPr>
              <w:pStyle w:val="TAC"/>
              <w:keepNext w:val="0"/>
              <w:keepLines w:val="0"/>
              <w:widowControl w:val="0"/>
            </w:pPr>
            <w:r w:rsidRPr="00C31E24">
              <w:t>4</w:t>
            </w:r>
          </w:p>
        </w:tc>
        <w:tc>
          <w:tcPr>
            <w:tcW w:w="850" w:type="dxa"/>
            <w:shd w:val="clear" w:color="auto" w:fill="auto"/>
          </w:tcPr>
          <w:p w14:paraId="74B43402" w14:textId="77777777" w:rsidR="00784A32" w:rsidRPr="00C31E24" w:rsidRDefault="00784A32" w:rsidP="00354887">
            <w:pPr>
              <w:pStyle w:val="TAC"/>
              <w:keepNext w:val="0"/>
              <w:keepLines w:val="0"/>
              <w:widowControl w:val="0"/>
            </w:pPr>
            <w:r w:rsidRPr="00C31E24">
              <w:t>P</w:t>
            </w:r>
          </w:p>
        </w:tc>
      </w:tr>
      <w:tr w:rsidR="00784A32" w:rsidRPr="00C31E24" w14:paraId="34F8F24E" w14:textId="77777777" w:rsidTr="00354887">
        <w:trPr>
          <w:trHeight w:val="359"/>
        </w:trPr>
        <w:tc>
          <w:tcPr>
            <w:tcW w:w="534" w:type="dxa"/>
            <w:shd w:val="clear" w:color="auto" w:fill="auto"/>
          </w:tcPr>
          <w:p w14:paraId="5C53F87D" w14:textId="77777777" w:rsidR="00784A32" w:rsidRPr="00C31E24" w:rsidRDefault="00784A32" w:rsidP="00354887">
            <w:pPr>
              <w:pStyle w:val="TAC"/>
              <w:keepNext w:val="0"/>
              <w:keepLines w:val="0"/>
              <w:widowControl w:val="0"/>
            </w:pPr>
            <w:r w:rsidRPr="00C31E24">
              <w:t>27</w:t>
            </w:r>
          </w:p>
        </w:tc>
        <w:tc>
          <w:tcPr>
            <w:tcW w:w="3968" w:type="dxa"/>
            <w:shd w:val="clear" w:color="auto" w:fill="auto"/>
          </w:tcPr>
          <w:p w14:paraId="1C70CD3F" w14:textId="77777777" w:rsidR="00784A32" w:rsidRPr="00C31E24" w:rsidRDefault="00784A32" w:rsidP="00354887">
            <w:pPr>
              <w:pStyle w:val="TAL"/>
              <w:keepNext w:val="0"/>
              <w:keepLines w:val="0"/>
              <w:widowControl w:val="0"/>
            </w:pPr>
            <w:r w:rsidRPr="00C31E24">
              <w:t>The SS (MCVideo Server) sends a SIP 100 (Trying) message.</w:t>
            </w:r>
          </w:p>
        </w:tc>
        <w:tc>
          <w:tcPr>
            <w:tcW w:w="708" w:type="dxa"/>
            <w:shd w:val="clear" w:color="auto" w:fill="auto"/>
          </w:tcPr>
          <w:p w14:paraId="2E7EAAB3"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4C677370"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37C4646F" w14:textId="77777777" w:rsidR="00784A32" w:rsidRPr="00C31E24" w:rsidRDefault="00784A32" w:rsidP="00354887">
            <w:pPr>
              <w:pStyle w:val="TAC"/>
              <w:keepNext w:val="0"/>
              <w:keepLines w:val="0"/>
              <w:widowControl w:val="0"/>
            </w:pPr>
            <w:r w:rsidRPr="00C31E24">
              <w:t xml:space="preserve">- </w:t>
            </w:r>
          </w:p>
        </w:tc>
        <w:tc>
          <w:tcPr>
            <w:tcW w:w="850" w:type="dxa"/>
            <w:shd w:val="clear" w:color="auto" w:fill="auto"/>
          </w:tcPr>
          <w:p w14:paraId="044DBA83" w14:textId="77777777" w:rsidR="00784A32" w:rsidRPr="00C31E24" w:rsidRDefault="00784A32" w:rsidP="00354887">
            <w:pPr>
              <w:pStyle w:val="TAC"/>
              <w:keepNext w:val="0"/>
              <w:keepLines w:val="0"/>
              <w:widowControl w:val="0"/>
            </w:pPr>
            <w:r w:rsidRPr="00C31E24">
              <w:t>-</w:t>
            </w:r>
          </w:p>
        </w:tc>
      </w:tr>
      <w:tr w:rsidR="00784A32" w:rsidRPr="00C31E24" w14:paraId="40107F7B" w14:textId="77777777" w:rsidTr="00354887">
        <w:tc>
          <w:tcPr>
            <w:tcW w:w="534" w:type="dxa"/>
            <w:shd w:val="clear" w:color="auto" w:fill="auto"/>
          </w:tcPr>
          <w:p w14:paraId="4D747573" w14:textId="77777777" w:rsidR="00784A32" w:rsidRPr="00C31E24" w:rsidRDefault="00784A32" w:rsidP="00354887">
            <w:pPr>
              <w:pStyle w:val="TAC"/>
              <w:keepNext w:val="0"/>
              <w:keepLines w:val="0"/>
              <w:widowControl w:val="0"/>
            </w:pPr>
            <w:r w:rsidRPr="00C31E24">
              <w:t>28</w:t>
            </w:r>
          </w:p>
        </w:tc>
        <w:tc>
          <w:tcPr>
            <w:tcW w:w="3968" w:type="dxa"/>
            <w:shd w:val="clear" w:color="auto" w:fill="auto"/>
          </w:tcPr>
          <w:p w14:paraId="07CA91D3" w14:textId="77777777" w:rsidR="00784A32" w:rsidRPr="00C31E24" w:rsidRDefault="00784A32" w:rsidP="00354887">
            <w:pPr>
              <w:pStyle w:val="TAL"/>
              <w:keepNext w:val="0"/>
              <w:keepLines w:val="0"/>
              <w:widowControl w:val="0"/>
            </w:pPr>
            <w:r w:rsidRPr="00C31E24">
              <w:t xml:space="preserve">The SS (MCVideo Server) sends a SIP 200 (OK) message. </w:t>
            </w:r>
          </w:p>
        </w:tc>
        <w:tc>
          <w:tcPr>
            <w:tcW w:w="708" w:type="dxa"/>
            <w:shd w:val="clear" w:color="auto" w:fill="auto"/>
          </w:tcPr>
          <w:p w14:paraId="0149055A"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695EFBED"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7BF38FB5"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9DD0B8A" w14:textId="77777777" w:rsidR="00784A32" w:rsidRPr="00C31E24" w:rsidRDefault="00784A32" w:rsidP="00354887">
            <w:pPr>
              <w:pStyle w:val="TAC"/>
              <w:keepNext w:val="0"/>
              <w:keepLines w:val="0"/>
              <w:widowControl w:val="0"/>
            </w:pPr>
            <w:r w:rsidRPr="00C31E24">
              <w:t>-</w:t>
            </w:r>
          </w:p>
        </w:tc>
      </w:tr>
      <w:tr w:rsidR="00784A32" w:rsidRPr="00C31E24" w14:paraId="40528A99" w14:textId="77777777" w:rsidTr="00354887">
        <w:tc>
          <w:tcPr>
            <w:tcW w:w="534" w:type="dxa"/>
            <w:shd w:val="clear" w:color="auto" w:fill="auto"/>
          </w:tcPr>
          <w:p w14:paraId="53F75D10" w14:textId="77777777" w:rsidR="00784A32" w:rsidRPr="00C31E24" w:rsidRDefault="00784A32" w:rsidP="00354887">
            <w:pPr>
              <w:pStyle w:val="TAC"/>
              <w:keepNext w:val="0"/>
              <w:keepLines w:val="0"/>
              <w:widowControl w:val="0"/>
            </w:pPr>
            <w:r w:rsidRPr="00C31E24">
              <w:t>29</w:t>
            </w:r>
          </w:p>
        </w:tc>
        <w:tc>
          <w:tcPr>
            <w:tcW w:w="3968" w:type="dxa"/>
            <w:shd w:val="clear" w:color="auto" w:fill="auto"/>
          </w:tcPr>
          <w:p w14:paraId="53B9FE4F" w14:textId="57880AFD" w:rsidR="00784A32" w:rsidRPr="00C31E24" w:rsidRDefault="009A56EE" w:rsidP="00354887">
            <w:pPr>
              <w:pStyle w:val="TAL"/>
              <w:keepNext w:val="0"/>
              <w:keepLines w:val="0"/>
              <w:widowControl w:val="0"/>
            </w:pPr>
            <w:r w:rsidRPr="00C31E24">
              <w:t>Check: Does t</w:t>
            </w:r>
            <w:r w:rsidR="00784A32" w:rsidRPr="00C31E24">
              <w:t>he UE (MCVideo Client) acknowledges the SIP 200 (OK)</w:t>
            </w:r>
            <w:r w:rsidRPr="00C31E24">
              <w:t>?</w:t>
            </w:r>
          </w:p>
        </w:tc>
        <w:tc>
          <w:tcPr>
            <w:tcW w:w="708" w:type="dxa"/>
            <w:shd w:val="clear" w:color="auto" w:fill="auto"/>
          </w:tcPr>
          <w:p w14:paraId="215E1230"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30EC8E16"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7E13A2E0"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525C771E" w14:textId="77777777" w:rsidR="00784A32" w:rsidRPr="00C31E24" w:rsidRDefault="00784A32" w:rsidP="00354887">
            <w:pPr>
              <w:pStyle w:val="TAC"/>
              <w:keepNext w:val="0"/>
              <w:keepLines w:val="0"/>
              <w:widowControl w:val="0"/>
            </w:pPr>
            <w:r w:rsidRPr="00C31E24">
              <w:t>-</w:t>
            </w:r>
          </w:p>
        </w:tc>
      </w:tr>
      <w:tr w:rsidR="00784A32" w:rsidRPr="00C31E24" w14:paraId="7A55365D" w14:textId="77777777" w:rsidTr="00354887">
        <w:tc>
          <w:tcPr>
            <w:tcW w:w="534" w:type="dxa"/>
            <w:shd w:val="clear" w:color="auto" w:fill="auto"/>
          </w:tcPr>
          <w:p w14:paraId="399BDB1C" w14:textId="77777777" w:rsidR="00784A32" w:rsidRPr="00C31E24" w:rsidRDefault="00784A32" w:rsidP="00354887">
            <w:pPr>
              <w:pStyle w:val="TAC"/>
              <w:keepNext w:val="0"/>
              <w:keepLines w:val="0"/>
              <w:widowControl w:val="0"/>
            </w:pPr>
            <w:r w:rsidRPr="00C31E24">
              <w:t>30</w:t>
            </w:r>
          </w:p>
        </w:tc>
        <w:tc>
          <w:tcPr>
            <w:tcW w:w="3968" w:type="dxa"/>
            <w:shd w:val="clear" w:color="auto" w:fill="auto"/>
          </w:tcPr>
          <w:p w14:paraId="2B319E9C" w14:textId="77777777" w:rsidR="00784A32" w:rsidRPr="00C31E24" w:rsidRDefault="00784A32" w:rsidP="00354887">
            <w:pPr>
              <w:pStyle w:val="TAL"/>
              <w:keepNext w:val="0"/>
              <w:keepLines w:val="0"/>
              <w:widowControl w:val="0"/>
            </w:pPr>
            <w:r w:rsidRPr="00C31E24">
              <w:t>The SS (MCVideo Server) sends a Transmission Granted message.</w:t>
            </w:r>
          </w:p>
        </w:tc>
        <w:tc>
          <w:tcPr>
            <w:tcW w:w="708" w:type="dxa"/>
            <w:shd w:val="clear" w:color="auto" w:fill="auto"/>
          </w:tcPr>
          <w:p w14:paraId="299E8D8E"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42A953FB" w14:textId="77777777" w:rsidR="00784A32" w:rsidRPr="00C31E24" w:rsidRDefault="00784A32" w:rsidP="00354887">
            <w:pPr>
              <w:pStyle w:val="TAL"/>
              <w:keepNext w:val="0"/>
              <w:keepLines w:val="0"/>
              <w:widowControl w:val="0"/>
            </w:pPr>
            <w:r w:rsidRPr="00C31E24">
              <w:t>Transmission Granted</w:t>
            </w:r>
          </w:p>
        </w:tc>
        <w:tc>
          <w:tcPr>
            <w:tcW w:w="565" w:type="dxa"/>
            <w:shd w:val="clear" w:color="auto" w:fill="auto"/>
          </w:tcPr>
          <w:p w14:paraId="7507A463"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13A72DC" w14:textId="77777777" w:rsidR="00784A32" w:rsidRPr="00C31E24" w:rsidRDefault="00784A32" w:rsidP="00354887">
            <w:pPr>
              <w:pStyle w:val="TAC"/>
              <w:keepNext w:val="0"/>
              <w:keepLines w:val="0"/>
              <w:widowControl w:val="0"/>
            </w:pPr>
            <w:r w:rsidRPr="00C31E24">
              <w:t>-</w:t>
            </w:r>
          </w:p>
        </w:tc>
      </w:tr>
      <w:tr w:rsidR="00784A32" w:rsidRPr="00C31E24" w14:paraId="414324C1" w14:textId="77777777" w:rsidTr="00354887">
        <w:tc>
          <w:tcPr>
            <w:tcW w:w="534" w:type="dxa"/>
            <w:shd w:val="clear" w:color="auto" w:fill="auto"/>
          </w:tcPr>
          <w:p w14:paraId="321382D3" w14:textId="77777777" w:rsidR="00784A32" w:rsidRPr="00C31E24" w:rsidRDefault="00784A32" w:rsidP="00354887">
            <w:pPr>
              <w:pStyle w:val="TAC"/>
              <w:keepNext w:val="0"/>
              <w:keepLines w:val="0"/>
              <w:widowControl w:val="0"/>
            </w:pPr>
            <w:r w:rsidRPr="00C31E24">
              <w:t>31</w:t>
            </w:r>
          </w:p>
        </w:tc>
        <w:tc>
          <w:tcPr>
            <w:tcW w:w="3968" w:type="dxa"/>
            <w:shd w:val="clear" w:color="auto" w:fill="auto"/>
          </w:tcPr>
          <w:p w14:paraId="318EA801" w14:textId="77777777" w:rsidR="00784A32" w:rsidRPr="00C31E24" w:rsidRDefault="00784A32" w:rsidP="00354887">
            <w:pPr>
              <w:pStyle w:val="TAL"/>
              <w:keepNext w:val="0"/>
              <w:keepLines w:val="0"/>
              <w:widowControl w:val="0"/>
            </w:pPr>
            <w:r w:rsidRPr="00C31E24">
              <w:t>Check: Does the UE (MCVideo Client) send a Transmission Control ACK message?</w:t>
            </w:r>
          </w:p>
        </w:tc>
        <w:tc>
          <w:tcPr>
            <w:tcW w:w="708" w:type="dxa"/>
            <w:shd w:val="clear" w:color="auto" w:fill="auto"/>
          </w:tcPr>
          <w:p w14:paraId="48CFEF8D"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6C25CF1C" w14:textId="77777777" w:rsidR="00784A32" w:rsidRPr="00C31E24" w:rsidRDefault="00784A32" w:rsidP="00354887">
            <w:pPr>
              <w:pStyle w:val="TAL"/>
              <w:keepNext w:val="0"/>
              <w:keepLines w:val="0"/>
              <w:widowControl w:val="0"/>
            </w:pPr>
            <w:r w:rsidRPr="00C31E24">
              <w:t>Transmission Control ACK</w:t>
            </w:r>
          </w:p>
        </w:tc>
        <w:tc>
          <w:tcPr>
            <w:tcW w:w="565" w:type="dxa"/>
            <w:shd w:val="clear" w:color="auto" w:fill="auto"/>
          </w:tcPr>
          <w:p w14:paraId="01874BAE" w14:textId="191A6288" w:rsidR="00784A32" w:rsidRPr="00C31E24" w:rsidRDefault="009A56EE" w:rsidP="00354887">
            <w:pPr>
              <w:pStyle w:val="TAC"/>
              <w:keepNext w:val="0"/>
              <w:keepLines w:val="0"/>
              <w:widowControl w:val="0"/>
            </w:pPr>
            <w:r w:rsidRPr="00C31E24">
              <w:t>1</w:t>
            </w:r>
          </w:p>
        </w:tc>
        <w:tc>
          <w:tcPr>
            <w:tcW w:w="850" w:type="dxa"/>
            <w:shd w:val="clear" w:color="auto" w:fill="auto"/>
          </w:tcPr>
          <w:p w14:paraId="3E6EF1E8" w14:textId="77777777" w:rsidR="00784A32" w:rsidRPr="00C31E24" w:rsidRDefault="00784A32" w:rsidP="00354887">
            <w:pPr>
              <w:pStyle w:val="TAC"/>
              <w:keepNext w:val="0"/>
              <w:keepLines w:val="0"/>
              <w:widowControl w:val="0"/>
            </w:pPr>
            <w:r w:rsidRPr="00C31E24">
              <w:t>P</w:t>
            </w:r>
          </w:p>
        </w:tc>
      </w:tr>
      <w:tr w:rsidR="00784A32" w:rsidRPr="00C31E24" w14:paraId="29F81757" w14:textId="77777777" w:rsidTr="00354887">
        <w:tc>
          <w:tcPr>
            <w:tcW w:w="534" w:type="dxa"/>
            <w:shd w:val="clear" w:color="auto" w:fill="auto"/>
          </w:tcPr>
          <w:p w14:paraId="47E5CC64" w14:textId="77777777" w:rsidR="00784A32" w:rsidRPr="00C31E24" w:rsidRDefault="00784A32" w:rsidP="00354887">
            <w:pPr>
              <w:pStyle w:val="TAC"/>
              <w:keepNext w:val="0"/>
              <w:keepLines w:val="0"/>
              <w:widowControl w:val="0"/>
            </w:pPr>
            <w:r w:rsidRPr="00C31E24">
              <w:t>32</w:t>
            </w:r>
          </w:p>
        </w:tc>
        <w:tc>
          <w:tcPr>
            <w:tcW w:w="3968" w:type="dxa"/>
            <w:shd w:val="clear" w:color="auto" w:fill="auto"/>
          </w:tcPr>
          <w:p w14:paraId="55DEEEB8" w14:textId="77777777" w:rsidR="00784A32" w:rsidRPr="00C31E24" w:rsidRDefault="00784A32" w:rsidP="00354887">
            <w:pPr>
              <w:pStyle w:val="TAL"/>
              <w:keepNext w:val="0"/>
              <w:keepLines w:val="0"/>
              <w:widowControl w:val="0"/>
            </w:pPr>
            <w:r w:rsidRPr="00C31E24">
              <w:t>Check: Does the UE (MCVideo client) notify the user that the Imminent Peril Chat Group Call has been successfully established?</w:t>
            </w:r>
          </w:p>
          <w:p w14:paraId="6478F33D" w14:textId="2442ADFC" w:rsidR="00784A32" w:rsidRPr="00C31E24" w:rsidRDefault="009A56EE"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0F1868AB"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3674251D"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20C09DD5" w14:textId="2D196754" w:rsidR="00784A32" w:rsidRPr="00C31E24" w:rsidRDefault="009A56EE" w:rsidP="00354887">
            <w:pPr>
              <w:pStyle w:val="TAC"/>
              <w:keepNext w:val="0"/>
              <w:keepLines w:val="0"/>
              <w:widowControl w:val="0"/>
            </w:pPr>
            <w:r w:rsidRPr="00C31E24">
              <w:t>4</w:t>
            </w:r>
          </w:p>
        </w:tc>
        <w:tc>
          <w:tcPr>
            <w:tcW w:w="850" w:type="dxa"/>
            <w:shd w:val="clear" w:color="auto" w:fill="auto"/>
          </w:tcPr>
          <w:p w14:paraId="1873B51F" w14:textId="77777777" w:rsidR="00784A32" w:rsidRPr="00C31E24" w:rsidRDefault="00784A32" w:rsidP="00354887">
            <w:pPr>
              <w:pStyle w:val="TAC"/>
              <w:keepNext w:val="0"/>
              <w:keepLines w:val="0"/>
              <w:widowControl w:val="0"/>
            </w:pPr>
            <w:r w:rsidRPr="00C31E24">
              <w:t>P</w:t>
            </w:r>
          </w:p>
        </w:tc>
      </w:tr>
      <w:tr w:rsidR="00784A32" w:rsidRPr="00C31E24" w14:paraId="72E2B2C1" w14:textId="77777777" w:rsidTr="00354887">
        <w:tc>
          <w:tcPr>
            <w:tcW w:w="534" w:type="dxa"/>
            <w:shd w:val="clear" w:color="auto" w:fill="auto"/>
          </w:tcPr>
          <w:p w14:paraId="2DA43D79" w14:textId="77777777" w:rsidR="00784A32" w:rsidRPr="00C31E24" w:rsidRDefault="00784A32" w:rsidP="00354887">
            <w:pPr>
              <w:pStyle w:val="TAC"/>
              <w:keepNext w:val="0"/>
              <w:keepLines w:val="0"/>
              <w:widowControl w:val="0"/>
            </w:pPr>
            <w:r w:rsidRPr="00C31E24">
              <w:t>33</w:t>
            </w:r>
          </w:p>
        </w:tc>
        <w:tc>
          <w:tcPr>
            <w:tcW w:w="3968" w:type="dxa"/>
            <w:shd w:val="clear" w:color="auto" w:fill="auto"/>
          </w:tcPr>
          <w:p w14:paraId="10D70EC5" w14:textId="77777777" w:rsidR="00784A32" w:rsidRPr="00C31E24" w:rsidRDefault="00784A32" w:rsidP="00354887">
            <w:pPr>
              <w:pStyle w:val="TAL"/>
              <w:keepNext w:val="0"/>
              <w:keepLines w:val="0"/>
              <w:widowControl w:val="0"/>
            </w:pPr>
            <w:r w:rsidRPr="00C31E24">
              <w:t>Make the MCVideo User downgrade the Imminent Peril Chat Group session.</w:t>
            </w:r>
          </w:p>
          <w:p w14:paraId="255E5DCE" w14:textId="38CD7395" w:rsidR="00784A32" w:rsidRPr="00C31E24" w:rsidRDefault="009A56EE"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30417131"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59A037F8"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729016C2"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1CC5FF5F" w14:textId="77777777" w:rsidR="00784A32" w:rsidRPr="00C31E24" w:rsidRDefault="00784A32" w:rsidP="00354887">
            <w:pPr>
              <w:pStyle w:val="TAC"/>
              <w:keepNext w:val="0"/>
              <w:keepLines w:val="0"/>
              <w:widowControl w:val="0"/>
            </w:pPr>
            <w:r w:rsidRPr="00C31E24">
              <w:t>-</w:t>
            </w:r>
          </w:p>
        </w:tc>
      </w:tr>
      <w:tr w:rsidR="00784A32" w:rsidRPr="00C31E24" w14:paraId="1EC61F3E" w14:textId="77777777" w:rsidTr="00354887">
        <w:tc>
          <w:tcPr>
            <w:tcW w:w="534" w:type="dxa"/>
            <w:shd w:val="clear" w:color="auto" w:fill="auto"/>
          </w:tcPr>
          <w:p w14:paraId="7DF08EBF" w14:textId="77777777" w:rsidR="00784A32" w:rsidRPr="00C31E24" w:rsidRDefault="00784A32" w:rsidP="00354887">
            <w:pPr>
              <w:pStyle w:val="TAC"/>
              <w:keepNext w:val="0"/>
              <w:keepLines w:val="0"/>
              <w:widowControl w:val="0"/>
            </w:pPr>
            <w:r w:rsidRPr="00C31E24">
              <w:t>34</w:t>
            </w:r>
          </w:p>
        </w:tc>
        <w:tc>
          <w:tcPr>
            <w:tcW w:w="3968" w:type="dxa"/>
            <w:shd w:val="clear" w:color="auto" w:fill="auto"/>
          </w:tcPr>
          <w:p w14:paraId="10A12050" w14:textId="77777777" w:rsidR="00784A32" w:rsidRPr="00C31E24" w:rsidRDefault="00784A32" w:rsidP="00354887">
            <w:pPr>
              <w:pStyle w:val="TAL"/>
              <w:keepNext w:val="0"/>
              <w:keepLines w:val="0"/>
              <w:widowControl w:val="0"/>
            </w:pPr>
            <w:r w:rsidRPr="00C31E24">
              <w:t xml:space="preserve">Check: Does the UE (MCVideo Client) send a SIP re-INVITE request </w:t>
            </w:r>
            <w:r w:rsidRPr="00C31E24">
              <w:rPr>
                <w:rFonts w:eastAsia="Calibri"/>
              </w:rPr>
              <w:t>message to downgrade the Imminent Peril state?</w:t>
            </w:r>
          </w:p>
        </w:tc>
        <w:tc>
          <w:tcPr>
            <w:tcW w:w="708" w:type="dxa"/>
            <w:shd w:val="clear" w:color="auto" w:fill="auto"/>
          </w:tcPr>
          <w:p w14:paraId="10615856"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0186825C" w14:textId="77777777" w:rsidR="00784A32" w:rsidRPr="00C31E24" w:rsidRDefault="00784A32" w:rsidP="00354887">
            <w:pPr>
              <w:pStyle w:val="TAL"/>
              <w:keepNext w:val="0"/>
              <w:keepLines w:val="0"/>
              <w:widowControl w:val="0"/>
            </w:pPr>
            <w:r w:rsidRPr="00C31E24">
              <w:t>SIP re-INVITE</w:t>
            </w:r>
          </w:p>
        </w:tc>
        <w:tc>
          <w:tcPr>
            <w:tcW w:w="565" w:type="dxa"/>
            <w:shd w:val="clear" w:color="auto" w:fill="auto"/>
          </w:tcPr>
          <w:p w14:paraId="2043AFDB" w14:textId="3CD7EAC7" w:rsidR="00784A32" w:rsidRPr="00C31E24" w:rsidRDefault="009A56EE" w:rsidP="00354887">
            <w:pPr>
              <w:pStyle w:val="TAC"/>
              <w:keepNext w:val="0"/>
              <w:keepLines w:val="0"/>
              <w:widowControl w:val="0"/>
            </w:pPr>
            <w:r w:rsidRPr="00C31E24">
              <w:t>5</w:t>
            </w:r>
          </w:p>
        </w:tc>
        <w:tc>
          <w:tcPr>
            <w:tcW w:w="850" w:type="dxa"/>
            <w:shd w:val="clear" w:color="auto" w:fill="auto"/>
          </w:tcPr>
          <w:p w14:paraId="5FBE3362" w14:textId="77777777" w:rsidR="00784A32" w:rsidRPr="00C31E24" w:rsidRDefault="00784A32" w:rsidP="00354887">
            <w:pPr>
              <w:pStyle w:val="TAC"/>
              <w:keepNext w:val="0"/>
              <w:keepLines w:val="0"/>
              <w:widowControl w:val="0"/>
            </w:pPr>
            <w:r w:rsidRPr="00C31E24">
              <w:t>P</w:t>
            </w:r>
          </w:p>
        </w:tc>
      </w:tr>
      <w:tr w:rsidR="00784A32" w:rsidRPr="00C31E24" w14:paraId="36E4AE11" w14:textId="77777777" w:rsidTr="00354887">
        <w:tc>
          <w:tcPr>
            <w:tcW w:w="534" w:type="dxa"/>
            <w:shd w:val="clear" w:color="auto" w:fill="auto"/>
          </w:tcPr>
          <w:p w14:paraId="31A94738" w14:textId="77777777" w:rsidR="00784A32" w:rsidRPr="00C31E24" w:rsidRDefault="00784A32" w:rsidP="00354887">
            <w:pPr>
              <w:pStyle w:val="TAC"/>
              <w:keepNext w:val="0"/>
              <w:keepLines w:val="0"/>
              <w:widowControl w:val="0"/>
            </w:pPr>
            <w:r w:rsidRPr="00C31E24">
              <w:t>35</w:t>
            </w:r>
          </w:p>
        </w:tc>
        <w:tc>
          <w:tcPr>
            <w:tcW w:w="3968" w:type="dxa"/>
            <w:shd w:val="clear" w:color="auto" w:fill="auto"/>
          </w:tcPr>
          <w:p w14:paraId="461E03F0" w14:textId="77777777" w:rsidR="00784A32" w:rsidRPr="00C31E24" w:rsidRDefault="00784A32" w:rsidP="00354887">
            <w:pPr>
              <w:pStyle w:val="TAL"/>
              <w:keepNext w:val="0"/>
              <w:keepLines w:val="0"/>
              <w:widowControl w:val="0"/>
            </w:pPr>
            <w:r w:rsidRPr="00C31E24">
              <w:t>The SS (MCVideo Server) sends a SIP 100 (Trying) message.</w:t>
            </w:r>
          </w:p>
        </w:tc>
        <w:tc>
          <w:tcPr>
            <w:tcW w:w="708" w:type="dxa"/>
            <w:shd w:val="clear" w:color="auto" w:fill="auto"/>
          </w:tcPr>
          <w:p w14:paraId="0889EACD"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2E01816E"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0ACF3354"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9F0D33D" w14:textId="77777777" w:rsidR="00784A32" w:rsidRPr="00C31E24" w:rsidRDefault="00784A32" w:rsidP="00354887">
            <w:pPr>
              <w:pStyle w:val="TAC"/>
              <w:keepNext w:val="0"/>
              <w:keepLines w:val="0"/>
              <w:widowControl w:val="0"/>
            </w:pPr>
            <w:r w:rsidRPr="00C31E24">
              <w:t>-</w:t>
            </w:r>
          </w:p>
        </w:tc>
      </w:tr>
      <w:tr w:rsidR="00784A32" w:rsidRPr="00C31E24" w14:paraId="7493710A" w14:textId="77777777" w:rsidTr="00354887">
        <w:tc>
          <w:tcPr>
            <w:tcW w:w="534" w:type="dxa"/>
            <w:shd w:val="clear" w:color="auto" w:fill="auto"/>
          </w:tcPr>
          <w:p w14:paraId="7DF69305" w14:textId="77777777" w:rsidR="00784A32" w:rsidRPr="00C31E24" w:rsidRDefault="00784A32" w:rsidP="00354887">
            <w:pPr>
              <w:pStyle w:val="TAC"/>
              <w:keepNext w:val="0"/>
              <w:keepLines w:val="0"/>
              <w:widowControl w:val="0"/>
            </w:pPr>
            <w:r w:rsidRPr="00C31E24">
              <w:t>36</w:t>
            </w:r>
          </w:p>
        </w:tc>
        <w:tc>
          <w:tcPr>
            <w:tcW w:w="3968" w:type="dxa"/>
            <w:shd w:val="clear" w:color="auto" w:fill="auto"/>
          </w:tcPr>
          <w:p w14:paraId="777326A4" w14:textId="77777777" w:rsidR="00784A32" w:rsidRPr="00C31E24" w:rsidRDefault="00784A32" w:rsidP="00354887">
            <w:pPr>
              <w:pStyle w:val="TAL"/>
              <w:keepNext w:val="0"/>
              <w:keepLines w:val="0"/>
              <w:widowControl w:val="0"/>
            </w:pPr>
            <w:r w:rsidRPr="00C31E24">
              <w:t xml:space="preserve">The SS (MCVideo Server) sends a SIP 200 (OK) message. </w:t>
            </w:r>
          </w:p>
        </w:tc>
        <w:tc>
          <w:tcPr>
            <w:tcW w:w="708" w:type="dxa"/>
            <w:shd w:val="clear" w:color="auto" w:fill="auto"/>
          </w:tcPr>
          <w:p w14:paraId="179E5D4A"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316D8F2A"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531A0956"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8E5023C" w14:textId="77777777" w:rsidR="00784A32" w:rsidRPr="00C31E24" w:rsidRDefault="00784A32" w:rsidP="00354887">
            <w:pPr>
              <w:pStyle w:val="TAC"/>
              <w:keepNext w:val="0"/>
              <w:keepLines w:val="0"/>
              <w:widowControl w:val="0"/>
            </w:pPr>
            <w:r w:rsidRPr="00C31E24">
              <w:t>-</w:t>
            </w:r>
          </w:p>
        </w:tc>
      </w:tr>
      <w:tr w:rsidR="00784A32" w:rsidRPr="00C31E24" w14:paraId="0B864407" w14:textId="77777777" w:rsidTr="00354887">
        <w:tc>
          <w:tcPr>
            <w:tcW w:w="534" w:type="dxa"/>
            <w:shd w:val="clear" w:color="auto" w:fill="auto"/>
          </w:tcPr>
          <w:p w14:paraId="57648424" w14:textId="77777777" w:rsidR="00784A32" w:rsidRPr="00C31E24" w:rsidDel="00A8510E" w:rsidRDefault="00784A32" w:rsidP="00354887">
            <w:pPr>
              <w:pStyle w:val="TAC"/>
              <w:keepNext w:val="0"/>
              <w:keepLines w:val="0"/>
              <w:widowControl w:val="0"/>
            </w:pPr>
            <w:r w:rsidRPr="00C31E24">
              <w:t>37</w:t>
            </w:r>
          </w:p>
        </w:tc>
        <w:tc>
          <w:tcPr>
            <w:tcW w:w="3968" w:type="dxa"/>
            <w:shd w:val="clear" w:color="auto" w:fill="auto"/>
          </w:tcPr>
          <w:p w14:paraId="462E4E7E" w14:textId="12DEBA77" w:rsidR="00784A32" w:rsidRPr="00C31E24" w:rsidRDefault="009A56EE" w:rsidP="00354887">
            <w:pPr>
              <w:pStyle w:val="TAL"/>
              <w:keepNext w:val="0"/>
              <w:keepLines w:val="0"/>
              <w:widowControl w:val="0"/>
            </w:pPr>
            <w:r w:rsidRPr="00C31E24">
              <w:t>Check: Does t</w:t>
            </w:r>
            <w:r w:rsidR="00784A32" w:rsidRPr="00C31E24">
              <w:t>he UE (MCVideo Client) acknowledges the SIP 200 (OK)</w:t>
            </w:r>
            <w:r w:rsidRPr="00C31E24">
              <w:t>?</w:t>
            </w:r>
          </w:p>
        </w:tc>
        <w:tc>
          <w:tcPr>
            <w:tcW w:w="708" w:type="dxa"/>
            <w:shd w:val="clear" w:color="auto" w:fill="auto"/>
          </w:tcPr>
          <w:p w14:paraId="79860373"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253F3E27"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06401CE3"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64A0E536" w14:textId="77777777" w:rsidR="00784A32" w:rsidRPr="00C31E24" w:rsidRDefault="00784A32" w:rsidP="00354887">
            <w:pPr>
              <w:pStyle w:val="TAC"/>
              <w:keepNext w:val="0"/>
              <w:keepLines w:val="0"/>
              <w:widowControl w:val="0"/>
            </w:pPr>
            <w:r w:rsidRPr="00C31E24">
              <w:t>-</w:t>
            </w:r>
          </w:p>
        </w:tc>
      </w:tr>
      <w:tr w:rsidR="00784A32" w:rsidRPr="00C31E24" w14:paraId="06F431DB" w14:textId="77777777" w:rsidTr="00354887">
        <w:tc>
          <w:tcPr>
            <w:tcW w:w="534" w:type="dxa"/>
            <w:shd w:val="clear" w:color="auto" w:fill="auto"/>
          </w:tcPr>
          <w:p w14:paraId="38EC7A3D" w14:textId="77777777" w:rsidR="00784A32" w:rsidRPr="00C31E24" w:rsidRDefault="00784A32" w:rsidP="00354887">
            <w:pPr>
              <w:pStyle w:val="TAC"/>
              <w:keepNext w:val="0"/>
              <w:keepLines w:val="0"/>
              <w:widowControl w:val="0"/>
            </w:pPr>
            <w:r w:rsidRPr="00C31E24">
              <w:t>38</w:t>
            </w:r>
          </w:p>
        </w:tc>
        <w:tc>
          <w:tcPr>
            <w:tcW w:w="3968" w:type="dxa"/>
            <w:shd w:val="clear" w:color="auto" w:fill="auto"/>
          </w:tcPr>
          <w:p w14:paraId="631A4AC1" w14:textId="77777777" w:rsidR="00784A32" w:rsidRPr="00C31E24" w:rsidRDefault="00784A32" w:rsidP="00354887">
            <w:pPr>
              <w:pStyle w:val="TAL"/>
              <w:keepNext w:val="0"/>
              <w:keepLines w:val="0"/>
              <w:widowControl w:val="0"/>
            </w:pPr>
            <w:r w:rsidRPr="00C31E24">
              <w:t>The SS (MCVideo Server) sends a Transmission Granted message.</w:t>
            </w:r>
          </w:p>
        </w:tc>
        <w:tc>
          <w:tcPr>
            <w:tcW w:w="708" w:type="dxa"/>
            <w:shd w:val="clear" w:color="auto" w:fill="auto"/>
          </w:tcPr>
          <w:p w14:paraId="02B2AABB"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1B4C6888" w14:textId="77777777" w:rsidR="00784A32" w:rsidRPr="00C31E24" w:rsidRDefault="00784A32" w:rsidP="00354887">
            <w:pPr>
              <w:pStyle w:val="TAL"/>
              <w:keepNext w:val="0"/>
              <w:keepLines w:val="0"/>
              <w:widowControl w:val="0"/>
            </w:pPr>
            <w:r w:rsidRPr="00C31E24">
              <w:t>Transmission Granted</w:t>
            </w:r>
          </w:p>
        </w:tc>
        <w:tc>
          <w:tcPr>
            <w:tcW w:w="565" w:type="dxa"/>
            <w:shd w:val="clear" w:color="auto" w:fill="auto"/>
          </w:tcPr>
          <w:p w14:paraId="5D52DD68"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F04D1DF" w14:textId="77777777" w:rsidR="00784A32" w:rsidRPr="00C31E24" w:rsidRDefault="00784A32" w:rsidP="00354887">
            <w:pPr>
              <w:pStyle w:val="TAC"/>
              <w:keepNext w:val="0"/>
              <w:keepLines w:val="0"/>
              <w:widowControl w:val="0"/>
            </w:pPr>
            <w:r w:rsidRPr="00C31E24">
              <w:t>-</w:t>
            </w:r>
          </w:p>
        </w:tc>
      </w:tr>
      <w:tr w:rsidR="00784A32" w:rsidRPr="00C31E24" w14:paraId="1E5A8A4B" w14:textId="77777777" w:rsidTr="00354887">
        <w:tc>
          <w:tcPr>
            <w:tcW w:w="534" w:type="dxa"/>
            <w:shd w:val="clear" w:color="auto" w:fill="auto"/>
          </w:tcPr>
          <w:p w14:paraId="612949DE" w14:textId="77777777" w:rsidR="00784A32" w:rsidRPr="00C31E24" w:rsidRDefault="00784A32" w:rsidP="00354887">
            <w:pPr>
              <w:pStyle w:val="TAC"/>
              <w:keepNext w:val="0"/>
              <w:keepLines w:val="0"/>
              <w:widowControl w:val="0"/>
            </w:pPr>
            <w:r w:rsidRPr="00C31E24">
              <w:t>39</w:t>
            </w:r>
          </w:p>
        </w:tc>
        <w:tc>
          <w:tcPr>
            <w:tcW w:w="3968" w:type="dxa"/>
            <w:shd w:val="clear" w:color="auto" w:fill="auto"/>
          </w:tcPr>
          <w:p w14:paraId="0803A30B" w14:textId="77777777" w:rsidR="00784A32" w:rsidRPr="00C31E24" w:rsidRDefault="00784A32" w:rsidP="00354887">
            <w:pPr>
              <w:pStyle w:val="TAL"/>
              <w:keepNext w:val="0"/>
              <w:keepLines w:val="0"/>
              <w:widowControl w:val="0"/>
            </w:pPr>
            <w:r w:rsidRPr="00C31E24">
              <w:t>Check: Does the UE (MCVideo Client) send a Transmission Control ACK message?</w:t>
            </w:r>
          </w:p>
        </w:tc>
        <w:tc>
          <w:tcPr>
            <w:tcW w:w="708" w:type="dxa"/>
            <w:shd w:val="clear" w:color="auto" w:fill="auto"/>
          </w:tcPr>
          <w:p w14:paraId="0E9284DC"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25FFB7AD" w14:textId="77777777" w:rsidR="00784A32" w:rsidRPr="00C31E24" w:rsidRDefault="00784A32" w:rsidP="00354887">
            <w:pPr>
              <w:pStyle w:val="TAL"/>
              <w:keepNext w:val="0"/>
              <w:keepLines w:val="0"/>
              <w:widowControl w:val="0"/>
            </w:pPr>
            <w:r w:rsidRPr="00C31E24">
              <w:t>Transmission Control ACK</w:t>
            </w:r>
          </w:p>
        </w:tc>
        <w:tc>
          <w:tcPr>
            <w:tcW w:w="565" w:type="dxa"/>
            <w:shd w:val="clear" w:color="auto" w:fill="auto"/>
          </w:tcPr>
          <w:p w14:paraId="5E3633D3" w14:textId="05A428DF" w:rsidR="00784A32" w:rsidRPr="00C31E24" w:rsidRDefault="009A56EE" w:rsidP="00354887">
            <w:pPr>
              <w:pStyle w:val="TAC"/>
              <w:keepNext w:val="0"/>
              <w:keepLines w:val="0"/>
              <w:widowControl w:val="0"/>
            </w:pPr>
            <w:r w:rsidRPr="00C31E24">
              <w:t>1</w:t>
            </w:r>
          </w:p>
        </w:tc>
        <w:tc>
          <w:tcPr>
            <w:tcW w:w="850" w:type="dxa"/>
            <w:shd w:val="clear" w:color="auto" w:fill="auto"/>
          </w:tcPr>
          <w:p w14:paraId="606F0688" w14:textId="77777777" w:rsidR="00784A32" w:rsidRPr="00C31E24" w:rsidRDefault="00784A32" w:rsidP="00354887">
            <w:pPr>
              <w:pStyle w:val="TAC"/>
              <w:keepNext w:val="0"/>
              <w:keepLines w:val="0"/>
              <w:widowControl w:val="0"/>
            </w:pPr>
            <w:r w:rsidRPr="00C31E24">
              <w:t>P</w:t>
            </w:r>
          </w:p>
        </w:tc>
      </w:tr>
      <w:tr w:rsidR="00784A32" w:rsidRPr="00C31E24" w14:paraId="7DA2F9E3" w14:textId="77777777" w:rsidTr="00354887">
        <w:trPr>
          <w:trHeight w:val="899"/>
        </w:trPr>
        <w:tc>
          <w:tcPr>
            <w:tcW w:w="534" w:type="dxa"/>
            <w:shd w:val="clear" w:color="auto" w:fill="auto"/>
          </w:tcPr>
          <w:p w14:paraId="12780E87" w14:textId="77777777" w:rsidR="00784A32" w:rsidRPr="00C31E24" w:rsidRDefault="00784A32" w:rsidP="00354887">
            <w:pPr>
              <w:pStyle w:val="TAC"/>
              <w:keepNext w:val="0"/>
              <w:keepLines w:val="0"/>
              <w:widowControl w:val="0"/>
            </w:pPr>
            <w:r w:rsidRPr="00C31E24">
              <w:t>40</w:t>
            </w:r>
          </w:p>
        </w:tc>
        <w:tc>
          <w:tcPr>
            <w:tcW w:w="3968" w:type="dxa"/>
            <w:shd w:val="clear" w:color="auto" w:fill="auto"/>
          </w:tcPr>
          <w:p w14:paraId="22D21C20" w14:textId="77777777" w:rsidR="00784A32" w:rsidRPr="00C31E24" w:rsidRDefault="00784A32" w:rsidP="00354887">
            <w:pPr>
              <w:pStyle w:val="TAL"/>
              <w:keepNext w:val="0"/>
              <w:keepLines w:val="0"/>
              <w:widowControl w:val="0"/>
            </w:pPr>
            <w:r w:rsidRPr="00C31E24">
              <w:t>Check: Does the UE (MCVideo client) notify the user that the Imminent Peril Call has been successfully cancelled?</w:t>
            </w:r>
          </w:p>
          <w:p w14:paraId="718DAB3F" w14:textId="05C0AAFD" w:rsidR="00784A32" w:rsidRPr="00C31E24" w:rsidRDefault="009A56EE"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62EF95DB"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1C54EA12"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00A48385" w14:textId="4B6C5352" w:rsidR="00784A32" w:rsidRPr="00C31E24" w:rsidRDefault="009A56EE" w:rsidP="00354887">
            <w:pPr>
              <w:pStyle w:val="TAC"/>
              <w:keepNext w:val="0"/>
              <w:keepLines w:val="0"/>
              <w:widowControl w:val="0"/>
            </w:pPr>
            <w:r w:rsidRPr="00C31E24">
              <w:t>5</w:t>
            </w:r>
          </w:p>
        </w:tc>
        <w:tc>
          <w:tcPr>
            <w:tcW w:w="850" w:type="dxa"/>
            <w:shd w:val="clear" w:color="auto" w:fill="auto"/>
          </w:tcPr>
          <w:p w14:paraId="425623AA" w14:textId="77777777" w:rsidR="00784A32" w:rsidRPr="00C31E24" w:rsidRDefault="00784A32" w:rsidP="00354887">
            <w:pPr>
              <w:pStyle w:val="TAC"/>
              <w:keepNext w:val="0"/>
              <w:keepLines w:val="0"/>
              <w:widowControl w:val="0"/>
            </w:pPr>
            <w:r w:rsidRPr="00C31E24">
              <w:t>P</w:t>
            </w:r>
          </w:p>
        </w:tc>
      </w:tr>
      <w:tr w:rsidR="00784A32" w:rsidRPr="00C31E24" w14:paraId="12D55FC4" w14:textId="77777777" w:rsidTr="00354887">
        <w:tc>
          <w:tcPr>
            <w:tcW w:w="534" w:type="dxa"/>
            <w:shd w:val="clear" w:color="auto" w:fill="auto"/>
          </w:tcPr>
          <w:p w14:paraId="7059698E" w14:textId="77777777" w:rsidR="00784A32" w:rsidRPr="00C31E24" w:rsidRDefault="00784A32" w:rsidP="00354887">
            <w:pPr>
              <w:pStyle w:val="TAC"/>
              <w:keepNext w:val="0"/>
              <w:keepLines w:val="0"/>
              <w:widowControl w:val="0"/>
            </w:pPr>
            <w:r w:rsidRPr="00C31E24">
              <w:t>41</w:t>
            </w:r>
          </w:p>
        </w:tc>
        <w:tc>
          <w:tcPr>
            <w:tcW w:w="3968" w:type="dxa"/>
            <w:shd w:val="clear" w:color="auto" w:fill="auto"/>
          </w:tcPr>
          <w:p w14:paraId="31336299" w14:textId="77777777" w:rsidR="00784A32" w:rsidRPr="00C31E24" w:rsidRDefault="00784A32" w:rsidP="00354887">
            <w:pPr>
              <w:pStyle w:val="TAL"/>
              <w:keepNext w:val="0"/>
              <w:keepLines w:val="0"/>
              <w:widowControl w:val="0"/>
            </w:pPr>
            <w:r w:rsidRPr="00C31E24">
              <w:t>Make the MCVideo User request to release Transmission Control.</w:t>
            </w:r>
          </w:p>
          <w:p w14:paraId="1B5A64B8" w14:textId="4FEBF035" w:rsidR="00784A32" w:rsidRPr="00C31E24" w:rsidRDefault="009A56EE"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75D6B837"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4965F9DC"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682F4BB4"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79782FF9" w14:textId="77777777" w:rsidR="00784A32" w:rsidRPr="00C31E24" w:rsidRDefault="00784A32" w:rsidP="00354887">
            <w:pPr>
              <w:pStyle w:val="TAC"/>
              <w:keepNext w:val="0"/>
              <w:keepLines w:val="0"/>
              <w:widowControl w:val="0"/>
            </w:pPr>
            <w:r w:rsidRPr="00C31E24">
              <w:t>-</w:t>
            </w:r>
          </w:p>
        </w:tc>
      </w:tr>
      <w:tr w:rsidR="00784A32" w:rsidRPr="00C31E24" w14:paraId="63E471B3" w14:textId="77777777" w:rsidTr="00354887">
        <w:tc>
          <w:tcPr>
            <w:tcW w:w="534" w:type="dxa"/>
            <w:shd w:val="clear" w:color="auto" w:fill="auto"/>
          </w:tcPr>
          <w:p w14:paraId="1EC7A2DE" w14:textId="77777777" w:rsidR="00784A32" w:rsidRPr="00C31E24" w:rsidRDefault="00784A32" w:rsidP="00354887">
            <w:pPr>
              <w:pStyle w:val="TAC"/>
              <w:keepNext w:val="0"/>
              <w:keepLines w:val="0"/>
              <w:widowControl w:val="0"/>
            </w:pPr>
            <w:r w:rsidRPr="00C31E24">
              <w:t>42</w:t>
            </w:r>
          </w:p>
        </w:tc>
        <w:tc>
          <w:tcPr>
            <w:tcW w:w="3968" w:type="dxa"/>
            <w:shd w:val="clear" w:color="auto" w:fill="auto"/>
          </w:tcPr>
          <w:p w14:paraId="6BBFEF1E" w14:textId="77777777" w:rsidR="00784A32" w:rsidRPr="00C31E24" w:rsidRDefault="00784A32" w:rsidP="00354887">
            <w:pPr>
              <w:pStyle w:val="TAL"/>
              <w:keepNext w:val="0"/>
              <w:keepLines w:val="0"/>
              <w:widowControl w:val="0"/>
            </w:pPr>
            <w:r w:rsidRPr="00C31E24">
              <w:t>Check: Does the UE (MCVideo Client) send a Transmission End Request to terminate the Group Chat Call?</w:t>
            </w:r>
          </w:p>
        </w:tc>
        <w:tc>
          <w:tcPr>
            <w:tcW w:w="708" w:type="dxa"/>
            <w:shd w:val="clear" w:color="auto" w:fill="auto"/>
          </w:tcPr>
          <w:p w14:paraId="3D455540"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27E43BC3" w14:textId="77777777" w:rsidR="00784A32" w:rsidRPr="00C31E24" w:rsidRDefault="00784A32" w:rsidP="00354887">
            <w:pPr>
              <w:pStyle w:val="TAL"/>
              <w:keepNext w:val="0"/>
              <w:keepLines w:val="0"/>
              <w:widowControl w:val="0"/>
            </w:pPr>
            <w:r w:rsidRPr="00C31E24">
              <w:t>Transmission End Request</w:t>
            </w:r>
          </w:p>
        </w:tc>
        <w:tc>
          <w:tcPr>
            <w:tcW w:w="565" w:type="dxa"/>
            <w:shd w:val="clear" w:color="auto" w:fill="auto"/>
          </w:tcPr>
          <w:p w14:paraId="79D57490" w14:textId="296AFFE4" w:rsidR="00784A32" w:rsidRPr="00C31E24" w:rsidRDefault="009A56EE" w:rsidP="00354887">
            <w:pPr>
              <w:pStyle w:val="TAC"/>
              <w:keepNext w:val="0"/>
              <w:keepLines w:val="0"/>
              <w:widowControl w:val="0"/>
            </w:pPr>
            <w:r w:rsidRPr="00C31E24">
              <w:t>1</w:t>
            </w:r>
          </w:p>
        </w:tc>
        <w:tc>
          <w:tcPr>
            <w:tcW w:w="850" w:type="dxa"/>
            <w:shd w:val="clear" w:color="auto" w:fill="auto"/>
          </w:tcPr>
          <w:p w14:paraId="0CE5B885" w14:textId="77777777" w:rsidR="00784A32" w:rsidRPr="00C31E24" w:rsidRDefault="00784A32" w:rsidP="00354887">
            <w:pPr>
              <w:pStyle w:val="TAC"/>
              <w:keepNext w:val="0"/>
              <w:keepLines w:val="0"/>
              <w:widowControl w:val="0"/>
            </w:pPr>
            <w:r w:rsidRPr="00C31E24">
              <w:t>P</w:t>
            </w:r>
          </w:p>
        </w:tc>
      </w:tr>
      <w:tr w:rsidR="00784A32" w:rsidRPr="00C31E24" w14:paraId="4B2C9C1B" w14:textId="77777777" w:rsidTr="00354887">
        <w:tc>
          <w:tcPr>
            <w:tcW w:w="534" w:type="dxa"/>
            <w:shd w:val="clear" w:color="auto" w:fill="auto"/>
          </w:tcPr>
          <w:p w14:paraId="4DEAC062" w14:textId="77777777" w:rsidR="00784A32" w:rsidRPr="00C31E24" w:rsidRDefault="00784A32" w:rsidP="00354887">
            <w:pPr>
              <w:pStyle w:val="TAC"/>
              <w:keepNext w:val="0"/>
              <w:keepLines w:val="0"/>
              <w:widowControl w:val="0"/>
            </w:pPr>
            <w:r w:rsidRPr="00C31E24">
              <w:t>43</w:t>
            </w:r>
          </w:p>
        </w:tc>
        <w:tc>
          <w:tcPr>
            <w:tcW w:w="3968" w:type="dxa"/>
            <w:shd w:val="clear" w:color="auto" w:fill="auto"/>
          </w:tcPr>
          <w:p w14:paraId="41E36012" w14:textId="77777777" w:rsidR="00784A32" w:rsidRPr="00C31E24" w:rsidRDefault="00784A32" w:rsidP="00354887">
            <w:pPr>
              <w:pStyle w:val="TAL"/>
              <w:keepNext w:val="0"/>
              <w:keepLines w:val="0"/>
              <w:widowControl w:val="0"/>
            </w:pPr>
            <w:r w:rsidRPr="00C31E24">
              <w:t>The SS (MCVideo Server) sends a Transmission End Response message.</w:t>
            </w:r>
          </w:p>
        </w:tc>
        <w:tc>
          <w:tcPr>
            <w:tcW w:w="708" w:type="dxa"/>
            <w:shd w:val="clear" w:color="auto" w:fill="auto"/>
          </w:tcPr>
          <w:p w14:paraId="4AE95EAA"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75E18E93" w14:textId="77777777" w:rsidR="00784A32" w:rsidRPr="00C31E24" w:rsidRDefault="00784A32" w:rsidP="00354887">
            <w:pPr>
              <w:pStyle w:val="TAL"/>
              <w:keepNext w:val="0"/>
              <w:keepLines w:val="0"/>
              <w:widowControl w:val="0"/>
            </w:pPr>
            <w:r w:rsidRPr="00C31E24">
              <w:t>Transmission End Response</w:t>
            </w:r>
          </w:p>
        </w:tc>
        <w:tc>
          <w:tcPr>
            <w:tcW w:w="565" w:type="dxa"/>
            <w:shd w:val="clear" w:color="auto" w:fill="auto"/>
          </w:tcPr>
          <w:p w14:paraId="6927900A"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DCDCC8A" w14:textId="77777777" w:rsidR="00784A32" w:rsidRPr="00C31E24" w:rsidRDefault="00784A32" w:rsidP="00354887">
            <w:pPr>
              <w:pStyle w:val="TAC"/>
              <w:keepNext w:val="0"/>
              <w:keepLines w:val="0"/>
              <w:widowControl w:val="0"/>
            </w:pPr>
            <w:r w:rsidRPr="00C31E24">
              <w:t>-</w:t>
            </w:r>
          </w:p>
        </w:tc>
      </w:tr>
      <w:tr w:rsidR="00784A32" w:rsidRPr="00C31E24" w14:paraId="5F458AE7" w14:textId="77777777" w:rsidTr="00354887">
        <w:tc>
          <w:tcPr>
            <w:tcW w:w="534" w:type="dxa"/>
            <w:shd w:val="clear" w:color="auto" w:fill="auto"/>
          </w:tcPr>
          <w:p w14:paraId="096D86B6" w14:textId="77777777" w:rsidR="00784A32" w:rsidRPr="00C31E24" w:rsidRDefault="00784A32" w:rsidP="00354887">
            <w:pPr>
              <w:pStyle w:val="TAC"/>
              <w:keepNext w:val="0"/>
              <w:keepLines w:val="0"/>
              <w:widowControl w:val="0"/>
            </w:pPr>
            <w:r w:rsidRPr="00C31E24">
              <w:t>44</w:t>
            </w:r>
          </w:p>
        </w:tc>
        <w:tc>
          <w:tcPr>
            <w:tcW w:w="3968" w:type="dxa"/>
            <w:shd w:val="clear" w:color="auto" w:fill="auto"/>
          </w:tcPr>
          <w:p w14:paraId="49D5B1DC" w14:textId="77777777" w:rsidR="00784A32" w:rsidRPr="00C31E24" w:rsidRDefault="00784A32" w:rsidP="00354887">
            <w:pPr>
              <w:pStyle w:val="TAL"/>
              <w:keepNext w:val="0"/>
              <w:keepLines w:val="0"/>
              <w:widowControl w:val="0"/>
            </w:pPr>
            <w:r w:rsidRPr="00C31E24">
              <w:t>Check: Does the UE (MCVideo Client) send a Transmission Control ACK message?</w:t>
            </w:r>
          </w:p>
        </w:tc>
        <w:tc>
          <w:tcPr>
            <w:tcW w:w="708" w:type="dxa"/>
            <w:shd w:val="clear" w:color="auto" w:fill="auto"/>
          </w:tcPr>
          <w:p w14:paraId="2615122D"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1167063E" w14:textId="77777777" w:rsidR="00784A32" w:rsidRPr="00C31E24" w:rsidRDefault="00784A32" w:rsidP="00354887">
            <w:pPr>
              <w:pStyle w:val="TAL"/>
              <w:keepNext w:val="0"/>
              <w:keepLines w:val="0"/>
              <w:widowControl w:val="0"/>
            </w:pPr>
            <w:r w:rsidRPr="00C31E24">
              <w:t>Transmission Control ACK</w:t>
            </w:r>
          </w:p>
        </w:tc>
        <w:tc>
          <w:tcPr>
            <w:tcW w:w="565" w:type="dxa"/>
            <w:shd w:val="clear" w:color="auto" w:fill="auto"/>
          </w:tcPr>
          <w:p w14:paraId="38672D59" w14:textId="08E7911E" w:rsidR="00784A32" w:rsidRPr="00C31E24" w:rsidRDefault="009A56EE" w:rsidP="00354887">
            <w:pPr>
              <w:pStyle w:val="TAC"/>
              <w:keepNext w:val="0"/>
              <w:keepLines w:val="0"/>
              <w:widowControl w:val="0"/>
            </w:pPr>
            <w:r w:rsidRPr="00C31E24">
              <w:t>1</w:t>
            </w:r>
          </w:p>
        </w:tc>
        <w:tc>
          <w:tcPr>
            <w:tcW w:w="850" w:type="dxa"/>
            <w:shd w:val="clear" w:color="auto" w:fill="auto"/>
          </w:tcPr>
          <w:p w14:paraId="69438B57" w14:textId="77777777" w:rsidR="00784A32" w:rsidRPr="00C31E24" w:rsidRDefault="00784A32" w:rsidP="00354887">
            <w:pPr>
              <w:pStyle w:val="TAC"/>
              <w:keepNext w:val="0"/>
              <w:keepLines w:val="0"/>
              <w:widowControl w:val="0"/>
            </w:pPr>
            <w:r w:rsidRPr="00C31E24">
              <w:t>P</w:t>
            </w:r>
          </w:p>
        </w:tc>
      </w:tr>
      <w:tr w:rsidR="00784A32" w:rsidRPr="00C31E24" w14:paraId="6413313B" w14:textId="77777777" w:rsidTr="00354887">
        <w:tc>
          <w:tcPr>
            <w:tcW w:w="534" w:type="dxa"/>
            <w:shd w:val="clear" w:color="auto" w:fill="auto"/>
          </w:tcPr>
          <w:p w14:paraId="09EEBB41" w14:textId="77777777" w:rsidR="00784A32" w:rsidRPr="00C31E24" w:rsidRDefault="00784A32" w:rsidP="00354887">
            <w:pPr>
              <w:pStyle w:val="TAC"/>
              <w:keepNext w:val="0"/>
              <w:keepLines w:val="0"/>
              <w:widowControl w:val="0"/>
            </w:pPr>
            <w:r w:rsidRPr="00C31E24">
              <w:t>45</w:t>
            </w:r>
          </w:p>
        </w:tc>
        <w:tc>
          <w:tcPr>
            <w:tcW w:w="3968" w:type="dxa"/>
            <w:shd w:val="clear" w:color="auto" w:fill="auto"/>
          </w:tcPr>
          <w:p w14:paraId="26925F57" w14:textId="36B6E3B9" w:rsidR="00784A32" w:rsidRPr="00C31E24" w:rsidRDefault="009A56EE" w:rsidP="00354887">
            <w:pPr>
              <w:pStyle w:val="TAL"/>
              <w:keepNext w:val="0"/>
              <w:keepLines w:val="0"/>
              <w:widowControl w:val="0"/>
            </w:pPr>
            <w:r w:rsidRPr="00C31E24">
              <w:t>Void</w:t>
            </w:r>
          </w:p>
        </w:tc>
        <w:tc>
          <w:tcPr>
            <w:tcW w:w="708" w:type="dxa"/>
            <w:shd w:val="clear" w:color="auto" w:fill="auto"/>
          </w:tcPr>
          <w:p w14:paraId="58606552" w14:textId="214AF00C" w:rsidR="00784A32" w:rsidRPr="00C31E24" w:rsidRDefault="00784A32" w:rsidP="00354887">
            <w:pPr>
              <w:pStyle w:val="TAC"/>
              <w:keepNext w:val="0"/>
              <w:keepLines w:val="0"/>
              <w:widowControl w:val="0"/>
            </w:pPr>
            <w:r w:rsidRPr="00C31E24">
              <w:t>-</w:t>
            </w:r>
          </w:p>
        </w:tc>
        <w:tc>
          <w:tcPr>
            <w:tcW w:w="2978" w:type="dxa"/>
            <w:shd w:val="clear" w:color="auto" w:fill="auto"/>
          </w:tcPr>
          <w:p w14:paraId="051BD708" w14:textId="52E7CCE8" w:rsidR="00784A32" w:rsidRPr="00C31E24" w:rsidRDefault="009A56EE" w:rsidP="00354887">
            <w:pPr>
              <w:pStyle w:val="TAL"/>
              <w:keepNext w:val="0"/>
              <w:keepLines w:val="0"/>
              <w:widowControl w:val="0"/>
            </w:pPr>
            <w:r w:rsidRPr="00C31E24">
              <w:t>-</w:t>
            </w:r>
          </w:p>
        </w:tc>
        <w:tc>
          <w:tcPr>
            <w:tcW w:w="565" w:type="dxa"/>
            <w:shd w:val="clear" w:color="auto" w:fill="auto"/>
          </w:tcPr>
          <w:p w14:paraId="1814F206"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769598C8" w14:textId="77777777" w:rsidR="00784A32" w:rsidRPr="00C31E24" w:rsidRDefault="00784A32" w:rsidP="00354887">
            <w:pPr>
              <w:pStyle w:val="TAC"/>
              <w:keepNext w:val="0"/>
              <w:keepLines w:val="0"/>
              <w:widowControl w:val="0"/>
            </w:pPr>
            <w:r w:rsidRPr="00C31E24">
              <w:t>-</w:t>
            </w:r>
          </w:p>
        </w:tc>
      </w:tr>
      <w:tr w:rsidR="00784A32" w:rsidRPr="00C31E24" w14:paraId="338FC358" w14:textId="77777777" w:rsidTr="00354887">
        <w:tc>
          <w:tcPr>
            <w:tcW w:w="534" w:type="dxa"/>
            <w:shd w:val="clear" w:color="auto" w:fill="auto"/>
          </w:tcPr>
          <w:p w14:paraId="4F5498F2" w14:textId="77777777" w:rsidR="00784A32" w:rsidRPr="00C31E24" w:rsidDel="00A8510E" w:rsidRDefault="00784A32" w:rsidP="00354887">
            <w:pPr>
              <w:pStyle w:val="TAC"/>
              <w:keepNext w:val="0"/>
              <w:keepLines w:val="0"/>
              <w:widowControl w:val="0"/>
            </w:pPr>
            <w:r w:rsidRPr="00C31E24">
              <w:t>46</w:t>
            </w:r>
          </w:p>
        </w:tc>
        <w:tc>
          <w:tcPr>
            <w:tcW w:w="3968" w:type="dxa"/>
            <w:shd w:val="clear" w:color="auto" w:fill="auto"/>
          </w:tcPr>
          <w:p w14:paraId="7B7C670F" w14:textId="77777777" w:rsidR="00784A32" w:rsidRPr="00C31E24" w:rsidRDefault="00784A32" w:rsidP="00354887">
            <w:pPr>
              <w:pStyle w:val="TAL"/>
              <w:keepNext w:val="0"/>
              <w:keepLines w:val="0"/>
              <w:widowControl w:val="0"/>
            </w:pPr>
            <w:r w:rsidRPr="00C31E24">
              <w:t>Make the MCVideo User request to end the Chat Group Call.</w:t>
            </w:r>
          </w:p>
          <w:p w14:paraId="6E8AA0E9" w14:textId="77777777" w:rsidR="00784A32" w:rsidRPr="00C31E24" w:rsidRDefault="00784A32" w:rsidP="00354887">
            <w:pPr>
              <w:pStyle w:val="TAL"/>
              <w:keepNext w:val="0"/>
              <w:keepLines w:val="0"/>
              <w:widowControl w:val="0"/>
            </w:pPr>
            <w:r w:rsidRPr="00C31E24">
              <w:t>NOTE: This action is expected to be done via a suitable implementation-dependent MMI.</w:t>
            </w:r>
          </w:p>
        </w:tc>
        <w:tc>
          <w:tcPr>
            <w:tcW w:w="708" w:type="dxa"/>
            <w:shd w:val="clear" w:color="auto" w:fill="auto"/>
          </w:tcPr>
          <w:p w14:paraId="574BEB3A"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168BEF28"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11629844"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0E782E2A" w14:textId="77777777" w:rsidR="00784A32" w:rsidRPr="00C31E24" w:rsidRDefault="00784A32" w:rsidP="00354887">
            <w:pPr>
              <w:pStyle w:val="TAC"/>
              <w:keepNext w:val="0"/>
              <w:keepLines w:val="0"/>
              <w:widowControl w:val="0"/>
            </w:pPr>
            <w:r w:rsidRPr="00C31E24">
              <w:t>-</w:t>
            </w:r>
          </w:p>
        </w:tc>
      </w:tr>
      <w:tr w:rsidR="00784A32" w:rsidRPr="00C31E24" w14:paraId="17BD0D0A" w14:textId="77777777" w:rsidTr="00354887">
        <w:tc>
          <w:tcPr>
            <w:tcW w:w="534" w:type="dxa"/>
            <w:shd w:val="clear" w:color="auto" w:fill="auto"/>
          </w:tcPr>
          <w:p w14:paraId="2D45E8C0" w14:textId="77777777" w:rsidR="00784A32" w:rsidRPr="00C31E24" w:rsidRDefault="00784A32" w:rsidP="00354887">
            <w:pPr>
              <w:pStyle w:val="TAC"/>
              <w:keepNext w:val="0"/>
              <w:keepLines w:val="0"/>
              <w:widowControl w:val="0"/>
            </w:pPr>
            <w:r w:rsidRPr="00C31E24">
              <w:t>47</w:t>
            </w:r>
          </w:p>
        </w:tc>
        <w:tc>
          <w:tcPr>
            <w:tcW w:w="3968" w:type="dxa"/>
            <w:shd w:val="clear" w:color="auto" w:fill="auto"/>
          </w:tcPr>
          <w:p w14:paraId="6DFEE929" w14:textId="77777777" w:rsidR="00784A32" w:rsidRPr="00C31E24" w:rsidRDefault="00784A32" w:rsidP="00354887">
            <w:pPr>
              <w:pStyle w:val="TAL"/>
              <w:keepNext w:val="0"/>
              <w:keepLines w:val="0"/>
              <w:widowControl w:val="0"/>
            </w:pPr>
            <w:r w:rsidRPr="00C31E24">
              <w:t>Check: Does the UE (MCVideo Client) send a SIP BYE message?</w:t>
            </w:r>
          </w:p>
        </w:tc>
        <w:tc>
          <w:tcPr>
            <w:tcW w:w="708" w:type="dxa"/>
            <w:shd w:val="clear" w:color="auto" w:fill="auto"/>
          </w:tcPr>
          <w:p w14:paraId="6743BACF"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2C628D36" w14:textId="77777777" w:rsidR="00784A32" w:rsidRPr="00C31E24" w:rsidRDefault="00784A32" w:rsidP="00354887">
            <w:pPr>
              <w:pStyle w:val="TAL"/>
              <w:keepNext w:val="0"/>
              <w:keepLines w:val="0"/>
              <w:widowControl w:val="0"/>
            </w:pPr>
            <w:r w:rsidRPr="00C31E24">
              <w:t>SIP BYE</w:t>
            </w:r>
          </w:p>
        </w:tc>
        <w:tc>
          <w:tcPr>
            <w:tcW w:w="565" w:type="dxa"/>
            <w:shd w:val="clear" w:color="auto" w:fill="auto"/>
          </w:tcPr>
          <w:p w14:paraId="5BD02DAD" w14:textId="21ACC43D" w:rsidR="00784A32" w:rsidRPr="00C31E24" w:rsidRDefault="009A56EE" w:rsidP="00354887">
            <w:pPr>
              <w:pStyle w:val="TAC"/>
              <w:keepNext w:val="0"/>
              <w:keepLines w:val="0"/>
              <w:widowControl w:val="0"/>
            </w:pPr>
            <w:r w:rsidRPr="00C31E24">
              <w:t>6</w:t>
            </w:r>
          </w:p>
        </w:tc>
        <w:tc>
          <w:tcPr>
            <w:tcW w:w="850" w:type="dxa"/>
            <w:shd w:val="clear" w:color="auto" w:fill="auto"/>
          </w:tcPr>
          <w:p w14:paraId="5C75369D" w14:textId="77777777" w:rsidR="00784A32" w:rsidRPr="00C31E24" w:rsidRDefault="00784A32" w:rsidP="00354887">
            <w:pPr>
              <w:pStyle w:val="TAC"/>
              <w:keepNext w:val="0"/>
              <w:keepLines w:val="0"/>
              <w:widowControl w:val="0"/>
            </w:pPr>
            <w:r w:rsidRPr="00C31E24">
              <w:t>P</w:t>
            </w:r>
          </w:p>
        </w:tc>
      </w:tr>
      <w:tr w:rsidR="00784A32" w:rsidRPr="00C31E24" w14:paraId="4B3D9A57" w14:textId="77777777" w:rsidTr="00354887">
        <w:tc>
          <w:tcPr>
            <w:tcW w:w="534" w:type="dxa"/>
            <w:shd w:val="clear" w:color="auto" w:fill="auto"/>
          </w:tcPr>
          <w:p w14:paraId="4AA9F09B" w14:textId="77777777" w:rsidR="00784A32" w:rsidRPr="00C31E24" w:rsidRDefault="00784A32" w:rsidP="00354887">
            <w:pPr>
              <w:pStyle w:val="TAC"/>
              <w:keepNext w:val="0"/>
              <w:keepLines w:val="0"/>
              <w:widowControl w:val="0"/>
            </w:pPr>
            <w:r w:rsidRPr="00C31E24">
              <w:t>48</w:t>
            </w:r>
          </w:p>
        </w:tc>
        <w:tc>
          <w:tcPr>
            <w:tcW w:w="3968" w:type="dxa"/>
            <w:shd w:val="clear" w:color="auto" w:fill="auto"/>
          </w:tcPr>
          <w:p w14:paraId="74803815" w14:textId="77777777" w:rsidR="00784A32" w:rsidRPr="00C31E24" w:rsidRDefault="00784A32" w:rsidP="00354887">
            <w:pPr>
              <w:pStyle w:val="TAL"/>
              <w:keepNext w:val="0"/>
              <w:keepLines w:val="0"/>
              <w:widowControl w:val="0"/>
            </w:pPr>
            <w:r w:rsidRPr="00C31E24">
              <w:t>The SS (MCVideo Server) sends a SIP 200 (OK) message.</w:t>
            </w:r>
          </w:p>
        </w:tc>
        <w:tc>
          <w:tcPr>
            <w:tcW w:w="708" w:type="dxa"/>
            <w:shd w:val="clear" w:color="auto" w:fill="auto"/>
          </w:tcPr>
          <w:p w14:paraId="75F46C4C"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3CEB8463"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3242AFA5"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3591313" w14:textId="77777777" w:rsidR="00784A32" w:rsidRPr="00C31E24" w:rsidRDefault="00784A32" w:rsidP="00354887">
            <w:pPr>
              <w:pStyle w:val="TAC"/>
              <w:keepNext w:val="0"/>
              <w:keepLines w:val="0"/>
              <w:widowControl w:val="0"/>
            </w:pPr>
            <w:r w:rsidRPr="00C31E24">
              <w:t>-</w:t>
            </w:r>
          </w:p>
        </w:tc>
      </w:tr>
      <w:tr w:rsidR="00784A32" w:rsidRPr="00C31E24" w14:paraId="2DF2931F" w14:textId="77777777" w:rsidTr="00354887">
        <w:tc>
          <w:tcPr>
            <w:tcW w:w="534" w:type="dxa"/>
            <w:shd w:val="clear" w:color="auto" w:fill="auto"/>
          </w:tcPr>
          <w:p w14:paraId="1556DEAA"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4F6CF277" w14:textId="77777777" w:rsidR="009A56EE" w:rsidRPr="00C31E24" w:rsidRDefault="00784A32" w:rsidP="009A56EE">
            <w:pPr>
              <w:pStyle w:val="TAL"/>
            </w:pPr>
            <w:r w:rsidRPr="00C31E24">
              <w:t xml:space="preserve">EXCEPTION: </w:t>
            </w:r>
            <w:r w:rsidR="009A56EE" w:rsidRPr="00C31E24">
              <w:t xml:space="preserve">The SS </w:t>
            </w:r>
            <w:r w:rsidR="009A56EE" w:rsidRPr="00C31E24">
              <w:rPr>
                <w:color w:val="000000"/>
              </w:rPr>
              <w:t xml:space="preserve">(MCVideo Server) </w:t>
            </w:r>
            <w:r w:rsidR="009A56EE" w:rsidRPr="00C31E24">
              <w:t xml:space="preserve">waits 2 seconds before the SS </w:t>
            </w:r>
            <w:r w:rsidR="009A56EE" w:rsidRPr="00C31E24">
              <w:rPr>
                <w:color w:val="000000"/>
              </w:rPr>
              <w:t xml:space="preserve">(MCVideo Server) </w:t>
            </w:r>
            <w:r w:rsidR="009A56EE" w:rsidRPr="00C31E24">
              <w:t>deactivates the dedicated EPS bearer and releases the RRC connection.</w:t>
            </w:r>
          </w:p>
          <w:p w14:paraId="40A8D82E" w14:textId="6B1E6973" w:rsidR="00784A32" w:rsidRPr="00C31E24" w:rsidRDefault="009A56EE" w:rsidP="009A56EE">
            <w:pPr>
              <w:pStyle w:val="TAL"/>
              <w:keepNext w:val="0"/>
              <w:keepLines w:val="0"/>
              <w:widowControl w:val="0"/>
            </w:pPr>
            <w:r w:rsidRPr="00C31E24">
              <w:t>(NOTE 2)</w:t>
            </w:r>
          </w:p>
        </w:tc>
        <w:tc>
          <w:tcPr>
            <w:tcW w:w="708" w:type="dxa"/>
            <w:shd w:val="clear" w:color="auto" w:fill="auto"/>
          </w:tcPr>
          <w:p w14:paraId="287A2DEF"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7240FFC4"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42A0E928"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21D6D30" w14:textId="77777777" w:rsidR="00784A32" w:rsidRPr="00C31E24" w:rsidRDefault="00784A32" w:rsidP="00354887">
            <w:pPr>
              <w:pStyle w:val="TAC"/>
              <w:keepNext w:val="0"/>
              <w:keepLines w:val="0"/>
              <w:widowControl w:val="0"/>
            </w:pPr>
            <w:r w:rsidRPr="00C31E24">
              <w:t>-</w:t>
            </w:r>
          </w:p>
        </w:tc>
      </w:tr>
      <w:tr w:rsidR="009A56EE" w:rsidRPr="00C31E24" w14:paraId="7E953617" w14:textId="77777777" w:rsidTr="00253C79">
        <w:tc>
          <w:tcPr>
            <w:tcW w:w="9603" w:type="dxa"/>
            <w:gridSpan w:val="6"/>
            <w:shd w:val="clear" w:color="auto" w:fill="auto"/>
          </w:tcPr>
          <w:p w14:paraId="1640EB48" w14:textId="77777777" w:rsidR="009A56EE" w:rsidRPr="00C31E24" w:rsidRDefault="009A56EE" w:rsidP="00764DD4">
            <w:pPr>
              <w:pStyle w:val="TAN"/>
            </w:pPr>
            <w:r w:rsidRPr="00C31E24">
              <w:t>NOTE 1: This is expected to be done via a suitable implementation-dependent MMI.</w:t>
            </w:r>
          </w:p>
          <w:p w14:paraId="4A0A0CAD" w14:textId="538EEAA5" w:rsidR="009A56EE" w:rsidRPr="00C31E24" w:rsidRDefault="009A56EE" w:rsidP="00764DD4">
            <w:pPr>
              <w:pStyle w:val="TAN"/>
            </w:pPr>
            <w:r w:rsidRPr="00C31E24">
              <w:t>NOTE 2: The specified wait period of 2s shall ensure that lower layer signalling (TCP) is finished and any not allowed behaviour captured.</w:t>
            </w:r>
          </w:p>
        </w:tc>
      </w:tr>
    </w:tbl>
    <w:p w14:paraId="4E02C714" w14:textId="77777777" w:rsidR="00784A32" w:rsidRPr="00C31E24" w:rsidRDefault="00784A32" w:rsidP="00784A32"/>
    <w:p w14:paraId="5B9C3AA8" w14:textId="77777777" w:rsidR="00784A32" w:rsidRPr="00C31E24" w:rsidRDefault="00784A32" w:rsidP="00784A32">
      <w:pPr>
        <w:pStyle w:val="H6"/>
      </w:pPr>
      <w:r w:rsidRPr="00C31E24">
        <w:t>6.1.2.2.3.3</w:t>
      </w:r>
      <w:r w:rsidRPr="00C31E24">
        <w:tab/>
        <w:t>Specific message contents</w:t>
      </w:r>
    </w:p>
    <w:p w14:paraId="13832A8E" w14:textId="77777777" w:rsidR="00784A32" w:rsidRPr="00C31E24" w:rsidRDefault="00784A32" w:rsidP="00784A32">
      <w:pPr>
        <w:pStyle w:val="TH"/>
      </w:pPr>
      <w:r w:rsidRPr="00C31E24">
        <w:t>Table 6.1.2.2.3.3-1: SIP INVITE (Step 2,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82"/>
        <w:gridCol w:w="2052"/>
        <w:gridCol w:w="2160"/>
        <w:gridCol w:w="1440"/>
        <w:gridCol w:w="1170"/>
      </w:tblGrid>
      <w:tr w:rsidR="00784A32" w:rsidRPr="00C31E24" w14:paraId="036A552A" w14:textId="77777777" w:rsidTr="00354887">
        <w:trPr>
          <w:tblHeader/>
          <w:jc w:val="center"/>
        </w:trPr>
        <w:tc>
          <w:tcPr>
            <w:tcW w:w="9504" w:type="dxa"/>
            <w:gridSpan w:val="5"/>
          </w:tcPr>
          <w:p w14:paraId="2A04562A" w14:textId="77777777" w:rsidR="00784A32" w:rsidRPr="00C31E24" w:rsidRDefault="00784A32" w:rsidP="00354887">
            <w:pPr>
              <w:pStyle w:val="TAL"/>
              <w:keepNext w:val="0"/>
              <w:keepLines w:val="0"/>
              <w:widowControl w:val="0"/>
            </w:pPr>
            <w:r w:rsidRPr="00C31E24">
              <w:t>Derivation Path: TS 36.579-1 [2], Table 5.5.2.5.1-1, condition MCVIDEO, GROUP-CALL</w:t>
            </w:r>
          </w:p>
        </w:tc>
      </w:tr>
      <w:tr w:rsidR="00784A32" w:rsidRPr="00C31E24" w14:paraId="6CA748D4" w14:textId="77777777" w:rsidTr="00354887">
        <w:trPr>
          <w:tblHeader/>
          <w:jc w:val="center"/>
        </w:trPr>
        <w:tc>
          <w:tcPr>
            <w:tcW w:w="2682" w:type="dxa"/>
          </w:tcPr>
          <w:p w14:paraId="2151DFD0" w14:textId="77777777" w:rsidR="00784A32" w:rsidRPr="00C31E24" w:rsidRDefault="00784A32" w:rsidP="00354887">
            <w:pPr>
              <w:pStyle w:val="TAH"/>
              <w:keepNext w:val="0"/>
              <w:keepLines w:val="0"/>
              <w:widowControl w:val="0"/>
            </w:pPr>
            <w:r w:rsidRPr="00C31E24">
              <w:t>Information Element</w:t>
            </w:r>
          </w:p>
        </w:tc>
        <w:tc>
          <w:tcPr>
            <w:tcW w:w="2052" w:type="dxa"/>
          </w:tcPr>
          <w:p w14:paraId="5D03E0D7" w14:textId="77777777" w:rsidR="00784A32" w:rsidRPr="00C31E24" w:rsidRDefault="00784A32" w:rsidP="00354887">
            <w:pPr>
              <w:pStyle w:val="TAH"/>
              <w:keepNext w:val="0"/>
              <w:keepLines w:val="0"/>
              <w:widowControl w:val="0"/>
            </w:pPr>
            <w:r w:rsidRPr="00C31E24">
              <w:t>Value/remark</w:t>
            </w:r>
          </w:p>
        </w:tc>
        <w:tc>
          <w:tcPr>
            <w:tcW w:w="2160" w:type="dxa"/>
            <w:tcBorders>
              <w:bottom w:val="single" w:sz="4" w:space="0" w:color="auto"/>
            </w:tcBorders>
          </w:tcPr>
          <w:p w14:paraId="78D56D5F" w14:textId="77777777" w:rsidR="00784A32" w:rsidRPr="00C31E24" w:rsidRDefault="00784A32" w:rsidP="00354887">
            <w:pPr>
              <w:pStyle w:val="TAH"/>
              <w:keepNext w:val="0"/>
              <w:keepLines w:val="0"/>
              <w:widowControl w:val="0"/>
            </w:pPr>
            <w:r w:rsidRPr="00C31E24">
              <w:t>Comment</w:t>
            </w:r>
          </w:p>
        </w:tc>
        <w:tc>
          <w:tcPr>
            <w:tcW w:w="1440" w:type="dxa"/>
          </w:tcPr>
          <w:p w14:paraId="2ED1CA7A" w14:textId="77777777" w:rsidR="00784A32" w:rsidRPr="00C31E24" w:rsidRDefault="00784A32" w:rsidP="00354887">
            <w:pPr>
              <w:pStyle w:val="TAH"/>
              <w:keepNext w:val="0"/>
              <w:keepLines w:val="0"/>
              <w:widowControl w:val="0"/>
            </w:pPr>
            <w:r w:rsidRPr="00C31E24">
              <w:t>Reference</w:t>
            </w:r>
          </w:p>
        </w:tc>
        <w:tc>
          <w:tcPr>
            <w:tcW w:w="1170" w:type="dxa"/>
          </w:tcPr>
          <w:p w14:paraId="415172A0" w14:textId="77777777" w:rsidR="00784A32" w:rsidRPr="00C31E24" w:rsidRDefault="00784A32" w:rsidP="00354887">
            <w:pPr>
              <w:pStyle w:val="TAH"/>
              <w:keepNext w:val="0"/>
              <w:keepLines w:val="0"/>
              <w:widowControl w:val="0"/>
            </w:pPr>
            <w:r w:rsidRPr="00C31E24">
              <w:t>Condition</w:t>
            </w:r>
          </w:p>
        </w:tc>
      </w:tr>
      <w:tr w:rsidR="00784A32" w:rsidRPr="00C31E24" w14:paraId="6D357321" w14:textId="77777777" w:rsidTr="00354887">
        <w:trPr>
          <w:jc w:val="center"/>
        </w:trPr>
        <w:tc>
          <w:tcPr>
            <w:tcW w:w="2682" w:type="dxa"/>
            <w:vAlign w:val="center"/>
          </w:tcPr>
          <w:p w14:paraId="68A1CBA6" w14:textId="77777777" w:rsidR="00784A32" w:rsidRPr="00C31E24" w:rsidRDefault="00784A32" w:rsidP="00354887">
            <w:pPr>
              <w:pStyle w:val="TAL"/>
              <w:keepNext w:val="0"/>
              <w:keepLines w:val="0"/>
              <w:widowControl w:val="0"/>
              <w:rPr>
                <w:b/>
                <w:bCs/>
              </w:rPr>
            </w:pPr>
            <w:r w:rsidRPr="00C31E24">
              <w:rPr>
                <w:b/>
                <w:bCs/>
              </w:rPr>
              <w:t>Message-body</w:t>
            </w:r>
          </w:p>
        </w:tc>
        <w:tc>
          <w:tcPr>
            <w:tcW w:w="2052" w:type="dxa"/>
          </w:tcPr>
          <w:p w14:paraId="220E8908"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tcPr>
          <w:p w14:paraId="22ABB6B3" w14:textId="77777777" w:rsidR="00784A32" w:rsidRPr="00C31E24" w:rsidRDefault="00784A32" w:rsidP="00354887">
            <w:pPr>
              <w:pStyle w:val="TAL"/>
              <w:keepNext w:val="0"/>
              <w:keepLines w:val="0"/>
              <w:widowControl w:val="0"/>
            </w:pPr>
          </w:p>
        </w:tc>
        <w:tc>
          <w:tcPr>
            <w:tcW w:w="1440" w:type="dxa"/>
          </w:tcPr>
          <w:p w14:paraId="308CACBF" w14:textId="77777777" w:rsidR="00784A32" w:rsidRPr="00C31E24" w:rsidRDefault="00784A32" w:rsidP="00354887">
            <w:pPr>
              <w:pStyle w:val="TAL"/>
              <w:keepNext w:val="0"/>
              <w:keepLines w:val="0"/>
              <w:widowControl w:val="0"/>
            </w:pPr>
          </w:p>
        </w:tc>
        <w:tc>
          <w:tcPr>
            <w:tcW w:w="1170" w:type="dxa"/>
            <w:vAlign w:val="bottom"/>
          </w:tcPr>
          <w:p w14:paraId="1FCBEC50" w14:textId="77777777" w:rsidR="00784A32" w:rsidRPr="00C31E24" w:rsidRDefault="00784A32" w:rsidP="00354887">
            <w:pPr>
              <w:pStyle w:val="TAL"/>
              <w:keepNext w:val="0"/>
              <w:keepLines w:val="0"/>
              <w:widowControl w:val="0"/>
            </w:pPr>
          </w:p>
        </w:tc>
      </w:tr>
      <w:tr w:rsidR="00784A32" w:rsidRPr="00C31E24" w14:paraId="76507E0D" w14:textId="77777777" w:rsidTr="00354887">
        <w:trPr>
          <w:jc w:val="center"/>
        </w:trPr>
        <w:tc>
          <w:tcPr>
            <w:tcW w:w="2682" w:type="dxa"/>
            <w:shd w:val="clear" w:color="auto" w:fill="auto"/>
            <w:vAlign w:val="center"/>
          </w:tcPr>
          <w:p w14:paraId="368EB06D" w14:textId="77777777" w:rsidR="00784A32" w:rsidRPr="00C31E24" w:rsidRDefault="00784A32" w:rsidP="00354887">
            <w:pPr>
              <w:pStyle w:val="TAL"/>
              <w:keepNext w:val="0"/>
              <w:keepLines w:val="0"/>
              <w:widowControl w:val="0"/>
            </w:pPr>
            <w:r w:rsidRPr="00C31E24">
              <w:t xml:space="preserve">  MIME body part</w:t>
            </w:r>
          </w:p>
        </w:tc>
        <w:tc>
          <w:tcPr>
            <w:tcW w:w="2052" w:type="dxa"/>
            <w:shd w:val="clear" w:color="auto" w:fill="auto"/>
            <w:vAlign w:val="center"/>
          </w:tcPr>
          <w:p w14:paraId="1B130DC2"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5037BE1" w14:textId="77777777" w:rsidR="00784A32" w:rsidRPr="00C31E24" w:rsidRDefault="00784A32" w:rsidP="00354887">
            <w:pPr>
              <w:pStyle w:val="TAL"/>
              <w:keepNext w:val="0"/>
              <w:keepLines w:val="0"/>
              <w:widowControl w:val="0"/>
            </w:pPr>
            <w:r w:rsidRPr="00C31E24">
              <w:t>MCVideo Info</w:t>
            </w:r>
          </w:p>
        </w:tc>
        <w:tc>
          <w:tcPr>
            <w:tcW w:w="1440" w:type="dxa"/>
            <w:shd w:val="clear" w:color="auto" w:fill="auto"/>
          </w:tcPr>
          <w:p w14:paraId="31B44D9E" w14:textId="77777777" w:rsidR="00784A32" w:rsidRPr="00C31E24" w:rsidRDefault="00784A32" w:rsidP="00354887">
            <w:pPr>
              <w:pStyle w:val="TAL"/>
              <w:keepNext w:val="0"/>
              <w:keepLines w:val="0"/>
              <w:widowControl w:val="0"/>
            </w:pPr>
          </w:p>
        </w:tc>
        <w:tc>
          <w:tcPr>
            <w:tcW w:w="1170" w:type="dxa"/>
            <w:shd w:val="clear" w:color="auto" w:fill="auto"/>
            <w:vAlign w:val="bottom"/>
          </w:tcPr>
          <w:p w14:paraId="6D1268EF" w14:textId="77777777" w:rsidR="00784A32" w:rsidRPr="00C31E24" w:rsidRDefault="00784A32" w:rsidP="00354887">
            <w:pPr>
              <w:pStyle w:val="TAL"/>
              <w:keepNext w:val="0"/>
              <w:keepLines w:val="0"/>
              <w:widowControl w:val="0"/>
            </w:pPr>
          </w:p>
        </w:tc>
      </w:tr>
      <w:tr w:rsidR="00784A32" w:rsidRPr="00C31E24" w14:paraId="61106061" w14:textId="77777777" w:rsidTr="00354887">
        <w:trPr>
          <w:jc w:val="center"/>
        </w:trPr>
        <w:tc>
          <w:tcPr>
            <w:tcW w:w="2682" w:type="dxa"/>
            <w:shd w:val="clear" w:color="auto" w:fill="auto"/>
            <w:vAlign w:val="center"/>
          </w:tcPr>
          <w:p w14:paraId="0900A1DA" w14:textId="77777777" w:rsidR="00784A32" w:rsidRPr="00C31E24" w:rsidRDefault="00784A32" w:rsidP="00354887">
            <w:pPr>
              <w:pStyle w:val="TAL"/>
              <w:keepNext w:val="0"/>
              <w:keepLines w:val="0"/>
              <w:widowControl w:val="0"/>
            </w:pPr>
            <w:r w:rsidRPr="00C31E24">
              <w:t xml:space="preserve">    MIME-part-headers</w:t>
            </w:r>
          </w:p>
        </w:tc>
        <w:tc>
          <w:tcPr>
            <w:tcW w:w="2052" w:type="dxa"/>
            <w:shd w:val="clear" w:color="auto" w:fill="auto"/>
            <w:vAlign w:val="center"/>
          </w:tcPr>
          <w:p w14:paraId="784DD5AC"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5D0B3180" w14:textId="77777777" w:rsidR="00784A32" w:rsidRPr="00C31E24" w:rsidRDefault="00784A32" w:rsidP="00354887">
            <w:pPr>
              <w:pStyle w:val="TAL"/>
              <w:keepNext w:val="0"/>
              <w:keepLines w:val="0"/>
              <w:widowControl w:val="0"/>
            </w:pPr>
          </w:p>
        </w:tc>
        <w:tc>
          <w:tcPr>
            <w:tcW w:w="1440" w:type="dxa"/>
            <w:shd w:val="clear" w:color="auto" w:fill="auto"/>
          </w:tcPr>
          <w:p w14:paraId="1176EBD2" w14:textId="77777777" w:rsidR="00784A32" w:rsidRPr="00C31E24" w:rsidRDefault="00784A32" w:rsidP="00354887">
            <w:pPr>
              <w:pStyle w:val="TAL"/>
              <w:keepNext w:val="0"/>
              <w:keepLines w:val="0"/>
              <w:widowControl w:val="0"/>
            </w:pPr>
          </w:p>
        </w:tc>
        <w:tc>
          <w:tcPr>
            <w:tcW w:w="1170" w:type="dxa"/>
            <w:shd w:val="clear" w:color="auto" w:fill="auto"/>
            <w:vAlign w:val="bottom"/>
          </w:tcPr>
          <w:p w14:paraId="1A41957B" w14:textId="77777777" w:rsidR="00784A32" w:rsidRPr="00C31E24" w:rsidRDefault="00784A32" w:rsidP="00354887">
            <w:pPr>
              <w:pStyle w:val="TAL"/>
              <w:keepNext w:val="0"/>
              <w:keepLines w:val="0"/>
              <w:widowControl w:val="0"/>
            </w:pPr>
          </w:p>
        </w:tc>
      </w:tr>
      <w:tr w:rsidR="00784A32" w:rsidRPr="00C31E24" w14:paraId="4B717745" w14:textId="77777777" w:rsidTr="00354887">
        <w:trPr>
          <w:jc w:val="center"/>
        </w:trPr>
        <w:tc>
          <w:tcPr>
            <w:tcW w:w="2682" w:type="dxa"/>
            <w:shd w:val="clear" w:color="auto" w:fill="auto"/>
            <w:vAlign w:val="center"/>
          </w:tcPr>
          <w:p w14:paraId="4C4E5B21" w14:textId="77777777" w:rsidR="00784A32" w:rsidRPr="00C31E24" w:rsidRDefault="00784A32" w:rsidP="00354887">
            <w:pPr>
              <w:pStyle w:val="TAL"/>
              <w:keepNext w:val="0"/>
              <w:keepLines w:val="0"/>
              <w:widowControl w:val="0"/>
              <w:rPr>
                <w:b/>
              </w:rPr>
            </w:pPr>
            <w:r w:rsidRPr="00C31E24">
              <w:rPr>
                <w:b/>
              </w:rPr>
              <w:t xml:space="preserve">      Content-Type</w:t>
            </w:r>
          </w:p>
        </w:tc>
        <w:tc>
          <w:tcPr>
            <w:tcW w:w="2052" w:type="dxa"/>
            <w:shd w:val="clear" w:color="auto" w:fill="auto"/>
          </w:tcPr>
          <w:p w14:paraId="750ADE6C" w14:textId="77777777" w:rsidR="00784A32" w:rsidRPr="00C31E24" w:rsidRDefault="00784A32" w:rsidP="00354887">
            <w:pPr>
              <w:pStyle w:val="TAL"/>
              <w:keepNext w:val="0"/>
              <w:keepLines w:val="0"/>
              <w:widowControl w:val="0"/>
            </w:pPr>
            <w:r w:rsidRPr="00C31E24">
              <w:t>"application/vnd.3gpp.mcvideo-info+xml"</w:t>
            </w:r>
          </w:p>
        </w:tc>
        <w:tc>
          <w:tcPr>
            <w:tcW w:w="2160" w:type="dxa"/>
            <w:tcBorders>
              <w:top w:val="single" w:sz="4" w:space="0" w:color="auto"/>
              <w:bottom w:val="single" w:sz="4" w:space="0" w:color="auto"/>
            </w:tcBorders>
            <w:shd w:val="clear" w:color="auto" w:fill="auto"/>
          </w:tcPr>
          <w:p w14:paraId="3D03C27B" w14:textId="77777777" w:rsidR="00784A32" w:rsidRPr="00C31E24" w:rsidRDefault="00784A32" w:rsidP="00354887">
            <w:pPr>
              <w:pStyle w:val="TAL"/>
              <w:keepNext w:val="0"/>
              <w:keepLines w:val="0"/>
              <w:widowControl w:val="0"/>
            </w:pPr>
          </w:p>
        </w:tc>
        <w:tc>
          <w:tcPr>
            <w:tcW w:w="1440" w:type="dxa"/>
            <w:shd w:val="clear" w:color="auto" w:fill="auto"/>
          </w:tcPr>
          <w:p w14:paraId="5448BC3A" w14:textId="77777777" w:rsidR="00784A32" w:rsidRPr="00C31E24" w:rsidRDefault="00784A32" w:rsidP="00354887">
            <w:pPr>
              <w:pStyle w:val="TAL"/>
              <w:keepNext w:val="0"/>
              <w:keepLines w:val="0"/>
              <w:widowControl w:val="0"/>
            </w:pPr>
          </w:p>
        </w:tc>
        <w:tc>
          <w:tcPr>
            <w:tcW w:w="1170" w:type="dxa"/>
            <w:shd w:val="clear" w:color="auto" w:fill="auto"/>
            <w:vAlign w:val="bottom"/>
          </w:tcPr>
          <w:p w14:paraId="0569EB38" w14:textId="77777777" w:rsidR="00784A32" w:rsidRPr="00C31E24" w:rsidRDefault="00784A32" w:rsidP="00354887">
            <w:pPr>
              <w:pStyle w:val="TAL"/>
              <w:keepNext w:val="0"/>
              <w:keepLines w:val="0"/>
              <w:widowControl w:val="0"/>
            </w:pPr>
          </w:p>
        </w:tc>
      </w:tr>
      <w:tr w:rsidR="00784A32" w:rsidRPr="00C31E24" w14:paraId="3008C3AE" w14:textId="77777777" w:rsidTr="00354887">
        <w:trPr>
          <w:jc w:val="center"/>
        </w:trPr>
        <w:tc>
          <w:tcPr>
            <w:tcW w:w="2682" w:type="dxa"/>
            <w:shd w:val="clear" w:color="auto" w:fill="auto"/>
            <w:vAlign w:val="center"/>
          </w:tcPr>
          <w:p w14:paraId="5AF9672F" w14:textId="77777777" w:rsidR="00784A32" w:rsidRPr="00C31E24" w:rsidRDefault="00784A32" w:rsidP="00354887">
            <w:pPr>
              <w:pStyle w:val="TAL"/>
              <w:keepNext w:val="0"/>
              <w:keepLines w:val="0"/>
              <w:widowControl w:val="0"/>
              <w:rPr>
                <w:b/>
              </w:rPr>
            </w:pPr>
            <w:r w:rsidRPr="00C31E24">
              <w:t xml:space="preserve">    MIME-part-body</w:t>
            </w:r>
          </w:p>
        </w:tc>
        <w:tc>
          <w:tcPr>
            <w:tcW w:w="2052" w:type="dxa"/>
            <w:shd w:val="clear" w:color="auto" w:fill="auto"/>
          </w:tcPr>
          <w:p w14:paraId="2CF85D1A" w14:textId="77777777" w:rsidR="00784A32" w:rsidRPr="00C31E24" w:rsidRDefault="00784A32" w:rsidP="00354887">
            <w:pPr>
              <w:pStyle w:val="TAL"/>
              <w:keepNext w:val="0"/>
              <w:keepLines w:val="0"/>
              <w:widowControl w:val="0"/>
            </w:pPr>
            <w:r w:rsidRPr="00C31E24">
              <w:t>MCVideo-Info as described in Table 6.1.2.2.3.3-2</w:t>
            </w:r>
          </w:p>
        </w:tc>
        <w:tc>
          <w:tcPr>
            <w:tcW w:w="2160" w:type="dxa"/>
            <w:tcBorders>
              <w:top w:val="single" w:sz="4" w:space="0" w:color="auto"/>
              <w:bottom w:val="single" w:sz="4" w:space="0" w:color="auto"/>
            </w:tcBorders>
            <w:shd w:val="clear" w:color="auto" w:fill="auto"/>
          </w:tcPr>
          <w:p w14:paraId="4F187EEB" w14:textId="77777777" w:rsidR="00784A32" w:rsidRPr="00C31E24" w:rsidRDefault="00784A32" w:rsidP="00354887">
            <w:pPr>
              <w:pStyle w:val="TAL"/>
              <w:keepNext w:val="0"/>
              <w:keepLines w:val="0"/>
              <w:widowControl w:val="0"/>
            </w:pPr>
          </w:p>
        </w:tc>
        <w:tc>
          <w:tcPr>
            <w:tcW w:w="1440" w:type="dxa"/>
            <w:shd w:val="clear" w:color="auto" w:fill="auto"/>
          </w:tcPr>
          <w:p w14:paraId="79C9DA5B" w14:textId="77777777" w:rsidR="00784A32" w:rsidRPr="00C31E24" w:rsidRDefault="00784A32" w:rsidP="00354887">
            <w:pPr>
              <w:pStyle w:val="TAL"/>
              <w:keepNext w:val="0"/>
              <w:keepLines w:val="0"/>
              <w:widowControl w:val="0"/>
            </w:pPr>
          </w:p>
        </w:tc>
        <w:tc>
          <w:tcPr>
            <w:tcW w:w="1170" w:type="dxa"/>
            <w:shd w:val="clear" w:color="auto" w:fill="auto"/>
            <w:vAlign w:val="bottom"/>
          </w:tcPr>
          <w:p w14:paraId="4FCABEDB" w14:textId="77777777" w:rsidR="00784A32" w:rsidRPr="00C31E24" w:rsidRDefault="00784A32" w:rsidP="00354887">
            <w:pPr>
              <w:pStyle w:val="TAL"/>
              <w:keepNext w:val="0"/>
              <w:keepLines w:val="0"/>
              <w:widowControl w:val="0"/>
            </w:pPr>
          </w:p>
        </w:tc>
      </w:tr>
    </w:tbl>
    <w:p w14:paraId="5B47C82B" w14:textId="77777777" w:rsidR="00784A32" w:rsidRPr="00C31E24" w:rsidRDefault="00784A32" w:rsidP="00784A32">
      <w:pPr>
        <w:widowControl w:val="0"/>
      </w:pPr>
    </w:p>
    <w:p w14:paraId="6BD71147" w14:textId="77777777" w:rsidR="00784A32" w:rsidRPr="00C31E24" w:rsidRDefault="00784A32" w:rsidP="00784A32">
      <w:pPr>
        <w:pStyle w:val="TH"/>
      </w:pPr>
      <w:r w:rsidRPr="00C31E24">
        <w:t>Table 6.1.2.2.3.3-2: MCVideo-Info in SIP INVITE (Table 6.1.2.2.3.3-1)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784A32" w:rsidRPr="00C31E24" w14:paraId="17DA7302" w14:textId="77777777" w:rsidTr="00354887">
        <w:trPr>
          <w:jc w:val="center"/>
        </w:trPr>
        <w:tc>
          <w:tcPr>
            <w:tcW w:w="9531" w:type="dxa"/>
            <w:gridSpan w:val="5"/>
          </w:tcPr>
          <w:p w14:paraId="34BED411" w14:textId="77777777" w:rsidR="00784A32" w:rsidRPr="00C31E24" w:rsidRDefault="00784A32" w:rsidP="00354887">
            <w:pPr>
              <w:pStyle w:val="TAL"/>
              <w:keepNext w:val="0"/>
              <w:keepLines w:val="0"/>
              <w:widowControl w:val="0"/>
            </w:pPr>
            <w:r w:rsidRPr="00C31E24">
              <w:t>Derivation Path: TS 36.579-1 [2], Table 5.5.3.2.1-2, condition GROUP-CALL</w:t>
            </w:r>
          </w:p>
        </w:tc>
      </w:tr>
      <w:tr w:rsidR="00784A32" w:rsidRPr="00C31E24" w14:paraId="6C18B52B" w14:textId="77777777" w:rsidTr="00354887">
        <w:trPr>
          <w:jc w:val="center"/>
        </w:trPr>
        <w:tc>
          <w:tcPr>
            <w:tcW w:w="2696" w:type="dxa"/>
          </w:tcPr>
          <w:p w14:paraId="327ADD9B" w14:textId="77777777" w:rsidR="00784A32" w:rsidRPr="00C31E24" w:rsidRDefault="00784A32" w:rsidP="00354887">
            <w:pPr>
              <w:pStyle w:val="TAH"/>
              <w:keepNext w:val="0"/>
              <w:keepLines w:val="0"/>
              <w:widowControl w:val="0"/>
            </w:pPr>
            <w:r w:rsidRPr="00C31E24">
              <w:t>Information Element</w:t>
            </w:r>
          </w:p>
        </w:tc>
        <w:tc>
          <w:tcPr>
            <w:tcW w:w="2254" w:type="dxa"/>
          </w:tcPr>
          <w:p w14:paraId="2E9460E5" w14:textId="77777777" w:rsidR="00784A32" w:rsidRPr="00C31E24" w:rsidRDefault="00784A32" w:rsidP="00354887">
            <w:pPr>
              <w:pStyle w:val="TAH"/>
              <w:keepNext w:val="0"/>
              <w:keepLines w:val="0"/>
              <w:widowControl w:val="0"/>
            </w:pPr>
            <w:r w:rsidRPr="00C31E24">
              <w:t>Value/remark</w:t>
            </w:r>
          </w:p>
        </w:tc>
        <w:tc>
          <w:tcPr>
            <w:tcW w:w="2070" w:type="dxa"/>
            <w:tcBorders>
              <w:top w:val="single" w:sz="4" w:space="0" w:color="auto"/>
              <w:bottom w:val="single" w:sz="4" w:space="0" w:color="auto"/>
            </w:tcBorders>
          </w:tcPr>
          <w:p w14:paraId="0D560603" w14:textId="77777777" w:rsidR="00784A32" w:rsidRPr="00C31E24" w:rsidRDefault="00784A32" w:rsidP="00354887">
            <w:pPr>
              <w:pStyle w:val="TAH"/>
              <w:keepNext w:val="0"/>
              <w:keepLines w:val="0"/>
              <w:widowControl w:val="0"/>
            </w:pPr>
            <w:r w:rsidRPr="00C31E24">
              <w:t>Comment</w:t>
            </w:r>
          </w:p>
        </w:tc>
        <w:tc>
          <w:tcPr>
            <w:tcW w:w="1350" w:type="dxa"/>
          </w:tcPr>
          <w:p w14:paraId="38316C3E" w14:textId="77777777" w:rsidR="00784A32" w:rsidRPr="00C31E24" w:rsidRDefault="00784A32" w:rsidP="00354887">
            <w:pPr>
              <w:pStyle w:val="TAH"/>
              <w:keepNext w:val="0"/>
              <w:keepLines w:val="0"/>
              <w:widowControl w:val="0"/>
            </w:pPr>
            <w:r w:rsidRPr="00C31E24">
              <w:t>Reference</w:t>
            </w:r>
          </w:p>
        </w:tc>
        <w:tc>
          <w:tcPr>
            <w:tcW w:w="1161" w:type="dxa"/>
          </w:tcPr>
          <w:p w14:paraId="5B12677B" w14:textId="77777777" w:rsidR="00784A32" w:rsidRPr="00C31E24" w:rsidRDefault="00784A32" w:rsidP="00354887">
            <w:pPr>
              <w:pStyle w:val="TAH"/>
              <w:keepNext w:val="0"/>
              <w:keepLines w:val="0"/>
              <w:widowControl w:val="0"/>
            </w:pPr>
            <w:r w:rsidRPr="00C31E24">
              <w:t>Condition</w:t>
            </w:r>
          </w:p>
        </w:tc>
      </w:tr>
      <w:tr w:rsidR="00784A32" w:rsidRPr="00C31E24" w14:paraId="490CC783" w14:textId="77777777" w:rsidTr="00354887">
        <w:trPr>
          <w:jc w:val="center"/>
        </w:trPr>
        <w:tc>
          <w:tcPr>
            <w:tcW w:w="2696" w:type="dxa"/>
            <w:vAlign w:val="center"/>
          </w:tcPr>
          <w:p w14:paraId="0AEB2A83" w14:textId="77777777" w:rsidR="00784A32" w:rsidRPr="00C31E24" w:rsidRDefault="00784A32" w:rsidP="00354887">
            <w:pPr>
              <w:pStyle w:val="TAL"/>
              <w:keepNext w:val="0"/>
              <w:keepLines w:val="0"/>
              <w:widowControl w:val="0"/>
            </w:pPr>
            <w:r w:rsidRPr="00C31E24">
              <w:t>mcvideoinfo</w:t>
            </w:r>
          </w:p>
        </w:tc>
        <w:tc>
          <w:tcPr>
            <w:tcW w:w="2254" w:type="dxa"/>
          </w:tcPr>
          <w:p w14:paraId="7ACA88AD" w14:textId="77777777" w:rsidR="00784A32" w:rsidRPr="00C31E24" w:rsidRDefault="00784A32" w:rsidP="00354887">
            <w:pPr>
              <w:pStyle w:val="TAL"/>
              <w:keepNext w:val="0"/>
              <w:keepLines w:val="0"/>
              <w:widowControl w:val="0"/>
            </w:pPr>
          </w:p>
        </w:tc>
        <w:tc>
          <w:tcPr>
            <w:tcW w:w="2070" w:type="dxa"/>
            <w:tcBorders>
              <w:top w:val="single" w:sz="4" w:space="0" w:color="auto"/>
              <w:bottom w:val="single" w:sz="4" w:space="0" w:color="auto"/>
            </w:tcBorders>
          </w:tcPr>
          <w:p w14:paraId="46EA51AE" w14:textId="77777777" w:rsidR="00784A32" w:rsidRPr="00C31E24" w:rsidRDefault="00784A32" w:rsidP="00354887">
            <w:pPr>
              <w:pStyle w:val="TAL"/>
              <w:keepNext w:val="0"/>
              <w:keepLines w:val="0"/>
              <w:widowControl w:val="0"/>
            </w:pPr>
          </w:p>
        </w:tc>
        <w:tc>
          <w:tcPr>
            <w:tcW w:w="1350" w:type="dxa"/>
          </w:tcPr>
          <w:p w14:paraId="264C4B5E" w14:textId="77777777" w:rsidR="00784A32" w:rsidRPr="00C31E24" w:rsidRDefault="00784A32" w:rsidP="00354887">
            <w:pPr>
              <w:pStyle w:val="TAL"/>
              <w:keepNext w:val="0"/>
              <w:keepLines w:val="0"/>
              <w:widowControl w:val="0"/>
            </w:pPr>
          </w:p>
        </w:tc>
        <w:tc>
          <w:tcPr>
            <w:tcW w:w="1161" w:type="dxa"/>
            <w:vAlign w:val="bottom"/>
          </w:tcPr>
          <w:p w14:paraId="57F40FBE" w14:textId="77777777" w:rsidR="00784A32" w:rsidRPr="00C31E24" w:rsidRDefault="00784A32" w:rsidP="00354887">
            <w:pPr>
              <w:pStyle w:val="TAL"/>
              <w:keepNext w:val="0"/>
              <w:keepLines w:val="0"/>
              <w:widowControl w:val="0"/>
            </w:pPr>
          </w:p>
        </w:tc>
      </w:tr>
      <w:tr w:rsidR="00784A32" w:rsidRPr="00C31E24" w14:paraId="2A724E19" w14:textId="77777777" w:rsidTr="00354887">
        <w:trPr>
          <w:jc w:val="center"/>
        </w:trPr>
        <w:tc>
          <w:tcPr>
            <w:tcW w:w="2696" w:type="dxa"/>
            <w:tcBorders>
              <w:bottom w:val="single" w:sz="4" w:space="0" w:color="auto"/>
            </w:tcBorders>
            <w:vAlign w:val="center"/>
          </w:tcPr>
          <w:p w14:paraId="0A4EBE1E" w14:textId="77777777" w:rsidR="00784A32" w:rsidRPr="00C31E24" w:rsidRDefault="00784A32" w:rsidP="00354887">
            <w:pPr>
              <w:pStyle w:val="TAL"/>
              <w:keepNext w:val="0"/>
              <w:keepLines w:val="0"/>
              <w:widowControl w:val="0"/>
            </w:pPr>
            <w:r w:rsidRPr="00C31E24">
              <w:t xml:space="preserve">  mcvideo-Params</w:t>
            </w:r>
          </w:p>
        </w:tc>
        <w:tc>
          <w:tcPr>
            <w:tcW w:w="2254" w:type="dxa"/>
            <w:tcBorders>
              <w:bottom w:val="single" w:sz="4" w:space="0" w:color="auto"/>
            </w:tcBorders>
          </w:tcPr>
          <w:p w14:paraId="09E029FE" w14:textId="77777777" w:rsidR="00784A32" w:rsidRPr="00C31E24" w:rsidRDefault="00784A32" w:rsidP="00354887">
            <w:pPr>
              <w:pStyle w:val="TAL"/>
              <w:keepNext w:val="0"/>
              <w:keepLines w:val="0"/>
              <w:widowControl w:val="0"/>
            </w:pPr>
          </w:p>
        </w:tc>
        <w:tc>
          <w:tcPr>
            <w:tcW w:w="2070" w:type="dxa"/>
            <w:tcBorders>
              <w:top w:val="single" w:sz="4" w:space="0" w:color="auto"/>
              <w:bottom w:val="single" w:sz="4" w:space="0" w:color="auto"/>
            </w:tcBorders>
          </w:tcPr>
          <w:p w14:paraId="77B7A560" w14:textId="77777777" w:rsidR="00784A32" w:rsidRPr="00C31E24" w:rsidRDefault="00784A32" w:rsidP="00354887">
            <w:pPr>
              <w:pStyle w:val="TAL"/>
              <w:keepNext w:val="0"/>
              <w:keepLines w:val="0"/>
              <w:widowControl w:val="0"/>
            </w:pPr>
          </w:p>
        </w:tc>
        <w:tc>
          <w:tcPr>
            <w:tcW w:w="1350" w:type="dxa"/>
            <w:tcBorders>
              <w:bottom w:val="single" w:sz="4" w:space="0" w:color="auto"/>
            </w:tcBorders>
          </w:tcPr>
          <w:p w14:paraId="5B50453D" w14:textId="77777777" w:rsidR="00784A32" w:rsidRPr="00C31E24" w:rsidRDefault="00784A32" w:rsidP="00354887">
            <w:pPr>
              <w:pStyle w:val="TAL"/>
              <w:keepNext w:val="0"/>
              <w:keepLines w:val="0"/>
              <w:widowControl w:val="0"/>
            </w:pPr>
          </w:p>
        </w:tc>
        <w:tc>
          <w:tcPr>
            <w:tcW w:w="1161" w:type="dxa"/>
            <w:tcBorders>
              <w:bottom w:val="single" w:sz="4" w:space="0" w:color="auto"/>
            </w:tcBorders>
            <w:vAlign w:val="bottom"/>
          </w:tcPr>
          <w:p w14:paraId="317D2E9F" w14:textId="77777777" w:rsidR="00784A32" w:rsidRPr="00C31E24" w:rsidRDefault="00784A32" w:rsidP="00354887">
            <w:pPr>
              <w:pStyle w:val="TAL"/>
              <w:keepNext w:val="0"/>
              <w:keepLines w:val="0"/>
              <w:widowControl w:val="0"/>
            </w:pPr>
          </w:p>
        </w:tc>
      </w:tr>
      <w:tr w:rsidR="00784A32" w:rsidRPr="00C31E24" w14:paraId="4343165C" w14:textId="77777777" w:rsidTr="00354887">
        <w:trPr>
          <w:jc w:val="center"/>
        </w:trPr>
        <w:tc>
          <w:tcPr>
            <w:tcW w:w="2696" w:type="dxa"/>
            <w:tcBorders>
              <w:bottom w:val="single" w:sz="4" w:space="0" w:color="auto"/>
            </w:tcBorders>
            <w:vAlign w:val="center"/>
          </w:tcPr>
          <w:p w14:paraId="7E2AE1BB" w14:textId="77777777" w:rsidR="00784A32" w:rsidRPr="00C31E24" w:rsidRDefault="00784A32" w:rsidP="00354887">
            <w:pPr>
              <w:pStyle w:val="TAL"/>
              <w:keepNext w:val="0"/>
              <w:keepLines w:val="0"/>
              <w:widowControl w:val="0"/>
            </w:pPr>
            <w:r w:rsidRPr="00C31E24">
              <w:t xml:space="preserve">    session-type</w:t>
            </w:r>
          </w:p>
        </w:tc>
        <w:tc>
          <w:tcPr>
            <w:tcW w:w="2254" w:type="dxa"/>
            <w:tcBorders>
              <w:bottom w:val="single" w:sz="4" w:space="0" w:color="auto"/>
            </w:tcBorders>
          </w:tcPr>
          <w:p w14:paraId="4E22BC2B" w14:textId="77777777" w:rsidR="00784A32" w:rsidRPr="00C31E24" w:rsidRDefault="00784A32" w:rsidP="00354887">
            <w:pPr>
              <w:pStyle w:val="TAL"/>
              <w:keepNext w:val="0"/>
              <w:keepLines w:val="0"/>
              <w:widowControl w:val="0"/>
            </w:pPr>
            <w:r w:rsidRPr="00C31E24">
              <w:t>"chat"</w:t>
            </w:r>
          </w:p>
        </w:tc>
        <w:tc>
          <w:tcPr>
            <w:tcW w:w="2070" w:type="dxa"/>
            <w:tcBorders>
              <w:top w:val="single" w:sz="4" w:space="0" w:color="auto"/>
              <w:bottom w:val="single" w:sz="4" w:space="0" w:color="auto"/>
            </w:tcBorders>
          </w:tcPr>
          <w:p w14:paraId="25999391" w14:textId="77777777" w:rsidR="00784A32" w:rsidRPr="00C31E24" w:rsidRDefault="00784A32" w:rsidP="00354887">
            <w:pPr>
              <w:pStyle w:val="TAL"/>
              <w:keepNext w:val="0"/>
              <w:keepLines w:val="0"/>
              <w:widowControl w:val="0"/>
            </w:pPr>
          </w:p>
        </w:tc>
        <w:tc>
          <w:tcPr>
            <w:tcW w:w="1350" w:type="dxa"/>
            <w:tcBorders>
              <w:bottom w:val="single" w:sz="4" w:space="0" w:color="auto"/>
            </w:tcBorders>
          </w:tcPr>
          <w:p w14:paraId="0FBEE244" w14:textId="77777777" w:rsidR="00784A32" w:rsidRPr="00C31E24" w:rsidRDefault="00784A32" w:rsidP="00354887">
            <w:pPr>
              <w:pStyle w:val="TAL"/>
              <w:keepNext w:val="0"/>
              <w:keepLines w:val="0"/>
              <w:widowControl w:val="0"/>
            </w:pPr>
          </w:p>
        </w:tc>
        <w:tc>
          <w:tcPr>
            <w:tcW w:w="1161" w:type="dxa"/>
            <w:tcBorders>
              <w:bottom w:val="single" w:sz="4" w:space="0" w:color="auto"/>
            </w:tcBorders>
          </w:tcPr>
          <w:p w14:paraId="28FB1436" w14:textId="77777777" w:rsidR="00784A32" w:rsidRPr="00C31E24" w:rsidRDefault="00784A32" w:rsidP="00354887">
            <w:pPr>
              <w:pStyle w:val="TAL"/>
              <w:keepNext w:val="0"/>
              <w:keepLines w:val="0"/>
              <w:widowControl w:val="0"/>
            </w:pPr>
          </w:p>
        </w:tc>
      </w:tr>
    </w:tbl>
    <w:p w14:paraId="7FBDB0D8" w14:textId="77777777" w:rsidR="00784A32" w:rsidRPr="00C31E24" w:rsidRDefault="00784A32" w:rsidP="00784A32"/>
    <w:p w14:paraId="2B363E1D" w14:textId="77777777" w:rsidR="00784A32" w:rsidRPr="00C31E24" w:rsidRDefault="00784A32" w:rsidP="00784A32">
      <w:pPr>
        <w:pStyle w:val="TH"/>
      </w:pPr>
      <w:r w:rsidRPr="00C31E24">
        <w:t>Table 6.1.2.2.3.3-3: SIP 200 (OK) (Steps 4, 20, 36,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C31E24" w14:paraId="371DA3D4" w14:textId="77777777" w:rsidTr="00354887">
        <w:trPr>
          <w:tblHeader/>
        </w:trPr>
        <w:tc>
          <w:tcPr>
            <w:tcW w:w="9517" w:type="dxa"/>
            <w:gridSpan w:val="5"/>
          </w:tcPr>
          <w:p w14:paraId="5AF9AAE3" w14:textId="77777777" w:rsidR="00784A32" w:rsidRPr="00C31E24" w:rsidRDefault="00784A32" w:rsidP="00354887">
            <w:pPr>
              <w:pStyle w:val="TAL"/>
              <w:keepLines w:val="0"/>
              <w:widowControl w:val="0"/>
            </w:pPr>
            <w:r w:rsidRPr="00C31E24">
              <w:t>Derivation Path: TS 36.579-1 [2], Table 5.5.2.17.1.2-1, condition MCVIDEO, INVITE-RSP</w:t>
            </w:r>
          </w:p>
        </w:tc>
      </w:tr>
      <w:tr w:rsidR="00784A32" w:rsidRPr="00C31E24" w14:paraId="295216DE" w14:textId="77777777" w:rsidTr="00354887">
        <w:trPr>
          <w:tblHeader/>
        </w:trPr>
        <w:tc>
          <w:tcPr>
            <w:tcW w:w="2677" w:type="dxa"/>
          </w:tcPr>
          <w:p w14:paraId="0722BBEF" w14:textId="77777777" w:rsidR="00784A32" w:rsidRPr="00C31E24" w:rsidRDefault="00784A32" w:rsidP="00354887">
            <w:pPr>
              <w:pStyle w:val="TAH"/>
              <w:keepLines w:val="0"/>
              <w:widowControl w:val="0"/>
            </w:pPr>
            <w:r w:rsidRPr="00C31E24">
              <w:t>Information Element</w:t>
            </w:r>
          </w:p>
        </w:tc>
        <w:tc>
          <w:tcPr>
            <w:tcW w:w="2160" w:type="dxa"/>
          </w:tcPr>
          <w:p w14:paraId="5A9070FA" w14:textId="77777777" w:rsidR="00784A32" w:rsidRPr="00C31E24" w:rsidRDefault="00784A32" w:rsidP="00354887">
            <w:pPr>
              <w:pStyle w:val="TAH"/>
              <w:keepLines w:val="0"/>
              <w:widowControl w:val="0"/>
            </w:pPr>
            <w:r w:rsidRPr="00C31E24">
              <w:t>Value/remark</w:t>
            </w:r>
          </w:p>
        </w:tc>
        <w:tc>
          <w:tcPr>
            <w:tcW w:w="2160" w:type="dxa"/>
            <w:tcBorders>
              <w:bottom w:val="single" w:sz="4" w:space="0" w:color="auto"/>
            </w:tcBorders>
          </w:tcPr>
          <w:p w14:paraId="724B06A7" w14:textId="77777777" w:rsidR="00784A32" w:rsidRPr="00C31E24" w:rsidRDefault="00784A32" w:rsidP="00354887">
            <w:pPr>
              <w:pStyle w:val="TAH"/>
              <w:keepLines w:val="0"/>
              <w:widowControl w:val="0"/>
            </w:pPr>
            <w:r w:rsidRPr="00C31E24">
              <w:t>Comment</w:t>
            </w:r>
          </w:p>
        </w:tc>
        <w:tc>
          <w:tcPr>
            <w:tcW w:w="1350" w:type="dxa"/>
          </w:tcPr>
          <w:p w14:paraId="434B1AB8" w14:textId="77777777" w:rsidR="00784A32" w:rsidRPr="00C31E24" w:rsidRDefault="00784A32" w:rsidP="00354887">
            <w:pPr>
              <w:pStyle w:val="TAH"/>
              <w:keepLines w:val="0"/>
              <w:widowControl w:val="0"/>
            </w:pPr>
            <w:r w:rsidRPr="00C31E24">
              <w:t>Reference</w:t>
            </w:r>
          </w:p>
        </w:tc>
        <w:tc>
          <w:tcPr>
            <w:tcW w:w="1170" w:type="dxa"/>
          </w:tcPr>
          <w:p w14:paraId="334CEDF8" w14:textId="77777777" w:rsidR="00784A32" w:rsidRPr="00C31E24" w:rsidRDefault="00784A32" w:rsidP="00354887">
            <w:pPr>
              <w:pStyle w:val="TAH"/>
              <w:keepLines w:val="0"/>
              <w:widowControl w:val="0"/>
            </w:pPr>
            <w:r w:rsidRPr="00C31E24">
              <w:t>Condition</w:t>
            </w:r>
          </w:p>
        </w:tc>
      </w:tr>
      <w:tr w:rsidR="00784A32" w:rsidRPr="00C31E24" w14:paraId="76F43F12" w14:textId="77777777" w:rsidTr="00354887">
        <w:tc>
          <w:tcPr>
            <w:tcW w:w="2677" w:type="dxa"/>
            <w:vAlign w:val="center"/>
          </w:tcPr>
          <w:p w14:paraId="4D43F8F9" w14:textId="77777777" w:rsidR="00784A32" w:rsidRPr="00C31E24" w:rsidRDefault="00784A32" w:rsidP="00354887">
            <w:pPr>
              <w:pStyle w:val="TAL"/>
              <w:keepNext w:val="0"/>
              <w:keepLines w:val="0"/>
              <w:widowControl w:val="0"/>
              <w:rPr>
                <w:rFonts w:cs="Arial"/>
                <w:b/>
                <w:szCs w:val="18"/>
              </w:rPr>
            </w:pPr>
            <w:r w:rsidRPr="00C31E24">
              <w:rPr>
                <w:rFonts w:cs="Arial"/>
                <w:b/>
                <w:szCs w:val="18"/>
              </w:rPr>
              <w:t>Message-body</w:t>
            </w:r>
          </w:p>
        </w:tc>
        <w:tc>
          <w:tcPr>
            <w:tcW w:w="2160" w:type="dxa"/>
          </w:tcPr>
          <w:p w14:paraId="43B33662"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tcPr>
          <w:p w14:paraId="4D3A23D8" w14:textId="77777777" w:rsidR="00784A32" w:rsidRPr="00C31E24" w:rsidRDefault="00784A32" w:rsidP="00354887">
            <w:pPr>
              <w:pStyle w:val="TAL"/>
              <w:keepNext w:val="0"/>
              <w:keepLines w:val="0"/>
              <w:widowControl w:val="0"/>
            </w:pPr>
          </w:p>
        </w:tc>
        <w:tc>
          <w:tcPr>
            <w:tcW w:w="1350" w:type="dxa"/>
          </w:tcPr>
          <w:p w14:paraId="4A7DF1EE" w14:textId="77777777" w:rsidR="00784A32" w:rsidRPr="00C31E24" w:rsidRDefault="00784A32" w:rsidP="00354887">
            <w:pPr>
              <w:pStyle w:val="TAL"/>
              <w:keepNext w:val="0"/>
              <w:keepLines w:val="0"/>
              <w:widowControl w:val="0"/>
            </w:pPr>
          </w:p>
        </w:tc>
        <w:tc>
          <w:tcPr>
            <w:tcW w:w="1170" w:type="dxa"/>
            <w:vAlign w:val="bottom"/>
          </w:tcPr>
          <w:p w14:paraId="5CB716D8" w14:textId="08C06195" w:rsidR="00784A32" w:rsidRPr="00C31E24" w:rsidRDefault="00784A32" w:rsidP="00354887">
            <w:pPr>
              <w:pStyle w:val="TAL"/>
              <w:keepNext w:val="0"/>
              <w:keepLines w:val="0"/>
              <w:widowControl w:val="0"/>
            </w:pPr>
          </w:p>
        </w:tc>
      </w:tr>
      <w:tr w:rsidR="00784A32" w:rsidRPr="00C31E24" w14:paraId="0483E30F" w14:textId="77777777" w:rsidTr="00354887">
        <w:tc>
          <w:tcPr>
            <w:tcW w:w="2677" w:type="dxa"/>
            <w:vAlign w:val="center"/>
          </w:tcPr>
          <w:p w14:paraId="1324973E" w14:textId="77777777" w:rsidR="00784A32" w:rsidRPr="00C31E24" w:rsidDel="006C0DA3" w:rsidRDefault="00784A32" w:rsidP="00354887">
            <w:pPr>
              <w:pStyle w:val="TAL"/>
              <w:rPr>
                <w:rFonts w:cs="Arial"/>
                <w:bCs/>
                <w:szCs w:val="18"/>
              </w:rPr>
            </w:pPr>
            <w:r w:rsidRPr="00C31E24">
              <w:rPr>
                <w:rFonts w:cs="Arial"/>
                <w:bCs/>
                <w:szCs w:val="18"/>
              </w:rPr>
              <w:t xml:space="preserve">  MIME body part</w:t>
            </w:r>
          </w:p>
        </w:tc>
        <w:tc>
          <w:tcPr>
            <w:tcW w:w="2160" w:type="dxa"/>
          </w:tcPr>
          <w:p w14:paraId="7DCAE92E" w14:textId="77777777" w:rsidR="00784A32" w:rsidRPr="00C31E24" w:rsidRDefault="00784A32" w:rsidP="00354887">
            <w:pPr>
              <w:pStyle w:val="TAL"/>
            </w:pPr>
          </w:p>
        </w:tc>
        <w:tc>
          <w:tcPr>
            <w:tcW w:w="2160" w:type="dxa"/>
            <w:tcBorders>
              <w:top w:val="single" w:sz="4" w:space="0" w:color="auto"/>
              <w:bottom w:val="single" w:sz="4" w:space="0" w:color="auto"/>
            </w:tcBorders>
          </w:tcPr>
          <w:p w14:paraId="6C608ABC" w14:textId="77777777" w:rsidR="00784A32" w:rsidRPr="00C31E24" w:rsidRDefault="00784A32" w:rsidP="00354887">
            <w:pPr>
              <w:pStyle w:val="TAL"/>
            </w:pPr>
            <w:r w:rsidRPr="00C31E24">
              <w:t>MCVideo-info</w:t>
            </w:r>
          </w:p>
        </w:tc>
        <w:tc>
          <w:tcPr>
            <w:tcW w:w="1350" w:type="dxa"/>
          </w:tcPr>
          <w:p w14:paraId="4EB74668" w14:textId="77777777" w:rsidR="00784A32" w:rsidRPr="00C31E24" w:rsidRDefault="00784A32" w:rsidP="00354887">
            <w:pPr>
              <w:pStyle w:val="TAL"/>
            </w:pPr>
          </w:p>
        </w:tc>
        <w:tc>
          <w:tcPr>
            <w:tcW w:w="1170" w:type="dxa"/>
            <w:vAlign w:val="bottom"/>
          </w:tcPr>
          <w:p w14:paraId="6814E436" w14:textId="77777777" w:rsidR="00784A32" w:rsidRPr="00C31E24" w:rsidRDefault="00784A32" w:rsidP="00354887">
            <w:pPr>
              <w:pStyle w:val="TAL"/>
            </w:pPr>
          </w:p>
        </w:tc>
      </w:tr>
      <w:tr w:rsidR="00784A32" w:rsidRPr="00C31E24" w:rsidDel="007060CE" w14:paraId="563447B9" w14:textId="77777777" w:rsidTr="00354887">
        <w:tc>
          <w:tcPr>
            <w:tcW w:w="2677" w:type="dxa"/>
            <w:vAlign w:val="center"/>
          </w:tcPr>
          <w:p w14:paraId="52AA5817" w14:textId="77777777" w:rsidR="00784A32" w:rsidRPr="00C31E24" w:rsidDel="007060CE" w:rsidRDefault="00784A32" w:rsidP="00354887">
            <w:pPr>
              <w:pStyle w:val="TAL"/>
              <w:rPr>
                <w:rFonts w:cs="Arial"/>
                <w:bCs/>
                <w:szCs w:val="18"/>
              </w:rPr>
            </w:pPr>
            <w:r w:rsidRPr="00C31E24">
              <w:rPr>
                <w:rFonts w:cs="Arial"/>
                <w:bCs/>
                <w:szCs w:val="18"/>
              </w:rPr>
              <w:t xml:space="preserve">    MIME-part-header</w:t>
            </w:r>
          </w:p>
        </w:tc>
        <w:tc>
          <w:tcPr>
            <w:tcW w:w="2160" w:type="dxa"/>
          </w:tcPr>
          <w:p w14:paraId="6C02598C" w14:textId="77777777" w:rsidR="00784A32" w:rsidRPr="00C31E24" w:rsidDel="007060CE" w:rsidRDefault="00784A32" w:rsidP="00354887">
            <w:pPr>
              <w:pStyle w:val="TAL"/>
            </w:pPr>
          </w:p>
        </w:tc>
        <w:tc>
          <w:tcPr>
            <w:tcW w:w="2160" w:type="dxa"/>
            <w:tcBorders>
              <w:top w:val="single" w:sz="4" w:space="0" w:color="auto"/>
              <w:bottom w:val="single" w:sz="4" w:space="0" w:color="auto"/>
            </w:tcBorders>
          </w:tcPr>
          <w:p w14:paraId="31323EFB" w14:textId="77777777" w:rsidR="00784A32" w:rsidRPr="00C31E24" w:rsidDel="007060CE" w:rsidRDefault="00784A32" w:rsidP="00354887">
            <w:pPr>
              <w:pStyle w:val="TAL"/>
            </w:pPr>
          </w:p>
        </w:tc>
        <w:tc>
          <w:tcPr>
            <w:tcW w:w="1350" w:type="dxa"/>
          </w:tcPr>
          <w:p w14:paraId="6FA6E50B" w14:textId="77777777" w:rsidR="00784A32" w:rsidRPr="00C31E24" w:rsidDel="007060CE" w:rsidRDefault="00784A32" w:rsidP="00354887">
            <w:pPr>
              <w:pStyle w:val="TAL"/>
            </w:pPr>
          </w:p>
        </w:tc>
        <w:tc>
          <w:tcPr>
            <w:tcW w:w="1170" w:type="dxa"/>
            <w:vAlign w:val="bottom"/>
          </w:tcPr>
          <w:p w14:paraId="70ADCA3C" w14:textId="77777777" w:rsidR="00784A32" w:rsidRPr="00C31E24" w:rsidDel="007060CE" w:rsidRDefault="00784A32" w:rsidP="00354887">
            <w:pPr>
              <w:pStyle w:val="TAL"/>
            </w:pPr>
          </w:p>
        </w:tc>
      </w:tr>
      <w:tr w:rsidR="00784A32" w:rsidRPr="00C31E24" w14:paraId="0713791D" w14:textId="77777777" w:rsidTr="00354887">
        <w:tc>
          <w:tcPr>
            <w:tcW w:w="2677" w:type="dxa"/>
            <w:vAlign w:val="center"/>
          </w:tcPr>
          <w:p w14:paraId="2EB05BA6" w14:textId="77777777" w:rsidR="00784A32" w:rsidRPr="00C31E24" w:rsidRDefault="00784A32" w:rsidP="00354887">
            <w:pPr>
              <w:pStyle w:val="TAL"/>
            </w:pPr>
            <w:r w:rsidRPr="00C31E24">
              <w:t xml:space="preserve">    MIME-part-body</w:t>
            </w:r>
          </w:p>
        </w:tc>
        <w:tc>
          <w:tcPr>
            <w:tcW w:w="2160" w:type="dxa"/>
            <w:vAlign w:val="center"/>
          </w:tcPr>
          <w:p w14:paraId="3EB8C82C" w14:textId="77777777" w:rsidR="00784A32" w:rsidRPr="00C31E24" w:rsidRDefault="00784A32" w:rsidP="00354887">
            <w:pPr>
              <w:pStyle w:val="TAL"/>
            </w:pPr>
            <w:r w:rsidRPr="00C31E24">
              <w:t>MCVideo-Info as described in Table 6.1.2.2.3.3-4</w:t>
            </w:r>
          </w:p>
        </w:tc>
        <w:tc>
          <w:tcPr>
            <w:tcW w:w="2160" w:type="dxa"/>
            <w:tcBorders>
              <w:top w:val="single" w:sz="4" w:space="0" w:color="auto"/>
              <w:bottom w:val="single" w:sz="4" w:space="0" w:color="auto"/>
            </w:tcBorders>
          </w:tcPr>
          <w:p w14:paraId="51E403CB" w14:textId="77777777" w:rsidR="00784A32" w:rsidRPr="00C31E24" w:rsidDel="00D16089" w:rsidRDefault="00784A32" w:rsidP="00354887">
            <w:pPr>
              <w:pStyle w:val="TAL"/>
            </w:pPr>
          </w:p>
        </w:tc>
        <w:tc>
          <w:tcPr>
            <w:tcW w:w="1350" w:type="dxa"/>
          </w:tcPr>
          <w:p w14:paraId="33726B59" w14:textId="77777777" w:rsidR="00784A32" w:rsidRPr="00C31E24" w:rsidRDefault="00784A32" w:rsidP="00354887">
            <w:pPr>
              <w:pStyle w:val="TAL"/>
            </w:pPr>
          </w:p>
        </w:tc>
        <w:tc>
          <w:tcPr>
            <w:tcW w:w="1170" w:type="dxa"/>
            <w:vAlign w:val="bottom"/>
          </w:tcPr>
          <w:p w14:paraId="478CFEB0" w14:textId="77777777" w:rsidR="00784A32" w:rsidRPr="00C31E24" w:rsidRDefault="00784A32" w:rsidP="00354887">
            <w:pPr>
              <w:pStyle w:val="TAL"/>
            </w:pPr>
          </w:p>
        </w:tc>
      </w:tr>
    </w:tbl>
    <w:p w14:paraId="1119F27A" w14:textId="77777777" w:rsidR="00784A32" w:rsidRPr="00C31E24" w:rsidRDefault="00784A32" w:rsidP="00784A32"/>
    <w:p w14:paraId="2B77FADA" w14:textId="77777777" w:rsidR="00784A32" w:rsidRPr="00C31E24" w:rsidRDefault="00784A32" w:rsidP="00784A32">
      <w:pPr>
        <w:pStyle w:val="TH"/>
      </w:pPr>
      <w:r w:rsidRPr="00C31E24">
        <w:t>Table 6.1.2.2.3.3-4: MCVideo-Info (Table 6.1.2.2.3.3-3)</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96"/>
        <w:gridCol w:w="2254"/>
        <w:gridCol w:w="2070"/>
        <w:gridCol w:w="1350"/>
        <w:gridCol w:w="1161"/>
      </w:tblGrid>
      <w:tr w:rsidR="00784A32" w:rsidRPr="00C31E24" w14:paraId="761DD152" w14:textId="77777777" w:rsidTr="00354887">
        <w:trPr>
          <w:jc w:val="center"/>
        </w:trPr>
        <w:tc>
          <w:tcPr>
            <w:tcW w:w="9531" w:type="dxa"/>
            <w:gridSpan w:val="5"/>
          </w:tcPr>
          <w:p w14:paraId="34DF5071" w14:textId="77777777" w:rsidR="00784A32" w:rsidRPr="00C31E24" w:rsidRDefault="00784A32" w:rsidP="00354887">
            <w:pPr>
              <w:pStyle w:val="TAL"/>
              <w:keepNext w:val="0"/>
              <w:keepLines w:val="0"/>
              <w:widowControl w:val="0"/>
            </w:pPr>
            <w:r w:rsidRPr="00C31E24">
              <w:t>Derivation Path: TS 36.579-1 [2], Table 5.5.3.2.2-2, condition GROUP-CALL</w:t>
            </w:r>
          </w:p>
        </w:tc>
      </w:tr>
      <w:tr w:rsidR="00784A32" w:rsidRPr="00C31E24" w14:paraId="4E27CE7B" w14:textId="77777777" w:rsidTr="00354887">
        <w:trPr>
          <w:jc w:val="center"/>
        </w:trPr>
        <w:tc>
          <w:tcPr>
            <w:tcW w:w="2696" w:type="dxa"/>
          </w:tcPr>
          <w:p w14:paraId="70F4218F" w14:textId="77777777" w:rsidR="00784A32" w:rsidRPr="00C31E24" w:rsidRDefault="00784A32" w:rsidP="00354887">
            <w:pPr>
              <w:pStyle w:val="TAH"/>
              <w:keepNext w:val="0"/>
              <w:keepLines w:val="0"/>
              <w:widowControl w:val="0"/>
            </w:pPr>
            <w:r w:rsidRPr="00C31E24">
              <w:t>Information Element</w:t>
            </w:r>
          </w:p>
        </w:tc>
        <w:tc>
          <w:tcPr>
            <w:tcW w:w="2254" w:type="dxa"/>
          </w:tcPr>
          <w:p w14:paraId="60B86501" w14:textId="77777777" w:rsidR="00784A32" w:rsidRPr="00C31E24" w:rsidRDefault="00784A32" w:rsidP="00354887">
            <w:pPr>
              <w:pStyle w:val="TAH"/>
              <w:keepNext w:val="0"/>
              <w:keepLines w:val="0"/>
              <w:widowControl w:val="0"/>
            </w:pPr>
            <w:r w:rsidRPr="00C31E24">
              <w:t>Value/remark</w:t>
            </w:r>
          </w:p>
        </w:tc>
        <w:tc>
          <w:tcPr>
            <w:tcW w:w="2070" w:type="dxa"/>
            <w:tcBorders>
              <w:top w:val="single" w:sz="4" w:space="0" w:color="auto"/>
              <w:bottom w:val="single" w:sz="4" w:space="0" w:color="auto"/>
            </w:tcBorders>
          </w:tcPr>
          <w:p w14:paraId="1D07D386" w14:textId="77777777" w:rsidR="00784A32" w:rsidRPr="00C31E24" w:rsidRDefault="00784A32" w:rsidP="00354887">
            <w:pPr>
              <w:pStyle w:val="TAH"/>
              <w:keepNext w:val="0"/>
              <w:keepLines w:val="0"/>
              <w:widowControl w:val="0"/>
            </w:pPr>
            <w:r w:rsidRPr="00C31E24">
              <w:t>Comment</w:t>
            </w:r>
          </w:p>
        </w:tc>
        <w:tc>
          <w:tcPr>
            <w:tcW w:w="1350" w:type="dxa"/>
          </w:tcPr>
          <w:p w14:paraId="504A6E55" w14:textId="77777777" w:rsidR="00784A32" w:rsidRPr="00C31E24" w:rsidRDefault="00784A32" w:rsidP="00354887">
            <w:pPr>
              <w:pStyle w:val="TAH"/>
              <w:keepNext w:val="0"/>
              <w:keepLines w:val="0"/>
              <w:widowControl w:val="0"/>
            </w:pPr>
            <w:r w:rsidRPr="00C31E24">
              <w:t>Reference</w:t>
            </w:r>
          </w:p>
        </w:tc>
        <w:tc>
          <w:tcPr>
            <w:tcW w:w="1161" w:type="dxa"/>
          </w:tcPr>
          <w:p w14:paraId="527784A0" w14:textId="77777777" w:rsidR="00784A32" w:rsidRPr="00C31E24" w:rsidRDefault="00784A32" w:rsidP="00354887">
            <w:pPr>
              <w:pStyle w:val="TAH"/>
              <w:keepNext w:val="0"/>
              <w:keepLines w:val="0"/>
              <w:widowControl w:val="0"/>
            </w:pPr>
            <w:r w:rsidRPr="00C31E24">
              <w:t>Condition</w:t>
            </w:r>
          </w:p>
        </w:tc>
      </w:tr>
      <w:tr w:rsidR="00784A32" w:rsidRPr="00C31E24" w14:paraId="2B944C8C" w14:textId="77777777" w:rsidTr="00354887">
        <w:trPr>
          <w:jc w:val="center"/>
        </w:trPr>
        <w:tc>
          <w:tcPr>
            <w:tcW w:w="2696" w:type="dxa"/>
            <w:vAlign w:val="center"/>
          </w:tcPr>
          <w:p w14:paraId="68293526" w14:textId="77777777" w:rsidR="00784A32" w:rsidRPr="00C31E24" w:rsidRDefault="00784A32" w:rsidP="00354887">
            <w:pPr>
              <w:pStyle w:val="TAL"/>
              <w:keepNext w:val="0"/>
              <w:keepLines w:val="0"/>
              <w:widowControl w:val="0"/>
            </w:pPr>
            <w:r w:rsidRPr="00C31E24">
              <w:t>mcvideoinfo</w:t>
            </w:r>
          </w:p>
        </w:tc>
        <w:tc>
          <w:tcPr>
            <w:tcW w:w="2254" w:type="dxa"/>
          </w:tcPr>
          <w:p w14:paraId="0FE8E54C" w14:textId="77777777" w:rsidR="00784A32" w:rsidRPr="00C31E24" w:rsidRDefault="00784A32" w:rsidP="00354887">
            <w:pPr>
              <w:pStyle w:val="TAL"/>
              <w:keepNext w:val="0"/>
              <w:keepLines w:val="0"/>
              <w:widowControl w:val="0"/>
            </w:pPr>
          </w:p>
        </w:tc>
        <w:tc>
          <w:tcPr>
            <w:tcW w:w="2070" w:type="dxa"/>
            <w:tcBorders>
              <w:top w:val="single" w:sz="4" w:space="0" w:color="auto"/>
              <w:bottom w:val="single" w:sz="4" w:space="0" w:color="auto"/>
            </w:tcBorders>
          </w:tcPr>
          <w:p w14:paraId="74B15D10" w14:textId="77777777" w:rsidR="00784A32" w:rsidRPr="00C31E24" w:rsidRDefault="00784A32" w:rsidP="00354887">
            <w:pPr>
              <w:pStyle w:val="TAL"/>
              <w:keepNext w:val="0"/>
              <w:keepLines w:val="0"/>
              <w:widowControl w:val="0"/>
            </w:pPr>
          </w:p>
        </w:tc>
        <w:tc>
          <w:tcPr>
            <w:tcW w:w="1350" w:type="dxa"/>
          </w:tcPr>
          <w:p w14:paraId="534C2174" w14:textId="77777777" w:rsidR="00784A32" w:rsidRPr="00C31E24" w:rsidRDefault="00784A32" w:rsidP="00354887">
            <w:pPr>
              <w:pStyle w:val="TAL"/>
              <w:keepNext w:val="0"/>
              <w:keepLines w:val="0"/>
              <w:widowControl w:val="0"/>
            </w:pPr>
          </w:p>
        </w:tc>
        <w:tc>
          <w:tcPr>
            <w:tcW w:w="1161" w:type="dxa"/>
            <w:vAlign w:val="bottom"/>
          </w:tcPr>
          <w:p w14:paraId="2AAC35AF" w14:textId="77777777" w:rsidR="00784A32" w:rsidRPr="00C31E24" w:rsidRDefault="00784A32" w:rsidP="00354887">
            <w:pPr>
              <w:pStyle w:val="TAL"/>
              <w:keepNext w:val="0"/>
              <w:keepLines w:val="0"/>
              <w:widowControl w:val="0"/>
            </w:pPr>
          </w:p>
        </w:tc>
      </w:tr>
      <w:tr w:rsidR="00784A32" w:rsidRPr="00C31E24" w14:paraId="49749661" w14:textId="77777777" w:rsidTr="00354887">
        <w:trPr>
          <w:jc w:val="center"/>
        </w:trPr>
        <w:tc>
          <w:tcPr>
            <w:tcW w:w="2696" w:type="dxa"/>
            <w:tcBorders>
              <w:bottom w:val="single" w:sz="4" w:space="0" w:color="auto"/>
            </w:tcBorders>
            <w:vAlign w:val="center"/>
          </w:tcPr>
          <w:p w14:paraId="734965C2" w14:textId="77777777" w:rsidR="00784A32" w:rsidRPr="00C31E24" w:rsidRDefault="00784A32" w:rsidP="00354887">
            <w:pPr>
              <w:pStyle w:val="TAL"/>
              <w:keepNext w:val="0"/>
              <w:keepLines w:val="0"/>
              <w:widowControl w:val="0"/>
            </w:pPr>
            <w:r w:rsidRPr="00C31E24">
              <w:t xml:space="preserve">  mcvideo-Params</w:t>
            </w:r>
          </w:p>
        </w:tc>
        <w:tc>
          <w:tcPr>
            <w:tcW w:w="2254" w:type="dxa"/>
            <w:tcBorders>
              <w:bottom w:val="single" w:sz="4" w:space="0" w:color="auto"/>
            </w:tcBorders>
          </w:tcPr>
          <w:p w14:paraId="61D1A794" w14:textId="77777777" w:rsidR="00784A32" w:rsidRPr="00C31E24" w:rsidRDefault="00784A32" w:rsidP="00354887">
            <w:pPr>
              <w:pStyle w:val="TAL"/>
              <w:keepNext w:val="0"/>
              <w:keepLines w:val="0"/>
              <w:widowControl w:val="0"/>
            </w:pPr>
          </w:p>
        </w:tc>
        <w:tc>
          <w:tcPr>
            <w:tcW w:w="2070" w:type="dxa"/>
            <w:tcBorders>
              <w:top w:val="single" w:sz="4" w:space="0" w:color="auto"/>
              <w:bottom w:val="single" w:sz="4" w:space="0" w:color="auto"/>
            </w:tcBorders>
          </w:tcPr>
          <w:p w14:paraId="4316CC61" w14:textId="77777777" w:rsidR="00784A32" w:rsidRPr="00C31E24" w:rsidRDefault="00784A32" w:rsidP="00354887">
            <w:pPr>
              <w:pStyle w:val="TAL"/>
              <w:keepNext w:val="0"/>
              <w:keepLines w:val="0"/>
              <w:widowControl w:val="0"/>
            </w:pPr>
          </w:p>
        </w:tc>
        <w:tc>
          <w:tcPr>
            <w:tcW w:w="1350" w:type="dxa"/>
            <w:tcBorders>
              <w:bottom w:val="single" w:sz="4" w:space="0" w:color="auto"/>
            </w:tcBorders>
          </w:tcPr>
          <w:p w14:paraId="5CAB897E" w14:textId="77777777" w:rsidR="00784A32" w:rsidRPr="00C31E24" w:rsidRDefault="00784A32" w:rsidP="00354887">
            <w:pPr>
              <w:pStyle w:val="TAL"/>
              <w:keepNext w:val="0"/>
              <w:keepLines w:val="0"/>
              <w:widowControl w:val="0"/>
            </w:pPr>
          </w:p>
        </w:tc>
        <w:tc>
          <w:tcPr>
            <w:tcW w:w="1161" w:type="dxa"/>
            <w:tcBorders>
              <w:bottom w:val="single" w:sz="4" w:space="0" w:color="auto"/>
            </w:tcBorders>
            <w:vAlign w:val="bottom"/>
          </w:tcPr>
          <w:p w14:paraId="3BC681F6" w14:textId="77777777" w:rsidR="00784A32" w:rsidRPr="00C31E24" w:rsidRDefault="00784A32" w:rsidP="00354887">
            <w:pPr>
              <w:pStyle w:val="TAL"/>
              <w:keepNext w:val="0"/>
              <w:keepLines w:val="0"/>
              <w:widowControl w:val="0"/>
            </w:pPr>
          </w:p>
        </w:tc>
      </w:tr>
      <w:tr w:rsidR="00784A32" w:rsidRPr="00C31E24" w14:paraId="3D8355E7" w14:textId="77777777" w:rsidTr="00354887">
        <w:trPr>
          <w:jc w:val="center"/>
        </w:trPr>
        <w:tc>
          <w:tcPr>
            <w:tcW w:w="2696" w:type="dxa"/>
            <w:tcBorders>
              <w:bottom w:val="single" w:sz="4" w:space="0" w:color="auto"/>
            </w:tcBorders>
            <w:vAlign w:val="center"/>
          </w:tcPr>
          <w:p w14:paraId="18B9E32E" w14:textId="77777777" w:rsidR="00784A32" w:rsidRPr="00C31E24" w:rsidRDefault="00784A32" w:rsidP="00354887">
            <w:pPr>
              <w:pStyle w:val="TAL"/>
              <w:keepNext w:val="0"/>
              <w:keepLines w:val="0"/>
              <w:widowControl w:val="0"/>
            </w:pPr>
            <w:r w:rsidRPr="00C31E24">
              <w:t xml:space="preserve">    session-type</w:t>
            </w:r>
          </w:p>
        </w:tc>
        <w:tc>
          <w:tcPr>
            <w:tcW w:w="2254" w:type="dxa"/>
            <w:tcBorders>
              <w:bottom w:val="single" w:sz="4" w:space="0" w:color="auto"/>
            </w:tcBorders>
          </w:tcPr>
          <w:p w14:paraId="2E4D0A51" w14:textId="77777777" w:rsidR="00784A32" w:rsidRPr="00C31E24" w:rsidRDefault="00784A32" w:rsidP="00354887">
            <w:pPr>
              <w:pStyle w:val="TAL"/>
              <w:keepNext w:val="0"/>
              <w:keepLines w:val="0"/>
              <w:widowControl w:val="0"/>
            </w:pPr>
            <w:r w:rsidRPr="00C31E24">
              <w:t>"chat"</w:t>
            </w:r>
          </w:p>
        </w:tc>
        <w:tc>
          <w:tcPr>
            <w:tcW w:w="2070" w:type="dxa"/>
            <w:tcBorders>
              <w:top w:val="single" w:sz="4" w:space="0" w:color="auto"/>
              <w:bottom w:val="single" w:sz="4" w:space="0" w:color="auto"/>
            </w:tcBorders>
          </w:tcPr>
          <w:p w14:paraId="5C919E84" w14:textId="77777777" w:rsidR="00784A32" w:rsidRPr="00C31E24" w:rsidRDefault="00784A32" w:rsidP="00354887">
            <w:pPr>
              <w:pStyle w:val="TAL"/>
              <w:keepNext w:val="0"/>
              <w:keepLines w:val="0"/>
              <w:widowControl w:val="0"/>
            </w:pPr>
          </w:p>
        </w:tc>
        <w:tc>
          <w:tcPr>
            <w:tcW w:w="1350" w:type="dxa"/>
            <w:tcBorders>
              <w:bottom w:val="single" w:sz="4" w:space="0" w:color="auto"/>
            </w:tcBorders>
          </w:tcPr>
          <w:p w14:paraId="597B06AB" w14:textId="77777777" w:rsidR="00784A32" w:rsidRPr="00C31E24" w:rsidRDefault="00784A32" w:rsidP="00354887">
            <w:pPr>
              <w:pStyle w:val="TAL"/>
              <w:keepNext w:val="0"/>
              <w:keepLines w:val="0"/>
              <w:widowControl w:val="0"/>
            </w:pPr>
          </w:p>
        </w:tc>
        <w:tc>
          <w:tcPr>
            <w:tcW w:w="1161" w:type="dxa"/>
            <w:tcBorders>
              <w:bottom w:val="single" w:sz="4" w:space="0" w:color="auto"/>
            </w:tcBorders>
          </w:tcPr>
          <w:p w14:paraId="5FBBAA5B" w14:textId="77777777" w:rsidR="00784A32" w:rsidRPr="00C31E24" w:rsidRDefault="00784A32" w:rsidP="00354887">
            <w:pPr>
              <w:pStyle w:val="TAL"/>
              <w:keepNext w:val="0"/>
              <w:keepLines w:val="0"/>
              <w:widowControl w:val="0"/>
            </w:pPr>
          </w:p>
        </w:tc>
      </w:tr>
    </w:tbl>
    <w:p w14:paraId="72834785" w14:textId="77777777" w:rsidR="00784A32" w:rsidRPr="00C31E24" w:rsidRDefault="00784A32" w:rsidP="00784A32"/>
    <w:p w14:paraId="315BB9E5" w14:textId="77777777" w:rsidR="00784A32" w:rsidRPr="00C31E24" w:rsidRDefault="00784A32" w:rsidP="00784A32">
      <w:pPr>
        <w:pStyle w:val="TH"/>
      </w:pPr>
      <w:r w:rsidRPr="00C31E24">
        <w:t>Table 6.1.2.2.3.3-5: Transmission Granted (Steps 6,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C31E24" w:rsidDel="00127C5D" w14:paraId="796B78C0" w14:textId="77777777" w:rsidTr="00354887">
        <w:trPr>
          <w:tblHeader/>
          <w:jc w:val="center"/>
        </w:trPr>
        <w:tc>
          <w:tcPr>
            <w:tcW w:w="9531" w:type="dxa"/>
            <w:gridSpan w:val="5"/>
          </w:tcPr>
          <w:p w14:paraId="26F75458" w14:textId="77777777" w:rsidR="00784A32" w:rsidRPr="00C31E24" w:rsidDel="00127C5D" w:rsidRDefault="00784A32" w:rsidP="00354887">
            <w:pPr>
              <w:pStyle w:val="TAL"/>
              <w:keepNext w:val="0"/>
              <w:keepLines w:val="0"/>
              <w:widowControl w:val="0"/>
            </w:pPr>
            <w:r w:rsidRPr="00C31E24">
              <w:t>Derivation Path: TS 36.579-1 [2], Table 5.5.11.2.1-1</w:t>
            </w:r>
          </w:p>
        </w:tc>
      </w:tr>
      <w:tr w:rsidR="00784A32" w:rsidRPr="00C31E24" w:rsidDel="00127C5D" w14:paraId="77F0FD6D" w14:textId="77777777" w:rsidTr="00354887">
        <w:trPr>
          <w:tblHeader/>
          <w:jc w:val="center"/>
        </w:trPr>
        <w:tc>
          <w:tcPr>
            <w:tcW w:w="2381" w:type="dxa"/>
          </w:tcPr>
          <w:p w14:paraId="2B045437" w14:textId="77777777" w:rsidR="00784A32" w:rsidRPr="00C31E24" w:rsidDel="00127C5D" w:rsidRDefault="00784A32" w:rsidP="00354887">
            <w:pPr>
              <w:pStyle w:val="TAH"/>
            </w:pPr>
            <w:r w:rsidRPr="00C31E24">
              <w:t>Information Element</w:t>
            </w:r>
          </w:p>
        </w:tc>
        <w:tc>
          <w:tcPr>
            <w:tcW w:w="2382" w:type="dxa"/>
          </w:tcPr>
          <w:p w14:paraId="601F7C33" w14:textId="77777777" w:rsidR="00784A32" w:rsidRPr="00C31E24" w:rsidDel="00127C5D" w:rsidRDefault="00784A32" w:rsidP="00354887">
            <w:pPr>
              <w:pStyle w:val="TAH"/>
            </w:pPr>
            <w:r w:rsidRPr="00C31E24">
              <w:t>Value/remark</w:t>
            </w:r>
          </w:p>
        </w:tc>
        <w:tc>
          <w:tcPr>
            <w:tcW w:w="2254" w:type="dxa"/>
          </w:tcPr>
          <w:p w14:paraId="32EC8F8A" w14:textId="77777777" w:rsidR="00784A32" w:rsidRPr="00C31E24" w:rsidDel="00127C5D" w:rsidRDefault="00784A32" w:rsidP="00354887">
            <w:pPr>
              <w:pStyle w:val="TAH"/>
            </w:pPr>
            <w:r w:rsidRPr="00C31E24">
              <w:t>Comment</w:t>
            </w:r>
          </w:p>
        </w:tc>
        <w:tc>
          <w:tcPr>
            <w:tcW w:w="1322" w:type="dxa"/>
          </w:tcPr>
          <w:p w14:paraId="384B60E6" w14:textId="77777777" w:rsidR="00784A32" w:rsidRPr="00C31E24" w:rsidDel="00127C5D" w:rsidRDefault="00784A32" w:rsidP="00354887">
            <w:pPr>
              <w:pStyle w:val="TAH"/>
            </w:pPr>
            <w:r w:rsidRPr="00C31E24">
              <w:t>Reference</w:t>
            </w:r>
          </w:p>
        </w:tc>
        <w:tc>
          <w:tcPr>
            <w:tcW w:w="1192" w:type="dxa"/>
          </w:tcPr>
          <w:p w14:paraId="3ED12122" w14:textId="77777777" w:rsidR="00784A32" w:rsidRPr="00C31E24" w:rsidDel="00127C5D" w:rsidRDefault="00784A32" w:rsidP="00354887">
            <w:pPr>
              <w:pStyle w:val="TAH"/>
            </w:pPr>
            <w:r w:rsidRPr="00C31E24">
              <w:t>Condition</w:t>
            </w:r>
          </w:p>
        </w:tc>
      </w:tr>
      <w:tr w:rsidR="00784A32" w:rsidRPr="00C31E24" w14:paraId="51DA21A8"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733723E6" w14:textId="77777777" w:rsidR="00784A32" w:rsidRPr="00C31E24" w:rsidRDefault="00784A32" w:rsidP="00354887">
            <w:pPr>
              <w:pStyle w:val="TAL"/>
              <w:keepNext w:val="0"/>
              <w:keepLines w:val="0"/>
              <w:widowControl w:val="0"/>
            </w:pPr>
            <w:r w:rsidRPr="00C31E24">
              <w:t>Transmission Indicator</w:t>
            </w:r>
          </w:p>
        </w:tc>
        <w:tc>
          <w:tcPr>
            <w:tcW w:w="2382" w:type="dxa"/>
            <w:tcBorders>
              <w:top w:val="single" w:sz="4" w:space="0" w:color="auto"/>
              <w:left w:val="single" w:sz="4" w:space="0" w:color="auto"/>
              <w:bottom w:val="single" w:sz="4" w:space="0" w:color="auto"/>
              <w:right w:val="single" w:sz="4" w:space="0" w:color="auto"/>
            </w:tcBorders>
          </w:tcPr>
          <w:p w14:paraId="25691E93" w14:textId="77777777" w:rsidR="00784A32" w:rsidRPr="00C31E24"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4CC6B628" w14:textId="77777777" w:rsidR="00784A32" w:rsidRPr="00C31E24"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7E4704AE" w14:textId="77777777" w:rsidR="00784A32" w:rsidRPr="00C31E2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58B737C" w14:textId="77777777" w:rsidR="00784A32" w:rsidRPr="00C31E24" w:rsidRDefault="00784A32" w:rsidP="00354887">
            <w:pPr>
              <w:pStyle w:val="TAL"/>
              <w:keepNext w:val="0"/>
              <w:keepLines w:val="0"/>
              <w:widowControl w:val="0"/>
            </w:pPr>
          </w:p>
        </w:tc>
      </w:tr>
      <w:tr w:rsidR="00784A32" w:rsidRPr="00C31E24" w14:paraId="77B5AEAD"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3849FA0E" w14:textId="77777777" w:rsidR="00784A32" w:rsidRPr="00C31E24" w:rsidRDefault="00784A32" w:rsidP="00354887">
            <w:pPr>
              <w:pStyle w:val="TAL"/>
              <w:keepNext w:val="0"/>
              <w:keepLines w:val="0"/>
              <w:widowControl w:val="0"/>
            </w:pPr>
            <w:r w:rsidRPr="00C31E24">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90AC4A1" w14:textId="77777777" w:rsidR="00784A32" w:rsidRPr="00C31E24" w:rsidRDefault="00784A32" w:rsidP="00354887">
            <w:pPr>
              <w:pStyle w:val="TAL"/>
              <w:keepNext w:val="0"/>
              <w:keepLines w:val="0"/>
              <w:widowControl w:val="0"/>
            </w:pPr>
            <w:r w:rsidRPr="00C31E24">
              <w:t>'1000000000000000'</w:t>
            </w:r>
          </w:p>
        </w:tc>
        <w:tc>
          <w:tcPr>
            <w:tcW w:w="2254" w:type="dxa"/>
            <w:tcBorders>
              <w:top w:val="single" w:sz="4" w:space="0" w:color="auto"/>
              <w:left w:val="single" w:sz="4" w:space="0" w:color="auto"/>
              <w:bottom w:val="single" w:sz="4" w:space="0" w:color="auto"/>
              <w:right w:val="single" w:sz="4" w:space="0" w:color="auto"/>
            </w:tcBorders>
          </w:tcPr>
          <w:p w14:paraId="7D260A49" w14:textId="77777777" w:rsidR="00784A32" w:rsidRPr="00C31E24" w:rsidRDefault="00784A32" w:rsidP="00354887">
            <w:pPr>
              <w:pStyle w:val="TAL"/>
              <w:keepNext w:val="0"/>
              <w:keepLines w:val="0"/>
              <w:widowControl w:val="0"/>
            </w:pPr>
            <w:r w:rsidRPr="00C31E24">
              <w:t>A = normal</w:t>
            </w:r>
          </w:p>
          <w:p w14:paraId="37657C65" w14:textId="77777777" w:rsidR="00784A32" w:rsidRPr="00C31E24"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4B61FB7E" w14:textId="77777777" w:rsidR="00784A32" w:rsidRPr="00C31E2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08F9F196" w14:textId="77777777" w:rsidR="00784A32" w:rsidRPr="00C31E24" w:rsidRDefault="00784A32" w:rsidP="00354887">
            <w:pPr>
              <w:pStyle w:val="TAL"/>
              <w:keepNext w:val="0"/>
              <w:keepLines w:val="0"/>
              <w:widowControl w:val="0"/>
            </w:pPr>
          </w:p>
        </w:tc>
      </w:tr>
    </w:tbl>
    <w:p w14:paraId="0FFB22FA" w14:textId="77777777" w:rsidR="00784A32" w:rsidRPr="00C31E24" w:rsidRDefault="00784A32" w:rsidP="00784A32"/>
    <w:p w14:paraId="30799BAD" w14:textId="576C4DE5" w:rsidR="00784A32" w:rsidRPr="00C31E24" w:rsidRDefault="00784A32" w:rsidP="00784A32">
      <w:pPr>
        <w:pStyle w:val="TH"/>
      </w:pPr>
      <w:r w:rsidRPr="00C31E24">
        <w:t xml:space="preserve">Table 6.1.2.2.3.3-6: </w:t>
      </w:r>
      <w:r w:rsidR="009A56EE" w:rsidRPr="00C31E24">
        <w:t>Void</w:t>
      </w:r>
    </w:p>
    <w:p w14:paraId="0C596688" w14:textId="77777777" w:rsidR="00784A32" w:rsidRPr="00C31E24" w:rsidRDefault="00784A32" w:rsidP="00784A32"/>
    <w:p w14:paraId="5CBF2DF8" w14:textId="77777777" w:rsidR="00784A32" w:rsidRPr="00C31E24" w:rsidRDefault="00784A32" w:rsidP="00784A32">
      <w:pPr>
        <w:pStyle w:val="TH"/>
      </w:pPr>
      <w:r w:rsidRPr="00C31E24">
        <w:t>Table 6.1.2.2.3.3-7: SIP re_INVITE (Step 10,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C31E24" w14:paraId="75FB0222" w14:textId="77777777" w:rsidTr="00354887">
        <w:trPr>
          <w:tblHeader/>
          <w:jc w:val="center"/>
        </w:trPr>
        <w:tc>
          <w:tcPr>
            <w:tcW w:w="9504" w:type="dxa"/>
            <w:gridSpan w:val="5"/>
          </w:tcPr>
          <w:p w14:paraId="2D5376A2" w14:textId="77777777" w:rsidR="00784A32" w:rsidRPr="00C31E24" w:rsidRDefault="00784A32" w:rsidP="00354887">
            <w:pPr>
              <w:pStyle w:val="TAL"/>
              <w:keepNext w:val="0"/>
              <w:keepLines w:val="0"/>
              <w:widowControl w:val="0"/>
            </w:pPr>
            <w:r w:rsidRPr="00C31E24">
              <w:t>Derivation Path: TS 36.579-1 [2], Table 5.5.2.5.1-1, condition MCVIDEO, EMERGENCY-CALL</w:t>
            </w:r>
          </w:p>
        </w:tc>
      </w:tr>
      <w:tr w:rsidR="00784A32" w:rsidRPr="00C31E24" w14:paraId="1BF53EA3" w14:textId="77777777" w:rsidTr="00354887">
        <w:trPr>
          <w:tblHeader/>
          <w:jc w:val="center"/>
        </w:trPr>
        <w:tc>
          <w:tcPr>
            <w:tcW w:w="2934" w:type="dxa"/>
          </w:tcPr>
          <w:p w14:paraId="398DD806" w14:textId="77777777" w:rsidR="00784A32" w:rsidRPr="00C31E24" w:rsidRDefault="00784A32" w:rsidP="00354887">
            <w:pPr>
              <w:pStyle w:val="TAH"/>
              <w:keepNext w:val="0"/>
              <w:keepLines w:val="0"/>
              <w:widowControl w:val="0"/>
            </w:pPr>
            <w:r w:rsidRPr="00C31E24">
              <w:t>Information Element</w:t>
            </w:r>
          </w:p>
        </w:tc>
        <w:tc>
          <w:tcPr>
            <w:tcW w:w="1800" w:type="dxa"/>
          </w:tcPr>
          <w:p w14:paraId="11A539D2" w14:textId="77777777" w:rsidR="00784A32" w:rsidRPr="00C31E24" w:rsidRDefault="00784A32" w:rsidP="00354887">
            <w:pPr>
              <w:pStyle w:val="TAH"/>
              <w:keepNext w:val="0"/>
              <w:keepLines w:val="0"/>
              <w:widowControl w:val="0"/>
            </w:pPr>
            <w:r w:rsidRPr="00C31E24">
              <w:t>Value/remark</w:t>
            </w:r>
          </w:p>
        </w:tc>
        <w:tc>
          <w:tcPr>
            <w:tcW w:w="2160" w:type="dxa"/>
            <w:tcBorders>
              <w:bottom w:val="single" w:sz="4" w:space="0" w:color="auto"/>
            </w:tcBorders>
          </w:tcPr>
          <w:p w14:paraId="0AA7E663" w14:textId="77777777" w:rsidR="00784A32" w:rsidRPr="00C31E24" w:rsidRDefault="00784A32" w:rsidP="00354887">
            <w:pPr>
              <w:pStyle w:val="TAH"/>
              <w:keepNext w:val="0"/>
              <w:keepLines w:val="0"/>
              <w:widowControl w:val="0"/>
            </w:pPr>
            <w:r w:rsidRPr="00C31E24">
              <w:t>Comment</w:t>
            </w:r>
          </w:p>
        </w:tc>
        <w:tc>
          <w:tcPr>
            <w:tcW w:w="1440" w:type="dxa"/>
          </w:tcPr>
          <w:p w14:paraId="663E272C" w14:textId="77777777" w:rsidR="00784A32" w:rsidRPr="00C31E24" w:rsidRDefault="00784A32" w:rsidP="00354887">
            <w:pPr>
              <w:pStyle w:val="TAH"/>
              <w:keepNext w:val="0"/>
              <w:keepLines w:val="0"/>
              <w:widowControl w:val="0"/>
            </w:pPr>
            <w:r w:rsidRPr="00C31E24">
              <w:t>Reference</w:t>
            </w:r>
          </w:p>
        </w:tc>
        <w:tc>
          <w:tcPr>
            <w:tcW w:w="1170" w:type="dxa"/>
          </w:tcPr>
          <w:p w14:paraId="7971C090" w14:textId="77777777" w:rsidR="00784A32" w:rsidRPr="00C31E24" w:rsidRDefault="00784A32" w:rsidP="00354887">
            <w:pPr>
              <w:pStyle w:val="TAH"/>
              <w:keepNext w:val="0"/>
              <w:keepLines w:val="0"/>
              <w:widowControl w:val="0"/>
            </w:pPr>
            <w:r w:rsidRPr="00C31E24">
              <w:t>Condition</w:t>
            </w:r>
          </w:p>
        </w:tc>
      </w:tr>
      <w:tr w:rsidR="00784A32" w:rsidRPr="00C31E24" w14:paraId="38C29EF1" w14:textId="77777777" w:rsidTr="00354887">
        <w:trPr>
          <w:jc w:val="center"/>
        </w:trPr>
        <w:tc>
          <w:tcPr>
            <w:tcW w:w="2934" w:type="dxa"/>
            <w:vAlign w:val="center"/>
          </w:tcPr>
          <w:p w14:paraId="2A70C377" w14:textId="77777777" w:rsidR="00784A32" w:rsidRPr="00C31E24" w:rsidRDefault="00784A32" w:rsidP="00354887">
            <w:pPr>
              <w:pStyle w:val="TAL"/>
              <w:keepNext w:val="0"/>
              <w:keepLines w:val="0"/>
              <w:widowControl w:val="0"/>
              <w:rPr>
                <w:b/>
                <w:bCs/>
              </w:rPr>
            </w:pPr>
            <w:r w:rsidRPr="00C31E24">
              <w:rPr>
                <w:b/>
                <w:bCs/>
              </w:rPr>
              <w:t>Message-body</w:t>
            </w:r>
          </w:p>
        </w:tc>
        <w:tc>
          <w:tcPr>
            <w:tcW w:w="1800" w:type="dxa"/>
          </w:tcPr>
          <w:p w14:paraId="43077450"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tcPr>
          <w:p w14:paraId="1005F0DD" w14:textId="77777777" w:rsidR="00784A32" w:rsidRPr="00C31E24" w:rsidRDefault="00784A32" w:rsidP="00354887">
            <w:pPr>
              <w:pStyle w:val="TAL"/>
              <w:keepNext w:val="0"/>
              <w:keepLines w:val="0"/>
              <w:widowControl w:val="0"/>
            </w:pPr>
          </w:p>
        </w:tc>
        <w:tc>
          <w:tcPr>
            <w:tcW w:w="1440" w:type="dxa"/>
          </w:tcPr>
          <w:p w14:paraId="4EF612EB" w14:textId="77777777" w:rsidR="00784A32" w:rsidRPr="00C31E24" w:rsidRDefault="00784A32" w:rsidP="00354887">
            <w:pPr>
              <w:pStyle w:val="TAL"/>
              <w:keepNext w:val="0"/>
              <w:keepLines w:val="0"/>
              <w:widowControl w:val="0"/>
            </w:pPr>
          </w:p>
        </w:tc>
        <w:tc>
          <w:tcPr>
            <w:tcW w:w="1170" w:type="dxa"/>
            <w:vAlign w:val="bottom"/>
          </w:tcPr>
          <w:p w14:paraId="5140A9E5" w14:textId="77777777" w:rsidR="00784A32" w:rsidRPr="00C31E24" w:rsidRDefault="00784A32" w:rsidP="00354887">
            <w:pPr>
              <w:pStyle w:val="TAL"/>
              <w:keepNext w:val="0"/>
              <w:keepLines w:val="0"/>
              <w:widowControl w:val="0"/>
            </w:pPr>
          </w:p>
        </w:tc>
      </w:tr>
      <w:tr w:rsidR="00784A32" w:rsidRPr="00C31E24" w14:paraId="2D22F7C4" w14:textId="77777777" w:rsidTr="00354887">
        <w:trPr>
          <w:jc w:val="center"/>
        </w:trPr>
        <w:tc>
          <w:tcPr>
            <w:tcW w:w="2934" w:type="dxa"/>
            <w:shd w:val="clear" w:color="auto" w:fill="auto"/>
            <w:vAlign w:val="center"/>
          </w:tcPr>
          <w:p w14:paraId="1D585AD8" w14:textId="77777777" w:rsidR="00784A32" w:rsidRPr="00C31E24" w:rsidRDefault="00784A32" w:rsidP="00354887">
            <w:pPr>
              <w:pStyle w:val="TAL"/>
              <w:keepNext w:val="0"/>
              <w:keepLines w:val="0"/>
              <w:widowControl w:val="0"/>
            </w:pPr>
            <w:r w:rsidRPr="00C31E24">
              <w:t xml:space="preserve">  MIME body part</w:t>
            </w:r>
          </w:p>
        </w:tc>
        <w:tc>
          <w:tcPr>
            <w:tcW w:w="1800" w:type="dxa"/>
            <w:shd w:val="clear" w:color="auto" w:fill="auto"/>
            <w:vAlign w:val="center"/>
          </w:tcPr>
          <w:p w14:paraId="61A1DB65"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196AA41C" w14:textId="77777777" w:rsidR="00784A32" w:rsidRPr="00C31E24" w:rsidRDefault="00784A32" w:rsidP="00354887">
            <w:pPr>
              <w:pStyle w:val="TAL"/>
              <w:keepNext w:val="0"/>
              <w:keepLines w:val="0"/>
              <w:widowControl w:val="0"/>
            </w:pPr>
            <w:r w:rsidRPr="00C31E24">
              <w:t>MCVideo Info</w:t>
            </w:r>
          </w:p>
        </w:tc>
        <w:tc>
          <w:tcPr>
            <w:tcW w:w="1440" w:type="dxa"/>
            <w:shd w:val="clear" w:color="auto" w:fill="auto"/>
          </w:tcPr>
          <w:p w14:paraId="2B2687A9" w14:textId="77777777" w:rsidR="00784A32" w:rsidRPr="00C31E24" w:rsidRDefault="00784A32" w:rsidP="00354887">
            <w:pPr>
              <w:pStyle w:val="TAL"/>
              <w:keepNext w:val="0"/>
              <w:keepLines w:val="0"/>
              <w:widowControl w:val="0"/>
            </w:pPr>
          </w:p>
        </w:tc>
        <w:tc>
          <w:tcPr>
            <w:tcW w:w="1170" w:type="dxa"/>
            <w:shd w:val="clear" w:color="auto" w:fill="auto"/>
            <w:vAlign w:val="bottom"/>
          </w:tcPr>
          <w:p w14:paraId="002F2ECC" w14:textId="77777777" w:rsidR="00784A32" w:rsidRPr="00C31E24" w:rsidRDefault="00784A32" w:rsidP="00354887">
            <w:pPr>
              <w:pStyle w:val="TAL"/>
              <w:keepNext w:val="0"/>
              <w:keepLines w:val="0"/>
              <w:widowControl w:val="0"/>
            </w:pPr>
          </w:p>
        </w:tc>
      </w:tr>
      <w:tr w:rsidR="00784A32" w:rsidRPr="00C31E24" w14:paraId="3114B8DD" w14:textId="77777777" w:rsidTr="00354887">
        <w:trPr>
          <w:jc w:val="center"/>
        </w:trPr>
        <w:tc>
          <w:tcPr>
            <w:tcW w:w="2934" w:type="dxa"/>
            <w:shd w:val="clear" w:color="auto" w:fill="auto"/>
            <w:vAlign w:val="center"/>
          </w:tcPr>
          <w:p w14:paraId="3187E1C3" w14:textId="77777777" w:rsidR="00784A32" w:rsidRPr="00C31E24" w:rsidRDefault="00784A32" w:rsidP="00354887">
            <w:pPr>
              <w:pStyle w:val="TAL"/>
              <w:keepNext w:val="0"/>
              <w:keepLines w:val="0"/>
              <w:widowControl w:val="0"/>
            </w:pPr>
            <w:r w:rsidRPr="00C31E24">
              <w:t xml:space="preserve">    MIME-part-headers</w:t>
            </w:r>
          </w:p>
        </w:tc>
        <w:tc>
          <w:tcPr>
            <w:tcW w:w="1800" w:type="dxa"/>
            <w:shd w:val="clear" w:color="auto" w:fill="auto"/>
            <w:vAlign w:val="center"/>
          </w:tcPr>
          <w:p w14:paraId="44ECC99C"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AFF425C" w14:textId="77777777" w:rsidR="00784A32" w:rsidRPr="00C31E24" w:rsidRDefault="00784A32" w:rsidP="00354887">
            <w:pPr>
              <w:pStyle w:val="TAL"/>
              <w:keepNext w:val="0"/>
              <w:keepLines w:val="0"/>
              <w:widowControl w:val="0"/>
            </w:pPr>
          </w:p>
        </w:tc>
        <w:tc>
          <w:tcPr>
            <w:tcW w:w="1440" w:type="dxa"/>
            <w:shd w:val="clear" w:color="auto" w:fill="auto"/>
          </w:tcPr>
          <w:p w14:paraId="3DA19159" w14:textId="77777777" w:rsidR="00784A32" w:rsidRPr="00C31E24" w:rsidRDefault="00784A32" w:rsidP="00354887">
            <w:pPr>
              <w:pStyle w:val="TAL"/>
              <w:keepNext w:val="0"/>
              <w:keepLines w:val="0"/>
              <w:widowControl w:val="0"/>
            </w:pPr>
          </w:p>
        </w:tc>
        <w:tc>
          <w:tcPr>
            <w:tcW w:w="1170" w:type="dxa"/>
            <w:shd w:val="clear" w:color="auto" w:fill="auto"/>
            <w:vAlign w:val="bottom"/>
          </w:tcPr>
          <w:p w14:paraId="7A51D992" w14:textId="77777777" w:rsidR="00784A32" w:rsidRPr="00C31E24" w:rsidRDefault="00784A32" w:rsidP="00354887">
            <w:pPr>
              <w:pStyle w:val="TAL"/>
              <w:keepNext w:val="0"/>
              <w:keepLines w:val="0"/>
              <w:widowControl w:val="0"/>
            </w:pPr>
          </w:p>
        </w:tc>
      </w:tr>
      <w:tr w:rsidR="00784A32" w:rsidRPr="00C31E24" w14:paraId="0434FBF5" w14:textId="77777777" w:rsidTr="00354887">
        <w:trPr>
          <w:jc w:val="center"/>
        </w:trPr>
        <w:tc>
          <w:tcPr>
            <w:tcW w:w="2934" w:type="dxa"/>
            <w:shd w:val="clear" w:color="auto" w:fill="auto"/>
            <w:vAlign w:val="center"/>
          </w:tcPr>
          <w:p w14:paraId="0304D5D3" w14:textId="77777777" w:rsidR="00784A32" w:rsidRPr="00C31E24" w:rsidRDefault="00784A32" w:rsidP="00354887">
            <w:pPr>
              <w:pStyle w:val="TAL"/>
              <w:keepNext w:val="0"/>
              <w:keepLines w:val="0"/>
              <w:widowControl w:val="0"/>
              <w:rPr>
                <w:b/>
              </w:rPr>
            </w:pPr>
            <w:r w:rsidRPr="00C31E24">
              <w:rPr>
                <w:b/>
              </w:rPr>
              <w:t xml:space="preserve">      Content-Type</w:t>
            </w:r>
          </w:p>
        </w:tc>
        <w:tc>
          <w:tcPr>
            <w:tcW w:w="1800" w:type="dxa"/>
            <w:shd w:val="clear" w:color="auto" w:fill="auto"/>
          </w:tcPr>
          <w:p w14:paraId="6B8BA377" w14:textId="77777777" w:rsidR="00784A32" w:rsidRPr="00C31E24" w:rsidRDefault="00784A32" w:rsidP="00354887">
            <w:pPr>
              <w:pStyle w:val="TAL"/>
              <w:keepNext w:val="0"/>
              <w:keepLines w:val="0"/>
              <w:widowControl w:val="0"/>
            </w:pPr>
            <w:r w:rsidRPr="00C31E24">
              <w:t>"application/vnd.3gpp.mcvideo-info+xml"</w:t>
            </w:r>
          </w:p>
        </w:tc>
        <w:tc>
          <w:tcPr>
            <w:tcW w:w="2160" w:type="dxa"/>
            <w:tcBorders>
              <w:top w:val="single" w:sz="4" w:space="0" w:color="auto"/>
              <w:bottom w:val="single" w:sz="4" w:space="0" w:color="auto"/>
            </w:tcBorders>
            <w:shd w:val="clear" w:color="auto" w:fill="auto"/>
          </w:tcPr>
          <w:p w14:paraId="670B05B1" w14:textId="77777777" w:rsidR="00784A32" w:rsidRPr="00C31E24" w:rsidRDefault="00784A32" w:rsidP="00354887">
            <w:pPr>
              <w:pStyle w:val="TAL"/>
              <w:keepNext w:val="0"/>
              <w:keepLines w:val="0"/>
              <w:widowControl w:val="0"/>
            </w:pPr>
          </w:p>
        </w:tc>
        <w:tc>
          <w:tcPr>
            <w:tcW w:w="1440" w:type="dxa"/>
            <w:shd w:val="clear" w:color="auto" w:fill="auto"/>
          </w:tcPr>
          <w:p w14:paraId="2CE632A4" w14:textId="77777777" w:rsidR="00784A32" w:rsidRPr="00C31E24" w:rsidRDefault="00784A32" w:rsidP="00354887">
            <w:pPr>
              <w:pStyle w:val="TAL"/>
              <w:keepNext w:val="0"/>
              <w:keepLines w:val="0"/>
              <w:widowControl w:val="0"/>
            </w:pPr>
          </w:p>
        </w:tc>
        <w:tc>
          <w:tcPr>
            <w:tcW w:w="1170" w:type="dxa"/>
            <w:shd w:val="clear" w:color="auto" w:fill="auto"/>
            <w:vAlign w:val="bottom"/>
          </w:tcPr>
          <w:p w14:paraId="1631812B" w14:textId="77777777" w:rsidR="00784A32" w:rsidRPr="00C31E24" w:rsidRDefault="00784A32" w:rsidP="00354887">
            <w:pPr>
              <w:pStyle w:val="TAL"/>
              <w:keepNext w:val="0"/>
              <w:keepLines w:val="0"/>
              <w:widowControl w:val="0"/>
            </w:pPr>
          </w:p>
        </w:tc>
      </w:tr>
      <w:tr w:rsidR="00784A32" w:rsidRPr="00C31E24" w14:paraId="42118C7C" w14:textId="77777777" w:rsidTr="00354887">
        <w:trPr>
          <w:jc w:val="center"/>
        </w:trPr>
        <w:tc>
          <w:tcPr>
            <w:tcW w:w="2934" w:type="dxa"/>
            <w:shd w:val="clear" w:color="auto" w:fill="auto"/>
            <w:vAlign w:val="center"/>
          </w:tcPr>
          <w:p w14:paraId="7FB2955B" w14:textId="77777777" w:rsidR="00784A32" w:rsidRPr="00C31E24" w:rsidRDefault="00784A32" w:rsidP="00354887">
            <w:pPr>
              <w:pStyle w:val="TAL"/>
              <w:keepNext w:val="0"/>
              <w:keepLines w:val="0"/>
              <w:widowControl w:val="0"/>
              <w:rPr>
                <w:b/>
              </w:rPr>
            </w:pPr>
            <w:r w:rsidRPr="00C31E24">
              <w:t xml:space="preserve">    MIME-part-body</w:t>
            </w:r>
          </w:p>
        </w:tc>
        <w:tc>
          <w:tcPr>
            <w:tcW w:w="1800" w:type="dxa"/>
            <w:shd w:val="clear" w:color="auto" w:fill="auto"/>
          </w:tcPr>
          <w:p w14:paraId="0118BC79" w14:textId="77777777" w:rsidR="00784A32" w:rsidRPr="00C31E24" w:rsidRDefault="00784A32" w:rsidP="00354887">
            <w:pPr>
              <w:pStyle w:val="TAL"/>
              <w:keepNext w:val="0"/>
              <w:keepLines w:val="0"/>
              <w:widowControl w:val="0"/>
            </w:pPr>
            <w:r w:rsidRPr="00C31E24">
              <w:t>MCVideo-Info as described in Table 6.1.2.2.3.3-8</w:t>
            </w:r>
          </w:p>
        </w:tc>
        <w:tc>
          <w:tcPr>
            <w:tcW w:w="2160" w:type="dxa"/>
            <w:tcBorders>
              <w:top w:val="single" w:sz="4" w:space="0" w:color="auto"/>
              <w:bottom w:val="single" w:sz="4" w:space="0" w:color="auto"/>
            </w:tcBorders>
            <w:shd w:val="clear" w:color="auto" w:fill="auto"/>
          </w:tcPr>
          <w:p w14:paraId="2D031D8A" w14:textId="77777777" w:rsidR="00784A32" w:rsidRPr="00C31E24" w:rsidRDefault="00784A32" w:rsidP="00354887">
            <w:pPr>
              <w:pStyle w:val="TAL"/>
              <w:keepNext w:val="0"/>
              <w:keepLines w:val="0"/>
              <w:widowControl w:val="0"/>
            </w:pPr>
          </w:p>
        </w:tc>
        <w:tc>
          <w:tcPr>
            <w:tcW w:w="1440" w:type="dxa"/>
            <w:shd w:val="clear" w:color="auto" w:fill="auto"/>
          </w:tcPr>
          <w:p w14:paraId="6B90F7B8" w14:textId="77777777" w:rsidR="00784A32" w:rsidRPr="00C31E24" w:rsidRDefault="00784A32" w:rsidP="00354887">
            <w:pPr>
              <w:pStyle w:val="TAL"/>
              <w:keepNext w:val="0"/>
              <w:keepLines w:val="0"/>
              <w:widowControl w:val="0"/>
            </w:pPr>
          </w:p>
        </w:tc>
        <w:tc>
          <w:tcPr>
            <w:tcW w:w="1170" w:type="dxa"/>
            <w:shd w:val="clear" w:color="auto" w:fill="auto"/>
            <w:vAlign w:val="bottom"/>
          </w:tcPr>
          <w:p w14:paraId="337C4937" w14:textId="77777777" w:rsidR="00784A32" w:rsidRPr="00C31E24" w:rsidRDefault="00784A32" w:rsidP="00354887">
            <w:pPr>
              <w:pStyle w:val="TAL"/>
              <w:keepNext w:val="0"/>
              <w:keepLines w:val="0"/>
              <w:widowControl w:val="0"/>
            </w:pPr>
          </w:p>
        </w:tc>
      </w:tr>
    </w:tbl>
    <w:p w14:paraId="36475228" w14:textId="77777777" w:rsidR="00784A32" w:rsidRPr="00C31E24" w:rsidRDefault="00784A32" w:rsidP="00784A32">
      <w:pPr>
        <w:widowControl w:val="0"/>
      </w:pPr>
    </w:p>
    <w:p w14:paraId="69278B97" w14:textId="77777777" w:rsidR="00784A32" w:rsidRPr="00C31E24" w:rsidRDefault="00784A32" w:rsidP="00784A32">
      <w:pPr>
        <w:pStyle w:val="TH"/>
      </w:pPr>
      <w:r w:rsidRPr="00C31E24">
        <w:t>Table 6.1.2.2.3.3-8: MCVideo-Info in SIP re_INVITE (Table 6.1.2.2.3.3-7)</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C31E24" w14:paraId="35166DB4" w14:textId="77777777" w:rsidTr="00354887">
        <w:trPr>
          <w:jc w:val="center"/>
        </w:trPr>
        <w:tc>
          <w:tcPr>
            <w:tcW w:w="9531" w:type="dxa"/>
            <w:gridSpan w:val="5"/>
          </w:tcPr>
          <w:p w14:paraId="2D230F80" w14:textId="77777777" w:rsidR="00784A32" w:rsidRPr="00C31E24" w:rsidRDefault="00784A32" w:rsidP="00354887">
            <w:pPr>
              <w:pStyle w:val="TAL"/>
              <w:keepNext w:val="0"/>
              <w:keepLines w:val="0"/>
              <w:widowControl w:val="0"/>
            </w:pPr>
            <w:r w:rsidRPr="00C31E24">
              <w:t>Derivation Path: TS 36.579-1 [2], Table 5.5.3.2.1-2, condition EMERGENCY-CALL</w:t>
            </w:r>
          </w:p>
        </w:tc>
      </w:tr>
      <w:tr w:rsidR="00784A32" w:rsidRPr="00C31E24" w14:paraId="633AFB69" w14:textId="77777777" w:rsidTr="00354887">
        <w:trPr>
          <w:jc w:val="center"/>
        </w:trPr>
        <w:tc>
          <w:tcPr>
            <w:tcW w:w="2790" w:type="dxa"/>
          </w:tcPr>
          <w:p w14:paraId="387B61D1" w14:textId="77777777" w:rsidR="00784A32" w:rsidRPr="00C31E24" w:rsidRDefault="00784A32" w:rsidP="00354887">
            <w:pPr>
              <w:pStyle w:val="TAH"/>
              <w:keepNext w:val="0"/>
              <w:keepLines w:val="0"/>
              <w:widowControl w:val="0"/>
            </w:pPr>
            <w:r w:rsidRPr="00C31E24">
              <w:t>Information Element</w:t>
            </w:r>
          </w:p>
        </w:tc>
        <w:tc>
          <w:tcPr>
            <w:tcW w:w="2160" w:type="dxa"/>
          </w:tcPr>
          <w:p w14:paraId="70645714" w14:textId="77777777" w:rsidR="00784A32" w:rsidRPr="00C31E24" w:rsidRDefault="00784A32" w:rsidP="00354887">
            <w:pPr>
              <w:pStyle w:val="TAH"/>
              <w:keepNext w:val="0"/>
              <w:keepLines w:val="0"/>
              <w:widowControl w:val="0"/>
            </w:pPr>
            <w:r w:rsidRPr="00C31E24">
              <w:t>Value/remark</w:t>
            </w:r>
          </w:p>
        </w:tc>
        <w:tc>
          <w:tcPr>
            <w:tcW w:w="2070" w:type="dxa"/>
            <w:tcBorders>
              <w:top w:val="single" w:sz="4" w:space="0" w:color="auto"/>
              <w:bottom w:val="single" w:sz="4" w:space="0" w:color="auto"/>
            </w:tcBorders>
          </w:tcPr>
          <w:p w14:paraId="546D9765" w14:textId="77777777" w:rsidR="00784A32" w:rsidRPr="00C31E24" w:rsidRDefault="00784A32" w:rsidP="00354887">
            <w:pPr>
              <w:pStyle w:val="TAH"/>
              <w:keepNext w:val="0"/>
              <w:keepLines w:val="0"/>
              <w:widowControl w:val="0"/>
            </w:pPr>
            <w:r w:rsidRPr="00C31E24">
              <w:t>Comment</w:t>
            </w:r>
          </w:p>
        </w:tc>
        <w:tc>
          <w:tcPr>
            <w:tcW w:w="1350" w:type="dxa"/>
          </w:tcPr>
          <w:p w14:paraId="0B55E4B9" w14:textId="77777777" w:rsidR="00784A32" w:rsidRPr="00C31E24" w:rsidRDefault="00784A32" w:rsidP="00354887">
            <w:pPr>
              <w:pStyle w:val="TAH"/>
              <w:keepNext w:val="0"/>
              <w:keepLines w:val="0"/>
              <w:widowControl w:val="0"/>
            </w:pPr>
            <w:r w:rsidRPr="00C31E24">
              <w:t>Reference</w:t>
            </w:r>
          </w:p>
        </w:tc>
        <w:tc>
          <w:tcPr>
            <w:tcW w:w="1161" w:type="dxa"/>
          </w:tcPr>
          <w:p w14:paraId="79343750" w14:textId="77777777" w:rsidR="00784A32" w:rsidRPr="00C31E24" w:rsidRDefault="00784A32" w:rsidP="00354887">
            <w:pPr>
              <w:pStyle w:val="TAH"/>
              <w:keepNext w:val="0"/>
              <w:keepLines w:val="0"/>
              <w:widowControl w:val="0"/>
            </w:pPr>
            <w:r w:rsidRPr="00C31E24">
              <w:t>Condition</w:t>
            </w:r>
          </w:p>
        </w:tc>
      </w:tr>
      <w:tr w:rsidR="00784A32" w:rsidRPr="00C31E24" w14:paraId="59B4BA2C" w14:textId="77777777" w:rsidTr="00354887">
        <w:trPr>
          <w:jc w:val="center"/>
        </w:trPr>
        <w:tc>
          <w:tcPr>
            <w:tcW w:w="2790" w:type="dxa"/>
            <w:vAlign w:val="center"/>
          </w:tcPr>
          <w:p w14:paraId="68CBD504" w14:textId="77777777" w:rsidR="00784A32" w:rsidRPr="00C31E24" w:rsidRDefault="00784A32" w:rsidP="00354887">
            <w:pPr>
              <w:pStyle w:val="TAL"/>
              <w:keepNext w:val="0"/>
              <w:keepLines w:val="0"/>
              <w:widowControl w:val="0"/>
            </w:pPr>
            <w:r w:rsidRPr="00C31E24">
              <w:t>mcvideoinfo</w:t>
            </w:r>
          </w:p>
        </w:tc>
        <w:tc>
          <w:tcPr>
            <w:tcW w:w="2160" w:type="dxa"/>
          </w:tcPr>
          <w:p w14:paraId="6EB7ED8A" w14:textId="77777777" w:rsidR="00784A32" w:rsidRPr="00C31E24" w:rsidRDefault="00784A32" w:rsidP="00354887">
            <w:pPr>
              <w:pStyle w:val="TAL"/>
              <w:keepNext w:val="0"/>
              <w:keepLines w:val="0"/>
              <w:widowControl w:val="0"/>
            </w:pPr>
          </w:p>
        </w:tc>
        <w:tc>
          <w:tcPr>
            <w:tcW w:w="2070" w:type="dxa"/>
            <w:tcBorders>
              <w:top w:val="single" w:sz="4" w:space="0" w:color="auto"/>
              <w:bottom w:val="single" w:sz="4" w:space="0" w:color="auto"/>
            </w:tcBorders>
          </w:tcPr>
          <w:p w14:paraId="2120C756" w14:textId="77777777" w:rsidR="00784A32" w:rsidRPr="00C31E24" w:rsidRDefault="00784A32" w:rsidP="00354887">
            <w:pPr>
              <w:pStyle w:val="TAL"/>
              <w:keepNext w:val="0"/>
              <w:keepLines w:val="0"/>
              <w:widowControl w:val="0"/>
            </w:pPr>
          </w:p>
        </w:tc>
        <w:tc>
          <w:tcPr>
            <w:tcW w:w="1350" w:type="dxa"/>
          </w:tcPr>
          <w:p w14:paraId="018BFFFE" w14:textId="77777777" w:rsidR="00784A32" w:rsidRPr="00C31E24" w:rsidRDefault="00784A32" w:rsidP="00354887">
            <w:pPr>
              <w:pStyle w:val="TAL"/>
              <w:keepNext w:val="0"/>
              <w:keepLines w:val="0"/>
              <w:widowControl w:val="0"/>
            </w:pPr>
          </w:p>
        </w:tc>
        <w:tc>
          <w:tcPr>
            <w:tcW w:w="1161" w:type="dxa"/>
            <w:vAlign w:val="bottom"/>
          </w:tcPr>
          <w:p w14:paraId="72E86D44" w14:textId="77777777" w:rsidR="00784A32" w:rsidRPr="00C31E24" w:rsidRDefault="00784A32" w:rsidP="00354887">
            <w:pPr>
              <w:pStyle w:val="TAL"/>
              <w:keepNext w:val="0"/>
              <w:keepLines w:val="0"/>
              <w:widowControl w:val="0"/>
            </w:pPr>
          </w:p>
        </w:tc>
      </w:tr>
      <w:tr w:rsidR="00784A32" w:rsidRPr="00C31E24" w14:paraId="653A8BDA" w14:textId="77777777" w:rsidTr="00354887">
        <w:trPr>
          <w:jc w:val="center"/>
        </w:trPr>
        <w:tc>
          <w:tcPr>
            <w:tcW w:w="2790" w:type="dxa"/>
            <w:tcBorders>
              <w:bottom w:val="single" w:sz="4" w:space="0" w:color="auto"/>
            </w:tcBorders>
            <w:vAlign w:val="center"/>
          </w:tcPr>
          <w:p w14:paraId="055701BB" w14:textId="77777777" w:rsidR="00784A32" w:rsidRPr="00C31E24" w:rsidRDefault="00784A32" w:rsidP="00354887">
            <w:pPr>
              <w:pStyle w:val="TAL"/>
              <w:keepNext w:val="0"/>
              <w:keepLines w:val="0"/>
              <w:widowControl w:val="0"/>
            </w:pPr>
            <w:r w:rsidRPr="00C31E24">
              <w:t xml:space="preserve">  mcvideo-Params</w:t>
            </w:r>
          </w:p>
        </w:tc>
        <w:tc>
          <w:tcPr>
            <w:tcW w:w="2160" w:type="dxa"/>
            <w:tcBorders>
              <w:bottom w:val="single" w:sz="4" w:space="0" w:color="auto"/>
            </w:tcBorders>
          </w:tcPr>
          <w:p w14:paraId="75EA0AF1" w14:textId="77777777" w:rsidR="00784A32" w:rsidRPr="00C31E24" w:rsidRDefault="00784A32" w:rsidP="00354887">
            <w:pPr>
              <w:pStyle w:val="TAL"/>
              <w:keepNext w:val="0"/>
              <w:keepLines w:val="0"/>
              <w:widowControl w:val="0"/>
            </w:pPr>
          </w:p>
        </w:tc>
        <w:tc>
          <w:tcPr>
            <w:tcW w:w="2070" w:type="dxa"/>
            <w:tcBorders>
              <w:top w:val="single" w:sz="4" w:space="0" w:color="auto"/>
              <w:bottom w:val="single" w:sz="4" w:space="0" w:color="auto"/>
            </w:tcBorders>
          </w:tcPr>
          <w:p w14:paraId="2EB2BF9B" w14:textId="77777777" w:rsidR="00784A32" w:rsidRPr="00C31E24" w:rsidRDefault="00784A32" w:rsidP="00354887">
            <w:pPr>
              <w:pStyle w:val="TAL"/>
              <w:keepNext w:val="0"/>
              <w:keepLines w:val="0"/>
              <w:widowControl w:val="0"/>
            </w:pPr>
          </w:p>
        </w:tc>
        <w:tc>
          <w:tcPr>
            <w:tcW w:w="1350" w:type="dxa"/>
            <w:tcBorders>
              <w:bottom w:val="single" w:sz="4" w:space="0" w:color="auto"/>
            </w:tcBorders>
          </w:tcPr>
          <w:p w14:paraId="1A6D611F" w14:textId="77777777" w:rsidR="00784A32" w:rsidRPr="00C31E24" w:rsidRDefault="00784A32" w:rsidP="00354887">
            <w:pPr>
              <w:pStyle w:val="TAL"/>
              <w:keepNext w:val="0"/>
              <w:keepLines w:val="0"/>
              <w:widowControl w:val="0"/>
            </w:pPr>
          </w:p>
        </w:tc>
        <w:tc>
          <w:tcPr>
            <w:tcW w:w="1161" w:type="dxa"/>
            <w:tcBorders>
              <w:bottom w:val="single" w:sz="4" w:space="0" w:color="auto"/>
            </w:tcBorders>
            <w:vAlign w:val="bottom"/>
          </w:tcPr>
          <w:p w14:paraId="7133A47F" w14:textId="77777777" w:rsidR="00784A32" w:rsidRPr="00C31E24" w:rsidRDefault="00784A32" w:rsidP="00354887">
            <w:pPr>
              <w:pStyle w:val="TAL"/>
              <w:keepNext w:val="0"/>
              <w:keepLines w:val="0"/>
              <w:widowControl w:val="0"/>
            </w:pPr>
          </w:p>
        </w:tc>
      </w:tr>
      <w:tr w:rsidR="00784A32" w:rsidRPr="00C31E24" w14:paraId="3D571DAB" w14:textId="77777777" w:rsidTr="00354887">
        <w:trPr>
          <w:jc w:val="center"/>
        </w:trPr>
        <w:tc>
          <w:tcPr>
            <w:tcW w:w="2790" w:type="dxa"/>
            <w:tcBorders>
              <w:bottom w:val="single" w:sz="4" w:space="0" w:color="auto"/>
            </w:tcBorders>
            <w:vAlign w:val="center"/>
          </w:tcPr>
          <w:p w14:paraId="121423CF" w14:textId="77777777" w:rsidR="00784A32" w:rsidRPr="00C31E24" w:rsidRDefault="00784A32" w:rsidP="00354887">
            <w:pPr>
              <w:pStyle w:val="TAL"/>
              <w:keepNext w:val="0"/>
              <w:keepLines w:val="0"/>
              <w:widowControl w:val="0"/>
            </w:pPr>
            <w:r w:rsidRPr="00C31E24">
              <w:t xml:space="preserve">    session-type</w:t>
            </w:r>
          </w:p>
        </w:tc>
        <w:tc>
          <w:tcPr>
            <w:tcW w:w="2160" w:type="dxa"/>
            <w:tcBorders>
              <w:bottom w:val="single" w:sz="4" w:space="0" w:color="auto"/>
            </w:tcBorders>
          </w:tcPr>
          <w:p w14:paraId="29AE681C" w14:textId="77777777" w:rsidR="00784A32" w:rsidRPr="00C31E24" w:rsidRDefault="00784A32" w:rsidP="00354887">
            <w:pPr>
              <w:pStyle w:val="TAL"/>
              <w:keepNext w:val="0"/>
              <w:keepLines w:val="0"/>
              <w:widowControl w:val="0"/>
            </w:pPr>
            <w:r w:rsidRPr="00C31E24">
              <w:t>"chat"</w:t>
            </w:r>
          </w:p>
        </w:tc>
        <w:tc>
          <w:tcPr>
            <w:tcW w:w="2070" w:type="dxa"/>
            <w:tcBorders>
              <w:top w:val="single" w:sz="4" w:space="0" w:color="auto"/>
              <w:bottom w:val="single" w:sz="4" w:space="0" w:color="auto"/>
            </w:tcBorders>
          </w:tcPr>
          <w:p w14:paraId="22DCBE95" w14:textId="77777777" w:rsidR="00784A32" w:rsidRPr="00C31E24" w:rsidRDefault="00784A32" w:rsidP="00354887">
            <w:pPr>
              <w:pStyle w:val="TAL"/>
              <w:keepNext w:val="0"/>
              <w:keepLines w:val="0"/>
              <w:widowControl w:val="0"/>
            </w:pPr>
          </w:p>
        </w:tc>
        <w:tc>
          <w:tcPr>
            <w:tcW w:w="1350" w:type="dxa"/>
            <w:tcBorders>
              <w:bottom w:val="single" w:sz="4" w:space="0" w:color="auto"/>
            </w:tcBorders>
          </w:tcPr>
          <w:p w14:paraId="09882DC1" w14:textId="77777777" w:rsidR="00784A32" w:rsidRPr="00C31E24" w:rsidRDefault="00784A32" w:rsidP="00354887">
            <w:pPr>
              <w:pStyle w:val="TAL"/>
              <w:keepNext w:val="0"/>
              <w:keepLines w:val="0"/>
              <w:widowControl w:val="0"/>
            </w:pPr>
          </w:p>
        </w:tc>
        <w:tc>
          <w:tcPr>
            <w:tcW w:w="1161" w:type="dxa"/>
            <w:tcBorders>
              <w:bottom w:val="single" w:sz="4" w:space="0" w:color="auto"/>
            </w:tcBorders>
          </w:tcPr>
          <w:p w14:paraId="484FED80" w14:textId="77777777" w:rsidR="00784A32" w:rsidRPr="00C31E24" w:rsidRDefault="00784A32" w:rsidP="00354887">
            <w:pPr>
              <w:pStyle w:val="TAL"/>
              <w:keepNext w:val="0"/>
              <w:keepLines w:val="0"/>
              <w:widowControl w:val="0"/>
            </w:pPr>
          </w:p>
        </w:tc>
      </w:tr>
    </w:tbl>
    <w:p w14:paraId="5219FE9D" w14:textId="77777777" w:rsidR="00784A32" w:rsidRPr="00C31E24" w:rsidRDefault="00784A32" w:rsidP="00784A32"/>
    <w:p w14:paraId="4A49B08A" w14:textId="77777777" w:rsidR="00784A32" w:rsidRPr="00C31E24" w:rsidRDefault="00784A32" w:rsidP="00784A32">
      <w:pPr>
        <w:pStyle w:val="TH"/>
      </w:pPr>
      <w:r w:rsidRPr="00C31E24">
        <w:t>Table 6.1.2.2.3.3-9: SIP 200 (OK) (Steps 12,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C31E24" w14:paraId="7C774EA4" w14:textId="77777777" w:rsidTr="00354887">
        <w:trPr>
          <w:tblHeader/>
        </w:trPr>
        <w:tc>
          <w:tcPr>
            <w:tcW w:w="9517" w:type="dxa"/>
            <w:gridSpan w:val="5"/>
          </w:tcPr>
          <w:p w14:paraId="0806805E" w14:textId="77777777" w:rsidR="00784A32" w:rsidRPr="00C31E24" w:rsidRDefault="00784A32" w:rsidP="00354887">
            <w:pPr>
              <w:pStyle w:val="TAL"/>
              <w:keepLines w:val="0"/>
              <w:widowControl w:val="0"/>
            </w:pPr>
            <w:r w:rsidRPr="00C31E24">
              <w:t>Derivation Path: TS 36.579-1 [2], Table 5.5.2.17.1.2-1, condition MCVIDEO, INVITE-RSP</w:t>
            </w:r>
          </w:p>
        </w:tc>
      </w:tr>
      <w:tr w:rsidR="00784A32" w:rsidRPr="00C31E24" w14:paraId="3C7A7197" w14:textId="77777777" w:rsidTr="00354887">
        <w:trPr>
          <w:tblHeader/>
        </w:trPr>
        <w:tc>
          <w:tcPr>
            <w:tcW w:w="2677" w:type="dxa"/>
          </w:tcPr>
          <w:p w14:paraId="0810E823" w14:textId="77777777" w:rsidR="00784A32" w:rsidRPr="00C31E24" w:rsidRDefault="00784A32" w:rsidP="00354887">
            <w:pPr>
              <w:pStyle w:val="TAH"/>
              <w:keepLines w:val="0"/>
              <w:widowControl w:val="0"/>
            </w:pPr>
            <w:r w:rsidRPr="00C31E24">
              <w:t>Information Element</w:t>
            </w:r>
          </w:p>
        </w:tc>
        <w:tc>
          <w:tcPr>
            <w:tcW w:w="2160" w:type="dxa"/>
          </w:tcPr>
          <w:p w14:paraId="0BA63240" w14:textId="77777777" w:rsidR="00784A32" w:rsidRPr="00C31E24" w:rsidRDefault="00784A32" w:rsidP="00354887">
            <w:pPr>
              <w:pStyle w:val="TAH"/>
              <w:keepLines w:val="0"/>
              <w:widowControl w:val="0"/>
            </w:pPr>
            <w:r w:rsidRPr="00C31E24">
              <w:t>Value/remark</w:t>
            </w:r>
          </w:p>
        </w:tc>
        <w:tc>
          <w:tcPr>
            <w:tcW w:w="2160" w:type="dxa"/>
            <w:tcBorders>
              <w:bottom w:val="single" w:sz="4" w:space="0" w:color="auto"/>
            </w:tcBorders>
          </w:tcPr>
          <w:p w14:paraId="01E2892F" w14:textId="77777777" w:rsidR="00784A32" w:rsidRPr="00C31E24" w:rsidRDefault="00784A32" w:rsidP="00354887">
            <w:pPr>
              <w:pStyle w:val="TAH"/>
              <w:keepLines w:val="0"/>
              <w:widowControl w:val="0"/>
            </w:pPr>
            <w:r w:rsidRPr="00C31E24">
              <w:t>Comment</w:t>
            </w:r>
          </w:p>
        </w:tc>
        <w:tc>
          <w:tcPr>
            <w:tcW w:w="1350" w:type="dxa"/>
          </w:tcPr>
          <w:p w14:paraId="6AB591EF" w14:textId="77777777" w:rsidR="00784A32" w:rsidRPr="00C31E24" w:rsidRDefault="00784A32" w:rsidP="00354887">
            <w:pPr>
              <w:pStyle w:val="TAH"/>
              <w:keepLines w:val="0"/>
              <w:widowControl w:val="0"/>
            </w:pPr>
            <w:r w:rsidRPr="00C31E24">
              <w:t>Reference</w:t>
            </w:r>
          </w:p>
        </w:tc>
        <w:tc>
          <w:tcPr>
            <w:tcW w:w="1170" w:type="dxa"/>
          </w:tcPr>
          <w:p w14:paraId="52AC7111" w14:textId="77777777" w:rsidR="00784A32" w:rsidRPr="00C31E24" w:rsidRDefault="00784A32" w:rsidP="00354887">
            <w:pPr>
              <w:pStyle w:val="TAH"/>
              <w:keepLines w:val="0"/>
              <w:widowControl w:val="0"/>
            </w:pPr>
            <w:r w:rsidRPr="00C31E24">
              <w:t>Condition</w:t>
            </w:r>
          </w:p>
        </w:tc>
      </w:tr>
      <w:tr w:rsidR="00784A32" w:rsidRPr="00C31E24" w14:paraId="4E0E8A76" w14:textId="77777777" w:rsidTr="00354887">
        <w:tc>
          <w:tcPr>
            <w:tcW w:w="2677" w:type="dxa"/>
            <w:vAlign w:val="center"/>
          </w:tcPr>
          <w:p w14:paraId="40649495" w14:textId="77777777" w:rsidR="00784A32" w:rsidRPr="00C31E24" w:rsidRDefault="00784A32" w:rsidP="00354887">
            <w:pPr>
              <w:pStyle w:val="TAL"/>
              <w:keepNext w:val="0"/>
              <w:keepLines w:val="0"/>
              <w:widowControl w:val="0"/>
              <w:rPr>
                <w:rFonts w:cs="Arial"/>
                <w:b/>
                <w:szCs w:val="18"/>
              </w:rPr>
            </w:pPr>
            <w:r w:rsidRPr="00C31E24">
              <w:rPr>
                <w:rFonts w:cs="Arial"/>
                <w:b/>
                <w:szCs w:val="18"/>
              </w:rPr>
              <w:t>Message-body</w:t>
            </w:r>
          </w:p>
        </w:tc>
        <w:tc>
          <w:tcPr>
            <w:tcW w:w="2160" w:type="dxa"/>
          </w:tcPr>
          <w:p w14:paraId="6DA4F317"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tcPr>
          <w:p w14:paraId="6C0EA6D3" w14:textId="77777777" w:rsidR="00784A32" w:rsidRPr="00C31E24" w:rsidRDefault="00784A32" w:rsidP="00354887">
            <w:pPr>
              <w:pStyle w:val="TAL"/>
              <w:keepNext w:val="0"/>
              <w:keepLines w:val="0"/>
              <w:widowControl w:val="0"/>
            </w:pPr>
          </w:p>
        </w:tc>
        <w:tc>
          <w:tcPr>
            <w:tcW w:w="1350" w:type="dxa"/>
          </w:tcPr>
          <w:p w14:paraId="0922D508" w14:textId="77777777" w:rsidR="00784A32" w:rsidRPr="00C31E24" w:rsidRDefault="00784A32" w:rsidP="00354887">
            <w:pPr>
              <w:pStyle w:val="TAL"/>
              <w:keepNext w:val="0"/>
              <w:keepLines w:val="0"/>
              <w:widowControl w:val="0"/>
            </w:pPr>
          </w:p>
        </w:tc>
        <w:tc>
          <w:tcPr>
            <w:tcW w:w="1170" w:type="dxa"/>
            <w:vAlign w:val="bottom"/>
          </w:tcPr>
          <w:p w14:paraId="1853486F" w14:textId="77777777" w:rsidR="00784A32" w:rsidRPr="00C31E24" w:rsidRDefault="00784A32" w:rsidP="00354887">
            <w:pPr>
              <w:pStyle w:val="TAL"/>
              <w:keepNext w:val="0"/>
              <w:keepLines w:val="0"/>
              <w:widowControl w:val="0"/>
            </w:pPr>
            <w:r w:rsidRPr="00C31E24">
              <w:t>INVITE-RSP</w:t>
            </w:r>
          </w:p>
        </w:tc>
      </w:tr>
      <w:tr w:rsidR="00784A32" w:rsidRPr="00C31E24" w14:paraId="77EE2542" w14:textId="77777777" w:rsidTr="00354887">
        <w:tc>
          <w:tcPr>
            <w:tcW w:w="2677" w:type="dxa"/>
            <w:vAlign w:val="center"/>
          </w:tcPr>
          <w:p w14:paraId="1EE2BD4A" w14:textId="77777777" w:rsidR="00784A32" w:rsidRPr="00C31E24" w:rsidDel="006C0DA3" w:rsidRDefault="00784A32" w:rsidP="00354887">
            <w:pPr>
              <w:pStyle w:val="TAL"/>
              <w:rPr>
                <w:rFonts w:cs="Arial"/>
                <w:bCs/>
                <w:szCs w:val="18"/>
              </w:rPr>
            </w:pPr>
            <w:r w:rsidRPr="00C31E24">
              <w:rPr>
                <w:rFonts w:cs="Arial"/>
                <w:bCs/>
                <w:szCs w:val="18"/>
              </w:rPr>
              <w:t xml:space="preserve">  MIME body part</w:t>
            </w:r>
          </w:p>
        </w:tc>
        <w:tc>
          <w:tcPr>
            <w:tcW w:w="2160" w:type="dxa"/>
          </w:tcPr>
          <w:p w14:paraId="7B84935A" w14:textId="77777777" w:rsidR="00784A32" w:rsidRPr="00C31E24" w:rsidRDefault="00784A32" w:rsidP="00354887">
            <w:pPr>
              <w:pStyle w:val="TAL"/>
            </w:pPr>
          </w:p>
        </w:tc>
        <w:tc>
          <w:tcPr>
            <w:tcW w:w="2160" w:type="dxa"/>
            <w:tcBorders>
              <w:top w:val="single" w:sz="4" w:space="0" w:color="auto"/>
              <w:bottom w:val="single" w:sz="4" w:space="0" w:color="auto"/>
            </w:tcBorders>
          </w:tcPr>
          <w:p w14:paraId="2815CAE0" w14:textId="77777777" w:rsidR="00784A32" w:rsidRPr="00C31E24" w:rsidRDefault="00784A32" w:rsidP="00354887">
            <w:pPr>
              <w:pStyle w:val="TAL"/>
            </w:pPr>
            <w:r w:rsidRPr="00C31E24">
              <w:t>MCVideo-info</w:t>
            </w:r>
          </w:p>
        </w:tc>
        <w:tc>
          <w:tcPr>
            <w:tcW w:w="1350" w:type="dxa"/>
          </w:tcPr>
          <w:p w14:paraId="6714AB7F" w14:textId="77777777" w:rsidR="00784A32" w:rsidRPr="00C31E24" w:rsidRDefault="00784A32" w:rsidP="00354887">
            <w:pPr>
              <w:pStyle w:val="TAL"/>
            </w:pPr>
          </w:p>
        </w:tc>
        <w:tc>
          <w:tcPr>
            <w:tcW w:w="1170" w:type="dxa"/>
            <w:vAlign w:val="bottom"/>
          </w:tcPr>
          <w:p w14:paraId="1F0402DA" w14:textId="77777777" w:rsidR="00784A32" w:rsidRPr="00C31E24" w:rsidRDefault="00784A32" w:rsidP="00354887">
            <w:pPr>
              <w:pStyle w:val="TAL"/>
            </w:pPr>
          </w:p>
        </w:tc>
      </w:tr>
      <w:tr w:rsidR="00784A32" w:rsidRPr="00C31E24" w:rsidDel="007060CE" w14:paraId="0A5AF9BC" w14:textId="77777777" w:rsidTr="00354887">
        <w:tc>
          <w:tcPr>
            <w:tcW w:w="2677" w:type="dxa"/>
            <w:vAlign w:val="center"/>
          </w:tcPr>
          <w:p w14:paraId="06183A6F" w14:textId="77777777" w:rsidR="00784A32" w:rsidRPr="00C31E24" w:rsidDel="007060CE" w:rsidRDefault="00784A32" w:rsidP="00354887">
            <w:pPr>
              <w:pStyle w:val="TAL"/>
              <w:rPr>
                <w:rFonts w:cs="Arial"/>
                <w:bCs/>
                <w:szCs w:val="18"/>
              </w:rPr>
            </w:pPr>
            <w:r w:rsidRPr="00C31E24">
              <w:rPr>
                <w:rFonts w:cs="Arial"/>
                <w:bCs/>
                <w:szCs w:val="18"/>
              </w:rPr>
              <w:t xml:space="preserve">    MIME-part-header</w:t>
            </w:r>
          </w:p>
        </w:tc>
        <w:tc>
          <w:tcPr>
            <w:tcW w:w="2160" w:type="dxa"/>
          </w:tcPr>
          <w:p w14:paraId="6A8665B3" w14:textId="77777777" w:rsidR="00784A32" w:rsidRPr="00C31E24" w:rsidDel="007060CE" w:rsidRDefault="00784A32" w:rsidP="00354887">
            <w:pPr>
              <w:pStyle w:val="TAL"/>
            </w:pPr>
          </w:p>
        </w:tc>
        <w:tc>
          <w:tcPr>
            <w:tcW w:w="2160" w:type="dxa"/>
            <w:tcBorders>
              <w:top w:val="single" w:sz="4" w:space="0" w:color="auto"/>
              <w:bottom w:val="single" w:sz="4" w:space="0" w:color="auto"/>
            </w:tcBorders>
          </w:tcPr>
          <w:p w14:paraId="40F878C4" w14:textId="77777777" w:rsidR="00784A32" w:rsidRPr="00C31E24" w:rsidDel="007060CE" w:rsidRDefault="00784A32" w:rsidP="00354887">
            <w:pPr>
              <w:pStyle w:val="TAL"/>
            </w:pPr>
          </w:p>
        </w:tc>
        <w:tc>
          <w:tcPr>
            <w:tcW w:w="1350" w:type="dxa"/>
          </w:tcPr>
          <w:p w14:paraId="173DD0E5" w14:textId="77777777" w:rsidR="00784A32" w:rsidRPr="00C31E24" w:rsidDel="007060CE" w:rsidRDefault="00784A32" w:rsidP="00354887">
            <w:pPr>
              <w:pStyle w:val="TAL"/>
            </w:pPr>
          </w:p>
        </w:tc>
        <w:tc>
          <w:tcPr>
            <w:tcW w:w="1170" w:type="dxa"/>
            <w:vAlign w:val="bottom"/>
          </w:tcPr>
          <w:p w14:paraId="3983A4ED" w14:textId="77777777" w:rsidR="00784A32" w:rsidRPr="00C31E24" w:rsidDel="007060CE" w:rsidRDefault="00784A32" w:rsidP="00354887">
            <w:pPr>
              <w:pStyle w:val="TAL"/>
            </w:pPr>
          </w:p>
        </w:tc>
      </w:tr>
      <w:tr w:rsidR="00784A32" w:rsidRPr="00C31E24" w14:paraId="0565B8C0" w14:textId="77777777" w:rsidTr="00354887">
        <w:tc>
          <w:tcPr>
            <w:tcW w:w="2677" w:type="dxa"/>
            <w:vAlign w:val="center"/>
          </w:tcPr>
          <w:p w14:paraId="5F2B4868" w14:textId="77777777" w:rsidR="00784A32" w:rsidRPr="00C31E24" w:rsidRDefault="00784A32" w:rsidP="00354887">
            <w:pPr>
              <w:pStyle w:val="TAL"/>
            </w:pPr>
            <w:r w:rsidRPr="00C31E24">
              <w:t xml:space="preserve">    MIME-part-body</w:t>
            </w:r>
          </w:p>
        </w:tc>
        <w:tc>
          <w:tcPr>
            <w:tcW w:w="2160" w:type="dxa"/>
            <w:vAlign w:val="center"/>
          </w:tcPr>
          <w:p w14:paraId="1A85B6F1" w14:textId="77777777" w:rsidR="00784A32" w:rsidRPr="00C31E24" w:rsidRDefault="00784A32" w:rsidP="00354887">
            <w:pPr>
              <w:pStyle w:val="TAL"/>
            </w:pPr>
            <w:r w:rsidRPr="00C31E24">
              <w:t>MCVideo-Info as described in Table 6.1.2.2.3.3-10</w:t>
            </w:r>
          </w:p>
        </w:tc>
        <w:tc>
          <w:tcPr>
            <w:tcW w:w="2160" w:type="dxa"/>
            <w:tcBorders>
              <w:top w:val="single" w:sz="4" w:space="0" w:color="auto"/>
              <w:bottom w:val="single" w:sz="4" w:space="0" w:color="auto"/>
            </w:tcBorders>
          </w:tcPr>
          <w:p w14:paraId="16C80A61" w14:textId="77777777" w:rsidR="00784A32" w:rsidRPr="00C31E24" w:rsidDel="00D16089" w:rsidRDefault="00784A32" w:rsidP="00354887">
            <w:pPr>
              <w:pStyle w:val="TAL"/>
            </w:pPr>
          </w:p>
        </w:tc>
        <w:tc>
          <w:tcPr>
            <w:tcW w:w="1350" w:type="dxa"/>
          </w:tcPr>
          <w:p w14:paraId="1342E204" w14:textId="77777777" w:rsidR="00784A32" w:rsidRPr="00C31E24" w:rsidRDefault="00784A32" w:rsidP="00354887">
            <w:pPr>
              <w:pStyle w:val="TAL"/>
            </w:pPr>
          </w:p>
        </w:tc>
        <w:tc>
          <w:tcPr>
            <w:tcW w:w="1170" w:type="dxa"/>
            <w:vAlign w:val="bottom"/>
          </w:tcPr>
          <w:p w14:paraId="07E55E77" w14:textId="77777777" w:rsidR="00784A32" w:rsidRPr="00C31E24" w:rsidRDefault="00784A32" w:rsidP="00354887">
            <w:pPr>
              <w:pStyle w:val="TAL"/>
            </w:pPr>
          </w:p>
        </w:tc>
      </w:tr>
    </w:tbl>
    <w:p w14:paraId="2A6D5619" w14:textId="77777777" w:rsidR="00784A32" w:rsidRPr="00C31E24" w:rsidRDefault="00784A32" w:rsidP="00784A32"/>
    <w:p w14:paraId="3F8CC756" w14:textId="77777777" w:rsidR="00784A32" w:rsidRPr="00C31E24" w:rsidRDefault="00784A32" w:rsidP="00784A32">
      <w:pPr>
        <w:pStyle w:val="TH"/>
      </w:pPr>
      <w:r w:rsidRPr="00C31E24">
        <w:t>Table 6.1.2.2.3.3-10: MCVideo-Info (Table 6.1.2.2.3.3-9)</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C31E24" w14:paraId="12F37EEA" w14:textId="77777777" w:rsidTr="00354887">
        <w:trPr>
          <w:jc w:val="center"/>
        </w:trPr>
        <w:tc>
          <w:tcPr>
            <w:tcW w:w="9531" w:type="dxa"/>
            <w:gridSpan w:val="5"/>
          </w:tcPr>
          <w:p w14:paraId="16C8084F" w14:textId="77777777" w:rsidR="00784A32" w:rsidRPr="00C31E24" w:rsidRDefault="00784A32" w:rsidP="00354887">
            <w:pPr>
              <w:pStyle w:val="TAL"/>
              <w:keepNext w:val="0"/>
              <w:keepLines w:val="0"/>
              <w:widowControl w:val="0"/>
            </w:pPr>
            <w:r w:rsidRPr="00C31E24">
              <w:t>Derivation Path: TS 36.579-1 [2], Table 5.5.3.2.2-2, condition EMERGENCY-CALL</w:t>
            </w:r>
          </w:p>
        </w:tc>
      </w:tr>
      <w:tr w:rsidR="00784A32" w:rsidRPr="00C31E24" w14:paraId="3B8658E6" w14:textId="77777777" w:rsidTr="00354887">
        <w:trPr>
          <w:jc w:val="center"/>
        </w:trPr>
        <w:tc>
          <w:tcPr>
            <w:tcW w:w="2790" w:type="dxa"/>
          </w:tcPr>
          <w:p w14:paraId="2258A409" w14:textId="77777777" w:rsidR="00784A32" w:rsidRPr="00C31E24" w:rsidRDefault="00784A32" w:rsidP="00354887">
            <w:pPr>
              <w:pStyle w:val="TAH"/>
              <w:keepNext w:val="0"/>
              <w:keepLines w:val="0"/>
              <w:widowControl w:val="0"/>
            </w:pPr>
            <w:r w:rsidRPr="00C31E24">
              <w:t>Information Element</w:t>
            </w:r>
          </w:p>
        </w:tc>
        <w:tc>
          <w:tcPr>
            <w:tcW w:w="2160" w:type="dxa"/>
          </w:tcPr>
          <w:p w14:paraId="3D99BC9E" w14:textId="77777777" w:rsidR="00784A32" w:rsidRPr="00C31E24" w:rsidRDefault="00784A32" w:rsidP="00354887">
            <w:pPr>
              <w:pStyle w:val="TAH"/>
              <w:keepNext w:val="0"/>
              <w:keepLines w:val="0"/>
              <w:widowControl w:val="0"/>
            </w:pPr>
            <w:r w:rsidRPr="00C31E24">
              <w:t>Value/remark</w:t>
            </w:r>
          </w:p>
        </w:tc>
        <w:tc>
          <w:tcPr>
            <w:tcW w:w="2070" w:type="dxa"/>
            <w:tcBorders>
              <w:top w:val="single" w:sz="4" w:space="0" w:color="auto"/>
              <w:bottom w:val="single" w:sz="4" w:space="0" w:color="auto"/>
            </w:tcBorders>
          </w:tcPr>
          <w:p w14:paraId="4DE5E0F3" w14:textId="77777777" w:rsidR="00784A32" w:rsidRPr="00C31E24" w:rsidRDefault="00784A32" w:rsidP="00354887">
            <w:pPr>
              <w:pStyle w:val="TAH"/>
              <w:keepNext w:val="0"/>
              <w:keepLines w:val="0"/>
              <w:widowControl w:val="0"/>
            </w:pPr>
            <w:r w:rsidRPr="00C31E24">
              <w:t>Comment</w:t>
            </w:r>
          </w:p>
        </w:tc>
        <w:tc>
          <w:tcPr>
            <w:tcW w:w="1350" w:type="dxa"/>
          </w:tcPr>
          <w:p w14:paraId="06F3A52B" w14:textId="77777777" w:rsidR="00784A32" w:rsidRPr="00C31E24" w:rsidRDefault="00784A32" w:rsidP="00354887">
            <w:pPr>
              <w:pStyle w:val="TAH"/>
              <w:keepNext w:val="0"/>
              <w:keepLines w:val="0"/>
              <w:widowControl w:val="0"/>
            </w:pPr>
            <w:r w:rsidRPr="00C31E24">
              <w:t>Reference</w:t>
            </w:r>
          </w:p>
        </w:tc>
        <w:tc>
          <w:tcPr>
            <w:tcW w:w="1161" w:type="dxa"/>
          </w:tcPr>
          <w:p w14:paraId="4C1422C2" w14:textId="77777777" w:rsidR="00784A32" w:rsidRPr="00C31E24" w:rsidRDefault="00784A32" w:rsidP="00354887">
            <w:pPr>
              <w:pStyle w:val="TAH"/>
              <w:keepNext w:val="0"/>
              <w:keepLines w:val="0"/>
              <w:widowControl w:val="0"/>
            </w:pPr>
            <w:r w:rsidRPr="00C31E24">
              <w:t>Condition</w:t>
            </w:r>
          </w:p>
        </w:tc>
      </w:tr>
      <w:tr w:rsidR="00784A32" w:rsidRPr="00C31E24" w14:paraId="6540DC76" w14:textId="77777777" w:rsidTr="00354887">
        <w:trPr>
          <w:jc w:val="center"/>
        </w:trPr>
        <w:tc>
          <w:tcPr>
            <w:tcW w:w="2790" w:type="dxa"/>
            <w:vAlign w:val="center"/>
          </w:tcPr>
          <w:p w14:paraId="2C0D4307" w14:textId="77777777" w:rsidR="00784A32" w:rsidRPr="00C31E24" w:rsidRDefault="00784A32" w:rsidP="00354887">
            <w:pPr>
              <w:pStyle w:val="TAL"/>
              <w:keepNext w:val="0"/>
              <w:keepLines w:val="0"/>
              <w:widowControl w:val="0"/>
            </w:pPr>
            <w:r w:rsidRPr="00C31E24">
              <w:t>mcvideoinfo</w:t>
            </w:r>
          </w:p>
        </w:tc>
        <w:tc>
          <w:tcPr>
            <w:tcW w:w="2160" w:type="dxa"/>
          </w:tcPr>
          <w:p w14:paraId="13D1245C" w14:textId="77777777" w:rsidR="00784A32" w:rsidRPr="00C31E24" w:rsidRDefault="00784A32" w:rsidP="00354887">
            <w:pPr>
              <w:pStyle w:val="TAL"/>
              <w:keepNext w:val="0"/>
              <w:keepLines w:val="0"/>
              <w:widowControl w:val="0"/>
            </w:pPr>
          </w:p>
        </w:tc>
        <w:tc>
          <w:tcPr>
            <w:tcW w:w="2070" w:type="dxa"/>
            <w:tcBorders>
              <w:top w:val="single" w:sz="4" w:space="0" w:color="auto"/>
              <w:bottom w:val="single" w:sz="4" w:space="0" w:color="auto"/>
            </w:tcBorders>
          </w:tcPr>
          <w:p w14:paraId="596C9578" w14:textId="77777777" w:rsidR="00784A32" w:rsidRPr="00C31E24" w:rsidRDefault="00784A32" w:rsidP="00354887">
            <w:pPr>
              <w:pStyle w:val="TAL"/>
              <w:keepNext w:val="0"/>
              <w:keepLines w:val="0"/>
              <w:widowControl w:val="0"/>
            </w:pPr>
          </w:p>
        </w:tc>
        <w:tc>
          <w:tcPr>
            <w:tcW w:w="1350" w:type="dxa"/>
          </w:tcPr>
          <w:p w14:paraId="35AEF157" w14:textId="77777777" w:rsidR="00784A32" w:rsidRPr="00C31E24" w:rsidRDefault="00784A32" w:rsidP="00354887">
            <w:pPr>
              <w:pStyle w:val="TAL"/>
              <w:keepNext w:val="0"/>
              <w:keepLines w:val="0"/>
              <w:widowControl w:val="0"/>
            </w:pPr>
          </w:p>
        </w:tc>
        <w:tc>
          <w:tcPr>
            <w:tcW w:w="1161" w:type="dxa"/>
            <w:vAlign w:val="bottom"/>
          </w:tcPr>
          <w:p w14:paraId="136D5ACB" w14:textId="77777777" w:rsidR="00784A32" w:rsidRPr="00C31E24" w:rsidRDefault="00784A32" w:rsidP="00354887">
            <w:pPr>
              <w:pStyle w:val="TAL"/>
              <w:keepNext w:val="0"/>
              <w:keepLines w:val="0"/>
              <w:widowControl w:val="0"/>
            </w:pPr>
          </w:p>
        </w:tc>
      </w:tr>
      <w:tr w:rsidR="00784A32" w:rsidRPr="00C31E24" w14:paraId="75EB6971" w14:textId="77777777" w:rsidTr="00354887">
        <w:trPr>
          <w:jc w:val="center"/>
        </w:trPr>
        <w:tc>
          <w:tcPr>
            <w:tcW w:w="2790" w:type="dxa"/>
            <w:tcBorders>
              <w:bottom w:val="single" w:sz="4" w:space="0" w:color="auto"/>
            </w:tcBorders>
            <w:vAlign w:val="center"/>
          </w:tcPr>
          <w:p w14:paraId="045675FC" w14:textId="77777777" w:rsidR="00784A32" w:rsidRPr="00C31E24" w:rsidRDefault="00784A32" w:rsidP="00354887">
            <w:pPr>
              <w:pStyle w:val="TAL"/>
              <w:keepNext w:val="0"/>
              <w:keepLines w:val="0"/>
              <w:widowControl w:val="0"/>
            </w:pPr>
            <w:r w:rsidRPr="00C31E24">
              <w:t xml:space="preserve">  mcvideo-Params</w:t>
            </w:r>
          </w:p>
        </w:tc>
        <w:tc>
          <w:tcPr>
            <w:tcW w:w="2160" w:type="dxa"/>
            <w:tcBorders>
              <w:bottom w:val="single" w:sz="4" w:space="0" w:color="auto"/>
            </w:tcBorders>
          </w:tcPr>
          <w:p w14:paraId="03F8F33B" w14:textId="77777777" w:rsidR="00784A32" w:rsidRPr="00C31E24" w:rsidRDefault="00784A32" w:rsidP="00354887">
            <w:pPr>
              <w:pStyle w:val="TAL"/>
              <w:keepNext w:val="0"/>
              <w:keepLines w:val="0"/>
              <w:widowControl w:val="0"/>
            </w:pPr>
          </w:p>
        </w:tc>
        <w:tc>
          <w:tcPr>
            <w:tcW w:w="2070" w:type="dxa"/>
            <w:tcBorders>
              <w:top w:val="single" w:sz="4" w:space="0" w:color="auto"/>
              <w:bottom w:val="single" w:sz="4" w:space="0" w:color="auto"/>
            </w:tcBorders>
          </w:tcPr>
          <w:p w14:paraId="0097D822" w14:textId="77777777" w:rsidR="00784A32" w:rsidRPr="00C31E24" w:rsidRDefault="00784A32" w:rsidP="00354887">
            <w:pPr>
              <w:pStyle w:val="TAL"/>
              <w:keepNext w:val="0"/>
              <w:keepLines w:val="0"/>
              <w:widowControl w:val="0"/>
            </w:pPr>
          </w:p>
        </w:tc>
        <w:tc>
          <w:tcPr>
            <w:tcW w:w="1350" w:type="dxa"/>
            <w:tcBorders>
              <w:bottom w:val="single" w:sz="4" w:space="0" w:color="auto"/>
            </w:tcBorders>
          </w:tcPr>
          <w:p w14:paraId="5C4B3E95" w14:textId="77777777" w:rsidR="00784A32" w:rsidRPr="00C31E24" w:rsidRDefault="00784A32" w:rsidP="00354887">
            <w:pPr>
              <w:pStyle w:val="TAL"/>
              <w:keepNext w:val="0"/>
              <w:keepLines w:val="0"/>
              <w:widowControl w:val="0"/>
            </w:pPr>
          </w:p>
        </w:tc>
        <w:tc>
          <w:tcPr>
            <w:tcW w:w="1161" w:type="dxa"/>
            <w:tcBorders>
              <w:bottom w:val="single" w:sz="4" w:space="0" w:color="auto"/>
            </w:tcBorders>
            <w:vAlign w:val="bottom"/>
          </w:tcPr>
          <w:p w14:paraId="4DACB6BE" w14:textId="77777777" w:rsidR="00784A32" w:rsidRPr="00C31E24" w:rsidRDefault="00784A32" w:rsidP="00354887">
            <w:pPr>
              <w:pStyle w:val="TAL"/>
              <w:keepNext w:val="0"/>
              <w:keepLines w:val="0"/>
              <w:widowControl w:val="0"/>
            </w:pPr>
          </w:p>
        </w:tc>
      </w:tr>
      <w:tr w:rsidR="00784A32" w:rsidRPr="00C31E24" w14:paraId="27F025E8" w14:textId="77777777" w:rsidTr="00354887">
        <w:trPr>
          <w:jc w:val="center"/>
        </w:trPr>
        <w:tc>
          <w:tcPr>
            <w:tcW w:w="2790" w:type="dxa"/>
            <w:tcBorders>
              <w:bottom w:val="single" w:sz="4" w:space="0" w:color="auto"/>
            </w:tcBorders>
            <w:vAlign w:val="center"/>
          </w:tcPr>
          <w:p w14:paraId="63390CC2" w14:textId="77777777" w:rsidR="00784A32" w:rsidRPr="00C31E24" w:rsidRDefault="00784A32" w:rsidP="00354887">
            <w:pPr>
              <w:pStyle w:val="TAL"/>
              <w:keepNext w:val="0"/>
              <w:keepLines w:val="0"/>
              <w:widowControl w:val="0"/>
            </w:pPr>
            <w:r w:rsidRPr="00C31E24">
              <w:t xml:space="preserve">    session-type</w:t>
            </w:r>
          </w:p>
        </w:tc>
        <w:tc>
          <w:tcPr>
            <w:tcW w:w="2160" w:type="dxa"/>
            <w:tcBorders>
              <w:bottom w:val="single" w:sz="4" w:space="0" w:color="auto"/>
            </w:tcBorders>
          </w:tcPr>
          <w:p w14:paraId="1EAB604C" w14:textId="77777777" w:rsidR="00784A32" w:rsidRPr="00C31E24" w:rsidRDefault="00784A32" w:rsidP="00354887">
            <w:pPr>
              <w:pStyle w:val="TAL"/>
              <w:keepNext w:val="0"/>
              <w:keepLines w:val="0"/>
              <w:widowControl w:val="0"/>
            </w:pPr>
            <w:r w:rsidRPr="00C31E24">
              <w:t>"chat"</w:t>
            </w:r>
          </w:p>
        </w:tc>
        <w:tc>
          <w:tcPr>
            <w:tcW w:w="2070" w:type="dxa"/>
            <w:tcBorders>
              <w:top w:val="single" w:sz="4" w:space="0" w:color="auto"/>
              <w:bottom w:val="single" w:sz="4" w:space="0" w:color="auto"/>
            </w:tcBorders>
          </w:tcPr>
          <w:p w14:paraId="2F99F3B7" w14:textId="77777777" w:rsidR="00784A32" w:rsidRPr="00C31E24" w:rsidRDefault="00784A32" w:rsidP="00354887">
            <w:pPr>
              <w:pStyle w:val="TAL"/>
              <w:keepNext w:val="0"/>
              <w:keepLines w:val="0"/>
              <w:widowControl w:val="0"/>
            </w:pPr>
          </w:p>
        </w:tc>
        <w:tc>
          <w:tcPr>
            <w:tcW w:w="1350" w:type="dxa"/>
            <w:tcBorders>
              <w:bottom w:val="single" w:sz="4" w:space="0" w:color="auto"/>
            </w:tcBorders>
          </w:tcPr>
          <w:p w14:paraId="40277E7C" w14:textId="77777777" w:rsidR="00784A32" w:rsidRPr="00C31E24" w:rsidRDefault="00784A32" w:rsidP="00354887">
            <w:pPr>
              <w:pStyle w:val="TAL"/>
              <w:keepNext w:val="0"/>
              <w:keepLines w:val="0"/>
              <w:widowControl w:val="0"/>
            </w:pPr>
          </w:p>
        </w:tc>
        <w:tc>
          <w:tcPr>
            <w:tcW w:w="1161" w:type="dxa"/>
            <w:tcBorders>
              <w:bottom w:val="single" w:sz="4" w:space="0" w:color="auto"/>
            </w:tcBorders>
          </w:tcPr>
          <w:p w14:paraId="462C2E11" w14:textId="77777777" w:rsidR="00784A32" w:rsidRPr="00C31E24" w:rsidRDefault="00784A32" w:rsidP="00354887">
            <w:pPr>
              <w:pStyle w:val="TAL"/>
              <w:keepNext w:val="0"/>
              <w:keepLines w:val="0"/>
              <w:widowControl w:val="0"/>
            </w:pPr>
          </w:p>
        </w:tc>
      </w:tr>
    </w:tbl>
    <w:p w14:paraId="42EB060E" w14:textId="77777777" w:rsidR="00784A32" w:rsidRPr="00C31E24" w:rsidRDefault="00784A32" w:rsidP="00784A32"/>
    <w:p w14:paraId="4D541995" w14:textId="77777777" w:rsidR="00784A32" w:rsidRPr="00C31E24" w:rsidRDefault="00784A32" w:rsidP="00784A32">
      <w:pPr>
        <w:pStyle w:val="TH"/>
      </w:pPr>
      <w:r w:rsidRPr="00C31E24">
        <w:t>Table 6.1.2.2.3.3-11: Transmission Granted (Step 14,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C31E24" w:rsidDel="00127C5D" w14:paraId="240FD6AC" w14:textId="77777777" w:rsidTr="00354887">
        <w:trPr>
          <w:tblHeader/>
          <w:jc w:val="center"/>
        </w:trPr>
        <w:tc>
          <w:tcPr>
            <w:tcW w:w="9531" w:type="dxa"/>
            <w:gridSpan w:val="5"/>
          </w:tcPr>
          <w:p w14:paraId="2E664272" w14:textId="77777777" w:rsidR="00784A32" w:rsidRPr="00C31E24" w:rsidDel="00127C5D" w:rsidRDefault="00784A32" w:rsidP="00354887">
            <w:pPr>
              <w:pStyle w:val="TAL"/>
              <w:keepNext w:val="0"/>
              <w:keepLines w:val="0"/>
              <w:widowControl w:val="0"/>
            </w:pPr>
            <w:r w:rsidRPr="00C31E24">
              <w:t>Derivation Path: TS 36.579-1 [2], Table 5.5.11.2.1-1</w:t>
            </w:r>
          </w:p>
        </w:tc>
      </w:tr>
      <w:tr w:rsidR="00784A32" w:rsidRPr="00C31E24" w:rsidDel="00127C5D" w14:paraId="5D907970" w14:textId="77777777" w:rsidTr="00354887">
        <w:trPr>
          <w:tblHeader/>
          <w:jc w:val="center"/>
        </w:trPr>
        <w:tc>
          <w:tcPr>
            <w:tcW w:w="2381" w:type="dxa"/>
          </w:tcPr>
          <w:p w14:paraId="0EAB545C" w14:textId="77777777" w:rsidR="00784A32" w:rsidRPr="00C31E24" w:rsidDel="00127C5D" w:rsidRDefault="00784A32" w:rsidP="00354887">
            <w:pPr>
              <w:pStyle w:val="TAL"/>
              <w:keepNext w:val="0"/>
              <w:keepLines w:val="0"/>
              <w:widowControl w:val="0"/>
              <w:rPr>
                <w:b/>
              </w:rPr>
            </w:pPr>
            <w:r w:rsidRPr="00C31E24">
              <w:rPr>
                <w:b/>
              </w:rPr>
              <w:t>Information Element</w:t>
            </w:r>
          </w:p>
        </w:tc>
        <w:tc>
          <w:tcPr>
            <w:tcW w:w="2382" w:type="dxa"/>
          </w:tcPr>
          <w:p w14:paraId="5DD01906" w14:textId="77777777" w:rsidR="00784A32" w:rsidRPr="00C31E24" w:rsidDel="00127C5D" w:rsidRDefault="00784A32" w:rsidP="00354887">
            <w:pPr>
              <w:pStyle w:val="TAL"/>
              <w:keepNext w:val="0"/>
              <w:keepLines w:val="0"/>
              <w:widowControl w:val="0"/>
              <w:rPr>
                <w:b/>
              </w:rPr>
            </w:pPr>
            <w:r w:rsidRPr="00C31E24">
              <w:rPr>
                <w:b/>
              </w:rPr>
              <w:t>Value/remark</w:t>
            </w:r>
          </w:p>
        </w:tc>
        <w:tc>
          <w:tcPr>
            <w:tcW w:w="2254" w:type="dxa"/>
          </w:tcPr>
          <w:p w14:paraId="135CDF96" w14:textId="77777777" w:rsidR="00784A32" w:rsidRPr="00C31E24" w:rsidDel="00127C5D" w:rsidRDefault="00784A32" w:rsidP="00354887">
            <w:pPr>
              <w:pStyle w:val="TAL"/>
              <w:keepNext w:val="0"/>
              <w:keepLines w:val="0"/>
              <w:widowControl w:val="0"/>
              <w:rPr>
                <w:b/>
              </w:rPr>
            </w:pPr>
            <w:r w:rsidRPr="00C31E24">
              <w:rPr>
                <w:b/>
              </w:rPr>
              <w:t>Comment</w:t>
            </w:r>
          </w:p>
        </w:tc>
        <w:tc>
          <w:tcPr>
            <w:tcW w:w="1322" w:type="dxa"/>
          </w:tcPr>
          <w:p w14:paraId="6CFA4040" w14:textId="77777777" w:rsidR="00784A32" w:rsidRPr="00C31E24" w:rsidDel="00127C5D" w:rsidRDefault="00784A32" w:rsidP="00354887">
            <w:pPr>
              <w:pStyle w:val="TAL"/>
              <w:keepNext w:val="0"/>
              <w:keepLines w:val="0"/>
              <w:widowControl w:val="0"/>
              <w:rPr>
                <w:b/>
              </w:rPr>
            </w:pPr>
            <w:r w:rsidRPr="00C31E24">
              <w:rPr>
                <w:b/>
              </w:rPr>
              <w:t>Reference</w:t>
            </w:r>
          </w:p>
        </w:tc>
        <w:tc>
          <w:tcPr>
            <w:tcW w:w="1192" w:type="dxa"/>
          </w:tcPr>
          <w:p w14:paraId="577FD162" w14:textId="77777777" w:rsidR="00784A32" w:rsidRPr="00C31E24" w:rsidDel="00127C5D" w:rsidRDefault="00784A32" w:rsidP="00354887">
            <w:pPr>
              <w:pStyle w:val="TAH"/>
            </w:pPr>
            <w:r w:rsidRPr="00C31E24">
              <w:t>Condition</w:t>
            </w:r>
          </w:p>
        </w:tc>
      </w:tr>
      <w:tr w:rsidR="00784A32" w:rsidRPr="00C31E24" w14:paraId="7F204F53"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0A8F998E" w14:textId="77777777" w:rsidR="00784A32" w:rsidRPr="00C31E24" w:rsidRDefault="00784A32" w:rsidP="00354887">
            <w:pPr>
              <w:pStyle w:val="TAL"/>
              <w:keepNext w:val="0"/>
              <w:keepLines w:val="0"/>
              <w:widowControl w:val="0"/>
            </w:pPr>
            <w:r w:rsidRPr="00C31E24">
              <w:t>Transmission Indicator</w:t>
            </w:r>
          </w:p>
        </w:tc>
        <w:tc>
          <w:tcPr>
            <w:tcW w:w="2382" w:type="dxa"/>
            <w:tcBorders>
              <w:top w:val="single" w:sz="4" w:space="0" w:color="auto"/>
              <w:left w:val="single" w:sz="4" w:space="0" w:color="auto"/>
              <w:bottom w:val="single" w:sz="4" w:space="0" w:color="auto"/>
              <w:right w:val="single" w:sz="4" w:space="0" w:color="auto"/>
            </w:tcBorders>
          </w:tcPr>
          <w:p w14:paraId="42028439" w14:textId="77777777" w:rsidR="00784A32" w:rsidRPr="00C31E24"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75975BEA" w14:textId="77777777" w:rsidR="00784A32" w:rsidRPr="00C31E24" w:rsidRDefault="00784A32" w:rsidP="00354887">
            <w:pPr>
              <w:pStyle w:val="TAL"/>
              <w:keepNext w:val="0"/>
              <w:keepLines w:val="0"/>
              <w:widowControl w:val="0"/>
            </w:pPr>
            <w:r w:rsidRPr="00C31E24">
              <w:t>Length is 16 bits, A-P.</w:t>
            </w:r>
          </w:p>
        </w:tc>
        <w:tc>
          <w:tcPr>
            <w:tcW w:w="1322" w:type="dxa"/>
            <w:tcBorders>
              <w:top w:val="single" w:sz="4" w:space="0" w:color="auto"/>
              <w:left w:val="single" w:sz="4" w:space="0" w:color="auto"/>
              <w:bottom w:val="single" w:sz="4" w:space="0" w:color="auto"/>
              <w:right w:val="single" w:sz="4" w:space="0" w:color="auto"/>
            </w:tcBorders>
          </w:tcPr>
          <w:p w14:paraId="4AAE1EB6" w14:textId="77777777" w:rsidR="00784A32" w:rsidRPr="00C31E2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14DD0BF4" w14:textId="77777777" w:rsidR="00784A32" w:rsidRPr="00C31E24" w:rsidRDefault="00784A32" w:rsidP="00354887">
            <w:pPr>
              <w:pStyle w:val="TAL"/>
              <w:keepNext w:val="0"/>
              <w:keepLines w:val="0"/>
              <w:widowControl w:val="0"/>
            </w:pPr>
          </w:p>
        </w:tc>
      </w:tr>
      <w:tr w:rsidR="00784A32" w:rsidRPr="00C31E24" w14:paraId="77EF26B8"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1590327E" w14:textId="77777777" w:rsidR="00784A32" w:rsidRPr="00C31E24" w:rsidRDefault="00784A32" w:rsidP="00354887">
            <w:pPr>
              <w:pStyle w:val="TAL"/>
              <w:keepNext w:val="0"/>
              <w:keepLines w:val="0"/>
              <w:widowControl w:val="0"/>
            </w:pPr>
            <w:r w:rsidRPr="00C31E24">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7EDD1AE" w14:textId="77777777" w:rsidR="00784A32" w:rsidRPr="00C31E24" w:rsidRDefault="00784A32" w:rsidP="00354887">
            <w:pPr>
              <w:pStyle w:val="TAL"/>
              <w:keepNext w:val="0"/>
              <w:keepLines w:val="0"/>
              <w:widowControl w:val="0"/>
            </w:pPr>
            <w:r w:rsidRPr="00C31E24">
              <w:t>'0001000000000000'</w:t>
            </w:r>
          </w:p>
        </w:tc>
        <w:tc>
          <w:tcPr>
            <w:tcW w:w="2254" w:type="dxa"/>
            <w:tcBorders>
              <w:top w:val="single" w:sz="4" w:space="0" w:color="auto"/>
              <w:left w:val="single" w:sz="4" w:space="0" w:color="auto"/>
              <w:bottom w:val="single" w:sz="4" w:space="0" w:color="auto"/>
              <w:right w:val="single" w:sz="4" w:space="0" w:color="auto"/>
            </w:tcBorders>
          </w:tcPr>
          <w:p w14:paraId="5991EC1B" w14:textId="77777777" w:rsidR="00784A32" w:rsidRPr="00C31E24" w:rsidRDefault="00784A32" w:rsidP="00354887">
            <w:pPr>
              <w:pStyle w:val="TAL"/>
              <w:keepNext w:val="0"/>
              <w:keepLines w:val="0"/>
              <w:widowControl w:val="0"/>
            </w:pPr>
            <w:r w:rsidRPr="00C31E24">
              <w:t>D = Emergency Call</w:t>
            </w:r>
          </w:p>
        </w:tc>
        <w:tc>
          <w:tcPr>
            <w:tcW w:w="1322" w:type="dxa"/>
            <w:tcBorders>
              <w:top w:val="single" w:sz="4" w:space="0" w:color="auto"/>
              <w:left w:val="single" w:sz="4" w:space="0" w:color="auto"/>
              <w:bottom w:val="single" w:sz="4" w:space="0" w:color="auto"/>
              <w:right w:val="single" w:sz="4" w:space="0" w:color="auto"/>
            </w:tcBorders>
          </w:tcPr>
          <w:p w14:paraId="4E1BB73A" w14:textId="77777777" w:rsidR="00784A32" w:rsidRPr="00C31E2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185109BC" w14:textId="77777777" w:rsidR="00784A32" w:rsidRPr="00C31E24" w:rsidRDefault="00784A32" w:rsidP="00354887">
            <w:pPr>
              <w:pStyle w:val="TAL"/>
              <w:keepNext w:val="0"/>
              <w:keepLines w:val="0"/>
              <w:widowControl w:val="0"/>
            </w:pPr>
          </w:p>
        </w:tc>
      </w:tr>
    </w:tbl>
    <w:p w14:paraId="2CAD4E3E" w14:textId="77777777" w:rsidR="00784A32" w:rsidRPr="00C31E24" w:rsidRDefault="00784A32" w:rsidP="00784A32"/>
    <w:p w14:paraId="0F9F5B7F" w14:textId="70F52FF1" w:rsidR="00784A32" w:rsidRPr="00C31E24" w:rsidRDefault="00784A32" w:rsidP="00784A32">
      <w:pPr>
        <w:pStyle w:val="TH"/>
      </w:pPr>
      <w:r w:rsidRPr="00C31E24">
        <w:t xml:space="preserve">Table 6.1.2.2.3.3-12: </w:t>
      </w:r>
      <w:r w:rsidR="009A56EE" w:rsidRPr="00C31E24">
        <w:t>Void</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C31E24" w:rsidDel="00127C5D" w14:paraId="7A72DDF0" w14:textId="77777777" w:rsidTr="00354887">
        <w:trPr>
          <w:tblHeader/>
          <w:jc w:val="center"/>
        </w:trPr>
        <w:tc>
          <w:tcPr>
            <w:tcW w:w="9531" w:type="dxa"/>
            <w:gridSpan w:val="5"/>
          </w:tcPr>
          <w:p w14:paraId="6F85C8BD" w14:textId="77777777" w:rsidR="00784A32" w:rsidRPr="00C31E24" w:rsidDel="00127C5D" w:rsidRDefault="00784A32" w:rsidP="00354887">
            <w:pPr>
              <w:pStyle w:val="TAL"/>
              <w:keepNext w:val="0"/>
              <w:keepLines w:val="0"/>
              <w:widowControl w:val="0"/>
            </w:pPr>
            <w:r w:rsidRPr="00C31E24">
              <w:t xml:space="preserve">Derivation Path: TS 36.579-1 [2], Table 5.5.11.3.5-1 </w:t>
            </w:r>
          </w:p>
        </w:tc>
      </w:tr>
      <w:tr w:rsidR="00784A32" w:rsidRPr="00C31E24" w:rsidDel="00127C5D" w14:paraId="376F767C" w14:textId="77777777" w:rsidTr="00354887">
        <w:trPr>
          <w:tblHeader/>
          <w:jc w:val="center"/>
        </w:trPr>
        <w:tc>
          <w:tcPr>
            <w:tcW w:w="2381" w:type="dxa"/>
          </w:tcPr>
          <w:p w14:paraId="23B933F4" w14:textId="77777777" w:rsidR="00784A32" w:rsidRPr="00C31E24" w:rsidDel="00127C5D" w:rsidRDefault="00784A32" w:rsidP="00354887">
            <w:pPr>
              <w:pStyle w:val="TAH"/>
            </w:pPr>
            <w:r w:rsidRPr="00C31E24">
              <w:t>Information Element</w:t>
            </w:r>
          </w:p>
        </w:tc>
        <w:tc>
          <w:tcPr>
            <w:tcW w:w="2382" w:type="dxa"/>
          </w:tcPr>
          <w:p w14:paraId="130AE38C" w14:textId="77777777" w:rsidR="00784A32" w:rsidRPr="00C31E24" w:rsidDel="00127C5D" w:rsidRDefault="00784A32" w:rsidP="00354887">
            <w:pPr>
              <w:pStyle w:val="TAH"/>
            </w:pPr>
            <w:r w:rsidRPr="00C31E24">
              <w:t>Value/remark</w:t>
            </w:r>
          </w:p>
        </w:tc>
        <w:tc>
          <w:tcPr>
            <w:tcW w:w="2254" w:type="dxa"/>
          </w:tcPr>
          <w:p w14:paraId="23C82569" w14:textId="77777777" w:rsidR="00784A32" w:rsidRPr="00C31E24" w:rsidDel="00127C5D" w:rsidRDefault="00784A32" w:rsidP="00354887">
            <w:pPr>
              <w:pStyle w:val="TAH"/>
            </w:pPr>
            <w:r w:rsidRPr="00C31E24">
              <w:t>Comment</w:t>
            </w:r>
          </w:p>
        </w:tc>
        <w:tc>
          <w:tcPr>
            <w:tcW w:w="1322" w:type="dxa"/>
          </w:tcPr>
          <w:p w14:paraId="505005C9" w14:textId="77777777" w:rsidR="00784A32" w:rsidRPr="00C31E24" w:rsidDel="00127C5D" w:rsidRDefault="00784A32" w:rsidP="00354887">
            <w:pPr>
              <w:pStyle w:val="TAH"/>
            </w:pPr>
            <w:r w:rsidRPr="00C31E24">
              <w:t>Reference</w:t>
            </w:r>
          </w:p>
        </w:tc>
        <w:tc>
          <w:tcPr>
            <w:tcW w:w="1192" w:type="dxa"/>
          </w:tcPr>
          <w:p w14:paraId="28FAC54A" w14:textId="77777777" w:rsidR="00784A32" w:rsidRPr="00C31E24" w:rsidDel="00127C5D" w:rsidRDefault="00784A32" w:rsidP="00354887">
            <w:pPr>
              <w:pStyle w:val="TAH"/>
            </w:pPr>
            <w:r w:rsidRPr="00C31E24">
              <w:t>Condition</w:t>
            </w:r>
          </w:p>
        </w:tc>
      </w:tr>
      <w:tr w:rsidR="00784A32" w:rsidRPr="00C31E24" w:rsidDel="00127C5D" w14:paraId="3E9E3FED" w14:textId="77777777" w:rsidTr="00354887">
        <w:trPr>
          <w:tblHeader/>
          <w:jc w:val="center"/>
        </w:trPr>
        <w:tc>
          <w:tcPr>
            <w:tcW w:w="2381" w:type="dxa"/>
          </w:tcPr>
          <w:p w14:paraId="4A213B47" w14:textId="77777777" w:rsidR="00784A32" w:rsidRPr="00C31E24" w:rsidRDefault="00784A32" w:rsidP="00354887">
            <w:pPr>
              <w:pStyle w:val="TAL"/>
              <w:keepNext w:val="0"/>
              <w:keepLines w:val="0"/>
              <w:widowControl w:val="0"/>
              <w:rPr>
                <w:rFonts w:eastAsia="Yu Gothic"/>
              </w:rPr>
            </w:pPr>
            <w:r w:rsidRPr="00C31E24">
              <w:rPr>
                <w:rFonts w:eastAsia="Yu Gothic"/>
              </w:rPr>
              <w:t>Message Type</w:t>
            </w:r>
          </w:p>
        </w:tc>
        <w:tc>
          <w:tcPr>
            <w:tcW w:w="2382" w:type="dxa"/>
          </w:tcPr>
          <w:p w14:paraId="77EBF086" w14:textId="77777777" w:rsidR="00784A32" w:rsidRPr="00C31E24" w:rsidRDefault="00784A32" w:rsidP="00354887">
            <w:pPr>
              <w:pStyle w:val="TAL"/>
              <w:keepNext w:val="0"/>
              <w:keepLines w:val="0"/>
              <w:widowControl w:val="0"/>
              <w:rPr>
                <w:rFonts w:eastAsia="Yu Gothic"/>
              </w:rPr>
            </w:pPr>
          </w:p>
        </w:tc>
        <w:tc>
          <w:tcPr>
            <w:tcW w:w="2254" w:type="dxa"/>
          </w:tcPr>
          <w:p w14:paraId="31774DCD" w14:textId="77777777" w:rsidR="00784A32" w:rsidRPr="00C31E24" w:rsidRDefault="00784A32" w:rsidP="00354887">
            <w:pPr>
              <w:pStyle w:val="TAL"/>
              <w:keepNext w:val="0"/>
              <w:keepLines w:val="0"/>
              <w:widowControl w:val="0"/>
              <w:rPr>
                <w:rFonts w:eastAsia="MS PGothic"/>
              </w:rPr>
            </w:pPr>
          </w:p>
        </w:tc>
        <w:tc>
          <w:tcPr>
            <w:tcW w:w="1322" w:type="dxa"/>
          </w:tcPr>
          <w:p w14:paraId="48F07489" w14:textId="77777777" w:rsidR="00784A32" w:rsidRPr="00C31E24" w:rsidRDefault="00784A32" w:rsidP="00354887">
            <w:pPr>
              <w:pStyle w:val="TAL"/>
              <w:keepNext w:val="0"/>
              <w:keepLines w:val="0"/>
              <w:widowControl w:val="0"/>
              <w:rPr>
                <w:rFonts w:eastAsia="Yu Gothic"/>
              </w:rPr>
            </w:pPr>
          </w:p>
        </w:tc>
        <w:tc>
          <w:tcPr>
            <w:tcW w:w="1192" w:type="dxa"/>
          </w:tcPr>
          <w:p w14:paraId="4BB3750D" w14:textId="77777777" w:rsidR="00784A32" w:rsidRPr="00C31E24" w:rsidRDefault="00784A32" w:rsidP="00354887">
            <w:pPr>
              <w:pStyle w:val="TAL"/>
              <w:keepNext w:val="0"/>
              <w:keepLines w:val="0"/>
              <w:widowControl w:val="0"/>
              <w:rPr>
                <w:rFonts w:eastAsia="Yu Gothic"/>
              </w:rPr>
            </w:pPr>
          </w:p>
        </w:tc>
      </w:tr>
      <w:tr w:rsidR="00784A32" w:rsidRPr="00C31E24" w:rsidDel="00127C5D" w14:paraId="735CFF32" w14:textId="77777777" w:rsidTr="00354887">
        <w:trPr>
          <w:tblHeader/>
          <w:jc w:val="center"/>
        </w:trPr>
        <w:tc>
          <w:tcPr>
            <w:tcW w:w="2381" w:type="dxa"/>
          </w:tcPr>
          <w:p w14:paraId="58073685" w14:textId="77777777" w:rsidR="00784A32" w:rsidRPr="00C31E24" w:rsidRDefault="00784A32" w:rsidP="00354887">
            <w:pPr>
              <w:pStyle w:val="TAL"/>
              <w:keepNext w:val="0"/>
              <w:keepLines w:val="0"/>
              <w:widowControl w:val="0"/>
              <w:rPr>
                <w:rFonts w:eastAsia="Yu Gothic"/>
              </w:rPr>
            </w:pPr>
            <w:r w:rsidRPr="00C31E24">
              <w:rPr>
                <w:rFonts w:eastAsia="Yu Gothic"/>
              </w:rPr>
              <w:t xml:space="preserve">  Message Type</w:t>
            </w:r>
          </w:p>
        </w:tc>
        <w:tc>
          <w:tcPr>
            <w:tcW w:w="2382" w:type="dxa"/>
          </w:tcPr>
          <w:p w14:paraId="27C37AD6" w14:textId="77777777" w:rsidR="00784A32" w:rsidRPr="00C31E24" w:rsidRDefault="00784A32" w:rsidP="00354887">
            <w:pPr>
              <w:pStyle w:val="TAL"/>
              <w:keepNext w:val="0"/>
              <w:keepLines w:val="0"/>
              <w:widowControl w:val="0"/>
              <w:rPr>
                <w:rFonts w:eastAsia="Yu Gothic"/>
              </w:rPr>
            </w:pPr>
            <w:r w:rsidRPr="00C31E24">
              <w:rPr>
                <w:rFonts w:eastAsia="Yu Gothic"/>
              </w:rPr>
              <w:t>'00010000'</w:t>
            </w:r>
          </w:p>
        </w:tc>
        <w:tc>
          <w:tcPr>
            <w:tcW w:w="2254" w:type="dxa"/>
          </w:tcPr>
          <w:p w14:paraId="114C3A83" w14:textId="77777777" w:rsidR="00784A32" w:rsidRPr="00C31E24" w:rsidRDefault="00784A32" w:rsidP="00354887">
            <w:pPr>
              <w:pStyle w:val="TAL"/>
              <w:keepNext w:val="0"/>
              <w:keepLines w:val="0"/>
              <w:widowControl w:val="0"/>
              <w:rPr>
                <w:rFonts w:eastAsia="MS PGothic"/>
              </w:rPr>
            </w:pPr>
            <w:r w:rsidRPr="00C31E24">
              <w:rPr>
                <w:rFonts w:eastAsia="MS PGothic"/>
              </w:rPr>
              <w:t>Transmission Control Ack message for Transmission Granted message which requested acknowledgment.</w:t>
            </w:r>
          </w:p>
        </w:tc>
        <w:tc>
          <w:tcPr>
            <w:tcW w:w="1322" w:type="dxa"/>
          </w:tcPr>
          <w:p w14:paraId="346D741B" w14:textId="77777777" w:rsidR="00784A32" w:rsidRPr="00C31E24" w:rsidRDefault="00784A32" w:rsidP="00354887">
            <w:pPr>
              <w:pStyle w:val="TAL"/>
              <w:keepNext w:val="0"/>
              <w:keepLines w:val="0"/>
              <w:widowControl w:val="0"/>
              <w:rPr>
                <w:rFonts w:eastAsia="Yu Gothic"/>
              </w:rPr>
            </w:pPr>
          </w:p>
        </w:tc>
        <w:tc>
          <w:tcPr>
            <w:tcW w:w="1192" w:type="dxa"/>
          </w:tcPr>
          <w:p w14:paraId="660BF258" w14:textId="77777777" w:rsidR="00784A32" w:rsidRPr="00C31E24" w:rsidRDefault="00784A32" w:rsidP="00354887">
            <w:pPr>
              <w:pStyle w:val="TAL"/>
              <w:keepNext w:val="0"/>
              <w:keepLines w:val="0"/>
              <w:widowControl w:val="0"/>
              <w:rPr>
                <w:rFonts w:eastAsia="Yu Gothic"/>
              </w:rPr>
            </w:pPr>
          </w:p>
        </w:tc>
      </w:tr>
    </w:tbl>
    <w:p w14:paraId="51B70A36" w14:textId="77777777" w:rsidR="00784A32" w:rsidRPr="00C31E24" w:rsidRDefault="00784A32" w:rsidP="00784A32"/>
    <w:p w14:paraId="760FACEE" w14:textId="77777777" w:rsidR="00784A32" w:rsidRPr="00C31E24" w:rsidRDefault="00784A32" w:rsidP="00784A32">
      <w:pPr>
        <w:pStyle w:val="TH"/>
      </w:pPr>
      <w:r w:rsidRPr="00C31E24">
        <w:t>Table 6.1.2.2.3.3-13: SIP re_INVITE (Step 18, 34,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C31E24" w14:paraId="4ABC57B6" w14:textId="77777777" w:rsidTr="00354887">
        <w:trPr>
          <w:tblHeader/>
          <w:jc w:val="center"/>
        </w:trPr>
        <w:tc>
          <w:tcPr>
            <w:tcW w:w="9504" w:type="dxa"/>
            <w:gridSpan w:val="5"/>
          </w:tcPr>
          <w:p w14:paraId="526A1534" w14:textId="77777777" w:rsidR="00784A32" w:rsidRPr="00C31E24" w:rsidRDefault="00784A32" w:rsidP="00354887">
            <w:pPr>
              <w:pStyle w:val="TAL"/>
              <w:keepLines w:val="0"/>
              <w:widowControl w:val="0"/>
            </w:pPr>
            <w:r w:rsidRPr="00C31E24">
              <w:t>Derivation Path: TS 36.579-1 [2], Table 5.5.2.5.1-1, condition MCVIDEO, GROUP-CALL</w:t>
            </w:r>
          </w:p>
        </w:tc>
      </w:tr>
      <w:tr w:rsidR="00784A32" w:rsidRPr="00C31E24" w14:paraId="1278EC95" w14:textId="77777777" w:rsidTr="00354887">
        <w:trPr>
          <w:tblHeader/>
          <w:jc w:val="center"/>
        </w:trPr>
        <w:tc>
          <w:tcPr>
            <w:tcW w:w="2934" w:type="dxa"/>
          </w:tcPr>
          <w:p w14:paraId="367DC991" w14:textId="77777777" w:rsidR="00784A32" w:rsidRPr="00C31E24" w:rsidRDefault="00784A32" w:rsidP="00354887">
            <w:pPr>
              <w:pStyle w:val="TAH"/>
              <w:keepLines w:val="0"/>
              <w:widowControl w:val="0"/>
            </w:pPr>
            <w:r w:rsidRPr="00C31E24">
              <w:t>Information Element</w:t>
            </w:r>
          </w:p>
        </w:tc>
        <w:tc>
          <w:tcPr>
            <w:tcW w:w="1800" w:type="dxa"/>
          </w:tcPr>
          <w:p w14:paraId="12AAA176" w14:textId="77777777" w:rsidR="00784A32" w:rsidRPr="00C31E24" w:rsidRDefault="00784A32" w:rsidP="00354887">
            <w:pPr>
              <w:pStyle w:val="TAH"/>
              <w:keepLines w:val="0"/>
              <w:widowControl w:val="0"/>
            </w:pPr>
            <w:r w:rsidRPr="00C31E24">
              <w:t>Value/remark</w:t>
            </w:r>
          </w:p>
        </w:tc>
        <w:tc>
          <w:tcPr>
            <w:tcW w:w="2160" w:type="dxa"/>
            <w:tcBorders>
              <w:bottom w:val="single" w:sz="4" w:space="0" w:color="auto"/>
            </w:tcBorders>
          </w:tcPr>
          <w:p w14:paraId="3700E0EB" w14:textId="77777777" w:rsidR="00784A32" w:rsidRPr="00C31E24" w:rsidRDefault="00784A32" w:rsidP="00354887">
            <w:pPr>
              <w:pStyle w:val="TAH"/>
              <w:keepLines w:val="0"/>
              <w:widowControl w:val="0"/>
            </w:pPr>
            <w:r w:rsidRPr="00C31E24">
              <w:t>Comment</w:t>
            </w:r>
          </w:p>
        </w:tc>
        <w:tc>
          <w:tcPr>
            <w:tcW w:w="1440" w:type="dxa"/>
          </w:tcPr>
          <w:p w14:paraId="37C161ED" w14:textId="77777777" w:rsidR="00784A32" w:rsidRPr="00C31E24" w:rsidRDefault="00784A32" w:rsidP="00354887">
            <w:pPr>
              <w:pStyle w:val="TAH"/>
              <w:keepLines w:val="0"/>
              <w:widowControl w:val="0"/>
            </w:pPr>
            <w:r w:rsidRPr="00C31E24">
              <w:t>Reference</w:t>
            </w:r>
          </w:p>
        </w:tc>
        <w:tc>
          <w:tcPr>
            <w:tcW w:w="1170" w:type="dxa"/>
          </w:tcPr>
          <w:p w14:paraId="10D690AD" w14:textId="77777777" w:rsidR="00784A32" w:rsidRPr="00C31E24" w:rsidRDefault="00784A32" w:rsidP="00354887">
            <w:pPr>
              <w:pStyle w:val="TAH"/>
              <w:keepLines w:val="0"/>
              <w:widowControl w:val="0"/>
            </w:pPr>
            <w:r w:rsidRPr="00C31E24">
              <w:t>Condition</w:t>
            </w:r>
          </w:p>
        </w:tc>
      </w:tr>
      <w:tr w:rsidR="00784A32" w:rsidRPr="00C31E24" w14:paraId="31F77FA2" w14:textId="77777777" w:rsidTr="00354887">
        <w:trPr>
          <w:jc w:val="center"/>
        </w:trPr>
        <w:tc>
          <w:tcPr>
            <w:tcW w:w="2934" w:type="dxa"/>
            <w:vAlign w:val="center"/>
          </w:tcPr>
          <w:p w14:paraId="4418B84A" w14:textId="77777777" w:rsidR="00784A32" w:rsidRPr="00C31E24" w:rsidRDefault="00784A32" w:rsidP="00354887">
            <w:pPr>
              <w:pStyle w:val="TAL"/>
              <w:keepLines w:val="0"/>
              <w:widowControl w:val="0"/>
              <w:rPr>
                <w:b/>
                <w:bCs/>
              </w:rPr>
            </w:pPr>
            <w:r w:rsidRPr="00C31E24">
              <w:rPr>
                <w:b/>
                <w:bCs/>
              </w:rPr>
              <w:t>Message-body</w:t>
            </w:r>
          </w:p>
        </w:tc>
        <w:tc>
          <w:tcPr>
            <w:tcW w:w="1800" w:type="dxa"/>
          </w:tcPr>
          <w:p w14:paraId="0362D683" w14:textId="77777777" w:rsidR="00784A32" w:rsidRPr="00C31E24" w:rsidRDefault="00784A32" w:rsidP="00354887">
            <w:pPr>
              <w:pStyle w:val="TAL"/>
              <w:keepLines w:val="0"/>
              <w:widowControl w:val="0"/>
            </w:pPr>
          </w:p>
        </w:tc>
        <w:tc>
          <w:tcPr>
            <w:tcW w:w="2160" w:type="dxa"/>
            <w:tcBorders>
              <w:top w:val="single" w:sz="4" w:space="0" w:color="auto"/>
              <w:bottom w:val="single" w:sz="4" w:space="0" w:color="auto"/>
            </w:tcBorders>
          </w:tcPr>
          <w:p w14:paraId="01CC1B16" w14:textId="77777777" w:rsidR="00784A32" w:rsidRPr="00C31E24" w:rsidRDefault="00784A32" w:rsidP="00354887">
            <w:pPr>
              <w:pStyle w:val="TAL"/>
              <w:keepLines w:val="0"/>
              <w:widowControl w:val="0"/>
            </w:pPr>
          </w:p>
        </w:tc>
        <w:tc>
          <w:tcPr>
            <w:tcW w:w="1440" w:type="dxa"/>
          </w:tcPr>
          <w:p w14:paraId="0E37D703" w14:textId="77777777" w:rsidR="00784A32" w:rsidRPr="00C31E24" w:rsidRDefault="00784A32" w:rsidP="00354887">
            <w:pPr>
              <w:pStyle w:val="TAL"/>
              <w:keepLines w:val="0"/>
              <w:widowControl w:val="0"/>
            </w:pPr>
          </w:p>
        </w:tc>
        <w:tc>
          <w:tcPr>
            <w:tcW w:w="1170" w:type="dxa"/>
            <w:vAlign w:val="bottom"/>
          </w:tcPr>
          <w:p w14:paraId="0F405487" w14:textId="77777777" w:rsidR="00784A32" w:rsidRPr="00C31E24" w:rsidRDefault="00784A32" w:rsidP="00354887">
            <w:pPr>
              <w:pStyle w:val="TAL"/>
              <w:keepLines w:val="0"/>
              <w:widowControl w:val="0"/>
            </w:pPr>
          </w:p>
        </w:tc>
      </w:tr>
      <w:tr w:rsidR="00784A32" w:rsidRPr="00C31E24" w14:paraId="3851B945" w14:textId="77777777" w:rsidTr="00354887">
        <w:trPr>
          <w:jc w:val="center"/>
        </w:trPr>
        <w:tc>
          <w:tcPr>
            <w:tcW w:w="2934" w:type="dxa"/>
            <w:shd w:val="clear" w:color="auto" w:fill="auto"/>
            <w:vAlign w:val="center"/>
          </w:tcPr>
          <w:p w14:paraId="7EE8335A" w14:textId="77777777" w:rsidR="00784A32" w:rsidRPr="00C31E24" w:rsidRDefault="00784A32" w:rsidP="00354887">
            <w:pPr>
              <w:pStyle w:val="TAL"/>
              <w:keepLines w:val="0"/>
              <w:widowControl w:val="0"/>
            </w:pPr>
            <w:r w:rsidRPr="00C31E24">
              <w:t xml:space="preserve">  MIME body part</w:t>
            </w:r>
          </w:p>
        </w:tc>
        <w:tc>
          <w:tcPr>
            <w:tcW w:w="1800" w:type="dxa"/>
            <w:shd w:val="clear" w:color="auto" w:fill="auto"/>
            <w:vAlign w:val="center"/>
          </w:tcPr>
          <w:p w14:paraId="2D070B2B" w14:textId="77777777" w:rsidR="00784A32" w:rsidRPr="00C31E24" w:rsidRDefault="00784A32" w:rsidP="00354887">
            <w:pPr>
              <w:pStyle w:val="TAL"/>
              <w:keepLines w:val="0"/>
              <w:widowControl w:val="0"/>
            </w:pPr>
          </w:p>
        </w:tc>
        <w:tc>
          <w:tcPr>
            <w:tcW w:w="2160" w:type="dxa"/>
            <w:tcBorders>
              <w:top w:val="single" w:sz="4" w:space="0" w:color="auto"/>
              <w:bottom w:val="single" w:sz="4" w:space="0" w:color="auto"/>
            </w:tcBorders>
            <w:shd w:val="clear" w:color="auto" w:fill="auto"/>
          </w:tcPr>
          <w:p w14:paraId="024433B0" w14:textId="77777777" w:rsidR="00784A32" w:rsidRPr="00C31E24" w:rsidRDefault="00784A32" w:rsidP="00354887">
            <w:pPr>
              <w:pStyle w:val="TAL"/>
              <w:keepLines w:val="0"/>
              <w:widowControl w:val="0"/>
            </w:pPr>
            <w:r w:rsidRPr="00C31E24">
              <w:t>MCVideo Info</w:t>
            </w:r>
          </w:p>
        </w:tc>
        <w:tc>
          <w:tcPr>
            <w:tcW w:w="1440" w:type="dxa"/>
            <w:shd w:val="clear" w:color="auto" w:fill="auto"/>
          </w:tcPr>
          <w:p w14:paraId="0D7F89DC" w14:textId="77777777" w:rsidR="00784A32" w:rsidRPr="00C31E24" w:rsidRDefault="00784A32" w:rsidP="00354887">
            <w:pPr>
              <w:pStyle w:val="TAL"/>
              <w:keepLines w:val="0"/>
              <w:widowControl w:val="0"/>
            </w:pPr>
          </w:p>
        </w:tc>
        <w:tc>
          <w:tcPr>
            <w:tcW w:w="1170" w:type="dxa"/>
            <w:shd w:val="clear" w:color="auto" w:fill="auto"/>
            <w:vAlign w:val="bottom"/>
          </w:tcPr>
          <w:p w14:paraId="70D862C3" w14:textId="77777777" w:rsidR="00784A32" w:rsidRPr="00C31E24" w:rsidRDefault="00784A32" w:rsidP="00354887">
            <w:pPr>
              <w:pStyle w:val="TAL"/>
              <w:keepLines w:val="0"/>
              <w:widowControl w:val="0"/>
            </w:pPr>
          </w:p>
        </w:tc>
      </w:tr>
      <w:tr w:rsidR="00784A32" w:rsidRPr="00C31E24" w14:paraId="62CB0BFB" w14:textId="77777777" w:rsidTr="00354887">
        <w:trPr>
          <w:jc w:val="center"/>
        </w:trPr>
        <w:tc>
          <w:tcPr>
            <w:tcW w:w="2934" w:type="dxa"/>
            <w:shd w:val="clear" w:color="auto" w:fill="auto"/>
            <w:vAlign w:val="center"/>
          </w:tcPr>
          <w:p w14:paraId="323D4B3B" w14:textId="77777777" w:rsidR="00784A32" w:rsidRPr="00C31E24" w:rsidRDefault="00784A32" w:rsidP="00354887">
            <w:pPr>
              <w:pStyle w:val="TAL"/>
              <w:keepNext w:val="0"/>
              <w:keepLines w:val="0"/>
              <w:widowControl w:val="0"/>
            </w:pPr>
            <w:r w:rsidRPr="00C31E24">
              <w:t xml:space="preserve">    MIME-part-headers</w:t>
            </w:r>
          </w:p>
        </w:tc>
        <w:tc>
          <w:tcPr>
            <w:tcW w:w="1800" w:type="dxa"/>
            <w:shd w:val="clear" w:color="auto" w:fill="auto"/>
            <w:vAlign w:val="center"/>
          </w:tcPr>
          <w:p w14:paraId="747BF4FD"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527296F4" w14:textId="77777777" w:rsidR="00784A32" w:rsidRPr="00C31E24" w:rsidRDefault="00784A32" w:rsidP="00354887">
            <w:pPr>
              <w:pStyle w:val="TAL"/>
              <w:keepNext w:val="0"/>
              <w:keepLines w:val="0"/>
              <w:widowControl w:val="0"/>
            </w:pPr>
          </w:p>
        </w:tc>
        <w:tc>
          <w:tcPr>
            <w:tcW w:w="1440" w:type="dxa"/>
            <w:shd w:val="clear" w:color="auto" w:fill="auto"/>
          </w:tcPr>
          <w:p w14:paraId="1115F106" w14:textId="77777777" w:rsidR="00784A32" w:rsidRPr="00C31E24" w:rsidRDefault="00784A32" w:rsidP="00354887">
            <w:pPr>
              <w:pStyle w:val="TAL"/>
              <w:keepNext w:val="0"/>
              <w:keepLines w:val="0"/>
              <w:widowControl w:val="0"/>
            </w:pPr>
          </w:p>
        </w:tc>
        <w:tc>
          <w:tcPr>
            <w:tcW w:w="1170" w:type="dxa"/>
            <w:shd w:val="clear" w:color="auto" w:fill="auto"/>
            <w:vAlign w:val="bottom"/>
          </w:tcPr>
          <w:p w14:paraId="11CC399E" w14:textId="77777777" w:rsidR="00784A32" w:rsidRPr="00C31E24" w:rsidRDefault="00784A32" w:rsidP="00354887">
            <w:pPr>
              <w:pStyle w:val="TAL"/>
              <w:keepNext w:val="0"/>
              <w:keepLines w:val="0"/>
              <w:widowControl w:val="0"/>
            </w:pPr>
          </w:p>
        </w:tc>
      </w:tr>
      <w:tr w:rsidR="00784A32" w:rsidRPr="00C31E24" w14:paraId="3A1B16BC" w14:textId="77777777" w:rsidTr="00354887">
        <w:trPr>
          <w:jc w:val="center"/>
        </w:trPr>
        <w:tc>
          <w:tcPr>
            <w:tcW w:w="2934" w:type="dxa"/>
            <w:shd w:val="clear" w:color="auto" w:fill="auto"/>
            <w:vAlign w:val="center"/>
          </w:tcPr>
          <w:p w14:paraId="2297951F" w14:textId="77777777" w:rsidR="00784A32" w:rsidRPr="00C31E24" w:rsidRDefault="00784A32" w:rsidP="00354887">
            <w:pPr>
              <w:pStyle w:val="TAL"/>
              <w:keepNext w:val="0"/>
              <w:keepLines w:val="0"/>
              <w:widowControl w:val="0"/>
              <w:rPr>
                <w:b/>
              </w:rPr>
            </w:pPr>
            <w:r w:rsidRPr="00C31E24">
              <w:rPr>
                <w:b/>
              </w:rPr>
              <w:t xml:space="preserve">      Content-Type</w:t>
            </w:r>
          </w:p>
        </w:tc>
        <w:tc>
          <w:tcPr>
            <w:tcW w:w="1800" w:type="dxa"/>
            <w:shd w:val="clear" w:color="auto" w:fill="auto"/>
          </w:tcPr>
          <w:p w14:paraId="2C40802F" w14:textId="77777777" w:rsidR="00784A32" w:rsidRPr="00C31E24" w:rsidRDefault="00784A32" w:rsidP="00354887">
            <w:pPr>
              <w:pStyle w:val="TAL"/>
              <w:keepNext w:val="0"/>
              <w:keepLines w:val="0"/>
              <w:widowControl w:val="0"/>
            </w:pPr>
            <w:r w:rsidRPr="00C31E24">
              <w:t>"application/vnd.3gpp.mcvideo-info+xml"</w:t>
            </w:r>
          </w:p>
        </w:tc>
        <w:tc>
          <w:tcPr>
            <w:tcW w:w="2160" w:type="dxa"/>
            <w:tcBorders>
              <w:top w:val="single" w:sz="4" w:space="0" w:color="auto"/>
              <w:bottom w:val="single" w:sz="4" w:space="0" w:color="auto"/>
            </w:tcBorders>
            <w:shd w:val="clear" w:color="auto" w:fill="auto"/>
          </w:tcPr>
          <w:p w14:paraId="41824E36" w14:textId="77777777" w:rsidR="00784A32" w:rsidRPr="00C31E24" w:rsidRDefault="00784A32" w:rsidP="00354887">
            <w:pPr>
              <w:pStyle w:val="TAL"/>
              <w:keepNext w:val="0"/>
              <w:keepLines w:val="0"/>
              <w:widowControl w:val="0"/>
            </w:pPr>
          </w:p>
        </w:tc>
        <w:tc>
          <w:tcPr>
            <w:tcW w:w="1440" w:type="dxa"/>
            <w:shd w:val="clear" w:color="auto" w:fill="auto"/>
          </w:tcPr>
          <w:p w14:paraId="3EFF3DDE" w14:textId="77777777" w:rsidR="00784A32" w:rsidRPr="00C31E24" w:rsidRDefault="00784A32" w:rsidP="00354887">
            <w:pPr>
              <w:pStyle w:val="TAL"/>
              <w:keepNext w:val="0"/>
              <w:keepLines w:val="0"/>
              <w:widowControl w:val="0"/>
            </w:pPr>
          </w:p>
        </w:tc>
        <w:tc>
          <w:tcPr>
            <w:tcW w:w="1170" w:type="dxa"/>
            <w:shd w:val="clear" w:color="auto" w:fill="auto"/>
            <w:vAlign w:val="bottom"/>
          </w:tcPr>
          <w:p w14:paraId="60F535BA" w14:textId="77777777" w:rsidR="00784A32" w:rsidRPr="00C31E24" w:rsidRDefault="00784A32" w:rsidP="00354887">
            <w:pPr>
              <w:pStyle w:val="TAL"/>
              <w:keepNext w:val="0"/>
              <w:keepLines w:val="0"/>
              <w:widowControl w:val="0"/>
            </w:pPr>
          </w:p>
        </w:tc>
      </w:tr>
      <w:tr w:rsidR="00784A32" w:rsidRPr="00C31E24" w14:paraId="451B86E2" w14:textId="77777777" w:rsidTr="00354887">
        <w:trPr>
          <w:jc w:val="center"/>
        </w:trPr>
        <w:tc>
          <w:tcPr>
            <w:tcW w:w="2934" w:type="dxa"/>
            <w:shd w:val="clear" w:color="auto" w:fill="auto"/>
            <w:vAlign w:val="center"/>
          </w:tcPr>
          <w:p w14:paraId="3C43EEEF" w14:textId="77777777" w:rsidR="00784A32" w:rsidRPr="00C31E24" w:rsidRDefault="00784A32" w:rsidP="00354887">
            <w:pPr>
              <w:pStyle w:val="TAL"/>
              <w:keepNext w:val="0"/>
              <w:keepLines w:val="0"/>
              <w:widowControl w:val="0"/>
              <w:rPr>
                <w:b/>
              </w:rPr>
            </w:pPr>
            <w:r w:rsidRPr="00C31E24">
              <w:t xml:space="preserve">    MIME-part-body</w:t>
            </w:r>
          </w:p>
        </w:tc>
        <w:tc>
          <w:tcPr>
            <w:tcW w:w="1800" w:type="dxa"/>
            <w:shd w:val="clear" w:color="auto" w:fill="auto"/>
          </w:tcPr>
          <w:p w14:paraId="153208FD" w14:textId="77777777" w:rsidR="00784A32" w:rsidRPr="00C31E24" w:rsidRDefault="00784A32" w:rsidP="00354887">
            <w:pPr>
              <w:pStyle w:val="TAL"/>
              <w:keepNext w:val="0"/>
              <w:keepLines w:val="0"/>
              <w:widowControl w:val="0"/>
            </w:pPr>
            <w:r w:rsidRPr="00C31E24">
              <w:t>MCVideo-Info as described in Table 6.1.2.2.3.3-2</w:t>
            </w:r>
          </w:p>
        </w:tc>
        <w:tc>
          <w:tcPr>
            <w:tcW w:w="2160" w:type="dxa"/>
            <w:tcBorders>
              <w:top w:val="single" w:sz="4" w:space="0" w:color="auto"/>
              <w:bottom w:val="single" w:sz="4" w:space="0" w:color="auto"/>
            </w:tcBorders>
            <w:shd w:val="clear" w:color="auto" w:fill="auto"/>
          </w:tcPr>
          <w:p w14:paraId="3B8F944C" w14:textId="77777777" w:rsidR="00784A32" w:rsidRPr="00C31E24" w:rsidRDefault="00784A32" w:rsidP="00354887">
            <w:pPr>
              <w:pStyle w:val="TAL"/>
              <w:keepNext w:val="0"/>
              <w:keepLines w:val="0"/>
              <w:widowControl w:val="0"/>
            </w:pPr>
          </w:p>
        </w:tc>
        <w:tc>
          <w:tcPr>
            <w:tcW w:w="1440" w:type="dxa"/>
            <w:shd w:val="clear" w:color="auto" w:fill="auto"/>
          </w:tcPr>
          <w:p w14:paraId="0E38FEE7" w14:textId="77777777" w:rsidR="00784A32" w:rsidRPr="00C31E24" w:rsidRDefault="00784A32" w:rsidP="00354887">
            <w:pPr>
              <w:pStyle w:val="TAL"/>
              <w:keepNext w:val="0"/>
              <w:keepLines w:val="0"/>
              <w:widowControl w:val="0"/>
            </w:pPr>
          </w:p>
        </w:tc>
        <w:tc>
          <w:tcPr>
            <w:tcW w:w="1170" w:type="dxa"/>
            <w:shd w:val="clear" w:color="auto" w:fill="auto"/>
            <w:vAlign w:val="bottom"/>
          </w:tcPr>
          <w:p w14:paraId="3B97AED9" w14:textId="77777777" w:rsidR="00784A32" w:rsidRPr="00C31E24" w:rsidRDefault="00784A32" w:rsidP="00354887">
            <w:pPr>
              <w:pStyle w:val="TAL"/>
              <w:keepNext w:val="0"/>
              <w:keepLines w:val="0"/>
              <w:widowControl w:val="0"/>
            </w:pPr>
          </w:p>
        </w:tc>
      </w:tr>
    </w:tbl>
    <w:p w14:paraId="4C1273F4" w14:textId="77777777" w:rsidR="00784A32" w:rsidRPr="00C31E24" w:rsidRDefault="00784A32" w:rsidP="00784A32">
      <w:pPr>
        <w:widowControl w:val="0"/>
      </w:pPr>
    </w:p>
    <w:p w14:paraId="7AF72809" w14:textId="77777777" w:rsidR="00784A32" w:rsidRPr="00C31E24" w:rsidRDefault="00784A32" w:rsidP="00784A32">
      <w:pPr>
        <w:pStyle w:val="TH"/>
      </w:pPr>
      <w:r w:rsidRPr="00C31E24">
        <w:t>Table 6.1.2.2.3.3-14: Transmission Granted (Steps 22, 38,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C31E24" w:rsidDel="00127C5D" w14:paraId="6C8F1739" w14:textId="77777777" w:rsidTr="00354887">
        <w:trPr>
          <w:tblHeader/>
          <w:jc w:val="center"/>
        </w:trPr>
        <w:tc>
          <w:tcPr>
            <w:tcW w:w="9531" w:type="dxa"/>
            <w:gridSpan w:val="5"/>
          </w:tcPr>
          <w:p w14:paraId="76C7DDA6" w14:textId="77777777" w:rsidR="00784A32" w:rsidRPr="00C31E24" w:rsidDel="00127C5D" w:rsidRDefault="00784A32" w:rsidP="00354887">
            <w:pPr>
              <w:pStyle w:val="TAL"/>
              <w:keepNext w:val="0"/>
              <w:keepLines w:val="0"/>
              <w:widowControl w:val="0"/>
            </w:pPr>
            <w:r w:rsidRPr="00C31E24">
              <w:t>Derivation Path: TS 36.579-1 [2], Table 5.5.11.2.1-1</w:t>
            </w:r>
          </w:p>
        </w:tc>
      </w:tr>
      <w:tr w:rsidR="00784A32" w:rsidRPr="00C31E24" w:rsidDel="00127C5D" w14:paraId="3F51AA87" w14:textId="77777777" w:rsidTr="00354887">
        <w:trPr>
          <w:tblHeader/>
          <w:jc w:val="center"/>
        </w:trPr>
        <w:tc>
          <w:tcPr>
            <w:tcW w:w="2381" w:type="dxa"/>
          </w:tcPr>
          <w:p w14:paraId="487AD187" w14:textId="77777777" w:rsidR="00784A32" w:rsidRPr="00C31E24" w:rsidDel="00127C5D" w:rsidRDefault="00784A32" w:rsidP="00354887">
            <w:pPr>
              <w:pStyle w:val="TAH"/>
            </w:pPr>
            <w:r w:rsidRPr="00C31E24">
              <w:t>Information Element</w:t>
            </w:r>
          </w:p>
        </w:tc>
        <w:tc>
          <w:tcPr>
            <w:tcW w:w="2382" w:type="dxa"/>
          </w:tcPr>
          <w:p w14:paraId="2AC51092" w14:textId="77777777" w:rsidR="00784A32" w:rsidRPr="00C31E24" w:rsidDel="00127C5D" w:rsidRDefault="00784A32" w:rsidP="00354887">
            <w:pPr>
              <w:pStyle w:val="TAH"/>
            </w:pPr>
            <w:r w:rsidRPr="00C31E24">
              <w:t>Value/remark</w:t>
            </w:r>
          </w:p>
        </w:tc>
        <w:tc>
          <w:tcPr>
            <w:tcW w:w="2254" w:type="dxa"/>
          </w:tcPr>
          <w:p w14:paraId="6519736C" w14:textId="77777777" w:rsidR="00784A32" w:rsidRPr="00C31E24" w:rsidDel="00127C5D" w:rsidRDefault="00784A32" w:rsidP="00354887">
            <w:pPr>
              <w:pStyle w:val="TAH"/>
            </w:pPr>
            <w:r w:rsidRPr="00C31E24">
              <w:t>Comment</w:t>
            </w:r>
          </w:p>
        </w:tc>
        <w:tc>
          <w:tcPr>
            <w:tcW w:w="1322" w:type="dxa"/>
          </w:tcPr>
          <w:p w14:paraId="1C6DF3E4" w14:textId="77777777" w:rsidR="00784A32" w:rsidRPr="00C31E24" w:rsidDel="00127C5D" w:rsidRDefault="00784A32" w:rsidP="00354887">
            <w:pPr>
              <w:pStyle w:val="TAH"/>
            </w:pPr>
            <w:r w:rsidRPr="00C31E24">
              <w:t>Reference</w:t>
            </w:r>
          </w:p>
        </w:tc>
        <w:tc>
          <w:tcPr>
            <w:tcW w:w="1192" w:type="dxa"/>
          </w:tcPr>
          <w:p w14:paraId="41323CC2" w14:textId="77777777" w:rsidR="00784A32" w:rsidRPr="00C31E24" w:rsidDel="00127C5D" w:rsidRDefault="00784A32" w:rsidP="00354887">
            <w:pPr>
              <w:pStyle w:val="TAH"/>
            </w:pPr>
            <w:r w:rsidRPr="00C31E24">
              <w:t>Condition</w:t>
            </w:r>
          </w:p>
        </w:tc>
      </w:tr>
      <w:tr w:rsidR="00784A32" w:rsidRPr="00C31E24" w14:paraId="17BABBBD"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3B07E4E5" w14:textId="77777777" w:rsidR="00784A32" w:rsidRPr="00C31E24" w:rsidRDefault="00784A32" w:rsidP="00354887">
            <w:pPr>
              <w:pStyle w:val="TAL"/>
              <w:keepNext w:val="0"/>
              <w:keepLines w:val="0"/>
              <w:widowControl w:val="0"/>
            </w:pPr>
            <w:r w:rsidRPr="00C31E24">
              <w:t>Transmission Indicator</w:t>
            </w:r>
          </w:p>
        </w:tc>
        <w:tc>
          <w:tcPr>
            <w:tcW w:w="2382" w:type="dxa"/>
            <w:tcBorders>
              <w:top w:val="single" w:sz="4" w:space="0" w:color="auto"/>
              <w:left w:val="single" w:sz="4" w:space="0" w:color="auto"/>
              <w:bottom w:val="single" w:sz="4" w:space="0" w:color="auto"/>
              <w:right w:val="single" w:sz="4" w:space="0" w:color="auto"/>
            </w:tcBorders>
          </w:tcPr>
          <w:p w14:paraId="38E4F597" w14:textId="77777777" w:rsidR="00784A32" w:rsidRPr="00C31E24"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42AE77E0" w14:textId="77777777" w:rsidR="00784A32" w:rsidRPr="00C31E24" w:rsidRDefault="00784A32" w:rsidP="00354887">
            <w:pPr>
              <w:pStyle w:val="TAL"/>
              <w:keepNext w:val="0"/>
              <w:keepLines w:val="0"/>
              <w:widowControl w:val="0"/>
            </w:pPr>
            <w:r w:rsidRPr="00C31E24">
              <w:t>Length is 16 bits, A-P.</w:t>
            </w:r>
          </w:p>
        </w:tc>
        <w:tc>
          <w:tcPr>
            <w:tcW w:w="1322" w:type="dxa"/>
            <w:tcBorders>
              <w:top w:val="single" w:sz="4" w:space="0" w:color="auto"/>
              <w:left w:val="single" w:sz="4" w:space="0" w:color="auto"/>
              <w:bottom w:val="single" w:sz="4" w:space="0" w:color="auto"/>
              <w:right w:val="single" w:sz="4" w:space="0" w:color="auto"/>
            </w:tcBorders>
          </w:tcPr>
          <w:p w14:paraId="3A3993EF" w14:textId="77777777" w:rsidR="00784A32" w:rsidRPr="00C31E2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4DECFD35" w14:textId="77777777" w:rsidR="00784A32" w:rsidRPr="00C31E24" w:rsidRDefault="00784A32" w:rsidP="00354887">
            <w:pPr>
              <w:pStyle w:val="TAL"/>
              <w:keepNext w:val="0"/>
              <w:keepLines w:val="0"/>
              <w:widowControl w:val="0"/>
            </w:pPr>
          </w:p>
        </w:tc>
      </w:tr>
      <w:tr w:rsidR="00784A32" w:rsidRPr="00C31E24" w14:paraId="3CB418E7"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71C10132" w14:textId="77777777" w:rsidR="00784A32" w:rsidRPr="00C31E24" w:rsidRDefault="00784A32" w:rsidP="00354887">
            <w:pPr>
              <w:pStyle w:val="TAL"/>
              <w:keepNext w:val="0"/>
              <w:keepLines w:val="0"/>
              <w:widowControl w:val="0"/>
            </w:pPr>
            <w:r w:rsidRPr="00C31E24">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457DC91" w14:textId="77777777" w:rsidR="00784A32" w:rsidRPr="00C31E24" w:rsidRDefault="00784A32" w:rsidP="00354887">
            <w:pPr>
              <w:pStyle w:val="TAL"/>
              <w:keepNext w:val="0"/>
              <w:keepLines w:val="0"/>
              <w:widowControl w:val="0"/>
            </w:pPr>
            <w:r w:rsidRPr="00C31E24">
              <w:t>'1000000000000000'</w:t>
            </w:r>
          </w:p>
        </w:tc>
        <w:tc>
          <w:tcPr>
            <w:tcW w:w="2254" w:type="dxa"/>
            <w:tcBorders>
              <w:top w:val="single" w:sz="4" w:space="0" w:color="auto"/>
              <w:left w:val="single" w:sz="4" w:space="0" w:color="auto"/>
              <w:bottom w:val="single" w:sz="4" w:space="0" w:color="auto"/>
              <w:right w:val="single" w:sz="4" w:space="0" w:color="auto"/>
            </w:tcBorders>
          </w:tcPr>
          <w:p w14:paraId="09B574D4" w14:textId="77777777" w:rsidR="00784A32" w:rsidRPr="00C31E24" w:rsidRDefault="00784A32" w:rsidP="00354887">
            <w:pPr>
              <w:pStyle w:val="TAL"/>
              <w:keepNext w:val="0"/>
              <w:keepLines w:val="0"/>
              <w:widowControl w:val="0"/>
            </w:pPr>
            <w:r w:rsidRPr="00C31E24">
              <w:t>A = normal</w:t>
            </w:r>
          </w:p>
          <w:p w14:paraId="114FADCE" w14:textId="77777777" w:rsidR="00784A32" w:rsidRPr="00C31E24" w:rsidRDefault="00784A32" w:rsidP="00354887">
            <w:pPr>
              <w:pStyle w:val="TAL"/>
              <w:keepNext w:val="0"/>
              <w:keepLines w:val="0"/>
              <w:widowControl w:val="0"/>
            </w:pPr>
          </w:p>
        </w:tc>
        <w:tc>
          <w:tcPr>
            <w:tcW w:w="1322" w:type="dxa"/>
            <w:tcBorders>
              <w:top w:val="single" w:sz="4" w:space="0" w:color="auto"/>
              <w:left w:val="single" w:sz="4" w:space="0" w:color="auto"/>
              <w:bottom w:val="single" w:sz="4" w:space="0" w:color="auto"/>
              <w:right w:val="single" w:sz="4" w:space="0" w:color="auto"/>
            </w:tcBorders>
          </w:tcPr>
          <w:p w14:paraId="38CB6192" w14:textId="77777777" w:rsidR="00784A32" w:rsidRPr="00C31E2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6D6AFE8B" w14:textId="77777777" w:rsidR="00784A32" w:rsidRPr="00C31E24" w:rsidRDefault="00784A32" w:rsidP="00354887">
            <w:pPr>
              <w:pStyle w:val="TAL"/>
              <w:keepNext w:val="0"/>
              <w:keepLines w:val="0"/>
              <w:widowControl w:val="0"/>
            </w:pPr>
          </w:p>
        </w:tc>
      </w:tr>
    </w:tbl>
    <w:p w14:paraId="642C19E0" w14:textId="77777777" w:rsidR="00784A32" w:rsidRPr="00C31E24" w:rsidRDefault="00784A32" w:rsidP="00784A32"/>
    <w:p w14:paraId="0AE99CEA" w14:textId="093D2405" w:rsidR="00784A32" w:rsidRPr="00C31E24" w:rsidRDefault="00784A32" w:rsidP="00784A32">
      <w:pPr>
        <w:pStyle w:val="TH"/>
      </w:pPr>
      <w:r w:rsidRPr="00C31E24">
        <w:t xml:space="preserve">Table 6.1.2.2.3.3-15: </w:t>
      </w:r>
      <w:r w:rsidR="009A56EE" w:rsidRPr="00C31E24">
        <w:t>Void</w:t>
      </w:r>
    </w:p>
    <w:p w14:paraId="24C4E9B4" w14:textId="77777777" w:rsidR="00784A32" w:rsidRPr="00C31E24" w:rsidRDefault="00784A32" w:rsidP="00784A32"/>
    <w:p w14:paraId="31466619" w14:textId="77777777" w:rsidR="00784A32" w:rsidRPr="00C31E24" w:rsidRDefault="00784A32" w:rsidP="00784A32">
      <w:pPr>
        <w:pStyle w:val="TH"/>
      </w:pPr>
      <w:r w:rsidRPr="00C31E24">
        <w:t>Table 6.1.2.2.3.3-16: SIP re-INVITE (Step 26, Table 6.1.2.2.3.2-1)</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34"/>
        <w:gridCol w:w="1800"/>
        <w:gridCol w:w="2160"/>
        <w:gridCol w:w="1440"/>
        <w:gridCol w:w="1170"/>
      </w:tblGrid>
      <w:tr w:rsidR="00784A32" w:rsidRPr="00C31E24" w14:paraId="296168A9" w14:textId="77777777" w:rsidTr="00354887">
        <w:trPr>
          <w:tblHeader/>
          <w:jc w:val="center"/>
        </w:trPr>
        <w:tc>
          <w:tcPr>
            <w:tcW w:w="9504" w:type="dxa"/>
            <w:gridSpan w:val="5"/>
          </w:tcPr>
          <w:p w14:paraId="74C7A066" w14:textId="77777777" w:rsidR="00784A32" w:rsidRPr="00C31E24" w:rsidRDefault="00784A32" w:rsidP="00354887">
            <w:pPr>
              <w:pStyle w:val="TAL"/>
              <w:keepNext w:val="0"/>
              <w:keepLines w:val="0"/>
              <w:widowControl w:val="0"/>
            </w:pPr>
            <w:r w:rsidRPr="00C31E24">
              <w:t>Derivation Path: TS 36.579-1 [2], Table 5.5.2.5.1-1, condition MCVIDEO, IMMPERIL-CALL</w:t>
            </w:r>
          </w:p>
        </w:tc>
      </w:tr>
      <w:tr w:rsidR="00784A32" w:rsidRPr="00C31E24" w14:paraId="12E6315D" w14:textId="77777777" w:rsidTr="00354887">
        <w:trPr>
          <w:tblHeader/>
          <w:jc w:val="center"/>
        </w:trPr>
        <w:tc>
          <w:tcPr>
            <w:tcW w:w="2934" w:type="dxa"/>
          </w:tcPr>
          <w:p w14:paraId="18F8DBC3" w14:textId="77777777" w:rsidR="00784A32" w:rsidRPr="00C31E24" w:rsidRDefault="00784A32" w:rsidP="00354887">
            <w:pPr>
              <w:pStyle w:val="TAH"/>
              <w:keepNext w:val="0"/>
              <w:keepLines w:val="0"/>
              <w:widowControl w:val="0"/>
            </w:pPr>
            <w:r w:rsidRPr="00C31E24">
              <w:t>Information Element</w:t>
            </w:r>
          </w:p>
        </w:tc>
        <w:tc>
          <w:tcPr>
            <w:tcW w:w="1800" w:type="dxa"/>
          </w:tcPr>
          <w:p w14:paraId="1E137C71" w14:textId="77777777" w:rsidR="00784A32" w:rsidRPr="00C31E24" w:rsidRDefault="00784A32" w:rsidP="00354887">
            <w:pPr>
              <w:pStyle w:val="TAH"/>
              <w:keepNext w:val="0"/>
              <w:keepLines w:val="0"/>
              <w:widowControl w:val="0"/>
            </w:pPr>
            <w:r w:rsidRPr="00C31E24">
              <w:t>Value/remark</w:t>
            </w:r>
          </w:p>
        </w:tc>
        <w:tc>
          <w:tcPr>
            <w:tcW w:w="2160" w:type="dxa"/>
            <w:tcBorders>
              <w:bottom w:val="single" w:sz="4" w:space="0" w:color="auto"/>
            </w:tcBorders>
          </w:tcPr>
          <w:p w14:paraId="6C99C228" w14:textId="77777777" w:rsidR="00784A32" w:rsidRPr="00C31E24" w:rsidRDefault="00784A32" w:rsidP="00354887">
            <w:pPr>
              <w:pStyle w:val="TAH"/>
              <w:keepNext w:val="0"/>
              <w:keepLines w:val="0"/>
              <w:widowControl w:val="0"/>
            </w:pPr>
            <w:r w:rsidRPr="00C31E24">
              <w:t>Comment</w:t>
            </w:r>
          </w:p>
        </w:tc>
        <w:tc>
          <w:tcPr>
            <w:tcW w:w="1440" w:type="dxa"/>
          </w:tcPr>
          <w:p w14:paraId="61BA60D4" w14:textId="77777777" w:rsidR="00784A32" w:rsidRPr="00C31E24" w:rsidRDefault="00784A32" w:rsidP="00354887">
            <w:pPr>
              <w:pStyle w:val="TAH"/>
              <w:keepNext w:val="0"/>
              <w:keepLines w:val="0"/>
              <w:widowControl w:val="0"/>
            </w:pPr>
            <w:r w:rsidRPr="00C31E24">
              <w:t>Reference</w:t>
            </w:r>
          </w:p>
        </w:tc>
        <w:tc>
          <w:tcPr>
            <w:tcW w:w="1170" w:type="dxa"/>
          </w:tcPr>
          <w:p w14:paraId="46219F39" w14:textId="77777777" w:rsidR="00784A32" w:rsidRPr="00C31E24" w:rsidRDefault="00784A32" w:rsidP="00354887">
            <w:pPr>
              <w:pStyle w:val="TAH"/>
              <w:keepNext w:val="0"/>
              <w:keepLines w:val="0"/>
              <w:widowControl w:val="0"/>
            </w:pPr>
            <w:r w:rsidRPr="00C31E24">
              <w:t>Condition</w:t>
            </w:r>
          </w:p>
        </w:tc>
      </w:tr>
      <w:tr w:rsidR="00784A32" w:rsidRPr="00C31E24" w14:paraId="1BC8F927" w14:textId="77777777" w:rsidTr="00354887">
        <w:trPr>
          <w:jc w:val="center"/>
        </w:trPr>
        <w:tc>
          <w:tcPr>
            <w:tcW w:w="2934" w:type="dxa"/>
            <w:vAlign w:val="center"/>
          </w:tcPr>
          <w:p w14:paraId="24008697" w14:textId="77777777" w:rsidR="00784A32" w:rsidRPr="00C31E24" w:rsidRDefault="00784A32" w:rsidP="00354887">
            <w:pPr>
              <w:pStyle w:val="TAL"/>
              <w:keepNext w:val="0"/>
              <w:keepLines w:val="0"/>
              <w:widowControl w:val="0"/>
              <w:rPr>
                <w:b/>
                <w:bCs/>
              </w:rPr>
            </w:pPr>
            <w:r w:rsidRPr="00C31E24">
              <w:rPr>
                <w:b/>
                <w:bCs/>
              </w:rPr>
              <w:t>Message-body</w:t>
            </w:r>
          </w:p>
        </w:tc>
        <w:tc>
          <w:tcPr>
            <w:tcW w:w="1800" w:type="dxa"/>
          </w:tcPr>
          <w:p w14:paraId="43382579"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tcPr>
          <w:p w14:paraId="5C026BE5" w14:textId="77777777" w:rsidR="00784A32" w:rsidRPr="00C31E24" w:rsidRDefault="00784A32" w:rsidP="00354887">
            <w:pPr>
              <w:pStyle w:val="TAL"/>
              <w:keepNext w:val="0"/>
              <w:keepLines w:val="0"/>
              <w:widowControl w:val="0"/>
            </w:pPr>
          </w:p>
        </w:tc>
        <w:tc>
          <w:tcPr>
            <w:tcW w:w="1440" w:type="dxa"/>
          </w:tcPr>
          <w:p w14:paraId="63F22155" w14:textId="77777777" w:rsidR="00784A32" w:rsidRPr="00C31E24" w:rsidRDefault="00784A32" w:rsidP="00354887">
            <w:pPr>
              <w:pStyle w:val="TAL"/>
              <w:keepNext w:val="0"/>
              <w:keepLines w:val="0"/>
              <w:widowControl w:val="0"/>
            </w:pPr>
          </w:p>
        </w:tc>
        <w:tc>
          <w:tcPr>
            <w:tcW w:w="1170" w:type="dxa"/>
            <w:vAlign w:val="bottom"/>
          </w:tcPr>
          <w:p w14:paraId="5AF59E5B" w14:textId="77777777" w:rsidR="00784A32" w:rsidRPr="00C31E24" w:rsidRDefault="00784A32" w:rsidP="00354887">
            <w:pPr>
              <w:pStyle w:val="TAL"/>
              <w:keepNext w:val="0"/>
              <w:keepLines w:val="0"/>
              <w:widowControl w:val="0"/>
            </w:pPr>
          </w:p>
        </w:tc>
      </w:tr>
      <w:tr w:rsidR="00784A32" w:rsidRPr="00C31E24" w14:paraId="0F5CFE95" w14:textId="77777777" w:rsidTr="00354887">
        <w:trPr>
          <w:jc w:val="center"/>
        </w:trPr>
        <w:tc>
          <w:tcPr>
            <w:tcW w:w="2934" w:type="dxa"/>
            <w:shd w:val="clear" w:color="auto" w:fill="auto"/>
            <w:vAlign w:val="center"/>
          </w:tcPr>
          <w:p w14:paraId="080B1CD2" w14:textId="77777777" w:rsidR="00784A32" w:rsidRPr="00C31E24" w:rsidRDefault="00784A32" w:rsidP="00354887">
            <w:pPr>
              <w:pStyle w:val="TAL"/>
              <w:keepNext w:val="0"/>
              <w:keepLines w:val="0"/>
              <w:widowControl w:val="0"/>
            </w:pPr>
            <w:r w:rsidRPr="00C31E24">
              <w:t xml:space="preserve">  MIME body part</w:t>
            </w:r>
          </w:p>
        </w:tc>
        <w:tc>
          <w:tcPr>
            <w:tcW w:w="1800" w:type="dxa"/>
            <w:shd w:val="clear" w:color="auto" w:fill="auto"/>
            <w:vAlign w:val="center"/>
          </w:tcPr>
          <w:p w14:paraId="2D5D5AFD"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71786650" w14:textId="77777777" w:rsidR="00784A32" w:rsidRPr="00C31E24" w:rsidRDefault="00784A32" w:rsidP="00354887">
            <w:pPr>
              <w:pStyle w:val="TAL"/>
              <w:keepNext w:val="0"/>
              <w:keepLines w:val="0"/>
              <w:widowControl w:val="0"/>
            </w:pPr>
            <w:r w:rsidRPr="00C31E24">
              <w:t>MCVideo Info</w:t>
            </w:r>
          </w:p>
        </w:tc>
        <w:tc>
          <w:tcPr>
            <w:tcW w:w="1440" w:type="dxa"/>
            <w:shd w:val="clear" w:color="auto" w:fill="auto"/>
          </w:tcPr>
          <w:p w14:paraId="32F9F310" w14:textId="77777777" w:rsidR="00784A32" w:rsidRPr="00C31E24" w:rsidRDefault="00784A32" w:rsidP="00354887">
            <w:pPr>
              <w:pStyle w:val="TAL"/>
              <w:keepNext w:val="0"/>
              <w:keepLines w:val="0"/>
              <w:widowControl w:val="0"/>
            </w:pPr>
          </w:p>
        </w:tc>
        <w:tc>
          <w:tcPr>
            <w:tcW w:w="1170" w:type="dxa"/>
            <w:shd w:val="clear" w:color="auto" w:fill="auto"/>
            <w:vAlign w:val="bottom"/>
          </w:tcPr>
          <w:p w14:paraId="39EE8B26" w14:textId="77777777" w:rsidR="00784A32" w:rsidRPr="00C31E24" w:rsidRDefault="00784A32" w:rsidP="00354887">
            <w:pPr>
              <w:pStyle w:val="TAL"/>
              <w:keepNext w:val="0"/>
              <w:keepLines w:val="0"/>
              <w:widowControl w:val="0"/>
            </w:pPr>
          </w:p>
        </w:tc>
      </w:tr>
      <w:tr w:rsidR="00784A32" w:rsidRPr="00C31E24" w14:paraId="603B497D" w14:textId="77777777" w:rsidTr="00354887">
        <w:trPr>
          <w:jc w:val="center"/>
        </w:trPr>
        <w:tc>
          <w:tcPr>
            <w:tcW w:w="2934" w:type="dxa"/>
            <w:shd w:val="clear" w:color="auto" w:fill="auto"/>
            <w:vAlign w:val="center"/>
          </w:tcPr>
          <w:p w14:paraId="7D9F626E" w14:textId="77777777" w:rsidR="00784A32" w:rsidRPr="00C31E24" w:rsidRDefault="00784A32" w:rsidP="00354887">
            <w:pPr>
              <w:pStyle w:val="TAL"/>
              <w:keepNext w:val="0"/>
              <w:keepLines w:val="0"/>
              <w:widowControl w:val="0"/>
            </w:pPr>
            <w:r w:rsidRPr="00C31E24">
              <w:t xml:space="preserve">    MIME-part-headers</w:t>
            </w:r>
          </w:p>
        </w:tc>
        <w:tc>
          <w:tcPr>
            <w:tcW w:w="1800" w:type="dxa"/>
            <w:shd w:val="clear" w:color="auto" w:fill="auto"/>
            <w:vAlign w:val="center"/>
          </w:tcPr>
          <w:p w14:paraId="66902107"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shd w:val="clear" w:color="auto" w:fill="auto"/>
          </w:tcPr>
          <w:p w14:paraId="424FE82D" w14:textId="77777777" w:rsidR="00784A32" w:rsidRPr="00C31E24" w:rsidRDefault="00784A32" w:rsidP="00354887">
            <w:pPr>
              <w:pStyle w:val="TAL"/>
              <w:keepNext w:val="0"/>
              <w:keepLines w:val="0"/>
              <w:widowControl w:val="0"/>
            </w:pPr>
          </w:p>
        </w:tc>
        <w:tc>
          <w:tcPr>
            <w:tcW w:w="1440" w:type="dxa"/>
            <w:shd w:val="clear" w:color="auto" w:fill="auto"/>
          </w:tcPr>
          <w:p w14:paraId="0E8AF000" w14:textId="77777777" w:rsidR="00784A32" w:rsidRPr="00C31E24" w:rsidRDefault="00784A32" w:rsidP="00354887">
            <w:pPr>
              <w:pStyle w:val="TAL"/>
              <w:keepNext w:val="0"/>
              <w:keepLines w:val="0"/>
              <w:widowControl w:val="0"/>
            </w:pPr>
          </w:p>
        </w:tc>
        <w:tc>
          <w:tcPr>
            <w:tcW w:w="1170" w:type="dxa"/>
            <w:shd w:val="clear" w:color="auto" w:fill="auto"/>
            <w:vAlign w:val="bottom"/>
          </w:tcPr>
          <w:p w14:paraId="0325E7D3" w14:textId="77777777" w:rsidR="00784A32" w:rsidRPr="00C31E24" w:rsidRDefault="00784A32" w:rsidP="00354887">
            <w:pPr>
              <w:pStyle w:val="TAL"/>
              <w:keepNext w:val="0"/>
              <w:keepLines w:val="0"/>
              <w:widowControl w:val="0"/>
            </w:pPr>
          </w:p>
        </w:tc>
      </w:tr>
      <w:tr w:rsidR="00784A32" w:rsidRPr="00C31E24" w14:paraId="08ADF03D" w14:textId="77777777" w:rsidTr="00354887">
        <w:trPr>
          <w:jc w:val="center"/>
        </w:trPr>
        <w:tc>
          <w:tcPr>
            <w:tcW w:w="2934" w:type="dxa"/>
            <w:shd w:val="clear" w:color="auto" w:fill="auto"/>
            <w:vAlign w:val="center"/>
          </w:tcPr>
          <w:p w14:paraId="5D7F3752" w14:textId="77777777" w:rsidR="00784A32" w:rsidRPr="00C31E24" w:rsidRDefault="00784A32" w:rsidP="00354887">
            <w:pPr>
              <w:pStyle w:val="TAL"/>
              <w:keepNext w:val="0"/>
              <w:keepLines w:val="0"/>
              <w:widowControl w:val="0"/>
              <w:rPr>
                <w:b/>
              </w:rPr>
            </w:pPr>
            <w:r w:rsidRPr="00C31E24">
              <w:rPr>
                <w:b/>
              </w:rPr>
              <w:t xml:space="preserve">      Content-Type</w:t>
            </w:r>
          </w:p>
        </w:tc>
        <w:tc>
          <w:tcPr>
            <w:tcW w:w="1800" w:type="dxa"/>
            <w:shd w:val="clear" w:color="auto" w:fill="auto"/>
          </w:tcPr>
          <w:p w14:paraId="747A3FBE" w14:textId="77777777" w:rsidR="00784A32" w:rsidRPr="00C31E24" w:rsidRDefault="00784A32" w:rsidP="00354887">
            <w:pPr>
              <w:pStyle w:val="TAL"/>
              <w:keepNext w:val="0"/>
              <w:keepLines w:val="0"/>
              <w:widowControl w:val="0"/>
            </w:pPr>
            <w:r w:rsidRPr="00C31E24">
              <w:t>"application/vnd.3gpp.mcvideo-info+xml"</w:t>
            </w:r>
          </w:p>
        </w:tc>
        <w:tc>
          <w:tcPr>
            <w:tcW w:w="2160" w:type="dxa"/>
            <w:tcBorders>
              <w:top w:val="single" w:sz="4" w:space="0" w:color="auto"/>
              <w:bottom w:val="single" w:sz="4" w:space="0" w:color="auto"/>
            </w:tcBorders>
            <w:shd w:val="clear" w:color="auto" w:fill="auto"/>
          </w:tcPr>
          <w:p w14:paraId="10EC5F00" w14:textId="77777777" w:rsidR="00784A32" w:rsidRPr="00C31E24" w:rsidRDefault="00784A32" w:rsidP="00354887">
            <w:pPr>
              <w:pStyle w:val="TAL"/>
              <w:keepNext w:val="0"/>
              <w:keepLines w:val="0"/>
              <w:widowControl w:val="0"/>
            </w:pPr>
          </w:p>
        </w:tc>
        <w:tc>
          <w:tcPr>
            <w:tcW w:w="1440" w:type="dxa"/>
            <w:shd w:val="clear" w:color="auto" w:fill="auto"/>
          </w:tcPr>
          <w:p w14:paraId="570549F5" w14:textId="77777777" w:rsidR="00784A32" w:rsidRPr="00C31E24" w:rsidRDefault="00784A32" w:rsidP="00354887">
            <w:pPr>
              <w:pStyle w:val="TAL"/>
              <w:keepNext w:val="0"/>
              <w:keepLines w:val="0"/>
              <w:widowControl w:val="0"/>
            </w:pPr>
          </w:p>
        </w:tc>
        <w:tc>
          <w:tcPr>
            <w:tcW w:w="1170" w:type="dxa"/>
            <w:shd w:val="clear" w:color="auto" w:fill="auto"/>
            <w:vAlign w:val="bottom"/>
          </w:tcPr>
          <w:p w14:paraId="00F3165F" w14:textId="77777777" w:rsidR="00784A32" w:rsidRPr="00C31E24" w:rsidRDefault="00784A32" w:rsidP="00354887">
            <w:pPr>
              <w:pStyle w:val="TAL"/>
              <w:keepNext w:val="0"/>
              <w:keepLines w:val="0"/>
              <w:widowControl w:val="0"/>
            </w:pPr>
          </w:p>
        </w:tc>
      </w:tr>
      <w:tr w:rsidR="00784A32" w:rsidRPr="00C31E24" w14:paraId="33A0B2AC" w14:textId="77777777" w:rsidTr="00354887">
        <w:trPr>
          <w:jc w:val="center"/>
        </w:trPr>
        <w:tc>
          <w:tcPr>
            <w:tcW w:w="2934" w:type="dxa"/>
            <w:shd w:val="clear" w:color="auto" w:fill="auto"/>
            <w:vAlign w:val="center"/>
          </w:tcPr>
          <w:p w14:paraId="13E610B5" w14:textId="77777777" w:rsidR="00784A32" w:rsidRPr="00C31E24" w:rsidRDefault="00784A32" w:rsidP="00354887">
            <w:pPr>
              <w:pStyle w:val="TAL"/>
              <w:keepNext w:val="0"/>
              <w:keepLines w:val="0"/>
              <w:widowControl w:val="0"/>
              <w:rPr>
                <w:b/>
              </w:rPr>
            </w:pPr>
            <w:r w:rsidRPr="00C31E24">
              <w:t xml:space="preserve">    MIME-part-body</w:t>
            </w:r>
          </w:p>
        </w:tc>
        <w:tc>
          <w:tcPr>
            <w:tcW w:w="1800" w:type="dxa"/>
            <w:shd w:val="clear" w:color="auto" w:fill="auto"/>
          </w:tcPr>
          <w:p w14:paraId="7C1BA5BD" w14:textId="77777777" w:rsidR="00784A32" w:rsidRPr="00C31E24" w:rsidRDefault="00784A32" w:rsidP="00354887">
            <w:pPr>
              <w:pStyle w:val="TAL"/>
              <w:keepNext w:val="0"/>
              <w:keepLines w:val="0"/>
              <w:widowControl w:val="0"/>
            </w:pPr>
            <w:r w:rsidRPr="00C31E24">
              <w:t>MCVideo-Info as described in Table 6.1.2.2.3.3-17</w:t>
            </w:r>
          </w:p>
        </w:tc>
        <w:tc>
          <w:tcPr>
            <w:tcW w:w="2160" w:type="dxa"/>
            <w:tcBorders>
              <w:top w:val="single" w:sz="4" w:space="0" w:color="auto"/>
              <w:bottom w:val="single" w:sz="4" w:space="0" w:color="auto"/>
            </w:tcBorders>
            <w:shd w:val="clear" w:color="auto" w:fill="auto"/>
          </w:tcPr>
          <w:p w14:paraId="4BB22BC6" w14:textId="77777777" w:rsidR="00784A32" w:rsidRPr="00C31E24" w:rsidRDefault="00784A32" w:rsidP="00354887">
            <w:pPr>
              <w:pStyle w:val="TAL"/>
              <w:keepNext w:val="0"/>
              <w:keepLines w:val="0"/>
              <w:widowControl w:val="0"/>
            </w:pPr>
          </w:p>
        </w:tc>
        <w:tc>
          <w:tcPr>
            <w:tcW w:w="1440" w:type="dxa"/>
            <w:shd w:val="clear" w:color="auto" w:fill="auto"/>
          </w:tcPr>
          <w:p w14:paraId="0D462093" w14:textId="77777777" w:rsidR="00784A32" w:rsidRPr="00C31E24" w:rsidRDefault="00784A32" w:rsidP="00354887">
            <w:pPr>
              <w:pStyle w:val="TAL"/>
              <w:keepNext w:val="0"/>
              <w:keepLines w:val="0"/>
              <w:widowControl w:val="0"/>
            </w:pPr>
          </w:p>
        </w:tc>
        <w:tc>
          <w:tcPr>
            <w:tcW w:w="1170" w:type="dxa"/>
            <w:shd w:val="clear" w:color="auto" w:fill="auto"/>
            <w:vAlign w:val="bottom"/>
          </w:tcPr>
          <w:p w14:paraId="565C727B" w14:textId="77777777" w:rsidR="00784A32" w:rsidRPr="00C31E24" w:rsidRDefault="00784A32" w:rsidP="00354887">
            <w:pPr>
              <w:pStyle w:val="TAL"/>
              <w:keepNext w:val="0"/>
              <w:keepLines w:val="0"/>
              <w:widowControl w:val="0"/>
            </w:pPr>
          </w:p>
        </w:tc>
      </w:tr>
    </w:tbl>
    <w:p w14:paraId="36F35018" w14:textId="77777777" w:rsidR="00784A32" w:rsidRPr="00C31E24" w:rsidRDefault="00784A32" w:rsidP="00784A32">
      <w:pPr>
        <w:widowControl w:val="0"/>
      </w:pPr>
    </w:p>
    <w:p w14:paraId="2F5479DE" w14:textId="77777777" w:rsidR="00784A32" w:rsidRPr="00C31E24" w:rsidRDefault="00784A32" w:rsidP="00784A32">
      <w:pPr>
        <w:pStyle w:val="TH"/>
      </w:pPr>
      <w:r w:rsidRPr="00C31E24">
        <w:t>Table 6.1.2.2.3.3-17: MCVideo-Info in SIP re_INVITE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C31E24" w14:paraId="1F5BA6D6" w14:textId="77777777" w:rsidTr="00354887">
        <w:trPr>
          <w:jc w:val="center"/>
        </w:trPr>
        <w:tc>
          <w:tcPr>
            <w:tcW w:w="9531" w:type="dxa"/>
            <w:gridSpan w:val="5"/>
          </w:tcPr>
          <w:p w14:paraId="56D4089F" w14:textId="77777777" w:rsidR="00784A32" w:rsidRPr="00C31E24" w:rsidRDefault="00784A32" w:rsidP="00354887">
            <w:pPr>
              <w:pStyle w:val="TAL"/>
              <w:keepNext w:val="0"/>
              <w:keepLines w:val="0"/>
              <w:widowControl w:val="0"/>
            </w:pPr>
            <w:r w:rsidRPr="00C31E24">
              <w:t>Derivation Path: TS 36.579-1 [2], Table 5.5.3.2.1-2, condition IMMPERIL-CALL</w:t>
            </w:r>
          </w:p>
        </w:tc>
      </w:tr>
      <w:tr w:rsidR="00784A32" w:rsidRPr="00C31E24" w14:paraId="2AFB47C2" w14:textId="77777777" w:rsidTr="00354887">
        <w:trPr>
          <w:jc w:val="center"/>
        </w:trPr>
        <w:tc>
          <w:tcPr>
            <w:tcW w:w="2790" w:type="dxa"/>
          </w:tcPr>
          <w:p w14:paraId="1A1C28E0" w14:textId="77777777" w:rsidR="00784A32" w:rsidRPr="00C31E24" w:rsidRDefault="00784A32" w:rsidP="00354887">
            <w:pPr>
              <w:pStyle w:val="TAH"/>
              <w:keepNext w:val="0"/>
              <w:keepLines w:val="0"/>
              <w:widowControl w:val="0"/>
            </w:pPr>
            <w:r w:rsidRPr="00C31E24">
              <w:t>Information Element</w:t>
            </w:r>
          </w:p>
        </w:tc>
        <w:tc>
          <w:tcPr>
            <w:tcW w:w="2160" w:type="dxa"/>
          </w:tcPr>
          <w:p w14:paraId="4558D7A4" w14:textId="77777777" w:rsidR="00784A32" w:rsidRPr="00C31E24" w:rsidRDefault="00784A32" w:rsidP="00354887">
            <w:pPr>
              <w:pStyle w:val="TAH"/>
              <w:keepNext w:val="0"/>
              <w:keepLines w:val="0"/>
              <w:widowControl w:val="0"/>
            </w:pPr>
            <w:r w:rsidRPr="00C31E24">
              <w:t>Value/remark</w:t>
            </w:r>
          </w:p>
        </w:tc>
        <w:tc>
          <w:tcPr>
            <w:tcW w:w="2070" w:type="dxa"/>
            <w:tcBorders>
              <w:top w:val="single" w:sz="4" w:space="0" w:color="auto"/>
              <w:bottom w:val="single" w:sz="4" w:space="0" w:color="auto"/>
            </w:tcBorders>
          </w:tcPr>
          <w:p w14:paraId="7C55863E" w14:textId="77777777" w:rsidR="00784A32" w:rsidRPr="00C31E24" w:rsidRDefault="00784A32" w:rsidP="00354887">
            <w:pPr>
              <w:pStyle w:val="TAH"/>
              <w:keepNext w:val="0"/>
              <w:keepLines w:val="0"/>
              <w:widowControl w:val="0"/>
            </w:pPr>
            <w:r w:rsidRPr="00C31E24">
              <w:t>Comment</w:t>
            </w:r>
          </w:p>
        </w:tc>
        <w:tc>
          <w:tcPr>
            <w:tcW w:w="1350" w:type="dxa"/>
          </w:tcPr>
          <w:p w14:paraId="780BE64A" w14:textId="77777777" w:rsidR="00784A32" w:rsidRPr="00C31E24" w:rsidRDefault="00784A32" w:rsidP="00354887">
            <w:pPr>
              <w:pStyle w:val="TAH"/>
              <w:keepNext w:val="0"/>
              <w:keepLines w:val="0"/>
              <w:widowControl w:val="0"/>
            </w:pPr>
            <w:r w:rsidRPr="00C31E24">
              <w:t>Reference</w:t>
            </w:r>
          </w:p>
        </w:tc>
        <w:tc>
          <w:tcPr>
            <w:tcW w:w="1161" w:type="dxa"/>
          </w:tcPr>
          <w:p w14:paraId="7B8EA921" w14:textId="77777777" w:rsidR="00784A32" w:rsidRPr="00C31E24" w:rsidRDefault="00784A32" w:rsidP="00354887">
            <w:pPr>
              <w:pStyle w:val="TAH"/>
              <w:keepNext w:val="0"/>
              <w:keepLines w:val="0"/>
              <w:widowControl w:val="0"/>
            </w:pPr>
            <w:r w:rsidRPr="00C31E24">
              <w:t>Condition</w:t>
            </w:r>
          </w:p>
        </w:tc>
      </w:tr>
      <w:tr w:rsidR="00784A32" w:rsidRPr="00C31E24" w14:paraId="2B64BEDD" w14:textId="77777777" w:rsidTr="00354887">
        <w:trPr>
          <w:jc w:val="center"/>
        </w:trPr>
        <w:tc>
          <w:tcPr>
            <w:tcW w:w="2790" w:type="dxa"/>
            <w:vAlign w:val="center"/>
          </w:tcPr>
          <w:p w14:paraId="04FC9F31" w14:textId="77777777" w:rsidR="00784A32" w:rsidRPr="00C31E24" w:rsidRDefault="00784A32" w:rsidP="00354887">
            <w:pPr>
              <w:pStyle w:val="TAL"/>
              <w:keepNext w:val="0"/>
              <w:keepLines w:val="0"/>
              <w:widowControl w:val="0"/>
            </w:pPr>
            <w:r w:rsidRPr="00C31E24">
              <w:t>mcvideoinfo</w:t>
            </w:r>
          </w:p>
        </w:tc>
        <w:tc>
          <w:tcPr>
            <w:tcW w:w="2160" w:type="dxa"/>
          </w:tcPr>
          <w:p w14:paraId="6A73D9BD" w14:textId="77777777" w:rsidR="00784A32" w:rsidRPr="00C31E24" w:rsidRDefault="00784A32" w:rsidP="00354887">
            <w:pPr>
              <w:pStyle w:val="TAL"/>
              <w:keepNext w:val="0"/>
              <w:keepLines w:val="0"/>
              <w:widowControl w:val="0"/>
            </w:pPr>
          </w:p>
        </w:tc>
        <w:tc>
          <w:tcPr>
            <w:tcW w:w="2070" w:type="dxa"/>
            <w:tcBorders>
              <w:top w:val="single" w:sz="4" w:space="0" w:color="auto"/>
              <w:bottom w:val="single" w:sz="4" w:space="0" w:color="auto"/>
            </w:tcBorders>
          </w:tcPr>
          <w:p w14:paraId="797517AD" w14:textId="77777777" w:rsidR="00784A32" w:rsidRPr="00C31E24" w:rsidRDefault="00784A32" w:rsidP="00354887">
            <w:pPr>
              <w:pStyle w:val="TAL"/>
              <w:keepNext w:val="0"/>
              <w:keepLines w:val="0"/>
              <w:widowControl w:val="0"/>
            </w:pPr>
          </w:p>
        </w:tc>
        <w:tc>
          <w:tcPr>
            <w:tcW w:w="1350" w:type="dxa"/>
          </w:tcPr>
          <w:p w14:paraId="1C1A36E5" w14:textId="77777777" w:rsidR="00784A32" w:rsidRPr="00C31E24" w:rsidRDefault="00784A32" w:rsidP="00354887">
            <w:pPr>
              <w:pStyle w:val="TAL"/>
              <w:keepNext w:val="0"/>
              <w:keepLines w:val="0"/>
              <w:widowControl w:val="0"/>
            </w:pPr>
          </w:p>
        </w:tc>
        <w:tc>
          <w:tcPr>
            <w:tcW w:w="1161" w:type="dxa"/>
            <w:vAlign w:val="bottom"/>
          </w:tcPr>
          <w:p w14:paraId="34B8AA29" w14:textId="77777777" w:rsidR="00784A32" w:rsidRPr="00C31E24" w:rsidRDefault="00784A32" w:rsidP="00354887">
            <w:pPr>
              <w:pStyle w:val="TAL"/>
              <w:keepNext w:val="0"/>
              <w:keepLines w:val="0"/>
              <w:widowControl w:val="0"/>
            </w:pPr>
          </w:p>
        </w:tc>
      </w:tr>
      <w:tr w:rsidR="00784A32" w:rsidRPr="00C31E24" w14:paraId="202E40A3" w14:textId="77777777" w:rsidTr="00354887">
        <w:trPr>
          <w:jc w:val="center"/>
        </w:trPr>
        <w:tc>
          <w:tcPr>
            <w:tcW w:w="2790" w:type="dxa"/>
            <w:tcBorders>
              <w:bottom w:val="single" w:sz="4" w:space="0" w:color="auto"/>
            </w:tcBorders>
            <w:vAlign w:val="center"/>
          </w:tcPr>
          <w:p w14:paraId="52FAE133" w14:textId="77777777" w:rsidR="00784A32" w:rsidRPr="00C31E24" w:rsidRDefault="00784A32" w:rsidP="00354887">
            <w:pPr>
              <w:pStyle w:val="TAL"/>
              <w:keepNext w:val="0"/>
              <w:keepLines w:val="0"/>
              <w:widowControl w:val="0"/>
            </w:pPr>
            <w:r w:rsidRPr="00C31E24">
              <w:t xml:space="preserve">  mcvideo-Params</w:t>
            </w:r>
          </w:p>
        </w:tc>
        <w:tc>
          <w:tcPr>
            <w:tcW w:w="2160" w:type="dxa"/>
            <w:tcBorders>
              <w:bottom w:val="single" w:sz="4" w:space="0" w:color="auto"/>
            </w:tcBorders>
          </w:tcPr>
          <w:p w14:paraId="7D9E5537" w14:textId="77777777" w:rsidR="00784A32" w:rsidRPr="00C31E24" w:rsidRDefault="00784A32" w:rsidP="00354887">
            <w:pPr>
              <w:pStyle w:val="TAL"/>
              <w:keepNext w:val="0"/>
              <w:keepLines w:val="0"/>
              <w:widowControl w:val="0"/>
            </w:pPr>
          </w:p>
        </w:tc>
        <w:tc>
          <w:tcPr>
            <w:tcW w:w="2070" w:type="dxa"/>
            <w:tcBorders>
              <w:top w:val="single" w:sz="4" w:space="0" w:color="auto"/>
              <w:bottom w:val="single" w:sz="4" w:space="0" w:color="auto"/>
            </w:tcBorders>
          </w:tcPr>
          <w:p w14:paraId="3E380A34" w14:textId="77777777" w:rsidR="00784A32" w:rsidRPr="00C31E24" w:rsidRDefault="00784A32" w:rsidP="00354887">
            <w:pPr>
              <w:pStyle w:val="TAL"/>
              <w:keepNext w:val="0"/>
              <w:keepLines w:val="0"/>
              <w:widowControl w:val="0"/>
            </w:pPr>
          </w:p>
        </w:tc>
        <w:tc>
          <w:tcPr>
            <w:tcW w:w="1350" w:type="dxa"/>
            <w:tcBorders>
              <w:bottom w:val="single" w:sz="4" w:space="0" w:color="auto"/>
            </w:tcBorders>
          </w:tcPr>
          <w:p w14:paraId="06EC4409" w14:textId="77777777" w:rsidR="00784A32" w:rsidRPr="00C31E24" w:rsidRDefault="00784A32" w:rsidP="00354887">
            <w:pPr>
              <w:pStyle w:val="TAL"/>
              <w:keepNext w:val="0"/>
              <w:keepLines w:val="0"/>
              <w:widowControl w:val="0"/>
            </w:pPr>
          </w:p>
        </w:tc>
        <w:tc>
          <w:tcPr>
            <w:tcW w:w="1161" w:type="dxa"/>
            <w:tcBorders>
              <w:bottom w:val="single" w:sz="4" w:space="0" w:color="auto"/>
            </w:tcBorders>
            <w:vAlign w:val="bottom"/>
          </w:tcPr>
          <w:p w14:paraId="30FACA43" w14:textId="77777777" w:rsidR="00784A32" w:rsidRPr="00C31E24" w:rsidRDefault="00784A32" w:rsidP="00354887">
            <w:pPr>
              <w:pStyle w:val="TAL"/>
              <w:keepNext w:val="0"/>
              <w:keepLines w:val="0"/>
              <w:widowControl w:val="0"/>
            </w:pPr>
          </w:p>
        </w:tc>
      </w:tr>
      <w:tr w:rsidR="00784A32" w:rsidRPr="00C31E24" w14:paraId="7343B74E" w14:textId="77777777" w:rsidTr="00354887">
        <w:trPr>
          <w:jc w:val="center"/>
        </w:trPr>
        <w:tc>
          <w:tcPr>
            <w:tcW w:w="2790" w:type="dxa"/>
            <w:tcBorders>
              <w:bottom w:val="single" w:sz="4" w:space="0" w:color="auto"/>
            </w:tcBorders>
            <w:vAlign w:val="center"/>
          </w:tcPr>
          <w:p w14:paraId="29726DF4" w14:textId="77777777" w:rsidR="00784A32" w:rsidRPr="00C31E24" w:rsidRDefault="00784A32" w:rsidP="00354887">
            <w:pPr>
              <w:pStyle w:val="TAL"/>
              <w:keepNext w:val="0"/>
              <w:keepLines w:val="0"/>
              <w:widowControl w:val="0"/>
            </w:pPr>
            <w:r w:rsidRPr="00C31E24">
              <w:t xml:space="preserve">    session-type</w:t>
            </w:r>
          </w:p>
        </w:tc>
        <w:tc>
          <w:tcPr>
            <w:tcW w:w="2160" w:type="dxa"/>
            <w:tcBorders>
              <w:bottom w:val="single" w:sz="4" w:space="0" w:color="auto"/>
            </w:tcBorders>
          </w:tcPr>
          <w:p w14:paraId="25F10115" w14:textId="77777777" w:rsidR="00784A32" w:rsidRPr="00C31E24" w:rsidRDefault="00784A32" w:rsidP="00354887">
            <w:pPr>
              <w:pStyle w:val="TAL"/>
              <w:keepNext w:val="0"/>
              <w:keepLines w:val="0"/>
              <w:widowControl w:val="0"/>
            </w:pPr>
            <w:r w:rsidRPr="00C31E24">
              <w:t>"chat"</w:t>
            </w:r>
          </w:p>
        </w:tc>
        <w:tc>
          <w:tcPr>
            <w:tcW w:w="2070" w:type="dxa"/>
            <w:tcBorders>
              <w:top w:val="single" w:sz="4" w:space="0" w:color="auto"/>
              <w:bottom w:val="single" w:sz="4" w:space="0" w:color="auto"/>
            </w:tcBorders>
          </w:tcPr>
          <w:p w14:paraId="29C35B7F" w14:textId="77777777" w:rsidR="00784A32" w:rsidRPr="00C31E24" w:rsidRDefault="00784A32" w:rsidP="00354887">
            <w:pPr>
              <w:pStyle w:val="TAL"/>
              <w:keepNext w:val="0"/>
              <w:keepLines w:val="0"/>
              <w:widowControl w:val="0"/>
            </w:pPr>
          </w:p>
        </w:tc>
        <w:tc>
          <w:tcPr>
            <w:tcW w:w="1350" w:type="dxa"/>
            <w:tcBorders>
              <w:bottom w:val="single" w:sz="4" w:space="0" w:color="auto"/>
            </w:tcBorders>
          </w:tcPr>
          <w:p w14:paraId="4699DAF2" w14:textId="77777777" w:rsidR="00784A32" w:rsidRPr="00C31E24" w:rsidRDefault="00784A32" w:rsidP="00354887">
            <w:pPr>
              <w:pStyle w:val="TAL"/>
              <w:keepNext w:val="0"/>
              <w:keepLines w:val="0"/>
              <w:widowControl w:val="0"/>
            </w:pPr>
          </w:p>
        </w:tc>
        <w:tc>
          <w:tcPr>
            <w:tcW w:w="1161" w:type="dxa"/>
            <w:tcBorders>
              <w:bottom w:val="single" w:sz="4" w:space="0" w:color="auto"/>
            </w:tcBorders>
          </w:tcPr>
          <w:p w14:paraId="17715E84" w14:textId="77777777" w:rsidR="00784A32" w:rsidRPr="00C31E24" w:rsidRDefault="00784A32" w:rsidP="00354887">
            <w:pPr>
              <w:pStyle w:val="TAL"/>
              <w:keepNext w:val="0"/>
              <w:keepLines w:val="0"/>
              <w:widowControl w:val="0"/>
            </w:pPr>
          </w:p>
        </w:tc>
      </w:tr>
    </w:tbl>
    <w:p w14:paraId="07DC24E0" w14:textId="77777777" w:rsidR="00784A32" w:rsidRPr="00C31E24" w:rsidRDefault="00784A32" w:rsidP="00784A32"/>
    <w:p w14:paraId="237F4A77" w14:textId="77777777" w:rsidR="00784A32" w:rsidRPr="00C31E24" w:rsidRDefault="00784A32" w:rsidP="00784A32">
      <w:pPr>
        <w:pStyle w:val="TH"/>
      </w:pPr>
      <w:r w:rsidRPr="00C31E24">
        <w:t>Table 6.1.2.2.3.3-18: SIP 200 (OK) (Step 28, Table 6.1.2.2.3.2-1)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170"/>
      </w:tblGrid>
      <w:tr w:rsidR="00784A32" w:rsidRPr="00C31E24" w14:paraId="1140D709" w14:textId="77777777" w:rsidTr="00354887">
        <w:trPr>
          <w:tblHeader/>
        </w:trPr>
        <w:tc>
          <w:tcPr>
            <w:tcW w:w="9517" w:type="dxa"/>
            <w:gridSpan w:val="5"/>
          </w:tcPr>
          <w:p w14:paraId="65588DB2" w14:textId="77777777" w:rsidR="00784A32" w:rsidRPr="00C31E24" w:rsidRDefault="00784A32" w:rsidP="00354887">
            <w:pPr>
              <w:pStyle w:val="TAL"/>
              <w:keepLines w:val="0"/>
              <w:widowControl w:val="0"/>
            </w:pPr>
            <w:r w:rsidRPr="00C31E24">
              <w:t>Derivation Path: TS 36.579-1 [2], Table 5.5.2.17.1.2-1, condition MCVIDEO, INVITE-RSP</w:t>
            </w:r>
          </w:p>
        </w:tc>
      </w:tr>
      <w:tr w:rsidR="00784A32" w:rsidRPr="00C31E24" w14:paraId="3B838C8C" w14:textId="77777777" w:rsidTr="00354887">
        <w:trPr>
          <w:tblHeader/>
        </w:trPr>
        <w:tc>
          <w:tcPr>
            <w:tcW w:w="2677" w:type="dxa"/>
          </w:tcPr>
          <w:p w14:paraId="7F8620EC" w14:textId="77777777" w:rsidR="00784A32" w:rsidRPr="00C31E24" w:rsidRDefault="00784A32" w:rsidP="00354887">
            <w:pPr>
              <w:pStyle w:val="TAH"/>
              <w:keepLines w:val="0"/>
              <w:widowControl w:val="0"/>
            </w:pPr>
            <w:r w:rsidRPr="00C31E24">
              <w:t>Information Element</w:t>
            </w:r>
          </w:p>
        </w:tc>
        <w:tc>
          <w:tcPr>
            <w:tcW w:w="2160" w:type="dxa"/>
          </w:tcPr>
          <w:p w14:paraId="57AA07D3" w14:textId="77777777" w:rsidR="00784A32" w:rsidRPr="00C31E24" w:rsidRDefault="00784A32" w:rsidP="00354887">
            <w:pPr>
              <w:pStyle w:val="TAH"/>
              <w:keepLines w:val="0"/>
              <w:widowControl w:val="0"/>
            </w:pPr>
            <w:r w:rsidRPr="00C31E24">
              <w:t>Value/remark</w:t>
            </w:r>
          </w:p>
        </w:tc>
        <w:tc>
          <w:tcPr>
            <w:tcW w:w="2160" w:type="dxa"/>
            <w:tcBorders>
              <w:bottom w:val="single" w:sz="4" w:space="0" w:color="auto"/>
            </w:tcBorders>
          </w:tcPr>
          <w:p w14:paraId="30FB20DD" w14:textId="77777777" w:rsidR="00784A32" w:rsidRPr="00C31E24" w:rsidRDefault="00784A32" w:rsidP="00354887">
            <w:pPr>
              <w:pStyle w:val="TAH"/>
              <w:keepLines w:val="0"/>
              <w:widowControl w:val="0"/>
            </w:pPr>
            <w:r w:rsidRPr="00C31E24">
              <w:t>Comment</w:t>
            </w:r>
          </w:p>
        </w:tc>
        <w:tc>
          <w:tcPr>
            <w:tcW w:w="1350" w:type="dxa"/>
          </w:tcPr>
          <w:p w14:paraId="2D2897C0" w14:textId="77777777" w:rsidR="00784A32" w:rsidRPr="00C31E24" w:rsidRDefault="00784A32" w:rsidP="00354887">
            <w:pPr>
              <w:pStyle w:val="TAH"/>
              <w:keepLines w:val="0"/>
              <w:widowControl w:val="0"/>
            </w:pPr>
            <w:r w:rsidRPr="00C31E24">
              <w:t>Reference</w:t>
            </w:r>
          </w:p>
        </w:tc>
        <w:tc>
          <w:tcPr>
            <w:tcW w:w="1170" w:type="dxa"/>
          </w:tcPr>
          <w:p w14:paraId="095275F2" w14:textId="77777777" w:rsidR="00784A32" w:rsidRPr="00C31E24" w:rsidRDefault="00784A32" w:rsidP="00354887">
            <w:pPr>
              <w:pStyle w:val="TAH"/>
              <w:keepLines w:val="0"/>
              <w:widowControl w:val="0"/>
            </w:pPr>
            <w:r w:rsidRPr="00C31E24">
              <w:t>Condition</w:t>
            </w:r>
          </w:p>
        </w:tc>
      </w:tr>
      <w:tr w:rsidR="00784A32" w:rsidRPr="00C31E24" w14:paraId="5E3CF38F" w14:textId="77777777" w:rsidTr="00354887">
        <w:tc>
          <w:tcPr>
            <w:tcW w:w="2677" w:type="dxa"/>
            <w:vAlign w:val="center"/>
          </w:tcPr>
          <w:p w14:paraId="40B3A336" w14:textId="77777777" w:rsidR="00784A32" w:rsidRPr="00C31E24" w:rsidRDefault="00784A32" w:rsidP="00354887">
            <w:pPr>
              <w:pStyle w:val="TAL"/>
              <w:keepNext w:val="0"/>
              <w:keepLines w:val="0"/>
              <w:widowControl w:val="0"/>
              <w:rPr>
                <w:rFonts w:cs="Arial"/>
                <w:b/>
                <w:szCs w:val="18"/>
              </w:rPr>
            </w:pPr>
            <w:r w:rsidRPr="00C31E24">
              <w:rPr>
                <w:rFonts w:cs="Arial"/>
                <w:b/>
                <w:szCs w:val="18"/>
              </w:rPr>
              <w:t>Message-body</w:t>
            </w:r>
          </w:p>
        </w:tc>
        <w:tc>
          <w:tcPr>
            <w:tcW w:w="2160" w:type="dxa"/>
          </w:tcPr>
          <w:p w14:paraId="46892BFA"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tcPr>
          <w:p w14:paraId="1768FC1A" w14:textId="77777777" w:rsidR="00784A32" w:rsidRPr="00C31E24" w:rsidRDefault="00784A32" w:rsidP="00354887">
            <w:pPr>
              <w:pStyle w:val="TAL"/>
              <w:keepNext w:val="0"/>
              <w:keepLines w:val="0"/>
              <w:widowControl w:val="0"/>
            </w:pPr>
          </w:p>
        </w:tc>
        <w:tc>
          <w:tcPr>
            <w:tcW w:w="1350" w:type="dxa"/>
          </w:tcPr>
          <w:p w14:paraId="319C2299" w14:textId="77777777" w:rsidR="00784A32" w:rsidRPr="00C31E24" w:rsidRDefault="00784A32" w:rsidP="00354887">
            <w:pPr>
              <w:pStyle w:val="TAL"/>
              <w:keepNext w:val="0"/>
              <w:keepLines w:val="0"/>
              <w:widowControl w:val="0"/>
            </w:pPr>
          </w:p>
        </w:tc>
        <w:tc>
          <w:tcPr>
            <w:tcW w:w="1170" w:type="dxa"/>
            <w:vAlign w:val="bottom"/>
          </w:tcPr>
          <w:p w14:paraId="4DE8276A" w14:textId="77777777" w:rsidR="00784A32" w:rsidRPr="00C31E24" w:rsidRDefault="00784A32" w:rsidP="00354887">
            <w:pPr>
              <w:pStyle w:val="TAL"/>
              <w:keepNext w:val="0"/>
              <w:keepLines w:val="0"/>
              <w:widowControl w:val="0"/>
            </w:pPr>
            <w:r w:rsidRPr="00C31E24">
              <w:t>INVITE-RSP</w:t>
            </w:r>
          </w:p>
        </w:tc>
      </w:tr>
      <w:tr w:rsidR="00784A32" w:rsidRPr="00C31E24" w14:paraId="5731491D" w14:textId="77777777" w:rsidTr="00354887">
        <w:tc>
          <w:tcPr>
            <w:tcW w:w="2677" w:type="dxa"/>
            <w:vAlign w:val="center"/>
          </w:tcPr>
          <w:p w14:paraId="63589DEC" w14:textId="77777777" w:rsidR="00784A32" w:rsidRPr="00C31E24" w:rsidDel="006C0DA3" w:rsidRDefault="00784A32" w:rsidP="00354887">
            <w:pPr>
              <w:pStyle w:val="TAL"/>
              <w:rPr>
                <w:rFonts w:cs="Arial"/>
                <w:bCs/>
                <w:szCs w:val="18"/>
              </w:rPr>
            </w:pPr>
            <w:r w:rsidRPr="00C31E24">
              <w:rPr>
                <w:rFonts w:cs="Arial"/>
                <w:bCs/>
                <w:szCs w:val="18"/>
              </w:rPr>
              <w:t xml:space="preserve">  MIME body part</w:t>
            </w:r>
          </w:p>
        </w:tc>
        <w:tc>
          <w:tcPr>
            <w:tcW w:w="2160" w:type="dxa"/>
          </w:tcPr>
          <w:p w14:paraId="59AF52EE" w14:textId="77777777" w:rsidR="00784A32" w:rsidRPr="00C31E24" w:rsidRDefault="00784A32" w:rsidP="00354887">
            <w:pPr>
              <w:pStyle w:val="TAL"/>
            </w:pPr>
          </w:p>
        </w:tc>
        <w:tc>
          <w:tcPr>
            <w:tcW w:w="2160" w:type="dxa"/>
            <w:tcBorders>
              <w:top w:val="single" w:sz="4" w:space="0" w:color="auto"/>
              <w:bottom w:val="single" w:sz="4" w:space="0" w:color="auto"/>
            </w:tcBorders>
          </w:tcPr>
          <w:p w14:paraId="360D5964" w14:textId="77777777" w:rsidR="00784A32" w:rsidRPr="00C31E24" w:rsidRDefault="00784A32" w:rsidP="00354887">
            <w:pPr>
              <w:pStyle w:val="TAL"/>
            </w:pPr>
            <w:r w:rsidRPr="00C31E24">
              <w:t>MCVideo-info</w:t>
            </w:r>
          </w:p>
        </w:tc>
        <w:tc>
          <w:tcPr>
            <w:tcW w:w="1350" w:type="dxa"/>
          </w:tcPr>
          <w:p w14:paraId="392B1E81" w14:textId="77777777" w:rsidR="00784A32" w:rsidRPr="00C31E24" w:rsidRDefault="00784A32" w:rsidP="00354887">
            <w:pPr>
              <w:pStyle w:val="TAL"/>
            </w:pPr>
          </w:p>
        </w:tc>
        <w:tc>
          <w:tcPr>
            <w:tcW w:w="1170" w:type="dxa"/>
            <w:vAlign w:val="bottom"/>
          </w:tcPr>
          <w:p w14:paraId="463E1826" w14:textId="77777777" w:rsidR="00784A32" w:rsidRPr="00C31E24" w:rsidRDefault="00784A32" w:rsidP="00354887">
            <w:pPr>
              <w:pStyle w:val="TAL"/>
            </w:pPr>
          </w:p>
        </w:tc>
      </w:tr>
      <w:tr w:rsidR="00784A32" w:rsidRPr="00C31E24" w:rsidDel="007060CE" w14:paraId="703C7EA2" w14:textId="77777777" w:rsidTr="00354887">
        <w:tc>
          <w:tcPr>
            <w:tcW w:w="2677" w:type="dxa"/>
            <w:vAlign w:val="center"/>
          </w:tcPr>
          <w:p w14:paraId="18CEB92D" w14:textId="77777777" w:rsidR="00784A32" w:rsidRPr="00C31E24" w:rsidDel="007060CE" w:rsidRDefault="00784A32" w:rsidP="00354887">
            <w:pPr>
              <w:pStyle w:val="TAL"/>
              <w:rPr>
                <w:rFonts w:cs="Arial"/>
                <w:bCs/>
                <w:szCs w:val="18"/>
              </w:rPr>
            </w:pPr>
            <w:r w:rsidRPr="00C31E24">
              <w:rPr>
                <w:rFonts w:cs="Arial"/>
                <w:bCs/>
                <w:szCs w:val="18"/>
              </w:rPr>
              <w:t xml:space="preserve">    MIME-part-header</w:t>
            </w:r>
          </w:p>
        </w:tc>
        <w:tc>
          <w:tcPr>
            <w:tcW w:w="2160" w:type="dxa"/>
          </w:tcPr>
          <w:p w14:paraId="4DA2AC71" w14:textId="77777777" w:rsidR="00784A32" w:rsidRPr="00C31E24" w:rsidDel="007060CE" w:rsidRDefault="00784A32" w:rsidP="00354887">
            <w:pPr>
              <w:pStyle w:val="TAL"/>
            </w:pPr>
          </w:p>
        </w:tc>
        <w:tc>
          <w:tcPr>
            <w:tcW w:w="2160" w:type="dxa"/>
            <w:tcBorders>
              <w:top w:val="single" w:sz="4" w:space="0" w:color="auto"/>
              <w:bottom w:val="single" w:sz="4" w:space="0" w:color="auto"/>
            </w:tcBorders>
          </w:tcPr>
          <w:p w14:paraId="74BE549F" w14:textId="77777777" w:rsidR="00784A32" w:rsidRPr="00C31E24" w:rsidDel="007060CE" w:rsidRDefault="00784A32" w:rsidP="00354887">
            <w:pPr>
              <w:pStyle w:val="TAL"/>
            </w:pPr>
          </w:p>
        </w:tc>
        <w:tc>
          <w:tcPr>
            <w:tcW w:w="1350" w:type="dxa"/>
          </w:tcPr>
          <w:p w14:paraId="44C15557" w14:textId="77777777" w:rsidR="00784A32" w:rsidRPr="00C31E24" w:rsidDel="007060CE" w:rsidRDefault="00784A32" w:rsidP="00354887">
            <w:pPr>
              <w:pStyle w:val="TAL"/>
            </w:pPr>
          </w:p>
        </w:tc>
        <w:tc>
          <w:tcPr>
            <w:tcW w:w="1170" w:type="dxa"/>
            <w:vAlign w:val="bottom"/>
          </w:tcPr>
          <w:p w14:paraId="47F3D4EE" w14:textId="77777777" w:rsidR="00784A32" w:rsidRPr="00C31E24" w:rsidDel="007060CE" w:rsidRDefault="00784A32" w:rsidP="00354887">
            <w:pPr>
              <w:pStyle w:val="TAL"/>
            </w:pPr>
          </w:p>
        </w:tc>
      </w:tr>
      <w:tr w:rsidR="00784A32" w:rsidRPr="00C31E24" w14:paraId="7DA7EB35" w14:textId="77777777" w:rsidTr="00354887">
        <w:tc>
          <w:tcPr>
            <w:tcW w:w="2677" w:type="dxa"/>
            <w:vAlign w:val="center"/>
          </w:tcPr>
          <w:p w14:paraId="5BD2F453" w14:textId="77777777" w:rsidR="00784A32" w:rsidRPr="00C31E24" w:rsidRDefault="00784A32" w:rsidP="00354887">
            <w:pPr>
              <w:pStyle w:val="TAL"/>
            </w:pPr>
            <w:r w:rsidRPr="00C31E24">
              <w:t xml:space="preserve">    MIME-part-body</w:t>
            </w:r>
          </w:p>
        </w:tc>
        <w:tc>
          <w:tcPr>
            <w:tcW w:w="2160" w:type="dxa"/>
            <w:vAlign w:val="center"/>
          </w:tcPr>
          <w:p w14:paraId="46F40E83" w14:textId="77777777" w:rsidR="00784A32" w:rsidRPr="00C31E24" w:rsidRDefault="00784A32" w:rsidP="00354887">
            <w:pPr>
              <w:pStyle w:val="TAL"/>
            </w:pPr>
            <w:r w:rsidRPr="00C31E24">
              <w:t>MCVideo-Info as described in Table 6.1.2.2.3.3-19</w:t>
            </w:r>
          </w:p>
        </w:tc>
        <w:tc>
          <w:tcPr>
            <w:tcW w:w="2160" w:type="dxa"/>
            <w:tcBorders>
              <w:top w:val="single" w:sz="4" w:space="0" w:color="auto"/>
              <w:bottom w:val="single" w:sz="4" w:space="0" w:color="auto"/>
            </w:tcBorders>
          </w:tcPr>
          <w:p w14:paraId="1BDD82D2" w14:textId="77777777" w:rsidR="00784A32" w:rsidRPr="00C31E24" w:rsidDel="00D16089" w:rsidRDefault="00784A32" w:rsidP="00354887">
            <w:pPr>
              <w:pStyle w:val="TAL"/>
            </w:pPr>
          </w:p>
        </w:tc>
        <w:tc>
          <w:tcPr>
            <w:tcW w:w="1350" w:type="dxa"/>
          </w:tcPr>
          <w:p w14:paraId="1BF073DB" w14:textId="77777777" w:rsidR="00784A32" w:rsidRPr="00C31E24" w:rsidRDefault="00784A32" w:rsidP="00354887">
            <w:pPr>
              <w:pStyle w:val="TAL"/>
            </w:pPr>
          </w:p>
        </w:tc>
        <w:tc>
          <w:tcPr>
            <w:tcW w:w="1170" w:type="dxa"/>
            <w:vAlign w:val="bottom"/>
          </w:tcPr>
          <w:p w14:paraId="7299498F" w14:textId="77777777" w:rsidR="00784A32" w:rsidRPr="00C31E24" w:rsidRDefault="00784A32" w:rsidP="00354887">
            <w:pPr>
              <w:pStyle w:val="TAL"/>
            </w:pPr>
          </w:p>
        </w:tc>
      </w:tr>
    </w:tbl>
    <w:p w14:paraId="2DF73EA0" w14:textId="77777777" w:rsidR="00784A32" w:rsidRPr="00C31E24" w:rsidRDefault="00784A32" w:rsidP="00784A32"/>
    <w:p w14:paraId="012A4909" w14:textId="77777777" w:rsidR="00784A32" w:rsidRPr="00C31E24" w:rsidRDefault="00784A32" w:rsidP="00784A32">
      <w:pPr>
        <w:pStyle w:val="TH"/>
      </w:pPr>
      <w:r w:rsidRPr="00C31E24">
        <w:t>Table 6.1.2.2.3.3-19: MCVideo-Info (Table 6.1.2.2.3.3-16)</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070"/>
        <w:gridCol w:w="1350"/>
        <w:gridCol w:w="1161"/>
      </w:tblGrid>
      <w:tr w:rsidR="00784A32" w:rsidRPr="00C31E24" w14:paraId="1CA00F85" w14:textId="77777777" w:rsidTr="00354887">
        <w:trPr>
          <w:jc w:val="center"/>
        </w:trPr>
        <w:tc>
          <w:tcPr>
            <w:tcW w:w="9531" w:type="dxa"/>
            <w:gridSpan w:val="5"/>
          </w:tcPr>
          <w:p w14:paraId="4E4087A1" w14:textId="77777777" w:rsidR="00784A32" w:rsidRPr="00C31E24" w:rsidRDefault="00784A32" w:rsidP="00354887">
            <w:pPr>
              <w:pStyle w:val="TAL"/>
              <w:keepNext w:val="0"/>
              <w:keepLines w:val="0"/>
              <w:widowControl w:val="0"/>
            </w:pPr>
            <w:r w:rsidRPr="00C31E24">
              <w:t>Derivation Path: TS 36.579-1 [2], Table 5.5.3.2.2-2, condition IMMPERIL-CALL</w:t>
            </w:r>
          </w:p>
        </w:tc>
      </w:tr>
      <w:tr w:rsidR="00784A32" w:rsidRPr="00C31E24" w14:paraId="588FDF24" w14:textId="77777777" w:rsidTr="00354887">
        <w:trPr>
          <w:jc w:val="center"/>
        </w:trPr>
        <w:tc>
          <w:tcPr>
            <w:tcW w:w="2790" w:type="dxa"/>
          </w:tcPr>
          <w:p w14:paraId="43803310" w14:textId="77777777" w:rsidR="00784A32" w:rsidRPr="00C31E24" w:rsidRDefault="00784A32" w:rsidP="00354887">
            <w:pPr>
              <w:pStyle w:val="TAH"/>
              <w:keepNext w:val="0"/>
              <w:keepLines w:val="0"/>
              <w:widowControl w:val="0"/>
            </w:pPr>
            <w:r w:rsidRPr="00C31E24">
              <w:t>Information Element</w:t>
            </w:r>
          </w:p>
        </w:tc>
        <w:tc>
          <w:tcPr>
            <w:tcW w:w="2160" w:type="dxa"/>
          </w:tcPr>
          <w:p w14:paraId="2833CD2C" w14:textId="77777777" w:rsidR="00784A32" w:rsidRPr="00C31E24" w:rsidRDefault="00784A32" w:rsidP="00354887">
            <w:pPr>
              <w:pStyle w:val="TAH"/>
              <w:keepNext w:val="0"/>
              <w:keepLines w:val="0"/>
              <w:widowControl w:val="0"/>
            </w:pPr>
            <w:r w:rsidRPr="00C31E24">
              <w:t>Value/remark</w:t>
            </w:r>
          </w:p>
        </w:tc>
        <w:tc>
          <w:tcPr>
            <w:tcW w:w="2070" w:type="dxa"/>
            <w:tcBorders>
              <w:top w:val="single" w:sz="4" w:space="0" w:color="auto"/>
              <w:bottom w:val="single" w:sz="4" w:space="0" w:color="auto"/>
            </w:tcBorders>
          </w:tcPr>
          <w:p w14:paraId="6652DB16" w14:textId="77777777" w:rsidR="00784A32" w:rsidRPr="00C31E24" w:rsidRDefault="00784A32" w:rsidP="00354887">
            <w:pPr>
              <w:pStyle w:val="TAH"/>
              <w:keepNext w:val="0"/>
              <w:keepLines w:val="0"/>
              <w:widowControl w:val="0"/>
            </w:pPr>
            <w:r w:rsidRPr="00C31E24">
              <w:t>Comment</w:t>
            </w:r>
          </w:p>
        </w:tc>
        <w:tc>
          <w:tcPr>
            <w:tcW w:w="1350" w:type="dxa"/>
          </w:tcPr>
          <w:p w14:paraId="13ABCD7C" w14:textId="77777777" w:rsidR="00784A32" w:rsidRPr="00C31E24" w:rsidRDefault="00784A32" w:rsidP="00354887">
            <w:pPr>
              <w:pStyle w:val="TAH"/>
              <w:keepNext w:val="0"/>
              <w:keepLines w:val="0"/>
              <w:widowControl w:val="0"/>
            </w:pPr>
            <w:r w:rsidRPr="00C31E24">
              <w:t>Reference</w:t>
            </w:r>
          </w:p>
        </w:tc>
        <w:tc>
          <w:tcPr>
            <w:tcW w:w="1161" w:type="dxa"/>
          </w:tcPr>
          <w:p w14:paraId="40F6D681" w14:textId="77777777" w:rsidR="00784A32" w:rsidRPr="00C31E24" w:rsidRDefault="00784A32" w:rsidP="00354887">
            <w:pPr>
              <w:pStyle w:val="TAH"/>
              <w:keepNext w:val="0"/>
              <w:keepLines w:val="0"/>
              <w:widowControl w:val="0"/>
            </w:pPr>
            <w:r w:rsidRPr="00C31E24">
              <w:t>Condition</w:t>
            </w:r>
          </w:p>
        </w:tc>
      </w:tr>
      <w:tr w:rsidR="00784A32" w:rsidRPr="00C31E24" w14:paraId="260B89F2" w14:textId="77777777" w:rsidTr="00354887">
        <w:trPr>
          <w:jc w:val="center"/>
        </w:trPr>
        <w:tc>
          <w:tcPr>
            <w:tcW w:w="2790" w:type="dxa"/>
            <w:vAlign w:val="center"/>
          </w:tcPr>
          <w:p w14:paraId="22703E79" w14:textId="77777777" w:rsidR="00784A32" w:rsidRPr="00C31E24" w:rsidRDefault="00784A32" w:rsidP="00354887">
            <w:pPr>
              <w:pStyle w:val="TAL"/>
              <w:keepNext w:val="0"/>
              <w:keepLines w:val="0"/>
              <w:widowControl w:val="0"/>
            </w:pPr>
            <w:r w:rsidRPr="00C31E24">
              <w:t>mcvideoinfo</w:t>
            </w:r>
          </w:p>
        </w:tc>
        <w:tc>
          <w:tcPr>
            <w:tcW w:w="2160" w:type="dxa"/>
          </w:tcPr>
          <w:p w14:paraId="47196BFE" w14:textId="77777777" w:rsidR="00784A32" w:rsidRPr="00C31E24" w:rsidRDefault="00784A32" w:rsidP="00354887">
            <w:pPr>
              <w:pStyle w:val="TAL"/>
              <w:keepNext w:val="0"/>
              <w:keepLines w:val="0"/>
              <w:widowControl w:val="0"/>
            </w:pPr>
          </w:p>
        </w:tc>
        <w:tc>
          <w:tcPr>
            <w:tcW w:w="2070" w:type="dxa"/>
            <w:tcBorders>
              <w:top w:val="single" w:sz="4" w:space="0" w:color="auto"/>
              <w:bottom w:val="single" w:sz="4" w:space="0" w:color="auto"/>
            </w:tcBorders>
          </w:tcPr>
          <w:p w14:paraId="3550C66B" w14:textId="77777777" w:rsidR="00784A32" w:rsidRPr="00C31E24" w:rsidRDefault="00784A32" w:rsidP="00354887">
            <w:pPr>
              <w:pStyle w:val="TAL"/>
              <w:keepNext w:val="0"/>
              <w:keepLines w:val="0"/>
              <w:widowControl w:val="0"/>
            </w:pPr>
          </w:p>
        </w:tc>
        <w:tc>
          <w:tcPr>
            <w:tcW w:w="1350" w:type="dxa"/>
          </w:tcPr>
          <w:p w14:paraId="76D8B3DC" w14:textId="77777777" w:rsidR="00784A32" w:rsidRPr="00C31E24" w:rsidRDefault="00784A32" w:rsidP="00354887">
            <w:pPr>
              <w:pStyle w:val="TAL"/>
              <w:keepNext w:val="0"/>
              <w:keepLines w:val="0"/>
              <w:widowControl w:val="0"/>
            </w:pPr>
          </w:p>
        </w:tc>
        <w:tc>
          <w:tcPr>
            <w:tcW w:w="1161" w:type="dxa"/>
            <w:vAlign w:val="bottom"/>
          </w:tcPr>
          <w:p w14:paraId="7278F994" w14:textId="77777777" w:rsidR="00784A32" w:rsidRPr="00C31E24" w:rsidRDefault="00784A32" w:rsidP="00354887">
            <w:pPr>
              <w:pStyle w:val="TAL"/>
              <w:keepNext w:val="0"/>
              <w:keepLines w:val="0"/>
              <w:widowControl w:val="0"/>
            </w:pPr>
          </w:p>
        </w:tc>
      </w:tr>
      <w:tr w:rsidR="00784A32" w:rsidRPr="00C31E24" w14:paraId="558B01C8" w14:textId="77777777" w:rsidTr="00354887">
        <w:trPr>
          <w:jc w:val="center"/>
        </w:trPr>
        <w:tc>
          <w:tcPr>
            <w:tcW w:w="2790" w:type="dxa"/>
            <w:tcBorders>
              <w:bottom w:val="single" w:sz="4" w:space="0" w:color="auto"/>
            </w:tcBorders>
            <w:vAlign w:val="center"/>
          </w:tcPr>
          <w:p w14:paraId="23B7C10A" w14:textId="77777777" w:rsidR="00784A32" w:rsidRPr="00C31E24" w:rsidRDefault="00784A32" w:rsidP="00354887">
            <w:pPr>
              <w:pStyle w:val="TAL"/>
              <w:keepNext w:val="0"/>
              <w:keepLines w:val="0"/>
              <w:widowControl w:val="0"/>
            </w:pPr>
            <w:r w:rsidRPr="00C31E24">
              <w:t xml:space="preserve">  mcvideo-Params</w:t>
            </w:r>
          </w:p>
        </w:tc>
        <w:tc>
          <w:tcPr>
            <w:tcW w:w="2160" w:type="dxa"/>
            <w:tcBorders>
              <w:bottom w:val="single" w:sz="4" w:space="0" w:color="auto"/>
            </w:tcBorders>
          </w:tcPr>
          <w:p w14:paraId="5B7551FB" w14:textId="77777777" w:rsidR="00784A32" w:rsidRPr="00C31E24" w:rsidRDefault="00784A32" w:rsidP="00354887">
            <w:pPr>
              <w:pStyle w:val="TAL"/>
              <w:keepNext w:val="0"/>
              <w:keepLines w:val="0"/>
              <w:widowControl w:val="0"/>
            </w:pPr>
          </w:p>
        </w:tc>
        <w:tc>
          <w:tcPr>
            <w:tcW w:w="2070" w:type="dxa"/>
            <w:tcBorders>
              <w:top w:val="single" w:sz="4" w:space="0" w:color="auto"/>
              <w:bottom w:val="single" w:sz="4" w:space="0" w:color="auto"/>
            </w:tcBorders>
          </w:tcPr>
          <w:p w14:paraId="3ED6F09C" w14:textId="77777777" w:rsidR="00784A32" w:rsidRPr="00C31E24" w:rsidRDefault="00784A32" w:rsidP="00354887">
            <w:pPr>
              <w:pStyle w:val="TAL"/>
              <w:keepNext w:val="0"/>
              <w:keepLines w:val="0"/>
              <w:widowControl w:val="0"/>
            </w:pPr>
          </w:p>
        </w:tc>
        <w:tc>
          <w:tcPr>
            <w:tcW w:w="1350" w:type="dxa"/>
            <w:tcBorders>
              <w:bottom w:val="single" w:sz="4" w:space="0" w:color="auto"/>
            </w:tcBorders>
          </w:tcPr>
          <w:p w14:paraId="56D97620" w14:textId="77777777" w:rsidR="00784A32" w:rsidRPr="00C31E24" w:rsidRDefault="00784A32" w:rsidP="00354887">
            <w:pPr>
              <w:pStyle w:val="TAL"/>
              <w:keepNext w:val="0"/>
              <w:keepLines w:val="0"/>
              <w:widowControl w:val="0"/>
            </w:pPr>
          </w:p>
        </w:tc>
        <w:tc>
          <w:tcPr>
            <w:tcW w:w="1161" w:type="dxa"/>
            <w:tcBorders>
              <w:bottom w:val="single" w:sz="4" w:space="0" w:color="auto"/>
            </w:tcBorders>
            <w:vAlign w:val="bottom"/>
          </w:tcPr>
          <w:p w14:paraId="6F958137" w14:textId="77777777" w:rsidR="00784A32" w:rsidRPr="00C31E24" w:rsidRDefault="00784A32" w:rsidP="00354887">
            <w:pPr>
              <w:pStyle w:val="TAL"/>
              <w:keepNext w:val="0"/>
              <w:keepLines w:val="0"/>
              <w:widowControl w:val="0"/>
            </w:pPr>
          </w:p>
        </w:tc>
      </w:tr>
      <w:tr w:rsidR="00784A32" w:rsidRPr="00C31E24" w14:paraId="236F6B7A" w14:textId="77777777" w:rsidTr="00354887">
        <w:trPr>
          <w:jc w:val="center"/>
        </w:trPr>
        <w:tc>
          <w:tcPr>
            <w:tcW w:w="2790" w:type="dxa"/>
            <w:tcBorders>
              <w:bottom w:val="single" w:sz="4" w:space="0" w:color="auto"/>
            </w:tcBorders>
            <w:vAlign w:val="center"/>
          </w:tcPr>
          <w:p w14:paraId="50D03796" w14:textId="77777777" w:rsidR="00784A32" w:rsidRPr="00C31E24" w:rsidRDefault="00784A32" w:rsidP="00354887">
            <w:pPr>
              <w:pStyle w:val="TAL"/>
              <w:keepNext w:val="0"/>
              <w:keepLines w:val="0"/>
              <w:widowControl w:val="0"/>
            </w:pPr>
            <w:r w:rsidRPr="00C31E24">
              <w:t xml:space="preserve">    session-type</w:t>
            </w:r>
          </w:p>
        </w:tc>
        <w:tc>
          <w:tcPr>
            <w:tcW w:w="2160" w:type="dxa"/>
            <w:tcBorders>
              <w:bottom w:val="single" w:sz="4" w:space="0" w:color="auto"/>
            </w:tcBorders>
          </w:tcPr>
          <w:p w14:paraId="5EF15ED7" w14:textId="77777777" w:rsidR="00784A32" w:rsidRPr="00C31E24" w:rsidRDefault="00784A32" w:rsidP="00354887">
            <w:pPr>
              <w:pStyle w:val="TAL"/>
              <w:keepNext w:val="0"/>
              <w:keepLines w:val="0"/>
              <w:widowControl w:val="0"/>
            </w:pPr>
            <w:r w:rsidRPr="00C31E24">
              <w:t>"chat"</w:t>
            </w:r>
          </w:p>
        </w:tc>
        <w:tc>
          <w:tcPr>
            <w:tcW w:w="2070" w:type="dxa"/>
            <w:tcBorders>
              <w:top w:val="single" w:sz="4" w:space="0" w:color="auto"/>
              <w:bottom w:val="single" w:sz="4" w:space="0" w:color="auto"/>
            </w:tcBorders>
          </w:tcPr>
          <w:p w14:paraId="6CD046C7" w14:textId="77777777" w:rsidR="00784A32" w:rsidRPr="00C31E24" w:rsidRDefault="00784A32" w:rsidP="00354887">
            <w:pPr>
              <w:pStyle w:val="TAL"/>
              <w:keepNext w:val="0"/>
              <w:keepLines w:val="0"/>
              <w:widowControl w:val="0"/>
            </w:pPr>
          </w:p>
        </w:tc>
        <w:tc>
          <w:tcPr>
            <w:tcW w:w="1350" w:type="dxa"/>
            <w:tcBorders>
              <w:bottom w:val="single" w:sz="4" w:space="0" w:color="auto"/>
            </w:tcBorders>
          </w:tcPr>
          <w:p w14:paraId="0D3836FC" w14:textId="77777777" w:rsidR="00784A32" w:rsidRPr="00C31E24" w:rsidRDefault="00784A32" w:rsidP="00354887">
            <w:pPr>
              <w:pStyle w:val="TAL"/>
              <w:keepNext w:val="0"/>
              <w:keepLines w:val="0"/>
              <w:widowControl w:val="0"/>
            </w:pPr>
          </w:p>
        </w:tc>
        <w:tc>
          <w:tcPr>
            <w:tcW w:w="1161" w:type="dxa"/>
            <w:tcBorders>
              <w:bottom w:val="single" w:sz="4" w:space="0" w:color="auto"/>
            </w:tcBorders>
          </w:tcPr>
          <w:p w14:paraId="40A20A3C" w14:textId="77777777" w:rsidR="00784A32" w:rsidRPr="00C31E24" w:rsidRDefault="00784A32" w:rsidP="00354887">
            <w:pPr>
              <w:pStyle w:val="TAL"/>
              <w:keepNext w:val="0"/>
              <w:keepLines w:val="0"/>
              <w:widowControl w:val="0"/>
            </w:pPr>
          </w:p>
        </w:tc>
      </w:tr>
    </w:tbl>
    <w:p w14:paraId="047AEC55" w14:textId="77777777" w:rsidR="00784A32" w:rsidRPr="00C31E24" w:rsidRDefault="00784A32" w:rsidP="00784A32"/>
    <w:p w14:paraId="7AC93784" w14:textId="77777777" w:rsidR="00784A32" w:rsidRPr="00C31E24" w:rsidRDefault="00784A32" w:rsidP="00784A32">
      <w:pPr>
        <w:pStyle w:val="TH"/>
      </w:pPr>
      <w:r w:rsidRPr="00C31E24">
        <w:t>Table 6.1.2.2.3.3-20: Transmission Granted (Step 30,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81"/>
        <w:gridCol w:w="2382"/>
        <w:gridCol w:w="2254"/>
        <w:gridCol w:w="1322"/>
        <w:gridCol w:w="1192"/>
      </w:tblGrid>
      <w:tr w:rsidR="00784A32" w:rsidRPr="00C31E24" w:rsidDel="00127C5D" w14:paraId="5168311B" w14:textId="77777777" w:rsidTr="00354887">
        <w:trPr>
          <w:tblHeader/>
          <w:jc w:val="center"/>
        </w:trPr>
        <w:tc>
          <w:tcPr>
            <w:tcW w:w="9531" w:type="dxa"/>
            <w:gridSpan w:val="5"/>
          </w:tcPr>
          <w:p w14:paraId="1463BD77" w14:textId="77777777" w:rsidR="00784A32" w:rsidRPr="00C31E24" w:rsidDel="00127C5D" w:rsidRDefault="00784A32" w:rsidP="00354887">
            <w:pPr>
              <w:pStyle w:val="TAL"/>
              <w:keepNext w:val="0"/>
              <w:keepLines w:val="0"/>
              <w:widowControl w:val="0"/>
            </w:pPr>
            <w:r w:rsidRPr="00C31E24">
              <w:t>Derivation Path: TS 36.579-1 [2], Table 5.5.11.2.1-1</w:t>
            </w:r>
          </w:p>
        </w:tc>
      </w:tr>
      <w:tr w:rsidR="00784A32" w:rsidRPr="00C31E24" w:rsidDel="00127C5D" w14:paraId="7DC5F1AF" w14:textId="77777777" w:rsidTr="00354887">
        <w:trPr>
          <w:tblHeader/>
          <w:jc w:val="center"/>
        </w:trPr>
        <w:tc>
          <w:tcPr>
            <w:tcW w:w="2381" w:type="dxa"/>
          </w:tcPr>
          <w:p w14:paraId="2530BF76" w14:textId="77777777" w:rsidR="00784A32" w:rsidRPr="00C31E24" w:rsidDel="00127C5D" w:rsidRDefault="00784A32" w:rsidP="00354887">
            <w:pPr>
              <w:pStyle w:val="TAH"/>
            </w:pPr>
            <w:r w:rsidRPr="00C31E24">
              <w:t>Information Element</w:t>
            </w:r>
          </w:p>
        </w:tc>
        <w:tc>
          <w:tcPr>
            <w:tcW w:w="2382" w:type="dxa"/>
          </w:tcPr>
          <w:p w14:paraId="5A2DE5DC" w14:textId="77777777" w:rsidR="00784A32" w:rsidRPr="00C31E24" w:rsidDel="00127C5D" w:rsidRDefault="00784A32" w:rsidP="00354887">
            <w:pPr>
              <w:pStyle w:val="TAH"/>
            </w:pPr>
            <w:r w:rsidRPr="00C31E24">
              <w:t>Value/remark</w:t>
            </w:r>
          </w:p>
        </w:tc>
        <w:tc>
          <w:tcPr>
            <w:tcW w:w="2254" w:type="dxa"/>
          </w:tcPr>
          <w:p w14:paraId="2DD81A84" w14:textId="77777777" w:rsidR="00784A32" w:rsidRPr="00C31E24" w:rsidDel="00127C5D" w:rsidRDefault="00784A32" w:rsidP="00354887">
            <w:pPr>
              <w:pStyle w:val="TAH"/>
            </w:pPr>
            <w:r w:rsidRPr="00C31E24">
              <w:t>Comment</w:t>
            </w:r>
          </w:p>
        </w:tc>
        <w:tc>
          <w:tcPr>
            <w:tcW w:w="1322" w:type="dxa"/>
          </w:tcPr>
          <w:p w14:paraId="567DFB84" w14:textId="77777777" w:rsidR="00784A32" w:rsidRPr="00C31E24" w:rsidDel="00127C5D" w:rsidRDefault="00784A32" w:rsidP="00354887">
            <w:pPr>
              <w:pStyle w:val="TAH"/>
            </w:pPr>
            <w:r w:rsidRPr="00C31E24">
              <w:t>Reference</w:t>
            </w:r>
          </w:p>
        </w:tc>
        <w:tc>
          <w:tcPr>
            <w:tcW w:w="1192" w:type="dxa"/>
          </w:tcPr>
          <w:p w14:paraId="3A26CE52" w14:textId="77777777" w:rsidR="00784A32" w:rsidRPr="00C31E24" w:rsidDel="00127C5D" w:rsidRDefault="00784A32" w:rsidP="00354887">
            <w:pPr>
              <w:pStyle w:val="TAH"/>
            </w:pPr>
            <w:r w:rsidRPr="00C31E24">
              <w:t>Condition</w:t>
            </w:r>
          </w:p>
        </w:tc>
      </w:tr>
      <w:tr w:rsidR="00784A32" w:rsidRPr="00C31E24" w14:paraId="31957C61"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2DD5B4DF" w14:textId="77777777" w:rsidR="00784A32" w:rsidRPr="00C31E24" w:rsidRDefault="00784A32" w:rsidP="00354887">
            <w:pPr>
              <w:pStyle w:val="TAL"/>
              <w:keepNext w:val="0"/>
              <w:keepLines w:val="0"/>
              <w:widowControl w:val="0"/>
            </w:pPr>
            <w:r w:rsidRPr="00C31E24">
              <w:t>Transmission Indicator</w:t>
            </w:r>
          </w:p>
        </w:tc>
        <w:tc>
          <w:tcPr>
            <w:tcW w:w="2382" w:type="dxa"/>
            <w:tcBorders>
              <w:top w:val="single" w:sz="4" w:space="0" w:color="auto"/>
              <w:left w:val="single" w:sz="4" w:space="0" w:color="auto"/>
              <w:bottom w:val="single" w:sz="4" w:space="0" w:color="auto"/>
              <w:right w:val="single" w:sz="4" w:space="0" w:color="auto"/>
            </w:tcBorders>
          </w:tcPr>
          <w:p w14:paraId="7A8890DF" w14:textId="77777777" w:rsidR="00784A32" w:rsidRPr="00C31E24" w:rsidRDefault="00784A32" w:rsidP="00354887">
            <w:pPr>
              <w:pStyle w:val="TAL"/>
              <w:keepNext w:val="0"/>
              <w:keepLines w:val="0"/>
              <w:widowControl w:val="0"/>
            </w:pPr>
          </w:p>
        </w:tc>
        <w:tc>
          <w:tcPr>
            <w:tcW w:w="2254" w:type="dxa"/>
            <w:tcBorders>
              <w:top w:val="single" w:sz="4" w:space="0" w:color="auto"/>
              <w:left w:val="single" w:sz="4" w:space="0" w:color="auto"/>
              <w:bottom w:val="single" w:sz="4" w:space="0" w:color="auto"/>
              <w:right w:val="single" w:sz="4" w:space="0" w:color="auto"/>
            </w:tcBorders>
          </w:tcPr>
          <w:p w14:paraId="642AAE40" w14:textId="77777777" w:rsidR="00784A32" w:rsidRPr="00C31E24" w:rsidRDefault="00784A32" w:rsidP="00354887">
            <w:pPr>
              <w:pStyle w:val="TAL"/>
              <w:keepNext w:val="0"/>
              <w:keepLines w:val="0"/>
              <w:widowControl w:val="0"/>
            </w:pPr>
            <w:r w:rsidRPr="00C31E24">
              <w:t>Length is 16 bits, A-P.</w:t>
            </w:r>
          </w:p>
        </w:tc>
        <w:tc>
          <w:tcPr>
            <w:tcW w:w="1322" w:type="dxa"/>
            <w:tcBorders>
              <w:top w:val="single" w:sz="4" w:space="0" w:color="auto"/>
              <w:left w:val="single" w:sz="4" w:space="0" w:color="auto"/>
              <w:bottom w:val="single" w:sz="4" w:space="0" w:color="auto"/>
              <w:right w:val="single" w:sz="4" w:space="0" w:color="auto"/>
            </w:tcBorders>
          </w:tcPr>
          <w:p w14:paraId="546BB52D" w14:textId="77777777" w:rsidR="00784A32" w:rsidRPr="00C31E2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431256B7" w14:textId="77777777" w:rsidR="00784A32" w:rsidRPr="00C31E24" w:rsidRDefault="00784A32" w:rsidP="00354887">
            <w:pPr>
              <w:pStyle w:val="TAL"/>
              <w:keepNext w:val="0"/>
              <w:keepLines w:val="0"/>
              <w:widowControl w:val="0"/>
            </w:pPr>
          </w:p>
        </w:tc>
      </w:tr>
      <w:tr w:rsidR="00784A32" w:rsidRPr="00C31E24" w14:paraId="1EF203E2" w14:textId="77777777" w:rsidTr="00354887">
        <w:trPr>
          <w:tblHeader/>
          <w:jc w:val="center"/>
        </w:trPr>
        <w:tc>
          <w:tcPr>
            <w:tcW w:w="2381" w:type="dxa"/>
            <w:tcBorders>
              <w:top w:val="single" w:sz="4" w:space="0" w:color="auto"/>
              <w:left w:val="single" w:sz="4" w:space="0" w:color="auto"/>
              <w:bottom w:val="single" w:sz="4" w:space="0" w:color="auto"/>
              <w:right w:val="single" w:sz="4" w:space="0" w:color="auto"/>
            </w:tcBorders>
          </w:tcPr>
          <w:p w14:paraId="4ED15D2B" w14:textId="77777777" w:rsidR="00784A32" w:rsidRPr="00C31E24" w:rsidRDefault="00784A32" w:rsidP="00354887">
            <w:pPr>
              <w:pStyle w:val="TAL"/>
              <w:keepNext w:val="0"/>
              <w:keepLines w:val="0"/>
              <w:widowControl w:val="0"/>
            </w:pPr>
            <w:r w:rsidRPr="00C31E24">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50F022D8" w14:textId="77777777" w:rsidR="00784A32" w:rsidRPr="00C31E24" w:rsidRDefault="00784A32" w:rsidP="00354887">
            <w:pPr>
              <w:pStyle w:val="TAL"/>
              <w:keepNext w:val="0"/>
              <w:keepLines w:val="0"/>
              <w:widowControl w:val="0"/>
            </w:pPr>
            <w:r w:rsidRPr="00C31E24">
              <w:t>'0000100000000000'</w:t>
            </w:r>
          </w:p>
        </w:tc>
        <w:tc>
          <w:tcPr>
            <w:tcW w:w="2254" w:type="dxa"/>
            <w:tcBorders>
              <w:top w:val="single" w:sz="4" w:space="0" w:color="auto"/>
              <w:left w:val="single" w:sz="4" w:space="0" w:color="auto"/>
              <w:bottom w:val="single" w:sz="4" w:space="0" w:color="auto"/>
              <w:right w:val="single" w:sz="4" w:space="0" w:color="auto"/>
            </w:tcBorders>
          </w:tcPr>
          <w:p w14:paraId="2775ABB6" w14:textId="77777777" w:rsidR="00784A32" w:rsidRPr="00C31E24" w:rsidRDefault="00784A32" w:rsidP="00354887">
            <w:pPr>
              <w:pStyle w:val="TAL"/>
              <w:keepNext w:val="0"/>
              <w:keepLines w:val="0"/>
              <w:widowControl w:val="0"/>
            </w:pPr>
            <w:r w:rsidRPr="00C31E24">
              <w:t>E = Imminent Peril</w:t>
            </w:r>
          </w:p>
        </w:tc>
        <w:tc>
          <w:tcPr>
            <w:tcW w:w="1322" w:type="dxa"/>
            <w:tcBorders>
              <w:top w:val="single" w:sz="4" w:space="0" w:color="auto"/>
              <w:left w:val="single" w:sz="4" w:space="0" w:color="auto"/>
              <w:bottom w:val="single" w:sz="4" w:space="0" w:color="auto"/>
              <w:right w:val="single" w:sz="4" w:space="0" w:color="auto"/>
            </w:tcBorders>
          </w:tcPr>
          <w:p w14:paraId="68492687" w14:textId="77777777" w:rsidR="00784A32" w:rsidRPr="00C31E24" w:rsidRDefault="00784A32" w:rsidP="00354887">
            <w:pPr>
              <w:pStyle w:val="TAL"/>
              <w:keepNext w:val="0"/>
              <w:keepLines w:val="0"/>
              <w:widowControl w:val="0"/>
            </w:pPr>
          </w:p>
        </w:tc>
        <w:tc>
          <w:tcPr>
            <w:tcW w:w="1192" w:type="dxa"/>
            <w:tcBorders>
              <w:top w:val="single" w:sz="4" w:space="0" w:color="auto"/>
              <w:left w:val="single" w:sz="4" w:space="0" w:color="auto"/>
              <w:bottom w:val="single" w:sz="4" w:space="0" w:color="auto"/>
              <w:right w:val="single" w:sz="4" w:space="0" w:color="auto"/>
            </w:tcBorders>
          </w:tcPr>
          <w:p w14:paraId="5957F8D6" w14:textId="77777777" w:rsidR="00784A32" w:rsidRPr="00C31E24" w:rsidRDefault="00784A32" w:rsidP="00354887">
            <w:pPr>
              <w:pStyle w:val="TAL"/>
              <w:keepNext w:val="0"/>
              <w:keepLines w:val="0"/>
              <w:widowControl w:val="0"/>
            </w:pPr>
          </w:p>
        </w:tc>
      </w:tr>
    </w:tbl>
    <w:p w14:paraId="458BBC49" w14:textId="77777777" w:rsidR="00784A32" w:rsidRPr="00C31E24" w:rsidRDefault="00784A32" w:rsidP="00784A32"/>
    <w:p w14:paraId="1CC3056D" w14:textId="099B83D9" w:rsidR="00784A32" w:rsidRPr="00C31E24" w:rsidRDefault="00784A32" w:rsidP="00784A32">
      <w:pPr>
        <w:pStyle w:val="TH"/>
      </w:pPr>
      <w:r w:rsidRPr="00C31E24">
        <w:t xml:space="preserve">Table 6.1.2.2.3-21: </w:t>
      </w:r>
      <w:r w:rsidR="009A56EE" w:rsidRPr="00C31E24">
        <w:t>Void</w:t>
      </w:r>
    </w:p>
    <w:p w14:paraId="2280731A" w14:textId="77777777" w:rsidR="00784A32" w:rsidRPr="00C31E24" w:rsidRDefault="00784A32" w:rsidP="00784A32"/>
    <w:p w14:paraId="34CC6265" w14:textId="77777777" w:rsidR="00784A32" w:rsidRPr="00C31E24" w:rsidRDefault="00784A32" w:rsidP="00784A32">
      <w:pPr>
        <w:pStyle w:val="TH"/>
      </w:pPr>
      <w:r w:rsidRPr="00C31E24">
        <w:t>Table 6.1.2.2.3.3-22: Transmission End Response (Step 42, Table 6.1.2.2.3.2-1)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84"/>
      </w:tblGrid>
      <w:tr w:rsidR="00784A32" w:rsidRPr="00C31E24" w14:paraId="1144BF91" w14:textId="77777777" w:rsidTr="00354887">
        <w:trPr>
          <w:trHeight w:val="70"/>
          <w:tblHeader/>
        </w:trPr>
        <w:tc>
          <w:tcPr>
            <w:tcW w:w="9644" w:type="dxa"/>
            <w:gridSpan w:val="5"/>
          </w:tcPr>
          <w:p w14:paraId="1FE78E24" w14:textId="77777777" w:rsidR="00784A32" w:rsidRPr="00C31E24" w:rsidRDefault="00784A32" w:rsidP="00354887">
            <w:pPr>
              <w:pStyle w:val="TAL"/>
              <w:keepLines w:val="0"/>
              <w:widowControl w:val="0"/>
            </w:pPr>
            <w:r w:rsidRPr="00C31E24">
              <w:t>Derivation Path: TS 36.579-1 [2], Table 5.5.11.3.2-1</w:t>
            </w:r>
          </w:p>
        </w:tc>
      </w:tr>
      <w:tr w:rsidR="00784A32" w:rsidRPr="00C31E24" w14:paraId="2487D72D" w14:textId="77777777" w:rsidTr="00354887">
        <w:trPr>
          <w:tblHeader/>
        </w:trPr>
        <w:tc>
          <w:tcPr>
            <w:tcW w:w="2790" w:type="dxa"/>
          </w:tcPr>
          <w:p w14:paraId="1575D1E7" w14:textId="77777777" w:rsidR="00784A32" w:rsidRPr="00C31E24" w:rsidRDefault="00784A32" w:rsidP="00354887">
            <w:pPr>
              <w:pStyle w:val="TAH"/>
              <w:keepLines w:val="0"/>
              <w:widowControl w:val="0"/>
            </w:pPr>
            <w:r w:rsidRPr="00C31E24">
              <w:t>Information Element</w:t>
            </w:r>
          </w:p>
        </w:tc>
        <w:tc>
          <w:tcPr>
            <w:tcW w:w="2160" w:type="dxa"/>
          </w:tcPr>
          <w:p w14:paraId="6402558B" w14:textId="77777777" w:rsidR="00784A32" w:rsidRPr="00C31E24" w:rsidRDefault="00784A32" w:rsidP="00354887">
            <w:pPr>
              <w:pStyle w:val="TAH"/>
              <w:keepLines w:val="0"/>
              <w:widowControl w:val="0"/>
            </w:pPr>
            <w:r w:rsidRPr="00C31E24">
              <w:t>Value/remark</w:t>
            </w:r>
          </w:p>
        </w:tc>
        <w:tc>
          <w:tcPr>
            <w:tcW w:w="2160" w:type="dxa"/>
            <w:tcBorders>
              <w:bottom w:val="single" w:sz="4" w:space="0" w:color="auto"/>
            </w:tcBorders>
          </w:tcPr>
          <w:p w14:paraId="4898B267" w14:textId="77777777" w:rsidR="00784A32" w:rsidRPr="00C31E24" w:rsidRDefault="00784A32" w:rsidP="00354887">
            <w:pPr>
              <w:pStyle w:val="TAH"/>
              <w:keepLines w:val="0"/>
              <w:widowControl w:val="0"/>
            </w:pPr>
            <w:r w:rsidRPr="00C31E24">
              <w:t>Comment</w:t>
            </w:r>
          </w:p>
        </w:tc>
        <w:tc>
          <w:tcPr>
            <w:tcW w:w="1350" w:type="dxa"/>
          </w:tcPr>
          <w:p w14:paraId="2500EB64" w14:textId="77777777" w:rsidR="00784A32" w:rsidRPr="00C31E24" w:rsidRDefault="00784A32" w:rsidP="00354887">
            <w:pPr>
              <w:pStyle w:val="TAH"/>
              <w:keepLines w:val="0"/>
              <w:widowControl w:val="0"/>
            </w:pPr>
            <w:r w:rsidRPr="00C31E24">
              <w:t>Reference</w:t>
            </w:r>
          </w:p>
        </w:tc>
        <w:tc>
          <w:tcPr>
            <w:tcW w:w="1184" w:type="dxa"/>
          </w:tcPr>
          <w:p w14:paraId="2F532A3B" w14:textId="77777777" w:rsidR="00784A32" w:rsidRPr="00C31E24" w:rsidRDefault="00784A32" w:rsidP="00354887">
            <w:pPr>
              <w:pStyle w:val="TAH"/>
              <w:keepLines w:val="0"/>
              <w:widowControl w:val="0"/>
            </w:pPr>
            <w:r w:rsidRPr="00C31E24">
              <w:t>Condition</w:t>
            </w:r>
          </w:p>
        </w:tc>
      </w:tr>
      <w:tr w:rsidR="00784A32" w:rsidRPr="00C31E24" w14:paraId="12BB302A" w14:textId="77777777" w:rsidTr="00354887">
        <w:trPr>
          <w:tblHeader/>
        </w:trPr>
        <w:tc>
          <w:tcPr>
            <w:tcW w:w="2790" w:type="dxa"/>
          </w:tcPr>
          <w:p w14:paraId="0A56A69A" w14:textId="77777777" w:rsidR="00784A32" w:rsidRPr="00C31E24" w:rsidRDefault="00784A32" w:rsidP="00354887">
            <w:pPr>
              <w:pStyle w:val="TAL"/>
            </w:pPr>
            <w:r w:rsidRPr="00C31E24">
              <w:rPr>
                <w:rFonts w:eastAsia="Yu Gothic"/>
                <w:b/>
              </w:rPr>
              <w:t>Subtype</w:t>
            </w:r>
          </w:p>
        </w:tc>
        <w:tc>
          <w:tcPr>
            <w:tcW w:w="2160" w:type="dxa"/>
          </w:tcPr>
          <w:p w14:paraId="39421FD6" w14:textId="77777777" w:rsidR="00784A32" w:rsidRPr="00C31E24" w:rsidRDefault="00784A32" w:rsidP="00354887">
            <w:pPr>
              <w:pStyle w:val="TAL"/>
            </w:pPr>
            <w:r w:rsidRPr="00C31E24">
              <w:t>'10001'</w:t>
            </w:r>
          </w:p>
        </w:tc>
        <w:tc>
          <w:tcPr>
            <w:tcW w:w="2160" w:type="dxa"/>
            <w:tcBorders>
              <w:bottom w:val="single" w:sz="4" w:space="0" w:color="auto"/>
            </w:tcBorders>
          </w:tcPr>
          <w:p w14:paraId="38CC2FEE" w14:textId="77777777" w:rsidR="00784A32" w:rsidRPr="00C31E24" w:rsidRDefault="00784A32" w:rsidP="00354887">
            <w:pPr>
              <w:pStyle w:val="TAL"/>
            </w:pPr>
          </w:p>
        </w:tc>
        <w:tc>
          <w:tcPr>
            <w:tcW w:w="1350" w:type="dxa"/>
          </w:tcPr>
          <w:p w14:paraId="0C57997A" w14:textId="77777777" w:rsidR="00784A32" w:rsidRPr="00C31E24" w:rsidRDefault="00784A32" w:rsidP="00354887">
            <w:pPr>
              <w:pStyle w:val="TAL"/>
            </w:pPr>
          </w:p>
        </w:tc>
        <w:tc>
          <w:tcPr>
            <w:tcW w:w="1184" w:type="dxa"/>
          </w:tcPr>
          <w:p w14:paraId="17A792E6" w14:textId="77777777" w:rsidR="00784A32" w:rsidRPr="00C31E24" w:rsidRDefault="00784A32" w:rsidP="00354887">
            <w:pPr>
              <w:pStyle w:val="TAL"/>
            </w:pPr>
          </w:p>
        </w:tc>
      </w:tr>
    </w:tbl>
    <w:p w14:paraId="32336DFC" w14:textId="77777777" w:rsidR="00784A32" w:rsidRPr="00C31E24" w:rsidRDefault="00784A32" w:rsidP="00784A32"/>
    <w:p w14:paraId="7A0F3542" w14:textId="2E1DDFDE" w:rsidR="00784A32" w:rsidRPr="00C31E24" w:rsidRDefault="00784A32" w:rsidP="00784A32">
      <w:pPr>
        <w:pStyle w:val="TH"/>
      </w:pPr>
      <w:r w:rsidRPr="00C31E24">
        <w:t xml:space="preserve">Table 6.1.2.2.3.3-23: </w:t>
      </w:r>
      <w:r w:rsidR="009A56EE" w:rsidRPr="00C31E24">
        <w:t>Void</w:t>
      </w:r>
    </w:p>
    <w:p w14:paraId="2F9AAEC0" w14:textId="77777777" w:rsidR="00784A32" w:rsidRPr="00C31E24" w:rsidRDefault="00784A32" w:rsidP="00784A32"/>
    <w:p w14:paraId="5C2EB78B" w14:textId="4B221ECA" w:rsidR="00784A32" w:rsidRPr="00C31E24" w:rsidRDefault="00784A32" w:rsidP="00784A32">
      <w:pPr>
        <w:pStyle w:val="TH"/>
      </w:pPr>
      <w:r w:rsidRPr="00C31E24">
        <w:t xml:space="preserve">Table: 6.1.2.2.3.3-24: </w:t>
      </w:r>
      <w:r w:rsidR="009A56EE" w:rsidRPr="00C31E24">
        <w:t>Void</w:t>
      </w:r>
    </w:p>
    <w:p w14:paraId="7D8DB895" w14:textId="77777777" w:rsidR="00784A32" w:rsidRPr="00C31E24" w:rsidRDefault="00784A32" w:rsidP="00784A32"/>
    <w:p w14:paraId="40EF1900" w14:textId="77777777" w:rsidR="00FD2B6C" w:rsidRPr="00C31E24" w:rsidRDefault="00FD2B6C" w:rsidP="00FD2B6C">
      <w:pPr>
        <w:pStyle w:val="TH"/>
      </w:pPr>
      <w:r w:rsidRPr="00C31E24">
        <w:t>Table 6.1.2.2.3.3-25: SIP BYE (Step 47, Table 6.1.2.2.3.2-1)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26"/>
        <w:gridCol w:w="2328"/>
        <w:gridCol w:w="2272"/>
        <w:gridCol w:w="1294"/>
        <w:gridCol w:w="1311"/>
      </w:tblGrid>
      <w:tr w:rsidR="00784A32" w:rsidRPr="00C31E24" w:rsidDel="00127C5D" w14:paraId="7ED044B0" w14:textId="77777777" w:rsidTr="00354887">
        <w:trPr>
          <w:tblHeader/>
          <w:jc w:val="center"/>
        </w:trPr>
        <w:tc>
          <w:tcPr>
            <w:tcW w:w="9531" w:type="dxa"/>
            <w:gridSpan w:val="5"/>
          </w:tcPr>
          <w:p w14:paraId="2F9EEBFE" w14:textId="77777777" w:rsidR="00784A32" w:rsidRPr="00C31E24" w:rsidDel="00127C5D" w:rsidRDefault="00784A32" w:rsidP="00354887">
            <w:pPr>
              <w:pStyle w:val="TAL"/>
              <w:keepNext w:val="0"/>
              <w:keepLines w:val="0"/>
              <w:widowControl w:val="0"/>
            </w:pPr>
            <w:r w:rsidRPr="00C31E24">
              <w:t>Derivation Path: TS 36.579-1, Table 5.5.2.2-1, condition MO_CALL</w:t>
            </w:r>
          </w:p>
        </w:tc>
      </w:tr>
      <w:tr w:rsidR="00784A32" w:rsidRPr="00C31E24" w:rsidDel="00127C5D" w14:paraId="0A7B4A56" w14:textId="77777777" w:rsidTr="00354887">
        <w:trPr>
          <w:tblHeader/>
          <w:jc w:val="center"/>
        </w:trPr>
        <w:tc>
          <w:tcPr>
            <w:tcW w:w="2326" w:type="dxa"/>
          </w:tcPr>
          <w:p w14:paraId="16E816D7" w14:textId="77777777" w:rsidR="00784A32" w:rsidRPr="00C31E24" w:rsidDel="00127C5D" w:rsidRDefault="00784A32" w:rsidP="00354887">
            <w:pPr>
              <w:pStyle w:val="TAH"/>
            </w:pPr>
            <w:r w:rsidRPr="00C31E24">
              <w:t>Information Element</w:t>
            </w:r>
          </w:p>
        </w:tc>
        <w:tc>
          <w:tcPr>
            <w:tcW w:w="2328" w:type="dxa"/>
          </w:tcPr>
          <w:p w14:paraId="60C0F62B" w14:textId="77777777" w:rsidR="00784A32" w:rsidRPr="00C31E24" w:rsidDel="00127C5D" w:rsidRDefault="00784A32" w:rsidP="00354887">
            <w:pPr>
              <w:pStyle w:val="TAH"/>
            </w:pPr>
            <w:r w:rsidRPr="00C31E24">
              <w:t>Value/remark</w:t>
            </w:r>
          </w:p>
        </w:tc>
        <w:tc>
          <w:tcPr>
            <w:tcW w:w="2272" w:type="dxa"/>
          </w:tcPr>
          <w:p w14:paraId="65B0B512" w14:textId="77777777" w:rsidR="00784A32" w:rsidRPr="00C31E24" w:rsidDel="00127C5D" w:rsidRDefault="00784A32" w:rsidP="00354887">
            <w:pPr>
              <w:pStyle w:val="TAH"/>
            </w:pPr>
            <w:r w:rsidRPr="00C31E24">
              <w:t>Comment</w:t>
            </w:r>
          </w:p>
        </w:tc>
        <w:tc>
          <w:tcPr>
            <w:tcW w:w="1294" w:type="dxa"/>
          </w:tcPr>
          <w:p w14:paraId="471F717E" w14:textId="77777777" w:rsidR="00784A32" w:rsidRPr="00C31E24" w:rsidDel="00127C5D" w:rsidRDefault="00784A32" w:rsidP="00354887">
            <w:pPr>
              <w:pStyle w:val="TAH"/>
            </w:pPr>
            <w:r w:rsidRPr="00C31E24">
              <w:t>Reference</w:t>
            </w:r>
          </w:p>
        </w:tc>
        <w:tc>
          <w:tcPr>
            <w:tcW w:w="1311" w:type="dxa"/>
          </w:tcPr>
          <w:p w14:paraId="1C51D594" w14:textId="77777777" w:rsidR="00784A32" w:rsidRPr="00C31E24" w:rsidDel="00127C5D" w:rsidRDefault="00784A32" w:rsidP="00354887">
            <w:pPr>
              <w:pStyle w:val="TAH"/>
            </w:pPr>
            <w:r w:rsidRPr="00C31E24">
              <w:t>Condition</w:t>
            </w:r>
          </w:p>
        </w:tc>
      </w:tr>
    </w:tbl>
    <w:p w14:paraId="36DF883B" w14:textId="77777777" w:rsidR="00784A32" w:rsidRPr="00C31E24" w:rsidRDefault="00784A32" w:rsidP="00784A32"/>
    <w:p w14:paraId="387A01BF" w14:textId="77040EBC" w:rsidR="00784A32" w:rsidRPr="00C31E24" w:rsidRDefault="00784A32" w:rsidP="00784A32">
      <w:pPr>
        <w:pStyle w:val="TH"/>
      </w:pPr>
      <w:r w:rsidRPr="00C31E24">
        <w:t xml:space="preserve">Table 6.1.2.2.3.3-26: </w:t>
      </w:r>
      <w:r w:rsidR="009A56EE" w:rsidRPr="00C31E24">
        <w:t>Void</w:t>
      </w:r>
    </w:p>
    <w:p w14:paraId="5F9C6256" w14:textId="77777777" w:rsidR="00784A32" w:rsidRPr="00C31E24" w:rsidRDefault="00784A32" w:rsidP="00784A32"/>
    <w:p w14:paraId="0D755536" w14:textId="77777777" w:rsidR="00784A32" w:rsidRPr="00C31E24" w:rsidRDefault="00784A32" w:rsidP="00784A32">
      <w:pPr>
        <w:pStyle w:val="Heading4"/>
      </w:pPr>
      <w:bookmarkStart w:id="482" w:name="_Toc52787534"/>
      <w:bookmarkStart w:id="483" w:name="_Toc52787715"/>
      <w:bookmarkStart w:id="484" w:name="_Toc75906937"/>
      <w:bookmarkStart w:id="485" w:name="_Toc75907274"/>
      <w:bookmarkStart w:id="486" w:name="_Toc84345729"/>
      <w:bookmarkStart w:id="487" w:name="_Toc99871277"/>
      <w:r w:rsidRPr="00C31E24">
        <w:t>6.1.2.3</w:t>
      </w:r>
      <w:r w:rsidRPr="00C31E24">
        <w:tab/>
        <w:t>On-network / Chat Group Call / Upgrade to Emergency Chat Group Call / Cancel Emergency Chat Group Call / Upgrade to Imminent Peril Chat Group Call / Cancel Imminent Peril Chat Group Call / Client Terminated (CT)</w:t>
      </w:r>
      <w:bookmarkEnd w:id="482"/>
      <w:bookmarkEnd w:id="483"/>
      <w:bookmarkEnd w:id="484"/>
      <w:bookmarkEnd w:id="485"/>
      <w:bookmarkEnd w:id="486"/>
      <w:bookmarkEnd w:id="487"/>
    </w:p>
    <w:p w14:paraId="6952B588" w14:textId="77777777" w:rsidR="00784A32" w:rsidRPr="00C31E24" w:rsidRDefault="00784A32" w:rsidP="00764DD4">
      <w:pPr>
        <w:pStyle w:val="H6"/>
      </w:pPr>
      <w:bookmarkStart w:id="488" w:name="_Toc52787535"/>
      <w:bookmarkStart w:id="489" w:name="_Toc52787716"/>
      <w:bookmarkStart w:id="490" w:name="_Toc75906938"/>
      <w:bookmarkStart w:id="491" w:name="_Toc75907275"/>
      <w:r w:rsidRPr="00C31E24">
        <w:t>6.1.2.3.1</w:t>
      </w:r>
      <w:r w:rsidRPr="00C31E24">
        <w:tab/>
        <w:t>Test Purpose (TP)</w:t>
      </w:r>
      <w:bookmarkEnd w:id="488"/>
      <w:bookmarkEnd w:id="489"/>
      <w:bookmarkEnd w:id="490"/>
      <w:bookmarkEnd w:id="491"/>
    </w:p>
    <w:p w14:paraId="250B1619" w14:textId="77777777" w:rsidR="00784A32" w:rsidRPr="00C31E24" w:rsidRDefault="00784A32" w:rsidP="00784A32">
      <w:pPr>
        <w:pStyle w:val="H6"/>
      </w:pPr>
      <w:r w:rsidRPr="00C31E24">
        <w:t>(1)</w:t>
      </w:r>
    </w:p>
    <w:p w14:paraId="355B81F1"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registered and authorised for MCVideo Service }</w:t>
      </w:r>
    </w:p>
    <w:p w14:paraId="1294D19F"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723A76C8"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to join a MCVideo Chat Group Session }</w:t>
      </w:r>
    </w:p>
    <w:p w14:paraId="47EBD56F" w14:textId="1005905C" w:rsidR="00784A32" w:rsidRPr="00C31E24" w:rsidRDefault="00784A32" w:rsidP="00784A32">
      <w:pPr>
        <w:pStyle w:val="PL"/>
        <w:rPr>
          <w:noProof w:val="0"/>
        </w:rPr>
      </w:pPr>
      <w:r w:rsidRPr="00C31E24">
        <w:rPr>
          <w:b/>
          <w:noProof w:val="0"/>
        </w:rPr>
        <w:t xml:space="preserve">    then</w:t>
      </w:r>
      <w:r w:rsidRPr="00C31E24">
        <w:rPr>
          <w:noProof w:val="0"/>
        </w:rPr>
        <w:t xml:space="preserve"> { the UE (MCVideo Client) sends a SIP INVITE message to the SS (MCVideo Server) and responds to a SIP 200 (OK) message from the SS (MCVideo Server) with a SIP ACK message </w:t>
      </w:r>
      <w:r w:rsidR="008739C9" w:rsidRPr="00C31E24">
        <w:rPr>
          <w:noProof w:val="0"/>
        </w:rPr>
        <w:t>and</w:t>
      </w:r>
      <w:r w:rsidRPr="00C31E24">
        <w:rPr>
          <w:noProof w:val="0"/>
        </w:rPr>
        <w:t xml:space="preserve">, provides transmission granted notification to the MCVideo User, </w:t>
      </w:r>
      <w:r w:rsidRPr="00C31E24">
        <w:rPr>
          <w:bCs/>
          <w:noProof w:val="0"/>
        </w:rPr>
        <w:t>and</w:t>
      </w:r>
      <w:r w:rsidRPr="00C31E24">
        <w:rPr>
          <w:noProof w:val="0"/>
        </w:rPr>
        <w:t xml:space="preserve"> respects Transmission Control</w:t>
      </w:r>
      <w:r w:rsidR="008739C9" w:rsidRPr="00C31E24">
        <w:rPr>
          <w:noProof w:val="0"/>
        </w:rPr>
        <w:t xml:space="preserve"> through the session</w:t>
      </w:r>
      <w:r w:rsidRPr="00C31E24">
        <w:rPr>
          <w:noProof w:val="0"/>
        </w:rPr>
        <w:t xml:space="preserve"> }</w:t>
      </w:r>
    </w:p>
    <w:p w14:paraId="3D67EA0D" w14:textId="77777777" w:rsidR="00784A32" w:rsidRPr="00C31E24" w:rsidRDefault="00784A32" w:rsidP="00784A32">
      <w:pPr>
        <w:pStyle w:val="PL"/>
        <w:rPr>
          <w:noProof w:val="0"/>
        </w:rPr>
      </w:pPr>
      <w:r w:rsidRPr="00C31E24">
        <w:rPr>
          <w:noProof w:val="0"/>
        </w:rPr>
        <w:t xml:space="preserve">            }</w:t>
      </w:r>
    </w:p>
    <w:p w14:paraId="568ACFAF" w14:textId="77777777" w:rsidR="00784A32" w:rsidRPr="00C31E24" w:rsidRDefault="00784A32" w:rsidP="00784A32">
      <w:pPr>
        <w:pStyle w:val="PL"/>
        <w:rPr>
          <w:noProof w:val="0"/>
        </w:rPr>
      </w:pPr>
    </w:p>
    <w:p w14:paraId="264E5A0C" w14:textId="77777777" w:rsidR="00784A32" w:rsidRPr="00C31E24" w:rsidRDefault="00784A32" w:rsidP="00784A32">
      <w:pPr>
        <w:pStyle w:val="H6"/>
      </w:pPr>
      <w:r w:rsidRPr="00C31E24">
        <w:t>(2)</w:t>
      </w:r>
    </w:p>
    <w:p w14:paraId="26E1404C"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Chat Group Call }</w:t>
      </w:r>
    </w:p>
    <w:p w14:paraId="2A6C7775"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1E2F80CC" w14:textId="407FCE06"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an upgrade of the ongoing M</w:t>
      </w:r>
      <w:r w:rsidR="008739C9" w:rsidRPr="00C31E24">
        <w:rPr>
          <w:noProof w:val="0"/>
        </w:rPr>
        <w:t>C</w:t>
      </w:r>
      <w:r w:rsidRPr="00C31E24">
        <w:rPr>
          <w:noProof w:val="0"/>
        </w:rPr>
        <w:t>Video Group Call to an MCVideo Emergency Group Call via a SIP INVITE message from the SS (MCVideo Server) }</w:t>
      </w:r>
    </w:p>
    <w:p w14:paraId="1F6CDBEB"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responds to the SIP re-INVITE request with a SIP 200 (OK) response and considers the call as being upgraded to an Emergency Group Call }</w:t>
      </w:r>
    </w:p>
    <w:p w14:paraId="2E3D76A0" w14:textId="77777777" w:rsidR="00784A32" w:rsidRPr="00C31E24" w:rsidRDefault="00784A32" w:rsidP="00784A32">
      <w:pPr>
        <w:pStyle w:val="PL"/>
        <w:rPr>
          <w:noProof w:val="0"/>
        </w:rPr>
      </w:pPr>
      <w:r w:rsidRPr="00C31E24">
        <w:rPr>
          <w:noProof w:val="0"/>
        </w:rPr>
        <w:t xml:space="preserve">          }</w:t>
      </w:r>
    </w:p>
    <w:p w14:paraId="06FCB112" w14:textId="77777777" w:rsidR="00784A32" w:rsidRPr="00C31E24" w:rsidRDefault="00784A32" w:rsidP="00784A32">
      <w:pPr>
        <w:pStyle w:val="PL"/>
        <w:rPr>
          <w:noProof w:val="0"/>
        </w:rPr>
      </w:pPr>
    </w:p>
    <w:p w14:paraId="2721A3F5" w14:textId="77777777" w:rsidR="00784A32" w:rsidRPr="00C31E24" w:rsidRDefault="00784A32" w:rsidP="00784A32">
      <w:pPr>
        <w:pStyle w:val="H6"/>
      </w:pPr>
      <w:r w:rsidRPr="00C31E24">
        <w:t>(3)</w:t>
      </w:r>
    </w:p>
    <w:p w14:paraId="509BAC1E"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Chat Group Call, which was upgraded to an Emergency Chat Group Call }</w:t>
      </w:r>
    </w:p>
    <w:p w14:paraId="7F26EAFD"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1311E1ED"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cancellation of the ongoing McVideo Emergency state via a SIP re-INVITE message from the SS (MCVideo Server)}</w:t>
      </w:r>
    </w:p>
    <w:p w14:paraId="3014F7DF"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responds to the SIP re-INVITE request with a SIP 200 (OK) response </w:t>
      </w:r>
      <w:r w:rsidRPr="00C31E24">
        <w:rPr>
          <w:bCs/>
          <w:noProof w:val="0"/>
        </w:rPr>
        <w:t>and</w:t>
      </w:r>
      <w:r w:rsidRPr="00C31E24">
        <w:rPr>
          <w:noProof w:val="0"/>
        </w:rPr>
        <w:t xml:space="preserve"> considers the emergency condition cancelled  }</w:t>
      </w:r>
    </w:p>
    <w:p w14:paraId="2F75F763" w14:textId="77777777" w:rsidR="00784A32" w:rsidRPr="00C31E24" w:rsidRDefault="00784A32" w:rsidP="00784A32">
      <w:pPr>
        <w:pStyle w:val="PL"/>
        <w:rPr>
          <w:noProof w:val="0"/>
        </w:rPr>
      </w:pPr>
      <w:r w:rsidRPr="00C31E24">
        <w:rPr>
          <w:noProof w:val="0"/>
        </w:rPr>
        <w:t xml:space="preserve">            }</w:t>
      </w:r>
    </w:p>
    <w:p w14:paraId="5BA04E7B" w14:textId="77777777" w:rsidR="00784A32" w:rsidRPr="00C31E24" w:rsidRDefault="00784A32" w:rsidP="00784A32">
      <w:pPr>
        <w:pStyle w:val="PL"/>
        <w:rPr>
          <w:noProof w:val="0"/>
        </w:rPr>
      </w:pPr>
    </w:p>
    <w:p w14:paraId="2FEFA365" w14:textId="77777777" w:rsidR="00784A32" w:rsidRPr="00C31E24" w:rsidRDefault="00784A32" w:rsidP="00784A32">
      <w:pPr>
        <w:pStyle w:val="H6"/>
      </w:pPr>
      <w:r w:rsidRPr="00C31E24">
        <w:t>(4)</w:t>
      </w:r>
    </w:p>
    <w:p w14:paraId="175C23F3"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Chat Group Call }</w:t>
      </w:r>
    </w:p>
    <w:p w14:paraId="44DBD4FA"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40866166"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an upgrade of the ongoing MCVideo Chat Group Call to a MCVideo Imminent Peril Chat Group Call via a SIP re-INVITE message from the SS (MCVideo Server) }</w:t>
      </w:r>
    </w:p>
    <w:p w14:paraId="7E535314"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responds to the SIP re-INVITE request with a SIP 200 (OK) response and considers the call as being upgraded to an Imminent Peril Chat Group Call ( }</w:t>
      </w:r>
    </w:p>
    <w:p w14:paraId="5DA71BFA" w14:textId="77777777" w:rsidR="00784A32" w:rsidRPr="00C31E24" w:rsidRDefault="00784A32" w:rsidP="00784A32">
      <w:pPr>
        <w:pStyle w:val="PL"/>
        <w:rPr>
          <w:noProof w:val="0"/>
        </w:rPr>
      </w:pPr>
      <w:r w:rsidRPr="00C31E24">
        <w:rPr>
          <w:noProof w:val="0"/>
        </w:rPr>
        <w:t xml:space="preserve">            }</w:t>
      </w:r>
    </w:p>
    <w:p w14:paraId="6EE92D72" w14:textId="77777777" w:rsidR="00784A32" w:rsidRPr="00C31E24" w:rsidRDefault="00784A32" w:rsidP="00784A32">
      <w:pPr>
        <w:pStyle w:val="PL"/>
        <w:rPr>
          <w:noProof w:val="0"/>
        </w:rPr>
      </w:pPr>
    </w:p>
    <w:p w14:paraId="02815046" w14:textId="77777777" w:rsidR="00784A32" w:rsidRPr="00C31E24" w:rsidRDefault="00784A32" w:rsidP="00784A32">
      <w:pPr>
        <w:pStyle w:val="H6"/>
        <w:ind w:left="0" w:firstLine="0"/>
      </w:pPr>
      <w:r w:rsidRPr="00C31E24">
        <w:t>(5)</w:t>
      </w:r>
    </w:p>
    <w:p w14:paraId="35F14999"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Chat Group Call, which was upgraded to an Imminent Peril Chat Group Call }</w:t>
      </w:r>
    </w:p>
    <w:p w14:paraId="04A146F5"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3A2BDD5A" w14:textId="77777777" w:rsidR="00784A32" w:rsidRPr="00C31E24" w:rsidRDefault="00784A32" w:rsidP="00784A32">
      <w:pPr>
        <w:pStyle w:val="PL"/>
        <w:rPr>
          <w:noProof w:val="0"/>
        </w:rPr>
      </w:pPr>
      <w:r w:rsidRPr="00C31E24">
        <w:rPr>
          <w:b/>
          <w:noProof w:val="0"/>
        </w:rPr>
        <w:t xml:space="preserve">  when</w:t>
      </w:r>
      <w:r w:rsidRPr="00C31E24">
        <w:rPr>
          <w:noProof w:val="0"/>
        </w:rPr>
        <w:t xml:space="preserve"> { the UE (MCVideo Client) receives a cancellation of the ongoing McVideo Imminent Peril state via a SIP re-INVITE message from the SS (MCVideo Server) }</w:t>
      </w:r>
    </w:p>
    <w:p w14:paraId="3FD78FF3"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responds to the SIP re-INVITE request with a SIP 200 (OK) response </w:t>
      </w:r>
      <w:r w:rsidRPr="00C31E24">
        <w:rPr>
          <w:bCs/>
          <w:noProof w:val="0"/>
        </w:rPr>
        <w:t>and</w:t>
      </w:r>
      <w:r w:rsidRPr="00C31E24">
        <w:rPr>
          <w:noProof w:val="0"/>
        </w:rPr>
        <w:t xml:space="preserve"> considers the imminent peril condition cancelled.}</w:t>
      </w:r>
    </w:p>
    <w:p w14:paraId="4BBA3757" w14:textId="77777777" w:rsidR="00784A32" w:rsidRPr="00C31E24" w:rsidRDefault="00784A32" w:rsidP="00784A32">
      <w:pPr>
        <w:pStyle w:val="PL"/>
        <w:rPr>
          <w:noProof w:val="0"/>
        </w:rPr>
      </w:pPr>
      <w:r w:rsidRPr="00C31E24">
        <w:rPr>
          <w:noProof w:val="0"/>
        </w:rPr>
        <w:t xml:space="preserve">            }</w:t>
      </w:r>
    </w:p>
    <w:p w14:paraId="41E9EB2F" w14:textId="77777777" w:rsidR="00784A32" w:rsidRPr="00C31E24" w:rsidRDefault="00784A32" w:rsidP="00784A32">
      <w:pPr>
        <w:pStyle w:val="PL"/>
        <w:rPr>
          <w:rFonts w:cs="Courier New"/>
          <w:noProof w:val="0"/>
          <w:szCs w:val="16"/>
        </w:rPr>
      </w:pPr>
    </w:p>
    <w:p w14:paraId="45F0371A" w14:textId="77777777" w:rsidR="00784A32" w:rsidRPr="00C31E24" w:rsidRDefault="00784A32" w:rsidP="00784A32">
      <w:pPr>
        <w:pStyle w:val="H6"/>
      </w:pPr>
      <w:r w:rsidRPr="00C31E24">
        <w:t>(6)</w:t>
      </w:r>
    </w:p>
    <w:p w14:paraId="2B7EAFCC"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Chat Group</w:t>
      </w:r>
      <w:r w:rsidRPr="00C31E24">
        <w:rPr>
          <w:noProof w:val="0"/>
          <w:color w:val="FF0000"/>
        </w:rPr>
        <w:t xml:space="preserve"> </w:t>
      </w:r>
      <w:r w:rsidRPr="00C31E24">
        <w:rPr>
          <w:noProof w:val="0"/>
        </w:rPr>
        <w:t>Call }</w:t>
      </w:r>
    </w:p>
    <w:p w14:paraId="362AE64C"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26D1CC80"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Media Transmission Notification message from the SS (MCVideo Server) }</w:t>
      </w:r>
    </w:p>
    <w:p w14:paraId="599F0AA3"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{The UE (MCVideo Client) provides media transmission notification to the MCVideo User }</w:t>
      </w:r>
    </w:p>
    <w:p w14:paraId="4567FBA3" w14:textId="77777777" w:rsidR="00784A32" w:rsidRPr="00C31E24" w:rsidRDefault="00784A32" w:rsidP="00784A32">
      <w:pPr>
        <w:pStyle w:val="PL"/>
        <w:rPr>
          <w:noProof w:val="0"/>
        </w:rPr>
      </w:pPr>
      <w:r w:rsidRPr="00C31E24">
        <w:rPr>
          <w:noProof w:val="0"/>
        </w:rPr>
        <w:t xml:space="preserve">            }</w:t>
      </w:r>
    </w:p>
    <w:p w14:paraId="412D6FAF" w14:textId="77777777" w:rsidR="00784A32" w:rsidRPr="00C31E24" w:rsidRDefault="00784A32" w:rsidP="00784A32">
      <w:pPr>
        <w:pStyle w:val="PL"/>
        <w:rPr>
          <w:noProof w:val="0"/>
        </w:rPr>
      </w:pPr>
    </w:p>
    <w:p w14:paraId="072273C1" w14:textId="77777777" w:rsidR="00784A32" w:rsidRPr="00C31E24" w:rsidRDefault="00784A32" w:rsidP="00784A32">
      <w:pPr>
        <w:pStyle w:val="H6"/>
      </w:pPr>
      <w:r w:rsidRPr="00C31E24">
        <w:t>(7)</w:t>
      </w:r>
    </w:p>
    <w:p w14:paraId="4FBF6B29" w14:textId="3747D603" w:rsidR="00784A32" w:rsidRPr="00C31E24" w:rsidRDefault="00784A32" w:rsidP="00784A32">
      <w:pPr>
        <w:pStyle w:val="PL"/>
        <w:rPr>
          <w:noProof w:val="0"/>
        </w:rPr>
      </w:pPr>
      <w:r w:rsidRPr="00C31E24">
        <w:rPr>
          <w:b/>
          <w:noProof w:val="0"/>
        </w:rPr>
        <w:t>with</w:t>
      </w:r>
      <w:r w:rsidRPr="00C31E24">
        <w:rPr>
          <w:noProof w:val="0"/>
        </w:rPr>
        <w:t xml:space="preserve"> { UE (MCVideo Client) having </w:t>
      </w:r>
      <w:r w:rsidR="008739C9" w:rsidRPr="00C31E24">
        <w:rPr>
          <w:noProof w:val="0"/>
        </w:rPr>
        <w:t xml:space="preserve">provided media transmission notification to the MCVideo User after </w:t>
      </w:r>
      <w:r w:rsidR="00764DD4" w:rsidRPr="00C31E24">
        <w:rPr>
          <w:noProof w:val="0"/>
        </w:rPr>
        <w:t>receiving</w:t>
      </w:r>
      <w:r w:rsidR="008739C9" w:rsidRPr="00C31E24">
        <w:rPr>
          <w:noProof w:val="0"/>
        </w:rPr>
        <w:t xml:space="preserve"> a Media Transmission Notification message from the SS (MCVideo Server)</w:t>
      </w:r>
      <w:r w:rsidRPr="00C31E24">
        <w:rPr>
          <w:noProof w:val="0"/>
        </w:rPr>
        <w:t>}</w:t>
      </w:r>
    </w:p>
    <w:p w14:paraId="7D7ED8A3"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0649CFC4"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permission to receive media }</w:t>
      </w:r>
    </w:p>
    <w:p w14:paraId="58B45111"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{The UE (MCVideo Client) sends a Receive Media Request message to the SS (MCVideo Server) </w:t>
      </w:r>
      <w:r w:rsidRPr="00C31E24">
        <w:rPr>
          <w:b/>
          <w:bCs/>
          <w:noProof w:val="0"/>
        </w:rPr>
        <w:t>and</w:t>
      </w:r>
      <w:r w:rsidRPr="00C31E24">
        <w:rPr>
          <w:noProof w:val="0"/>
        </w:rPr>
        <w:t xml:space="preserve"> provides receive media success notification to the MCVideo User upon reception of the Receive Media Response message }</w:t>
      </w:r>
    </w:p>
    <w:p w14:paraId="1896E23A" w14:textId="77777777" w:rsidR="00784A32" w:rsidRPr="00C31E24" w:rsidRDefault="00784A32" w:rsidP="00784A32">
      <w:pPr>
        <w:pStyle w:val="PL"/>
        <w:rPr>
          <w:noProof w:val="0"/>
        </w:rPr>
      </w:pPr>
      <w:r w:rsidRPr="00C31E24">
        <w:rPr>
          <w:noProof w:val="0"/>
        </w:rPr>
        <w:t xml:space="preserve">            }</w:t>
      </w:r>
    </w:p>
    <w:p w14:paraId="6F7197DF" w14:textId="77777777" w:rsidR="00784A32" w:rsidRPr="00C31E24" w:rsidRDefault="00784A32" w:rsidP="00784A32">
      <w:pPr>
        <w:pStyle w:val="PL"/>
        <w:rPr>
          <w:noProof w:val="0"/>
        </w:rPr>
      </w:pPr>
    </w:p>
    <w:p w14:paraId="73DC26D1" w14:textId="77777777" w:rsidR="00784A32" w:rsidRPr="00C31E24" w:rsidRDefault="00784A32" w:rsidP="00784A32">
      <w:pPr>
        <w:pStyle w:val="H6"/>
      </w:pPr>
      <w:r w:rsidRPr="00C31E24">
        <w:t>(8)</w:t>
      </w:r>
    </w:p>
    <w:p w14:paraId="5FCA13D7"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Chat Group</w:t>
      </w:r>
      <w:r w:rsidRPr="00C31E24">
        <w:rPr>
          <w:noProof w:val="0"/>
          <w:color w:val="FF0000"/>
        </w:rPr>
        <w:t xml:space="preserve"> </w:t>
      </w:r>
      <w:r w:rsidRPr="00C31E24">
        <w:rPr>
          <w:noProof w:val="0"/>
        </w:rPr>
        <w:t>Call }</w:t>
      </w:r>
    </w:p>
    <w:p w14:paraId="6667F8F1"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3DC62D96"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User) requests to terminate the ongoing MCVideo Chat Group Call }</w:t>
      </w:r>
    </w:p>
    <w:p w14:paraId="76CFACE1"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BYE request and leaves the MCVideo session }</w:t>
      </w:r>
    </w:p>
    <w:p w14:paraId="18282854" w14:textId="77777777" w:rsidR="00784A32" w:rsidRPr="00C31E24" w:rsidRDefault="00784A32" w:rsidP="00784A32">
      <w:pPr>
        <w:pStyle w:val="PL"/>
        <w:rPr>
          <w:noProof w:val="0"/>
        </w:rPr>
      </w:pPr>
      <w:r w:rsidRPr="00C31E24">
        <w:rPr>
          <w:noProof w:val="0"/>
        </w:rPr>
        <w:t xml:space="preserve">            }</w:t>
      </w:r>
    </w:p>
    <w:p w14:paraId="579FEA44" w14:textId="77777777" w:rsidR="00784A32" w:rsidRPr="00C31E24" w:rsidRDefault="00784A32" w:rsidP="00784A32">
      <w:pPr>
        <w:pStyle w:val="PL"/>
        <w:rPr>
          <w:noProof w:val="0"/>
        </w:rPr>
      </w:pPr>
    </w:p>
    <w:p w14:paraId="2CEB250C" w14:textId="77777777" w:rsidR="00784A32" w:rsidRPr="00C31E24" w:rsidRDefault="00784A32" w:rsidP="00764DD4">
      <w:pPr>
        <w:pStyle w:val="H6"/>
      </w:pPr>
      <w:bookmarkStart w:id="492" w:name="_Toc52787536"/>
      <w:bookmarkStart w:id="493" w:name="_Toc52787717"/>
      <w:bookmarkStart w:id="494" w:name="_Toc75906939"/>
      <w:bookmarkStart w:id="495" w:name="_Toc75907276"/>
      <w:r w:rsidRPr="00C31E24">
        <w:t>6.1.2.3.2</w:t>
      </w:r>
      <w:r w:rsidRPr="00C31E24">
        <w:tab/>
        <w:t>Conformance requirements</w:t>
      </w:r>
      <w:bookmarkEnd w:id="492"/>
      <w:bookmarkEnd w:id="493"/>
      <w:bookmarkEnd w:id="494"/>
      <w:bookmarkEnd w:id="495"/>
    </w:p>
    <w:p w14:paraId="53F8F7E1" w14:textId="5C40EA6D" w:rsidR="00784A32" w:rsidRPr="00C31E24" w:rsidRDefault="00784A32" w:rsidP="00784A32">
      <w:r w:rsidRPr="00C31E24">
        <w:t>References: The conformance requirements covered in the current TC are specified in: TS 24.281 clauses  9.2.2.3.1.1, 9.2.2.3.1.3, 9.2.2.4.1.1, 9.2.2.4.1.2, 9.2.2.4.1.3, 9.2.2.5.1.2, 9.2.2.5.1.3, 9.2.2.5.1.6, TS 24.581, clauses 6.2.4.2.2, 6.3.2.2, 6.3.4.4.12, 6.3.5.3.9, and 6.3.5.4.8.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114A4743" w14:textId="77777777" w:rsidR="00784A32" w:rsidRPr="00C31E24" w:rsidRDefault="00784A32" w:rsidP="00784A32">
      <w:r w:rsidRPr="00C31E24">
        <w:t>[TS 24.281, Clause 9.2.2.3.1.1]</w:t>
      </w:r>
    </w:p>
    <w:p w14:paraId="699C849E" w14:textId="77777777" w:rsidR="00784A32" w:rsidRPr="00C31E24" w:rsidRDefault="00784A32" w:rsidP="00784A32">
      <w:r w:rsidRPr="00C31E24">
        <w:t>In the procedures in this subclause:</w:t>
      </w:r>
    </w:p>
    <w:p w14:paraId="349892D7" w14:textId="77777777" w:rsidR="00784A32" w:rsidRPr="00C31E24" w:rsidRDefault="00784A32" w:rsidP="00784A32">
      <w:pPr>
        <w:pStyle w:val="B1"/>
      </w:pPr>
      <w:r w:rsidRPr="00C31E24">
        <w:t>1)</w:t>
      </w:r>
      <w:r w:rsidRPr="00C31E24">
        <w:tab/>
        <w:t>group identity in an incoming SIP INVITE request refers to the group identity from the &lt;mcvideo-request-uri&gt; element of the application/vnd.3gpp.mcvideo-info+xml MIME body of the incoming SIP INVITE request;</w:t>
      </w:r>
    </w:p>
    <w:p w14:paraId="5C461C18" w14:textId="77777777" w:rsidR="00784A32" w:rsidRPr="00C31E24" w:rsidRDefault="00784A32" w:rsidP="00784A32">
      <w:pPr>
        <w:pStyle w:val="B1"/>
      </w:pPr>
      <w:r w:rsidRPr="00C31E24">
        <w:t>2)</w:t>
      </w:r>
      <w:r w:rsidRPr="00C31E24">
        <w:tab/>
        <w:t>emergency indication in an incoming SIP INVITE request refers to the &lt;emergency-ind&gt; element of the application/vnd.3gpp.mcvideo-info+xml MIME body;</w:t>
      </w:r>
    </w:p>
    <w:p w14:paraId="08B0A455" w14:textId="77777777" w:rsidR="00784A32" w:rsidRPr="00C31E24" w:rsidRDefault="00784A32" w:rsidP="00784A32">
      <w:pPr>
        <w:pStyle w:val="B1"/>
      </w:pPr>
      <w:r w:rsidRPr="00C31E24">
        <w:t>3)</w:t>
      </w:r>
      <w:r w:rsidRPr="00C31E24">
        <w:tab/>
        <w:t>imminent peril indication in an incoming SIP INVITE request refers to the &lt;imminentperil-ind&gt; element of the application/vnd.3gpp.mcvideo-info+xml MIME body.</w:t>
      </w:r>
    </w:p>
    <w:p w14:paraId="7B9CFBA9" w14:textId="77777777" w:rsidR="00784A32" w:rsidRPr="00C31E24" w:rsidRDefault="00784A32" w:rsidP="00784A32">
      <w:r w:rsidRPr="00C31E24">
        <w:t>Upon receipt of a "SIP INVITE request for originating participating MCVideo function" for a group identity identifying a chat MCVideo group containing an application/vnd.3gpp.mcvideo-info+xml MIME body with the &lt;session-type&gt; element set to a value of "chat", the participating MCVideo function:</w:t>
      </w:r>
    </w:p>
    <w:p w14:paraId="506F77BB" w14:textId="77777777" w:rsidR="00784A32" w:rsidRPr="00C31E24" w:rsidRDefault="00784A32" w:rsidP="00784A32">
      <w:pPr>
        <w:pStyle w:val="B1"/>
      </w:pPr>
      <w:r w:rsidRPr="00C31E24">
        <w:t>1)</w:t>
      </w:r>
      <w:r w:rsidRPr="00C31E24">
        <w:tab/>
        <w:t>if unable to process the request due to a lack of resources or a risk of congestion exists, may reject the SIP INVITE request with a SIP 500 (Server Internal Error) response. The participating MCVideo function may include a Retry-After header field to the SIP 500 (Server Internal Error) response as specified in IETF RFC 3261 [</w:t>
      </w:r>
      <w:r w:rsidRPr="00C31E24">
        <w:rPr>
          <w:lang w:eastAsia="zh-CN"/>
        </w:rPr>
        <w:t>15</w:t>
      </w:r>
      <w:r w:rsidRPr="00C31E24">
        <w:t>]. Otherwise, continue with the rest of the steps;</w:t>
      </w:r>
    </w:p>
    <w:p w14:paraId="5F512C28" w14:textId="77777777" w:rsidR="00784A32" w:rsidRPr="00C31E24" w:rsidRDefault="00784A32" w:rsidP="00784A32">
      <w:pPr>
        <w:pStyle w:val="NO"/>
      </w:pPr>
      <w:r w:rsidRPr="00C31E24">
        <w:t>NOTE 1:</w:t>
      </w:r>
      <w:r w:rsidRPr="00C31E24">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accept the request.</w:t>
      </w:r>
    </w:p>
    <w:p w14:paraId="4817D199" w14:textId="77777777" w:rsidR="00784A32" w:rsidRPr="00C31E24" w:rsidRDefault="00784A32" w:rsidP="00784A32">
      <w:pPr>
        <w:pStyle w:val="B1"/>
      </w:pPr>
      <w:r w:rsidRPr="00C31E24">
        <w:t>2)</w:t>
      </w:r>
      <w:r w:rsidRPr="00C31E24">
        <w:tab/>
        <w:t>shall determine the MCVideo ID of the calling user from public user identity in the P-Asserted-Identity header field of the SIP INVITE request, and authorise the calling user;</w:t>
      </w:r>
    </w:p>
    <w:p w14:paraId="54D0B6F8" w14:textId="77777777" w:rsidR="00784A32" w:rsidRPr="00C31E24" w:rsidRDefault="00784A32" w:rsidP="00784A32">
      <w:pPr>
        <w:pStyle w:val="NO"/>
      </w:pPr>
      <w:r w:rsidRPr="00C31E24">
        <w:t>NOTE 2:</w:t>
      </w:r>
      <w:r w:rsidRPr="00C31E24">
        <w:tab/>
        <w:t>The MCVideo ID of the calling user is bound to the public user identity at the time of service authorisation, as documented in subclause </w:t>
      </w:r>
      <w:r w:rsidRPr="00C31E24">
        <w:rPr>
          <w:lang w:eastAsia="zh-CN"/>
        </w:rPr>
        <w:t>7.3</w:t>
      </w:r>
      <w:r w:rsidRPr="00C31E24">
        <w:t>.</w:t>
      </w:r>
    </w:p>
    <w:p w14:paraId="66082082" w14:textId="77777777" w:rsidR="00784A32" w:rsidRPr="00C31E24" w:rsidRDefault="00784A32" w:rsidP="00784A32">
      <w:pPr>
        <w:pStyle w:val="B1"/>
      </w:pPr>
      <w:r w:rsidRPr="00C31E24">
        <w:t>3)</w:t>
      </w:r>
      <w:r w:rsidRPr="00C31E24">
        <w:tab/>
        <w:t>if through local policy in the originating participating MCVideo function, the user identified by the MCVideo ID is not authorized to make chat group calls, shall reject the "SIP INVITE request for originating participating MCVideo function" with a SIP 403 (Forbidden) response to the SIP INVITE request, with warning text set to "108 user not authorized to make chat group calls" in a Warning header field as specified in subclause </w:t>
      </w:r>
      <w:r w:rsidRPr="00C31E24">
        <w:rPr>
          <w:lang w:eastAsia="zh-CN"/>
        </w:rPr>
        <w:t>4.4</w:t>
      </w:r>
      <w:r w:rsidRPr="00C31E24">
        <w:t>;</w:t>
      </w:r>
    </w:p>
    <w:p w14:paraId="60D401F4" w14:textId="77777777" w:rsidR="00784A32" w:rsidRPr="00C31E24" w:rsidRDefault="00784A32" w:rsidP="00784A32">
      <w:pPr>
        <w:pStyle w:val="B1"/>
      </w:pPr>
      <w:r w:rsidRPr="00C31E24">
        <w:t>4)</w:t>
      </w:r>
      <w:r w:rsidRPr="00C31E24">
        <w:tab/>
        <w:t>shall determine if the media parameters are acceptable and the MCVideo codecs are offered in the SDP offer and if not, reject the request with a SIP 488 (Not Acceptable Here) response. Otherwise, continue with the rest of the steps;</w:t>
      </w:r>
    </w:p>
    <w:p w14:paraId="405BC89B" w14:textId="77777777" w:rsidR="00784A32" w:rsidRPr="00C31E24" w:rsidRDefault="00784A32" w:rsidP="00784A32">
      <w:pPr>
        <w:pStyle w:val="B1"/>
      </w:pPr>
      <w:r w:rsidRPr="00C31E24">
        <w:t>5)</w:t>
      </w:r>
      <w:r w:rsidRPr="00C31E24">
        <w:tab/>
        <w:t>shall check if the number of maximum simultaneous MCVideo group calls supported for the MCVideo user as specified in the &lt;MaxSimultaneousCallsN6&gt; element of the &lt;MCVideo-group-call&gt; element of the MCVideo user profile document (see the MCVideo user profile document in 3GPP TS 24.484 [</w:t>
      </w:r>
      <w:r w:rsidRPr="00C31E24">
        <w:rPr>
          <w:lang w:eastAsia="zh-CN"/>
        </w:rPr>
        <w:t>25</w:t>
      </w:r>
      <w:r w:rsidRPr="00C31E24">
        <w:t>]) has been exceeded. If exceeded, the MCVideo function shall respond with a SIP 486 (Busy Here) response with the warning text set to "103 maximum simultaneous MCVideo group calls reached" in a Warning header field as specified in subclause </w:t>
      </w:r>
      <w:r w:rsidRPr="00C31E24">
        <w:rPr>
          <w:lang w:eastAsia="zh-CN"/>
        </w:rPr>
        <w:t>4.4</w:t>
      </w:r>
      <w:r w:rsidRPr="00C31E24">
        <w:t>. Otherwise, continue with the rest of the steps;</w:t>
      </w:r>
    </w:p>
    <w:p w14:paraId="1C2BA96B" w14:textId="77777777" w:rsidR="00784A32" w:rsidRPr="00C31E24" w:rsidRDefault="00784A32" w:rsidP="00784A32">
      <w:pPr>
        <w:pStyle w:val="NO"/>
        <w:rPr>
          <w:lang w:eastAsia="zh-CN"/>
        </w:rPr>
      </w:pPr>
      <w:r w:rsidRPr="00C31E24">
        <w:rPr>
          <w:lang w:eastAsia="zh-CN"/>
        </w:rPr>
        <w:t>NOTE 3:</w:t>
      </w:r>
      <w:r w:rsidRPr="00C31E24">
        <w:rPr>
          <w:lang w:eastAsia="zh-CN"/>
        </w:rPr>
        <w:tab/>
        <w:t>If the SIP INVITE request contains an emergency indication set to a value of "true"</w:t>
      </w:r>
      <w:r w:rsidRPr="00C31E24">
        <w:t xml:space="preserve"> or an imminent peril indication set to a value of "true" and this is an authorized request for originating a priority call as determined by subclause 6.3.2.1.8.1</w:t>
      </w:r>
      <w:r w:rsidRPr="00C31E24">
        <w:rPr>
          <w:lang w:eastAsia="zh-CN"/>
        </w:rPr>
        <w:t xml:space="preserve">, the participating MCVideo function can </w:t>
      </w:r>
      <w:r w:rsidRPr="00C31E24">
        <w:t>according to local policy</w:t>
      </w:r>
      <w:r w:rsidRPr="00C31E24">
        <w:rPr>
          <w:lang w:eastAsia="zh-CN"/>
        </w:rPr>
        <w:t xml:space="preserve"> choose to allow for an exception to the limit for the maximum simultaneous MCVideo sessions supported for the MCVideo user.</w:t>
      </w:r>
    </w:p>
    <w:p w14:paraId="520F2FCF" w14:textId="77777777" w:rsidR="00784A32" w:rsidRPr="00C31E24" w:rsidRDefault="00784A32" w:rsidP="00784A32">
      <w:pPr>
        <w:pStyle w:val="B1"/>
      </w:pPr>
      <w:r w:rsidRPr="00C31E24">
        <w:t>6)</w:t>
      </w:r>
      <w:r w:rsidRPr="00C31E24">
        <w:tab/>
        <w:t>if the user identified by the MCVideo ID is not affiliated to the group identified in the "SIP INVITE request for originating participating MCVideo function" as determined by subclause </w:t>
      </w:r>
      <w:r w:rsidRPr="00C31E24">
        <w:rPr>
          <w:lang w:eastAsia="zh-CN"/>
        </w:rPr>
        <w:t>8.2.2.2.11</w:t>
      </w:r>
      <w:r w:rsidRPr="00C31E24">
        <w:t>, shall perform the actions specified in subclause </w:t>
      </w:r>
      <w:r w:rsidRPr="00C31E24">
        <w:rPr>
          <w:lang w:eastAsia="zh-CN"/>
        </w:rPr>
        <w:t>8.2.2.2.12</w:t>
      </w:r>
      <w:r w:rsidRPr="00C31E24">
        <w:t xml:space="preserve"> for implicit affiliation;</w:t>
      </w:r>
    </w:p>
    <w:p w14:paraId="2BA9EC0C" w14:textId="77777777" w:rsidR="00784A32" w:rsidRPr="00C31E24" w:rsidRDefault="00784A32" w:rsidP="00784A32">
      <w:pPr>
        <w:pStyle w:val="B1"/>
      </w:pPr>
      <w:r w:rsidRPr="00C31E24">
        <w:t>7)</w:t>
      </w:r>
      <w:r w:rsidRPr="00C31E24">
        <w:tab/>
        <w:t>if the actions for implicit affiliation specified in step 6) above were performed but not successful in affiliating the MCVideo user due to the MCVideo user already having N2 simultaneous affiliations, shall reject the "SIP INVITE request for originating participating MCVideo function" with a SIP 486 (Busy Here) response with the warning text set to "102 too many simultaneous affiliations" in a Warning header field as specified in subclause </w:t>
      </w:r>
      <w:r w:rsidRPr="00C31E24">
        <w:rPr>
          <w:lang w:eastAsia="zh-CN"/>
        </w:rPr>
        <w:t>4.4</w:t>
      </w:r>
      <w:r w:rsidRPr="00C31E24">
        <w:t>. and skip the rest of the steps.</w:t>
      </w:r>
    </w:p>
    <w:p w14:paraId="30D145A7" w14:textId="77777777" w:rsidR="00784A32" w:rsidRPr="00C31E24" w:rsidRDefault="00784A32" w:rsidP="00784A32">
      <w:pPr>
        <w:pStyle w:val="NO"/>
        <w:rPr>
          <w:rFonts w:eastAsia="Calibri"/>
        </w:rPr>
      </w:pPr>
      <w:r w:rsidRPr="00C31E24">
        <w:t>NOTE 4:</w:t>
      </w:r>
      <w:r w:rsidRPr="00C31E24">
        <w:tab/>
        <w:t xml:space="preserve">N2 is the </w:t>
      </w:r>
      <w:r w:rsidRPr="00C31E24">
        <w:rPr>
          <w:rFonts w:eastAsia="Calibri"/>
        </w:rPr>
        <w:t>total number of MCVideo groups that an MCVideo user can be affiliated to simultaneously as specified in 3GPP TS 23.</w:t>
      </w:r>
      <w:r w:rsidRPr="00C31E24">
        <w:rPr>
          <w:lang w:eastAsia="zh-CN"/>
        </w:rPr>
        <w:t>281</w:t>
      </w:r>
      <w:r w:rsidRPr="00C31E24">
        <w:rPr>
          <w:rFonts w:eastAsia="Calibri"/>
        </w:rPr>
        <w:t> [</w:t>
      </w:r>
      <w:r w:rsidRPr="00C31E24">
        <w:rPr>
          <w:lang w:eastAsia="zh-CN"/>
        </w:rPr>
        <w:t>26</w:t>
      </w:r>
      <w:r w:rsidRPr="00C31E24">
        <w:rPr>
          <w:rFonts w:eastAsia="Calibri"/>
        </w:rPr>
        <w:t>].</w:t>
      </w:r>
    </w:p>
    <w:p w14:paraId="6769E178" w14:textId="77777777" w:rsidR="00784A32" w:rsidRPr="00C31E24" w:rsidRDefault="00784A32" w:rsidP="00784A32">
      <w:pPr>
        <w:pStyle w:val="NO"/>
      </w:pPr>
      <w:r w:rsidRPr="00C31E24">
        <w:t>NOTE 5:</w:t>
      </w:r>
      <w:r w:rsidRPr="00C31E24">
        <w:tab/>
        <w:t>if the SIP INVITE request contains an emergency indication set to a value of "true" or an imminent peril indication set to a value of "true" and this is an authorized request for originating a priority call as determined by subclause 6.3.2.1.8.1, the participating MCVideo function can according to local policy choose to allow an exception to the N2 limit. Alternatively, a lower priority affiliation of the MCVideo user could be cancelled to allow for the new affiliation.</w:t>
      </w:r>
    </w:p>
    <w:p w14:paraId="63FBB593" w14:textId="77777777" w:rsidR="00784A32" w:rsidRPr="00C31E24" w:rsidRDefault="00784A32" w:rsidP="00784A32">
      <w:pPr>
        <w:pStyle w:val="B1"/>
      </w:pPr>
      <w:r w:rsidRPr="00C31E24">
        <w:t>8)</w:t>
      </w:r>
      <w:r w:rsidRPr="00C31E24">
        <w:tab/>
        <w:t>shall determine the public service identity of the controlling MCVideo function associated with the group identity in the SIP INVITE request;</w:t>
      </w:r>
    </w:p>
    <w:p w14:paraId="4A71A158" w14:textId="77777777" w:rsidR="00784A32" w:rsidRPr="00C31E24" w:rsidRDefault="00784A32" w:rsidP="00784A32">
      <w:pPr>
        <w:pStyle w:val="NO"/>
      </w:pPr>
      <w:r w:rsidRPr="00C31E24">
        <w:t>NOTE 6:</w:t>
      </w:r>
      <w:r w:rsidRPr="00C31E24">
        <w:tab/>
        <w:t>The public service identity can identify the controlling MCVideo function in the primary MCVideo system or a partner MCVideo system.</w:t>
      </w:r>
    </w:p>
    <w:p w14:paraId="044777C0" w14:textId="77777777" w:rsidR="00784A32" w:rsidRPr="00C31E24" w:rsidRDefault="00784A32" w:rsidP="00784A32">
      <w:pPr>
        <w:pStyle w:val="NO"/>
      </w:pPr>
      <w:r w:rsidRPr="00C31E24">
        <w:t>NOTE 7:</w:t>
      </w:r>
      <w:r w:rsidRPr="00C31E24">
        <w:tab/>
        <w:t>How the participating MCVideo server discovers the public service identity of the controlling MCVideo function associated with the group identity is out of scope of the current document.</w:t>
      </w:r>
    </w:p>
    <w:p w14:paraId="44C9BEDE" w14:textId="77777777" w:rsidR="00784A32" w:rsidRPr="00C31E24" w:rsidRDefault="00784A32" w:rsidP="00784A32">
      <w:pPr>
        <w:pStyle w:val="B1"/>
      </w:pPr>
      <w:r w:rsidRPr="00C31E24">
        <w:t>9)</w:t>
      </w:r>
      <w:r w:rsidRPr="00C31E24">
        <w:tab/>
        <w:t>shall generate a SIP INVITE request as specified in subclause 6.3.2.1.3;</w:t>
      </w:r>
    </w:p>
    <w:p w14:paraId="0AAC1462" w14:textId="77777777" w:rsidR="00784A32" w:rsidRPr="00C31E24" w:rsidRDefault="00784A32" w:rsidP="00784A32">
      <w:pPr>
        <w:pStyle w:val="B1"/>
      </w:pPr>
      <w:r w:rsidRPr="00C31E24">
        <w:t>10)</w:t>
      </w:r>
      <w:r w:rsidRPr="00C31E24">
        <w:tab/>
        <w:t>shall set the Request-URI to the public service identity of the controlling MCVideo function associated with the group identity present in the incoming SIP INVITE request;</w:t>
      </w:r>
    </w:p>
    <w:p w14:paraId="06969CE4" w14:textId="77777777" w:rsidR="00784A32" w:rsidRPr="00C31E24" w:rsidRDefault="00784A32" w:rsidP="00784A32">
      <w:pPr>
        <w:pStyle w:val="B1"/>
      </w:pPr>
      <w:r w:rsidRPr="00C31E24">
        <w:t>11)</w:t>
      </w:r>
      <w:r w:rsidRPr="00C31E24">
        <w:tab/>
        <w:t>shall include the MCVideo ID of the calling user in &lt;mcvideo-calling-user-id&gt; element of the application/vnd.3gpp.mcvideo-info+xml MIME body of the SIP INVITE request;</w:t>
      </w:r>
    </w:p>
    <w:p w14:paraId="5B0D8D86" w14:textId="77777777" w:rsidR="00784A32" w:rsidRPr="00C31E24" w:rsidRDefault="00784A32" w:rsidP="00784A32">
      <w:pPr>
        <w:pStyle w:val="B1"/>
      </w:pPr>
      <w:r w:rsidRPr="00C31E24">
        <w:t>12)</w:t>
      </w:r>
      <w:r w:rsidRPr="00C31E24">
        <w:tab/>
        <w:t>shall include in the SIP INVITE request an SDP offer based on the SDP offer in the received SIP INVITE request as specified in subclause 6.3.2.1.1.1;</w:t>
      </w:r>
    </w:p>
    <w:p w14:paraId="31FB3E73" w14:textId="77777777" w:rsidR="00784A32" w:rsidRPr="00C31E24" w:rsidRDefault="00784A32" w:rsidP="00784A32">
      <w:pPr>
        <w:pStyle w:val="B1"/>
      </w:pPr>
      <w:r w:rsidRPr="00C31E24">
        <w:t>13)</w:t>
      </w:r>
      <w:r w:rsidRPr="00C31E24">
        <w:tab/>
        <w:t>if the received SIP INVITE request contains an application/vnd.3gpp.location-info+xml MIME body as specified in Annex F.3; and</w:t>
      </w:r>
    </w:p>
    <w:p w14:paraId="0E97836B" w14:textId="77777777" w:rsidR="00784A32" w:rsidRPr="00C31E24" w:rsidRDefault="00784A32" w:rsidP="00784A32">
      <w:pPr>
        <w:pStyle w:val="B2"/>
      </w:pPr>
      <w:r w:rsidRPr="00C31E24">
        <w:t>a)</w:t>
      </w:r>
      <w:r w:rsidRPr="00C31E24">
        <w:tab/>
        <w:t>if not already included, shall include a Content-Type header field set to "application/vnd.3gpp.location-info+xml"; and</w:t>
      </w:r>
    </w:p>
    <w:p w14:paraId="659957D7" w14:textId="77777777" w:rsidR="00784A32" w:rsidRPr="00C31E24" w:rsidRDefault="00784A32" w:rsidP="00784A32">
      <w:pPr>
        <w:pStyle w:val="B2"/>
      </w:pPr>
      <w:r w:rsidRPr="00C31E24">
        <w:t>b)</w:t>
      </w:r>
      <w:r w:rsidRPr="00C31E24">
        <w:tab/>
        <w:t>if not already copied, shall copy the contents of the application/vnd.3gpp.location-info+xml MIME body received in the SIP INVITE request into an application/vnd.3gpp.location-info+xml MIME body included in the outgoing SIP request;</w:t>
      </w:r>
    </w:p>
    <w:p w14:paraId="46CBC73F" w14:textId="77777777" w:rsidR="00784A32" w:rsidRPr="00C31E24" w:rsidRDefault="00784A32" w:rsidP="00784A32">
      <w:pPr>
        <w:pStyle w:val="NO"/>
      </w:pPr>
      <w:r w:rsidRPr="00C31E24">
        <w:t>NOTE 8:</w:t>
      </w:r>
      <w:r w:rsidRPr="00C31E24">
        <w:tab/>
        <w:t>Note that the application/vnd.3gpp.mcvideo-info+xml MIME body will already have been copied into the outgoing SIP INVITE request by subclause 6.3.2.1.3.</w:t>
      </w:r>
    </w:p>
    <w:p w14:paraId="12A78432" w14:textId="77777777" w:rsidR="00784A32" w:rsidRPr="00C31E24" w:rsidRDefault="00784A32" w:rsidP="00784A32">
      <w:pPr>
        <w:pStyle w:val="B1"/>
      </w:pPr>
      <w:r w:rsidRPr="00C31E24">
        <w:t>14) if a Resource-Priority header field was included in the received SIP INVITE request, shall include a Resource-Priority header field according to rules and procedures of IETF RFC 4412 [</w:t>
      </w:r>
      <w:r w:rsidRPr="00C31E24">
        <w:rPr>
          <w:lang w:eastAsia="zh-CN"/>
        </w:rPr>
        <w:t>33</w:t>
      </w:r>
      <w:r w:rsidRPr="00C31E24">
        <w:t>] set to the value indicated in the Resource-Priority header field of the SIP INVITE request from the MCVideo client; and</w:t>
      </w:r>
    </w:p>
    <w:p w14:paraId="3F873081" w14:textId="77777777" w:rsidR="00784A32" w:rsidRPr="00C31E24" w:rsidRDefault="00784A32" w:rsidP="00784A32">
      <w:pPr>
        <w:pStyle w:val="NO"/>
      </w:pPr>
      <w:r w:rsidRPr="00C31E24">
        <w:t>NOTE 9:</w:t>
      </w:r>
      <w:r w:rsidRPr="00C31E24">
        <w:tab/>
        <w:t>The participating MCVideo function will leave verification of the Resource-Priority header field to the controlling MCVideo function.</w:t>
      </w:r>
    </w:p>
    <w:p w14:paraId="405CA37F" w14:textId="77777777" w:rsidR="00784A32" w:rsidRPr="00C31E24" w:rsidRDefault="00784A32" w:rsidP="00784A32">
      <w:pPr>
        <w:pStyle w:val="B1"/>
      </w:pPr>
      <w:r w:rsidRPr="00C31E24">
        <w:t>15) shall forward the SIP INVITE request according to 3GPP TS 24.229 [</w:t>
      </w:r>
      <w:r w:rsidRPr="00C31E24">
        <w:rPr>
          <w:lang w:eastAsia="zh-CN"/>
        </w:rPr>
        <w:t>11</w:t>
      </w:r>
      <w:r w:rsidRPr="00C31E24">
        <w:t>].</w:t>
      </w:r>
    </w:p>
    <w:p w14:paraId="3CF928C9" w14:textId="77777777" w:rsidR="00784A32" w:rsidRPr="00C31E24" w:rsidRDefault="00784A32" w:rsidP="00784A32">
      <w:r w:rsidRPr="00C31E24">
        <w:t>Upon receipt of a SIP 302 (Moved Temporarily) response to the above SIP INVITE request in step 14), the participating MCVideo function:</w:t>
      </w:r>
    </w:p>
    <w:p w14:paraId="3D9E8534" w14:textId="77777777" w:rsidR="00784A32" w:rsidRPr="00C31E24" w:rsidRDefault="00784A32" w:rsidP="00784A32">
      <w:pPr>
        <w:pStyle w:val="B1"/>
      </w:pPr>
      <w:r w:rsidRPr="00C31E24">
        <w:t>1)</w:t>
      </w:r>
      <w:r w:rsidRPr="00C31E24">
        <w:tab/>
        <w:t>shall generate a SIP INVITE request as specified in subclause 6.3.2.1.10;</w:t>
      </w:r>
    </w:p>
    <w:p w14:paraId="05690219" w14:textId="77777777" w:rsidR="00784A32" w:rsidRPr="00C31E24" w:rsidRDefault="00784A32" w:rsidP="00784A32">
      <w:pPr>
        <w:pStyle w:val="B1"/>
      </w:pPr>
      <w:r w:rsidRPr="00C31E24">
        <w:t>2)</w:t>
      </w:r>
      <w:r w:rsidRPr="00C31E24">
        <w:tab/>
        <w:t>shall include an SDP offer based upon the SDP offer in the received SIP INVITE request from the MCVideo client as specified in subclause 6.3.2.1.1.1; and</w:t>
      </w:r>
    </w:p>
    <w:p w14:paraId="28822345" w14:textId="77777777" w:rsidR="00784A32" w:rsidRPr="00C31E24" w:rsidRDefault="00784A32" w:rsidP="00784A32">
      <w:pPr>
        <w:pStyle w:val="B1"/>
      </w:pPr>
      <w:r w:rsidRPr="00C31E24">
        <w:t>3)</w:t>
      </w:r>
      <w:r w:rsidRPr="00C31E24">
        <w:tab/>
        <w:t>shall forward the SIP INVITE request according to 3GPP TS 24.229 [</w:t>
      </w:r>
      <w:r w:rsidRPr="00C31E24">
        <w:rPr>
          <w:lang w:eastAsia="zh-CN"/>
        </w:rPr>
        <w:t>11</w:t>
      </w:r>
      <w:r w:rsidRPr="00C31E24">
        <w:t>];</w:t>
      </w:r>
    </w:p>
    <w:p w14:paraId="238FCBA9" w14:textId="77777777" w:rsidR="00784A32" w:rsidRPr="00C31E24" w:rsidRDefault="00784A32" w:rsidP="00784A32">
      <w:r w:rsidRPr="00C31E24">
        <w:t>Upon receipt of a SIP 2xx response to the above SIP INVITE request in step 14) the participating MCVideo function:</w:t>
      </w:r>
    </w:p>
    <w:p w14:paraId="5E84D1B5" w14:textId="77777777" w:rsidR="00784A32" w:rsidRPr="00C31E24" w:rsidRDefault="00784A32" w:rsidP="00784A32">
      <w:pPr>
        <w:pStyle w:val="B1"/>
      </w:pPr>
      <w:r w:rsidRPr="00C31E24">
        <w:t>1)</w:t>
      </w:r>
      <w:r w:rsidRPr="00C31E24">
        <w:tab/>
        <w:t>if the SIP 2xx response contains an application/vnd.3gpp.mcvideo-info+xml MIME body with an &lt;MKFC-GKTPs&gt; element, shall perform the procedures in subclause 6.3.2.3.2;</w:t>
      </w:r>
    </w:p>
    <w:p w14:paraId="286DF940" w14:textId="77777777" w:rsidR="00784A32" w:rsidRPr="00C31E24" w:rsidRDefault="00784A32" w:rsidP="00784A32">
      <w:pPr>
        <w:pStyle w:val="B1"/>
      </w:pPr>
      <w:r w:rsidRPr="00C31E24">
        <w:t>2)</w:t>
      </w:r>
      <w:r w:rsidRPr="00C31E24">
        <w:tab/>
        <w:t>shall generate a SIP 200 (OK) response as specified in the subclause 6.3.2.1.5.2;</w:t>
      </w:r>
    </w:p>
    <w:p w14:paraId="1DFFE6B1" w14:textId="77777777" w:rsidR="00784A32" w:rsidRPr="00C31E24" w:rsidRDefault="00784A32" w:rsidP="00784A32">
      <w:pPr>
        <w:pStyle w:val="B1"/>
      </w:pPr>
      <w:r w:rsidRPr="00C31E24">
        <w:t>3)</w:t>
      </w:r>
      <w:r w:rsidRPr="00C31E24">
        <w:tab/>
        <w:t>shall include in the SIP 200 (OK) response an SDP answer as specified in the subclause 6.3.2.1.2.1;</w:t>
      </w:r>
    </w:p>
    <w:p w14:paraId="7D41D0FD" w14:textId="77777777" w:rsidR="00784A32" w:rsidRPr="00C31E24" w:rsidRDefault="00784A32" w:rsidP="00784A32">
      <w:pPr>
        <w:pStyle w:val="B1"/>
      </w:pPr>
      <w:r w:rsidRPr="00C31E24">
        <w:t>4)</w:t>
      </w:r>
      <w:r w:rsidRPr="00C31E24">
        <w:tab/>
        <w:t>shall include Warning header field(s) that were received in the incoming SIP 200 (OK) response;</w:t>
      </w:r>
    </w:p>
    <w:p w14:paraId="60FB7F0E" w14:textId="77777777" w:rsidR="00784A32" w:rsidRPr="00C31E24" w:rsidRDefault="00784A32" w:rsidP="00784A32">
      <w:pPr>
        <w:pStyle w:val="B1"/>
      </w:pPr>
      <w:r w:rsidRPr="00C31E24">
        <w:t>5)</w:t>
      </w:r>
      <w:r w:rsidRPr="00C31E24">
        <w:tab/>
        <w:t>shall include the public service identity received in the P-Asserted-Identity header field of the incoming SIP 200 (OK) response into the P-Asserted-Identity header field of the outgoing SIP 200 (OK) response;</w:t>
      </w:r>
    </w:p>
    <w:p w14:paraId="2B4633BF" w14:textId="77777777" w:rsidR="00784A32" w:rsidRPr="00C31E24" w:rsidRDefault="00784A32" w:rsidP="00784A32">
      <w:pPr>
        <w:pStyle w:val="B1"/>
      </w:pPr>
      <w:r w:rsidRPr="00C31E24">
        <w:t>6)</w:t>
      </w:r>
      <w:r w:rsidRPr="00C31E24">
        <w:tab/>
        <w:t>if the procedures of subclause </w:t>
      </w:r>
      <w:r w:rsidRPr="00C31E24">
        <w:rPr>
          <w:lang w:eastAsia="zh-CN"/>
        </w:rPr>
        <w:t>8.2.2.2.12</w:t>
      </w:r>
      <w:r w:rsidRPr="00C31E24">
        <w:t xml:space="preserve"> for implicit affiliation were performed in the present subclause, shall complete the implicit affiliation by performing the procedures of subclause </w:t>
      </w:r>
      <w:r w:rsidRPr="00C31E24">
        <w:rPr>
          <w:lang w:eastAsia="zh-CN"/>
        </w:rPr>
        <w:t>8.2.2.2.13</w:t>
      </w:r>
      <w:r w:rsidRPr="00C31E24">
        <w:t>;</w:t>
      </w:r>
    </w:p>
    <w:p w14:paraId="3F3C034C" w14:textId="77777777" w:rsidR="00784A32" w:rsidRPr="00C31E24" w:rsidRDefault="00784A32" w:rsidP="00784A32">
      <w:pPr>
        <w:pStyle w:val="B1"/>
      </w:pPr>
      <w:r w:rsidRPr="00C31E24">
        <w:t>7)</w:t>
      </w:r>
      <w:r w:rsidRPr="00C31E24">
        <w:tab/>
        <w:t>shall send the SIP 200 (OK) response to the MCVideo client according to 3GPP TS 24.229 [</w:t>
      </w:r>
      <w:r w:rsidRPr="00C31E24">
        <w:rPr>
          <w:lang w:eastAsia="zh-CN"/>
        </w:rPr>
        <w:t>11</w:t>
      </w:r>
      <w:r w:rsidRPr="00C31E24">
        <w:t>]; and</w:t>
      </w:r>
    </w:p>
    <w:p w14:paraId="7C575D70" w14:textId="77777777" w:rsidR="00784A32" w:rsidRPr="00C31E24" w:rsidRDefault="00784A32" w:rsidP="00784A32">
      <w:pPr>
        <w:pStyle w:val="B1"/>
      </w:pPr>
      <w:r w:rsidRPr="00C31E24">
        <w:t>8)</w:t>
      </w:r>
      <w:r w:rsidRPr="00C31E24">
        <w:tab/>
        <w:t>shall interact with the media plane as specified in 3GPP TS 24.581 [</w:t>
      </w:r>
      <w:r w:rsidRPr="00C31E24">
        <w:rPr>
          <w:lang w:eastAsia="zh-CN"/>
        </w:rPr>
        <w:t>5</w:t>
      </w:r>
      <w:r w:rsidRPr="00C31E24">
        <w:t>].</w:t>
      </w:r>
    </w:p>
    <w:p w14:paraId="3EA881EE" w14:textId="77777777" w:rsidR="00784A32" w:rsidRPr="00C31E24" w:rsidRDefault="00784A32" w:rsidP="00784A32">
      <w:r w:rsidRPr="00C31E24">
        <w:t>Upon receipt of a SIP 4xx, 5xx or 6xx response to the above SIP INVITE request in step 14) the participating MCVideo function:</w:t>
      </w:r>
    </w:p>
    <w:p w14:paraId="618D6532" w14:textId="77777777" w:rsidR="00784A32" w:rsidRPr="00C31E24" w:rsidRDefault="00784A32" w:rsidP="00784A32">
      <w:pPr>
        <w:pStyle w:val="B1"/>
      </w:pPr>
      <w:r w:rsidRPr="00C31E24">
        <w:t>1)</w:t>
      </w:r>
      <w:r w:rsidRPr="00C31E24">
        <w:tab/>
        <w:t>shall generate a SIP response according to 3GPP TS 24.229 [</w:t>
      </w:r>
      <w:r w:rsidRPr="00C31E24">
        <w:rPr>
          <w:lang w:eastAsia="zh-CN"/>
        </w:rPr>
        <w:t>11</w:t>
      </w:r>
      <w:r w:rsidRPr="00C31E24">
        <w:t>];</w:t>
      </w:r>
    </w:p>
    <w:p w14:paraId="087011EC" w14:textId="77777777" w:rsidR="00784A32" w:rsidRPr="00C31E24" w:rsidRDefault="00784A32" w:rsidP="00784A32">
      <w:pPr>
        <w:pStyle w:val="B1"/>
      </w:pPr>
      <w:r w:rsidRPr="00C31E24">
        <w:t>2)</w:t>
      </w:r>
      <w:r w:rsidRPr="00C31E24">
        <w:tab/>
        <w:t>shall include Warning header field(s) that were received in the incoming SIP response;</w:t>
      </w:r>
    </w:p>
    <w:p w14:paraId="4E6C4DA5" w14:textId="77777777" w:rsidR="00784A32" w:rsidRPr="00C31E24" w:rsidRDefault="00784A32" w:rsidP="00784A32">
      <w:pPr>
        <w:pStyle w:val="B1"/>
      </w:pPr>
      <w:r w:rsidRPr="00C31E24">
        <w:t>3)</w:t>
      </w:r>
      <w:r w:rsidRPr="00C31E24">
        <w:tab/>
        <w:t>shall forward the SIP response to the MCVideo client according to 3GPP TS 24.229 [</w:t>
      </w:r>
      <w:r w:rsidRPr="00C31E24">
        <w:rPr>
          <w:lang w:eastAsia="zh-CN"/>
        </w:rPr>
        <w:t>11</w:t>
      </w:r>
      <w:r w:rsidRPr="00C31E24">
        <w:t>]; and</w:t>
      </w:r>
    </w:p>
    <w:p w14:paraId="2BEB94A6" w14:textId="77777777" w:rsidR="00784A32" w:rsidRPr="00C31E24" w:rsidRDefault="00784A32" w:rsidP="00784A32">
      <w:pPr>
        <w:pStyle w:val="B1"/>
      </w:pPr>
      <w:r w:rsidRPr="00C31E24">
        <w:t>4)</w:t>
      </w:r>
      <w:r w:rsidRPr="00C31E24">
        <w:tab/>
        <w:t>if the implicit affiliation procedures of subclause </w:t>
      </w:r>
      <w:r w:rsidRPr="00C31E24">
        <w:rPr>
          <w:lang w:eastAsia="zh-CN"/>
        </w:rPr>
        <w:t>8.2.2.2.12</w:t>
      </w:r>
      <w:r w:rsidRPr="00C31E24">
        <w:t xml:space="preserve"> were invoked in the current procedure, shall perform the procedures of subclause </w:t>
      </w:r>
      <w:r w:rsidRPr="00C31E24">
        <w:rPr>
          <w:lang w:eastAsia="zh-CN"/>
        </w:rPr>
        <w:t>8.2.2.2.14</w:t>
      </w:r>
      <w:r w:rsidRPr="00C31E24">
        <w:t>.</w:t>
      </w:r>
    </w:p>
    <w:p w14:paraId="07B278C1" w14:textId="77777777" w:rsidR="00784A32" w:rsidRPr="00C31E24" w:rsidRDefault="00784A32" w:rsidP="00784A32">
      <w:r w:rsidRPr="00C31E24">
        <w:t>[TS 24.281, clause 9.2.2.3.1.3]</w:t>
      </w:r>
    </w:p>
    <w:p w14:paraId="64CF2C6C" w14:textId="77777777" w:rsidR="00784A32" w:rsidRPr="00C31E24" w:rsidRDefault="00784A32" w:rsidP="00784A32">
      <w:r w:rsidRPr="00C31E24">
        <w:t>This subclause covers on-demand session.</w:t>
      </w:r>
    </w:p>
    <w:p w14:paraId="7AE820CB" w14:textId="77777777" w:rsidR="00784A32" w:rsidRPr="00C31E24" w:rsidRDefault="00784A32" w:rsidP="00784A32">
      <w:r w:rsidRPr="00C31E24">
        <w:t>Upon receipt of a "SIP INVITE request for terminating participating MCVideo function", for a terminating MCVideo client of a chat MCVideo group, the participating MCVideo function:</w:t>
      </w:r>
    </w:p>
    <w:p w14:paraId="363F0BB9" w14:textId="77777777" w:rsidR="00784A32" w:rsidRPr="00C31E24" w:rsidRDefault="00784A32" w:rsidP="00784A32">
      <w:pPr>
        <w:pStyle w:val="B1"/>
      </w:pPr>
      <w:r w:rsidRPr="00C31E24">
        <w:t>1)</w:t>
      </w:r>
      <w:r w:rsidRPr="00C31E24">
        <w:tab/>
        <w:t>if unable to process the request due to a lack of resources or a risk of congestion exists, may reject the "SIP INVITE request for terminating participating MCVideo function" with a SIP 500 (Server Internal Error) response. The participating MCVideo function may include a Retry-After header field to the SIP 500 (Server Internal Error) response as specified in IETF RFC 3261 [</w:t>
      </w:r>
      <w:r w:rsidRPr="00C31E24">
        <w:rPr>
          <w:lang w:eastAsia="zh-CN"/>
        </w:rPr>
        <w:t>15</w:t>
      </w:r>
      <w:r w:rsidRPr="00C31E24">
        <w:t>]. Otherwise, continue with the rest of the steps;</w:t>
      </w:r>
    </w:p>
    <w:p w14:paraId="2BB19B57" w14:textId="77777777" w:rsidR="00784A32" w:rsidRPr="00C31E24" w:rsidRDefault="00784A32" w:rsidP="00784A32">
      <w:pPr>
        <w:pStyle w:val="NO"/>
      </w:pPr>
      <w:r w:rsidRPr="00C31E24">
        <w:t>NOTE:</w:t>
      </w:r>
      <w:r w:rsidRPr="00C31E24">
        <w:tab/>
        <w:t>If the SIP INVITE request contains an application/vnd.3gpp.mcvideo-info+xml MIME body with the &lt;emergency-ind&gt; element set to a value of "true", the participating MCVideo function can by means beyond the scope of this specification choose to accept the request.</w:t>
      </w:r>
    </w:p>
    <w:p w14:paraId="57A117FE" w14:textId="77777777" w:rsidR="00784A32" w:rsidRPr="00C31E24" w:rsidRDefault="00784A32" w:rsidP="00784A32">
      <w:pPr>
        <w:pStyle w:val="B1"/>
      </w:pPr>
      <w:r w:rsidRPr="00C31E24">
        <w:t>2)</w:t>
      </w:r>
      <w:r w:rsidRPr="00C31E24">
        <w:tab/>
        <w:t>shall check the presence of the isfocus media feature tag in the URI of the Contact header field and if it is not present then the participating MCVideo function shall reject the request with a SIP 403 (Forbidden) response with the warning text set to "104 isfocus not assigned" in a Warning header field as specified in subclause </w:t>
      </w:r>
      <w:r w:rsidRPr="00C31E24">
        <w:rPr>
          <w:lang w:eastAsia="zh-CN"/>
        </w:rPr>
        <w:t>4.4</w:t>
      </w:r>
      <w:r w:rsidRPr="00C31E24">
        <w:t>. Otherwise, continue with the rest of the steps;</w:t>
      </w:r>
    </w:p>
    <w:p w14:paraId="5A225EBD" w14:textId="77777777" w:rsidR="00784A32" w:rsidRPr="00C31E24" w:rsidRDefault="00784A32" w:rsidP="00784A32">
      <w:pPr>
        <w:pStyle w:val="B1"/>
      </w:pPr>
      <w:r w:rsidRPr="00C31E24">
        <w:t>3)</w:t>
      </w:r>
      <w:r w:rsidRPr="00C31E24">
        <w:tab/>
        <w:t>shall generate a SIP INVITE request as specified in subclause 6.3.2.2.3;</w:t>
      </w:r>
    </w:p>
    <w:p w14:paraId="73994EFA" w14:textId="77777777" w:rsidR="00784A32" w:rsidRPr="00C31E24" w:rsidRDefault="00784A32" w:rsidP="00784A32">
      <w:pPr>
        <w:pStyle w:val="B1"/>
      </w:pPr>
      <w:r w:rsidRPr="00C31E24">
        <w:t>4)</w:t>
      </w:r>
      <w:r w:rsidRPr="00C31E24">
        <w:tab/>
        <w:t>shall set the Request-URI to the public user identity associated with the MCVideo ID of the MCVideo user to be invited based on the contents of the Request-URI of the received "SIP INVITE request for terminating participating MCVideo function";</w:t>
      </w:r>
    </w:p>
    <w:p w14:paraId="5B77B040" w14:textId="77777777" w:rsidR="00784A32" w:rsidRPr="00C31E24" w:rsidRDefault="00784A32" w:rsidP="00784A32">
      <w:pPr>
        <w:pStyle w:val="B1"/>
      </w:pPr>
      <w:r w:rsidRPr="00C31E24">
        <w:t>5)</w:t>
      </w:r>
      <w:r w:rsidRPr="00C31E24">
        <w:tab/>
        <w:t>shall copy the contents of the P-Asserted-Identity header field of the incoming "SIP INVITE request for terminating participating MCVideo function" to the P-Asserted-Identity header field of the outgoing SIP INVITE request;</w:t>
      </w:r>
    </w:p>
    <w:p w14:paraId="19B16297" w14:textId="77777777" w:rsidR="00784A32" w:rsidRPr="00C31E24" w:rsidRDefault="00784A32" w:rsidP="00784A32">
      <w:pPr>
        <w:pStyle w:val="B1"/>
      </w:pPr>
      <w:r w:rsidRPr="00C31E24">
        <w:t>6)</w:t>
      </w:r>
      <w:r w:rsidRPr="00C31E24">
        <w:tab/>
        <w:t>shall include in the SIP INVITE request an SDP offer based on the SDP offer in the received "SIP INVITE request for terminating participating MCVideo function" as specified in subclause 6.3.2.2.1;</w:t>
      </w:r>
    </w:p>
    <w:p w14:paraId="451FFE71" w14:textId="77777777" w:rsidR="00784A32" w:rsidRPr="00C31E24" w:rsidRDefault="00784A32" w:rsidP="00784A32">
      <w:pPr>
        <w:pStyle w:val="B1"/>
      </w:pPr>
      <w:r w:rsidRPr="00C31E24">
        <w:t>7)</w:t>
      </w:r>
      <w:r w:rsidRPr="00C31E24">
        <w:tab/>
        <w:t>if the received SIP INVITE request contains a Resource-Priority header field, shall include a Resource-Priority header field with the contents set as in the received Resource-Priority header field;</w:t>
      </w:r>
    </w:p>
    <w:p w14:paraId="777108BE" w14:textId="77777777" w:rsidR="00784A32" w:rsidRPr="00C31E24" w:rsidRDefault="00784A32" w:rsidP="00784A32">
      <w:pPr>
        <w:pStyle w:val="B1"/>
      </w:pPr>
      <w:r w:rsidRPr="00C31E24">
        <w:t>8)</w:t>
      </w:r>
      <w:r w:rsidRPr="00C31E24">
        <w:tab/>
        <w:t>shall perform the procedures specified in subclause 6.3.2.2.9 to include any MIME bodies in the received SIP INVITE request; and</w:t>
      </w:r>
    </w:p>
    <w:p w14:paraId="46695D1B" w14:textId="77777777" w:rsidR="00784A32" w:rsidRPr="00C31E24" w:rsidRDefault="00784A32" w:rsidP="00784A32">
      <w:pPr>
        <w:pStyle w:val="B1"/>
      </w:pPr>
      <w:r w:rsidRPr="00C31E24">
        <w:t>9)</w:t>
      </w:r>
      <w:r w:rsidRPr="00C31E24">
        <w:tab/>
        <w:t>shall send the SIP INVITE request towards the MCVideo client according to 3GPP TS 24.229 [</w:t>
      </w:r>
      <w:r w:rsidRPr="00C31E24">
        <w:rPr>
          <w:lang w:eastAsia="zh-CN"/>
        </w:rPr>
        <w:t>11</w:t>
      </w:r>
      <w:r w:rsidRPr="00C31E24">
        <w:t>].</w:t>
      </w:r>
    </w:p>
    <w:p w14:paraId="5325A6DB" w14:textId="77777777" w:rsidR="00784A32" w:rsidRPr="00C31E24" w:rsidRDefault="00784A32" w:rsidP="00784A32">
      <w:r w:rsidRPr="00C31E24">
        <w:t>Upon receiving a SIP 200 (OK) response to the above SIP INVITE request sent to the MCVideo client, the participating MCVideo function:</w:t>
      </w:r>
    </w:p>
    <w:p w14:paraId="667EF56D" w14:textId="77777777" w:rsidR="00784A32" w:rsidRPr="00C31E24" w:rsidRDefault="00784A32" w:rsidP="00784A32">
      <w:pPr>
        <w:pStyle w:val="B1"/>
      </w:pPr>
      <w:r w:rsidRPr="00C31E24">
        <w:t>1)</w:t>
      </w:r>
      <w:r w:rsidRPr="00C31E24">
        <w:tab/>
        <w:t>shall generate a SIP 200 (OK) response as described in the subclause 6.3.2.2.4.2;</w:t>
      </w:r>
    </w:p>
    <w:p w14:paraId="2F9A3695" w14:textId="77777777" w:rsidR="00784A32" w:rsidRPr="00C31E24" w:rsidRDefault="00784A32" w:rsidP="00784A32">
      <w:pPr>
        <w:pStyle w:val="B1"/>
      </w:pPr>
      <w:r w:rsidRPr="00C31E24">
        <w:t>2)</w:t>
      </w:r>
      <w:r w:rsidRPr="00C31E24">
        <w:tab/>
        <w:t>shall include in the SIP 200 (OK) response an SDP answer based on the SDP answer in the received SIP 200 (OK) response as specified in subclause 6.3.2.2.2.1;</w:t>
      </w:r>
    </w:p>
    <w:p w14:paraId="4A2CBFC1" w14:textId="77777777" w:rsidR="00784A32" w:rsidRPr="00C31E24" w:rsidRDefault="00784A32" w:rsidP="00784A32">
      <w:pPr>
        <w:pStyle w:val="B1"/>
      </w:pPr>
      <w:r w:rsidRPr="00C31E24">
        <w:t>3)</w:t>
      </w:r>
      <w:r w:rsidRPr="00C31E24">
        <w:tab/>
        <w:t>shall interact with the media plane as specified in 3GPP TS 24.581 [</w:t>
      </w:r>
      <w:r w:rsidRPr="00C31E24">
        <w:rPr>
          <w:lang w:eastAsia="zh-CN"/>
        </w:rPr>
        <w:t>5</w:t>
      </w:r>
      <w:r w:rsidRPr="00C31E24">
        <w:t>]; and</w:t>
      </w:r>
    </w:p>
    <w:p w14:paraId="31C52FD9" w14:textId="77777777" w:rsidR="00784A32" w:rsidRPr="00C31E24" w:rsidRDefault="00784A32" w:rsidP="00784A32">
      <w:pPr>
        <w:pStyle w:val="B1"/>
      </w:pPr>
      <w:r w:rsidRPr="00C31E24">
        <w:t>4)</w:t>
      </w:r>
      <w:r w:rsidRPr="00C31E24">
        <w:tab/>
        <w:t>shall forward the SIP 200 (OK) response according to 3GPP TS 24.229 [</w:t>
      </w:r>
      <w:r w:rsidRPr="00C31E24">
        <w:rPr>
          <w:lang w:eastAsia="zh-CN"/>
        </w:rPr>
        <w:t>11</w:t>
      </w:r>
      <w:r w:rsidRPr="00C31E24">
        <w:t>].</w:t>
      </w:r>
    </w:p>
    <w:p w14:paraId="74C95E69" w14:textId="416E43A5" w:rsidR="00784A32" w:rsidRPr="00C31E24" w:rsidRDefault="00784A32" w:rsidP="00784A32">
      <w:r w:rsidRPr="00C31E24">
        <w:t>[TS 24.281, Clause 9.2.2.4.1.1]</w:t>
      </w:r>
    </w:p>
    <w:p w14:paraId="6C37E664" w14:textId="77777777" w:rsidR="00784A32" w:rsidRPr="00C31E24" w:rsidRDefault="00784A32" w:rsidP="00784A32">
      <w:r w:rsidRPr="00C31E24">
        <w:t>In the procedures in this subclause:</w:t>
      </w:r>
    </w:p>
    <w:p w14:paraId="378E7B19" w14:textId="77777777" w:rsidR="00784A32" w:rsidRPr="00C31E24" w:rsidRDefault="00784A32" w:rsidP="00784A32">
      <w:pPr>
        <w:pStyle w:val="B1"/>
      </w:pPr>
      <w:r w:rsidRPr="00C31E24">
        <w:t>1)</w:t>
      </w:r>
      <w:r w:rsidRPr="00C31E24">
        <w:tab/>
        <w:t>MCVideo ID in an incoming SIP INVITE request refers to the MCVideo ID of the originating user from the &lt;mcvideo-calling-user-id&gt; element of the application/vnd.3gpp.mcvideo-info+xml MIME body of the incoming SIP INVITE request;</w:t>
      </w:r>
    </w:p>
    <w:p w14:paraId="70152FCB" w14:textId="77777777" w:rsidR="00784A32" w:rsidRPr="00C31E24" w:rsidRDefault="00784A32" w:rsidP="00784A32">
      <w:pPr>
        <w:pStyle w:val="B1"/>
      </w:pPr>
      <w:r w:rsidRPr="00C31E24">
        <w:t>2)</w:t>
      </w:r>
      <w:r w:rsidRPr="00C31E24">
        <w:tab/>
        <w:t>group identity in an incoming SIP INVITE request refers to the group identity from the &lt;mcvideo-request-uri&gt; element of the application/vnd.3gpp.mcvideo-info+xml MIME body of the incoming SIP INVITE request;</w:t>
      </w:r>
    </w:p>
    <w:p w14:paraId="77D7640C" w14:textId="77777777" w:rsidR="00784A32" w:rsidRPr="00C31E24" w:rsidRDefault="00784A32" w:rsidP="00784A32">
      <w:pPr>
        <w:pStyle w:val="B1"/>
      </w:pPr>
      <w:r w:rsidRPr="00C31E24">
        <w:t>3)</w:t>
      </w:r>
      <w:r w:rsidRPr="00C31E24">
        <w:tab/>
        <w:t>MCVideo ID in an outgoing SIP INVITE request refers to the MCVideo ID of the called user in the &lt;mcvideo-request-uri&gt; element of the application/vnd.3gpp.mcvideo-info+xml MIME body of the outgoing SIP INVITE request;</w:t>
      </w:r>
    </w:p>
    <w:p w14:paraId="1D261061" w14:textId="77777777" w:rsidR="00784A32" w:rsidRPr="00C31E24" w:rsidRDefault="00784A32" w:rsidP="00784A32">
      <w:pPr>
        <w:pStyle w:val="B1"/>
      </w:pPr>
      <w:r w:rsidRPr="00C31E24">
        <w:t>4)</w:t>
      </w:r>
      <w:r w:rsidRPr="00C31E24">
        <w:tab/>
        <w:t>emergency indication in an incoming SIP INVITE request refers to the &lt;emergency-ind&gt; element of the application/vnd.3gpp.mcvideo-info+xml MIME body; and</w:t>
      </w:r>
    </w:p>
    <w:p w14:paraId="584F21FE" w14:textId="77777777" w:rsidR="00784A32" w:rsidRPr="00C31E24" w:rsidRDefault="00784A32" w:rsidP="00784A32">
      <w:pPr>
        <w:pStyle w:val="B1"/>
      </w:pPr>
      <w:r w:rsidRPr="00C31E24">
        <w:t>5)</w:t>
      </w:r>
      <w:r w:rsidRPr="00C31E24">
        <w:tab/>
        <w:t>alert indication in an incoming SIP INVITE request refers to the &lt;alert-ind&gt; element of the application/vnd.3gpp.mcvideo-info+xml MIME body.</w:t>
      </w:r>
    </w:p>
    <w:p w14:paraId="6ED7F56C" w14:textId="77777777" w:rsidR="00784A32" w:rsidRPr="00C31E24" w:rsidRDefault="00784A32" w:rsidP="00784A32">
      <w:r w:rsidRPr="00C31E24">
        <w:t>Upon receipt of a "SIP INVITE request for controlling MCVideo function of an MCVideo group" containing a group identity identifying a chat MCVideo group, the controlling MCVideo function:</w:t>
      </w:r>
    </w:p>
    <w:p w14:paraId="6DEF1C81" w14:textId="77777777" w:rsidR="00784A32" w:rsidRPr="00C31E24" w:rsidRDefault="00784A32" w:rsidP="00784A32">
      <w:pPr>
        <w:pStyle w:val="B1"/>
      </w:pPr>
      <w:r w:rsidRPr="00C31E24">
        <w:t>1)</w:t>
      </w:r>
      <w:r w:rsidRPr="00C31E24">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C31E24">
        <w:rPr>
          <w:lang w:eastAsia="zh-CN"/>
        </w:rPr>
        <w:t>15</w:t>
      </w:r>
      <w:r w:rsidRPr="00C31E24">
        <w:t>] and skip the rest of the steps;</w:t>
      </w:r>
    </w:p>
    <w:p w14:paraId="09256CD7" w14:textId="77777777" w:rsidR="00784A32" w:rsidRPr="00C31E24" w:rsidRDefault="00784A32" w:rsidP="00784A32">
      <w:pPr>
        <w:pStyle w:val="NO"/>
      </w:pPr>
      <w:r w:rsidRPr="00C31E24">
        <w:t>NOTE 1:</w:t>
      </w:r>
      <w:r w:rsidRPr="00C31E24">
        <w:tab/>
        <w:t>If the SIP INVITE request contains an emergency indication set to a value of "true", the controlling MCVideo function can by means beyond the scope of this specification choose to accept the request.</w:t>
      </w:r>
    </w:p>
    <w:p w14:paraId="7BCD1DD6" w14:textId="77777777" w:rsidR="00784A32" w:rsidRPr="00C31E24" w:rsidRDefault="00784A32" w:rsidP="00784A32">
      <w:pPr>
        <w:pStyle w:val="B1"/>
      </w:pPr>
      <w:r w:rsidRPr="00C31E24">
        <w:t>2)</w:t>
      </w:r>
      <w:r w:rsidRPr="00C31E24">
        <w:tab/>
        <w:t>shall reject the SIP request with a SIP 403 (Forbidden) response and not process the remaining steps if:</w:t>
      </w:r>
    </w:p>
    <w:p w14:paraId="06FEA19E" w14:textId="77777777" w:rsidR="00784A32" w:rsidRPr="00C31E24" w:rsidRDefault="00784A32" w:rsidP="00784A32">
      <w:pPr>
        <w:pStyle w:val="B2"/>
      </w:pPr>
      <w:r w:rsidRPr="00C31E24">
        <w:t>a)</w:t>
      </w:r>
      <w:r w:rsidRPr="00C31E24">
        <w:tab/>
        <w:t>an Accept-Contact header field does not include the g.3gpp.mcvideo media feature tag;</w:t>
      </w:r>
    </w:p>
    <w:p w14:paraId="718ADC13" w14:textId="77777777" w:rsidR="00784A32" w:rsidRPr="00C31E24" w:rsidRDefault="00784A32" w:rsidP="00784A32">
      <w:pPr>
        <w:pStyle w:val="B2"/>
      </w:pPr>
      <w:r w:rsidRPr="00C31E24">
        <w:t>b)</w:t>
      </w:r>
      <w:r w:rsidRPr="00C31E24">
        <w:tab/>
        <w:t>an Accept-Contact header field does not include the g.3gpp.icsi-ref media feature tag containing the value of "urn:urn-7:3gpp-service.ims.icsi.mcvideo"; or</w:t>
      </w:r>
    </w:p>
    <w:p w14:paraId="7729AF26" w14:textId="77777777" w:rsidR="00784A32" w:rsidRPr="00C31E24" w:rsidRDefault="00784A32" w:rsidP="00784A32">
      <w:pPr>
        <w:pStyle w:val="B2"/>
      </w:pPr>
      <w:r w:rsidRPr="00C31E24">
        <w:t>c)</w:t>
      </w:r>
      <w:r w:rsidRPr="00C31E24">
        <w:tab/>
        <w:t>the isfocus media feature tag is present in the Contact header field;</w:t>
      </w:r>
    </w:p>
    <w:p w14:paraId="15313487" w14:textId="77777777" w:rsidR="00784A32" w:rsidRPr="00C31E24" w:rsidRDefault="00784A32" w:rsidP="00784A32">
      <w:pPr>
        <w:pStyle w:val="B1"/>
      </w:pPr>
      <w:r w:rsidRPr="00C31E24">
        <w:t>3)</w:t>
      </w:r>
      <w:r w:rsidRPr="00C31E24">
        <w:tab/>
        <w:t>if received SIP INVITE request includes an application/vnd.3gpp.mcvideoinfo+xml MIME body with an &lt;emergency-ind&gt; element included or an &lt;imminentperil-ind&gt; element included, shall validate the request as described in subclause 6.3.3.1.17;</w:t>
      </w:r>
    </w:p>
    <w:p w14:paraId="1BB8CBED" w14:textId="77777777" w:rsidR="00784A32" w:rsidRPr="00C31E24" w:rsidRDefault="00784A32" w:rsidP="00784A32">
      <w:pPr>
        <w:pStyle w:val="B1"/>
      </w:pPr>
      <w:r w:rsidRPr="00C31E24">
        <w:t>4)</w:t>
      </w:r>
      <w:r w:rsidRPr="00C31E24">
        <w:tab/>
        <w:t>shall retrieve the necessary group document(s) from the group management server for the group identity contained in the SIP INVITE request and carry out initial processing as specified in subclause 6.3.5.2 and continue with the rest of the steps if the checks in subclause 6.3.5.2 succeed;</w:t>
      </w:r>
    </w:p>
    <w:p w14:paraId="1B74155F" w14:textId="77777777" w:rsidR="00784A32" w:rsidRPr="00C31E24" w:rsidRDefault="00784A32" w:rsidP="00784A32">
      <w:pPr>
        <w:pStyle w:val="B1"/>
      </w:pPr>
      <w:r w:rsidRPr="00C31E24">
        <w:t>5)</w:t>
      </w:r>
      <w:r w:rsidRPr="00C31E24">
        <w:tab/>
        <w:t>if the MCVideo user identified by the MCVideo ID in the SIP INVITE request is not affiliated with the MCVideo group identified by the group identity in the SIP INVITE request as determined by the procedures of subclause </w:t>
      </w:r>
      <w:r w:rsidRPr="00C31E24">
        <w:rPr>
          <w:lang w:eastAsia="zh-CN"/>
        </w:rPr>
        <w:t>6.3.6</w:t>
      </w:r>
      <w:r w:rsidRPr="00C31E24">
        <w:t>:</w:t>
      </w:r>
    </w:p>
    <w:p w14:paraId="4F64A1EC" w14:textId="77777777" w:rsidR="00784A32" w:rsidRPr="00C31E24" w:rsidRDefault="00784A32" w:rsidP="00784A32">
      <w:pPr>
        <w:pStyle w:val="B2"/>
      </w:pPr>
      <w:r w:rsidRPr="00C31E24">
        <w:t>a)</w:t>
      </w:r>
      <w:r w:rsidRPr="00C31E24">
        <w:tab/>
        <w:t>shall check if the MCVideo user is eligible to be implicitly affiliated with the MCVideo chat group as determined by subclause </w:t>
      </w:r>
      <w:r w:rsidRPr="00C31E24">
        <w:rPr>
          <w:lang w:eastAsia="zh-CN"/>
        </w:rPr>
        <w:t>8.2.2.3.6</w:t>
      </w:r>
      <w:r w:rsidRPr="00C31E24">
        <w:t>; and</w:t>
      </w:r>
    </w:p>
    <w:p w14:paraId="62A4AE5A" w14:textId="77777777" w:rsidR="00784A32" w:rsidRPr="00C31E24" w:rsidRDefault="00784A32" w:rsidP="00784A32">
      <w:pPr>
        <w:pStyle w:val="B2"/>
      </w:pPr>
      <w:r w:rsidRPr="00C31E24">
        <w:t>b)</w:t>
      </w:r>
      <w:r w:rsidRPr="00C31E24">
        <w:tab/>
        <w:t>if the MCVideo user is not eligible for implicit affiliation, shall reject the SIP INVITE request with a SIP 403 (Forbidden) response with the warning text set to "120 user is not affiliated to this group" in a Warning header field as specified in subclause </w:t>
      </w:r>
      <w:r w:rsidRPr="00C31E24">
        <w:rPr>
          <w:lang w:eastAsia="zh-CN"/>
        </w:rPr>
        <w:t>4.4</w:t>
      </w:r>
      <w:r w:rsidRPr="00C31E24">
        <w:t xml:space="preserve"> and skip the rest of the steps below;</w:t>
      </w:r>
    </w:p>
    <w:p w14:paraId="62C1A7CE" w14:textId="77777777" w:rsidR="00784A32" w:rsidRPr="00C31E24" w:rsidRDefault="00784A32" w:rsidP="00784A32">
      <w:pPr>
        <w:pStyle w:val="B1"/>
      </w:pPr>
      <w:r w:rsidRPr="00C31E24">
        <w:t>6)</w:t>
      </w:r>
      <w:r w:rsidRPr="00C31E24">
        <w:tab/>
        <w:t>if the SIP INVITE request contains unauthorized request for an MCVideo emergency group call as determined by subclause </w:t>
      </w:r>
      <w:r w:rsidRPr="00C31E24">
        <w:rPr>
          <w:lang w:eastAsia="zh-CN"/>
        </w:rPr>
        <w:t>6.3.3.1.13.2</w:t>
      </w:r>
      <w:r w:rsidRPr="00C31E24">
        <w:t>:</w:t>
      </w:r>
    </w:p>
    <w:p w14:paraId="3A4F865E" w14:textId="77777777" w:rsidR="00784A32" w:rsidRPr="00C31E24" w:rsidRDefault="00784A32" w:rsidP="00784A32">
      <w:pPr>
        <w:pStyle w:val="B2"/>
      </w:pPr>
      <w:r w:rsidRPr="00C31E24">
        <w:t>a)</w:t>
      </w:r>
      <w:r w:rsidRPr="00C31E24">
        <w:tab/>
        <w:t>shall reject the SIP INVITE request with a SIP 403 (Forbidden) response as specified in subclause 6.3.3.1.14; and</w:t>
      </w:r>
    </w:p>
    <w:p w14:paraId="17E299A5" w14:textId="77777777" w:rsidR="00784A32" w:rsidRPr="00C31E24" w:rsidRDefault="00784A32" w:rsidP="00784A32">
      <w:pPr>
        <w:pStyle w:val="B2"/>
      </w:pPr>
      <w:r w:rsidRPr="00C31E24">
        <w:t>b)</w:t>
      </w:r>
      <w:r w:rsidRPr="00C31E24">
        <w:tab/>
        <w:t>shall send the SIP 403 (Forbidden) response as specified in 3GPP TS 24.229 [</w:t>
      </w:r>
      <w:r w:rsidRPr="00C31E24">
        <w:rPr>
          <w:lang w:eastAsia="zh-CN"/>
        </w:rPr>
        <w:t>11</w:t>
      </w:r>
      <w:r w:rsidRPr="00C31E24">
        <w:t>] and skip the rest of the steps;</w:t>
      </w:r>
    </w:p>
    <w:p w14:paraId="6B2D0C15" w14:textId="77777777" w:rsidR="00784A32" w:rsidRPr="00C31E24" w:rsidRDefault="00784A32" w:rsidP="00784A32">
      <w:pPr>
        <w:pStyle w:val="B1"/>
      </w:pPr>
      <w:r w:rsidRPr="00C31E24">
        <w:t>7)</w:t>
      </w:r>
      <w:r w:rsidRPr="00C31E24">
        <w:tab/>
        <w:t>if the SIP INVITE request contains an unauthorized request for an MCVideo imminent peril group call as determined by subclause 6.3.3.1.13.6, shall reject the SIP INVITE request with a SIP 403 (Forbidden) response with the following clarifications:</w:t>
      </w:r>
    </w:p>
    <w:p w14:paraId="3A3563DC" w14:textId="77777777" w:rsidR="00784A32" w:rsidRPr="00C31E24" w:rsidRDefault="00784A32" w:rsidP="00784A32">
      <w:pPr>
        <w:pStyle w:val="B2"/>
      </w:pPr>
      <w:r w:rsidRPr="00C31E24">
        <w:t>a)</w:t>
      </w:r>
      <w:r w:rsidRPr="00C31E24">
        <w:tab/>
        <w:t>shall include in the SIP 403 (Forbidden) response an application/vnd.3gpp.mcvideo-info+xml MIME body as specified in clause F.1 with the &lt;mcvideoinfo&gt; element containing the &lt;mcvideo-Params&gt; element with the &lt;imminentperil-ind&gt; element set to a value of "false"; and</w:t>
      </w:r>
    </w:p>
    <w:p w14:paraId="2D44CDDC" w14:textId="77777777" w:rsidR="00784A32" w:rsidRPr="00C31E24" w:rsidRDefault="00784A32" w:rsidP="00784A32">
      <w:pPr>
        <w:pStyle w:val="B2"/>
      </w:pPr>
      <w:r w:rsidRPr="00C31E24">
        <w:t>b)</w:t>
      </w:r>
      <w:r w:rsidRPr="00C31E24">
        <w:tab/>
        <w:t>shall send the SIP 403 (Forbidden) response as specified in 3GPP TS 24.229 [</w:t>
      </w:r>
      <w:r w:rsidRPr="00C31E24">
        <w:rPr>
          <w:lang w:eastAsia="zh-CN"/>
        </w:rPr>
        <w:t>11</w:t>
      </w:r>
      <w:r w:rsidRPr="00C31E24">
        <w:t>] and skip the rest of the steps;</w:t>
      </w:r>
    </w:p>
    <w:p w14:paraId="439A29B8" w14:textId="77777777" w:rsidR="00784A32" w:rsidRPr="00C31E24" w:rsidRDefault="00784A32" w:rsidP="00784A32">
      <w:pPr>
        <w:pStyle w:val="B1"/>
      </w:pPr>
      <w:r w:rsidRPr="00C31E24">
        <w:t>8)</w:t>
      </w:r>
      <w:r w:rsidRPr="00C31E24">
        <w:tab/>
        <w:t xml:space="preserve">if a Resource-Priority header field is included in the SIP INVITE request: </w:t>
      </w:r>
    </w:p>
    <w:p w14:paraId="0C3F458C" w14:textId="77777777" w:rsidR="00784A32" w:rsidRPr="00C31E24" w:rsidRDefault="00784A32" w:rsidP="00784A32">
      <w:pPr>
        <w:pStyle w:val="B2"/>
      </w:pPr>
      <w:r w:rsidRPr="00C31E24">
        <w:t>a)</w:t>
      </w:r>
      <w:r w:rsidRPr="00C31E24">
        <w:tab/>
        <w:t>if the Resource-Priority header field is set to the value indicated for emergency calls and the SIP INVITE request does not contain an emergency indication and the in-progress emergency state of the group is set to a value of "false", shall reject the SIP INVITE request with a SIP 403 (Forbidden) response and skip the remaining steps; and</w:t>
      </w:r>
    </w:p>
    <w:p w14:paraId="725BCD32" w14:textId="77777777" w:rsidR="00784A32" w:rsidRPr="00C31E24" w:rsidRDefault="00784A32" w:rsidP="00784A32">
      <w:pPr>
        <w:pStyle w:val="B2"/>
      </w:pPr>
      <w:r w:rsidRPr="00C31E24">
        <w:t>b)</w:t>
      </w:r>
      <w:r w:rsidRPr="00C31E24">
        <w:tab/>
        <w:t>if the Resource-Priority header field is set to the value indicated for imminent peril calls and the SIP INVITE request does not contain an imminent peril indication and the in-progress imminent peril state of the group is set to a value of "false", shall reject the SIP INVITE request with a SIP 403 (Forbidden) response; and skip the remaining steps;</w:t>
      </w:r>
    </w:p>
    <w:p w14:paraId="46DBDFFD" w14:textId="77777777" w:rsidR="00784A32" w:rsidRPr="00C31E24" w:rsidRDefault="00784A32" w:rsidP="00784A32">
      <w:pPr>
        <w:pStyle w:val="B1"/>
      </w:pPr>
      <w:r w:rsidRPr="00C31E24">
        <w:t>9)</w:t>
      </w:r>
      <w:r w:rsidRPr="00C31E24">
        <w:tab/>
        <w:t>shall determine if the media parameters are acceptable and the MCVideo codecs are offered in the SDP offer and if not reject the request with a SIP 488 (Not Acceptable Here) response and skip the rest of the steps;</w:t>
      </w:r>
    </w:p>
    <w:p w14:paraId="7C2CCB3E" w14:textId="77777777" w:rsidR="00784A32" w:rsidRPr="00C31E24" w:rsidRDefault="00784A32" w:rsidP="00784A32">
      <w:pPr>
        <w:pStyle w:val="B1"/>
      </w:pPr>
      <w:r w:rsidRPr="00C31E24">
        <w:t>10)</w:t>
      </w:r>
      <w:r w:rsidRPr="00C31E24">
        <w:tab/>
        <w:t>shall create a chat group session and allocate an MCVideo session identity for the chat group session if the MCVideo chat group session identity does not already exist, and may handle timer TNG3 (group call timer) as specified in subclause 6.3.3.5;</w:t>
      </w:r>
    </w:p>
    <w:p w14:paraId="5D7DFDA9" w14:textId="77777777" w:rsidR="00784A32" w:rsidRPr="00C31E24" w:rsidRDefault="00784A32" w:rsidP="00784A32">
      <w:pPr>
        <w:pStyle w:val="B1"/>
      </w:pPr>
      <w:r w:rsidRPr="00C31E24">
        <w:t>11)</w:t>
      </w:r>
      <w:r w:rsidRPr="00C31E24">
        <w:tab/>
        <w:t>if the chat group session is ongoing and the &lt;on-network-max-participant-count&gt; as specified in 3GPP TS 24.481 [</w:t>
      </w:r>
      <w:r w:rsidRPr="00C31E24">
        <w:rPr>
          <w:lang w:eastAsia="zh-CN"/>
        </w:rPr>
        <w:t>24</w:t>
      </w:r>
      <w:r w:rsidRPr="00C31E24">
        <w:t>] is already reached:</w:t>
      </w:r>
    </w:p>
    <w:p w14:paraId="45792B37" w14:textId="77777777" w:rsidR="00784A32" w:rsidRPr="00C31E24" w:rsidRDefault="00784A32" w:rsidP="00784A32">
      <w:pPr>
        <w:pStyle w:val="B2"/>
      </w:pPr>
      <w:r w:rsidRPr="00C31E24">
        <w:t>a)</w:t>
      </w:r>
      <w:r w:rsidRPr="00C31E24">
        <w:tab/>
        <w:t>if, according to local policy, the user identified by the MCVideo ID in the SIP INVITE request is deemed to have a higher priority than an existing user in the chat group session, may remove a participant from the session by following subclause </w:t>
      </w:r>
      <w:r w:rsidRPr="00C31E24">
        <w:rPr>
          <w:lang w:eastAsia="zh-CN"/>
        </w:rPr>
        <w:t>9</w:t>
      </w:r>
      <w:r w:rsidRPr="00C31E24">
        <w:t>.</w:t>
      </w:r>
      <w:r w:rsidRPr="00C31E24">
        <w:rPr>
          <w:lang w:eastAsia="zh-CN"/>
        </w:rPr>
        <w:t>2</w:t>
      </w:r>
      <w:r w:rsidRPr="00C31E24">
        <w:t>.1.4.4.3, and skip the next step; and</w:t>
      </w:r>
    </w:p>
    <w:p w14:paraId="547BA942" w14:textId="77777777" w:rsidR="00784A32" w:rsidRPr="00C31E24" w:rsidRDefault="00784A32" w:rsidP="00784A32">
      <w:pPr>
        <w:pStyle w:val="NO"/>
      </w:pPr>
      <w:r w:rsidRPr="00C31E24">
        <w:t>NOTE 2:</w:t>
      </w:r>
      <w:r w:rsidRPr="00C31E24">
        <w:tab/>
        <w:t>The local policy for deciding whether to admit a user to a call that has reached its maximum amount of participants can include the &lt;user-priority&gt; and the &lt;participant-type&gt; of the user as well as other information of the user from the group document as specified in 3GPP TS 24.481 [</w:t>
      </w:r>
      <w:r w:rsidRPr="00C31E24">
        <w:rPr>
          <w:lang w:eastAsia="zh-CN"/>
        </w:rPr>
        <w:t>24</w:t>
      </w:r>
      <w:r w:rsidRPr="00C31E24">
        <w:t>]. The local policy decisions can also include taking into account whether the imminent-peril indicator or emergency indicator was received in the SIP INVITE request.</w:t>
      </w:r>
    </w:p>
    <w:p w14:paraId="27191F5F" w14:textId="77777777" w:rsidR="00784A32" w:rsidRPr="00C31E24" w:rsidRDefault="00784A32" w:rsidP="00784A32">
      <w:pPr>
        <w:pStyle w:val="B2"/>
      </w:pPr>
      <w:r w:rsidRPr="00C31E24">
        <w:t>b)</w:t>
      </w:r>
      <w:r w:rsidRPr="00C31E24">
        <w:tab/>
        <w:t>shall return a SIP 486 (Busy Here) response with the warning text set to "122 too many participants" to the originating network as specified in subclause </w:t>
      </w:r>
      <w:r w:rsidRPr="00C31E24">
        <w:rPr>
          <w:lang w:eastAsia="zh-CN"/>
        </w:rPr>
        <w:t>4.4.</w:t>
      </w:r>
      <w:r w:rsidRPr="00C31E24">
        <w:t xml:space="preserve"> Otherwise, continue with the rest of the steps;</w:t>
      </w:r>
    </w:p>
    <w:p w14:paraId="09D5438D" w14:textId="77777777" w:rsidR="00784A32" w:rsidRPr="00C31E24" w:rsidRDefault="00784A32" w:rsidP="00784A32">
      <w:pPr>
        <w:pStyle w:val="B1"/>
      </w:pPr>
      <w:r w:rsidRPr="00C31E24">
        <w:t>12)</w:t>
      </w:r>
      <w:r w:rsidRPr="00C31E24">
        <w:tab/>
        <w:t>if the received SIP INVITE request was determined to be eligible for implicit affiliation in step 5) and if subclause </w:t>
      </w:r>
      <w:r w:rsidRPr="00C31E24">
        <w:rPr>
          <w:lang w:eastAsia="zh-CN"/>
        </w:rPr>
        <w:t>8.2.2.3.7</w:t>
      </w:r>
      <w:r w:rsidRPr="00C31E24">
        <w:t xml:space="preserve"> was not previously invoked in the present subclause, shall perform the implicit affiliation as specified in subclause </w:t>
      </w:r>
      <w:r w:rsidRPr="00C31E24">
        <w:rPr>
          <w:lang w:eastAsia="zh-CN"/>
        </w:rPr>
        <w:t>8.2.2.3.7</w:t>
      </w:r>
      <w:r w:rsidRPr="00C31E24">
        <w:t>;</w:t>
      </w:r>
    </w:p>
    <w:p w14:paraId="558D2900" w14:textId="77777777" w:rsidR="00784A32" w:rsidRPr="00C31E24" w:rsidRDefault="00784A32" w:rsidP="00784A32">
      <w:pPr>
        <w:pStyle w:val="B1"/>
      </w:pPr>
      <w:r w:rsidRPr="00C31E24">
        <w:t>13)</w:t>
      </w:r>
      <w:r w:rsidRPr="00C31E24">
        <w:tab/>
        <w:t>if the SIP INVITE request contains an emergency indication set to a value of "true" or the in-progress emergency state of the group to "true" the controlling MCVideo function shall:</w:t>
      </w:r>
    </w:p>
    <w:p w14:paraId="236AC85B" w14:textId="77777777" w:rsidR="00784A32" w:rsidRPr="00C31E24" w:rsidRDefault="00784A32" w:rsidP="00784A32">
      <w:pPr>
        <w:pStyle w:val="B2"/>
      </w:pPr>
      <w:r w:rsidRPr="00C31E24">
        <w:t>a)</w:t>
      </w:r>
      <w:r w:rsidRPr="00C31E24">
        <w:tab/>
        <w:t>validate that the SIP INVITE request includes a Resource-Priority header field populated with the values for an MCVideo emergency group call as specified in subclause 6.3.3.1.19, and if not:</w:t>
      </w:r>
    </w:p>
    <w:p w14:paraId="52951F5A" w14:textId="77777777" w:rsidR="00784A32" w:rsidRPr="00C31E24" w:rsidRDefault="00784A32" w:rsidP="00784A32">
      <w:pPr>
        <w:pStyle w:val="B3"/>
      </w:pPr>
      <w:r w:rsidRPr="00C31E24">
        <w:t>i)</w:t>
      </w:r>
      <w:r w:rsidRPr="00C31E24">
        <w:tab/>
        <w:t>perform the actions specified in subclause 6.3.3.1.8;</w:t>
      </w:r>
    </w:p>
    <w:p w14:paraId="3DE0A6CC" w14:textId="77777777" w:rsidR="00784A32" w:rsidRPr="00C31E24" w:rsidRDefault="00784A32" w:rsidP="00784A32">
      <w:pPr>
        <w:pStyle w:val="B3"/>
      </w:pPr>
      <w:r w:rsidRPr="00C31E24">
        <w:t>ii)</w:t>
      </w:r>
      <w:r w:rsidRPr="00C31E24">
        <w:tab/>
        <w:t>send the SIP UPDATE request generated in subclause 6.3.3.1.8 towards the initiator of the SIP INVITE request according to 3GPP TS 24.229 [</w:t>
      </w:r>
      <w:r w:rsidRPr="00C31E24">
        <w:rPr>
          <w:lang w:eastAsia="zh-CN"/>
        </w:rPr>
        <w:t>11</w:t>
      </w:r>
      <w:r w:rsidRPr="00C31E24">
        <w:t>]; and</w:t>
      </w:r>
    </w:p>
    <w:p w14:paraId="6E6BB78C" w14:textId="77777777" w:rsidR="00784A32" w:rsidRPr="00C31E24" w:rsidRDefault="00784A32" w:rsidP="00784A32">
      <w:pPr>
        <w:pStyle w:val="B3"/>
      </w:pPr>
      <w:r w:rsidRPr="00C31E24">
        <w:t>iii)</w:t>
      </w:r>
      <w:r w:rsidRPr="00C31E24">
        <w:tab/>
        <w:t>upon receiving a SIP 200 (OK) response to the SIP UPDATE request sent in subclause 6.3.3.1.8, proceed with the rest of the steps.</w:t>
      </w:r>
    </w:p>
    <w:p w14:paraId="356D7517" w14:textId="77777777" w:rsidR="00784A32" w:rsidRPr="00C31E24" w:rsidRDefault="00784A32" w:rsidP="00784A32">
      <w:pPr>
        <w:pStyle w:val="NO"/>
      </w:pPr>
      <w:r w:rsidRPr="00C31E24">
        <w:t>NOTE 3:</w:t>
      </w:r>
      <w:r w:rsidRPr="00C31E24">
        <w:tab/>
        <w:t>Verify that the Resource-Priority header is included and properly populated for both ongoing and newly- entered in-progress emergency states of the specified group.</w:t>
      </w:r>
    </w:p>
    <w:p w14:paraId="4331B751" w14:textId="77777777" w:rsidR="00784A32" w:rsidRPr="00C31E24" w:rsidRDefault="00784A32" w:rsidP="00784A32">
      <w:pPr>
        <w:pStyle w:val="B2"/>
      </w:pPr>
      <w:r w:rsidRPr="00C31E24">
        <w:t>b)</w:t>
      </w:r>
      <w:r w:rsidRPr="00C31E24">
        <w:tab/>
        <w:t>if the in-progress emergency state of the group is set to a value of "true" and this MCVideo user is indicating a new emergency indication:</w:t>
      </w:r>
    </w:p>
    <w:p w14:paraId="65526E99" w14:textId="77777777" w:rsidR="00784A32" w:rsidRPr="00C31E24" w:rsidRDefault="00784A32" w:rsidP="00784A32">
      <w:pPr>
        <w:pStyle w:val="B3"/>
      </w:pPr>
      <w:r w:rsidRPr="00C31E24">
        <w:t>i)</w:t>
      </w:r>
      <w:r w:rsidRPr="00C31E24">
        <w:tab/>
        <w:t>for each of the other affiliated members of the group generate a SIP MESSAGE request notification of the MCVideo user's emergency indication as specified in subclause 6.3.3.1.11 with the following clarifications:</w:t>
      </w:r>
    </w:p>
    <w:p w14:paraId="2669CB0F" w14:textId="77777777" w:rsidR="00784A32" w:rsidRPr="00C31E24" w:rsidRDefault="00784A32" w:rsidP="00784A32">
      <w:pPr>
        <w:pStyle w:val="B4"/>
      </w:pPr>
      <w:r w:rsidRPr="00C31E24">
        <w:t>A)</w:t>
      </w:r>
      <w:r w:rsidRPr="00C31E24">
        <w:tab/>
        <w:t>set the &lt;emergency-ind&gt; element of the application/vnd.3gpp.mcvideo-info+xml MIME body to a value of "true";</w:t>
      </w:r>
    </w:p>
    <w:p w14:paraId="439FD25E" w14:textId="77777777" w:rsidR="00784A32" w:rsidRPr="00C31E24" w:rsidRDefault="00784A32" w:rsidP="00784A32">
      <w:pPr>
        <w:pStyle w:val="B4"/>
      </w:pPr>
      <w:r w:rsidRPr="00C31E24">
        <w:t>B)</w:t>
      </w:r>
      <w:r w:rsidRPr="00C31E24">
        <w:tab/>
        <w:t>if the received SIP INVITE contains an alert indication set to a value of "true" and this is an authorized request for an MCVideo emergency alert meeting the conditions specified in subclause 6.3.3.1.13.1, perform the procedures specified in subclause 6.3.3.1.12; and</w:t>
      </w:r>
    </w:p>
    <w:p w14:paraId="65564AC5" w14:textId="77777777" w:rsidR="00784A32" w:rsidRPr="00C31E24" w:rsidRDefault="00784A32" w:rsidP="00784A32">
      <w:pPr>
        <w:pStyle w:val="B4"/>
      </w:pPr>
      <w:r w:rsidRPr="00C31E24">
        <w:t>C)</w:t>
      </w:r>
      <w:r w:rsidRPr="00C31E24">
        <w:tab/>
        <w:t>send the SIP MESSAGE request as specified in 3GPP TS 24.229 [</w:t>
      </w:r>
      <w:r w:rsidRPr="00C31E24">
        <w:rPr>
          <w:lang w:eastAsia="zh-CN"/>
        </w:rPr>
        <w:t>11</w:t>
      </w:r>
      <w:r w:rsidRPr="00C31E24">
        <w:t>];</w:t>
      </w:r>
    </w:p>
    <w:p w14:paraId="3A7F539D" w14:textId="77777777" w:rsidR="00784A32" w:rsidRPr="00C31E24" w:rsidRDefault="00784A32" w:rsidP="00784A32">
      <w:pPr>
        <w:pStyle w:val="B3"/>
      </w:pPr>
      <w:r w:rsidRPr="00C31E24">
        <w:t>ii)</w:t>
      </w:r>
      <w:r w:rsidRPr="00C31E24">
        <w:tab/>
        <w:t>cache the information that this MCVideo user has initiated an MCVideo emergency call; and</w:t>
      </w:r>
    </w:p>
    <w:p w14:paraId="41B78507" w14:textId="77777777" w:rsidR="00784A32" w:rsidRPr="00C31E24" w:rsidRDefault="00784A32" w:rsidP="00784A32">
      <w:pPr>
        <w:pStyle w:val="B3"/>
      </w:pPr>
      <w:r w:rsidRPr="00C31E24">
        <w:t>iii)</w:t>
      </w:r>
      <w:r w:rsidRPr="00C31E24">
        <w:tab/>
        <w:t xml:space="preserve">if the SIP INVITE request contains an </w:t>
      </w:r>
      <w:r w:rsidRPr="00C31E24">
        <w:rPr>
          <w:lang w:eastAsia="x-none"/>
        </w:rPr>
        <w:t>authorized request for an MCVideo emergency alert as determined in step i) B) above</w:t>
      </w:r>
      <w:r w:rsidRPr="00C31E24">
        <w:t>, cache the information that this MCVideo user has initiated an MCVideo emergency alert; and</w:t>
      </w:r>
    </w:p>
    <w:p w14:paraId="387732F6" w14:textId="77777777" w:rsidR="00784A32" w:rsidRPr="00C31E24" w:rsidRDefault="00784A32" w:rsidP="00784A32">
      <w:pPr>
        <w:pStyle w:val="B2"/>
      </w:pPr>
      <w:r w:rsidRPr="00C31E24">
        <w:t>c)</w:t>
      </w:r>
      <w:r w:rsidRPr="00C31E24">
        <w:tab/>
        <w:t>if the in-progress emergency state of the group is set to a value of "false":</w:t>
      </w:r>
    </w:p>
    <w:p w14:paraId="4FEAE3E7" w14:textId="77777777" w:rsidR="00784A32" w:rsidRPr="00C31E24" w:rsidRDefault="00784A32" w:rsidP="00784A32">
      <w:pPr>
        <w:pStyle w:val="B3"/>
      </w:pPr>
      <w:r w:rsidRPr="00C31E24">
        <w:t>i)</w:t>
      </w:r>
      <w:r w:rsidRPr="00C31E24">
        <w:tab/>
        <w:t>shall set the value of the in-progress emergency state of the group to "true";</w:t>
      </w:r>
    </w:p>
    <w:p w14:paraId="0135FB46" w14:textId="77777777" w:rsidR="00784A32" w:rsidRPr="00C31E24" w:rsidRDefault="00784A32" w:rsidP="00784A32">
      <w:pPr>
        <w:pStyle w:val="B3"/>
      </w:pPr>
      <w:r w:rsidRPr="00C31E24">
        <w:t>ii)</w:t>
      </w:r>
      <w:r w:rsidRPr="00C31E24">
        <w:tab/>
        <w:t>shall start timer TNG2 (in-progress emergency group call timer) and handle its expiry as specified in subclause 6.3.3.1.16;</w:t>
      </w:r>
    </w:p>
    <w:p w14:paraId="0EF5648E" w14:textId="77777777" w:rsidR="00784A32" w:rsidRPr="00C31E24" w:rsidRDefault="00784A32" w:rsidP="00784A32">
      <w:pPr>
        <w:pStyle w:val="B3"/>
      </w:pPr>
      <w:r w:rsidRPr="00C31E24">
        <w:t>iii)</w:t>
      </w:r>
      <w:r w:rsidRPr="00C31E24">
        <w:tab/>
        <w:t>shall generate SIP re-INVITE requests for the MCVideo emergency group call to the other affiliated and joined participants of the chat MCVideo group as specified in subclause 6.3.3.1.6;</w:t>
      </w:r>
    </w:p>
    <w:p w14:paraId="771F50EF" w14:textId="77777777" w:rsidR="00784A32" w:rsidRPr="00C31E24" w:rsidRDefault="00784A32" w:rsidP="00784A32">
      <w:pPr>
        <w:pStyle w:val="B3"/>
      </w:pPr>
      <w:r w:rsidRPr="00C31E24">
        <w:t>iv)</w:t>
      </w:r>
      <w:r w:rsidRPr="00C31E24">
        <w:tab/>
        <w:t>shall generate SIP INVITE requests for the MCVideo emergency group call to the affiliated but not joined members of the chat MCVideo group as specified in subclause 6.3.3.1.7;</w:t>
      </w:r>
    </w:p>
    <w:p w14:paraId="0770D2C2" w14:textId="77777777" w:rsidR="00784A32" w:rsidRPr="00C31E24" w:rsidRDefault="00784A32" w:rsidP="00784A32">
      <w:pPr>
        <w:pStyle w:val="B4"/>
      </w:pPr>
      <w:r w:rsidRPr="00C31E24">
        <w:t>A)</w:t>
      </w:r>
      <w:r w:rsidRPr="00C31E24">
        <w:tab/>
        <w:t>for each affiliated but not joined member shall send the SIP INVITE request towards the MCVideo client as specified in 3GPP TS 24.229 [</w:t>
      </w:r>
      <w:r w:rsidRPr="00C31E24">
        <w:rPr>
          <w:lang w:eastAsia="zh-CN"/>
        </w:rPr>
        <w:t>11</w:t>
      </w:r>
      <w:r w:rsidRPr="00C31E24">
        <w:t>]; and</w:t>
      </w:r>
    </w:p>
    <w:p w14:paraId="0E5203F8" w14:textId="77777777" w:rsidR="00784A32" w:rsidRPr="00C31E24" w:rsidRDefault="00784A32" w:rsidP="00784A32">
      <w:pPr>
        <w:pStyle w:val="B4"/>
      </w:pPr>
      <w:r w:rsidRPr="00C31E24">
        <w:t>B)</w:t>
      </w:r>
      <w:r w:rsidRPr="00C31E24">
        <w:tab/>
        <w:t>upon receiving a SIP 200 (OK) response to the SIP INVITE request the controlling MCVideo function shall interact with the media plane as specified in 3GPP TS 24.581 [</w:t>
      </w:r>
      <w:r w:rsidRPr="00C31E24">
        <w:rPr>
          <w:lang w:eastAsia="zh-CN"/>
        </w:rPr>
        <w:t>5</w:t>
      </w:r>
      <w:r w:rsidRPr="00C31E24">
        <w:t>];</w:t>
      </w:r>
    </w:p>
    <w:p w14:paraId="7B6EEA00" w14:textId="77777777" w:rsidR="00784A32" w:rsidRPr="00C31E24" w:rsidRDefault="00784A32" w:rsidP="00784A32">
      <w:pPr>
        <w:pStyle w:val="B3"/>
      </w:pPr>
      <w:r w:rsidRPr="00C31E24">
        <w:t>v)</w:t>
      </w:r>
      <w:r w:rsidRPr="00C31E24">
        <w:tab/>
        <w:t>shall cache the information that this MCVideo user has initiated an MCVideo emergency call; and</w:t>
      </w:r>
    </w:p>
    <w:p w14:paraId="691408F2" w14:textId="77777777" w:rsidR="00784A32" w:rsidRPr="00C31E24" w:rsidRDefault="00784A32" w:rsidP="00784A32">
      <w:pPr>
        <w:pStyle w:val="B3"/>
      </w:pPr>
      <w:r w:rsidRPr="00C31E24">
        <w:t>vi)</w:t>
      </w:r>
      <w:r w:rsidRPr="00C31E24">
        <w:tab/>
        <w:t>if the &lt;alert-ind&gt; element of the application/vnd.3gpp.mcvideo-info+xml MIME body is set to "true" and is an authorized request for an MCVideo emergency alert as specified in subclause 6.3.3.1.13.1, shall cache the information that this MCVideo user has initiated an MCVideo emergency alert; and</w:t>
      </w:r>
    </w:p>
    <w:p w14:paraId="40A80B00" w14:textId="77777777" w:rsidR="00784A32" w:rsidRPr="00C31E24" w:rsidRDefault="00784A32" w:rsidP="00784A32">
      <w:pPr>
        <w:pStyle w:val="B3"/>
      </w:pPr>
      <w:r w:rsidRPr="00C31E24">
        <w:t>vii)</w:t>
      </w:r>
      <w:r w:rsidRPr="00C31E24">
        <w:tab/>
        <w:t>if the in-progress imminent peril state of the group is set to a value of "true", shall set it to a value of "false";</w:t>
      </w:r>
    </w:p>
    <w:p w14:paraId="09BAC5BC" w14:textId="77777777" w:rsidR="00784A32" w:rsidRPr="00C31E24" w:rsidRDefault="00784A32" w:rsidP="00784A32">
      <w:pPr>
        <w:pStyle w:val="B1"/>
      </w:pPr>
      <w:r w:rsidRPr="00C31E24">
        <w:t>14)</w:t>
      </w:r>
      <w:r w:rsidRPr="00C31E24">
        <w:tab/>
        <w:t>if the in-progress emergency state of the group is set to a value of "false" and if the SIP INVITE request contains an imminent peril indication set to a value of "true" or the in-progress imminent peril state of the group is set to "true", the controlling MCVideo function shall:</w:t>
      </w:r>
    </w:p>
    <w:p w14:paraId="5D4082C1" w14:textId="77777777" w:rsidR="00784A32" w:rsidRPr="00C31E24" w:rsidRDefault="00784A32" w:rsidP="00784A32">
      <w:pPr>
        <w:pStyle w:val="B2"/>
      </w:pPr>
      <w:r w:rsidRPr="00C31E24">
        <w:t>a)</w:t>
      </w:r>
      <w:r w:rsidRPr="00C31E24">
        <w:tab/>
        <w:t>validate that the SIP INVITE request includes a Resource-Priority header field populated with the values for an MCVideo imminent peril group call as specified in subclause 6.3.3.1.19, and if not:</w:t>
      </w:r>
    </w:p>
    <w:p w14:paraId="0EE50E91" w14:textId="77777777" w:rsidR="00784A32" w:rsidRPr="00C31E24" w:rsidRDefault="00784A32" w:rsidP="00784A32">
      <w:pPr>
        <w:pStyle w:val="B3"/>
      </w:pPr>
      <w:r w:rsidRPr="00C31E24">
        <w:t>i)</w:t>
      </w:r>
      <w:r w:rsidRPr="00C31E24">
        <w:tab/>
        <w:t>perform the actions specified in subclause 6.3.3.1.8;</w:t>
      </w:r>
    </w:p>
    <w:p w14:paraId="046C8C19" w14:textId="77777777" w:rsidR="00784A32" w:rsidRPr="00C31E24" w:rsidRDefault="00784A32" w:rsidP="00784A32">
      <w:pPr>
        <w:pStyle w:val="B3"/>
      </w:pPr>
      <w:r w:rsidRPr="00C31E24">
        <w:t>ii)</w:t>
      </w:r>
      <w:r w:rsidRPr="00C31E24">
        <w:tab/>
        <w:t>send the SIP UPDATE request generated in subclause 6.3.3.1.8 towards the initiator of the SIP INVITE request according to 3GPP TS 24.229 [</w:t>
      </w:r>
      <w:r w:rsidRPr="00C31E24">
        <w:rPr>
          <w:lang w:eastAsia="zh-CN"/>
        </w:rPr>
        <w:t>11</w:t>
      </w:r>
      <w:r w:rsidRPr="00C31E24">
        <w:t>]; and</w:t>
      </w:r>
    </w:p>
    <w:p w14:paraId="53475021" w14:textId="77777777" w:rsidR="00784A32" w:rsidRPr="00C31E24" w:rsidRDefault="00784A32" w:rsidP="00784A32">
      <w:pPr>
        <w:pStyle w:val="B3"/>
      </w:pPr>
      <w:r w:rsidRPr="00C31E24">
        <w:t>iii)</w:t>
      </w:r>
      <w:r w:rsidRPr="00C31E24">
        <w:tab/>
        <w:t>upon receiving a SIP 200 (OK) response to the SIP UPDATE request sent in subclause 6.3.3.1.8 proceed with the rest of the steps.</w:t>
      </w:r>
    </w:p>
    <w:p w14:paraId="71D9F2E7" w14:textId="77777777" w:rsidR="00784A32" w:rsidRPr="00C31E24" w:rsidRDefault="00784A32" w:rsidP="00784A32">
      <w:pPr>
        <w:pStyle w:val="NO"/>
      </w:pPr>
      <w:r w:rsidRPr="00C31E24">
        <w:t>NOTE 4:</w:t>
      </w:r>
      <w:r w:rsidRPr="00C31E24">
        <w:tab/>
        <w:t>Verify that the Resource-Priority header is included and properly populated for both ongoing and newly- entered in-progress imminent peril states of the specified group.</w:t>
      </w:r>
    </w:p>
    <w:p w14:paraId="51487DDB" w14:textId="77777777" w:rsidR="00784A32" w:rsidRPr="00C31E24" w:rsidRDefault="00784A32" w:rsidP="00784A32">
      <w:pPr>
        <w:pStyle w:val="B2"/>
      </w:pPr>
      <w:r w:rsidRPr="00C31E24">
        <w:t>b)</w:t>
      </w:r>
      <w:r w:rsidRPr="00C31E24">
        <w:tab/>
        <w:t>if the in-progress imminent peril state of the group is set to a value of "true" and this MCVideo user is indicating a new imminent peril indication:</w:t>
      </w:r>
    </w:p>
    <w:p w14:paraId="651110CD" w14:textId="77777777" w:rsidR="00784A32" w:rsidRPr="00C31E24" w:rsidRDefault="00784A32" w:rsidP="00784A32">
      <w:pPr>
        <w:pStyle w:val="B3"/>
      </w:pPr>
      <w:r w:rsidRPr="00C31E24">
        <w:t>i)</w:t>
      </w:r>
      <w:r w:rsidRPr="00C31E24">
        <w:tab/>
        <w:t>for each of the other affiliated member of the group generate a SIP MESSAGE request notification of the MCVideo user's imminent peril indication as specified in subclause 6.3.3.1.11 with the following clarifications;</w:t>
      </w:r>
    </w:p>
    <w:p w14:paraId="5ABE64EF" w14:textId="77777777" w:rsidR="00784A32" w:rsidRPr="00C31E24" w:rsidRDefault="00784A32" w:rsidP="00784A32">
      <w:pPr>
        <w:pStyle w:val="B4"/>
      </w:pPr>
      <w:r w:rsidRPr="00C31E24">
        <w:t>A)</w:t>
      </w:r>
      <w:r w:rsidRPr="00C31E24">
        <w:tab/>
        <w:t>set the &lt;imminentperil-ind&gt; element of the application/vnd.3gpp.mcvideo-info+xml MIME body to a value of "true"; and</w:t>
      </w:r>
    </w:p>
    <w:p w14:paraId="55330435" w14:textId="77777777" w:rsidR="00784A32" w:rsidRPr="00C31E24" w:rsidRDefault="00784A32" w:rsidP="00784A32">
      <w:pPr>
        <w:pStyle w:val="B4"/>
      </w:pPr>
      <w:r w:rsidRPr="00C31E24">
        <w:t>B)</w:t>
      </w:r>
      <w:r w:rsidRPr="00C31E24">
        <w:tab/>
        <w:t>send the SIP MESSAGE request as specified in 3GPP TS 24.229 [</w:t>
      </w:r>
      <w:r w:rsidRPr="00C31E24">
        <w:rPr>
          <w:lang w:eastAsia="zh-CN"/>
        </w:rPr>
        <w:t>11</w:t>
      </w:r>
      <w:r w:rsidRPr="00C31E24">
        <w:t>]; and</w:t>
      </w:r>
    </w:p>
    <w:p w14:paraId="213547DD" w14:textId="77777777" w:rsidR="00784A32" w:rsidRPr="00C31E24" w:rsidRDefault="00784A32" w:rsidP="00784A32">
      <w:pPr>
        <w:pStyle w:val="B3"/>
      </w:pPr>
      <w:r w:rsidRPr="00C31E24">
        <w:t>ii)</w:t>
      </w:r>
      <w:r w:rsidRPr="00C31E24">
        <w:tab/>
        <w:t>cache the information that this MCVideo user has initiated an MCVideo imminent peril call; and</w:t>
      </w:r>
    </w:p>
    <w:p w14:paraId="14129E43" w14:textId="77777777" w:rsidR="00784A32" w:rsidRPr="00C31E24" w:rsidRDefault="00784A32" w:rsidP="00784A32">
      <w:pPr>
        <w:pStyle w:val="B2"/>
      </w:pPr>
      <w:r w:rsidRPr="00C31E24">
        <w:t>c)</w:t>
      </w:r>
      <w:r w:rsidRPr="00C31E24">
        <w:tab/>
        <w:t>if the in-progress imminent peril state of the group is set to a value of "false":</w:t>
      </w:r>
    </w:p>
    <w:p w14:paraId="294E33ED" w14:textId="77777777" w:rsidR="00784A32" w:rsidRPr="00C31E24" w:rsidRDefault="00784A32" w:rsidP="00784A32">
      <w:pPr>
        <w:pStyle w:val="B3"/>
      </w:pPr>
      <w:r w:rsidRPr="00C31E24">
        <w:t>i)</w:t>
      </w:r>
      <w:r w:rsidRPr="00C31E24">
        <w:tab/>
        <w:t>shall set the value of the in-progress imminent peril state of the group to "true";</w:t>
      </w:r>
    </w:p>
    <w:p w14:paraId="382ADECB" w14:textId="77777777" w:rsidR="00784A32" w:rsidRPr="00C31E24" w:rsidRDefault="00784A32" w:rsidP="00784A32">
      <w:pPr>
        <w:pStyle w:val="B3"/>
      </w:pPr>
      <w:r w:rsidRPr="00C31E24">
        <w:t>ii)</w:t>
      </w:r>
      <w:r w:rsidRPr="00C31E24">
        <w:tab/>
        <w:t>shall generate SIP re-INVITE requests for the MCVideo imminent peril group call to the other affiliated and joined participants of the chat MCVideo group as specified in subclause 6.3.3.1.15;</w:t>
      </w:r>
    </w:p>
    <w:p w14:paraId="5FB1E776" w14:textId="77777777" w:rsidR="00784A32" w:rsidRPr="00C31E24" w:rsidRDefault="00784A32" w:rsidP="00784A32">
      <w:pPr>
        <w:pStyle w:val="B3"/>
      </w:pPr>
      <w:r w:rsidRPr="00C31E24">
        <w:t>iii)</w:t>
      </w:r>
      <w:r w:rsidRPr="00C31E24">
        <w:tab/>
        <w:t>shall generate SIP INVITE requests for the MCVideo imminent peril call to the affiliated but not joined members of the chat MCVideo group as specified in subclause 6.3.3.1.7;</w:t>
      </w:r>
    </w:p>
    <w:p w14:paraId="47099247" w14:textId="77777777" w:rsidR="00784A32" w:rsidRPr="00C31E24" w:rsidRDefault="00784A32" w:rsidP="00784A32">
      <w:pPr>
        <w:pStyle w:val="B4"/>
      </w:pPr>
      <w:r w:rsidRPr="00C31E24">
        <w:t>A)</w:t>
      </w:r>
      <w:r w:rsidRPr="00C31E24">
        <w:tab/>
        <w:t>for each affiliated but not joined member shall send the SIP INVITE request towards the MCVideo client as specified in 3GPP TS 24.229 [</w:t>
      </w:r>
      <w:r w:rsidRPr="00C31E24">
        <w:rPr>
          <w:lang w:eastAsia="zh-CN"/>
        </w:rPr>
        <w:t>11</w:t>
      </w:r>
      <w:r w:rsidRPr="00C31E24">
        <w:t>]; and</w:t>
      </w:r>
    </w:p>
    <w:p w14:paraId="553D83A9" w14:textId="77777777" w:rsidR="00784A32" w:rsidRPr="00C31E24" w:rsidRDefault="00784A32" w:rsidP="00784A32">
      <w:pPr>
        <w:pStyle w:val="B4"/>
      </w:pPr>
      <w:r w:rsidRPr="00C31E24">
        <w:t>B)</w:t>
      </w:r>
      <w:r w:rsidRPr="00C31E24">
        <w:tab/>
        <w:t>Upon receiving a SIP 200 (OK) response to the SIP INVITE request the controlling MCVideo function shall interact with the media plane as specified in 3GPP TS 24.581 [</w:t>
      </w:r>
      <w:r w:rsidRPr="00C31E24">
        <w:rPr>
          <w:lang w:eastAsia="zh-CN"/>
        </w:rPr>
        <w:t>5</w:t>
      </w:r>
      <w:r w:rsidRPr="00C31E24">
        <w:t>]; and</w:t>
      </w:r>
    </w:p>
    <w:p w14:paraId="33F0CA61" w14:textId="77777777" w:rsidR="00784A32" w:rsidRPr="00C31E24" w:rsidRDefault="00784A32" w:rsidP="00784A32">
      <w:pPr>
        <w:pStyle w:val="B3"/>
      </w:pPr>
      <w:r w:rsidRPr="00C31E24">
        <w:t>iv)</w:t>
      </w:r>
      <w:r w:rsidRPr="00C31E24">
        <w:tab/>
        <w:t>shall cache the information that this MCVideo user has initiated an MCVideo imminent peril call;</w:t>
      </w:r>
    </w:p>
    <w:p w14:paraId="3790B8DD" w14:textId="77777777" w:rsidR="00784A32" w:rsidRPr="00C31E24" w:rsidRDefault="00784A32" w:rsidP="00784A32">
      <w:pPr>
        <w:pStyle w:val="B1"/>
      </w:pPr>
      <w:r w:rsidRPr="00C31E24">
        <w:t>15)</w:t>
      </w:r>
      <w:r w:rsidRPr="00C31E24">
        <w:tab/>
        <w:t>shall accept the SIP request and generate a SIP 200 (OK) response to the SIP INVITE request according to 3GPP TS 24.229 [</w:t>
      </w:r>
      <w:r w:rsidRPr="00C31E24">
        <w:rPr>
          <w:lang w:eastAsia="zh-CN"/>
        </w:rPr>
        <w:t>11</w:t>
      </w:r>
      <w:r w:rsidRPr="00C31E24">
        <w:t>];</w:t>
      </w:r>
    </w:p>
    <w:p w14:paraId="4610D704" w14:textId="77777777" w:rsidR="00784A32" w:rsidRPr="00C31E24" w:rsidRDefault="00784A32" w:rsidP="00784A32">
      <w:pPr>
        <w:pStyle w:val="B1"/>
      </w:pPr>
      <w:r w:rsidRPr="00C31E24">
        <w:t>16)</w:t>
      </w:r>
      <w:r w:rsidRPr="00C31E24">
        <w:tab/>
        <w:t>shall include in the SIP 200 (OK) response an SDP answer according to 3GPP TS 24.229 [</w:t>
      </w:r>
      <w:r w:rsidRPr="00C31E24">
        <w:rPr>
          <w:lang w:eastAsia="zh-CN"/>
        </w:rPr>
        <w:t>11</w:t>
      </w:r>
      <w:r w:rsidRPr="00C31E24">
        <w:t>] with the clarifications specified in subclause 6.3.3.2.1 unless the procedures of subclause 6.3.3.1.8 were performed in step 13)a) or step 14)a) above;</w:t>
      </w:r>
    </w:p>
    <w:p w14:paraId="0F15A167" w14:textId="77777777" w:rsidR="00784A32" w:rsidRPr="00C31E24" w:rsidRDefault="00784A32" w:rsidP="00784A32">
      <w:pPr>
        <w:pStyle w:val="B1"/>
      </w:pPr>
      <w:r w:rsidRPr="00C31E24">
        <w:t>17)</w:t>
      </w:r>
      <w:r w:rsidRPr="00C31E24">
        <w:tab/>
        <w:t>should include the Session-Expires header field and start supervising the SIP session according to IETF RFC 4028 [</w:t>
      </w:r>
      <w:r w:rsidRPr="00C31E24">
        <w:rPr>
          <w:lang w:eastAsia="zh-CN"/>
        </w:rPr>
        <w:t>23</w:t>
      </w:r>
      <w:r w:rsidRPr="00C31E24">
        <w:t>]. It is recommended that the "refresher" header field parameter is omitted. If included, the "refresher" header field parameter shall be set to "uac";</w:t>
      </w:r>
    </w:p>
    <w:p w14:paraId="4BDDA3F0" w14:textId="77777777" w:rsidR="00784A32" w:rsidRPr="00C31E24" w:rsidRDefault="00784A32" w:rsidP="00784A32">
      <w:pPr>
        <w:pStyle w:val="B1"/>
      </w:pPr>
      <w:r w:rsidRPr="00C31E24">
        <w:t>18)</w:t>
      </w:r>
      <w:r w:rsidRPr="00C31E24">
        <w:tab/>
        <w:t>shall include the "timer" option tag in a Require header field;</w:t>
      </w:r>
    </w:p>
    <w:p w14:paraId="10E71EE2" w14:textId="77777777" w:rsidR="00784A32" w:rsidRPr="00C31E24" w:rsidRDefault="00784A32" w:rsidP="00784A32">
      <w:pPr>
        <w:pStyle w:val="B1"/>
      </w:pPr>
      <w:r w:rsidRPr="00C31E24">
        <w:t>19)</w:t>
      </w:r>
      <w:r w:rsidRPr="00C31E24">
        <w:tab/>
        <w:t>shall include the following in a Contact header field:</w:t>
      </w:r>
    </w:p>
    <w:p w14:paraId="0D987EC6" w14:textId="77777777" w:rsidR="00784A32" w:rsidRPr="00C31E24" w:rsidRDefault="00784A32" w:rsidP="00784A32">
      <w:pPr>
        <w:pStyle w:val="B2"/>
      </w:pPr>
      <w:r w:rsidRPr="00C31E24">
        <w:t>a)</w:t>
      </w:r>
      <w:r w:rsidRPr="00C31E24">
        <w:tab/>
        <w:t>the g.3gpp.mcvideo media feature tag;</w:t>
      </w:r>
    </w:p>
    <w:p w14:paraId="2E442E06" w14:textId="77777777" w:rsidR="00784A32" w:rsidRPr="00C31E24" w:rsidRDefault="00784A32" w:rsidP="00784A32">
      <w:pPr>
        <w:pStyle w:val="B2"/>
      </w:pPr>
      <w:r w:rsidRPr="00C31E24">
        <w:t>b)</w:t>
      </w:r>
      <w:r w:rsidRPr="00C31E24">
        <w:tab/>
        <w:t>the g.3gpp.icsi-ref media feature tag containing the value of "urn:urn-7:3gpp-service.ims.icsi.mcvideo";</w:t>
      </w:r>
    </w:p>
    <w:p w14:paraId="08A66996" w14:textId="77777777" w:rsidR="00784A32" w:rsidRPr="00C31E24" w:rsidRDefault="00784A32" w:rsidP="00784A32">
      <w:pPr>
        <w:pStyle w:val="B2"/>
      </w:pPr>
      <w:r w:rsidRPr="00C31E24">
        <w:t>c)</w:t>
      </w:r>
      <w:r w:rsidRPr="00C31E24">
        <w:tab/>
        <w:t>the MCVideo session identity; and</w:t>
      </w:r>
    </w:p>
    <w:p w14:paraId="732D44F4" w14:textId="77777777" w:rsidR="00784A32" w:rsidRPr="00C31E24" w:rsidRDefault="00784A32" w:rsidP="00784A32">
      <w:pPr>
        <w:pStyle w:val="B2"/>
      </w:pPr>
      <w:r w:rsidRPr="00C31E24">
        <w:t>d)</w:t>
      </w:r>
      <w:r w:rsidRPr="00C31E24">
        <w:tab/>
        <w:t>the media feature tag isfocus;</w:t>
      </w:r>
    </w:p>
    <w:p w14:paraId="2ABB3DF3" w14:textId="77777777" w:rsidR="00784A32" w:rsidRPr="00C31E24" w:rsidRDefault="00784A32" w:rsidP="00784A32">
      <w:pPr>
        <w:pStyle w:val="B1"/>
      </w:pPr>
      <w:r w:rsidRPr="00C31E24">
        <w:t>20)</w:t>
      </w:r>
      <w:r w:rsidRPr="00C31E24">
        <w:tab/>
        <w:t>shall include the "tdialog" option tag in a Supported header field according to IETF RFC 4538 [</w:t>
      </w:r>
      <w:r w:rsidRPr="00C31E24">
        <w:rPr>
          <w:lang w:eastAsia="zh-CN"/>
        </w:rPr>
        <w:t>32</w:t>
      </w:r>
      <w:r w:rsidRPr="00C31E24">
        <w:t>];</w:t>
      </w:r>
    </w:p>
    <w:p w14:paraId="6C44701C" w14:textId="77777777" w:rsidR="00784A32" w:rsidRPr="00C31E24" w:rsidRDefault="00784A32" w:rsidP="00784A32">
      <w:pPr>
        <w:pStyle w:val="B1"/>
      </w:pPr>
      <w:r w:rsidRPr="00C31E24">
        <w:t>21)</w:t>
      </w:r>
      <w:r w:rsidRPr="00C31E24">
        <w:tab/>
        <w:t>if the SIP INVITE request contains an alert indication set to a value of "true" and this is an unauthorized request for an MCVideo emergency alert as specified in subclause 6.3.3.1.13.1, shall include in the SIP 200 (OK) response the warning text set to "149 SIP INFO request pending" in a Warning header field as specified in subclause </w:t>
      </w:r>
      <w:r w:rsidRPr="00C31E24">
        <w:rPr>
          <w:lang w:eastAsia="zh-CN"/>
        </w:rPr>
        <w:t>4.4</w:t>
      </w:r>
      <w:r w:rsidRPr="00C31E24">
        <w:t>;</w:t>
      </w:r>
    </w:p>
    <w:p w14:paraId="188DE466" w14:textId="77777777" w:rsidR="00784A32" w:rsidRPr="00C31E24" w:rsidRDefault="00784A32" w:rsidP="00784A32">
      <w:pPr>
        <w:pStyle w:val="B1"/>
      </w:pPr>
      <w:r w:rsidRPr="00C31E24">
        <w:t>22)</w:t>
      </w:r>
      <w:r w:rsidRPr="00C31E24">
        <w:tab/>
        <w:t>if the received SIP INVITE request contains an application/vnd.3gpp.mcvideo-info+xml MIME body with the &lt;imminentperil-ind&gt; element set to a value of "true" and if the in-progress emergency state of the group is set to a value of "true", shall include in the SIP 200 (OK) response the warning text set to "149 SIP INFO request pending" in a Warning header field as specified in subclause </w:t>
      </w:r>
      <w:r w:rsidRPr="00C31E24">
        <w:rPr>
          <w:lang w:eastAsia="zh-CN"/>
        </w:rPr>
        <w:t>4.4</w:t>
      </w:r>
      <w:r w:rsidRPr="00C31E24">
        <w:t>;</w:t>
      </w:r>
    </w:p>
    <w:p w14:paraId="167FEB35" w14:textId="77777777" w:rsidR="00784A32" w:rsidRPr="00C31E24" w:rsidRDefault="00784A32" w:rsidP="00784A32">
      <w:pPr>
        <w:pStyle w:val="NO"/>
      </w:pPr>
      <w:r w:rsidRPr="00C31E24">
        <w:t>NOTE 5:</w:t>
      </w:r>
      <w:r w:rsidRPr="00C31E24">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446F150A" w14:textId="77777777" w:rsidR="00784A32" w:rsidRPr="00C31E24" w:rsidRDefault="00784A32" w:rsidP="00784A32">
      <w:pPr>
        <w:pStyle w:val="B1"/>
      </w:pPr>
      <w:r w:rsidRPr="00C31E24">
        <w:t>23)</w:t>
      </w:r>
      <w:r w:rsidRPr="00C31E24">
        <w:tab/>
        <w:t>shall interact with media plane as specified in 3GPP TS 24.581 [</w:t>
      </w:r>
      <w:r w:rsidRPr="00C31E24">
        <w:rPr>
          <w:lang w:eastAsia="zh-CN"/>
        </w:rPr>
        <w:t>5</w:t>
      </w:r>
      <w:r w:rsidRPr="00C31E24">
        <w:t>];</w:t>
      </w:r>
    </w:p>
    <w:p w14:paraId="7486F0BA" w14:textId="77777777" w:rsidR="00784A32" w:rsidRPr="00C31E24" w:rsidRDefault="00784A32" w:rsidP="00784A32">
      <w:pPr>
        <w:pStyle w:val="B1"/>
      </w:pPr>
      <w:r w:rsidRPr="00C31E24">
        <w:t>24)</w:t>
      </w:r>
      <w:r w:rsidRPr="00C31E24">
        <w:tab/>
        <w:t>shall send the SIP 200 (OK) response to the MCVideo client according to 3GPP TS 24.229 [</w:t>
      </w:r>
      <w:r w:rsidRPr="00C31E24">
        <w:rPr>
          <w:lang w:eastAsia="zh-CN"/>
        </w:rPr>
        <w:t>11</w:t>
      </w:r>
      <w:r w:rsidRPr="00C31E24">
        <w:t>]; and</w:t>
      </w:r>
    </w:p>
    <w:p w14:paraId="77CE1670" w14:textId="77777777" w:rsidR="00784A32" w:rsidRPr="00C31E24" w:rsidRDefault="00784A32" w:rsidP="00784A32">
      <w:pPr>
        <w:pStyle w:val="B1"/>
      </w:pPr>
      <w:r w:rsidRPr="00C31E24">
        <w:t>25)</w:t>
      </w:r>
      <w:r w:rsidRPr="00C31E24">
        <w:tab/>
        <w:t>if the chat group session was already ongoing and if at least one of the participants has subscribed to the conference event package, shall send a SIP NOTIFY request to all participants with a subscription to the conference event package as specified in subclause</w:t>
      </w:r>
      <w:r w:rsidRPr="00C31E24">
        <w:rPr>
          <w:lang w:eastAsia="zh-CN"/>
        </w:rPr>
        <w:t xml:space="preserve"> 9</w:t>
      </w:r>
      <w:r w:rsidRPr="00C31E24">
        <w:t>.</w:t>
      </w:r>
      <w:r w:rsidRPr="00C31E24">
        <w:rPr>
          <w:lang w:eastAsia="zh-CN"/>
        </w:rPr>
        <w:t>2</w:t>
      </w:r>
      <w:r w:rsidRPr="00C31E24">
        <w:t>.3.4.2.</w:t>
      </w:r>
    </w:p>
    <w:p w14:paraId="383FC518" w14:textId="77777777" w:rsidR="00784A32" w:rsidRPr="00C31E24" w:rsidRDefault="00784A32" w:rsidP="00784A32">
      <w:r w:rsidRPr="00C31E24">
        <w:t>Upon receiving a SIP ACK to the SIP 200 (OK) response sent towards the inviting MCVideo client, and the SIP 200 (OK) response was sent with the warning text set to "149 SIP INFO request pending" in a Warning header field as specified in subclause </w:t>
      </w:r>
      <w:r w:rsidRPr="00C31E24">
        <w:rPr>
          <w:lang w:eastAsia="zh-CN"/>
        </w:rPr>
        <w:t>4.4</w:t>
      </w:r>
      <w:r w:rsidRPr="00C31E24">
        <w:t>, the controlling MCVideo function shall follow the procedures in subclause 6.3.3.1.18.</w:t>
      </w:r>
    </w:p>
    <w:p w14:paraId="0178EDAF" w14:textId="77777777" w:rsidR="00784A32" w:rsidRPr="00C31E24" w:rsidRDefault="00784A32" w:rsidP="00784A32">
      <w:r w:rsidRPr="00C31E24">
        <w:t>[TS 24.281, clause 9.2.2.4.1.2]</w:t>
      </w:r>
    </w:p>
    <w:p w14:paraId="1742FC63" w14:textId="77777777" w:rsidR="00784A32" w:rsidRPr="00C31E24" w:rsidRDefault="00784A32" w:rsidP="00784A32">
      <w:r w:rsidRPr="00C31E24">
        <w:t>In the procedures in this subclause:</w:t>
      </w:r>
    </w:p>
    <w:p w14:paraId="7FD92313" w14:textId="77777777" w:rsidR="00784A32" w:rsidRPr="00C31E24" w:rsidRDefault="00784A32" w:rsidP="00784A32">
      <w:pPr>
        <w:pStyle w:val="B1"/>
      </w:pPr>
      <w:r w:rsidRPr="00C31E24">
        <w:t>1)</w:t>
      </w:r>
      <w:r w:rsidRPr="00C31E24">
        <w:tab/>
        <w:t>emergency indication in an incoming SIP re-INVITE request refers to the &lt;emergency-ind&gt; element of the application/vnd.3gpp.mcvideo-info+xml MIME body; and</w:t>
      </w:r>
    </w:p>
    <w:p w14:paraId="482395B0" w14:textId="77777777" w:rsidR="00784A32" w:rsidRPr="00C31E24" w:rsidRDefault="00784A32" w:rsidP="00784A32">
      <w:pPr>
        <w:pStyle w:val="B1"/>
      </w:pPr>
      <w:r w:rsidRPr="00C31E24">
        <w:rPr>
          <w:rStyle w:val="B1Char2"/>
        </w:rPr>
        <w:t>2)</w:t>
      </w:r>
      <w:r w:rsidRPr="00C31E24">
        <w:rPr>
          <w:rStyle w:val="B1Char2"/>
        </w:rPr>
        <w:tab/>
        <w:t>imminent peril indication in an incoming SIP re-INVITE request refers to the &lt;imminentperil-ind&gt; element of the</w:t>
      </w:r>
      <w:r w:rsidRPr="00C31E24">
        <w:t xml:space="preserve"> application/vnd.3gpp.mcvideo-info+xml MIME body.</w:t>
      </w:r>
    </w:p>
    <w:p w14:paraId="183253E3" w14:textId="77777777" w:rsidR="00784A32" w:rsidRPr="00C31E24" w:rsidRDefault="00784A32" w:rsidP="00784A32">
      <w:r w:rsidRPr="00C31E24">
        <w:t>Upon receipt of a SIP re-INVITE request for an MCVideo session identity identifying a chat MCVideo group session, the controlling MCVideo function:</w:t>
      </w:r>
    </w:p>
    <w:p w14:paraId="5DC8E1DC" w14:textId="77777777" w:rsidR="00784A32" w:rsidRPr="00C31E24" w:rsidRDefault="00784A32" w:rsidP="00784A32">
      <w:pPr>
        <w:pStyle w:val="B1"/>
      </w:pPr>
      <w:r w:rsidRPr="00C31E24">
        <w:t>1)</w:t>
      </w:r>
      <w:r w:rsidRPr="00C31E24">
        <w:tab/>
        <w:t>if unable to process the request due to a lack of resources or a risk of congestion exists, may reject the SIP re-INVITE request with a SIP 500 (Server Internal Error) response. The controlling MCVideo function may include a Retry-After header field to the SIP 500 (Server Internal Error) response as specified in IETF RFC 3261 [</w:t>
      </w:r>
      <w:r w:rsidRPr="00C31E24">
        <w:rPr>
          <w:lang w:eastAsia="zh-CN"/>
        </w:rPr>
        <w:t>15</w:t>
      </w:r>
      <w:r w:rsidRPr="00C31E24">
        <w:t>] and skip the rest of the steps;</w:t>
      </w:r>
    </w:p>
    <w:p w14:paraId="7E8DB02D" w14:textId="77777777" w:rsidR="00784A32" w:rsidRPr="00C31E24" w:rsidRDefault="00784A32" w:rsidP="00784A32">
      <w:pPr>
        <w:pStyle w:val="NO"/>
      </w:pPr>
      <w:r w:rsidRPr="00C31E24">
        <w:t>NOTE 1:</w:t>
      </w:r>
      <w:r w:rsidRPr="00C31E24">
        <w:tab/>
        <w:t>if the SIP re-INVITE request contains an emergency indication or an imminent peril indication set to a value of "true" and this is an authorized request for originating an MCVideo emergency group call as determined by subclause 6.3.3.1.13.2, or for originating an MCVideo imminent peril group call as determined by subclause 6.3.3.1.13.5, the controlling MCVideo function can according to local policy choose to accept the request.</w:t>
      </w:r>
    </w:p>
    <w:p w14:paraId="1CACA6D6" w14:textId="77777777" w:rsidR="00784A32" w:rsidRPr="00C31E24" w:rsidRDefault="00784A32" w:rsidP="00784A32">
      <w:pPr>
        <w:pStyle w:val="B1"/>
      </w:pPr>
      <w:r w:rsidRPr="00C31E24">
        <w:t>2)</w:t>
      </w:r>
      <w:r w:rsidRPr="00C31E24">
        <w:tab/>
        <w:t>if the received SIP re-INVITE request includes an application/vnd.3gpp.mcvideo-info+xml MIME body with an &lt;emergency-ind&gt; element included or an &lt;imminentperil-ind&gt; element included, shall validate the request as described in subclause 6.3.3.1.17;</w:t>
      </w:r>
    </w:p>
    <w:p w14:paraId="26891638" w14:textId="77777777" w:rsidR="00784A32" w:rsidRPr="00C31E24" w:rsidRDefault="00784A32" w:rsidP="00784A32">
      <w:pPr>
        <w:pStyle w:val="B1"/>
      </w:pPr>
      <w:r w:rsidRPr="00C31E24">
        <w:t>3)</w:t>
      </w:r>
      <w:r w:rsidRPr="00C31E24">
        <w:tab/>
        <w:t>if the SIP re-INVITE request contains an unauthorized request for an MCVideo emergency call as determined by subclause 6.3.3.1.13.2:</w:t>
      </w:r>
    </w:p>
    <w:p w14:paraId="742617D7" w14:textId="77777777" w:rsidR="00784A32" w:rsidRPr="00C31E24" w:rsidRDefault="00784A32" w:rsidP="00784A32">
      <w:pPr>
        <w:pStyle w:val="B2"/>
      </w:pPr>
      <w:r w:rsidRPr="00C31E24">
        <w:t>a)</w:t>
      </w:r>
      <w:r w:rsidRPr="00C31E24">
        <w:tab/>
        <w:t>shall reject the SIP re-INVITE request with a SIP 403 (Forbidden) response as specified in subclause</w:t>
      </w:r>
      <w:r w:rsidRPr="00C31E24">
        <w:rPr>
          <w:lang w:eastAsia="zh-CN"/>
        </w:rPr>
        <w:t> </w:t>
      </w:r>
      <w:r w:rsidRPr="00C31E24">
        <w:t>6.3.3.1.14; and</w:t>
      </w:r>
    </w:p>
    <w:p w14:paraId="746D8777" w14:textId="77777777" w:rsidR="00784A32" w:rsidRPr="00C31E24" w:rsidRDefault="00784A32" w:rsidP="00784A32">
      <w:pPr>
        <w:pStyle w:val="B2"/>
      </w:pPr>
      <w:r w:rsidRPr="00C31E24">
        <w:t>b)</w:t>
      </w:r>
      <w:r w:rsidRPr="00C31E24">
        <w:tab/>
        <w:t>shall send the SIP 403 (Forbidden) response as specified in 3GPP TS 24.229 [</w:t>
      </w:r>
      <w:r w:rsidRPr="00C31E24">
        <w:rPr>
          <w:lang w:eastAsia="zh-CN"/>
        </w:rPr>
        <w:t>11</w:t>
      </w:r>
      <w:r w:rsidRPr="00C31E24">
        <w:t>] and skip the rest of the steps;</w:t>
      </w:r>
    </w:p>
    <w:p w14:paraId="28F2E3E2" w14:textId="77777777" w:rsidR="00784A32" w:rsidRPr="00C31E24" w:rsidRDefault="00784A32" w:rsidP="00784A32">
      <w:pPr>
        <w:pStyle w:val="B1"/>
      </w:pPr>
      <w:r w:rsidRPr="00C31E24">
        <w:t>4)</w:t>
      </w:r>
      <w:r w:rsidRPr="00C31E24">
        <w:tab/>
        <w:t>if the SIP re-INVITE request contains an application/vnd.3gpp.mcvideo-info+xml MIME body with the &lt;emergency-ind&gt; element set to a value of "true" and is an authorized request to initiate an MCVideo emergency group call as determined by subclause 6.3.3.1.13.2, the controlling MCVideo function shall:</w:t>
      </w:r>
    </w:p>
    <w:p w14:paraId="091D0E20" w14:textId="77777777" w:rsidR="00784A32" w:rsidRPr="00C31E24" w:rsidRDefault="00784A32" w:rsidP="00784A32">
      <w:pPr>
        <w:pStyle w:val="B2"/>
      </w:pPr>
      <w:r w:rsidRPr="00C31E24">
        <w:t>a)</w:t>
      </w:r>
      <w:r w:rsidRPr="00C31E24">
        <w:tab/>
        <w:t>validate that the SIP re-INVITE request includes a Resource-Priority header field is populated correctly for an MCVideo emergency group call as specified in subclause 6.3.3.1.19, and if not:</w:t>
      </w:r>
    </w:p>
    <w:p w14:paraId="3AB39DDE" w14:textId="77777777" w:rsidR="00784A32" w:rsidRPr="00C31E24" w:rsidRDefault="00784A32" w:rsidP="00784A32">
      <w:pPr>
        <w:pStyle w:val="B3"/>
      </w:pPr>
      <w:r w:rsidRPr="00C31E24">
        <w:t>i)</w:t>
      </w:r>
      <w:r w:rsidRPr="00C31E24">
        <w:tab/>
        <w:t>shall perform the actions specified in subclause 6.3.3.1.8; and</w:t>
      </w:r>
    </w:p>
    <w:p w14:paraId="17BC28FD" w14:textId="77777777" w:rsidR="00784A32" w:rsidRPr="00C31E24" w:rsidRDefault="00784A32" w:rsidP="00784A32">
      <w:pPr>
        <w:pStyle w:val="B3"/>
      </w:pPr>
      <w:r w:rsidRPr="00C31E24">
        <w:t>ii)</w:t>
      </w:r>
      <w:r w:rsidRPr="00C31E24">
        <w:tab/>
        <w:t>upon receiving a SIP 200 (OK) response to the SIP UPDATE request sent in subclause 6.3.3.18 shall proceed with the rest of the steps.</w:t>
      </w:r>
    </w:p>
    <w:p w14:paraId="287D357F" w14:textId="77777777" w:rsidR="00784A32" w:rsidRPr="00C31E24" w:rsidRDefault="00784A32" w:rsidP="00784A32">
      <w:pPr>
        <w:pStyle w:val="NO"/>
      </w:pPr>
      <w:r w:rsidRPr="00C31E24">
        <w:t>NOTE 2:</w:t>
      </w:r>
      <w:r w:rsidRPr="00C31E24">
        <w:tab/>
        <w:t>Verify that the Resource-Priority header is included and properly populated for both ongoing and newly-entered in-progress emergency states of the specified group.</w:t>
      </w:r>
    </w:p>
    <w:p w14:paraId="667A1CD4" w14:textId="77777777" w:rsidR="00784A32" w:rsidRPr="00C31E24" w:rsidRDefault="00784A32" w:rsidP="00784A32">
      <w:pPr>
        <w:pStyle w:val="B2"/>
      </w:pPr>
      <w:r w:rsidRPr="00C31E24">
        <w:t>b)</w:t>
      </w:r>
      <w:r w:rsidRPr="00C31E24">
        <w:tab/>
        <w:t>if the in-progress emergency state of the group is set to a value of "true" and this MCVideo user is indicating a new emergency indication:</w:t>
      </w:r>
    </w:p>
    <w:p w14:paraId="75B0ED18" w14:textId="77777777" w:rsidR="00784A32" w:rsidRPr="00C31E24" w:rsidRDefault="00784A32" w:rsidP="00784A32">
      <w:pPr>
        <w:pStyle w:val="B3"/>
      </w:pPr>
      <w:r w:rsidRPr="00C31E24">
        <w:t>i)</w:t>
      </w:r>
      <w:r w:rsidRPr="00C31E24">
        <w:tab/>
        <w:t>shall cache the MCVideo ID of the MCVideo user that has initiated an MCVideo emergency call;</w:t>
      </w:r>
    </w:p>
    <w:p w14:paraId="1F84AA21" w14:textId="77777777" w:rsidR="00784A32" w:rsidRPr="00C31E24" w:rsidRDefault="00784A32" w:rsidP="00784A32">
      <w:pPr>
        <w:pStyle w:val="B3"/>
      </w:pPr>
      <w:r w:rsidRPr="00C31E24">
        <w:t>ii)</w:t>
      </w:r>
      <w:r w:rsidRPr="00C31E24">
        <w:tab/>
        <w:t>if the SIP re-INVITE request contains an application/vnd.3gpp.mcvideo-info+xml MIME body with the &lt;alert-ind&gt; element set to a value of "true" and is an authorized request for an MCVideo emergency alert as determined by subclause 6.3.3.1.13.1, shall cache the MCVideo ID of the MCVideo user that has initiated an MCVideo emergency alert; and</w:t>
      </w:r>
    </w:p>
    <w:p w14:paraId="3F7F89EE" w14:textId="77777777" w:rsidR="00784A32" w:rsidRPr="00C31E24" w:rsidRDefault="00784A32" w:rsidP="00784A32">
      <w:pPr>
        <w:pStyle w:val="B3"/>
      </w:pPr>
      <w:r w:rsidRPr="00C31E24">
        <w:t>iii)</w:t>
      </w:r>
      <w:r w:rsidRPr="00C31E24">
        <w:tab/>
        <w:t>for each of the other affiliated members of the group, generate a SIP MESSAGE request notification of the MCVideo user's emergency indication as specified in subclause 6.3.3.1.11 with the following clarifications:</w:t>
      </w:r>
    </w:p>
    <w:p w14:paraId="1ADB566A" w14:textId="77777777" w:rsidR="00784A32" w:rsidRPr="00C31E24" w:rsidRDefault="00784A32" w:rsidP="00784A32">
      <w:pPr>
        <w:pStyle w:val="B4"/>
      </w:pPr>
      <w:r w:rsidRPr="00C31E24">
        <w:t>A)</w:t>
      </w:r>
      <w:r w:rsidRPr="00C31E24">
        <w:tab/>
        <w:t>set the &lt;emergency-ind&gt; element of the application/vnd.3gpp.mcvideo-info+xml MIME body to a value of "true";</w:t>
      </w:r>
    </w:p>
    <w:p w14:paraId="6B8EEA03" w14:textId="77777777" w:rsidR="00784A32" w:rsidRPr="00C31E24" w:rsidRDefault="00784A32" w:rsidP="00784A32">
      <w:pPr>
        <w:pStyle w:val="B4"/>
      </w:pPr>
      <w:r w:rsidRPr="00C31E24">
        <w:t>B)</w:t>
      </w:r>
      <w:r w:rsidRPr="00C31E24">
        <w:tab/>
        <w:t>if the received SIP re-INVITE contains an alert indication set to a value of "true" and this is an authorized request for an MCVideo emergency alert meeting the conditions specified in subclause 6.3.3.1.13.1, perform the procedures specified in subclause 6.3.3.1.12; and</w:t>
      </w:r>
    </w:p>
    <w:p w14:paraId="64B45632" w14:textId="77777777" w:rsidR="00784A32" w:rsidRPr="00C31E24" w:rsidRDefault="00784A32" w:rsidP="00784A32">
      <w:pPr>
        <w:pStyle w:val="B4"/>
      </w:pPr>
      <w:r w:rsidRPr="00C31E24">
        <w:t>C)</w:t>
      </w:r>
      <w:r w:rsidRPr="00C31E24">
        <w:tab/>
        <w:t>send the SIP MESSAGE request as specified in 3GPP TS 24.229 [</w:t>
      </w:r>
      <w:r w:rsidRPr="00C31E24">
        <w:rPr>
          <w:lang w:eastAsia="zh-CN"/>
        </w:rPr>
        <w:t>11</w:t>
      </w:r>
      <w:r w:rsidRPr="00C31E24">
        <w:t>]; and</w:t>
      </w:r>
    </w:p>
    <w:p w14:paraId="755BA596" w14:textId="77777777" w:rsidR="00784A32" w:rsidRPr="00C31E24" w:rsidRDefault="00784A32" w:rsidP="00784A32">
      <w:pPr>
        <w:pStyle w:val="B2"/>
      </w:pPr>
      <w:r w:rsidRPr="00C31E24">
        <w:t>c)</w:t>
      </w:r>
      <w:r w:rsidRPr="00C31E24">
        <w:tab/>
        <w:t>if the in-progress emergency state of the group is set to a value of "false":</w:t>
      </w:r>
    </w:p>
    <w:p w14:paraId="57EC5B22" w14:textId="77777777" w:rsidR="00784A32" w:rsidRPr="00C31E24" w:rsidRDefault="00784A32" w:rsidP="00784A32">
      <w:pPr>
        <w:pStyle w:val="B3"/>
      </w:pPr>
      <w:r w:rsidRPr="00C31E24">
        <w:t>i)</w:t>
      </w:r>
      <w:r w:rsidRPr="00C31E24">
        <w:tab/>
        <w:t>shall set the value of the in-progress emergency state of the group to "true";</w:t>
      </w:r>
    </w:p>
    <w:p w14:paraId="21711A12" w14:textId="77777777" w:rsidR="00784A32" w:rsidRPr="00C31E24" w:rsidRDefault="00784A32" w:rsidP="00784A32">
      <w:pPr>
        <w:pStyle w:val="B3"/>
      </w:pPr>
      <w:r w:rsidRPr="00C31E24">
        <w:t>ii)</w:t>
      </w:r>
      <w:r w:rsidRPr="00C31E24">
        <w:tab/>
        <w:t>shall cache the MCVideo ID of the MCVideo user that has initiated an MCVideo emergency call;</w:t>
      </w:r>
    </w:p>
    <w:p w14:paraId="0B01DB8A" w14:textId="77777777" w:rsidR="00784A32" w:rsidRPr="00C31E24" w:rsidRDefault="00784A32" w:rsidP="00784A32">
      <w:pPr>
        <w:pStyle w:val="B3"/>
      </w:pPr>
      <w:r w:rsidRPr="00C31E24">
        <w:t>iii)</w:t>
      </w:r>
      <w:r w:rsidRPr="00C31E24">
        <w:tab/>
        <w:t>if the SIP re-INVITE request contains an application/vnd.3gpp.mcvideo-info+xml MIME body with the &lt;alert-ind&gt; element set to a value of "true" and this is an authorized request for an MCVideo emergency alert as specified in subclause 6.3.3.1.13.1, shall cache the MCVideo ID of the MCVideo user that has initiated an MCVideo emergency alert;</w:t>
      </w:r>
    </w:p>
    <w:p w14:paraId="614FFD0C" w14:textId="77777777" w:rsidR="00784A32" w:rsidRPr="00C31E24" w:rsidRDefault="00784A32" w:rsidP="00784A32">
      <w:pPr>
        <w:pStyle w:val="B3"/>
      </w:pPr>
      <w:r w:rsidRPr="00C31E24">
        <w:t>iv)</w:t>
      </w:r>
      <w:r w:rsidRPr="00C31E24">
        <w:tab/>
        <w:t>shall start timer TNG2 (in-progress emergency group call timer) and handle its expiry as specified in subclause 6.3.3.1.16;</w:t>
      </w:r>
    </w:p>
    <w:p w14:paraId="54AB8CE0" w14:textId="77777777" w:rsidR="00784A32" w:rsidRPr="00C31E24" w:rsidRDefault="00784A32" w:rsidP="00784A32">
      <w:pPr>
        <w:pStyle w:val="B3"/>
      </w:pPr>
      <w:r w:rsidRPr="00C31E24">
        <w:t>v)</w:t>
      </w:r>
      <w:r w:rsidRPr="00C31E24">
        <w:tab/>
        <w:t>shall generate SIP re-INVITE requests for the MCVideo emergency group call to the other affiliated and joined participants of the chat MCVideo group as specified in subclause 6.3.3.1.6. The MCVideo controlling function:</w:t>
      </w:r>
    </w:p>
    <w:p w14:paraId="54484D35" w14:textId="77777777" w:rsidR="00784A32" w:rsidRPr="00C31E24" w:rsidRDefault="00784A32" w:rsidP="00784A32">
      <w:pPr>
        <w:pStyle w:val="B4"/>
      </w:pPr>
      <w:r w:rsidRPr="00C31E24">
        <w:t>A)</w:t>
      </w:r>
      <w:r w:rsidRPr="00C31E24">
        <w:tab/>
        <w:t>for each affiliated and joined member shall send the SIP re-INVITE request towards the MCVideo client as specified in 3GPP TS 24.229 [</w:t>
      </w:r>
      <w:r w:rsidRPr="00C31E24">
        <w:rPr>
          <w:lang w:eastAsia="zh-CN"/>
        </w:rPr>
        <w:t>11</w:t>
      </w:r>
      <w:r w:rsidRPr="00C31E24">
        <w:t>]; and</w:t>
      </w:r>
    </w:p>
    <w:p w14:paraId="74C6D04E" w14:textId="77777777" w:rsidR="00784A32" w:rsidRPr="00C31E24" w:rsidRDefault="00784A32" w:rsidP="00784A32">
      <w:pPr>
        <w:pStyle w:val="B4"/>
      </w:pPr>
      <w:r w:rsidRPr="00C31E24">
        <w:t>B)</w:t>
      </w:r>
      <w:r w:rsidRPr="00C31E24">
        <w:tab/>
        <w:t>Upon receiving a SIP 200 (OK) response to the SIP re-INVITE request the controlling MCVideo function shall interact with the media plane as specified in 3GPP TS 24.581 [</w:t>
      </w:r>
      <w:r w:rsidRPr="00C31E24">
        <w:rPr>
          <w:lang w:eastAsia="zh-CN"/>
        </w:rPr>
        <w:t>5</w:t>
      </w:r>
      <w:r w:rsidRPr="00C31E24">
        <w:t>]; and</w:t>
      </w:r>
    </w:p>
    <w:p w14:paraId="0A322950" w14:textId="77777777" w:rsidR="00784A32" w:rsidRPr="00C31E24" w:rsidRDefault="00784A32" w:rsidP="00784A32">
      <w:pPr>
        <w:pStyle w:val="B3"/>
      </w:pPr>
      <w:r w:rsidRPr="00C31E24">
        <w:t>vi)</w:t>
      </w:r>
      <w:r w:rsidRPr="00C31E24">
        <w:tab/>
        <w:t>shall generate SIP INVITE requests for the MCVideo emergency group call to the affiliated but not joined members of the chat MCVideo group as specified in subclause 6.3.3.1.7. The controlling MCVideo function:</w:t>
      </w:r>
    </w:p>
    <w:p w14:paraId="4167A7F9" w14:textId="77777777" w:rsidR="00784A32" w:rsidRPr="00C31E24" w:rsidRDefault="00784A32" w:rsidP="00784A32">
      <w:pPr>
        <w:pStyle w:val="B4"/>
      </w:pPr>
      <w:r w:rsidRPr="00C31E24">
        <w:t>A)</w:t>
      </w:r>
      <w:r w:rsidRPr="00C31E24">
        <w:tab/>
        <w:t>for each affiliated but not joined member shall send the SIP INVITE request towards the MCVideo client as specified in 3GPP TS 24.229 [</w:t>
      </w:r>
      <w:r w:rsidRPr="00C31E24">
        <w:rPr>
          <w:lang w:eastAsia="zh-CN"/>
        </w:rPr>
        <w:t>11</w:t>
      </w:r>
      <w:r w:rsidRPr="00C31E24">
        <w:t>]; and</w:t>
      </w:r>
    </w:p>
    <w:p w14:paraId="40A3C0FE" w14:textId="77777777" w:rsidR="00784A32" w:rsidRPr="00C31E24" w:rsidRDefault="00784A32" w:rsidP="00784A32">
      <w:pPr>
        <w:pStyle w:val="B4"/>
      </w:pPr>
      <w:r w:rsidRPr="00C31E24">
        <w:t>B)</w:t>
      </w:r>
      <w:r w:rsidRPr="00C31E24">
        <w:tab/>
        <w:t>Upon receiving a SIP 200 (OK) response to the SIP INVITE request the controlling MCVideo function shall interact with the media plane as specified in 3GPP TS 24.581 [</w:t>
      </w:r>
      <w:r w:rsidRPr="00C31E24">
        <w:rPr>
          <w:lang w:eastAsia="zh-CN"/>
        </w:rPr>
        <w:t>5</w:t>
      </w:r>
      <w:r w:rsidRPr="00C31E24">
        <w:t>]; and</w:t>
      </w:r>
    </w:p>
    <w:p w14:paraId="652F9954" w14:textId="77777777" w:rsidR="00784A32" w:rsidRPr="00C31E24" w:rsidRDefault="00784A32" w:rsidP="00784A32">
      <w:pPr>
        <w:pStyle w:val="B3"/>
      </w:pPr>
      <w:r w:rsidRPr="00C31E24">
        <w:t>vii)</w:t>
      </w:r>
      <w:r w:rsidRPr="00C31E24">
        <w:tab/>
        <w:t>if the in-progress imminent peril state of the group is set to a value of "true", shall set it to a value of "false";</w:t>
      </w:r>
    </w:p>
    <w:p w14:paraId="6E1A092C" w14:textId="77777777" w:rsidR="00784A32" w:rsidRPr="00C31E24" w:rsidRDefault="00784A32" w:rsidP="00784A32">
      <w:pPr>
        <w:pStyle w:val="B1"/>
      </w:pPr>
      <w:r w:rsidRPr="00C31E24">
        <w:t>5)</w:t>
      </w:r>
      <w:r w:rsidRPr="00C31E24">
        <w:tab/>
        <w:t>if the SIP re-INVITE request contains an application/vnd.3gpp.mcvideo-info+xml MIME body with the &lt;emergency-ind&gt; element set to a value of "false" and is an unauthorized request for an MCVideo emergency group call cancellation as determined by subclause 6.3.3.1.13.4:</w:t>
      </w:r>
    </w:p>
    <w:p w14:paraId="77DEDF22" w14:textId="77777777" w:rsidR="00784A32" w:rsidRPr="00C31E24" w:rsidRDefault="00784A32" w:rsidP="00784A32">
      <w:pPr>
        <w:pStyle w:val="B2"/>
      </w:pPr>
      <w:r w:rsidRPr="00C31E24">
        <w:t>a)</w:t>
      </w:r>
      <w:r w:rsidRPr="00C31E24">
        <w:tab/>
        <w:t>shall reject the SIP re-INVITE request with a SIP 403 (Forbidden) response;</w:t>
      </w:r>
    </w:p>
    <w:p w14:paraId="3C2308D3" w14:textId="77777777" w:rsidR="00784A32" w:rsidRPr="00C31E24" w:rsidRDefault="00784A32" w:rsidP="00784A32">
      <w:pPr>
        <w:pStyle w:val="B2"/>
      </w:pPr>
      <w:r w:rsidRPr="00C31E24">
        <w:t>b)</w:t>
      </w:r>
      <w:r w:rsidRPr="00C31E24">
        <w:tab/>
        <w:t>shall include in the SIP 403 (Forbidden) response an application/vnd.3gpp.mcvideo-info+xml MIME body as specified in annex F.1 with an &lt;emergency-ind&gt; element set to a value of "true";</w:t>
      </w:r>
    </w:p>
    <w:p w14:paraId="271648AB" w14:textId="77777777" w:rsidR="00784A32" w:rsidRPr="00C31E24" w:rsidRDefault="00784A32" w:rsidP="00784A32">
      <w:pPr>
        <w:pStyle w:val="B2"/>
      </w:pPr>
      <w:r w:rsidRPr="00C31E24">
        <w:t>c)</w:t>
      </w:r>
      <w:r w:rsidRPr="00C31E24">
        <w:tab/>
        <w:t>if an &lt;alert-ind&gt; element of the mcvideoinfo MIME body is included set to "false" and there is an outstanding MCVideo emergency alert for this MCVideo user, shall include in the application/vnd.3gpp.mcvideo-info+xml MIME body and &lt;alert-ind&gt; element set to a value of "true"; and</w:t>
      </w:r>
    </w:p>
    <w:p w14:paraId="1CEE7C93" w14:textId="77777777" w:rsidR="00784A32" w:rsidRPr="00C31E24" w:rsidRDefault="00784A32" w:rsidP="00784A32">
      <w:pPr>
        <w:pStyle w:val="B2"/>
      </w:pPr>
      <w:r w:rsidRPr="00C31E24">
        <w:t>d)</w:t>
      </w:r>
      <w:r w:rsidRPr="00C31E24">
        <w:tab/>
        <w:t>shall send the SIP 403 (Forbidden) response as specified in 3GPP TS 24.229 [</w:t>
      </w:r>
      <w:r w:rsidRPr="00C31E24">
        <w:rPr>
          <w:lang w:eastAsia="zh-CN"/>
        </w:rPr>
        <w:t>11</w:t>
      </w:r>
      <w:r w:rsidRPr="00C31E24">
        <w:t>] and skip the rest of the steps;</w:t>
      </w:r>
    </w:p>
    <w:p w14:paraId="042DCC94" w14:textId="77777777" w:rsidR="00784A32" w:rsidRPr="00C31E24" w:rsidRDefault="00784A32" w:rsidP="00784A32">
      <w:pPr>
        <w:pStyle w:val="B1"/>
      </w:pPr>
      <w:r w:rsidRPr="00C31E24">
        <w:t>6)</w:t>
      </w:r>
      <w:r w:rsidRPr="00C31E24">
        <w:tab/>
        <w:t>if the SIP re-INVITE request contains an application/vnd.3gpp.mcvideo-info+xml MIME body with the &lt;emergency-ind&gt; element set to a value of "false" and is determined to be an authorized request for an MCVideo emergency call cancellation as specified in subclause 6.3.3.1.13.4 and the in-progress emergency state of the group to is set to a value of "true" the controlling MCVideo function shall:</w:t>
      </w:r>
    </w:p>
    <w:p w14:paraId="6C0DED94" w14:textId="77777777" w:rsidR="00784A32" w:rsidRPr="00C31E24" w:rsidRDefault="00784A32" w:rsidP="00784A32">
      <w:pPr>
        <w:pStyle w:val="B2"/>
      </w:pPr>
      <w:r w:rsidRPr="00C31E24">
        <w:t>a)</w:t>
      </w:r>
      <w:r w:rsidRPr="00C31E24">
        <w:tab/>
        <w:t>validate that the SIP re-INVITE request includes a Resource-Priority header field is populated correctly for a normal priority MCVideo group call as specified in subclause 6.3.3.1.19, and if not:</w:t>
      </w:r>
    </w:p>
    <w:p w14:paraId="6D604039" w14:textId="77777777" w:rsidR="00784A32" w:rsidRPr="00C31E24" w:rsidRDefault="00784A32" w:rsidP="00784A32">
      <w:pPr>
        <w:pStyle w:val="B3"/>
      </w:pPr>
      <w:r w:rsidRPr="00C31E24">
        <w:t>i)</w:t>
      </w:r>
      <w:r w:rsidRPr="00C31E24">
        <w:tab/>
        <w:t>shall perform the actions specified in subclause 6.3.3.1.8; and</w:t>
      </w:r>
    </w:p>
    <w:p w14:paraId="208CB57B" w14:textId="77777777" w:rsidR="00784A32" w:rsidRPr="00C31E24" w:rsidRDefault="00784A32" w:rsidP="00784A32">
      <w:pPr>
        <w:pStyle w:val="B3"/>
      </w:pPr>
      <w:r w:rsidRPr="00C31E24">
        <w:t>ii)</w:t>
      </w:r>
      <w:r w:rsidRPr="00C31E24">
        <w:tab/>
        <w:t>upon receiving a SIP 200 (OK) response to the SIP UPDATE request sent in subclause 6.3.3.1.8 shall proceed with the rest of the steps;</w:t>
      </w:r>
    </w:p>
    <w:p w14:paraId="511B0361" w14:textId="77777777" w:rsidR="00784A32" w:rsidRPr="00C31E24" w:rsidRDefault="00784A32" w:rsidP="00784A32">
      <w:pPr>
        <w:pStyle w:val="NO"/>
      </w:pPr>
      <w:r w:rsidRPr="00C31E24">
        <w:t>NOTE 3:</w:t>
      </w:r>
      <w:r w:rsidRPr="00C31E24">
        <w:tab/>
        <w:t>Verify that the Resource-Priority header is included and properly populated for an in-progress emergency state cancellation of the specified group.</w:t>
      </w:r>
    </w:p>
    <w:p w14:paraId="145D75F6" w14:textId="77777777" w:rsidR="00784A32" w:rsidRPr="00C31E24" w:rsidRDefault="00784A32" w:rsidP="00784A32">
      <w:pPr>
        <w:pStyle w:val="B2"/>
      </w:pPr>
      <w:r w:rsidRPr="00C31E24">
        <w:t>b)</w:t>
      </w:r>
      <w:r w:rsidRPr="00C31E24">
        <w:tab/>
        <w:t>shall set the in-progress emergency group state of the group to a value of "false";</w:t>
      </w:r>
    </w:p>
    <w:p w14:paraId="60830A0C" w14:textId="77777777" w:rsidR="00784A32" w:rsidRPr="00C31E24" w:rsidRDefault="00784A32" w:rsidP="00784A32">
      <w:pPr>
        <w:pStyle w:val="B2"/>
      </w:pPr>
      <w:r w:rsidRPr="00C31E24">
        <w:t>c)</w:t>
      </w:r>
      <w:r w:rsidRPr="00C31E24">
        <w:tab/>
        <w:t>shall clear the cache of the MCVideo ID of the MCVideo user identified by the &lt;originated-by&gt; element as having an outstanding MCVideo emergency group call;</w:t>
      </w:r>
    </w:p>
    <w:p w14:paraId="1E256A98" w14:textId="77777777" w:rsidR="00784A32" w:rsidRPr="00C31E24" w:rsidRDefault="00784A32" w:rsidP="00784A32">
      <w:pPr>
        <w:pStyle w:val="B2"/>
      </w:pPr>
      <w:r w:rsidRPr="00C31E24">
        <w:t>d)</w:t>
      </w:r>
      <w:r w:rsidRPr="00C31E24">
        <w:tab/>
        <w:t>if an &lt;alert-ind&gt; element of the application/vnd.3gpp.mcvideo-info+xml</w:t>
      </w:r>
      <w:r w:rsidRPr="00C31E24" w:rsidDel="00041554">
        <w:t xml:space="preserve"> </w:t>
      </w:r>
      <w:r w:rsidRPr="00C31E24">
        <w:t>MIME body is included and set to "false" and is determined to be an authorized request for an MCVideo emergency alert cancellation as specified in subclause 6.3.3.1.13.3 and there is an outstanding MCVideo emergency alert for this MCVideo user shall:</w:t>
      </w:r>
    </w:p>
    <w:p w14:paraId="1C7702D7" w14:textId="77777777" w:rsidR="00784A32" w:rsidRPr="00C31E24" w:rsidRDefault="00784A32" w:rsidP="00784A32">
      <w:pPr>
        <w:pStyle w:val="B3"/>
      </w:pPr>
      <w:r w:rsidRPr="00C31E24">
        <w:t>i)</w:t>
      </w:r>
      <w:r w:rsidRPr="00C31E24">
        <w:tab/>
        <w:t>if the received SIP re-INVITE request contains an &lt;originated-by&gt; element in the application/vnd.3gpp.mcvideo-info+xml MIME body, clear the cache of the MCVideo ID of the MCVideo user identified by the &lt;originated-by&gt; element as having an outstanding MCVideo emergency alert; and</w:t>
      </w:r>
    </w:p>
    <w:p w14:paraId="1CB4BFBC" w14:textId="77777777" w:rsidR="00784A32" w:rsidRPr="00C31E24" w:rsidRDefault="00784A32" w:rsidP="00784A32">
      <w:pPr>
        <w:pStyle w:val="B3"/>
      </w:pPr>
      <w:r w:rsidRPr="00C31E24">
        <w:rPr>
          <w:lang w:eastAsia="x-none"/>
        </w:rPr>
        <w:t>ii)</w:t>
      </w:r>
      <w:r w:rsidRPr="00C31E24">
        <w:rPr>
          <w:lang w:eastAsia="x-none"/>
        </w:rPr>
        <w:tab/>
        <w:t>if the received SIP re-INVITE request does not contain an &lt;originated-by&gt; element in the application/vnd.3gpp.mcvideo-info+xml MIME body, clear the cache of the MCVideo ID of the sender of the SIP re-INVITE request as having an outstanding MCVideo emergency alert;</w:t>
      </w:r>
    </w:p>
    <w:p w14:paraId="5D2C49AA" w14:textId="77777777" w:rsidR="00784A32" w:rsidRPr="00C31E24" w:rsidRDefault="00784A32" w:rsidP="00784A32">
      <w:pPr>
        <w:pStyle w:val="B2"/>
      </w:pPr>
      <w:r w:rsidRPr="00C31E24">
        <w:t>e)</w:t>
      </w:r>
      <w:r w:rsidRPr="00C31E24">
        <w:tab/>
        <w:t>shall generate SIP re-INVITE requests to the other affiliated and joined members of the MCVideo group as specified in subclause 6.3.3.1.6. The MCVideo controlling function:</w:t>
      </w:r>
    </w:p>
    <w:p w14:paraId="0712EBB5" w14:textId="77777777" w:rsidR="00784A32" w:rsidRPr="00C31E24" w:rsidRDefault="00784A32" w:rsidP="00784A32">
      <w:pPr>
        <w:pStyle w:val="B3"/>
      </w:pPr>
      <w:r w:rsidRPr="00C31E24">
        <w:t>i)</w:t>
      </w:r>
      <w:r w:rsidRPr="00C31E24">
        <w:tab/>
        <w:t>for each affiliated and joined member shall send the SIP re-INVITE request towards the MCVideo client as specified in 3GPP TS 24.229 [</w:t>
      </w:r>
      <w:r w:rsidRPr="00C31E24">
        <w:rPr>
          <w:lang w:eastAsia="zh-CN"/>
        </w:rPr>
        <w:t>11</w:t>
      </w:r>
      <w:r w:rsidRPr="00C31E24">
        <w:t>]; and</w:t>
      </w:r>
    </w:p>
    <w:p w14:paraId="7BE93646" w14:textId="77777777" w:rsidR="00784A32" w:rsidRPr="00C31E24" w:rsidRDefault="00784A32" w:rsidP="00784A32">
      <w:pPr>
        <w:pStyle w:val="B3"/>
      </w:pPr>
      <w:r w:rsidRPr="00C31E24">
        <w:t>ii)</w:t>
      </w:r>
      <w:r w:rsidRPr="00C31E24">
        <w:tab/>
        <w:t>Upon receiving a SIP 200 (OK) response to the SIP re-INVITE request the controlling MCVideo function shall interact with the media plane as specified in 3GPP TS 24.581 [</w:t>
      </w:r>
      <w:r w:rsidRPr="00C31E24">
        <w:rPr>
          <w:lang w:eastAsia="zh-CN"/>
        </w:rPr>
        <w:t>5</w:t>
      </w:r>
      <w:r w:rsidRPr="00C31E24">
        <w:t>]; and</w:t>
      </w:r>
    </w:p>
    <w:p w14:paraId="3CD40C1F" w14:textId="77777777" w:rsidR="00784A32" w:rsidRPr="00C31E24" w:rsidRDefault="00784A32" w:rsidP="00784A32">
      <w:pPr>
        <w:pStyle w:val="NO"/>
      </w:pPr>
      <w:r w:rsidRPr="00C31E24">
        <w:t>NOTE 4:</w:t>
      </w:r>
      <w:r w:rsidRPr="00C31E24">
        <w:tab/>
        <w:t>Subclause </w:t>
      </w:r>
      <w:r w:rsidRPr="00C31E24">
        <w:rPr>
          <w:lang w:eastAsia="zh-CN"/>
        </w:rPr>
        <w:t>6.3.3.1.5</w:t>
      </w:r>
      <w:r w:rsidRPr="00C31E24">
        <w:t xml:space="preserve"> will inform the affiliated and joined members of the cancellation of the MCVideo group's in-progress emergency state and the cancellation of the MCVideo emergency alert if applicable.</w:t>
      </w:r>
    </w:p>
    <w:p w14:paraId="2DE1E24C" w14:textId="77777777" w:rsidR="00784A32" w:rsidRPr="00C31E24" w:rsidRDefault="00784A32" w:rsidP="00784A32">
      <w:pPr>
        <w:pStyle w:val="B2"/>
      </w:pPr>
      <w:r w:rsidRPr="00C31E24">
        <w:t>f)</w:t>
      </w:r>
      <w:r w:rsidRPr="00C31E24">
        <w:tab/>
        <w:t>for each of the affiliated but not joined members of the group shall:</w:t>
      </w:r>
    </w:p>
    <w:p w14:paraId="4DB339B4" w14:textId="77777777" w:rsidR="00784A32" w:rsidRPr="00C31E24" w:rsidRDefault="00784A32" w:rsidP="00784A32">
      <w:pPr>
        <w:pStyle w:val="B3"/>
      </w:pPr>
      <w:r w:rsidRPr="00C31E24">
        <w:t>i)</w:t>
      </w:r>
      <w:r w:rsidRPr="00C31E24">
        <w:tab/>
        <w:t>generate a SIP MESSAGE request notification of the cancellation of the MCVideo user's emergency call as specified in subclause 6.3.3.1.11;</w:t>
      </w:r>
    </w:p>
    <w:p w14:paraId="6FB97BCA" w14:textId="77777777" w:rsidR="00784A32" w:rsidRPr="00C31E24" w:rsidRDefault="00784A32" w:rsidP="00784A32">
      <w:pPr>
        <w:pStyle w:val="B3"/>
      </w:pPr>
      <w:r w:rsidRPr="00C31E24">
        <w:t>ii)</w:t>
      </w:r>
      <w:r w:rsidRPr="00C31E24">
        <w:tab/>
        <w:t>set the &lt;emergency-ind&gt; element of the application/vnd.3gpp.mcvideo-info+xml MIME body to a value of "false";</w:t>
      </w:r>
    </w:p>
    <w:p w14:paraId="39CEE693" w14:textId="77777777" w:rsidR="00784A32" w:rsidRPr="00C31E24" w:rsidRDefault="00784A32" w:rsidP="00784A32">
      <w:pPr>
        <w:pStyle w:val="B3"/>
      </w:pPr>
      <w:r w:rsidRPr="00C31E24">
        <w:t>iii)</w:t>
      </w:r>
      <w:r w:rsidRPr="00C31E24">
        <w:tab/>
        <w:t>if indicated above in step d), set the &lt;alert-ind&gt; element of the application/vnd.3gpp.mcvideo-info+xml MIME body to a value of "false"; and</w:t>
      </w:r>
    </w:p>
    <w:p w14:paraId="51706859" w14:textId="77777777" w:rsidR="00784A32" w:rsidRPr="00C31E24" w:rsidRDefault="00784A32" w:rsidP="00784A32">
      <w:pPr>
        <w:pStyle w:val="B3"/>
      </w:pPr>
      <w:r w:rsidRPr="00C31E24">
        <w:t>iv)</w:t>
      </w:r>
      <w:r w:rsidRPr="00C31E24">
        <w:tab/>
        <w:t>send the SIP MESSAGE request according to 3GPP TS 24.229 [</w:t>
      </w:r>
      <w:r w:rsidRPr="00C31E24">
        <w:rPr>
          <w:lang w:eastAsia="zh-CN"/>
        </w:rPr>
        <w:t>11</w:t>
      </w:r>
      <w:r w:rsidRPr="00C31E24">
        <w:t>];</w:t>
      </w:r>
    </w:p>
    <w:p w14:paraId="605FFB17" w14:textId="77777777" w:rsidR="00784A32" w:rsidRPr="00C31E24" w:rsidRDefault="00784A32" w:rsidP="00784A32">
      <w:pPr>
        <w:pStyle w:val="B1"/>
      </w:pPr>
      <w:r w:rsidRPr="00C31E24">
        <w:t>7)</w:t>
      </w:r>
      <w:r w:rsidRPr="00C31E24">
        <w:tab/>
        <w:t>if a Resource-Priority header field is included in the SIP re-INVITE request:</w:t>
      </w:r>
    </w:p>
    <w:p w14:paraId="5D309C9C" w14:textId="77777777" w:rsidR="00784A32" w:rsidRPr="00C31E24" w:rsidRDefault="00784A32" w:rsidP="00784A32">
      <w:pPr>
        <w:pStyle w:val="B2"/>
      </w:pPr>
      <w:r w:rsidRPr="00C31E24">
        <w:t>a)</w:t>
      </w:r>
      <w:r w:rsidRPr="00C31E24">
        <w:tab/>
        <w:t>if the Resource-Priority header field is set to the value indicated for emergency calls and the received SIP re-INVITE request does not contain an authorized request for an MCVideo emergency call as determined in step 4) above and the in-progress emergency state of the group is set to a value of "false", shall reject the SIP re-INVITE request with a SIP 403 (Forbidden) response and skip the remaining steps; or</w:t>
      </w:r>
    </w:p>
    <w:p w14:paraId="2CF50528" w14:textId="77777777" w:rsidR="00784A32" w:rsidRPr="00C31E24" w:rsidRDefault="00784A32" w:rsidP="00784A32">
      <w:pPr>
        <w:pStyle w:val="B2"/>
      </w:pPr>
      <w:r w:rsidRPr="00C31E24">
        <w:t>b)</w:t>
      </w:r>
      <w:r w:rsidRPr="00C31E24">
        <w:tab/>
        <w:t>if the Resource-Priority header field is set to the value indicated for imminent peril calls and the received SIP re-INVITE request does not contain an authorized request for an MCVideo imminent peril call as determined by the procedures of subclause 6.3.3.1.13.5 and the in-progress imminent peril state of the group is set to a value of "false", shall reject the SIP re-INVITE request with a SIP 403 (Forbidden) response and skip the remaining steps;</w:t>
      </w:r>
    </w:p>
    <w:p w14:paraId="4ED3AC5E" w14:textId="77777777" w:rsidR="00784A32" w:rsidRPr="00C31E24" w:rsidRDefault="00784A32" w:rsidP="00784A32">
      <w:pPr>
        <w:pStyle w:val="B1"/>
      </w:pPr>
      <w:r w:rsidRPr="00C31E24">
        <w:t>8)</w:t>
      </w:r>
      <w:r w:rsidRPr="00C31E24">
        <w:tab/>
        <w:t>if the received SIP re-INVITE request contains an imminent peril indication, shall perform the procedures specified in subclause</w:t>
      </w:r>
      <w:r w:rsidRPr="00C31E24">
        <w:rPr>
          <w:lang w:eastAsia="zh-CN"/>
        </w:rPr>
        <w:t xml:space="preserve"> 9</w:t>
      </w:r>
      <w:r w:rsidRPr="00C31E24">
        <w:t>.</w:t>
      </w:r>
      <w:r w:rsidRPr="00C31E24">
        <w:rPr>
          <w:lang w:eastAsia="zh-CN"/>
        </w:rPr>
        <w:t>2</w:t>
      </w:r>
      <w:r w:rsidRPr="00C31E24">
        <w:t>.2.4.1.3 and skip the rest of the steps;</w:t>
      </w:r>
    </w:p>
    <w:p w14:paraId="29886E03" w14:textId="77777777" w:rsidR="00784A32" w:rsidRPr="00C31E24" w:rsidRDefault="00784A32" w:rsidP="00784A32">
      <w:pPr>
        <w:pStyle w:val="B1"/>
      </w:pPr>
      <w:r w:rsidRPr="00C31E24">
        <w:t>9)</w:t>
      </w:r>
      <w:r w:rsidRPr="00C31E24">
        <w:tab/>
        <w:t>shall include in the SIP 200 (OK) response an SDP answer according to 3GPP TS 24.229 [</w:t>
      </w:r>
      <w:r w:rsidRPr="00C31E24">
        <w:rPr>
          <w:lang w:eastAsia="zh-CN"/>
        </w:rPr>
        <w:t>11</w:t>
      </w:r>
      <w:r w:rsidRPr="00C31E24">
        <w:t>] with the clarifications specified in subclause 6.3.3.2.1 unless the procedures of subclause 6.3.3.1.8 were performed in step 6) a) i) above;</w:t>
      </w:r>
    </w:p>
    <w:p w14:paraId="71F13716" w14:textId="77777777" w:rsidR="00784A32" w:rsidRPr="00C31E24" w:rsidRDefault="00784A32" w:rsidP="00784A32">
      <w:pPr>
        <w:pStyle w:val="B1"/>
      </w:pPr>
      <w:r w:rsidRPr="00C31E24">
        <w:t>10)</w:t>
      </w:r>
      <w:r w:rsidRPr="00C31E24">
        <w:tab/>
        <w:t>shall include the "tdialog" option tag in a Supported header field according to IETF RFC 4538 [</w:t>
      </w:r>
      <w:r w:rsidRPr="00C31E24">
        <w:rPr>
          <w:lang w:eastAsia="zh-CN"/>
        </w:rPr>
        <w:t>32</w:t>
      </w:r>
      <w:r w:rsidRPr="00C31E24">
        <w:t>];</w:t>
      </w:r>
    </w:p>
    <w:p w14:paraId="4DDB4A91" w14:textId="77777777" w:rsidR="00784A32" w:rsidRPr="00C31E24" w:rsidRDefault="00784A32" w:rsidP="00784A32">
      <w:pPr>
        <w:pStyle w:val="B1"/>
      </w:pPr>
      <w:r w:rsidRPr="00C31E24">
        <w:t>11)</w:t>
      </w:r>
      <w:r w:rsidRPr="00C31E24">
        <w:tab/>
        <w:t>if the received SIP re-INVITE request contains an application/vnd.3gpp.mcvideo-info+xml MIME body with the &lt;alert-ind&gt; element set to a value of "true" and if this is an unauthorized request for an MCVideo emergency alert as determined by subclause 6.3.3.1.13.1, shall include in the SIP 200 (OK) response the warning text set to "149 SIP INFO request pending" in a Warning header field as specified in subclause </w:t>
      </w:r>
      <w:r w:rsidRPr="00C31E24">
        <w:rPr>
          <w:lang w:eastAsia="zh-CN"/>
        </w:rPr>
        <w:t>4.4</w:t>
      </w:r>
      <w:r w:rsidRPr="00C31E24">
        <w:t>;</w:t>
      </w:r>
    </w:p>
    <w:p w14:paraId="70C87503" w14:textId="77777777" w:rsidR="00784A32" w:rsidRPr="00C31E24" w:rsidRDefault="00784A32" w:rsidP="00784A32">
      <w:pPr>
        <w:pStyle w:val="B1"/>
      </w:pPr>
      <w:r w:rsidRPr="00C31E24">
        <w:t>12)</w:t>
      </w:r>
      <w:r w:rsidRPr="00C31E24">
        <w:tab/>
        <w:t>if the received SIP re-INVITE request contains an application/vnd.3gpp.mcvideo-info+xml MIME body with the &lt;alert-ind&gt; element set to a value of "false" and if this is an unauthorized request for an MCVideo emergency alert cancellation as determined by subclause 6.3.3.1.13.3, shall include in the SIP 200 (OK) response the warning text set to "149 SIP INFO request pending" in a Warning header field as specified in subclause </w:t>
      </w:r>
      <w:r w:rsidRPr="00C31E24">
        <w:rPr>
          <w:lang w:eastAsia="zh-CN"/>
        </w:rPr>
        <w:t>4.4</w:t>
      </w:r>
      <w:r w:rsidRPr="00C31E24">
        <w:t>;</w:t>
      </w:r>
    </w:p>
    <w:p w14:paraId="553DFA36" w14:textId="77777777" w:rsidR="00784A32" w:rsidRPr="00C31E24" w:rsidRDefault="00784A32" w:rsidP="00784A32">
      <w:pPr>
        <w:pStyle w:val="B1"/>
      </w:pPr>
      <w:r w:rsidRPr="00C31E24">
        <w:t>13)</w:t>
      </w:r>
      <w:r w:rsidRPr="00C31E24">
        <w:tab/>
        <w:t>if the received SIP re-INVITE request contains an application/vnd.3gpp.mcvideo-info+xml MIME body with the &lt;imminentperil-ind&gt; element set to a value of "true", this is an authorized request for an MCVideo imminent peril group call and if the in-progress emergency state of the group is set to a value of "true", shall include in the SIP 200 (OK) response the warning text set to "149 SIP INFO request pending" in a Warning header field as specified in subclause </w:t>
      </w:r>
      <w:r w:rsidRPr="00C31E24">
        <w:rPr>
          <w:lang w:eastAsia="zh-CN"/>
        </w:rPr>
        <w:t>4.4</w:t>
      </w:r>
      <w:r w:rsidRPr="00C31E24">
        <w:t>;</w:t>
      </w:r>
    </w:p>
    <w:p w14:paraId="45B4C8DA" w14:textId="77777777" w:rsidR="00784A32" w:rsidRPr="00C31E24" w:rsidRDefault="00784A32" w:rsidP="00784A32">
      <w:pPr>
        <w:pStyle w:val="NO"/>
      </w:pPr>
      <w:r w:rsidRPr="00C31E24">
        <w:t>NOTE 5:</w:t>
      </w:r>
      <w:r w:rsidRPr="00C31E24">
        <w:tab/>
        <w:t>In this case, the request was for an imminent peril call but a higher priority MCVideo emergency call was already in progress on the group. Hence, the imminent peril call request aspect of the request is denied but the request is granted with emergency level priority.</w:t>
      </w:r>
    </w:p>
    <w:p w14:paraId="438A27DD" w14:textId="77777777" w:rsidR="00784A32" w:rsidRPr="00C31E24" w:rsidRDefault="00784A32" w:rsidP="00784A32">
      <w:pPr>
        <w:pStyle w:val="B1"/>
      </w:pPr>
      <w:r w:rsidRPr="00C31E24">
        <w:t>14)</w:t>
      </w:r>
      <w:r w:rsidRPr="00C31E24">
        <w:tab/>
        <w:t>shall interact with media plane as specified in 3GPP TS 24.581 [</w:t>
      </w:r>
      <w:r w:rsidRPr="00C31E24">
        <w:rPr>
          <w:lang w:eastAsia="zh-CN"/>
        </w:rPr>
        <w:t>5</w:t>
      </w:r>
      <w:r w:rsidRPr="00C31E24">
        <w:t>]; and</w:t>
      </w:r>
    </w:p>
    <w:p w14:paraId="26282CDE" w14:textId="77777777" w:rsidR="00784A32" w:rsidRPr="00C31E24" w:rsidRDefault="00784A32" w:rsidP="00784A32">
      <w:pPr>
        <w:pStyle w:val="B1"/>
      </w:pPr>
      <w:r w:rsidRPr="00C31E24">
        <w:t>15)</w:t>
      </w:r>
      <w:r w:rsidRPr="00C31E24">
        <w:tab/>
        <w:t>shall send the SIP 200 (OK) response towards the MCVideo client according to 3GPP TS 24.229 [</w:t>
      </w:r>
      <w:r w:rsidRPr="00C31E24">
        <w:rPr>
          <w:lang w:eastAsia="zh-CN"/>
        </w:rPr>
        <w:t>11</w:t>
      </w:r>
      <w:r w:rsidRPr="00C31E24">
        <w:t>].</w:t>
      </w:r>
    </w:p>
    <w:p w14:paraId="6E4E037B" w14:textId="77777777" w:rsidR="00784A32" w:rsidRPr="00C31E24" w:rsidRDefault="00784A32" w:rsidP="00784A32">
      <w:r w:rsidRPr="00C31E24">
        <w:t>Upon receiving a SIP ACK to the SIP 200 (OK) response sent towards the inviting MCVideo client, and the SIP 200 (OK) response was sent with the warning text set to "149 SIP INFO request pending" in a Warning header field as specified in subclause </w:t>
      </w:r>
      <w:r w:rsidRPr="00C31E24">
        <w:rPr>
          <w:lang w:eastAsia="zh-CN"/>
        </w:rPr>
        <w:t>4.4</w:t>
      </w:r>
      <w:r w:rsidRPr="00C31E24">
        <w:t>, the controlling MCVideo function shall follow the procedures in subclause 6.3.3.1.18.</w:t>
      </w:r>
    </w:p>
    <w:p w14:paraId="41E886C9" w14:textId="77777777" w:rsidR="00784A32" w:rsidRPr="00C31E24" w:rsidRDefault="00784A32" w:rsidP="00784A32">
      <w:r w:rsidRPr="00C31E24">
        <w:t>[TS 24.281, clause 9.2.2.4.1.3]</w:t>
      </w:r>
    </w:p>
    <w:p w14:paraId="1087A5AA" w14:textId="77777777" w:rsidR="00784A32" w:rsidRPr="00C31E24" w:rsidRDefault="00784A32" w:rsidP="00784A32">
      <w:r w:rsidRPr="00C31E24">
        <w:t>In the procedures in this subclause:</w:t>
      </w:r>
    </w:p>
    <w:p w14:paraId="3EEB19AA" w14:textId="77777777" w:rsidR="00784A32" w:rsidRPr="00C31E24" w:rsidRDefault="00784A32" w:rsidP="00784A32">
      <w:pPr>
        <w:pStyle w:val="B1"/>
      </w:pPr>
      <w:r w:rsidRPr="00C31E24">
        <w:t>1)</w:t>
      </w:r>
      <w:r w:rsidRPr="00C31E24">
        <w:tab/>
        <w:t>imminent peril indication in an incoming SIP INVITE request refers to the &lt;imminentperil-ind&gt; element of the application/vnd.3gpp.mcvideo-info+xml MIME body.</w:t>
      </w:r>
    </w:p>
    <w:p w14:paraId="5C445D5B" w14:textId="77777777" w:rsidR="00784A32" w:rsidRPr="00C31E24" w:rsidRDefault="00784A32" w:rsidP="00784A32">
      <w:r w:rsidRPr="00C31E24">
        <w:t>When the controlling function receives a SIP re-INVITE request with and imminent peril indication, the controlling function:</w:t>
      </w:r>
    </w:p>
    <w:p w14:paraId="45BE5AA7" w14:textId="77777777" w:rsidR="00784A32" w:rsidRPr="00C31E24" w:rsidRDefault="00784A32" w:rsidP="00784A32">
      <w:pPr>
        <w:pStyle w:val="B1"/>
      </w:pPr>
      <w:r w:rsidRPr="00C31E24">
        <w:t>1)</w:t>
      </w:r>
      <w:r w:rsidRPr="00C31E24">
        <w:tab/>
        <w:t>if the SIP re-INVITE request contains an unauthorized request for an MCVideo imminent peril group call as determined by subclause 6.3.3.1.13.5, shall reject the SIP re-INVITE request with a SIP 403 (Forbidden) response with the following clarifications:</w:t>
      </w:r>
    </w:p>
    <w:p w14:paraId="32A89668" w14:textId="77777777" w:rsidR="00784A32" w:rsidRPr="00C31E24" w:rsidRDefault="00784A32" w:rsidP="00784A32">
      <w:pPr>
        <w:pStyle w:val="B2"/>
      </w:pPr>
      <w:r w:rsidRPr="00C31E24">
        <w:t>a)</w:t>
      </w:r>
      <w:r w:rsidRPr="00C31E24">
        <w:tab/>
        <w:t>shall include in the SIP 403 (Forbidden) response an application/vnd.3gpp.mcvideo-info+xml MIME body as specified in Annex F.1 with the &lt;mcvideoinfo&gt; element containing the &lt;mcvideo-Params&gt; element with the &lt;imminentperil-ind&gt; element set to a value of "false"; and</w:t>
      </w:r>
    </w:p>
    <w:p w14:paraId="089ED02D" w14:textId="77777777" w:rsidR="00784A32" w:rsidRPr="00C31E24" w:rsidRDefault="00784A32" w:rsidP="00784A32">
      <w:pPr>
        <w:pStyle w:val="B2"/>
      </w:pPr>
      <w:r w:rsidRPr="00C31E24">
        <w:t>b)</w:t>
      </w:r>
      <w:r w:rsidRPr="00C31E24">
        <w:tab/>
        <w:t>shall send the SIP 403 (Forbidden) response as specified in 3GPP TS 24.229 [</w:t>
      </w:r>
      <w:r w:rsidRPr="00C31E24">
        <w:rPr>
          <w:lang w:eastAsia="zh-CN"/>
        </w:rPr>
        <w:t>11</w:t>
      </w:r>
      <w:r w:rsidRPr="00C31E24">
        <w:t>] and skip the rest of the steps;</w:t>
      </w:r>
    </w:p>
    <w:p w14:paraId="4FA51142" w14:textId="77777777" w:rsidR="00784A32" w:rsidRPr="00C31E24" w:rsidRDefault="00784A32" w:rsidP="00784A32">
      <w:pPr>
        <w:pStyle w:val="B1"/>
      </w:pPr>
      <w:r w:rsidRPr="00C31E24">
        <w:t>2)</w:t>
      </w:r>
      <w:r w:rsidRPr="00C31E24">
        <w:tab/>
        <w:t>if the in-progress emergency group state of the group is set to a value of "false" and if the SIP re-INVITE request contains an imminent peril indication set to a value of "true" or the in-progress imminent peril state of the group to "true", the controlling MCVideo function shall:</w:t>
      </w:r>
    </w:p>
    <w:p w14:paraId="0A93F2B0" w14:textId="77777777" w:rsidR="00784A32" w:rsidRPr="00C31E24" w:rsidRDefault="00784A32" w:rsidP="00784A32">
      <w:pPr>
        <w:pStyle w:val="B2"/>
      </w:pPr>
      <w:r w:rsidRPr="00C31E24">
        <w:t>a)</w:t>
      </w:r>
      <w:r w:rsidRPr="00C31E24">
        <w:tab/>
        <w:t>validate that the SIP re-INVITE request includes a Resource-Priority header field with the namespace set to the MCVideo-specific namespace and the priority set to the priority designated for imminent peril calls and if not:</w:t>
      </w:r>
    </w:p>
    <w:p w14:paraId="68D1F804" w14:textId="77777777" w:rsidR="00784A32" w:rsidRPr="00C31E24" w:rsidRDefault="00784A32" w:rsidP="00784A32">
      <w:pPr>
        <w:pStyle w:val="B3"/>
      </w:pPr>
      <w:r w:rsidRPr="00C31E24">
        <w:t>i)</w:t>
      </w:r>
      <w:r w:rsidRPr="00C31E24">
        <w:tab/>
        <w:t>perform the actions specified in subclause 6.3.3.1.8;</w:t>
      </w:r>
    </w:p>
    <w:p w14:paraId="5A24A67D" w14:textId="77777777" w:rsidR="00784A32" w:rsidRPr="00C31E24" w:rsidRDefault="00784A32" w:rsidP="00784A32">
      <w:pPr>
        <w:pStyle w:val="B3"/>
      </w:pPr>
      <w:r w:rsidRPr="00C31E24">
        <w:t>ii)</w:t>
      </w:r>
      <w:r w:rsidRPr="00C31E24">
        <w:tab/>
        <w:t>send the SIP UPDATE request generated in subclause 6.3.3.1.8 towards the initiator of the SIP re-INVITE request according to 3GPP TS 24.229 [</w:t>
      </w:r>
      <w:r w:rsidRPr="00C31E24">
        <w:rPr>
          <w:lang w:eastAsia="zh-CN"/>
        </w:rPr>
        <w:t>11</w:t>
      </w:r>
      <w:r w:rsidRPr="00C31E24">
        <w:t>]; and</w:t>
      </w:r>
    </w:p>
    <w:p w14:paraId="4B13FEF9" w14:textId="77777777" w:rsidR="00784A32" w:rsidRPr="00C31E24" w:rsidRDefault="00784A32" w:rsidP="00784A32">
      <w:pPr>
        <w:pStyle w:val="B3"/>
      </w:pPr>
      <w:r w:rsidRPr="00C31E24">
        <w:t>iii)</w:t>
      </w:r>
      <w:r w:rsidRPr="00C31E24">
        <w:tab/>
        <w:t>upon receiving a SIP 200 (OK) response to the SIP UPDATE request sent in subclause 6.3.3.1.8 proceed with the rest of the steps.</w:t>
      </w:r>
    </w:p>
    <w:p w14:paraId="59297012" w14:textId="77777777" w:rsidR="00784A32" w:rsidRPr="00C31E24" w:rsidRDefault="00784A32" w:rsidP="00784A32">
      <w:pPr>
        <w:pStyle w:val="NO"/>
      </w:pPr>
      <w:r w:rsidRPr="00C31E24">
        <w:t>NOTE 3:</w:t>
      </w:r>
      <w:r w:rsidRPr="00C31E24">
        <w:tab/>
        <w:t>Verify that the Resource-Priority header is included and properly populated for both ongoing and newly- entered in-progress imminent peril states of the specified group.</w:t>
      </w:r>
    </w:p>
    <w:p w14:paraId="25BD45AC" w14:textId="77777777" w:rsidR="00784A32" w:rsidRPr="00C31E24" w:rsidRDefault="00784A32" w:rsidP="00784A32">
      <w:pPr>
        <w:pStyle w:val="B2"/>
      </w:pPr>
      <w:r w:rsidRPr="00C31E24">
        <w:t>b)</w:t>
      </w:r>
      <w:r w:rsidRPr="00C31E24">
        <w:tab/>
        <w:t>if the in-progress imminent peril state of the group is set to a value of "true" and this MCVideo user is indicating a new imminent peril indication:</w:t>
      </w:r>
    </w:p>
    <w:p w14:paraId="692696DF" w14:textId="77777777" w:rsidR="00784A32" w:rsidRPr="00C31E24" w:rsidRDefault="00784A32" w:rsidP="00784A32">
      <w:pPr>
        <w:pStyle w:val="B3"/>
      </w:pPr>
      <w:r w:rsidRPr="00C31E24">
        <w:t>i)</w:t>
      </w:r>
      <w:r w:rsidRPr="00C31E24">
        <w:tab/>
        <w:t>for each of the other affiliated member of the group generate a SIP MESSAGE request notification of the MCVideo user's imminent peril indication as specified in subclause 6.3.3.1.11 with the following clarifications;</w:t>
      </w:r>
    </w:p>
    <w:p w14:paraId="0876DC7B" w14:textId="77777777" w:rsidR="00784A32" w:rsidRPr="00C31E24" w:rsidRDefault="00784A32" w:rsidP="00784A32">
      <w:pPr>
        <w:pStyle w:val="B4"/>
      </w:pPr>
      <w:r w:rsidRPr="00C31E24">
        <w:t>A)</w:t>
      </w:r>
      <w:r w:rsidRPr="00C31E24">
        <w:tab/>
        <w:t>set the &lt;imminentperil-ind&gt; element of the application/vnd.3gpp.mcvideo-info+xml MIME body to a value of "true"; and</w:t>
      </w:r>
    </w:p>
    <w:p w14:paraId="52F50AA3" w14:textId="77777777" w:rsidR="00784A32" w:rsidRPr="00C31E24" w:rsidRDefault="00784A32" w:rsidP="00784A32">
      <w:pPr>
        <w:pStyle w:val="B4"/>
      </w:pPr>
      <w:r w:rsidRPr="00C31E24">
        <w:t>B)</w:t>
      </w:r>
      <w:r w:rsidRPr="00C31E24">
        <w:tab/>
        <w:t>send the SIP MESSAGE request as specified in 3GPP TS 24.229 [</w:t>
      </w:r>
      <w:r w:rsidRPr="00C31E24">
        <w:rPr>
          <w:lang w:eastAsia="zh-CN"/>
        </w:rPr>
        <w:t>11</w:t>
      </w:r>
      <w:r w:rsidRPr="00C31E24">
        <w:t>]; and</w:t>
      </w:r>
    </w:p>
    <w:p w14:paraId="1DA5F2A6" w14:textId="77777777" w:rsidR="00784A32" w:rsidRPr="00C31E24" w:rsidRDefault="00784A32" w:rsidP="00784A32">
      <w:pPr>
        <w:pStyle w:val="B3"/>
      </w:pPr>
      <w:r w:rsidRPr="00C31E24">
        <w:t>ii)</w:t>
      </w:r>
      <w:r w:rsidRPr="00C31E24">
        <w:tab/>
        <w:t>cache the information that this MCVideo user has initiated an MCVideo imminent peril call; and</w:t>
      </w:r>
    </w:p>
    <w:p w14:paraId="025A7F35" w14:textId="77777777" w:rsidR="00784A32" w:rsidRPr="00C31E24" w:rsidRDefault="00784A32" w:rsidP="00784A32">
      <w:pPr>
        <w:pStyle w:val="B2"/>
      </w:pPr>
      <w:r w:rsidRPr="00C31E24">
        <w:t>c)</w:t>
      </w:r>
      <w:r w:rsidRPr="00C31E24">
        <w:tab/>
        <w:t>if the in-progress imminent peril state of the group is set to a value of "false":</w:t>
      </w:r>
    </w:p>
    <w:p w14:paraId="64CED0DE" w14:textId="77777777" w:rsidR="00784A32" w:rsidRPr="00C31E24" w:rsidRDefault="00784A32" w:rsidP="00784A32">
      <w:pPr>
        <w:pStyle w:val="B3"/>
      </w:pPr>
      <w:r w:rsidRPr="00C31E24">
        <w:t>i)</w:t>
      </w:r>
      <w:r w:rsidRPr="00C31E24">
        <w:tab/>
        <w:t>shall set the value of the in-progress imminent peril state of the group to "true";</w:t>
      </w:r>
    </w:p>
    <w:p w14:paraId="6D2FD2D4" w14:textId="77777777" w:rsidR="00784A32" w:rsidRPr="00C31E24" w:rsidRDefault="00784A32" w:rsidP="00784A32">
      <w:pPr>
        <w:pStyle w:val="B3"/>
      </w:pPr>
      <w:r w:rsidRPr="00C31E24">
        <w:t>ii)</w:t>
      </w:r>
      <w:r w:rsidRPr="00C31E24">
        <w:tab/>
        <w:t>shall generate SIP re-INVITE requests for the MCVideo imminent peril group call to the other affiliated and joined participants of the chat MCVideo group as specified in subclause 6.3.3.1.15;</w:t>
      </w:r>
    </w:p>
    <w:p w14:paraId="5EB7FB5C" w14:textId="77777777" w:rsidR="00784A32" w:rsidRPr="00C31E24" w:rsidRDefault="00784A32" w:rsidP="00784A32">
      <w:pPr>
        <w:pStyle w:val="B3"/>
      </w:pPr>
      <w:r w:rsidRPr="00C31E24">
        <w:t>iii)</w:t>
      </w:r>
      <w:r w:rsidRPr="00C31E24">
        <w:tab/>
        <w:t>shall generate SIP INVITE requests for the MCVideo imminent peril group call to the affiliated but not joined members of the chat MCVideo group as specified in subclause 6.3.3.1.7;</w:t>
      </w:r>
    </w:p>
    <w:p w14:paraId="5332EB70" w14:textId="77777777" w:rsidR="00784A32" w:rsidRPr="00C31E24" w:rsidRDefault="00784A32" w:rsidP="00784A32">
      <w:pPr>
        <w:pStyle w:val="B4"/>
      </w:pPr>
      <w:r w:rsidRPr="00C31E24">
        <w:t>A)</w:t>
      </w:r>
      <w:r w:rsidRPr="00C31E24">
        <w:tab/>
        <w:t>for each affiliated but not joined member shall send the SIP INVITE request towards the MCVideo client as specified in 3GPP TS 24.229 [</w:t>
      </w:r>
      <w:r w:rsidRPr="00C31E24">
        <w:rPr>
          <w:lang w:eastAsia="zh-CN"/>
        </w:rPr>
        <w:t>11</w:t>
      </w:r>
      <w:r w:rsidRPr="00C31E24">
        <w:t>]; and</w:t>
      </w:r>
    </w:p>
    <w:p w14:paraId="637EFA8E" w14:textId="77777777" w:rsidR="00784A32" w:rsidRPr="00C31E24" w:rsidRDefault="00784A32" w:rsidP="00784A32">
      <w:pPr>
        <w:pStyle w:val="B4"/>
      </w:pPr>
      <w:r w:rsidRPr="00C31E24">
        <w:t>B)</w:t>
      </w:r>
      <w:r w:rsidRPr="00C31E24">
        <w:tab/>
        <w:t>Upon receiving a SIP 200 (OK) response to the SIP INVITE request the controlling MCVideo function shall interact with the media plane as specified in 3GPP TS 24.581 [</w:t>
      </w:r>
      <w:r w:rsidRPr="00C31E24">
        <w:rPr>
          <w:lang w:eastAsia="zh-CN"/>
        </w:rPr>
        <w:t>5</w:t>
      </w:r>
      <w:r w:rsidRPr="00C31E24">
        <w:t>]; and</w:t>
      </w:r>
    </w:p>
    <w:p w14:paraId="195F15BF" w14:textId="77777777" w:rsidR="00784A32" w:rsidRPr="00C31E24" w:rsidRDefault="00784A32" w:rsidP="00784A32">
      <w:pPr>
        <w:pStyle w:val="B3"/>
      </w:pPr>
      <w:r w:rsidRPr="00C31E24">
        <w:t>iv)</w:t>
      </w:r>
      <w:r w:rsidRPr="00C31E24">
        <w:tab/>
        <w:t>shall cache the information that this MCVideo user has initiated an MCVideo imminent peril call;</w:t>
      </w:r>
    </w:p>
    <w:p w14:paraId="6FD1F309" w14:textId="77777777" w:rsidR="00784A32" w:rsidRPr="00C31E24" w:rsidRDefault="00784A32" w:rsidP="00784A32">
      <w:pPr>
        <w:pStyle w:val="B1"/>
      </w:pPr>
      <w:r w:rsidRPr="00C31E24">
        <w:t>3)</w:t>
      </w:r>
      <w:r w:rsidRPr="00C31E24">
        <w:tab/>
        <w:t>if the SIP re-INVITE request contains an application/vnd.3gpp.mcvideo-info+xml MIME body with the &lt;imminentperil-ind&gt; element set to a value of "false" and is an unauthorized request for an MCVideo imminent peril group call cancellation as determined by subclause 6.3.3.1.13.6 shall:</w:t>
      </w:r>
    </w:p>
    <w:p w14:paraId="64659861" w14:textId="77777777" w:rsidR="00784A32" w:rsidRPr="00C31E24" w:rsidRDefault="00784A32" w:rsidP="00784A32">
      <w:pPr>
        <w:pStyle w:val="B2"/>
      </w:pPr>
      <w:r w:rsidRPr="00C31E24">
        <w:t>a)</w:t>
      </w:r>
      <w:r w:rsidRPr="00C31E24">
        <w:tab/>
        <w:t>reject the SIP re-INVITE request with a SIP 403 (Forbidden) response to the SIP re-INVITE request; and</w:t>
      </w:r>
    </w:p>
    <w:p w14:paraId="2893A1AC" w14:textId="77777777" w:rsidR="00784A32" w:rsidRPr="00C31E24" w:rsidRDefault="00784A32" w:rsidP="00784A32">
      <w:pPr>
        <w:pStyle w:val="B2"/>
      </w:pPr>
      <w:r w:rsidRPr="00C31E24">
        <w:t>b)</w:t>
      </w:r>
      <w:r w:rsidRPr="00C31E24">
        <w:tab/>
        <w:t>include in the SIP 403 (Forbidden) response:</w:t>
      </w:r>
    </w:p>
    <w:p w14:paraId="42AE148F" w14:textId="77777777" w:rsidR="00784A32" w:rsidRPr="00C31E24" w:rsidRDefault="00784A32" w:rsidP="00784A32">
      <w:pPr>
        <w:pStyle w:val="B3"/>
      </w:pPr>
      <w:r w:rsidRPr="00C31E24">
        <w:t>i)</w:t>
      </w:r>
      <w:r w:rsidRPr="00C31E24">
        <w:tab/>
        <w:t>include in the SIP 403 (Forbidden) response an application/vnd.3gpp.mcvideo-info+xml MIME body as specified in Annex F.1 with the &lt;mcvideoinfo&gt; element containing the &lt;mcvideo-Params&gt; element with the &lt;imminentperil-ind&gt; element set to a value of "false";</w:t>
      </w:r>
    </w:p>
    <w:p w14:paraId="2B5779F5" w14:textId="77777777" w:rsidR="00784A32" w:rsidRPr="00C31E24" w:rsidRDefault="00784A32" w:rsidP="00784A32">
      <w:pPr>
        <w:pStyle w:val="B3"/>
      </w:pPr>
      <w:r w:rsidRPr="00C31E24">
        <w:t>ii) send the SIP 403 (Forbidden) response as specified in 3GPP TS 24.229 [</w:t>
      </w:r>
      <w:r w:rsidRPr="00C31E24">
        <w:rPr>
          <w:lang w:eastAsia="zh-CN"/>
        </w:rPr>
        <w:t>11</w:t>
      </w:r>
      <w:r w:rsidRPr="00C31E24">
        <w:t>]; and</w:t>
      </w:r>
    </w:p>
    <w:p w14:paraId="55EE74D5" w14:textId="77777777" w:rsidR="00784A32" w:rsidRPr="00C31E24" w:rsidRDefault="00784A32" w:rsidP="00784A32">
      <w:pPr>
        <w:pStyle w:val="B3"/>
      </w:pPr>
      <w:r w:rsidRPr="00C31E24">
        <w:t>iii) skip the rest of the steps;</w:t>
      </w:r>
    </w:p>
    <w:p w14:paraId="3804FE80" w14:textId="77777777" w:rsidR="00784A32" w:rsidRPr="00C31E24" w:rsidRDefault="00784A32" w:rsidP="00784A32">
      <w:pPr>
        <w:pStyle w:val="B1"/>
      </w:pPr>
      <w:r w:rsidRPr="00C31E24">
        <w:t>4)</w:t>
      </w:r>
      <w:r w:rsidRPr="00C31E24">
        <w:tab/>
        <w:t>if the SIP re-INVITE request contains an application/vnd.3gpp.mcvideo-info+xml MIME body with the &lt;imminentperil-ind&gt; element set to a value of "false" and is determined to be an authorized request for an MCVideo imminent peril call cancellation as specified in subclause 6.3.3.1.13.6 and the in-progress imminent peril state of the group to is set to a value of "true" the controlling MCVideo function shall:</w:t>
      </w:r>
    </w:p>
    <w:p w14:paraId="32A4364A" w14:textId="77777777" w:rsidR="00784A32" w:rsidRPr="00C31E24" w:rsidRDefault="00784A32" w:rsidP="00784A32">
      <w:pPr>
        <w:pStyle w:val="B2"/>
      </w:pPr>
      <w:r w:rsidRPr="00C31E24">
        <w:t>a)</w:t>
      </w:r>
      <w:r w:rsidRPr="00C31E24">
        <w:tab/>
        <w:t>validate that the SIP re-INVITE request includes a Resource-Priority header field with the namespace set to the MCVideo-specific namespace, and the priority set to the priority level designated for a normal priority MCVideo group call, and if not:</w:t>
      </w:r>
    </w:p>
    <w:p w14:paraId="60C37ACA" w14:textId="77777777" w:rsidR="00784A32" w:rsidRPr="00C31E24" w:rsidRDefault="00784A32" w:rsidP="00784A32">
      <w:pPr>
        <w:pStyle w:val="B3"/>
      </w:pPr>
      <w:r w:rsidRPr="00C31E24">
        <w:t>i)</w:t>
      </w:r>
      <w:r w:rsidRPr="00C31E24">
        <w:tab/>
        <w:t>shall perform the actions specified in subclause 6.3.3.1.8; and</w:t>
      </w:r>
    </w:p>
    <w:p w14:paraId="464A8348" w14:textId="77777777" w:rsidR="00784A32" w:rsidRPr="00C31E24" w:rsidRDefault="00784A32" w:rsidP="00784A32">
      <w:pPr>
        <w:pStyle w:val="B3"/>
      </w:pPr>
      <w:r w:rsidRPr="00C31E24">
        <w:t>ii)</w:t>
      </w:r>
      <w:r w:rsidRPr="00C31E24">
        <w:tab/>
        <w:t>upon receiving a SIP 200 (OK) response to the SIP UPDATE request sent in subclause 6.3.3.1.8 shall proceed with the rest of the steps;</w:t>
      </w:r>
    </w:p>
    <w:p w14:paraId="339B2A36" w14:textId="77777777" w:rsidR="00784A32" w:rsidRPr="00C31E24" w:rsidRDefault="00784A32" w:rsidP="00784A32">
      <w:pPr>
        <w:pStyle w:val="NO"/>
      </w:pPr>
      <w:r w:rsidRPr="00C31E24">
        <w:t>NOTE 3:</w:t>
      </w:r>
      <w:r w:rsidRPr="00C31E24">
        <w:tab/>
        <w:t>verify that the Resource-Priority header is included and properly populated for an in-progress emergency group state cancellation of the specified group.</w:t>
      </w:r>
    </w:p>
    <w:p w14:paraId="62AF3747" w14:textId="77777777" w:rsidR="00784A32" w:rsidRPr="00C31E24" w:rsidRDefault="00784A32" w:rsidP="00784A32">
      <w:pPr>
        <w:pStyle w:val="B2"/>
      </w:pPr>
      <w:r w:rsidRPr="00C31E24">
        <w:t>b)</w:t>
      </w:r>
      <w:r w:rsidRPr="00C31E24">
        <w:tab/>
        <w:t>shall set the in-progress imminent peril state of the group to a value of "false";</w:t>
      </w:r>
    </w:p>
    <w:p w14:paraId="76E87A94" w14:textId="77777777" w:rsidR="00784A32" w:rsidRPr="00C31E24" w:rsidRDefault="00784A32" w:rsidP="00784A32">
      <w:pPr>
        <w:pStyle w:val="B2"/>
      </w:pPr>
      <w:r w:rsidRPr="00C31E24">
        <w:t>c)</w:t>
      </w:r>
      <w:r w:rsidRPr="00C31E24">
        <w:tab/>
        <w:t>shall cache the information that this MCVideo user no longer has an outstanding MCVideo imminent peril group call;</w:t>
      </w:r>
    </w:p>
    <w:p w14:paraId="4FB36D29" w14:textId="77777777" w:rsidR="00784A32" w:rsidRPr="00C31E24" w:rsidRDefault="00784A32" w:rsidP="00784A32">
      <w:pPr>
        <w:pStyle w:val="B2"/>
      </w:pPr>
      <w:r w:rsidRPr="00C31E24">
        <w:t>d)</w:t>
      </w:r>
      <w:r w:rsidRPr="00C31E24">
        <w:tab/>
        <w:t>shall generate SIP re-INVITES requests to the other affiliated and joined members of the MCVideo group as specified in subclause 6.3.3.1.15. The MCVideo controlling function:</w:t>
      </w:r>
    </w:p>
    <w:p w14:paraId="316F9F3A" w14:textId="77777777" w:rsidR="00784A32" w:rsidRPr="00C31E24" w:rsidRDefault="00784A32" w:rsidP="00784A32">
      <w:pPr>
        <w:pStyle w:val="B3"/>
      </w:pPr>
      <w:r w:rsidRPr="00C31E24">
        <w:t>i)</w:t>
      </w:r>
      <w:r w:rsidRPr="00C31E24">
        <w:tab/>
        <w:t>for each affiliated and joined member shall send the SIP re-INVITE request towards the MCVideo client as specified in 3GPP TS 24.229 [</w:t>
      </w:r>
      <w:r w:rsidRPr="00C31E24">
        <w:rPr>
          <w:lang w:eastAsia="zh-CN"/>
        </w:rPr>
        <w:t>11</w:t>
      </w:r>
      <w:r w:rsidRPr="00C31E24">
        <w:t>]; and</w:t>
      </w:r>
    </w:p>
    <w:p w14:paraId="223C4C0A" w14:textId="77777777" w:rsidR="00784A32" w:rsidRPr="00C31E24" w:rsidRDefault="00784A32" w:rsidP="00784A32">
      <w:pPr>
        <w:pStyle w:val="B3"/>
      </w:pPr>
      <w:r w:rsidRPr="00C31E24">
        <w:t>ii)</w:t>
      </w:r>
      <w:r w:rsidRPr="00C31E24">
        <w:tab/>
        <w:t>Upon receiving a SIP 200 (OK) response to the SIP re-INVITE request the controlling MCVideo function shall interact with the media plane as specified in 3GPP TS 24.581 [</w:t>
      </w:r>
      <w:r w:rsidRPr="00C31E24">
        <w:rPr>
          <w:lang w:eastAsia="zh-CN"/>
        </w:rPr>
        <w:t>5</w:t>
      </w:r>
      <w:r w:rsidRPr="00C31E24">
        <w:t>]; and</w:t>
      </w:r>
    </w:p>
    <w:p w14:paraId="7E3DD88C" w14:textId="77777777" w:rsidR="00784A32" w:rsidRPr="00C31E24" w:rsidRDefault="00784A32" w:rsidP="00784A32">
      <w:pPr>
        <w:pStyle w:val="NO"/>
      </w:pPr>
      <w:r w:rsidRPr="00C31E24">
        <w:t>NOTE 4:</w:t>
      </w:r>
      <w:r w:rsidRPr="00C31E24">
        <w:tab/>
        <w:t>subclause 6.3.3.1.15 will inform the affiliated and joined members of the cancellation of the MCVideo group's in-progress emergency group state and the cancellation of the MCVideo emergency alert if applicable.</w:t>
      </w:r>
    </w:p>
    <w:p w14:paraId="25A9668D" w14:textId="77777777" w:rsidR="00784A32" w:rsidRPr="00C31E24" w:rsidRDefault="00784A32" w:rsidP="00784A32">
      <w:pPr>
        <w:pStyle w:val="B2"/>
      </w:pPr>
      <w:r w:rsidRPr="00C31E24">
        <w:t>e)</w:t>
      </w:r>
      <w:r w:rsidRPr="00C31E24">
        <w:tab/>
        <w:t>for each of the affiliated but not joined members of the group shall:</w:t>
      </w:r>
    </w:p>
    <w:p w14:paraId="6ECFF414" w14:textId="77777777" w:rsidR="00784A32" w:rsidRPr="00C31E24" w:rsidRDefault="00784A32" w:rsidP="00784A32">
      <w:pPr>
        <w:pStyle w:val="B3"/>
      </w:pPr>
      <w:r w:rsidRPr="00C31E24">
        <w:t>i)</w:t>
      </w:r>
      <w:r w:rsidRPr="00C31E24">
        <w:tab/>
        <w:t>generate a SIP MESSAGE request notification of the cancellation of the MCVideo user's imminent peril call as specified in subclause 6.3.3.1.11;</w:t>
      </w:r>
    </w:p>
    <w:p w14:paraId="3AD3A0B2" w14:textId="77777777" w:rsidR="00784A32" w:rsidRPr="00C31E24" w:rsidRDefault="00784A32" w:rsidP="00784A32">
      <w:pPr>
        <w:pStyle w:val="B3"/>
      </w:pPr>
      <w:r w:rsidRPr="00C31E24">
        <w:t>ii)</w:t>
      </w:r>
      <w:r w:rsidRPr="00C31E24">
        <w:tab/>
        <w:t>set the &lt;imminentperil-ind&gt; element of the application/vnd.3gpp.mcvideo-info+xml MIME body to a value of "false"; and</w:t>
      </w:r>
    </w:p>
    <w:p w14:paraId="63C8A933" w14:textId="77777777" w:rsidR="00784A32" w:rsidRPr="00C31E24" w:rsidRDefault="00784A32" w:rsidP="00784A32">
      <w:pPr>
        <w:pStyle w:val="B3"/>
      </w:pPr>
      <w:r w:rsidRPr="00C31E24">
        <w:t>iii)</w:t>
      </w:r>
      <w:r w:rsidRPr="00C31E24">
        <w:tab/>
        <w:t>send the SIP MESSAGE request according to 3GPP TS 24.229 [</w:t>
      </w:r>
      <w:r w:rsidRPr="00C31E24">
        <w:rPr>
          <w:lang w:eastAsia="zh-CN"/>
        </w:rPr>
        <w:t>11</w:t>
      </w:r>
      <w:r w:rsidRPr="00C31E24">
        <w:t>];</w:t>
      </w:r>
    </w:p>
    <w:p w14:paraId="240FEFE2" w14:textId="77777777" w:rsidR="00784A32" w:rsidRPr="00C31E24" w:rsidRDefault="00784A32" w:rsidP="00784A32">
      <w:pPr>
        <w:pStyle w:val="B1"/>
      </w:pPr>
      <w:r w:rsidRPr="00C31E24">
        <w:t>5)</w:t>
      </w:r>
      <w:r w:rsidRPr="00C31E24">
        <w:tab/>
        <w:t>shall include in the SIP 200 (OK) response an SDP answer according to 3GPP TS 24.229 [</w:t>
      </w:r>
      <w:r w:rsidRPr="00C31E24">
        <w:rPr>
          <w:lang w:eastAsia="zh-CN"/>
        </w:rPr>
        <w:t>11</w:t>
      </w:r>
      <w:r w:rsidRPr="00C31E24">
        <w:t>] with the clarifications specified in subclause 6.3.3.2.1 unless the procedures of subclause 6.3.3.1.8 were performed in step 2) or 4) above;</w:t>
      </w:r>
    </w:p>
    <w:p w14:paraId="1272693A" w14:textId="77777777" w:rsidR="00784A32" w:rsidRPr="00C31E24" w:rsidRDefault="00784A32" w:rsidP="00784A32">
      <w:pPr>
        <w:pStyle w:val="B1"/>
      </w:pPr>
      <w:r w:rsidRPr="00C31E24">
        <w:t>6)</w:t>
      </w:r>
      <w:r w:rsidRPr="00C31E24">
        <w:tab/>
        <w:t>shall include the "norefersub" option tag in a Supported header field according to IETF RFC 4488 [</w:t>
      </w:r>
      <w:r w:rsidRPr="00C31E24">
        <w:rPr>
          <w:lang w:eastAsia="zh-CN"/>
        </w:rPr>
        <w:t>31</w:t>
      </w:r>
      <w:r w:rsidRPr="00C31E24">
        <w:t>];</w:t>
      </w:r>
    </w:p>
    <w:p w14:paraId="4A3B8B6B" w14:textId="77777777" w:rsidR="00784A32" w:rsidRPr="00C31E24" w:rsidRDefault="00784A32" w:rsidP="00784A32">
      <w:pPr>
        <w:pStyle w:val="B1"/>
      </w:pPr>
      <w:r w:rsidRPr="00C31E24">
        <w:t>7)</w:t>
      </w:r>
      <w:r w:rsidRPr="00C31E24">
        <w:tab/>
        <w:t>shall include the "tdialog" option tag in a Supported header field according to IETF RFC 4538 [</w:t>
      </w:r>
      <w:r w:rsidRPr="00C31E24">
        <w:rPr>
          <w:lang w:eastAsia="zh-CN"/>
        </w:rPr>
        <w:t>32</w:t>
      </w:r>
      <w:r w:rsidRPr="00C31E24">
        <w:t>];</w:t>
      </w:r>
    </w:p>
    <w:p w14:paraId="69606E4C" w14:textId="77777777" w:rsidR="00784A32" w:rsidRPr="00C31E24" w:rsidRDefault="00784A32" w:rsidP="00784A32">
      <w:pPr>
        <w:pStyle w:val="B1"/>
      </w:pPr>
      <w:r w:rsidRPr="00C31E24">
        <w:t>8)</w:t>
      </w:r>
      <w:r w:rsidRPr="00C31E24">
        <w:tab/>
        <w:t>shall interact with media plane as specified in 3GPP TS 24.581 [</w:t>
      </w:r>
      <w:r w:rsidRPr="00C31E24">
        <w:rPr>
          <w:lang w:eastAsia="zh-CN"/>
        </w:rPr>
        <w:t>5</w:t>
      </w:r>
      <w:r w:rsidRPr="00C31E24">
        <w:t>]; and</w:t>
      </w:r>
    </w:p>
    <w:p w14:paraId="33743F10" w14:textId="77777777" w:rsidR="00784A32" w:rsidRPr="00C31E24" w:rsidRDefault="00784A32" w:rsidP="00784A32">
      <w:pPr>
        <w:pStyle w:val="B1"/>
      </w:pPr>
      <w:r w:rsidRPr="00C31E24">
        <w:t>9)</w:t>
      </w:r>
      <w:r w:rsidRPr="00C31E24">
        <w:tab/>
        <w:t>shall send the SIP 200 (OK) response towards the MCVideo client according to 3GPP TS 24.229 [</w:t>
      </w:r>
      <w:r w:rsidRPr="00C31E24">
        <w:rPr>
          <w:lang w:eastAsia="zh-CN"/>
        </w:rPr>
        <w:t>11</w:t>
      </w:r>
      <w:r w:rsidRPr="00C31E24">
        <w:t>].</w:t>
      </w:r>
    </w:p>
    <w:p w14:paraId="0DA42068" w14:textId="77777777" w:rsidR="00784A32" w:rsidRPr="00C31E24" w:rsidRDefault="00784A32" w:rsidP="00784A32">
      <w:r w:rsidRPr="00C31E24">
        <w:t>[TS 24.281, clause 9.2.2.5.1.2]</w:t>
      </w:r>
    </w:p>
    <w:p w14:paraId="6C7BF638" w14:textId="77777777" w:rsidR="00784A32" w:rsidRPr="00C31E24" w:rsidRDefault="00784A32" w:rsidP="00784A32">
      <w:r w:rsidRPr="00C31E24">
        <w:t>Upon receipt of a "SIP INVITE request for non-controlling MCVideo function of an MCVideo group" and if a chat group call is not ongoing, the non-controlling MCVideo function of an MCVideo group:</w:t>
      </w:r>
    </w:p>
    <w:p w14:paraId="6AA1A446" w14:textId="77777777" w:rsidR="00784A32" w:rsidRPr="00C31E24" w:rsidRDefault="00784A32" w:rsidP="00784A32">
      <w:pPr>
        <w:pStyle w:val="NO"/>
      </w:pPr>
      <w:r w:rsidRPr="00C31E24">
        <w:t>NOTE 1:</w:t>
      </w:r>
      <w:r w:rsidRPr="00C31E24">
        <w:tab/>
        <w:t>The Contact header field of the SIP INVITE request contains the "isfocus" feature media tag.</w:t>
      </w:r>
    </w:p>
    <w:p w14:paraId="5627FADA" w14:textId="77777777" w:rsidR="00784A32" w:rsidRPr="00C31E24" w:rsidRDefault="00784A32" w:rsidP="00784A32">
      <w:pPr>
        <w:pStyle w:val="B1"/>
      </w:pPr>
      <w:r w:rsidRPr="00C31E24">
        <w:t>1)</w:t>
      </w:r>
      <w:r w:rsidRPr="00C31E24">
        <w:tab/>
        <w:t>if unable to process the request due to a lack of resources or a risk of congestion exists, may reject the SIP INVITE request with a SIP 500 (Server Internal Error) response. The controlling MCVideo function may include a Retry-After header field to the SIP 500 (Server Internal Error) response as specified in IETF RFC 3261 [</w:t>
      </w:r>
      <w:r w:rsidRPr="00C31E24">
        <w:rPr>
          <w:lang w:eastAsia="zh-CN"/>
        </w:rPr>
        <w:t>15</w:t>
      </w:r>
      <w:r w:rsidRPr="00C31E24">
        <w:t>]. Otherwise, continue with the rest of the steps;</w:t>
      </w:r>
    </w:p>
    <w:p w14:paraId="56CF6CD6" w14:textId="77777777" w:rsidR="00784A32" w:rsidRPr="00C31E24" w:rsidRDefault="00784A32" w:rsidP="00784A32">
      <w:pPr>
        <w:pStyle w:val="B1"/>
      </w:pPr>
      <w:r w:rsidRPr="00C31E24">
        <w:t>2)</w:t>
      </w:r>
      <w:r w:rsidRPr="00C31E24">
        <w:tab/>
        <w:t>shall determine if the media parameters are acceptable and the MCVideo codecs are offered in the SDP offer and if not, reject the request with a SIP 488 (Not Acceptable Here) response. Otherwise, continue with the rest of the steps;</w:t>
      </w:r>
    </w:p>
    <w:p w14:paraId="6E8F404E" w14:textId="77777777" w:rsidR="00784A32" w:rsidRPr="00C31E24" w:rsidRDefault="00784A32" w:rsidP="00784A32">
      <w:pPr>
        <w:pStyle w:val="B1"/>
      </w:pPr>
      <w:r w:rsidRPr="00C31E24">
        <w:t>3)</w:t>
      </w:r>
      <w:r w:rsidRPr="00C31E24">
        <w:tab/>
        <w:t>shall reject the SIP request with a SIP 403 (Forbidden) response and not process the remaining steps if:</w:t>
      </w:r>
    </w:p>
    <w:p w14:paraId="08A2E620" w14:textId="77777777" w:rsidR="00784A32" w:rsidRPr="00C31E24" w:rsidRDefault="00784A32" w:rsidP="00784A32">
      <w:pPr>
        <w:pStyle w:val="B2"/>
      </w:pPr>
      <w:r w:rsidRPr="00C31E24">
        <w:t>a)</w:t>
      </w:r>
      <w:r w:rsidRPr="00C31E24">
        <w:tab/>
        <w:t>an Accept-Contact header field does not include the g.3gpp.mcvideo media feature tag; or</w:t>
      </w:r>
    </w:p>
    <w:p w14:paraId="6C6321C7" w14:textId="77777777" w:rsidR="00784A32" w:rsidRPr="00C31E24" w:rsidRDefault="00784A32" w:rsidP="00784A32">
      <w:pPr>
        <w:pStyle w:val="B2"/>
      </w:pPr>
      <w:r w:rsidRPr="00C31E24">
        <w:t>b)</w:t>
      </w:r>
      <w:r w:rsidRPr="00C31E24">
        <w:tab/>
        <w:t>an Accept-Contact header field does not include the g.3gpp.icsi-ref media feature tag containing the value of "urn:urn-7:3gpp-service.ims.icsi.mcvideo";</w:t>
      </w:r>
    </w:p>
    <w:p w14:paraId="3213CC6D" w14:textId="77777777" w:rsidR="00784A32" w:rsidRPr="00C31E24" w:rsidRDefault="00784A32" w:rsidP="00784A32">
      <w:pPr>
        <w:pStyle w:val="B1"/>
      </w:pPr>
      <w:r w:rsidRPr="00C31E24">
        <w:t>4)</w:t>
      </w:r>
      <w:r w:rsidRPr="00C31E24">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C31E24">
        <w:rPr>
          <w:lang w:eastAsia="zh-CN"/>
        </w:rPr>
        <w:t>4.4</w:t>
      </w:r>
      <w:r w:rsidRPr="00C31E24">
        <w:t>, and shall not process the remaining steps;</w:t>
      </w:r>
    </w:p>
    <w:p w14:paraId="3C963243" w14:textId="77777777" w:rsidR="00784A32" w:rsidRPr="00C31E24" w:rsidRDefault="00784A32" w:rsidP="00784A32">
      <w:pPr>
        <w:pStyle w:val="B1"/>
      </w:pPr>
      <w:r w:rsidRPr="00C31E24">
        <w:t>5)</w:t>
      </w:r>
      <w:r w:rsidRPr="00C31E24">
        <w:tab/>
        <w:t>shall check if a Resource-Priority header field is included in the incoming SIP INVITE request and may apply any preferential treatment to the SIP request as specified in 3GPP TS 24.229 [</w:t>
      </w:r>
      <w:r w:rsidRPr="00C31E24">
        <w:rPr>
          <w:lang w:eastAsia="zh-CN"/>
        </w:rPr>
        <w:t>11</w:t>
      </w:r>
      <w:r w:rsidRPr="00C31E24">
        <w:t>];</w:t>
      </w:r>
    </w:p>
    <w:p w14:paraId="691304D0" w14:textId="77777777" w:rsidR="00784A32" w:rsidRPr="00C31E24" w:rsidRDefault="00784A32" w:rsidP="00784A32">
      <w:pPr>
        <w:pStyle w:val="B1"/>
      </w:pPr>
      <w:r w:rsidRPr="00C31E24">
        <w:t>6)</w:t>
      </w:r>
      <w:r w:rsidRPr="00C31E24">
        <w:tab/>
        <w:t>shall generate SIP 200 (OK) response to the SIP INVITE request as specified in the subclause </w:t>
      </w:r>
      <w:r w:rsidRPr="00C31E24">
        <w:rPr>
          <w:lang w:eastAsia="zh-CN"/>
        </w:rPr>
        <w:t>x.x.x.x</w:t>
      </w:r>
      <w:r w:rsidRPr="00C31E24">
        <w:t xml:space="preserve"> before continuing with the rest of the steps;</w:t>
      </w:r>
    </w:p>
    <w:p w14:paraId="19AC7C8D" w14:textId="77777777" w:rsidR="00784A32" w:rsidRPr="00C31E24" w:rsidRDefault="00784A32" w:rsidP="00784A32">
      <w:pPr>
        <w:pStyle w:val="B1"/>
      </w:pPr>
      <w:r w:rsidRPr="00C31E24">
        <w:t>7)</w:t>
      </w:r>
      <w:r w:rsidRPr="00C31E24">
        <w:tab/>
        <w:t>shall include in the SIP 200 (OK) response an SDP answer to the SDP offer in the incoming SIP INVITE request as specified in the subclause </w:t>
      </w:r>
      <w:r w:rsidRPr="00C31E24">
        <w:rPr>
          <w:lang w:eastAsia="zh-CN"/>
        </w:rPr>
        <w:t>x.x.x.x</w:t>
      </w:r>
      <w:r w:rsidRPr="00C31E24">
        <w:t>;</w:t>
      </w:r>
    </w:p>
    <w:p w14:paraId="0932F0A9" w14:textId="77777777" w:rsidR="00784A32" w:rsidRPr="00C31E24" w:rsidRDefault="00784A32" w:rsidP="00784A32">
      <w:pPr>
        <w:pStyle w:val="B1"/>
      </w:pPr>
      <w:r w:rsidRPr="00C31E24">
        <w:t>8)</w:t>
      </w:r>
      <w:r w:rsidRPr="00C31E24">
        <w:tab/>
        <w:t>shall interact with the media plane as specified in 3GPP TS 24.581 [</w:t>
      </w:r>
      <w:r w:rsidRPr="00C31E24">
        <w:rPr>
          <w:lang w:eastAsia="zh-CN"/>
        </w:rPr>
        <w:t>5</w:t>
      </w:r>
      <w:r w:rsidRPr="00C31E24">
        <w:t>] subclause </w:t>
      </w:r>
      <w:r w:rsidRPr="00C31E24">
        <w:rPr>
          <w:lang w:eastAsia="zh-CN"/>
        </w:rPr>
        <w:t>6.3.5</w:t>
      </w:r>
      <w:r w:rsidRPr="00C31E24">
        <w:t>; and</w:t>
      </w:r>
    </w:p>
    <w:p w14:paraId="02474928" w14:textId="77777777" w:rsidR="00784A32" w:rsidRPr="00C31E24" w:rsidRDefault="00784A32" w:rsidP="00784A32">
      <w:pPr>
        <w:pStyle w:val="NO"/>
      </w:pPr>
      <w:r w:rsidRPr="00C31E24">
        <w:t>NOTE 2:</w:t>
      </w:r>
      <w:r w:rsidRPr="00C31E24">
        <w:tab/>
        <w:t>Resulting media plane processing is completed before the next step is performed.</w:t>
      </w:r>
    </w:p>
    <w:p w14:paraId="03CE3B22" w14:textId="77777777" w:rsidR="00784A32" w:rsidRPr="00C31E24" w:rsidRDefault="00784A32" w:rsidP="00784A32">
      <w:pPr>
        <w:pStyle w:val="B1"/>
      </w:pPr>
      <w:r w:rsidRPr="00C31E24">
        <w:t>9)</w:t>
      </w:r>
      <w:r w:rsidRPr="00C31E24">
        <w:tab/>
        <w:t>shall send a SIP 200 (OK) response to the controlling MCVideo function according to 3GPP TS 24.229 [</w:t>
      </w:r>
      <w:r w:rsidRPr="00C31E24">
        <w:rPr>
          <w:lang w:eastAsia="zh-CN"/>
        </w:rPr>
        <w:t>11</w:t>
      </w:r>
      <w:r w:rsidRPr="00C31E24">
        <w:t>].</w:t>
      </w:r>
    </w:p>
    <w:p w14:paraId="19BF324A" w14:textId="77777777" w:rsidR="00784A32" w:rsidRPr="00C31E24" w:rsidRDefault="00784A32" w:rsidP="00784A32">
      <w:r w:rsidRPr="00C31E24">
        <w:t>[TS 24.281, clause 9.2.2.5.1.3]</w:t>
      </w:r>
    </w:p>
    <w:p w14:paraId="56F90E6C" w14:textId="77777777" w:rsidR="00784A32" w:rsidRPr="00C31E24" w:rsidRDefault="00784A32" w:rsidP="00784A32">
      <w:r w:rsidRPr="00C31E24">
        <w:t>Upon receipt of a "SIP INVITE request for non-controlling MCVideo function of an MCVideo group" and if a chat group call is already ongoing, the non-controlling MCVideo function of an MCVideo group:</w:t>
      </w:r>
    </w:p>
    <w:p w14:paraId="2BAB361E" w14:textId="77777777" w:rsidR="00784A32" w:rsidRPr="00C31E24" w:rsidRDefault="00784A32" w:rsidP="00784A32">
      <w:pPr>
        <w:pStyle w:val="NO"/>
      </w:pPr>
      <w:r w:rsidRPr="00C31E24">
        <w:t>NOTE 1:</w:t>
      </w:r>
      <w:r w:rsidRPr="00C31E24">
        <w:tab/>
        <w:t>The Contact header field of the SIP INVITE request contains the "isfocus" feature media tag.</w:t>
      </w:r>
    </w:p>
    <w:p w14:paraId="6247D5D8" w14:textId="77777777" w:rsidR="00784A32" w:rsidRPr="00C31E24" w:rsidRDefault="00784A32" w:rsidP="00784A32">
      <w:pPr>
        <w:pStyle w:val="B1"/>
      </w:pPr>
      <w:r w:rsidRPr="00C31E24">
        <w:t>1)</w:t>
      </w:r>
      <w:r w:rsidRPr="00C31E24">
        <w:tab/>
        <w:t>shall determine if the media parameters are acceptable and the MCVideo codecs are offered in the SDP offer and if not reject the request with a SIP 488 (Not Acceptable Here) response. Otherwise, continue with the rest of the steps;</w:t>
      </w:r>
    </w:p>
    <w:p w14:paraId="78E39B1A" w14:textId="77777777" w:rsidR="00784A32" w:rsidRPr="00C31E24" w:rsidRDefault="00784A32" w:rsidP="00784A32">
      <w:pPr>
        <w:pStyle w:val="B1"/>
      </w:pPr>
      <w:r w:rsidRPr="00C31E24">
        <w:t>2)</w:t>
      </w:r>
      <w:r w:rsidRPr="00C31E24">
        <w:tab/>
        <w:t>shall reject the SIP request with a SIP 403 (Forbidden) response and not process the remaining steps if:</w:t>
      </w:r>
    </w:p>
    <w:p w14:paraId="4EC23A44" w14:textId="77777777" w:rsidR="00784A32" w:rsidRPr="00C31E24" w:rsidRDefault="00784A32" w:rsidP="00784A32">
      <w:pPr>
        <w:pStyle w:val="B2"/>
      </w:pPr>
      <w:r w:rsidRPr="00C31E24">
        <w:t>a)</w:t>
      </w:r>
      <w:r w:rsidRPr="00C31E24">
        <w:tab/>
        <w:t>an Accept-Contact header field does not include the g.3gpp.mcvideo media feature tag; or</w:t>
      </w:r>
    </w:p>
    <w:p w14:paraId="0C422C6E" w14:textId="77777777" w:rsidR="00784A32" w:rsidRPr="00C31E24" w:rsidRDefault="00784A32" w:rsidP="00784A32">
      <w:pPr>
        <w:pStyle w:val="B2"/>
      </w:pPr>
      <w:r w:rsidRPr="00C31E24">
        <w:t>b)</w:t>
      </w:r>
      <w:r w:rsidRPr="00C31E24">
        <w:tab/>
        <w:t>an Accept-Contact header field does not include the g.3gpp.icsi-ref media feature tag containing the value of "urn:urn-7:3gpp-service.ims.icsi.mcvideo";</w:t>
      </w:r>
    </w:p>
    <w:p w14:paraId="61AF36C0" w14:textId="77777777" w:rsidR="00784A32" w:rsidRPr="00C31E24" w:rsidRDefault="00784A32" w:rsidP="00784A32">
      <w:pPr>
        <w:pStyle w:val="B1"/>
      </w:pPr>
      <w:r w:rsidRPr="00C31E24">
        <w:t>3)</w:t>
      </w:r>
      <w:r w:rsidRPr="00C31E24">
        <w:tab/>
        <w:t>if the partner MCVideo system does not have a mutual aid relationship with the primary MCVideo system identified by the contents of the P-Asserted-Identity, shall reject the "SIP INVITE request for non-controlling MCVideo function of an MCVideo group" with a SIP 403 (Forbidden) response, with warning text set to "128 isfocus already assigned" in a Warning header field as specified in subclause </w:t>
      </w:r>
      <w:r w:rsidRPr="00C31E24">
        <w:rPr>
          <w:lang w:eastAsia="zh-CN"/>
        </w:rPr>
        <w:t>4.4</w:t>
      </w:r>
      <w:r w:rsidRPr="00C31E24">
        <w:t>, and shall not process the remaining steps;</w:t>
      </w:r>
    </w:p>
    <w:p w14:paraId="19D445D5" w14:textId="77777777" w:rsidR="00784A32" w:rsidRPr="00C31E24" w:rsidRDefault="00784A32" w:rsidP="00784A32">
      <w:pPr>
        <w:pStyle w:val="B1"/>
      </w:pPr>
      <w:r w:rsidRPr="00C31E24">
        <w:t>4)</w:t>
      </w:r>
      <w:r w:rsidRPr="00C31E24">
        <w:tab/>
        <w:t>shall cache the content of the SIP INVITE request, if received in the Contact header field and if the specific feature tags are supported;</w:t>
      </w:r>
    </w:p>
    <w:p w14:paraId="7F87CD4C" w14:textId="77777777" w:rsidR="00784A32" w:rsidRPr="00C31E24" w:rsidRDefault="00784A32" w:rsidP="00784A32">
      <w:pPr>
        <w:pStyle w:val="B1"/>
      </w:pPr>
      <w:r w:rsidRPr="00C31E24">
        <w:t>5)</w:t>
      </w:r>
      <w:r w:rsidRPr="00C31E24">
        <w:tab/>
        <w:t>shall check if a Resource-Priority header field is included in the incoming SIP INVITE request and may apply any preferential treatment to the SIP request as specified in 3GPP TS 24.229 [</w:t>
      </w:r>
      <w:r w:rsidRPr="00C31E24">
        <w:rPr>
          <w:lang w:eastAsia="zh-CN"/>
        </w:rPr>
        <w:t>11</w:t>
      </w:r>
      <w:r w:rsidRPr="00C31E24">
        <w:t>];</w:t>
      </w:r>
    </w:p>
    <w:p w14:paraId="17DBE368" w14:textId="77777777" w:rsidR="00784A32" w:rsidRPr="00C31E24" w:rsidRDefault="00784A32" w:rsidP="00784A32">
      <w:pPr>
        <w:pStyle w:val="B1"/>
      </w:pPr>
      <w:r w:rsidRPr="00C31E24">
        <w:t>6)</w:t>
      </w:r>
      <w:r w:rsidRPr="00C31E24">
        <w:tab/>
        <w:t>shall generate SIP 200 (OK) response to the SIP INVITE request as specified in the subclause </w:t>
      </w:r>
      <w:r w:rsidRPr="00C31E24">
        <w:rPr>
          <w:lang w:eastAsia="zh-CN"/>
        </w:rPr>
        <w:t>x.x.x.x</w:t>
      </w:r>
      <w:r w:rsidRPr="00C31E24">
        <w:t xml:space="preserve"> before continuing with the rest of the steps;</w:t>
      </w:r>
    </w:p>
    <w:p w14:paraId="69AFDDED" w14:textId="77777777" w:rsidR="00784A32" w:rsidRPr="00C31E24" w:rsidRDefault="00784A32" w:rsidP="00784A32">
      <w:pPr>
        <w:pStyle w:val="B1"/>
      </w:pPr>
      <w:r w:rsidRPr="00C31E24">
        <w:t>7)</w:t>
      </w:r>
      <w:r w:rsidRPr="00C31E24">
        <w:tab/>
        <w:t>shall include in the SIP 200 (OK) response an SDP answer to the SDP offer in the incoming SIP INVITE request as specified in the subclause </w:t>
      </w:r>
      <w:r w:rsidRPr="00C31E24">
        <w:rPr>
          <w:lang w:eastAsia="zh-CN"/>
        </w:rPr>
        <w:t>x.x.x.x</w:t>
      </w:r>
      <w:r w:rsidRPr="00C31E24">
        <w:t>;</w:t>
      </w:r>
    </w:p>
    <w:p w14:paraId="1AE1C270" w14:textId="77777777" w:rsidR="00784A32" w:rsidRPr="00C31E24" w:rsidRDefault="00784A32" w:rsidP="00784A32">
      <w:pPr>
        <w:pStyle w:val="B1"/>
      </w:pPr>
      <w:r w:rsidRPr="00C31E24">
        <w:t>8)</w:t>
      </w:r>
      <w:r w:rsidRPr="00C31E24">
        <w:tab/>
        <w:t>shall instruct the media plane to initialise the switch to the non-controlling mode as specified in 3GPP TS 24.581 [</w:t>
      </w:r>
      <w:r w:rsidRPr="00C31E24">
        <w:rPr>
          <w:lang w:eastAsia="zh-CN"/>
        </w:rPr>
        <w:t>5</w:t>
      </w:r>
      <w:r w:rsidRPr="00C31E24">
        <w:t>] subclause </w:t>
      </w:r>
      <w:r w:rsidRPr="00C31E24">
        <w:rPr>
          <w:lang w:eastAsia="zh-CN"/>
        </w:rPr>
        <w:t>x.x.x.x</w:t>
      </w:r>
      <w:r w:rsidRPr="00C31E24">
        <w:t>;</w:t>
      </w:r>
    </w:p>
    <w:p w14:paraId="61ED0765" w14:textId="77777777" w:rsidR="00784A32" w:rsidRPr="00C31E24" w:rsidRDefault="00784A32" w:rsidP="00784A32">
      <w:pPr>
        <w:pStyle w:val="NO"/>
      </w:pPr>
      <w:r w:rsidRPr="00C31E24">
        <w:t>NOTE 2:</w:t>
      </w:r>
      <w:r w:rsidRPr="00C31E24">
        <w:tab/>
        <w:t xml:space="preserve">Resulting media plane processing is completed before the next step is performed. </w:t>
      </w:r>
    </w:p>
    <w:p w14:paraId="5D419D2F" w14:textId="77777777" w:rsidR="00784A32" w:rsidRPr="00C31E24" w:rsidRDefault="00784A32" w:rsidP="00784A32">
      <w:pPr>
        <w:pStyle w:val="B1"/>
      </w:pPr>
      <w:r w:rsidRPr="00C31E24">
        <w:t>9)</w:t>
      </w:r>
      <w:r w:rsidRPr="00C31E24">
        <w:tab/>
        <w:t>if the media plane provided information about the current speaker(s), cache the information about the current speaker(s); and</w:t>
      </w:r>
    </w:p>
    <w:p w14:paraId="3937F8B4" w14:textId="77777777" w:rsidR="00784A32" w:rsidRPr="00C31E24" w:rsidRDefault="00784A32" w:rsidP="00784A32">
      <w:pPr>
        <w:pStyle w:val="B1"/>
      </w:pPr>
      <w:r w:rsidRPr="00C31E24">
        <w:t>10)</w:t>
      </w:r>
      <w:r w:rsidRPr="00C31E24">
        <w:tab/>
        <w:t>shall send a SIP 200 (OK) response to the controlling MCVideo function according to 3GPP TS 24.229 [</w:t>
      </w:r>
      <w:r w:rsidRPr="00C31E24">
        <w:rPr>
          <w:lang w:eastAsia="zh-CN"/>
        </w:rPr>
        <w:t>11</w:t>
      </w:r>
      <w:r w:rsidRPr="00C31E24">
        <w:t>].</w:t>
      </w:r>
    </w:p>
    <w:p w14:paraId="334CE90F" w14:textId="77777777" w:rsidR="00784A32" w:rsidRPr="00C31E24" w:rsidRDefault="00784A32" w:rsidP="00784A32">
      <w:r w:rsidRPr="00C31E24">
        <w:t>Upon receipt of the SIP ACK request, the non-controlling MCVideo function of an MCVideo group:</w:t>
      </w:r>
    </w:p>
    <w:p w14:paraId="2895ABDC" w14:textId="77777777" w:rsidR="00784A32" w:rsidRPr="00C31E24" w:rsidRDefault="00784A32" w:rsidP="00784A32">
      <w:pPr>
        <w:pStyle w:val="B1"/>
      </w:pPr>
      <w:r w:rsidRPr="00C31E24">
        <w:t>1)</w:t>
      </w:r>
      <w:r w:rsidRPr="00C31E24">
        <w:tab/>
        <w:t>if information about a current speaker(s) is cached:</w:t>
      </w:r>
    </w:p>
    <w:p w14:paraId="10EECE5F" w14:textId="77777777" w:rsidR="00784A32" w:rsidRPr="00C31E24" w:rsidRDefault="00784A32" w:rsidP="00784A32">
      <w:pPr>
        <w:pStyle w:val="B2"/>
      </w:pPr>
      <w:r w:rsidRPr="00C31E24">
        <w:t>a)</w:t>
      </w:r>
      <w:r w:rsidRPr="00C31E24">
        <w:tab/>
        <w:t>shall generate a SIP INFO request as specified in subclause </w:t>
      </w:r>
      <w:r w:rsidRPr="00C31E24">
        <w:rPr>
          <w:lang w:eastAsia="zh-CN"/>
        </w:rPr>
        <w:t>x.x.x.x</w:t>
      </w:r>
      <w:r w:rsidRPr="00C31E24">
        <w:t>; and</w:t>
      </w:r>
    </w:p>
    <w:p w14:paraId="346FD5E0" w14:textId="77777777" w:rsidR="00784A32" w:rsidRPr="00C31E24" w:rsidRDefault="00784A32" w:rsidP="00784A32">
      <w:pPr>
        <w:pStyle w:val="B2"/>
      </w:pPr>
      <w:r w:rsidRPr="00C31E24">
        <w:t>b)</w:t>
      </w:r>
      <w:r w:rsidRPr="00C31E24">
        <w:tab/>
        <w:t>shall send the SIP INFO request to the controlling MCVideo function as specified in 3GPP TS 24.229 [</w:t>
      </w:r>
      <w:r w:rsidRPr="00C31E24">
        <w:rPr>
          <w:lang w:eastAsia="zh-CN"/>
        </w:rPr>
        <w:t>11</w:t>
      </w:r>
      <w:r w:rsidRPr="00C31E24">
        <w:t>];</w:t>
      </w:r>
    </w:p>
    <w:p w14:paraId="416CB12A" w14:textId="77777777" w:rsidR="00784A32" w:rsidRPr="00C31E24" w:rsidRDefault="00784A32" w:rsidP="00784A32">
      <w:pPr>
        <w:pStyle w:val="B1"/>
      </w:pPr>
      <w:r w:rsidRPr="00C31E24">
        <w:t>2)</w:t>
      </w:r>
      <w:r w:rsidRPr="00C31E24">
        <w:tab/>
        <w:t>shall instruct the media plane to finalise the switch to the non-controlling mode as specified in 3GPP TS 24.581 [</w:t>
      </w:r>
      <w:r w:rsidRPr="00C31E24">
        <w:rPr>
          <w:lang w:eastAsia="zh-CN"/>
        </w:rPr>
        <w:t>5</w:t>
      </w:r>
      <w:r w:rsidRPr="00C31E24">
        <w:t>] subclause </w:t>
      </w:r>
      <w:r w:rsidRPr="00C31E24">
        <w:rPr>
          <w:lang w:eastAsia="zh-CN"/>
        </w:rPr>
        <w:t>6.3.5.3</w:t>
      </w:r>
      <w:r w:rsidRPr="00C31E24">
        <w:t>; and</w:t>
      </w:r>
    </w:p>
    <w:p w14:paraId="01D57A58" w14:textId="77777777" w:rsidR="00784A32" w:rsidRPr="00C31E24" w:rsidRDefault="00784A32" w:rsidP="00784A32">
      <w:pPr>
        <w:pStyle w:val="EditorsNote"/>
        <w:rPr>
          <w:color w:val="auto"/>
        </w:rPr>
      </w:pPr>
      <w:r w:rsidRPr="00C31E24">
        <w:rPr>
          <w:color w:val="auto"/>
        </w:rPr>
        <w:t>Editor's Note:</w:t>
      </w:r>
      <w:r w:rsidRPr="00C31E24">
        <w:rPr>
          <w:color w:val="auto"/>
        </w:rPr>
        <w:tab/>
        <w:t>the need for these media plane procedures is FFS.</w:t>
      </w:r>
    </w:p>
    <w:p w14:paraId="75C32C86" w14:textId="77777777" w:rsidR="00784A32" w:rsidRPr="00C31E24" w:rsidRDefault="00784A32" w:rsidP="00784A32">
      <w:pPr>
        <w:pStyle w:val="B1"/>
      </w:pPr>
      <w:r w:rsidRPr="00C31E24">
        <w:t>3)</w:t>
      </w:r>
      <w:r w:rsidRPr="00C31E24">
        <w:tab/>
        <w:t>if at least one of the MCVideo clients in the chat group session has a subscription to the conference event package, shall subscribe to the conference event package from the controlling MCVideo function as specified in subclause </w:t>
      </w:r>
      <w:r w:rsidRPr="00C31E24">
        <w:rPr>
          <w:lang w:eastAsia="zh-CN"/>
        </w:rPr>
        <w:t>9</w:t>
      </w:r>
      <w:r w:rsidRPr="00C31E24">
        <w:t>.</w:t>
      </w:r>
      <w:r w:rsidRPr="00C31E24">
        <w:rPr>
          <w:lang w:eastAsia="zh-CN"/>
        </w:rPr>
        <w:t>2</w:t>
      </w:r>
      <w:r w:rsidRPr="00C31E24">
        <w:t>.3.5.3.</w:t>
      </w:r>
    </w:p>
    <w:p w14:paraId="5B90177A" w14:textId="77777777" w:rsidR="00784A32" w:rsidRPr="00C31E24" w:rsidRDefault="00784A32" w:rsidP="00784A32">
      <w:pPr>
        <w:rPr>
          <w:lang w:eastAsia="zh-CN"/>
        </w:rPr>
      </w:pPr>
      <w:r w:rsidRPr="00C31E24">
        <w:rPr>
          <w:lang w:eastAsia="zh-CN"/>
        </w:rPr>
        <w:t>[TS 24.281, clause 9.2.2.5.1.6]</w:t>
      </w:r>
    </w:p>
    <w:p w14:paraId="41E18B65" w14:textId="77777777" w:rsidR="00784A32" w:rsidRPr="00C31E24" w:rsidRDefault="00784A32" w:rsidP="00784A32">
      <w:r w:rsidRPr="00C31E24">
        <w:t>Upon receipt of a SIP re-INVITE request from an MCVideo client the non-controlling MCVideo function shall act as the controlling MCVideo function and shall perform the actions in subclause </w:t>
      </w:r>
      <w:r w:rsidRPr="00C31E24">
        <w:rPr>
          <w:lang w:eastAsia="zh-CN"/>
        </w:rPr>
        <w:t>9</w:t>
      </w:r>
      <w:r w:rsidRPr="00C31E24">
        <w:t>.</w:t>
      </w:r>
      <w:r w:rsidRPr="00C31E24">
        <w:rPr>
          <w:lang w:eastAsia="zh-CN"/>
        </w:rPr>
        <w:t>2</w:t>
      </w:r>
      <w:r w:rsidRPr="00C31E24">
        <w:t>.2.4.1.2.</w:t>
      </w:r>
    </w:p>
    <w:p w14:paraId="50CB3BED" w14:textId="77777777" w:rsidR="00784A32" w:rsidRPr="00C31E24" w:rsidRDefault="00784A32" w:rsidP="00784A32">
      <w:r w:rsidRPr="00C31E24">
        <w:t>[TS 24.581, clause 6.2.4.2.2]</w:t>
      </w:r>
    </w:p>
    <w:p w14:paraId="1FC6D448" w14:textId="77777777" w:rsidR="00784A32" w:rsidRPr="00C31E24" w:rsidRDefault="00784A32" w:rsidP="00784A32">
      <w:r w:rsidRPr="00C31E24">
        <w:t>When a call is initiated as described in 3GPP TS 24.281 [2], the transmission participant:</w:t>
      </w:r>
    </w:p>
    <w:p w14:paraId="29CA9830" w14:textId="77777777" w:rsidR="00784A32" w:rsidRPr="00C31E24" w:rsidRDefault="00784A32" w:rsidP="00784A32">
      <w:pPr>
        <w:pStyle w:val="B1"/>
      </w:pPr>
      <w:r w:rsidRPr="00C31E24">
        <w:t>1.</w:t>
      </w:r>
      <w:r w:rsidRPr="00C31E24">
        <w:tab/>
        <w:t>shall create an instance of the 'Transmission participant state transition diagram for basic transmission control operation';</w:t>
      </w:r>
    </w:p>
    <w:p w14:paraId="5C3D2E98" w14:textId="77777777" w:rsidR="00784A32" w:rsidRPr="00C31E24" w:rsidRDefault="00784A32" w:rsidP="00784A32">
      <w:pPr>
        <w:pStyle w:val="B1"/>
      </w:pPr>
      <w:r w:rsidRPr="00C31E24">
        <w:t>2.</w:t>
      </w:r>
      <w:r w:rsidRPr="00C31E24">
        <w:tab/>
        <w:t>if the originating transmission participant receives a transmission control message before it receives the SIP 200 (OK) response, shall store the transmission control message;</w:t>
      </w:r>
    </w:p>
    <w:p w14:paraId="32317029" w14:textId="47E2B577" w:rsidR="00784A32" w:rsidRPr="00C31E24" w:rsidRDefault="00784A32" w:rsidP="00784A32">
      <w:pPr>
        <w:pStyle w:val="NO"/>
      </w:pPr>
      <w:r w:rsidRPr="00C31E24">
        <w:t>NOTE:</w:t>
      </w:r>
      <w:r w:rsidRPr="00C31E24">
        <w:tab/>
        <w:t xml:space="preserve">The originating transmission participant might receive a transmission control message before the SIP 200 (OK) response when initiating, joining or </w:t>
      </w:r>
      <w:r w:rsidR="00DD5C3D" w:rsidRPr="00C31E24">
        <w:t>re-joining</w:t>
      </w:r>
      <w:r w:rsidRPr="00C31E24">
        <w:t xml:space="preserve"> a call because of processing delays of the SIP 200 (OK) response in the SIP core.</w:t>
      </w:r>
    </w:p>
    <w:p w14:paraId="2DA8A0CC" w14:textId="77777777" w:rsidR="00784A32" w:rsidRPr="00C31E24" w:rsidRDefault="00784A32" w:rsidP="00784A32">
      <w:pPr>
        <w:pStyle w:val="B1"/>
      </w:pPr>
      <w:r w:rsidRPr="00C31E24">
        <w:t>3.</w:t>
      </w:r>
      <w:r w:rsidRPr="00C31E24">
        <w:tab/>
        <w:t>if the established MCVideo call is a chat group call and the SIP INVITE request is not an implicit Transmission request, shall enter the 'U: has no permission to transmit' state;</w:t>
      </w:r>
    </w:p>
    <w:p w14:paraId="392D8C06" w14:textId="77777777" w:rsidR="00784A32" w:rsidRPr="00C31E24" w:rsidRDefault="00784A32" w:rsidP="00784A32">
      <w:pPr>
        <w:pStyle w:val="B1"/>
      </w:pPr>
      <w:r w:rsidRPr="00C31E24">
        <w:t>4.</w:t>
      </w:r>
      <w:r w:rsidRPr="00C31E24">
        <w:tab/>
        <w:t>if for the established MCVideo call the SIP INVITE request is an implicit Transmission request:</w:t>
      </w:r>
    </w:p>
    <w:p w14:paraId="23619AD2" w14:textId="77777777" w:rsidR="00784A32" w:rsidRPr="00C31E24" w:rsidRDefault="00784A32" w:rsidP="00784A32">
      <w:pPr>
        <w:pStyle w:val="B2"/>
      </w:pPr>
      <w:r w:rsidRPr="00C31E24">
        <w:t>a.</w:t>
      </w:r>
      <w:r w:rsidRPr="00C31E24">
        <w:tab/>
        <w:t>shall start timer T100 (Transmission Request) and initialise counter C100 (Transmission Request) to 1;</w:t>
      </w:r>
    </w:p>
    <w:p w14:paraId="727D3F8E" w14:textId="77777777" w:rsidR="00784A32" w:rsidRPr="00C31E24" w:rsidRDefault="00784A32" w:rsidP="00784A32">
      <w:pPr>
        <w:pStyle w:val="B2"/>
      </w:pPr>
      <w:r w:rsidRPr="00C31E24">
        <w:t>b.</w:t>
      </w:r>
      <w:r w:rsidRPr="00C31E24">
        <w:tab/>
        <w:t>shall enter the 'U: pending request to transmit' state; and</w:t>
      </w:r>
    </w:p>
    <w:p w14:paraId="49FC1F8C" w14:textId="77777777" w:rsidR="00784A32" w:rsidRPr="00C31E24" w:rsidRDefault="00784A32" w:rsidP="00784A32">
      <w:pPr>
        <w:pStyle w:val="B2"/>
      </w:pPr>
      <w:r w:rsidRPr="00C31E24">
        <w:t>c.</w:t>
      </w:r>
      <w:r w:rsidRPr="00C31E2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68532C87" w14:textId="77777777" w:rsidR="00784A32" w:rsidRPr="00C31E24" w:rsidRDefault="00784A32" w:rsidP="00784A32">
      <w:pPr>
        <w:pStyle w:val="B1"/>
      </w:pPr>
      <w:r w:rsidRPr="00C31E24">
        <w:t>5.</w:t>
      </w:r>
      <w:r w:rsidRPr="00C31E24">
        <w:tab/>
        <w:t>if the established MCVideo call is a broadcast group call, shall enter the 'U: has permission to transmit' state.</w:t>
      </w:r>
    </w:p>
    <w:p w14:paraId="59E01BBF" w14:textId="2DD8B546" w:rsidR="00784A32" w:rsidRPr="00C31E24" w:rsidRDefault="00784A32" w:rsidP="00784A32">
      <w:r w:rsidRPr="00C31E24">
        <w:t xml:space="preserve">When the transmission participant is </w:t>
      </w:r>
      <w:r w:rsidR="00DD5C3D" w:rsidRPr="00C31E24">
        <w:t>re-joining</w:t>
      </w:r>
      <w:r w:rsidRPr="00C31E24">
        <w:t xml:space="preserve"> an ongoing MCVideo call as described in 3GPP TS 24.281 [2] the transmission participant shall enter the 'U: has no permission to transmit' state.</w:t>
      </w:r>
    </w:p>
    <w:p w14:paraId="05954D06" w14:textId="77777777" w:rsidR="00784A32" w:rsidRPr="00C31E24" w:rsidRDefault="00784A32" w:rsidP="00784A32">
      <w:r w:rsidRPr="00C31E24">
        <w:t>[TS 24.581, clause 6.3.2.2]</w:t>
      </w:r>
    </w:p>
    <w:p w14:paraId="4BB8A277" w14:textId="77777777" w:rsidR="00784A32" w:rsidRPr="00C31E24" w:rsidRDefault="00784A32" w:rsidP="00784A32">
      <w:r w:rsidRPr="00C31E24">
        <w:t>When an MCVideo call is established a new instance of the transmission control server state machine for 'general transmission control operation' is created.</w:t>
      </w:r>
    </w:p>
    <w:p w14:paraId="053D8D6B" w14:textId="77777777" w:rsidR="00784A32" w:rsidRPr="00C31E24" w:rsidRDefault="00784A32" w:rsidP="00784A32">
      <w:r w:rsidRPr="00C31E24">
        <w:t>For each MCVideo client added to the MCVideo call, a new instance of the transmission control server state machine for 'basic transmission control operation towards the transmission participant' is added.</w:t>
      </w:r>
    </w:p>
    <w:p w14:paraId="256701B6" w14:textId="77777777" w:rsidR="00784A32" w:rsidRPr="00C31E24" w:rsidRDefault="00784A32" w:rsidP="00784A32">
      <w:r w:rsidRPr="00C31E24">
        <w:t>If the optional "mc_queueing" feature is supported and has been negotiated as specified in clause 14, the transmission control server could queue the implicit transmission control request for the media-transmission control entity.</w:t>
      </w:r>
    </w:p>
    <w:p w14:paraId="7BB973A9" w14:textId="02C4ECC3" w:rsidR="00784A32" w:rsidRPr="00C31E24" w:rsidRDefault="00784A32" w:rsidP="00784A32">
      <w:r w:rsidRPr="00C31E24">
        <w:t xml:space="preserve">The original initial SIP INVITE request or SIP REFER request to establish an MCVideo chat group call or to </w:t>
      </w:r>
      <w:r w:rsidR="00DD5C3D" w:rsidRPr="00C31E24">
        <w:t>re-join</w:t>
      </w:r>
      <w:r w:rsidRPr="00C31E24">
        <w:t xml:space="preserve"> an ongoing MCVideo call is not handled as an implicit transmission control request message by the transmission control server unless explicitly stated in the SIP INVITE request or in the SIP REFER request.</w:t>
      </w:r>
    </w:p>
    <w:p w14:paraId="149724B7" w14:textId="77777777" w:rsidR="00784A32" w:rsidRPr="00C31E24" w:rsidRDefault="00784A32" w:rsidP="00784A32">
      <w:r w:rsidRPr="00C31E24">
        <w:t>The permission to send media to the inviting MCVideo client due to implicit transmission control request is applicable to both confirmed indication and unconfirmed indication.</w:t>
      </w:r>
    </w:p>
    <w:p w14:paraId="05683FF3" w14:textId="77777777" w:rsidR="00784A32" w:rsidRPr="00C31E24" w:rsidRDefault="00784A32" w:rsidP="00784A32">
      <w:r w:rsidRPr="00C31E24">
        <w:t>When the first unconfirmed indication is received from the invited participating MCVideo function (see 3GPP TS 24.281 [2]) the transmission control server optionally can give an early indication to send RTP media packets, to the inviting MCVideo client.</w:t>
      </w:r>
    </w:p>
    <w:p w14:paraId="0B69FAFD" w14:textId="77777777" w:rsidR="00784A32" w:rsidRPr="00C31E24" w:rsidRDefault="00784A32" w:rsidP="00784A32">
      <w:r w:rsidRPr="00C31E24">
        <w:t xml:space="preserve">If an early indication to send RTP media packets is given to the inviting MCVideo client, the transmission participant is granted the permission to send media and the MCVideo server buffers RTP media packets received from the MCVideo client at least until the first invited MCVideo client accepts the invitation or until the RTP media packet buffer exceeds it maximum limit to store RTP media packets. </w:t>
      </w:r>
    </w:p>
    <w:p w14:paraId="7BCE67BD" w14:textId="77777777" w:rsidR="00784A32" w:rsidRPr="00C31E24" w:rsidRDefault="00784A32" w:rsidP="00784A32">
      <w:r w:rsidRPr="00C31E24">
        <w:t>If the MCVideo server does not support or does not allow media buffering then when an early indication to send RTP media packets is not given to the inviting MCVideo client, the transmission participant is granted the permission to send media when the first invited MCVideo client accepts the media.</w:t>
      </w:r>
    </w:p>
    <w:p w14:paraId="386EC7D4" w14:textId="77777777" w:rsidR="00784A32" w:rsidRPr="00C31E24" w:rsidRDefault="00784A32" w:rsidP="00784A32">
      <w:r w:rsidRPr="00C31E24">
        <w:t>Before the transmission control server sends the first transmission control message in the MCVideo call, the transmission control server has to assign itself a SSRC identifier to be included in media transmission control messages and quality feedback messages if the MCVideo server is supporting that option. A suitable algorithm to generate the SSRC identifier is described in IETF RFC 3550 [3].</w:t>
      </w:r>
    </w:p>
    <w:p w14:paraId="0CF4E7C3" w14:textId="77777777" w:rsidR="00784A32" w:rsidRPr="00C31E24" w:rsidRDefault="00784A32" w:rsidP="00784A32">
      <w:r w:rsidRPr="00C31E24">
        <w:t>The transmission participant and the transmission control server can negotiate the maximum priority level that the transmission participant is permitted to request. The transmission control server can pre-empt the current sender based on the negotiated maximum priority level that the transmission participant is permitted to request and the priority level included in the Transmission Media Request message.</w:t>
      </w:r>
    </w:p>
    <w:p w14:paraId="2A6BCBDA" w14:textId="77777777" w:rsidR="00784A32" w:rsidRPr="00C31E24" w:rsidRDefault="00784A32" w:rsidP="00784A32">
      <w:pPr>
        <w:pStyle w:val="NO"/>
        <w:keepLines w:val="0"/>
      </w:pPr>
      <w:r w:rsidRPr="00C31E24">
        <w:t>NOTE:</w:t>
      </w:r>
      <w:r w:rsidRPr="00C31E24">
        <w:tab/>
        <w:t>The maximum priority level that a transmission participant can use is negotiated as specified in subclause 14.3.3 and is based on group configuration data retrieved by the controlling MCVideo function from the group management server as described in 3GPP TS 24.481 [12] and service configuration data retrieved by the controlling MCVideo function from the configuration management server as described in 3GPP TS 24.484 [13].</w:t>
      </w:r>
    </w:p>
    <w:p w14:paraId="047843E3" w14:textId="77777777" w:rsidR="00784A32" w:rsidRPr="00C31E24" w:rsidRDefault="00784A32" w:rsidP="00784A32">
      <w:r w:rsidRPr="00C31E24">
        <w:t>The transmission participant and the transmission control server can negotiate queueing of Transmission requests using the "mc_queueing" fmtp attribute as described in clause 14. If queueing is supported and negotiated, the transmission control server queues the transmission control request if a Transmission Media Request message is received when another transmission participant has the transmission and the priority of the current speaker is the same or higher.</w:t>
      </w:r>
    </w:p>
    <w:p w14:paraId="14D11F34" w14:textId="77777777" w:rsidR="00784A32" w:rsidRPr="00C31E24" w:rsidRDefault="00784A32" w:rsidP="00784A32">
      <w:r w:rsidRPr="00C31E24">
        <w:t>[TS 24.581, clause 6.3.4.4.12]</w:t>
      </w:r>
    </w:p>
    <w:p w14:paraId="35A6C929" w14:textId="77777777" w:rsidR="00784A32" w:rsidRPr="00C31E24" w:rsidRDefault="00784A32" w:rsidP="00784A32">
      <w:r w:rsidRPr="00C31E24">
        <w:t xml:space="preserve">Upon receiving an implicit Transmission request due to an upgrade to an emergency group call or due to an upgrade to imminent peril call, the transmission control arbitration logic in the transmission control server: </w:t>
      </w:r>
    </w:p>
    <w:p w14:paraId="5A7FF75E" w14:textId="77777777" w:rsidR="00784A32" w:rsidRPr="00C31E24" w:rsidRDefault="00784A32" w:rsidP="00784A32">
      <w:pPr>
        <w:pStyle w:val="B1"/>
      </w:pPr>
      <w:r w:rsidRPr="00C31E24">
        <w:t>1.</w:t>
      </w:r>
      <w:r w:rsidRPr="00C31E24">
        <w:tab/>
        <w:t>if counter Cx (Simultaneous transmission video) has not reached its upper limit:</w:t>
      </w:r>
    </w:p>
    <w:p w14:paraId="7A41CA4E" w14:textId="77777777" w:rsidR="00784A32" w:rsidRPr="00C31E24" w:rsidRDefault="00784A32" w:rsidP="00784A32">
      <w:pPr>
        <w:pStyle w:val="B2"/>
      </w:pPr>
      <w:r w:rsidRPr="00C31E24">
        <w:t>a.</w:t>
      </w:r>
      <w:r w:rsidRPr="00C31E24">
        <w:tab/>
        <w:t>shall perform the actions specified in the subclause 6.3.4.4.2;</w:t>
      </w:r>
    </w:p>
    <w:p w14:paraId="48FB0786" w14:textId="77777777" w:rsidR="00784A32" w:rsidRPr="00C31E24" w:rsidRDefault="00784A32" w:rsidP="00784A32">
      <w:pPr>
        <w:pStyle w:val="B1"/>
      </w:pPr>
      <w:r w:rsidRPr="00C31E24">
        <w:t>2.</w:t>
      </w:r>
      <w:r w:rsidRPr="00C31E24">
        <w:tab/>
        <w:t>if counter Cx (Simultaneous transmission video) has reached its upper limit:</w:t>
      </w:r>
    </w:p>
    <w:p w14:paraId="615C7CD0" w14:textId="77777777" w:rsidR="00784A32" w:rsidRPr="00C31E24" w:rsidRDefault="00784A32" w:rsidP="00784A32">
      <w:pPr>
        <w:pStyle w:val="B2"/>
      </w:pPr>
      <w:r w:rsidRPr="00C31E24">
        <w:t>a.</w:t>
      </w:r>
      <w:r w:rsidRPr="00C31E24">
        <w:tab/>
        <w:t>select one of the transmission participants with permission to send media without the pre-emptive priority or low effective priority;</w:t>
      </w:r>
    </w:p>
    <w:p w14:paraId="342D2F4D" w14:textId="77777777" w:rsidR="00784A32" w:rsidRPr="00C31E24" w:rsidRDefault="00784A32" w:rsidP="00784A32">
      <w:pPr>
        <w:pStyle w:val="B2"/>
      </w:pPr>
      <w:r w:rsidRPr="00C31E24">
        <w:t>b.</w:t>
      </w:r>
      <w:r w:rsidRPr="00C31E24">
        <w:tab/>
        <w:t>shall stop timer T4 (Transmission Grant), if running;</w:t>
      </w:r>
    </w:p>
    <w:p w14:paraId="447C5A7D" w14:textId="77777777" w:rsidR="00784A32" w:rsidRPr="00C31E24" w:rsidRDefault="00784A32" w:rsidP="00784A32">
      <w:pPr>
        <w:pStyle w:val="B2"/>
      </w:pPr>
      <w:r w:rsidRPr="00C31E24">
        <w:t>c.</w:t>
      </w:r>
      <w:r w:rsidRPr="00C31E24">
        <w:tab/>
        <w:t>shall set the Reject Cause field in the Transmission Revoke message to #4 (Media Transmission pre-empted);</w:t>
      </w:r>
    </w:p>
    <w:p w14:paraId="71A84C1E" w14:textId="77777777" w:rsidR="00784A32" w:rsidRPr="00C31E24" w:rsidRDefault="00784A32" w:rsidP="00784A32">
      <w:pPr>
        <w:pStyle w:val="B2"/>
      </w:pPr>
      <w:r w:rsidRPr="00C31E24">
        <w:t>d.</w:t>
      </w:r>
      <w:r w:rsidRPr="00C31E24">
        <w:tab/>
        <w:t>shall enter the 'G: pending Transmission Revoke' state as specified in the subclause 6.3.4.5.2;</w:t>
      </w:r>
    </w:p>
    <w:p w14:paraId="607D0B84" w14:textId="77777777" w:rsidR="00784A32" w:rsidRPr="00C31E24" w:rsidRDefault="00784A32" w:rsidP="00784A32">
      <w:pPr>
        <w:pStyle w:val="B2"/>
      </w:pPr>
      <w:r w:rsidRPr="00C31E24">
        <w:t>e.</w:t>
      </w:r>
      <w:r w:rsidRPr="00C31E24">
        <w:tab/>
        <w:t>shall insert the transmission participant into the active Transmission request queue to the position in front of all queued requests, if not inserted yet or update the position of the transmission participant in the active Transmission request queue to the position in front of all other queued requests, if already inserted; and</w:t>
      </w:r>
    </w:p>
    <w:p w14:paraId="382FA118" w14:textId="77777777" w:rsidR="00784A32" w:rsidRPr="00C31E24" w:rsidRDefault="00784A32" w:rsidP="00784A32">
      <w:pPr>
        <w:pStyle w:val="B2"/>
      </w:pPr>
      <w:r w:rsidRPr="00C31E24">
        <w:t>f.</w:t>
      </w:r>
      <w:r w:rsidRPr="00C31E24">
        <w:tab/>
        <w:t>shall send a Transmission Queue Position Info message to the requesting transmission participant, if negotiated support of queueing Transmission requests as specified in clause 14. The Queue Position Request message:</w:t>
      </w:r>
    </w:p>
    <w:p w14:paraId="1643DCE7" w14:textId="77777777" w:rsidR="00784A32" w:rsidRPr="00C31E24" w:rsidRDefault="00784A32" w:rsidP="00784A32">
      <w:pPr>
        <w:pStyle w:val="B3"/>
      </w:pPr>
      <w:r w:rsidRPr="00C31E24">
        <w:t>i.</w:t>
      </w:r>
      <w:r w:rsidRPr="00C31E24">
        <w:tab/>
        <w:t>shall include the queue position and transmission priority in the Queue Info field; and</w:t>
      </w:r>
    </w:p>
    <w:p w14:paraId="447E52D3" w14:textId="77777777" w:rsidR="00784A32" w:rsidRPr="00C31E24" w:rsidRDefault="00784A32" w:rsidP="00784A32">
      <w:pPr>
        <w:pStyle w:val="B3"/>
      </w:pPr>
      <w:r w:rsidRPr="00C31E24">
        <w:t>ii.</w:t>
      </w:r>
      <w:r w:rsidRPr="00C31E24">
        <w:tab/>
        <w:t>if a group call is a broadcast group call, a system call, an emergency call, an imminent peril call, or a temporary group session, shall include the Transmission Indicator field with appropriate indications.</w:t>
      </w:r>
    </w:p>
    <w:p w14:paraId="3D3C3860" w14:textId="77777777" w:rsidR="00784A32" w:rsidRPr="00C31E24" w:rsidRDefault="00784A32" w:rsidP="00784A32">
      <w:r w:rsidRPr="00C31E24">
        <w:t>[TS 24.581, clause 6.3.5.3.9]</w:t>
      </w:r>
    </w:p>
    <w:p w14:paraId="4A4B9EE7" w14:textId="77777777" w:rsidR="00784A32" w:rsidRPr="00C31E24" w:rsidRDefault="00784A32" w:rsidP="00784A32">
      <w:r w:rsidRPr="00C31E24">
        <w:t>When an ongoing session is upgraded to an emergency group call and when the application and signalling plane indicates that a subsequent SDP offer included the "mc_implicit_request" fmtp attribute as described in clause 14, the transmission control interface towards the MCVideo client in the transmission control server:</w:t>
      </w:r>
    </w:p>
    <w:p w14:paraId="521BF090" w14:textId="77777777" w:rsidR="00784A32" w:rsidRPr="00C31E24" w:rsidRDefault="00784A32" w:rsidP="00784A32">
      <w:pPr>
        <w:pStyle w:val="B1"/>
      </w:pPr>
      <w:r w:rsidRPr="00C31E24">
        <w:t>1.</w:t>
      </w:r>
      <w:r w:rsidRPr="00C31E24">
        <w:tab/>
        <w:t>shall indicate to the transmission control server arbitration logic that an implicit Transmission request is received due to an upgrade to an emergency group call; and</w:t>
      </w:r>
    </w:p>
    <w:p w14:paraId="14E8ACB1" w14:textId="77777777" w:rsidR="00784A32" w:rsidRPr="00C31E24" w:rsidRDefault="00784A32" w:rsidP="00784A32">
      <w:pPr>
        <w:pStyle w:val="B1"/>
      </w:pPr>
      <w:r w:rsidRPr="00C31E24">
        <w:t>2.</w:t>
      </w:r>
      <w:r w:rsidRPr="00C31E24">
        <w:tab/>
        <w:t>shall remain in the 'U: not permitted and Transmit Idle' state.</w:t>
      </w:r>
    </w:p>
    <w:p w14:paraId="3D35B6C0" w14:textId="77777777" w:rsidR="00784A32" w:rsidRPr="00C31E24" w:rsidRDefault="00784A32" w:rsidP="00784A32">
      <w:r w:rsidRPr="00C31E24">
        <w:t>[TS 24.581, clause 6.3.5.4.8]</w:t>
      </w:r>
    </w:p>
    <w:p w14:paraId="50B0C348" w14:textId="77777777" w:rsidR="00784A32" w:rsidRPr="00C31E24" w:rsidRDefault="00784A32" w:rsidP="00784A32">
      <w:r w:rsidRPr="00C31E24">
        <w:t>When an ongoing session is upgraded to an emergency group call and when the application and signalling plane indicates that a subsequent SDP offer included the "mc_implicit_request" fmtp attribute as specified in clause 14, the transmission control interface towards the MCVideo client in the transmission control server:</w:t>
      </w:r>
    </w:p>
    <w:p w14:paraId="284091B3" w14:textId="77777777" w:rsidR="00784A32" w:rsidRPr="00C31E24" w:rsidRDefault="00784A32" w:rsidP="00784A32">
      <w:pPr>
        <w:pStyle w:val="B1"/>
      </w:pPr>
      <w:r w:rsidRPr="00C31E24">
        <w:t>1.</w:t>
      </w:r>
      <w:r w:rsidRPr="00C31E24">
        <w:tab/>
        <w:t>shall indicate to the transmission control server arbitration logic that an implicit Transmission request is received due to an upgrade to an emergency group call; and</w:t>
      </w:r>
    </w:p>
    <w:p w14:paraId="5022531F" w14:textId="77777777" w:rsidR="00784A32" w:rsidRPr="00C31E24" w:rsidRDefault="00784A32" w:rsidP="00784A32">
      <w:pPr>
        <w:pStyle w:val="B1"/>
      </w:pPr>
      <w:r w:rsidRPr="00C31E24">
        <w:t>2.</w:t>
      </w:r>
      <w:r w:rsidRPr="00C31E24">
        <w:tab/>
        <w:t>shall remain in the 'U: not permitted and Transmit Taken' state.</w:t>
      </w:r>
    </w:p>
    <w:p w14:paraId="4FDBB6F5" w14:textId="77777777" w:rsidR="00784A32" w:rsidRPr="00C31E24" w:rsidRDefault="00784A32" w:rsidP="00764DD4">
      <w:pPr>
        <w:pStyle w:val="H6"/>
      </w:pPr>
      <w:bookmarkStart w:id="496" w:name="_Toc52787537"/>
      <w:bookmarkStart w:id="497" w:name="_Toc52787718"/>
      <w:bookmarkStart w:id="498" w:name="_Toc75906940"/>
      <w:bookmarkStart w:id="499" w:name="_Toc75907277"/>
      <w:r w:rsidRPr="00C31E24">
        <w:t>6.1.2.3.3</w:t>
      </w:r>
      <w:r w:rsidRPr="00C31E24">
        <w:tab/>
        <w:t>Test description</w:t>
      </w:r>
      <w:bookmarkEnd w:id="496"/>
      <w:bookmarkEnd w:id="497"/>
      <w:bookmarkEnd w:id="498"/>
      <w:bookmarkEnd w:id="499"/>
    </w:p>
    <w:p w14:paraId="3B06C805" w14:textId="77777777" w:rsidR="00784A32" w:rsidRPr="00C31E24" w:rsidRDefault="00784A32" w:rsidP="00784A32">
      <w:pPr>
        <w:pStyle w:val="H6"/>
      </w:pPr>
      <w:r w:rsidRPr="00C31E24">
        <w:t>6.1.2.3.3.1</w:t>
      </w:r>
      <w:r w:rsidRPr="00C31E24">
        <w:tab/>
        <w:t>Pre-test conditions</w:t>
      </w:r>
    </w:p>
    <w:p w14:paraId="0E343AB1" w14:textId="77777777" w:rsidR="00784A32" w:rsidRPr="00C31E24" w:rsidRDefault="00784A32" w:rsidP="00784A32">
      <w:pPr>
        <w:pStyle w:val="H6"/>
      </w:pPr>
      <w:r w:rsidRPr="00C31E24">
        <w:t>System Simulator:</w:t>
      </w:r>
    </w:p>
    <w:p w14:paraId="04BC47BC" w14:textId="77777777" w:rsidR="00784A32" w:rsidRPr="00C31E24" w:rsidRDefault="00784A32" w:rsidP="00784A32">
      <w:pPr>
        <w:pStyle w:val="B1"/>
      </w:pPr>
      <w:r w:rsidRPr="00C31E24">
        <w:t>-</w:t>
      </w:r>
      <w:r w:rsidRPr="00C31E24">
        <w:tab/>
        <w:t>SS (MCVideo server)</w:t>
      </w:r>
    </w:p>
    <w:p w14:paraId="4618A9F3" w14:textId="77777777" w:rsidR="00784A32" w:rsidRPr="00C31E24" w:rsidRDefault="00784A32" w:rsidP="00784A32">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B3CA106" w14:textId="77777777" w:rsidR="00784A32" w:rsidRPr="00C31E24" w:rsidRDefault="00784A32" w:rsidP="00784A32">
      <w:pPr>
        <w:pStyle w:val="H6"/>
      </w:pPr>
      <w:r w:rsidRPr="00C31E24">
        <w:t>IUT:</w:t>
      </w:r>
    </w:p>
    <w:p w14:paraId="1FFA438A" w14:textId="77777777" w:rsidR="00784A32" w:rsidRPr="00C31E24" w:rsidRDefault="00784A32" w:rsidP="00784A32">
      <w:pPr>
        <w:pStyle w:val="B1"/>
      </w:pPr>
      <w:r w:rsidRPr="00C31E24">
        <w:t>-</w:t>
      </w:r>
      <w:r w:rsidRPr="00C31E24">
        <w:tab/>
        <w:t>UE (MCVideo client)</w:t>
      </w:r>
    </w:p>
    <w:p w14:paraId="5EFDCF3C" w14:textId="77777777" w:rsidR="00784A32" w:rsidRPr="00C31E24" w:rsidRDefault="00784A32" w:rsidP="00784A32">
      <w:pPr>
        <w:pStyle w:val="B1"/>
      </w:pPr>
      <w:r w:rsidRPr="00C31E24">
        <w:t>-</w:t>
      </w:r>
      <w:r w:rsidRPr="00C31E24">
        <w:tab/>
        <w:t>The test USIM set as defined in TS 36.579-1 [2], subclause 5.5.10 is inserted.</w:t>
      </w:r>
    </w:p>
    <w:p w14:paraId="4A042349" w14:textId="77777777" w:rsidR="00784A32" w:rsidRPr="00C31E24" w:rsidRDefault="00784A32" w:rsidP="00784A32">
      <w:pPr>
        <w:pStyle w:val="H6"/>
      </w:pPr>
      <w:r w:rsidRPr="00C31E24">
        <w:t>Preamble:</w:t>
      </w:r>
    </w:p>
    <w:p w14:paraId="1BCA9657" w14:textId="77777777" w:rsidR="00784A32" w:rsidRPr="00C31E24" w:rsidRDefault="00784A32" w:rsidP="00784A32">
      <w:pPr>
        <w:pStyle w:val="B1"/>
      </w:pPr>
      <w:r w:rsidRPr="00C31E24">
        <w:t>-</w:t>
      </w:r>
      <w:r w:rsidRPr="00C31E24">
        <w:tab/>
        <w:t>The UE has performed the Generic Test Procedure for MCVideo UE registration as specified in TS 36.579-1 [2], subclause 5.4.2A.</w:t>
      </w:r>
    </w:p>
    <w:p w14:paraId="45F653E2" w14:textId="77777777" w:rsidR="00784A32" w:rsidRPr="00C31E24" w:rsidRDefault="00784A32" w:rsidP="00784A32">
      <w:pPr>
        <w:pStyle w:val="B1"/>
      </w:pPr>
      <w:r w:rsidRPr="00C31E24">
        <w:t>-</w:t>
      </w:r>
      <w:r w:rsidRPr="00C31E24">
        <w:tab/>
        <w:t>The MCVideo User performs the Generic Test Procedure for MCVideo Authorization/Configuration and Key Generation as specified in TS 36.579-1 [2], subclause 5.3.2A.</w:t>
      </w:r>
    </w:p>
    <w:p w14:paraId="15FCDB7F" w14:textId="77777777" w:rsidR="00784A32" w:rsidRPr="00C31E24" w:rsidRDefault="00784A32" w:rsidP="00784A32">
      <w:pPr>
        <w:pStyle w:val="B1"/>
      </w:pPr>
      <w:r w:rsidRPr="00C31E24">
        <w:t>-</w:t>
      </w:r>
      <w:r w:rsidRPr="00C31E24">
        <w:tab/>
        <w:t>UE States at the end of the preamble</w:t>
      </w:r>
    </w:p>
    <w:p w14:paraId="207D5B2D" w14:textId="77777777" w:rsidR="00784A32" w:rsidRPr="00C31E24" w:rsidRDefault="00784A32" w:rsidP="00784A32">
      <w:pPr>
        <w:pStyle w:val="B2"/>
      </w:pPr>
      <w:r w:rsidRPr="00C31E24">
        <w:t>-</w:t>
      </w:r>
      <w:r w:rsidRPr="00C31E24">
        <w:tab/>
        <w:t>The UE is in E-UTRA Registered, Idle Mode state.</w:t>
      </w:r>
    </w:p>
    <w:p w14:paraId="041F7E21" w14:textId="77777777" w:rsidR="00784A32" w:rsidRPr="00C31E24" w:rsidRDefault="00784A32" w:rsidP="00784A32">
      <w:pPr>
        <w:pStyle w:val="B2"/>
      </w:pPr>
      <w:r w:rsidRPr="00C31E24">
        <w:t>-</w:t>
      </w:r>
      <w:r w:rsidRPr="00C31E24">
        <w:tab/>
        <w:t>The MCVideo Client Application has been activated and User has registered-in as the MCVideo User with the Server as active user at the Client.</w:t>
      </w:r>
    </w:p>
    <w:p w14:paraId="473674FB" w14:textId="77777777" w:rsidR="00784A32" w:rsidRPr="00C31E24" w:rsidRDefault="00784A32" w:rsidP="00784A32">
      <w:pPr>
        <w:rPr>
          <w:rFonts w:ascii="Arial" w:hAnsi="Arial" w:cs="Arial"/>
        </w:rPr>
      </w:pPr>
      <w:r w:rsidRPr="00C31E24">
        <w:rPr>
          <w:rFonts w:ascii="Arial" w:hAnsi="Arial" w:cs="Arial"/>
        </w:rPr>
        <w:t>6.1.2.3.3.2</w:t>
      </w:r>
      <w:r w:rsidRPr="00C31E24">
        <w:rPr>
          <w:rFonts w:ascii="Arial" w:hAnsi="Arial" w:cs="Arial"/>
        </w:rPr>
        <w:tab/>
        <w:t>Test procedure sequence</w:t>
      </w:r>
    </w:p>
    <w:p w14:paraId="0F32957B" w14:textId="77777777" w:rsidR="00784A32" w:rsidRPr="00C31E24" w:rsidRDefault="00784A32" w:rsidP="00784A32">
      <w:pPr>
        <w:pStyle w:val="TH"/>
      </w:pPr>
      <w:r w:rsidRPr="00C31E24">
        <w:t>Table 6.1.2.3.3.2-1: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648"/>
        <w:gridCol w:w="3969"/>
        <w:gridCol w:w="709"/>
        <w:gridCol w:w="2977"/>
        <w:gridCol w:w="567"/>
        <w:gridCol w:w="892"/>
      </w:tblGrid>
      <w:tr w:rsidR="00784A32" w:rsidRPr="00C31E24" w14:paraId="03D78068" w14:textId="77777777" w:rsidTr="00354887">
        <w:trPr>
          <w:tblHeader/>
        </w:trPr>
        <w:tc>
          <w:tcPr>
            <w:tcW w:w="648" w:type="dxa"/>
            <w:tcBorders>
              <w:bottom w:val="nil"/>
            </w:tcBorders>
          </w:tcPr>
          <w:p w14:paraId="229D506C" w14:textId="77777777" w:rsidR="00784A32" w:rsidRPr="00C31E24" w:rsidRDefault="00784A32" w:rsidP="00354887">
            <w:pPr>
              <w:pStyle w:val="TAH"/>
              <w:keepNext w:val="0"/>
              <w:keepLines w:val="0"/>
              <w:widowControl w:val="0"/>
            </w:pPr>
            <w:r w:rsidRPr="00C31E24">
              <w:t>St</w:t>
            </w:r>
          </w:p>
        </w:tc>
        <w:tc>
          <w:tcPr>
            <w:tcW w:w="3969" w:type="dxa"/>
            <w:tcBorders>
              <w:bottom w:val="nil"/>
            </w:tcBorders>
          </w:tcPr>
          <w:p w14:paraId="082316AE" w14:textId="77777777" w:rsidR="00784A32" w:rsidRPr="00C31E24" w:rsidRDefault="00784A32" w:rsidP="00354887">
            <w:pPr>
              <w:pStyle w:val="TAH"/>
              <w:keepNext w:val="0"/>
              <w:keepLines w:val="0"/>
              <w:widowControl w:val="0"/>
            </w:pPr>
            <w:r w:rsidRPr="00C31E24">
              <w:t>Procedure</w:t>
            </w:r>
          </w:p>
        </w:tc>
        <w:tc>
          <w:tcPr>
            <w:tcW w:w="3686" w:type="dxa"/>
            <w:gridSpan w:val="2"/>
          </w:tcPr>
          <w:p w14:paraId="4529C3B6" w14:textId="77777777" w:rsidR="00784A32" w:rsidRPr="00C31E24" w:rsidRDefault="00784A32" w:rsidP="00354887">
            <w:pPr>
              <w:pStyle w:val="TAH"/>
              <w:keepNext w:val="0"/>
              <w:keepLines w:val="0"/>
              <w:widowControl w:val="0"/>
            </w:pPr>
            <w:r w:rsidRPr="00C31E24">
              <w:t>Message Sequence</w:t>
            </w:r>
          </w:p>
        </w:tc>
        <w:tc>
          <w:tcPr>
            <w:tcW w:w="567" w:type="dxa"/>
            <w:tcBorders>
              <w:bottom w:val="nil"/>
            </w:tcBorders>
          </w:tcPr>
          <w:p w14:paraId="6E46074A" w14:textId="77777777" w:rsidR="00784A32" w:rsidRPr="00C31E24" w:rsidRDefault="00784A32" w:rsidP="00354887">
            <w:pPr>
              <w:pStyle w:val="TAH"/>
              <w:keepNext w:val="0"/>
              <w:keepLines w:val="0"/>
              <w:widowControl w:val="0"/>
            </w:pPr>
            <w:r w:rsidRPr="00C31E24">
              <w:t>TP</w:t>
            </w:r>
          </w:p>
        </w:tc>
        <w:tc>
          <w:tcPr>
            <w:tcW w:w="892" w:type="dxa"/>
            <w:tcBorders>
              <w:bottom w:val="nil"/>
            </w:tcBorders>
          </w:tcPr>
          <w:p w14:paraId="0F928A7C" w14:textId="77777777" w:rsidR="00784A32" w:rsidRPr="00C31E24" w:rsidRDefault="00784A32" w:rsidP="00354887">
            <w:pPr>
              <w:pStyle w:val="TAH"/>
              <w:keepNext w:val="0"/>
              <w:keepLines w:val="0"/>
              <w:widowControl w:val="0"/>
            </w:pPr>
            <w:r w:rsidRPr="00C31E24">
              <w:t>Verdict</w:t>
            </w:r>
          </w:p>
        </w:tc>
      </w:tr>
      <w:tr w:rsidR="00784A32" w:rsidRPr="00C31E24" w14:paraId="01FD5951" w14:textId="77777777" w:rsidTr="00354887">
        <w:trPr>
          <w:tblHeader/>
        </w:trPr>
        <w:tc>
          <w:tcPr>
            <w:tcW w:w="648" w:type="dxa"/>
            <w:tcBorders>
              <w:top w:val="nil"/>
            </w:tcBorders>
          </w:tcPr>
          <w:p w14:paraId="7D65C296" w14:textId="77777777" w:rsidR="00784A32" w:rsidRPr="00C31E24" w:rsidRDefault="00784A32" w:rsidP="00354887">
            <w:pPr>
              <w:pStyle w:val="TAH"/>
              <w:keepNext w:val="0"/>
              <w:keepLines w:val="0"/>
              <w:widowControl w:val="0"/>
            </w:pPr>
          </w:p>
        </w:tc>
        <w:tc>
          <w:tcPr>
            <w:tcW w:w="3969" w:type="dxa"/>
            <w:tcBorders>
              <w:top w:val="nil"/>
            </w:tcBorders>
          </w:tcPr>
          <w:p w14:paraId="43E6E629" w14:textId="77777777" w:rsidR="00784A32" w:rsidRPr="00C31E24" w:rsidRDefault="00784A32" w:rsidP="00354887">
            <w:pPr>
              <w:pStyle w:val="TAH"/>
              <w:keepNext w:val="0"/>
              <w:keepLines w:val="0"/>
              <w:widowControl w:val="0"/>
            </w:pPr>
          </w:p>
        </w:tc>
        <w:tc>
          <w:tcPr>
            <w:tcW w:w="709" w:type="dxa"/>
          </w:tcPr>
          <w:p w14:paraId="0C187B81" w14:textId="77777777" w:rsidR="00784A32" w:rsidRPr="00C31E24" w:rsidRDefault="00784A32" w:rsidP="00354887">
            <w:pPr>
              <w:pStyle w:val="TAH"/>
              <w:keepNext w:val="0"/>
              <w:keepLines w:val="0"/>
              <w:widowControl w:val="0"/>
            </w:pPr>
            <w:r w:rsidRPr="00C31E24">
              <w:t>U - S</w:t>
            </w:r>
          </w:p>
        </w:tc>
        <w:tc>
          <w:tcPr>
            <w:tcW w:w="2977" w:type="dxa"/>
          </w:tcPr>
          <w:p w14:paraId="2246B7B7" w14:textId="77777777" w:rsidR="00784A32" w:rsidRPr="00C31E24" w:rsidRDefault="00784A32" w:rsidP="00354887">
            <w:pPr>
              <w:pStyle w:val="TAH"/>
              <w:keepNext w:val="0"/>
              <w:keepLines w:val="0"/>
              <w:widowControl w:val="0"/>
            </w:pPr>
            <w:r w:rsidRPr="00C31E24">
              <w:t>Message</w:t>
            </w:r>
          </w:p>
        </w:tc>
        <w:tc>
          <w:tcPr>
            <w:tcW w:w="567" w:type="dxa"/>
            <w:tcBorders>
              <w:top w:val="nil"/>
            </w:tcBorders>
          </w:tcPr>
          <w:p w14:paraId="0E02B5A2" w14:textId="77777777" w:rsidR="00784A32" w:rsidRPr="00C31E24" w:rsidRDefault="00784A32" w:rsidP="00354887">
            <w:pPr>
              <w:pStyle w:val="TAH"/>
              <w:keepNext w:val="0"/>
              <w:keepLines w:val="0"/>
              <w:widowControl w:val="0"/>
            </w:pPr>
          </w:p>
        </w:tc>
        <w:tc>
          <w:tcPr>
            <w:tcW w:w="892" w:type="dxa"/>
            <w:tcBorders>
              <w:top w:val="nil"/>
            </w:tcBorders>
          </w:tcPr>
          <w:p w14:paraId="18FECCA3" w14:textId="77777777" w:rsidR="00784A32" w:rsidRPr="00C31E24" w:rsidRDefault="00784A32" w:rsidP="00354887">
            <w:pPr>
              <w:pStyle w:val="TAH"/>
              <w:keepNext w:val="0"/>
              <w:keepLines w:val="0"/>
              <w:widowControl w:val="0"/>
            </w:pPr>
          </w:p>
        </w:tc>
      </w:tr>
      <w:tr w:rsidR="00784A32" w:rsidRPr="00C31E24" w14:paraId="0F4D6ACB" w14:textId="77777777" w:rsidTr="00354887">
        <w:tc>
          <w:tcPr>
            <w:tcW w:w="648" w:type="dxa"/>
            <w:shd w:val="clear" w:color="auto" w:fill="auto"/>
          </w:tcPr>
          <w:p w14:paraId="6F583291" w14:textId="77777777" w:rsidR="00784A32" w:rsidRPr="00C31E24" w:rsidRDefault="00784A32" w:rsidP="00354887">
            <w:pPr>
              <w:pStyle w:val="TAC"/>
              <w:keepNext w:val="0"/>
              <w:keepLines w:val="0"/>
              <w:widowControl w:val="0"/>
            </w:pPr>
            <w:r w:rsidRPr="00C31E24">
              <w:t>1</w:t>
            </w:r>
          </w:p>
        </w:tc>
        <w:tc>
          <w:tcPr>
            <w:tcW w:w="3969" w:type="dxa"/>
            <w:shd w:val="clear" w:color="auto" w:fill="auto"/>
          </w:tcPr>
          <w:p w14:paraId="2598E316" w14:textId="77777777" w:rsidR="00784A32" w:rsidRPr="00C31E24" w:rsidRDefault="00784A32" w:rsidP="00354887">
            <w:pPr>
              <w:pStyle w:val="TAL"/>
              <w:keepNext w:val="0"/>
              <w:keepLines w:val="0"/>
              <w:widowControl w:val="0"/>
            </w:pPr>
            <w:r w:rsidRPr="00C31E24">
              <w:t>Make the UE (MCVideo User) request initiation of a Chat Group Call.</w:t>
            </w:r>
          </w:p>
          <w:p w14:paraId="754C7784" w14:textId="5BE20770" w:rsidR="00784A32" w:rsidRPr="00C31E24" w:rsidRDefault="008739C9" w:rsidP="00354887">
            <w:pPr>
              <w:pStyle w:val="TAL"/>
              <w:keepNext w:val="0"/>
              <w:keepLines w:val="0"/>
              <w:widowControl w:val="0"/>
            </w:pPr>
            <w:r w:rsidRPr="00C31E24">
              <w:t>(</w:t>
            </w:r>
            <w:r w:rsidR="00784A32" w:rsidRPr="00C31E24">
              <w:t>NOTE</w:t>
            </w:r>
            <w:r w:rsidRPr="00C31E24">
              <w:t xml:space="preserve"> 1)</w:t>
            </w:r>
          </w:p>
        </w:tc>
        <w:tc>
          <w:tcPr>
            <w:tcW w:w="709" w:type="dxa"/>
            <w:shd w:val="clear" w:color="auto" w:fill="auto"/>
          </w:tcPr>
          <w:p w14:paraId="1191E975"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25B5F390"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504DAEC8"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4F3715D5" w14:textId="77777777" w:rsidR="00784A32" w:rsidRPr="00C31E24" w:rsidRDefault="00784A32" w:rsidP="00354887">
            <w:pPr>
              <w:pStyle w:val="TAC"/>
              <w:keepNext w:val="0"/>
              <w:keepLines w:val="0"/>
              <w:widowControl w:val="0"/>
            </w:pPr>
            <w:r w:rsidRPr="00C31E24">
              <w:t>-</w:t>
            </w:r>
          </w:p>
        </w:tc>
      </w:tr>
      <w:tr w:rsidR="00784A32" w:rsidRPr="00C31E24" w14:paraId="7493EC2D" w14:textId="77777777" w:rsidTr="00354887">
        <w:tc>
          <w:tcPr>
            <w:tcW w:w="648" w:type="dxa"/>
            <w:shd w:val="clear" w:color="auto" w:fill="auto"/>
          </w:tcPr>
          <w:p w14:paraId="28069C21" w14:textId="77777777" w:rsidR="00784A32" w:rsidRPr="00C31E24" w:rsidRDefault="00784A32" w:rsidP="00354887">
            <w:pPr>
              <w:pStyle w:val="TAC"/>
              <w:keepNext w:val="0"/>
              <w:keepLines w:val="0"/>
              <w:widowControl w:val="0"/>
            </w:pPr>
            <w:r w:rsidRPr="00C31E24">
              <w:t>-</w:t>
            </w:r>
          </w:p>
        </w:tc>
        <w:tc>
          <w:tcPr>
            <w:tcW w:w="3969" w:type="dxa"/>
            <w:shd w:val="clear" w:color="auto" w:fill="auto"/>
          </w:tcPr>
          <w:p w14:paraId="20A0622D" w14:textId="77777777" w:rsidR="00784A32" w:rsidRPr="00C31E24" w:rsidRDefault="00784A32" w:rsidP="00354887">
            <w:pPr>
              <w:pStyle w:val="TAL"/>
              <w:keepNext w:val="0"/>
              <w:keepLines w:val="0"/>
              <w:widowControl w:val="0"/>
            </w:pPr>
            <w:r w:rsidRPr="00C31E24">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9" w:type="dxa"/>
            <w:shd w:val="clear" w:color="auto" w:fill="auto"/>
          </w:tcPr>
          <w:p w14:paraId="43E31710"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79F89BEC"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5182A824"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1C794D37" w14:textId="77777777" w:rsidR="00784A32" w:rsidRPr="00C31E24" w:rsidRDefault="00784A32" w:rsidP="00354887">
            <w:pPr>
              <w:pStyle w:val="TAC"/>
              <w:keepNext w:val="0"/>
              <w:keepLines w:val="0"/>
              <w:widowControl w:val="0"/>
            </w:pPr>
            <w:r w:rsidRPr="00C31E24">
              <w:t>-</w:t>
            </w:r>
          </w:p>
        </w:tc>
      </w:tr>
      <w:tr w:rsidR="00784A32" w:rsidRPr="00C31E24" w14:paraId="0DBB5038" w14:textId="77777777" w:rsidTr="00354887">
        <w:tc>
          <w:tcPr>
            <w:tcW w:w="648" w:type="dxa"/>
            <w:shd w:val="clear" w:color="auto" w:fill="auto"/>
          </w:tcPr>
          <w:p w14:paraId="69D87933" w14:textId="77777777" w:rsidR="00784A32" w:rsidRPr="00C31E24" w:rsidRDefault="00784A32" w:rsidP="00354887">
            <w:pPr>
              <w:pStyle w:val="TAC"/>
              <w:keepNext w:val="0"/>
              <w:keepLines w:val="0"/>
              <w:widowControl w:val="0"/>
            </w:pPr>
            <w:r w:rsidRPr="00C31E24">
              <w:t>2</w:t>
            </w:r>
          </w:p>
        </w:tc>
        <w:tc>
          <w:tcPr>
            <w:tcW w:w="3969" w:type="dxa"/>
            <w:shd w:val="clear" w:color="auto" w:fill="auto"/>
          </w:tcPr>
          <w:p w14:paraId="30AE874C" w14:textId="77777777" w:rsidR="00784A32" w:rsidRPr="00C31E24" w:rsidRDefault="00784A32" w:rsidP="00354887">
            <w:pPr>
              <w:pStyle w:val="TAL"/>
              <w:keepNext w:val="0"/>
              <w:keepLines w:val="0"/>
              <w:widowControl w:val="0"/>
            </w:pPr>
            <w:r w:rsidRPr="00C31E24">
              <w:t xml:space="preserve">Check: Does the UE (MCVideo Client) send a SIP INVITE to initiate a chat group call? </w:t>
            </w:r>
          </w:p>
        </w:tc>
        <w:tc>
          <w:tcPr>
            <w:tcW w:w="709" w:type="dxa"/>
            <w:shd w:val="clear" w:color="auto" w:fill="auto"/>
          </w:tcPr>
          <w:p w14:paraId="32894C6C"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58458E98" w14:textId="77777777" w:rsidR="00784A32" w:rsidRPr="00C31E24" w:rsidRDefault="00784A32" w:rsidP="00354887">
            <w:pPr>
              <w:pStyle w:val="TAL"/>
              <w:keepNext w:val="0"/>
              <w:keepLines w:val="0"/>
              <w:widowControl w:val="0"/>
            </w:pPr>
            <w:r w:rsidRPr="00C31E24">
              <w:t>SIP INVITE</w:t>
            </w:r>
          </w:p>
        </w:tc>
        <w:tc>
          <w:tcPr>
            <w:tcW w:w="567" w:type="dxa"/>
            <w:shd w:val="clear" w:color="auto" w:fill="auto"/>
          </w:tcPr>
          <w:p w14:paraId="7F7C425E" w14:textId="77777777" w:rsidR="00784A32" w:rsidRPr="00C31E24" w:rsidRDefault="00784A32" w:rsidP="00354887">
            <w:pPr>
              <w:pStyle w:val="TAC"/>
              <w:keepNext w:val="0"/>
              <w:keepLines w:val="0"/>
              <w:widowControl w:val="0"/>
            </w:pPr>
            <w:r w:rsidRPr="00C31E24">
              <w:t>1</w:t>
            </w:r>
          </w:p>
        </w:tc>
        <w:tc>
          <w:tcPr>
            <w:tcW w:w="892" w:type="dxa"/>
            <w:shd w:val="clear" w:color="auto" w:fill="auto"/>
          </w:tcPr>
          <w:p w14:paraId="5D0B1897" w14:textId="77777777" w:rsidR="00784A32" w:rsidRPr="00C31E24" w:rsidRDefault="00784A32" w:rsidP="00354887">
            <w:pPr>
              <w:pStyle w:val="TAC"/>
              <w:keepNext w:val="0"/>
              <w:keepLines w:val="0"/>
              <w:widowControl w:val="0"/>
            </w:pPr>
            <w:r w:rsidRPr="00C31E24">
              <w:t>P</w:t>
            </w:r>
          </w:p>
        </w:tc>
      </w:tr>
      <w:tr w:rsidR="00784A32" w:rsidRPr="00C31E24" w14:paraId="201067B6" w14:textId="77777777" w:rsidTr="00354887">
        <w:tc>
          <w:tcPr>
            <w:tcW w:w="648" w:type="dxa"/>
            <w:shd w:val="clear" w:color="auto" w:fill="auto"/>
          </w:tcPr>
          <w:p w14:paraId="66013561" w14:textId="77777777" w:rsidR="00784A32" w:rsidRPr="00C31E24" w:rsidRDefault="00784A32" w:rsidP="00354887">
            <w:pPr>
              <w:pStyle w:val="TAC"/>
              <w:keepNext w:val="0"/>
              <w:keepLines w:val="0"/>
              <w:widowControl w:val="0"/>
            </w:pPr>
            <w:r w:rsidRPr="00C31E24">
              <w:t>3</w:t>
            </w:r>
          </w:p>
        </w:tc>
        <w:tc>
          <w:tcPr>
            <w:tcW w:w="3969" w:type="dxa"/>
            <w:shd w:val="clear" w:color="auto" w:fill="auto"/>
          </w:tcPr>
          <w:p w14:paraId="5769BD8D" w14:textId="77777777" w:rsidR="00784A32" w:rsidRPr="00C31E24" w:rsidRDefault="00784A32" w:rsidP="00354887">
            <w:pPr>
              <w:pStyle w:val="TAL"/>
              <w:keepNext w:val="0"/>
              <w:keepLines w:val="0"/>
              <w:widowControl w:val="0"/>
            </w:pPr>
            <w:r w:rsidRPr="00C31E24">
              <w:t>The SS (MCVideo Server) sends a SIP 100 (Trying) message in response</w:t>
            </w:r>
          </w:p>
        </w:tc>
        <w:tc>
          <w:tcPr>
            <w:tcW w:w="709" w:type="dxa"/>
            <w:shd w:val="clear" w:color="auto" w:fill="auto"/>
          </w:tcPr>
          <w:p w14:paraId="0E99B8F8"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3A59C767" w14:textId="77777777" w:rsidR="00784A32" w:rsidRPr="00C31E24" w:rsidRDefault="00784A32" w:rsidP="00354887">
            <w:pPr>
              <w:pStyle w:val="TAL"/>
              <w:keepNext w:val="0"/>
              <w:keepLines w:val="0"/>
              <w:widowControl w:val="0"/>
            </w:pPr>
            <w:r w:rsidRPr="00C31E24">
              <w:t>SIP 100 (Trying)</w:t>
            </w:r>
          </w:p>
        </w:tc>
        <w:tc>
          <w:tcPr>
            <w:tcW w:w="567" w:type="dxa"/>
            <w:shd w:val="clear" w:color="auto" w:fill="auto"/>
          </w:tcPr>
          <w:p w14:paraId="214394EF"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38B5587C" w14:textId="77777777" w:rsidR="00784A32" w:rsidRPr="00C31E24" w:rsidRDefault="00784A32" w:rsidP="00354887">
            <w:pPr>
              <w:pStyle w:val="TAC"/>
              <w:keepNext w:val="0"/>
              <w:keepLines w:val="0"/>
              <w:widowControl w:val="0"/>
            </w:pPr>
            <w:r w:rsidRPr="00C31E24">
              <w:t>-</w:t>
            </w:r>
          </w:p>
        </w:tc>
      </w:tr>
      <w:tr w:rsidR="00784A32" w:rsidRPr="00C31E24" w14:paraId="1135192F" w14:textId="77777777" w:rsidTr="00354887">
        <w:tc>
          <w:tcPr>
            <w:tcW w:w="648" w:type="dxa"/>
            <w:shd w:val="clear" w:color="auto" w:fill="auto"/>
          </w:tcPr>
          <w:p w14:paraId="306782B7" w14:textId="77777777" w:rsidR="00784A32" w:rsidRPr="00C31E24" w:rsidRDefault="00784A32" w:rsidP="00354887">
            <w:pPr>
              <w:pStyle w:val="TAC"/>
              <w:keepNext w:val="0"/>
              <w:keepLines w:val="0"/>
              <w:widowControl w:val="0"/>
            </w:pPr>
            <w:r w:rsidRPr="00C31E24">
              <w:t>4</w:t>
            </w:r>
          </w:p>
        </w:tc>
        <w:tc>
          <w:tcPr>
            <w:tcW w:w="3969" w:type="dxa"/>
            <w:shd w:val="clear" w:color="auto" w:fill="auto"/>
          </w:tcPr>
          <w:p w14:paraId="0E0E78E8" w14:textId="77777777" w:rsidR="00784A32" w:rsidRPr="00C31E24" w:rsidRDefault="00784A32" w:rsidP="00354887">
            <w:pPr>
              <w:pStyle w:val="TAL"/>
              <w:keepNext w:val="0"/>
              <w:keepLines w:val="0"/>
              <w:widowControl w:val="0"/>
            </w:pPr>
            <w:r w:rsidRPr="00C31E24">
              <w:t>The SS (MCVideo Server) responds with a SIP 200 (OK).</w:t>
            </w:r>
          </w:p>
        </w:tc>
        <w:tc>
          <w:tcPr>
            <w:tcW w:w="709" w:type="dxa"/>
            <w:shd w:val="clear" w:color="auto" w:fill="auto"/>
          </w:tcPr>
          <w:p w14:paraId="5C410843"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45E6E415" w14:textId="77777777" w:rsidR="00784A32" w:rsidRPr="00C31E24" w:rsidRDefault="00784A32" w:rsidP="00354887">
            <w:pPr>
              <w:pStyle w:val="TAL"/>
              <w:keepNext w:val="0"/>
              <w:keepLines w:val="0"/>
              <w:widowControl w:val="0"/>
            </w:pPr>
            <w:r w:rsidRPr="00C31E24">
              <w:t>SIP 200 (OK)</w:t>
            </w:r>
          </w:p>
        </w:tc>
        <w:tc>
          <w:tcPr>
            <w:tcW w:w="567" w:type="dxa"/>
            <w:shd w:val="clear" w:color="auto" w:fill="auto"/>
          </w:tcPr>
          <w:p w14:paraId="45C8C921"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42D8C61D" w14:textId="77777777" w:rsidR="00784A32" w:rsidRPr="00C31E24" w:rsidRDefault="00784A32" w:rsidP="00354887">
            <w:pPr>
              <w:pStyle w:val="TAC"/>
              <w:keepNext w:val="0"/>
              <w:keepLines w:val="0"/>
              <w:widowControl w:val="0"/>
            </w:pPr>
            <w:r w:rsidRPr="00C31E24">
              <w:t>-</w:t>
            </w:r>
          </w:p>
        </w:tc>
      </w:tr>
      <w:tr w:rsidR="00784A32" w:rsidRPr="00C31E24" w14:paraId="12689CAB" w14:textId="77777777" w:rsidTr="00354887">
        <w:tc>
          <w:tcPr>
            <w:tcW w:w="648" w:type="dxa"/>
            <w:shd w:val="clear" w:color="auto" w:fill="auto"/>
          </w:tcPr>
          <w:p w14:paraId="3D13E0F6" w14:textId="77777777" w:rsidR="00784A32" w:rsidRPr="00C31E24" w:rsidRDefault="00784A32" w:rsidP="00354887">
            <w:pPr>
              <w:pStyle w:val="TAC"/>
              <w:keepNext w:val="0"/>
              <w:keepLines w:val="0"/>
              <w:widowControl w:val="0"/>
            </w:pPr>
            <w:r w:rsidRPr="00C31E24">
              <w:t>5</w:t>
            </w:r>
          </w:p>
        </w:tc>
        <w:tc>
          <w:tcPr>
            <w:tcW w:w="3969" w:type="dxa"/>
            <w:shd w:val="clear" w:color="auto" w:fill="auto"/>
          </w:tcPr>
          <w:p w14:paraId="3EAA22BF" w14:textId="77777777" w:rsidR="00784A32" w:rsidRPr="00C31E24" w:rsidRDefault="00784A32" w:rsidP="00354887">
            <w:pPr>
              <w:pStyle w:val="TAL"/>
              <w:keepNext w:val="0"/>
              <w:keepLines w:val="0"/>
              <w:widowControl w:val="0"/>
            </w:pPr>
            <w:r w:rsidRPr="00C31E24">
              <w:t>Check: Does the UE (MCVideo Client) send a SIP ACK message to acknowledge the SIP 200 (OK)?</w:t>
            </w:r>
          </w:p>
        </w:tc>
        <w:tc>
          <w:tcPr>
            <w:tcW w:w="709" w:type="dxa"/>
            <w:shd w:val="clear" w:color="auto" w:fill="auto"/>
          </w:tcPr>
          <w:p w14:paraId="2003CA03"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4C6999A6" w14:textId="77777777" w:rsidR="00784A32" w:rsidRPr="00C31E24" w:rsidRDefault="00784A32" w:rsidP="00354887">
            <w:pPr>
              <w:pStyle w:val="TAL"/>
              <w:keepNext w:val="0"/>
              <w:keepLines w:val="0"/>
              <w:widowControl w:val="0"/>
            </w:pPr>
            <w:r w:rsidRPr="00C31E24">
              <w:t>SIP ACK</w:t>
            </w:r>
          </w:p>
        </w:tc>
        <w:tc>
          <w:tcPr>
            <w:tcW w:w="567" w:type="dxa"/>
            <w:shd w:val="clear" w:color="auto" w:fill="auto"/>
          </w:tcPr>
          <w:p w14:paraId="0A3856DD" w14:textId="77777777" w:rsidR="00784A32" w:rsidRPr="00C31E24" w:rsidRDefault="00784A32" w:rsidP="00354887">
            <w:pPr>
              <w:pStyle w:val="TAC"/>
              <w:keepNext w:val="0"/>
              <w:keepLines w:val="0"/>
              <w:widowControl w:val="0"/>
            </w:pPr>
            <w:r w:rsidRPr="00C31E24">
              <w:t>1</w:t>
            </w:r>
          </w:p>
        </w:tc>
        <w:tc>
          <w:tcPr>
            <w:tcW w:w="892" w:type="dxa"/>
            <w:shd w:val="clear" w:color="auto" w:fill="auto"/>
          </w:tcPr>
          <w:p w14:paraId="2E6922CB" w14:textId="77777777" w:rsidR="00784A32" w:rsidRPr="00C31E24" w:rsidRDefault="00784A32" w:rsidP="00354887">
            <w:pPr>
              <w:pStyle w:val="TAC"/>
              <w:keepNext w:val="0"/>
              <w:keepLines w:val="0"/>
              <w:widowControl w:val="0"/>
            </w:pPr>
            <w:r w:rsidRPr="00C31E24">
              <w:t>P</w:t>
            </w:r>
          </w:p>
        </w:tc>
      </w:tr>
      <w:tr w:rsidR="00784A32" w:rsidRPr="00C31E24" w14:paraId="076136B7" w14:textId="77777777" w:rsidTr="00354887">
        <w:tc>
          <w:tcPr>
            <w:tcW w:w="648" w:type="dxa"/>
            <w:shd w:val="clear" w:color="auto" w:fill="auto"/>
          </w:tcPr>
          <w:p w14:paraId="524EF435" w14:textId="77777777" w:rsidR="00784A32" w:rsidRPr="00C31E24" w:rsidRDefault="00784A32" w:rsidP="00354887">
            <w:pPr>
              <w:pStyle w:val="TAC"/>
              <w:keepNext w:val="0"/>
              <w:keepLines w:val="0"/>
              <w:widowControl w:val="0"/>
            </w:pPr>
            <w:r w:rsidRPr="00C31E24">
              <w:t>6</w:t>
            </w:r>
          </w:p>
        </w:tc>
        <w:tc>
          <w:tcPr>
            <w:tcW w:w="3969" w:type="dxa"/>
            <w:shd w:val="clear" w:color="auto" w:fill="auto"/>
          </w:tcPr>
          <w:p w14:paraId="39FB75E9" w14:textId="77777777" w:rsidR="00784A32" w:rsidRPr="00C31E24" w:rsidRDefault="00784A32" w:rsidP="00354887">
            <w:pPr>
              <w:pStyle w:val="TAL"/>
              <w:keepNext w:val="0"/>
              <w:keepLines w:val="0"/>
              <w:widowControl w:val="0"/>
            </w:pPr>
            <w:r w:rsidRPr="00C31E24">
              <w:t>The SS (MCVideo Server) sends a Transmission Granted message.</w:t>
            </w:r>
          </w:p>
        </w:tc>
        <w:tc>
          <w:tcPr>
            <w:tcW w:w="709" w:type="dxa"/>
            <w:shd w:val="clear" w:color="auto" w:fill="auto"/>
          </w:tcPr>
          <w:p w14:paraId="7EE7519E"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0B3322C5" w14:textId="77777777" w:rsidR="00784A32" w:rsidRPr="00C31E24" w:rsidRDefault="00784A32" w:rsidP="00354887">
            <w:pPr>
              <w:pStyle w:val="TAL"/>
              <w:keepNext w:val="0"/>
              <w:keepLines w:val="0"/>
              <w:widowControl w:val="0"/>
            </w:pPr>
            <w:r w:rsidRPr="00C31E24">
              <w:t>Transmission Granted</w:t>
            </w:r>
          </w:p>
        </w:tc>
        <w:tc>
          <w:tcPr>
            <w:tcW w:w="567" w:type="dxa"/>
            <w:shd w:val="clear" w:color="auto" w:fill="auto"/>
          </w:tcPr>
          <w:p w14:paraId="43C9A985"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2A7937DF" w14:textId="77777777" w:rsidR="00784A32" w:rsidRPr="00C31E24" w:rsidRDefault="00784A32" w:rsidP="00354887">
            <w:pPr>
              <w:pStyle w:val="TAC"/>
              <w:keepNext w:val="0"/>
              <w:keepLines w:val="0"/>
              <w:widowControl w:val="0"/>
            </w:pPr>
            <w:r w:rsidRPr="00C31E24">
              <w:t>-</w:t>
            </w:r>
          </w:p>
        </w:tc>
      </w:tr>
      <w:tr w:rsidR="00784A32" w:rsidRPr="00C31E24" w14:paraId="092647AC" w14:textId="77777777" w:rsidTr="00354887">
        <w:tc>
          <w:tcPr>
            <w:tcW w:w="648" w:type="dxa"/>
            <w:shd w:val="clear" w:color="auto" w:fill="auto"/>
          </w:tcPr>
          <w:p w14:paraId="377CAFA5" w14:textId="77777777" w:rsidR="00784A32" w:rsidRPr="00C31E24" w:rsidRDefault="00784A32" w:rsidP="00354887">
            <w:pPr>
              <w:pStyle w:val="TAC"/>
              <w:keepNext w:val="0"/>
              <w:keepLines w:val="0"/>
              <w:widowControl w:val="0"/>
            </w:pPr>
            <w:r w:rsidRPr="00C31E24">
              <w:t>7</w:t>
            </w:r>
          </w:p>
        </w:tc>
        <w:tc>
          <w:tcPr>
            <w:tcW w:w="3969" w:type="dxa"/>
            <w:shd w:val="clear" w:color="auto" w:fill="auto"/>
          </w:tcPr>
          <w:p w14:paraId="456B2A61" w14:textId="77777777" w:rsidR="00784A32" w:rsidRPr="00C31E24" w:rsidRDefault="00784A32" w:rsidP="00354887">
            <w:pPr>
              <w:pStyle w:val="TAL"/>
              <w:keepNext w:val="0"/>
              <w:keepLines w:val="0"/>
              <w:widowControl w:val="0"/>
            </w:pPr>
            <w:r w:rsidRPr="00C31E24">
              <w:t>Check: Does the UE (MCVideo Client) send a Transmission Control ACK Message?</w:t>
            </w:r>
          </w:p>
        </w:tc>
        <w:tc>
          <w:tcPr>
            <w:tcW w:w="709" w:type="dxa"/>
            <w:shd w:val="clear" w:color="auto" w:fill="auto"/>
          </w:tcPr>
          <w:p w14:paraId="3B45921F"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770382A7" w14:textId="77777777" w:rsidR="00784A32" w:rsidRPr="00C31E24" w:rsidRDefault="00784A32" w:rsidP="00354887">
            <w:pPr>
              <w:pStyle w:val="TAL"/>
              <w:keepNext w:val="0"/>
              <w:keepLines w:val="0"/>
              <w:widowControl w:val="0"/>
            </w:pPr>
            <w:r w:rsidRPr="00C31E24">
              <w:t>Transmission Control ACK Message</w:t>
            </w:r>
          </w:p>
        </w:tc>
        <w:tc>
          <w:tcPr>
            <w:tcW w:w="567" w:type="dxa"/>
            <w:shd w:val="clear" w:color="auto" w:fill="auto"/>
          </w:tcPr>
          <w:p w14:paraId="5CB8473D" w14:textId="77777777" w:rsidR="00784A32" w:rsidRPr="00C31E24" w:rsidRDefault="00784A32" w:rsidP="00354887">
            <w:pPr>
              <w:pStyle w:val="TAC"/>
              <w:keepNext w:val="0"/>
              <w:keepLines w:val="0"/>
              <w:widowControl w:val="0"/>
            </w:pPr>
            <w:r w:rsidRPr="00C31E24">
              <w:t>1</w:t>
            </w:r>
          </w:p>
        </w:tc>
        <w:tc>
          <w:tcPr>
            <w:tcW w:w="892" w:type="dxa"/>
            <w:shd w:val="clear" w:color="auto" w:fill="auto"/>
          </w:tcPr>
          <w:p w14:paraId="2491D1B1" w14:textId="77777777" w:rsidR="00784A32" w:rsidRPr="00C31E24" w:rsidRDefault="00784A32" w:rsidP="00354887">
            <w:pPr>
              <w:pStyle w:val="TAC"/>
              <w:keepNext w:val="0"/>
              <w:keepLines w:val="0"/>
              <w:widowControl w:val="0"/>
            </w:pPr>
            <w:r w:rsidRPr="00C31E24">
              <w:t>P</w:t>
            </w:r>
          </w:p>
        </w:tc>
      </w:tr>
      <w:tr w:rsidR="00784A32" w:rsidRPr="00C31E24" w14:paraId="3B3E20D3" w14:textId="77777777" w:rsidTr="00354887">
        <w:trPr>
          <w:trHeight w:val="1268"/>
        </w:trPr>
        <w:tc>
          <w:tcPr>
            <w:tcW w:w="648" w:type="dxa"/>
            <w:shd w:val="clear" w:color="auto" w:fill="auto"/>
          </w:tcPr>
          <w:p w14:paraId="1C985931" w14:textId="77777777" w:rsidR="00784A32" w:rsidRPr="00C31E24" w:rsidRDefault="00784A32" w:rsidP="00354887">
            <w:pPr>
              <w:pStyle w:val="TAC"/>
              <w:keepNext w:val="0"/>
              <w:keepLines w:val="0"/>
              <w:widowControl w:val="0"/>
            </w:pPr>
            <w:r w:rsidRPr="00C31E24">
              <w:t>8</w:t>
            </w:r>
          </w:p>
        </w:tc>
        <w:tc>
          <w:tcPr>
            <w:tcW w:w="3969" w:type="dxa"/>
            <w:shd w:val="clear" w:color="auto" w:fill="auto"/>
          </w:tcPr>
          <w:p w14:paraId="1BA28020" w14:textId="77777777" w:rsidR="00784A32" w:rsidRPr="00C31E24" w:rsidRDefault="00784A32" w:rsidP="00354887">
            <w:pPr>
              <w:pStyle w:val="TAL"/>
              <w:keepNext w:val="0"/>
              <w:keepLines w:val="0"/>
              <w:widowControl w:val="0"/>
            </w:pPr>
            <w:r w:rsidRPr="00C31E24">
              <w:t>Check: Does the UE (MCVideo client) provide Transmission granted notification to the MCVideo User?</w:t>
            </w:r>
          </w:p>
          <w:p w14:paraId="4419FE80" w14:textId="17EDF1AE" w:rsidR="00784A32" w:rsidRPr="00C31E24" w:rsidRDefault="008739C9" w:rsidP="00354887">
            <w:pPr>
              <w:pStyle w:val="TAL"/>
              <w:keepNext w:val="0"/>
              <w:keepLines w:val="0"/>
              <w:widowControl w:val="0"/>
            </w:pPr>
            <w:r w:rsidRPr="00C31E24">
              <w:t>(</w:t>
            </w:r>
            <w:r w:rsidR="00784A32" w:rsidRPr="00C31E24">
              <w:t>NOTE</w:t>
            </w:r>
            <w:r w:rsidRPr="00C31E24">
              <w:t xml:space="preserve"> 1)</w:t>
            </w:r>
          </w:p>
        </w:tc>
        <w:tc>
          <w:tcPr>
            <w:tcW w:w="709" w:type="dxa"/>
            <w:shd w:val="clear" w:color="auto" w:fill="auto"/>
          </w:tcPr>
          <w:p w14:paraId="34455B27"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63C6BB29"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5A07057C" w14:textId="77777777" w:rsidR="00784A32" w:rsidRPr="00C31E24" w:rsidRDefault="00784A32" w:rsidP="00354887">
            <w:pPr>
              <w:pStyle w:val="TAC"/>
              <w:keepNext w:val="0"/>
              <w:keepLines w:val="0"/>
              <w:widowControl w:val="0"/>
            </w:pPr>
            <w:r w:rsidRPr="00C31E24">
              <w:t>1</w:t>
            </w:r>
          </w:p>
        </w:tc>
        <w:tc>
          <w:tcPr>
            <w:tcW w:w="892" w:type="dxa"/>
            <w:shd w:val="clear" w:color="auto" w:fill="auto"/>
          </w:tcPr>
          <w:p w14:paraId="5A6A4DF9" w14:textId="77777777" w:rsidR="00784A32" w:rsidRPr="00C31E24" w:rsidRDefault="00784A32" w:rsidP="00354887">
            <w:pPr>
              <w:pStyle w:val="TAC"/>
              <w:keepNext w:val="0"/>
              <w:keepLines w:val="0"/>
              <w:widowControl w:val="0"/>
            </w:pPr>
            <w:r w:rsidRPr="00C31E24">
              <w:t>P</w:t>
            </w:r>
          </w:p>
        </w:tc>
      </w:tr>
      <w:tr w:rsidR="00784A32" w:rsidRPr="00C31E24" w14:paraId="735977F7" w14:textId="77777777" w:rsidTr="00354887">
        <w:trPr>
          <w:trHeight w:val="854"/>
        </w:trPr>
        <w:tc>
          <w:tcPr>
            <w:tcW w:w="648" w:type="dxa"/>
            <w:shd w:val="clear" w:color="auto" w:fill="auto"/>
          </w:tcPr>
          <w:p w14:paraId="597E108C" w14:textId="77777777" w:rsidR="00784A32" w:rsidRPr="00C31E24" w:rsidRDefault="00784A32" w:rsidP="00354887">
            <w:pPr>
              <w:pStyle w:val="TAC"/>
              <w:keepNext w:val="0"/>
              <w:keepLines w:val="0"/>
              <w:widowControl w:val="0"/>
            </w:pPr>
            <w:r w:rsidRPr="00C31E24">
              <w:t>9</w:t>
            </w:r>
          </w:p>
        </w:tc>
        <w:tc>
          <w:tcPr>
            <w:tcW w:w="3969" w:type="dxa"/>
            <w:shd w:val="clear" w:color="auto" w:fill="auto"/>
          </w:tcPr>
          <w:p w14:paraId="544DB927" w14:textId="77777777" w:rsidR="00784A32" w:rsidRPr="00C31E24" w:rsidRDefault="00784A32" w:rsidP="00354887">
            <w:pPr>
              <w:pStyle w:val="TAL"/>
              <w:keepNext w:val="0"/>
              <w:keepLines w:val="0"/>
              <w:widowControl w:val="0"/>
              <w:rPr>
                <w:rFonts w:cs="Arial"/>
                <w:szCs w:val="18"/>
              </w:rPr>
            </w:pPr>
            <w:r w:rsidRPr="00C31E24">
              <w:rPr>
                <w:rFonts w:cs="Arial"/>
                <w:szCs w:val="18"/>
              </w:rPr>
              <w:t>Make the MCVideo User release Transmission Control.</w:t>
            </w:r>
          </w:p>
          <w:p w14:paraId="44C4F565" w14:textId="1E5D6E5D" w:rsidR="00784A32" w:rsidRPr="00C31E24" w:rsidRDefault="008739C9" w:rsidP="00354887">
            <w:pPr>
              <w:pStyle w:val="TAL"/>
              <w:keepNext w:val="0"/>
              <w:keepLines w:val="0"/>
              <w:widowControl w:val="0"/>
            </w:pPr>
            <w:r w:rsidRPr="00C31E24">
              <w:t>(</w:t>
            </w:r>
            <w:r w:rsidR="00784A32" w:rsidRPr="00C31E24">
              <w:t>NOTE</w:t>
            </w:r>
            <w:r w:rsidRPr="00C31E24">
              <w:t xml:space="preserve"> 1)</w:t>
            </w:r>
          </w:p>
        </w:tc>
        <w:tc>
          <w:tcPr>
            <w:tcW w:w="709" w:type="dxa"/>
            <w:shd w:val="clear" w:color="auto" w:fill="auto"/>
          </w:tcPr>
          <w:p w14:paraId="5306F091"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4C47D273"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7A617591"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07E83C2E" w14:textId="77777777" w:rsidR="00784A32" w:rsidRPr="00C31E24" w:rsidRDefault="00784A32" w:rsidP="00354887">
            <w:pPr>
              <w:pStyle w:val="TAC"/>
              <w:keepNext w:val="0"/>
              <w:keepLines w:val="0"/>
              <w:widowControl w:val="0"/>
            </w:pPr>
            <w:r w:rsidRPr="00C31E24">
              <w:t>-</w:t>
            </w:r>
          </w:p>
        </w:tc>
      </w:tr>
      <w:tr w:rsidR="00784A32" w:rsidRPr="00C31E24" w14:paraId="27270EDB" w14:textId="77777777" w:rsidTr="00354887">
        <w:trPr>
          <w:trHeight w:val="259"/>
        </w:trPr>
        <w:tc>
          <w:tcPr>
            <w:tcW w:w="648" w:type="dxa"/>
            <w:shd w:val="clear" w:color="auto" w:fill="auto"/>
          </w:tcPr>
          <w:p w14:paraId="4A5C34F8" w14:textId="77777777" w:rsidR="00784A32" w:rsidRPr="00C31E24" w:rsidRDefault="00784A32" w:rsidP="00354887">
            <w:pPr>
              <w:pStyle w:val="TAC"/>
              <w:keepNext w:val="0"/>
              <w:keepLines w:val="0"/>
              <w:widowControl w:val="0"/>
            </w:pPr>
            <w:r w:rsidRPr="00C31E24">
              <w:t>10</w:t>
            </w:r>
          </w:p>
        </w:tc>
        <w:tc>
          <w:tcPr>
            <w:tcW w:w="3969" w:type="dxa"/>
            <w:shd w:val="clear" w:color="auto" w:fill="auto"/>
          </w:tcPr>
          <w:p w14:paraId="4E68D9D8" w14:textId="77777777" w:rsidR="00784A32" w:rsidRPr="00C31E24" w:rsidRDefault="00784A32" w:rsidP="00354887">
            <w:pPr>
              <w:pStyle w:val="TAL"/>
              <w:keepNext w:val="0"/>
              <w:keepLines w:val="0"/>
              <w:widowControl w:val="0"/>
              <w:rPr>
                <w:rFonts w:cs="Arial"/>
                <w:szCs w:val="18"/>
              </w:rPr>
            </w:pPr>
            <w:r w:rsidRPr="00C31E24">
              <w:rPr>
                <w:rFonts w:cs="Arial"/>
                <w:szCs w:val="18"/>
              </w:rPr>
              <w:t>Check: Does the UE (MCVideo Client) send a Transmission Release message?</w:t>
            </w:r>
          </w:p>
        </w:tc>
        <w:tc>
          <w:tcPr>
            <w:tcW w:w="709" w:type="dxa"/>
            <w:shd w:val="clear" w:color="auto" w:fill="auto"/>
          </w:tcPr>
          <w:p w14:paraId="277A25D0"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14095716" w14:textId="77777777" w:rsidR="00784A32" w:rsidRPr="00C31E24" w:rsidRDefault="00784A32" w:rsidP="00354887">
            <w:pPr>
              <w:pStyle w:val="TAL"/>
              <w:keepNext w:val="0"/>
              <w:keepLines w:val="0"/>
              <w:widowControl w:val="0"/>
            </w:pPr>
            <w:r w:rsidRPr="00C31E24">
              <w:rPr>
                <w:rFonts w:cs="Arial"/>
                <w:szCs w:val="18"/>
              </w:rPr>
              <w:t>Transmission Release</w:t>
            </w:r>
          </w:p>
        </w:tc>
        <w:tc>
          <w:tcPr>
            <w:tcW w:w="567" w:type="dxa"/>
            <w:shd w:val="clear" w:color="auto" w:fill="auto"/>
          </w:tcPr>
          <w:p w14:paraId="455E9526" w14:textId="77777777" w:rsidR="00784A32" w:rsidRPr="00C31E24" w:rsidRDefault="00784A32" w:rsidP="00354887">
            <w:pPr>
              <w:pStyle w:val="TAC"/>
              <w:keepNext w:val="0"/>
              <w:keepLines w:val="0"/>
              <w:widowControl w:val="0"/>
            </w:pPr>
            <w:r w:rsidRPr="00C31E24">
              <w:t>1</w:t>
            </w:r>
          </w:p>
        </w:tc>
        <w:tc>
          <w:tcPr>
            <w:tcW w:w="892" w:type="dxa"/>
            <w:shd w:val="clear" w:color="auto" w:fill="auto"/>
          </w:tcPr>
          <w:p w14:paraId="588CA872" w14:textId="77777777" w:rsidR="00784A32" w:rsidRPr="00C31E24" w:rsidRDefault="00784A32" w:rsidP="00354887">
            <w:pPr>
              <w:pStyle w:val="TAC"/>
              <w:keepNext w:val="0"/>
              <w:keepLines w:val="0"/>
              <w:widowControl w:val="0"/>
            </w:pPr>
            <w:r w:rsidRPr="00C31E24">
              <w:t>P</w:t>
            </w:r>
          </w:p>
        </w:tc>
      </w:tr>
      <w:tr w:rsidR="00784A32" w:rsidRPr="00C31E24" w14:paraId="58C61F4C" w14:textId="77777777" w:rsidTr="00354887">
        <w:trPr>
          <w:trHeight w:val="864"/>
        </w:trPr>
        <w:tc>
          <w:tcPr>
            <w:tcW w:w="648" w:type="dxa"/>
            <w:shd w:val="clear" w:color="auto" w:fill="auto"/>
          </w:tcPr>
          <w:p w14:paraId="2071C18D" w14:textId="77777777" w:rsidR="00784A32" w:rsidRPr="00C31E24" w:rsidRDefault="00784A32" w:rsidP="00354887">
            <w:pPr>
              <w:pStyle w:val="TAC"/>
              <w:keepNext w:val="0"/>
              <w:keepLines w:val="0"/>
              <w:widowControl w:val="0"/>
            </w:pPr>
            <w:r w:rsidRPr="00C31E24">
              <w:t>11</w:t>
            </w:r>
          </w:p>
        </w:tc>
        <w:tc>
          <w:tcPr>
            <w:tcW w:w="3969" w:type="dxa"/>
            <w:shd w:val="clear" w:color="auto" w:fill="auto"/>
          </w:tcPr>
          <w:p w14:paraId="471AF778" w14:textId="77777777" w:rsidR="00784A32" w:rsidRPr="00C31E24" w:rsidRDefault="00784A32" w:rsidP="00354887">
            <w:pPr>
              <w:pStyle w:val="TAL"/>
              <w:keepLines w:val="0"/>
              <w:widowControl w:val="0"/>
            </w:pPr>
            <w:r w:rsidRPr="00C31E24">
              <w:t>The SS (MCVideo Server) sends a Transmission Idle to indicate that the transmission has ended and there are no current active transmissions.</w:t>
            </w:r>
          </w:p>
        </w:tc>
        <w:tc>
          <w:tcPr>
            <w:tcW w:w="709" w:type="dxa"/>
            <w:shd w:val="clear" w:color="auto" w:fill="auto"/>
          </w:tcPr>
          <w:p w14:paraId="709487BD"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0D285300" w14:textId="77777777" w:rsidR="00784A32" w:rsidRPr="00C31E24" w:rsidRDefault="00784A32" w:rsidP="00354887">
            <w:pPr>
              <w:pStyle w:val="TAL"/>
              <w:keepNext w:val="0"/>
              <w:keepLines w:val="0"/>
              <w:widowControl w:val="0"/>
            </w:pPr>
            <w:r w:rsidRPr="00C31E24">
              <w:t>Transmission Idle</w:t>
            </w:r>
          </w:p>
        </w:tc>
        <w:tc>
          <w:tcPr>
            <w:tcW w:w="567" w:type="dxa"/>
            <w:shd w:val="clear" w:color="auto" w:fill="auto"/>
          </w:tcPr>
          <w:p w14:paraId="5F04EBDC"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5AD92DFD" w14:textId="77777777" w:rsidR="00784A32" w:rsidRPr="00C31E24" w:rsidRDefault="00784A32" w:rsidP="00354887">
            <w:pPr>
              <w:pStyle w:val="TAC"/>
              <w:keepNext w:val="0"/>
              <w:keepLines w:val="0"/>
              <w:widowControl w:val="0"/>
            </w:pPr>
            <w:r w:rsidRPr="00C31E24">
              <w:t>-</w:t>
            </w:r>
          </w:p>
        </w:tc>
      </w:tr>
      <w:tr w:rsidR="00784A32" w:rsidRPr="00C31E24" w14:paraId="4B6B2A6E" w14:textId="77777777" w:rsidTr="00354887">
        <w:tc>
          <w:tcPr>
            <w:tcW w:w="648" w:type="dxa"/>
            <w:shd w:val="clear" w:color="auto" w:fill="auto"/>
          </w:tcPr>
          <w:p w14:paraId="43AB7F06" w14:textId="77777777" w:rsidR="00784A32" w:rsidRPr="00C31E24" w:rsidRDefault="00784A32" w:rsidP="00354887">
            <w:pPr>
              <w:pStyle w:val="TAC"/>
              <w:keepNext w:val="0"/>
              <w:keepLines w:val="0"/>
              <w:widowControl w:val="0"/>
            </w:pPr>
            <w:r w:rsidRPr="00C31E24">
              <w:t>12</w:t>
            </w:r>
          </w:p>
        </w:tc>
        <w:tc>
          <w:tcPr>
            <w:tcW w:w="3969" w:type="dxa"/>
            <w:shd w:val="clear" w:color="auto" w:fill="auto"/>
          </w:tcPr>
          <w:p w14:paraId="2534EFE9" w14:textId="77777777" w:rsidR="00784A32" w:rsidRPr="00C31E24" w:rsidRDefault="00784A32" w:rsidP="00354887">
            <w:pPr>
              <w:pStyle w:val="TAL"/>
              <w:keepNext w:val="0"/>
              <w:keepLines w:val="0"/>
              <w:widowControl w:val="0"/>
            </w:pPr>
            <w:r w:rsidRPr="00C31E24">
              <w:t>The SS (MCVideo Server) sends a SIP-re-INVITE message to indicate an upgrade of the Chat Group Call to an Emergency state.</w:t>
            </w:r>
          </w:p>
        </w:tc>
        <w:tc>
          <w:tcPr>
            <w:tcW w:w="709" w:type="dxa"/>
            <w:shd w:val="clear" w:color="auto" w:fill="auto"/>
          </w:tcPr>
          <w:p w14:paraId="7AE4723E"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28FFA1FF" w14:textId="77777777" w:rsidR="00784A32" w:rsidRPr="00C31E24" w:rsidRDefault="00784A32" w:rsidP="00354887">
            <w:pPr>
              <w:pStyle w:val="TAL"/>
              <w:keepNext w:val="0"/>
              <w:keepLines w:val="0"/>
              <w:widowControl w:val="0"/>
            </w:pPr>
            <w:r w:rsidRPr="00C31E24">
              <w:t>SIP re-INVITE</w:t>
            </w:r>
          </w:p>
        </w:tc>
        <w:tc>
          <w:tcPr>
            <w:tcW w:w="567" w:type="dxa"/>
            <w:shd w:val="clear" w:color="auto" w:fill="auto"/>
          </w:tcPr>
          <w:p w14:paraId="71F675A5"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170C3C1F" w14:textId="77777777" w:rsidR="00784A32" w:rsidRPr="00C31E24" w:rsidRDefault="00784A32" w:rsidP="00354887">
            <w:pPr>
              <w:pStyle w:val="TAC"/>
              <w:keepNext w:val="0"/>
              <w:keepLines w:val="0"/>
              <w:widowControl w:val="0"/>
            </w:pPr>
            <w:r w:rsidRPr="00C31E24">
              <w:t>-</w:t>
            </w:r>
          </w:p>
        </w:tc>
      </w:tr>
      <w:tr w:rsidR="00784A32" w:rsidRPr="00C31E24" w14:paraId="063D99D0" w14:textId="77777777" w:rsidTr="00354887">
        <w:tc>
          <w:tcPr>
            <w:tcW w:w="648" w:type="dxa"/>
            <w:shd w:val="clear" w:color="auto" w:fill="auto"/>
          </w:tcPr>
          <w:p w14:paraId="6947AE80" w14:textId="77777777" w:rsidR="00784A32" w:rsidRPr="00C31E24" w:rsidRDefault="00784A32" w:rsidP="00354887">
            <w:pPr>
              <w:pStyle w:val="TAC"/>
              <w:keepNext w:val="0"/>
              <w:keepLines w:val="0"/>
              <w:widowControl w:val="0"/>
            </w:pPr>
            <w:r w:rsidRPr="00C31E24">
              <w:t>-</w:t>
            </w:r>
          </w:p>
        </w:tc>
        <w:tc>
          <w:tcPr>
            <w:tcW w:w="3969" w:type="dxa"/>
            <w:shd w:val="clear" w:color="auto" w:fill="auto"/>
          </w:tcPr>
          <w:p w14:paraId="7DFE5DF5" w14:textId="77777777" w:rsidR="00784A32" w:rsidRPr="00C31E24" w:rsidRDefault="00784A32" w:rsidP="00354887">
            <w:pPr>
              <w:pStyle w:val="TAL"/>
              <w:keepNext w:val="0"/>
              <w:keepLines w:val="0"/>
              <w:widowControl w:val="0"/>
            </w:pPr>
            <w:r w:rsidRPr="00C31E24">
              <w:t>EXCEPTION: Step 13a1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22676AB4"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7475480A"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5259A0DE"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537D3A97" w14:textId="77777777" w:rsidR="00784A32" w:rsidRPr="00C31E24" w:rsidRDefault="00784A32" w:rsidP="00354887">
            <w:pPr>
              <w:pStyle w:val="TAC"/>
              <w:keepNext w:val="0"/>
              <w:keepLines w:val="0"/>
              <w:widowControl w:val="0"/>
            </w:pPr>
            <w:r w:rsidRPr="00C31E24">
              <w:t>-</w:t>
            </w:r>
          </w:p>
        </w:tc>
      </w:tr>
      <w:tr w:rsidR="00784A32" w:rsidRPr="00C31E24" w14:paraId="448FD7FC" w14:textId="77777777" w:rsidTr="00354887">
        <w:tc>
          <w:tcPr>
            <w:tcW w:w="648" w:type="dxa"/>
            <w:shd w:val="clear" w:color="auto" w:fill="auto"/>
          </w:tcPr>
          <w:p w14:paraId="044263B5" w14:textId="77777777" w:rsidR="00784A32" w:rsidRPr="00C31E24" w:rsidRDefault="00784A32" w:rsidP="00354887">
            <w:pPr>
              <w:pStyle w:val="TAC"/>
              <w:keepNext w:val="0"/>
              <w:keepLines w:val="0"/>
              <w:widowControl w:val="0"/>
            </w:pPr>
            <w:r w:rsidRPr="00C31E24">
              <w:t>13a1</w:t>
            </w:r>
          </w:p>
        </w:tc>
        <w:tc>
          <w:tcPr>
            <w:tcW w:w="3969" w:type="dxa"/>
            <w:shd w:val="clear" w:color="auto" w:fill="auto"/>
          </w:tcPr>
          <w:p w14:paraId="01F7D180" w14:textId="77777777" w:rsidR="00784A32" w:rsidRPr="00C31E24" w:rsidRDefault="00784A32" w:rsidP="00354887">
            <w:pPr>
              <w:pStyle w:val="TAL"/>
              <w:keepNext w:val="0"/>
              <w:keepLines w:val="0"/>
              <w:widowControl w:val="0"/>
            </w:pPr>
            <w:r w:rsidRPr="00C31E24">
              <w:t>The UE (MCVideo Client) sends a SIP 100 (Trying) message in response</w:t>
            </w:r>
          </w:p>
        </w:tc>
        <w:tc>
          <w:tcPr>
            <w:tcW w:w="709" w:type="dxa"/>
            <w:shd w:val="clear" w:color="auto" w:fill="auto"/>
          </w:tcPr>
          <w:p w14:paraId="1B2CDE90"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23630399" w14:textId="77777777" w:rsidR="00784A32" w:rsidRPr="00C31E24" w:rsidRDefault="00784A32" w:rsidP="00354887">
            <w:pPr>
              <w:pStyle w:val="TAL"/>
              <w:keepNext w:val="0"/>
              <w:keepLines w:val="0"/>
              <w:widowControl w:val="0"/>
            </w:pPr>
            <w:r w:rsidRPr="00C31E24">
              <w:t>SIP 100 (Trying)</w:t>
            </w:r>
          </w:p>
        </w:tc>
        <w:tc>
          <w:tcPr>
            <w:tcW w:w="567" w:type="dxa"/>
            <w:shd w:val="clear" w:color="auto" w:fill="auto"/>
          </w:tcPr>
          <w:p w14:paraId="288DC16D"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614238F4" w14:textId="77777777" w:rsidR="00784A32" w:rsidRPr="00C31E24" w:rsidRDefault="00784A32" w:rsidP="00354887">
            <w:pPr>
              <w:pStyle w:val="TAC"/>
              <w:keepNext w:val="0"/>
              <w:keepLines w:val="0"/>
              <w:widowControl w:val="0"/>
            </w:pPr>
            <w:r w:rsidRPr="00C31E24">
              <w:t>-</w:t>
            </w:r>
          </w:p>
        </w:tc>
      </w:tr>
      <w:tr w:rsidR="00784A32" w:rsidRPr="00C31E24" w14:paraId="71240371" w14:textId="77777777" w:rsidTr="00354887">
        <w:tc>
          <w:tcPr>
            <w:tcW w:w="648" w:type="dxa"/>
            <w:shd w:val="clear" w:color="auto" w:fill="auto"/>
          </w:tcPr>
          <w:p w14:paraId="5D5DB53D" w14:textId="77777777" w:rsidR="00784A32" w:rsidRPr="00C31E24" w:rsidRDefault="00784A32" w:rsidP="00354887">
            <w:pPr>
              <w:pStyle w:val="TAC"/>
              <w:keepNext w:val="0"/>
              <w:keepLines w:val="0"/>
              <w:widowControl w:val="0"/>
            </w:pPr>
            <w:r w:rsidRPr="00C31E24">
              <w:t>14</w:t>
            </w:r>
          </w:p>
        </w:tc>
        <w:tc>
          <w:tcPr>
            <w:tcW w:w="3969" w:type="dxa"/>
            <w:shd w:val="clear" w:color="auto" w:fill="auto"/>
          </w:tcPr>
          <w:p w14:paraId="6EFEC511" w14:textId="77777777" w:rsidR="00784A32" w:rsidRPr="00C31E24" w:rsidRDefault="00784A32" w:rsidP="00354887">
            <w:pPr>
              <w:pStyle w:val="TAL"/>
              <w:keepNext w:val="0"/>
              <w:keepLines w:val="0"/>
              <w:widowControl w:val="0"/>
            </w:pPr>
            <w:r w:rsidRPr="00C31E24">
              <w:t>Check: Does the UE (MCVideo Client) respond with a SIP 200 (OK)?</w:t>
            </w:r>
          </w:p>
        </w:tc>
        <w:tc>
          <w:tcPr>
            <w:tcW w:w="709" w:type="dxa"/>
            <w:shd w:val="clear" w:color="auto" w:fill="auto"/>
          </w:tcPr>
          <w:p w14:paraId="3EDB0A32"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74230517" w14:textId="77777777" w:rsidR="00784A32" w:rsidRPr="00C31E24" w:rsidRDefault="00784A32" w:rsidP="00354887">
            <w:pPr>
              <w:pStyle w:val="TAL"/>
              <w:keepNext w:val="0"/>
              <w:keepLines w:val="0"/>
              <w:widowControl w:val="0"/>
            </w:pPr>
            <w:r w:rsidRPr="00C31E24">
              <w:t>SIP 200 (OK)</w:t>
            </w:r>
          </w:p>
        </w:tc>
        <w:tc>
          <w:tcPr>
            <w:tcW w:w="567" w:type="dxa"/>
            <w:shd w:val="clear" w:color="auto" w:fill="auto"/>
          </w:tcPr>
          <w:p w14:paraId="7E8736E4" w14:textId="77777777" w:rsidR="00784A32" w:rsidRPr="00C31E24" w:rsidRDefault="00784A32" w:rsidP="00354887">
            <w:pPr>
              <w:pStyle w:val="TAC"/>
              <w:keepNext w:val="0"/>
              <w:keepLines w:val="0"/>
              <w:widowControl w:val="0"/>
            </w:pPr>
            <w:r w:rsidRPr="00C31E24">
              <w:t>2</w:t>
            </w:r>
          </w:p>
        </w:tc>
        <w:tc>
          <w:tcPr>
            <w:tcW w:w="892" w:type="dxa"/>
            <w:shd w:val="clear" w:color="auto" w:fill="auto"/>
          </w:tcPr>
          <w:p w14:paraId="2451CCA1" w14:textId="77777777" w:rsidR="00784A32" w:rsidRPr="00C31E24" w:rsidRDefault="00784A32" w:rsidP="00354887">
            <w:pPr>
              <w:pStyle w:val="TAC"/>
              <w:keepNext w:val="0"/>
              <w:keepLines w:val="0"/>
              <w:widowControl w:val="0"/>
            </w:pPr>
            <w:r w:rsidRPr="00C31E24">
              <w:t>P</w:t>
            </w:r>
          </w:p>
        </w:tc>
      </w:tr>
      <w:tr w:rsidR="00784A32" w:rsidRPr="00C31E24" w14:paraId="10283B7E" w14:textId="77777777" w:rsidTr="00354887">
        <w:tc>
          <w:tcPr>
            <w:tcW w:w="648" w:type="dxa"/>
            <w:shd w:val="clear" w:color="auto" w:fill="auto"/>
          </w:tcPr>
          <w:p w14:paraId="0DA506C8" w14:textId="77777777" w:rsidR="00784A32" w:rsidRPr="00C31E24" w:rsidRDefault="00784A32" w:rsidP="00354887">
            <w:pPr>
              <w:pStyle w:val="TAC"/>
              <w:keepNext w:val="0"/>
              <w:keepLines w:val="0"/>
              <w:widowControl w:val="0"/>
            </w:pPr>
            <w:r w:rsidRPr="00C31E24">
              <w:t>15</w:t>
            </w:r>
          </w:p>
        </w:tc>
        <w:tc>
          <w:tcPr>
            <w:tcW w:w="3969" w:type="dxa"/>
            <w:shd w:val="clear" w:color="auto" w:fill="auto"/>
          </w:tcPr>
          <w:p w14:paraId="0F01DC88" w14:textId="77777777" w:rsidR="00784A32" w:rsidRPr="00C31E24" w:rsidRDefault="00784A32" w:rsidP="00354887">
            <w:pPr>
              <w:pStyle w:val="TAL"/>
              <w:keepNext w:val="0"/>
              <w:keepLines w:val="0"/>
              <w:widowControl w:val="0"/>
            </w:pPr>
            <w:r w:rsidRPr="00C31E24">
              <w:t>The SS (MCVideo Server) sends a SIP ACK message to acknowledge the SIP 200 (OK).</w:t>
            </w:r>
          </w:p>
        </w:tc>
        <w:tc>
          <w:tcPr>
            <w:tcW w:w="709" w:type="dxa"/>
            <w:shd w:val="clear" w:color="auto" w:fill="auto"/>
          </w:tcPr>
          <w:p w14:paraId="557617E2"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2E7F2812" w14:textId="77777777" w:rsidR="00784A32" w:rsidRPr="00C31E24" w:rsidRDefault="00784A32" w:rsidP="00354887">
            <w:pPr>
              <w:pStyle w:val="TAL"/>
              <w:keepNext w:val="0"/>
              <w:keepLines w:val="0"/>
              <w:widowControl w:val="0"/>
            </w:pPr>
            <w:r w:rsidRPr="00C31E24">
              <w:t>SIP ACK</w:t>
            </w:r>
          </w:p>
        </w:tc>
        <w:tc>
          <w:tcPr>
            <w:tcW w:w="567" w:type="dxa"/>
            <w:shd w:val="clear" w:color="auto" w:fill="auto"/>
          </w:tcPr>
          <w:p w14:paraId="5F3114C0"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78F5FE43" w14:textId="77777777" w:rsidR="00784A32" w:rsidRPr="00C31E24" w:rsidRDefault="00784A32" w:rsidP="00354887">
            <w:pPr>
              <w:pStyle w:val="TAC"/>
              <w:keepNext w:val="0"/>
              <w:keepLines w:val="0"/>
              <w:widowControl w:val="0"/>
            </w:pPr>
            <w:r w:rsidRPr="00C31E24">
              <w:t>-</w:t>
            </w:r>
          </w:p>
        </w:tc>
      </w:tr>
      <w:tr w:rsidR="00784A32" w:rsidRPr="00C31E24" w14:paraId="45D00D77" w14:textId="77777777" w:rsidTr="00354887">
        <w:tc>
          <w:tcPr>
            <w:tcW w:w="648" w:type="dxa"/>
            <w:shd w:val="clear" w:color="auto" w:fill="auto"/>
          </w:tcPr>
          <w:p w14:paraId="727EFAA8" w14:textId="77777777" w:rsidR="00784A32" w:rsidRPr="00C31E24" w:rsidRDefault="00784A32" w:rsidP="00354887">
            <w:pPr>
              <w:pStyle w:val="TAC"/>
              <w:keepNext w:val="0"/>
              <w:keepLines w:val="0"/>
              <w:widowControl w:val="0"/>
            </w:pPr>
            <w:r w:rsidRPr="00C31E24">
              <w:t>16</w:t>
            </w:r>
          </w:p>
        </w:tc>
        <w:tc>
          <w:tcPr>
            <w:tcW w:w="3969" w:type="dxa"/>
            <w:shd w:val="clear" w:color="auto" w:fill="auto"/>
          </w:tcPr>
          <w:p w14:paraId="0C62ED7B" w14:textId="77777777" w:rsidR="00784A32" w:rsidRPr="00C31E24" w:rsidRDefault="00784A32" w:rsidP="00354887">
            <w:pPr>
              <w:pStyle w:val="TAL"/>
              <w:keepNext w:val="0"/>
              <w:keepLines w:val="0"/>
              <w:widowControl w:val="0"/>
            </w:pPr>
            <w:r w:rsidRPr="00C31E24">
              <w:t>The SS (MCVideo Server) sends a Media Transmission Notification message to notify the UE client that an emergency media transmission is available from another user.</w:t>
            </w:r>
          </w:p>
        </w:tc>
        <w:tc>
          <w:tcPr>
            <w:tcW w:w="709" w:type="dxa"/>
            <w:shd w:val="clear" w:color="auto" w:fill="auto"/>
          </w:tcPr>
          <w:p w14:paraId="4A3D3145"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2897F6A4" w14:textId="77777777" w:rsidR="00784A32" w:rsidRPr="00C31E24" w:rsidRDefault="00784A32" w:rsidP="00354887">
            <w:pPr>
              <w:pStyle w:val="TAL"/>
              <w:keepNext w:val="0"/>
              <w:keepLines w:val="0"/>
              <w:widowControl w:val="0"/>
            </w:pPr>
            <w:r w:rsidRPr="00C31E24">
              <w:t>Media Transmission Notification</w:t>
            </w:r>
          </w:p>
        </w:tc>
        <w:tc>
          <w:tcPr>
            <w:tcW w:w="567" w:type="dxa"/>
            <w:shd w:val="clear" w:color="auto" w:fill="auto"/>
          </w:tcPr>
          <w:p w14:paraId="68DDAB7F"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1B0910A3" w14:textId="77777777" w:rsidR="00784A32" w:rsidRPr="00C31E24" w:rsidRDefault="00784A32" w:rsidP="00354887">
            <w:pPr>
              <w:pStyle w:val="TAC"/>
              <w:keepNext w:val="0"/>
              <w:keepLines w:val="0"/>
              <w:widowControl w:val="0"/>
            </w:pPr>
            <w:r w:rsidRPr="00C31E24">
              <w:t>-</w:t>
            </w:r>
          </w:p>
        </w:tc>
      </w:tr>
      <w:tr w:rsidR="00784A32" w:rsidRPr="00C31E24" w14:paraId="70C82E1B" w14:textId="77777777" w:rsidTr="00354887">
        <w:tc>
          <w:tcPr>
            <w:tcW w:w="648" w:type="dxa"/>
            <w:shd w:val="clear" w:color="auto" w:fill="auto"/>
          </w:tcPr>
          <w:p w14:paraId="59A1564F" w14:textId="77777777" w:rsidR="00784A32" w:rsidRPr="00C31E24" w:rsidRDefault="00784A32" w:rsidP="00354887">
            <w:pPr>
              <w:pStyle w:val="TAC"/>
              <w:keepNext w:val="0"/>
              <w:keepLines w:val="0"/>
              <w:widowControl w:val="0"/>
            </w:pPr>
            <w:r w:rsidRPr="00C31E24">
              <w:t>17</w:t>
            </w:r>
          </w:p>
        </w:tc>
        <w:tc>
          <w:tcPr>
            <w:tcW w:w="3969" w:type="dxa"/>
            <w:shd w:val="clear" w:color="auto" w:fill="auto"/>
          </w:tcPr>
          <w:p w14:paraId="1D790ADD" w14:textId="77777777" w:rsidR="00784A32" w:rsidRPr="00C31E24" w:rsidRDefault="00784A32" w:rsidP="00354887">
            <w:pPr>
              <w:pStyle w:val="TAL"/>
              <w:keepNext w:val="0"/>
              <w:keepLines w:val="0"/>
              <w:widowControl w:val="0"/>
            </w:pPr>
            <w:r w:rsidRPr="00C31E24">
              <w:t>Check: Does the UE (MCVideo Client) provide media transmission notification to the MCVideo User?</w:t>
            </w:r>
          </w:p>
          <w:p w14:paraId="47A284EB" w14:textId="4E1F7323" w:rsidR="00784A32" w:rsidRPr="00C31E24" w:rsidRDefault="008739C9" w:rsidP="00354887">
            <w:pPr>
              <w:pStyle w:val="TAL"/>
              <w:keepNext w:val="0"/>
              <w:keepLines w:val="0"/>
              <w:widowControl w:val="0"/>
            </w:pPr>
            <w:r w:rsidRPr="00C31E24">
              <w:t>(</w:t>
            </w:r>
            <w:r w:rsidR="00784A32" w:rsidRPr="00C31E24">
              <w:t>NOTE</w:t>
            </w:r>
            <w:r w:rsidRPr="00C31E24">
              <w:t xml:space="preserve"> 1)</w:t>
            </w:r>
          </w:p>
        </w:tc>
        <w:tc>
          <w:tcPr>
            <w:tcW w:w="709" w:type="dxa"/>
            <w:shd w:val="clear" w:color="auto" w:fill="auto"/>
          </w:tcPr>
          <w:p w14:paraId="40D213E5"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565220F1"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27C694D8" w14:textId="77777777" w:rsidR="00784A32" w:rsidRPr="00C31E24" w:rsidRDefault="00784A32" w:rsidP="00354887">
            <w:pPr>
              <w:pStyle w:val="TAC"/>
              <w:keepNext w:val="0"/>
              <w:keepLines w:val="0"/>
              <w:widowControl w:val="0"/>
            </w:pPr>
            <w:r w:rsidRPr="00C31E24">
              <w:t>6</w:t>
            </w:r>
          </w:p>
        </w:tc>
        <w:tc>
          <w:tcPr>
            <w:tcW w:w="892" w:type="dxa"/>
            <w:shd w:val="clear" w:color="auto" w:fill="auto"/>
          </w:tcPr>
          <w:p w14:paraId="0848ED67" w14:textId="77777777" w:rsidR="00784A32" w:rsidRPr="00C31E24" w:rsidRDefault="00784A32" w:rsidP="00354887">
            <w:pPr>
              <w:pStyle w:val="TAC"/>
              <w:keepNext w:val="0"/>
              <w:keepLines w:val="0"/>
              <w:widowControl w:val="0"/>
            </w:pPr>
            <w:r w:rsidRPr="00C31E24">
              <w:t>P</w:t>
            </w:r>
          </w:p>
        </w:tc>
      </w:tr>
      <w:tr w:rsidR="00784A32" w:rsidRPr="00C31E24" w14:paraId="4F82FCF4" w14:textId="77777777" w:rsidTr="00354887">
        <w:tc>
          <w:tcPr>
            <w:tcW w:w="648" w:type="dxa"/>
            <w:shd w:val="clear" w:color="auto" w:fill="auto"/>
          </w:tcPr>
          <w:p w14:paraId="4A9DA9A9" w14:textId="77777777" w:rsidR="00784A32" w:rsidRPr="00C31E24" w:rsidRDefault="00784A32" w:rsidP="00354887">
            <w:pPr>
              <w:pStyle w:val="TAC"/>
              <w:keepNext w:val="0"/>
              <w:keepLines w:val="0"/>
              <w:widowControl w:val="0"/>
            </w:pPr>
            <w:r w:rsidRPr="00C31E24">
              <w:t>18</w:t>
            </w:r>
          </w:p>
        </w:tc>
        <w:tc>
          <w:tcPr>
            <w:tcW w:w="3969" w:type="dxa"/>
            <w:shd w:val="clear" w:color="auto" w:fill="auto"/>
          </w:tcPr>
          <w:p w14:paraId="1D8288F2" w14:textId="77777777" w:rsidR="00784A32" w:rsidRPr="00C31E24" w:rsidRDefault="00784A32" w:rsidP="00354887">
            <w:pPr>
              <w:pStyle w:val="TAL"/>
              <w:keepNext w:val="0"/>
              <w:keepLines w:val="0"/>
              <w:widowControl w:val="0"/>
            </w:pPr>
            <w:r w:rsidRPr="00C31E24">
              <w:t>Make the MCVideo User to request permission to receive media.</w:t>
            </w:r>
          </w:p>
          <w:p w14:paraId="33CC6982" w14:textId="2790E63A" w:rsidR="00784A32" w:rsidRPr="00C31E24" w:rsidRDefault="008739C9" w:rsidP="00354887">
            <w:pPr>
              <w:pStyle w:val="TAL"/>
              <w:keepNext w:val="0"/>
              <w:keepLines w:val="0"/>
              <w:widowControl w:val="0"/>
            </w:pPr>
            <w:r w:rsidRPr="00C31E24">
              <w:t>(</w:t>
            </w:r>
            <w:r w:rsidR="00784A32" w:rsidRPr="00C31E24">
              <w:t>NOTE</w:t>
            </w:r>
            <w:r w:rsidRPr="00C31E24">
              <w:t xml:space="preserve"> 1)</w:t>
            </w:r>
          </w:p>
        </w:tc>
        <w:tc>
          <w:tcPr>
            <w:tcW w:w="709" w:type="dxa"/>
            <w:shd w:val="clear" w:color="auto" w:fill="auto"/>
          </w:tcPr>
          <w:p w14:paraId="43F85F8B"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2A761DA1"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105B83EE"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21E0FE28" w14:textId="77777777" w:rsidR="00784A32" w:rsidRPr="00C31E24" w:rsidRDefault="00784A32" w:rsidP="00354887">
            <w:pPr>
              <w:pStyle w:val="TAC"/>
              <w:keepNext w:val="0"/>
              <w:keepLines w:val="0"/>
              <w:widowControl w:val="0"/>
            </w:pPr>
            <w:r w:rsidRPr="00C31E24">
              <w:t>-</w:t>
            </w:r>
          </w:p>
        </w:tc>
      </w:tr>
      <w:tr w:rsidR="00784A32" w:rsidRPr="00C31E24" w14:paraId="012EE012" w14:textId="77777777" w:rsidTr="00354887">
        <w:tc>
          <w:tcPr>
            <w:tcW w:w="648" w:type="dxa"/>
            <w:shd w:val="clear" w:color="auto" w:fill="auto"/>
          </w:tcPr>
          <w:p w14:paraId="6F2EEDDC" w14:textId="77777777" w:rsidR="00784A32" w:rsidRPr="00C31E24" w:rsidRDefault="00784A32" w:rsidP="00354887">
            <w:pPr>
              <w:pStyle w:val="TAC"/>
              <w:keepNext w:val="0"/>
              <w:keepLines w:val="0"/>
              <w:widowControl w:val="0"/>
            </w:pPr>
            <w:r w:rsidRPr="00C31E24">
              <w:t>19</w:t>
            </w:r>
          </w:p>
        </w:tc>
        <w:tc>
          <w:tcPr>
            <w:tcW w:w="3969" w:type="dxa"/>
            <w:shd w:val="clear" w:color="auto" w:fill="auto"/>
          </w:tcPr>
          <w:p w14:paraId="76680D3A" w14:textId="77777777" w:rsidR="00784A32" w:rsidRPr="00C31E24" w:rsidRDefault="00784A32" w:rsidP="00354887">
            <w:pPr>
              <w:pStyle w:val="TAL"/>
              <w:keepNext w:val="0"/>
              <w:keepLines w:val="0"/>
              <w:widowControl w:val="0"/>
            </w:pPr>
            <w:r w:rsidRPr="00C31E24">
              <w:t>Check: Does the UE (MCVideo Client) respond with a Receive Media Request message?</w:t>
            </w:r>
          </w:p>
        </w:tc>
        <w:tc>
          <w:tcPr>
            <w:tcW w:w="709" w:type="dxa"/>
            <w:shd w:val="clear" w:color="auto" w:fill="auto"/>
          </w:tcPr>
          <w:p w14:paraId="10D0511A"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22C3FCA2" w14:textId="77777777" w:rsidR="00784A32" w:rsidRPr="00C31E24" w:rsidRDefault="00784A32" w:rsidP="00354887">
            <w:pPr>
              <w:pStyle w:val="TAL"/>
              <w:keepNext w:val="0"/>
              <w:keepLines w:val="0"/>
              <w:widowControl w:val="0"/>
            </w:pPr>
            <w:r w:rsidRPr="00C31E24">
              <w:t>Receive Media Request</w:t>
            </w:r>
          </w:p>
        </w:tc>
        <w:tc>
          <w:tcPr>
            <w:tcW w:w="567" w:type="dxa"/>
            <w:shd w:val="clear" w:color="auto" w:fill="auto"/>
          </w:tcPr>
          <w:p w14:paraId="53BF9071" w14:textId="77777777" w:rsidR="00784A32" w:rsidRPr="00C31E24" w:rsidRDefault="00784A32" w:rsidP="00354887">
            <w:pPr>
              <w:pStyle w:val="TAC"/>
              <w:keepNext w:val="0"/>
              <w:keepLines w:val="0"/>
              <w:widowControl w:val="0"/>
            </w:pPr>
            <w:r w:rsidRPr="00C31E24">
              <w:t>7</w:t>
            </w:r>
          </w:p>
        </w:tc>
        <w:tc>
          <w:tcPr>
            <w:tcW w:w="892" w:type="dxa"/>
            <w:shd w:val="clear" w:color="auto" w:fill="auto"/>
          </w:tcPr>
          <w:p w14:paraId="771524BA" w14:textId="77777777" w:rsidR="00784A32" w:rsidRPr="00C31E24" w:rsidRDefault="00784A32" w:rsidP="00354887">
            <w:pPr>
              <w:pStyle w:val="TAC"/>
              <w:keepNext w:val="0"/>
              <w:keepLines w:val="0"/>
              <w:widowControl w:val="0"/>
            </w:pPr>
            <w:r w:rsidRPr="00C31E24">
              <w:t>P</w:t>
            </w:r>
          </w:p>
        </w:tc>
      </w:tr>
      <w:tr w:rsidR="00784A32" w:rsidRPr="00C31E24" w14:paraId="68AB2EB2" w14:textId="77777777" w:rsidTr="00354887">
        <w:trPr>
          <w:trHeight w:val="422"/>
        </w:trPr>
        <w:tc>
          <w:tcPr>
            <w:tcW w:w="648" w:type="dxa"/>
            <w:shd w:val="clear" w:color="auto" w:fill="auto"/>
          </w:tcPr>
          <w:p w14:paraId="7E56C69C" w14:textId="77777777" w:rsidR="00784A32" w:rsidRPr="00C31E24" w:rsidRDefault="00784A32" w:rsidP="00354887">
            <w:pPr>
              <w:pStyle w:val="TAC"/>
              <w:keepNext w:val="0"/>
              <w:keepLines w:val="0"/>
              <w:widowControl w:val="0"/>
            </w:pPr>
            <w:r w:rsidRPr="00C31E24">
              <w:t>20</w:t>
            </w:r>
          </w:p>
        </w:tc>
        <w:tc>
          <w:tcPr>
            <w:tcW w:w="3969" w:type="dxa"/>
            <w:shd w:val="clear" w:color="auto" w:fill="auto"/>
          </w:tcPr>
          <w:p w14:paraId="620E5817" w14:textId="77777777" w:rsidR="00784A32" w:rsidRPr="00C31E24" w:rsidRDefault="00784A32" w:rsidP="00354887">
            <w:pPr>
              <w:pStyle w:val="TAL"/>
              <w:keepNext w:val="0"/>
              <w:keepLines w:val="0"/>
              <w:widowControl w:val="0"/>
            </w:pPr>
            <w:r w:rsidRPr="00C31E24">
              <w:t>The SS (MCVideo Server) sends a Receive Media Response message.</w:t>
            </w:r>
          </w:p>
        </w:tc>
        <w:tc>
          <w:tcPr>
            <w:tcW w:w="709" w:type="dxa"/>
            <w:shd w:val="clear" w:color="auto" w:fill="auto"/>
          </w:tcPr>
          <w:p w14:paraId="5B5654AD"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19FB6763" w14:textId="77777777" w:rsidR="00784A32" w:rsidRPr="00C31E24" w:rsidRDefault="00784A32" w:rsidP="00354887">
            <w:pPr>
              <w:pStyle w:val="TAL"/>
              <w:keepNext w:val="0"/>
              <w:keepLines w:val="0"/>
              <w:widowControl w:val="0"/>
            </w:pPr>
            <w:r w:rsidRPr="00C31E24">
              <w:t>Receive Media Response</w:t>
            </w:r>
          </w:p>
        </w:tc>
        <w:tc>
          <w:tcPr>
            <w:tcW w:w="567" w:type="dxa"/>
            <w:shd w:val="clear" w:color="auto" w:fill="auto"/>
          </w:tcPr>
          <w:p w14:paraId="5CBA0213"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66EE8D2F" w14:textId="77777777" w:rsidR="00784A32" w:rsidRPr="00C31E24" w:rsidRDefault="00784A32" w:rsidP="00354887">
            <w:pPr>
              <w:pStyle w:val="TAC"/>
              <w:keepNext w:val="0"/>
              <w:keepLines w:val="0"/>
              <w:widowControl w:val="0"/>
            </w:pPr>
            <w:r w:rsidRPr="00C31E24">
              <w:t>-</w:t>
            </w:r>
          </w:p>
        </w:tc>
      </w:tr>
      <w:tr w:rsidR="00784A32" w:rsidRPr="00C31E24" w14:paraId="3089174E" w14:textId="77777777" w:rsidTr="00354887">
        <w:trPr>
          <w:trHeight w:val="422"/>
        </w:trPr>
        <w:tc>
          <w:tcPr>
            <w:tcW w:w="648" w:type="dxa"/>
            <w:shd w:val="clear" w:color="auto" w:fill="auto"/>
          </w:tcPr>
          <w:p w14:paraId="0A2B4EB7" w14:textId="77777777" w:rsidR="00784A32" w:rsidRPr="00C31E24" w:rsidRDefault="00784A32" w:rsidP="00354887">
            <w:pPr>
              <w:pStyle w:val="TAC"/>
              <w:keepNext w:val="0"/>
              <w:keepLines w:val="0"/>
              <w:widowControl w:val="0"/>
            </w:pPr>
            <w:r w:rsidRPr="00C31E24">
              <w:t>21</w:t>
            </w:r>
          </w:p>
        </w:tc>
        <w:tc>
          <w:tcPr>
            <w:tcW w:w="3969" w:type="dxa"/>
            <w:shd w:val="clear" w:color="auto" w:fill="auto"/>
          </w:tcPr>
          <w:p w14:paraId="3A77731C" w14:textId="77777777" w:rsidR="00784A32" w:rsidRPr="00C31E24" w:rsidRDefault="00784A32" w:rsidP="00354887">
            <w:pPr>
              <w:pStyle w:val="TAL"/>
              <w:keepNext w:val="0"/>
              <w:keepLines w:val="0"/>
              <w:widowControl w:val="0"/>
            </w:pPr>
            <w:r w:rsidRPr="00C31E24">
              <w:t>Check: Does the UE (MCVideo Client) provide receive media success notification to the MCVideo User?</w:t>
            </w:r>
          </w:p>
          <w:p w14:paraId="1387CE98" w14:textId="7CDCFC35" w:rsidR="00784A32" w:rsidRPr="00C31E24" w:rsidRDefault="008739C9" w:rsidP="00354887">
            <w:pPr>
              <w:pStyle w:val="TAL"/>
              <w:keepNext w:val="0"/>
              <w:keepLines w:val="0"/>
              <w:widowControl w:val="0"/>
            </w:pPr>
            <w:r w:rsidRPr="00C31E24">
              <w:t>(</w:t>
            </w:r>
            <w:r w:rsidR="00784A32" w:rsidRPr="00C31E24">
              <w:t>NOTE</w:t>
            </w:r>
            <w:r w:rsidRPr="00C31E24">
              <w:t xml:space="preserve"> 1)</w:t>
            </w:r>
          </w:p>
        </w:tc>
        <w:tc>
          <w:tcPr>
            <w:tcW w:w="709" w:type="dxa"/>
            <w:shd w:val="clear" w:color="auto" w:fill="auto"/>
          </w:tcPr>
          <w:p w14:paraId="5C0D5364"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064509AF"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219136B3" w14:textId="77777777" w:rsidR="00784A32" w:rsidRPr="00C31E24" w:rsidRDefault="00784A32" w:rsidP="00354887">
            <w:pPr>
              <w:pStyle w:val="TAC"/>
              <w:keepNext w:val="0"/>
              <w:keepLines w:val="0"/>
              <w:widowControl w:val="0"/>
            </w:pPr>
            <w:r w:rsidRPr="00C31E24">
              <w:t>7</w:t>
            </w:r>
          </w:p>
        </w:tc>
        <w:tc>
          <w:tcPr>
            <w:tcW w:w="892" w:type="dxa"/>
            <w:shd w:val="clear" w:color="auto" w:fill="auto"/>
          </w:tcPr>
          <w:p w14:paraId="5AEC2660" w14:textId="77777777" w:rsidR="00784A32" w:rsidRPr="00C31E24" w:rsidRDefault="00784A32" w:rsidP="00354887">
            <w:pPr>
              <w:pStyle w:val="TAC"/>
              <w:keepNext w:val="0"/>
              <w:keepLines w:val="0"/>
              <w:widowControl w:val="0"/>
            </w:pPr>
            <w:r w:rsidRPr="00C31E24">
              <w:t>P</w:t>
            </w:r>
          </w:p>
        </w:tc>
      </w:tr>
      <w:tr w:rsidR="00784A32" w:rsidRPr="00C31E24" w14:paraId="7A8C6C63" w14:textId="77777777" w:rsidTr="00354887">
        <w:trPr>
          <w:trHeight w:val="845"/>
        </w:trPr>
        <w:tc>
          <w:tcPr>
            <w:tcW w:w="648" w:type="dxa"/>
            <w:shd w:val="clear" w:color="auto" w:fill="auto"/>
          </w:tcPr>
          <w:p w14:paraId="164FCA6E" w14:textId="77777777" w:rsidR="00784A32" w:rsidRPr="00C31E24" w:rsidRDefault="00784A32" w:rsidP="00354887">
            <w:pPr>
              <w:pStyle w:val="TAC"/>
              <w:keepNext w:val="0"/>
              <w:keepLines w:val="0"/>
              <w:widowControl w:val="0"/>
            </w:pPr>
            <w:r w:rsidRPr="00C31E24">
              <w:t>22</w:t>
            </w:r>
          </w:p>
        </w:tc>
        <w:tc>
          <w:tcPr>
            <w:tcW w:w="3969" w:type="dxa"/>
            <w:shd w:val="clear" w:color="auto" w:fill="auto"/>
          </w:tcPr>
          <w:p w14:paraId="0E158F31" w14:textId="77777777" w:rsidR="00784A32" w:rsidRPr="00C31E24" w:rsidRDefault="00784A32" w:rsidP="00354887">
            <w:pPr>
              <w:pStyle w:val="TAL"/>
              <w:keepNext w:val="0"/>
              <w:keepLines w:val="0"/>
              <w:widowControl w:val="0"/>
            </w:pPr>
            <w:r w:rsidRPr="00C31E24">
              <w:t>The SS (MCVideo Server) sends a SIP re-INVITE message to downgrade the Chat Group Call from an Emergency state to a regular Chat Group Call.</w:t>
            </w:r>
          </w:p>
        </w:tc>
        <w:tc>
          <w:tcPr>
            <w:tcW w:w="709" w:type="dxa"/>
            <w:shd w:val="clear" w:color="auto" w:fill="auto"/>
          </w:tcPr>
          <w:p w14:paraId="6C230B3D"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17730518" w14:textId="77777777" w:rsidR="00784A32" w:rsidRPr="00C31E24" w:rsidRDefault="00784A32" w:rsidP="00354887">
            <w:pPr>
              <w:pStyle w:val="TAL"/>
              <w:keepNext w:val="0"/>
              <w:keepLines w:val="0"/>
              <w:widowControl w:val="0"/>
            </w:pPr>
            <w:r w:rsidRPr="00C31E24">
              <w:t>SIP re-INVITE</w:t>
            </w:r>
          </w:p>
        </w:tc>
        <w:tc>
          <w:tcPr>
            <w:tcW w:w="567" w:type="dxa"/>
            <w:shd w:val="clear" w:color="auto" w:fill="auto"/>
          </w:tcPr>
          <w:p w14:paraId="32972CC8"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6C9DBDEF" w14:textId="77777777" w:rsidR="00784A32" w:rsidRPr="00C31E24" w:rsidRDefault="00784A32" w:rsidP="00354887">
            <w:pPr>
              <w:pStyle w:val="TAC"/>
              <w:keepNext w:val="0"/>
              <w:keepLines w:val="0"/>
              <w:widowControl w:val="0"/>
            </w:pPr>
            <w:r w:rsidRPr="00C31E24">
              <w:t>-</w:t>
            </w:r>
          </w:p>
        </w:tc>
      </w:tr>
      <w:tr w:rsidR="00784A32" w:rsidRPr="00C31E24" w14:paraId="50954368" w14:textId="77777777" w:rsidTr="00354887">
        <w:tc>
          <w:tcPr>
            <w:tcW w:w="648" w:type="dxa"/>
            <w:shd w:val="clear" w:color="auto" w:fill="auto"/>
          </w:tcPr>
          <w:p w14:paraId="782707D3" w14:textId="77777777" w:rsidR="00784A32" w:rsidRPr="00C31E24" w:rsidRDefault="00784A32" w:rsidP="00354887">
            <w:pPr>
              <w:pStyle w:val="TAC"/>
              <w:keepNext w:val="0"/>
              <w:keepLines w:val="0"/>
              <w:widowControl w:val="0"/>
            </w:pPr>
            <w:r w:rsidRPr="00C31E24">
              <w:t>-</w:t>
            </w:r>
          </w:p>
        </w:tc>
        <w:tc>
          <w:tcPr>
            <w:tcW w:w="3969" w:type="dxa"/>
            <w:shd w:val="clear" w:color="auto" w:fill="auto"/>
          </w:tcPr>
          <w:p w14:paraId="0C641F38" w14:textId="77777777" w:rsidR="00784A32" w:rsidRPr="00C31E24" w:rsidRDefault="00784A32" w:rsidP="00354887">
            <w:pPr>
              <w:pStyle w:val="TAL"/>
              <w:keepNext w:val="0"/>
              <w:keepLines w:val="0"/>
              <w:widowControl w:val="0"/>
            </w:pPr>
            <w:r w:rsidRPr="00C31E24">
              <w:t>EXCEPTION: Step 23a1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780E5AAB"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59B93C38"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324811FA"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11E6714D" w14:textId="77777777" w:rsidR="00784A32" w:rsidRPr="00C31E24" w:rsidRDefault="00784A32" w:rsidP="00354887">
            <w:pPr>
              <w:pStyle w:val="TAC"/>
              <w:keepNext w:val="0"/>
              <w:keepLines w:val="0"/>
              <w:widowControl w:val="0"/>
            </w:pPr>
            <w:r w:rsidRPr="00C31E24">
              <w:t>-</w:t>
            </w:r>
          </w:p>
        </w:tc>
      </w:tr>
      <w:tr w:rsidR="00784A32" w:rsidRPr="00C31E24" w14:paraId="1CE74712" w14:textId="77777777" w:rsidTr="00354887">
        <w:tc>
          <w:tcPr>
            <w:tcW w:w="648" w:type="dxa"/>
            <w:shd w:val="clear" w:color="auto" w:fill="auto"/>
          </w:tcPr>
          <w:p w14:paraId="0947BB9C" w14:textId="77777777" w:rsidR="00784A32" w:rsidRPr="00C31E24" w:rsidRDefault="00784A32" w:rsidP="00354887">
            <w:pPr>
              <w:pStyle w:val="TAC"/>
              <w:keepNext w:val="0"/>
              <w:keepLines w:val="0"/>
              <w:widowControl w:val="0"/>
            </w:pPr>
            <w:r w:rsidRPr="00C31E24">
              <w:t>23a1</w:t>
            </w:r>
          </w:p>
        </w:tc>
        <w:tc>
          <w:tcPr>
            <w:tcW w:w="3969" w:type="dxa"/>
            <w:shd w:val="clear" w:color="auto" w:fill="auto"/>
          </w:tcPr>
          <w:p w14:paraId="1FF50672" w14:textId="77777777" w:rsidR="00784A32" w:rsidRPr="00C31E24" w:rsidRDefault="00784A32" w:rsidP="00354887">
            <w:pPr>
              <w:pStyle w:val="TAL"/>
              <w:keepNext w:val="0"/>
              <w:keepLines w:val="0"/>
              <w:widowControl w:val="0"/>
            </w:pPr>
            <w:r w:rsidRPr="00C31E24">
              <w:t>The UE (MCVideo Client) sends a SIP 100 (Trying) message in response</w:t>
            </w:r>
          </w:p>
        </w:tc>
        <w:tc>
          <w:tcPr>
            <w:tcW w:w="709" w:type="dxa"/>
            <w:shd w:val="clear" w:color="auto" w:fill="auto"/>
          </w:tcPr>
          <w:p w14:paraId="160514CA"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5BFB46E6" w14:textId="77777777" w:rsidR="00784A32" w:rsidRPr="00C31E24" w:rsidRDefault="00784A32" w:rsidP="00354887">
            <w:pPr>
              <w:pStyle w:val="TAL"/>
              <w:keepNext w:val="0"/>
              <w:keepLines w:val="0"/>
              <w:widowControl w:val="0"/>
            </w:pPr>
            <w:r w:rsidRPr="00C31E24">
              <w:t>SIP 100 (Trying)</w:t>
            </w:r>
          </w:p>
        </w:tc>
        <w:tc>
          <w:tcPr>
            <w:tcW w:w="567" w:type="dxa"/>
            <w:shd w:val="clear" w:color="auto" w:fill="auto"/>
          </w:tcPr>
          <w:p w14:paraId="51DBC443"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77052EF4" w14:textId="77777777" w:rsidR="00784A32" w:rsidRPr="00C31E24" w:rsidRDefault="00784A32" w:rsidP="00354887">
            <w:pPr>
              <w:pStyle w:val="TAC"/>
              <w:keepNext w:val="0"/>
              <w:keepLines w:val="0"/>
              <w:widowControl w:val="0"/>
            </w:pPr>
            <w:r w:rsidRPr="00C31E24">
              <w:t>-</w:t>
            </w:r>
          </w:p>
        </w:tc>
      </w:tr>
      <w:tr w:rsidR="00784A32" w:rsidRPr="00C31E24" w14:paraId="0217A728" w14:textId="77777777" w:rsidTr="00354887">
        <w:tc>
          <w:tcPr>
            <w:tcW w:w="648" w:type="dxa"/>
            <w:shd w:val="clear" w:color="auto" w:fill="auto"/>
          </w:tcPr>
          <w:p w14:paraId="6F9E3DE6" w14:textId="77777777" w:rsidR="00784A32" w:rsidRPr="00C31E24" w:rsidRDefault="00784A32" w:rsidP="00354887">
            <w:pPr>
              <w:pStyle w:val="TAC"/>
              <w:keepNext w:val="0"/>
              <w:keepLines w:val="0"/>
              <w:widowControl w:val="0"/>
            </w:pPr>
            <w:r w:rsidRPr="00C31E24">
              <w:t>24</w:t>
            </w:r>
          </w:p>
        </w:tc>
        <w:tc>
          <w:tcPr>
            <w:tcW w:w="3969" w:type="dxa"/>
            <w:shd w:val="clear" w:color="auto" w:fill="auto"/>
          </w:tcPr>
          <w:p w14:paraId="24B9A1E2" w14:textId="77777777" w:rsidR="00784A32" w:rsidRPr="00C31E24" w:rsidRDefault="00784A32" w:rsidP="00354887">
            <w:pPr>
              <w:pStyle w:val="TAL"/>
              <w:keepNext w:val="0"/>
              <w:keepLines w:val="0"/>
              <w:widowControl w:val="0"/>
            </w:pPr>
            <w:r w:rsidRPr="00C31E24">
              <w:t>Check: Does the UE (MCVideo Client) responds with a SIP 200 (OK)?</w:t>
            </w:r>
          </w:p>
        </w:tc>
        <w:tc>
          <w:tcPr>
            <w:tcW w:w="709" w:type="dxa"/>
            <w:shd w:val="clear" w:color="auto" w:fill="auto"/>
          </w:tcPr>
          <w:p w14:paraId="0084225D"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6826F34B" w14:textId="77777777" w:rsidR="00784A32" w:rsidRPr="00C31E24" w:rsidRDefault="00784A32" w:rsidP="00354887">
            <w:pPr>
              <w:pStyle w:val="TAL"/>
              <w:keepNext w:val="0"/>
              <w:keepLines w:val="0"/>
              <w:widowControl w:val="0"/>
            </w:pPr>
            <w:r w:rsidRPr="00C31E24">
              <w:t>SIP 200 (OK)</w:t>
            </w:r>
          </w:p>
        </w:tc>
        <w:tc>
          <w:tcPr>
            <w:tcW w:w="567" w:type="dxa"/>
            <w:shd w:val="clear" w:color="auto" w:fill="auto"/>
          </w:tcPr>
          <w:p w14:paraId="39507637" w14:textId="77777777" w:rsidR="00784A32" w:rsidRPr="00C31E24" w:rsidRDefault="00784A32" w:rsidP="00354887">
            <w:pPr>
              <w:pStyle w:val="TAC"/>
              <w:keepNext w:val="0"/>
              <w:keepLines w:val="0"/>
              <w:widowControl w:val="0"/>
            </w:pPr>
            <w:r w:rsidRPr="00C31E24">
              <w:t>3</w:t>
            </w:r>
          </w:p>
        </w:tc>
        <w:tc>
          <w:tcPr>
            <w:tcW w:w="892" w:type="dxa"/>
            <w:shd w:val="clear" w:color="auto" w:fill="auto"/>
          </w:tcPr>
          <w:p w14:paraId="5ED3E57C" w14:textId="77777777" w:rsidR="00784A32" w:rsidRPr="00C31E24" w:rsidRDefault="00784A32" w:rsidP="00354887">
            <w:pPr>
              <w:pStyle w:val="TAC"/>
              <w:keepNext w:val="0"/>
              <w:keepLines w:val="0"/>
              <w:widowControl w:val="0"/>
            </w:pPr>
            <w:r w:rsidRPr="00C31E24">
              <w:t>P</w:t>
            </w:r>
          </w:p>
        </w:tc>
      </w:tr>
      <w:tr w:rsidR="00784A32" w:rsidRPr="00C31E24" w14:paraId="02436001" w14:textId="77777777" w:rsidTr="00354887">
        <w:tc>
          <w:tcPr>
            <w:tcW w:w="648" w:type="dxa"/>
            <w:shd w:val="clear" w:color="auto" w:fill="auto"/>
          </w:tcPr>
          <w:p w14:paraId="60746C97" w14:textId="77777777" w:rsidR="00784A32" w:rsidRPr="00C31E24" w:rsidRDefault="00784A32" w:rsidP="00354887">
            <w:pPr>
              <w:pStyle w:val="TAC"/>
              <w:keepNext w:val="0"/>
              <w:keepLines w:val="0"/>
              <w:widowControl w:val="0"/>
            </w:pPr>
            <w:r w:rsidRPr="00C31E24">
              <w:t>25</w:t>
            </w:r>
          </w:p>
        </w:tc>
        <w:tc>
          <w:tcPr>
            <w:tcW w:w="3969" w:type="dxa"/>
            <w:shd w:val="clear" w:color="auto" w:fill="auto"/>
          </w:tcPr>
          <w:p w14:paraId="6D76CC80" w14:textId="77777777" w:rsidR="00784A32" w:rsidRPr="00C31E24" w:rsidRDefault="00784A32" w:rsidP="00354887">
            <w:pPr>
              <w:pStyle w:val="TAL"/>
              <w:keepNext w:val="0"/>
              <w:keepLines w:val="0"/>
              <w:widowControl w:val="0"/>
            </w:pPr>
            <w:r w:rsidRPr="00C31E24">
              <w:t xml:space="preserve">The SS (MCVideo Server) sends a SIP ACK message to acknowledge the SIP 200 (OK). </w:t>
            </w:r>
          </w:p>
        </w:tc>
        <w:tc>
          <w:tcPr>
            <w:tcW w:w="709" w:type="dxa"/>
            <w:shd w:val="clear" w:color="auto" w:fill="auto"/>
          </w:tcPr>
          <w:p w14:paraId="01902DB6"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13363F1D" w14:textId="77777777" w:rsidR="00784A32" w:rsidRPr="00C31E24" w:rsidRDefault="00784A32" w:rsidP="00354887">
            <w:pPr>
              <w:pStyle w:val="TAL"/>
              <w:keepNext w:val="0"/>
              <w:keepLines w:val="0"/>
              <w:widowControl w:val="0"/>
            </w:pPr>
            <w:r w:rsidRPr="00C31E24">
              <w:t>SIP ACK</w:t>
            </w:r>
          </w:p>
        </w:tc>
        <w:tc>
          <w:tcPr>
            <w:tcW w:w="567" w:type="dxa"/>
            <w:shd w:val="clear" w:color="auto" w:fill="auto"/>
          </w:tcPr>
          <w:p w14:paraId="23200485"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1E5A1E26" w14:textId="77777777" w:rsidR="00784A32" w:rsidRPr="00C31E24" w:rsidRDefault="00784A32" w:rsidP="00354887">
            <w:pPr>
              <w:pStyle w:val="TAC"/>
              <w:keepNext w:val="0"/>
              <w:keepLines w:val="0"/>
              <w:widowControl w:val="0"/>
            </w:pPr>
            <w:r w:rsidRPr="00C31E24">
              <w:t>-</w:t>
            </w:r>
          </w:p>
        </w:tc>
      </w:tr>
      <w:tr w:rsidR="00784A32" w:rsidRPr="00C31E24" w14:paraId="4C3EB116" w14:textId="77777777" w:rsidTr="00354887">
        <w:tc>
          <w:tcPr>
            <w:tcW w:w="648" w:type="dxa"/>
            <w:shd w:val="clear" w:color="auto" w:fill="auto"/>
          </w:tcPr>
          <w:p w14:paraId="6DC6A711" w14:textId="77777777" w:rsidR="00784A32" w:rsidRPr="00C31E24" w:rsidRDefault="00784A32" w:rsidP="00354887">
            <w:pPr>
              <w:pStyle w:val="TAC"/>
              <w:keepNext w:val="0"/>
              <w:keepLines w:val="0"/>
              <w:widowControl w:val="0"/>
            </w:pPr>
            <w:r w:rsidRPr="00C31E24">
              <w:t>26</w:t>
            </w:r>
          </w:p>
        </w:tc>
        <w:tc>
          <w:tcPr>
            <w:tcW w:w="3969" w:type="dxa"/>
            <w:shd w:val="clear" w:color="auto" w:fill="auto"/>
          </w:tcPr>
          <w:p w14:paraId="79042F2C" w14:textId="77777777" w:rsidR="00784A32" w:rsidRPr="00C31E24" w:rsidRDefault="00784A32" w:rsidP="00354887">
            <w:pPr>
              <w:pStyle w:val="TAL"/>
              <w:keepNext w:val="0"/>
              <w:keepLines w:val="0"/>
              <w:widowControl w:val="0"/>
            </w:pPr>
            <w:r w:rsidRPr="00C31E24">
              <w:t>The SS (MCVideo Server) sends a Media Transmission Notification message to notify the UE Client that a normal media transmission is available from another user.</w:t>
            </w:r>
          </w:p>
        </w:tc>
        <w:tc>
          <w:tcPr>
            <w:tcW w:w="709" w:type="dxa"/>
            <w:shd w:val="clear" w:color="auto" w:fill="auto"/>
          </w:tcPr>
          <w:p w14:paraId="3092AB30"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05BE2230" w14:textId="77777777" w:rsidR="00784A32" w:rsidRPr="00C31E24" w:rsidRDefault="00784A32" w:rsidP="00354887">
            <w:pPr>
              <w:pStyle w:val="TAL"/>
              <w:keepNext w:val="0"/>
              <w:keepLines w:val="0"/>
              <w:widowControl w:val="0"/>
            </w:pPr>
            <w:r w:rsidRPr="00C31E24">
              <w:t>Media Transmission Notification</w:t>
            </w:r>
          </w:p>
        </w:tc>
        <w:tc>
          <w:tcPr>
            <w:tcW w:w="567" w:type="dxa"/>
            <w:shd w:val="clear" w:color="auto" w:fill="auto"/>
          </w:tcPr>
          <w:p w14:paraId="6A32456E"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259E7D6E" w14:textId="77777777" w:rsidR="00784A32" w:rsidRPr="00C31E24" w:rsidRDefault="00784A32" w:rsidP="00354887">
            <w:pPr>
              <w:pStyle w:val="TAC"/>
              <w:keepNext w:val="0"/>
              <w:keepLines w:val="0"/>
              <w:widowControl w:val="0"/>
            </w:pPr>
            <w:r w:rsidRPr="00C31E24">
              <w:t>-</w:t>
            </w:r>
          </w:p>
        </w:tc>
      </w:tr>
      <w:tr w:rsidR="00784A32" w:rsidRPr="00C31E24" w14:paraId="105A8D5B" w14:textId="77777777" w:rsidTr="00354887">
        <w:tc>
          <w:tcPr>
            <w:tcW w:w="648" w:type="dxa"/>
            <w:shd w:val="clear" w:color="auto" w:fill="auto"/>
          </w:tcPr>
          <w:p w14:paraId="1C1C87D0" w14:textId="77777777" w:rsidR="00784A32" w:rsidRPr="00C31E24" w:rsidRDefault="00784A32" w:rsidP="00354887">
            <w:pPr>
              <w:pStyle w:val="TAC"/>
              <w:keepNext w:val="0"/>
              <w:keepLines w:val="0"/>
              <w:widowControl w:val="0"/>
            </w:pPr>
            <w:r w:rsidRPr="00C31E24">
              <w:t>27</w:t>
            </w:r>
          </w:p>
        </w:tc>
        <w:tc>
          <w:tcPr>
            <w:tcW w:w="3969" w:type="dxa"/>
            <w:shd w:val="clear" w:color="auto" w:fill="auto"/>
          </w:tcPr>
          <w:p w14:paraId="0D9302D8" w14:textId="77777777" w:rsidR="00784A32" w:rsidRPr="00C31E24" w:rsidRDefault="00784A32" w:rsidP="00354887">
            <w:pPr>
              <w:pStyle w:val="TAL"/>
              <w:keepNext w:val="0"/>
              <w:keepLines w:val="0"/>
              <w:widowControl w:val="0"/>
            </w:pPr>
            <w:r w:rsidRPr="00C31E24">
              <w:t>Check: Does the UE (MCVideo Client) provide media transmission notification to the MCVideo User?</w:t>
            </w:r>
          </w:p>
          <w:p w14:paraId="5BE0C87F" w14:textId="44C485D9" w:rsidR="00784A32" w:rsidRPr="00C31E24" w:rsidRDefault="008739C9" w:rsidP="00354887">
            <w:pPr>
              <w:pStyle w:val="TAL"/>
              <w:keepNext w:val="0"/>
              <w:keepLines w:val="0"/>
              <w:widowControl w:val="0"/>
            </w:pPr>
            <w:r w:rsidRPr="00C31E24">
              <w:t>(</w:t>
            </w:r>
            <w:r w:rsidR="00784A32" w:rsidRPr="00C31E24">
              <w:t>NOTE</w:t>
            </w:r>
            <w:r w:rsidRPr="00C31E24">
              <w:t xml:space="preserve"> 1)</w:t>
            </w:r>
          </w:p>
        </w:tc>
        <w:tc>
          <w:tcPr>
            <w:tcW w:w="709" w:type="dxa"/>
            <w:shd w:val="clear" w:color="auto" w:fill="auto"/>
          </w:tcPr>
          <w:p w14:paraId="59789A89"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02CD50EA"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19A5DE01" w14:textId="77777777" w:rsidR="00784A32" w:rsidRPr="00C31E24" w:rsidRDefault="00784A32" w:rsidP="00354887">
            <w:pPr>
              <w:pStyle w:val="TAC"/>
              <w:keepNext w:val="0"/>
              <w:keepLines w:val="0"/>
              <w:widowControl w:val="0"/>
            </w:pPr>
            <w:r w:rsidRPr="00C31E24">
              <w:t>6</w:t>
            </w:r>
          </w:p>
        </w:tc>
        <w:tc>
          <w:tcPr>
            <w:tcW w:w="892" w:type="dxa"/>
            <w:shd w:val="clear" w:color="auto" w:fill="auto"/>
          </w:tcPr>
          <w:p w14:paraId="0B427A4D" w14:textId="77777777" w:rsidR="00784A32" w:rsidRPr="00C31E24" w:rsidRDefault="00784A32" w:rsidP="00354887">
            <w:pPr>
              <w:pStyle w:val="TAC"/>
              <w:keepNext w:val="0"/>
              <w:keepLines w:val="0"/>
              <w:widowControl w:val="0"/>
            </w:pPr>
            <w:r w:rsidRPr="00C31E24">
              <w:t>P</w:t>
            </w:r>
          </w:p>
        </w:tc>
      </w:tr>
      <w:tr w:rsidR="00784A32" w:rsidRPr="00C31E24" w14:paraId="0A402452" w14:textId="77777777" w:rsidTr="00354887">
        <w:tc>
          <w:tcPr>
            <w:tcW w:w="648" w:type="dxa"/>
            <w:shd w:val="clear" w:color="auto" w:fill="auto"/>
          </w:tcPr>
          <w:p w14:paraId="7CED8411" w14:textId="77777777" w:rsidR="00784A32" w:rsidRPr="00C31E24" w:rsidRDefault="00784A32" w:rsidP="00354887">
            <w:pPr>
              <w:pStyle w:val="TAC"/>
              <w:keepNext w:val="0"/>
              <w:keepLines w:val="0"/>
              <w:widowControl w:val="0"/>
            </w:pPr>
            <w:r w:rsidRPr="00C31E24">
              <w:t>28</w:t>
            </w:r>
          </w:p>
        </w:tc>
        <w:tc>
          <w:tcPr>
            <w:tcW w:w="3969" w:type="dxa"/>
            <w:shd w:val="clear" w:color="auto" w:fill="auto"/>
          </w:tcPr>
          <w:p w14:paraId="3EF0803B" w14:textId="77777777" w:rsidR="00784A32" w:rsidRPr="00C31E24" w:rsidRDefault="00784A32" w:rsidP="00354887">
            <w:pPr>
              <w:pStyle w:val="TAL"/>
              <w:keepNext w:val="0"/>
              <w:keepLines w:val="0"/>
              <w:widowControl w:val="0"/>
            </w:pPr>
            <w:r w:rsidRPr="00C31E24">
              <w:t>Make the MCVideo User to request permission to receive media.</w:t>
            </w:r>
          </w:p>
          <w:p w14:paraId="2B741B3F" w14:textId="424FB4C4" w:rsidR="00784A32" w:rsidRPr="00C31E24" w:rsidRDefault="008739C9" w:rsidP="00354887">
            <w:pPr>
              <w:pStyle w:val="TAL"/>
              <w:keepNext w:val="0"/>
              <w:keepLines w:val="0"/>
              <w:widowControl w:val="0"/>
            </w:pPr>
            <w:r w:rsidRPr="00C31E24">
              <w:t>(</w:t>
            </w:r>
            <w:r w:rsidR="00784A32" w:rsidRPr="00C31E24">
              <w:t>NOTE</w:t>
            </w:r>
            <w:r w:rsidRPr="00C31E24">
              <w:t xml:space="preserve"> 1)</w:t>
            </w:r>
          </w:p>
        </w:tc>
        <w:tc>
          <w:tcPr>
            <w:tcW w:w="709" w:type="dxa"/>
            <w:shd w:val="clear" w:color="auto" w:fill="auto"/>
          </w:tcPr>
          <w:p w14:paraId="20460220"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38CC4EFB"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10FEC65B"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190C5C5D" w14:textId="77777777" w:rsidR="00784A32" w:rsidRPr="00C31E24" w:rsidRDefault="00784A32" w:rsidP="00354887">
            <w:pPr>
              <w:pStyle w:val="TAC"/>
              <w:keepNext w:val="0"/>
              <w:keepLines w:val="0"/>
              <w:widowControl w:val="0"/>
            </w:pPr>
            <w:r w:rsidRPr="00C31E24">
              <w:t>-</w:t>
            </w:r>
          </w:p>
        </w:tc>
      </w:tr>
      <w:tr w:rsidR="00784A32" w:rsidRPr="00C31E24" w14:paraId="369BEA4B" w14:textId="77777777" w:rsidTr="00354887">
        <w:tc>
          <w:tcPr>
            <w:tcW w:w="648" w:type="dxa"/>
            <w:shd w:val="clear" w:color="auto" w:fill="auto"/>
          </w:tcPr>
          <w:p w14:paraId="59BE0AAB" w14:textId="77777777" w:rsidR="00784A32" w:rsidRPr="00C31E24" w:rsidRDefault="00784A32" w:rsidP="00354887">
            <w:pPr>
              <w:pStyle w:val="TAC"/>
              <w:keepNext w:val="0"/>
              <w:keepLines w:val="0"/>
              <w:widowControl w:val="0"/>
            </w:pPr>
            <w:r w:rsidRPr="00C31E24">
              <w:t>29</w:t>
            </w:r>
          </w:p>
        </w:tc>
        <w:tc>
          <w:tcPr>
            <w:tcW w:w="3969" w:type="dxa"/>
            <w:shd w:val="clear" w:color="auto" w:fill="auto"/>
          </w:tcPr>
          <w:p w14:paraId="6AAC3AC1" w14:textId="77777777" w:rsidR="00784A32" w:rsidRPr="00C31E24" w:rsidRDefault="00784A32" w:rsidP="00354887">
            <w:pPr>
              <w:pStyle w:val="TAL"/>
              <w:keepNext w:val="0"/>
              <w:keepLines w:val="0"/>
              <w:widowControl w:val="0"/>
            </w:pPr>
            <w:r w:rsidRPr="00C31E24">
              <w:t>Check: Does the UE (MCVideo Client) respond with a Receive Media Request message?</w:t>
            </w:r>
          </w:p>
        </w:tc>
        <w:tc>
          <w:tcPr>
            <w:tcW w:w="709" w:type="dxa"/>
            <w:shd w:val="clear" w:color="auto" w:fill="auto"/>
          </w:tcPr>
          <w:p w14:paraId="6C56E8E2"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5D312015" w14:textId="77777777" w:rsidR="00784A32" w:rsidRPr="00C31E24" w:rsidRDefault="00784A32" w:rsidP="00354887">
            <w:pPr>
              <w:pStyle w:val="TAL"/>
              <w:keepNext w:val="0"/>
              <w:keepLines w:val="0"/>
              <w:widowControl w:val="0"/>
            </w:pPr>
            <w:r w:rsidRPr="00C31E24">
              <w:t>Receive Media Request</w:t>
            </w:r>
          </w:p>
        </w:tc>
        <w:tc>
          <w:tcPr>
            <w:tcW w:w="567" w:type="dxa"/>
            <w:shd w:val="clear" w:color="auto" w:fill="auto"/>
          </w:tcPr>
          <w:p w14:paraId="40A8BABE" w14:textId="77777777" w:rsidR="00784A32" w:rsidRPr="00C31E24" w:rsidRDefault="00784A32" w:rsidP="00354887">
            <w:pPr>
              <w:pStyle w:val="TAC"/>
              <w:keepNext w:val="0"/>
              <w:keepLines w:val="0"/>
              <w:widowControl w:val="0"/>
            </w:pPr>
            <w:r w:rsidRPr="00C31E24">
              <w:t>7</w:t>
            </w:r>
          </w:p>
        </w:tc>
        <w:tc>
          <w:tcPr>
            <w:tcW w:w="892" w:type="dxa"/>
            <w:shd w:val="clear" w:color="auto" w:fill="auto"/>
          </w:tcPr>
          <w:p w14:paraId="2410E131" w14:textId="77777777" w:rsidR="00784A32" w:rsidRPr="00C31E24" w:rsidRDefault="00784A32" w:rsidP="00354887">
            <w:pPr>
              <w:pStyle w:val="TAC"/>
              <w:keepNext w:val="0"/>
              <w:keepLines w:val="0"/>
              <w:widowControl w:val="0"/>
            </w:pPr>
            <w:r w:rsidRPr="00C31E24">
              <w:t>P</w:t>
            </w:r>
          </w:p>
        </w:tc>
      </w:tr>
      <w:tr w:rsidR="00784A32" w:rsidRPr="00C31E24" w14:paraId="07D22F53" w14:textId="77777777" w:rsidTr="00354887">
        <w:tc>
          <w:tcPr>
            <w:tcW w:w="648" w:type="dxa"/>
            <w:shd w:val="clear" w:color="auto" w:fill="auto"/>
          </w:tcPr>
          <w:p w14:paraId="167822C1" w14:textId="77777777" w:rsidR="00784A32" w:rsidRPr="00C31E24" w:rsidRDefault="00784A32" w:rsidP="00354887">
            <w:pPr>
              <w:pStyle w:val="TAC"/>
              <w:keepNext w:val="0"/>
              <w:keepLines w:val="0"/>
              <w:widowControl w:val="0"/>
            </w:pPr>
            <w:r w:rsidRPr="00C31E24">
              <w:t>30</w:t>
            </w:r>
          </w:p>
        </w:tc>
        <w:tc>
          <w:tcPr>
            <w:tcW w:w="3969" w:type="dxa"/>
            <w:shd w:val="clear" w:color="auto" w:fill="auto"/>
          </w:tcPr>
          <w:p w14:paraId="19DA01FC" w14:textId="77777777" w:rsidR="00784A32" w:rsidRPr="00C31E24" w:rsidRDefault="00784A32" w:rsidP="00354887">
            <w:pPr>
              <w:pStyle w:val="TAL"/>
              <w:keepNext w:val="0"/>
              <w:keepLines w:val="0"/>
              <w:widowControl w:val="0"/>
            </w:pPr>
            <w:r w:rsidRPr="00C31E24">
              <w:t>The SS (MCVideo Server) sends a Receive Media Response message.</w:t>
            </w:r>
          </w:p>
        </w:tc>
        <w:tc>
          <w:tcPr>
            <w:tcW w:w="709" w:type="dxa"/>
            <w:shd w:val="clear" w:color="auto" w:fill="auto"/>
          </w:tcPr>
          <w:p w14:paraId="5B8AD90B"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78B5532F" w14:textId="77777777" w:rsidR="00784A32" w:rsidRPr="00C31E24" w:rsidRDefault="00784A32" w:rsidP="00354887">
            <w:pPr>
              <w:pStyle w:val="TAL"/>
              <w:keepNext w:val="0"/>
              <w:keepLines w:val="0"/>
              <w:widowControl w:val="0"/>
            </w:pPr>
            <w:r w:rsidRPr="00C31E24">
              <w:t>Receive Media Response</w:t>
            </w:r>
          </w:p>
        </w:tc>
        <w:tc>
          <w:tcPr>
            <w:tcW w:w="567" w:type="dxa"/>
            <w:shd w:val="clear" w:color="auto" w:fill="auto"/>
          </w:tcPr>
          <w:p w14:paraId="5F452A42"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7B730D4D" w14:textId="77777777" w:rsidR="00784A32" w:rsidRPr="00C31E24" w:rsidRDefault="00784A32" w:rsidP="00354887">
            <w:pPr>
              <w:pStyle w:val="TAC"/>
              <w:keepNext w:val="0"/>
              <w:keepLines w:val="0"/>
              <w:widowControl w:val="0"/>
            </w:pPr>
            <w:r w:rsidRPr="00C31E24">
              <w:t>-</w:t>
            </w:r>
          </w:p>
        </w:tc>
      </w:tr>
      <w:tr w:rsidR="00784A32" w:rsidRPr="00C31E24" w14:paraId="5BD5DF09" w14:textId="77777777" w:rsidTr="00354887">
        <w:tc>
          <w:tcPr>
            <w:tcW w:w="648" w:type="dxa"/>
            <w:shd w:val="clear" w:color="auto" w:fill="auto"/>
          </w:tcPr>
          <w:p w14:paraId="256E2971" w14:textId="77777777" w:rsidR="00784A32" w:rsidRPr="00C31E24" w:rsidRDefault="00784A32" w:rsidP="00354887">
            <w:pPr>
              <w:pStyle w:val="TAC"/>
              <w:keepNext w:val="0"/>
              <w:keepLines w:val="0"/>
              <w:widowControl w:val="0"/>
            </w:pPr>
            <w:r w:rsidRPr="00C31E24">
              <w:t>31</w:t>
            </w:r>
          </w:p>
        </w:tc>
        <w:tc>
          <w:tcPr>
            <w:tcW w:w="3969" w:type="dxa"/>
            <w:shd w:val="clear" w:color="auto" w:fill="auto"/>
          </w:tcPr>
          <w:p w14:paraId="0E38A6ED" w14:textId="77777777" w:rsidR="00784A32" w:rsidRPr="00C31E24" w:rsidRDefault="00784A32" w:rsidP="00354887">
            <w:pPr>
              <w:pStyle w:val="TAL"/>
              <w:keepNext w:val="0"/>
              <w:keepLines w:val="0"/>
              <w:widowControl w:val="0"/>
            </w:pPr>
            <w:r w:rsidRPr="00C31E24">
              <w:t>Check: Does the UE (MCVideo Client) provide receive media success notification to the MCVideo User?</w:t>
            </w:r>
          </w:p>
          <w:p w14:paraId="2E688187" w14:textId="731F977C" w:rsidR="00784A32" w:rsidRPr="00C31E24" w:rsidRDefault="008739C9" w:rsidP="00354887">
            <w:pPr>
              <w:pStyle w:val="TAL"/>
              <w:keepNext w:val="0"/>
              <w:keepLines w:val="0"/>
              <w:widowControl w:val="0"/>
            </w:pPr>
            <w:r w:rsidRPr="00C31E24">
              <w:t>(NOTE 1)</w:t>
            </w:r>
          </w:p>
        </w:tc>
        <w:tc>
          <w:tcPr>
            <w:tcW w:w="709" w:type="dxa"/>
            <w:shd w:val="clear" w:color="auto" w:fill="auto"/>
          </w:tcPr>
          <w:p w14:paraId="7A3DF10E"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35559E32"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30A2C499" w14:textId="77777777" w:rsidR="00784A32" w:rsidRPr="00C31E24" w:rsidRDefault="00784A32" w:rsidP="00354887">
            <w:pPr>
              <w:pStyle w:val="TAC"/>
              <w:keepNext w:val="0"/>
              <w:keepLines w:val="0"/>
              <w:widowControl w:val="0"/>
            </w:pPr>
            <w:r w:rsidRPr="00C31E24">
              <w:t>7</w:t>
            </w:r>
          </w:p>
        </w:tc>
        <w:tc>
          <w:tcPr>
            <w:tcW w:w="892" w:type="dxa"/>
            <w:shd w:val="clear" w:color="auto" w:fill="auto"/>
          </w:tcPr>
          <w:p w14:paraId="6F5CF2A7" w14:textId="77777777" w:rsidR="00784A32" w:rsidRPr="00C31E24" w:rsidRDefault="00784A32" w:rsidP="00354887">
            <w:pPr>
              <w:pStyle w:val="TAC"/>
              <w:keepNext w:val="0"/>
              <w:keepLines w:val="0"/>
              <w:widowControl w:val="0"/>
            </w:pPr>
            <w:r w:rsidRPr="00C31E24">
              <w:t>P</w:t>
            </w:r>
          </w:p>
        </w:tc>
      </w:tr>
      <w:tr w:rsidR="00784A32" w:rsidRPr="00C31E24" w14:paraId="4425CD19" w14:textId="77777777" w:rsidTr="00354887">
        <w:tc>
          <w:tcPr>
            <w:tcW w:w="648" w:type="dxa"/>
            <w:shd w:val="clear" w:color="auto" w:fill="auto"/>
          </w:tcPr>
          <w:p w14:paraId="36DA4B8A" w14:textId="77777777" w:rsidR="00784A32" w:rsidRPr="00C31E24" w:rsidRDefault="00784A32" w:rsidP="00354887">
            <w:pPr>
              <w:pStyle w:val="TAC"/>
              <w:keepNext w:val="0"/>
              <w:keepLines w:val="0"/>
              <w:widowControl w:val="0"/>
            </w:pPr>
            <w:r w:rsidRPr="00C31E24">
              <w:t>32</w:t>
            </w:r>
          </w:p>
        </w:tc>
        <w:tc>
          <w:tcPr>
            <w:tcW w:w="3969" w:type="dxa"/>
            <w:shd w:val="clear" w:color="auto" w:fill="auto"/>
          </w:tcPr>
          <w:p w14:paraId="6F90BCDB" w14:textId="77777777" w:rsidR="00784A32" w:rsidRPr="00C31E24" w:rsidRDefault="00784A32" w:rsidP="00354887">
            <w:pPr>
              <w:pStyle w:val="TAL"/>
              <w:keepNext w:val="0"/>
              <w:keepLines w:val="0"/>
              <w:widowControl w:val="0"/>
            </w:pPr>
            <w:r w:rsidRPr="00C31E24">
              <w:t xml:space="preserve">The SS (MCVideo Server) sends a SIP-re-INVITE message to upgrade the Chat Group Call to an Imminent Peril state. </w:t>
            </w:r>
          </w:p>
        </w:tc>
        <w:tc>
          <w:tcPr>
            <w:tcW w:w="709" w:type="dxa"/>
            <w:shd w:val="clear" w:color="auto" w:fill="auto"/>
          </w:tcPr>
          <w:p w14:paraId="1EAA0197"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7B0BC436" w14:textId="77777777" w:rsidR="00784A32" w:rsidRPr="00C31E24" w:rsidRDefault="00784A32" w:rsidP="00354887">
            <w:pPr>
              <w:pStyle w:val="TAL"/>
              <w:keepNext w:val="0"/>
              <w:keepLines w:val="0"/>
              <w:widowControl w:val="0"/>
            </w:pPr>
            <w:r w:rsidRPr="00C31E24">
              <w:t>SIP re-INVITE</w:t>
            </w:r>
          </w:p>
        </w:tc>
        <w:tc>
          <w:tcPr>
            <w:tcW w:w="567" w:type="dxa"/>
            <w:shd w:val="clear" w:color="auto" w:fill="auto"/>
          </w:tcPr>
          <w:p w14:paraId="0D733AF7"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18A9C636" w14:textId="77777777" w:rsidR="00784A32" w:rsidRPr="00C31E24" w:rsidRDefault="00784A32" w:rsidP="00354887">
            <w:pPr>
              <w:pStyle w:val="TAC"/>
              <w:keepNext w:val="0"/>
              <w:keepLines w:val="0"/>
              <w:widowControl w:val="0"/>
            </w:pPr>
            <w:r w:rsidRPr="00C31E24">
              <w:t>-</w:t>
            </w:r>
          </w:p>
        </w:tc>
      </w:tr>
      <w:tr w:rsidR="00784A32" w:rsidRPr="00C31E24" w14:paraId="42801ED8" w14:textId="77777777" w:rsidTr="00354887">
        <w:tc>
          <w:tcPr>
            <w:tcW w:w="648" w:type="dxa"/>
            <w:shd w:val="clear" w:color="auto" w:fill="auto"/>
          </w:tcPr>
          <w:p w14:paraId="793A1CDB" w14:textId="77777777" w:rsidR="00784A32" w:rsidRPr="00C31E24" w:rsidRDefault="00784A32" w:rsidP="00354887">
            <w:pPr>
              <w:pStyle w:val="TAC"/>
              <w:keepNext w:val="0"/>
              <w:keepLines w:val="0"/>
              <w:widowControl w:val="0"/>
            </w:pPr>
            <w:r w:rsidRPr="00C31E24">
              <w:t>-</w:t>
            </w:r>
          </w:p>
        </w:tc>
        <w:tc>
          <w:tcPr>
            <w:tcW w:w="3969" w:type="dxa"/>
            <w:shd w:val="clear" w:color="auto" w:fill="auto"/>
          </w:tcPr>
          <w:p w14:paraId="45720986" w14:textId="77777777" w:rsidR="00784A32" w:rsidRPr="00C31E24" w:rsidRDefault="00784A32" w:rsidP="00354887">
            <w:pPr>
              <w:pStyle w:val="TAL"/>
              <w:keepNext w:val="0"/>
              <w:keepLines w:val="0"/>
              <w:widowControl w:val="0"/>
            </w:pPr>
            <w:r w:rsidRPr="00C31E24">
              <w:t>EXCEPTION: Step 33a1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42E43F35"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4959B2D0"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112DB83F"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220204D5" w14:textId="77777777" w:rsidR="00784A32" w:rsidRPr="00C31E24" w:rsidRDefault="00784A32" w:rsidP="00354887">
            <w:pPr>
              <w:pStyle w:val="TAC"/>
              <w:keepNext w:val="0"/>
              <w:keepLines w:val="0"/>
              <w:widowControl w:val="0"/>
            </w:pPr>
            <w:r w:rsidRPr="00C31E24">
              <w:t>-</w:t>
            </w:r>
          </w:p>
        </w:tc>
      </w:tr>
      <w:tr w:rsidR="00784A32" w:rsidRPr="00C31E24" w14:paraId="3E8F6211" w14:textId="77777777" w:rsidTr="00354887">
        <w:tc>
          <w:tcPr>
            <w:tcW w:w="648" w:type="dxa"/>
            <w:shd w:val="clear" w:color="auto" w:fill="auto"/>
          </w:tcPr>
          <w:p w14:paraId="482C188A" w14:textId="77777777" w:rsidR="00784A32" w:rsidRPr="00C31E24" w:rsidRDefault="00784A32" w:rsidP="00354887">
            <w:pPr>
              <w:pStyle w:val="TAC"/>
              <w:keepNext w:val="0"/>
              <w:keepLines w:val="0"/>
              <w:widowControl w:val="0"/>
            </w:pPr>
            <w:r w:rsidRPr="00C31E24">
              <w:t>33a1</w:t>
            </w:r>
          </w:p>
        </w:tc>
        <w:tc>
          <w:tcPr>
            <w:tcW w:w="3969" w:type="dxa"/>
            <w:shd w:val="clear" w:color="auto" w:fill="auto"/>
          </w:tcPr>
          <w:p w14:paraId="5EB63854" w14:textId="77777777" w:rsidR="00784A32" w:rsidRPr="00C31E24" w:rsidRDefault="00784A32" w:rsidP="00354887">
            <w:pPr>
              <w:pStyle w:val="TAL"/>
              <w:keepNext w:val="0"/>
              <w:keepLines w:val="0"/>
              <w:widowControl w:val="0"/>
            </w:pPr>
            <w:r w:rsidRPr="00C31E24">
              <w:t>The UE (MCVideo Client) sends a SIP 100 (Trying) message in response</w:t>
            </w:r>
          </w:p>
        </w:tc>
        <w:tc>
          <w:tcPr>
            <w:tcW w:w="709" w:type="dxa"/>
            <w:shd w:val="clear" w:color="auto" w:fill="auto"/>
          </w:tcPr>
          <w:p w14:paraId="0F9BD253"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67E06B87" w14:textId="77777777" w:rsidR="00784A32" w:rsidRPr="00C31E24" w:rsidRDefault="00784A32" w:rsidP="00354887">
            <w:pPr>
              <w:pStyle w:val="TAL"/>
              <w:keepNext w:val="0"/>
              <w:keepLines w:val="0"/>
              <w:widowControl w:val="0"/>
            </w:pPr>
            <w:r w:rsidRPr="00C31E24">
              <w:t>SIP 100 (Trying)</w:t>
            </w:r>
          </w:p>
        </w:tc>
        <w:tc>
          <w:tcPr>
            <w:tcW w:w="567" w:type="dxa"/>
            <w:shd w:val="clear" w:color="auto" w:fill="auto"/>
          </w:tcPr>
          <w:p w14:paraId="278A0EC8"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7665E858" w14:textId="77777777" w:rsidR="00784A32" w:rsidRPr="00C31E24" w:rsidRDefault="00784A32" w:rsidP="00354887">
            <w:pPr>
              <w:pStyle w:val="TAC"/>
              <w:keepNext w:val="0"/>
              <w:keepLines w:val="0"/>
              <w:widowControl w:val="0"/>
            </w:pPr>
            <w:r w:rsidRPr="00C31E24">
              <w:t>-*</w:t>
            </w:r>
          </w:p>
        </w:tc>
      </w:tr>
      <w:tr w:rsidR="00784A32" w:rsidRPr="00C31E24" w14:paraId="64BA58B3" w14:textId="77777777" w:rsidTr="00354887">
        <w:tc>
          <w:tcPr>
            <w:tcW w:w="648" w:type="dxa"/>
            <w:shd w:val="clear" w:color="auto" w:fill="auto"/>
          </w:tcPr>
          <w:p w14:paraId="1DB207CF" w14:textId="77777777" w:rsidR="00784A32" w:rsidRPr="00C31E24" w:rsidRDefault="00784A32" w:rsidP="00354887">
            <w:pPr>
              <w:pStyle w:val="TAC"/>
              <w:keepNext w:val="0"/>
              <w:keepLines w:val="0"/>
              <w:widowControl w:val="0"/>
            </w:pPr>
            <w:r w:rsidRPr="00C31E24">
              <w:t>34</w:t>
            </w:r>
          </w:p>
        </w:tc>
        <w:tc>
          <w:tcPr>
            <w:tcW w:w="3969" w:type="dxa"/>
            <w:shd w:val="clear" w:color="auto" w:fill="auto"/>
          </w:tcPr>
          <w:p w14:paraId="51E25DAD" w14:textId="77777777" w:rsidR="00784A32" w:rsidRPr="00C31E24" w:rsidRDefault="00784A32" w:rsidP="00354887">
            <w:pPr>
              <w:pStyle w:val="TAL"/>
              <w:keepNext w:val="0"/>
              <w:keepLines w:val="0"/>
              <w:widowControl w:val="0"/>
            </w:pPr>
            <w:r w:rsidRPr="00C31E24">
              <w:t>Check: Does the UE (MCVideo Client) responds with a SIP 200 (OK)?</w:t>
            </w:r>
          </w:p>
        </w:tc>
        <w:tc>
          <w:tcPr>
            <w:tcW w:w="709" w:type="dxa"/>
            <w:shd w:val="clear" w:color="auto" w:fill="auto"/>
          </w:tcPr>
          <w:p w14:paraId="743088A4"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04F6F0C5" w14:textId="77777777" w:rsidR="00784A32" w:rsidRPr="00C31E24" w:rsidRDefault="00784A32" w:rsidP="00354887">
            <w:pPr>
              <w:pStyle w:val="TAL"/>
              <w:keepNext w:val="0"/>
              <w:keepLines w:val="0"/>
              <w:widowControl w:val="0"/>
            </w:pPr>
            <w:r w:rsidRPr="00C31E24">
              <w:t>SIP 200 (OK)</w:t>
            </w:r>
          </w:p>
        </w:tc>
        <w:tc>
          <w:tcPr>
            <w:tcW w:w="567" w:type="dxa"/>
            <w:shd w:val="clear" w:color="auto" w:fill="auto"/>
          </w:tcPr>
          <w:p w14:paraId="107F6C58" w14:textId="77777777" w:rsidR="00784A32" w:rsidRPr="00C31E24" w:rsidRDefault="00784A32" w:rsidP="00354887">
            <w:pPr>
              <w:pStyle w:val="TAC"/>
              <w:keepNext w:val="0"/>
              <w:keepLines w:val="0"/>
              <w:widowControl w:val="0"/>
            </w:pPr>
            <w:r w:rsidRPr="00C31E24">
              <w:t>4</w:t>
            </w:r>
          </w:p>
        </w:tc>
        <w:tc>
          <w:tcPr>
            <w:tcW w:w="892" w:type="dxa"/>
            <w:shd w:val="clear" w:color="auto" w:fill="auto"/>
          </w:tcPr>
          <w:p w14:paraId="036C16FB" w14:textId="77777777" w:rsidR="00784A32" w:rsidRPr="00C31E24" w:rsidRDefault="00784A32" w:rsidP="00354887">
            <w:pPr>
              <w:pStyle w:val="TAC"/>
              <w:keepNext w:val="0"/>
              <w:keepLines w:val="0"/>
              <w:widowControl w:val="0"/>
            </w:pPr>
            <w:r w:rsidRPr="00C31E24">
              <w:t>P</w:t>
            </w:r>
          </w:p>
        </w:tc>
      </w:tr>
      <w:tr w:rsidR="00784A32" w:rsidRPr="00C31E24" w14:paraId="4B334BF7" w14:textId="77777777" w:rsidTr="00354887">
        <w:tc>
          <w:tcPr>
            <w:tcW w:w="648" w:type="dxa"/>
            <w:shd w:val="clear" w:color="auto" w:fill="auto"/>
          </w:tcPr>
          <w:p w14:paraId="5BE9A9BC" w14:textId="77777777" w:rsidR="00784A32" w:rsidRPr="00C31E24" w:rsidRDefault="00784A32" w:rsidP="00354887">
            <w:pPr>
              <w:pStyle w:val="TAC"/>
              <w:keepNext w:val="0"/>
              <w:keepLines w:val="0"/>
              <w:widowControl w:val="0"/>
            </w:pPr>
            <w:r w:rsidRPr="00C31E24">
              <w:t>35</w:t>
            </w:r>
          </w:p>
        </w:tc>
        <w:tc>
          <w:tcPr>
            <w:tcW w:w="3969" w:type="dxa"/>
            <w:shd w:val="clear" w:color="auto" w:fill="auto"/>
          </w:tcPr>
          <w:p w14:paraId="2E2181EA" w14:textId="77777777" w:rsidR="00784A32" w:rsidRPr="00C31E24" w:rsidRDefault="00784A32" w:rsidP="00354887">
            <w:pPr>
              <w:pStyle w:val="TAL"/>
              <w:keepNext w:val="0"/>
              <w:keepLines w:val="0"/>
              <w:widowControl w:val="0"/>
            </w:pPr>
            <w:r w:rsidRPr="00C31E24">
              <w:t xml:space="preserve">The SS (MCVideo Server) sends a SIP ACK message to acknowledge the SIP 200 (OK). </w:t>
            </w:r>
          </w:p>
        </w:tc>
        <w:tc>
          <w:tcPr>
            <w:tcW w:w="709" w:type="dxa"/>
            <w:shd w:val="clear" w:color="auto" w:fill="auto"/>
          </w:tcPr>
          <w:p w14:paraId="5681C812"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4BE5411E" w14:textId="77777777" w:rsidR="00784A32" w:rsidRPr="00C31E24" w:rsidRDefault="00784A32" w:rsidP="00354887">
            <w:pPr>
              <w:pStyle w:val="TAL"/>
              <w:keepNext w:val="0"/>
              <w:keepLines w:val="0"/>
              <w:widowControl w:val="0"/>
            </w:pPr>
            <w:r w:rsidRPr="00C31E24">
              <w:t>SIP ACK</w:t>
            </w:r>
          </w:p>
        </w:tc>
        <w:tc>
          <w:tcPr>
            <w:tcW w:w="567" w:type="dxa"/>
            <w:shd w:val="clear" w:color="auto" w:fill="auto"/>
          </w:tcPr>
          <w:p w14:paraId="34FFE8ED"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58979B72" w14:textId="77777777" w:rsidR="00784A32" w:rsidRPr="00C31E24" w:rsidRDefault="00784A32" w:rsidP="00354887">
            <w:pPr>
              <w:pStyle w:val="TAC"/>
              <w:keepNext w:val="0"/>
              <w:keepLines w:val="0"/>
              <w:widowControl w:val="0"/>
            </w:pPr>
            <w:r w:rsidRPr="00C31E24">
              <w:t>-</w:t>
            </w:r>
          </w:p>
        </w:tc>
      </w:tr>
      <w:tr w:rsidR="00784A32" w:rsidRPr="00C31E24" w14:paraId="070EF4AB" w14:textId="77777777" w:rsidTr="00354887">
        <w:tc>
          <w:tcPr>
            <w:tcW w:w="648" w:type="dxa"/>
            <w:shd w:val="clear" w:color="auto" w:fill="auto"/>
          </w:tcPr>
          <w:p w14:paraId="09F61D9F" w14:textId="77777777" w:rsidR="00784A32" w:rsidRPr="00C31E24" w:rsidRDefault="00784A32" w:rsidP="00354887">
            <w:pPr>
              <w:pStyle w:val="TAC"/>
              <w:keepNext w:val="0"/>
              <w:keepLines w:val="0"/>
              <w:widowControl w:val="0"/>
            </w:pPr>
            <w:r w:rsidRPr="00C31E24">
              <w:t>36</w:t>
            </w:r>
          </w:p>
        </w:tc>
        <w:tc>
          <w:tcPr>
            <w:tcW w:w="3969" w:type="dxa"/>
            <w:shd w:val="clear" w:color="auto" w:fill="auto"/>
          </w:tcPr>
          <w:p w14:paraId="41DB1CE7" w14:textId="77777777" w:rsidR="00784A32" w:rsidRPr="00C31E24" w:rsidRDefault="00784A32" w:rsidP="00354887">
            <w:pPr>
              <w:pStyle w:val="TAL"/>
              <w:keepNext w:val="0"/>
              <w:keepLines w:val="0"/>
              <w:widowControl w:val="0"/>
            </w:pPr>
            <w:r w:rsidRPr="00C31E24">
              <w:t>The SS (MCVideo Server) sends a Media Transmission Notification message to notify the UE client that an imminent peril media transmission is available from another user.</w:t>
            </w:r>
          </w:p>
        </w:tc>
        <w:tc>
          <w:tcPr>
            <w:tcW w:w="709" w:type="dxa"/>
            <w:shd w:val="clear" w:color="auto" w:fill="auto"/>
          </w:tcPr>
          <w:p w14:paraId="0DF08FFB"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60D03D4A" w14:textId="77777777" w:rsidR="00784A32" w:rsidRPr="00C31E24" w:rsidRDefault="00784A32" w:rsidP="00354887">
            <w:pPr>
              <w:pStyle w:val="TAL"/>
              <w:keepNext w:val="0"/>
              <w:keepLines w:val="0"/>
              <w:widowControl w:val="0"/>
            </w:pPr>
            <w:r w:rsidRPr="00C31E24">
              <w:t>Media Transmission Notification</w:t>
            </w:r>
          </w:p>
        </w:tc>
        <w:tc>
          <w:tcPr>
            <w:tcW w:w="567" w:type="dxa"/>
            <w:shd w:val="clear" w:color="auto" w:fill="auto"/>
          </w:tcPr>
          <w:p w14:paraId="2FCC270F"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460348DC" w14:textId="77777777" w:rsidR="00784A32" w:rsidRPr="00C31E24" w:rsidRDefault="00784A32" w:rsidP="00354887">
            <w:pPr>
              <w:pStyle w:val="TAC"/>
              <w:keepNext w:val="0"/>
              <w:keepLines w:val="0"/>
              <w:widowControl w:val="0"/>
            </w:pPr>
            <w:r w:rsidRPr="00C31E24">
              <w:t>-</w:t>
            </w:r>
          </w:p>
        </w:tc>
      </w:tr>
      <w:tr w:rsidR="00784A32" w:rsidRPr="00C31E24" w14:paraId="7A5335C0" w14:textId="77777777" w:rsidTr="00354887">
        <w:tc>
          <w:tcPr>
            <w:tcW w:w="648" w:type="dxa"/>
            <w:shd w:val="clear" w:color="auto" w:fill="auto"/>
          </w:tcPr>
          <w:p w14:paraId="63CD084E" w14:textId="77777777" w:rsidR="00784A32" w:rsidRPr="00C31E24" w:rsidRDefault="00784A32" w:rsidP="00354887">
            <w:pPr>
              <w:pStyle w:val="TAC"/>
              <w:keepNext w:val="0"/>
              <w:keepLines w:val="0"/>
              <w:widowControl w:val="0"/>
            </w:pPr>
            <w:r w:rsidRPr="00C31E24">
              <w:t>37</w:t>
            </w:r>
          </w:p>
        </w:tc>
        <w:tc>
          <w:tcPr>
            <w:tcW w:w="3969" w:type="dxa"/>
            <w:shd w:val="clear" w:color="auto" w:fill="auto"/>
          </w:tcPr>
          <w:p w14:paraId="4BC47D6A" w14:textId="77777777" w:rsidR="00784A32" w:rsidRPr="00C31E24" w:rsidRDefault="00784A32" w:rsidP="00354887">
            <w:pPr>
              <w:pStyle w:val="TAL"/>
              <w:keepNext w:val="0"/>
              <w:keepLines w:val="0"/>
              <w:widowControl w:val="0"/>
            </w:pPr>
            <w:r w:rsidRPr="00C31E24">
              <w:t>Check: Does the UE (MCVideo Client) provide media transmission notification to the MCVideo User?</w:t>
            </w:r>
          </w:p>
          <w:p w14:paraId="4C0C269F" w14:textId="014A2337" w:rsidR="00784A32" w:rsidRPr="00C31E24" w:rsidRDefault="008739C9" w:rsidP="00354887">
            <w:pPr>
              <w:pStyle w:val="TAL"/>
              <w:keepNext w:val="0"/>
              <w:keepLines w:val="0"/>
              <w:widowControl w:val="0"/>
            </w:pPr>
            <w:r w:rsidRPr="00C31E24">
              <w:t>(NOTE 1)</w:t>
            </w:r>
          </w:p>
        </w:tc>
        <w:tc>
          <w:tcPr>
            <w:tcW w:w="709" w:type="dxa"/>
            <w:shd w:val="clear" w:color="auto" w:fill="auto"/>
          </w:tcPr>
          <w:p w14:paraId="093276CF"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70049CE4"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7C03D1C8" w14:textId="77777777" w:rsidR="00784A32" w:rsidRPr="00C31E24" w:rsidRDefault="00784A32" w:rsidP="00354887">
            <w:pPr>
              <w:pStyle w:val="TAC"/>
              <w:keepNext w:val="0"/>
              <w:keepLines w:val="0"/>
              <w:widowControl w:val="0"/>
            </w:pPr>
            <w:r w:rsidRPr="00C31E24">
              <w:t>6</w:t>
            </w:r>
          </w:p>
        </w:tc>
        <w:tc>
          <w:tcPr>
            <w:tcW w:w="892" w:type="dxa"/>
            <w:shd w:val="clear" w:color="auto" w:fill="auto"/>
          </w:tcPr>
          <w:p w14:paraId="3993E8B5" w14:textId="77777777" w:rsidR="00784A32" w:rsidRPr="00C31E24" w:rsidRDefault="00784A32" w:rsidP="00354887">
            <w:pPr>
              <w:pStyle w:val="TAC"/>
              <w:keepNext w:val="0"/>
              <w:keepLines w:val="0"/>
              <w:widowControl w:val="0"/>
            </w:pPr>
            <w:r w:rsidRPr="00C31E24">
              <w:t>P</w:t>
            </w:r>
          </w:p>
        </w:tc>
      </w:tr>
      <w:tr w:rsidR="00784A32" w:rsidRPr="00C31E24" w14:paraId="4B8DC12A" w14:textId="77777777" w:rsidTr="00354887">
        <w:tc>
          <w:tcPr>
            <w:tcW w:w="648" w:type="dxa"/>
            <w:shd w:val="clear" w:color="auto" w:fill="auto"/>
          </w:tcPr>
          <w:p w14:paraId="65420A52" w14:textId="77777777" w:rsidR="00784A32" w:rsidRPr="00C31E24" w:rsidRDefault="00784A32" w:rsidP="00354887">
            <w:pPr>
              <w:pStyle w:val="TAC"/>
              <w:keepNext w:val="0"/>
              <w:keepLines w:val="0"/>
              <w:widowControl w:val="0"/>
            </w:pPr>
            <w:r w:rsidRPr="00C31E24">
              <w:t>38</w:t>
            </w:r>
          </w:p>
        </w:tc>
        <w:tc>
          <w:tcPr>
            <w:tcW w:w="3969" w:type="dxa"/>
            <w:shd w:val="clear" w:color="auto" w:fill="auto"/>
          </w:tcPr>
          <w:p w14:paraId="3192EA7E" w14:textId="77777777" w:rsidR="00784A32" w:rsidRPr="00C31E24" w:rsidRDefault="00784A32" w:rsidP="00354887">
            <w:pPr>
              <w:pStyle w:val="TAL"/>
              <w:keepNext w:val="0"/>
              <w:keepLines w:val="0"/>
              <w:widowControl w:val="0"/>
            </w:pPr>
            <w:r w:rsidRPr="00C31E24">
              <w:t>Make the MCVideo User to request permission to receive media.</w:t>
            </w:r>
          </w:p>
          <w:p w14:paraId="6C3AC388" w14:textId="1435ACE1" w:rsidR="00784A32" w:rsidRPr="00C31E24" w:rsidRDefault="008739C9" w:rsidP="00354887">
            <w:pPr>
              <w:pStyle w:val="TAL"/>
              <w:keepNext w:val="0"/>
              <w:keepLines w:val="0"/>
              <w:widowControl w:val="0"/>
            </w:pPr>
            <w:r w:rsidRPr="00C31E24">
              <w:t>(NOTE 1)</w:t>
            </w:r>
          </w:p>
        </w:tc>
        <w:tc>
          <w:tcPr>
            <w:tcW w:w="709" w:type="dxa"/>
            <w:shd w:val="clear" w:color="auto" w:fill="auto"/>
          </w:tcPr>
          <w:p w14:paraId="256C177E"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3ECE0395"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006C378F"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529C26EA" w14:textId="77777777" w:rsidR="00784A32" w:rsidRPr="00C31E24" w:rsidRDefault="00784A32" w:rsidP="00354887">
            <w:pPr>
              <w:pStyle w:val="TAC"/>
              <w:keepNext w:val="0"/>
              <w:keepLines w:val="0"/>
              <w:widowControl w:val="0"/>
            </w:pPr>
            <w:r w:rsidRPr="00C31E24">
              <w:t>-</w:t>
            </w:r>
          </w:p>
        </w:tc>
      </w:tr>
      <w:tr w:rsidR="00784A32" w:rsidRPr="00C31E24" w14:paraId="114E2062" w14:textId="77777777" w:rsidTr="00354887">
        <w:tc>
          <w:tcPr>
            <w:tcW w:w="648" w:type="dxa"/>
            <w:shd w:val="clear" w:color="auto" w:fill="auto"/>
          </w:tcPr>
          <w:p w14:paraId="18384B9E" w14:textId="77777777" w:rsidR="00784A32" w:rsidRPr="00C31E24" w:rsidRDefault="00784A32" w:rsidP="00354887">
            <w:pPr>
              <w:pStyle w:val="TAC"/>
              <w:keepNext w:val="0"/>
              <w:keepLines w:val="0"/>
              <w:widowControl w:val="0"/>
            </w:pPr>
            <w:r w:rsidRPr="00C31E24">
              <w:t>39</w:t>
            </w:r>
          </w:p>
        </w:tc>
        <w:tc>
          <w:tcPr>
            <w:tcW w:w="3969" w:type="dxa"/>
            <w:shd w:val="clear" w:color="auto" w:fill="auto"/>
          </w:tcPr>
          <w:p w14:paraId="42B99A54" w14:textId="77777777" w:rsidR="00784A32" w:rsidRPr="00C31E24" w:rsidRDefault="00784A32" w:rsidP="00354887">
            <w:pPr>
              <w:pStyle w:val="TAL"/>
              <w:keepNext w:val="0"/>
              <w:keepLines w:val="0"/>
              <w:widowControl w:val="0"/>
            </w:pPr>
            <w:r w:rsidRPr="00C31E24">
              <w:t>Check: Does the UE respond with a Receive Media Request message?</w:t>
            </w:r>
          </w:p>
        </w:tc>
        <w:tc>
          <w:tcPr>
            <w:tcW w:w="709" w:type="dxa"/>
            <w:shd w:val="clear" w:color="auto" w:fill="auto"/>
          </w:tcPr>
          <w:p w14:paraId="65626F9D"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0C60D7D8" w14:textId="77777777" w:rsidR="00784A32" w:rsidRPr="00C31E24" w:rsidRDefault="00784A32" w:rsidP="00354887">
            <w:pPr>
              <w:pStyle w:val="TAL"/>
              <w:keepNext w:val="0"/>
              <w:keepLines w:val="0"/>
              <w:widowControl w:val="0"/>
            </w:pPr>
            <w:r w:rsidRPr="00C31E24">
              <w:t>Receive Media Request</w:t>
            </w:r>
          </w:p>
        </w:tc>
        <w:tc>
          <w:tcPr>
            <w:tcW w:w="567" w:type="dxa"/>
            <w:shd w:val="clear" w:color="auto" w:fill="auto"/>
          </w:tcPr>
          <w:p w14:paraId="7A452BF8" w14:textId="77777777" w:rsidR="00784A32" w:rsidRPr="00C31E24" w:rsidRDefault="00784A32" w:rsidP="00354887">
            <w:pPr>
              <w:pStyle w:val="TAC"/>
              <w:keepNext w:val="0"/>
              <w:keepLines w:val="0"/>
              <w:widowControl w:val="0"/>
            </w:pPr>
            <w:r w:rsidRPr="00C31E24">
              <w:t>7</w:t>
            </w:r>
          </w:p>
        </w:tc>
        <w:tc>
          <w:tcPr>
            <w:tcW w:w="892" w:type="dxa"/>
            <w:shd w:val="clear" w:color="auto" w:fill="auto"/>
          </w:tcPr>
          <w:p w14:paraId="4AB4B344" w14:textId="77777777" w:rsidR="00784A32" w:rsidRPr="00C31E24" w:rsidRDefault="00784A32" w:rsidP="00354887">
            <w:pPr>
              <w:pStyle w:val="TAC"/>
              <w:keepNext w:val="0"/>
              <w:keepLines w:val="0"/>
              <w:widowControl w:val="0"/>
            </w:pPr>
            <w:r w:rsidRPr="00C31E24">
              <w:t>P</w:t>
            </w:r>
          </w:p>
        </w:tc>
      </w:tr>
      <w:tr w:rsidR="00784A32" w:rsidRPr="00C31E24" w14:paraId="7A0218F3" w14:textId="77777777" w:rsidTr="00354887">
        <w:tc>
          <w:tcPr>
            <w:tcW w:w="648" w:type="dxa"/>
            <w:shd w:val="clear" w:color="auto" w:fill="auto"/>
          </w:tcPr>
          <w:p w14:paraId="7D3CF98F" w14:textId="77777777" w:rsidR="00784A32" w:rsidRPr="00C31E24" w:rsidRDefault="00784A32" w:rsidP="00354887">
            <w:pPr>
              <w:pStyle w:val="TAC"/>
              <w:keepNext w:val="0"/>
              <w:keepLines w:val="0"/>
              <w:widowControl w:val="0"/>
            </w:pPr>
            <w:r w:rsidRPr="00C31E24">
              <w:t>40</w:t>
            </w:r>
          </w:p>
        </w:tc>
        <w:tc>
          <w:tcPr>
            <w:tcW w:w="3969" w:type="dxa"/>
            <w:shd w:val="clear" w:color="auto" w:fill="auto"/>
          </w:tcPr>
          <w:p w14:paraId="273ED85D" w14:textId="77777777" w:rsidR="00784A32" w:rsidRPr="00C31E24" w:rsidRDefault="00784A32" w:rsidP="00354887">
            <w:pPr>
              <w:pStyle w:val="TAL"/>
              <w:keepNext w:val="0"/>
              <w:keepLines w:val="0"/>
              <w:widowControl w:val="0"/>
            </w:pPr>
            <w:r w:rsidRPr="00C31E24">
              <w:t>The SS (MCVideo Server) sends a Receive Media Response message.</w:t>
            </w:r>
          </w:p>
        </w:tc>
        <w:tc>
          <w:tcPr>
            <w:tcW w:w="709" w:type="dxa"/>
            <w:shd w:val="clear" w:color="auto" w:fill="auto"/>
          </w:tcPr>
          <w:p w14:paraId="30FF338A"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4969011C" w14:textId="77777777" w:rsidR="00784A32" w:rsidRPr="00C31E24" w:rsidRDefault="00784A32" w:rsidP="00354887">
            <w:pPr>
              <w:pStyle w:val="TAL"/>
              <w:keepNext w:val="0"/>
              <w:keepLines w:val="0"/>
              <w:widowControl w:val="0"/>
            </w:pPr>
            <w:r w:rsidRPr="00C31E24">
              <w:t>Receive Media Response</w:t>
            </w:r>
          </w:p>
        </w:tc>
        <w:tc>
          <w:tcPr>
            <w:tcW w:w="567" w:type="dxa"/>
            <w:shd w:val="clear" w:color="auto" w:fill="auto"/>
          </w:tcPr>
          <w:p w14:paraId="5C5C700E"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61439D9A" w14:textId="77777777" w:rsidR="00784A32" w:rsidRPr="00C31E24" w:rsidRDefault="00784A32" w:rsidP="00354887">
            <w:pPr>
              <w:pStyle w:val="TAC"/>
              <w:keepNext w:val="0"/>
              <w:keepLines w:val="0"/>
              <w:widowControl w:val="0"/>
            </w:pPr>
            <w:r w:rsidRPr="00C31E24">
              <w:t>-</w:t>
            </w:r>
          </w:p>
        </w:tc>
      </w:tr>
      <w:tr w:rsidR="00784A32" w:rsidRPr="00C31E24" w14:paraId="5350B528" w14:textId="77777777" w:rsidTr="00354887">
        <w:tc>
          <w:tcPr>
            <w:tcW w:w="648" w:type="dxa"/>
            <w:shd w:val="clear" w:color="auto" w:fill="auto"/>
          </w:tcPr>
          <w:p w14:paraId="3D8413B8" w14:textId="77777777" w:rsidR="00784A32" w:rsidRPr="00C31E24" w:rsidRDefault="00784A32" w:rsidP="00354887">
            <w:pPr>
              <w:pStyle w:val="TAC"/>
              <w:keepNext w:val="0"/>
              <w:keepLines w:val="0"/>
              <w:widowControl w:val="0"/>
            </w:pPr>
            <w:r w:rsidRPr="00C31E24">
              <w:t>41</w:t>
            </w:r>
          </w:p>
        </w:tc>
        <w:tc>
          <w:tcPr>
            <w:tcW w:w="3969" w:type="dxa"/>
            <w:shd w:val="clear" w:color="auto" w:fill="auto"/>
          </w:tcPr>
          <w:p w14:paraId="0EF553FC" w14:textId="77777777" w:rsidR="00784A32" w:rsidRPr="00C31E24" w:rsidRDefault="00784A32" w:rsidP="00354887">
            <w:pPr>
              <w:pStyle w:val="TAL"/>
              <w:keepNext w:val="0"/>
              <w:keepLines w:val="0"/>
              <w:widowControl w:val="0"/>
            </w:pPr>
            <w:r w:rsidRPr="00C31E24">
              <w:t>Check: Does the UE (MCVideo Client) provide receive media success notification to the MCVideo User?</w:t>
            </w:r>
          </w:p>
          <w:p w14:paraId="74A3B1BA" w14:textId="6A35FA8B" w:rsidR="00784A32" w:rsidRPr="00C31E24" w:rsidRDefault="008739C9" w:rsidP="00354887">
            <w:pPr>
              <w:pStyle w:val="TAL"/>
              <w:keepNext w:val="0"/>
              <w:keepLines w:val="0"/>
              <w:widowControl w:val="0"/>
            </w:pPr>
            <w:r w:rsidRPr="00C31E24">
              <w:t>(NOTE 1)</w:t>
            </w:r>
          </w:p>
        </w:tc>
        <w:tc>
          <w:tcPr>
            <w:tcW w:w="709" w:type="dxa"/>
            <w:shd w:val="clear" w:color="auto" w:fill="auto"/>
          </w:tcPr>
          <w:p w14:paraId="46E61BD7"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04C6D6E8"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5B2F46EA" w14:textId="77777777" w:rsidR="00784A32" w:rsidRPr="00C31E24" w:rsidRDefault="00784A32" w:rsidP="00354887">
            <w:pPr>
              <w:pStyle w:val="TAC"/>
              <w:keepNext w:val="0"/>
              <w:keepLines w:val="0"/>
              <w:widowControl w:val="0"/>
            </w:pPr>
            <w:r w:rsidRPr="00C31E24">
              <w:t>7</w:t>
            </w:r>
          </w:p>
        </w:tc>
        <w:tc>
          <w:tcPr>
            <w:tcW w:w="892" w:type="dxa"/>
            <w:shd w:val="clear" w:color="auto" w:fill="auto"/>
          </w:tcPr>
          <w:p w14:paraId="3FC06788" w14:textId="77777777" w:rsidR="00784A32" w:rsidRPr="00C31E24" w:rsidRDefault="00784A32" w:rsidP="00354887">
            <w:pPr>
              <w:pStyle w:val="TAC"/>
              <w:keepNext w:val="0"/>
              <w:keepLines w:val="0"/>
              <w:widowControl w:val="0"/>
            </w:pPr>
            <w:r w:rsidRPr="00C31E24">
              <w:t>P</w:t>
            </w:r>
          </w:p>
        </w:tc>
      </w:tr>
      <w:tr w:rsidR="00784A32" w:rsidRPr="00C31E24" w14:paraId="25FD25A5" w14:textId="77777777" w:rsidTr="00354887">
        <w:tc>
          <w:tcPr>
            <w:tcW w:w="648" w:type="dxa"/>
            <w:shd w:val="clear" w:color="auto" w:fill="auto"/>
          </w:tcPr>
          <w:p w14:paraId="5A4296D2" w14:textId="77777777" w:rsidR="00784A32" w:rsidRPr="00C31E24" w:rsidRDefault="00784A32" w:rsidP="00354887">
            <w:pPr>
              <w:pStyle w:val="TAC"/>
              <w:keepNext w:val="0"/>
              <w:keepLines w:val="0"/>
              <w:widowControl w:val="0"/>
            </w:pPr>
            <w:r w:rsidRPr="00C31E24">
              <w:t>42</w:t>
            </w:r>
          </w:p>
        </w:tc>
        <w:tc>
          <w:tcPr>
            <w:tcW w:w="3969" w:type="dxa"/>
            <w:shd w:val="clear" w:color="auto" w:fill="auto"/>
          </w:tcPr>
          <w:p w14:paraId="47A0E795" w14:textId="77777777" w:rsidR="00784A32" w:rsidRPr="00C31E24" w:rsidRDefault="00784A32" w:rsidP="00354887">
            <w:pPr>
              <w:pStyle w:val="TAL"/>
              <w:keepNext w:val="0"/>
              <w:keepLines w:val="0"/>
              <w:widowControl w:val="0"/>
            </w:pPr>
            <w:r w:rsidRPr="00C31E24">
              <w:t>The SS (MCVideo Server) sends a SIP re-INVITE message to downgrade the Chat Group Call from an Imminent Peril state to a regular Chat Group Call.</w:t>
            </w:r>
          </w:p>
        </w:tc>
        <w:tc>
          <w:tcPr>
            <w:tcW w:w="709" w:type="dxa"/>
            <w:shd w:val="clear" w:color="auto" w:fill="auto"/>
          </w:tcPr>
          <w:p w14:paraId="02E10B2F"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0E76CB91" w14:textId="77777777" w:rsidR="00784A32" w:rsidRPr="00C31E24" w:rsidRDefault="00784A32" w:rsidP="00354887">
            <w:pPr>
              <w:pStyle w:val="TAL"/>
              <w:keepNext w:val="0"/>
              <w:keepLines w:val="0"/>
              <w:widowControl w:val="0"/>
            </w:pPr>
            <w:r w:rsidRPr="00C31E24">
              <w:t>SIP re-INVITE</w:t>
            </w:r>
          </w:p>
        </w:tc>
        <w:tc>
          <w:tcPr>
            <w:tcW w:w="567" w:type="dxa"/>
            <w:shd w:val="clear" w:color="auto" w:fill="auto"/>
          </w:tcPr>
          <w:p w14:paraId="7E6C23B6"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15A2EA24" w14:textId="77777777" w:rsidR="00784A32" w:rsidRPr="00C31E24" w:rsidRDefault="00784A32" w:rsidP="00354887">
            <w:pPr>
              <w:pStyle w:val="TAC"/>
              <w:keepNext w:val="0"/>
              <w:keepLines w:val="0"/>
              <w:widowControl w:val="0"/>
            </w:pPr>
            <w:r w:rsidRPr="00C31E24">
              <w:t>-</w:t>
            </w:r>
          </w:p>
        </w:tc>
      </w:tr>
      <w:tr w:rsidR="00784A32" w:rsidRPr="00C31E24" w14:paraId="0395FD0C" w14:textId="77777777" w:rsidTr="00354887">
        <w:tc>
          <w:tcPr>
            <w:tcW w:w="648" w:type="dxa"/>
            <w:shd w:val="clear" w:color="auto" w:fill="auto"/>
          </w:tcPr>
          <w:p w14:paraId="7B99F81D" w14:textId="77777777" w:rsidR="00784A32" w:rsidRPr="00C31E24" w:rsidRDefault="00784A32" w:rsidP="00354887">
            <w:pPr>
              <w:pStyle w:val="TAC"/>
              <w:keepNext w:val="0"/>
              <w:keepLines w:val="0"/>
              <w:widowControl w:val="0"/>
            </w:pPr>
            <w:r w:rsidRPr="00C31E24">
              <w:t>-</w:t>
            </w:r>
          </w:p>
        </w:tc>
        <w:tc>
          <w:tcPr>
            <w:tcW w:w="3969" w:type="dxa"/>
            <w:shd w:val="clear" w:color="auto" w:fill="auto"/>
          </w:tcPr>
          <w:p w14:paraId="5CD0742F" w14:textId="77777777" w:rsidR="00784A32" w:rsidRPr="00C31E24" w:rsidRDefault="00784A32" w:rsidP="00354887">
            <w:pPr>
              <w:pStyle w:val="TAL"/>
              <w:keepNext w:val="0"/>
              <w:keepLines w:val="0"/>
              <w:widowControl w:val="0"/>
            </w:pPr>
            <w:r w:rsidRPr="00C31E24">
              <w:t>EXCEPTION: Step 43a1 describes behaviour that depends on the UE implementation; the "lower case letter" identifies a step sequence that take place if the UE responds to a SIP INVITE message with a SIP 100 (Trying) message.</w:t>
            </w:r>
          </w:p>
        </w:tc>
        <w:tc>
          <w:tcPr>
            <w:tcW w:w="709" w:type="dxa"/>
            <w:shd w:val="clear" w:color="auto" w:fill="auto"/>
          </w:tcPr>
          <w:p w14:paraId="44060E75"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3765811C"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4C16EA82"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262F672D" w14:textId="77777777" w:rsidR="00784A32" w:rsidRPr="00C31E24" w:rsidRDefault="00784A32" w:rsidP="00354887">
            <w:pPr>
              <w:pStyle w:val="TAC"/>
              <w:keepNext w:val="0"/>
              <w:keepLines w:val="0"/>
              <w:widowControl w:val="0"/>
            </w:pPr>
            <w:r w:rsidRPr="00C31E24">
              <w:t>-</w:t>
            </w:r>
          </w:p>
        </w:tc>
      </w:tr>
      <w:tr w:rsidR="00784A32" w:rsidRPr="00C31E24" w14:paraId="1B7B468B" w14:textId="77777777" w:rsidTr="00354887">
        <w:tc>
          <w:tcPr>
            <w:tcW w:w="648" w:type="dxa"/>
            <w:shd w:val="clear" w:color="auto" w:fill="auto"/>
          </w:tcPr>
          <w:p w14:paraId="2C1964B7" w14:textId="77777777" w:rsidR="00784A32" w:rsidRPr="00C31E24" w:rsidRDefault="00784A32" w:rsidP="00354887">
            <w:pPr>
              <w:pStyle w:val="TAC"/>
              <w:keepNext w:val="0"/>
              <w:keepLines w:val="0"/>
              <w:widowControl w:val="0"/>
            </w:pPr>
            <w:r w:rsidRPr="00C31E24">
              <w:t>43a1</w:t>
            </w:r>
          </w:p>
        </w:tc>
        <w:tc>
          <w:tcPr>
            <w:tcW w:w="3969" w:type="dxa"/>
            <w:shd w:val="clear" w:color="auto" w:fill="auto"/>
          </w:tcPr>
          <w:p w14:paraId="65399286" w14:textId="77777777" w:rsidR="00784A32" w:rsidRPr="00C31E24" w:rsidRDefault="00784A32" w:rsidP="00354887">
            <w:pPr>
              <w:pStyle w:val="TAL"/>
              <w:keepNext w:val="0"/>
              <w:keepLines w:val="0"/>
              <w:widowControl w:val="0"/>
            </w:pPr>
            <w:r w:rsidRPr="00C31E24">
              <w:t>The UE (MCVideo Client) sends a SIP 100 (Trying) message in response</w:t>
            </w:r>
          </w:p>
        </w:tc>
        <w:tc>
          <w:tcPr>
            <w:tcW w:w="709" w:type="dxa"/>
            <w:shd w:val="clear" w:color="auto" w:fill="auto"/>
          </w:tcPr>
          <w:p w14:paraId="6CB71AE9"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47903CA1" w14:textId="77777777" w:rsidR="00784A32" w:rsidRPr="00C31E24" w:rsidRDefault="00784A32" w:rsidP="00354887">
            <w:pPr>
              <w:pStyle w:val="TAL"/>
              <w:keepNext w:val="0"/>
              <w:keepLines w:val="0"/>
              <w:widowControl w:val="0"/>
            </w:pPr>
            <w:r w:rsidRPr="00C31E24">
              <w:t>SIP 100 (Trying)</w:t>
            </w:r>
          </w:p>
        </w:tc>
        <w:tc>
          <w:tcPr>
            <w:tcW w:w="567" w:type="dxa"/>
            <w:shd w:val="clear" w:color="auto" w:fill="auto"/>
          </w:tcPr>
          <w:p w14:paraId="0372BA31"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635DAB23" w14:textId="77777777" w:rsidR="00784A32" w:rsidRPr="00C31E24" w:rsidRDefault="00784A32" w:rsidP="00354887">
            <w:pPr>
              <w:pStyle w:val="TAC"/>
              <w:keepNext w:val="0"/>
              <w:keepLines w:val="0"/>
              <w:widowControl w:val="0"/>
            </w:pPr>
            <w:r w:rsidRPr="00C31E24">
              <w:t>-*</w:t>
            </w:r>
          </w:p>
        </w:tc>
      </w:tr>
      <w:tr w:rsidR="00784A32" w:rsidRPr="00C31E24" w14:paraId="4A6FA6AD" w14:textId="77777777" w:rsidTr="00354887">
        <w:tc>
          <w:tcPr>
            <w:tcW w:w="648" w:type="dxa"/>
            <w:shd w:val="clear" w:color="auto" w:fill="auto"/>
          </w:tcPr>
          <w:p w14:paraId="634DFA64" w14:textId="77777777" w:rsidR="00784A32" w:rsidRPr="00C31E24" w:rsidRDefault="00784A32" w:rsidP="00354887">
            <w:pPr>
              <w:pStyle w:val="TAC"/>
              <w:keepNext w:val="0"/>
              <w:keepLines w:val="0"/>
              <w:widowControl w:val="0"/>
            </w:pPr>
            <w:r w:rsidRPr="00C31E24">
              <w:t>44</w:t>
            </w:r>
          </w:p>
        </w:tc>
        <w:tc>
          <w:tcPr>
            <w:tcW w:w="3969" w:type="dxa"/>
            <w:shd w:val="clear" w:color="auto" w:fill="auto"/>
          </w:tcPr>
          <w:p w14:paraId="418BBB80" w14:textId="77777777" w:rsidR="00784A32" w:rsidRPr="00C31E24" w:rsidRDefault="00784A32" w:rsidP="00354887">
            <w:pPr>
              <w:pStyle w:val="TAL"/>
              <w:keepNext w:val="0"/>
              <w:keepLines w:val="0"/>
              <w:widowControl w:val="0"/>
            </w:pPr>
            <w:r w:rsidRPr="00C31E24">
              <w:t>Check: Does the UE (MCVideo Client) responds with a SIP 200 (OK)?</w:t>
            </w:r>
          </w:p>
        </w:tc>
        <w:tc>
          <w:tcPr>
            <w:tcW w:w="709" w:type="dxa"/>
            <w:shd w:val="clear" w:color="auto" w:fill="auto"/>
          </w:tcPr>
          <w:p w14:paraId="28A4E9EE"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59AF0D6D" w14:textId="77777777" w:rsidR="00784A32" w:rsidRPr="00C31E24" w:rsidRDefault="00784A32" w:rsidP="00354887">
            <w:pPr>
              <w:pStyle w:val="TAL"/>
              <w:keepNext w:val="0"/>
              <w:keepLines w:val="0"/>
              <w:widowControl w:val="0"/>
            </w:pPr>
            <w:r w:rsidRPr="00C31E24">
              <w:t>SIP 200 (OK)</w:t>
            </w:r>
          </w:p>
        </w:tc>
        <w:tc>
          <w:tcPr>
            <w:tcW w:w="567" w:type="dxa"/>
            <w:shd w:val="clear" w:color="auto" w:fill="auto"/>
          </w:tcPr>
          <w:p w14:paraId="2BA2F0C1" w14:textId="77777777" w:rsidR="00784A32" w:rsidRPr="00C31E24" w:rsidRDefault="00784A32" w:rsidP="00354887">
            <w:pPr>
              <w:pStyle w:val="TAC"/>
              <w:keepNext w:val="0"/>
              <w:keepLines w:val="0"/>
              <w:widowControl w:val="0"/>
            </w:pPr>
            <w:r w:rsidRPr="00C31E24">
              <w:t>5</w:t>
            </w:r>
          </w:p>
        </w:tc>
        <w:tc>
          <w:tcPr>
            <w:tcW w:w="892" w:type="dxa"/>
            <w:shd w:val="clear" w:color="auto" w:fill="auto"/>
          </w:tcPr>
          <w:p w14:paraId="24FAF402" w14:textId="77777777" w:rsidR="00784A32" w:rsidRPr="00C31E24" w:rsidRDefault="00784A32" w:rsidP="00354887">
            <w:pPr>
              <w:pStyle w:val="TAC"/>
              <w:keepNext w:val="0"/>
              <w:keepLines w:val="0"/>
              <w:widowControl w:val="0"/>
            </w:pPr>
            <w:r w:rsidRPr="00C31E24">
              <w:t>P</w:t>
            </w:r>
          </w:p>
        </w:tc>
      </w:tr>
      <w:tr w:rsidR="00784A32" w:rsidRPr="00C31E24" w14:paraId="07164C57" w14:textId="77777777" w:rsidTr="00354887">
        <w:tc>
          <w:tcPr>
            <w:tcW w:w="648" w:type="dxa"/>
            <w:shd w:val="clear" w:color="auto" w:fill="auto"/>
          </w:tcPr>
          <w:p w14:paraId="385A0C4C" w14:textId="77777777" w:rsidR="00784A32" w:rsidRPr="00C31E24" w:rsidRDefault="00784A32" w:rsidP="00354887">
            <w:pPr>
              <w:pStyle w:val="TAC"/>
              <w:keepNext w:val="0"/>
              <w:keepLines w:val="0"/>
              <w:widowControl w:val="0"/>
            </w:pPr>
            <w:r w:rsidRPr="00C31E24">
              <w:t>45</w:t>
            </w:r>
          </w:p>
        </w:tc>
        <w:tc>
          <w:tcPr>
            <w:tcW w:w="3969" w:type="dxa"/>
            <w:shd w:val="clear" w:color="auto" w:fill="auto"/>
          </w:tcPr>
          <w:p w14:paraId="71968417" w14:textId="77777777" w:rsidR="00784A32" w:rsidRPr="00C31E24" w:rsidRDefault="00784A32" w:rsidP="00354887">
            <w:pPr>
              <w:pStyle w:val="TAL"/>
              <w:keepNext w:val="0"/>
              <w:keepLines w:val="0"/>
              <w:widowControl w:val="0"/>
            </w:pPr>
            <w:r w:rsidRPr="00C31E24">
              <w:t xml:space="preserve">The SS (MCVideo Server) sends a SIP ACK message to acknowledge the SIP 200 (OK). </w:t>
            </w:r>
          </w:p>
        </w:tc>
        <w:tc>
          <w:tcPr>
            <w:tcW w:w="709" w:type="dxa"/>
            <w:shd w:val="clear" w:color="auto" w:fill="auto"/>
          </w:tcPr>
          <w:p w14:paraId="3656674F"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2BC60C67" w14:textId="77777777" w:rsidR="00784A32" w:rsidRPr="00C31E24" w:rsidRDefault="00784A32" w:rsidP="00354887">
            <w:pPr>
              <w:pStyle w:val="TAL"/>
              <w:keepNext w:val="0"/>
              <w:keepLines w:val="0"/>
              <w:widowControl w:val="0"/>
            </w:pPr>
            <w:r w:rsidRPr="00C31E24">
              <w:t>SIP ACK</w:t>
            </w:r>
          </w:p>
        </w:tc>
        <w:tc>
          <w:tcPr>
            <w:tcW w:w="567" w:type="dxa"/>
            <w:shd w:val="clear" w:color="auto" w:fill="auto"/>
          </w:tcPr>
          <w:p w14:paraId="67D6A8ED"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311B8050" w14:textId="77777777" w:rsidR="00784A32" w:rsidRPr="00C31E24" w:rsidRDefault="00784A32" w:rsidP="00354887">
            <w:pPr>
              <w:pStyle w:val="TAC"/>
              <w:keepNext w:val="0"/>
              <w:keepLines w:val="0"/>
              <w:widowControl w:val="0"/>
            </w:pPr>
            <w:r w:rsidRPr="00C31E24">
              <w:t>-</w:t>
            </w:r>
          </w:p>
        </w:tc>
      </w:tr>
      <w:tr w:rsidR="00784A32" w:rsidRPr="00C31E24" w14:paraId="0DAE475A" w14:textId="77777777" w:rsidTr="00354887">
        <w:tc>
          <w:tcPr>
            <w:tcW w:w="648" w:type="dxa"/>
            <w:shd w:val="clear" w:color="auto" w:fill="auto"/>
          </w:tcPr>
          <w:p w14:paraId="7D7B5FD2" w14:textId="77777777" w:rsidR="00784A32" w:rsidRPr="00C31E24" w:rsidRDefault="00784A32" w:rsidP="00354887">
            <w:pPr>
              <w:pStyle w:val="TAC"/>
              <w:keepNext w:val="0"/>
              <w:keepLines w:val="0"/>
              <w:widowControl w:val="0"/>
            </w:pPr>
            <w:r w:rsidRPr="00C31E24">
              <w:t>46</w:t>
            </w:r>
          </w:p>
        </w:tc>
        <w:tc>
          <w:tcPr>
            <w:tcW w:w="3969" w:type="dxa"/>
            <w:shd w:val="clear" w:color="auto" w:fill="auto"/>
          </w:tcPr>
          <w:p w14:paraId="011800AA" w14:textId="77777777" w:rsidR="00784A32" w:rsidRPr="00C31E24" w:rsidRDefault="00784A32" w:rsidP="00354887">
            <w:pPr>
              <w:pStyle w:val="TAL"/>
              <w:keepNext w:val="0"/>
              <w:keepLines w:val="0"/>
              <w:widowControl w:val="0"/>
            </w:pPr>
            <w:r w:rsidRPr="00C31E24">
              <w:t>The SS (MCVideo Server) sends a Media Transmission Notification message to notify the UE Client that a normal media transmission is available from another user.</w:t>
            </w:r>
          </w:p>
        </w:tc>
        <w:tc>
          <w:tcPr>
            <w:tcW w:w="709" w:type="dxa"/>
            <w:shd w:val="clear" w:color="auto" w:fill="auto"/>
          </w:tcPr>
          <w:p w14:paraId="10DE3986"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38519343" w14:textId="77777777" w:rsidR="00784A32" w:rsidRPr="00C31E24" w:rsidRDefault="00784A32" w:rsidP="00354887">
            <w:pPr>
              <w:pStyle w:val="TAL"/>
              <w:keepNext w:val="0"/>
              <w:keepLines w:val="0"/>
              <w:widowControl w:val="0"/>
            </w:pPr>
            <w:r w:rsidRPr="00C31E24">
              <w:t>Media Transmission Notification</w:t>
            </w:r>
          </w:p>
        </w:tc>
        <w:tc>
          <w:tcPr>
            <w:tcW w:w="567" w:type="dxa"/>
            <w:shd w:val="clear" w:color="auto" w:fill="auto"/>
          </w:tcPr>
          <w:p w14:paraId="2C8B3E8E"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74EB9B35" w14:textId="77777777" w:rsidR="00784A32" w:rsidRPr="00C31E24" w:rsidRDefault="00784A32" w:rsidP="00354887">
            <w:pPr>
              <w:pStyle w:val="TAC"/>
              <w:keepNext w:val="0"/>
              <w:keepLines w:val="0"/>
              <w:widowControl w:val="0"/>
            </w:pPr>
            <w:r w:rsidRPr="00C31E24">
              <w:t>-</w:t>
            </w:r>
          </w:p>
        </w:tc>
      </w:tr>
      <w:tr w:rsidR="00784A32" w:rsidRPr="00C31E24" w14:paraId="468E2E4A" w14:textId="77777777" w:rsidTr="00354887">
        <w:tc>
          <w:tcPr>
            <w:tcW w:w="648" w:type="dxa"/>
            <w:shd w:val="clear" w:color="auto" w:fill="auto"/>
          </w:tcPr>
          <w:p w14:paraId="71F40E5A" w14:textId="77777777" w:rsidR="00784A32" w:rsidRPr="00C31E24" w:rsidRDefault="00784A32" w:rsidP="00354887">
            <w:pPr>
              <w:pStyle w:val="TAC"/>
              <w:keepNext w:val="0"/>
              <w:keepLines w:val="0"/>
              <w:widowControl w:val="0"/>
            </w:pPr>
            <w:r w:rsidRPr="00C31E24">
              <w:t>47</w:t>
            </w:r>
          </w:p>
        </w:tc>
        <w:tc>
          <w:tcPr>
            <w:tcW w:w="3969" w:type="dxa"/>
            <w:shd w:val="clear" w:color="auto" w:fill="auto"/>
          </w:tcPr>
          <w:p w14:paraId="3AD7778D" w14:textId="77777777" w:rsidR="00784A32" w:rsidRPr="00C31E24" w:rsidRDefault="00784A32" w:rsidP="00354887">
            <w:pPr>
              <w:pStyle w:val="TAL"/>
              <w:keepNext w:val="0"/>
              <w:keepLines w:val="0"/>
              <w:widowControl w:val="0"/>
            </w:pPr>
            <w:r w:rsidRPr="00C31E24">
              <w:t>Check: Does the UE (MCVideo Client) provide media transmission notification to the MCVideo User?</w:t>
            </w:r>
          </w:p>
          <w:p w14:paraId="77122294" w14:textId="33D9A4CA" w:rsidR="00784A32" w:rsidRPr="00C31E24" w:rsidRDefault="008739C9" w:rsidP="00354887">
            <w:pPr>
              <w:pStyle w:val="TAL"/>
              <w:keepNext w:val="0"/>
              <w:keepLines w:val="0"/>
              <w:widowControl w:val="0"/>
            </w:pPr>
            <w:r w:rsidRPr="00C31E24">
              <w:t>(NOTE 1)</w:t>
            </w:r>
          </w:p>
        </w:tc>
        <w:tc>
          <w:tcPr>
            <w:tcW w:w="709" w:type="dxa"/>
            <w:shd w:val="clear" w:color="auto" w:fill="auto"/>
          </w:tcPr>
          <w:p w14:paraId="0DC5771D"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6B774403"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597914EF" w14:textId="77777777" w:rsidR="00784A32" w:rsidRPr="00C31E24" w:rsidRDefault="00784A32" w:rsidP="00354887">
            <w:pPr>
              <w:pStyle w:val="TAC"/>
              <w:keepNext w:val="0"/>
              <w:keepLines w:val="0"/>
              <w:widowControl w:val="0"/>
            </w:pPr>
            <w:r w:rsidRPr="00C31E24">
              <w:t>6</w:t>
            </w:r>
          </w:p>
        </w:tc>
        <w:tc>
          <w:tcPr>
            <w:tcW w:w="892" w:type="dxa"/>
            <w:shd w:val="clear" w:color="auto" w:fill="auto"/>
          </w:tcPr>
          <w:p w14:paraId="1524F9C1" w14:textId="77777777" w:rsidR="00784A32" w:rsidRPr="00C31E24" w:rsidRDefault="00784A32" w:rsidP="00354887">
            <w:pPr>
              <w:pStyle w:val="TAC"/>
              <w:keepNext w:val="0"/>
              <w:keepLines w:val="0"/>
              <w:widowControl w:val="0"/>
            </w:pPr>
            <w:r w:rsidRPr="00C31E24">
              <w:t>P</w:t>
            </w:r>
          </w:p>
        </w:tc>
      </w:tr>
      <w:tr w:rsidR="00784A32" w:rsidRPr="00C31E24" w14:paraId="44BC041F" w14:textId="77777777" w:rsidTr="00354887">
        <w:tc>
          <w:tcPr>
            <w:tcW w:w="648" w:type="dxa"/>
            <w:shd w:val="clear" w:color="auto" w:fill="auto"/>
          </w:tcPr>
          <w:p w14:paraId="5792AA2B" w14:textId="77777777" w:rsidR="00784A32" w:rsidRPr="00C31E24" w:rsidRDefault="00784A32" w:rsidP="00354887">
            <w:pPr>
              <w:pStyle w:val="TAC"/>
              <w:keepNext w:val="0"/>
              <w:keepLines w:val="0"/>
              <w:widowControl w:val="0"/>
            </w:pPr>
            <w:r w:rsidRPr="00C31E24">
              <w:t>48</w:t>
            </w:r>
          </w:p>
        </w:tc>
        <w:tc>
          <w:tcPr>
            <w:tcW w:w="3969" w:type="dxa"/>
            <w:shd w:val="clear" w:color="auto" w:fill="auto"/>
          </w:tcPr>
          <w:p w14:paraId="309712EE" w14:textId="77777777" w:rsidR="00784A32" w:rsidRPr="00C31E24" w:rsidRDefault="00784A32" w:rsidP="00354887">
            <w:pPr>
              <w:pStyle w:val="TAL"/>
              <w:keepNext w:val="0"/>
              <w:keepLines w:val="0"/>
              <w:widowControl w:val="0"/>
            </w:pPr>
            <w:r w:rsidRPr="00C31E24">
              <w:t>Make the MCVideo User to request permission to receive media.</w:t>
            </w:r>
          </w:p>
          <w:p w14:paraId="2EBE101A" w14:textId="3F93A5F6" w:rsidR="00784A32" w:rsidRPr="00C31E24" w:rsidRDefault="008739C9" w:rsidP="00354887">
            <w:pPr>
              <w:pStyle w:val="TAL"/>
              <w:keepNext w:val="0"/>
              <w:keepLines w:val="0"/>
              <w:widowControl w:val="0"/>
            </w:pPr>
            <w:r w:rsidRPr="00C31E24">
              <w:t>(NOTE 1)</w:t>
            </w:r>
          </w:p>
        </w:tc>
        <w:tc>
          <w:tcPr>
            <w:tcW w:w="709" w:type="dxa"/>
            <w:shd w:val="clear" w:color="auto" w:fill="auto"/>
          </w:tcPr>
          <w:p w14:paraId="4C7C6E8A"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5CA98DB5"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6FAE2FF8"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0873276C" w14:textId="77777777" w:rsidR="00784A32" w:rsidRPr="00C31E24" w:rsidRDefault="00784A32" w:rsidP="00354887">
            <w:pPr>
              <w:pStyle w:val="TAC"/>
              <w:keepNext w:val="0"/>
              <w:keepLines w:val="0"/>
              <w:widowControl w:val="0"/>
            </w:pPr>
            <w:r w:rsidRPr="00C31E24">
              <w:t>-</w:t>
            </w:r>
          </w:p>
        </w:tc>
      </w:tr>
      <w:tr w:rsidR="00784A32" w:rsidRPr="00C31E24" w14:paraId="0562D88D" w14:textId="77777777" w:rsidTr="00354887">
        <w:tc>
          <w:tcPr>
            <w:tcW w:w="648" w:type="dxa"/>
            <w:shd w:val="clear" w:color="auto" w:fill="auto"/>
          </w:tcPr>
          <w:p w14:paraId="7BF6E157" w14:textId="77777777" w:rsidR="00784A32" w:rsidRPr="00C31E24" w:rsidRDefault="00784A32" w:rsidP="00354887">
            <w:pPr>
              <w:pStyle w:val="TAC"/>
              <w:keepNext w:val="0"/>
              <w:keepLines w:val="0"/>
              <w:widowControl w:val="0"/>
            </w:pPr>
            <w:r w:rsidRPr="00C31E24">
              <w:t>49</w:t>
            </w:r>
          </w:p>
        </w:tc>
        <w:tc>
          <w:tcPr>
            <w:tcW w:w="3969" w:type="dxa"/>
            <w:shd w:val="clear" w:color="auto" w:fill="auto"/>
          </w:tcPr>
          <w:p w14:paraId="492FBCC4" w14:textId="77777777" w:rsidR="00784A32" w:rsidRPr="00C31E24" w:rsidRDefault="00784A32" w:rsidP="00354887">
            <w:pPr>
              <w:pStyle w:val="TAL"/>
              <w:keepNext w:val="0"/>
              <w:keepLines w:val="0"/>
              <w:widowControl w:val="0"/>
            </w:pPr>
            <w:r w:rsidRPr="00C31E24">
              <w:t>Check: Does the UE respond with a Receive Media Request message?</w:t>
            </w:r>
          </w:p>
        </w:tc>
        <w:tc>
          <w:tcPr>
            <w:tcW w:w="709" w:type="dxa"/>
            <w:shd w:val="clear" w:color="auto" w:fill="auto"/>
          </w:tcPr>
          <w:p w14:paraId="47699647"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38B6EAEC" w14:textId="77777777" w:rsidR="00784A32" w:rsidRPr="00C31E24" w:rsidRDefault="00784A32" w:rsidP="00354887">
            <w:pPr>
              <w:pStyle w:val="TAL"/>
              <w:keepNext w:val="0"/>
              <w:keepLines w:val="0"/>
              <w:widowControl w:val="0"/>
            </w:pPr>
            <w:r w:rsidRPr="00C31E24">
              <w:t>Receive Media Request</w:t>
            </w:r>
          </w:p>
        </w:tc>
        <w:tc>
          <w:tcPr>
            <w:tcW w:w="567" w:type="dxa"/>
            <w:shd w:val="clear" w:color="auto" w:fill="auto"/>
          </w:tcPr>
          <w:p w14:paraId="5C5F445D" w14:textId="77777777" w:rsidR="00784A32" w:rsidRPr="00C31E24" w:rsidRDefault="00784A32" w:rsidP="00354887">
            <w:pPr>
              <w:pStyle w:val="TAC"/>
              <w:keepNext w:val="0"/>
              <w:keepLines w:val="0"/>
              <w:widowControl w:val="0"/>
            </w:pPr>
            <w:r w:rsidRPr="00C31E24">
              <w:t>7</w:t>
            </w:r>
          </w:p>
        </w:tc>
        <w:tc>
          <w:tcPr>
            <w:tcW w:w="892" w:type="dxa"/>
            <w:shd w:val="clear" w:color="auto" w:fill="auto"/>
          </w:tcPr>
          <w:p w14:paraId="4DCE7B73" w14:textId="77777777" w:rsidR="00784A32" w:rsidRPr="00C31E24" w:rsidRDefault="00784A32" w:rsidP="00354887">
            <w:pPr>
              <w:pStyle w:val="TAC"/>
              <w:keepNext w:val="0"/>
              <w:keepLines w:val="0"/>
              <w:widowControl w:val="0"/>
            </w:pPr>
            <w:r w:rsidRPr="00C31E24">
              <w:t>P</w:t>
            </w:r>
          </w:p>
        </w:tc>
      </w:tr>
      <w:tr w:rsidR="00784A32" w:rsidRPr="00C31E24" w14:paraId="4F4727CD" w14:textId="77777777" w:rsidTr="00354887">
        <w:tc>
          <w:tcPr>
            <w:tcW w:w="648" w:type="dxa"/>
            <w:shd w:val="clear" w:color="auto" w:fill="auto"/>
          </w:tcPr>
          <w:p w14:paraId="3C1A50AC" w14:textId="77777777" w:rsidR="00784A32" w:rsidRPr="00C31E24" w:rsidRDefault="00784A32" w:rsidP="00354887">
            <w:pPr>
              <w:pStyle w:val="TAC"/>
              <w:keepNext w:val="0"/>
              <w:keepLines w:val="0"/>
              <w:widowControl w:val="0"/>
            </w:pPr>
            <w:r w:rsidRPr="00C31E24">
              <w:t>50</w:t>
            </w:r>
          </w:p>
        </w:tc>
        <w:tc>
          <w:tcPr>
            <w:tcW w:w="3969" w:type="dxa"/>
            <w:shd w:val="clear" w:color="auto" w:fill="auto"/>
          </w:tcPr>
          <w:p w14:paraId="589599D8" w14:textId="77777777" w:rsidR="00784A32" w:rsidRPr="00C31E24" w:rsidRDefault="00784A32" w:rsidP="00354887">
            <w:pPr>
              <w:pStyle w:val="TAL"/>
              <w:keepNext w:val="0"/>
              <w:keepLines w:val="0"/>
              <w:widowControl w:val="0"/>
            </w:pPr>
            <w:r w:rsidRPr="00C31E24">
              <w:t>The SS (MCVideo Server) sends a Receive Media Response message.</w:t>
            </w:r>
          </w:p>
        </w:tc>
        <w:tc>
          <w:tcPr>
            <w:tcW w:w="709" w:type="dxa"/>
            <w:shd w:val="clear" w:color="auto" w:fill="auto"/>
          </w:tcPr>
          <w:p w14:paraId="7E3BD89E"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58F22DD7" w14:textId="77777777" w:rsidR="00784A32" w:rsidRPr="00C31E24" w:rsidRDefault="00784A32" w:rsidP="00354887">
            <w:pPr>
              <w:pStyle w:val="TAL"/>
              <w:keepNext w:val="0"/>
              <w:keepLines w:val="0"/>
              <w:widowControl w:val="0"/>
            </w:pPr>
            <w:r w:rsidRPr="00C31E24">
              <w:t>Receive Media Response</w:t>
            </w:r>
          </w:p>
        </w:tc>
        <w:tc>
          <w:tcPr>
            <w:tcW w:w="567" w:type="dxa"/>
            <w:shd w:val="clear" w:color="auto" w:fill="auto"/>
          </w:tcPr>
          <w:p w14:paraId="5DD58877"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63E124A1" w14:textId="77777777" w:rsidR="00784A32" w:rsidRPr="00C31E24" w:rsidRDefault="00784A32" w:rsidP="00354887">
            <w:pPr>
              <w:pStyle w:val="TAC"/>
              <w:keepNext w:val="0"/>
              <w:keepLines w:val="0"/>
              <w:widowControl w:val="0"/>
            </w:pPr>
            <w:r w:rsidRPr="00C31E24">
              <w:t>-</w:t>
            </w:r>
          </w:p>
        </w:tc>
      </w:tr>
      <w:tr w:rsidR="00784A32" w:rsidRPr="00C31E24" w14:paraId="08CD1D6D" w14:textId="77777777" w:rsidTr="00354887">
        <w:tc>
          <w:tcPr>
            <w:tcW w:w="648" w:type="dxa"/>
            <w:shd w:val="clear" w:color="auto" w:fill="auto"/>
          </w:tcPr>
          <w:p w14:paraId="77CED237" w14:textId="77777777" w:rsidR="00784A32" w:rsidRPr="00C31E24" w:rsidRDefault="00784A32" w:rsidP="00354887">
            <w:pPr>
              <w:pStyle w:val="TAC"/>
              <w:keepNext w:val="0"/>
              <w:keepLines w:val="0"/>
              <w:widowControl w:val="0"/>
            </w:pPr>
            <w:r w:rsidRPr="00C31E24">
              <w:t>51</w:t>
            </w:r>
          </w:p>
        </w:tc>
        <w:tc>
          <w:tcPr>
            <w:tcW w:w="3969" w:type="dxa"/>
            <w:shd w:val="clear" w:color="auto" w:fill="auto"/>
          </w:tcPr>
          <w:p w14:paraId="546373A7" w14:textId="77777777" w:rsidR="00784A32" w:rsidRPr="00C31E24" w:rsidRDefault="00784A32" w:rsidP="00354887">
            <w:pPr>
              <w:pStyle w:val="TAL"/>
              <w:keepNext w:val="0"/>
              <w:keepLines w:val="0"/>
              <w:widowControl w:val="0"/>
            </w:pPr>
            <w:r w:rsidRPr="00C31E24">
              <w:t>Check: Does the UE (MCVideo Client) provide receive media success notification to the MCVideo User?</w:t>
            </w:r>
          </w:p>
          <w:p w14:paraId="0658A843" w14:textId="61F522FB" w:rsidR="00784A32" w:rsidRPr="00C31E24" w:rsidRDefault="008739C9" w:rsidP="00354887">
            <w:pPr>
              <w:pStyle w:val="TAL"/>
              <w:keepNext w:val="0"/>
              <w:keepLines w:val="0"/>
              <w:widowControl w:val="0"/>
            </w:pPr>
            <w:r w:rsidRPr="00C31E24">
              <w:t>(NOTE 1)</w:t>
            </w:r>
          </w:p>
        </w:tc>
        <w:tc>
          <w:tcPr>
            <w:tcW w:w="709" w:type="dxa"/>
            <w:shd w:val="clear" w:color="auto" w:fill="auto"/>
          </w:tcPr>
          <w:p w14:paraId="123BB69C"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17D92EDB"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01E7332C" w14:textId="77777777" w:rsidR="00784A32" w:rsidRPr="00C31E24" w:rsidRDefault="00784A32" w:rsidP="00354887">
            <w:pPr>
              <w:pStyle w:val="TAC"/>
              <w:keepNext w:val="0"/>
              <w:keepLines w:val="0"/>
              <w:widowControl w:val="0"/>
            </w:pPr>
            <w:r w:rsidRPr="00C31E24">
              <w:t>7</w:t>
            </w:r>
          </w:p>
        </w:tc>
        <w:tc>
          <w:tcPr>
            <w:tcW w:w="892" w:type="dxa"/>
            <w:shd w:val="clear" w:color="auto" w:fill="auto"/>
          </w:tcPr>
          <w:p w14:paraId="1DA2C786" w14:textId="77777777" w:rsidR="00784A32" w:rsidRPr="00C31E24" w:rsidRDefault="00784A32" w:rsidP="00354887">
            <w:pPr>
              <w:pStyle w:val="TAC"/>
              <w:keepNext w:val="0"/>
              <w:keepLines w:val="0"/>
              <w:widowControl w:val="0"/>
            </w:pPr>
            <w:r w:rsidRPr="00C31E24">
              <w:t>P</w:t>
            </w:r>
          </w:p>
        </w:tc>
      </w:tr>
      <w:tr w:rsidR="00784A32" w:rsidRPr="00C31E24" w14:paraId="1CF211A6" w14:textId="77777777" w:rsidTr="00354887">
        <w:trPr>
          <w:trHeight w:val="323"/>
        </w:trPr>
        <w:tc>
          <w:tcPr>
            <w:tcW w:w="648" w:type="dxa"/>
            <w:shd w:val="clear" w:color="auto" w:fill="auto"/>
          </w:tcPr>
          <w:p w14:paraId="3FEE9C7D" w14:textId="77777777" w:rsidR="00784A32" w:rsidRPr="00C31E24" w:rsidRDefault="00784A32" w:rsidP="00354887">
            <w:pPr>
              <w:pStyle w:val="TAC"/>
              <w:keepNext w:val="0"/>
              <w:keepLines w:val="0"/>
              <w:widowControl w:val="0"/>
            </w:pPr>
            <w:r w:rsidRPr="00C31E24">
              <w:t>52</w:t>
            </w:r>
          </w:p>
        </w:tc>
        <w:tc>
          <w:tcPr>
            <w:tcW w:w="3969" w:type="dxa"/>
            <w:shd w:val="clear" w:color="auto" w:fill="auto"/>
          </w:tcPr>
          <w:p w14:paraId="3FF64299" w14:textId="77777777" w:rsidR="00784A32" w:rsidRPr="00C31E24" w:rsidRDefault="00784A32" w:rsidP="00354887">
            <w:pPr>
              <w:pStyle w:val="TAL"/>
              <w:keepNext w:val="0"/>
              <w:keepLines w:val="0"/>
              <w:widowControl w:val="0"/>
            </w:pPr>
            <w:r w:rsidRPr="00C31E24">
              <w:t>The SS (MCVideo Server) sends a Transmission Idle message.</w:t>
            </w:r>
          </w:p>
        </w:tc>
        <w:tc>
          <w:tcPr>
            <w:tcW w:w="709" w:type="dxa"/>
            <w:shd w:val="clear" w:color="auto" w:fill="auto"/>
          </w:tcPr>
          <w:p w14:paraId="6565C398"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0C0D7A29" w14:textId="77777777" w:rsidR="00784A32" w:rsidRPr="00C31E24" w:rsidRDefault="00784A32" w:rsidP="00354887">
            <w:pPr>
              <w:pStyle w:val="TAL"/>
              <w:keepNext w:val="0"/>
              <w:keepLines w:val="0"/>
              <w:widowControl w:val="0"/>
            </w:pPr>
            <w:r w:rsidRPr="00C31E24">
              <w:t>Transmission Idle</w:t>
            </w:r>
          </w:p>
        </w:tc>
        <w:tc>
          <w:tcPr>
            <w:tcW w:w="567" w:type="dxa"/>
            <w:shd w:val="clear" w:color="auto" w:fill="auto"/>
          </w:tcPr>
          <w:p w14:paraId="7C14257F"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2BEF7897" w14:textId="77777777" w:rsidR="00784A32" w:rsidRPr="00C31E24" w:rsidRDefault="00784A32" w:rsidP="00354887">
            <w:pPr>
              <w:pStyle w:val="TAC"/>
              <w:keepNext w:val="0"/>
              <w:keepLines w:val="0"/>
              <w:widowControl w:val="0"/>
            </w:pPr>
            <w:r w:rsidRPr="00C31E24">
              <w:t>-</w:t>
            </w:r>
          </w:p>
        </w:tc>
      </w:tr>
      <w:tr w:rsidR="00784A32" w:rsidRPr="00C31E24" w14:paraId="1ADC2534" w14:textId="77777777" w:rsidTr="00354887">
        <w:trPr>
          <w:trHeight w:val="440"/>
        </w:trPr>
        <w:tc>
          <w:tcPr>
            <w:tcW w:w="648" w:type="dxa"/>
            <w:shd w:val="clear" w:color="auto" w:fill="auto"/>
          </w:tcPr>
          <w:p w14:paraId="0D9BCA26" w14:textId="77777777" w:rsidR="00784A32" w:rsidRPr="00C31E24" w:rsidRDefault="00784A32" w:rsidP="00354887">
            <w:pPr>
              <w:pStyle w:val="TAC"/>
              <w:keepNext w:val="0"/>
              <w:keepLines w:val="0"/>
              <w:widowControl w:val="0"/>
            </w:pPr>
            <w:r w:rsidRPr="00C31E24">
              <w:t>53</w:t>
            </w:r>
          </w:p>
        </w:tc>
        <w:tc>
          <w:tcPr>
            <w:tcW w:w="3969" w:type="dxa"/>
            <w:shd w:val="clear" w:color="auto" w:fill="auto"/>
          </w:tcPr>
          <w:p w14:paraId="2CA6DA2A" w14:textId="77777777" w:rsidR="00784A32" w:rsidRPr="00C31E24" w:rsidRDefault="00784A32" w:rsidP="00354887">
            <w:pPr>
              <w:pStyle w:val="TAL"/>
            </w:pPr>
            <w:r w:rsidRPr="00C31E24">
              <w:t>Make the UE (MCVideo User) request termination of the MCVideo call.</w:t>
            </w:r>
          </w:p>
          <w:p w14:paraId="180C463E" w14:textId="3B70A6EC" w:rsidR="00784A32" w:rsidRPr="00C31E24" w:rsidRDefault="008739C9" w:rsidP="00354887">
            <w:pPr>
              <w:pStyle w:val="TAL"/>
              <w:keepNext w:val="0"/>
              <w:keepLines w:val="0"/>
              <w:widowControl w:val="0"/>
            </w:pPr>
            <w:r w:rsidRPr="00C31E24">
              <w:t>(</w:t>
            </w:r>
            <w:r w:rsidR="00784A32" w:rsidRPr="00C31E24">
              <w:t>NOTE</w:t>
            </w:r>
            <w:r w:rsidRPr="00C31E24">
              <w:t xml:space="preserve"> 1)</w:t>
            </w:r>
          </w:p>
        </w:tc>
        <w:tc>
          <w:tcPr>
            <w:tcW w:w="709" w:type="dxa"/>
            <w:shd w:val="clear" w:color="auto" w:fill="auto"/>
          </w:tcPr>
          <w:p w14:paraId="29EF68DB"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6096531A"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01FEF978"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2DB52F16" w14:textId="77777777" w:rsidR="00784A32" w:rsidRPr="00C31E24" w:rsidRDefault="00784A32" w:rsidP="00354887">
            <w:pPr>
              <w:pStyle w:val="TAC"/>
              <w:keepNext w:val="0"/>
              <w:keepLines w:val="0"/>
              <w:widowControl w:val="0"/>
            </w:pPr>
            <w:r w:rsidRPr="00C31E24">
              <w:t>-</w:t>
            </w:r>
          </w:p>
        </w:tc>
      </w:tr>
      <w:tr w:rsidR="00784A32" w:rsidRPr="00C31E24" w14:paraId="52E20771" w14:textId="77777777" w:rsidTr="00354887">
        <w:trPr>
          <w:trHeight w:val="440"/>
        </w:trPr>
        <w:tc>
          <w:tcPr>
            <w:tcW w:w="648" w:type="dxa"/>
            <w:shd w:val="clear" w:color="auto" w:fill="auto"/>
          </w:tcPr>
          <w:p w14:paraId="0A8C0DF1" w14:textId="77777777" w:rsidR="00784A32" w:rsidRPr="00C31E24" w:rsidRDefault="00784A32" w:rsidP="00354887">
            <w:pPr>
              <w:pStyle w:val="TAC"/>
              <w:keepNext w:val="0"/>
              <w:keepLines w:val="0"/>
              <w:widowControl w:val="0"/>
            </w:pPr>
            <w:r w:rsidRPr="00C31E24">
              <w:t>54</w:t>
            </w:r>
          </w:p>
        </w:tc>
        <w:tc>
          <w:tcPr>
            <w:tcW w:w="3969" w:type="dxa"/>
            <w:shd w:val="clear" w:color="auto" w:fill="auto"/>
          </w:tcPr>
          <w:p w14:paraId="39FF860E" w14:textId="77777777" w:rsidR="00784A32" w:rsidRPr="00C31E24" w:rsidRDefault="00784A32" w:rsidP="00354887">
            <w:pPr>
              <w:pStyle w:val="TAL"/>
              <w:keepNext w:val="0"/>
              <w:keepLines w:val="0"/>
              <w:widowControl w:val="0"/>
            </w:pPr>
            <w:r w:rsidRPr="00C31E24">
              <w:t>Check: Does the UE (MCVideo Client) sends a SIP BYE message to end the chat group call?</w:t>
            </w:r>
          </w:p>
        </w:tc>
        <w:tc>
          <w:tcPr>
            <w:tcW w:w="709" w:type="dxa"/>
            <w:shd w:val="clear" w:color="auto" w:fill="auto"/>
          </w:tcPr>
          <w:p w14:paraId="1AC6A712" w14:textId="77777777" w:rsidR="00784A32" w:rsidRPr="00C31E24" w:rsidRDefault="00784A32" w:rsidP="00354887">
            <w:pPr>
              <w:pStyle w:val="TAC"/>
              <w:keepNext w:val="0"/>
              <w:keepLines w:val="0"/>
              <w:widowControl w:val="0"/>
            </w:pPr>
            <w:r w:rsidRPr="00C31E24">
              <w:t>--&gt;</w:t>
            </w:r>
          </w:p>
        </w:tc>
        <w:tc>
          <w:tcPr>
            <w:tcW w:w="2977" w:type="dxa"/>
            <w:shd w:val="clear" w:color="auto" w:fill="auto"/>
          </w:tcPr>
          <w:p w14:paraId="52042B2A" w14:textId="77777777" w:rsidR="00784A32" w:rsidRPr="00C31E24" w:rsidRDefault="00784A32" w:rsidP="00354887">
            <w:pPr>
              <w:pStyle w:val="TAL"/>
              <w:keepNext w:val="0"/>
              <w:keepLines w:val="0"/>
              <w:widowControl w:val="0"/>
            </w:pPr>
            <w:r w:rsidRPr="00C31E24">
              <w:t>SIP BYE</w:t>
            </w:r>
          </w:p>
        </w:tc>
        <w:tc>
          <w:tcPr>
            <w:tcW w:w="567" w:type="dxa"/>
            <w:shd w:val="clear" w:color="auto" w:fill="auto"/>
          </w:tcPr>
          <w:p w14:paraId="04F8CAFF" w14:textId="77777777" w:rsidR="00784A32" w:rsidRPr="00C31E24" w:rsidRDefault="00784A32" w:rsidP="00354887">
            <w:pPr>
              <w:pStyle w:val="TAC"/>
              <w:keepNext w:val="0"/>
              <w:keepLines w:val="0"/>
              <w:widowControl w:val="0"/>
            </w:pPr>
            <w:r w:rsidRPr="00C31E24">
              <w:t>8</w:t>
            </w:r>
          </w:p>
        </w:tc>
        <w:tc>
          <w:tcPr>
            <w:tcW w:w="892" w:type="dxa"/>
            <w:shd w:val="clear" w:color="auto" w:fill="auto"/>
          </w:tcPr>
          <w:p w14:paraId="579038DB" w14:textId="77777777" w:rsidR="00784A32" w:rsidRPr="00C31E24" w:rsidRDefault="00784A32" w:rsidP="00354887">
            <w:pPr>
              <w:pStyle w:val="TAC"/>
              <w:keepNext w:val="0"/>
              <w:keepLines w:val="0"/>
              <w:widowControl w:val="0"/>
            </w:pPr>
            <w:r w:rsidRPr="00C31E24">
              <w:t>P</w:t>
            </w:r>
          </w:p>
        </w:tc>
      </w:tr>
      <w:tr w:rsidR="00784A32" w:rsidRPr="00C31E24" w14:paraId="43D5689F" w14:textId="77777777" w:rsidTr="00354887">
        <w:tc>
          <w:tcPr>
            <w:tcW w:w="648" w:type="dxa"/>
            <w:shd w:val="clear" w:color="auto" w:fill="auto"/>
          </w:tcPr>
          <w:p w14:paraId="44446ABE" w14:textId="77777777" w:rsidR="00784A32" w:rsidRPr="00C31E24" w:rsidRDefault="00784A32" w:rsidP="00354887">
            <w:pPr>
              <w:pStyle w:val="TAC"/>
              <w:keepNext w:val="0"/>
              <w:keepLines w:val="0"/>
              <w:widowControl w:val="0"/>
            </w:pPr>
            <w:r w:rsidRPr="00C31E24">
              <w:t>55</w:t>
            </w:r>
          </w:p>
        </w:tc>
        <w:tc>
          <w:tcPr>
            <w:tcW w:w="3969" w:type="dxa"/>
            <w:shd w:val="clear" w:color="auto" w:fill="auto"/>
          </w:tcPr>
          <w:p w14:paraId="0FBFDC0F" w14:textId="77777777" w:rsidR="00784A32" w:rsidRPr="00C31E24" w:rsidRDefault="00784A32" w:rsidP="00354887">
            <w:pPr>
              <w:pStyle w:val="TAL"/>
              <w:keepNext w:val="0"/>
              <w:keepLines w:val="0"/>
              <w:widowControl w:val="0"/>
            </w:pPr>
            <w:r w:rsidRPr="00C31E24">
              <w:t>The SS responds with a SIP 200 (OK)</w:t>
            </w:r>
          </w:p>
        </w:tc>
        <w:tc>
          <w:tcPr>
            <w:tcW w:w="709" w:type="dxa"/>
            <w:shd w:val="clear" w:color="auto" w:fill="auto"/>
          </w:tcPr>
          <w:p w14:paraId="4E69E78B" w14:textId="77777777" w:rsidR="00784A32" w:rsidRPr="00C31E24" w:rsidRDefault="00784A32" w:rsidP="00354887">
            <w:pPr>
              <w:pStyle w:val="TAC"/>
              <w:keepNext w:val="0"/>
              <w:keepLines w:val="0"/>
              <w:widowControl w:val="0"/>
            </w:pPr>
            <w:r w:rsidRPr="00C31E24">
              <w:t>&lt;--</w:t>
            </w:r>
          </w:p>
        </w:tc>
        <w:tc>
          <w:tcPr>
            <w:tcW w:w="2977" w:type="dxa"/>
            <w:shd w:val="clear" w:color="auto" w:fill="auto"/>
          </w:tcPr>
          <w:p w14:paraId="4FE48CE5" w14:textId="77777777" w:rsidR="00784A32" w:rsidRPr="00C31E24" w:rsidRDefault="00784A32" w:rsidP="00354887">
            <w:pPr>
              <w:pStyle w:val="TAL"/>
              <w:keepNext w:val="0"/>
              <w:keepLines w:val="0"/>
              <w:widowControl w:val="0"/>
            </w:pPr>
            <w:r w:rsidRPr="00C31E24">
              <w:t>SIP 200 (OK)</w:t>
            </w:r>
          </w:p>
        </w:tc>
        <w:tc>
          <w:tcPr>
            <w:tcW w:w="567" w:type="dxa"/>
            <w:shd w:val="clear" w:color="auto" w:fill="auto"/>
          </w:tcPr>
          <w:p w14:paraId="0DFE1F63"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6906C58C" w14:textId="77777777" w:rsidR="00784A32" w:rsidRPr="00C31E24" w:rsidRDefault="00784A32" w:rsidP="00354887">
            <w:pPr>
              <w:pStyle w:val="TAC"/>
              <w:keepNext w:val="0"/>
              <w:keepLines w:val="0"/>
              <w:widowControl w:val="0"/>
            </w:pPr>
            <w:r w:rsidRPr="00C31E24">
              <w:t>-</w:t>
            </w:r>
          </w:p>
        </w:tc>
      </w:tr>
      <w:tr w:rsidR="00784A32" w:rsidRPr="00C31E24" w14:paraId="38B71A17" w14:textId="77777777" w:rsidTr="00354887">
        <w:tc>
          <w:tcPr>
            <w:tcW w:w="648" w:type="dxa"/>
            <w:shd w:val="clear" w:color="auto" w:fill="auto"/>
          </w:tcPr>
          <w:p w14:paraId="6D1B70A7" w14:textId="77777777" w:rsidR="00784A32" w:rsidRPr="00C31E24" w:rsidRDefault="00784A32" w:rsidP="00354887">
            <w:pPr>
              <w:pStyle w:val="TAC"/>
              <w:keepNext w:val="0"/>
              <w:keepLines w:val="0"/>
              <w:widowControl w:val="0"/>
            </w:pPr>
            <w:r w:rsidRPr="00C31E24">
              <w:t>-</w:t>
            </w:r>
          </w:p>
        </w:tc>
        <w:tc>
          <w:tcPr>
            <w:tcW w:w="3969" w:type="dxa"/>
            <w:shd w:val="clear" w:color="auto" w:fill="auto"/>
          </w:tcPr>
          <w:p w14:paraId="08696B12" w14:textId="77777777" w:rsidR="008739C9" w:rsidRPr="00C31E24" w:rsidRDefault="00784A32" w:rsidP="008739C9">
            <w:pPr>
              <w:pStyle w:val="TAL"/>
            </w:pPr>
            <w:r w:rsidRPr="00C31E24">
              <w:t xml:space="preserve">EXCEPTION: </w:t>
            </w:r>
            <w:r w:rsidR="008739C9" w:rsidRPr="00C31E24">
              <w:t>The SS (MCVideo Server) waits 2 seconds before the SS (MCVideo Server) deactivates the dedicated EPS bearer and releases the RRC connection.</w:t>
            </w:r>
          </w:p>
          <w:p w14:paraId="50BDAF27" w14:textId="6BC07A55" w:rsidR="00784A32" w:rsidRPr="00C31E24" w:rsidRDefault="008739C9" w:rsidP="008739C9">
            <w:pPr>
              <w:pStyle w:val="TAL"/>
              <w:keepNext w:val="0"/>
              <w:keepLines w:val="0"/>
              <w:widowControl w:val="0"/>
            </w:pPr>
            <w:r w:rsidRPr="00C31E24">
              <w:t>(NOTE 2)</w:t>
            </w:r>
          </w:p>
        </w:tc>
        <w:tc>
          <w:tcPr>
            <w:tcW w:w="709" w:type="dxa"/>
            <w:shd w:val="clear" w:color="auto" w:fill="auto"/>
          </w:tcPr>
          <w:p w14:paraId="17F54802" w14:textId="77777777" w:rsidR="00784A32" w:rsidRPr="00C31E24" w:rsidRDefault="00784A32" w:rsidP="00354887">
            <w:pPr>
              <w:pStyle w:val="TAC"/>
              <w:keepNext w:val="0"/>
              <w:keepLines w:val="0"/>
              <w:widowControl w:val="0"/>
            </w:pPr>
            <w:r w:rsidRPr="00C31E24">
              <w:t>-</w:t>
            </w:r>
          </w:p>
        </w:tc>
        <w:tc>
          <w:tcPr>
            <w:tcW w:w="2977" w:type="dxa"/>
            <w:shd w:val="clear" w:color="auto" w:fill="auto"/>
          </w:tcPr>
          <w:p w14:paraId="37D82A3A" w14:textId="77777777" w:rsidR="00784A32" w:rsidRPr="00C31E24" w:rsidRDefault="00784A32" w:rsidP="00354887">
            <w:pPr>
              <w:pStyle w:val="TAL"/>
              <w:keepNext w:val="0"/>
              <w:keepLines w:val="0"/>
              <w:widowControl w:val="0"/>
            </w:pPr>
            <w:r w:rsidRPr="00C31E24">
              <w:t>-</w:t>
            </w:r>
          </w:p>
        </w:tc>
        <w:tc>
          <w:tcPr>
            <w:tcW w:w="567" w:type="dxa"/>
            <w:shd w:val="clear" w:color="auto" w:fill="auto"/>
          </w:tcPr>
          <w:p w14:paraId="7AD8C111" w14:textId="77777777" w:rsidR="00784A32" w:rsidRPr="00C31E24" w:rsidRDefault="00784A32" w:rsidP="00354887">
            <w:pPr>
              <w:pStyle w:val="TAC"/>
              <w:keepNext w:val="0"/>
              <w:keepLines w:val="0"/>
              <w:widowControl w:val="0"/>
            </w:pPr>
            <w:r w:rsidRPr="00C31E24">
              <w:t>-</w:t>
            </w:r>
          </w:p>
        </w:tc>
        <w:tc>
          <w:tcPr>
            <w:tcW w:w="892" w:type="dxa"/>
            <w:shd w:val="clear" w:color="auto" w:fill="auto"/>
          </w:tcPr>
          <w:p w14:paraId="6873ACBF" w14:textId="77777777" w:rsidR="00784A32" w:rsidRPr="00C31E24" w:rsidRDefault="00784A32" w:rsidP="00354887">
            <w:pPr>
              <w:pStyle w:val="TAC"/>
              <w:keepNext w:val="0"/>
              <w:keepLines w:val="0"/>
              <w:widowControl w:val="0"/>
            </w:pPr>
            <w:r w:rsidRPr="00C31E24">
              <w:t>-</w:t>
            </w:r>
          </w:p>
        </w:tc>
      </w:tr>
      <w:tr w:rsidR="008739C9" w:rsidRPr="00C31E24" w14:paraId="083A3370" w14:textId="77777777" w:rsidTr="00137448">
        <w:tc>
          <w:tcPr>
            <w:tcW w:w="9762" w:type="dxa"/>
            <w:gridSpan w:val="6"/>
            <w:shd w:val="clear" w:color="auto" w:fill="auto"/>
          </w:tcPr>
          <w:p w14:paraId="1F06BAD5" w14:textId="77777777" w:rsidR="008739C9" w:rsidRPr="00C31E24" w:rsidRDefault="008739C9" w:rsidP="00764DD4">
            <w:pPr>
              <w:pStyle w:val="TAN"/>
            </w:pPr>
            <w:r w:rsidRPr="00C31E24">
              <w:t>NOTE 1: This is expected to be done via a suitable implementation-dependent MMI.</w:t>
            </w:r>
          </w:p>
          <w:p w14:paraId="53769B8C" w14:textId="603A381F" w:rsidR="008739C9" w:rsidRPr="00C31E24" w:rsidRDefault="008739C9" w:rsidP="00764DD4">
            <w:pPr>
              <w:pStyle w:val="TAN"/>
            </w:pPr>
            <w:r w:rsidRPr="00C31E24">
              <w:t>NOTE 2: The specified wait period of 2s shall ensure that lower layer signalling (TCP) is finished and any not allowed behaviour captured.</w:t>
            </w:r>
          </w:p>
        </w:tc>
      </w:tr>
    </w:tbl>
    <w:p w14:paraId="6370C41D" w14:textId="77777777" w:rsidR="00784A32" w:rsidRPr="00C31E24" w:rsidRDefault="00784A32" w:rsidP="00784A32"/>
    <w:p w14:paraId="78206B9E" w14:textId="77777777" w:rsidR="00784A32" w:rsidRPr="00C31E24" w:rsidRDefault="00784A32" w:rsidP="00784A32">
      <w:pPr>
        <w:pStyle w:val="H6"/>
        <w:keepLines w:val="0"/>
        <w:widowControl w:val="0"/>
      </w:pPr>
      <w:r w:rsidRPr="00C31E24">
        <w:t>6.1.2.3.3.3</w:t>
      </w:r>
      <w:r w:rsidRPr="00C31E24">
        <w:tab/>
        <w:t>Specific message contents</w:t>
      </w:r>
    </w:p>
    <w:p w14:paraId="0ECD797F" w14:textId="77777777" w:rsidR="00784A32" w:rsidRPr="00C31E24" w:rsidRDefault="00784A32" w:rsidP="00784A32">
      <w:pPr>
        <w:pStyle w:val="TH"/>
      </w:pPr>
      <w:r w:rsidRPr="00C31E24">
        <w:t>Table 6.1.2.3.3.3-1: SIP INVITE (Step 2,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71"/>
        <w:gridCol w:w="1722"/>
        <w:gridCol w:w="2064"/>
        <w:gridCol w:w="1380"/>
        <w:gridCol w:w="1697"/>
      </w:tblGrid>
      <w:tr w:rsidR="00784A32" w:rsidRPr="00C31E24" w14:paraId="46C829AB" w14:textId="77777777" w:rsidTr="00354887">
        <w:tc>
          <w:tcPr>
            <w:tcW w:w="10080" w:type="dxa"/>
            <w:gridSpan w:val="5"/>
          </w:tcPr>
          <w:p w14:paraId="7BBAC298" w14:textId="77777777" w:rsidR="00784A32" w:rsidRPr="00C31E24" w:rsidRDefault="00784A32" w:rsidP="00354887">
            <w:pPr>
              <w:pStyle w:val="TAL"/>
              <w:keepNext w:val="0"/>
              <w:keepLines w:val="0"/>
              <w:widowControl w:val="0"/>
            </w:pPr>
            <w:r w:rsidRPr="00C31E24">
              <w:t>Derivation Path: TS 36.579-1 [2], Table 5.5.2.5.1-1, condition MCVIDEO, GROUP-CALL</w:t>
            </w:r>
          </w:p>
        </w:tc>
      </w:tr>
      <w:tr w:rsidR="00784A32" w:rsidRPr="00C31E24" w14:paraId="7FBFC0A4" w14:textId="77777777" w:rsidTr="00354887">
        <w:tc>
          <w:tcPr>
            <w:tcW w:w="2906" w:type="dxa"/>
          </w:tcPr>
          <w:p w14:paraId="07F3670E" w14:textId="77777777" w:rsidR="00784A32" w:rsidRPr="00C31E24" w:rsidRDefault="00784A32" w:rsidP="00354887">
            <w:pPr>
              <w:pStyle w:val="TAH"/>
              <w:keepNext w:val="0"/>
              <w:keepLines w:val="0"/>
              <w:widowControl w:val="0"/>
              <w:rPr>
                <w:bCs/>
              </w:rPr>
            </w:pPr>
            <w:r w:rsidRPr="00C31E24">
              <w:rPr>
                <w:bCs/>
              </w:rPr>
              <w:t>Information Element</w:t>
            </w:r>
          </w:p>
        </w:tc>
        <w:tc>
          <w:tcPr>
            <w:tcW w:w="1800" w:type="dxa"/>
          </w:tcPr>
          <w:p w14:paraId="1FC54713" w14:textId="77777777" w:rsidR="00784A32" w:rsidRPr="00C31E24" w:rsidRDefault="00784A32" w:rsidP="00354887">
            <w:pPr>
              <w:pStyle w:val="TAH"/>
              <w:keepNext w:val="0"/>
              <w:keepLines w:val="0"/>
              <w:widowControl w:val="0"/>
              <w:rPr>
                <w:bCs/>
              </w:rPr>
            </w:pPr>
            <w:r w:rsidRPr="00C31E24">
              <w:rPr>
                <w:bCs/>
              </w:rPr>
              <w:t>Value/remark</w:t>
            </w:r>
          </w:p>
        </w:tc>
        <w:tc>
          <w:tcPr>
            <w:tcW w:w="2160" w:type="dxa"/>
            <w:tcBorders>
              <w:top w:val="single" w:sz="4" w:space="0" w:color="auto"/>
              <w:bottom w:val="single" w:sz="4" w:space="0" w:color="auto"/>
            </w:tcBorders>
          </w:tcPr>
          <w:p w14:paraId="6E446636" w14:textId="77777777" w:rsidR="00784A32" w:rsidRPr="00C31E24" w:rsidRDefault="00784A32" w:rsidP="00354887">
            <w:pPr>
              <w:pStyle w:val="TAH"/>
              <w:keepNext w:val="0"/>
              <w:keepLines w:val="0"/>
              <w:widowControl w:val="0"/>
              <w:rPr>
                <w:bCs/>
              </w:rPr>
            </w:pPr>
            <w:r w:rsidRPr="00C31E24">
              <w:rPr>
                <w:bCs/>
              </w:rPr>
              <w:t>Comment</w:t>
            </w:r>
          </w:p>
        </w:tc>
        <w:tc>
          <w:tcPr>
            <w:tcW w:w="1440" w:type="dxa"/>
          </w:tcPr>
          <w:p w14:paraId="51121C4E" w14:textId="77777777" w:rsidR="00784A32" w:rsidRPr="00C31E24" w:rsidRDefault="00784A32" w:rsidP="00354887">
            <w:pPr>
              <w:pStyle w:val="TAH"/>
              <w:keepNext w:val="0"/>
              <w:keepLines w:val="0"/>
              <w:widowControl w:val="0"/>
              <w:rPr>
                <w:bCs/>
              </w:rPr>
            </w:pPr>
            <w:r w:rsidRPr="00C31E24">
              <w:rPr>
                <w:bCs/>
              </w:rPr>
              <w:t>Reference</w:t>
            </w:r>
          </w:p>
        </w:tc>
        <w:tc>
          <w:tcPr>
            <w:tcW w:w="1774" w:type="dxa"/>
          </w:tcPr>
          <w:p w14:paraId="3ED4AB63" w14:textId="77777777" w:rsidR="00784A32" w:rsidRPr="00C31E24" w:rsidRDefault="00784A32" w:rsidP="00354887">
            <w:pPr>
              <w:pStyle w:val="TAH"/>
              <w:keepNext w:val="0"/>
              <w:keepLines w:val="0"/>
              <w:widowControl w:val="0"/>
              <w:rPr>
                <w:bCs/>
              </w:rPr>
            </w:pPr>
            <w:r w:rsidRPr="00C31E24">
              <w:rPr>
                <w:bCs/>
              </w:rPr>
              <w:t>Condition</w:t>
            </w:r>
          </w:p>
        </w:tc>
      </w:tr>
      <w:tr w:rsidR="00784A32" w:rsidRPr="00C31E24" w14:paraId="4236E4BE" w14:textId="77777777" w:rsidTr="00354887">
        <w:tc>
          <w:tcPr>
            <w:tcW w:w="2906" w:type="dxa"/>
            <w:vAlign w:val="center"/>
          </w:tcPr>
          <w:p w14:paraId="7A4E3EF2" w14:textId="77777777" w:rsidR="00784A32" w:rsidRPr="00C31E24" w:rsidRDefault="00784A32" w:rsidP="00354887">
            <w:pPr>
              <w:pStyle w:val="TAL"/>
              <w:rPr>
                <w:b/>
                <w:bCs/>
              </w:rPr>
            </w:pPr>
            <w:r w:rsidRPr="00C31E24">
              <w:rPr>
                <w:b/>
                <w:bCs/>
              </w:rPr>
              <w:t>Message-body</w:t>
            </w:r>
          </w:p>
        </w:tc>
        <w:tc>
          <w:tcPr>
            <w:tcW w:w="1800" w:type="dxa"/>
          </w:tcPr>
          <w:p w14:paraId="26D1D55C" w14:textId="77777777" w:rsidR="00784A32" w:rsidRPr="00C31E24" w:rsidRDefault="00784A32" w:rsidP="00354887">
            <w:pPr>
              <w:pStyle w:val="TAL"/>
            </w:pPr>
          </w:p>
        </w:tc>
        <w:tc>
          <w:tcPr>
            <w:tcW w:w="2160" w:type="dxa"/>
            <w:tcBorders>
              <w:top w:val="single" w:sz="4" w:space="0" w:color="auto"/>
              <w:bottom w:val="single" w:sz="4" w:space="0" w:color="auto"/>
            </w:tcBorders>
          </w:tcPr>
          <w:p w14:paraId="5AF2DF3F" w14:textId="77777777" w:rsidR="00784A32" w:rsidRPr="00C31E24" w:rsidRDefault="00784A32" w:rsidP="00354887">
            <w:pPr>
              <w:pStyle w:val="TAL"/>
            </w:pPr>
          </w:p>
        </w:tc>
        <w:tc>
          <w:tcPr>
            <w:tcW w:w="1440" w:type="dxa"/>
          </w:tcPr>
          <w:p w14:paraId="326B4FE6" w14:textId="77777777" w:rsidR="00784A32" w:rsidRPr="00C31E24" w:rsidRDefault="00784A32" w:rsidP="00354887">
            <w:pPr>
              <w:pStyle w:val="TAL"/>
            </w:pPr>
          </w:p>
        </w:tc>
        <w:tc>
          <w:tcPr>
            <w:tcW w:w="1774" w:type="dxa"/>
            <w:vAlign w:val="bottom"/>
          </w:tcPr>
          <w:p w14:paraId="59E5067E" w14:textId="77777777" w:rsidR="00784A32" w:rsidRPr="00C31E24" w:rsidRDefault="00784A32" w:rsidP="00354887">
            <w:pPr>
              <w:pStyle w:val="TAL"/>
            </w:pPr>
          </w:p>
        </w:tc>
      </w:tr>
      <w:tr w:rsidR="00784A32" w:rsidRPr="00C31E24" w14:paraId="7B4B9E89" w14:textId="77777777" w:rsidTr="00354887">
        <w:tc>
          <w:tcPr>
            <w:tcW w:w="2906" w:type="dxa"/>
            <w:shd w:val="clear" w:color="auto" w:fill="auto"/>
            <w:vAlign w:val="center"/>
          </w:tcPr>
          <w:p w14:paraId="4EF2261D" w14:textId="77777777" w:rsidR="00784A32" w:rsidRPr="00C31E24" w:rsidRDefault="00784A32" w:rsidP="00354887">
            <w:pPr>
              <w:pStyle w:val="TAL"/>
            </w:pPr>
            <w:r w:rsidRPr="00C31E24">
              <w:t xml:space="preserve">  MIME body part</w:t>
            </w:r>
          </w:p>
        </w:tc>
        <w:tc>
          <w:tcPr>
            <w:tcW w:w="1800" w:type="dxa"/>
            <w:shd w:val="clear" w:color="auto" w:fill="auto"/>
            <w:vAlign w:val="center"/>
          </w:tcPr>
          <w:p w14:paraId="3AACFF40" w14:textId="77777777" w:rsidR="00784A32" w:rsidRPr="00C31E24" w:rsidRDefault="00784A32" w:rsidP="00354887">
            <w:pPr>
              <w:pStyle w:val="TAL"/>
            </w:pPr>
          </w:p>
        </w:tc>
        <w:tc>
          <w:tcPr>
            <w:tcW w:w="2160" w:type="dxa"/>
            <w:tcBorders>
              <w:top w:val="single" w:sz="4" w:space="0" w:color="auto"/>
              <w:bottom w:val="single" w:sz="4" w:space="0" w:color="auto"/>
            </w:tcBorders>
            <w:shd w:val="clear" w:color="auto" w:fill="auto"/>
          </w:tcPr>
          <w:p w14:paraId="19C9167D" w14:textId="77777777" w:rsidR="00784A32" w:rsidRPr="00C31E24" w:rsidRDefault="00784A32" w:rsidP="00354887">
            <w:pPr>
              <w:pStyle w:val="TAL"/>
            </w:pPr>
            <w:r w:rsidRPr="00C31E24">
              <w:t>MCVideo Info</w:t>
            </w:r>
          </w:p>
        </w:tc>
        <w:tc>
          <w:tcPr>
            <w:tcW w:w="1440" w:type="dxa"/>
            <w:shd w:val="clear" w:color="auto" w:fill="auto"/>
          </w:tcPr>
          <w:p w14:paraId="527083E3" w14:textId="77777777" w:rsidR="00784A32" w:rsidRPr="00C31E24" w:rsidRDefault="00784A32" w:rsidP="00354887">
            <w:pPr>
              <w:pStyle w:val="TAL"/>
            </w:pPr>
          </w:p>
        </w:tc>
        <w:tc>
          <w:tcPr>
            <w:tcW w:w="1774" w:type="dxa"/>
            <w:shd w:val="clear" w:color="auto" w:fill="auto"/>
            <w:vAlign w:val="bottom"/>
          </w:tcPr>
          <w:p w14:paraId="41808A6F" w14:textId="77777777" w:rsidR="00784A32" w:rsidRPr="00C31E24" w:rsidRDefault="00784A32" w:rsidP="00354887">
            <w:pPr>
              <w:pStyle w:val="TAL"/>
            </w:pPr>
          </w:p>
        </w:tc>
      </w:tr>
      <w:tr w:rsidR="00784A32" w:rsidRPr="00C31E24" w14:paraId="151F0646" w14:textId="77777777" w:rsidTr="00354887">
        <w:tc>
          <w:tcPr>
            <w:tcW w:w="2906" w:type="dxa"/>
            <w:shd w:val="clear" w:color="auto" w:fill="auto"/>
            <w:vAlign w:val="center"/>
          </w:tcPr>
          <w:p w14:paraId="1F0DE249" w14:textId="77777777" w:rsidR="00784A32" w:rsidRPr="00C31E24" w:rsidRDefault="00784A32" w:rsidP="00354887">
            <w:pPr>
              <w:pStyle w:val="TAL"/>
            </w:pPr>
            <w:r w:rsidRPr="00C31E24">
              <w:t xml:space="preserve">    MIME-part-headers</w:t>
            </w:r>
          </w:p>
        </w:tc>
        <w:tc>
          <w:tcPr>
            <w:tcW w:w="1800" w:type="dxa"/>
            <w:shd w:val="clear" w:color="auto" w:fill="auto"/>
            <w:vAlign w:val="center"/>
          </w:tcPr>
          <w:p w14:paraId="72AECF60" w14:textId="77777777" w:rsidR="00784A32" w:rsidRPr="00C31E24" w:rsidRDefault="00784A32" w:rsidP="00354887">
            <w:pPr>
              <w:pStyle w:val="TAL"/>
            </w:pPr>
          </w:p>
        </w:tc>
        <w:tc>
          <w:tcPr>
            <w:tcW w:w="2160" w:type="dxa"/>
            <w:tcBorders>
              <w:top w:val="single" w:sz="4" w:space="0" w:color="auto"/>
              <w:bottom w:val="single" w:sz="4" w:space="0" w:color="auto"/>
            </w:tcBorders>
            <w:shd w:val="clear" w:color="auto" w:fill="auto"/>
          </w:tcPr>
          <w:p w14:paraId="3756934E" w14:textId="77777777" w:rsidR="00784A32" w:rsidRPr="00C31E24" w:rsidRDefault="00784A32" w:rsidP="00354887">
            <w:pPr>
              <w:pStyle w:val="TAL"/>
            </w:pPr>
          </w:p>
        </w:tc>
        <w:tc>
          <w:tcPr>
            <w:tcW w:w="1440" w:type="dxa"/>
            <w:shd w:val="clear" w:color="auto" w:fill="auto"/>
          </w:tcPr>
          <w:p w14:paraId="0F5DF3E0" w14:textId="77777777" w:rsidR="00784A32" w:rsidRPr="00C31E24" w:rsidRDefault="00784A32" w:rsidP="00354887">
            <w:pPr>
              <w:pStyle w:val="TAL"/>
            </w:pPr>
          </w:p>
        </w:tc>
        <w:tc>
          <w:tcPr>
            <w:tcW w:w="1774" w:type="dxa"/>
            <w:shd w:val="clear" w:color="auto" w:fill="auto"/>
            <w:vAlign w:val="bottom"/>
          </w:tcPr>
          <w:p w14:paraId="2261985E" w14:textId="77777777" w:rsidR="00784A32" w:rsidRPr="00C31E24" w:rsidRDefault="00784A32" w:rsidP="00354887">
            <w:pPr>
              <w:pStyle w:val="TAL"/>
            </w:pPr>
          </w:p>
        </w:tc>
      </w:tr>
      <w:tr w:rsidR="00784A32" w:rsidRPr="00C31E24" w14:paraId="1452BA73" w14:textId="77777777" w:rsidTr="00354887">
        <w:tc>
          <w:tcPr>
            <w:tcW w:w="2906" w:type="dxa"/>
            <w:shd w:val="clear" w:color="auto" w:fill="auto"/>
            <w:vAlign w:val="center"/>
          </w:tcPr>
          <w:p w14:paraId="624060C7" w14:textId="77777777" w:rsidR="00784A32" w:rsidRPr="00C31E24" w:rsidRDefault="00784A32" w:rsidP="00354887">
            <w:pPr>
              <w:pStyle w:val="TAL"/>
              <w:rPr>
                <w:b/>
              </w:rPr>
            </w:pPr>
            <w:r w:rsidRPr="00C31E24">
              <w:t xml:space="preserve">    MIME-part-body</w:t>
            </w:r>
          </w:p>
        </w:tc>
        <w:tc>
          <w:tcPr>
            <w:tcW w:w="1800" w:type="dxa"/>
            <w:shd w:val="clear" w:color="auto" w:fill="auto"/>
          </w:tcPr>
          <w:p w14:paraId="5ACD98B8" w14:textId="77777777" w:rsidR="00784A32" w:rsidRPr="00C31E24" w:rsidRDefault="00784A32" w:rsidP="00354887">
            <w:pPr>
              <w:pStyle w:val="TAL"/>
            </w:pPr>
            <w:r w:rsidRPr="00C31E24">
              <w:t>MCVideo-Info as described in Table  6.1.2.3.3-2</w:t>
            </w:r>
          </w:p>
        </w:tc>
        <w:tc>
          <w:tcPr>
            <w:tcW w:w="2160" w:type="dxa"/>
            <w:tcBorders>
              <w:top w:val="single" w:sz="4" w:space="0" w:color="auto"/>
              <w:bottom w:val="single" w:sz="4" w:space="0" w:color="auto"/>
            </w:tcBorders>
            <w:shd w:val="clear" w:color="auto" w:fill="auto"/>
          </w:tcPr>
          <w:p w14:paraId="1C68B04D" w14:textId="77777777" w:rsidR="00784A32" w:rsidRPr="00C31E24" w:rsidRDefault="00784A32" w:rsidP="00354887">
            <w:pPr>
              <w:pStyle w:val="TAL"/>
            </w:pPr>
          </w:p>
        </w:tc>
        <w:tc>
          <w:tcPr>
            <w:tcW w:w="1440" w:type="dxa"/>
            <w:shd w:val="clear" w:color="auto" w:fill="auto"/>
          </w:tcPr>
          <w:p w14:paraId="77402B33" w14:textId="77777777" w:rsidR="00784A32" w:rsidRPr="00C31E24" w:rsidRDefault="00784A32" w:rsidP="00354887">
            <w:pPr>
              <w:pStyle w:val="TAL"/>
            </w:pPr>
          </w:p>
        </w:tc>
        <w:tc>
          <w:tcPr>
            <w:tcW w:w="1774" w:type="dxa"/>
            <w:shd w:val="clear" w:color="auto" w:fill="auto"/>
            <w:vAlign w:val="bottom"/>
          </w:tcPr>
          <w:p w14:paraId="73C62A53" w14:textId="77777777" w:rsidR="00784A32" w:rsidRPr="00C31E24" w:rsidRDefault="00784A32" w:rsidP="00354887">
            <w:pPr>
              <w:pStyle w:val="TAL"/>
            </w:pPr>
          </w:p>
        </w:tc>
      </w:tr>
    </w:tbl>
    <w:p w14:paraId="44C790D7" w14:textId="77777777" w:rsidR="00784A32" w:rsidRPr="00C31E24" w:rsidRDefault="00784A32" w:rsidP="00784A32"/>
    <w:p w14:paraId="370C5163" w14:textId="77777777" w:rsidR="00784A32" w:rsidRPr="00C31E24" w:rsidRDefault="00784A32" w:rsidP="00784A32">
      <w:pPr>
        <w:pStyle w:val="TH"/>
        <w:keepLines w:val="0"/>
        <w:widowControl w:val="0"/>
      </w:pPr>
      <w:r w:rsidRPr="00C31E24">
        <w:t>Table 6.1.2.3.3.3-2: MCVideo-Info in SIP INVITE (Table 6.1.2.3.3.3-1)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C31E24" w:rsidDel="00C311E5" w14:paraId="4DA1B40B" w14:textId="77777777" w:rsidTr="00354887">
        <w:tc>
          <w:tcPr>
            <w:tcW w:w="9634" w:type="dxa"/>
            <w:gridSpan w:val="5"/>
            <w:vAlign w:val="center"/>
          </w:tcPr>
          <w:p w14:paraId="6E9B0F2A" w14:textId="77777777" w:rsidR="00784A32" w:rsidRPr="00C31E24" w:rsidRDefault="00784A32" w:rsidP="00354887">
            <w:pPr>
              <w:pStyle w:val="TAL"/>
              <w:keepLines w:val="0"/>
              <w:widowControl w:val="0"/>
              <w:ind w:right="245"/>
            </w:pPr>
            <w:r w:rsidRPr="00C31E24">
              <w:t>Derivation Path: TS 56.379-1 [2], Table 5.5.3.2.1-2, condition GROUP-CALL</w:t>
            </w:r>
          </w:p>
        </w:tc>
      </w:tr>
      <w:tr w:rsidR="00784A32" w:rsidRPr="00C31E24" w:rsidDel="00C311E5" w14:paraId="52682C4C" w14:textId="77777777" w:rsidTr="00354887">
        <w:tc>
          <w:tcPr>
            <w:tcW w:w="2718" w:type="dxa"/>
          </w:tcPr>
          <w:p w14:paraId="4F84F884" w14:textId="77777777" w:rsidR="00784A32" w:rsidRPr="00C31E24" w:rsidRDefault="00784A32" w:rsidP="00354887">
            <w:pPr>
              <w:pStyle w:val="TAH"/>
              <w:keepLines w:val="0"/>
              <w:widowControl w:val="0"/>
            </w:pPr>
            <w:r w:rsidRPr="00C31E24">
              <w:t>Information Element</w:t>
            </w:r>
          </w:p>
        </w:tc>
        <w:tc>
          <w:tcPr>
            <w:tcW w:w="1800" w:type="dxa"/>
          </w:tcPr>
          <w:p w14:paraId="3B3EB6B9" w14:textId="77777777" w:rsidR="00784A32" w:rsidRPr="00C31E24" w:rsidRDefault="00784A32" w:rsidP="00354887">
            <w:pPr>
              <w:pStyle w:val="TAH"/>
              <w:keepLines w:val="0"/>
              <w:widowControl w:val="0"/>
            </w:pPr>
            <w:r w:rsidRPr="00C31E24">
              <w:t>Value/remark</w:t>
            </w:r>
          </w:p>
        </w:tc>
        <w:tc>
          <w:tcPr>
            <w:tcW w:w="1980" w:type="dxa"/>
            <w:tcBorders>
              <w:top w:val="single" w:sz="4" w:space="0" w:color="auto"/>
              <w:bottom w:val="single" w:sz="4" w:space="0" w:color="auto"/>
            </w:tcBorders>
          </w:tcPr>
          <w:p w14:paraId="6FF497B8" w14:textId="77777777" w:rsidR="00784A32" w:rsidRPr="00C31E24" w:rsidRDefault="00784A32" w:rsidP="00354887">
            <w:pPr>
              <w:pStyle w:val="TAH"/>
              <w:keepLines w:val="0"/>
              <w:widowControl w:val="0"/>
            </w:pPr>
            <w:r w:rsidRPr="00C31E24">
              <w:t>Comment</w:t>
            </w:r>
          </w:p>
        </w:tc>
        <w:tc>
          <w:tcPr>
            <w:tcW w:w="1440" w:type="dxa"/>
          </w:tcPr>
          <w:p w14:paraId="156D56BF" w14:textId="77777777" w:rsidR="00784A32" w:rsidRPr="00C31E24" w:rsidRDefault="00784A32" w:rsidP="00354887">
            <w:pPr>
              <w:pStyle w:val="TAH"/>
              <w:keepLines w:val="0"/>
              <w:widowControl w:val="0"/>
            </w:pPr>
            <w:r w:rsidRPr="00C31E24">
              <w:t>Reference</w:t>
            </w:r>
          </w:p>
        </w:tc>
        <w:tc>
          <w:tcPr>
            <w:tcW w:w="1696" w:type="dxa"/>
          </w:tcPr>
          <w:p w14:paraId="1EA59C41" w14:textId="77777777" w:rsidR="00784A32" w:rsidRPr="00C31E24" w:rsidRDefault="00784A32" w:rsidP="00354887">
            <w:pPr>
              <w:pStyle w:val="TAH"/>
              <w:keepLines w:val="0"/>
              <w:widowControl w:val="0"/>
            </w:pPr>
            <w:r w:rsidRPr="00C31E24">
              <w:t>Condition</w:t>
            </w:r>
          </w:p>
        </w:tc>
      </w:tr>
      <w:tr w:rsidR="00784A32" w:rsidRPr="00C31E24" w:rsidDel="00C311E5" w14:paraId="7622C0F3" w14:textId="77777777" w:rsidTr="00354887">
        <w:tc>
          <w:tcPr>
            <w:tcW w:w="2718" w:type="dxa"/>
            <w:vAlign w:val="center"/>
          </w:tcPr>
          <w:p w14:paraId="017852C7" w14:textId="77777777" w:rsidR="00784A32" w:rsidRPr="00C31E24" w:rsidRDefault="00784A32" w:rsidP="00354887">
            <w:pPr>
              <w:pStyle w:val="TAL"/>
              <w:keepLines w:val="0"/>
              <w:widowControl w:val="0"/>
            </w:pPr>
            <w:r w:rsidRPr="00C31E24">
              <w:t>mcvideoinfo</w:t>
            </w:r>
          </w:p>
        </w:tc>
        <w:tc>
          <w:tcPr>
            <w:tcW w:w="1800" w:type="dxa"/>
            <w:vAlign w:val="center"/>
          </w:tcPr>
          <w:p w14:paraId="000C56BE" w14:textId="77777777" w:rsidR="00784A32" w:rsidRPr="00C31E24"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74685E36" w14:textId="77777777" w:rsidR="00784A32" w:rsidRPr="00C31E24" w:rsidRDefault="00784A32" w:rsidP="00354887">
            <w:pPr>
              <w:pStyle w:val="TAL"/>
              <w:keepLines w:val="0"/>
              <w:widowControl w:val="0"/>
            </w:pPr>
          </w:p>
        </w:tc>
        <w:tc>
          <w:tcPr>
            <w:tcW w:w="1440" w:type="dxa"/>
            <w:vAlign w:val="center"/>
          </w:tcPr>
          <w:p w14:paraId="62F322E1" w14:textId="77777777" w:rsidR="00784A32" w:rsidRPr="00C31E24" w:rsidRDefault="00784A32" w:rsidP="00354887">
            <w:pPr>
              <w:pStyle w:val="TAL"/>
              <w:keepLines w:val="0"/>
              <w:widowControl w:val="0"/>
            </w:pPr>
          </w:p>
        </w:tc>
        <w:tc>
          <w:tcPr>
            <w:tcW w:w="1696" w:type="dxa"/>
            <w:vAlign w:val="center"/>
          </w:tcPr>
          <w:p w14:paraId="248DFCAA" w14:textId="77777777" w:rsidR="00784A32" w:rsidRPr="00C31E24" w:rsidRDefault="00784A32" w:rsidP="00354887">
            <w:pPr>
              <w:pStyle w:val="TAL"/>
              <w:keepLines w:val="0"/>
              <w:widowControl w:val="0"/>
            </w:pPr>
          </w:p>
        </w:tc>
      </w:tr>
      <w:tr w:rsidR="00784A32" w:rsidRPr="00C31E24" w:rsidDel="00C311E5" w14:paraId="03DE0663" w14:textId="77777777" w:rsidTr="00354887">
        <w:trPr>
          <w:trHeight w:val="287"/>
        </w:trPr>
        <w:tc>
          <w:tcPr>
            <w:tcW w:w="2718" w:type="dxa"/>
            <w:vAlign w:val="center"/>
          </w:tcPr>
          <w:p w14:paraId="2E511726" w14:textId="77777777" w:rsidR="00784A32" w:rsidRPr="00C31E24" w:rsidRDefault="00784A32" w:rsidP="00354887">
            <w:pPr>
              <w:pStyle w:val="TAL"/>
              <w:keepLines w:val="0"/>
              <w:widowControl w:val="0"/>
            </w:pPr>
            <w:r w:rsidRPr="00C31E24">
              <w:t xml:space="preserve">  mcvideo-Params</w:t>
            </w:r>
          </w:p>
        </w:tc>
        <w:tc>
          <w:tcPr>
            <w:tcW w:w="1800" w:type="dxa"/>
            <w:vAlign w:val="center"/>
          </w:tcPr>
          <w:p w14:paraId="77F1E3CB" w14:textId="77777777" w:rsidR="00784A32" w:rsidRPr="00C31E24"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15BCDE88" w14:textId="77777777" w:rsidR="00784A32" w:rsidRPr="00C31E24" w:rsidRDefault="00784A32" w:rsidP="00354887">
            <w:pPr>
              <w:pStyle w:val="TAL"/>
              <w:keepLines w:val="0"/>
              <w:widowControl w:val="0"/>
            </w:pPr>
          </w:p>
        </w:tc>
        <w:tc>
          <w:tcPr>
            <w:tcW w:w="1440" w:type="dxa"/>
            <w:vAlign w:val="center"/>
          </w:tcPr>
          <w:p w14:paraId="09B1BD95" w14:textId="77777777" w:rsidR="00784A32" w:rsidRPr="00C31E24" w:rsidRDefault="00784A32" w:rsidP="00354887">
            <w:pPr>
              <w:pStyle w:val="TAL"/>
              <w:keepLines w:val="0"/>
              <w:widowControl w:val="0"/>
            </w:pPr>
          </w:p>
        </w:tc>
        <w:tc>
          <w:tcPr>
            <w:tcW w:w="1696" w:type="dxa"/>
            <w:vAlign w:val="center"/>
          </w:tcPr>
          <w:p w14:paraId="02C2BD1F" w14:textId="77777777" w:rsidR="00784A32" w:rsidRPr="00C31E24" w:rsidRDefault="00784A32" w:rsidP="00354887">
            <w:pPr>
              <w:pStyle w:val="TAL"/>
              <w:keepLines w:val="0"/>
              <w:widowControl w:val="0"/>
            </w:pPr>
          </w:p>
        </w:tc>
      </w:tr>
      <w:tr w:rsidR="00784A32" w:rsidRPr="00C31E24" w:rsidDel="00C311E5" w14:paraId="55D5C4BB" w14:textId="77777777" w:rsidTr="00354887">
        <w:tc>
          <w:tcPr>
            <w:tcW w:w="2718" w:type="dxa"/>
            <w:vAlign w:val="center"/>
          </w:tcPr>
          <w:p w14:paraId="77A7B950" w14:textId="77777777" w:rsidR="00784A32" w:rsidRPr="00C31E24" w:rsidRDefault="00784A32" w:rsidP="00354887">
            <w:pPr>
              <w:pStyle w:val="TAL"/>
              <w:keepLines w:val="0"/>
              <w:widowControl w:val="0"/>
            </w:pPr>
            <w:r w:rsidRPr="00C31E24">
              <w:t xml:space="preserve">    session-type</w:t>
            </w:r>
          </w:p>
        </w:tc>
        <w:tc>
          <w:tcPr>
            <w:tcW w:w="1800" w:type="dxa"/>
            <w:vAlign w:val="center"/>
          </w:tcPr>
          <w:p w14:paraId="787D2F7B" w14:textId="77777777" w:rsidR="00784A32" w:rsidRPr="00C31E24" w:rsidRDefault="00784A32" w:rsidP="00354887">
            <w:pPr>
              <w:pStyle w:val="TAL"/>
              <w:keepLines w:val="0"/>
              <w:widowControl w:val="0"/>
            </w:pPr>
            <w:r w:rsidRPr="00C31E24">
              <w:t>"chat"</w:t>
            </w:r>
          </w:p>
        </w:tc>
        <w:tc>
          <w:tcPr>
            <w:tcW w:w="1980" w:type="dxa"/>
            <w:tcBorders>
              <w:top w:val="single" w:sz="4" w:space="0" w:color="auto"/>
              <w:bottom w:val="single" w:sz="4" w:space="0" w:color="auto"/>
            </w:tcBorders>
            <w:vAlign w:val="center"/>
          </w:tcPr>
          <w:p w14:paraId="7593754C" w14:textId="77777777" w:rsidR="00784A32" w:rsidRPr="00C31E24" w:rsidRDefault="00784A32" w:rsidP="00354887">
            <w:pPr>
              <w:pStyle w:val="TAL"/>
              <w:keepLines w:val="0"/>
              <w:widowControl w:val="0"/>
            </w:pPr>
          </w:p>
        </w:tc>
        <w:tc>
          <w:tcPr>
            <w:tcW w:w="1440" w:type="dxa"/>
            <w:vAlign w:val="center"/>
          </w:tcPr>
          <w:p w14:paraId="3507C8F0" w14:textId="77777777" w:rsidR="00784A32" w:rsidRPr="00C31E24" w:rsidRDefault="00784A32" w:rsidP="00354887">
            <w:pPr>
              <w:pStyle w:val="TAL"/>
              <w:keepLines w:val="0"/>
              <w:widowControl w:val="0"/>
            </w:pPr>
          </w:p>
        </w:tc>
        <w:tc>
          <w:tcPr>
            <w:tcW w:w="1696" w:type="dxa"/>
            <w:vAlign w:val="center"/>
          </w:tcPr>
          <w:p w14:paraId="06B4816C" w14:textId="77777777" w:rsidR="00784A32" w:rsidRPr="00C31E24" w:rsidRDefault="00784A32" w:rsidP="00354887">
            <w:pPr>
              <w:pStyle w:val="TAL"/>
              <w:keepLines w:val="0"/>
              <w:widowControl w:val="0"/>
            </w:pPr>
          </w:p>
        </w:tc>
      </w:tr>
    </w:tbl>
    <w:p w14:paraId="04E91221" w14:textId="77777777" w:rsidR="00784A32" w:rsidRPr="00C31E24" w:rsidRDefault="00784A32" w:rsidP="00784A32"/>
    <w:p w14:paraId="7C692771" w14:textId="77777777" w:rsidR="00784A32" w:rsidRPr="00C31E24" w:rsidRDefault="00784A32" w:rsidP="00784A32">
      <w:pPr>
        <w:pStyle w:val="TH"/>
      </w:pPr>
      <w:r w:rsidRPr="00C31E24">
        <w:t>Table 6.1.2.3.3.3-3: SIP 200 (OK) (Step 4, Table 6.1.2.3.3.2-1)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C31E24" w14:paraId="51D06A15" w14:textId="77777777" w:rsidTr="00354887">
        <w:trPr>
          <w:tblHeader/>
        </w:trPr>
        <w:tc>
          <w:tcPr>
            <w:tcW w:w="9517" w:type="dxa"/>
            <w:gridSpan w:val="5"/>
          </w:tcPr>
          <w:p w14:paraId="691B27BD" w14:textId="77777777" w:rsidR="00784A32" w:rsidRPr="00C31E24" w:rsidRDefault="00784A32" w:rsidP="00354887">
            <w:pPr>
              <w:pStyle w:val="TAL"/>
              <w:keepLines w:val="0"/>
              <w:widowControl w:val="0"/>
            </w:pPr>
            <w:r w:rsidRPr="00C31E24">
              <w:t>Derivation Path: TS 36.579-1 [2], Table 5.5.2.17.1.2-1, condition MCVIDEO, GROUP-CALL</w:t>
            </w:r>
          </w:p>
        </w:tc>
      </w:tr>
      <w:tr w:rsidR="00784A32" w:rsidRPr="00C31E24" w14:paraId="21DDBA0E" w14:textId="77777777" w:rsidTr="00354887">
        <w:trPr>
          <w:tblHeader/>
        </w:trPr>
        <w:tc>
          <w:tcPr>
            <w:tcW w:w="2677" w:type="dxa"/>
          </w:tcPr>
          <w:p w14:paraId="43827B19" w14:textId="77777777" w:rsidR="00784A32" w:rsidRPr="00C31E24" w:rsidRDefault="00784A32" w:rsidP="00354887">
            <w:pPr>
              <w:pStyle w:val="TAH"/>
              <w:keepLines w:val="0"/>
              <w:widowControl w:val="0"/>
            </w:pPr>
            <w:r w:rsidRPr="00C31E24">
              <w:t>Information Element</w:t>
            </w:r>
          </w:p>
        </w:tc>
        <w:tc>
          <w:tcPr>
            <w:tcW w:w="2160" w:type="dxa"/>
          </w:tcPr>
          <w:p w14:paraId="7FB95541" w14:textId="77777777" w:rsidR="00784A32" w:rsidRPr="00C31E24" w:rsidRDefault="00784A32" w:rsidP="00354887">
            <w:pPr>
              <w:pStyle w:val="TAH"/>
              <w:keepLines w:val="0"/>
              <w:widowControl w:val="0"/>
            </w:pPr>
            <w:r w:rsidRPr="00C31E24">
              <w:t>Value/remark</w:t>
            </w:r>
          </w:p>
        </w:tc>
        <w:tc>
          <w:tcPr>
            <w:tcW w:w="2160" w:type="dxa"/>
            <w:tcBorders>
              <w:bottom w:val="single" w:sz="4" w:space="0" w:color="auto"/>
            </w:tcBorders>
          </w:tcPr>
          <w:p w14:paraId="0408A364" w14:textId="77777777" w:rsidR="00784A32" w:rsidRPr="00C31E24" w:rsidRDefault="00784A32" w:rsidP="00354887">
            <w:pPr>
              <w:pStyle w:val="TAH"/>
              <w:keepLines w:val="0"/>
              <w:widowControl w:val="0"/>
            </w:pPr>
            <w:r w:rsidRPr="00C31E24">
              <w:t>Comment</w:t>
            </w:r>
          </w:p>
        </w:tc>
        <w:tc>
          <w:tcPr>
            <w:tcW w:w="1350" w:type="dxa"/>
          </w:tcPr>
          <w:p w14:paraId="5A70E1B5" w14:textId="77777777" w:rsidR="00784A32" w:rsidRPr="00C31E24" w:rsidRDefault="00784A32" w:rsidP="00354887">
            <w:pPr>
              <w:pStyle w:val="TAH"/>
              <w:keepLines w:val="0"/>
              <w:widowControl w:val="0"/>
            </w:pPr>
            <w:r w:rsidRPr="00C31E24">
              <w:t>Reference</w:t>
            </w:r>
          </w:p>
        </w:tc>
        <w:tc>
          <w:tcPr>
            <w:tcW w:w="1170" w:type="dxa"/>
          </w:tcPr>
          <w:p w14:paraId="378FC74E" w14:textId="77777777" w:rsidR="00784A32" w:rsidRPr="00C31E24" w:rsidRDefault="00784A32" w:rsidP="00354887">
            <w:pPr>
              <w:pStyle w:val="TAH"/>
              <w:keepLines w:val="0"/>
              <w:widowControl w:val="0"/>
            </w:pPr>
            <w:r w:rsidRPr="00C31E24">
              <w:t>Condition</w:t>
            </w:r>
          </w:p>
        </w:tc>
      </w:tr>
      <w:tr w:rsidR="00784A32" w:rsidRPr="00C31E24" w14:paraId="48BD9199" w14:textId="77777777" w:rsidTr="00354887">
        <w:tc>
          <w:tcPr>
            <w:tcW w:w="2677" w:type="dxa"/>
            <w:vAlign w:val="center"/>
          </w:tcPr>
          <w:p w14:paraId="52375FD6" w14:textId="77777777" w:rsidR="00784A32" w:rsidRPr="00C31E24" w:rsidRDefault="00784A32" w:rsidP="00354887">
            <w:pPr>
              <w:pStyle w:val="TAL"/>
              <w:keepNext w:val="0"/>
              <w:keepLines w:val="0"/>
              <w:widowControl w:val="0"/>
              <w:rPr>
                <w:rFonts w:cs="Arial"/>
                <w:b/>
                <w:szCs w:val="18"/>
              </w:rPr>
            </w:pPr>
            <w:r w:rsidRPr="00C31E24">
              <w:rPr>
                <w:rFonts w:cs="Arial"/>
                <w:b/>
                <w:szCs w:val="18"/>
              </w:rPr>
              <w:t>Message-body</w:t>
            </w:r>
          </w:p>
        </w:tc>
        <w:tc>
          <w:tcPr>
            <w:tcW w:w="2160" w:type="dxa"/>
          </w:tcPr>
          <w:p w14:paraId="316469C9" w14:textId="77777777" w:rsidR="00784A32" w:rsidRPr="00C31E24" w:rsidRDefault="00784A32" w:rsidP="00354887">
            <w:pPr>
              <w:pStyle w:val="TAL"/>
              <w:keepNext w:val="0"/>
              <w:keepLines w:val="0"/>
              <w:widowControl w:val="0"/>
            </w:pPr>
          </w:p>
        </w:tc>
        <w:tc>
          <w:tcPr>
            <w:tcW w:w="2160" w:type="dxa"/>
            <w:tcBorders>
              <w:top w:val="single" w:sz="4" w:space="0" w:color="auto"/>
              <w:bottom w:val="single" w:sz="4" w:space="0" w:color="auto"/>
            </w:tcBorders>
          </w:tcPr>
          <w:p w14:paraId="743B2413" w14:textId="77777777" w:rsidR="00784A32" w:rsidRPr="00C31E24" w:rsidRDefault="00784A32" w:rsidP="00354887">
            <w:pPr>
              <w:pStyle w:val="TAL"/>
              <w:keepNext w:val="0"/>
              <w:keepLines w:val="0"/>
              <w:widowControl w:val="0"/>
            </w:pPr>
          </w:p>
        </w:tc>
        <w:tc>
          <w:tcPr>
            <w:tcW w:w="1350" w:type="dxa"/>
          </w:tcPr>
          <w:p w14:paraId="1BE3E7DD" w14:textId="77777777" w:rsidR="00784A32" w:rsidRPr="00C31E24" w:rsidRDefault="00784A32" w:rsidP="00354887">
            <w:pPr>
              <w:pStyle w:val="TAL"/>
              <w:keepNext w:val="0"/>
              <w:keepLines w:val="0"/>
              <w:widowControl w:val="0"/>
            </w:pPr>
          </w:p>
        </w:tc>
        <w:tc>
          <w:tcPr>
            <w:tcW w:w="1170" w:type="dxa"/>
            <w:vAlign w:val="bottom"/>
          </w:tcPr>
          <w:p w14:paraId="1142BF9D" w14:textId="77777777" w:rsidR="00784A32" w:rsidRPr="00C31E24" w:rsidRDefault="00784A32" w:rsidP="00354887">
            <w:pPr>
              <w:pStyle w:val="TAL"/>
              <w:keepNext w:val="0"/>
              <w:keepLines w:val="0"/>
              <w:widowControl w:val="0"/>
            </w:pPr>
          </w:p>
        </w:tc>
      </w:tr>
      <w:tr w:rsidR="00784A32" w:rsidRPr="00C31E24" w14:paraId="1D7D817B" w14:textId="77777777" w:rsidTr="00354887">
        <w:tc>
          <w:tcPr>
            <w:tcW w:w="2677" w:type="dxa"/>
            <w:vAlign w:val="center"/>
          </w:tcPr>
          <w:p w14:paraId="2B8770D3" w14:textId="77777777" w:rsidR="00784A32" w:rsidRPr="00C31E24" w:rsidDel="006C0DA3" w:rsidRDefault="00784A32" w:rsidP="00354887">
            <w:pPr>
              <w:pStyle w:val="TAL"/>
            </w:pPr>
            <w:r w:rsidRPr="00C31E24">
              <w:t xml:space="preserve">  MIME body part</w:t>
            </w:r>
          </w:p>
        </w:tc>
        <w:tc>
          <w:tcPr>
            <w:tcW w:w="2160" w:type="dxa"/>
            <w:vAlign w:val="center"/>
          </w:tcPr>
          <w:p w14:paraId="06002B1E" w14:textId="77777777" w:rsidR="00784A32" w:rsidRPr="00C31E24" w:rsidRDefault="00784A32" w:rsidP="00354887">
            <w:pPr>
              <w:pStyle w:val="TAL"/>
            </w:pPr>
          </w:p>
        </w:tc>
        <w:tc>
          <w:tcPr>
            <w:tcW w:w="2160" w:type="dxa"/>
            <w:tcBorders>
              <w:top w:val="single" w:sz="4" w:space="0" w:color="auto"/>
              <w:bottom w:val="single" w:sz="4" w:space="0" w:color="auto"/>
            </w:tcBorders>
          </w:tcPr>
          <w:p w14:paraId="4F82D6EB" w14:textId="77777777" w:rsidR="00784A32" w:rsidRPr="00C31E24" w:rsidRDefault="00784A32" w:rsidP="00354887">
            <w:pPr>
              <w:pStyle w:val="TAL"/>
            </w:pPr>
            <w:r w:rsidRPr="00C31E24">
              <w:t>McVideo</w:t>
            </w:r>
          </w:p>
        </w:tc>
        <w:tc>
          <w:tcPr>
            <w:tcW w:w="1350" w:type="dxa"/>
          </w:tcPr>
          <w:p w14:paraId="697BD7F9" w14:textId="77777777" w:rsidR="00784A32" w:rsidRPr="00C31E24" w:rsidRDefault="00784A32" w:rsidP="00354887">
            <w:pPr>
              <w:pStyle w:val="TAL"/>
            </w:pPr>
          </w:p>
        </w:tc>
        <w:tc>
          <w:tcPr>
            <w:tcW w:w="1170" w:type="dxa"/>
            <w:vAlign w:val="bottom"/>
          </w:tcPr>
          <w:p w14:paraId="4F196D28" w14:textId="77777777" w:rsidR="00784A32" w:rsidRPr="00C31E24" w:rsidRDefault="00784A32" w:rsidP="00354887">
            <w:pPr>
              <w:pStyle w:val="TAL"/>
            </w:pPr>
          </w:p>
        </w:tc>
      </w:tr>
      <w:tr w:rsidR="00784A32" w:rsidRPr="00C31E24" w14:paraId="71F8ABBB" w14:textId="77777777" w:rsidTr="00354887">
        <w:tc>
          <w:tcPr>
            <w:tcW w:w="2677" w:type="dxa"/>
            <w:vAlign w:val="center"/>
          </w:tcPr>
          <w:p w14:paraId="72DD1F60" w14:textId="77777777" w:rsidR="00784A32" w:rsidRPr="00C31E24" w:rsidRDefault="00784A32" w:rsidP="00354887">
            <w:pPr>
              <w:pStyle w:val="TAL"/>
            </w:pPr>
            <w:r w:rsidRPr="00C31E24">
              <w:t xml:space="preserve">    MIME-part-header</w:t>
            </w:r>
          </w:p>
        </w:tc>
        <w:tc>
          <w:tcPr>
            <w:tcW w:w="2160" w:type="dxa"/>
            <w:vAlign w:val="center"/>
          </w:tcPr>
          <w:p w14:paraId="2809A1F5" w14:textId="77777777" w:rsidR="00784A32" w:rsidRPr="00C31E24" w:rsidRDefault="00784A32" w:rsidP="00354887">
            <w:pPr>
              <w:pStyle w:val="TAL"/>
            </w:pPr>
          </w:p>
        </w:tc>
        <w:tc>
          <w:tcPr>
            <w:tcW w:w="2160" w:type="dxa"/>
            <w:tcBorders>
              <w:top w:val="single" w:sz="4" w:space="0" w:color="auto"/>
              <w:bottom w:val="single" w:sz="4" w:space="0" w:color="auto"/>
            </w:tcBorders>
          </w:tcPr>
          <w:p w14:paraId="1497060E" w14:textId="77777777" w:rsidR="00784A32" w:rsidRPr="00C31E24" w:rsidRDefault="00784A32" w:rsidP="00354887">
            <w:pPr>
              <w:pStyle w:val="TAL"/>
            </w:pPr>
          </w:p>
        </w:tc>
        <w:tc>
          <w:tcPr>
            <w:tcW w:w="1350" w:type="dxa"/>
          </w:tcPr>
          <w:p w14:paraId="00CFF698" w14:textId="77777777" w:rsidR="00784A32" w:rsidRPr="00C31E24" w:rsidRDefault="00784A32" w:rsidP="00354887">
            <w:pPr>
              <w:pStyle w:val="TAL"/>
            </w:pPr>
          </w:p>
        </w:tc>
        <w:tc>
          <w:tcPr>
            <w:tcW w:w="1170" w:type="dxa"/>
            <w:vAlign w:val="bottom"/>
          </w:tcPr>
          <w:p w14:paraId="4533DED7" w14:textId="77777777" w:rsidR="00784A32" w:rsidRPr="00C31E24" w:rsidRDefault="00784A32" w:rsidP="00354887">
            <w:pPr>
              <w:pStyle w:val="TAL"/>
            </w:pPr>
          </w:p>
        </w:tc>
      </w:tr>
      <w:tr w:rsidR="00784A32" w:rsidRPr="00C31E24" w14:paraId="357F9297" w14:textId="77777777" w:rsidTr="00354887">
        <w:tc>
          <w:tcPr>
            <w:tcW w:w="2677" w:type="dxa"/>
            <w:vAlign w:val="center"/>
          </w:tcPr>
          <w:p w14:paraId="6BE11121" w14:textId="77777777" w:rsidR="00784A32" w:rsidRPr="00C31E24" w:rsidRDefault="00784A32" w:rsidP="00354887">
            <w:pPr>
              <w:pStyle w:val="TAL"/>
            </w:pPr>
            <w:r w:rsidRPr="00C31E24">
              <w:t xml:space="preserve">    MIME-part-body</w:t>
            </w:r>
          </w:p>
        </w:tc>
        <w:tc>
          <w:tcPr>
            <w:tcW w:w="2160" w:type="dxa"/>
            <w:vAlign w:val="center"/>
          </w:tcPr>
          <w:p w14:paraId="345B03EB" w14:textId="77777777" w:rsidR="00784A32" w:rsidRPr="00C31E24" w:rsidRDefault="00784A32" w:rsidP="00354887">
            <w:pPr>
              <w:pStyle w:val="TAL"/>
            </w:pPr>
            <w:r w:rsidRPr="00C31E24">
              <w:t>MCVideo-Info as described in</w:t>
            </w:r>
            <w:r w:rsidR="00530C26" w:rsidRPr="00C31E24">
              <w:t xml:space="preserve"> </w:t>
            </w:r>
            <w:r w:rsidRPr="00C31E24">
              <w:t>Table 6.1.2.3.3.3-4</w:t>
            </w:r>
          </w:p>
        </w:tc>
        <w:tc>
          <w:tcPr>
            <w:tcW w:w="2160" w:type="dxa"/>
            <w:tcBorders>
              <w:top w:val="single" w:sz="4" w:space="0" w:color="auto"/>
              <w:bottom w:val="single" w:sz="4" w:space="0" w:color="auto"/>
            </w:tcBorders>
          </w:tcPr>
          <w:p w14:paraId="22B21BA0" w14:textId="77777777" w:rsidR="00784A32" w:rsidRPr="00C31E24" w:rsidDel="00D16089" w:rsidRDefault="00784A32" w:rsidP="00354887">
            <w:pPr>
              <w:pStyle w:val="TAL"/>
            </w:pPr>
          </w:p>
        </w:tc>
        <w:tc>
          <w:tcPr>
            <w:tcW w:w="1350" w:type="dxa"/>
          </w:tcPr>
          <w:p w14:paraId="25DA8705" w14:textId="77777777" w:rsidR="00784A32" w:rsidRPr="00C31E24" w:rsidRDefault="00784A32" w:rsidP="00354887">
            <w:pPr>
              <w:pStyle w:val="TAL"/>
            </w:pPr>
          </w:p>
        </w:tc>
        <w:tc>
          <w:tcPr>
            <w:tcW w:w="1170" w:type="dxa"/>
            <w:vAlign w:val="bottom"/>
          </w:tcPr>
          <w:p w14:paraId="4B7A7FA4" w14:textId="77777777" w:rsidR="00784A32" w:rsidRPr="00C31E24" w:rsidRDefault="00784A32" w:rsidP="00354887">
            <w:pPr>
              <w:pStyle w:val="TAL"/>
            </w:pPr>
          </w:p>
        </w:tc>
      </w:tr>
    </w:tbl>
    <w:p w14:paraId="7A2786CA" w14:textId="77777777" w:rsidR="00784A32" w:rsidRPr="00C31E24" w:rsidRDefault="00784A32" w:rsidP="00784A32"/>
    <w:p w14:paraId="596AEEB7" w14:textId="77777777" w:rsidR="00784A32" w:rsidRPr="00C31E24" w:rsidRDefault="00784A32" w:rsidP="00784A32">
      <w:pPr>
        <w:pStyle w:val="TH"/>
        <w:keepLines w:val="0"/>
        <w:widowControl w:val="0"/>
      </w:pPr>
      <w:r w:rsidRPr="00C31E24">
        <w:t>Table 6.1.2.3.3.3-4: MCVideo-Info in SIP INVITE (Table 6.1.2.3.3.3-3)</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C31E24" w:rsidDel="00C311E5" w14:paraId="2BB2687F" w14:textId="77777777" w:rsidTr="00354887">
        <w:tc>
          <w:tcPr>
            <w:tcW w:w="9634" w:type="dxa"/>
            <w:gridSpan w:val="5"/>
            <w:vAlign w:val="center"/>
          </w:tcPr>
          <w:p w14:paraId="7654BBB8" w14:textId="77777777" w:rsidR="00784A32" w:rsidRPr="00C31E24" w:rsidRDefault="00784A32" w:rsidP="00354887">
            <w:pPr>
              <w:pStyle w:val="TAL"/>
              <w:keepLines w:val="0"/>
              <w:widowControl w:val="0"/>
              <w:ind w:right="245"/>
            </w:pPr>
            <w:r w:rsidRPr="00C31E24">
              <w:t>Derivation Path: TS 56.379-1 [2], Table 5.5.3.2.2-2, condition GROUP-CALL</w:t>
            </w:r>
          </w:p>
        </w:tc>
      </w:tr>
      <w:tr w:rsidR="00784A32" w:rsidRPr="00C31E24" w:rsidDel="00C311E5" w14:paraId="3EE8ACF7" w14:textId="77777777" w:rsidTr="00354887">
        <w:tc>
          <w:tcPr>
            <w:tcW w:w="2718" w:type="dxa"/>
          </w:tcPr>
          <w:p w14:paraId="765FA447" w14:textId="77777777" w:rsidR="00784A32" w:rsidRPr="00C31E24" w:rsidRDefault="00784A32" w:rsidP="00354887">
            <w:pPr>
              <w:pStyle w:val="TAH"/>
              <w:keepLines w:val="0"/>
              <w:widowControl w:val="0"/>
            </w:pPr>
            <w:r w:rsidRPr="00C31E24">
              <w:t>Information Element</w:t>
            </w:r>
          </w:p>
        </w:tc>
        <w:tc>
          <w:tcPr>
            <w:tcW w:w="1800" w:type="dxa"/>
          </w:tcPr>
          <w:p w14:paraId="4E2E3752" w14:textId="77777777" w:rsidR="00784A32" w:rsidRPr="00C31E24" w:rsidRDefault="00784A32" w:rsidP="00354887">
            <w:pPr>
              <w:pStyle w:val="TAH"/>
              <w:keepLines w:val="0"/>
              <w:widowControl w:val="0"/>
            </w:pPr>
            <w:r w:rsidRPr="00C31E24">
              <w:t>Value/remark</w:t>
            </w:r>
          </w:p>
        </w:tc>
        <w:tc>
          <w:tcPr>
            <w:tcW w:w="1980" w:type="dxa"/>
            <w:tcBorders>
              <w:top w:val="single" w:sz="4" w:space="0" w:color="auto"/>
              <w:bottom w:val="single" w:sz="4" w:space="0" w:color="auto"/>
            </w:tcBorders>
          </w:tcPr>
          <w:p w14:paraId="5E0D249F" w14:textId="77777777" w:rsidR="00784A32" w:rsidRPr="00C31E24" w:rsidRDefault="00784A32" w:rsidP="00354887">
            <w:pPr>
              <w:pStyle w:val="TAH"/>
              <w:keepLines w:val="0"/>
              <w:widowControl w:val="0"/>
            </w:pPr>
            <w:r w:rsidRPr="00C31E24">
              <w:t>Comment</w:t>
            </w:r>
          </w:p>
        </w:tc>
        <w:tc>
          <w:tcPr>
            <w:tcW w:w="1440" w:type="dxa"/>
          </w:tcPr>
          <w:p w14:paraId="3942CDD1" w14:textId="77777777" w:rsidR="00784A32" w:rsidRPr="00C31E24" w:rsidRDefault="00784A32" w:rsidP="00354887">
            <w:pPr>
              <w:pStyle w:val="TAH"/>
              <w:keepLines w:val="0"/>
              <w:widowControl w:val="0"/>
            </w:pPr>
            <w:r w:rsidRPr="00C31E24">
              <w:t>Reference</w:t>
            </w:r>
          </w:p>
        </w:tc>
        <w:tc>
          <w:tcPr>
            <w:tcW w:w="1696" w:type="dxa"/>
          </w:tcPr>
          <w:p w14:paraId="52DE8D89" w14:textId="77777777" w:rsidR="00784A32" w:rsidRPr="00C31E24" w:rsidRDefault="00784A32" w:rsidP="00354887">
            <w:pPr>
              <w:pStyle w:val="TAH"/>
              <w:keepLines w:val="0"/>
              <w:widowControl w:val="0"/>
            </w:pPr>
            <w:r w:rsidRPr="00C31E24">
              <w:t>Condition</w:t>
            </w:r>
          </w:p>
        </w:tc>
      </w:tr>
      <w:tr w:rsidR="00784A32" w:rsidRPr="00C31E24" w:rsidDel="00C311E5" w14:paraId="42A967BA" w14:textId="77777777" w:rsidTr="00354887">
        <w:tc>
          <w:tcPr>
            <w:tcW w:w="2718" w:type="dxa"/>
            <w:vAlign w:val="center"/>
          </w:tcPr>
          <w:p w14:paraId="7F4064A8" w14:textId="77777777" w:rsidR="00784A32" w:rsidRPr="00C31E24" w:rsidRDefault="00784A32" w:rsidP="00354887">
            <w:pPr>
              <w:pStyle w:val="TAL"/>
              <w:keepLines w:val="0"/>
              <w:widowControl w:val="0"/>
            </w:pPr>
            <w:r w:rsidRPr="00C31E24">
              <w:t>mcvideoinfo</w:t>
            </w:r>
          </w:p>
        </w:tc>
        <w:tc>
          <w:tcPr>
            <w:tcW w:w="1800" w:type="dxa"/>
            <w:vAlign w:val="center"/>
          </w:tcPr>
          <w:p w14:paraId="64627492" w14:textId="77777777" w:rsidR="00784A32" w:rsidRPr="00C31E24"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301EE27A" w14:textId="77777777" w:rsidR="00784A32" w:rsidRPr="00C31E24" w:rsidRDefault="00784A32" w:rsidP="00354887">
            <w:pPr>
              <w:pStyle w:val="TAL"/>
              <w:keepLines w:val="0"/>
              <w:widowControl w:val="0"/>
            </w:pPr>
          </w:p>
        </w:tc>
        <w:tc>
          <w:tcPr>
            <w:tcW w:w="1440" w:type="dxa"/>
            <w:vAlign w:val="center"/>
          </w:tcPr>
          <w:p w14:paraId="2BE32934" w14:textId="77777777" w:rsidR="00784A32" w:rsidRPr="00C31E24" w:rsidRDefault="00784A32" w:rsidP="00354887">
            <w:pPr>
              <w:pStyle w:val="TAL"/>
              <w:keepLines w:val="0"/>
              <w:widowControl w:val="0"/>
            </w:pPr>
          </w:p>
        </w:tc>
        <w:tc>
          <w:tcPr>
            <w:tcW w:w="1696" w:type="dxa"/>
            <w:vAlign w:val="center"/>
          </w:tcPr>
          <w:p w14:paraId="44B08349" w14:textId="77777777" w:rsidR="00784A32" w:rsidRPr="00C31E24" w:rsidRDefault="00784A32" w:rsidP="00354887">
            <w:pPr>
              <w:pStyle w:val="TAL"/>
              <w:keepLines w:val="0"/>
              <w:widowControl w:val="0"/>
            </w:pPr>
          </w:p>
        </w:tc>
      </w:tr>
      <w:tr w:rsidR="00784A32" w:rsidRPr="00C31E24" w:rsidDel="00C311E5" w14:paraId="16C0B7C4" w14:textId="77777777" w:rsidTr="00354887">
        <w:trPr>
          <w:trHeight w:val="287"/>
        </w:trPr>
        <w:tc>
          <w:tcPr>
            <w:tcW w:w="2718" w:type="dxa"/>
            <w:vAlign w:val="center"/>
          </w:tcPr>
          <w:p w14:paraId="77FD2D19" w14:textId="77777777" w:rsidR="00784A32" w:rsidRPr="00C31E24" w:rsidRDefault="00784A32" w:rsidP="00354887">
            <w:pPr>
              <w:pStyle w:val="TAL"/>
              <w:keepLines w:val="0"/>
              <w:widowControl w:val="0"/>
            </w:pPr>
            <w:r w:rsidRPr="00C31E24">
              <w:t xml:space="preserve">  mcvideo-Params</w:t>
            </w:r>
          </w:p>
        </w:tc>
        <w:tc>
          <w:tcPr>
            <w:tcW w:w="1800" w:type="dxa"/>
            <w:vAlign w:val="center"/>
          </w:tcPr>
          <w:p w14:paraId="46B812D1" w14:textId="77777777" w:rsidR="00784A32" w:rsidRPr="00C31E24"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1EB6A3C9" w14:textId="77777777" w:rsidR="00784A32" w:rsidRPr="00C31E24" w:rsidRDefault="00784A32" w:rsidP="00354887">
            <w:pPr>
              <w:pStyle w:val="TAL"/>
              <w:keepLines w:val="0"/>
              <w:widowControl w:val="0"/>
            </w:pPr>
          </w:p>
        </w:tc>
        <w:tc>
          <w:tcPr>
            <w:tcW w:w="1440" w:type="dxa"/>
            <w:vAlign w:val="center"/>
          </w:tcPr>
          <w:p w14:paraId="5FB610E9" w14:textId="77777777" w:rsidR="00784A32" w:rsidRPr="00C31E24" w:rsidRDefault="00784A32" w:rsidP="00354887">
            <w:pPr>
              <w:pStyle w:val="TAL"/>
              <w:keepLines w:val="0"/>
              <w:widowControl w:val="0"/>
            </w:pPr>
          </w:p>
        </w:tc>
        <w:tc>
          <w:tcPr>
            <w:tcW w:w="1696" w:type="dxa"/>
            <w:vAlign w:val="center"/>
          </w:tcPr>
          <w:p w14:paraId="66B3B201" w14:textId="77777777" w:rsidR="00784A32" w:rsidRPr="00C31E24" w:rsidRDefault="00784A32" w:rsidP="00354887">
            <w:pPr>
              <w:pStyle w:val="TAL"/>
              <w:keepLines w:val="0"/>
              <w:widowControl w:val="0"/>
            </w:pPr>
          </w:p>
        </w:tc>
      </w:tr>
      <w:tr w:rsidR="00784A32" w:rsidRPr="00C31E24" w:rsidDel="00C311E5" w14:paraId="583663AF" w14:textId="77777777" w:rsidTr="00354887">
        <w:tc>
          <w:tcPr>
            <w:tcW w:w="2718" w:type="dxa"/>
            <w:vAlign w:val="center"/>
          </w:tcPr>
          <w:p w14:paraId="7A56A727" w14:textId="77777777" w:rsidR="00784A32" w:rsidRPr="00C31E24" w:rsidRDefault="00784A32" w:rsidP="00354887">
            <w:pPr>
              <w:pStyle w:val="TAL"/>
              <w:keepLines w:val="0"/>
              <w:widowControl w:val="0"/>
            </w:pPr>
            <w:r w:rsidRPr="00C31E24">
              <w:t xml:space="preserve">    session-type</w:t>
            </w:r>
          </w:p>
        </w:tc>
        <w:tc>
          <w:tcPr>
            <w:tcW w:w="1800" w:type="dxa"/>
            <w:vAlign w:val="center"/>
          </w:tcPr>
          <w:p w14:paraId="695771E9" w14:textId="77777777" w:rsidR="00784A32" w:rsidRPr="00C31E24" w:rsidRDefault="00784A32" w:rsidP="00354887">
            <w:pPr>
              <w:pStyle w:val="TAL"/>
              <w:keepLines w:val="0"/>
              <w:widowControl w:val="0"/>
            </w:pPr>
            <w:r w:rsidRPr="00C31E24">
              <w:t>"chat"</w:t>
            </w:r>
          </w:p>
        </w:tc>
        <w:tc>
          <w:tcPr>
            <w:tcW w:w="1980" w:type="dxa"/>
            <w:tcBorders>
              <w:top w:val="single" w:sz="4" w:space="0" w:color="auto"/>
              <w:bottom w:val="single" w:sz="4" w:space="0" w:color="auto"/>
            </w:tcBorders>
            <w:vAlign w:val="center"/>
          </w:tcPr>
          <w:p w14:paraId="5AB9E377" w14:textId="77777777" w:rsidR="00784A32" w:rsidRPr="00C31E24" w:rsidRDefault="00784A32" w:rsidP="00354887">
            <w:pPr>
              <w:pStyle w:val="TAL"/>
              <w:keepLines w:val="0"/>
              <w:widowControl w:val="0"/>
            </w:pPr>
          </w:p>
        </w:tc>
        <w:tc>
          <w:tcPr>
            <w:tcW w:w="1440" w:type="dxa"/>
            <w:vAlign w:val="center"/>
          </w:tcPr>
          <w:p w14:paraId="285834AF" w14:textId="77777777" w:rsidR="00784A32" w:rsidRPr="00C31E24" w:rsidRDefault="00784A32" w:rsidP="00354887">
            <w:pPr>
              <w:pStyle w:val="TAL"/>
              <w:keepLines w:val="0"/>
              <w:widowControl w:val="0"/>
            </w:pPr>
          </w:p>
        </w:tc>
        <w:tc>
          <w:tcPr>
            <w:tcW w:w="1696" w:type="dxa"/>
            <w:vAlign w:val="center"/>
          </w:tcPr>
          <w:p w14:paraId="5AE9D8FE" w14:textId="77777777" w:rsidR="00784A32" w:rsidRPr="00C31E24" w:rsidRDefault="00784A32" w:rsidP="00354887">
            <w:pPr>
              <w:pStyle w:val="TAL"/>
              <w:keepLines w:val="0"/>
              <w:widowControl w:val="0"/>
            </w:pPr>
          </w:p>
        </w:tc>
      </w:tr>
    </w:tbl>
    <w:p w14:paraId="399B217E" w14:textId="77777777" w:rsidR="00784A32" w:rsidRPr="00C31E24" w:rsidRDefault="00784A32" w:rsidP="00784A32"/>
    <w:p w14:paraId="08D0A40F" w14:textId="35A56672" w:rsidR="00784A32" w:rsidRPr="00C31E24" w:rsidRDefault="00784A32" w:rsidP="00764DD4">
      <w:pPr>
        <w:pStyle w:val="TH"/>
      </w:pPr>
      <w:r w:rsidRPr="00C31E24">
        <w:t>Table 6.1.2.3.3.3-5</w:t>
      </w:r>
      <w:r w:rsidR="008739C9" w:rsidRPr="00C31E24">
        <w:t>:</w:t>
      </w:r>
      <w:r w:rsidRPr="00C31E24">
        <w:t xml:space="preserve"> </w:t>
      </w:r>
      <w:r w:rsidR="008739C9" w:rsidRPr="00C31E24">
        <w:t>Void</w:t>
      </w:r>
    </w:p>
    <w:p w14:paraId="47329AA2" w14:textId="7D05E8B0" w:rsidR="00784A32" w:rsidRPr="00C31E24" w:rsidRDefault="00784A32" w:rsidP="00784A32">
      <w:pPr>
        <w:pStyle w:val="TH"/>
      </w:pPr>
      <w:r w:rsidRPr="00C31E24">
        <w:t>Table 6.1.2.3.3.3-6</w:t>
      </w:r>
      <w:r w:rsidR="008739C9" w:rsidRPr="00C31E24">
        <w:t>:</w:t>
      </w:r>
      <w:r w:rsidRPr="00C31E24">
        <w:t xml:space="preserve"> </w:t>
      </w:r>
      <w:r w:rsidR="008739C9" w:rsidRPr="00C31E24">
        <w:t>Void</w:t>
      </w:r>
    </w:p>
    <w:p w14:paraId="12BFF8D4" w14:textId="77777777" w:rsidR="00784A32" w:rsidRPr="00C31E24" w:rsidRDefault="00784A32" w:rsidP="00784A32"/>
    <w:p w14:paraId="69B99642" w14:textId="77777777" w:rsidR="00FD2B6C" w:rsidRPr="00C31E24" w:rsidRDefault="00FD2B6C" w:rsidP="00FD2B6C">
      <w:pPr>
        <w:pStyle w:val="TH"/>
      </w:pPr>
      <w:r w:rsidRPr="00C31E24">
        <w:t>Table 6.1.2.3.3.3-7: Transmission Idle (Step 11,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tblGrid>
      <w:tr w:rsidR="00784A32" w:rsidRPr="00C31E24" w14:paraId="4763DF62" w14:textId="77777777" w:rsidTr="00354887">
        <w:trPr>
          <w:tblHeader/>
        </w:trPr>
        <w:tc>
          <w:tcPr>
            <w:tcW w:w="9630" w:type="dxa"/>
            <w:gridSpan w:val="5"/>
          </w:tcPr>
          <w:p w14:paraId="0FC6597E" w14:textId="77777777" w:rsidR="00784A32" w:rsidRPr="00C31E24" w:rsidRDefault="00784A32" w:rsidP="00354887">
            <w:pPr>
              <w:pStyle w:val="TAL"/>
            </w:pPr>
            <w:r w:rsidRPr="00C31E24">
              <w:t>Derivation Path: 36.579-1 [2], Table 5.5.11.2.16-1</w:t>
            </w:r>
          </w:p>
        </w:tc>
      </w:tr>
      <w:tr w:rsidR="00784A32" w:rsidRPr="00C31E24" w14:paraId="4F6DD1D7" w14:textId="77777777" w:rsidTr="00354887">
        <w:trPr>
          <w:tblHeader/>
        </w:trPr>
        <w:tc>
          <w:tcPr>
            <w:tcW w:w="2790" w:type="dxa"/>
          </w:tcPr>
          <w:p w14:paraId="5D7D9DAC" w14:textId="77777777" w:rsidR="00784A32" w:rsidRPr="00C31E24" w:rsidRDefault="00784A32" w:rsidP="00354887">
            <w:pPr>
              <w:pStyle w:val="TAH"/>
              <w:keepNext w:val="0"/>
              <w:keepLines w:val="0"/>
              <w:widowControl w:val="0"/>
            </w:pPr>
            <w:r w:rsidRPr="00C31E24">
              <w:t>Information Element</w:t>
            </w:r>
          </w:p>
        </w:tc>
        <w:tc>
          <w:tcPr>
            <w:tcW w:w="2160" w:type="dxa"/>
          </w:tcPr>
          <w:p w14:paraId="3716BEFB" w14:textId="77777777" w:rsidR="00784A32" w:rsidRPr="00C31E24" w:rsidRDefault="00784A32" w:rsidP="00354887">
            <w:pPr>
              <w:pStyle w:val="TAH"/>
              <w:keepNext w:val="0"/>
              <w:keepLines w:val="0"/>
              <w:widowControl w:val="0"/>
            </w:pPr>
            <w:r w:rsidRPr="00C31E24">
              <w:t>Value/remark</w:t>
            </w:r>
          </w:p>
        </w:tc>
        <w:tc>
          <w:tcPr>
            <w:tcW w:w="2160" w:type="dxa"/>
          </w:tcPr>
          <w:p w14:paraId="7EA96172" w14:textId="77777777" w:rsidR="00784A32" w:rsidRPr="00C31E24" w:rsidRDefault="00784A32" w:rsidP="00354887">
            <w:pPr>
              <w:pStyle w:val="TAH"/>
              <w:keepNext w:val="0"/>
              <w:keepLines w:val="0"/>
              <w:widowControl w:val="0"/>
            </w:pPr>
            <w:r w:rsidRPr="00C31E24">
              <w:t>Comment</w:t>
            </w:r>
          </w:p>
        </w:tc>
        <w:tc>
          <w:tcPr>
            <w:tcW w:w="1350" w:type="dxa"/>
          </w:tcPr>
          <w:p w14:paraId="430C5072" w14:textId="77777777" w:rsidR="00784A32" w:rsidRPr="00C31E24" w:rsidRDefault="00784A32" w:rsidP="00354887">
            <w:pPr>
              <w:pStyle w:val="TAH"/>
              <w:keepNext w:val="0"/>
              <w:keepLines w:val="0"/>
              <w:widowControl w:val="0"/>
            </w:pPr>
            <w:r w:rsidRPr="00C31E24">
              <w:t>Reference</w:t>
            </w:r>
          </w:p>
        </w:tc>
        <w:tc>
          <w:tcPr>
            <w:tcW w:w="1170" w:type="dxa"/>
          </w:tcPr>
          <w:p w14:paraId="4A76ECF8" w14:textId="77777777" w:rsidR="00784A32" w:rsidRPr="00C31E24" w:rsidRDefault="00784A32" w:rsidP="00354887">
            <w:pPr>
              <w:pStyle w:val="TAH"/>
              <w:keepNext w:val="0"/>
              <w:keepLines w:val="0"/>
              <w:widowControl w:val="0"/>
            </w:pPr>
            <w:r w:rsidRPr="00C31E24">
              <w:t>Condition</w:t>
            </w:r>
          </w:p>
        </w:tc>
      </w:tr>
      <w:tr w:rsidR="00784A32" w:rsidRPr="00C31E24" w14:paraId="2D075B81" w14:textId="77777777" w:rsidTr="00354887">
        <w:tc>
          <w:tcPr>
            <w:tcW w:w="2790" w:type="dxa"/>
          </w:tcPr>
          <w:p w14:paraId="43180696" w14:textId="77777777" w:rsidR="00784A32" w:rsidRPr="00C31E24" w:rsidRDefault="00784A32" w:rsidP="00354887">
            <w:pPr>
              <w:pStyle w:val="TAL"/>
              <w:keepNext w:val="0"/>
              <w:keepLines w:val="0"/>
              <w:widowControl w:val="0"/>
              <w:rPr>
                <w:rFonts w:eastAsia="Calibri"/>
                <w:b/>
              </w:rPr>
            </w:pPr>
            <w:r w:rsidRPr="00C31E24">
              <w:rPr>
                <w:rFonts w:eastAsia="Calibri"/>
                <w:b/>
              </w:rPr>
              <w:t>Transmission Indicator</w:t>
            </w:r>
          </w:p>
        </w:tc>
        <w:tc>
          <w:tcPr>
            <w:tcW w:w="2160" w:type="dxa"/>
          </w:tcPr>
          <w:p w14:paraId="0BC18E66" w14:textId="77777777" w:rsidR="00784A32" w:rsidRPr="00C31E24" w:rsidRDefault="00784A32" w:rsidP="00354887">
            <w:pPr>
              <w:pStyle w:val="TAL"/>
              <w:keepNext w:val="0"/>
              <w:keepLines w:val="0"/>
              <w:widowControl w:val="0"/>
            </w:pPr>
          </w:p>
        </w:tc>
        <w:tc>
          <w:tcPr>
            <w:tcW w:w="2160" w:type="dxa"/>
          </w:tcPr>
          <w:p w14:paraId="1B8093BB" w14:textId="77777777" w:rsidR="00784A32" w:rsidRPr="00C31E24" w:rsidRDefault="00784A32" w:rsidP="00354887">
            <w:pPr>
              <w:pStyle w:val="TAL"/>
              <w:keepNext w:val="0"/>
              <w:keepLines w:val="0"/>
              <w:widowControl w:val="0"/>
            </w:pPr>
          </w:p>
        </w:tc>
        <w:tc>
          <w:tcPr>
            <w:tcW w:w="1350" w:type="dxa"/>
          </w:tcPr>
          <w:p w14:paraId="2EB03B03" w14:textId="77777777" w:rsidR="00784A32" w:rsidRPr="00C31E24" w:rsidRDefault="00784A32" w:rsidP="00354887">
            <w:pPr>
              <w:pStyle w:val="TAL"/>
              <w:keepNext w:val="0"/>
              <w:keepLines w:val="0"/>
              <w:widowControl w:val="0"/>
            </w:pPr>
          </w:p>
        </w:tc>
        <w:tc>
          <w:tcPr>
            <w:tcW w:w="1170" w:type="dxa"/>
          </w:tcPr>
          <w:p w14:paraId="39D49FE8" w14:textId="77777777" w:rsidR="00784A32" w:rsidRPr="00C31E24" w:rsidRDefault="00784A32" w:rsidP="00354887">
            <w:pPr>
              <w:pStyle w:val="TAL"/>
              <w:keepNext w:val="0"/>
              <w:keepLines w:val="0"/>
              <w:widowControl w:val="0"/>
            </w:pPr>
          </w:p>
        </w:tc>
      </w:tr>
      <w:tr w:rsidR="00784A32" w:rsidRPr="00C31E24" w14:paraId="5B6C0CB7" w14:textId="77777777" w:rsidTr="00354887">
        <w:tc>
          <w:tcPr>
            <w:tcW w:w="2790" w:type="dxa"/>
          </w:tcPr>
          <w:p w14:paraId="0E4E1DA3" w14:textId="77777777" w:rsidR="00784A32" w:rsidRPr="00C31E24" w:rsidRDefault="00784A32" w:rsidP="00354887">
            <w:pPr>
              <w:pStyle w:val="TAL"/>
              <w:keepNext w:val="0"/>
              <w:keepLines w:val="0"/>
              <w:widowControl w:val="0"/>
              <w:rPr>
                <w:rFonts w:eastAsia="Calibri"/>
                <w:b/>
              </w:rPr>
            </w:pPr>
            <w:r w:rsidRPr="00C31E24">
              <w:rPr>
                <w:rFonts w:eastAsia="Calibri"/>
                <w:b/>
              </w:rPr>
              <w:t xml:space="preserve">  Transmission Indicator</w:t>
            </w:r>
          </w:p>
        </w:tc>
        <w:tc>
          <w:tcPr>
            <w:tcW w:w="2160" w:type="dxa"/>
          </w:tcPr>
          <w:p w14:paraId="65D3AB69" w14:textId="77777777" w:rsidR="00784A32" w:rsidRPr="00C31E24" w:rsidRDefault="00784A32" w:rsidP="00354887">
            <w:pPr>
              <w:pStyle w:val="TAL"/>
            </w:pPr>
            <w:r w:rsidRPr="00C31E24">
              <w:t>'1000010000000000'</w:t>
            </w:r>
          </w:p>
        </w:tc>
        <w:tc>
          <w:tcPr>
            <w:tcW w:w="2160" w:type="dxa"/>
          </w:tcPr>
          <w:p w14:paraId="0463DA01" w14:textId="77777777" w:rsidR="00784A32" w:rsidRPr="00C31E24" w:rsidRDefault="00784A32" w:rsidP="00354887">
            <w:pPr>
              <w:pStyle w:val="TAL"/>
            </w:pPr>
            <w:r w:rsidRPr="00C31E24">
              <w:t>A= normal call</w:t>
            </w:r>
          </w:p>
          <w:p w14:paraId="05AEF956" w14:textId="77777777" w:rsidR="00784A32" w:rsidRPr="00C31E24" w:rsidRDefault="00784A32" w:rsidP="00354887">
            <w:pPr>
              <w:pStyle w:val="TAL"/>
            </w:pPr>
            <w:r w:rsidRPr="00C31E24">
              <w:t>F = Queueing supported</w:t>
            </w:r>
          </w:p>
        </w:tc>
        <w:tc>
          <w:tcPr>
            <w:tcW w:w="1350" w:type="dxa"/>
          </w:tcPr>
          <w:p w14:paraId="24A008B9" w14:textId="77777777" w:rsidR="00784A32" w:rsidRPr="00C31E24" w:rsidRDefault="00784A32" w:rsidP="00354887">
            <w:pPr>
              <w:pStyle w:val="TAL"/>
              <w:keepNext w:val="0"/>
              <w:keepLines w:val="0"/>
              <w:widowControl w:val="0"/>
            </w:pPr>
          </w:p>
        </w:tc>
        <w:tc>
          <w:tcPr>
            <w:tcW w:w="1170" w:type="dxa"/>
          </w:tcPr>
          <w:p w14:paraId="2A7B68B1" w14:textId="77777777" w:rsidR="00784A32" w:rsidRPr="00C31E24" w:rsidRDefault="00784A32" w:rsidP="00354887">
            <w:pPr>
              <w:pStyle w:val="TAL"/>
              <w:keepNext w:val="0"/>
              <w:keepLines w:val="0"/>
              <w:widowControl w:val="0"/>
            </w:pPr>
          </w:p>
        </w:tc>
      </w:tr>
    </w:tbl>
    <w:p w14:paraId="5B30AE15" w14:textId="77777777" w:rsidR="00784A32" w:rsidRPr="00C31E24" w:rsidRDefault="00784A32" w:rsidP="00784A32"/>
    <w:p w14:paraId="75934127" w14:textId="77777777" w:rsidR="00FD2B6C" w:rsidRPr="00C31E24" w:rsidRDefault="00FD2B6C" w:rsidP="00FD2B6C">
      <w:pPr>
        <w:pStyle w:val="TH"/>
      </w:pPr>
      <w:r w:rsidRPr="00C31E24">
        <w:t>Table 6.1.2.3.3.3-8: SIP re-INVITE (Step 12,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4453A730" w14:textId="77777777" w:rsidTr="00354887">
        <w:trPr>
          <w:tblHeader/>
        </w:trPr>
        <w:tc>
          <w:tcPr>
            <w:tcW w:w="9639" w:type="dxa"/>
            <w:gridSpan w:val="5"/>
          </w:tcPr>
          <w:p w14:paraId="2D377A18" w14:textId="77777777" w:rsidR="00784A32" w:rsidRPr="00C31E24" w:rsidRDefault="00784A32" w:rsidP="00354887">
            <w:pPr>
              <w:pStyle w:val="TAL"/>
              <w:keepNext w:val="0"/>
            </w:pPr>
            <w:r w:rsidRPr="00C31E24">
              <w:t>Derivation Path: TS 36.579-1, Table 5.5.2.5.2-1, condition re_INVITE, EMERGENCY-CALL, MCVIDEO</w:t>
            </w:r>
          </w:p>
        </w:tc>
      </w:tr>
      <w:tr w:rsidR="00784A32" w:rsidRPr="00C31E24" w14:paraId="023A2DAB" w14:textId="77777777" w:rsidTr="00354887">
        <w:trPr>
          <w:tblHeader/>
        </w:trPr>
        <w:tc>
          <w:tcPr>
            <w:tcW w:w="2835" w:type="dxa"/>
          </w:tcPr>
          <w:p w14:paraId="5841A651" w14:textId="77777777" w:rsidR="00784A32" w:rsidRPr="00C31E24" w:rsidRDefault="00784A32" w:rsidP="00354887">
            <w:pPr>
              <w:pStyle w:val="TAH"/>
              <w:keepNext w:val="0"/>
              <w:rPr>
                <w:bCs/>
              </w:rPr>
            </w:pPr>
            <w:r w:rsidRPr="00C31E24">
              <w:rPr>
                <w:bCs/>
              </w:rPr>
              <w:t>Information Element</w:t>
            </w:r>
          </w:p>
        </w:tc>
        <w:tc>
          <w:tcPr>
            <w:tcW w:w="2126" w:type="dxa"/>
          </w:tcPr>
          <w:p w14:paraId="69964F02" w14:textId="77777777" w:rsidR="00784A32" w:rsidRPr="00C31E24" w:rsidRDefault="00784A32" w:rsidP="00354887">
            <w:pPr>
              <w:pStyle w:val="TAH"/>
              <w:keepNext w:val="0"/>
              <w:rPr>
                <w:bCs/>
              </w:rPr>
            </w:pPr>
            <w:r w:rsidRPr="00C31E24">
              <w:rPr>
                <w:bCs/>
              </w:rPr>
              <w:t>Value/remark</w:t>
            </w:r>
          </w:p>
        </w:tc>
        <w:tc>
          <w:tcPr>
            <w:tcW w:w="2126" w:type="dxa"/>
            <w:tcBorders>
              <w:bottom w:val="single" w:sz="4" w:space="0" w:color="auto"/>
            </w:tcBorders>
          </w:tcPr>
          <w:p w14:paraId="4661FAE9" w14:textId="77777777" w:rsidR="00784A32" w:rsidRPr="00C31E24" w:rsidRDefault="00784A32" w:rsidP="00354887">
            <w:pPr>
              <w:pStyle w:val="TAH"/>
              <w:keepNext w:val="0"/>
              <w:rPr>
                <w:bCs/>
              </w:rPr>
            </w:pPr>
            <w:r w:rsidRPr="00C31E24">
              <w:rPr>
                <w:bCs/>
              </w:rPr>
              <w:t>Comment</w:t>
            </w:r>
          </w:p>
        </w:tc>
        <w:tc>
          <w:tcPr>
            <w:tcW w:w="1418" w:type="dxa"/>
          </w:tcPr>
          <w:p w14:paraId="37E387CC" w14:textId="77777777" w:rsidR="00784A32" w:rsidRPr="00C31E24" w:rsidRDefault="00784A32" w:rsidP="00354887">
            <w:pPr>
              <w:pStyle w:val="TAH"/>
              <w:keepNext w:val="0"/>
              <w:rPr>
                <w:bCs/>
              </w:rPr>
            </w:pPr>
            <w:r w:rsidRPr="00C31E24">
              <w:rPr>
                <w:bCs/>
              </w:rPr>
              <w:t>Reference</w:t>
            </w:r>
          </w:p>
        </w:tc>
        <w:tc>
          <w:tcPr>
            <w:tcW w:w="1134" w:type="dxa"/>
          </w:tcPr>
          <w:p w14:paraId="2EDD7E11" w14:textId="77777777" w:rsidR="00784A32" w:rsidRPr="00C31E24" w:rsidRDefault="00784A32" w:rsidP="00354887">
            <w:pPr>
              <w:pStyle w:val="TAH"/>
              <w:keepNext w:val="0"/>
              <w:rPr>
                <w:bCs/>
              </w:rPr>
            </w:pPr>
            <w:r w:rsidRPr="00C31E24">
              <w:rPr>
                <w:bCs/>
              </w:rPr>
              <w:t>Condition</w:t>
            </w:r>
          </w:p>
        </w:tc>
      </w:tr>
      <w:tr w:rsidR="00784A32" w:rsidRPr="00C31E24" w14:paraId="3227BE71" w14:textId="77777777" w:rsidTr="00354887">
        <w:tc>
          <w:tcPr>
            <w:tcW w:w="2835" w:type="dxa"/>
            <w:vAlign w:val="center"/>
          </w:tcPr>
          <w:p w14:paraId="0CF6A449" w14:textId="77777777" w:rsidR="00784A32" w:rsidRPr="00C31E24" w:rsidRDefault="00784A32" w:rsidP="00354887">
            <w:pPr>
              <w:pStyle w:val="TAL"/>
              <w:rPr>
                <w:b/>
                <w:bCs/>
              </w:rPr>
            </w:pPr>
            <w:r w:rsidRPr="00C31E24">
              <w:rPr>
                <w:b/>
                <w:bCs/>
              </w:rPr>
              <w:t>Message-body</w:t>
            </w:r>
          </w:p>
        </w:tc>
        <w:tc>
          <w:tcPr>
            <w:tcW w:w="2126" w:type="dxa"/>
          </w:tcPr>
          <w:p w14:paraId="6D09299C" w14:textId="77777777" w:rsidR="00784A32" w:rsidRPr="00C31E24" w:rsidRDefault="00784A32" w:rsidP="00354887">
            <w:pPr>
              <w:pStyle w:val="TAL"/>
            </w:pPr>
          </w:p>
        </w:tc>
        <w:tc>
          <w:tcPr>
            <w:tcW w:w="2126" w:type="dxa"/>
            <w:tcBorders>
              <w:top w:val="single" w:sz="4" w:space="0" w:color="auto"/>
              <w:bottom w:val="single" w:sz="4" w:space="0" w:color="auto"/>
            </w:tcBorders>
          </w:tcPr>
          <w:p w14:paraId="138E3323" w14:textId="77777777" w:rsidR="00784A32" w:rsidRPr="00C31E24" w:rsidRDefault="00784A32" w:rsidP="00354887">
            <w:pPr>
              <w:pStyle w:val="TAL"/>
            </w:pPr>
          </w:p>
        </w:tc>
        <w:tc>
          <w:tcPr>
            <w:tcW w:w="1418" w:type="dxa"/>
          </w:tcPr>
          <w:p w14:paraId="514C7871" w14:textId="77777777" w:rsidR="00784A32" w:rsidRPr="00C31E24" w:rsidRDefault="00784A32" w:rsidP="00354887">
            <w:pPr>
              <w:pStyle w:val="TAL"/>
            </w:pPr>
          </w:p>
        </w:tc>
        <w:tc>
          <w:tcPr>
            <w:tcW w:w="1134" w:type="dxa"/>
            <w:vAlign w:val="bottom"/>
          </w:tcPr>
          <w:p w14:paraId="7DB55FC3" w14:textId="77777777" w:rsidR="00784A32" w:rsidRPr="00C31E24" w:rsidRDefault="00784A32" w:rsidP="00354887">
            <w:pPr>
              <w:pStyle w:val="TAL"/>
            </w:pPr>
          </w:p>
        </w:tc>
      </w:tr>
      <w:tr w:rsidR="00784A32" w:rsidRPr="00C31E24" w14:paraId="7B329D3E"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39C1BF9B" w14:textId="77777777" w:rsidR="00784A32" w:rsidRPr="00C31E24" w:rsidRDefault="00784A32" w:rsidP="00354887">
            <w:pPr>
              <w:pStyle w:val="TAL"/>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8E06CE2" w14:textId="77777777" w:rsidR="00784A32" w:rsidRPr="00C31E2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4BDF032" w14:textId="77777777" w:rsidR="00784A32" w:rsidRPr="00C31E24" w:rsidRDefault="00784A32" w:rsidP="00354887">
            <w:pPr>
              <w:pStyle w:val="TAL"/>
            </w:pPr>
            <w:r w:rsidRPr="00C31E24">
              <w:t>McVideo</w:t>
            </w:r>
          </w:p>
        </w:tc>
        <w:tc>
          <w:tcPr>
            <w:tcW w:w="1418" w:type="dxa"/>
            <w:tcBorders>
              <w:top w:val="single" w:sz="4" w:space="0" w:color="auto"/>
              <w:left w:val="single" w:sz="4" w:space="0" w:color="auto"/>
              <w:bottom w:val="single" w:sz="4" w:space="0" w:color="auto"/>
              <w:right w:val="single" w:sz="4" w:space="0" w:color="auto"/>
            </w:tcBorders>
          </w:tcPr>
          <w:p w14:paraId="75B47CB0" w14:textId="77777777" w:rsidR="00784A32" w:rsidRPr="00C31E2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8205391" w14:textId="77777777" w:rsidR="00784A32" w:rsidRPr="00C31E24" w:rsidRDefault="00784A32" w:rsidP="00354887">
            <w:pPr>
              <w:pStyle w:val="TAL"/>
            </w:pPr>
          </w:p>
        </w:tc>
      </w:tr>
      <w:tr w:rsidR="00784A32" w:rsidRPr="00C31E24" w14:paraId="34C5DC41" w14:textId="77777777" w:rsidTr="00354887">
        <w:tc>
          <w:tcPr>
            <w:tcW w:w="2835" w:type="dxa"/>
            <w:vAlign w:val="center"/>
          </w:tcPr>
          <w:p w14:paraId="5FC73CDF" w14:textId="77777777" w:rsidR="00784A32" w:rsidRPr="00C31E24" w:rsidRDefault="00784A32" w:rsidP="00354887">
            <w:pPr>
              <w:pStyle w:val="TAL"/>
              <w:rPr>
                <w:bCs/>
              </w:rPr>
            </w:pPr>
            <w:r w:rsidRPr="00C31E24">
              <w:t xml:space="preserve">    MIME-part-header</w:t>
            </w:r>
          </w:p>
        </w:tc>
        <w:tc>
          <w:tcPr>
            <w:tcW w:w="2126" w:type="dxa"/>
            <w:vAlign w:val="center"/>
          </w:tcPr>
          <w:p w14:paraId="79771FD5" w14:textId="77777777" w:rsidR="00784A32" w:rsidRPr="00C31E24" w:rsidRDefault="00784A32" w:rsidP="00354887">
            <w:pPr>
              <w:pStyle w:val="TAL"/>
              <w:rPr>
                <w:bCs/>
              </w:rPr>
            </w:pPr>
          </w:p>
        </w:tc>
        <w:tc>
          <w:tcPr>
            <w:tcW w:w="2126" w:type="dxa"/>
            <w:tcBorders>
              <w:top w:val="single" w:sz="4" w:space="0" w:color="auto"/>
              <w:bottom w:val="single" w:sz="4" w:space="0" w:color="auto"/>
            </w:tcBorders>
          </w:tcPr>
          <w:p w14:paraId="6A0D3300" w14:textId="77777777" w:rsidR="00784A32" w:rsidRPr="00C31E24" w:rsidRDefault="00784A32" w:rsidP="00354887">
            <w:pPr>
              <w:pStyle w:val="TAL"/>
              <w:rPr>
                <w:bCs/>
              </w:rPr>
            </w:pPr>
          </w:p>
        </w:tc>
        <w:tc>
          <w:tcPr>
            <w:tcW w:w="1418" w:type="dxa"/>
          </w:tcPr>
          <w:p w14:paraId="176A7453" w14:textId="77777777" w:rsidR="00784A32" w:rsidRPr="00C31E24" w:rsidRDefault="00784A32" w:rsidP="00354887">
            <w:pPr>
              <w:pStyle w:val="TAL"/>
              <w:rPr>
                <w:bCs/>
              </w:rPr>
            </w:pPr>
          </w:p>
        </w:tc>
        <w:tc>
          <w:tcPr>
            <w:tcW w:w="1134" w:type="dxa"/>
          </w:tcPr>
          <w:p w14:paraId="69FD4826" w14:textId="77777777" w:rsidR="00784A32" w:rsidRPr="00C31E24" w:rsidRDefault="00784A32" w:rsidP="00354887">
            <w:pPr>
              <w:pStyle w:val="TAL"/>
              <w:rPr>
                <w:bCs/>
              </w:rPr>
            </w:pPr>
          </w:p>
        </w:tc>
      </w:tr>
      <w:tr w:rsidR="00784A32" w:rsidRPr="00C31E24" w14:paraId="384C4ADB" w14:textId="77777777" w:rsidTr="00354887">
        <w:tc>
          <w:tcPr>
            <w:tcW w:w="2835" w:type="dxa"/>
            <w:vAlign w:val="center"/>
          </w:tcPr>
          <w:p w14:paraId="259F8C85" w14:textId="77777777" w:rsidR="00784A32" w:rsidRPr="00C31E24" w:rsidRDefault="00784A32" w:rsidP="00354887">
            <w:pPr>
              <w:pStyle w:val="TAL"/>
            </w:pPr>
            <w:r w:rsidRPr="00C31E24">
              <w:t xml:space="preserve">    MIME-part-body</w:t>
            </w:r>
          </w:p>
        </w:tc>
        <w:tc>
          <w:tcPr>
            <w:tcW w:w="2126" w:type="dxa"/>
            <w:vAlign w:val="center"/>
          </w:tcPr>
          <w:p w14:paraId="74DE9B29" w14:textId="77777777" w:rsidR="00784A32" w:rsidRPr="00C31E24" w:rsidRDefault="00784A32" w:rsidP="00354887">
            <w:pPr>
              <w:pStyle w:val="TAL"/>
              <w:rPr>
                <w:bCs/>
              </w:rPr>
            </w:pPr>
            <w:r w:rsidRPr="00C31E24">
              <w:t xml:space="preserve">MCVideo-Info as described </w:t>
            </w:r>
            <w:r w:rsidR="00530C26" w:rsidRPr="00C31E24">
              <w:t>in Table</w:t>
            </w:r>
            <w:r w:rsidRPr="00C31E24">
              <w:t xml:space="preserve"> 6.1.2.3.3.3-9</w:t>
            </w:r>
          </w:p>
        </w:tc>
        <w:tc>
          <w:tcPr>
            <w:tcW w:w="2126" w:type="dxa"/>
            <w:tcBorders>
              <w:top w:val="single" w:sz="4" w:space="0" w:color="auto"/>
              <w:bottom w:val="single" w:sz="4" w:space="0" w:color="auto"/>
            </w:tcBorders>
          </w:tcPr>
          <w:p w14:paraId="1AF373BA" w14:textId="77777777" w:rsidR="00784A32" w:rsidRPr="00C31E24" w:rsidRDefault="00784A32" w:rsidP="00354887">
            <w:pPr>
              <w:pStyle w:val="TAL"/>
              <w:rPr>
                <w:bCs/>
              </w:rPr>
            </w:pPr>
          </w:p>
        </w:tc>
        <w:tc>
          <w:tcPr>
            <w:tcW w:w="1418" w:type="dxa"/>
          </w:tcPr>
          <w:p w14:paraId="08AB558E" w14:textId="77777777" w:rsidR="00784A32" w:rsidRPr="00C31E24" w:rsidRDefault="00784A32" w:rsidP="00354887">
            <w:pPr>
              <w:pStyle w:val="TAL"/>
              <w:rPr>
                <w:bCs/>
              </w:rPr>
            </w:pPr>
          </w:p>
        </w:tc>
        <w:tc>
          <w:tcPr>
            <w:tcW w:w="1134" w:type="dxa"/>
          </w:tcPr>
          <w:p w14:paraId="2FFDD7CB" w14:textId="77777777" w:rsidR="00784A32" w:rsidRPr="00C31E24" w:rsidRDefault="00784A32" w:rsidP="00354887">
            <w:pPr>
              <w:pStyle w:val="TAL"/>
              <w:rPr>
                <w:bCs/>
              </w:rPr>
            </w:pPr>
          </w:p>
        </w:tc>
      </w:tr>
    </w:tbl>
    <w:p w14:paraId="61E091AB" w14:textId="77777777" w:rsidR="00784A32" w:rsidRPr="00C31E24" w:rsidRDefault="00784A32" w:rsidP="00784A32"/>
    <w:p w14:paraId="7F412C5A" w14:textId="77777777" w:rsidR="00784A32" w:rsidRPr="00C31E24" w:rsidRDefault="00784A32" w:rsidP="00784A32">
      <w:pPr>
        <w:pStyle w:val="TH"/>
      </w:pPr>
      <w:r w:rsidRPr="00C31E24">
        <w:t>Table 6.1.2.3.3.3-9: MCVideo-Info in SIP re-INVITE (Table 6.1.2.3.3.3-8)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C31E24" w14:paraId="3D178A4D" w14:textId="77777777" w:rsidTr="00354887">
        <w:trPr>
          <w:tblHeader/>
        </w:trPr>
        <w:tc>
          <w:tcPr>
            <w:tcW w:w="9525" w:type="dxa"/>
            <w:gridSpan w:val="5"/>
            <w:tcBorders>
              <w:top w:val="single" w:sz="4" w:space="0" w:color="auto"/>
              <w:left w:val="single" w:sz="4" w:space="0" w:color="auto"/>
              <w:bottom w:val="single" w:sz="4" w:space="0" w:color="auto"/>
              <w:right w:val="single" w:sz="4" w:space="0" w:color="auto"/>
            </w:tcBorders>
            <w:hideMark/>
          </w:tcPr>
          <w:p w14:paraId="024F73BB" w14:textId="77777777" w:rsidR="00784A32" w:rsidRPr="00C31E24" w:rsidRDefault="00784A32" w:rsidP="00354887">
            <w:pPr>
              <w:pStyle w:val="TAL"/>
            </w:pPr>
            <w:r w:rsidRPr="00C31E24">
              <w:t>Derivation Path: TS 56.379-1 [2], Table 5.5.3.2.2-2, condition GROUP-CALL, EMERGENCY-CALL</w:t>
            </w:r>
          </w:p>
        </w:tc>
      </w:tr>
      <w:tr w:rsidR="00784A32" w:rsidRPr="00C31E24" w14:paraId="07963D2C" w14:textId="77777777" w:rsidTr="00354887">
        <w:trPr>
          <w:tblHeader/>
        </w:trPr>
        <w:tc>
          <w:tcPr>
            <w:tcW w:w="2788" w:type="dxa"/>
            <w:tcBorders>
              <w:top w:val="single" w:sz="4" w:space="0" w:color="auto"/>
              <w:left w:val="single" w:sz="4" w:space="0" w:color="auto"/>
              <w:bottom w:val="single" w:sz="4" w:space="0" w:color="auto"/>
              <w:right w:val="single" w:sz="4" w:space="0" w:color="auto"/>
            </w:tcBorders>
            <w:hideMark/>
          </w:tcPr>
          <w:p w14:paraId="4B217CBF" w14:textId="77777777" w:rsidR="00784A32" w:rsidRPr="00C31E24" w:rsidRDefault="00784A32" w:rsidP="00354887">
            <w:pPr>
              <w:pStyle w:val="TAH"/>
              <w:keepNext w:val="0"/>
              <w:keepLines w:val="0"/>
              <w:widowControl w:val="0"/>
              <w:ind w:left="-148"/>
            </w:pPr>
            <w:r w:rsidRPr="00C31E24">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5EBB94E2" w14:textId="77777777" w:rsidR="00784A32" w:rsidRPr="00C31E24" w:rsidRDefault="00784A32" w:rsidP="00354887">
            <w:pPr>
              <w:pStyle w:val="TAH"/>
              <w:keepNext w:val="0"/>
              <w:keepLines w:val="0"/>
              <w:widowControl w:val="0"/>
              <w:ind w:left="-148"/>
            </w:pPr>
            <w:r w:rsidRPr="00C31E24">
              <w:t>Value/remark</w:t>
            </w:r>
          </w:p>
        </w:tc>
        <w:tc>
          <w:tcPr>
            <w:tcW w:w="2069" w:type="dxa"/>
            <w:tcBorders>
              <w:top w:val="single" w:sz="4" w:space="0" w:color="auto"/>
              <w:left w:val="single" w:sz="4" w:space="0" w:color="auto"/>
              <w:bottom w:val="single" w:sz="4" w:space="0" w:color="auto"/>
              <w:right w:val="single" w:sz="4" w:space="0" w:color="auto"/>
            </w:tcBorders>
            <w:hideMark/>
          </w:tcPr>
          <w:p w14:paraId="5D4B98B6" w14:textId="77777777" w:rsidR="00784A32" w:rsidRPr="00C31E24" w:rsidRDefault="00784A32" w:rsidP="00354887">
            <w:pPr>
              <w:pStyle w:val="TAH"/>
              <w:keepNext w:val="0"/>
              <w:keepLines w:val="0"/>
              <w:widowControl w:val="0"/>
              <w:ind w:left="-148"/>
            </w:pPr>
            <w:r w:rsidRPr="00C31E24">
              <w:t>Comment</w:t>
            </w:r>
          </w:p>
        </w:tc>
        <w:tc>
          <w:tcPr>
            <w:tcW w:w="1349" w:type="dxa"/>
            <w:tcBorders>
              <w:top w:val="single" w:sz="4" w:space="0" w:color="auto"/>
              <w:left w:val="single" w:sz="4" w:space="0" w:color="auto"/>
              <w:bottom w:val="single" w:sz="4" w:space="0" w:color="auto"/>
              <w:right w:val="single" w:sz="4" w:space="0" w:color="auto"/>
            </w:tcBorders>
            <w:hideMark/>
          </w:tcPr>
          <w:p w14:paraId="382E6C90" w14:textId="77777777" w:rsidR="00784A32" w:rsidRPr="00C31E24" w:rsidRDefault="00784A32" w:rsidP="00354887">
            <w:pPr>
              <w:pStyle w:val="TAH"/>
              <w:keepNext w:val="0"/>
              <w:keepLines w:val="0"/>
              <w:widowControl w:val="0"/>
              <w:ind w:left="-148"/>
            </w:pPr>
            <w:r w:rsidRPr="00C31E24">
              <w:t>Reference</w:t>
            </w:r>
          </w:p>
        </w:tc>
        <w:tc>
          <w:tcPr>
            <w:tcW w:w="1160" w:type="dxa"/>
            <w:tcBorders>
              <w:top w:val="single" w:sz="4" w:space="0" w:color="auto"/>
              <w:left w:val="single" w:sz="4" w:space="0" w:color="auto"/>
              <w:bottom w:val="single" w:sz="4" w:space="0" w:color="auto"/>
              <w:right w:val="single" w:sz="4" w:space="0" w:color="auto"/>
            </w:tcBorders>
            <w:hideMark/>
          </w:tcPr>
          <w:p w14:paraId="6807A01C" w14:textId="77777777" w:rsidR="00784A32" w:rsidRPr="00C31E24" w:rsidRDefault="00784A32" w:rsidP="00354887">
            <w:pPr>
              <w:pStyle w:val="TAH"/>
              <w:keepNext w:val="0"/>
              <w:keepLines w:val="0"/>
              <w:widowControl w:val="0"/>
              <w:ind w:left="-148"/>
            </w:pPr>
            <w:r w:rsidRPr="00C31E24">
              <w:t>Condition</w:t>
            </w:r>
          </w:p>
        </w:tc>
      </w:tr>
      <w:tr w:rsidR="00784A32" w:rsidRPr="00C31E24" w14:paraId="485EA7FC"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29B58326" w14:textId="77777777" w:rsidR="00784A32" w:rsidRPr="00C31E24" w:rsidRDefault="00784A32" w:rsidP="00354887">
            <w:pPr>
              <w:pStyle w:val="TAL"/>
              <w:keepNext w:val="0"/>
              <w:keepLines w:val="0"/>
              <w:widowControl w:val="0"/>
            </w:pPr>
            <w:r w:rsidRPr="00C31E24">
              <w:t>mcvideoinfo</w:t>
            </w:r>
          </w:p>
        </w:tc>
        <w:tc>
          <w:tcPr>
            <w:tcW w:w="2159" w:type="dxa"/>
            <w:tcBorders>
              <w:top w:val="single" w:sz="4" w:space="0" w:color="auto"/>
              <w:left w:val="single" w:sz="4" w:space="0" w:color="auto"/>
              <w:bottom w:val="single" w:sz="4" w:space="0" w:color="auto"/>
              <w:right w:val="single" w:sz="4" w:space="0" w:color="auto"/>
            </w:tcBorders>
          </w:tcPr>
          <w:p w14:paraId="33750B31" w14:textId="77777777" w:rsidR="00784A32" w:rsidRPr="00C31E24" w:rsidRDefault="00784A32" w:rsidP="00354887">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2C3B2E18" w14:textId="77777777" w:rsidR="00784A32" w:rsidRPr="00C31E24"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56419A5" w14:textId="77777777" w:rsidR="00784A32" w:rsidRPr="00C31E24"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1C38C15C" w14:textId="77777777" w:rsidR="00784A32" w:rsidRPr="00C31E24" w:rsidRDefault="00784A32" w:rsidP="00354887">
            <w:pPr>
              <w:pStyle w:val="TAL"/>
              <w:keepNext w:val="0"/>
              <w:keepLines w:val="0"/>
              <w:widowControl w:val="0"/>
            </w:pPr>
          </w:p>
        </w:tc>
      </w:tr>
      <w:tr w:rsidR="00784A32" w:rsidRPr="00C31E24" w14:paraId="3D225CF3"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725F45E9" w14:textId="77777777" w:rsidR="00784A32" w:rsidRPr="00C31E24" w:rsidRDefault="00784A32" w:rsidP="00354887">
            <w:pPr>
              <w:pStyle w:val="TAL"/>
              <w:keepNext w:val="0"/>
              <w:keepLines w:val="0"/>
              <w:widowControl w:val="0"/>
            </w:pPr>
            <w:r w:rsidRPr="00C31E24">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4C09F3E7" w14:textId="77777777" w:rsidR="00784A32" w:rsidRPr="00C31E24" w:rsidRDefault="00784A32" w:rsidP="00354887">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34DED34A" w14:textId="77777777" w:rsidR="00784A32" w:rsidRPr="00C31E24"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35C86B6" w14:textId="77777777" w:rsidR="00784A32" w:rsidRPr="00C31E24"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6FA8E33C" w14:textId="77777777" w:rsidR="00784A32" w:rsidRPr="00C31E24" w:rsidRDefault="00784A32" w:rsidP="00354887">
            <w:pPr>
              <w:pStyle w:val="TAL"/>
              <w:keepNext w:val="0"/>
              <w:keepLines w:val="0"/>
              <w:widowControl w:val="0"/>
            </w:pPr>
          </w:p>
        </w:tc>
      </w:tr>
      <w:tr w:rsidR="00784A32" w:rsidRPr="00C31E24" w14:paraId="2808097B"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6A549C55" w14:textId="77777777" w:rsidR="00784A32" w:rsidRPr="00C31E24" w:rsidRDefault="00784A32" w:rsidP="00354887">
            <w:pPr>
              <w:pStyle w:val="TAL"/>
              <w:keepNext w:val="0"/>
              <w:keepLines w:val="0"/>
              <w:widowControl w:val="0"/>
            </w:pPr>
            <w:r w:rsidRPr="00C31E24">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4AFE62B6" w14:textId="77777777" w:rsidR="00784A32" w:rsidRPr="00C31E24" w:rsidRDefault="00784A32" w:rsidP="00354887">
            <w:pPr>
              <w:pStyle w:val="TAL"/>
              <w:keepNext w:val="0"/>
              <w:keepLines w:val="0"/>
              <w:widowControl w:val="0"/>
            </w:pPr>
            <w:r w:rsidRPr="00C31E24">
              <w:t>"chat"</w:t>
            </w:r>
          </w:p>
        </w:tc>
        <w:tc>
          <w:tcPr>
            <w:tcW w:w="2069" w:type="dxa"/>
            <w:tcBorders>
              <w:top w:val="single" w:sz="4" w:space="0" w:color="auto"/>
              <w:left w:val="single" w:sz="4" w:space="0" w:color="auto"/>
              <w:bottom w:val="single" w:sz="4" w:space="0" w:color="auto"/>
              <w:right w:val="single" w:sz="4" w:space="0" w:color="auto"/>
            </w:tcBorders>
          </w:tcPr>
          <w:p w14:paraId="1C1DC74C" w14:textId="77777777" w:rsidR="00784A32" w:rsidRPr="00C31E24" w:rsidRDefault="00784A32" w:rsidP="00354887">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D7366A8" w14:textId="77777777" w:rsidR="00784A32" w:rsidRPr="00C31E24" w:rsidRDefault="00784A32" w:rsidP="00354887">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F360FC7" w14:textId="77777777" w:rsidR="00784A32" w:rsidRPr="00C31E24" w:rsidRDefault="00784A32" w:rsidP="00354887">
            <w:pPr>
              <w:pStyle w:val="TAL"/>
              <w:keepNext w:val="0"/>
              <w:keepLines w:val="0"/>
              <w:widowControl w:val="0"/>
            </w:pPr>
          </w:p>
        </w:tc>
      </w:tr>
    </w:tbl>
    <w:p w14:paraId="57607266" w14:textId="77777777" w:rsidR="00784A32" w:rsidRPr="00C31E24" w:rsidRDefault="00784A32" w:rsidP="00784A32"/>
    <w:p w14:paraId="2A118E2B" w14:textId="77777777" w:rsidR="00784A32" w:rsidRPr="00C31E24" w:rsidRDefault="00784A32" w:rsidP="00784A32">
      <w:pPr>
        <w:pStyle w:val="TH"/>
        <w:keepLines w:val="0"/>
      </w:pPr>
      <w:r w:rsidRPr="00C31E24">
        <w:t>Table 6.1.2.3.3.3-10: SIP 200 (OK) (Step 14, Table 6.1.2.3.3.2-1)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350"/>
        <w:gridCol w:w="1283"/>
      </w:tblGrid>
      <w:tr w:rsidR="00784A32" w:rsidRPr="00C31E24" w14:paraId="3D2945D1" w14:textId="77777777" w:rsidTr="00530C26">
        <w:trPr>
          <w:tblHeader/>
        </w:trPr>
        <w:tc>
          <w:tcPr>
            <w:tcW w:w="9630" w:type="dxa"/>
            <w:gridSpan w:val="5"/>
          </w:tcPr>
          <w:p w14:paraId="7E87DCA9" w14:textId="77777777" w:rsidR="00784A32" w:rsidRPr="00C31E24" w:rsidRDefault="00784A32" w:rsidP="00354887">
            <w:pPr>
              <w:pStyle w:val="TAH"/>
              <w:keepLines w:val="0"/>
              <w:jc w:val="left"/>
              <w:rPr>
                <w:b w:val="0"/>
                <w:bCs/>
              </w:rPr>
            </w:pPr>
            <w:r w:rsidRPr="00C31E24">
              <w:rPr>
                <w:b w:val="0"/>
                <w:bCs/>
              </w:rPr>
              <w:t>Derivation Path: TS 36.579-1 [2], Table 5.5.2.17.1.1-1, condition INVITE-RSP, MCVIDEO, GROUP-CALL</w:t>
            </w:r>
          </w:p>
        </w:tc>
      </w:tr>
      <w:tr w:rsidR="00784A32" w:rsidRPr="00C31E24" w14:paraId="204AE879" w14:textId="77777777" w:rsidTr="00530C26">
        <w:trPr>
          <w:tblHeader/>
        </w:trPr>
        <w:tc>
          <w:tcPr>
            <w:tcW w:w="2677" w:type="dxa"/>
          </w:tcPr>
          <w:p w14:paraId="736837AB" w14:textId="77777777" w:rsidR="00784A32" w:rsidRPr="00C31E24" w:rsidRDefault="00784A32" w:rsidP="00354887">
            <w:pPr>
              <w:pStyle w:val="TAH"/>
            </w:pPr>
            <w:r w:rsidRPr="00C31E24">
              <w:t>Information Element</w:t>
            </w:r>
          </w:p>
        </w:tc>
        <w:tc>
          <w:tcPr>
            <w:tcW w:w="2160" w:type="dxa"/>
          </w:tcPr>
          <w:p w14:paraId="002C85AC" w14:textId="77777777" w:rsidR="00784A32" w:rsidRPr="00C31E24" w:rsidRDefault="00784A32" w:rsidP="00354887">
            <w:pPr>
              <w:pStyle w:val="TAH"/>
            </w:pPr>
            <w:r w:rsidRPr="00C31E24">
              <w:t>Value/remark</w:t>
            </w:r>
          </w:p>
        </w:tc>
        <w:tc>
          <w:tcPr>
            <w:tcW w:w="2160" w:type="dxa"/>
            <w:tcBorders>
              <w:bottom w:val="single" w:sz="4" w:space="0" w:color="auto"/>
            </w:tcBorders>
          </w:tcPr>
          <w:p w14:paraId="4710D659" w14:textId="77777777" w:rsidR="00784A32" w:rsidRPr="00C31E24" w:rsidRDefault="00784A32" w:rsidP="00354887">
            <w:pPr>
              <w:pStyle w:val="TAH"/>
            </w:pPr>
            <w:r w:rsidRPr="00C31E24">
              <w:t>Comment</w:t>
            </w:r>
          </w:p>
        </w:tc>
        <w:tc>
          <w:tcPr>
            <w:tcW w:w="1350" w:type="dxa"/>
          </w:tcPr>
          <w:p w14:paraId="6BFBFD61" w14:textId="77777777" w:rsidR="00784A32" w:rsidRPr="00C31E24" w:rsidRDefault="00784A32" w:rsidP="00354887">
            <w:pPr>
              <w:pStyle w:val="TAH"/>
            </w:pPr>
            <w:r w:rsidRPr="00C31E24">
              <w:t>Reference</w:t>
            </w:r>
          </w:p>
        </w:tc>
        <w:tc>
          <w:tcPr>
            <w:tcW w:w="1283" w:type="dxa"/>
          </w:tcPr>
          <w:p w14:paraId="3D3473CA" w14:textId="77777777" w:rsidR="00784A32" w:rsidRPr="00C31E24" w:rsidRDefault="00784A32" w:rsidP="00354887">
            <w:pPr>
              <w:pStyle w:val="TAH"/>
            </w:pPr>
            <w:r w:rsidRPr="00C31E24">
              <w:t>Condition</w:t>
            </w:r>
          </w:p>
        </w:tc>
      </w:tr>
      <w:tr w:rsidR="00530C26" w:rsidRPr="00C31E24" w14:paraId="2589A8A6" w14:textId="77777777" w:rsidTr="00530C26">
        <w:trPr>
          <w:tblHeader/>
        </w:trPr>
        <w:tc>
          <w:tcPr>
            <w:tcW w:w="2677" w:type="dxa"/>
            <w:vAlign w:val="center"/>
          </w:tcPr>
          <w:p w14:paraId="74C5267F" w14:textId="77777777" w:rsidR="00530C26" w:rsidRPr="00C31E24" w:rsidRDefault="00530C26" w:rsidP="00530C26">
            <w:pPr>
              <w:pStyle w:val="TAL"/>
            </w:pPr>
            <w:r w:rsidRPr="00C31E24">
              <w:t>Message-body</w:t>
            </w:r>
          </w:p>
        </w:tc>
        <w:tc>
          <w:tcPr>
            <w:tcW w:w="2160" w:type="dxa"/>
          </w:tcPr>
          <w:p w14:paraId="4A62CD59" w14:textId="77777777" w:rsidR="00530C26" w:rsidRPr="00C31E24" w:rsidRDefault="00530C26" w:rsidP="00530C26">
            <w:pPr>
              <w:pStyle w:val="TAL"/>
            </w:pPr>
          </w:p>
        </w:tc>
        <w:tc>
          <w:tcPr>
            <w:tcW w:w="2160" w:type="dxa"/>
            <w:tcBorders>
              <w:bottom w:val="single" w:sz="4" w:space="0" w:color="auto"/>
            </w:tcBorders>
          </w:tcPr>
          <w:p w14:paraId="4B6CA8DF" w14:textId="77777777" w:rsidR="00530C26" w:rsidRPr="00C31E24" w:rsidRDefault="00530C26" w:rsidP="00530C26">
            <w:pPr>
              <w:pStyle w:val="TAL"/>
            </w:pPr>
          </w:p>
        </w:tc>
        <w:tc>
          <w:tcPr>
            <w:tcW w:w="1350" w:type="dxa"/>
          </w:tcPr>
          <w:p w14:paraId="22974F2D" w14:textId="77777777" w:rsidR="00530C26" w:rsidRPr="00C31E24" w:rsidRDefault="00530C26" w:rsidP="00530C26">
            <w:pPr>
              <w:pStyle w:val="TAH"/>
            </w:pPr>
          </w:p>
        </w:tc>
        <w:tc>
          <w:tcPr>
            <w:tcW w:w="1283" w:type="dxa"/>
          </w:tcPr>
          <w:p w14:paraId="21C534DC" w14:textId="77777777" w:rsidR="00530C26" w:rsidRPr="00C31E24" w:rsidRDefault="00530C26" w:rsidP="00530C26">
            <w:pPr>
              <w:pStyle w:val="TAH"/>
            </w:pPr>
          </w:p>
        </w:tc>
      </w:tr>
      <w:tr w:rsidR="00530C26" w:rsidRPr="00C31E24" w14:paraId="6913DD42" w14:textId="77777777" w:rsidTr="00530C26">
        <w:trPr>
          <w:tblHeader/>
        </w:trPr>
        <w:tc>
          <w:tcPr>
            <w:tcW w:w="2677" w:type="dxa"/>
            <w:vAlign w:val="center"/>
          </w:tcPr>
          <w:p w14:paraId="2D17C225" w14:textId="77777777" w:rsidR="00530C26" w:rsidRPr="00C31E24" w:rsidRDefault="00530C26" w:rsidP="00530C26">
            <w:pPr>
              <w:pStyle w:val="TAL"/>
            </w:pPr>
            <w:r w:rsidRPr="00C31E24">
              <w:t xml:space="preserve">  MIME body part</w:t>
            </w:r>
          </w:p>
        </w:tc>
        <w:tc>
          <w:tcPr>
            <w:tcW w:w="2160" w:type="dxa"/>
            <w:vAlign w:val="center"/>
          </w:tcPr>
          <w:p w14:paraId="037FD71E" w14:textId="77777777" w:rsidR="00530C26" w:rsidRPr="00C31E24" w:rsidRDefault="00530C26" w:rsidP="00530C26">
            <w:pPr>
              <w:pStyle w:val="TAL"/>
            </w:pPr>
          </w:p>
        </w:tc>
        <w:tc>
          <w:tcPr>
            <w:tcW w:w="2160" w:type="dxa"/>
            <w:tcBorders>
              <w:bottom w:val="single" w:sz="4" w:space="0" w:color="auto"/>
            </w:tcBorders>
          </w:tcPr>
          <w:p w14:paraId="5A6C4CEC" w14:textId="77777777" w:rsidR="00530C26" w:rsidRPr="00C31E24" w:rsidDel="00D16089" w:rsidRDefault="00530C26" w:rsidP="00530C26">
            <w:pPr>
              <w:pStyle w:val="TAL"/>
            </w:pPr>
            <w:r w:rsidRPr="00C31E24">
              <w:t>McVideo</w:t>
            </w:r>
          </w:p>
        </w:tc>
        <w:tc>
          <w:tcPr>
            <w:tcW w:w="1350" w:type="dxa"/>
          </w:tcPr>
          <w:p w14:paraId="07CFEE54" w14:textId="77777777" w:rsidR="00530C26" w:rsidRPr="00C31E24" w:rsidRDefault="00530C26" w:rsidP="00530C26">
            <w:pPr>
              <w:pStyle w:val="TAH"/>
            </w:pPr>
          </w:p>
        </w:tc>
        <w:tc>
          <w:tcPr>
            <w:tcW w:w="1283" w:type="dxa"/>
          </w:tcPr>
          <w:p w14:paraId="4EF6B1E7" w14:textId="77777777" w:rsidR="00530C26" w:rsidRPr="00C31E24" w:rsidRDefault="00530C26" w:rsidP="00530C26">
            <w:pPr>
              <w:pStyle w:val="TAH"/>
            </w:pPr>
          </w:p>
        </w:tc>
      </w:tr>
      <w:tr w:rsidR="00530C26" w:rsidRPr="00C31E24" w14:paraId="06EA51C7" w14:textId="77777777" w:rsidTr="00530C26">
        <w:trPr>
          <w:tblHeader/>
        </w:trPr>
        <w:tc>
          <w:tcPr>
            <w:tcW w:w="2677" w:type="dxa"/>
          </w:tcPr>
          <w:p w14:paraId="3A1C0DDC" w14:textId="77777777" w:rsidR="00530C26" w:rsidRPr="00C31E24" w:rsidRDefault="00530C26" w:rsidP="00530C26">
            <w:pPr>
              <w:pStyle w:val="TAL"/>
            </w:pPr>
            <w:r w:rsidRPr="00C31E24">
              <w:t xml:space="preserve">      MIME-Content-Type</w:t>
            </w:r>
          </w:p>
        </w:tc>
        <w:tc>
          <w:tcPr>
            <w:tcW w:w="2160" w:type="dxa"/>
            <w:vAlign w:val="center"/>
          </w:tcPr>
          <w:p w14:paraId="614C8570" w14:textId="77777777" w:rsidR="00530C26" w:rsidRPr="00C31E24" w:rsidRDefault="00530C26" w:rsidP="00530C26">
            <w:pPr>
              <w:pStyle w:val="TAL"/>
            </w:pPr>
            <w:r w:rsidRPr="00C31E24">
              <w:t>"application/vnd.3gpp.mcvideo-info+xml"</w:t>
            </w:r>
          </w:p>
        </w:tc>
        <w:tc>
          <w:tcPr>
            <w:tcW w:w="2160" w:type="dxa"/>
            <w:tcBorders>
              <w:bottom w:val="single" w:sz="4" w:space="0" w:color="auto"/>
            </w:tcBorders>
          </w:tcPr>
          <w:p w14:paraId="4FA815B1" w14:textId="77777777" w:rsidR="00530C26" w:rsidRPr="00C31E24" w:rsidDel="00D16089" w:rsidRDefault="00530C26" w:rsidP="00530C26">
            <w:pPr>
              <w:pStyle w:val="TAL"/>
            </w:pPr>
          </w:p>
        </w:tc>
        <w:tc>
          <w:tcPr>
            <w:tcW w:w="1350" w:type="dxa"/>
          </w:tcPr>
          <w:p w14:paraId="7E5518BD" w14:textId="77777777" w:rsidR="00530C26" w:rsidRPr="00C31E24" w:rsidRDefault="00530C26" w:rsidP="00530C26">
            <w:pPr>
              <w:pStyle w:val="TAH"/>
            </w:pPr>
          </w:p>
        </w:tc>
        <w:tc>
          <w:tcPr>
            <w:tcW w:w="1283" w:type="dxa"/>
          </w:tcPr>
          <w:p w14:paraId="21A30B04" w14:textId="77777777" w:rsidR="00530C26" w:rsidRPr="00C31E24" w:rsidRDefault="00530C26" w:rsidP="00530C26">
            <w:pPr>
              <w:pStyle w:val="TAH"/>
            </w:pPr>
          </w:p>
        </w:tc>
      </w:tr>
      <w:tr w:rsidR="00530C26" w:rsidRPr="00C31E24" w14:paraId="515E5E89" w14:textId="77777777" w:rsidTr="00530C26">
        <w:trPr>
          <w:tblHeader/>
        </w:trPr>
        <w:tc>
          <w:tcPr>
            <w:tcW w:w="2677" w:type="dxa"/>
          </w:tcPr>
          <w:p w14:paraId="664FF10B" w14:textId="77777777" w:rsidR="00530C26" w:rsidRPr="00C31E24" w:rsidRDefault="00530C26" w:rsidP="00530C26">
            <w:pPr>
              <w:pStyle w:val="TAL"/>
            </w:pPr>
            <w:r w:rsidRPr="00C31E24">
              <w:t xml:space="preserve">    MIME-part-body</w:t>
            </w:r>
          </w:p>
        </w:tc>
        <w:tc>
          <w:tcPr>
            <w:tcW w:w="2160" w:type="dxa"/>
            <w:vAlign w:val="center"/>
          </w:tcPr>
          <w:p w14:paraId="23DF2437" w14:textId="77777777" w:rsidR="00530C26" w:rsidRPr="00C31E24" w:rsidRDefault="00530C26" w:rsidP="00530C26">
            <w:pPr>
              <w:pStyle w:val="TAL"/>
            </w:pPr>
            <w:r w:rsidRPr="00C31E24">
              <w:t>MCVideo-Info as described in Table 6.1.2.3.3.3-11</w:t>
            </w:r>
          </w:p>
        </w:tc>
        <w:tc>
          <w:tcPr>
            <w:tcW w:w="2160" w:type="dxa"/>
            <w:tcBorders>
              <w:bottom w:val="single" w:sz="4" w:space="0" w:color="auto"/>
            </w:tcBorders>
          </w:tcPr>
          <w:p w14:paraId="427D1711" w14:textId="77777777" w:rsidR="00530C26" w:rsidRPr="00C31E24" w:rsidDel="00D16089" w:rsidRDefault="00530C26" w:rsidP="00530C26">
            <w:pPr>
              <w:pStyle w:val="TAL"/>
            </w:pPr>
          </w:p>
        </w:tc>
        <w:tc>
          <w:tcPr>
            <w:tcW w:w="1350" w:type="dxa"/>
          </w:tcPr>
          <w:p w14:paraId="53EAACC9" w14:textId="77777777" w:rsidR="00530C26" w:rsidRPr="00C31E24" w:rsidRDefault="00530C26" w:rsidP="00530C26">
            <w:pPr>
              <w:pStyle w:val="TAH"/>
            </w:pPr>
          </w:p>
        </w:tc>
        <w:tc>
          <w:tcPr>
            <w:tcW w:w="1283" w:type="dxa"/>
          </w:tcPr>
          <w:p w14:paraId="6CF36B0A" w14:textId="77777777" w:rsidR="00530C26" w:rsidRPr="00C31E24" w:rsidRDefault="00530C26" w:rsidP="00530C26">
            <w:pPr>
              <w:pStyle w:val="TAH"/>
            </w:pPr>
          </w:p>
        </w:tc>
      </w:tr>
    </w:tbl>
    <w:p w14:paraId="2C5D8A02" w14:textId="77777777" w:rsidR="00784A32" w:rsidRPr="00C31E24" w:rsidRDefault="00784A32" w:rsidP="00784A32"/>
    <w:p w14:paraId="1B843935" w14:textId="77777777" w:rsidR="00784A32" w:rsidRPr="00C31E24" w:rsidRDefault="00784A32" w:rsidP="00784A32">
      <w:pPr>
        <w:pStyle w:val="TH"/>
        <w:keepLines w:val="0"/>
        <w:widowControl w:val="0"/>
      </w:pPr>
      <w:r w:rsidRPr="00C31E24">
        <w:t>Table 6.1.2.3.3.3-11: MCVideo-Info in SIP INVITE (Table 6.1.2.3.3.3-10)</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18"/>
        <w:gridCol w:w="1800"/>
        <w:gridCol w:w="1980"/>
        <w:gridCol w:w="1440"/>
        <w:gridCol w:w="1696"/>
      </w:tblGrid>
      <w:tr w:rsidR="00784A32" w:rsidRPr="00C31E24" w:rsidDel="00C311E5" w14:paraId="4510C823" w14:textId="77777777" w:rsidTr="00354887">
        <w:tc>
          <w:tcPr>
            <w:tcW w:w="9634" w:type="dxa"/>
            <w:gridSpan w:val="5"/>
            <w:vAlign w:val="center"/>
          </w:tcPr>
          <w:p w14:paraId="3A936EDC" w14:textId="77777777" w:rsidR="00784A32" w:rsidRPr="00C31E24" w:rsidRDefault="00784A32" w:rsidP="00354887">
            <w:pPr>
              <w:pStyle w:val="TAL"/>
              <w:keepLines w:val="0"/>
              <w:widowControl w:val="0"/>
              <w:ind w:right="245"/>
            </w:pPr>
            <w:r w:rsidRPr="00C31E24">
              <w:t>Derivation Path: TS 56.379-1 [2], Table 5.5.3.2.1-2, condition GROUP-CALL, EMERGENCY-CALL</w:t>
            </w:r>
          </w:p>
        </w:tc>
      </w:tr>
      <w:tr w:rsidR="00784A32" w:rsidRPr="00C31E24" w:rsidDel="00C311E5" w14:paraId="0EC224F4" w14:textId="77777777" w:rsidTr="00354887">
        <w:tc>
          <w:tcPr>
            <w:tcW w:w="2718" w:type="dxa"/>
          </w:tcPr>
          <w:p w14:paraId="2FDAB4DE" w14:textId="77777777" w:rsidR="00784A32" w:rsidRPr="00C31E24" w:rsidRDefault="00784A32" w:rsidP="00354887">
            <w:pPr>
              <w:pStyle w:val="TAH"/>
              <w:keepLines w:val="0"/>
              <w:widowControl w:val="0"/>
            </w:pPr>
            <w:r w:rsidRPr="00C31E24">
              <w:t>Information Element</w:t>
            </w:r>
          </w:p>
        </w:tc>
        <w:tc>
          <w:tcPr>
            <w:tcW w:w="1800" w:type="dxa"/>
          </w:tcPr>
          <w:p w14:paraId="74596D6E" w14:textId="77777777" w:rsidR="00784A32" w:rsidRPr="00C31E24" w:rsidRDefault="00784A32" w:rsidP="00354887">
            <w:pPr>
              <w:pStyle w:val="TAH"/>
              <w:keepLines w:val="0"/>
              <w:widowControl w:val="0"/>
            </w:pPr>
            <w:r w:rsidRPr="00C31E24">
              <w:t>Value/remark</w:t>
            </w:r>
          </w:p>
        </w:tc>
        <w:tc>
          <w:tcPr>
            <w:tcW w:w="1980" w:type="dxa"/>
            <w:tcBorders>
              <w:top w:val="single" w:sz="4" w:space="0" w:color="auto"/>
              <w:bottom w:val="single" w:sz="4" w:space="0" w:color="auto"/>
            </w:tcBorders>
          </w:tcPr>
          <w:p w14:paraId="25C80B6D" w14:textId="77777777" w:rsidR="00784A32" w:rsidRPr="00C31E24" w:rsidRDefault="00784A32" w:rsidP="00354887">
            <w:pPr>
              <w:pStyle w:val="TAH"/>
              <w:keepLines w:val="0"/>
              <w:widowControl w:val="0"/>
            </w:pPr>
            <w:r w:rsidRPr="00C31E24">
              <w:t>Comment</w:t>
            </w:r>
          </w:p>
        </w:tc>
        <w:tc>
          <w:tcPr>
            <w:tcW w:w="1440" w:type="dxa"/>
          </w:tcPr>
          <w:p w14:paraId="066B0ED2" w14:textId="77777777" w:rsidR="00784A32" w:rsidRPr="00C31E24" w:rsidRDefault="00784A32" w:rsidP="00354887">
            <w:pPr>
              <w:pStyle w:val="TAH"/>
              <w:keepLines w:val="0"/>
              <w:widowControl w:val="0"/>
            </w:pPr>
            <w:r w:rsidRPr="00C31E24">
              <w:t>Reference</w:t>
            </w:r>
          </w:p>
        </w:tc>
        <w:tc>
          <w:tcPr>
            <w:tcW w:w="1696" w:type="dxa"/>
          </w:tcPr>
          <w:p w14:paraId="542446EF" w14:textId="77777777" w:rsidR="00784A32" w:rsidRPr="00C31E24" w:rsidRDefault="00784A32" w:rsidP="00354887">
            <w:pPr>
              <w:pStyle w:val="TAH"/>
              <w:keepLines w:val="0"/>
              <w:widowControl w:val="0"/>
            </w:pPr>
            <w:r w:rsidRPr="00C31E24">
              <w:t>Condition</w:t>
            </w:r>
          </w:p>
        </w:tc>
      </w:tr>
      <w:tr w:rsidR="00784A32" w:rsidRPr="00C31E24" w:rsidDel="00C311E5" w14:paraId="726EAA2D" w14:textId="77777777" w:rsidTr="00354887">
        <w:tc>
          <w:tcPr>
            <w:tcW w:w="2718" w:type="dxa"/>
            <w:vAlign w:val="center"/>
          </w:tcPr>
          <w:p w14:paraId="49106E38" w14:textId="77777777" w:rsidR="00784A32" w:rsidRPr="00C31E24" w:rsidRDefault="00784A32" w:rsidP="00354887">
            <w:pPr>
              <w:pStyle w:val="TAL"/>
              <w:keepLines w:val="0"/>
              <w:widowControl w:val="0"/>
            </w:pPr>
            <w:r w:rsidRPr="00C31E24">
              <w:t>mcvideoinfo</w:t>
            </w:r>
          </w:p>
        </w:tc>
        <w:tc>
          <w:tcPr>
            <w:tcW w:w="1800" w:type="dxa"/>
            <w:vAlign w:val="center"/>
          </w:tcPr>
          <w:p w14:paraId="1661426C" w14:textId="77777777" w:rsidR="00784A32" w:rsidRPr="00C31E24"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2C3DE82D" w14:textId="77777777" w:rsidR="00784A32" w:rsidRPr="00C31E24" w:rsidRDefault="00784A32" w:rsidP="00354887">
            <w:pPr>
              <w:pStyle w:val="TAL"/>
              <w:keepLines w:val="0"/>
              <w:widowControl w:val="0"/>
            </w:pPr>
          </w:p>
        </w:tc>
        <w:tc>
          <w:tcPr>
            <w:tcW w:w="1440" w:type="dxa"/>
            <w:vAlign w:val="center"/>
          </w:tcPr>
          <w:p w14:paraId="5E00D000" w14:textId="77777777" w:rsidR="00784A32" w:rsidRPr="00C31E24" w:rsidRDefault="00784A32" w:rsidP="00354887">
            <w:pPr>
              <w:pStyle w:val="TAL"/>
              <w:keepLines w:val="0"/>
              <w:widowControl w:val="0"/>
            </w:pPr>
          </w:p>
        </w:tc>
        <w:tc>
          <w:tcPr>
            <w:tcW w:w="1696" w:type="dxa"/>
            <w:vAlign w:val="center"/>
          </w:tcPr>
          <w:p w14:paraId="60387F0B" w14:textId="77777777" w:rsidR="00784A32" w:rsidRPr="00C31E24" w:rsidRDefault="00784A32" w:rsidP="00354887">
            <w:pPr>
              <w:pStyle w:val="TAL"/>
              <w:keepLines w:val="0"/>
              <w:widowControl w:val="0"/>
            </w:pPr>
          </w:p>
        </w:tc>
      </w:tr>
      <w:tr w:rsidR="00784A32" w:rsidRPr="00C31E24" w:rsidDel="00C311E5" w14:paraId="7C0E755B" w14:textId="77777777" w:rsidTr="00354887">
        <w:trPr>
          <w:trHeight w:val="287"/>
        </w:trPr>
        <w:tc>
          <w:tcPr>
            <w:tcW w:w="2718" w:type="dxa"/>
            <w:vAlign w:val="center"/>
          </w:tcPr>
          <w:p w14:paraId="1A8370BE" w14:textId="77777777" w:rsidR="00784A32" w:rsidRPr="00C31E24" w:rsidRDefault="00784A32" w:rsidP="00354887">
            <w:pPr>
              <w:pStyle w:val="TAL"/>
              <w:keepLines w:val="0"/>
              <w:widowControl w:val="0"/>
            </w:pPr>
            <w:r w:rsidRPr="00C31E24">
              <w:t xml:space="preserve">  mcvideo-Params</w:t>
            </w:r>
          </w:p>
        </w:tc>
        <w:tc>
          <w:tcPr>
            <w:tcW w:w="1800" w:type="dxa"/>
            <w:vAlign w:val="center"/>
          </w:tcPr>
          <w:p w14:paraId="3F88EE2F" w14:textId="77777777" w:rsidR="00784A32" w:rsidRPr="00C31E24" w:rsidRDefault="00784A32" w:rsidP="00354887">
            <w:pPr>
              <w:pStyle w:val="TAL"/>
              <w:keepLines w:val="0"/>
              <w:widowControl w:val="0"/>
            </w:pPr>
          </w:p>
        </w:tc>
        <w:tc>
          <w:tcPr>
            <w:tcW w:w="1980" w:type="dxa"/>
            <w:tcBorders>
              <w:top w:val="single" w:sz="4" w:space="0" w:color="auto"/>
              <w:bottom w:val="single" w:sz="4" w:space="0" w:color="auto"/>
            </w:tcBorders>
            <w:vAlign w:val="center"/>
          </w:tcPr>
          <w:p w14:paraId="03264DA8" w14:textId="77777777" w:rsidR="00784A32" w:rsidRPr="00C31E24" w:rsidRDefault="00784A32" w:rsidP="00354887">
            <w:pPr>
              <w:pStyle w:val="TAL"/>
              <w:keepLines w:val="0"/>
              <w:widowControl w:val="0"/>
            </w:pPr>
          </w:p>
        </w:tc>
        <w:tc>
          <w:tcPr>
            <w:tcW w:w="1440" w:type="dxa"/>
            <w:vAlign w:val="center"/>
          </w:tcPr>
          <w:p w14:paraId="6F7DCB91" w14:textId="77777777" w:rsidR="00784A32" w:rsidRPr="00C31E24" w:rsidRDefault="00784A32" w:rsidP="00354887">
            <w:pPr>
              <w:pStyle w:val="TAL"/>
              <w:keepLines w:val="0"/>
              <w:widowControl w:val="0"/>
            </w:pPr>
          </w:p>
        </w:tc>
        <w:tc>
          <w:tcPr>
            <w:tcW w:w="1696" w:type="dxa"/>
            <w:vAlign w:val="center"/>
          </w:tcPr>
          <w:p w14:paraId="47F779F5" w14:textId="77777777" w:rsidR="00784A32" w:rsidRPr="00C31E24" w:rsidRDefault="00784A32" w:rsidP="00354887">
            <w:pPr>
              <w:pStyle w:val="TAL"/>
              <w:keepLines w:val="0"/>
              <w:widowControl w:val="0"/>
            </w:pPr>
          </w:p>
        </w:tc>
      </w:tr>
      <w:tr w:rsidR="00784A32" w:rsidRPr="00C31E24" w:rsidDel="00C311E5" w14:paraId="06A2271A" w14:textId="77777777" w:rsidTr="00354887">
        <w:tc>
          <w:tcPr>
            <w:tcW w:w="2718" w:type="dxa"/>
            <w:vAlign w:val="center"/>
          </w:tcPr>
          <w:p w14:paraId="51B91D97" w14:textId="77777777" w:rsidR="00784A32" w:rsidRPr="00C31E24" w:rsidRDefault="00784A32" w:rsidP="00354887">
            <w:pPr>
              <w:pStyle w:val="TAL"/>
              <w:keepLines w:val="0"/>
              <w:widowControl w:val="0"/>
            </w:pPr>
            <w:r w:rsidRPr="00C31E24">
              <w:t xml:space="preserve">    session-type</w:t>
            </w:r>
          </w:p>
        </w:tc>
        <w:tc>
          <w:tcPr>
            <w:tcW w:w="1800" w:type="dxa"/>
            <w:vAlign w:val="center"/>
          </w:tcPr>
          <w:p w14:paraId="45B11BAC" w14:textId="77777777" w:rsidR="00784A32" w:rsidRPr="00C31E24" w:rsidRDefault="00784A32" w:rsidP="00354887">
            <w:pPr>
              <w:pStyle w:val="TAL"/>
              <w:keepLines w:val="0"/>
              <w:widowControl w:val="0"/>
            </w:pPr>
            <w:r w:rsidRPr="00C31E24">
              <w:t>"chat"</w:t>
            </w:r>
          </w:p>
        </w:tc>
        <w:tc>
          <w:tcPr>
            <w:tcW w:w="1980" w:type="dxa"/>
            <w:tcBorders>
              <w:top w:val="single" w:sz="4" w:space="0" w:color="auto"/>
              <w:bottom w:val="single" w:sz="4" w:space="0" w:color="auto"/>
            </w:tcBorders>
            <w:vAlign w:val="center"/>
          </w:tcPr>
          <w:p w14:paraId="367F6BF4" w14:textId="77777777" w:rsidR="00784A32" w:rsidRPr="00C31E24" w:rsidRDefault="00784A32" w:rsidP="00354887">
            <w:pPr>
              <w:pStyle w:val="TAL"/>
              <w:keepLines w:val="0"/>
              <w:widowControl w:val="0"/>
            </w:pPr>
          </w:p>
        </w:tc>
        <w:tc>
          <w:tcPr>
            <w:tcW w:w="1440" w:type="dxa"/>
            <w:vAlign w:val="center"/>
          </w:tcPr>
          <w:p w14:paraId="515D3AA5" w14:textId="77777777" w:rsidR="00784A32" w:rsidRPr="00C31E24" w:rsidRDefault="00784A32" w:rsidP="00354887">
            <w:pPr>
              <w:pStyle w:val="TAL"/>
              <w:keepLines w:val="0"/>
              <w:widowControl w:val="0"/>
            </w:pPr>
          </w:p>
        </w:tc>
        <w:tc>
          <w:tcPr>
            <w:tcW w:w="1696" w:type="dxa"/>
            <w:vAlign w:val="center"/>
          </w:tcPr>
          <w:p w14:paraId="009F9EF7" w14:textId="77777777" w:rsidR="00784A32" w:rsidRPr="00C31E24" w:rsidRDefault="00784A32" w:rsidP="00354887">
            <w:pPr>
              <w:pStyle w:val="TAL"/>
              <w:keepLines w:val="0"/>
              <w:widowControl w:val="0"/>
            </w:pPr>
          </w:p>
        </w:tc>
      </w:tr>
    </w:tbl>
    <w:p w14:paraId="15C2BADC" w14:textId="77777777" w:rsidR="00784A32" w:rsidRPr="00C31E24" w:rsidRDefault="00784A32" w:rsidP="00784A32"/>
    <w:p w14:paraId="6A87418D" w14:textId="77777777" w:rsidR="00FD2B6C" w:rsidRPr="00C31E24" w:rsidRDefault="00FD2B6C" w:rsidP="00FD2B6C">
      <w:pPr>
        <w:pStyle w:val="TH"/>
      </w:pPr>
      <w:r w:rsidRPr="00C31E24">
        <w:t>Table: 6.1.2.3.3.3-12: Receive Media Request (Step 19,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784A32" w:rsidRPr="00C31E24" w14:paraId="00D1CC4A" w14:textId="77777777" w:rsidTr="00354887">
        <w:trPr>
          <w:tblHeader/>
        </w:trPr>
        <w:tc>
          <w:tcPr>
            <w:tcW w:w="9648" w:type="dxa"/>
            <w:gridSpan w:val="5"/>
          </w:tcPr>
          <w:p w14:paraId="61EA9E8F" w14:textId="77777777" w:rsidR="00784A32" w:rsidRPr="00C31E24" w:rsidRDefault="00784A32" w:rsidP="00354887">
            <w:pPr>
              <w:pStyle w:val="TAL"/>
              <w:keepNext w:val="0"/>
            </w:pPr>
            <w:r w:rsidRPr="00C31E24">
              <w:t>Derivation Path: TS 36.579-1 [2], Table 5.5.11.1.4-1</w:t>
            </w:r>
          </w:p>
        </w:tc>
      </w:tr>
      <w:tr w:rsidR="00784A32" w:rsidRPr="00C31E24" w14:paraId="7ED5EBE7" w14:textId="77777777" w:rsidTr="00354887">
        <w:trPr>
          <w:tblHeader/>
        </w:trPr>
        <w:tc>
          <w:tcPr>
            <w:tcW w:w="2842" w:type="dxa"/>
          </w:tcPr>
          <w:p w14:paraId="0B96DB6C" w14:textId="77777777" w:rsidR="00784A32" w:rsidRPr="00C31E24" w:rsidRDefault="00784A32" w:rsidP="00354887">
            <w:pPr>
              <w:pStyle w:val="TAH"/>
              <w:keepNext w:val="0"/>
              <w:rPr>
                <w:bCs/>
              </w:rPr>
            </w:pPr>
            <w:r w:rsidRPr="00C31E24">
              <w:rPr>
                <w:bCs/>
              </w:rPr>
              <w:t>Information Element</w:t>
            </w:r>
          </w:p>
        </w:tc>
        <w:tc>
          <w:tcPr>
            <w:tcW w:w="2131" w:type="dxa"/>
          </w:tcPr>
          <w:p w14:paraId="356C7BFA" w14:textId="77777777" w:rsidR="00784A32" w:rsidRPr="00C31E24" w:rsidRDefault="00784A32" w:rsidP="00354887">
            <w:pPr>
              <w:pStyle w:val="TAH"/>
              <w:keepNext w:val="0"/>
              <w:rPr>
                <w:bCs/>
              </w:rPr>
            </w:pPr>
            <w:r w:rsidRPr="00C31E24">
              <w:rPr>
                <w:bCs/>
              </w:rPr>
              <w:t>Value/remark</w:t>
            </w:r>
          </w:p>
        </w:tc>
        <w:tc>
          <w:tcPr>
            <w:tcW w:w="2044" w:type="dxa"/>
            <w:tcBorders>
              <w:bottom w:val="single" w:sz="4" w:space="0" w:color="auto"/>
            </w:tcBorders>
          </w:tcPr>
          <w:p w14:paraId="1DDCFE93" w14:textId="77777777" w:rsidR="00784A32" w:rsidRPr="00C31E24" w:rsidRDefault="00784A32" w:rsidP="00354887">
            <w:pPr>
              <w:pStyle w:val="TAH"/>
              <w:keepNext w:val="0"/>
              <w:rPr>
                <w:bCs/>
              </w:rPr>
            </w:pPr>
            <w:r w:rsidRPr="00C31E24">
              <w:rPr>
                <w:bCs/>
              </w:rPr>
              <w:t>Comment</w:t>
            </w:r>
          </w:p>
        </w:tc>
        <w:tc>
          <w:tcPr>
            <w:tcW w:w="1422" w:type="dxa"/>
          </w:tcPr>
          <w:p w14:paraId="421F19FB" w14:textId="77777777" w:rsidR="00784A32" w:rsidRPr="00C31E24" w:rsidRDefault="00784A32" w:rsidP="00354887">
            <w:pPr>
              <w:pStyle w:val="TAH"/>
              <w:keepNext w:val="0"/>
              <w:rPr>
                <w:bCs/>
              </w:rPr>
            </w:pPr>
            <w:r w:rsidRPr="00C31E24">
              <w:rPr>
                <w:bCs/>
              </w:rPr>
              <w:t>Reference</w:t>
            </w:r>
          </w:p>
        </w:tc>
        <w:tc>
          <w:tcPr>
            <w:tcW w:w="1209" w:type="dxa"/>
          </w:tcPr>
          <w:p w14:paraId="3E347E16" w14:textId="77777777" w:rsidR="00784A32" w:rsidRPr="00C31E24" w:rsidRDefault="00784A32" w:rsidP="00354887">
            <w:pPr>
              <w:pStyle w:val="TAH"/>
              <w:keepNext w:val="0"/>
              <w:rPr>
                <w:bCs/>
              </w:rPr>
            </w:pPr>
            <w:r w:rsidRPr="00C31E24">
              <w:rPr>
                <w:bCs/>
              </w:rPr>
              <w:t>Condition</w:t>
            </w:r>
          </w:p>
        </w:tc>
      </w:tr>
      <w:tr w:rsidR="00784A32" w:rsidRPr="00C31E24" w14:paraId="24FF07C6" w14:textId="77777777" w:rsidTr="00354887">
        <w:tc>
          <w:tcPr>
            <w:tcW w:w="2842" w:type="dxa"/>
            <w:shd w:val="clear" w:color="auto" w:fill="auto"/>
          </w:tcPr>
          <w:p w14:paraId="6FC7FBEB" w14:textId="77777777" w:rsidR="00784A32" w:rsidRPr="00C31E24" w:rsidRDefault="00784A32" w:rsidP="00354887">
            <w:pPr>
              <w:pStyle w:val="TAL"/>
            </w:pPr>
            <w:r w:rsidRPr="00C31E24">
              <w:t>Transmission Indicator</w:t>
            </w:r>
          </w:p>
        </w:tc>
        <w:tc>
          <w:tcPr>
            <w:tcW w:w="2131" w:type="dxa"/>
            <w:shd w:val="clear" w:color="auto" w:fill="auto"/>
          </w:tcPr>
          <w:p w14:paraId="66186213" w14:textId="77777777" w:rsidR="00784A32" w:rsidRPr="00C31E24" w:rsidRDefault="00784A32" w:rsidP="00354887">
            <w:pPr>
              <w:pStyle w:val="TAL"/>
              <w:rPr>
                <w:rFonts w:cs="Arial"/>
                <w:szCs w:val="18"/>
              </w:rPr>
            </w:pPr>
          </w:p>
        </w:tc>
        <w:tc>
          <w:tcPr>
            <w:tcW w:w="2044" w:type="dxa"/>
            <w:tcBorders>
              <w:top w:val="single" w:sz="4" w:space="0" w:color="auto"/>
              <w:bottom w:val="single" w:sz="4" w:space="0" w:color="auto"/>
            </w:tcBorders>
            <w:shd w:val="clear" w:color="auto" w:fill="auto"/>
          </w:tcPr>
          <w:p w14:paraId="50776EE8" w14:textId="77777777" w:rsidR="00784A32" w:rsidRPr="00C31E24" w:rsidRDefault="00784A32" w:rsidP="00354887">
            <w:pPr>
              <w:pStyle w:val="TAL"/>
              <w:rPr>
                <w:rFonts w:cs="Arial"/>
                <w:szCs w:val="18"/>
                <w:lang w:eastAsia="x-none"/>
              </w:rPr>
            </w:pPr>
          </w:p>
        </w:tc>
        <w:tc>
          <w:tcPr>
            <w:tcW w:w="1422" w:type="dxa"/>
            <w:shd w:val="clear" w:color="auto" w:fill="auto"/>
          </w:tcPr>
          <w:p w14:paraId="10E6ABBA" w14:textId="77777777" w:rsidR="00784A32" w:rsidRPr="00C31E24" w:rsidRDefault="00784A32" w:rsidP="00354887">
            <w:pPr>
              <w:pStyle w:val="TAL"/>
            </w:pPr>
          </w:p>
        </w:tc>
        <w:tc>
          <w:tcPr>
            <w:tcW w:w="1209" w:type="dxa"/>
            <w:shd w:val="clear" w:color="auto" w:fill="auto"/>
          </w:tcPr>
          <w:p w14:paraId="7C56B231" w14:textId="77777777" w:rsidR="00784A32" w:rsidRPr="00C31E24" w:rsidRDefault="00784A32" w:rsidP="00354887">
            <w:pPr>
              <w:pStyle w:val="TAL"/>
              <w:rPr>
                <w:rFonts w:cs="Arial"/>
                <w:szCs w:val="18"/>
              </w:rPr>
            </w:pPr>
          </w:p>
        </w:tc>
      </w:tr>
      <w:tr w:rsidR="00784A32" w:rsidRPr="00C31E24" w14:paraId="561DD63C" w14:textId="77777777" w:rsidTr="00354887">
        <w:tc>
          <w:tcPr>
            <w:tcW w:w="2842" w:type="dxa"/>
            <w:shd w:val="clear" w:color="auto" w:fill="auto"/>
          </w:tcPr>
          <w:p w14:paraId="66DA0813" w14:textId="77777777" w:rsidR="00784A32" w:rsidRPr="00C31E24" w:rsidRDefault="00784A32" w:rsidP="00354887">
            <w:pPr>
              <w:pStyle w:val="TAL"/>
            </w:pPr>
            <w:r w:rsidRPr="00C31E24">
              <w:rPr>
                <w:rFonts w:cs="Arial"/>
                <w:szCs w:val="18"/>
              </w:rPr>
              <w:t xml:space="preserve">  Transmission Indicator</w:t>
            </w:r>
          </w:p>
        </w:tc>
        <w:tc>
          <w:tcPr>
            <w:tcW w:w="2131" w:type="dxa"/>
            <w:shd w:val="clear" w:color="auto" w:fill="auto"/>
          </w:tcPr>
          <w:p w14:paraId="5574B63D" w14:textId="77777777" w:rsidR="00784A32" w:rsidRPr="00C31E24" w:rsidRDefault="00784A32" w:rsidP="00354887">
            <w:pPr>
              <w:pStyle w:val="TAL"/>
              <w:rPr>
                <w:rFonts w:cs="Arial"/>
                <w:szCs w:val="18"/>
              </w:rPr>
            </w:pPr>
            <w:r w:rsidRPr="00C31E24">
              <w:rPr>
                <w:rFonts w:cs="Arial"/>
                <w:szCs w:val="18"/>
              </w:rPr>
              <w:t>'0001000000000000'</w:t>
            </w:r>
          </w:p>
        </w:tc>
        <w:tc>
          <w:tcPr>
            <w:tcW w:w="2044" w:type="dxa"/>
            <w:tcBorders>
              <w:top w:val="single" w:sz="4" w:space="0" w:color="auto"/>
              <w:bottom w:val="single" w:sz="4" w:space="0" w:color="auto"/>
            </w:tcBorders>
            <w:shd w:val="clear" w:color="auto" w:fill="auto"/>
          </w:tcPr>
          <w:p w14:paraId="79802D3B" w14:textId="77777777" w:rsidR="00784A32" w:rsidRPr="00C31E24" w:rsidRDefault="00784A32" w:rsidP="00354887">
            <w:pPr>
              <w:pStyle w:val="TAL"/>
              <w:rPr>
                <w:rFonts w:cs="Arial"/>
                <w:szCs w:val="18"/>
              </w:rPr>
            </w:pPr>
            <w:r w:rsidRPr="00C31E24">
              <w:rPr>
                <w:rFonts w:cs="Arial"/>
                <w:szCs w:val="18"/>
              </w:rPr>
              <w:t>D = Emergency Call</w:t>
            </w:r>
          </w:p>
        </w:tc>
        <w:tc>
          <w:tcPr>
            <w:tcW w:w="1422" w:type="dxa"/>
            <w:shd w:val="clear" w:color="auto" w:fill="auto"/>
          </w:tcPr>
          <w:p w14:paraId="45541FED" w14:textId="77777777" w:rsidR="00784A32" w:rsidRPr="00C31E24" w:rsidRDefault="00784A32" w:rsidP="00354887">
            <w:pPr>
              <w:pStyle w:val="TAL"/>
            </w:pPr>
          </w:p>
        </w:tc>
        <w:tc>
          <w:tcPr>
            <w:tcW w:w="1209" w:type="dxa"/>
            <w:shd w:val="clear" w:color="auto" w:fill="auto"/>
          </w:tcPr>
          <w:p w14:paraId="4759ABBA" w14:textId="77777777" w:rsidR="00784A32" w:rsidRPr="00C31E24" w:rsidRDefault="00784A32" w:rsidP="00354887">
            <w:pPr>
              <w:pStyle w:val="TAL"/>
            </w:pPr>
          </w:p>
        </w:tc>
      </w:tr>
    </w:tbl>
    <w:p w14:paraId="51B0A991" w14:textId="77777777" w:rsidR="00784A32" w:rsidRPr="00C31E24" w:rsidRDefault="00784A32" w:rsidP="00784A32"/>
    <w:p w14:paraId="0165FD7D" w14:textId="77777777" w:rsidR="00FD2B6C" w:rsidRPr="00C31E24" w:rsidRDefault="00FD2B6C" w:rsidP="00FD2B6C">
      <w:pPr>
        <w:pStyle w:val="TH"/>
      </w:pPr>
      <w:r w:rsidRPr="00C31E24">
        <w:t>Table: 6.1.2.3.3.3-13: Receive Media Response (Step 20, Table 6.1.2.3.3.2-1)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42"/>
        <w:gridCol w:w="2131"/>
        <w:gridCol w:w="2044"/>
        <w:gridCol w:w="1422"/>
        <w:gridCol w:w="1209"/>
      </w:tblGrid>
      <w:tr w:rsidR="00784A32" w:rsidRPr="00C31E24" w14:paraId="4A2BD5B8" w14:textId="77777777" w:rsidTr="00354887">
        <w:trPr>
          <w:tblHeader/>
        </w:trPr>
        <w:tc>
          <w:tcPr>
            <w:tcW w:w="9648" w:type="dxa"/>
            <w:gridSpan w:val="5"/>
          </w:tcPr>
          <w:p w14:paraId="40BA67C5" w14:textId="77777777" w:rsidR="00784A32" w:rsidRPr="00C31E24" w:rsidRDefault="00784A32" w:rsidP="00354887">
            <w:pPr>
              <w:pStyle w:val="TAL"/>
              <w:keepNext w:val="0"/>
            </w:pPr>
            <w:r w:rsidRPr="00C31E24">
              <w:t>Derivation Path: TS 36.579-1 [2], Table 5.5.11.2.8-1</w:t>
            </w:r>
          </w:p>
        </w:tc>
      </w:tr>
      <w:tr w:rsidR="00784A32" w:rsidRPr="00C31E24" w14:paraId="64F1A08F" w14:textId="77777777" w:rsidTr="00354887">
        <w:trPr>
          <w:tblHeader/>
        </w:trPr>
        <w:tc>
          <w:tcPr>
            <w:tcW w:w="2842" w:type="dxa"/>
          </w:tcPr>
          <w:p w14:paraId="0EB2E164" w14:textId="77777777" w:rsidR="00784A32" w:rsidRPr="00C31E24" w:rsidRDefault="00784A32" w:rsidP="00354887">
            <w:pPr>
              <w:pStyle w:val="TAH"/>
              <w:keepNext w:val="0"/>
              <w:rPr>
                <w:bCs/>
              </w:rPr>
            </w:pPr>
            <w:r w:rsidRPr="00C31E24">
              <w:rPr>
                <w:bCs/>
              </w:rPr>
              <w:t>Information Element</w:t>
            </w:r>
          </w:p>
        </w:tc>
        <w:tc>
          <w:tcPr>
            <w:tcW w:w="2131" w:type="dxa"/>
          </w:tcPr>
          <w:p w14:paraId="7F7D823B" w14:textId="77777777" w:rsidR="00784A32" w:rsidRPr="00C31E24" w:rsidRDefault="00784A32" w:rsidP="00354887">
            <w:pPr>
              <w:pStyle w:val="TAH"/>
              <w:keepNext w:val="0"/>
              <w:rPr>
                <w:bCs/>
              </w:rPr>
            </w:pPr>
            <w:r w:rsidRPr="00C31E24">
              <w:rPr>
                <w:bCs/>
              </w:rPr>
              <w:t>Value/remark</w:t>
            </w:r>
          </w:p>
        </w:tc>
        <w:tc>
          <w:tcPr>
            <w:tcW w:w="2044" w:type="dxa"/>
            <w:tcBorders>
              <w:bottom w:val="single" w:sz="4" w:space="0" w:color="auto"/>
            </w:tcBorders>
          </w:tcPr>
          <w:p w14:paraId="0CFA0786" w14:textId="77777777" w:rsidR="00784A32" w:rsidRPr="00C31E24" w:rsidRDefault="00784A32" w:rsidP="00354887">
            <w:pPr>
              <w:pStyle w:val="TAH"/>
              <w:keepNext w:val="0"/>
              <w:rPr>
                <w:bCs/>
              </w:rPr>
            </w:pPr>
            <w:r w:rsidRPr="00C31E24">
              <w:rPr>
                <w:bCs/>
              </w:rPr>
              <w:t>Comment</w:t>
            </w:r>
          </w:p>
        </w:tc>
        <w:tc>
          <w:tcPr>
            <w:tcW w:w="1422" w:type="dxa"/>
          </w:tcPr>
          <w:p w14:paraId="6EFF5D58" w14:textId="77777777" w:rsidR="00784A32" w:rsidRPr="00C31E24" w:rsidRDefault="00784A32" w:rsidP="00354887">
            <w:pPr>
              <w:pStyle w:val="TAH"/>
              <w:keepNext w:val="0"/>
              <w:rPr>
                <w:bCs/>
              </w:rPr>
            </w:pPr>
            <w:r w:rsidRPr="00C31E24">
              <w:rPr>
                <w:bCs/>
              </w:rPr>
              <w:t>Reference</w:t>
            </w:r>
          </w:p>
        </w:tc>
        <w:tc>
          <w:tcPr>
            <w:tcW w:w="1209" w:type="dxa"/>
          </w:tcPr>
          <w:p w14:paraId="55ACE59D" w14:textId="77777777" w:rsidR="00784A32" w:rsidRPr="00C31E24" w:rsidRDefault="00784A32" w:rsidP="00354887">
            <w:pPr>
              <w:pStyle w:val="TAH"/>
              <w:keepNext w:val="0"/>
              <w:rPr>
                <w:bCs/>
              </w:rPr>
            </w:pPr>
            <w:r w:rsidRPr="00C31E24">
              <w:rPr>
                <w:bCs/>
              </w:rPr>
              <w:t>Condition</w:t>
            </w:r>
          </w:p>
        </w:tc>
      </w:tr>
      <w:tr w:rsidR="00784A32" w:rsidRPr="00C31E24" w14:paraId="5333658B" w14:textId="77777777" w:rsidTr="00354887">
        <w:tc>
          <w:tcPr>
            <w:tcW w:w="2842" w:type="dxa"/>
            <w:shd w:val="clear" w:color="auto" w:fill="auto"/>
          </w:tcPr>
          <w:p w14:paraId="24A976B3" w14:textId="77777777" w:rsidR="00784A32" w:rsidRPr="00C31E24" w:rsidRDefault="00784A32" w:rsidP="00354887">
            <w:pPr>
              <w:pStyle w:val="TAL"/>
            </w:pPr>
            <w:r w:rsidRPr="00C31E24">
              <w:t>Transmission Indicator</w:t>
            </w:r>
          </w:p>
        </w:tc>
        <w:tc>
          <w:tcPr>
            <w:tcW w:w="2131" w:type="dxa"/>
            <w:shd w:val="clear" w:color="auto" w:fill="auto"/>
          </w:tcPr>
          <w:p w14:paraId="143B8852" w14:textId="77777777" w:rsidR="00784A32" w:rsidRPr="00C31E24" w:rsidRDefault="00784A32" w:rsidP="00354887">
            <w:pPr>
              <w:pStyle w:val="TAL"/>
              <w:rPr>
                <w:rFonts w:cs="Arial"/>
                <w:szCs w:val="18"/>
              </w:rPr>
            </w:pPr>
          </w:p>
        </w:tc>
        <w:tc>
          <w:tcPr>
            <w:tcW w:w="2044" w:type="dxa"/>
            <w:tcBorders>
              <w:top w:val="single" w:sz="4" w:space="0" w:color="auto"/>
              <w:bottom w:val="single" w:sz="4" w:space="0" w:color="auto"/>
            </w:tcBorders>
            <w:shd w:val="clear" w:color="auto" w:fill="auto"/>
          </w:tcPr>
          <w:p w14:paraId="4AE97CB8" w14:textId="77777777" w:rsidR="00784A32" w:rsidRPr="00C31E24" w:rsidRDefault="00784A32" w:rsidP="00530C26">
            <w:pPr>
              <w:pStyle w:val="TAL"/>
            </w:pPr>
          </w:p>
        </w:tc>
        <w:tc>
          <w:tcPr>
            <w:tcW w:w="1422" w:type="dxa"/>
            <w:shd w:val="clear" w:color="auto" w:fill="auto"/>
          </w:tcPr>
          <w:p w14:paraId="7A626AE5" w14:textId="77777777" w:rsidR="00784A32" w:rsidRPr="00C31E24" w:rsidRDefault="00784A32" w:rsidP="00354887">
            <w:pPr>
              <w:pStyle w:val="TAL"/>
            </w:pPr>
          </w:p>
        </w:tc>
        <w:tc>
          <w:tcPr>
            <w:tcW w:w="1209" w:type="dxa"/>
            <w:shd w:val="clear" w:color="auto" w:fill="auto"/>
          </w:tcPr>
          <w:p w14:paraId="2CABBB0B" w14:textId="77777777" w:rsidR="00784A32" w:rsidRPr="00C31E24" w:rsidRDefault="00784A32" w:rsidP="00354887">
            <w:pPr>
              <w:pStyle w:val="TAL"/>
              <w:rPr>
                <w:rFonts w:cs="Arial"/>
                <w:szCs w:val="18"/>
              </w:rPr>
            </w:pPr>
          </w:p>
        </w:tc>
      </w:tr>
      <w:tr w:rsidR="00784A32" w:rsidRPr="00C31E24" w14:paraId="1853F832" w14:textId="77777777" w:rsidTr="00354887">
        <w:tc>
          <w:tcPr>
            <w:tcW w:w="2842" w:type="dxa"/>
            <w:shd w:val="clear" w:color="auto" w:fill="auto"/>
          </w:tcPr>
          <w:p w14:paraId="75CB6973" w14:textId="77777777" w:rsidR="00784A32" w:rsidRPr="00C31E24" w:rsidRDefault="00784A32" w:rsidP="00354887">
            <w:pPr>
              <w:pStyle w:val="TAL"/>
            </w:pPr>
            <w:r w:rsidRPr="00C31E24">
              <w:rPr>
                <w:rFonts w:cs="Arial"/>
                <w:szCs w:val="18"/>
              </w:rPr>
              <w:t xml:space="preserve">  Transmission Indicator</w:t>
            </w:r>
          </w:p>
        </w:tc>
        <w:tc>
          <w:tcPr>
            <w:tcW w:w="2131" w:type="dxa"/>
            <w:shd w:val="clear" w:color="auto" w:fill="auto"/>
          </w:tcPr>
          <w:p w14:paraId="17994675" w14:textId="77777777" w:rsidR="00784A32" w:rsidRPr="00C31E24" w:rsidRDefault="00784A32" w:rsidP="00354887">
            <w:pPr>
              <w:pStyle w:val="TAL"/>
              <w:rPr>
                <w:rFonts w:cs="Arial"/>
                <w:szCs w:val="18"/>
              </w:rPr>
            </w:pPr>
            <w:r w:rsidRPr="00C31E24">
              <w:rPr>
                <w:rFonts w:cs="Arial"/>
                <w:szCs w:val="18"/>
              </w:rPr>
              <w:t>'0001000000000000'</w:t>
            </w:r>
          </w:p>
        </w:tc>
        <w:tc>
          <w:tcPr>
            <w:tcW w:w="2044" w:type="dxa"/>
            <w:tcBorders>
              <w:top w:val="single" w:sz="4" w:space="0" w:color="auto"/>
              <w:bottom w:val="single" w:sz="4" w:space="0" w:color="auto"/>
            </w:tcBorders>
            <w:shd w:val="clear" w:color="auto" w:fill="auto"/>
          </w:tcPr>
          <w:p w14:paraId="6E30BCB6" w14:textId="77777777" w:rsidR="00784A32" w:rsidRPr="00C31E24" w:rsidRDefault="00784A32" w:rsidP="00530C26">
            <w:pPr>
              <w:pStyle w:val="TAL"/>
            </w:pPr>
            <w:r w:rsidRPr="00C31E24">
              <w:t>D = Emergency Call</w:t>
            </w:r>
          </w:p>
        </w:tc>
        <w:tc>
          <w:tcPr>
            <w:tcW w:w="1422" w:type="dxa"/>
            <w:shd w:val="clear" w:color="auto" w:fill="auto"/>
          </w:tcPr>
          <w:p w14:paraId="5EC47386" w14:textId="77777777" w:rsidR="00784A32" w:rsidRPr="00C31E24" w:rsidRDefault="00784A32" w:rsidP="00354887">
            <w:pPr>
              <w:pStyle w:val="TAL"/>
            </w:pPr>
          </w:p>
        </w:tc>
        <w:tc>
          <w:tcPr>
            <w:tcW w:w="1209" w:type="dxa"/>
            <w:shd w:val="clear" w:color="auto" w:fill="auto"/>
          </w:tcPr>
          <w:p w14:paraId="3190BA9D" w14:textId="77777777" w:rsidR="00784A32" w:rsidRPr="00C31E24" w:rsidRDefault="00784A32" w:rsidP="00354887">
            <w:pPr>
              <w:pStyle w:val="TAL"/>
            </w:pPr>
          </w:p>
        </w:tc>
      </w:tr>
    </w:tbl>
    <w:p w14:paraId="686563DD" w14:textId="77777777" w:rsidR="00784A32" w:rsidRPr="00C31E24" w:rsidRDefault="00784A32" w:rsidP="00784A32"/>
    <w:p w14:paraId="14B4FCFD" w14:textId="77777777" w:rsidR="00FD2B6C" w:rsidRPr="00C31E24" w:rsidRDefault="00FD2B6C" w:rsidP="00FD2B6C">
      <w:pPr>
        <w:pStyle w:val="TH"/>
      </w:pPr>
      <w:r w:rsidRPr="00C31E24">
        <w:t>Table 6.1.2.3.3.3-14: SIP re-INVITE (Steps 20, 38,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663172C5" w14:textId="77777777" w:rsidTr="00354887">
        <w:trPr>
          <w:tblHeader/>
        </w:trPr>
        <w:tc>
          <w:tcPr>
            <w:tcW w:w="9639" w:type="dxa"/>
            <w:gridSpan w:val="5"/>
          </w:tcPr>
          <w:p w14:paraId="7E5A385E" w14:textId="77777777" w:rsidR="00784A32" w:rsidRPr="00C31E24" w:rsidRDefault="00784A32" w:rsidP="00354887">
            <w:pPr>
              <w:pStyle w:val="TAL"/>
              <w:keepLines w:val="0"/>
              <w:widowControl w:val="0"/>
            </w:pPr>
            <w:r w:rsidRPr="00C31E24">
              <w:t>Derivation Path: TS 36.579-1 [2], Table 5.5.2.5.2-1, condition RE-INVITE, MCVIDEO</w:t>
            </w:r>
          </w:p>
        </w:tc>
      </w:tr>
      <w:tr w:rsidR="00784A32" w:rsidRPr="00C31E24" w14:paraId="4BA6BDF6" w14:textId="77777777" w:rsidTr="00354887">
        <w:trPr>
          <w:tblHeader/>
        </w:trPr>
        <w:tc>
          <w:tcPr>
            <w:tcW w:w="2835" w:type="dxa"/>
          </w:tcPr>
          <w:p w14:paraId="120CDCE4" w14:textId="77777777" w:rsidR="00784A32" w:rsidRPr="00C31E24" w:rsidRDefault="00784A32" w:rsidP="00354887">
            <w:pPr>
              <w:pStyle w:val="TAH"/>
              <w:keepLines w:val="0"/>
              <w:widowControl w:val="0"/>
              <w:rPr>
                <w:bCs/>
              </w:rPr>
            </w:pPr>
            <w:r w:rsidRPr="00C31E24">
              <w:rPr>
                <w:bCs/>
              </w:rPr>
              <w:t>Information Element</w:t>
            </w:r>
          </w:p>
        </w:tc>
        <w:tc>
          <w:tcPr>
            <w:tcW w:w="2126" w:type="dxa"/>
          </w:tcPr>
          <w:p w14:paraId="1282CAD5" w14:textId="77777777" w:rsidR="00784A32" w:rsidRPr="00C31E24" w:rsidRDefault="00784A32" w:rsidP="00354887">
            <w:pPr>
              <w:pStyle w:val="TAH"/>
              <w:keepLines w:val="0"/>
              <w:widowControl w:val="0"/>
              <w:rPr>
                <w:bCs/>
              </w:rPr>
            </w:pPr>
            <w:r w:rsidRPr="00C31E24">
              <w:rPr>
                <w:bCs/>
              </w:rPr>
              <w:t>Value/remark</w:t>
            </w:r>
          </w:p>
        </w:tc>
        <w:tc>
          <w:tcPr>
            <w:tcW w:w="2126" w:type="dxa"/>
            <w:tcBorders>
              <w:bottom w:val="single" w:sz="4" w:space="0" w:color="auto"/>
            </w:tcBorders>
          </w:tcPr>
          <w:p w14:paraId="3EAC031A" w14:textId="77777777" w:rsidR="00784A32" w:rsidRPr="00C31E24" w:rsidRDefault="00784A32" w:rsidP="00354887">
            <w:pPr>
              <w:pStyle w:val="TAH"/>
              <w:keepLines w:val="0"/>
              <w:widowControl w:val="0"/>
              <w:rPr>
                <w:bCs/>
              </w:rPr>
            </w:pPr>
            <w:r w:rsidRPr="00C31E24">
              <w:rPr>
                <w:bCs/>
              </w:rPr>
              <w:t>Comment</w:t>
            </w:r>
          </w:p>
        </w:tc>
        <w:tc>
          <w:tcPr>
            <w:tcW w:w="1418" w:type="dxa"/>
          </w:tcPr>
          <w:p w14:paraId="67FFDF59" w14:textId="77777777" w:rsidR="00784A32" w:rsidRPr="00C31E24" w:rsidRDefault="00784A32" w:rsidP="00354887">
            <w:pPr>
              <w:pStyle w:val="TAH"/>
              <w:keepLines w:val="0"/>
              <w:widowControl w:val="0"/>
              <w:rPr>
                <w:bCs/>
              </w:rPr>
            </w:pPr>
            <w:r w:rsidRPr="00C31E24">
              <w:rPr>
                <w:bCs/>
              </w:rPr>
              <w:t>Reference</w:t>
            </w:r>
          </w:p>
        </w:tc>
        <w:tc>
          <w:tcPr>
            <w:tcW w:w="1134" w:type="dxa"/>
          </w:tcPr>
          <w:p w14:paraId="5E28508B" w14:textId="77777777" w:rsidR="00784A32" w:rsidRPr="00C31E24" w:rsidRDefault="00784A32" w:rsidP="00354887">
            <w:pPr>
              <w:pStyle w:val="TAH"/>
              <w:keepLines w:val="0"/>
              <w:widowControl w:val="0"/>
              <w:rPr>
                <w:bCs/>
              </w:rPr>
            </w:pPr>
            <w:r w:rsidRPr="00C31E24">
              <w:rPr>
                <w:bCs/>
              </w:rPr>
              <w:t>Condition</w:t>
            </w:r>
          </w:p>
        </w:tc>
      </w:tr>
      <w:tr w:rsidR="00784A32" w:rsidRPr="00C31E24" w14:paraId="0D0D7D9E" w14:textId="77777777" w:rsidTr="00354887">
        <w:tc>
          <w:tcPr>
            <w:tcW w:w="2835" w:type="dxa"/>
            <w:vAlign w:val="center"/>
          </w:tcPr>
          <w:p w14:paraId="56D25B8F" w14:textId="77777777" w:rsidR="00784A32" w:rsidRPr="00C31E24" w:rsidRDefault="00784A32" w:rsidP="00354887">
            <w:pPr>
              <w:pStyle w:val="TAL"/>
              <w:rPr>
                <w:b/>
                <w:bCs/>
              </w:rPr>
            </w:pPr>
            <w:r w:rsidRPr="00C31E24">
              <w:rPr>
                <w:b/>
                <w:bCs/>
              </w:rPr>
              <w:t>Message-body</w:t>
            </w:r>
          </w:p>
        </w:tc>
        <w:tc>
          <w:tcPr>
            <w:tcW w:w="2126" w:type="dxa"/>
          </w:tcPr>
          <w:p w14:paraId="5F0F6AF1" w14:textId="77777777" w:rsidR="00784A32" w:rsidRPr="00C31E24" w:rsidRDefault="00784A32" w:rsidP="00354887">
            <w:pPr>
              <w:pStyle w:val="TAL"/>
            </w:pPr>
          </w:p>
        </w:tc>
        <w:tc>
          <w:tcPr>
            <w:tcW w:w="2126" w:type="dxa"/>
            <w:tcBorders>
              <w:top w:val="single" w:sz="4" w:space="0" w:color="auto"/>
              <w:bottom w:val="single" w:sz="4" w:space="0" w:color="auto"/>
            </w:tcBorders>
          </w:tcPr>
          <w:p w14:paraId="6D869243" w14:textId="77777777" w:rsidR="00784A32" w:rsidRPr="00C31E24" w:rsidRDefault="00784A32" w:rsidP="00354887">
            <w:pPr>
              <w:pStyle w:val="TAL"/>
            </w:pPr>
          </w:p>
        </w:tc>
        <w:tc>
          <w:tcPr>
            <w:tcW w:w="1418" w:type="dxa"/>
          </w:tcPr>
          <w:p w14:paraId="5EA61810" w14:textId="77777777" w:rsidR="00784A32" w:rsidRPr="00C31E24" w:rsidRDefault="00784A32" w:rsidP="00354887">
            <w:pPr>
              <w:pStyle w:val="TAL"/>
            </w:pPr>
          </w:p>
        </w:tc>
        <w:tc>
          <w:tcPr>
            <w:tcW w:w="1134" w:type="dxa"/>
            <w:vAlign w:val="bottom"/>
          </w:tcPr>
          <w:p w14:paraId="24F6043E" w14:textId="77777777" w:rsidR="00784A32" w:rsidRPr="00C31E24" w:rsidRDefault="00784A32" w:rsidP="00354887">
            <w:pPr>
              <w:pStyle w:val="TAL"/>
            </w:pPr>
          </w:p>
        </w:tc>
      </w:tr>
      <w:tr w:rsidR="00784A32" w:rsidRPr="00C31E24" w14:paraId="1E538244"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5998C7A0" w14:textId="77777777" w:rsidR="00784A32" w:rsidRPr="00C31E24" w:rsidRDefault="00784A32" w:rsidP="00354887">
            <w:pPr>
              <w:pStyle w:val="TAL"/>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552F2BED" w14:textId="77777777" w:rsidR="00784A32" w:rsidRPr="00C31E2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DB50508" w14:textId="77777777" w:rsidR="00784A32" w:rsidRPr="00C31E24" w:rsidRDefault="00784A32" w:rsidP="00354887">
            <w:pPr>
              <w:pStyle w:val="TAL"/>
            </w:pPr>
            <w:r w:rsidRPr="00C31E24">
              <w:t>McVideo</w:t>
            </w:r>
          </w:p>
        </w:tc>
        <w:tc>
          <w:tcPr>
            <w:tcW w:w="1418" w:type="dxa"/>
            <w:tcBorders>
              <w:top w:val="single" w:sz="4" w:space="0" w:color="auto"/>
              <w:left w:val="single" w:sz="4" w:space="0" w:color="auto"/>
              <w:bottom w:val="single" w:sz="4" w:space="0" w:color="auto"/>
              <w:right w:val="single" w:sz="4" w:space="0" w:color="auto"/>
            </w:tcBorders>
          </w:tcPr>
          <w:p w14:paraId="748EC6E4" w14:textId="77777777" w:rsidR="00784A32" w:rsidRPr="00C31E2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24710181" w14:textId="77777777" w:rsidR="00784A32" w:rsidRPr="00C31E24" w:rsidRDefault="00784A32" w:rsidP="00354887">
            <w:pPr>
              <w:pStyle w:val="TAL"/>
            </w:pPr>
          </w:p>
        </w:tc>
      </w:tr>
      <w:tr w:rsidR="00784A32" w:rsidRPr="00C31E24" w14:paraId="73CB595C" w14:textId="77777777" w:rsidTr="00354887">
        <w:tc>
          <w:tcPr>
            <w:tcW w:w="2835" w:type="dxa"/>
            <w:vAlign w:val="center"/>
          </w:tcPr>
          <w:p w14:paraId="04B91A5D" w14:textId="77777777" w:rsidR="00784A32" w:rsidRPr="00C31E24" w:rsidRDefault="00784A32" w:rsidP="00354887">
            <w:pPr>
              <w:pStyle w:val="TAL"/>
            </w:pPr>
            <w:r w:rsidRPr="00C31E24">
              <w:t xml:space="preserve">    MIME-part-header</w:t>
            </w:r>
          </w:p>
        </w:tc>
        <w:tc>
          <w:tcPr>
            <w:tcW w:w="2126" w:type="dxa"/>
            <w:vAlign w:val="center"/>
          </w:tcPr>
          <w:p w14:paraId="4C3502FA" w14:textId="77777777" w:rsidR="00784A32" w:rsidRPr="00C31E24" w:rsidRDefault="00784A32" w:rsidP="00354887">
            <w:pPr>
              <w:pStyle w:val="TAL"/>
            </w:pPr>
          </w:p>
        </w:tc>
        <w:tc>
          <w:tcPr>
            <w:tcW w:w="2126" w:type="dxa"/>
            <w:tcBorders>
              <w:top w:val="single" w:sz="4" w:space="0" w:color="auto"/>
              <w:bottom w:val="single" w:sz="4" w:space="0" w:color="auto"/>
            </w:tcBorders>
          </w:tcPr>
          <w:p w14:paraId="28C01C92" w14:textId="77777777" w:rsidR="00784A32" w:rsidRPr="00C31E24" w:rsidRDefault="00784A32" w:rsidP="00354887">
            <w:pPr>
              <w:pStyle w:val="TAL"/>
            </w:pPr>
          </w:p>
        </w:tc>
        <w:tc>
          <w:tcPr>
            <w:tcW w:w="1418" w:type="dxa"/>
          </w:tcPr>
          <w:p w14:paraId="6D14C828" w14:textId="77777777" w:rsidR="00784A32" w:rsidRPr="00C31E24" w:rsidRDefault="00784A32" w:rsidP="00354887">
            <w:pPr>
              <w:pStyle w:val="TAL"/>
            </w:pPr>
          </w:p>
        </w:tc>
        <w:tc>
          <w:tcPr>
            <w:tcW w:w="1134" w:type="dxa"/>
          </w:tcPr>
          <w:p w14:paraId="514F8C6F" w14:textId="77777777" w:rsidR="00784A32" w:rsidRPr="00C31E24" w:rsidRDefault="00784A32" w:rsidP="00354887">
            <w:pPr>
              <w:pStyle w:val="TAL"/>
            </w:pPr>
          </w:p>
        </w:tc>
      </w:tr>
      <w:tr w:rsidR="00784A32" w:rsidRPr="00C31E24" w14:paraId="36B0758F" w14:textId="77777777" w:rsidTr="00354887">
        <w:tc>
          <w:tcPr>
            <w:tcW w:w="2835" w:type="dxa"/>
            <w:vAlign w:val="center"/>
          </w:tcPr>
          <w:p w14:paraId="5B3012DC" w14:textId="77777777" w:rsidR="00784A32" w:rsidRPr="00C31E24" w:rsidRDefault="00784A32" w:rsidP="00354887">
            <w:pPr>
              <w:pStyle w:val="TAL"/>
            </w:pPr>
            <w:r w:rsidRPr="00C31E24">
              <w:t xml:space="preserve">    MIME-part-body</w:t>
            </w:r>
          </w:p>
        </w:tc>
        <w:tc>
          <w:tcPr>
            <w:tcW w:w="2126" w:type="dxa"/>
            <w:vAlign w:val="center"/>
          </w:tcPr>
          <w:p w14:paraId="5E506640" w14:textId="77777777" w:rsidR="00784A32" w:rsidRPr="00C31E24" w:rsidRDefault="00784A32" w:rsidP="00354887">
            <w:pPr>
              <w:pStyle w:val="TAL"/>
            </w:pPr>
            <w:r w:rsidRPr="00C31E24">
              <w:t xml:space="preserve">MCVideo-Info as described </w:t>
            </w:r>
            <w:r w:rsidR="00530C26" w:rsidRPr="00C31E24">
              <w:t>in Table</w:t>
            </w:r>
            <w:r w:rsidRPr="00C31E24">
              <w:t xml:space="preserve"> 6.1.2.3.3.3-15</w:t>
            </w:r>
          </w:p>
        </w:tc>
        <w:tc>
          <w:tcPr>
            <w:tcW w:w="2126" w:type="dxa"/>
            <w:tcBorders>
              <w:top w:val="single" w:sz="4" w:space="0" w:color="auto"/>
              <w:bottom w:val="single" w:sz="4" w:space="0" w:color="auto"/>
            </w:tcBorders>
          </w:tcPr>
          <w:p w14:paraId="4D6F8768" w14:textId="77777777" w:rsidR="00784A32" w:rsidRPr="00C31E24" w:rsidRDefault="00784A32" w:rsidP="00354887">
            <w:pPr>
              <w:pStyle w:val="TAL"/>
            </w:pPr>
          </w:p>
        </w:tc>
        <w:tc>
          <w:tcPr>
            <w:tcW w:w="1418" w:type="dxa"/>
          </w:tcPr>
          <w:p w14:paraId="4AAA78AC" w14:textId="77777777" w:rsidR="00784A32" w:rsidRPr="00C31E24" w:rsidRDefault="00784A32" w:rsidP="00354887">
            <w:pPr>
              <w:pStyle w:val="TAL"/>
            </w:pPr>
          </w:p>
        </w:tc>
        <w:tc>
          <w:tcPr>
            <w:tcW w:w="1134" w:type="dxa"/>
          </w:tcPr>
          <w:p w14:paraId="08E43ACD" w14:textId="77777777" w:rsidR="00784A32" w:rsidRPr="00C31E24" w:rsidRDefault="00784A32" w:rsidP="00354887">
            <w:pPr>
              <w:pStyle w:val="TAL"/>
            </w:pPr>
          </w:p>
        </w:tc>
      </w:tr>
      <w:tr w:rsidR="00784A32" w:rsidRPr="00C31E24" w14:paraId="238FB3AE" w14:textId="77777777" w:rsidTr="00354887">
        <w:tc>
          <w:tcPr>
            <w:tcW w:w="2835" w:type="dxa"/>
            <w:vAlign w:val="center"/>
          </w:tcPr>
          <w:p w14:paraId="2A9AB36F" w14:textId="77777777" w:rsidR="00784A32" w:rsidRPr="00C31E24" w:rsidRDefault="00784A32" w:rsidP="00354887">
            <w:pPr>
              <w:pStyle w:val="TAL"/>
            </w:pPr>
            <w:r w:rsidRPr="00C31E24">
              <w:rPr>
                <w:b/>
                <w:bCs/>
              </w:rPr>
              <w:t>Message-body</w:t>
            </w:r>
          </w:p>
        </w:tc>
        <w:tc>
          <w:tcPr>
            <w:tcW w:w="2126" w:type="dxa"/>
          </w:tcPr>
          <w:p w14:paraId="0BE283EB" w14:textId="77777777" w:rsidR="00784A32" w:rsidRPr="00C31E24" w:rsidRDefault="00784A32" w:rsidP="00354887">
            <w:pPr>
              <w:pStyle w:val="TAL"/>
            </w:pPr>
          </w:p>
        </w:tc>
        <w:tc>
          <w:tcPr>
            <w:tcW w:w="2126" w:type="dxa"/>
            <w:tcBorders>
              <w:top w:val="single" w:sz="4" w:space="0" w:color="auto"/>
              <w:bottom w:val="single" w:sz="4" w:space="0" w:color="auto"/>
            </w:tcBorders>
          </w:tcPr>
          <w:p w14:paraId="0BEB72A4" w14:textId="77777777" w:rsidR="00784A32" w:rsidRPr="00C31E24" w:rsidRDefault="00784A32" w:rsidP="00354887">
            <w:pPr>
              <w:pStyle w:val="TAL"/>
            </w:pPr>
          </w:p>
        </w:tc>
        <w:tc>
          <w:tcPr>
            <w:tcW w:w="1418" w:type="dxa"/>
          </w:tcPr>
          <w:p w14:paraId="6299ADC1" w14:textId="77777777" w:rsidR="00784A32" w:rsidRPr="00C31E24" w:rsidRDefault="00784A32" w:rsidP="00354887">
            <w:pPr>
              <w:pStyle w:val="TAL"/>
            </w:pPr>
          </w:p>
        </w:tc>
        <w:tc>
          <w:tcPr>
            <w:tcW w:w="1134" w:type="dxa"/>
          </w:tcPr>
          <w:p w14:paraId="3CABBD73" w14:textId="77777777" w:rsidR="00784A32" w:rsidRPr="00C31E24" w:rsidRDefault="00784A32" w:rsidP="00354887">
            <w:pPr>
              <w:pStyle w:val="TAL"/>
            </w:pPr>
          </w:p>
        </w:tc>
      </w:tr>
    </w:tbl>
    <w:p w14:paraId="5AECD7F3" w14:textId="77777777" w:rsidR="00784A32" w:rsidRPr="00C31E24" w:rsidRDefault="00784A32" w:rsidP="00784A32">
      <w:pPr>
        <w:keepNext/>
        <w:widowControl w:val="0"/>
      </w:pPr>
    </w:p>
    <w:p w14:paraId="4B2578E4" w14:textId="77777777" w:rsidR="00784A32" w:rsidRPr="00C31E24" w:rsidRDefault="00784A32" w:rsidP="00784A32">
      <w:pPr>
        <w:pStyle w:val="TH"/>
        <w:keepLines w:val="0"/>
        <w:widowControl w:val="0"/>
      </w:pPr>
      <w:r w:rsidRPr="00C31E24">
        <w:t>Table 6.1.2.3.3.3-15: MCVideo-INFO in SIP re-INVITE (Table 6.1.2.3.3.3-14)</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C31E24" w14:paraId="2965ABD1" w14:textId="77777777" w:rsidTr="00354887">
        <w:tc>
          <w:tcPr>
            <w:tcW w:w="9525" w:type="dxa"/>
            <w:gridSpan w:val="5"/>
            <w:tcBorders>
              <w:top w:val="single" w:sz="4" w:space="0" w:color="auto"/>
              <w:left w:val="single" w:sz="4" w:space="0" w:color="auto"/>
              <w:bottom w:val="single" w:sz="4" w:space="0" w:color="auto"/>
              <w:right w:val="single" w:sz="4" w:space="0" w:color="auto"/>
            </w:tcBorders>
            <w:hideMark/>
          </w:tcPr>
          <w:p w14:paraId="779BA714" w14:textId="77777777" w:rsidR="00784A32" w:rsidRPr="00C31E24" w:rsidRDefault="00784A32" w:rsidP="00354887">
            <w:pPr>
              <w:pStyle w:val="TAL"/>
              <w:keepLines w:val="0"/>
              <w:widowControl w:val="0"/>
            </w:pPr>
            <w:r w:rsidRPr="00C31E24">
              <w:t>Derivation Path: TS 56.379-1 [2], Table 5.5.3.2.2-3, condition RE-INVITE, GROUP-CALL</w:t>
            </w:r>
          </w:p>
        </w:tc>
      </w:tr>
      <w:tr w:rsidR="00784A32" w:rsidRPr="00C31E24" w14:paraId="7175F3A6" w14:textId="77777777" w:rsidTr="00354887">
        <w:tc>
          <w:tcPr>
            <w:tcW w:w="2788" w:type="dxa"/>
            <w:tcBorders>
              <w:top w:val="single" w:sz="4" w:space="0" w:color="auto"/>
              <w:left w:val="single" w:sz="4" w:space="0" w:color="auto"/>
              <w:bottom w:val="single" w:sz="4" w:space="0" w:color="auto"/>
              <w:right w:val="single" w:sz="4" w:space="0" w:color="auto"/>
            </w:tcBorders>
            <w:hideMark/>
          </w:tcPr>
          <w:p w14:paraId="3C7D4D03" w14:textId="77777777" w:rsidR="00784A32" w:rsidRPr="00C31E24" w:rsidRDefault="00784A32" w:rsidP="00354887">
            <w:pPr>
              <w:pStyle w:val="TAH"/>
              <w:keepLines w:val="0"/>
              <w:widowControl w:val="0"/>
            </w:pPr>
            <w:r w:rsidRPr="00C31E24">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2E004EFF" w14:textId="77777777" w:rsidR="00784A32" w:rsidRPr="00C31E24" w:rsidRDefault="00784A32" w:rsidP="00354887">
            <w:pPr>
              <w:pStyle w:val="TAH"/>
              <w:keepLines w:val="0"/>
              <w:widowControl w:val="0"/>
            </w:pPr>
            <w:r w:rsidRPr="00C31E24">
              <w:t>Value/remark</w:t>
            </w:r>
          </w:p>
        </w:tc>
        <w:tc>
          <w:tcPr>
            <w:tcW w:w="2069" w:type="dxa"/>
            <w:tcBorders>
              <w:top w:val="single" w:sz="4" w:space="0" w:color="auto"/>
              <w:left w:val="single" w:sz="4" w:space="0" w:color="auto"/>
              <w:bottom w:val="single" w:sz="4" w:space="0" w:color="auto"/>
              <w:right w:val="single" w:sz="4" w:space="0" w:color="auto"/>
            </w:tcBorders>
            <w:hideMark/>
          </w:tcPr>
          <w:p w14:paraId="5CE35D7C" w14:textId="77777777" w:rsidR="00784A32" w:rsidRPr="00C31E24" w:rsidRDefault="00784A32" w:rsidP="00354887">
            <w:pPr>
              <w:pStyle w:val="TAH"/>
              <w:keepLines w:val="0"/>
              <w:widowControl w:val="0"/>
            </w:pPr>
            <w:r w:rsidRPr="00C31E24">
              <w:t>Comment</w:t>
            </w:r>
          </w:p>
        </w:tc>
        <w:tc>
          <w:tcPr>
            <w:tcW w:w="1349" w:type="dxa"/>
            <w:tcBorders>
              <w:top w:val="single" w:sz="4" w:space="0" w:color="auto"/>
              <w:left w:val="single" w:sz="4" w:space="0" w:color="auto"/>
              <w:bottom w:val="single" w:sz="4" w:space="0" w:color="auto"/>
              <w:right w:val="single" w:sz="4" w:space="0" w:color="auto"/>
            </w:tcBorders>
            <w:hideMark/>
          </w:tcPr>
          <w:p w14:paraId="19863784" w14:textId="77777777" w:rsidR="00784A32" w:rsidRPr="00C31E24" w:rsidRDefault="00784A32" w:rsidP="00354887">
            <w:pPr>
              <w:pStyle w:val="TAH"/>
              <w:keepLines w:val="0"/>
              <w:widowControl w:val="0"/>
            </w:pPr>
            <w:r w:rsidRPr="00C31E24">
              <w:t>Reference</w:t>
            </w:r>
          </w:p>
        </w:tc>
        <w:tc>
          <w:tcPr>
            <w:tcW w:w="1160" w:type="dxa"/>
            <w:tcBorders>
              <w:top w:val="single" w:sz="4" w:space="0" w:color="auto"/>
              <w:left w:val="single" w:sz="4" w:space="0" w:color="auto"/>
              <w:bottom w:val="single" w:sz="4" w:space="0" w:color="auto"/>
              <w:right w:val="single" w:sz="4" w:space="0" w:color="auto"/>
            </w:tcBorders>
            <w:hideMark/>
          </w:tcPr>
          <w:p w14:paraId="4D0C71C8" w14:textId="77777777" w:rsidR="00784A32" w:rsidRPr="00C31E24" w:rsidRDefault="00784A32" w:rsidP="00354887">
            <w:pPr>
              <w:pStyle w:val="TAH"/>
              <w:keepLines w:val="0"/>
              <w:widowControl w:val="0"/>
            </w:pPr>
            <w:r w:rsidRPr="00C31E24">
              <w:t>Condition</w:t>
            </w:r>
          </w:p>
        </w:tc>
      </w:tr>
      <w:tr w:rsidR="00784A32" w:rsidRPr="00C31E24" w14:paraId="3256CC91"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55111A05" w14:textId="77777777" w:rsidR="00784A32" w:rsidRPr="00C31E24" w:rsidRDefault="00784A32" w:rsidP="00354887">
            <w:pPr>
              <w:pStyle w:val="TAL"/>
              <w:keepLines w:val="0"/>
              <w:widowControl w:val="0"/>
            </w:pPr>
            <w:r w:rsidRPr="00C31E24">
              <w:t>mcvideoinfo</w:t>
            </w:r>
          </w:p>
        </w:tc>
        <w:tc>
          <w:tcPr>
            <w:tcW w:w="2159" w:type="dxa"/>
            <w:tcBorders>
              <w:top w:val="single" w:sz="4" w:space="0" w:color="auto"/>
              <w:left w:val="single" w:sz="4" w:space="0" w:color="auto"/>
              <w:bottom w:val="single" w:sz="4" w:space="0" w:color="auto"/>
              <w:right w:val="single" w:sz="4" w:space="0" w:color="auto"/>
            </w:tcBorders>
          </w:tcPr>
          <w:p w14:paraId="0C200F41" w14:textId="77777777" w:rsidR="00784A32" w:rsidRPr="00C31E24"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44F5F77F" w14:textId="77777777" w:rsidR="00784A32" w:rsidRPr="00C31E24"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2B249689" w14:textId="77777777" w:rsidR="00784A32" w:rsidRPr="00C31E24"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35AFBF9D" w14:textId="77777777" w:rsidR="00784A32" w:rsidRPr="00C31E24" w:rsidRDefault="00784A32" w:rsidP="00354887">
            <w:pPr>
              <w:pStyle w:val="TAL"/>
              <w:keepLines w:val="0"/>
              <w:widowControl w:val="0"/>
            </w:pPr>
          </w:p>
        </w:tc>
      </w:tr>
      <w:tr w:rsidR="00784A32" w:rsidRPr="00C31E24" w14:paraId="1E393B0A"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46F2AB0C" w14:textId="77777777" w:rsidR="00784A32" w:rsidRPr="00C31E24" w:rsidRDefault="00784A32" w:rsidP="00354887">
            <w:pPr>
              <w:pStyle w:val="TAL"/>
              <w:keepLines w:val="0"/>
              <w:widowControl w:val="0"/>
            </w:pPr>
            <w:r w:rsidRPr="00C31E24">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6698B310" w14:textId="77777777" w:rsidR="00784A32" w:rsidRPr="00C31E24"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0B1A6680" w14:textId="77777777" w:rsidR="00784A32" w:rsidRPr="00C31E24"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EDAEF61" w14:textId="77777777" w:rsidR="00784A32" w:rsidRPr="00C31E24"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01E1C88" w14:textId="77777777" w:rsidR="00784A32" w:rsidRPr="00C31E24" w:rsidRDefault="00784A32" w:rsidP="00354887">
            <w:pPr>
              <w:pStyle w:val="TAL"/>
              <w:keepLines w:val="0"/>
              <w:widowControl w:val="0"/>
            </w:pPr>
          </w:p>
        </w:tc>
      </w:tr>
      <w:tr w:rsidR="00784A32" w:rsidRPr="00C31E24" w14:paraId="69DAF91D"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149AB9DE" w14:textId="77777777" w:rsidR="00784A32" w:rsidRPr="00C31E24" w:rsidRDefault="00784A32" w:rsidP="00354887">
            <w:pPr>
              <w:pStyle w:val="TAL"/>
              <w:keepLines w:val="0"/>
              <w:widowControl w:val="0"/>
            </w:pPr>
            <w:r w:rsidRPr="00C31E24">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0ED9233D" w14:textId="77777777" w:rsidR="00784A32" w:rsidRPr="00C31E24" w:rsidRDefault="00784A32" w:rsidP="00354887">
            <w:pPr>
              <w:pStyle w:val="TAL"/>
              <w:keepLines w:val="0"/>
              <w:widowControl w:val="0"/>
            </w:pPr>
            <w:r w:rsidRPr="00C31E24">
              <w:t>"chat"</w:t>
            </w:r>
          </w:p>
        </w:tc>
        <w:tc>
          <w:tcPr>
            <w:tcW w:w="2069" w:type="dxa"/>
            <w:tcBorders>
              <w:top w:val="single" w:sz="4" w:space="0" w:color="auto"/>
              <w:left w:val="single" w:sz="4" w:space="0" w:color="auto"/>
              <w:bottom w:val="single" w:sz="4" w:space="0" w:color="auto"/>
              <w:right w:val="single" w:sz="4" w:space="0" w:color="auto"/>
            </w:tcBorders>
          </w:tcPr>
          <w:p w14:paraId="3B29875E" w14:textId="77777777" w:rsidR="00784A32" w:rsidRPr="00C31E24"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433B016E" w14:textId="77777777" w:rsidR="00784A32" w:rsidRPr="00C31E24"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49B2C276" w14:textId="77777777" w:rsidR="00784A32" w:rsidRPr="00C31E24" w:rsidRDefault="00784A32" w:rsidP="00354887">
            <w:pPr>
              <w:pStyle w:val="TAL"/>
              <w:keepLines w:val="0"/>
              <w:widowControl w:val="0"/>
            </w:pPr>
          </w:p>
        </w:tc>
      </w:tr>
    </w:tbl>
    <w:p w14:paraId="1093BBFC" w14:textId="77777777" w:rsidR="00784A32" w:rsidRPr="00C31E24" w:rsidRDefault="00784A32" w:rsidP="00784A32">
      <w:pPr>
        <w:keepNext/>
        <w:widowControl w:val="0"/>
      </w:pPr>
    </w:p>
    <w:p w14:paraId="0E9F5BFC" w14:textId="77777777" w:rsidR="00FD2B6C" w:rsidRPr="00C31E24" w:rsidRDefault="00FD2B6C" w:rsidP="00FD2B6C">
      <w:pPr>
        <w:pStyle w:val="TH"/>
      </w:pPr>
      <w:r w:rsidRPr="00C31E24">
        <w:t>Table 6.1.2.3.3.3-16: SIP re-INVITE (Steps 29, Table 6.1.2.3.3.2-1)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02ECA83D" w14:textId="77777777" w:rsidTr="00354887">
        <w:trPr>
          <w:tblHeader/>
        </w:trPr>
        <w:tc>
          <w:tcPr>
            <w:tcW w:w="9639" w:type="dxa"/>
            <w:gridSpan w:val="5"/>
          </w:tcPr>
          <w:p w14:paraId="1298972F" w14:textId="77777777" w:rsidR="00784A32" w:rsidRPr="00C31E24" w:rsidRDefault="00784A32" w:rsidP="00354887">
            <w:pPr>
              <w:pStyle w:val="TAL"/>
              <w:keepLines w:val="0"/>
              <w:widowControl w:val="0"/>
            </w:pPr>
            <w:r w:rsidRPr="00C31E24">
              <w:t>Derivation Path: TS 36.579-1 [2], Table 5.5.2.5.2-1, condition RE-INVITE, MCVIDEO</w:t>
            </w:r>
          </w:p>
        </w:tc>
      </w:tr>
      <w:tr w:rsidR="00784A32" w:rsidRPr="00C31E24" w14:paraId="045EA35C" w14:textId="77777777" w:rsidTr="00354887">
        <w:trPr>
          <w:tblHeader/>
        </w:trPr>
        <w:tc>
          <w:tcPr>
            <w:tcW w:w="2835" w:type="dxa"/>
          </w:tcPr>
          <w:p w14:paraId="4BFEEE8C" w14:textId="77777777" w:rsidR="00784A32" w:rsidRPr="00C31E24" w:rsidRDefault="00784A32" w:rsidP="00354887">
            <w:pPr>
              <w:pStyle w:val="TAH"/>
              <w:keepLines w:val="0"/>
              <w:widowControl w:val="0"/>
              <w:rPr>
                <w:bCs/>
              </w:rPr>
            </w:pPr>
            <w:r w:rsidRPr="00C31E24">
              <w:rPr>
                <w:bCs/>
              </w:rPr>
              <w:t>Information Element</w:t>
            </w:r>
          </w:p>
        </w:tc>
        <w:tc>
          <w:tcPr>
            <w:tcW w:w="2126" w:type="dxa"/>
          </w:tcPr>
          <w:p w14:paraId="0E124828" w14:textId="77777777" w:rsidR="00784A32" w:rsidRPr="00C31E24" w:rsidRDefault="00784A32" w:rsidP="00354887">
            <w:pPr>
              <w:pStyle w:val="TAH"/>
              <w:keepLines w:val="0"/>
              <w:widowControl w:val="0"/>
              <w:rPr>
                <w:bCs/>
              </w:rPr>
            </w:pPr>
            <w:r w:rsidRPr="00C31E24">
              <w:rPr>
                <w:bCs/>
              </w:rPr>
              <w:t>Value/remark</w:t>
            </w:r>
          </w:p>
        </w:tc>
        <w:tc>
          <w:tcPr>
            <w:tcW w:w="2126" w:type="dxa"/>
            <w:tcBorders>
              <w:bottom w:val="single" w:sz="4" w:space="0" w:color="auto"/>
            </w:tcBorders>
          </w:tcPr>
          <w:p w14:paraId="6E66E219" w14:textId="77777777" w:rsidR="00784A32" w:rsidRPr="00C31E24" w:rsidRDefault="00784A32" w:rsidP="00354887">
            <w:pPr>
              <w:pStyle w:val="TAH"/>
              <w:keepLines w:val="0"/>
              <w:widowControl w:val="0"/>
              <w:rPr>
                <w:bCs/>
              </w:rPr>
            </w:pPr>
            <w:r w:rsidRPr="00C31E24">
              <w:rPr>
                <w:bCs/>
              </w:rPr>
              <w:t>Comment</w:t>
            </w:r>
          </w:p>
        </w:tc>
        <w:tc>
          <w:tcPr>
            <w:tcW w:w="1418" w:type="dxa"/>
          </w:tcPr>
          <w:p w14:paraId="7BFCC26E" w14:textId="77777777" w:rsidR="00784A32" w:rsidRPr="00C31E24" w:rsidRDefault="00784A32" w:rsidP="00354887">
            <w:pPr>
              <w:pStyle w:val="TAH"/>
              <w:keepLines w:val="0"/>
              <w:widowControl w:val="0"/>
              <w:rPr>
                <w:bCs/>
              </w:rPr>
            </w:pPr>
            <w:r w:rsidRPr="00C31E24">
              <w:rPr>
                <w:bCs/>
              </w:rPr>
              <w:t>Reference</w:t>
            </w:r>
          </w:p>
        </w:tc>
        <w:tc>
          <w:tcPr>
            <w:tcW w:w="1134" w:type="dxa"/>
          </w:tcPr>
          <w:p w14:paraId="2ABBDECA" w14:textId="77777777" w:rsidR="00784A32" w:rsidRPr="00C31E24" w:rsidRDefault="00784A32" w:rsidP="00354887">
            <w:pPr>
              <w:pStyle w:val="TAH"/>
              <w:keepLines w:val="0"/>
              <w:widowControl w:val="0"/>
              <w:rPr>
                <w:bCs/>
              </w:rPr>
            </w:pPr>
            <w:r w:rsidRPr="00C31E24">
              <w:rPr>
                <w:bCs/>
              </w:rPr>
              <w:t>Condition</w:t>
            </w:r>
          </w:p>
        </w:tc>
      </w:tr>
      <w:tr w:rsidR="00784A32" w:rsidRPr="00C31E24" w14:paraId="2B4C5500" w14:textId="77777777" w:rsidTr="00354887">
        <w:tc>
          <w:tcPr>
            <w:tcW w:w="2835" w:type="dxa"/>
            <w:vAlign w:val="center"/>
          </w:tcPr>
          <w:p w14:paraId="3DADA7D6" w14:textId="77777777" w:rsidR="00784A32" w:rsidRPr="00C31E24" w:rsidRDefault="00784A32" w:rsidP="00354887">
            <w:pPr>
              <w:pStyle w:val="TAL"/>
              <w:rPr>
                <w:b/>
                <w:bCs/>
              </w:rPr>
            </w:pPr>
            <w:r w:rsidRPr="00C31E24">
              <w:rPr>
                <w:b/>
                <w:bCs/>
              </w:rPr>
              <w:t>Message-body</w:t>
            </w:r>
          </w:p>
        </w:tc>
        <w:tc>
          <w:tcPr>
            <w:tcW w:w="2126" w:type="dxa"/>
          </w:tcPr>
          <w:p w14:paraId="4A0C850C" w14:textId="77777777" w:rsidR="00784A32" w:rsidRPr="00C31E24" w:rsidRDefault="00784A32" w:rsidP="00354887">
            <w:pPr>
              <w:pStyle w:val="TAL"/>
            </w:pPr>
          </w:p>
        </w:tc>
        <w:tc>
          <w:tcPr>
            <w:tcW w:w="2126" w:type="dxa"/>
            <w:tcBorders>
              <w:top w:val="single" w:sz="4" w:space="0" w:color="auto"/>
              <w:bottom w:val="single" w:sz="4" w:space="0" w:color="auto"/>
            </w:tcBorders>
          </w:tcPr>
          <w:p w14:paraId="5D590210" w14:textId="77777777" w:rsidR="00784A32" w:rsidRPr="00C31E24" w:rsidRDefault="00784A32" w:rsidP="00354887">
            <w:pPr>
              <w:pStyle w:val="TAL"/>
            </w:pPr>
          </w:p>
        </w:tc>
        <w:tc>
          <w:tcPr>
            <w:tcW w:w="1418" w:type="dxa"/>
          </w:tcPr>
          <w:p w14:paraId="3AB0FE73" w14:textId="77777777" w:rsidR="00784A32" w:rsidRPr="00C31E24" w:rsidRDefault="00784A32" w:rsidP="00354887">
            <w:pPr>
              <w:pStyle w:val="TAL"/>
            </w:pPr>
          </w:p>
        </w:tc>
        <w:tc>
          <w:tcPr>
            <w:tcW w:w="1134" w:type="dxa"/>
            <w:vAlign w:val="bottom"/>
          </w:tcPr>
          <w:p w14:paraId="331E4510" w14:textId="77777777" w:rsidR="00784A32" w:rsidRPr="00C31E24" w:rsidRDefault="00784A32" w:rsidP="00354887">
            <w:pPr>
              <w:pStyle w:val="TAL"/>
            </w:pPr>
          </w:p>
        </w:tc>
      </w:tr>
      <w:tr w:rsidR="00784A32" w:rsidRPr="00C31E24" w14:paraId="45452183"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A65A0D7" w14:textId="77777777" w:rsidR="00784A32" w:rsidRPr="00C31E24" w:rsidRDefault="00784A32" w:rsidP="00354887">
            <w:pPr>
              <w:pStyle w:val="TAL"/>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7D828A8" w14:textId="77777777" w:rsidR="00784A32" w:rsidRPr="00C31E2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5A9C729F" w14:textId="77777777" w:rsidR="00784A32" w:rsidRPr="00C31E24" w:rsidRDefault="00784A32" w:rsidP="00354887">
            <w:pPr>
              <w:pStyle w:val="TAL"/>
            </w:pPr>
            <w:r w:rsidRPr="00C31E24">
              <w:t>McVideo</w:t>
            </w:r>
          </w:p>
        </w:tc>
        <w:tc>
          <w:tcPr>
            <w:tcW w:w="1418" w:type="dxa"/>
            <w:tcBorders>
              <w:top w:val="single" w:sz="4" w:space="0" w:color="auto"/>
              <w:left w:val="single" w:sz="4" w:space="0" w:color="auto"/>
              <w:bottom w:val="single" w:sz="4" w:space="0" w:color="auto"/>
              <w:right w:val="single" w:sz="4" w:space="0" w:color="auto"/>
            </w:tcBorders>
          </w:tcPr>
          <w:p w14:paraId="3EE62371" w14:textId="77777777" w:rsidR="00784A32" w:rsidRPr="00C31E24" w:rsidRDefault="00784A32" w:rsidP="00354887">
            <w:pPr>
              <w:pStyle w:val="TAL"/>
            </w:pPr>
          </w:p>
        </w:tc>
        <w:tc>
          <w:tcPr>
            <w:tcW w:w="1134" w:type="dxa"/>
            <w:tcBorders>
              <w:top w:val="single" w:sz="4" w:space="0" w:color="auto"/>
              <w:left w:val="single" w:sz="4" w:space="0" w:color="auto"/>
              <w:bottom w:val="single" w:sz="4" w:space="0" w:color="auto"/>
              <w:right w:val="single" w:sz="4" w:space="0" w:color="auto"/>
            </w:tcBorders>
            <w:vAlign w:val="bottom"/>
          </w:tcPr>
          <w:p w14:paraId="1DEA6C30" w14:textId="77777777" w:rsidR="00784A32" w:rsidRPr="00C31E24" w:rsidRDefault="00784A32" w:rsidP="00354887">
            <w:pPr>
              <w:pStyle w:val="TAL"/>
            </w:pPr>
          </w:p>
        </w:tc>
      </w:tr>
      <w:tr w:rsidR="00784A32" w:rsidRPr="00C31E24" w14:paraId="04896056" w14:textId="77777777" w:rsidTr="00354887">
        <w:tc>
          <w:tcPr>
            <w:tcW w:w="2835" w:type="dxa"/>
            <w:vAlign w:val="center"/>
          </w:tcPr>
          <w:p w14:paraId="082381A6" w14:textId="77777777" w:rsidR="00784A32" w:rsidRPr="00C31E24" w:rsidRDefault="00784A32" w:rsidP="00354887">
            <w:pPr>
              <w:pStyle w:val="TAL"/>
            </w:pPr>
            <w:r w:rsidRPr="00C31E24">
              <w:t xml:space="preserve">    MIME-part-header</w:t>
            </w:r>
          </w:p>
        </w:tc>
        <w:tc>
          <w:tcPr>
            <w:tcW w:w="2126" w:type="dxa"/>
            <w:vAlign w:val="center"/>
          </w:tcPr>
          <w:p w14:paraId="553175BA" w14:textId="77777777" w:rsidR="00784A32" w:rsidRPr="00C31E24" w:rsidRDefault="00784A32" w:rsidP="00354887">
            <w:pPr>
              <w:pStyle w:val="TAL"/>
            </w:pPr>
          </w:p>
        </w:tc>
        <w:tc>
          <w:tcPr>
            <w:tcW w:w="2126" w:type="dxa"/>
            <w:tcBorders>
              <w:top w:val="single" w:sz="4" w:space="0" w:color="auto"/>
              <w:bottom w:val="single" w:sz="4" w:space="0" w:color="auto"/>
            </w:tcBorders>
          </w:tcPr>
          <w:p w14:paraId="657E31CA" w14:textId="77777777" w:rsidR="00784A32" w:rsidRPr="00C31E24" w:rsidRDefault="00784A32" w:rsidP="00354887">
            <w:pPr>
              <w:pStyle w:val="TAL"/>
            </w:pPr>
          </w:p>
        </w:tc>
        <w:tc>
          <w:tcPr>
            <w:tcW w:w="1418" w:type="dxa"/>
          </w:tcPr>
          <w:p w14:paraId="35490EB1" w14:textId="77777777" w:rsidR="00784A32" w:rsidRPr="00C31E24" w:rsidRDefault="00784A32" w:rsidP="00354887">
            <w:pPr>
              <w:pStyle w:val="TAL"/>
            </w:pPr>
          </w:p>
        </w:tc>
        <w:tc>
          <w:tcPr>
            <w:tcW w:w="1134" w:type="dxa"/>
          </w:tcPr>
          <w:p w14:paraId="4EC55CE3" w14:textId="77777777" w:rsidR="00784A32" w:rsidRPr="00C31E24" w:rsidRDefault="00784A32" w:rsidP="00354887">
            <w:pPr>
              <w:pStyle w:val="TAL"/>
            </w:pPr>
          </w:p>
        </w:tc>
      </w:tr>
      <w:tr w:rsidR="00784A32" w:rsidRPr="00C31E24" w14:paraId="45F55746" w14:textId="77777777" w:rsidTr="00354887">
        <w:tc>
          <w:tcPr>
            <w:tcW w:w="2835" w:type="dxa"/>
            <w:vAlign w:val="center"/>
          </w:tcPr>
          <w:p w14:paraId="25417DFD" w14:textId="77777777" w:rsidR="00784A32" w:rsidRPr="00C31E24" w:rsidRDefault="00784A32" w:rsidP="00354887">
            <w:pPr>
              <w:pStyle w:val="TAL"/>
            </w:pPr>
            <w:r w:rsidRPr="00C31E24">
              <w:t xml:space="preserve">    MIME-part-body</w:t>
            </w:r>
          </w:p>
        </w:tc>
        <w:tc>
          <w:tcPr>
            <w:tcW w:w="2126" w:type="dxa"/>
            <w:vAlign w:val="center"/>
          </w:tcPr>
          <w:p w14:paraId="5C8B15F8" w14:textId="77777777" w:rsidR="00784A32" w:rsidRPr="00C31E24" w:rsidRDefault="00784A32" w:rsidP="00354887">
            <w:pPr>
              <w:pStyle w:val="TAL"/>
            </w:pPr>
            <w:r w:rsidRPr="00C31E24">
              <w:t xml:space="preserve">MCVideo-Info as described </w:t>
            </w:r>
            <w:r w:rsidR="00530C26" w:rsidRPr="00C31E24">
              <w:t>in Table</w:t>
            </w:r>
            <w:r w:rsidRPr="00C31E24">
              <w:t xml:space="preserve"> 6.1.2.3.3.3-17</w:t>
            </w:r>
          </w:p>
        </w:tc>
        <w:tc>
          <w:tcPr>
            <w:tcW w:w="2126" w:type="dxa"/>
            <w:tcBorders>
              <w:top w:val="single" w:sz="4" w:space="0" w:color="auto"/>
              <w:bottom w:val="single" w:sz="4" w:space="0" w:color="auto"/>
            </w:tcBorders>
          </w:tcPr>
          <w:p w14:paraId="5ED6BABC" w14:textId="77777777" w:rsidR="00784A32" w:rsidRPr="00C31E24" w:rsidRDefault="00784A32" w:rsidP="00354887">
            <w:pPr>
              <w:pStyle w:val="TAL"/>
            </w:pPr>
          </w:p>
        </w:tc>
        <w:tc>
          <w:tcPr>
            <w:tcW w:w="1418" w:type="dxa"/>
          </w:tcPr>
          <w:p w14:paraId="6EC6B0DC" w14:textId="77777777" w:rsidR="00784A32" w:rsidRPr="00C31E24" w:rsidRDefault="00784A32" w:rsidP="00354887">
            <w:pPr>
              <w:pStyle w:val="TAL"/>
            </w:pPr>
          </w:p>
        </w:tc>
        <w:tc>
          <w:tcPr>
            <w:tcW w:w="1134" w:type="dxa"/>
          </w:tcPr>
          <w:p w14:paraId="577BDDB5" w14:textId="77777777" w:rsidR="00784A32" w:rsidRPr="00C31E24" w:rsidRDefault="00784A32" w:rsidP="00354887">
            <w:pPr>
              <w:pStyle w:val="TAL"/>
            </w:pPr>
          </w:p>
        </w:tc>
      </w:tr>
    </w:tbl>
    <w:p w14:paraId="7021EF32" w14:textId="77777777" w:rsidR="00784A32" w:rsidRPr="00C31E24" w:rsidRDefault="00784A32" w:rsidP="00784A32">
      <w:pPr>
        <w:keepNext/>
        <w:widowControl w:val="0"/>
      </w:pPr>
    </w:p>
    <w:p w14:paraId="60E2380A" w14:textId="77777777" w:rsidR="00784A32" w:rsidRPr="00C31E24" w:rsidRDefault="00784A32" w:rsidP="00784A32">
      <w:pPr>
        <w:pStyle w:val="TH"/>
        <w:keepLines w:val="0"/>
        <w:widowControl w:val="0"/>
      </w:pPr>
      <w:r w:rsidRPr="00C31E24">
        <w:t>Table 6.1.2.3.3.3-17: MCVideo-INFO in SIP re-INVITE (Table 6.1.2.3.3.3.16)</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1"/>
        <w:gridCol w:w="2185"/>
        <w:gridCol w:w="2094"/>
        <w:gridCol w:w="1365"/>
        <w:gridCol w:w="1174"/>
      </w:tblGrid>
      <w:tr w:rsidR="00784A32" w:rsidRPr="00C31E24" w14:paraId="6FC5E681" w14:textId="77777777" w:rsidTr="00354887">
        <w:tc>
          <w:tcPr>
            <w:tcW w:w="9525" w:type="dxa"/>
            <w:gridSpan w:val="5"/>
            <w:tcBorders>
              <w:top w:val="single" w:sz="4" w:space="0" w:color="auto"/>
              <w:left w:val="single" w:sz="4" w:space="0" w:color="auto"/>
              <w:bottom w:val="single" w:sz="4" w:space="0" w:color="auto"/>
              <w:right w:val="single" w:sz="4" w:space="0" w:color="auto"/>
            </w:tcBorders>
            <w:hideMark/>
          </w:tcPr>
          <w:p w14:paraId="618CC09B" w14:textId="77777777" w:rsidR="00784A32" w:rsidRPr="00C31E24" w:rsidRDefault="00784A32" w:rsidP="00354887">
            <w:pPr>
              <w:pStyle w:val="TAL"/>
              <w:keepLines w:val="0"/>
              <w:widowControl w:val="0"/>
            </w:pPr>
            <w:r w:rsidRPr="00C31E24">
              <w:t xml:space="preserve">Derivation Path: TS 56.379-1 [2], Table 5.5.3.2.2-3, condition RE-INVITE, GROUP-CALL, IMMPERIL-CALL </w:t>
            </w:r>
          </w:p>
        </w:tc>
      </w:tr>
      <w:tr w:rsidR="00784A32" w:rsidRPr="00C31E24" w14:paraId="23BE5D2B" w14:textId="77777777" w:rsidTr="00354887">
        <w:tc>
          <w:tcPr>
            <w:tcW w:w="2788" w:type="dxa"/>
            <w:tcBorders>
              <w:top w:val="single" w:sz="4" w:space="0" w:color="auto"/>
              <w:left w:val="single" w:sz="4" w:space="0" w:color="auto"/>
              <w:bottom w:val="single" w:sz="4" w:space="0" w:color="auto"/>
              <w:right w:val="single" w:sz="4" w:space="0" w:color="auto"/>
            </w:tcBorders>
            <w:hideMark/>
          </w:tcPr>
          <w:p w14:paraId="1628C7CB" w14:textId="77777777" w:rsidR="00784A32" w:rsidRPr="00C31E24" w:rsidRDefault="00784A32" w:rsidP="00354887">
            <w:pPr>
              <w:pStyle w:val="TAH"/>
              <w:keepLines w:val="0"/>
              <w:widowControl w:val="0"/>
            </w:pPr>
            <w:r w:rsidRPr="00C31E24">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35858400" w14:textId="77777777" w:rsidR="00784A32" w:rsidRPr="00C31E24" w:rsidRDefault="00784A32" w:rsidP="00354887">
            <w:pPr>
              <w:pStyle w:val="TAH"/>
              <w:keepLines w:val="0"/>
              <w:widowControl w:val="0"/>
            </w:pPr>
            <w:r w:rsidRPr="00C31E24">
              <w:t>Value/remark</w:t>
            </w:r>
          </w:p>
        </w:tc>
        <w:tc>
          <w:tcPr>
            <w:tcW w:w="2069" w:type="dxa"/>
            <w:tcBorders>
              <w:top w:val="single" w:sz="4" w:space="0" w:color="auto"/>
              <w:left w:val="single" w:sz="4" w:space="0" w:color="auto"/>
              <w:bottom w:val="single" w:sz="4" w:space="0" w:color="auto"/>
              <w:right w:val="single" w:sz="4" w:space="0" w:color="auto"/>
            </w:tcBorders>
            <w:hideMark/>
          </w:tcPr>
          <w:p w14:paraId="5E25B1E4" w14:textId="77777777" w:rsidR="00784A32" w:rsidRPr="00C31E24" w:rsidRDefault="00784A32" w:rsidP="00354887">
            <w:pPr>
              <w:pStyle w:val="TAH"/>
              <w:keepLines w:val="0"/>
              <w:widowControl w:val="0"/>
            </w:pPr>
            <w:r w:rsidRPr="00C31E24">
              <w:t>Comment</w:t>
            </w:r>
          </w:p>
        </w:tc>
        <w:tc>
          <w:tcPr>
            <w:tcW w:w="1349" w:type="dxa"/>
            <w:tcBorders>
              <w:top w:val="single" w:sz="4" w:space="0" w:color="auto"/>
              <w:left w:val="single" w:sz="4" w:space="0" w:color="auto"/>
              <w:bottom w:val="single" w:sz="4" w:space="0" w:color="auto"/>
              <w:right w:val="single" w:sz="4" w:space="0" w:color="auto"/>
            </w:tcBorders>
            <w:hideMark/>
          </w:tcPr>
          <w:p w14:paraId="67265304" w14:textId="77777777" w:rsidR="00784A32" w:rsidRPr="00C31E24" w:rsidRDefault="00784A32" w:rsidP="00354887">
            <w:pPr>
              <w:pStyle w:val="TAH"/>
              <w:keepLines w:val="0"/>
              <w:widowControl w:val="0"/>
            </w:pPr>
            <w:r w:rsidRPr="00C31E24">
              <w:t>Reference</w:t>
            </w:r>
          </w:p>
        </w:tc>
        <w:tc>
          <w:tcPr>
            <w:tcW w:w="1160" w:type="dxa"/>
            <w:tcBorders>
              <w:top w:val="single" w:sz="4" w:space="0" w:color="auto"/>
              <w:left w:val="single" w:sz="4" w:space="0" w:color="auto"/>
              <w:bottom w:val="single" w:sz="4" w:space="0" w:color="auto"/>
              <w:right w:val="single" w:sz="4" w:space="0" w:color="auto"/>
            </w:tcBorders>
            <w:hideMark/>
          </w:tcPr>
          <w:p w14:paraId="444B9C77" w14:textId="77777777" w:rsidR="00784A32" w:rsidRPr="00C31E24" w:rsidRDefault="00784A32" w:rsidP="00354887">
            <w:pPr>
              <w:pStyle w:val="TAH"/>
              <w:keepLines w:val="0"/>
              <w:widowControl w:val="0"/>
            </w:pPr>
            <w:r w:rsidRPr="00C31E24">
              <w:t>Condition</w:t>
            </w:r>
          </w:p>
        </w:tc>
      </w:tr>
      <w:tr w:rsidR="00784A32" w:rsidRPr="00C31E24" w14:paraId="72079153"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59090F97" w14:textId="77777777" w:rsidR="00784A32" w:rsidRPr="00C31E24" w:rsidRDefault="00784A32" w:rsidP="00354887">
            <w:pPr>
              <w:pStyle w:val="TAL"/>
              <w:keepLines w:val="0"/>
              <w:widowControl w:val="0"/>
            </w:pPr>
            <w:r w:rsidRPr="00C31E24">
              <w:t>mcvideoinfo</w:t>
            </w:r>
          </w:p>
        </w:tc>
        <w:tc>
          <w:tcPr>
            <w:tcW w:w="2159" w:type="dxa"/>
            <w:tcBorders>
              <w:top w:val="single" w:sz="4" w:space="0" w:color="auto"/>
              <w:left w:val="single" w:sz="4" w:space="0" w:color="auto"/>
              <w:bottom w:val="single" w:sz="4" w:space="0" w:color="auto"/>
              <w:right w:val="single" w:sz="4" w:space="0" w:color="auto"/>
            </w:tcBorders>
          </w:tcPr>
          <w:p w14:paraId="4BA7ECF2" w14:textId="77777777" w:rsidR="00784A32" w:rsidRPr="00C31E24"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0439D8A2" w14:textId="77777777" w:rsidR="00784A32" w:rsidRPr="00C31E24"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3A3874BA" w14:textId="77777777" w:rsidR="00784A32" w:rsidRPr="00C31E24"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22E2CE0D" w14:textId="77777777" w:rsidR="00784A32" w:rsidRPr="00C31E24" w:rsidRDefault="00784A32" w:rsidP="00354887">
            <w:pPr>
              <w:pStyle w:val="TAL"/>
              <w:keepLines w:val="0"/>
              <w:widowControl w:val="0"/>
            </w:pPr>
          </w:p>
        </w:tc>
      </w:tr>
      <w:tr w:rsidR="00784A32" w:rsidRPr="00C31E24" w14:paraId="22D244C9" w14:textId="77777777" w:rsidTr="00354887">
        <w:tc>
          <w:tcPr>
            <w:tcW w:w="2788" w:type="dxa"/>
            <w:tcBorders>
              <w:top w:val="single" w:sz="4" w:space="0" w:color="auto"/>
              <w:left w:val="single" w:sz="4" w:space="0" w:color="auto"/>
              <w:bottom w:val="single" w:sz="4" w:space="0" w:color="auto"/>
              <w:right w:val="single" w:sz="4" w:space="0" w:color="auto"/>
            </w:tcBorders>
            <w:vAlign w:val="center"/>
          </w:tcPr>
          <w:p w14:paraId="275F1DBB" w14:textId="77777777" w:rsidR="00784A32" w:rsidRPr="00C31E24" w:rsidRDefault="00784A32" w:rsidP="00354887">
            <w:pPr>
              <w:pStyle w:val="TAL"/>
              <w:keepLines w:val="0"/>
              <w:widowControl w:val="0"/>
            </w:pPr>
            <w:r w:rsidRPr="00C31E24">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07045D16" w14:textId="77777777" w:rsidR="00784A32" w:rsidRPr="00C31E24" w:rsidRDefault="00784A32" w:rsidP="00354887">
            <w:pPr>
              <w:pStyle w:val="TAL"/>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4D73D9C7" w14:textId="77777777" w:rsidR="00784A32" w:rsidRPr="00C31E24"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0767764" w14:textId="77777777" w:rsidR="00784A32" w:rsidRPr="00C31E24"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0BCF17D7" w14:textId="77777777" w:rsidR="00784A32" w:rsidRPr="00C31E24" w:rsidRDefault="00784A32" w:rsidP="00354887">
            <w:pPr>
              <w:pStyle w:val="TAL"/>
              <w:keepLines w:val="0"/>
              <w:widowControl w:val="0"/>
            </w:pPr>
          </w:p>
        </w:tc>
      </w:tr>
      <w:tr w:rsidR="00784A32" w:rsidRPr="00C31E24" w14:paraId="4C78494B" w14:textId="77777777" w:rsidTr="00354887">
        <w:tc>
          <w:tcPr>
            <w:tcW w:w="2788" w:type="dxa"/>
            <w:tcBorders>
              <w:top w:val="single" w:sz="4" w:space="0" w:color="auto"/>
              <w:left w:val="single" w:sz="4" w:space="0" w:color="auto"/>
              <w:bottom w:val="single" w:sz="4" w:space="0" w:color="auto"/>
              <w:right w:val="single" w:sz="4" w:space="0" w:color="auto"/>
            </w:tcBorders>
            <w:vAlign w:val="center"/>
            <w:hideMark/>
          </w:tcPr>
          <w:p w14:paraId="77A596E7" w14:textId="77777777" w:rsidR="00784A32" w:rsidRPr="00C31E24" w:rsidRDefault="00784A32" w:rsidP="00354887">
            <w:pPr>
              <w:pStyle w:val="TAL"/>
              <w:keepLines w:val="0"/>
              <w:widowControl w:val="0"/>
            </w:pPr>
            <w:r w:rsidRPr="00C31E24">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269B0B7D" w14:textId="77777777" w:rsidR="00784A32" w:rsidRPr="00C31E24" w:rsidRDefault="00784A32" w:rsidP="00354887">
            <w:pPr>
              <w:pStyle w:val="TAL"/>
              <w:keepLines w:val="0"/>
              <w:widowControl w:val="0"/>
            </w:pPr>
            <w:r w:rsidRPr="00C31E24">
              <w:t>"chat"</w:t>
            </w:r>
          </w:p>
        </w:tc>
        <w:tc>
          <w:tcPr>
            <w:tcW w:w="2069" w:type="dxa"/>
            <w:tcBorders>
              <w:top w:val="single" w:sz="4" w:space="0" w:color="auto"/>
              <w:left w:val="single" w:sz="4" w:space="0" w:color="auto"/>
              <w:bottom w:val="single" w:sz="4" w:space="0" w:color="auto"/>
              <w:right w:val="single" w:sz="4" w:space="0" w:color="auto"/>
            </w:tcBorders>
          </w:tcPr>
          <w:p w14:paraId="25147FB9" w14:textId="77777777" w:rsidR="00784A32" w:rsidRPr="00C31E24" w:rsidRDefault="00784A32" w:rsidP="00354887">
            <w:pPr>
              <w:pStyle w:val="TAL"/>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E74905C" w14:textId="77777777" w:rsidR="00784A32" w:rsidRPr="00C31E24" w:rsidRDefault="00784A32" w:rsidP="00354887">
            <w:pPr>
              <w:pStyle w:val="TAL"/>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78D2DD14" w14:textId="77777777" w:rsidR="00784A32" w:rsidRPr="00C31E24" w:rsidRDefault="00784A32" w:rsidP="00354887">
            <w:pPr>
              <w:pStyle w:val="TAL"/>
              <w:keepLines w:val="0"/>
              <w:widowControl w:val="0"/>
            </w:pPr>
          </w:p>
        </w:tc>
      </w:tr>
    </w:tbl>
    <w:p w14:paraId="3DA093FE" w14:textId="77777777" w:rsidR="00784A32" w:rsidRPr="00C31E24" w:rsidRDefault="00784A32" w:rsidP="00784A32">
      <w:pPr>
        <w:keepNext/>
        <w:widowControl w:val="0"/>
      </w:pPr>
    </w:p>
    <w:p w14:paraId="545A57A1" w14:textId="77777777" w:rsidR="00784A32" w:rsidRPr="00C31E24" w:rsidRDefault="00784A32" w:rsidP="00784A32">
      <w:pPr>
        <w:pStyle w:val="TH"/>
        <w:keepLines w:val="0"/>
        <w:widowControl w:val="0"/>
        <w:spacing w:before="0"/>
      </w:pPr>
      <w:r w:rsidRPr="00C31E24">
        <w:t>Table 6.1.2.4.3.3-18: SIP BYE (Step 48, Table 6.1.2.2.3.2-1)</w:t>
      </w:r>
    </w:p>
    <w:tbl>
      <w:tblPr>
        <w:tblW w:w="95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784A32" w:rsidRPr="00C31E24" w:rsidDel="00127C5D" w14:paraId="4E31A221" w14:textId="77777777" w:rsidTr="00354887">
        <w:trPr>
          <w:tblHeader/>
        </w:trPr>
        <w:tc>
          <w:tcPr>
            <w:tcW w:w="9531" w:type="dxa"/>
          </w:tcPr>
          <w:p w14:paraId="28E0ABF5" w14:textId="77777777" w:rsidR="00784A32" w:rsidRPr="00C31E24" w:rsidDel="00127C5D" w:rsidRDefault="00784A32" w:rsidP="00354887">
            <w:pPr>
              <w:pStyle w:val="TAL"/>
              <w:keepLines w:val="0"/>
              <w:widowControl w:val="0"/>
            </w:pPr>
            <w:r w:rsidRPr="00C31E24">
              <w:t>Derivation Path: TS 36.579-1, Table 5.5.2.2-1, condition MO_CALL</w:t>
            </w:r>
          </w:p>
        </w:tc>
      </w:tr>
    </w:tbl>
    <w:p w14:paraId="6125BACE" w14:textId="77777777" w:rsidR="00784A32" w:rsidRPr="00C31E24" w:rsidRDefault="00784A32" w:rsidP="00784A32">
      <w:pPr>
        <w:keepNext/>
        <w:widowControl w:val="0"/>
      </w:pPr>
    </w:p>
    <w:p w14:paraId="7F7C6379" w14:textId="66BCB10E" w:rsidR="00784A32" w:rsidRPr="00C31E24" w:rsidRDefault="00784A32" w:rsidP="00784A32">
      <w:pPr>
        <w:pStyle w:val="TH"/>
      </w:pPr>
      <w:r w:rsidRPr="00C31E24">
        <w:t xml:space="preserve">Table 6.1.2.4.3.3-19: </w:t>
      </w:r>
      <w:r w:rsidR="008739C9" w:rsidRPr="00C31E24">
        <w:t>Void</w:t>
      </w:r>
    </w:p>
    <w:p w14:paraId="3FC21982" w14:textId="77777777" w:rsidR="00784A32" w:rsidRPr="00C31E24" w:rsidRDefault="00784A32" w:rsidP="00784A32">
      <w:pPr>
        <w:keepNext/>
        <w:widowControl w:val="0"/>
      </w:pPr>
    </w:p>
    <w:p w14:paraId="1459778E" w14:textId="77777777" w:rsidR="00784A32" w:rsidRPr="00C31E24" w:rsidRDefault="00784A32" w:rsidP="00764DD4">
      <w:pPr>
        <w:pStyle w:val="Heading4"/>
      </w:pPr>
      <w:bookmarkStart w:id="500" w:name="_Toc52787538"/>
      <w:bookmarkStart w:id="501" w:name="_Toc52787719"/>
      <w:bookmarkStart w:id="502" w:name="_Toc75906941"/>
      <w:bookmarkStart w:id="503" w:name="_Toc75907278"/>
      <w:bookmarkStart w:id="504" w:name="_Toc84345730"/>
      <w:bookmarkStart w:id="505" w:name="_Toc99871278"/>
      <w:r w:rsidRPr="00C31E24">
        <w:t>6.1.2.4</w:t>
      </w:r>
      <w:r w:rsidRPr="00C31E24">
        <w:tab/>
        <w:t>On-network / Chat Group Call / Emergency Call / Imminent Peril Call / Client Terminated (CT)</w:t>
      </w:r>
      <w:bookmarkEnd w:id="500"/>
      <w:bookmarkEnd w:id="501"/>
      <w:bookmarkEnd w:id="502"/>
      <w:bookmarkEnd w:id="503"/>
      <w:bookmarkEnd w:id="504"/>
      <w:bookmarkEnd w:id="505"/>
    </w:p>
    <w:p w14:paraId="474C4892" w14:textId="77777777" w:rsidR="00784A32" w:rsidRPr="00C31E24" w:rsidRDefault="00784A32" w:rsidP="00764DD4">
      <w:pPr>
        <w:pStyle w:val="H6"/>
      </w:pPr>
      <w:bookmarkStart w:id="506" w:name="_Toc52787539"/>
      <w:bookmarkStart w:id="507" w:name="_Toc52787720"/>
      <w:bookmarkStart w:id="508" w:name="_Toc75906942"/>
      <w:bookmarkStart w:id="509" w:name="_Toc75907279"/>
      <w:r w:rsidRPr="00C31E24">
        <w:t>6.1.2.4.1</w:t>
      </w:r>
      <w:r w:rsidRPr="00C31E24">
        <w:tab/>
        <w:t>Test Purpose (TP)</w:t>
      </w:r>
      <w:bookmarkEnd w:id="506"/>
      <w:bookmarkEnd w:id="507"/>
      <w:bookmarkEnd w:id="508"/>
      <w:bookmarkEnd w:id="509"/>
    </w:p>
    <w:p w14:paraId="5488D58A" w14:textId="77777777" w:rsidR="00784A32" w:rsidRPr="00C31E24" w:rsidRDefault="00784A32" w:rsidP="00784A32">
      <w:pPr>
        <w:pStyle w:val="H6"/>
        <w:ind w:left="1987" w:hanging="1987"/>
      </w:pPr>
      <w:r w:rsidRPr="00C31E24">
        <w:t>(1)</w:t>
      </w:r>
    </w:p>
    <w:p w14:paraId="2074FA6F"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registered and authorised for MCVideo Service }</w:t>
      </w:r>
    </w:p>
    <w:p w14:paraId="42B82BFF"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2E7CADE7" w14:textId="36CBE7F2"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SIP INVITE message </w:t>
      </w:r>
      <w:r w:rsidR="00F43F6F" w:rsidRPr="00C31E24">
        <w:rPr>
          <w:noProof w:val="0"/>
        </w:rPr>
        <w:t>from the SS (MCVideo Server) with an emergency indication for</w:t>
      </w:r>
      <w:r w:rsidRPr="00C31E24">
        <w:rPr>
          <w:noProof w:val="0"/>
        </w:rPr>
        <w:t xml:space="preserve"> a MCVideo </w:t>
      </w:r>
      <w:r w:rsidR="00F43F6F" w:rsidRPr="00C31E24">
        <w:rPr>
          <w:noProof w:val="0"/>
        </w:rPr>
        <w:t xml:space="preserve">On-demand </w:t>
      </w:r>
      <w:r w:rsidRPr="00C31E24">
        <w:rPr>
          <w:noProof w:val="0"/>
        </w:rPr>
        <w:t>Emergency Chat Group Call }</w:t>
      </w:r>
    </w:p>
    <w:p w14:paraId="00284FB6" w14:textId="1AE6FD70" w:rsidR="00784A32" w:rsidRPr="00C31E24" w:rsidRDefault="00784A32" w:rsidP="00784A32">
      <w:pPr>
        <w:pStyle w:val="PL"/>
        <w:rPr>
          <w:noProof w:val="0"/>
        </w:rPr>
      </w:pPr>
      <w:r w:rsidRPr="00C31E24">
        <w:rPr>
          <w:b/>
          <w:noProof w:val="0"/>
        </w:rPr>
        <w:t xml:space="preserve">    then</w:t>
      </w:r>
      <w:r w:rsidRPr="00C31E24">
        <w:rPr>
          <w:noProof w:val="0"/>
        </w:rPr>
        <w:t xml:space="preserve"> { the UE (MCVideo Client) displays an indication for the MCVideo Emergency Chat Group Call to the MCVideo User</w:t>
      </w:r>
      <w:r w:rsidR="00F43F6F" w:rsidRPr="00C31E24">
        <w:rPr>
          <w:noProof w:val="0"/>
        </w:rPr>
        <w:t xml:space="preserve"> ,</w:t>
      </w:r>
      <w:r w:rsidRPr="00C31E24">
        <w:rPr>
          <w:noProof w:val="0"/>
        </w:rPr>
        <w:t xml:space="preserve"> </w:t>
      </w:r>
      <w:r w:rsidRPr="00C31E24">
        <w:rPr>
          <w:b/>
          <w:noProof w:val="0"/>
        </w:rPr>
        <w:t>and</w:t>
      </w:r>
      <w:r w:rsidRPr="00C31E24">
        <w:rPr>
          <w:noProof w:val="0"/>
        </w:rPr>
        <w:t xml:space="preserve"> </w:t>
      </w:r>
      <w:r w:rsidR="00F43F6F" w:rsidRPr="00C31E24">
        <w:rPr>
          <w:noProof w:val="0"/>
        </w:rPr>
        <w:t xml:space="preserve">responds to the SS (MCVideo Server) </w:t>
      </w:r>
      <w:r w:rsidR="00764DD4" w:rsidRPr="00C31E24">
        <w:rPr>
          <w:noProof w:val="0"/>
        </w:rPr>
        <w:t>with a</w:t>
      </w:r>
      <w:r w:rsidRPr="00C31E24">
        <w:rPr>
          <w:noProof w:val="0"/>
        </w:rPr>
        <w:t xml:space="preserve"> SIP 200 </w:t>
      </w:r>
      <w:r w:rsidR="00F43F6F" w:rsidRPr="00C31E24">
        <w:rPr>
          <w:noProof w:val="0"/>
        </w:rPr>
        <w:t>(</w:t>
      </w:r>
      <w:r w:rsidRPr="00C31E24">
        <w:rPr>
          <w:noProof w:val="0"/>
        </w:rPr>
        <w:t>OK</w:t>
      </w:r>
      <w:r w:rsidR="00F43F6F" w:rsidRPr="00C31E24">
        <w:rPr>
          <w:noProof w:val="0"/>
        </w:rPr>
        <w:t>)</w:t>
      </w:r>
      <w:r w:rsidRPr="00C31E24">
        <w:rPr>
          <w:noProof w:val="0"/>
        </w:rPr>
        <w:t xml:space="preserve"> message }</w:t>
      </w:r>
    </w:p>
    <w:p w14:paraId="2586B5F6" w14:textId="77777777" w:rsidR="00784A32" w:rsidRPr="00C31E24" w:rsidRDefault="00784A32" w:rsidP="00784A32">
      <w:pPr>
        <w:pStyle w:val="PL"/>
        <w:rPr>
          <w:noProof w:val="0"/>
        </w:rPr>
      </w:pPr>
      <w:r w:rsidRPr="00C31E24">
        <w:rPr>
          <w:noProof w:val="0"/>
        </w:rPr>
        <w:t xml:space="preserve">            }</w:t>
      </w:r>
    </w:p>
    <w:p w14:paraId="3BFF64BA" w14:textId="77777777" w:rsidR="00784A32" w:rsidRPr="00C31E24" w:rsidRDefault="00784A32" w:rsidP="00784A32">
      <w:pPr>
        <w:pStyle w:val="PL"/>
        <w:rPr>
          <w:noProof w:val="0"/>
        </w:rPr>
      </w:pPr>
    </w:p>
    <w:p w14:paraId="4FC80AF0" w14:textId="77777777" w:rsidR="00784A32" w:rsidRPr="00C31E24" w:rsidRDefault="00784A32" w:rsidP="00784A32">
      <w:pPr>
        <w:pStyle w:val="H6"/>
        <w:ind w:left="1987" w:hanging="1987"/>
      </w:pPr>
      <w:r w:rsidRPr="00C31E24">
        <w:t>(2)</w:t>
      </w:r>
    </w:p>
    <w:p w14:paraId="48586B15" w14:textId="4A919188" w:rsidR="00784A32" w:rsidRPr="00C31E24" w:rsidRDefault="00784A32" w:rsidP="00784A32">
      <w:pPr>
        <w:pStyle w:val="PL"/>
        <w:rPr>
          <w:noProof w:val="0"/>
        </w:rPr>
      </w:pPr>
      <w:r w:rsidRPr="00C31E24">
        <w:rPr>
          <w:b/>
          <w:noProof w:val="0"/>
        </w:rPr>
        <w:t>with</w:t>
      </w:r>
      <w:r w:rsidRPr="00C31E24">
        <w:rPr>
          <w:noProof w:val="0"/>
        </w:rPr>
        <w:t xml:space="preserve"> { </w:t>
      </w:r>
      <w:r w:rsidR="00F43F6F" w:rsidRPr="00C31E24">
        <w:rPr>
          <w:noProof w:val="0"/>
        </w:rPr>
        <w:t xml:space="preserve">the </w:t>
      </w:r>
      <w:r w:rsidRPr="00C31E24">
        <w:rPr>
          <w:noProof w:val="0"/>
        </w:rPr>
        <w:t>UE (MCVideo Client) having an ongoing MCVideo Emergency Chat Group Call</w:t>
      </w:r>
      <w:r w:rsidR="00F43F6F" w:rsidRPr="00C31E24">
        <w:rPr>
          <w:noProof w:val="0"/>
        </w:rPr>
        <w:t>, with implicit Reception Control</w:t>
      </w:r>
      <w:r w:rsidRPr="00C31E24">
        <w:rPr>
          <w:noProof w:val="0"/>
        </w:rPr>
        <w:t xml:space="preserve"> }</w:t>
      </w:r>
    </w:p>
    <w:p w14:paraId="0310F2ED"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3C442FF6" w14:textId="498682AD"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w:t>
      </w:r>
      <w:r w:rsidR="00F43F6F" w:rsidRPr="00C31E24">
        <w:rPr>
          <w:noProof w:val="0"/>
        </w:rPr>
        <w:t>UE (</w:t>
      </w:r>
      <w:r w:rsidRPr="00C31E24">
        <w:rPr>
          <w:noProof w:val="0"/>
        </w:rPr>
        <w:t xml:space="preserve">MCVideo </w:t>
      </w:r>
      <w:r w:rsidR="00F43F6F" w:rsidRPr="00C31E24">
        <w:rPr>
          <w:noProof w:val="0"/>
        </w:rPr>
        <w:t>Client) receives a Media Transmission Notification message from</w:t>
      </w:r>
      <w:r w:rsidRPr="00C31E24">
        <w:rPr>
          <w:noProof w:val="0"/>
        </w:rPr>
        <w:t xml:space="preserve"> the </w:t>
      </w:r>
      <w:r w:rsidR="00F43F6F" w:rsidRPr="00C31E24">
        <w:rPr>
          <w:noProof w:val="0"/>
        </w:rPr>
        <w:t>SS (</w:t>
      </w:r>
      <w:r w:rsidRPr="00C31E24">
        <w:rPr>
          <w:noProof w:val="0"/>
        </w:rPr>
        <w:t xml:space="preserve">MCVideo </w:t>
      </w:r>
      <w:r w:rsidR="00F43F6F" w:rsidRPr="00C31E24">
        <w:rPr>
          <w:noProof w:val="0"/>
        </w:rPr>
        <w:t>Server)</w:t>
      </w:r>
      <w:r w:rsidRPr="00C31E24">
        <w:rPr>
          <w:noProof w:val="0"/>
        </w:rPr>
        <w:t xml:space="preserve"> }</w:t>
      </w:r>
    </w:p>
    <w:p w14:paraId="6323CE37" w14:textId="3F73CCC2" w:rsidR="00D47391" w:rsidRPr="00C31E24" w:rsidRDefault="00F43F6F" w:rsidP="00D47391">
      <w:pPr>
        <w:pStyle w:val="PL"/>
        <w:rPr>
          <w:noProof w:val="0"/>
        </w:rPr>
      </w:pPr>
      <w:r w:rsidRPr="00C31E24">
        <w:rPr>
          <w:b/>
          <w:noProof w:val="0"/>
        </w:rPr>
        <w:t xml:space="preserve">    then</w:t>
      </w:r>
      <w:r w:rsidRPr="00C31E24">
        <w:rPr>
          <w:noProof w:val="0"/>
        </w:rPr>
        <w:t xml:space="preserve"> {the UE (MCVideo Client) </w:t>
      </w:r>
      <w:r w:rsidR="00D47391" w:rsidRPr="00C31E24">
        <w:rPr>
          <w:noProof w:val="0"/>
        </w:rPr>
        <w:t xml:space="preserve">provides media transmission notification to the MCVideo User </w:t>
      </w:r>
      <w:r w:rsidR="00D47391" w:rsidRPr="00C31E24">
        <w:rPr>
          <w:b/>
          <w:bCs/>
          <w:noProof w:val="0"/>
        </w:rPr>
        <w:t>and</w:t>
      </w:r>
      <w:r w:rsidR="00D47391" w:rsidRPr="00C31E24">
        <w:rPr>
          <w:noProof w:val="0"/>
        </w:rPr>
        <w:t xml:space="preserve">, upon receipt of approval from the user, sends a Receive Media Request message to the SS (MCVideo Server) </w:t>
      </w:r>
      <w:r w:rsidR="00D47391" w:rsidRPr="00C31E24">
        <w:rPr>
          <w:b/>
          <w:bCs/>
          <w:noProof w:val="0"/>
        </w:rPr>
        <w:t>and</w:t>
      </w:r>
      <w:r w:rsidR="00D47391" w:rsidRPr="00C31E24">
        <w:rPr>
          <w:noProof w:val="0"/>
        </w:rPr>
        <w:t xml:space="preserve"> respects the Reception Control imposed by the SS (MCVideo Server) (Media Transmission Notification, Receive Media Request, Receive Media Response, Transmission Granted, Media Reception End Request, Media Reception End Response) }</w:t>
      </w:r>
    </w:p>
    <w:p w14:paraId="1498F24E" w14:textId="77777777" w:rsidR="00784A32" w:rsidRPr="00C31E24" w:rsidRDefault="00784A32" w:rsidP="00784A32">
      <w:pPr>
        <w:pStyle w:val="PL"/>
        <w:rPr>
          <w:noProof w:val="0"/>
        </w:rPr>
      </w:pPr>
      <w:r w:rsidRPr="00C31E24">
        <w:rPr>
          <w:noProof w:val="0"/>
        </w:rPr>
        <w:t xml:space="preserve">            }</w:t>
      </w:r>
    </w:p>
    <w:p w14:paraId="4A945AB3" w14:textId="77777777" w:rsidR="00784A32" w:rsidRPr="00C31E24" w:rsidRDefault="00784A32" w:rsidP="00784A32">
      <w:pPr>
        <w:pStyle w:val="PL"/>
        <w:rPr>
          <w:noProof w:val="0"/>
        </w:rPr>
      </w:pPr>
    </w:p>
    <w:p w14:paraId="38685FFE" w14:textId="77777777" w:rsidR="00784A32" w:rsidRPr="00C31E24" w:rsidRDefault="00784A32" w:rsidP="00784A32">
      <w:pPr>
        <w:pStyle w:val="PL"/>
        <w:spacing w:before="120" w:after="180"/>
        <w:rPr>
          <w:rFonts w:ascii="Arial" w:hAnsi="Arial" w:cs="Arial"/>
          <w:noProof w:val="0"/>
          <w:sz w:val="20"/>
        </w:rPr>
      </w:pPr>
      <w:r w:rsidRPr="00C31E24">
        <w:rPr>
          <w:rFonts w:ascii="Arial" w:hAnsi="Arial" w:cs="Arial"/>
          <w:noProof w:val="0"/>
          <w:sz w:val="20"/>
        </w:rPr>
        <w:t>(3)</w:t>
      </w:r>
    </w:p>
    <w:p w14:paraId="17375A62" w14:textId="7E44CB8A" w:rsidR="00784A32" w:rsidRPr="00C31E24" w:rsidRDefault="00784A32" w:rsidP="00784A32">
      <w:pPr>
        <w:pStyle w:val="PL"/>
        <w:rPr>
          <w:noProof w:val="0"/>
        </w:rPr>
      </w:pPr>
      <w:r w:rsidRPr="00C31E24">
        <w:rPr>
          <w:b/>
          <w:noProof w:val="0"/>
        </w:rPr>
        <w:t>with</w:t>
      </w:r>
      <w:r w:rsidRPr="00C31E24">
        <w:rPr>
          <w:noProof w:val="0"/>
        </w:rPr>
        <w:t xml:space="preserve"> { </w:t>
      </w:r>
      <w:r w:rsidR="00F43F6F" w:rsidRPr="00C31E24">
        <w:rPr>
          <w:noProof w:val="0"/>
        </w:rPr>
        <w:t xml:space="preserve">the </w:t>
      </w:r>
      <w:r w:rsidRPr="00C31E24">
        <w:rPr>
          <w:noProof w:val="0"/>
        </w:rPr>
        <w:t xml:space="preserve">UE (MCVideo Client) </w:t>
      </w:r>
      <w:r w:rsidR="00D47391" w:rsidRPr="00C31E24">
        <w:rPr>
          <w:noProof w:val="0"/>
        </w:rPr>
        <w:t>having an ongoing Emergency Chat Group Call, with implicit Reception Control and having sent a Receive Media Request message</w:t>
      </w:r>
      <w:r w:rsidRPr="00C31E24">
        <w:rPr>
          <w:noProof w:val="0"/>
        </w:rPr>
        <w:t xml:space="preserve"> }</w:t>
      </w:r>
    </w:p>
    <w:p w14:paraId="4193238A"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29E1B27A" w14:textId="246ED500" w:rsidR="00784A32" w:rsidRPr="00C31E24" w:rsidRDefault="00784A32" w:rsidP="00764DD4">
      <w:pPr>
        <w:pStyle w:val="PL"/>
        <w:rPr>
          <w:noProof w:val="0"/>
        </w:rPr>
      </w:pPr>
      <w:r w:rsidRPr="00C31E24">
        <w:rPr>
          <w:noProof w:val="0"/>
        </w:rPr>
        <w:t xml:space="preserve">  </w:t>
      </w:r>
      <w:r w:rsidRPr="00C31E24">
        <w:rPr>
          <w:b/>
          <w:noProof w:val="0"/>
        </w:rPr>
        <w:t>when</w:t>
      </w:r>
      <w:r w:rsidRPr="00C31E24">
        <w:rPr>
          <w:noProof w:val="0"/>
        </w:rPr>
        <w:t xml:space="preserve"> { the </w:t>
      </w:r>
      <w:r w:rsidR="00D47391" w:rsidRPr="00C31E24">
        <w:rPr>
          <w:noProof w:val="0"/>
        </w:rPr>
        <w:t>UE (</w:t>
      </w:r>
      <w:r w:rsidRPr="00C31E24">
        <w:rPr>
          <w:noProof w:val="0"/>
        </w:rPr>
        <w:t>MCVideo Client</w:t>
      </w:r>
      <w:r w:rsidR="00D47391" w:rsidRPr="00C31E24">
        <w:rPr>
          <w:noProof w:val="0"/>
        </w:rPr>
        <w:t>)</w:t>
      </w:r>
      <w:r w:rsidRPr="00C31E24">
        <w:rPr>
          <w:noProof w:val="0"/>
        </w:rPr>
        <w:t xml:space="preserve"> receives a </w:t>
      </w:r>
      <w:r w:rsidR="00D47391" w:rsidRPr="00C31E24">
        <w:rPr>
          <w:noProof w:val="0"/>
        </w:rPr>
        <w:t>Receive Media Response</w:t>
      </w:r>
      <w:r w:rsidRPr="00C31E24">
        <w:rPr>
          <w:noProof w:val="0"/>
        </w:rPr>
        <w:t xml:space="preserve"> message </w:t>
      </w:r>
      <w:r w:rsidR="00D47391" w:rsidRPr="00C31E24">
        <w:rPr>
          <w:noProof w:val="0"/>
        </w:rPr>
        <w:t>from the SS (</w:t>
      </w:r>
      <w:r w:rsidRPr="00C31E24">
        <w:rPr>
          <w:noProof w:val="0"/>
        </w:rPr>
        <w:t xml:space="preserve"> MCVideo </w:t>
      </w:r>
      <w:r w:rsidR="00D47391" w:rsidRPr="00C31E24">
        <w:rPr>
          <w:noProof w:val="0"/>
        </w:rPr>
        <w:t>Server)</w:t>
      </w:r>
      <w:r w:rsidRPr="00C31E24">
        <w:rPr>
          <w:noProof w:val="0"/>
        </w:rPr>
        <w:t xml:space="preserve"> }</w:t>
      </w:r>
      <w:r w:rsidR="00D47391" w:rsidRPr="00C31E24">
        <w:rPr>
          <w:b/>
          <w:noProof w:val="0"/>
        </w:rPr>
        <w:t xml:space="preserve">    </w:t>
      </w:r>
      <w:r w:rsidRPr="00C31E24">
        <w:rPr>
          <w:b/>
          <w:noProof w:val="0"/>
        </w:rPr>
        <w:t>then</w:t>
      </w:r>
      <w:r w:rsidRPr="00C31E24">
        <w:rPr>
          <w:noProof w:val="0"/>
        </w:rPr>
        <w:t xml:space="preserve"> {the UE (MCVideo Client) </w:t>
      </w:r>
      <w:r w:rsidR="00D47391" w:rsidRPr="00C31E24">
        <w:rPr>
          <w:noProof w:val="0"/>
        </w:rPr>
        <w:t>provides receive media success notification</w:t>
      </w:r>
      <w:r w:rsidRPr="00C31E24">
        <w:rPr>
          <w:noProof w:val="0"/>
        </w:rPr>
        <w:t xml:space="preserve"> to the MCVideo User  }</w:t>
      </w:r>
    </w:p>
    <w:p w14:paraId="5288BC20" w14:textId="77777777" w:rsidR="00784A32" w:rsidRPr="00C31E24" w:rsidRDefault="00784A32" w:rsidP="00784A32">
      <w:pPr>
        <w:pStyle w:val="PL"/>
        <w:rPr>
          <w:noProof w:val="0"/>
        </w:rPr>
      </w:pPr>
      <w:r w:rsidRPr="00C31E24">
        <w:rPr>
          <w:noProof w:val="0"/>
        </w:rPr>
        <w:t xml:space="preserve">            }</w:t>
      </w:r>
    </w:p>
    <w:p w14:paraId="62A5EE3E" w14:textId="77777777" w:rsidR="00784A32" w:rsidRPr="00C31E24" w:rsidRDefault="00784A32" w:rsidP="00784A32">
      <w:pPr>
        <w:pStyle w:val="PL"/>
        <w:rPr>
          <w:noProof w:val="0"/>
        </w:rPr>
      </w:pPr>
    </w:p>
    <w:p w14:paraId="12B19977" w14:textId="77777777" w:rsidR="00784A32" w:rsidRPr="00C31E24" w:rsidRDefault="00784A32" w:rsidP="00784A32">
      <w:pPr>
        <w:pStyle w:val="PL"/>
        <w:spacing w:before="120" w:after="180"/>
        <w:rPr>
          <w:rFonts w:ascii="Arial" w:hAnsi="Arial" w:cs="Arial"/>
          <w:noProof w:val="0"/>
          <w:sz w:val="20"/>
        </w:rPr>
      </w:pPr>
      <w:r w:rsidRPr="00C31E24">
        <w:rPr>
          <w:rFonts w:ascii="Arial" w:hAnsi="Arial" w:cs="Arial"/>
          <w:noProof w:val="0"/>
          <w:sz w:val="20"/>
        </w:rPr>
        <w:t>(4)</w:t>
      </w:r>
    </w:p>
    <w:p w14:paraId="42593502" w14:textId="4AEE2171" w:rsidR="00784A32" w:rsidRPr="00C31E24" w:rsidRDefault="00784A32" w:rsidP="00784A32">
      <w:pPr>
        <w:pStyle w:val="PL"/>
        <w:rPr>
          <w:noProof w:val="0"/>
        </w:rPr>
      </w:pPr>
      <w:r w:rsidRPr="00C31E24">
        <w:rPr>
          <w:b/>
          <w:noProof w:val="0"/>
        </w:rPr>
        <w:t>with</w:t>
      </w:r>
      <w:r w:rsidRPr="00C31E24">
        <w:rPr>
          <w:noProof w:val="0"/>
        </w:rPr>
        <w:t xml:space="preserve"> { </w:t>
      </w:r>
      <w:r w:rsidR="00F43F6F" w:rsidRPr="00C31E24">
        <w:rPr>
          <w:noProof w:val="0"/>
        </w:rPr>
        <w:t xml:space="preserve">the </w:t>
      </w:r>
      <w:r w:rsidRPr="00C31E24">
        <w:rPr>
          <w:noProof w:val="0"/>
        </w:rPr>
        <w:t xml:space="preserve">UE (MCVideo Client) having an ongoing </w:t>
      </w:r>
      <w:r w:rsidR="00F43F6F" w:rsidRPr="00C31E24">
        <w:rPr>
          <w:noProof w:val="0"/>
        </w:rPr>
        <w:t>Emergency</w:t>
      </w:r>
      <w:r w:rsidRPr="00C31E24">
        <w:rPr>
          <w:noProof w:val="0"/>
        </w:rPr>
        <w:t xml:space="preserve"> Chat Group</w:t>
      </w:r>
      <w:r w:rsidRPr="00C31E24">
        <w:rPr>
          <w:noProof w:val="0"/>
          <w:color w:val="FF0000"/>
        </w:rPr>
        <w:t xml:space="preserve"> </w:t>
      </w:r>
      <w:r w:rsidRPr="00C31E24">
        <w:rPr>
          <w:noProof w:val="0"/>
        </w:rPr>
        <w:t>Call</w:t>
      </w:r>
      <w:r w:rsidR="00F43F6F" w:rsidRPr="00C31E24">
        <w:rPr>
          <w:noProof w:val="0"/>
        </w:rPr>
        <w:t>, with implicit Reception Control</w:t>
      </w:r>
      <w:r w:rsidRPr="00C31E24">
        <w:rPr>
          <w:noProof w:val="0"/>
        </w:rPr>
        <w:t xml:space="preserve"> }</w:t>
      </w:r>
    </w:p>
    <w:p w14:paraId="73537234"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635124FB" w14:textId="4265D563"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{the </w:t>
      </w:r>
      <w:r w:rsidR="00F43F6F" w:rsidRPr="00C31E24">
        <w:rPr>
          <w:noProof w:val="0"/>
        </w:rPr>
        <w:t xml:space="preserve">UE </w:t>
      </w:r>
      <w:r w:rsidRPr="00C31E24">
        <w:rPr>
          <w:noProof w:val="0"/>
        </w:rPr>
        <w:t xml:space="preserve">MCVideo </w:t>
      </w:r>
      <w:r w:rsidR="00F43F6F" w:rsidRPr="00C31E24">
        <w:rPr>
          <w:noProof w:val="0"/>
        </w:rPr>
        <w:t>Client) receives a Media Reception End Request message from</w:t>
      </w:r>
      <w:r w:rsidRPr="00C31E24">
        <w:rPr>
          <w:noProof w:val="0"/>
        </w:rPr>
        <w:t xml:space="preserve"> the </w:t>
      </w:r>
      <w:r w:rsidR="00F43F6F" w:rsidRPr="00C31E24">
        <w:rPr>
          <w:noProof w:val="0"/>
        </w:rPr>
        <w:t>SS (</w:t>
      </w:r>
      <w:r w:rsidRPr="00C31E24">
        <w:rPr>
          <w:noProof w:val="0"/>
        </w:rPr>
        <w:t xml:space="preserve">MCVideo </w:t>
      </w:r>
      <w:r w:rsidR="00F43F6F" w:rsidRPr="00C31E24">
        <w:rPr>
          <w:noProof w:val="0"/>
        </w:rPr>
        <w:t>Server)</w:t>
      </w:r>
      <w:r w:rsidRPr="00C31E24">
        <w:rPr>
          <w:noProof w:val="0"/>
        </w:rPr>
        <w:t xml:space="preserve"> }</w:t>
      </w:r>
    </w:p>
    <w:p w14:paraId="20DC60F7" w14:textId="77777777" w:rsidR="00F43F6F" w:rsidRPr="00C31E24" w:rsidRDefault="00784A32" w:rsidP="00F43F6F">
      <w:pPr>
        <w:pStyle w:val="PL"/>
        <w:rPr>
          <w:noProof w:val="0"/>
        </w:rPr>
      </w:pPr>
      <w:r w:rsidRPr="00C31E24">
        <w:rPr>
          <w:noProof w:val="0"/>
        </w:rPr>
        <w:t xml:space="preserve">    </w:t>
      </w:r>
      <w:r w:rsidRPr="00C31E24">
        <w:rPr>
          <w:b/>
          <w:noProof w:val="0"/>
        </w:rPr>
        <w:t>then</w:t>
      </w:r>
      <w:r w:rsidRPr="00C31E24">
        <w:rPr>
          <w:noProof w:val="0"/>
        </w:rPr>
        <w:t xml:space="preserve"> { </w:t>
      </w:r>
      <w:r w:rsidR="00F43F6F" w:rsidRPr="00C31E24">
        <w:rPr>
          <w:noProof w:val="0"/>
        </w:rPr>
        <w:t xml:space="preserve">the </w:t>
      </w:r>
      <w:r w:rsidRPr="00C31E24">
        <w:rPr>
          <w:noProof w:val="0"/>
        </w:rPr>
        <w:t xml:space="preserve">UE (MCVideo Client) </w:t>
      </w:r>
      <w:r w:rsidR="00F43F6F" w:rsidRPr="00C31E24">
        <w:rPr>
          <w:noProof w:val="0"/>
        </w:rPr>
        <w:t xml:space="preserve">notifies the MCVideo User, </w:t>
      </w:r>
      <w:r w:rsidR="00F43F6F" w:rsidRPr="00C31E24">
        <w:rPr>
          <w:b/>
          <w:bCs/>
          <w:noProof w:val="0"/>
        </w:rPr>
        <w:t>and</w:t>
      </w:r>
      <w:r w:rsidR="00F43F6F" w:rsidRPr="00C31E24">
        <w:rPr>
          <w:noProof w:val="0"/>
        </w:rPr>
        <w:t xml:space="preserve"> upon receipt of user acceptance, </w:t>
      </w:r>
      <w:r w:rsidRPr="00C31E24">
        <w:rPr>
          <w:noProof w:val="0"/>
        </w:rPr>
        <w:t xml:space="preserve">sends a </w:t>
      </w:r>
      <w:r w:rsidR="00F43F6F" w:rsidRPr="00C31E24">
        <w:rPr>
          <w:noProof w:val="0"/>
        </w:rPr>
        <w:t>Media Reception End Response message to the SS (MCVideo Server }</w:t>
      </w:r>
    </w:p>
    <w:p w14:paraId="3B04A732" w14:textId="335D8B22" w:rsidR="00784A32" w:rsidRPr="00C31E24" w:rsidRDefault="00F43F6F" w:rsidP="00784A32">
      <w:pPr>
        <w:pStyle w:val="PL"/>
        <w:rPr>
          <w:noProof w:val="0"/>
        </w:rPr>
      </w:pPr>
      <w:r w:rsidRPr="00C31E24">
        <w:rPr>
          <w:rFonts w:cs="Courier New"/>
          <w:noProof w:val="0"/>
          <w:szCs w:val="16"/>
        </w:rPr>
        <w:t xml:space="preserve">            </w:t>
      </w:r>
      <w:r w:rsidR="00784A32" w:rsidRPr="00C31E24">
        <w:rPr>
          <w:noProof w:val="0"/>
        </w:rPr>
        <w:t xml:space="preserve"> }</w:t>
      </w:r>
    </w:p>
    <w:p w14:paraId="2FDACD08" w14:textId="77777777" w:rsidR="00F43F6F" w:rsidRPr="00C31E24" w:rsidRDefault="00F43F6F" w:rsidP="00784A32">
      <w:pPr>
        <w:pStyle w:val="PL"/>
        <w:rPr>
          <w:noProof w:val="0"/>
        </w:rPr>
      </w:pPr>
    </w:p>
    <w:p w14:paraId="1339E16C" w14:textId="77777777" w:rsidR="00F43F6F" w:rsidRPr="00C31E24" w:rsidRDefault="00F43F6F" w:rsidP="00F43F6F">
      <w:pPr>
        <w:pStyle w:val="H6"/>
      </w:pPr>
      <w:r w:rsidRPr="00C31E24">
        <w:t>(5)</w:t>
      </w:r>
    </w:p>
    <w:p w14:paraId="2E89A8ED" w14:textId="77777777" w:rsidR="00F43F6F" w:rsidRPr="00C31E24" w:rsidRDefault="00F43F6F" w:rsidP="00F43F6F">
      <w:pPr>
        <w:pStyle w:val="PL"/>
        <w:rPr>
          <w:noProof w:val="0"/>
        </w:rPr>
      </w:pPr>
      <w:r w:rsidRPr="00C31E24">
        <w:rPr>
          <w:b/>
          <w:noProof w:val="0"/>
        </w:rPr>
        <w:t>with</w:t>
      </w:r>
      <w:r w:rsidRPr="00C31E24">
        <w:rPr>
          <w:noProof w:val="0"/>
        </w:rPr>
        <w:t xml:space="preserve"> { the UE (MCVideo Client) having an ongoing Emergency Chat Group Call with Automatic Commencement Mode }</w:t>
      </w:r>
    </w:p>
    <w:p w14:paraId="72226AE1" w14:textId="77777777" w:rsidR="00F43F6F" w:rsidRPr="00C31E24" w:rsidRDefault="00F43F6F" w:rsidP="00F43F6F">
      <w:pPr>
        <w:pStyle w:val="PL"/>
        <w:rPr>
          <w:noProof w:val="0"/>
        </w:rPr>
      </w:pPr>
      <w:r w:rsidRPr="00C31E24">
        <w:rPr>
          <w:b/>
          <w:noProof w:val="0"/>
        </w:rPr>
        <w:t>ensure that</w:t>
      </w:r>
      <w:r w:rsidRPr="00C31E24">
        <w:rPr>
          <w:noProof w:val="0"/>
        </w:rPr>
        <w:t xml:space="preserve"> {</w:t>
      </w:r>
    </w:p>
    <w:p w14:paraId="2D6B3153" w14:textId="77777777" w:rsidR="00F43F6F" w:rsidRPr="00C31E24" w:rsidRDefault="00F43F6F" w:rsidP="00F43F6F">
      <w:pPr>
        <w:pStyle w:val="PL"/>
        <w:rPr>
          <w:noProof w:val="0"/>
        </w:rPr>
      </w:pPr>
      <w:r w:rsidRPr="00C31E24">
        <w:rPr>
          <w:noProof w:val="0"/>
        </w:rPr>
        <w:t xml:space="preserve">  </w:t>
      </w:r>
      <w:r w:rsidRPr="00C31E24">
        <w:rPr>
          <w:b/>
          <w:noProof w:val="0"/>
        </w:rPr>
        <w:t>when</w:t>
      </w:r>
      <w:r w:rsidRPr="00C31E24">
        <w:rPr>
          <w:noProof w:val="0"/>
        </w:rPr>
        <w:t xml:space="preserve"> { the MCVideo User requests to end the Emergency Chat Group Call, }</w:t>
      </w:r>
    </w:p>
    <w:p w14:paraId="04501319" w14:textId="77777777" w:rsidR="00F43F6F" w:rsidRPr="00C31E24" w:rsidRDefault="00F43F6F" w:rsidP="00F43F6F">
      <w:pPr>
        <w:pStyle w:val="PL"/>
        <w:rPr>
          <w:rFonts w:cs="Courier New"/>
          <w:noProof w:val="0"/>
          <w:szCs w:val="16"/>
        </w:rPr>
      </w:pPr>
      <w:r w:rsidRPr="00C31E24">
        <w:rPr>
          <w:noProof w:val="0"/>
        </w:rPr>
        <w:t xml:space="preserve">    </w:t>
      </w:r>
      <w:r w:rsidRPr="00C31E24">
        <w:rPr>
          <w:b/>
          <w:noProof w:val="0"/>
        </w:rPr>
        <w:t>then</w:t>
      </w:r>
      <w:r w:rsidRPr="00C31E24">
        <w:rPr>
          <w:noProof w:val="0"/>
        </w:rPr>
        <w:t xml:space="preserve"> { the UE (MCVideo Client) sends a SIP BYE message to the SS (MCVideo Server, receives a SIP 200 (OK) message, and leaves the MCVideo session }</w:t>
      </w:r>
    </w:p>
    <w:p w14:paraId="0EF966AC" w14:textId="77777777" w:rsidR="00F43F6F" w:rsidRPr="00C31E24" w:rsidRDefault="00F43F6F" w:rsidP="00F43F6F">
      <w:pPr>
        <w:pStyle w:val="PL"/>
        <w:rPr>
          <w:rFonts w:cs="Courier New"/>
          <w:noProof w:val="0"/>
          <w:szCs w:val="16"/>
        </w:rPr>
      </w:pPr>
      <w:r w:rsidRPr="00C31E24">
        <w:rPr>
          <w:rFonts w:cs="Courier New"/>
          <w:noProof w:val="0"/>
          <w:szCs w:val="16"/>
        </w:rPr>
        <w:t xml:space="preserve">          }</w:t>
      </w:r>
    </w:p>
    <w:p w14:paraId="10E49DFE" w14:textId="77777777" w:rsidR="00F43F6F" w:rsidRPr="00C31E24" w:rsidRDefault="00F43F6F" w:rsidP="00F43F6F">
      <w:pPr>
        <w:pStyle w:val="PL"/>
        <w:rPr>
          <w:rFonts w:cs="Courier New"/>
          <w:noProof w:val="0"/>
          <w:szCs w:val="16"/>
        </w:rPr>
      </w:pPr>
    </w:p>
    <w:p w14:paraId="2D8DD405" w14:textId="77777777" w:rsidR="00F43F6F" w:rsidRPr="00C31E24" w:rsidRDefault="00F43F6F" w:rsidP="00F43F6F">
      <w:pPr>
        <w:pStyle w:val="H6"/>
        <w:ind w:left="1987" w:hanging="1987"/>
      </w:pPr>
      <w:r w:rsidRPr="00C31E24">
        <w:t>(6)</w:t>
      </w:r>
    </w:p>
    <w:p w14:paraId="350B86E1" w14:textId="77777777" w:rsidR="00F43F6F" w:rsidRPr="00C31E24" w:rsidRDefault="00F43F6F" w:rsidP="00F43F6F">
      <w:pPr>
        <w:pStyle w:val="PL"/>
        <w:rPr>
          <w:noProof w:val="0"/>
        </w:rPr>
      </w:pPr>
      <w:r w:rsidRPr="00C31E24">
        <w:rPr>
          <w:b/>
          <w:noProof w:val="0"/>
        </w:rPr>
        <w:t>with</w:t>
      </w:r>
      <w:r w:rsidRPr="00C31E24">
        <w:rPr>
          <w:noProof w:val="0"/>
        </w:rPr>
        <w:t xml:space="preserve"> { UE (MCVideo Client) registered and authorised for MCVideo Service }</w:t>
      </w:r>
    </w:p>
    <w:p w14:paraId="16422F05" w14:textId="77777777" w:rsidR="00F43F6F" w:rsidRPr="00C31E24" w:rsidRDefault="00F43F6F" w:rsidP="00F43F6F">
      <w:pPr>
        <w:pStyle w:val="PL"/>
        <w:rPr>
          <w:noProof w:val="0"/>
        </w:rPr>
      </w:pPr>
      <w:r w:rsidRPr="00C31E24">
        <w:rPr>
          <w:b/>
          <w:noProof w:val="0"/>
        </w:rPr>
        <w:t>ensure that</w:t>
      </w:r>
      <w:r w:rsidRPr="00C31E24">
        <w:rPr>
          <w:noProof w:val="0"/>
        </w:rPr>
        <w:t xml:space="preserve"> {</w:t>
      </w:r>
    </w:p>
    <w:p w14:paraId="04129F06" w14:textId="77777777" w:rsidR="00F43F6F" w:rsidRPr="00C31E24" w:rsidRDefault="00F43F6F" w:rsidP="00F43F6F">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SIP INVITE message from the SS (MCVideo Server) with an imminent peril indication for a MCVideo On-demand Imminent Peril Chat Group Call }</w:t>
      </w:r>
    </w:p>
    <w:p w14:paraId="596B523D" w14:textId="77777777" w:rsidR="00F43F6F" w:rsidRPr="00C31E24" w:rsidRDefault="00F43F6F" w:rsidP="00F43F6F">
      <w:pPr>
        <w:pStyle w:val="PL"/>
        <w:rPr>
          <w:noProof w:val="0"/>
        </w:rPr>
      </w:pPr>
      <w:r w:rsidRPr="00C31E24">
        <w:rPr>
          <w:bCs/>
          <w:noProof w:val="0"/>
        </w:rPr>
        <w:t xml:space="preserve">    </w:t>
      </w:r>
      <w:r w:rsidRPr="00C31E24">
        <w:rPr>
          <w:b/>
          <w:noProof w:val="0"/>
        </w:rPr>
        <w:t>then</w:t>
      </w:r>
      <w:r w:rsidRPr="00C31E24">
        <w:rPr>
          <w:noProof w:val="0"/>
        </w:rPr>
        <w:t xml:space="preserve"> { the UE (MCVideo Client) displays an indication for the Pre-arranged MCVideo Imminent Peril Chat Group Call to the MCVideo User, </w:t>
      </w:r>
      <w:r w:rsidRPr="00C31E24">
        <w:rPr>
          <w:b/>
          <w:noProof w:val="0"/>
        </w:rPr>
        <w:t>and</w:t>
      </w:r>
      <w:r w:rsidRPr="00C31E24">
        <w:rPr>
          <w:noProof w:val="0"/>
        </w:rPr>
        <w:t xml:space="preserve"> responds to the SS (MCVideo Server) with a SIP 200 (OK) message }</w:t>
      </w:r>
    </w:p>
    <w:p w14:paraId="053EDCAF" w14:textId="77777777" w:rsidR="00F43F6F" w:rsidRPr="00C31E24" w:rsidRDefault="00F43F6F" w:rsidP="00F43F6F">
      <w:pPr>
        <w:pStyle w:val="PL"/>
        <w:rPr>
          <w:noProof w:val="0"/>
        </w:rPr>
      </w:pPr>
      <w:r w:rsidRPr="00C31E24">
        <w:rPr>
          <w:noProof w:val="0"/>
        </w:rPr>
        <w:t xml:space="preserve">            }</w:t>
      </w:r>
    </w:p>
    <w:p w14:paraId="57A4D5FA" w14:textId="77777777" w:rsidR="00F43F6F" w:rsidRPr="00C31E24" w:rsidRDefault="00F43F6F" w:rsidP="00F43F6F">
      <w:pPr>
        <w:pStyle w:val="PL"/>
        <w:rPr>
          <w:noProof w:val="0"/>
        </w:rPr>
      </w:pPr>
    </w:p>
    <w:p w14:paraId="69B1BEB2" w14:textId="77777777" w:rsidR="00F43F6F" w:rsidRPr="00C31E24" w:rsidRDefault="00F43F6F" w:rsidP="00F43F6F">
      <w:pPr>
        <w:pStyle w:val="H6"/>
        <w:ind w:left="1987" w:hanging="1987"/>
      </w:pPr>
      <w:r w:rsidRPr="00C31E24">
        <w:t>(7)</w:t>
      </w:r>
    </w:p>
    <w:p w14:paraId="62ED9B90" w14:textId="77777777" w:rsidR="00F43F6F" w:rsidRPr="00C31E24" w:rsidRDefault="00F43F6F" w:rsidP="00F43F6F">
      <w:pPr>
        <w:pStyle w:val="PL"/>
        <w:rPr>
          <w:noProof w:val="0"/>
        </w:rPr>
      </w:pPr>
      <w:r w:rsidRPr="00C31E24">
        <w:rPr>
          <w:b/>
          <w:noProof w:val="0"/>
        </w:rPr>
        <w:t>with</w:t>
      </w:r>
      <w:r w:rsidRPr="00C31E24">
        <w:rPr>
          <w:noProof w:val="0"/>
        </w:rPr>
        <w:t xml:space="preserve"> { the UE (MCVideo Client) having an ongoing Imminent Peril Chat Group Call, with implicit Reception Control }</w:t>
      </w:r>
    </w:p>
    <w:p w14:paraId="5075C88A" w14:textId="77777777" w:rsidR="00F43F6F" w:rsidRPr="00C31E24" w:rsidRDefault="00F43F6F" w:rsidP="00F43F6F">
      <w:pPr>
        <w:pStyle w:val="PL"/>
        <w:rPr>
          <w:noProof w:val="0"/>
        </w:rPr>
      </w:pPr>
      <w:r w:rsidRPr="00C31E24">
        <w:rPr>
          <w:b/>
          <w:noProof w:val="0"/>
        </w:rPr>
        <w:t>ensure that</w:t>
      </w:r>
      <w:r w:rsidRPr="00C31E24">
        <w:rPr>
          <w:noProof w:val="0"/>
        </w:rPr>
        <w:t xml:space="preserve"> {</w:t>
      </w:r>
    </w:p>
    <w:p w14:paraId="519B3F2E" w14:textId="77777777" w:rsidR="00F43F6F" w:rsidRPr="00C31E24" w:rsidRDefault="00F43F6F" w:rsidP="00F43F6F">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Media Transmission Notification message from the SS (MCVideo Server) }</w:t>
      </w:r>
    </w:p>
    <w:p w14:paraId="4BD3BAE0" w14:textId="77777777" w:rsidR="00F43F6F" w:rsidRPr="00C31E24" w:rsidRDefault="00F43F6F" w:rsidP="00F43F6F">
      <w:pPr>
        <w:pStyle w:val="PL"/>
        <w:rPr>
          <w:noProof w:val="0"/>
        </w:rPr>
      </w:pPr>
      <w:r w:rsidRPr="00C31E24">
        <w:rPr>
          <w:b/>
          <w:noProof w:val="0"/>
        </w:rPr>
        <w:t xml:space="preserve">    then</w:t>
      </w:r>
      <w:r w:rsidRPr="00C31E24">
        <w:rPr>
          <w:noProof w:val="0"/>
        </w:rPr>
        <w:t xml:space="preserve"> {the UE (MCVideo Client) provides media transmission notification to the MCVideo User </w:t>
      </w:r>
      <w:r w:rsidRPr="00C31E24">
        <w:rPr>
          <w:b/>
          <w:bCs/>
          <w:noProof w:val="0"/>
        </w:rPr>
        <w:t>and</w:t>
      </w:r>
      <w:r w:rsidRPr="00C31E24">
        <w:rPr>
          <w:noProof w:val="0"/>
        </w:rPr>
        <w:t xml:space="preserve">, upon receipt of approval from the user, sends a Receive Media Request message to the SS (MCVideo Server) </w:t>
      </w:r>
      <w:r w:rsidRPr="00C31E24">
        <w:rPr>
          <w:b/>
          <w:bCs/>
          <w:noProof w:val="0"/>
        </w:rPr>
        <w:t>and</w:t>
      </w:r>
      <w:r w:rsidRPr="00C31E24">
        <w:rPr>
          <w:noProof w:val="0"/>
        </w:rPr>
        <w:t xml:space="preserve"> respects the Reception Control imposed by the SS (MCVideo Server) (Media Transmission Notification, Receive Media Request, Receive Media Response, Transmission Granted, Media Reception End Request, Media Reception End Response) }</w:t>
      </w:r>
    </w:p>
    <w:p w14:paraId="14B5042F" w14:textId="77777777" w:rsidR="00F43F6F" w:rsidRPr="00C31E24" w:rsidRDefault="00F43F6F" w:rsidP="00F43F6F">
      <w:pPr>
        <w:pStyle w:val="PL"/>
        <w:rPr>
          <w:rFonts w:cs="Courier New"/>
          <w:noProof w:val="0"/>
          <w:szCs w:val="16"/>
        </w:rPr>
      </w:pPr>
      <w:r w:rsidRPr="00C31E24">
        <w:rPr>
          <w:rFonts w:cs="Courier New"/>
          <w:noProof w:val="0"/>
          <w:szCs w:val="16"/>
        </w:rPr>
        <w:t xml:space="preserve">            </w:t>
      </w:r>
    </w:p>
    <w:p w14:paraId="7F6E4C9F" w14:textId="77777777" w:rsidR="00F43F6F" w:rsidRPr="00C31E24" w:rsidRDefault="00F43F6F" w:rsidP="00F43F6F">
      <w:pPr>
        <w:pStyle w:val="PL"/>
        <w:rPr>
          <w:rFonts w:cs="Courier New"/>
          <w:noProof w:val="0"/>
          <w:szCs w:val="16"/>
        </w:rPr>
      </w:pPr>
    </w:p>
    <w:p w14:paraId="457E6FE4" w14:textId="77777777" w:rsidR="00F43F6F" w:rsidRPr="00C31E24" w:rsidRDefault="00F43F6F" w:rsidP="00F43F6F">
      <w:pPr>
        <w:pStyle w:val="H6"/>
      </w:pPr>
      <w:r w:rsidRPr="00C31E24">
        <w:t>(8)</w:t>
      </w:r>
    </w:p>
    <w:p w14:paraId="1E9748AF" w14:textId="77777777" w:rsidR="00F43F6F" w:rsidRPr="00C31E24" w:rsidRDefault="00F43F6F" w:rsidP="00F43F6F">
      <w:pPr>
        <w:pStyle w:val="PL"/>
        <w:rPr>
          <w:noProof w:val="0"/>
        </w:rPr>
      </w:pPr>
      <w:r w:rsidRPr="00C31E24">
        <w:rPr>
          <w:b/>
          <w:noProof w:val="0"/>
        </w:rPr>
        <w:t>with</w:t>
      </w:r>
      <w:r w:rsidRPr="00C31E24">
        <w:rPr>
          <w:noProof w:val="0"/>
        </w:rPr>
        <w:t xml:space="preserve"> { the UE (MCVideo Client) having an ongoing Imminent Peril Chat Group Call, with implicit Reception Control and having sent a Receive Media Request message }</w:t>
      </w:r>
    </w:p>
    <w:p w14:paraId="2CCC26A9" w14:textId="77777777" w:rsidR="00F43F6F" w:rsidRPr="00C31E24" w:rsidRDefault="00F43F6F" w:rsidP="00F43F6F">
      <w:pPr>
        <w:pStyle w:val="PL"/>
        <w:rPr>
          <w:noProof w:val="0"/>
        </w:rPr>
      </w:pPr>
      <w:r w:rsidRPr="00C31E24">
        <w:rPr>
          <w:b/>
          <w:noProof w:val="0"/>
        </w:rPr>
        <w:t>ensure that</w:t>
      </w:r>
      <w:r w:rsidRPr="00C31E24">
        <w:rPr>
          <w:noProof w:val="0"/>
        </w:rPr>
        <w:t xml:space="preserve"> {</w:t>
      </w:r>
    </w:p>
    <w:p w14:paraId="2EF3E701" w14:textId="77777777" w:rsidR="00F43F6F" w:rsidRPr="00C31E24" w:rsidRDefault="00F43F6F" w:rsidP="00F43F6F">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Receive Media Response message from the SS (MCVideo Server) }</w:t>
      </w:r>
    </w:p>
    <w:p w14:paraId="5DF1E163" w14:textId="77777777" w:rsidR="00F43F6F" w:rsidRPr="00C31E24" w:rsidRDefault="00F43F6F" w:rsidP="00F43F6F">
      <w:pPr>
        <w:pStyle w:val="PL"/>
        <w:rPr>
          <w:noProof w:val="0"/>
        </w:rPr>
      </w:pPr>
      <w:r w:rsidRPr="00C31E24">
        <w:rPr>
          <w:b/>
          <w:noProof w:val="0"/>
        </w:rPr>
        <w:t xml:space="preserve">    then</w:t>
      </w:r>
      <w:r w:rsidRPr="00C31E24">
        <w:rPr>
          <w:noProof w:val="0"/>
        </w:rPr>
        <w:t xml:space="preserve"> {the UE (MCVideo Client) provides receive media success notification to the MCVideo User }</w:t>
      </w:r>
    </w:p>
    <w:p w14:paraId="23606C82" w14:textId="77777777" w:rsidR="00F43F6F" w:rsidRPr="00C31E24" w:rsidRDefault="00F43F6F" w:rsidP="00F43F6F">
      <w:pPr>
        <w:pStyle w:val="PL"/>
        <w:rPr>
          <w:rFonts w:cs="Courier New"/>
          <w:noProof w:val="0"/>
          <w:szCs w:val="16"/>
        </w:rPr>
      </w:pPr>
      <w:r w:rsidRPr="00C31E24">
        <w:rPr>
          <w:rFonts w:cs="Courier New"/>
          <w:noProof w:val="0"/>
          <w:szCs w:val="16"/>
        </w:rPr>
        <w:t xml:space="preserve">            </w:t>
      </w:r>
    </w:p>
    <w:p w14:paraId="452F6D06" w14:textId="77777777" w:rsidR="00F43F6F" w:rsidRPr="00C31E24" w:rsidRDefault="00F43F6F" w:rsidP="00F43F6F">
      <w:pPr>
        <w:pStyle w:val="PL"/>
        <w:rPr>
          <w:rFonts w:cs="Courier New"/>
          <w:noProof w:val="0"/>
          <w:szCs w:val="16"/>
        </w:rPr>
      </w:pPr>
    </w:p>
    <w:p w14:paraId="4776690E" w14:textId="77777777" w:rsidR="00F43F6F" w:rsidRPr="00C31E24" w:rsidRDefault="00F43F6F" w:rsidP="00F43F6F">
      <w:pPr>
        <w:pStyle w:val="PL"/>
        <w:spacing w:before="120" w:after="180"/>
        <w:rPr>
          <w:rFonts w:ascii="Arial" w:hAnsi="Arial" w:cs="Arial"/>
          <w:noProof w:val="0"/>
          <w:sz w:val="20"/>
        </w:rPr>
      </w:pPr>
      <w:r w:rsidRPr="00C31E24">
        <w:rPr>
          <w:rFonts w:ascii="Arial" w:hAnsi="Arial" w:cs="Arial"/>
          <w:noProof w:val="0"/>
          <w:sz w:val="20"/>
        </w:rPr>
        <w:t>(9)</w:t>
      </w:r>
    </w:p>
    <w:p w14:paraId="24A90AD1" w14:textId="77777777" w:rsidR="00F43F6F" w:rsidRPr="00C31E24" w:rsidRDefault="00F43F6F" w:rsidP="00F43F6F">
      <w:pPr>
        <w:pStyle w:val="PL"/>
        <w:rPr>
          <w:noProof w:val="0"/>
        </w:rPr>
      </w:pPr>
      <w:r w:rsidRPr="00C31E24">
        <w:rPr>
          <w:b/>
          <w:noProof w:val="0"/>
        </w:rPr>
        <w:t>with</w:t>
      </w:r>
      <w:r w:rsidRPr="00C31E24">
        <w:rPr>
          <w:noProof w:val="0"/>
        </w:rPr>
        <w:t xml:space="preserve"> { the UE (MCVideo Client) having an ongoing Imminent Peril Chat Group Call, with implicit Reception Control }</w:t>
      </w:r>
    </w:p>
    <w:p w14:paraId="0410A768" w14:textId="77777777" w:rsidR="00F43F6F" w:rsidRPr="00C31E24" w:rsidRDefault="00F43F6F" w:rsidP="00F43F6F">
      <w:pPr>
        <w:pStyle w:val="PL"/>
        <w:rPr>
          <w:noProof w:val="0"/>
        </w:rPr>
      </w:pPr>
      <w:r w:rsidRPr="00C31E24">
        <w:rPr>
          <w:b/>
          <w:noProof w:val="0"/>
        </w:rPr>
        <w:t>ensure that</w:t>
      </w:r>
      <w:r w:rsidRPr="00C31E24">
        <w:rPr>
          <w:noProof w:val="0"/>
        </w:rPr>
        <w:t xml:space="preserve"> {</w:t>
      </w:r>
    </w:p>
    <w:p w14:paraId="0DF2EC18" w14:textId="77777777" w:rsidR="00F43F6F" w:rsidRPr="00C31E24" w:rsidRDefault="00F43F6F" w:rsidP="00F43F6F">
      <w:pPr>
        <w:pStyle w:val="PL"/>
        <w:rPr>
          <w:noProof w:val="0"/>
        </w:rPr>
      </w:pPr>
      <w:r w:rsidRPr="00C31E24">
        <w:rPr>
          <w:noProof w:val="0"/>
        </w:rPr>
        <w:t xml:space="preserve">  </w:t>
      </w:r>
      <w:r w:rsidRPr="00C31E24">
        <w:rPr>
          <w:b/>
          <w:noProof w:val="0"/>
        </w:rPr>
        <w:t>when</w:t>
      </w:r>
      <w:r w:rsidRPr="00C31E24">
        <w:rPr>
          <w:noProof w:val="0"/>
        </w:rPr>
        <w:t xml:space="preserve"> {the UE (MCVideo Client) receives a Media Reception End Request message from the SS (MCVideo Server) }</w:t>
      </w:r>
    </w:p>
    <w:p w14:paraId="3B5807BF" w14:textId="77777777" w:rsidR="00F43F6F" w:rsidRPr="00C31E24" w:rsidRDefault="00F43F6F" w:rsidP="00F43F6F">
      <w:pPr>
        <w:pStyle w:val="PL"/>
        <w:rPr>
          <w:noProof w:val="0"/>
        </w:rPr>
      </w:pPr>
      <w:r w:rsidRPr="00C31E24">
        <w:rPr>
          <w:b/>
          <w:noProof w:val="0"/>
        </w:rPr>
        <w:t xml:space="preserve">    then</w:t>
      </w:r>
      <w:r w:rsidRPr="00C31E24">
        <w:rPr>
          <w:noProof w:val="0"/>
        </w:rPr>
        <w:t xml:space="preserve"> {the UE (MCVideo Client) notifies the MCVideo User, </w:t>
      </w:r>
      <w:r w:rsidRPr="00C31E24">
        <w:rPr>
          <w:b/>
          <w:bCs/>
          <w:noProof w:val="0"/>
        </w:rPr>
        <w:t>and</w:t>
      </w:r>
      <w:r w:rsidRPr="00C31E24">
        <w:rPr>
          <w:noProof w:val="0"/>
        </w:rPr>
        <w:t xml:space="preserve"> upon receipt of user acceptance, sends a Media Reception End Response message to the SS (MCVideo Server }</w:t>
      </w:r>
    </w:p>
    <w:p w14:paraId="3B2DF89D" w14:textId="77777777" w:rsidR="00F43F6F" w:rsidRPr="00C31E24" w:rsidRDefault="00F43F6F" w:rsidP="00F43F6F">
      <w:pPr>
        <w:pStyle w:val="PL"/>
        <w:rPr>
          <w:rFonts w:cs="Courier New"/>
          <w:noProof w:val="0"/>
          <w:szCs w:val="16"/>
        </w:rPr>
      </w:pPr>
      <w:r w:rsidRPr="00C31E24">
        <w:rPr>
          <w:rFonts w:cs="Courier New"/>
          <w:noProof w:val="0"/>
          <w:szCs w:val="16"/>
        </w:rPr>
        <w:t xml:space="preserve">            </w:t>
      </w:r>
    </w:p>
    <w:p w14:paraId="6DA76AC9" w14:textId="77777777" w:rsidR="00F43F6F" w:rsidRPr="00C31E24" w:rsidRDefault="00F43F6F" w:rsidP="00F43F6F">
      <w:pPr>
        <w:pStyle w:val="PL"/>
        <w:rPr>
          <w:rFonts w:cs="Courier New"/>
          <w:noProof w:val="0"/>
          <w:szCs w:val="16"/>
        </w:rPr>
      </w:pPr>
    </w:p>
    <w:p w14:paraId="4AB8935C" w14:textId="77777777" w:rsidR="00F43F6F" w:rsidRPr="00C31E24" w:rsidRDefault="00F43F6F" w:rsidP="00F43F6F">
      <w:pPr>
        <w:pStyle w:val="PL"/>
        <w:spacing w:before="120" w:after="180"/>
        <w:rPr>
          <w:rFonts w:ascii="Arial" w:hAnsi="Arial" w:cs="Arial"/>
          <w:noProof w:val="0"/>
          <w:sz w:val="20"/>
        </w:rPr>
      </w:pPr>
      <w:r w:rsidRPr="00C31E24">
        <w:rPr>
          <w:rFonts w:ascii="Arial" w:hAnsi="Arial" w:cs="Arial"/>
          <w:noProof w:val="0"/>
          <w:sz w:val="20"/>
        </w:rPr>
        <w:t>(10)</w:t>
      </w:r>
    </w:p>
    <w:p w14:paraId="25FA1175" w14:textId="77777777" w:rsidR="00F43F6F" w:rsidRPr="00C31E24" w:rsidRDefault="00F43F6F" w:rsidP="00F43F6F">
      <w:pPr>
        <w:pStyle w:val="PL"/>
        <w:rPr>
          <w:noProof w:val="0"/>
        </w:rPr>
      </w:pPr>
      <w:r w:rsidRPr="00C31E24">
        <w:rPr>
          <w:b/>
          <w:noProof w:val="0"/>
        </w:rPr>
        <w:t>with</w:t>
      </w:r>
      <w:r w:rsidRPr="00C31E24">
        <w:rPr>
          <w:noProof w:val="0"/>
        </w:rPr>
        <w:t xml:space="preserve"> { the UE (MCVideo Client) having an ongoing Imminent Peril Chat Group Call with Automatic Commencement Mode }</w:t>
      </w:r>
    </w:p>
    <w:p w14:paraId="057C719A" w14:textId="77777777" w:rsidR="00F43F6F" w:rsidRPr="00C31E24" w:rsidRDefault="00F43F6F" w:rsidP="00F43F6F">
      <w:pPr>
        <w:pStyle w:val="PL"/>
        <w:rPr>
          <w:noProof w:val="0"/>
        </w:rPr>
      </w:pPr>
      <w:r w:rsidRPr="00C31E24">
        <w:rPr>
          <w:b/>
          <w:noProof w:val="0"/>
        </w:rPr>
        <w:t>ensure that</w:t>
      </w:r>
      <w:r w:rsidRPr="00C31E24">
        <w:rPr>
          <w:noProof w:val="0"/>
        </w:rPr>
        <w:t xml:space="preserve"> {</w:t>
      </w:r>
    </w:p>
    <w:p w14:paraId="121EC7FC" w14:textId="77777777" w:rsidR="00F43F6F" w:rsidRPr="00C31E24" w:rsidRDefault="00F43F6F" w:rsidP="00F43F6F">
      <w:pPr>
        <w:pStyle w:val="PL"/>
        <w:rPr>
          <w:noProof w:val="0"/>
        </w:rPr>
      </w:pPr>
      <w:r w:rsidRPr="00C31E24">
        <w:rPr>
          <w:noProof w:val="0"/>
        </w:rPr>
        <w:t xml:space="preserve">  </w:t>
      </w:r>
      <w:r w:rsidRPr="00C31E24">
        <w:rPr>
          <w:b/>
          <w:noProof w:val="0"/>
        </w:rPr>
        <w:t>when</w:t>
      </w:r>
      <w:r w:rsidRPr="00C31E24">
        <w:rPr>
          <w:noProof w:val="0"/>
        </w:rPr>
        <w:t xml:space="preserve"> { the MCVideo User requests to end the Emergency Chat Group Call, }</w:t>
      </w:r>
    </w:p>
    <w:p w14:paraId="41EADA60" w14:textId="77777777" w:rsidR="00F43F6F" w:rsidRPr="00C31E24" w:rsidRDefault="00F43F6F" w:rsidP="00F43F6F">
      <w:pPr>
        <w:pStyle w:val="PL"/>
        <w:rPr>
          <w:rFonts w:cs="Courier New"/>
          <w:noProof w:val="0"/>
          <w:szCs w:val="16"/>
        </w:rPr>
      </w:pPr>
      <w:r w:rsidRPr="00C31E24">
        <w:rPr>
          <w:noProof w:val="0"/>
        </w:rPr>
        <w:t xml:space="preserve">    </w:t>
      </w:r>
      <w:r w:rsidRPr="00C31E24">
        <w:rPr>
          <w:b/>
          <w:noProof w:val="0"/>
        </w:rPr>
        <w:t>then</w:t>
      </w:r>
      <w:r w:rsidRPr="00C31E24">
        <w:rPr>
          <w:noProof w:val="0"/>
        </w:rPr>
        <w:t xml:space="preserve"> { the UE (MCVideo Client) sends a SIP BYE message to the SS (MCVideo Server, receives a SIP 200 (OK) message, and leaves the MCVideo session }</w:t>
      </w:r>
    </w:p>
    <w:p w14:paraId="69C867D2" w14:textId="77777777" w:rsidR="00F43F6F" w:rsidRPr="00C31E24" w:rsidRDefault="00F43F6F" w:rsidP="00F43F6F">
      <w:pPr>
        <w:pStyle w:val="PL"/>
        <w:rPr>
          <w:rFonts w:cs="Courier New"/>
          <w:noProof w:val="0"/>
          <w:szCs w:val="16"/>
        </w:rPr>
      </w:pPr>
      <w:r w:rsidRPr="00C31E24">
        <w:rPr>
          <w:rFonts w:cs="Courier New"/>
          <w:noProof w:val="0"/>
          <w:szCs w:val="16"/>
        </w:rPr>
        <w:t xml:space="preserve">          }</w:t>
      </w:r>
    </w:p>
    <w:p w14:paraId="55EEA979" w14:textId="77777777" w:rsidR="00784A32" w:rsidRPr="00C31E24" w:rsidRDefault="00784A32" w:rsidP="00784A32">
      <w:pPr>
        <w:pStyle w:val="PL"/>
        <w:rPr>
          <w:noProof w:val="0"/>
        </w:rPr>
      </w:pPr>
    </w:p>
    <w:p w14:paraId="3FE86EF5" w14:textId="77777777" w:rsidR="00784A32" w:rsidRPr="00C31E24" w:rsidRDefault="00784A32" w:rsidP="00764DD4">
      <w:pPr>
        <w:pStyle w:val="H6"/>
      </w:pPr>
      <w:bookmarkStart w:id="510" w:name="_Toc52787721"/>
      <w:bookmarkStart w:id="511" w:name="_Toc75906943"/>
      <w:bookmarkStart w:id="512" w:name="_Toc75907280"/>
      <w:r w:rsidRPr="00C31E24">
        <w:t>6.1.2.4.2</w:t>
      </w:r>
      <w:r w:rsidRPr="00C31E24">
        <w:tab/>
        <w:t>Conformance requirements</w:t>
      </w:r>
      <w:bookmarkEnd w:id="510"/>
      <w:bookmarkEnd w:id="511"/>
      <w:bookmarkEnd w:id="512"/>
    </w:p>
    <w:p w14:paraId="52F58B56" w14:textId="40B8E97A" w:rsidR="00784A32" w:rsidRPr="00C31E24" w:rsidRDefault="00784A32" w:rsidP="00784A32">
      <w:r w:rsidRPr="00C31E24">
        <w:t>References: The conformance requirements covered in the current TC are specified in: TS 24.281</w:t>
      </w:r>
      <w:r w:rsidR="00471689" w:rsidRPr="00C31E24">
        <w:t>,</w:t>
      </w:r>
      <w:r w:rsidRPr="00C31E24">
        <w:t xml:space="preserve"> clauses </w:t>
      </w:r>
      <w:r w:rsidR="00471689" w:rsidRPr="00C31E24">
        <w:rPr>
          <w:strike/>
        </w:rPr>
        <w:t>2</w:t>
      </w:r>
      <w:r w:rsidR="00471689" w:rsidRPr="00C31E24">
        <w:t>, 9.2.2.2.1.2, 9.2.2.2.1.</w:t>
      </w:r>
      <w:r w:rsidRPr="00C31E24">
        <w:t>6, 9.2.2.2.2.2, 6.2.6</w:t>
      </w:r>
      <w:r w:rsidR="00471689" w:rsidRPr="00C31E24">
        <w:t xml:space="preserve"> and TS 24.581, clauses 6.2.5.3.2, 6.2.5.3.3, 6.2.5.4.5</w:t>
      </w:r>
      <w:r w:rsidRPr="00C31E24">
        <w:t>. 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227E5EA8" w14:textId="77777777" w:rsidR="00471689" w:rsidRPr="00C31E24" w:rsidRDefault="00471689" w:rsidP="00471689">
      <w:r w:rsidRPr="00C31E24">
        <w:t>[TS 24.281, clause 9.2.2.2.1.2]</w:t>
      </w:r>
    </w:p>
    <w:p w14:paraId="65020A54" w14:textId="77777777" w:rsidR="00471689" w:rsidRPr="00C31E24" w:rsidRDefault="00471689" w:rsidP="00471689">
      <w:r w:rsidRPr="00C31E24">
        <w:t>This clause covers both on-demand session and pre-established sessions.</w:t>
      </w:r>
    </w:p>
    <w:p w14:paraId="1A53144E" w14:textId="77777777" w:rsidR="00471689" w:rsidRPr="00C31E24" w:rsidRDefault="00471689" w:rsidP="00471689">
      <w:r w:rsidRPr="00C31E24">
        <w:t>Upon receipt of a SIP re-INVITE request the MCVideo client:</w:t>
      </w:r>
    </w:p>
    <w:p w14:paraId="003EBB5F" w14:textId="77777777" w:rsidR="00471689" w:rsidRPr="00C31E24" w:rsidRDefault="00471689" w:rsidP="00471689">
      <w:pPr>
        <w:pStyle w:val="B1"/>
      </w:pPr>
      <w:r w:rsidRPr="00C31E24">
        <w:t>1)</w:t>
      </w:r>
      <w:r w:rsidRPr="00C31E24">
        <w:tab/>
        <w:t>if the SIP re-INVITE request contains an application/vnd.3gpp.mcvideo-info+xml MIME body with the &lt;mcvideoinfo&gt; element containing the &lt;mcvideo-Params&gt; element with the &lt;emergency-ind&gt; element set to a value of "true":</w:t>
      </w:r>
    </w:p>
    <w:p w14:paraId="01A6E67C" w14:textId="77777777" w:rsidR="00471689" w:rsidRPr="00C31E24" w:rsidRDefault="00471689" w:rsidP="00471689">
      <w:pPr>
        <w:pStyle w:val="B2"/>
      </w:pPr>
      <w:r w:rsidRPr="00C31E24">
        <w:t>a)</w:t>
      </w:r>
      <w:r w:rsidRPr="00C31E24">
        <w:tab/>
        <w:t xml:space="preserve">should display to the MCVideo </w:t>
      </w:r>
      <w:r w:rsidRPr="00C31E24">
        <w:rPr>
          <w:lang w:eastAsia="ko-KR"/>
        </w:rPr>
        <w:t>u</w:t>
      </w:r>
      <w:r w:rsidRPr="00C31E24">
        <w:t>ser the MCVideo ID of the originator of the MCVideo emergency group call and an indication that this is an MCVideo emergency group call;</w:t>
      </w:r>
    </w:p>
    <w:p w14:paraId="7AE4D4A6" w14:textId="77777777" w:rsidR="00471689" w:rsidRPr="00C31E24" w:rsidRDefault="00471689" w:rsidP="00471689">
      <w:pPr>
        <w:pStyle w:val="B2"/>
      </w:pPr>
      <w:r w:rsidRPr="00C31E24">
        <w:t>b)</w:t>
      </w:r>
      <w:r w:rsidRPr="00C31E24">
        <w:tab/>
        <w:t>if the &lt;mcvideoinfo&gt; element containing the &lt;mcvideo-Params&gt; element contains an &lt;alert-ind&gt; element set to "true", should display to the MCVideo user an indication of the MCVideo emergency alert and associated information;</w:t>
      </w:r>
    </w:p>
    <w:p w14:paraId="37BED5F5" w14:textId="77777777" w:rsidR="00471689" w:rsidRPr="00C31E24" w:rsidRDefault="00471689" w:rsidP="00471689">
      <w:pPr>
        <w:pStyle w:val="B2"/>
      </w:pPr>
      <w:r w:rsidRPr="00C31E24">
        <w:t>c)</w:t>
      </w:r>
      <w:r w:rsidRPr="00C31E24">
        <w:tab/>
        <w:t xml:space="preserve">shall set the MCVideo emergency group state to "MVEG 2: in-progress"; </w:t>
      </w:r>
    </w:p>
    <w:p w14:paraId="2F22FB96" w14:textId="77777777" w:rsidR="00471689" w:rsidRPr="00C31E24" w:rsidRDefault="00471689" w:rsidP="00471689">
      <w:pPr>
        <w:pStyle w:val="B2"/>
      </w:pPr>
      <w:r w:rsidRPr="00C31E24">
        <w:t>d)</w:t>
      </w:r>
      <w:r w:rsidRPr="00C31E24">
        <w:tab/>
        <w:t>shall set the MCVideo imminent peril group state to "MVIG 1: no-imminent-peril"; and</w:t>
      </w:r>
    </w:p>
    <w:p w14:paraId="6C1A6C53" w14:textId="77777777" w:rsidR="00471689" w:rsidRPr="00C31E24" w:rsidRDefault="00471689" w:rsidP="00471689">
      <w:pPr>
        <w:pStyle w:val="B2"/>
      </w:pPr>
      <w:r w:rsidRPr="00C31E24">
        <w:t>e)</w:t>
      </w:r>
      <w:r w:rsidRPr="00C31E24">
        <w:tab/>
        <w:t>shall set the MCVideo imminent peril group call state to "MIGC 1: imminent-peril-gc-capable";</w:t>
      </w:r>
    </w:p>
    <w:p w14:paraId="4CBAAD41" w14:textId="77777777" w:rsidR="00471689" w:rsidRPr="00C31E24" w:rsidRDefault="00471689" w:rsidP="00471689">
      <w:pPr>
        <w:pStyle w:val="B1"/>
      </w:pPr>
      <w:r w:rsidRPr="00C31E24">
        <w:t>2)</w:t>
      </w:r>
      <w:r w:rsidRPr="00C31E24">
        <w:tab/>
        <w:t>if the SIP re-INVITE request contains an application/vnd.3gpp.mcvideo-info+xml MIME body with the &lt;mcvideoinfo&gt; element containing the &lt;mcvideo-Params&gt; element with the &lt;imminentperil-ind&gt; element set to a value of "true":</w:t>
      </w:r>
    </w:p>
    <w:p w14:paraId="30956F41" w14:textId="77777777" w:rsidR="00471689" w:rsidRPr="00C31E24" w:rsidRDefault="00471689" w:rsidP="00471689">
      <w:pPr>
        <w:pStyle w:val="B2"/>
      </w:pPr>
      <w:r w:rsidRPr="00C31E24">
        <w:t>a)</w:t>
      </w:r>
      <w:r w:rsidRPr="00C31E24">
        <w:tab/>
        <w:t xml:space="preserve">should display to the MCVideo </w:t>
      </w:r>
      <w:r w:rsidRPr="00C31E24">
        <w:rPr>
          <w:lang w:eastAsia="ko-KR"/>
        </w:rPr>
        <w:t>u</w:t>
      </w:r>
      <w:r w:rsidRPr="00C31E24">
        <w:t>ser the MCVideo ID of the originator of the MCVideo imminent peril group call and an indication that this is an MCVideo imminent peril group call; and</w:t>
      </w:r>
    </w:p>
    <w:p w14:paraId="6FD9E5E1" w14:textId="77777777" w:rsidR="00471689" w:rsidRPr="00C31E24" w:rsidRDefault="00471689" w:rsidP="00471689">
      <w:pPr>
        <w:pStyle w:val="B2"/>
      </w:pPr>
      <w:r w:rsidRPr="00C31E24">
        <w:t>b)</w:t>
      </w:r>
      <w:r w:rsidRPr="00C31E24">
        <w:tab/>
        <w:t>shall set the MCVideo imminent peril group state to "MVIG 2: in-progress";</w:t>
      </w:r>
    </w:p>
    <w:p w14:paraId="1554DDB4" w14:textId="77777777" w:rsidR="00471689" w:rsidRPr="00C31E24" w:rsidRDefault="00471689" w:rsidP="00471689">
      <w:pPr>
        <w:pStyle w:val="B1"/>
      </w:pPr>
      <w:r w:rsidRPr="00C31E24">
        <w:t>3)</w:t>
      </w:r>
      <w:r w:rsidRPr="00C31E24">
        <w:tab/>
        <w:t>if the SIP re-INVITE request contains an application/vnd.3gpp.mcvideo-info+xml MIME body with the &lt;mcvideoinfo&gt; element containing the &lt;mcvideo-Params&gt; element with the &lt;emergency-ind&gt; element set to a value of "false":</w:t>
      </w:r>
    </w:p>
    <w:p w14:paraId="73CA0AB2" w14:textId="77777777" w:rsidR="00471689" w:rsidRPr="00C31E24" w:rsidRDefault="00471689" w:rsidP="00471689">
      <w:pPr>
        <w:pStyle w:val="B2"/>
      </w:pPr>
      <w:r w:rsidRPr="00C31E24">
        <w:t>a)</w:t>
      </w:r>
      <w:r w:rsidRPr="00C31E24">
        <w:tab/>
        <w:t xml:space="preserve">should display to the MCVideo </w:t>
      </w:r>
      <w:r w:rsidRPr="00C31E24">
        <w:rPr>
          <w:lang w:eastAsia="ko-KR"/>
        </w:rPr>
        <w:t>u</w:t>
      </w:r>
      <w:r w:rsidRPr="00C31E24">
        <w:t>ser the MCVideo ID of the MCVideo user cancelling the MCVideo emergency group call;</w:t>
      </w:r>
    </w:p>
    <w:p w14:paraId="2909335F" w14:textId="77777777" w:rsidR="00471689" w:rsidRPr="00C31E24" w:rsidRDefault="00471689" w:rsidP="00471689">
      <w:pPr>
        <w:pStyle w:val="B2"/>
      </w:pPr>
      <w:r w:rsidRPr="00C31E24">
        <w:t>b)</w:t>
      </w:r>
      <w:r w:rsidRPr="00C31E24">
        <w:tab/>
        <w:t>if the &lt;mcvideoinfo&gt; element containing the &lt;mcvideo-Params&gt; element contains an &lt;alert-ind&gt; element set to "false":</w:t>
      </w:r>
    </w:p>
    <w:p w14:paraId="61047BC8" w14:textId="77777777" w:rsidR="00471689" w:rsidRPr="00C31E24" w:rsidRDefault="00471689" w:rsidP="00471689">
      <w:pPr>
        <w:pStyle w:val="B3"/>
      </w:pPr>
      <w:r w:rsidRPr="00C31E24">
        <w:t>i)</w:t>
      </w:r>
      <w:r w:rsidRPr="00C31E24">
        <w:tab/>
        <w:t>should display to the MCVideo user an indication of the MCVideo emergency alert cancellation and the MCVideo ID of the MCVideo user cancelling the MCVideo emergency alert; and</w:t>
      </w:r>
    </w:p>
    <w:p w14:paraId="040D914F" w14:textId="77777777" w:rsidR="00471689" w:rsidRPr="00C31E24" w:rsidRDefault="00471689" w:rsidP="00471689">
      <w:pPr>
        <w:pStyle w:val="B3"/>
      </w:pPr>
      <w:r w:rsidRPr="00C31E24">
        <w:t>ii)</w:t>
      </w:r>
      <w:r w:rsidRPr="00C31E24">
        <w:tab/>
        <w:t>if the SIP re-INVITE request contains an application/vnd.3gpp.mcvideo-info+xml MIME body including an &lt;originated-by&gt; element:</w:t>
      </w:r>
    </w:p>
    <w:p w14:paraId="178C3B86" w14:textId="77777777" w:rsidR="00471689" w:rsidRPr="00C31E24" w:rsidRDefault="00471689" w:rsidP="00471689">
      <w:pPr>
        <w:pStyle w:val="B4"/>
      </w:pPr>
      <w:r w:rsidRPr="00C31E24">
        <w:t>A)</w:t>
      </w:r>
      <w:r w:rsidRPr="00C31E24">
        <w:tab/>
        <w:t>should display to the MCVideo user the MCVideo ID contained in the &lt;originated-by&gt; element of the MCVideo user that originated the MCVideo emergency alert; and</w:t>
      </w:r>
    </w:p>
    <w:p w14:paraId="79D44384" w14:textId="77777777" w:rsidR="00471689" w:rsidRPr="00C31E24" w:rsidRDefault="00471689" w:rsidP="00471689">
      <w:pPr>
        <w:pStyle w:val="B4"/>
      </w:pPr>
      <w:r w:rsidRPr="00C31E24">
        <w:t>B)</w:t>
      </w:r>
      <w:r w:rsidRPr="00C31E24">
        <w:tab/>
        <w:t>if the MCVideo ID contained in the &lt;originated-by&gt; element is the MCVideo ID of the receiving MCVideo user, shall set the MCVideo emergency alert state to "MVEA 1: no-alert";</w:t>
      </w:r>
    </w:p>
    <w:p w14:paraId="5F2F15DD" w14:textId="77777777" w:rsidR="00471689" w:rsidRPr="00C31E24" w:rsidRDefault="00471689" w:rsidP="00471689">
      <w:pPr>
        <w:pStyle w:val="B2"/>
      </w:pPr>
      <w:r w:rsidRPr="00C31E24">
        <w:t>c)</w:t>
      </w:r>
      <w:r w:rsidRPr="00C31E24">
        <w:tab/>
        <w:t>shall set the MCVideo emergency group state to "MVEG 1: no-emergency"; and</w:t>
      </w:r>
    </w:p>
    <w:p w14:paraId="2C66A351" w14:textId="77777777" w:rsidR="00471689" w:rsidRPr="00C31E24" w:rsidRDefault="00471689" w:rsidP="00471689">
      <w:pPr>
        <w:pStyle w:val="B2"/>
      </w:pPr>
      <w:r w:rsidRPr="00C31E24">
        <w:t>d)</w:t>
      </w:r>
      <w:r w:rsidRPr="00C31E24">
        <w:tab/>
        <w:t>if the MCVideo emergency group call state of the group is set to "MVEGC 3: emergency-call-granted", shall set the MCVideo emergency group call state of the group to "MVEGC 1: emergency-gc-capable";</w:t>
      </w:r>
    </w:p>
    <w:p w14:paraId="789420B5" w14:textId="77777777" w:rsidR="00471689" w:rsidRPr="00C31E24" w:rsidRDefault="00471689" w:rsidP="00471689">
      <w:pPr>
        <w:pStyle w:val="B1"/>
      </w:pPr>
      <w:r w:rsidRPr="00C31E24">
        <w:t>4)</w:t>
      </w:r>
      <w:r w:rsidRPr="00C31E24">
        <w:tab/>
        <w:t>if the SIP re-INVITE request contains an application/vnd.3gpp.mcvideo-info+xml MIME body with the &lt;mcvideoinfo&gt; element containing the &lt;mcvideo-Params&gt; element with the &lt;imminentperil-ind&gt; element set to a value of "false":</w:t>
      </w:r>
    </w:p>
    <w:p w14:paraId="65B7A821" w14:textId="77777777" w:rsidR="00471689" w:rsidRPr="00C31E24" w:rsidRDefault="00471689" w:rsidP="00471689">
      <w:pPr>
        <w:pStyle w:val="B2"/>
      </w:pPr>
      <w:r w:rsidRPr="00C31E24">
        <w:t>a)</w:t>
      </w:r>
      <w:r w:rsidRPr="00C31E24">
        <w:tab/>
        <w:t xml:space="preserve">should display to the MCVideo </w:t>
      </w:r>
      <w:r w:rsidRPr="00C31E24">
        <w:rPr>
          <w:lang w:eastAsia="ko-KR"/>
        </w:rPr>
        <w:t>u</w:t>
      </w:r>
      <w:r w:rsidRPr="00C31E24">
        <w:t xml:space="preserve">ser the MCVideo ID of the MCVideo user cancelling the MCVideo imminent peril group call and an indication that this is an MCVideo imminent peril group call; </w:t>
      </w:r>
    </w:p>
    <w:p w14:paraId="51B9D4E0" w14:textId="77777777" w:rsidR="00471689" w:rsidRPr="00C31E24" w:rsidRDefault="00471689" w:rsidP="00471689">
      <w:pPr>
        <w:pStyle w:val="B2"/>
      </w:pPr>
      <w:r w:rsidRPr="00C31E24">
        <w:t>b)</w:t>
      </w:r>
      <w:r w:rsidRPr="00C31E24">
        <w:tab/>
        <w:t>shall set the MCVideo imminent peril group state to "MVIG 1: no-imminent-peril"; and</w:t>
      </w:r>
    </w:p>
    <w:p w14:paraId="61287BE0" w14:textId="77777777" w:rsidR="00471689" w:rsidRPr="00C31E24" w:rsidRDefault="00471689" w:rsidP="00471689">
      <w:pPr>
        <w:pStyle w:val="B2"/>
      </w:pPr>
      <w:r w:rsidRPr="00C31E24">
        <w:t>c)</w:t>
      </w:r>
      <w:r w:rsidRPr="00C31E24">
        <w:tab/>
        <w:t>shall set the MCVideo imminent peril group call state to "MIGC 1: imminent-peril-gc-capable";</w:t>
      </w:r>
    </w:p>
    <w:p w14:paraId="69252CCB" w14:textId="77777777" w:rsidR="00471689" w:rsidRPr="00C31E24" w:rsidRDefault="00471689" w:rsidP="00471689">
      <w:pPr>
        <w:pStyle w:val="B1"/>
        <w:rPr>
          <w:lang w:eastAsia="ko-KR"/>
        </w:rPr>
      </w:pPr>
      <w:r w:rsidRPr="00C31E24">
        <w:t>5)</w:t>
      </w:r>
      <w:r w:rsidRPr="00C31E24">
        <w:tab/>
        <w:t>may check if a Resource-Priority header field is included in the incoming SIP re-INVITE request and may perform further actions outside the scope of this specification to act upon an included Resource-Priority header field as specified in 3GPP TS 24.229 [</w:t>
      </w:r>
      <w:r w:rsidRPr="00C31E24">
        <w:rPr>
          <w:lang w:eastAsia="zh-CN"/>
        </w:rPr>
        <w:t>11</w:t>
      </w:r>
      <w:r w:rsidRPr="00C31E24">
        <w:t>]</w:t>
      </w:r>
      <w:r w:rsidRPr="00C31E24">
        <w:rPr>
          <w:lang w:eastAsia="ko-KR"/>
        </w:rPr>
        <w:t>;</w:t>
      </w:r>
    </w:p>
    <w:p w14:paraId="52346194" w14:textId="77777777" w:rsidR="00471689" w:rsidRPr="00C31E24" w:rsidRDefault="00471689" w:rsidP="00471689">
      <w:pPr>
        <w:pStyle w:val="B1"/>
        <w:rPr>
          <w:lang w:eastAsia="en-US"/>
        </w:rPr>
      </w:pPr>
      <w:r w:rsidRPr="00C31E24">
        <w:t>6</w:t>
      </w:r>
      <w:r w:rsidRPr="00C31E24">
        <w:rPr>
          <w:lang w:eastAsia="ko-KR"/>
        </w:rPr>
        <w:t>)</w:t>
      </w:r>
      <w:r w:rsidRPr="00C31E24">
        <w:rPr>
          <w:lang w:eastAsia="ko-KR"/>
        </w:rPr>
        <w:tab/>
      </w:r>
      <w:r w:rsidRPr="00C31E24">
        <w:t>shall accept the SIP re-INVITE request and generate a SIP 200 (OK) response according to rules and procedures of 3GPP TS 24.229 [</w:t>
      </w:r>
      <w:r w:rsidRPr="00C31E24">
        <w:rPr>
          <w:lang w:eastAsia="zh-CN"/>
        </w:rPr>
        <w:t>11</w:t>
      </w:r>
      <w:r w:rsidRPr="00C31E24">
        <w:t>];</w:t>
      </w:r>
    </w:p>
    <w:p w14:paraId="3E9051F1" w14:textId="77777777" w:rsidR="00471689" w:rsidRPr="00C31E24" w:rsidRDefault="00471689" w:rsidP="00471689">
      <w:pPr>
        <w:pStyle w:val="B1"/>
      </w:pPr>
      <w:r w:rsidRPr="00C31E24">
        <w:t>7)</w:t>
      </w:r>
      <w:r w:rsidRPr="00C31E24">
        <w:tab/>
        <w:t>shall include the g.3gpp.mcvideo media feature tag in the Contact header field of the SIP 200 (OK) response;</w:t>
      </w:r>
    </w:p>
    <w:p w14:paraId="41A468F6" w14:textId="77777777" w:rsidR="00471689" w:rsidRPr="00C31E24" w:rsidRDefault="00471689" w:rsidP="00471689">
      <w:pPr>
        <w:pStyle w:val="B1"/>
      </w:pPr>
      <w:r w:rsidRPr="00C31E24">
        <w:t>8)</w:t>
      </w:r>
      <w:r w:rsidRPr="00C31E24">
        <w:tab/>
        <w:t xml:space="preserve">shall include the </w:t>
      </w:r>
      <w:r w:rsidRPr="00C31E24">
        <w:rPr>
          <w:lang w:eastAsia="zh-CN"/>
        </w:rPr>
        <w:t>g.3gpp.icsi-ref</w:t>
      </w:r>
      <w:r w:rsidRPr="00C31E24">
        <w:t xml:space="preserve"> media feature tag containing the value of "urn:urn-7:3gpp-service.ims.icsi.mcvideo" in the Contact header field of the SIP 200 (OK) response;</w:t>
      </w:r>
    </w:p>
    <w:p w14:paraId="5B5B7A1C" w14:textId="77777777" w:rsidR="00471689" w:rsidRPr="00C31E24" w:rsidRDefault="00471689" w:rsidP="00471689">
      <w:pPr>
        <w:pStyle w:val="B1"/>
        <w:rPr>
          <w:lang w:eastAsia="ko-KR"/>
        </w:rPr>
      </w:pPr>
      <w:r w:rsidRPr="00C31E24">
        <w:t>9)</w:t>
      </w:r>
      <w:r w:rsidRPr="00C31E24">
        <w:tab/>
        <w:t>if the SIP re-INVITE request was received within an on-demand session, shall include an SDP answer in the SIP 200 (OK) response to the SDP offer in the incoming SIP re-INVITE request according to 3GPP TS 24.229 [</w:t>
      </w:r>
      <w:r w:rsidRPr="00C31E24">
        <w:rPr>
          <w:lang w:eastAsia="zh-CN"/>
        </w:rPr>
        <w:t>11</w:t>
      </w:r>
      <w:r w:rsidRPr="00C31E24">
        <w:t>] with the clarifications given in clause </w:t>
      </w:r>
      <w:r w:rsidRPr="00C31E24">
        <w:rPr>
          <w:lang w:eastAsia="zh-CN"/>
        </w:rPr>
        <w:t>6.2.2</w:t>
      </w:r>
      <w:r w:rsidRPr="00C31E24">
        <w:rPr>
          <w:lang w:eastAsia="ko-KR"/>
        </w:rPr>
        <w:t>; and</w:t>
      </w:r>
    </w:p>
    <w:p w14:paraId="5F686EB8" w14:textId="77777777" w:rsidR="00471689" w:rsidRPr="00C31E24" w:rsidRDefault="00471689" w:rsidP="00471689">
      <w:pPr>
        <w:pStyle w:val="B1"/>
        <w:rPr>
          <w:lang w:eastAsia="ko-KR"/>
        </w:rPr>
      </w:pPr>
      <w:r w:rsidRPr="00C31E24">
        <w:rPr>
          <w:lang w:eastAsia="ko-KR"/>
        </w:rPr>
        <w:t>10)</w:t>
      </w:r>
      <w:r w:rsidRPr="00C31E24">
        <w:rPr>
          <w:lang w:eastAsia="ko-KR"/>
        </w:rPr>
        <w:tab/>
        <w:t>shall send the SIP 200 (OK) response towards the MCVideo server according to rules and procedures of 3GPP TS 24.229 [</w:t>
      </w:r>
      <w:r w:rsidRPr="00C31E24">
        <w:rPr>
          <w:lang w:eastAsia="zh-CN"/>
        </w:rPr>
        <w:t>11</w:t>
      </w:r>
      <w:r w:rsidRPr="00C31E24">
        <w:rPr>
          <w:lang w:eastAsia="ko-KR"/>
        </w:rPr>
        <w:t>].</w:t>
      </w:r>
    </w:p>
    <w:p w14:paraId="446C6DEC" w14:textId="77777777" w:rsidR="00471689" w:rsidRPr="00C31E24" w:rsidRDefault="00471689" w:rsidP="00471689">
      <w:pPr>
        <w:rPr>
          <w:lang w:eastAsia="ko-KR"/>
        </w:rPr>
      </w:pPr>
      <w:r w:rsidRPr="00C31E24">
        <w:rPr>
          <w:lang w:eastAsia="ko-KR"/>
        </w:rPr>
        <w:t>[TS 24.281, clause 9.2.2.2.1.6]</w:t>
      </w:r>
    </w:p>
    <w:p w14:paraId="0EC1D1DA" w14:textId="77777777" w:rsidR="00471689" w:rsidRPr="00C31E24" w:rsidRDefault="00471689" w:rsidP="00471689">
      <w:pPr>
        <w:rPr>
          <w:lang w:eastAsia="en-US"/>
        </w:rPr>
      </w:pPr>
      <w:r w:rsidRPr="00C31E24">
        <w:t>This procedure is used for MCVideo emergency and MCVideo imminent peril calls when the MCVideo client is affiliated but not joined to the chat group.</w:t>
      </w:r>
    </w:p>
    <w:p w14:paraId="3C9C46E0" w14:textId="77777777" w:rsidR="00471689" w:rsidRPr="00C31E24" w:rsidRDefault="00471689" w:rsidP="00471689">
      <w:pPr>
        <w:rPr>
          <w:lang w:eastAsia="ko-KR"/>
        </w:rPr>
      </w:pPr>
      <w:r w:rsidRPr="00C31E24">
        <w:rPr>
          <w:lang w:eastAsia="ko-KR"/>
        </w:rPr>
        <w:t>In the procedures in this clause:</w:t>
      </w:r>
    </w:p>
    <w:p w14:paraId="5257DF6F" w14:textId="77777777" w:rsidR="00471689" w:rsidRPr="00C31E24" w:rsidRDefault="00471689" w:rsidP="00471689">
      <w:pPr>
        <w:pStyle w:val="B1"/>
        <w:rPr>
          <w:lang w:eastAsia="en-US"/>
        </w:rPr>
      </w:pPr>
      <w:r w:rsidRPr="00C31E24">
        <w:t>1)</w:t>
      </w:r>
      <w:r w:rsidRPr="00C31E24">
        <w:tab/>
        <w:t>emergency indication in an incoming SIP INVITE request refers to the &lt;emergency-ind&gt; element of the application/vnd.3gpp.mcvideo-info+xml MIME body; and</w:t>
      </w:r>
    </w:p>
    <w:p w14:paraId="102379EC" w14:textId="77777777" w:rsidR="00471689" w:rsidRPr="00C31E24" w:rsidRDefault="00471689" w:rsidP="00471689">
      <w:pPr>
        <w:pStyle w:val="B1"/>
      </w:pPr>
      <w:r w:rsidRPr="00C31E24">
        <w:t>2)</w:t>
      </w:r>
      <w:r w:rsidRPr="00C31E24">
        <w:tab/>
        <w:t>imminent peril indication in an incoming SIP INVITE request refers to the &lt;imminentperil-ind&gt; element of the application/vnd.3gpp.mcvideo-info+xml MIME body.</w:t>
      </w:r>
    </w:p>
    <w:p w14:paraId="3C0908FC" w14:textId="77777777" w:rsidR="00471689" w:rsidRPr="00C31E24" w:rsidRDefault="00471689" w:rsidP="00471689">
      <w:r w:rsidRPr="00C31E24">
        <w:t>Upon receipt of an initial SIP INVITE request, the MCVideo client:</w:t>
      </w:r>
    </w:p>
    <w:p w14:paraId="41AA7281" w14:textId="77777777" w:rsidR="00471689" w:rsidRPr="00C31E24" w:rsidRDefault="00471689" w:rsidP="00471689">
      <w:pPr>
        <w:pStyle w:val="B1"/>
      </w:pPr>
      <w:r w:rsidRPr="00C31E24">
        <w:t>1)</w:t>
      </w:r>
      <w:r w:rsidRPr="00C31E24">
        <w:tab/>
        <w:t>may reject the SIP INVITE request if either of the following conditions is met:</w:t>
      </w:r>
    </w:p>
    <w:p w14:paraId="42F7993A" w14:textId="77777777" w:rsidR="00471689" w:rsidRPr="00C31E24" w:rsidRDefault="00471689" w:rsidP="00471689">
      <w:pPr>
        <w:pStyle w:val="B2"/>
        <w:rPr>
          <w:lang w:eastAsia="ko-KR"/>
        </w:rPr>
      </w:pPr>
      <w:r w:rsidRPr="00C31E24">
        <w:rPr>
          <w:lang w:eastAsia="ko-KR"/>
        </w:rPr>
        <w:t>a)</w:t>
      </w:r>
      <w:r w:rsidRPr="00C31E24">
        <w:rPr>
          <w:lang w:eastAsia="ko-KR"/>
        </w:rPr>
        <w:tab/>
        <w:t>MCVideo client does not have enough resources to handle the call; or</w:t>
      </w:r>
    </w:p>
    <w:p w14:paraId="2FBE2229" w14:textId="77777777" w:rsidR="00471689" w:rsidRPr="00C31E24" w:rsidRDefault="00471689" w:rsidP="00471689">
      <w:pPr>
        <w:pStyle w:val="B2"/>
        <w:rPr>
          <w:lang w:eastAsia="ko-KR"/>
        </w:rPr>
      </w:pPr>
      <w:r w:rsidRPr="00C31E24">
        <w:rPr>
          <w:lang w:eastAsia="ko-KR"/>
        </w:rPr>
        <w:t>b)</w:t>
      </w:r>
      <w:r w:rsidRPr="00C31E24">
        <w:rPr>
          <w:lang w:eastAsia="ko-KR"/>
        </w:rPr>
        <w:tab/>
        <w:t>any other reason outside the scope of this specification;</w:t>
      </w:r>
    </w:p>
    <w:p w14:paraId="2C313B70" w14:textId="77777777" w:rsidR="00471689" w:rsidRPr="00C31E24" w:rsidRDefault="00471689" w:rsidP="00471689">
      <w:pPr>
        <w:pStyle w:val="B1"/>
        <w:rPr>
          <w:lang w:eastAsia="en-US"/>
        </w:rPr>
      </w:pPr>
      <w:r w:rsidRPr="00C31E24">
        <w:t>2)</w:t>
      </w:r>
      <w:r w:rsidRPr="00C31E24">
        <w:tab/>
        <w:t>if the SIP INVITE request is rejected in step 1), shall respond toward participating MCVideo function either with appropriate reject code as specified in 3GPP TS 24.229 [</w:t>
      </w:r>
      <w:r w:rsidRPr="00C31E24">
        <w:rPr>
          <w:lang w:eastAsia="zh-CN"/>
        </w:rPr>
        <w:t>11</w:t>
      </w:r>
      <w:r w:rsidRPr="00C31E24">
        <w:t>] and warning texts as specified in clause </w:t>
      </w:r>
      <w:r w:rsidRPr="00C31E24">
        <w:rPr>
          <w:lang w:eastAsia="zh-CN"/>
        </w:rPr>
        <w:t>4.4.2</w:t>
      </w:r>
      <w:r w:rsidRPr="00C31E24">
        <w:t xml:space="preserve"> or with SIP 480 (Temporarily unavailable) response not including warning texts if the user is authorised to restrict the reason for failure and skip the rest of the steps of this clause;</w:t>
      </w:r>
    </w:p>
    <w:p w14:paraId="7A4AD5F9" w14:textId="77777777" w:rsidR="00784A32" w:rsidRPr="00C31E24" w:rsidRDefault="00784A32" w:rsidP="00784A32">
      <w:pPr>
        <w:pStyle w:val="NO"/>
      </w:pPr>
      <w:r w:rsidRPr="00C31E24">
        <w:t>NOTE 1:</w:t>
      </w:r>
      <w:r w:rsidRPr="00C31E24">
        <w:tab/>
        <w:t>if the SIP INVITE request contains an emergency indication or imminent peril indication, the MCVideo client can by means beyond the scope of this specification choose to accept the request.</w:t>
      </w:r>
    </w:p>
    <w:p w14:paraId="23FFBAF4" w14:textId="77777777" w:rsidR="00784A32" w:rsidRPr="00C31E24" w:rsidRDefault="00784A32" w:rsidP="00784A32">
      <w:pPr>
        <w:pStyle w:val="B1"/>
      </w:pPr>
      <w:r w:rsidRPr="00C31E24">
        <w:t>3)</w:t>
      </w:r>
      <w:r w:rsidRPr="00C31E24">
        <w:tab/>
        <w:t>if the SIP INVITE request contains an application/vnd.3gpp.mcvideo-info+xml MIME body with the &lt;mcvideoinfo&gt; element containing the &lt;mcvideo-Params&gt; element with the &lt;emergency-ind&gt; element set to a value of "true":</w:t>
      </w:r>
    </w:p>
    <w:p w14:paraId="24B3E21B" w14:textId="77777777" w:rsidR="00784A32" w:rsidRPr="00C31E24" w:rsidRDefault="00784A32" w:rsidP="00784A32">
      <w:pPr>
        <w:pStyle w:val="B2"/>
      </w:pPr>
      <w:r w:rsidRPr="00C31E24">
        <w:t>a)</w:t>
      </w:r>
      <w:r w:rsidRPr="00C31E24">
        <w:tab/>
        <w:t>should display to the MCVideo user an indication that this is a SIP INVITE request for an MCVideo emergency group call and:</w:t>
      </w:r>
    </w:p>
    <w:p w14:paraId="23F5F9E1" w14:textId="77777777" w:rsidR="00784A32" w:rsidRPr="00C31E24" w:rsidRDefault="00784A32" w:rsidP="00784A32">
      <w:pPr>
        <w:pStyle w:val="B3"/>
      </w:pPr>
      <w:r w:rsidRPr="00C31E24">
        <w:t>i)</w:t>
      </w:r>
      <w:r w:rsidRPr="00C31E24">
        <w:tab/>
        <w:t>should display the MCVideo ID of the originator of the MCVideo emergency group call contained in the &lt;mcvideo-calling-user-id&gt; element of the application/vnd.3gpp.mcvideo-info+xml MIME body;</w:t>
      </w:r>
    </w:p>
    <w:p w14:paraId="2E7FFEF0" w14:textId="77777777" w:rsidR="00784A32" w:rsidRPr="00C31E24" w:rsidRDefault="00784A32" w:rsidP="00784A32">
      <w:pPr>
        <w:pStyle w:val="B3"/>
      </w:pPr>
      <w:r w:rsidRPr="00C31E24">
        <w:t>ii)</w:t>
      </w:r>
      <w:r w:rsidRPr="00C31E24">
        <w:tab/>
        <w:t>should display the MCVideo group identity of the group with the emergency condition contained in the &lt;mcvideo-calling-group-id&gt; element; and</w:t>
      </w:r>
    </w:p>
    <w:p w14:paraId="7F63FAA0" w14:textId="77777777" w:rsidR="00784A32" w:rsidRPr="00C31E24" w:rsidRDefault="00784A32" w:rsidP="00784A32">
      <w:pPr>
        <w:pStyle w:val="B3"/>
      </w:pPr>
      <w:r w:rsidRPr="00C31E24">
        <w:t>iii)</w:t>
      </w:r>
      <w:r w:rsidRPr="00C31E24">
        <w:tab/>
        <w:t>if the &lt;alert-ind&gt; element is set to "true", should display to the MCVideo user an indication of the MCVideo emergency alert and associated information;</w:t>
      </w:r>
    </w:p>
    <w:p w14:paraId="3992CA3B" w14:textId="77777777" w:rsidR="00784A32" w:rsidRPr="00C31E24" w:rsidRDefault="00784A32" w:rsidP="00784A32">
      <w:pPr>
        <w:pStyle w:val="B2"/>
      </w:pPr>
      <w:r w:rsidRPr="00C31E24">
        <w:t>b)</w:t>
      </w:r>
      <w:r w:rsidRPr="00C31E24">
        <w:tab/>
        <w:t>shall set the MCVideo emergency group state to "MVEG 2: in-progress";</w:t>
      </w:r>
    </w:p>
    <w:p w14:paraId="4F6507E2" w14:textId="77777777" w:rsidR="00784A32" w:rsidRPr="00C31E24" w:rsidRDefault="00784A32" w:rsidP="00784A32">
      <w:pPr>
        <w:pStyle w:val="B2"/>
      </w:pPr>
      <w:r w:rsidRPr="00C31E24">
        <w:t>c)</w:t>
      </w:r>
      <w:r w:rsidRPr="00C31E24">
        <w:tab/>
        <w:t>shall set the MCVideo imminent peril group state to "MVIG 1: no-imminent-peril"; and</w:t>
      </w:r>
    </w:p>
    <w:p w14:paraId="71EC49C2" w14:textId="77777777" w:rsidR="00784A32" w:rsidRPr="00C31E24" w:rsidRDefault="00784A32" w:rsidP="00784A32">
      <w:pPr>
        <w:pStyle w:val="B2"/>
      </w:pPr>
      <w:r w:rsidRPr="00C31E24">
        <w:t>d)</w:t>
      </w:r>
      <w:r w:rsidRPr="00C31E24">
        <w:tab/>
        <w:t>shall set the MCVideo imminent peril group call state to "MVIGC 1: imminent-peril-gc-capable"; otherwise</w:t>
      </w:r>
    </w:p>
    <w:p w14:paraId="10D67D75" w14:textId="77777777" w:rsidR="00784A32" w:rsidRPr="00C31E24" w:rsidRDefault="00784A32" w:rsidP="00784A32">
      <w:pPr>
        <w:pStyle w:val="B1"/>
      </w:pPr>
      <w:r w:rsidRPr="00C31E24">
        <w:t>4)</w:t>
      </w:r>
      <w:r w:rsidRPr="00C31E24">
        <w:tab/>
        <w:t>if the SIP INVITE request contains an application/vnd.3gpp.mcvideo-info+xml MIME body with the &lt;mcvideoinfo&gt; element containing the &lt;mcvideo-Params&gt; element with the &lt;imminentperil-ind&gt; element set to a value of "true":</w:t>
      </w:r>
    </w:p>
    <w:p w14:paraId="0F97AD3A" w14:textId="77777777" w:rsidR="00784A32" w:rsidRPr="00C31E24" w:rsidRDefault="00784A32" w:rsidP="00784A32">
      <w:pPr>
        <w:pStyle w:val="B2"/>
      </w:pPr>
      <w:r w:rsidRPr="00C31E24">
        <w:t>a)</w:t>
      </w:r>
      <w:r w:rsidRPr="00C31E24">
        <w:tab/>
        <w:t>should display to the MCVideo user an indication that this is a SIP INVITE request for an MCVideo imminent peril group call and:</w:t>
      </w:r>
    </w:p>
    <w:p w14:paraId="48DD34A1" w14:textId="77777777" w:rsidR="00784A32" w:rsidRPr="00C31E24" w:rsidRDefault="00784A32" w:rsidP="00784A32">
      <w:pPr>
        <w:pStyle w:val="B3"/>
      </w:pPr>
      <w:r w:rsidRPr="00C31E24">
        <w:t>i)</w:t>
      </w:r>
      <w:r w:rsidRPr="00C31E24">
        <w:tab/>
        <w:t>should display the MCVideo ID of the originator of the MCVideo imminent peril group call contained in the &lt;mcvideo-calling-user-id&gt; element of the application/vnd.3gpp.mcvideo-info+xml MIME body; and</w:t>
      </w:r>
    </w:p>
    <w:p w14:paraId="6938E4EB" w14:textId="77777777" w:rsidR="00784A32" w:rsidRPr="00C31E24" w:rsidRDefault="00784A32" w:rsidP="00784A32">
      <w:pPr>
        <w:pStyle w:val="B3"/>
      </w:pPr>
      <w:r w:rsidRPr="00C31E24">
        <w:t>ii)</w:t>
      </w:r>
      <w:r w:rsidRPr="00C31E24">
        <w:tab/>
        <w:t>should display the MCVideo group identity of the group with the imminent peril condition contained in the &lt;mcvideo-calling-group-id&gt; element; and</w:t>
      </w:r>
    </w:p>
    <w:p w14:paraId="46B302CF" w14:textId="77777777" w:rsidR="00784A32" w:rsidRPr="00C31E24" w:rsidRDefault="00784A32" w:rsidP="00784A32">
      <w:pPr>
        <w:pStyle w:val="B2"/>
      </w:pPr>
      <w:r w:rsidRPr="00C31E24">
        <w:t>b)</w:t>
      </w:r>
      <w:r w:rsidRPr="00C31E24">
        <w:tab/>
        <w:t>shall set the MCVideo imminent peril group state to "MVIG 3: in-progress";</w:t>
      </w:r>
    </w:p>
    <w:p w14:paraId="5C7F8734" w14:textId="77777777" w:rsidR="00784A32" w:rsidRPr="00C31E24" w:rsidRDefault="00784A32" w:rsidP="00784A32">
      <w:pPr>
        <w:pStyle w:val="B1"/>
      </w:pPr>
      <w:r w:rsidRPr="00C31E24">
        <w:t>5)</w:t>
      </w:r>
      <w:r w:rsidRPr="00C31E24">
        <w:tab/>
        <w:t>shall check if a Resource-Priority header field is included in the incoming SIP INVITE request and may perform further actions outside the scope of this specification to act upon an included Resource-Priority header field as specified in 3GPP TS 24.229 [</w:t>
      </w:r>
      <w:r w:rsidRPr="00C31E24">
        <w:rPr>
          <w:lang w:eastAsia="zh-CN"/>
        </w:rPr>
        <w:t>11</w:t>
      </w:r>
      <w:r w:rsidRPr="00C31E24">
        <w:t>];</w:t>
      </w:r>
    </w:p>
    <w:p w14:paraId="2372C516" w14:textId="77777777" w:rsidR="00784A32" w:rsidRPr="00C31E24" w:rsidRDefault="00784A32" w:rsidP="00784A32">
      <w:pPr>
        <w:pStyle w:val="B1"/>
      </w:pPr>
      <w:r w:rsidRPr="00C31E24">
        <w:t>6)</w:t>
      </w:r>
      <w:r w:rsidRPr="00C31E24">
        <w:tab/>
        <w:t>shall accept the SIP INVITE request and generate a SIP 200 (OK) response according to rules and procedures of 3GPP TS 24.229 [</w:t>
      </w:r>
      <w:r w:rsidRPr="00C31E24">
        <w:rPr>
          <w:lang w:eastAsia="zh-CN"/>
        </w:rPr>
        <w:t>11</w:t>
      </w:r>
      <w:r w:rsidRPr="00C31E24">
        <w:t>];</w:t>
      </w:r>
    </w:p>
    <w:p w14:paraId="04FFA5C0" w14:textId="77777777" w:rsidR="00784A32" w:rsidRPr="00C31E24" w:rsidRDefault="00784A32" w:rsidP="00784A32">
      <w:pPr>
        <w:pStyle w:val="B1"/>
      </w:pPr>
      <w:r w:rsidRPr="00C31E24">
        <w:t>7)</w:t>
      </w:r>
      <w:r w:rsidRPr="00C31E24">
        <w:tab/>
        <w:t>shall include the option tag "timer" in a Require header field of the SIP 200 (OK) response;</w:t>
      </w:r>
    </w:p>
    <w:p w14:paraId="5E867889" w14:textId="77777777" w:rsidR="00784A32" w:rsidRPr="00C31E24" w:rsidRDefault="00784A32" w:rsidP="00784A32">
      <w:pPr>
        <w:pStyle w:val="B1"/>
      </w:pPr>
      <w:r w:rsidRPr="00C31E24">
        <w:t>8)</w:t>
      </w:r>
      <w:r w:rsidRPr="00C31E24">
        <w:tab/>
        <w:t>shall include the g.3gpp.mcvideo media feature tag in the Contact header field of the SIP 200 (OK) response;</w:t>
      </w:r>
    </w:p>
    <w:p w14:paraId="67CB0C0A" w14:textId="77777777" w:rsidR="00784A32" w:rsidRPr="00C31E24" w:rsidRDefault="00784A32" w:rsidP="00784A32">
      <w:pPr>
        <w:pStyle w:val="B1"/>
      </w:pPr>
      <w:r w:rsidRPr="00C31E24">
        <w:t>9)</w:t>
      </w:r>
      <w:r w:rsidRPr="00C31E24">
        <w:tab/>
        <w:t xml:space="preserve">shall include the </w:t>
      </w:r>
      <w:r w:rsidRPr="00C31E24">
        <w:rPr>
          <w:lang w:eastAsia="zh-CN"/>
        </w:rPr>
        <w:t>g.3gpp.icsi-ref</w:t>
      </w:r>
      <w:r w:rsidRPr="00C31E24">
        <w:t xml:space="preserve"> media feature tag containing the value of "urn:urn-7:3gpp-service.ims.icsi.mcvideo" in the Contact header field of the SIP 200 (OK) response;</w:t>
      </w:r>
    </w:p>
    <w:p w14:paraId="7399C787" w14:textId="3470386C" w:rsidR="00784A32" w:rsidRPr="00C31E24" w:rsidRDefault="00784A32" w:rsidP="00784A32">
      <w:pPr>
        <w:pStyle w:val="B1"/>
      </w:pPr>
      <w:r w:rsidRPr="00C31E24">
        <w:t>10)</w:t>
      </w:r>
      <w:r w:rsidRPr="00C31E24">
        <w:tab/>
        <w:t>shall include the Session-Expires header field in the SIP 200 (OK) response and start the SIP session timer according to IETF RFC 4028 [</w:t>
      </w:r>
      <w:r w:rsidRPr="00C31E24">
        <w:rPr>
          <w:lang w:eastAsia="zh-CN"/>
        </w:rPr>
        <w:t>23</w:t>
      </w:r>
      <w:r w:rsidRPr="00C31E24">
        <w:t>]. If no "refresher" parameter was included in the received SIP INVITE request the "refresher" parameter in the Session-Expires header field shall be set to "uas", otherwise shall include a "refresher" parameter set to the value received in the Session-Expires header field the received SIP INVITE request;</w:t>
      </w:r>
    </w:p>
    <w:p w14:paraId="6D887575" w14:textId="0F9CDC24" w:rsidR="00784A32" w:rsidRPr="00C31E24" w:rsidRDefault="00784A32" w:rsidP="00784A32">
      <w:pPr>
        <w:pStyle w:val="B1"/>
      </w:pPr>
      <w:r w:rsidRPr="00C31E24">
        <w:t>11)</w:t>
      </w:r>
      <w:r w:rsidRPr="00C31E24">
        <w:tab/>
      </w:r>
      <w:r w:rsidR="00471689" w:rsidRPr="00C31E24">
        <w:t xml:space="preserve"> </w:t>
      </w:r>
      <w:r w:rsidRPr="00C31E24">
        <w:t>shall include an SDP answer in the SIP 200 (OK) response to the SDP offer in the incoming SIP INVITE request according to 3GPP TS 24.229 [</w:t>
      </w:r>
      <w:r w:rsidRPr="00C31E24">
        <w:rPr>
          <w:lang w:eastAsia="zh-CN"/>
        </w:rPr>
        <w:t>11</w:t>
      </w:r>
      <w:r w:rsidRPr="00C31E24">
        <w:t>] with the clarifications given in clause </w:t>
      </w:r>
      <w:r w:rsidRPr="00C31E24">
        <w:rPr>
          <w:lang w:eastAsia="zh-CN"/>
        </w:rPr>
        <w:t>6.2.2</w:t>
      </w:r>
      <w:r w:rsidRPr="00C31E24">
        <w:t>;</w:t>
      </w:r>
    </w:p>
    <w:p w14:paraId="270F0D9B" w14:textId="77777777" w:rsidR="00784A32" w:rsidRPr="00C31E24" w:rsidRDefault="00784A32" w:rsidP="00784A32">
      <w:pPr>
        <w:pStyle w:val="B1"/>
      </w:pPr>
      <w:r w:rsidRPr="00C31E24">
        <w:t>12)</w:t>
      </w:r>
      <w:r w:rsidR="00B8623A" w:rsidRPr="00C31E24">
        <w:tab/>
      </w:r>
      <w:r w:rsidRPr="00C31E24">
        <w:t>shall send the SIP 200 (OK) response towards the MCVideo server according to rules and procedures of 3GPP TS 24.229 [</w:t>
      </w:r>
      <w:r w:rsidRPr="00C31E24">
        <w:rPr>
          <w:lang w:eastAsia="zh-CN"/>
        </w:rPr>
        <w:t>11</w:t>
      </w:r>
      <w:r w:rsidRPr="00C31E24">
        <w:t>]; and</w:t>
      </w:r>
    </w:p>
    <w:p w14:paraId="0789AFC8" w14:textId="77777777" w:rsidR="00784A32" w:rsidRPr="00C31E24" w:rsidRDefault="00784A32" w:rsidP="00784A32">
      <w:pPr>
        <w:pStyle w:val="B1"/>
      </w:pPr>
      <w:r w:rsidRPr="00C31E24">
        <w:t>13)</w:t>
      </w:r>
      <w:r w:rsidR="00B8623A" w:rsidRPr="00C31E24">
        <w:tab/>
      </w:r>
      <w:r w:rsidRPr="00C31E24">
        <w:t>shall interact with the media plane as specified in 3GPP TS 24.581 [</w:t>
      </w:r>
      <w:r w:rsidRPr="00C31E24">
        <w:rPr>
          <w:lang w:eastAsia="zh-CN"/>
        </w:rPr>
        <w:t>5</w:t>
      </w:r>
      <w:r w:rsidRPr="00C31E24">
        <w:t>].</w:t>
      </w:r>
    </w:p>
    <w:p w14:paraId="48292F2C" w14:textId="77777777" w:rsidR="00784A32" w:rsidRPr="00C31E24" w:rsidRDefault="00784A32" w:rsidP="00784A32">
      <w:r w:rsidRPr="00C31E24">
        <w:t>[TS 24.281, clause 9.2.2.2.2.2]</w:t>
      </w:r>
    </w:p>
    <w:p w14:paraId="6F038891" w14:textId="77777777" w:rsidR="00784A32" w:rsidRPr="00C31E24" w:rsidRDefault="00784A32" w:rsidP="00784A32">
      <w:r w:rsidRPr="00C31E24">
        <w:t>Upon receiving a SIP BYE request for releasing the MCVideo chat session, the MCVideo client shall follow the procedures as specified in subclause 6.2.6.</w:t>
      </w:r>
    </w:p>
    <w:p w14:paraId="759B1DDB" w14:textId="77777777" w:rsidR="00784A32" w:rsidRPr="00C31E24" w:rsidRDefault="00784A32" w:rsidP="00784A32">
      <w:r w:rsidRPr="00C31E24">
        <w:t>[TS 24.281, clause 6.2.6]</w:t>
      </w:r>
    </w:p>
    <w:p w14:paraId="5AD54C13" w14:textId="77777777" w:rsidR="00784A32" w:rsidRPr="00C31E24" w:rsidRDefault="00784A32" w:rsidP="00784A32">
      <w:r w:rsidRPr="00C31E24">
        <w:t>Upon receiving a SIP BYE request, the MCVideo client:</w:t>
      </w:r>
    </w:p>
    <w:p w14:paraId="43D455EF" w14:textId="77777777" w:rsidR="00784A32" w:rsidRPr="00C31E24" w:rsidRDefault="00784A32" w:rsidP="00784A32">
      <w:pPr>
        <w:pStyle w:val="B1"/>
      </w:pPr>
      <w:r w:rsidRPr="00C31E24">
        <w:t>1)</w:t>
      </w:r>
      <w:r w:rsidRPr="00C31E24">
        <w:tab/>
        <w:t>shall interact with the media plane as specified in 3GPP TS 24.</w:t>
      </w:r>
      <w:r w:rsidRPr="00C31E24">
        <w:rPr>
          <w:lang w:eastAsia="zh-CN"/>
        </w:rPr>
        <w:t>581</w:t>
      </w:r>
      <w:r w:rsidRPr="00C31E24">
        <w:t>[5]; and</w:t>
      </w:r>
    </w:p>
    <w:p w14:paraId="43F19448" w14:textId="77777777" w:rsidR="00784A32" w:rsidRPr="00C31E24" w:rsidRDefault="00784A32" w:rsidP="00784A32">
      <w:pPr>
        <w:pStyle w:val="B1"/>
      </w:pPr>
      <w:r w:rsidRPr="00C31E24">
        <w:t>2)</w:t>
      </w:r>
      <w:r w:rsidRPr="00C31E24">
        <w:tab/>
        <w:t>shall send SIP 200 (OK) response towards MCVideo server according to 3GPP TS 24.229 [11].</w:t>
      </w:r>
    </w:p>
    <w:p w14:paraId="520BBCC3" w14:textId="77777777" w:rsidR="00471689" w:rsidRPr="00C31E24" w:rsidRDefault="00471689" w:rsidP="00471689">
      <w:pPr>
        <w:overflowPunct/>
        <w:autoSpaceDE/>
        <w:adjustRightInd/>
        <w:rPr>
          <w:lang w:eastAsia="ko-KR"/>
        </w:rPr>
      </w:pPr>
      <w:bookmarkStart w:id="513" w:name="_Toc52787540"/>
      <w:bookmarkStart w:id="514" w:name="_Toc52787722"/>
      <w:bookmarkStart w:id="515" w:name="_Toc75906944"/>
      <w:bookmarkStart w:id="516" w:name="_Toc75907281"/>
      <w:r w:rsidRPr="00C31E24">
        <w:rPr>
          <w:lang w:eastAsia="ko-KR"/>
        </w:rPr>
        <w:t>[TS 24.581, clause 6.2.5.3.2]</w:t>
      </w:r>
    </w:p>
    <w:p w14:paraId="27556234" w14:textId="77777777" w:rsidR="00471689" w:rsidRPr="00C31E24" w:rsidRDefault="00471689" w:rsidP="00471689">
      <w:pPr>
        <w:rPr>
          <w:lang w:eastAsia="en-US"/>
        </w:rPr>
      </w:pPr>
      <w:r w:rsidRPr="00C31E24">
        <w:t>Upon receiving the media transmission notification from the transmission control server, the transmission participant:</w:t>
      </w:r>
    </w:p>
    <w:p w14:paraId="11A524CF" w14:textId="77777777" w:rsidR="00471689" w:rsidRPr="00C31E24" w:rsidRDefault="00471689" w:rsidP="00471689">
      <w:pPr>
        <w:pStyle w:val="B1"/>
      </w:pPr>
      <w:r w:rsidRPr="00C31E24">
        <w:t>1.</w:t>
      </w:r>
      <w:r w:rsidRPr="00C31E24">
        <w:tab/>
        <w:t>if the first bit in the subtype of the media transmission notification message is set to '1' (Acknowledgment is required) as described in subclause 9.2.2.1, shall send a Transmission control Ack message. The Transmission control Ack message:</w:t>
      </w:r>
    </w:p>
    <w:p w14:paraId="0781CA5B" w14:textId="77777777" w:rsidR="00471689" w:rsidRPr="00C31E24" w:rsidRDefault="00471689" w:rsidP="00471689">
      <w:pPr>
        <w:pStyle w:val="B2"/>
      </w:pPr>
      <w:r w:rsidRPr="00C31E24">
        <w:t>a.</w:t>
      </w:r>
      <w:r w:rsidRPr="00C31E24">
        <w:tab/>
        <w:t>shall include the Message Type field set to '6' (Media transmission notification); and</w:t>
      </w:r>
    </w:p>
    <w:p w14:paraId="193CBE88" w14:textId="77777777" w:rsidR="00471689" w:rsidRPr="00C31E24" w:rsidRDefault="00471689" w:rsidP="00471689">
      <w:pPr>
        <w:pStyle w:val="B2"/>
      </w:pPr>
      <w:r w:rsidRPr="00C31E24">
        <w:t>b.</w:t>
      </w:r>
      <w:r w:rsidRPr="00C31E24">
        <w:tab/>
        <w:t>shall include the Source field set to '0' (the transmission participant is the source);</w:t>
      </w:r>
    </w:p>
    <w:p w14:paraId="4A662718" w14:textId="77777777" w:rsidR="00471689" w:rsidRPr="00C31E24" w:rsidRDefault="00471689" w:rsidP="00471689">
      <w:pPr>
        <w:pStyle w:val="B1"/>
      </w:pPr>
      <w:r w:rsidRPr="00C31E24">
        <w:t>2.</w:t>
      </w:r>
      <w:r w:rsidRPr="00C31E24">
        <w:tab/>
        <w:t>shall provide media transmission notification to the user;</w:t>
      </w:r>
    </w:p>
    <w:p w14:paraId="4BF6ACB1" w14:textId="77777777" w:rsidR="00471689" w:rsidRPr="00C31E24" w:rsidRDefault="00471689" w:rsidP="00471689">
      <w:pPr>
        <w:pStyle w:val="B1"/>
      </w:pPr>
      <w:r w:rsidRPr="00C31E24">
        <w:t>3.</w:t>
      </w:r>
      <w:r w:rsidRPr="00C31E24">
        <w:tab/>
        <w:t>shall store the User ID and the SSRC of the user transmitting the media;</w:t>
      </w:r>
    </w:p>
    <w:p w14:paraId="514BEE7F" w14:textId="77777777" w:rsidR="00471689" w:rsidRPr="00C31E24" w:rsidRDefault="00471689" w:rsidP="00471689">
      <w:pPr>
        <w:pStyle w:val="B1"/>
      </w:pPr>
      <w:r w:rsidRPr="00C31E24">
        <w:t>4.</w:t>
      </w:r>
      <w:r w:rsidRPr="00C31E24">
        <w:tab/>
        <w:t>may display the details of the incoming media to the user; and</w:t>
      </w:r>
    </w:p>
    <w:p w14:paraId="69096310" w14:textId="77777777" w:rsidR="00471689" w:rsidRPr="00C31E24" w:rsidRDefault="00471689" w:rsidP="00471689">
      <w:pPr>
        <w:pStyle w:val="B1"/>
      </w:pPr>
      <w:r w:rsidRPr="00C31E24">
        <w:t>5.</w:t>
      </w:r>
      <w:r w:rsidRPr="00C31E24">
        <w:tab/>
        <w:t>shall remain in the 'U: reception controller' state.</w:t>
      </w:r>
    </w:p>
    <w:p w14:paraId="282A505B" w14:textId="77777777" w:rsidR="00471689" w:rsidRPr="00C31E24" w:rsidRDefault="00471689" w:rsidP="00471689">
      <w:r w:rsidRPr="00C31E24">
        <w:t>[TS 24.581, clause 6.2.5.3.3]</w:t>
      </w:r>
    </w:p>
    <w:p w14:paraId="7A5969FA" w14:textId="77777777" w:rsidR="00471689" w:rsidRPr="00C31E24" w:rsidRDefault="00471689" w:rsidP="00471689">
      <w:r w:rsidRPr="00C31E24">
        <w:t>Upon receiving an indication from the user to request permission to receive media, the transmission participant:</w:t>
      </w:r>
    </w:p>
    <w:p w14:paraId="5343A17E" w14:textId="77777777" w:rsidR="00471689" w:rsidRPr="00C31E24" w:rsidRDefault="00471689" w:rsidP="00471689">
      <w:pPr>
        <w:pStyle w:val="B1"/>
      </w:pPr>
      <w:r w:rsidRPr="00C31E24">
        <w:t>1.</w:t>
      </w:r>
      <w:r w:rsidRPr="00C31E24">
        <w:tab/>
        <w:t>shall send the Receive Media Request message toward the transmission control server; The Receive Media Request message:</w:t>
      </w:r>
    </w:p>
    <w:p w14:paraId="64973A69" w14:textId="77777777" w:rsidR="00471689" w:rsidRPr="00C31E24" w:rsidRDefault="00471689" w:rsidP="00471689">
      <w:pPr>
        <w:pStyle w:val="B2"/>
      </w:pPr>
      <w:r w:rsidRPr="00C31E24">
        <w:t>a.</w:t>
      </w:r>
      <w:r w:rsidRPr="00C31E24">
        <w:tab/>
        <w:t>if a different priority than the normal priority is required, shall include the Reception Priority field with the priority not higher than negotiated with the transmission control server as specified in subclause 14.3.3; and</w:t>
      </w:r>
    </w:p>
    <w:p w14:paraId="18A8AD9B" w14:textId="77777777" w:rsidR="00471689" w:rsidRPr="00C31E24" w:rsidRDefault="00471689" w:rsidP="00471689">
      <w:pPr>
        <w:pStyle w:val="B2"/>
      </w:pPr>
      <w:r w:rsidRPr="00C31E24">
        <w:t>b.</w:t>
      </w:r>
      <w:r w:rsidRPr="00C31E24">
        <w:tab/>
        <w:t>if the receive media request is a broadcast group call, system call, emergency call or an imminent peril call, shall include a Transmission Indicator field indicating the relevant call types;</w:t>
      </w:r>
    </w:p>
    <w:p w14:paraId="1A18D686" w14:textId="77777777" w:rsidR="00471689" w:rsidRPr="00C31E24" w:rsidRDefault="00471689" w:rsidP="00471689">
      <w:pPr>
        <w:pStyle w:val="B1"/>
      </w:pPr>
      <w:r w:rsidRPr="00C31E24">
        <w:t>2.</w:t>
      </w:r>
      <w:r w:rsidRPr="00C31E24">
        <w:tab/>
        <w:t>shall create an instance of the 'Transmission participant state transition diagram for basic reception control operation';</w:t>
      </w:r>
    </w:p>
    <w:p w14:paraId="45EA8388" w14:textId="77777777" w:rsidR="00471689" w:rsidRPr="00C31E24" w:rsidRDefault="00471689" w:rsidP="00471689">
      <w:pPr>
        <w:pStyle w:val="B1"/>
      </w:pPr>
      <w:r w:rsidRPr="00C31E24">
        <w:t>3.</w:t>
      </w:r>
      <w:r w:rsidRPr="00C31E24">
        <w:tab/>
        <w:t>shall map the stored User ID and the SSRC of the user transmitting the media with instance of 'Transmission participant state transition diagram for basic reception control operation' created in step 2; and</w:t>
      </w:r>
    </w:p>
    <w:p w14:paraId="50C4E2BB" w14:textId="77777777" w:rsidR="00471689" w:rsidRPr="00C31E24" w:rsidRDefault="00471689" w:rsidP="00471689">
      <w:pPr>
        <w:pStyle w:val="B1"/>
      </w:pPr>
      <w:r w:rsidRPr="00C31E24">
        <w:t>4.</w:t>
      </w:r>
      <w:r w:rsidRPr="00C31E24">
        <w:tab/>
        <w:t>shall remain in the 'U: reception controller' state.</w:t>
      </w:r>
    </w:p>
    <w:p w14:paraId="2C3AF01C" w14:textId="77777777" w:rsidR="00471689" w:rsidRPr="00C31E24" w:rsidRDefault="00471689" w:rsidP="00471689">
      <w:pPr>
        <w:pStyle w:val="B1"/>
        <w:ind w:left="0" w:firstLine="0"/>
      </w:pPr>
      <w:r w:rsidRPr="00C31E24">
        <w:t>[TS 24.581, clause 6.2.5.4.5]</w:t>
      </w:r>
    </w:p>
    <w:p w14:paraId="6C1A2348" w14:textId="77777777" w:rsidR="00471689" w:rsidRPr="00C31E24" w:rsidRDefault="00471689" w:rsidP="00471689">
      <w:r w:rsidRPr="00C31E24">
        <w:t>Upon receiving a granted response for Receive media request message, the transmission participant:</w:t>
      </w:r>
    </w:p>
    <w:p w14:paraId="41C87B70" w14:textId="77777777" w:rsidR="00471689" w:rsidRPr="00C31E24" w:rsidRDefault="00471689" w:rsidP="00471689">
      <w:pPr>
        <w:pStyle w:val="B1"/>
      </w:pPr>
      <w:r w:rsidRPr="00C31E24">
        <w:t>1.</w:t>
      </w:r>
      <w:r w:rsidRPr="00C31E24">
        <w:tab/>
        <w:t>if the first bit in the subtype of the Receive media response message is set to '1' (Acknowledgment is required) as described in subclause 9.2.2.1, shall send a Transmission control Ack message. The Transmission control Ack message:</w:t>
      </w:r>
    </w:p>
    <w:p w14:paraId="43346250" w14:textId="77777777" w:rsidR="00471689" w:rsidRPr="00C31E24" w:rsidRDefault="00471689" w:rsidP="00471689">
      <w:pPr>
        <w:pStyle w:val="B2"/>
      </w:pPr>
      <w:r w:rsidRPr="00C31E24">
        <w:t>a.</w:t>
      </w:r>
      <w:r w:rsidRPr="00C31E24">
        <w:tab/>
        <w:t>shall include the Message Type field set to '7' (Receive media response); and</w:t>
      </w:r>
    </w:p>
    <w:p w14:paraId="4BAC5CBF" w14:textId="77777777" w:rsidR="00471689" w:rsidRPr="00C31E24" w:rsidRDefault="00471689" w:rsidP="00471689">
      <w:pPr>
        <w:pStyle w:val="B2"/>
      </w:pPr>
      <w:r w:rsidRPr="00C31E24">
        <w:t>b.</w:t>
      </w:r>
      <w:r w:rsidRPr="00C31E24">
        <w:tab/>
        <w:t>shall include the Source field set to '0' (the transmission participant is the source);</w:t>
      </w:r>
    </w:p>
    <w:p w14:paraId="2E6EE261" w14:textId="77777777" w:rsidR="00471689" w:rsidRPr="00C31E24" w:rsidRDefault="00471689" w:rsidP="00471689">
      <w:pPr>
        <w:pStyle w:val="B1"/>
      </w:pPr>
      <w:r w:rsidRPr="00C31E24">
        <w:t>2.</w:t>
      </w:r>
      <w:r w:rsidRPr="00C31E24">
        <w:tab/>
        <w:t>shall provide receive media success notification to the user;</w:t>
      </w:r>
    </w:p>
    <w:p w14:paraId="6EEF78A7" w14:textId="77777777" w:rsidR="00471689" w:rsidRPr="00C31E24" w:rsidRDefault="00471689" w:rsidP="00471689">
      <w:pPr>
        <w:pStyle w:val="B1"/>
      </w:pPr>
      <w:r w:rsidRPr="00C31E24">
        <w:t>3.</w:t>
      </w:r>
      <w:r w:rsidRPr="00C31E24">
        <w:tab/>
        <w:t>if the Receive Media Indicator field is included and the B-bit is set to '1' (Broadcast group call), shall provide a notification to the user indicating the type of call;</w:t>
      </w:r>
    </w:p>
    <w:p w14:paraId="73F4A191" w14:textId="77777777" w:rsidR="00471689" w:rsidRPr="00C31E24" w:rsidRDefault="00471689" w:rsidP="00471689">
      <w:pPr>
        <w:pStyle w:val="B1"/>
      </w:pPr>
      <w:r w:rsidRPr="00C31E24">
        <w:t>4.</w:t>
      </w:r>
      <w:r w:rsidRPr="00C31E24">
        <w:tab/>
        <w:t>shall stop timer T103 (Receive Media Request); and</w:t>
      </w:r>
    </w:p>
    <w:p w14:paraId="0AE71E1B" w14:textId="77777777" w:rsidR="00471689" w:rsidRPr="00C31E24" w:rsidRDefault="00471689" w:rsidP="00471689">
      <w:pPr>
        <w:pStyle w:val="B1"/>
      </w:pPr>
      <w:r w:rsidRPr="00C31E24">
        <w:t>5.</w:t>
      </w:r>
      <w:r w:rsidRPr="00C31E24">
        <w:tab/>
        <w:t>shall enter the 'U: has permission to receive' state.</w:t>
      </w:r>
    </w:p>
    <w:p w14:paraId="25D25B8F" w14:textId="77777777" w:rsidR="00784A32" w:rsidRPr="00C31E24" w:rsidRDefault="00784A32" w:rsidP="00764DD4">
      <w:pPr>
        <w:pStyle w:val="H6"/>
      </w:pPr>
      <w:r w:rsidRPr="00C31E24">
        <w:t>6.1.2.4.3</w:t>
      </w:r>
      <w:r w:rsidRPr="00C31E24">
        <w:tab/>
        <w:t>Test description</w:t>
      </w:r>
      <w:bookmarkEnd w:id="513"/>
      <w:bookmarkEnd w:id="514"/>
      <w:bookmarkEnd w:id="515"/>
      <w:bookmarkEnd w:id="516"/>
    </w:p>
    <w:p w14:paraId="120F48C8" w14:textId="77777777" w:rsidR="00784A32" w:rsidRPr="00C31E24" w:rsidRDefault="00784A32" w:rsidP="00784A32">
      <w:pPr>
        <w:pStyle w:val="H6"/>
      </w:pPr>
      <w:r w:rsidRPr="00C31E24">
        <w:t>6.1.2.4.3.1</w:t>
      </w:r>
      <w:r w:rsidRPr="00C31E24">
        <w:tab/>
        <w:t>Pre-test conditions</w:t>
      </w:r>
    </w:p>
    <w:p w14:paraId="6F67CD3C" w14:textId="77777777" w:rsidR="00784A32" w:rsidRPr="00C31E24" w:rsidRDefault="00784A32" w:rsidP="00784A32">
      <w:pPr>
        <w:pStyle w:val="H6"/>
      </w:pPr>
      <w:r w:rsidRPr="00C31E24">
        <w:t>System Simulator:</w:t>
      </w:r>
    </w:p>
    <w:p w14:paraId="7C3979EB" w14:textId="77777777" w:rsidR="00784A32" w:rsidRPr="00C31E24" w:rsidRDefault="00784A32" w:rsidP="00784A32">
      <w:pPr>
        <w:pStyle w:val="B1"/>
      </w:pPr>
      <w:r w:rsidRPr="00C31E24">
        <w:t>-</w:t>
      </w:r>
      <w:r w:rsidRPr="00C31E24">
        <w:tab/>
        <w:t>SS (MCVideo server)</w:t>
      </w:r>
    </w:p>
    <w:p w14:paraId="440727C7" w14:textId="77777777" w:rsidR="00784A32" w:rsidRPr="00C31E24" w:rsidRDefault="00784A32" w:rsidP="00784A32">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18DDD6D" w14:textId="77777777" w:rsidR="00784A32" w:rsidRPr="00C31E24" w:rsidRDefault="00784A32" w:rsidP="00784A32">
      <w:pPr>
        <w:pStyle w:val="H6"/>
      </w:pPr>
      <w:r w:rsidRPr="00C31E24">
        <w:t>IUT:</w:t>
      </w:r>
    </w:p>
    <w:p w14:paraId="1A747A2A" w14:textId="77777777" w:rsidR="00784A32" w:rsidRPr="00C31E24" w:rsidRDefault="00784A32" w:rsidP="00784A32">
      <w:pPr>
        <w:pStyle w:val="B1"/>
      </w:pPr>
      <w:r w:rsidRPr="00C31E24">
        <w:t>-</w:t>
      </w:r>
      <w:r w:rsidRPr="00C31E24">
        <w:tab/>
        <w:t>UE (MCVideo client)</w:t>
      </w:r>
    </w:p>
    <w:p w14:paraId="017F4F64" w14:textId="77777777" w:rsidR="00784A32" w:rsidRPr="00C31E24" w:rsidRDefault="00784A32" w:rsidP="00784A32">
      <w:pPr>
        <w:pStyle w:val="B1"/>
      </w:pPr>
      <w:r w:rsidRPr="00C31E24">
        <w:t>-</w:t>
      </w:r>
      <w:r w:rsidRPr="00C31E24">
        <w:tab/>
        <w:t>The test USIM set as defined in TS 36.579-1 [2], subclause 5.5.10 is inserted.</w:t>
      </w:r>
    </w:p>
    <w:p w14:paraId="0C15504D" w14:textId="77777777" w:rsidR="00784A32" w:rsidRPr="00C31E24" w:rsidRDefault="00784A32" w:rsidP="00784A32">
      <w:pPr>
        <w:pStyle w:val="H6"/>
      </w:pPr>
      <w:r w:rsidRPr="00C31E24">
        <w:t>Preamble:</w:t>
      </w:r>
    </w:p>
    <w:p w14:paraId="28B64A74" w14:textId="77777777" w:rsidR="00784A32" w:rsidRPr="00C31E24" w:rsidRDefault="00784A32" w:rsidP="00784A32">
      <w:pPr>
        <w:pStyle w:val="B1"/>
      </w:pPr>
      <w:r w:rsidRPr="00C31E24">
        <w:t>-</w:t>
      </w:r>
      <w:r w:rsidRPr="00C31E24">
        <w:tab/>
        <w:t>The UE has performed the Generic Test Procedure for MCVideo UE registration as specified in TS 36.579-1 [2], subclause 5.4.2A.</w:t>
      </w:r>
    </w:p>
    <w:p w14:paraId="7453171F" w14:textId="77777777" w:rsidR="00784A32" w:rsidRPr="00C31E24" w:rsidRDefault="00784A32" w:rsidP="00784A32">
      <w:pPr>
        <w:pStyle w:val="B1"/>
      </w:pPr>
      <w:r w:rsidRPr="00C31E24">
        <w:t>-</w:t>
      </w:r>
      <w:r w:rsidRPr="00C31E24">
        <w:tab/>
        <w:t>The MCVideo User performs the Generic Test Procedure for MCVideo Authorization/Configuration and Key Generation as specified in TS 36.579-1 [2], subclause 5.3.2A.</w:t>
      </w:r>
    </w:p>
    <w:p w14:paraId="32AAF3B1" w14:textId="77777777" w:rsidR="00784A32" w:rsidRPr="00C31E24" w:rsidRDefault="00784A32" w:rsidP="00784A32">
      <w:pPr>
        <w:pStyle w:val="B1"/>
      </w:pPr>
      <w:r w:rsidRPr="00C31E24">
        <w:t>-</w:t>
      </w:r>
      <w:r w:rsidRPr="00C31E24">
        <w:tab/>
        <w:t>UE States at the end of the preamble</w:t>
      </w:r>
    </w:p>
    <w:p w14:paraId="63538D10" w14:textId="77777777" w:rsidR="00784A32" w:rsidRPr="00C31E24" w:rsidRDefault="00784A32" w:rsidP="00784A32">
      <w:pPr>
        <w:pStyle w:val="B2"/>
      </w:pPr>
      <w:r w:rsidRPr="00C31E24">
        <w:t>-</w:t>
      </w:r>
      <w:r w:rsidRPr="00C31E24">
        <w:tab/>
        <w:t>The UE is in E-UTRA Registered, Idle Mode state.</w:t>
      </w:r>
    </w:p>
    <w:p w14:paraId="17578EC2" w14:textId="77777777" w:rsidR="00784A32" w:rsidRPr="00C31E24" w:rsidRDefault="00784A32" w:rsidP="00784A32">
      <w:pPr>
        <w:pStyle w:val="B2"/>
      </w:pPr>
      <w:r w:rsidRPr="00C31E24">
        <w:t>-</w:t>
      </w:r>
      <w:r w:rsidRPr="00C31E24">
        <w:tab/>
        <w:t>The MCVideo Client Application has been activated and User has registered-in as the MCVideo User with the Server as active user at the Client.</w:t>
      </w:r>
    </w:p>
    <w:p w14:paraId="150C6A31" w14:textId="77777777" w:rsidR="00784A32" w:rsidRPr="00C31E24" w:rsidRDefault="00784A32" w:rsidP="00784A32">
      <w:pPr>
        <w:rPr>
          <w:rFonts w:ascii="Arial" w:hAnsi="Arial" w:cs="Arial"/>
        </w:rPr>
      </w:pPr>
      <w:r w:rsidRPr="00C31E24">
        <w:rPr>
          <w:rFonts w:ascii="Arial" w:hAnsi="Arial" w:cs="Arial"/>
        </w:rPr>
        <w:t>6.1.2.4.3.2</w:t>
      </w:r>
      <w:r w:rsidRPr="00C31E24">
        <w:tab/>
      </w:r>
      <w:r w:rsidRPr="00C31E24">
        <w:rPr>
          <w:rFonts w:ascii="Arial" w:hAnsi="Arial" w:cs="Arial"/>
        </w:rPr>
        <w:t>Test procedure sequence</w:t>
      </w:r>
    </w:p>
    <w:p w14:paraId="185298BE" w14:textId="77777777" w:rsidR="00784A32" w:rsidRPr="00C31E24" w:rsidRDefault="00784A32" w:rsidP="00784A32">
      <w:pPr>
        <w:pStyle w:val="TH"/>
      </w:pPr>
      <w:r w:rsidRPr="00C31E24">
        <w:t>Table 6.1.2.4.3.2-1: Main Behaviour</w:t>
      </w:r>
    </w:p>
    <w:tbl>
      <w:tblPr>
        <w:tblW w:w="97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17"/>
        <w:gridCol w:w="3967"/>
        <w:gridCol w:w="708"/>
        <w:gridCol w:w="2978"/>
        <w:gridCol w:w="565"/>
        <w:gridCol w:w="850"/>
      </w:tblGrid>
      <w:tr w:rsidR="00784A32" w:rsidRPr="00C31E24" w14:paraId="27F65BD0" w14:textId="77777777" w:rsidTr="00471689">
        <w:trPr>
          <w:tblHeader/>
        </w:trPr>
        <w:tc>
          <w:tcPr>
            <w:tcW w:w="717" w:type="dxa"/>
            <w:tcBorders>
              <w:bottom w:val="nil"/>
            </w:tcBorders>
            <w:shd w:val="clear" w:color="auto" w:fill="auto"/>
          </w:tcPr>
          <w:p w14:paraId="33BA7AAE" w14:textId="77777777" w:rsidR="00784A32" w:rsidRPr="00C31E24" w:rsidRDefault="00784A32" w:rsidP="00354887">
            <w:pPr>
              <w:pStyle w:val="TAH"/>
              <w:keepNext w:val="0"/>
              <w:keepLines w:val="0"/>
              <w:widowControl w:val="0"/>
            </w:pPr>
            <w:r w:rsidRPr="00C31E24">
              <w:t>St</w:t>
            </w:r>
          </w:p>
        </w:tc>
        <w:tc>
          <w:tcPr>
            <w:tcW w:w="3967" w:type="dxa"/>
            <w:tcBorders>
              <w:bottom w:val="nil"/>
            </w:tcBorders>
            <w:shd w:val="clear" w:color="auto" w:fill="auto"/>
          </w:tcPr>
          <w:p w14:paraId="14012DE5" w14:textId="77777777" w:rsidR="00784A32" w:rsidRPr="00C31E24" w:rsidRDefault="00784A32" w:rsidP="00354887">
            <w:pPr>
              <w:pStyle w:val="TAC"/>
              <w:keepNext w:val="0"/>
              <w:keepLines w:val="0"/>
              <w:widowControl w:val="0"/>
            </w:pPr>
            <w:r w:rsidRPr="00C31E24">
              <w:rPr>
                <w:b/>
              </w:rPr>
              <w:t>Procedure</w:t>
            </w:r>
          </w:p>
        </w:tc>
        <w:tc>
          <w:tcPr>
            <w:tcW w:w="3686" w:type="dxa"/>
            <w:gridSpan w:val="2"/>
            <w:shd w:val="clear" w:color="auto" w:fill="auto"/>
          </w:tcPr>
          <w:p w14:paraId="0C4A6503" w14:textId="77777777" w:rsidR="00784A32" w:rsidRPr="00C31E24" w:rsidRDefault="00784A32" w:rsidP="00354887">
            <w:pPr>
              <w:pStyle w:val="TAC"/>
              <w:keepNext w:val="0"/>
              <w:keepLines w:val="0"/>
              <w:widowControl w:val="0"/>
            </w:pPr>
            <w:r w:rsidRPr="00C31E24">
              <w:rPr>
                <w:b/>
              </w:rPr>
              <w:t>Message Sequence</w:t>
            </w:r>
          </w:p>
        </w:tc>
        <w:tc>
          <w:tcPr>
            <w:tcW w:w="565" w:type="dxa"/>
            <w:tcBorders>
              <w:bottom w:val="nil"/>
            </w:tcBorders>
            <w:shd w:val="clear" w:color="auto" w:fill="auto"/>
          </w:tcPr>
          <w:p w14:paraId="1D11EE1F" w14:textId="77777777" w:rsidR="00784A32" w:rsidRPr="00C31E24" w:rsidRDefault="00784A32" w:rsidP="00354887">
            <w:pPr>
              <w:pStyle w:val="TAC"/>
              <w:keepNext w:val="0"/>
              <w:keepLines w:val="0"/>
              <w:widowControl w:val="0"/>
            </w:pPr>
            <w:r w:rsidRPr="00C31E24">
              <w:rPr>
                <w:b/>
              </w:rPr>
              <w:t>TP</w:t>
            </w:r>
          </w:p>
        </w:tc>
        <w:tc>
          <w:tcPr>
            <w:tcW w:w="850" w:type="dxa"/>
            <w:tcBorders>
              <w:bottom w:val="nil"/>
            </w:tcBorders>
            <w:shd w:val="clear" w:color="auto" w:fill="auto"/>
          </w:tcPr>
          <w:p w14:paraId="53E8E06B" w14:textId="77777777" w:rsidR="00784A32" w:rsidRPr="00C31E24" w:rsidRDefault="00784A32" w:rsidP="00354887">
            <w:pPr>
              <w:pStyle w:val="TAC"/>
              <w:keepNext w:val="0"/>
              <w:keepLines w:val="0"/>
              <w:widowControl w:val="0"/>
            </w:pPr>
            <w:r w:rsidRPr="00C31E24">
              <w:rPr>
                <w:b/>
              </w:rPr>
              <w:t>Verdict</w:t>
            </w:r>
          </w:p>
        </w:tc>
      </w:tr>
      <w:tr w:rsidR="00784A32" w:rsidRPr="00C31E24" w14:paraId="5A3D1993" w14:textId="77777777" w:rsidTr="00471689">
        <w:trPr>
          <w:tblHeader/>
        </w:trPr>
        <w:tc>
          <w:tcPr>
            <w:tcW w:w="717" w:type="dxa"/>
            <w:tcBorders>
              <w:top w:val="nil"/>
            </w:tcBorders>
            <w:shd w:val="clear" w:color="auto" w:fill="auto"/>
          </w:tcPr>
          <w:p w14:paraId="312D0677" w14:textId="77777777" w:rsidR="00784A32" w:rsidRPr="00C31E24" w:rsidRDefault="00784A32" w:rsidP="00354887">
            <w:pPr>
              <w:pStyle w:val="TAH"/>
              <w:keepNext w:val="0"/>
              <w:keepLines w:val="0"/>
              <w:widowControl w:val="0"/>
            </w:pPr>
          </w:p>
        </w:tc>
        <w:tc>
          <w:tcPr>
            <w:tcW w:w="3967" w:type="dxa"/>
            <w:tcBorders>
              <w:top w:val="nil"/>
            </w:tcBorders>
            <w:shd w:val="clear" w:color="auto" w:fill="auto"/>
          </w:tcPr>
          <w:p w14:paraId="275DDD25" w14:textId="77777777" w:rsidR="00784A32" w:rsidRPr="00C31E24" w:rsidRDefault="00784A32" w:rsidP="00354887">
            <w:pPr>
              <w:pStyle w:val="TAC"/>
              <w:keepNext w:val="0"/>
              <w:keepLines w:val="0"/>
              <w:widowControl w:val="0"/>
            </w:pPr>
          </w:p>
        </w:tc>
        <w:tc>
          <w:tcPr>
            <w:tcW w:w="708" w:type="dxa"/>
            <w:shd w:val="clear" w:color="auto" w:fill="auto"/>
          </w:tcPr>
          <w:p w14:paraId="56F9AD15" w14:textId="77777777" w:rsidR="00784A32" w:rsidRPr="00C31E24" w:rsidRDefault="00784A32" w:rsidP="00354887">
            <w:pPr>
              <w:pStyle w:val="TAC"/>
              <w:keepNext w:val="0"/>
              <w:keepLines w:val="0"/>
              <w:widowControl w:val="0"/>
            </w:pPr>
            <w:r w:rsidRPr="00C31E24">
              <w:rPr>
                <w:b/>
              </w:rPr>
              <w:t>U - S</w:t>
            </w:r>
          </w:p>
        </w:tc>
        <w:tc>
          <w:tcPr>
            <w:tcW w:w="2978" w:type="dxa"/>
            <w:shd w:val="clear" w:color="auto" w:fill="auto"/>
          </w:tcPr>
          <w:p w14:paraId="4371D3E6" w14:textId="77777777" w:rsidR="00784A32" w:rsidRPr="00C31E24" w:rsidRDefault="00784A32" w:rsidP="00354887">
            <w:pPr>
              <w:pStyle w:val="TAC"/>
              <w:keepNext w:val="0"/>
              <w:keepLines w:val="0"/>
              <w:widowControl w:val="0"/>
            </w:pPr>
            <w:r w:rsidRPr="00C31E24">
              <w:rPr>
                <w:b/>
              </w:rPr>
              <w:t>Message</w:t>
            </w:r>
          </w:p>
        </w:tc>
        <w:tc>
          <w:tcPr>
            <w:tcW w:w="565" w:type="dxa"/>
            <w:tcBorders>
              <w:top w:val="nil"/>
            </w:tcBorders>
            <w:shd w:val="clear" w:color="auto" w:fill="auto"/>
          </w:tcPr>
          <w:p w14:paraId="00DAED29" w14:textId="77777777" w:rsidR="00784A32" w:rsidRPr="00C31E24" w:rsidRDefault="00784A32" w:rsidP="00354887">
            <w:pPr>
              <w:pStyle w:val="TAC"/>
              <w:keepNext w:val="0"/>
              <w:keepLines w:val="0"/>
              <w:widowControl w:val="0"/>
            </w:pPr>
          </w:p>
        </w:tc>
        <w:tc>
          <w:tcPr>
            <w:tcW w:w="850" w:type="dxa"/>
            <w:tcBorders>
              <w:top w:val="nil"/>
            </w:tcBorders>
            <w:shd w:val="clear" w:color="auto" w:fill="auto"/>
          </w:tcPr>
          <w:p w14:paraId="69C8DFC3" w14:textId="77777777" w:rsidR="00784A32" w:rsidRPr="00C31E24" w:rsidRDefault="00784A32" w:rsidP="00354887">
            <w:pPr>
              <w:pStyle w:val="TAC"/>
              <w:keepNext w:val="0"/>
              <w:keepLines w:val="0"/>
              <w:widowControl w:val="0"/>
            </w:pPr>
          </w:p>
        </w:tc>
      </w:tr>
      <w:tr w:rsidR="00784A32" w:rsidRPr="00C31E24" w14:paraId="080820D6" w14:textId="77777777" w:rsidTr="00471689">
        <w:tc>
          <w:tcPr>
            <w:tcW w:w="717" w:type="dxa"/>
            <w:shd w:val="clear" w:color="auto" w:fill="auto"/>
          </w:tcPr>
          <w:p w14:paraId="750B0A9E" w14:textId="77777777" w:rsidR="00784A32" w:rsidRPr="00C31E24" w:rsidRDefault="00784A32" w:rsidP="00354887">
            <w:pPr>
              <w:pStyle w:val="TAC"/>
              <w:keepNext w:val="0"/>
              <w:keepLines w:val="0"/>
              <w:widowControl w:val="0"/>
            </w:pPr>
            <w:r w:rsidRPr="00C31E24">
              <w:t>-</w:t>
            </w:r>
          </w:p>
        </w:tc>
        <w:tc>
          <w:tcPr>
            <w:tcW w:w="3967" w:type="dxa"/>
            <w:shd w:val="clear" w:color="auto" w:fill="auto"/>
          </w:tcPr>
          <w:p w14:paraId="43A35705" w14:textId="77777777" w:rsidR="00784A32" w:rsidRPr="00C31E24" w:rsidRDefault="00784A32" w:rsidP="00354887">
            <w:pPr>
              <w:pStyle w:val="TAL"/>
              <w:keepNext w:val="0"/>
              <w:keepLines w:val="0"/>
              <w:widowControl w:val="0"/>
            </w:pPr>
            <w:r w:rsidRPr="00C31E24">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6C4E2BF6"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0DF971B5"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358BF19D"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54C0EB1A" w14:textId="77777777" w:rsidR="00784A32" w:rsidRPr="00C31E24" w:rsidRDefault="00784A32" w:rsidP="00354887">
            <w:pPr>
              <w:pStyle w:val="TAC"/>
              <w:keepNext w:val="0"/>
              <w:keepLines w:val="0"/>
              <w:widowControl w:val="0"/>
            </w:pPr>
            <w:r w:rsidRPr="00C31E24">
              <w:t>-</w:t>
            </w:r>
          </w:p>
        </w:tc>
      </w:tr>
      <w:tr w:rsidR="00784A32" w:rsidRPr="00C31E24" w14:paraId="518827DB" w14:textId="77777777" w:rsidTr="00471689">
        <w:tc>
          <w:tcPr>
            <w:tcW w:w="717" w:type="dxa"/>
            <w:shd w:val="clear" w:color="auto" w:fill="auto"/>
          </w:tcPr>
          <w:p w14:paraId="3AE063CC" w14:textId="77777777" w:rsidR="00784A32" w:rsidRPr="00C31E24" w:rsidRDefault="00784A32" w:rsidP="00354887">
            <w:pPr>
              <w:pStyle w:val="TAC"/>
              <w:keepNext w:val="0"/>
              <w:keepLines w:val="0"/>
              <w:widowControl w:val="0"/>
            </w:pPr>
            <w:r w:rsidRPr="00C31E24">
              <w:t>1</w:t>
            </w:r>
          </w:p>
        </w:tc>
        <w:tc>
          <w:tcPr>
            <w:tcW w:w="3967" w:type="dxa"/>
            <w:shd w:val="clear" w:color="auto" w:fill="auto"/>
          </w:tcPr>
          <w:p w14:paraId="4D614979" w14:textId="77777777" w:rsidR="00784A32" w:rsidRPr="00C31E24" w:rsidRDefault="00784A32" w:rsidP="00354887">
            <w:pPr>
              <w:pStyle w:val="TAL"/>
              <w:keepNext w:val="0"/>
              <w:keepLines w:val="0"/>
              <w:widowControl w:val="0"/>
            </w:pPr>
            <w:r w:rsidRPr="00C31E24">
              <w:t>The SS (MCVideo Server) sends a SIP INVITE message to initiate an Emergency Chat Group Call</w:t>
            </w:r>
          </w:p>
        </w:tc>
        <w:tc>
          <w:tcPr>
            <w:tcW w:w="708" w:type="dxa"/>
            <w:shd w:val="clear" w:color="auto" w:fill="auto"/>
          </w:tcPr>
          <w:p w14:paraId="284C81EC"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1A2101D8" w14:textId="77777777" w:rsidR="00784A32" w:rsidRPr="00C31E24" w:rsidRDefault="00784A32" w:rsidP="00354887">
            <w:pPr>
              <w:pStyle w:val="TAL"/>
              <w:keepNext w:val="0"/>
              <w:keepLines w:val="0"/>
              <w:widowControl w:val="0"/>
            </w:pPr>
            <w:r w:rsidRPr="00C31E24">
              <w:t>SIP INVITE</w:t>
            </w:r>
          </w:p>
        </w:tc>
        <w:tc>
          <w:tcPr>
            <w:tcW w:w="565" w:type="dxa"/>
            <w:shd w:val="clear" w:color="auto" w:fill="auto"/>
          </w:tcPr>
          <w:p w14:paraId="7F507D67" w14:textId="77777777" w:rsidR="00784A32" w:rsidRPr="00C31E24" w:rsidRDefault="00784A32" w:rsidP="00354887">
            <w:pPr>
              <w:pStyle w:val="TAC"/>
              <w:keepNext w:val="0"/>
              <w:keepLines w:val="0"/>
              <w:widowControl w:val="0"/>
            </w:pPr>
            <w:r w:rsidRPr="00C31E24">
              <w:t>1</w:t>
            </w:r>
          </w:p>
        </w:tc>
        <w:tc>
          <w:tcPr>
            <w:tcW w:w="850" w:type="dxa"/>
            <w:shd w:val="clear" w:color="auto" w:fill="auto"/>
          </w:tcPr>
          <w:p w14:paraId="4DE7D2A0" w14:textId="77777777" w:rsidR="00784A32" w:rsidRPr="00C31E24" w:rsidRDefault="00784A32" w:rsidP="00354887">
            <w:pPr>
              <w:pStyle w:val="TAC"/>
              <w:keepNext w:val="0"/>
              <w:keepLines w:val="0"/>
              <w:widowControl w:val="0"/>
            </w:pPr>
            <w:r w:rsidRPr="00C31E24">
              <w:t>P</w:t>
            </w:r>
          </w:p>
        </w:tc>
      </w:tr>
      <w:tr w:rsidR="00784A32" w:rsidRPr="00C31E24" w14:paraId="508FDCE3" w14:textId="77777777" w:rsidTr="00471689">
        <w:tc>
          <w:tcPr>
            <w:tcW w:w="717" w:type="dxa"/>
            <w:shd w:val="clear" w:color="auto" w:fill="auto"/>
          </w:tcPr>
          <w:p w14:paraId="6F6DCD54" w14:textId="77777777" w:rsidR="00784A32" w:rsidRPr="00C31E24" w:rsidRDefault="00784A32" w:rsidP="00354887">
            <w:pPr>
              <w:pStyle w:val="TAC"/>
              <w:keepNext w:val="0"/>
              <w:keepLines w:val="0"/>
              <w:widowControl w:val="0"/>
            </w:pPr>
            <w:r w:rsidRPr="00C31E24">
              <w:t>-</w:t>
            </w:r>
          </w:p>
        </w:tc>
        <w:tc>
          <w:tcPr>
            <w:tcW w:w="3967" w:type="dxa"/>
            <w:shd w:val="clear" w:color="auto" w:fill="auto"/>
          </w:tcPr>
          <w:p w14:paraId="626B0860" w14:textId="0C7CF861" w:rsidR="00784A32" w:rsidRPr="00C31E24" w:rsidRDefault="00784A32" w:rsidP="00354887">
            <w:pPr>
              <w:pStyle w:val="TAL"/>
              <w:keepNext w:val="0"/>
              <w:keepLines w:val="0"/>
              <w:widowControl w:val="0"/>
            </w:pPr>
            <w:r w:rsidRPr="00C31E24">
              <w:t>EXCEPTION: Steps 2a1 describes optional behaviour that depends on the UE (MCVideo Client)</w:t>
            </w:r>
            <w:r w:rsidR="00471689" w:rsidRPr="00C31E24">
              <w:t xml:space="preserve"> </w:t>
            </w:r>
            <w:r w:rsidRPr="00C31E24">
              <w:t>implementation; the "lower case letter" identifies a step sequence that take place if the UE (MCVideo Client) responds to a SIP INVITE with a SIP 100 (Trying) message.</w:t>
            </w:r>
          </w:p>
        </w:tc>
        <w:tc>
          <w:tcPr>
            <w:tcW w:w="708" w:type="dxa"/>
            <w:shd w:val="clear" w:color="auto" w:fill="auto"/>
          </w:tcPr>
          <w:p w14:paraId="3F2D2444"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41D512EE"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26440037"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19C909F6" w14:textId="77777777" w:rsidR="00784A32" w:rsidRPr="00C31E24" w:rsidRDefault="00784A32" w:rsidP="00354887">
            <w:pPr>
              <w:pStyle w:val="TAC"/>
              <w:keepNext w:val="0"/>
              <w:keepLines w:val="0"/>
              <w:widowControl w:val="0"/>
            </w:pPr>
            <w:r w:rsidRPr="00C31E24">
              <w:t>-</w:t>
            </w:r>
          </w:p>
        </w:tc>
      </w:tr>
      <w:tr w:rsidR="00784A32" w:rsidRPr="00C31E24" w14:paraId="6C7BDEE5" w14:textId="77777777" w:rsidTr="00471689">
        <w:tc>
          <w:tcPr>
            <w:tcW w:w="717" w:type="dxa"/>
            <w:shd w:val="clear" w:color="auto" w:fill="auto"/>
          </w:tcPr>
          <w:p w14:paraId="3A19C4FC" w14:textId="77777777" w:rsidR="00784A32" w:rsidRPr="00C31E24" w:rsidRDefault="00784A32" w:rsidP="00354887">
            <w:pPr>
              <w:pStyle w:val="TAC"/>
              <w:keepNext w:val="0"/>
              <w:keepLines w:val="0"/>
              <w:widowControl w:val="0"/>
            </w:pPr>
            <w:r w:rsidRPr="00C31E24">
              <w:t>2a1</w:t>
            </w:r>
          </w:p>
        </w:tc>
        <w:tc>
          <w:tcPr>
            <w:tcW w:w="3967" w:type="dxa"/>
            <w:shd w:val="clear" w:color="auto" w:fill="auto"/>
          </w:tcPr>
          <w:p w14:paraId="09A6CD32" w14:textId="77777777" w:rsidR="00784A32" w:rsidRPr="00C31E24" w:rsidRDefault="00784A32" w:rsidP="00354887">
            <w:pPr>
              <w:pStyle w:val="TAL"/>
              <w:keepNext w:val="0"/>
              <w:keepLines w:val="0"/>
              <w:widowControl w:val="0"/>
            </w:pPr>
            <w:r w:rsidRPr="00C31E24">
              <w:t>The UE (MCVideo Client) sends a SIP 100 (Trying) message</w:t>
            </w:r>
          </w:p>
        </w:tc>
        <w:tc>
          <w:tcPr>
            <w:tcW w:w="708" w:type="dxa"/>
            <w:shd w:val="clear" w:color="auto" w:fill="auto"/>
          </w:tcPr>
          <w:p w14:paraId="5F1A9BE1"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1ADAE0BB"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59EC1F2D"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5274F8DC" w14:textId="77777777" w:rsidR="00784A32" w:rsidRPr="00C31E24" w:rsidRDefault="00784A32" w:rsidP="00354887">
            <w:pPr>
              <w:pStyle w:val="TAC"/>
              <w:keepNext w:val="0"/>
              <w:keepLines w:val="0"/>
              <w:widowControl w:val="0"/>
            </w:pPr>
            <w:r w:rsidRPr="00C31E24">
              <w:t>-</w:t>
            </w:r>
          </w:p>
        </w:tc>
      </w:tr>
      <w:tr w:rsidR="00784A32" w:rsidRPr="00C31E24" w14:paraId="5E42D875" w14:textId="77777777" w:rsidTr="00471689">
        <w:tc>
          <w:tcPr>
            <w:tcW w:w="717" w:type="dxa"/>
            <w:shd w:val="clear" w:color="auto" w:fill="auto"/>
          </w:tcPr>
          <w:p w14:paraId="6722E243" w14:textId="77777777" w:rsidR="00784A32" w:rsidRPr="00C31E24" w:rsidRDefault="00784A32" w:rsidP="00354887">
            <w:pPr>
              <w:pStyle w:val="TAC"/>
              <w:keepNext w:val="0"/>
              <w:keepLines w:val="0"/>
              <w:widowControl w:val="0"/>
            </w:pPr>
            <w:r w:rsidRPr="00C31E24">
              <w:t>3</w:t>
            </w:r>
          </w:p>
        </w:tc>
        <w:tc>
          <w:tcPr>
            <w:tcW w:w="3967" w:type="dxa"/>
            <w:shd w:val="clear" w:color="auto" w:fill="auto"/>
          </w:tcPr>
          <w:p w14:paraId="404F13E9" w14:textId="20B59A31" w:rsidR="00784A32" w:rsidRPr="00C31E24" w:rsidRDefault="00784A32" w:rsidP="00354887">
            <w:pPr>
              <w:pStyle w:val="TAL"/>
              <w:keepNext w:val="0"/>
              <w:keepLines w:val="0"/>
              <w:widowControl w:val="0"/>
            </w:pPr>
            <w:r w:rsidRPr="00C31E24">
              <w:t xml:space="preserve">Check: Does the UE (MCVideo Client) </w:t>
            </w:r>
            <w:r w:rsidR="00471689" w:rsidRPr="00C31E24">
              <w:t xml:space="preserve">respond </w:t>
            </w:r>
            <w:r w:rsidRPr="00C31E24">
              <w:t xml:space="preserve"> with a SIP 200 (OK)?</w:t>
            </w:r>
          </w:p>
        </w:tc>
        <w:tc>
          <w:tcPr>
            <w:tcW w:w="708" w:type="dxa"/>
            <w:shd w:val="clear" w:color="auto" w:fill="auto"/>
          </w:tcPr>
          <w:p w14:paraId="34BB96E1"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1B980949"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32A8FD4D" w14:textId="77777777" w:rsidR="00784A32" w:rsidRPr="00C31E24" w:rsidRDefault="00784A32" w:rsidP="00354887">
            <w:pPr>
              <w:pStyle w:val="TAC"/>
              <w:keepNext w:val="0"/>
              <w:keepLines w:val="0"/>
              <w:widowControl w:val="0"/>
            </w:pPr>
            <w:r w:rsidRPr="00C31E24">
              <w:t>1</w:t>
            </w:r>
          </w:p>
        </w:tc>
        <w:tc>
          <w:tcPr>
            <w:tcW w:w="850" w:type="dxa"/>
            <w:shd w:val="clear" w:color="auto" w:fill="auto"/>
          </w:tcPr>
          <w:p w14:paraId="180A4D44" w14:textId="77777777" w:rsidR="00784A32" w:rsidRPr="00C31E24" w:rsidRDefault="00784A32" w:rsidP="00354887">
            <w:pPr>
              <w:pStyle w:val="TAC"/>
              <w:keepNext w:val="0"/>
              <w:keepLines w:val="0"/>
              <w:widowControl w:val="0"/>
            </w:pPr>
            <w:r w:rsidRPr="00C31E24">
              <w:t>P</w:t>
            </w:r>
          </w:p>
        </w:tc>
      </w:tr>
      <w:tr w:rsidR="00784A32" w:rsidRPr="00C31E24" w14:paraId="371E464D" w14:textId="77777777" w:rsidTr="00471689">
        <w:tc>
          <w:tcPr>
            <w:tcW w:w="717" w:type="dxa"/>
            <w:shd w:val="clear" w:color="auto" w:fill="auto"/>
          </w:tcPr>
          <w:p w14:paraId="4576E788" w14:textId="77777777" w:rsidR="00784A32" w:rsidRPr="00C31E24" w:rsidRDefault="00784A32" w:rsidP="00354887">
            <w:pPr>
              <w:pStyle w:val="TAC"/>
              <w:keepNext w:val="0"/>
              <w:keepLines w:val="0"/>
              <w:widowControl w:val="0"/>
            </w:pPr>
            <w:r w:rsidRPr="00C31E24">
              <w:t>4</w:t>
            </w:r>
          </w:p>
        </w:tc>
        <w:tc>
          <w:tcPr>
            <w:tcW w:w="3967" w:type="dxa"/>
            <w:shd w:val="clear" w:color="auto" w:fill="auto"/>
          </w:tcPr>
          <w:p w14:paraId="7D9D1CE0" w14:textId="3D62CB83" w:rsidR="00784A32" w:rsidRPr="00C31E24" w:rsidRDefault="00784A32" w:rsidP="00354887">
            <w:pPr>
              <w:pStyle w:val="TAL"/>
              <w:keepNext w:val="0"/>
              <w:keepLines w:val="0"/>
              <w:widowControl w:val="0"/>
            </w:pPr>
            <w:r w:rsidRPr="00C31E24">
              <w:t>The SS (MCVideo Server) sends a SIP ACK</w:t>
            </w:r>
            <w:r w:rsidR="00471689" w:rsidRPr="00C31E24">
              <w:t xml:space="preserve"> to the UE (McVideo Client)</w:t>
            </w:r>
            <w:r w:rsidRPr="00C31E24">
              <w:t>.</w:t>
            </w:r>
          </w:p>
        </w:tc>
        <w:tc>
          <w:tcPr>
            <w:tcW w:w="708" w:type="dxa"/>
            <w:shd w:val="clear" w:color="auto" w:fill="auto"/>
          </w:tcPr>
          <w:p w14:paraId="0F69C0BA"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67136314"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6DCCE95A"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692121E5" w14:textId="77777777" w:rsidR="00784A32" w:rsidRPr="00C31E24" w:rsidRDefault="00784A32" w:rsidP="00354887">
            <w:pPr>
              <w:pStyle w:val="TAC"/>
              <w:keepNext w:val="0"/>
              <w:keepLines w:val="0"/>
              <w:widowControl w:val="0"/>
            </w:pPr>
            <w:r w:rsidRPr="00C31E24">
              <w:t>-</w:t>
            </w:r>
          </w:p>
        </w:tc>
      </w:tr>
      <w:tr w:rsidR="00784A32" w:rsidRPr="00C31E24" w14:paraId="3BB82BB6" w14:textId="77777777" w:rsidTr="00471689">
        <w:tc>
          <w:tcPr>
            <w:tcW w:w="717" w:type="dxa"/>
            <w:shd w:val="clear" w:color="auto" w:fill="auto"/>
          </w:tcPr>
          <w:p w14:paraId="1F7BD855" w14:textId="77777777" w:rsidR="00784A32" w:rsidRPr="00C31E24" w:rsidRDefault="00784A32" w:rsidP="00354887">
            <w:pPr>
              <w:pStyle w:val="TAC"/>
              <w:keepNext w:val="0"/>
              <w:keepLines w:val="0"/>
              <w:widowControl w:val="0"/>
            </w:pPr>
            <w:r w:rsidRPr="00C31E24">
              <w:t>5</w:t>
            </w:r>
          </w:p>
        </w:tc>
        <w:tc>
          <w:tcPr>
            <w:tcW w:w="3967" w:type="dxa"/>
            <w:shd w:val="clear" w:color="auto" w:fill="auto"/>
          </w:tcPr>
          <w:p w14:paraId="6D26FEFB" w14:textId="77777777" w:rsidR="00784A32" w:rsidRPr="00C31E24" w:rsidRDefault="00784A32" w:rsidP="00354887">
            <w:pPr>
              <w:pStyle w:val="TAL"/>
              <w:keepNext w:val="0"/>
              <w:keepLines w:val="0"/>
              <w:widowControl w:val="0"/>
            </w:pPr>
            <w:r w:rsidRPr="00C31E24">
              <w:t>Check: Does the UE (MCVideo client) notify the user that the Emergency Chat Group Call has been successfully established?</w:t>
            </w:r>
          </w:p>
          <w:p w14:paraId="0C10D5AD" w14:textId="71E91F84" w:rsidR="00784A32" w:rsidRPr="00C31E24" w:rsidRDefault="00471689"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7CE2164D"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087E7A9E"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7732AF93" w14:textId="77777777" w:rsidR="00784A32" w:rsidRPr="00C31E24" w:rsidRDefault="00784A32" w:rsidP="00354887">
            <w:pPr>
              <w:pStyle w:val="TAC"/>
              <w:keepNext w:val="0"/>
              <w:keepLines w:val="0"/>
              <w:widowControl w:val="0"/>
            </w:pPr>
            <w:r w:rsidRPr="00C31E24">
              <w:t>1</w:t>
            </w:r>
          </w:p>
        </w:tc>
        <w:tc>
          <w:tcPr>
            <w:tcW w:w="850" w:type="dxa"/>
            <w:shd w:val="clear" w:color="auto" w:fill="auto"/>
          </w:tcPr>
          <w:p w14:paraId="6E8692BC" w14:textId="77777777" w:rsidR="00784A32" w:rsidRPr="00C31E24" w:rsidRDefault="00784A32" w:rsidP="00354887">
            <w:pPr>
              <w:pStyle w:val="TAC"/>
              <w:keepNext w:val="0"/>
              <w:keepLines w:val="0"/>
              <w:widowControl w:val="0"/>
            </w:pPr>
            <w:r w:rsidRPr="00C31E24">
              <w:t>P</w:t>
            </w:r>
          </w:p>
        </w:tc>
      </w:tr>
      <w:tr w:rsidR="00784A32" w:rsidRPr="00C31E24" w14:paraId="1B21A123" w14:textId="77777777" w:rsidTr="00471689">
        <w:tc>
          <w:tcPr>
            <w:tcW w:w="717" w:type="dxa"/>
            <w:shd w:val="clear" w:color="auto" w:fill="auto"/>
          </w:tcPr>
          <w:p w14:paraId="2371B0DF" w14:textId="77777777" w:rsidR="00784A32" w:rsidRPr="00C31E24" w:rsidRDefault="00784A32" w:rsidP="00354887">
            <w:pPr>
              <w:pStyle w:val="TAC"/>
              <w:keepNext w:val="0"/>
              <w:keepLines w:val="0"/>
              <w:widowControl w:val="0"/>
            </w:pPr>
            <w:r w:rsidRPr="00C31E24">
              <w:t>6</w:t>
            </w:r>
          </w:p>
        </w:tc>
        <w:tc>
          <w:tcPr>
            <w:tcW w:w="3967" w:type="dxa"/>
            <w:shd w:val="clear" w:color="auto" w:fill="auto"/>
          </w:tcPr>
          <w:p w14:paraId="5B9B26FD" w14:textId="7F6CDCB9" w:rsidR="00784A32" w:rsidRPr="00C31E24" w:rsidRDefault="00471689" w:rsidP="00354887">
            <w:pPr>
              <w:pStyle w:val="TAL"/>
              <w:keepNext w:val="0"/>
              <w:keepLines w:val="0"/>
              <w:widowControl w:val="0"/>
            </w:pPr>
            <w:r w:rsidRPr="00C31E24">
              <w:t>Void</w:t>
            </w:r>
          </w:p>
        </w:tc>
        <w:tc>
          <w:tcPr>
            <w:tcW w:w="708" w:type="dxa"/>
            <w:shd w:val="clear" w:color="auto" w:fill="auto"/>
          </w:tcPr>
          <w:p w14:paraId="6A3398CA" w14:textId="0E5CB286" w:rsidR="00784A32" w:rsidRPr="00C31E24" w:rsidRDefault="00784A32" w:rsidP="00354887">
            <w:pPr>
              <w:pStyle w:val="TAC"/>
              <w:keepNext w:val="0"/>
              <w:keepLines w:val="0"/>
              <w:widowControl w:val="0"/>
            </w:pPr>
            <w:r w:rsidRPr="00C31E24">
              <w:t>-</w:t>
            </w:r>
          </w:p>
        </w:tc>
        <w:tc>
          <w:tcPr>
            <w:tcW w:w="2978" w:type="dxa"/>
            <w:shd w:val="clear" w:color="auto" w:fill="auto"/>
          </w:tcPr>
          <w:p w14:paraId="58797844" w14:textId="15398856" w:rsidR="00784A32" w:rsidRPr="00C31E24" w:rsidRDefault="00471689" w:rsidP="00354887">
            <w:pPr>
              <w:pStyle w:val="TAL"/>
              <w:keepNext w:val="0"/>
              <w:keepLines w:val="0"/>
              <w:widowControl w:val="0"/>
            </w:pPr>
            <w:r w:rsidRPr="00C31E24">
              <w:t>-</w:t>
            </w:r>
          </w:p>
        </w:tc>
        <w:tc>
          <w:tcPr>
            <w:tcW w:w="565" w:type="dxa"/>
            <w:shd w:val="clear" w:color="auto" w:fill="auto"/>
          </w:tcPr>
          <w:p w14:paraId="47079E59"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0A52876A" w14:textId="77777777" w:rsidR="00784A32" w:rsidRPr="00C31E24" w:rsidRDefault="00784A32" w:rsidP="00354887">
            <w:pPr>
              <w:pStyle w:val="TAC"/>
              <w:keepNext w:val="0"/>
              <w:keepLines w:val="0"/>
              <w:widowControl w:val="0"/>
            </w:pPr>
            <w:r w:rsidRPr="00C31E24">
              <w:t>-</w:t>
            </w:r>
          </w:p>
        </w:tc>
      </w:tr>
      <w:tr w:rsidR="00471689" w:rsidRPr="00C31E24" w14:paraId="2F3FB15F" w14:textId="77777777" w:rsidTr="00471689">
        <w:tc>
          <w:tcPr>
            <w:tcW w:w="717" w:type="dxa"/>
            <w:shd w:val="clear" w:color="auto" w:fill="auto"/>
          </w:tcPr>
          <w:p w14:paraId="36B0C4F5" w14:textId="77777777" w:rsidR="00471689" w:rsidRPr="00C31E24" w:rsidRDefault="00471689" w:rsidP="00514A36">
            <w:pPr>
              <w:pStyle w:val="TAC"/>
              <w:keepNext w:val="0"/>
              <w:keepLines w:val="0"/>
              <w:widowControl w:val="0"/>
            </w:pPr>
            <w:r w:rsidRPr="00C31E24">
              <w:t>6A</w:t>
            </w:r>
          </w:p>
        </w:tc>
        <w:tc>
          <w:tcPr>
            <w:tcW w:w="3967" w:type="dxa"/>
            <w:shd w:val="clear" w:color="auto" w:fill="auto"/>
          </w:tcPr>
          <w:p w14:paraId="3680C30C" w14:textId="77777777" w:rsidR="00471689" w:rsidRPr="00C31E24" w:rsidRDefault="00471689" w:rsidP="00514A36">
            <w:pPr>
              <w:pStyle w:val="TAL"/>
              <w:keepNext w:val="0"/>
              <w:keepLines w:val="0"/>
              <w:widowControl w:val="0"/>
            </w:pPr>
            <w:r w:rsidRPr="00C31E24">
              <w:t>The SS (MCVideo Server) send a Media Transmission Notification message.</w:t>
            </w:r>
          </w:p>
        </w:tc>
        <w:tc>
          <w:tcPr>
            <w:tcW w:w="708" w:type="dxa"/>
            <w:shd w:val="clear" w:color="auto" w:fill="auto"/>
          </w:tcPr>
          <w:p w14:paraId="04C77E40" w14:textId="77777777" w:rsidR="00471689" w:rsidRPr="00C31E24" w:rsidRDefault="00471689" w:rsidP="00514A36">
            <w:pPr>
              <w:pStyle w:val="TAC"/>
              <w:keepNext w:val="0"/>
              <w:keepLines w:val="0"/>
              <w:widowControl w:val="0"/>
            </w:pPr>
            <w:r w:rsidRPr="00C31E24">
              <w:t>&lt;--</w:t>
            </w:r>
          </w:p>
        </w:tc>
        <w:tc>
          <w:tcPr>
            <w:tcW w:w="2978" w:type="dxa"/>
            <w:shd w:val="clear" w:color="auto" w:fill="auto"/>
          </w:tcPr>
          <w:p w14:paraId="74431D63" w14:textId="77777777" w:rsidR="00471689" w:rsidRPr="00C31E24" w:rsidRDefault="00471689" w:rsidP="00514A36">
            <w:pPr>
              <w:pStyle w:val="TAL"/>
              <w:keepNext w:val="0"/>
              <w:keepLines w:val="0"/>
              <w:widowControl w:val="0"/>
            </w:pPr>
            <w:r w:rsidRPr="00C31E24">
              <w:t>Media Transmission Notification</w:t>
            </w:r>
          </w:p>
        </w:tc>
        <w:tc>
          <w:tcPr>
            <w:tcW w:w="565" w:type="dxa"/>
            <w:shd w:val="clear" w:color="auto" w:fill="auto"/>
          </w:tcPr>
          <w:p w14:paraId="4DCB4B63" w14:textId="77777777" w:rsidR="00471689" w:rsidRPr="00C31E24" w:rsidRDefault="00471689" w:rsidP="00514A36">
            <w:pPr>
              <w:pStyle w:val="TAC"/>
              <w:keepNext w:val="0"/>
              <w:keepLines w:val="0"/>
              <w:widowControl w:val="0"/>
            </w:pPr>
          </w:p>
        </w:tc>
        <w:tc>
          <w:tcPr>
            <w:tcW w:w="850" w:type="dxa"/>
            <w:shd w:val="clear" w:color="auto" w:fill="auto"/>
          </w:tcPr>
          <w:p w14:paraId="0B17E883" w14:textId="77777777" w:rsidR="00471689" w:rsidRPr="00C31E24" w:rsidRDefault="00471689" w:rsidP="00514A36">
            <w:pPr>
              <w:pStyle w:val="TAC"/>
              <w:keepNext w:val="0"/>
              <w:keepLines w:val="0"/>
              <w:widowControl w:val="0"/>
            </w:pPr>
          </w:p>
        </w:tc>
      </w:tr>
      <w:tr w:rsidR="00471689" w:rsidRPr="00C31E24" w14:paraId="45D32754" w14:textId="77777777" w:rsidTr="00471689">
        <w:tc>
          <w:tcPr>
            <w:tcW w:w="717" w:type="dxa"/>
            <w:shd w:val="clear" w:color="auto" w:fill="auto"/>
          </w:tcPr>
          <w:p w14:paraId="398463CD" w14:textId="77777777" w:rsidR="00471689" w:rsidRPr="00C31E24" w:rsidRDefault="00471689" w:rsidP="00514A36">
            <w:pPr>
              <w:pStyle w:val="TAC"/>
              <w:keepNext w:val="0"/>
              <w:keepLines w:val="0"/>
              <w:widowControl w:val="0"/>
            </w:pPr>
            <w:r w:rsidRPr="00C31E24">
              <w:t>6B</w:t>
            </w:r>
          </w:p>
        </w:tc>
        <w:tc>
          <w:tcPr>
            <w:tcW w:w="3967" w:type="dxa"/>
            <w:shd w:val="clear" w:color="auto" w:fill="auto"/>
          </w:tcPr>
          <w:p w14:paraId="26F58498" w14:textId="77777777" w:rsidR="00471689" w:rsidRPr="00C31E24" w:rsidRDefault="00471689" w:rsidP="00514A36">
            <w:pPr>
              <w:pStyle w:val="TAL"/>
              <w:keepNext w:val="0"/>
              <w:keepLines w:val="0"/>
              <w:widowControl w:val="0"/>
            </w:pPr>
            <w:r w:rsidRPr="00C31E24">
              <w:t>Check: Does the UE (MCVideo Client) notify the MCVideo User of the Media Transmission Notification?</w:t>
            </w:r>
          </w:p>
          <w:p w14:paraId="33EC7BE2" w14:textId="77777777" w:rsidR="00471689" w:rsidRPr="00C31E24" w:rsidRDefault="00471689" w:rsidP="00514A36">
            <w:pPr>
              <w:pStyle w:val="TAL"/>
              <w:keepNext w:val="0"/>
              <w:keepLines w:val="0"/>
              <w:widowControl w:val="0"/>
            </w:pPr>
            <w:r w:rsidRPr="00C31E24">
              <w:t>(NOTE 1)</w:t>
            </w:r>
          </w:p>
        </w:tc>
        <w:tc>
          <w:tcPr>
            <w:tcW w:w="708" w:type="dxa"/>
            <w:shd w:val="clear" w:color="auto" w:fill="auto"/>
          </w:tcPr>
          <w:p w14:paraId="12595D94" w14:textId="77777777" w:rsidR="00471689" w:rsidRPr="00C31E24" w:rsidRDefault="00471689" w:rsidP="00514A36">
            <w:pPr>
              <w:pStyle w:val="TAC"/>
              <w:keepNext w:val="0"/>
              <w:keepLines w:val="0"/>
              <w:widowControl w:val="0"/>
            </w:pPr>
            <w:r w:rsidRPr="00C31E24">
              <w:t>-</w:t>
            </w:r>
          </w:p>
        </w:tc>
        <w:tc>
          <w:tcPr>
            <w:tcW w:w="2978" w:type="dxa"/>
            <w:shd w:val="clear" w:color="auto" w:fill="auto"/>
          </w:tcPr>
          <w:p w14:paraId="0967AD64" w14:textId="77777777" w:rsidR="00471689" w:rsidRPr="00C31E24" w:rsidRDefault="00471689" w:rsidP="00514A36">
            <w:pPr>
              <w:pStyle w:val="TAL"/>
              <w:keepNext w:val="0"/>
              <w:keepLines w:val="0"/>
              <w:widowControl w:val="0"/>
            </w:pPr>
            <w:r w:rsidRPr="00C31E24">
              <w:t>-</w:t>
            </w:r>
          </w:p>
        </w:tc>
        <w:tc>
          <w:tcPr>
            <w:tcW w:w="565" w:type="dxa"/>
            <w:shd w:val="clear" w:color="auto" w:fill="auto"/>
          </w:tcPr>
          <w:p w14:paraId="697398C3" w14:textId="77777777" w:rsidR="00471689" w:rsidRPr="00C31E24" w:rsidRDefault="00471689" w:rsidP="00514A36">
            <w:pPr>
              <w:pStyle w:val="TAC"/>
              <w:keepNext w:val="0"/>
              <w:keepLines w:val="0"/>
              <w:widowControl w:val="0"/>
            </w:pPr>
            <w:r w:rsidRPr="00C31E24">
              <w:rPr>
                <w:rFonts w:cs="Arial"/>
                <w:szCs w:val="18"/>
              </w:rPr>
              <w:t>2</w:t>
            </w:r>
          </w:p>
        </w:tc>
        <w:tc>
          <w:tcPr>
            <w:tcW w:w="850" w:type="dxa"/>
            <w:shd w:val="clear" w:color="auto" w:fill="auto"/>
          </w:tcPr>
          <w:p w14:paraId="12B85CF7" w14:textId="77777777" w:rsidR="00471689" w:rsidRPr="00C31E24" w:rsidRDefault="00471689" w:rsidP="00514A36">
            <w:pPr>
              <w:pStyle w:val="TAC"/>
              <w:keepNext w:val="0"/>
              <w:keepLines w:val="0"/>
              <w:widowControl w:val="0"/>
            </w:pPr>
            <w:r w:rsidRPr="00C31E24">
              <w:rPr>
                <w:rFonts w:cs="Arial"/>
                <w:szCs w:val="18"/>
              </w:rPr>
              <w:t>P</w:t>
            </w:r>
          </w:p>
        </w:tc>
      </w:tr>
      <w:tr w:rsidR="00471689" w:rsidRPr="00C31E24" w14:paraId="50317507" w14:textId="77777777" w:rsidTr="00471689">
        <w:tc>
          <w:tcPr>
            <w:tcW w:w="717" w:type="dxa"/>
            <w:shd w:val="clear" w:color="auto" w:fill="auto"/>
          </w:tcPr>
          <w:p w14:paraId="509892D0" w14:textId="77777777" w:rsidR="00471689" w:rsidRPr="00C31E24" w:rsidRDefault="00471689" w:rsidP="00514A36">
            <w:pPr>
              <w:pStyle w:val="TAC"/>
              <w:keepNext w:val="0"/>
              <w:keepLines w:val="0"/>
              <w:widowControl w:val="0"/>
            </w:pPr>
            <w:r w:rsidRPr="00C31E24">
              <w:t>6C</w:t>
            </w:r>
          </w:p>
        </w:tc>
        <w:tc>
          <w:tcPr>
            <w:tcW w:w="3967" w:type="dxa"/>
            <w:shd w:val="clear" w:color="auto" w:fill="auto"/>
          </w:tcPr>
          <w:p w14:paraId="0845127A" w14:textId="77777777" w:rsidR="00471689" w:rsidRPr="00C31E24" w:rsidRDefault="00471689" w:rsidP="00514A36">
            <w:pPr>
              <w:pStyle w:val="TAL"/>
              <w:keepNext w:val="0"/>
              <w:keepLines w:val="0"/>
              <w:widowControl w:val="0"/>
              <w:rPr>
                <w:rFonts w:cs="Arial"/>
                <w:szCs w:val="18"/>
              </w:rPr>
            </w:pPr>
            <w:r w:rsidRPr="00C31E24">
              <w:rPr>
                <w:rFonts w:cs="Arial"/>
                <w:szCs w:val="18"/>
              </w:rPr>
              <w:t>Make the MCVideo User accept the transmission indicated by the Media Transmission Notification message from the SS (MCVideo Server)</w:t>
            </w:r>
          </w:p>
          <w:p w14:paraId="5CE28EC9" w14:textId="77777777" w:rsidR="00471689" w:rsidRPr="00C31E24" w:rsidRDefault="00471689" w:rsidP="00514A36">
            <w:pPr>
              <w:pStyle w:val="TAL"/>
              <w:keepNext w:val="0"/>
              <w:keepLines w:val="0"/>
              <w:widowControl w:val="0"/>
            </w:pPr>
            <w:r w:rsidRPr="00C31E24">
              <w:rPr>
                <w:rFonts w:cs="Arial"/>
                <w:szCs w:val="18"/>
              </w:rPr>
              <w:t>(NOTE 1)</w:t>
            </w:r>
          </w:p>
        </w:tc>
        <w:tc>
          <w:tcPr>
            <w:tcW w:w="708" w:type="dxa"/>
            <w:shd w:val="clear" w:color="auto" w:fill="auto"/>
          </w:tcPr>
          <w:p w14:paraId="7A8CA542" w14:textId="77777777" w:rsidR="00471689" w:rsidRPr="00C31E24" w:rsidRDefault="00471689" w:rsidP="00514A36">
            <w:pPr>
              <w:pStyle w:val="TAC"/>
              <w:keepNext w:val="0"/>
              <w:keepLines w:val="0"/>
              <w:widowControl w:val="0"/>
            </w:pPr>
            <w:r w:rsidRPr="00C31E24">
              <w:t>-</w:t>
            </w:r>
          </w:p>
        </w:tc>
        <w:tc>
          <w:tcPr>
            <w:tcW w:w="2978" w:type="dxa"/>
            <w:shd w:val="clear" w:color="auto" w:fill="auto"/>
          </w:tcPr>
          <w:p w14:paraId="00ACD8EE" w14:textId="77777777" w:rsidR="00471689" w:rsidRPr="00C31E24" w:rsidRDefault="00471689" w:rsidP="00514A36">
            <w:pPr>
              <w:pStyle w:val="TAL"/>
              <w:keepNext w:val="0"/>
              <w:keepLines w:val="0"/>
              <w:widowControl w:val="0"/>
            </w:pPr>
            <w:r w:rsidRPr="00C31E24">
              <w:t>-</w:t>
            </w:r>
          </w:p>
        </w:tc>
        <w:tc>
          <w:tcPr>
            <w:tcW w:w="565" w:type="dxa"/>
            <w:shd w:val="clear" w:color="auto" w:fill="auto"/>
          </w:tcPr>
          <w:p w14:paraId="020AD0FF" w14:textId="77777777" w:rsidR="00471689" w:rsidRPr="00C31E24" w:rsidRDefault="00471689" w:rsidP="00514A36">
            <w:pPr>
              <w:pStyle w:val="TAC"/>
              <w:keepNext w:val="0"/>
              <w:keepLines w:val="0"/>
              <w:widowControl w:val="0"/>
            </w:pPr>
            <w:r w:rsidRPr="00C31E24">
              <w:rPr>
                <w:szCs w:val="18"/>
              </w:rPr>
              <w:t>-</w:t>
            </w:r>
          </w:p>
        </w:tc>
        <w:tc>
          <w:tcPr>
            <w:tcW w:w="850" w:type="dxa"/>
            <w:shd w:val="clear" w:color="auto" w:fill="auto"/>
          </w:tcPr>
          <w:p w14:paraId="74007265" w14:textId="77777777" w:rsidR="00471689" w:rsidRPr="00C31E24" w:rsidRDefault="00471689" w:rsidP="00514A36">
            <w:pPr>
              <w:pStyle w:val="TAC"/>
              <w:keepNext w:val="0"/>
              <w:keepLines w:val="0"/>
              <w:widowControl w:val="0"/>
            </w:pPr>
            <w:r w:rsidRPr="00C31E24">
              <w:rPr>
                <w:szCs w:val="18"/>
              </w:rPr>
              <w:t>-</w:t>
            </w:r>
          </w:p>
        </w:tc>
      </w:tr>
      <w:tr w:rsidR="00471689" w:rsidRPr="00C31E24" w14:paraId="58A2B3D7" w14:textId="77777777" w:rsidTr="00471689">
        <w:tc>
          <w:tcPr>
            <w:tcW w:w="717" w:type="dxa"/>
            <w:shd w:val="clear" w:color="auto" w:fill="auto"/>
          </w:tcPr>
          <w:p w14:paraId="14636117" w14:textId="77777777" w:rsidR="00471689" w:rsidRPr="00C31E24" w:rsidRDefault="00471689" w:rsidP="00514A36">
            <w:pPr>
              <w:pStyle w:val="TAC"/>
              <w:keepNext w:val="0"/>
              <w:keepLines w:val="0"/>
              <w:widowControl w:val="0"/>
            </w:pPr>
            <w:r w:rsidRPr="00C31E24">
              <w:t>6D</w:t>
            </w:r>
          </w:p>
        </w:tc>
        <w:tc>
          <w:tcPr>
            <w:tcW w:w="3967" w:type="dxa"/>
            <w:shd w:val="clear" w:color="auto" w:fill="auto"/>
          </w:tcPr>
          <w:p w14:paraId="43907723" w14:textId="77777777" w:rsidR="00471689" w:rsidRPr="00C31E24" w:rsidRDefault="00471689" w:rsidP="00514A36">
            <w:pPr>
              <w:pStyle w:val="TAL"/>
              <w:keepNext w:val="0"/>
              <w:keepLines w:val="0"/>
              <w:widowControl w:val="0"/>
            </w:pPr>
            <w:r w:rsidRPr="00C31E24">
              <w:t>Check: Does the UE (MCVideo Client) respond with a Receive Media Request message?</w:t>
            </w:r>
          </w:p>
        </w:tc>
        <w:tc>
          <w:tcPr>
            <w:tcW w:w="708" w:type="dxa"/>
            <w:shd w:val="clear" w:color="auto" w:fill="auto"/>
          </w:tcPr>
          <w:p w14:paraId="18375402" w14:textId="77777777" w:rsidR="00471689" w:rsidRPr="00C31E24" w:rsidRDefault="00471689" w:rsidP="00514A36">
            <w:pPr>
              <w:pStyle w:val="TAC"/>
              <w:keepNext w:val="0"/>
              <w:keepLines w:val="0"/>
              <w:widowControl w:val="0"/>
            </w:pPr>
            <w:r w:rsidRPr="00C31E24">
              <w:t>--&gt;</w:t>
            </w:r>
          </w:p>
        </w:tc>
        <w:tc>
          <w:tcPr>
            <w:tcW w:w="2978" w:type="dxa"/>
            <w:shd w:val="clear" w:color="auto" w:fill="auto"/>
          </w:tcPr>
          <w:p w14:paraId="1D9E7F7C" w14:textId="77777777" w:rsidR="00471689" w:rsidRPr="00C31E24" w:rsidRDefault="00471689" w:rsidP="00514A36">
            <w:pPr>
              <w:pStyle w:val="TAL"/>
              <w:keepNext w:val="0"/>
              <w:keepLines w:val="0"/>
              <w:widowControl w:val="0"/>
            </w:pPr>
            <w:r w:rsidRPr="00C31E24">
              <w:t xml:space="preserve">Receive Media Request </w:t>
            </w:r>
          </w:p>
        </w:tc>
        <w:tc>
          <w:tcPr>
            <w:tcW w:w="565" w:type="dxa"/>
            <w:shd w:val="clear" w:color="auto" w:fill="auto"/>
          </w:tcPr>
          <w:p w14:paraId="648D78B5" w14:textId="77777777" w:rsidR="00471689" w:rsidRPr="00C31E24" w:rsidRDefault="00471689" w:rsidP="00514A36">
            <w:pPr>
              <w:pStyle w:val="TAC"/>
              <w:keepNext w:val="0"/>
              <w:keepLines w:val="0"/>
              <w:widowControl w:val="0"/>
            </w:pPr>
            <w:r w:rsidRPr="00C31E24">
              <w:rPr>
                <w:szCs w:val="18"/>
              </w:rPr>
              <w:t>2</w:t>
            </w:r>
          </w:p>
        </w:tc>
        <w:tc>
          <w:tcPr>
            <w:tcW w:w="850" w:type="dxa"/>
            <w:shd w:val="clear" w:color="auto" w:fill="auto"/>
          </w:tcPr>
          <w:p w14:paraId="225CAE98" w14:textId="77777777" w:rsidR="00471689" w:rsidRPr="00C31E24" w:rsidRDefault="00471689" w:rsidP="00514A36">
            <w:pPr>
              <w:pStyle w:val="TAC"/>
              <w:keepNext w:val="0"/>
              <w:keepLines w:val="0"/>
              <w:widowControl w:val="0"/>
            </w:pPr>
            <w:r w:rsidRPr="00C31E24">
              <w:rPr>
                <w:szCs w:val="18"/>
              </w:rPr>
              <w:t>P</w:t>
            </w:r>
          </w:p>
        </w:tc>
      </w:tr>
      <w:tr w:rsidR="00471689" w:rsidRPr="00C31E24" w14:paraId="094F206E" w14:textId="77777777" w:rsidTr="00471689">
        <w:tc>
          <w:tcPr>
            <w:tcW w:w="717" w:type="dxa"/>
            <w:shd w:val="clear" w:color="auto" w:fill="auto"/>
          </w:tcPr>
          <w:p w14:paraId="74DA28E7" w14:textId="77777777" w:rsidR="00471689" w:rsidRPr="00C31E24" w:rsidRDefault="00471689" w:rsidP="00514A36">
            <w:pPr>
              <w:pStyle w:val="TAC"/>
              <w:keepNext w:val="0"/>
              <w:keepLines w:val="0"/>
              <w:widowControl w:val="0"/>
            </w:pPr>
            <w:r w:rsidRPr="00C31E24">
              <w:t>6E</w:t>
            </w:r>
          </w:p>
        </w:tc>
        <w:tc>
          <w:tcPr>
            <w:tcW w:w="3967" w:type="dxa"/>
            <w:shd w:val="clear" w:color="auto" w:fill="auto"/>
          </w:tcPr>
          <w:p w14:paraId="70601209" w14:textId="77777777" w:rsidR="00471689" w:rsidRPr="00C31E24" w:rsidRDefault="00471689" w:rsidP="00514A36">
            <w:pPr>
              <w:pStyle w:val="TAL"/>
              <w:keepNext w:val="0"/>
              <w:keepLines w:val="0"/>
              <w:widowControl w:val="0"/>
            </w:pPr>
            <w:r w:rsidRPr="00C31E24">
              <w:rPr>
                <w:rFonts w:cs="Arial"/>
                <w:szCs w:val="18"/>
              </w:rPr>
              <w:t>The SS (MCVideo Server) sends a Receive Media Response message</w:t>
            </w:r>
          </w:p>
        </w:tc>
        <w:tc>
          <w:tcPr>
            <w:tcW w:w="708" w:type="dxa"/>
            <w:shd w:val="clear" w:color="auto" w:fill="auto"/>
          </w:tcPr>
          <w:p w14:paraId="30A0E7AB" w14:textId="77777777" w:rsidR="00471689" w:rsidRPr="00C31E24" w:rsidRDefault="00471689" w:rsidP="00514A36">
            <w:pPr>
              <w:pStyle w:val="TAC"/>
              <w:keepNext w:val="0"/>
              <w:keepLines w:val="0"/>
              <w:widowControl w:val="0"/>
            </w:pPr>
            <w:r w:rsidRPr="00C31E24">
              <w:rPr>
                <w:rFonts w:cs="Arial"/>
                <w:szCs w:val="18"/>
              </w:rPr>
              <w:t>&lt;--</w:t>
            </w:r>
          </w:p>
        </w:tc>
        <w:tc>
          <w:tcPr>
            <w:tcW w:w="2978" w:type="dxa"/>
            <w:shd w:val="clear" w:color="auto" w:fill="auto"/>
          </w:tcPr>
          <w:p w14:paraId="27E46377" w14:textId="77777777" w:rsidR="00471689" w:rsidRPr="00C31E24" w:rsidRDefault="00471689" w:rsidP="00514A36">
            <w:pPr>
              <w:pStyle w:val="TAL"/>
              <w:keepNext w:val="0"/>
              <w:keepLines w:val="0"/>
              <w:widowControl w:val="0"/>
            </w:pPr>
            <w:r w:rsidRPr="00C31E24">
              <w:rPr>
                <w:rFonts w:cs="Arial"/>
                <w:szCs w:val="18"/>
              </w:rPr>
              <w:t>Receive Media Response</w:t>
            </w:r>
          </w:p>
        </w:tc>
        <w:tc>
          <w:tcPr>
            <w:tcW w:w="565" w:type="dxa"/>
            <w:shd w:val="clear" w:color="auto" w:fill="auto"/>
          </w:tcPr>
          <w:p w14:paraId="7FC8859F" w14:textId="77777777" w:rsidR="00471689" w:rsidRPr="00C31E24" w:rsidRDefault="00471689" w:rsidP="00514A36">
            <w:pPr>
              <w:pStyle w:val="TAC"/>
              <w:keepNext w:val="0"/>
              <w:keepLines w:val="0"/>
              <w:widowControl w:val="0"/>
            </w:pPr>
            <w:r w:rsidRPr="00C31E24">
              <w:rPr>
                <w:rFonts w:cs="Arial"/>
                <w:szCs w:val="18"/>
              </w:rPr>
              <w:t>3</w:t>
            </w:r>
          </w:p>
        </w:tc>
        <w:tc>
          <w:tcPr>
            <w:tcW w:w="850" w:type="dxa"/>
            <w:shd w:val="clear" w:color="auto" w:fill="auto"/>
          </w:tcPr>
          <w:p w14:paraId="4ABB2A35" w14:textId="77777777" w:rsidR="00471689" w:rsidRPr="00C31E24" w:rsidRDefault="00471689" w:rsidP="00514A36">
            <w:pPr>
              <w:pStyle w:val="TAC"/>
              <w:keepNext w:val="0"/>
              <w:keepLines w:val="0"/>
              <w:widowControl w:val="0"/>
            </w:pPr>
            <w:r w:rsidRPr="00C31E24">
              <w:rPr>
                <w:rFonts w:cs="Arial"/>
                <w:szCs w:val="18"/>
              </w:rPr>
              <w:t>P</w:t>
            </w:r>
          </w:p>
        </w:tc>
      </w:tr>
      <w:tr w:rsidR="00471689" w:rsidRPr="00C31E24" w14:paraId="0C42EE9D" w14:textId="77777777" w:rsidTr="00471689">
        <w:tc>
          <w:tcPr>
            <w:tcW w:w="717" w:type="dxa"/>
            <w:shd w:val="clear" w:color="auto" w:fill="auto"/>
          </w:tcPr>
          <w:p w14:paraId="3B9BC206" w14:textId="77777777" w:rsidR="00471689" w:rsidRPr="00C31E24" w:rsidRDefault="00471689" w:rsidP="00514A36">
            <w:pPr>
              <w:pStyle w:val="TAC"/>
              <w:keepNext w:val="0"/>
              <w:keepLines w:val="0"/>
              <w:widowControl w:val="0"/>
            </w:pPr>
            <w:r w:rsidRPr="00C31E24">
              <w:t>6F</w:t>
            </w:r>
          </w:p>
        </w:tc>
        <w:tc>
          <w:tcPr>
            <w:tcW w:w="3967" w:type="dxa"/>
            <w:shd w:val="clear" w:color="auto" w:fill="auto"/>
          </w:tcPr>
          <w:p w14:paraId="616F4482" w14:textId="77777777" w:rsidR="00471689" w:rsidRPr="00C31E24" w:rsidRDefault="00471689" w:rsidP="00514A36">
            <w:pPr>
              <w:pStyle w:val="TAL"/>
              <w:keepNext w:val="0"/>
              <w:keepLines w:val="0"/>
              <w:widowControl w:val="0"/>
            </w:pPr>
            <w:r w:rsidRPr="00C31E24">
              <w:t>Check: Does the UE (MCVideo Client) provide receive media success notification to the MCVideo User?</w:t>
            </w:r>
          </w:p>
        </w:tc>
        <w:tc>
          <w:tcPr>
            <w:tcW w:w="708" w:type="dxa"/>
            <w:shd w:val="clear" w:color="auto" w:fill="auto"/>
          </w:tcPr>
          <w:p w14:paraId="04A41163" w14:textId="77777777" w:rsidR="00471689" w:rsidRPr="00C31E24" w:rsidRDefault="00471689" w:rsidP="00514A36">
            <w:pPr>
              <w:pStyle w:val="TAC"/>
              <w:keepNext w:val="0"/>
              <w:keepLines w:val="0"/>
              <w:widowControl w:val="0"/>
            </w:pPr>
            <w:r w:rsidRPr="00C31E24">
              <w:t>-</w:t>
            </w:r>
          </w:p>
        </w:tc>
        <w:tc>
          <w:tcPr>
            <w:tcW w:w="2978" w:type="dxa"/>
            <w:shd w:val="clear" w:color="auto" w:fill="auto"/>
          </w:tcPr>
          <w:p w14:paraId="253BB47F" w14:textId="77777777" w:rsidR="00471689" w:rsidRPr="00C31E24" w:rsidRDefault="00471689" w:rsidP="00514A36">
            <w:pPr>
              <w:pStyle w:val="TAL"/>
              <w:keepNext w:val="0"/>
              <w:keepLines w:val="0"/>
              <w:widowControl w:val="0"/>
            </w:pPr>
            <w:r w:rsidRPr="00C31E24">
              <w:t>-</w:t>
            </w:r>
          </w:p>
        </w:tc>
        <w:tc>
          <w:tcPr>
            <w:tcW w:w="565" w:type="dxa"/>
            <w:shd w:val="clear" w:color="auto" w:fill="auto"/>
          </w:tcPr>
          <w:p w14:paraId="7E882215" w14:textId="77777777" w:rsidR="00471689" w:rsidRPr="00C31E24" w:rsidRDefault="00471689" w:rsidP="00514A36">
            <w:pPr>
              <w:pStyle w:val="TAC"/>
              <w:keepNext w:val="0"/>
              <w:keepLines w:val="0"/>
              <w:widowControl w:val="0"/>
            </w:pPr>
            <w:r w:rsidRPr="00C31E24">
              <w:rPr>
                <w:rFonts w:cs="Arial"/>
                <w:szCs w:val="18"/>
              </w:rPr>
              <w:t>3</w:t>
            </w:r>
          </w:p>
        </w:tc>
        <w:tc>
          <w:tcPr>
            <w:tcW w:w="850" w:type="dxa"/>
            <w:shd w:val="clear" w:color="auto" w:fill="auto"/>
          </w:tcPr>
          <w:p w14:paraId="47907770" w14:textId="77777777" w:rsidR="00471689" w:rsidRPr="00C31E24" w:rsidRDefault="00471689" w:rsidP="00514A36">
            <w:pPr>
              <w:pStyle w:val="TAC"/>
              <w:keepNext w:val="0"/>
              <w:keepLines w:val="0"/>
              <w:widowControl w:val="0"/>
            </w:pPr>
            <w:r w:rsidRPr="00C31E24">
              <w:rPr>
                <w:rFonts w:cs="Arial"/>
                <w:szCs w:val="18"/>
              </w:rPr>
              <w:t>P</w:t>
            </w:r>
          </w:p>
        </w:tc>
      </w:tr>
      <w:tr w:rsidR="00471689" w:rsidRPr="00C31E24" w14:paraId="442C2C85" w14:textId="77777777" w:rsidTr="00471689">
        <w:tc>
          <w:tcPr>
            <w:tcW w:w="717" w:type="dxa"/>
            <w:shd w:val="clear" w:color="auto" w:fill="auto"/>
          </w:tcPr>
          <w:p w14:paraId="7EC8B83A" w14:textId="77777777" w:rsidR="00471689" w:rsidRPr="00C31E24" w:rsidRDefault="00471689" w:rsidP="00514A36">
            <w:pPr>
              <w:pStyle w:val="TAC"/>
              <w:keepNext w:val="0"/>
              <w:keepLines w:val="0"/>
              <w:widowControl w:val="0"/>
            </w:pPr>
            <w:r w:rsidRPr="00C31E24">
              <w:t>6G</w:t>
            </w:r>
          </w:p>
        </w:tc>
        <w:tc>
          <w:tcPr>
            <w:tcW w:w="3967" w:type="dxa"/>
            <w:shd w:val="clear" w:color="auto" w:fill="auto"/>
          </w:tcPr>
          <w:p w14:paraId="755075F0" w14:textId="77777777" w:rsidR="00471689" w:rsidRPr="00C31E24" w:rsidRDefault="00471689" w:rsidP="00514A36">
            <w:pPr>
              <w:pStyle w:val="TAL"/>
              <w:keepNext w:val="0"/>
              <w:keepLines w:val="0"/>
              <w:widowControl w:val="0"/>
            </w:pPr>
            <w:r w:rsidRPr="00C31E24">
              <w:t>The SS (MCVideo Server) requests to terminate the RTP media reception by sending a Media Reception End Request message.</w:t>
            </w:r>
          </w:p>
        </w:tc>
        <w:tc>
          <w:tcPr>
            <w:tcW w:w="708" w:type="dxa"/>
            <w:shd w:val="clear" w:color="auto" w:fill="auto"/>
          </w:tcPr>
          <w:p w14:paraId="2AC9758B" w14:textId="77777777" w:rsidR="00471689" w:rsidRPr="00C31E24" w:rsidRDefault="00471689" w:rsidP="00514A36">
            <w:pPr>
              <w:pStyle w:val="TAC"/>
              <w:keepNext w:val="0"/>
              <w:keepLines w:val="0"/>
              <w:widowControl w:val="0"/>
            </w:pPr>
            <w:r w:rsidRPr="00C31E24">
              <w:rPr>
                <w:rFonts w:cs="Arial"/>
                <w:szCs w:val="18"/>
              </w:rPr>
              <w:t>&lt;--</w:t>
            </w:r>
          </w:p>
        </w:tc>
        <w:tc>
          <w:tcPr>
            <w:tcW w:w="2978" w:type="dxa"/>
            <w:shd w:val="clear" w:color="auto" w:fill="auto"/>
          </w:tcPr>
          <w:p w14:paraId="0DAF2AFE" w14:textId="77777777" w:rsidR="00471689" w:rsidRPr="00C31E24" w:rsidRDefault="00471689" w:rsidP="00514A36">
            <w:pPr>
              <w:pStyle w:val="TAL"/>
              <w:keepNext w:val="0"/>
              <w:keepLines w:val="0"/>
              <w:widowControl w:val="0"/>
            </w:pPr>
            <w:r w:rsidRPr="00C31E24">
              <w:t>Media Reception End Request</w:t>
            </w:r>
          </w:p>
        </w:tc>
        <w:tc>
          <w:tcPr>
            <w:tcW w:w="565" w:type="dxa"/>
            <w:shd w:val="clear" w:color="auto" w:fill="auto"/>
          </w:tcPr>
          <w:p w14:paraId="14110F6B" w14:textId="77777777" w:rsidR="00471689" w:rsidRPr="00C31E24" w:rsidRDefault="00471689" w:rsidP="00514A36">
            <w:pPr>
              <w:pStyle w:val="TAC"/>
              <w:keepNext w:val="0"/>
              <w:keepLines w:val="0"/>
              <w:widowControl w:val="0"/>
            </w:pPr>
            <w:r w:rsidRPr="00C31E24">
              <w:rPr>
                <w:rFonts w:cs="Arial"/>
                <w:szCs w:val="18"/>
              </w:rPr>
              <w:t>-</w:t>
            </w:r>
          </w:p>
        </w:tc>
        <w:tc>
          <w:tcPr>
            <w:tcW w:w="850" w:type="dxa"/>
            <w:shd w:val="clear" w:color="auto" w:fill="auto"/>
          </w:tcPr>
          <w:p w14:paraId="6D8937BD" w14:textId="77777777" w:rsidR="00471689" w:rsidRPr="00C31E24" w:rsidRDefault="00471689" w:rsidP="00514A36">
            <w:pPr>
              <w:pStyle w:val="TAC"/>
              <w:keepNext w:val="0"/>
              <w:keepLines w:val="0"/>
              <w:widowControl w:val="0"/>
            </w:pPr>
            <w:r w:rsidRPr="00C31E24">
              <w:rPr>
                <w:rFonts w:cs="Arial"/>
                <w:szCs w:val="18"/>
              </w:rPr>
              <w:t>-</w:t>
            </w:r>
          </w:p>
        </w:tc>
      </w:tr>
      <w:tr w:rsidR="00471689" w:rsidRPr="00C31E24" w14:paraId="46BEAA56" w14:textId="77777777" w:rsidTr="00471689">
        <w:tc>
          <w:tcPr>
            <w:tcW w:w="717" w:type="dxa"/>
            <w:shd w:val="clear" w:color="auto" w:fill="auto"/>
          </w:tcPr>
          <w:p w14:paraId="6DB4C2A8" w14:textId="77777777" w:rsidR="00471689" w:rsidRPr="00C31E24" w:rsidRDefault="00471689" w:rsidP="00514A36">
            <w:pPr>
              <w:pStyle w:val="TAC"/>
              <w:keepNext w:val="0"/>
              <w:keepLines w:val="0"/>
              <w:widowControl w:val="0"/>
            </w:pPr>
            <w:r w:rsidRPr="00C31E24">
              <w:t>6H</w:t>
            </w:r>
          </w:p>
        </w:tc>
        <w:tc>
          <w:tcPr>
            <w:tcW w:w="3967" w:type="dxa"/>
            <w:shd w:val="clear" w:color="auto" w:fill="auto"/>
          </w:tcPr>
          <w:p w14:paraId="4A9C86CA" w14:textId="77777777" w:rsidR="00471689" w:rsidRPr="00C31E24" w:rsidRDefault="00471689" w:rsidP="00514A36">
            <w:pPr>
              <w:pStyle w:val="TAL"/>
              <w:keepNext w:val="0"/>
              <w:keepLines w:val="0"/>
              <w:widowControl w:val="0"/>
            </w:pPr>
            <w:r w:rsidRPr="00C31E24">
              <w:t>Check: Does the UE (MCVideo Client) notify the MCVideo User of receipt of the Media Reception End Request?</w:t>
            </w:r>
          </w:p>
          <w:p w14:paraId="71EBD29D" w14:textId="77777777" w:rsidR="00471689" w:rsidRPr="00C31E24" w:rsidRDefault="00471689" w:rsidP="00514A36">
            <w:pPr>
              <w:pStyle w:val="TAL"/>
              <w:keepNext w:val="0"/>
              <w:keepLines w:val="0"/>
              <w:widowControl w:val="0"/>
            </w:pPr>
            <w:r w:rsidRPr="00C31E24">
              <w:t>(NOTE 1)</w:t>
            </w:r>
          </w:p>
        </w:tc>
        <w:tc>
          <w:tcPr>
            <w:tcW w:w="708" w:type="dxa"/>
            <w:shd w:val="clear" w:color="auto" w:fill="auto"/>
          </w:tcPr>
          <w:p w14:paraId="7EFBCC10" w14:textId="77777777" w:rsidR="00471689" w:rsidRPr="00C31E24" w:rsidRDefault="00471689" w:rsidP="00514A36">
            <w:pPr>
              <w:pStyle w:val="TAC"/>
              <w:keepNext w:val="0"/>
              <w:keepLines w:val="0"/>
              <w:widowControl w:val="0"/>
            </w:pPr>
            <w:r w:rsidRPr="00C31E24">
              <w:rPr>
                <w:rFonts w:cs="Arial"/>
                <w:szCs w:val="18"/>
              </w:rPr>
              <w:t>-</w:t>
            </w:r>
          </w:p>
        </w:tc>
        <w:tc>
          <w:tcPr>
            <w:tcW w:w="2978" w:type="dxa"/>
            <w:shd w:val="clear" w:color="auto" w:fill="auto"/>
          </w:tcPr>
          <w:p w14:paraId="1CD08BE8" w14:textId="77777777" w:rsidR="00471689" w:rsidRPr="00C31E24" w:rsidRDefault="00471689" w:rsidP="00514A36">
            <w:pPr>
              <w:pStyle w:val="TAL"/>
              <w:keepNext w:val="0"/>
              <w:keepLines w:val="0"/>
              <w:widowControl w:val="0"/>
            </w:pPr>
            <w:r w:rsidRPr="00C31E24">
              <w:t>-</w:t>
            </w:r>
          </w:p>
        </w:tc>
        <w:tc>
          <w:tcPr>
            <w:tcW w:w="565" w:type="dxa"/>
            <w:shd w:val="clear" w:color="auto" w:fill="auto"/>
          </w:tcPr>
          <w:p w14:paraId="07941422" w14:textId="77777777" w:rsidR="00471689" w:rsidRPr="00C31E24" w:rsidRDefault="00471689" w:rsidP="00514A36">
            <w:pPr>
              <w:pStyle w:val="TAC"/>
              <w:keepNext w:val="0"/>
              <w:keepLines w:val="0"/>
              <w:widowControl w:val="0"/>
            </w:pPr>
            <w:r w:rsidRPr="00C31E24">
              <w:rPr>
                <w:rFonts w:cs="Arial"/>
                <w:szCs w:val="18"/>
              </w:rPr>
              <w:t>4</w:t>
            </w:r>
          </w:p>
        </w:tc>
        <w:tc>
          <w:tcPr>
            <w:tcW w:w="850" w:type="dxa"/>
            <w:shd w:val="clear" w:color="auto" w:fill="auto"/>
          </w:tcPr>
          <w:p w14:paraId="56D50F74" w14:textId="77777777" w:rsidR="00471689" w:rsidRPr="00C31E24" w:rsidRDefault="00471689" w:rsidP="00514A36">
            <w:pPr>
              <w:pStyle w:val="TAC"/>
              <w:keepNext w:val="0"/>
              <w:keepLines w:val="0"/>
              <w:widowControl w:val="0"/>
            </w:pPr>
            <w:r w:rsidRPr="00C31E24">
              <w:rPr>
                <w:rFonts w:cs="Arial"/>
                <w:szCs w:val="18"/>
              </w:rPr>
              <w:t>P</w:t>
            </w:r>
          </w:p>
        </w:tc>
      </w:tr>
      <w:tr w:rsidR="00471689" w:rsidRPr="00C31E24" w14:paraId="02481BC4" w14:textId="77777777" w:rsidTr="00471689">
        <w:tc>
          <w:tcPr>
            <w:tcW w:w="717" w:type="dxa"/>
            <w:shd w:val="clear" w:color="auto" w:fill="auto"/>
          </w:tcPr>
          <w:p w14:paraId="1B996CE0" w14:textId="77777777" w:rsidR="00471689" w:rsidRPr="00C31E24" w:rsidRDefault="00471689" w:rsidP="00514A36">
            <w:pPr>
              <w:pStyle w:val="TAC"/>
              <w:keepNext w:val="0"/>
              <w:keepLines w:val="0"/>
              <w:widowControl w:val="0"/>
            </w:pPr>
            <w:r w:rsidRPr="00C31E24">
              <w:t>6I</w:t>
            </w:r>
          </w:p>
        </w:tc>
        <w:tc>
          <w:tcPr>
            <w:tcW w:w="3967" w:type="dxa"/>
            <w:shd w:val="clear" w:color="auto" w:fill="auto"/>
          </w:tcPr>
          <w:p w14:paraId="67F299BA" w14:textId="77777777" w:rsidR="00471689" w:rsidRPr="00C31E24" w:rsidRDefault="00471689" w:rsidP="00514A36">
            <w:pPr>
              <w:pStyle w:val="TAL"/>
              <w:keepNext w:val="0"/>
              <w:keepLines w:val="0"/>
              <w:widowControl w:val="0"/>
            </w:pPr>
            <w:r w:rsidRPr="00C31E24">
              <w:t>Check: Does the UE (MCVideo Client) send a Media Reception End Response to the SS (MCVideo Server)?</w:t>
            </w:r>
          </w:p>
        </w:tc>
        <w:tc>
          <w:tcPr>
            <w:tcW w:w="708" w:type="dxa"/>
            <w:shd w:val="clear" w:color="auto" w:fill="auto"/>
          </w:tcPr>
          <w:p w14:paraId="610051EE" w14:textId="77777777" w:rsidR="00471689" w:rsidRPr="00C31E24" w:rsidRDefault="00471689" w:rsidP="00514A36">
            <w:pPr>
              <w:pStyle w:val="TAC"/>
              <w:keepNext w:val="0"/>
              <w:keepLines w:val="0"/>
              <w:widowControl w:val="0"/>
            </w:pPr>
            <w:r w:rsidRPr="00C31E24">
              <w:rPr>
                <w:rFonts w:cs="Arial"/>
                <w:szCs w:val="18"/>
              </w:rPr>
              <w:t>--&gt;</w:t>
            </w:r>
          </w:p>
        </w:tc>
        <w:tc>
          <w:tcPr>
            <w:tcW w:w="2978" w:type="dxa"/>
            <w:shd w:val="clear" w:color="auto" w:fill="auto"/>
          </w:tcPr>
          <w:p w14:paraId="6453FDBC" w14:textId="77777777" w:rsidR="00471689" w:rsidRPr="00C31E24" w:rsidRDefault="00471689" w:rsidP="00514A36">
            <w:pPr>
              <w:pStyle w:val="TAL"/>
              <w:keepNext w:val="0"/>
              <w:keepLines w:val="0"/>
              <w:widowControl w:val="0"/>
            </w:pPr>
            <w:r w:rsidRPr="00C31E24">
              <w:t>Media Reception End Response</w:t>
            </w:r>
          </w:p>
        </w:tc>
        <w:tc>
          <w:tcPr>
            <w:tcW w:w="565" w:type="dxa"/>
            <w:shd w:val="clear" w:color="auto" w:fill="auto"/>
          </w:tcPr>
          <w:p w14:paraId="053A132E" w14:textId="77777777" w:rsidR="00471689" w:rsidRPr="00C31E24" w:rsidRDefault="00471689" w:rsidP="00514A36">
            <w:pPr>
              <w:pStyle w:val="TAC"/>
              <w:keepNext w:val="0"/>
              <w:keepLines w:val="0"/>
              <w:widowControl w:val="0"/>
            </w:pPr>
            <w:r w:rsidRPr="00C31E24">
              <w:rPr>
                <w:rFonts w:cs="Arial"/>
                <w:szCs w:val="18"/>
              </w:rPr>
              <w:t>4</w:t>
            </w:r>
          </w:p>
        </w:tc>
        <w:tc>
          <w:tcPr>
            <w:tcW w:w="850" w:type="dxa"/>
            <w:shd w:val="clear" w:color="auto" w:fill="auto"/>
          </w:tcPr>
          <w:p w14:paraId="1FFE852F" w14:textId="77777777" w:rsidR="00471689" w:rsidRPr="00C31E24" w:rsidRDefault="00471689" w:rsidP="00514A36">
            <w:pPr>
              <w:pStyle w:val="TAC"/>
              <w:keepNext w:val="0"/>
              <w:keepLines w:val="0"/>
              <w:widowControl w:val="0"/>
            </w:pPr>
            <w:r w:rsidRPr="00C31E24">
              <w:rPr>
                <w:rFonts w:cs="Arial"/>
                <w:szCs w:val="18"/>
              </w:rPr>
              <w:t>P</w:t>
            </w:r>
          </w:p>
        </w:tc>
      </w:tr>
      <w:tr w:rsidR="00784A32" w:rsidRPr="00C31E24" w14:paraId="52C1B169" w14:textId="77777777" w:rsidTr="00471689">
        <w:tc>
          <w:tcPr>
            <w:tcW w:w="717" w:type="dxa"/>
            <w:shd w:val="clear" w:color="auto" w:fill="auto"/>
          </w:tcPr>
          <w:p w14:paraId="742F74F5" w14:textId="77777777" w:rsidR="00784A32" w:rsidRPr="00C31E24" w:rsidRDefault="00784A32" w:rsidP="00354887">
            <w:pPr>
              <w:pStyle w:val="TAC"/>
              <w:keepNext w:val="0"/>
              <w:keepLines w:val="0"/>
              <w:widowControl w:val="0"/>
            </w:pPr>
            <w:r w:rsidRPr="00C31E24">
              <w:t>7</w:t>
            </w:r>
          </w:p>
        </w:tc>
        <w:tc>
          <w:tcPr>
            <w:tcW w:w="3967" w:type="dxa"/>
            <w:shd w:val="clear" w:color="auto" w:fill="auto"/>
          </w:tcPr>
          <w:p w14:paraId="5BA6D283" w14:textId="0CD2A6F5" w:rsidR="00784A32" w:rsidRPr="00C31E24" w:rsidRDefault="00784A32" w:rsidP="00354887">
            <w:pPr>
              <w:pStyle w:val="TAL"/>
              <w:keepNext w:val="0"/>
              <w:keepLines w:val="0"/>
              <w:widowControl w:val="0"/>
            </w:pPr>
            <w:r w:rsidRPr="00C31E24">
              <w:t xml:space="preserve">Make the MCVideo User </w:t>
            </w:r>
            <w:r w:rsidR="00471689" w:rsidRPr="00C31E24">
              <w:t xml:space="preserve">request the UE (MCVideo Client) to </w:t>
            </w:r>
            <w:r w:rsidRPr="00C31E24">
              <w:t>end the Emergency Chat Group Call.</w:t>
            </w:r>
          </w:p>
          <w:p w14:paraId="29E6E101" w14:textId="5E7925EA" w:rsidR="00784A32" w:rsidRPr="00C31E24" w:rsidRDefault="00471689"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1952AF0B"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1411FE02"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114A515F"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6B20574A" w14:textId="77777777" w:rsidR="00784A32" w:rsidRPr="00C31E24" w:rsidRDefault="00784A32" w:rsidP="00354887">
            <w:pPr>
              <w:pStyle w:val="TAC"/>
              <w:keepNext w:val="0"/>
              <w:keepLines w:val="0"/>
              <w:widowControl w:val="0"/>
            </w:pPr>
            <w:r w:rsidRPr="00C31E24">
              <w:t>-</w:t>
            </w:r>
          </w:p>
        </w:tc>
      </w:tr>
      <w:tr w:rsidR="00471689" w:rsidRPr="00C31E24" w14:paraId="5AA6ADF3" w14:textId="77777777" w:rsidTr="00471689">
        <w:tc>
          <w:tcPr>
            <w:tcW w:w="717" w:type="dxa"/>
            <w:shd w:val="clear" w:color="auto" w:fill="auto"/>
          </w:tcPr>
          <w:p w14:paraId="6BBFE8FA" w14:textId="77777777" w:rsidR="00471689" w:rsidRPr="00C31E24" w:rsidRDefault="00471689" w:rsidP="00471689">
            <w:pPr>
              <w:pStyle w:val="TAC"/>
              <w:keepNext w:val="0"/>
              <w:keepLines w:val="0"/>
              <w:widowControl w:val="0"/>
            </w:pPr>
            <w:r w:rsidRPr="00C31E24">
              <w:t>8</w:t>
            </w:r>
          </w:p>
        </w:tc>
        <w:tc>
          <w:tcPr>
            <w:tcW w:w="3967" w:type="dxa"/>
            <w:shd w:val="clear" w:color="auto" w:fill="auto"/>
          </w:tcPr>
          <w:p w14:paraId="3C59A4E0" w14:textId="77777777" w:rsidR="00471689" w:rsidRPr="00C31E24" w:rsidRDefault="00471689" w:rsidP="00471689">
            <w:pPr>
              <w:pStyle w:val="TAL"/>
              <w:keepNext w:val="0"/>
              <w:keepLines w:val="0"/>
              <w:widowControl w:val="0"/>
            </w:pPr>
            <w:r w:rsidRPr="00C31E24">
              <w:t>Check: Does the UE (MCVideo Client) send a SIP BYE message to end the on-demand group call.</w:t>
            </w:r>
          </w:p>
        </w:tc>
        <w:tc>
          <w:tcPr>
            <w:tcW w:w="708" w:type="dxa"/>
            <w:shd w:val="clear" w:color="auto" w:fill="auto"/>
          </w:tcPr>
          <w:p w14:paraId="5616E823" w14:textId="77777777" w:rsidR="00471689" w:rsidRPr="00C31E24" w:rsidRDefault="00471689" w:rsidP="00471689">
            <w:pPr>
              <w:pStyle w:val="TAC"/>
              <w:keepNext w:val="0"/>
              <w:keepLines w:val="0"/>
              <w:widowControl w:val="0"/>
            </w:pPr>
            <w:r w:rsidRPr="00C31E24">
              <w:t>--&gt;</w:t>
            </w:r>
          </w:p>
        </w:tc>
        <w:tc>
          <w:tcPr>
            <w:tcW w:w="2978" w:type="dxa"/>
            <w:shd w:val="clear" w:color="auto" w:fill="auto"/>
          </w:tcPr>
          <w:p w14:paraId="47D45A7C" w14:textId="77777777" w:rsidR="00471689" w:rsidRPr="00C31E24" w:rsidRDefault="00471689" w:rsidP="00471689">
            <w:pPr>
              <w:pStyle w:val="TAL"/>
              <w:keepNext w:val="0"/>
              <w:keepLines w:val="0"/>
              <w:widowControl w:val="0"/>
            </w:pPr>
            <w:r w:rsidRPr="00C31E24">
              <w:t>SIP BYE</w:t>
            </w:r>
          </w:p>
        </w:tc>
        <w:tc>
          <w:tcPr>
            <w:tcW w:w="565" w:type="dxa"/>
            <w:shd w:val="clear" w:color="auto" w:fill="auto"/>
          </w:tcPr>
          <w:p w14:paraId="38A023BC" w14:textId="77777777" w:rsidR="00471689" w:rsidRPr="00C31E24" w:rsidRDefault="00471689" w:rsidP="00471689">
            <w:pPr>
              <w:pStyle w:val="TAC"/>
              <w:keepNext w:val="0"/>
              <w:keepLines w:val="0"/>
              <w:widowControl w:val="0"/>
            </w:pPr>
            <w:r w:rsidRPr="00C31E24">
              <w:t>2</w:t>
            </w:r>
          </w:p>
        </w:tc>
        <w:tc>
          <w:tcPr>
            <w:tcW w:w="850" w:type="dxa"/>
            <w:shd w:val="clear" w:color="auto" w:fill="auto"/>
          </w:tcPr>
          <w:p w14:paraId="7287B138" w14:textId="77777777" w:rsidR="00471689" w:rsidRPr="00C31E24" w:rsidRDefault="00471689" w:rsidP="00471689">
            <w:pPr>
              <w:pStyle w:val="TAC"/>
              <w:keepNext w:val="0"/>
              <w:keepLines w:val="0"/>
              <w:widowControl w:val="0"/>
            </w:pPr>
            <w:r w:rsidRPr="00C31E24">
              <w:t>P</w:t>
            </w:r>
          </w:p>
        </w:tc>
      </w:tr>
      <w:tr w:rsidR="00471689" w:rsidRPr="00C31E24" w14:paraId="548B45BC" w14:textId="77777777" w:rsidTr="00471689">
        <w:tc>
          <w:tcPr>
            <w:tcW w:w="717" w:type="dxa"/>
            <w:shd w:val="clear" w:color="auto" w:fill="auto"/>
          </w:tcPr>
          <w:p w14:paraId="476C1FD0" w14:textId="77777777" w:rsidR="00471689" w:rsidRPr="00C31E24" w:rsidRDefault="00471689" w:rsidP="00471689">
            <w:pPr>
              <w:pStyle w:val="TAC"/>
              <w:keepNext w:val="0"/>
              <w:keepLines w:val="0"/>
              <w:widowControl w:val="0"/>
            </w:pPr>
            <w:r w:rsidRPr="00C31E24">
              <w:t>9</w:t>
            </w:r>
          </w:p>
        </w:tc>
        <w:tc>
          <w:tcPr>
            <w:tcW w:w="3967" w:type="dxa"/>
            <w:shd w:val="clear" w:color="auto" w:fill="auto"/>
          </w:tcPr>
          <w:p w14:paraId="1A0D54EB" w14:textId="77777777" w:rsidR="00471689" w:rsidRPr="00C31E24" w:rsidRDefault="00471689" w:rsidP="00471689">
            <w:pPr>
              <w:pStyle w:val="TAL"/>
              <w:keepNext w:val="0"/>
              <w:keepLines w:val="0"/>
              <w:widowControl w:val="0"/>
            </w:pPr>
            <w:r w:rsidRPr="00C31E24">
              <w:t>The SS (MCVideo Server) sends a SIP 200 (OK)</w:t>
            </w:r>
          </w:p>
        </w:tc>
        <w:tc>
          <w:tcPr>
            <w:tcW w:w="708" w:type="dxa"/>
            <w:shd w:val="clear" w:color="auto" w:fill="auto"/>
          </w:tcPr>
          <w:p w14:paraId="0C7F737F" w14:textId="77777777" w:rsidR="00471689" w:rsidRPr="00C31E24" w:rsidRDefault="00471689" w:rsidP="00471689">
            <w:pPr>
              <w:pStyle w:val="TAC"/>
              <w:keepNext w:val="0"/>
              <w:keepLines w:val="0"/>
              <w:widowControl w:val="0"/>
            </w:pPr>
            <w:r w:rsidRPr="00C31E24">
              <w:t>&lt;--</w:t>
            </w:r>
          </w:p>
        </w:tc>
        <w:tc>
          <w:tcPr>
            <w:tcW w:w="2978" w:type="dxa"/>
            <w:shd w:val="clear" w:color="auto" w:fill="auto"/>
          </w:tcPr>
          <w:p w14:paraId="107E847D" w14:textId="77777777" w:rsidR="00471689" w:rsidRPr="00C31E24" w:rsidRDefault="00471689" w:rsidP="00471689">
            <w:pPr>
              <w:pStyle w:val="TAL"/>
              <w:keepNext w:val="0"/>
              <w:keepLines w:val="0"/>
              <w:widowControl w:val="0"/>
            </w:pPr>
            <w:r w:rsidRPr="00C31E24">
              <w:t>SIP 200 (OK)</w:t>
            </w:r>
          </w:p>
        </w:tc>
        <w:tc>
          <w:tcPr>
            <w:tcW w:w="565" w:type="dxa"/>
            <w:shd w:val="clear" w:color="auto" w:fill="auto"/>
          </w:tcPr>
          <w:p w14:paraId="60AD6F79" w14:textId="77777777" w:rsidR="00471689" w:rsidRPr="00C31E24" w:rsidRDefault="00471689" w:rsidP="00471689">
            <w:pPr>
              <w:pStyle w:val="TAC"/>
              <w:keepNext w:val="0"/>
              <w:keepLines w:val="0"/>
              <w:widowControl w:val="0"/>
            </w:pPr>
            <w:r w:rsidRPr="00C31E24">
              <w:t>-</w:t>
            </w:r>
          </w:p>
        </w:tc>
        <w:tc>
          <w:tcPr>
            <w:tcW w:w="850" w:type="dxa"/>
            <w:shd w:val="clear" w:color="auto" w:fill="auto"/>
          </w:tcPr>
          <w:p w14:paraId="789A5A68" w14:textId="77777777" w:rsidR="00471689" w:rsidRPr="00C31E24" w:rsidRDefault="00471689" w:rsidP="00471689">
            <w:pPr>
              <w:pStyle w:val="TAC"/>
              <w:keepNext w:val="0"/>
              <w:keepLines w:val="0"/>
              <w:widowControl w:val="0"/>
            </w:pPr>
            <w:r w:rsidRPr="00C31E24">
              <w:t>-</w:t>
            </w:r>
          </w:p>
        </w:tc>
      </w:tr>
      <w:tr w:rsidR="00471689" w:rsidRPr="00C31E24" w14:paraId="2A5F2952" w14:textId="77777777" w:rsidTr="00471689">
        <w:tc>
          <w:tcPr>
            <w:tcW w:w="717" w:type="dxa"/>
            <w:shd w:val="clear" w:color="auto" w:fill="auto"/>
          </w:tcPr>
          <w:p w14:paraId="7DFF242C" w14:textId="77777777" w:rsidR="00471689" w:rsidRPr="00C31E24" w:rsidRDefault="00471689" w:rsidP="00471689">
            <w:pPr>
              <w:pStyle w:val="TAC"/>
              <w:keepNext w:val="0"/>
              <w:keepLines w:val="0"/>
              <w:widowControl w:val="0"/>
            </w:pPr>
            <w:r w:rsidRPr="00C31E24">
              <w:t>-</w:t>
            </w:r>
          </w:p>
        </w:tc>
        <w:tc>
          <w:tcPr>
            <w:tcW w:w="3967" w:type="dxa"/>
            <w:shd w:val="clear" w:color="auto" w:fill="auto"/>
          </w:tcPr>
          <w:p w14:paraId="6472B206" w14:textId="77777777" w:rsidR="00471689" w:rsidRPr="00C31E24" w:rsidRDefault="00471689" w:rsidP="00471689">
            <w:pPr>
              <w:pStyle w:val="TAL"/>
            </w:pPr>
            <w:r w:rsidRPr="00C31E24">
              <w:t>EXCEPTION: The SS (MCVideo Server) waits 2 seconds before the SS (MCVideo Server) deactivates the dedicated EPS bearer and releases the RRC connection.</w:t>
            </w:r>
          </w:p>
          <w:p w14:paraId="401B94E2" w14:textId="68B07266" w:rsidR="00471689" w:rsidRPr="00C31E24" w:rsidRDefault="00471689" w:rsidP="00471689">
            <w:pPr>
              <w:pStyle w:val="TAL"/>
              <w:keepNext w:val="0"/>
              <w:keepLines w:val="0"/>
              <w:widowControl w:val="0"/>
            </w:pPr>
            <w:r w:rsidRPr="00C31E24">
              <w:t>(NOTE 2)</w:t>
            </w:r>
          </w:p>
        </w:tc>
        <w:tc>
          <w:tcPr>
            <w:tcW w:w="708" w:type="dxa"/>
            <w:shd w:val="clear" w:color="auto" w:fill="auto"/>
          </w:tcPr>
          <w:p w14:paraId="7D2B8754" w14:textId="77777777" w:rsidR="00471689" w:rsidRPr="00C31E24" w:rsidRDefault="00471689" w:rsidP="00471689">
            <w:pPr>
              <w:pStyle w:val="TAC"/>
              <w:keepNext w:val="0"/>
              <w:keepLines w:val="0"/>
              <w:widowControl w:val="0"/>
            </w:pPr>
            <w:r w:rsidRPr="00C31E24">
              <w:t>-</w:t>
            </w:r>
          </w:p>
        </w:tc>
        <w:tc>
          <w:tcPr>
            <w:tcW w:w="2978" w:type="dxa"/>
            <w:shd w:val="clear" w:color="auto" w:fill="auto"/>
          </w:tcPr>
          <w:p w14:paraId="09F38A92" w14:textId="77777777" w:rsidR="00471689" w:rsidRPr="00C31E24" w:rsidRDefault="00471689" w:rsidP="00471689">
            <w:pPr>
              <w:pStyle w:val="TAL"/>
              <w:keepNext w:val="0"/>
              <w:keepLines w:val="0"/>
              <w:widowControl w:val="0"/>
            </w:pPr>
            <w:r w:rsidRPr="00C31E24">
              <w:t>-</w:t>
            </w:r>
          </w:p>
        </w:tc>
        <w:tc>
          <w:tcPr>
            <w:tcW w:w="565" w:type="dxa"/>
            <w:shd w:val="clear" w:color="auto" w:fill="auto"/>
          </w:tcPr>
          <w:p w14:paraId="5F17A9A0" w14:textId="77777777" w:rsidR="00471689" w:rsidRPr="00C31E24" w:rsidRDefault="00471689" w:rsidP="00471689">
            <w:pPr>
              <w:pStyle w:val="TAC"/>
              <w:keepNext w:val="0"/>
              <w:keepLines w:val="0"/>
              <w:widowControl w:val="0"/>
            </w:pPr>
            <w:r w:rsidRPr="00C31E24">
              <w:t>-</w:t>
            </w:r>
          </w:p>
        </w:tc>
        <w:tc>
          <w:tcPr>
            <w:tcW w:w="850" w:type="dxa"/>
            <w:shd w:val="clear" w:color="auto" w:fill="auto"/>
          </w:tcPr>
          <w:p w14:paraId="29D34DDF" w14:textId="77777777" w:rsidR="00471689" w:rsidRPr="00C31E24" w:rsidRDefault="00471689" w:rsidP="00471689">
            <w:pPr>
              <w:pStyle w:val="TAC"/>
              <w:keepNext w:val="0"/>
              <w:keepLines w:val="0"/>
              <w:widowControl w:val="0"/>
            </w:pPr>
            <w:r w:rsidRPr="00C31E24">
              <w:t>-</w:t>
            </w:r>
          </w:p>
        </w:tc>
      </w:tr>
      <w:tr w:rsidR="00471689" w:rsidRPr="00C31E24" w14:paraId="380F716F" w14:textId="77777777" w:rsidTr="00471689">
        <w:tc>
          <w:tcPr>
            <w:tcW w:w="717" w:type="dxa"/>
            <w:shd w:val="clear" w:color="auto" w:fill="auto"/>
          </w:tcPr>
          <w:p w14:paraId="1FC1094E" w14:textId="77777777" w:rsidR="00471689" w:rsidRPr="00C31E24" w:rsidRDefault="00471689" w:rsidP="00471689">
            <w:pPr>
              <w:pStyle w:val="TAC"/>
              <w:keepNext w:val="0"/>
              <w:keepLines w:val="0"/>
              <w:widowControl w:val="0"/>
            </w:pPr>
            <w:r w:rsidRPr="00C31E24">
              <w:t>-</w:t>
            </w:r>
          </w:p>
        </w:tc>
        <w:tc>
          <w:tcPr>
            <w:tcW w:w="3967" w:type="dxa"/>
            <w:shd w:val="clear" w:color="auto" w:fill="auto"/>
          </w:tcPr>
          <w:p w14:paraId="4B8EB8FF" w14:textId="77777777" w:rsidR="00471689" w:rsidRPr="00C31E24" w:rsidRDefault="00471689" w:rsidP="00471689">
            <w:pPr>
              <w:pStyle w:val="TAL"/>
              <w:keepNext w:val="0"/>
              <w:keepLines w:val="0"/>
              <w:widowControl w:val="0"/>
            </w:pPr>
            <w:r w:rsidRPr="00C31E24">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3D5BE94D" w14:textId="77777777" w:rsidR="00471689" w:rsidRPr="00C31E24" w:rsidRDefault="00471689" w:rsidP="00471689">
            <w:pPr>
              <w:pStyle w:val="TAC"/>
              <w:keepNext w:val="0"/>
              <w:keepLines w:val="0"/>
              <w:widowControl w:val="0"/>
            </w:pPr>
            <w:r w:rsidRPr="00C31E24">
              <w:t>-</w:t>
            </w:r>
          </w:p>
        </w:tc>
        <w:tc>
          <w:tcPr>
            <w:tcW w:w="2978" w:type="dxa"/>
            <w:shd w:val="clear" w:color="auto" w:fill="auto"/>
          </w:tcPr>
          <w:p w14:paraId="0A120093" w14:textId="77777777" w:rsidR="00471689" w:rsidRPr="00C31E24" w:rsidRDefault="00471689" w:rsidP="00471689">
            <w:pPr>
              <w:pStyle w:val="TAL"/>
              <w:keepNext w:val="0"/>
              <w:keepLines w:val="0"/>
              <w:widowControl w:val="0"/>
            </w:pPr>
            <w:r w:rsidRPr="00C31E24">
              <w:t>-</w:t>
            </w:r>
          </w:p>
        </w:tc>
        <w:tc>
          <w:tcPr>
            <w:tcW w:w="565" w:type="dxa"/>
            <w:shd w:val="clear" w:color="auto" w:fill="auto"/>
          </w:tcPr>
          <w:p w14:paraId="6FACB375" w14:textId="77777777" w:rsidR="00471689" w:rsidRPr="00C31E24" w:rsidRDefault="00471689" w:rsidP="00471689">
            <w:pPr>
              <w:pStyle w:val="TAC"/>
              <w:keepNext w:val="0"/>
              <w:keepLines w:val="0"/>
              <w:widowControl w:val="0"/>
            </w:pPr>
            <w:r w:rsidRPr="00C31E24">
              <w:t>-</w:t>
            </w:r>
          </w:p>
        </w:tc>
        <w:tc>
          <w:tcPr>
            <w:tcW w:w="850" w:type="dxa"/>
            <w:shd w:val="clear" w:color="auto" w:fill="auto"/>
          </w:tcPr>
          <w:p w14:paraId="4F6D8836" w14:textId="77777777" w:rsidR="00471689" w:rsidRPr="00C31E24" w:rsidRDefault="00471689" w:rsidP="00471689">
            <w:pPr>
              <w:pStyle w:val="TAC"/>
              <w:keepNext w:val="0"/>
              <w:keepLines w:val="0"/>
              <w:widowControl w:val="0"/>
            </w:pPr>
            <w:r w:rsidRPr="00C31E24">
              <w:t>-</w:t>
            </w:r>
          </w:p>
        </w:tc>
      </w:tr>
      <w:tr w:rsidR="00471689" w:rsidRPr="00C31E24" w14:paraId="7AE5C665" w14:textId="77777777" w:rsidTr="00471689">
        <w:tc>
          <w:tcPr>
            <w:tcW w:w="717" w:type="dxa"/>
            <w:shd w:val="clear" w:color="auto" w:fill="auto"/>
          </w:tcPr>
          <w:p w14:paraId="437F85CB" w14:textId="77777777" w:rsidR="00471689" w:rsidRPr="00C31E24" w:rsidRDefault="00471689" w:rsidP="00471689">
            <w:pPr>
              <w:pStyle w:val="TAC"/>
              <w:keepNext w:val="0"/>
              <w:keepLines w:val="0"/>
              <w:widowControl w:val="0"/>
            </w:pPr>
            <w:r w:rsidRPr="00C31E24">
              <w:t>10</w:t>
            </w:r>
          </w:p>
        </w:tc>
        <w:tc>
          <w:tcPr>
            <w:tcW w:w="3967" w:type="dxa"/>
            <w:shd w:val="clear" w:color="auto" w:fill="auto"/>
          </w:tcPr>
          <w:p w14:paraId="0E3C87C1" w14:textId="77777777" w:rsidR="00471689" w:rsidRPr="00C31E24" w:rsidRDefault="00471689" w:rsidP="00471689">
            <w:pPr>
              <w:pStyle w:val="TAL"/>
              <w:keepNext w:val="0"/>
              <w:keepLines w:val="0"/>
              <w:widowControl w:val="0"/>
            </w:pPr>
            <w:r w:rsidRPr="00C31E24">
              <w:t>The SS (MCVideo Server) sends a SIP INVITE message to initiate an Imminent Peril Chat Group Call</w:t>
            </w:r>
          </w:p>
        </w:tc>
        <w:tc>
          <w:tcPr>
            <w:tcW w:w="708" w:type="dxa"/>
            <w:shd w:val="clear" w:color="auto" w:fill="auto"/>
          </w:tcPr>
          <w:p w14:paraId="4330A3C5" w14:textId="77777777" w:rsidR="00471689" w:rsidRPr="00C31E24" w:rsidRDefault="00471689" w:rsidP="00471689">
            <w:pPr>
              <w:pStyle w:val="TAC"/>
              <w:keepNext w:val="0"/>
              <w:keepLines w:val="0"/>
              <w:widowControl w:val="0"/>
            </w:pPr>
            <w:r w:rsidRPr="00C31E24">
              <w:t>&lt;--</w:t>
            </w:r>
          </w:p>
        </w:tc>
        <w:tc>
          <w:tcPr>
            <w:tcW w:w="2978" w:type="dxa"/>
            <w:shd w:val="clear" w:color="auto" w:fill="auto"/>
          </w:tcPr>
          <w:p w14:paraId="3C07A04C" w14:textId="77777777" w:rsidR="00471689" w:rsidRPr="00C31E24" w:rsidRDefault="00471689" w:rsidP="00471689">
            <w:pPr>
              <w:pStyle w:val="TAL"/>
              <w:keepNext w:val="0"/>
              <w:keepLines w:val="0"/>
              <w:widowControl w:val="0"/>
            </w:pPr>
            <w:r w:rsidRPr="00C31E24">
              <w:t>SIP INVITE</w:t>
            </w:r>
          </w:p>
        </w:tc>
        <w:tc>
          <w:tcPr>
            <w:tcW w:w="565" w:type="dxa"/>
            <w:shd w:val="clear" w:color="auto" w:fill="auto"/>
          </w:tcPr>
          <w:p w14:paraId="0B9D5463" w14:textId="77777777" w:rsidR="00471689" w:rsidRPr="00C31E24" w:rsidRDefault="00471689" w:rsidP="00471689">
            <w:pPr>
              <w:pStyle w:val="TAC"/>
              <w:keepNext w:val="0"/>
              <w:keepLines w:val="0"/>
              <w:widowControl w:val="0"/>
            </w:pPr>
            <w:r w:rsidRPr="00C31E24">
              <w:t>3</w:t>
            </w:r>
          </w:p>
        </w:tc>
        <w:tc>
          <w:tcPr>
            <w:tcW w:w="850" w:type="dxa"/>
            <w:shd w:val="clear" w:color="auto" w:fill="auto"/>
          </w:tcPr>
          <w:p w14:paraId="2DBB0619" w14:textId="77777777" w:rsidR="00471689" w:rsidRPr="00C31E24" w:rsidRDefault="00471689" w:rsidP="00471689">
            <w:pPr>
              <w:pStyle w:val="TAC"/>
              <w:keepNext w:val="0"/>
              <w:keepLines w:val="0"/>
              <w:widowControl w:val="0"/>
            </w:pPr>
            <w:r w:rsidRPr="00C31E24">
              <w:t>P</w:t>
            </w:r>
          </w:p>
        </w:tc>
      </w:tr>
      <w:tr w:rsidR="00471689" w:rsidRPr="00C31E24" w14:paraId="5ABD7B9D" w14:textId="77777777" w:rsidTr="00471689">
        <w:tc>
          <w:tcPr>
            <w:tcW w:w="717" w:type="dxa"/>
            <w:shd w:val="clear" w:color="auto" w:fill="auto"/>
          </w:tcPr>
          <w:p w14:paraId="5BF8FE4F" w14:textId="77777777" w:rsidR="00471689" w:rsidRPr="00C31E24" w:rsidRDefault="00471689" w:rsidP="00471689">
            <w:pPr>
              <w:pStyle w:val="TAC"/>
              <w:keepNext w:val="0"/>
              <w:keepLines w:val="0"/>
              <w:widowControl w:val="0"/>
            </w:pPr>
            <w:r w:rsidRPr="00C31E24">
              <w:t>-</w:t>
            </w:r>
          </w:p>
        </w:tc>
        <w:tc>
          <w:tcPr>
            <w:tcW w:w="3967" w:type="dxa"/>
            <w:shd w:val="clear" w:color="auto" w:fill="auto"/>
          </w:tcPr>
          <w:p w14:paraId="7A411302" w14:textId="54219E93" w:rsidR="00471689" w:rsidRPr="00C31E24" w:rsidRDefault="00471689" w:rsidP="00471689">
            <w:pPr>
              <w:pStyle w:val="TAL"/>
              <w:keepNext w:val="0"/>
              <w:keepLines w:val="0"/>
              <w:widowControl w:val="0"/>
            </w:pPr>
            <w:r w:rsidRPr="00C31E24">
              <w:t>EXCEPTION: Steps 20a1 describes optional behaviour that depends on the UE implementation; the "lower case letter" identifies a step sequence that take place if the UE (MCVideo Client) responds to a SIP INVITE with a SIP 100 (Trying) message.</w:t>
            </w:r>
          </w:p>
        </w:tc>
        <w:tc>
          <w:tcPr>
            <w:tcW w:w="708" w:type="dxa"/>
            <w:shd w:val="clear" w:color="auto" w:fill="auto"/>
          </w:tcPr>
          <w:p w14:paraId="2D832CAA" w14:textId="77777777" w:rsidR="00471689" w:rsidRPr="00C31E24" w:rsidRDefault="00471689" w:rsidP="00471689">
            <w:pPr>
              <w:pStyle w:val="TAC"/>
              <w:keepNext w:val="0"/>
              <w:keepLines w:val="0"/>
              <w:widowControl w:val="0"/>
            </w:pPr>
            <w:r w:rsidRPr="00C31E24">
              <w:t>-</w:t>
            </w:r>
          </w:p>
        </w:tc>
        <w:tc>
          <w:tcPr>
            <w:tcW w:w="2978" w:type="dxa"/>
            <w:shd w:val="clear" w:color="auto" w:fill="auto"/>
          </w:tcPr>
          <w:p w14:paraId="1C552FD4" w14:textId="77777777" w:rsidR="00471689" w:rsidRPr="00C31E24" w:rsidRDefault="00471689" w:rsidP="00471689">
            <w:pPr>
              <w:pStyle w:val="TAL"/>
              <w:keepNext w:val="0"/>
              <w:keepLines w:val="0"/>
              <w:widowControl w:val="0"/>
            </w:pPr>
            <w:r w:rsidRPr="00C31E24">
              <w:t>-</w:t>
            </w:r>
          </w:p>
        </w:tc>
        <w:tc>
          <w:tcPr>
            <w:tcW w:w="565" w:type="dxa"/>
            <w:shd w:val="clear" w:color="auto" w:fill="auto"/>
          </w:tcPr>
          <w:p w14:paraId="0B18A917" w14:textId="77777777" w:rsidR="00471689" w:rsidRPr="00C31E24" w:rsidRDefault="00471689" w:rsidP="00471689">
            <w:pPr>
              <w:pStyle w:val="TAC"/>
              <w:keepNext w:val="0"/>
              <w:keepLines w:val="0"/>
              <w:widowControl w:val="0"/>
            </w:pPr>
            <w:r w:rsidRPr="00C31E24">
              <w:t>-</w:t>
            </w:r>
          </w:p>
        </w:tc>
        <w:tc>
          <w:tcPr>
            <w:tcW w:w="850" w:type="dxa"/>
            <w:shd w:val="clear" w:color="auto" w:fill="auto"/>
          </w:tcPr>
          <w:p w14:paraId="4C1B9F5C" w14:textId="77777777" w:rsidR="00471689" w:rsidRPr="00C31E24" w:rsidRDefault="00471689" w:rsidP="00471689">
            <w:pPr>
              <w:pStyle w:val="TAC"/>
              <w:keepNext w:val="0"/>
              <w:keepLines w:val="0"/>
              <w:widowControl w:val="0"/>
            </w:pPr>
            <w:r w:rsidRPr="00C31E24">
              <w:t>-</w:t>
            </w:r>
          </w:p>
        </w:tc>
      </w:tr>
      <w:tr w:rsidR="00471689" w:rsidRPr="00C31E24" w14:paraId="2AFEA0DC" w14:textId="77777777" w:rsidTr="00471689">
        <w:tc>
          <w:tcPr>
            <w:tcW w:w="717" w:type="dxa"/>
            <w:shd w:val="clear" w:color="auto" w:fill="auto"/>
          </w:tcPr>
          <w:p w14:paraId="323C2528" w14:textId="77777777" w:rsidR="00471689" w:rsidRPr="00C31E24" w:rsidRDefault="00471689" w:rsidP="00471689">
            <w:pPr>
              <w:pStyle w:val="TAC"/>
              <w:keepNext w:val="0"/>
              <w:keepLines w:val="0"/>
              <w:widowControl w:val="0"/>
            </w:pPr>
            <w:r w:rsidRPr="00C31E24">
              <w:t>11a1</w:t>
            </w:r>
          </w:p>
        </w:tc>
        <w:tc>
          <w:tcPr>
            <w:tcW w:w="3967" w:type="dxa"/>
            <w:shd w:val="clear" w:color="auto" w:fill="auto"/>
          </w:tcPr>
          <w:p w14:paraId="486A3151" w14:textId="77777777" w:rsidR="00471689" w:rsidRPr="00C31E24" w:rsidRDefault="00471689" w:rsidP="00471689">
            <w:pPr>
              <w:pStyle w:val="TAL"/>
              <w:keepNext w:val="0"/>
              <w:keepLines w:val="0"/>
              <w:widowControl w:val="0"/>
            </w:pPr>
            <w:r w:rsidRPr="00C31E24">
              <w:t>The UE (MCVideo Client) sends a SIP 100 (Trying) message.</w:t>
            </w:r>
          </w:p>
        </w:tc>
        <w:tc>
          <w:tcPr>
            <w:tcW w:w="708" w:type="dxa"/>
            <w:shd w:val="clear" w:color="auto" w:fill="auto"/>
          </w:tcPr>
          <w:p w14:paraId="2CF2DCB3" w14:textId="77777777" w:rsidR="00471689" w:rsidRPr="00C31E24" w:rsidRDefault="00471689" w:rsidP="00471689">
            <w:pPr>
              <w:pStyle w:val="TAC"/>
              <w:keepNext w:val="0"/>
              <w:keepLines w:val="0"/>
              <w:widowControl w:val="0"/>
            </w:pPr>
            <w:r w:rsidRPr="00C31E24">
              <w:t>--&gt;</w:t>
            </w:r>
          </w:p>
        </w:tc>
        <w:tc>
          <w:tcPr>
            <w:tcW w:w="2978" w:type="dxa"/>
            <w:shd w:val="clear" w:color="auto" w:fill="auto"/>
          </w:tcPr>
          <w:p w14:paraId="7C09848F" w14:textId="77777777" w:rsidR="00471689" w:rsidRPr="00C31E24" w:rsidRDefault="00471689" w:rsidP="00471689">
            <w:pPr>
              <w:pStyle w:val="TAL"/>
              <w:keepNext w:val="0"/>
              <w:keepLines w:val="0"/>
              <w:widowControl w:val="0"/>
            </w:pPr>
            <w:r w:rsidRPr="00C31E24">
              <w:t>SIP 100 (Trying)</w:t>
            </w:r>
          </w:p>
        </w:tc>
        <w:tc>
          <w:tcPr>
            <w:tcW w:w="565" w:type="dxa"/>
            <w:shd w:val="clear" w:color="auto" w:fill="auto"/>
          </w:tcPr>
          <w:p w14:paraId="142F515F" w14:textId="77777777" w:rsidR="00471689" w:rsidRPr="00C31E24" w:rsidRDefault="00471689" w:rsidP="00471689">
            <w:pPr>
              <w:pStyle w:val="TAC"/>
              <w:keepNext w:val="0"/>
              <w:keepLines w:val="0"/>
              <w:widowControl w:val="0"/>
            </w:pPr>
            <w:r w:rsidRPr="00C31E24">
              <w:t>-</w:t>
            </w:r>
          </w:p>
        </w:tc>
        <w:tc>
          <w:tcPr>
            <w:tcW w:w="850" w:type="dxa"/>
            <w:shd w:val="clear" w:color="auto" w:fill="auto"/>
          </w:tcPr>
          <w:p w14:paraId="765160E1" w14:textId="77777777" w:rsidR="00471689" w:rsidRPr="00C31E24" w:rsidRDefault="00471689" w:rsidP="00471689">
            <w:pPr>
              <w:pStyle w:val="TAC"/>
              <w:keepNext w:val="0"/>
              <w:keepLines w:val="0"/>
              <w:widowControl w:val="0"/>
            </w:pPr>
            <w:r w:rsidRPr="00C31E24">
              <w:t>-</w:t>
            </w:r>
          </w:p>
        </w:tc>
      </w:tr>
      <w:tr w:rsidR="00471689" w:rsidRPr="00C31E24" w14:paraId="5F60B18C" w14:textId="77777777" w:rsidTr="00471689">
        <w:tc>
          <w:tcPr>
            <w:tcW w:w="717" w:type="dxa"/>
            <w:shd w:val="clear" w:color="auto" w:fill="auto"/>
          </w:tcPr>
          <w:p w14:paraId="056DDAFD" w14:textId="77777777" w:rsidR="00471689" w:rsidRPr="00C31E24" w:rsidRDefault="00471689" w:rsidP="00471689">
            <w:pPr>
              <w:pStyle w:val="TAC"/>
              <w:keepNext w:val="0"/>
              <w:keepLines w:val="0"/>
              <w:widowControl w:val="0"/>
            </w:pPr>
            <w:r w:rsidRPr="00C31E24">
              <w:t>12</w:t>
            </w:r>
          </w:p>
        </w:tc>
        <w:tc>
          <w:tcPr>
            <w:tcW w:w="3967" w:type="dxa"/>
            <w:shd w:val="clear" w:color="auto" w:fill="auto"/>
          </w:tcPr>
          <w:p w14:paraId="6276BED3" w14:textId="77777777" w:rsidR="00471689" w:rsidRPr="00C31E24" w:rsidRDefault="00471689" w:rsidP="00471689">
            <w:pPr>
              <w:pStyle w:val="TAL"/>
              <w:keepNext w:val="0"/>
              <w:keepLines w:val="0"/>
              <w:widowControl w:val="0"/>
            </w:pPr>
            <w:r w:rsidRPr="00C31E24">
              <w:t>Check: Does the UE (MCVideo Client) answer the call with a SIP 200 (OK)?</w:t>
            </w:r>
          </w:p>
        </w:tc>
        <w:tc>
          <w:tcPr>
            <w:tcW w:w="708" w:type="dxa"/>
            <w:shd w:val="clear" w:color="auto" w:fill="auto"/>
          </w:tcPr>
          <w:p w14:paraId="00839739" w14:textId="77777777" w:rsidR="00471689" w:rsidRPr="00C31E24" w:rsidRDefault="00471689" w:rsidP="00471689">
            <w:pPr>
              <w:pStyle w:val="TAC"/>
              <w:keepNext w:val="0"/>
              <w:keepLines w:val="0"/>
              <w:widowControl w:val="0"/>
            </w:pPr>
            <w:r w:rsidRPr="00C31E24">
              <w:t>--&gt;</w:t>
            </w:r>
          </w:p>
        </w:tc>
        <w:tc>
          <w:tcPr>
            <w:tcW w:w="2978" w:type="dxa"/>
            <w:shd w:val="clear" w:color="auto" w:fill="auto"/>
          </w:tcPr>
          <w:p w14:paraId="534D0EC4" w14:textId="77777777" w:rsidR="00471689" w:rsidRPr="00C31E24" w:rsidRDefault="00471689" w:rsidP="00471689">
            <w:pPr>
              <w:pStyle w:val="TAL"/>
              <w:keepNext w:val="0"/>
              <w:keepLines w:val="0"/>
              <w:widowControl w:val="0"/>
            </w:pPr>
            <w:r w:rsidRPr="00C31E24">
              <w:t>SIP 200 (OK)</w:t>
            </w:r>
          </w:p>
        </w:tc>
        <w:tc>
          <w:tcPr>
            <w:tcW w:w="565" w:type="dxa"/>
            <w:shd w:val="clear" w:color="auto" w:fill="auto"/>
          </w:tcPr>
          <w:p w14:paraId="4E3C63B9" w14:textId="77777777" w:rsidR="00471689" w:rsidRPr="00C31E24" w:rsidRDefault="00471689" w:rsidP="00471689">
            <w:pPr>
              <w:pStyle w:val="TAC"/>
              <w:keepNext w:val="0"/>
              <w:keepLines w:val="0"/>
              <w:widowControl w:val="0"/>
            </w:pPr>
            <w:r w:rsidRPr="00C31E24">
              <w:t>3</w:t>
            </w:r>
          </w:p>
        </w:tc>
        <w:tc>
          <w:tcPr>
            <w:tcW w:w="850" w:type="dxa"/>
            <w:shd w:val="clear" w:color="auto" w:fill="auto"/>
          </w:tcPr>
          <w:p w14:paraId="7DCA926F" w14:textId="77777777" w:rsidR="00471689" w:rsidRPr="00C31E24" w:rsidRDefault="00471689" w:rsidP="00471689">
            <w:pPr>
              <w:pStyle w:val="TAC"/>
              <w:keepNext w:val="0"/>
              <w:keepLines w:val="0"/>
              <w:widowControl w:val="0"/>
            </w:pPr>
            <w:r w:rsidRPr="00C31E24">
              <w:t>P</w:t>
            </w:r>
          </w:p>
        </w:tc>
      </w:tr>
      <w:tr w:rsidR="00471689" w:rsidRPr="00C31E24" w14:paraId="7FDFBFA2" w14:textId="77777777" w:rsidTr="00471689">
        <w:tc>
          <w:tcPr>
            <w:tcW w:w="717" w:type="dxa"/>
            <w:shd w:val="clear" w:color="auto" w:fill="auto"/>
          </w:tcPr>
          <w:p w14:paraId="1B882034" w14:textId="77777777" w:rsidR="00471689" w:rsidRPr="00C31E24" w:rsidRDefault="00471689" w:rsidP="00471689">
            <w:pPr>
              <w:pStyle w:val="TAC"/>
              <w:keepNext w:val="0"/>
              <w:keepLines w:val="0"/>
              <w:widowControl w:val="0"/>
            </w:pPr>
            <w:r w:rsidRPr="00C31E24">
              <w:t>13</w:t>
            </w:r>
          </w:p>
        </w:tc>
        <w:tc>
          <w:tcPr>
            <w:tcW w:w="3967" w:type="dxa"/>
            <w:shd w:val="clear" w:color="auto" w:fill="auto"/>
          </w:tcPr>
          <w:p w14:paraId="50482449" w14:textId="77777777" w:rsidR="00471689" w:rsidRPr="00C31E24" w:rsidRDefault="00471689" w:rsidP="00471689">
            <w:pPr>
              <w:pStyle w:val="TAL"/>
              <w:keepNext w:val="0"/>
              <w:keepLines w:val="0"/>
              <w:widowControl w:val="0"/>
            </w:pPr>
            <w:r w:rsidRPr="00C31E24">
              <w:t>The SS (MCVideo Server) sends a SIP ACK.</w:t>
            </w:r>
          </w:p>
        </w:tc>
        <w:tc>
          <w:tcPr>
            <w:tcW w:w="708" w:type="dxa"/>
            <w:shd w:val="clear" w:color="auto" w:fill="auto"/>
          </w:tcPr>
          <w:p w14:paraId="7AA4E39A" w14:textId="77777777" w:rsidR="00471689" w:rsidRPr="00C31E24" w:rsidRDefault="00471689" w:rsidP="00471689">
            <w:pPr>
              <w:pStyle w:val="TAC"/>
              <w:keepNext w:val="0"/>
              <w:keepLines w:val="0"/>
              <w:widowControl w:val="0"/>
            </w:pPr>
            <w:r w:rsidRPr="00C31E24">
              <w:t>&lt;--</w:t>
            </w:r>
          </w:p>
        </w:tc>
        <w:tc>
          <w:tcPr>
            <w:tcW w:w="2978" w:type="dxa"/>
            <w:shd w:val="clear" w:color="auto" w:fill="auto"/>
          </w:tcPr>
          <w:p w14:paraId="22BC780B" w14:textId="77777777" w:rsidR="00471689" w:rsidRPr="00C31E24" w:rsidRDefault="00471689" w:rsidP="00471689">
            <w:pPr>
              <w:pStyle w:val="TAL"/>
              <w:keepNext w:val="0"/>
              <w:keepLines w:val="0"/>
              <w:widowControl w:val="0"/>
            </w:pPr>
            <w:r w:rsidRPr="00C31E24">
              <w:t>SIP ACK</w:t>
            </w:r>
          </w:p>
        </w:tc>
        <w:tc>
          <w:tcPr>
            <w:tcW w:w="565" w:type="dxa"/>
            <w:shd w:val="clear" w:color="auto" w:fill="auto"/>
          </w:tcPr>
          <w:p w14:paraId="33560375" w14:textId="77777777" w:rsidR="00471689" w:rsidRPr="00C31E24" w:rsidRDefault="00471689" w:rsidP="00471689">
            <w:pPr>
              <w:pStyle w:val="TAC"/>
              <w:keepNext w:val="0"/>
              <w:keepLines w:val="0"/>
              <w:widowControl w:val="0"/>
            </w:pPr>
            <w:r w:rsidRPr="00C31E24">
              <w:t>-</w:t>
            </w:r>
          </w:p>
        </w:tc>
        <w:tc>
          <w:tcPr>
            <w:tcW w:w="850" w:type="dxa"/>
            <w:shd w:val="clear" w:color="auto" w:fill="auto"/>
          </w:tcPr>
          <w:p w14:paraId="05CF6198" w14:textId="77777777" w:rsidR="00471689" w:rsidRPr="00C31E24" w:rsidRDefault="00471689" w:rsidP="00471689">
            <w:pPr>
              <w:pStyle w:val="TAC"/>
              <w:keepNext w:val="0"/>
              <w:keepLines w:val="0"/>
              <w:widowControl w:val="0"/>
            </w:pPr>
            <w:r w:rsidRPr="00C31E24">
              <w:t>-</w:t>
            </w:r>
          </w:p>
        </w:tc>
      </w:tr>
      <w:tr w:rsidR="00471689" w:rsidRPr="00C31E24" w14:paraId="1E14A1F1" w14:textId="77777777" w:rsidTr="00471689">
        <w:tc>
          <w:tcPr>
            <w:tcW w:w="717" w:type="dxa"/>
            <w:shd w:val="clear" w:color="auto" w:fill="auto"/>
          </w:tcPr>
          <w:p w14:paraId="45C7ABA1" w14:textId="77777777" w:rsidR="00471689" w:rsidRPr="00C31E24" w:rsidRDefault="00471689" w:rsidP="00471689">
            <w:pPr>
              <w:pStyle w:val="TAC"/>
              <w:keepNext w:val="0"/>
              <w:keepLines w:val="0"/>
              <w:widowControl w:val="0"/>
            </w:pPr>
            <w:r w:rsidRPr="00C31E24">
              <w:t>14</w:t>
            </w:r>
          </w:p>
        </w:tc>
        <w:tc>
          <w:tcPr>
            <w:tcW w:w="3967" w:type="dxa"/>
            <w:shd w:val="clear" w:color="auto" w:fill="auto"/>
          </w:tcPr>
          <w:p w14:paraId="18100A0B" w14:textId="77777777" w:rsidR="00471689" w:rsidRPr="00C31E24" w:rsidRDefault="00471689" w:rsidP="00471689">
            <w:pPr>
              <w:pStyle w:val="TAL"/>
              <w:keepNext w:val="0"/>
              <w:keepLines w:val="0"/>
              <w:widowControl w:val="0"/>
            </w:pPr>
            <w:r w:rsidRPr="00C31E24">
              <w:t>Check: Does the UE (MCVideo client) notify the user that the Imminent Peril Group Call has been successfully established?</w:t>
            </w:r>
          </w:p>
          <w:p w14:paraId="3A5E1792" w14:textId="69F5DBDE" w:rsidR="00471689" w:rsidRPr="00C31E24" w:rsidRDefault="00471689" w:rsidP="00471689">
            <w:pPr>
              <w:pStyle w:val="TAL"/>
              <w:keepNext w:val="0"/>
              <w:keepLines w:val="0"/>
              <w:widowControl w:val="0"/>
            </w:pPr>
            <w:r w:rsidRPr="00C31E24">
              <w:t>(NOTE 1)</w:t>
            </w:r>
          </w:p>
        </w:tc>
        <w:tc>
          <w:tcPr>
            <w:tcW w:w="708" w:type="dxa"/>
            <w:shd w:val="clear" w:color="auto" w:fill="auto"/>
          </w:tcPr>
          <w:p w14:paraId="46BB1222" w14:textId="77777777" w:rsidR="00471689" w:rsidRPr="00C31E24" w:rsidRDefault="00471689" w:rsidP="00471689">
            <w:pPr>
              <w:pStyle w:val="TAC"/>
              <w:keepNext w:val="0"/>
              <w:keepLines w:val="0"/>
              <w:widowControl w:val="0"/>
            </w:pPr>
            <w:r w:rsidRPr="00C31E24">
              <w:t>-</w:t>
            </w:r>
          </w:p>
        </w:tc>
        <w:tc>
          <w:tcPr>
            <w:tcW w:w="2978" w:type="dxa"/>
            <w:shd w:val="clear" w:color="auto" w:fill="auto"/>
          </w:tcPr>
          <w:p w14:paraId="11B370E1" w14:textId="77777777" w:rsidR="00471689" w:rsidRPr="00C31E24" w:rsidRDefault="00471689" w:rsidP="00471689">
            <w:pPr>
              <w:pStyle w:val="TAL"/>
              <w:keepNext w:val="0"/>
              <w:keepLines w:val="0"/>
              <w:widowControl w:val="0"/>
            </w:pPr>
            <w:r w:rsidRPr="00C31E24">
              <w:t>-</w:t>
            </w:r>
          </w:p>
        </w:tc>
        <w:tc>
          <w:tcPr>
            <w:tcW w:w="565" w:type="dxa"/>
            <w:shd w:val="clear" w:color="auto" w:fill="auto"/>
          </w:tcPr>
          <w:p w14:paraId="2BFE2901" w14:textId="1800D3EE" w:rsidR="00471689" w:rsidRPr="00C31E24" w:rsidRDefault="00471689" w:rsidP="00471689">
            <w:pPr>
              <w:pStyle w:val="TAC"/>
              <w:keepNext w:val="0"/>
              <w:keepLines w:val="0"/>
              <w:widowControl w:val="0"/>
            </w:pPr>
            <w:r w:rsidRPr="00C31E24">
              <w:t>6</w:t>
            </w:r>
          </w:p>
        </w:tc>
        <w:tc>
          <w:tcPr>
            <w:tcW w:w="850" w:type="dxa"/>
            <w:shd w:val="clear" w:color="auto" w:fill="auto"/>
          </w:tcPr>
          <w:p w14:paraId="5077C6DB" w14:textId="77777777" w:rsidR="00471689" w:rsidRPr="00C31E24" w:rsidRDefault="00471689" w:rsidP="00471689">
            <w:pPr>
              <w:pStyle w:val="TAC"/>
              <w:keepNext w:val="0"/>
              <w:keepLines w:val="0"/>
              <w:widowControl w:val="0"/>
            </w:pPr>
            <w:r w:rsidRPr="00C31E24">
              <w:t>P</w:t>
            </w:r>
          </w:p>
        </w:tc>
      </w:tr>
      <w:tr w:rsidR="00471689" w:rsidRPr="00C31E24" w14:paraId="063AE7E7" w14:textId="77777777" w:rsidTr="00BD37D8">
        <w:trPr>
          <w:trHeight w:val="503"/>
        </w:trPr>
        <w:tc>
          <w:tcPr>
            <w:tcW w:w="717" w:type="dxa"/>
            <w:shd w:val="clear" w:color="auto" w:fill="auto"/>
          </w:tcPr>
          <w:p w14:paraId="46A34CBA" w14:textId="77777777" w:rsidR="00471689" w:rsidRPr="00C31E24" w:rsidRDefault="00471689" w:rsidP="00BD37D8">
            <w:pPr>
              <w:pStyle w:val="TAC"/>
              <w:keepNext w:val="0"/>
              <w:keepLines w:val="0"/>
              <w:widowControl w:val="0"/>
            </w:pPr>
            <w:r w:rsidRPr="00C31E24">
              <w:rPr>
                <w:szCs w:val="18"/>
              </w:rPr>
              <w:t>14A</w:t>
            </w:r>
          </w:p>
        </w:tc>
        <w:tc>
          <w:tcPr>
            <w:tcW w:w="3967" w:type="dxa"/>
            <w:shd w:val="clear" w:color="auto" w:fill="auto"/>
          </w:tcPr>
          <w:p w14:paraId="01C362D3" w14:textId="77777777" w:rsidR="00471689" w:rsidRPr="00C31E24" w:rsidRDefault="00471689" w:rsidP="00BD37D8">
            <w:pPr>
              <w:pStyle w:val="TAL"/>
              <w:keepNext w:val="0"/>
              <w:keepLines w:val="0"/>
              <w:widowControl w:val="0"/>
              <w:ind w:firstLine="1"/>
            </w:pPr>
            <w:r w:rsidRPr="00C31E24">
              <w:t>The SS (MCVideo Server) sends a Media Transmission Notification message.</w:t>
            </w:r>
          </w:p>
        </w:tc>
        <w:tc>
          <w:tcPr>
            <w:tcW w:w="708" w:type="dxa"/>
            <w:shd w:val="clear" w:color="auto" w:fill="auto"/>
          </w:tcPr>
          <w:p w14:paraId="3FB2F7AB" w14:textId="77777777" w:rsidR="00471689" w:rsidRPr="00C31E24" w:rsidRDefault="00471689" w:rsidP="00BD37D8">
            <w:pPr>
              <w:pStyle w:val="TAC"/>
              <w:keepNext w:val="0"/>
              <w:keepLines w:val="0"/>
              <w:widowControl w:val="0"/>
            </w:pPr>
            <w:r w:rsidRPr="00C31E24">
              <w:t>&lt;--</w:t>
            </w:r>
          </w:p>
        </w:tc>
        <w:tc>
          <w:tcPr>
            <w:tcW w:w="2978" w:type="dxa"/>
            <w:shd w:val="clear" w:color="auto" w:fill="auto"/>
          </w:tcPr>
          <w:p w14:paraId="4FD42BBF" w14:textId="77777777" w:rsidR="00471689" w:rsidRPr="00C31E24" w:rsidRDefault="00471689" w:rsidP="00BD37D8">
            <w:pPr>
              <w:pStyle w:val="TAL"/>
              <w:keepNext w:val="0"/>
              <w:keepLines w:val="0"/>
              <w:widowControl w:val="0"/>
            </w:pPr>
            <w:r w:rsidRPr="00C31E24">
              <w:t>Media Transmission Notification</w:t>
            </w:r>
          </w:p>
        </w:tc>
        <w:tc>
          <w:tcPr>
            <w:tcW w:w="565" w:type="dxa"/>
            <w:shd w:val="clear" w:color="auto" w:fill="auto"/>
          </w:tcPr>
          <w:p w14:paraId="199F19F4" w14:textId="77777777" w:rsidR="00471689" w:rsidRPr="00C31E24" w:rsidRDefault="00471689" w:rsidP="00BD37D8">
            <w:pPr>
              <w:pStyle w:val="TAC"/>
              <w:keepNext w:val="0"/>
              <w:keepLines w:val="0"/>
              <w:widowControl w:val="0"/>
            </w:pPr>
            <w:r w:rsidRPr="00C31E24">
              <w:rPr>
                <w:rFonts w:cs="Arial"/>
                <w:szCs w:val="18"/>
              </w:rPr>
              <w:t>-</w:t>
            </w:r>
          </w:p>
        </w:tc>
        <w:tc>
          <w:tcPr>
            <w:tcW w:w="850" w:type="dxa"/>
            <w:shd w:val="clear" w:color="auto" w:fill="auto"/>
          </w:tcPr>
          <w:p w14:paraId="07B357C5" w14:textId="77777777" w:rsidR="00471689" w:rsidRPr="00C31E24" w:rsidRDefault="00471689" w:rsidP="00BD37D8">
            <w:pPr>
              <w:pStyle w:val="TAC"/>
              <w:keepNext w:val="0"/>
              <w:keepLines w:val="0"/>
              <w:widowControl w:val="0"/>
            </w:pPr>
            <w:r w:rsidRPr="00C31E24">
              <w:rPr>
                <w:rFonts w:cs="Arial"/>
                <w:szCs w:val="18"/>
              </w:rPr>
              <w:t>-</w:t>
            </w:r>
          </w:p>
        </w:tc>
      </w:tr>
      <w:tr w:rsidR="00471689" w:rsidRPr="00C31E24" w14:paraId="40F047C4" w14:textId="77777777" w:rsidTr="00BD37D8">
        <w:trPr>
          <w:trHeight w:val="503"/>
        </w:trPr>
        <w:tc>
          <w:tcPr>
            <w:tcW w:w="717" w:type="dxa"/>
            <w:shd w:val="clear" w:color="auto" w:fill="auto"/>
          </w:tcPr>
          <w:p w14:paraId="1CDF3966" w14:textId="77777777" w:rsidR="00471689" w:rsidRPr="00C31E24" w:rsidRDefault="00471689" w:rsidP="00BD37D8">
            <w:pPr>
              <w:pStyle w:val="TAC"/>
              <w:keepNext w:val="0"/>
              <w:keepLines w:val="0"/>
              <w:widowControl w:val="0"/>
            </w:pPr>
            <w:r w:rsidRPr="00C31E24">
              <w:rPr>
                <w:szCs w:val="18"/>
              </w:rPr>
              <w:t>14B</w:t>
            </w:r>
          </w:p>
        </w:tc>
        <w:tc>
          <w:tcPr>
            <w:tcW w:w="3967" w:type="dxa"/>
            <w:shd w:val="clear" w:color="auto" w:fill="auto"/>
          </w:tcPr>
          <w:p w14:paraId="3AA9C589" w14:textId="72CF03BC" w:rsidR="00471689" w:rsidRPr="00C31E24" w:rsidRDefault="00471689" w:rsidP="00BD37D8">
            <w:pPr>
              <w:pStyle w:val="TAL"/>
              <w:keepNext w:val="0"/>
              <w:keepLines w:val="0"/>
              <w:widowControl w:val="0"/>
            </w:pPr>
            <w:r w:rsidRPr="00C31E24">
              <w:t xml:space="preserve">Check: Does the UE (MCVideo Client) </w:t>
            </w:r>
            <w:r w:rsidR="00764DD4" w:rsidRPr="00C31E24">
              <w:t>notify</w:t>
            </w:r>
            <w:r w:rsidRPr="00C31E24">
              <w:t xml:space="preserve"> the MCVideo User of the Media Transmission Notification?</w:t>
            </w:r>
          </w:p>
          <w:p w14:paraId="1E0BFD8D" w14:textId="77777777" w:rsidR="00471689" w:rsidRPr="00C31E24" w:rsidRDefault="00471689" w:rsidP="00BD37D8">
            <w:pPr>
              <w:pStyle w:val="TAL"/>
              <w:keepNext w:val="0"/>
              <w:keepLines w:val="0"/>
              <w:widowControl w:val="0"/>
              <w:ind w:firstLine="1"/>
            </w:pPr>
            <w:r w:rsidRPr="00C31E24">
              <w:t>(NOTE 1)</w:t>
            </w:r>
          </w:p>
        </w:tc>
        <w:tc>
          <w:tcPr>
            <w:tcW w:w="708" w:type="dxa"/>
            <w:shd w:val="clear" w:color="auto" w:fill="auto"/>
          </w:tcPr>
          <w:p w14:paraId="4D0AC976" w14:textId="77777777" w:rsidR="00471689" w:rsidRPr="00C31E24" w:rsidRDefault="00471689" w:rsidP="00BD37D8">
            <w:pPr>
              <w:pStyle w:val="TAC"/>
              <w:keepNext w:val="0"/>
              <w:keepLines w:val="0"/>
              <w:widowControl w:val="0"/>
            </w:pPr>
            <w:r w:rsidRPr="00C31E24">
              <w:t>-</w:t>
            </w:r>
          </w:p>
        </w:tc>
        <w:tc>
          <w:tcPr>
            <w:tcW w:w="2978" w:type="dxa"/>
            <w:shd w:val="clear" w:color="auto" w:fill="auto"/>
          </w:tcPr>
          <w:p w14:paraId="31DF9965" w14:textId="77777777" w:rsidR="00471689" w:rsidRPr="00C31E24" w:rsidRDefault="00471689" w:rsidP="00BD37D8">
            <w:pPr>
              <w:pStyle w:val="TAL"/>
              <w:keepNext w:val="0"/>
              <w:keepLines w:val="0"/>
              <w:widowControl w:val="0"/>
            </w:pPr>
            <w:r w:rsidRPr="00C31E24">
              <w:t>-</w:t>
            </w:r>
          </w:p>
        </w:tc>
        <w:tc>
          <w:tcPr>
            <w:tcW w:w="565" w:type="dxa"/>
            <w:shd w:val="clear" w:color="auto" w:fill="auto"/>
          </w:tcPr>
          <w:p w14:paraId="6A0C9640" w14:textId="77777777" w:rsidR="00471689" w:rsidRPr="00C31E24" w:rsidRDefault="00471689" w:rsidP="00BD37D8">
            <w:pPr>
              <w:pStyle w:val="TAC"/>
              <w:keepNext w:val="0"/>
              <w:keepLines w:val="0"/>
              <w:widowControl w:val="0"/>
            </w:pPr>
            <w:r w:rsidRPr="00C31E24">
              <w:rPr>
                <w:rFonts w:cs="Arial"/>
                <w:szCs w:val="18"/>
              </w:rPr>
              <w:t>7</w:t>
            </w:r>
          </w:p>
        </w:tc>
        <w:tc>
          <w:tcPr>
            <w:tcW w:w="850" w:type="dxa"/>
            <w:shd w:val="clear" w:color="auto" w:fill="auto"/>
          </w:tcPr>
          <w:p w14:paraId="7FECF7ED" w14:textId="77777777" w:rsidR="00471689" w:rsidRPr="00C31E24" w:rsidRDefault="00471689" w:rsidP="00BD37D8">
            <w:pPr>
              <w:pStyle w:val="TAC"/>
              <w:keepNext w:val="0"/>
              <w:keepLines w:val="0"/>
              <w:widowControl w:val="0"/>
            </w:pPr>
            <w:r w:rsidRPr="00C31E24">
              <w:rPr>
                <w:rFonts w:cs="Arial"/>
                <w:szCs w:val="18"/>
              </w:rPr>
              <w:t>P</w:t>
            </w:r>
          </w:p>
        </w:tc>
      </w:tr>
      <w:tr w:rsidR="00471689" w:rsidRPr="00C31E24" w14:paraId="13C7532D" w14:textId="77777777" w:rsidTr="00BD37D8">
        <w:trPr>
          <w:trHeight w:val="503"/>
        </w:trPr>
        <w:tc>
          <w:tcPr>
            <w:tcW w:w="717" w:type="dxa"/>
            <w:shd w:val="clear" w:color="auto" w:fill="auto"/>
          </w:tcPr>
          <w:p w14:paraId="5CFE1007" w14:textId="77777777" w:rsidR="00471689" w:rsidRPr="00C31E24" w:rsidRDefault="00471689" w:rsidP="00BD37D8">
            <w:pPr>
              <w:pStyle w:val="TAC"/>
              <w:keepNext w:val="0"/>
              <w:keepLines w:val="0"/>
              <w:widowControl w:val="0"/>
            </w:pPr>
            <w:r w:rsidRPr="00C31E24">
              <w:t>14C</w:t>
            </w:r>
          </w:p>
        </w:tc>
        <w:tc>
          <w:tcPr>
            <w:tcW w:w="3967" w:type="dxa"/>
            <w:shd w:val="clear" w:color="auto" w:fill="auto"/>
          </w:tcPr>
          <w:p w14:paraId="19B9D6FA" w14:textId="77777777" w:rsidR="00471689" w:rsidRPr="00C31E24" w:rsidRDefault="00471689" w:rsidP="00BD37D8">
            <w:pPr>
              <w:pStyle w:val="TAL"/>
              <w:keepNext w:val="0"/>
              <w:keepLines w:val="0"/>
              <w:widowControl w:val="0"/>
              <w:rPr>
                <w:rFonts w:cs="Arial"/>
                <w:szCs w:val="18"/>
              </w:rPr>
            </w:pPr>
            <w:r w:rsidRPr="00C31E24">
              <w:rPr>
                <w:rFonts w:cs="Arial"/>
                <w:szCs w:val="18"/>
              </w:rPr>
              <w:t>Make the MCVideo User accept the transmission indicated by the Media Transmission Notification message from the SS (MCVideo Server)</w:t>
            </w:r>
          </w:p>
          <w:p w14:paraId="09790705" w14:textId="77777777" w:rsidR="00471689" w:rsidRPr="00C31E24" w:rsidRDefault="00471689" w:rsidP="00BD37D8">
            <w:pPr>
              <w:pStyle w:val="TAL"/>
              <w:keepNext w:val="0"/>
              <w:keepLines w:val="0"/>
              <w:widowControl w:val="0"/>
              <w:ind w:firstLine="1"/>
            </w:pPr>
            <w:r w:rsidRPr="00C31E24">
              <w:rPr>
                <w:rFonts w:cs="Arial"/>
                <w:szCs w:val="18"/>
              </w:rPr>
              <w:t>(NOTE 1)</w:t>
            </w:r>
          </w:p>
        </w:tc>
        <w:tc>
          <w:tcPr>
            <w:tcW w:w="708" w:type="dxa"/>
            <w:shd w:val="clear" w:color="auto" w:fill="auto"/>
          </w:tcPr>
          <w:p w14:paraId="030F0843" w14:textId="77777777" w:rsidR="00471689" w:rsidRPr="00C31E24" w:rsidRDefault="00471689" w:rsidP="00BD37D8">
            <w:pPr>
              <w:pStyle w:val="TAC"/>
              <w:keepNext w:val="0"/>
              <w:keepLines w:val="0"/>
              <w:widowControl w:val="0"/>
            </w:pPr>
            <w:r w:rsidRPr="00C31E24">
              <w:t>-</w:t>
            </w:r>
          </w:p>
        </w:tc>
        <w:tc>
          <w:tcPr>
            <w:tcW w:w="2978" w:type="dxa"/>
            <w:shd w:val="clear" w:color="auto" w:fill="auto"/>
          </w:tcPr>
          <w:p w14:paraId="72BCA3B7" w14:textId="77777777" w:rsidR="00471689" w:rsidRPr="00C31E24" w:rsidRDefault="00471689" w:rsidP="00BD37D8">
            <w:pPr>
              <w:pStyle w:val="TAL"/>
              <w:keepNext w:val="0"/>
              <w:keepLines w:val="0"/>
              <w:widowControl w:val="0"/>
            </w:pPr>
            <w:r w:rsidRPr="00C31E24">
              <w:t>-</w:t>
            </w:r>
          </w:p>
        </w:tc>
        <w:tc>
          <w:tcPr>
            <w:tcW w:w="565" w:type="dxa"/>
            <w:shd w:val="clear" w:color="auto" w:fill="auto"/>
          </w:tcPr>
          <w:p w14:paraId="49E19839" w14:textId="77777777" w:rsidR="00471689" w:rsidRPr="00C31E24" w:rsidRDefault="00471689" w:rsidP="00BD37D8">
            <w:pPr>
              <w:pStyle w:val="TAC"/>
              <w:keepNext w:val="0"/>
              <w:keepLines w:val="0"/>
              <w:widowControl w:val="0"/>
            </w:pPr>
            <w:r w:rsidRPr="00C31E24">
              <w:rPr>
                <w:szCs w:val="18"/>
              </w:rPr>
              <w:t>-</w:t>
            </w:r>
          </w:p>
        </w:tc>
        <w:tc>
          <w:tcPr>
            <w:tcW w:w="850" w:type="dxa"/>
            <w:shd w:val="clear" w:color="auto" w:fill="auto"/>
          </w:tcPr>
          <w:p w14:paraId="6E998D1C" w14:textId="77777777" w:rsidR="00471689" w:rsidRPr="00C31E24" w:rsidRDefault="00471689" w:rsidP="00BD37D8">
            <w:pPr>
              <w:pStyle w:val="TAC"/>
              <w:keepNext w:val="0"/>
              <w:keepLines w:val="0"/>
              <w:widowControl w:val="0"/>
            </w:pPr>
            <w:r w:rsidRPr="00C31E24">
              <w:rPr>
                <w:szCs w:val="18"/>
              </w:rPr>
              <w:t>-</w:t>
            </w:r>
          </w:p>
        </w:tc>
      </w:tr>
      <w:tr w:rsidR="00471689" w:rsidRPr="00C31E24" w14:paraId="61F3BE52" w14:textId="77777777" w:rsidTr="00BD37D8">
        <w:trPr>
          <w:trHeight w:val="503"/>
        </w:trPr>
        <w:tc>
          <w:tcPr>
            <w:tcW w:w="717" w:type="dxa"/>
            <w:shd w:val="clear" w:color="auto" w:fill="auto"/>
          </w:tcPr>
          <w:p w14:paraId="60CE9D51" w14:textId="77777777" w:rsidR="00471689" w:rsidRPr="00C31E24" w:rsidRDefault="00471689" w:rsidP="00BD37D8">
            <w:pPr>
              <w:pStyle w:val="TAC"/>
              <w:keepNext w:val="0"/>
              <w:keepLines w:val="0"/>
              <w:widowControl w:val="0"/>
            </w:pPr>
            <w:r w:rsidRPr="00C31E24">
              <w:rPr>
                <w:szCs w:val="18"/>
              </w:rPr>
              <w:t>14D</w:t>
            </w:r>
          </w:p>
        </w:tc>
        <w:tc>
          <w:tcPr>
            <w:tcW w:w="3967" w:type="dxa"/>
            <w:shd w:val="clear" w:color="auto" w:fill="auto"/>
          </w:tcPr>
          <w:p w14:paraId="71762090" w14:textId="77777777" w:rsidR="00471689" w:rsidRPr="00C31E24" w:rsidRDefault="00471689" w:rsidP="00BD37D8">
            <w:pPr>
              <w:pStyle w:val="TAL"/>
              <w:keepNext w:val="0"/>
              <w:keepLines w:val="0"/>
              <w:widowControl w:val="0"/>
              <w:ind w:firstLine="1"/>
            </w:pPr>
            <w:r w:rsidRPr="00C31E24">
              <w:t>Check: Does the UE (MCVideo Client) respond with a Media Receive Request message?</w:t>
            </w:r>
          </w:p>
        </w:tc>
        <w:tc>
          <w:tcPr>
            <w:tcW w:w="708" w:type="dxa"/>
            <w:shd w:val="clear" w:color="auto" w:fill="auto"/>
          </w:tcPr>
          <w:p w14:paraId="5BCC22FB" w14:textId="77777777" w:rsidR="00471689" w:rsidRPr="00C31E24" w:rsidRDefault="00471689" w:rsidP="00BD37D8">
            <w:pPr>
              <w:pStyle w:val="TAC"/>
              <w:keepNext w:val="0"/>
              <w:keepLines w:val="0"/>
              <w:widowControl w:val="0"/>
            </w:pPr>
            <w:r w:rsidRPr="00C31E24">
              <w:t>--&gt;</w:t>
            </w:r>
          </w:p>
        </w:tc>
        <w:tc>
          <w:tcPr>
            <w:tcW w:w="2978" w:type="dxa"/>
            <w:shd w:val="clear" w:color="auto" w:fill="auto"/>
          </w:tcPr>
          <w:p w14:paraId="4166DBF6" w14:textId="77777777" w:rsidR="00471689" w:rsidRPr="00C31E24" w:rsidRDefault="00471689" w:rsidP="00BD37D8">
            <w:pPr>
              <w:pStyle w:val="TAL"/>
              <w:keepNext w:val="0"/>
              <w:keepLines w:val="0"/>
              <w:widowControl w:val="0"/>
            </w:pPr>
            <w:r w:rsidRPr="00C31E24">
              <w:t xml:space="preserve">Receive Media Request </w:t>
            </w:r>
          </w:p>
        </w:tc>
        <w:tc>
          <w:tcPr>
            <w:tcW w:w="565" w:type="dxa"/>
            <w:shd w:val="clear" w:color="auto" w:fill="auto"/>
          </w:tcPr>
          <w:p w14:paraId="221151F9" w14:textId="77777777" w:rsidR="00471689" w:rsidRPr="00C31E24" w:rsidRDefault="00471689" w:rsidP="00BD37D8">
            <w:pPr>
              <w:pStyle w:val="TAC"/>
              <w:keepNext w:val="0"/>
              <w:keepLines w:val="0"/>
              <w:widowControl w:val="0"/>
            </w:pPr>
            <w:r w:rsidRPr="00C31E24">
              <w:rPr>
                <w:szCs w:val="18"/>
              </w:rPr>
              <w:t>7</w:t>
            </w:r>
          </w:p>
        </w:tc>
        <w:tc>
          <w:tcPr>
            <w:tcW w:w="850" w:type="dxa"/>
            <w:shd w:val="clear" w:color="auto" w:fill="auto"/>
          </w:tcPr>
          <w:p w14:paraId="0D827CA0" w14:textId="77777777" w:rsidR="00471689" w:rsidRPr="00C31E24" w:rsidRDefault="00471689" w:rsidP="00BD37D8">
            <w:pPr>
              <w:pStyle w:val="TAC"/>
              <w:keepNext w:val="0"/>
              <w:keepLines w:val="0"/>
              <w:widowControl w:val="0"/>
            </w:pPr>
            <w:r w:rsidRPr="00C31E24">
              <w:rPr>
                <w:szCs w:val="18"/>
              </w:rPr>
              <w:t>P</w:t>
            </w:r>
          </w:p>
        </w:tc>
      </w:tr>
      <w:tr w:rsidR="00471689" w:rsidRPr="00C31E24" w14:paraId="09107B33" w14:textId="77777777" w:rsidTr="00BD37D8">
        <w:trPr>
          <w:trHeight w:val="503"/>
        </w:trPr>
        <w:tc>
          <w:tcPr>
            <w:tcW w:w="717" w:type="dxa"/>
            <w:shd w:val="clear" w:color="auto" w:fill="auto"/>
          </w:tcPr>
          <w:p w14:paraId="5ED93278" w14:textId="77777777" w:rsidR="00471689" w:rsidRPr="00C31E24" w:rsidRDefault="00471689" w:rsidP="00BD37D8">
            <w:pPr>
              <w:pStyle w:val="TAC"/>
              <w:keepNext w:val="0"/>
              <w:keepLines w:val="0"/>
              <w:widowControl w:val="0"/>
            </w:pPr>
            <w:r w:rsidRPr="00C31E24">
              <w:rPr>
                <w:szCs w:val="18"/>
              </w:rPr>
              <w:t>14E</w:t>
            </w:r>
          </w:p>
        </w:tc>
        <w:tc>
          <w:tcPr>
            <w:tcW w:w="3967" w:type="dxa"/>
            <w:shd w:val="clear" w:color="auto" w:fill="auto"/>
          </w:tcPr>
          <w:p w14:paraId="4D7207E6" w14:textId="77777777" w:rsidR="00471689" w:rsidRPr="00C31E24" w:rsidRDefault="00471689" w:rsidP="00BD37D8">
            <w:pPr>
              <w:pStyle w:val="TAL"/>
              <w:keepNext w:val="0"/>
              <w:keepLines w:val="0"/>
              <w:widowControl w:val="0"/>
              <w:ind w:firstLine="1"/>
            </w:pPr>
            <w:r w:rsidRPr="00C31E24">
              <w:rPr>
                <w:rFonts w:cs="Arial"/>
                <w:szCs w:val="18"/>
              </w:rPr>
              <w:t>The SS (MCVideo Server) sends a Receive Media Response message</w:t>
            </w:r>
            <w:r w:rsidRPr="00C31E24">
              <w:t>.</w:t>
            </w:r>
          </w:p>
        </w:tc>
        <w:tc>
          <w:tcPr>
            <w:tcW w:w="708" w:type="dxa"/>
            <w:shd w:val="clear" w:color="auto" w:fill="auto"/>
          </w:tcPr>
          <w:p w14:paraId="2AA5E862" w14:textId="77777777" w:rsidR="00471689" w:rsidRPr="00C31E24" w:rsidRDefault="00471689" w:rsidP="00BD37D8">
            <w:pPr>
              <w:pStyle w:val="TAC"/>
              <w:keepNext w:val="0"/>
              <w:keepLines w:val="0"/>
              <w:widowControl w:val="0"/>
            </w:pPr>
            <w:r w:rsidRPr="00C31E24">
              <w:rPr>
                <w:rFonts w:cs="Arial"/>
                <w:szCs w:val="18"/>
              </w:rPr>
              <w:t>&lt;--</w:t>
            </w:r>
          </w:p>
        </w:tc>
        <w:tc>
          <w:tcPr>
            <w:tcW w:w="2978" w:type="dxa"/>
            <w:shd w:val="clear" w:color="auto" w:fill="auto"/>
          </w:tcPr>
          <w:p w14:paraId="39D0CBAC" w14:textId="77777777" w:rsidR="00471689" w:rsidRPr="00C31E24" w:rsidRDefault="00471689" w:rsidP="00BD37D8">
            <w:pPr>
              <w:pStyle w:val="TAL"/>
              <w:keepNext w:val="0"/>
              <w:keepLines w:val="0"/>
              <w:widowControl w:val="0"/>
            </w:pPr>
            <w:r w:rsidRPr="00C31E24">
              <w:rPr>
                <w:rFonts w:cs="Arial"/>
                <w:szCs w:val="18"/>
              </w:rPr>
              <w:t>Receive Media Response</w:t>
            </w:r>
          </w:p>
        </w:tc>
        <w:tc>
          <w:tcPr>
            <w:tcW w:w="565" w:type="dxa"/>
            <w:shd w:val="clear" w:color="auto" w:fill="auto"/>
          </w:tcPr>
          <w:p w14:paraId="1A2257AF" w14:textId="77777777" w:rsidR="00471689" w:rsidRPr="00C31E24" w:rsidRDefault="00471689" w:rsidP="00BD37D8">
            <w:pPr>
              <w:pStyle w:val="TAC"/>
              <w:keepNext w:val="0"/>
              <w:keepLines w:val="0"/>
              <w:widowControl w:val="0"/>
            </w:pPr>
            <w:r w:rsidRPr="00C31E24">
              <w:rPr>
                <w:rFonts w:cs="Arial"/>
                <w:szCs w:val="18"/>
              </w:rPr>
              <w:t>-</w:t>
            </w:r>
          </w:p>
        </w:tc>
        <w:tc>
          <w:tcPr>
            <w:tcW w:w="850" w:type="dxa"/>
            <w:shd w:val="clear" w:color="auto" w:fill="auto"/>
          </w:tcPr>
          <w:p w14:paraId="328A9204" w14:textId="77777777" w:rsidR="00471689" w:rsidRPr="00C31E24" w:rsidRDefault="00471689" w:rsidP="00BD37D8">
            <w:pPr>
              <w:pStyle w:val="TAC"/>
              <w:keepNext w:val="0"/>
              <w:keepLines w:val="0"/>
              <w:widowControl w:val="0"/>
            </w:pPr>
            <w:r w:rsidRPr="00C31E24">
              <w:rPr>
                <w:rFonts w:cs="Arial"/>
                <w:szCs w:val="18"/>
              </w:rPr>
              <w:t>-</w:t>
            </w:r>
          </w:p>
        </w:tc>
      </w:tr>
      <w:tr w:rsidR="00471689" w:rsidRPr="00C31E24" w14:paraId="798EE480" w14:textId="77777777" w:rsidTr="00BD37D8">
        <w:trPr>
          <w:trHeight w:val="503"/>
        </w:trPr>
        <w:tc>
          <w:tcPr>
            <w:tcW w:w="717" w:type="dxa"/>
            <w:shd w:val="clear" w:color="auto" w:fill="auto"/>
          </w:tcPr>
          <w:p w14:paraId="5852FB8A" w14:textId="77777777" w:rsidR="00471689" w:rsidRPr="00C31E24" w:rsidRDefault="00471689" w:rsidP="00BD37D8">
            <w:pPr>
              <w:pStyle w:val="TAC"/>
              <w:keepNext w:val="0"/>
              <w:keepLines w:val="0"/>
              <w:widowControl w:val="0"/>
            </w:pPr>
            <w:r w:rsidRPr="00C31E24">
              <w:rPr>
                <w:szCs w:val="18"/>
              </w:rPr>
              <w:t>14F</w:t>
            </w:r>
          </w:p>
        </w:tc>
        <w:tc>
          <w:tcPr>
            <w:tcW w:w="3967" w:type="dxa"/>
            <w:shd w:val="clear" w:color="auto" w:fill="auto"/>
          </w:tcPr>
          <w:p w14:paraId="0288B6D3" w14:textId="77777777" w:rsidR="00471689" w:rsidRPr="00C31E24" w:rsidRDefault="00471689" w:rsidP="00BD37D8">
            <w:pPr>
              <w:pStyle w:val="TAL"/>
              <w:keepNext w:val="0"/>
              <w:keepLines w:val="0"/>
              <w:widowControl w:val="0"/>
            </w:pPr>
            <w:r w:rsidRPr="00C31E24">
              <w:t>Check: Does the UE (MCVideo Client) provide receive media success notification to the MCVideo User?</w:t>
            </w:r>
          </w:p>
          <w:p w14:paraId="51DA8063" w14:textId="77777777" w:rsidR="00471689" w:rsidRPr="00C31E24" w:rsidRDefault="00471689" w:rsidP="00BD37D8">
            <w:pPr>
              <w:pStyle w:val="TAL"/>
              <w:keepNext w:val="0"/>
              <w:keepLines w:val="0"/>
              <w:widowControl w:val="0"/>
              <w:ind w:firstLine="1"/>
            </w:pPr>
            <w:r w:rsidRPr="00C31E24">
              <w:t>(NOTE 1)</w:t>
            </w:r>
          </w:p>
        </w:tc>
        <w:tc>
          <w:tcPr>
            <w:tcW w:w="708" w:type="dxa"/>
            <w:shd w:val="clear" w:color="auto" w:fill="auto"/>
          </w:tcPr>
          <w:p w14:paraId="467C3799" w14:textId="77777777" w:rsidR="00471689" w:rsidRPr="00C31E24" w:rsidRDefault="00471689" w:rsidP="00BD37D8">
            <w:pPr>
              <w:pStyle w:val="TAC"/>
              <w:keepNext w:val="0"/>
              <w:keepLines w:val="0"/>
              <w:widowControl w:val="0"/>
            </w:pPr>
            <w:r w:rsidRPr="00C31E24">
              <w:rPr>
                <w:rFonts w:cs="Arial"/>
                <w:szCs w:val="18"/>
              </w:rPr>
              <w:t>-</w:t>
            </w:r>
          </w:p>
        </w:tc>
        <w:tc>
          <w:tcPr>
            <w:tcW w:w="2978" w:type="dxa"/>
            <w:shd w:val="clear" w:color="auto" w:fill="auto"/>
          </w:tcPr>
          <w:p w14:paraId="266DCD10" w14:textId="77777777" w:rsidR="00471689" w:rsidRPr="00C31E24" w:rsidRDefault="00471689" w:rsidP="00BD37D8">
            <w:pPr>
              <w:pStyle w:val="TAL"/>
              <w:keepNext w:val="0"/>
              <w:keepLines w:val="0"/>
              <w:widowControl w:val="0"/>
            </w:pPr>
            <w:r w:rsidRPr="00C31E24">
              <w:rPr>
                <w:rFonts w:cs="Arial"/>
                <w:szCs w:val="18"/>
              </w:rPr>
              <w:t>-</w:t>
            </w:r>
          </w:p>
        </w:tc>
        <w:tc>
          <w:tcPr>
            <w:tcW w:w="565" w:type="dxa"/>
            <w:shd w:val="clear" w:color="auto" w:fill="auto"/>
          </w:tcPr>
          <w:p w14:paraId="5D60A88A" w14:textId="77777777" w:rsidR="00471689" w:rsidRPr="00C31E24" w:rsidRDefault="00471689" w:rsidP="00BD37D8">
            <w:pPr>
              <w:pStyle w:val="TAC"/>
              <w:keepNext w:val="0"/>
              <w:keepLines w:val="0"/>
              <w:widowControl w:val="0"/>
            </w:pPr>
            <w:r w:rsidRPr="00C31E24">
              <w:rPr>
                <w:rFonts w:cs="Arial"/>
                <w:szCs w:val="18"/>
              </w:rPr>
              <w:t>8</w:t>
            </w:r>
          </w:p>
        </w:tc>
        <w:tc>
          <w:tcPr>
            <w:tcW w:w="850" w:type="dxa"/>
            <w:shd w:val="clear" w:color="auto" w:fill="auto"/>
          </w:tcPr>
          <w:p w14:paraId="602EAC25" w14:textId="77777777" w:rsidR="00471689" w:rsidRPr="00C31E24" w:rsidRDefault="00471689" w:rsidP="00BD37D8">
            <w:pPr>
              <w:pStyle w:val="TAC"/>
              <w:keepNext w:val="0"/>
              <w:keepLines w:val="0"/>
              <w:widowControl w:val="0"/>
            </w:pPr>
            <w:r w:rsidRPr="00C31E24">
              <w:rPr>
                <w:rFonts w:cs="Arial"/>
                <w:szCs w:val="18"/>
              </w:rPr>
              <w:t>P</w:t>
            </w:r>
          </w:p>
        </w:tc>
      </w:tr>
      <w:tr w:rsidR="00471689" w:rsidRPr="00C31E24" w14:paraId="00D9E628" w14:textId="77777777" w:rsidTr="00BD37D8">
        <w:trPr>
          <w:trHeight w:val="503"/>
        </w:trPr>
        <w:tc>
          <w:tcPr>
            <w:tcW w:w="717" w:type="dxa"/>
            <w:shd w:val="clear" w:color="auto" w:fill="auto"/>
          </w:tcPr>
          <w:p w14:paraId="79E0F344" w14:textId="77777777" w:rsidR="00471689" w:rsidRPr="00C31E24" w:rsidRDefault="00471689" w:rsidP="00BD37D8">
            <w:pPr>
              <w:pStyle w:val="TAC"/>
              <w:keepNext w:val="0"/>
              <w:keepLines w:val="0"/>
              <w:widowControl w:val="0"/>
            </w:pPr>
            <w:r w:rsidRPr="00C31E24">
              <w:rPr>
                <w:szCs w:val="18"/>
              </w:rPr>
              <w:t>14G</w:t>
            </w:r>
          </w:p>
        </w:tc>
        <w:tc>
          <w:tcPr>
            <w:tcW w:w="3967" w:type="dxa"/>
            <w:shd w:val="clear" w:color="auto" w:fill="auto"/>
          </w:tcPr>
          <w:p w14:paraId="45E15FC7" w14:textId="77777777" w:rsidR="00471689" w:rsidRPr="00C31E24" w:rsidRDefault="00471689" w:rsidP="00BD37D8">
            <w:pPr>
              <w:pStyle w:val="TAL"/>
              <w:keepNext w:val="0"/>
              <w:keepLines w:val="0"/>
              <w:widowControl w:val="0"/>
              <w:ind w:firstLine="1"/>
            </w:pPr>
            <w:r w:rsidRPr="00C31E24">
              <w:t>The SS (MCVideo Server) requests to terminate the RTP media reception by sending a Media Reception End Request message?</w:t>
            </w:r>
          </w:p>
        </w:tc>
        <w:tc>
          <w:tcPr>
            <w:tcW w:w="708" w:type="dxa"/>
            <w:shd w:val="clear" w:color="auto" w:fill="auto"/>
          </w:tcPr>
          <w:p w14:paraId="72243AAB" w14:textId="77777777" w:rsidR="00471689" w:rsidRPr="00C31E24" w:rsidRDefault="00471689" w:rsidP="00BD37D8">
            <w:pPr>
              <w:pStyle w:val="TAC"/>
              <w:keepNext w:val="0"/>
              <w:keepLines w:val="0"/>
              <w:widowControl w:val="0"/>
            </w:pPr>
            <w:r w:rsidRPr="00C31E24">
              <w:t>&lt;--</w:t>
            </w:r>
          </w:p>
        </w:tc>
        <w:tc>
          <w:tcPr>
            <w:tcW w:w="2978" w:type="dxa"/>
            <w:shd w:val="clear" w:color="auto" w:fill="auto"/>
          </w:tcPr>
          <w:p w14:paraId="72EBA91B" w14:textId="77777777" w:rsidR="00471689" w:rsidRPr="00C31E24" w:rsidRDefault="00471689" w:rsidP="00BD37D8">
            <w:pPr>
              <w:pStyle w:val="TAL"/>
              <w:keepNext w:val="0"/>
              <w:keepLines w:val="0"/>
              <w:widowControl w:val="0"/>
            </w:pPr>
            <w:r w:rsidRPr="00C31E24">
              <w:t>Media Reception End Request</w:t>
            </w:r>
          </w:p>
        </w:tc>
        <w:tc>
          <w:tcPr>
            <w:tcW w:w="565" w:type="dxa"/>
            <w:shd w:val="clear" w:color="auto" w:fill="auto"/>
          </w:tcPr>
          <w:p w14:paraId="55C35BBB" w14:textId="77777777" w:rsidR="00471689" w:rsidRPr="00C31E24" w:rsidRDefault="00471689" w:rsidP="00BD37D8">
            <w:pPr>
              <w:pStyle w:val="TAC"/>
              <w:keepNext w:val="0"/>
              <w:keepLines w:val="0"/>
              <w:widowControl w:val="0"/>
            </w:pPr>
            <w:r w:rsidRPr="00C31E24">
              <w:rPr>
                <w:rFonts w:cs="Arial"/>
                <w:szCs w:val="18"/>
              </w:rPr>
              <w:t>-</w:t>
            </w:r>
          </w:p>
        </w:tc>
        <w:tc>
          <w:tcPr>
            <w:tcW w:w="850" w:type="dxa"/>
            <w:shd w:val="clear" w:color="auto" w:fill="auto"/>
          </w:tcPr>
          <w:p w14:paraId="42A2F691" w14:textId="77777777" w:rsidR="00471689" w:rsidRPr="00C31E24" w:rsidRDefault="00471689" w:rsidP="00BD37D8">
            <w:pPr>
              <w:pStyle w:val="TAC"/>
              <w:keepNext w:val="0"/>
              <w:keepLines w:val="0"/>
              <w:widowControl w:val="0"/>
            </w:pPr>
            <w:r w:rsidRPr="00C31E24">
              <w:rPr>
                <w:rFonts w:cs="Arial"/>
                <w:szCs w:val="18"/>
              </w:rPr>
              <w:t>-</w:t>
            </w:r>
          </w:p>
        </w:tc>
      </w:tr>
      <w:tr w:rsidR="00471689" w:rsidRPr="00C31E24" w14:paraId="28AE1161" w14:textId="77777777" w:rsidTr="00BD37D8">
        <w:trPr>
          <w:trHeight w:val="503"/>
        </w:trPr>
        <w:tc>
          <w:tcPr>
            <w:tcW w:w="717" w:type="dxa"/>
            <w:shd w:val="clear" w:color="auto" w:fill="auto"/>
          </w:tcPr>
          <w:p w14:paraId="425F38F7" w14:textId="77777777" w:rsidR="00471689" w:rsidRPr="00C31E24" w:rsidRDefault="00471689" w:rsidP="00BD37D8">
            <w:pPr>
              <w:pStyle w:val="TAC"/>
              <w:keepNext w:val="0"/>
              <w:keepLines w:val="0"/>
              <w:widowControl w:val="0"/>
            </w:pPr>
            <w:r w:rsidRPr="00C31E24">
              <w:t>14H</w:t>
            </w:r>
          </w:p>
        </w:tc>
        <w:tc>
          <w:tcPr>
            <w:tcW w:w="3967" w:type="dxa"/>
            <w:shd w:val="clear" w:color="auto" w:fill="auto"/>
          </w:tcPr>
          <w:p w14:paraId="5A192A8E" w14:textId="77777777" w:rsidR="00471689" w:rsidRPr="00C31E24" w:rsidRDefault="00471689" w:rsidP="00BD37D8">
            <w:pPr>
              <w:pStyle w:val="TAL"/>
              <w:keepNext w:val="0"/>
              <w:keepLines w:val="0"/>
              <w:widowControl w:val="0"/>
              <w:ind w:firstLine="1"/>
            </w:pPr>
            <w:r w:rsidRPr="00C31E24">
              <w:t>Check: Does the UE (MCVideo Client) notify the MCVideo User of receipt of the Media Reception End Request?</w:t>
            </w:r>
          </w:p>
        </w:tc>
        <w:tc>
          <w:tcPr>
            <w:tcW w:w="708" w:type="dxa"/>
            <w:shd w:val="clear" w:color="auto" w:fill="auto"/>
          </w:tcPr>
          <w:p w14:paraId="12827230" w14:textId="77777777" w:rsidR="00471689" w:rsidRPr="00C31E24" w:rsidRDefault="00471689" w:rsidP="00BD37D8">
            <w:pPr>
              <w:pStyle w:val="TAC"/>
              <w:keepNext w:val="0"/>
              <w:keepLines w:val="0"/>
              <w:widowControl w:val="0"/>
            </w:pPr>
            <w:r w:rsidRPr="00C31E24">
              <w:rPr>
                <w:rFonts w:cs="Arial"/>
                <w:szCs w:val="18"/>
              </w:rPr>
              <w:t>-</w:t>
            </w:r>
          </w:p>
        </w:tc>
        <w:tc>
          <w:tcPr>
            <w:tcW w:w="2978" w:type="dxa"/>
            <w:shd w:val="clear" w:color="auto" w:fill="auto"/>
          </w:tcPr>
          <w:p w14:paraId="316364CB" w14:textId="77777777" w:rsidR="00471689" w:rsidRPr="00C31E24" w:rsidRDefault="00471689" w:rsidP="00BD37D8">
            <w:pPr>
              <w:pStyle w:val="TAL"/>
              <w:keepNext w:val="0"/>
              <w:keepLines w:val="0"/>
              <w:widowControl w:val="0"/>
            </w:pPr>
            <w:r w:rsidRPr="00C31E24">
              <w:t>-</w:t>
            </w:r>
          </w:p>
        </w:tc>
        <w:tc>
          <w:tcPr>
            <w:tcW w:w="565" w:type="dxa"/>
            <w:shd w:val="clear" w:color="auto" w:fill="auto"/>
          </w:tcPr>
          <w:p w14:paraId="4D1E92EB" w14:textId="77777777" w:rsidR="00471689" w:rsidRPr="00C31E24" w:rsidRDefault="00471689" w:rsidP="00BD37D8">
            <w:pPr>
              <w:pStyle w:val="TAC"/>
              <w:keepNext w:val="0"/>
              <w:keepLines w:val="0"/>
              <w:widowControl w:val="0"/>
            </w:pPr>
            <w:r w:rsidRPr="00C31E24">
              <w:rPr>
                <w:rFonts w:cs="Arial"/>
                <w:szCs w:val="18"/>
              </w:rPr>
              <w:t>9</w:t>
            </w:r>
          </w:p>
        </w:tc>
        <w:tc>
          <w:tcPr>
            <w:tcW w:w="850" w:type="dxa"/>
            <w:shd w:val="clear" w:color="auto" w:fill="auto"/>
          </w:tcPr>
          <w:p w14:paraId="28F70CAD" w14:textId="77777777" w:rsidR="00471689" w:rsidRPr="00C31E24" w:rsidRDefault="00471689" w:rsidP="00BD37D8">
            <w:pPr>
              <w:pStyle w:val="TAC"/>
              <w:keepNext w:val="0"/>
              <w:keepLines w:val="0"/>
              <w:widowControl w:val="0"/>
            </w:pPr>
            <w:r w:rsidRPr="00C31E24">
              <w:rPr>
                <w:rFonts w:cs="Arial"/>
                <w:szCs w:val="18"/>
              </w:rPr>
              <w:t>P</w:t>
            </w:r>
          </w:p>
        </w:tc>
      </w:tr>
      <w:tr w:rsidR="00471689" w:rsidRPr="00C31E24" w14:paraId="39C84C9B" w14:textId="77777777" w:rsidTr="00BD37D8">
        <w:trPr>
          <w:trHeight w:val="503"/>
        </w:trPr>
        <w:tc>
          <w:tcPr>
            <w:tcW w:w="717" w:type="dxa"/>
            <w:shd w:val="clear" w:color="auto" w:fill="auto"/>
          </w:tcPr>
          <w:p w14:paraId="38DD897C" w14:textId="77777777" w:rsidR="00471689" w:rsidRPr="00C31E24" w:rsidRDefault="00471689" w:rsidP="00BD37D8">
            <w:pPr>
              <w:pStyle w:val="TAC"/>
              <w:keepNext w:val="0"/>
              <w:keepLines w:val="0"/>
              <w:widowControl w:val="0"/>
            </w:pPr>
            <w:r w:rsidRPr="00C31E24">
              <w:rPr>
                <w:szCs w:val="18"/>
              </w:rPr>
              <w:t>14I</w:t>
            </w:r>
          </w:p>
        </w:tc>
        <w:tc>
          <w:tcPr>
            <w:tcW w:w="3967" w:type="dxa"/>
            <w:shd w:val="clear" w:color="auto" w:fill="auto"/>
          </w:tcPr>
          <w:p w14:paraId="25F02C52" w14:textId="77777777" w:rsidR="00471689" w:rsidRPr="00C31E24" w:rsidRDefault="00471689" w:rsidP="00BD37D8">
            <w:pPr>
              <w:pStyle w:val="TAL"/>
              <w:keepNext w:val="0"/>
              <w:keepLines w:val="0"/>
              <w:widowControl w:val="0"/>
              <w:ind w:firstLine="1"/>
            </w:pPr>
            <w:r w:rsidRPr="00C31E24">
              <w:t>Check: Does the UE (MCVideo Client) send a Media Reception End Response to the SS (MCVideo Server)?</w:t>
            </w:r>
          </w:p>
        </w:tc>
        <w:tc>
          <w:tcPr>
            <w:tcW w:w="708" w:type="dxa"/>
            <w:shd w:val="clear" w:color="auto" w:fill="auto"/>
          </w:tcPr>
          <w:p w14:paraId="09E10A34" w14:textId="77777777" w:rsidR="00471689" w:rsidRPr="00C31E24" w:rsidRDefault="00471689" w:rsidP="00BD37D8">
            <w:pPr>
              <w:pStyle w:val="TAC"/>
              <w:keepNext w:val="0"/>
              <w:keepLines w:val="0"/>
              <w:widowControl w:val="0"/>
            </w:pPr>
            <w:r w:rsidRPr="00C31E24">
              <w:t>--&gt;</w:t>
            </w:r>
          </w:p>
        </w:tc>
        <w:tc>
          <w:tcPr>
            <w:tcW w:w="2978" w:type="dxa"/>
            <w:shd w:val="clear" w:color="auto" w:fill="auto"/>
          </w:tcPr>
          <w:p w14:paraId="19511A26" w14:textId="77777777" w:rsidR="00471689" w:rsidRPr="00C31E24" w:rsidRDefault="00471689" w:rsidP="00BD37D8">
            <w:pPr>
              <w:pStyle w:val="TAL"/>
              <w:keepNext w:val="0"/>
              <w:keepLines w:val="0"/>
              <w:widowControl w:val="0"/>
            </w:pPr>
            <w:r w:rsidRPr="00C31E24">
              <w:t>Media Reception End Response</w:t>
            </w:r>
          </w:p>
        </w:tc>
        <w:tc>
          <w:tcPr>
            <w:tcW w:w="565" w:type="dxa"/>
            <w:shd w:val="clear" w:color="auto" w:fill="auto"/>
          </w:tcPr>
          <w:p w14:paraId="5764F28E" w14:textId="77777777" w:rsidR="00471689" w:rsidRPr="00C31E24" w:rsidRDefault="00471689" w:rsidP="00BD37D8">
            <w:pPr>
              <w:pStyle w:val="TAC"/>
              <w:keepNext w:val="0"/>
              <w:keepLines w:val="0"/>
              <w:widowControl w:val="0"/>
            </w:pPr>
            <w:r w:rsidRPr="00C31E24">
              <w:rPr>
                <w:rFonts w:cs="Arial"/>
                <w:szCs w:val="18"/>
              </w:rPr>
              <w:t>4</w:t>
            </w:r>
          </w:p>
        </w:tc>
        <w:tc>
          <w:tcPr>
            <w:tcW w:w="850" w:type="dxa"/>
            <w:shd w:val="clear" w:color="auto" w:fill="auto"/>
          </w:tcPr>
          <w:p w14:paraId="56BA07C1" w14:textId="77777777" w:rsidR="00471689" w:rsidRPr="00C31E24" w:rsidRDefault="00471689" w:rsidP="00BD37D8">
            <w:pPr>
              <w:pStyle w:val="TAC"/>
              <w:keepNext w:val="0"/>
              <w:keepLines w:val="0"/>
              <w:widowControl w:val="0"/>
            </w:pPr>
            <w:r w:rsidRPr="00C31E24">
              <w:rPr>
                <w:rFonts w:cs="Arial"/>
                <w:szCs w:val="18"/>
              </w:rPr>
              <w:t>P</w:t>
            </w:r>
          </w:p>
        </w:tc>
      </w:tr>
      <w:tr w:rsidR="00471689" w:rsidRPr="00C31E24" w14:paraId="22F23E02" w14:textId="77777777" w:rsidTr="00471689">
        <w:trPr>
          <w:trHeight w:val="503"/>
        </w:trPr>
        <w:tc>
          <w:tcPr>
            <w:tcW w:w="717" w:type="dxa"/>
            <w:shd w:val="clear" w:color="auto" w:fill="auto"/>
          </w:tcPr>
          <w:p w14:paraId="189560FC" w14:textId="77777777" w:rsidR="00471689" w:rsidRPr="00C31E24" w:rsidRDefault="00471689" w:rsidP="00471689">
            <w:pPr>
              <w:pStyle w:val="TAC"/>
              <w:keepNext w:val="0"/>
              <w:keepLines w:val="0"/>
              <w:widowControl w:val="0"/>
            </w:pPr>
            <w:r w:rsidRPr="00C31E24">
              <w:t>15</w:t>
            </w:r>
          </w:p>
        </w:tc>
        <w:tc>
          <w:tcPr>
            <w:tcW w:w="3967" w:type="dxa"/>
            <w:shd w:val="clear" w:color="auto" w:fill="auto"/>
          </w:tcPr>
          <w:p w14:paraId="35B6737F" w14:textId="0ACF3EEF" w:rsidR="00471689" w:rsidRPr="00C31E24" w:rsidRDefault="00471689" w:rsidP="00471689">
            <w:pPr>
              <w:pStyle w:val="TAL"/>
              <w:keepNext w:val="0"/>
              <w:keepLines w:val="0"/>
              <w:widowControl w:val="0"/>
              <w:ind w:firstLine="1"/>
            </w:pPr>
            <w:r w:rsidRPr="00C31E24">
              <w:t>Void</w:t>
            </w:r>
          </w:p>
        </w:tc>
        <w:tc>
          <w:tcPr>
            <w:tcW w:w="708" w:type="dxa"/>
            <w:shd w:val="clear" w:color="auto" w:fill="auto"/>
          </w:tcPr>
          <w:p w14:paraId="3379A1B5" w14:textId="4BADFF36" w:rsidR="00471689" w:rsidRPr="00C31E24" w:rsidRDefault="00471689" w:rsidP="00471689">
            <w:pPr>
              <w:pStyle w:val="TAC"/>
              <w:keepNext w:val="0"/>
              <w:keepLines w:val="0"/>
              <w:widowControl w:val="0"/>
            </w:pPr>
            <w:r w:rsidRPr="00C31E24">
              <w:t>-</w:t>
            </w:r>
          </w:p>
        </w:tc>
        <w:tc>
          <w:tcPr>
            <w:tcW w:w="2978" w:type="dxa"/>
            <w:shd w:val="clear" w:color="auto" w:fill="auto"/>
          </w:tcPr>
          <w:p w14:paraId="5C3D7D09" w14:textId="6D2490C8" w:rsidR="00471689" w:rsidRPr="00C31E24" w:rsidRDefault="00471689" w:rsidP="00471689">
            <w:pPr>
              <w:pStyle w:val="TAL"/>
              <w:keepNext w:val="0"/>
              <w:keepLines w:val="0"/>
              <w:widowControl w:val="0"/>
            </w:pPr>
            <w:r w:rsidRPr="00C31E24">
              <w:t>-</w:t>
            </w:r>
          </w:p>
        </w:tc>
        <w:tc>
          <w:tcPr>
            <w:tcW w:w="565" w:type="dxa"/>
            <w:shd w:val="clear" w:color="auto" w:fill="auto"/>
          </w:tcPr>
          <w:p w14:paraId="3DF2ABC5" w14:textId="77777777" w:rsidR="00471689" w:rsidRPr="00C31E24" w:rsidRDefault="00471689" w:rsidP="00471689">
            <w:pPr>
              <w:pStyle w:val="TAC"/>
              <w:keepNext w:val="0"/>
              <w:keepLines w:val="0"/>
              <w:widowControl w:val="0"/>
            </w:pPr>
            <w:r w:rsidRPr="00C31E24">
              <w:t>-</w:t>
            </w:r>
          </w:p>
        </w:tc>
        <w:tc>
          <w:tcPr>
            <w:tcW w:w="850" w:type="dxa"/>
            <w:shd w:val="clear" w:color="auto" w:fill="auto"/>
          </w:tcPr>
          <w:p w14:paraId="21B474D1" w14:textId="77777777" w:rsidR="00471689" w:rsidRPr="00C31E24" w:rsidRDefault="00471689" w:rsidP="00471689">
            <w:pPr>
              <w:pStyle w:val="TAC"/>
              <w:keepNext w:val="0"/>
              <w:keepLines w:val="0"/>
              <w:widowControl w:val="0"/>
            </w:pPr>
            <w:r w:rsidRPr="00C31E24">
              <w:t>-</w:t>
            </w:r>
          </w:p>
        </w:tc>
      </w:tr>
      <w:tr w:rsidR="00471689" w:rsidRPr="00C31E24" w14:paraId="4B8067F9" w14:textId="77777777" w:rsidTr="00471689">
        <w:tc>
          <w:tcPr>
            <w:tcW w:w="717" w:type="dxa"/>
            <w:shd w:val="clear" w:color="auto" w:fill="auto"/>
          </w:tcPr>
          <w:p w14:paraId="4241A286" w14:textId="77777777" w:rsidR="00471689" w:rsidRPr="00C31E24" w:rsidRDefault="00471689" w:rsidP="00471689">
            <w:pPr>
              <w:pStyle w:val="TAC"/>
              <w:keepNext w:val="0"/>
              <w:keepLines w:val="0"/>
              <w:widowControl w:val="0"/>
            </w:pPr>
            <w:r w:rsidRPr="00C31E24">
              <w:t>16</w:t>
            </w:r>
          </w:p>
        </w:tc>
        <w:tc>
          <w:tcPr>
            <w:tcW w:w="3967" w:type="dxa"/>
            <w:shd w:val="clear" w:color="auto" w:fill="auto"/>
          </w:tcPr>
          <w:p w14:paraId="2C3F26F3" w14:textId="77777777" w:rsidR="00471689" w:rsidRPr="00C31E24" w:rsidRDefault="00471689" w:rsidP="00471689">
            <w:pPr>
              <w:pStyle w:val="TAL"/>
              <w:keepNext w:val="0"/>
              <w:keepLines w:val="0"/>
              <w:widowControl w:val="0"/>
            </w:pPr>
            <w:r w:rsidRPr="00C31E24">
              <w:t>Make the MCVideo User request to end an Imminent Peril Chat Group Call.</w:t>
            </w:r>
          </w:p>
          <w:p w14:paraId="341FAA60" w14:textId="5D89C607" w:rsidR="00471689" w:rsidRPr="00C31E24" w:rsidRDefault="00471689" w:rsidP="00471689">
            <w:pPr>
              <w:pStyle w:val="TAL"/>
              <w:keepNext w:val="0"/>
              <w:keepLines w:val="0"/>
              <w:widowControl w:val="0"/>
            </w:pPr>
            <w:r w:rsidRPr="00C31E24">
              <w:t>(NOTE 1)</w:t>
            </w:r>
          </w:p>
        </w:tc>
        <w:tc>
          <w:tcPr>
            <w:tcW w:w="708" w:type="dxa"/>
            <w:shd w:val="clear" w:color="auto" w:fill="auto"/>
          </w:tcPr>
          <w:p w14:paraId="3DD7E756" w14:textId="77777777" w:rsidR="00471689" w:rsidRPr="00C31E24" w:rsidRDefault="00471689" w:rsidP="00471689">
            <w:pPr>
              <w:pStyle w:val="TAC"/>
              <w:keepNext w:val="0"/>
              <w:keepLines w:val="0"/>
              <w:widowControl w:val="0"/>
            </w:pPr>
            <w:r w:rsidRPr="00C31E24">
              <w:t>-</w:t>
            </w:r>
          </w:p>
        </w:tc>
        <w:tc>
          <w:tcPr>
            <w:tcW w:w="2978" w:type="dxa"/>
            <w:shd w:val="clear" w:color="auto" w:fill="auto"/>
          </w:tcPr>
          <w:p w14:paraId="1ED2AC81" w14:textId="77777777" w:rsidR="00471689" w:rsidRPr="00C31E24" w:rsidRDefault="00471689" w:rsidP="00471689">
            <w:pPr>
              <w:pStyle w:val="TAL"/>
              <w:keepNext w:val="0"/>
              <w:keepLines w:val="0"/>
              <w:widowControl w:val="0"/>
            </w:pPr>
            <w:r w:rsidRPr="00C31E24">
              <w:t>-</w:t>
            </w:r>
          </w:p>
        </w:tc>
        <w:tc>
          <w:tcPr>
            <w:tcW w:w="565" w:type="dxa"/>
            <w:shd w:val="clear" w:color="auto" w:fill="auto"/>
          </w:tcPr>
          <w:p w14:paraId="133097AC" w14:textId="77777777" w:rsidR="00471689" w:rsidRPr="00C31E24" w:rsidRDefault="00471689" w:rsidP="00471689">
            <w:pPr>
              <w:pStyle w:val="TAC"/>
              <w:keepNext w:val="0"/>
              <w:keepLines w:val="0"/>
              <w:widowControl w:val="0"/>
            </w:pPr>
            <w:r w:rsidRPr="00C31E24">
              <w:t>-</w:t>
            </w:r>
          </w:p>
        </w:tc>
        <w:tc>
          <w:tcPr>
            <w:tcW w:w="850" w:type="dxa"/>
            <w:shd w:val="clear" w:color="auto" w:fill="auto"/>
          </w:tcPr>
          <w:p w14:paraId="4A376DE9" w14:textId="77777777" w:rsidR="00471689" w:rsidRPr="00C31E24" w:rsidRDefault="00471689" w:rsidP="00471689">
            <w:pPr>
              <w:pStyle w:val="TAC"/>
              <w:keepNext w:val="0"/>
              <w:keepLines w:val="0"/>
              <w:widowControl w:val="0"/>
            </w:pPr>
            <w:r w:rsidRPr="00C31E24">
              <w:t>-</w:t>
            </w:r>
          </w:p>
        </w:tc>
      </w:tr>
      <w:tr w:rsidR="00471689" w:rsidRPr="00C31E24" w14:paraId="4EE3ADD0" w14:textId="77777777" w:rsidTr="00471689">
        <w:tc>
          <w:tcPr>
            <w:tcW w:w="717" w:type="dxa"/>
            <w:shd w:val="clear" w:color="auto" w:fill="auto"/>
          </w:tcPr>
          <w:p w14:paraId="18219D9E" w14:textId="77777777" w:rsidR="00471689" w:rsidRPr="00C31E24" w:rsidRDefault="00471689" w:rsidP="00471689">
            <w:pPr>
              <w:pStyle w:val="TAC"/>
              <w:keepNext w:val="0"/>
              <w:keepLines w:val="0"/>
              <w:widowControl w:val="0"/>
            </w:pPr>
            <w:r w:rsidRPr="00C31E24">
              <w:t>17</w:t>
            </w:r>
          </w:p>
        </w:tc>
        <w:tc>
          <w:tcPr>
            <w:tcW w:w="3967" w:type="dxa"/>
            <w:shd w:val="clear" w:color="auto" w:fill="auto"/>
          </w:tcPr>
          <w:p w14:paraId="5CA867ED" w14:textId="77777777" w:rsidR="00471689" w:rsidRPr="00C31E24" w:rsidRDefault="00471689" w:rsidP="00471689">
            <w:pPr>
              <w:pStyle w:val="TAL"/>
              <w:keepNext w:val="0"/>
              <w:keepLines w:val="0"/>
              <w:widowControl w:val="0"/>
            </w:pPr>
            <w:r w:rsidRPr="00C31E24">
              <w:t>Check: Does the UE (MCVideo Client) send a SIP BYE (to terminate the media plane)?</w:t>
            </w:r>
          </w:p>
        </w:tc>
        <w:tc>
          <w:tcPr>
            <w:tcW w:w="708" w:type="dxa"/>
            <w:shd w:val="clear" w:color="auto" w:fill="auto"/>
          </w:tcPr>
          <w:p w14:paraId="43A7CB69" w14:textId="77777777" w:rsidR="00471689" w:rsidRPr="00C31E24" w:rsidRDefault="00471689" w:rsidP="00471689">
            <w:pPr>
              <w:pStyle w:val="TAC"/>
              <w:keepNext w:val="0"/>
              <w:keepLines w:val="0"/>
              <w:widowControl w:val="0"/>
            </w:pPr>
            <w:r w:rsidRPr="00C31E24">
              <w:t>--&gt;</w:t>
            </w:r>
          </w:p>
        </w:tc>
        <w:tc>
          <w:tcPr>
            <w:tcW w:w="2978" w:type="dxa"/>
            <w:shd w:val="clear" w:color="auto" w:fill="auto"/>
          </w:tcPr>
          <w:p w14:paraId="17334C98" w14:textId="77777777" w:rsidR="00471689" w:rsidRPr="00C31E24" w:rsidRDefault="00471689" w:rsidP="00471689">
            <w:pPr>
              <w:pStyle w:val="TAL"/>
              <w:keepNext w:val="0"/>
              <w:keepLines w:val="0"/>
              <w:widowControl w:val="0"/>
            </w:pPr>
            <w:r w:rsidRPr="00C31E24">
              <w:t>SIP BYE</w:t>
            </w:r>
          </w:p>
        </w:tc>
        <w:tc>
          <w:tcPr>
            <w:tcW w:w="565" w:type="dxa"/>
            <w:shd w:val="clear" w:color="auto" w:fill="auto"/>
          </w:tcPr>
          <w:p w14:paraId="260E27B5" w14:textId="097ED31D" w:rsidR="00471689" w:rsidRPr="00C31E24" w:rsidRDefault="00471689" w:rsidP="00471689">
            <w:pPr>
              <w:pStyle w:val="TAC"/>
              <w:keepNext w:val="0"/>
              <w:keepLines w:val="0"/>
              <w:widowControl w:val="0"/>
            </w:pPr>
            <w:r w:rsidRPr="00C31E24">
              <w:t>10</w:t>
            </w:r>
          </w:p>
        </w:tc>
        <w:tc>
          <w:tcPr>
            <w:tcW w:w="850" w:type="dxa"/>
            <w:shd w:val="clear" w:color="auto" w:fill="auto"/>
          </w:tcPr>
          <w:p w14:paraId="0815FEFC" w14:textId="77777777" w:rsidR="00471689" w:rsidRPr="00C31E24" w:rsidRDefault="00471689" w:rsidP="00471689">
            <w:pPr>
              <w:pStyle w:val="TAC"/>
              <w:keepNext w:val="0"/>
              <w:keepLines w:val="0"/>
              <w:widowControl w:val="0"/>
            </w:pPr>
            <w:r w:rsidRPr="00C31E24">
              <w:t>P</w:t>
            </w:r>
          </w:p>
        </w:tc>
      </w:tr>
      <w:tr w:rsidR="00471689" w:rsidRPr="00C31E24" w14:paraId="0D856983" w14:textId="77777777" w:rsidTr="00471689">
        <w:tc>
          <w:tcPr>
            <w:tcW w:w="717" w:type="dxa"/>
            <w:shd w:val="clear" w:color="auto" w:fill="auto"/>
          </w:tcPr>
          <w:p w14:paraId="0F8FDB1C" w14:textId="77777777" w:rsidR="00471689" w:rsidRPr="00C31E24" w:rsidRDefault="00471689" w:rsidP="00471689">
            <w:pPr>
              <w:pStyle w:val="TAC"/>
              <w:keepNext w:val="0"/>
              <w:keepLines w:val="0"/>
              <w:widowControl w:val="0"/>
            </w:pPr>
            <w:r w:rsidRPr="00C31E24">
              <w:t>18</w:t>
            </w:r>
          </w:p>
        </w:tc>
        <w:tc>
          <w:tcPr>
            <w:tcW w:w="3967" w:type="dxa"/>
            <w:shd w:val="clear" w:color="auto" w:fill="auto"/>
          </w:tcPr>
          <w:p w14:paraId="1CD56CC8" w14:textId="77777777" w:rsidR="00471689" w:rsidRPr="00C31E24" w:rsidRDefault="00471689" w:rsidP="00471689">
            <w:pPr>
              <w:pStyle w:val="TAL"/>
              <w:keepNext w:val="0"/>
              <w:keepLines w:val="0"/>
              <w:widowControl w:val="0"/>
            </w:pPr>
            <w:r w:rsidRPr="00C31E24">
              <w:t xml:space="preserve">The SS (MCVideo Server) sends SIP 200 (OK). </w:t>
            </w:r>
          </w:p>
        </w:tc>
        <w:tc>
          <w:tcPr>
            <w:tcW w:w="708" w:type="dxa"/>
            <w:shd w:val="clear" w:color="auto" w:fill="auto"/>
          </w:tcPr>
          <w:p w14:paraId="42BB038E" w14:textId="77777777" w:rsidR="00471689" w:rsidRPr="00C31E24" w:rsidRDefault="00471689" w:rsidP="00471689">
            <w:pPr>
              <w:pStyle w:val="TAC"/>
              <w:keepNext w:val="0"/>
              <w:keepLines w:val="0"/>
              <w:widowControl w:val="0"/>
            </w:pPr>
            <w:r w:rsidRPr="00C31E24">
              <w:t>&lt;--</w:t>
            </w:r>
          </w:p>
        </w:tc>
        <w:tc>
          <w:tcPr>
            <w:tcW w:w="2978" w:type="dxa"/>
            <w:shd w:val="clear" w:color="auto" w:fill="auto"/>
          </w:tcPr>
          <w:p w14:paraId="1B8442B1" w14:textId="77777777" w:rsidR="00471689" w:rsidRPr="00C31E24" w:rsidRDefault="00471689" w:rsidP="00471689">
            <w:pPr>
              <w:pStyle w:val="TAL"/>
              <w:keepNext w:val="0"/>
              <w:keepLines w:val="0"/>
              <w:widowControl w:val="0"/>
            </w:pPr>
            <w:r w:rsidRPr="00C31E24">
              <w:t>SIP 200 (OK)</w:t>
            </w:r>
          </w:p>
        </w:tc>
        <w:tc>
          <w:tcPr>
            <w:tcW w:w="565" w:type="dxa"/>
            <w:shd w:val="clear" w:color="auto" w:fill="auto"/>
          </w:tcPr>
          <w:p w14:paraId="3BFF4D8D" w14:textId="77777777" w:rsidR="00471689" w:rsidRPr="00C31E24" w:rsidRDefault="00471689" w:rsidP="00471689">
            <w:pPr>
              <w:pStyle w:val="TAC"/>
              <w:keepNext w:val="0"/>
              <w:keepLines w:val="0"/>
              <w:widowControl w:val="0"/>
            </w:pPr>
            <w:r w:rsidRPr="00C31E24">
              <w:t>-</w:t>
            </w:r>
          </w:p>
        </w:tc>
        <w:tc>
          <w:tcPr>
            <w:tcW w:w="850" w:type="dxa"/>
            <w:shd w:val="clear" w:color="auto" w:fill="auto"/>
          </w:tcPr>
          <w:p w14:paraId="4C4EFE7A" w14:textId="77777777" w:rsidR="00471689" w:rsidRPr="00C31E24" w:rsidRDefault="00471689" w:rsidP="00471689">
            <w:pPr>
              <w:pStyle w:val="TAC"/>
              <w:keepNext w:val="0"/>
              <w:keepLines w:val="0"/>
              <w:widowControl w:val="0"/>
            </w:pPr>
            <w:r w:rsidRPr="00C31E24">
              <w:t>-</w:t>
            </w:r>
          </w:p>
        </w:tc>
      </w:tr>
      <w:tr w:rsidR="00471689" w:rsidRPr="00C31E24" w14:paraId="0DA08863" w14:textId="77777777" w:rsidTr="00471689">
        <w:tc>
          <w:tcPr>
            <w:tcW w:w="717" w:type="dxa"/>
            <w:shd w:val="clear" w:color="auto" w:fill="auto"/>
          </w:tcPr>
          <w:p w14:paraId="522D7C3D" w14:textId="77777777" w:rsidR="00471689" w:rsidRPr="00C31E24" w:rsidRDefault="00471689" w:rsidP="00471689">
            <w:pPr>
              <w:pStyle w:val="TAC"/>
              <w:keepNext w:val="0"/>
              <w:keepLines w:val="0"/>
              <w:widowControl w:val="0"/>
            </w:pPr>
            <w:r w:rsidRPr="00C31E24">
              <w:t>-</w:t>
            </w:r>
          </w:p>
        </w:tc>
        <w:tc>
          <w:tcPr>
            <w:tcW w:w="3967" w:type="dxa"/>
            <w:shd w:val="clear" w:color="auto" w:fill="auto"/>
          </w:tcPr>
          <w:p w14:paraId="7E1A8143" w14:textId="77777777" w:rsidR="00471689" w:rsidRPr="00C31E24" w:rsidRDefault="00471689" w:rsidP="00471689">
            <w:pPr>
              <w:pStyle w:val="TAL"/>
            </w:pPr>
            <w:r w:rsidRPr="00C31E24">
              <w:t>EXCEPTION: The SS (MCVideo Server) waits 2 seconds before the SS (MCVideo Server) deactivates the dedicated EPS bearer and releases the RRC connection.</w:t>
            </w:r>
          </w:p>
          <w:p w14:paraId="36040C19" w14:textId="6175A778" w:rsidR="00471689" w:rsidRPr="00C31E24" w:rsidRDefault="00471689" w:rsidP="00471689">
            <w:pPr>
              <w:pStyle w:val="TAL"/>
              <w:keepNext w:val="0"/>
              <w:keepLines w:val="0"/>
              <w:widowControl w:val="0"/>
            </w:pPr>
            <w:r w:rsidRPr="00C31E24">
              <w:t xml:space="preserve">(NOTE 2): </w:t>
            </w:r>
          </w:p>
        </w:tc>
        <w:tc>
          <w:tcPr>
            <w:tcW w:w="708" w:type="dxa"/>
            <w:shd w:val="clear" w:color="auto" w:fill="auto"/>
          </w:tcPr>
          <w:p w14:paraId="5450F00D" w14:textId="77777777" w:rsidR="00471689" w:rsidRPr="00C31E24" w:rsidRDefault="00471689" w:rsidP="00471689">
            <w:pPr>
              <w:pStyle w:val="TAC"/>
              <w:keepNext w:val="0"/>
              <w:keepLines w:val="0"/>
              <w:widowControl w:val="0"/>
            </w:pPr>
            <w:r w:rsidRPr="00C31E24">
              <w:t>-</w:t>
            </w:r>
          </w:p>
        </w:tc>
        <w:tc>
          <w:tcPr>
            <w:tcW w:w="2978" w:type="dxa"/>
            <w:shd w:val="clear" w:color="auto" w:fill="auto"/>
          </w:tcPr>
          <w:p w14:paraId="4015FBD0" w14:textId="77777777" w:rsidR="00471689" w:rsidRPr="00C31E24" w:rsidRDefault="00471689" w:rsidP="00471689">
            <w:pPr>
              <w:pStyle w:val="TAL"/>
              <w:keepNext w:val="0"/>
              <w:keepLines w:val="0"/>
              <w:widowControl w:val="0"/>
            </w:pPr>
            <w:r w:rsidRPr="00C31E24">
              <w:t>-</w:t>
            </w:r>
          </w:p>
        </w:tc>
        <w:tc>
          <w:tcPr>
            <w:tcW w:w="565" w:type="dxa"/>
            <w:shd w:val="clear" w:color="auto" w:fill="auto"/>
          </w:tcPr>
          <w:p w14:paraId="266A3348" w14:textId="77777777" w:rsidR="00471689" w:rsidRPr="00C31E24" w:rsidRDefault="00471689" w:rsidP="00471689">
            <w:pPr>
              <w:pStyle w:val="TAC"/>
              <w:keepNext w:val="0"/>
              <w:keepLines w:val="0"/>
              <w:widowControl w:val="0"/>
            </w:pPr>
            <w:r w:rsidRPr="00C31E24">
              <w:t>-</w:t>
            </w:r>
          </w:p>
        </w:tc>
        <w:tc>
          <w:tcPr>
            <w:tcW w:w="850" w:type="dxa"/>
            <w:shd w:val="clear" w:color="auto" w:fill="auto"/>
          </w:tcPr>
          <w:p w14:paraId="533E0707" w14:textId="77777777" w:rsidR="00471689" w:rsidRPr="00C31E24" w:rsidRDefault="00471689" w:rsidP="00471689">
            <w:pPr>
              <w:pStyle w:val="TAC"/>
              <w:keepNext w:val="0"/>
              <w:keepLines w:val="0"/>
              <w:widowControl w:val="0"/>
            </w:pPr>
            <w:r w:rsidRPr="00C31E24">
              <w:t>-</w:t>
            </w:r>
          </w:p>
        </w:tc>
      </w:tr>
      <w:tr w:rsidR="00471689" w:rsidRPr="00C31E24" w14:paraId="7FBA11B7" w14:textId="77777777" w:rsidTr="0033754B">
        <w:tc>
          <w:tcPr>
            <w:tcW w:w="9785" w:type="dxa"/>
            <w:gridSpan w:val="6"/>
            <w:shd w:val="clear" w:color="auto" w:fill="auto"/>
          </w:tcPr>
          <w:p w14:paraId="0B12ADA8" w14:textId="77777777" w:rsidR="00471689" w:rsidRPr="00C31E24" w:rsidRDefault="00471689" w:rsidP="00764DD4">
            <w:pPr>
              <w:pStyle w:val="TAN"/>
            </w:pPr>
            <w:r w:rsidRPr="00C31E24">
              <w:t>NOTE 1: This action is expected to be done via a suitable implementation-dependent MMI.</w:t>
            </w:r>
          </w:p>
          <w:p w14:paraId="1197984A" w14:textId="282BE361" w:rsidR="00471689" w:rsidRPr="00C31E24" w:rsidRDefault="00471689" w:rsidP="00764DD4">
            <w:pPr>
              <w:pStyle w:val="TAN"/>
            </w:pPr>
            <w:r w:rsidRPr="00C31E24">
              <w:t>NOTE 2: The specified wait period of 2s shall ensure that lower layer signalling (TCP) is finished and any not allowed behaviour captured.</w:t>
            </w:r>
          </w:p>
        </w:tc>
      </w:tr>
    </w:tbl>
    <w:p w14:paraId="629D0692" w14:textId="77777777" w:rsidR="00784A32" w:rsidRPr="00C31E24" w:rsidRDefault="00784A32" w:rsidP="00784A32">
      <w:pPr>
        <w:rPr>
          <w:rFonts w:ascii="Arial" w:hAnsi="Arial" w:cs="Arial"/>
        </w:rPr>
      </w:pPr>
    </w:p>
    <w:p w14:paraId="3D11E941" w14:textId="77777777" w:rsidR="00784A32" w:rsidRPr="00C31E24" w:rsidRDefault="00784A32" w:rsidP="00784A32">
      <w:pPr>
        <w:keepNext/>
        <w:widowControl w:val="0"/>
        <w:rPr>
          <w:rFonts w:ascii="Arial" w:hAnsi="Arial" w:cs="Arial"/>
        </w:rPr>
      </w:pPr>
      <w:r w:rsidRPr="00C31E24">
        <w:rPr>
          <w:rFonts w:ascii="Arial" w:hAnsi="Arial" w:cs="Arial"/>
        </w:rPr>
        <w:t>6.1.2.4.3.3</w:t>
      </w:r>
      <w:r w:rsidRPr="00C31E24">
        <w:rPr>
          <w:rFonts w:ascii="Arial" w:hAnsi="Arial" w:cs="Arial"/>
        </w:rPr>
        <w:tab/>
        <w:t>Specific message contents</w:t>
      </w:r>
    </w:p>
    <w:p w14:paraId="732E30C3" w14:textId="77777777" w:rsidR="00FD2B6C" w:rsidRPr="00C31E24" w:rsidRDefault="00FD2B6C" w:rsidP="00FD2B6C">
      <w:pPr>
        <w:pStyle w:val="TH"/>
      </w:pPr>
      <w:r w:rsidRPr="00C31E24">
        <w:t>Table 6.1.2.4.3.3-1: SIP INVITE (Step 1,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C31E24" w14:paraId="13672129" w14:textId="77777777" w:rsidTr="00354887">
        <w:trPr>
          <w:tblHeader/>
        </w:trPr>
        <w:tc>
          <w:tcPr>
            <w:tcW w:w="9639" w:type="dxa"/>
            <w:gridSpan w:val="5"/>
          </w:tcPr>
          <w:p w14:paraId="4E1193FD" w14:textId="77777777" w:rsidR="00784A32" w:rsidRPr="00C31E24" w:rsidRDefault="00784A32" w:rsidP="00354887">
            <w:pPr>
              <w:pStyle w:val="TAL"/>
              <w:keepNext w:val="0"/>
            </w:pPr>
            <w:r w:rsidRPr="00C31E24">
              <w:t>Derivation Path: TS 36.579 [2], Table 5.5.2.5.2-1, condition MCVIDEO, EMERGENCY-CALL, GROUP-CALL, EMERGENCY</w:t>
            </w:r>
          </w:p>
        </w:tc>
      </w:tr>
      <w:tr w:rsidR="00784A32" w:rsidRPr="00C31E24" w14:paraId="124E716E" w14:textId="77777777" w:rsidTr="00354887">
        <w:trPr>
          <w:tblHeader/>
        </w:trPr>
        <w:tc>
          <w:tcPr>
            <w:tcW w:w="2833" w:type="dxa"/>
          </w:tcPr>
          <w:p w14:paraId="766FE9F9" w14:textId="77777777" w:rsidR="00784A32" w:rsidRPr="00C31E24" w:rsidRDefault="00784A32" w:rsidP="00354887">
            <w:pPr>
              <w:pStyle w:val="TAH"/>
              <w:keepNext w:val="0"/>
              <w:rPr>
                <w:bCs/>
              </w:rPr>
            </w:pPr>
            <w:r w:rsidRPr="00C31E24">
              <w:rPr>
                <w:bCs/>
              </w:rPr>
              <w:t>Information Element</w:t>
            </w:r>
          </w:p>
        </w:tc>
        <w:tc>
          <w:tcPr>
            <w:tcW w:w="2127" w:type="dxa"/>
          </w:tcPr>
          <w:p w14:paraId="3E6FEB9F" w14:textId="77777777" w:rsidR="00784A32" w:rsidRPr="00C31E24" w:rsidRDefault="00784A32" w:rsidP="00354887">
            <w:pPr>
              <w:pStyle w:val="TAH"/>
              <w:keepNext w:val="0"/>
              <w:rPr>
                <w:bCs/>
              </w:rPr>
            </w:pPr>
            <w:r w:rsidRPr="00C31E24">
              <w:rPr>
                <w:bCs/>
              </w:rPr>
              <w:t>Value/remark</w:t>
            </w:r>
          </w:p>
        </w:tc>
        <w:tc>
          <w:tcPr>
            <w:tcW w:w="2126" w:type="dxa"/>
            <w:tcBorders>
              <w:bottom w:val="single" w:sz="4" w:space="0" w:color="auto"/>
            </w:tcBorders>
          </w:tcPr>
          <w:p w14:paraId="66AEF778" w14:textId="77777777" w:rsidR="00784A32" w:rsidRPr="00C31E24" w:rsidRDefault="00784A32" w:rsidP="00354887">
            <w:pPr>
              <w:pStyle w:val="TAH"/>
              <w:keepNext w:val="0"/>
              <w:rPr>
                <w:bCs/>
              </w:rPr>
            </w:pPr>
            <w:r w:rsidRPr="00C31E24">
              <w:rPr>
                <w:bCs/>
              </w:rPr>
              <w:t>Comment</w:t>
            </w:r>
          </w:p>
        </w:tc>
        <w:tc>
          <w:tcPr>
            <w:tcW w:w="1418" w:type="dxa"/>
          </w:tcPr>
          <w:p w14:paraId="6158A616" w14:textId="77777777" w:rsidR="00784A32" w:rsidRPr="00C31E24" w:rsidRDefault="00784A32" w:rsidP="00354887">
            <w:pPr>
              <w:pStyle w:val="TAH"/>
              <w:keepNext w:val="0"/>
              <w:rPr>
                <w:bCs/>
              </w:rPr>
            </w:pPr>
            <w:r w:rsidRPr="00C31E24">
              <w:rPr>
                <w:bCs/>
              </w:rPr>
              <w:t>Reference</w:t>
            </w:r>
          </w:p>
        </w:tc>
        <w:tc>
          <w:tcPr>
            <w:tcW w:w="1135" w:type="dxa"/>
          </w:tcPr>
          <w:p w14:paraId="20E87EA0" w14:textId="77777777" w:rsidR="00784A32" w:rsidRPr="00C31E24" w:rsidRDefault="00784A32" w:rsidP="00354887">
            <w:pPr>
              <w:pStyle w:val="TAH"/>
              <w:keepNext w:val="0"/>
              <w:rPr>
                <w:bCs/>
              </w:rPr>
            </w:pPr>
            <w:r w:rsidRPr="00C31E24">
              <w:rPr>
                <w:bCs/>
              </w:rPr>
              <w:t>Condition</w:t>
            </w:r>
          </w:p>
        </w:tc>
      </w:tr>
      <w:tr w:rsidR="00784A32" w:rsidRPr="00C31E24" w14:paraId="0911ADCF" w14:textId="77777777" w:rsidTr="00354887">
        <w:tc>
          <w:tcPr>
            <w:tcW w:w="2833" w:type="dxa"/>
            <w:vAlign w:val="center"/>
          </w:tcPr>
          <w:p w14:paraId="6662505E" w14:textId="77777777" w:rsidR="00784A32" w:rsidRPr="00C31E24" w:rsidRDefault="00784A32" w:rsidP="00354887">
            <w:pPr>
              <w:pStyle w:val="TAL"/>
              <w:rPr>
                <w:b/>
              </w:rPr>
            </w:pPr>
            <w:r w:rsidRPr="00C31E24">
              <w:rPr>
                <w:b/>
              </w:rPr>
              <w:t>Message-body</w:t>
            </w:r>
          </w:p>
        </w:tc>
        <w:tc>
          <w:tcPr>
            <w:tcW w:w="2127" w:type="dxa"/>
          </w:tcPr>
          <w:p w14:paraId="64B203F5" w14:textId="77777777" w:rsidR="00784A32" w:rsidRPr="00C31E24" w:rsidRDefault="00784A32" w:rsidP="00354887">
            <w:pPr>
              <w:pStyle w:val="TAL"/>
            </w:pPr>
          </w:p>
        </w:tc>
        <w:tc>
          <w:tcPr>
            <w:tcW w:w="2126" w:type="dxa"/>
            <w:tcBorders>
              <w:top w:val="single" w:sz="4" w:space="0" w:color="auto"/>
              <w:bottom w:val="single" w:sz="4" w:space="0" w:color="auto"/>
            </w:tcBorders>
          </w:tcPr>
          <w:p w14:paraId="1C4EB7BB" w14:textId="77777777" w:rsidR="00784A32" w:rsidRPr="00C31E24" w:rsidRDefault="00784A32" w:rsidP="00354887">
            <w:pPr>
              <w:pStyle w:val="TAL"/>
            </w:pPr>
          </w:p>
        </w:tc>
        <w:tc>
          <w:tcPr>
            <w:tcW w:w="1418" w:type="dxa"/>
          </w:tcPr>
          <w:p w14:paraId="12EB3FBA" w14:textId="77777777" w:rsidR="00784A32" w:rsidRPr="00C31E24" w:rsidRDefault="00784A32" w:rsidP="00354887">
            <w:pPr>
              <w:pStyle w:val="TAL"/>
            </w:pPr>
          </w:p>
        </w:tc>
        <w:tc>
          <w:tcPr>
            <w:tcW w:w="1135" w:type="dxa"/>
            <w:vAlign w:val="bottom"/>
          </w:tcPr>
          <w:p w14:paraId="65F87E49" w14:textId="77777777" w:rsidR="00784A32" w:rsidRPr="00C31E24" w:rsidRDefault="00784A32" w:rsidP="00354887">
            <w:pPr>
              <w:pStyle w:val="TAL"/>
            </w:pPr>
          </w:p>
        </w:tc>
      </w:tr>
      <w:tr w:rsidR="00784A32" w:rsidRPr="00C31E24" w14:paraId="167BDDEF"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06459846" w14:textId="77777777" w:rsidR="00784A32" w:rsidRPr="00C31E24" w:rsidRDefault="00784A32" w:rsidP="00354887">
            <w:pPr>
              <w:pStyle w:val="TAL"/>
            </w:pPr>
            <w:r w:rsidRPr="00C31E2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6EF6024" w14:textId="77777777" w:rsidR="00784A32" w:rsidRPr="00C31E2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8480D16" w14:textId="77777777" w:rsidR="00784A32" w:rsidRPr="00C31E24" w:rsidRDefault="00784A32" w:rsidP="00354887">
            <w:pPr>
              <w:pStyle w:val="TAL"/>
            </w:pPr>
            <w:r w:rsidRPr="00C31E24">
              <w:t>MCVideo</w:t>
            </w:r>
          </w:p>
        </w:tc>
        <w:tc>
          <w:tcPr>
            <w:tcW w:w="1418" w:type="dxa"/>
            <w:tcBorders>
              <w:top w:val="single" w:sz="4" w:space="0" w:color="auto"/>
              <w:left w:val="single" w:sz="4" w:space="0" w:color="auto"/>
              <w:bottom w:val="single" w:sz="4" w:space="0" w:color="auto"/>
              <w:right w:val="single" w:sz="4" w:space="0" w:color="auto"/>
            </w:tcBorders>
          </w:tcPr>
          <w:p w14:paraId="1F2ACDD3" w14:textId="77777777" w:rsidR="00784A32" w:rsidRPr="00C31E2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4826E068" w14:textId="77777777" w:rsidR="00784A32" w:rsidRPr="00C31E24" w:rsidRDefault="00784A32" w:rsidP="00354887">
            <w:pPr>
              <w:pStyle w:val="TAL"/>
            </w:pPr>
          </w:p>
        </w:tc>
      </w:tr>
      <w:tr w:rsidR="00784A32" w:rsidRPr="00C31E24" w14:paraId="5CB1DC46"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28FDDFBC" w14:textId="77777777" w:rsidR="00784A32" w:rsidRPr="00C31E24" w:rsidRDefault="00784A32" w:rsidP="00354887">
            <w:pPr>
              <w:pStyle w:val="TAL"/>
            </w:pPr>
            <w:r w:rsidRPr="00C31E24">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2E7CF4D5" w14:textId="77777777" w:rsidR="00784A32" w:rsidRPr="00C31E2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0AC95870" w14:textId="77777777" w:rsidR="00784A32" w:rsidRPr="00C31E2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95277FB" w14:textId="77777777" w:rsidR="00784A32" w:rsidRPr="00C31E2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1BD1DA56" w14:textId="77777777" w:rsidR="00784A32" w:rsidRPr="00C31E24" w:rsidRDefault="00784A32" w:rsidP="00354887">
            <w:pPr>
              <w:pStyle w:val="TAL"/>
            </w:pPr>
          </w:p>
        </w:tc>
      </w:tr>
      <w:tr w:rsidR="00784A32" w:rsidRPr="00C31E24" w14:paraId="10050A88" w14:textId="77777777" w:rsidTr="00354887">
        <w:tc>
          <w:tcPr>
            <w:tcW w:w="2833" w:type="dxa"/>
            <w:vAlign w:val="center"/>
          </w:tcPr>
          <w:p w14:paraId="2E5C4AC3" w14:textId="77777777" w:rsidR="00784A32" w:rsidRPr="00C31E24" w:rsidRDefault="00784A32" w:rsidP="00354887">
            <w:pPr>
              <w:pStyle w:val="TAL"/>
            </w:pPr>
            <w:r w:rsidRPr="00C31E24">
              <w:t xml:space="preserve">      MIME-Content-Type</w:t>
            </w:r>
          </w:p>
        </w:tc>
        <w:tc>
          <w:tcPr>
            <w:tcW w:w="2127" w:type="dxa"/>
          </w:tcPr>
          <w:p w14:paraId="25ACF2CF" w14:textId="77777777" w:rsidR="00784A32" w:rsidRPr="00C31E24" w:rsidRDefault="00784A32" w:rsidP="00354887">
            <w:pPr>
              <w:pStyle w:val="TAL"/>
            </w:pPr>
            <w:r w:rsidRPr="00C31E24">
              <w:t>"application/vnd.3gpp.mcvideo-info+xml" as described in Table 6.1.2.4.3.3-2</w:t>
            </w:r>
          </w:p>
        </w:tc>
        <w:tc>
          <w:tcPr>
            <w:tcW w:w="2126" w:type="dxa"/>
            <w:tcBorders>
              <w:top w:val="single" w:sz="4" w:space="0" w:color="auto"/>
              <w:bottom w:val="single" w:sz="4" w:space="0" w:color="auto"/>
            </w:tcBorders>
          </w:tcPr>
          <w:p w14:paraId="76EBAC1D" w14:textId="77777777" w:rsidR="00784A32" w:rsidRPr="00C31E24" w:rsidRDefault="00784A32" w:rsidP="00354887">
            <w:pPr>
              <w:pStyle w:val="TAL"/>
            </w:pPr>
          </w:p>
        </w:tc>
        <w:tc>
          <w:tcPr>
            <w:tcW w:w="1418" w:type="dxa"/>
          </w:tcPr>
          <w:p w14:paraId="4A36C839" w14:textId="77777777" w:rsidR="00784A32" w:rsidRPr="00C31E24" w:rsidRDefault="00784A32" w:rsidP="00354887">
            <w:pPr>
              <w:pStyle w:val="TAL"/>
            </w:pPr>
          </w:p>
        </w:tc>
        <w:tc>
          <w:tcPr>
            <w:tcW w:w="1135" w:type="dxa"/>
          </w:tcPr>
          <w:p w14:paraId="32AC1DEE" w14:textId="77777777" w:rsidR="00784A32" w:rsidRPr="00C31E24" w:rsidRDefault="00784A32" w:rsidP="00354887">
            <w:pPr>
              <w:pStyle w:val="TAL"/>
            </w:pPr>
          </w:p>
        </w:tc>
      </w:tr>
    </w:tbl>
    <w:p w14:paraId="2C71B96E" w14:textId="77777777" w:rsidR="00784A32" w:rsidRPr="00C31E24" w:rsidRDefault="00784A32" w:rsidP="00784A32">
      <w:pPr>
        <w:keepNext/>
        <w:widowControl w:val="0"/>
        <w:rPr>
          <w:rFonts w:ascii="Arial" w:hAnsi="Arial" w:cs="Arial"/>
        </w:rPr>
      </w:pPr>
    </w:p>
    <w:p w14:paraId="21E38961" w14:textId="77777777" w:rsidR="00784A32" w:rsidRPr="00C31E24" w:rsidRDefault="00784A32" w:rsidP="00784A32">
      <w:pPr>
        <w:pStyle w:val="TH"/>
        <w:keepLines w:val="0"/>
        <w:widowControl w:val="0"/>
      </w:pPr>
      <w:r w:rsidRPr="00C31E24">
        <w:t>Table 6.1.2.4.3.3-2: MCVideo-INFO in SIP INVITE (Table 6.1.2.4.3.3-1)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C31E24" w14:paraId="4FAF04E8"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311A0E9A" w14:textId="28366300" w:rsidR="00784A32" w:rsidRPr="00C31E24" w:rsidRDefault="00784A32" w:rsidP="00354887">
            <w:pPr>
              <w:pStyle w:val="TAL"/>
              <w:keepLines w:val="0"/>
              <w:widowControl w:val="0"/>
            </w:pPr>
            <w:r w:rsidRPr="00C31E24">
              <w:t>Derivation Path: TS 36.579-1, Table 5.5.3.2.2-2, condition MCVIDEO, GROUP-CALL, EMERGENCY-CALL</w:t>
            </w:r>
            <w:r w:rsidR="00471689" w:rsidRPr="00C31E24">
              <w:t>, CHAT-GROUPCALL, INVITE-REFER</w:t>
            </w:r>
          </w:p>
        </w:tc>
      </w:tr>
    </w:tbl>
    <w:p w14:paraId="360FEFDF" w14:textId="77777777" w:rsidR="00784A32" w:rsidRPr="00C31E24" w:rsidRDefault="00784A32" w:rsidP="00784A32"/>
    <w:p w14:paraId="1C72068B" w14:textId="77777777" w:rsidR="00784A32" w:rsidRPr="00C31E24" w:rsidRDefault="00784A32" w:rsidP="00784A32">
      <w:pPr>
        <w:pStyle w:val="TH"/>
      </w:pPr>
      <w:r w:rsidRPr="00C31E24">
        <w:t>Table 6.1.2.4.3.3-3: SIP 200 (OK) (Step 3,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7321AC4B" w14:textId="77777777" w:rsidTr="00354887">
        <w:trPr>
          <w:tblHeader/>
        </w:trPr>
        <w:tc>
          <w:tcPr>
            <w:tcW w:w="9639" w:type="dxa"/>
            <w:gridSpan w:val="5"/>
          </w:tcPr>
          <w:p w14:paraId="5D71D5BD" w14:textId="79A69FAD" w:rsidR="00784A32" w:rsidRPr="00C31E24" w:rsidRDefault="00784A32" w:rsidP="00354887">
            <w:pPr>
              <w:pStyle w:val="TAL"/>
              <w:rPr>
                <w:rFonts w:cs="Arial"/>
                <w:szCs w:val="18"/>
              </w:rPr>
            </w:pPr>
            <w:r w:rsidRPr="00C31E24">
              <w:t>Derivation Path: TS 36.579-1 [2], Table 5.5.2.17.1.</w:t>
            </w:r>
            <w:r w:rsidR="00471689" w:rsidRPr="00C31E24">
              <w:t>1</w:t>
            </w:r>
            <w:r w:rsidRPr="00C31E24">
              <w:t>-1, condition MCVIDEO, GROUP-CALL</w:t>
            </w:r>
          </w:p>
        </w:tc>
      </w:tr>
      <w:tr w:rsidR="00784A32" w:rsidRPr="00C31E24" w14:paraId="54CF80CC" w14:textId="77777777" w:rsidTr="00354887">
        <w:trPr>
          <w:tblHeader/>
        </w:trPr>
        <w:tc>
          <w:tcPr>
            <w:tcW w:w="2835" w:type="dxa"/>
          </w:tcPr>
          <w:p w14:paraId="6DDBA404" w14:textId="77777777" w:rsidR="00784A32" w:rsidRPr="00C31E24" w:rsidRDefault="00784A32" w:rsidP="00354887">
            <w:pPr>
              <w:pStyle w:val="TAH"/>
              <w:rPr>
                <w:bCs/>
              </w:rPr>
            </w:pPr>
            <w:r w:rsidRPr="00C31E24">
              <w:rPr>
                <w:bCs/>
              </w:rPr>
              <w:t>Information Element</w:t>
            </w:r>
          </w:p>
        </w:tc>
        <w:tc>
          <w:tcPr>
            <w:tcW w:w="2126" w:type="dxa"/>
          </w:tcPr>
          <w:p w14:paraId="1E302784" w14:textId="77777777" w:rsidR="00784A32" w:rsidRPr="00C31E24" w:rsidRDefault="00784A32" w:rsidP="00354887">
            <w:pPr>
              <w:pStyle w:val="TAH"/>
              <w:rPr>
                <w:bCs/>
              </w:rPr>
            </w:pPr>
            <w:r w:rsidRPr="00C31E24">
              <w:rPr>
                <w:bCs/>
              </w:rPr>
              <w:t>Value/remark</w:t>
            </w:r>
          </w:p>
        </w:tc>
        <w:tc>
          <w:tcPr>
            <w:tcW w:w="2126" w:type="dxa"/>
            <w:tcBorders>
              <w:bottom w:val="single" w:sz="4" w:space="0" w:color="auto"/>
            </w:tcBorders>
          </w:tcPr>
          <w:p w14:paraId="3868A262" w14:textId="77777777" w:rsidR="00784A32" w:rsidRPr="00C31E24" w:rsidRDefault="00784A32" w:rsidP="00354887">
            <w:pPr>
              <w:pStyle w:val="TAH"/>
              <w:rPr>
                <w:bCs/>
              </w:rPr>
            </w:pPr>
            <w:r w:rsidRPr="00C31E24">
              <w:rPr>
                <w:bCs/>
              </w:rPr>
              <w:t>Comment</w:t>
            </w:r>
          </w:p>
        </w:tc>
        <w:tc>
          <w:tcPr>
            <w:tcW w:w="1418" w:type="dxa"/>
          </w:tcPr>
          <w:p w14:paraId="212A629E" w14:textId="77777777" w:rsidR="00784A32" w:rsidRPr="00C31E24" w:rsidRDefault="00784A32" w:rsidP="00354887">
            <w:pPr>
              <w:pStyle w:val="TAH"/>
              <w:rPr>
                <w:bCs/>
              </w:rPr>
            </w:pPr>
            <w:r w:rsidRPr="00C31E24">
              <w:rPr>
                <w:bCs/>
              </w:rPr>
              <w:t>Reference</w:t>
            </w:r>
          </w:p>
        </w:tc>
        <w:tc>
          <w:tcPr>
            <w:tcW w:w="1134" w:type="dxa"/>
          </w:tcPr>
          <w:p w14:paraId="72161924" w14:textId="77777777" w:rsidR="00784A32" w:rsidRPr="00C31E24" w:rsidRDefault="00784A32" w:rsidP="00354887">
            <w:pPr>
              <w:pStyle w:val="TAH"/>
              <w:rPr>
                <w:bCs/>
              </w:rPr>
            </w:pPr>
            <w:r w:rsidRPr="00C31E24">
              <w:rPr>
                <w:bCs/>
              </w:rPr>
              <w:t>Condition</w:t>
            </w:r>
          </w:p>
        </w:tc>
      </w:tr>
      <w:tr w:rsidR="00784A32" w:rsidRPr="00C31E24" w14:paraId="53B24C87"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378D02BA" w14:textId="77777777" w:rsidR="00784A32" w:rsidRPr="00C31E24" w:rsidRDefault="00784A32" w:rsidP="00354887">
            <w:pPr>
              <w:pStyle w:val="TAL"/>
            </w:pPr>
            <w:r w:rsidRPr="00C31E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37AE73A3" w14:textId="77777777" w:rsidR="00784A32" w:rsidRPr="00C31E2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3A96F46E" w14:textId="77777777" w:rsidR="00784A32" w:rsidRPr="00C31E24"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C2BECFD" w14:textId="77777777" w:rsidR="00784A32" w:rsidRPr="00C31E2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C2F7542" w14:textId="77777777" w:rsidR="00784A32" w:rsidRPr="00C31E24" w:rsidRDefault="00784A32" w:rsidP="00354887">
            <w:pPr>
              <w:pStyle w:val="TAL"/>
              <w:rPr>
                <w:bCs/>
              </w:rPr>
            </w:pPr>
          </w:p>
        </w:tc>
      </w:tr>
      <w:tr w:rsidR="00784A32" w:rsidRPr="00C31E24" w14:paraId="43F5C0D0"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7A2EB1EE" w14:textId="77777777" w:rsidR="00784A32" w:rsidRPr="00C31E24" w:rsidRDefault="00784A32" w:rsidP="00354887">
            <w:pPr>
              <w:pStyle w:val="TAL"/>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6C6CDDF6" w14:textId="77777777" w:rsidR="00784A32" w:rsidRPr="00C31E2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78C12CA" w14:textId="77777777" w:rsidR="00784A32" w:rsidRPr="00C31E24" w:rsidRDefault="00784A32" w:rsidP="00354887">
            <w:pPr>
              <w:pStyle w:val="TAL"/>
            </w:pPr>
            <w:r w:rsidRPr="00C31E24">
              <w:t>MCVideo</w:t>
            </w:r>
          </w:p>
        </w:tc>
        <w:tc>
          <w:tcPr>
            <w:tcW w:w="1418" w:type="dxa"/>
            <w:tcBorders>
              <w:top w:val="single" w:sz="4" w:space="0" w:color="auto"/>
              <w:left w:val="single" w:sz="4" w:space="0" w:color="auto"/>
              <w:bottom w:val="single" w:sz="4" w:space="0" w:color="auto"/>
              <w:right w:val="single" w:sz="4" w:space="0" w:color="auto"/>
            </w:tcBorders>
          </w:tcPr>
          <w:p w14:paraId="43B9A2EE" w14:textId="77777777" w:rsidR="00784A32" w:rsidRPr="00C31E2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3AC4C3E" w14:textId="77777777" w:rsidR="00784A32" w:rsidRPr="00C31E24" w:rsidRDefault="00784A32" w:rsidP="00354887">
            <w:pPr>
              <w:pStyle w:val="TAL"/>
              <w:rPr>
                <w:bCs/>
              </w:rPr>
            </w:pPr>
          </w:p>
        </w:tc>
      </w:tr>
      <w:tr w:rsidR="00784A32" w:rsidRPr="00C31E24" w14:paraId="69EBE241"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5F2C0AE" w14:textId="77777777" w:rsidR="00784A32" w:rsidRPr="00C31E24" w:rsidRDefault="00784A32" w:rsidP="00354887">
            <w:pPr>
              <w:pStyle w:val="TAL"/>
            </w:pPr>
            <w:r w:rsidRPr="00C31E2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0CD6BA3E" w14:textId="77777777" w:rsidR="00784A32" w:rsidRPr="00C31E2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24B386A3" w14:textId="77777777" w:rsidR="00784A32" w:rsidRPr="00C31E24"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640D1D7" w14:textId="77777777" w:rsidR="00784A32" w:rsidRPr="00C31E2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4FBEE88A" w14:textId="77777777" w:rsidR="00784A32" w:rsidRPr="00C31E24" w:rsidRDefault="00784A32" w:rsidP="00354887">
            <w:pPr>
              <w:pStyle w:val="TAL"/>
              <w:rPr>
                <w:bCs/>
              </w:rPr>
            </w:pPr>
          </w:p>
        </w:tc>
      </w:tr>
      <w:tr w:rsidR="00784A32" w:rsidRPr="00C31E24" w14:paraId="64F8CD3F"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1953B593" w14:textId="77777777" w:rsidR="00784A32" w:rsidRPr="00C31E24" w:rsidRDefault="00784A32" w:rsidP="00354887">
            <w:pPr>
              <w:pStyle w:val="TAL"/>
            </w:pPr>
            <w:r w:rsidRPr="00C31E24">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3B6999B3" w14:textId="77777777" w:rsidR="00784A32" w:rsidRPr="00C31E24" w:rsidRDefault="00784A32" w:rsidP="00354887">
            <w:pPr>
              <w:pStyle w:val="TAL"/>
            </w:pPr>
            <w:r w:rsidRPr="00C31E24">
              <w:t>"application/vnd.3gpp.mcvideo-info+xml" as described in Table 6.1.2.4.3.3-4</w:t>
            </w:r>
          </w:p>
        </w:tc>
        <w:tc>
          <w:tcPr>
            <w:tcW w:w="2126" w:type="dxa"/>
            <w:tcBorders>
              <w:top w:val="single" w:sz="4" w:space="0" w:color="auto"/>
              <w:left w:val="single" w:sz="4" w:space="0" w:color="auto"/>
              <w:bottom w:val="single" w:sz="4" w:space="0" w:color="auto"/>
              <w:right w:val="single" w:sz="4" w:space="0" w:color="auto"/>
            </w:tcBorders>
          </w:tcPr>
          <w:p w14:paraId="5D3A44F0" w14:textId="77777777" w:rsidR="00784A32" w:rsidRPr="00C31E24"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1F738E05" w14:textId="77777777" w:rsidR="00784A32" w:rsidRPr="00C31E2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2F1C1FB2" w14:textId="77777777" w:rsidR="00784A32" w:rsidRPr="00C31E24" w:rsidRDefault="00784A32" w:rsidP="00354887">
            <w:pPr>
              <w:pStyle w:val="TAL"/>
              <w:rPr>
                <w:bCs/>
              </w:rPr>
            </w:pPr>
          </w:p>
        </w:tc>
      </w:tr>
    </w:tbl>
    <w:p w14:paraId="37E6E512" w14:textId="77777777" w:rsidR="00784A32" w:rsidRPr="00C31E24" w:rsidRDefault="00784A32" w:rsidP="00784A32"/>
    <w:p w14:paraId="2FEEAEB2" w14:textId="77777777" w:rsidR="00784A32" w:rsidRPr="00C31E24" w:rsidRDefault="00784A32" w:rsidP="00784A32">
      <w:pPr>
        <w:pStyle w:val="TH"/>
        <w:keepLines w:val="0"/>
        <w:widowControl w:val="0"/>
      </w:pPr>
      <w:r w:rsidRPr="00C31E24">
        <w:t>Table 6.1.2.4.3.3-4: MCVideo-INFO (Table 6.1.2.4.3.3-3)</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C31E24" w14:paraId="7C8DC876"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72B09D41" w14:textId="510A3FF6" w:rsidR="00784A32" w:rsidRPr="00C31E24" w:rsidRDefault="00784A32" w:rsidP="00354887">
            <w:pPr>
              <w:pStyle w:val="TAL"/>
              <w:keepLines w:val="0"/>
              <w:widowControl w:val="0"/>
            </w:pPr>
            <w:r w:rsidRPr="00C31E24">
              <w:t>Derivation Path: TS 36.579-1, Table 5.5.3.2.1-2, condition MCVIDEO, GROUP-CALL, EMERGENCY-CALL</w:t>
            </w:r>
            <w:r w:rsidR="00471689" w:rsidRPr="00C31E24">
              <w:t>, CHAT-GROUPCALL, INVITE-REFER</w:t>
            </w:r>
          </w:p>
        </w:tc>
      </w:tr>
    </w:tbl>
    <w:p w14:paraId="3945F862" w14:textId="77777777" w:rsidR="00784A32" w:rsidRPr="00C31E24" w:rsidRDefault="00784A32" w:rsidP="00784A32"/>
    <w:p w14:paraId="4C5697A0" w14:textId="08489E12" w:rsidR="00784A32" w:rsidRPr="00C31E24" w:rsidRDefault="00784A32" w:rsidP="00784A32">
      <w:pPr>
        <w:pStyle w:val="TH"/>
      </w:pPr>
      <w:r w:rsidRPr="00C31E24">
        <w:t xml:space="preserve">Table: 6.1.2.4.3.3-5: </w:t>
      </w:r>
      <w:r w:rsidR="00471689" w:rsidRPr="00C31E24">
        <w:t>Void</w:t>
      </w:r>
    </w:p>
    <w:p w14:paraId="7EA7F440" w14:textId="77777777" w:rsidR="00784A32" w:rsidRPr="00C31E24" w:rsidRDefault="00784A32" w:rsidP="00784A32"/>
    <w:p w14:paraId="0C523A42" w14:textId="77777777" w:rsidR="00784A32" w:rsidRPr="00C31E24" w:rsidRDefault="00784A32" w:rsidP="00784A32">
      <w:pPr>
        <w:pStyle w:val="TH"/>
        <w:spacing w:before="0"/>
      </w:pPr>
      <w:r w:rsidRPr="00C31E24">
        <w:t>Table 6.1.2.4.3.3-6: SIP BYE (Steps 8, 17, Table 6.1.2.4.3.2-1)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rsidDel="00127C5D" w14:paraId="73722092" w14:textId="77777777" w:rsidTr="00354887">
        <w:trPr>
          <w:tblHeader/>
        </w:trPr>
        <w:tc>
          <w:tcPr>
            <w:tcW w:w="9634" w:type="dxa"/>
          </w:tcPr>
          <w:p w14:paraId="4991A4F5" w14:textId="71E967CD" w:rsidR="00784A32" w:rsidRPr="00C31E24" w:rsidDel="00127C5D" w:rsidRDefault="00784A32" w:rsidP="00354887">
            <w:pPr>
              <w:pStyle w:val="TAL"/>
              <w:keepNext w:val="0"/>
              <w:keepLines w:val="0"/>
              <w:widowControl w:val="0"/>
            </w:pPr>
            <w:r w:rsidRPr="00C31E24">
              <w:t>Derivation Path: TS 36.579-1, Table 5.5.2.2</w:t>
            </w:r>
            <w:r w:rsidR="00471689" w:rsidRPr="00C31E24">
              <w:t>.1</w:t>
            </w:r>
            <w:r w:rsidRPr="00C31E24">
              <w:t>-1, condition MO_CALL</w:t>
            </w:r>
          </w:p>
        </w:tc>
      </w:tr>
    </w:tbl>
    <w:p w14:paraId="7C586B82" w14:textId="77777777" w:rsidR="00784A32" w:rsidRPr="00C31E24" w:rsidRDefault="00784A32" w:rsidP="00784A32"/>
    <w:p w14:paraId="67215EC6" w14:textId="3992FA31" w:rsidR="00784A32" w:rsidRPr="00C31E24" w:rsidRDefault="00784A32" w:rsidP="00784A32">
      <w:pPr>
        <w:pStyle w:val="TH"/>
      </w:pPr>
      <w:r w:rsidRPr="00C31E24">
        <w:t xml:space="preserve">Table 6.1.2.4.3.3-7: </w:t>
      </w:r>
      <w:r w:rsidR="00471689" w:rsidRPr="00C31E24">
        <w:t>Void</w:t>
      </w:r>
    </w:p>
    <w:p w14:paraId="2FDE8C83" w14:textId="77777777" w:rsidR="00784A32" w:rsidRPr="00C31E24" w:rsidRDefault="00784A32" w:rsidP="00784A32"/>
    <w:p w14:paraId="07C14B85" w14:textId="77777777" w:rsidR="00FD2B6C" w:rsidRPr="00C31E24" w:rsidRDefault="00FD2B6C" w:rsidP="00FD2B6C">
      <w:pPr>
        <w:pStyle w:val="TH"/>
        <w:keepLines w:val="0"/>
        <w:widowControl w:val="0"/>
      </w:pPr>
      <w:r w:rsidRPr="00C31E24">
        <w:t>Table 6.1.2.4.3.3-8: SIP INVITE (Step 10, Table 6.1.2.4.3.2-1)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C31E24" w14:paraId="0D84A3A1" w14:textId="77777777" w:rsidTr="00354887">
        <w:trPr>
          <w:tblHeader/>
        </w:trPr>
        <w:tc>
          <w:tcPr>
            <w:tcW w:w="9639" w:type="dxa"/>
            <w:gridSpan w:val="5"/>
          </w:tcPr>
          <w:p w14:paraId="1D7ADD33" w14:textId="56950D14" w:rsidR="00784A32" w:rsidRPr="00C31E24" w:rsidRDefault="00784A32" w:rsidP="00354887">
            <w:pPr>
              <w:pStyle w:val="TAL"/>
              <w:keepLines w:val="0"/>
              <w:widowControl w:val="0"/>
            </w:pPr>
            <w:r w:rsidRPr="00C31E24">
              <w:t>Derivation Path: TS 36.579 [2], Table 5.5.2.</w:t>
            </w:r>
            <w:r w:rsidR="00471689" w:rsidRPr="00C31E24">
              <w:t>5</w:t>
            </w:r>
            <w:r w:rsidRPr="00C31E24">
              <w:t>.2-1, condition MCVIDEO, GROUP-CALL, IMMPERIL-CALL</w:t>
            </w:r>
          </w:p>
        </w:tc>
      </w:tr>
      <w:tr w:rsidR="00784A32" w:rsidRPr="00C31E24" w14:paraId="05F8967F" w14:textId="77777777" w:rsidTr="00354887">
        <w:trPr>
          <w:tblHeader/>
        </w:trPr>
        <w:tc>
          <w:tcPr>
            <w:tcW w:w="2833" w:type="dxa"/>
          </w:tcPr>
          <w:p w14:paraId="34861082" w14:textId="77777777" w:rsidR="00784A32" w:rsidRPr="00C31E24" w:rsidRDefault="00784A32" w:rsidP="00354887">
            <w:pPr>
              <w:pStyle w:val="TAH"/>
              <w:keepLines w:val="0"/>
              <w:widowControl w:val="0"/>
              <w:rPr>
                <w:bCs/>
              </w:rPr>
            </w:pPr>
            <w:r w:rsidRPr="00C31E24">
              <w:rPr>
                <w:bCs/>
              </w:rPr>
              <w:t>Information Element</w:t>
            </w:r>
          </w:p>
        </w:tc>
        <w:tc>
          <w:tcPr>
            <w:tcW w:w="2127" w:type="dxa"/>
          </w:tcPr>
          <w:p w14:paraId="16342DD6" w14:textId="77777777" w:rsidR="00784A32" w:rsidRPr="00C31E24" w:rsidRDefault="00784A32" w:rsidP="00354887">
            <w:pPr>
              <w:pStyle w:val="TAH"/>
              <w:keepLines w:val="0"/>
              <w:widowControl w:val="0"/>
              <w:rPr>
                <w:bCs/>
              </w:rPr>
            </w:pPr>
            <w:r w:rsidRPr="00C31E24">
              <w:rPr>
                <w:bCs/>
              </w:rPr>
              <w:t>Value/remark</w:t>
            </w:r>
          </w:p>
        </w:tc>
        <w:tc>
          <w:tcPr>
            <w:tcW w:w="2126" w:type="dxa"/>
            <w:tcBorders>
              <w:bottom w:val="single" w:sz="4" w:space="0" w:color="auto"/>
            </w:tcBorders>
          </w:tcPr>
          <w:p w14:paraId="6ACF1FB7" w14:textId="77777777" w:rsidR="00784A32" w:rsidRPr="00C31E24" w:rsidRDefault="00784A32" w:rsidP="00354887">
            <w:pPr>
              <w:pStyle w:val="TAH"/>
              <w:keepLines w:val="0"/>
              <w:widowControl w:val="0"/>
              <w:rPr>
                <w:bCs/>
              </w:rPr>
            </w:pPr>
            <w:r w:rsidRPr="00C31E24">
              <w:rPr>
                <w:bCs/>
              </w:rPr>
              <w:t>Comment</w:t>
            </w:r>
          </w:p>
        </w:tc>
        <w:tc>
          <w:tcPr>
            <w:tcW w:w="1418" w:type="dxa"/>
          </w:tcPr>
          <w:p w14:paraId="2700996E" w14:textId="77777777" w:rsidR="00784A32" w:rsidRPr="00C31E24" w:rsidRDefault="00784A32" w:rsidP="00354887">
            <w:pPr>
              <w:pStyle w:val="TAH"/>
              <w:keepLines w:val="0"/>
              <w:widowControl w:val="0"/>
              <w:rPr>
                <w:bCs/>
              </w:rPr>
            </w:pPr>
            <w:r w:rsidRPr="00C31E24">
              <w:rPr>
                <w:bCs/>
              </w:rPr>
              <w:t>Reference</w:t>
            </w:r>
          </w:p>
        </w:tc>
        <w:tc>
          <w:tcPr>
            <w:tcW w:w="1135" w:type="dxa"/>
          </w:tcPr>
          <w:p w14:paraId="5D0AE4CE" w14:textId="77777777" w:rsidR="00784A32" w:rsidRPr="00C31E24" w:rsidRDefault="00784A32" w:rsidP="00354887">
            <w:pPr>
              <w:pStyle w:val="TAH"/>
              <w:keepLines w:val="0"/>
              <w:widowControl w:val="0"/>
              <w:rPr>
                <w:bCs/>
              </w:rPr>
            </w:pPr>
            <w:r w:rsidRPr="00C31E24">
              <w:rPr>
                <w:bCs/>
              </w:rPr>
              <w:t>Condition</w:t>
            </w:r>
          </w:p>
        </w:tc>
      </w:tr>
      <w:tr w:rsidR="00784A32" w:rsidRPr="00C31E24" w14:paraId="20E4A960" w14:textId="77777777" w:rsidTr="00354887">
        <w:tc>
          <w:tcPr>
            <w:tcW w:w="2833" w:type="dxa"/>
            <w:vAlign w:val="center"/>
          </w:tcPr>
          <w:p w14:paraId="2CB22994" w14:textId="77777777" w:rsidR="00784A32" w:rsidRPr="00C31E24" w:rsidRDefault="00784A32" w:rsidP="00354887">
            <w:pPr>
              <w:pStyle w:val="TAL"/>
              <w:rPr>
                <w:b/>
              </w:rPr>
            </w:pPr>
            <w:r w:rsidRPr="00C31E24">
              <w:rPr>
                <w:b/>
              </w:rPr>
              <w:t>Message-body</w:t>
            </w:r>
          </w:p>
        </w:tc>
        <w:tc>
          <w:tcPr>
            <w:tcW w:w="2127" w:type="dxa"/>
          </w:tcPr>
          <w:p w14:paraId="49F1E962" w14:textId="77777777" w:rsidR="00784A32" w:rsidRPr="00C31E24" w:rsidRDefault="00784A32" w:rsidP="00354887">
            <w:pPr>
              <w:pStyle w:val="TAL"/>
            </w:pPr>
          </w:p>
        </w:tc>
        <w:tc>
          <w:tcPr>
            <w:tcW w:w="2126" w:type="dxa"/>
            <w:tcBorders>
              <w:top w:val="single" w:sz="4" w:space="0" w:color="auto"/>
              <w:bottom w:val="single" w:sz="4" w:space="0" w:color="auto"/>
            </w:tcBorders>
          </w:tcPr>
          <w:p w14:paraId="60932D8A" w14:textId="77777777" w:rsidR="00784A32" w:rsidRPr="00C31E24" w:rsidRDefault="00784A32" w:rsidP="00354887">
            <w:pPr>
              <w:pStyle w:val="TAL"/>
            </w:pPr>
          </w:p>
        </w:tc>
        <w:tc>
          <w:tcPr>
            <w:tcW w:w="1418" w:type="dxa"/>
          </w:tcPr>
          <w:p w14:paraId="0946F847" w14:textId="77777777" w:rsidR="00784A32" w:rsidRPr="00C31E24" w:rsidRDefault="00784A32" w:rsidP="00354887">
            <w:pPr>
              <w:pStyle w:val="TAL"/>
            </w:pPr>
          </w:p>
        </w:tc>
        <w:tc>
          <w:tcPr>
            <w:tcW w:w="1135" w:type="dxa"/>
            <w:vAlign w:val="bottom"/>
          </w:tcPr>
          <w:p w14:paraId="02AF79EA" w14:textId="77777777" w:rsidR="00784A32" w:rsidRPr="00C31E24" w:rsidRDefault="00784A32" w:rsidP="00354887">
            <w:pPr>
              <w:pStyle w:val="TAL"/>
            </w:pPr>
          </w:p>
        </w:tc>
      </w:tr>
      <w:tr w:rsidR="00784A32" w:rsidRPr="00C31E24" w14:paraId="7E0B1AA1"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7F429786" w14:textId="77777777" w:rsidR="00784A32" w:rsidRPr="00C31E24" w:rsidRDefault="00784A32" w:rsidP="00354887">
            <w:pPr>
              <w:pStyle w:val="TAL"/>
            </w:pPr>
            <w:r w:rsidRPr="00C31E24">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38BBE3BF" w14:textId="77777777" w:rsidR="00784A32" w:rsidRPr="00C31E2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B1CD7CD" w14:textId="77777777" w:rsidR="00784A32" w:rsidRPr="00C31E24" w:rsidRDefault="00784A32" w:rsidP="00354887">
            <w:pPr>
              <w:pStyle w:val="TAL"/>
            </w:pPr>
            <w:r w:rsidRPr="00C31E24">
              <w:t>MCVideo</w:t>
            </w:r>
          </w:p>
        </w:tc>
        <w:tc>
          <w:tcPr>
            <w:tcW w:w="1418" w:type="dxa"/>
            <w:tcBorders>
              <w:top w:val="single" w:sz="4" w:space="0" w:color="auto"/>
              <w:left w:val="single" w:sz="4" w:space="0" w:color="auto"/>
              <w:bottom w:val="single" w:sz="4" w:space="0" w:color="auto"/>
              <w:right w:val="single" w:sz="4" w:space="0" w:color="auto"/>
            </w:tcBorders>
          </w:tcPr>
          <w:p w14:paraId="3C8F9CE7" w14:textId="77777777" w:rsidR="00784A32" w:rsidRPr="00C31E2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6C83240E" w14:textId="77777777" w:rsidR="00784A32" w:rsidRPr="00C31E24" w:rsidRDefault="00784A32" w:rsidP="00354887">
            <w:pPr>
              <w:pStyle w:val="TAL"/>
            </w:pPr>
          </w:p>
        </w:tc>
      </w:tr>
      <w:tr w:rsidR="00784A32" w:rsidRPr="00C31E24" w14:paraId="6F69EB10"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0B0981E9" w14:textId="77777777" w:rsidR="00784A32" w:rsidRPr="00C31E24" w:rsidRDefault="00784A32" w:rsidP="00354887">
            <w:pPr>
              <w:pStyle w:val="TAL"/>
            </w:pPr>
            <w:r w:rsidRPr="00C31E24">
              <w:t xml:space="preserve">    MIME-part-headers</w:t>
            </w:r>
          </w:p>
        </w:tc>
        <w:tc>
          <w:tcPr>
            <w:tcW w:w="2127" w:type="dxa"/>
            <w:tcBorders>
              <w:top w:val="single" w:sz="4" w:space="0" w:color="auto"/>
              <w:left w:val="single" w:sz="4" w:space="0" w:color="auto"/>
              <w:bottom w:val="single" w:sz="4" w:space="0" w:color="auto"/>
              <w:right w:val="single" w:sz="4" w:space="0" w:color="auto"/>
            </w:tcBorders>
            <w:vAlign w:val="center"/>
          </w:tcPr>
          <w:p w14:paraId="06C97F05" w14:textId="77777777" w:rsidR="00784A32" w:rsidRPr="00C31E2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7B1A9F35" w14:textId="77777777" w:rsidR="00784A32" w:rsidRPr="00C31E2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475A9D87" w14:textId="77777777" w:rsidR="00784A32" w:rsidRPr="00C31E2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vAlign w:val="bottom"/>
          </w:tcPr>
          <w:p w14:paraId="7A5A25D2" w14:textId="77777777" w:rsidR="00784A32" w:rsidRPr="00C31E24" w:rsidRDefault="00784A32" w:rsidP="00354887">
            <w:pPr>
              <w:pStyle w:val="TAL"/>
            </w:pPr>
          </w:p>
        </w:tc>
      </w:tr>
      <w:tr w:rsidR="00784A32" w:rsidRPr="00C31E24" w14:paraId="70ABD029" w14:textId="77777777" w:rsidTr="00354887">
        <w:tc>
          <w:tcPr>
            <w:tcW w:w="2833" w:type="dxa"/>
            <w:tcBorders>
              <w:top w:val="single" w:sz="4" w:space="0" w:color="auto"/>
              <w:left w:val="single" w:sz="4" w:space="0" w:color="auto"/>
              <w:bottom w:val="single" w:sz="4" w:space="0" w:color="auto"/>
              <w:right w:val="single" w:sz="4" w:space="0" w:color="auto"/>
            </w:tcBorders>
            <w:vAlign w:val="center"/>
          </w:tcPr>
          <w:p w14:paraId="4D6BB5BB" w14:textId="77777777" w:rsidR="00784A32" w:rsidRPr="00C31E24" w:rsidRDefault="00784A32" w:rsidP="00354887">
            <w:pPr>
              <w:pStyle w:val="TAL"/>
            </w:pPr>
            <w:r w:rsidRPr="00C31E24">
              <w:t xml:space="preserve">    MIME-part-body</w:t>
            </w:r>
          </w:p>
        </w:tc>
        <w:tc>
          <w:tcPr>
            <w:tcW w:w="2127" w:type="dxa"/>
            <w:tcBorders>
              <w:top w:val="single" w:sz="4" w:space="0" w:color="auto"/>
              <w:left w:val="single" w:sz="4" w:space="0" w:color="auto"/>
              <w:bottom w:val="single" w:sz="4" w:space="0" w:color="auto"/>
              <w:right w:val="single" w:sz="4" w:space="0" w:color="auto"/>
            </w:tcBorders>
          </w:tcPr>
          <w:p w14:paraId="38279695" w14:textId="77777777" w:rsidR="00784A32" w:rsidRPr="00C31E24" w:rsidRDefault="00784A32" w:rsidP="00354887">
            <w:pPr>
              <w:pStyle w:val="TAL"/>
            </w:pPr>
            <w:r w:rsidRPr="00C31E24">
              <w:t>MCVideo-Info as described in Table 6.1.2.4.3.3-9</w:t>
            </w:r>
          </w:p>
        </w:tc>
        <w:tc>
          <w:tcPr>
            <w:tcW w:w="2126" w:type="dxa"/>
            <w:tcBorders>
              <w:top w:val="single" w:sz="4" w:space="0" w:color="auto"/>
              <w:left w:val="single" w:sz="4" w:space="0" w:color="auto"/>
              <w:bottom w:val="single" w:sz="4" w:space="0" w:color="auto"/>
              <w:right w:val="single" w:sz="4" w:space="0" w:color="auto"/>
            </w:tcBorders>
          </w:tcPr>
          <w:p w14:paraId="61C8AF30" w14:textId="77777777" w:rsidR="00784A32" w:rsidRPr="00C31E24" w:rsidRDefault="00784A32" w:rsidP="00354887">
            <w:pPr>
              <w:pStyle w:val="TAL"/>
            </w:pPr>
          </w:p>
        </w:tc>
        <w:tc>
          <w:tcPr>
            <w:tcW w:w="1418" w:type="dxa"/>
            <w:tcBorders>
              <w:top w:val="single" w:sz="4" w:space="0" w:color="auto"/>
              <w:left w:val="single" w:sz="4" w:space="0" w:color="auto"/>
              <w:bottom w:val="single" w:sz="4" w:space="0" w:color="auto"/>
              <w:right w:val="single" w:sz="4" w:space="0" w:color="auto"/>
            </w:tcBorders>
          </w:tcPr>
          <w:p w14:paraId="6AF5B534" w14:textId="77777777" w:rsidR="00784A32" w:rsidRPr="00C31E24" w:rsidRDefault="00784A32" w:rsidP="00354887">
            <w:pPr>
              <w:pStyle w:val="TAL"/>
            </w:pPr>
          </w:p>
        </w:tc>
        <w:tc>
          <w:tcPr>
            <w:tcW w:w="1135" w:type="dxa"/>
            <w:tcBorders>
              <w:top w:val="single" w:sz="4" w:space="0" w:color="auto"/>
              <w:left w:val="single" w:sz="4" w:space="0" w:color="auto"/>
              <w:bottom w:val="single" w:sz="4" w:space="0" w:color="auto"/>
              <w:right w:val="single" w:sz="4" w:space="0" w:color="auto"/>
            </w:tcBorders>
          </w:tcPr>
          <w:p w14:paraId="6F3573E3" w14:textId="77777777" w:rsidR="00784A32" w:rsidRPr="00C31E24" w:rsidRDefault="00784A32" w:rsidP="00354887">
            <w:pPr>
              <w:pStyle w:val="TAL"/>
            </w:pPr>
          </w:p>
        </w:tc>
      </w:tr>
    </w:tbl>
    <w:p w14:paraId="0A5DA91D" w14:textId="77777777" w:rsidR="00784A32" w:rsidRPr="00C31E24" w:rsidRDefault="00784A32" w:rsidP="00784A32"/>
    <w:p w14:paraId="462D6685" w14:textId="77777777" w:rsidR="00784A32" w:rsidRPr="00C31E24" w:rsidRDefault="00784A32" w:rsidP="00784A32">
      <w:pPr>
        <w:pStyle w:val="TH"/>
        <w:keepLines w:val="0"/>
        <w:widowControl w:val="0"/>
      </w:pPr>
      <w:r w:rsidRPr="00C31E24">
        <w:t>Table 6.1.2.4.3.3-9: MCVideo-INFO in SIP INVITE (Table 6.1.2.4.3.3-8)</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C31E24" w14:paraId="0DAC968A"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56C2E3DE" w14:textId="43B4D786" w:rsidR="00784A32" w:rsidRPr="00C31E24" w:rsidRDefault="00784A32" w:rsidP="00354887">
            <w:pPr>
              <w:pStyle w:val="TAL"/>
              <w:keepNext w:val="0"/>
              <w:keepLines w:val="0"/>
              <w:widowControl w:val="0"/>
            </w:pPr>
            <w:r w:rsidRPr="00C31E24">
              <w:t>Derivation Path: TS 36.579-1, Table 5.5.3.2.2-2, condition MCVIDEO, GROUP-CALL, IMMPERIL-CALL</w:t>
            </w:r>
            <w:r w:rsidR="00471689" w:rsidRPr="00C31E24">
              <w:t>, CHAT-GROUPCALL, , INVITE-REFER</w:t>
            </w:r>
          </w:p>
        </w:tc>
      </w:tr>
    </w:tbl>
    <w:p w14:paraId="00C4EF81" w14:textId="77777777" w:rsidR="00784A32" w:rsidRPr="00C31E24" w:rsidRDefault="00784A32" w:rsidP="00784A32"/>
    <w:p w14:paraId="1E24C769" w14:textId="77777777" w:rsidR="00784A32" w:rsidRPr="00C31E24" w:rsidRDefault="00784A32" w:rsidP="00784A32">
      <w:pPr>
        <w:pStyle w:val="TH"/>
      </w:pPr>
      <w:r w:rsidRPr="00C31E24">
        <w:t>Table 6.1.2.4.3.3-10: SIP 200 (OK) (Step 12, Table 6.1.2.4.3.2-1)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7A7303C4" w14:textId="77777777" w:rsidTr="00354887">
        <w:trPr>
          <w:tblHeader/>
        </w:trPr>
        <w:tc>
          <w:tcPr>
            <w:tcW w:w="9639" w:type="dxa"/>
            <w:gridSpan w:val="5"/>
          </w:tcPr>
          <w:p w14:paraId="0402CCAF" w14:textId="2F23ABF5" w:rsidR="00784A32" w:rsidRPr="00C31E24" w:rsidRDefault="00784A32" w:rsidP="00354887">
            <w:pPr>
              <w:pStyle w:val="TAL"/>
              <w:rPr>
                <w:rFonts w:cs="Arial"/>
                <w:szCs w:val="18"/>
              </w:rPr>
            </w:pPr>
            <w:r w:rsidRPr="00C31E24">
              <w:t>Derivation Path: TS 36.579-1 [2], Table 5.5.2.17.1.</w:t>
            </w:r>
            <w:r w:rsidR="00471689" w:rsidRPr="00C31E24">
              <w:t>1</w:t>
            </w:r>
            <w:r w:rsidRPr="00C31E24">
              <w:t>-1, condition MCVIDEO, GROUP-CALL</w:t>
            </w:r>
          </w:p>
        </w:tc>
      </w:tr>
      <w:tr w:rsidR="00784A32" w:rsidRPr="00C31E24" w14:paraId="46441250" w14:textId="77777777" w:rsidTr="00354887">
        <w:trPr>
          <w:tblHeader/>
        </w:trPr>
        <w:tc>
          <w:tcPr>
            <w:tcW w:w="2835" w:type="dxa"/>
          </w:tcPr>
          <w:p w14:paraId="29646284" w14:textId="77777777" w:rsidR="00784A32" w:rsidRPr="00C31E24" w:rsidRDefault="00784A32" w:rsidP="00354887">
            <w:pPr>
              <w:pStyle w:val="TAH"/>
              <w:rPr>
                <w:bCs/>
              </w:rPr>
            </w:pPr>
            <w:r w:rsidRPr="00C31E24">
              <w:rPr>
                <w:bCs/>
              </w:rPr>
              <w:t>Information Element</w:t>
            </w:r>
          </w:p>
        </w:tc>
        <w:tc>
          <w:tcPr>
            <w:tcW w:w="2126" w:type="dxa"/>
          </w:tcPr>
          <w:p w14:paraId="0B2417D5" w14:textId="77777777" w:rsidR="00784A32" w:rsidRPr="00C31E24" w:rsidRDefault="00784A32" w:rsidP="00354887">
            <w:pPr>
              <w:pStyle w:val="TAH"/>
              <w:rPr>
                <w:bCs/>
              </w:rPr>
            </w:pPr>
            <w:r w:rsidRPr="00C31E24">
              <w:rPr>
                <w:bCs/>
              </w:rPr>
              <w:t>Value/remark</w:t>
            </w:r>
          </w:p>
        </w:tc>
        <w:tc>
          <w:tcPr>
            <w:tcW w:w="2126" w:type="dxa"/>
            <w:tcBorders>
              <w:bottom w:val="single" w:sz="4" w:space="0" w:color="auto"/>
            </w:tcBorders>
          </w:tcPr>
          <w:p w14:paraId="02B2EA80" w14:textId="77777777" w:rsidR="00784A32" w:rsidRPr="00C31E24" w:rsidRDefault="00784A32" w:rsidP="00354887">
            <w:pPr>
              <w:pStyle w:val="TAH"/>
              <w:rPr>
                <w:bCs/>
              </w:rPr>
            </w:pPr>
            <w:r w:rsidRPr="00C31E24">
              <w:rPr>
                <w:bCs/>
              </w:rPr>
              <w:t>Comment</w:t>
            </w:r>
          </w:p>
        </w:tc>
        <w:tc>
          <w:tcPr>
            <w:tcW w:w="1418" w:type="dxa"/>
          </w:tcPr>
          <w:p w14:paraId="24DAD2BF" w14:textId="77777777" w:rsidR="00784A32" w:rsidRPr="00C31E24" w:rsidRDefault="00784A32" w:rsidP="00354887">
            <w:pPr>
              <w:pStyle w:val="TAH"/>
              <w:rPr>
                <w:bCs/>
              </w:rPr>
            </w:pPr>
            <w:r w:rsidRPr="00C31E24">
              <w:rPr>
                <w:bCs/>
              </w:rPr>
              <w:t>Reference</w:t>
            </w:r>
          </w:p>
        </w:tc>
        <w:tc>
          <w:tcPr>
            <w:tcW w:w="1134" w:type="dxa"/>
          </w:tcPr>
          <w:p w14:paraId="79D39D3C" w14:textId="77777777" w:rsidR="00784A32" w:rsidRPr="00C31E24" w:rsidRDefault="00784A32" w:rsidP="00354887">
            <w:pPr>
              <w:pStyle w:val="TAH"/>
              <w:rPr>
                <w:bCs/>
              </w:rPr>
            </w:pPr>
            <w:r w:rsidRPr="00C31E24">
              <w:rPr>
                <w:bCs/>
              </w:rPr>
              <w:t>Condition</w:t>
            </w:r>
          </w:p>
        </w:tc>
      </w:tr>
      <w:tr w:rsidR="00784A32" w:rsidRPr="00C31E24" w14:paraId="097ADE25"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3C7F694B" w14:textId="77777777" w:rsidR="00784A32" w:rsidRPr="00C31E24" w:rsidRDefault="00784A32" w:rsidP="00354887">
            <w:pPr>
              <w:pStyle w:val="TAL"/>
            </w:pPr>
            <w:r w:rsidRPr="00C31E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7EF7411A" w14:textId="77777777" w:rsidR="00784A32" w:rsidRPr="00C31E2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6E8980FF" w14:textId="77777777" w:rsidR="00784A32" w:rsidRPr="00C31E24"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2C26AEE6" w14:textId="77777777" w:rsidR="00784A32" w:rsidRPr="00C31E2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6310758F" w14:textId="77777777" w:rsidR="00784A32" w:rsidRPr="00C31E24" w:rsidRDefault="00784A32" w:rsidP="00354887">
            <w:pPr>
              <w:pStyle w:val="TAL"/>
              <w:rPr>
                <w:bCs/>
              </w:rPr>
            </w:pPr>
          </w:p>
        </w:tc>
      </w:tr>
      <w:tr w:rsidR="00784A32" w:rsidRPr="00C31E24" w14:paraId="194719E3"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49A8FA32" w14:textId="77777777" w:rsidR="00784A32" w:rsidRPr="00C31E24" w:rsidRDefault="00784A32" w:rsidP="00354887">
            <w:pPr>
              <w:pStyle w:val="TAL"/>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2933850" w14:textId="77777777" w:rsidR="00784A32" w:rsidRPr="00C31E2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4E44156" w14:textId="77777777" w:rsidR="00784A32" w:rsidRPr="00C31E24" w:rsidRDefault="00784A32" w:rsidP="00354887">
            <w:pPr>
              <w:pStyle w:val="TAL"/>
              <w:rPr>
                <w:bCs/>
              </w:rPr>
            </w:pPr>
            <w:r w:rsidRPr="00C31E24">
              <w:rPr>
                <w:bCs/>
              </w:rPr>
              <w:t>MCVideo</w:t>
            </w:r>
          </w:p>
        </w:tc>
        <w:tc>
          <w:tcPr>
            <w:tcW w:w="1418" w:type="dxa"/>
            <w:tcBorders>
              <w:top w:val="single" w:sz="4" w:space="0" w:color="auto"/>
              <w:left w:val="single" w:sz="4" w:space="0" w:color="auto"/>
              <w:bottom w:val="single" w:sz="4" w:space="0" w:color="auto"/>
              <w:right w:val="single" w:sz="4" w:space="0" w:color="auto"/>
            </w:tcBorders>
          </w:tcPr>
          <w:p w14:paraId="13AB45DB" w14:textId="77777777" w:rsidR="00784A32" w:rsidRPr="00C31E2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2CA38C38" w14:textId="77777777" w:rsidR="00784A32" w:rsidRPr="00C31E24" w:rsidRDefault="00784A32" w:rsidP="00354887">
            <w:pPr>
              <w:pStyle w:val="TAL"/>
              <w:rPr>
                <w:bCs/>
              </w:rPr>
            </w:pPr>
          </w:p>
        </w:tc>
      </w:tr>
      <w:tr w:rsidR="00784A32" w:rsidRPr="00C31E24" w14:paraId="0B22C639"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57B8CF43" w14:textId="77777777" w:rsidR="00784A32" w:rsidRPr="00C31E24" w:rsidRDefault="00784A32" w:rsidP="00354887">
            <w:pPr>
              <w:pStyle w:val="TAL"/>
            </w:pPr>
            <w:r w:rsidRPr="00C31E24">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67F42736" w14:textId="77777777" w:rsidR="00784A32" w:rsidRPr="00C31E24" w:rsidRDefault="00784A32" w:rsidP="00354887">
            <w:pPr>
              <w:pStyle w:val="TAL"/>
            </w:pPr>
          </w:p>
        </w:tc>
        <w:tc>
          <w:tcPr>
            <w:tcW w:w="2126" w:type="dxa"/>
            <w:tcBorders>
              <w:top w:val="single" w:sz="4" w:space="0" w:color="auto"/>
              <w:left w:val="single" w:sz="4" w:space="0" w:color="auto"/>
              <w:bottom w:val="single" w:sz="4" w:space="0" w:color="auto"/>
              <w:right w:val="single" w:sz="4" w:space="0" w:color="auto"/>
            </w:tcBorders>
          </w:tcPr>
          <w:p w14:paraId="1C9135B6" w14:textId="77777777" w:rsidR="00784A32" w:rsidRPr="00C31E24"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09C63A99" w14:textId="77777777" w:rsidR="00784A32" w:rsidRPr="00C31E2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vAlign w:val="bottom"/>
          </w:tcPr>
          <w:p w14:paraId="14C2AAE5" w14:textId="77777777" w:rsidR="00784A32" w:rsidRPr="00C31E24" w:rsidRDefault="00784A32" w:rsidP="00354887">
            <w:pPr>
              <w:pStyle w:val="TAL"/>
              <w:rPr>
                <w:bCs/>
              </w:rPr>
            </w:pPr>
          </w:p>
        </w:tc>
      </w:tr>
      <w:tr w:rsidR="00784A32" w:rsidRPr="00C31E24" w14:paraId="1BFDDE05" w14:textId="77777777" w:rsidTr="00354887">
        <w:trPr>
          <w:tblHeader/>
        </w:trPr>
        <w:tc>
          <w:tcPr>
            <w:tcW w:w="2835" w:type="dxa"/>
            <w:tcBorders>
              <w:top w:val="single" w:sz="4" w:space="0" w:color="auto"/>
              <w:left w:val="single" w:sz="4" w:space="0" w:color="auto"/>
              <w:bottom w:val="single" w:sz="4" w:space="0" w:color="auto"/>
              <w:right w:val="single" w:sz="4" w:space="0" w:color="auto"/>
            </w:tcBorders>
            <w:vAlign w:val="center"/>
          </w:tcPr>
          <w:p w14:paraId="501B2091" w14:textId="77777777" w:rsidR="00784A32" w:rsidRPr="00C31E24" w:rsidRDefault="00784A32" w:rsidP="00354887">
            <w:pPr>
              <w:pStyle w:val="TAL"/>
            </w:pPr>
            <w:r w:rsidRPr="00C31E24">
              <w:t xml:space="preserve">      MIME-Content-Type</w:t>
            </w:r>
          </w:p>
        </w:tc>
        <w:tc>
          <w:tcPr>
            <w:tcW w:w="2126" w:type="dxa"/>
            <w:tcBorders>
              <w:top w:val="single" w:sz="4" w:space="0" w:color="auto"/>
              <w:left w:val="single" w:sz="4" w:space="0" w:color="auto"/>
              <w:bottom w:val="single" w:sz="4" w:space="0" w:color="auto"/>
              <w:right w:val="single" w:sz="4" w:space="0" w:color="auto"/>
            </w:tcBorders>
          </w:tcPr>
          <w:p w14:paraId="3BBD4CCB" w14:textId="77777777" w:rsidR="00784A32" w:rsidRPr="00C31E24" w:rsidRDefault="00784A32" w:rsidP="00354887">
            <w:pPr>
              <w:pStyle w:val="TAL"/>
            </w:pPr>
            <w:r w:rsidRPr="00C31E24">
              <w:t>"application/vnd.3gpp.mcvideo-info+xml" as described in Table 6.1.2.4.3.3-11</w:t>
            </w:r>
          </w:p>
        </w:tc>
        <w:tc>
          <w:tcPr>
            <w:tcW w:w="2126" w:type="dxa"/>
            <w:tcBorders>
              <w:top w:val="single" w:sz="4" w:space="0" w:color="auto"/>
              <w:left w:val="single" w:sz="4" w:space="0" w:color="auto"/>
              <w:bottom w:val="single" w:sz="4" w:space="0" w:color="auto"/>
              <w:right w:val="single" w:sz="4" w:space="0" w:color="auto"/>
            </w:tcBorders>
          </w:tcPr>
          <w:p w14:paraId="6837D3B9" w14:textId="77777777" w:rsidR="00784A32" w:rsidRPr="00C31E24" w:rsidRDefault="00784A32" w:rsidP="00354887">
            <w:pPr>
              <w:pStyle w:val="TAL"/>
              <w:rPr>
                <w:bCs/>
              </w:rPr>
            </w:pPr>
          </w:p>
        </w:tc>
        <w:tc>
          <w:tcPr>
            <w:tcW w:w="1418" w:type="dxa"/>
            <w:tcBorders>
              <w:top w:val="single" w:sz="4" w:space="0" w:color="auto"/>
              <w:left w:val="single" w:sz="4" w:space="0" w:color="auto"/>
              <w:bottom w:val="single" w:sz="4" w:space="0" w:color="auto"/>
              <w:right w:val="single" w:sz="4" w:space="0" w:color="auto"/>
            </w:tcBorders>
          </w:tcPr>
          <w:p w14:paraId="40C24117" w14:textId="77777777" w:rsidR="00784A32" w:rsidRPr="00C31E24" w:rsidRDefault="00784A32" w:rsidP="00354887">
            <w:pPr>
              <w:pStyle w:val="TAL"/>
              <w:rPr>
                <w:bCs/>
              </w:rPr>
            </w:pPr>
          </w:p>
        </w:tc>
        <w:tc>
          <w:tcPr>
            <w:tcW w:w="1134" w:type="dxa"/>
            <w:tcBorders>
              <w:top w:val="single" w:sz="4" w:space="0" w:color="auto"/>
              <w:left w:val="single" w:sz="4" w:space="0" w:color="auto"/>
              <w:bottom w:val="single" w:sz="4" w:space="0" w:color="auto"/>
              <w:right w:val="single" w:sz="4" w:space="0" w:color="auto"/>
            </w:tcBorders>
          </w:tcPr>
          <w:p w14:paraId="7747E3DF" w14:textId="77777777" w:rsidR="00784A32" w:rsidRPr="00C31E24" w:rsidRDefault="00784A32" w:rsidP="00354887">
            <w:pPr>
              <w:pStyle w:val="TAL"/>
              <w:rPr>
                <w:bCs/>
              </w:rPr>
            </w:pPr>
          </w:p>
        </w:tc>
      </w:tr>
    </w:tbl>
    <w:p w14:paraId="753B30F7" w14:textId="77777777" w:rsidR="00784A32" w:rsidRPr="00C31E24" w:rsidRDefault="00784A32" w:rsidP="00784A32"/>
    <w:p w14:paraId="7AD27B0C" w14:textId="77777777" w:rsidR="00784A32" w:rsidRPr="00C31E24" w:rsidRDefault="00784A32" w:rsidP="00784A32">
      <w:pPr>
        <w:pStyle w:val="TH"/>
        <w:keepLines w:val="0"/>
        <w:widowControl w:val="0"/>
      </w:pPr>
      <w:r w:rsidRPr="00C31E24">
        <w:t>Table 6.1.2.4.3.3-11: MCVideo-INFO (Table 6.1.2.4.3.3-10)</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C31E24" w14:paraId="3B2111F5"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77C77D5B" w14:textId="021B626D" w:rsidR="00784A32" w:rsidRPr="00C31E24" w:rsidRDefault="00784A32" w:rsidP="00354887">
            <w:pPr>
              <w:pStyle w:val="TAL"/>
              <w:keepLines w:val="0"/>
              <w:widowControl w:val="0"/>
            </w:pPr>
            <w:r w:rsidRPr="00C31E24">
              <w:t>Derivation Path: TS 36.579-1, Table 5.5.3.2.1-2, condition MCVIDEO, GROUP-CALL, IMMPERIL-CALL</w:t>
            </w:r>
            <w:r w:rsidR="00471689" w:rsidRPr="00C31E24">
              <w:t>, CHAT-GROUPCALL, INVITE-REFER</w:t>
            </w:r>
          </w:p>
        </w:tc>
      </w:tr>
    </w:tbl>
    <w:p w14:paraId="548C3AE0" w14:textId="77777777" w:rsidR="00784A32" w:rsidRPr="00C31E24" w:rsidRDefault="00784A32" w:rsidP="00784A32"/>
    <w:p w14:paraId="22BB7BB8" w14:textId="06889ADE" w:rsidR="00784A32" w:rsidRPr="00C31E24" w:rsidRDefault="00784A32" w:rsidP="00784A32">
      <w:pPr>
        <w:pStyle w:val="TH"/>
      </w:pPr>
      <w:r w:rsidRPr="00C31E24">
        <w:t xml:space="preserve">Table: 6.1.2.4.3.3-12: </w:t>
      </w:r>
      <w:r w:rsidR="00471689" w:rsidRPr="00C31E24">
        <w:t>Void</w:t>
      </w:r>
    </w:p>
    <w:p w14:paraId="1B18B200" w14:textId="77777777" w:rsidR="00784A32" w:rsidRPr="00C31E24" w:rsidRDefault="00784A32" w:rsidP="00784A32"/>
    <w:p w14:paraId="0CD02DF7" w14:textId="77777777" w:rsidR="00184B8C" w:rsidRPr="00C31E24" w:rsidRDefault="00184B8C" w:rsidP="00184B8C">
      <w:pPr>
        <w:pStyle w:val="Heading4"/>
        <w:rPr>
          <w:rFonts w:cs="Arial"/>
          <w:szCs w:val="24"/>
        </w:rPr>
      </w:pPr>
      <w:bookmarkStart w:id="517" w:name="_Toc84345731"/>
      <w:bookmarkStart w:id="518" w:name="_Toc52787541"/>
      <w:bookmarkStart w:id="519" w:name="_Toc52787723"/>
      <w:bookmarkStart w:id="520" w:name="_Toc75906945"/>
      <w:bookmarkStart w:id="521" w:name="_Toc75907282"/>
      <w:bookmarkStart w:id="522" w:name="_Toc99871279"/>
      <w:r w:rsidRPr="00C31E24">
        <w:t>6.1.2.5</w:t>
      </w:r>
      <w:r w:rsidRPr="00C31E24">
        <w:tab/>
        <w:t>On-network / Chat Group Call / Emergency Call / Imminent Peril Call / Client Originated (CO)</w:t>
      </w:r>
      <w:bookmarkEnd w:id="517"/>
      <w:bookmarkEnd w:id="522"/>
    </w:p>
    <w:p w14:paraId="298001F9" w14:textId="77777777" w:rsidR="00184B8C" w:rsidRPr="00C31E24" w:rsidRDefault="00184B8C" w:rsidP="00764DD4">
      <w:pPr>
        <w:pStyle w:val="H6"/>
      </w:pPr>
      <w:r w:rsidRPr="00C31E24">
        <w:t>6.1.2.5.1</w:t>
      </w:r>
      <w:r w:rsidRPr="00C31E24">
        <w:tab/>
        <w:t>Test Purpose (TP)</w:t>
      </w:r>
    </w:p>
    <w:p w14:paraId="2ED86B80" w14:textId="77777777" w:rsidR="00184B8C" w:rsidRPr="00C31E24" w:rsidRDefault="00184B8C" w:rsidP="00184B8C">
      <w:pPr>
        <w:pStyle w:val="H6"/>
        <w:ind w:left="1987" w:hanging="1987"/>
      </w:pPr>
      <w:r w:rsidRPr="00C31E24">
        <w:t>(1)</w:t>
      </w:r>
    </w:p>
    <w:p w14:paraId="3FA0D043" w14:textId="77777777" w:rsidR="00184B8C" w:rsidRPr="00C31E24" w:rsidRDefault="00184B8C" w:rsidP="00184B8C">
      <w:pPr>
        <w:pStyle w:val="PL"/>
        <w:rPr>
          <w:noProof w:val="0"/>
        </w:rPr>
      </w:pPr>
      <w:r w:rsidRPr="00C31E24">
        <w:rPr>
          <w:b/>
          <w:noProof w:val="0"/>
        </w:rPr>
        <w:t>with</w:t>
      </w:r>
      <w:r w:rsidRPr="00C31E24">
        <w:rPr>
          <w:noProof w:val="0"/>
        </w:rPr>
        <w:t xml:space="preserve"> { UE (MCVideo Client) registered and authorized for MCVideo Service }</w:t>
      </w:r>
    </w:p>
    <w:p w14:paraId="17626E1D" w14:textId="77777777" w:rsidR="00184B8C" w:rsidRPr="00C31E24" w:rsidRDefault="00184B8C" w:rsidP="00184B8C">
      <w:pPr>
        <w:pStyle w:val="PL"/>
        <w:rPr>
          <w:noProof w:val="0"/>
        </w:rPr>
      </w:pPr>
      <w:r w:rsidRPr="00C31E24">
        <w:rPr>
          <w:b/>
          <w:noProof w:val="0"/>
        </w:rPr>
        <w:t>ensure that</w:t>
      </w:r>
      <w:r w:rsidRPr="00C31E24">
        <w:rPr>
          <w:noProof w:val="0"/>
        </w:rPr>
        <w:t xml:space="preserve"> {</w:t>
      </w:r>
    </w:p>
    <w:p w14:paraId="362704DC" w14:textId="77777777" w:rsidR="00184B8C" w:rsidRPr="00C31E24" w:rsidRDefault="00184B8C" w:rsidP="00184B8C">
      <w:pPr>
        <w:pStyle w:val="PL"/>
        <w:rPr>
          <w:noProof w:val="0"/>
        </w:rPr>
      </w:pPr>
      <w:r w:rsidRPr="00C31E24">
        <w:rPr>
          <w:noProof w:val="0"/>
        </w:rPr>
        <w:t xml:space="preserve">  </w:t>
      </w:r>
      <w:r w:rsidRPr="00C31E24">
        <w:rPr>
          <w:b/>
          <w:noProof w:val="0"/>
        </w:rPr>
        <w:t>when</w:t>
      </w:r>
      <w:r w:rsidRPr="00C31E24">
        <w:rPr>
          <w:noProof w:val="0"/>
        </w:rPr>
        <w:t xml:space="preserve"> { the MCVideo User requests to establish a MCVideo</w:t>
      </w:r>
      <w:r w:rsidRPr="00C31E24">
        <w:rPr>
          <w:noProof w:val="0"/>
          <w:lang w:eastAsia="ko-KR"/>
        </w:rPr>
        <w:t xml:space="preserve"> Emergency </w:t>
      </w:r>
      <w:r w:rsidRPr="00C31E24">
        <w:rPr>
          <w:noProof w:val="0"/>
        </w:rPr>
        <w:t>Chat Group Call with implicit Transmission Control}</w:t>
      </w:r>
    </w:p>
    <w:p w14:paraId="11F239DA" w14:textId="77777777" w:rsidR="00184B8C" w:rsidRPr="00C31E24" w:rsidRDefault="00184B8C" w:rsidP="00184B8C">
      <w:pPr>
        <w:pStyle w:val="PL"/>
        <w:rPr>
          <w:noProof w:val="0"/>
        </w:rPr>
      </w:pPr>
      <w:r w:rsidRPr="00C31E24">
        <w:rPr>
          <w:b/>
          <w:noProof w:val="0"/>
        </w:rPr>
        <w:t xml:space="preserve">    then</w:t>
      </w:r>
      <w:r w:rsidRPr="00C31E24">
        <w:rPr>
          <w:noProof w:val="0"/>
        </w:rPr>
        <w:t xml:space="preserve"> { the UE(MCVideo Client) sends a SIP INVITE message, </w:t>
      </w:r>
      <w:r w:rsidRPr="00C31E24">
        <w:rPr>
          <w:b/>
          <w:noProof w:val="0"/>
        </w:rPr>
        <w:t>and</w:t>
      </w:r>
      <w:r w:rsidRPr="00C31E24">
        <w:rPr>
          <w:noProof w:val="0"/>
        </w:rPr>
        <w:t xml:space="preserve">, upon receipt of a Transmission Granted message from the SS MCVideo Server that the call was established, notifies the user </w:t>
      </w:r>
      <w:r w:rsidRPr="00C31E24">
        <w:rPr>
          <w:b/>
          <w:bCs/>
          <w:noProof w:val="0"/>
        </w:rPr>
        <w:t>and</w:t>
      </w:r>
      <w:r w:rsidRPr="00C31E24">
        <w:rPr>
          <w:noProof w:val="0"/>
        </w:rPr>
        <w:t xml:space="preserve"> respects Transmission Control (Transmission Granted, Transmission Control ACK, Transmission End Request, Transmission End Response) }</w:t>
      </w:r>
    </w:p>
    <w:p w14:paraId="14A21014" w14:textId="77777777" w:rsidR="00184B8C" w:rsidRPr="00C31E24" w:rsidRDefault="00184B8C" w:rsidP="00184B8C">
      <w:pPr>
        <w:pStyle w:val="PL"/>
        <w:rPr>
          <w:noProof w:val="0"/>
        </w:rPr>
      </w:pPr>
      <w:r w:rsidRPr="00C31E24">
        <w:rPr>
          <w:noProof w:val="0"/>
        </w:rPr>
        <w:t xml:space="preserve">            }</w:t>
      </w:r>
    </w:p>
    <w:p w14:paraId="284F855E" w14:textId="77777777" w:rsidR="00184B8C" w:rsidRPr="00C31E24" w:rsidRDefault="00184B8C" w:rsidP="00184B8C">
      <w:pPr>
        <w:pStyle w:val="PL"/>
        <w:rPr>
          <w:noProof w:val="0"/>
        </w:rPr>
      </w:pPr>
    </w:p>
    <w:p w14:paraId="0DBC202C" w14:textId="77777777" w:rsidR="00184B8C" w:rsidRPr="00C31E24" w:rsidRDefault="00184B8C" w:rsidP="00184B8C">
      <w:pPr>
        <w:pStyle w:val="H6"/>
        <w:ind w:left="1987" w:hanging="1987"/>
      </w:pPr>
      <w:r w:rsidRPr="00C31E24">
        <w:t>(2)</w:t>
      </w:r>
    </w:p>
    <w:p w14:paraId="052AF43B" w14:textId="77777777" w:rsidR="00184B8C" w:rsidRPr="00C31E24" w:rsidRDefault="00184B8C" w:rsidP="00184B8C">
      <w:pPr>
        <w:pStyle w:val="PL"/>
        <w:rPr>
          <w:noProof w:val="0"/>
        </w:rPr>
      </w:pPr>
      <w:r w:rsidRPr="00C31E24">
        <w:rPr>
          <w:rFonts w:ascii="Arial" w:hAnsi="Arial" w:cs="Arial"/>
          <w:b/>
          <w:bCs/>
          <w:noProof w:val="0"/>
          <w:sz w:val="20"/>
        </w:rPr>
        <w:t>w</w:t>
      </w:r>
      <w:r w:rsidRPr="00C31E24">
        <w:rPr>
          <w:b/>
          <w:bCs/>
          <w:noProof w:val="0"/>
        </w:rPr>
        <w:t>ith</w:t>
      </w:r>
      <w:r w:rsidRPr="00C31E24">
        <w:rPr>
          <w:noProof w:val="0"/>
        </w:rPr>
        <w:t xml:space="preserve"> { UE (MCVideo Client) having an ongoing MCVideo Emergency Chat Group Call }</w:t>
      </w:r>
    </w:p>
    <w:p w14:paraId="5BE83068" w14:textId="77777777" w:rsidR="00184B8C" w:rsidRPr="00C31E24" w:rsidRDefault="00184B8C" w:rsidP="00184B8C">
      <w:pPr>
        <w:pStyle w:val="PL"/>
        <w:rPr>
          <w:rFonts w:ascii="Arial" w:hAnsi="Arial" w:cs="Arial"/>
          <w:noProof w:val="0"/>
          <w:sz w:val="20"/>
        </w:rPr>
      </w:pPr>
      <w:r w:rsidRPr="00C31E24">
        <w:rPr>
          <w:b/>
          <w:noProof w:val="0"/>
        </w:rPr>
        <w:t>ensure that</w:t>
      </w:r>
      <w:r w:rsidRPr="00C31E24">
        <w:rPr>
          <w:noProof w:val="0"/>
        </w:rPr>
        <w:t xml:space="preserve"> {</w:t>
      </w:r>
    </w:p>
    <w:p w14:paraId="7595EFBA" w14:textId="77777777" w:rsidR="00184B8C" w:rsidRPr="00C31E24" w:rsidRDefault="00184B8C" w:rsidP="00184B8C">
      <w:pPr>
        <w:pStyle w:val="PL"/>
        <w:rPr>
          <w:noProof w:val="0"/>
        </w:rPr>
      </w:pPr>
      <w:r w:rsidRPr="00C31E24">
        <w:rPr>
          <w:noProof w:val="0"/>
        </w:rPr>
        <w:t xml:space="preserve">  </w:t>
      </w:r>
      <w:r w:rsidRPr="00C31E24">
        <w:rPr>
          <w:b/>
          <w:noProof w:val="0"/>
        </w:rPr>
        <w:t>when</w:t>
      </w:r>
      <w:r w:rsidRPr="00C31E24">
        <w:rPr>
          <w:noProof w:val="0"/>
        </w:rPr>
        <w:t xml:space="preserve"> { the MCVideo User requests to terminate the ongoing MCVideo Emergency Chat Group Call }</w:t>
      </w:r>
    </w:p>
    <w:p w14:paraId="141AACA2" w14:textId="77777777" w:rsidR="00184B8C" w:rsidRPr="00C31E24" w:rsidRDefault="00184B8C" w:rsidP="00184B8C">
      <w:pPr>
        <w:pStyle w:val="PL"/>
        <w:rPr>
          <w:noProof w:val="0"/>
        </w:rPr>
      </w:pPr>
      <w:r w:rsidRPr="00C31E24">
        <w:rPr>
          <w:noProof w:val="0"/>
        </w:rPr>
        <w:t xml:space="preserve">    </w:t>
      </w:r>
      <w:r w:rsidRPr="00C31E24">
        <w:rPr>
          <w:b/>
          <w:noProof w:val="0"/>
        </w:rPr>
        <w:t>then</w:t>
      </w:r>
      <w:r w:rsidRPr="00C31E24">
        <w:rPr>
          <w:noProof w:val="0"/>
        </w:rPr>
        <w:t xml:space="preserve"> { the UE (MCVideo Client) sends a SIP BYE request and leaves the MCVideo session}</w:t>
      </w:r>
    </w:p>
    <w:p w14:paraId="5E5D7248" w14:textId="77777777" w:rsidR="00184B8C" w:rsidRPr="00C31E24" w:rsidRDefault="00184B8C" w:rsidP="00184B8C">
      <w:pPr>
        <w:pStyle w:val="PL"/>
        <w:rPr>
          <w:noProof w:val="0"/>
        </w:rPr>
      </w:pPr>
      <w:r w:rsidRPr="00C31E24">
        <w:rPr>
          <w:noProof w:val="0"/>
        </w:rPr>
        <w:t xml:space="preserve">            }</w:t>
      </w:r>
    </w:p>
    <w:p w14:paraId="41F60D2C" w14:textId="77777777" w:rsidR="00184B8C" w:rsidRPr="00C31E24" w:rsidRDefault="00184B8C" w:rsidP="00184B8C">
      <w:pPr>
        <w:pStyle w:val="PL"/>
        <w:rPr>
          <w:noProof w:val="0"/>
        </w:rPr>
      </w:pPr>
    </w:p>
    <w:p w14:paraId="176422BC" w14:textId="77777777" w:rsidR="00184B8C" w:rsidRPr="00C31E24" w:rsidRDefault="00184B8C" w:rsidP="00184B8C">
      <w:pPr>
        <w:pStyle w:val="PL"/>
        <w:spacing w:after="120"/>
        <w:rPr>
          <w:rFonts w:ascii="Arial" w:hAnsi="Arial" w:cs="Arial"/>
          <w:noProof w:val="0"/>
          <w:sz w:val="20"/>
        </w:rPr>
      </w:pPr>
      <w:r w:rsidRPr="00C31E24">
        <w:rPr>
          <w:rFonts w:ascii="Arial" w:hAnsi="Arial" w:cs="Arial"/>
          <w:noProof w:val="0"/>
          <w:sz w:val="20"/>
        </w:rPr>
        <w:t>(3)</w:t>
      </w:r>
    </w:p>
    <w:p w14:paraId="7795404A" w14:textId="77777777" w:rsidR="00184B8C" w:rsidRPr="00C31E24" w:rsidRDefault="00184B8C" w:rsidP="00184B8C">
      <w:pPr>
        <w:pStyle w:val="PL"/>
        <w:rPr>
          <w:noProof w:val="0"/>
        </w:rPr>
      </w:pPr>
      <w:r w:rsidRPr="00C31E24">
        <w:rPr>
          <w:b/>
          <w:noProof w:val="0"/>
        </w:rPr>
        <w:t>with</w:t>
      </w:r>
      <w:r w:rsidRPr="00C31E24">
        <w:rPr>
          <w:noProof w:val="0"/>
        </w:rPr>
        <w:t xml:space="preserve"> { UE (MCVideo Client) registered and authorized for MCVideo Service }</w:t>
      </w:r>
    </w:p>
    <w:p w14:paraId="33D0475A" w14:textId="77777777" w:rsidR="00184B8C" w:rsidRPr="00C31E24" w:rsidRDefault="00184B8C" w:rsidP="00184B8C">
      <w:pPr>
        <w:pStyle w:val="PL"/>
        <w:rPr>
          <w:noProof w:val="0"/>
        </w:rPr>
      </w:pPr>
      <w:r w:rsidRPr="00C31E24">
        <w:rPr>
          <w:b/>
          <w:noProof w:val="0"/>
        </w:rPr>
        <w:t>ensure that</w:t>
      </w:r>
      <w:r w:rsidRPr="00C31E24">
        <w:rPr>
          <w:noProof w:val="0"/>
        </w:rPr>
        <w:t xml:space="preserve"> {</w:t>
      </w:r>
    </w:p>
    <w:p w14:paraId="584E13E5" w14:textId="77777777" w:rsidR="00184B8C" w:rsidRPr="00C31E24" w:rsidRDefault="00184B8C" w:rsidP="00184B8C">
      <w:pPr>
        <w:pStyle w:val="PL"/>
        <w:rPr>
          <w:noProof w:val="0"/>
        </w:rPr>
      </w:pPr>
      <w:r w:rsidRPr="00C31E24">
        <w:rPr>
          <w:noProof w:val="0"/>
        </w:rPr>
        <w:t xml:space="preserve">  </w:t>
      </w:r>
      <w:r w:rsidRPr="00C31E24">
        <w:rPr>
          <w:b/>
          <w:noProof w:val="0"/>
        </w:rPr>
        <w:t>when</w:t>
      </w:r>
      <w:r w:rsidRPr="00C31E24">
        <w:rPr>
          <w:noProof w:val="0"/>
        </w:rPr>
        <w:t xml:space="preserve"> { the UE(MCVideo Client) requests to establish a MCVideo</w:t>
      </w:r>
      <w:r w:rsidRPr="00C31E24">
        <w:rPr>
          <w:noProof w:val="0"/>
          <w:lang w:eastAsia="ko-KR"/>
        </w:rPr>
        <w:t xml:space="preserve"> Imminent Peril </w:t>
      </w:r>
      <w:r w:rsidRPr="00C31E24">
        <w:rPr>
          <w:noProof w:val="0"/>
        </w:rPr>
        <w:t>Chat Group Call }</w:t>
      </w:r>
    </w:p>
    <w:p w14:paraId="465E2DFB" w14:textId="77777777" w:rsidR="00184B8C" w:rsidRPr="00C31E24" w:rsidRDefault="00184B8C" w:rsidP="00184B8C">
      <w:pPr>
        <w:pStyle w:val="PL"/>
        <w:rPr>
          <w:noProof w:val="0"/>
        </w:rPr>
      </w:pPr>
      <w:r w:rsidRPr="00C31E24">
        <w:rPr>
          <w:b/>
          <w:noProof w:val="0"/>
        </w:rPr>
        <w:t xml:space="preserve">    then</w:t>
      </w:r>
      <w:r w:rsidRPr="00C31E24">
        <w:rPr>
          <w:noProof w:val="0"/>
        </w:rPr>
        <w:t xml:space="preserve"> { the UE(MCVideo Client) requests the establishment of a MCVideo</w:t>
      </w:r>
      <w:r w:rsidRPr="00C31E24">
        <w:rPr>
          <w:noProof w:val="0"/>
          <w:lang w:eastAsia="ko-KR"/>
        </w:rPr>
        <w:t xml:space="preserve"> Imminent Peril </w:t>
      </w:r>
      <w:r w:rsidRPr="00C31E24">
        <w:rPr>
          <w:noProof w:val="0"/>
        </w:rPr>
        <w:t xml:space="preserve">Chat Group Call by sending a SIP INVITE message, </w:t>
      </w:r>
      <w:r w:rsidRPr="00C31E24">
        <w:rPr>
          <w:b/>
          <w:noProof w:val="0"/>
        </w:rPr>
        <w:t>and</w:t>
      </w:r>
      <w:r w:rsidRPr="00C31E24">
        <w:rPr>
          <w:noProof w:val="0"/>
        </w:rPr>
        <w:t>, upon receipt of a Transmission Granted message from the SS (MCVideo Server) that the call was established, notifies the user and respects Transmission Control ((Transmission Granted, Transmission Control ACK, Transmission End Request, Transmission End Response) }</w:t>
      </w:r>
    </w:p>
    <w:p w14:paraId="2616BE57" w14:textId="77777777" w:rsidR="00184B8C" w:rsidRPr="00C31E24" w:rsidRDefault="00184B8C" w:rsidP="00184B8C">
      <w:pPr>
        <w:pStyle w:val="PL"/>
        <w:rPr>
          <w:noProof w:val="0"/>
        </w:rPr>
      </w:pPr>
      <w:r w:rsidRPr="00C31E24">
        <w:rPr>
          <w:noProof w:val="0"/>
        </w:rPr>
        <w:t>}</w:t>
      </w:r>
    </w:p>
    <w:p w14:paraId="5190E65F" w14:textId="77777777" w:rsidR="00184B8C" w:rsidRPr="00C31E24" w:rsidRDefault="00184B8C" w:rsidP="00184B8C">
      <w:pPr>
        <w:pStyle w:val="PL"/>
        <w:rPr>
          <w:noProof w:val="0"/>
        </w:rPr>
      </w:pPr>
      <w:r w:rsidRPr="00C31E24">
        <w:rPr>
          <w:noProof w:val="0"/>
        </w:rPr>
        <w:t xml:space="preserve">            }</w:t>
      </w:r>
    </w:p>
    <w:p w14:paraId="3EE2B163" w14:textId="77777777" w:rsidR="00184B8C" w:rsidRPr="00C31E24" w:rsidRDefault="00184B8C" w:rsidP="00184B8C">
      <w:pPr>
        <w:pStyle w:val="PL"/>
        <w:rPr>
          <w:noProof w:val="0"/>
        </w:rPr>
      </w:pPr>
    </w:p>
    <w:p w14:paraId="19BC0BDE" w14:textId="77777777" w:rsidR="00184B8C" w:rsidRPr="00C31E24" w:rsidRDefault="00184B8C" w:rsidP="00184B8C">
      <w:pPr>
        <w:pStyle w:val="PL"/>
        <w:spacing w:before="120" w:after="180"/>
        <w:rPr>
          <w:rFonts w:ascii="Arial" w:hAnsi="Arial" w:cs="Arial"/>
          <w:noProof w:val="0"/>
          <w:sz w:val="20"/>
        </w:rPr>
      </w:pPr>
      <w:r w:rsidRPr="00C31E24">
        <w:rPr>
          <w:rFonts w:ascii="Arial" w:hAnsi="Arial" w:cs="Arial"/>
          <w:noProof w:val="0"/>
          <w:sz w:val="20"/>
        </w:rPr>
        <w:t>(4)</w:t>
      </w:r>
    </w:p>
    <w:p w14:paraId="5E200283" w14:textId="77777777" w:rsidR="00184B8C" w:rsidRPr="00C31E24" w:rsidRDefault="00184B8C" w:rsidP="00184B8C">
      <w:pPr>
        <w:pStyle w:val="PL"/>
        <w:rPr>
          <w:noProof w:val="0"/>
        </w:rPr>
      </w:pPr>
      <w:r w:rsidRPr="00C31E24">
        <w:rPr>
          <w:rFonts w:ascii="Arial" w:hAnsi="Arial" w:cs="Arial"/>
          <w:b/>
          <w:bCs/>
          <w:noProof w:val="0"/>
          <w:sz w:val="20"/>
        </w:rPr>
        <w:t>w</w:t>
      </w:r>
      <w:r w:rsidRPr="00C31E24">
        <w:rPr>
          <w:b/>
          <w:bCs/>
          <w:noProof w:val="0"/>
        </w:rPr>
        <w:t>ith</w:t>
      </w:r>
      <w:r w:rsidRPr="00C31E24">
        <w:rPr>
          <w:noProof w:val="0"/>
        </w:rPr>
        <w:t xml:space="preserve"> { UE (MCVideo Client) having an ongoing MCVideo Imminent Peril Chat Group Call }</w:t>
      </w:r>
    </w:p>
    <w:p w14:paraId="0D0D44A5" w14:textId="77777777" w:rsidR="00184B8C" w:rsidRPr="00C31E24" w:rsidRDefault="00184B8C" w:rsidP="00184B8C">
      <w:pPr>
        <w:pStyle w:val="PL"/>
        <w:rPr>
          <w:rFonts w:ascii="Arial" w:hAnsi="Arial" w:cs="Arial"/>
          <w:noProof w:val="0"/>
          <w:sz w:val="20"/>
        </w:rPr>
      </w:pPr>
      <w:r w:rsidRPr="00C31E24">
        <w:rPr>
          <w:b/>
          <w:noProof w:val="0"/>
        </w:rPr>
        <w:t>ensure that</w:t>
      </w:r>
      <w:r w:rsidRPr="00C31E24">
        <w:rPr>
          <w:noProof w:val="0"/>
        </w:rPr>
        <w:t xml:space="preserve"> {</w:t>
      </w:r>
    </w:p>
    <w:p w14:paraId="510F1461" w14:textId="77777777" w:rsidR="00184B8C" w:rsidRPr="00C31E24" w:rsidRDefault="00184B8C" w:rsidP="00184B8C">
      <w:pPr>
        <w:pStyle w:val="PL"/>
        <w:rPr>
          <w:noProof w:val="0"/>
        </w:rPr>
      </w:pPr>
      <w:r w:rsidRPr="00C31E24">
        <w:rPr>
          <w:noProof w:val="0"/>
        </w:rPr>
        <w:t xml:space="preserve">  </w:t>
      </w:r>
      <w:r w:rsidRPr="00C31E24">
        <w:rPr>
          <w:b/>
          <w:noProof w:val="0"/>
        </w:rPr>
        <w:t>when</w:t>
      </w:r>
      <w:r w:rsidRPr="00C31E24">
        <w:rPr>
          <w:noProof w:val="0"/>
        </w:rPr>
        <w:t xml:space="preserve"> { the MCVideo User requests to terminate the ongoing MCVideo Imminent Peril Chat Group Call }</w:t>
      </w:r>
    </w:p>
    <w:p w14:paraId="4A8DAE0C" w14:textId="77777777" w:rsidR="00184B8C" w:rsidRPr="00C31E24" w:rsidRDefault="00184B8C" w:rsidP="00184B8C">
      <w:pPr>
        <w:pStyle w:val="PL"/>
        <w:rPr>
          <w:noProof w:val="0"/>
        </w:rPr>
      </w:pPr>
      <w:r w:rsidRPr="00C31E24">
        <w:rPr>
          <w:noProof w:val="0"/>
        </w:rPr>
        <w:t xml:space="preserve">    </w:t>
      </w:r>
      <w:r w:rsidRPr="00C31E24">
        <w:rPr>
          <w:b/>
          <w:noProof w:val="0"/>
        </w:rPr>
        <w:t>then</w:t>
      </w:r>
      <w:r w:rsidRPr="00C31E24">
        <w:rPr>
          <w:noProof w:val="0"/>
        </w:rPr>
        <w:t xml:space="preserve"> { UE (MCVideo Client) sends a SIP BYE request and leaves the MCVideo session}</w:t>
      </w:r>
    </w:p>
    <w:p w14:paraId="385ACFE9" w14:textId="77777777" w:rsidR="00184B8C" w:rsidRPr="00C31E24" w:rsidRDefault="00184B8C" w:rsidP="00184B8C">
      <w:pPr>
        <w:pStyle w:val="PL"/>
        <w:rPr>
          <w:noProof w:val="0"/>
        </w:rPr>
      </w:pPr>
      <w:r w:rsidRPr="00C31E24">
        <w:rPr>
          <w:noProof w:val="0"/>
        </w:rPr>
        <w:t xml:space="preserve">            }</w:t>
      </w:r>
    </w:p>
    <w:p w14:paraId="0EE6F769" w14:textId="77777777" w:rsidR="00184B8C" w:rsidRPr="00C31E24" w:rsidRDefault="00184B8C" w:rsidP="00184B8C">
      <w:pPr>
        <w:pStyle w:val="PL"/>
        <w:rPr>
          <w:noProof w:val="0"/>
        </w:rPr>
      </w:pPr>
    </w:p>
    <w:p w14:paraId="4DAE41D9" w14:textId="77777777" w:rsidR="00184B8C" w:rsidRPr="00C31E24" w:rsidRDefault="00184B8C" w:rsidP="00764DD4">
      <w:pPr>
        <w:pStyle w:val="H6"/>
      </w:pPr>
      <w:r w:rsidRPr="00C31E24">
        <w:t>6.1.2.5.2</w:t>
      </w:r>
      <w:r w:rsidRPr="00C31E24">
        <w:tab/>
        <w:t>Conformance requirements</w:t>
      </w:r>
    </w:p>
    <w:p w14:paraId="3120FF58" w14:textId="77777777" w:rsidR="00184B8C" w:rsidRPr="00C31E24" w:rsidRDefault="00184B8C" w:rsidP="00184B8C">
      <w:r w:rsidRPr="00C31E24">
        <w:t>References: The conformance requirements covered in the current TC are specified in TS 24.281 clauses 9.2.2.2.1.1.1, 9.2.2.2.2.1, 6.2.4.1 and TS 24.581 clause 6.2.4.3.3The following represents a copy/paste extraction of the requirements relevant to the test purpose; any references within the copy/paste text should be understood within the scope of the core spec they have been copied from. Unless otherwise stated, these are Rel-14 requirements.</w:t>
      </w:r>
    </w:p>
    <w:p w14:paraId="59F0A0D1" w14:textId="77777777" w:rsidR="00184B8C" w:rsidRPr="00C31E24" w:rsidRDefault="00184B8C" w:rsidP="00184B8C">
      <w:r w:rsidRPr="00C31E24">
        <w:t>[TS 24.281, clause 9.2.2.2.1.1.1]</w:t>
      </w:r>
    </w:p>
    <w:p w14:paraId="7F56678F" w14:textId="77777777" w:rsidR="00184B8C" w:rsidRPr="00C31E24" w:rsidRDefault="00184B8C" w:rsidP="00184B8C">
      <w:r w:rsidRPr="00C31E24">
        <w:t>Upon receiving a request from an MCVideo user to establish an MCVideo group session using an MCVideo group identity, identifying a chat MCVideo group, the MCVideo client shall generate an initial SIP INVITE request by following the UE originating session procedures specified in 3GPP TS 24.229 [</w:t>
      </w:r>
      <w:r w:rsidRPr="00C31E24">
        <w:rPr>
          <w:lang w:eastAsia="zh-CN"/>
        </w:rPr>
        <w:t>11</w:t>
      </w:r>
      <w:r w:rsidRPr="00C31E24">
        <w:t>], with the clarifications given below.</w:t>
      </w:r>
    </w:p>
    <w:p w14:paraId="30CFDFE5" w14:textId="77777777" w:rsidR="00184B8C" w:rsidRPr="00C31E24" w:rsidRDefault="00184B8C" w:rsidP="00184B8C">
      <w:r w:rsidRPr="00C31E24">
        <w:t>The MCVideo client:</w:t>
      </w:r>
    </w:p>
    <w:p w14:paraId="31CD3347" w14:textId="77777777" w:rsidR="00184B8C" w:rsidRPr="00C31E24" w:rsidRDefault="00184B8C" w:rsidP="00184B8C">
      <w:pPr>
        <w:pStyle w:val="B1"/>
      </w:pPr>
      <w:r w:rsidRPr="00C31E24">
        <w:t>1)</w:t>
      </w:r>
      <w:r w:rsidRPr="00C31E24">
        <w:tab/>
        <w:t>if the MCVideo user has requested the origination of an MCVideo emergency group call or is originating an MCVideo chat group call and the MCVideo emergency state is already set, the MCVideo client shall comply with the procedures in subclause 6.2.8.1.1;</w:t>
      </w:r>
    </w:p>
    <w:p w14:paraId="2834F187" w14:textId="77777777" w:rsidR="00184B8C" w:rsidRPr="00C31E24" w:rsidRDefault="00184B8C" w:rsidP="00184B8C">
      <w:pPr>
        <w:pStyle w:val="B1"/>
      </w:pPr>
      <w:r w:rsidRPr="00C31E24">
        <w:t>2)</w:t>
      </w:r>
      <w:r w:rsidRPr="00C31E24">
        <w:tab/>
        <w:t>if the MCVideo user has requested the origination of an MCVideo imminent peril group call, the MCVideo client shall comply with the procedures in subclause 6.2.8.1.9;</w:t>
      </w:r>
    </w:p>
    <w:p w14:paraId="12228D81" w14:textId="77777777" w:rsidR="00184B8C" w:rsidRPr="00C31E24" w:rsidRDefault="00184B8C" w:rsidP="00184B8C">
      <w:pPr>
        <w:pStyle w:val="B1"/>
      </w:pPr>
      <w:r w:rsidRPr="00C31E24">
        <w:t>3)</w:t>
      </w:r>
      <w:r w:rsidRPr="00C31E24">
        <w:tab/>
        <w:t xml:space="preserve">shall include the g.3gpp.mcvideo media feature tag and the </w:t>
      </w:r>
      <w:r w:rsidRPr="00C31E24">
        <w:rPr>
          <w:lang w:eastAsia="ko-KR"/>
        </w:rPr>
        <w:t xml:space="preserve">g.3gpp.icsi-ref media feature tag with the value of "urn:urn-7:3gpp-service.ims.icsi.mcvideo" </w:t>
      </w:r>
      <w:r w:rsidRPr="00C31E24">
        <w:t>in the Contact header field of the SIP INVITE request according to IETF RFC 3840 [</w:t>
      </w:r>
      <w:r w:rsidRPr="00C31E24">
        <w:rPr>
          <w:lang w:eastAsia="zh-CN"/>
        </w:rPr>
        <w:t>22</w:t>
      </w:r>
      <w:r w:rsidRPr="00C31E24">
        <w:t>];</w:t>
      </w:r>
    </w:p>
    <w:p w14:paraId="529B4FF3" w14:textId="77777777" w:rsidR="00184B8C" w:rsidRPr="00C31E24" w:rsidRDefault="00184B8C" w:rsidP="00184B8C">
      <w:pPr>
        <w:pStyle w:val="B1"/>
      </w:pPr>
      <w:r w:rsidRPr="00C31E24">
        <w:t>4)</w:t>
      </w:r>
      <w:r w:rsidRPr="00C31E24">
        <w:tab/>
        <w:t>shall include an Accept-Contact header field containing the g.3gpp.mcvideo media feature tag along with the "require" and "explicit" header field parameters according to IETF RFC 3841 [</w:t>
      </w:r>
      <w:r w:rsidRPr="00C31E24">
        <w:rPr>
          <w:lang w:eastAsia="zh-CN"/>
        </w:rPr>
        <w:t>20</w:t>
      </w:r>
      <w:r w:rsidRPr="00C31E24">
        <w:t>];</w:t>
      </w:r>
    </w:p>
    <w:p w14:paraId="2B56FF0F" w14:textId="77777777" w:rsidR="00184B8C" w:rsidRPr="00C31E24" w:rsidRDefault="00184B8C" w:rsidP="00184B8C">
      <w:pPr>
        <w:pStyle w:val="B1"/>
      </w:pPr>
      <w:r w:rsidRPr="00C31E24">
        <w:t>5)</w:t>
      </w:r>
      <w:r w:rsidRPr="00C31E24">
        <w:tab/>
        <w:t>shall include the ICSI value "urn:urn-7:3gpp-service.ims.icsi.mcvideo" (coded as specified in 3GPP TS 24.229 [</w:t>
      </w:r>
      <w:r w:rsidRPr="00C31E24">
        <w:rPr>
          <w:lang w:eastAsia="zh-CN"/>
        </w:rPr>
        <w:t>11</w:t>
      </w:r>
      <w:r w:rsidRPr="00C31E24">
        <w:t>]), in a P-Preferred-Service header field according to IETF RFC 6050 [</w:t>
      </w:r>
      <w:r w:rsidRPr="00C31E24">
        <w:rPr>
          <w:lang w:eastAsia="zh-CN"/>
        </w:rPr>
        <w:t>14</w:t>
      </w:r>
      <w:r w:rsidRPr="00C31E24">
        <w:t>] in the SIP INVITE request;</w:t>
      </w:r>
    </w:p>
    <w:p w14:paraId="4383BDDD" w14:textId="77777777" w:rsidR="00184B8C" w:rsidRPr="00C31E24" w:rsidRDefault="00184B8C" w:rsidP="00184B8C">
      <w:pPr>
        <w:pStyle w:val="B1"/>
      </w:pPr>
      <w:r w:rsidRPr="00C31E24">
        <w:t>6)</w:t>
      </w:r>
      <w:r w:rsidRPr="00C31E24">
        <w:tab/>
        <w:t>shall include an Accept-Contact header field with the g.3gpp.icsi-ref media feature tag containing the value of "urn:urn-7:3gpp-service.ims.icsi.mcvideo" along with the "require" and "explicit" header field parameters according to IETF RFC 3841 [</w:t>
      </w:r>
      <w:r w:rsidRPr="00C31E24">
        <w:rPr>
          <w:lang w:eastAsia="zh-CN"/>
        </w:rPr>
        <w:t>20</w:t>
      </w:r>
      <w:r w:rsidRPr="00C31E24">
        <w:t>];</w:t>
      </w:r>
    </w:p>
    <w:p w14:paraId="301791D7" w14:textId="77777777" w:rsidR="00184B8C" w:rsidRPr="00C31E24" w:rsidRDefault="00184B8C" w:rsidP="00184B8C">
      <w:pPr>
        <w:pStyle w:val="B1"/>
      </w:pPr>
      <w:r w:rsidRPr="00C31E24">
        <w:t>7)</w:t>
      </w:r>
      <w:r w:rsidRPr="00C31E24">
        <w:tab/>
        <w:t>should include the "timer" option tag in the Supported header field;</w:t>
      </w:r>
    </w:p>
    <w:p w14:paraId="1342B4AF" w14:textId="77777777" w:rsidR="00184B8C" w:rsidRPr="00C31E24" w:rsidRDefault="00184B8C" w:rsidP="00184B8C">
      <w:pPr>
        <w:pStyle w:val="B1"/>
      </w:pPr>
      <w:r w:rsidRPr="00C31E24">
        <w:t>8)</w:t>
      </w:r>
      <w:r w:rsidRPr="00C31E24">
        <w:tab/>
        <w:t>should include the Session-Expires header field according to IETF RFC 4028 [</w:t>
      </w:r>
      <w:r w:rsidRPr="00C31E24">
        <w:rPr>
          <w:lang w:eastAsia="zh-CN"/>
        </w:rPr>
        <w:t>23</w:t>
      </w:r>
      <w:r w:rsidRPr="00C31E24">
        <w:t>]. It is recommended that the refresher parameter is omitted. If included, the refresher parameter shall be set to "uac";</w:t>
      </w:r>
    </w:p>
    <w:p w14:paraId="011A4D4F" w14:textId="77777777" w:rsidR="00184B8C" w:rsidRPr="00C31E24" w:rsidRDefault="00184B8C" w:rsidP="00184B8C">
      <w:pPr>
        <w:pStyle w:val="B1"/>
      </w:pPr>
      <w:r w:rsidRPr="00C31E24">
        <w:t>9)</w:t>
      </w:r>
      <w:r w:rsidRPr="00C31E24">
        <w:tab/>
        <w:t>shall set the Request-URI of the SIP INVITE request to the public service identity identifying the participating MCVideo function serving the MCVideo user;</w:t>
      </w:r>
    </w:p>
    <w:p w14:paraId="691477DC" w14:textId="77777777" w:rsidR="00184B8C" w:rsidRPr="00C31E24" w:rsidRDefault="00184B8C" w:rsidP="00184B8C">
      <w:pPr>
        <w:pStyle w:val="NO"/>
      </w:pPr>
      <w:r w:rsidRPr="00C31E24">
        <w:t>NOTE 1:</w:t>
      </w:r>
      <w:r w:rsidRPr="00C31E24">
        <w:tab/>
        <w:t>The MCVideo client is configured with public service identity identifying the participating MCVideo function serving the MCVideo user.</w:t>
      </w:r>
    </w:p>
    <w:p w14:paraId="51471A8C" w14:textId="77777777" w:rsidR="00184B8C" w:rsidRPr="00C31E24" w:rsidRDefault="00184B8C" w:rsidP="00184B8C">
      <w:pPr>
        <w:pStyle w:val="B1"/>
      </w:pPr>
      <w:r w:rsidRPr="00C31E24">
        <w:t>10)</w:t>
      </w:r>
      <w:r w:rsidRPr="00C31E24">
        <w:tab/>
        <w:t>may include a P-Preferred-Identity header field in the SIP INVITE request containing a public user identity as specified in 3GPP TS 24.229 [</w:t>
      </w:r>
      <w:r w:rsidRPr="00C31E24">
        <w:rPr>
          <w:lang w:eastAsia="zh-CN"/>
        </w:rPr>
        <w:t>11</w:t>
      </w:r>
      <w:r w:rsidRPr="00C31E24">
        <w:t>];</w:t>
      </w:r>
    </w:p>
    <w:p w14:paraId="2FD25A2E" w14:textId="77777777" w:rsidR="00184B8C" w:rsidRPr="00C31E24" w:rsidRDefault="00184B8C" w:rsidP="00184B8C">
      <w:pPr>
        <w:pStyle w:val="B1"/>
      </w:pPr>
      <w:r w:rsidRPr="00C31E24">
        <w:t>11)</w:t>
      </w:r>
      <w:r w:rsidRPr="00C31E24">
        <w:tab/>
        <w:t>if the MCVideo emergency state is already set or the MCVideo client emergency group state for this group is set to "MVEG 2: in-progress", the MCVideo client shall comply with the procedures in subclause 6.2.8.1.2;</w:t>
      </w:r>
    </w:p>
    <w:p w14:paraId="33DA7113" w14:textId="77777777" w:rsidR="00184B8C" w:rsidRPr="00C31E24" w:rsidRDefault="00184B8C" w:rsidP="00184B8C">
      <w:pPr>
        <w:pStyle w:val="B1"/>
      </w:pPr>
      <w:r w:rsidRPr="00C31E24">
        <w:t>12)</w:t>
      </w:r>
      <w:r w:rsidRPr="00C31E24">
        <w:tab/>
        <w:t>if the MCVideo client imminent peril group state for this group is set to "MIG 2: in-progress" or "MVIG 3: confirm-pending" shall include the Resource-Priority header field and comply with the procedures in subclause 6.2.8.1.12;</w:t>
      </w:r>
    </w:p>
    <w:p w14:paraId="5E30C1FD" w14:textId="77777777" w:rsidR="00184B8C" w:rsidRPr="00C31E24" w:rsidRDefault="00184B8C" w:rsidP="00184B8C">
      <w:pPr>
        <w:pStyle w:val="B1"/>
      </w:pPr>
      <w:r w:rsidRPr="00C31E24">
        <w:t>13)</w:t>
      </w:r>
      <w:r w:rsidRPr="00C31E24">
        <w:tab/>
        <w:t>shall contain an application/vnd.3gpp.mcvideo-info+xml MIME body with the &lt;mcvideoinfo&gt; element containing the &lt;mcvideo-Params&gt; element with:</w:t>
      </w:r>
    </w:p>
    <w:p w14:paraId="0F8EE9D2" w14:textId="77777777" w:rsidR="00184B8C" w:rsidRPr="00C31E24" w:rsidRDefault="00184B8C" w:rsidP="00184B8C">
      <w:pPr>
        <w:pStyle w:val="B2"/>
      </w:pPr>
      <w:r w:rsidRPr="00C31E24">
        <w:t>a)</w:t>
      </w:r>
      <w:r w:rsidRPr="00C31E24">
        <w:tab/>
        <w:t>the &lt;session-type&gt; element set to a value of "chat";</w:t>
      </w:r>
    </w:p>
    <w:p w14:paraId="78ACC7C5" w14:textId="77777777" w:rsidR="00184B8C" w:rsidRPr="00C31E24" w:rsidRDefault="00184B8C" w:rsidP="00184B8C">
      <w:pPr>
        <w:pStyle w:val="B2"/>
        <w:rPr>
          <w:rFonts w:eastAsia="Malgun Gothic"/>
        </w:rPr>
      </w:pPr>
      <w:r w:rsidRPr="00C31E24">
        <w:rPr>
          <w:rFonts w:eastAsia="Malgun Gothic"/>
        </w:rPr>
        <w:t>b)</w:t>
      </w:r>
      <w:r w:rsidRPr="00C31E24">
        <w:rPr>
          <w:rFonts w:eastAsia="Malgun Gothic"/>
        </w:rPr>
        <w:tab/>
        <w:t>the &lt;mcvideo-request-uri&gt; element set to the group identity; and</w:t>
      </w:r>
    </w:p>
    <w:p w14:paraId="1778D066" w14:textId="77777777" w:rsidR="00184B8C" w:rsidRPr="00C31E24" w:rsidRDefault="00184B8C" w:rsidP="00184B8C">
      <w:pPr>
        <w:pStyle w:val="B2"/>
        <w:rPr>
          <w:rFonts w:eastAsia="Malgun Gothic"/>
        </w:rPr>
      </w:pPr>
      <w:r w:rsidRPr="00C31E24">
        <w:rPr>
          <w:rFonts w:eastAsia="Malgun Gothic"/>
        </w:rPr>
        <w:t>c)</w:t>
      </w:r>
      <w:r w:rsidRPr="00C31E24">
        <w:rPr>
          <w:rFonts w:eastAsia="Malgun Gothic"/>
        </w:rPr>
        <w:tab/>
      </w:r>
      <w:r w:rsidRPr="00C31E24">
        <w:t>the &lt;mcvideo-client-id&gt; element set to the MCVideo client ID of the originating MCVideo client;</w:t>
      </w:r>
    </w:p>
    <w:p w14:paraId="10DF880A" w14:textId="77777777" w:rsidR="00184B8C" w:rsidRPr="00C31E24" w:rsidRDefault="00184B8C" w:rsidP="00184B8C">
      <w:pPr>
        <w:keepLines/>
        <w:ind w:left="1135" w:hanging="851"/>
        <w:rPr>
          <w:rFonts w:eastAsia="Malgun Gothic"/>
        </w:rPr>
      </w:pPr>
      <w:r w:rsidRPr="00C31E24">
        <w:rPr>
          <w:rFonts w:eastAsia="Malgun Gothic"/>
        </w:rPr>
        <w:t>NOTE 2:</w:t>
      </w:r>
      <w:r w:rsidRPr="00C31E24">
        <w:rPr>
          <w:rFonts w:eastAsia="Malgun Gothic"/>
        </w:rPr>
        <w:tab/>
        <w:t>The MCVideo ID of the originating MCVideo user is not included in the body, as this will be inserted into the body of the SIP INVITE request that is sent by the originating participating MCVideo function.</w:t>
      </w:r>
    </w:p>
    <w:p w14:paraId="6A7296D6" w14:textId="77777777" w:rsidR="00184B8C" w:rsidRPr="00C31E24" w:rsidRDefault="00184B8C" w:rsidP="00184B8C">
      <w:pPr>
        <w:pStyle w:val="B1"/>
      </w:pPr>
      <w:r w:rsidRPr="00C31E24">
        <w:t>14)</w:t>
      </w:r>
      <w:r w:rsidRPr="00C31E24">
        <w:tab/>
        <w:t>shall include in the SIP INVITE request an SDP offer according to 3GPP TS 24.229 [</w:t>
      </w:r>
      <w:r w:rsidRPr="00C31E24">
        <w:rPr>
          <w:lang w:eastAsia="zh-CN"/>
        </w:rPr>
        <w:t>11</w:t>
      </w:r>
      <w:r w:rsidRPr="00C31E24">
        <w:t>] with the clarifications specified in subclause 6.2.1; and</w:t>
      </w:r>
    </w:p>
    <w:p w14:paraId="49117A37" w14:textId="77777777" w:rsidR="00184B8C" w:rsidRPr="00C31E24" w:rsidRDefault="00184B8C" w:rsidP="00184B8C">
      <w:pPr>
        <w:pStyle w:val="B1"/>
      </w:pPr>
      <w:r w:rsidRPr="00C31E24">
        <w:t>16)</w:t>
      </w:r>
      <w:r w:rsidRPr="00C31E24">
        <w:tab/>
        <w:t>shall send the SIP INVITE request according to 3GPP TS 24.229 [</w:t>
      </w:r>
      <w:r w:rsidRPr="00C31E24">
        <w:rPr>
          <w:lang w:eastAsia="zh-CN"/>
        </w:rPr>
        <w:t>11</w:t>
      </w:r>
      <w:r w:rsidRPr="00C31E24">
        <w:t>].</w:t>
      </w:r>
    </w:p>
    <w:p w14:paraId="3E8A6E17" w14:textId="77777777" w:rsidR="00184B8C" w:rsidRPr="00C31E24" w:rsidRDefault="00184B8C" w:rsidP="00184B8C">
      <w:r w:rsidRPr="00C31E24">
        <w:t>On receiving a SIP 2xx response to the SIP INVITE request, the MCVideo client:</w:t>
      </w:r>
    </w:p>
    <w:p w14:paraId="5FAE4796" w14:textId="77777777" w:rsidR="00184B8C" w:rsidRPr="00C31E24" w:rsidRDefault="00184B8C" w:rsidP="00184B8C">
      <w:pPr>
        <w:pStyle w:val="B1"/>
      </w:pPr>
      <w:r w:rsidRPr="00C31E24">
        <w:t>1)</w:t>
      </w:r>
      <w:r w:rsidRPr="00C31E24">
        <w:tab/>
        <w:t>shall interact with the user plane as specified in 3GPP TS 24.581 [</w:t>
      </w:r>
      <w:r w:rsidRPr="00C31E24">
        <w:rPr>
          <w:lang w:eastAsia="zh-CN"/>
        </w:rPr>
        <w:t>5</w:t>
      </w:r>
      <w:r w:rsidRPr="00C31E24">
        <w:t>]; and</w:t>
      </w:r>
    </w:p>
    <w:p w14:paraId="3BFD4086" w14:textId="77777777" w:rsidR="00184B8C" w:rsidRPr="00C31E24" w:rsidRDefault="00184B8C" w:rsidP="00184B8C">
      <w:pPr>
        <w:pStyle w:val="B1"/>
      </w:pPr>
      <w:r w:rsidRPr="00C31E24">
        <w:t>2)</w:t>
      </w:r>
      <w:r w:rsidRPr="00C31E24">
        <w:tab/>
        <w:t>if the MCVideo emergency group call state is set to "MEGC 2: emergency-call-requested" or "MVEGC 3: emergency-call-granted" or the MCVideo imminent peril group call state is set to "MVIGC 2: imminent-peril-call-requested" or "MVIGC 3: imminent-peril-call-granted", the MCVideo client shall perform the actions specified in subclause 6.2.8.1.4.</w:t>
      </w:r>
    </w:p>
    <w:p w14:paraId="7DA13842" w14:textId="77777777" w:rsidR="00184B8C" w:rsidRPr="00C31E24" w:rsidRDefault="00184B8C" w:rsidP="00184B8C">
      <w:r w:rsidRPr="00C31E24">
        <w:t>On receiving a SIP 4xx response, a SIP 5xx response or a SIP 6xx response to the SIP INVITE request:</w:t>
      </w:r>
    </w:p>
    <w:p w14:paraId="2CF8252D" w14:textId="77777777" w:rsidR="00184B8C" w:rsidRPr="00C31E24" w:rsidRDefault="00184B8C" w:rsidP="00184B8C">
      <w:pPr>
        <w:pStyle w:val="B1"/>
      </w:pPr>
      <w:r w:rsidRPr="00C31E24">
        <w:t>1)</w:t>
      </w:r>
      <w:r w:rsidRPr="00C31E24">
        <w:tab/>
        <w:t>if the MCVideo emergency group call state is set to "MVEGC 2: emergency-call-requested" or "MVEGC 3: emergency-call-granted"; or</w:t>
      </w:r>
    </w:p>
    <w:p w14:paraId="46B70A16" w14:textId="77777777" w:rsidR="00184B8C" w:rsidRPr="00C31E24" w:rsidRDefault="00184B8C" w:rsidP="00184B8C">
      <w:pPr>
        <w:pStyle w:val="B1"/>
      </w:pPr>
      <w:r w:rsidRPr="00C31E24">
        <w:t>2)</w:t>
      </w:r>
      <w:r w:rsidRPr="00C31E24">
        <w:tab/>
        <w:t>if the MCVideo imminent peril group call state is set to "MVIGC 2: imminent-peril-call-requested" or "MVIGC 3: imminent-peril-call-granted";</w:t>
      </w:r>
    </w:p>
    <w:p w14:paraId="770AC68E" w14:textId="77777777" w:rsidR="00184B8C" w:rsidRPr="00C31E24" w:rsidRDefault="00184B8C" w:rsidP="00184B8C">
      <w:pPr>
        <w:pStyle w:val="B1"/>
        <w:ind w:left="0" w:firstLine="0"/>
      </w:pPr>
      <w:r w:rsidRPr="00C31E24">
        <w:t>the MCVideo client shall perform the actions specified in subclause 6.2.8.1.5.</w:t>
      </w:r>
    </w:p>
    <w:p w14:paraId="73702A3F" w14:textId="77777777" w:rsidR="00184B8C" w:rsidRPr="00C31E24" w:rsidRDefault="00184B8C" w:rsidP="00184B8C">
      <w:r w:rsidRPr="00C31E24">
        <w:t>On receiving a SIP INFO request where the Request-URI contains an MCVideo session ID identifying an ongoing group session, the MCVideo client shall follow the actions specified in subclause 6.2.8.1.13.</w:t>
      </w:r>
    </w:p>
    <w:p w14:paraId="3111AC0C" w14:textId="77777777" w:rsidR="00184B8C" w:rsidRPr="00C31E24" w:rsidRDefault="00184B8C" w:rsidP="00184B8C">
      <w:r w:rsidRPr="00C31E24">
        <w:t>[TS 24.281, clause 9.2.2.2.2.1]</w:t>
      </w:r>
    </w:p>
    <w:p w14:paraId="0E021743" w14:textId="77777777" w:rsidR="00184B8C" w:rsidRPr="00C31E24" w:rsidRDefault="00184B8C" w:rsidP="00184B8C">
      <w:pPr>
        <w:rPr>
          <w:lang w:eastAsia="ko-KR"/>
        </w:rPr>
      </w:pPr>
      <w:r w:rsidRPr="00C31E24">
        <w:rPr>
          <w:lang w:eastAsia="ko-KR"/>
        </w:rPr>
        <w:t>When an MCVideo client wants to leave the MCVideo session that has been established using on-demand session, the MCVideo client shall follow the procedures as specified in clause 6.2.4.1.</w:t>
      </w:r>
    </w:p>
    <w:p w14:paraId="01432316" w14:textId="77777777" w:rsidR="00184B8C" w:rsidRPr="00C31E24" w:rsidRDefault="00184B8C" w:rsidP="00184B8C">
      <w:r w:rsidRPr="00C31E24">
        <w:t>[TS 24.281, clause 6.2.4.1]</w:t>
      </w:r>
      <w:r w:rsidRPr="00C31E24">
        <w:rPr>
          <w:lang w:eastAsia="ko-KR"/>
        </w:rPr>
        <w:t>Upon receiving a request from an MCVideo user to leave an MCVideo session established using on-demand session signalling, the MCVideo client:</w:t>
      </w:r>
    </w:p>
    <w:p w14:paraId="07A5A9E2" w14:textId="77777777" w:rsidR="00184B8C" w:rsidRPr="00C31E24" w:rsidRDefault="00184B8C" w:rsidP="00184B8C">
      <w:pPr>
        <w:pStyle w:val="B1"/>
        <w:rPr>
          <w:lang w:eastAsia="ko-KR"/>
        </w:rPr>
      </w:pPr>
      <w:r w:rsidRPr="00C31E24">
        <w:rPr>
          <w:lang w:eastAsia="ko-KR"/>
        </w:rPr>
        <w:t>1)</w:t>
      </w:r>
      <w:r w:rsidRPr="00C31E24">
        <w:rPr>
          <w:lang w:eastAsia="ko-KR"/>
        </w:rPr>
        <w:tab/>
        <w:t>s</w:t>
      </w:r>
      <w:r w:rsidRPr="00C31E24">
        <w:t xml:space="preserve">hall interact with the </w:t>
      </w:r>
      <w:r w:rsidRPr="00C31E24">
        <w:rPr>
          <w:lang w:eastAsia="ko-KR"/>
        </w:rPr>
        <w:t>media plane as specified in 3GPP TS 24.</w:t>
      </w:r>
      <w:r w:rsidRPr="00C31E24">
        <w:rPr>
          <w:lang w:eastAsia="zh-CN"/>
        </w:rPr>
        <w:t>581</w:t>
      </w:r>
      <w:r w:rsidRPr="00C31E24">
        <w:rPr>
          <w:lang w:eastAsia="ko-KR"/>
        </w:rPr>
        <w:t> [5];</w:t>
      </w:r>
    </w:p>
    <w:p w14:paraId="797300FE" w14:textId="77777777" w:rsidR="00184B8C" w:rsidRPr="00C31E24" w:rsidRDefault="00184B8C" w:rsidP="00184B8C">
      <w:pPr>
        <w:pStyle w:val="B1"/>
      </w:pPr>
      <w:r w:rsidRPr="00C31E24">
        <w:rPr>
          <w:lang w:eastAsia="ko-KR"/>
        </w:rPr>
        <w:t>2)</w:t>
      </w:r>
      <w:r w:rsidRPr="00C31E24">
        <w:rPr>
          <w:lang w:eastAsia="ko-KR"/>
        </w:rPr>
        <w:tab/>
        <w:t>shall generate a SIP BYE request according to 3GPP TS 24.229 [11];</w:t>
      </w:r>
    </w:p>
    <w:p w14:paraId="4BF9F6F6" w14:textId="77777777" w:rsidR="00184B8C" w:rsidRPr="00C31E24" w:rsidRDefault="00184B8C" w:rsidP="00184B8C">
      <w:pPr>
        <w:pStyle w:val="B1"/>
      </w:pPr>
      <w:r w:rsidRPr="00C31E24">
        <w:rPr>
          <w:lang w:eastAsia="ko-KR"/>
        </w:rPr>
        <w:t>3)</w:t>
      </w:r>
      <w:r w:rsidRPr="00C31E24">
        <w:rPr>
          <w:lang w:eastAsia="ko-KR"/>
        </w:rPr>
        <w:tab/>
        <w:t>shall set the Request-URI to the MCVideo session identity to leave; and</w:t>
      </w:r>
    </w:p>
    <w:p w14:paraId="4F842624" w14:textId="77777777" w:rsidR="00184B8C" w:rsidRPr="00C31E24" w:rsidRDefault="00184B8C" w:rsidP="00184B8C">
      <w:pPr>
        <w:pStyle w:val="B1"/>
      </w:pPr>
      <w:r w:rsidRPr="00C31E24">
        <w:rPr>
          <w:lang w:eastAsia="ko-KR"/>
        </w:rPr>
        <w:t>4)</w:t>
      </w:r>
      <w:r w:rsidRPr="00C31E24">
        <w:rPr>
          <w:lang w:eastAsia="ko-KR"/>
        </w:rPr>
        <w:tab/>
        <w:t>shall send a SIP BYE request towards MCVideo server according to 3GPP TS 24.229 [11].</w:t>
      </w:r>
    </w:p>
    <w:p w14:paraId="1BB806B3" w14:textId="77777777" w:rsidR="00184B8C" w:rsidRPr="00C31E24" w:rsidRDefault="00184B8C" w:rsidP="00184B8C">
      <w:pPr>
        <w:rPr>
          <w:lang w:eastAsia="ko-KR"/>
        </w:rPr>
      </w:pPr>
      <w:r w:rsidRPr="00C31E24">
        <w:t xml:space="preserve">Upon receiving a SIP 200 </w:t>
      </w:r>
      <w:r w:rsidRPr="00C31E24">
        <w:rPr>
          <w:lang w:eastAsia="ko-KR"/>
        </w:rPr>
        <w:t>(</w:t>
      </w:r>
      <w:r w:rsidRPr="00C31E24">
        <w:t>OK</w:t>
      </w:r>
      <w:r w:rsidRPr="00C31E24">
        <w:rPr>
          <w:lang w:eastAsia="ko-KR"/>
        </w:rPr>
        <w:t>)</w:t>
      </w:r>
      <w:r w:rsidRPr="00C31E24">
        <w:t xml:space="preserve"> response to the SIP BYE request, the MCVideo client shall interact with the </w:t>
      </w:r>
      <w:r w:rsidRPr="00C31E24">
        <w:rPr>
          <w:lang w:eastAsia="ko-KR"/>
        </w:rPr>
        <w:t>media plane as specified in 3GPP TS 24.</w:t>
      </w:r>
      <w:r w:rsidRPr="00C31E24">
        <w:rPr>
          <w:lang w:eastAsia="zh-CN"/>
        </w:rPr>
        <w:t>581</w:t>
      </w:r>
      <w:r w:rsidRPr="00C31E24">
        <w:rPr>
          <w:lang w:eastAsia="ko-KR"/>
        </w:rPr>
        <w:t> [5].</w:t>
      </w:r>
    </w:p>
    <w:p w14:paraId="7DE5CFC6" w14:textId="77777777" w:rsidR="00184B8C" w:rsidRPr="00C31E24" w:rsidRDefault="00184B8C" w:rsidP="00184B8C">
      <w:pPr>
        <w:overflowPunct/>
        <w:autoSpaceDE/>
        <w:autoSpaceDN/>
        <w:adjustRightInd/>
        <w:textAlignment w:val="auto"/>
        <w:rPr>
          <w:lang w:eastAsia="ko-KR"/>
        </w:rPr>
      </w:pPr>
      <w:r w:rsidRPr="00C31E24">
        <w:rPr>
          <w:lang w:eastAsia="ko-KR"/>
        </w:rPr>
        <w:t>[TS 6.2.4.3.3]</w:t>
      </w:r>
    </w:p>
    <w:p w14:paraId="7460DB75" w14:textId="77777777" w:rsidR="00184B8C" w:rsidRPr="00C31E24" w:rsidRDefault="00184B8C" w:rsidP="00184B8C">
      <w:r w:rsidRPr="00C31E24">
        <w:t>[TS 24.581, clause 6.2.4.3.3]</w:t>
      </w:r>
    </w:p>
    <w:p w14:paraId="42D01383" w14:textId="77777777" w:rsidR="00184B8C" w:rsidRPr="00C31E24" w:rsidRDefault="00184B8C" w:rsidP="00184B8C">
      <w:r w:rsidRPr="00C31E24">
        <w:t>Upon receiving a Transmission Granted message from the transmission control server due to remote Transmission request, the transmission participant:</w:t>
      </w:r>
    </w:p>
    <w:p w14:paraId="438953BE" w14:textId="77777777" w:rsidR="00184B8C" w:rsidRPr="00C31E24" w:rsidRDefault="00184B8C" w:rsidP="00184B8C">
      <w:pPr>
        <w:pStyle w:val="B1"/>
      </w:pPr>
      <w:r w:rsidRPr="00C31E24">
        <w:t>1.</w:t>
      </w:r>
      <w:r w:rsidRPr="00C31E24">
        <w:tab/>
        <w:t>if the first bit in the subtype of the Transmission Granted message is set to '1' (Acknowledgment is required) as described in subclause 9.2.2.1, shall send a Transmission control Ack message. The Transmission control Ack message:</w:t>
      </w:r>
    </w:p>
    <w:p w14:paraId="065E80FC" w14:textId="77777777" w:rsidR="00184B8C" w:rsidRPr="00C31E24" w:rsidRDefault="00184B8C" w:rsidP="00184B8C">
      <w:pPr>
        <w:pStyle w:val="B2"/>
      </w:pPr>
      <w:r w:rsidRPr="00C31E24">
        <w:t>a.</w:t>
      </w:r>
      <w:r w:rsidRPr="00C31E24">
        <w:tab/>
        <w:t>shall include the Message Type field set to '1' (Transmission Granted); and</w:t>
      </w:r>
    </w:p>
    <w:p w14:paraId="7286F8AB" w14:textId="77777777" w:rsidR="00184B8C" w:rsidRPr="00C31E24" w:rsidRDefault="00184B8C" w:rsidP="00184B8C">
      <w:pPr>
        <w:pStyle w:val="B2"/>
      </w:pPr>
      <w:r w:rsidRPr="00C31E24">
        <w:t>b.</w:t>
      </w:r>
      <w:r w:rsidRPr="00C31E24">
        <w:tab/>
        <w:t>shall include the Source field set to '0' (the transmission participant is the source);</w:t>
      </w:r>
    </w:p>
    <w:p w14:paraId="3EFEB002" w14:textId="41A9E75A" w:rsidR="00184B8C" w:rsidRPr="00C31E24" w:rsidRDefault="00184B8C" w:rsidP="00184B8C">
      <w:pPr>
        <w:pStyle w:val="B1"/>
      </w:pPr>
      <w:r w:rsidRPr="00C31E24">
        <w:t>2.</w:t>
      </w:r>
      <w:r w:rsidRPr="00C31E24">
        <w:tab/>
        <w:t xml:space="preserve">shall store the SSRC of granted transmission participant received in the Transmission Granted message and use it in the RTP media packets until the transmission is </w:t>
      </w:r>
      <w:r w:rsidR="00764DD4" w:rsidRPr="00C31E24">
        <w:t>released</w:t>
      </w:r>
      <w:r w:rsidRPr="00C31E24">
        <w:t>;</w:t>
      </w:r>
    </w:p>
    <w:p w14:paraId="4BB3082E" w14:textId="77777777" w:rsidR="00184B8C" w:rsidRPr="00C31E24" w:rsidRDefault="00184B8C" w:rsidP="00184B8C">
      <w:pPr>
        <w:pStyle w:val="B1"/>
      </w:pPr>
      <w:r w:rsidRPr="00C31E24">
        <w:t>3.</w:t>
      </w:r>
      <w:r w:rsidRPr="00C31E24">
        <w:tab/>
        <w:t>shall provide Transmission granted notification to the user, if not already done; and</w:t>
      </w:r>
    </w:p>
    <w:p w14:paraId="2E4DA32E" w14:textId="77777777" w:rsidR="00184B8C" w:rsidRPr="00C31E24" w:rsidRDefault="00184B8C" w:rsidP="00764DD4">
      <w:pPr>
        <w:pStyle w:val="B1"/>
      </w:pPr>
      <w:r w:rsidRPr="00C31E24">
        <w:t>4.</w:t>
      </w:r>
      <w:r w:rsidRPr="00C31E24">
        <w:tab/>
        <w:t>shall enter the 'U: has permission to transmit' state.6.1.2.5.3</w:t>
      </w:r>
      <w:r w:rsidRPr="00C31E24">
        <w:tab/>
        <w:t>Test description</w:t>
      </w:r>
    </w:p>
    <w:p w14:paraId="7379E6B6" w14:textId="77777777" w:rsidR="00184B8C" w:rsidRPr="00C31E24" w:rsidRDefault="00184B8C" w:rsidP="00764DD4">
      <w:pPr>
        <w:pStyle w:val="H6"/>
      </w:pPr>
      <w:r w:rsidRPr="00C31E24">
        <w:t>6.1.2.5.3.1</w:t>
      </w:r>
      <w:r w:rsidRPr="00C31E24">
        <w:tab/>
        <w:t>Pre-test conditions</w:t>
      </w:r>
    </w:p>
    <w:p w14:paraId="2694CD81" w14:textId="77777777" w:rsidR="00184B8C" w:rsidRPr="00C31E24" w:rsidRDefault="00184B8C" w:rsidP="00184B8C">
      <w:pPr>
        <w:pStyle w:val="H6"/>
      </w:pPr>
      <w:r w:rsidRPr="00C31E24">
        <w:t>System Simulator:</w:t>
      </w:r>
    </w:p>
    <w:p w14:paraId="359C8B3B" w14:textId="77777777" w:rsidR="00184B8C" w:rsidRPr="00C31E24" w:rsidRDefault="00184B8C" w:rsidP="00184B8C">
      <w:pPr>
        <w:pStyle w:val="B1"/>
      </w:pPr>
      <w:r w:rsidRPr="00C31E24">
        <w:t>-</w:t>
      </w:r>
      <w:r w:rsidRPr="00C31E24">
        <w:tab/>
        <w:t>SS (MCVideo server)</w:t>
      </w:r>
    </w:p>
    <w:p w14:paraId="51962735" w14:textId="77777777" w:rsidR="00184B8C" w:rsidRPr="00C31E24" w:rsidRDefault="00184B8C" w:rsidP="00184B8C">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86AEEC1" w14:textId="77777777" w:rsidR="00184B8C" w:rsidRPr="00C31E24" w:rsidRDefault="00184B8C" w:rsidP="00184B8C">
      <w:pPr>
        <w:pStyle w:val="H6"/>
      </w:pPr>
      <w:r w:rsidRPr="00C31E24">
        <w:t>IUT:</w:t>
      </w:r>
    </w:p>
    <w:p w14:paraId="09561511" w14:textId="77777777" w:rsidR="00184B8C" w:rsidRPr="00C31E24" w:rsidRDefault="00184B8C" w:rsidP="00184B8C">
      <w:pPr>
        <w:pStyle w:val="B1"/>
      </w:pPr>
      <w:r w:rsidRPr="00C31E24">
        <w:t>-</w:t>
      </w:r>
      <w:r w:rsidRPr="00C31E24">
        <w:tab/>
        <w:t>UE (MCVideo client)</w:t>
      </w:r>
    </w:p>
    <w:p w14:paraId="4672F46F" w14:textId="77777777" w:rsidR="00184B8C" w:rsidRPr="00C31E24" w:rsidRDefault="00184B8C" w:rsidP="00184B8C">
      <w:pPr>
        <w:pStyle w:val="B1"/>
      </w:pPr>
      <w:r w:rsidRPr="00C31E24">
        <w:t>-</w:t>
      </w:r>
      <w:r w:rsidRPr="00C31E24">
        <w:tab/>
        <w:t>The test USIM set as defined in TS 36.579-1 [2], subclause 5.5.10 is inserted.</w:t>
      </w:r>
    </w:p>
    <w:p w14:paraId="43181633" w14:textId="77777777" w:rsidR="00184B8C" w:rsidRPr="00C31E24" w:rsidRDefault="00184B8C" w:rsidP="00184B8C">
      <w:pPr>
        <w:pStyle w:val="H6"/>
      </w:pPr>
      <w:r w:rsidRPr="00C31E24">
        <w:t>Preamble:</w:t>
      </w:r>
    </w:p>
    <w:p w14:paraId="0E186E22" w14:textId="77777777" w:rsidR="00184B8C" w:rsidRPr="00C31E24" w:rsidRDefault="00184B8C" w:rsidP="00184B8C">
      <w:pPr>
        <w:pStyle w:val="B1"/>
      </w:pPr>
      <w:r w:rsidRPr="00C31E24">
        <w:t>-</w:t>
      </w:r>
      <w:r w:rsidRPr="00C31E24">
        <w:tab/>
        <w:t>The UE has performed the Generic Test Procedure for MCVideo UE registration as specified in TS 36.579-1 [2], subclause 5.4.2.A</w:t>
      </w:r>
    </w:p>
    <w:p w14:paraId="5A45CC64" w14:textId="77777777" w:rsidR="00184B8C" w:rsidRPr="00C31E24" w:rsidRDefault="00184B8C" w:rsidP="00184B8C">
      <w:pPr>
        <w:pStyle w:val="B1"/>
      </w:pPr>
      <w:r w:rsidRPr="00C31E24">
        <w:t>-</w:t>
      </w:r>
      <w:r w:rsidRPr="00C31E24">
        <w:tab/>
        <w:t>The MCVideo User performs the Generic Test Procedure for MCVideo Authorization/Configuration and Key Generation as specified in TS 36.579-1 [2], subclause 5.3.2.A</w:t>
      </w:r>
    </w:p>
    <w:p w14:paraId="42BF0174" w14:textId="77777777" w:rsidR="00184B8C" w:rsidRPr="00C31E24" w:rsidRDefault="00184B8C" w:rsidP="00184B8C">
      <w:pPr>
        <w:pStyle w:val="B1"/>
      </w:pPr>
      <w:r w:rsidRPr="00C31E24">
        <w:t>-</w:t>
      </w:r>
      <w:r w:rsidRPr="00C31E24">
        <w:tab/>
        <w:t>UE States at the end of the preamble</w:t>
      </w:r>
    </w:p>
    <w:p w14:paraId="34A792E9" w14:textId="77777777" w:rsidR="00184B8C" w:rsidRPr="00C31E24" w:rsidRDefault="00184B8C" w:rsidP="00184B8C">
      <w:pPr>
        <w:pStyle w:val="B2"/>
      </w:pPr>
      <w:r w:rsidRPr="00C31E24">
        <w:t>-</w:t>
      </w:r>
      <w:r w:rsidRPr="00C31E24">
        <w:tab/>
        <w:t>The UE is in E-UTRA Registered, Idle Mode state.</w:t>
      </w:r>
    </w:p>
    <w:p w14:paraId="1BBBD155" w14:textId="77777777" w:rsidR="00184B8C" w:rsidRPr="00C31E24" w:rsidRDefault="00184B8C" w:rsidP="00184B8C">
      <w:pPr>
        <w:pStyle w:val="B2"/>
      </w:pPr>
      <w:r w:rsidRPr="00C31E24">
        <w:t>-</w:t>
      </w:r>
      <w:r w:rsidRPr="00C31E24">
        <w:tab/>
        <w:t>The MCVideo Client Application has been activated and User has registered-in as the MCVideo User with the Server as active user at the Client.</w:t>
      </w:r>
    </w:p>
    <w:p w14:paraId="0F5A77CF" w14:textId="77777777" w:rsidR="00184B8C" w:rsidRPr="00C31E24" w:rsidRDefault="00184B8C" w:rsidP="00184B8C">
      <w:pPr>
        <w:pStyle w:val="H6"/>
      </w:pPr>
      <w:r w:rsidRPr="00C31E24">
        <w:t>6.1.2.5.3.2</w:t>
      </w:r>
      <w:r w:rsidRPr="00C31E24">
        <w:tab/>
        <w:t>Test procedure sequence</w:t>
      </w:r>
    </w:p>
    <w:p w14:paraId="1CB2F015" w14:textId="77777777" w:rsidR="00184B8C" w:rsidRPr="00C31E24" w:rsidRDefault="00184B8C" w:rsidP="00184B8C">
      <w:pPr>
        <w:pStyle w:val="TH"/>
      </w:pPr>
      <w:r w:rsidRPr="00C31E24">
        <w:t>Table 6.1.2.5.3.2-1: Main Behaviour</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709"/>
        <w:gridCol w:w="3906"/>
        <w:gridCol w:w="700"/>
        <w:gridCol w:w="2933"/>
        <w:gridCol w:w="560"/>
        <w:gridCol w:w="840"/>
      </w:tblGrid>
      <w:tr w:rsidR="00184B8C" w:rsidRPr="00C31E24" w14:paraId="40465CBA" w14:textId="77777777" w:rsidTr="00D74F31">
        <w:tc>
          <w:tcPr>
            <w:tcW w:w="709" w:type="dxa"/>
            <w:tcBorders>
              <w:bottom w:val="nil"/>
            </w:tcBorders>
            <w:shd w:val="clear" w:color="auto" w:fill="auto"/>
          </w:tcPr>
          <w:p w14:paraId="17B10BBB" w14:textId="77777777" w:rsidR="00184B8C" w:rsidRPr="00C31E24" w:rsidRDefault="00184B8C" w:rsidP="00D74F31">
            <w:pPr>
              <w:pStyle w:val="TAH"/>
            </w:pPr>
            <w:r w:rsidRPr="00C31E24">
              <w:t>St</w:t>
            </w:r>
          </w:p>
        </w:tc>
        <w:tc>
          <w:tcPr>
            <w:tcW w:w="3906" w:type="dxa"/>
            <w:tcBorders>
              <w:bottom w:val="nil"/>
            </w:tcBorders>
            <w:shd w:val="clear" w:color="auto" w:fill="auto"/>
          </w:tcPr>
          <w:p w14:paraId="7E1BBDF3" w14:textId="77777777" w:rsidR="00184B8C" w:rsidRPr="00C31E24" w:rsidRDefault="00184B8C" w:rsidP="00D74F31">
            <w:pPr>
              <w:pStyle w:val="TAH"/>
            </w:pPr>
            <w:r w:rsidRPr="00C31E24">
              <w:t>Procedure</w:t>
            </w:r>
          </w:p>
        </w:tc>
        <w:tc>
          <w:tcPr>
            <w:tcW w:w="3633" w:type="dxa"/>
            <w:gridSpan w:val="2"/>
            <w:shd w:val="clear" w:color="auto" w:fill="auto"/>
          </w:tcPr>
          <w:p w14:paraId="09531C40" w14:textId="77777777" w:rsidR="00184B8C" w:rsidRPr="00C31E24" w:rsidRDefault="00184B8C" w:rsidP="00D74F31">
            <w:pPr>
              <w:pStyle w:val="TAH"/>
            </w:pPr>
            <w:r w:rsidRPr="00C31E24">
              <w:t>Message Sequence</w:t>
            </w:r>
          </w:p>
        </w:tc>
        <w:tc>
          <w:tcPr>
            <w:tcW w:w="560" w:type="dxa"/>
            <w:tcBorders>
              <w:bottom w:val="nil"/>
            </w:tcBorders>
            <w:shd w:val="clear" w:color="auto" w:fill="auto"/>
          </w:tcPr>
          <w:p w14:paraId="546F7839" w14:textId="77777777" w:rsidR="00184B8C" w:rsidRPr="00C31E24" w:rsidRDefault="00184B8C" w:rsidP="00D74F31">
            <w:pPr>
              <w:pStyle w:val="TAH"/>
            </w:pPr>
            <w:r w:rsidRPr="00C31E24">
              <w:t>TP</w:t>
            </w:r>
          </w:p>
        </w:tc>
        <w:tc>
          <w:tcPr>
            <w:tcW w:w="840" w:type="dxa"/>
            <w:tcBorders>
              <w:bottom w:val="nil"/>
            </w:tcBorders>
            <w:shd w:val="clear" w:color="auto" w:fill="auto"/>
          </w:tcPr>
          <w:p w14:paraId="53640CA8" w14:textId="77777777" w:rsidR="00184B8C" w:rsidRPr="00C31E24" w:rsidRDefault="00184B8C" w:rsidP="00D74F31">
            <w:pPr>
              <w:pStyle w:val="TAH"/>
            </w:pPr>
            <w:r w:rsidRPr="00C31E24">
              <w:t>Verdict</w:t>
            </w:r>
          </w:p>
        </w:tc>
      </w:tr>
      <w:tr w:rsidR="00184B8C" w:rsidRPr="00C31E24" w14:paraId="61FD00C4" w14:textId="77777777" w:rsidTr="00D74F31">
        <w:trPr>
          <w:trHeight w:val="215"/>
        </w:trPr>
        <w:tc>
          <w:tcPr>
            <w:tcW w:w="709" w:type="dxa"/>
            <w:tcBorders>
              <w:top w:val="nil"/>
            </w:tcBorders>
            <w:shd w:val="clear" w:color="auto" w:fill="auto"/>
          </w:tcPr>
          <w:p w14:paraId="66602149" w14:textId="77777777" w:rsidR="00184B8C" w:rsidRPr="00C31E24" w:rsidRDefault="00184B8C" w:rsidP="00D74F31">
            <w:pPr>
              <w:pStyle w:val="TAH"/>
            </w:pPr>
          </w:p>
        </w:tc>
        <w:tc>
          <w:tcPr>
            <w:tcW w:w="3906" w:type="dxa"/>
            <w:tcBorders>
              <w:top w:val="nil"/>
            </w:tcBorders>
            <w:shd w:val="clear" w:color="auto" w:fill="auto"/>
          </w:tcPr>
          <w:p w14:paraId="10E9E5EF" w14:textId="77777777" w:rsidR="00184B8C" w:rsidRPr="00C31E24" w:rsidRDefault="00184B8C" w:rsidP="00D74F31">
            <w:pPr>
              <w:pStyle w:val="TAH"/>
            </w:pPr>
          </w:p>
        </w:tc>
        <w:tc>
          <w:tcPr>
            <w:tcW w:w="700" w:type="dxa"/>
            <w:shd w:val="clear" w:color="auto" w:fill="auto"/>
          </w:tcPr>
          <w:p w14:paraId="7826B153" w14:textId="77777777" w:rsidR="00184B8C" w:rsidRPr="00C31E24" w:rsidRDefault="00184B8C" w:rsidP="00D74F31">
            <w:pPr>
              <w:pStyle w:val="TAH"/>
            </w:pPr>
            <w:r w:rsidRPr="00C31E24">
              <w:t>U - S</w:t>
            </w:r>
          </w:p>
        </w:tc>
        <w:tc>
          <w:tcPr>
            <w:tcW w:w="2933" w:type="dxa"/>
            <w:shd w:val="clear" w:color="auto" w:fill="auto"/>
          </w:tcPr>
          <w:p w14:paraId="7F6DC37F" w14:textId="77777777" w:rsidR="00184B8C" w:rsidRPr="00C31E24" w:rsidRDefault="00184B8C" w:rsidP="00D74F31">
            <w:pPr>
              <w:pStyle w:val="TAH"/>
            </w:pPr>
            <w:r w:rsidRPr="00C31E24">
              <w:t>Message</w:t>
            </w:r>
          </w:p>
        </w:tc>
        <w:tc>
          <w:tcPr>
            <w:tcW w:w="560" w:type="dxa"/>
            <w:tcBorders>
              <w:top w:val="nil"/>
            </w:tcBorders>
            <w:shd w:val="clear" w:color="auto" w:fill="auto"/>
          </w:tcPr>
          <w:p w14:paraId="30F1D334" w14:textId="77777777" w:rsidR="00184B8C" w:rsidRPr="00C31E24" w:rsidRDefault="00184B8C" w:rsidP="00D74F31">
            <w:pPr>
              <w:pStyle w:val="TAH"/>
            </w:pPr>
          </w:p>
        </w:tc>
        <w:tc>
          <w:tcPr>
            <w:tcW w:w="840" w:type="dxa"/>
            <w:tcBorders>
              <w:top w:val="nil"/>
            </w:tcBorders>
            <w:shd w:val="clear" w:color="auto" w:fill="auto"/>
          </w:tcPr>
          <w:p w14:paraId="4840334E" w14:textId="77777777" w:rsidR="00184B8C" w:rsidRPr="00C31E24" w:rsidRDefault="00184B8C" w:rsidP="00D74F31">
            <w:pPr>
              <w:pStyle w:val="TAH"/>
            </w:pPr>
          </w:p>
        </w:tc>
      </w:tr>
      <w:tr w:rsidR="00184B8C" w:rsidRPr="00C31E24" w14:paraId="2F7DCB5F" w14:textId="77777777" w:rsidTr="00D74F31">
        <w:trPr>
          <w:trHeight w:val="215"/>
        </w:trPr>
        <w:tc>
          <w:tcPr>
            <w:tcW w:w="709" w:type="dxa"/>
            <w:tcBorders>
              <w:top w:val="nil"/>
            </w:tcBorders>
            <w:shd w:val="clear" w:color="auto" w:fill="auto"/>
          </w:tcPr>
          <w:p w14:paraId="42133958" w14:textId="77777777" w:rsidR="00184B8C" w:rsidRPr="00C31E24" w:rsidRDefault="00184B8C" w:rsidP="00D74F31">
            <w:pPr>
              <w:pStyle w:val="TAH"/>
            </w:pPr>
            <w:r w:rsidRPr="00C31E24">
              <w:t>1</w:t>
            </w:r>
          </w:p>
        </w:tc>
        <w:tc>
          <w:tcPr>
            <w:tcW w:w="3906" w:type="dxa"/>
            <w:tcBorders>
              <w:top w:val="nil"/>
            </w:tcBorders>
            <w:shd w:val="clear" w:color="auto" w:fill="auto"/>
          </w:tcPr>
          <w:p w14:paraId="768BAC26" w14:textId="77777777" w:rsidR="00184B8C" w:rsidRPr="00C31E24" w:rsidRDefault="00184B8C" w:rsidP="00D74F31">
            <w:pPr>
              <w:pStyle w:val="TAL"/>
              <w:keepNext w:val="0"/>
              <w:keepLines w:val="0"/>
              <w:widowControl w:val="0"/>
            </w:pPr>
            <w:r w:rsidRPr="00C31E24">
              <w:t>Make the MCVideo User initiate an On-network On-demand Emergency Chat Group Call.</w:t>
            </w:r>
          </w:p>
          <w:p w14:paraId="67581D12" w14:textId="77777777" w:rsidR="00184B8C" w:rsidRPr="00C31E24" w:rsidRDefault="00184B8C" w:rsidP="00D74F31">
            <w:pPr>
              <w:pStyle w:val="TAL"/>
              <w:keepNext w:val="0"/>
              <w:keepLines w:val="0"/>
              <w:widowControl w:val="0"/>
            </w:pPr>
            <w:r w:rsidRPr="00C31E24">
              <w:t>(NOTE 1).</w:t>
            </w:r>
          </w:p>
        </w:tc>
        <w:tc>
          <w:tcPr>
            <w:tcW w:w="700" w:type="dxa"/>
            <w:shd w:val="clear" w:color="auto" w:fill="auto"/>
          </w:tcPr>
          <w:p w14:paraId="3A6031B4" w14:textId="77777777" w:rsidR="00184B8C" w:rsidRPr="00C31E24" w:rsidRDefault="00184B8C" w:rsidP="00D74F31">
            <w:pPr>
              <w:pStyle w:val="TAH"/>
            </w:pPr>
            <w:r w:rsidRPr="00C31E24">
              <w:t>-</w:t>
            </w:r>
          </w:p>
        </w:tc>
        <w:tc>
          <w:tcPr>
            <w:tcW w:w="2933" w:type="dxa"/>
            <w:shd w:val="clear" w:color="auto" w:fill="auto"/>
          </w:tcPr>
          <w:p w14:paraId="175F8B07" w14:textId="77777777" w:rsidR="00184B8C" w:rsidRPr="00C31E24" w:rsidRDefault="00184B8C" w:rsidP="00D74F31">
            <w:pPr>
              <w:pStyle w:val="TAH"/>
            </w:pPr>
            <w:r w:rsidRPr="00C31E24">
              <w:t>-</w:t>
            </w:r>
          </w:p>
        </w:tc>
        <w:tc>
          <w:tcPr>
            <w:tcW w:w="560" w:type="dxa"/>
            <w:tcBorders>
              <w:top w:val="nil"/>
            </w:tcBorders>
            <w:shd w:val="clear" w:color="auto" w:fill="auto"/>
          </w:tcPr>
          <w:p w14:paraId="47654DB4" w14:textId="77777777" w:rsidR="00184B8C" w:rsidRPr="00C31E24" w:rsidRDefault="00184B8C" w:rsidP="00D74F31">
            <w:pPr>
              <w:pStyle w:val="TAH"/>
            </w:pPr>
            <w:r w:rsidRPr="00C31E24">
              <w:t>-</w:t>
            </w:r>
          </w:p>
        </w:tc>
        <w:tc>
          <w:tcPr>
            <w:tcW w:w="840" w:type="dxa"/>
            <w:tcBorders>
              <w:top w:val="nil"/>
            </w:tcBorders>
            <w:shd w:val="clear" w:color="auto" w:fill="auto"/>
          </w:tcPr>
          <w:p w14:paraId="1462DB25" w14:textId="77777777" w:rsidR="00184B8C" w:rsidRPr="00C31E24" w:rsidRDefault="00184B8C" w:rsidP="00D74F31">
            <w:pPr>
              <w:pStyle w:val="TAH"/>
            </w:pPr>
            <w:r w:rsidRPr="00C31E24">
              <w:t>-</w:t>
            </w:r>
          </w:p>
        </w:tc>
      </w:tr>
      <w:tr w:rsidR="00184B8C" w:rsidRPr="00C31E24" w14:paraId="32389F4D" w14:textId="77777777" w:rsidTr="00D74F31">
        <w:trPr>
          <w:trHeight w:val="215"/>
        </w:trPr>
        <w:tc>
          <w:tcPr>
            <w:tcW w:w="709" w:type="dxa"/>
            <w:tcBorders>
              <w:top w:val="nil"/>
            </w:tcBorders>
            <w:shd w:val="clear" w:color="auto" w:fill="auto"/>
          </w:tcPr>
          <w:p w14:paraId="07EFC672" w14:textId="77777777" w:rsidR="00184B8C" w:rsidRPr="00C31E24" w:rsidRDefault="00184B8C" w:rsidP="00D74F31">
            <w:pPr>
              <w:pStyle w:val="TAH"/>
            </w:pPr>
            <w:r w:rsidRPr="00C31E24">
              <w:t>-</w:t>
            </w:r>
          </w:p>
        </w:tc>
        <w:tc>
          <w:tcPr>
            <w:tcW w:w="3906" w:type="dxa"/>
            <w:tcBorders>
              <w:top w:val="nil"/>
            </w:tcBorders>
            <w:shd w:val="clear" w:color="auto" w:fill="auto"/>
          </w:tcPr>
          <w:p w14:paraId="149CA91B" w14:textId="77777777" w:rsidR="00184B8C" w:rsidRPr="00C31E24" w:rsidRDefault="00184B8C" w:rsidP="00D74F31">
            <w:pPr>
              <w:pStyle w:val="TAL"/>
              <w:keepNext w:val="0"/>
              <w:keepLines w:val="0"/>
              <w:widowControl w:val="0"/>
            </w:pPr>
            <w:r w:rsidRPr="00C31E24">
              <w:t>EXCEPTION: The E-UTRA/EPC actions that are related to the MCVideo call establishment are described in TS 36.579-1 [2], subclause 5.4.4 Generic Test Procedure for MCVideo CT communication in E-UTRA '. The test sequence below shows only the MCVideo relevant messages exchanged.</w:t>
            </w:r>
          </w:p>
        </w:tc>
        <w:tc>
          <w:tcPr>
            <w:tcW w:w="700" w:type="dxa"/>
            <w:shd w:val="clear" w:color="auto" w:fill="auto"/>
          </w:tcPr>
          <w:p w14:paraId="5910324B" w14:textId="77777777" w:rsidR="00184B8C" w:rsidRPr="00C31E24" w:rsidRDefault="00184B8C" w:rsidP="00D74F31">
            <w:pPr>
              <w:pStyle w:val="TAH"/>
            </w:pPr>
            <w:r w:rsidRPr="00C31E24">
              <w:t>-</w:t>
            </w:r>
          </w:p>
        </w:tc>
        <w:tc>
          <w:tcPr>
            <w:tcW w:w="2933" w:type="dxa"/>
            <w:shd w:val="clear" w:color="auto" w:fill="auto"/>
          </w:tcPr>
          <w:p w14:paraId="5D665E02" w14:textId="77777777" w:rsidR="00184B8C" w:rsidRPr="00C31E24" w:rsidRDefault="00184B8C" w:rsidP="00D74F31">
            <w:pPr>
              <w:pStyle w:val="TAH"/>
            </w:pPr>
            <w:r w:rsidRPr="00C31E24">
              <w:t>-</w:t>
            </w:r>
          </w:p>
        </w:tc>
        <w:tc>
          <w:tcPr>
            <w:tcW w:w="560" w:type="dxa"/>
            <w:tcBorders>
              <w:top w:val="nil"/>
            </w:tcBorders>
            <w:shd w:val="clear" w:color="auto" w:fill="auto"/>
          </w:tcPr>
          <w:p w14:paraId="3B3148BF" w14:textId="77777777" w:rsidR="00184B8C" w:rsidRPr="00C31E24" w:rsidRDefault="00184B8C" w:rsidP="00D74F31">
            <w:pPr>
              <w:pStyle w:val="TAH"/>
            </w:pPr>
            <w:r w:rsidRPr="00C31E24">
              <w:t>-</w:t>
            </w:r>
          </w:p>
        </w:tc>
        <w:tc>
          <w:tcPr>
            <w:tcW w:w="840" w:type="dxa"/>
            <w:tcBorders>
              <w:top w:val="nil"/>
            </w:tcBorders>
            <w:shd w:val="clear" w:color="auto" w:fill="auto"/>
          </w:tcPr>
          <w:p w14:paraId="6CC08EF1" w14:textId="77777777" w:rsidR="00184B8C" w:rsidRPr="00C31E24" w:rsidRDefault="00184B8C" w:rsidP="00D74F31">
            <w:pPr>
              <w:pStyle w:val="TAH"/>
            </w:pPr>
            <w:r w:rsidRPr="00C31E24">
              <w:t>-</w:t>
            </w:r>
          </w:p>
        </w:tc>
      </w:tr>
      <w:tr w:rsidR="00184B8C" w:rsidRPr="00C31E24" w14:paraId="2C01938B" w14:textId="77777777" w:rsidTr="00D74F31">
        <w:tc>
          <w:tcPr>
            <w:tcW w:w="709" w:type="dxa"/>
            <w:shd w:val="clear" w:color="auto" w:fill="auto"/>
          </w:tcPr>
          <w:p w14:paraId="4144083E" w14:textId="77777777" w:rsidR="00184B8C" w:rsidRPr="00C31E24" w:rsidRDefault="00184B8C" w:rsidP="00D74F31">
            <w:pPr>
              <w:pStyle w:val="TAC"/>
              <w:keepNext w:val="0"/>
              <w:keepLines w:val="0"/>
              <w:widowControl w:val="0"/>
            </w:pPr>
            <w:r w:rsidRPr="00C31E24">
              <w:t>2</w:t>
            </w:r>
          </w:p>
        </w:tc>
        <w:tc>
          <w:tcPr>
            <w:tcW w:w="3906" w:type="dxa"/>
            <w:shd w:val="clear" w:color="auto" w:fill="auto"/>
          </w:tcPr>
          <w:p w14:paraId="69FCFFFF" w14:textId="77777777" w:rsidR="00184B8C" w:rsidRPr="00C31E24" w:rsidRDefault="00184B8C" w:rsidP="00D74F31">
            <w:pPr>
              <w:pStyle w:val="TAL"/>
              <w:keepNext w:val="0"/>
              <w:keepLines w:val="0"/>
              <w:widowControl w:val="0"/>
            </w:pPr>
            <w:r w:rsidRPr="00C31E24">
              <w:t>Upon receipt of a request from the MCVideo User, the UE (MCVideo Client) sends a SIP INVITE message to initiate a MCVideo Emergency Chat Group Call?</w:t>
            </w:r>
          </w:p>
        </w:tc>
        <w:tc>
          <w:tcPr>
            <w:tcW w:w="700" w:type="dxa"/>
            <w:shd w:val="clear" w:color="auto" w:fill="auto"/>
          </w:tcPr>
          <w:p w14:paraId="29F5D2CC" w14:textId="77777777" w:rsidR="00184B8C" w:rsidRPr="00C31E24" w:rsidRDefault="00184B8C" w:rsidP="00D74F31">
            <w:pPr>
              <w:pStyle w:val="TAC"/>
              <w:keepNext w:val="0"/>
              <w:keepLines w:val="0"/>
              <w:widowControl w:val="0"/>
            </w:pPr>
            <w:r w:rsidRPr="00C31E24">
              <w:t>--&gt;</w:t>
            </w:r>
          </w:p>
        </w:tc>
        <w:tc>
          <w:tcPr>
            <w:tcW w:w="2933" w:type="dxa"/>
            <w:shd w:val="clear" w:color="auto" w:fill="auto"/>
          </w:tcPr>
          <w:p w14:paraId="56A4AAEF" w14:textId="77777777" w:rsidR="00184B8C" w:rsidRPr="00C31E24" w:rsidRDefault="00184B8C" w:rsidP="00D74F31">
            <w:pPr>
              <w:pStyle w:val="TAL"/>
              <w:keepNext w:val="0"/>
              <w:keepLines w:val="0"/>
              <w:widowControl w:val="0"/>
            </w:pPr>
            <w:r w:rsidRPr="00C31E24">
              <w:t>SIP INVITE</w:t>
            </w:r>
          </w:p>
        </w:tc>
        <w:tc>
          <w:tcPr>
            <w:tcW w:w="560" w:type="dxa"/>
            <w:shd w:val="clear" w:color="auto" w:fill="auto"/>
          </w:tcPr>
          <w:p w14:paraId="063E6FF7" w14:textId="77777777" w:rsidR="00184B8C" w:rsidRPr="00C31E24" w:rsidRDefault="00184B8C" w:rsidP="00D74F31">
            <w:pPr>
              <w:pStyle w:val="TAC"/>
              <w:keepNext w:val="0"/>
              <w:keepLines w:val="0"/>
              <w:widowControl w:val="0"/>
            </w:pPr>
            <w:r w:rsidRPr="00C31E24">
              <w:t>-</w:t>
            </w:r>
          </w:p>
        </w:tc>
        <w:tc>
          <w:tcPr>
            <w:tcW w:w="840" w:type="dxa"/>
            <w:shd w:val="clear" w:color="auto" w:fill="auto"/>
          </w:tcPr>
          <w:p w14:paraId="245A01BE" w14:textId="77777777" w:rsidR="00184B8C" w:rsidRPr="00C31E24" w:rsidRDefault="00184B8C" w:rsidP="00D74F31">
            <w:pPr>
              <w:pStyle w:val="TAC"/>
              <w:keepNext w:val="0"/>
              <w:keepLines w:val="0"/>
              <w:widowControl w:val="0"/>
            </w:pPr>
            <w:r w:rsidRPr="00C31E24">
              <w:t>-</w:t>
            </w:r>
          </w:p>
        </w:tc>
      </w:tr>
      <w:tr w:rsidR="00184B8C" w:rsidRPr="00C31E24" w14:paraId="67F9E27D" w14:textId="77777777" w:rsidTr="00D74F31">
        <w:tc>
          <w:tcPr>
            <w:tcW w:w="709" w:type="dxa"/>
            <w:shd w:val="clear" w:color="auto" w:fill="auto"/>
          </w:tcPr>
          <w:p w14:paraId="5385F3D7" w14:textId="77777777" w:rsidR="00184B8C" w:rsidRPr="00C31E24" w:rsidRDefault="00184B8C" w:rsidP="00D74F31">
            <w:pPr>
              <w:pStyle w:val="TAC"/>
              <w:keepNext w:val="0"/>
              <w:keepLines w:val="0"/>
              <w:widowControl w:val="0"/>
            </w:pPr>
            <w:r w:rsidRPr="00C31E24">
              <w:t>3</w:t>
            </w:r>
          </w:p>
        </w:tc>
        <w:tc>
          <w:tcPr>
            <w:tcW w:w="3906" w:type="dxa"/>
            <w:shd w:val="clear" w:color="auto" w:fill="auto"/>
          </w:tcPr>
          <w:p w14:paraId="54E86FB9" w14:textId="77777777" w:rsidR="00184B8C" w:rsidRPr="00C31E24" w:rsidRDefault="00184B8C" w:rsidP="00D74F31">
            <w:pPr>
              <w:pStyle w:val="TAL"/>
              <w:keepNext w:val="0"/>
              <w:keepLines w:val="0"/>
              <w:widowControl w:val="0"/>
            </w:pPr>
            <w:r w:rsidRPr="00C31E24">
              <w:t>The SS (MCVideo Server) sends a SIP 100 (Trying) message to the UE (MCVideo Client).</w:t>
            </w:r>
          </w:p>
        </w:tc>
        <w:tc>
          <w:tcPr>
            <w:tcW w:w="700" w:type="dxa"/>
            <w:shd w:val="clear" w:color="auto" w:fill="auto"/>
          </w:tcPr>
          <w:p w14:paraId="7412E645" w14:textId="77777777" w:rsidR="00184B8C" w:rsidRPr="00C31E24" w:rsidRDefault="00184B8C" w:rsidP="00D74F31">
            <w:pPr>
              <w:pStyle w:val="TAC"/>
              <w:keepNext w:val="0"/>
              <w:keepLines w:val="0"/>
              <w:widowControl w:val="0"/>
            </w:pPr>
            <w:r w:rsidRPr="00C31E24">
              <w:t>&lt;--</w:t>
            </w:r>
          </w:p>
        </w:tc>
        <w:tc>
          <w:tcPr>
            <w:tcW w:w="2933" w:type="dxa"/>
            <w:shd w:val="clear" w:color="auto" w:fill="auto"/>
          </w:tcPr>
          <w:p w14:paraId="1418CBA5" w14:textId="77777777" w:rsidR="00184B8C" w:rsidRPr="00C31E24" w:rsidRDefault="00184B8C" w:rsidP="00D74F31">
            <w:pPr>
              <w:pStyle w:val="TAL"/>
              <w:keepNext w:val="0"/>
              <w:keepLines w:val="0"/>
              <w:widowControl w:val="0"/>
            </w:pPr>
            <w:r w:rsidRPr="00C31E24">
              <w:t>SIP 100 (Trying)</w:t>
            </w:r>
          </w:p>
        </w:tc>
        <w:tc>
          <w:tcPr>
            <w:tcW w:w="560" w:type="dxa"/>
            <w:shd w:val="clear" w:color="auto" w:fill="auto"/>
          </w:tcPr>
          <w:p w14:paraId="1649460C" w14:textId="77777777" w:rsidR="00184B8C" w:rsidRPr="00C31E24" w:rsidRDefault="00184B8C" w:rsidP="00D74F31">
            <w:pPr>
              <w:pStyle w:val="TAC"/>
              <w:keepNext w:val="0"/>
              <w:keepLines w:val="0"/>
              <w:widowControl w:val="0"/>
            </w:pPr>
            <w:r w:rsidRPr="00C31E24">
              <w:t>-</w:t>
            </w:r>
          </w:p>
        </w:tc>
        <w:tc>
          <w:tcPr>
            <w:tcW w:w="840" w:type="dxa"/>
            <w:shd w:val="clear" w:color="auto" w:fill="auto"/>
          </w:tcPr>
          <w:p w14:paraId="1410EA51" w14:textId="77777777" w:rsidR="00184B8C" w:rsidRPr="00C31E24" w:rsidRDefault="00184B8C" w:rsidP="00D74F31">
            <w:pPr>
              <w:pStyle w:val="TAC"/>
              <w:keepNext w:val="0"/>
              <w:keepLines w:val="0"/>
              <w:widowControl w:val="0"/>
            </w:pPr>
            <w:r w:rsidRPr="00C31E24">
              <w:t>-</w:t>
            </w:r>
          </w:p>
        </w:tc>
      </w:tr>
      <w:tr w:rsidR="00184B8C" w:rsidRPr="00C31E24" w14:paraId="7C558EE1" w14:textId="77777777" w:rsidTr="00D74F31">
        <w:tc>
          <w:tcPr>
            <w:tcW w:w="709" w:type="dxa"/>
            <w:shd w:val="clear" w:color="auto" w:fill="auto"/>
          </w:tcPr>
          <w:p w14:paraId="7872D708" w14:textId="77777777" w:rsidR="00184B8C" w:rsidRPr="00C31E24" w:rsidRDefault="00184B8C" w:rsidP="00D74F31">
            <w:pPr>
              <w:pStyle w:val="TAC"/>
              <w:keepNext w:val="0"/>
              <w:keepLines w:val="0"/>
              <w:widowControl w:val="0"/>
            </w:pPr>
            <w:r w:rsidRPr="00C31E24">
              <w:t>4</w:t>
            </w:r>
          </w:p>
        </w:tc>
        <w:tc>
          <w:tcPr>
            <w:tcW w:w="3906" w:type="dxa"/>
            <w:shd w:val="clear" w:color="auto" w:fill="auto"/>
          </w:tcPr>
          <w:p w14:paraId="68B0573F" w14:textId="77777777" w:rsidR="00184B8C" w:rsidRPr="00C31E24" w:rsidRDefault="00184B8C" w:rsidP="00D74F31">
            <w:pPr>
              <w:pStyle w:val="TAL"/>
              <w:keepNext w:val="0"/>
              <w:keepLines w:val="0"/>
              <w:widowControl w:val="0"/>
            </w:pPr>
            <w:r w:rsidRPr="00C31E24">
              <w:t>The SS (MCVideo Server) sends a SIP 200 (OK) message to the UE (MCVideo Client)?</w:t>
            </w:r>
          </w:p>
        </w:tc>
        <w:tc>
          <w:tcPr>
            <w:tcW w:w="700" w:type="dxa"/>
            <w:shd w:val="clear" w:color="auto" w:fill="auto"/>
          </w:tcPr>
          <w:p w14:paraId="50100A24" w14:textId="77777777" w:rsidR="00184B8C" w:rsidRPr="00C31E24" w:rsidRDefault="00184B8C" w:rsidP="00D74F31">
            <w:pPr>
              <w:pStyle w:val="TAC"/>
              <w:keepNext w:val="0"/>
              <w:keepLines w:val="0"/>
              <w:widowControl w:val="0"/>
            </w:pPr>
            <w:r w:rsidRPr="00C31E24">
              <w:t>&lt;--</w:t>
            </w:r>
          </w:p>
        </w:tc>
        <w:tc>
          <w:tcPr>
            <w:tcW w:w="2933" w:type="dxa"/>
            <w:shd w:val="clear" w:color="auto" w:fill="auto"/>
          </w:tcPr>
          <w:p w14:paraId="1261E365" w14:textId="77777777" w:rsidR="00184B8C" w:rsidRPr="00C31E24" w:rsidRDefault="00184B8C" w:rsidP="00D74F31">
            <w:pPr>
              <w:pStyle w:val="TAL"/>
              <w:keepNext w:val="0"/>
              <w:keepLines w:val="0"/>
              <w:widowControl w:val="0"/>
            </w:pPr>
            <w:r w:rsidRPr="00C31E24">
              <w:t>SIP 200 (OK)</w:t>
            </w:r>
          </w:p>
        </w:tc>
        <w:tc>
          <w:tcPr>
            <w:tcW w:w="560" w:type="dxa"/>
            <w:shd w:val="clear" w:color="auto" w:fill="auto"/>
          </w:tcPr>
          <w:p w14:paraId="505D44C6" w14:textId="77777777" w:rsidR="00184B8C" w:rsidRPr="00C31E24" w:rsidRDefault="00184B8C" w:rsidP="00D74F31">
            <w:pPr>
              <w:pStyle w:val="TAC"/>
              <w:keepNext w:val="0"/>
              <w:keepLines w:val="0"/>
              <w:widowControl w:val="0"/>
            </w:pPr>
            <w:r w:rsidRPr="00C31E24">
              <w:t>-</w:t>
            </w:r>
          </w:p>
        </w:tc>
        <w:tc>
          <w:tcPr>
            <w:tcW w:w="840" w:type="dxa"/>
            <w:shd w:val="clear" w:color="auto" w:fill="auto"/>
          </w:tcPr>
          <w:p w14:paraId="25244AC8" w14:textId="77777777" w:rsidR="00184B8C" w:rsidRPr="00C31E24" w:rsidRDefault="00184B8C" w:rsidP="00D74F31">
            <w:pPr>
              <w:pStyle w:val="TAC"/>
              <w:keepNext w:val="0"/>
              <w:keepLines w:val="0"/>
              <w:widowControl w:val="0"/>
            </w:pPr>
            <w:r w:rsidRPr="00C31E24">
              <w:t>-</w:t>
            </w:r>
          </w:p>
        </w:tc>
      </w:tr>
      <w:tr w:rsidR="00184B8C" w:rsidRPr="00C31E24" w14:paraId="489BC093" w14:textId="77777777" w:rsidTr="00D74F31">
        <w:tc>
          <w:tcPr>
            <w:tcW w:w="709" w:type="dxa"/>
            <w:shd w:val="clear" w:color="auto" w:fill="auto"/>
          </w:tcPr>
          <w:p w14:paraId="79573EBA" w14:textId="77777777" w:rsidR="00184B8C" w:rsidRPr="00C31E24" w:rsidRDefault="00184B8C" w:rsidP="00D74F31">
            <w:pPr>
              <w:pStyle w:val="TAC"/>
              <w:keepNext w:val="0"/>
              <w:keepLines w:val="0"/>
              <w:widowControl w:val="0"/>
            </w:pPr>
            <w:r w:rsidRPr="00C31E24">
              <w:t>5</w:t>
            </w:r>
          </w:p>
        </w:tc>
        <w:tc>
          <w:tcPr>
            <w:tcW w:w="3906" w:type="dxa"/>
            <w:shd w:val="clear" w:color="auto" w:fill="auto"/>
          </w:tcPr>
          <w:p w14:paraId="230E627A" w14:textId="77777777" w:rsidR="00184B8C" w:rsidRPr="00C31E24" w:rsidRDefault="00184B8C" w:rsidP="00D74F31">
            <w:pPr>
              <w:pStyle w:val="TAL"/>
              <w:keepNext w:val="0"/>
              <w:keepLines w:val="0"/>
              <w:widowControl w:val="0"/>
            </w:pPr>
            <w:r w:rsidRPr="00C31E24">
              <w:t>Check: Does the UE (MCVideo Client) send a SIP ACK to the SS (MCVideo Server)?</w:t>
            </w:r>
          </w:p>
        </w:tc>
        <w:tc>
          <w:tcPr>
            <w:tcW w:w="700" w:type="dxa"/>
            <w:shd w:val="clear" w:color="auto" w:fill="auto"/>
          </w:tcPr>
          <w:p w14:paraId="79E4B45D" w14:textId="77777777" w:rsidR="00184B8C" w:rsidRPr="00C31E24" w:rsidRDefault="00184B8C" w:rsidP="00D74F31">
            <w:pPr>
              <w:pStyle w:val="TAC"/>
              <w:keepNext w:val="0"/>
              <w:keepLines w:val="0"/>
              <w:widowControl w:val="0"/>
            </w:pPr>
            <w:r w:rsidRPr="00C31E24">
              <w:t>--&gt;</w:t>
            </w:r>
          </w:p>
        </w:tc>
        <w:tc>
          <w:tcPr>
            <w:tcW w:w="2933" w:type="dxa"/>
            <w:shd w:val="clear" w:color="auto" w:fill="auto"/>
          </w:tcPr>
          <w:p w14:paraId="55E85004" w14:textId="77777777" w:rsidR="00184B8C" w:rsidRPr="00C31E24" w:rsidRDefault="00184B8C" w:rsidP="00D74F31">
            <w:pPr>
              <w:pStyle w:val="TAL"/>
              <w:keepNext w:val="0"/>
              <w:keepLines w:val="0"/>
              <w:widowControl w:val="0"/>
            </w:pPr>
            <w:r w:rsidRPr="00C31E24">
              <w:t>SIP ACK</w:t>
            </w:r>
          </w:p>
        </w:tc>
        <w:tc>
          <w:tcPr>
            <w:tcW w:w="560" w:type="dxa"/>
            <w:shd w:val="clear" w:color="auto" w:fill="auto"/>
          </w:tcPr>
          <w:p w14:paraId="4C528996" w14:textId="77777777" w:rsidR="00184B8C" w:rsidRPr="00C31E24" w:rsidRDefault="00184B8C" w:rsidP="00D74F31">
            <w:pPr>
              <w:pStyle w:val="TAC"/>
              <w:keepNext w:val="0"/>
              <w:keepLines w:val="0"/>
              <w:widowControl w:val="0"/>
            </w:pPr>
            <w:r w:rsidRPr="00C31E24">
              <w:t>1</w:t>
            </w:r>
          </w:p>
        </w:tc>
        <w:tc>
          <w:tcPr>
            <w:tcW w:w="840" w:type="dxa"/>
            <w:shd w:val="clear" w:color="auto" w:fill="auto"/>
          </w:tcPr>
          <w:p w14:paraId="15751B0F" w14:textId="77777777" w:rsidR="00184B8C" w:rsidRPr="00C31E24" w:rsidRDefault="00184B8C" w:rsidP="00D74F31">
            <w:pPr>
              <w:pStyle w:val="TAC"/>
              <w:keepNext w:val="0"/>
              <w:keepLines w:val="0"/>
              <w:widowControl w:val="0"/>
            </w:pPr>
            <w:r w:rsidRPr="00C31E24">
              <w:t>P</w:t>
            </w:r>
          </w:p>
        </w:tc>
      </w:tr>
      <w:tr w:rsidR="00184B8C" w:rsidRPr="00C31E24" w14:paraId="03F5103C" w14:textId="77777777" w:rsidTr="00D74F31">
        <w:tc>
          <w:tcPr>
            <w:tcW w:w="709" w:type="dxa"/>
            <w:shd w:val="clear" w:color="auto" w:fill="auto"/>
          </w:tcPr>
          <w:p w14:paraId="1A37B51A" w14:textId="77777777" w:rsidR="00184B8C" w:rsidRPr="00C31E24" w:rsidDel="00692E19" w:rsidRDefault="00184B8C" w:rsidP="00D74F31">
            <w:pPr>
              <w:pStyle w:val="TAC"/>
              <w:keepNext w:val="0"/>
              <w:keepLines w:val="0"/>
              <w:widowControl w:val="0"/>
            </w:pPr>
            <w:r w:rsidRPr="00C31E24">
              <w:t>6</w:t>
            </w:r>
          </w:p>
        </w:tc>
        <w:tc>
          <w:tcPr>
            <w:tcW w:w="3906" w:type="dxa"/>
            <w:shd w:val="clear" w:color="auto" w:fill="auto"/>
          </w:tcPr>
          <w:p w14:paraId="662B56EC" w14:textId="77777777" w:rsidR="00184B8C" w:rsidRPr="00C31E24" w:rsidRDefault="00184B8C" w:rsidP="00D74F31">
            <w:pPr>
              <w:pStyle w:val="TAL"/>
              <w:keepNext w:val="0"/>
              <w:keepLines w:val="0"/>
              <w:widowControl w:val="0"/>
            </w:pPr>
            <w:r w:rsidRPr="00C31E24">
              <w:t>Check: Does the UE (MCVideo Client) receive a Transmission Granted message from the SS( MCVideo Server)?</w:t>
            </w:r>
          </w:p>
        </w:tc>
        <w:tc>
          <w:tcPr>
            <w:tcW w:w="700" w:type="dxa"/>
            <w:shd w:val="clear" w:color="auto" w:fill="auto"/>
          </w:tcPr>
          <w:p w14:paraId="27B28995" w14:textId="77777777" w:rsidR="00184B8C" w:rsidRPr="00C31E24" w:rsidRDefault="00184B8C" w:rsidP="00D74F31">
            <w:pPr>
              <w:pStyle w:val="TAC"/>
              <w:keepNext w:val="0"/>
              <w:keepLines w:val="0"/>
              <w:widowControl w:val="0"/>
            </w:pPr>
            <w:r w:rsidRPr="00C31E24">
              <w:t>&lt;--</w:t>
            </w:r>
          </w:p>
        </w:tc>
        <w:tc>
          <w:tcPr>
            <w:tcW w:w="2933" w:type="dxa"/>
            <w:shd w:val="clear" w:color="auto" w:fill="auto"/>
          </w:tcPr>
          <w:p w14:paraId="0754D78C" w14:textId="77777777" w:rsidR="00184B8C" w:rsidRPr="00C31E24" w:rsidRDefault="00184B8C" w:rsidP="00D74F31">
            <w:pPr>
              <w:pStyle w:val="TAL"/>
              <w:keepNext w:val="0"/>
              <w:keepLines w:val="0"/>
              <w:widowControl w:val="0"/>
            </w:pPr>
            <w:r w:rsidRPr="00C31E24">
              <w:t>Transmission Granted</w:t>
            </w:r>
          </w:p>
        </w:tc>
        <w:tc>
          <w:tcPr>
            <w:tcW w:w="560" w:type="dxa"/>
            <w:shd w:val="clear" w:color="auto" w:fill="auto"/>
          </w:tcPr>
          <w:p w14:paraId="5CDDD519" w14:textId="77777777" w:rsidR="00184B8C" w:rsidRPr="00C31E24" w:rsidRDefault="00184B8C" w:rsidP="00D74F31">
            <w:pPr>
              <w:pStyle w:val="TAC"/>
              <w:keepNext w:val="0"/>
              <w:keepLines w:val="0"/>
              <w:widowControl w:val="0"/>
            </w:pPr>
            <w:r w:rsidRPr="00C31E24">
              <w:t>1</w:t>
            </w:r>
          </w:p>
        </w:tc>
        <w:tc>
          <w:tcPr>
            <w:tcW w:w="840" w:type="dxa"/>
            <w:shd w:val="clear" w:color="auto" w:fill="auto"/>
          </w:tcPr>
          <w:p w14:paraId="4545059C" w14:textId="77777777" w:rsidR="00184B8C" w:rsidRPr="00C31E24" w:rsidRDefault="00184B8C" w:rsidP="00D74F31">
            <w:pPr>
              <w:pStyle w:val="TAC"/>
              <w:keepNext w:val="0"/>
              <w:keepLines w:val="0"/>
              <w:widowControl w:val="0"/>
            </w:pPr>
            <w:r w:rsidRPr="00C31E24">
              <w:t>P</w:t>
            </w:r>
          </w:p>
        </w:tc>
      </w:tr>
      <w:tr w:rsidR="00184B8C" w:rsidRPr="00C31E24" w14:paraId="00F31A50" w14:textId="77777777" w:rsidTr="00D74F31">
        <w:tc>
          <w:tcPr>
            <w:tcW w:w="709" w:type="dxa"/>
            <w:shd w:val="clear" w:color="auto" w:fill="auto"/>
          </w:tcPr>
          <w:p w14:paraId="6B7C8A1D" w14:textId="77777777" w:rsidR="00184B8C" w:rsidRPr="00C31E24" w:rsidRDefault="00184B8C" w:rsidP="00D74F31">
            <w:pPr>
              <w:pStyle w:val="TAC"/>
              <w:keepNext w:val="0"/>
              <w:keepLines w:val="0"/>
              <w:widowControl w:val="0"/>
            </w:pPr>
            <w:r w:rsidRPr="00C31E24">
              <w:t>7</w:t>
            </w:r>
          </w:p>
        </w:tc>
        <w:tc>
          <w:tcPr>
            <w:tcW w:w="3906" w:type="dxa"/>
            <w:shd w:val="clear" w:color="auto" w:fill="auto"/>
          </w:tcPr>
          <w:p w14:paraId="23CB5CD8" w14:textId="77777777" w:rsidR="00184B8C" w:rsidRPr="00C31E24" w:rsidRDefault="00184B8C" w:rsidP="00D74F31">
            <w:pPr>
              <w:pStyle w:val="TAL"/>
              <w:keepNext w:val="0"/>
              <w:keepLines w:val="0"/>
              <w:widowControl w:val="0"/>
            </w:pPr>
            <w:r w:rsidRPr="00C31E24">
              <w:t xml:space="preserve">Check: Does the UE (MCVideo Client) </w:t>
            </w:r>
            <w:r w:rsidRPr="00C31E24">
              <w:rPr>
                <w:rFonts w:eastAsia="Calibri"/>
              </w:rPr>
              <w:t>send a Transmission Control Ack message in response to the Transmission Granted message?</w:t>
            </w:r>
          </w:p>
        </w:tc>
        <w:tc>
          <w:tcPr>
            <w:tcW w:w="700" w:type="dxa"/>
            <w:shd w:val="clear" w:color="auto" w:fill="auto"/>
          </w:tcPr>
          <w:p w14:paraId="4BB589EF" w14:textId="77777777" w:rsidR="00184B8C" w:rsidRPr="00C31E24" w:rsidRDefault="00184B8C" w:rsidP="00D74F31">
            <w:pPr>
              <w:pStyle w:val="TAC"/>
              <w:keepNext w:val="0"/>
              <w:keepLines w:val="0"/>
              <w:widowControl w:val="0"/>
            </w:pPr>
            <w:r w:rsidRPr="00C31E24">
              <w:t>--&gt;</w:t>
            </w:r>
          </w:p>
        </w:tc>
        <w:tc>
          <w:tcPr>
            <w:tcW w:w="2933" w:type="dxa"/>
            <w:shd w:val="clear" w:color="auto" w:fill="auto"/>
          </w:tcPr>
          <w:p w14:paraId="0E7969E6" w14:textId="77777777" w:rsidR="00184B8C" w:rsidRPr="00C31E24" w:rsidRDefault="00184B8C" w:rsidP="00D74F31">
            <w:pPr>
              <w:pStyle w:val="TAL"/>
              <w:keepNext w:val="0"/>
              <w:keepLines w:val="0"/>
              <w:widowControl w:val="0"/>
            </w:pPr>
            <w:r w:rsidRPr="00C31E24">
              <w:t xml:space="preserve">Transmission Control Ack </w:t>
            </w:r>
          </w:p>
        </w:tc>
        <w:tc>
          <w:tcPr>
            <w:tcW w:w="560" w:type="dxa"/>
            <w:shd w:val="clear" w:color="auto" w:fill="auto"/>
          </w:tcPr>
          <w:p w14:paraId="62E04863" w14:textId="77777777" w:rsidR="00184B8C" w:rsidRPr="00C31E24" w:rsidRDefault="00184B8C" w:rsidP="00D74F31">
            <w:pPr>
              <w:pStyle w:val="TAC"/>
              <w:keepNext w:val="0"/>
              <w:keepLines w:val="0"/>
              <w:widowControl w:val="0"/>
            </w:pPr>
            <w:r w:rsidRPr="00C31E24">
              <w:t>1</w:t>
            </w:r>
          </w:p>
        </w:tc>
        <w:tc>
          <w:tcPr>
            <w:tcW w:w="840" w:type="dxa"/>
            <w:shd w:val="clear" w:color="auto" w:fill="auto"/>
          </w:tcPr>
          <w:p w14:paraId="5145E1C5" w14:textId="77777777" w:rsidR="00184B8C" w:rsidRPr="00C31E24" w:rsidRDefault="00184B8C" w:rsidP="00D74F31">
            <w:pPr>
              <w:pStyle w:val="TAC"/>
              <w:keepNext w:val="0"/>
              <w:keepLines w:val="0"/>
              <w:widowControl w:val="0"/>
            </w:pPr>
            <w:r w:rsidRPr="00C31E24">
              <w:t>P</w:t>
            </w:r>
          </w:p>
        </w:tc>
      </w:tr>
      <w:tr w:rsidR="00184B8C" w:rsidRPr="00C31E24" w14:paraId="5D0ED930" w14:textId="77777777" w:rsidTr="00D74F31">
        <w:tc>
          <w:tcPr>
            <w:tcW w:w="709" w:type="dxa"/>
            <w:shd w:val="clear" w:color="auto" w:fill="auto"/>
          </w:tcPr>
          <w:p w14:paraId="09451714" w14:textId="77777777" w:rsidR="00184B8C" w:rsidRPr="00C31E24" w:rsidRDefault="00184B8C" w:rsidP="00D74F31">
            <w:pPr>
              <w:pStyle w:val="TAC"/>
              <w:keepNext w:val="0"/>
              <w:keepLines w:val="0"/>
              <w:widowControl w:val="0"/>
            </w:pPr>
            <w:r w:rsidRPr="00C31E24">
              <w:t>9</w:t>
            </w:r>
          </w:p>
        </w:tc>
        <w:tc>
          <w:tcPr>
            <w:tcW w:w="3906" w:type="dxa"/>
            <w:shd w:val="clear" w:color="auto" w:fill="auto"/>
          </w:tcPr>
          <w:p w14:paraId="3A930D98" w14:textId="77777777" w:rsidR="00184B8C" w:rsidRPr="00C31E24" w:rsidRDefault="00184B8C" w:rsidP="00D74F31">
            <w:pPr>
              <w:pStyle w:val="TAL"/>
              <w:keepNext w:val="0"/>
              <w:keepLines w:val="0"/>
              <w:widowControl w:val="0"/>
              <w:rPr>
                <w:rFonts w:cs="Arial"/>
                <w:szCs w:val="18"/>
              </w:rPr>
            </w:pPr>
            <w:r w:rsidRPr="00C31E24">
              <w:rPr>
                <w:rFonts w:cs="Arial"/>
                <w:szCs w:val="18"/>
              </w:rPr>
              <w:t>Check: Does the UE (MCVideo client) notify the user that the Emergency Chat Group Call has been successfully established?</w:t>
            </w:r>
          </w:p>
          <w:p w14:paraId="367D4F75" w14:textId="77777777" w:rsidR="00184B8C" w:rsidRPr="00C31E24" w:rsidRDefault="00184B8C" w:rsidP="00D74F31">
            <w:pPr>
              <w:pStyle w:val="TAL"/>
              <w:keepNext w:val="0"/>
              <w:keepLines w:val="0"/>
              <w:widowControl w:val="0"/>
              <w:rPr>
                <w:rFonts w:cs="Arial"/>
                <w:strike/>
                <w:szCs w:val="18"/>
              </w:rPr>
            </w:pPr>
            <w:r w:rsidRPr="00C31E24">
              <w:rPr>
                <w:rFonts w:cs="Arial"/>
                <w:szCs w:val="18"/>
              </w:rPr>
              <w:t>(NOTE 1)</w:t>
            </w:r>
          </w:p>
        </w:tc>
        <w:tc>
          <w:tcPr>
            <w:tcW w:w="700" w:type="dxa"/>
            <w:shd w:val="clear" w:color="auto" w:fill="auto"/>
          </w:tcPr>
          <w:p w14:paraId="005E0563" w14:textId="77777777" w:rsidR="00184B8C" w:rsidRPr="00C31E24" w:rsidRDefault="00184B8C" w:rsidP="00D74F31">
            <w:pPr>
              <w:pStyle w:val="TAC"/>
              <w:keepNext w:val="0"/>
              <w:keepLines w:val="0"/>
              <w:widowControl w:val="0"/>
              <w:rPr>
                <w:rFonts w:cs="Arial"/>
                <w:strike/>
                <w:szCs w:val="18"/>
              </w:rPr>
            </w:pPr>
            <w:r w:rsidRPr="00C31E24">
              <w:rPr>
                <w:rFonts w:cs="Arial"/>
                <w:strike/>
                <w:szCs w:val="18"/>
              </w:rPr>
              <w:t>-</w:t>
            </w:r>
          </w:p>
        </w:tc>
        <w:tc>
          <w:tcPr>
            <w:tcW w:w="2933" w:type="dxa"/>
            <w:shd w:val="clear" w:color="auto" w:fill="auto"/>
          </w:tcPr>
          <w:p w14:paraId="32015E30" w14:textId="77777777" w:rsidR="00184B8C" w:rsidRPr="00C31E24" w:rsidRDefault="00184B8C" w:rsidP="00D74F31">
            <w:pPr>
              <w:pStyle w:val="TAL"/>
              <w:keepNext w:val="0"/>
              <w:keepLines w:val="0"/>
              <w:widowControl w:val="0"/>
              <w:rPr>
                <w:rFonts w:cs="Arial"/>
                <w:strike/>
                <w:szCs w:val="18"/>
              </w:rPr>
            </w:pPr>
            <w:r w:rsidRPr="00C31E24">
              <w:rPr>
                <w:rFonts w:cs="Arial"/>
                <w:strike/>
                <w:szCs w:val="18"/>
              </w:rPr>
              <w:t>-</w:t>
            </w:r>
          </w:p>
        </w:tc>
        <w:tc>
          <w:tcPr>
            <w:tcW w:w="560" w:type="dxa"/>
            <w:shd w:val="clear" w:color="auto" w:fill="auto"/>
          </w:tcPr>
          <w:p w14:paraId="79872C41" w14:textId="77777777" w:rsidR="00184B8C" w:rsidRPr="00C31E24" w:rsidRDefault="00184B8C" w:rsidP="00D74F31">
            <w:pPr>
              <w:pStyle w:val="TAC"/>
              <w:keepNext w:val="0"/>
              <w:keepLines w:val="0"/>
              <w:widowControl w:val="0"/>
              <w:rPr>
                <w:rFonts w:cs="Arial"/>
                <w:strike/>
                <w:szCs w:val="18"/>
              </w:rPr>
            </w:pPr>
            <w:r w:rsidRPr="00C31E24">
              <w:rPr>
                <w:rFonts w:cs="Arial"/>
                <w:szCs w:val="18"/>
              </w:rPr>
              <w:t>1</w:t>
            </w:r>
          </w:p>
        </w:tc>
        <w:tc>
          <w:tcPr>
            <w:tcW w:w="840" w:type="dxa"/>
            <w:shd w:val="clear" w:color="auto" w:fill="auto"/>
          </w:tcPr>
          <w:p w14:paraId="51B9B984" w14:textId="77777777" w:rsidR="00184B8C" w:rsidRPr="00C31E24" w:rsidRDefault="00184B8C" w:rsidP="00D74F31">
            <w:pPr>
              <w:pStyle w:val="TAC"/>
              <w:keepNext w:val="0"/>
              <w:keepLines w:val="0"/>
              <w:widowControl w:val="0"/>
              <w:rPr>
                <w:rFonts w:cs="Arial"/>
                <w:strike/>
                <w:szCs w:val="18"/>
              </w:rPr>
            </w:pPr>
            <w:r w:rsidRPr="00C31E24">
              <w:rPr>
                <w:rFonts w:cs="Arial"/>
                <w:szCs w:val="18"/>
              </w:rPr>
              <w:t>P</w:t>
            </w:r>
          </w:p>
        </w:tc>
      </w:tr>
      <w:tr w:rsidR="00184B8C" w:rsidRPr="00C31E24" w14:paraId="46CDBB7E" w14:textId="77777777" w:rsidTr="00D74F31">
        <w:tc>
          <w:tcPr>
            <w:tcW w:w="709" w:type="dxa"/>
            <w:shd w:val="clear" w:color="auto" w:fill="auto"/>
          </w:tcPr>
          <w:p w14:paraId="1DAEF748" w14:textId="77777777" w:rsidR="00184B8C" w:rsidRPr="00C31E24" w:rsidRDefault="00184B8C" w:rsidP="00D74F31">
            <w:pPr>
              <w:pStyle w:val="TAC"/>
              <w:keepNext w:val="0"/>
              <w:keepLines w:val="0"/>
              <w:widowControl w:val="0"/>
            </w:pPr>
            <w:r w:rsidRPr="00C31E24">
              <w:t>10</w:t>
            </w:r>
          </w:p>
        </w:tc>
        <w:tc>
          <w:tcPr>
            <w:tcW w:w="3906" w:type="dxa"/>
            <w:shd w:val="clear" w:color="auto" w:fill="auto"/>
          </w:tcPr>
          <w:p w14:paraId="5C514DC3" w14:textId="77777777" w:rsidR="00184B8C" w:rsidRPr="00C31E24" w:rsidRDefault="00184B8C" w:rsidP="00D74F31">
            <w:pPr>
              <w:pStyle w:val="TAL"/>
              <w:keepNext w:val="0"/>
              <w:keepLines w:val="0"/>
              <w:widowControl w:val="0"/>
              <w:rPr>
                <w:rFonts w:cs="Arial"/>
                <w:szCs w:val="18"/>
              </w:rPr>
            </w:pPr>
            <w:r w:rsidRPr="00C31E24">
              <w:rPr>
                <w:rFonts w:cs="Arial"/>
                <w:szCs w:val="18"/>
              </w:rPr>
              <w:t>Make the UE (MCVideo User) request to end transmission.</w:t>
            </w:r>
          </w:p>
          <w:p w14:paraId="36210C0E" w14:textId="77777777" w:rsidR="00184B8C" w:rsidRPr="00C31E24" w:rsidRDefault="00184B8C" w:rsidP="00D74F31">
            <w:pPr>
              <w:pStyle w:val="TAL"/>
              <w:keepNext w:val="0"/>
              <w:keepLines w:val="0"/>
              <w:widowControl w:val="0"/>
              <w:rPr>
                <w:rFonts w:cs="Arial"/>
                <w:szCs w:val="18"/>
              </w:rPr>
            </w:pPr>
            <w:r w:rsidRPr="00C31E24">
              <w:rPr>
                <w:rFonts w:cs="Arial"/>
                <w:szCs w:val="18"/>
              </w:rPr>
              <w:t>(NOTE 1)</w:t>
            </w:r>
          </w:p>
        </w:tc>
        <w:tc>
          <w:tcPr>
            <w:tcW w:w="700" w:type="dxa"/>
            <w:shd w:val="clear" w:color="auto" w:fill="auto"/>
          </w:tcPr>
          <w:p w14:paraId="2CD8433D" w14:textId="77777777" w:rsidR="00184B8C" w:rsidRPr="00C31E24" w:rsidRDefault="00184B8C" w:rsidP="00D74F31">
            <w:pPr>
              <w:pStyle w:val="TAC"/>
              <w:keepNext w:val="0"/>
              <w:keepLines w:val="0"/>
              <w:widowControl w:val="0"/>
              <w:rPr>
                <w:rFonts w:eastAsia="Calibri" w:cs="Arial"/>
                <w:szCs w:val="18"/>
              </w:rPr>
            </w:pPr>
            <w:r w:rsidRPr="00C31E24">
              <w:rPr>
                <w:rFonts w:cs="Arial"/>
                <w:szCs w:val="18"/>
              </w:rPr>
              <w:t>-</w:t>
            </w:r>
          </w:p>
        </w:tc>
        <w:tc>
          <w:tcPr>
            <w:tcW w:w="2933" w:type="dxa"/>
            <w:shd w:val="clear" w:color="auto" w:fill="auto"/>
          </w:tcPr>
          <w:p w14:paraId="7F983FF1" w14:textId="77777777" w:rsidR="00184B8C" w:rsidRPr="00C31E24" w:rsidRDefault="00184B8C" w:rsidP="00D74F31">
            <w:pPr>
              <w:pStyle w:val="TAL"/>
              <w:keepNext w:val="0"/>
              <w:keepLines w:val="0"/>
              <w:widowControl w:val="0"/>
              <w:rPr>
                <w:rFonts w:cs="Arial"/>
                <w:szCs w:val="18"/>
                <w:lang w:eastAsia="ko-KR"/>
              </w:rPr>
            </w:pPr>
            <w:r w:rsidRPr="00C31E24">
              <w:rPr>
                <w:rFonts w:cs="Arial"/>
                <w:szCs w:val="18"/>
              </w:rPr>
              <w:t>-</w:t>
            </w:r>
          </w:p>
        </w:tc>
        <w:tc>
          <w:tcPr>
            <w:tcW w:w="560" w:type="dxa"/>
            <w:shd w:val="clear" w:color="auto" w:fill="auto"/>
          </w:tcPr>
          <w:p w14:paraId="0ED9F704"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840" w:type="dxa"/>
            <w:shd w:val="clear" w:color="auto" w:fill="auto"/>
          </w:tcPr>
          <w:p w14:paraId="5AE60EAC"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r>
      <w:tr w:rsidR="00184B8C" w:rsidRPr="00C31E24" w14:paraId="53CD5B0F" w14:textId="77777777" w:rsidTr="00D74F31">
        <w:tc>
          <w:tcPr>
            <w:tcW w:w="709" w:type="dxa"/>
            <w:shd w:val="clear" w:color="auto" w:fill="auto"/>
          </w:tcPr>
          <w:p w14:paraId="5D9EB6E6" w14:textId="77777777" w:rsidR="00184B8C" w:rsidRPr="00C31E24" w:rsidRDefault="00184B8C" w:rsidP="00D74F31">
            <w:pPr>
              <w:pStyle w:val="TAC"/>
              <w:keepNext w:val="0"/>
              <w:keepLines w:val="0"/>
              <w:widowControl w:val="0"/>
            </w:pPr>
            <w:r w:rsidRPr="00C31E24">
              <w:t>11a</w:t>
            </w:r>
          </w:p>
        </w:tc>
        <w:tc>
          <w:tcPr>
            <w:tcW w:w="3906" w:type="dxa"/>
            <w:shd w:val="clear" w:color="auto" w:fill="auto"/>
          </w:tcPr>
          <w:p w14:paraId="2CDB8580" w14:textId="77777777" w:rsidR="00184B8C" w:rsidRPr="00C31E24" w:rsidRDefault="00184B8C" w:rsidP="00D74F31">
            <w:pPr>
              <w:pStyle w:val="TAL"/>
              <w:keepNext w:val="0"/>
              <w:keepLines w:val="0"/>
              <w:widowControl w:val="0"/>
              <w:rPr>
                <w:rFonts w:cs="Arial"/>
                <w:szCs w:val="18"/>
              </w:rPr>
            </w:pPr>
            <w:r w:rsidRPr="00C31E24">
              <w:t>Check: Does the UE (MCVideo Client) send a Transmission End Request to terminate the Group Chat Call?</w:t>
            </w:r>
          </w:p>
        </w:tc>
        <w:tc>
          <w:tcPr>
            <w:tcW w:w="700" w:type="dxa"/>
            <w:shd w:val="clear" w:color="auto" w:fill="auto"/>
          </w:tcPr>
          <w:p w14:paraId="7C9D4135" w14:textId="77777777" w:rsidR="00184B8C" w:rsidRPr="00C31E24" w:rsidRDefault="00184B8C" w:rsidP="00D74F31">
            <w:pPr>
              <w:pStyle w:val="TAC"/>
              <w:keepNext w:val="0"/>
              <w:keepLines w:val="0"/>
              <w:widowControl w:val="0"/>
              <w:rPr>
                <w:rFonts w:cs="Arial"/>
                <w:szCs w:val="18"/>
              </w:rPr>
            </w:pPr>
            <w:r w:rsidRPr="00C31E24">
              <w:t>--&gt;</w:t>
            </w:r>
          </w:p>
        </w:tc>
        <w:tc>
          <w:tcPr>
            <w:tcW w:w="2933" w:type="dxa"/>
            <w:shd w:val="clear" w:color="auto" w:fill="auto"/>
          </w:tcPr>
          <w:p w14:paraId="37DB99EC" w14:textId="77777777" w:rsidR="00184B8C" w:rsidRPr="00C31E24" w:rsidRDefault="00184B8C" w:rsidP="00D74F31">
            <w:pPr>
              <w:pStyle w:val="TAL"/>
              <w:keepNext w:val="0"/>
              <w:keepLines w:val="0"/>
              <w:widowControl w:val="0"/>
              <w:rPr>
                <w:rFonts w:cs="Arial"/>
                <w:szCs w:val="18"/>
              </w:rPr>
            </w:pPr>
            <w:r w:rsidRPr="00C31E24">
              <w:t>Transmission End Request</w:t>
            </w:r>
          </w:p>
        </w:tc>
        <w:tc>
          <w:tcPr>
            <w:tcW w:w="560" w:type="dxa"/>
            <w:shd w:val="clear" w:color="auto" w:fill="auto"/>
          </w:tcPr>
          <w:p w14:paraId="7EACBC63" w14:textId="77777777" w:rsidR="00184B8C" w:rsidRPr="00C31E24" w:rsidRDefault="00184B8C" w:rsidP="00D74F31">
            <w:pPr>
              <w:pStyle w:val="TAC"/>
              <w:keepNext w:val="0"/>
              <w:keepLines w:val="0"/>
              <w:widowControl w:val="0"/>
              <w:rPr>
                <w:rFonts w:cs="Arial"/>
                <w:szCs w:val="18"/>
              </w:rPr>
            </w:pPr>
            <w:r w:rsidRPr="00C31E24">
              <w:t>1</w:t>
            </w:r>
          </w:p>
        </w:tc>
        <w:tc>
          <w:tcPr>
            <w:tcW w:w="840" w:type="dxa"/>
            <w:shd w:val="clear" w:color="auto" w:fill="auto"/>
          </w:tcPr>
          <w:p w14:paraId="43C41102" w14:textId="77777777" w:rsidR="00184B8C" w:rsidRPr="00C31E24" w:rsidRDefault="00184B8C" w:rsidP="00D74F31">
            <w:pPr>
              <w:pStyle w:val="TAC"/>
              <w:keepNext w:val="0"/>
              <w:keepLines w:val="0"/>
              <w:widowControl w:val="0"/>
              <w:rPr>
                <w:rFonts w:cs="Arial"/>
                <w:szCs w:val="18"/>
              </w:rPr>
            </w:pPr>
            <w:r w:rsidRPr="00C31E24">
              <w:t>P</w:t>
            </w:r>
          </w:p>
        </w:tc>
      </w:tr>
      <w:tr w:rsidR="00184B8C" w:rsidRPr="00C31E24" w14:paraId="6A31539C" w14:textId="77777777" w:rsidTr="00D74F31">
        <w:tc>
          <w:tcPr>
            <w:tcW w:w="709" w:type="dxa"/>
            <w:shd w:val="clear" w:color="auto" w:fill="auto"/>
          </w:tcPr>
          <w:p w14:paraId="082B266B" w14:textId="77777777" w:rsidR="00184B8C" w:rsidRPr="00C31E24" w:rsidRDefault="00184B8C" w:rsidP="00D74F31">
            <w:pPr>
              <w:pStyle w:val="TAC"/>
              <w:keepNext w:val="0"/>
              <w:keepLines w:val="0"/>
              <w:widowControl w:val="0"/>
            </w:pPr>
            <w:r w:rsidRPr="00C31E24">
              <w:t>12</w:t>
            </w:r>
          </w:p>
        </w:tc>
        <w:tc>
          <w:tcPr>
            <w:tcW w:w="3906" w:type="dxa"/>
            <w:shd w:val="clear" w:color="auto" w:fill="auto"/>
          </w:tcPr>
          <w:p w14:paraId="7A6D93C9" w14:textId="77777777" w:rsidR="00184B8C" w:rsidRPr="00C31E24" w:rsidRDefault="00184B8C" w:rsidP="00D74F31">
            <w:pPr>
              <w:pStyle w:val="TAL"/>
              <w:keepNext w:val="0"/>
              <w:keepLines w:val="0"/>
              <w:widowControl w:val="0"/>
              <w:rPr>
                <w:rFonts w:cs="Arial"/>
                <w:szCs w:val="18"/>
              </w:rPr>
            </w:pPr>
            <w:r w:rsidRPr="00C31E24">
              <w:t>The SS (MCVideo Server) sends a Transmission End Response message to the UE (MCVideo Client).</w:t>
            </w:r>
          </w:p>
        </w:tc>
        <w:tc>
          <w:tcPr>
            <w:tcW w:w="700" w:type="dxa"/>
            <w:shd w:val="clear" w:color="auto" w:fill="auto"/>
          </w:tcPr>
          <w:p w14:paraId="58CB79B5" w14:textId="77777777" w:rsidR="00184B8C" w:rsidRPr="00C31E24" w:rsidRDefault="00184B8C" w:rsidP="00D74F31">
            <w:pPr>
              <w:pStyle w:val="TAC"/>
              <w:keepNext w:val="0"/>
              <w:keepLines w:val="0"/>
              <w:widowControl w:val="0"/>
              <w:rPr>
                <w:rFonts w:cs="Arial"/>
                <w:szCs w:val="18"/>
              </w:rPr>
            </w:pPr>
            <w:r w:rsidRPr="00C31E24">
              <w:t>&lt;--</w:t>
            </w:r>
          </w:p>
        </w:tc>
        <w:tc>
          <w:tcPr>
            <w:tcW w:w="2933" w:type="dxa"/>
            <w:shd w:val="clear" w:color="auto" w:fill="auto"/>
          </w:tcPr>
          <w:p w14:paraId="1108FFFB" w14:textId="77777777" w:rsidR="00184B8C" w:rsidRPr="00C31E24" w:rsidRDefault="00184B8C" w:rsidP="00D74F31">
            <w:pPr>
              <w:pStyle w:val="TAL"/>
              <w:keepNext w:val="0"/>
              <w:keepLines w:val="0"/>
              <w:widowControl w:val="0"/>
              <w:rPr>
                <w:rFonts w:cs="Arial"/>
                <w:szCs w:val="18"/>
              </w:rPr>
            </w:pPr>
            <w:r w:rsidRPr="00C31E24">
              <w:t>Transmission End Response</w:t>
            </w:r>
          </w:p>
        </w:tc>
        <w:tc>
          <w:tcPr>
            <w:tcW w:w="560" w:type="dxa"/>
            <w:shd w:val="clear" w:color="auto" w:fill="auto"/>
          </w:tcPr>
          <w:p w14:paraId="2150F0E4" w14:textId="77777777" w:rsidR="00184B8C" w:rsidRPr="00C31E24" w:rsidRDefault="00184B8C" w:rsidP="00D74F31">
            <w:pPr>
              <w:pStyle w:val="TAC"/>
              <w:keepNext w:val="0"/>
              <w:keepLines w:val="0"/>
              <w:widowControl w:val="0"/>
              <w:rPr>
                <w:rFonts w:cs="Arial"/>
                <w:szCs w:val="18"/>
              </w:rPr>
            </w:pPr>
            <w:r w:rsidRPr="00C31E24">
              <w:t>-</w:t>
            </w:r>
          </w:p>
        </w:tc>
        <w:tc>
          <w:tcPr>
            <w:tcW w:w="840" w:type="dxa"/>
            <w:shd w:val="clear" w:color="auto" w:fill="auto"/>
          </w:tcPr>
          <w:p w14:paraId="393610DA" w14:textId="77777777" w:rsidR="00184B8C" w:rsidRPr="00C31E24" w:rsidRDefault="00184B8C" w:rsidP="00D74F31">
            <w:pPr>
              <w:pStyle w:val="TAC"/>
              <w:keepNext w:val="0"/>
              <w:keepLines w:val="0"/>
              <w:widowControl w:val="0"/>
              <w:rPr>
                <w:rFonts w:cs="Arial"/>
                <w:szCs w:val="18"/>
              </w:rPr>
            </w:pPr>
            <w:r w:rsidRPr="00C31E24">
              <w:t>-</w:t>
            </w:r>
          </w:p>
        </w:tc>
      </w:tr>
      <w:tr w:rsidR="00184B8C" w:rsidRPr="00C31E24" w14:paraId="2FAEFAC9" w14:textId="77777777" w:rsidTr="00D74F31">
        <w:tc>
          <w:tcPr>
            <w:tcW w:w="709" w:type="dxa"/>
            <w:shd w:val="clear" w:color="auto" w:fill="auto"/>
          </w:tcPr>
          <w:p w14:paraId="01616E67" w14:textId="77777777" w:rsidR="00184B8C" w:rsidRPr="00C31E24" w:rsidRDefault="00184B8C" w:rsidP="00D74F31">
            <w:pPr>
              <w:pStyle w:val="TAC"/>
              <w:keepNext w:val="0"/>
              <w:keepLines w:val="0"/>
              <w:widowControl w:val="0"/>
            </w:pPr>
            <w:r w:rsidRPr="00C31E24">
              <w:t>13</w:t>
            </w:r>
          </w:p>
        </w:tc>
        <w:tc>
          <w:tcPr>
            <w:tcW w:w="3906" w:type="dxa"/>
            <w:shd w:val="clear" w:color="auto" w:fill="auto"/>
          </w:tcPr>
          <w:p w14:paraId="11D51A05" w14:textId="77777777" w:rsidR="00184B8C" w:rsidRPr="00C31E24" w:rsidRDefault="00184B8C" w:rsidP="00D74F31">
            <w:pPr>
              <w:pStyle w:val="TAL"/>
              <w:keepNext w:val="0"/>
              <w:keepLines w:val="0"/>
              <w:widowControl w:val="0"/>
              <w:rPr>
                <w:rFonts w:cs="Arial"/>
                <w:szCs w:val="18"/>
              </w:rPr>
            </w:pPr>
            <w:r w:rsidRPr="00C31E24">
              <w:t>Check: Does the UE (MCVideo Client) send a Transmission Control ACK message?</w:t>
            </w:r>
          </w:p>
        </w:tc>
        <w:tc>
          <w:tcPr>
            <w:tcW w:w="700" w:type="dxa"/>
            <w:shd w:val="clear" w:color="auto" w:fill="auto"/>
          </w:tcPr>
          <w:p w14:paraId="3753F8ED" w14:textId="77777777" w:rsidR="00184B8C" w:rsidRPr="00C31E24" w:rsidRDefault="00184B8C" w:rsidP="00D74F31">
            <w:pPr>
              <w:pStyle w:val="TAC"/>
              <w:keepNext w:val="0"/>
              <w:keepLines w:val="0"/>
              <w:widowControl w:val="0"/>
              <w:rPr>
                <w:rFonts w:eastAsia="Calibri" w:cs="Arial"/>
                <w:szCs w:val="18"/>
              </w:rPr>
            </w:pPr>
            <w:r w:rsidRPr="00C31E24">
              <w:t>--&gt;</w:t>
            </w:r>
          </w:p>
        </w:tc>
        <w:tc>
          <w:tcPr>
            <w:tcW w:w="2933" w:type="dxa"/>
            <w:shd w:val="clear" w:color="auto" w:fill="auto"/>
          </w:tcPr>
          <w:p w14:paraId="2B81698A" w14:textId="77777777" w:rsidR="00184B8C" w:rsidRPr="00C31E24" w:rsidRDefault="00184B8C" w:rsidP="00D74F31">
            <w:pPr>
              <w:pStyle w:val="TAL"/>
              <w:keepNext w:val="0"/>
              <w:keepLines w:val="0"/>
              <w:widowControl w:val="0"/>
              <w:rPr>
                <w:rFonts w:cs="Arial"/>
                <w:szCs w:val="18"/>
                <w:lang w:eastAsia="ko-KR"/>
              </w:rPr>
            </w:pPr>
            <w:r w:rsidRPr="00C31E24">
              <w:t>Transmission Control ACK</w:t>
            </w:r>
          </w:p>
        </w:tc>
        <w:tc>
          <w:tcPr>
            <w:tcW w:w="560" w:type="dxa"/>
            <w:shd w:val="clear" w:color="auto" w:fill="auto"/>
          </w:tcPr>
          <w:p w14:paraId="1EBA8F3A" w14:textId="77777777" w:rsidR="00184B8C" w:rsidRPr="00C31E24" w:rsidRDefault="00184B8C" w:rsidP="00D74F31">
            <w:pPr>
              <w:pStyle w:val="TAC"/>
              <w:keepNext w:val="0"/>
              <w:keepLines w:val="0"/>
              <w:widowControl w:val="0"/>
              <w:rPr>
                <w:rFonts w:cs="Arial"/>
                <w:szCs w:val="18"/>
              </w:rPr>
            </w:pPr>
            <w:r w:rsidRPr="00C31E24">
              <w:t>1</w:t>
            </w:r>
          </w:p>
        </w:tc>
        <w:tc>
          <w:tcPr>
            <w:tcW w:w="840" w:type="dxa"/>
            <w:shd w:val="clear" w:color="auto" w:fill="auto"/>
          </w:tcPr>
          <w:p w14:paraId="76157178" w14:textId="77777777" w:rsidR="00184B8C" w:rsidRPr="00C31E24" w:rsidRDefault="00184B8C" w:rsidP="00D74F31">
            <w:pPr>
              <w:pStyle w:val="TAC"/>
              <w:keepNext w:val="0"/>
              <w:keepLines w:val="0"/>
              <w:widowControl w:val="0"/>
              <w:rPr>
                <w:rFonts w:cs="Arial"/>
                <w:szCs w:val="18"/>
              </w:rPr>
            </w:pPr>
            <w:r w:rsidRPr="00C31E24">
              <w:t>P</w:t>
            </w:r>
          </w:p>
        </w:tc>
      </w:tr>
      <w:tr w:rsidR="00184B8C" w:rsidRPr="00C31E24" w14:paraId="7622439C" w14:textId="77777777" w:rsidTr="00D74F31">
        <w:tc>
          <w:tcPr>
            <w:tcW w:w="709" w:type="dxa"/>
            <w:shd w:val="clear" w:color="auto" w:fill="auto"/>
          </w:tcPr>
          <w:p w14:paraId="66D7C3F7" w14:textId="77777777" w:rsidR="00184B8C" w:rsidRPr="00C31E24" w:rsidRDefault="00184B8C" w:rsidP="00D74F31">
            <w:pPr>
              <w:pStyle w:val="TAC"/>
              <w:keepNext w:val="0"/>
              <w:keepLines w:val="0"/>
              <w:widowControl w:val="0"/>
            </w:pPr>
            <w:r w:rsidRPr="00C31E24">
              <w:t>14</w:t>
            </w:r>
          </w:p>
        </w:tc>
        <w:tc>
          <w:tcPr>
            <w:tcW w:w="3906" w:type="dxa"/>
            <w:shd w:val="clear" w:color="auto" w:fill="auto"/>
          </w:tcPr>
          <w:p w14:paraId="7E85B77D" w14:textId="77777777" w:rsidR="00184B8C" w:rsidRPr="00C31E24" w:rsidRDefault="00184B8C" w:rsidP="00D74F31">
            <w:pPr>
              <w:pStyle w:val="TAL"/>
              <w:keepNext w:val="0"/>
              <w:keepLines w:val="0"/>
              <w:widowControl w:val="0"/>
            </w:pPr>
            <w:r w:rsidRPr="00C31E24">
              <w:t>Make the MCVideo User request to end the Imminent Peril Chat Call.</w:t>
            </w:r>
          </w:p>
        </w:tc>
        <w:tc>
          <w:tcPr>
            <w:tcW w:w="700" w:type="dxa"/>
            <w:shd w:val="clear" w:color="auto" w:fill="auto"/>
          </w:tcPr>
          <w:p w14:paraId="6ADD31AA" w14:textId="77777777" w:rsidR="00184B8C" w:rsidRPr="00C31E24" w:rsidRDefault="00184B8C" w:rsidP="00D74F31">
            <w:pPr>
              <w:pStyle w:val="TAC"/>
              <w:keepNext w:val="0"/>
              <w:keepLines w:val="0"/>
              <w:widowControl w:val="0"/>
            </w:pPr>
            <w:r w:rsidRPr="00C31E24">
              <w:t>-</w:t>
            </w:r>
          </w:p>
        </w:tc>
        <w:tc>
          <w:tcPr>
            <w:tcW w:w="2933" w:type="dxa"/>
            <w:shd w:val="clear" w:color="auto" w:fill="auto"/>
          </w:tcPr>
          <w:p w14:paraId="42C73F51" w14:textId="77777777" w:rsidR="00184B8C" w:rsidRPr="00C31E24" w:rsidRDefault="00184B8C" w:rsidP="00D74F31">
            <w:pPr>
              <w:pStyle w:val="TAL"/>
              <w:keepNext w:val="0"/>
              <w:keepLines w:val="0"/>
              <w:widowControl w:val="0"/>
            </w:pPr>
            <w:r w:rsidRPr="00C31E24">
              <w:t>-</w:t>
            </w:r>
          </w:p>
        </w:tc>
        <w:tc>
          <w:tcPr>
            <w:tcW w:w="560" w:type="dxa"/>
            <w:shd w:val="clear" w:color="auto" w:fill="auto"/>
          </w:tcPr>
          <w:p w14:paraId="70D4EA4D" w14:textId="77777777" w:rsidR="00184B8C" w:rsidRPr="00C31E24" w:rsidRDefault="00184B8C" w:rsidP="00D74F31">
            <w:pPr>
              <w:pStyle w:val="TAC"/>
              <w:keepNext w:val="0"/>
              <w:keepLines w:val="0"/>
              <w:widowControl w:val="0"/>
            </w:pPr>
            <w:r w:rsidRPr="00C31E24">
              <w:t>-</w:t>
            </w:r>
          </w:p>
        </w:tc>
        <w:tc>
          <w:tcPr>
            <w:tcW w:w="840" w:type="dxa"/>
            <w:shd w:val="clear" w:color="auto" w:fill="auto"/>
          </w:tcPr>
          <w:p w14:paraId="332D910C" w14:textId="77777777" w:rsidR="00184B8C" w:rsidRPr="00C31E24" w:rsidRDefault="00184B8C" w:rsidP="00D74F31">
            <w:pPr>
              <w:pStyle w:val="TAC"/>
              <w:keepNext w:val="0"/>
              <w:keepLines w:val="0"/>
              <w:widowControl w:val="0"/>
            </w:pPr>
            <w:r w:rsidRPr="00C31E24">
              <w:t>-</w:t>
            </w:r>
          </w:p>
        </w:tc>
      </w:tr>
      <w:tr w:rsidR="00184B8C" w:rsidRPr="00C31E24" w14:paraId="7AFDC365" w14:textId="77777777" w:rsidTr="00D74F31">
        <w:tc>
          <w:tcPr>
            <w:tcW w:w="709" w:type="dxa"/>
            <w:shd w:val="clear" w:color="auto" w:fill="auto"/>
          </w:tcPr>
          <w:p w14:paraId="1B88B81A" w14:textId="77777777" w:rsidR="00184B8C" w:rsidRPr="00C31E24" w:rsidRDefault="00184B8C" w:rsidP="00D74F31">
            <w:pPr>
              <w:pStyle w:val="TAC"/>
              <w:keepNext w:val="0"/>
              <w:keepLines w:val="0"/>
              <w:widowControl w:val="0"/>
            </w:pPr>
            <w:r w:rsidRPr="00C31E24">
              <w:t>15</w:t>
            </w:r>
          </w:p>
        </w:tc>
        <w:tc>
          <w:tcPr>
            <w:tcW w:w="3906" w:type="dxa"/>
            <w:shd w:val="clear" w:color="auto" w:fill="auto"/>
          </w:tcPr>
          <w:p w14:paraId="670B7DCF" w14:textId="77777777" w:rsidR="00184B8C" w:rsidRPr="00C31E24" w:rsidRDefault="00184B8C" w:rsidP="00D74F31">
            <w:pPr>
              <w:pStyle w:val="TAL"/>
              <w:keepNext w:val="0"/>
              <w:keepLines w:val="0"/>
              <w:widowControl w:val="0"/>
              <w:rPr>
                <w:rFonts w:cs="Arial"/>
                <w:szCs w:val="18"/>
              </w:rPr>
            </w:pPr>
            <w:r w:rsidRPr="00C31E24">
              <w:rPr>
                <w:rFonts w:cs="Arial"/>
                <w:szCs w:val="18"/>
              </w:rPr>
              <w:t>Check: Does the UE (MCVideo Client) send a SIP BYE (to terminate the Emergency Chat Group Call)?</w:t>
            </w:r>
          </w:p>
        </w:tc>
        <w:tc>
          <w:tcPr>
            <w:tcW w:w="700" w:type="dxa"/>
            <w:shd w:val="clear" w:color="auto" w:fill="auto"/>
          </w:tcPr>
          <w:p w14:paraId="3EE6492A" w14:textId="77777777" w:rsidR="00184B8C" w:rsidRPr="00C31E24" w:rsidRDefault="00184B8C" w:rsidP="00D74F31">
            <w:pPr>
              <w:pStyle w:val="TAC"/>
              <w:keepNext w:val="0"/>
              <w:keepLines w:val="0"/>
              <w:widowControl w:val="0"/>
              <w:rPr>
                <w:rFonts w:cs="Arial"/>
                <w:szCs w:val="18"/>
              </w:rPr>
            </w:pPr>
            <w:r w:rsidRPr="00C31E24">
              <w:rPr>
                <w:rFonts w:eastAsia="Calibri" w:cs="Arial"/>
                <w:szCs w:val="18"/>
              </w:rPr>
              <w:t>--&gt;</w:t>
            </w:r>
          </w:p>
        </w:tc>
        <w:tc>
          <w:tcPr>
            <w:tcW w:w="2933" w:type="dxa"/>
            <w:shd w:val="clear" w:color="auto" w:fill="auto"/>
          </w:tcPr>
          <w:p w14:paraId="2391975E" w14:textId="77777777" w:rsidR="00184B8C" w:rsidRPr="00C31E24" w:rsidRDefault="00184B8C" w:rsidP="00D74F31">
            <w:pPr>
              <w:pStyle w:val="TAL"/>
              <w:keepNext w:val="0"/>
              <w:keepLines w:val="0"/>
              <w:widowControl w:val="0"/>
              <w:rPr>
                <w:rFonts w:cs="Arial"/>
                <w:szCs w:val="18"/>
              </w:rPr>
            </w:pPr>
            <w:r w:rsidRPr="00C31E24">
              <w:rPr>
                <w:rFonts w:cs="Arial"/>
                <w:szCs w:val="18"/>
                <w:lang w:eastAsia="ko-KR"/>
              </w:rPr>
              <w:t>SIP BYE</w:t>
            </w:r>
          </w:p>
        </w:tc>
        <w:tc>
          <w:tcPr>
            <w:tcW w:w="560" w:type="dxa"/>
            <w:shd w:val="clear" w:color="auto" w:fill="auto"/>
          </w:tcPr>
          <w:p w14:paraId="2368B316" w14:textId="77777777" w:rsidR="00184B8C" w:rsidRPr="00C31E24" w:rsidRDefault="00184B8C" w:rsidP="00D74F31">
            <w:pPr>
              <w:pStyle w:val="TAC"/>
              <w:keepNext w:val="0"/>
              <w:keepLines w:val="0"/>
              <w:widowControl w:val="0"/>
              <w:rPr>
                <w:rFonts w:cs="Arial"/>
                <w:szCs w:val="18"/>
              </w:rPr>
            </w:pPr>
            <w:r w:rsidRPr="00C31E24">
              <w:rPr>
                <w:rFonts w:cs="Arial"/>
                <w:szCs w:val="18"/>
              </w:rPr>
              <w:t>2</w:t>
            </w:r>
          </w:p>
        </w:tc>
        <w:tc>
          <w:tcPr>
            <w:tcW w:w="840" w:type="dxa"/>
            <w:shd w:val="clear" w:color="auto" w:fill="auto"/>
          </w:tcPr>
          <w:p w14:paraId="02AB26D7" w14:textId="77777777" w:rsidR="00184B8C" w:rsidRPr="00C31E24" w:rsidRDefault="00184B8C" w:rsidP="00D74F31">
            <w:pPr>
              <w:pStyle w:val="TAC"/>
              <w:keepNext w:val="0"/>
              <w:keepLines w:val="0"/>
              <w:widowControl w:val="0"/>
              <w:rPr>
                <w:rFonts w:cs="Arial"/>
                <w:szCs w:val="18"/>
              </w:rPr>
            </w:pPr>
            <w:r w:rsidRPr="00C31E24">
              <w:rPr>
                <w:rFonts w:cs="Arial"/>
                <w:szCs w:val="18"/>
              </w:rPr>
              <w:t>P</w:t>
            </w:r>
          </w:p>
        </w:tc>
      </w:tr>
      <w:tr w:rsidR="00184B8C" w:rsidRPr="00C31E24" w14:paraId="26CDF234" w14:textId="77777777" w:rsidTr="00D74F31">
        <w:tc>
          <w:tcPr>
            <w:tcW w:w="709" w:type="dxa"/>
            <w:shd w:val="clear" w:color="auto" w:fill="auto"/>
          </w:tcPr>
          <w:p w14:paraId="743DE9DC" w14:textId="77777777" w:rsidR="00184B8C" w:rsidRPr="00C31E24" w:rsidRDefault="00184B8C" w:rsidP="00D74F31">
            <w:pPr>
              <w:pStyle w:val="TAC"/>
              <w:keepNext w:val="0"/>
              <w:keepLines w:val="0"/>
              <w:widowControl w:val="0"/>
            </w:pPr>
            <w:r w:rsidRPr="00C31E24">
              <w:t>16</w:t>
            </w:r>
          </w:p>
        </w:tc>
        <w:tc>
          <w:tcPr>
            <w:tcW w:w="3906" w:type="dxa"/>
            <w:shd w:val="clear" w:color="auto" w:fill="auto"/>
          </w:tcPr>
          <w:p w14:paraId="06418A8C" w14:textId="77777777" w:rsidR="00184B8C" w:rsidRPr="00C31E24" w:rsidRDefault="00184B8C" w:rsidP="00D74F31">
            <w:pPr>
              <w:pStyle w:val="TAL"/>
              <w:keepNext w:val="0"/>
              <w:keepLines w:val="0"/>
              <w:widowControl w:val="0"/>
              <w:rPr>
                <w:rFonts w:cs="Arial"/>
                <w:szCs w:val="18"/>
              </w:rPr>
            </w:pPr>
            <w:r w:rsidRPr="00C31E24">
              <w:t>The SS (MCVideo Server) sends a SIP 200 (OK) message to the UE (MCVideo Client).</w:t>
            </w:r>
          </w:p>
        </w:tc>
        <w:tc>
          <w:tcPr>
            <w:tcW w:w="700" w:type="dxa"/>
            <w:shd w:val="clear" w:color="auto" w:fill="auto"/>
          </w:tcPr>
          <w:p w14:paraId="1B6CC672" w14:textId="77777777" w:rsidR="00184B8C" w:rsidRPr="00C31E24" w:rsidRDefault="00184B8C" w:rsidP="00D74F31">
            <w:pPr>
              <w:pStyle w:val="TAC"/>
              <w:keepNext w:val="0"/>
              <w:keepLines w:val="0"/>
              <w:widowControl w:val="0"/>
              <w:rPr>
                <w:rFonts w:cs="Arial"/>
                <w:szCs w:val="18"/>
              </w:rPr>
            </w:pPr>
            <w:r w:rsidRPr="00C31E24">
              <w:rPr>
                <w:rFonts w:cs="Arial"/>
                <w:szCs w:val="18"/>
              </w:rPr>
              <w:t>&lt;--</w:t>
            </w:r>
          </w:p>
        </w:tc>
        <w:tc>
          <w:tcPr>
            <w:tcW w:w="2933" w:type="dxa"/>
            <w:shd w:val="clear" w:color="auto" w:fill="auto"/>
          </w:tcPr>
          <w:p w14:paraId="3705D5FC" w14:textId="77777777" w:rsidR="00184B8C" w:rsidRPr="00C31E24" w:rsidRDefault="00184B8C" w:rsidP="00D74F31">
            <w:pPr>
              <w:pStyle w:val="TAL"/>
              <w:keepNext w:val="0"/>
              <w:keepLines w:val="0"/>
              <w:widowControl w:val="0"/>
              <w:rPr>
                <w:rFonts w:cs="Arial"/>
                <w:szCs w:val="18"/>
              </w:rPr>
            </w:pPr>
            <w:r w:rsidRPr="00C31E24">
              <w:rPr>
                <w:rFonts w:cs="Arial"/>
                <w:szCs w:val="18"/>
              </w:rPr>
              <w:t>SIP 200 (OK)</w:t>
            </w:r>
          </w:p>
        </w:tc>
        <w:tc>
          <w:tcPr>
            <w:tcW w:w="560" w:type="dxa"/>
            <w:shd w:val="clear" w:color="auto" w:fill="auto"/>
          </w:tcPr>
          <w:p w14:paraId="75EF04D4"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840" w:type="dxa"/>
            <w:shd w:val="clear" w:color="auto" w:fill="auto"/>
          </w:tcPr>
          <w:p w14:paraId="6D992283"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r>
      <w:tr w:rsidR="00184B8C" w:rsidRPr="00C31E24" w14:paraId="5D392DE4" w14:textId="77777777" w:rsidTr="00D74F31">
        <w:trPr>
          <w:trHeight w:val="431"/>
        </w:trPr>
        <w:tc>
          <w:tcPr>
            <w:tcW w:w="709" w:type="dxa"/>
            <w:shd w:val="clear" w:color="auto" w:fill="auto"/>
          </w:tcPr>
          <w:p w14:paraId="45D17D0C" w14:textId="77777777" w:rsidR="00184B8C" w:rsidRPr="00C31E24" w:rsidRDefault="00184B8C" w:rsidP="00D74F31">
            <w:pPr>
              <w:pStyle w:val="TAC"/>
              <w:keepNext w:val="0"/>
              <w:keepLines w:val="0"/>
              <w:widowControl w:val="0"/>
            </w:pPr>
            <w:r w:rsidRPr="00C31E24">
              <w:rPr>
                <w:rFonts w:cs="Arial"/>
                <w:szCs w:val="18"/>
              </w:rPr>
              <w:t>-</w:t>
            </w:r>
          </w:p>
        </w:tc>
        <w:tc>
          <w:tcPr>
            <w:tcW w:w="3906" w:type="dxa"/>
            <w:shd w:val="clear" w:color="auto" w:fill="auto"/>
          </w:tcPr>
          <w:p w14:paraId="10B70C21" w14:textId="77777777" w:rsidR="00184B8C" w:rsidRPr="00C31E24" w:rsidRDefault="00184B8C" w:rsidP="00D74F31">
            <w:pPr>
              <w:pStyle w:val="TAL"/>
            </w:pPr>
            <w:r w:rsidRPr="00C31E24">
              <w:t>EXCEPTION: The SS (MCVideo Server) waits 2 seconds before the SS (MCVideo Server) deactivates the dedicated EPS bearer and releases the RRC connection.</w:t>
            </w:r>
          </w:p>
          <w:p w14:paraId="59590E80" w14:textId="77777777" w:rsidR="00184B8C" w:rsidRPr="00C31E24" w:rsidRDefault="00184B8C" w:rsidP="00D74F31">
            <w:pPr>
              <w:pStyle w:val="TAL"/>
              <w:keepNext w:val="0"/>
              <w:keepLines w:val="0"/>
              <w:widowControl w:val="0"/>
              <w:rPr>
                <w:rFonts w:cs="Arial"/>
                <w:szCs w:val="18"/>
              </w:rPr>
            </w:pPr>
            <w:r w:rsidRPr="00C31E24">
              <w:t>NOTE: The specified wait period of 2s shall ensure that lower layer signalling (TCP) is finished and any not allowed behaviour captured.</w:t>
            </w:r>
          </w:p>
        </w:tc>
        <w:tc>
          <w:tcPr>
            <w:tcW w:w="700" w:type="dxa"/>
            <w:shd w:val="clear" w:color="auto" w:fill="auto"/>
          </w:tcPr>
          <w:p w14:paraId="488E2D66"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2933" w:type="dxa"/>
            <w:shd w:val="clear" w:color="auto" w:fill="auto"/>
          </w:tcPr>
          <w:p w14:paraId="11708749" w14:textId="77777777" w:rsidR="00184B8C" w:rsidRPr="00C31E24" w:rsidRDefault="00184B8C" w:rsidP="00D74F31">
            <w:pPr>
              <w:pStyle w:val="TAL"/>
              <w:keepNext w:val="0"/>
              <w:keepLines w:val="0"/>
              <w:widowControl w:val="0"/>
              <w:rPr>
                <w:rFonts w:cs="Arial"/>
                <w:szCs w:val="18"/>
              </w:rPr>
            </w:pPr>
            <w:r w:rsidRPr="00C31E24">
              <w:rPr>
                <w:rFonts w:cs="Arial"/>
                <w:szCs w:val="18"/>
              </w:rPr>
              <w:t>-</w:t>
            </w:r>
          </w:p>
        </w:tc>
        <w:tc>
          <w:tcPr>
            <w:tcW w:w="560" w:type="dxa"/>
            <w:shd w:val="clear" w:color="auto" w:fill="auto"/>
          </w:tcPr>
          <w:p w14:paraId="2502BE35"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840" w:type="dxa"/>
            <w:shd w:val="clear" w:color="auto" w:fill="auto"/>
          </w:tcPr>
          <w:p w14:paraId="7547C40D"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r>
      <w:tr w:rsidR="00184B8C" w:rsidRPr="00C31E24" w14:paraId="636352B6" w14:textId="77777777" w:rsidTr="00D74F31">
        <w:tc>
          <w:tcPr>
            <w:tcW w:w="709" w:type="dxa"/>
            <w:shd w:val="clear" w:color="auto" w:fill="auto"/>
          </w:tcPr>
          <w:p w14:paraId="75A277BD" w14:textId="77777777" w:rsidR="00184B8C" w:rsidRPr="00C31E24" w:rsidDel="009B09EC" w:rsidRDefault="00184B8C" w:rsidP="00D74F31">
            <w:pPr>
              <w:pStyle w:val="TAC"/>
              <w:keepNext w:val="0"/>
              <w:keepLines w:val="0"/>
              <w:widowControl w:val="0"/>
            </w:pPr>
            <w:r w:rsidRPr="00C31E24">
              <w:t>17</w:t>
            </w:r>
          </w:p>
        </w:tc>
        <w:tc>
          <w:tcPr>
            <w:tcW w:w="3906" w:type="dxa"/>
            <w:shd w:val="clear" w:color="auto" w:fill="auto"/>
          </w:tcPr>
          <w:p w14:paraId="74D88DC9" w14:textId="77777777" w:rsidR="00184B8C" w:rsidRPr="00C31E24" w:rsidRDefault="00184B8C" w:rsidP="00D74F31">
            <w:pPr>
              <w:pStyle w:val="TAL"/>
              <w:keepNext w:val="0"/>
              <w:keepLines w:val="0"/>
              <w:widowControl w:val="0"/>
            </w:pPr>
            <w:r w:rsidRPr="00C31E24">
              <w:t>Make the MCVideo User initiate an On-network On-demand Imminent Peril Chat Group Call.</w:t>
            </w:r>
          </w:p>
        </w:tc>
        <w:tc>
          <w:tcPr>
            <w:tcW w:w="700" w:type="dxa"/>
            <w:shd w:val="clear" w:color="auto" w:fill="auto"/>
          </w:tcPr>
          <w:p w14:paraId="32C4493D" w14:textId="77777777" w:rsidR="00184B8C" w:rsidRPr="00C31E24" w:rsidRDefault="00184B8C" w:rsidP="00D74F31">
            <w:pPr>
              <w:pStyle w:val="TAC"/>
              <w:keepNext w:val="0"/>
              <w:keepLines w:val="0"/>
              <w:widowControl w:val="0"/>
              <w:rPr>
                <w:rFonts w:cs="Arial"/>
                <w:szCs w:val="18"/>
              </w:rPr>
            </w:pPr>
          </w:p>
        </w:tc>
        <w:tc>
          <w:tcPr>
            <w:tcW w:w="2933" w:type="dxa"/>
            <w:shd w:val="clear" w:color="auto" w:fill="auto"/>
          </w:tcPr>
          <w:p w14:paraId="2F3A6E52" w14:textId="77777777" w:rsidR="00184B8C" w:rsidRPr="00C31E24" w:rsidRDefault="00184B8C" w:rsidP="00D74F31">
            <w:pPr>
              <w:pStyle w:val="TAL"/>
              <w:keepNext w:val="0"/>
              <w:keepLines w:val="0"/>
              <w:widowControl w:val="0"/>
              <w:rPr>
                <w:rFonts w:cs="Arial"/>
                <w:szCs w:val="18"/>
              </w:rPr>
            </w:pPr>
          </w:p>
        </w:tc>
        <w:tc>
          <w:tcPr>
            <w:tcW w:w="560" w:type="dxa"/>
            <w:shd w:val="clear" w:color="auto" w:fill="auto"/>
          </w:tcPr>
          <w:p w14:paraId="6FA70C5D" w14:textId="77777777" w:rsidR="00184B8C" w:rsidRPr="00C31E24" w:rsidRDefault="00184B8C" w:rsidP="00D74F31">
            <w:pPr>
              <w:pStyle w:val="TAC"/>
              <w:keepNext w:val="0"/>
              <w:keepLines w:val="0"/>
              <w:widowControl w:val="0"/>
              <w:rPr>
                <w:rFonts w:cs="Arial"/>
                <w:szCs w:val="18"/>
              </w:rPr>
            </w:pPr>
          </w:p>
        </w:tc>
        <w:tc>
          <w:tcPr>
            <w:tcW w:w="840" w:type="dxa"/>
            <w:shd w:val="clear" w:color="auto" w:fill="auto"/>
          </w:tcPr>
          <w:p w14:paraId="76923E0C" w14:textId="77777777" w:rsidR="00184B8C" w:rsidRPr="00C31E24" w:rsidRDefault="00184B8C" w:rsidP="00D74F31">
            <w:pPr>
              <w:pStyle w:val="TAC"/>
              <w:keepNext w:val="0"/>
              <w:keepLines w:val="0"/>
              <w:widowControl w:val="0"/>
              <w:rPr>
                <w:rFonts w:cs="Arial"/>
                <w:szCs w:val="18"/>
              </w:rPr>
            </w:pPr>
          </w:p>
        </w:tc>
      </w:tr>
      <w:tr w:rsidR="00184B8C" w:rsidRPr="00C31E24" w14:paraId="1410CD6D" w14:textId="77777777" w:rsidTr="00D74F31">
        <w:tc>
          <w:tcPr>
            <w:tcW w:w="709" w:type="dxa"/>
            <w:shd w:val="clear" w:color="auto" w:fill="auto"/>
          </w:tcPr>
          <w:p w14:paraId="7468EFCC" w14:textId="77777777" w:rsidR="00184B8C" w:rsidRPr="00C31E24" w:rsidRDefault="00184B8C" w:rsidP="00D74F31">
            <w:pPr>
              <w:pStyle w:val="TAC"/>
              <w:keepNext w:val="0"/>
              <w:keepLines w:val="0"/>
              <w:widowControl w:val="0"/>
            </w:pPr>
            <w:r w:rsidRPr="00C31E24">
              <w:t>-</w:t>
            </w:r>
          </w:p>
        </w:tc>
        <w:tc>
          <w:tcPr>
            <w:tcW w:w="3906" w:type="dxa"/>
            <w:shd w:val="clear" w:color="auto" w:fill="auto"/>
          </w:tcPr>
          <w:p w14:paraId="78C46396" w14:textId="77777777" w:rsidR="00184B8C" w:rsidRPr="00C31E24" w:rsidRDefault="00184B8C" w:rsidP="00D74F31">
            <w:pPr>
              <w:pStyle w:val="TAL"/>
              <w:keepNext w:val="0"/>
              <w:keepLines w:val="0"/>
              <w:widowControl w:val="0"/>
            </w:pPr>
            <w:r w:rsidRPr="00C31E24">
              <w:rPr>
                <w:rFonts w:cs="Arial"/>
                <w:szCs w:val="18"/>
              </w:rPr>
              <w:t>EXCEPTION: The E-UTRA/EPC actions that are related to the MCPTT call establishment are described in TS 36.579-1 [2], subclause 5.4.4 Generic Test Procedure for MCVideo CT communication in E-UTRA '. The test sequence below shows only the MCVideo relevant messages exchanged.</w:t>
            </w:r>
          </w:p>
        </w:tc>
        <w:tc>
          <w:tcPr>
            <w:tcW w:w="700" w:type="dxa"/>
            <w:shd w:val="clear" w:color="auto" w:fill="auto"/>
          </w:tcPr>
          <w:p w14:paraId="212D62B6"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2933" w:type="dxa"/>
            <w:shd w:val="clear" w:color="auto" w:fill="auto"/>
          </w:tcPr>
          <w:p w14:paraId="6530A546" w14:textId="77777777" w:rsidR="00184B8C" w:rsidRPr="00C31E24" w:rsidRDefault="00184B8C" w:rsidP="00D74F31">
            <w:pPr>
              <w:pStyle w:val="TAL"/>
              <w:keepNext w:val="0"/>
              <w:keepLines w:val="0"/>
              <w:widowControl w:val="0"/>
              <w:rPr>
                <w:rFonts w:cs="Arial"/>
                <w:szCs w:val="18"/>
              </w:rPr>
            </w:pPr>
            <w:r w:rsidRPr="00C31E24">
              <w:rPr>
                <w:rFonts w:cs="Arial"/>
                <w:szCs w:val="18"/>
              </w:rPr>
              <w:t>-</w:t>
            </w:r>
          </w:p>
        </w:tc>
        <w:tc>
          <w:tcPr>
            <w:tcW w:w="560" w:type="dxa"/>
            <w:shd w:val="clear" w:color="auto" w:fill="auto"/>
          </w:tcPr>
          <w:p w14:paraId="1641615F"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840" w:type="dxa"/>
            <w:shd w:val="clear" w:color="auto" w:fill="auto"/>
          </w:tcPr>
          <w:p w14:paraId="6541456A"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r>
      <w:tr w:rsidR="00184B8C" w:rsidRPr="00C31E24" w14:paraId="67420980" w14:textId="77777777" w:rsidTr="00D74F31">
        <w:tc>
          <w:tcPr>
            <w:tcW w:w="709" w:type="dxa"/>
            <w:shd w:val="clear" w:color="auto" w:fill="auto"/>
          </w:tcPr>
          <w:p w14:paraId="63A580DF" w14:textId="77777777" w:rsidR="00184B8C" w:rsidRPr="00C31E24" w:rsidRDefault="00184B8C" w:rsidP="00D74F31">
            <w:pPr>
              <w:pStyle w:val="TAC"/>
              <w:keepNext w:val="0"/>
              <w:keepLines w:val="0"/>
              <w:widowControl w:val="0"/>
            </w:pPr>
            <w:r w:rsidRPr="00C31E24">
              <w:t>17</w:t>
            </w:r>
          </w:p>
        </w:tc>
        <w:tc>
          <w:tcPr>
            <w:tcW w:w="3906" w:type="dxa"/>
            <w:shd w:val="clear" w:color="auto" w:fill="auto"/>
          </w:tcPr>
          <w:p w14:paraId="5F4DE6A4" w14:textId="77777777" w:rsidR="00184B8C" w:rsidRPr="00C31E24" w:rsidRDefault="00184B8C" w:rsidP="00D74F31">
            <w:pPr>
              <w:pStyle w:val="TAL"/>
              <w:keepNext w:val="0"/>
              <w:keepLines w:val="0"/>
              <w:widowControl w:val="0"/>
              <w:rPr>
                <w:rFonts w:cs="Arial"/>
                <w:szCs w:val="18"/>
              </w:rPr>
            </w:pPr>
            <w:r w:rsidRPr="00C31E24">
              <w:rPr>
                <w:rFonts w:cs="Arial"/>
                <w:szCs w:val="18"/>
              </w:rPr>
              <w:t xml:space="preserve">Check: Does the UE (MCVideo Client) send an SIP INVITE message </w:t>
            </w:r>
            <w:r w:rsidRPr="00C31E24">
              <w:t>to initiate a MCVideo Imminent Peril Chat Group Call?</w:t>
            </w:r>
          </w:p>
        </w:tc>
        <w:tc>
          <w:tcPr>
            <w:tcW w:w="700" w:type="dxa"/>
            <w:shd w:val="clear" w:color="auto" w:fill="auto"/>
          </w:tcPr>
          <w:p w14:paraId="4A96168A" w14:textId="77777777" w:rsidR="00184B8C" w:rsidRPr="00C31E24" w:rsidRDefault="00184B8C" w:rsidP="00D74F31">
            <w:pPr>
              <w:pStyle w:val="TAC"/>
              <w:keepNext w:val="0"/>
              <w:keepLines w:val="0"/>
              <w:widowControl w:val="0"/>
              <w:rPr>
                <w:rFonts w:cs="Arial"/>
                <w:szCs w:val="18"/>
              </w:rPr>
            </w:pPr>
            <w:r w:rsidRPr="00C31E24">
              <w:rPr>
                <w:rFonts w:cs="Arial"/>
                <w:szCs w:val="18"/>
              </w:rPr>
              <w:t>--&gt;</w:t>
            </w:r>
          </w:p>
        </w:tc>
        <w:tc>
          <w:tcPr>
            <w:tcW w:w="2933" w:type="dxa"/>
            <w:shd w:val="clear" w:color="auto" w:fill="auto"/>
          </w:tcPr>
          <w:p w14:paraId="7AEB9AB9" w14:textId="77777777" w:rsidR="00184B8C" w:rsidRPr="00C31E24" w:rsidRDefault="00184B8C" w:rsidP="00D74F31">
            <w:pPr>
              <w:pStyle w:val="TAL"/>
              <w:keepNext w:val="0"/>
              <w:keepLines w:val="0"/>
              <w:widowControl w:val="0"/>
              <w:rPr>
                <w:rFonts w:cs="Arial"/>
                <w:szCs w:val="18"/>
              </w:rPr>
            </w:pPr>
            <w:r w:rsidRPr="00C31E24">
              <w:rPr>
                <w:rFonts w:cs="Arial"/>
                <w:szCs w:val="18"/>
              </w:rPr>
              <w:t>SIP INVITE</w:t>
            </w:r>
          </w:p>
        </w:tc>
        <w:tc>
          <w:tcPr>
            <w:tcW w:w="560" w:type="dxa"/>
            <w:shd w:val="clear" w:color="auto" w:fill="auto"/>
          </w:tcPr>
          <w:p w14:paraId="3B9BAF4E" w14:textId="77777777" w:rsidR="00184B8C" w:rsidRPr="00C31E24" w:rsidRDefault="00184B8C" w:rsidP="00D74F31">
            <w:pPr>
              <w:pStyle w:val="TAC"/>
              <w:keepNext w:val="0"/>
              <w:keepLines w:val="0"/>
              <w:widowControl w:val="0"/>
              <w:rPr>
                <w:rFonts w:cs="Arial"/>
                <w:szCs w:val="18"/>
              </w:rPr>
            </w:pPr>
            <w:r w:rsidRPr="00C31E24">
              <w:rPr>
                <w:rFonts w:cs="Arial"/>
                <w:szCs w:val="18"/>
              </w:rPr>
              <w:t>3</w:t>
            </w:r>
          </w:p>
        </w:tc>
        <w:tc>
          <w:tcPr>
            <w:tcW w:w="840" w:type="dxa"/>
            <w:shd w:val="clear" w:color="auto" w:fill="auto"/>
          </w:tcPr>
          <w:p w14:paraId="5EA1262A" w14:textId="77777777" w:rsidR="00184B8C" w:rsidRPr="00C31E24" w:rsidRDefault="00184B8C" w:rsidP="00D74F31">
            <w:pPr>
              <w:pStyle w:val="TAC"/>
              <w:keepNext w:val="0"/>
              <w:keepLines w:val="0"/>
              <w:widowControl w:val="0"/>
              <w:rPr>
                <w:rFonts w:cs="Arial"/>
                <w:szCs w:val="18"/>
              </w:rPr>
            </w:pPr>
            <w:r w:rsidRPr="00C31E24">
              <w:rPr>
                <w:rFonts w:cs="Arial"/>
                <w:szCs w:val="18"/>
              </w:rPr>
              <w:t>P</w:t>
            </w:r>
          </w:p>
        </w:tc>
      </w:tr>
      <w:tr w:rsidR="00184B8C" w:rsidRPr="00C31E24" w14:paraId="652FAD55" w14:textId="77777777" w:rsidTr="00D74F31">
        <w:tc>
          <w:tcPr>
            <w:tcW w:w="709" w:type="dxa"/>
            <w:shd w:val="clear" w:color="auto" w:fill="auto"/>
          </w:tcPr>
          <w:p w14:paraId="6B735115" w14:textId="77777777" w:rsidR="00184B8C" w:rsidRPr="00C31E24" w:rsidRDefault="00184B8C" w:rsidP="00D74F31">
            <w:pPr>
              <w:pStyle w:val="TAC"/>
              <w:keepNext w:val="0"/>
              <w:keepLines w:val="0"/>
              <w:widowControl w:val="0"/>
            </w:pPr>
            <w:r w:rsidRPr="00C31E24">
              <w:t>18</w:t>
            </w:r>
          </w:p>
        </w:tc>
        <w:tc>
          <w:tcPr>
            <w:tcW w:w="3906" w:type="dxa"/>
            <w:shd w:val="clear" w:color="auto" w:fill="auto"/>
          </w:tcPr>
          <w:p w14:paraId="41FA8DD0" w14:textId="77777777" w:rsidR="00184B8C" w:rsidRPr="00C31E24" w:rsidRDefault="00184B8C" w:rsidP="00D74F31">
            <w:pPr>
              <w:pStyle w:val="TAL"/>
              <w:keepNext w:val="0"/>
              <w:keepLines w:val="0"/>
              <w:widowControl w:val="0"/>
              <w:rPr>
                <w:rFonts w:cs="Arial"/>
                <w:szCs w:val="18"/>
              </w:rPr>
            </w:pPr>
            <w:r w:rsidRPr="00C31E24">
              <w:t>The SS (MCVideo Server) sends a SIP 100 (Trying) message to the UE (MCVideo Client).</w:t>
            </w:r>
          </w:p>
        </w:tc>
        <w:tc>
          <w:tcPr>
            <w:tcW w:w="700" w:type="dxa"/>
            <w:shd w:val="clear" w:color="auto" w:fill="auto"/>
          </w:tcPr>
          <w:p w14:paraId="441F2FB7" w14:textId="77777777" w:rsidR="00184B8C" w:rsidRPr="00C31E24" w:rsidRDefault="00184B8C" w:rsidP="00D74F31">
            <w:pPr>
              <w:pStyle w:val="TAC"/>
              <w:keepNext w:val="0"/>
              <w:keepLines w:val="0"/>
              <w:widowControl w:val="0"/>
              <w:rPr>
                <w:rFonts w:cs="Arial"/>
                <w:szCs w:val="18"/>
              </w:rPr>
            </w:pPr>
            <w:r w:rsidRPr="00C31E24">
              <w:rPr>
                <w:rFonts w:cs="Arial"/>
                <w:szCs w:val="18"/>
              </w:rPr>
              <w:t>&lt;--</w:t>
            </w:r>
          </w:p>
        </w:tc>
        <w:tc>
          <w:tcPr>
            <w:tcW w:w="2933" w:type="dxa"/>
            <w:shd w:val="clear" w:color="auto" w:fill="auto"/>
          </w:tcPr>
          <w:p w14:paraId="7B76606F" w14:textId="77777777" w:rsidR="00184B8C" w:rsidRPr="00C31E24" w:rsidRDefault="00184B8C" w:rsidP="00D74F31">
            <w:pPr>
              <w:pStyle w:val="TAL"/>
              <w:keepNext w:val="0"/>
              <w:keepLines w:val="0"/>
              <w:widowControl w:val="0"/>
              <w:rPr>
                <w:rFonts w:cs="Arial"/>
                <w:szCs w:val="18"/>
              </w:rPr>
            </w:pPr>
            <w:r w:rsidRPr="00C31E24">
              <w:rPr>
                <w:rFonts w:cs="Arial"/>
                <w:szCs w:val="18"/>
              </w:rPr>
              <w:t>SIP 100 (Trying)</w:t>
            </w:r>
          </w:p>
        </w:tc>
        <w:tc>
          <w:tcPr>
            <w:tcW w:w="560" w:type="dxa"/>
            <w:shd w:val="clear" w:color="auto" w:fill="auto"/>
          </w:tcPr>
          <w:p w14:paraId="075E842E"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840" w:type="dxa"/>
            <w:shd w:val="clear" w:color="auto" w:fill="auto"/>
          </w:tcPr>
          <w:p w14:paraId="500183F2"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r>
      <w:tr w:rsidR="00184B8C" w:rsidRPr="00C31E24" w14:paraId="32A56F89" w14:textId="77777777" w:rsidTr="00D74F31">
        <w:tc>
          <w:tcPr>
            <w:tcW w:w="709" w:type="dxa"/>
            <w:shd w:val="clear" w:color="auto" w:fill="auto"/>
          </w:tcPr>
          <w:p w14:paraId="71198E96" w14:textId="77777777" w:rsidR="00184B8C" w:rsidRPr="00C31E24" w:rsidRDefault="00184B8C" w:rsidP="00D74F31">
            <w:pPr>
              <w:pStyle w:val="TAC"/>
              <w:keepNext w:val="0"/>
              <w:keepLines w:val="0"/>
              <w:widowControl w:val="0"/>
            </w:pPr>
            <w:r w:rsidRPr="00C31E24">
              <w:t>19</w:t>
            </w:r>
          </w:p>
        </w:tc>
        <w:tc>
          <w:tcPr>
            <w:tcW w:w="3906" w:type="dxa"/>
            <w:shd w:val="clear" w:color="auto" w:fill="auto"/>
          </w:tcPr>
          <w:p w14:paraId="7C80023B" w14:textId="77777777" w:rsidR="00184B8C" w:rsidRPr="00C31E24" w:rsidRDefault="00184B8C" w:rsidP="00D74F31">
            <w:pPr>
              <w:pStyle w:val="TAL"/>
              <w:keepNext w:val="0"/>
              <w:keepLines w:val="0"/>
              <w:widowControl w:val="0"/>
              <w:rPr>
                <w:rFonts w:cs="Arial"/>
                <w:szCs w:val="18"/>
              </w:rPr>
            </w:pPr>
            <w:r w:rsidRPr="00C31E24">
              <w:rPr>
                <w:rFonts w:cs="Arial"/>
                <w:szCs w:val="18"/>
              </w:rPr>
              <w:t>The SS (MCVideo Server) answers the call with a SIP 200 (OK).</w:t>
            </w:r>
          </w:p>
        </w:tc>
        <w:tc>
          <w:tcPr>
            <w:tcW w:w="700" w:type="dxa"/>
            <w:shd w:val="clear" w:color="auto" w:fill="auto"/>
          </w:tcPr>
          <w:p w14:paraId="55E28772" w14:textId="77777777" w:rsidR="00184B8C" w:rsidRPr="00C31E24" w:rsidRDefault="00184B8C" w:rsidP="00D74F31">
            <w:pPr>
              <w:pStyle w:val="TAC"/>
              <w:keepNext w:val="0"/>
              <w:keepLines w:val="0"/>
              <w:widowControl w:val="0"/>
              <w:rPr>
                <w:rFonts w:cs="Arial"/>
                <w:szCs w:val="18"/>
              </w:rPr>
            </w:pPr>
            <w:r w:rsidRPr="00C31E24">
              <w:rPr>
                <w:rFonts w:cs="Arial"/>
                <w:szCs w:val="18"/>
              </w:rPr>
              <w:t>&lt;--</w:t>
            </w:r>
          </w:p>
        </w:tc>
        <w:tc>
          <w:tcPr>
            <w:tcW w:w="2933" w:type="dxa"/>
            <w:shd w:val="clear" w:color="auto" w:fill="auto"/>
          </w:tcPr>
          <w:p w14:paraId="6E72FD8C" w14:textId="77777777" w:rsidR="00184B8C" w:rsidRPr="00C31E24" w:rsidRDefault="00184B8C" w:rsidP="00D74F31">
            <w:pPr>
              <w:pStyle w:val="TAL"/>
              <w:keepNext w:val="0"/>
              <w:keepLines w:val="0"/>
              <w:widowControl w:val="0"/>
              <w:rPr>
                <w:rFonts w:cs="Arial"/>
                <w:szCs w:val="18"/>
              </w:rPr>
            </w:pPr>
            <w:r w:rsidRPr="00C31E24">
              <w:rPr>
                <w:rFonts w:cs="Arial"/>
                <w:szCs w:val="18"/>
              </w:rPr>
              <w:t>SIP 200 (OK)</w:t>
            </w:r>
          </w:p>
        </w:tc>
        <w:tc>
          <w:tcPr>
            <w:tcW w:w="560" w:type="dxa"/>
            <w:shd w:val="clear" w:color="auto" w:fill="auto"/>
          </w:tcPr>
          <w:p w14:paraId="4C75DB98"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840" w:type="dxa"/>
            <w:shd w:val="clear" w:color="auto" w:fill="auto"/>
          </w:tcPr>
          <w:p w14:paraId="60763A3F"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r>
      <w:tr w:rsidR="00184B8C" w:rsidRPr="00C31E24" w14:paraId="487CBA5D" w14:textId="77777777" w:rsidTr="00D74F31">
        <w:tc>
          <w:tcPr>
            <w:tcW w:w="709" w:type="dxa"/>
            <w:shd w:val="clear" w:color="auto" w:fill="auto"/>
          </w:tcPr>
          <w:p w14:paraId="0FB49CC9" w14:textId="77777777" w:rsidR="00184B8C" w:rsidRPr="00C31E24" w:rsidRDefault="00184B8C" w:rsidP="00D74F31">
            <w:pPr>
              <w:pStyle w:val="TAC"/>
              <w:keepNext w:val="0"/>
              <w:keepLines w:val="0"/>
              <w:widowControl w:val="0"/>
            </w:pPr>
            <w:r w:rsidRPr="00C31E24">
              <w:t>20</w:t>
            </w:r>
          </w:p>
        </w:tc>
        <w:tc>
          <w:tcPr>
            <w:tcW w:w="3906" w:type="dxa"/>
            <w:shd w:val="clear" w:color="auto" w:fill="auto"/>
          </w:tcPr>
          <w:p w14:paraId="1EEF7F79" w14:textId="77777777" w:rsidR="00184B8C" w:rsidRPr="00C31E24" w:rsidRDefault="00184B8C" w:rsidP="00D74F31">
            <w:pPr>
              <w:pStyle w:val="TAL"/>
              <w:keepNext w:val="0"/>
              <w:keepLines w:val="0"/>
              <w:widowControl w:val="0"/>
              <w:rPr>
                <w:rFonts w:cs="Arial"/>
                <w:szCs w:val="18"/>
              </w:rPr>
            </w:pPr>
            <w:r w:rsidRPr="00C31E24">
              <w:rPr>
                <w:rFonts w:cs="Arial"/>
                <w:szCs w:val="18"/>
              </w:rPr>
              <w:t>Check: Does the UE (MCVideo Client) send a SIP ACK to the SS (MCVideo Server)?</w:t>
            </w:r>
          </w:p>
        </w:tc>
        <w:tc>
          <w:tcPr>
            <w:tcW w:w="700" w:type="dxa"/>
            <w:shd w:val="clear" w:color="auto" w:fill="auto"/>
          </w:tcPr>
          <w:p w14:paraId="64F9FE20" w14:textId="77777777" w:rsidR="00184B8C" w:rsidRPr="00C31E24" w:rsidRDefault="00184B8C" w:rsidP="00D74F31">
            <w:pPr>
              <w:pStyle w:val="TAC"/>
              <w:keepNext w:val="0"/>
              <w:keepLines w:val="0"/>
              <w:widowControl w:val="0"/>
              <w:rPr>
                <w:rFonts w:cs="Arial"/>
                <w:szCs w:val="18"/>
              </w:rPr>
            </w:pPr>
            <w:r w:rsidRPr="00C31E24">
              <w:rPr>
                <w:rFonts w:cs="Arial"/>
                <w:szCs w:val="18"/>
              </w:rPr>
              <w:t>--&gt;</w:t>
            </w:r>
          </w:p>
        </w:tc>
        <w:tc>
          <w:tcPr>
            <w:tcW w:w="2933" w:type="dxa"/>
            <w:shd w:val="clear" w:color="auto" w:fill="auto"/>
          </w:tcPr>
          <w:p w14:paraId="6597022A" w14:textId="77777777" w:rsidR="00184B8C" w:rsidRPr="00C31E24" w:rsidRDefault="00184B8C" w:rsidP="00D74F31">
            <w:pPr>
              <w:pStyle w:val="TAL"/>
              <w:keepNext w:val="0"/>
              <w:keepLines w:val="0"/>
              <w:widowControl w:val="0"/>
              <w:rPr>
                <w:rFonts w:cs="Arial"/>
                <w:szCs w:val="18"/>
              </w:rPr>
            </w:pPr>
            <w:r w:rsidRPr="00C31E24">
              <w:rPr>
                <w:rFonts w:cs="Arial"/>
                <w:szCs w:val="18"/>
              </w:rPr>
              <w:t>SIP ACK</w:t>
            </w:r>
          </w:p>
        </w:tc>
        <w:tc>
          <w:tcPr>
            <w:tcW w:w="560" w:type="dxa"/>
            <w:shd w:val="clear" w:color="auto" w:fill="auto"/>
          </w:tcPr>
          <w:p w14:paraId="6D3AFEB7" w14:textId="77777777" w:rsidR="00184B8C" w:rsidRPr="00C31E24" w:rsidRDefault="00184B8C" w:rsidP="00D74F31">
            <w:pPr>
              <w:pStyle w:val="TAC"/>
              <w:keepNext w:val="0"/>
              <w:keepLines w:val="0"/>
              <w:widowControl w:val="0"/>
              <w:rPr>
                <w:rFonts w:cs="Arial"/>
                <w:szCs w:val="18"/>
              </w:rPr>
            </w:pPr>
            <w:r w:rsidRPr="00C31E24">
              <w:rPr>
                <w:rFonts w:cs="Arial"/>
                <w:szCs w:val="18"/>
              </w:rPr>
              <w:t>3</w:t>
            </w:r>
          </w:p>
        </w:tc>
        <w:tc>
          <w:tcPr>
            <w:tcW w:w="840" w:type="dxa"/>
            <w:shd w:val="clear" w:color="auto" w:fill="auto"/>
          </w:tcPr>
          <w:p w14:paraId="0B4A9D2F" w14:textId="77777777" w:rsidR="00184B8C" w:rsidRPr="00C31E24" w:rsidRDefault="00184B8C" w:rsidP="00D74F31">
            <w:pPr>
              <w:pStyle w:val="TAC"/>
              <w:keepNext w:val="0"/>
              <w:keepLines w:val="0"/>
              <w:widowControl w:val="0"/>
              <w:rPr>
                <w:rFonts w:cs="Arial"/>
                <w:szCs w:val="18"/>
              </w:rPr>
            </w:pPr>
            <w:r w:rsidRPr="00C31E24">
              <w:rPr>
                <w:rFonts w:cs="Arial"/>
                <w:szCs w:val="18"/>
              </w:rPr>
              <w:t>P</w:t>
            </w:r>
          </w:p>
        </w:tc>
      </w:tr>
      <w:tr w:rsidR="00184B8C" w:rsidRPr="00C31E24" w14:paraId="151B03E1" w14:textId="77777777" w:rsidTr="00D74F31">
        <w:tc>
          <w:tcPr>
            <w:tcW w:w="709" w:type="dxa"/>
            <w:shd w:val="clear" w:color="auto" w:fill="auto"/>
          </w:tcPr>
          <w:p w14:paraId="740654A7" w14:textId="77777777" w:rsidR="00184B8C" w:rsidRPr="00C31E24" w:rsidRDefault="00184B8C" w:rsidP="00D74F31">
            <w:pPr>
              <w:pStyle w:val="TAC"/>
              <w:keepNext w:val="0"/>
              <w:keepLines w:val="0"/>
              <w:widowControl w:val="0"/>
            </w:pPr>
            <w:r w:rsidRPr="00C31E24">
              <w:t>21</w:t>
            </w:r>
          </w:p>
        </w:tc>
        <w:tc>
          <w:tcPr>
            <w:tcW w:w="3906" w:type="dxa"/>
            <w:shd w:val="clear" w:color="auto" w:fill="auto"/>
          </w:tcPr>
          <w:p w14:paraId="31EA86D3" w14:textId="77777777" w:rsidR="00184B8C" w:rsidRPr="00C31E24" w:rsidRDefault="00184B8C" w:rsidP="00D74F31">
            <w:pPr>
              <w:pStyle w:val="TAL"/>
              <w:keepNext w:val="0"/>
              <w:keepLines w:val="0"/>
              <w:widowControl w:val="0"/>
              <w:rPr>
                <w:rFonts w:cs="Arial"/>
                <w:szCs w:val="18"/>
              </w:rPr>
            </w:pPr>
            <w:r w:rsidRPr="00C31E24">
              <w:t>The SS (MCVideo Server) sends a Transmission Granted message to the UE ( MCVideo Client).</w:t>
            </w:r>
          </w:p>
        </w:tc>
        <w:tc>
          <w:tcPr>
            <w:tcW w:w="700" w:type="dxa"/>
            <w:shd w:val="clear" w:color="auto" w:fill="auto"/>
          </w:tcPr>
          <w:p w14:paraId="0D4325BF" w14:textId="77777777" w:rsidR="00184B8C" w:rsidRPr="00C31E24" w:rsidRDefault="00184B8C" w:rsidP="00D74F31">
            <w:pPr>
              <w:pStyle w:val="TAC"/>
              <w:keepNext w:val="0"/>
              <w:keepLines w:val="0"/>
              <w:widowControl w:val="0"/>
              <w:rPr>
                <w:rFonts w:cs="Arial"/>
                <w:szCs w:val="18"/>
              </w:rPr>
            </w:pPr>
            <w:r w:rsidRPr="00C31E24">
              <w:t>&lt;--</w:t>
            </w:r>
          </w:p>
        </w:tc>
        <w:tc>
          <w:tcPr>
            <w:tcW w:w="2933" w:type="dxa"/>
            <w:shd w:val="clear" w:color="auto" w:fill="auto"/>
          </w:tcPr>
          <w:p w14:paraId="640BC2BD" w14:textId="77777777" w:rsidR="00184B8C" w:rsidRPr="00C31E24" w:rsidRDefault="00184B8C" w:rsidP="00D74F31">
            <w:pPr>
              <w:pStyle w:val="TAL"/>
              <w:keepNext w:val="0"/>
              <w:keepLines w:val="0"/>
              <w:widowControl w:val="0"/>
              <w:rPr>
                <w:rFonts w:cs="Arial"/>
                <w:szCs w:val="18"/>
              </w:rPr>
            </w:pPr>
            <w:r w:rsidRPr="00C31E24">
              <w:t>Transmission Granted</w:t>
            </w:r>
          </w:p>
        </w:tc>
        <w:tc>
          <w:tcPr>
            <w:tcW w:w="560" w:type="dxa"/>
            <w:shd w:val="clear" w:color="auto" w:fill="auto"/>
          </w:tcPr>
          <w:p w14:paraId="323AA8E6" w14:textId="77777777" w:rsidR="00184B8C" w:rsidRPr="00C31E24" w:rsidRDefault="00184B8C" w:rsidP="00D74F31">
            <w:pPr>
              <w:pStyle w:val="TAC"/>
              <w:keepNext w:val="0"/>
              <w:keepLines w:val="0"/>
              <w:widowControl w:val="0"/>
              <w:rPr>
                <w:rFonts w:cs="Arial"/>
                <w:szCs w:val="18"/>
              </w:rPr>
            </w:pPr>
            <w:r w:rsidRPr="00C31E24">
              <w:t>-</w:t>
            </w:r>
          </w:p>
        </w:tc>
        <w:tc>
          <w:tcPr>
            <w:tcW w:w="840" w:type="dxa"/>
            <w:shd w:val="clear" w:color="auto" w:fill="auto"/>
          </w:tcPr>
          <w:p w14:paraId="0F6E4A09" w14:textId="77777777" w:rsidR="00184B8C" w:rsidRPr="00C31E24" w:rsidRDefault="00184B8C" w:rsidP="00D74F31">
            <w:pPr>
              <w:pStyle w:val="TAC"/>
              <w:keepNext w:val="0"/>
              <w:keepLines w:val="0"/>
              <w:widowControl w:val="0"/>
              <w:rPr>
                <w:rFonts w:cs="Arial"/>
                <w:szCs w:val="18"/>
              </w:rPr>
            </w:pPr>
            <w:r w:rsidRPr="00C31E24">
              <w:t>-</w:t>
            </w:r>
          </w:p>
        </w:tc>
      </w:tr>
      <w:tr w:rsidR="00184B8C" w:rsidRPr="00C31E24" w14:paraId="0A973064" w14:textId="77777777" w:rsidTr="00D74F31">
        <w:tc>
          <w:tcPr>
            <w:tcW w:w="709" w:type="dxa"/>
            <w:shd w:val="clear" w:color="auto" w:fill="auto"/>
          </w:tcPr>
          <w:p w14:paraId="48708297" w14:textId="77777777" w:rsidR="00184B8C" w:rsidRPr="00C31E24" w:rsidRDefault="00184B8C" w:rsidP="00D74F31">
            <w:pPr>
              <w:pStyle w:val="TAC"/>
              <w:keepNext w:val="0"/>
              <w:keepLines w:val="0"/>
              <w:widowControl w:val="0"/>
            </w:pPr>
            <w:r w:rsidRPr="00C31E24">
              <w:t>22</w:t>
            </w:r>
          </w:p>
        </w:tc>
        <w:tc>
          <w:tcPr>
            <w:tcW w:w="3906" w:type="dxa"/>
            <w:shd w:val="clear" w:color="auto" w:fill="auto"/>
          </w:tcPr>
          <w:p w14:paraId="1F4EA902" w14:textId="77777777" w:rsidR="00184B8C" w:rsidRPr="00C31E24" w:rsidRDefault="00184B8C" w:rsidP="00D74F31">
            <w:pPr>
              <w:pStyle w:val="TAL"/>
              <w:keepNext w:val="0"/>
              <w:keepLines w:val="0"/>
              <w:widowControl w:val="0"/>
              <w:rPr>
                <w:rFonts w:cs="Arial"/>
                <w:szCs w:val="18"/>
              </w:rPr>
            </w:pPr>
            <w:r w:rsidRPr="00C31E24">
              <w:t xml:space="preserve">Check: Does the UE (MCVideo Client) </w:t>
            </w:r>
            <w:r w:rsidRPr="00C31E24">
              <w:rPr>
                <w:rFonts w:eastAsia="Calibri"/>
              </w:rPr>
              <w:t>send a Transmission Control Ack message in response to the Transmission Granted message?</w:t>
            </w:r>
          </w:p>
        </w:tc>
        <w:tc>
          <w:tcPr>
            <w:tcW w:w="700" w:type="dxa"/>
            <w:shd w:val="clear" w:color="auto" w:fill="auto"/>
          </w:tcPr>
          <w:p w14:paraId="27B67683" w14:textId="77777777" w:rsidR="00184B8C" w:rsidRPr="00C31E24" w:rsidRDefault="00184B8C" w:rsidP="00D74F31">
            <w:pPr>
              <w:pStyle w:val="TAC"/>
              <w:keepNext w:val="0"/>
              <w:keepLines w:val="0"/>
              <w:widowControl w:val="0"/>
              <w:rPr>
                <w:rFonts w:cs="Arial"/>
                <w:szCs w:val="18"/>
              </w:rPr>
            </w:pPr>
            <w:r w:rsidRPr="00C31E24">
              <w:t>--&gt;</w:t>
            </w:r>
          </w:p>
        </w:tc>
        <w:tc>
          <w:tcPr>
            <w:tcW w:w="2933" w:type="dxa"/>
            <w:shd w:val="clear" w:color="auto" w:fill="auto"/>
          </w:tcPr>
          <w:p w14:paraId="1DED4FB1" w14:textId="77777777" w:rsidR="00184B8C" w:rsidRPr="00C31E24" w:rsidRDefault="00184B8C" w:rsidP="00D74F31">
            <w:pPr>
              <w:pStyle w:val="TAL"/>
              <w:keepNext w:val="0"/>
              <w:keepLines w:val="0"/>
              <w:widowControl w:val="0"/>
              <w:rPr>
                <w:rFonts w:cs="Arial"/>
                <w:szCs w:val="18"/>
              </w:rPr>
            </w:pPr>
            <w:r w:rsidRPr="00C31E24">
              <w:t xml:space="preserve">Transmission Control Ack </w:t>
            </w:r>
          </w:p>
        </w:tc>
        <w:tc>
          <w:tcPr>
            <w:tcW w:w="560" w:type="dxa"/>
            <w:shd w:val="clear" w:color="auto" w:fill="auto"/>
          </w:tcPr>
          <w:p w14:paraId="3416F372" w14:textId="77777777" w:rsidR="00184B8C" w:rsidRPr="00C31E24" w:rsidRDefault="00184B8C" w:rsidP="00D74F31">
            <w:pPr>
              <w:pStyle w:val="TAC"/>
              <w:keepNext w:val="0"/>
              <w:keepLines w:val="0"/>
              <w:widowControl w:val="0"/>
              <w:rPr>
                <w:rFonts w:cs="Arial"/>
                <w:szCs w:val="18"/>
              </w:rPr>
            </w:pPr>
            <w:r w:rsidRPr="00C31E24">
              <w:t>3</w:t>
            </w:r>
          </w:p>
        </w:tc>
        <w:tc>
          <w:tcPr>
            <w:tcW w:w="840" w:type="dxa"/>
            <w:shd w:val="clear" w:color="auto" w:fill="auto"/>
          </w:tcPr>
          <w:p w14:paraId="6F863474" w14:textId="77777777" w:rsidR="00184B8C" w:rsidRPr="00C31E24" w:rsidRDefault="00184B8C" w:rsidP="00D74F31">
            <w:pPr>
              <w:pStyle w:val="TAC"/>
              <w:keepNext w:val="0"/>
              <w:keepLines w:val="0"/>
              <w:widowControl w:val="0"/>
              <w:rPr>
                <w:rFonts w:cs="Arial"/>
                <w:szCs w:val="18"/>
              </w:rPr>
            </w:pPr>
            <w:r w:rsidRPr="00C31E24">
              <w:t>P</w:t>
            </w:r>
          </w:p>
        </w:tc>
      </w:tr>
      <w:tr w:rsidR="00184B8C" w:rsidRPr="00C31E24" w14:paraId="0AEC98EE" w14:textId="77777777" w:rsidTr="00D74F31">
        <w:tc>
          <w:tcPr>
            <w:tcW w:w="709" w:type="dxa"/>
            <w:shd w:val="clear" w:color="auto" w:fill="auto"/>
          </w:tcPr>
          <w:p w14:paraId="652835AE" w14:textId="77777777" w:rsidR="00184B8C" w:rsidRPr="00C31E24" w:rsidRDefault="00184B8C" w:rsidP="00D74F31">
            <w:pPr>
              <w:pStyle w:val="TAC"/>
              <w:keepNext w:val="0"/>
              <w:keepLines w:val="0"/>
              <w:widowControl w:val="0"/>
            </w:pPr>
            <w:r w:rsidRPr="00C31E24">
              <w:t>23</w:t>
            </w:r>
          </w:p>
        </w:tc>
        <w:tc>
          <w:tcPr>
            <w:tcW w:w="3906" w:type="dxa"/>
            <w:shd w:val="clear" w:color="auto" w:fill="auto"/>
          </w:tcPr>
          <w:p w14:paraId="52A04DBE" w14:textId="77777777" w:rsidR="00184B8C" w:rsidRPr="00C31E24" w:rsidRDefault="00184B8C" w:rsidP="00D74F31">
            <w:pPr>
              <w:pStyle w:val="TAL"/>
              <w:keepNext w:val="0"/>
              <w:keepLines w:val="0"/>
              <w:widowControl w:val="0"/>
              <w:rPr>
                <w:rFonts w:cs="Arial"/>
                <w:szCs w:val="18"/>
              </w:rPr>
            </w:pPr>
            <w:r w:rsidRPr="00C31E24">
              <w:rPr>
                <w:rFonts w:cs="Arial"/>
                <w:szCs w:val="18"/>
              </w:rPr>
              <w:t>Check: Does the UE (MCVideo client) notify the user that the Imminent Peril Chat Group Call has been successfully established?</w:t>
            </w:r>
          </w:p>
          <w:p w14:paraId="6AD363B0" w14:textId="77777777" w:rsidR="00184B8C" w:rsidRPr="00C31E24" w:rsidRDefault="00184B8C" w:rsidP="00D74F31">
            <w:pPr>
              <w:pStyle w:val="TAL"/>
              <w:keepNext w:val="0"/>
              <w:keepLines w:val="0"/>
              <w:widowControl w:val="0"/>
              <w:rPr>
                <w:rFonts w:cs="Arial"/>
                <w:szCs w:val="18"/>
              </w:rPr>
            </w:pPr>
            <w:r w:rsidRPr="00C31E24">
              <w:rPr>
                <w:rFonts w:cs="Arial"/>
                <w:szCs w:val="18"/>
              </w:rPr>
              <w:t>(NOTE 1)</w:t>
            </w:r>
          </w:p>
        </w:tc>
        <w:tc>
          <w:tcPr>
            <w:tcW w:w="700" w:type="dxa"/>
            <w:shd w:val="clear" w:color="auto" w:fill="auto"/>
          </w:tcPr>
          <w:p w14:paraId="4AA445D5"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2933" w:type="dxa"/>
            <w:shd w:val="clear" w:color="auto" w:fill="auto"/>
          </w:tcPr>
          <w:p w14:paraId="1B17CFA0" w14:textId="77777777" w:rsidR="00184B8C" w:rsidRPr="00C31E24" w:rsidRDefault="00184B8C" w:rsidP="00D74F31">
            <w:pPr>
              <w:pStyle w:val="TAL"/>
              <w:keepNext w:val="0"/>
              <w:keepLines w:val="0"/>
              <w:widowControl w:val="0"/>
              <w:rPr>
                <w:rFonts w:cs="Arial"/>
                <w:szCs w:val="18"/>
              </w:rPr>
            </w:pPr>
            <w:r w:rsidRPr="00C31E24">
              <w:rPr>
                <w:rFonts w:cs="Arial"/>
                <w:szCs w:val="18"/>
              </w:rPr>
              <w:t>-</w:t>
            </w:r>
          </w:p>
        </w:tc>
        <w:tc>
          <w:tcPr>
            <w:tcW w:w="560" w:type="dxa"/>
            <w:shd w:val="clear" w:color="auto" w:fill="auto"/>
          </w:tcPr>
          <w:p w14:paraId="7B84FF65" w14:textId="77777777" w:rsidR="00184B8C" w:rsidRPr="00C31E24" w:rsidRDefault="00184B8C" w:rsidP="00D74F31">
            <w:pPr>
              <w:pStyle w:val="TAC"/>
              <w:keepNext w:val="0"/>
              <w:keepLines w:val="0"/>
              <w:widowControl w:val="0"/>
              <w:rPr>
                <w:rFonts w:cs="Arial"/>
                <w:szCs w:val="18"/>
              </w:rPr>
            </w:pPr>
            <w:r w:rsidRPr="00C31E24">
              <w:rPr>
                <w:rFonts w:cs="Arial"/>
                <w:szCs w:val="18"/>
              </w:rPr>
              <w:t>3</w:t>
            </w:r>
          </w:p>
        </w:tc>
        <w:tc>
          <w:tcPr>
            <w:tcW w:w="840" w:type="dxa"/>
            <w:shd w:val="clear" w:color="auto" w:fill="auto"/>
          </w:tcPr>
          <w:p w14:paraId="3846B077" w14:textId="77777777" w:rsidR="00184B8C" w:rsidRPr="00C31E24" w:rsidRDefault="00184B8C" w:rsidP="00D74F31">
            <w:pPr>
              <w:pStyle w:val="TAC"/>
              <w:keepNext w:val="0"/>
              <w:keepLines w:val="0"/>
              <w:widowControl w:val="0"/>
              <w:rPr>
                <w:rFonts w:cs="Arial"/>
                <w:szCs w:val="18"/>
              </w:rPr>
            </w:pPr>
            <w:r w:rsidRPr="00C31E24">
              <w:rPr>
                <w:rFonts w:cs="Arial"/>
                <w:szCs w:val="18"/>
              </w:rPr>
              <w:t>P</w:t>
            </w:r>
          </w:p>
        </w:tc>
      </w:tr>
      <w:tr w:rsidR="00184B8C" w:rsidRPr="00C31E24" w14:paraId="20926353" w14:textId="77777777" w:rsidTr="00D74F31">
        <w:tc>
          <w:tcPr>
            <w:tcW w:w="709" w:type="dxa"/>
            <w:shd w:val="clear" w:color="auto" w:fill="auto"/>
          </w:tcPr>
          <w:p w14:paraId="31B391D1" w14:textId="77777777" w:rsidR="00184B8C" w:rsidRPr="00C31E24" w:rsidRDefault="00184B8C" w:rsidP="00D74F31">
            <w:pPr>
              <w:pStyle w:val="TAC"/>
              <w:keepNext w:val="0"/>
              <w:keepLines w:val="0"/>
              <w:widowControl w:val="0"/>
              <w:rPr>
                <w:rFonts w:cs="Arial"/>
                <w:szCs w:val="18"/>
              </w:rPr>
            </w:pPr>
            <w:r w:rsidRPr="00C31E24">
              <w:rPr>
                <w:rFonts w:cs="Arial"/>
                <w:szCs w:val="18"/>
              </w:rPr>
              <w:t>24</w:t>
            </w:r>
          </w:p>
        </w:tc>
        <w:tc>
          <w:tcPr>
            <w:tcW w:w="3906" w:type="dxa"/>
            <w:shd w:val="clear" w:color="auto" w:fill="auto"/>
          </w:tcPr>
          <w:p w14:paraId="50EDD0F9" w14:textId="77777777" w:rsidR="00184B8C" w:rsidRPr="00C31E24" w:rsidRDefault="00184B8C" w:rsidP="00D74F31">
            <w:pPr>
              <w:pStyle w:val="TAL"/>
              <w:keepNext w:val="0"/>
              <w:keepLines w:val="0"/>
              <w:widowControl w:val="0"/>
              <w:rPr>
                <w:rFonts w:cs="Arial"/>
                <w:szCs w:val="18"/>
              </w:rPr>
            </w:pPr>
            <w:r w:rsidRPr="00C31E24">
              <w:rPr>
                <w:rFonts w:cs="Arial"/>
                <w:szCs w:val="18"/>
              </w:rPr>
              <w:t>Make the UE (MCVideo User) request to end the transmission.</w:t>
            </w:r>
          </w:p>
          <w:p w14:paraId="4E76B653" w14:textId="77777777" w:rsidR="00184B8C" w:rsidRPr="00C31E24" w:rsidRDefault="00184B8C" w:rsidP="00D74F31">
            <w:pPr>
              <w:pStyle w:val="TAL"/>
              <w:keepNext w:val="0"/>
              <w:keepLines w:val="0"/>
              <w:widowControl w:val="0"/>
              <w:rPr>
                <w:rFonts w:cs="Arial"/>
                <w:szCs w:val="18"/>
              </w:rPr>
            </w:pPr>
            <w:r w:rsidRPr="00C31E24">
              <w:rPr>
                <w:rFonts w:cs="Arial"/>
                <w:szCs w:val="18"/>
              </w:rPr>
              <w:t>(NOTE 1)</w:t>
            </w:r>
          </w:p>
        </w:tc>
        <w:tc>
          <w:tcPr>
            <w:tcW w:w="700" w:type="dxa"/>
            <w:shd w:val="clear" w:color="auto" w:fill="auto"/>
          </w:tcPr>
          <w:p w14:paraId="3B3D6E23"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2933" w:type="dxa"/>
            <w:shd w:val="clear" w:color="auto" w:fill="auto"/>
          </w:tcPr>
          <w:p w14:paraId="3EB70257" w14:textId="77777777" w:rsidR="00184B8C" w:rsidRPr="00C31E24" w:rsidRDefault="00184B8C" w:rsidP="00D74F31">
            <w:pPr>
              <w:pStyle w:val="TAL"/>
              <w:keepNext w:val="0"/>
              <w:keepLines w:val="0"/>
              <w:widowControl w:val="0"/>
              <w:rPr>
                <w:rFonts w:cs="Arial"/>
                <w:szCs w:val="18"/>
                <w:lang w:eastAsia="ko-KR"/>
              </w:rPr>
            </w:pPr>
            <w:r w:rsidRPr="00C31E24">
              <w:rPr>
                <w:rFonts w:cs="Arial"/>
                <w:szCs w:val="18"/>
              </w:rPr>
              <w:t>-</w:t>
            </w:r>
          </w:p>
        </w:tc>
        <w:tc>
          <w:tcPr>
            <w:tcW w:w="560" w:type="dxa"/>
            <w:shd w:val="clear" w:color="auto" w:fill="auto"/>
          </w:tcPr>
          <w:p w14:paraId="0DE1A457"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840" w:type="dxa"/>
            <w:shd w:val="clear" w:color="auto" w:fill="auto"/>
          </w:tcPr>
          <w:p w14:paraId="246A6431"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r>
      <w:tr w:rsidR="00184B8C" w:rsidRPr="00C31E24" w14:paraId="09276115" w14:textId="77777777" w:rsidTr="00D74F31">
        <w:trPr>
          <w:trHeight w:val="683"/>
        </w:trPr>
        <w:tc>
          <w:tcPr>
            <w:tcW w:w="709" w:type="dxa"/>
            <w:shd w:val="clear" w:color="auto" w:fill="auto"/>
          </w:tcPr>
          <w:p w14:paraId="2AF9317C" w14:textId="77777777" w:rsidR="00184B8C" w:rsidRPr="00C31E24" w:rsidRDefault="00184B8C" w:rsidP="00D74F31">
            <w:pPr>
              <w:pStyle w:val="TAC"/>
              <w:keepNext w:val="0"/>
              <w:keepLines w:val="0"/>
              <w:widowControl w:val="0"/>
              <w:rPr>
                <w:rFonts w:cs="Arial"/>
                <w:szCs w:val="18"/>
              </w:rPr>
            </w:pPr>
            <w:r w:rsidRPr="00C31E24">
              <w:rPr>
                <w:rFonts w:cs="Arial"/>
                <w:szCs w:val="18"/>
              </w:rPr>
              <w:t>25</w:t>
            </w:r>
          </w:p>
        </w:tc>
        <w:tc>
          <w:tcPr>
            <w:tcW w:w="3906" w:type="dxa"/>
            <w:shd w:val="clear" w:color="auto" w:fill="auto"/>
          </w:tcPr>
          <w:p w14:paraId="34EC1CB7" w14:textId="77777777" w:rsidR="00184B8C" w:rsidRPr="00C31E24" w:rsidRDefault="00184B8C" w:rsidP="00D74F31">
            <w:pPr>
              <w:pStyle w:val="TAL"/>
              <w:keepNext w:val="0"/>
              <w:keepLines w:val="0"/>
              <w:widowControl w:val="0"/>
              <w:rPr>
                <w:rFonts w:cs="Arial"/>
                <w:szCs w:val="18"/>
              </w:rPr>
            </w:pPr>
            <w:r w:rsidRPr="00C31E24">
              <w:t>Check: Does the UE (MCVideo Client) send a Transmission End Request to terminate the Group Chat Call?</w:t>
            </w:r>
          </w:p>
        </w:tc>
        <w:tc>
          <w:tcPr>
            <w:tcW w:w="700" w:type="dxa"/>
            <w:shd w:val="clear" w:color="auto" w:fill="auto"/>
          </w:tcPr>
          <w:p w14:paraId="61167AEF" w14:textId="77777777" w:rsidR="00184B8C" w:rsidRPr="00C31E24" w:rsidRDefault="00184B8C" w:rsidP="00D74F31">
            <w:pPr>
              <w:pStyle w:val="TAC"/>
              <w:keepNext w:val="0"/>
              <w:keepLines w:val="0"/>
              <w:widowControl w:val="0"/>
              <w:rPr>
                <w:rFonts w:cs="Arial"/>
                <w:szCs w:val="18"/>
              </w:rPr>
            </w:pPr>
            <w:r w:rsidRPr="00C31E24">
              <w:t>--&gt;</w:t>
            </w:r>
          </w:p>
        </w:tc>
        <w:tc>
          <w:tcPr>
            <w:tcW w:w="2933" w:type="dxa"/>
            <w:shd w:val="clear" w:color="auto" w:fill="auto"/>
          </w:tcPr>
          <w:p w14:paraId="36771697" w14:textId="77777777" w:rsidR="00184B8C" w:rsidRPr="00C31E24" w:rsidRDefault="00184B8C" w:rsidP="00D74F31">
            <w:pPr>
              <w:pStyle w:val="TAL"/>
              <w:keepNext w:val="0"/>
              <w:keepLines w:val="0"/>
              <w:widowControl w:val="0"/>
              <w:rPr>
                <w:rFonts w:cs="Arial"/>
                <w:szCs w:val="18"/>
              </w:rPr>
            </w:pPr>
            <w:r w:rsidRPr="00C31E24">
              <w:t>Transmission End Request</w:t>
            </w:r>
          </w:p>
        </w:tc>
        <w:tc>
          <w:tcPr>
            <w:tcW w:w="560" w:type="dxa"/>
            <w:shd w:val="clear" w:color="auto" w:fill="auto"/>
          </w:tcPr>
          <w:p w14:paraId="11AA6AB0" w14:textId="77777777" w:rsidR="00184B8C" w:rsidRPr="00C31E24" w:rsidRDefault="00184B8C" w:rsidP="00D74F31">
            <w:pPr>
              <w:pStyle w:val="TAC"/>
              <w:keepNext w:val="0"/>
              <w:keepLines w:val="0"/>
              <w:widowControl w:val="0"/>
              <w:rPr>
                <w:rFonts w:cs="Arial"/>
                <w:szCs w:val="18"/>
              </w:rPr>
            </w:pPr>
            <w:r w:rsidRPr="00C31E24">
              <w:t>3</w:t>
            </w:r>
          </w:p>
        </w:tc>
        <w:tc>
          <w:tcPr>
            <w:tcW w:w="840" w:type="dxa"/>
            <w:shd w:val="clear" w:color="auto" w:fill="auto"/>
          </w:tcPr>
          <w:p w14:paraId="51CB8E85" w14:textId="77777777" w:rsidR="00184B8C" w:rsidRPr="00C31E24" w:rsidRDefault="00184B8C" w:rsidP="00D74F31">
            <w:pPr>
              <w:pStyle w:val="TAC"/>
              <w:keepNext w:val="0"/>
              <w:keepLines w:val="0"/>
              <w:widowControl w:val="0"/>
              <w:rPr>
                <w:rFonts w:cs="Arial"/>
                <w:szCs w:val="18"/>
              </w:rPr>
            </w:pPr>
            <w:r w:rsidRPr="00C31E24">
              <w:t>P</w:t>
            </w:r>
          </w:p>
        </w:tc>
      </w:tr>
      <w:tr w:rsidR="00184B8C" w:rsidRPr="00C31E24" w14:paraId="2EE8E6F8" w14:textId="77777777" w:rsidTr="00D74F31">
        <w:tc>
          <w:tcPr>
            <w:tcW w:w="709" w:type="dxa"/>
            <w:shd w:val="clear" w:color="auto" w:fill="auto"/>
          </w:tcPr>
          <w:p w14:paraId="46C41129" w14:textId="77777777" w:rsidR="00184B8C" w:rsidRPr="00C31E24" w:rsidRDefault="00184B8C" w:rsidP="00D74F31">
            <w:pPr>
              <w:pStyle w:val="TAC"/>
              <w:keepNext w:val="0"/>
              <w:keepLines w:val="0"/>
              <w:widowControl w:val="0"/>
              <w:rPr>
                <w:rFonts w:cs="Arial"/>
                <w:szCs w:val="18"/>
              </w:rPr>
            </w:pPr>
            <w:r w:rsidRPr="00C31E24">
              <w:rPr>
                <w:rFonts w:cs="Arial"/>
                <w:szCs w:val="18"/>
              </w:rPr>
              <w:t>26</w:t>
            </w:r>
          </w:p>
        </w:tc>
        <w:tc>
          <w:tcPr>
            <w:tcW w:w="3906" w:type="dxa"/>
            <w:shd w:val="clear" w:color="auto" w:fill="auto"/>
          </w:tcPr>
          <w:p w14:paraId="6AD32403" w14:textId="77777777" w:rsidR="00184B8C" w:rsidRPr="00C31E24" w:rsidRDefault="00184B8C" w:rsidP="00D74F31">
            <w:pPr>
              <w:pStyle w:val="TAL"/>
              <w:keepNext w:val="0"/>
              <w:keepLines w:val="0"/>
              <w:widowControl w:val="0"/>
              <w:rPr>
                <w:rFonts w:cs="Arial"/>
                <w:szCs w:val="18"/>
              </w:rPr>
            </w:pPr>
            <w:r w:rsidRPr="00C31E24">
              <w:t>The SS (MCVideo Server) sends a Transmission End Response message to the UE (MCVideo Client).</w:t>
            </w:r>
          </w:p>
        </w:tc>
        <w:tc>
          <w:tcPr>
            <w:tcW w:w="700" w:type="dxa"/>
            <w:shd w:val="clear" w:color="auto" w:fill="auto"/>
          </w:tcPr>
          <w:p w14:paraId="41198A4A" w14:textId="77777777" w:rsidR="00184B8C" w:rsidRPr="00C31E24" w:rsidRDefault="00184B8C" w:rsidP="00D74F31">
            <w:pPr>
              <w:pStyle w:val="TAC"/>
              <w:keepNext w:val="0"/>
              <w:keepLines w:val="0"/>
              <w:widowControl w:val="0"/>
              <w:rPr>
                <w:rFonts w:cs="Arial"/>
                <w:szCs w:val="18"/>
              </w:rPr>
            </w:pPr>
            <w:r w:rsidRPr="00C31E24">
              <w:t>&lt;--</w:t>
            </w:r>
          </w:p>
        </w:tc>
        <w:tc>
          <w:tcPr>
            <w:tcW w:w="2933" w:type="dxa"/>
            <w:shd w:val="clear" w:color="auto" w:fill="auto"/>
          </w:tcPr>
          <w:p w14:paraId="0BDB14D3" w14:textId="77777777" w:rsidR="00184B8C" w:rsidRPr="00C31E24" w:rsidRDefault="00184B8C" w:rsidP="00D74F31">
            <w:pPr>
              <w:pStyle w:val="TAL"/>
              <w:keepNext w:val="0"/>
              <w:keepLines w:val="0"/>
              <w:widowControl w:val="0"/>
              <w:rPr>
                <w:rFonts w:cs="Arial"/>
                <w:szCs w:val="18"/>
              </w:rPr>
            </w:pPr>
            <w:r w:rsidRPr="00C31E24">
              <w:t>Transmission End Response</w:t>
            </w:r>
          </w:p>
        </w:tc>
        <w:tc>
          <w:tcPr>
            <w:tcW w:w="560" w:type="dxa"/>
            <w:shd w:val="clear" w:color="auto" w:fill="auto"/>
          </w:tcPr>
          <w:p w14:paraId="6EBA9141" w14:textId="32614B0B" w:rsidR="00184B8C" w:rsidRPr="00C31E24" w:rsidRDefault="00184B8C" w:rsidP="00D74F31">
            <w:pPr>
              <w:pStyle w:val="TAC"/>
              <w:keepNext w:val="0"/>
              <w:keepLines w:val="0"/>
              <w:widowControl w:val="0"/>
              <w:rPr>
                <w:rFonts w:cs="Arial"/>
                <w:szCs w:val="18"/>
              </w:rPr>
            </w:pPr>
            <w:r w:rsidRPr="00C31E24">
              <w:t>-</w:t>
            </w:r>
          </w:p>
        </w:tc>
        <w:tc>
          <w:tcPr>
            <w:tcW w:w="840" w:type="dxa"/>
            <w:shd w:val="clear" w:color="auto" w:fill="auto"/>
          </w:tcPr>
          <w:p w14:paraId="06636A12" w14:textId="77777777" w:rsidR="00184B8C" w:rsidRPr="00C31E24" w:rsidRDefault="00184B8C" w:rsidP="00D74F31">
            <w:pPr>
              <w:pStyle w:val="TAC"/>
              <w:keepNext w:val="0"/>
              <w:keepLines w:val="0"/>
              <w:widowControl w:val="0"/>
              <w:rPr>
                <w:rFonts w:cs="Arial"/>
                <w:szCs w:val="18"/>
              </w:rPr>
            </w:pPr>
            <w:r w:rsidRPr="00C31E24">
              <w:t>-</w:t>
            </w:r>
          </w:p>
        </w:tc>
      </w:tr>
      <w:tr w:rsidR="00184B8C" w:rsidRPr="00C31E24" w14:paraId="0C0F66B4" w14:textId="77777777" w:rsidTr="00D74F31">
        <w:tc>
          <w:tcPr>
            <w:tcW w:w="709" w:type="dxa"/>
            <w:shd w:val="clear" w:color="auto" w:fill="auto"/>
          </w:tcPr>
          <w:p w14:paraId="37F174F0" w14:textId="77777777" w:rsidR="00184B8C" w:rsidRPr="00C31E24" w:rsidRDefault="00184B8C" w:rsidP="00D74F31">
            <w:pPr>
              <w:pStyle w:val="TAC"/>
              <w:keepNext w:val="0"/>
              <w:keepLines w:val="0"/>
              <w:widowControl w:val="0"/>
              <w:rPr>
                <w:rFonts w:cs="Arial"/>
                <w:szCs w:val="18"/>
              </w:rPr>
            </w:pPr>
            <w:r w:rsidRPr="00C31E24">
              <w:rPr>
                <w:rFonts w:cs="Arial"/>
                <w:szCs w:val="18"/>
              </w:rPr>
              <w:t>27</w:t>
            </w:r>
          </w:p>
        </w:tc>
        <w:tc>
          <w:tcPr>
            <w:tcW w:w="3906" w:type="dxa"/>
            <w:shd w:val="clear" w:color="auto" w:fill="auto"/>
          </w:tcPr>
          <w:p w14:paraId="451FE18C" w14:textId="77777777" w:rsidR="00184B8C" w:rsidRPr="00C31E24" w:rsidRDefault="00184B8C" w:rsidP="00D74F31">
            <w:pPr>
              <w:pStyle w:val="TAL"/>
              <w:keepNext w:val="0"/>
              <w:keepLines w:val="0"/>
              <w:widowControl w:val="0"/>
              <w:rPr>
                <w:rFonts w:cs="Arial"/>
                <w:szCs w:val="18"/>
              </w:rPr>
            </w:pPr>
            <w:r w:rsidRPr="00C31E24">
              <w:t>Check: Does the UE (MCVideo Client) send a Transmission Control ACK message?</w:t>
            </w:r>
          </w:p>
        </w:tc>
        <w:tc>
          <w:tcPr>
            <w:tcW w:w="700" w:type="dxa"/>
            <w:shd w:val="clear" w:color="auto" w:fill="auto"/>
          </w:tcPr>
          <w:p w14:paraId="731C80D6" w14:textId="77777777" w:rsidR="00184B8C" w:rsidRPr="00C31E24" w:rsidRDefault="00184B8C" w:rsidP="00D74F31">
            <w:pPr>
              <w:pStyle w:val="TAC"/>
              <w:keepNext w:val="0"/>
              <w:keepLines w:val="0"/>
              <w:widowControl w:val="0"/>
              <w:rPr>
                <w:rFonts w:eastAsia="Calibri" w:cs="Arial"/>
                <w:szCs w:val="18"/>
              </w:rPr>
            </w:pPr>
            <w:r w:rsidRPr="00C31E24">
              <w:t>--&gt;</w:t>
            </w:r>
          </w:p>
        </w:tc>
        <w:tc>
          <w:tcPr>
            <w:tcW w:w="2933" w:type="dxa"/>
            <w:shd w:val="clear" w:color="auto" w:fill="auto"/>
          </w:tcPr>
          <w:p w14:paraId="27878ECD" w14:textId="77777777" w:rsidR="00184B8C" w:rsidRPr="00C31E24" w:rsidRDefault="00184B8C" w:rsidP="00D74F31">
            <w:pPr>
              <w:pStyle w:val="TAL"/>
              <w:keepNext w:val="0"/>
              <w:keepLines w:val="0"/>
              <w:widowControl w:val="0"/>
              <w:rPr>
                <w:rFonts w:cs="Arial"/>
                <w:szCs w:val="18"/>
                <w:lang w:eastAsia="ko-KR"/>
              </w:rPr>
            </w:pPr>
            <w:r w:rsidRPr="00C31E24">
              <w:t>Transmission Control ACK</w:t>
            </w:r>
          </w:p>
        </w:tc>
        <w:tc>
          <w:tcPr>
            <w:tcW w:w="560" w:type="dxa"/>
            <w:shd w:val="clear" w:color="auto" w:fill="auto"/>
          </w:tcPr>
          <w:p w14:paraId="167E0818" w14:textId="77777777" w:rsidR="00184B8C" w:rsidRPr="00C31E24" w:rsidRDefault="00184B8C" w:rsidP="00D74F31">
            <w:pPr>
              <w:pStyle w:val="TAC"/>
              <w:keepNext w:val="0"/>
              <w:keepLines w:val="0"/>
              <w:widowControl w:val="0"/>
              <w:rPr>
                <w:rFonts w:cs="Arial"/>
                <w:szCs w:val="18"/>
              </w:rPr>
            </w:pPr>
            <w:r w:rsidRPr="00C31E24">
              <w:t>3</w:t>
            </w:r>
          </w:p>
        </w:tc>
        <w:tc>
          <w:tcPr>
            <w:tcW w:w="840" w:type="dxa"/>
            <w:shd w:val="clear" w:color="auto" w:fill="auto"/>
          </w:tcPr>
          <w:p w14:paraId="7C094E57" w14:textId="77777777" w:rsidR="00184B8C" w:rsidRPr="00C31E24" w:rsidRDefault="00184B8C" w:rsidP="00D74F31">
            <w:pPr>
              <w:pStyle w:val="TAC"/>
              <w:keepNext w:val="0"/>
              <w:keepLines w:val="0"/>
              <w:widowControl w:val="0"/>
              <w:rPr>
                <w:rFonts w:cs="Arial"/>
                <w:szCs w:val="18"/>
              </w:rPr>
            </w:pPr>
            <w:r w:rsidRPr="00C31E24">
              <w:t>P</w:t>
            </w:r>
          </w:p>
        </w:tc>
      </w:tr>
      <w:tr w:rsidR="00184B8C" w:rsidRPr="00C31E24" w14:paraId="18FACF78" w14:textId="77777777" w:rsidTr="00D74F31">
        <w:tc>
          <w:tcPr>
            <w:tcW w:w="709" w:type="dxa"/>
            <w:shd w:val="clear" w:color="auto" w:fill="auto"/>
          </w:tcPr>
          <w:p w14:paraId="45E3CE0C" w14:textId="77777777" w:rsidR="00184B8C" w:rsidRPr="00C31E24" w:rsidRDefault="00184B8C" w:rsidP="00D74F31">
            <w:pPr>
              <w:pStyle w:val="TAC"/>
              <w:keepNext w:val="0"/>
              <w:keepLines w:val="0"/>
              <w:widowControl w:val="0"/>
              <w:rPr>
                <w:rFonts w:cs="Arial"/>
                <w:szCs w:val="18"/>
              </w:rPr>
            </w:pPr>
            <w:r w:rsidRPr="00C31E24">
              <w:rPr>
                <w:rFonts w:cs="Arial"/>
                <w:szCs w:val="18"/>
              </w:rPr>
              <w:t>28</w:t>
            </w:r>
          </w:p>
        </w:tc>
        <w:tc>
          <w:tcPr>
            <w:tcW w:w="3906" w:type="dxa"/>
            <w:shd w:val="clear" w:color="auto" w:fill="auto"/>
          </w:tcPr>
          <w:p w14:paraId="4F648736" w14:textId="77777777" w:rsidR="00184B8C" w:rsidRPr="00C31E24" w:rsidRDefault="00184B8C" w:rsidP="00D74F31">
            <w:pPr>
              <w:pStyle w:val="TAL"/>
              <w:keepNext w:val="0"/>
              <w:keepLines w:val="0"/>
              <w:widowControl w:val="0"/>
            </w:pPr>
            <w:r w:rsidRPr="00C31E24">
              <w:t>Make the MCVideo User request to end the On-network On-Demand Imminent Peril Chat Call.</w:t>
            </w:r>
          </w:p>
        </w:tc>
        <w:tc>
          <w:tcPr>
            <w:tcW w:w="700" w:type="dxa"/>
            <w:shd w:val="clear" w:color="auto" w:fill="auto"/>
          </w:tcPr>
          <w:p w14:paraId="5EA40F30" w14:textId="77777777" w:rsidR="00184B8C" w:rsidRPr="00C31E24" w:rsidRDefault="00184B8C" w:rsidP="00D74F31">
            <w:pPr>
              <w:pStyle w:val="TAC"/>
              <w:keepNext w:val="0"/>
              <w:keepLines w:val="0"/>
              <w:widowControl w:val="0"/>
            </w:pPr>
            <w:r w:rsidRPr="00C31E24">
              <w:t>-</w:t>
            </w:r>
          </w:p>
        </w:tc>
        <w:tc>
          <w:tcPr>
            <w:tcW w:w="2933" w:type="dxa"/>
            <w:shd w:val="clear" w:color="auto" w:fill="auto"/>
          </w:tcPr>
          <w:p w14:paraId="56E785D8" w14:textId="77777777" w:rsidR="00184B8C" w:rsidRPr="00C31E24" w:rsidRDefault="00184B8C" w:rsidP="00D74F31">
            <w:pPr>
              <w:pStyle w:val="TAL"/>
              <w:keepNext w:val="0"/>
              <w:keepLines w:val="0"/>
              <w:widowControl w:val="0"/>
            </w:pPr>
            <w:r w:rsidRPr="00C31E24">
              <w:t>-</w:t>
            </w:r>
          </w:p>
        </w:tc>
        <w:tc>
          <w:tcPr>
            <w:tcW w:w="560" w:type="dxa"/>
            <w:shd w:val="clear" w:color="auto" w:fill="auto"/>
          </w:tcPr>
          <w:p w14:paraId="0B068E68" w14:textId="77777777" w:rsidR="00184B8C" w:rsidRPr="00C31E24" w:rsidRDefault="00184B8C" w:rsidP="00D74F31">
            <w:pPr>
              <w:pStyle w:val="TAC"/>
              <w:keepNext w:val="0"/>
              <w:keepLines w:val="0"/>
              <w:widowControl w:val="0"/>
            </w:pPr>
            <w:r w:rsidRPr="00C31E24">
              <w:t>-</w:t>
            </w:r>
          </w:p>
        </w:tc>
        <w:tc>
          <w:tcPr>
            <w:tcW w:w="840" w:type="dxa"/>
            <w:shd w:val="clear" w:color="auto" w:fill="auto"/>
          </w:tcPr>
          <w:p w14:paraId="1591E494" w14:textId="77777777" w:rsidR="00184B8C" w:rsidRPr="00C31E24" w:rsidRDefault="00184B8C" w:rsidP="00D74F31">
            <w:pPr>
              <w:pStyle w:val="TAC"/>
              <w:keepNext w:val="0"/>
              <w:keepLines w:val="0"/>
              <w:widowControl w:val="0"/>
            </w:pPr>
            <w:r w:rsidRPr="00C31E24">
              <w:t>-</w:t>
            </w:r>
          </w:p>
        </w:tc>
      </w:tr>
      <w:tr w:rsidR="00184B8C" w:rsidRPr="00C31E24" w14:paraId="5F240278" w14:textId="77777777" w:rsidTr="00D74F31">
        <w:tc>
          <w:tcPr>
            <w:tcW w:w="709" w:type="dxa"/>
            <w:shd w:val="clear" w:color="auto" w:fill="auto"/>
          </w:tcPr>
          <w:p w14:paraId="68F5EFEE" w14:textId="77777777" w:rsidR="00184B8C" w:rsidRPr="00C31E24" w:rsidRDefault="00184B8C" w:rsidP="00D74F31">
            <w:pPr>
              <w:pStyle w:val="TAC"/>
              <w:keepNext w:val="0"/>
              <w:keepLines w:val="0"/>
              <w:widowControl w:val="0"/>
              <w:rPr>
                <w:rFonts w:cs="Arial"/>
                <w:szCs w:val="18"/>
              </w:rPr>
            </w:pPr>
            <w:r w:rsidRPr="00C31E24">
              <w:rPr>
                <w:rFonts w:cs="Arial"/>
                <w:szCs w:val="18"/>
              </w:rPr>
              <w:t>29</w:t>
            </w:r>
          </w:p>
        </w:tc>
        <w:tc>
          <w:tcPr>
            <w:tcW w:w="3906" w:type="dxa"/>
            <w:shd w:val="clear" w:color="auto" w:fill="auto"/>
          </w:tcPr>
          <w:p w14:paraId="3E026649" w14:textId="77777777" w:rsidR="00184B8C" w:rsidRPr="00C31E24" w:rsidRDefault="00184B8C" w:rsidP="00D74F31">
            <w:pPr>
              <w:pStyle w:val="TAL"/>
              <w:keepNext w:val="0"/>
              <w:keepLines w:val="0"/>
              <w:widowControl w:val="0"/>
              <w:rPr>
                <w:rFonts w:cs="Arial"/>
                <w:szCs w:val="18"/>
              </w:rPr>
            </w:pPr>
            <w:r w:rsidRPr="00C31E24">
              <w:rPr>
                <w:rFonts w:cs="Arial"/>
                <w:szCs w:val="18"/>
              </w:rPr>
              <w:t>Check: Does the UE (MCVideo Client) send a SIP BYE (to terminate the Imminent Peril Chat Group call)?</w:t>
            </w:r>
          </w:p>
        </w:tc>
        <w:tc>
          <w:tcPr>
            <w:tcW w:w="700" w:type="dxa"/>
            <w:shd w:val="clear" w:color="auto" w:fill="auto"/>
          </w:tcPr>
          <w:p w14:paraId="7D1ADCC7" w14:textId="77777777" w:rsidR="00184B8C" w:rsidRPr="00C31E24" w:rsidRDefault="00184B8C" w:rsidP="00D74F31">
            <w:pPr>
              <w:pStyle w:val="TAC"/>
              <w:keepNext w:val="0"/>
              <w:keepLines w:val="0"/>
              <w:widowControl w:val="0"/>
              <w:rPr>
                <w:rFonts w:cs="Arial"/>
                <w:szCs w:val="18"/>
              </w:rPr>
            </w:pPr>
            <w:r w:rsidRPr="00C31E24">
              <w:rPr>
                <w:rFonts w:eastAsia="Calibri" w:cs="Arial"/>
                <w:szCs w:val="18"/>
              </w:rPr>
              <w:t>--&gt;</w:t>
            </w:r>
          </w:p>
        </w:tc>
        <w:tc>
          <w:tcPr>
            <w:tcW w:w="2933" w:type="dxa"/>
            <w:shd w:val="clear" w:color="auto" w:fill="auto"/>
          </w:tcPr>
          <w:p w14:paraId="0A94AB78" w14:textId="77777777" w:rsidR="00184B8C" w:rsidRPr="00C31E24" w:rsidRDefault="00184B8C" w:rsidP="00D74F31">
            <w:pPr>
              <w:pStyle w:val="TAL"/>
              <w:keepNext w:val="0"/>
              <w:keepLines w:val="0"/>
              <w:widowControl w:val="0"/>
              <w:rPr>
                <w:rFonts w:cs="Arial"/>
                <w:szCs w:val="18"/>
                <w:lang w:eastAsia="ko-KR"/>
              </w:rPr>
            </w:pPr>
            <w:r w:rsidRPr="00C31E24">
              <w:rPr>
                <w:rFonts w:cs="Arial"/>
                <w:szCs w:val="18"/>
                <w:lang w:eastAsia="ko-KR"/>
              </w:rPr>
              <w:t>SIP BYE</w:t>
            </w:r>
          </w:p>
        </w:tc>
        <w:tc>
          <w:tcPr>
            <w:tcW w:w="560" w:type="dxa"/>
            <w:shd w:val="clear" w:color="auto" w:fill="auto"/>
          </w:tcPr>
          <w:p w14:paraId="0482C0BC" w14:textId="77777777" w:rsidR="00184B8C" w:rsidRPr="00C31E24" w:rsidRDefault="00184B8C" w:rsidP="00D74F31">
            <w:pPr>
              <w:pStyle w:val="TAC"/>
              <w:keepNext w:val="0"/>
              <w:keepLines w:val="0"/>
              <w:widowControl w:val="0"/>
              <w:rPr>
                <w:rFonts w:cs="Arial"/>
                <w:szCs w:val="18"/>
              </w:rPr>
            </w:pPr>
            <w:r w:rsidRPr="00C31E24">
              <w:rPr>
                <w:rFonts w:cs="Arial"/>
                <w:szCs w:val="18"/>
              </w:rPr>
              <w:t>4</w:t>
            </w:r>
          </w:p>
        </w:tc>
        <w:tc>
          <w:tcPr>
            <w:tcW w:w="840" w:type="dxa"/>
            <w:shd w:val="clear" w:color="auto" w:fill="auto"/>
          </w:tcPr>
          <w:p w14:paraId="2728B13C" w14:textId="77777777" w:rsidR="00184B8C" w:rsidRPr="00C31E24" w:rsidRDefault="00184B8C" w:rsidP="00D74F31">
            <w:pPr>
              <w:pStyle w:val="TAC"/>
              <w:keepNext w:val="0"/>
              <w:keepLines w:val="0"/>
              <w:widowControl w:val="0"/>
              <w:rPr>
                <w:rFonts w:cs="Arial"/>
                <w:szCs w:val="18"/>
              </w:rPr>
            </w:pPr>
            <w:r w:rsidRPr="00C31E24">
              <w:rPr>
                <w:rFonts w:cs="Arial"/>
                <w:szCs w:val="18"/>
              </w:rPr>
              <w:t>P</w:t>
            </w:r>
          </w:p>
        </w:tc>
      </w:tr>
      <w:tr w:rsidR="00184B8C" w:rsidRPr="00C31E24" w14:paraId="07C976D8" w14:textId="77777777" w:rsidTr="00D74F31">
        <w:tc>
          <w:tcPr>
            <w:tcW w:w="709" w:type="dxa"/>
            <w:shd w:val="clear" w:color="auto" w:fill="auto"/>
          </w:tcPr>
          <w:p w14:paraId="037F8DDD" w14:textId="77777777" w:rsidR="00184B8C" w:rsidRPr="00C31E24" w:rsidRDefault="00184B8C" w:rsidP="00D74F31">
            <w:pPr>
              <w:pStyle w:val="TAC"/>
              <w:keepNext w:val="0"/>
              <w:keepLines w:val="0"/>
              <w:widowControl w:val="0"/>
              <w:rPr>
                <w:rFonts w:cs="Arial"/>
                <w:szCs w:val="18"/>
              </w:rPr>
            </w:pPr>
            <w:r w:rsidRPr="00C31E24">
              <w:rPr>
                <w:rFonts w:cs="Arial"/>
                <w:szCs w:val="18"/>
              </w:rPr>
              <w:t>30</w:t>
            </w:r>
          </w:p>
        </w:tc>
        <w:tc>
          <w:tcPr>
            <w:tcW w:w="3906" w:type="dxa"/>
            <w:shd w:val="clear" w:color="auto" w:fill="auto"/>
          </w:tcPr>
          <w:p w14:paraId="4F7209B6" w14:textId="77777777" w:rsidR="00184B8C" w:rsidRPr="00C31E24" w:rsidRDefault="00184B8C" w:rsidP="00D74F31">
            <w:pPr>
              <w:pStyle w:val="TAL"/>
              <w:keepNext w:val="0"/>
              <w:keepLines w:val="0"/>
              <w:widowControl w:val="0"/>
              <w:rPr>
                <w:rFonts w:cs="Arial"/>
                <w:szCs w:val="18"/>
              </w:rPr>
            </w:pPr>
            <w:r w:rsidRPr="00C31E24">
              <w:rPr>
                <w:rFonts w:cs="Arial"/>
                <w:szCs w:val="18"/>
              </w:rPr>
              <w:t xml:space="preserve">The SS (MCVideo Server) sends a SIP 200 (OK) to the UE (MCVideo Client) </w:t>
            </w:r>
          </w:p>
        </w:tc>
        <w:tc>
          <w:tcPr>
            <w:tcW w:w="700" w:type="dxa"/>
            <w:shd w:val="clear" w:color="auto" w:fill="auto"/>
          </w:tcPr>
          <w:p w14:paraId="64EB6E52" w14:textId="77777777" w:rsidR="00184B8C" w:rsidRPr="00C31E24" w:rsidRDefault="00184B8C" w:rsidP="00D74F31">
            <w:pPr>
              <w:pStyle w:val="TAC"/>
              <w:keepNext w:val="0"/>
              <w:keepLines w:val="0"/>
              <w:widowControl w:val="0"/>
              <w:rPr>
                <w:rFonts w:cs="Arial"/>
                <w:szCs w:val="18"/>
              </w:rPr>
            </w:pPr>
            <w:r w:rsidRPr="00C31E24">
              <w:rPr>
                <w:rFonts w:cs="Arial"/>
                <w:szCs w:val="18"/>
              </w:rPr>
              <w:t>&lt;--</w:t>
            </w:r>
          </w:p>
        </w:tc>
        <w:tc>
          <w:tcPr>
            <w:tcW w:w="2933" w:type="dxa"/>
            <w:shd w:val="clear" w:color="auto" w:fill="auto"/>
          </w:tcPr>
          <w:p w14:paraId="36F42C83" w14:textId="77777777" w:rsidR="00184B8C" w:rsidRPr="00C31E24" w:rsidRDefault="00184B8C" w:rsidP="00D74F31">
            <w:pPr>
              <w:pStyle w:val="TAL"/>
              <w:keepNext w:val="0"/>
              <w:keepLines w:val="0"/>
              <w:widowControl w:val="0"/>
              <w:rPr>
                <w:rFonts w:cs="Arial"/>
                <w:szCs w:val="18"/>
              </w:rPr>
            </w:pPr>
            <w:r w:rsidRPr="00C31E24">
              <w:rPr>
                <w:rFonts w:cs="Arial"/>
                <w:szCs w:val="18"/>
              </w:rPr>
              <w:t>SIP 200 (OK)</w:t>
            </w:r>
          </w:p>
        </w:tc>
        <w:tc>
          <w:tcPr>
            <w:tcW w:w="560" w:type="dxa"/>
            <w:shd w:val="clear" w:color="auto" w:fill="auto"/>
          </w:tcPr>
          <w:p w14:paraId="505C6692"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840" w:type="dxa"/>
            <w:shd w:val="clear" w:color="auto" w:fill="auto"/>
          </w:tcPr>
          <w:p w14:paraId="03D7C5BC"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r>
      <w:tr w:rsidR="00184B8C" w:rsidRPr="00C31E24" w14:paraId="2F1C7693" w14:textId="77777777" w:rsidTr="00D74F31">
        <w:tc>
          <w:tcPr>
            <w:tcW w:w="709" w:type="dxa"/>
            <w:shd w:val="clear" w:color="auto" w:fill="auto"/>
          </w:tcPr>
          <w:p w14:paraId="56E10320"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3906" w:type="dxa"/>
            <w:shd w:val="clear" w:color="auto" w:fill="auto"/>
          </w:tcPr>
          <w:p w14:paraId="1141C77B" w14:textId="77777777" w:rsidR="00184B8C" w:rsidRPr="00C31E24" w:rsidRDefault="00184B8C" w:rsidP="00D74F31">
            <w:pPr>
              <w:pStyle w:val="TAL"/>
            </w:pPr>
            <w:r w:rsidRPr="00C31E24">
              <w:t>EXCEPTION: The SS (MCVideo Server) waits 2 seconds before the SS (MCVideo Server) deactivates the dedicated EPS bearer and releases the RRC connection.</w:t>
            </w:r>
          </w:p>
          <w:p w14:paraId="238E7FE5" w14:textId="77777777" w:rsidR="00184B8C" w:rsidRPr="00C31E24" w:rsidRDefault="00184B8C" w:rsidP="00D74F31">
            <w:pPr>
              <w:pStyle w:val="TAL"/>
              <w:keepNext w:val="0"/>
              <w:keepLines w:val="0"/>
              <w:widowControl w:val="0"/>
              <w:rPr>
                <w:rFonts w:cs="Arial"/>
                <w:szCs w:val="18"/>
              </w:rPr>
            </w:pPr>
            <w:r w:rsidRPr="00C31E24">
              <w:t>NOTE: The specified wait period of 2s shall ensure that lower layer signalling (TCP) is finished and any not allowed behaviour captured.</w:t>
            </w:r>
          </w:p>
        </w:tc>
        <w:tc>
          <w:tcPr>
            <w:tcW w:w="700" w:type="dxa"/>
            <w:shd w:val="clear" w:color="auto" w:fill="auto"/>
          </w:tcPr>
          <w:p w14:paraId="2CCD2F3D"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2933" w:type="dxa"/>
            <w:shd w:val="clear" w:color="auto" w:fill="auto"/>
          </w:tcPr>
          <w:p w14:paraId="5699EFBB" w14:textId="77777777" w:rsidR="00184B8C" w:rsidRPr="00C31E24" w:rsidRDefault="00184B8C" w:rsidP="00D74F31">
            <w:pPr>
              <w:pStyle w:val="TAL"/>
              <w:keepNext w:val="0"/>
              <w:keepLines w:val="0"/>
              <w:widowControl w:val="0"/>
              <w:rPr>
                <w:rFonts w:cs="Arial"/>
                <w:szCs w:val="18"/>
              </w:rPr>
            </w:pPr>
            <w:r w:rsidRPr="00C31E24">
              <w:rPr>
                <w:rFonts w:cs="Arial"/>
                <w:szCs w:val="18"/>
              </w:rPr>
              <w:t>-</w:t>
            </w:r>
          </w:p>
        </w:tc>
        <w:tc>
          <w:tcPr>
            <w:tcW w:w="560" w:type="dxa"/>
            <w:shd w:val="clear" w:color="auto" w:fill="auto"/>
          </w:tcPr>
          <w:p w14:paraId="6A8EB817"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c>
          <w:tcPr>
            <w:tcW w:w="840" w:type="dxa"/>
            <w:shd w:val="clear" w:color="auto" w:fill="auto"/>
          </w:tcPr>
          <w:p w14:paraId="00393E6C" w14:textId="77777777" w:rsidR="00184B8C" w:rsidRPr="00C31E24" w:rsidRDefault="00184B8C" w:rsidP="00D74F31">
            <w:pPr>
              <w:pStyle w:val="TAC"/>
              <w:keepNext w:val="0"/>
              <w:keepLines w:val="0"/>
              <w:widowControl w:val="0"/>
              <w:rPr>
                <w:rFonts w:cs="Arial"/>
                <w:szCs w:val="18"/>
              </w:rPr>
            </w:pPr>
            <w:r w:rsidRPr="00C31E24">
              <w:rPr>
                <w:rFonts w:cs="Arial"/>
                <w:szCs w:val="18"/>
              </w:rPr>
              <w:t>-</w:t>
            </w:r>
          </w:p>
        </w:tc>
      </w:tr>
      <w:tr w:rsidR="00184B8C" w:rsidRPr="00C31E24" w14:paraId="2B1DB5EF" w14:textId="77777777" w:rsidTr="00D74F31">
        <w:tc>
          <w:tcPr>
            <w:tcW w:w="9648" w:type="dxa"/>
            <w:gridSpan w:val="6"/>
            <w:shd w:val="clear" w:color="auto" w:fill="auto"/>
          </w:tcPr>
          <w:p w14:paraId="71FDA7DD" w14:textId="77777777" w:rsidR="00184B8C" w:rsidRPr="00C31E24" w:rsidRDefault="00184B8C" w:rsidP="00D74F31">
            <w:pPr>
              <w:pStyle w:val="TAC"/>
              <w:keepNext w:val="0"/>
              <w:keepLines w:val="0"/>
              <w:widowControl w:val="0"/>
              <w:jc w:val="left"/>
              <w:rPr>
                <w:rFonts w:cs="Arial"/>
                <w:szCs w:val="18"/>
              </w:rPr>
            </w:pPr>
            <w:r w:rsidRPr="00C31E24">
              <w:rPr>
                <w:rFonts w:cs="Arial"/>
                <w:szCs w:val="18"/>
              </w:rPr>
              <w:t>NOTE 1: This action is expected to be done via a suitable implementation-dependent MMI.</w:t>
            </w:r>
          </w:p>
        </w:tc>
      </w:tr>
    </w:tbl>
    <w:p w14:paraId="2DD953FD" w14:textId="77777777" w:rsidR="00184B8C" w:rsidRPr="00C31E24" w:rsidRDefault="00184B8C"/>
    <w:p w14:paraId="0577D34D" w14:textId="77777777" w:rsidR="00184B8C" w:rsidRPr="00C31E24" w:rsidRDefault="00184B8C" w:rsidP="00184B8C">
      <w:pPr>
        <w:pStyle w:val="H6"/>
      </w:pPr>
      <w:r w:rsidRPr="00C31E24">
        <w:t>6.1.2.5.3.3</w:t>
      </w:r>
      <w:r w:rsidRPr="00C31E24">
        <w:tab/>
        <w:t>Specific message contents</w:t>
      </w:r>
    </w:p>
    <w:p w14:paraId="60F1E1E6" w14:textId="77777777" w:rsidR="00184B8C" w:rsidRPr="00C31E24" w:rsidRDefault="00184B8C" w:rsidP="00764DD4">
      <w:pPr>
        <w:pStyle w:val="TH"/>
      </w:pPr>
      <w:r w:rsidRPr="00C31E24">
        <w:t>Table 6.1.2.5.3.3-1: SIP INVITE (Step 2, Table 6.1.2.5.3.2-1)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84B8C" w:rsidRPr="00C31E24" w14:paraId="14DCC1E3" w14:textId="77777777" w:rsidTr="00D74F31">
        <w:tc>
          <w:tcPr>
            <w:tcW w:w="9645" w:type="dxa"/>
            <w:gridSpan w:val="5"/>
            <w:tcBorders>
              <w:top w:val="single" w:sz="4" w:space="0" w:color="auto"/>
              <w:left w:val="single" w:sz="4" w:space="0" w:color="auto"/>
              <w:bottom w:val="single" w:sz="4" w:space="0" w:color="auto"/>
              <w:right w:val="single" w:sz="4" w:space="0" w:color="auto"/>
            </w:tcBorders>
            <w:hideMark/>
          </w:tcPr>
          <w:p w14:paraId="3A7425D9" w14:textId="77777777" w:rsidR="00184B8C" w:rsidRPr="00C31E24" w:rsidRDefault="00184B8C" w:rsidP="00D74F31">
            <w:pPr>
              <w:pStyle w:val="TAL"/>
              <w:keepNext w:val="0"/>
              <w:keepLines w:val="0"/>
              <w:widowControl w:val="0"/>
            </w:pPr>
            <w:bookmarkStart w:id="523" w:name="_Hlk27557519"/>
            <w:r w:rsidRPr="00C31E24">
              <w:t>Derivation Path: TS 36.579-1 [2], Table 5.5.2.5.1-1, condition MCVIDEO, EMERGENCY CALL</w:t>
            </w:r>
          </w:p>
        </w:tc>
      </w:tr>
      <w:tr w:rsidR="00184B8C" w:rsidRPr="00C31E24" w14:paraId="1EDD43D4" w14:textId="77777777" w:rsidTr="00D74F31">
        <w:trPr>
          <w:trHeight w:val="332"/>
        </w:trPr>
        <w:tc>
          <w:tcPr>
            <w:tcW w:w="2837" w:type="dxa"/>
            <w:tcBorders>
              <w:top w:val="single" w:sz="4" w:space="0" w:color="auto"/>
              <w:left w:val="single" w:sz="4" w:space="0" w:color="auto"/>
              <w:bottom w:val="single" w:sz="4" w:space="0" w:color="auto"/>
              <w:right w:val="single" w:sz="4" w:space="0" w:color="auto"/>
            </w:tcBorders>
            <w:hideMark/>
          </w:tcPr>
          <w:p w14:paraId="7406E2F3" w14:textId="77777777" w:rsidR="00184B8C" w:rsidRPr="00C31E24" w:rsidRDefault="00184B8C" w:rsidP="00D74F31">
            <w:pPr>
              <w:pStyle w:val="TAH"/>
              <w:keepNext w:val="0"/>
              <w:keepLines w:val="0"/>
              <w:widowControl w:val="0"/>
              <w:rPr>
                <w:bCs/>
              </w:rPr>
            </w:pPr>
            <w:r w:rsidRPr="00C31E2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3D7B0A" w14:textId="77777777" w:rsidR="00184B8C" w:rsidRPr="00C31E24" w:rsidRDefault="00184B8C" w:rsidP="00D74F31">
            <w:pPr>
              <w:pStyle w:val="TAH"/>
              <w:keepNext w:val="0"/>
              <w:keepLines w:val="0"/>
              <w:widowControl w:val="0"/>
              <w:rPr>
                <w:bCs/>
              </w:rPr>
            </w:pPr>
            <w:r w:rsidRPr="00C31E2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CA604BA" w14:textId="77777777" w:rsidR="00184B8C" w:rsidRPr="00C31E24" w:rsidRDefault="00184B8C" w:rsidP="00D74F31">
            <w:pPr>
              <w:pStyle w:val="TAH"/>
              <w:keepNext w:val="0"/>
              <w:keepLines w:val="0"/>
              <w:widowControl w:val="0"/>
              <w:rPr>
                <w:bCs/>
              </w:rPr>
            </w:pPr>
            <w:r w:rsidRPr="00C31E2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28102219" w14:textId="77777777" w:rsidR="00184B8C" w:rsidRPr="00C31E24" w:rsidRDefault="00184B8C" w:rsidP="00D74F31">
            <w:pPr>
              <w:pStyle w:val="TAH"/>
              <w:keepNext w:val="0"/>
              <w:keepLines w:val="0"/>
              <w:widowControl w:val="0"/>
              <w:rPr>
                <w:bCs/>
              </w:rPr>
            </w:pPr>
            <w:r w:rsidRPr="00C31E2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DF8DA59" w14:textId="77777777" w:rsidR="00184B8C" w:rsidRPr="00C31E24" w:rsidRDefault="00184B8C" w:rsidP="00D74F31">
            <w:pPr>
              <w:pStyle w:val="TAH"/>
              <w:keepNext w:val="0"/>
              <w:keepLines w:val="0"/>
              <w:widowControl w:val="0"/>
              <w:rPr>
                <w:bCs/>
              </w:rPr>
            </w:pPr>
            <w:r w:rsidRPr="00C31E24">
              <w:rPr>
                <w:bCs/>
              </w:rPr>
              <w:t>Condition</w:t>
            </w:r>
          </w:p>
        </w:tc>
      </w:tr>
      <w:tr w:rsidR="00184B8C" w:rsidRPr="00C31E24" w14:paraId="683D5FFC" w14:textId="77777777" w:rsidTr="00D74F31">
        <w:tc>
          <w:tcPr>
            <w:tcW w:w="2837" w:type="dxa"/>
            <w:tcBorders>
              <w:top w:val="single" w:sz="4" w:space="0" w:color="auto"/>
              <w:left w:val="single" w:sz="4" w:space="0" w:color="auto"/>
              <w:bottom w:val="single" w:sz="4" w:space="0" w:color="auto"/>
              <w:right w:val="single" w:sz="4" w:space="0" w:color="auto"/>
            </w:tcBorders>
            <w:hideMark/>
          </w:tcPr>
          <w:p w14:paraId="297FD809" w14:textId="77777777" w:rsidR="00184B8C" w:rsidRPr="00C31E24" w:rsidRDefault="00184B8C" w:rsidP="00D74F31">
            <w:pPr>
              <w:pStyle w:val="TAL"/>
            </w:pPr>
            <w:r w:rsidRPr="00C31E24">
              <w:t>Message-body</w:t>
            </w:r>
          </w:p>
        </w:tc>
        <w:tc>
          <w:tcPr>
            <w:tcW w:w="2127" w:type="dxa"/>
            <w:tcBorders>
              <w:top w:val="single" w:sz="4" w:space="0" w:color="auto"/>
              <w:left w:val="single" w:sz="4" w:space="0" w:color="auto"/>
              <w:bottom w:val="single" w:sz="4" w:space="0" w:color="auto"/>
              <w:right w:val="single" w:sz="4" w:space="0" w:color="auto"/>
            </w:tcBorders>
            <w:hideMark/>
          </w:tcPr>
          <w:p w14:paraId="288F97B4" w14:textId="77777777" w:rsidR="00184B8C" w:rsidRPr="00C31E24" w:rsidRDefault="00184B8C" w:rsidP="00D74F31">
            <w:pPr>
              <w:pStyle w:val="TAH"/>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hideMark/>
          </w:tcPr>
          <w:p w14:paraId="27BBA457" w14:textId="77777777" w:rsidR="00184B8C" w:rsidRPr="00C31E24" w:rsidRDefault="00184B8C" w:rsidP="00D74F31">
            <w:pPr>
              <w:pStyle w:val="TAH"/>
              <w:keepNext w:val="0"/>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hideMark/>
          </w:tcPr>
          <w:p w14:paraId="649C702D" w14:textId="77777777" w:rsidR="00184B8C" w:rsidRPr="00C31E24" w:rsidRDefault="00184B8C" w:rsidP="00D74F31">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hideMark/>
          </w:tcPr>
          <w:p w14:paraId="60884EA1" w14:textId="77777777" w:rsidR="00184B8C" w:rsidRPr="00C31E24" w:rsidRDefault="00184B8C" w:rsidP="00D74F31">
            <w:pPr>
              <w:pStyle w:val="TAH"/>
              <w:keepNext w:val="0"/>
              <w:keepLines w:val="0"/>
              <w:widowControl w:val="0"/>
              <w:rPr>
                <w:bCs/>
              </w:rPr>
            </w:pPr>
          </w:p>
        </w:tc>
      </w:tr>
      <w:tr w:rsidR="00184B8C" w:rsidRPr="00C31E24" w14:paraId="52A900BB" w14:textId="77777777" w:rsidTr="00D74F31">
        <w:tc>
          <w:tcPr>
            <w:tcW w:w="2837" w:type="dxa"/>
            <w:tcBorders>
              <w:top w:val="single" w:sz="4" w:space="0" w:color="auto"/>
              <w:left w:val="single" w:sz="4" w:space="0" w:color="auto"/>
              <w:bottom w:val="single" w:sz="4" w:space="0" w:color="auto"/>
              <w:right w:val="single" w:sz="4" w:space="0" w:color="auto"/>
            </w:tcBorders>
            <w:hideMark/>
          </w:tcPr>
          <w:p w14:paraId="15983D29" w14:textId="77777777" w:rsidR="00184B8C" w:rsidRPr="00C31E24" w:rsidRDefault="00184B8C" w:rsidP="00D74F31">
            <w:pPr>
              <w:pStyle w:val="TAL"/>
            </w:pPr>
            <w:r w:rsidRPr="00C31E24">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0C6F15FB" w14:textId="77777777" w:rsidR="00184B8C" w:rsidRPr="00C31E24" w:rsidRDefault="00184B8C" w:rsidP="00D74F31">
            <w:pPr>
              <w:pStyle w:val="TAH"/>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hideMark/>
          </w:tcPr>
          <w:p w14:paraId="1CAAE79F" w14:textId="77777777" w:rsidR="00184B8C" w:rsidRPr="00C31E24" w:rsidRDefault="00184B8C" w:rsidP="00D74F31">
            <w:pPr>
              <w:pStyle w:val="TAH"/>
              <w:keepNext w:val="0"/>
              <w:keepLines w:val="0"/>
              <w:widowControl w:val="0"/>
              <w:rPr>
                <w:bCs/>
              </w:rPr>
            </w:pPr>
            <w:r w:rsidRPr="00C31E24">
              <w:rPr>
                <w:bCs/>
              </w:rPr>
              <w:t>MCVIDEO-Info</w:t>
            </w:r>
          </w:p>
        </w:tc>
        <w:tc>
          <w:tcPr>
            <w:tcW w:w="1419" w:type="dxa"/>
            <w:tcBorders>
              <w:top w:val="single" w:sz="4" w:space="0" w:color="auto"/>
              <w:left w:val="single" w:sz="4" w:space="0" w:color="auto"/>
              <w:bottom w:val="single" w:sz="4" w:space="0" w:color="auto"/>
              <w:right w:val="single" w:sz="4" w:space="0" w:color="auto"/>
            </w:tcBorders>
            <w:hideMark/>
          </w:tcPr>
          <w:p w14:paraId="63848365" w14:textId="77777777" w:rsidR="00184B8C" w:rsidRPr="00C31E24" w:rsidRDefault="00184B8C" w:rsidP="00D74F31">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hideMark/>
          </w:tcPr>
          <w:p w14:paraId="6DB1A237" w14:textId="77777777" w:rsidR="00184B8C" w:rsidRPr="00C31E24" w:rsidRDefault="00184B8C" w:rsidP="00D74F31">
            <w:pPr>
              <w:pStyle w:val="TAH"/>
              <w:keepNext w:val="0"/>
              <w:keepLines w:val="0"/>
              <w:widowControl w:val="0"/>
              <w:rPr>
                <w:bCs/>
              </w:rPr>
            </w:pPr>
          </w:p>
        </w:tc>
      </w:tr>
      <w:tr w:rsidR="00184B8C" w:rsidRPr="00C31E24" w14:paraId="3AD52A4E" w14:textId="77777777" w:rsidTr="00D74F31">
        <w:tc>
          <w:tcPr>
            <w:tcW w:w="2837" w:type="dxa"/>
            <w:tcBorders>
              <w:top w:val="single" w:sz="4" w:space="0" w:color="auto"/>
              <w:left w:val="single" w:sz="4" w:space="0" w:color="auto"/>
              <w:bottom w:val="single" w:sz="4" w:space="0" w:color="auto"/>
              <w:right w:val="single" w:sz="4" w:space="0" w:color="auto"/>
            </w:tcBorders>
            <w:hideMark/>
          </w:tcPr>
          <w:p w14:paraId="388DDD60" w14:textId="77777777" w:rsidR="00184B8C" w:rsidRPr="00C31E24" w:rsidRDefault="00184B8C" w:rsidP="00D74F31">
            <w:pPr>
              <w:pStyle w:val="TAL"/>
            </w:pPr>
            <w:r w:rsidRPr="00C31E2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357284BE" w14:textId="77777777" w:rsidR="00184B8C" w:rsidRPr="00C31E24" w:rsidRDefault="00184B8C" w:rsidP="00D74F31">
            <w:pPr>
              <w:pStyle w:val="TAH"/>
              <w:keepNext w:val="0"/>
              <w:keepLines w:val="0"/>
              <w:widowControl w:val="0"/>
              <w:rPr>
                <w:b w:val="0"/>
                <w:bCs/>
              </w:rPr>
            </w:pPr>
            <w:r w:rsidRPr="00C31E24">
              <w:rPr>
                <w:b w:val="0"/>
                <w:bCs/>
              </w:rPr>
              <w:t>MCVideo-Info as described in Table 6.1.2.5.3.3-2</w:t>
            </w:r>
          </w:p>
        </w:tc>
        <w:tc>
          <w:tcPr>
            <w:tcW w:w="2127" w:type="dxa"/>
            <w:tcBorders>
              <w:top w:val="single" w:sz="4" w:space="0" w:color="auto"/>
              <w:left w:val="single" w:sz="4" w:space="0" w:color="auto"/>
              <w:bottom w:val="single" w:sz="4" w:space="0" w:color="auto"/>
              <w:right w:val="single" w:sz="4" w:space="0" w:color="auto"/>
            </w:tcBorders>
            <w:hideMark/>
          </w:tcPr>
          <w:p w14:paraId="055B30D6" w14:textId="77777777" w:rsidR="00184B8C" w:rsidRPr="00C31E24" w:rsidRDefault="00184B8C" w:rsidP="00D74F31">
            <w:pPr>
              <w:pStyle w:val="TAH"/>
              <w:keepNext w:val="0"/>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tcPr>
          <w:p w14:paraId="166D43FB" w14:textId="77777777" w:rsidR="00184B8C" w:rsidRPr="00C31E24" w:rsidRDefault="00184B8C" w:rsidP="00D74F31">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tcPr>
          <w:p w14:paraId="78D5BD89" w14:textId="77777777" w:rsidR="00184B8C" w:rsidRPr="00C31E24" w:rsidRDefault="00184B8C" w:rsidP="00D74F31">
            <w:pPr>
              <w:pStyle w:val="TAH"/>
              <w:keepNext w:val="0"/>
              <w:keepLines w:val="0"/>
              <w:widowControl w:val="0"/>
              <w:rPr>
                <w:b w:val="0"/>
                <w:bCs/>
              </w:rPr>
            </w:pPr>
          </w:p>
        </w:tc>
      </w:tr>
      <w:bookmarkEnd w:id="523"/>
    </w:tbl>
    <w:p w14:paraId="1EC4BDCB" w14:textId="77777777" w:rsidR="00184B8C" w:rsidRPr="00C31E24" w:rsidRDefault="00184B8C" w:rsidP="00184B8C">
      <w:pPr>
        <w:widowControl w:val="0"/>
      </w:pPr>
    </w:p>
    <w:p w14:paraId="7CB1C4D9" w14:textId="77777777" w:rsidR="00184B8C" w:rsidRPr="00C31E24" w:rsidRDefault="00184B8C" w:rsidP="00764DD4">
      <w:pPr>
        <w:pStyle w:val="TH"/>
      </w:pPr>
      <w:r w:rsidRPr="00C31E24">
        <w:t xml:space="preserve">Table 6.1.2.5.3.3-2: </w:t>
      </w:r>
      <w:r w:rsidRPr="00C31E24">
        <w:rPr>
          <w:lang w:eastAsia="ko-KR"/>
        </w:rPr>
        <w:t>MCVideo-Info in SIP INVITE</w:t>
      </w:r>
      <w:r w:rsidRPr="00C31E24">
        <w:t xml:space="preserve"> (Table 6.1.2.5.3.3-1)</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4"/>
        <w:gridCol w:w="2187"/>
        <w:gridCol w:w="2096"/>
        <w:gridCol w:w="1366"/>
        <w:gridCol w:w="1175"/>
      </w:tblGrid>
      <w:tr w:rsidR="00184B8C" w:rsidRPr="00C31E24" w14:paraId="1B6339A0" w14:textId="77777777" w:rsidTr="00D74F31">
        <w:tc>
          <w:tcPr>
            <w:tcW w:w="9525" w:type="dxa"/>
            <w:gridSpan w:val="5"/>
            <w:tcBorders>
              <w:top w:val="single" w:sz="4" w:space="0" w:color="auto"/>
              <w:left w:val="single" w:sz="4" w:space="0" w:color="auto"/>
              <w:bottom w:val="single" w:sz="4" w:space="0" w:color="auto"/>
              <w:right w:val="single" w:sz="4" w:space="0" w:color="auto"/>
            </w:tcBorders>
            <w:hideMark/>
          </w:tcPr>
          <w:p w14:paraId="4AD9AA33" w14:textId="77777777" w:rsidR="00184B8C" w:rsidRPr="00C31E24" w:rsidRDefault="00184B8C" w:rsidP="00D74F31">
            <w:pPr>
              <w:pStyle w:val="TAL"/>
              <w:keepNext w:val="0"/>
              <w:keepLines w:val="0"/>
              <w:widowControl w:val="0"/>
            </w:pPr>
            <w:bookmarkStart w:id="524" w:name="_Hlk27553030"/>
            <w:r w:rsidRPr="00C31E24">
              <w:t>Derivation Path: TS 36.579-1, Table 5.5.3.2.2-1, condition EMERGENCY CALL</w:t>
            </w:r>
          </w:p>
        </w:tc>
      </w:tr>
      <w:tr w:rsidR="00184B8C" w:rsidRPr="00C31E24" w14:paraId="105B2387" w14:textId="77777777" w:rsidTr="00D74F31">
        <w:tc>
          <w:tcPr>
            <w:tcW w:w="2788" w:type="dxa"/>
            <w:tcBorders>
              <w:top w:val="single" w:sz="4" w:space="0" w:color="auto"/>
              <w:left w:val="single" w:sz="4" w:space="0" w:color="auto"/>
              <w:bottom w:val="single" w:sz="4" w:space="0" w:color="auto"/>
              <w:right w:val="single" w:sz="4" w:space="0" w:color="auto"/>
            </w:tcBorders>
            <w:hideMark/>
          </w:tcPr>
          <w:p w14:paraId="48A67376" w14:textId="77777777" w:rsidR="00184B8C" w:rsidRPr="00C31E24" w:rsidRDefault="00184B8C" w:rsidP="00D74F31">
            <w:pPr>
              <w:pStyle w:val="TAH"/>
              <w:keepNext w:val="0"/>
              <w:keepLines w:val="0"/>
              <w:widowControl w:val="0"/>
            </w:pPr>
            <w:r w:rsidRPr="00C31E24">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34A84285" w14:textId="77777777" w:rsidR="00184B8C" w:rsidRPr="00C31E24" w:rsidRDefault="00184B8C" w:rsidP="00D74F31">
            <w:pPr>
              <w:pStyle w:val="TAH"/>
              <w:keepNext w:val="0"/>
              <w:keepLines w:val="0"/>
              <w:widowControl w:val="0"/>
            </w:pPr>
            <w:r w:rsidRPr="00C31E24">
              <w:t>Value/remark</w:t>
            </w:r>
          </w:p>
        </w:tc>
        <w:tc>
          <w:tcPr>
            <w:tcW w:w="2069" w:type="dxa"/>
            <w:tcBorders>
              <w:top w:val="single" w:sz="4" w:space="0" w:color="auto"/>
              <w:left w:val="single" w:sz="4" w:space="0" w:color="auto"/>
              <w:bottom w:val="single" w:sz="4" w:space="0" w:color="auto"/>
              <w:right w:val="single" w:sz="4" w:space="0" w:color="auto"/>
            </w:tcBorders>
            <w:hideMark/>
          </w:tcPr>
          <w:p w14:paraId="360CBB30" w14:textId="77777777" w:rsidR="00184B8C" w:rsidRPr="00C31E24" w:rsidRDefault="00184B8C" w:rsidP="00D74F31">
            <w:pPr>
              <w:pStyle w:val="TAH"/>
              <w:keepNext w:val="0"/>
              <w:keepLines w:val="0"/>
              <w:widowControl w:val="0"/>
            </w:pPr>
            <w:r w:rsidRPr="00C31E24">
              <w:t>Comment</w:t>
            </w:r>
          </w:p>
        </w:tc>
        <w:tc>
          <w:tcPr>
            <w:tcW w:w="1349" w:type="dxa"/>
            <w:tcBorders>
              <w:top w:val="single" w:sz="4" w:space="0" w:color="auto"/>
              <w:left w:val="single" w:sz="4" w:space="0" w:color="auto"/>
              <w:bottom w:val="single" w:sz="4" w:space="0" w:color="auto"/>
              <w:right w:val="single" w:sz="4" w:space="0" w:color="auto"/>
            </w:tcBorders>
            <w:hideMark/>
          </w:tcPr>
          <w:p w14:paraId="2175F63C" w14:textId="77777777" w:rsidR="00184B8C" w:rsidRPr="00C31E24" w:rsidRDefault="00184B8C" w:rsidP="00D74F31">
            <w:pPr>
              <w:pStyle w:val="TAH"/>
              <w:keepNext w:val="0"/>
              <w:keepLines w:val="0"/>
              <w:widowControl w:val="0"/>
            </w:pPr>
            <w:r w:rsidRPr="00C31E24">
              <w:t>Reference</w:t>
            </w:r>
          </w:p>
        </w:tc>
        <w:tc>
          <w:tcPr>
            <w:tcW w:w="1160" w:type="dxa"/>
            <w:tcBorders>
              <w:top w:val="single" w:sz="4" w:space="0" w:color="auto"/>
              <w:left w:val="single" w:sz="4" w:space="0" w:color="auto"/>
              <w:bottom w:val="single" w:sz="4" w:space="0" w:color="auto"/>
              <w:right w:val="single" w:sz="4" w:space="0" w:color="auto"/>
            </w:tcBorders>
            <w:hideMark/>
          </w:tcPr>
          <w:p w14:paraId="45740E73" w14:textId="77777777" w:rsidR="00184B8C" w:rsidRPr="00C31E24" w:rsidRDefault="00184B8C" w:rsidP="00D74F31">
            <w:pPr>
              <w:pStyle w:val="TAH"/>
              <w:keepNext w:val="0"/>
              <w:keepLines w:val="0"/>
              <w:widowControl w:val="0"/>
            </w:pPr>
            <w:r w:rsidRPr="00C31E24">
              <w:t>Condition</w:t>
            </w:r>
          </w:p>
        </w:tc>
      </w:tr>
      <w:tr w:rsidR="00184B8C" w:rsidRPr="00C31E24" w14:paraId="7C7F9A24" w14:textId="77777777" w:rsidTr="00D74F31">
        <w:tc>
          <w:tcPr>
            <w:tcW w:w="2788" w:type="dxa"/>
            <w:tcBorders>
              <w:top w:val="single" w:sz="4" w:space="0" w:color="auto"/>
              <w:left w:val="single" w:sz="4" w:space="0" w:color="auto"/>
              <w:bottom w:val="single" w:sz="4" w:space="0" w:color="auto"/>
              <w:right w:val="single" w:sz="4" w:space="0" w:color="auto"/>
            </w:tcBorders>
            <w:vAlign w:val="center"/>
            <w:hideMark/>
          </w:tcPr>
          <w:p w14:paraId="136EAC0A" w14:textId="77777777" w:rsidR="00184B8C" w:rsidRPr="00C31E24" w:rsidRDefault="00184B8C" w:rsidP="00D74F31">
            <w:pPr>
              <w:pStyle w:val="TAL"/>
              <w:keepNext w:val="0"/>
              <w:keepLines w:val="0"/>
              <w:widowControl w:val="0"/>
            </w:pPr>
            <w:r w:rsidRPr="00C31E24">
              <w:t>mcvideoinfo</w:t>
            </w:r>
          </w:p>
        </w:tc>
        <w:tc>
          <w:tcPr>
            <w:tcW w:w="2159" w:type="dxa"/>
            <w:tcBorders>
              <w:top w:val="single" w:sz="4" w:space="0" w:color="auto"/>
              <w:left w:val="single" w:sz="4" w:space="0" w:color="auto"/>
              <w:bottom w:val="single" w:sz="4" w:space="0" w:color="auto"/>
              <w:right w:val="single" w:sz="4" w:space="0" w:color="auto"/>
            </w:tcBorders>
          </w:tcPr>
          <w:p w14:paraId="17CAC5BD" w14:textId="77777777" w:rsidR="00184B8C" w:rsidRPr="00C31E24" w:rsidRDefault="00184B8C" w:rsidP="00D74F31">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5910AFC9" w14:textId="77777777" w:rsidR="00184B8C" w:rsidRPr="00C31E24" w:rsidRDefault="00184B8C" w:rsidP="00D74F3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7034A0D6" w14:textId="77777777" w:rsidR="00184B8C" w:rsidRPr="00C31E24" w:rsidRDefault="00184B8C" w:rsidP="00D74F31">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2E0B2462" w14:textId="77777777" w:rsidR="00184B8C" w:rsidRPr="00C31E24" w:rsidRDefault="00184B8C" w:rsidP="00D74F31">
            <w:pPr>
              <w:pStyle w:val="TAL"/>
              <w:keepNext w:val="0"/>
              <w:keepLines w:val="0"/>
              <w:widowControl w:val="0"/>
            </w:pPr>
          </w:p>
        </w:tc>
      </w:tr>
      <w:tr w:rsidR="00184B8C" w:rsidRPr="00C31E24" w14:paraId="419DC018" w14:textId="77777777" w:rsidTr="00D74F31">
        <w:tc>
          <w:tcPr>
            <w:tcW w:w="2788" w:type="dxa"/>
            <w:tcBorders>
              <w:top w:val="single" w:sz="4" w:space="0" w:color="auto"/>
              <w:left w:val="single" w:sz="4" w:space="0" w:color="auto"/>
              <w:bottom w:val="single" w:sz="4" w:space="0" w:color="auto"/>
              <w:right w:val="single" w:sz="4" w:space="0" w:color="auto"/>
            </w:tcBorders>
            <w:vAlign w:val="center"/>
          </w:tcPr>
          <w:p w14:paraId="46494F6A" w14:textId="77777777" w:rsidR="00184B8C" w:rsidRPr="00C31E24" w:rsidRDefault="00184B8C" w:rsidP="00D74F31">
            <w:pPr>
              <w:pStyle w:val="TAL"/>
              <w:keepNext w:val="0"/>
              <w:keepLines w:val="0"/>
              <w:widowControl w:val="0"/>
            </w:pPr>
            <w:r w:rsidRPr="00C31E24">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05786490" w14:textId="77777777" w:rsidR="00184B8C" w:rsidRPr="00C31E24" w:rsidRDefault="00184B8C" w:rsidP="00D74F31">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76B68DA0" w14:textId="77777777" w:rsidR="00184B8C" w:rsidRPr="00C31E24" w:rsidRDefault="00184B8C" w:rsidP="00D74F3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54641E7F" w14:textId="77777777" w:rsidR="00184B8C" w:rsidRPr="00C31E24" w:rsidRDefault="00184B8C" w:rsidP="00D74F31">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1FF2D338" w14:textId="77777777" w:rsidR="00184B8C" w:rsidRPr="00C31E24" w:rsidRDefault="00184B8C" w:rsidP="00D74F31">
            <w:pPr>
              <w:pStyle w:val="TAL"/>
              <w:keepNext w:val="0"/>
              <w:keepLines w:val="0"/>
              <w:widowControl w:val="0"/>
            </w:pPr>
          </w:p>
        </w:tc>
      </w:tr>
      <w:tr w:rsidR="00184B8C" w:rsidRPr="00C31E24" w14:paraId="66C00D61" w14:textId="77777777" w:rsidTr="00D74F31">
        <w:tc>
          <w:tcPr>
            <w:tcW w:w="2788" w:type="dxa"/>
            <w:tcBorders>
              <w:top w:val="single" w:sz="4" w:space="0" w:color="auto"/>
              <w:left w:val="single" w:sz="4" w:space="0" w:color="auto"/>
              <w:bottom w:val="single" w:sz="4" w:space="0" w:color="auto"/>
              <w:right w:val="single" w:sz="4" w:space="0" w:color="auto"/>
            </w:tcBorders>
            <w:vAlign w:val="center"/>
            <w:hideMark/>
          </w:tcPr>
          <w:p w14:paraId="5BDF2DC3" w14:textId="77777777" w:rsidR="00184B8C" w:rsidRPr="00C31E24" w:rsidRDefault="00184B8C" w:rsidP="00D74F31">
            <w:pPr>
              <w:pStyle w:val="TAL"/>
              <w:keepNext w:val="0"/>
              <w:keepLines w:val="0"/>
              <w:widowControl w:val="0"/>
            </w:pPr>
            <w:r w:rsidRPr="00C31E24">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1BEB71E7" w14:textId="77777777" w:rsidR="00184B8C" w:rsidRPr="00C31E24" w:rsidRDefault="00184B8C" w:rsidP="00D74F31">
            <w:pPr>
              <w:pStyle w:val="TAL"/>
              <w:keepNext w:val="0"/>
              <w:keepLines w:val="0"/>
              <w:widowControl w:val="0"/>
            </w:pPr>
            <w:r w:rsidRPr="00C31E24">
              <w:t>"chat"</w:t>
            </w:r>
          </w:p>
        </w:tc>
        <w:tc>
          <w:tcPr>
            <w:tcW w:w="2069" w:type="dxa"/>
            <w:tcBorders>
              <w:top w:val="single" w:sz="4" w:space="0" w:color="auto"/>
              <w:left w:val="single" w:sz="4" w:space="0" w:color="auto"/>
              <w:bottom w:val="single" w:sz="4" w:space="0" w:color="auto"/>
              <w:right w:val="single" w:sz="4" w:space="0" w:color="auto"/>
            </w:tcBorders>
          </w:tcPr>
          <w:p w14:paraId="327D5926" w14:textId="77777777" w:rsidR="00184B8C" w:rsidRPr="00C31E24" w:rsidRDefault="00184B8C" w:rsidP="00D74F3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DD1E36B" w14:textId="77777777" w:rsidR="00184B8C" w:rsidRPr="00C31E24" w:rsidRDefault="00184B8C" w:rsidP="00D74F31">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480E46D4" w14:textId="77777777" w:rsidR="00184B8C" w:rsidRPr="00C31E24" w:rsidRDefault="00184B8C" w:rsidP="00D74F31">
            <w:pPr>
              <w:pStyle w:val="TAL"/>
              <w:keepNext w:val="0"/>
              <w:keepLines w:val="0"/>
              <w:widowControl w:val="0"/>
            </w:pPr>
          </w:p>
        </w:tc>
      </w:tr>
      <w:bookmarkEnd w:id="524"/>
    </w:tbl>
    <w:p w14:paraId="70CE1E53" w14:textId="77777777" w:rsidR="00184B8C" w:rsidRPr="00C31E24" w:rsidRDefault="00184B8C" w:rsidP="00184B8C"/>
    <w:p w14:paraId="2E6E390F" w14:textId="77777777" w:rsidR="00184B8C" w:rsidRPr="00C31E24" w:rsidRDefault="00184B8C" w:rsidP="00764DD4">
      <w:pPr>
        <w:pStyle w:val="TH"/>
      </w:pPr>
      <w:r w:rsidRPr="00C31E24">
        <w:t>Table 6.1.2.5.3.3-3: SIP 200 (OK) (Steps 4, 19 Table 6.1.2.5.3.2-1)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463"/>
        <w:gridCol w:w="1057"/>
      </w:tblGrid>
      <w:tr w:rsidR="00184B8C" w:rsidRPr="00C31E24" w14:paraId="0790CE14" w14:textId="77777777" w:rsidTr="00D74F31">
        <w:trPr>
          <w:tblHeader/>
        </w:trPr>
        <w:tc>
          <w:tcPr>
            <w:tcW w:w="9517" w:type="dxa"/>
            <w:gridSpan w:val="5"/>
          </w:tcPr>
          <w:p w14:paraId="558FC54C" w14:textId="77777777" w:rsidR="00184B8C" w:rsidRPr="00C31E24" w:rsidRDefault="00184B8C" w:rsidP="00D74F31">
            <w:pPr>
              <w:pStyle w:val="TAL"/>
              <w:keepLines w:val="0"/>
              <w:widowControl w:val="0"/>
            </w:pPr>
            <w:r w:rsidRPr="00C31E24">
              <w:t>Derivation Path: TS 36.579-1 [2], Table 5.5.2.17.1.2-1, condition MCVIDEO</w:t>
            </w:r>
          </w:p>
        </w:tc>
      </w:tr>
      <w:tr w:rsidR="00184B8C" w:rsidRPr="00C31E24" w14:paraId="0F0BE0B5" w14:textId="77777777" w:rsidTr="00D74F31">
        <w:trPr>
          <w:trHeight w:val="260"/>
          <w:tblHeader/>
        </w:trPr>
        <w:tc>
          <w:tcPr>
            <w:tcW w:w="2677" w:type="dxa"/>
          </w:tcPr>
          <w:p w14:paraId="593E8418" w14:textId="77777777" w:rsidR="00184B8C" w:rsidRPr="00C31E24" w:rsidRDefault="00184B8C" w:rsidP="00D74F31">
            <w:pPr>
              <w:pStyle w:val="TAH"/>
              <w:keepLines w:val="0"/>
              <w:widowControl w:val="0"/>
            </w:pPr>
            <w:r w:rsidRPr="00C31E24">
              <w:t>Information Element</w:t>
            </w:r>
          </w:p>
        </w:tc>
        <w:tc>
          <w:tcPr>
            <w:tcW w:w="2160" w:type="dxa"/>
          </w:tcPr>
          <w:p w14:paraId="4E5E7AB7" w14:textId="77777777" w:rsidR="00184B8C" w:rsidRPr="00C31E24" w:rsidRDefault="00184B8C" w:rsidP="00D74F31">
            <w:pPr>
              <w:pStyle w:val="TAH"/>
              <w:keepLines w:val="0"/>
              <w:widowControl w:val="0"/>
            </w:pPr>
            <w:r w:rsidRPr="00C31E24">
              <w:t>Value/remark</w:t>
            </w:r>
          </w:p>
        </w:tc>
        <w:tc>
          <w:tcPr>
            <w:tcW w:w="2160" w:type="dxa"/>
            <w:tcBorders>
              <w:bottom w:val="single" w:sz="4" w:space="0" w:color="auto"/>
            </w:tcBorders>
          </w:tcPr>
          <w:p w14:paraId="19968AD6" w14:textId="77777777" w:rsidR="00184B8C" w:rsidRPr="00C31E24" w:rsidRDefault="00184B8C" w:rsidP="00D74F31">
            <w:pPr>
              <w:pStyle w:val="TAH"/>
              <w:keepLines w:val="0"/>
              <w:widowControl w:val="0"/>
            </w:pPr>
            <w:r w:rsidRPr="00C31E24">
              <w:t>Comment</w:t>
            </w:r>
          </w:p>
        </w:tc>
        <w:tc>
          <w:tcPr>
            <w:tcW w:w="1463" w:type="dxa"/>
          </w:tcPr>
          <w:p w14:paraId="3F58EABD" w14:textId="77777777" w:rsidR="00184B8C" w:rsidRPr="00C31E24" w:rsidRDefault="00184B8C" w:rsidP="00D74F31">
            <w:pPr>
              <w:pStyle w:val="TAH"/>
              <w:keepLines w:val="0"/>
              <w:widowControl w:val="0"/>
            </w:pPr>
            <w:r w:rsidRPr="00C31E24">
              <w:t>Reference</w:t>
            </w:r>
          </w:p>
        </w:tc>
        <w:tc>
          <w:tcPr>
            <w:tcW w:w="1057" w:type="dxa"/>
          </w:tcPr>
          <w:p w14:paraId="51323AF0" w14:textId="77777777" w:rsidR="00184B8C" w:rsidRPr="00C31E24" w:rsidRDefault="00184B8C" w:rsidP="00D74F31">
            <w:pPr>
              <w:pStyle w:val="TAH"/>
              <w:keepLines w:val="0"/>
              <w:widowControl w:val="0"/>
            </w:pPr>
            <w:r w:rsidRPr="00C31E24">
              <w:t>Condition</w:t>
            </w:r>
          </w:p>
        </w:tc>
      </w:tr>
      <w:tr w:rsidR="00184B8C" w:rsidRPr="00C31E24" w14:paraId="6B919F37" w14:textId="77777777" w:rsidTr="00D74F31">
        <w:tc>
          <w:tcPr>
            <w:tcW w:w="2677" w:type="dxa"/>
          </w:tcPr>
          <w:p w14:paraId="55B83939"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b/>
                <w:bCs/>
                <w:sz w:val="18"/>
                <w:szCs w:val="18"/>
                <w:lang w:val="en-GB"/>
              </w:rPr>
              <w:t>Content-Type</w:t>
            </w:r>
          </w:p>
        </w:tc>
        <w:tc>
          <w:tcPr>
            <w:tcW w:w="2160" w:type="dxa"/>
          </w:tcPr>
          <w:p w14:paraId="177825C3"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not present</w:t>
            </w:r>
          </w:p>
        </w:tc>
        <w:tc>
          <w:tcPr>
            <w:tcW w:w="2160" w:type="dxa"/>
            <w:tcBorders>
              <w:bottom w:val="single" w:sz="4" w:space="0" w:color="auto"/>
            </w:tcBorders>
          </w:tcPr>
          <w:p w14:paraId="774D6C73"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c>
          <w:tcPr>
            <w:tcW w:w="1463" w:type="dxa"/>
          </w:tcPr>
          <w:p w14:paraId="704663F9"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c>
          <w:tcPr>
            <w:tcW w:w="1057" w:type="dxa"/>
          </w:tcPr>
          <w:p w14:paraId="57762C62"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r>
      <w:tr w:rsidR="00184B8C" w:rsidRPr="00C31E24" w14:paraId="3A4DC427" w14:textId="77777777" w:rsidTr="00D74F31">
        <w:tc>
          <w:tcPr>
            <w:tcW w:w="2677" w:type="dxa"/>
          </w:tcPr>
          <w:p w14:paraId="4C95E53C"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b/>
                <w:bCs/>
                <w:sz w:val="18"/>
                <w:szCs w:val="18"/>
                <w:lang w:val="en-GB"/>
              </w:rPr>
              <w:t>Content-Length</w:t>
            </w:r>
          </w:p>
        </w:tc>
        <w:tc>
          <w:tcPr>
            <w:tcW w:w="2160" w:type="dxa"/>
          </w:tcPr>
          <w:p w14:paraId="2D880A23"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c>
          <w:tcPr>
            <w:tcW w:w="2160" w:type="dxa"/>
            <w:tcBorders>
              <w:top w:val="single" w:sz="4" w:space="0" w:color="auto"/>
              <w:bottom w:val="single" w:sz="4" w:space="0" w:color="auto"/>
            </w:tcBorders>
          </w:tcPr>
          <w:p w14:paraId="56F9A44D"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c>
          <w:tcPr>
            <w:tcW w:w="1463" w:type="dxa"/>
          </w:tcPr>
          <w:p w14:paraId="4220F1AB"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c>
          <w:tcPr>
            <w:tcW w:w="1057" w:type="dxa"/>
          </w:tcPr>
          <w:p w14:paraId="04E402D8"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r>
      <w:tr w:rsidR="00184B8C" w:rsidRPr="00C31E24" w14:paraId="5F6C82F7" w14:textId="77777777" w:rsidTr="00D74F31">
        <w:tc>
          <w:tcPr>
            <w:tcW w:w="2677" w:type="dxa"/>
          </w:tcPr>
          <w:p w14:paraId="546AE209"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value</w:t>
            </w:r>
          </w:p>
        </w:tc>
        <w:tc>
          <w:tcPr>
            <w:tcW w:w="2160" w:type="dxa"/>
          </w:tcPr>
          <w:p w14:paraId="236E5341"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"0"</w:t>
            </w:r>
          </w:p>
        </w:tc>
        <w:tc>
          <w:tcPr>
            <w:tcW w:w="2160" w:type="dxa"/>
            <w:tcBorders>
              <w:top w:val="single" w:sz="4" w:space="0" w:color="auto"/>
              <w:bottom w:val="single" w:sz="4" w:space="0" w:color="auto"/>
            </w:tcBorders>
          </w:tcPr>
          <w:p w14:paraId="5A7CB23D"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No message body included</w:t>
            </w:r>
          </w:p>
        </w:tc>
        <w:tc>
          <w:tcPr>
            <w:tcW w:w="1463" w:type="dxa"/>
          </w:tcPr>
          <w:p w14:paraId="7CCEAEE4"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c>
          <w:tcPr>
            <w:tcW w:w="1057" w:type="dxa"/>
          </w:tcPr>
          <w:p w14:paraId="20184DC7"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r>
    </w:tbl>
    <w:p w14:paraId="60E915FF" w14:textId="77777777" w:rsidR="00184B8C" w:rsidRPr="00C31E24" w:rsidRDefault="00184B8C" w:rsidP="00184B8C"/>
    <w:p w14:paraId="68FDB06D" w14:textId="77777777" w:rsidR="00184B8C" w:rsidRPr="00C31E24" w:rsidRDefault="00184B8C" w:rsidP="00184B8C">
      <w:pPr>
        <w:pStyle w:val="TH"/>
        <w:spacing w:before="0"/>
      </w:pPr>
      <w:r w:rsidRPr="00C31E24">
        <w:t>Table 6.1.2.5.3.3-4: Transmission Granted (Step 6, Table 6.1.2.5.3.2-1)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06"/>
        <w:gridCol w:w="2407"/>
        <w:gridCol w:w="2277"/>
        <w:gridCol w:w="1336"/>
        <w:gridCol w:w="1204"/>
      </w:tblGrid>
      <w:tr w:rsidR="00184B8C" w:rsidRPr="00C31E24" w14:paraId="55382D31" w14:textId="77777777" w:rsidTr="00D74F31">
        <w:trPr>
          <w:tblHeader/>
        </w:trPr>
        <w:tc>
          <w:tcPr>
            <w:tcW w:w="9531" w:type="dxa"/>
            <w:gridSpan w:val="5"/>
            <w:tcMar>
              <w:top w:w="0" w:type="dxa"/>
              <w:left w:w="108" w:type="dxa"/>
              <w:bottom w:w="0" w:type="dxa"/>
              <w:right w:w="108" w:type="dxa"/>
            </w:tcMar>
            <w:hideMark/>
          </w:tcPr>
          <w:p w14:paraId="676628CD" w14:textId="77777777" w:rsidR="00184B8C" w:rsidRPr="00C31E24" w:rsidRDefault="00184B8C" w:rsidP="00D74F31">
            <w:pPr>
              <w:pStyle w:val="TAL"/>
              <w:spacing w:line="252" w:lineRule="auto"/>
            </w:pPr>
            <w:r w:rsidRPr="00C31E24">
              <w:t>Derivation Path: TS 36.579-1 [2], Table 5.5.11.2.1-1, condition ON-NETWORK</w:t>
            </w:r>
          </w:p>
        </w:tc>
      </w:tr>
      <w:tr w:rsidR="00184B8C" w:rsidRPr="00C31E24" w14:paraId="27ABC0FC" w14:textId="77777777" w:rsidTr="00D74F31">
        <w:trPr>
          <w:tblHeader/>
        </w:trPr>
        <w:tc>
          <w:tcPr>
            <w:tcW w:w="2381" w:type="dxa"/>
            <w:tcMar>
              <w:top w:w="0" w:type="dxa"/>
              <w:left w:w="108" w:type="dxa"/>
              <w:bottom w:w="0" w:type="dxa"/>
              <w:right w:w="108" w:type="dxa"/>
            </w:tcMar>
            <w:hideMark/>
          </w:tcPr>
          <w:p w14:paraId="672AA024" w14:textId="77777777" w:rsidR="00184B8C" w:rsidRPr="00C31E24" w:rsidRDefault="00184B8C" w:rsidP="00D74F31">
            <w:pPr>
              <w:pStyle w:val="TAH"/>
              <w:spacing w:line="252" w:lineRule="auto"/>
            </w:pPr>
            <w:r w:rsidRPr="00C31E24">
              <w:t>Information Element</w:t>
            </w:r>
          </w:p>
        </w:tc>
        <w:tc>
          <w:tcPr>
            <w:tcW w:w="2382" w:type="dxa"/>
            <w:tcMar>
              <w:top w:w="0" w:type="dxa"/>
              <w:left w:w="108" w:type="dxa"/>
              <w:bottom w:w="0" w:type="dxa"/>
              <w:right w:w="108" w:type="dxa"/>
            </w:tcMar>
            <w:hideMark/>
          </w:tcPr>
          <w:p w14:paraId="694E8222" w14:textId="77777777" w:rsidR="00184B8C" w:rsidRPr="00C31E24" w:rsidRDefault="00184B8C" w:rsidP="00D74F31">
            <w:pPr>
              <w:pStyle w:val="TAH"/>
              <w:spacing w:line="252" w:lineRule="auto"/>
            </w:pPr>
            <w:r w:rsidRPr="00C31E24">
              <w:t>Value/remark</w:t>
            </w:r>
          </w:p>
        </w:tc>
        <w:tc>
          <w:tcPr>
            <w:tcW w:w="2254" w:type="dxa"/>
            <w:tcMar>
              <w:top w:w="0" w:type="dxa"/>
              <w:left w:w="108" w:type="dxa"/>
              <w:bottom w:w="0" w:type="dxa"/>
              <w:right w:w="108" w:type="dxa"/>
            </w:tcMar>
            <w:hideMark/>
          </w:tcPr>
          <w:p w14:paraId="03E33244" w14:textId="77777777" w:rsidR="00184B8C" w:rsidRPr="00C31E24" w:rsidRDefault="00184B8C" w:rsidP="00D74F31">
            <w:pPr>
              <w:pStyle w:val="TAH"/>
              <w:spacing w:line="252" w:lineRule="auto"/>
            </w:pPr>
            <w:r w:rsidRPr="00C31E24">
              <w:t>Comment</w:t>
            </w:r>
          </w:p>
        </w:tc>
        <w:tc>
          <w:tcPr>
            <w:tcW w:w="1322" w:type="dxa"/>
            <w:tcMar>
              <w:top w:w="0" w:type="dxa"/>
              <w:left w:w="108" w:type="dxa"/>
              <w:bottom w:w="0" w:type="dxa"/>
              <w:right w:w="108" w:type="dxa"/>
            </w:tcMar>
            <w:hideMark/>
          </w:tcPr>
          <w:p w14:paraId="3E0BFAFF" w14:textId="77777777" w:rsidR="00184B8C" w:rsidRPr="00C31E24" w:rsidRDefault="00184B8C" w:rsidP="00D74F31">
            <w:pPr>
              <w:pStyle w:val="TAH"/>
              <w:spacing w:line="252" w:lineRule="auto"/>
            </w:pPr>
            <w:r w:rsidRPr="00C31E24">
              <w:t>Reference</w:t>
            </w:r>
          </w:p>
        </w:tc>
        <w:tc>
          <w:tcPr>
            <w:tcW w:w="1192" w:type="dxa"/>
            <w:tcMar>
              <w:top w:w="0" w:type="dxa"/>
              <w:left w:w="108" w:type="dxa"/>
              <w:bottom w:w="0" w:type="dxa"/>
              <w:right w:w="108" w:type="dxa"/>
            </w:tcMar>
            <w:hideMark/>
          </w:tcPr>
          <w:p w14:paraId="6CA8ED7D" w14:textId="77777777" w:rsidR="00184B8C" w:rsidRPr="00C31E24" w:rsidRDefault="00184B8C" w:rsidP="00D74F31">
            <w:pPr>
              <w:pStyle w:val="TAH"/>
              <w:spacing w:line="252" w:lineRule="auto"/>
            </w:pPr>
            <w:r w:rsidRPr="00C31E24">
              <w:t>Condition</w:t>
            </w:r>
          </w:p>
        </w:tc>
      </w:tr>
      <w:tr w:rsidR="00184B8C" w:rsidRPr="00C31E24" w14:paraId="49860987" w14:textId="77777777" w:rsidTr="00D74F31">
        <w:trPr>
          <w:tblHeader/>
        </w:trPr>
        <w:tc>
          <w:tcPr>
            <w:tcW w:w="2381" w:type="dxa"/>
            <w:tcMar>
              <w:top w:w="0" w:type="dxa"/>
              <w:left w:w="108" w:type="dxa"/>
              <w:bottom w:w="0" w:type="dxa"/>
              <w:right w:w="108" w:type="dxa"/>
            </w:tcMar>
            <w:hideMark/>
          </w:tcPr>
          <w:p w14:paraId="03173EAB" w14:textId="77777777" w:rsidR="00184B8C" w:rsidRPr="00C31E24" w:rsidRDefault="00184B8C" w:rsidP="00D74F31">
            <w:pPr>
              <w:pStyle w:val="TAL"/>
              <w:spacing w:line="252" w:lineRule="auto"/>
              <w:rPr>
                <w:b/>
                <w:bCs/>
              </w:rPr>
            </w:pPr>
            <w:r w:rsidRPr="00C31E24">
              <w:rPr>
                <w:b/>
                <w:bCs/>
              </w:rPr>
              <w:t>Transmission Indicator</w:t>
            </w:r>
          </w:p>
        </w:tc>
        <w:tc>
          <w:tcPr>
            <w:tcW w:w="2382" w:type="dxa"/>
            <w:tcMar>
              <w:top w:w="0" w:type="dxa"/>
              <w:left w:w="108" w:type="dxa"/>
              <w:bottom w:w="0" w:type="dxa"/>
              <w:right w:w="108" w:type="dxa"/>
            </w:tcMar>
          </w:tcPr>
          <w:p w14:paraId="2DCBE5A9" w14:textId="77777777" w:rsidR="00184B8C" w:rsidRPr="00C31E24" w:rsidRDefault="00184B8C" w:rsidP="00D74F31">
            <w:pPr>
              <w:pStyle w:val="TAL"/>
              <w:spacing w:line="252" w:lineRule="auto"/>
            </w:pPr>
          </w:p>
        </w:tc>
        <w:tc>
          <w:tcPr>
            <w:tcW w:w="2254" w:type="dxa"/>
            <w:tcMar>
              <w:top w:w="0" w:type="dxa"/>
              <w:left w:w="108" w:type="dxa"/>
              <w:bottom w:w="0" w:type="dxa"/>
              <w:right w:w="108" w:type="dxa"/>
            </w:tcMar>
            <w:hideMark/>
          </w:tcPr>
          <w:p w14:paraId="02365F70" w14:textId="77777777" w:rsidR="00184B8C" w:rsidRPr="00C31E24" w:rsidRDefault="00184B8C" w:rsidP="00D74F31">
            <w:pPr>
              <w:pStyle w:val="TAL"/>
              <w:spacing w:line="252" w:lineRule="auto"/>
            </w:pPr>
            <w:r w:rsidRPr="00C31E24">
              <w:t>Length is 16 bits, A-P.</w:t>
            </w:r>
          </w:p>
        </w:tc>
        <w:tc>
          <w:tcPr>
            <w:tcW w:w="1322" w:type="dxa"/>
            <w:tcMar>
              <w:top w:w="0" w:type="dxa"/>
              <w:left w:w="108" w:type="dxa"/>
              <w:bottom w:w="0" w:type="dxa"/>
              <w:right w:w="108" w:type="dxa"/>
            </w:tcMar>
          </w:tcPr>
          <w:p w14:paraId="7AF80A66" w14:textId="77777777" w:rsidR="00184B8C" w:rsidRPr="00C31E24" w:rsidRDefault="00184B8C" w:rsidP="00D74F31">
            <w:pPr>
              <w:pStyle w:val="TAL"/>
              <w:spacing w:line="252" w:lineRule="auto"/>
            </w:pPr>
          </w:p>
        </w:tc>
        <w:tc>
          <w:tcPr>
            <w:tcW w:w="1192" w:type="dxa"/>
            <w:tcMar>
              <w:top w:w="0" w:type="dxa"/>
              <w:left w:w="108" w:type="dxa"/>
              <w:bottom w:w="0" w:type="dxa"/>
              <w:right w:w="108" w:type="dxa"/>
            </w:tcMar>
          </w:tcPr>
          <w:p w14:paraId="18B3EC89" w14:textId="77777777" w:rsidR="00184B8C" w:rsidRPr="00C31E24" w:rsidRDefault="00184B8C" w:rsidP="00D74F31">
            <w:pPr>
              <w:pStyle w:val="TAL"/>
              <w:spacing w:line="252" w:lineRule="auto"/>
            </w:pPr>
          </w:p>
        </w:tc>
      </w:tr>
      <w:tr w:rsidR="00184B8C" w:rsidRPr="00C31E24" w14:paraId="2A4D8316" w14:textId="77777777" w:rsidTr="00D74F31">
        <w:trPr>
          <w:tblHeader/>
        </w:trPr>
        <w:tc>
          <w:tcPr>
            <w:tcW w:w="2381" w:type="dxa"/>
            <w:tcMar>
              <w:top w:w="0" w:type="dxa"/>
              <w:left w:w="108" w:type="dxa"/>
              <w:bottom w:w="0" w:type="dxa"/>
              <w:right w:w="108" w:type="dxa"/>
            </w:tcMar>
            <w:hideMark/>
          </w:tcPr>
          <w:p w14:paraId="36285E01" w14:textId="77777777" w:rsidR="00184B8C" w:rsidRPr="00C31E24" w:rsidRDefault="00184B8C" w:rsidP="00D74F31">
            <w:pPr>
              <w:pStyle w:val="TAL"/>
              <w:spacing w:line="252" w:lineRule="auto"/>
            </w:pPr>
            <w:r w:rsidRPr="00C31E24">
              <w:t>  Transmission Indicator</w:t>
            </w:r>
          </w:p>
        </w:tc>
        <w:tc>
          <w:tcPr>
            <w:tcW w:w="2382" w:type="dxa"/>
            <w:tcMar>
              <w:top w:w="0" w:type="dxa"/>
              <w:left w:w="108" w:type="dxa"/>
              <w:bottom w:w="0" w:type="dxa"/>
              <w:right w:w="108" w:type="dxa"/>
            </w:tcMar>
            <w:hideMark/>
          </w:tcPr>
          <w:p w14:paraId="45AB1DA9" w14:textId="77777777" w:rsidR="00184B8C" w:rsidRPr="00C31E24" w:rsidRDefault="00184B8C" w:rsidP="00D74F31">
            <w:pPr>
              <w:pStyle w:val="TAL"/>
              <w:spacing w:line="252" w:lineRule="auto"/>
            </w:pPr>
            <w:r w:rsidRPr="00C31E24">
              <w:t>"1001000000000000"</w:t>
            </w:r>
          </w:p>
        </w:tc>
        <w:tc>
          <w:tcPr>
            <w:tcW w:w="2254" w:type="dxa"/>
            <w:tcMar>
              <w:top w:w="0" w:type="dxa"/>
              <w:left w:w="108" w:type="dxa"/>
              <w:bottom w:w="0" w:type="dxa"/>
              <w:right w:w="108" w:type="dxa"/>
            </w:tcMar>
            <w:hideMark/>
          </w:tcPr>
          <w:p w14:paraId="509DB94E" w14:textId="77777777" w:rsidR="00184B8C" w:rsidRPr="00C31E24" w:rsidRDefault="00184B8C" w:rsidP="00D74F31">
            <w:pPr>
              <w:pStyle w:val="TAL"/>
              <w:spacing w:line="252" w:lineRule="auto"/>
            </w:pPr>
            <w:r w:rsidRPr="00C31E24">
              <w:t>D = Emergency call</w:t>
            </w:r>
          </w:p>
        </w:tc>
        <w:tc>
          <w:tcPr>
            <w:tcW w:w="1322" w:type="dxa"/>
            <w:tcMar>
              <w:top w:w="0" w:type="dxa"/>
              <w:left w:w="108" w:type="dxa"/>
              <w:bottom w:w="0" w:type="dxa"/>
              <w:right w:w="108" w:type="dxa"/>
            </w:tcMar>
            <w:hideMark/>
          </w:tcPr>
          <w:p w14:paraId="4DDAC82A" w14:textId="77777777" w:rsidR="00184B8C" w:rsidRPr="00C31E24" w:rsidRDefault="00184B8C" w:rsidP="00D74F31">
            <w:pPr>
              <w:pStyle w:val="TAL"/>
              <w:spacing w:line="252" w:lineRule="auto"/>
            </w:pPr>
            <w:r w:rsidRPr="00C31E24">
              <w:t>TS 24.581 [27], clause 9.2.5.1</w:t>
            </w:r>
          </w:p>
        </w:tc>
        <w:tc>
          <w:tcPr>
            <w:tcW w:w="1192" w:type="dxa"/>
            <w:tcMar>
              <w:top w:w="0" w:type="dxa"/>
              <w:left w:w="108" w:type="dxa"/>
              <w:bottom w:w="0" w:type="dxa"/>
              <w:right w:w="108" w:type="dxa"/>
            </w:tcMar>
          </w:tcPr>
          <w:p w14:paraId="5D3DE380" w14:textId="77777777" w:rsidR="00184B8C" w:rsidRPr="00C31E24" w:rsidRDefault="00184B8C" w:rsidP="00D74F31">
            <w:pPr>
              <w:pStyle w:val="TAL"/>
              <w:spacing w:line="252" w:lineRule="auto"/>
            </w:pPr>
          </w:p>
        </w:tc>
      </w:tr>
    </w:tbl>
    <w:p w14:paraId="7AAAB7CF" w14:textId="77777777" w:rsidR="00184B8C" w:rsidRPr="00C31E24" w:rsidRDefault="00184B8C" w:rsidP="00184B8C"/>
    <w:p w14:paraId="025A71B8" w14:textId="77777777" w:rsidR="00184B8C" w:rsidRPr="00C31E24" w:rsidRDefault="00184B8C" w:rsidP="00184B8C">
      <w:pPr>
        <w:pStyle w:val="TH"/>
        <w:spacing w:before="0"/>
      </w:pPr>
      <w:r w:rsidRPr="00C31E24">
        <w:t>Table 6.1.2.5.3.3-5: SIP BYE (Steps 15, 29, Table 6.1.2.5.3.2-1)</w:t>
      </w:r>
    </w:p>
    <w:tbl>
      <w:tblPr>
        <w:tblW w:w="96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354"/>
        <w:gridCol w:w="2357"/>
        <w:gridCol w:w="2300"/>
        <w:gridCol w:w="1310"/>
        <w:gridCol w:w="1327"/>
      </w:tblGrid>
      <w:tr w:rsidR="00184B8C" w:rsidRPr="00C31E24" w:rsidDel="00127C5D" w14:paraId="61A2360C" w14:textId="77777777" w:rsidTr="00D74F31">
        <w:trPr>
          <w:tblHeader/>
        </w:trPr>
        <w:tc>
          <w:tcPr>
            <w:tcW w:w="9531" w:type="dxa"/>
            <w:gridSpan w:val="5"/>
          </w:tcPr>
          <w:p w14:paraId="62C95A83" w14:textId="77777777" w:rsidR="00184B8C" w:rsidRPr="00C31E24" w:rsidDel="00127C5D" w:rsidRDefault="00184B8C" w:rsidP="00D74F31">
            <w:pPr>
              <w:pStyle w:val="TAL"/>
              <w:keepNext w:val="0"/>
              <w:keepLines w:val="0"/>
              <w:widowControl w:val="0"/>
            </w:pPr>
            <w:r w:rsidRPr="00C31E24">
              <w:t>Derivation Path: TS 36.579-1, Table 5.5.2.2-1, condition MO_CALL</w:t>
            </w:r>
          </w:p>
        </w:tc>
      </w:tr>
      <w:tr w:rsidR="00184B8C" w:rsidRPr="00C31E24" w:rsidDel="00127C5D" w14:paraId="58AD6607" w14:textId="77777777" w:rsidTr="00D74F31">
        <w:trPr>
          <w:tblHeader/>
        </w:trPr>
        <w:tc>
          <w:tcPr>
            <w:tcW w:w="2326" w:type="dxa"/>
          </w:tcPr>
          <w:p w14:paraId="27004EC4" w14:textId="77777777" w:rsidR="00184B8C" w:rsidRPr="00C31E24" w:rsidDel="00127C5D" w:rsidRDefault="00184B8C" w:rsidP="00D74F31">
            <w:pPr>
              <w:pStyle w:val="TAL"/>
              <w:keepNext w:val="0"/>
              <w:keepLines w:val="0"/>
              <w:widowControl w:val="0"/>
              <w:rPr>
                <w:b/>
              </w:rPr>
            </w:pPr>
            <w:r w:rsidRPr="00C31E24">
              <w:rPr>
                <w:b/>
              </w:rPr>
              <w:t>Information Element</w:t>
            </w:r>
          </w:p>
        </w:tc>
        <w:tc>
          <w:tcPr>
            <w:tcW w:w="2328" w:type="dxa"/>
          </w:tcPr>
          <w:p w14:paraId="51DA77F7" w14:textId="77777777" w:rsidR="00184B8C" w:rsidRPr="00C31E24" w:rsidDel="00127C5D" w:rsidRDefault="00184B8C" w:rsidP="00D74F31">
            <w:pPr>
              <w:pStyle w:val="TAL"/>
              <w:keepNext w:val="0"/>
              <w:keepLines w:val="0"/>
              <w:widowControl w:val="0"/>
              <w:rPr>
                <w:b/>
              </w:rPr>
            </w:pPr>
            <w:r w:rsidRPr="00C31E24">
              <w:rPr>
                <w:b/>
              </w:rPr>
              <w:t>Value/remark</w:t>
            </w:r>
          </w:p>
        </w:tc>
        <w:tc>
          <w:tcPr>
            <w:tcW w:w="2272" w:type="dxa"/>
          </w:tcPr>
          <w:p w14:paraId="45391280" w14:textId="77777777" w:rsidR="00184B8C" w:rsidRPr="00C31E24" w:rsidDel="00127C5D" w:rsidRDefault="00184B8C" w:rsidP="00D74F31">
            <w:pPr>
              <w:pStyle w:val="TAL"/>
              <w:keepNext w:val="0"/>
              <w:keepLines w:val="0"/>
              <w:widowControl w:val="0"/>
              <w:rPr>
                <w:b/>
              </w:rPr>
            </w:pPr>
            <w:r w:rsidRPr="00C31E24">
              <w:rPr>
                <w:b/>
              </w:rPr>
              <w:t>Comment</w:t>
            </w:r>
          </w:p>
        </w:tc>
        <w:tc>
          <w:tcPr>
            <w:tcW w:w="1294" w:type="dxa"/>
          </w:tcPr>
          <w:p w14:paraId="39879530" w14:textId="77777777" w:rsidR="00184B8C" w:rsidRPr="00C31E24" w:rsidDel="00127C5D" w:rsidRDefault="00184B8C" w:rsidP="00D74F31">
            <w:pPr>
              <w:pStyle w:val="TAL"/>
              <w:keepNext w:val="0"/>
              <w:keepLines w:val="0"/>
              <w:widowControl w:val="0"/>
              <w:rPr>
                <w:b/>
              </w:rPr>
            </w:pPr>
            <w:r w:rsidRPr="00C31E24">
              <w:rPr>
                <w:b/>
              </w:rPr>
              <w:t>Reference</w:t>
            </w:r>
          </w:p>
        </w:tc>
        <w:tc>
          <w:tcPr>
            <w:tcW w:w="1311" w:type="dxa"/>
          </w:tcPr>
          <w:p w14:paraId="2173205D" w14:textId="77777777" w:rsidR="00184B8C" w:rsidRPr="00C31E24" w:rsidDel="00127C5D" w:rsidRDefault="00184B8C" w:rsidP="00D74F31">
            <w:pPr>
              <w:pStyle w:val="TAL"/>
              <w:keepNext w:val="0"/>
              <w:keepLines w:val="0"/>
              <w:widowControl w:val="0"/>
              <w:rPr>
                <w:b/>
              </w:rPr>
            </w:pPr>
            <w:r w:rsidRPr="00C31E24">
              <w:rPr>
                <w:b/>
              </w:rPr>
              <w:t>Condition</w:t>
            </w:r>
          </w:p>
        </w:tc>
      </w:tr>
    </w:tbl>
    <w:p w14:paraId="0F2FF702" w14:textId="77777777" w:rsidR="00184B8C" w:rsidRPr="00C31E24" w:rsidRDefault="00184B8C" w:rsidP="00184B8C"/>
    <w:p w14:paraId="3E23C0BF" w14:textId="77777777" w:rsidR="00184B8C" w:rsidRPr="00C31E24" w:rsidRDefault="00184B8C" w:rsidP="00764DD4">
      <w:pPr>
        <w:pStyle w:val="TH"/>
      </w:pPr>
      <w:r w:rsidRPr="00C31E24">
        <w:t>Table 6.1.2.5.3.3-6 SIP 200 (OK) (Steps 16, 30, Table 6.1.2.5.3.2-1)</w:t>
      </w:r>
    </w:p>
    <w:tbl>
      <w:tblPr>
        <w:tblW w:w="951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677"/>
        <w:gridCol w:w="2160"/>
        <w:gridCol w:w="2160"/>
        <w:gridCol w:w="1463"/>
        <w:gridCol w:w="1057"/>
      </w:tblGrid>
      <w:tr w:rsidR="00184B8C" w:rsidRPr="00C31E24" w14:paraId="113E889D" w14:textId="77777777" w:rsidTr="00D74F31">
        <w:trPr>
          <w:tblHeader/>
        </w:trPr>
        <w:tc>
          <w:tcPr>
            <w:tcW w:w="9517" w:type="dxa"/>
            <w:gridSpan w:val="5"/>
          </w:tcPr>
          <w:p w14:paraId="7CA641FD" w14:textId="77777777" w:rsidR="00184B8C" w:rsidRPr="00C31E24" w:rsidRDefault="00184B8C" w:rsidP="00D74F31">
            <w:pPr>
              <w:pStyle w:val="TAL"/>
              <w:keepLines w:val="0"/>
              <w:widowControl w:val="0"/>
            </w:pPr>
            <w:bookmarkStart w:id="525" w:name="_Hlk38224616"/>
            <w:r w:rsidRPr="00C31E24">
              <w:t>Derivation Path: TS 36.579-1 [2], Table 5.5.2.17.1.2-1, condition MCVIDEO</w:t>
            </w:r>
          </w:p>
        </w:tc>
      </w:tr>
      <w:tr w:rsidR="00184B8C" w:rsidRPr="00C31E24" w14:paraId="5CCC1012" w14:textId="77777777" w:rsidTr="00D74F31">
        <w:trPr>
          <w:trHeight w:val="260"/>
          <w:tblHeader/>
        </w:trPr>
        <w:tc>
          <w:tcPr>
            <w:tcW w:w="2677" w:type="dxa"/>
          </w:tcPr>
          <w:p w14:paraId="270BB2B2" w14:textId="77777777" w:rsidR="00184B8C" w:rsidRPr="00C31E24" w:rsidRDefault="00184B8C" w:rsidP="00D74F31">
            <w:pPr>
              <w:pStyle w:val="TAH"/>
              <w:keepLines w:val="0"/>
              <w:widowControl w:val="0"/>
            </w:pPr>
            <w:r w:rsidRPr="00C31E24">
              <w:t>Information Element</w:t>
            </w:r>
          </w:p>
        </w:tc>
        <w:tc>
          <w:tcPr>
            <w:tcW w:w="2160" w:type="dxa"/>
          </w:tcPr>
          <w:p w14:paraId="06D33155" w14:textId="77777777" w:rsidR="00184B8C" w:rsidRPr="00C31E24" w:rsidRDefault="00184B8C" w:rsidP="00D74F31">
            <w:pPr>
              <w:pStyle w:val="TAH"/>
              <w:keepLines w:val="0"/>
              <w:widowControl w:val="0"/>
            </w:pPr>
            <w:r w:rsidRPr="00C31E24">
              <w:t>Value/remark</w:t>
            </w:r>
          </w:p>
        </w:tc>
        <w:tc>
          <w:tcPr>
            <w:tcW w:w="2160" w:type="dxa"/>
            <w:tcBorders>
              <w:bottom w:val="single" w:sz="4" w:space="0" w:color="auto"/>
            </w:tcBorders>
          </w:tcPr>
          <w:p w14:paraId="6F18351C" w14:textId="77777777" w:rsidR="00184B8C" w:rsidRPr="00C31E24" w:rsidRDefault="00184B8C" w:rsidP="00D74F31">
            <w:pPr>
              <w:pStyle w:val="TAH"/>
              <w:keepLines w:val="0"/>
              <w:widowControl w:val="0"/>
            </w:pPr>
            <w:r w:rsidRPr="00C31E24">
              <w:t>Comment</w:t>
            </w:r>
          </w:p>
        </w:tc>
        <w:tc>
          <w:tcPr>
            <w:tcW w:w="1463" w:type="dxa"/>
          </w:tcPr>
          <w:p w14:paraId="0EBA6BF6" w14:textId="77777777" w:rsidR="00184B8C" w:rsidRPr="00C31E24" w:rsidRDefault="00184B8C" w:rsidP="00D74F31">
            <w:pPr>
              <w:pStyle w:val="TAH"/>
              <w:keepLines w:val="0"/>
              <w:widowControl w:val="0"/>
            </w:pPr>
            <w:r w:rsidRPr="00C31E24">
              <w:t>Reference</w:t>
            </w:r>
          </w:p>
        </w:tc>
        <w:tc>
          <w:tcPr>
            <w:tcW w:w="1057" w:type="dxa"/>
          </w:tcPr>
          <w:p w14:paraId="20CC685A" w14:textId="77777777" w:rsidR="00184B8C" w:rsidRPr="00C31E24" w:rsidRDefault="00184B8C" w:rsidP="00D74F31">
            <w:pPr>
              <w:pStyle w:val="TAH"/>
              <w:keepLines w:val="0"/>
              <w:widowControl w:val="0"/>
            </w:pPr>
            <w:r w:rsidRPr="00C31E24">
              <w:t>Condition</w:t>
            </w:r>
          </w:p>
        </w:tc>
      </w:tr>
      <w:tr w:rsidR="00184B8C" w:rsidRPr="00C31E24" w14:paraId="531975E3" w14:textId="77777777" w:rsidTr="00D74F31">
        <w:tc>
          <w:tcPr>
            <w:tcW w:w="2677" w:type="dxa"/>
          </w:tcPr>
          <w:p w14:paraId="1B917867"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b/>
                <w:bCs/>
                <w:sz w:val="18"/>
                <w:szCs w:val="18"/>
                <w:lang w:val="en-GB"/>
              </w:rPr>
              <w:t>Content-Type</w:t>
            </w:r>
          </w:p>
        </w:tc>
        <w:tc>
          <w:tcPr>
            <w:tcW w:w="2160" w:type="dxa"/>
          </w:tcPr>
          <w:p w14:paraId="36C4D68B"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not present</w:t>
            </w:r>
          </w:p>
        </w:tc>
        <w:tc>
          <w:tcPr>
            <w:tcW w:w="2160" w:type="dxa"/>
            <w:tcBorders>
              <w:bottom w:val="single" w:sz="4" w:space="0" w:color="auto"/>
            </w:tcBorders>
          </w:tcPr>
          <w:p w14:paraId="38676525"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c>
          <w:tcPr>
            <w:tcW w:w="1463" w:type="dxa"/>
          </w:tcPr>
          <w:p w14:paraId="719FFD54"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c>
          <w:tcPr>
            <w:tcW w:w="1057" w:type="dxa"/>
          </w:tcPr>
          <w:p w14:paraId="21C664E5"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r>
      <w:tr w:rsidR="00184B8C" w:rsidRPr="00C31E24" w14:paraId="37CB5D2F" w14:textId="77777777" w:rsidTr="00D74F31">
        <w:tc>
          <w:tcPr>
            <w:tcW w:w="2677" w:type="dxa"/>
          </w:tcPr>
          <w:p w14:paraId="12CC775C"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b/>
                <w:bCs/>
                <w:sz w:val="18"/>
                <w:szCs w:val="18"/>
                <w:lang w:val="en-GB"/>
              </w:rPr>
              <w:t>Content-Length</w:t>
            </w:r>
          </w:p>
        </w:tc>
        <w:tc>
          <w:tcPr>
            <w:tcW w:w="2160" w:type="dxa"/>
          </w:tcPr>
          <w:p w14:paraId="490BBB7E"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c>
          <w:tcPr>
            <w:tcW w:w="2160" w:type="dxa"/>
            <w:tcBorders>
              <w:top w:val="single" w:sz="4" w:space="0" w:color="auto"/>
              <w:bottom w:val="single" w:sz="4" w:space="0" w:color="auto"/>
            </w:tcBorders>
          </w:tcPr>
          <w:p w14:paraId="6224BE04"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c>
          <w:tcPr>
            <w:tcW w:w="1463" w:type="dxa"/>
          </w:tcPr>
          <w:p w14:paraId="369A9936"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c>
          <w:tcPr>
            <w:tcW w:w="1057" w:type="dxa"/>
          </w:tcPr>
          <w:p w14:paraId="63F48CD3"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r>
      <w:tr w:rsidR="00184B8C" w:rsidRPr="00C31E24" w14:paraId="6631BA77" w14:textId="77777777" w:rsidTr="00D74F31">
        <w:tc>
          <w:tcPr>
            <w:tcW w:w="2677" w:type="dxa"/>
          </w:tcPr>
          <w:p w14:paraId="0FC2A872"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value</w:t>
            </w:r>
          </w:p>
        </w:tc>
        <w:tc>
          <w:tcPr>
            <w:tcW w:w="2160" w:type="dxa"/>
          </w:tcPr>
          <w:p w14:paraId="39C4E51F"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"0"</w:t>
            </w:r>
          </w:p>
        </w:tc>
        <w:tc>
          <w:tcPr>
            <w:tcW w:w="2160" w:type="dxa"/>
            <w:tcBorders>
              <w:top w:val="single" w:sz="4" w:space="0" w:color="auto"/>
              <w:bottom w:val="single" w:sz="4" w:space="0" w:color="auto"/>
            </w:tcBorders>
          </w:tcPr>
          <w:p w14:paraId="5196A995"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No message body included</w:t>
            </w:r>
          </w:p>
        </w:tc>
        <w:tc>
          <w:tcPr>
            <w:tcW w:w="1463" w:type="dxa"/>
          </w:tcPr>
          <w:p w14:paraId="1BF4925F"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c>
          <w:tcPr>
            <w:tcW w:w="1057" w:type="dxa"/>
          </w:tcPr>
          <w:p w14:paraId="10A006CE" w14:textId="77777777" w:rsidR="00184B8C" w:rsidRPr="00C31E24" w:rsidRDefault="00184B8C" w:rsidP="00D74F31">
            <w:pPr>
              <w:pStyle w:val="yiv4554062744tal"/>
              <w:spacing w:before="0" w:beforeAutospacing="0" w:after="0" w:afterAutospacing="0" w:line="200" w:lineRule="atLeast"/>
              <w:rPr>
                <w:rFonts w:ascii="Arial" w:hAnsi="Arial" w:cs="Arial"/>
                <w:sz w:val="18"/>
                <w:szCs w:val="18"/>
                <w:lang w:val="en-GB"/>
              </w:rPr>
            </w:pPr>
            <w:r w:rsidRPr="00C31E24">
              <w:rPr>
                <w:rFonts w:ascii="Arial" w:hAnsi="Arial" w:cs="Arial"/>
                <w:sz w:val="18"/>
                <w:szCs w:val="18"/>
                <w:lang w:val="en-GB"/>
              </w:rPr>
              <w:t> </w:t>
            </w:r>
          </w:p>
        </w:tc>
      </w:tr>
      <w:bookmarkEnd w:id="525"/>
    </w:tbl>
    <w:p w14:paraId="1CCB58D3" w14:textId="77777777" w:rsidR="00184B8C" w:rsidRPr="00C31E24" w:rsidRDefault="00184B8C" w:rsidP="00184B8C"/>
    <w:p w14:paraId="401B5837" w14:textId="77777777" w:rsidR="00184B8C" w:rsidRPr="00C31E24" w:rsidRDefault="00184B8C" w:rsidP="00764DD4">
      <w:pPr>
        <w:pStyle w:val="TH"/>
      </w:pPr>
      <w:r w:rsidRPr="00C31E24">
        <w:t>Table 6.1.2.5.3.3-7: SIP INVITE (Step 17, Table 6.1.2.5.3.2-1)</w:t>
      </w:r>
    </w:p>
    <w:tbl>
      <w:tblPr>
        <w:tblW w:w="9645"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84B8C" w:rsidRPr="00C31E24" w14:paraId="4050E13B" w14:textId="77777777" w:rsidTr="00D74F31">
        <w:tc>
          <w:tcPr>
            <w:tcW w:w="9645" w:type="dxa"/>
            <w:gridSpan w:val="5"/>
            <w:tcBorders>
              <w:top w:val="single" w:sz="4" w:space="0" w:color="auto"/>
              <w:left w:val="single" w:sz="4" w:space="0" w:color="auto"/>
              <w:bottom w:val="single" w:sz="4" w:space="0" w:color="auto"/>
              <w:right w:val="single" w:sz="4" w:space="0" w:color="auto"/>
            </w:tcBorders>
            <w:hideMark/>
          </w:tcPr>
          <w:p w14:paraId="74140D58" w14:textId="77777777" w:rsidR="00184B8C" w:rsidRPr="00C31E24" w:rsidRDefault="00184B8C" w:rsidP="00D74F31">
            <w:pPr>
              <w:pStyle w:val="TAL"/>
              <w:keepLines w:val="0"/>
              <w:widowControl w:val="0"/>
            </w:pPr>
            <w:r w:rsidRPr="00C31E24">
              <w:t>Derivation Path: TS 36.579-1 [2], Table 5.5.2.5.1-1, condition MCVIDEO, GROUP-CALL, IMMPERIL-CALL</w:t>
            </w:r>
          </w:p>
        </w:tc>
      </w:tr>
      <w:tr w:rsidR="00184B8C" w:rsidRPr="00C31E24" w14:paraId="36D84014" w14:textId="77777777" w:rsidTr="00D74F31">
        <w:trPr>
          <w:trHeight w:val="332"/>
        </w:trPr>
        <w:tc>
          <w:tcPr>
            <w:tcW w:w="2837" w:type="dxa"/>
            <w:tcBorders>
              <w:top w:val="single" w:sz="4" w:space="0" w:color="auto"/>
              <w:left w:val="single" w:sz="4" w:space="0" w:color="auto"/>
              <w:bottom w:val="single" w:sz="4" w:space="0" w:color="auto"/>
              <w:right w:val="single" w:sz="4" w:space="0" w:color="auto"/>
            </w:tcBorders>
            <w:hideMark/>
          </w:tcPr>
          <w:p w14:paraId="79DD5C70" w14:textId="77777777" w:rsidR="00184B8C" w:rsidRPr="00C31E24" w:rsidRDefault="00184B8C" w:rsidP="00D74F31">
            <w:pPr>
              <w:pStyle w:val="TAH"/>
              <w:keepLines w:val="0"/>
              <w:widowControl w:val="0"/>
              <w:rPr>
                <w:bCs/>
              </w:rPr>
            </w:pPr>
            <w:r w:rsidRPr="00C31E24">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3023E2" w14:textId="77777777" w:rsidR="00184B8C" w:rsidRPr="00C31E24" w:rsidRDefault="00184B8C" w:rsidP="00D74F31">
            <w:pPr>
              <w:pStyle w:val="TAH"/>
              <w:keepLines w:val="0"/>
              <w:widowControl w:val="0"/>
              <w:rPr>
                <w:bCs/>
              </w:rPr>
            </w:pPr>
            <w:r w:rsidRPr="00C31E24">
              <w:rPr>
                <w:bC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DDD5DDC" w14:textId="77777777" w:rsidR="00184B8C" w:rsidRPr="00C31E24" w:rsidRDefault="00184B8C" w:rsidP="00D74F31">
            <w:pPr>
              <w:pStyle w:val="TAH"/>
              <w:keepLines w:val="0"/>
              <w:widowControl w:val="0"/>
              <w:rPr>
                <w:bCs/>
              </w:rPr>
            </w:pPr>
            <w:r w:rsidRPr="00C31E24">
              <w:rPr>
                <w:bCs/>
              </w:rPr>
              <w:t>Comment</w:t>
            </w:r>
          </w:p>
        </w:tc>
        <w:tc>
          <w:tcPr>
            <w:tcW w:w="1419" w:type="dxa"/>
            <w:tcBorders>
              <w:top w:val="single" w:sz="4" w:space="0" w:color="auto"/>
              <w:left w:val="single" w:sz="4" w:space="0" w:color="auto"/>
              <w:bottom w:val="single" w:sz="4" w:space="0" w:color="auto"/>
              <w:right w:val="single" w:sz="4" w:space="0" w:color="auto"/>
            </w:tcBorders>
            <w:hideMark/>
          </w:tcPr>
          <w:p w14:paraId="506682B5" w14:textId="77777777" w:rsidR="00184B8C" w:rsidRPr="00C31E24" w:rsidRDefault="00184B8C" w:rsidP="00D74F31">
            <w:pPr>
              <w:pStyle w:val="TAH"/>
              <w:keepLines w:val="0"/>
              <w:widowControl w:val="0"/>
              <w:rPr>
                <w:bCs/>
              </w:rPr>
            </w:pPr>
            <w:r w:rsidRPr="00C31E24">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07B14607" w14:textId="77777777" w:rsidR="00184B8C" w:rsidRPr="00C31E24" w:rsidRDefault="00184B8C" w:rsidP="00D74F31">
            <w:pPr>
              <w:pStyle w:val="TAH"/>
              <w:keepLines w:val="0"/>
              <w:widowControl w:val="0"/>
              <w:rPr>
                <w:bCs/>
              </w:rPr>
            </w:pPr>
            <w:r w:rsidRPr="00C31E24">
              <w:rPr>
                <w:bCs/>
              </w:rPr>
              <w:t>Condition</w:t>
            </w:r>
          </w:p>
        </w:tc>
      </w:tr>
      <w:tr w:rsidR="00184B8C" w:rsidRPr="00C31E24" w14:paraId="6F757BF5" w14:textId="77777777" w:rsidTr="00D74F31">
        <w:tc>
          <w:tcPr>
            <w:tcW w:w="2837" w:type="dxa"/>
            <w:tcBorders>
              <w:top w:val="single" w:sz="4" w:space="0" w:color="auto"/>
              <w:left w:val="single" w:sz="4" w:space="0" w:color="auto"/>
              <w:bottom w:val="single" w:sz="4" w:space="0" w:color="auto"/>
              <w:right w:val="single" w:sz="4" w:space="0" w:color="auto"/>
            </w:tcBorders>
            <w:hideMark/>
          </w:tcPr>
          <w:p w14:paraId="211F0853" w14:textId="77777777" w:rsidR="00184B8C" w:rsidRPr="00C31E24" w:rsidRDefault="00184B8C" w:rsidP="00D74F31">
            <w:pPr>
              <w:pStyle w:val="TAH"/>
              <w:keepNext w:val="0"/>
              <w:keepLines w:val="0"/>
              <w:widowControl w:val="0"/>
              <w:jc w:val="left"/>
              <w:rPr>
                <w:bCs/>
              </w:rPr>
            </w:pPr>
            <w:r w:rsidRPr="00C31E24">
              <w:rPr>
                <w:bCs/>
              </w:rPr>
              <w:t>Message-body</w:t>
            </w:r>
          </w:p>
        </w:tc>
        <w:tc>
          <w:tcPr>
            <w:tcW w:w="2127" w:type="dxa"/>
            <w:tcBorders>
              <w:top w:val="single" w:sz="4" w:space="0" w:color="auto"/>
              <w:left w:val="single" w:sz="4" w:space="0" w:color="auto"/>
              <w:bottom w:val="single" w:sz="4" w:space="0" w:color="auto"/>
              <w:right w:val="single" w:sz="4" w:space="0" w:color="auto"/>
            </w:tcBorders>
            <w:hideMark/>
          </w:tcPr>
          <w:p w14:paraId="3E8F0F73" w14:textId="77777777" w:rsidR="00184B8C" w:rsidRPr="00C31E24" w:rsidRDefault="00184B8C" w:rsidP="00D74F31">
            <w:pPr>
              <w:pStyle w:val="TAH"/>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hideMark/>
          </w:tcPr>
          <w:p w14:paraId="11508A91" w14:textId="77777777" w:rsidR="00184B8C" w:rsidRPr="00C31E24" w:rsidRDefault="00184B8C" w:rsidP="00D74F31">
            <w:pPr>
              <w:pStyle w:val="TAH"/>
              <w:keepNext w:val="0"/>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hideMark/>
          </w:tcPr>
          <w:p w14:paraId="59E0A3B5" w14:textId="77777777" w:rsidR="00184B8C" w:rsidRPr="00C31E24" w:rsidRDefault="00184B8C" w:rsidP="00D74F31">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hideMark/>
          </w:tcPr>
          <w:p w14:paraId="19F53817" w14:textId="77777777" w:rsidR="00184B8C" w:rsidRPr="00C31E24" w:rsidRDefault="00184B8C" w:rsidP="00D74F31">
            <w:pPr>
              <w:pStyle w:val="TAH"/>
              <w:keepNext w:val="0"/>
              <w:keepLines w:val="0"/>
              <w:widowControl w:val="0"/>
              <w:rPr>
                <w:bCs/>
              </w:rPr>
            </w:pPr>
          </w:p>
        </w:tc>
      </w:tr>
      <w:tr w:rsidR="00184B8C" w:rsidRPr="00C31E24" w14:paraId="21CC758E" w14:textId="77777777" w:rsidTr="00D74F31">
        <w:tc>
          <w:tcPr>
            <w:tcW w:w="2837" w:type="dxa"/>
            <w:tcBorders>
              <w:top w:val="single" w:sz="4" w:space="0" w:color="auto"/>
              <w:left w:val="single" w:sz="4" w:space="0" w:color="auto"/>
              <w:bottom w:val="single" w:sz="4" w:space="0" w:color="auto"/>
              <w:right w:val="single" w:sz="4" w:space="0" w:color="auto"/>
            </w:tcBorders>
            <w:hideMark/>
          </w:tcPr>
          <w:p w14:paraId="0921494A" w14:textId="77777777" w:rsidR="00184B8C" w:rsidRPr="00C31E24" w:rsidRDefault="00184B8C" w:rsidP="00D74F31">
            <w:pPr>
              <w:pStyle w:val="TAH"/>
              <w:keepNext w:val="0"/>
              <w:keepLines w:val="0"/>
              <w:widowControl w:val="0"/>
              <w:jc w:val="left"/>
              <w:rPr>
                <w:bCs/>
              </w:rPr>
            </w:pPr>
            <w:r w:rsidRPr="00C31E24">
              <w:rPr>
                <w:bCs/>
              </w:rPr>
              <w:t xml:space="preserve">  MIME body part</w:t>
            </w:r>
          </w:p>
        </w:tc>
        <w:tc>
          <w:tcPr>
            <w:tcW w:w="2127" w:type="dxa"/>
            <w:tcBorders>
              <w:top w:val="single" w:sz="4" w:space="0" w:color="auto"/>
              <w:left w:val="single" w:sz="4" w:space="0" w:color="auto"/>
              <w:bottom w:val="single" w:sz="4" w:space="0" w:color="auto"/>
              <w:right w:val="single" w:sz="4" w:space="0" w:color="auto"/>
            </w:tcBorders>
            <w:hideMark/>
          </w:tcPr>
          <w:p w14:paraId="5D0542EB" w14:textId="77777777" w:rsidR="00184B8C" w:rsidRPr="00C31E24" w:rsidRDefault="00184B8C" w:rsidP="00D74F31">
            <w:pPr>
              <w:pStyle w:val="TAH"/>
              <w:keepNext w:val="0"/>
              <w:keepLines w:val="0"/>
              <w:widowControl w:val="0"/>
              <w:rPr>
                <w:bCs/>
              </w:rPr>
            </w:pPr>
          </w:p>
        </w:tc>
        <w:tc>
          <w:tcPr>
            <w:tcW w:w="2127" w:type="dxa"/>
            <w:tcBorders>
              <w:top w:val="single" w:sz="4" w:space="0" w:color="auto"/>
              <w:left w:val="single" w:sz="4" w:space="0" w:color="auto"/>
              <w:bottom w:val="single" w:sz="4" w:space="0" w:color="auto"/>
              <w:right w:val="single" w:sz="4" w:space="0" w:color="auto"/>
            </w:tcBorders>
            <w:hideMark/>
          </w:tcPr>
          <w:p w14:paraId="2DE52390" w14:textId="77777777" w:rsidR="00184B8C" w:rsidRPr="00C31E24" w:rsidRDefault="00184B8C" w:rsidP="00D74F31">
            <w:pPr>
              <w:pStyle w:val="TAH"/>
              <w:keepNext w:val="0"/>
              <w:keepLines w:val="0"/>
              <w:widowControl w:val="0"/>
              <w:rPr>
                <w:bCs/>
              </w:rPr>
            </w:pPr>
            <w:r w:rsidRPr="00C31E24">
              <w:rPr>
                <w:bCs/>
              </w:rPr>
              <w:t>MCVIDEO-Info</w:t>
            </w:r>
          </w:p>
        </w:tc>
        <w:tc>
          <w:tcPr>
            <w:tcW w:w="1419" w:type="dxa"/>
            <w:tcBorders>
              <w:top w:val="single" w:sz="4" w:space="0" w:color="auto"/>
              <w:left w:val="single" w:sz="4" w:space="0" w:color="auto"/>
              <w:bottom w:val="single" w:sz="4" w:space="0" w:color="auto"/>
              <w:right w:val="single" w:sz="4" w:space="0" w:color="auto"/>
            </w:tcBorders>
            <w:hideMark/>
          </w:tcPr>
          <w:p w14:paraId="4A921E42" w14:textId="77777777" w:rsidR="00184B8C" w:rsidRPr="00C31E24" w:rsidRDefault="00184B8C" w:rsidP="00D74F31">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hideMark/>
          </w:tcPr>
          <w:p w14:paraId="629FA6BC" w14:textId="77777777" w:rsidR="00184B8C" w:rsidRPr="00C31E24" w:rsidRDefault="00184B8C" w:rsidP="00D74F31">
            <w:pPr>
              <w:pStyle w:val="TAH"/>
              <w:keepNext w:val="0"/>
              <w:keepLines w:val="0"/>
              <w:widowControl w:val="0"/>
              <w:rPr>
                <w:bCs/>
              </w:rPr>
            </w:pPr>
          </w:p>
        </w:tc>
      </w:tr>
      <w:tr w:rsidR="00184B8C" w:rsidRPr="00C31E24" w14:paraId="0579748E" w14:textId="77777777" w:rsidTr="00D74F31">
        <w:tc>
          <w:tcPr>
            <w:tcW w:w="2837" w:type="dxa"/>
            <w:tcBorders>
              <w:top w:val="single" w:sz="4" w:space="0" w:color="auto"/>
              <w:left w:val="single" w:sz="4" w:space="0" w:color="auto"/>
              <w:bottom w:val="single" w:sz="4" w:space="0" w:color="auto"/>
              <w:right w:val="single" w:sz="4" w:space="0" w:color="auto"/>
            </w:tcBorders>
            <w:hideMark/>
          </w:tcPr>
          <w:p w14:paraId="3BC69AB5" w14:textId="77777777" w:rsidR="00184B8C" w:rsidRPr="00C31E24" w:rsidRDefault="00184B8C" w:rsidP="00D74F31">
            <w:pPr>
              <w:pStyle w:val="TAH"/>
              <w:keepNext w:val="0"/>
              <w:keepLines w:val="0"/>
              <w:widowControl w:val="0"/>
              <w:jc w:val="left"/>
              <w:rPr>
                <w:bCs/>
              </w:rPr>
            </w:pPr>
            <w:r w:rsidRPr="00C31E24">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4D29EE97" w14:textId="77777777" w:rsidR="00184B8C" w:rsidRPr="00C31E24" w:rsidRDefault="00184B8C" w:rsidP="00D74F31">
            <w:pPr>
              <w:pStyle w:val="TAH"/>
              <w:keepNext w:val="0"/>
              <w:keepLines w:val="0"/>
              <w:widowControl w:val="0"/>
              <w:rPr>
                <w:b w:val="0"/>
                <w:bCs/>
              </w:rPr>
            </w:pPr>
            <w:r w:rsidRPr="00C31E24">
              <w:rPr>
                <w:b w:val="0"/>
                <w:bCs/>
              </w:rPr>
              <w:t>MCVideo-Info as described in Table 6.1.2.5.3.3-8</w:t>
            </w:r>
          </w:p>
        </w:tc>
        <w:tc>
          <w:tcPr>
            <w:tcW w:w="2127" w:type="dxa"/>
            <w:tcBorders>
              <w:top w:val="single" w:sz="4" w:space="0" w:color="auto"/>
              <w:left w:val="single" w:sz="4" w:space="0" w:color="auto"/>
              <w:bottom w:val="single" w:sz="4" w:space="0" w:color="auto"/>
              <w:right w:val="single" w:sz="4" w:space="0" w:color="auto"/>
            </w:tcBorders>
            <w:hideMark/>
          </w:tcPr>
          <w:p w14:paraId="5CB2F2B7" w14:textId="77777777" w:rsidR="00184B8C" w:rsidRPr="00C31E24" w:rsidRDefault="00184B8C" w:rsidP="00D74F31">
            <w:pPr>
              <w:pStyle w:val="TAH"/>
              <w:keepNext w:val="0"/>
              <w:keepLines w:val="0"/>
              <w:widowControl w:val="0"/>
              <w:rPr>
                <w:bCs/>
              </w:rPr>
            </w:pPr>
          </w:p>
        </w:tc>
        <w:tc>
          <w:tcPr>
            <w:tcW w:w="1419" w:type="dxa"/>
            <w:tcBorders>
              <w:top w:val="single" w:sz="4" w:space="0" w:color="auto"/>
              <w:left w:val="single" w:sz="4" w:space="0" w:color="auto"/>
              <w:bottom w:val="single" w:sz="4" w:space="0" w:color="auto"/>
              <w:right w:val="single" w:sz="4" w:space="0" w:color="auto"/>
            </w:tcBorders>
          </w:tcPr>
          <w:p w14:paraId="58164AD8" w14:textId="77777777" w:rsidR="00184B8C" w:rsidRPr="00C31E24" w:rsidRDefault="00184B8C" w:rsidP="00D74F31">
            <w:pPr>
              <w:pStyle w:val="TAH"/>
              <w:keepNext w:val="0"/>
              <w:keepLines w:val="0"/>
              <w:widowControl w:val="0"/>
              <w:rPr>
                <w:bCs/>
              </w:rPr>
            </w:pPr>
          </w:p>
        </w:tc>
        <w:tc>
          <w:tcPr>
            <w:tcW w:w="1135" w:type="dxa"/>
            <w:tcBorders>
              <w:top w:val="single" w:sz="4" w:space="0" w:color="auto"/>
              <w:left w:val="single" w:sz="4" w:space="0" w:color="auto"/>
              <w:bottom w:val="single" w:sz="4" w:space="0" w:color="auto"/>
              <w:right w:val="single" w:sz="4" w:space="0" w:color="auto"/>
            </w:tcBorders>
          </w:tcPr>
          <w:p w14:paraId="6A421DAD" w14:textId="77777777" w:rsidR="00184B8C" w:rsidRPr="00C31E24" w:rsidRDefault="00184B8C" w:rsidP="00D74F31">
            <w:pPr>
              <w:pStyle w:val="TAH"/>
              <w:keepNext w:val="0"/>
              <w:keepLines w:val="0"/>
              <w:widowControl w:val="0"/>
              <w:rPr>
                <w:b w:val="0"/>
                <w:bCs/>
              </w:rPr>
            </w:pPr>
          </w:p>
        </w:tc>
      </w:tr>
    </w:tbl>
    <w:p w14:paraId="1F7924FC" w14:textId="77777777" w:rsidR="00184B8C" w:rsidRPr="00C31E24" w:rsidRDefault="00184B8C" w:rsidP="00184B8C">
      <w:pPr>
        <w:pStyle w:val="B1"/>
      </w:pPr>
    </w:p>
    <w:p w14:paraId="058C9046" w14:textId="77777777" w:rsidR="00184B8C" w:rsidRPr="00C31E24" w:rsidRDefault="00184B8C" w:rsidP="00764DD4">
      <w:pPr>
        <w:pStyle w:val="TH"/>
      </w:pPr>
      <w:bookmarkStart w:id="526" w:name="_Hlk19091720"/>
      <w:r w:rsidRPr="00C31E24">
        <w:t xml:space="preserve">Table 6.1.2.5.3.3-8: </w:t>
      </w:r>
      <w:r w:rsidRPr="00C31E24">
        <w:rPr>
          <w:lang w:eastAsia="ko-KR"/>
        </w:rPr>
        <w:t>MCVideo-Info in SIP INVITE</w:t>
      </w:r>
      <w:r w:rsidRPr="00C31E24">
        <w:t xml:space="preserve"> (Table 6.1.2.5.3.3-7)</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824"/>
        <w:gridCol w:w="2187"/>
        <w:gridCol w:w="2096"/>
        <w:gridCol w:w="1366"/>
        <w:gridCol w:w="1175"/>
      </w:tblGrid>
      <w:tr w:rsidR="00184B8C" w:rsidRPr="00C31E24" w14:paraId="728C16EE" w14:textId="77777777" w:rsidTr="00D74F31">
        <w:tc>
          <w:tcPr>
            <w:tcW w:w="9525" w:type="dxa"/>
            <w:gridSpan w:val="5"/>
            <w:tcBorders>
              <w:top w:val="single" w:sz="4" w:space="0" w:color="auto"/>
              <w:left w:val="single" w:sz="4" w:space="0" w:color="auto"/>
              <w:bottom w:val="single" w:sz="4" w:space="0" w:color="auto"/>
              <w:right w:val="single" w:sz="4" w:space="0" w:color="auto"/>
            </w:tcBorders>
            <w:hideMark/>
          </w:tcPr>
          <w:p w14:paraId="7C876DCC" w14:textId="77777777" w:rsidR="00184B8C" w:rsidRPr="00C31E24" w:rsidRDefault="00184B8C" w:rsidP="00D74F31">
            <w:pPr>
              <w:pStyle w:val="TAL"/>
              <w:keepNext w:val="0"/>
              <w:keepLines w:val="0"/>
              <w:widowControl w:val="0"/>
            </w:pPr>
            <w:r w:rsidRPr="00C31E24">
              <w:t>Derivation Path: TS 36.579-1, Table 5.5.3.2.2-1, condition IMMPERIL-CALL</w:t>
            </w:r>
          </w:p>
        </w:tc>
      </w:tr>
      <w:tr w:rsidR="00184B8C" w:rsidRPr="00C31E24" w14:paraId="64CEE6F9" w14:textId="77777777" w:rsidTr="00D74F31">
        <w:tc>
          <w:tcPr>
            <w:tcW w:w="2788" w:type="dxa"/>
            <w:tcBorders>
              <w:top w:val="single" w:sz="4" w:space="0" w:color="auto"/>
              <w:left w:val="single" w:sz="4" w:space="0" w:color="auto"/>
              <w:bottom w:val="single" w:sz="4" w:space="0" w:color="auto"/>
              <w:right w:val="single" w:sz="4" w:space="0" w:color="auto"/>
            </w:tcBorders>
            <w:hideMark/>
          </w:tcPr>
          <w:p w14:paraId="035890FD" w14:textId="77777777" w:rsidR="00184B8C" w:rsidRPr="00C31E24" w:rsidRDefault="00184B8C" w:rsidP="00D74F31">
            <w:pPr>
              <w:pStyle w:val="TAH"/>
              <w:keepNext w:val="0"/>
              <w:keepLines w:val="0"/>
              <w:widowControl w:val="0"/>
            </w:pPr>
            <w:r w:rsidRPr="00C31E24">
              <w:t>Information Element</w:t>
            </w:r>
          </w:p>
        </w:tc>
        <w:tc>
          <w:tcPr>
            <w:tcW w:w="2159" w:type="dxa"/>
            <w:tcBorders>
              <w:top w:val="single" w:sz="4" w:space="0" w:color="auto"/>
              <w:left w:val="single" w:sz="4" w:space="0" w:color="auto"/>
              <w:bottom w:val="single" w:sz="4" w:space="0" w:color="auto"/>
              <w:right w:val="single" w:sz="4" w:space="0" w:color="auto"/>
            </w:tcBorders>
            <w:hideMark/>
          </w:tcPr>
          <w:p w14:paraId="77BEFC5E" w14:textId="77777777" w:rsidR="00184B8C" w:rsidRPr="00C31E24" w:rsidRDefault="00184B8C" w:rsidP="00D74F31">
            <w:pPr>
              <w:pStyle w:val="TAH"/>
              <w:keepNext w:val="0"/>
              <w:keepLines w:val="0"/>
              <w:widowControl w:val="0"/>
            </w:pPr>
            <w:r w:rsidRPr="00C31E24">
              <w:t>Value/remark</w:t>
            </w:r>
          </w:p>
        </w:tc>
        <w:tc>
          <w:tcPr>
            <w:tcW w:w="2069" w:type="dxa"/>
            <w:tcBorders>
              <w:top w:val="single" w:sz="4" w:space="0" w:color="auto"/>
              <w:left w:val="single" w:sz="4" w:space="0" w:color="auto"/>
              <w:bottom w:val="single" w:sz="4" w:space="0" w:color="auto"/>
              <w:right w:val="single" w:sz="4" w:space="0" w:color="auto"/>
            </w:tcBorders>
            <w:hideMark/>
          </w:tcPr>
          <w:p w14:paraId="74E4A6C5" w14:textId="77777777" w:rsidR="00184B8C" w:rsidRPr="00C31E24" w:rsidRDefault="00184B8C" w:rsidP="00D74F31">
            <w:pPr>
              <w:pStyle w:val="TAH"/>
              <w:keepNext w:val="0"/>
              <w:keepLines w:val="0"/>
              <w:widowControl w:val="0"/>
            </w:pPr>
            <w:r w:rsidRPr="00C31E24">
              <w:t>Comment</w:t>
            </w:r>
          </w:p>
        </w:tc>
        <w:tc>
          <w:tcPr>
            <w:tcW w:w="1349" w:type="dxa"/>
            <w:tcBorders>
              <w:top w:val="single" w:sz="4" w:space="0" w:color="auto"/>
              <w:left w:val="single" w:sz="4" w:space="0" w:color="auto"/>
              <w:bottom w:val="single" w:sz="4" w:space="0" w:color="auto"/>
              <w:right w:val="single" w:sz="4" w:space="0" w:color="auto"/>
            </w:tcBorders>
            <w:hideMark/>
          </w:tcPr>
          <w:p w14:paraId="02DEC0E4" w14:textId="77777777" w:rsidR="00184B8C" w:rsidRPr="00C31E24" w:rsidRDefault="00184B8C" w:rsidP="00D74F31">
            <w:pPr>
              <w:pStyle w:val="TAH"/>
              <w:keepNext w:val="0"/>
              <w:keepLines w:val="0"/>
              <w:widowControl w:val="0"/>
            </w:pPr>
            <w:r w:rsidRPr="00C31E24">
              <w:t>Reference</w:t>
            </w:r>
          </w:p>
        </w:tc>
        <w:tc>
          <w:tcPr>
            <w:tcW w:w="1160" w:type="dxa"/>
            <w:tcBorders>
              <w:top w:val="single" w:sz="4" w:space="0" w:color="auto"/>
              <w:left w:val="single" w:sz="4" w:space="0" w:color="auto"/>
              <w:bottom w:val="single" w:sz="4" w:space="0" w:color="auto"/>
              <w:right w:val="single" w:sz="4" w:space="0" w:color="auto"/>
            </w:tcBorders>
            <w:hideMark/>
          </w:tcPr>
          <w:p w14:paraId="369A9EE7" w14:textId="77777777" w:rsidR="00184B8C" w:rsidRPr="00C31E24" w:rsidRDefault="00184B8C" w:rsidP="00D74F31">
            <w:pPr>
              <w:pStyle w:val="TAH"/>
              <w:keepNext w:val="0"/>
              <w:keepLines w:val="0"/>
              <w:widowControl w:val="0"/>
            </w:pPr>
            <w:r w:rsidRPr="00C31E24">
              <w:t>Condition</w:t>
            </w:r>
          </w:p>
        </w:tc>
      </w:tr>
      <w:tr w:rsidR="00184B8C" w:rsidRPr="00C31E24" w14:paraId="4D2B998F" w14:textId="77777777" w:rsidTr="00D74F31">
        <w:tc>
          <w:tcPr>
            <w:tcW w:w="2788" w:type="dxa"/>
            <w:tcBorders>
              <w:top w:val="single" w:sz="4" w:space="0" w:color="auto"/>
              <w:left w:val="single" w:sz="4" w:space="0" w:color="auto"/>
              <w:bottom w:val="single" w:sz="4" w:space="0" w:color="auto"/>
              <w:right w:val="single" w:sz="4" w:space="0" w:color="auto"/>
            </w:tcBorders>
            <w:vAlign w:val="center"/>
            <w:hideMark/>
          </w:tcPr>
          <w:p w14:paraId="707FD43E" w14:textId="77777777" w:rsidR="00184B8C" w:rsidRPr="00C31E24" w:rsidRDefault="00184B8C" w:rsidP="00D74F31">
            <w:pPr>
              <w:pStyle w:val="TAL"/>
              <w:keepNext w:val="0"/>
              <w:keepLines w:val="0"/>
              <w:widowControl w:val="0"/>
            </w:pPr>
            <w:r w:rsidRPr="00C31E24">
              <w:t>mcvideoinfo</w:t>
            </w:r>
          </w:p>
        </w:tc>
        <w:tc>
          <w:tcPr>
            <w:tcW w:w="2159" w:type="dxa"/>
            <w:tcBorders>
              <w:top w:val="single" w:sz="4" w:space="0" w:color="auto"/>
              <w:left w:val="single" w:sz="4" w:space="0" w:color="auto"/>
              <w:bottom w:val="single" w:sz="4" w:space="0" w:color="auto"/>
              <w:right w:val="single" w:sz="4" w:space="0" w:color="auto"/>
            </w:tcBorders>
          </w:tcPr>
          <w:p w14:paraId="72FE3D0A" w14:textId="77777777" w:rsidR="00184B8C" w:rsidRPr="00C31E24" w:rsidRDefault="00184B8C" w:rsidP="00D74F31">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1E78A5D7" w14:textId="77777777" w:rsidR="00184B8C" w:rsidRPr="00C31E24" w:rsidRDefault="00184B8C" w:rsidP="00D74F3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157EF0AA" w14:textId="77777777" w:rsidR="00184B8C" w:rsidRPr="00C31E24" w:rsidRDefault="00184B8C" w:rsidP="00D74F31">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41E36F24" w14:textId="77777777" w:rsidR="00184B8C" w:rsidRPr="00C31E24" w:rsidRDefault="00184B8C" w:rsidP="00D74F31">
            <w:pPr>
              <w:pStyle w:val="TAL"/>
              <w:keepNext w:val="0"/>
              <w:keepLines w:val="0"/>
              <w:widowControl w:val="0"/>
            </w:pPr>
          </w:p>
        </w:tc>
      </w:tr>
      <w:tr w:rsidR="00184B8C" w:rsidRPr="00C31E24" w14:paraId="158E7B9B" w14:textId="77777777" w:rsidTr="00D74F31">
        <w:tc>
          <w:tcPr>
            <w:tcW w:w="2788" w:type="dxa"/>
            <w:tcBorders>
              <w:top w:val="single" w:sz="4" w:space="0" w:color="auto"/>
              <w:left w:val="single" w:sz="4" w:space="0" w:color="auto"/>
              <w:bottom w:val="single" w:sz="4" w:space="0" w:color="auto"/>
              <w:right w:val="single" w:sz="4" w:space="0" w:color="auto"/>
            </w:tcBorders>
            <w:vAlign w:val="center"/>
          </w:tcPr>
          <w:p w14:paraId="1CAEE8DB" w14:textId="77777777" w:rsidR="00184B8C" w:rsidRPr="00C31E24" w:rsidRDefault="00184B8C" w:rsidP="00D74F31">
            <w:pPr>
              <w:pStyle w:val="TAL"/>
              <w:keepNext w:val="0"/>
              <w:keepLines w:val="0"/>
              <w:widowControl w:val="0"/>
            </w:pPr>
            <w:r w:rsidRPr="00C31E24">
              <w:t xml:space="preserve">  mcvideo-Params</w:t>
            </w:r>
          </w:p>
        </w:tc>
        <w:tc>
          <w:tcPr>
            <w:tcW w:w="2159" w:type="dxa"/>
            <w:tcBorders>
              <w:top w:val="single" w:sz="4" w:space="0" w:color="auto"/>
              <w:left w:val="single" w:sz="4" w:space="0" w:color="auto"/>
              <w:bottom w:val="single" w:sz="4" w:space="0" w:color="auto"/>
              <w:right w:val="single" w:sz="4" w:space="0" w:color="auto"/>
            </w:tcBorders>
          </w:tcPr>
          <w:p w14:paraId="7D27CE3B" w14:textId="77777777" w:rsidR="00184B8C" w:rsidRPr="00C31E24" w:rsidRDefault="00184B8C" w:rsidP="00D74F31">
            <w:pPr>
              <w:pStyle w:val="TAL"/>
              <w:keepNext w:val="0"/>
              <w:keepLines w:val="0"/>
              <w:widowControl w:val="0"/>
            </w:pPr>
          </w:p>
        </w:tc>
        <w:tc>
          <w:tcPr>
            <w:tcW w:w="2069" w:type="dxa"/>
            <w:tcBorders>
              <w:top w:val="single" w:sz="4" w:space="0" w:color="auto"/>
              <w:left w:val="single" w:sz="4" w:space="0" w:color="auto"/>
              <w:bottom w:val="single" w:sz="4" w:space="0" w:color="auto"/>
              <w:right w:val="single" w:sz="4" w:space="0" w:color="auto"/>
            </w:tcBorders>
          </w:tcPr>
          <w:p w14:paraId="7B1FA1DE" w14:textId="77777777" w:rsidR="00184B8C" w:rsidRPr="00C31E24" w:rsidRDefault="00184B8C" w:rsidP="00D74F3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0791CC58" w14:textId="77777777" w:rsidR="00184B8C" w:rsidRPr="00C31E24" w:rsidRDefault="00184B8C" w:rsidP="00D74F31">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7F5907D5" w14:textId="77777777" w:rsidR="00184B8C" w:rsidRPr="00C31E24" w:rsidRDefault="00184B8C" w:rsidP="00D74F31">
            <w:pPr>
              <w:pStyle w:val="TAL"/>
              <w:keepNext w:val="0"/>
              <w:keepLines w:val="0"/>
              <w:widowControl w:val="0"/>
            </w:pPr>
          </w:p>
        </w:tc>
      </w:tr>
      <w:tr w:rsidR="00184B8C" w:rsidRPr="00C31E24" w14:paraId="25B9886C" w14:textId="77777777" w:rsidTr="00D74F31">
        <w:tc>
          <w:tcPr>
            <w:tcW w:w="2788" w:type="dxa"/>
            <w:tcBorders>
              <w:top w:val="single" w:sz="4" w:space="0" w:color="auto"/>
              <w:left w:val="single" w:sz="4" w:space="0" w:color="auto"/>
              <w:bottom w:val="single" w:sz="4" w:space="0" w:color="auto"/>
              <w:right w:val="single" w:sz="4" w:space="0" w:color="auto"/>
            </w:tcBorders>
            <w:vAlign w:val="center"/>
            <w:hideMark/>
          </w:tcPr>
          <w:p w14:paraId="16289B4A" w14:textId="77777777" w:rsidR="00184B8C" w:rsidRPr="00C31E24" w:rsidRDefault="00184B8C" w:rsidP="00D74F31">
            <w:pPr>
              <w:pStyle w:val="TAL"/>
              <w:keepNext w:val="0"/>
              <w:keepLines w:val="0"/>
              <w:widowControl w:val="0"/>
            </w:pPr>
            <w:r w:rsidRPr="00C31E24">
              <w:t xml:space="preserve">    session-type</w:t>
            </w:r>
          </w:p>
        </w:tc>
        <w:tc>
          <w:tcPr>
            <w:tcW w:w="2159" w:type="dxa"/>
            <w:tcBorders>
              <w:top w:val="single" w:sz="4" w:space="0" w:color="auto"/>
              <w:left w:val="single" w:sz="4" w:space="0" w:color="auto"/>
              <w:bottom w:val="single" w:sz="4" w:space="0" w:color="auto"/>
              <w:right w:val="single" w:sz="4" w:space="0" w:color="auto"/>
            </w:tcBorders>
          </w:tcPr>
          <w:p w14:paraId="2EDA1F47" w14:textId="77777777" w:rsidR="00184B8C" w:rsidRPr="00C31E24" w:rsidRDefault="00184B8C" w:rsidP="00D74F31">
            <w:pPr>
              <w:pStyle w:val="TAL"/>
              <w:keepNext w:val="0"/>
              <w:keepLines w:val="0"/>
              <w:widowControl w:val="0"/>
            </w:pPr>
            <w:r w:rsidRPr="00C31E24">
              <w:t>"chat"</w:t>
            </w:r>
          </w:p>
        </w:tc>
        <w:tc>
          <w:tcPr>
            <w:tcW w:w="2069" w:type="dxa"/>
            <w:tcBorders>
              <w:top w:val="single" w:sz="4" w:space="0" w:color="auto"/>
              <w:left w:val="single" w:sz="4" w:space="0" w:color="auto"/>
              <w:bottom w:val="single" w:sz="4" w:space="0" w:color="auto"/>
              <w:right w:val="single" w:sz="4" w:space="0" w:color="auto"/>
            </w:tcBorders>
          </w:tcPr>
          <w:p w14:paraId="00EEC5E2" w14:textId="77777777" w:rsidR="00184B8C" w:rsidRPr="00C31E24" w:rsidRDefault="00184B8C" w:rsidP="00D74F31">
            <w:pPr>
              <w:pStyle w:val="TAL"/>
              <w:keepNext w:val="0"/>
              <w:keepLines w:val="0"/>
              <w:widowControl w:val="0"/>
            </w:pPr>
          </w:p>
        </w:tc>
        <w:tc>
          <w:tcPr>
            <w:tcW w:w="1349" w:type="dxa"/>
            <w:tcBorders>
              <w:top w:val="single" w:sz="4" w:space="0" w:color="auto"/>
              <w:left w:val="single" w:sz="4" w:space="0" w:color="auto"/>
              <w:bottom w:val="single" w:sz="4" w:space="0" w:color="auto"/>
              <w:right w:val="single" w:sz="4" w:space="0" w:color="auto"/>
            </w:tcBorders>
          </w:tcPr>
          <w:p w14:paraId="632A0F78" w14:textId="77777777" w:rsidR="00184B8C" w:rsidRPr="00C31E24" w:rsidRDefault="00184B8C" w:rsidP="00D74F31">
            <w:pPr>
              <w:pStyle w:val="TAL"/>
              <w:keepNext w:val="0"/>
              <w:keepLines w:val="0"/>
              <w:widowControl w:val="0"/>
            </w:pPr>
          </w:p>
        </w:tc>
        <w:tc>
          <w:tcPr>
            <w:tcW w:w="1160" w:type="dxa"/>
            <w:tcBorders>
              <w:top w:val="single" w:sz="4" w:space="0" w:color="auto"/>
              <w:left w:val="single" w:sz="4" w:space="0" w:color="auto"/>
              <w:bottom w:val="single" w:sz="4" w:space="0" w:color="auto"/>
              <w:right w:val="single" w:sz="4" w:space="0" w:color="auto"/>
            </w:tcBorders>
            <w:vAlign w:val="bottom"/>
          </w:tcPr>
          <w:p w14:paraId="5FA05A6A" w14:textId="77777777" w:rsidR="00184B8C" w:rsidRPr="00C31E24" w:rsidRDefault="00184B8C" w:rsidP="00D74F31">
            <w:pPr>
              <w:pStyle w:val="TAL"/>
              <w:keepNext w:val="0"/>
              <w:keepLines w:val="0"/>
              <w:widowControl w:val="0"/>
            </w:pPr>
            <w:r w:rsidRPr="00C31E24">
              <w:t>I</w:t>
            </w:r>
          </w:p>
        </w:tc>
      </w:tr>
    </w:tbl>
    <w:p w14:paraId="59B370FF" w14:textId="77777777" w:rsidR="00184B8C" w:rsidRPr="00C31E24" w:rsidRDefault="00184B8C" w:rsidP="00184B8C">
      <w:pPr>
        <w:rPr>
          <w:strike/>
        </w:rPr>
      </w:pPr>
    </w:p>
    <w:bookmarkEnd w:id="526"/>
    <w:p w14:paraId="5402D7B4" w14:textId="77777777" w:rsidR="00184B8C" w:rsidRPr="00C31E24" w:rsidRDefault="00184B8C" w:rsidP="00184B8C">
      <w:pPr>
        <w:pStyle w:val="TH"/>
        <w:spacing w:before="0"/>
      </w:pPr>
      <w:r w:rsidRPr="00C31E24">
        <w:t>Table 6.1.2.5.3.3-9: Transmission Granted (Step 21, Table 6.1.2.5.3.2-1)</w:t>
      </w:r>
    </w:p>
    <w:tbl>
      <w:tblPr>
        <w:tblW w:w="9630" w:type="dxa"/>
        <w:tblInd w:w="-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406"/>
        <w:gridCol w:w="2407"/>
        <w:gridCol w:w="2277"/>
        <w:gridCol w:w="1336"/>
        <w:gridCol w:w="1204"/>
      </w:tblGrid>
      <w:tr w:rsidR="00184B8C" w:rsidRPr="00C31E24" w14:paraId="5A61F8C4" w14:textId="77777777" w:rsidTr="00D74F31">
        <w:trPr>
          <w:tblHeader/>
        </w:trPr>
        <w:tc>
          <w:tcPr>
            <w:tcW w:w="9630" w:type="dxa"/>
            <w:gridSpan w:val="5"/>
            <w:tcMar>
              <w:top w:w="0" w:type="dxa"/>
              <w:left w:w="108" w:type="dxa"/>
              <w:bottom w:w="0" w:type="dxa"/>
              <w:right w:w="108" w:type="dxa"/>
            </w:tcMar>
            <w:hideMark/>
          </w:tcPr>
          <w:p w14:paraId="0C19F1E8" w14:textId="77777777" w:rsidR="00184B8C" w:rsidRPr="00C31E24" w:rsidRDefault="00184B8C" w:rsidP="00D74F31">
            <w:pPr>
              <w:pStyle w:val="TAL"/>
              <w:spacing w:line="252" w:lineRule="auto"/>
            </w:pPr>
            <w:r w:rsidRPr="00C31E24">
              <w:t>Derivation Path: TS 36.579-1 [2], Table 5.5.11.2.1-1, condition ON-NETWORK</w:t>
            </w:r>
          </w:p>
        </w:tc>
      </w:tr>
      <w:tr w:rsidR="00184B8C" w:rsidRPr="00C31E24" w14:paraId="4A6156AE" w14:textId="77777777" w:rsidTr="00D74F31">
        <w:trPr>
          <w:tblHeader/>
        </w:trPr>
        <w:tc>
          <w:tcPr>
            <w:tcW w:w="2406" w:type="dxa"/>
            <w:tcMar>
              <w:top w:w="0" w:type="dxa"/>
              <w:left w:w="108" w:type="dxa"/>
              <w:bottom w:w="0" w:type="dxa"/>
              <w:right w:w="108" w:type="dxa"/>
            </w:tcMar>
            <w:hideMark/>
          </w:tcPr>
          <w:p w14:paraId="7B916CD6" w14:textId="77777777" w:rsidR="00184B8C" w:rsidRPr="00C31E24" w:rsidRDefault="00184B8C" w:rsidP="00D74F31">
            <w:pPr>
              <w:pStyle w:val="TAH"/>
              <w:spacing w:line="252" w:lineRule="auto"/>
            </w:pPr>
            <w:r w:rsidRPr="00C31E24">
              <w:t>Information Element</w:t>
            </w:r>
          </w:p>
        </w:tc>
        <w:tc>
          <w:tcPr>
            <w:tcW w:w="2407" w:type="dxa"/>
            <w:tcMar>
              <w:top w:w="0" w:type="dxa"/>
              <w:left w:w="108" w:type="dxa"/>
              <w:bottom w:w="0" w:type="dxa"/>
              <w:right w:w="108" w:type="dxa"/>
            </w:tcMar>
            <w:hideMark/>
          </w:tcPr>
          <w:p w14:paraId="150954B1" w14:textId="77777777" w:rsidR="00184B8C" w:rsidRPr="00C31E24" w:rsidRDefault="00184B8C" w:rsidP="00D74F31">
            <w:pPr>
              <w:pStyle w:val="TAH"/>
              <w:spacing w:line="252" w:lineRule="auto"/>
            </w:pPr>
            <w:r w:rsidRPr="00C31E24">
              <w:t>Value/remark</w:t>
            </w:r>
          </w:p>
        </w:tc>
        <w:tc>
          <w:tcPr>
            <w:tcW w:w="2277" w:type="dxa"/>
            <w:tcMar>
              <w:top w:w="0" w:type="dxa"/>
              <w:left w:w="108" w:type="dxa"/>
              <w:bottom w:w="0" w:type="dxa"/>
              <w:right w:w="108" w:type="dxa"/>
            </w:tcMar>
            <w:hideMark/>
          </w:tcPr>
          <w:p w14:paraId="2202C306" w14:textId="77777777" w:rsidR="00184B8C" w:rsidRPr="00C31E24" w:rsidRDefault="00184B8C" w:rsidP="00D74F31">
            <w:pPr>
              <w:pStyle w:val="TAH"/>
              <w:spacing w:line="252" w:lineRule="auto"/>
            </w:pPr>
            <w:r w:rsidRPr="00C31E24">
              <w:t>Comment</w:t>
            </w:r>
          </w:p>
        </w:tc>
        <w:tc>
          <w:tcPr>
            <w:tcW w:w="1336" w:type="dxa"/>
            <w:tcMar>
              <w:top w:w="0" w:type="dxa"/>
              <w:left w:w="108" w:type="dxa"/>
              <w:bottom w:w="0" w:type="dxa"/>
              <w:right w:w="108" w:type="dxa"/>
            </w:tcMar>
            <w:hideMark/>
          </w:tcPr>
          <w:p w14:paraId="5F0083E9" w14:textId="77777777" w:rsidR="00184B8C" w:rsidRPr="00C31E24" w:rsidRDefault="00184B8C" w:rsidP="00D74F31">
            <w:pPr>
              <w:pStyle w:val="TAH"/>
              <w:spacing w:line="252" w:lineRule="auto"/>
            </w:pPr>
            <w:r w:rsidRPr="00C31E24">
              <w:t>Reference</w:t>
            </w:r>
          </w:p>
        </w:tc>
        <w:tc>
          <w:tcPr>
            <w:tcW w:w="1204" w:type="dxa"/>
            <w:tcMar>
              <w:top w:w="0" w:type="dxa"/>
              <w:left w:w="108" w:type="dxa"/>
              <w:bottom w:w="0" w:type="dxa"/>
              <w:right w:w="108" w:type="dxa"/>
            </w:tcMar>
            <w:hideMark/>
          </w:tcPr>
          <w:p w14:paraId="31D16D78" w14:textId="77777777" w:rsidR="00184B8C" w:rsidRPr="00C31E24" w:rsidRDefault="00184B8C" w:rsidP="00D74F31">
            <w:pPr>
              <w:pStyle w:val="TAH"/>
              <w:spacing w:line="252" w:lineRule="auto"/>
            </w:pPr>
            <w:r w:rsidRPr="00C31E24">
              <w:t>Condition</w:t>
            </w:r>
          </w:p>
        </w:tc>
      </w:tr>
      <w:tr w:rsidR="00184B8C" w:rsidRPr="00C31E24" w14:paraId="040A1020" w14:textId="77777777" w:rsidTr="00D74F31">
        <w:trPr>
          <w:tblHeader/>
        </w:trPr>
        <w:tc>
          <w:tcPr>
            <w:tcW w:w="2406" w:type="dxa"/>
            <w:tcMar>
              <w:top w:w="0" w:type="dxa"/>
              <w:left w:w="108" w:type="dxa"/>
              <w:bottom w:w="0" w:type="dxa"/>
              <w:right w:w="108" w:type="dxa"/>
            </w:tcMar>
            <w:hideMark/>
          </w:tcPr>
          <w:p w14:paraId="134732FF" w14:textId="77777777" w:rsidR="00184B8C" w:rsidRPr="00C31E24" w:rsidRDefault="00184B8C" w:rsidP="00D74F31">
            <w:pPr>
              <w:pStyle w:val="TAL"/>
              <w:spacing w:line="252" w:lineRule="auto"/>
              <w:rPr>
                <w:b/>
                <w:bCs/>
              </w:rPr>
            </w:pPr>
            <w:r w:rsidRPr="00C31E24">
              <w:rPr>
                <w:b/>
                <w:bCs/>
              </w:rPr>
              <w:t>Transmission Indicator</w:t>
            </w:r>
          </w:p>
        </w:tc>
        <w:tc>
          <w:tcPr>
            <w:tcW w:w="2407" w:type="dxa"/>
            <w:tcMar>
              <w:top w:w="0" w:type="dxa"/>
              <w:left w:w="108" w:type="dxa"/>
              <w:bottom w:w="0" w:type="dxa"/>
              <w:right w:w="108" w:type="dxa"/>
            </w:tcMar>
          </w:tcPr>
          <w:p w14:paraId="2D7C15B0" w14:textId="77777777" w:rsidR="00184B8C" w:rsidRPr="00C31E24" w:rsidRDefault="00184B8C" w:rsidP="00D74F31">
            <w:pPr>
              <w:pStyle w:val="TAL"/>
              <w:spacing w:line="252" w:lineRule="auto"/>
            </w:pPr>
          </w:p>
        </w:tc>
        <w:tc>
          <w:tcPr>
            <w:tcW w:w="2277" w:type="dxa"/>
            <w:tcMar>
              <w:top w:w="0" w:type="dxa"/>
              <w:left w:w="108" w:type="dxa"/>
              <w:bottom w:w="0" w:type="dxa"/>
              <w:right w:w="108" w:type="dxa"/>
            </w:tcMar>
            <w:hideMark/>
          </w:tcPr>
          <w:p w14:paraId="0C58CB7F" w14:textId="77777777" w:rsidR="00184B8C" w:rsidRPr="00C31E24" w:rsidRDefault="00184B8C" w:rsidP="00D74F31">
            <w:pPr>
              <w:pStyle w:val="TAL"/>
              <w:spacing w:line="252" w:lineRule="auto"/>
            </w:pPr>
            <w:r w:rsidRPr="00C31E24">
              <w:t>Length is 16 bits, A-P.</w:t>
            </w:r>
          </w:p>
        </w:tc>
        <w:tc>
          <w:tcPr>
            <w:tcW w:w="1336" w:type="dxa"/>
            <w:tcMar>
              <w:top w:w="0" w:type="dxa"/>
              <w:left w:w="108" w:type="dxa"/>
              <w:bottom w:w="0" w:type="dxa"/>
              <w:right w:w="108" w:type="dxa"/>
            </w:tcMar>
          </w:tcPr>
          <w:p w14:paraId="45837059" w14:textId="77777777" w:rsidR="00184B8C" w:rsidRPr="00C31E24" w:rsidRDefault="00184B8C" w:rsidP="00D74F31">
            <w:pPr>
              <w:pStyle w:val="TAL"/>
              <w:spacing w:line="252" w:lineRule="auto"/>
            </w:pPr>
          </w:p>
        </w:tc>
        <w:tc>
          <w:tcPr>
            <w:tcW w:w="1204" w:type="dxa"/>
            <w:tcMar>
              <w:top w:w="0" w:type="dxa"/>
              <w:left w:w="108" w:type="dxa"/>
              <w:bottom w:w="0" w:type="dxa"/>
              <w:right w:w="108" w:type="dxa"/>
            </w:tcMar>
          </w:tcPr>
          <w:p w14:paraId="5E79DC6C" w14:textId="77777777" w:rsidR="00184B8C" w:rsidRPr="00C31E24" w:rsidRDefault="00184B8C" w:rsidP="00D74F31">
            <w:pPr>
              <w:pStyle w:val="TAL"/>
              <w:spacing w:line="252" w:lineRule="auto"/>
            </w:pPr>
          </w:p>
        </w:tc>
      </w:tr>
      <w:tr w:rsidR="00184B8C" w:rsidRPr="00C31E24" w14:paraId="2F0D5EDD" w14:textId="77777777" w:rsidTr="00D74F31">
        <w:trPr>
          <w:tblHeader/>
        </w:trPr>
        <w:tc>
          <w:tcPr>
            <w:tcW w:w="2406" w:type="dxa"/>
            <w:tcMar>
              <w:top w:w="0" w:type="dxa"/>
              <w:left w:w="108" w:type="dxa"/>
              <w:bottom w:w="0" w:type="dxa"/>
              <w:right w:w="108" w:type="dxa"/>
            </w:tcMar>
            <w:hideMark/>
          </w:tcPr>
          <w:p w14:paraId="11195CE4" w14:textId="77777777" w:rsidR="00184B8C" w:rsidRPr="00C31E24" w:rsidRDefault="00184B8C" w:rsidP="00D74F31">
            <w:pPr>
              <w:pStyle w:val="TAL"/>
              <w:spacing w:line="252" w:lineRule="auto"/>
            </w:pPr>
            <w:r w:rsidRPr="00C31E24">
              <w:t>  Transmission Indicator</w:t>
            </w:r>
          </w:p>
        </w:tc>
        <w:tc>
          <w:tcPr>
            <w:tcW w:w="2407" w:type="dxa"/>
            <w:tcMar>
              <w:top w:w="0" w:type="dxa"/>
              <w:left w:w="108" w:type="dxa"/>
              <w:bottom w:w="0" w:type="dxa"/>
              <w:right w:w="108" w:type="dxa"/>
            </w:tcMar>
            <w:hideMark/>
          </w:tcPr>
          <w:p w14:paraId="150D5253" w14:textId="77777777" w:rsidR="00184B8C" w:rsidRPr="00C31E24" w:rsidRDefault="00184B8C" w:rsidP="00D74F31">
            <w:pPr>
              <w:pStyle w:val="TAL"/>
              <w:spacing w:line="252" w:lineRule="auto"/>
            </w:pPr>
            <w:r w:rsidRPr="00C31E24">
              <w:t>"1000100000000000"</w:t>
            </w:r>
          </w:p>
        </w:tc>
        <w:tc>
          <w:tcPr>
            <w:tcW w:w="2277" w:type="dxa"/>
            <w:tcMar>
              <w:top w:w="0" w:type="dxa"/>
              <w:left w:w="108" w:type="dxa"/>
              <w:bottom w:w="0" w:type="dxa"/>
              <w:right w:w="108" w:type="dxa"/>
            </w:tcMar>
            <w:hideMark/>
          </w:tcPr>
          <w:p w14:paraId="3B1BF62C" w14:textId="77777777" w:rsidR="00184B8C" w:rsidRPr="00C31E24" w:rsidRDefault="00184B8C" w:rsidP="00D74F31">
            <w:pPr>
              <w:pStyle w:val="TAL"/>
              <w:spacing w:line="252" w:lineRule="auto"/>
            </w:pPr>
            <w:r w:rsidRPr="00C31E24">
              <w:t>E = Imminent Peril call</w:t>
            </w:r>
          </w:p>
        </w:tc>
        <w:tc>
          <w:tcPr>
            <w:tcW w:w="1336" w:type="dxa"/>
            <w:tcMar>
              <w:top w:w="0" w:type="dxa"/>
              <w:left w:w="108" w:type="dxa"/>
              <w:bottom w:w="0" w:type="dxa"/>
              <w:right w:w="108" w:type="dxa"/>
            </w:tcMar>
            <w:hideMark/>
          </w:tcPr>
          <w:p w14:paraId="3ABFBC6B" w14:textId="77777777" w:rsidR="00184B8C" w:rsidRPr="00C31E24" w:rsidRDefault="00184B8C" w:rsidP="00D74F31">
            <w:pPr>
              <w:pStyle w:val="TAL"/>
              <w:spacing w:line="252" w:lineRule="auto"/>
            </w:pPr>
            <w:r w:rsidRPr="00C31E24">
              <w:t>TS 24.581 [27], clause 9.2.5.1</w:t>
            </w:r>
          </w:p>
        </w:tc>
        <w:tc>
          <w:tcPr>
            <w:tcW w:w="1204" w:type="dxa"/>
            <w:tcMar>
              <w:top w:w="0" w:type="dxa"/>
              <w:left w:w="108" w:type="dxa"/>
              <w:bottom w:w="0" w:type="dxa"/>
              <w:right w:w="108" w:type="dxa"/>
            </w:tcMar>
          </w:tcPr>
          <w:p w14:paraId="68AC24D1" w14:textId="77777777" w:rsidR="00184B8C" w:rsidRPr="00C31E24" w:rsidRDefault="00184B8C" w:rsidP="00D74F31">
            <w:pPr>
              <w:pStyle w:val="TAL"/>
              <w:spacing w:line="252" w:lineRule="auto"/>
            </w:pPr>
          </w:p>
        </w:tc>
      </w:tr>
    </w:tbl>
    <w:p w14:paraId="580A5BD8" w14:textId="77777777" w:rsidR="00184B8C" w:rsidRPr="00C31E24" w:rsidRDefault="00184B8C" w:rsidP="00764DD4"/>
    <w:p w14:paraId="51E1F256" w14:textId="77777777" w:rsidR="00AD62C6" w:rsidRPr="00C31E24" w:rsidRDefault="00AD62C6" w:rsidP="00AD62C6">
      <w:pPr>
        <w:pStyle w:val="Heading3"/>
      </w:pPr>
      <w:bookmarkStart w:id="527" w:name="_Toc84345732"/>
      <w:bookmarkStart w:id="528" w:name="_Toc99871280"/>
      <w:r w:rsidRPr="00C31E24">
        <w:t>6.1.3</w:t>
      </w:r>
      <w:r w:rsidRPr="00C31E24">
        <w:tab/>
        <w:t>Subscription to Conference Event Package</w:t>
      </w:r>
      <w:bookmarkEnd w:id="528"/>
    </w:p>
    <w:p w14:paraId="641AABE0" w14:textId="77777777" w:rsidR="00AD62C6" w:rsidRPr="00C31E24" w:rsidRDefault="00AD62C6" w:rsidP="00AD62C6">
      <w:pPr>
        <w:pStyle w:val="Heading4"/>
      </w:pPr>
      <w:bookmarkStart w:id="529" w:name="_Toc99871281"/>
      <w:r w:rsidRPr="00C31E24">
        <w:t>6.1.3.1</w:t>
      </w:r>
      <w:r w:rsidRPr="00C31E24">
        <w:tab/>
        <w:t>On-network / Conference Event Package / Subscription to Conference Event Package / Termination of subscription</w:t>
      </w:r>
      <w:bookmarkEnd w:id="529"/>
    </w:p>
    <w:p w14:paraId="6E409A05" w14:textId="77777777" w:rsidR="00AD62C6" w:rsidRPr="00C31E24" w:rsidRDefault="00AD62C6" w:rsidP="00AD62C6">
      <w:pPr>
        <w:pStyle w:val="H6"/>
      </w:pPr>
      <w:r w:rsidRPr="00C31E24">
        <w:t>6.1.3.1.1</w:t>
      </w:r>
      <w:r w:rsidRPr="00C31E24">
        <w:tab/>
        <w:t>Test Purpose (TP)</w:t>
      </w:r>
    </w:p>
    <w:p w14:paraId="3F61B65D" w14:textId="77777777" w:rsidR="00AD62C6" w:rsidRPr="00C31E24" w:rsidRDefault="00AD62C6" w:rsidP="00AD62C6">
      <w:pPr>
        <w:pStyle w:val="H6"/>
      </w:pPr>
      <w:r w:rsidRPr="00C31E24">
        <w:t>1)</w:t>
      </w:r>
    </w:p>
    <w:p w14:paraId="229DF410"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registered and authorised for MCVideo Service }</w:t>
      </w:r>
    </w:p>
    <w:p w14:paraId="20A8E155" w14:textId="77777777" w:rsidR="00AD62C6" w:rsidRPr="00C31E24" w:rsidRDefault="00AD62C6" w:rsidP="00AD62C6">
      <w:pPr>
        <w:pStyle w:val="PL"/>
        <w:rPr>
          <w:noProof w:val="0"/>
        </w:rPr>
      </w:pPr>
      <w:r w:rsidRPr="00C31E24">
        <w:rPr>
          <w:b/>
          <w:noProof w:val="0"/>
        </w:rPr>
        <w:t>ensure that</w:t>
      </w:r>
      <w:r w:rsidRPr="00C31E24">
        <w:rPr>
          <w:noProof w:val="0"/>
        </w:rPr>
        <w:t xml:space="preserve"> {</w:t>
      </w:r>
    </w:p>
    <w:p w14:paraId="09D9335A"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an MCVideo </w:t>
      </w:r>
      <w:r w:rsidRPr="00C31E24">
        <w:rPr>
          <w:noProof w:val="0"/>
          <w:lang w:eastAsia="ko-KR"/>
        </w:rPr>
        <w:t xml:space="preserve">On-demand Pre-arranged Group Call </w:t>
      </w:r>
      <w:r w:rsidRPr="00C31E24">
        <w:rPr>
          <w:noProof w:val="0"/>
        </w:rPr>
        <w:t>}</w:t>
      </w:r>
    </w:p>
    <w:p w14:paraId="6C93C362"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requests On-demand Pre-arranged Group Call by sending a SIP INVITE message, </w:t>
      </w:r>
      <w:r w:rsidRPr="00C31E24">
        <w:rPr>
          <w:b/>
          <w:noProof w:val="0"/>
        </w:rPr>
        <w:t>and</w:t>
      </w:r>
      <w:r w:rsidRPr="00C31E24">
        <w:rPr>
          <w:noProof w:val="0"/>
        </w:rPr>
        <w:t>, after indication from the MCVideo Server that the call was established and receiving a Transmission Granted message, notifies the user }</w:t>
      </w:r>
    </w:p>
    <w:p w14:paraId="7BBB6F93" w14:textId="77777777" w:rsidR="00AD62C6" w:rsidRPr="00C31E24" w:rsidRDefault="00AD62C6" w:rsidP="00AD62C6">
      <w:pPr>
        <w:pStyle w:val="PL"/>
        <w:rPr>
          <w:noProof w:val="0"/>
        </w:rPr>
      </w:pPr>
      <w:r w:rsidRPr="00C31E24">
        <w:rPr>
          <w:noProof w:val="0"/>
        </w:rPr>
        <w:t xml:space="preserve">            }</w:t>
      </w:r>
    </w:p>
    <w:p w14:paraId="60B446AC" w14:textId="77777777" w:rsidR="00AD62C6" w:rsidRPr="00C31E24" w:rsidRDefault="00AD62C6" w:rsidP="00AD62C6">
      <w:pPr>
        <w:pStyle w:val="PL"/>
        <w:rPr>
          <w:noProof w:val="0"/>
        </w:rPr>
      </w:pPr>
    </w:p>
    <w:p w14:paraId="7F082074" w14:textId="77777777" w:rsidR="00AD62C6" w:rsidRPr="00C31E24" w:rsidRDefault="00AD62C6" w:rsidP="00AD62C6">
      <w:pPr>
        <w:pStyle w:val="H6"/>
      </w:pPr>
      <w:r w:rsidRPr="00C31E24">
        <w:t>(2)</w:t>
      </w:r>
    </w:p>
    <w:p w14:paraId="75D1F886"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having an ongoing On-demand Pre-arranged Group Call with Automatic  Commencement Mode }</w:t>
      </w:r>
    </w:p>
    <w:p w14:paraId="13382C96" w14:textId="77777777" w:rsidR="00AD62C6" w:rsidRPr="00C31E24" w:rsidRDefault="00AD62C6" w:rsidP="00AD62C6">
      <w:pPr>
        <w:pStyle w:val="PL"/>
        <w:rPr>
          <w:noProof w:val="0"/>
        </w:rPr>
      </w:pPr>
      <w:r w:rsidRPr="00C31E24">
        <w:rPr>
          <w:b/>
          <w:noProof w:val="0"/>
        </w:rPr>
        <w:t>ensure that</w:t>
      </w:r>
      <w:r w:rsidRPr="00C31E24">
        <w:rPr>
          <w:noProof w:val="0"/>
        </w:rPr>
        <w:t xml:space="preserve"> {</w:t>
      </w:r>
    </w:p>
    <w:p w14:paraId="6D132C5D"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MCVideo User requests to subscribe to the conference event package for the ongoing group call }</w:t>
      </w:r>
    </w:p>
    <w:p w14:paraId="1399DCA1"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sends a SIP SUBSCRIBE message </w:t>
      </w:r>
      <w:r w:rsidRPr="00C31E24">
        <w:rPr>
          <w:rFonts w:eastAsia="SimSun"/>
          <w:noProof w:val="0"/>
        </w:rPr>
        <w:t>with the Expires header field set to 4294967295</w:t>
      </w:r>
      <w:r w:rsidRPr="00C31E24">
        <w:rPr>
          <w:noProof w:val="0"/>
        </w:rPr>
        <w:t xml:space="preserve"> </w:t>
      </w:r>
      <w:r w:rsidRPr="00C31E24">
        <w:rPr>
          <w:b/>
          <w:bCs/>
          <w:noProof w:val="0"/>
        </w:rPr>
        <w:t>and</w:t>
      </w:r>
      <w:r w:rsidRPr="00C31E24">
        <w:rPr>
          <w:noProof w:val="0"/>
        </w:rPr>
        <w:t xml:space="preserve"> responds to a SIP NOTIFY message with a SIP 200 (OK) message }</w:t>
      </w:r>
    </w:p>
    <w:p w14:paraId="10B1D53F" w14:textId="77777777" w:rsidR="00AD62C6" w:rsidRPr="00C31E24" w:rsidRDefault="00AD62C6" w:rsidP="00AD62C6">
      <w:pPr>
        <w:pStyle w:val="PL"/>
        <w:rPr>
          <w:noProof w:val="0"/>
        </w:rPr>
      </w:pPr>
      <w:r w:rsidRPr="00C31E24">
        <w:rPr>
          <w:noProof w:val="0"/>
        </w:rPr>
        <w:t xml:space="preserve">            }</w:t>
      </w:r>
    </w:p>
    <w:p w14:paraId="114E93AD" w14:textId="77777777" w:rsidR="00AD62C6" w:rsidRPr="00C31E24" w:rsidRDefault="00AD62C6" w:rsidP="00AD62C6">
      <w:pPr>
        <w:pStyle w:val="PL"/>
        <w:rPr>
          <w:noProof w:val="0"/>
        </w:rPr>
      </w:pPr>
    </w:p>
    <w:p w14:paraId="0E8419C2" w14:textId="77777777" w:rsidR="00AD62C6" w:rsidRPr="00C31E24" w:rsidRDefault="00AD62C6" w:rsidP="00AD62C6">
      <w:pPr>
        <w:pStyle w:val="H6"/>
      </w:pPr>
      <w:r w:rsidRPr="00C31E24">
        <w:t>(3)</w:t>
      </w:r>
    </w:p>
    <w:p w14:paraId="7CDCED02"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having subscribed to the conference event package for the ongoing group call }</w:t>
      </w:r>
    </w:p>
    <w:p w14:paraId="427D5525" w14:textId="77777777" w:rsidR="00AD62C6" w:rsidRPr="00C31E24" w:rsidRDefault="00AD62C6" w:rsidP="00AD62C6">
      <w:pPr>
        <w:pStyle w:val="PL"/>
        <w:rPr>
          <w:noProof w:val="0"/>
        </w:rPr>
      </w:pPr>
      <w:r w:rsidRPr="00C31E24">
        <w:rPr>
          <w:b/>
          <w:noProof w:val="0"/>
        </w:rPr>
        <w:t>ensure that</w:t>
      </w:r>
      <w:r w:rsidRPr="00C31E24">
        <w:rPr>
          <w:noProof w:val="0"/>
        </w:rPr>
        <w:t xml:space="preserve"> {</w:t>
      </w:r>
    </w:p>
    <w:p w14:paraId="5D384A2D"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MCVideo User requests to terminate the subscription }</w:t>
      </w:r>
    </w:p>
    <w:p w14:paraId="5382831A"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sends a SIP SUBSCRIBE message </w:t>
      </w:r>
      <w:r w:rsidRPr="00C31E24">
        <w:rPr>
          <w:rFonts w:eastAsia="SimSun"/>
          <w:noProof w:val="0"/>
        </w:rPr>
        <w:t>with the Expires header field set to 0</w:t>
      </w:r>
      <w:r w:rsidRPr="00C31E24">
        <w:rPr>
          <w:noProof w:val="0"/>
        </w:rPr>
        <w:t xml:space="preserve"> }</w:t>
      </w:r>
    </w:p>
    <w:p w14:paraId="50EC65B8" w14:textId="77777777" w:rsidR="00AD62C6" w:rsidRPr="00C31E24" w:rsidRDefault="00AD62C6" w:rsidP="00AD62C6">
      <w:pPr>
        <w:pStyle w:val="PL"/>
        <w:rPr>
          <w:noProof w:val="0"/>
        </w:rPr>
      </w:pPr>
      <w:r w:rsidRPr="00C31E24">
        <w:rPr>
          <w:noProof w:val="0"/>
        </w:rPr>
        <w:t xml:space="preserve">            }</w:t>
      </w:r>
    </w:p>
    <w:p w14:paraId="1807258E" w14:textId="77777777" w:rsidR="00AD62C6" w:rsidRPr="00C31E24" w:rsidRDefault="00AD62C6" w:rsidP="00AD62C6">
      <w:pPr>
        <w:pStyle w:val="PL"/>
        <w:rPr>
          <w:noProof w:val="0"/>
        </w:rPr>
      </w:pPr>
    </w:p>
    <w:p w14:paraId="653866AA" w14:textId="77777777" w:rsidR="00AD62C6" w:rsidRPr="00C31E24" w:rsidRDefault="00AD62C6" w:rsidP="00AD62C6">
      <w:pPr>
        <w:pStyle w:val="H6"/>
      </w:pPr>
      <w:r w:rsidRPr="00C31E24">
        <w:t>(4)</w:t>
      </w:r>
    </w:p>
    <w:p w14:paraId="3FC77CCC"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having an ongoing On-demand Pre-arranged Group Call </w:t>
      </w:r>
    </w:p>
    <w:p w14:paraId="630B6D4F"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the MCVideo User) requests to </w:t>
      </w:r>
      <w:r w:rsidRPr="00C31E24">
        <w:rPr>
          <w:noProof w:val="0"/>
          <w:lang w:eastAsia="ko-KR"/>
        </w:rPr>
        <w:t xml:space="preserve">end the </w:t>
      </w:r>
      <w:r w:rsidRPr="00C31E24">
        <w:rPr>
          <w:noProof w:val="0"/>
        </w:rPr>
        <w:t>On-demand Pre-arranged Group Call }</w:t>
      </w:r>
    </w:p>
    <w:p w14:paraId="486D4950"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sends a SIP BYE message and leaves the call }</w:t>
      </w:r>
    </w:p>
    <w:p w14:paraId="23A26532" w14:textId="77777777" w:rsidR="00AD62C6" w:rsidRPr="00C31E24" w:rsidRDefault="00AD62C6" w:rsidP="00AD62C6">
      <w:pPr>
        <w:pStyle w:val="PL"/>
        <w:rPr>
          <w:noProof w:val="0"/>
        </w:rPr>
      </w:pPr>
      <w:r w:rsidRPr="00C31E24">
        <w:rPr>
          <w:noProof w:val="0"/>
        </w:rPr>
        <w:t xml:space="preserve">            }</w:t>
      </w:r>
    </w:p>
    <w:p w14:paraId="2810EE8E" w14:textId="77777777" w:rsidR="00AD62C6" w:rsidRPr="00C31E24" w:rsidRDefault="00AD62C6" w:rsidP="00AD62C6">
      <w:pPr>
        <w:pStyle w:val="PL"/>
        <w:rPr>
          <w:noProof w:val="0"/>
        </w:rPr>
      </w:pPr>
    </w:p>
    <w:p w14:paraId="2C9C8AB0" w14:textId="77777777" w:rsidR="00AD62C6" w:rsidRPr="00C31E24" w:rsidRDefault="00AD62C6" w:rsidP="00AD62C6">
      <w:pPr>
        <w:pStyle w:val="H6"/>
      </w:pPr>
      <w:r w:rsidRPr="00C31E24">
        <w:t>6.1.3.1.2</w:t>
      </w:r>
      <w:r w:rsidRPr="00C31E24">
        <w:tab/>
        <w:t>Conformance Requirements</w:t>
      </w:r>
    </w:p>
    <w:p w14:paraId="0C815842" w14:textId="77777777" w:rsidR="00AD62C6" w:rsidRPr="00C31E24" w:rsidRDefault="00AD62C6" w:rsidP="00AD62C6">
      <w:r w:rsidRPr="00C31E24">
        <w:t>References: The conformance requirements covered in the present TC are specified in: TS 24.281 clause 9.2.1.2.1.1, 9.2.3.2, 9.2.1.2.3.1. Unless otherwise stated these are Rel-15 requirements.</w:t>
      </w:r>
    </w:p>
    <w:p w14:paraId="5923990B" w14:textId="77777777" w:rsidR="00AD62C6" w:rsidRPr="00C31E24" w:rsidRDefault="00AD62C6" w:rsidP="00AD62C6">
      <w:r w:rsidRPr="00C31E24">
        <w:t>[TS 24.281, clause 9.2.1.2.1.1]</w:t>
      </w:r>
    </w:p>
    <w:p w14:paraId="45B31642" w14:textId="77777777" w:rsidR="00AD62C6" w:rsidRPr="00C31E24" w:rsidRDefault="00AD62C6" w:rsidP="00AD62C6">
      <w:r w:rsidRPr="00C31E24">
        <w:t>Upon receiving a request from an MCVideo user to establish an MCVideo prearranged group session the MCVideo client shall generate an initial SIP INVITE request by following the UE originating session procedures specified in 3GPP TS 24.229 [</w:t>
      </w:r>
      <w:r w:rsidRPr="00C31E24">
        <w:rPr>
          <w:lang w:eastAsia="zh-CN"/>
        </w:rPr>
        <w:t>11</w:t>
      </w:r>
      <w:r w:rsidRPr="00C31E24">
        <w:t>], with the clarifications given below.</w:t>
      </w:r>
    </w:p>
    <w:p w14:paraId="0269C4F6" w14:textId="77777777" w:rsidR="00AD62C6" w:rsidRPr="00C31E24" w:rsidRDefault="00AD62C6" w:rsidP="00AD62C6">
      <w:r w:rsidRPr="00C31E24">
        <w:t>The MC</w:t>
      </w:r>
      <w:r w:rsidRPr="00C31E24">
        <w:rPr>
          <w:lang w:eastAsia="zh-CN"/>
        </w:rPr>
        <w:t>Video</w:t>
      </w:r>
      <w:r w:rsidRPr="00C31E24">
        <w:t xml:space="preserve"> client:</w:t>
      </w:r>
    </w:p>
    <w:p w14:paraId="2EB5C2D2" w14:textId="77777777" w:rsidR="00AD62C6" w:rsidRPr="00C31E24" w:rsidRDefault="00AD62C6" w:rsidP="00AD62C6">
      <w:pPr>
        <w:pStyle w:val="B1"/>
      </w:pPr>
      <w:r w:rsidRPr="00C31E24">
        <w:t>1)</w:t>
      </w:r>
      <w:r w:rsidRPr="00C31E24">
        <w:tab/>
        <w:t>if the MC</w:t>
      </w:r>
      <w:r w:rsidRPr="00C31E24">
        <w:rPr>
          <w:lang w:eastAsia="zh-CN"/>
        </w:rPr>
        <w:t>Video</w:t>
      </w:r>
      <w:r w:rsidRPr="00C31E24">
        <w:t xml:space="preserve"> user has requested the origination of an MC</w:t>
      </w:r>
      <w:r w:rsidRPr="00C31E24">
        <w:rPr>
          <w:lang w:eastAsia="zh-CN"/>
        </w:rPr>
        <w:t>Video</w:t>
      </w:r>
      <w:r w:rsidRPr="00C31E24">
        <w:t xml:space="preserve"> emergency group call or is originating an MC</w:t>
      </w:r>
      <w:r w:rsidRPr="00C31E24">
        <w:rPr>
          <w:lang w:eastAsia="zh-CN"/>
        </w:rPr>
        <w:t>Video</w:t>
      </w:r>
      <w:r w:rsidRPr="00C31E24">
        <w:t xml:space="preserve"> prearranged group call and the MCVideo emergency state is already set, the MC</w:t>
      </w:r>
      <w:r w:rsidRPr="00C31E24">
        <w:rPr>
          <w:lang w:eastAsia="zh-CN"/>
        </w:rPr>
        <w:t>Video</w:t>
      </w:r>
      <w:r w:rsidRPr="00C31E24">
        <w:t xml:space="preserve"> client shall comply with the procedures in clause 6.2.8.1.1;</w:t>
      </w:r>
    </w:p>
    <w:p w14:paraId="0DFFC7A3" w14:textId="77777777" w:rsidR="00AD62C6" w:rsidRPr="00C31E24" w:rsidRDefault="00AD62C6" w:rsidP="00AD62C6">
      <w:pPr>
        <w:pStyle w:val="B1"/>
      </w:pPr>
      <w:r w:rsidRPr="00C31E24">
        <w:t>2)</w:t>
      </w:r>
      <w:r w:rsidRPr="00C31E24">
        <w:tab/>
        <w:t>if the MC</w:t>
      </w:r>
      <w:r w:rsidRPr="00C31E24">
        <w:rPr>
          <w:lang w:eastAsia="zh-CN"/>
        </w:rPr>
        <w:t>Video</w:t>
      </w:r>
      <w:r w:rsidRPr="00C31E24">
        <w:t xml:space="preserve"> user has requested the origination of an MC</w:t>
      </w:r>
      <w:r w:rsidRPr="00C31E24">
        <w:rPr>
          <w:lang w:eastAsia="zh-CN"/>
        </w:rPr>
        <w:t>Video</w:t>
      </w:r>
      <w:r w:rsidRPr="00C31E24">
        <w:t xml:space="preserve"> imminent peril group call, the MC</w:t>
      </w:r>
      <w:r w:rsidRPr="00C31E24">
        <w:rPr>
          <w:lang w:eastAsia="zh-CN"/>
        </w:rPr>
        <w:t>Video</w:t>
      </w:r>
      <w:r w:rsidRPr="00C31E24">
        <w:t xml:space="preserve"> client shall comply with the procedures in clause </w:t>
      </w:r>
      <w:r w:rsidRPr="00C31E24">
        <w:rPr>
          <w:lang w:eastAsia="zh-CN"/>
        </w:rPr>
        <w:t>6.2.8.1.9</w:t>
      </w:r>
      <w:r w:rsidRPr="00C31E24">
        <w:t>;</w:t>
      </w:r>
    </w:p>
    <w:p w14:paraId="289A7E6D" w14:textId="77777777" w:rsidR="00AD62C6" w:rsidRPr="00C31E24" w:rsidRDefault="00AD62C6" w:rsidP="00AD62C6">
      <w:pPr>
        <w:pStyle w:val="B1"/>
      </w:pPr>
      <w:r w:rsidRPr="00C31E24">
        <w:t>3)</w:t>
      </w:r>
      <w:r w:rsidRPr="00C31E24">
        <w:tab/>
        <w:t>if the MC</w:t>
      </w:r>
      <w:r w:rsidRPr="00C31E24">
        <w:rPr>
          <w:lang w:eastAsia="zh-CN"/>
        </w:rPr>
        <w:t>Video</w:t>
      </w:r>
      <w:r w:rsidRPr="00C31E24">
        <w:t xml:space="preserve"> user has requested the origination of a broadcast group call, the MC</w:t>
      </w:r>
      <w:r w:rsidRPr="00C31E24">
        <w:rPr>
          <w:lang w:eastAsia="zh-CN"/>
        </w:rPr>
        <w:t>Video</w:t>
      </w:r>
      <w:r w:rsidRPr="00C31E24">
        <w:t xml:space="preserve"> client shall comply with the procedures in clause </w:t>
      </w:r>
      <w:r w:rsidRPr="00C31E24">
        <w:rPr>
          <w:lang w:eastAsia="zh-CN"/>
        </w:rPr>
        <w:t>6.2.8.2</w:t>
      </w:r>
      <w:r w:rsidRPr="00C31E24">
        <w:t>;</w:t>
      </w:r>
    </w:p>
    <w:p w14:paraId="49F0D6A4" w14:textId="77777777" w:rsidR="00AD62C6" w:rsidRPr="00C31E24" w:rsidRDefault="00AD62C6" w:rsidP="00AD62C6">
      <w:pPr>
        <w:pStyle w:val="B1"/>
      </w:pPr>
      <w:r w:rsidRPr="00C31E24">
        <w:t>4)</w:t>
      </w:r>
      <w:r w:rsidRPr="00C31E24">
        <w:tab/>
        <w:t>shall include the g.3gpp.mc</w:t>
      </w:r>
      <w:r w:rsidRPr="00C31E24">
        <w:rPr>
          <w:lang w:eastAsia="zh-CN"/>
        </w:rPr>
        <w:t>video</w:t>
      </w:r>
      <w:r w:rsidRPr="00C31E24">
        <w:t xml:space="preserve"> media feature tag and the </w:t>
      </w:r>
      <w:r w:rsidRPr="00C31E24">
        <w:rPr>
          <w:lang w:eastAsia="ko-KR"/>
        </w:rPr>
        <w:t>g.3gpp.icsi-ref media feature tag with the value of "urn:urn-7:3gpp-service.ims.icsi.</w:t>
      </w:r>
      <w:r w:rsidRPr="00C31E24">
        <w:t>mc</w:t>
      </w:r>
      <w:r w:rsidRPr="00C31E24">
        <w:rPr>
          <w:lang w:eastAsia="zh-CN"/>
        </w:rPr>
        <w:t>video</w:t>
      </w:r>
      <w:r w:rsidRPr="00C31E24">
        <w:rPr>
          <w:lang w:eastAsia="ko-KR"/>
        </w:rPr>
        <w:t xml:space="preserve">" </w:t>
      </w:r>
      <w:r w:rsidRPr="00C31E24">
        <w:t xml:space="preserve">in the Contact header field of the SIP </w:t>
      </w:r>
      <w:r w:rsidRPr="00C31E24">
        <w:rPr>
          <w:lang w:eastAsia="zh-CN"/>
        </w:rPr>
        <w:t>INVITE</w:t>
      </w:r>
      <w:r w:rsidRPr="00C31E24">
        <w:t xml:space="preserve"> request according to IETF RFC 3840 [</w:t>
      </w:r>
      <w:r w:rsidRPr="00C31E24">
        <w:rPr>
          <w:lang w:eastAsia="zh-CN"/>
        </w:rPr>
        <w:t>22</w:t>
      </w:r>
      <w:r w:rsidRPr="00C31E24">
        <w:t>];</w:t>
      </w:r>
    </w:p>
    <w:p w14:paraId="37673083" w14:textId="77777777" w:rsidR="00AD62C6" w:rsidRPr="00C31E24" w:rsidRDefault="00AD62C6" w:rsidP="00AD62C6">
      <w:pPr>
        <w:pStyle w:val="B1"/>
      </w:pPr>
      <w:r w:rsidRPr="00C31E24">
        <w:t>5)</w:t>
      </w:r>
      <w:r w:rsidRPr="00C31E24">
        <w:tab/>
        <w:t>shall include an Accept-Contact header field containing the g.3gpp.mc</w:t>
      </w:r>
      <w:r w:rsidRPr="00C31E24">
        <w:rPr>
          <w:lang w:eastAsia="zh-CN"/>
        </w:rPr>
        <w:t>video</w:t>
      </w:r>
      <w:r w:rsidRPr="00C31E24">
        <w:t xml:space="preserve"> media feature tag along with the "require" and "explicit" header field parameters according to IETF RFC 3841 [</w:t>
      </w:r>
      <w:r w:rsidRPr="00C31E24">
        <w:rPr>
          <w:lang w:eastAsia="zh-CN"/>
        </w:rPr>
        <w:t>20</w:t>
      </w:r>
      <w:r w:rsidRPr="00C31E24">
        <w:t>];</w:t>
      </w:r>
    </w:p>
    <w:p w14:paraId="0CBCF0C1" w14:textId="77777777" w:rsidR="00AD62C6" w:rsidRPr="00C31E24" w:rsidRDefault="00AD62C6" w:rsidP="00AD62C6">
      <w:pPr>
        <w:pStyle w:val="B1"/>
      </w:pPr>
      <w:r w:rsidRPr="00C31E24">
        <w:t>6)</w:t>
      </w:r>
      <w:r w:rsidRPr="00C31E24">
        <w:tab/>
        <w:t>shall include the ICSI value "urn:urn-7:3gpp-service.ims.icsi.mc</w:t>
      </w:r>
      <w:r w:rsidRPr="00C31E24">
        <w:rPr>
          <w:lang w:eastAsia="zh-CN"/>
        </w:rPr>
        <w:t>video</w:t>
      </w:r>
      <w:r w:rsidRPr="00C31E24">
        <w:t>" (</w:t>
      </w:r>
      <w:r w:rsidRPr="00C31E24">
        <w:rPr>
          <w:lang w:eastAsia="zh-CN"/>
        </w:rPr>
        <w:t xml:space="preserve">coded as specified in </w:t>
      </w:r>
      <w:r w:rsidRPr="00C31E24">
        <w:t>3GPP TS 24.229 [</w:t>
      </w:r>
      <w:r w:rsidRPr="00C31E24">
        <w:rPr>
          <w:lang w:eastAsia="zh-CN"/>
        </w:rPr>
        <w:t>11</w:t>
      </w:r>
      <w:r w:rsidRPr="00C31E24">
        <w:t>]</w:t>
      </w:r>
      <w:r w:rsidRPr="00C31E24">
        <w:rPr>
          <w:lang w:eastAsia="zh-CN"/>
        </w:rPr>
        <w:t xml:space="preserve">), </w:t>
      </w:r>
      <w:r w:rsidRPr="00C31E24">
        <w:t>in a P-Preferred-Service header field according to IETF </w:t>
      </w:r>
      <w:r w:rsidRPr="00C31E24">
        <w:rPr>
          <w:rFonts w:eastAsia="MS Mincho"/>
        </w:rPr>
        <w:t>RFC 6050 [</w:t>
      </w:r>
      <w:r w:rsidRPr="00C31E24">
        <w:rPr>
          <w:lang w:eastAsia="zh-CN"/>
        </w:rPr>
        <w:t>14</w:t>
      </w:r>
      <w:r w:rsidRPr="00C31E24">
        <w:rPr>
          <w:rFonts w:eastAsia="MS Mincho"/>
        </w:rPr>
        <w:t xml:space="preserve">] </w:t>
      </w:r>
      <w:r w:rsidRPr="00C31E24">
        <w:t>in the SIP INVITE request;</w:t>
      </w:r>
    </w:p>
    <w:p w14:paraId="476CC373" w14:textId="77777777" w:rsidR="00AD62C6" w:rsidRPr="00C31E24" w:rsidRDefault="00AD62C6" w:rsidP="00AD62C6">
      <w:pPr>
        <w:pStyle w:val="B1"/>
      </w:pPr>
      <w:r w:rsidRPr="00C31E24">
        <w:t>7)</w:t>
      </w:r>
      <w:r w:rsidRPr="00C31E24">
        <w:tab/>
        <w:t xml:space="preserve">shall include an Accept-Contact header field with 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along with the "require" and "explicit" header field parameters according to IETF RFC 3841 [</w:t>
      </w:r>
      <w:r w:rsidRPr="00C31E24">
        <w:rPr>
          <w:lang w:eastAsia="zh-CN"/>
        </w:rPr>
        <w:t>20</w:t>
      </w:r>
      <w:r w:rsidRPr="00C31E24">
        <w:t>];</w:t>
      </w:r>
    </w:p>
    <w:p w14:paraId="3292FA7B" w14:textId="77777777" w:rsidR="00AD62C6" w:rsidRPr="00C31E24" w:rsidRDefault="00AD62C6" w:rsidP="00AD62C6">
      <w:pPr>
        <w:pStyle w:val="B1"/>
      </w:pPr>
      <w:r w:rsidRPr="00C31E24">
        <w:t>8)</w:t>
      </w:r>
      <w:r w:rsidRPr="00C31E24">
        <w:tab/>
        <w:t>should include the "timer" option tag in the Supported header field;</w:t>
      </w:r>
    </w:p>
    <w:p w14:paraId="4BA00325" w14:textId="77777777" w:rsidR="00AD62C6" w:rsidRPr="00C31E24" w:rsidRDefault="00AD62C6" w:rsidP="00AD62C6">
      <w:pPr>
        <w:pStyle w:val="B1"/>
      </w:pPr>
      <w:r w:rsidRPr="00C31E24">
        <w:t>9)</w:t>
      </w:r>
      <w:r w:rsidRPr="00C31E24">
        <w:tab/>
        <w:t>should include the Session-Expires header field according to IETF RFC 4028 [</w:t>
      </w:r>
      <w:r w:rsidRPr="00C31E24">
        <w:rPr>
          <w:lang w:eastAsia="zh-CN"/>
        </w:rPr>
        <w:t>23</w:t>
      </w:r>
      <w:r w:rsidRPr="00C31E24">
        <w:t>]. It is recommended that the "refresher" header field parameter is omitted. If included, the "refresher" header field parameter shall be set to "uac";</w:t>
      </w:r>
    </w:p>
    <w:p w14:paraId="54A580B3" w14:textId="77777777" w:rsidR="00AD62C6" w:rsidRPr="00C31E24" w:rsidRDefault="00AD62C6" w:rsidP="00AD62C6">
      <w:pPr>
        <w:pStyle w:val="B1"/>
      </w:pPr>
      <w:r w:rsidRPr="00C31E24">
        <w:t>10)</w:t>
      </w:r>
      <w:r w:rsidRPr="00C31E24">
        <w:tab/>
        <w:t>shall set the Request-URI of the SIP INVITE request to the public service identity identifying the participating MCVideo function serving the MCVideo user;</w:t>
      </w:r>
    </w:p>
    <w:p w14:paraId="6C474032" w14:textId="77777777" w:rsidR="00AD62C6" w:rsidRPr="00C31E24" w:rsidRDefault="00AD62C6" w:rsidP="00AD62C6">
      <w:pPr>
        <w:pStyle w:val="NO"/>
      </w:pPr>
      <w:r w:rsidRPr="00C31E24">
        <w:t>NOTE 1:</w:t>
      </w:r>
      <w:r w:rsidRPr="00C31E24">
        <w:tab/>
        <w:t>The MC</w:t>
      </w:r>
      <w:r w:rsidRPr="00C31E24">
        <w:rPr>
          <w:lang w:eastAsia="zh-CN"/>
        </w:rPr>
        <w:t>Video</w:t>
      </w:r>
      <w:r w:rsidRPr="00C31E24">
        <w:t xml:space="preserve"> client is configured with public service identity identifying the participating MC</w:t>
      </w:r>
      <w:r w:rsidRPr="00C31E24">
        <w:rPr>
          <w:lang w:eastAsia="zh-CN"/>
        </w:rPr>
        <w:t>Video</w:t>
      </w:r>
      <w:r w:rsidRPr="00C31E24">
        <w:t xml:space="preserve"> function serving the MCVideo user.</w:t>
      </w:r>
    </w:p>
    <w:p w14:paraId="0476B0F5" w14:textId="77777777" w:rsidR="00AD62C6" w:rsidRPr="00C31E24" w:rsidRDefault="00AD62C6" w:rsidP="00AD62C6">
      <w:pPr>
        <w:pStyle w:val="B1"/>
      </w:pPr>
      <w:r w:rsidRPr="00C31E24">
        <w:t>11)</w:t>
      </w:r>
      <w:r w:rsidRPr="00C31E24">
        <w:tab/>
        <w:t>may include a P-Preferred-Identity header field in the SIP INVITE request containing a public user identity as specified in 3GPP TS 24.229 [</w:t>
      </w:r>
      <w:r w:rsidRPr="00C31E24">
        <w:rPr>
          <w:lang w:eastAsia="zh-CN"/>
        </w:rPr>
        <w:t>11</w:t>
      </w:r>
      <w:r w:rsidRPr="00C31E24">
        <w:t>];</w:t>
      </w:r>
    </w:p>
    <w:p w14:paraId="586F64F8" w14:textId="77777777" w:rsidR="00AD62C6" w:rsidRPr="00C31E24" w:rsidRDefault="00AD62C6" w:rsidP="00AD62C6">
      <w:pPr>
        <w:pStyle w:val="B1"/>
      </w:pPr>
      <w:r w:rsidRPr="00C31E24">
        <w:t>12)</w:t>
      </w:r>
      <w:r w:rsidRPr="00C31E24">
        <w:tab/>
        <w:t>if the MC</w:t>
      </w:r>
      <w:r w:rsidRPr="00C31E24">
        <w:rPr>
          <w:lang w:eastAsia="zh-CN"/>
        </w:rPr>
        <w:t>Video</w:t>
      </w:r>
      <w:r w:rsidRPr="00C31E24">
        <w:t xml:space="preserve"> emergency state is already set or the MC</w:t>
      </w:r>
      <w:r w:rsidRPr="00C31E24">
        <w:rPr>
          <w:lang w:eastAsia="zh-CN"/>
        </w:rPr>
        <w:t>Video</w:t>
      </w:r>
      <w:r w:rsidRPr="00C31E24">
        <w:t xml:space="preserve"> client emergency group state for this group is set to "MVEG 2: in-progress", the MC</w:t>
      </w:r>
      <w:r w:rsidRPr="00C31E24">
        <w:rPr>
          <w:lang w:eastAsia="zh-CN"/>
        </w:rPr>
        <w:t>Video</w:t>
      </w:r>
      <w:r w:rsidRPr="00C31E24">
        <w:t xml:space="preserve"> client shall include the Resource-Priority header field and comply with the procedures in clause </w:t>
      </w:r>
      <w:r w:rsidRPr="00C31E24">
        <w:rPr>
          <w:lang w:eastAsia="zh-CN"/>
        </w:rPr>
        <w:t>6.2.8.1.2</w:t>
      </w:r>
      <w:r w:rsidRPr="00C31E24">
        <w:t>;</w:t>
      </w:r>
    </w:p>
    <w:p w14:paraId="44816040" w14:textId="77777777" w:rsidR="00AD62C6" w:rsidRPr="00C31E24" w:rsidRDefault="00AD62C6" w:rsidP="00AD62C6">
      <w:pPr>
        <w:pStyle w:val="B1"/>
      </w:pPr>
      <w:r w:rsidRPr="00C31E24">
        <w:t>13)</w:t>
      </w:r>
      <w:r w:rsidRPr="00C31E24">
        <w:tab/>
        <w:t>if the MC</w:t>
      </w:r>
      <w:r w:rsidRPr="00C31E24">
        <w:rPr>
          <w:lang w:eastAsia="zh-CN"/>
        </w:rPr>
        <w:t>Video</w:t>
      </w:r>
      <w:r w:rsidRPr="00C31E24">
        <w:t xml:space="preserve"> client imminent peril group state for this group is set to "MVIG 2: in-progress" or "MVIG 4: confirm-pending" shall include the Resource-Priority header field and comply with the procedures in clause </w:t>
      </w:r>
      <w:r w:rsidRPr="00C31E24">
        <w:rPr>
          <w:lang w:eastAsia="zh-CN"/>
        </w:rPr>
        <w:t>6.2.8.1.12</w:t>
      </w:r>
      <w:r w:rsidRPr="00C31E24">
        <w:t>;</w:t>
      </w:r>
    </w:p>
    <w:p w14:paraId="32564F24" w14:textId="77777777" w:rsidR="00AD62C6" w:rsidRPr="00C31E24" w:rsidRDefault="00AD62C6" w:rsidP="00AD62C6">
      <w:pPr>
        <w:pStyle w:val="B1"/>
      </w:pPr>
      <w:r w:rsidRPr="00C31E24">
        <w:t>14)</w:t>
      </w:r>
      <w:r w:rsidRPr="00C31E24">
        <w:tab/>
        <w:t>shall contain in an application/vnd.3gpp.mc</w:t>
      </w:r>
      <w:r w:rsidRPr="00C31E24">
        <w:rPr>
          <w:lang w:eastAsia="zh-CN"/>
        </w:rPr>
        <w:t>video</w:t>
      </w:r>
      <w:r w:rsidRPr="00C31E24">
        <w:t>-info+xml MIME body with the &lt;mc</w:t>
      </w:r>
      <w:r w:rsidRPr="00C31E24">
        <w:rPr>
          <w:lang w:eastAsia="zh-CN"/>
        </w:rPr>
        <w:t>video</w:t>
      </w:r>
      <w:r w:rsidRPr="00C31E24">
        <w:t>info&gt; element containing the &lt;mc</w:t>
      </w:r>
      <w:r w:rsidRPr="00C31E24">
        <w:rPr>
          <w:lang w:eastAsia="zh-CN"/>
        </w:rPr>
        <w:t>video</w:t>
      </w:r>
      <w:r w:rsidRPr="00C31E24">
        <w:t>-Params&gt; element with:</w:t>
      </w:r>
    </w:p>
    <w:p w14:paraId="3426F464" w14:textId="77777777" w:rsidR="00AD62C6" w:rsidRPr="00C31E24" w:rsidRDefault="00AD62C6" w:rsidP="00AD62C6">
      <w:pPr>
        <w:pStyle w:val="B2"/>
      </w:pPr>
      <w:r w:rsidRPr="00C31E24">
        <w:t>a)</w:t>
      </w:r>
      <w:r w:rsidRPr="00C31E24">
        <w:tab/>
        <w:t>the &lt;session-type&gt; element set to a value of "prearranged";</w:t>
      </w:r>
    </w:p>
    <w:p w14:paraId="557A71C6" w14:textId="77777777" w:rsidR="00AD62C6" w:rsidRPr="00C31E24" w:rsidRDefault="00AD62C6" w:rsidP="00AD62C6">
      <w:pPr>
        <w:pStyle w:val="B2"/>
      </w:pPr>
      <w:r w:rsidRPr="00C31E24">
        <w:t>b)</w:t>
      </w:r>
      <w:r w:rsidRPr="00C31E24">
        <w:tab/>
        <w:t>the &lt;mc</w:t>
      </w:r>
      <w:r w:rsidRPr="00C31E24">
        <w:rPr>
          <w:lang w:eastAsia="zh-CN"/>
        </w:rPr>
        <w:t>video</w:t>
      </w:r>
      <w:r w:rsidRPr="00C31E24">
        <w:t>-request-uri&gt; element set to the group identity;</w:t>
      </w:r>
    </w:p>
    <w:p w14:paraId="556BA3C7" w14:textId="77777777" w:rsidR="00AD62C6" w:rsidRPr="00C31E24" w:rsidRDefault="00AD62C6" w:rsidP="00AD62C6">
      <w:pPr>
        <w:pStyle w:val="B2"/>
      </w:pPr>
      <w:r w:rsidRPr="00C31E24">
        <w:t>c)</w:t>
      </w:r>
      <w:r w:rsidRPr="00C31E24">
        <w:tab/>
        <w:t>the &lt;mc</w:t>
      </w:r>
      <w:r w:rsidRPr="00C31E24">
        <w:rPr>
          <w:lang w:eastAsia="zh-CN"/>
        </w:rPr>
        <w:t>video</w:t>
      </w:r>
      <w:r w:rsidRPr="00C31E24">
        <w:t>-client-id&gt; element set to the MC</w:t>
      </w:r>
      <w:r w:rsidRPr="00C31E24">
        <w:rPr>
          <w:lang w:eastAsia="zh-CN"/>
        </w:rPr>
        <w:t>Video</w:t>
      </w:r>
      <w:r w:rsidRPr="00C31E24">
        <w:t xml:space="preserve"> client ID of the originating MC</w:t>
      </w:r>
      <w:r w:rsidRPr="00C31E24">
        <w:rPr>
          <w:lang w:eastAsia="zh-CN"/>
        </w:rPr>
        <w:t>Video</w:t>
      </w:r>
      <w:r w:rsidRPr="00C31E24">
        <w:t xml:space="preserve"> client; and</w:t>
      </w:r>
    </w:p>
    <w:p w14:paraId="1D76E3E2" w14:textId="77777777" w:rsidR="00AD62C6" w:rsidRPr="00C31E24" w:rsidRDefault="00AD62C6" w:rsidP="00AD62C6">
      <w:pPr>
        <w:pStyle w:val="NO"/>
      </w:pPr>
      <w:r w:rsidRPr="00C31E24">
        <w:t>NOTE 2:</w:t>
      </w:r>
      <w:r w:rsidRPr="00C31E24">
        <w:tab/>
        <w:t>The MC</w:t>
      </w:r>
      <w:r w:rsidRPr="00C31E24">
        <w:rPr>
          <w:lang w:eastAsia="zh-CN"/>
        </w:rPr>
        <w:t>Video</w:t>
      </w:r>
      <w:r w:rsidRPr="00C31E24">
        <w:t xml:space="preserve"> client does not include the MC</w:t>
      </w:r>
      <w:r w:rsidRPr="00C31E24">
        <w:rPr>
          <w:lang w:eastAsia="zh-CN"/>
        </w:rPr>
        <w:t>Video</w:t>
      </w:r>
      <w:r w:rsidRPr="00C31E24">
        <w:t xml:space="preserve"> ID of the originating MC</w:t>
      </w:r>
      <w:r w:rsidRPr="00C31E24">
        <w:rPr>
          <w:lang w:eastAsia="zh-CN"/>
        </w:rPr>
        <w:t>Video</w:t>
      </w:r>
      <w:r w:rsidRPr="00C31E24">
        <w:t xml:space="preserve"> user in the body, as this will be inserted into the body of the SIP INVITE request that is sent from the originating participating MC</w:t>
      </w:r>
      <w:r w:rsidRPr="00C31E24">
        <w:rPr>
          <w:lang w:eastAsia="zh-CN"/>
        </w:rPr>
        <w:t>Video</w:t>
      </w:r>
      <w:r w:rsidRPr="00C31E24">
        <w:t xml:space="preserve"> function.</w:t>
      </w:r>
    </w:p>
    <w:p w14:paraId="75111FBA" w14:textId="77777777" w:rsidR="00AD62C6" w:rsidRPr="00C31E24" w:rsidRDefault="00AD62C6" w:rsidP="00AD62C6">
      <w:pPr>
        <w:pStyle w:val="B2"/>
      </w:pPr>
      <w:r w:rsidRPr="00C31E24">
        <w:t>d)</w:t>
      </w:r>
      <w:r w:rsidRPr="00C31E24">
        <w:tab/>
        <w:t>if the group identity can be determined to be a TGI and if the MC</w:t>
      </w:r>
      <w:r w:rsidRPr="00C31E24">
        <w:rPr>
          <w:lang w:eastAsia="zh-CN"/>
        </w:rPr>
        <w:t>Video</w:t>
      </w:r>
      <w:r w:rsidRPr="00C31E24">
        <w:t xml:space="preserve"> client can associate the TGI with a MCVideo group ID, the &lt;associated-group-id&gt; element set to the MCVideo group ID;</w:t>
      </w:r>
    </w:p>
    <w:p w14:paraId="2CFB1F7A" w14:textId="77777777" w:rsidR="00AD62C6" w:rsidRPr="00C31E24" w:rsidRDefault="00AD62C6" w:rsidP="00AD62C6">
      <w:pPr>
        <w:pStyle w:val="NO"/>
      </w:pPr>
      <w:r w:rsidRPr="00C31E24">
        <w:t>NOTE 3:</w:t>
      </w:r>
      <w:r w:rsidRPr="00C31E24">
        <w:tab/>
        <w:t>The text "can associate the TGI with a MC</w:t>
      </w:r>
      <w:r w:rsidRPr="00C31E24">
        <w:rPr>
          <w:lang w:eastAsia="zh-CN"/>
        </w:rPr>
        <w:t>Video</w:t>
      </w:r>
      <w:r w:rsidRPr="00C31E24">
        <w:t xml:space="preserve"> group ID" means that the MC</w:t>
      </w:r>
      <w:r w:rsidRPr="00C31E24">
        <w:rPr>
          <w:lang w:eastAsia="zh-CN"/>
        </w:rPr>
        <w:t>Video</w:t>
      </w:r>
      <w:r w:rsidRPr="00C31E24">
        <w:t xml:space="preserve"> client is able to determine that there is a constituent group of the temporary group that it is a member of.</w:t>
      </w:r>
    </w:p>
    <w:p w14:paraId="38F35D5E" w14:textId="77777777" w:rsidR="00AD62C6" w:rsidRPr="00C31E24" w:rsidRDefault="00AD62C6" w:rsidP="00AD62C6">
      <w:pPr>
        <w:pStyle w:val="NO"/>
      </w:pPr>
      <w:r w:rsidRPr="00C31E24">
        <w:t>NOTE 4:</w:t>
      </w:r>
      <w:r w:rsidRPr="00C31E24">
        <w:tab/>
        <w:t>The MC</w:t>
      </w:r>
      <w:r w:rsidRPr="00C31E24">
        <w:rPr>
          <w:lang w:eastAsia="zh-CN"/>
        </w:rPr>
        <w:t>Video</w:t>
      </w:r>
      <w:r w:rsidRPr="00C31E24">
        <w:t xml:space="preserve"> client is informed about temporary groups and regouping of MC</w:t>
      </w:r>
      <w:r w:rsidRPr="00C31E24">
        <w:rPr>
          <w:lang w:eastAsia="zh-CN"/>
        </w:rPr>
        <w:t>Video</w:t>
      </w:r>
      <w:r w:rsidRPr="00C31E24">
        <w:t xml:space="preserve"> groups that the user is a member of as specified in 3GPP TS 24.481 [</w:t>
      </w:r>
      <w:r w:rsidRPr="00C31E24">
        <w:rPr>
          <w:lang w:eastAsia="zh-CN"/>
        </w:rPr>
        <w:t>24</w:t>
      </w:r>
      <w:r w:rsidRPr="00C31E24">
        <w:t>].</w:t>
      </w:r>
    </w:p>
    <w:p w14:paraId="6B51B504" w14:textId="77777777" w:rsidR="00AD62C6" w:rsidRPr="00C31E24" w:rsidRDefault="00AD62C6" w:rsidP="00AD62C6">
      <w:pPr>
        <w:pStyle w:val="NO"/>
      </w:pPr>
      <w:r w:rsidRPr="00C31E24">
        <w:t>NOTE 5:</w:t>
      </w:r>
      <w:r w:rsidRPr="00C31E24">
        <w:tab/>
        <w:t>If the MC</w:t>
      </w:r>
      <w:r w:rsidRPr="00C31E24">
        <w:rPr>
          <w:lang w:eastAsia="zh-CN"/>
        </w:rPr>
        <w:t>Video</w:t>
      </w:r>
      <w:r w:rsidRPr="00C31E24">
        <w:t xml:space="preserve"> user selected a TGI where there are several MC</w:t>
      </w:r>
      <w:r w:rsidRPr="00C31E24">
        <w:rPr>
          <w:lang w:eastAsia="zh-CN"/>
        </w:rPr>
        <w:t>Video</w:t>
      </w:r>
      <w:r w:rsidRPr="00C31E24">
        <w:t xml:space="preserve"> groups where the MC</w:t>
      </w:r>
      <w:r w:rsidRPr="00C31E24">
        <w:rPr>
          <w:lang w:eastAsia="zh-CN"/>
        </w:rPr>
        <w:t>Video</w:t>
      </w:r>
      <w:r w:rsidRPr="00C31E24">
        <w:t xml:space="preserve"> user is a member, the MC</w:t>
      </w:r>
      <w:r w:rsidRPr="00C31E24">
        <w:rPr>
          <w:lang w:eastAsia="zh-CN"/>
        </w:rPr>
        <w:t>Video</w:t>
      </w:r>
      <w:r w:rsidRPr="00C31E24">
        <w:t xml:space="preserve"> client selects one of those MC</w:t>
      </w:r>
      <w:r w:rsidRPr="00C31E24">
        <w:rPr>
          <w:lang w:eastAsia="zh-CN"/>
        </w:rPr>
        <w:t>Video</w:t>
      </w:r>
      <w:r w:rsidRPr="00C31E24">
        <w:t xml:space="preserve"> groups.</w:t>
      </w:r>
    </w:p>
    <w:p w14:paraId="389A3A70" w14:textId="77777777" w:rsidR="00AD62C6" w:rsidRPr="00C31E24" w:rsidRDefault="00AD62C6" w:rsidP="00AD62C6">
      <w:pPr>
        <w:pStyle w:val="B1"/>
      </w:pPr>
      <w:r w:rsidRPr="00C31E24">
        <w:t>15)</w:t>
      </w:r>
      <w:r w:rsidRPr="00C31E24">
        <w:tab/>
        <w:t>shall include an SDP offer according to 3GPP TS 24.229 [</w:t>
      </w:r>
      <w:r w:rsidRPr="00C31E24">
        <w:rPr>
          <w:lang w:eastAsia="zh-CN"/>
        </w:rPr>
        <w:t>11</w:t>
      </w:r>
      <w:r w:rsidRPr="00C31E24">
        <w:t>] with the clarifications given in clause </w:t>
      </w:r>
      <w:r w:rsidRPr="00C31E24">
        <w:rPr>
          <w:lang w:eastAsia="zh-CN"/>
        </w:rPr>
        <w:t>6.2.1</w:t>
      </w:r>
      <w:r w:rsidRPr="00C31E24">
        <w:t xml:space="preserve">; </w:t>
      </w:r>
    </w:p>
    <w:p w14:paraId="0FC0A864" w14:textId="77777777" w:rsidR="00AD62C6" w:rsidRPr="00C31E24" w:rsidRDefault="00AD62C6" w:rsidP="00AD62C6">
      <w:pPr>
        <w:pStyle w:val="B1"/>
      </w:pPr>
      <w:r w:rsidRPr="00C31E24">
        <w:t>16)</w:t>
      </w:r>
      <w:r w:rsidRPr="00C31E24">
        <w:tab/>
        <w:t>if an implicit transmission request is required, shall indicate this as specified in clause 6.4; and</w:t>
      </w:r>
    </w:p>
    <w:p w14:paraId="6D08C5AA" w14:textId="77777777" w:rsidR="00AD62C6" w:rsidRPr="00C31E24" w:rsidRDefault="00AD62C6" w:rsidP="00AD62C6">
      <w:pPr>
        <w:pStyle w:val="B1"/>
      </w:pPr>
      <w:r w:rsidRPr="00C31E24">
        <w:t>17)</w:t>
      </w:r>
      <w:r w:rsidRPr="00C31E24">
        <w:tab/>
        <w:t>shall send the SIP INVITE request towards the MCVideo server according to 3GPP TS 24.229 [</w:t>
      </w:r>
      <w:r w:rsidRPr="00C31E24">
        <w:rPr>
          <w:lang w:eastAsia="zh-CN"/>
        </w:rPr>
        <w:t>11</w:t>
      </w:r>
      <w:r w:rsidRPr="00C31E24">
        <w:t>].</w:t>
      </w:r>
    </w:p>
    <w:p w14:paraId="0493F396" w14:textId="77777777" w:rsidR="00AD62C6" w:rsidRPr="00C31E24" w:rsidRDefault="00AD62C6" w:rsidP="00AD62C6">
      <w:r w:rsidRPr="00C31E24">
        <w:t>On receiving a SIP 2xx response to the SIP INVITE request, the MCVideo client:</w:t>
      </w:r>
    </w:p>
    <w:p w14:paraId="3AF47977" w14:textId="77777777" w:rsidR="00AD62C6" w:rsidRPr="00C31E24" w:rsidRDefault="00AD62C6" w:rsidP="00AD62C6">
      <w:pPr>
        <w:pStyle w:val="B1"/>
      </w:pPr>
      <w:r w:rsidRPr="00C31E24">
        <w:t>1)</w:t>
      </w:r>
      <w:r w:rsidRPr="00C31E24">
        <w:tab/>
        <w:t>shall interact with the user plane as specified in 3GPP TS 24.581 [5] ;</w:t>
      </w:r>
    </w:p>
    <w:p w14:paraId="4FE49801" w14:textId="77777777" w:rsidR="00AD62C6" w:rsidRPr="00C31E24" w:rsidRDefault="00AD62C6" w:rsidP="00AD62C6">
      <w:pPr>
        <w:pStyle w:val="B1"/>
      </w:pPr>
      <w:r w:rsidRPr="00C31E24">
        <w:t>2)</w:t>
      </w:r>
      <w:r w:rsidRPr="00C31E24">
        <w:tab/>
        <w:t>if the MC</w:t>
      </w:r>
      <w:r w:rsidRPr="00C31E24">
        <w:rPr>
          <w:lang w:eastAsia="zh-CN"/>
        </w:rPr>
        <w:t>Video</w:t>
      </w:r>
      <w:r w:rsidRPr="00C31E24">
        <w:t xml:space="preserve"> emergency group call state is set to "MVEGC 2: emergency-call-requested" or "MVEGC 3: emergency-call-granted" or the MCVideo imminent peril group call state is set to "MVIGC 2: imminent-peril-call-requested" or "MVIGC 3: imminent-peril-call-granted", the MCVideo client shall perform the actions specified in clause </w:t>
      </w:r>
      <w:r w:rsidRPr="00C31E24">
        <w:rPr>
          <w:lang w:eastAsia="zh-CN"/>
        </w:rPr>
        <w:t>6.2.8.1.4</w:t>
      </w:r>
      <w:r w:rsidRPr="00C31E24">
        <w:t>; and</w:t>
      </w:r>
    </w:p>
    <w:p w14:paraId="0FA84D09" w14:textId="77777777" w:rsidR="00AD62C6" w:rsidRPr="00C31E24" w:rsidRDefault="00AD62C6" w:rsidP="00AD62C6">
      <w:pPr>
        <w:pStyle w:val="B1"/>
      </w:pPr>
      <w:r w:rsidRPr="00C31E24">
        <w:t>3)</w:t>
      </w:r>
      <w:r w:rsidRPr="00C31E24">
        <w:tab/>
        <w:t>may subscribe to the conference event package as specified in clause </w:t>
      </w:r>
      <w:r w:rsidRPr="00C31E24">
        <w:rPr>
          <w:lang w:eastAsia="zh-CN"/>
        </w:rPr>
        <w:t>9.1.3.1</w:t>
      </w:r>
      <w:r w:rsidRPr="00C31E24">
        <w:t>.</w:t>
      </w:r>
    </w:p>
    <w:p w14:paraId="46A0109C" w14:textId="77777777" w:rsidR="00AD62C6" w:rsidRPr="00C31E24" w:rsidRDefault="00AD62C6" w:rsidP="00AD62C6">
      <w:r w:rsidRPr="00C31E24">
        <w:t>On receiving a SIP 4xx response, a SIP 5xx response or a SIP 6xx response to the SIP INVITE request:</w:t>
      </w:r>
    </w:p>
    <w:p w14:paraId="05AA0F4F" w14:textId="77777777" w:rsidR="00AD62C6" w:rsidRPr="00C31E24" w:rsidRDefault="00AD62C6" w:rsidP="00AD62C6">
      <w:pPr>
        <w:pStyle w:val="B1"/>
      </w:pPr>
      <w:r w:rsidRPr="00C31E24">
        <w:t>1)</w:t>
      </w:r>
      <w:r w:rsidRPr="00C31E24">
        <w:tab/>
        <w:t>if the MC</w:t>
      </w:r>
      <w:r w:rsidRPr="00C31E24">
        <w:rPr>
          <w:lang w:eastAsia="zh-CN"/>
        </w:rPr>
        <w:t>Video</w:t>
      </w:r>
      <w:r w:rsidRPr="00C31E24">
        <w:t xml:space="preserve"> emergency group call state is set to "MVEGC 2: emergency-call-requested" or "MVEGC 3: emergency-call-granted"; or</w:t>
      </w:r>
    </w:p>
    <w:p w14:paraId="681A0CFC" w14:textId="77777777" w:rsidR="00AD62C6" w:rsidRPr="00C31E24" w:rsidRDefault="00AD62C6" w:rsidP="00AD62C6">
      <w:pPr>
        <w:pStyle w:val="B1"/>
      </w:pPr>
      <w:r w:rsidRPr="00C31E24">
        <w:t>2)</w:t>
      </w:r>
      <w:r w:rsidRPr="00C31E24">
        <w:tab/>
        <w:t>if the MC</w:t>
      </w:r>
      <w:r w:rsidRPr="00C31E24">
        <w:rPr>
          <w:lang w:eastAsia="zh-CN"/>
        </w:rPr>
        <w:t>Video</w:t>
      </w:r>
      <w:r w:rsidRPr="00C31E24">
        <w:t xml:space="preserve"> imminent peril group call state is set to "MVIGC 2: imminent-peril-call-requested" or "MVIGC 3: imminent-peril-call-granted";</w:t>
      </w:r>
    </w:p>
    <w:p w14:paraId="4A70FDBB" w14:textId="77777777" w:rsidR="00AD62C6" w:rsidRPr="00C31E24" w:rsidRDefault="00AD62C6" w:rsidP="00AD62C6">
      <w:pPr>
        <w:pStyle w:val="B1"/>
        <w:ind w:left="0" w:firstLine="0"/>
      </w:pPr>
      <w:r w:rsidRPr="00C31E24">
        <w:t>the MC</w:t>
      </w:r>
      <w:r w:rsidRPr="00C31E24">
        <w:rPr>
          <w:lang w:eastAsia="zh-CN"/>
        </w:rPr>
        <w:t>Video</w:t>
      </w:r>
      <w:r w:rsidRPr="00C31E24">
        <w:t xml:space="preserve"> client shall perform the actions specified in clause </w:t>
      </w:r>
      <w:r w:rsidRPr="00C31E24">
        <w:rPr>
          <w:lang w:eastAsia="zh-CN"/>
        </w:rPr>
        <w:t>6.2.8.1.5</w:t>
      </w:r>
      <w:r w:rsidRPr="00C31E24">
        <w:t>.</w:t>
      </w:r>
    </w:p>
    <w:p w14:paraId="6BC2D522" w14:textId="77777777" w:rsidR="00AD62C6" w:rsidRPr="00C31E24" w:rsidRDefault="00AD62C6" w:rsidP="00AD62C6">
      <w:r w:rsidRPr="00C31E24">
        <w:t>On receiving a SIP INFO request where the Request-URI contains an MC</w:t>
      </w:r>
      <w:r w:rsidRPr="00C31E24">
        <w:rPr>
          <w:lang w:eastAsia="zh-CN"/>
        </w:rPr>
        <w:t>Video</w:t>
      </w:r>
      <w:r w:rsidRPr="00C31E24">
        <w:t xml:space="preserve"> session ID identifying an ongoing group session, the MC</w:t>
      </w:r>
      <w:r w:rsidRPr="00C31E24">
        <w:rPr>
          <w:lang w:eastAsia="zh-CN"/>
        </w:rPr>
        <w:t>Video</w:t>
      </w:r>
      <w:r w:rsidRPr="00C31E24">
        <w:t xml:space="preserve"> client shall follow the actions specified in clause </w:t>
      </w:r>
      <w:r w:rsidRPr="00C31E24">
        <w:rPr>
          <w:lang w:eastAsia="zh-CN"/>
        </w:rPr>
        <w:t>6.2.8.1.13</w:t>
      </w:r>
      <w:r w:rsidRPr="00C31E24">
        <w:t>.</w:t>
      </w:r>
    </w:p>
    <w:p w14:paraId="2C777044" w14:textId="77777777" w:rsidR="00AD62C6" w:rsidRPr="00C31E24" w:rsidRDefault="00AD62C6" w:rsidP="00AD62C6">
      <w:r w:rsidRPr="00C31E24">
        <w:t>[TS 24.281, clause 9.2.3.2]</w:t>
      </w:r>
    </w:p>
    <w:p w14:paraId="7D1A9E5E" w14:textId="77777777" w:rsidR="00AD62C6" w:rsidRPr="00C31E24" w:rsidRDefault="00AD62C6" w:rsidP="00AD62C6">
      <w:pPr>
        <w:rPr>
          <w:rFonts w:eastAsia="SimSun"/>
        </w:rPr>
      </w:pPr>
      <w:r w:rsidRPr="00C31E24">
        <w:rPr>
          <w:rFonts w:eastAsia="SimSun"/>
        </w:rPr>
        <w:t>A MCVideo client may subscribe to the conference state event package when a group call is ongoing and the ongoing group call is not initiated as a broadcast group call by sending a SIP SUBSCRIBE request to obtain information of the status of a group session.</w:t>
      </w:r>
    </w:p>
    <w:p w14:paraId="013A68CC" w14:textId="77777777" w:rsidR="00AD62C6" w:rsidRPr="00C31E24" w:rsidRDefault="00AD62C6" w:rsidP="00AD62C6">
      <w:pPr>
        <w:rPr>
          <w:rFonts w:eastAsia="SimSun"/>
        </w:rPr>
      </w:pPr>
      <w:r w:rsidRPr="00C31E24">
        <w:rPr>
          <w:rFonts w:eastAsia="SimSun"/>
        </w:rPr>
        <w:t>When subscribing to the conference state event package, the MCVideo client:</w:t>
      </w:r>
    </w:p>
    <w:p w14:paraId="38D31C46" w14:textId="77777777" w:rsidR="00AD62C6" w:rsidRPr="00C31E24" w:rsidRDefault="00AD62C6" w:rsidP="00AD62C6">
      <w:pPr>
        <w:pStyle w:val="B1"/>
        <w:rPr>
          <w:rFonts w:eastAsia="SimSun"/>
        </w:rPr>
      </w:pPr>
      <w:r w:rsidRPr="00C31E24">
        <w:rPr>
          <w:rFonts w:eastAsia="SimSun"/>
        </w:rPr>
        <w:t>1)</w:t>
      </w:r>
      <w:r w:rsidRPr="00C31E24">
        <w:rPr>
          <w:rFonts w:eastAsia="SimSun"/>
        </w:rPr>
        <w:tab/>
        <w:t xml:space="preserve">shall generate a SIP SUBSCRIBE request and use a new SIP-dialog according to IETF RFC 6665 [16], </w:t>
      </w:r>
      <w:r w:rsidRPr="00C31E24">
        <w:t>IETF RFC 4575 [57] and 3GPP TS 24.229 [11]</w:t>
      </w:r>
      <w:r w:rsidRPr="00C31E24">
        <w:rPr>
          <w:rFonts w:eastAsia="SimSun"/>
        </w:rPr>
        <w:t>;</w:t>
      </w:r>
    </w:p>
    <w:p w14:paraId="15F06BD2" w14:textId="77777777" w:rsidR="00AD62C6" w:rsidRPr="00C31E24" w:rsidRDefault="00AD62C6" w:rsidP="00AD62C6">
      <w:pPr>
        <w:pStyle w:val="B1"/>
        <w:rPr>
          <w:rFonts w:eastAsia="SimSun"/>
        </w:rPr>
      </w:pPr>
      <w:r w:rsidRPr="00C31E24">
        <w:rPr>
          <w:rFonts w:eastAsia="SimSun"/>
        </w:rPr>
        <w:t>2)</w:t>
      </w:r>
      <w:r w:rsidRPr="00C31E24">
        <w:rPr>
          <w:rFonts w:eastAsia="SimSun"/>
        </w:rPr>
        <w:tab/>
      </w:r>
      <w:r w:rsidRPr="00C31E24">
        <w:t xml:space="preserve">shall set the Request-URI of the SIP SUBSCRIBE request to the </w:t>
      </w:r>
      <w:r w:rsidRPr="00C31E24">
        <w:rPr>
          <w:rFonts w:eastAsia="SimSun"/>
        </w:rPr>
        <w:t>MCVideo session</w:t>
      </w:r>
      <w:r w:rsidRPr="00C31E24">
        <w:t xml:space="preserve"> identity of the group session;</w:t>
      </w:r>
    </w:p>
    <w:p w14:paraId="436513AE" w14:textId="77777777" w:rsidR="00AD62C6" w:rsidRPr="00C31E24" w:rsidRDefault="00AD62C6" w:rsidP="00AD62C6">
      <w:pPr>
        <w:pStyle w:val="B1"/>
      </w:pPr>
      <w:r w:rsidRPr="00C31E24">
        <w:t>3)</w:t>
      </w:r>
      <w:r w:rsidRPr="00C31E24">
        <w:tab/>
        <w:t>shall include the ICSI value "urn:urn-7:3gpp-service.ims.icsi.mcvideo" (coded as specified in 3GPP TS 24.229 [11]), in a P-Preferred-Service header field according to IETF </w:t>
      </w:r>
      <w:r w:rsidRPr="00C31E24">
        <w:rPr>
          <w:rFonts w:eastAsia="MS Mincho"/>
        </w:rPr>
        <w:t>RFC 6050 [14]</w:t>
      </w:r>
      <w:r w:rsidRPr="00C31E24">
        <w:t>;</w:t>
      </w:r>
    </w:p>
    <w:p w14:paraId="17B0E37D" w14:textId="77777777" w:rsidR="00AD62C6" w:rsidRPr="00C31E24" w:rsidRDefault="00AD62C6" w:rsidP="00AD62C6">
      <w:pPr>
        <w:pStyle w:val="B1"/>
        <w:rPr>
          <w:rFonts w:eastAsia="SimSun"/>
        </w:rPr>
      </w:pPr>
      <w:r w:rsidRPr="00C31E24">
        <w:rPr>
          <w:rFonts w:eastAsia="SimSun"/>
        </w:rPr>
        <w:t>4)</w:t>
      </w:r>
      <w:r w:rsidRPr="00C31E24">
        <w:rPr>
          <w:rFonts w:eastAsia="SimSun"/>
        </w:rPr>
        <w:tab/>
        <w:t xml:space="preserve">shall include an Accept-Contact header with the media feature tag g.3gpp.icsi-ref with the value </w:t>
      </w:r>
      <w:r w:rsidRPr="00C31E24">
        <w:t xml:space="preserve">"urn:urn-7:3gpp-service.ims.icsi.mcvideo" </w:t>
      </w:r>
      <w:r w:rsidRPr="00C31E24">
        <w:rPr>
          <w:rFonts w:eastAsia="SimSun"/>
        </w:rPr>
        <w:t xml:space="preserve">along with "require" and "explicit" header field parameters </w:t>
      </w:r>
      <w:r w:rsidRPr="00C31E24">
        <w:rPr>
          <w:lang w:eastAsia="ko-KR"/>
        </w:rPr>
        <w:t>according to IETF RFC 3841 [20]</w:t>
      </w:r>
      <w:r w:rsidRPr="00C31E24">
        <w:rPr>
          <w:rFonts w:eastAsia="SimSun"/>
        </w:rPr>
        <w:t>;</w:t>
      </w:r>
    </w:p>
    <w:p w14:paraId="7813EDC0" w14:textId="77777777" w:rsidR="00AD62C6" w:rsidRPr="00C31E24" w:rsidRDefault="00AD62C6" w:rsidP="00AD62C6">
      <w:pPr>
        <w:pStyle w:val="B1"/>
        <w:rPr>
          <w:rFonts w:eastAsia="SimSun"/>
        </w:rPr>
      </w:pPr>
      <w:r w:rsidRPr="00C31E24">
        <w:rPr>
          <w:rFonts w:eastAsia="SimSun"/>
        </w:rPr>
        <w:t>5)</w:t>
      </w:r>
      <w:r w:rsidRPr="00C31E24">
        <w:rPr>
          <w:rFonts w:eastAsia="SimSun"/>
        </w:rPr>
        <w:tab/>
        <w:t>if the MCVideo client wants to receive the current status and later notification, shall set the Expires header field according to IETF RFC 6665 [16], to 4294967295;</w:t>
      </w:r>
    </w:p>
    <w:p w14:paraId="2F94D98F" w14:textId="77777777" w:rsidR="00AD62C6" w:rsidRPr="00C31E24" w:rsidRDefault="00AD62C6" w:rsidP="00AD62C6">
      <w:pPr>
        <w:pStyle w:val="NO"/>
        <w:rPr>
          <w:rFonts w:eastAsia="SimSun"/>
        </w:rPr>
      </w:pPr>
      <w:r w:rsidRPr="00C31E24">
        <w:rPr>
          <w:rFonts w:eastAsia="SimSun"/>
        </w:rPr>
        <w:t>NOTE 1:</w:t>
      </w:r>
      <w:r w:rsidRPr="00C31E24">
        <w:rPr>
          <w:rFonts w:eastAsia="SimSun"/>
        </w:rPr>
        <w:tab/>
        <w:t>4294967295, which is equal to 2</w:t>
      </w:r>
      <w:r w:rsidRPr="00C31E24">
        <w:rPr>
          <w:rFonts w:eastAsia="SimSun"/>
          <w:vertAlign w:val="superscript"/>
        </w:rPr>
        <w:t>32</w:t>
      </w:r>
      <w:r w:rsidRPr="00C31E24">
        <w:rPr>
          <w:rFonts w:eastAsia="SimSun"/>
        </w:rPr>
        <w:t>-1, is the highest value defined for Expires header field in IETF RFC 3261 [15].</w:t>
      </w:r>
    </w:p>
    <w:p w14:paraId="7C6B11B2" w14:textId="77777777" w:rsidR="00AD62C6" w:rsidRPr="00C31E24" w:rsidRDefault="00AD62C6" w:rsidP="00AD62C6">
      <w:pPr>
        <w:pStyle w:val="B1"/>
        <w:rPr>
          <w:rFonts w:eastAsia="SimSun"/>
        </w:rPr>
      </w:pPr>
      <w:r w:rsidRPr="00C31E24">
        <w:rPr>
          <w:rFonts w:eastAsia="SimSun"/>
        </w:rPr>
        <w:t>6)</w:t>
      </w:r>
      <w:r w:rsidRPr="00C31E24">
        <w:rPr>
          <w:rFonts w:eastAsia="SimSun"/>
        </w:rPr>
        <w:tab/>
        <w:t>if the MCVideo client wants to fetch the current state only, shall set the Expires header field according to IETF RFC 6665 [16], to zero;</w:t>
      </w:r>
    </w:p>
    <w:p w14:paraId="3292D632" w14:textId="77777777" w:rsidR="00AD62C6" w:rsidRPr="00C31E24" w:rsidRDefault="00AD62C6" w:rsidP="00AD62C6">
      <w:pPr>
        <w:pStyle w:val="B1"/>
        <w:rPr>
          <w:lang w:eastAsia="ko-KR"/>
        </w:rPr>
      </w:pPr>
      <w:r w:rsidRPr="00C31E24">
        <w:rPr>
          <w:lang w:eastAsia="ko-KR"/>
        </w:rPr>
        <w:t>7)</w:t>
      </w:r>
      <w:r w:rsidRPr="00C31E24">
        <w:rPr>
          <w:lang w:eastAsia="ko-KR"/>
        </w:rPr>
        <w:tab/>
        <w:t xml:space="preserve">shall include an Accept header field containing the </w:t>
      </w:r>
      <w:r w:rsidRPr="00C31E24">
        <w:rPr>
          <w:rFonts w:eastAsia="SimSun"/>
        </w:rPr>
        <w:t>application/</w:t>
      </w:r>
      <w:r w:rsidRPr="00C31E24">
        <w:t>conference-info+xml</w:t>
      </w:r>
      <w:r w:rsidRPr="00C31E24">
        <w:rPr>
          <w:rFonts w:eastAsia="SimSun"/>
        </w:rPr>
        <w:t>"MIME type;</w:t>
      </w:r>
    </w:p>
    <w:p w14:paraId="463011CF" w14:textId="77777777" w:rsidR="00AD62C6" w:rsidRPr="00C31E24" w:rsidRDefault="00AD62C6" w:rsidP="00AD62C6">
      <w:pPr>
        <w:pStyle w:val="B1"/>
        <w:rPr>
          <w:rFonts w:eastAsia="SimSun"/>
        </w:rPr>
      </w:pPr>
      <w:r w:rsidRPr="00C31E24">
        <w:rPr>
          <w:rFonts w:eastAsia="SimSun"/>
        </w:rPr>
        <w:t>8)</w:t>
      </w:r>
      <w:r w:rsidRPr="00C31E24">
        <w:rPr>
          <w:rFonts w:eastAsia="SimSun"/>
        </w:rPr>
        <w:tab/>
        <w:t xml:space="preserve">shall include an application/vnd.3gpp.mcvideo-info+xml MIME body with </w:t>
      </w:r>
      <w:r w:rsidRPr="00C31E24">
        <w:t xml:space="preserve">the &lt;mcvideo-request-uri&gt; element set to the MCVideo </w:t>
      </w:r>
      <w:r w:rsidRPr="00C31E24">
        <w:rPr>
          <w:lang w:eastAsia="ko-KR"/>
        </w:rPr>
        <w:t>group ID of the group session; and</w:t>
      </w:r>
    </w:p>
    <w:p w14:paraId="3D27FD47" w14:textId="77777777" w:rsidR="00AD62C6" w:rsidRPr="00C31E24" w:rsidRDefault="00AD62C6" w:rsidP="00AD62C6">
      <w:pPr>
        <w:pStyle w:val="B1"/>
        <w:rPr>
          <w:rFonts w:eastAsia="SimSun"/>
        </w:rPr>
      </w:pPr>
      <w:r w:rsidRPr="00C31E24">
        <w:rPr>
          <w:rFonts w:eastAsia="SimSun"/>
        </w:rPr>
        <w:t>9)</w:t>
      </w:r>
      <w:r w:rsidRPr="00C31E24">
        <w:rPr>
          <w:rFonts w:eastAsia="SimSun"/>
        </w:rPr>
        <w:tab/>
        <w:t>shall send the SIP SUBSCRIBE request using a new SIP dialog according to 3GPP TS 24.229 [11].</w:t>
      </w:r>
    </w:p>
    <w:p w14:paraId="422C66C8" w14:textId="77777777" w:rsidR="00AD62C6" w:rsidRPr="00C31E24" w:rsidRDefault="00AD62C6" w:rsidP="00AD62C6">
      <w:pPr>
        <w:rPr>
          <w:rFonts w:eastAsia="SimSun"/>
        </w:rPr>
      </w:pPr>
      <w:r w:rsidRPr="00C31E24">
        <w:rPr>
          <w:rFonts w:eastAsia="SimSun"/>
        </w:rPr>
        <w:t xml:space="preserve">The responses to the SIP SUBSCRIBE request shall be handled according to IETF RFC 6665 [16], </w:t>
      </w:r>
      <w:r w:rsidRPr="00C31E24">
        <w:t>IETF RFC 4575 [57]</w:t>
      </w:r>
      <w:r w:rsidRPr="00C31E24">
        <w:rPr>
          <w:rFonts w:eastAsia="SimSun"/>
        </w:rPr>
        <w:t xml:space="preserve"> and TS 24.229 [11].</w:t>
      </w:r>
    </w:p>
    <w:p w14:paraId="3C6FE644" w14:textId="77777777" w:rsidR="00AD62C6" w:rsidRPr="00C31E24" w:rsidRDefault="00AD62C6" w:rsidP="00AD62C6">
      <w:pPr>
        <w:rPr>
          <w:rFonts w:eastAsia="SimSun"/>
        </w:rPr>
      </w:pPr>
      <w:r w:rsidRPr="00C31E24">
        <w:rPr>
          <w:rFonts w:eastAsia="SimSun"/>
        </w:rPr>
        <w:t>Upon receiving a SIP NOTIFY requests to the previously sent SIP SUBSCRIBE request the MCVideo client:</w:t>
      </w:r>
    </w:p>
    <w:p w14:paraId="2BE18FDA" w14:textId="77777777" w:rsidR="00AD62C6" w:rsidRPr="00C31E24" w:rsidRDefault="00AD62C6" w:rsidP="00AD62C6">
      <w:pPr>
        <w:pStyle w:val="B1"/>
        <w:rPr>
          <w:rFonts w:eastAsia="SimSun"/>
        </w:rPr>
      </w:pPr>
      <w:r w:rsidRPr="00C31E24">
        <w:rPr>
          <w:rFonts w:eastAsia="SimSun"/>
        </w:rPr>
        <w:t>1)</w:t>
      </w:r>
      <w:r w:rsidRPr="00C31E24">
        <w:rPr>
          <w:rFonts w:eastAsia="SimSun"/>
        </w:rPr>
        <w:tab/>
        <w:t xml:space="preserve">shall handle the request according to IETF RFC 6665 [16] and </w:t>
      </w:r>
      <w:r w:rsidRPr="00C31E24">
        <w:t>IETF RFC 4575 [57]</w:t>
      </w:r>
      <w:r w:rsidRPr="00C31E24">
        <w:rPr>
          <w:rFonts w:eastAsia="SimSun"/>
        </w:rPr>
        <w:t>; and</w:t>
      </w:r>
    </w:p>
    <w:p w14:paraId="07586D2C" w14:textId="77777777" w:rsidR="00AD62C6" w:rsidRPr="00C31E24" w:rsidRDefault="00AD62C6" w:rsidP="00AD62C6">
      <w:pPr>
        <w:pStyle w:val="B1"/>
        <w:rPr>
          <w:rFonts w:eastAsia="SimSun"/>
        </w:rPr>
      </w:pPr>
      <w:r w:rsidRPr="00C31E24">
        <w:rPr>
          <w:rFonts w:eastAsia="SimSun"/>
        </w:rPr>
        <w:t>2)</w:t>
      </w:r>
      <w:r w:rsidRPr="00C31E24">
        <w:rPr>
          <w:rFonts w:eastAsia="SimSun"/>
        </w:rPr>
        <w:tab/>
        <w:t>may display the current state information to the MCVideo client based on the information in the SIP NOTIFY request body.</w:t>
      </w:r>
    </w:p>
    <w:p w14:paraId="6660F5B1" w14:textId="77777777" w:rsidR="00AD62C6" w:rsidRPr="00C31E24" w:rsidRDefault="00AD62C6" w:rsidP="00AD62C6">
      <w:pPr>
        <w:rPr>
          <w:rFonts w:eastAsia="SimSun"/>
        </w:rPr>
      </w:pPr>
      <w:r w:rsidRPr="00C31E24">
        <w:rPr>
          <w:rFonts w:eastAsia="SimSun"/>
        </w:rPr>
        <w:t>When needed the MCVideo client shall terminate the subscription and indicate it terminated according to IETF RFC 6665 [16].</w:t>
      </w:r>
    </w:p>
    <w:p w14:paraId="30BE76CC" w14:textId="77777777" w:rsidR="00AD62C6" w:rsidRPr="00C31E24" w:rsidRDefault="00AD62C6" w:rsidP="00AD62C6">
      <w:pPr>
        <w:pStyle w:val="NO"/>
        <w:rPr>
          <w:rFonts w:eastAsia="SimSun"/>
        </w:rPr>
      </w:pPr>
      <w:r w:rsidRPr="00C31E24">
        <w:rPr>
          <w:rFonts w:eastAsia="SimSun"/>
        </w:rPr>
        <w:t>NOTE 2:</w:t>
      </w:r>
      <w:r w:rsidRPr="00C31E24">
        <w:rPr>
          <w:rFonts w:eastAsia="SimSun"/>
        </w:rPr>
        <w:tab/>
        <w:t>The contents of the received SIP NOTIFY request body is specified in clause </w:t>
      </w:r>
      <w:r w:rsidRPr="00C31E24">
        <w:t>6.3.3.</w:t>
      </w:r>
      <w:r w:rsidRPr="00C31E24">
        <w:rPr>
          <w:lang w:eastAsia="ko-KR"/>
        </w:rPr>
        <w:t>4</w:t>
      </w:r>
      <w:r w:rsidRPr="00C31E24">
        <w:rPr>
          <w:rFonts w:eastAsia="SimSun"/>
        </w:rPr>
        <w:t>.</w:t>
      </w:r>
    </w:p>
    <w:p w14:paraId="15E02E61" w14:textId="77777777" w:rsidR="00AD62C6" w:rsidRPr="00C31E24" w:rsidRDefault="00AD62C6" w:rsidP="00AD62C6">
      <w:r w:rsidRPr="00C31E24">
        <w:t xml:space="preserve">[TS 24.281, clause </w:t>
      </w:r>
      <w:r w:rsidRPr="00C31E24">
        <w:rPr>
          <w:lang w:eastAsia="zh-CN"/>
        </w:rPr>
        <w:t>9</w:t>
      </w:r>
      <w:r w:rsidRPr="00C31E24">
        <w:rPr>
          <w:lang w:eastAsia="ko-KR"/>
        </w:rPr>
        <w:t>.</w:t>
      </w:r>
      <w:r w:rsidRPr="00C31E24">
        <w:rPr>
          <w:lang w:eastAsia="zh-CN"/>
        </w:rPr>
        <w:t>2</w:t>
      </w:r>
      <w:r w:rsidRPr="00C31E24">
        <w:rPr>
          <w:lang w:eastAsia="ko-KR"/>
        </w:rPr>
        <w:t>.</w:t>
      </w:r>
      <w:r w:rsidRPr="00C31E24">
        <w:rPr>
          <w:lang w:eastAsia="zh-CN"/>
        </w:rPr>
        <w:t>1</w:t>
      </w:r>
      <w:r w:rsidRPr="00C31E24">
        <w:rPr>
          <w:lang w:eastAsia="ko-KR"/>
        </w:rPr>
        <w:t>.2.3.1</w:t>
      </w:r>
      <w:r w:rsidRPr="00C31E24">
        <w:t>]</w:t>
      </w:r>
    </w:p>
    <w:p w14:paraId="545FF08A" w14:textId="77777777" w:rsidR="00AD62C6" w:rsidRPr="00C31E24" w:rsidRDefault="00AD62C6" w:rsidP="00AD62C6">
      <w:pPr>
        <w:rPr>
          <w:lang w:eastAsia="ko-KR"/>
        </w:rPr>
      </w:pPr>
      <w:r w:rsidRPr="00C31E24">
        <w:rPr>
          <w:lang w:eastAsia="ko-KR"/>
        </w:rPr>
        <w:t>When an MCVideo client wants to leave the MCVideo session that has been established using on-demand session, the MCVideo client shall follow the procedures as specified in clause </w:t>
      </w:r>
      <w:r w:rsidRPr="00C31E24">
        <w:rPr>
          <w:lang w:eastAsia="zh-CN"/>
        </w:rPr>
        <w:t>6.2.4.1</w:t>
      </w:r>
      <w:r w:rsidRPr="00C31E24">
        <w:rPr>
          <w:lang w:eastAsia="ko-KR"/>
        </w:rPr>
        <w:t>.</w:t>
      </w:r>
    </w:p>
    <w:p w14:paraId="7F9BCBE6" w14:textId="77777777" w:rsidR="00AD62C6" w:rsidRPr="00C31E24" w:rsidRDefault="00AD62C6" w:rsidP="00AD62C6">
      <w:pPr>
        <w:pStyle w:val="H6"/>
      </w:pPr>
      <w:r w:rsidRPr="00C31E24">
        <w:t>6.1.3.1.3</w:t>
      </w:r>
      <w:r w:rsidRPr="00C31E24">
        <w:tab/>
        <w:t>Test description</w:t>
      </w:r>
    </w:p>
    <w:p w14:paraId="16EA3ABB" w14:textId="77777777" w:rsidR="00AD62C6" w:rsidRPr="00C31E24" w:rsidRDefault="00AD62C6" w:rsidP="00AD62C6">
      <w:pPr>
        <w:pStyle w:val="H6"/>
      </w:pPr>
      <w:r w:rsidRPr="00C31E24">
        <w:t>6.1.3.1.3.1</w:t>
      </w:r>
      <w:r w:rsidRPr="00C31E24">
        <w:tab/>
        <w:t>Pre-test conditions</w:t>
      </w:r>
    </w:p>
    <w:p w14:paraId="32DBDB4C" w14:textId="77777777" w:rsidR="00AD62C6" w:rsidRPr="00C31E24" w:rsidRDefault="00AD62C6" w:rsidP="00AD62C6">
      <w:pPr>
        <w:pStyle w:val="H6"/>
      </w:pPr>
      <w:r w:rsidRPr="00C31E24">
        <w:t>System Simulator:</w:t>
      </w:r>
    </w:p>
    <w:p w14:paraId="3778B166" w14:textId="77777777" w:rsidR="00AD62C6" w:rsidRPr="00C31E24" w:rsidRDefault="00AD62C6" w:rsidP="00AD62C6">
      <w:pPr>
        <w:pStyle w:val="B1"/>
      </w:pPr>
      <w:r w:rsidRPr="00C31E24">
        <w:t>-</w:t>
      </w:r>
      <w:r w:rsidRPr="00C31E24">
        <w:tab/>
        <w:t>SS (MCVideo server)</w:t>
      </w:r>
    </w:p>
    <w:p w14:paraId="2C3A7823" w14:textId="77777777" w:rsidR="00AD62C6" w:rsidRPr="00C31E24" w:rsidRDefault="00AD62C6" w:rsidP="00AD62C6">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5A1FA7A3" w14:textId="77777777" w:rsidR="00AD62C6" w:rsidRPr="00C31E24" w:rsidRDefault="00AD62C6" w:rsidP="00AD62C6">
      <w:pPr>
        <w:pStyle w:val="H6"/>
      </w:pPr>
      <w:r w:rsidRPr="00C31E24">
        <w:t>IUT:</w:t>
      </w:r>
    </w:p>
    <w:p w14:paraId="0B6EF8A7" w14:textId="77777777" w:rsidR="00AD62C6" w:rsidRPr="00C31E24" w:rsidRDefault="00AD62C6" w:rsidP="00AD62C6">
      <w:pPr>
        <w:pStyle w:val="B1"/>
      </w:pPr>
      <w:r w:rsidRPr="00C31E24">
        <w:t>-</w:t>
      </w:r>
      <w:r w:rsidRPr="00C31E24">
        <w:tab/>
        <w:t>UE (MCVideo client)</w:t>
      </w:r>
    </w:p>
    <w:p w14:paraId="3B45C961" w14:textId="77777777" w:rsidR="00AD62C6" w:rsidRPr="00C31E24" w:rsidRDefault="00AD62C6" w:rsidP="00AD62C6">
      <w:pPr>
        <w:pStyle w:val="B1"/>
      </w:pPr>
      <w:r w:rsidRPr="00C31E24">
        <w:t>-</w:t>
      </w:r>
      <w:r w:rsidRPr="00C31E24">
        <w:tab/>
        <w:t>The test USIM set as defined in TS 36.579-1 [2], subclause 5.5.10 is inserted.</w:t>
      </w:r>
    </w:p>
    <w:p w14:paraId="7F4B563E" w14:textId="77777777" w:rsidR="00AD62C6" w:rsidRPr="00C31E24" w:rsidRDefault="00AD62C6" w:rsidP="00AD62C6">
      <w:pPr>
        <w:pStyle w:val="H6"/>
      </w:pPr>
      <w:r w:rsidRPr="00C31E24">
        <w:t>Preamble:</w:t>
      </w:r>
    </w:p>
    <w:p w14:paraId="083877B9" w14:textId="77777777" w:rsidR="00AD62C6" w:rsidRPr="00C31E24" w:rsidRDefault="00AD62C6" w:rsidP="00AD62C6">
      <w:pPr>
        <w:pStyle w:val="B1"/>
      </w:pPr>
      <w:r w:rsidRPr="00C31E24">
        <w:t>-</w:t>
      </w:r>
      <w:r w:rsidRPr="00C31E24">
        <w:tab/>
        <w:t>The UE has performed the Generic Test Procedure for MCVideo UE registration as specified in TS 36.579-1 [2], subclause 5.4.2A.</w:t>
      </w:r>
    </w:p>
    <w:p w14:paraId="79559699" w14:textId="77777777" w:rsidR="00AD62C6" w:rsidRPr="00C31E24" w:rsidRDefault="00AD62C6" w:rsidP="00AD62C6">
      <w:pPr>
        <w:pStyle w:val="B1"/>
      </w:pPr>
      <w:r w:rsidRPr="00C31E24">
        <w:t>-</w:t>
      </w:r>
      <w:r w:rsidRPr="00C31E24">
        <w:tab/>
        <w:t>The MCVideo User performs the Generic Test Procedure for MCVideo Authorization/Configuration and Key Generation as specified in TS 36.579-1 [2], subclause 5.3.2A.</w:t>
      </w:r>
    </w:p>
    <w:p w14:paraId="637F53BB" w14:textId="77777777" w:rsidR="00AD62C6" w:rsidRPr="00C31E24" w:rsidRDefault="00AD62C6" w:rsidP="00AD62C6">
      <w:pPr>
        <w:pStyle w:val="B1"/>
      </w:pPr>
      <w:r w:rsidRPr="00C31E24">
        <w:t>-</w:t>
      </w:r>
      <w:r w:rsidRPr="00C31E24">
        <w:tab/>
        <w:t>UE States at the end of the preamble</w:t>
      </w:r>
    </w:p>
    <w:p w14:paraId="26BC195B" w14:textId="77777777" w:rsidR="00AD62C6" w:rsidRPr="00C31E24" w:rsidRDefault="00AD62C6" w:rsidP="00AD62C6">
      <w:pPr>
        <w:pStyle w:val="B2"/>
      </w:pPr>
      <w:r w:rsidRPr="00C31E24">
        <w:t>-</w:t>
      </w:r>
      <w:r w:rsidRPr="00C31E24">
        <w:tab/>
        <w:t>The UE is in E-UTRA Registered, Idle Mode state.</w:t>
      </w:r>
    </w:p>
    <w:p w14:paraId="19258B88" w14:textId="77777777" w:rsidR="00AD62C6" w:rsidRPr="00C31E24" w:rsidRDefault="00AD62C6" w:rsidP="00AD62C6">
      <w:pPr>
        <w:pStyle w:val="B2"/>
      </w:pPr>
      <w:r w:rsidRPr="00C31E24">
        <w:t>-</w:t>
      </w:r>
      <w:r w:rsidRPr="00C31E24">
        <w:tab/>
        <w:t>The MCVideo Client Application has been activated and User has registered-in as the MCVideo User with the Server as active user at the Client</w:t>
      </w:r>
    </w:p>
    <w:p w14:paraId="5066A138" w14:textId="77777777" w:rsidR="00AD62C6" w:rsidRPr="00C31E24" w:rsidRDefault="00AD62C6" w:rsidP="00AD62C6">
      <w:pPr>
        <w:pStyle w:val="H6"/>
      </w:pPr>
      <w:r w:rsidRPr="00C31E24">
        <w:t>6.1.3.1.3.2</w:t>
      </w:r>
      <w:r w:rsidRPr="00C31E24">
        <w:tab/>
        <w:t>Test procedure sequence</w:t>
      </w:r>
    </w:p>
    <w:p w14:paraId="0C43BFC2" w14:textId="77777777" w:rsidR="00AD62C6" w:rsidRPr="00C31E24" w:rsidRDefault="00AD62C6" w:rsidP="00AD62C6">
      <w:pPr>
        <w:pStyle w:val="TH"/>
      </w:pPr>
      <w:r w:rsidRPr="00C31E24">
        <w:t>Table 6.1.3.1.3.2-1: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D62C6" w:rsidRPr="00C31E24" w14:paraId="6DE34941" w14:textId="77777777" w:rsidTr="00AD62C6">
        <w:tc>
          <w:tcPr>
            <w:tcW w:w="533" w:type="dxa"/>
            <w:tcBorders>
              <w:top w:val="single" w:sz="4" w:space="0" w:color="auto"/>
              <w:left w:val="single" w:sz="4" w:space="0" w:color="auto"/>
              <w:bottom w:val="nil"/>
              <w:right w:val="single" w:sz="4" w:space="0" w:color="auto"/>
            </w:tcBorders>
            <w:hideMark/>
          </w:tcPr>
          <w:p w14:paraId="1E2023DC" w14:textId="77777777" w:rsidR="00AD62C6" w:rsidRPr="00C31E24" w:rsidRDefault="00AD62C6">
            <w:pPr>
              <w:pStyle w:val="TAH"/>
              <w:spacing w:line="254" w:lineRule="auto"/>
              <w:rPr>
                <w:lang w:eastAsia="en-US"/>
              </w:rPr>
            </w:pPr>
            <w:r w:rsidRPr="00C31E24">
              <w:rPr>
                <w:lang w:eastAsia="en-US"/>
              </w:rPr>
              <w:t>St</w:t>
            </w:r>
          </w:p>
        </w:tc>
        <w:tc>
          <w:tcPr>
            <w:tcW w:w="3967" w:type="dxa"/>
            <w:tcBorders>
              <w:top w:val="single" w:sz="4" w:space="0" w:color="auto"/>
              <w:left w:val="single" w:sz="4" w:space="0" w:color="auto"/>
              <w:bottom w:val="nil"/>
              <w:right w:val="single" w:sz="4" w:space="0" w:color="auto"/>
            </w:tcBorders>
            <w:hideMark/>
          </w:tcPr>
          <w:p w14:paraId="520C731B" w14:textId="77777777" w:rsidR="00AD62C6" w:rsidRPr="00C31E24" w:rsidRDefault="00AD62C6">
            <w:pPr>
              <w:pStyle w:val="TAH"/>
              <w:spacing w:line="254" w:lineRule="auto"/>
              <w:rPr>
                <w:lang w:eastAsia="en-US"/>
              </w:rPr>
            </w:pPr>
            <w:r w:rsidRPr="00C31E24">
              <w:rPr>
                <w:lang w:eastAsia="en-US"/>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2A8B7E3" w14:textId="77777777" w:rsidR="00AD62C6" w:rsidRPr="00C31E24" w:rsidRDefault="00AD62C6">
            <w:pPr>
              <w:pStyle w:val="TAH"/>
              <w:spacing w:line="254" w:lineRule="auto"/>
              <w:rPr>
                <w:lang w:eastAsia="en-US"/>
              </w:rPr>
            </w:pPr>
            <w:r w:rsidRPr="00C31E24">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5DA35A93" w14:textId="77777777" w:rsidR="00AD62C6" w:rsidRPr="00C31E24" w:rsidRDefault="00AD62C6">
            <w:pPr>
              <w:pStyle w:val="TAH"/>
              <w:spacing w:line="254" w:lineRule="auto"/>
              <w:rPr>
                <w:lang w:eastAsia="en-US"/>
              </w:rPr>
            </w:pPr>
            <w:r w:rsidRPr="00C31E24">
              <w:rPr>
                <w:lang w:eastAsia="en-US"/>
              </w:rPr>
              <w:t>TP</w:t>
            </w:r>
          </w:p>
        </w:tc>
        <w:tc>
          <w:tcPr>
            <w:tcW w:w="850" w:type="dxa"/>
            <w:tcBorders>
              <w:top w:val="single" w:sz="4" w:space="0" w:color="auto"/>
              <w:left w:val="single" w:sz="4" w:space="0" w:color="auto"/>
              <w:bottom w:val="nil"/>
              <w:right w:val="single" w:sz="4" w:space="0" w:color="auto"/>
            </w:tcBorders>
            <w:hideMark/>
          </w:tcPr>
          <w:p w14:paraId="5ED6B4CF" w14:textId="77777777" w:rsidR="00AD62C6" w:rsidRPr="00C31E24" w:rsidRDefault="00AD62C6">
            <w:pPr>
              <w:pStyle w:val="TAH"/>
              <w:spacing w:line="254" w:lineRule="auto"/>
              <w:rPr>
                <w:lang w:eastAsia="en-US"/>
              </w:rPr>
            </w:pPr>
            <w:r w:rsidRPr="00C31E24">
              <w:rPr>
                <w:lang w:eastAsia="en-US"/>
              </w:rPr>
              <w:t>Verdict</w:t>
            </w:r>
          </w:p>
        </w:tc>
      </w:tr>
      <w:tr w:rsidR="00AD62C6" w:rsidRPr="00C31E24" w14:paraId="3CC016C0" w14:textId="77777777" w:rsidTr="00AD62C6">
        <w:tc>
          <w:tcPr>
            <w:tcW w:w="533" w:type="dxa"/>
            <w:tcBorders>
              <w:top w:val="nil"/>
              <w:left w:val="single" w:sz="4" w:space="0" w:color="auto"/>
              <w:bottom w:val="single" w:sz="4" w:space="0" w:color="auto"/>
              <w:right w:val="single" w:sz="4" w:space="0" w:color="auto"/>
            </w:tcBorders>
          </w:tcPr>
          <w:p w14:paraId="437E3D92" w14:textId="77777777" w:rsidR="00AD62C6" w:rsidRPr="00C31E24" w:rsidRDefault="00AD62C6">
            <w:pPr>
              <w:pStyle w:val="TAH"/>
              <w:spacing w:line="254" w:lineRule="auto"/>
              <w:rPr>
                <w:lang w:eastAsia="en-US"/>
              </w:rPr>
            </w:pPr>
          </w:p>
        </w:tc>
        <w:tc>
          <w:tcPr>
            <w:tcW w:w="3967" w:type="dxa"/>
            <w:tcBorders>
              <w:top w:val="nil"/>
              <w:left w:val="single" w:sz="4" w:space="0" w:color="auto"/>
              <w:bottom w:val="single" w:sz="4" w:space="0" w:color="auto"/>
              <w:right w:val="single" w:sz="4" w:space="0" w:color="auto"/>
            </w:tcBorders>
          </w:tcPr>
          <w:p w14:paraId="5D0CE6B9" w14:textId="77777777" w:rsidR="00AD62C6" w:rsidRPr="00C31E24" w:rsidRDefault="00AD62C6">
            <w:pPr>
              <w:pStyle w:val="TAH"/>
              <w:spacing w:line="254"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52FC3B7F" w14:textId="77777777" w:rsidR="00AD62C6" w:rsidRPr="00C31E24" w:rsidRDefault="00AD62C6">
            <w:pPr>
              <w:pStyle w:val="TAH"/>
              <w:spacing w:line="254" w:lineRule="auto"/>
              <w:rPr>
                <w:lang w:eastAsia="en-US"/>
              </w:rPr>
            </w:pPr>
            <w:r w:rsidRPr="00C31E24">
              <w:rPr>
                <w:lang w:eastAsia="en-US"/>
              </w:rPr>
              <w:t>U - S</w:t>
            </w:r>
          </w:p>
        </w:tc>
        <w:tc>
          <w:tcPr>
            <w:tcW w:w="2977" w:type="dxa"/>
            <w:tcBorders>
              <w:top w:val="single" w:sz="4" w:space="0" w:color="auto"/>
              <w:left w:val="single" w:sz="4" w:space="0" w:color="auto"/>
              <w:bottom w:val="single" w:sz="4" w:space="0" w:color="auto"/>
              <w:right w:val="single" w:sz="4" w:space="0" w:color="auto"/>
            </w:tcBorders>
            <w:hideMark/>
          </w:tcPr>
          <w:p w14:paraId="31834D61" w14:textId="77777777" w:rsidR="00AD62C6" w:rsidRPr="00C31E24" w:rsidRDefault="00AD62C6">
            <w:pPr>
              <w:pStyle w:val="TAH"/>
              <w:spacing w:line="254" w:lineRule="auto"/>
              <w:rPr>
                <w:lang w:eastAsia="en-US"/>
              </w:rPr>
            </w:pPr>
            <w:r w:rsidRPr="00C31E24">
              <w:rPr>
                <w:lang w:eastAsia="en-US"/>
              </w:rPr>
              <w:t>Message</w:t>
            </w:r>
          </w:p>
        </w:tc>
        <w:tc>
          <w:tcPr>
            <w:tcW w:w="565" w:type="dxa"/>
            <w:tcBorders>
              <w:top w:val="nil"/>
              <w:left w:val="single" w:sz="4" w:space="0" w:color="auto"/>
              <w:bottom w:val="single" w:sz="4" w:space="0" w:color="auto"/>
              <w:right w:val="single" w:sz="4" w:space="0" w:color="auto"/>
            </w:tcBorders>
          </w:tcPr>
          <w:p w14:paraId="153C5EB4" w14:textId="77777777" w:rsidR="00AD62C6" w:rsidRPr="00C31E24" w:rsidRDefault="00AD62C6">
            <w:pPr>
              <w:pStyle w:val="TAH"/>
              <w:spacing w:line="254" w:lineRule="auto"/>
              <w:rPr>
                <w:lang w:eastAsia="en-US"/>
              </w:rPr>
            </w:pPr>
          </w:p>
        </w:tc>
        <w:tc>
          <w:tcPr>
            <w:tcW w:w="850" w:type="dxa"/>
            <w:tcBorders>
              <w:top w:val="nil"/>
              <w:left w:val="single" w:sz="4" w:space="0" w:color="auto"/>
              <w:bottom w:val="single" w:sz="4" w:space="0" w:color="auto"/>
              <w:right w:val="single" w:sz="4" w:space="0" w:color="auto"/>
            </w:tcBorders>
          </w:tcPr>
          <w:p w14:paraId="4809D869" w14:textId="77777777" w:rsidR="00AD62C6" w:rsidRPr="00C31E24" w:rsidRDefault="00AD62C6">
            <w:pPr>
              <w:pStyle w:val="TAH"/>
              <w:spacing w:line="254" w:lineRule="auto"/>
              <w:rPr>
                <w:lang w:eastAsia="en-US"/>
              </w:rPr>
            </w:pPr>
          </w:p>
        </w:tc>
      </w:tr>
      <w:tr w:rsidR="00AD62C6" w:rsidRPr="00C31E24" w14:paraId="31B13655"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30359F17" w14:textId="77777777" w:rsidR="00AD62C6" w:rsidRPr="00C31E24" w:rsidRDefault="00AD62C6">
            <w:pPr>
              <w:pStyle w:val="TAC"/>
              <w:spacing w:line="254" w:lineRule="auto"/>
              <w:rPr>
                <w:lang w:eastAsia="en-US"/>
              </w:rPr>
            </w:pPr>
            <w:r w:rsidRPr="00C31E24">
              <w:rPr>
                <w:rFonts w:eastAsia="Calibri"/>
                <w:lang w:eastAsia="en-US"/>
              </w:rPr>
              <w:t>1</w:t>
            </w:r>
          </w:p>
        </w:tc>
        <w:tc>
          <w:tcPr>
            <w:tcW w:w="3967" w:type="dxa"/>
            <w:tcBorders>
              <w:top w:val="single" w:sz="4" w:space="0" w:color="auto"/>
              <w:left w:val="single" w:sz="4" w:space="0" w:color="auto"/>
              <w:bottom w:val="single" w:sz="4" w:space="0" w:color="auto"/>
              <w:right w:val="single" w:sz="4" w:space="0" w:color="auto"/>
            </w:tcBorders>
            <w:hideMark/>
          </w:tcPr>
          <w:p w14:paraId="1424F8F2" w14:textId="77777777" w:rsidR="00AD62C6" w:rsidRPr="00C31E24" w:rsidRDefault="00AD62C6">
            <w:pPr>
              <w:pStyle w:val="TAL"/>
              <w:keepNext w:val="0"/>
              <w:keepLines w:val="0"/>
              <w:widowControl w:val="0"/>
              <w:spacing w:line="256" w:lineRule="auto"/>
              <w:rPr>
                <w:rFonts w:eastAsia="Calibri"/>
                <w:lang w:eastAsia="en-US"/>
              </w:rPr>
            </w:pPr>
            <w:r w:rsidRPr="00C31E24">
              <w:rPr>
                <w:rFonts w:eastAsia="Calibri"/>
                <w:lang w:eastAsia="en-US"/>
              </w:rPr>
              <w:t>Make the MCVideo User request the establishment of an MCVideo On-demand Pre-arranged Group Call using, Automatic Commencement Mode, with request for implicit Transmission Control.</w:t>
            </w:r>
          </w:p>
          <w:p w14:paraId="696F093E" w14:textId="77777777" w:rsidR="00AD62C6" w:rsidRPr="00C31E24" w:rsidRDefault="00AD62C6">
            <w:pPr>
              <w:pStyle w:val="TAL"/>
              <w:spacing w:line="254" w:lineRule="auto"/>
              <w:rPr>
                <w:lang w:eastAsia="en-US"/>
              </w:rPr>
            </w:pPr>
            <w:r w:rsidRPr="00C31E24">
              <w:rPr>
                <w:rFonts w:eastAsia="Calibri"/>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63C28B9A" w14:textId="77777777" w:rsidR="00AD62C6" w:rsidRPr="00C31E24" w:rsidRDefault="00AD62C6">
            <w:pPr>
              <w:pStyle w:val="TAC"/>
              <w:spacing w:line="254" w:lineRule="auto"/>
              <w:rPr>
                <w:lang w:eastAsia="en-US"/>
              </w:rPr>
            </w:pPr>
            <w:r w:rsidRPr="00C31E24">
              <w:rPr>
                <w:rFonts w:eastAsia="Calibri"/>
                <w:szCs w:val="22"/>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39728B5B" w14:textId="77777777" w:rsidR="00AD62C6" w:rsidRPr="00C31E24" w:rsidRDefault="00AD62C6">
            <w:pPr>
              <w:pStyle w:val="TAL"/>
              <w:spacing w:line="254" w:lineRule="auto"/>
              <w:rPr>
                <w:lang w:eastAsia="en-US"/>
              </w:rPr>
            </w:pPr>
            <w:r w:rsidRPr="00C31E24">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A58F7EC" w14:textId="77777777" w:rsidR="00AD62C6" w:rsidRPr="00C31E24" w:rsidRDefault="00AD62C6">
            <w:pPr>
              <w:pStyle w:val="TAC"/>
              <w:spacing w:line="254" w:lineRule="auto"/>
              <w:rPr>
                <w:lang w:eastAsia="en-US"/>
              </w:rPr>
            </w:pPr>
            <w:r w:rsidRPr="00C31E24">
              <w:rPr>
                <w:rFonts w:eastAsia="Calibri"/>
                <w:szCs w:val="22"/>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22C1F15" w14:textId="77777777" w:rsidR="00AD62C6" w:rsidRPr="00C31E24" w:rsidRDefault="00AD62C6">
            <w:pPr>
              <w:pStyle w:val="TAC"/>
              <w:spacing w:line="254" w:lineRule="auto"/>
              <w:rPr>
                <w:lang w:eastAsia="en-US"/>
              </w:rPr>
            </w:pPr>
            <w:r w:rsidRPr="00C31E24">
              <w:rPr>
                <w:rFonts w:eastAsia="Calibri"/>
                <w:szCs w:val="22"/>
                <w:lang w:eastAsia="en-US"/>
              </w:rPr>
              <w:t>-</w:t>
            </w:r>
          </w:p>
        </w:tc>
      </w:tr>
      <w:tr w:rsidR="00AD62C6" w:rsidRPr="00C31E24" w14:paraId="1BB31314"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767E1C37" w14:textId="77777777" w:rsidR="00AD62C6" w:rsidRPr="00C31E24" w:rsidRDefault="00AD62C6">
            <w:pPr>
              <w:pStyle w:val="TAC"/>
              <w:spacing w:line="254" w:lineRule="auto"/>
              <w:rPr>
                <w:rFonts w:eastAsia="Calibri"/>
                <w:lang w:eastAsia="en-US"/>
              </w:rPr>
            </w:pPr>
            <w:r w:rsidRPr="00C31E24">
              <w:rPr>
                <w:rFonts w:eastAsia="Calibri"/>
                <w:lang w:eastAsia="en-US"/>
              </w:rPr>
              <w:t>2</w:t>
            </w:r>
          </w:p>
        </w:tc>
        <w:tc>
          <w:tcPr>
            <w:tcW w:w="3967" w:type="dxa"/>
            <w:tcBorders>
              <w:top w:val="single" w:sz="4" w:space="0" w:color="auto"/>
              <w:left w:val="single" w:sz="4" w:space="0" w:color="auto"/>
              <w:bottom w:val="single" w:sz="4" w:space="0" w:color="auto"/>
              <w:right w:val="single" w:sz="4" w:space="0" w:color="auto"/>
            </w:tcBorders>
            <w:hideMark/>
          </w:tcPr>
          <w:p w14:paraId="5F0D52CE" w14:textId="77777777" w:rsidR="00AD62C6" w:rsidRPr="00C31E24" w:rsidRDefault="00AD62C6">
            <w:pPr>
              <w:pStyle w:val="TAL"/>
              <w:spacing w:line="254" w:lineRule="auto"/>
              <w:rPr>
                <w:rFonts w:eastAsia="Calibri"/>
                <w:lang w:eastAsia="en-US"/>
              </w:rPr>
            </w:pPr>
            <w:r w:rsidRPr="00C31E24">
              <w:rPr>
                <w:rFonts w:eastAsia="Calibri"/>
                <w:lang w:eastAsia="en-US"/>
              </w:rPr>
              <w:t>Check: Does the UE (MCVideo Client) correctly perform test procedure '</w:t>
            </w:r>
            <w:r w:rsidRPr="00C31E24">
              <w:rPr>
                <w:lang w:eastAsia="en-US"/>
              </w:rPr>
              <w:t>MCVideo CO session establishment/modification without provisional responses other than 100 Trying'</w:t>
            </w:r>
            <w:r w:rsidRPr="00C31E24">
              <w:rPr>
                <w:rFonts w:eastAsia="Calibri"/>
                <w:lang w:eastAsia="en-US"/>
              </w:rPr>
              <w:t xml:space="preserve"> as described in TS 36.579-1 [2] Table 5.3B.1.3-1 to establish an MCVideo On-demand Pre-arranged Group Call, Automatic Commencement Mode, with implicit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1D2E872C" w14:textId="77777777" w:rsidR="00AD62C6" w:rsidRPr="00C31E24" w:rsidRDefault="00AD62C6">
            <w:pPr>
              <w:pStyle w:val="TAC"/>
              <w:spacing w:line="254" w:lineRule="auto"/>
              <w:rPr>
                <w:lang w:eastAsia="en-US"/>
              </w:rPr>
            </w:pPr>
            <w:r w:rsidRPr="00C31E24">
              <w:rPr>
                <w:rFonts w:eastAsia="Calibri"/>
                <w:szCs w:val="22"/>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D0470C3" w14:textId="77777777" w:rsidR="00AD62C6" w:rsidRPr="00C31E24" w:rsidRDefault="00AD62C6">
            <w:pPr>
              <w:pStyle w:val="TAL"/>
              <w:spacing w:line="254" w:lineRule="auto"/>
              <w:rPr>
                <w:lang w:eastAsia="en-US"/>
              </w:rPr>
            </w:pPr>
            <w:r w:rsidRPr="00C31E24">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E66B125" w14:textId="77777777" w:rsidR="00AD62C6" w:rsidRPr="00C31E24" w:rsidRDefault="00AD62C6">
            <w:pPr>
              <w:pStyle w:val="TAC"/>
              <w:spacing w:line="254" w:lineRule="auto"/>
              <w:rPr>
                <w:lang w:eastAsia="en-US"/>
              </w:rPr>
            </w:pPr>
            <w:r w:rsidRPr="00C31E24">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4A6BD25" w14:textId="77777777" w:rsidR="00AD62C6" w:rsidRPr="00C31E24" w:rsidRDefault="00AD62C6">
            <w:pPr>
              <w:pStyle w:val="TAC"/>
              <w:spacing w:line="254" w:lineRule="auto"/>
              <w:rPr>
                <w:lang w:eastAsia="en-US"/>
              </w:rPr>
            </w:pPr>
            <w:r w:rsidRPr="00C31E24">
              <w:rPr>
                <w:rFonts w:eastAsia="Calibri"/>
                <w:szCs w:val="22"/>
                <w:lang w:eastAsia="en-US"/>
              </w:rPr>
              <w:t>-</w:t>
            </w:r>
          </w:p>
        </w:tc>
      </w:tr>
      <w:tr w:rsidR="00AD62C6" w:rsidRPr="00C31E24" w14:paraId="33F4F2C5"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3FEFA98D" w14:textId="77777777" w:rsidR="00AD62C6" w:rsidRPr="00C31E24" w:rsidRDefault="00AD62C6">
            <w:pPr>
              <w:pStyle w:val="TAC"/>
              <w:spacing w:line="254" w:lineRule="auto"/>
              <w:rPr>
                <w:rFonts w:eastAsia="Calibri"/>
                <w:lang w:eastAsia="en-US"/>
              </w:rPr>
            </w:pPr>
            <w:r w:rsidRPr="00C31E24">
              <w:rPr>
                <w:rFonts w:eastAsia="Calibri"/>
                <w:lang w:eastAsia="en-US"/>
              </w:rPr>
              <w:t>3</w:t>
            </w:r>
          </w:p>
        </w:tc>
        <w:tc>
          <w:tcPr>
            <w:tcW w:w="3967" w:type="dxa"/>
            <w:tcBorders>
              <w:top w:val="single" w:sz="4" w:space="0" w:color="auto"/>
              <w:left w:val="single" w:sz="4" w:space="0" w:color="auto"/>
              <w:bottom w:val="single" w:sz="4" w:space="0" w:color="auto"/>
              <w:right w:val="single" w:sz="4" w:space="0" w:color="auto"/>
            </w:tcBorders>
            <w:hideMark/>
          </w:tcPr>
          <w:p w14:paraId="68486468" w14:textId="77777777" w:rsidR="00AD62C6" w:rsidRPr="00C31E24" w:rsidRDefault="00AD62C6">
            <w:pPr>
              <w:pStyle w:val="TAL"/>
              <w:spacing w:line="256" w:lineRule="auto"/>
              <w:rPr>
                <w:lang w:eastAsia="en-US"/>
              </w:rPr>
            </w:pPr>
            <w:r w:rsidRPr="00C31E24">
              <w:rPr>
                <w:lang w:eastAsia="en-US"/>
              </w:rPr>
              <w:t>Check: Does the UE (MCVideo Client) provide transmission granted notification to the MCVideo User?</w:t>
            </w:r>
          </w:p>
          <w:p w14:paraId="3C40CFFC" w14:textId="77777777" w:rsidR="00AD62C6" w:rsidRPr="00C31E24" w:rsidRDefault="00AD62C6">
            <w:pPr>
              <w:pStyle w:val="TAL"/>
              <w:spacing w:line="254" w:lineRule="auto"/>
              <w:rPr>
                <w:rFonts w:eastAsia="Calibri"/>
                <w:lang w:eastAsia="en-US"/>
              </w:rPr>
            </w:pPr>
            <w:r w:rsidRPr="00C31E24">
              <w:rPr>
                <w:rFonts w:eastAsia="Calibri"/>
                <w:szCs w:val="18"/>
                <w:lang w:eastAsia="en-US"/>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1D77C719" w14:textId="77777777" w:rsidR="00AD62C6" w:rsidRPr="00C31E24" w:rsidRDefault="00AD62C6">
            <w:pPr>
              <w:pStyle w:val="TAC"/>
              <w:spacing w:line="254" w:lineRule="auto"/>
              <w:rPr>
                <w:lang w:eastAsia="en-US"/>
              </w:rPr>
            </w:pPr>
            <w:r w:rsidRPr="00C31E24">
              <w:rPr>
                <w:rFonts w:eastAsia="Calibri"/>
                <w:szCs w:val="18"/>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171DC7AD" w14:textId="77777777" w:rsidR="00AD62C6" w:rsidRPr="00C31E24" w:rsidRDefault="00AD62C6">
            <w:pPr>
              <w:pStyle w:val="TAL"/>
              <w:spacing w:line="254" w:lineRule="auto"/>
              <w:rPr>
                <w:lang w:eastAsia="en-US"/>
              </w:rPr>
            </w:pPr>
            <w:r w:rsidRPr="00C31E24">
              <w:rPr>
                <w:rFonts w:eastAsia="Calibri"/>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C81F729" w14:textId="77777777" w:rsidR="00AD62C6" w:rsidRPr="00C31E24" w:rsidRDefault="00AD62C6">
            <w:pPr>
              <w:pStyle w:val="TAC"/>
              <w:spacing w:line="254" w:lineRule="auto"/>
              <w:rPr>
                <w:lang w:eastAsia="en-US"/>
              </w:rPr>
            </w:pPr>
            <w:r w:rsidRPr="00C31E24">
              <w:rPr>
                <w:rFonts w:eastAsia="Calibri"/>
                <w:szCs w:val="18"/>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50F3CC64" w14:textId="77777777" w:rsidR="00AD62C6" w:rsidRPr="00C31E24" w:rsidRDefault="00AD62C6">
            <w:pPr>
              <w:pStyle w:val="TAC"/>
              <w:spacing w:line="254" w:lineRule="auto"/>
              <w:rPr>
                <w:lang w:eastAsia="en-US"/>
              </w:rPr>
            </w:pPr>
            <w:r w:rsidRPr="00C31E24">
              <w:rPr>
                <w:rFonts w:eastAsia="Calibri"/>
                <w:szCs w:val="18"/>
                <w:lang w:eastAsia="en-US"/>
              </w:rPr>
              <w:t>P</w:t>
            </w:r>
          </w:p>
        </w:tc>
      </w:tr>
      <w:tr w:rsidR="00AD62C6" w:rsidRPr="00C31E24" w14:paraId="7391D80D"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57122C42" w14:textId="77777777" w:rsidR="00AD62C6" w:rsidRPr="00C31E24" w:rsidRDefault="00AD62C6">
            <w:pPr>
              <w:pStyle w:val="TAC"/>
              <w:spacing w:line="254" w:lineRule="auto"/>
              <w:rPr>
                <w:rFonts w:eastAsia="Calibri"/>
                <w:lang w:eastAsia="en-US"/>
              </w:rPr>
            </w:pPr>
            <w:r w:rsidRPr="00C31E24">
              <w:rPr>
                <w:rFonts w:eastAsia="Calibri"/>
                <w:lang w:eastAsia="en-US"/>
              </w:rPr>
              <w:t>4</w:t>
            </w:r>
          </w:p>
        </w:tc>
        <w:tc>
          <w:tcPr>
            <w:tcW w:w="3967" w:type="dxa"/>
            <w:tcBorders>
              <w:top w:val="single" w:sz="4" w:space="0" w:color="auto"/>
              <w:left w:val="single" w:sz="4" w:space="0" w:color="auto"/>
              <w:bottom w:val="single" w:sz="4" w:space="0" w:color="auto"/>
              <w:right w:val="single" w:sz="4" w:space="0" w:color="auto"/>
            </w:tcBorders>
            <w:hideMark/>
          </w:tcPr>
          <w:p w14:paraId="6F38BEC2" w14:textId="77777777" w:rsidR="00AD62C6" w:rsidRPr="00C31E24" w:rsidRDefault="00AD62C6">
            <w:pPr>
              <w:pStyle w:val="TAL"/>
              <w:spacing w:line="256" w:lineRule="auto"/>
              <w:rPr>
                <w:rFonts w:eastAsia="Calibri"/>
                <w:lang w:eastAsia="en-US"/>
              </w:rPr>
            </w:pPr>
            <w:r w:rsidRPr="00C31E24">
              <w:rPr>
                <w:rFonts w:eastAsia="Calibri"/>
                <w:lang w:eastAsia="en-US"/>
              </w:rPr>
              <w:t xml:space="preserve">Make the MCVideo User request to subscribe to the conference event package for the ongoing group call </w:t>
            </w:r>
            <w:r w:rsidRPr="00C31E24">
              <w:rPr>
                <w:rFonts w:eastAsia="SimSun"/>
                <w:lang w:eastAsia="en-US"/>
              </w:rPr>
              <w:t>to receive the current status and later notification</w:t>
            </w:r>
            <w:r w:rsidRPr="00C31E24">
              <w:rPr>
                <w:rFonts w:eastAsia="Calibri"/>
                <w:lang w:eastAsia="en-US"/>
              </w:rPr>
              <w:t>.</w:t>
            </w:r>
          </w:p>
          <w:p w14:paraId="6EFB100F" w14:textId="77777777" w:rsidR="00AD62C6" w:rsidRPr="00C31E24" w:rsidRDefault="00AD62C6">
            <w:pPr>
              <w:pStyle w:val="TAL"/>
              <w:spacing w:line="254" w:lineRule="auto"/>
              <w:rPr>
                <w:rFonts w:eastAsia="Calibri"/>
                <w:lang w:eastAsia="en-US"/>
              </w:rPr>
            </w:pPr>
            <w:r w:rsidRPr="00C31E24">
              <w:rPr>
                <w:rFonts w:eastAsia="Calibri"/>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30A40BC2" w14:textId="77777777" w:rsidR="00AD62C6" w:rsidRPr="00C31E24" w:rsidRDefault="00AD62C6">
            <w:pPr>
              <w:pStyle w:val="TAC"/>
              <w:spacing w:line="254" w:lineRule="auto"/>
              <w:rPr>
                <w:lang w:eastAsia="en-US"/>
              </w:rPr>
            </w:pPr>
            <w:r w:rsidRPr="00C31E24">
              <w:rPr>
                <w:rFonts w:eastAsia="Calibri"/>
                <w:szCs w:val="18"/>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063D224" w14:textId="77777777" w:rsidR="00AD62C6" w:rsidRPr="00C31E24" w:rsidRDefault="00AD62C6">
            <w:pPr>
              <w:pStyle w:val="TAL"/>
              <w:spacing w:line="254" w:lineRule="auto"/>
              <w:rPr>
                <w:lang w:eastAsia="en-US"/>
              </w:rPr>
            </w:pPr>
            <w:r w:rsidRPr="00C31E24">
              <w:rPr>
                <w:rFonts w:eastAsia="Calibri"/>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0817F8D" w14:textId="77777777" w:rsidR="00AD62C6" w:rsidRPr="00C31E24" w:rsidRDefault="00AD62C6">
            <w:pPr>
              <w:pStyle w:val="TAC"/>
              <w:spacing w:line="254" w:lineRule="auto"/>
              <w:rPr>
                <w:lang w:eastAsia="en-US"/>
              </w:rPr>
            </w:pPr>
            <w:r w:rsidRPr="00C31E24">
              <w:rPr>
                <w:rFonts w:eastAsia="Calibri"/>
                <w:szCs w:val="18"/>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3072135" w14:textId="77777777" w:rsidR="00AD62C6" w:rsidRPr="00C31E24" w:rsidRDefault="00AD62C6">
            <w:pPr>
              <w:pStyle w:val="TAC"/>
              <w:spacing w:line="254" w:lineRule="auto"/>
              <w:rPr>
                <w:lang w:eastAsia="en-US"/>
              </w:rPr>
            </w:pPr>
            <w:r w:rsidRPr="00C31E24">
              <w:rPr>
                <w:rFonts w:eastAsia="Calibri"/>
                <w:szCs w:val="18"/>
                <w:lang w:eastAsia="en-US"/>
              </w:rPr>
              <w:t>-</w:t>
            </w:r>
          </w:p>
        </w:tc>
      </w:tr>
      <w:tr w:rsidR="00AD62C6" w:rsidRPr="00C31E24" w14:paraId="721622E6"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3D1A56D8" w14:textId="77777777" w:rsidR="00AD62C6" w:rsidRPr="00C31E24" w:rsidRDefault="00AD62C6">
            <w:pPr>
              <w:pStyle w:val="TAC"/>
              <w:spacing w:line="254" w:lineRule="auto"/>
              <w:rPr>
                <w:rFonts w:eastAsia="Calibri"/>
                <w:lang w:eastAsia="en-US"/>
              </w:rPr>
            </w:pPr>
            <w:r w:rsidRPr="00C31E24">
              <w:rPr>
                <w:rFonts w:eastAsia="Calibri"/>
                <w:lang w:eastAsia="en-US"/>
              </w:rPr>
              <w:t>5-8</w:t>
            </w:r>
          </w:p>
        </w:tc>
        <w:tc>
          <w:tcPr>
            <w:tcW w:w="3967" w:type="dxa"/>
            <w:tcBorders>
              <w:top w:val="single" w:sz="4" w:space="0" w:color="auto"/>
              <w:left w:val="single" w:sz="4" w:space="0" w:color="auto"/>
              <w:bottom w:val="single" w:sz="4" w:space="0" w:color="auto"/>
              <w:right w:val="single" w:sz="4" w:space="0" w:color="auto"/>
            </w:tcBorders>
            <w:hideMark/>
          </w:tcPr>
          <w:p w14:paraId="36827A81" w14:textId="77777777" w:rsidR="00AD62C6" w:rsidRPr="00C31E24" w:rsidRDefault="00AD62C6">
            <w:pPr>
              <w:pStyle w:val="TAL"/>
              <w:spacing w:line="254" w:lineRule="auto"/>
              <w:rPr>
                <w:rFonts w:eastAsia="Calibri"/>
                <w:lang w:eastAsia="en-US"/>
              </w:rPr>
            </w:pPr>
            <w:r w:rsidRPr="00C31E24">
              <w:rPr>
                <w:rFonts w:eastAsia="Calibri"/>
                <w:lang w:eastAsia="en-US"/>
              </w:rPr>
              <w:t xml:space="preserve">Check: Does the UE (MCVideo Client) correctly perform steps 2 to 5 of the test procedure MCX Subscription and Notification as described in TS 36.579-1 [2] Table 5.3.29.3-1 to subscribe to the conference event package for the ongoing group call </w:t>
            </w:r>
            <w:r w:rsidRPr="00C31E24">
              <w:rPr>
                <w:rFonts w:eastAsia="SimSun"/>
                <w:lang w:eastAsia="en-US"/>
              </w:rPr>
              <w:t>to receive the current status and later notification?</w:t>
            </w:r>
          </w:p>
        </w:tc>
        <w:tc>
          <w:tcPr>
            <w:tcW w:w="708" w:type="dxa"/>
            <w:tcBorders>
              <w:top w:val="single" w:sz="4" w:space="0" w:color="auto"/>
              <w:left w:val="single" w:sz="4" w:space="0" w:color="auto"/>
              <w:bottom w:val="single" w:sz="4" w:space="0" w:color="auto"/>
              <w:right w:val="single" w:sz="4" w:space="0" w:color="auto"/>
            </w:tcBorders>
            <w:hideMark/>
          </w:tcPr>
          <w:p w14:paraId="46A27F21" w14:textId="77777777" w:rsidR="00AD62C6" w:rsidRPr="00C31E24" w:rsidRDefault="00AD62C6">
            <w:pPr>
              <w:pStyle w:val="TAC"/>
              <w:spacing w:line="254" w:lineRule="auto"/>
              <w:rPr>
                <w:rFonts w:eastAsia="Calibri"/>
                <w:szCs w:val="22"/>
                <w:lang w:eastAsia="en-US"/>
              </w:rPr>
            </w:pPr>
            <w:r w:rsidRPr="00C31E24">
              <w:rPr>
                <w:rFonts w:eastAsia="Calibri"/>
                <w:szCs w:val="18"/>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62F3EDC7" w14:textId="77777777" w:rsidR="00AD62C6" w:rsidRPr="00C31E24" w:rsidRDefault="00AD62C6">
            <w:pPr>
              <w:pStyle w:val="TAL"/>
              <w:spacing w:line="254" w:lineRule="auto"/>
              <w:rPr>
                <w:rFonts w:eastAsia="Calibri"/>
                <w:lang w:eastAsia="en-US"/>
              </w:rPr>
            </w:pPr>
            <w:r w:rsidRPr="00C31E24">
              <w:rPr>
                <w:rFonts w:eastAsia="Calibri"/>
                <w:szCs w:val="18"/>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42F5CE80" w14:textId="77777777" w:rsidR="00AD62C6" w:rsidRPr="00C31E24" w:rsidRDefault="00AD62C6">
            <w:pPr>
              <w:pStyle w:val="TAC"/>
              <w:spacing w:line="254" w:lineRule="auto"/>
              <w:rPr>
                <w:rFonts w:eastAsia="Calibri"/>
                <w:szCs w:val="22"/>
                <w:lang w:eastAsia="en-US"/>
              </w:rPr>
            </w:pPr>
            <w:r w:rsidRPr="00C31E24">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6AFFCADB" w14:textId="77777777" w:rsidR="00AD62C6" w:rsidRPr="00C31E24" w:rsidRDefault="00AD62C6">
            <w:pPr>
              <w:pStyle w:val="TAC"/>
              <w:spacing w:line="254" w:lineRule="auto"/>
              <w:rPr>
                <w:rFonts w:eastAsia="Calibri"/>
                <w:szCs w:val="22"/>
                <w:lang w:eastAsia="en-US"/>
              </w:rPr>
            </w:pPr>
            <w:r w:rsidRPr="00C31E24">
              <w:rPr>
                <w:rFonts w:eastAsia="Calibri"/>
                <w:szCs w:val="22"/>
                <w:lang w:eastAsia="en-US"/>
              </w:rPr>
              <w:t>-</w:t>
            </w:r>
          </w:p>
        </w:tc>
      </w:tr>
      <w:tr w:rsidR="00AD62C6" w:rsidRPr="00C31E24" w14:paraId="720460EB"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5645CEC2" w14:textId="77777777" w:rsidR="00AD62C6" w:rsidRPr="00C31E24" w:rsidRDefault="00AD62C6">
            <w:pPr>
              <w:pStyle w:val="TAC"/>
              <w:spacing w:line="254" w:lineRule="auto"/>
              <w:rPr>
                <w:rFonts w:eastAsia="Calibri"/>
                <w:lang w:eastAsia="en-US"/>
              </w:rPr>
            </w:pPr>
            <w:r w:rsidRPr="00C31E24">
              <w:rPr>
                <w:rFonts w:eastAsia="Calibri"/>
                <w:lang w:eastAsia="en-US"/>
              </w:rPr>
              <w:t>9</w:t>
            </w:r>
          </w:p>
        </w:tc>
        <w:tc>
          <w:tcPr>
            <w:tcW w:w="3967" w:type="dxa"/>
            <w:tcBorders>
              <w:top w:val="single" w:sz="4" w:space="0" w:color="auto"/>
              <w:left w:val="single" w:sz="4" w:space="0" w:color="auto"/>
              <w:bottom w:val="single" w:sz="4" w:space="0" w:color="auto"/>
              <w:right w:val="single" w:sz="4" w:space="0" w:color="auto"/>
            </w:tcBorders>
            <w:hideMark/>
          </w:tcPr>
          <w:p w14:paraId="4F19D665" w14:textId="77777777" w:rsidR="00AD62C6" w:rsidRPr="00C31E24" w:rsidRDefault="00AD62C6">
            <w:pPr>
              <w:pStyle w:val="TAL"/>
              <w:spacing w:line="254" w:lineRule="auto"/>
              <w:rPr>
                <w:rFonts w:eastAsia="Calibri"/>
                <w:lang w:eastAsia="en-US"/>
              </w:rPr>
            </w:pPr>
            <w:r w:rsidRPr="00C31E24">
              <w:rPr>
                <w:rFonts w:eastAsia="Calibri"/>
                <w:lang w:eastAsia="en-US"/>
              </w:rPr>
              <w:t>The SS (MCVideo Server) sends conference event package notification update via a SIP NOTIFY message.</w:t>
            </w:r>
          </w:p>
        </w:tc>
        <w:tc>
          <w:tcPr>
            <w:tcW w:w="708" w:type="dxa"/>
            <w:tcBorders>
              <w:top w:val="single" w:sz="4" w:space="0" w:color="auto"/>
              <w:left w:val="single" w:sz="4" w:space="0" w:color="auto"/>
              <w:bottom w:val="single" w:sz="4" w:space="0" w:color="auto"/>
              <w:right w:val="single" w:sz="4" w:space="0" w:color="auto"/>
            </w:tcBorders>
            <w:hideMark/>
          </w:tcPr>
          <w:p w14:paraId="2D42CC71" w14:textId="77777777" w:rsidR="00AD62C6" w:rsidRPr="00C31E24" w:rsidRDefault="00AD62C6">
            <w:pPr>
              <w:pStyle w:val="TAC"/>
              <w:spacing w:line="254" w:lineRule="auto"/>
              <w:rPr>
                <w:rFonts w:eastAsia="Calibri"/>
                <w:szCs w:val="22"/>
                <w:lang w:eastAsia="en-US"/>
              </w:rPr>
            </w:pPr>
            <w:r w:rsidRPr="00C31E24">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76A9C62B" w14:textId="77777777" w:rsidR="00AD62C6" w:rsidRPr="00C31E24" w:rsidRDefault="00AD62C6">
            <w:pPr>
              <w:pStyle w:val="TAL"/>
              <w:spacing w:line="254" w:lineRule="auto"/>
              <w:rPr>
                <w:rFonts w:eastAsia="Calibri"/>
                <w:lang w:eastAsia="en-US"/>
              </w:rPr>
            </w:pPr>
            <w:r w:rsidRPr="00C31E24">
              <w:rPr>
                <w:lang w:eastAsia="en-US"/>
              </w:rPr>
              <w:t>SIP NOTIFY</w:t>
            </w:r>
          </w:p>
        </w:tc>
        <w:tc>
          <w:tcPr>
            <w:tcW w:w="565" w:type="dxa"/>
            <w:tcBorders>
              <w:top w:val="single" w:sz="4" w:space="0" w:color="auto"/>
              <w:left w:val="single" w:sz="4" w:space="0" w:color="auto"/>
              <w:bottom w:val="single" w:sz="4" w:space="0" w:color="auto"/>
              <w:right w:val="single" w:sz="4" w:space="0" w:color="auto"/>
            </w:tcBorders>
            <w:hideMark/>
          </w:tcPr>
          <w:p w14:paraId="6A244585" w14:textId="77777777" w:rsidR="00AD62C6" w:rsidRPr="00C31E24" w:rsidRDefault="00AD62C6">
            <w:pPr>
              <w:pStyle w:val="TAC"/>
              <w:spacing w:line="254" w:lineRule="auto"/>
              <w:rPr>
                <w:rFonts w:eastAsia="Calibri"/>
                <w:szCs w:val="22"/>
                <w:lang w:eastAsia="en-US"/>
              </w:rPr>
            </w:pPr>
            <w:r w:rsidRPr="00C31E24">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0C8C00B9" w14:textId="77777777" w:rsidR="00AD62C6" w:rsidRPr="00C31E24" w:rsidRDefault="00AD62C6">
            <w:pPr>
              <w:pStyle w:val="TAC"/>
              <w:spacing w:line="254" w:lineRule="auto"/>
              <w:rPr>
                <w:rFonts w:eastAsia="Calibri"/>
                <w:szCs w:val="22"/>
                <w:lang w:eastAsia="en-US"/>
              </w:rPr>
            </w:pPr>
            <w:r w:rsidRPr="00C31E24">
              <w:rPr>
                <w:lang w:eastAsia="en-US"/>
              </w:rPr>
              <w:t>-</w:t>
            </w:r>
          </w:p>
        </w:tc>
      </w:tr>
      <w:tr w:rsidR="00AD62C6" w:rsidRPr="00C31E24" w14:paraId="30204EBE"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2D06FB8D" w14:textId="77777777" w:rsidR="00AD62C6" w:rsidRPr="00C31E24" w:rsidRDefault="00AD62C6">
            <w:pPr>
              <w:pStyle w:val="TAC"/>
              <w:spacing w:line="254" w:lineRule="auto"/>
              <w:rPr>
                <w:rFonts w:eastAsia="Calibri"/>
                <w:lang w:eastAsia="en-US"/>
              </w:rPr>
            </w:pPr>
            <w:r w:rsidRPr="00C31E24">
              <w:rPr>
                <w:rFonts w:eastAsia="Calibri"/>
                <w:lang w:eastAsia="en-US"/>
              </w:rPr>
              <w:t>10</w:t>
            </w:r>
          </w:p>
        </w:tc>
        <w:tc>
          <w:tcPr>
            <w:tcW w:w="3967" w:type="dxa"/>
            <w:tcBorders>
              <w:top w:val="single" w:sz="4" w:space="0" w:color="auto"/>
              <w:left w:val="single" w:sz="4" w:space="0" w:color="auto"/>
              <w:bottom w:val="single" w:sz="4" w:space="0" w:color="auto"/>
              <w:right w:val="single" w:sz="4" w:space="0" w:color="auto"/>
            </w:tcBorders>
            <w:hideMark/>
          </w:tcPr>
          <w:p w14:paraId="7FED2483" w14:textId="77777777" w:rsidR="00AD62C6" w:rsidRPr="00C31E24" w:rsidRDefault="00AD62C6">
            <w:pPr>
              <w:pStyle w:val="TAL"/>
              <w:spacing w:line="254" w:lineRule="auto"/>
              <w:rPr>
                <w:rFonts w:eastAsia="Calibri"/>
                <w:lang w:eastAsia="en-US"/>
              </w:rPr>
            </w:pPr>
            <w:r w:rsidRPr="00C31E24">
              <w:rPr>
                <w:rFonts w:eastAsia="Calibri"/>
                <w:lang w:eastAsia="en-US"/>
              </w:rPr>
              <w:t>Check: Does the UE (MCVideo Client) send a SIP 200 (OK) in response to the SIP NOTIFY message?</w:t>
            </w:r>
          </w:p>
        </w:tc>
        <w:tc>
          <w:tcPr>
            <w:tcW w:w="708" w:type="dxa"/>
            <w:tcBorders>
              <w:top w:val="single" w:sz="4" w:space="0" w:color="auto"/>
              <w:left w:val="single" w:sz="4" w:space="0" w:color="auto"/>
              <w:bottom w:val="single" w:sz="4" w:space="0" w:color="auto"/>
              <w:right w:val="single" w:sz="4" w:space="0" w:color="auto"/>
            </w:tcBorders>
            <w:hideMark/>
          </w:tcPr>
          <w:p w14:paraId="479EC30E" w14:textId="77777777" w:rsidR="00AD62C6" w:rsidRPr="00C31E24" w:rsidRDefault="00AD62C6">
            <w:pPr>
              <w:pStyle w:val="TAC"/>
              <w:spacing w:line="254" w:lineRule="auto"/>
              <w:rPr>
                <w:rFonts w:eastAsia="Calibri"/>
                <w:szCs w:val="22"/>
                <w:lang w:eastAsia="en-US"/>
              </w:rPr>
            </w:pPr>
            <w:r w:rsidRPr="00C31E24">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30ADC787" w14:textId="77777777" w:rsidR="00AD62C6" w:rsidRPr="00C31E24" w:rsidRDefault="00AD62C6">
            <w:pPr>
              <w:pStyle w:val="TAL"/>
              <w:spacing w:line="254" w:lineRule="auto"/>
              <w:rPr>
                <w:rFonts w:eastAsia="Calibri"/>
                <w:lang w:eastAsia="en-US"/>
              </w:rPr>
            </w:pPr>
            <w:r w:rsidRPr="00C31E24">
              <w:rPr>
                <w:lang w:eastAsia="en-US"/>
              </w:rPr>
              <w:t>SIP 200 (OK)</w:t>
            </w:r>
          </w:p>
        </w:tc>
        <w:tc>
          <w:tcPr>
            <w:tcW w:w="565" w:type="dxa"/>
            <w:tcBorders>
              <w:top w:val="single" w:sz="4" w:space="0" w:color="auto"/>
              <w:left w:val="single" w:sz="4" w:space="0" w:color="auto"/>
              <w:bottom w:val="single" w:sz="4" w:space="0" w:color="auto"/>
              <w:right w:val="single" w:sz="4" w:space="0" w:color="auto"/>
            </w:tcBorders>
            <w:hideMark/>
          </w:tcPr>
          <w:p w14:paraId="15CC5EE9" w14:textId="77777777" w:rsidR="00AD62C6" w:rsidRPr="00C31E24" w:rsidRDefault="00AD62C6">
            <w:pPr>
              <w:pStyle w:val="TAC"/>
              <w:spacing w:line="254" w:lineRule="auto"/>
              <w:rPr>
                <w:rFonts w:eastAsia="Calibri"/>
                <w:szCs w:val="22"/>
                <w:lang w:eastAsia="en-US"/>
              </w:rPr>
            </w:pPr>
            <w:r w:rsidRPr="00C31E24">
              <w:rPr>
                <w:lang w:eastAsia="en-US"/>
              </w:rPr>
              <w:t>2</w:t>
            </w:r>
          </w:p>
        </w:tc>
        <w:tc>
          <w:tcPr>
            <w:tcW w:w="850" w:type="dxa"/>
            <w:tcBorders>
              <w:top w:val="single" w:sz="4" w:space="0" w:color="auto"/>
              <w:left w:val="single" w:sz="4" w:space="0" w:color="auto"/>
              <w:bottom w:val="single" w:sz="4" w:space="0" w:color="auto"/>
              <w:right w:val="single" w:sz="4" w:space="0" w:color="auto"/>
            </w:tcBorders>
            <w:hideMark/>
          </w:tcPr>
          <w:p w14:paraId="5C61D474" w14:textId="77777777" w:rsidR="00AD62C6" w:rsidRPr="00C31E24" w:rsidRDefault="00AD62C6">
            <w:pPr>
              <w:pStyle w:val="TAC"/>
              <w:spacing w:line="254" w:lineRule="auto"/>
              <w:rPr>
                <w:rFonts w:eastAsia="Calibri"/>
                <w:szCs w:val="22"/>
                <w:lang w:eastAsia="en-US"/>
              </w:rPr>
            </w:pPr>
            <w:r w:rsidRPr="00C31E24">
              <w:rPr>
                <w:lang w:eastAsia="en-US"/>
              </w:rPr>
              <w:t>P</w:t>
            </w:r>
          </w:p>
        </w:tc>
      </w:tr>
      <w:tr w:rsidR="00AD62C6" w:rsidRPr="00C31E24" w14:paraId="093C3AC3"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62799860" w14:textId="77777777" w:rsidR="00AD62C6" w:rsidRPr="00C31E24" w:rsidRDefault="00AD62C6">
            <w:pPr>
              <w:pStyle w:val="TAC"/>
              <w:spacing w:line="254" w:lineRule="auto"/>
              <w:rPr>
                <w:rFonts w:eastAsia="Calibri"/>
                <w:lang w:eastAsia="en-US"/>
              </w:rPr>
            </w:pPr>
            <w:r w:rsidRPr="00C31E24">
              <w:rPr>
                <w:rFonts w:eastAsia="Calibri"/>
                <w:lang w:eastAsia="en-US"/>
              </w:rPr>
              <w:t>11</w:t>
            </w:r>
          </w:p>
        </w:tc>
        <w:tc>
          <w:tcPr>
            <w:tcW w:w="3967" w:type="dxa"/>
            <w:tcBorders>
              <w:top w:val="single" w:sz="4" w:space="0" w:color="auto"/>
              <w:left w:val="single" w:sz="4" w:space="0" w:color="auto"/>
              <w:bottom w:val="single" w:sz="4" w:space="0" w:color="auto"/>
              <w:right w:val="single" w:sz="4" w:space="0" w:color="auto"/>
            </w:tcBorders>
            <w:hideMark/>
          </w:tcPr>
          <w:p w14:paraId="6DD79468" w14:textId="77777777" w:rsidR="00AD62C6" w:rsidRPr="00C31E24" w:rsidRDefault="00AD62C6">
            <w:pPr>
              <w:pStyle w:val="TAL"/>
              <w:spacing w:line="256" w:lineRule="auto"/>
              <w:rPr>
                <w:rFonts w:eastAsia="Calibri"/>
                <w:lang w:eastAsia="en-US"/>
              </w:rPr>
            </w:pPr>
            <w:r w:rsidRPr="00C31E24">
              <w:rPr>
                <w:rFonts w:eastAsia="Calibri"/>
                <w:lang w:eastAsia="en-US"/>
              </w:rPr>
              <w:t>Make the MCVideo User request to terminate the subscription to the conference event package.</w:t>
            </w:r>
          </w:p>
          <w:p w14:paraId="02654B74" w14:textId="77777777" w:rsidR="00AD62C6" w:rsidRPr="00C31E24" w:rsidRDefault="00AD62C6">
            <w:pPr>
              <w:pStyle w:val="TAL"/>
              <w:spacing w:line="254" w:lineRule="auto"/>
              <w:rPr>
                <w:rFonts w:eastAsia="Calibri"/>
                <w:lang w:eastAsia="en-US"/>
              </w:rPr>
            </w:pPr>
            <w:r w:rsidRPr="00C31E24">
              <w:rPr>
                <w:rFonts w:eastAsia="Calibri"/>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030C4363" w14:textId="77777777" w:rsidR="00AD62C6" w:rsidRPr="00C31E24" w:rsidRDefault="00AD62C6">
            <w:pPr>
              <w:pStyle w:val="TAC"/>
              <w:spacing w:line="254" w:lineRule="auto"/>
              <w:rPr>
                <w:rFonts w:eastAsia="Calibri"/>
                <w:szCs w:val="22"/>
                <w:lang w:eastAsia="en-US"/>
              </w:rPr>
            </w:pPr>
            <w:r w:rsidRPr="00C31E24">
              <w:rPr>
                <w:rFonts w:eastAsia="Calibri"/>
                <w:szCs w:val="22"/>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0881E0D2" w14:textId="77777777" w:rsidR="00AD62C6" w:rsidRPr="00C31E24" w:rsidRDefault="00AD62C6">
            <w:pPr>
              <w:pStyle w:val="TAL"/>
              <w:spacing w:line="254" w:lineRule="auto"/>
              <w:rPr>
                <w:rFonts w:eastAsia="Calibri"/>
                <w:lang w:eastAsia="en-US"/>
              </w:rPr>
            </w:pPr>
            <w:r w:rsidRPr="00C31E24">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99A9712" w14:textId="77777777" w:rsidR="00AD62C6" w:rsidRPr="00C31E24" w:rsidRDefault="00AD62C6">
            <w:pPr>
              <w:pStyle w:val="TAC"/>
              <w:spacing w:line="254" w:lineRule="auto"/>
              <w:rPr>
                <w:rFonts w:eastAsia="Calibri"/>
                <w:szCs w:val="22"/>
                <w:lang w:eastAsia="en-US"/>
              </w:rPr>
            </w:pPr>
            <w:r w:rsidRPr="00C31E24">
              <w:rPr>
                <w:rFonts w:eastAsia="Calibri"/>
                <w:szCs w:val="22"/>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3AA28E5C" w14:textId="77777777" w:rsidR="00AD62C6" w:rsidRPr="00C31E24" w:rsidRDefault="00AD62C6">
            <w:pPr>
              <w:pStyle w:val="TAC"/>
              <w:spacing w:line="254" w:lineRule="auto"/>
              <w:rPr>
                <w:rFonts w:eastAsia="Calibri"/>
                <w:szCs w:val="22"/>
                <w:lang w:eastAsia="en-US"/>
              </w:rPr>
            </w:pPr>
            <w:r w:rsidRPr="00C31E24">
              <w:rPr>
                <w:rFonts w:eastAsia="Calibri"/>
                <w:szCs w:val="22"/>
                <w:lang w:eastAsia="en-US"/>
              </w:rPr>
              <w:t>-</w:t>
            </w:r>
          </w:p>
        </w:tc>
      </w:tr>
      <w:tr w:rsidR="00AD62C6" w:rsidRPr="00C31E24" w14:paraId="6B4BCF1A"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66A70E6C" w14:textId="77777777" w:rsidR="00AD62C6" w:rsidRPr="00C31E24" w:rsidRDefault="00AD62C6">
            <w:pPr>
              <w:pStyle w:val="TAC"/>
              <w:spacing w:line="254" w:lineRule="auto"/>
              <w:rPr>
                <w:rFonts w:eastAsia="Calibri"/>
                <w:lang w:eastAsia="en-US"/>
              </w:rPr>
            </w:pPr>
            <w:r w:rsidRPr="00C31E24">
              <w:rPr>
                <w:rFonts w:eastAsia="Calibri"/>
                <w:lang w:eastAsia="en-US"/>
              </w:rPr>
              <w:t>12</w:t>
            </w:r>
          </w:p>
        </w:tc>
        <w:tc>
          <w:tcPr>
            <w:tcW w:w="3967" w:type="dxa"/>
            <w:tcBorders>
              <w:top w:val="single" w:sz="4" w:space="0" w:color="auto"/>
              <w:left w:val="single" w:sz="4" w:space="0" w:color="auto"/>
              <w:bottom w:val="single" w:sz="4" w:space="0" w:color="auto"/>
              <w:right w:val="single" w:sz="4" w:space="0" w:color="auto"/>
            </w:tcBorders>
            <w:hideMark/>
          </w:tcPr>
          <w:p w14:paraId="31E13F4B" w14:textId="77777777" w:rsidR="00AD62C6" w:rsidRPr="00C31E24" w:rsidRDefault="00AD62C6">
            <w:pPr>
              <w:pStyle w:val="TAL"/>
              <w:spacing w:line="254" w:lineRule="auto"/>
              <w:rPr>
                <w:rFonts w:eastAsia="Calibri"/>
                <w:lang w:eastAsia="en-US"/>
              </w:rPr>
            </w:pPr>
            <w:r w:rsidRPr="00C31E24">
              <w:rPr>
                <w:rFonts w:eastAsia="Calibri"/>
                <w:lang w:eastAsia="en-US"/>
              </w:rPr>
              <w:t xml:space="preserve">Check: Does the UE (MCVideo Client) send a SIP SUBSCRIBE message with </w:t>
            </w:r>
            <w:r w:rsidRPr="00C31E24">
              <w:rPr>
                <w:rFonts w:eastAsia="SimSun"/>
                <w:lang w:eastAsia="en-US"/>
              </w:rPr>
              <w:t>the Expires header field set to 0?</w:t>
            </w:r>
          </w:p>
        </w:tc>
        <w:tc>
          <w:tcPr>
            <w:tcW w:w="708" w:type="dxa"/>
            <w:tcBorders>
              <w:top w:val="single" w:sz="4" w:space="0" w:color="auto"/>
              <w:left w:val="single" w:sz="4" w:space="0" w:color="auto"/>
              <w:bottom w:val="single" w:sz="4" w:space="0" w:color="auto"/>
              <w:right w:val="single" w:sz="4" w:space="0" w:color="auto"/>
            </w:tcBorders>
            <w:hideMark/>
          </w:tcPr>
          <w:p w14:paraId="2945F5F7" w14:textId="77777777" w:rsidR="00AD62C6" w:rsidRPr="00C31E24" w:rsidRDefault="00AD62C6">
            <w:pPr>
              <w:pStyle w:val="TAC"/>
              <w:spacing w:line="254" w:lineRule="auto"/>
              <w:rPr>
                <w:rFonts w:eastAsia="Calibri"/>
                <w:szCs w:val="22"/>
                <w:lang w:eastAsia="en-US"/>
              </w:rPr>
            </w:pPr>
            <w:r w:rsidRPr="00C31E24">
              <w:rPr>
                <w:lang w:eastAsia="en-US"/>
              </w:rPr>
              <w:t>--&gt;</w:t>
            </w:r>
          </w:p>
        </w:tc>
        <w:tc>
          <w:tcPr>
            <w:tcW w:w="2977" w:type="dxa"/>
            <w:tcBorders>
              <w:top w:val="single" w:sz="4" w:space="0" w:color="auto"/>
              <w:left w:val="single" w:sz="4" w:space="0" w:color="auto"/>
              <w:bottom w:val="single" w:sz="4" w:space="0" w:color="auto"/>
              <w:right w:val="single" w:sz="4" w:space="0" w:color="auto"/>
            </w:tcBorders>
            <w:hideMark/>
          </w:tcPr>
          <w:p w14:paraId="7BF9D6C6" w14:textId="77777777" w:rsidR="00AD62C6" w:rsidRPr="00C31E24" w:rsidRDefault="00AD62C6">
            <w:pPr>
              <w:pStyle w:val="TAL"/>
              <w:spacing w:line="254" w:lineRule="auto"/>
              <w:rPr>
                <w:rFonts w:eastAsia="Calibri"/>
                <w:lang w:eastAsia="en-US"/>
              </w:rPr>
            </w:pPr>
            <w:r w:rsidRPr="00C31E24">
              <w:rPr>
                <w:lang w:eastAsia="en-US"/>
              </w:rPr>
              <w:t>SIP SUBSCRIBE</w:t>
            </w:r>
          </w:p>
        </w:tc>
        <w:tc>
          <w:tcPr>
            <w:tcW w:w="565" w:type="dxa"/>
            <w:tcBorders>
              <w:top w:val="single" w:sz="4" w:space="0" w:color="auto"/>
              <w:left w:val="single" w:sz="4" w:space="0" w:color="auto"/>
              <w:bottom w:val="single" w:sz="4" w:space="0" w:color="auto"/>
              <w:right w:val="single" w:sz="4" w:space="0" w:color="auto"/>
            </w:tcBorders>
            <w:hideMark/>
          </w:tcPr>
          <w:p w14:paraId="3AB16629" w14:textId="77777777" w:rsidR="00AD62C6" w:rsidRPr="00C31E24" w:rsidRDefault="00AD62C6">
            <w:pPr>
              <w:pStyle w:val="TAC"/>
              <w:spacing w:line="254" w:lineRule="auto"/>
              <w:rPr>
                <w:rFonts w:eastAsia="Calibri"/>
                <w:szCs w:val="22"/>
                <w:lang w:eastAsia="en-US"/>
              </w:rPr>
            </w:pPr>
            <w:r w:rsidRPr="00C31E24">
              <w:rPr>
                <w:lang w:eastAsia="en-US"/>
              </w:rPr>
              <w:t>3</w:t>
            </w:r>
          </w:p>
        </w:tc>
        <w:tc>
          <w:tcPr>
            <w:tcW w:w="850" w:type="dxa"/>
            <w:tcBorders>
              <w:top w:val="single" w:sz="4" w:space="0" w:color="auto"/>
              <w:left w:val="single" w:sz="4" w:space="0" w:color="auto"/>
              <w:bottom w:val="single" w:sz="4" w:space="0" w:color="auto"/>
              <w:right w:val="single" w:sz="4" w:space="0" w:color="auto"/>
            </w:tcBorders>
            <w:hideMark/>
          </w:tcPr>
          <w:p w14:paraId="42A91307" w14:textId="77777777" w:rsidR="00AD62C6" w:rsidRPr="00C31E24" w:rsidRDefault="00AD62C6">
            <w:pPr>
              <w:pStyle w:val="TAC"/>
              <w:spacing w:line="254" w:lineRule="auto"/>
              <w:rPr>
                <w:rFonts w:eastAsia="Calibri"/>
                <w:szCs w:val="22"/>
                <w:lang w:eastAsia="en-US"/>
              </w:rPr>
            </w:pPr>
            <w:r w:rsidRPr="00C31E24">
              <w:rPr>
                <w:lang w:eastAsia="en-US"/>
              </w:rPr>
              <w:t>P</w:t>
            </w:r>
          </w:p>
        </w:tc>
      </w:tr>
      <w:tr w:rsidR="00AD62C6" w:rsidRPr="00C31E24" w14:paraId="75581094"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5655174C" w14:textId="77777777" w:rsidR="00AD62C6" w:rsidRPr="00C31E24" w:rsidRDefault="00AD62C6">
            <w:pPr>
              <w:pStyle w:val="TAC"/>
              <w:spacing w:line="254" w:lineRule="auto"/>
              <w:rPr>
                <w:rFonts w:eastAsia="Calibri"/>
                <w:lang w:eastAsia="en-US"/>
              </w:rPr>
            </w:pPr>
            <w:r w:rsidRPr="00C31E24">
              <w:rPr>
                <w:rFonts w:eastAsia="Calibri"/>
                <w:lang w:eastAsia="en-US"/>
              </w:rPr>
              <w:t>13</w:t>
            </w:r>
          </w:p>
        </w:tc>
        <w:tc>
          <w:tcPr>
            <w:tcW w:w="3967" w:type="dxa"/>
            <w:tcBorders>
              <w:top w:val="single" w:sz="4" w:space="0" w:color="auto"/>
              <w:left w:val="single" w:sz="4" w:space="0" w:color="auto"/>
              <w:bottom w:val="single" w:sz="4" w:space="0" w:color="auto"/>
              <w:right w:val="single" w:sz="4" w:space="0" w:color="auto"/>
            </w:tcBorders>
            <w:hideMark/>
          </w:tcPr>
          <w:p w14:paraId="196BAC62" w14:textId="77777777" w:rsidR="00AD62C6" w:rsidRPr="00C31E24" w:rsidRDefault="00AD62C6">
            <w:pPr>
              <w:pStyle w:val="TAL"/>
              <w:spacing w:line="254" w:lineRule="auto"/>
              <w:rPr>
                <w:rFonts w:eastAsia="Calibri"/>
                <w:lang w:eastAsia="en-US"/>
              </w:rPr>
            </w:pPr>
            <w:r w:rsidRPr="00C31E24">
              <w:rPr>
                <w:rFonts w:eastAsia="Calibri"/>
                <w:lang w:eastAsia="en-US"/>
              </w:rPr>
              <w:t>The SS (MCVideo Server) responds with a SIP 200 (OK) message.</w:t>
            </w:r>
          </w:p>
        </w:tc>
        <w:tc>
          <w:tcPr>
            <w:tcW w:w="708" w:type="dxa"/>
            <w:tcBorders>
              <w:top w:val="single" w:sz="4" w:space="0" w:color="auto"/>
              <w:left w:val="single" w:sz="4" w:space="0" w:color="auto"/>
              <w:bottom w:val="single" w:sz="4" w:space="0" w:color="auto"/>
              <w:right w:val="single" w:sz="4" w:space="0" w:color="auto"/>
            </w:tcBorders>
            <w:hideMark/>
          </w:tcPr>
          <w:p w14:paraId="52C0E30C" w14:textId="77777777" w:rsidR="00AD62C6" w:rsidRPr="00C31E24" w:rsidRDefault="00AD62C6">
            <w:pPr>
              <w:pStyle w:val="TAC"/>
              <w:spacing w:line="254" w:lineRule="auto"/>
              <w:rPr>
                <w:rFonts w:eastAsia="Calibri"/>
                <w:szCs w:val="22"/>
                <w:lang w:eastAsia="en-US"/>
              </w:rPr>
            </w:pPr>
            <w:r w:rsidRPr="00C31E24">
              <w:rPr>
                <w:lang w:eastAsia="en-US"/>
              </w:rPr>
              <w:t>&lt;--</w:t>
            </w:r>
          </w:p>
        </w:tc>
        <w:tc>
          <w:tcPr>
            <w:tcW w:w="2977" w:type="dxa"/>
            <w:tcBorders>
              <w:top w:val="single" w:sz="4" w:space="0" w:color="auto"/>
              <w:left w:val="single" w:sz="4" w:space="0" w:color="auto"/>
              <w:bottom w:val="single" w:sz="4" w:space="0" w:color="auto"/>
              <w:right w:val="single" w:sz="4" w:space="0" w:color="auto"/>
            </w:tcBorders>
            <w:hideMark/>
          </w:tcPr>
          <w:p w14:paraId="4CD32D15" w14:textId="77777777" w:rsidR="00AD62C6" w:rsidRPr="00C31E24" w:rsidRDefault="00AD62C6">
            <w:pPr>
              <w:pStyle w:val="TAL"/>
              <w:spacing w:line="254" w:lineRule="auto"/>
              <w:rPr>
                <w:rFonts w:eastAsia="Calibri"/>
                <w:lang w:eastAsia="en-US"/>
              </w:rPr>
            </w:pPr>
            <w:r w:rsidRPr="00C31E24">
              <w:rPr>
                <w:lang w:eastAsia="en-US"/>
              </w:rPr>
              <w:t>SIP 200 (OK)</w:t>
            </w:r>
          </w:p>
        </w:tc>
        <w:tc>
          <w:tcPr>
            <w:tcW w:w="565" w:type="dxa"/>
            <w:tcBorders>
              <w:top w:val="single" w:sz="4" w:space="0" w:color="auto"/>
              <w:left w:val="single" w:sz="4" w:space="0" w:color="auto"/>
              <w:bottom w:val="single" w:sz="4" w:space="0" w:color="auto"/>
              <w:right w:val="single" w:sz="4" w:space="0" w:color="auto"/>
            </w:tcBorders>
            <w:hideMark/>
          </w:tcPr>
          <w:p w14:paraId="5C7563C8" w14:textId="77777777" w:rsidR="00AD62C6" w:rsidRPr="00C31E24" w:rsidRDefault="00AD62C6">
            <w:pPr>
              <w:pStyle w:val="TAC"/>
              <w:spacing w:line="254" w:lineRule="auto"/>
              <w:rPr>
                <w:rFonts w:eastAsia="Calibri"/>
                <w:szCs w:val="22"/>
                <w:lang w:eastAsia="en-US"/>
              </w:rPr>
            </w:pPr>
            <w:r w:rsidRPr="00C31E24">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1E81D1BD" w14:textId="77777777" w:rsidR="00AD62C6" w:rsidRPr="00C31E24" w:rsidRDefault="00AD62C6">
            <w:pPr>
              <w:pStyle w:val="TAC"/>
              <w:spacing w:line="254" w:lineRule="auto"/>
              <w:rPr>
                <w:rFonts w:eastAsia="Calibri"/>
                <w:szCs w:val="22"/>
                <w:lang w:eastAsia="en-US"/>
              </w:rPr>
            </w:pPr>
            <w:r w:rsidRPr="00C31E24">
              <w:rPr>
                <w:lang w:eastAsia="en-US"/>
              </w:rPr>
              <w:t>-</w:t>
            </w:r>
          </w:p>
        </w:tc>
      </w:tr>
      <w:tr w:rsidR="00AD62C6" w:rsidRPr="00C31E24" w14:paraId="3C6C0FDB"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4E810490" w14:textId="77777777" w:rsidR="00AD62C6" w:rsidRPr="00C31E24" w:rsidRDefault="00AD62C6">
            <w:pPr>
              <w:pStyle w:val="TAC"/>
              <w:spacing w:line="254" w:lineRule="auto"/>
              <w:rPr>
                <w:rFonts w:eastAsia="Calibri"/>
                <w:lang w:eastAsia="en-US"/>
              </w:rPr>
            </w:pPr>
            <w:r w:rsidRPr="00C31E24">
              <w:rPr>
                <w:rFonts w:eastAsia="Calibri"/>
                <w:lang w:eastAsia="en-US"/>
              </w:rPr>
              <w:t>14</w:t>
            </w:r>
          </w:p>
        </w:tc>
        <w:tc>
          <w:tcPr>
            <w:tcW w:w="3967" w:type="dxa"/>
            <w:tcBorders>
              <w:top w:val="single" w:sz="4" w:space="0" w:color="auto"/>
              <w:left w:val="single" w:sz="4" w:space="0" w:color="auto"/>
              <w:bottom w:val="single" w:sz="4" w:space="0" w:color="auto"/>
              <w:right w:val="single" w:sz="4" w:space="0" w:color="auto"/>
            </w:tcBorders>
            <w:hideMark/>
          </w:tcPr>
          <w:p w14:paraId="4698D976" w14:textId="77777777" w:rsidR="00AD62C6" w:rsidRPr="00C31E24" w:rsidRDefault="00AD62C6">
            <w:pPr>
              <w:pStyle w:val="TAL"/>
              <w:spacing w:line="254" w:lineRule="auto"/>
              <w:rPr>
                <w:rFonts w:eastAsia="Calibri"/>
                <w:lang w:eastAsia="en-US"/>
              </w:rPr>
            </w:pPr>
            <w:r w:rsidRPr="00C31E24">
              <w:rPr>
                <w:rFonts w:eastAsia="Calibri"/>
                <w:lang w:eastAsia="en-US"/>
              </w:rPr>
              <w:t>Make the MCVideo User end the on-demand group call. (NOTE 1)</w:t>
            </w:r>
          </w:p>
        </w:tc>
        <w:tc>
          <w:tcPr>
            <w:tcW w:w="708" w:type="dxa"/>
            <w:tcBorders>
              <w:top w:val="single" w:sz="4" w:space="0" w:color="auto"/>
              <w:left w:val="single" w:sz="4" w:space="0" w:color="auto"/>
              <w:bottom w:val="single" w:sz="4" w:space="0" w:color="auto"/>
              <w:right w:val="single" w:sz="4" w:space="0" w:color="auto"/>
            </w:tcBorders>
            <w:hideMark/>
          </w:tcPr>
          <w:p w14:paraId="70DB52D7" w14:textId="77777777" w:rsidR="00AD62C6" w:rsidRPr="00C31E24" w:rsidRDefault="00AD62C6">
            <w:pPr>
              <w:pStyle w:val="TAC"/>
              <w:spacing w:line="254" w:lineRule="auto"/>
              <w:rPr>
                <w:rFonts w:eastAsia="Calibri"/>
                <w:szCs w:val="22"/>
                <w:lang w:eastAsia="en-US"/>
              </w:rPr>
            </w:pPr>
            <w:r w:rsidRPr="00C31E24">
              <w:rPr>
                <w:rFonts w:eastAsia="Calibri"/>
                <w:szCs w:val="22"/>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905ED2E" w14:textId="77777777" w:rsidR="00AD62C6" w:rsidRPr="00C31E24" w:rsidRDefault="00AD62C6">
            <w:pPr>
              <w:pStyle w:val="TAL"/>
              <w:spacing w:line="254" w:lineRule="auto"/>
              <w:rPr>
                <w:rFonts w:eastAsia="Calibri"/>
                <w:lang w:eastAsia="en-US"/>
              </w:rPr>
            </w:pPr>
            <w:r w:rsidRPr="00C31E24">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6368C6EA" w14:textId="77777777" w:rsidR="00AD62C6" w:rsidRPr="00C31E24" w:rsidRDefault="00AD62C6">
            <w:pPr>
              <w:pStyle w:val="TAC"/>
              <w:spacing w:line="254" w:lineRule="auto"/>
              <w:rPr>
                <w:rFonts w:eastAsia="Calibri"/>
                <w:szCs w:val="22"/>
                <w:lang w:eastAsia="en-US"/>
              </w:rPr>
            </w:pPr>
            <w:r w:rsidRPr="00C31E24">
              <w:rPr>
                <w:rFonts w:eastAsia="Calibri"/>
                <w:szCs w:val="22"/>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45A3EA9B" w14:textId="77777777" w:rsidR="00AD62C6" w:rsidRPr="00C31E24" w:rsidRDefault="00AD62C6">
            <w:pPr>
              <w:pStyle w:val="TAC"/>
              <w:spacing w:line="254" w:lineRule="auto"/>
              <w:rPr>
                <w:rFonts w:eastAsia="Calibri"/>
                <w:szCs w:val="22"/>
                <w:lang w:eastAsia="en-US"/>
              </w:rPr>
            </w:pPr>
            <w:r w:rsidRPr="00C31E24">
              <w:rPr>
                <w:rFonts w:eastAsia="Calibri"/>
                <w:szCs w:val="22"/>
                <w:lang w:eastAsia="en-US"/>
              </w:rPr>
              <w:t>-</w:t>
            </w:r>
          </w:p>
        </w:tc>
      </w:tr>
      <w:tr w:rsidR="00AD62C6" w:rsidRPr="00C31E24" w14:paraId="317EFAFC"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18A90C58" w14:textId="77777777" w:rsidR="00AD62C6" w:rsidRPr="00C31E24" w:rsidRDefault="00AD62C6">
            <w:pPr>
              <w:pStyle w:val="TAC"/>
              <w:spacing w:line="254" w:lineRule="auto"/>
              <w:rPr>
                <w:rFonts w:eastAsia="Calibri"/>
                <w:lang w:eastAsia="en-US"/>
              </w:rPr>
            </w:pPr>
            <w:r w:rsidRPr="00C31E24">
              <w:rPr>
                <w:rFonts w:eastAsia="Calibri"/>
                <w:lang w:eastAsia="en-US"/>
              </w:rPr>
              <w:t>15</w:t>
            </w:r>
          </w:p>
        </w:tc>
        <w:tc>
          <w:tcPr>
            <w:tcW w:w="3967" w:type="dxa"/>
            <w:tcBorders>
              <w:top w:val="single" w:sz="4" w:space="0" w:color="auto"/>
              <w:left w:val="single" w:sz="4" w:space="0" w:color="auto"/>
              <w:bottom w:val="single" w:sz="4" w:space="0" w:color="auto"/>
              <w:right w:val="single" w:sz="4" w:space="0" w:color="auto"/>
            </w:tcBorders>
            <w:hideMark/>
          </w:tcPr>
          <w:p w14:paraId="284B3FE5" w14:textId="77777777" w:rsidR="00AD62C6" w:rsidRPr="00C31E24" w:rsidRDefault="00AD62C6">
            <w:pPr>
              <w:pStyle w:val="TAL"/>
              <w:spacing w:line="254" w:lineRule="auto"/>
              <w:rPr>
                <w:rFonts w:eastAsia="Calibri"/>
                <w:lang w:eastAsia="en-US"/>
              </w:rPr>
            </w:pPr>
            <w:r w:rsidRPr="00C31E24">
              <w:rPr>
                <w:rFonts w:eastAsia="Calibri"/>
                <w:lang w:eastAsia="en-US"/>
              </w:rPr>
              <w:t xml:space="preserve">Check: Does the UE (MCVideo Client) perform Generic </w:t>
            </w:r>
            <w:r w:rsidRPr="00C31E24">
              <w:rPr>
                <w:lang w:eastAsia="en-US"/>
              </w:rPr>
              <w:t>Test</w:t>
            </w:r>
            <w:r w:rsidRPr="00C31E24">
              <w:rPr>
                <w:rFonts w:eastAsia="Calibri"/>
                <w:lang w:eastAsia="en-US"/>
              </w:rPr>
              <w:t xml:space="preserve"> Procedure for </w:t>
            </w:r>
            <w:r w:rsidRPr="00C31E24">
              <w:rPr>
                <w:lang w:eastAsia="en-US"/>
              </w:rPr>
              <w:t xml:space="preserve">MCX CO call release </w:t>
            </w:r>
            <w:r w:rsidRPr="00C31E24">
              <w:rPr>
                <w:rFonts w:eastAsia="Calibri"/>
                <w:lang w:eastAsia="en-US"/>
              </w:rPr>
              <w:t xml:space="preserve">as described in </w:t>
            </w:r>
            <w:r w:rsidRPr="00C31E24">
              <w:rPr>
                <w:lang w:eastAsia="en-US"/>
              </w:rPr>
              <w:t xml:space="preserve">TS 36.579-1 [2] Table 5.3.10.3-1 </w:t>
            </w:r>
            <w:r w:rsidRPr="00C31E24">
              <w:rPr>
                <w:rFonts w:eastAsia="Calibri"/>
                <w:lang w:eastAsia="en-US"/>
              </w:rPr>
              <w:t>to end the on-demand group call?</w:t>
            </w:r>
          </w:p>
        </w:tc>
        <w:tc>
          <w:tcPr>
            <w:tcW w:w="708" w:type="dxa"/>
            <w:tcBorders>
              <w:top w:val="single" w:sz="4" w:space="0" w:color="auto"/>
              <w:left w:val="single" w:sz="4" w:space="0" w:color="auto"/>
              <w:bottom w:val="single" w:sz="4" w:space="0" w:color="auto"/>
              <w:right w:val="single" w:sz="4" w:space="0" w:color="auto"/>
            </w:tcBorders>
            <w:hideMark/>
          </w:tcPr>
          <w:p w14:paraId="69DF094F" w14:textId="77777777" w:rsidR="00AD62C6" w:rsidRPr="00C31E24" w:rsidRDefault="00AD62C6">
            <w:pPr>
              <w:pStyle w:val="TAC"/>
              <w:spacing w:line="254" w:lineRule="auto"/>
              <w:rPr>
                <w:rFonts w:eastAsia="Calibri"/>
                <w:szCs w:val="22"/>
                <w:lang w:eastAsia="en-US"/>
              </w:rPr>
            </w:pPr>
            <w:r w:rsidRPr="00C31E24">
              <w:rPr>
                <w:rFonts w:eastAsia="Calibri"/>
                <w:lang w:eastAsia="en-US"/>
              </w:rPr>
              <w:t>-</w:t>
            </w:r>
          </w:p>
        </w:tc>
        <w:tc>
          <w:tcPr>
            <w:tcW w:w="2977" w:type="dxa"/>
            <w:tcBorders>
              <w:top w:val="single" w:sz="4" w:space="0" w:color="auto"/>
              <w:left w:val="single" w:sz="4" w:space="0" w:color="auto"/>
              <w:bottom w:val="single" w:sz="4" w:space="0" w:color="auto"/>
              <w:right w:val="single" w:sz="4" w:space="0" w:color="auto"/>
            </w:tcBorders>
            <w:hideMark/>
          </w:tcPr>
          <w:p w14:paraId="2C7502BA" w14:textId="77777777" w:rsidR="00AD62C6" w:rsidRPr="00C31E24" w:rsidRDefault="00AD62C6">
            <w:pPr>
              <w:pStyle w:val="TAL"/>
              <w:spacing w:line="254" w:lineRule="auto"/>
              <w:rPr>
                <w:rFonts w:eastAsia="Calibri"/>
                <w:lang w:eastAsia="en-US"/>
              </w:rPr>
            </w:pPr>
            <w:r w:rsidRPr="00C31E24">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1FF66A0C" w14:textId="77777777" w:rsidR="00AD62C6" w:rsidRPr="00C31E24" w:rsidRDefault="00AD62C6">
            <w:pPr>
              <w:pStyle w:val="TAC"/>
              <w:spacing w:line="254" w:lineRule="auto"/>
              <w:rPr>
                <w:rFonts w:eastAsia="Calibri"/>
                <w:szCs w:val="22"/>
                <w:lang w:eastAsia="en-US"/>
              </w:rPr>
            </w:pPr>
            <w:r w:rsidRPr="00C31E24">
              <w:rPr>
                <w:rFonts w:eastAsia="Calibri"/>
                <w:szCs w:val="22"/>
                <w:lang w:eastAsia="en-US"/>
              </w:rPr>
              <w:t>4</w:t>
            </w:r>
          </w:p>
        </w:tc>
        <w:tc>
          <w:tcPr>
            <w:tcW w:w="850" w:type="dxa"/>
            <w:tcBorders>
              <w:top w:val="single" w:sz="4" w:space="0" w:color="auto"/>
              <w:left w:val="single" w:sz="4" w:space="0" w:color="auto"/>
              <w:bottom w:val="single" w:sz="4" w:space="0" w:color="auto"/>
              <w:right w:val="single" w:sz="4" w:space="0" w:color="auto"/>
            </w:tcBorders>
            <w:hideMark/>
          </w:tcPr>
          <w:p w14:paraId="4B4F04FB" w14:textId="77777777" w:rsidR="00AD62C6" w:rsidRPr="00C31E24" w:rsidRDefault="00AD62C6">
            <w:pPr>
              <w:pStyle w:val="TAC"/>
              <w:spacing w:line="254" w:lineRule="auto"/>
              <w:rPr>
                <w:rFonts w:eastAsia="Calibri"/>
                <w:szCs w:val="22"/>
                <w:lang w:eastAsia="en-US"/>
              </w:rPr>
            </w:pPr>
            <w:r w:rsidRPr="00C31E24">
              <w:rPr>
                <w:rFonts w:eastAsia="Calibri"/>
                <w:lang w:eastAsia="en-US"/>
              </w:rPr>
              <w:t>-</w:t>
            </w:r>
          </w:p>
        </w:tc>
      </w:tr>
      <w:tr w:rsidR="00AD62C6" w:rsidRPr="00C31E24" w14:paraId="1E0E9D4C" w14:textId="77777777" w:rsidTr="00AD62C6">
        <w:tc>
          <w:tcPr>
            <w:tcW w:w="9600" w:type="dxa"/>
            <w:gridSpan w:val="6"/>
            <w:tcBorders>
              <w:top w:val="single" w:sz="4" w:space="0" w:color="auto"/>
              <w:left w:val="single" w:sz="4" w:space="0" w:color="auto"/>
              <w:bottom w:val="single" w:sz="4" w:space="0" w:color="auto"/>
              <w:right w:val="single" w:sz="4" w:space="0" w:color="auto"/>
            </w:tcBorders>
            <w:hideMark/>
          </w:tcPr>
          <w:p w14:paraId="6F6F5B4D" w14:textId="77777777" w:rsidR="00AD62C6" w:rsidRPr="00C31E24" w:rsidRDefault="00AD62C6">
            <w:pPr>
              <w:pStyle w:val="TAN"/>
              <w:spacing w:line="254" w:lineRule="auto"/>
              <w:rPr>
                <w:lang w:eastAsia="en-US"/>
              </w:rPr>
            </w:pPr>
            <w:r w:rsidRPr="00C31E24">
              <w:rPr>
                <w:lang w:eastAsia="en-US"/>
              </w:rPr>
              <w:t>NOTE 1:</w:t>
            </w:r>
            <w:r w:rsidRPr="00C31E24">
              <w:rPr>
                <w:lang w:eastAsia="en-US"/>
              </w:rPr>
              <w:tab/>
              <w:t>This is expected to be done via a suitable implementation dependent MMI.</w:t>
            </w:r>
          </w:p>
        </w:tc>
      </w:tr>
    </w:tbl>
    <w:p w14:paraId="31B53E0F" w14:textId="77777777" w:rsidR="00AD62C6" w:rsidRPr="00C31E24" w:rsidRDefault="00AD62C6" w:rsidP="00AD62C6"/>
    <w:p w14:paraId="111A89F0" w14:textId="77777777" w:rsidR="00AD62C6" w:rsidRPr="00C31E24" w:rsidRDefault="00AD62C6" w:rsidP="00AD62C6">
      <w:pPr>
        <w:pStyle w:val="H6"/>
      </w:pPr>
      <w:r w:rsidRPr="00C31E24">
        <w:t>6.1.3.1.3.3</w:t>
      </w:r>
      <w:r w:rsidRPr="00C31E24">
        <w:tab/>
        <w:t>Specific message contents</w:t>
      </w:r>
    </w:p>
    <w:p w14:paraId="422A706A" w14:textId="77777777" w:rsidR="00AD62C6" w:rsidRPr="00C31E24" w:rsidRDefault="00AD62C6" w:rsidP="00AD62C6">
      <w:pPr>
        <w:pStyle w:val="TH"/>
      </w:pPr>
      <w:r w:rsidRPr="00C31E24">
        <w:t>Table 6.1.3.1.3.3-1: SIP INVITE (Step 2, Table 6.1.3.1.3.2-1; 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AD62C6" w:rsidRPr="00C31E24" w14:paraId="0E2CDE43" w14:textId="77777777" w:rsidTr="00AD62C6">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1275D22" w14:textId="77777777" w:rsidR="00AD62C6" w:rsidRPr="00C31E24" w:rsidRDefault="00AD62C6">
            <w:pPr>
              <w:pStyle w:val="TAL"/>
              <w:spacing w:line="256" w:lineRule="auto"/>
              <w:rPr>
                <w:lang w:eastAsia="en-US"/>
              </w:rPr>
            </w:pPr>
            <w:r w:rsidRPr="00C31E24">
              <w:rPr>
                <w:lang w:eastAsia="en-US"/>
              </w:rPr>
              <w:t>Derivation Path: TS 36.579-1 [2], Table 5.5.2.5.1-1</w:t>
            </w:r>
          </w:p>
        </w:tc>
      </w:tr>
      <w:tr w:rsidR="00AD62C6" w:rsidRPr="00C31E24" w14:paraId="7D13AB38" w14:textId="77777777" w:rsidTr="00AD62C6">
        <w:trPr>
          <w:tblHeader/>
        </w:trPr>
        <w:tc>
          <w:tcPr>
            <w:tcW w:w="2973" w:type="dxa"/>
            <w:tcBorders>
              <w:top w:val="single" w:sz="4" w:space="0" w:color="auto"/>
              <w:left w:val="single" w:sz="4" w:space="0" w:color="auto"/>
              <w:bottom w:val="single" w:sz="4" w:space="0" w:color="auto"/>
              <w:right w:val="single" w:sz="4" w:space="0" w:color="auto"/>
            </w:tcBorders>
            <w:hideMark/>
          </w:tcPr>
          <w:p w14:paraId="6A575C05" w14:textId="77777777" w:rsidR="00AD62C6" w:rsidRPr="00C31E24" w:rsidRDefault="00AD62C6">
            <w:pPr>
              <w:pStyle w:val="TAH"/>
              <w:spacing w:line="256" w:lineRule="auto"/>
              <w:rPr>
                <w:lang w:eastAsia="en-US"/>
              </w:rPr>
            </w:pPr>
            <w:r w:rsidRPr="00C31E24">
              <w:rPr>
                <w:lang w:eastAsia="en-US"/>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3472280C" w14:textId="77777777" w:rsidR="00AD62C6" w:rsidRPr="00C31E24" w:rsidRDefault="00AD62C6">
            <w:pPr>
              <w:pStyle w:val="TAH"/>
              <w:spacing w:line="256" w:lineRule="auto"/>
              <w:rPr>
                <w:lang w:eastAsia="en-US"/>
              </w:rPr>
            </w:pPr>
            <w:r w:rsidRPr="00C31E24">
              <w:rPr>
                <w:lang w:eastAsia="en-US"/>
              </w:rPr>
              <w:t>Value/remark</w:t>
            </w:r>
          </w:p>
        </w:tc>
        <w:tc>
          <w:tcPr>
            <w:tcW w:w="2190" w:type="dxa"/>
            <w:tcBorders>
              <w:top w:val="single" w:sz="4" w:space="0" w:color="auto"/>
              <w:left w:val="single" w:sz="4" w:space="0" w:color="auto"/>
              <w:bottom w:val="single" w:sz="4" w:space="0" w:color="auto"/>
              <w:right w:val="single" w:sz="4" w:space="0" w:color="auto"/>
            </w:tcBorders>
            <w:hideMark/>
          </w:tcPr>
          <w:p w14:paraId="1A773458" w14:textId="77777777" w:rsidR="00AD62C6" w:rsidRPr="00C31E24" w:rsidRDefault="00AD62C6">
            <w:pPr>
              <w:pStyle w:val="TAH"/>
              <w:spacing w:line="256" w:lineRule="auto"/>
              <w:rPr>
                <w:lang w:eastAsia="en-US"/>
              </w:rPr>
            </w:pPr>
            <w:r w:rsidRPr="00C31E24">
              <w:rPr>
                <w:lang w:eastAsia="en-US"/>
              </w:rPr>
              <w:t>Comment</w:t>
            </w:r>
          </w:p>
        </w:tc>
        <w:tc>
          <w:tcPr>
            <w:tcW w:w="1460" w:type="dxa"/>
            <w:tcBorders>
              <w:top w:val="single" w:sz="4" w:space="0" w:color="auto"/>
              <w:left w:val="single" w:sz="4" w:space="0" w:color="auto"/>
              <w:bottom w:val="single" w:sz="4" w:space="0" w:color="auto"/>
              <w:right w:val="single" w:sz="4" w:space="0" w:color="auto"/>
            </w:tcBorders>
            <w:hideMark/>
          </w:tcPr>
          <w:p w14:paraId="6A1FE198" w14:textId="77777777" w:rsidR="00AD62C6" w:rsidRPr="00C31E24" w:rsidRDefault="00AD62C6">
            <w:pPr>
              <w:pStyle w:val="TAH"/>
              <w:spacing w:line="256" w:lineRule="auto"/>
              <w:rPr>
                <w:lang w:eastAsia="en-US"/>
              </w:rPr>
            </w:pPr>
            <w:r w:rsidRPr="00C31E24">
              <w:rPr>
                <w:lang w:eastAsia="en-US"/>
              </w:rPr>
              <w:t>Reference</w:t>
            </w:r>
          </w:p>
        </w:tc>
        <w:tc>
          <w:tcPr>
            <w:tcW w:w="1186" w:type="dxa"/>
            <w:tcBorders>
              <w:top w:val="single" w:sz="4" w:space="0" w:color="auto"/>
              <w:left w:val="single" w:sz="4" w:space="0" w:color="auto"/>
              <w:bottom w:val="single" w:sz="4" w:space="0" w:color="auto"/>
              <w:right w:val="single" w:sz="4" w:space="0" w:color="auto"/>
            </w:tcBorders>
            <w:hideMark/>
          </w:tcPr>
          <w:p w14:paraId="641E64F3"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4FCA3C06" w14:textId="77777777" w:rsidTr="00AD62C6">
        <w:tc>
          <w:tcPr>
            <w:tcW w:w="2973" w:type="dxa"/>
            <w:tcBorders>
              <w:top w:val="single" w:sz="4" w:space="0" w:color="auto"/>
              <w:left w:val="single" w:sz="4" w:space="0" w:color="auto"/>
              <w:bottom w:val="single" w:sz="4" w:space="0" w:color="auto"/>
              <w:right w:val="single" w:sz="4" w:space="0" w:color="auto"/>
            </w:tcBorders>
            <w:vAlign w:val="center"/>
            <w:hideMark/>
          </w:tcPr>
          <w:p w14:paraId="769C8797" w14:textId="77777777" w:rsidR="00AD62C6" w:rsidRPr="00C31E24" w:rsidRDefault="00AD62C6">
            <w:pPr>
              <w:pStyle w:val="TAL"/>
              <w:spacing w:line="256" w:lineRule="auto"/>
              <w:rPr>
                <w:b/>
                <w:bCs/>
                <w:lang w:eastAsia="en-US"/>
              </w:rPr>
            </w:pPr>
            <w:r w:rsidRPr="00C31E24">
              <w:rPr>
                <w:b/>
                <w:bCs/>
                <w:lang w:eastAsia="en-US"/>
              </w:rPr>
              <w:t>Message-body</w:t>
            </w:r>
          </w:p>
        </w:tc>
        <w:tc>
          <w:tcPr>
            <w:tcW w:w="1825" w:type="dxa"/>
            <w:tcBorders>
              <w:top w:val="single" w:sz="4" w:space="0" w:color="auto"/>
              <w:left w:val="single" w:sz="4" w:space="0" w:color="auto"/>
              <w:bottom w:val="single" w:sz="4" w:space="0" w:color="auto"/>
              <w:right w:val="single" w:sz="4" w:space="0" w:color="auto"/>
            </w:tcBorders>
          </w:tcPr>
          <w:p w14:paraId="6E0A9C9F" w14:textId="77777777" w:rsidR="00AD62C6" w:rsidRPr="00C31E24" w:rsidRDefault="00AD62C6">
            <w:pPr>
              <w:pStyle w:val="TAL"/>
              <w:spacing w:line="256" w:lineRule="auto"/>
              <w:rPr>
                <w:lang w:eastAsia="en-US"/>
              </w:rPr>
            </w:pPr>
          </w:p>
        </w:tc>
        <w:tc>
          <w:tcPr>
            <w:tcW w:w="2190" w:type="dxa"/>
            <w:tcBorders>
              <w:top w:val="single" w:sz="4" w:space="0" w:color="auto"/>
              <w:left w:val="single" w:sz="4" w:space="0" w:color="auto"/>
              <w:bottom w:val="single" w:sz="4" w:space="0" w:color="auto"/>
              <w:right w:val="single" w:sz="4" w:space="0" w:color="auto"/>
            </w:tcBorders>
          </w:tcPr>
          <w:p w14:paraId="282767D7" w14:textId="77777777" w:rsidR="00AD62C6" w:rsidRPr="00C31E24" w:rsidRDefault="00AD62C6">
            <w:pPr>
              <w:pStyle w:val="TAL"/>
              <w:spacing w:line="256" w:lineRule="auto"/>
              <w:rPr>
                <w:lang w:eastAsia="en-US"/>
              </w:rPr>
            </w:pPr>
          </w:p>
        </w:tc>
        <w:tc>
          <w:tcPr>
            <w:tcW w:w="1460" w:type="dxa"/>
            <w:tcBorders>
              <w:top w:val="single" w:sz="4" w:space="0" w:color="auto"/>
              <w:left w:val="single" w:sz="4" w:space="0" w:color="auto"/>
              <w:bottom w:val="single" w:sz="4" w:space="0" w:color="auto"/>
              <w:right w:val="single" w:sz="4" w:space="0" w:color="auto"/>
            </w:tcBorders>
          </w:tcPr>
          <w:p w14:paraId="0AC76220" w14:textId="77777777" w:rsidR="00AD62C6" w:rsidRPr="00C31E24" w:rsidRDefault="00AD62C6">
            <w:pPr>
              <w:pStyle w:val="TAL"/>
              <w:spacing w:line="256" w:lineRule="auto"/>
              <w:rPr>
                <w:lang w:eastAsia="en-US"/>
              </w:rPr>
            </w:pPr>
          </w:p>
        </w:tc>
        <w:tc>
          <w:tcPr>
            <w:tcW w:w="1186" w:type="dxa"/>
            <w:tcBorders>
              <w:top w:val="single" w:sz="4" w:space="0" w:color="auto"/>
              <w:left w:val="single" w:sz="4" w:space="0" w:color="auto"/>
              <w:bottom w:val="single" w:sz="4" w:space="0" w:color="auto"/>
              <w:right w:val="single" w:sz="4" w:space="0" w:color="auto"/>
            </w:tcBorders>
            <w:vAlign w:val="bottom"/>
          </w:tcPr>
          <w:p w14:paraId="1E0C0FE3" w14:textId="77777777" w:rsidR="00AD62C6" w:rsidRPr="00C31E24" w:rsidRDefault="00AD62C6">
            <w:pPr>
              <w:pStyle w:val="TAL"/>
              <w:spacing w:line="256" w:lineRule="auto"/>
              <w:rPr>
                <w:lang w:eastAsia="en-US"/>
              </w:rPr>
            </w:pPr>
          </w:p>
        </w:tc>
      </w:tr>
      <w:tr w:rsidR="00AD62C6" w:rsidRPr="00C31E24" w14:paraId="33280CF2" w14:textId="77777777" w:rsidTr="00AD62C6">
        <w:tc>
          <w:tcPr>
            <w:tcW w:w="2973" w:type="dxa"/>
            <w:tcBorders>
              <w:top w:val="single" w:sz="4" w:space="0" w:color="auto"/>
              <w:left w:val="single" w:sz="4" w:space="0" w:color="auto"/>
              <w:bottom w:val="single" w:sz="4" w:space="0" w:color="auto"/>
              <w:right w:val="single" w:sz="4" w:space="0" w:color="auto"/>
            </w:tcBorders>
            <w:hideMark/>
          </w:tcPr>
          <w:p w14:paraId="1C6D93BD" w14:textId="77777777" w:rsidR="00AD62C6" w:rsidRPr="00C31E24" w:rsidRDefault="00AD62C6">
            <w:pPr>
              <w:pStyle w:val="TAL"/>
              <w:spacing w:line="256" w:lineRule="auto"/>
              <w:rPr>
                <w:lang w:eastAsia="en-US"/>
              </w:rPr>
            </w:pPr>
            <w:r w:rsidRPr="00C31E24">
              <w:rPr>
                <w:lang w:eastAsia="en-US"/>
              </w:rPr>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32C9802B" w14:textId="77777777" w:rsidR="00AD62C6" w:rsidRPr="00C31E24" w:rsidRDefault="00AD62C6">
            <w:pPr>
              <w:pStyle w:val="TAL"/>
              <w:spacing w:line="256" w:lineRule="auto"/>
              <w:rPr>
                <w:lang w:eastAsia="en-US"/>
              </w:rPr>
            </w:pPr>
          </w:p>
        </w:tc>
        <w:tc>
          <w:tcPr>
            <w:tcW w:w="2190" w:type="dxa"/>
            <w:tcBorders>
              <w:top w:val="single" w:sz="4" w:space="0" w:color="auto"/>
              <w:left w:val="single" w:sz="4" w:space="0" w:color="auto"/>
              <w:bottom w:val="single" w:sz="4" w:space="0" w:color="auto"/>
              <w:right w:val="single" w:sz="4" w:space="0" w:color="auto"/>
            </w:tcBorders>
            <w:hideMark/>
          </w:tcPr>
          <w:p w14:paraId="7746C889" w14:textId="77777777" w:rsidR="00AD62C6" w:rsidRPr="00C31E24" w:rsidRDefault="00AD62C6">
            <w:pPr>
              <w:pStyle w:val="TAL"/>
              <w:spacing w:line="256" w:lineRule="auto"/>
              <w:rPr>
                <w:b/>
                <w:bCs/>
                <w:lang w:eastAsia="en-US"/>
              </w:rPr>
            </w:pPr>
            <w:r w:rsidRPr="00C31E24">
              <w:rPr>
                <w:b/>
                <w:bCs/>
                <w:lang w:eastAsia="en-US"/>
              </w:rPr>
              <w:t>SDP message</w:t>
            </w:r>
          </w:p>
        </w:tc>
        <w:tc>
          <w:tcPr>
            <w:tcW w:w="1460" w:type="dxa"/>
            <w:tcBorders>
              <w:top w:val="single" w:sz="4" w:space="0" w:color="auto"/>
              <w:left w:val="single" w:sz="4" w:space="0" w:color="auto"/>
              <w:bottom w:val="single" w:sz="4" w:space="0" w:color="auto"/>
              <w:right w:val="single" w:sz="4" w:space="0" w:color="auto"/>
            </w:tcBorders>
          </w:tcPr>
          <w:p w14:paraId="71882494" w14:textId="77777777" w:rsidR="00AD62C6" w:rsidRPr="00C31E24" w:rsidRDefault="00AD62C6">
            <w:pPr>
              <w:pStyle w:val="TAL"/>
              <w:spacing w:line="256" w:lineRule="auto"/>
              <w:rPr>
                <w:lang w:eastAsia="en-US"/>
              </w:rPr>
            </w:pPr>
          </w:p>
        </w:tc>
        <w:tc>
          <w:tcPr>
            <w:tcW w:w="1186" w:type="dxa"/>
            <w:tcBorders>
              <w:top w:val="single" w:sz="4" w:space="0" w:color="auto"/>
              <w:left w:val="single" w:sz="4" w:space="0" w:color="auto"/>
              <w:bottom w:val="single" w:sz="4" w:space="0" w:color="auto"/>
              <w:right w:val="single" w:sz="4" w:space="0" w:color="auto"/>
            </w:tcBorders>
            <w:vAlign w:val="bottom"/>
          </w:tcPr>
          <w:p w14:paraId="0EF048DD" w14:textId="77777777" w:rsidR="00AD62C6" w:rsidRPr="00C31E24" w:rsidRDefault="00AD62C6">
            <w:pPr>
              <w:pStyle w:val="TAL"/>
              <w:spacing w:line="256" w:lineRule="auto"/>
              <w:rPr>
                <w:lang w:eastAsia="en-US"/>
              </w:rPr>
            </w:pPr>
          </w:p>
        </w:tc>
      </w:tr>
      <w:tr w:rsidR="00AD62C6" w:rsidRPr="00C31E24" w14:paraId="60B803FA" w14:textId="77777777" w:rsidTr="00AD62C6">
        <w:tc>
          <w:tcPr>
            <w:tcW w:w="2973" w:type="dxa"/>
            <w:tcBorders>
              <w:top w:val="single" w:sz="4" w:space="0" w:color="auto"/>
              <w:left w:val="single" w:sz="4" w:space="0" w:color="auto"/>
              <w:bottom w:val="single" w:sz="4" w:space="0" w:color="auto"/>
              <w:right w:val="single" w:sz="4" w:space="0" w:color="auto"/>
            </w:tcBorders>
            <w:hideMark/>
          </w:tcPr>
          <w:p w14:paraId="22855E68" w14:textId="77777777" w:rsidR="00AD62C6" w:rsidRPr="00C31E24" w:rsidRDefault="00AD62C6">
            <w:pPr>
              <w:pStyle w:val="TAL"/>
              <w:spacing w:line="256" w:lineRule="auto"/>
              <w:rPr>
                <w:lang w:eastAsia="en-US"/>
              </w:rPr>
            </w:pPr>
            <w:r w:rsidRPr="00C31E24">
              <w:rPr>
                <w:lang w:eastAsia="en-US"/>
              </w:rPr>
              <w:t xml:space="preserve">    MIME-part-headers</w:t>
            </w:r>
          </w:p>
        </w:tc>
        <w:tc>
          <w:tcPr>
            <w:tcW w:w="1825" w:type="dxa"/>
            <w:tcBorders>
              <w:top w:val="single" w:sz="4" w:space="0" w:color="auto"/>
              <w:left w:val="single" w:sz="4" w:space="0" w:color="auto"/>
              <w:bottom w:val="single" w:sz="4" w:space="0" w:color="auto"/>
              <w:right w:val="single" w:sz="4" w:space="0" w:color="auto"/>
            </w:tcBorders>
          </w:tcPr>
          <w:p w14:paraId="718381FD" w14:textId="77777777" w:rsidR="00AD62C6" w:rsidRPr="00C31E24" w:rsidRDefault="00AD62C6">
            <w:pPr>
              <w:pStyle w:val="TAL"/>
              <w:spacing w:line="256" w:lineRule="auto"/>
              <w:rPr>
                <w:lang w:eastAsia="en-US"/>
              </w:rPr>
            </w:pPr>
          </w:p>
        </w:tc>
        <w:tc>
          <w:tcPr>
            <w:tcW w:w="2190" w:type="dxa"/>
            <w:tcBorders>
              <w:top w:val="single" w:sz="4" w:space="0" w:color="auto"/>
              <w:left w:val="single" w:sz="4" w:space="0" w:color="auto"/>
              <w:bottom w:val="single" w:sz="4" w:space="0" w:color="auto"/>
              <w:right w:val="single" w:sz="4" w:space="0" w:color="auto"/>
            </w:tcBorders>
          </w:tcPr>
          <w:p w14:paraId="5D1EA851" w14:textId="77777777" w:rsidR="00AD62C6" w:rsidRPr="00C31E24" w:rsidRDefault="00AD62C6">
            <w:pPr>
              <w:pStyle w:val="TAL"/>
              <w:spacing w:line="256" w:lineRule="auto"/>
              <w:rPr>
                <w:lang w:eastAsia="en-US"/>
              </w:rPr>
            </w:pPr>
          </w:p>
        </w:tc>
        <w:tc>
          <w:tcPr>
            <w:tcW w:w="1460" w:type="dxa"/>
            <w:tcBorders>
              <w:top w:val="single" w:sz="4" w:space="0" w:color="auto"/>
              <w:left w:val="single" w:sz="4" w:space="0" w:color="auto"/>
              <w:bottom w:val="single" w:sz="4" w:space="0" w:color="auto"/>
              <w:right w:val="single" w:sz="4" w:space="0" w:color="auto"/>
            </w:tcBorders>
          </w:tcPr>
          <w:p w14:paraId="7C2C0A5B" w14:textId="77777777" w:rsidR="00AD62C6" w:rsidRPr="00C31E24" w:rsidRDefault="00AD62C6">
            <w:pPr>
              <w:pStyle w:val="TAL"/>
              <w:spacing w:line="256" w:lineRule="auto"/>
              <w:rPr>
                <w:lang w:eastAsia="en-US"/>
              </w:rPr>
            </w:pPr>
          </w:p>
        </w:tc>
        <w:tc>
          <w:tcPr>
            <w:tcW w:w="1186" w:type="dxa"/>
            <w:tcBorders>
              <w:top w:val="single" w:sz="4" w:space="0" w:color="auto"/>
              <w:left w:val="single" w:sz="4" w:space="0" w:color="auto"/>
              <w:bottom w:val="single" w:sz="4" w:space="0" w:color="auto"/>
              <w:right w:val="single" w:sz="4" w:space="0" w:color="auto"/>
            </w:tcBorders>
            <w:vAlign w:val="bottom"/>
          </w:tcPr>
          <w:p w14:paraId="40964A95" w14:textId="77777777" w:rsidR="00AD62C6" w:rsidRPr="00C31E24" w:rsidRDefault="00AD62C6">
            <w:pPr>
              <w:pStyle w:val="TAL"/>
              <w:spacing w:line="256" w:lineRule="auto"/>
              <w:rPr>
                <w:lang w:eastAsia="en-US"/>
              </w:rPr>
            </w:pPr>
          </w:p>
        </w:tc>
      </w:tr>
      <w:tr w:rsidR="00AD62C6" w:rsidRPr="00C31E24" w14:paraId="2BCDE5EC" w14:textId="77777777" w:rsidTr="00AD62C6">
        <w:tc>
          <w:tcPr>
            <w:tcW w:w="2973" w:type="dxa"/>
            <w:tcBorders>
              <w:top w:val="single" w:sz="4" w:space="0" w:color="auto"/>
              <w:left w:val="single" w:sz="4" w:space="0" w:color="auto"/>
              <w:bottom w:val="single" w:sz="4" w:space="0" w:color="auto"/>
              <w:right w:val="single" w:sz="4" w:space="0" w:color="auto"/>
            </w:tcBorders>
            <w:hideMark/>
          </w:tcPr>
          <w:p w14:paraId="0E7D8376" w14:textId="77777777" w:rsidR="00AD62C6" w:rsidRPr="00C31E24" w:rsidRDefault="00AD62C6">
            <w:pPr>
              <w:pStyle w:val="TAL"/>
              <w:spacing w:line="256" w:lineRule="auto"/>
              <w:rPr>
                <w:lang w:eastAsia="en-US"/>
              </w:rPr>
            </w:pPr>
            <w:r w:rsidRPr="00C31E24">
              <w:rPr>
                <w:lang w:eastAsia="en-US"/>
              </w:rPr>
              <w:t xml:space="preserve">      Content-Type</w:t>
            </w:r>
          </w:p>
        </w:tc>
        <w:tc>
          <w:tcPr>
            <w:tcW w:w="1825" w:type="dxa"/>
            <w:tcBorders>
              <w:top w:val="single" w:sz="4" w:space="0" w:color="auto"/>
              <w:left w:val="single" w:sz="4" w:space="0" w:color="auto"/>
              <w:bottom w:val="single" w:sz="4" w:space="0" w:color="auto"/>
              <w:right w:val="single" w:sz="4" w:space="0" w:color="auto"/>
            </w:tcBorders>
            <w:hideMark/>
          </w:tcPr>
          <w:p w14:paraId="00290017" w14:textId="77777777" w:rsidR="00AD62C6" w:rsidRPr="00C31E24" w:rsidRDefault="00AD62C6">
            <w:pPr>
              <w:pStyle w:val="TAL"/>
              <w:spacing w:line="256" w:lineRule="auto"/>
              <w:rPr>
                <w:lang w:eastAsia="en-US"/>
              </w:rPr>
            </w:pPr>
            <w:r w:rsidRPr="00C31E24">
              <w:rPr>
                <w:lang w:eastAsia="en-US"/>
              </w:rPr>
              <w:t>"application/sdp"</w:t>
            </w:r>
          </w:p>
        </w:tc>
        <w:tc>
          <w:tcPr>
            <w:tcW w:w="2190" w:type="dxa"/>
            <w:tcBorders>
              <w:top w:val="single" w:sz="4" w:space="0" w:color="auto"/>
              <w:left w:val="single" w:sz="4" w:space="0" w:color="auto"/>
              <w:bottom w:val="single" w:sz="4" w:space="0" w:color="auto"/>
              <w:right w:val="single" w:sz="4" w:space="0" w:color="auto"/>
            </w:tcBorders>
          </w:tcPr>
          <w:p w14:paraId="3FF52B00" w14:textId="77777777" w:rsidR="00AD62C6" w:rsidRPr="00C31E24" w:rsidRDefault="00AD62C6">
            <w:pPr>
              <w:pStyle w:val="TAL"/>
              <w:spacing w:line="256" w:lineRule="auto"/>
              <w:rPr>
                <w:lang w:eastAsia="en-US"/>
              </w:rPr>
            </w:pPr>
          </w:p>
        </w:tc>
        <w:tc>
          <w:tcPr>
            <w:tcW w:w="1460" w:type="dxa"/>
            <w:tcBorders>
              <w:top w:val="single" w:sz="4" w:space="0" w:color="auto"/>
              <w:left w:val="single" w:sz="4" w:space="0" w:color="auto"/>
              <w:bottom w:val="single" w:sz="4" w:space="0" w:color="auto"/>
              <w:right w:val="single" w:sz="4" w:space="0" w:color="auto"/>
            </w:tcBorders>
          </w:tcPr>
          <w:p w14:paraId="3B7F8521" w14:textId="77777777" w:rsidR="00AD62C6" w:rsidRPr="00C31E24" w:rsidRDefault="00AD62C6">
            <w:pPr>
              <w:pStyle w:val="TAL"/>
              <w:spacing w:line="256" w:lineRule="auto"/>
              <w:rPr>
                <w:lang w:eastAsia="en-US"/>
              </w:rPr>
            </w:pPr>
          </w:p>
        </w:tc>
        <w:tc>
          <w:tcPr>
            <w:tcW w:w="1186" w:type="dxa"/>
            <w:tcBorders>
              <w:top w:val="single" w:sz="4" w:space="0" w:color="auto"/>
              <w:left w:val="single" w:sz="4" w:space="0" w:color="auto"/>
              <w:bottom w:val="single" w:sz="4" w:space="0" w:color="auto"/>
              <w:right w:val="single" w:sz="4" w:space="0" w:color="auto"/>
            </w:tcBorders>
            <w:vAlign w:val="bottom"/>
          </w:tcPr>
          <w:p w14:paraId="26231AF5" w14:textId="77777777" w:rsidR="00AD62C6" w:rsidRPr="00C31E24" w:rsidRDefault="00AD62C6">
            <w:pPr>
              <w:pStyle w:val="TAL"/>
              <w:spacing w:line="256" w:lineRule="auto"/>
              <w:rPr>
                <w:lang w:eastAsia="en-US"/>
              </w:rPr>
            </w:pPr>
          </w:p>
        </w:tc>
      </w:tr>
      <w:tr w:rsidR="00AD62C6" w:rsidRPr="00C31E24" w14:paraId="5A2F13B8" w14:textId="77777777" w:rsidTr="00AD62C6">
        <w:tc>
          <w:tcPr>
            <w:tcW w:w="2973" w:type="dxa"/>
            <w:tcBorders>
              <w:top w:val="single" w:sz="4" w:space="0" w:color="auto"/>
              <w:left w:val="single" w:sz="4" w:space="0" w:color="auto"/>
              <w:bottom w:val="single" w:sz="4" w:space="0" w:color="auto"/>
              <w:right w:val="single" w:sz="4" w:space="0" w:color="auto"/>
            </w:tcBorders>
            <w:vAlign w:val="center"/>
            <w:hideMark/>
          </w:tcPr>
          <w:p w14:paraId="14FA5C10" w14:textId="77777777" w:rsidR="00AD62C6" w:rsidRPr="00C31E24" w:rsidRDefault="00AD62C6">
            <w:pPr>
              <w:pStyle w:val="TAL"/>
              <w:spacing w:line="256" w:lineRule="auto"/>
              <w:rPr>
                <w:lang w:eastAsia="en-US"/>
              </w:rPr>
            </w:pPr>
            <w:r w:rsidRPr="00C31E24">
              <w:rPr>
                <w:lang w:eastAsia="en-US"/>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63AA96AB" w14:textId="77777777" w:rsidR="00AD62C6" w:rsidRPr="00C31E24" w:rsidRDefault="00AD62C6">
            <w:pPr>
              <w:pStyle w:val="TAL"/>
              <w:spacing w:line="256" w:lineRule="auto"/>
              <w:rPr>
                <w:lang w:eastAsia="en-US"/>
              </w:rPr>
            </w:pPr>
            <w:r w:rsidRPr="00C31E24">
              <w:rPr>
                <w:lang w:eastAsia="en-US"/>
              </w:rPr>
              <w:t>SDP Message as described in Table 6.1.3.1.3.3-2</w:t>
            </w:r>
          </w:p>
        </w:tc>
        <w:tc>
          <w:tcPr>
            <w:tcW w:w="2190" w:type="dxa"/>
            <w:tcBorders>
              <w:top w:val="single" w:sz="4" w:space="0" w:color="auto"/>
              <w:left w:val="single" w:sz="4" w:space="0" w:color="auto"/>
              <w:bottom w:val="single" w:sz="4" w:space="0" w:color="auto"/>
              <w:right w:val="single" w:sz="4" w:space="0" w:color="auto"/>
            </w:tcBorders>
          </w:tcPr>
          <w:p w14:paraId="22631B8E" w14:textId="77777777" w:rsidR="00AD62C6" w:rsidRPr="00C31E24" w:rsidRDefault="00AD62C6">
            <w:pPr>
              <w:pStyle w:val="TAL"/>
              <w:spacing w:line="256" w:lineRule="auto"/>
              <w:rPr>
                <w:lang w:eastAsia="en-US"/>
              </w:rPr>
            </w:pPr>
          </w:p>
        </w:tc>
        <w:tc>
          <w:tcPr>
            <w:tcW w:w="1460" w:type="dxa"/>
            <w:tcBorders>
              <w:top w:val="single" w:sz="4" w:space="0" w:color="auto"/>
              <w:left w:val="single" w:sz="4" w:space="0" w:color="auto"/>
              <w:bottom w:val="single" w:sz="4" w:space="0" w:color="auto"/>
              <w:right w:val="single" w:sz="4" w:space="0" w:color="auto"/>
            </w:tcBorders>
          </w:tcPr>
          <w:p w14:paraId="4F24CC9C" w14:textId="77777777" w:rsidR="00AD62C6" w:rsidRPr="00C31E24" w:rsidRDefault="00AD62C6">
            <w:pPr>
              <w:pStyle w:val="TAL"/>
              <w:spacing w:line="256" w:lineRule="auto"/>
              <w:rPr>
                <w:lang w:eastAsia="en-US"/>
              </w:rPr>
            </w:pPr>
          </w:p>
        </w:tc>
        <w:tc>
          <w:tcPr>
            <w:tcW w:w="1186" w:type="dxa"/>
            <w:tcBorders>
              <w:top w:val="single" w:sz="4" w:space="0" w:color="auto"/>
              <w:left w:val="single" w:sz="4" w:space="0" w:color="auto"/>
              <w:bottom w:val="single" w:sz="4" w:space="0" w:color="auto"/>
              <w:right w:val="single" w:sz="4" w:space="0" w:color="auto"/>
            </w:tcBorders>
            <w:vAlign w:val="bottom"/>
          </w:tcPr>
          <w:p w14:paraId="51CA5516" w14:textId="77777777" w:rsidR="00AD62C6" w:rsidRPr="00C31E24" w:rsidRDefault="00AD62C6">
            <w:pPr>
              <w:pStyle w:val="TAL"/>
              <w:spacing w:line="256" w:lineRule="auto"/>
              <w:rPr>
                <w:lang w:eastAsia="en-US"/>
              </w:rPr>
            </w:pPr>
          </w:p>
        </w:tc>
      </w:tr>
      <w:tr w:rsidR="00AD62C6" w:rsidRPr="00C31E24" w14:paraId="2A91DD9D" w14:textId="77777777" w:rsidTr="00AD62C6">
        <w:tc>
          <w:tcPr>
            <w:tcW w:w="2973" w:type="dxa"/>
            <w:tcBorders>
              <w:top w:val="single" w:sz="4" w:space="0" w:color="auto"/>
              <w:left w:val="single" w:sz="4" w:space="0" w:color="auto"/>
              <w:bottom w:val="single" w:sz="4" w:space="0" w:color="auto"/>
              <w:right w:val="single" w:sz="4" w:space="0" w:color="auto"/>
            </w:tcBorders>
            <w:vAlign w:val="center"/>
            <w:hideMark/>
          </w:tcPr>
          <w:p w14:paraId="5B1454CE" w14:textId="77777777" w:rsidR="00AD62C6" w:rsidRPr="00C31E24" w:rsidRDefault="00AD62C6">
            <w:pPr>
              <w:pStyle w:val="TAL"/>
              <w:spacing w:line="256" w:lineRule="auto"/>
              <w:rPr>
                <w:lang w:eastAsia="en-US"/>
              </w:rPr>
            </w:pPr>
            <w:r w:rsidRPr="00C31E24">
              <w:rPr>
                <w:lang w:eastAsia="en-US"/>
              </w:rPr>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3606504F" w14:textId="77777777" w:rsidR="00AD62C6" w:rsidRPr="00C31E24" w:rsidRDefault="00AD62C6">
            <w:pPr>
              <w:pStyle w:val="TAL"/>
              <w:spacing w:line="256" w:lineRule="auto"/>
              <w:rPr>
                <w:lang w:eastAsia="en-US"/>
              </w:rPr>
            </w:pPr>
          </w:p>
        </w:tc>
        <w:tc>
          <w:tcPr>
            <w:tcW w:w="2190" w:type="dxa"/>
            <w:tcBorders>
              <w:top w:val="single" w:sz="4" w:space="0" w:color="auto"/>
              <w:left w:val="single" w:sz="4" w:space="0" w:color="auto"/>
              <w:bottom w:val="single" w:sz="4" w:space="0" w:color="auto"/>
              <w:right w:val="single" w:sz="4" w:space="0" w:color="auto"/>
            </w:tcBorders>
            <w:hideMark/>
          </w:tcPr>
          <w:p w14:paraId="2B43A8A3" w14:textId="77777777" w:rsidR="00AD62C6" w:rsidRPr="00C31E24" w:rsidRDefault="00AD62C6">
            <w:pPr>
              <w:pStyle w:val="TAL"/>
              <w:spacing w:line="256" w:lineRule="auto"/>
              <w:rPr>
                <w:b/>
                <w:bCs/>
                <w:lang w:eastAsia="en-US"/>
              </w:rPr>
            </w:pPr>
            <w:r w:rsidRPr="00C31E24">
              <w:rPr>
                <w:b/>
                <w:bCs/>
                <w:lang w:eastAsia="en-US"/>
              </w:rPr>
              <w:t>MCVideo Info</w:t>
            </w:r>
          </w:p>
        </w:tc>
        <w:tc>
          <w:tcPr>
            <w:tcW w:w="1460" w:type="dxa"/>
            <w:tcBorders>
              <w:top w:val="single" w:sz="4" w:space="0" w:color="auto"/>
              <w:left w:val="single" w:sz="4" w:space="0" w:color="auto"/>
              <w:bottom w:val="single" w:sz="4" w:space="0" w:color="auto"/>
              <w:right w:val="single" w:sz="4" w:space="0" w:color="auto"/>
            </w:tcBorders>
          </w:tcPr>
          <w:p w14:paraId="5DA9490F" w14:textId="77777777" w:rsidR="00AD62C6" w:rsidRPr="00C31E24" w:rsidRDefault="00AD62C6">
            <w:pPr>
              <w:pStyle w:val="TAL"/>
              <w:spacing w:line="256" w:lineRule="auto"/>
              <w:rPr>
                <w:lang w:eastAsia="en-US"/>
              </w:rPr>
            </w:pPr>
          </w:p>
        </w:tc>
        <w:tc>
          <w:tcPr>
            <w:tcW w:w="1186" w:type="dxa"/>
            <w:tcBorders>
              <w:top w:val="single" w:sz="4" w:space="0" w:color="auto"/>
              <w:left w:val="single" w:sz="4" w:space="0" w:color="auto"/>
              <w:bottom w:val="single" w:sz="4" w:space="0" w:color="auto"/>
              <w:right w:val="single" w:sz="4" w:space="0" w:color="auto"/>
            </w:tcBorders>
            <w:vAlign w:val="bottom"/>
          </w:tcPr>
          <w:p w14:paraId="4264A81B" w14:textId="77777777" w:rsidR="00AD62C6" w:rsidRPr="00C31E24" w:rsidRDefault="00AD62C6">
            <w:pPr>
              <w:pStyle w:val="TAL"/>
              <w:spacing w:line="256" w:lineRule="auto"/>
              <w:rPr>
                <w:lang w:eastAsia="en-US"/>
              </w:rPr>
            </w:pPr>
          </w:p>
        </w:tc>
      </w:tr>
      <w:tr w:rsidR="00AD62C6" w:rsidRPr="00C31E24" w14:paraId="410F7C67" w14:textId="77777777" w:rsidTr="00AD62C6">
        <w:tc>
          <w:tcPr>
            <w:tcW w:w="2973" w:type="dxa"/>
            <w:tcBorders>
              <w:top w:val="single" w:sz="4" w:space="0" w:color="auto"/>
              <w:left w:val="single" w:sz="4" w:space="0" w:color="auto"/>
              <w:bottom w:val="single" w:sz="4" w:space="0" w:color="auto"/>
              <w:right w:val="single" w:sz="4" w:space="0" w:color="auto"/>
            </w:tcBorders>
            <w:vAlign w:val="center"/>
            <w:hideMark/>
          </w:tcPr>
          <w:p w14:paraId="38EFA6A7" w14:textId="77777777" w:rsidR="00AD62C6" w:rsidRPr="00C31E24" w:rsidRDefault="00AD62C6">
            <w:pPr>
              <w:pStyle w:val="TAL"/>
              <w:spacing w:line="256" w:lineRule="auto"/>
              <w:rPr>
                <w:lang w:eastAsia="en-US"/>
              </w:rPr>
            </w:pPr>
            <w:r w:rsidRPr="00C31E24">
              <w:rPr>
                <w:lang w:eastAsia="en-US"/>
              </w:rPr>
              <w:t xml:space="preserve">    MIME-part-headers</w:t>
            </w:r>
          </w:p>
        </w:tc>
        <w:tc>
          <w:tcPr>
            <w:tcW w:w="1825" w:type="dxa"/>
            <w:tcBorders>
              <w:top w:val="single" w:sz="4" w:space="0" w:color="auto"/>
              <w:left w:val="single" w:sz="4" w:space="0" w:color="auto"/>
              <w:bottom w:val="single" w:sz="4" w:space="0" w:color="auto"/>
              <w:right w:val="single" w:sz="4" w:space="0" w:color="auto"/>
            </w:tcBorders>
            <w:vAlign w:val="center"/>
          </w:tcPr>
          <w:p w14:paraId="5CD92D9B" w14:textId="77777777" w:rsidR="00AD62C6" w:rsidRPr="00C31E24" w:rsidRDefault="00AD62C6">
            <w:pPr>
              <w:pStyle w:val="TAL"/>
              <w:spacing w:line="256" w:lineRule="auto"/>
              <w:rPr>
                <w:lang w:eastAsia="en-US"/>
              </w:rPr>
            </w:pPr>
          </w:p>
        </w:tc>
        <w:tc>
          <w:tcPr>
            <w:tcW w:w="2190" w:type="dxa"/>
            <w:tcBorders>
              <w:top w:val="single" w:sz="4" w:space="0" w:color="auto"/>
              <w:left w:val="single" w:sz="4" w:space="0" w:color="auto"/>
              <w:bottom w:val="single" w:sz="4" w:space="0" w:color="auto"/>
              <w:right w:val="single" w:sz="4" w:space="0" w:color="auto"/>
            </w:tcBorders>
          </w:tcPr>
          <w:p w14:paraId="12B78474" w14:textId="77777777" w:rsidR="00AD62C6" w:rsidRPr="00C31E24" w:rsidRDefault="00AD62C6">
            <w:pPr>
              <w:pStyle w:val="TAL"/>
              <w:spacing w:line="256" w:lineRule="auto"/>
              <w:rPr>
                <w:lang w:eastAsia="en-US"/>
              </w:rPr>
            </w:pPr>
          </w:p>
        </w:tc>
        <w:tc>
          <w:tcPr>
            <w:tcW w:w="1460" w:type="dxa"/>
            <w:tcBorders>
              <w:top w:val="single" w:sz="4" w:space="0" w:color="auto"/>
              <w:left w:val="single" w:sz="4" w:space="0" w:color="auto"/>
              <w:bottom w:val="single" w:sz="4" w:space="0" w:color="auto"/>
              <w:right w:val="single" w:sz="4" w:space="0" w:color="auto"/>
            </w:tcBorders>
          </w:tcPr>
          <w:p w14:paraId="25611442" w14:textId="77777777" w:rsidR="00AD62C6" w:rsidRPr="00C31E24" w:rsidRDefault="00AD62C6">
            <w:pPr>
              <w:pStyle w:val="TAL"/>
              <w:spacing w:line="256" w:lineRule="auto"/>
              <w:rPr>
                <w:lang w:eastAsia="en-US"/>
              </w:rPr>
            </w:pPr>
          </w:p>
        </w:tc>
        <w:tc>
          <w:tcPr>
            <w:tcW w:w="1186" w:type="dxa"/>
            <w:tcBorders>
              <w:top w:val="single" w:sz="4" w:space="0" w:color="auto"/>
              <w:left w:val="single" w:sz="4" w:space="0" w:color="auto"/>
              <w:bottom w:val="single" w:sz="4" w:space="0" w:color="auto"/>
              <w:right w:val="single" w:sz="4" w:space="0" w:color="auto"/>
            </w:tcBorders>
            <w:vAlign w:val="bottom"/>
          </w:tcPr>
          <w:p w14:paraId="1852F1B5" w14:textId="77777777" w:rsidR="00AD62C6" w:rsidRPr="00C31E24" w:rsidRDefault="00AD62C6">
            <w:pPr>
              <w:pStyle w:val="TAL"/>
              <w:spacing w:line="256" w:lineRule="auto"/>
              <w:rPr>
                <w:lang w:eastAsia="en-US"/>
              </w:rPr>
            </w:pPr>
          </w:p>
        </w:tc>
      </w:tr>
      <w:tr w:rsidR="00AD62C6" w:rsidRPr="00C31E24" w14:paraId="4DA49815" w14:textId="77777777" w:rsidTr="00AD62C6">
        <w:tc>
          <w:tcPr>
            <w:tcW w:w="2973" w:type="dxa"/>
            <w:tcBorders>
              <w:top w:val="single" w:sz="4" w:space="0" w:color="auto"/>
              <w:left w:val="single" w:sz="4" w:space="0" w:color="auto"/>
              <w:bottom w:val="single" w:sz="4" w:space="0" w:color="auto"/>
              <w:right w:val="single" w:sz="4" w:space="0" w:color="auto"/>
            </w:tcBorders>
            <w:hideMark/>
          </w:tcPr>
          <w:p w14:paraId="0A24587C" w14:textId="77777777" w:rsidR="00AD62C6" w:rsidRPr="00C31E24" w:rsidRDefault="00AD62C6">
            <w:pPr>
              <w:pStyle w:val="TAL"/>
              <w:spacing w:line="256" w:lineRule="auto"/>
              <w:rPr>
                <w:lang w:eastAsia="en-US"/>
              </w:rPr>
            </w:pPr>
            <w:r w:rsidRPr="00C31E24">
              <w:rPr>
                <w:lang w:eastAsia="en-US"/>
              </w:rPr>
              <w:t xml:space="preserve">      Content-Type</w:t>
            </w:r>
          </w:p>
        </w:tc>
        <w:tc>
          <w:tcPr>
            <w:tcW w:w="1825" w:type="dxa"/>
            <w:tcBorders>
              <w:top w:val="single" w:sz="4" w:space="0" w:color="auto"/>
              <w:left w:val="single" w:sz="4" w:space="0" w:color="auto"/>
              <w:bottom w:val="single" w:sz="4" w:space="0" w:color="auto"/>
              <w:right w:val="single" w:sz="4" w:space="0" w:color="auto"/>
            </w:tcBorders>
            <w:hideMark/>
          </w:tcPr>
          <w:p w14:paraId="2F633117" w14:textId="77777777" w:rsidR="00AD62C6" w:rsidRPr="00C31E24" w:rsidRDefault="00AD62C6">
            <w:pPr>
              <w:pStyle w:val="TAL"/>
              <w:spacing w:line="256" w:lineRule="auto"/>
              <w:rPr>
                <w:lang w:eastAsia="en-US"/>
              </w:rPr>
            </w:pPr>
            <w:r w:rsidRPr="00C31E24">
              <w:rPr>
                <w:lang w:eastAsia="en-US"/>
              </w:rPr>
              <w:t>"application/vnd.3gpp.mcvideo-info+xml"</w:t>
            </w:r>
          </w:p>
        </w:tc>
        <w:tc>
          <w:tcPr>
            <w:tcW w:w="2190" w:type="dxa"/>
            <w:tcBorders>
              <w:top w:val="single" w:sz="4" w:space="0" w:color="auto"/>
              <w:left w:val="single" w:sz="4" w:space="0" w:color="auto"/>
              <w:bottom w:val="single" w:sz="4" w:space="0" w:color="auto"/>
              <w:right w:val="single" w:sz="4" w:space="0" w:color="auto"/>
            </w:tcBorders>
          </w:tcPr>
          <w:p w14:paraId="0B5F00FF" w14:textId="77777777" w:rsidR="00AD62C6" w:rsidRPr="00C31E24" w:rsidRDefault="00AD62C6">
            <w:pPr>
              <w:pStyle w:val="TAL"/>
              <w:spacing w:line="256" w:lineRule="auto"/>
              <w:rPr>
                <w:lang w:eastAsia="en-US"/>
              </w:rPr>
            </w:pPr>
          </w:p>
        </w:tc>
        <w:tc>
          <w:tcPr>
            <w:tcW w:w="1460" w:type="dxa"/>
            <w:tcBorders>
              <w:top w:val="single" w:sz="4" w:space="0" w:color="auto"/>
              <w:left w:val="single" w:sz="4" w:space="0" w:color="auto"/>
              <w:bottom w:val="single" w:sz="4" w:space="0" w:color="auto"/>
              <w:right w:val="single" w:sz="4" w:space="0" w:color="auto"/>
            </w:tcBorders>
          </w:tcPr>
          <w:p w14:paraId="56B5EE9B" w14:textId="77777777" w:rsidR="00AD62C6" w:rsidRPr="00C31E24" w:rsidRDefault="00AD62C6">
            <w:pPr>
              <w:pStyle w:val="TAL"/>
              <w:spacing w:line="256" w:lineRule="auto"/>
              <w:rPr>
                <w:lang w:eastAsia="en-US"/>
              </w:rPr>
            </w:pPr>
          </w:p>
        </w:tc>
        <w:tc>
          <w:tcPr>
            <w:tcW w:w="1186" w:type="dxa"/>
            <w:tcBorders>
              <w:top w:val="single" w:sz="4" w:space="0" w:color="auto"/>
              <w:left w:val="single" w:sz="4" w:space="0" w:color="auto"/>
              <w:bottom w:val="single" w:sz="4" w:space="0" w:color="auto"/>
              <w:right w:val="single" w:sz="4" w:space="0" w:color="auto"/>
            </w:tcBorders>
            <w:vAlign w:val="bottom"/>
          </w:tcPr>
          <w:p w14:paraId="1C8FA473" w14:textId="77777777" w:rsidR="00AD62C6" w:rsidRPr="00C31E24" w:rsidRDefault="00AD62C6">
            <w:pPr>
              <w:pStyle w:val="TAL"/>
              <w:spacing w:line="256" w:lineRule="auto"/>
              <w:rPr>
                <w:lang w:eastAsia="en-US"/>
              </w:rPr>
            </w:pPr>
          </w:p>
        </w:tc>
      </w:tr>
      <w:tr w:rsidR="00AD62C6" w:rsidRPr="00C31E24" w14:paraId="10D65489" w14:textId="77777777" w:rsidTr="00AD62C6">
        <w:tc>
          <w:tcPr>
            <w:tcW w:w="2973" w:type="dxa"/>
            <w:tcBorders>
              <w:top w:val="single" w:sz="4" w:space="0" w:color="auto"/>
              <w:left w:val="single" w:sz="4" w:space="0" w:color="auto"/>
              <w:bottom w:val="single" w:sz="4" w:space="0" w:color="auto"/>
              <w:right w:val="single" w:sz="4" w:space="0" w:color="auto"/>
            </w:tcBorders>
            <w:vAlign w:val="center"/>
            <w:hideMark/>
          </w:tcPr>
          <w:p w14:paraId="3E6B4255" w14:textId="77777777" w:rsidR="00AD62C6" w:rsidRPr="00C31E24" w:rsidRDefault="00AD62C6">
            <w:pPr>
              <w:pStyle w:val="TAL"/>
              <w:spacing w:line="256" w:lineRule="auto"/>
              <w:rPr>
                <w:lang w:eastAsia="en-US"/>
              </w:rPr>
            </w:pPr>
            <w:r w:rsidRPr="00C31E24">
              <w:rPr>
                <w:lang w:eastAsia="en-US"/>
              </w:rPr>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33DC9584" w14:textId="77777777" w:rsidR="00AD62C6" w:rsidRPr="00C31E24" w:rsidRDefault="00AD62C6">
            <w:pPr>
              <w:pStyle w:val="TAL"/>
              <w:spacing w:line="256" w:lineRule="auto"/>
              <w:rPr>
                <w:lang w:eastAsia="en-US"/>
              </w:rPr>
            </w:pPr>
            <w:r w:rsidRPr="00C31E24">
              <w:rPr>
                <w:lang w:eastAsia="en-US"/>
              </w:rPr>
              <w:t>MCVideo-Info as described in Table 6.1.3.1.3.3-3</w:t>
            </w:r>
          </w:p>
        </w:tc>
        <w:tc>
          <w:tcPr>
            <w:tcW w:w="2190" w:type="dxa"/>
            <w:tcBorders>
              <w:top w:val="single" w:sz="4" w:space="0" w:color="auto"/>
              <w:left w:val="single" w:sz="4" w:space="0" w:color="auto"/>
              <w:bottom w:val="single" w:sz="4" w:space="0" w:color="auto"/>
              <w:right w:val="single" w:sz="4" w:space="0" w:color="auto"/>
            </w:tcBorders>
          </w:tcPr>
          <w:p w14:paraId="3060AC3D" w14:textId="77777777" w:rsidR="00AD62C6" w:rsidRPr="00C31E24" w:rsidRDefault="00AD62C6">
            <w:pPr>
              <w:pStyle w:val="TAL"/>
              <w:spacing w:line="256" w:lineRule="auto"/>
              <w:rPr>
                <w:lang w:eastAsia="en-US"/>
              </w:rPr>
            </w:pPr>
          </w:p>
        </w:tc>
        <w:tc>
          <w:tcPr>
            <w:tcW w:w="1460" w:type="dxa"/>
            <w:tcBorders>
              <w:top w:val="single" w:sz="4" w:space="0" w:color="auto"/>
              <w:left w:val="single" w:sz="4" w:space="0" w:color="auto"/>
              <w:bottom w:val="single" w:sz="4" w:space="0" w:color="auto"/>
              <w:right w:val="single" w:sz="4" w:space="0" w:color="auto"/>
            </w:tcBorders>
          </w:tcPr>
          <w:p w14:paraId="07BC7E59" w14:textId="77777777" w:rsidR="00AD62C6" w:rsidRPr="00C31E24" w:rsidRDefault="00AD62C6">
            <w:pPr>
              <w:pStyle w:val="TAL"/>
              <w:spacing w:line="256" w:lineRule="auto"/>
              <w:rPr>
                <w:lang w:eastAsia="en-US"/>
              </w:rPr>
            </w:pPr>
          </w:p>
        </w:tc>
        <w:tc>
          <w:tcPr>
            <w:tcW w:w="1186" w:type="dxa"/>
            <w:tcBorders>
              <w:top w:val="single" w:sz="4" w:space="0" w:color="auto"/>
              <w:left w:val="single" w:sz="4" w:space="0" w:color="auto"/>
              <w:bottom w:val="single" w:sz="4" w:space="0" w:color="auto"/>
              <w:right w:val="single" w:sz="4" w:space="0" w:color="auto"/>
            </w:tcBorders>
            <w:vAlign w:val="bottom"/>
          </w:tcPr>
          <w:p w14:paraId="6547DC2B" w14:textId="77777777" w:rsidR="00AD62C6" w:rsidRPr="00C31E24" w:rsidRDefault="00AD62C6">
            <w:pPr>
              <w:pStyle w:val="TAL"/>
              <w:spacing w:line="256" w:lineRule="auto"/>
              <w:rPr>
                <w:lang w:eastAsia="en-US"/>
              </w:rPr>
            </w:pPr>
          </w:p>
        </w:tc>
      </w:tr>
    </w:tbl>
    <w:p w14:paraId="0975C95D" w14:textId="77777777" w:rsidR="00AD62C6" w:rsidRPr="00C31E24" w:rsidRDefault="00AD62C6" w:rsidP="00AD62C6"/>
    <w:p w14:paraId="06BAB41A" w14:textId="77777777" w:rsidR="00AD62C6" w:rsidRPr="00C31E24" w:rsidRDefault="00AD62C6" w:rsidP="00AD62C6">
      <w:pPr>
        <w:pStyle w:val="TH"/>
      </w:pPr>
      <w:r w:rsidRPr="00C31E24">
        <w:t>Table 6.1.3.1.3.3-2: SDP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D62C6" w:rsidRPr="00C31E24" w14:paraId="550E7B34" w14:textId="77777777" w:rsidTr="00AD62C6">
        <w:trPr>
          <w:tblHeader/>
        </w:trPr>
        <w:tc>
          <w:tcPr>
            <w:tcW w:w="9531" w:type="dxa"/>
            <w:tcBorders>
              <w:top w:val="single" w:sz="4" w:space="0" w:color="auto"/>
              <w:left w:val="single" w:sz="4" w:space="0" w:color="auto"/>
              <w:bottom w:val="single" w:sz="4" w:space="0" w:color="auto"/>
              <w:right w:val="single" w:sz="4" w:space="0" w:color="auto"/>
            </w:tcBorders>
            <w:hideMark/>
          </w:tcPr>
          <w:p w14:paraId="439C0F94" w14:textId="77777777" w:rsidR="00AD62C6" w:rsidRPr="00C31E24" w:rsidRDefault="00AD62C6">
            <w:pPr>
              <w:pStyle w:val="TAL"/>
              <w:spacing w:line="256" w:lineRule="auto"/>
              <w:rPr>
                <w:lang w:eastAsia="en-US"/>
              </w:rPr>
            </w:pPr>
            <w:r w:rsidRPr="00C31E24">
              <w:rPr>
                <w:lang w:eastAsia="en-US"/>
              </w:rPr>
              <w:t>Derivation Path: TS 36.579-1 [2], Table 5.5.3.1.1-2, conditions FIRST_SDP_FROM_UE, INITIAL_SDP_OFFER, IMPLICIT_GRANT_REQUESTED</w:t>
            </w:r>
          </w:p>
        </w:tc>
      </w:tr>
    </w:tbl>
    <w:p w14:paraId="27995CF3" w14:textId="77777777" w:rsidR="00AD62C6" w:rsidRPr="00C31E24" w:rsidRDefault="00AD62C6" w:rsidP="00AD62C6"/>
    <w:p w14:paraId="418F8EB3" w14:textId="77777777" w:rsidR="00AD62C6" w:rsidRPr="00C31E24" w:rsidRDefault="00AD62C6" w:rsidP="00AD62C6">
      <w:pPr>
        <w:pStyle w:val="TH"/>
      </w:pPr>
      <w:r w:rsidRPr="00C31E24">
        <w:t>Table 6.1.3.1.3.3-3: MCVideo-Info in SIP INVITE (Table 6.1.3.1.3.3-1)</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D62C6" w:rsidRPr="00C31E24" w14:paraId="42617F31" w14:textId="77777777" w:rsidTr="00AD62C6">
        <w:trPr>
          <w:tblHeader/>
        </w:trPr>
        <w:tc>
          <w:tcPr>
            <w:tcW w:w="9531" w:type="dxa"/>
            <w:tcBorders>
              <w:top w:val="single" w:sz="4" w:space="0" w:color="auto"/>
              <w:left w:val="single" w:sz="4" w:space="0" w:color="auto"/>
              <w:bottom w:val="single" w:sz="4" w:space="0" w:color="auto"/>
              <w:right w:val="single" w:sz="4" w:space="0" w:color="auto"/>
            </w:tcBorders>
            <w:hideMark/>
          </w:tcPr>
          <w:p w14:paraId="3B623A40" w14:textId="77777777" w:rsidR="00AD62C6" w:rsidRPr="00C31E24" w:rsidRDefault="00AD62C6">
            <w:pPr>
              <w:pStyle w:val="TAL"/>
              <w:spacing w:line="256" w:lineRule="auto"/>
              <w:rPr>
                <w:lang w:eastAsia="en-US"/>
              </w:rPr>
            </w:pPr>
            <w:r w:rsidRPr="00C31E24">
              <w:rPr>
                <w:lang w:eastAsia="en-US"/>
              </w:rPr>
              <w:t>Derivation Path: TS 36.579-1 [2], Table 5.5.3.2.1-2, conditions GROUP-CALL, INVITE_REFER</w:t>
            </w:r>
          </w:p>
        </w:tc>
      </w:tr>
    </w:tbl>
    <w:p w14:paraId="315961C1" w14:textId="77777777" w:rsidR="00AD62C6" w:rsidRPr="00C31E24" w:rsidRDefault="00AD62C6" w:rsidP="00AD62C6"/>
    <w:p w14:paraId="4D07F29E" w14:textId="77777777" w:rsidR="00AD62C6" w:rsidRPr="00C31E24" w:rsidRDefault="00AD62C6" w:rsidP="00AD62C6">
      <w:pPr>
        <w:pStyle w:val="TH"/>
      </w:pPr>
      <w:r w:rsidRPr="00C31E24">
        <w:t>Table 6.1.3.1.3.3-4: SIP 200 (OK) (Step 2, Table 6.1.3.1.3.2-1; 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AD62C6" w:rsidRPr="00C31E24" w14:paraId="4B62D649" w14:textId="77777777" w:rsidTr="00AD62C6">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4F37881" w14:textId="77777777" w:rsidR="00AD62C6" w:rsidRPr="00C31E24" w:rsidRDefault="00AD62C6">
            <w:pPr>
              <w:pStyle w:val="TAL"/>
              <w:spacing w:line="256" w:lineRule="auto"/>
              <w:rPr>
                <w:lang w:eastAsia="en-US"/>
              </w:rPr>
            </w:pPr>
            <w:r w:rsidRPr="00C31E24">
              <w:rPr>
                <w:lang w:eastAsia="en-US"/>
              </w:rPr>
              <w:t>Derivation Path: TS 36.579-1 [2], Table 5.5.2.17.1.2-1, condition INVITE-RSP</w:t>
            </w:r>
          </w:p>
        </w:tc>
      </w:tr>
      <w:tr w:rsidR="00AD62C6" w:rsidRPr="00C31E24" w14:paraId="764ACFF3" w14:textId="77777777" w:rsidTr="00AD62C6">
        <w:tc>
          <w:tcPr>
            <w:tcW w:w="2709" w:type="dxa"/>
            <w:tcBorders>
              <w:top w:val="single" w:sz="4" w:space="0" w:color="auto"/>
              <w:left w:val="single" w:sz="4" w:space="0" w:color="auto"/>
              <w:bottom w:val="single" w:sz="4" w:space="0" w:color="auto"/>
              <w:right w:val="single" w:sz="4" w:space="0" w:color="auto"/>
            </w:tcBorders>
            <w:hideMark/>
          </w:tcPr>
          <w:p w14:paraId="29C39E2A" w14:textId="77777777" w:rsidR="00AD62C6" w:rsidRPr="00C31E24" w:rsidRDefault="00AD62C6">
            <w:pPr>
              <w:pStyle w:val="TAH"/>
              <w:spacing w:line="256" w:lineRule="auto"/>
              <w:rPr>
                <w:lang w:eastAsia="en-US"/>
              </w:rPr>
            </w:pPr>
            <w:r w:rsidRPr="00C31E24">
              <w:rPr>
                <w:lang w:eastAsia="en-US"/>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50977D76" w14:textId="77777777" w:rsidR="00AD62C6" w:rsidRPr="00C31E24" w:rsidRDefault="00AD62C6">
            <w:pPr>
              <w:pStyle w:val="TAH"/>
              <w:spacing w:line="256" w:lineRule="auto"/>
              <w:rPr>
                <w:lang w:eastAsia="en-US"/>
              </w:rPr>
            </w:pPr>
            <w:r w:rsidRPr="00C31E24">
              <w:rPr>
                <w:lang w:eastAsia="en-US"/>
              </w:rPr>
              <w:t>Value/remark</w:t>
            </w:r>
          </w:p>
        </w:tc>
        <w:tc>
          <w:tcPr>
            <w:tcW w:w="2187" w:type="dxa"/>
            <w:tcBorders>
              <w:top w:val="single" w:sz="4" w:space="0" w:color="auto"/>
              <w:left w:val="single" w:sz="4" w:space="0" w:color="auto"/>
              <w:bottom w:val="single" w:sz="4" w:space="0" w:color="auto"/>
              <w:right w:val="single" w:sz="4" w:space="0" w:color="auto"/>
            </w:tcBorders>
            <w:hideMark/>
          </w:tcPr>
          <w:p w14:paraId="5EB4E74A" w14:textId="77777777" w:rsidR="00AD62C6" w:rsidRPr="00C31E24" w:rsidRDefault="00AD62C6">
            <w:pPr>
              <w:pStyle w:val="TAH"/>
              <w:spacing w:line="256" w:lineRule="auto"/>
              <w:rPr>
                <w:lang w:eastAsia="en-US"/>
              </w:rPr>
            </w:pPr>
            <w:r w:rsidRPr="00C31E24">
              <w:rPr>
                <w:lang w:eastAsia="en-US"/>
              </w:rPr>
              <w:t>Comment</w:t>
            </w:r>
          </w:p>
        </w:tc>
        <w:tc>
          <w:tcPr>
            <w:tcW w:w="1367" w:type="dxa"/>
            <w:tcBorders>
              <w:top w:val="single" w:sz="4" w:space="0" w:color="auto"/>
              <w:left w:val="single" w:sz="4" w:space="0" w:color="auto"/>
              <w:bottom w:val="single" w:sz="4" w:space="0" w:color="auto"/>
              <w:right w:val="single" w:sz="4" w:space="0" w:color="auto"/>
            </w:tcBorders>
            <w:hideMark/>
          </w:tcPr>
          <w:p w14:paraId="5D19F067" w14:textId="77777777" w:rsidR="00AD62C6" w:rsidRPr="00C31E24" w:rsidRDefault="00AD62C6">
            <w:pPr>
              <w:pStyle w:val="TAH"/>
              <w:spacing w:line="256" w:lineRule="auto"/>
              <w:rPr>
                <w:lang w:eastAsia="en-US"/>
              </w:rPr>
            </w:pPr>
            <w:r w:rsidRPr="00C31E24">
              <w:rPr>
                <w:lang w:eastAsia="en-US"/>
              </w:rPr>
              <w:t>Reference</w:t>
            </w:r>
          </w:p>
        </w:tc>
        <w:tc>
          <w:tcPr>
            <w:tcW w:w="1184" w:type="dxa"/>
            <w:tcBorders>
              <w:top w:val="single" w:sz="4" w:space="0" w:color="auto"/>
              <w:left w:val="single" w:sz="4" w:space="0" w:color="auto"/>
              <w:bottom w:val="single" w:sz="4" w:space="0" w:color="auto"/>
              <w:right w:val="single" w:sz="4" w:space="0" w:color="auto"/>
            </w:tcBorders>
            <w:hideMark/>
          </w:tcPr>
          <w:p w14:paraId="4728762F"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5B2ACBF9" w14:textId="77777777" w:rsidTr="00AD62C6">
        <w:tc>
          <w:tcPr>
            <w:tcW w:w="2709" w:type="dxa"/>
            <w:tcBorders>
              <w:top w:val="single" w:sz="4" w:space="0" w:color="auto"/>
              <w:left w:val="single" w:sz="4" w:space="0" w:color="auto"/>
              <w:bottom w:val="single" w:sz="4" w:space="0" w:color="auto"/>
              <w:right w:val="single" w:sz="4" w:space="0" w:color="auto"/>
            </w:tcBorders>
            <w:vAlign w:val="center"/>
            <w:hideMark/>
          </w:tcPr>
          <w:p w14:paraId="2F18862E" w14:textId="77777777" w:rsidR="00AD62C6" w:rsidRPr="00C31E24" w:rsidRDefault="00AD62C6">
            <w:pPr>
              <w:pStyle w:val="TAL"/>
              <w:spacing w:line="256" w:lineRule="auto"/>
              <w:rPr>
                <w:b/>
                <w:bCs/>
                <w:lang w:eastAsia="en-US"/>
              </w:rPr>
            </w:pPr>
            <w:r w:rsidRPr="00C31E24">
              <w:rPr>
                <w:b/>
                <w:bCs/>
                <w:lang w:eastAsia="en-US"/>
              </w:rPr>
              <w:t>Message-body</w:t>
            </w:r>
          </w:p>
        </w:tc>
        <w:tc>
          <w:tcPr>
            <w:tcW w:w="2187" w:type="dxa"/>
            <w:tcBorders>
              <w:top w:val="single" w:sz="4" w:space="0" w:color="auto"/>
              <w:left w:val="single" w:sz="4" w:space="0" w:color="auto"/>
              <w:bottom w:val="single" w:sz="4" w:space="0" w:color="auto"/>
              <w:right w:val="single" w:sz="4" w:space="0" w:color="auto"/>
            </w:tcBorders>
          </w:tcPr>
          <w:p w14:paraId="5AE05193" w14:textId="77777777" w:rsidR="00AD62C6" w:rsidRPr="00C31E24" w:rsidRDefault="00AD62C6">
            <w:pPr>
              <w:pStyle w:val="TAL"/>
              <w:spacing w:line="256" w:lineRule="auto"/>
              <w:rPr>
                <w:lang w:eastAsia="en-US"/>
              </w:rPr>
            </w:pPr>
          </w:p>
        </w:tc>
        <w:tc>
          <w:tcPr>
            <w:tcW w:w="2187" w:type="dxa"/>
            <w:tcBorders>
              <w:top w:val="single" w:sz="4" w:space="0" w:color="auto"/>
              <w:left w:val="single" w:sz="4" w:space="0" w:color="auto"/>
              <w:bottom w:val="single" w:sz="4" w:space="0" w:color="auto"/>
              <w:right w:val="single" w:sz="4" w:space="0" w:color="auto"/>
            </w:tcBorders>
          </w:tcPr>
          <w:p w14:paraId="6AA65D73" w14:textId="77777777" w:rsidR="00AD62C6" w:rsidRPr="00C31E24" w:rsidRDefault="00AD62C6">
            <w:pPr>
              <w:pStyle w:val="TAL"/>
              <w:spacing w:line="256" w:lineRule="auto"/>
              <w:rPr>
                <w:lang w:eastAsia="en-US"/>
              </w:rPr>
            </w:pPr>
          </w:p>
        </w:tc>
        <w:tc>
          <w:tcPr>
            <w:tcW w:w="1367" w:type="dxa"/>
            <w:tcBorders>
              <w:top w:val="single" w:sz="4" w:space="0" w:color="auto"/>
              <w:left w:val="single" w:sz="4" w:space="0" w:color="auto"/>
              <w:bottom w:val="single" w:sz="4" w:space="0" w:color="auto"/>
              <w:right w:val="single" w:sz="4" w:space="0" w:color="auto"/>
            </w:tcBorders>
          </w:tcPr>
          <w:p w14:paraId="0B5BF7F2" w14:textId="77777777" w:rsidR="00AD62C6" w:rsidRPr="00C31E24" w:rsidRDefault="00AD62C6">
            <w:pPr>
              <w:pStyle w:val="TAL"/>
              <w:spacing w:line="256" w:lineRule="auto"/>
              <w:rPr>
                <w:lang w:eastAsia="en-US"/>
              </w:rPr>
            </w:pPr>
          </w:p>
        </w:tc>
        <w:tc>
          <w:tcPr>
            <w:tcW w:w="1184" w:type="dxa"/>
            <w:tcBorders>
              <w:top w:val="single" w:sz="4" w:space="0" w:color="auto"/>
              <w:left w:val="single" w:sz="4" w:space="0" w:color="auto"/>
              <w:bottom w:val="single" w:sz="4" w:space="0" w:color="auto"/>
              <w:right w:val="single" w:sz="4" w:space="0" w:color="auto"/>
            </w:tcBorders>
            <w:vAlign w:val="bottom"/>
          </w:tcPr>
          <w:p w14:paraId="6243B95B" w14:textId="77777777" w:rsidR="00AD62C6" w:rsidRPr="00C31E24" w:rsidRDefault="00AD62C6">
            <w:pPr>
              <w:pStyle w:val="TAL"/>
              <w:spacing w:line="256" w:lineRule="auto"/>
              <w:rPr>
                <w:lang w:eastAsia="en-US"/>
              </w:rPr>
            </w:pPr>
          </w:p>
        </w:tc>
      </w:tr>
      <w:tr w:rsidR="00AD62C6" w:rsidRPr="00C31E24" w14:paraId="483C7D9B" w14:textId="77777777" w:rsidTr="00AD62C6">
        <w:tc>
          <w:tcPr>
            <w:tcW w:w="2709" w:type="dxa"/>
            <w:tcBorders>
              <w:top w:val="single" w:sz="4" w:space="0" w:color="auto"/>
              <w:left w:val="single" w:sz="4" w:space="0" w:color="auto"/>
              <w:bottom w:val="single" w:sz="4" w:space="0" w:color="auto"/>
              <w:right w:val="single" w:sz="4" w:space="0" w:color="auto"/>
            </w:tcBorders>
            <w:vAlign w:val="center"/>
            <w:hideMark/>
          </w:tcPr>
          <w:p w14:paraId="13DFE939" w14:textId="77777777" w:rsidR="00AD62C6" w:rsidRPr="00C31E24" w:rsidRDefault="00AD62C6">
            <w:pPr>
              <w:pStyle w:val="TAL"/>
              <w:spacing w:line="256" w:lineRule="auto"/>
              <w:rPr>
                <w:lang w:eastAsia="en-US"/>
              </w:rPr>
            </w:pPr>
            <w:r w:rsidRPr="00C31E24">
              <w:rPr>
                <w:lang w:eastAsia="en-US"/>
              </w:rPr>
              <w:t xml:space="preserve">  MIME body part</w:t>
            </w:r>
          </w:p>
        </w:tc>
        <w:tc>
          <w:tcPr>
            <w:tcW w:w="2187" w:type="dxa"/>
            <w:tcBorders>
              <w:top w:val="single" w:sz="4" w:space="0" w:color="auto"/>
              <w:left w:val="single" w:sz="4" w:space="0" w:color="auto"/>
              <w:bottom w:val="single" w:sz="4" w:space="0" w:color="auto"/>
              <w:right w:val="single" w:sz="4" w:space="0" w:color="auto"/>
            </w:tcBorders>
            <w:vAlign w:val="center"/>
          </w:tcPr>
          <w:p w14:paraId="1002FA6A" w14:textId="77777777" w:rsidR="00AD62C6" w:rsidRPr="00C31E24" w:rsidRDefault="00AD62C6">
            <w:pPr>
              <w:pStyle w:val="TAL"/>
              <w:spacing w:line="256" w:lineRule="auto"/>
              <w:rPr>
                <w:lang w:eastAsia="en-US"/>
              </w:rPr>
            </w:pPr>
          </w:p>
        </w:tc>
        <w:tc>
          <w:tcPr>
            <w:tcW w:w="2187" w:type="dxa"/>
            <w:tcBorders>
              <w:top w:val="single" w:sz="4" w:space="0" w:color="auto"/>
              <w:left w:val="single" w:sz="4" w:space="0" w:color="auto"/>
              <w:bottom w:val="single" w:sz="4" w:space="0" w:color="auto"/>
              <w:right w:val="single" w:sz="4" w:space="0" w:color="auto"/>
            </w:tcBorders>
            <w:hideMark/>
          </w:tcPr>
          <w:p w14:paraId="5D4D6BA7" w14:textId="77777777" w:rsidR="00AD62C6" w:rsidRPr="00C31E24" w:rsidRDefault="00AD62C6">
            <w:pPr>
              <w:pStyle w:val="TAL"/>
              <w:spacing w:line="256" w:lineRule="auto"/>
              <w:rPr>
                <w:b/>
                <w:bCs/>
                <w:lang w:eastAsia="en-US"/>
              </w:rPr>
            </w:pPr>
            <w:r w:rsidRPr="00C31E24">
              <w:rPr>
                <w:b/>
                <w:bCs/>
                <w:lang w:eastAsia="en-US"/>
              </w:rPr>
              <w:t>SDP message</w:t>
            </w:r>
          </w:p>
        </w:tc>
        <w:tc>
          <w:tcPr>
            <w:tcW w:w="1367" w:type="dxa"/>
            <w:tcBorders>
              <w:top w:val="single" w:sz="4" w:space="0" w:color="auto"/>
              <w:left w:val="single" w:sz="4" w:space="0" w:color="auto"/>
              <w:bottom w:val="single" w:sz="4" w:space="0" w:color="auto"/>
              <w:right w:val="single" w:sz="4" w:space="0" w:color="auto"/>
            </w:tcBorders>
          </w:tcPr>
          <w:p w14:paraId="7E27D9E1" w14:textId="77777777" w:rsidR="00AD62C6" w:rsidRPr="00C31E24" w:rsidRDefault="00AD62C6">
            <w:pPr>
              <w:pStyle w:val="TAL"/>
              <w:spacing w:line="256" w:lineRule="auto"/>
              <w:rPr>
                <w:lang w:eastAsia="en-US"/>
              </w:rPr>
            </w:pPr>
          </w:p>
        </w:tc>
        <w:tc>
          <w:tcPr>
            <w:tcW w:w="1184" w:type="dxa"/>
            <w:tcBorders>
              <w:top w:val="single" w:sz="4" w:space="0" w:color="auto"/>
              <w:left w:val="single" w:sz="4" w:space="0" w:color="auto"/>
              <w:bottom w:val="single" w:sz="4" w:space="0" w:color="auto"/>
              <w:right w:val="single" w:sz="4" w:space="0" w:color="auto"/>
            </w:tcBorders>
            <w:vAlign w:val="bottom"/>
          </w:tcPr>
          <w:p w14:paraId="59DE8260" w14:textId="77777777" w:rsidR="00AD62C6" w:rsidRPr="00C31E24" w:rsidRDefault="00AD62C6">
            <w:pPr>
              <w:pStyle w:val="TAL"/>
              <w:spacing w:line="256" w:lineRule="auto"/>
              <w:rPr>
                <w:lang w:eastAsia="en-US"/>
              </w:rPr>
            </w:pPr>
          </w:p>
        </w:tc>
      </w:tr>
      <w:tr w:rsidR="00AD62C6" w:rsidRPr="00C31E24" w14:paraId="16B75E54" w14:textId="77777777" w:rsidTr="00AD62C6">
        <w:tc>
          <w:tcPr>
            <w:tcW w:w="2709" w:type="dxa"/>
            <w:tcBorders>
              <w:top w:val="single" w:sz="4" w:space="0" w:color="auto"/>
              <w:left w:val="single" w:sz="4" w:space="0" w:color="auto"/>
              <w:bottom w:val="single" w:sz="4" w:space="0" w:color="auto"/>
              <w:right w:val="single" w:sz="4" w:space="0" w:color="auto"/>
            </w:tcBorders>
            <w:vAlign w:val="center"/>
            <w:hideMark/>
          </w:tcPr>
          <w:p w14:paraId="53AB9041" w14:textId="77777777" w:rsidR="00AD62C6" w:rsidRPr="00C31E24" w:rsidRDefault="00AD62C6">
            <w:pPr>
              <w:pStyle w:val="TAL"/>
              <w:spacing w:line="256" w:lineRule="auto"/>
              <w:rPr>
                <w:lang w:eastAsia="en-US"/>
              </w:rPr>
            </w:pPr>
            <w:r w:rsidRPr="00C31E24">
              <w:rPr>
                <w:lang w:eastAsia="en-US"/>
              </w:rPr>
              <w:t xml:space="preserve">    MIME-part-header</w:t>
            </w:r>
          </w:p>
        </w:tc>
        <w:tc>
          <w:tcPr>
            <w:tcW w:w="2187" w:type="dxa"/>
            <w:tcBorders>
              <w:top w:val="single" w:sz="4" w:space="0" w:color="auto"/>
              <w:left w:val="single" w:sz="4" w:space="0" w:color="auto"/>
              <w:bottom w:val="single" w:sz="4" w:space="0" w:color="auto"/>
              <w:right w:val="single" w:sz="4" w:space="0" w:color="auto"/>
            </w:tcBorders>
          </w:tcPr>
          <w:p w14:paraId="77C9EB7F" w14:textId="77777777" w:rsidR="00AD62C6" w:rsidRPr="00C31E24" w:rsidRDefault="00AD62C6">
            <w:pPr>
              <w:pStyle w:val="TAL"/>
              <w:spacing w:line="256" w:lineRule="auto"/>
              <w:rPr>
                <w:lang w:eastAsia="en-US"/>
              </w:rPr>
            </w:pPr>
          </w:p>
        </w:tc>
        <w:tc>
          <w:tcPr>
            <w:tcW w:w="2187" w:type="dxa"/>
            <w:tcBorders>
              <w:top w:val="single" w:sz="4" w:space="0" w:color="auto"/>
              <w:left w:val="single" w:sz="4" w:space="0" w:color="auto"/>
              <w:bottom w:val="single" w:sz="4" w:space="0" w:color="auto"/>
              <w:right w:val="single" w:sz="4" w:space="0" w:color="auto"/>
            </w:tcBorders>
          </w:tcPr>
          <w:p w14:paraId="185C57D5" w14:textId="77777777" w:rsidR="00AD62C6" w:rsidRPr="00C31E24" w:rsidRDefault="00AD62C6">
            <w:pPr>
              <w:pStyle w:val="TAL"/>
              <w:spacing w:line="256" w:lineRule="auto"/>
              <w:rPr>
                <w:lang w:eastAsia="en-US"/>
              </w:rPr>
            </w:pPr>
          </w:p>
        </w:tc>
        <w:tc>
          <w:tcPr>
            <w:tcW w:w="1367" w:type="dxa"/>
            <w:tcBorders>
              <w:top w:val="single" w:sz="4" w:space="0" w:color="auto"/>
              <w:left w:val="single" w:sz="4" w:space="0" w:color="auto"/>
              <w:bottom w:val="single" w:sz="4" w:space="0" w:color="auto"/>
              <w:right w:val="single" w:sz="4" w:space="0" w:color="auto"/>
            </w:tcBorders>
          </w:tcPr>
          <w:p w14:paraId="29A2410D" w14:textId="77777777" w:rsidR="00AD62C6" w:rsidRPr="00C31E24" w:rsidRDefault="00AD62C6">
            <w:pPr>
              <w:pStyle w:val="TAL"/>
              <w:spacing w:line="256" w:lineRule="auto"/>
              <w:rPr>
                <w:lang w:eastAsia="en-US"/>
              </w:rPr>
            </w:pPr>
          </w:p>
        </w:tc>
        <w:tc>
          <w:tcPr>
            <w:tcW w:w="1184" w:type="dxa"/>
            <w:tcBorders>
              <w:top w:val="single" w:sz="4" w:space="0" w:color="auto"/>
              <w:left w:val="single" w:sz="4" w:space="0" w:color="auto"/>
              <w:bottom w:val="single" w:sz="4" w:space="0" w:color="auto"/>
              <w:right w:val="single" w:sz="4" w:space="0" w:color="auto"/>
            </w:tcBorders>
            <w:vAlign w:val="bottom"/>
          </w:tcPr>
          <w:p w14:paraId="50A64BD1" w14:textId="77777777" w:rsidR="00AD62C6" w:rsidRPr="00C31E24" w:rsidRDefault="00AD62C6">
            <w:pPr>
              <w:pStyle w:val="TAL"/>
              <w:spacing w:line="256" w:lineRule="auto"/>
              <w:rPr>
                <w:lang w:eastAsia="en-US"/>
              </w:rPr>
            </w:pPr>
          </w:p>
        </w:tc>
      </w:tr>
      <w:tr w:rsidR="00AD62C6" w:rsidRPr="00C31E24" w14:paraId="42DB1BBF" w14:textId="77777777" w:rsidTr="00AD62C6">
        <w:tc>
          <w:tcPr>
            <w:tcW w:w="2709" w:type="dxa"/>
            <w:tcBorders>
              <w:top w:val="single" w:sz="4" w:space="0" w:color="auto"/>
              <w:left w:val="single" w:sz="4" w:space="0" w:color="auto"/>
              <w:bottom w:val="single" w:sz="4" w:space="0" w:color="auto"/>
              <w:right w:val="single" w:sz="4" w:space="0" w:color="auto"/>
            </w:tcBorders>
            <w:vAlign w:val="center"/>
            <w:hideMark/>
          </w:tcPr>
          <w:p w14:paraId="13AA8859" w14:textId="77777777" w:rsidR="00AD62C6" w:rsidRPr="00C31E24" w:rsidRDefault="00AD62C6">
            <w:pPr>
              <w:pStyle w:val="TAL"/>
              <w:spacing w:line="256" w:lineRule="auto"/>
              <w:rPr>
                <w:lang w:eastAsia="en-US"/>
              </w:rPr>
            </w:pPr>
            <w:r w:rsidRPr="00C31E24">
              <w:rPr>
                <w:lang w:eastAsia="en-US"/>
              </w:rPr>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103D6AEB" w14:textId="77777777" w:rsidR="00AD62C6" w:rsidRPr="00C31E24" w:rsidRDefault="00AD62C6">
            <w:pPr>
              <w:pStyle w:val="TAL"/>
              <w:spacing w:line="256" w:lineRule="auto"/>
              <w:rPr>
                <w:lang w:eastAsia="en-US"/>
              </w:rPr>
            </w:pPr>
            <w:r w:rsidRPr="00C31E24">
              <w:rPr>
                <w:lang w:eastAsia="en-US"/>
              </w:rPr>
              <w:t>SDP as described in Table 6.1.3.1.3.3-5</w:t>
            </w:r>
          </w:p>
        </w:tc>
        <w:tc>
          <w:tcPr>
            <w:tcW w:w="2187" w:type="dxa"/>
            <w:tcBorders>
              <w:top w:val="single" w:sz="4" w:space="0" w:color="auto"/>
              <w:left w:val="single" w:sz="4" w:space="0" w:color="auto"/>
              <w:bottom w:val="single" w:sz="4" w:space="0" w:color="auto"/>
              <w:right w:val="single" w:sz="4" w:space="0" w:color="auto"/>
            </w:tcBorders>
          </w:tcPr>
          <w:p w14:paraId="1F3B6FC5" w14:textId="77777777" w:rsidR="00AD62C6" w:rsidRPr="00C31E24" w:rsidRDefault="00AD62C6">
            <w:pPr>
              <w:pStyle w:val="TAL"/>
              <w:spacing w:line="256" w:lineRule="auto"/>
              <w:rPr>
                <w:lang w:eastAsia="en-US"/>
              </w:rPr>
            </w:pPr>
          </w:p>
        </w:tc>
        <w:tc>
          <w:tcPr>
            <w:tcW w:w="1367" w:type="dxa"/>
            <w:tcBorders>
              <w:top w:val="single" w:sz="4" w:space="0" w:color="auto"/>
              <w:left w:val="single" w:sz="4" w:space="0" w:color="auto"/>
              <w:bottom w:val="single" w:sz="4" w:space="0" w:color="auto"/>
              <w:right w:val="single" w:sz="4" w:space="0" w:color="auto"/>
            </w:tcBorders>
          </w:tcPr>
          <w:p w14:paraId="463BAD76" w14:textId="77777777" w:rsidR="00AD62C6" w:rsidRPr="00C31E24" w:rsidRDefault="00AD62C6">
            <w:pPr>
              <w:pStyle w:val="TAL"/>
              <w:spacing w:line="256" w:lineRule="auto"/>
              <w:rPr>
                <w:lang w:eastAsia="en-US"/>
              </w:rPr>
            </w:pPr>
          </w:p>
        </w:tc>
        <w:tc>
          <w:tcPr>
            <w:tcW w:w="1184" w:type="dxa"/>
            <w:tcBorders>
              <w:top w:val="single" w:sz="4" w:space="0" w:color="auto"/>
              <w:left w:val="single" w:sz="4" w:space="0" w:color="auto"/>
              <w:bottom w:val="single" w:sz="4" w:space="0" w:color="auto"/>
              <w:right w:val="single" w:sz="4" w:space="0" w:color="auto"/>
            </w:tcBorders>
            <w:vAlign w:val="bottom"/>
          </w:tcPr>
          <w:p w14:paraId="7A7A59FC" w14:textId="77777777" w:rsidR="00AD62C6" w:rsidRPr="00C31E24" w:rsidRDefault="00AD62C6">
            <w:pPr>
              <w:pStyle w:val="TAL"/>
              <w:spacing w:line="256" w:lineRule="auto"/>
              <w:rPr>
                <w:lang w:eastAsia="en-US"/>
              </w:rPr>
            </w:pPr>
          </w:p>
        </w:tc>
      </w:tr>
    </w:tbl>
    <w:p w14:paraId="6AC44A52" w14:textId="77777777" w:rsidR="00AD62C6" w:rsidRPr="00C31E24" w:rsidRDefault="00AD62C6" w:rsidP="00AD62C6"/>
    <w:p w14:paraId="07642720" w14:textId="77777777" w:rsidR="00AD62C6" w:rsidRPr="00C31E24" w:rsidRDefault="00AD62C6" w:rsidP="00AD62C6">
      <w:pPr>
        <w:pStyle w:val="TH"/>
      </w:pPr>
      <w:r w:rsidRPr="00C31E24">
        <w:t>Table 6.1.3.1.3.3-5: SDP in SIP 200 (OK) (Table 6.1.3.1.3.3-4)</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D62C6" w:rsidRPr="00C31E24" w14:paraId="6096BA69" w14:textId="77777777" w:rsidTr="00AD62C6">
        <w:trPr>
          <w:tblHeader/>
        </w:trPr>
        <w:tc>
          <w:tcPr>
            <w:tcW w:w="9531" w:type="dxa"/>
            <w:tcBorders>
              <w:top w:val="single" w:sz="4" w:space="0" w:color="auto"/>
              <w:left w:val="single" w:sz="4" w:space="0" w:color="auto"/>
              <w:bottom w:val="single" w:sz="4" w:space="0" w:color="auto"/>
              <w:right w:val="single" w:sz="4" w:space="0" w:color="auto"/>
            </w:tcBorders>
            <w:hideMark/>
          </w:tcPr>
          <w:p w14:paraId="283DA95A" w14:textId="77777777" w:rsidR="00AD62C6" w:rsidRPr="00C31E24" w:rsidRDefault="00AD62C6">
            <w:pPr>
              <w:pStyle w:val="TAL"/>
              <w:spacing w:line="256" w:lineRule="auto"/>
              <w:rPr>
                <w:lang w:eastAsia="en-US"/>
              </w:rPr>
            </w:pPr>
            <w:r w:rsidRPr="00C31E24">
              <w:rPr>
                <w:lang w:eastAsia="en-US"/>
              </w:rPr>
              <w:t>Derivation Path: TS 36.579-1 [2], Table 5.5.3.1.2-2, conditions FIRST_SDP_FROM_SS, SDP_ANSWER, IMPLICIT_GRANT_REQUESTED</w:t>
            </w:r>
          </w:p>
        </w:tc>
      </w:tr>
    </w:tbl>
    <w:p w14:paraId="117A2A62" w14:textId="77777777" w:rsidR="00AD62C6" w:rsidRPr="00C31E24" w:rsidRDefault="00AD62C6" w:rsidP="00AD62C6"/>
    <w:p w14:paraId="16B8BC15" w14:textId="77777777" w:rsidR="00AD62C6" w:rsidRPr="00C31E24" w:rsidRDefault="00AD62C6" w:rsidP="00AD62C6">
      <w:pPr>
        <w:pStyle w:val="TH"/>
      </w:pPr>
      <w:r w:rsidRPr="00C31E24">
        <w:t>Table 6.1.3.1.3.3-6: SIP SUBSCRIBE (Step 5, Table 6.1.3.1.3.2-1; 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4B0AEA03" w14:textId="77777777" w:rsidTr="00AD62C6">
        <w:tc>
          <w:tcPr>
            <w:tcW w:w="9645" w:type="dxa"/>
            <w:gridSpan w:val="5"/>
            <w:tcBorders>
              <w:top w:val="single" w:sz="4" w:space="0" w:color="auto"/>
              <w:left w:val="single" w:sz="4" w:space="0" w:color="auto"/>
              <w:bottom w:val="single" w:sz="4" w:space="0" w:color="auto"/>
              <w:right w:val="single" w:sz="4" w:space="0" w:color="auto"/>
            </w:tcBorders>
            <w:hideMark/>
          </w:tcPr>
          <w:p w14:paraId="48143A3C" w14:textId="77777777" w:rsidR="00AD62C6" w:rsidRPr="00C31E24" w:rsidRDefault="00AD62C6">
            <w:pPr>
              <w:pStyle w:val="TAL"/>
              <w:spacing w:line="256" w:lineRule="auto"/>
              <w:rPr>
                <w:b/>
                <w:lang w:eastAsia="en-US"/>
              </w:rPr>
            </w:pPr>
            <w:r w:rsidRPr="00C31E24">
              <w:rPr>
                <w:lang w:eastAsia="en-US"/>
              </w:rPr>
              <w:t>Derivation Path: TS 36.579-1 [2], Table 5.5.2.14-1</w:t>
            </w:r>
          </w:p>
        </w:tc>
      </w:tr>
      <w:tr w:rsidR="00AD62C6" w:rsidRPr="00C31E24" w14:paraId="7FAE143A"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CC0433D" w14:textId="77777777" w:rsidR="00AD62C6" w:rsidRPr="00C31E24" w:rsidRDefault="00AD62C6">
            <w:pPr>
              <w:pStyle w:val="TAH"/>
              <w:spacing w:line="256" w:lineRule="auto"/>
              <w:rPr>
                <w:lang w:eastAsia="en-US"/>
              </w:rPr>
            </w:pPr>
            <w:r w:rsidRPr="00C31E24">
              <w:rPr>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6E0664E" w14:textId="77777777" w:rsidR="00AD62C6" w:rsidRPr="00C31E24" w:rsidRDefault="00AD62C6">
            <w:pPr>
              <w:pStyle w:val="TAH"/>
              <w:spacing w:line="256" w:lineRule="auto"/>
              <w:rPr>
                <w:lang w:eastAsia="en-US"/>
              </w:rPr>
            </w:pPr>
            <w:r w:rsidRPr="00C31E24">
              <w:rPr>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19C1B4F3" w14:textId="77777777" w:rsidR="00AD62C6" w:rsidRPr="00C31E24" w:rsidRDefault="00AD62C6">
            <w:pPr>
              <w:pStyle w:val="TAH"/>
              <w:spacing w:line="256" w:lineRule="auto"/>
              <w:rPr>
                <w:lang w:eastAsia="en-US"/>
              </w:rPr>
            </w:pPr>
            <w:r w:rsidRPr="00C31E24">
              <w:rPr>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3747966F" w14:textId="77777777" w:rsidR="00AD62C6" w:rsidRPr="00C31E24" w:rsidRDefault="00AD62C6">
            <w:pPr>
              <w:pStyle w:val="TAH"/>
              <w:spacing w:line="256" w:lineRule="auto"/>
              <w:rPr>
                <w:lang w:eastAsia="en-US"/>
              </w:rPr>
            </w:pPr>
            <w:r w:rsidRPr="00C31E24">
              <w:rPr>
                <w:lang w:eastAsia="en-US"/>
              </w:rPr>
              <w:t>Reference</w:t>
            </w:r>
          </w:p>
        </w:tc>
        <w:tc>
          <w:tcPr>
            <w:tcW w:w="1135" w:type="dxa"/>
            <w:tcBorders>
              <w:top w:val="single" w:sz="4" w:space="0" w:color="auto"/>
              <w:left w:val="single" w:sz="4" w:space="0" w:color="auto"/>
              <w:bottom w:val="single" w:sz="4" w:space="0" w:color="auto"/>
              <w:right w:val="single" w:sz="4" w:space="0" w:color="auto"/>
            </w:tcBorders>
            <w:hideMark/>
          </w:tcPr>
          <w:p w14:paraId="5062F717"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46BEF701"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544B0455" w14:textId="77777777" w:rsidR="00AD62C6" w:rsidRPr="00C31E24" w:rsidRDefault="00AD62C6">
            <w:pPr>
              <w:pStyle w:val="TAL"/>
              <w:spacing w:line="256" w:lineRule="auto"/>
              <w:rPr>
                <w:b/>
                <w:bCs/>
                <w:lang w:eastAsia="en-US"/>
              </w:rPr>
            </w:pPr>
            <w:r w:rsidRPr="00C31E24">
              <w:rPr>
                <w:b/>
                <w:bCs/>
                <w:lang w:eastAsia="en-US"/>
              </w:rPr>
              <w:t>Request-Line</w:t>
            </w:r>
          </w:p>
        </w:tc>
        <w:tc>
          <w:tcPr>
            <w:tcW w:w="2127" w:type="dxa"/>
            <w:tcBorders>
              <w:top w:val="single" w:sz="4" w:space="0" w:color="auto"/>
              <w:left w:val="single" w:sz="4" w:space="0" w:color="auto"/>
              <w:bottom w:val="single" w:sz="4" w:space="0" w:color="auto"/>
              <w:right w:val="single" w:sz="4" w:space="0" w:color="auto"/>
            </w:tcBorders>
          </w:tcPr>
          <w:p w14:paraId="5CF2161B"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4E46F2DC"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12DFAEBA"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2A3ED004" w14:textId="77777777" w:rsidR="00AD62C6" w:rsidRPr="00C31E24" w:rsidRDefault="00AD62C6">
            <w:pPr>
              <w:pStyle w:val="TAL"/>
              <w:spacing w:line="256" w:lineRule="auto"/>
              <w:rPr>
                <w:lang w:eastAsia="en-US"/>
              </w:rPr>
            </w:pPr>
          </w:p>
        </w:tc>
      </w:tr>
      <w:tr w:rsidR="00AD62C6" w:rsidRPr="00C31E24" w14:paraId="67D3313D"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2716BB21" w14:textId="77777777" w:rsidR="00AD62C6" w:rsidRPr="00C31E24" w:rsidRDefault="00AD62C6">
            <w:pPr>
              <w:pStyle w:val="TAL"/>
              <w:spacing w:line="256" w:lineRule="auto"/>
              <w:rPr>
                <w:lang w:eastAsia="en-US"/>
              </w:rPr>
            </w:pPr>
            <w:r w:rsidRPr="00C31E24">
              <w:rPr>
                <w:lang w:eastAsia="en-US"/>
              </w:rPr>
              <w:t xml:space="preserve">  Request-URI</w:t>
            </w:r>
          </w:p>
        </w:tc>
        <w:tc>
          <w:tcPr>
            <w:tcW w:w="2127" w:type="dxa"/>
            <w:tcBorders>
              <w:top w:val="single" w:sz="4" w:space="0" w:color="auto"/>
              <w:left w:val="single" w:sz="4" w:space="0" w:color="auto"/>
              <w:bottom w:val="single" w:sz="4" w:space="0" w:color="auto"/>
              <w:right w:val="single" w:sz="4" w:space="0" w:color="auto"/>
            </w:tcBorders>
            <w:hideMark/>
          </w:tcPr>
          <w:p w14:paraId="2E15ABB1" w14:textId="77777777" w:rsidR="00AD62C6" w:rsidRPr="00C31E24" w:rsidRDefault="00AD62C6">
            <w:pPr>
              <w:pStyle w:val="TAL"/>
              <w:spacing w:line="256" w:lineRule="auto"/>
              <w:rPr>
                <w:lang w:eastAsia="en-US"/>
              </w:rPr>
            </w:pPr>
            <w:r w:rsidRPr="00C31E24">
              <w:rPr>
                <w:lang w:eastAsia="en-US"/>
              </w:rPr>
              <w:t xml:space="preserve">The </w:t>
            </w:r>
            <w:r w:rsidRPr="00C31E24">
              <w:rPr>
                <w:rFonts w:eastAsia="SimSun"/>
                <w:lang w:eastAsia="en-US"/>
              </w:rPr>
              <w:t>MCVideo session</w:t>
            </w:r>
            <w:r w:rsidRPr="00C31E24">
              <w:rPr>
                <w:lang w:eastAsia="en-US"/>
              </w:rPr>
              <w:t xml:space="preserve"> identity of the group session</w:t>
            </w:r>
          </w:p>
        </w:tc>
        <w:tc>
          <w:tcPr>
            <w:tcW w:w="2127" w:type="dxa"/>
            <w:tcBorders>
              <w:top w:val="single" w:sz="4" w:space="0" w:color="auto"/>
              <w:left w:val="single" w:sz="4" w:space="0" w:color="auto"/>
              <w:bottom w:val="single" w:sz="4" w:space="0" w:color="auto"/>
              <w:right w:val="single" w:sz="4" w:space="0" w:color="auto"/>
            </w:tcBorders>
            <w:hideMark/>
          </w:tcPr>
          <w:p w14:paraId="106882D1" w14:textId="77777777" w:rsidR="00AD62C6" w:rsidRPr="00C31E24" w:rsidRDefault="00AD62C6">
            <w:pPr>
              <w:pStyle w:val="TAL"/>
              <w:spacing w:line="256" w:lineRule="auto"/>
              <w:rPr>
                <w:lang w:eastAsia="en-US"/>
              </w:rPr>
            </w:pPr>
            <w:r w:rsidRPr="00C31E24">
              <w:rPr>
                <w:lang w:eastAsia="en-US"/>
              </w:rPr>
              <w:t>The public service identity identifying the originating participating MCVideo function serving the MCVideo user</w:t>
            </w:r>
          </w:p>
        </w:tc>
        <w:tc>
          <w:tcPr>
            <w:tcW w:w="1419" w:type="dxa"/>
            <w:tcBorders>
              <w:top w:val="single" w:sz="4" w:space="0" w:color="auto"/>
              <w:left w:val="single" w:sz="4" w:space="0" w:color="auto"/>
              <w:bottom w:val="single" w:sz="4" w:space="0" w:color="auto"/>
              <w:right w:val="single" w:sz="4" w:space="0" w:color="auto"/>
            </w:tcBorders>
            <w:hideMark/>
          </w:tcPr>
          <w:p w14:paraId="146F336A" w14:textId="77777777" w:rsidR="00AD62C6" w:rsidRPr="00C31E24" w:rsidRDefault="00AD62C6">
            <w:pPr>
              <w:pStyle w:val="TAL"/>
              <w:spacing w:line="256" w:lineRule="auto"/>
              <w:rPr>
                <w:lang w:eastAsia="en-US"/>
              </w:rPr>
            </w:pPr>
            <w:r w:rsidRPr="00C31E24">
              <w:rPr>
                <w:lang w:eastAsia="en-US"/>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091438C9" w14:textId="77777777" w:rsidR="00AD62C6" w:rsidRPr="00C31E24" w:rsidRDefault="00AD62C6">
            <w:pPr>
              <w:pStyle w:val="TAL"/>
              <w:spacing w:line="256" w:lineRule="auto"/>
              <w:rPr>
                <w:lang w:eastAsia="en-US"/>
              </w:rPr>
            </w:pPr>
          </w:p>
        </w:tc>
      </w:tr>
      <w:tr w:rsidR="00AD62C6" w:rsidRPr="00C31E24" w14:paraId="6F42CC6B"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2C14D02C" w14:textId="77777777" w:rsidR="00AD62C6" w:rsidRPr="00C31E24" w:rsidRDefault="00AD62C6">
            <w:pPr>
              <w:pStyle w:val="TAL"/>
              <w:spacing w:line="256" w:lineRule="auto"/>
              <w:rPr>
                <w:b/>
                <w:bCs/>
                <w:lang w:eastAsia="en-US"/>
              </w:rPr>
            </w:pPr>
            <w:r w:rsidRPr="00C31E24">
              <w:rPr>
                <w:b/>
                <w:bCs/>
                <w:lang w:eastAsia="en-US"/>
              </w:rPr>
              <w:t>Accept-Contact</w:t>
            </w:r>
          </w:p>
        </w:tc>
        <w:tc>
          <w:tcPr>
            <w:tcW w:w="2127" w:type="dxa"/>
            <w:tcBorders>
              <w:top w:val="single" w:sz="4" w:space="0" w:color="auto"/>
              <w:left w:val="single" w:sz="4" w:space="0" w:color="auto"/>
              <w:bottom w:val="single" w:sz="4" w:space="0" w:color="auto"/>
              <w:right w:val="single" w:sz="4" w:space="0" w:color="auto"/>
            </w:tcBorders>
          </w:tcPr>
          <w:p w14:paraId="3582E7C0"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7A017A54"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25BED098"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2455163C" w14:textId="77777777" w:rsidR="00AD62C6" w:rsidRPr="00C31E24" w:rsidRDefault="00AD62C6">
            <w:pPr>
              <w:pStyle w:val="TAL"/>
              <w:spacing w:line="256" w:lineRule="auto"/>
              <w:rPr>
                <w:lang w:eastAsia="en-US"/>
              </w:rPr>
            </w:pPr>
          </w:p>
        </w:tc>
      </w:tr>
      <w:tr w:rsidR="00AD62C6" w:rsidRPr="00C31E24" w14:paraId="1F9229BD"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0A90FCB" w14:textId="77777777" w:rsidR="00AD62C6" w:rsidRPr="00C31E24" w:rsidRDefault="00AD62C6">
            <w:pPr>
              <w:pStyle w:val="TAL"/>
              <w:spacing w:line="256" w:lineRule="auto"/>
              <w:rPr>
                <w:lang w:eastAsia="en-US"/>
              </w:rPr>
            </w:pPr>
            <w:r w:rsidRPr="00C31E24">
              <w:rPr>
                <w:lang w:eastAsia="en-US"/>
              </w:rPr>
              <w:t xml:space="preserve">  ac-value</w:t>
            </w:r>
          </w:p>
        </w:tc>
        <w:tc>
          <w:tcPr>
            <w:tcW w:w="2127" w:type="dxa"/>
            <w:tcBorders>
              <w:top w:val="single" w:sz="4" w:space="0" w:color="auto"/>
              <w:left w:val="single" w:sz="4" w:space="0" w:color="auto"/>
              <w:bottom w:val="single" w:sz="4" w:space="0" w:color="auto"/>
              <w:right w:val="single" w:sz="4" w:space="0" w:color="auto"/>
            </w:tcBorders>
          </w:tcPr>
          <w:p w14:paraId="20CFC061"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5D1416CA"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66BB1D25"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335A0582" w14:textId="77777777" w:rsidR="00AD62C6" w:rsidRPr="00C31E24" w:rsidRDefault="00AD62C6">
            <w:pPr>
              <w:pStyle w:val="TAL"/>
              <w:spacing w:line="256" w:lineRule="auto"/>
              <w:rPr>
                <w:lang w:eastAsia="en-US"/>
              </w:rPr>
            </w:pPr>
          </w:p>
        </w:tc>
      </w:tr>
      <w:tr w:rsidR="00AD62C6" w:rsidRPr="00C31E24" w14:paraId="61D45779"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45580583" w14:textId="77777777" w:rsidR="00AD62C6" w:rsidRPr="00C31E24" w:rsidRDefault="00AD62C6">
            <w:pPr>
              <w:pStyle w:val="TAL"/>
              <w:spacing w:line="256" w:lineRule="auto"/>
              <w:rPr>
                <w:lang w:eastAsia="en-US"/>
              </w:rPr>
            </w:pPr>
            <w:r w:rsidRPr="00C31E24">
              <w:rPr>
                <w:lang w:eastAsia="en-US"/>
              </w:rPr>
              <w:t xml:space="preserve">    feature-param</w:t>
            </w:r>
          </w:p>
        </w:tc>
        <w:tc>
          <w:tcPr>
            <w:tcW w:w="2127" w:type="dxa"/>
            <w:tcBorders>
              <w:top w:val="single" w:sz="4" w:space="0" w:color="auto"/>
              <w:left w:val="single" w:sz="4" w:space="0" w:color="auto"/>
              <w:bottom w:val="single" w:sz="4" w:space="0" w:color="auto"/>
              <w:right w:val="single" w:sz="4" w:space="0" w:color="auto"/>
            </w:tcBorders>
            <w:hideMark/>
          </w:tcPr>
          <w:p w14:paraId="5CD841DD" w14:textId="77777777" w:rsidR="00AD62C6" w:rsidRPr="00C31E24" w:rsidRDefault="00AD62C6">
            <w:pPr>
              <w:pStyle w:val="TAL"/>
              <w:spacing w:line="256" w:lineRule="auto"/>
              <w:rPr>
                <w:lang w:eastAsia="en-US"/>
              </w:rPr>
            </w:pPr>
            <w:r w:rsidRPr="00C31E24">
              <w:rPr>
                <w:lang w:eastAsia="en-US"/>
              </w:rPr>
              <w:t>"+g.3gpp.icsi-ref=urn:urn-7:3gpp-service.ims.icsi.mcptt"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6F639BDD"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5B5F72A8" w14:textId="77777777" w:rsidR="00AD62C6" w:rsidRPr="00C31E24" w:rsidRDefault="00AD62C6">
            <w:pPr>
              <w:pStyle w:val="TAL"/>
              <w:spacing w:line="256" w:lineRule="auto"/>
              <w:rPr>
                <w:lang w:eastAsia="en-US"/>
              </w:rPr>
            </w:pPr>
            <w:r w:rsidRPr="00C31E24">
              <w:rPr>
                <w:lang w:eastAsia="en-US"/>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77BE7D28" w14:textId="77777777" w:rsidR="00AD62C6" w:rsidRPr="00C31E24" w:rsidRDefault="00AD62C6">
            <w:pPr>
              <w:pStyle w:val="TAL"/>
              <w:spacing w:line="256" w:lineRule="auto"/>
              <w:rPr>
                <w:lang w:eastAsia="en-US"/>
              </w:rPr>
            </w:pPr>
          </w:p>
        </w:tc>
      </w:tr>
      <w:tr w:rsidR="00AD62C6" w:rsidRPr="00C31E24" w14:paraId="3EBB8DE7"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2A2CA52F" w14:textId="77777777" w:rsidR="00AD62C6" w:rsidRPr="00C31E24" w:rsidRDefault="00AD62C6">
            <w:pPr>
              <w:pStyle w:val="TAL"/>
              <w:spacing w:line="256" w:lineRule="auto"/>
              <w:rPr>
                <w:lang w:eastAsia="en-US"/>
              </w:rPr>
            </w:pPr>
            <w:r w:rsidRPr="00C31E24">
              <w:rPr>
                <w:lang w:eastAsia="en-US"/>
              </w:rPr>
              <w:t xml:space="preserve">    req-param</w:t>
            </w:r>
          </w:p>
        </w:tc>
        <w:tc>
          <w:tcPr>
            <w:tcW w:w="2127" w:type="dxa"/>
            <w:tcBorders>
              <w:top w:val="single" w:sz="4" w:space="0" w:color="auto"/>
              <w:left w:val="single" w:sz="4" w:space="0" w:color="auto"/>
              <w:bottom w:val="single" w:sz="4" w:space="0" w:color="auto"/>
              <w:right w:val="single" w:sz="4" w:space="0" w:color="auto"/>
            </w:tcBorders>
            <w:hideMark/>
          </w:tcPr>
          <w:p w14:paraId="0DC9C8F4" w14:textId="77777777" w:rsidR="00AD62C6" w:rsidRPr="00C31E24" w:rsidRDefault="00AD62C6">
            <w:pPr>
              <w:pStyle w:val="TAL"/>
              <w:spacing w:line="256" w:lineRule="auto"/>
              <w:rPr>
                <w:lang w:eastAsia="en-US"/>
              </w:rPr>
            </w:pPr>
            <w:r w:rsidRPr="00C31E24">
              <w:rPr>
                <w:lang w:eastAsia="en-US"/>
              </w:rPr>
              <w:t>"require"</w:t>
            </w:r>
          </w:p>
        </w:tc>
        <w:tc>
          <w:tcPr>
            <w:tcW w:w="2127" w:type="dxa"/>
            <w:tcBorders>
              <w:top w:val="single" w:sz="4" w:space="0" w:color="auto"/>
              <w:left w:val="single" w:sz="4" w:space="0" w:color="auto"/>
              <w:bottom w:val="single" w:sz="4" w:space="0" w:color="auto"/>
              <w:right w:val="single" w:sz="4" w:space="0" w:color="auto"/>
            </w:tcBorders>
          </w:tcPr>
          <w:p w14:paraId="112EFA0E"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523BB484" w14:textId="77777777" w:rsidR="00AD62C6" w:rsidRPr="00C31E24" w:rsidRDefault="00AD62C6">
            <w:pPr>
              <w:pStyle w:val="TAL"/>
              <w:spacing w:line="256" w:lineRule="auto"/>
              <w:rPr>
                <w:lang w:eastAsia="en-US"/>
              </w:rPr>
            </w:pPr>
            <w:r w:rsidRPr="00C31E24">
              <w:rPr>
                <w:lang w:eastAsia="en-US"/>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57890617" w14:textId="77777777" w:rsidR="00AD62C6" w:rsidRPr="00C31E24" w:rsidRDefault="00AD62C6">
            <w:pPr>
              <w:pStyle w:val="TAL"/>
              <w:spacing w:line="256" w:lineRule="auto"/>
              <w:rPr>
                <w:lang w:eastAsia="en-US"/>
              </w:rPr>
            </w:pPr>
          </w:p>
        </w:tc>
      </w:tr>
      <w:tr w:rsidR="00AD62C6" w:rsidRPr="00C31E24" w14:paraId="53FF4983"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3C3F9FD3" w14:textId="77777777" w:rsidR="00AD62C6" w:rsidRPr="00C31E24" w:rsidRDefault="00AD62C6">
            <w:pPr>
              <w:pStyle w:val="TAL"/>
              <w:spacing w:line="256" w:lineRule="auto"/>
              <w:rPr>
                <w:lang w:eastAsia="en-US"/>
              </w:rPr>
            </w:pPr>
            <w:r w:rsidRPr="00C31E24">
              <w:rPr>
                <w:lang w:eastAsia="en-US"/>
              </w:rPr>
              <w:t xml:space="preserve">    explicit-param</w:t>
            </w:r>
          </w:p>
        </w:tc>
        <w:tc>
          <w:tcPr>
            <w:tcW w:w="2127" w:type="dxa"/>
            <w:tcBorders>
              <w:top w:val="single" w:sz="4" w:space="0" w:color="auto"/>
              <w:left w:val="single" w:sz="4" w:space="0" w:color="auto"/>
              <w:bottom w:val="single" w:sz="4" w:space="0" w:color="auto"/>
              <w:right w:val="single" w:sz="4" w:space="0" w:color="auto"/>
            </w:tcBorders>
            <w:hideMark/>
          </w:tcPr>
          <w:p w14:paraId="6FE33160" w14:textId="77777777" w:rsidR="00AD62C6" w:rsidRPr="00C31E24" w:rsidRDefault="00AD62C6">
            <w:pPr>
              <w:pStyle w:val="TAL"/>
              <w:spacing w:line="256" w:lineRule="auto"/>
              <w:rPr>
                <w:lang w:eastAsia="en-US"/>
              </w:rPr>
            </w:pPr>
            <w:r w:rsidRPr="00C31E24">
              <w:rPr>
                <w:lang w:eastAsia="en-US"/>
              </w:rPr>
              <w:t>"explicit"</w:t>
            </w:r>
          </w:p>
        </w:tc>
        <w:tc>
          <w:tcPr>
            <w:tcW w:w="2127" w:type="dxa"/>
            <w:tcBorders>
              <w:top w:val="single" w:sz="4" w:space="0" w:color="auto"/>
              <w:left w:val="single" w:sz="4" w:space="0" w:color="auto"/>
              <w:bottom w:val="single" w:sz="4" w:space="0" w:color="auto"/>
              <w:right w:val="single" w:sz="4" w:space="0" w:color="auto"/>
            </w:tcBorders>
          </w:tcPr>
          <w:p w14:paraId="79EA13E7"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240A71A4" w14:textId="77777777" w:rsidR="00AD62C6" w:rsidRPr="00C31E24" w:rsidRDefault="00AD62C6">
            <w:pPr>
              <w:pStyle w:val="TAL"/>
              <w:spacing w:line="256" w:lineRule="auto"/>
              <w:rPr>
                <w:lang w:eastAsia="en-US"/>
              </w:rPr>
            </w:pPr>
            <w:r w:rsidRPr="00C31E24">
              <w:rPr>
                <w:lang w:eastAsia="en-US"/>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3FB669A2" w14:textId="77777777" w:rsidR="00AD62C6" w:rsidRPr="00C31E24" w:rsidRDefault="00AD62C6">
            <w:pPr>
              <w:pStyle w:val="TAL"/>
              <w:spacing w:line="256" w:lineRule="auto"/>
              <w:rPr>
                <w:lang w:eastAsia="en-US"/>
              </w:rPr>
            </w:pPr>
          </w:p>
        </w:tc>
      </w:tr>
      <w:tr w:rsidR="00AD62C6" w:rsidRPr="00C31E24" w14:paraId="0E77EE69"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3B40262" w14:textId="77777777" w:rsidR="00AD62C6" w:rsidRPr="00C31E24" w:rsidRDefault="00AD62C6">
            <w:pPr>
              <w:pStyle w:val="TAL"/>
              <w:spacing w:line="256" w:lineRule="auto"/>
              <w:rPr>
                <w:b/>
                <w:bCs/>
                <w:lang w:eastAsia="en-US"/>
              </w:rPr>
            </w:pPr>
            <w:r w:rsidRPr="00C31E24">
              <w:rPr>
                <w:b/>
                <w:bCs/>
                <w:lang w:eastAsia="en-US"/>
              </w:rPr>
              <w:t>Expires</w:t>
            </w:r>
          </w:p>
        </w:tc>
        <w:tc>
          <w:tcPr>
            <w:tcW w:w="2127" w:type="dxa"/>
            <w:tcBorders>
              <w:top w:val="single" w:sz="4" w:space="0" w:color="auto"/>
              <w:left w:val="single" w:sz="4" w:space="0" w:color="auto"/>
              <w:bottom w:val="single" w:sz="4" w:space="0" w:color="auto"/>
              <w:right w:val="single" w:sz="4" w:space="0" w:color="auto"/>
            </w:tcBorders>
          </w:tcPr>
          <w:p w14:paraId="2BCC0A46"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4DB2DA66"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61715305"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538ACA18" w14:textId="77777777" w:rsidR="00AD62C6" w:rsidRPr="00C31E24" w:rsidRDefault="00AD62C6">
            <w:pPr>
              <w:pStyle w:val="TAL"/>
              <w:spacing w:line="256" w:lineRule="auto"/>
              <w:rPr>
                <w:lang w:eastAsia="en-US"/>
              </w:rPr>
            </w:pPr>
          </w:p>
        </w:tc>
      </w:tr>
      <w:tr w:rsidR="00AD62C6" w:rsidRPr="00C31E24" w14:paraId="337CEF80"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2A01F701" w14:textId="77777777" w:rsidR="00AD62C6" w:rsidRPr="00C31E24" w:rsidRDefault="00AD62C6">
            <w:pPr>
              <w:pStyle w:val="TAL"/>
              <w:spacing w:line="256" w:lineRule="auto"/>
              <w:rPr>
                <w:lang w:eastAsia="en-US"/>
              </w:rPr>
            </w:pPr>
            <w:r w:rsidRPr="00C31E24">
              <w:rPr>
                <w:lang w:eastAsia="en-U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286DB86F" w14:textId="77777777" w:rsidR="00AD62C6" w:rsidRPr="00C31E24" w:rsidRDefault="00AD62C6">
            <w:pPr>
              <w:pStyle w:val="TAL"/>
              <w:spacing w:line="256" w:lineRule="auto"/>
              <w:rPr>
                <w:lang w:eastAsia="en-US"/>
              </w:rPr>
            </w:pPr>
            <w:r w:rsidRPr="00C31E24">
              <w:rPr>
                <w:lang w:eastAsia="en-US"/>
              </w:rPr>
              <w:t>"</w:t>
            </w:r>
            <w:r w:rsidRPr="00C31E24">
              <w:rPr>
                <w:rFonts w:eastAsia="SimSun"/>
                <w:lang w:eastAsia="en-US"/>
              </w:rPr>
              <w:t>4294967295"</w:t>
            </w:r>
          </w:p>
        </w:tc>
        <w:tc>
          <w:tcPr>
            <w:tcW w:w="2127" w:type="dxa"/>
            <w:tcBorders>
              <w:top w:val="single" w:sz="4" w:space="0" w:color="auto"/>
              <w:left w:val="single" w:sz="4" w:space="0" w:color="auto"/>
              <w:bottom w:val="single" w:sz="4" w:space="0" w:color="auto"/>
              <w:right w:val="single" w:sz="4" w:space="0" w:color="auto"/>
            </w:tcBorders>
          </w:tcPr>
          <w:p w14:paraId="1449305A"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56D09EBF" w14:textId="77777777" w:rsidR="00AD62C6" w:rsidRPr="00C31E24" w:rsidRDefault="00AD62C6">
            <w:pPr>
              <w:pStyle w:val="TAL"/>
              <w:spacing w:line="256" w:lineRule="auto"/>
              <w:rPr>
                <w:lang w:eastAsia="en-US"/>
              </w:rPr>
            </w:pPr>
            <w:r w:rsidRPr="00C31E24">
              <w:rPr>
                <w:lang w:eastAsia="en-US"/>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1C66EC1E" w14:textId="77777777" w:rsidR="00AD62C6" w:rsidRPr="00C31E24" w:rsidRDefault="00AD62C6">
            <w:pPr>
              <w:pStyle w:val="TAL"/>
              <w:spacing w:line="256" w:lineRule="auto"/>
              <w:rPr>
                <w:lang w:eastAsia="en-US"/>
              </w:rPr>
            </w:pPr>
          </w:p>
        </w:tc>
      </w:tr>
      <w:tr w:rsidR="00AD62C6" w:rsidRPr="00C31E24" w14:paraId="42CB91F0"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5AFCC89B" w14:textId="77777777" w:rsidR="00AD62C6" w:rsidRPr="00C31E24" w:rsidRDefault="00AD62C6">
            <w:pPr>
              <w:pStyle w:val="TAL"/>
              <w:spacing w:line="256" w:lineRule="auto"/>
              <w:rPr>
                <w:b/>
                <w:bCs/>
                <w:lang w:eastAsia="en-US"/>
              </w:rPr>
            </w:pPr>
            <w:r w:rsidRPr="00C31E24">
              <w:rPr>
                <w:b/>
                <w:bCs/>
                <w:lang w:eastAsia="en-US"/>
              </w:rPr>
              <w:t>Accept</w:t>
            </w:r>
          </w:p>
        </w:tc>
        <w:tc>
          <w:tcPr>
            <w:tcW w:w="2127" w:type="dxa"/>
            <w:tcBorders>
              <w:top w:val="single" w:sz="4" w:space="0" w:color="auto"/>
              <w:left w:val="single" w:sz="4" w:space="0" w:color="auto"/>
              <w:bottom w:val="single" w:sz="4" w:space="0" w:color="auto"/>
              <w:right w:val="single" w:sz="4" w:space="0" w:color="auto"/>
            </w:tcBorders>
          </w:tcPr>
          <w:p w14:paraId="2EA8CA9C"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1C719685"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4CA8299B"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6A510F79" w14:textId="77777777" w:rsidR="00AD62C6" w:rsidRPr="00C31E24" w:rsidRDefault="00AD62C6">
            <w:pPr>
              <w:pStyle w:val="TAL"/>
              <w:spacing w:line="256" w:lineRule="auto"/>
              <w:rPr>
                <w:lang w:eastAsia="en-US"/>
              </w:rPr>
            </w:pPr>
          </w:p>
        </w:tc>
      </w:tr>
      <w:tr w:rsidR="00AD62C6" w:rsidRPr="00C31E24" w14:paraId="18B6A29C"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16AA7D21" w14:textId="77777777" w:rsidR="00AD62C6" w:rsidRPr="00C31E24" w:rsidRDefault="00AD62C6">
            <w:pPr>
              <w:pStyle w:val="TAL"/>
              <w:spacing w:line="256" w:lineRule="auto"/>
              <w:rPr>
                <w:lang w:eastAsia="en-US"/>
              </w:rPr>
            </w:pPr>
            <w:r w:rsidRPr="00C31E24">
              <w:rPr>
                <w:lang w:eastAsia="en-US"/>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258F25C5" w14:textId="77777777" w:rsidR="00AD62C6" w:rsidRPr="00C31E24" w:rsidRDefault="00AD62C6">
            <w:pPr>
              <w:pStyle w:val="TAL"/>
              <w:spacing w:line="256" w:lineRule="auto"/>
              <w:rPr>
                <w:lang w:eastAsia="en-US"/>
              </w:rPr>
            </w:pPr>
            <w:r w:rsidRPr="00C31E24">
              <w:rPr>
                <w:lang w:eastAsia="en-US"/>
              </w:rPr>
              <w:t>"application/pidf+xml"</w:t>
            </w:r>
          </w:p>
        </w:tc>
        <w:tc>
          <w:tcPr>
            <w:tcW w:w="2127" w:type="dxa"/>
            <w:tcBorders>
              <w:top w:val="single" w:sz="4" w:space="0" w:color="auto"/>
              <w:left w:val="single" w:sz="4" w:space="0" w:color="auto"/>
              <w:bottom w:val="single" w:sz="4" w:space="0" w:color="auto"/>
              <w:right w:val="single" w:sz="4" w:space="0" w:color="auto"/>
            </w:tcBorders>
            <w:hideMark/>
          </w:tcPr>
          <w:p w14:paraId="7FA8B4AE" w14:textId="77777777" w:rsidR="00AD62C6" w:rsidRPr="00C31E24" w:rsidRDefault="00AD62C6">
            <w:pPr>
              <w:pStyle w:val="TAL"/>
              <w:spacing w:line="256" w:lineRule="auto"/>
              <w:rPr>
                <w:lang w:eastAsia="en-US"/>
              </w:rPr>
            </w:pPr>
            <w:r w:rsidRPr="00C31E24">
              <w:rPr>
                <w:lang w:eastAsia="en-US"/>
              </w:rPr>
              <w:t>not present</w:t>
            </w:r>
          </w:p>
        </w:tc>
        <w:tc>
          <w:tcPr>
            <w:tcW w:w="1419" w:type="dxa"/>
            <w:tcBorders>
              <w:top w:val="single" w:sz="4" w:space="0" w:color="auto"/>
              <w:left w:val="single" w:sz="4" w:space="0" w:color="auto"/>
              <w:bottom w:val="single" w:sz="4" w:space="0" w:color="auto"/>
              <w:right w:val="single" w:sz="4" w:space="0" w:color="auto"/>
            </w:tcBorders>
          </w:tcPr>
          <w:p w14:paraId="0628674F"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570FEAFC" w14:textId="77777777" w:rsidR="00AD62C6" w:rsidRPr="00C31E24" w:rsidRDefault="00AD62C6">
            <w:pPr>
              <w:pStyle w:val="TAL"/>
              <w:spacing w:line="256" w:lineRule="auto"/>
              <w:rPr>
                <w:lang w:eastAsia="en-US"/>
              </w:rPr>
            </w:pPr>
          </w:p>
        </w:tc>
      </w:tr>
      <w:tr w:rsidR="00AD62C6" w:rsidRPr="00C31E24" w14:paraId="445AB972"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31890514" w14:textId="77777777" w:rsidR="00AD62C6" w:rsidRPr="00C31E24" w:rsidRDefault="00AD62C6">
            <w:pPr>
              <w:pStyle w:val="TAL"/>
              <w:spacing w:line="256" w:lineRule="auto"/>
              <w:rPr>
                <w:lang w:eastAsia="en-US"/>
              </w:rPr>
            </w:pPr>
            <w:r w:rsidRPr="00C31E24">
              <w:rPr>
                <w:lang w:eastAsia="en-US"/>
              </w:rPr>
              <w:t xml:space="preserve">  media-range</w:t>
            </w:r>
          </w:p>
        </w:tc>
        <w:tc>
          <w:tcPr>
            <w:tcW w:w="2127" w:type="dxa"/>
            <w:tcBorders>
              <w:top w:val="single" w:sz="4" w:space="0" w:color="auto"/>
              <w:left w:val="single" w:sz="4" w:space="0" w:color="auto"/>
              <w:bottom w:val="single" w:sz="4" w:space="0" w:color="auto"/>
              <w:right w:val="single" w:sz="4" w:space="0" w:color="auto"/>
            </w:tcBorders>
            <w:hideMark/>
          </w:tcPr>
          <w:p w14:paraId="709491E6" w14:textId="77777777" w:rsidR="00AD62C6" w:rsidRPr="00C31E24" w:rsidRDefault="00AD62C6">
            <w:pPr>
              <w:pStyle w:val="TAL"/>
              <w:spacing w:line="256" w:lineRule="auto"/>
              <w:rPr>
                <w:lang w:eastAsia="en-US"/>
              </w:rPr>
            </w:pPr>
            <w:r w:rsidRPr="00C31E24">
              <w:rPr>
                <w:lang w:eastAsia="en-US"/>
              </w:rPr>
              <w:t>"</w:t>
            </w:r>
            <w:r w:rsidRPr="00C31E24">
              <w:rPr>
                <w:rFonts w:eastAsia="SimSun"/>
                <w:lang w:eastAsia="en-US"/>
              </w:rPr>
              <w:t>application/</w:t>
            </w:r>
            <w:r w:rsidRPr="00C31E24">
              <w:rPr>
                <w:lang w:eastAsia="en-US"/>
              </w:rPr>
              <w:t>conference-info+xml "</w:t>
            </w:r>
          </w:p>
        </w:tc>
        <w:tc>
          <w:tcPr>
            <w:tcW w:w="2127" w:type="dxa"/>
            <w:tcBorders>
              <w:top w:val="single" w:sz="4" w:space="0" w:color="auto"/>
              <w:left w:val="single" w:sz="4" w:space="0" w:color="auto"/>
              <w:bottom w:val="single" w:sz="4" w:space="0" w:color="auto"/>
              <w:right w:val="single" w:sz="4" w:space="0" w:color="auto"/>
            </w:tcBorders>
          </w:tcPr>
          <w:p w14:paraId="0EAE2942"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4A717077" w14:textId="77777777" w:rsidR="00AD62C6" w:rsidRPr="00C31E24" w:rsidRDefault="00AD62C6">
            <w:pPr>
              <w:pStyle w:val="TAL"/>
              <w:spacing w:line="256" w:lineRule="auto"/>
              <w:rPr>
                <w:lang w:eastAsia="en-US"/>
              </w:rPr>
            </w:pPr>
            <w:r w:rsidRPr="00C31E24">
              <w:rPr>
                <w:lang w:eastAsia="en-US"/>
              </w:rPr>
              <w:t>TS 24.281 [26] clause 9.2.3.2</w:t>
            </w:r>
          </w:p>
        </w:tc>
        <w:tc>
          <w:tcPr>
            <w:tcW w:w="1135" w:type="dxa"/>
            <w:tcBorders>
              <w:top w:val="single" w:sz="4" w:space="0" w:color="auto"/>
              <w:left w:val="single" w:sz="4" w:space="0" w:color="auto"/>
              <w:bottom w:val="single" w:sz="4" w:space="0" w:color="auto"/>
              <w:right w:val="single" w:sz="4" w:space="0" w:color="auto"/>
            </w:tcBorders>
          </w:tcPr>
          <w:p w14:paraId="7CF45480" w14:textId="77777777" w:rsidR="00AD62C6" w:rsidRPr="00C31E24" w:rsidRDefault="00AD62C6">
            <w:pPr>
              <w:pStyle w:val="TAL"/>
              <w:spacing w:line="256" w:lineRule="auto"/>
              <w:rPr>
                <w:lang w:eastAsia="en-US"/>
              </w:rPr>
            </w:pPr>
          </w:p>
        </w:tc>
      </w:tr>
      <w:tr w:rsidR="00AD62C6" w:rsidRPr="00C31E24" w14:paraId="5F168CA1"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6789297F" w14:textId="77777777" w:rsidR="00AD62C6" w:rsidRPr="00C31E24" w:rsidRDefault="00AD62C6">
            <w:pPr>
              <w:pStyle w:val="TAL"/>
              <w:spacing w:line="256" w:lineRule="auto"/>
              <w:rPr>
                <w:b/>
                <w:bCs/>
                <w:lang w:eastAsia="en-US"/>
              </w:rPr>
            </w:pPr>
            <w:r w:rsidRPr="00C31E24">
              <w:rPr>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1409DA3C"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5905F541"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49EA710"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657BF298" w14:textId="77777777" w:rsidR="00AD62C6" w:rsidRPr="00C31E24" w:rsidRDefault="00AD62C6">
            <w:pPr>
              <w:pStyle w:val="TAL"/>
              <w:spacing w:line="256" w:lineRule="auto"/>
              <w:rPr>
                <w:lang w:eastAsia="en-US"/>
              </w:rPr>
            </w:pPr>
          </w:p>
        </w:tc>
      </w:tr>
      <w:tr w:rsidR="00AD62C6" w:rsidRPr="00C31E24" w14:paraId="181A305D"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F1DED67" w14:textId="77777777" w:rsidR="00AD62C6" w:rsidRPr="00C31E24" w:rsidRDefault="00AD62C6">
            <w:pPr>
              <w:pStyle w:val="TAL"/>
              <w:spacing w:line="256" w:lineRule="auto"/>
              <w:rPr>
                <w:lang w:eastAsia="en-US"/>
              </w:rPr>
            </w:pPr>
            <w:r w:rsidRPr="00C31E24">
              <w:rPr>
                <w:lang w:eastAsia="en-U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A297E5B"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64E13F4D" w14:textId="77777777" w:rsidR="00AD62C6" w:rsidRPr="00C31E24" w:rsidRDefault="00AD62C6">
            <w:pPr>
              <w:pStyle w:val="TAL"/>
              <w:spacing w:line="256" w:lineRule="auto"/>
              <w:rPr>
                <w:b/>
                <w:bCs/>
                <w:lang w:eastAsia="en-US"/>
              </w:rPr>
            </w:pPr>
            <w:r w:rsidRPr="00C31E24">
              <w:rPr>
                <w:b/>
                <w:bCs/>
                <w:lang w:eastAsia="en-US"/>
              </w:rPr>
              <w:t>MCVideo Info</w:t>
            </w:r>
          </w:p>
        </w:tc>
        <w:tc>
          <w:tcPr>
            <w:tcW w:w="1419" w:type="dxa"/>
            <w:tcBorders>
              <w:top w:val="single" w:sz="4" w:space="0" w:color="auto"/>
              <w:left w:val="single" w:sz="4" w:space="0" w:color="auto"/>
              <w:bottom w:val="single" w:sz="4" w:space="0" w:color="auto"/>
              <w:right w:val="single" w:sz="4" w:space="0" w:color="auto"/>
            </w:tcBorders>
          </w:tcPr>
          <w:p w14:paraId="3046496F"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137C06B6" w14:textId="77777777" w:rsidR="00AD62C6" w:rsidRPr="00C31E24" w:rsidRDefault="00AD62C6">
            <w:pPr>
              <w:pStyle w:val="TAL"/>
              <w:spacing w:line="256" w:lineRule="auto"/>
              <w:rPr>
                <w:lang w:eastAsia="en-US"/>
              </w:rPr>
            </w:pPr>
          </w:p>
        </w:tc>
      </w:tr>
      <w:tr w:rsidR="00AD62C6" w:rsidRPr="00C31E24" w14:paraId="2746B90E"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3FBE14C3" w14:textId="77777777" w:rsidR="00AD62C6" w:rsidRPr="00C31E24" w:rsidRDefault="00AD62C6">
            <w:pPr>
              <w:pStyle w:val="TAL"/>
              <w:spacing w:line="256" w:lineRule="auto"/>
              <w:rPr>
                <w:lang w:eastAsia="en-US"/>
              </w:rPr>
            </w:pPr>
            <w:r w:rsidRPr="00C31E24">
              <w:rPr>
                <w:lang w:eastAsia="en-U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7A2F406C" w14:textId="77777777" w:rsidR="00AD62C6" w:rsidRPr="00C31E24" w:rsidRDefault="00AD62C6">
            <w:pPr>
              <w:pStyle w:val="TAL"/>
              <w:spacing w:line="256" w:lineRule="auto"/>
              <w:rPr>
                <w:lang w:eastAsia="en-US"/>
              </w:rPr>
            </w:pPr>
            <w:r w:rsidRPr="00C31E24">
              <w:rPr>
                <w:lang w:eastAsia="en-US"/>
              </w:rPr>
              <w:t>MCVideo-Info as described in Table 6.1.3.1.3.3-7</w:t>
            </w:r>
          </w:p>
        </w:tc>
        <w:tc>
          <w:tcPr>
            <w:tcW w:w="2127" w:type="dxa"/>
            <w:tcBorders>
              <w:top w:val="single" w:sz="4" w:space="0" w:color="auto"/>
              <w:left w:val="single" w:sz="4" w:space="0" w:color="auto"/>
              <w:bottom w:val="single" w:sz="4" w:space="0" w:color="auto"/>
              <w:right w:val="single" w:sz="4" w:space="0" w:color="auto"/>
            </w:tcBorders>
          </w:tcPr>
          <w:p w14:paraId="01C7694C"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A1F380A"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7AB5B0A6" w14:textId="77777777" w:rsidR="00AD62C6" w:rsidRPr="00C31E24" w:rsidRDefault="00AD62C6">
            <w:pPr>
              <w:pStyle w:val="TAL"/>
              <w:spacing w:line="256" w:lineRule="auto"/>
              <w:rPr>
                <w:lang w:eastAsia="en-US"/>
              </w:rPr>
            </w:pPr>
          </w:p>
        </w:tc>
      </w:tr>
    </w:tbl>
    <w:p w14:paraId="5F362587" w14:textId="77777777" w:rsidR="00AD62C6" w:rsidRPr="00C31E24" w:rsidRDefault="00AD62C6" w:rsidP="00AD62C6"/>
    <w:p w14:paraId="3B4A84E9" w14:textId="77777777" w:rsidR="00AD62C6" w:rsidRPr="00C31E24" w:rsidRDefault="00AD62C6" w:rsidP="00AD62C6">
      <w:pPr>
        <w:pStyle w:val="TH"/>
      </w:pPr>
      <w:r w:rsidRPr="00C31E24">
        <w:t xml:space="preserve">Table 6.1.3.1.3.3-7: </w:t>
      </w:r>
      <w:r w:rsidRPr="00C31E24">
        <w:rPr>
          <w:lang w:eastAsia="ko-KR"/>
        </w:rPr>
        <w:t>MCVideo-Info in SIP SUBSCRIBE</w:t>
      </w:r>
      <w:r w:rsidRPr="00C31E24">
        <w:t xml:space="preserve"> (Table 6.1.3.1.3.3-6)</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1C3A24BE"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34D9A275" w14:textId="77777777" w:rsidR="00AD62C6" w:rsidRPr="00C31E24" w:rsidRDefault="00AD62C6">
            <w:pPr>
              <w:pStyle w:val="TAL"/>
              <w:spacing w:line="256" w:lineRule="auto"/>
              <w:rPr>
                <w:lang w:eastAsia="en-US"/>
              </w:rPr>
            </w:pPr>
            <w:r w:rsidRPr="00C31E24">
              <w:rPr>
                <w:lang w:eastAsia="en-US"/>
              </w:rPr>
              <w:t>Derivation Path: TS 36.579-1 [2], Table 5.5.3.2.1-1</w:t>
            </w:r>
          </w:p>
        </w:tc>
      </w:tr>
      <w:tr w:rsidR="00AD62C6" w:rsidRPr="00C31E24" w14:paraId="4C529C97"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DA05660" w14:textId="77777777" w:rsidR="00AD62C6" w:rsidRPr="00C31E24" w:rsidRDefault="00AD62C6">
            <w:pPr>
              <w:pStyle w:val="TAH"/>
              <w:spacing w:line="256" w:lineRule="auto"/>
              <w:rPr>
                <w:lang w:eastAsia="en-US"/>
              </w:rPr>
            </w:pPr>
            <w:r w:rsidRPr="00C31E24">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B1E9A6A" w14:textId="77777777" w:rsidR="00AD62C6" w:rsidRPr="00C31E24" w:rsidRDefault="00AD62C6">
            <w:pPr>
              <w:pStyle w:val="TAH"/>
              <w:spacing w:line="256" w:lineRule="auto"/>
              <w:rPr>
                <w:lang w:eastAsia="en-US"/>
              </w:rPr>
            </w:pPr>
            <w:r w:rsidRPr="00C31E24">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0167999" w14:textId="77777777" w:rsidR="00AD62C6" w:rsidRPr="00C31E24" w:rsidRDefault="00AD62C6">
            <w:pPr>
              <w:pStyle w:val="TAH"/>
              <w:spacing w:line="256" w:lineRule="auto"/>
              <w:rPr>
                <w:lang w:eastAsia="en-US"/>
              </w:rPr>
            </w:pPr>
            <w:r w:rsidRPr="00C31E24">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943B90C" w14:textId="77777777" w:rsidR="00AD62C6" w:rsidRPr="00C31E24" w:rsidRDefault="00AD62C6">
            <w:pPr>
              <w:pStyle w:val="TAH"/>
              <w:spacing w:line="256" w:lineRule="auto"/>
              <w:rPr>
                <w:lang w:eastAsia="en-US"/>
              </w:rPr>
            </w:pPr>
            <w:r w:rsidRPr="00C31E24">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661EF2B9"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15D6FF7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84E3096" w14:textId="77777777" w:rsidR="00AD62C6" w:rsidRPr="00C31E24" w:rsidRDefault="00AD62C6">
            <w:pPr>
              <w:pStyle w:val="TAL"/>
              <w:spacing w:line="256" w:lineRule="auto"/>
              <w:rPr>
                <w:lang w:eastAsia="en-US"/>
              </w:rPr>
            </w:pPr>
            <w:r w:rsidRPr="00C31E24">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0AAABB45"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2DEF233"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DFE67D7"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3E290BA" w14:textId="77777777" w:rsidR="00AD62C6" w:rsidRPr="00C31E24" w:rsidRDefault="00AD62C6">
            <w:pPr>
              <w:pStyle w:val="TAL"/>
              <w:spacing w:line="256" w:lineRule="auto"/>
              <w:rPr>
                <w:lang w:eastAsia="en-US"/>
              </w:rPr>
            </w:pPr>
          </w:p>
        </w:tc>
      </w:tr>
      <w:tr w:rsidR="00AD62C6" w:rsidRPr="00C31E24" w14:paraId="233D6EF5"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4128404" w14:textId="77777777" w:rsidR="00AD62C6" w:rsidRPr="00C31E24" w:rsidRDefault="00AD62C6">
            <w:pPr>
              <w:pStyle w:val="TAL"/>
              <w:spacing w:line="256" w:lineRule="auto"/>
              <w:rPr>
                <w:lang w:eastAsia="en-US"/>
              </w:rPr>
            </w:pPr>
            <w:r w:rsidRPr="00C31E24">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055F71DC"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99FC7AF" w14:textId="77777777" w:rsidR="00AD62C6" w:rsidRPr="00C31E24" w:rsidRDefault="00AD62C6">
            <w:pPr>
              <w:pStyle w:val="TAL"/>
              <w:spacing w:line="256" w:lineRule="auto"/>
              <w:rPr>
                <w:b/>
                <w:bCs/>
                <w:lang w:eastAsia="en-US"/>
              </w:rPr>
            </w:pPr>
          </w:p>
        </w:tc>
        <w:tc>
          <w:tcPr>
            <w:tcW w:w="1418" w:type="dxa"/>
            <w:tcBorders>
              <w:top w:val="single" w:sz="4" w:space="0" w:color="auto"/>
              <w:left w:val="single" w:sz="4" w:space="0" w:color="auto"/>
              <w:bottom w:val="single" w:sz="4" w:space="0" w:color="auto"/>
              <w:right w:val="single" w:sz="4" w:space="0" w:color="auto"/>
            </w:tcBorders>
          </w:tcPr>
          <w:p w14:paraId="41BC5858"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19604A7" w14:textId="77777777" w:rsidR="00AD62C6" w:rsidRPr="00C31E24" w:rsidRDefault="00AD62C6">
            <w:pPr>
              <w:pStyle w:val="TAL"/>
              <w:spacing w:line="256" w:lineRule="auto"/>
              <w:rPr>
                <w:lang w:eastAsia="en-US"/>
              </w:rPr>
            </w:pPr>
          </w:p>
        </w:tc>
      </w:tr>
      <w:tr w:rsidR="00AD62C6" w:rsidRPr="00C31E24" w14:paraId="16E7495C"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6D68340" w14:textId="77777777" w:rsidR="00AD62C6" w:rsidRPr="00C31E24" w:rsidRDefault="00AD62C6">
            <w:pPr>
              <w:pStyle w:val="TAL"/>
              <w:spacing w:line="256" w:lineRule="auto"/>
              <w:rPr>
                <w:b/>
                <w:bCs/>
                <w:lang w:eastAsia="en-US"/>
              </w:rPr>
            </w:pPr>
            <w:r w:rsidRPr="00C31E24">
              <w:rPr>
                <w:lang w:eastAsia="en-US"/>
              </w:rPr>
              <w:t xml:space="preserve">    mcptt-request-uri</w:t>
            </w:r>
          </w:p>
        </w:tc>
        <w:tc>
          <w:tcPr>
            <w:tcW w:w="2126" w:type="dxa"/>
            <w:tcBorders>
              <w:top w:val="single" w:sz="4" w:space="0" w:color="auto"/>
              <w:left w:val="single" w:sz="4" w:space="0" w:color="auto"/>
              <w:bottom w:val="single" w:sz="4" w:space="0" w:color="auto"/>
              <w:right w:val="single" w:sz="4" w:space="0" w:color="auto"/>
            </w:tcBorders>
            <w:hideMark/>
          </w:tcPr>
          <w:p w14:paraId="6E75E459" w14:textId="77777777" w:rsidR="00AD62C6" w:rsidRPr="00C31E24" w:rsidRDefault="00AD62C6">
            <w:pPr>
              <w:pStyle w:val="TAL"/>
              <w:spacing w:line="256" w:lineRule="auto"/>
              <w:rPr>
                <w:lang w:eastAsia="en-US"/>
              </w:rPr>
            </w:pPr>
            <w:r w:rsidRPr="00C31E24">
              <w:rPr>
                <w:lang w:eastAsia="en-US"/>
              </w:rPr>
              <w:t>Encrypted (NOTE 1) &lt;mcptt-request-uri&gt; with mcpttURI set to px_MCVideo_Group_A_ID</w:t>
            </w:r>
          </w:p>
        </w:tc>
        <w:tc>
          <w:tcPr>
            <w:tcW w:w="2126" w:type="dxa"/>
            <w:tcBorders>
              <w:top w:val="single" w:sz="4" w:space="0" w:color="auto"/>
              <w:left w:val="single" w:sz="4" w:space="0" w:color="auto"/>
              <w:bottom w:val="single" w:sz="4" w:space="0" w:color="auto"/>
              <w:right w:val="single" w:sz="4" w:space="0" w:color="auto"/>
            </w:tcBorders>
            <w:hideMark/>
          </w:tcPr>
          <w:p w14:paraId="3BC609B7" w14:textId="77777777" w:rsidR="00AD62C6" w:rsidRPr="00C31E24" w:rsidRDefault="00AD62C6">
            <w:pPr>
              <w:pStyle w:val="TAL"/>
              <w:spacing w:line="256" w:lineRule="auto"/>
              <w:rPr>
                <w:b/>
                <w:bCs/>
                <w:lang w:eastAsia="en-US"/>
              </w:rPr>
            </w:pPr>
            <w:r w:rsidRPr="00C31E24">
              <w:rPr>
                <w:lang w:eastAsia="en-US"/>
              </w:rPr>
              <w:t>The URI of the group</w:t>
            </w:r>
          </w:p>
        </w:tc>
        <w:tc>
          <w:tcPr>
            <w:tcW w:w="1418" w:type="dxa"/>
            <w:tcBorders>
              <w:top w:val="single" w:sz="4" w:space="0" w:color="auto"/>
              <w:left w:val="single" w:sz="4" w:space="0" w:color="auto"/>
              <w:bottom w:val="single" w:sz="4" w:space="0" w:color="auto"/>
              <w:right w:val="single" w:sz="4" w:space="0" w:color="auto"/>
            </w:tcBorders>
            <w:hideMark/>
          </w:tcPr>
          <w:p w14:paraId="376F9429" w14:textId="77777777" w:rsidR="00AD62C6" w:rsidRPr="00C31E24" w:rsidRDefault="00AD62C6">
            <w:pPr>
              <w:pStyle w:val="TAL"/>
              <w:spacing w:line="256" w:lineRule="auto"/>
              <w:rPr>
                <w:lang w:eastAsia="en-US"/>
              </w:rPr>
            </w:pPr>
            <w:r w:rsidRPr="00C31E24">
              <w:rPr>
                <w:lang w:eastAsia="en-US"/>
              </w:rPr>
              <w:t>TS 24.281 [26] clause 9.2.3.2</w:t>
            </w:r>
          </w:p>
        </w:tc>
        <w:tc>
          <w:tcPr>
            <w:tcW w:w="1134" w:type="dxa"/>
            <w:tcBorders>
              <w:top w:val="single" w:sz="4" w:space="0" w:color="auto"/>
              <w:left w:val="single" w:sz="4" w:space="0" w:color="auto"/>
              <w:bottom w:val="single" w:sz="4" w:space="0" w:color="auto"/>
              <w:right w:val="single" w:sz="4" w:space="0" w:color="auto"/>
            </w:tcBorders>
          </w:tcPr>
          <w:p w14:paraId="4E93CB33" w14:textId="77777777" w:rsidR="00AD62C6" w:rsidRPr="00C31E24" w:rsidRDefault="00AD62C6">
            <w:pPr>
              <w:pStyle w:val="TAL"/>
              <w:spacing w:line="256" w:lineRule="auto"/>
              <w:rPr>
                <w:lang w:eastAsia="en-US"/>
              </w:rPr>
            </w:pPr>
          </w:p>
        </w:tc>
      </w:tr>
      <w:tr w:rsidR="00AD62C6" w:rsidRPr="00C31E24" w14:paraId="14D65030"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41F5FC21" w14:textId="77777777" w:rsidR="00AD62C6" w:rsidRPr="00C31E24" w:rsidRDefault="00AD62C6">
            <w:pPr>
              <w:pStyle w:val="TAL"/>
              <w:spacing w:line="256" w:lineRule="auto"/>
              <w:rPr>
                <w:lang w:eastAsia="en-US"/>
              </w:rPr>
            </w:pPr>
            <w:r w:rsidRPr="00C31E24">
              <w:rPr>
                <w:lang w:eastAsia="en-US"/>
              </w:rPr>
              <w:t>NOTE 1: Encrypted element as described in TS 36.579-1 [2] Table 5.5.3.2.1-2A</w:t>
            </w:r>
          </w:p>
        </w:tc>
      </w:tr>
    </w:tbl>
    <w:p w14:paraId="7CCEFEE0" w14:textId="77777777" w:rsidR="00AD62C6" w:rsidRPr="00C31E24" w:rsidRDefault="00AD62C6" w:rsidP="00AD62C6"/>
    <w:p w14:paraId="2C14D57B" w14:textId="77777777" w:rsidR="00AD62C6" w:rsidRPr="00C31E24" w:rsidRDefault="00AD62C6" w:rsidP="00AD62C6">
      <w:pPr>
        <w:pStyle w:val="TH"/>
      </w:pPr>
      <w:r w:rsidRPr="00C31E24">
        <w:t xml:space="preserve">Table 6.1.3.1.3.3-8: </w:t>
      </w:r>
      <w:r w:rsidRPr="00C31E24">
        <w:rPr>
          <w:lang w:eastAsia="ko-KR"/>
        </w:rPr>
        <w:t>SIP 200 (OK)</w:t>
      </w:r>
      <w:r w:rsidRPr="00C31E24">
        <w:t xml:space="preserve"> (Steps 6, 12, Table 6.1.3.1.3.3-1; Step 3,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D62C6" w:rsidRPr="00C31E24" w14:paraId="01155F03" w14:textId="77777777" w:rsidTr="00AD62C6">
        <w:tc>
          <w:tcPr>
            <w:tcW w:w="9639" w:type="dxa"/>
            <w:tcBorders>
              <w:top w:val="single" w:sz="4" w:space="0" w:color="auto"/>
              <w:left w:val="single" w:sz="4" w:space="0" w:color="auto"/>
              <w:bottom w:val="single" w:sz="4" w:space="0" w:color="auto"/>
              <w:right w:val="single" w:sz="4" w:space="0" w:color="auto"/>
            </w:tcBorders>
            <w:hideMark/>
          </w:tcPr>
          <w:p w14:paraId="364E9E22" w14:textId="77777777" w:rsidR="00AD62C6" w:rsidRPr="00C31E24" w:rsidRDefault="00AD62C6">
            <w:pPr>
              <w:pStyle w:val="TAL"/>
              <w:spacing w:line="256" w:lineRule="auto"/>
              <w:rPr>
                <w:lang w:eastAsia="en-US"/>
              </w:rPr>
            </w:pPr>
            <w:r w:rsidRPr="00C31E24">
              <w:rPr>
                <w:lang w:eastAsia="en-US"/>
              </w:rPr>
              <w:t>Derivation Path: TS 36.579-1 [2], Table 5.5.2.17.1.2-1 condition SUBSCRIBE-RSP</w:t>
            </w:r>
          </w:p>
        </w:tc>
      </w:tr>
    </w:tbl>
    <w:p w14:paraId="2BEAB5B5" w14:textId="77777777" w:rsidR="00AD62C6" w:rsidRPr="00C31E24" w:rsidRDefault="00AD62C6" w:rsidP="00AD62C6"/>
    <w:p w14:paraId="66499C65" w14:textId="77777777" w:rsidR="00AD62C6" w:rsidRPr="00C31E24" w:rsidRDefault="00AD62C6" w:rsidP="00AD62C6">
      <w:pPr>
        <w:pStyle w:val="TH"/>
      </w:pPr>
      <w:r w:rsidRPr="00C31E24">
        <w:t>Table 6.1.3.1.3.3-9: SIP NOTIFY (step 7, Table 6.1.3.1.3.2-1; Step 4,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2CC2D078" w14:textId="77777777" w:rsidTr="00AD62C6">
        <w:tc>
          <w:tcPr>
            <w:tcW w:w="9645" w:type="dxa"/>
            <w:gridSpan w:val="5"/>
            <w:tcBorders>
              <w:top w:val="single" w:sz="4" w:space="0" w:color="auto"/>
              <w:left w:val="single" w:sz="4" w:space="0" w:color="auto"/>
              <w:bottom w:val="single" w:sz="4" w:space="0" w:color="auto"/>
              <w:right w:val="single" w:sz="4" w:space="0" w:color="auto"/>
            </w:tcBorders>
            <w:hideMark/>
          </w:tcPr>
          <w:p w14:paraId="3101CA83" w14:textId="77777777" w:rsidR="00AD62C6" w:rsidRPr="00C31E24" w:rsidRDefault="00AD62C6">
            <w:pPr>
              <w:pStyle w:val="TAL"/>
              <w:spacing w:line="256" w:lineRule="auto"/>
              <w:rPr>
                <w:b/>
                <w:lang w:eastAsia="en-US"/>
              </w:rPr>
            </w:pPr>
            <w:r w:rsidRPr="00C31E24">
              <w:rPr>
                <w:lang w:eastAsia="en-US"/>
              </w:rPr>
              <w:t>Derivation Path: TS 36.579-1 [2], Table 5.5.2.8-1</w:t>
            </w:r>
          </w:p>
        </w:tc>
      </w:tr>
      <w:tr w:rsidR="00AD62C6" w:rsidRPr="00C31E24" w14:paraId="63E42D44"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48C44D02" w14:textId="77777777" w:rsidR="00AD62C6" w:rsidRPr="00C31E24" w:rsidRDefault="00AD62C6">
            <w:pPr>
              <w:pStyle w:val="TAH"/>
              <w:spacing w:line="256" w:lineRule="auto"/>
              <w:rPr>
                <w:lang w:eastAsia="en-US"/>
              </w:rPr>
            </w:pPr>
            <w:r w:rsidRPr="00C31E24">
              <w:rPr>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DCB0F28" w14:textId="77777777" w:rsidR="00AD62C6" w:rsidRPr="00C31E24" w:rsidRDefault="00AD62C6">
            <w:pPr>
              <w:pStyle w:val="TAH"/>
              <w:spacing w:line="256" w:lineRule="auto"/>
              <w:rPr>
                <w:lang w:eastAsia="en-US"/>
              </w:rPr>
            </w:pPr>
            <w:r w:rsidRPr="00C31E24">
              <w:rPr>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2114BAB" w14:textId="77777777" w:rsidR="00AD62C6" w:rsidRPr="00C31E24" w:rsidRDefault="00AD62C6">
            <w:pPr>
              <w:pStyle w:val="TAH"/>
              <w:spacing w:line="256" w:lineRule="auto"/>
              <w:rPr>
                <w:lang w:eastAsia="en-US"/>
              </w:rPr>
            </w:pPr>
            <w:r w:rsidRPr="00C31E24">
              <w:rPr>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4C90CCAA" w14:textId="77777777" w:rsidR="00AD62C6" w:rsidRPr="00C31E24" w:rsidRDefault="00AD62C6">
            <w:pPr>
              <w:pStyle w:val="TAH"/>
              <w:spacing w:line="256" w:lineRule="auto"/>
              <w:rPr>
                <w:lang w:eastAsia="en-US"/>
              </w:rPr>
            </w:pPr>
            <w:r w:rsidRPr="00C31E24">
              <w:rPr>
                <w:lang w:eastAsia="en-US"/>
              </w:rPr>
              <w:t>Reference</w:t>
            </w:r>
          </w:p>
        </w:tc>
        <w:tc>
          <w:tcPr>
            <w:tcW w:w="1135" w:type="dxa"/>
            <w:tcBorders>
              <w:top w:val="single" w:sz="4" w:space="0" w:color="auto"/>
              <w:left w:val="single" w:sz="4" w:space="0" w:color="auto"/>
              <w:bottom w:val="single" w:sz="4" w:space="0" w:color="auto"/>
              <w:right w:val="single" w:sz="4" w:space="0" w:color="auto"/>
            </w:tcBorders>
            <w:hideMark/>
          </w:tcPr>
          <w:p w14:paraId="6A088506"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5014BBF7"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43A96DBC" w14:textId="77777777" w:rsidR="00AD62C6" w:rsidRPr="00C31E24" w:rsidRDefault="00AD62C6">
            <w:pPr>
              <w:pStyle w:val="TAL"/>
              <w:spacing w:line="256" w:lineRule="auto"/>
              <w:rPr>
                <w:lang w:eastAsia="en-US"/>
              </w:rPr>
            </w:pPr>
            <w:r w:rsidRPr="00C31E24">
              <w:rPr>
                <w:rFonts w:cs="Arial"/>
                <w:b/>
                <w:bCs/>
                <w:szCs w:val="18"/>
                <w:lang w:eastAsia="en-US"/>
              </w:rPr>
              <w:t>P-Asserted-Identity</w:t>
            </w:r>
          </w:p>
        </w:tc>
        <w:tc>
          <w:tcPr>
            <w:tcW w:w="2127" w:type="dxa"/>
            <w:tcBorders>
              <w:top w:val="single" w:sz="4" w:space="0" w:color="auto"/>
              <w:left w:val="single" w:sz="4" w:space="0" w:color="auto"/>
              <w:bottom w:val="single" w:sz="4" w:space="0" w:color="auto"/>
              <w:right w:val="single" w:sz="4" w:space="0" w:color="auto"/>
            </w:tcBorders>
          </w:tcPr>
          <w:p w14:paraId="55E38B94"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156E9525"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4E5C60E4"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48FDEA5D" w14:textId="77777777" w:rsidR="00AD62C6" w:rsidRPr="00C31E24" w:rsidRDefault="00AD62C6">
            <w:pPr>
              <w:pStyle w:val="TAL"/>
              <w:spacing w:line="256" w:lineRule="auto"/>
              <w:rPr>
                <w:lang w:eastAsia="en-US"/>
              </w:rPr>
            </w:pPr>
          </w:p>
        </w:tc>
      </w:tr>
      <w:tr w:rsidR="00AD62C6" w:rsidRPr="00C31E24" w14:paraId="317C0A97"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467BC5D3" w14:textId="77777777" w:rsidR="00AD62C6" w:rsidRPr="00C31E24" w:rsidRDefault="00AD62C6">
            <w:pPr>
              <w:pStyle w:val="TAL"/>
              <w:spacing w:line="256" w:lineRule="auto"/>
              <w:rPr>
                <w:lang w:eastAsia="en-US"/>
              </w:rPr>
            </w:pPr>
            <w:r w:rsidRPr="00C31E24">
              <w:rPr>
                <w:rFonts w:cs="Arial"/>
                <w:szCs w:val="18"/>
                <w:lang w:eastAsia="en-US"/>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15611A5A"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493CBB59" w14:textId="77777777" w:rsidR="00AD62C6" w:rsidRPr="00C31E24" w:rsidRDefault="00AD62C6">
            <w:pPr>
              <w:pStyle w:val="TAL"/>
              <w:spacing w:line="256" w:lineRule="auto"/>
              <w:rPr>
                <w:b/>
                <w:bCs/>
                <w:lang w:eastAsia="en-US"/>
              </w:rPr>
            </w:pPr>
          </w:p>
        </w:tc>
        <w:tc>
          <w:tcPr>
            <w:tcW w:w="1419" w:type="dxa"/>
            <w:tcBorders>
              <w:top w:val="single" w:sz="4" w:space="0" w:color="auto"/>
              <w:left w:val="single" w:sz="4" w:space="0" w:color="auto"/>
              <w:bottom w:val="single" w:sz="4" w:space="0" w:color="auto"/>
              <w:right w:val="single" w:sz="4" w:space="0" w:color="auto"/>
            </w:tcBorders>
          </w:tcPr>
          <w:p w14:paraId="39EC1834"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316958AF" w14:textId="77777777" w:rsidR="00AD62C6" w:rsidRPr="00C31E24" w:rsidRDefault="00AD62C6">
            <w:pPr>
              <w:pStyle w:val="TAL"/>
              <w:spacing w:line="256" w:lineRule="auto"/>
              <w:rPr>
                <w:lang w:eastAsia="en-US"/>
              </w:rPr>
            </w:pPr>
          </w:p>
        </w:tc>
      </w:tr>
      <w:tr w:rsidR="00AD62C6" w:rsidRPr="00C31E24" w14:paraId="6D02640B"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EAF1499" w14:textId="77777777" w:rsidR="00AD62C6" w:rsidRPr="00C31E24" w:rsidRDefault="00AD62C6">
            <w:pPr>
              <w:pStyle w:val="TAL"/>
              <w:spacing w:line="256" w:lineRule="auto"/>
              <w:rPr>
                <w:b/>
                <w:bCs/>
                <w:lang w:eastAsia="en-US"/>
              </w:rPr>
            </w:pPr>
            <w:r w:rsidRPr="00C31E24">
              <w:rPr>
                <w:rFonts w:cs="Arial"/>
                <w:szCs w:val="18"/>
                <w:lang w:eastAsia="en-US"/>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1DB6384E" w14:textId="77777777" w:rsidR="00AD62C6" w:rsidRPr="00C31E24" w:rsidRDefault="00AD62C6">
            <w:pPr>
              <w:pStyle w:val="TAL"/>
              <w:spacing w:line="256" w:lineRule="auto"/>
              <w:rPr>
                <w:lang w:eastAsia="en-US"/>
              </w:rPr>
            </w:pPr>
            <w:r w:rsidRPr="00C31E24">
              <w:rPr>
                <w:lang w:eastAsia="en-US"/>
              </w:rPr>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729AD296" w14:textId="77777777" w:rsidR="00AD62C6" w:rsidRPr="00C31E24" w:rsidRDefault="00AD62C6">
            <w:pPr>
              <w:pStyle w:val="TAL"/>
              <w:spacing w:line="256" w:lineRule="auto"/>
              <w:rPr>
                <w:b/>
                <w:bCs/>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388DC4EC" w14:textId="77777777" w:rsidR="00AD62C6" w:rsidRPr="00C31E24" w:rsidRDefault="00AD62C6">
            <w:pPr>
              <w:pStyle w:val="TAL"/>
              <w:spacing w:line="256" w:lineRule="auto"/>
              <w:rPr>
                <w:lang w:eastAsia="en-US"/>
              </w:rPr>
            </w:pPr>
            <w:r w:rsidRPr="00C31E24">
              <w:rPr>
                <w:lang w:eastAsia="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31C85219" w14:textId="77777777" w:rsidR="00AD62C6" w:rsidRPr="00C31E24" w:rsidRDefault="00AD62C6">
            <w:pPr>
              <w:pStyle w:val="TAL"/>
              <w:spacing w:line="256" w:lineRule="auto"/>
              <w:rPr>
                <w:lang w:eastAsia="en-US"/>
              </w:rPr>
            </w:pPr>
          </w:p>
        </w:tc>
      </w:tr>
      <w:tr w:rsidR="00AD62C6" w:rsidRPr="00C31E24" w14:paraId="72E28AFA"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FC4E778" w14:textId="77777777" w:rsidR="00AD62C6" w:rsidRPr="00C31E24" w:rsidRDefault="00AD62C6">
            <w:pPr>
              <w:pStyle w:val="TAL"/>
              <w:spacing w:line="256" w:lineRule="auto"/>
              <w:rPr>
                <w:lang w:eastAsia="en-US"/>
              </w:rPr>
            </w:pPr>
            <w:r w:rsidRPr="00C31E24">
              <w:rPr>
                <w:b/>
                <w:bCs/>
                <w:lang w:eastAsia="en-US"/>
              </w:rPr>
              <w:t>Event</w:t>
            </w:r>
          </w:p>
        </w:tc>
        <w:tc>
          <w:tcPr>
            <w:tcW w:w="2127" w:type="dxa"/>
            <w:tcBorders>
              <w:top w:val="single" w:sz="4" w:space="0" w:color="auto"/>
              <w:left w:val="single" w:sz="4" w:space="0" w:color="auto"/>
              <w:bottom w:val="single" w:sz="4" w:space="0" w:color="auto"/>
              <w:right w:val="single" w:sz="4" w:space="0" w:color="auto"/>
            </w:tcBorders>
          </w:tcPr>
          <w:p w14:paraId="0FF0A89C"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1E811D20"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A470DCB"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72E91549" w14:textId="77777777" w:rsidR="00AD62C6" w:rsidRPr="00C31E24" w:rsidRDefault="00AD62C6">
            <w:pPr>
              <w:pStyle w:val="TAL"/>
              <w:spacing w:line="256" w:lineRule="auto"/>
              <w:rPr>
                <w:lang w:eastAsia="en-US"/>
              </w:rPr>
            </w:pPr>
          </w:p>
        </w:tc>
      </w:tr>
      <w:tr w:rsidR="00AD62C6" w:rsidRPr="00C31E24" w14:paraId="287E6FE4"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7FA8397" w14:textId="77777777" w:rsidR="00AD62C6" w:rsidRPr="00C31E24" w:rsidRDefault="00AD62C6">
            <w:pPr>
              <w:pStyle w:val="TAL"/>
              <w:spacing w:line="256" w:lineRule="auto"/>
              <w:rPr>
                <w:lang w:eastAsia="en-US"/>
              </w:rPr>
            </w:pPr>
            <w:r w:rsidRPr="00C31E24">
              <w:rPr>
                <w:bCs/>
                <w:lang w:eastAsia="en-US"/>
              </w:rP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609731E9" w14:textId="77777777" w:rsidR="00AD62C6" w:rsidRPr="00C31E24" w:rsidRDefault="00AD62C6">
            <w:pPr>
              <w:pStyle w:val="TAL"/>
              <w:spacing w:line="256" w:lineRule="auto"/>
              <w:rPr>
                <w:lang w:eastAsia="en-US"/>
              </w:rPr>
            </w:pPr>
            <w:r w:rsidRPr="00C31E24">
              <w:rPr>
                <w:lang w:eastAsia="en-US"/>
              </w:rPr>
              <w:t>"conference"</w:t>
            </w:r>
          </w:p>
        </w:tc>
        <w:tc>
          <w:tcPr>
            <w:tcW w:w="2127" w:type="dxa"/>
            <w:tcBorders>
              <w:top w:val="single" w:sz="4" w:space="0" w:color="auto"/>
              <w:left w:val="single" w:sz="4" w:space="0" w:color="auto"/>
              <w:bottom w:val="single" w:sz="4" w:space="0" w:color="auto"/>
              <w:right w:val="single" w:sz="4" w:space="0" w:color="auto"/>
            </w:tcBorders>
          </w:tcPr>
          <w:p w14:paraId="2362B3CE"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1C98987D" w14:textId="77777777" w:rsidR="00AD62C6" w:rsidRPr="00C31E24" w:rsidRDefault="00AD62C6">
            <w:pPr>
              <w:pStyle w:val="TAL"/>
              <w:spacing w:line="256" w:lineRule="auto"/>
              <w:rPr>
                <w:lang w:eastAsia="en-US"/>
              </w:rPr>
            </w:pPr>
            <w:r w:rsidRPr="00C31E24">
              <w:rPr>
                <w:lang w:eastAsia="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251EC529" w14:textId="77777777" w:rsidR="00AD62C6" w:rsidRPr="00C31E24" w:rsidRDefault="00AD62C6">
            <w:pPr>
              <w:pStyle w:val="TAL"/>
              <w:spacing w:line="256" w:lineRule="auto"/>
              <w:rPr>
                <w:lang w:eastAsia="en-US"/>
              </w:rPr>
            </w:pPr>
          </w:p>
        </w:tc>
      </w:tr>
      <w:tr w:rsidR="00AD62C6" w:rsidRPr="00C31E24" w14:paraId="1C30CFF7"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159747EF" w14:textId="77777777" w:rsidR="00AD62C6" w:rsidRPr="00C31E24" w:rsidRDefault="00AD62C6">
            <w:pPr>
              <w:pStyle w:val="TAL"/>
              <w:spacing w:line="256" w:lineRule="auto"/>
              <w:rPr>
                <w:rFonts w:cs="Arial"/>
                <w:bCs/>
                <w:szCs w:val="18"/>
                <w:lang w:eastAsia="en-US"/>
              </w:rPr>
            </w:pPr>
            <w:r w:rsidRPr="00C31E24">
              <w:rPr>
                <w:rFonts w:cs="Arial"/>
                <w:b/>
                <w:bCs/>
                <w:szCs w:val="18"/>
                <w:lang w:eastAsia="en-US"/>
              </w:rPr>
              <w:t>Expires</w:t>
            </w:r>
          </w:p>
        </w:tc>
        <w:tc>
          <w:tcPr>
            <w:tcW w:w="2127" w:type="dxa"/>
            <w:tcBorders>
              <w:top w:val="single" w:sz="4" w:space="0" w:color="auto"/>
              <w:left w:val="single" w:sz="4" w:space="0" w:color="auto"/>
              <w:bottom w:val="single" w:sz="4" w:space="0" w:color="auto"/>
              <w:right w:val="single" w:sz="4" w:space="0" w:color="auto"/>
            </w:tcBorders>
          </w:tcPr>
          <w:p w14:paraId="67AF67F3" w14:textId="77777777" w:rsidR="00AD62C6" w:rsidRPr="00C31E24" w:rsidRDefault="00AD62C6">
            <w:pPr>
              <w:pStyle w:val="TAL"/>
              <w:spacing w:line="256" w:lineRule="auto"/>
              <w:rPr>
                <w:bCs/>
                <w:lang w:eastAsia="en-US"/>
              </w:rPr>
            </w:pPr>
          </w:p>
        </w:tc>
        <w:tc>
          <w:tcPr>
            <w:tcW w:w="2127" w:type="dxa"/>
            <w:tcBorders>
              <w:top w:val="single" w:sz="4" w:space="0" w:color="auto"/>
              <w:left w:val="single" w:sz="4" w:space="0" w:color="auto"/>
              <w:bottom w:val="single" w:sz="4" w:space="0" w:color="auto"/>
              <w:right w:val="single" w:sz="4" w:space="0" w:color="auto"/>
            </w:tcBorders>
          </w:tcPr>
          <w:p w14:paraId="4F33C418"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0FF6BF5D"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081802D1" w14:textId="77777777" w:rsidR="00AD62C6" w:rsidRPr="00C31E24" w:rsidRDefault="00AD62C6">
            <w:pPr>
              <w:pStyle w:val="TAL"/>
              <w:spacing w:line="256" w:lineRule="auto"/>
              <w:rPr>
                <w:lang w:eastAsia="en-US"/>
              </w:rPr>
            </w:pPr>
          </w:p>
        </w:tc>
      </w:tr>
      <w:tr w:rsidR="00AD62C6" w:rsidRPr="00C31E24" w14:paraId="3BCCB555"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17A6E783" w14:textId="77777777" w:rsidR="00AD62C6" w:rsidRPr="00C31E24" w:rsidRDefault="00AD62C6">
            <w:pPr>
              <w:pStyle w:val="TAL"/>
              <w:spacing w:line="256" w:lineRule="auto"/>
              <w:rPr>
                <w:rFonts w:cs="Arial"/>
                <w:bCs/>
                <w:szCs w:val="18"/>
                <w:lang w:eastAsia="en-US"/>
              </w:rPr>
            </w:pPr>
            <w:r w:rsidRPr="00C31E24">
              <w:rPr>
                <w:rFonts w:cs="Arial"/>
                <w:bCs/>
                <w:szCs w:val="18"/>
                <w:lang w:eastAsia="en-U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790C4994" w14:textId="77777777" w:rsidR="00AD62C6" w:rsidRPr="00C31E24" w:rsidRDefault="00AD62C6">
            <w:pPr>
              <w:pStyle w:val="TAL"/>
              <w:spacing w:line="256" w:lineRule="auto"/>
              <w:rPr>
                <w:bCs/>
                <w:lang w:eastAsia="en-US"/>
              </w:rPr>
            </w:pPr>
            <w:r w:rsidRPr="00C31E24">
              <w:rPr>
                <w:lang w:eastAsia="en-US"/>
              </w:rPr>
              <w:t>"</w:t>
            </w:r>
            <w:r w:rsidRPr="00C31E24">
              <w:rPr>
                <w:rFonts w:eastAsia="SimSun"/>
                <w:lang w:eastAsia="en-US"/>
              </w:rPr>
              <w:t>3600"</w:t>
            </w:r>
          </w:p>
        </w:tc>
        <w:tc>
          <w:tcPr>
            <w:tcW w:w="2127" w:type="dxa"/>
            <w:tcBorders>
              <w:top w:val="single" w:sz="4" w:space="0" w:color="auto"/>
              <w:left w:val="single" w:sz="4" w:space="0" w:color="auto"/>
              <w:bottom w:val="single" w:sz="4" w:space="0" w:color="auto"/>
              <w:right w:val="single" w:sz="4" w:space="0" w:color="auto"/>
            </w:tcBorders>
            <w:hideMark/>
          </w:tcPr>
          <w:p w14:paraId="676FAD6C" w14:textId="77777777" w:rsidR="00AD62C6" w:rsidRPr="00C31E24" w:rsidRDefault="00AD62C6">
            <w:pPr>
              <w:pStyle w:val="TAL"/>
              <w:spacing w:line="256" w:lineRule="auto"/>
              <w:rPr>
                <w:lang w:eastAsia="en-US"/>
              </w:rPr>
            </w:pPr>
            <w:r w:rsidRPr="00C31E24">
              <w:rPr>
                <w:lang w:eastAsia="en-US"/>
              </w:rPr>
              <w:t>3600 seconds</w:t>
            </w:r>
          </w:p>
        </w:tc>
        <w:tc>
          <w:tcPr>
            <w:tcW w:w="1419" w:type="dxa"/>
            <w:tcBorders>
              <w:top w:val="single" w:sz="4" w:space="0" w:color="auto"/>
              <w:left w:val="single" w:sz="4" w:space="0" w:color="auto"/>
              <w:bottom w:val="single" w:sz="4" w:space="0" w:color="auto"/>
              <w:right w:val="single" w:sz="4" w:space="0" w:color="auto"/>
            </w:tcBorders>
            <w:hideMark/>
          </w:tcPr>
          <w:p w14:paraId="425CEF69" w14:textId="77777777" w:rsidR="00AD62C6" w:rsidRPr="00C31E24" w:rsidRDefault="00AD62C6">
            <w:pPr>
              <w:pStyle w:val="TAL"/>
              <w:spacing w:line="256" w:lineRule="auto"/>
              <w:rPr>
                <w:lang w:eastAsia="en-US"/>
              </w:rPr>
            </w:pPr>
            <w:r w:rsidRPr="00C31E24">
              <w:rPr>
                <w:lang w:eastAsia="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02596D8F" w14:textId="77777777" w:rsidR="00AD62C6" w:rsidRPr="00C31E24" w:rsidRDefault="00AD62C6">
            <w:pPr>
              <w:pStyle w:val="TAL"/>
              <w:spacing w:line="256" w:lineRule="auto"/>
              <w:rPr>
                <w:lang w:eastAsia="en-US"/>
              </w:rPr>
            </w:pPr>
          </w:p>
        </w:tc>
      </w:tr>
      <w:tr w:rsidR="00AD62C6" w:rsidRPr="00C31E24" w14:paraId="524A08AB"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37554211" w14:textId="77777777" w:rsidR="00AD62C6" w:rsidRPr="00C31E24" w:rsidRDefault="00AD62C6">
            <w:pPr>
              <w:pStyle w:val="TAL"/>
              <w:spacing w:line="256" w:lineRule="auto"/>
              <w:rPr>
                <w:rFonts w:cs="Arial"/>
                <w:b/>
                <w:bCs/>
                <w:szCs w:val="18"/>
                <w:lang w:eastAsia="en-US"/>
              </w:rPr>
            </w:pPr>
            <w:r w:rsidRPr="00C31E24">
              <w:rPr>
                <w:b/>
                <w:bCs/>
                <w:lang w:eastAsia="en-US"/>
              </w:rPr>
              <w:t>P-Preferred-Service</w:t>
            </w:r>
          </w:p>
        </w:tc>
        <w:tc>
          <w:tcPr>
            <w:tcW w:w="2127" w:type="dxa"/>
            <w:tcBorders>
              <w:top w:val="single" w:sz="4" w:space="0" w:color="auto"/>
              <w:left w:val="single" w:sz="4" w:space="0" w:color="auto"/>
              <w:bottom w:val="single" w:sz="4" w:space="0" w:color="auto"/>
              <w:right w:val="single" w:sz="4" w:space="0" w:color="auto"/>
            </w:tcBorders>
          </w:tcPr>
          <w:p w14:paraId="5CD45BE4"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59D6323D"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09522408"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2F3D0087" w14:textId="77777777" w:rsidR="00AD62C6" w:rsidRPr="00C31E24" w:rsidRDefault="00AD62C6">
            <w:pPr>
              <w:pStyle w:val="TAL"/>
              <w:spacing w:line="256" w:lineRule="auto"/>
              <w:rPr>
                <w:lang w:eastAsia="en-US"/>
              </w:rPr>
            </w:pPr>
          </w:p>
        </w:tc>
      </w:tr>
      <w:tr w:rsidR="00AD62C6" w:rsidRPr="00C31E24" w14:paraId="6E19636F"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D3B68DA" w14:textId="77777777" w:rsidR="00AD62C6" w:rsidRPr="00C31E24" w:rsidRDefault="00AD62C6">
            <w:pPr>
              <w:pStyle w:val="TAL"/>
              <w:spacing w:line="256" w:lineRule="auto"/>
              <w:rPr>
                <w:rFonts w:cs="Arial"/>
                <w:b/>
                <w:bCs/>
                <w:szCs w:val="18"/>
                <w:lang w:eastAsia="en-US"/>
              </w:rPr>
            </w:pPr>
            <w:r w:rsidRPr="00C31E24">
              <w:rPr>
                <w:lang w:eastAsia="en-US"/>
              </w:rPr>
              <w:t xml:space="preserve">  </w:t>
            </w:r>
            <w:r w:rsidRPr="00C31E24">
              <w:rPr>
                <w:bCs/>
                <w:lang w:eastAsia="en-US"/>
              </w:rPr>
              <w:t>Service-ID</w:t>
            </w:r>
          </w:p>
        </w:tc>
        <w:tc>
          <w:tcPr>
            <w:tcW w:w="2127" w:type="dxa"/>
            <w:tcBorders>
              <w:top w:val="single" w:sz="4" w:space="0" w:color="auto"/>
              <w:left w:val="single" w:sz="4" w:space="0" w:color="auto"/>
              <w:bottom w:val="single" w:sz="4" w:space="0" w:color="auto"/>
              <w:right w:val="single" w:sz="4" w:space="0" w:color="auto"/>
            </w:tcBorders>
            <w:hideMark/>
          </w:tcPr>
          <w:p w14:paraId="6B326024" w14:textId="77777777" w:rsidR="00AD62C6" w:rsidRPr="00C31E24" w:rsidRDefault="00AD62C6">
            <w:pPr>
              <w:pStyle w:val="TAL"/>
              <w:spacing w:line="256" w:lineRule="auto"/>
              <w:rPr>
                <w:lang w:eastAsia="en-US"/>
              </w:rPr>
            </w:pPr>
            <w:r w:rsidRPr="00C31E24">
              <w:rPr>
                <w:lang w:eastAsia="en-US"/>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069F231E"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2212E7E1" w14:textId="77777777" w:rsidR="00AD62C6" w:rsidRPr="00C31E24" w:rsidRDefault="00AD62C6">
            <w:pPr>
              <w:pStyle w:val="TAL"/>
              <w:spacing w:line="256" w:lineRule="auto"/>
              <w:rPr>
                <w:lang w:eastAsia="en-US"/>
              </w:rPr>
            </w:pPr>
            <w:r w:rsidRPr="00C31E24">
              <w:rPr>
                <w:lang w:eastAsia="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4A565C22" w14:textId="77777777" w:rsidR="00AD62C6" w:rsidRPr="00C31E24" w:rsidRDefault="00AD62C6">
            <w:pPr>
              <w:pStyle w:val="TAL"/>
              <w:spacing w:line="256" w:lineRule="auto"/>
              <w:rPr>
                <w:lang w:eastAsia="en-US"/>
              </w:rPr>
            </w:pPr>
          </w:p>
        </w:tc>
      </w:tr>
      <w:tr w:rsidR="00AD62C6" w:rsidRPr="00C31E24" w14:paraId="2BF695D8"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5F08866B" w14:textId="77777777" w:rsidR="00AD62C6" w:rsidRPr="00C31E24" w:rsidRDefault="00AD62C6">
            <w:pPr>
              <w:pStyle w:val="TAL"/>
              <w:spacing w:line="256" w:lineRule="auto"/>
              <w:rPr>
                <w:rFonts w:cs="Arial"/>
                <w:bCs/>
                <w:szCs w:val="18"/>
                <w:lang w:eastAsia="en-US"/>
              </w:rPr>
            </w:pPr>
            <w:r w:rsidRPr="00C31E24">
              <w:rPr>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6519A2B1"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238348C1"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E8ACF87"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2E486FD2" w14:textId="77777777" w:rsidR="00AD62C6" w:rsidRPr="00C31E24" w:rsidRDefault="00AD62C6">
            <w:pPr>
              <w:pStyle w:val="TAL"/>
              <w:spacing w:line="256" w:lineRule="auto"/>
              <w:rPr>
                <w:lang w:eastAsia="en-US"/>
              </w:rPr>
            </w:pPr>
          </w:p>
        </w:tc>
      </w:tr>
      <w:tr w:rsidR="00AD62C6" w:rsidRPr="00C31E24" w14:paraId="5EAFD8F5"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2DDF4F0B" w14:textId="77777777" w:rsidR="00AD62C6" w:rsidRPr="00C31E24" w:rsidRDefault="00AD62C6">
            <w:pPr>
              <w:pStyle w:val="TAL"/>
              <w:spacing w:line="256" w:lineRule="auto"/>
              <w:rPr>
                <w:rFonts w:cs="Arial"/>
                <w:bCs/>
                <w:szCs w:val="18"/>
                <w:lang w:eastAsia="en-US"/>
              </w:rPr>
            </w:pPr>
            <w:r w:rsidRPr="00C31E24">
              <w:rPr>
                <w:lang w:eastAsia="en-U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AE82F16"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686353E1" w14:textId="77777777" w:rsidR="00AD62C6" w:rsidRPr="00C31E24" w:rsidRDefault="00AD62C6">
            <w:pPr>
              <w:pStyle w:val="TAL"/>
              <w:spacing w:line="256" w:lineRule="auto"/>
              <w:rPr>
                <w:lang w:eastAsia="en-US"/>
              </w:rPr>
            </w:pPr>
            <w:r w:rsidRPr="00C31E24">
              <w:rPr>
                <w:b/>
                <w:bCs/>
                <w:lang w:eastAsia="en-US"/>
              </w:rPr>
              <w:t>MCVideo Info</w:t>
            </w:r>
          </w:p>
        </w:tc>
        <w:tc>
          <w:tcPr>
            <w:tcW w:w="1419" w:type="dxa"/>
            <w:tcBorders>
              <w:top w:val="single" w:sz="4" w:space="0" w:color="auto"/>
              <w:left w:val="single" w:sz="4" w:space="0" w:color="auto"/>
              <w:bottom w:val="single" w:sz="4" w:space="0" w:color="auto"/>
              <w:right w:val="single" w:sz="4" w:space="0" w:color="auto"/>
            </w:tcBorders>
          </w:tcPr>
          <w:p w14:paraId="4595C65D"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1DE7BFA5" w14:textId="77777777" w:rsidR="00AD62C6" w:rsidRPr="00C31E24" w:rsidRDefault="00AD62C6">
            <w:pPr>
              <w:pStyle w:val="TAL"/>
              <w:spacing w:line="256" w:lineRule="auto"/>
              <w:rPr>
                <w:lang w:eastAsia="en-US"/>
              </w:rPr>
            </w:pPr>
          </w:p>
        </w:tc>
      </w:tr>
      <w:tr w:rsidR="00AD62C6" w:rsidRPr="00C31E24" w14:paraId="1F29E44E"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1B231BCD" w14:textId="77777777" w:rsidR="00AD62C6" w:rsidRPr="00C31E24" w:rsidRDefault="00AD62C6">
            <w:pPr>
              <w:pStyle w:val="TAL"/>
              <w:spacing w:line="256" w:lineRule="auto"/>
              <w:rPr>
                <w:rFonts w:cs="Arial"/>
                <w:bCs/>
                <w:szCs w:val="18"/>
                <w:lang w:eastAsia="en-US"/>
              </w:rPr>
            </w:pPr>
            <w:r w:rsidRPr="00C31E24">
              <w:rPr>
                <w:lang w:eastAsia="en-U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CEE576C" w14:textId="77777777" w:rsidR="00AD62C6" w:rsidRPr="00C31E24" w:rsidRDefault="00AD62C6">
            <w:pPr>
              <w:pStyle w:val="TAL"/>
              <w:spacing w:line="256" w:lineRule="auto"/>
              <w:rPr>
                <w:lang w:eastAsia="en-US"/>
              </w:rPr>
            </w:pPr>
            <w:r w:rsidRPr="00C31E24">
              <w:rPr>
                <w:lang w:eastAsia="en-US"/>
              </w:rPr>
              <w:t>MCVideo-Info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4E9C9CCE"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69386B1E"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34724766" w14:textId="77777777" w:rsidR="00AD62C6" w:rsidRPr="00C31E24" w:rsidRDefault="00AD62C6">
            <w:pPr>
              <w:pStyle w:val="TAL"/>
              <w:spacing w:line="256" w:lineRule="auto"/>
              <w:rPr>
                <w:lang w:eastAsia="en-US"/>
              </w:rPr>
            </w:pPr>
          </w:p>
        </w:tc>
      </w:tr>
      <w:tr w:rsidR="00AD62C6" w:rsidRPr="00C31E24" w14:paraId="51CE3FD6"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25284C6B" w14:textId="77777777" w:rsidR="00AD62C6" w:rsidRPr="00C31E24" w:rsidRDefault="00AD62C6">
            <w:pPr>
              <w:pStyle w:val="TAL"/>
              <w:spacing w:line="256" w:lineRule="auto"/>
              <w:rPr>
                <w:lang w:eastAsia="en-US"/>
              </w:rPr>
            </w:pPr>
            <w:r w:rsidRPr="00C31E24">
              <w:rPr>
                <w:lang w:eastAsia="en-U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60874AC"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5D70AF1E" w14:textId="77777777" w:rsidR="00AD62C6" w:rsidRPr="00C31E24" w:rsidRDefault="00AD62C6">
            <w:pPr>
              <w:pStyle w:val="TAL"/>
              <w:spacing w:line="256" w:lineRule="auto"/>
              <w:rPr>
                <w:lang w:eastAsia="en-US"/>
              </w:rPr>
            </w:pPr>
            <w:r w:rsidRPr="00C31E24">
              <w:rPr>
                <w:b/>
                <w:bCs/>
                <w:lang w:eastAsia="en-US"/>
              </w:rPr>
              <w:t>Conference-Info</w:t>
            </w:r>
          </w:p>
        </w:tc>
        <w:tc>
          <w:tcPr>
            <w:tcW w:w="1419" w:type="dxa"/>
            <w:tcBorders>
              <w:top w:val="single" w:sz="4" w:space="0" w:color="auto"/>
              <w:left w:val="single" w:sz="4" w:space="0" w:color="auto"/>
              <w:bottom w:val="single" w:sz="4" w:space="0" w:color="auto"/>
              <w:right w:val="single" w:sz="4" w:space="0" w:color="auto"/>
            </w:tcBorders>
          </w:tcPr>
          <w:p w14:paraId="46FAFA6C"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2565E9FC" w14:textId="77777777" w:rsidR="00AD62C6" w:rsidRPr="00C31E24" w:rsidRDefault="00AD62C6">
            <w:pPr>
              <w:pStyle w:val="TAL"/>
              <w:spacing w:line="256" w:lineRule="auto"/>
              <w:rPr>
                <w:lang w:eastAsia="en-US"/>
              </w:rPr>
            </w:pPr>
          </w:p>
        </w:tc>
      </w:tr>
      <w:tr w:rsidR="00AD62C6" w:rsidRPr="00C31E24" w14:paraId="4AE77E9B"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073E608" w14:textId="77777777" w:rsidR="00AD62C6" w:rsidRPr="00C31E24" w:rsidRDefault="00AD62C6">
            <w:pPr>
              <w:pStyle w:val="TAL"/>
              <w:spacing w:line="256" w:lineRule="auto"/>
              <w:rPr>
                <w:lang w:eastAsia="en-US"/>
              </w:rPr>
            </w:pPr>
            <w:r w:rsidRPr="00C31E24">
              <w:rPr>
                <w:lang w:eastAsia="en-U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294CB353" w14:textId="77777777" w:rsidR="00AD62C6" w:rsidRPr="00C31E24" w:rsidRDefault="00AD62C6">
            <w:pPr>
              <w:pStyle w:val="TAL"/>
              <w:spacing w:line="256" w:lineRule="auto"/>
              <w:rPr>
                <w:lang w:eastAsia="en-US"/>
              </w:rPr>
            </w:pPr>
            <w:r w:rsidRPr="00C31E24">
              <w:rPr>
                <w:lang w:eastAsia="en-US"/>
              </w:rPr>
              <w:t>Conference-Info as described in Table 6.1.3.1.3.3-11</w:t>
            </w:r>
          </w:p>
        </w:tc>
        <w:tc>
          <w:tcPr>
            <w:tcW w:w="2127" w:type="dxa"/>
            <w:tcBorders>
              <w:top w:val="single" w:sz="4" w:space="0" w:color="auto"/>
              <w:left w:val="single" w:sz="4" w:space="0" w:color="auto"/>
              <w:bottom w:val="single" w:sz="4" w:space="0" w:color="auto"/>
              <w:right w:val="single" w:sz="4" w:space="0" w:color="auto"/>
            </w:tcBorders>
          </w:tcPr>
          <w:p w14:paraId="7E8838B6"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4AF49BD9"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250BA5E1" w14:textId="77777777" w:rsidR="00AD62C6" w:rsidRPr="00C31E24" w:rsidRDefault="00AD62C6">
            <w:pPr>
              <w:pStyle w:val="TAL"/>
              <w:spacing w:line="256" w:lineRule="auto"/>
              <w:rPr>
                <w:lang w:eastAsia="en-US"/>
              </w:rPr>
            </w:pPr>
          </w:p>
        </w:tc>
      </w:tr>
    </w:tbl>
    <w:p w14:paraId="2DF0E04B" w14:textId="77777777" w:rsidR="00AD62C6" w:rsidRPr="00C31E24" w:rsidRDefault="00AD62C6" w:rsidP="00AD62C6"/>
    <w:p w14:paraId="0CD96AE0" w14:textId="77777777" w:rsidR="00AD62C6" w:rsidRPr="00C31E24" w:rsidRDefault="00AD62C6" w:rsidP="00AD62C6">
      <w:pPr>
        <w:pStyle w:val="TH"/>
      </w:pPr>
      <w:r w:rsidRPr="00C31E24">
        <w:t xml:space="preserve">Table 6.1.3.1.3.3-10: </w:t>
      </w:r>
      <w:r w:rsidRPr="00C31E24">
        <w:rPr>
          <w:lang w:eastAsia="ko-KR"/>
        </w:rPr>
        <w:t>MCVideo-Info in SIP NOTIFY</w:t>
      </w:r>
      <w:r w:rsidRPr="00C31E24">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0A12DEF9"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0BE5CDBF" w14:textId="77777777" w:rsidR="00AD62C6" w:rsidRPr="00C31E24" w:rsidRDefault="00AD62C6">
            <w:pPr>
              <w:pStyle w:val="TAL"/>
              <w:spacing w:line="256" w:lineRule="auto"/>
              <w:rPr>
                <w:lang w:eastAsia="en-US"/>
              </w:rPr>
            </w:pPr>
            <w:r w:rsidRPr="00C31E24">
              <w:rPr>
                <w:lang w:eastAsia="en-US"/>
              </w:rPr>
              <w:t>Derivation Path: TS 36.579-1 [2], Table 5.5.3.2.2-2, condition GROUP-CALL</w:t>
            </w:r>
          </w:p>
        </w:tc>
      </w:tr>
      <w:tr w:rsidR="00AD62C6" w:rsidRPr="00C31E24" w14:paraId="0CC8E838"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100ADFB" w14:textId="77777777" w:rsidR="00AD62C6" w:rsidRPr="00C31E24" w:rsidRDefault="00AD62C6">
            <w:pPr>
              <w:pStyle w:val="TAH"/>
              <w:spacing w:line="256" w:lineRule="auto"/>
              <w:rPr>
                <w:lang w:eastAsia="en-US"/>
              </w:rPr>
            </w:pPr>
            <w:r w:rsidRPr="00C31E24">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1F4083" w14:textId="77777777" w:rsidR="00AD62C6" w:rsidRPr="00C31E24" w:rsidRDefault="00AD62C6">
            <w:pPr>
              <w:pStyle w:val="TAH"/>
              <w:spacing w:line="256" w:lineRule="auto"/>
              <w:rPr>
                <w:lang w:eastAsia="en-US"/>
              </w:rPr>
            </w:pPr>
            <w:r w:rsidRPr="00C31E24">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3FAC29F" w14:textId="77777777" w:rsidR="00AD62C6" w:rsidRPr="00C31E24" w:rsidRDefault="00AD62C6">
            <w:pPr>
              <w:pStyle w:val="TAH"/>
              <w:spacing w:line="256" w:lineRule="auto"/>
              <w:rPr>
                <w:lang w:eastAsia="en-US"/>
              </w:rPr>
            </w:pPr>
            <w:r w:rsidRPr="00C31E24">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6093038" w14:textId="77777777" w:rsidR="00AD62C6" w:rsidRPr="00C31E24" w:rsidRDefault="00AD62C6">
            <w:pPr>
              <w:pStyle w:val="TAH"/>
              <w:spacing w:line="256" w:lineRule="auto"/>
              <w:rPr>
                <w:lang w:eastAsia="en-US"/>
              </w:rPr>
            </w:pPr>
            <w:r w:rsidRPr="00C31E24">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98BA1BF"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6F7BD70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28158EE" w14:textId="77777777" w:rsidR="00AD62C6" w:rsidRPr="00C31E24" w:rsidRDefault="00AD62C6">
            <w:pPr>
              <w:pStyle w:val="TAL"/>
              <w:spacing w:line="256" w:lineRule="auto"/>
              <w:rPr>
                <w:lang w:eastAsia="en-US"/>
              </w:rPr>
            </w:pPr>
            <w:r w:rsidRPr="00C31E24">
              <w:rPr>
                <w:lang w:eastAsia="en-US"/>
              </w:rPr>
              <w:t>mcpttinfo</w:t>
            </w:r>
          </w:p>
        </w:tc>
        <w:tc>
          <w:tcPr>
            <w:tcW w:w="2126" w:type="dxa"/>
            <w:tcBorders>
              <w:top w:val="single" w:sz="4" w:space="0" w:color="auto"/>
              <w:left w:val="single" w:sz="4" w:space="0" w:color="auto"/>
              <w:bottom w:val="single" w:sz="4" w:space="0" w:color="auto"/>
              <w:right w:val="single" w:sz="4" w:space="0" w:color="auto"/>
            </w:tcBorders>
          </w:tcPr>
          <w:p w14:paraId="073D58DD"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786C4D1"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839580C"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AF3A131" w14:textId="77777777" w:rsidR="00AD62C6" w:rsidRPr="00C31E24" w:rsidRDefault="00AD62C6">
            <w:pPr>
              <w:pStyle w:val="TAL"/>
              <w:spacing w:line="256" w:lineRule="auto"/>
              <w:rPr>
                <w:lang w:eastAsia="en-US"/>
              </w:rPr>
            </w:pPr>
          </w:p>
        </w:tc>
      </w:tr>
      <w:tr w:rsidR="00AD62C6" w:rsidRPr="00C31E24" w14:paraId="376A96E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CF4F5B1" w14:textId="77777777" w:rsidR="00AD62C6" w:rsidRPr="00C31E24" w:rsidRDefault="00AD62C6">
            <w:pPr>
              <w:pStyle w:val="TAL"/>
              <w:spacing w:line="256" w:lineRule="auto"/>
              <w:rPr>
                <w:lang w:eastAsia="en-US"/>
              </w:rPr>
            </w:pPr>
            <w:r w:rsidRPr="00C31E24">
              <w:rPr>
                <w:lang w:eastAsia="en-US"/>
              </w:rPr>
              <w:t xml:space="preserve">  mcptt-Params</w:t>
            </w:r>
          </w:p>
        </w:tc>
        <w:tc>
          <w:tcPr>
            <w:tcW w:w="2126" w:type="dxa"/>
            <w:tcBorders>
              <w:top w:val="single" w:sz="4" w:space="0" w:color="auto"/>
              <w:left w:val="single" w:sz="4" w:space="0" w:color="auto"/>
              <w:bottom w:val="single" w:sz="4" w:space="0" w:color="auto"/>
              <w:right w:val="single" w:sz="4" w:space="0" w:color="auto"/>
            </w:tcBorders>
          </w:tcPr>
          <w:p w14:paraId="5C827286"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37055D3"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7993CA5"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CB85A3D" w14:textId="77777777" w:rsidR="00AD62C6" w:rsidRPr="00C31E24" w:rsidRDefault="00AD62C6">
            <w:pPr>
              <w:pStyle w:val="TAL"/>
              <w:spacing w:line="256" w:lineRule="auto"/>
              <w:rPr>
                <w:lang w:eastAsia="en-US"/>
              </w:rPr>
            </w:pPr>
          </w:p>
        </w:tc>
      </w:tr>
      <w:tr w:rsidR="00AD62C6" w:rsidRPr="00C31E24" w14:paraId="2416C481"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F2BCD00" w14:textId="77777777" w:rsidR="00AD62C6" w:rsidRPr="00C31E24" w:rsidRDefault="00AD62C6">
            <w:pPr>
              <w:pStyle w:val="TAL"/>
              <w:spacing w:line="256" w:lineRule="auto"/>
              <w:rPr>
                <w:lang w:eastAsia="en-US"/>
              </w:rPr>
            </w:pPr>
            <w:r w:rsidRPr="00C31E24">
              <w:rPr>
                <w:lang w:eastAsia="en-US"/>
              </w:rPr>
              <w:t xml:space="preserve">    mcptt-calling-user-id</w:t>
            </w:r>
          </w:p>
        </w:tc>
        <w:tc>
          <w:tcPr>
            <w:tcW w:w="2126" w:type="dxa"/>
            <w:tcBorders>
              <w:top w:val="single" w:sz="4" w:space="0" w:color="auto"/>
              <w:left w:val="single" w:sz="4" w:space="0" w:color="auto"/>
              <w:bottom w:val="single" w:sz="4" w:space="0" w:color="auto"/>
              <w:right w:val="single" w:sz="4" w:space="0" w:color="auto"/>
            </w:tcBorders>
            <w:hideMark/>
          </w:tcPr>
          <w:p w14:paraId="1E642B81" w14:textId="77777777" w:rsidR="00AD62C6" w:rsidRPr="00C31E24" w:rsidRDefault="00AD62C6">
            <w:pPr>
              <w:pStyle w:val="TAL"/>
              <w:spacing w:line="256" w:lineRule="auto"/>
              <w:rPr>
                <w:lang w:eastAsia="en-US"/>
              </w:rPr>
            </w:pPr>
            <w:r w:rsidRPr="00C31E24">
              <w:rPr>
                <w:lang w:eastAsia="en-US"/>
              </w:rPr>
              <w:t>not present</w:t>
            </w:r>
          </w:p>
        </w:tc>
        <w:tc>
          <w:tcPr>
            <w:tcW w:w="2126" w:type="dxa"/>
            <w:tcBorders>
              <w:top w:val="single" w:sz="4" w:space="0" w:color="auto"/>
              <w:left w:val="single" w:sz="4" w:space="0" w:color="auto"/>
              <w:bottom w:val="single" w:sz="4" w:space="0" w:color="auto"/>
              <w:right w:val="single" w:sz="4" w:space="0" w:color="auto"/>
            </w:tcBorders>
          </w:tcPr>
          <w:p w14:paraId="03E5B7AD"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EC42A16"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68F5758" w14:textId="77777777" w:rsidR="00AD62C6" w:rsidRPr="00C31E24" w:rsidRDefault="00AD62C6">
            <w:pPr>
              <w:pStyle w:val="TAL"/>
              <w:spacing w:line="256" w:lineRule="auto"/>
              <w:rPr>
                <w:lang w:eastAsia="en-US"/>
              </w:rPr>
            </w:pPr>
          </w:p>
        </w:tc>
      </w:tr>
    </w:tbl>
    <w:p w14:paraId="187D542B" w14:textId="77777777" w:rsidR="00AD62C6" w:rsidRPr="00C31E24" w:rsidRDefault="00AD62C6" w:rsidP="00AD62C6"/>
    <w:p w14:paraId="1B12BE27" w14:textId="77777777" w:rsidR="00AD62C6" w:rsidRPr="00C31E24" w:rsidRDefault="00AD62C6" w:rsidP="00AD62C6">
      <w:pPr>
        <w:pStyle w:val="TH"/>
      </w:pPr>
      <w:r w:rsidRPr="00C31E24">
        <w:t xml:space="preserve">Table 6.1.3.1.3.3-11: </w:t>
      </w:r>
      <w:r w:rsidRPr="00C31E24">
        <w:rPr>
          <w:lang w:eastAsia="ko-KR"/>
        </w:rPr>
        <w:t>Conference-Info in SIP NOTIFY</w:t>
      </w:r>
      <w:r w:rsidRPr="00C31E24">
        <w:t xml:space="preserve"> (Table 6.1.3.1.3.3-9)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104401C8"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3915B16A" w14:textId="77777777" w:rsidR="00AD62C6" w:rsidRPr="00C31E24" w:rsidRDefault="00AD62C6">
            <w:pPr>
              <w:pStyle w:val="TAL"/>
              <w:spacing w:line="256" w:lineRule="auto"/>
              <w:rPr>
                <w:lang w:eastAsia="en-US"/>
              </w:rPr>
            </w:pPr>
            <w:r w:rsidRPr="00C31E24">
              <w:rPr>
                <w:lang w:eastAsia="en-US"/>
              </w:rPr>
              <w:t>Derivation Path: TS 24.281 [26] clause 6.3.3.4</w:t>
            </w:r>
          </w:p>
        </w:tc>
      </w:tr>
      <w:tr w:rsidR="00AD62C6" w:rsidRPr="00C31E24" w14:paraId="421D725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C051A11" w14:textId="77777777" w:rsidR="00AD62C6" w:rsidRPr="00C31E24" w:rsidRDefault="00AD62C6">
            <w:pPr>
              <w:pStyle w:val="TAH"/>
              <w:spacing w:line="256" w:lineRule="auto"/>
              <w:rPr>
                <w:lang w:eastAsia="en-US"/>
              </w:rPr>
            </w:pPr>
            <w:r w:rsidRPr="00C31E24">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AC5D1CD" w14:textId="77777777" w:rsidR="00AD62C6" w:rsidRPr="00C31E24" w:rsidRDefault="00AD62C6">
            <w:pPr>
              <w:pStyle w:val="TAH"/>
              <w:spacing w:line="256" w:lineRule="auto"/>
              <w:rPr>
                <w:lang w:eastAsia="en-US"/>
              </w:rPr>
            </w:pPr>
            <w:r w:rsidRPr="00C31E24">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20E4DDB" w14:textId="77777777" w:rsidR="00AD62C6" w:rsidRPr="00C31E24" w:rsidRDefault="00AD62C6">
            <w:pPr>
              <w:pStyle w:val="TAH"/>
              <w:spacing w:line="256" w:lineRule="auto"/>
              <w:rPr>
                <w:lang w:eastAsia="en-US"/>
              </w:rPr>
            </w:pPr>
            <w:r w:rsidRPr="00C31E24">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59CDC717" w14:textId="77777777" w:rsidR="00AD62C6" w:rsidRPr="00C31E24" w:rsidRDefault="00AD62C6">
            <w:pPr>
              <w:pStyle w:val="TAH"/>
              <w:spacing w:line="256" w:lineRule="auto"/>
              <w:rPr>
                <w:lang w:eastAsia="en-US"/>
              </w:rPr>
            </w:pPr>
            <w:r w:rsidRPr="00C31E24">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65B92D9"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716DDF43"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EB82F78" w14:textId="77777777" w:rsidR="00AD62C6" w:rsidRPr="00C31E24" w:rsidRDefault="00AD62C6">
            <w:pPr>
              <w:pStyle w:val="TAL"/>
              <w:spacing w:line="256" w:lineRule="auto"/>
              <w:rPr>
                <w:lang w:eastAsia="en-US"/>
              </w:rPr>
            </w:pPr>
            <w:r w:rsidRPr="00C31E24">
              <w:rPr>
                <w:lang w:eastAsia="en-US"/>
              </w:rPr>
              <w:t>conference-info</w:t>
            </w:r>
          </w:p>
        </w:tc>
        <w:tc>
          <w:tcPr>
            <w:tcW w:w="2126" w:type="dxa"/>
            <w:tcBorders>
              <w:top w:val="single" w:sz="4" w:space="0" w:color="auto"/>
              <w:left w:val="single" w:sz="4" w:space="0" w:color="auto"/>
              <w:bottom w:val="single" w:sz="4" w:space="0" w:color="auto"/>
              <w:right w:val="single" w:sz="4" w:space="0" w:color="auto"/>
            </w:tcBorders>
          </w:tcPr>
          <w:p w14:paraId="7B0213D0"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9BF1145"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2063D89"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47396D2" w14:textId="77777777" w:rsidR="00AD62C6" w:rsidRPr="00C31E24" w:rsidRDefault="00AD62C6">
            <w:pPr>
              <w:pStyle w:val="TAL"/>
              <w:spacing w:line="256" w:lineRule="auto"/>
              <w:rPr>
                <w:lang w:eastAsia="en-US"/>
              </w:rPr>
            </w:pPr>
          </w:p>
        </w:tc>
      </w:tr>
      <w:tr w:rsidR="00AD62C6" w:rsidRPr="00C31E24" w14:paraId="042BCAAC"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F1AF98A" w14:textId="77777777" w:rsidR="00AD62C6" w:rsidRPr="00C31E24" w:rsidRDefault="00AD62C6">
            <w:pPr>
              <w:pStyle w:val="TAL"/>
              <w:spacing w:line="256" w:lineRule="auto"/>
              <w:rPr>
                <w:lang w:eastAsia="en-US"/>
              </w:rPr>
            </w:pPr>
            <w:r w:rsidRPr="00C31E24">
              <w:rPr>
                <w:lang w:eastAsia="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68E3E1B2" w14:textId="77777777" w:rsidR="00AD62C6" w:rsidRPr="00C31E24" w:rsidRDefault="00AD62C6">
            <w:pPr>
              <w:pStyle w:val="TAL"/>
              <w:spacing w:line="256" w:lineRule="auto"/>
              <w:rPr>
                <w:lang w:eastAsia="en-US"/>
              </w:rPr>
            </w:pPr>
            <w:r w:rsidRPr="00C31E24">
              <w:rPr>
                <w:lang w:eastAsia="en-US"/>
              </w:rPr>
              <w:t>Encrypted (NOTE 1) &lt;mcptt-request-uri&gt; with mcpttURI set to px_MCVideo_Group_A_ID</w:t>
            </w:r>
          </w:p>
        </w:tc>
        <w:tc>
          <w:tcPr>
            <w:tcW w:w="2126" w:type="dxa"/>
            <w:tcBorders>
              <w:top w:val="single" w:sz="4" w:space="0" w:color="auto"/>
              <w:left w:val="single" w:sz="4" w:space="0" w:color="auto"/>
              <w:bottom w:val="single" w:sz="4" w:space="0" w:color="auto"/>
              <w:right w:val="single" w:sz="4" w:space="0" w:color="auto"/>
            </w:tcBorders>
            <w:hideMark/>
          </w:tcPr>
          <w:p w14:paraId="09565D35" w14:textId="77777777" w:rsidR="00AD62C6" w:rsidRPr="00C31E24" w:rsidRDefault="00AD62C6">
            <w:pPr>
              <w:pStyle w:val="TAL"/>
              <w:spacing w:line="256" w:lineRule="auto"/>
              <w:rPr>
                <w:lang w:eastAsia="en-US"/>
              </w:rPr>
            </w:pPr>
            <w:r w:rsidRPr="00C31E24">
              <w:rPr>
                <w:lang w:eastAsia="en-US"/>
              </w:rPr>
              <w:t>The URI of the group</w:t>
            </w:r>
          </w:p>
        </w:tc>
        <w:tc>
          <w:tcPr>
            <w:tcW w:w="1418" w:type="dxa"/>
            <w:tcBorders>
              <w:top w:val="single" w:sz="4" w:space="0" w:color="auto"/>
              <w:left w:val="single" w:sz="4" w:space="0" w:color="auto"/>
              <w:bottom w:val="single" w:sz="4" w:space="0" w:color="auto"/>
              <w:right w:val="single" w:sz="4" w:space="0" w:color="auto"/>
            </w:tcBorders>
          </w:tcPr>
          <w:p w14:paraId="5142712D"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CFCAAA7" w14:textId="77777777" w:rsidR="00AD62C6" w:rsidRPr="00C31E24" w:rsidRDefault="00AD62C6">
            <w:pPr>
              <w:pStyle w:val="TAL"/>
              <w:spacing w:line="256" w:lineRule="auto"/>
              <w:rPr>
                <w:lang w:eastAsia="en-US"/>
              </w:rPr>
            </w:pPr>
          </w:p>
        </w:tc>
      </w:tr>
      <w:tr w:rsidR="00AD62C6" w:rsidRPr="00C31E24" w14:paraId="77C8868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F0AE1A8" w14:textId="77777777" w:rsidR="00AD62C6" w:rsidRPr="00C31E24" w:rsidRDefault="00AD62C6">
            <w:pPr>
              <w:pStyle w:val="TAL"/>
              <w:spacing w:line="256" w:lineRule="auto"/>
              <w:rPr>
                <w:lang w:eastAsia="en-US"/>
              </w:rPr>
            </w:pPr>
            <w:r w:rsidRPr="00C31E24">
              <w:rPr>
                <w:lang w:eastAsia="en-US"/>
              </w:rPr>
              <w:t xml:space="preserve">  user</w:t>
            </w:r>
          </w:p>
        </w:tc>
        <w:tc>
          <w:tcPr>
            <w:tcW w:w="2126" w:type="dxa"/>
            <w:tcBorders>
              <w:top w:val="single" w:sz="4" w:space="0" w:color="auto"/>
              <w:left w:val="single" w:sz="4" w:space="0" w:color="auto"/>
              <w:bottom w:val="single" w:sz="4" w:space="0" w:color="auto"/>
              <w:right w:val="single" w:sz="4" w:space="0" w:color="auto"/>
            </w:tcBorders>
          </w:tcPr>
          <w:p w14:paraId="7F7FB435"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1314EB6"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BA586E4"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834AC72" w14:textId="77777777" w:rsidR="00AD62C6" w:rsidRPr="00C31E24" w:rsidRDefault="00AD62C6">
            <w:pPr>
              <w:pStyle w:val="TAL"/>
              <w:spacing w:line="256" w:lineRule="auto"/>
              <w:rPr>
                <w:lang w:eastAsia="en-US"/>
              </w:rPr>
            </w:pPr>
          </w:p>
        </w:tc>
      </w:tr>
      <w:tr w:rsidR="00AD62C6" w:rsidRPr="00C31E24" w14:paraId="259F0C7D"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2DDBF35" w14:textId="77777777" w:rsidR="00AD62C6" w:rsidRPr="00C31E24" w:rsidRDefault="00AD62C6">
            <w:pPr>
              <w:pStyle w:val="TAL"/>
              <w:spacing w:line="256" w:lineRule="auto"/>
              <w:rPr>
                <w:lang w:eastAsia="en-US"/>
              </w:rPr>
            </w:pPr>
            <w:r w:rsidRPr="00C31E24">
              <w:rPr>
                <w:lang w:eastAsia="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6FFD5042" w14:textId="77777777" w:rsidR="00AD62C6" w:rsidRPr="00C31E24" w:rsidRDefault="00AD62C6">
            <w:pPr>
              <w:pStyle w:val="TAL"/>
              <w:spacing w:line="256" w:lineRule="auto"/>
              <w:rPr>
                <w:lang w:eastAsia="en-US"/>
              </w:rPr>
            </w:pPr>
            <w:r w:rsidRPr="00C31E24">
              <w:rPr>
                <w:lang w:eastAsia="en-US"/>
              </w:rPr>
              <w:t>Encrypted (NOTE 1) &lt;mcptt-calling-user-id&gt; with mcpttURI set to px_MCVideo_ID_User_A</w:t>
            </w:r>
          </w:p>
        </w:tc>
        <w:tc>
          <w:tcPr>
            <w:tcW w:w="2126" w:type="dxa"/>
            <w:tcBorders>
              <w:top w:val="single" w:sz="4" w:space="0" w:color="auto"/>
              <w:left w:val="single" w:sz="4" w:space="0" w:color="auto"/>
              <w:bottom w:val="single" w:sz="4" w:space="0" w:color="auto"/>
              <w:right w:val="single" w:sz="4" w:space="0" w:color="auto"/>
            </w:tcBorders>
          </w:tcPr>
          <w:p w14:paraId="63FCE56B"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7FA1402"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FDE7E45" w14:textId="77777777" w:rsidR="00AD62C6" w:rsidRPr="00C31E24" w:rsidRDefault="00AD62C6">
            <w:pPr>
              <w:pStyle w:val="TAL"/>
              <w:spacing w:line="256" w:lineRule="auto"/>
              <w:rPr>
                <w:lang w:eastAsia="en-US"/>
              </w:rPr>
            </w:pPr>
          </w:p>
        </w:tc>
      </w:tr>
      <w:tr w:rsidR="00AD62C6" w:rsidRPr="00C31E24" w14:paraId="1ED5D163"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1AECEB5" w14:textId="77777777" w:rsidR="00AD62C6" w:rsidRPr="00C31E24" w:rsidRDefault="00AD62C6">
            <w:pPr>
              <w:pStyle w:val="TAL"/>
              <w:spacing w:line="256" w:lineRule="auto"/>
              <w:rPr>
                <w:lang w:eastAsia="en-US"/>
              </w:rPr>
            </w:pPr>
            <w:r w:rsidRPr="00C31E24">
              <w:rPr>
                <w:lang w:eastAsia="en-US"/>
              </w:rPr>
              <w:t xml:space="preserve">    endpoint</w:t>
            </w:r>
          </w:p>
        </w:tc>
        <w:tc>
          <w:tcPr>
            <w:tcW w:w="2126" w:type="dxa"/>
            <w:tcBorders>
              <w:top w:val="single" w:sz="4" w:space="0" w:color="auto"/>
              <w:left w:val="single" w:sz="4" w:space="0" w:color="auto"/>
              <w:bottom w:val="single" w:sz="4" w:space="0" w:color="auto"/>
              <w:right w:val="single" w:sz="4" w:space="0" w:color="auto"/>
            </w:tcBorders>
          </w:tcPr>
          <w:p w14:paraId="0A3CD18B"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A3F8887"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2658460"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B942ED8" w14:textId="77777777" w:rsidR="00AD62C6" w:rsidRPr="00C31E24" w:rsidRDefault="00AD62C6">
            <w:pPr>
              <w:pStyle w:val="TAL"/>
              <w:spacing w:line="256" w:lineRule="auto"/>
              <w:rPr>
                <w:lang w:eastAsia="en-US"/>
              </w:rPr>
            </w:pPr>
          </w:p>
        </w:tc>
      </w:tr>
      <w:tr w:rsidR="00AD62C6" w:rsidRPr="00C31E24" w14:paraId="2E18C257"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BCE904B" w14:textId="77777777" w:rsidR="00AD62C6" w:rsidRPr="00C31E24" w:rsidRDefault="00AD62C6">
            <w:pPr>
              <w:pStyle w:val="TAL"/>
              <w:spacing w:line="256" w:lineRule="auto"/>
              <w:rPr>
                <w:lang w:eastAsia="en-US"/>
              </w:rPr>
            </w:pPr>
            <w:r w:rsidRPr="00C31E24">
              <w:rPr>
                <w:lang w:eastAsia="en-US"/>
              </w:rPr>
              <w:t xml:space="preserve">      entity</w:t>
            </w:r>
          </w:p>
        </w:tc>
        <w:tc>
          <w:tcPr>
            <w:tcW w:w="2126" w:type="dxa"/>
            <w:tcBorders>
              <w:top w:val="single" w:sz="4" w:space="0" w:color="auto"/>
              <w:left w:val="single" w:sz="4" w:space="0" w:color="auto"/>
              <w:bottom w:val="single" w:sz="4" w:space="0" w:color="auto"/>
              <w:right w:val="single" w:sz="4" w:space="0" w:color="auto"/>
            </w:tcBorders>
          </w:tcPr>
          <w:p w14:paraId="0E82521C"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94ACE0"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AB8E9C3"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2ECB641" w14:textId="77777777" w:rsidR="00AD62C6" w:rsidRPr="00C31E24" w:rsidRDefault="00AD62C6">
            <w:pPr>
              <w:pStyle w:val="TAL"/>
              <w:spacing w:line="256" w:lineRule="auto"/>
              <w:rPr>
                <w:lang w:eastAsia="en-US"/>
              </w:rPr>
            </w:pPr>
          </w:p>
        </w:tc>
      </w:tr>
      <w:tr w:rsidR="00AD62C6" w:rsidRPr="00C31E24" w14:paraId="2A529384"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6E45E92" w14:textId="77777777" w:rsidR="00AD62C6" w:rsidRPr="00C31E24" w:rsidRDefault="00AD62C6">
            <w:pPr>
              <w:pStyle w:val="TAL"/>
              <w:spacing w:line="256" w:lineRule="auto"/>
              <w:rPr>
                <w:lang w:eastAsia="en-US"/>
              </w:rPr>
            </w:pPr>
            <w:r w:rsidRPr="00C31E24">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20CCE26" w14:textId="77777777" w:rsidR="00AD62C6" w:rsidRPr="00C31E24" w:rsidRDefault="00AD62C6">
            <w:pPr>
              <w:pStyle w:val="TAL"/>
              <w:spacing w:line="256" w:lineRule="auto"/>
              <w:rPr>
                <w:lang w:eastAsia="en-US"/>
              </w:rPr>
            </w:pPr>
            <w:r w:rsidRPr="00C31E24">
              <w:rPr>
                <w:lang w:eastAsia="en-US"/>
              </w:rPr>
              <w:t>"connected"</w:t>
            </w:r>
          </w:p>
        </w:tc>
        <w:tc>
          <w:tcPr>
            <w:tcW w:w="2126" w:type="dxa"/>
            <w:tcBorders>
              <w:top w:val="single" w:sz="4" w:space="0" w:color="auto"/>
              <w:left w:val="single" w:sz="4" w:space="0" w:color="auto"/>
              <w:bottom w:val="single" w:sz="4" w:space="0" w:color="auto"/>
              <w:right w:val="single" w:sz="4" w:space="0" w:color="auto"/>
            </w:tcBorders>
          </w:tcPr>
          <w:p w14:paraId="404D49BE"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012D1DE"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D0A2C4F" w14:textId="77777777" w:rsidR="00AD62C6" w:rsidRPr="00C31E24" w:rsidRDefault="00AD62C6">
            <w:pPr>
              <w:pStyle w:val="TAL"/>
              <w:spacing w:line="256" w:lineRule="auto"/>
              <w:rPr>
                <w:lang w:eastAsia="en-US"/>
              </w:rPr>
            </w:pPr>
          </w:p>
        </w:tc>
      </w:tr>
      <w:tr w:rsidR="00AD62C6" w:rsidRPr="00C31E24" w14:paraId="00B54E23"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CF1E700" w14:textId="77777777" w:rsidR="00AD62C6" w:rsidRPr="00C31E24" w:rsidRDefault="00AD62C6">
            <w:pPr>
              <w:pStyle w:val="TAL"/>
              <w:spacing w:line="256" w:lineRule="auto"/>
              <w:rPr>
                <w:lang w:eastAsia="en-US"/>
              </w:rPr>
            </w:pPr>
            <w:r w:rsidRPr="00C31E24">
              <w:rPr>
                <w:lang w:eastAsia="en-US"/>
              </w:rPr>
              <w:t xml:space="preserve">  user</w:t>
            </w:r>
          </w:p>
        </w:tc>
        <w:tc>
          <w:tcPr>
            <w:tcW w:w="2126" w:type="dxa"/>
            <w:tcBorders>
              <w:top w:val="single" w:sz="4" w:space="0" w:color="auto"/>
              <w:left w:val="single" w:sz="4" w:space="0" w:color="auto"/>
              <w:bottom w:val="single" w:sz="4" w:space="0" w:color="auto"/>
              <w:right w:val="single" w:sz="4" w:space="0" w:color="auto"/>
            </w:tcBorders>
          </w:tcPr>
          <w:p w14:paraId="2737BFBF"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0C3C693"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1A5B41F"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CFBBE04" w14:textId="77777777" w:rsidR="00AD62C6" w:rsidRPr="00C31E24" w:rsidRDefault="00AD62C6">
            <w:pPr>
              <w:pStyle w:val="TAL"/>
              <w:spacing w:line="256" w:lineRule="auto"/>
              <w:rPr>
                <w:lang w:eastAsia="en-US"/>
              </w:rPr>
            </w:pPr>
          </w:p>
        </w:tc>
      </w:tr>
      <w:tr w:rsidR="00AD62C6" w:rsidRPr="00C31E24" w14:paraId="01FB66A1"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6834E69" w14:textId="77777777" w:rsidR="00AD62C6" w:rsidRPr="00C31E24" w:rsidRDefault="00AD62C6">
            <w:pPr>
              <w:pStyle w:val="TAL"/>
              <w:spacing w:line="256" w:lineRule="auto"/>
              <w:rPr>
                <w:lang w:eastAsia="en-US"/>
              </w:rPr>
            </w:pPr>
            <w:r w:rsidRPr="00C31E24">
              <w:rPr>
                <w:lang w:eastAsia="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3663E6BE" w14:textId="77777777" w:rsidR="00AD62C6" w:rsidRPr="00C31E24" w:rsidRDefault="00AD62C6">
            <w:pPr>
              <w:pStyle w:val="TAL"/>
              <w:spacing w:line="256" w:lineRule="auto"/>
              <w:rPr>
                <w:lang w:eastAsia="en-US"/>
              </w:rPr>
            </w:pPr>
            <w:r w:rsidRPr="00C31E24">
              <w:rPr>
                <w:lang w:eastAsia="en-US"/>
              </w:rPr>
              <w:t>Encrypted (NOTE 1) &lt;mcptt-calling-user-id&gt; with mcpttURI set to px_MCVideo_ID_User_B</w:t>
            </w:r>
          </w:p>
        </w:tc>
        <w:tc>
          <w:tcPr>
            <w:tcW w:w="2126" w:type="dxa"/>
            <w:tcBorders>
              <w:top w:val="single" w:sz="4" w:space="0" w:color="auto"/>
              <w:left w:val="single" w:sz="4" w:space="0" w:color="auto"/>
              <w:bottom w:val="single" w:sz="4" w:space="0" w:color="auto"/>
              <w:right w:val="single" w:sz="4" w:space="0" w:color="auto"/>
            </w:tcBorders>
          </w:tcPr>
          <w:p w14:paraId="3197C8BD"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6FCB99A"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869129A" w14:textId="77777777" w:rsidR="00AD62C6" w:rsidRPr="00C31E24" w:rsidRDefault="00AD62C6">
            <w:pPr>
              <w:pStyle w:val="TAL"/>
              <w:spacing w:line="256" w:lineRule="auto"/>
              <w:rPr>
                <w:lang w:eastAsia="en-US"/>
              </w:rPr>
            </w:pPr>
          </w:p>
        </w:tc>
      </w:tr>
      <w:tr w:rsidR="00AD62C6" w:rsidRPr="00C31E24" w14:paraId="711655C0"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49CE94F" w14:textId="77777777" w:rsidR="00AD62C6" w:rsidRPr="00C31E24" w:rsidRDefault="00AD62C6">
            <w:pPr>
              <w:pStyle w:val="TAL"/>
              <w:spacing w:line="256" w:lineRule="auto"/>
              <w:rPr>
                <w:lang w:eastAsia="en-US"/>
              </w:rPr>
            </w:pPr>
            <w:r w:rsidRPr="00C31E24">
              <w:rPr>
                <w:lang w:eastAsia="en-US"/>
              </w:rPr>
              <w:t xml:space="preserve">    endpoint</w:t>
            </w:r>
          </w:p>
        </w:tc>
        <w:tc>
          <w:tcPr>
            <w:tcW w:w="2126" w:type="dxa"/>
            <w:tcBorders>
              <w:top w:val="single" w:sz="4" w:space="0" w:color="auto"/>
              <w:left w:val="single" w:sz="4" w:space="0" w:color="auto"/>
              <w:bottom w:val="single" w:sz="4" w:space="0" w:color="auto"/>
              <w:right w:val="single" w:sz="4" w:space="0" w:color="auto"/>
            </w:tcBorders>
          </w:tcPr>
          <w:p w14:paraId="32AF45BB"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912F319"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704C998"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DB698F2" w14:textId="77777777" w:rsidR="00AD62C6" w:rsidRPr="00C31E24" w:rsidRDefault="00AD62C6">
            <w:pPr>
              <w:pStyle w:val="TAL"/>
              <w:spacing w:line="256" w:lineRule="auto"/>
              <w:rPr>
                <w:lang w:eastAsia="en-US"/>
              </w:rPr>
            </w:pPr>
          </w:p>
        </w:tc>
      </w:tr>
      <w:tr w:rsidR="00AD62C6" w:rsidRPr="00C31E24" w14:paraId="2B4A302E"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0E49ECA" w14:textId="77777777" w:rsidR="00AD62C6" w:rsidRPr="00C31E24" w:rsidRDefault="00AD62C6">
            <w:pPr>
              <w:pStyle w:val="TAL"/>
              <w:spacing w:line="256" w:lineRule="auto"/>
              <w:rPr>
                <w:lang w:eastAsia="en-US"/>
              </w:rPr>
            </w:pPr>
            <w:r w:rsidRPr="00C31E24">
              <w:rPr>
                <w:lang w:eastAsia="en-US"/>
              </w:rPr>
              <w:t xml:space="preserve">      entity</w:t>
            </w:r>
          </w:p>
        </w:tc>
        <w:tc>
          <w:tcPr>
            <w:tcW w:w="2126" w:type="dxa"/>
            <w:tcBorders>
              <w:top w:val="single" w:sz="4" w:space="0" w:color="auto"/>
              <w:left w:val="single" w:sz="4" w:space="0" w:color="auto"/>
              <w:bottom w:val="single" w:sz="4" w:space="0" w:color="auto"/>
              <w:right w:val="single" w:sz="4" w:space="0" w:color="auto"/>
            </w:tcBorders>
          </w:tcPr>
          <w:p w14:paraId="5DAC5E8F"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B4701D"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D3DD782"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881814D" w14:textId="77777777" w:rsidR="00AD62C6" w:rsidRPr="00C31E24" w:rsidRDefault="00AD62C6">
            <w:pPr>
              <w:pStyle w:val="TAL"/>
              <w:spacing w:line="256" w:lineRule="auto"/>
              <w:rPr>
                <w:lang w:eastAsia="en-US"/>
              </w:rPr>
            </w:pPr>
          </w:p>
        </w:tc>
      </w:tr>
      <w:tr w:rsidR="00AD62C6" w:rsidRPr="00C31E24" w14:paraId="475A998D"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82719F2" w14:textId="77777777" w:rsidR="00AD62C6" w:rsidRPr="00C31E24" w:rsidRDefault="00AD62C6">
            <w:pPr>
              <w:pStyle w:val="TAL"/>
              <w:spacing w:line="256" w:lineRule="auto"/>
              <w:rPr>
                <w:lang w:eastAsia="en-US"/>
              </w:rPr>
            </w:pPr>
            <w:r w:rsidRPr="00C31E24">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6F1B2C75" w14:textId="77777777" w:rsidR="00AD62C6" w:rsidRPr="00C31E24" w:rsidRDefault="00AD62C6">
            <w:pPr>
              <w:pStyle w:val="TAL"/>
              <w:spacing w:line="256" w:lineRule="auto"/>
              <w:rPr>
                <w:lang w:eastAsia="en-US"/>
              </w:rPr>
            </w:pPr>
            <w:r w:rsidRPr="00C31E24">
              <w:rPr>
                <w:lang w:eastAsia="en-US"/>
              </w:rPr>
              <w:t>"connected"</w:t>
            </w:r>
          </w:p>
        </w:tc>
        <w:tc>
          <w:tcPr>
            <w:tcW w:w="2126" w:type="dxa"/>
            <w:tcBorders>
              <w:top w:val="single" w:sz="4" w:space="0" w:color="auto"/>
              <w:left w:val="single" w:sz="4" w:space="0" w:color="auto"/>
              <w:bottom w:val="single" w:sz="4" w:space="0" w:color="auto"/>
              <w:right w:val="single" w:sz="4" w:space="0" w:color="auto"/>
            </w:tcBorders>
          </w:tcPr>
          <w:p w14:paraId="008572A7"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A8C24BF"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D6A7015" w14:textId="77777777" w:rsidR="00AD62C6" w:rsidRPr="00C31E24" w:rsidRDefault="00AD62C6">
            <w:pPr>
              <w:pStyle w:val="TAL"/>
              <w:spacing w:line="256" w:lineRule="auto"/>
              <w:rPr>
                <w:lang w:eastAsia="en-US"/>
              </w:rPr>
            </w:pPr>
          </w:p>
        </w:tc>
      </w:tr>
      <w:tr w:rsidR="00AD62C6" w:rsidRPr="00C31E24" w14:paraId="7711B22C"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9C19617" w14:textId="77777777" w:rsidR="00AD62C6" w:rsidRPr="00C31E24" w:rsidRDefault="00AD62C6">
            <w:pPr>
              <w:pStyle w:val="TAL"/>
              <w:spacing w:line="256" w:lineRule="auto"/>
              <w:rPr>
                <w:lang w:eastAsia="en-US"/>
              </w:rPr>
            </w:pPr>
            <w:r w:rsidRPr="00C31E24">
              <w:rPr>
                <w:lang w:eastAsia="en-US"/>
              </w:rPr>
              <w:t xml:space="preserve">  user</w:t>
            </w:r>
          </w:p>
        </w:tc>
        <w:tc>
          <w:tcPr>
            <w:tcW w:w="2126" w:type="dxa"/>
            <w:tcBorders>
              <w:top w:val="single" w:sz="4" w:space="0" w:color="auto"/>
              <w:left w:val="single" w:sz="4" w:space="0" w:color="auto"/>
              <w:bottom w:val="single" w:sz="4" w:space="0" w:color="auto"/>
              <w:right w:val="single" w:sz="4" w:space="0" w:color="auto"/>
            </w:tcBorders>
          </w:tcPr>
          <w:p w14:paraId="12A7ED0A"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F3D55B3"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F0D8F49"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63EECDD" w14:textId="77777777" w:rsidR="00AD62C6" w:rsidRPr="00C31E24" w:rsidRDefault="00AD62C6">
            <w:pPr>
              <w:pStyle w:val="TAL"/>
              <w:spacing w:line="256" w:lineRule="auto"/>
              <w:rPr>
                <w:lang w:eastAsia="en-US"/>
              </w:rPr>
            </w:pPr>
          </w:p>
        </w:tc>
      </w:tr>
      <w:tr w:rsidR="00AD62C6" w:rsidRPr="00C31E24" w14:paraId="46B86B8F"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CED44A8" w14:textId="77777777" w:rsidR="00AD62C6" w:rsidRPr="00C31E24" w:rsidRDefault="00AD62C6">
            <w:pPr>
              <w:pStyle w:val="TAL"/>
              <w:spacing w:line="256" w:lineRule="auto"/>
              <w:rPr>
                <w:lang w:eastAsia="en-US"/>
              </w:rPr>
            </w:pPr>
            <w:r w:rsidRPr="00C31E24">
              <w:rPr>
                <w:lang w:eastAsia="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356FD8D8" w14:textId="77777777" w:rsidR="00AD62C6" w:rsidRPr="00C31E24" w:rsidRDefault="00AD62C6">
            <w:pPr>
              <w:pStyle w:val="TAL"/>
              <w:spacing w:line="256" w:lineRule="auto"/>
              <w:rPr>
                <w:lang w:eastAsia="en-US"/>
              </w:rPr>
            </w:pPr>
            <w:r w:rsidRPr="00C31E24">
              <w:rPr>
                <w:lang w:eastAsia="en-US"/>
              </w:rPr>
              <w:t>Encrypted (NOTE 1) &lt;mcptt-calling-user-id&gt; with mcpttURI set to px_MCVideo_ID_User_C</w:t>
            </w:r>
          </w:p>
        </w:tc>
        <w:tc>
          <w:tcPr>
            <w:tcW w:w="2126" w:type="dxa"/>
            <w:tcBorders>
              <w:top w:val="single" w:sz="4" w:space="0" w:color="auto"/>
              <w:left w:val="single" w:sz="4" w:space="0" w:color="auto"/>
              <w:bottom w:val="single" w:sz="4" w:space="0" w:color="auto"/>
              <w:right w:val="single" w:sz="4" w:space="0" w:color="auto"/>
            </w:tcBorders>
          </w:tcPr>
          <w:p w14:paraId="1EDE9B08"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CEE3D19"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AAAD4F4" w14:textId="77777777" w:rsidR="00AD62C6" w:rsidRPr="00C31E24" w:rsidRDefault="00AD62C6">
            <w:pPr>
              <w:pStyle w:val="TAL"/>
              <w:spacing w:line="256" w:lineRule="auto"/>
              <w:rPr>
                <w:lang w:eastAsia="en-US"/>
              </w:rPr>
            </w:pPr>
          </w:p>
        </w:tc>
      </w:tr>
      <w:tr w:rsidR="00AD62C6" w:rsidRPr="00C31E24" w14:paraId="17577C3C"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C031B67" w14:textId="77777777" w:rsidR="00AD62C6" w:rsidRPr="00C31E24" w:rsidRDefault="00AD62C6">
            <w:pPr>
              <w:pStyle w:val="TAL"/>
              <w:spacing w:line="256" w:lineRule="auto"/>
              <w:rPr>
                <w:lang w:eastAsia="en-US"/>
              </w:rPr>
            </w:pPr>
            <w:r w:rsidRPr="00C31E24">
              <w:rPr>
                <w:lang w:eastAsia="en-US"/>
              </w:rPr>
              <w:t xml:space="preserve">    endpoint</w:t>
            </w:r>
          </w:p>
        </w:tc>
        <w:tc>
          <w:tcPr>
            <w:tcW w:w="2126" w:type="dxa"/>
            <w:tcBorders>
              <w:top w:val="single" w:sz="4" w:space="0" w:color="auto"/>
              <w:left w:val="single" w:sz="4" w:space="0" w:color="auto"/>
              <w:bottom w:val="single" w:sz="4" w:space="0" w:color="auto"/>
              <w:right w:val="single" w:sz="4" w:space="0" w:color="auto"/>
            </w:tcBorders>
          </w:tcPr>
          <w:p w14:paraId="0E3EF8B7"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0D84419"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3B92EBA"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2425F87" w14:textId="77777777" w:rsidR="00AD62C6" w:rsidRPr="00C31E24" w:rsidRDefault="00AD62C6">
            <w:pPr>
              <w:pStyle w:val="TAL"/>
              <w:spacing w:line="256" w:lineRule="auto"/>
              <w:rPr>
                <w:lang w:eastAsia="en-US"/>
              </w:rPr>
            </w:pPr>
          </w:p>
        </w:tc>
      </w:tr>
      <w:tr w:rsidR="00AD62C6" w:rsidRPr="00C31E24" w14:paraId="3649846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245DA7F" w14:textId="77777777" w:rsidR="00AD62C6" w:rsidRPr="00C31E24" w:rsidRDefault="00AD62C6">
            <w:pPr>
              <w:pStyle w:val="TAL"/>
              <w:spacing w:line="256" w:lineRule="auto"/>
              <w:rPr>
                <w:lang w:eastAsia="en-US"/>
              </w:rPr>
            </w:pPr>
            <w:r w:rsidRPr="00C31E24">
              <w:rPr>
                <w:lang w:eastAsia="en-US"/>
              </w:rPr>
              <w:t xml:space="preserve">      entity</w:t>
            </w:r>
          </w:p>
        </w:tc>
        <w:tc>
          <w:tcPr>
            <w:tcW w:w="2126" w:type="dxa"/>
            <w:tcBorders>
              <w:top w:val="single" w:sz="4" w:space="0" w:color="auto"/>
              <w:left w:val="single" w:sz="4" w:space="0" w:color="auto"/>
              <w:bottom w:val="single" w:sz="4" w:space="0" w:color="auto"/>
              <w:right w:val="single" w:sz="4" w:space="0" w:color="auto"/>
            </w:tcBorders>
          </w:tcPr>
          <w:p w14:paraId="1CDC05AB"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FD22832"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C5CCD0B"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F3318C2" w14:textId="77777777" w:rsidR="00AD62C6" w:rsidRPr="00C31E24" w:rsidRDefault="00AD62C6">
            <w:pPr>
              <w:pStyle w:val="TAL"/>
              <w:spacing w:line="256" w:lineRule="auto"/>
              <w:rPr>
                <w:lang w:eastAsia="en-US"/>
              </w:rPr>
            </w:pPr>
          </w:p>
        </w:tc>
      </w:tr>
      <w:tr w:rsidR="00AD62C6" w:rsidRPr="00C31E24" w14:paraId="6A3B098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D690031" w14:textId="77777777" w:rsidR="00AD62C6" w:rsidRPr="00C31E24" w:rsidRDefault="00AD62C6">
            <w:pPr>
              <w:pStyle w:val="TAL"/>
              <w:spacing w:line="256" w:lineRule="auto"/>
              <w:rPr>
                <w:lang w:eastAsia="en-US"/>
              </w:rPr>
            </w:pPr>
            <w:r w:rsidRPr="00C31E24">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039280E" w14:textId="77777777" w:rsidR="00AD62C6" w:rsidRPr="00C31E24" w:rsidRDefault="00AD62C6">
            <w:pPr>
              <w:pStyle w:val="TAL"/>
              <w:spacing w:line="256" w:lineRule="auto"/>
              <w:rPr>
                <w:lang w:eastAsia="en-US"/>
              </w:rPr>
            </w:pPr>
            <w:r w:rsidRPr="00C31E24">
              <w:rPr>
                <w:lang w:eastAsia="en-US"/>
              </w:rPr>
              <w:t>"connected"</w:t>
            </w:r>
          </w:p>
        </w:tc>
        <w:tc>
          <w:tcPr>
            <w:tcW w:w="2126" w:type="dxa"/>
            <w:tcBorders>
              <w:top w:val="single" w:sz="4" w:space="0" w:color="auto"/>
              <w:left w:val="single" w:sz="4" w:space="0" w:color="auto"/>
              <w:bottom w:val="single" w:sz="4" w:space="0" w:color="auto"/>
              <w:right w:val="single" w:sz="4" w:space="0" w:color="auto"/>
            </w:tcBorders>
          </w:tcPr>
          <w:p w14:paraId="2BC242CE"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689A8A3"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A17483B" w14:textId="77777777" w:rsidR="00AD62C6" w:rsidRPr="00C31E24" w:rsidRDefault="00AD62C6">
            <w:pPr>
              <w:pStyle w:val="TAL"/>
              <w:spacing w:line="256" w:lineRule="auto"/>
              <w:rPr>
                <w:lang w:eastAsia="en-US"/>
              </w:rPr>
            </w:pPr>
          </w:p>
        </w:tc>
      </w:tr>
      <w:tr w:rsidR="00AD62C6" w:rsidRPr="00C31E24" w14:paraId="12D1144C"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75E950E3" w14:textId="77777777" w:rsidR="00AD62C6" w:rsidRPr="00C31E24" w:rsidRDefault="00AD62C6">
            <w:pPr>
              <w:pStyle w:val="TAL"/>
              <w:spacing w:line="256" w:lineRule="auto"/>
              <w:rPr>
                <w:lang w:eastAsia="en-US"/>
              </w:rPr>
            </w:pPr>
            <w:r w:rsidRPr="00C31E24">
              <w:rPr>
                <w:lang w:eastAsia="en-US"/>
              </w:rPr>
              <w:t>NOTE 1: Encrypted element as described in TS 36.579-1 [2] Table 5.5.3.2.2-2A</w:t>
            </w:r>
          </w:p>
        </w:tc>
      </w:tr>
    </w:tbl>
    <w:p w14:paraId="7A045696" w14:textId="77777777" w:rsidR="00AD62C6" w:rsidRPr="00C31E24" w:rsidRDefault="00AD62C6" w:rsidP="00AD62C6"/>
    <w:p w14:paraId="137AB46D" w14:textId="77777777" w:rsidR="00AD62C6" w:rsidRPr="00C31E24" w:rsidRDefault="00AD62C6" w:rsidP="00AD62C6">
      <w:pPr>
        <w:pStyle w:val="TH"/>
      </w:pPr>
      <w:r w:rsidRPr="00C31E24">
        <w:t>Table 6.1.3.1.3.3-12: SIP NOTIFY (step 9,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74B1269A" w14:textId="77777777" w:rsidTr="00AD62C6">
        <w:tc>
          <w:tcPr>
            <w:tcW w:w="9645" w:type="dxa"/>
            <w:gridSpan w:val="5"/>
            <w:tcBorders>
              <w:top w:val="single" w:sz="4" w:space="0" w:color="auto"/>
              <w:left w:val="single" w:sz="4" w:space="0" w:color="auto"/>
              <w:bottom w:val="single" w:sz="4" w:space="0" w:color="auto"/>
              <w:right w:val="single" w:sz="4" w:space="0" w:color="auto"/>
            </w:tcBorders>
            <w:hideMark/>
          </w:tcPr>
          <w:p w14:paraId="65687DDB" w14:textId="77777777" w:rsidR="00AD62C6" w:rsidRPr="00C31E24" w:rsidRDefault="00AD62C6">
            <w:pPr>
              <w:pStyle w:val="TAL"/>
              <w:spacing w:line="256" w:lineRule="auto"/>
              <w:rPr>
                <w:b/>
                <w:lang w:eastAsia="en-US"/>
              </w:rPr>
            </w:pPr>
            <w:r w:rsidRPr="00C31E24">
              <w:rPr>
                <w:lang w:eastAsia="en-US"/>
              </w:rPr>
              <w:t>Derivation Path: TS 36.579-1 [2], Table 5.5.2.8-1</w:t>
            </w:r>
          </w:p>
        </w:tc>
      </w:tr>
      <w:tr w:rsidR="00AD62C6" w:rsidRPr="00C31E24" w14:paraId="2E02231C"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4B22DF4D" w14:textId="77777777" w:rsidR="00AD62C6" w:rsidRPr="00C31E24" w:rsidRDefault="00AD62C6">
            <w:pPr>
              <w:pStyle w:val="TAH"/>
              <w:spacing w:line="256" w:lineRule="auto"/>
              <w:rPr>
                <w:lang w:eastAsia="en-US"/>
              </w:rPr>
            </w:pPr>
            <w:r w:rsidRPr="00C31E24">
              <w:rPr>
                <w:lang w:eastAsia="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3DD6278" w14:textId="77777777" w:rsidR="00AD62C6" w:rsidRPr="00C31E24" w:rsidRDefault="00AD62C6">
            <w:pPr>
              <w:pStyle w:val="TAH"/>
              <w:spacing w:line="256" w:lineRule="auto"/>
              <w:rPr>
                <w:lang w:eastAsia="en-US"/>
              </w:rPr>
            </w:pPr>
            <w:r w:rsidRPr="00C31E24">
              <w:rPr>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2F1752BD" w14:textId="77777777" w:rsidR="00AD62C6" w:rsidRPr="00C31E24" w:rsidRDefault="00AD62C6">
            <w:pPr>
              <w:pStyle w:val="TAH"/>
              <w:spacing w:line="256" w:lineRule="auto"/>
              <w:rPr>
                <w:lang w:eastAsia="en-US"/>
              </w:rPr>
            </w:pPr>
            <w:r w:rsidRPr="00C31E24">
              <w:rPr>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2CCDD888" w14:textId="77777777" w:rsidR="00AD62C6" w:rsidRPr="00C31E24" w:rsidRDefault="00AD62C6">
            <w:pPr>
              <w:pStyle w:val="TAH"/>
              <w:spacing w:line="256" w:lineRule="auto"/>
              <w:rPr>
                <w:lang w:eastAsia="en-US"/>
              </w:rPr>
            </w:pPr>
            <w:r w:rsidRPr="00C31E24">
              <w:rPr>
                <w:lang w:eastAsia="en-US"/>
              </w:rPr>
              <w:t>Reference</w:t>
            </w:r>
          </w:p>
        </w:tc>
        <w:tc>
          <w:tcPr>
            <w:tcW w:w="1135" w:type="dxa"/>
            <w:tcBorders>
              <w:top w:val="single" w:sz="4" w:space="0" w:color="auto"/>
              <w:left w:val="single" w:sz="4" w:space="0" w:color="auto"/>
              <w:bottom w:val="single" w:sz="4" w:space="0" w:color="auto"/>
              <w:right w:val="single" w:sz="4" w:space="0" w:color="auto"/>
            </w:tcBorders>
            <w:hideMark/>
          </w:tcPr>
          <w:p w14:paraId="6FF891E6"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4D53BE71"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2309BB12" w14:textId="77777777" w:rsidR="00AD62C6" w:rsidRPr="00C31E24" w:rsidRDefault="00AD62C6">
            <w:pPr>
              <w:pStyle w:val="TAL"/>
              <w:spacing w:line="256" w:lineRule="auto"/>
              <w:rPr>
                <w:b/>
                <w:bCs/>
                <w:lang w:eastAsia="en-US"/>
              </w:rPr>
            </w:pPr>
            <w:r w:rsidRPr="00C31E24">
              <w:rPr>
                <w:b/>
                <w:bCs/>
                <w:lang w:eastAsia="en-US"/>
              </w:rPr>
              <w:t>P-Asserted-Identity</w:t>
            </w:r>
          </w:p>
        </w:tc>
        <w:tc>
          <w:tcPr>
            <w:tcW w:w="2127" w:type="dxa"/>
            <w:tcBorders>
              <w:top w:val="single" w:sz="4" w:space="0" w:color="auto"/>
              <w:left w:val="single" w:sz="4" w:space="0" w:color="auto"/>
              <w:bottom w:val="single" w:sz="4" w:space="0" w:color="auto"/>
              <w:right w:val="single" w:sz="4" w:space="0" w:color="auto"/>
            </w:tcBorders>
          </w:tcPr>
          <w:p w14:paraId="475A6978"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728D08D1"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27982D2B"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14098C30" w14:textId="77777777" w:rsidR="00AD62C6" w:rsidRPr="00C31E24" w:rsidRDefault="00AD62C6">
            <w:pPr>
              <w:pStyle w:val="TAL"/>
              <w:spacing w:line="256" w:lineRule="auto"/>
              <w:rPr>
                <w:lang w:eastAsia="en-US"/>
              </w:rPr>
            </w:pPr>
          </w:p>
        </w:tc>
      </w:tr>
      <w:tr w:rsidR="00AD62C6" w:rsidRPr="00C31E24" w14:paraId="19A43A01"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20BDC6F3" w14:textId="77777777" w:rsidR="00AD62C6" w:rsidRPr="00C31E24" w:rsidRDefault="00AD62C6">
            <w:pPr>
              <w:pStyle w:val="TAL"/>
              <w:spacing w:line="256" w:lineRule="auto"/>
              <w:rPr>
                <w:lang w:eastAsia="en-US"/>
              </w:rPr>
            </w:pPr>
            <w:r w:rsidRPr="00C31E24">
              <w:rPr>
                <w:lang w:eastAsia="en-US"/>
              </w:rPr>
              <w:t xml:space="preserve">  addr-spec</w:t>
            </w:r>
          </w:p>
        </w:tc>
        <w:tc>
          <w:tcPr>
            <w:tcW w:w="2127" w:type="dxa"/>
            <w:tcBorders>
              <w:top w:val="single" w:sz="4" w:space="0" w:color="auto"/>
              <w:left w:val="single" w:sz="4" w:space="0" w:color="auto"/>
              <w:bottom w:val="single" w:sz="4" w:space="0" w:color="auto"/>
              <w:right w:val="single" w:sz="4" w:space="0" w:color="auto"/>
            </w:tcBorders>
          </w:tcPr>
          <w:p w14:paraId="2B862036"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538E797A"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1BD73090"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296EC5BA" w14:textId="77777777" w:rsidR="00AD62C6" w:rsidRPr="00C31E24" w:rsidRDefault="00AD62C6">
            <w:pPr>
              <w:pStyle w:val="TAL"/>
              <w:spacing w:line="256" w:lineRule="auto"/>
              <w:rPr>
                <w:lang w:eastAsia="en-US"/>
              </w:rPr>
            </w:pPr>
          </w:p>
        </w:tc>
      </w:tr>
      <w:tr w:rsidR="00AD62C6" w:rsidRPr="00C31E24" w14:paraId="2166A491"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4C51EC23" w14:textId="77777777" w:rsidR="00AD62C6" w:rsidRPr="00C31E24" w:rsidRDefault="00AD62C6">
            <w:pPr>
              <w:pStyle w:val="TAL"/>
              <w:spacing w:line="256" w:lineRule="auto"/>
              <w:rPr>
                <w:lang w:eastAsia="en-US"/>
              </w:rPr>
            </w:pPr>
            <w:r w:rsidRPr="00C31E24">
              <w:rPr>
                <w:lang w:eastAsia="en-US"/>
              </w:rPr>
              <w:t xml:space="preserve">    user-info and host</w:t>
            </w:r>
          </w:p>
        </w:tc>
        <w:tc>
          <w:tcPr>
            <w:tcW w:w="2127" w:type="dxa"/>
            <w:tcBorders>
              <w:top w:val="single" w:sz="4" w:space="0" w:color="auto"/>
              <w:left w:val="single" w:sz="4" w:space="0" w:color="auto"/>
              <w:bottom w:val="single" w:sz="4" w:space="0" w:color="auto"/>
              <w:right w:val="single" w:sz="4" w:space="0" w:color="auto"/>
            </w:tcBorders>
            <w:hideMark/>
          </w:tcPr>
          <w:p w14:paraId="7DDCE842" w14:textId="77777777" w:rsidR="00AD62C6" w:rsidRPr="00C31E24" w:rsidRDefault="00AD62C6">
            <w:pPr>
              <w:pStyle w:val="TAL"/>
              <w:spacing w:line="256" w:lineRule="auto"/>
              <w:rPr>
                <w:lang w:eastAsia="en-US"/>
              </w:rPr>
            </w:pPr>
            <w:r w:rsidRPr="00C31E24">
              <w:rPr>
                <w:lang w:eastAsia="en-US"/>
              </w:rPr>
              <w:t>tsc_MCVideo_PublicServiceId_A</w:t>
            </w:r>
          </w:p>
        </w:tc>
        <w:tc>
          <w:tcPr>
            <w:tcW w:w="2127" w:type="dxa"/>
            <w:tcBorders>
              <w:top w:val="single" w:sz="4" w:space="0" w:color="auto"/>
              <w:left w:val="single" w:sz="4" w:space="0" w:color="auto"/>
              <w:bottom w:val="single" w:sz="4" w:space="0" w:color="auto"/>
              <w:right w:val="single" w:sz="4" w:space="0" w:color="auto"/>
            </w:tcBorders>
          </w:tcPr>
          <w:p w14:paraId="1EC71B3F"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576D0FAF" w14:textId="77777777" w:rsidR="00AD62C6" w:rsidRPr="00C31E24" w:rsidRDefault="00AD62C6">
            <w:pPr>
              <w:pStyle w:val="TAL"/>
              <w:spacing w:line="256" w:lineRule="auto"/>
              <w:rPr>
                <w:lang w:eastAsia="en-US"/>
              </w:rPr>
            </w:pPr>
            <w:r w:rsidRPr="00C31E24">
              <w:rPr>
                <w:lang w:eastAsia="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0DFF9793" w14:textId="77777777" w:rsidR="00AD62C6" w:rsidRPr="00C31E24" w:rsidRDefault="00AD62C6">
            <w:pPr>
              <w:pStyle w:val="TAL"/>
              <w:spacing w:line="256" w:lineRule="auto"/>
              <w:rPr>
                <w:lang w:eastAsia="en-US"/>
              </w:rPr>
            </w:pPr>
          </w:p>
        </w:tc>
      </w:tr>
      <w:tr w:rsidR="00AD62C6" w:rsidRPr="00C31E24" w14:paraId="1FF95397"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9C4110F" w14:textId="77777777" w:rsidR="00AD62C6" w:rsidRPr="00C31E24" w:rsidRDefault="00AD62C6">
            <w:pPr>
              <w:pStyle w:val="TAL"/>
              <w:spacing w:line="256" w:lineRule="auto"/>
              <w:rPr>
                <w:b/>
                <w:bCs/>
                <w:lang w:eastAsia="en-US"/>
              </w:rPr>
            </w:pPr>
            <w:r w:rsidRPr="00C31E24">
              <w:rPr>
                <w:b/>
                <w:bCs/>
                <w:lang w:eastAsia="en-US"/>
              </w:rPr>
              <w:t>Event</w:t>
            </w:r>
          </w:p>
        </w:tc>
        <w:tc>
          <w:tcPr>
            <w:tcW w:w="2127" w:type="dxa"/>
            <w:tcBorders>
              <w:top w:val="single" w:sz="4" w:space="0" w:color="auto"/>
              <w:left w:val="single" w:sz="4" w:space="0" w:color="auto"/>
              <w:bottom w:val="single" w:sz="4" w:space="0" w:color="auto"/>
              <w:right w:val="single" w:sz="4" w:space="0" w:color="auto"/>
            </w:tcBorders>
          </w:tcPr>
          <w:p w14:paraId="71CF6A1A"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3D2658D0"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0329F6A9"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7BE875BA" w14:textId="77777777" w:rsidR="00AD62C6" w:rsidRPr="00C31E24" w:rsidRDefault="00AD62C6">
            <w:pPr>
              <w:pStyle w:val="TAL"/>
              <w:spacing w:line="256" w:lineRule="auto"/>
              <w:rPr>
                <w:lang w:eastAsia="en-US"/>
              </w:rPr>
            </w:pPr>
          </w:p>
        </w:tc>
      </w:tr>
      <w:tr w:rsidR="00AD62C6" w:rsidRPr="00C31E24" w14:paraId="2D0A7CAE"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3B088B5E" w14:textId="77777777" w:rsidR="00AD62C6" w:rsidRPr="00C31E24" w:rsidRDefault="00AD62C6">
            <w:pPr>
              <w:pStyle w:val="TAL"/>
              <w:spacing w:line="256" w:lineRule="auto"/>
              <w:rPr>
                <w:lang w:eastAsia="en-US"/>
              </w:rPr>
            </w:pPr>
            <w:r w:rsidRPr="00C31E24">
              <w:rPr>
                <w:lang w:eastAsia="en-US"/>
              </w:rPr>
              <w:t xml:space="preserve">  event-type</w:t>
            </w:r>
          </w:p>
        </w:tc>
        <w:tc>
          <w:tcPr>
            <w:tcW w:w="2127" w:type="dxa"/>
            <w:tcBorders>
              <w:top w:val="single" w:sz="4" w:space="0" w:color="auto"/>
              <w:left w:val="single" w:sz="4" w:space="0" w:color="auto"/>
              <w:bottom w:val="single" w:sz="4" w:space="0" w:color="auto"/>
              <w:right w:val="single" w:sz="4" w:space="0" w:color="auto"/>
            </w:tcBorders>
            <w:hideMark/>
          </w:tcPr>
          <w:p w14:paraId="51D761E0" w14:textId="77777777" w:rsidR="00AD62C6" w:rsidRPr="00C31E24" w:rsidRDefault="00AD62C6">
            <w:pPr>
              <w:pStyle w:val="TAL"/>
              <w:spacing w:line="256" w:lineRule="auto"/>
              <w:rPr>
                <w:lang w:eastAsia="en-US"/>
              </w:rPr>
            </w:pPr>
            <w:r w:rsidRPr="00C31E24">
              <w:rPr>
                <w:lang w:eastAsia="en-US"/>
              </w:rPr>
              <w:t>"conference"</w:t>
            </w:r>
          </w:p>
        </w:tc>
        <w:tc>
          <w:tcPr>
            <w:tcW w:w="2127" w:type="dxa"/>
            <w:tcBorders>
              <w:top w:val="single" w:sz="4" w:space="0" w:color="auto"/>
              <w:left w:val="single" w:sz="4" w:space="0" w:color="auto"/>
              <w:bottom w:val="single" w:sz="4" w:space="0" w:color="auto"/>
              <w:right w:val="single" w:sz="4" w:space="0" w:color="auto"/>
            </w:tcBorders>
          </w:tcPr>
          <w:p w14:paraId="4ED2A837"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028C17A8" w14:textId="77777777" w:rsidR="00AD62C6" w:rsidRPr="00C31E24" w:rsidRDefault="00AD62C6">
            <w:pPr>
              <w:pStyle w:val="TAL"/>
              <w:spacing w:line="256" w:lineRule="auto"/>
              <w:rPr>
                <w:lang w:eastAsia="en-US"/>
              </w:rPr>
            </w:pPr>
            <w:r w:rsidRPr="00C31E24">
              <w:rPr>
                <w:lang w:eastAsia="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53743B0E" w14:textId="77777777" w:rsidR="00AD62C6" w:rsidRPr="00C31E24" w:rsidRDefault="00AD62C6">
            <w:pPr>
              <w:pStyle w:val="TAL"/>
              <w:spacing w:line="256" w:lineRule="auto"/>
              <w:rPr>
                <w:lang w:eastAsia="en-US"/>
              </w:rPr>
            </w:pPr>
          </w:p>
        </w:tc>
      </w:tr>
      <w:tr w:rsidR="00AD62C6" w:rsidRPr="00C31E24" w14:paraId="341D3BAE"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65DDB9B" w14:textId="77777777" w:rsidR="00AD62C6" w:rsidRPr="00C31E24" w:rsidRDefault="00AD62C6">
            <w:pPr>
              <w:pStyle w:val="TAL"/>
              <w:spacing w:line="256" w:lineRule="auto"/>
              <w:rPr>
                <w:b/>
                <w:bCs/>
                <w:lang w:eastAsia="en-US"/>
              </w:rPr>
            </w:pPr>
            <w:r w:rsidRPr="00C31E24">
              <w:rPr>
                <w:b/>
                <w:bCs/>
                <w:lang w:eastAsia="en-US"/>
              </w:rPr>
              <w:t>Expires</w:t>
            </w:r>
          </w:p>
        </w:tc>
        <w:tc>
          <w:tcPr>
            <w:tcW w:w="2127" w:type="dxa"/>
            <w:tcBorders>
              <w:top w:val="single" w:sz="4" w:space="0" w:color="auto"/>
              <w:left w:val="single" w:sz="4" w:space="0" w:color="auto"/>
              <w:bottom w:val="single" w:sz="4" w:space="0" w:color="auto"/>
              <w:right w:val="single" w:sz="4" w:space="0" w:color="auto"/>
            </w:tcBorders>
          </w:tcPr>
          <w:p w14:paraId="59BE8C38"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7E16220C"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3225212B"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55763D5F" w14:textId="77777777" w:rsidR="00AD62C6" w:rsidRPr="00C31E24" w:rsidRDefault="00AD62C6">
            <w:pPr>
              <w:pStyle w:val="TAL"/>
              <w:spacing w:line="256" w:lineRule="auto"/>
              <w:rPr>
                <w:lang w:eastAsia="en-US"/>
              </w:rPr>
            </w:pPr>
          </w:p>
        </w:tc>
      </w:tr>
      <w:tr w:rsidR="00AD62C6" w:rsidRPr="00C31E24" w14:paraId="18F0A779"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608757B4" w14:textId="77777777" w:rsidR="00AD62C6" w:rsidRPr="00C31E24" w:rsidRDefault="00AD62C6">
            <w:pPr>
              <w:pStyle w:val="TAL"/>
              <w:spacing w:line="256" w:lineRule="auto"/>
              <w:rPr>
                <w:lang w:eastAsia="en-US"/>
              </w:rPr>
            </w:pPr>
            <w:r w:rsidRPr="00C31E24">
              <w:rPr>
                <w:lang w:eastAsia="en-US"/>
              </w:rPr>
              <w:t xml:space="preserve">  value</w:t>
            </w:r>
          </w:p>
        </w:tc>
        <w:tc>
          <w:tcPr>
            <w:tcW w:w="2127" w:type="dxa"/>
            <w:tcBorders>
              <w:top w:val="single" w:sz="4" w:space="0" w:color="auto"/>
              <w:left w:val="single" w:sz="4" w:space="0" w:color="auto"/>
              <w:bottom w:val="single" w:sz="4" w:space="0" w:color="auto"/>
              <w:right w:val="single" w:sz="4" w:space="0" w:color="auto"/>
            </w:tcBorders>
            <w:hideMark/>
          </w:tcPr>
          <w:p w14:paraId="433C77E5" w14:textId="77777777" w:rsidR="00AD62C6" w:rsidRPr="00C31E24" w:rsidRDefault="00AD62C6">
            <w:pPr>
              <w:pStyle w:val="TAL"/>
              <w:spacing w:line="256" w:lineRule="auto"/>
              <w:rPr>
                <w:lang w:eastAsia="en-US"/>
              </w:rPr>
            </w:pPr>
            <w:r w:rsidRPr="00C31E24">
              <w:rPr>
                <w:lang w:eastAsia="en-US"/>
              </w:rPr>
              <w:t>"</w:t>
            </w:r>
            <w:r w:rsidRPr="00C31E24">
              <w:rPr>
                <w:rFonts w:eastAsia="SimSun"/>
                <w:lang w:eastAsia="en-US"/>
              </w:rPr>
              <w:t>3600"</w:t>
            </w:r>
          </w:p>
        </w:tc>
        <w:tc>
          <w:tcPr>
            <w:tcW w:w="2127" w:type="dxa"/>
            <w:tcBorders>
              <w:top w:val="single" w:sz="4" w:space="0" w:color="auto"/>
              <w:left w:val="single" w:sz="4" w:space="0" w:color="auto"/>
              <w:bottom w:val="single" w:sz="4" w:space="0" w:color="auto"/>
              <w:right w:val="single" w:sz="4" w:space="0" w:color="auto"/>
            </w:tcBorders>
            <w:hideMark/>
          </w:tcPr>
          <w:p w14:paraId="01D06E6D" w14:textId="77777777" w:rsidR="00AD62C6" w:rsidRPr="00C31E24" w:rsidRDefault="00AD62C6">
            <w:pPr>
              <w:pStyle w:val="TAL"/>
              <w:spacing w:line="256" w:lineRule="auto"/>
              <w:rPr>
                <w:lang w:eastAsia="en-US"/>
              </w:rPr>
            </w:pPr>
            <w:r w:rsidRPr="00C31E24">
              <w:rPr>
                <w:lang w:eastAsia="en-US"/>
              </w:rPr>
              <w:t>3600 seconds</w:t>
            </w:r>
          </w:p>
        </w:tc>
        <w:tc>
          <w:tcPr>
            <w:tcW w:w="1419" w:type="dxa"/>
            <w:tcBorders>
              <w:top w:val="single" w:sz="4" w:space="0" w:color="auto"/>
              <w:left w:val="single" w:sz="4" w:space="0" w:color="auto"/>
              <w:bottom w:val="single" w:sz="4" w:space="0" w:color="auto"/>
              <w:right w:val="single" w:sz="4" w:space="0" w:color="auto"/>
            </w:tcBorders>
            <w:hideMark/>
          </w:tcPr>
          <w:p w14:paraId="34290418" w14:textId="77777777" w:rsidR="00AD62C6" w:rsidRPr="00C31E24" w:rsidRDefault="00AD62C6">
            <w:pPr>
              <w:pStyle w:val="TAL"/>
              <w:spacing w:line="256" w:lineRule="auto"/>
              <w:rPr>
                <w:lang w:eastAsia="en-US"/>
              </w:rPr>
            </w:pPr>
            <w:r w:rsidRPr="00C31E24">
              <w:rPr>
                <w:lang w:eastAsia="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248EE4EA" w14:textId="77777777" w:rsidR="00AD62C6" w:rsidRPr="00C31E24" w:rsidRDefault="00AD62C6">
            <w:pPr>
              <w:pStyle w:val="TAL"/>
              <w:spacing w:line="256" w:lineRule="auto"/>
              <w:rPr>
                <w:lang w:eastAsia="en-US"/>
              </w:rPr>
            </w:pPr>
          </w:p>
        </w:tc>
      </w:tr>
      <w:tr w:rsidR="00AD62C6" w:rsidRPr="00C31E24" w14:paraId="47D8CB3F"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635584DA" w14:textId="77777777" w:rsidR="00AD62C6" w:rsidRPr="00C31E24" w:rsidRDefault="00AD62C6">
            <w:pPr>
              <w:pStyle w:val="TAL"/>
              <w:spacing w:line="256" w:lineRule="auto"/>
              <w:rPr>
                <w:b/>
                <w:bCs/>
                <w:lang w:eastAsia="en-US"/>
              </w:rPr>
            </w:pPr>
            <w:r w:rsidRPr="00C31E24">
              <w:rPr>
                <w:b/>
                <w:bCs/>
                <w:lang w:eastAsia="en-US"/>
              </w:rPr>
              <w:t>P-Preferred-Service</w:t>
            </w:r>
          </w:p>
        </w:tc>
        <w:tc>
          <w:tcPr>
            <w:tcW w:w="2127" w:type="dxa"/>
            <w:tcBorders>
              <w:top w:val="single" w:sz="4" w:space="0" w:color="auto"/>
              <w:left w:val="single" w:sz="4" w:space="0" w:color="auto"/>
              <w:bottom w:val="single" w:sz="4" w:space="0" w:color="auto"/>
              <w:right w:val="single" w:sz="4" w:space="0" w:color="auto"/>
            </w:tcBorders>
          </w:tcPr>
          <w:p w14:paraId="62D68C5D"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5BD3BE93"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6542F1BB"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54407517" w14:textId="77777777" w:rsidR="00AD62C6" w:rsidRPr="00C31E24" w:rsidRDefault="00AD62C6">
            <w:pPr>
              <w:pStyle w:val="TAL"/>
              <w:spacing w:line="256" w:lineRule="auto"/>
              <w:rPr>
                <w:lang w:eastAsia="en-US"/>
              </w:rPr>
            </w:pPr>
          </w:p>
        </w:tc>
      </w:tr>
      <w:tr w:rsidR="00AD62C6" w:rsidRPr="00C31E24" w14:paraId="49962E1D"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62FA0C32" w14:textId="77777777" w:rsidR="00AD62C6" w:rsidRPr="00C31E24" w:rsidRDefault="00AD62C6">
            <w:pPr>
              <w:pStyle w:val="TAL"/>
              <w:spacing w:line="256" w:lineRule="auto"/>
              <w:rPr>
                <w:lang w:eastAsia="en-US"/>
              </w:rPr>
            </w:pPr>
            <w:r w:rsidRPr="00C31E24">
              <w:rPr>
                <w:lang w:eastAsia="en-US"/>
              </w:rPr>
              <w:t xml:space="preserve">  Service-ID</w:t>
            </w:r>
          </w:p>
        </w:tc>
        <w:tc>
          <w:tcPr>
            <w:tcW w:w="2127" w:type="dxa"/>
            <w:tcBorders>
              <w:top w:val="single" w:sz="4" w:space="0" w:color="auto"/>
              <w:left w:val="single" w:sz="4" w:space="0" w:color="auto"/>
              <w:bottom w:val="single" w:sz="4" w:space="0" w:color="auto"/>
              <w:right w:val="single" w:sz="4" w:space="0" w:color="auto"/>
            </w:tcBorders>
            <w:hideMark/>
          </w:tcPr>
          <w:p w14:paraId="2DB2D1FA" w14:textId="77777777" w:rsidR="00AD62C6" w:rsidRPr="00C31E24" w:rsidRDefault="00AD62C6">
            <w:pPr>
              <w:pStyle w:val="TAL"/>
              <w:spacing w:line="256" w:lineRule="auto"/>
              <w:rPr>
                <w:lang w:eastAsia="en-US"/>
              </w:rPr>
            </w:pPr>
            <w:r w:rsidRPr="00C31E24">
              <w:rPr>
                <w:lang w:eastAsia="en-US"/>
              </w:rPr>
              <w:t>"urn:urn-7:3gpp-service.ims.icsi.mcptt"</w:t>
            </w:r>
          </w:p>
        </w:tc>
        <w:tc>
          <w:tcPr>
            <w:tcW w:w="2127" w:type="dxa"/>
            <w:tcBorders>
              <w:top w:val="single" w:sz="4" w:space="0" w:color="auto"/>
              <w:left w:val="single" w:sz="4" w:space="0" w:color="auto"/>
              <w:bottom w:val="single" w:sz="4" w:space="0" w:color="auto"/>
              <w:right w:val="single" w:sz="4" w:space="0" w:color="auto"/>
            </w:tcBorders>
          </w:tcPr>
          <w:p w14:paraId="402E284E"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45CD12ED" w14:textId="77777777" w:rsidR="00AD62C6" w:rsidRPr="00C31E24" w:rsidRDefault="00AD62C6">
            <w:pPr>
              <w:pStyle w:val="TAL"/>
              <w:spacing w:line="256" w:lineRule="auto"/>
              <w:rPr>
                <w:lang w:eastAsia="en-US"/>
              </w:rPr>
            </w:pPr>
            <w:r w:rsidRPr="00C31E24">
              <w:rPr>
                <w:lang w:eastAsia="en-US"/>
              </w:rPr>
              <w:t>TS 24.281 [26] clause 6.3.3.4</w:t>
            </w:r>
          </w:p>
        </w:tc>
        <w:tc>
          <w:tcPr>
            <w:tcW w:w="1135" w:type="dxa"/>
            <w:tcBorders>
              <w:top w:val="single" w:sz="4" w:space="0" w:color="auto"/>
              <w:left w:val="single" w:sz="4" w:space="0" w:color="auto"/>
              <w:bottom w:val="single" w:sz="4" w:space="0" w:color="auto"/>
              <w:right w:val="single" w:sz="4" w:space="0" w:color="auto"/>
            </w:tcBorders>
          </w:tcPr>
          <w:p w14:paraId="675BD8B9" w14:textId="77777777" w:rsidR="00AD62C6" w:rsidRPr="00C31E24" w:rsidRDefault="00AD62C6">
            <w:pPr>
              <w:pStyle w:val="TAL"/>
              <w:spacing w:line="256" w:lineRule="auto"/>
              <w:rPr>
                <w:lang w:eastAsia="en-US"/>
              </w:rPr>
            </w:pPr>
          </w:p>
        </w:tc>
      </w:tr>
      <w:tr w:rsidR="00AD62C6" w:rsidRPr="00C31E24" w14:paraId="139F24B5"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2173E082" w14:textId="77777777" w:rsidR="00AD62C6" w:rsidRPr="00C31E24" w:rsidRDefault="00AD62C6">
            <w:pPr>
              <w:pStyle w:val="TAL"/>
              <w:spacing w:line="256" w:lineRule="auto"/>
              <w:rPr>
                <w:b/>
                <w:bCs/>
                <w:lang w:eastAsia="en-US"/>
              </w:rPr>
            </w:pPr>
            <w:r w:rsidRPr="00C31E24">
              <w:rPr>
                <w:b/>
                <w:bCs/>
                <w:lang w:eastAsia="en-US"/>
              </w:rPr>
              <w:t>Message-body</w:t>
            </w:r>
          </w:p>
        </w:tc>
        <w:tc>
          <w:tcPr>
            <w:tcW w:w="2127" w:type="dxa"/>
            <w:tcBorders>
              <w:top w:val="single" w:sz="4" w:space="0" w:color="auto"/>
              <w:left w:val="single" w:sz="4" w:space="0" w:color="auto"/>
              <w:bottom w:val="single" w:sz="4" w:space="0" w:color="auto"/>
              <w:right w:val="single" w:sz="4" w:space="0" w:color="auto"/>
            </w:tcBorders>
          </w:tcPr>
          <w:p w14:paraId="7578AA20"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312371BB"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37CEE02F"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167B4F55" w14:textId="77777777" w:rsidR="00AD62C6" w:rsidRPr="00C31E24" w:rsidRDefault="00AD62C6">
            <w:pPr>
              <w:pStyle w:val="TAL"/>
              <w:spacing w:line="256" w:lineRule="auto"/>
              <w:rPr>
                <w:lang w:eastAsia="en-US"/>
              </w:rPr>
            </w:pPr>
          </w:p>
        </w:tc>
      </w:tr>
      <w:tr w:rsidR="00AD62C6" w:rsidRPr="00C31E24" w14:paraId="6CD3EEE9"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5B4FE967" w14:textId="77777777" w:rsidR="00AD62C6" w:rsidRPr="00C31E24" w:rsidRDefault="00AD62C6">
            <w:pPr>
              <w:pStyle w:val="TAL"/>
              <w:spacing w:line="256" w:lineRule="auto"/>
              <w:rPr>
                <w:lang w:eastAsia="en-US"/>
              </w:rPr>
            </w:pPr>
            <w:r w:rsidRPr="00C31E24">
              <w:rPr>
                <w:lang w:eastAsia="en-U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23B9F05B"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2F46A807" w14:textId="77777777" w:rsidR="00AD62C6" w:rsidRPr="00C31E24" w:rsidRDefault="00AD62C6">
            <w:pPr>
              <w:pStyle w:val="TAL"/>
              <w:spacing w:line="256" w:lineRule="auto"/>
              <w:rPr>
                <w:b/>
                <w:bCs/>
                <w:lang w:eastAsia="en-US"/>
              </w:rPr>
            </w:pPr>
            <w:r w:rsidRPr="00C31E24">
              <w:rPr>
                <w:b/>
                <w:bCs/>
                <w:lang w:eastAsia="en-US"/>
              </w:rPr>
              <w:t>MCVideo Info</w:t>
            </w:r>
          </w:p>
        </w:tc>
        <w:tc>
          <w:tcPr>
            <w:tcW w:w="1419" w:type="dxa"/>
            <w:tcBorders>
              <w:top w:val="single" w:sz="4" w:space="0" w:color="auto"/>
              <w:left w:val="single" w:sz="4" w:space="0" w:color="auto"/>
              <w:bottom w:val="single" w:sz="4" w:space="0" w:color="auto"/>
              <w:right w:val="single" w:sz="4" w:space="0" w:color="auto"/>
            </w:tcBorders>
          </w:tcPr>
          <w:p w14:paraId="44A8EDA2"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1FB13892" w14:textId="77777777" w:rsidR="00AD62C6" w:rsidRPr="00C31E24" w:rsidRDefault="00AD62C6">
            <w:pPr>
              <w:pStyle w:val="TAL"/>
              <w:spacing w:line="256" w:lineRule="auto"/>
              <w:rPr>
                <w:lang w:eastAsia="en-US"/>
              </w:rPr>
            </w:pPr>
          </w:p>
        </w:tc>
      </w:tr>
      <w:tr w:rsidR="00AD62C6" w:rsidRPr="00C31E24" w14:paraId="7D1E14D0"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1981517D" w14:textId="77777777" w:rsidR="00AD62C6" w:rsidRPr="00C31E24" w:rsidRDefault="00AD62C6">
            <w:pPr>
              <w:pStyle w:val="TAL"/>
              <w:spacing w:line="256" w:lineRule="auto"/>
              <w:rPr>
                <w:lang w:eastAsia="en-US"/>
              </w:rPr>
            </w:pPr>
            <w:r w:rsidRPr="00C31E24">
              <w:rPr>
                <w:lang w:eastAsia="en-U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111FF12B" w14:textId="77777777" w:rsidR="00AD62C6" w:rsidRPr="00C31E24" w:rsidRDefault="00AD62C6">
            <w:pPr>
              <w:pStyle w:val="TAL"/>
              <w:spacing w:line="256" w:lineRule="auto"/>
              <w:rPr>
                <w:lang w:eastAsia="en-US"/>
              </w:rPr>
            </w:pPr>
            <w:r w:rsidRPr="00C31E24">
              <w:rPr>
                <w:lang w:eastAsia="en-US"/>
              </w:rPr>
              <w:t>MCVideo-Info as described in Table 6.1.3.1.3.3-10</w:t>
            </w:r>
          </w:p>
        </w:tc>
        <w:tc>
          <w:tcPr>
            <w:tcW w:w="2127" w:type="dxa"/>
            <w:tcBorders>
              <w:top w:val="single" w:sz="4" w:space="0" w:color="auto"/>
              <w:left w:val="single" w:sz="4" w:space="0" w:color="auto"/>
              <w:bottom w:val="single" w:sz="4" w:space="0" w:color="auto"/>
              <w:right w:val="single" w:sz="4" w:space="0" w:color="auto"/>
            </w:tcBorders>
          </w:tcPr>
          <w:p w14:paraId="1173C069"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20A9420E"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1857D89F" w14:textId="77777777" w:rsidR="00AD62C6" w:rsidRPr="00C31E24" w:rsidRDefault="00AD62C6">
            <w:pPr>
              <w:pStyle w:val="TAL"/>
              <w:spacing w:line="256" w:lineRule="auto"/>
              <w:rPr>
                <w:lang w:eastAsia="en-US"/>
              </w:rPr>
            </w:pPr>
          </w:p>
        </w:tc>
      </w:tr>
      <w:tr w:rsidR="00AD62C6" w:rsidRPr="00C31E24" w14:paraId="7E6D606C"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06117397" w14:textId="77777777" w:rsidR="00AD62C6" w:rsidRPr="00C31E24" w:rsidRDefault="00AD62C6">
            <w:pPr>
              <w:pStyle w:val="TAL"/>
              <w:spacing w:line="256" w:lineRule="auto"/>
              <w:rPr>
                <w:lang w:eastAsia="en-US"/>
              </w:rPr>
            </w:pPr>
            <w:r w:rsidRPr="00C31E24">
              <w:rPr>
                <w:lang w:eastAsia="en-US"/>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68C1D6D"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2851D9EE" w14:textId="77777777" w:rsidR="00AD62C6" w:rsidRPr="00C31E24" w:rsidRDefault="00AD62C6">
            <w:pPr>
              <w:pStyle w:val="TAL"/>
              <w:spacing w:line="256" w:lineRule="auto"/>
              <w:rPr>
                <w:b/>
                <w:bCs/>
                <w:lang w:eastAsia="en-US"/>
              </w:rPr>
            </w:pPr>
            <w:r w:rsidRPr="00C31E24">
              <w:rPr>
                <w:b/>
                <w:bCs/>
                <w:lang w:eastAsia="en-US"/>
              </w:rPr>
              <w:t>Conference-Info</w:t>
            </w:r>
          </w:p>
        </w:tc>
        <w:tc>
          <w:tcPr>
            <w:tcW w:w="1419" w:type="dxa"/>
            <w:tcBorders>
              <w:top w:val="single" w:sz="4" w:space="0" w:color="auto"/>
              <w:left w:val="single" w:sz="4" w:space="0" w:color="auto"/>
              <w:bottom w:val="single" w:sz="4" w:space="0" w:color="auto"/>
              <w:right w:val="single" w:sz="4" w:space="0" w:color="auto"/>
            </w:tcBorders>
          </w:tcPr>
          <w:p w14:paraId="6722588C"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2BABF1F0" w14:textId="77777777" w:rsidR="00AD62C6" w:rsidRPr="00C31E24" w:rsidRDefault="00AD62C6">
            <w:pPr>
              <w:pStyle w:val="TAL"/>
              <w:spacing w:line="256" w:lineRule="auto"/>
              <w:rPr>
                <w:lang w:eastAsia="en-US"/>
              </w:rPr>
            </w:pPr>
          </w:p>
        </w:tc>
      </w:tr>
      <w:tr w:rsidR="00AD62C6" w:rsidRPr="00C31E24" w14:paraId="1AF34E57"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45190014" w14:textId="77777777" w:rsidR="00AD62C6" w:rsidRPr="00C31E24" w:rsidRDefault="00AD62C6">
            <w:pPr>
              <w:pStyle w:val="TAL"/>
              <w:spacing w:line="256" w:lineRule="auto"/>
              <w:rPr>
                <w:lang w:eastAsia="en-US"/>
              </w:rPr>
            </w:pPr>
            <w:r w:rsidRPr="00C31E24">
              <w:rPr>
                <w:lang w:eastAsia="en-US"/>
              </w:rPr>
              <w:t xml:space="preserve">    MIME-part-body</w:t>
            </w:r>
          </w:p>
        </w:tc>
        <w:tc>
          <w:tcPr>
            <w:tcW w:w="2127" w:type="dxa"/>
            <w:tcBorders>
              <w:top w:val="single" w:sz="4" w:space="0" w:color="auto"/>
              <w:left w:val="single" w:sz="4" w:space="0" w:color="auto"/>
              <w:bottom w:val="single" w:sz="4" w:space="0" w:color="auto"/>
              <w:right w:val="single" w:sz="4" w:space="0" w:color="auto"/>
            </w:tcBorders>
            <w:hideMark/>
          </w:tcPr>
          <w:p w14:paraId="6B24C805" w14:textId="77777777" w:rsidR="00AD62C6" w:rsidRPr="00C31E24" w:rsidRDefault="00AD62C6">
            <w:pPr>
              <w:pStyle w:val="TAL"/>
              <w:spacing w:line="256" w:lineRule="auto"/>
              <w:rPr>
                <w:lang w:eastAsia="en-US"/>
              </w:rPr>
            </w:pPr>
            <w:r w:rsidRPr="00C31E24">
              <w:rPr>
                <w:lang w:eastAsia="en-US"/>
              </w:rPr>
              <w:t>Conference-Info as described in Table 6.1.3.1.3.3-13</w:t>
            </w:r>
          </w:p>
        </w:tc>
        <w:tc>
          <w:tcPr>
            <w:tcW w:w="2127" w:type="dxa"/>
            <w:tcBorders>
              <w:top w:val="single" w:sz="4" w:space="0" w:color="auto"/>
              <w:left w:val="single" w:sz="4" w:space="0" w:color="auto"/>
              <w:bottom w:val="single" w:sz="4" w:space="0" w:color="auto"/>
              <w:right w:val="single" w:sz="4" w:space="0" w:color="auto"/>
            </w:tcBorders>
          </w:tcPr>
          <w:p w14:paraId="7D1A4FF7"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757AA326" w14:textId="77777777" w:rsidR="00AD62C6" w:rsidRPr="00C31E24" w:rsidRDefault="00AD62C6">
            <w:pPr>
              <w:pStyle w:val="TAL"/>
              <w:spacing w:line="256" w:lineRule="auto"/>
              <w:rPr>
                <w:lang w:eastAsia="en-US"/>
              </w:rPr>
            </w:pPr>
          </w:p>
        </w:tc>
        <w:tc>
          <w:tcPr>
            <w:tcW w:w="1135" w:type="dxa"/>
            <w:tcBorders>
              <w:top w:val="single" w:sz="4" w:space="0" w:color="auto"/>
              <w:left w:val="single" w:sz="4" w:space="0" w:color="auto"/>
              <w:bottom w:val="single" w:sz="4" w:space="0" w:color="auto"/>
              <w:right w:val="single" w:sz="4" w:space="0" w:color="auto"/>
            </w:tcBorders>
          </w:tcPr>
          <w:p w14:paraId="7CD1E2B6" w14:textId="77777777" w:rsidR="00AD62C6" w:rsidRPr="00C31E24" w:rsidRDefault="00AD62C6">
            <w:pPr>
              <w:pStyle w:val="TAL"/>
              <w:spacing w:line="256" w:lineRule="auto"/>
              <w:rPr>
                <w:lang w:eastAsia="en-US"/>
              </w:rPr>
            </w:pPr>
          </w:p>
        </w:tc>
      </w:tr>
    </w:tbl>
    <w:p w14:paraId="03111A94" w14:textId="77777777" w:rsidR="00AD62C6" w:rsidRPr="00C31E24" w:rsidRDefault="00AD62C6" w:rsidP="00AD62C6"/>
    <w:p w14:paraId="4235515E" w14:textId="77777777" w:rsidR="00AD62C6" w:rsidRPr="00C31E24" w:rsidRDefault="00AD62C6" w:rsidP="00AD62C6">
      <w:pPr>
        <w:pStyle w:val="TH"/>
      </w:pPr>
      <w:r w:rsidRPr="00C31E24">
        <w:t xml:space="preserve">Table 6.1.3.1.3.3-13: </w:t>
      </w:r>
      <w:r w:rsidRPr="00C31E24">
        <w:rPr>
          <w:lang w:eastAsia="ko-KR"/>
        </w:rPr>
        <w:t>Conference-Info in SIP NOTIFY</w:t>
      </w:r>
      <w:r w:rsidRPr="00C31E24">
        <w:t xml:space="preserve"> (Table 6.1.3.1.3.3-12)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3C896E4A"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127F666F" w14:textId="77777777" w:rsidR="00AD62C6" w:rsidRPr="00C31E24" w:rsidRDefault="00AD62C6">
            <w:pPr>
              <w:pStyle w:val="TAL"/>
              <w:spacing w:line="256" w:lineRule="auto"/>
              <w:rPr>
                <w:lang w:eastAsia="en-US"/>
              </w:rPr>
            </w:pPr>
            <w:r w:rsidRPr="00C31E24">
              <w:rPr>
                <w:lang w:eastAsia="en-US"/>
              </w:rPr>
              <w:t>Derivation Path: TS 24.281 [26] clause 6.3.3.4</w:t>
            </w:r>
          </w:p>
        </w:tc>
      </w:tr>
      <w:tr w:rsidR="00AD62C6" w:rsidRPr="00C31E24" w14:paraId="3E7ABD18"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F58EF09" w14:textId="77777777" w:rsidR="00AD62C6" w:rsidRPr="00C31E24" w:rsidRDefault="00AD62C6">
            <w:pPr>
              <w:pStyle w:val="TAH"/>
              <w:spacing w:line="256" w:lineRule="auto"/>
              <w:rPr>
                <w:lang w:eastAsia="en-US"/>
              </w:rPr>
            </w:pPr>
            <w:r w:rsidRPr="00C31E24">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1D72A87" w14:textId="77777777" w:rsidR="00AD62C6" w:rsidRPr="00C31E24" w:rsidRDefault="00AD62C6">
            <w:pPr>
              <w:pStyle w:val="TAH"/>
              <w:spacing w:line="256" w:lineRule="auto"/>
              <w:rPr>
                <w:lang w:eastAsia="en-US"/>
              </w:rPr>
            </w:pPr>
            <w:r w:rsidRPr="00C31E24">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06873312" w14:textId="77777777" w:rsidR="00AD62C6" w:rsidRPr="00C31E24" w:rsidRDefault="00AD62C6">
            <w:pPr>
              <w:pStyle w:val="TAH"/>
              <w:spacing w:line="256" w:lineRule="auto"/>
              <w:rPr>
                <w:lang w:eastAsia="en-US"/>
              </w:rPr>
            </w:pPr>
            <w:r w:rsidRPr="00C31E24">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BBEEB98" w14:textId="77777777" w:rsidR="00AD62C6" w:rsidRPr="00C31E24" w:rsidRDefault="00AD62C6">
            <w:pPr>
              <w:pStyle w:val="TAH"/>
              <w:spacing w:line="256" w:lineRule="auto"/>
              <w:rPr>
                <w:lang w:eastAsia="en-US"/>
              </w:rPr>
            </w:pPr>
            <w:r w:rsidRPr="00C31E24">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660E695"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7C9825C7"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5B508D4" w14:textId="77777777" w:rsidR="00AD62C6" w:rsidRPr="00C31E24" w:rsidRDefault="00AD62C6">
            <w:pPr>
              <w:pStyle w:val="TAL"/>
              <w:spacing w:line="256" w:lineRule="auto"/>
              <w:rPr>
                <w:lang w:eastAsia="en-US"/>
              </w:rPr>
            </w:pPr>
            <w:r w:rsidRPr="00C31E24">
              <w:rPr>
                <w:lang w:eastAsia="en-US"/>
              </w:rPr>
              <w:t>conference-info</w:t>
            </w:r>
          </w:p>
        </w:tc>
        <w:tc>
          <w:tcPr>
            <w:tcW w:w="2126" w:type="dxa"/>
            <w:tcBorders>
              <w:top w:val="single" w:sz="4" w:space="0" w:color="auto"/>
              <w:left w:val="single" w:sz="4" w:space="0" w:color="auto"/>
              <w:bottom w:val="single" w:sz="4" w:space="0" w:color="auto"/>
              <w:right w:val="single" w:sz="4" w:space="0" w:color="auto"/>
            </w:tcBorders>
          </w:tcPr>
          <w:p w14:paraId="0D206EF5"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04D5A7D"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2952AB4"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F940532" w14:textId="77777777" w:rsidR="00AD62C6" w:rsidRPr="00C31E24" w:rsidRDefault="00AD62C6">
            <w:pPr>
              <w:pStyle w:val="TAL"/>
              <w:spacing w:line="256" w:lineRule="auto"/>
              <w:rPr>
                <w:lang w:eastAsia="en-US"/>
              </w:rPr>
            </w:pPr>
          </w:p>
        </w:tc>
      </w:tr>
      <w:tr w:rsidR="00AD62C6" w:rsidRPr="00C31E24" w14:paraId="6EFB7A03"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3EE4298" w14:textId="77777777" w:rsidR="00AD62C6" w:rsidRPr="00C31E24" w:rsidRDefault="00AD62C6">
            <w:pPr>
              <w:pStyle w:val="TAL"/>
              <w:spacing w:line="256" w:lineRule="auto"/>
              <w:rPr>
                <w:lang w:eastAsia="en-US"/>
              </w:rPr>
            </w:pPr>
            <w:r w:rsidRPr="00C31E24">
              <w:rPr>
                <w:lang w:eastAsia="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167DB270" w14:textId="77777777" w:rsidR="00AD62C6" w:rsidRPr="00C31E24" w:rsidRDefault="00AD62C6">
            <w:pPr>
              <w:pStyle w:val="TAL"/>
              <w:spacing w:line="256" w:lineRule="auto"/>
              <w:rPr>
                <w:lang w:eastAsia="en-US"/>
              </w:rPr>
            </w:pPr>
            <w:r w:rsidRPr="00C31E24">
              <w:rPr>
                <w:lang w:eastAsia="en-US"/>
              </w:rPr>
              <w:t>Encrypted (NOTE 1) &lt;mcptt-request-uri&gt; with mcpttURI set to px_MCVideo_Group_A_ID</w:t>
            </w:r>
          </w:p>
        </w:tc>
        <w:tc>
          <w:tcPr>
            <w:tcW w:w="2126" w:type="dxa"/>
            <w:tcBorders>
              <w:top w:val="single" w:sz="4" w:space="0" w:color="auto"/>
              <w:left w:val="single" w:sz="4" w:space="0" w:color="auto"/>
              <w:bottom w:val="single" w:sz="4" w:space="0" w:color="auto"/>
              <w:right w:val="single" w:sz="4" w:space="0" w:color="auto"/>
            </w:tcBorders>
            <w:hideMark/>
          </w:tcPr>
          <w:p w14:paraId="6F3337D8" w14:textId="77777777" w:rsidR="00AD62C6" w:rsidRPr="00C31E24" w:rsidRDefault="00AD62C6">
            <w:pPr>
              <w:pStyle w:val="TAL"/>
              <w:spacing w:line="256" w:lineRule="auto"/>
              <w:rPr>
                <w:lang w:eastAsia="en-US"/>
              </w:rPr>
            </w:pPr>
            <w:r w:rsidRPr="00C31E24">
              <w:rPr>
                <w:lang w:eastAsia="en-US"/>
              </w:rPr>
              <w:t>The URI of the group</w:t>
            </w:r>
          </w:p>
        </w:tc>
        <w:tc>
          <w:tcPr>
            <w:tcW w:w="1418" w:type="dxa"/>
            <w:tcBorders>
              <w:top w:val="single" w:sz="4" w:space="0" w:color="auto"/>
              <w:left w:val="single" w:sz="4" w:space="0" w:color="auto"/>
              <w:bottom w:val="single" w:sz="4" w:space="0" w:color="auto"/>
              <w:right w:val="single" w:sz="4" w:space="0" w:color="auto"/>
            </w:tcBorders>
          </w:tcPr>
          <w:p w14:paraId="1AF24C69"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C6A2432" w14:textId="77777777" w:rsidR="00AD62C6" w:rsidRPr="00C31E24" w:rsidRDefault="00AD62C6">
            <w:pPr>
              <w:pStyle w:val="TAL"/>
              <w:spacing w:line="256" w:lineRule="auto"/>
              <w:rPr>
                <w:lang w:eastAsia="en-US"/>
              </w:rPr>
            </w:pPr>
          </w:p>
        </w:tc>
      </w:tr>
      <w:tr w:rsidR="00AD62C6" w:rsidRPr="00C31E24" w14:paraId="216F9899"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084BBDA" w14:textId="77777777" w:rsidR="00AD62C6" w:rsidRPr="00C31E24" w:rsidRDefault="00AD62C6">
            <w:pPr>
              <w:pStyle w:val="TAL"/>
              <w:spacing w:line="256" w:lineRule="auto"/>
              <w:rPr>
                <w:lang w:eastAsia="en-US"/>
              </w:rPr>
            </w:pPr>
            <w:r w:rsidRPr="00C31E24">
              <w:rPr>
                <w:lang w:eastAsia="en-US"/>
              </w:rPr>
              <w:t xml:space="preserve">  user</w:t>
            </w:r>
          </w:p>
        </w:tc>
        <w:tc>
          <w:tcPr>
            <w:tcW w:w="2126" w:type="dxa"/>
            <w:tcBorders>
              <w:top w:val="single" w:sz="4" w:space="0" w:color="auto"/>
              <w:left w:val="single" w:sz="4" w:space="0" w:color="auto"/>
              <w:bottom w:val="single" w:sz="4" w:space="0" w:color="auto"/>
              <w:right w:val="single" w:sz="4" w:space="0" w:color="auto"/>
            </w:tcBorders>
          </w:tcPr>
          <w:p w14:paraId="3F27704A"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70B9568"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26F9E68"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F1CDDA3" w14:textId="77777777" w:rsidR="00AD62C6" w:rsidRPr="00C31E24" w:rsidRDefault="00AD62C6">
            <w:pPr>
              <w:pStyle w:val="TAL"/>
              <w:spacing w:line="256" w:lineRule="auto"/>
              <w:rPr>
                <w:lang w:eastAsia="en-US"/>
              </w:rPr>
            </w:pPr>
          </w:p>
        </w:tc>
      </w:tr>
      <w:tr w:rsidR="00AD62C6" w:rsidRPr="00C31E24" w14:paraId="634716B8"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13DEC04" w14:textId="77777777" w:rsidR="00AD62C6" w:rsidRPr="00C31E24" w:rsidRDefault="00AD62C6">
            <w:pPr>
              <w:pStyle w:val="TAL"/>
              <w:spacing w:line="256" w:lineRule="auto"/>
              <w:rPr>
                <w:lang w:eastAsia="en-US"/>
              </w:rPr>
            </w:pPr>
            <w:r w:rsidRPr="00C31E24">
              <w:rPr>
                <w:lang w:eastAsia="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4F942567" w14:textId="77777777" w:rsidR="00AD62C6" w:rsidRPr="00C31E24" w:rsidRDefault="00AD62C6">
            <w:pPr>
              <w:pStyle w:val="TAL"/>
              <w:spacing w:line="256" w:lineRule="auto"/>
              <w:rPr>
                <w:lang w:eastAsia="en-US"/>
              </w:rPr>
            </w:pPr>
            <w:r w:rsidRPr="00C31E24">
              <w:rPr>
                <w:lang w:eastAsia="en-US"/>
              </w:rPr>
              <w:t>Encrypted (NOTE 1) &lt;mcptt-calling-user-id&gt; with mcpttURI set to px_MCVideo_ID_User_A</w:t>
            </w:r>
          </w:p>
        </w:tc>
        <w:tc>
          <w:tcPr>
            <w:tcW w:w="2126" w:type="dxa"/>
            <w:tcBorders>
              <w:top w:val="single" w:sz="4" w:space="0" w:color="auto"/>
              <w:left w:val="single" w:sz="4" w:space="0" w:color="auto"/>
              <w:bottom w:val="single" w:sz="4" w:space="0" w:color="auto"/>
              <w:right w:val="single" w:sz="4" w:space="0" w:color="auto"/>
            </w:tcBorders>
          </w:tcPr>
          <w:p w14:paraId="016BB2FE"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BBE7432"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47C654C" w14:textId="77777777" w:rsidR="00AD62C6" w:rsidRPr="00C31E24" w:rsidRDefault="00AD62C6">
            <w:pPr>
              <w:pStyle w:val="TAL"/>
              <w:spacing w:line="256" w:lineRule="auto"/>
              <w:rPr>
                <w:lang w:eastAsia="en-US"/>
              </w:rPr>
            </w:pPr>
          </w:p>
        </w:tc>
      </w:tr>
      <w:tr w:rsidR="00AD62C6" w:rsidRPr="00C31E24" w14:paraId="5DE798D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93F8E0D" w14:textId="77777777" w:rsidR="00AD62C6" w:rsidRPr="00C31E24" w:rsidRDefault="00AD62C6">
            <w:pPr>
              <w:pStyle w:val="TAL"/>
              <w:spacing w:line="256" w:lineRule="auto"/>
              <w:rPr>
                <w:lang w:eastAsia="en-US"/>
              </w:rPr>
            </w:pPr>
            <w:r w:rsidRPr="00C31E24">
              <w:rPr>
                <w:lang w:eastAsia="en-US"/>
              </w:rPr>
              <w:t xml:space="preserve">    endpoint</w:t>
            </w:r>
          </w:p>
        </w:tc>
        <w:tc>
          <w:tcPr>
            <w:tcW w:w="2126" w:type="dxa"/>
            <w:tcBorders>
              <w:top w:val="single" w:sz="4" w:space="0" w:color="auto"/>
              <w:left w:val="single" w:sz="4" w:space="0" w:color="auto"/>
              <w:bottom w:val="single" w:sz="4" w:space="0" w:color="auto"/>
              <w:right w:val="single" w:sz="4" w:space="0" w:color="auto"/>
            </w:tcBorders>
          </w:tcPr>
          <w:p w14:paraId="56395034"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FC6BFAB"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6B3E8BA"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EF3E6BC" w14:textId="77777777" w:rsidR="00AD62C6" w:rsidRPr="00C31E24" w:rsidRDefault="00AD62C6">
            <w:pPr>
              <w:pStyle w:val="TAL"/>
              <w:spacing w:line="256" w:lineRule="auto"/>
              <w:rPr>
                <w:lang w:eastAsia="en-US"/>
              </w:rPr>
            </w:pPr>
          </w:p>
        </w:tc>
      </w:tr>
      <w:tr w:rsidR="00AD62C6" w:rsidRPr="00C31E24" w14:paraId="24173979"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8DFEC3E" w14:textId="77777777" w:rsidR="00AD62C6" w:rsidRPr="00C31E24" w:rsidRDefault="00AD62C6">
            <w:pPr>
              <w:pStyle w:val="TAL"/>
              <w:spacing w:line="256" w:lineRule="auto"/>
              <w:rPr>
                <w:lang w:eastAsia="en-US"/>
              </w:rPr>
            </w:pPr>
            <w:r w:rsidRPr="00C31E24">
              <w:rPr>
                <w:lang w:eastAsia="en-US"/>
              </w:rPr>
              <w:t xml:space="preserve">      entity</w:t>
            </w:r>
          </w:p>
        </w:tc>
        <w:tc>
          <w:tcPr>
            <w:tcW w:w="2126" w:type="dxa"/>
            <w:tcBorders>
              <w:top w:val="single" w:sz="4" w:space="0" w:color="auto"/>
              <w:left w:val="single" w:sz="4" w:space="0" w:color="auto"/>
              <w:bottom w:val="single" w:sz="4" w:space="0" w:color="auto"/>
              <w:right w:val="single" w:sz="4" w:space="0" w:color="auto"/>
            </w:tcBorders>
          </w:tcPr>
          <w:p w14:paraId="6176C277"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40F350F"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6735484"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17E4483" w14:textId="77777777" w:rsidR="00AD62C6" w:rsidRPr="00C31E24" w:rsidRDefault="00AD62C6">
            <w:pPr>
              <w:pStyle w:val="TAL"/>
              <w:spacing w:line="256" w:lineRule="auto"/>
              <w:rPr>
                <w:lang w:eastAsia="en-US"/>
              </w:rPr>
            </w:pPr>
          </w:p>
        </w:tc>
      </w:tr>
      <w:tr w:rsidR="00AD62C6" w:rsidRPr="00C31E24" w14:paraId="41A29EAF"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A048F4E" w14:textId="77777777" w:rsidR="00AD62C6" w:rsidRPr="00C31E24" w:rsidRDefault="00AD62C6">
            <w:pPr>
              <w:pStyle w:val="TAL"/>
              <w:spacing w:line="256" w:lineRule="auto"/>
              <w:rPr>
                <w:lang w:eastAsia="en-US"/>
              </w:rPr>
            </w:pPr>
            <w:r w:rsidRPr="00C31E24">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BFA6D98" w14:textId="77777777" w:rsidR="00AD62C6" w:rsidRPr="00C31E24" w:rsidRDefault="00AD62C6">
            <w:pPr>
              <w:pStyle w:val="TAL"/>
              <w:spacing w:line="256" w:lineRule="auto"/>
              <w:rPr>
                <w:lang w:eastAsia="en-US"/>
              </w:rPr>
            </w:pPr>
            <w:r w:rsidRPr="00C31E24">
              <w:rPr>
                <w:lang w:eastAsia="en-US"/>
              </w:rPr>
              <w:t>"connected"</w:t>
            </w:r>
          </w:p>
        </w:tc>
        <w:tc>
          <w:tcPr>
            <w:tcW w:w="2126" w:type="dxa"/>
            <w:tcBorders>
              <w:top w:val="single" w:sz="4" w:space="0" w:color="auto"/>
              <w:left w:val="single" w:sz="4" w:space="0" w:color="auto"/>
              <w:bottom w:val="single" w:sz="4" w:space="0" w:color="auto"/>
              <w:right w:val="single" w:sz="4" w:space="0" w:color="auto"/>
            </w:tcBorders>
          </w:tcPr>
          <w:p w14:paraId="214B13EC"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84804F2"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DF2AB4D" w14:textId="77777777" w:rsidR="00AD62C6" w:rsidRPr="00C31E24" w:rsidRDefault="00AD62C6">
            <w:pPr>
              <w:pStyle w:val="TAL"/>
              <w:spacing w:line="256" w:lineRule="auto"/>
              <w:rPr>
                <w:lang w:eastAsia="en-US"/>
              </w:rPr>
            </w:pPr>
          </w:p>
        </w:tc>
      </w:tr>
      <w:tr w:rsidR="00AD62C6" w:rsidRPr="00C31E24" w14:paraId="2F34E7F7"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6AE8721" w14:textId="77777777" w:rsidR="00AD62C6" w:rsidRPr="00C31E24" w:rsidRDefault="00AD62C6">
            <w:pPr>
              <w:pStyle w:val="TAL"/>
              <w:spacing w:line="256" w:lineRule="auto"/>
              <w:rPr>
                <w:lang w:eastAsia="en-US"/>
              </w:rPr>
            </w:pPr>
            <w:r w:rsidRPr="00C31E24">
              <w:rPr>
                <w:lang w:eastAsia="en-US"/>
              </w:rPr>
              <w:t xml:space="preserve">  user</w:t>
            </w:r>
          </w:p>
        </w:tc>
        <w:tc>
          <w:tcPr>
            <w:tcW w:w="2126" w:type="dxa"/>
            <w:tcBorders>
              <w:top w:val="single" w:sz="4" w:space="0" w:color="auto"/>
              <w:left w:val="single" w:sz="4" w:space="0" w:color="auto"/>
              <w:bottom w:val="single" w:sz="4" w:space="0" w:color="auto"/>
              <w:right w:val="single" w:sz="4" w:space="0" w:color="auto"/>
            </w:tcBorders>
          </w:tcPr>
          <w:p w14:paraId="4082B183"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0E0D517"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C5BBFC6"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6D908D6" w14:textId="77777777" w:rsidR="00AD62C6" w:rsidRPr="00C31E24" w:rsidRDefault="00AD62C6">
            <w:pPr>
              <w:pStyle w:val="TAL"/>
              <w:spacing w:line="256" w:lineRule="auto"/>
              <w:rPr>
                <w:lang w:eastAsia="en-US"/>
              </w:rPr>
            </w:pPr>
          </w:p>
        </w:tc>
      </w:tr>
      <w:tr w:rsidR="00AD62C6" w:rsidRPr="00C31E24" w14:paraId="2259EBD0"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BB3A9A0" w14:textId="77777777" w:rsidR="00AD62C6" w:rsidRPr="00C31E24" w:rsidRDefault="00AD62C6">
            <w:pPr>
              <w:pStyle w:val="TAL"/>
              <w:spacing w:line="256" w:lineRule="auto"/>
              <w:rPr>
                <w:lang w:eastAsia="en-US"/>
              </w:rPr>
            </w:pPr>
            <w:r w:rsidRPr="00C31E24">
              <w:rPr>
                <w:lang w:eastAsia="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567F301F" w14:textId="77777777" w:rsidR="00AD62C6" w:rsidRPr="00C31E24" w:rsidRDefault="00AD62C6">
            <w:pPr>
              <w:pStyle w:val="TAL"/>
              <w:spacing w:line="256" w:lineRule="auto"/>
              <w:rPr>
                <w:lang w:eastAsia="en-US"/>
              </w:rPr>
            </w:pPr>
            <w:r w:rsidRPr="00C31E24">
              <w:rPr>
                <w:lang w:eastAsia="en-US"/>
              </w:rPr>
              <w:t>Encrypted (NOTE 1) &lt;mcptt-calling-user-id&gt; with mcpttURI set to px_MCVideo_ID_User_B</w:t>
            </w:r>
          </w:p>
        </w:tc>
        <w:tc>
          <w:tcPr>
            <w:tcW w:w="2126" w:type="dxa"/>
            <w:tcBorders>
              <w:top w:val="single" w:sz="4" w:space="0" w:color="auto"/>
              <w:left w:val="single" w:sz="4" w:space="0" w:color="auto"/>
              <w:bottom w:val="single" w:sz="4" w:space="0" w:color="auto"/>
              <w:right w:val="single" w:sz="4" w:space="0" w:color="auto"/>
            </w:tcBorders>
          </w:tcPr>
          <w:p w14:paraId="6865FCA9"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B9AD2B6"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D92587F" w14:textId="77777777" w:rsidR="00AD62C6" w:rsidRPr="00C31E24" w:rsidRDefault="00AD62C6">
            <w:pPr>
              <w:pStyle w:val="TAL"/>
              <w:spacing w:line="256" w:lineRule="auto"/>
              <w:rPr>
                <w:lang w:eastAsia="en-US"/>
              </w:rPr>
            </w:pPr>
          </w:p>
        </w:tc>
      </w:tr>
      <w:tr w:rsidR="00AD62C6" w:rsidRPr="00C31E24" w14:paraId="34475954"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EB83EC9" w14:textId="77777777" w:rsidR="00AD62C6" w:rsidRPr="00C31E24" w:rsidRDefault="00AD62C6">
            <w:pPr>
              <w:pStyle w:val="TAL"/>
              <w:spacing w:line="256" w:lineRule="auto"/>
              <w:rPr>
                <w:lang w:eastAsia="en-US"/>
              </w:rPr>
            </w:pPr>
            <w:r w:rsidRPr="00C31E24">
              <w:rPr>
                <w:lang w:eastAsia="en-US"/>
              </w:rPr>
              <w:t xml:space="preserve">    endpoint</w:t>
            </w:r>
          </w:p>
        </w:tc>
        <w:tc>
          <w:tcPr>
            <w:tcW w:w="2126" w:type="dxa"/>
            <w:tcBorders>
              <w:top w:val="single" w:sz="4" w:space="0" w:color="auto"/>
              <w:left w:val="single" w:sz="4" w:space="0" w:color="auto"/>
              <w:bottom w:val="single" w:sz="4" w:space="0" w:color="auto"/>
              <w:right w:val="single" w:sz="4" w:space="0" w:color="auto"/>
            </w:tcBorders>
          </w:tcPr>
          <w:p w14:paraId="2D4D9603"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480C7A3"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B7763D3"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E3D648E" w14:textId="77777777" w:rsidR="00AD62C6" w:rsidRPr="00C31E24" w:rsidRDefault="00AD62C6">
            <w:pPr>
              <w:pStyle w:val="TAL"/>
              <w:spacing w:line="256" w:lineRule="auto"/>
              <w:rPr>
                <w:lang w:eastAsia="en-US"/>
              </w:rPr>
            </w:pPr>
          </w:p>
        </w:tc>
      </w:tr>
      <w:tr w:rsidR="00AD62C6" w:rsidRPr="00C31E24" w14:paraId="6871960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03AB8C5" w14:textId="77777777" w:rsidR="00AD62C6" w:rsidRPr="00C31E24" w:rsidRDefault="00AD62C6">
            <w:pPr>
              <w:pStyle w:val="TAL"/>
              <w:spacing w:line="256" w:lineRule="auto"/>
              <w:rPr>
                <w:lang w:eastAsia="en-US"/>
              </w:rPr>
            </w:pPr>
            <w:r w:rsidRPr="00C31E24">
              <w:rPr>
                <w:lang w:eastAsia="en-US"/>
              </w:rPr>
              <w:t xml:space="preserve">      entity</w:t>
            </w:r>
          </w:p>
        </w:tc>
        <w:tc>
          <w:tcPr>
            <w:tcW w:w="2126" w:type="dxa"/>
            <w:tcBorders>
              <w:top w:val="single" w:sz="4" w:space="0" w:color="auto"/>
              <w:left w:val="single" w:sz="4" w:space="0" w:color="auto"/>
              <w:bottom w:val="single" w:sz="4" w:space="0" w:color="auto"/>
              <w:right w:val="single" w:sz="4" w:space="0" w:color="auto"/>
            </w:tcBorders>
          </w:tcPr>
          <w:p w14:paraId="57CF1B75"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F5D32B1"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56E8C4F"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D09B500" w14:textId="77777777" w:rsidR="00AD62C6" w:rsidRPr="00C31E24" w:rsidRDefault="00AD62C6">
            <w:pPr>
              <w:pStyle w:val="TAL"/>
              <w:spacing w:line="256" w:lineRule="auto"/>
              <w:rPr>
                <w:lang w:eastAsia="en-US"/>
              </w:rPr>
            </w:pPr>
          </w:p>
        </w:tc>
      </w:tr>
      <w:tr w:rsidR="00AD62C6" w:rsidRPr="00C31E24" w14:paraId="2D3CD8D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896040D" w14:textId="77777777" w:rsidR="00AD62C6" w:rsidRPr="00C31E24" w:rsidRDefault="00AD62C6">
            <w:pPr>
              <w:pStyle w:val="TAL"/>
              <w:spacing w:line="256" w:lineRule="auto"/>
              <w:rPr>
                <w:lang w:eastAsia="en-US"/>
              </w:rPr>
            </w:pPr>
            <w:r w:rsidRPr="00C31E24">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5E2661AE" w14:textId="77777777" w:rsidR="00AD62C6" w:rsidRPr="00C31E24" w:rsidRDefault="00AD62C6">
            <w:pPr>
              <w:pStyle w:val="TAL"/>
              <w:spacing w:line="256" w:lineRule="auto"/>
              <w:rPr>
                <w:lang w:eastAsia="en-US"/>
              </w:rPr>
            </w:pPr>
            <w:r w:rsidRPr="00C31E24">
              <w:rPr>
                <w:lang w:eastAsia="en-US"/>
              </w:rPr>
              <w:t>"connected"</w:t>
            </w:r>
          </w:p>
        </w:tc>
        <w:tc>
          <w:tcPr>
            <w:tcW w:w="2126" w:type="dxa"/>
            <w:tcBorders>
              <w:top w:val="single" w:sz="4" w:space="0" w:color="auto"/>
              <w:left w:val="single" w:sz="4" w:space="0" w:color="auto"/>
              <w:bottom w:val="single" w:sz="4" w:space="0" w:color="auto"/>
              <w:right w:val="single" w:sz="4" w:space="0" w:color="auto"/>
            </w:tcBorders>
          </w:tcPr>
          <w:p w14:paraId="017E2CD4"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08A619C"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7CF780A" w14:textId="77777777" w:rsidR="00AD62C6" w:rsidRPr="00C31E24" w:rsidRDefault="00AD62C6">
            <w:pPr>
              <w:pStyle w:val="TAL"/>
              <w:spacing w:line="256" w:lineRule="auto"/>
              <w:rPr>
                <w:lang w:eastAsia="en-US"/>
              </w:rPr>
            </w:pPr>
          </w:p>
        </w:tc>
      </w:tr>
      <w:tr w:rsidR="00AD62C6" w:rsidRPr="00C31E24" w14:paraId="4D2AFA3F"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256CB2E" w14:textId="77777777" w:rsidR="00AD62C6" w:rsidRPr="00C31E24" w:rsidRDefault="00AD62C6">
            <w:pPr>
              <w:pStyle w:val="TAL"/>
              <w:spacing w:line="256" w:lineRule="auto"/>
              <w:rPr>
                <w:lang w:eastAsia="en-US"/>
              </w:rPr>
            </w:pPr>
            <w:r w:rsidRPr="00C31E24">
              <w:rPr>
                <w:lang w:eastAsia="en-US"/>
              </w:rPr>
              <w:t xml:space="preserve">  user</w:t>
            </w:r>
          </w:p>
        </w:tc>
        <w:tc>
          <w:tcPr>
            <w:tcW w:w="2126" w:type="dxa"/>
            <w:tcBorders>
              <w:top w:val="single" w:sz="4" w:space="0" w:color="auto"/>
              <w:left w:val="single" w:sz="4" w:space="0" w:color="auto"/>
              <w:bottom w:val="single" w:sz="4" w:space="0" w:color="auto"/>
              <w:right w:val="single" w:sz="4" w:space="0" w:color="auto"/>
            </w:tcBorders>
          </w:tcPr>
          <w:p w14:paraId="26BD63DA"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4AAC6841"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285915"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4DEE61CE" w14:textId="77777777" w:rsidR="00AD62C6" w:rsidRPr="00C31E24" w:rsidRDefault="00AD62C6">
            <w:pPr>
              <w:pStyle w:val="TAL"/>
              <w:spacing w:line="256" w:lineRule="auto"/>
              <w:rPr>
                <w:lang w:eastAsia="en-US"/>
              </w:rPr>
            </w:pPr>
          </w:p>
        </w:tc>
      </w:tr>
      <w:tr w:rsidR="00AD62C6" w:rsidRPr="00C31E24" w14:paraId="6F745F8F"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4CF17A2" w14:textId="77777777" w:rsidR="00AD62C6" w:rsidRPr="00C31E24" w:rsidRDefault="00AD62C6">
            <w:pPr>
              <w:pStyle w:val="TAL"/>
              <w:spacing w:line="256" w:lineRule="auto"/>
              <w:rPr>
                <w:lang w:eastAsia="en-US"/>
              </w:rPr>
            </w:pPr>
            <w:r w:rsidRPr="00C31E24">
              <w:rPr>
                <w:lang w:eastAsia="en-US"/>
              </w:rPr>
              <w:t xml:space="preserve">    entity</w:t>
            </w:r>
          </w:p>
        </w:tc>
        <w:tc>
          <w:tcPr>
            <w:tcW w:w="2126" w:type="dxa"/>
            <w:tcBorders>
              <w:top w:val="single" w:sz="4" w:space="0" w:color="auto"/>
              <w:left w:val="single" w:sz="4" w:space="0" w:color="auto"/>
              <w:bottom w:val="single" w:sz="4" w:space="0" w:color="auto"/>
              <w:right w:val="single" w:sz="4" w:space="0" w:color="auto"/>
            </w:tcBorders>
            <w:hideMark/>
          </w:tcPr>
          <w:p w14:paraId="17CA660A" w14:textId="77777777" w:rsidR="00AD62C6" w:rsidRPr="00C31E24" w:rsidRDefault="00AD62C6">
            <w:pPr>
              <w:pStyle w:val="TAL"/>
              <w:spacing w:line="256" w:lineRule="auto"/>
              <w:rPr>
                <w:lang w:eastAsia="en-US"/>
              </w:rPr>
            </w:pPr>
            <w:r w:rsidRPr="00C31E24">
              <w:rPr>
                <w:lang w:eastAsia="en-US"/>
              </w:rPr>
              <w:t>Encrypted (NOTE 1) &lt;mcptt-calling-user-id&gt; with mcpttURI set to px_MCVideo_ID_User_C</w:t>
            </w:r>
          </w:p>
        </w:tc>
        <w:tc>
          <w:tcPr>
            <w:tcW w:w="2126" w:type="dxa"/>
            <w:tcBorders>
              <w:top w:val="single" w:sz="4" w:space="0" w:color="auto"/>
              <w:left w:val="single" w:sz="4" w:space="0" w:color="auto"/>
              <w:bottom w:val="single" w:sz="4" w:space="0" w:color="auto"/>
              <w:right w:val="single" w:sz="4" w:space="0" w:color="auto"/>
            </w:tcBorders>
          </w:tcPr>
          <w:p w14:paraId="4AB94C59"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1B2CD72"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3806376" w14:textId="77777777" w:rsidR="00AD62C6" w:rsidRPr="00C31E24" w:rsidRDefault="00AD62C6">
            <w:pPr>
              <w:pStyle w:val="TAL"/>
              <w:spacing w:line="256" w:lineRule="auto"/>
              <w:rPr>
                <w:lang w:eastAsia="en-US"/>
              </w:rPr>
            </w:pPr>
          </w:p>
        </w:tc>
      </w:tr>
      <w:tr w:rsidR="00AD62C6" w:rsidRPr="00C31E24" w14:paraId="0FDA6608"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E82EBE8" w14:textId="77777777" w:rsidR="00AD62C6" w:rsidRPr="00C31E24" w:rsidRDefault="00AD62C6">
            <w:pPr>
              <w:pStyle w:val="TAL"/>
              <w:spacing w:line="256" w:lineRule="auto"/>
              <w:rPr>
                <w:lang w:eastAsia="en-US"/>
              </w:rPr>
            </w:pPr>
            <w:r w:rsidRPr="00C31E24">
              <w:rPr>
                <w:lang w:eastAsia="en-US"/>
              </w:rPr>
              <w:t xml:space="preserve">    endpoint</w:t>
            </w:r>
          </w:p>
        </w:tc>
        <w:tc>
          <w:tcPr>
            <w:tcW w:w="2126" w:type="dxa"/>
            <w:tcBorders>
              <w:top w:val="single" w:sz="4" w:space="0" w:color="auto"/>
              <w:left w:val="single" w:sz="4" w:space="0" w:color="auto"/>
              <w:bottom w:val="single" w:sz="4" w:space="0" w:color="auto"/>
              <w:right w:val="single" w:sz="4" w:space="0" w:color="auto"/>
            </w:tcBorders>
          </w:tcPr>
          <w:p w14:paraId="5FA0FFF7"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E889B05"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9AFE510"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BF34CEA" w14:textId="77777777" w:rsidR="00AD62C6" w:rsidRPr="00C31E24" w:rsidRDefault="00AD62C6">
            <w:pPr>
              <w:pStyle w:val="TAL"/>
              <w:spacing w:line="256" w:lineRule="auto"/>
              <w:rPr>
                <w:lang w:eastAsia="en-US"/>
              </w:rPr>
            </w:pPr>
          </w:p>
        </w:tc>
      </w:tr>
      <w:tr w:rsidR="00AD62C6" w:rsidRPr="00C31E24" w14:paraId="2AF6BFC9"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888FD26" w14:textId="77777777" w:rsidR="00AD62C6" w:rsidRPr="00C31E24" w:rsidRDefault="00AD62C6">
            <w:pPr>
              <w:pStyle w:val="TAL"/>
              <w:spacing w:line="256" w:lineRule="auto"/>
              <w:rPr>
                <w:lang w:eastAsia="en-US"/>
              </w:rPr>
            </w:pPr>
            <w:r w:rsidRPr="00C31E24">
              <w:rPr>
                <w:lang w:eastAsia="en-US"/>
              </w:rPr>
              <w:t xml:space="preserve">      entity</w:t>
            </w:r>
          </w:p>
        </w:tc>
        <w:tc>
          <w:tcPr>
            <w:tcW w:w="2126" w:type="dxa"/>
            <w:tcBorders>
              <w:top w:val="single" w:sz="4" w:space="0" w:color="auto"/>
              <w:left w:val="single" w:sz="4" w:space="0" w:color="auto"/>
              <w:bottom w:val="single" w:sz="4" w:space="0" w:color="auto"/>
              <w:right w:val="single" w:sz="4" w:space="0" w:color="auto"/>
            </w:tcBorders>
          </w:tcPr>
          <w:p w14:paraId="4A647624"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B152D08"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66D393D"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739AEE0" w14:textId="77777777" w:rsidR="00AD62C6" w:rsidRPr="00C31E24" w:rsidRDefault="00AD62C6">
            <w:pPr>
              <w:pStyle w:val="TAL"/>
              <w:spacing w:line="256" w:lineRule="auto"/>
              <w:rPr>
                <w:lang w:eastAsia="en-US"/>
              </w:rPr>
            </w:pPr>
          </w:p>
        </w:tc>
      </w:tr>
      <w:tr w:rsidR="00AD62C6" w:rsidRPr="00C31E24" w14:paraId="7F8AB5A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72857E3" w14:textId="77777777" w:rsidR="00AD62C6" w:rsidRPr="00C31E24" w:rsidRDefault="00AD62C6">
            <w:pPr>
              <w:pStyle w:val="TAL"/>
              <w:spacing w:line="256" w:lineRule="auto"/>
              <w:rPr>
                <w:lang w:eastAsia="en-US"/>
              </w:rPr>
            </w:pPr>
            <w:r w:rsidRPr="00C31E24">
              <w:rPr>
                <w:lang w:eastAsia="en-US"/>
              </w:rPr>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41C07F73" w14:textId="77777777" w:rsidR="00AD62C6" w:rsidRPr="00C31E24" w:rsidRDefault="00AD62C6">
            <w:pPr>
              <w:pStyle w:val="TAL"/>
              <w:spacing w:line="256" w:lineRule="auto"/>
              <w:rPr>
                <w:lang w:eastAsia="en-US"/>
              </w:rPr>
            </w:pPr>
            <w:r w:rsidRPr="00C31E24">
              <w:rPr>
                <w:lang w:eastAsia="en-US"/>
              </w:rPr>
              <w:t>"disconnected"</w:t>
            </w:r>
          </w:p>
        </w:tc>
        <w:tc>
          <w:tcPr>
            <w:tcW w:w="2126" w:type="dxa"/>
            <w:tcBorders>
              <w:top w:val="single" w:sz="4" w:space="0" w:color="auto"/>
              <w:left w:val="single" w:sz="4" w:space="0" w:color="auto"/>
              <w:bottom w:val="single" w:sz="4" w:space="0" w:color="auto"/>
              <w:right w:val="single" w:sz="4" w:space="0" w:color="auto"/>
            </w:tcBorders>
          </w:tcPr>
          <w:p w14:paraId="10E62C68"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9424C26"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F703AC0" w14:textId="77777777" w:rsidR="00AD62C6" w:rsidRPr="00C31E24" w:rsidRDefault="00AD62C6">
            <w:pPr>
              <w:pStyle w:val="TAL"/>
              <w:spacing w:line="256" w:lineRule="auto"/>
              <w:rPr>
                <w:lang w:eastAsia="en-US"/>
              </w:rPr>
            </w:pPr>
          </w:p>
        </w:tc>
      </w:tr>
      <w:tr w:rsidR="00AD62C6" w:rsidRPr="00C31E24" w14:paraId="1459CD88"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0766F88C" w14:textId="77777777" w:rsidR="00AD62C6" w:rsidRPr="00C31E24" w:rsidRDefault="00AD62C6">
            <w:pPr>
              <w:pStyle w:val="TAL"/>
              <w:spacing w:line="256" w:lineRule="auto"/>
              <w:rPr>
                <w:lang w:eastAsia="en-US"/>
              </w:rPr>
            </w:pPr>
            <w:r w:rsidRPr="00C31E24">
              <w:rPr>
                <w:lang w:eastAsia="en-US"/>
              </w:rPr>
              <w:t>NOTE 1: Encrypted element as described in TS 36.579-1 [2] Table 5.5.3.2.2-2A</w:t>
            </w:r>
          </w:p>
        </w:tc>
      </w:tr>
    </w:tbl>
    <w:p w14:paraId="542E967F" w14:textId="77777777" w:rsidR="00AD62C6" w:rsidRPr="00C31E24" w:rsidRDefault="00AD62C6" w:rsidP="00AD62C6"/>
    <w:p w14:paraId="1A5079E7" w14:textId="77777777" w:rsidR="00AD62C6" w:rsidRPr="00C31E24" w:rsidRDefault="00AD62C6" w:rsidP="00AD62C6">
      <w:pPr>
        <w:pStyle w:val="TH"/>
      </w:pPr>
      <w:r w:rsidRPr="00C31E24">
        <w:t>Table 6.1.3.1.3.3-14: SIP SUBSCRIBE (step 12, Table 6.1.3.1.3.2-1)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5E7C9855"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1C615EBF" w14:textId="77777777" w:rsidR="00AD62C6" w:rsidRPr="00C31E24" w:rsidRDefault="00AD62C6">
            <w:pPr>
              <w:pStyle w:val="TAL"/>
              <w:spacing w:line="256" w:lineRule="auto"/>
              <w:rPr>
                <w:b/>
                <w:lang w:eastAsia="en-US"/>
              </w:rPr>
            </w:pPr>
            <w:r w:rsidRPr="00C31E24">
              <w:rPr>
                <w:lang w:eastAsia="en-US"/>
              </w:rPr>
              <w:t>Derivation Path: TS 36.579-1 [2], Table 5.5.2.14-1</w:t>
            </w:r>
          </w:p>
        </w:tc>
      </w:tr>
      <w:tr w:rsidR="00AD62C6" w:rsidRPr="00C31E24" w14:paraId="6056F6FA"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CECD1A3" w14:textId="77777777" w:rsidR="00AD62C6" w:rsidRPr="00C31E24" w:rsidRDefault="00AD62C6">
            <w:pPr>
              <w:pStyle w:val="TAH"/>
              <w:spacing w:line="256" w:lineRule="auto"/>
              <w:rPr>
                <w:lang w:eastAsia="en-US"/>
              </w:rPr>
            </w:pPr>
            <w:r w:rsidRPr="00C31E24">
              <w:rPr>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4335579" w14:textId="77777777" w:rsidR="00AD62C6" w:rsidRPr="00C31E24" w:rsidRDefault="00AD62C6">
            <w:pPr>
              <w:pStyle w:val="TAH"/>
              <w:spacing w:line="256" w:lineRule="auto"/>
              <w:rPr>
                <w:lang w:eastAsia="en-US"/>
              </w:rPr>
            </w:pPr>
            <w:r w:rsidRPr="00C31E24">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62D527" w14:textId="77777777" w:rsidR="00AD62C6" w:rsidRPr="00C31E24" w:rsidRDefault="00AD62C6">
            <w:pPr>
              <w:pStyle w:val="TAH"/>
              <w:spacing w:line="256" w:lineRule="auto"/>
              <w:rPr>
                <w:lang w:eastAsia="en-US"/>
              </w:rPr>
            </w:pPr>
            <w:r w:rsidRPr="00C31E24">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A981CF8" w14:textId="77777777" w:rsidR="00AD62C6" w:rsidRPr="00C31E24" w:rsidRDefault="00AD62C6">
            <w:pPr>
              <w:pStyle w:val="TAH"/>
              <w:spacing w:line="256" w:lineRule="auto"/>
              <w:rPr>
                <w:lang w:eastAsia="en-US"/>
              </w:rPr>
            </w:pPr>
            <w:r w:rsidRPr="00C31E24">
              <w:rPr>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89C5433"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13338862"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34DB57B" w14:textId="77777777" w:rsidR="00AD62C6" w:rsidRPr="00C31E24" w:rsidRDefault="00AD62C6">
            <w:pPr>
              <w:pStyle w:val="TAL"/>
              <w:spacing w:line="256" w:lineRule="auto"/>
              <w:rPr>
                <w:b/>
                <w:bCs/>
                <w:lang w:eastAsia="en-US"/>
              </w:rPr>
            </w:pPr>
            <w:r w:rsidRPr="00C31E24">
              <w:rPr>
                <w:b/>
                <w:bCs/>
                <w:lang w:eastAsia="en-US"/>
              </w:rPr>
              <w:t>Request-Line</w:t>
            </w:r>
          </w:p>
        </w:tc>
        <w:tc>
          <w:tcPr>
            <w:tcW w:w="2126" w:type="dxa"/>
            <w:tcBorders>
              <w:top w:val="single" w:sz="4" w:space="0" w:color="auto"/>
              <w:left w:val="single" w:sz="4" w:space="0" w:color="auto"/>
              <w:bottom w:val="single" w:sz="4" w:space="0" w:color="auto"/>
              <w:right w:val="single" w:sz="4" w:space="0" w:color="auto"/>
            </w:tcBorders>
          </w:tcPr>
          <w:p w14:paraId="5737EF4C"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7E4189F"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491465C"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444EC8B" w14:textId="77777777" w:rsidR="00AD62C6" w:rsidRPr="00C31E24" w:rsidRDefault="00AD62C6">
            <w:pPr>
              <w:pStyle w:val="TAL"/>
              <w:spacing w:line="256" w:lineRule="auto"/>
              <w:rPr>
                <w:lang w:eastAsia="en-US"/>
              </w:rPr>
            </w:pPr>
          </w:p>
        </w:tc>
      </w:tr>
      <w:tr w:rsidR="00AD62C6" w:rsidRPr="00C31E24" w14:paraId="646D4894"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B03E30E" w14:textId="77777777" w:rsidR="00AD62C6" w:rsidRPr="00C31E24" w:rsidRDefault="00AD62C6">
            <w:pPr>
              <w:pStyle w:val="TAL"/>
              <w:spacing w:line="256" w:lineRule="auto"/>
              <w:rPr>
                <w:lang w:eastAsia="en-US"/>
              </w:rPr>
            </w:pPr>
            <w:r w:rsidRPr="00C31E24">
              <w:rPr>
                <w:lang w:eastAsia="en-US"/>
              </w:rPr>
              <w:t xml:space="preserve">  Request-URI</w:t>
            </w:r>
          </w:p>
        </w:tc>
        <w:tc>
          <w:tcPr>
            <w:tcW w:w="2126" w:type="dxa"/>
            <w:tcBorders>
              <w:top w:val="single" w:sz="4" w:space="0" w:color="auto"/>
              <w:left w:val="single" w:sz="4" w:space="0" w:color="auto"/>
              <w:bottom w:val="single" w:sz="4" w:space="0" w:color="auto"/>
              <w:right w:val="single" w:sz="4" w:space="0" w:color="auto"/>
            </w:tcBorders>
            <w:hideMark/>
          </w:tcPr>
          <w:p w14:paraId="1F2A668E" w14:textId="77777777" w:rsidR="00AD62C6" w:rsidRPr="00C31E24" w:rsidRDefault="00AD62C6">
            <w:pPr>
              <w:pStyle w:val="TAL"/>
              <w:spacing w:line="256" w:lineRule="auto"/>
              <w:rPr>
                <w:lang w:eastAsia="en-US"/>
              </w:rPr>
            </w:pPr>
            <w:r w:rsidRPr="00C31E24">
              <w:rPr>
                <w:lang w:eastAsia="en-US"/>
              </w:rPr>
              <w:t xml:space="preserve">The </w:t>
            </w:r>
            <w:r w:rsidRPr="00C31E24">
              <w:rPr>
                <w:rFonts w:eastAsia="SimSun"/>
                <w:lang w:eastAsia="en-US"/>
              </w:rPr>
              <w:t>MCVideo session</w:t>
            </w:r>
            <w:r w:rsidRPr="00C31E24">
              <w:rPr>
                <w:lang w:eastAsia="en-US"/>
              </w:rPr>
              <w:t xml:space="preserve"> identity of the group session</w:t>
            </w:r>
          </w:p>
        </w:tc>
        <w:tc>
          <w:tcPr>
            <w:tcW w:w="2126" w:type="dxa"/>
            <w:tcBorders>
              <w:top w:val="single" w:sz="4" w:space="0" w:color="auto"/>
              <w:left w:val="single" w:sz="4" w:space="0" w:color="auto"/>
              <w:bottom w:val="single" w:sz="4" w:space="0" w:color="auto"/>
              <w:right w:val="single" w:sz="4" w:space="0" w:color="auto"/>
            </w:tcBorders>
            <w:hideMark/>
          </w:tcPr>
          <w:p w14:paraId="38AD2097" w14:textId="77777777" w:rsidR="00AD62C6" w:rsidRPr="00C31E24" w:rsidRDefault="00AD62C6">
            <w:pPr>
              <w:pStyle w:val="TAL"/>
              <w:spacing w:line="256" w:lineRule="auto"/>
              <w:rPr>
                <w:lang w:eastAsia="en-US"/>
              </w:rPr>
            </w:pPr>
            <w:r w:rsidRPr="00C31E24">
              <w:rPr>
                <w:lang w:eastAsia="en-US"/>
              </w:rPr>
              <w:t>The public service identity identifying the originating participating MCVideo function serving the MCVideo user</w:t>
            </w:r>
          </w:p>
        </w:tc>
        <w:tc>
          <w:tcPr>
            <w:tcW w:w="1418" w:type="dxa"/>
            <w:tcBorders>
              <w:top w:val="single" w:sz="4" w:space="0" w:color="auto"/>
              <w:left w:val="single" w:sz="4" w:space="0" w:color="auto"/>
              <w:bottom w:val="single" w:sz="4" w:space="0" w:color="auto"/>
              <w:right w:val="single" w:sz="4" w:space="0" w:color="auto"/>
            </w:tcBorders>
            <w:hideMark/>
          </w:tcPr>
          <w:p w14:paraId="64C813E0" w14:textId="77777777" w:rsidR="00AD62C6" w:rsidRPr="00C31E24" w:rsidRDefault="00AD62C6">
            <w:pPr>
              <w:pStyle w:val="TAL"/>
              <w:spacing w:line="256" w:lineRule="auto"/>
              <w:rPr>
                <w:lang w:eastAsia="en-US"/>
              </w:rPr>
            </w:pPr>
            <w:r w:rsidRPr="00C31E24">
              <w:rPr>
                <w:lang w:eastAsia="en-US"/>
              </w:rPr>
              <w:t>TS 24.379 [9] clause 10.1.3.2</w:t>
            </w:r>
          </w:p>
        </w:tc>
        <w:tc>
          <w:tcPr>
            <w:tcW w:w="1134" w:type="dxa"/>
            <w:tcBorders>
              <w:top w:val="single" w:sz="4" w:space="0" w:color="auto"/>
              <w:left w:val="single" w:sz="4" w:space="0" w:color="auto"/>
              <w:bottom w:val="single" w:sz="4" w:space="0" w:color="auto"/>
              <w:right w:val="single" w:sz="4" w:space="0" w:color="auto"/>
            </w:tcBorders>
          </w:tcPr>
          <w:p w14:paraId="6AAF5C1A" w14:textId="77777777" w:rsidR="00AD62C6" w:rsidRPr="00C31E24" w:rsidRDefault="00AD62C6">
            <w:pPr>
              <w:pStyle w:val="TAL"/>
              <w:spacing w:line="256" w:lineRule="auto"/>
              <w:rPr>
                <w:lang w:eastAsia="en-US"/>
              </w:rPr>
            </w:pPr>
          </w:p>
        </w:tc>
      </w:tr>
      <w:tr w:rsidR="00AD62C6" w:rsidRPr="00C31E24" w14:paraId="418C78A8"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F864EA0" w14:textId="77777777" w:rsidR="00AD62C6" w:rsidRPr="00C31E24" w:rsidRDefault="00AD62C6">
            <w:pPr>
              <w:pStyle w:val="TAL"/>
              <w:spacing w:line="256" w:lineRule="auto"/>
              <w:rPr>
                <w:b/>
                <w:bCs/>
                <w:lang w:eastAsia="en-US"/>
              </w:rPr>
            </w:pPr>
            <w:r w:rsidRPr="00C31E24">
              <w:rPr>
                <w:b/>
                <w:bCs/>
                <w:lang w:eastAsia="en-US"/>
              </w:rPr>
              <w:t>Accept-Contact</w:t>
            </w:r>
          </w:p>
        </w:tc>
        <w:tc>
          <w:tcPr>
            <w:tcW w:w="2126" w:type="dxa"/>
            <w:tcBorders>
              <w:top w:val="single" w:sz="4" w:space="0" w:color="auto"/>
              <w:left w:val="single" w:sz="4" w:space="0" w:color="auto"/>
              <w:bottom w:val="single" w:sz="4" w:space="0" w:color="auto"/>
              <w:right w:val="single" w:sz="4" w:space="0" w:color="auto"/>
            </w:tcBorders>
          </w:tcPr>
          <w:p w14:paraId="6E832970"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8D99B4F"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F27F5A7"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0B07B3E1" w14:textId="77777777" w:rsidR="00AD62C6" w:rsidRPr="00C31E24" w:rsidRDefault="00AD62C6">
            <w:pPr>
              <w:pStyle w:val="TAL"/>
              <w:spacing w:line="256" w:lineRule="auto"/>
              <w:rPr>
                <w:lang w:eastAsia="en-US"/>
              </w:rPr>
            </w:pPr>
          </w:p>
        </w:tc>
      </w:tr>
      <w:tr w:rsidR="00AD62C6" w:rsidRPr="00C31E24" w14:paraId="32E26CE7"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4FDAE88" w14:textId="77777777" w:rsidR="00AD62C6" w:rsidRPr="00C31E24" w:rsidRDefault="00AD62C6">
            <w:pPr>
              <w:pStyle w:val="TAL"/>
              <w:spacing w:line="256" w:lineRule="auto"/>
              <w:rPr>
                <w:lang w:eastAsia="en-US"/>
              </w:rPr>
            </w:pPr>
            <w:r w:rsidRPr="00C31E24">
              <w:rPr>
                <w:lang w:eastAsia="en-US"/>
              </w:rPr>
              <w:t xml:space="preserve">  ac-value</w:t>
            </w:r>
          </w:p>
        </w:tc>
        <w:tc>
          <w:tcPr>
            <w:tcW w:w="2126" w:type="dxa"/>
            <w:tcBorders>
              <w:top w:val="single" w:sz="4" w:space="0" w:color="auto"/>
              <w:left w:val="single" w:sz="4" w:space="0" w:color="auto"/>
              <w:bottom w:val="single" w:sz="4" w:space="0" w:color="auto"/>
              <w:right w:val="single" w:sz="4" w:space="0" w:color="auto"/>
            </w:tcBorders>
          </w:tcPr>
          <w:p w14:paraId="531D67A7"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A1E601D"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A5A0855"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AFE8FE1" w14:textId="77777777" w:rsidR="00AD62C6" w:rsidRPr="00C31E24" w:rsidRDefault="00AD62C6">
            <w:pPr>
              <w:pStyle w:val="TAL"/>
              <w:spacing w:line="256" w:lineRule="auto"/>
              <w:rPr>
                <w:lang w:eastAsia="en-US"/>
              </w:rPr>
            </w:pPr>
          </w:p>
        </w:tc>
      </w:tr>
      <w:tr w:rsidR="00AD62C6" w:rsidRPr="00C31E24" w14:paraId="12F3E9C4"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3789C4E" w14:textId="77777777" w:rsidR="00AD62C6" w:rsidRPr="00C31E24" w:rsidRDefault="00AD62C6">
            <w:pPr>
              <w:pStyle w:val="TAL"/>
              <w:spacing w:line="256" w:lineRule="auto"/>
              <w:rPr>
                <w:lang w:eastAsia="en-US"/>
              </w:rPr>
            </w:pPr>
            <w:r w:rsidRPr="00C31E24">
              <w:rPr>
                <w:lang w:eastAsia="en-US"/>
              </w:rPr>
              <w:t xml:space="preserve">    feature-param</w:t>
            </w:r>
          </w:p>
        </w:tc>
        <w:tc>
          <w:tcPr>
            <w:tcW w:w="2126" w:type="dxa"/>
            <w:tcBorders>
              <w:top w:val="single" w:sz="4" w:space="0" w:color="auto"/>
              <w:left w:val="single" w:sz="4" w:space="0" w:color="auto"/>
              <w:bottom w:val="single" w:sz="4" w:space="0" w:color="auto"/>
              <w:right w:val="single" w:sz="4" w:space="0" w:color="auto"/>
            </w:tcBorders>
            <w:hideMark/>
          </w:tcPr>
          <w:p w14:paraId="351133A1" w14:textId="77777777" w:rsidR="00AD62C6" w:rsidRPr="00C31E24" w:rsidRDefault="00AD62C6">
            <w:pPr>
              <w:pStyle w:val="TAL"/>
              <w:spacing w:line="256" w:lineRule="auto"/>
              <w:rPr>
                <w:lang w:eastAsia="en-US"/>
              </w:rPr>
            </w:pPr>
            <w:r w:rsidRPr="00C31E24">
              <w:rPr>
                <w:lang w:eastAsia="en-US"/>
              </w:rPr>
              <w:t>"+g.3gpp.icsi-ref=urn:urn-7:3gpp-service.ims.icsi.mcptt"</w:t>
            </w:r>
          </w:p>
        </w:tc>
        <w:tc>
          <w:tcPr>
            <w:tcW w:w="2126" w:type="dxa"/>
            <w:tcBorders>
              <w:top w:val="single" w:sz="4" w:space="0" w:color="auto"/>
              <w:left w:val="single" w:sz="4" w:space="0" w:color="auto"/>
              <w:bottom w:val="single" w:sz="4" w:space="0" w:color="auto"/>
              <w:right w:val="single" w:sz="4" w:space="0" w:color="auto"/>
            </w:tcBorders>
          </w:tcPr>
          <w:p w14:paraId="6FF6726A"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C903EEC" w14:textId="77777777" w:rsidR="00AD62C6" w:rsidRPr="00C31E24" w:rsidRDefault="00AD62C6">
            <w:pPr>
              <w:pStyle w:val="TAL"/>
              <w:spacing w:line="256" w:lineRule="auto"/>
              <w:rPr>
                <w:lang w:eastAsia="en-US"/>
              </w:rPr>
            </w:pPr>
            <w:r w:rsidRPr="00C31E24">
              <w:rPr>
                <w:lang w:eastAsia="en-US"/>
              </w:rPr>
              <w:t>TS 24.379 [9] clause 10.1.3.2</w:t>
            </w:r>
          </w:p>
        </w:tc>
        <w:tc>
          <w:tcPr>
            <w:tcW w:w="1134" w:type="dxa"/>
            <w:tcBorders>
              <w:top w:val="single" w:sz="4" w:space="0" w:color="auto"/>
              <w:left w:val="single" w:sz="4" w:space="0" w:color="auto"/>
              <w:bottom w:val="single" w:sz="4" w:space="0" w:color="auto"/>
              <w:right w:val="single" w:sz="4" w:space="0" w:color="auto"/>
            </w:tcBorders>
          </w:tcPr>
          <w:p w14:paraId="24CACBA9" w14:textId="77777777" w:rsidR="00AD62C6" w:rsidRPr="00C31E24" w:rsidRDefault="00AD62C6">
            <w:pPr>
              <w:pStyle w:val="TAL"/>
              <w:spacing w:line="256" w:lineRule="auto"/>
              <w:rPr>
                <w:lang w:eastAsia="en-US"/>
              </w:rPr>
            </w:pPr>
          </w:p>
        </w:tc>
      </w:tr>
      <w:tr w:rsidR="00AD62C6" w:rsidRPr="00C31E24" w14:paraId="66878D4E"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25BAFBD" w14:textId="77777777" w:rsidR="00AD62C6" w:rsidRPr="00C31E24" w:rsidRDefault="00AD62C6">
            <w:pPr>
              <w:pStyle w:val="TAL"/>
              <w:spacing w:line="256" w:lineRule="auto"/>
              <w:rPr>
                <w:lang w:eastAsia="en-US"/>
              </w:rPr>
            </w:pPr>
            <w:r w:rsidRPr="00C31E24">
              <w:rPr>
                <w:lang w:eastAsia="en-US"/>
              </w:rPr>
              <w:t xml:space="preserve">    req-param</w:t>
            </w:r>
          </w:p>
        </w:tc>
        <w:tc>
          <w:tcPr>
            <w:tcW w:w="2126" w:type="dxa"/>
            <w:tcBorders>
              <w:top w:val="single" w:sz="4" w:space="0" w:color="auto"/>
              <w:left w:val="single" w:sz="4" w:space="0" w:color="auto"/>
              <w:bottom w:val="single" w:sz="4" w:space="0" w:color="auto"/>
              <w:right w:val="single" w:sz="4" w:space="0" w:color="auto"/>
            </w:tcBorders>
            <w:hideMark/>
          </w:tcPr>
          <w:p w14:paraId="0271AD98" w14:textId="77777777" w:rsidR="00AD62C6" w:rsidRPr="00C31E24" w:rsidRDefault="00AD62C6">
            <w:pPr>
              <w:pStyle w:val="TAL"/>
              <w:spacing w:line="256" w:lineRule="auto"/>
              <w:rPr>
                <w:lang w:eastAsia="en-US"/>
              </w:rPr>
            </w:pPr>
            <w:r w:rsidRPr="00C31E24">
              <w:rPr>
                <w:lang w:eastAsia="en-US"/>
              </w:rPr>
              <w:t>"require"</w:t>
            </w:r>
          </w:p>
        </w:tc>
        <w:tc>
          <w:tcPr>
            <w:tcW w:w="2126" w:type="dxa"/>
            <w:tcBorders>
              <w:top w:val="single" w:sz="4" w:space="0" w:color="auto"/>
              <w:left w:val="single" w:sz="4" w:space="0" w:color="auto"/>
              <w:bottom w:val="single" w:sz="4" w:space="0" w:color="auto"/>
              <w:right w:val="single" w:sz="4" w:space="0" w:color="auto"/>
            </w:tcBorders>
          </w:tcPr>
          <w:p w14:paraId="5E1D6214"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8488C82" w14:textId="77777777" w:rsidR="00AD62C6" w:rsidRPr="00C31E24" w:rsidRDefault="00AD62C6">
            <w:pPr>
              <w:pStyle w:val="TAL"/>
              <w:spacing w:line="256" w:lineRule="auto"/>
              <w:rPr>
                <w:lang w:eastAsia="en-US"/>
              </w:rPr>
            </w:pPr>
            <w:r w:rsidRPr="00C31E24">
              <w:rPr>
                <w:lang w:eastAsia="en-US"/>
              </w:rPr>
              <w:t>TS 24.379 [9] clause 10.1.3.2</w:t>
            </w:r>
          </w:p>
        </w:tc>
        <w:tc>
          <w:tcPr>
            <w:tcW w:w="1134" w:type="dxa"/>
            <w:tcBorders>
              <w:top w:val="single" w:sz="4" w:space="0" w:color="auto"/>
              <w:left w:val="single" w:sz="4" w:space="0" w:color="auto"/>
              <w:bottom w:val="single" w:sz="4" w:space="0" w:color="auto"/>
              <w:right w:val="single" w:sz="4" w:space="0" w:color="auto"/>
            </w:tcBorders>
          </w:tcPr>
          <w:p w14:paraId="02432FA5" w14:textId="77777777" w:rsidR="00AD62C6" w:rsidRPr="00C31E24" w:rsidRDefault="00AD62C6">
            <w:pPr>
              <w:pStyle w:val="TAL"/>
              <w:spacing w:line="256" w:lineRule="auto"/>
              <w:rPr>
                <w:lang w:eastAsia="en-US"/>
              </w:rPr>
            </w:pPr>
          </w:p>
        </w:tc>
      </w:tr>
      <w:tr w:rsidR="00AD62C6" w:rsidRPr="00C31E24" w14:paraId="67CFE38A"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944C44C" w14:textId="77777777" w:rsidR="00AD62C6" w:rsidRPr="00C31E24" w:rsidRDefault="00AD62C6">
            <w:pPr>
              <w:pStyle w:val="TAL"/>
              <w:spacing w:line="256" w:lineRule="auto"/>
              <w:rPr>
                <w:lang w:eastAsia="en-US"/>
              </w:rPr>
            </w:pPr>
            <w:r w:rsidRPr="00C31E24">
              <w:rPr>
                <w:lang w:eastAsia="en-US"/>
              </w:rPr>
              <w:t xml:space="preserve">    explicit-param</w:t>
            </w:r>
          </w:p>
        </w:tc>
        <w:tc>
          <w:tcPr>
            <w:tcW w:w="2126" w:type="dxa"/>
            <w:tcBorders>
              <w:top w:val="single" w:sz="4" w:space="0" w:color="auto"/>
              <w:left w:val="single" w:sz="4" w:space="0" w:color="auto"/>
              <w:bottom w:val="single" w:sz="4" w:space="0" w:color="auto"/>
              <w:right w:val="single" w:sz="4" w:space="0" w:color="auto"/>
            </w:tcBorders>
            <w:hideMark/>
          </w:tcPr>
          <w:p w14:paraId="5E2B9C15" w14:textId="77777777" w:rsidR="00AD62C6" w:rsidRPr="00C31E24" w:rsidRDefault="00AD62C6">
            <w:pPr>
              <w:pStyle w:val="TAL"/>
              <w:spacing w:line="256" w:lineRule="auto"/>
              <w:rPr>
                <w:lang w:eastAsia="en-US"/>
              </w:rPr>
            </w:pPr>
            <w:r w:rsidRPr="00C31E24">
              <w:rPr>
                <w:lang w:eastAsia="en-US"/>
              </w:rPr>
              <w:t>"explicit"</w:t>
            </w:r>
          </w:p>
        </w:tc>
        <w:tc>
          <w:tcPr>
            <w:tcW w:w="2126" w:type="dxa"/>
            <w:tcBorders>
              <w:top w:val="single" w:sz="4" w:space="0" w:color="auto"/>
              <w:left w:val="single" w:sz="4" w:space="0" w:color="auto"/>
              <w:bottom w:val="single" w:sz="4" w:space="0" w:color="auto"/>
              <w:right w:val="single" w:sz="4" w:space="0" w:color="auto"/>
            </w:tcBorders>
          </w:tcPr>
          <w:p w14:paraId="4A0FB0DD"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5700E2F4" w14:textId="77777777" w:rsidR="00AD62C6" w:rsidRPr="00C31E24" w:rsidRDefault="00AD62C6">
            <w:pPr>
              <w:pStyle w:val="TAL"/>
              <w:spacing w:line="256" w:lineRule="auto"/>
              <w:rPr>
                <w:lang w:eastAsia="en-US"/>
              </w:rPr>
            </w:pPr>
            <w:r w:rsidRPr="00C31E24">
              <w:rPr>
                <w:lang w:eastAsia="en-US"/>
              </w:rPr>
              <w:t>TS 24.379 [9] clause 10.1.3.2</w:t>
            </w:r>
          </w:p>
        </w:tc>
        <w:tc>
          <w:tcPr>
            <w:tcW w:w="1134" w:type="dxa"/>
            <w:tcBorders>
              <w:top w:val="single" w:sz="4" w:space="0" w:color="auto"/>
              <w:left w:val="single" w:sz="4" w:space="0" w:color="auto"/>
              <w:bottom w:val="single" w:sz="4" w:space="0" w:color="auto"/>
              <w:right w:val="single" w:sz="4" w:space="0" w:color="auto"/>
            </w:tcBorders>
          </w:tcPr>
          <w:p w14:paraId="580F8E38" w14:textId="77777777" w:rsidR="00AD62C6" w:rsidRPr="00C31E24" w:rsidRDefault="00AD62C6">
            <w:pPr>
              <w:pStyle w:val="TAL"/>
              <w:spacing w:line="256" w:lineRule="auto"/>
              <w:rPr>
                <w:lang w:eastAsia="en-US"/>
              </w:rPr>
            </w:pPr>
          </w:p>
        </w:tc>
      </w:tr>
      <w:tr w:rsidR="00AD62C6" w:rsidRPr="00C31E24" w14:paraId="6B8DD07F"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D59263C" w14:textId="77777777" w:rsidR="00AD62C6" w:rsidRPr="00C31E24" w:rsidRDefault="00AD62C6">
            <w:pPr>
              <w:pStyle w:val="TAL"/>
              <w:spacing w:line="256" w:lineRule="auto"/>
              <w:rPr>
                <w:b/>
                <w:bCs/>
                <w:lang w:eastAsia="en-US"/>
              </w:rPr>
            </w:pPr>
            <w:r w:rsidRPr="00C31E24">
              <w:rPr>
                <w:b/>
                <w:bCs/>
                <w:lang w:eastAsia="en-US"/>
              </w:rPr>
              <w:t>Expires</w:t>
            </w:r>
          </w:p>
        </w:tc>
        <w:tc>
          <w:tcPr>
            <w:tcW w:w="2126" w:type="dxa"/>
            <w:tcBorders>
              <w:top w:val="single" w:sz="4" w:space="0" w:color="auto"/>
              <w:left w:val="single" w:sz="4" w:space="0" w:color="auto"/>
              <w:bottom w:val="single" w:sz="4" w:space="0" w:color="auto"/>
              <w:right w:val="single" w:sz="4" w:space="0" w:color="auto"/>
            </w:tcBorders>
          </w:tcPr>
          <w:p w14:paraId="501CA45D"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5DA5215"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38BE8B6"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96B7C56" w14:textId="77777777" w:rsidR="00AD62C6" w:rsidRPr="00C31E24" w:rsidRDefault="00AD62C6">
            <w:pPr>
              <w:pStyle w:val="TAL"/>
              <w:spacing w:line="256" w:lineRule="auto"/>
              <w:rPr>
                <w:lang w:eastAsia="en-US"/>
              </w:rPr>
            </w:pPr>
          </w:p>
        </w:tc>
      </w:tr>
      <w:tr w:rsidR="00AD62C6" w:rsidRPr="00C31E24" w14:paraId="339CE1F5"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A848F80" w14:textId="77777777" w:rsidR="00AD62C6" w:rsidRPr="00C31E24" w:rsidRDefault="00AD62C6">
            <w:pPr>
              <w:pStyle w:val="TAL"/>
              <w:spacing w:line="256" w:lineRule="auto"/>
              <w:rPr>
                <w:lang w:eastAsia="en-US"/>
              </w:rPr>
            </w:pPr>
            <w:r w:rsidRPr="00C31E24">
              <w:rPr>
                <w:lang w:eastAsia="en-US"/>
              </w:rPr>
              <w:t xml:space="preserve">  value</w:t>
            </w:r>
          </w:p>
        </w:tc>
        <w:tc>
          <w:tcPr>
            <w:tcW w:w="2126" w:type="dxa"/>
            <w:tcBorders>
              <w:top w:val="single" w:sz="4" w:space="0" w:color="auto"/>
              <w:left w:val="single" w:sz="4" w:space="0" w:color="auto"/>
              <w:bottom w:val="single" w:sz="4" w:space="0" w:color="auto"/>
              <w:right w:val="single" w:sz="4" w:space="0" w:color="auto"/>
            </w:tcBorders>
            <w:hideMark/>
          </w:tcPr>
          <w:p w14:paraId="0A81E29E" w14:textId="77777777" w:rsidR="00AD62C6" w:rsidRPr="00C31E24" w:rsidRDefault="00AD62C6">
            <w:pPr>
              <w:pStyle w:val="TAL"/>
              <w:spacing w:line="256" w:lineRule="auto"/>
              <w:rPr>
                <w:lang w:eastAsia="en-US"/>
              </w:rPr>
            </w:pPr>
            <w:r w:rsidRPr="00C31E24">
              <w:rPr>
                <w:lang w:eastAsia="en-US"/>
              </w:rPr>
              <w:t>"</w:t>
            </w:r>
            <w:r w:rsidRPr="00C31E24">
              <w:rPr>
                <w:rFonts w:eastAsia="SimSun"/>
                <w:lang w:eastAsia="en-US"/>
              </w:rPr>
              <w:t>0"</w:t>
            </w:r>
          </w:p>
        </w:tc>
        <w:tc>
          <w:tcPr>
            <w:tcW w:w="2126" w:type="dxa"/>
            <w:tcBorders>
              <w:top w:val="single" w:sz="4" w:space="0" w:color="auto"/>
              <w:left w:val="single" w:sz="4" w:space="0" w:color="auto"/>
              <w:bottom w:val="single" w:sz="4" w:space="0" w:color="auto"/>
              <w:right w:val="single" w:sz="4" w:space="0" w:color="auto"/>
            </w:tcBorders>
          </w:tcPr>
          <w:p w14:paraId="33DF74F5"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1E969F44" w14:textId="77777777" w:rsidR="00AD62C6" w:rsidRPr="00C31E24" w:rsidRDefault="00AD62C6">
            <w:pPr>
              <w:pStyle w:val="TAL"/>
              <w:spacing w:line="256" w:lineRule="auto"/>
              <w:rPr>
                <w:lang w:eastAsia="en-US"/>
              </w:rPr>
            </w:pPr>
            <w:r w:rsidRPr="00C31E24">
              <w:rPr>
                <w:lang w:eastAsia="en-US"/>
              </w:rPr>
              <w:t>TS 24.379 [9] clause 10.1.3.2</w:t>
            </w:r>
          </w:p>
        </w:tc>
        <w:tc>
          <w:tcPr>
            <w:tcW w:w="1134" w:type="dxa"/>
            <w:tcBorders>
              <w:top w:val="single" w:sz="4" w:space="0" w:color="auto"/>
              <w:left w:val="single" w:sz="4" w:space="0" w:color="auto"/>
              <w:bottom w:val="single" w:sz="4" w:space="0" w:color="auto"/>
              <w:right w:val="single" w:sz="4" w:space="0" w:color="auto"/>
            </w:tcBorders>
          </w:tcPr>
          <w:p w14:paraId="1368B964" w14:textId="77777777" w:rsidR="00AD62C6" w:rsidRPr="00C31E24" w:rsidRDefault="00AD62C6">
            <w:pPr>
              <w:pStyle w:val="TAL"/>
              <w:spacing w:line="256" w:lineRule="auto"/>
              <w:rPr>
                <w:lang w:eastAsia="en-US"/>
              </w:rPr>
            </w:pPr>
          </w:p>
        </w:tc>
      </w:tr>
      <w:tr w:rsidR="00AD62C6" w:rsidRPr="00C31E24" w14:paraId="71FE3A7E"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495496D" w14:textId="77777777" w:rsidR="00AD62C6" w:rsidRPr="00C31E24" w:rsidRDefault="00AD62C6">
            <w:pPr>
              <w:pStyle w:val="TAL"/>
              <w:spacing w:line="256" w:lineRule="auto"/>
              <w:rPr>
                <w:lang w:eastAsia="en-US"/>
              </w:rPr>
            </w:pPr>
            <w:r w:rsidRPr="00C31E24">
              <w:rPr>
                <w:b/>
                <w:bCs/>
                <w:lang w:eastAsia="en-US"/>
              </w:rPr>
              <w:t>Accept</w:t>
            </w:r>
          </w:p>
        </w:tc>
        <w:tc>
          <w:tcPr>
            <w:tcW w:w="2126" w:type="dxa"/>
            <w:tcBorders>
              <w:top w:val="single" w:sz="4" w:space="0" w:color="auto"/>
              <w:left w:val="single" w:sz="4" w:space="0" w:color="auto"/>
              <w:bottom w:val="single" w:sz="4" w:space="0" w:color="auto"/>
              <w:right w:val="single" w:sz="4" w:space="0" w:color="auto"/>
            </w:tcBorders>
          </w:tcPr>
          <w:p w14:paraId="0E2E90C6"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B74BBEC"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85A04DB"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70792145" w14:textId="77777777" w:rsidR="00AD62C6" w:rsidRPr="00C31E24" w:rsidRDefault="00AD62C6">
            <w:pPr>
              <w:pStyle w:val="TAL"/>
              <w:spacing w:line="256" w:lineRule="auto"/>
              <w:rPr>
                <w:lang w:eastAsia="en-US"/>
              </w:rPr>
            </w:pPr>
          </w:p>
        </w:tc>
      </w:tr>
      <w:tr w:rsidR="00AD62C6" w:rsidRPr="00C31E24" w14:paraId="21221800"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116D94D" w14:textId="77777777" w:rsidR="00AD62C6" w:rsidRPr="00C31E24" w:rsidRDefault="00AD62C6">
            <w:pPr>
              <w:pStyle w:val="TAL"/>
              <w:spacing w:line="256" w:lineRule="auto"/>
              <w:rPr>
                <w:lang w:eastAsia="en-US"/>
              </w:rPr>
            </w:pPr>
            <w:r w:rsidRPr="00C31E24">
              <w:rPr>
                <w:lang w:eastAsia="en-US"/>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249B3D9C" w14:textId="77777777" w:rsidR="00AD62C6" w:rsidRPr="00C31E24" w:rsidRDefault="00AD62C6">
            <w:pPr>
              <w:pStyle w:val="TAL"/>
              <w:spacing w:line="256" w:lineRule="auto"/>
              <w:rPr>
                <w:lang w:eastAsia="en-US"/>
              </w:rPr>
            </w:pPr>
            <w:r w:rsidRPr="00C31E24">
              <w:rPr>
                <w:lang w:eastAsia="en-US"/>
              </w:rPr>
              <w:t>"application/pidf+xml"</w:t>
            </w:r>
          </w:p>
        </w:tc>
        <w:tc>
          <w:tcPr>
            <w:tcW w:w="2126" w:type="dxa"/>
            <w:tcBorders>
              <w:top w:val="single" w:sz="4" w:space="0" w:color="auto"/>
              <w:left w:val="single" w:sz="4" w:space="0" w:color="auto"/>
              <w:bottom w:val="single" w:sz="4" w:space="0" w:color="auto"/>
              <w:right w:val="single" w:sz="4" w:space="0" w:color="auto"/>
            </w:tcBorders>
            <w:hideMark/>
          </w:tcPr>
          <w:p w14:paraId="72974CF4" w14:textId="77777777" w:rsidR="00AD62C6" w:rsidRPr="00C31E24" w:rsidRDefault="00AD62C6">
            <w:pPr>
              <w:pStyle w:val="TAL"/>
              <w:spacing w:line="256" w:lineRule="auto"/>
              <w:rPr>
                <w:lang w:eastAsia="en-US"/>
              </w:rPr>
            </w:pPr>
            <w:r w:rsidRPr="00C31E24">
              <w:rPr>
                <w:lang w:eastAsia="en-US"/>
              </w:rPr>
              <w:t>not present</w:t>
            </w:r>
          </w:p>
        </w:tc>
        <w:tc>
          <w:tcPr>
            <w:tcW w:w="1418" w:type="dxa"/>
            <w:tcBorders>
              <w:top w:val="single" w:sz="4" w:space="0" w:color="auto"/>
              <w:left w:val="single" w:sz="4" w:space="0" w:color="auto"/>
              <w:bottom w:val="single" w:sz="4" w:space="0" w:color="auto"/>
              <w:right w:val="single" w:sz="4" w:space="0" w:color="auto"/>
            </w:tcBorders>
          </w:tcPr>
          <w:p w14:paraId="31703131"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381BE4B7" w14:textId="77777777" w:rsidR="00AD62C6" w:rsidRPr="00C31E24" w:rsidRDefault="00AD62C6">
            <w:pPr>
              <w:pStyle w:val="TAL"/>
              <w:spacing w:line="256" w:lineRule="auto"/>
              <w:rPr>
                <w:lang w:eastAsia="en-US"/>
              </w:rPr>
            </w:pPr>
          </w:p>
        </w:tc>
      </w:tr>
      <w:tr w:rsidR="00AD62C6" w:rsidRPr="00C31E24" w14:paraId="3AA0F577"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3FF7179" w14:textId="77777777" w:rsidR="00AD62C6" w:rsidRPr="00C31E24" w:rsidRDefault="00AD62C6">
            <w:pPr>
              <w:pStyle w:val="TAL"/>
              <w:spacing w:line="256" w:lineRule="auto"/>
              <w:rPr>
                <w:lang w:eastAsia="en-US"/>
              </w:rPr>
            </w:pPr>
            <w:r w:rsidRPr="00C31E24">
              <w:rPr>
                <w:lang w:eastAsia="en-US"/>
              </w:rPr>
              <w:t xml:space="preserve">  media-range</w:t>
            </w:r>
          </w:p>
        </w:tc>
        <w:tc>
          <w:tcPr>
            <w:tcW w:w="2126" w:type="dxa"/>
            <w:tcBorders>
              <w:top w:val="single" w:sz="4" w:space="0" w:color="auto"/>
              <w:left w:val="single" w:sz="4" w:space="0" w:color="auto"/>
              <w:bottom w:val="single" w:sz="4" w:space="0" w:color="auto"/>
              <w:right w:val="single" w:sz="4" w:space="0" w:color="auto"/>
            </w:tcBorders>
            <w:hideMark/>
          </w:tcPr>
          <w:p w14:paraId="69B0EEA5" w14:textId="77777777" w:rsidR="00AD62C6" w:rsidRPr="00C31E24" w:rsidRDefault="00AD62C6">
            <w:pPr>
              <w:pStyle w:val="TAL"/>
              <w:spacing w:line="256" w:lineRule="auto"/>
              <w:rPr>
                <w:lang w:eastAsia="en-US"/>
              </w:rPr>
            </w:pPr>
            <w:r w:rsidRPr="00C31E24">
              <w:rPr>
                <w:lang w:eastAsia="en-US"/>
              </w:rPr>
              <w:t>"</w:t>
            </w:r>
            <w:r w:rsidRPr="00C31E24">
              <w:rPr>
                <w:rFonts w:eastAsia="SimSun"/>
                <w:lang w:eastAsia="en-US"/>
              </w:rPr>
              <w:t>application/</w:t>
            </w:r>
            <w:r w:rsidRPr="00C31E24">
              <w:rPr>
                <w:lang w:eastAsia="en-US"/>
              </w:rPr>
              <w:t>conference-info+xml "</w:t>
            </w:r>
          </w:p>
        </w:tc>
        <w:tc>
          <w:tcPr>
            <w:tcW w:w="2126" w:type="dxa"/>
            <w:tcBorders>
              <w:top w:val="single" w:sz="4" w:space="0" w:color="auto"/>
              <w:left w:val="single" w:sz="4" w:space="0" w:color="auto"/>
              <w:bottom w:val="single" w:sz="4" w:space="0" w:color="auto"/>
              <w:right w:val="single" w:sz="4" w:space="0" w:color="auto"/>
            </w:tcBorders>
          </w:tcPr>
          <w:p w14:paraId="43C018EB"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3B88B534" w14:textId="77777777" w:rsidR="00AD62C6" w:rsidRPr="00C31E24" w:rsidRDefault="00AD62C6">
            <w:pPr>
              <w:pStyle w:val="TAL"/>
              <w:spacing w:line="256" w:lineRule="auto"/>
              <w:rPr>
                <w:lang w:eastAsia="en-US"/>
              </w:rPr>
            </w:pPr>
            <w:r w:rsidRPr="00C31E24">
              <w:rPr>
                <w:lang w:eastAsia="en-US"/>
              </w:rPr>
              <w:t>TS 24.379 [9] clause 10.1.3.2</w:t>
            </w:r>
          </w:p>
        </w:tc>
        <w:tc>
          <w:tcPr>
            <w:tcW w:w="1134" w:type="dxa"/>
            <w:tcBorders>
              <w:top w:val="single" w:sz="4" w:space="0" w:color="auto"/>
              <w:left w:val="single" w:sz="4" w:space="0" w:color="auto"/>
              <w:bottom w:val="single" w:sz="4" w:space="0" w:color="auto"/>
              <w:right w:val="single" w:sz="4" w:space="0" w:color="auto"/>
            </w:tcBorders>
          </w:tcPr>
          <w:p w14:paraId="069C70D3" w14:textId="77777777" w:rsidR="00AD62C6" w:rsidRPr="00C31E24" w:rsidRDefault="00AD62C6">
            <w:pPr>
              <w:pStyle w:val="TAL"/>
              <w:spacing w:line="256" w:lineRule="auto"/>
              <w:rPr>
                <w:lang w:eastAsia="en-US"/>
              </w:rPr>
            </w:pPr>
          </w:p>
        </w:tc>
      </w:tr>
      <w:tr w:rsidR="00AD62C6" w:rsidRPr="00C31E24" w14:paraId="5DB9335D"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BF5B384" w14:textId="77777777" w:rsidR="00AD62C6" w:rsidRPr="00C31E24" w:rsidRDefault="00AD62C6">
            <w:pPr>
              <w:pStyle w:val="TAL"/>
              <w:spacing w:line="256" w:lineRule="auto"/>
              <w:rPr>
                <w:b/>
                <w:bCs/>
                <w:lang w:eastAsia="en-US"/>
              </w:rPr>
            </w:pPr>
            <w:r w:rsidRPr="00C31E24">
              <w:rPr>
                <w:b/>
                <w:bCs/>
                <w:lang w:eastAsia="en-US"/>
              </w:rPr>
              <w:t>Message-body</w:t>
            </w:r>
          </w:p>
        </w:tc>
        <w:tc>
          <w:tcPr>
            <w:tcW w:w="2126" w:type="dxa"/>
            <w:tcBorders>
              <w:top w:val="single" w:sz="4" w:space="0" w:color="auto"/>
              <w:left w:val="single" w:sz="4" w:space="0" w:color="auto"/>
              <w:bottom w:val="single" w:sz="4" w:space="0" w:color="auto"/>
              <w:right w:val="single" w:sz="4" w:space="0" w:color="auto"/>
            </w:tcBorders>
          </w:tcPr>
          <w:p w14:paraId="2BF4AE43"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4CE1BFA"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2142547"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9E6FE5D" w14:textId="77777777" w:rsidR="00AD62C6" w:rsidRPr="00C31E24" w:rsidRDefault="00AD62C6">
            <w:pPr>
              <w:pStyle w:val="TAL"/>
              <w:spacing w:line="256" w:lineRule="auto"/>
              <w:rPr>
                <w:lang w:eastAsia="en-US"/>
              </w:rPr>
            </w:pPr>
          </w:p>
        </w:tc>
      </w:tr>
      <w:tr w:rsidR="00AD62C6" w:rsidRPr="00C31E24" w14:paraId="2361988C"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4F4611C" w14:textId="77777777" w:rsidR="00AD62C6" w:rsidRPr="00C31E24" w:rsidRDefault="00AD62C6">
            <w:pPr>
              <w:pStyle w:val="TAL"/>
              <w:spacing w:line="256" w:lineRule="auto"/>
              <w:rPr>
                <w:lang w:eastAsia="en-US"/>
              </w:rPr>
            </w:pPr>
            <w:r w:rsidRPr="00C31E24">
              <w:rPr>
                <w:lang w:eastAsia="en-U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4E3E3F58"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4510FA72" w14:textId="77777777" w:rsidR="00AD62C6" w:rsidRPr="00C31E24" w:rsidRDefault="00AD62C6">
            <w:pPr>
              <w:pStyle w:val="TAL"/>
              <w:spacing w:line="256" w:lineRule="auto"/>
              <w:rPr>
                <w:b/>
                <w:bCs/>
                <w:lang w:eastAsia="en-US"/>
              </w:rPr>
            </w:pPr>
            <w:r w:rsidRPr="00C31E24">
              <w:rPr>
                <w:b/>
                <w:bCs/>
                <w:lang w:eastAsia="en-US"/>
              </w:rPr>
              <w:t>MCVideo Info</w:t>
            </w:r>
          </w:p>
        </w:tc>
        <w:tc>
          <w:tcPr>
            <w:tcW w:w="1418" w:type="dxa"/>
            <w:tcBorders>
              <w:top w:val="single" w:sz="4" w:space="0" w:color="auto"/>
              <w:left w:val="single" w:sz="4" w:space="0" w:color="auto"/>
              <w:bottom w:val="single" w:sz="4" w:space="0" w:color="auto"/>
              <w:right w:val="single" w:sz="4" w:space="0" w:color="auto"/>
            </w:tcBorders>
          </w:tcPr>
          <w:p w14:paraId="3764BB56"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2E739681" w14:textId="77777777" w:rsidR="00AD62C6" w:rsidRPr="00C31E24" w:rsidRDefault="00AD62C6">
            <w:pPr>
              <w:pStyle w:val="TAL"/>
              <w:spacing w:line="256" w:lineRule="auto"/>
              <w:rPr>
                <w:lang w:eastAsia="en-US"/>
              </w:rPr>
            </w:pPr>
          </w:p>
        </w:tc>
      </w:tr>
      <w:tr w:rsidR="00AD62C6" w:rsidRPr="00C31E24" w14:paraId="51653C4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22609D9" w14:textId="77777777" w:rsidR="00AD62C6" w:rsidRPr="00C31E24" w:rsidRDefault="00AD62C6">
            <w:pPr>
              <w:pStyle w:val="TAL"/>
              <w:spacing w:line="256" w:lineRule="auto"/>
              <w:rPr>
                <w:lang w:eastAsia="en-US"/>
              </w:rPr>
            </w:pPr>
            <w:r w:rsidRPr="00C31E24">
              <w:rPr>
                <w:lang w:eastAsia="en-US"/>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854C59D" w14:textId="77777777" w:rsidR="00AD62C6" w:rsidRPr="00C31E24" w:rsidRDefault="00AD62C6">
            <w:pPr>
              <w:pStyle w:val="TAL"/>
              <w:spacing w:line="256" w:lineRule="auto"/>
              <w:rPr>
                <w:lang w:eastAsia="en-US"/>
              </w:rPr>
            </w:pPr>
            <w:r w:rsidRPr="00C31E24">
              <w:rPr>
                <w:lang w:eastAsia="en-US"/>
              </w:rPr>
              <w:t>MCVideo-Info as described in Table 6.1.3.1.3.3-7</w:t>
            </w:r>
          </w:p>
        </w:tc>
        <w:tc>
          <w:tcPr>
            <w:tcW w:w="2126" w:type="dxa"/>
            <w:tcBorders>
              <w:top w:val="single" w:sz="4" w:space="0" w:color="auto"/>
              <w:left w:val="single" w:sz="4" w:space="0" w:color="auto"/>
              <w:bottom w:val="single" w:sz="4" w:space="0" w:color="auto"/>
              <w:right w:val="single" w:sz="4" w:space="0" w:color="auto"/>
            </w:tcBorders>
          </w:tcPr>
          <w:p w14:paraId="272DF493"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90C6B65"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C80B9D0" w14:textId="77777777" w:rsidR="00AD62C6" w:rsidRPr="00C31E24" w:rsidRDefault="00AD62C6">
            <w:pPr>
              <w:pStyle w:val="TAL"/>
              <w:spacing w:line="256" w:lineRule="auto"/>
              <w:rPr>
                <w:lang w:eastAsia="en-US"/>
              </w:rPr>
            </w:pPr>
          </w:p>
        </w:tc>
      </w:tr>
    </w:tbl>
    <w:p w14:paraId="33C62FDC" w14:textId="77777777" w:rsidR="00AD62C6" w:rsidRPr="00C31E24" w:rsidRDefault="00AD62C6" w:rsidP="00AD62C6"/>
    <w:p w14:paraId="5526CA03" w14:textId="49080BD2" w:rsidR="00AD62C6" w:rsidRPr="00C31E24" w:rsidRDefault="00AD62C6" w:rsidP="00AD62C6">
      <w:pPr>
        <w:pStyle w:val="TH"/>
      </w:pPr>
      <w:r w:rsidRPr="00C31E24">
        <w:t>Table 6.1.3.1.3.3-15: SIP BYE (step 15, Table 6.1.3.1.3.2-1; Step 1, TS 36.579-1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D62C6" w:rsidRPr="00C31E24" w14:paraId="1C8D7604" w14:textId="77777777" w:rsidTr="00AD62C6">
        <w:tc>
          <w:tcPr>
            <w:tcW w:w="9645" w:type="dxa"/>
            <w:tcBorders>
              <w:top w:val="single" w:sz="4" w:space="0" w:color="auto"/>
              <w:left w:val="single" w:sz="4" w:space="0" w:color="auto"/>
              <w:bottom w:val="single" w:sz="4" w:space="0" w:color="auto"/>
              <w:right w:val="single" w:sz="4" w:space="0" w:color="auto"/>
            </w:tcBorders>
            <w:hideMark/>
          </w:tcPr>
          <w:p w14:paraId="4C20ACAE" w14:textId="77777777" w:rsidR="00AD62C6" w:rsidRPr="00C31E24" w:rsidRDefault="00AD62C6">
            <w:pPr>
              <w:pStyle w:val="TAL"/>
              <w:spacing w:line="256" w:lineRule="auto"/>
              <w:rPr>
                <w:b/>
                <w:lang w:eastAsia="en-US"/>
              </w:rPr>
            </w:pPr>
            <w:r w:rsidRPr="00C31E24">
              <w:rPr>
                <w:lang w:eastAsia="en-US"/>
              </w:rPr>
              <w:t>Derivation Path: TS 36.579-1, Table 5.5.2.2.1-1, condition MO_CALL</w:t>
            </w:r>
          </w:p>
        </w:tc>
      </w:tr>
    </w:tbl>
    <w:p w14:paraId="79F53305" w14:textId="77777777" w:rsidR="00AD62C6" w:rsidRPr="00C31E24" w:rsidRDefault="00AD62C6" w:rsidP="00AD62C6"/>
    <w:p w14:paraId="73890D41" w14:textId="77777777" w:rsidR="00AD62C6" w:rsidRPr="00C31E24" w:rsidRDefault="00AD62C6" w:rsidP="00AD62C6">
      <w:pPr>
        <w:pStyle w:val="Heading3"/>
      </w:pPr>
      <w:bookmarkStart w:id="530" w:name="_Toc99871282"/>
      <w:r w:rsidRPr="00C31E24">
        <w:t>6.1.4</w:t>
      </w:r>
      <w:r w:rsidRPr="00C31E24">
        <w:tab/>
        <w:t>Remote change of selected group</w:t>
      </w:r>
      <w:bookmarkEnd w:id="530"/>
    </w:p>
    <w:p w14:paraId="6BCE6248" w14:textId="77777777" w:rsidR="00AD62C6" w:rsidRPr="00C31E24" w:rsidRDefault="00AD62C6" w:rsidP="00AD62C6">
      <w:pPr>
        <w:pStyle w:val="Heading4"/>
      </w:pPr>
      <w:bookmarkStart w:id="531" w:name="_Toc99871283"/>
      <w:r w:rsidRPr="00C31E24">
        <w:t>6.1.4.1</w:t>
      </w:r>
      <w:r w:rsidRPr="00C31E24">
        <w:tab/>
        <w:t>On-network / Remote Change of Selected Group / Selected Group Change of Targeted User / Client Originated (CO)</w:t>
      </w:r>
      <w:bookmarkEnd w:id="531"/>
    </w:p>
    <w:p w14:paraId="679D651B" w14:textId="77777777" w:rsidR="00AD62C6" w:rsidRPr="00C31E24" w:rsidRDefault="00AD62C6" w:rsidP="00AD62C6">
      <w:pPr>
        <w:pStyle w:val="H6"/>
      </w:pPr>
      <w:r w:rsidRPr="00C31E24">
        <w:t>6.1.4.1.1</w:t>
      </w:r>
      <w:r w:rsidRPr="00C31E24">
        <w:tab/>
        <w:t>Test Purpose (TP)</w:t>
      </w:r>
    </w:p>
    <w:p w14:paraId="1C3CADE1" w14:textId="77777777" w:rsidR="00AD62C6" w:rsidRPr="00C31E24" w:rsidRDefault="00AD62C6" w:rsidP="00AD62C6">
      <w:pPr>
        <w:pStyle w:val="H6"/>
      </w:pPr>
      <w:r w:rsidRPr="00C31E24">
        <w:t>(1)</w:t>
      </w:r>
    </w:p>
    <w:p w14:paraId="5EE747E2"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registered and authorised for MCVIDEO Service }</w:t>
      </w:r>
    </w:p>
    <w:p w14:paraId="69BD9D50" w14:textId="77777777" w:rsidR="00AD62C6" w:rsidRPr="00C31E24" w:rsidRDefault="00AD62C6" w:rsidP="00AD62C6">
      <w:pPr>
        <w:pStyle w:val="PL"/>
        <w:rPr>
          <w:noProof w:val="0"/>
        </w:rPr>
      </w:pPr>
      <w:r w:rsidRPr="00C31E24">
        <w:rPr>
          <w:b/>
          <w:noProof w:val="0"/>
        </w:rPr>
        <w:t>ensure that</w:t>
      </w:r>
      <w:r w:rsidRPr="00C31E24">
        <w:rPr>
          <w:noProof w:val="0"/>
        </w:rPr>
        <w:t xml:space="preserve"> {</w:t>
      </w:r>
    </w:p>
    <w:p w14:paraId="2A48FBB4"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the MCVideo User requests to send a group selection change request to change the selected group of a targeted MCVIDEO user to a specific MCVideo group }</w:t>
      </w:r>
    </w:p>
    <w:p w14:paraId="4CECE29C"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sends a SIP MESSAGE message </w:t>
      </w:r>
      <w:r w:rsidRPr="00C31E24">
        <w:rPr>
          <w:b/>
          <w:bCs/>
          <w:noProof w:val="0"/>
        </w:rPr>
        <w:t>and</w:t>
      </w:r>
      <w:r w:rsidRPr="00C31E24">
        <w:rPr>
          <w:noProof w:val="0"/>
        </w:rPr>
        <w:t xml:space="preserve"> responds to a SIP MESSAGE message with a SIP 200 (OK) message }</w:t>
      </w:r>
    </w:p>
    <w:p w14:paraId="36BE59AF" w14:textId="77777777" w:rsidR="00AD62C6" w:rsidRPr="00C31E24" w:rsidRDefault="00AD62C6" w:rsidP="00AD62C6">
      <w:pPr>
        <w:pStyle w:val="PL"/>
        <w:rPr>
          <w:noProof w:val="0"/>
        </w:rPr>
      </w:pPr>
      <w:r w:rsidRPr="00C31E24">
        <w:rPr>
          <w:noProof w:val="0"/>
        </w:rPr>
        <w:t xml:space="preserve">            }</w:t>
      </w:r>
    </w:p>
    <w:p w14:paraId="3F834E57" w14:textId="77777777" w:rsidR="00AD62C6" w:rsidRPr="00C31E24" w:rsidRDefault="00AD62C6" w:rsidP="00AD62C6">
      <w:pPr>
        <w:pStyle w:val="PL"/>
        <w:rPr>
          <w:noProof w:val="0"/>
        </w:rPr>
      </w:pPr>
    </w:p>
    <w:p w14:paraId="2B612930" w14:textId="77777777" w:rsidR="00AD62C6" w:rsidRPr="00C31E24" w:rsidRDefault="00AD62C6" w:rsidP="00AD62C6">
      <w:pPr>
        <w:pStyle w:val="H6"/>
      </w:pPr>
      <w:r w:rsidRPr="00C31E24">
        <w:t>6.1.4.1.2</w:t>
      </w:r>
      <w:r w:rsidRPr="00C31E24">
        <w:tab/>
        <w:t>Conformance Requirements</w:t>
      </w:r>
    </w:p>
    <w:p w14:paraId="4975D826" w14:textId="77777777" w:rsidR="00AD62C6" w:rsidRPr="00C31E24" w:rsidRDefault="00AD62C6" w:rsidP="00AD62C6">
      <w:r w:rsidRPr="00C31E24">
        <w:t>References: The conformance requirements covered in the present TC are specified in: TS 24.281 clause 9.2.4.2.1. Unless otherwise stated these are Rel-15 requirements.</w:t>
      </w:r>
    </w:p>
    <w:p w14:paraId="48F20F1C" w14:textId="77777777" w:rsidR="00AD62C6" w:rsidRPr="00C31E24" w:rsidRDefault="00AD62C6" w:rsidP="00AD62C6">
      <w:r w:rsidRPr="00C31E24">
        <w:t>[TS 24.281, clause 9.2.4.2.1]</w:t>
      </w:r>
    </w:p>
    <w:p w14:paraId="093A6ED4" w14:textId="77777777" w:rsidR="00AD62C6" w:rsidRPr="00C31E24" w:rsidRDefault="00AD62C6" w:rsidP="00AD62C6">
      <w:r w:rsidRPr="00C31E24">
        <w:t>Upon receiving a request from the MCVideo user to send a group selection change request to change the selected group of a targeted MCVideo user to a specific MCVideo group, the MCVideo client:</w:t>
      </w:r>
    </w:p>
    <w:p w14:paraId="21BA83B3" w14:textId="77777777" w:rsidR="00AD62C6" w:rsidRPr="00C31E24" w:rsidRDefault="00AD62C6" w:rsidP="00AD62C6">
      <w:pPr>
        <w:pStyle w:val="B1"/>
      </w:pPr>
      <w:r w:rsidRPr="00C31E24">
        <w:t>1)</w:t>
      </w:r>
      <w:r w:rsidRPr="00C31E24">
        <w:tab/>
        <w:t>if:</w:t>
      </w:r>
    </w:p>
    <w:p w14:paraId="0B5B24D9" w14:textId="77777777" w:rsidR="00AD62C6" w:rsidRPr="00C31E24" w:rsidRDefault="00AD62C6" w:rsidP="00AD62C6">
      <w:pPr>
        <w:pStyle w:val="B2"/>
      </w:pPr>
      <w:r w:rsidRPr="00C31E24">
        <w:t>a)</w:t>
      </w:r>
      <w:r w:rsidRPr="00C31E24">
        <w:tab/>
        <w:t>the &lt;RemoteGroupSelectionURIList&gt; element does not exist in the MCVideo user profile document with one or more &lt;entry&gt; elements (see the MCVideo user profile document in 3GPP TS 24.484 [25]); or</w:t>
      </w:r>
    </w:p>
    <w:p w14:paraId="42A162DD" w14:textId="77777777" w:rsidR="00AD62C6" w:rsidRPr="00C31E24" w:rsidRDefault="00AD62C6" w:rsidP="00AD62C6">
      <w:pPr>
        <w:pStyle w:val="B2"/>
        <w:rPr>
          <w:lang w:eastAsia="ko-KR"/>
        </w:rPr>
      </w:pPr>
      <w:r w:rsidRPr="00C31E24">
        <w:rPr>
          <w:lang w:eastAsia="ko-KR"/>
        </w:rPr>
        <w:t>b)</w:t>
      </w:r>
      <w:r w:rsidRPr="00C31E24">
        <w:rPr>
          <w:lang w:eastAsia="ko-KR"/>
        </w:rPr>
        <w:tab/>
        <w:t xml:space="preserve">the </w:t>
      </w:r>
      <w:r w:rsidRPr="00C31E24">
        <w:t xml:space="preserve">&lt;RemoteGroupSelectionURIList&gt; element </w:t>
      </w:r>
      <w:r w:rsidRPr="00C31E24">
        <w:rPr>
          <w:lang w:eastAsia="ko-KR"/>
        </w:rPr>
        <w:t xml:space="preserve">exists in the MCVideo user profile document and the MCVideo ID of the </w:t>
      </w:r>
      <w:r w:rsidRPr="00C31E24">
        <w:t xml:space="preserve">targeted MCVideo user </w:t>
      </w:r>
      <w:r w:rsidRPr="00C31E24">
        <w:rPr>
          <w:lang w:eastAsia="ko-KR"/>
        </w:rPr>
        <w:t>does not match with one of the &lt;entry&gt; elements of the &lt;</w:t>
      </w:r>
      <w:r w:rsidRPr="00C31E24">
        <w:t>RemoteGroupSelectionURIList</w:t>
      </w:r>
      <w:r w:rsidRPr="00C31E24">
        <w:rPr>
          <w:lang w:eastAsia="ko-KR"/>
        </w:rPr>
        <w:t>&gt; element of the MCVideo user profile document (see the MCVideo user profile document in 3GPP TS 24.484 [25]);</w:t>
      </w:r>
    </w:p>
    <w:p w14:paraId="445A7D72" w14:textId="77777777" w:rsidR="00AD62C6" w:rsidRPr="00C31E24" w:rsidRDefault="00AD62C6" w:rsidP="00AD62C6">
      <w:pPr>
        <w:pStyle w:val="B2"/>
        <w:rPr>
          <w:lang w:eastAsia="ko-KR"/>
        </w:rPr>
      </w:pPr>
      <w:r w:rsidRPr="00C31E24">
        <w:rPr>
          <w:lang w:eastAsia="ko-KR"/>
        </w:rPr>
        <w:t>then:</w:t>
      </w:r>
    </w:p>
    <w:p w14:paraId="5E8B4AFD" w14:textId="77777777" w:rsidR="00AD62C6" w:rsidRPr="00C31E24" w:rsidRDefault="00AD62C6" w:rsidP="00AD62C6">
      <w:pPr>
        <w:pStyle w:val="B2"/>
      </w:pPr>
      <w:r w:rsidRPr="00C31E24">
        <w:t>a)</w:t>
      </w:r>
      <w:r w:rsidRPr="00C31E24">
        <w:tab/>
        <w:t>should indicate to the requesting MCVideo user that they are not authorised to change the selected MCVideo group of the targeted MCVideo user; and</w:t>
      </w:r>
    </w:p>
    <w:p w14:paraId="20C8BE2E" w14:textId="77777777" w:rsidR="00AD62C6" w:rsidRPr="00C31E24" w:rsidRDefault="00AD62C6" w:rsidP="00AD62C6">
      <w:pPr>
        <w:pStyle w:val="B2"/>
      </w:pPr>
      <w:r w:rsidRPr="00C31E24">
        <w:t>b)</w:t>
      </w:r>
      <w:r w:rsidRPr="00C31E24">
        <w:tab/>
        <w:t xml:space="preserve">shall skip the rest of the steps of the present clause; </w:t>
      </w:r>
    </w:p>
    <w:p w14:paraId="50349E43" w14:textId="77777777" w:rsidR="00AD62C6" w:rsidRPr="00C31E24" w:rsidRDefault="00AD62C6" w:rsidP="00AD62C6">
      <w:pPr>
        <w:pStyle w:val="B1"/>
      </w:pPr>
      <w:r w:rsidRPr="00C31E24">
        <w:t>2)</w:t>
      </w:r>
      <w:r w:rsidRPr="00C31E24">
        <w:tab/>
        <w:t xml:space="preserve">shall </w:t>
      </w:r>
      <w:r w:rsidRPr="00C31E24">
        <w:rPr>
          <w:rFonts w:eastAsia="SimSun"/>
        </w:rPr>
        <w:t xml:space="preserve">generate a SIP MESSAGE request in accordance with 3GPP TS 24.229 [11] and </w:t>
      </w:r>
      <w:r w:rsidRPr="00C31E24">
        <w:rPr>
          <w:lang w:eastAsia="ko-KR"/>
        </w:rPr>
        <w:t xml:space="preserve">IETF RFC 3428 [17] </w:t>
      </w:r>
      <w:r w:rsidRPr="00C31E24">
        <w:t>with the following clarifications:</w:t>
      </w:r>
    </w:p>
    <w:p w14:paraId="0DA848FC" w14:textId="77777777" w:rsidR="00AD62C6" w:rsidRPr="00C31E24" w:rsidRDefault="00AD62C6" w:rsidP="00AD62C6">
      <w:pPr>
        <w:pStyle w:val="B2"/>
      </w:pPr>
      <w:r w:rsidRPr="00C31E24">
        <w:t>a)</w:t>
      </w:r>
      <w:r w:rsidRPr="00C31E24">
        <w:tab/>
        <w:t>shall include the ICSI value "urn:urn-7:3gpp-service.ims.icsi.mcvideo" (</w:t>
      </w:r>
      <w:r w:rsidRPr="00C31E24">
        <w:rPr>
          <w:lang w:eastAsia="zh-CN"/>
        </w:rPr>
        <w:t xml:space="preserve">coded as specified in </w:t>
      </w:r>
      <w:r w:rsidRPr="00C31E24">
        <w:t>3GPP TS 24.229 [11]</w:t>
      </w:r>
      <w:r w:rsidRPr="00C31E24">
        <w:rPr>
          <w:lang w:eastAsia="zh-CN"/>
        </w:rPr>
        <w:t xml:space="preserve">), </w:t>
      </w:r>
      <w:r w:rsidRPr="00C31E24">
        <w:t>in a P-Preferred-Service header field according to IETF </w:t>
      </w:r>
      <w:r w:rsidRPr="00C31E24">
        <w:rPr>
          <w:rFonts w:eastAsia="MS Mincho"/>
        </w:rPr>
        <w:t xml:space="preserve">RFC 6050 [14] </w:t>
      </w:r>
      <w:r w:rsidRPr="00C31E24">
        <w:t>in the SIP MESSAGE request;</w:t>
      </w:r>
    </w:p>
    <w:p w14:paraId="0C049A75" w14:textId="77777777" w:rsidR="00AD62C6" w:rsidRPr="00C31E24" w:rsidRDefault="00AD62C6" w:rsidP="00AD62C6">
      <w:pPr>
        <w:pStyle w:val="B2"/>
      </w:pPr>
      <w:r w:rsidRPr="00C31E24">
        <w:t>b)</w:t>
      </w:r>
      <w:r w:rsidRPr="00C31E24">
        <w:tab/>
        <w:t xml:space="preserve">shall include an Accept-Contact header field with the </w:t>
      </w:r>
      <w:r w:rsidRPr="00C31E24">
        <w:rPr>
          <w:rFonts w:eastAsia="SimSun"/>
          <w:lang w:eastAsia="zh-CN"/>
        </w:rPr>
        <w:t>g.3gpp.icsi-ref</w:t>
      </w:r>
      <w:r w:rsidRPr="00C31E24">
        <w:t xml:space="preserve"> media feature tag containing the value of "urn:urn-7:3gpp-service.ims.icsi.mcvideo" along with the "require" and "explicit" header field parameters according to IETF RFC 3841 [20];</w:t>
      </w:r>
    </w:p>
    <w:p w14:paraId="27A622BE" w14:textId="77777777" w:rsidR="00AD62C6" w:rsidRPr="00C31E24" w:rsidRDefault="00AD62C6" w:rsidP="00AD62C6">
      <w:pPr>
        <w:pStyle w:val="B2"/>
      </w:pPr>
      <w:r w:rsidRPr="00C31E24">
        <w:t>c)</w:t>
      </w:r>
      <w:r w:rsidRPr="00C31E24">
        <w:tab/>
        <w:t>may include a P-Preferred-Identity header field in the SIP MESSAGE request containing a public user identity as specified in 3GPP TS 24.229 [11]; and</w:t>
      </w:r>
    </w:p>
    <w:p w14:paraId="2B8F9B42" w14:textId="77777777" w:rsidR="00AD62C6" w:rsidRPr="00C31E24" w:rsidRDefault="00AD62C6" w:rsidP="00AD62C6">
      <w:pPr>
        <w:pStyle w:val="B2"/>
      </w:pPr>
      <w:r w:rsidRPr="00C31E24">
        <w:t>d)</w:t>
      </w:r>
      <w:r w:rsidRPr="00C31E24">
        <w:tab/>
        <w:t>shall include an application/vnd.3gpp.mcvideo-info+xml MIME body as specified in clause F.1 with the &lt;mcvideoinfo&gt; element containing the &lt;mcvideo-Params&gt; element with the &lt;anyExt&gt; element containing:</w:t>
      </w:r>
    </w:p>
    <w:p w14:paraId="3F43EA59" w14:textId="77777777" w:rsidR="00AD62C6" w:rsidRPr="00C31E24" w:rsidRDefault="00AD62C6" w:rsidP="00AD62C6">
      <w:pPr>
        <w:pStyle w:val="B3"/>
      </w:pPr>
      <w:r w:rsidRPr="00C31E24">
        <w:t>i)</w:t>
      </w:r>
      <w:r w:rsidRPr="00C31E24">
        <w:tab/>
        <w:t>the &lt;mcvideo-request-uri&gt;  set to the MCVideo group identity to be selected by the targeted MCVideo user; and</w:t>
      </w:r>
    </w:p>
    <w:p w14:paraId="2B823B17" w14:textId="77777777" w:rsidR="00AD62C6" w:rsidRPr="00C31E24" w:rsidRDefault="00AD62C6" w:rsidP="00AD62C6">
      <w:pPr>
        <w:pStyle w:val="B3"/>
      </w:pPr>
      <w:r w:rsidRPr="00C31E24">
        <w:t>ii)</w:t>
      </w:r>
      <w:r w:rsidRPr="00C31E24">
        <w:tab/>
        <w:t>the &lt;request-type&gt; element set to a value of "group-selection-change-request</w:t>
      </w:r>
      <w:r w:rsidRPr="00C31E24">
        <w:rPr>
          <w:lang w:eastAsia="ko-KR"/>
        </w:rPr>
        <w:t>"</w:t>
      </w:r>
      <w:r w:rsidRPr="00C31E24">
        <w:t>; and</w:t>
      </w:r>
    </w:p>
    <w:p w14:paraId="3E21A444" w14:textId="77777777" w:rsidR="00AD62C6" w:rsidRPr="00C31E24" w:rsidRDefault="00AD62C6" w:rsidP="00AD62C6">
      <w:pPr>
        <w:pStyle w:val="B2"/>
      </w:pPr>
      <w:r w:rsidRPr="00C31E24">
        <w:t>e)</w:t>
      </w:r>
      <w:r w:rsidRPr="00C31E24">
        <w:tab/>
        <w:t>shall insert in the SIP MESSAGE request a MIME resource-lists body with the MCVideo ID of the targeted MCVideo user, according to rules and procedures of IETF RFC 5366 [37];</w:t>
      </w:r>
    </w:p>
    <w:p w14:paraId="2BA7A669" w14:textId="77777777" w:rsidR="00AD62C6" w:rsidRPr="00C31E24" w:rsidRDefault="00AD62C6" w:rsidP="00AD62C6">
      <w:pPr>
        <w:pStyle w:val="B1"/>
        <w:rPr>
          <w:rFonts w:eastAsia="SimSun"/>
        </w:rPr>
      </w:pPr>
      <w:r w:rsidRPr="00C31E24">
        <w:rPr>
          <w:lang w:eastAsia="ko-KR"/>
        </w:rPr>
        <w:t>3)</w:t>
      </w:r>
      <w:r w:rsidRPr="00C31E24">
        <w:rPr>
          <w:lang w:eastAsia="ko-KR"/>
        </w:rPr>
        <w:tab/>
      </w:r>
      <w:r w:rsidRPr="00C31E24">
        <w:rPr>
          <w:rFonts w:eastAsia="SimSun"/>
        </w:rPr>
        <w:t xml:space="preserve">shall set the Request-URI to the public service identity </w:t>
      </w:r>
      <w:r w:rsidRPr="00C31E24">
        <w:t>identifying the participating MCVideo function serving the MCVideo user</w:t>
      </w:r>
      <w:r w:rsidRPr="00C31E24">
        <w:rPr>
          <w:rFonts w:eastAsia="SimSun"/>
        </w:rPr>
        <w:t>; and</w:t>
      </w:r>
    </w:p>
    <w:p w14:paraId="59A7DE96" w14:textId="77777777" w:rsidR="00AD62C6" w:rsidRPr="00C31E24" w:rsidRDefault="00AD62C6" w:rsidP="00AD62C6">
      <w:pPr>
        <w:pStyle w:val="B1"/>
      </w:pPr>
      <w:r w:rsidRPr="00C31E24">
        <w:rPr>
          <w:lang w:eastAsia="ko-KR"/>
        </w:rPr>
        <w:t>4)</w:t>
      </w:r>
      <w:r w:rsidRPr="00C31E24">
        <w:rPr>
          <w:lang w:eastAsia="ko-KR"/>
        </w:rPr>
        <w:tab/>
        <w:t xml:space="preserve">shall send the </w:t>
      </w:r>
      <w:r w:rsidRPr="00C31E24">
        <w:rPr>
          <w:rFonts w:eastAsia="SimSun"/>
        </w:rPr>
        <w:t>SIP MESSAGE request according to rules and procedures of 3GPP TS 24.229 [11].</w:t>
      </w:r>
    </w:p>
    <w:p w14:paraId="18131588" w14:textId="77777777" w:rsidR="00AD62C6" w:rsidRPr="00C31E24" w:rsidRDefault="00AD62C6" w:rsidP="00AD62C6">
      <w:r w:rsidRPr="00C31E24">
        <w:t>Upon receipt of a SIP 4xx, 5xx or 6xx response to the SIP MESSAGE request, should indicate to the MCVideo user the failure of the sent group selection change request and not continue with the rest of the steps.</w:t>
      </w:r>
    </w:p>
    <w:p w14:paraId="2F2DD19B" w14:textId="77777777" w:rsidR="00AD62C6" w:rsidRPr="00C31E24" w:rsidRDefault="00AD62C6" w:rsidP="00AD62C6">
      <w:r w:rsidRPr="00C31E24">
        <w:t>Upon receiving a "SIP MESSAGE request for group selection change response for terminating client", the MCVideo client:</w:t>
      </w:r>
    </w:p>
    <w:p w14:paraId="0BCF00ED" w14:textId="77777777" w:rsidR="00AD62C6" w:rsidRPr="00C31E24" w:rsidRDefault="00AD62C6" w:rsidP="00AD62C6">
      <w:pPr>
        <w:pStyle w:val="B1"/>
      </w:pPr>
      <w:r w:rsidRPr="00C31E24">
        <w:t>1)</w:t>
      </w:r>
      <w:r w:rsidRPr="00C31E24">
        <w:tab/>
        <w:t>shall determine the success or failure of the sent group selection change request from the value of the &lt;selected-group-change-outcome&gt; element contained in the &lt;anyExt&gt; element of the &lt;mcvideo-Params&gt; element  of the &lt;mcvideoinfo&gt; element of the application/vnd.3gpp.mcvideo-info+xml MIME body included in the received SIP MESSAGE request; and</w:t>
      </w:r>
    </w:p>
    <w:p w14:paraId="1F6340DE" w14:textId="77777777" w:rsidR="00AD62C6" w:rsidRPr="00C31E24" w:rsidRDefault="00AD62C6" w:rsidP="00AD62C6">
      <w:pPr>
        <w:pStyle w:val="B1"/>
      </w:pPr>
      <w:r w:rsidRPr="00C31E24">
        <w:t>2)</w:t>
      </w:r>
      <w:r w:rsidRPr="00C31E24">
        <w:tab/>
        <w:t>should indicate to the MCVideo user the success or failure of the sent group selection change request.</w:t>
      </w:r>
    </w:p>
    <w:p w14:paraId="3DBC440A" w14:textId="77777777" w:rsidR="00AD62C6" w:rsidRPr="00C31E24" w:rsidRDefault="00AD62C6" w:rsidP="00AD62C6">
      <w:pPr>
        <w:pStyle w:val="H6"/>
      </w:pPr>
      <w:r w:rsidRPr="00C31E24">
        <w:t>6.1.4.1.3</w:t>
      </w:r>
      <w:r w:rsidRPr="00C31E24">
        <w:tab/>
        <w:t>Test description</w:t>
      </w:r>
    </w:p>
    <w:p w14:paraId="7A8B00BB" w14:textId="77777777" w:rsidR="00AD62C6" w:rsidRPr="00C31E24" w:rsidRDefault="00AD62C6" w:rsidP="00AD62C6">
      <w:pPr>
        <w:pStyle w:val="H6"/>
      </w:pPr>
      <w:r w:rsidRPr="00C31E24">
        <w:t>6.1.4.1.3.1</w:t>
      </w:r>
      <w:r w:rsidRPr="00C31E24">
        <w:tab/>
        <w:t>Pre-test conditions</w:t>
      </w:r>
    </w:p>
    <w:p w14:paraId="41A8029D" w14:textId="77777777" w:rsidR="00AD62C6" w:rsidRPr="00C31E24" w:rsidRDefault="00AD62C6" w:rsidP="00AD62C6">
      <w:pPr>
        <w:pStyle w:val="H6"/>
      </w:pPr>
      <w:r w:rsidRPr="00C31E24">
        <w:t>System Simulator:</w:t>
      </w:r>
    </w:p>
    <w:p w14:paraId="65792477" w14:textId="77777777" w:rsidR="00AD62C6" w:rsidRPr="00C31E24" w:rsidRDefault="00AD62C6" w:rsidP="00AD62C6">
      <w:pPr>
        <w:pStyle w:val="B1"/>
      </w:pPr>
      <w:r w:rsidRPr="00C31E24">
        <w:t>-</w:t>
      </w:r>
      <w:r w:rsidRPr="00C31E24">
        <w:tab/>
        <w:t>SS (MCVideo server)</w:t>
      </w:r>
    </w:p>
    <w:p w14:paraId="7378C47E" w14:textId="77777777" w:rsidR="00AD62C6" w:rsidRPr="00C31E24" w:rsidRDefault="00AD62C6" w:rsidP="00AD62C6">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B16F8C0" w14:textId="77777777" w:rsidR="00AD62C6" w:rsidRPr="00C31E24" w:rsidRDefault="00AD62C6" w:rsidP="00AD62C6">
      <w:pPr>
        <w:pStyle w:val="H6"/>
      </w:pPr>
      <w:r w:rsidRPr="00C31E24">
        <w:t>IUT:</w:t>
      </w:r>
    </w:p>
    <w:p w14:paraId="3B51DC01" w14:textId="77777777" w:rsidR="00AD62C6" w:rsidRPr="00C31E24" w:rsidRDefault="00AD62C6" w:rsidP="00AD62C6">
      <w:pPr>
        <w:pStyle w:val="B1"/>
      </w:pPr>
      <w:r w:rsidRPr="00C31E24">
        <w:t>-</w:t>
      </w:r>
      <w:r w:rsidRPr="00C31E24">
        <w:tab/>
        <w:t>UE (MCVideo client)</w:t>
      </w:r>
    </w:p>
    <w:p w14:paraId="4E71EEC0" w14:textId="77777777" w:rsidR="00AD62C6" w:rsidRPr="00C31E24" w:rsidRDefault="00AD62C6" w:rsidP="00AD62C6">
      <w:pPr>
        <w:pStyle w:val="B1"/>
      </w:pPr>
      <w:r w:rsidRPr="00C31E24">
        <w:t>-</w:t>
      </w:r>
      <w:r w:rsidRPr="00C31E24">
        <w:tab/>
        <w:t>The test USIM set as defined in TS 36.579-1 [2], subclause 5.5.10 is inserted.</w:t>
      </w:r>
    </w:p>
    <w:p w14:paraId="03E1142B" w14:textId="77777777" w:rsidR="00AD62C6" w:rsidRPr="00C31E24" w:rsidRDefault="00AD62C6" w:rsidP="00AD62C6">
      <w:pPr>
        <w:pStyle w:val="H6"/>
      </w:pPr>
      <w:r w:rsidRPr="00C31E24">
        <w:t>Preamble:</w:t>
      </w:r>
    </w:p>
    <w:p w14:paraId="6CCF75FB" w14:textId="77777777" w:rsidR="00AD62C6" w:rsidRPr="00C31E24" w:rsidRDefault="00AD62C6" w:rsidP="00AD62C6">
      <w:pPr>
        <w:pStyle w:val="B1"/>
      </w:pPr>
      <w:r w:rsidRPr="00C31E24">
        <w:t>-</w:t>
      </w:r>
      <w:r w:rsidRPr="00C31E24">
        <w:tab/>
        <w:t>The UE has performed the Generic Test Procedure for MCVideo UE registration as specified in TS 36.579-1 [2], subclause 5.4.2A.</w:t>
      </w:r>
    </w:p>
    <w:p w14:paraId="6DEE1F82" w14:textId="77777777" w:rsidR="00AD62C6" w:rsidRPr="00C31E24" w:rsidRDefault="00AD62C6" w:rsidP="00AD62C6">
      <w:pPr>
        <w:pStyle w:val="B1"/>
      </w:pPr>
      <w:r w:rsidRPr="00C31E24">
        <w:t>-</w:t>
      </w:r>
      <w:r w:rsidRPr="00C31E24">
        <w:tab/>
        <w:t>The MCVideo User performs the Generic Test Procedure for MCVideo Authorization/Configuration and Key Generation as specified in TS 36.579-1 [2], subclause 5.3.2A.</w:t>
      </w:r>
    </w:p>
    <w:p w14:paraId="633BABD8" w14:textId="77777777" w:rsidR="00AD62C6" w:rsidRPr="00C31E24" w:rsidRDefault="00AD62C6" w:rsidP="00AD62C6">
      <w:pPr>
        <w:pStyle w:val="B1"/>
      </w:pPr>
      <w:r w:rsidRPr="00C31E24">
        <w:t>-</w:t>
      </w:r>
      <w:r w:rsidRPr="00C31E24">
        <w:tab/>
        <w:t>UE States at the end of the preamble</w:t>
      </w:r>
    </w:p>
    <w:p w14:paraId="033C73C9" w14:textId="77777777" w:rsidR="00AD62C6" w:rsidRPr="00C31E24" w:rsidRDefault="00AD62C6" w:rsidP="00AD62C6">
      <w:pPr>
        <w:pStyle w:val="B2"/>
      </w:pPr>
      <w:r w:rsidRPr="00C31E24">
        <w:t>-</w:t>
      </w:r>
      <w:r w:rsidRPr="00C31E24">
        <w:tab/>
        <w:t>The UE is in E-UTRA Registered, Idle Mode state.</w:t>
      </w:r>
    </w:p>
    <w:p w14:paraId="4132923A" w14:textId="77777777" w:rsidR="00AD62C6" w:rsidRPr="00C31E24" w:rsidRDefault="00AD62C6" w:rsidP="00AD62C6">
      <w:pPr>
        <w:pStyle w:val="B2"/>
      </w:pPr>
      <w:r w:rsidRPr="00C31E24">
        <w:t>-</w:t>
      </w:r>
      <w:r w:rsidRPr="00C31E24">
        <w:tab/>
        <w:t>The MCVideo Client Application has been activated and User has registered-in as the MCVideo User with the Server as active user at the Client</w:t>
      </w:r>
    </w:p>
    <w:p w14:paraId="4C209B5B" w14:textId="77777777" w:rsidR="00AD62C6" w:rsidRPr="00C31E24" w:rsidRDefault="00AD62C6" w:rsidP="00AD62C6">
      <w:pPr>
        <w:pStyle w:val="H6"/>
      </w:pPr>
      <w:r w:rsidRPr="00C31E24">
        <w:t>6.1.4.1.3.2</w:t>
      </w:r>
      <w:r w:rsidRPr="00C31E24">
        <w:tab/>
        <w:t>Test procedure sequence</w:t>
      </w:r>
    </w:p>
    <w:p w14:paraId="19F4CC33" w14:textId="77777777" w:rsidR="00AD62C6" w:rsidRPr="00C31E24" w:rsidRDefault="00AD62C6" w:rsidP="00AD62C6">
      <w:pPr>
        <w:pStyle w:val="TH"/>
      </w:pPr>
      <w:r w:rsidRPr="00C31E24">
        <w:t>Table 6.1.4.1.3.2-1: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D62C6" w:rsidRPr="00C31E24" w14:paraId="3D39B232" w14:textId="77777777" w:rsidTr="00AD62C6">
        <w:tc>
          <w:tcPr>
            <w:tcW w:w="534" w:type="dxa"/>
            <w:tcBorders>
              <w:top w:val="single" w:sz="4" w:space="0" w:color="auto"/>
              <w:left w:val="single" w:sz="4" w:space="0" w:color="auto"/>
              <w:bottom w:val="nil"/>
              <w:right w:val="single" w:sz="4" w:space="0" w:color="auto"/>
            </w:tcBorders>
            <w:hideMark/>
          </w:tcPr>
          <w:p w14:paraId="5F4A87B5" w14:textId="77777777" w:rsidR="00AD62C6" w:rsidRPr="00C31E24" w:rsidRDefault="00AD62C6">
            <w:pPr>
              <w:pStyle w:val="TAH"/>
              <w:spacing w:line="254" w:lineRule="auto"/>
              <w:rPr>
                <w:lang w:eastAsia="en-US"/>
              </w:rPr>
            </w:pPr>
            <w:r w:rsidRPr="00C31E24">
              <w:rPr>
                <w:lang w:eastAsia="en-US"/>
              </w:rPr>
              <w:t>St</w:t>
            </w:r>
          </w:p>
        </w:tc>
        <w:tc>
          <w:tcPr>
            <w:tcW w:w="3968" w:type="dxa"/>
            <w:tcBorders>
              <w:top w:val="single" w:sz="4" w:space="0" w:color="auto"/>
              <w:left w:val="single" w:sz="4" w:space="0" w:color="auto"/>
              <w:bottom w:val="nil"/>
              <w:right w:val="single" w:sz="4" w:space="0" w:color="auto"/>
            </w:tcBorders>
            <w:hideMark/>
          </w:tcPr>
          <w:p w14:paraId="49451A06" w14:textId="77777777" w:rsidR="00AD62C6" w:rsidRPr="00C31E24" w:rsidRDefault="00AD62C6">
            <w:pPr>
              <w:pStyle w:val="TAH"/>
              <w:spacing w:line="254" w:lineRule="auto"/>
              <w:rPr>
                <w:lang w:eastAsia="en-US"/>
              </w:rPr>
            </w:pPr>
            <w:r w:rsidRPr="00C31E24">
              <w:rPr>
                <w:lang w:eastAsia="en-US"/>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B0427E6" w14:textId="77777777" w:rsidR="00AD62C6" w:rsidRPr="00C31E24" w:rsidRDefault="00AD62C6">
            <w:pPr>
              <w:pStyle w:val="TAH"/>
              <w:spacing w:line="254" w:lineRule="auto"/>
              <w:rPr>
                <w:lang w:eastAsia="en-US"/>
              </w:rPr>
            </w:pPr>
            <w:r w:rsidRPr="00C31E24">
              <w:rPr>
                <w:lang w:eastAsia="en-US"/>
              </w:rPr>
              <w:t>Message Sequence</w:t>
            </w:r>
          </w:p>
        </w:tc>
        <w:tc>
          <w:tcPr>
            <w:tcW w:w="565" w:type="dxa"/>
            <w:tcBorders>
              <w:top w:val="single" w:sz="4" w:space="0" w:color="auto"/>
              <w:left w:val="single" w:sz="4" w:space="0" w:color="auto"/>
              <w:bottom w:val="nil"/>
              <w:right w:val="single" w:sz="4" w:space="0" w:color="auto"/>
            </w:tcBorders>
            <w:hideMark/>
          </w:tcPr>
          <w:p w14:paraId="697BACF2" w14:textId="77777777" w:rsidR="00AD62C6" w:rsidRPr="00C31E24" w:rsidRDefault="00AD62C6">
            <w:pPr>
              <w:pStyle w:val="TAH"/>
              <w:spacing w:line="254" w:lineRule="auto"/>
              <w:rPr>
                <w:lang w:eastAsia="en-US"/>
              </w:rPr>
            </w:pPr>
            <w:r w:rsidRPr="00C31E24">
              <w:rPr>
                <w:lang w:eastAsia="en-US"/>
              </w:rPr>
              <w:t>TP</w:t>
            </w:r>
          </w:p>
        </w:tc>
        <w:tc>
          <w:tcPr>
            <w:tcW w:w="850" w:type="dxa"/>
            <w:tcBorders>
              <w:top w:val="single" w:sz="4" w:space="0" w:color="auto"/>
              <w:left w:val="single" w:sz="4" w:space="0" w:color="auto"/>
              <w:bottom w:val="nil"/>
              <w:right w:val="single" w:sz="4" w:space="0" w:color="auto"/>
            </w:tcBorders>
            <w:hideMark/>
          </w:tcPr>
          <w:p w14:paraId="48A6ACA3" w14:textId="77777777" w:rsidR="00AD62C6" w:rsidRPr="00C31E24" w:rsidRDefault="00AD62C6">
            <w:pPr>
              <w:pStyle w:val="TAH"/>
              <w:spacing w:line="254" w:lineRule="auto"/>
              <w:rPr>
                <w:lang w:eastAsia="en-US"/>
              </w:rPr>
            </w:pPr>
            <w:r w:rsidRPr="00C31E24">
              <w:rPr>
                <w:lang w:eastAsia="en-US"/>
              </w:rPr>
              <w:t>Verdict</w:t>
            </w:r>
          </w:p>
        </w:tc>
      </w:tr>
      <w:tr w:rsidR="00AD62C6" w:rsidRPr="00C31E24" w14:paraId="0263D423" w14:textId="77777777" w:rsidTr="00AD62C6">
        <w:tc>
          <w:tcPr>
            <w:tcW w:w="534" w:type="dxa"/>
            <w:tcBorders>
              <w:top w:val="nil"/>
              <w:left w:val="single" w:sz="4" w:space="0" w:color="auto"/>
              <w:bottom w:val="single" w:sz="4" w:space="0" w:color="auto"/>
              <w:right w:val="single" w:sz="4" w:space="0" w:color="auto"/>
            </w:tcBorders>
          </w:tcPr>
          <w:p w14:paraId="6975FEDB" w14:textId="77777777" w:rsidR="00AD62C6" w:rsidRPr="00C31E24" w:rsidRDefault="00AD62C6">
            <w:pPr>
              <w:pStyle w:val="TAH"/>
              <w:spacing w:line="254" w:lineRule="auto"/>
              <w:rPr>
                <w:lang w:eastAsia="en-US"/>
              </w:rPr>
            </w:pPr>
          </w:p>
        </w:tc>
        <w:tc>
          <w:tcPr>
            <w:tcW w:w="3968" w:type="dxa"/>
            <w:tcBorders>
              <w:top w:val="nil"/>
              <w:left w:val="single" w:sz="4" w:space="0" w:color="auto"/>
              <w:bottom w:val="single" w:sz="4" w:space="0" w:color="auto"/>
              <w:right w:val="single" w:sz="4" w:space="0" w:color="auto"/>
            </w:tcBorders>
          </w:tcPr>
          <w:p w14:paraId="6EBEF777" w14:textId="77777777" w:rsidR="00AD62C6" w:rsidRPr="00C31E24" w:rsidRDefault="00AD62C6">
            <w:pPr>
              <w:pStyle w:val="TAH"/>
              <w:spacing w:line="254" w:lineRule="auto"/>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2F287D41" w14:textId="77777777" w:rsidR="00AD62C6" w:rsidRPr="00C31E24" w:rsidRDefault="00AD62C6">
            <w:pPr>
              <w:pStyle w:val="TAH"/>
              <w:spacing w:line="254" w:lineRule="auto"/>
              <w:rPr>
                <w:lang w:eastAsia="en-US"/>
              </w:rPr>
            </w:pPr>
            <w:r w:rsidRPr="00C31E24">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3F59E52E" w14:textId="77777777" w:rsidR="00AD62C6" w:rsidRPr="00C31E24" w:rsidRDefault="00AD62C6">
            <w:pPr>
              <w:pStyle w:val="TAH"/>
              <w:spacing w:line="254" w:lineRule="auto"/>
              <w:rPr>
                <w:lang w:eastAsia="en-US"/>
              </w:rPr>
            </w:pPr>
            <w:r w:rsidRPr="00C31E24">
              <w:rPr>
                <w:lang w:eastAsia="en-US"/>
              </w:rPr>
              <w:t>Message</w:t>
            </w:r>
          </w:p>
        </w:tc>
        <w:tc>
          <w:tcPr>
            <w:tcW w:w="565" w:type="dxa"/>
            <w:tcBorders>
              <w:top w:val="nil"/>
              <w:left w:val="single" w:sz="4" w:space="0" w:color="auto"/>
              <w:bottom w:val="single" w:sz="4" w:space="0" w:color="auto"/>
              <w:right w:val="single" w:sz="4" w:space="0" w:color="auto"/>
            </w:tcBorders>
          </w:tcPr>
          <w:p w14:paraId="76B9E2E2" w14:textId="77777777" w:rsidR="00AD62C6" w:rsidRPr="00C31E24" w:rsidRDefault="00AD62C6">
            <w:pPr>
              <w:pStyle w:val="TAH"/>
              <w:spacing w:line="254" w:lineRule="auto"/>
              <w:rPr>
                <w:lang w:eastAsia="en-US"/>
              </w:rPr>
            </w:pPr>
          </w:p>
        </w:tc>
        <w:tc>
          <w:tcPr>
            <w:tcW w:w="850" w:type="dxa"/>
            <w:tcBorders>
              <w:top w:val="nil"/>
              <w:left w:val="single" w:sz="4" w:space="0" w:color="auto"/>
              <w:bottom w:val="single" w:sz="4" w:space="0" w:color="auto"/>
              <w:right w:val="single" w:sz="4" w:space="0" w:color="auto"/>
            </w:tcBorders>
          </w:tcPr>
          <w:p w14:paraId="5441FBC0" w14:textId="77777777" w:rsidR="00AD62C6" w:rsidRPr="00C31E24" w:rsidRDefault="00AD62C6">
            <w:pPr>
              <w:pStyle w:val="TAH"/>
              <w:spacing w:line="254" w:lineRule="auto"/>
              <w:rPr>
                <w:lang w:eastAsia="en-US"/>
              </w:rPr>
            </w:pPr>
          </w:p>
        </w:tc>
      </w:tr>
      <w:tr w:rsidR="00AD62C6" w:rsidRPr="00C31E24" w14:paraId="0C612C9A" w14:textId="77777777" w:rsidTr="00AD62C6">
        <w:tc>
          <w:tcPr>
            <w:tcW w:w="534" w:type="dxa"/>
            <w:tcBorders>
              <w:top w:val="single" w:sz="4" w:space="0" w:color="auto"/>
              <w:left w:val="single" w:sz="4" w:space="0" w:color="auto"/>
              <w:bottom w:val="single" w:sz="4" w:space="0" w:color="auto"/>
              <w:right w:val="single" w:sz="4" w:space="0" w:color="auto"/>
            </w:tcBorders>
            <w:hideMark/>
          </w:tcPr>
          <w:p w14:paraId="4ACDFEF5" w14:textId="77777777" w:rsidR="00AD62C6" w:rsidRPr="00C31E24" w:rsidRDefault="00AD62C6">
            <w:pPr>
              <w:pStyle w:val="TAC"/>
              <w:spacing w:line="254" w:lineRule="auto"/>
              <w:rPr>
                <w:lang w:eastAsia="en-US"/>
              </w:rPr>
            </w:pPr>
            <w:r w:rsidRPr="00C31E24">
              <w:rPr>
                <w:lang w:eastAsia="en-US"/>
              </w:rPr>
              <w:t>1</w:t>
            </w:r>
          </w:p>
        </w:tc>
        <w:tc>
          <w:tcPr>
            <w:tcW w:w="3968" w:type="dxa"/>
            <w:tcBorders>
              <w:top w:val="single" w:sz="4" w:space="0" w:color="auto"/>
              <w:left w:val="single" w:sz="4" w:space="0" w:color="auto"/>
              <w:bottom w:val="single" w:sz="4" w:space="0" w:color="auto"/>
              <w:right w:val="single" w:sz="4" w:space="0" w:color="auto"/>
            </w:tcBorders>
            <w:hideMark/>
          </w:tcPr>
          <w:p w14:paraId="5BBAD858" w14:textId="77777777" w:rsidR="00AD62C6" w:rsidRPr="00C31E24" w:rsidRDefault="00AD62C6">
            <w:pPr>
              <w:pStyle w:val="TAL"/>
              <w:spacing w:line="254" w:lineRule="auto"/>
              <w:rPr>
                <w:lang w:eastAsia="en-US"/>
              </w:rPr>
            </w:pPr>
            <w:r w:rsidRPr="00C31E24">
              <w:rPr>
                <w:lang w:eastAsia="en-US"/>
              </w:rPr>
              <w:t>Make the MCVideo User request to send a group selection change request to change the selected group of a targeted MCVideo user to a specific MCVideo group.</w:t>
            </w:r>
          </w:p>
          <w:p w14:paraId="2A0A828F" w14:textId="77777777" w:rsidR="00AD62C6" w:rsidRPr="00C31E24" w:rsidRDefault="00AD62C6">
            <w:pPr>
              <w:pStyle w:val="TAL"/>
              <w:spacing w:line="254" w:lineRule="auto"/>
              <w:rPr>
                <w:lang w:eastAsia="en-US"/>
              </w:rPr>
            </w:pPr>
            <w:r w:rsidRPr="00C31E24">
              <w:rPr>
                <w:lang w:eastAsia="en-US"/>
              </w:rPr>
              <w:t>(NOTE 1)</w:t>
            </w:r>
          </w:p>
        </w:tc>
        <w:tc>
          <w:tcPr>
            <w:tcW w:w="708" w:type="dxa"/>
            <w:tcBorders>
              <w:top w:val="single" w:sz="4" w:space="0" w:color="auto"/>
              <w:left w:val="single" w:sz="4" w:space="0" w:color="auto"/>
              <w:bottom w:val="single" w:sz="4" w:space="0" w:color="auto"/>
              <w:right w:val="single" w:sz="4" w:space="0" w:color="auto"/>
            </w:tcBorders>
            <w:hideMark/>
          </w:tcPr>
          <w:p w14:paraId="703F7293" w14:textId="77777777" w:rsidR="00AD62C6" w:rsidRPr="00C31E24" w:rsidRDefault="00AD62C6">
            <w:pPr>
              <w:pStyle w:val="TAC"/>
              <w:spacing w:line="254" w:lineRule="auto"/>
              <w:rPr>
                <w:lang w:eastAsia="en-US"/>
              </w:rPr>
            </w:pPr>
            <w:r w:rsidRPr="00C31E24">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D1B6E4F" w14:textId="77777777" w:rsidR="00AD62C6" w:rsidRPr="00C31E24" w:rsidRDefault="00AD62C6">
            <w:pPr>
              <w:pStyle w:val="TAL"/>
              <w:spacing w:line="254" w:lineRule="auto"/>
              <w:rPr>
                <w:lang w:eastAsia="en-US"/>
              </w:rPr>
            </w:pPr>
            <w:r w:rsidRPr="00C31E24">
              <w:rPr>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30639EBF" w14:textId="77777777" w:rsidR="00AD62C6" w:rsidRPr="00C31E24" w:rsidRDefault="00AD62C6">
            <w:pPr>
              <w:pStyle w:val="TAC"/>
              <w:spacing w:line="254" w:lineRule="auto"/>
              <w:rPr>
                <w:lang w:eastAsia="en-US"/>
              </w:rPr>
            </w:pPr>
            <w:r w:rsidRPr="00C31E24">
              <w:rPr>
                <w:lang w:eastAsia="en-US"/>
              </w:rPr>
              <w:t>-</w:t>
            </w:r>
          </w:p>
        </w:tc>
        <w:tc>
          <w:tcPr>
            <w:tcW w:w="850" w:type="dxa"/>
            <w:tcBorders>
              <w:top w:val="single" w:sz="4" w:space="0" w:color="auto"/>
              <w:left w:val="single" w:sz="4" w:space="0" w:color="auto"/>
              <w:bottom w:val="single" w:sz="4" w:space="0" w:color="auto"/>
              <w:right w:val="single" w:sz="4" w:space="0" w:color="auto"/>
            </w:tcBorders>
            <w:hideMark/>
          </w:tcPr>
          <w:p w14:paraId="78CDDB40" w14:textId="77777777" w:rsidR="00AD62C6" w:rsidRPr="00C31E24" w:rsidRDefault="00AD62C6">
            <w:pPr>
              <w:pStyle w:val="TAC"/>
              <w:spacing w:line="254" w:lineRule="auto"/>
              <w:rPr>
                <w:lang w:eastAsia="en-US"/>
              </w:rPr>
            </w:pPr>
            <w:r w:rsidRPr="00C31E24">
              <w:rPr>
                <w:lang w:eastAsia="en-US"/>
              </w:rPr>
              <w:t>-</w:t>
            </w:r>
          </w:p>
        </w:tc>
      </w:tr>
      <w:tr w:rsidR="00AD62C6" w:rsidRPr="00C31E24" w14:paraId="2CE044C6" w14:textId="77777777" w:rsidTr="00AD62C6">
        <w:tc>
          <w:tcPr>
            <w:tcW w:w="534" w:type="dxa"/>
            <w:tcBorders>
              <w:top w:val="single" w:sz="4" w:space="0" w:color="auto"/>
              <w:left w:val="single" w:sz="4" w:space="0" w:color="auto"/>
              <w:bottom w:val="single" w:sz="4" w:space="0" w:color="auto"/>
              <w:right w:val="single" w:sz="4" w:space="0" w:color="auto"/>
            </w:tcBorders>
            <w:hideMark/>
          </w:tcPr>
          <w:p w14:paraId="06F8B749" w14:textId="77777777" w:rsidR="00AD62C6" w:rsidRPr="00C31E24" w:rsidRDefault="00AD62C6">
            <w:pPr>
              <w:pStyle w:val="TAC"/>
              <w:spacing w:line="254" w:lineRule="auto"/>
              <w:rPr>
                <w:lang w:eastAsia="en-US"/>
              </w:rPr>
            </w:pPr>
            <w:r w:rsidRPr="00C31E24">
              <w:rPr>
                <w:rFonts w:eastAsia="Calibri"/>
                <w:lang w:eastAsia="en-US"/>
              </w:rPr>
              <w:t>2</w:t>
            </w:r>
          </w:p>
        </w:tc>
        <w:tc>
          <w:tcPr>
            <w:tcW w:w="3968" w:type="dxa"/>
            <w:tcBorders>
              <w:top w:val="single" w:sz="4" w:space="0" w:color="auto"/>
              <w:left w:val="single" w:sz="4" w:space="0" w:color="auto"/>
              <w:bottom w:val="single" w:sz="4" w:space="0" w:color="auto"/>
              <w:right w:val="single" w:sz="4" w:space="0" w:color="auto"/>
            </w:tcBorders>
            <w:hideMark/>
          </w:tcPr>
          <w:p w14:paraId="0E9C2CDC" w14:textId="77777777" w:rsidR="00AD62C6" w:rsidRPr="00C31E24" w:rsidRDefault="00AD62C6">
            <w:pPr>
              <w:pStyle w:val="TAL"/>
              <w:spacing w:line="254" w:lineRule="auto"/>
              <w:rPr>
                <w:lang w:eastAsia="en-US"/>
              </w:rPr>
            </w:pPr>
            <w:r w:rsidRPr="00C31E24">
              <w:rPr>
                <w:rFonts w:eastAsia="Calibri"/>
                <w:lang w:eastAsia="en-US"/>
              </w:rPr>
              <w:t xml:space="preserve">Check: Does the UE (MCVIDEO Client) correctly perform </w:t>
            </w:r>
            <w:r w:rsidRPr="00C31E24">
              <w:rPr>
                <w:lang w:eastAsia="en-US"/>
              </w:rPr>
              <w:t>Generic Test Procedure for MCX SIP MESSAGE Request - Accept CO as described in TS 36.579-1 [2] Table 5.3.30.3-1 to change the selected group of a targeted MCVideo user to a specific MCVideo group?</w:t>
            </w:r>
          </w:p>
        </w:tc>
        <w:tc>
          <w:tcPr>
            <w:tcW w:w="708" w:type="dxa"/>
            <w:tcBorders>
              <w:top w:val="single" w:sz="4" w:space="0" w:color="auto"/>
              <w:left w:val="single" w:sz="4" w:space="0" w:color="auto"/>
              <w:bottom w:val="single" w:sz="4" w:space="0" w:color="auto"/>
              <w:right w:val="single" w:sz="4" w:space="0" w:color="auto"/>
            </w:tcBorders>
            <w:hideMark/>
          </w:tcPr>
          <w:p w14:paraId="1871B663" w14:textId="77777777" w:rsidR="00AD62C6" w:rsidRPr="00C31E24" w:rsidRDefault="00AD62C6">
            <w:pPr>
              <w:pStyle w:val="TAC"/>
              <w:spacing w:line="254" w:lineRule="auto"/>
              <w:rPr>
                <w:lang w:eastAsia="en-US"/>
              </w:rPr>
            </w:pPr>
            <w:r w:rsidRPr="00C31E24">
              <w:rPr>
                <w:rFonts w:eastAsia="Calibri"/>
                <w:szCs w:val="22"/>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5D6EABDC" w14:textId="77777777" w:rsidR="00AD62C6" w:rsidRPr="00C31E24" w:rsidRDefault="00AD62C6">
            <w:pPr>
              <w:pStyle w:val="TAL"/>
              <w:spacing w:line="254" w:lineRule="auto"/>
              <w:rPr>
                <w:lang w:eastAsia="en-US"/>
              </w:rPr>
            </w:pPr>
            <w:r w:rsidRPr="00C31E24">
              <w:rPr>
                <w:rFonts w:eastAsia="Calibri"/>
                <w:lang w:eastAsia="en-US"/>
              </w:rPr>
              <w:t>-</w:t>
            </w:r>
          </w:p>
        </w:tc>
        <w:tc>
          <w:tcPr>
            <w:tcW w:w="565" w:type="dxa"/>
            <w:tcBorders>
              <w:top w:val="single" w:sz="4" w:space="0" w:color="auto"/>
              <w:left w:val="single" w:sz="4" w:space="0" w:color="auto"/>
              <w:bottom w:val="single" w:sz="4" w:space="0" w:color="auto"/>
              <w:right w:val="single" w:sz="4" w:space="0" w:color="auto"/>
            </w:tcBorders>
            <w:hideMark/>
          </w:tcPr>
          <w:p w14:paraId="79C40417" w14:textId="77777777" w:rsidR="00AD62C6" w:rsidRPr="00C31E24" w:rsidRDefault="00AD62C6">
            <w:pPr>
              <w:pStyle w:val="TAC"/>
              <w:spacing w:line="254" w:lineRule="auto"/>
              <w:rPr>
                <w:lang w:eastAsia="en-US"/>
              </w:rPr>
            </w:pPr>
            <w:r w:rsidRPr="00C31E24">
              <w:rPr>
                <w:rFonts w:eastAsia="Calibri"/>
                <w:szCs w:val="22"/>
                <w:lang w:eastAsia="en-US"/>
              </w:rPr>
              <w:t>1</w:t>
            </w:r>
          </w:p>
        </w:tc>
        <w:tc>
          <w:tcPr>
            <w:tcW w:w="850" w:type="dxa"/>
            <w:tcBorders>
              <w:top w:val="single" w:sz="4" w:space="0" w:color="auto"/>
              <w:left w:val="single" w:sz="4" w:space="0" w:color="auto"/>
              <w:bottom w:val="single" w:sz="4" w:space="0" w:color="auto"/>
              <w:right w:val="single" w:sz="4" w:space="0" w:color="auto"/>
            </w:tcBorders>
            <w:hideMark/>
          </w:tcPr>
          <w:p w14:paraId="6FDDD925" w14:textId="77777777" w:rsidR="00AD62C6" w:rsidRPr="00C31E24" w:rsidRDefault="00AD62C6">
            <w:pPr>
              <w:pStyle w:val="TAC"/>
              <w:spacing w:line="254" w:lineRule="auto"/>
              <w:rPr>
                <w:lang w:eastAsia="en-US"/>
              </w:rPr>
            </w:pPr>
            <w:r w:rsidRPr="00C31E24">
              <w:rPr>
                <w:rFonts w:eastAsia="Calibri"/>
                <w:szCs w:val="22"/>
                <w:lang w:eastAsia="en-US"/>
              </w:rPr>
              <w:t>-</w:t>
            </w:r>
          </w:p>
        </w:tc>
      </w:tr>
      <w:tr w:rsidR="00AD62C6" w:rsidRPr="00C31E24" w14:paraId="4F263FF8" w14:textId="77777777" w:rsidTr="00AD62C6">
        <w:tc>
          <w:tcPr>
            <w:tcW w:w="9603" w:type="dxa"/>
            <w:gridSpan w:val="6"/>
            <w:tcBorders>
              <w:top w:val="single" w:sz="4" w:space="0" w:color="auto"/>
              <w:left w:val="single" w:sz="4" w:space="0" w:color="auto"/>
              <w:bottom w:val="single" w:sz="4" w:space="0" w:color="auto"/>
              <w:right w:val="single" w:sz="4" w:space="0" w:color="auto"/>
            </w:tcBorders>
            <w:hideMark/>
          </w:tcPr>
          <w:p w14:paraId="32BB1BCC" w14:textId="77777777" w:rsidR="00AD62C6" w:rsidRPr="00C31E24" w:rsidRDefault="00AD62C6">
            <w:pPr>
              <w:pStyle w:val="TAN"/>
              <w:spacing w:line="254" w:lineRule="auto"/>
              <w:rPr>
                <w:lang w:eastAsia="en-US"/>
              </w:rPr>
            </w:pPr>
            <w:r w:rsidRPr="00C31E24">
              <w:rPr>
                <w:lang w:eastAsia="en-US"/>
              </w:rPr>
              <w:t>NOTE 1:</w:t>
            </w:r>
            <w:r w:rsidRPr="00C31E24">
              <w:rPr>
                <w:lang w:eastAsia="en-US"/>
              </w:rPr>
              <w:tab/>
              <w:t>This is expected to be done via a suitable implementation dependent MMI.</w:t>
            </w:r>
          </w:p>
        </w:tc>
      </w:tr>
    </w:tbl>
    <w:p w14:paraId="0970E54A" w14:textId="77777777" w:rsidR="00AD62C6" w:rsidRPr="00C31E24" w:rsidRDefault="00AD62C6" w:rsidP="00AD62C6"/>
    <w:p w14:paraId="4B18F357" w14:textId="77777777" w:rsidR="00AD62C6" w:rsidRPr="00C31E24" w:rsidRDefault="00AD62C6" w:rsidP="00AD62C6">
      <w:pPr>
        <w:pStyle w:val="H6"/>
      </w:pPr>
      <w:r w:rsidRPr="00C31E24">
        <w:t>6.1.4.1.3.3</w:t>
      </w:r>
      <w:r w:rsidRPr="00C31E24">
        <w:tab/>
        <w:t>Specific message contents</w:t>
      </w:r>
    </w:p>
    <w:p w14:paraId="173C37EF" w14:textId="77777777" w:rsidR="00AD62C6" w:rsidRPr="00C31E24" w:rsidRDefault="00AD62C6" w:rsidP="00AD62C6">
      <w:pPr>
        <w:pStyle w:val="TH"/>
      </w:pPr>
      <w:r w:rsidRPr="00C31E24">
        <w:t>Table 6.1.4.1.3.3-1: SIP MESSAGE (Step 2, Table 6.1.4.1.3.2-1; Step 2,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D62C6" w:rsidRPr="00C31E24" w14:paraId="6DF87EB3" w14:textId="77777777" w:rsidTr="00AD62C6">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C3A91CE" w14:textId="77777777" w:rsidR="00AD62C6" w:rsidRPr="00C31E24" w:rsidRDefault="00AD62C6">
            <w:pPr>
              <w:pStyle w:val="TAL"/>
              <w:spacing w:line="254" w:lineRule="auto"/>
              <w:rPr>
                <w:lang w:eastAsia="en-US"/>
              </w:rPr>
            </w:pPr>
            <w:r w:rsidRPr="00C31E24">
              <w:rPr>
                <w:lang w:eastAsia="en-US"/>
              </w:rPr>
              <w:t>Derivation Path: TS 36.579-1 [2], Table 5.5.2.7.1-1</w:t>
            </w:r>
          </w:p>
        </w:tc>
      </w:tr>
      <w:tr w:rsidR="00AD62C6" w:rsidRPr="00C31E24" w14:paraId="51F8A435"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71218466" w14:textId="77777777" w:rsidR="00AD62C6" w:rsidRPr="00C31E24" w:rsidRDefault="00AD62C6">
            <w:pPr>
              <w:pStyle w:val="TAH"/>
              <w:spacing w:line="256" w:lineRule="auto"/>
              <w:rPr>
                <w:lang w:eastAsia="en-US"/>
              </w:rPr>
            </w:pPr>
            <w:r w:rsidRPr="00C31E24">
              <w:rPr>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2DE12222" w14:textId="77777777" w:rsidR="00AD62C6" w:rsidRPr="00C31E24" w:rsidRDefault="00AD62C6">
            <w:pPr>
              <w:pStyle w:val="TAH"/>
              <w:spacing w:line="256" w:lineRule="auto"/>
              <w:rPr>
                <w:lang w:eastAsia="en-US"/>
              </w:rPr>
            </w:pPr>
            <w:r w:rsidRPr="00C31E24">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0E74D8A" w14:textId="77777777" w:rsidR="00AD62C6" w:rsidRPr="00C31E24" w:rsidRDefault="00AD62C6">
            <w:pPr>
              <w:pStyle w:val="TAH"/>
              <w:spacing w:line="256" w:lineRule="auto"/>
              <w:rPr>
                <w:lang w:eastAsia="en-US"/>
              </w:rPr>
            </w:pPr>
            <w:r w:rsidRPr="00C31E24">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34968325" w14:textId="77777777" w:rsidR="00AD62C6" w:rsidRPr="00C31E24" w:rsidRDefault="00AD62C6">
            <w:pPr>
              <w:pStyle w:val="TAH"/>
              <w:spacing w:line="256" w:lineRule="auto"/>
              <w:rPr>
                <w:lang w:eastAsia="en-US"/>
              </w:rPr>
            </w:pPr>
            <w:r w:rsidRPr="00C31E24">
              <w:rPr>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D31FE62"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3D9B013C"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AC05E58" w14:textId="77777777" w:rsidR="00AD62C6" w:rsidRPr="00C31E24" w:rsidRDefault="00AD62C6">
            <w:pPr>
              <w:pStyle w:val="TAL"/>
              <w:spacing w:line="256" w:lineRule="auto"/>
              <w:rPr>
                <w:b/>
                <w:bCs/>
                <w:lang w:eastAsia="en-US"/>
              </w:rPr>
            </w:pPr>
            <w:r w:rsidRPr="00C31E24">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50F02EAF"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93BCBD0"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606B50A"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7A5C2F99" w14:textId="77777777" w:rsidR="00AD62C6" w:rsidRPr="00C31E24" w:rsidRDefault="00AD62C6">
            <w:pPr>
              <w:pStyle w:val="TAL"/>
              <w:spacing w:line="256" w:lineRule="auto"/>
              <w:rPr>
                <w:lang w:eastAsia="en-US"/>
              </w:rPr>
            </w:pPr>
          </w:p>
        </w:tc>
      </w:tr>
      <w:tr w:rsidR="00AD62C6" w:rsidRPr="00C31E24" w14:paraId="5FE92FB5"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7E8B2FFD" w14:textId="77777777" w:rsidR="00AD62C6" w:rsidRPr="00C31E24" w:rsidRDefault="00AD62C6">
            <w:pPr>
              <w:pStyle w:val="TAL"/>
              <w:spacing w:line="256" w:lineRule="auto"/>
              <w:rPr>
                <w:lang w:eastAsia="en-US"/>
              </w:rPr>
            </w:pPr>
            <w:r w:rsidRPr="00C31E24">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3CBCEAE8"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368C92A2" w14:textId="77777777" w:rsidR="00AD62C6" w:rsidRPr="00C31E24" w:rsidRDefault="00AD62C6">
            <w:pPr>
              <w:pStyle w:val="TAL"/>
              <w:spacing w:line="256" w:lineRule="auto"/>
              <w:rPr>
                <w:b/>
                <w:bCs/>
                <w:lang w:eastAsia="en-US"/>
              </w:rPr>
            </w:pPr>
            <w:r w:rsidRPr="00C31E24">
              <w:rPr>
                <w:b/>
                <w:bCs/>
                <w:lang w:eastAsia="en-US"/>
              </w:rPr>
              <w:t>MCVideo Info</w:t>
            </w:r>
          </w:p>
        </w:tc>
        <w:tc>
          <w:tcPr>
            <w:tcW w:w="1418" w:type="dxa"/>
            <w:tcBorders>
              <w:top w:val="single" w:sz="4" w:space="0" w:color="auto"/>
              <w:left w:val="single" w:sz="4" w:space="0" w:color="auto"/>
              <w:bottom w:val="single" w:sz="4" w:space="0" w:color="auto"/>
              <w:right w:val="single" w:sz="4" w:space="0" w:color="auto"/>
            </w:tcBorders>
            <w:hideMark/>
          </w:tcPr>
          <w:p w14:paraId="49E22E36" w14:textId="77777777" w:rsidR="00AD62C6" w:rsidRPr="00C31E24" w:rsidRDefault="00AD62C6">
            <w:pPr>
              <w:rPr>
                <w:b/>
                <w:bCs/>
                <w:lang w:eastAsia="en-US"/>
              </w:rPr>
            </w:pPr>
          </w:p>
        </w:tc>
        <w:tc>
          <w:tcPr>
            <w:tcW w:w="1133" w:type="dxa"/>
            <w:tcBorders>
              <w:top w:val="single" w:sz="4" w:space="0" w:color="auto"/>
              <w:left w:val="single" w:sz="4" w:space="0" w:color="auto"/>
              <w:bottom w:val="single" w:sz="4" w:space="0" w:color="auto"/>
              <w:right w:val="single" w:sz="4" w:space="0" w:color="auto"/>
            </w:tcBorders>
          </w:tcPr>
          <w:p w14:paraId="0513B3E6" w14:textId="77777777" w:rsidR="00AD62C6" w:rsidRPr="00C31E24" w:rsidRDefault="00AD62C6">
            <w:pPr>
              <w:pStyle w:val="TAL"/>
              <w:spacing w:line="256" w:lineRule="auto"/>
              <w:rPr>
                <w:lang w:eastAsia="en-US"/>
              </w:rPr>
            </w:pPr>
          </w:p>
        </w:tc>
      </w:tr>
      <w:tr w:rsidR="00AD62C6" w:rsidRPr="00C31E24" w14:paraId="672A9021"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0FD81297" w14:textId="77777777" w:rsidR="00AD62C6" w:rsidRPr="00C31E24" w:rsidRDefault="00AD62C6">
            <w:pPr>
              <w:pStyle w:val="TAL"/>
              <w:spacing w:line="256" w:lineRule="auto"/>
              <w:rPr>
                <w:lang w:eastAsia="en-US"/>
              </w:rPr>
            </w:pPr>
            <w:r w:rsidRPr="00C31E24">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6F4DEA8B" w14:textId="77777777" w:rsidR="00AD62C6" w:rsidRPr="00C31E24" w:rsidRDefault="00AD62C6">
            <w:pPr>
              <w:pStyle w:val="TAL"/>
              <w:spacing w:line="256" w:lineRule="auto"/>
              <w:rPr>
                <w:lang w:eastAsia="en-US"/>
              </w:rPr>
            </w:pPr>
            <w:r w:rsidRPr="00C31E24">
              <w:rPr>
                <w:lang w:eastAsia="en-US"/>
              </w:rPr>
              <w:t>MCVideo-Info as described in Table 6.1.4.1.3.3-2</w:t>
            </w:r>
          </w:p>
        </w:tc>
        <w:tc>
          <w:tcPr>
            <w:tcW w:w="2126" w:type="dxa"/>
            <w:tcBorders>
              <w:top w:val="single" w:sz="4" w:space="0" w:color="auto"/>
              <w:left w:val="single" w:sz="4" w:space="0" w:color="auto"/>
              <w:bottom w:val="single" w:sz="4" w:space="0" w:color="auto"/>
              <w:right w:val="single" w:sz="4" w:space="0" w:color="auto"/>
            </w:tcBorders>
          </w:tcPr>
          <w:p w14:paraId="1B2BBF79"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85D4ADD"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2E0DEC2F" w14:textId="77777777" w:rsidR="00AD62C6" w:rsidRPr="00C31E24" w:rsidRDefault="00AD62C6">
            <w:pPr>
              <w:pStyle w:val="TAL"/>
              <w:spacing w:line="256" w:lineRule="auto"/>
              <w:rPr>
                <w:lang w:eastAsia="en-US"/>
              </w:rPr>
            </w:pPr>
          </w:p>
        </w:tc>
      </w:tr>
      <w:tr w:rsidR="00AD62C6" w:rsidRPr="00C31E24" w14:paraId="4124BC80"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66E81FA6" w14:textId="77777777" w:rsidR="00AD62C6" w:rsidRPr="00C31E24" w:rsidRDefault="00AD62C6">
            <w:pPr>
              <w:pStyle w:val="TAL"/>
              <w:spacing w:line="256" w:lineRule="auto"/>
              <w:rPr>
                <w:lang w:eastAsia="en-US"/>
              </w:rPr>
            </w:pPr>
            <w:r w:rsidRPr="00C31E24">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7212FF17"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5DD102C0" w14:textId="77777777" w:rsidR="00AD62C6" w:rsidRPr="00C31E24" w:rsidRDefault="00AD62C6">
            <w:pPr>
              <w:pStyle w:val="TAL"/>
              <w:spacing w:line="256" w:lineRule="auto"/>
              <w:rPr>
                <w:b/>
                <w:bCs/>
                <w:lang w:eastAsia="en-US"/>
              </w:rPr>
            </w:pPr>
            <w:r w:rsidRPr="00C31E24">
              <w:rPr>
                <w:b/>
                <w:bCs/>
                <w:lang w:eastAsia="en-US"/>
              </w:rPr>
              <w:t>Resource lists</w:t>
            </w:r>
          </w:p>
        </w:tc>
        <w:tc>
          <w:tcPr>
            <w:tcW w:w="1418" w:type="dxa"/>
            <w:tcBorders>
              <w:top w:val="single" w:sz="4" w:space="0" w:color="auto"/>
              <w:left w:val="single" w:sz="4" w:space="0" w:color="auto"/>
              <w:bottom w:val="single" w:sz="4" w:space="0" w:color="auto"/>
              <w:right w:val="single" w:sz="4" w:space="0" w:color="auto"/>
            </w:tcBorders>
          </w:tcPr>
          <w:p w14:paraId="36636115"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1D903A99" w14:textId="77777777" w:rsidR="00AD62C6" w:rsidRPr="00C31E24" w:rsidRDefault="00AD62C6">
            <w:pPr>
              <w:pStyle w:val="TAL"/>
              <w:spacing w:line="256" w:lineRule="auto"/>
              <w:rPr>
                <w:lang w:eastAsia="en-US"/>
              </w:rPr>
            </w:pPr>
          </w:p>
        </w:tc>
      </w:tr>
      <w:tr w:rsidR="00AD62C6" w:rsidRPr="00C31E24" w14:paraId="68E6482B"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396047D4" w14:textId="77777777" w:rsidR="00AD62C6" w:rsidRPr="00C31E24" w:rsidRDefault="00AD62C6">
            <w:pPr>
              <w:pStyle w:val="TAL"/>
              <w:spacing w:line="256" w:lineRule="auto"/>
              <w:rPr>
                <w:lang w:eastAsia="en-US"/>
              </w:rPr>
            </w:pPr>
            <w:r w:rsidRPr="00C31E24">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3DB054E0" w14:textId="77777777" w:rsidR="00AD62C6" w:rsidRPr="00C31E24" w:rsidRDefault="00AD62C6">
            <w:pPr>
              <w:pStyle w:val="TAL"/>
              <w:spacing w:line="256" w:lineRule="auto"/>
              <w:rPr>
                <w:lang w:eastAsia="en-US"/>
              </w:rPr>
            </w:pPr>
            <w:r w:rsidRPr="00C31E24">
              <w:rPr>
                <w:lang w:eastAsia="en-US"/>
              </w:rPr>
              <w:t>Resource-lists as described in Table 6.1.4.1.3.3-3</w:t>
            </w:r>
          </w:p>
        </w:tc>
        <w:tc>
          <w:tcPr>
            <w:tcW w:w="2126" w:type="dxa"/>
            <w:tcBorders>
              <w:top w:val="single" w:sz="4" w:space="0" w:color="auto"/>
              <w:left w:val="single" w:sz="4" w:space="0" w:color="auto"/>
              <w:bottom w:val="single" w:sz="4" w:space="0" w:color="auto"/>
              <w:right w:val="single" w:sz="4" w:space="0" w:color="auto"/>
            </w:tcBorders>
          </w:tcPr>
          <w:p w14:paraId="30B4EC71"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7DF8770"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55BAC1A" w14:textId="77777777" w:rsidR="00AD62C6" w:rsidRPr="00C31E24" w:rsidRDefault="00AD62C6">
            <w:pPr>
              <w:pStyle w:val="TAL"/>
              <w:spacing w:line="256" w:lineRule="auto"/>
              <w:rPr>
                <w:lang w:eastAsia="en-US"/>
              </w:rPr>
            </w:pPr>
          </w:p>
        </w:tc>
      </w:tr>
    </w:tbl>
    <w:p w14:paraId="656B9AF2" w14:textId="77777777" w:rsidR="00AD62C6" w:rsidRPr="00C31E24" w:rsidRDefault="00AD62C6" w:rsidP="00AD62C6"/>
    <w:p w14:paraId="6C242362" w14:textId="77777777" w:rsidR="00AD62C6" w:rsidRPr="00C31E24" w:rsidRDefault="00AD62C6" w:rsidP="00AD62C6">
      <w:pPr>
        <w:pStyle w:val="TH"/>
      </w:pPr>
      <w:r w:rsidRPr="00C31E24">
        <w:t>Table 6.1.4.1.3.3-2: MCVideo-Info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D62C6" w:rsidRPr="00C31E24" w14:paraId="3FD5C7C3" w14:textId="77777777" w:rsidTr="00AD62C6">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16E4EE7" w14:textId="77777777" w:rsidR="00AD62C6" w:rsidRPr="00C31E24" w:rsidRDefault="00AD62C6">
            <w:pPr>
              <w:pStyle w:val="TAL"/>
              <w:spacing w:line="254" w:lineRule="auto"/>
              <w:rPr>
                <w:lang w:eastAsia="en-US"/>
              </w:rPr>
            </w:pPr>
            <w:r w:rsidRPr="00C31E24">
              <w:rPr>
                <w:lang w:eastAsia="en-US"/>
              </w:rPr>
              <w:t>Derivation Path: TS 36.579-1 [2], Table 5.5.3.2.1-2</w:t>
            </w:r>
          </w:p>
        </w:tc>
      </w:tr>
      <w:tr w:rsidR="00AD62C6" w:rsidRPr="00C31E24" w14:paraId="262FB3FC"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75D6780" w14:textId="77777777" w:rsidR="00AD62C6" w:rsidRPr="00C31E24" w:rsidRDefault="00AD62C6">
            <w:pPr>
              <w:pStyle w:val="TAH"/>
              <w:spacing w:line="256" w:lineRule="auto"/>
              <w:rPr>
                <w:lang w:eastAsia="en-US"/>
              </w:rPr>
            </w:pPr>
            <w:r w:rsidRPr="00C31E24">
              <w:rPr>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25583CF1" w14:textId="77777777" w:rsidR="00AD62C6" w:rsidRPr="00C31E24" w:rsidRDefault="00AD62C6">
            <w:pPr>
              <w:pStyle w:val="TAH"/>
              <w:spacing w:line="256" w:lineRule="auto"/>
              <w:rPr>
                <w:lang w:eastAsia="en-US"/>
              </w:rPr>
            </w:pPr>
            <w:r w:rsidRPr="00C31E24">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526C02B" w14:textId="77777777" w:rsidR="00AD62C6" w:rsidRPr="00C31E24" w:rsidRDefault="00AD62C6">
            <w:pPr>
              <w:pStyle w:val="TAH"/>
              <w:spacing w:line="256" w:lineRule="auto"/>
              <w:rPr>
                <w:lang w:eastAsia="en-US"/>
              </w:rPr>
            </w:pPr>
            <w:r w:rsidRPr="00C31E24">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AA70A8F" w14:textId="77777777" w:rsidR="00AD62C6" w:rsidRPr="00C31E24" w:rsidRDefault="00AD62C6">
            <w:pPr>
              <w:pStyle w:val="TAH"/>
              <w:spacing w:line="256" w:lineRule="auto"/>
              <w:rPr>
                <w:lang w:eastAsia="en-US"/>
              </w:rPr>
            </w:pPr>
            <w:r w:rsidRPr="00C31E24">
              <w:rPr>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754D0117"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62FF8746"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0F18A24B" w14:textId="77777777" w:rsidR="00AD62C6" w:rsidRPr="00C31E24" w:rsidRDefault="00AD62C6">
            <w:pPr>
              <w:pStyle w:val="TAL"/>
              <w:spacing w:line="256" w:lineRule="auto"/>
              <w:rPr>
                <w:lang w:eastAsia="en-US"/>
              </w:rPr>
            </w:pPr>
            <w:r w:rsidRPr="00C31E24">
              <w:rPr>
                <w:lang w:eastAsia="en-US"/>
              </w:rPr>
              <w:t>mcvideoinfo</w:t>
            </w:r>
          </w:p>
        </w:tc>
        <w:tc>
          <w:tcPr>
            <w:tcW w:w="2128" w:type="dxa"/>
            <w:tcBorders>
              <w:top w:val="single" w:sz="4" w:space="0" w:color="auto"/>
              <w:left w:val="single" w:sz="4" w:space="0" w:color="auto"/>
              <w:bottom w:val="single" w:sz="4" w:space="0" w:color="auto"/>
              <w:right w:val="single" w:sz="4" w:space="0" w:color="auto"/>
            </w:tcBorders>
          </w:tcPr>
          <w:p w14:paraId="3F16BF42"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66B420AA"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75603DC"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29DECA31" w14:textId="77777777" w:rsidR="00AD62C6" w:rsidRPr="00C31E24" w:rsidRDefault="00AD62C6">
            <w:pPr>
              <w:pStyle w:val="TAL"/>
              <w:spacing w:line="256" w:lineRule="auto"/>
              <w:rPr>
                <w:lang w:eastAsia="en-US"/>
              </w:rPr>
            </w:pPr>
          </w:p>
        </w:tc>
      </w:tr>
      <w:tr w:rsidR="00AD62C6" w:rsidRPr="00C31E24" w14:paraId="0E91D9C7"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7FF58196" w14:textId="77777777" w:rsidR="00AD62C6" w:rsidRPr="00C31E24" w:rsidRDefault="00AD62C6">
            <w:pPr>
              <w:pStyle w:val="TAL"/>
              <w:spacing w:line="256" w:lineRule="auto"/>
              <w:rPr>
                <w:lang w:eastAsia="en-US"/>
              </w:rPr>
            </w:pPr>
            <w:r w:rsidRPr="00C31E24">
              <w:rPr>
                <w:lang w:eastAsia="en-US"/>
              </w:rPr>
              <w:t xml:space="preserve">  mcvideo-Params</w:t>
            </w:r>
          </w:p>
        </w:tc>
        <w:tc>
          <w:tcPr>
            <w:tcW w:w="2128" w:type="dxa"/>
            <w:tcBorders>
              <w:top w:val="single" w:sz="4" w:space="0" w:color="auto"/>
              <w:left w:val="single" w:sz="4" w:space="0" w:color="auto"/>
              <w:bottom w:val="single" w:sz="4" w:space="0" w:color="auto"/>
              <w:right w:val="single" w:sz="4" w:space="0" w:color="auto"/>
            </w:tcBorders>
          </w:tcPr>
          <w:p w14:paraId="08794CAF"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07F8C59"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83803B5"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7F2F446" w14:textId="77777777" w:rsidR="00AD62C6" w:rsidRPr="00C31E24" w:rsidRDefault="00AD62C6">
            <w:pPr>
              <w:pStyle w:val="TAL"/>
              <w:spacing w:line="256" w:lineRule="auto"/>
              <w:rPr>
                <w:lang w:eastAsia="en-US"/>
              </w:rPr>
            </w:pPr>
          </w:p>
        </w:tc>
      </w:tr>
      <w:tr w:rsidR="00AD62C6" w:rsidRPr="00C31E24" w14:paraId="51DA1CF1"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0C5C718D" w14:textId="77777777" w:rsidR="00AD62C6" w:rsidRPr="00C31E24" w:rsidRDefault="00AD62C6">
            <w:pPr>
              <w:pStyle w:val="TAL"/>
              <w:spacing w:line="256" w:lineRule="auto"/>
              <w:rPr>
                <w:lang w:eastAsia="en-US"/>
              </w:rPr>
            </w:pPr>
            <w:r w:rsidRPr="00C31E24">
              <w:rPr>
                <w:lang w:eastAsia="en-US"/>
              </w:rPr>
              <w:t xml:space="preserve">    anyExt</w:t>
            </w:r>
          </w:p>
        </w:tc>
        <w:tc>
          <w:tcPr>
            <w:tcW w:w="2128" w:type="dxa"/>
            <w:tcBorders>
              <w:top w:val="single" w:sz="4" w:space="0" w:color="auto"/>
              <w:left w:val="single" w:sz="4" w:space="0" w:color="auto"/>
              <w:bottom w:val="single" w:sz="4" w:space="0" w:color="auto"/>
              <w:right w:val="single" w:sz="4" w:space="0" w:color="auto"/>
            </w:tcBorders>
          </w:tcPr>
          <w:p w14:paraId="517CE1EC"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EF40150"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1E32717"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25F6CB4" w14:textId="77777777" w:rsidR="00AD62C6" w:rsidRPr="00C31E24" w:rsidRDefault="00AD62C6">
            <w:pPr>
              <w:pStyle w:val="TAL"/>
              <w:spacing w:line="256" w:lineRule="auto"/>
              <w:rPr>
                <w:lang w:eastAsia="en-US"/>
              </w:rPr>
            </w:pPr>
          </w:p>
        </w:tc>
      </w:tr>
      <w:tr w:rsidR="00AD62C6" w:rsidRPr="00C31E24" w14:paraId="3F0DC0FA"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37952497" w14:textId="77777777" w:rsidR="00AD62C6" w:rsidRPr="00C31E24" w:rsidRDefault="00AD62C6">
            <w:pPr>
              <w:pStyle w:val="TAL"/>
              <w:spacing w:line="256" w:lineRule="auto"/>
              <w:rPr>
                <w:lang w:eastAsia="en-US"/>
              </w:rPr>
            </w:pPr>
            <w:r w:rsidRPr="00C31E24">
              <w:rPr>
                <w:lang w:eastAsia="en-US"/>
              </w:rPr>
              <w:t xml:space="preserve">      mcvideo-request-uri</w:t>
            </w:r>
          </w:p>
        </w:tc>
        <w:tc>
          <w:tcPr>
            <w:tcW w:w="2128" w:type="dxa"/>
            <w:tcBorders>
              <w:top w:val="single" w:sz="4" w:space="0" w:color="auto"/>
              <w:left w:val="single" w:sz="4" w:space="0" w:color="auto"/>
              <w:bottom w:val="single" w:sz="4" w:space="0" w:color="auto"/>
              <w:right w:val="single" w:sz="4" w:space="0" w:color="auto"/>
            </w:tcBorders>
            <w:hideMark/>
          </w:tcPr>
          <w:p w14:paraId="6FA982EE" w14:textId="77777777" w:rsidR="00AD62C6" w:rsidRPr="00C31E24" w:rsidRDefault="00AD62C6">
            <w:pPr>
              <w:pStyle w:val="TAL"/>
              <w:spacing w:line="256" w:lineRule="auto"/>
              <w:rPr>
                <w:lang w:eastAsia="en-US"/>
              </w:rPr>
            </w:pPr>
            <w:r w:rsidRPr="00C31E24">
              <w:rPr>
                <w:lang w:eastAsia="en-US"/>
              </w:rPr>
              <w:t>px_MCVideo_Group_A_ID</w:t>
            </w:r>
          </w:p>
        </w:tc>
        <w:tc>
          <w:tcPr>
            <w:tcW w:w="2126" w:type="dxa"/>
            <w:tcBorders>
              <w:top w:val="single" w:sz="4" w:space="0" w:color="auto"/>
              <w:left w:val="single" w:sz="4" w:space="0" w:color="auto"/>
              <w:bottom w:val="single" w:sz="4" w:space="0" w:color="auto"/>
              <w:right w:val="single" w:sz="4" w:space="0" w:color="auto"/>
            </w:tcBorders>
            <w:hideMark/>
          </w:tcPr>
          <w:p w14:paraId="5510C8A4" w14:textId="77777777" w:rsidR="00AD62C6" w:rsidRPr="00C31E24" w:rsidRDefault="00AD62C6">
            <w:pPr>
              <w:pStyle w:val="TAL"/>
              <w:spacing w:line="256" w:lineRule="auto"/>
              <w:rPr>
                <w:lang w:eastAsia="en-US"/>
              </w:rPr>
            </w:pPr>
            <w:r w:rsidRPr="00C31E24">
              <w:rPr>
                <w:lang w:eastAsia="en-US"/>
              </w:rPr>
              <w:t>The MCVideo group identity to be selected by the targeted MCVideo user</w:t>
            </w:r>
          </w:p>
        </w:tc>
        <w:tc>
          <w:tcPr>
            <w:tcW w:w="1418" w:type="dxa"/>
            <w:tcBorders>
              <w:top w:val="single" w:sz="4" w:space="0" w:color="auto"/>
              <w:left w:val="single" w:sz="4" w:space="0" w:color="auto"/>
              <w:bottom w:val="single" w:sz="4" w:space="0" w:color="auto"/>
              <w:right w:val="single" w:sz="4" w:space="0" w:color="auto"/>
            </w:tcBorders>
            <w:hideMark/>
          </w:tcPr>
          <w:p w14:paraId="7FEE0FDE" w14:textId="77777777" w:rsidR="00AD62C6" w:rsidRPr="00C31E24" w:rsidRDefault="00AD62C6">
            <w:pPr>
              <w:pStyle w:val="TAL"/>
              <w:spacing w:line="256" w:lineRule="auto"/>
              <w:rPr>
                <w:lang w:eastAsia="en-US"/>
              </w:rPr>
            </w:pPr>
            <w:r w:rsidRPr="00C31E24">
              <w:rPr>
                <w:lang w:eastAsia="en-US"/>
              </w:rPr>
              <w:t>TS 24.281 [26] clause 9.2.4.2.1</w:t>
            </w:r>
          </w:p>
        </w:tc>
        <w:tc>
          <w:tcPr>
            <w:tcW w:w="1133" w:type="dxa"/>
            <w:tcBorders>
              <w:top w:val="single" w:sz="4" w:space="0" w:color="auto"/>
              <w:left w:val="single" w:sz="4" w:space="0" w:color="auto"/>
              <w:bottom w:val="single" w:sz="4" w:space="0" w:color="auto"/>
              <w:right w:val="single" w:sz="4" w:space="0" w:color="auto"/>
            </w:tcBorders>
          </w:tcPr>
          <w:p w14:paraId="6AE3C51C" w14:textId="77777777" w:rsidR="00AD62C6" w:rsidRPr="00C31E24" w:rsidRDefault="00AD62C6">
            <w:pPr>
              <w:pStyle w:val="TAL"/>
              <w:spacing w:line="256" w:lineRule="auto"/>
              <w:rPr>
                <w:lang w:eastAsia="en-US"/>
              </w:rPr>
            </w:pPr>
          </w:p>
        </w:tc>
      </w:tr>
      <w:tr w:rsidR="00AD62C6" w:rsidRPr="00C31E24" w14:paraId="69975AA8"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0DB10FC3" w14:textId="77777777" w:rsidR="00AD62C6" w:rsidRPr="00C31E24" w:rsidRDefault="00AD62C6">
            <w:pPr>
              <w:pStyle w:val="TAL"/>
              <w:spacing w:line="256" w:lineRule="auto"/>
              <w:rPr>
                <w:lang w:eastAsia="en-US"/>
              </w:rPr>
            </w:pPr>
            <w:r w:rsidRPr="00C31E24">
              <w:rPr>
                <w:lang w:eastAsia="en-US"/>
              </w:rPr>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5CB6769E" w14:textId="77777777" w:rsidR="00AD62C6" w:rsidRPr="00C31E24" w:rsidRDefault="00AD62C6">
            <w:pPr>
              <w:pStyle w:val="TAL"/>
              <w:spacing w:line="256" w:lineRule="auto"/>
              <w:rPr>
                <w:lang w:eastAsia="en-US"/>
              </w:rPr>
            </w:pPr>
            <w:r w:rsidRPr="00C31E24">
              <w:rPr>
                <w:lang w:eastAsia="en-US"/>
              </w:rPr>
              <w:t>"group-selection-change-request"</w:t>
            </w:r>
          </w:p>
        </w:tc>
        <w:tc>
          <w:tcPr>
            <w:tcW w:w="2126" w:type="dxa"/>
            <w:tcBorders>
              <w:top w:val="single" w:sz="4" w:space="0" w:color="auto"/>
              <w:left w:val="single" w:sz="4" w:space="0" w:color="auto"/>
              <w:bottom w:val="single" w:sz="4" w:space="0" w:color="auto"/>
              <w:right w:val="single" w:sz="4" w:space="0" w:color="auto"/>
            </w:tcBorders>
          </w:tcPr>
          <w:p w14:paraId="5EF16FE0"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6F5DD477" w14:textId="77777777" w:rsidR="00AD62C6" w:rsidRPr="00C31E24" w:rsidRDefault="00AD62C6">
            <w:pPr>
              <w:pStyle w:val="TAL"/>
              <w:spacing w:line="256" w:lineRule="auto"/>
              <w:rPr>
                <w:lang w:eastAsia="en-US"/>
              </w:rPr>
            </w:pPr>
            <w:r w:rsidRPr="00C31E24">
              <w:rPr>
                <w:lang w:eastAsia="en-US"/>
              </w:rPr>
              <w:t>TS 24.281 [26] clause 9.2.4.2.1</w:t>
            </w:r>
          </w:p>
        </w:tc>
        <w:tc>
          <w:tcPr>
            <w:tcW w:w="1133" w:type="dxa"/>
            <w:tcBorders>
              <w:top w:val="single" w:sz="4" w:space="0" w:color="auto"/>
              <w:left w:val="single" w:sz="4" w:space="0" w:color="auto"/>
              <w:bottom w:val="single" w:sz="4" w:space="0" w:color="auto"/>
              <w:right w:val="single" w:sz="4" w:space="0" w:color="auto"/>
            </w:tcBorders>
          </w:tcPr>
          <w:p w14:paraId="7DACCF3D" w14:textId="77777777" w:rsidR="00AD62C6" w:rsidRPr="00C31E24" w:rsidRDefault="00AD62C6">
            <w:pPr>
              <w:pStyle w:val="TAL"/>
              <w:spacing w:line="256" w:lineRule="auto"/>
              <w:rPr>
                <w:lang w:eastAsia="en-US"/>
              </w:rPr>
            </w:pPr>
          </w:p>
        </w:tc>
      </w:tr>
    </w:tbl>
    <w:p w14:paraId="6E7DD6D7" w14:textId="77777777" w:rsidR="00AD62C6" w:rsidRPr="00C31E24" w:rsidRDefault="00AD62C6" w:rsidP="00AD62C6"/>
    <w:p w14:paraId="6CA7E0F3" w14:textId="77777777" w:rsidR="00AD62C6" w:rsidRPr="00C31E24" w:rsidRDefault="00AD62C6" w:rsidP="00AD62C6">
      <w:pPr>
        <w:pStyle w:val="TH"/>
      </w:pPr>
      <w:r w:rsidRPr="00C31E24">
        <w:t>Table 6.1.4.1.3.3-3: Resource lists in SIP MESSAGE (Table 6.1.4.1.3.3-1)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D62C6" w:rsidRPr="00C31E24" w14:paraId="322020E1" w14:textId="77777777" w:rsidTr="00AD62C6">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7F6DCB60" w14:textId="77777777" w:rsidR="00AD62C6" w:rsidRPr="00C31E24" w:rsidRDefault="00AD62C6">
            <w:pPr>
              <w:pStyle w:val="TAL"/>
              <w:spacing w:line="254" w:lineRule="auto"/>
              <w:rPr>
                <w:lang w:eastAsia="en-US"/>
              </w:rPr>
            </w:pPr>
            <w:r w:rsidRPr="00C31E24">
              <w:rPr>
                <w:lang w:eastAsia="en-US"/>
              </w:rPr>
              <w:t>Derivation Path: TS 36.579-1 [2], Table 5.5.3.3.1-1</w:t>
            </w:r>
          </w:p>
        </w:tc>
      </w:tr>
      <w:tr w:rsidR="00AD62C6" w:rsidRPr="00C31E24" w14:paraId="6824DCA2"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159A2D16" w14:textId="77777777" w:rsidR="00AD62C6" w:rsidRPr="00C31E24" w:rsidRDefault="00AD62C6">
            <w:pPr>
              <w:pStyle w:val="TAH"/>
              <w:spacing w:line="256" w:lineRule="auto"/>
              <w:rPr>
                <w:lang w:eastAsia="en-US"/>
              </w:rPr>
            </w:pPr>
            <w:r w:rsidRPr="00C31E24">
              <w:rPr>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56C05432" w14:textId="77777777" w:rsidR="00AD62C6" w:rsidRPr="00C31E24" w:rsidRDefault="00AD62C6">
            <w:pPr>
              <w:pStyle w:val="TAH"/>
              <w:spacing w:line="256" w:lineRule="auto"/>
              <w:rPr>
                <w:lang w:eastAsia="en-US"/>
              </w:rPr>
            </w:pPr>
            <w:r w:rsidRPr="00C31E24">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B6AECA4" w14:textId="77777777" w:rsidR="00AD62C6" w:rsidRPr="00C31E24" w:rsidRDefault="00AD62C6">
            <w:pPr>
              <w:pStyle w:val="TAH"/>
              <w:spacing w:line="256" w:lineRule="auto"/>
              <w:rPr>
                <w:lang w:eastAsia="en-US"/>
              </w:rPr>
            </w:pPr>
            <w:r w:rsidRPr="00C31E24">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40050753" w14:textId="77777777" w:rsidR="00AD62C6" w:rsidRPr="00C31E24" w:rsidRDefault="00AD62C6">
            <w:pPr>
              <w:pStyle w:val="TAH"/>
              <w:spacing w:line="256" w:lineRule="auto"/>
              <w:rPr>
                <w:lang w:eastAsia="en-US"/>
              </w:rPr>
            </w:pPr>
            <w:r w:rsidRPr="00C31E24">
              <w:rPr>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BF6DA64"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1A52AAB5"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6931166E" w14:textId="77777777" w:rsidR="00AD62C6" w:rsidRPr="00C31E24" w:rsidRDefault="00AD62C6">
            <w:pPr>
              <w:pStyle w:val="TAL"/>
              <w:spacing w:line="256" w:lineRule="auto"/>
              <w:rPr>
                <w:lang w:eastAsia="en-US"/>
              </w:rPr>
            </w:pPr>
            <w:r w:rsidRPr="00C31E24">
              <w:rPr>
                <w:lang w:eastAsia="en-US"/>
              </w:rPr>
              <w:t>resource-lists</w:t>
            </w:r>
          </w:p>
        </w:tc>
        <w:tc>
          <w:tcPr>
            <w:tcW w:w="2128" w:type="dxa"/>
            <w:tcBorders>
              <w:top w:val="single" w:sz="4" w:space="0" w:color="auto"/>
              <w:left w:val="single" w:sz="4" w:space="0" w:color="auto"/>
              <w:bottom w:val="single" w:sz="4" w:space="0" w:color="auto"/>
              <w:right w:val="single" w:sz="4" w:space="0" w:color="auto"/>
            </w:tcBorders>
          </w:tcPr>
          <w:p w14:paraId="1B36632A"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1086F6A3"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4B07D6B"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21C8402C" w14:textId="77777777" w:rsidR="00AD62C6" w:rsidRPr="00C31E24" w:rsidRDefault="00AD62C6">
            <w:pPr>
              <w:pStyle w:val="TAL"/>
              <w:spacing w:line="256" w:lineRule="auto"/>
              <w:rPr>
                <w:lang w:eastAsia="en-US"/>
              </w:rPr>
            </w:pPr>
          </w:p>
        </w:tc>
      </w:tr>
      <w:tr w:rsidR="00AD62C6" w:rsidRPr="00C31E24" w14:paraId="3D2C9179"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706BA99C" w14:textId="77777777" w:rsidR="00AD62C6" w:rsidRPr="00C31E24" w:rsidRDefault="00AD62C6">
            <w:pPr>
              <w:pStyle w:val="TAL"/>
              <w:spacing w:line="256" w:lineRule="auto"/>
              <w:rPr>
                <w:lang w:eastAsia="en-US"/>
              </w:rPr>
            </w:pPr>
            <w:r w:rsidRPr="00C31E24">
              <w:rPr>
                <w:lang w:eastAsia="en-US"/>
              </w:rPr>
              <w:t xml:space="preserve">  list</w:t>
            </w:r>
          </w:p>
        </w:tc>
        <w:tc>
          <w:tcPr>
            <w:tcW w:w="2128" w:type="dxa"/>
            <w:tcBorders>
              <w:top w:val="single" w:sz="4" w:space="0" w:color="auto"/>
              <w:left w:val="single" w:sz="4" w:space="0" w:color="auto"/>
              <w:bottom w:val="single" w:sz="4" w:space="0" w:color="auto"/>
              <w:right w:val="single" w:sz="4" w:space="0" w:color="auto"/>
            </w:tcBorders>
          </w:tcPr>
          <w:p w14:paraId="6D56A6ED"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304EC99C"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99934B8"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658868E2" w14:textId="77777777" w:rsidR="00AD62C6" w:rsidRPr="00C31E24" w:rsidRDefault="00AD62C6">
            <w:pPr>
              <w:pStyle w:val="TAL"/>
              <w:spacing w:line="256" w:lineRule="auto"/>
              <w:rPr>
                <w:lang w:eastAsia="en-US"/>
              </w:rPr>
            </w:pPr>
          </w:p>
        </w:tc>
      </w:tr>
      <w:tr w:rsidR="00AD62C6" w:rsidRPr="00C31E24" w14:paraId="55984B20"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71D5B3F5" w14:textId="77777777" w:rsidR="00AD62C6" w:rsidRPr="00C31E24" w:rsidRDefault="00AD62C6">
            <w:pPr>
              <w:pStyle w:val="TAL"/>
              <w:spacing w:line="256" w:lineRule="auto"/>
              <w:rPr>
                <w:lang w:eastAsia="en-US"/>
              </w:rPr>
            </w:pPr>
            <w:r w:rsidRPr="00C31E24">
              <w:rPr>
                <w:lang w:eastAsia="en-US"/>
              </w:rPr>
              <w:t xml:space="preserve">    name attribute</w:t>
            </w:r>
          </w:p>
        </w:tc>
        <w:tc>
          <w:tcPr>
            <w:tcW w:w="2128" w:type="dxa"/>
            <w:tcBorders>
              <w:top w:val="single" w:sz="4" w:space="0" w:color="auto"/>
              <w:left w:val="single" w:sz="4" w:space="0" w:color="auto"/>
              <w:bottom w:val="single" w:sz="4" w:space="0" w:color="auto"/>
              <w:right w:val="single" w:sz="4" w:space="0" w:color="auto"/>
            </w:tcBorders>
          </w:tcPr>
          <w:p w14:paraId="2E65B883"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0F6452D5"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6CA75AC"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7010F51D" w14:textId="77777777" w:rsidR="00AD62C6" w:rsidRPr="00C31E24" w:rsidRDefault="00AD62C6">
            <w:pPr>
              <w:pStyle w:val="TAL"/>
              <w:spacing w:line="256" w:lineRule="auto"/>
              <w:rPr>
                <w:lang w:eastAsia="en-US"/>
              </w:rPr>
            </w:pPr>
          </w:p>
        </w:tc>
      </w:tr>
      <w:tr w:rsidR="00AD62C6" w:rsidRPr="00C31E24" w14:paraId="4AFFFD95"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4E86F28D" w14:textId="77777777" w:rsidR="00AD62C6" w:rsidRPr="00C31E24" w:rsidRDefault="00AD62C6">
            <w:pPr>
              <w:pStyle w:val="TAL"/>
              <w:spacing w:line="256" w:lineRule="auto"/>
              <w:rPr>
                <w:lang w:eastAsia="en-US"/>
              </w:rPr>
            </w:pPr>
            <w:r w:rsidRPr="00C31E24">
              <w:rPr>
                <w:lang w:eastAsia="en-US"/>
              </w:rPr>
              <w:t xml:space="preserve">    display-name</w:t>
            </w:r>
          </w:p>
        </w:tc>
        <w:tc>
          <w:tcPr>
            <w:tcW w:w="2128" w:type="dxa"/>
            <w:tcBorders>
              <w:top w:val="single" w:sz="4" w:space="0" w:color="auto"/>
              <w:left w:val="single" w:sz="4" w:space="0" w:color="auto"/>
              <w:bottom w:val="single" w:sz="4" w:space="0" w:color="auto"/>
              <w:right w:val="single" w:sz="4" w:space="0" w:color="auto"/>
            </w:tcBorders>
          </w:tcPr>
          <w:p w14:paraId="2A13E297"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7E88CC0"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F6C900C"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52DEDE38" w14:textId="77777777" w:rsidR="00AD62C6" w:rsidRPr="00C31E24" w:rsidRDefault="00AD62C6">
            <w:pPr>
              <w:pStyle w:val="TAL"/>
              <w:spacing w:line="256" w:lineRule="auto"/>
              <w:rPr>
                <w:lang w:eastAsia="en-US"/>
              </w:rPr>
            </w:pPr>
          </w:p>
        </w:tc>
      </w:tr>
      <w:tr w:rsidR="00AD62C6" w:rsidRPr="00C31E24" w14:paraId="651BF532"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59B024E7" w14:textId="77777777" w:rsidR="00AD62C6" w:rsidRPr="00C31E24" w:rsidRDefault="00AD62C6">
            <w:pPr>
              <w:pStyle w:val="TAL"/>
              <w:spacing w:line="256" w:lineRule="auto"/>
              <w:rPr>
                <w:lang w:eastAsia="en-US"/>
              </w:rPr>
            </w:pPr>
            <w:r w:rsidRPr="00C31E24">
              <w:rPr>
                <w:lang w:eastAsia="en-US"/>
              </w:rPr>
              <w:t xml:space="preserve">    entry</w:t>
            </w:r>
          </w:p>
        </w:tc>
        <w:tc>
          <w:tcPr>
            <w:tcW w:w="2128" w:type="dxa"/>
            <w:tcBorders>
              <w:top w:val="single" w:sz="4" w:space="0" w:color="auto"/>
              <w:left w:val="single" w:sz="4" w:space="0" w:color="auto"/>
              <w:bottom w:val="single" w:sz="4" w:space="0" w:color="auto"/>
              <w:right w:val="single" w:sz="4" w:space="0" w:color="auto"/>
            </w:tcBorders>
          </w:tcPr>
          <w:p w14:paraId="5584A1B6"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5C3C9D41"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C69B429"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E3151CD" w14:textId="77777777" w:rsidR="00AD62C6" w:rsidRPr="00C31E24" w:rsidRDefault="00AD62C6">
            <w:pPr>
              <w:pStyle w:val="TAL"/>
              <w:spacing w:line="256" w:lineRule="auto"/>
              <w:rPr>
                <w:lang w:eastAsia="en-US"/>
              </w:rPr>
            </w:pPr>
          </w:p>
        </w:tc>
      </w:tr>
      <w:tr w:rsidR="00AD62C6" w:rsidRPr="00C31E24" w14:paraId="4E37429D"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7C9A6331" w14:textId="77777777" w:rsidR="00AD62C6" w:rsidRPr="00C31E24" w:rsidRDefault="00AD62C6">
            <w:pPr>
              <w:pStyle w:val="TAL"/>
              <w:spacing w:line="256" w:lineRule="auto"/>
              <w:rPr>
                <w:lang w:eastAsia="en-US"/>
              </w:rPr>
            </w:pPr>
            <w:r w:rsidRPr="00C31E24">
              <w:rPr>
                <w:lang w:eastAsia="en-US"/>
              </w:rPr>
              <w:t xml:space="preserve">      uri attribute</w:t>
            </w:r>
          </w:p>
        </w:tc>
        <w:tc>
          <w:tcPr>
            <w:tcW w:w="2128" w:type="dxa"/>
            <w:tcBorders>
              <w:top w:val="single" w:sz="4" w:space="0" w:color="auto"/>
              <w:left w:val="single" w:sz="4" w:space="0" w:color="auto"/>
              <w:bottom w:val="single" w:sz="4" w:space="0" w:color="auto"/>
              <w:right w:val="single" w:sz="4" w:space="0" w:color="auto"/>
            </w:tcBorders>
            <w:hideMark/>
          </w:tcPr>
          <w:p w14:paraId="49DC3B72" w14:textId="77777777" w:rsidR="00AD62C6" w:rsidRPr="00C31E24" w:rsidRDefault="00AD62C6">
            <w:pPr>
              <w:pStyle w:val="TAL"/>
              <w:spacing w:line="256" w:lineRule="auto"/>
              <w:rPr>
                <w:lang w:eastAsia="en-US"/>
              </w:rPr>
            </w:pPr>
            <w:r w:rsidRPr="00C31E24">
              <w:rPr>
                <w:lang w:eastAsia="en-US"/>
              </w:rPr>
              <w:t>px_MCVideo_ID_User_C</w:t>
            </w:r>
          </w:p>
        </w:tc>
        <w:tc>
          <w:tcPr>
            <w:tcW w:w="2126" w:type="dxa"/>
            <w:tcBorders>
              <w:top w:val="single" w:sz="4" w:space="0" w:color="auto"/>
              <w:left w:val="single" w:sz="4" w:space="0" w:color="auto"/>
              <w:bottom w:val="single" w:sz="4" w:space="0" w:color="auto"/>
              <w:right w:val="single" w:sz="4" w:space="0" w:color="auto"/>
            </w:tcBorders>
            <w:hideMark/>
          </w:tcPr>
          <w:p w14:paraId="20E16CF1" w14:textId="77777777" w:rsidR="00AD62C6" w:rsidRPr="00C31E24" w:rsidRDefault="00AD62C6">
            <w:pPr>
              <w:pStyle w:val="TAL"/>
              <w:spacing w:line="256" w:lineRule="auto"/>
              <w:rPr>
                <w:lang w:eastAsia="en-US"/>
              </w:rPr>
            </w:pPr>
            <w:r w:rsidRPr="00C31E24">
              <w:rPr>
                <w:lang w:eastAsia="en-US"/>
              </w:rPr>
              <w:t>The targeted MCVideo user</w:t>
            </w:r>
          </w:p>
        </w:tc>
        <w:tc>
          <w:tcPr>
            <w:tcW w:w="1418" w:type="dxa"/>
            <w:tcBorders>
              <w:top w:val="single" w:sz="4" w:space="0" w:color="auto"/>
              <w:left w:val="single" w:sz="4" w:space="0" w:color="auto"/>
              <w:bottom w:val="single" w:sz="4" w:space="0" w:color="auto"/>
              <w:right w:val="single" w:sz="4" w:space="0" w:color="auto"/>
            </w:tcBorders>
          </w:tcPr>
          <w:p w14:paraId="031D1BF1"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0EC59D7B" w14:textId="77777777" w:rsidR="00AD62C6" w:rsidRPr="00C31E24" w:rsidRDefault="00AD62C6">
            <w:pPr>
              <w:pStyle w:val="TAL"/>
              <w:spacing w:line="256" w:lineRule="auto"/>
              <w:rPr>
                <w:lang w:eastAsia="en-US"/>
              </w:rPr>
            </w:pPr>
          </w:p>
        </w:tc>
      </w:tr>
    </w:tbl>
    <w:p w14:paraId="39036417" w14:textId="77777777" w:rsidR="00AD62C6" w:rsidRPr="00C31E24" w:rsidRDefault="00AD62C6" w:rsidP="00AD62C6"/>
    <w:p w14:paraId="5223A524" w14:textId="77777777" w:rsidR="00AD62C6" w:rsidRPr="00C31E24" w:rsidRDefault="00AD62C6" w:rsidP="00AD62C6">
      <w:pPr>
        <w:pStyle w:val="TH"/>
      </w:pPr>
      <w:r w:rsidRPr="00C31E24">
        <w:t>Table 6.1.4.1.3.3-4: SIP MESSAGE (Step 2, Table 6.1.4.1.3.2-1; Step 4, TS 36.579-1 [2] Table 5.3.30.3-1)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D62C6" w:rsidRPr="00C31E24" w14:paraId="0E878AEB" w14:textId="77777777" w:rsidTr="00AD62C6">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3C83274D" w14:textId="77777777" w:rsidR="00AD62C6" w:rsidRPr="00C31E24" w:rsidRDefault="00AD62C6">
            <w:pPr>
              <w:pStyle w:val="TAL"/>
              <w:spacing w:line="254" w:lineRule="auto"/>
              <w:rPr>
                <w:lang w:eastAsia="en-US"/>
              </w:rPr>
            </w:pPr>
            <w:r w:rsidRPr="00C31E24">
              <w:rPr>
                <w:lang w:eastAsia="en-US"/>
              </w:rPr>
              <w:t>Derivation Path: TS 36.579-1 [2], Table 5.5.2.7.2-1</w:t>
            </w:r>
          </w:p>
        </w:tc>
      </w:tr>
      <w:tr w:rsidR="00AD62C6" w:rsidRPr="00C31E24" w14:paraId="4C2BE0D4"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0E919F7" w14:textId="77777777" w:rsidR="00AD62C6" w:rsidRPr="00C31E24" w:rsidRDefault="00AD62C6">
            <w:pPr>
              <w:pStyle w:val="TAH"/>
              <w:spacing w:line="256" w:lineRule="auto"/>
              <w:rPr>
                <w:lang w:eastAsia="en-US"/>
              </w:rPr>
            </w:pPr>
            <w:r w:rsidRPr="00C31E24">
              <w:rPr>
                <w:lang w:eastAsia="en-US"/>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0995BBE0" w14:textId="77777777" w:rsidR="00AD62C6" w:rsidRPr="00C31E24" w:rsidRDefault="00AD62C6">
            <w:pPr>
              <w:pStyle w:val="TAH"/>
              <w:spacing w:line="256" w:lineRule="auto"/>
              <w:rPr>
                <w:lang w:eastAsia="en-US"/>
              </w:rPr>
            </w:pPr>
            <w:r w:rsidRPr="00C31E24">
              <w:rPr>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0553B1F" w14:textId="77777777" w:rsidR="00AD62C6" w:rsidRPr="00C31E24" w:rsidRDefault="00AD62C6">
            <w:pPr>
              <w:pStyle w:val="TAH"/>
              <w:spacing w:line="256" w:lineRule="auto"/>
              <w:rPr>
                <w:lang w:eastAsia="en-US"/>
              </w:rPr>
            </w:pPr>
            <w:r w:rsidRPr="00C31E24">
              <w:rPr>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0C9E2D2" w14:textId="77777777" w:rsidR="00AD62C6" w:rsidRPr="00C31E24" w:rsidRDefault="00AD62C6">
            <w:pPr>
              <w:pStyle w:val="TAH"/>
              <w:spacing w:line="256" w:lineRule="auto"/>
              <w:rPr>
                <w:lang w:eastAsia="en-US"/>
              </w:rPr>
            </w:pPr>
            <w:r w:rsidRPr="00C31E24">
              <w:rPr>
                <w:lang w:eastAsia="en-US"/>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C0F909F"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341090D9"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4A5D0047" w14:textId="77777777" w:rsidR="00AD62C6" w:rsidRPr="00C31E24" w:rsidRDefault="00AD62C6">
            <w:pPr>
              <w:pStyle w:val="TAL"/>
              <w:spacing w:line="256" w:lineRule="auto"/>
              <w:rPr>
                <w:b/>
                <w:bCs/>
                <w:lang w:eastAsia="en-US"/>
              </w:rPr>
            </w:pPr>
            <w:r w:rsidRPr="00C31E24">
              <w:rPr>
                <w:b/>
                <w:bCs/>
                <w:lang w:eastAsia="en-US"/>
              </w:rPr>
              <w:t>P-Asserted-Identity</w:t>
            </w:r>
          </w:p>
        </w:tc>
        <w:tc>
          <w:tcPr>
            <w:tcW w:w="2128" w:type="dxa"/>
            <w:tcBorders>
              <w:top w:val="single" w:sz="4" w:space="0" w:color="auto"/>
              <w:left w:val="single" w:sz="4" w:space="0" w:color="auto"/>
              <w:bottom w:val="single" w:sz="4" w:space="0" w:color="auto"/>
              <w:right w:val="single" w:sz="4" w:space="0" w:color="auto"/>
            </w:tcBorders>
          </w:tcPr>
          <w:p w14:paraId="6CE086C5"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7C9F31BE"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024441BC"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0F9A7894" w14:textId="77777777" w:rsidR="00AD62C6" w:rsidRPr="00C31E24" w:rsidRDefault="00AD62C6">
            <w:pPr>
              <w:pStyle w:val="TAL"/>
              <w:spacing w:line="256" w:lineRule="auto"/>
              <w:rPr>
                <w:lang w:eastAsia="en-US"/>
              </w:rPr>
            </w:pPr>
          </w:p>
        </w:tc>
      </w:tr>
      <w:tr w:rsidR="00AD62C6" w:rsidRPr="00C31E24" w14:paraId="519E3C82"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7A919F75" w14:textId="77777777" w:rsidR="00AD62C6" w:rsidRPr="00C31E24" w:rsidRDefault="00AD62C6">
            <w:pPr>
              <w:pStyle w:val="TAL"/>
              <w:spacing w:line="256" w:lineRule="auto"/>
              <w:rPr>
                <w:lang w:eastAsia="en-US"/>
              </w:rPr>
            </w:pPr>
            <w:r w:rsidRPr="00C31E24">
              <w:rPr>
                <w:lang w:eastAsia="en-US"/>
              </w:rPr>
              <w:t xml:space="preserve">  name-addr</w:t>
            </w:r>
          </w:p>
        </w:tc>
        <w:tc>
          <w:tcPr>
            <w:tcW w:w="2128" w:type="dxa"/>
            <w:tcBorders>
              <w:top w:val="single" w:sz="4" w:space="0" w:color="auto"/>
              <w:left w:val="single" w:sz="4" w:space="0" w:color="auto"/>
              <w:bottom w:val="single" w:sz="4" w:space="0" w:color="auto"/>
              <w:right w:val="single" w:sz="4" w:space="0" w:color="auto"/>
            </w:tcBorders>
            <w:hideMark/>
          </w:tcPr>
          <w:p w14:paraId="3F9F4869" w14:textId="77777777" w:rsidR="00AD62C6" w:rsidRPr="00C31E24" w:rsidRDefault="00AD62C6">
            <w:pPr>
              <w:pStyle w:val="TAL"/>
              <w:spacing w:line="256" w:lineRule="auto"/>
              <w:rPr>
                <w:lang w:eastAsia="en-US"/>
              </w:rPr>
            </w:pPr>
            <w:r w:rsidRPr="00C31E24">
              <w:rPr>
                <w:lang w:eastAsia="en-US"/>
              </w:rPr>
              <w:t>px_MCVideo_ID_User_C</w:t>
            </w:r>
          </w:p>
        </w:tc>
        <w:tc>
          <w:tcPr>
            <w:tcW w:w="2126" w:type="dxa"/>
            <w:tcBorders>
              <w:top w:val="single" w:sz="4" w:space="0" w:color="auto"/>
              <w:left w:val="single" w:sz="4" w:space="0" w:color="auto"/>
              <w:bottom w:val="single" w:sz="4" w:space="0" w:color="auto"/>
              <w:right w:val="single" w:sz="4" w:space="0" w:color="auto"/>
            </w:tcBorders>
          </w:tcPr>
          <w:p w14:paraId="5CA9B631"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5BF4BAA"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46C6BF1B" w14:textId="77777777" w:rsidR="00AD62C6" w:rsidRPr="00C31E24" w:rsidRDefault="00AD62C6">
            <w:pPr>
              <w:pStyle w:val="TAL"/>
              <w:spacing w:line="256" w:lineRule="auto"/>
              <w:rPr>
                <w:lang w:eastAsia="en-US"/>
              </w:rPr>
            </w:pPr>
          </w:p>
        </w:tc>
      </w:tr>
      <w:tr w:rsidR="00AD62C6" w:rsidRPr="00C31E24" w14:paraId="3EF83B37"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3E842EED" w14:textId="77777777" w:rsidR="00AD62C6" w:rsidRPr="00C31E24" w:rsidRDefault="00AD62C6">
            <w:pPr>
              <w:pStyle w:val="TAL"/>
              <w:spacing w:line="256" w:lineRule="auto"/>
              <w:rPr>
                <w:b/>
                <w:bCs/>
                <w:lang w:eastAsia="en-US"/>
              </w:rPr>
            </w:pPr>
            <w:r w:rsidRPr="00C31E24">
              <w:rPr>
                <w:b/>
                <w:bCs/>
                <w:lang w:eastAsia="en-US"/>
              </w:rPr>
              <w:t>Message-body</w:t>
            </w:r>
          </w:p>
        </w:tc>
        <w:tc>
          <w:tcPr>
            <w:tcW w:w="2128" w:type="dxa"/>
            <w:tcBorders>
              <w:top w:val="single" w:sz="4" w:space="0" w:color="auto"/>
              <w:left w:val="single" w:sz="4" w:space="0" w:color="auto"/>
              <w:bottom w:val="single" w:sz="4" w:space="0" w:color="auto"/>
              <w:right w:val="single" w:sz="4" w:space="0" w:color="auto"/>
            </w:tcBorders>
          </w:tcPr>
          <w:p w14:paraId="700922EB"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tcPr>
          <w:p w14:paraId="298D95FF"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7C01E98"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vAlign w:val="bottom"/>
          </w:tcPr>
          <w:p w14:paraId="60628795" w14:textId="77777777" w:rsidR="00AD62C6" w:rsidRPr="00C31E24" w:rsidRDefault="00AD62C6">
            <w:pPr>
              <w:pStyle w:val="TAL"/>
              <w:spacing w:line="256" w:lineRule="auto"/>
              <w:rPr>
                <w:lang w:eastAsia="en-US"/>
              </w:rPr>
            </w:pPr>
          </w:p>
        </w:tc>
      </w:tr>
      <w:tr w:rsidR="00AD62C6" w:rsidRPr="00C31E24" w14:paraId="25A37CF8"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54048FE3" w14:textId="77777777" w:rsidR="00AD62C6" w:rsidRPr="00C31E24" w:rsidRDefault="00AD62C6">
            <w:pPr>
              <w:pStyle w:val="TAL"/>
              <w:spacing w:line="256" w:lineRule="auto"/>
              <w:rPr>
                <w:lang w:eastAsia="en-US"/>
              </w:rPr>
            </w:pPr>
            <w:r w:rsidRPr="00C31E24">
              <w:rPr>
                <w:lang w:eastAsia="en-US"/>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4E10C850" w14:textId="77777777" w:rsidR="00AD62C6" w:rsidRPr="00C31E24" w:rsidRDefault="00AD62C6">
            <w:pPr>
              <w:pStyle w:val="TAL"/>
              <w:spacing w:line="256" w:lineRule="auto"/>
              <w:rPr>
                <w:lang w:eastAsia="en-US"/>
              </w:rPr>
            </w:pPr>
          </w:p>
        </w:tc>
        <w:tc>
          <w:tcPr>
            <w:tcW w:w="2126" w:type="dxa"/>
            <w:tcBorders>
              <w:top w:val="single" w:sz="4" w:space="0" w:color="auto"/>
              <w:left w:val="single" w:sz="4" w:space="0" w:color="auto"/>
              <w:bottom w:val="single" w:sz="4" w:space="0" w:color="auto"/>
              <w:right w:val="single" w:sz="4" w:space="0" w:color="auto"/>
            </w:tcBorders>
            <w:hideMark/>
          </w:tcPr>
          <w:p w14:paraId="74E17E86" w14:textId="77777777" w:rsidR="00AD62C6" w:rsidRPr="00C31E24" w:rsidRDefault="00AD62C6">
            <w:pPr>
              <w:pStyle w:val="TAL"/>
              <w:spacing w:line="256" w:lineRule="auto"/>
              <w:rPr>
                <w:b/>
                <w:bCs/>
                <w:lang w:eastAsia="en-US"/>
              </w:rPr>
            </w:pPr>
            <w:r w:rsidRPr="00C31E24">
              <w:rPr>
                <w:b/>
                <w:bCs/>
                <w:lang w:eastAsia="en-US"/>
              </w:rPr>
              <w:t>MCVideo Info</w:t>
            </w:r>
          </w:p>
        </w:tc>
        <w:tc>
          <w:tcPr>
            <w:tcW w:w="1418" w:type="dxa"/>
            <w:tcBorders>
              <w:top w:val="single" w:sz="4" w:space="0" w:color="auto"/>
              <w:left w:val="single" w:sz="4" w:space="0" w:color="auto"/>
              <w:bottom w:val="single" w:sz="4" w:space="0" w:color="auto"/>
              <w:right w:val="single" w:sz="4" w:space="0" w:color="auto"/>
            </w:tcBorders>
          </w:tcPr>
          <w:p w14:paraId="09BFD63D"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1F8AA9DE" w14:textId="77777777" w:rsidR="00AD62C6" w:rsidRPr="00C31E24" w:rsidRDefault="00AD62C6">
            <w:pPr>
              <w:pStyle w:val="TAL"/>
              <w:spacing w:line="256" w:lineRule="auto"/>
              <w:rPr>
                <w:lang w:eastAsia="en-US"/>
              </w:rPr>
            </w:pPr>
          </w:p>
        </w:tc>
      </w:tr>
      <w:tr w:rsidR="00AD62C6" w:rsidRPr="00C31E24" w14:paraId="4B842204"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0BFE0F56" w14:textId="77777777" w:rsidR="00AD62C6" w:rsidRPr="00C31E24" w:rsidRDefault="00AD62C6">
            <w:pPr>
              <w:pStyle w:val="TAL"/>
              <w:spacing w:line="256" w:lineRule="auto"/>
              <w:rPr>
                <w:lang w:eastAsia="en-US"/>
              </w:rPr>
            </w:pPr>
            <w:r w:rsidRPr="00C31E24">
              <w:rPr>
                <w:lang w:eastAsia="en-US"/>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2C9F1688" w14:textId="77777777" w:rsidR="00AD62C6" w:rsidRPr="00C31E24" w:rsidRDefault="00AD62C6">
            <w:pPr>
              <w:pStyle w:val="TAL"/>
              <w:spacing w:line="256" w:lineRule="auto"/>
              <w:rPr>
                <w:lang w:eastAsia="en-US"/>
              </w:rPr>
            </w:pPr>
            <w:r w:rsidRPr="00C31E24">
              <w:rPr>
                <w:lang w:eastAsia="en-US"/>
              </w:rPr>
              <w:t>MCVideo-Info as described in Table 6.1.4.1.3.3-5</w:t>
            </w:r>
          </w:p>
        </w:tc>
        <w:tc>
          <w:tcPr>
            <w:tcW w:w="2126" w:type="dxa"/>
            <w:tcBorders>
              <w:top w:val="single" w:sz="4" w:space="0" w:color="auto"/>
              <w:left w:val="single" w:sz="4" w:space="0" w:color="auto"/>
              <w:bottom w:val="single" w:sz="4" w:space="0" w:color="auto"/>
              <w:right w:val="single" w:sz="4" w:space="0" w:color="auto"/>
            </w:tcBorders>
          </w:tcPr>
          <w:p w14:paraId="6E303366"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A30C1A5" w14:textId="77777777" w:rsidR="00AD62C6" w:rsidRPr="00C31E24" w:rsidRDefault="00AD62C6">
            <w:pPr>
              <w:pStyle w:val="TAL"/>
              <w:spacing w:line="256" w:lineRule="auto"/>
              <w:rPr>
                <w:lang w:eastAsia="en-US"/>
              </w:rPr>
            </w:pPr>
          </w:p>
        </w:tc>
        <w:tc>
          <w:tcPr>
            <w:tcW w:w="1133" w:type="dxa"/>
            <w:tcBorders>
              <w:top w:val="single" w:sz="4" w:space="0" w:color="auto"/>
              <w:left w:val="single" w:sz="4" w:space="0" w:color="auto"/>
              <w:bottom w:val="single" w:sz="4" w:space="0" w:color="auto"/>
              <w:right w:val="single" w:sz="4" w:space="0" w:color="auto"/>
            </w:tcBorders>
          </w:tcPr>
          <w:p w14:paraId="4B81BEDE" w14:textId="77777777" w:rsidR="00AD62C6" w:rsidRPr="00C31E24" w:rsidRDefault="00AD62C6">
            <w:pPr>
              <w:pStyle w:val="TAL"/>
              <w:spacing w:line="256" w:lineRule="auto"/>
              <w:rPr>
                <w:lang w:eastAsia="en-US"/>
              </w:rPr>
            </w:pPr>
          </w:p>
        </w:tc>
      </w:tr>
    </w:tbl>
    <w:p w14:paraId="2719C55A" w14:textId="77777777" w:rsidR="00AD62C6" w:rsidRPr="00C31E24" w:rsidRDefault="00AD62C6" w:rsidP="00AD62C6"/>
    <w:p w14:paraId="22B4D5A1" w14:textId="77777777" w:rsidR="00AD62C6" w:rsidRPr="00C31E24" w:rsidRDefault="00AD62C6" w:rsidP="00AD62C6">
      <w:pPr>
        <w:pStyle w:val="TH"/>
      </w:pPr>
      <w:r w:rsidRPr="00C31E24">
        <w:t>Table 6.1.4.1.3.3-5: MCVideo-Info in SIP MESSAGE (Table 6.1.4.1.3.3-4)</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D62C6" w:rsidRPr="00C31E24" w14:paraId="1D48A093" w14:textId="77777777" w:rsidTr="00AD62C6">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0E74435B" w14:textId="77777777" w:rsidR="00AD62C6" w:rsidRPr="00C31E24" w:rsidRDefault="00AD62C6">
            <w:pPr>
              <w:pStyle w:val="TAL"/>
              <w:spacing w:line="254" w:lineRule="auto"/>
              <w:rPr>
                <w:lang w:eastAsia="en-US"/>
              </w:rPr>
            </w:pPr>
            <w:r w:rsidRPr="00C31E24">
              <w:rPr>
                <w:lang w:eastAsia="en-US"/>
              </w:rPr>
              <w:t>Derivation Path: TS 36.579-1 [2], Table 5.5.3.2.2-2</w:t>
            </w:r>
          </w:p>
        </w:tc>
      </w:tr>
      <w:tr w:rsidR="00AD62C6" w:rsidRPr="00C31E24" w14:paraId="3C126FE7"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644E8D2" w14:textId="77777777" w:rsidR="00AD62C6" w:rsidRPr="00C31E24" w:rsidRDefault="00AD62C6">
            <w:pPr>
              <w:pStyle w:val="TAH"/>
              <w:spacing w:line="256" w:lineRule="auto"/>
              <w:rPr>
                <w:lang w:eastAsia="en-US"/>
              </w:rPr>
            </w:pPr>
            <w:r w:rsidRPr="00C31E24">
              <w:rPr>
                <w:lang w:eastAsia="en-US"/>
              </w:rPr>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CA4635C" w14:textId="77777777" w:rsidR="00AD62C6" w:rsidRPr="00C31E24" w:rsidRDefault="00AD62C6">
            <w:pPr>
              <w:pStyle w:val="TAH"/>
              <w:spacing w:line="256" w:lineRule="auto"/>
              <w:rPr>
                <w:lang w:eastAsia="en-US"/>
              </w:rPr>
            </w:pPr>
            <w:r w:rsidRPr="00C31E24">
              <w:rPr>
                <w:lang w:eastAsia="en-US"/>
              </w:rPr>
              <w:t>Value/remark</w:t>
            </w:r>
          </w:p>
        </w:tc>
        <w:tc>
          <w:tcPr>
            <w:tcW w:w="2127" w:type="dxa"/>
            <w:tcBorders>
              <w:top w:val="single" w:sz="4" w:space="0" w:color="auto"/>
              <w:left w:val="single" w:sz="4" w:space="0" w:color="auto"/>
              <w:bottom w:val="single" w:sz="4" w:space="0" w:color="auto"/>
              <w:right w:val="single" w:sz="4" w:space="0" w:color="auto"/>
            </w:tcBorders>
            <w:hideMark/>
          </w:tcPr>
          <w:p w14:paraId="69847432" w14:textId="77777777" w:rsidR="00AD62C6" w:rsidRPr="00C31E24" w:rsidRDefault="00AD62C6">
            <w:pPr>
              <w:pStyle w:val="TAH"/>
              <w:spacing w:line="256" w:lineRule="auto"/>
              <w:rPr>
                <w:lang w:eastAsia="en-US"/>
              </w:rPr>
            </w:pPr>
            <w:r w:rsidRPr="00C31E24">
              <w:rPr>
                <w:lang w:eastAsia="en-US"/>
              </w:rPr>
              <w:t>Comment</w:t>
            </w:r>
          </w:p>
        </w:tc>
        <w:tc>
          <w:tcPr>
            <w:tcW w:w="1419" w:type="dxa"/>
            <w:tcBorders>
              <w:top w:val="single" w:sz="4" w:space="0" w:color="auto"/>
              <w:left w:val="single" w:sz="4" w:space="0" w:color="auto"/>
              <w:bottom w:val="single" w:sz="4" w:space="0" w:color="auto"/>
              <w:right w:val="single" w:sz="4" w:space="0" w:color="auto"/>
            </w:tcBorders>
            <w:hideMark/>
          </w:tcPr>
          <w:p w14:paraId="196A8FB6" w14:textId="77777777" w:rsidR="00AD62C6" w:rsidRPr="00C31E24" w:rsidRDefault="00AD62C6">
            <w:pPr>
              <w:pStyle w:val="TAH"/>
              <w:spacing w:line="256" w:lineRule="auto"/>
              <w:rPr>
                <w:lang w:eastAsia="en-US"/>
              </w:rPr>
            </w:pPr>
            <w:r w:rsidRPr="00C31E24">
              <w:rPr>
                <w:lang w:eastAsia="en-US"/>
              </w:rPr>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8180206"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056CC4E4"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2A5BD4F3" w14:textId="77777777" w:rsidR="00AD62C6" w:rsidRPr="00C31E24" w:rsidRDefault="00AD62C6">
            <w:pPr>
              <w:pStyle w:val="TAL"/>
              <w:spacing w:line="256" w:lineRule="auto"/>
              <w:rPr>
                <w:lang w:eastAsia="en-US"/>
              </w:rPr>
            </w:pPr>
            <w:r w:rsidRPr="00C31E24">
              <w:rPr>
                <w:lang w:eastAsia="en-US"/>
              </w:rPr>
              <w:t>mcvideoinfo</w:t>
            </w:r>
          </w:p>
        </w:tc>
        <w:tc>
          <w:tcPr>
            <w:tcW w:w="2129" w:type="dxa"/>
            <w:tcBorders>
              <w:top w:val="single" w:sz="4" w:space="0" w:color="auto"/>
              <w:left w:val="single" w:sz="4" w:space="0" w:color="auto"/>
              <w:bottom w:val="single" w:sz="4" w:space="0" w:color="auto"/>
              <w:right w:val="single" w:sz="4" w:space="0" w:color="auto"/>
            </w:tcBorders>
          </w:tcPr>
          <w:p w14:paraId="20053490"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02BE3A54"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6D05CF7"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28B4F45" w14:textId="77777777" w:rsidR="00AD62C6" w:rsidRPr="00C31E24" w:rsidRDefault="00AD62C6">
            <w:pPr>
              <w:pStyle w:val="TAL"/>
              <w:spacing w:line="256" w:lineRule="auto"/>
              <w:rPr>
                <w:lang w:eastAsia="en-US"/>
              </w:rPr>
            </w:pPr>
          </w:p>
        </w:tc>
      </w:tr>
      <w:tr w:rsidR="00AD62C6" w:rsidRPr="00C31E24" w14:paraId="689B09F4"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38CA027F" w14:textId="77777777" w:rsidR="00AD62C6" w:rsidRPr="00C31E24" w:rsidRDefault="00AD62C6">
            <w:pPr>
              <w:pStyle w:val="TAL"/>
              <w:spacing w:line="256" w:lineRule="auto"/>
              <w:rPr>
                <w:lang w:eastAsia="en-US"/>
              </w:rPr>
            </w:pPr>
            <w:r w:rsidRPr="00C31E24">
              <w:rPr>
                <w:lang w:eastAsia="en-US"/>
              </w:rPr>
              <w:t xml:space="preserve">  mcvideo-Params</w:t>
            </w:r>
          </w:p>
        </w:tc>
        <w:tc>
          <w:tcPr>
            <w:tcW w:w="2129" w:type="dxa"/>
            <w:tcBorders>
              <w:top w:val="single" w:sz="4" w:space="0" w:color="auto"/>
              <w:left w:val="single" w:sz="4" w:space="0" w:color="auto"/>
              <w:bottom w:val="single" w:sz="4" w:space="0" w:color="auto"/>
              <w:right w:val="single" w:sz="4" w:space="0" w:color="auto"/>
            </w:tcBorders>
          </w:tcPr>
          <w:p w14:paraId="38CE874C"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66293B2F"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56D06C57"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14D91F86" w14:textId="77777777" w:rsidR="00AD62C6" w:rsidRPr="00C31E24" w:rsidRDefault="00AD62C6">
            <w:pPr>
              <w:pStyle w:val="TAL"/>
              <w:spacing w:line="256" w:lineRule="auto"/>
              <w:rPr>
                <w:lang w:eastAsia="en-US"/>
              </w:rPr>
            </w:pPr>
          </w:p>
        </w:tc>
      </w:tr>
      <w:tr w:rsidR="00AD62C6" w:rsidRPr="00C31E24" w14:paraId="56839CAE"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1ED9D146" w14:textId="77777777" w:rsidR="00AD62C6" w:rsidRPr="00C31E24" w:rsidRDefault="00AD62C6">
            <w:pPr>
              <w:pStyle w:val="TAL"/>
              <w:spacing w:line="256" w:lineRule="auto"/>
              <w:rPr>
                <w:lang w:eastAsia="en-US"/>
              </w:rPr>
            </w:pPr>
            <w:r w:rsidRPr="00C31E24">
              <w:rPr>
                <w:lang w:eastAsia="en-US"/>
              </w:rPr>
              <w:t xml:space="preserve">    mcvideo-request-uri</w:t>
            </w:r>
          </w:p>
        </w:tc>
        <w:tc>
          <w:tcPr>
            <w:tcW w:w="2129" w:type="dxa"/>
            <w:tcBorders>
              <w:top w:val="single" w:sz="4" w:space="0" w:color="auto"/>
              <w:left w:val="single" w:sz="4" w:space="0" w:color="auto"/>
              <w:bottom w:val="single" w:sz="4" w:space="0" w:color="auto"/>
              <w:right w:val="single" w:sz="4" w:space="0" w:color="auto"/>
            </w:tcBorders>
            <w:hideMark/>
          </w:tcPr>
          <w:p w14:paraId="253E3908" w14:textId="77777777" w:rsidR="00AD62C6" w:rsidRPr="00C31E24" w:rsidRDefault="00AD62C6">
            <w:pPr>
              <w:pStyle w:val="TAL"/>
              <w:spacing w:line="256" w:lineRule="auto"/>
              <w:rPr>
                <w:lang w:eastAsia="en-US"/>
              </w:rPr>
            </w:pPr>
            <w:r w:rsidRPr="00C31E24">
              <w:rPr>
                <w:lang w:eastAsia="en-US"/>
              </w:rPr>
              <w:t>px_MCVideo_ID_User_A</w:t>
            </w:r>
          </w:p>
        </w:tc>
        <w:tc>
          <w:tcPr>
            <w:tcW w:w="2127" w:type="dxa"/>
            <w:tcBorders>
              <w:top w:val="single" w:sz="4" w:space="0" w:color="auto"/>
              <w:left w:val="single" w:sz="4" w:space="0" w:color="auto"/>
              <w:bottom w:val="single" w:sz="4" w:space="0" w:color="auto"/>
              <w:right w:val="single" w:sz="4" w:space="0" w:color="auto"/>
            </w:tcBorders>
          </w:tcPr>
          <w:p w14:paraId="5F1EB023"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37580C73" w14:textId="77777777" w:rsidR="00AD62C6" w:rsidRPr="00C31E24" w:rsidRDefault="00AD62C6">
            <w:pPr>
              <w:pStyle w:val="TAL"/>
              <w:spacing w:line="256" w:lineRule="auto"/>
              <w:rPr>
                <w:lang w:eastAsia="en-US"/>
              </w:rPr>
            </w:pPr>
            <w:r w:rsidRPr="00C31E24">
              <w:rPr>
                <w:lang w:eastAsia="en-US"/>
              </w:rPr>
              <w:t>TS 24.281 [26] clause 9.2.4.4</w:t>
            </w:r>
          </w:p>
        </w:tc>
        <w:tc>
          <w:tcPr>
            <w:tcW w:w="1134" w:type="dxa"/>
            <w:tcBorders>
              <w:top w:val="single" w:sz="4" w:space="0" w:color="auto"/>
              <w:left w:val="single" w:sz="4" w:space="0" w:color="auto"/>
              <w:bottom w:val="single" w:sz="4" w:space="0" w:color="auto"/>
              <w:right w:val="single" w:sz="4" w:space="0" w:color="auto"/>
            </w:tcBorders>
          </w:tcPr>
          <w:p w14:paraId="47E27A88" w14:textId="77777777" w:rsidR="00AD62C6" w:rsidRPr="00C31E24" w:rsidRDefault="00AD62C6">
            <w:pPr>
              <w:pStyle w:val="TAL"/>
              <w:spacing w:line="256" w:lineRule="auto"/>
              <w:rPr>
                <w:lang w:eastAsia="en-US"/>
              </w:rPr>
            </w:pPr>
          </w:p>
        </w:tc>
      </w:tr>
      <w:tr w:rsidR="00AD62C6" w:rsidRPr="00C31E24" w14:paraId="21DCA338"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121EA0EC" w14:textId="77777777" w:rsidR="00AD62C6" w:rsidRPr="00C31E24" w:rsidRDefault="00AD62C6">
            <w:pPr>
              <w:pStyle w:val="TAL"/>
              <w:spacing w:line="256" w:lineRule="auto"/>
              <w:rPr>
                <w:lang w:eastAsia="en-US"/>
              </w:rPr>
            </w:pPr>
            <w:r w:rsidRPr="00C31E24">
              <w:rPr>
                <w:lang w:eastAsia="en-US"/>
              </w:rPr>
              <w:t xml:space="preserve">    mcvideo-calling-user-id</w:t>
            </w:r>
          </w:p>
        </w:tc>
        <w:tc>
          <w:tcPr>
            <w:tcW w:w="2129" w:type="dxa"/>
            <w:tcBorders>
              <w:top w:val="single" w:sz="4" w:space="0" w:color="auto"/>
              <w:left w:val="single" w:sz="4" w:space="0" w:color="auto"/>
              <w:bottom w:val="single" w:sz="4" w:space="0" w:color="auto"/>
              <w:right w:val="single" w:sz="4" w:space="0" w:color="auto"/>
            </w:tcBorders>
            <w:hideMark/>
          </w:tcPr>
          <w:p w14:paraId="3C102BD1" w14:textId="77777777" w:rsidR="00AD62C6" w:rsidRPr="00C31E24" w:rsidRDefault="00AD62C6">
            <w:pPr>
              <w:pStyle w:val="TAL"/>
              <w:spacing w:line="256" w:lineRule="auto"/>
              <w:rPr>
                <w:lang w:eastAsia="en-US"/>
              </w:rPr>
            </w:pPr>
            <w:r w:rsidRPr="00C31E24">
              <w:rPr>
                <w:lang w:eastAsia="en-US"/>
              </w:rPr>
              <w:t>not present</w:t>
            </w:r>
          </w:p>
        </w:tc>
        <w:tc>
          <w:tcPr>
            <w:tcW w:w="2127" w:type="dxa"/>
            <w:tcBorders>
              <w:top w:val="single" w:sz="4" w:space="0" w:color="auto"/>
              <w:left w:val="single" w:sz="4" w:space="0" w:color="auto"/>
              <w:bottom w:val="single" w:sz="4" w:space="0" w:color="auto"/>
              <w:right w:val="single" w:sz="4" w:space="0" w:color="auto"/>
            </w:tcBorders>
          </w:tcPr>
          <w:p w14:paraId="536DBF9A"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345C4625"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52FBD30E" w14:textId="77777777" w:rsidR="00AD62C6" w:rsidRPr="00C31E24" w:rsidRDefault="00AD62C6">
            <w:pPr>
              <w:pStyle w:val="TAL"/>
              <w:spacing w:line="256" w:lineRule="auto"/>
              <w:rPr>
                <w:lang w:eastAsia="en-US"/>
              </w:rPr>
            </w:pPr>
          </w:p>
        </w:tc>
      </w:tr>
      <w:tr w:rsidR="00AD62C6" w:rsidRPr="00C31E24" w14:paraId="299F936A"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286E5ABC" w14:textId="77777777" w:rsidR="00AD62C6" w:rsidRPr="00C31E24" w:rsidRDefault="00AD62C6">
            <w:pPr>
              <w:pStyle w:val="TAL"/>
              <w:spacing w:line="256" w:lineRule="auto"/>
              <w:rPr>
                <w:lang w:eastAsia="en-US"/>
              </w:rPr>
            </w:pPr>
            <w:r w:rsidRPr="00C31E24">
              <w:rPr>
                <w:lang w:eastAsia="en-US"/>
              </w:rPr>
              <w:t xml:space="preserve">    </w:t>
            </w:r>
            <w:r w:rsidRPr="00C31E24">
              <w:rPr>
                <w:rFonts w:eastAsia="SimSun"/>
                <w:lang w:eastAsia="en-US"/>
              </w:rPr>
              <w:t>mcvideo-calling-group-id</w:t>
            </w:r>
          </w:p>
        </w:tc>
        <w:tc>
          <w:tcPr>
            <w:tcW w:w="2129" w:type="dxa"/>
            <w:tcBorders>
              <w:top w:val="single" w:sz="4" w:space="0" w:color="auto"/>
              <w:left w:val="single" w:sz="4" w:space="0" w:color="auto"/>
              <w:bottom w:val="single" w:sz="4" w:space="0" w:color="auto"/>
              <w:right w:val="single" w:sz="4" w:space="0" w:color="auto"/>
            </w:tcBorders>
            <w:hideMark/>
          </w:tcPr>
          <w:p w14:paraId="2C9BAB66" w14:textId="77777777" w:rsidR="00AD62C6" w:rsidRPr="00C31E24" w:rsidRDefault="00AD62C6">
            <w:pPr>
              <w:pStyle w:val="TAL"/>
              <w:spacing w:line="256" w:lineRule="auto"/>
              <w:rPr>
                <w:lang w:eastAsia="en-US"/>
              </w:rPr>
            </w:pPr>
            <w:r w:rsidRPr="00C31E24">
              <w:rPr>
                <w:lang w:eastAsia="en-US"/>
              </w:rPr>
              <w:t>px_MCVideo_Group_A_ID</w:t>
            </w:r>
          </w:p>
        </w:tc>
        <w:tc>
          <w:tcPr>
            <w:tcW w:w="2127" w:type="dxa"/>
            <w:tcBorders>
              <w:top w:val="single" w:sz="4" w:space="0" w:color="auto"/>
              <w:left w:val="single" w:sz="4" w:space="0" w:color="auto"/>
              <w:bottom w:val="single" w:sz="4" w:space="0" w:color="auto"/>
              <w:right w:val="single" w:sz="4" w:space="0" w:color="auto"/>
            </w:tcBorders>
          </w:tcPr>
          <w:p w14:paraId="6B0B3E5F"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2964A5F1" w14:textId="77777777" w:rsidR="00AD62C6" w:rsidRPr="00C31E24" w:rsidRDefault="00AD62C6">
            <w:pPr>
              <w:pStyle w:val="TAL"/>
              <w:spacing w:line="256" w:lineRule="auto"/>
              <w:rPr>
                <w:lang w:eastAsia="en-US"/>
              </w:rPr>
            </w:pPr>
            <w:r w:rsidRPr="00C31E24">
              <w:rPr>
                <w:lang w:eastAsia="en-US"/>
              </w:rPr>
              <w:t>TS 24.281 [26] clause 9.2.4.4</w:t>
            </w:r>
          </w:p>
        </w:tc>
        <w:tc>
          <w:tcPr>
            <w:tcW w:w="1134" w:type="dxa"/>
            <w:tcBorders>
              <w:top w:val="single" w:sz="4" w:space="0" w:color="auto"/>
              <w:left w:val="single" w:sz="4" w:space="0" w:color="auto"/>
              <w:bottom w:val="single" w:sz="4" w:space="0" w:color="auto"/>
              <w:right w:val="single" w:sz="4" w:space="0" w:color="auto"/>
            </w:tcBorders>
          </w:tcPr>
          <w:p w14:paraId="153EE9E4" w14:textId="77777777" w:rsidR="00AD62C6" w:rsidRPr="00C31E24" w:rsidRDefault="00AD62C6">
            <w:pPr>
              <w:pStyle w:val="TAL"/>
              <w:spacing w:line="256" w:lineRule="auto"/>
              <w:rPr>
                <w:lang w:eastAsia="en-US"/>
              </w:rPr>
            </w:pPr>
          </w:p>
        </w:tc>
      </w:tr>
      <w:tr w:rsidR="00AD62C6" w:rsidRPr="00C31E24" w14:paraId="150F5BD1"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69E71D33" w14:textId="77777777" w:rsidR="00AD62C6" w:rsidRPr="00C31E24" w:rsidRDefault="00AD62C6">
            <w:pPr>
              <w:pStyle w:val="TAL"/>
              <w:spacing w:line="256" w:lineRule="auto"/>
              <w:rPr>
                <w:lang w:eastAsia="en-US"/>
              </w:rPr>
            </w:pPr>
            <w:r w:rsidRPr="00C31E24">
              <w:rPr>
                <w:lang w:eastAsia="en-US"/>
              </w:rPr>
              <w:t xml:space="preserve">    anyExt</w:t>
            </w:r>
          </w:p>
        </w:tc>
        <w:tc>
          <w:tcPr>
            <w:tcW w:w="2129" w:type="dxa"/>
            <w:tcBorders>
              <w:top w:val="single" w:sz="4" w:space="0" w:color="auto"/>
              <w:left w:val="single" w:sz="4" w:space="0" w:color="auto"/>
              <w:bottom w:val="single" w:sz="4" w:space="0" w:color="auto"/>
              <w:right w:val="single" w:sz="4" w:space="0" w:color="auto"/>
            </w:tcBorders>
          </w:tcPr>
          <w:p w14:paraId="6258299B" w14:textId="77777777" w:rsidR="00AD62C6" w:rsidRPr="00C31E24" w:rsidRDefault="00AD62C6">
            <w:pPr>
              <w:pStyle w:val="TAL"/>
              <w:spacing w:line="256" w:lineRule="auto"/>
              <w:rPr>
                <w:lang w:eastAsia="en-US"/>
              </w:rPr>
            </w:pPr>
          </w:p>
        </w:tc>
        <w:tc>
          <w:tcPr>
            <w:tcW w:w="2127" w:type="dxa"/>
            <w:tcBorders>
              <w:top w:val="single" w:sz="4" w:space="0" w:color="auto"/>
              <w:left w:val="single" w:sz="4" w:space="0" w:color="auto"/>
              <w:bottom w:val="single" w:sz="4" w:space="0" w:color="auto"/>
              <w:right w:val="single" w:sz="4" w:space="0" w:color="auto"/>
            </w:tcBorders>
          </w:tcPr>
          <w:p w14:paraId="6B4117B7"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tcPr>
          <w:p w14:paraId="3B37C3B6" w14:textId="77777777" w:rsidR="00AD62C6" w:rsidRPr="00C31E24" w:rsidRDefault="00AD62C6">
            <w:pPr>
              <w:pStyle w:val="TAL"/>
              <w:spacing w:line="256" w:lineRule="auto"/>
              <w:rPr>
                <w:lang w:eastAsia="en-US"/>
              </w:rPr>
            </w:pPr>
          </w:p>
        </w:tc>
        <w:tc>
          <w:tcPr>
            <w:tcW w:w="1134" w:type="dxa"/>
            <w:tcBorders>
              <w:top w:val="single" w:sz="4" w:space="0" w:color="auto"/>
              <w:left w:val="single" w:sz="4" w:space="0" w:color="auto"/>
              <w:bottom w:val="single" w:sz="4" w:space="0" w:color="auto"/>
              <w:right w:val="single" w:sz="4" w:space="0" w:color="auto"/>
            </w:tcBorders>
          </w:tcPr>
          <w:p w14:paraId="655BFD40" w14:textId="77777777" w:rsidR="00AD62C6" w:rsidRPr="00C31E24" w:rsidRDefault="00AD62C6">
            <w:pPr>
              <w:pStyle w:val="TAL"/>
              <w:spacing w:line="256" w:lineRule="auto"/>
              <w:rPr>
                <w:lang w:eastAsia="en-US"/>
              </w:rPr>
            </w:pPr>
          </w:p>
        </w:tc>
      </w:tr>
      <w:tr w:rsidR="00AD62C6" w:rsidRPr="00C31E24" w14:paraId="6455C80B"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0942130E" w14:textId="77777777" w:rsidR="00AD62C6" w:rsidRPr="00C31E24" w:rsidRDefault="00AD62C6">
            <w:pPr>
              <w:pStyle w:val="TAL"/>
              <w:spacing w:line="256" w:lineRule="auto"/>
              <w:rPr>
                <w:lang w:eastAsia="en-US"/>
              </w:rPr>
            </w:pPr>
            <w:r w:rsidRPr="00C31E24">
              <w:rPr>
                <w:lang w:eastAsia="en-US"/>
              </w:rPr>
              <w:t xml:space="preserve">      mcvideo-request-uri</w:t>
            </w:r>
          </w:p>
        </w:tc>
        <w:tc>
          <w:tcPr>
            <w:tcW w:w="2129" w:type="dxa"/>
            <w:tcBorders>
              <w:top w:val="single" w:sz="4" w:space="0" w:color="auto"/>
              <w:left w:val="single" w:sz="4" w:space="0" w:color="auto"/>
              <w:bottom w:val="single" w:sz="4" w:space="0" w:color="auto"/>
              <w:right w:val="single" w:sz="4" w:space="0" w:color="auto"/>
            </w:tcBorders>
            <w:hideMark/>
          </w:tcPr>
          <w:p w14:paraId="46E1C76B" w14:textId="77777777" w:rsidR="00AD62C6" w:rsidRPr="00C31E24" w:rsidRDefault="00AD62C6">
            <w:pPr>
              <w:pStyle w:val="TAL"/>
              <w:spacing w:line="256" w:lineRule="auto"/>
              <w:rPr>
                <w:lang w:eastAsia="en-US"/>
              </w:rPr>
            </w:pPr>
            <w:r w:rsidRPr="00C31E24">
              <w:rPr>
                <w:lang w:eastAsia="en-US"/>
              </w:rPr>
              <w:t>px_MCVideo_Group_A_ID</w:t>
            </w:r>
          </w:p>
        </w:tc>
        <w:tc>
          <w:tcPr>
            <w:tcW w:w="2127" w:type="dxa"/>
            <w:tcBorders>
              <w:top w:val="single" w:sz="4" w:space="0" w:color="auto"/>
              <w:left w:val="single" w:sz="4" w:space="0" w:color="auto"/>
              <w:bottom w:val="single" w:sz="4" w:space="0" w:color="auto"/>
              <w:right w:val="single" w:sz="4" w:space="0" w:color="auto"/>
            </w:tcBorders>
            <w:hideMark/>
          </w:tcPr>
          <w:p w14:paraId="5EAC2AB6" w14:textId="77777777" w:rsidR="00AD62C6" w:rsidRPr="00C31E24" w:rsidRDefault="00AD62C6">
            <w:pPr>
              <w:pStyle w:val="TAL"/>
              <w:spacing w:line="256" w:lineRule="auto"/>
              <w:rPr>
                <w:lang w:eastAsia="en-US"/>
              </w:rPr>
            </w:pPr>
            <w:r w:rsidRPr="00C31E24">
              <w:rPr>
                <w:lang w:eastAsia="en-US"/>
              </w:rPr>
              <w:t>The MCVideo group identity to be selected by the targeted MCVIDEO user</w:t>
            </w:r>
          </w:p>
        </w:tc>
        <w:tc>
          <w:tcPr>
            <w:tcW w:w="1419" w:type="dxa"/>
            <w:tcBorders>
              <w:top w:val="single" w:sz="4" w:space="0" w:color="auto"/>
              <w:left w:val="single" w:sz="4" w:space="0" w:color="auto"/>
              <w:bottom w:val="single" w:sz="4" w:space="0" w:color="auto"/>
              <w:right w:val="single" w:sz="4" w:space="0" w:color="auto"/>
            </w:tcBorders>
            <w:hideMark/>
          </w:tcPr>
          <w:p w14:paraId="0DEF75F7" w14:textId="77777777" w:rsidR="00AD62C6" w:rsidRPr="00C31E24" w:rsidRDefault="00AD62C6">
            <w:pPr>
              <w:pStyle w:val="TAL"/>
              <w:spacing w:line="256" w:lineRule="auto"/>
              <w:rPr>
                <w:lang w:eastAsia="en-US"/>
              </w:rPr>
            </w:pPr>
            <w:r w:rsidRPr="00C31E24">
              <w:rPr>
                <w:lang w:eastAsia="en-US"/>
              </w:rPr>
              <w:t>TS 24.281 [26] clause 9.2.4.4</w:t>
            </w:r>
          </w:p>
        </w:tc>
        <w:tc>
          <w:tcPr>
            <w:tcW w:w="1134" w:type="dxa"/>
            <w:tcBorders>
              <w:top w:val="single" w:sz="4" w:space="0" w:color="auto"/>
              <w:left w:val="single" w:sz="4" w:space="0" w:color="auto"/>
              <w:bottom w:val="single" w:sz="4" w:space="0" w:color="auto"/>
              <w:right w:val="single" w:sz="4" w:space="0" w:color="auto"/>
            </w:tcBorders>
          </w:tcPr>
          <w:p w14:paraId="368D4326" w14:textId="77777777" w:rsidR="00AD62C6" w:rsidRPr="00C31E24" w:rsidRDefault="00AD62C6">
            <w:pPr>
              <w:pStyle w:val="TAL"/>
              <w:spacing w:line="256" w:lineRule="auto"/>
              <w:rPr>
                <w:lang w:eastAsia="en-US"/>
              </w:rPr>
            </w:pPr>
          </w:p>
        </w:tc>
      </w:tr>
      <w:tr w:rsidR="00AD62C6" w:rsidRPr="00C31E24" w14:paraId="3C952D6B"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49E83386" w14:textId="77777777" w:rsidR="00AD62C6" w:rsidRPr="00C31E24" w:rsidRDefault="00AD62C6">
            <w:pPr>
              <w:pStyle w:val="TAL"/>
              <w:spacing w:line="256" w:lineRule="auto"/>
              <w:rPr>
                <w:lang w:eastAsia="en-US"/>
              </w:rPr>
            </w:pPr>
            <w:r w:rsidRPr="00C31E24">
              <w:rPr>
                <w:lang w:eastAsia="en-US"/>
              </w:rPr>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6C0D7A3D" w14:textId="77777777" w:rsidR="00AD62C6" w:rsidRPr="00C31E24" w:rsidRDefault="00AD62C6">
            <w:pPr>
              <w:pStyle w:val="TAL"/>
              <w:spacing w:line="256" w:lineRule="auto"/>
              <w:rPr>
                <w:lang w:eastAsia="en-US"/>
              </w:rPr>
            </w:pPr>
            <w:r w:rsidRPr="00C31E24">
              <w:rPr>
                <w:lang w:eastAsia="en-US"/>
              </w:rPr>
              <w:t>"group-selection-change-response"</w:t>
            </w:r>
          </w:p>
        </w:tc>
        <w:tc>
          <w:tcPr>
            <w:tcW w:w="2127" w:type="dxa"/>
            <w:tcBorders>
              <w:top w:val="single" w:sz="4" w:space="0" w:color="auto"/>
              <w:left w:val="single" w:sz="4" w:space="0" w:color="auto"/>
              <w:bottom w:val="single" w:sz="4" w:space="0" w:color="auto"/>
              <w:right w:val="single" w:sz="4" w:space="0" w:color="auto"/>
            </w:tcBorders>
          </w:tcPr>
          <w:p w14:paraId="5C1758D7"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06B8127D" w14:textId="77777777" w:rsidR="00AD62C6" w:rsidRPr="00C31E24" w:rsidRDefault="00AD62C6">
            <w:pPr>
              <w:pStyle w:val="TAL"/>
              <w:spacing w:line="256" w:lineRule="auto"/>
              <w:rPr>
                <w:lang w:eastAsia="en-US"/>
              </w:rPr>
            </w:pPr>
            <w:r w:rsidRPr="00C31E24">
              <w:rPr>
                <w:lang w:eastAsia="en-US"/>
              </w:rPr>
              <w:t>TS 24.281 [26] clause 9.2.4.4</w:t>
            </w:r>
          </w:p>
        </w:tc>
        <w:tc>
          <w:tcPr>
            <w:tcW w:w="1134" w:type="dxa"/>
            <w:tcBorders>
              <w:top w:val="single" w:sz="4" w:space="0" w:color="auto"/>
              <w:left w:val="single" w:sz="4" w:space="0" w:color="auto"/>
              <w:bottom w:val="single" w:sz="4" w:space="0" w:color="auto"/>
              <w:right w:val="single" w:sz="4" w:space="0" w:color="auto"/>
            </w:tcBorders>
          </w:tcPr>
          <w:p w14:paraId="5EAA0BD7" w14:textId="77777777" w:rsidR="00AD62C6" w:rsidRPr="00C31E24" w:rsidRDefault="00AD62C6">
            <w:pPr>
              <w:pStyle w:val="TAL"/>
              <w:spacing w:line="256" w:lineRule="auto"/>
              <w:rPr>
                <w:lang w:eastAsia="en-US"/>
              </w:rPr>
            </w:pPr>
          </w:p>
        </w:tc>
      </w:tr>
      <w:tr w:rsidR="00AD62C6" w:rsidRPr="00C31E24" w14:paraId="0CAD8A93"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41FC3471" w14:textId="77777777" w:rsidR="00AD62C6" w:rsidRPr="00C31E24" w:rsidRDefault="00AD62C6">
            <w:pPr>
              <w:pStyle w:val="TAL"/>
              <w:spacing w:line="256" w:lineRule="auto"/>
              <w:rPr>
                <w:lang w:eastAsia="en-US"/>
              </w:rPr>
            </w:pPr>
            <w:r w:rsidRPr="00C31E24">
              <w:rPr>
                <w:lang w:eastAsia="en-US"/>
              </w:rPr>
              <w:t xml:space="preserve">      selected-group-change-outcome</w:t>
            </w:r>
          </w:p>
        </w:tc>
        <w:tc>
          <w:tcPr>
            <w:tcW w:w="2129" w:type="dxa"/>
            <w:tcBorders>
              <w:top w:val="single" w:sz="4" w:space="0" w:color="auto"/>
              <w:left w:val="single" w:sz="4" w:space="0" w:color="auto"/>
              <w:bottom w:val="single" w:sz="4" w:space="0" w:color="auto"/>
              <w:right w:val="single" w:sz="4" w:space="0" w:color="auto"/>
            </w:tcBorders>
            <w:hideMark/>
          </w:tcPr>
          <w:p w14:paraId="0374B356" w14:textId="77777777" w:rsidR="00AD62C6" w:rsidRPr="00C31E24" w:rsidRDefault="00AD62C6">
            <w:pPr>
              <w:pStyle w:val="TAL"/>
              <w:spacing w:line="256" w:lineRule="auto"/>
              <w:rPr>
                <w:lang w:eastAsia="en-US"/>
              </w:rPr>
            </w:pPr>
            <w:r w:rsidRPr="00C31E24">
              <w:rPr>
                <w:lang w:eastAsia="en-US"/>
              </w:rPr>
              <w:t>"success"</w:t>
            </w:r>
          </w:p>
        </w:tc>
        <w:tc>
          <w:tcPr>
            <w:tcW w:w="2127" w:type="dxa"/>
            <w:tcBorders>
              <w:top w:val="single" w:sz="4" w:space="0" w:color="auto"/>
              <w:left w:val="single" w:sz="4" w:space="0" w:color="auto"/>
              <w:bottom w:val="single" w:sz="4" w:space="0" w:color="auto"/>
              <w:right w:val="single" w:sz="4" w:space="0" w:color="auto"/>
            </w:tcBorders>
          </w:tcPr>
          <w:p w14:paraId="2F10AD61" w14:textId="77777777" w:rsidR="00AD62C6" w:rsidRPr="00C31E24" w:rsidRDefault="00AD62C6">
            <w:pPr>
              <w:pStyle w:val="TAL"/>
              <w:spacing w:line="256" w:lineRule="auto"/>
              <w:rPr>
                <w:lang w:eastAsia="en-US"/>
              </w:rPr>
            </w:pPr>
          </w:p>
        </w:tc>
        <w:tc>
          <w:tcPr>
            <w:tcW w:w="1419" w:type="dxa"/>
            <w:tcBorders>
              <w:top w:val="single" w:sz="4" w:space="0" w:color="auto"/>
              <w:left w:val="single" w:sz="4" w:space="0" w:color="auto"/>
              <w:bottom w:val="single" w:sz="4" w:space="0" w:color="auto"/>
              <w:right w:val="single" w:sz="4" w:space="0" w:color="auto"/>
            </w:tcBorders>
            <w:hideMark/>
          </w:tcPr>
          <w:p w14:paraId="2DD8327D" w14:textId="77777777" w:rsidR="00AD62C6" w:rsidRPr="00C31E24" w:rsidRDefault="00AD62C6">
            <w:pPr>
              <w:pStyle w:val="TAL"/>
              <w:spacing w:line="256" w:lineRule="auto"/>
              <w:rPr>
                <w:lang w:eastAsia="en-US"/>
              </w:rPr>
            </w:pPr>
            <w:r w:rsidRPr="00C31E24">
              <w:rPr>
                <w:lang w:eastAsia="en-US"/>
              </w:rPr>
              <w:t>TS 24.281 [26] clause 9.2.4.4</w:t>
            </w:r>
          </w:p>
        </w:tc>
        <w:tc>
          <w:tcPr>
            <w:tcW w:w="1134" w:type="dxa"/>
            <w:tcBorders>
              <w:top w:val="single" w:sz="4" w:space="0" w:color="auto"/>
              <w:left w:val="single" w:sz="4" w:space="0" w:color="auto"/>
              <w:bottom w:val="single" w:sz="4" w:space="0" w:color="auto"/>
              <w:right w:val="single" w:sz="4" w:space="0" w:color="auto"/>
            </w:tcBorders>
          </w:tcPr>
          <w:p w14:paraId="5A15AD7D" w14:textId="77777777" w:rsidR="00AD62C6" w:rsidRPr="00C31E24" w:rsidRDefault="00AD62C6">
            <w:pPr>
              <w:pStyle w:val="TAL"/>
              <w:spacing w:line="256" w:lineRule="auto"/>
              <w:rPr>
                <w:lang w:eastAsia="en-US"/>
              </w:rPr>
            </w:pPr>
          </w:p>
        </w:tc>
      </w:tr>
    </w:tbl>
    <w:p w14:paraId="78A9EE09" w14:textId="6E36093E" w:rsidR="00AD62C6" w:rsidRPr="00C31E24" w:rsidRDefault="00AD62C6" w:rsidP="00AD62C6"/>
    <w:p w14:paraId="5330B758" w14:textId="77777777" w:rsidR="00AD62C6" w:rsidRPr="00C31E24" w:rsidRDefault="00AD62C6" w:rsidP="00AD62C6">
      <w:pPr>
        <w:pStyle w:val="Heading4"/>
      </w:pPr>
      <w:bookmarkStart w:id="532" w:name="_Toc99871284"/>
      <w:r w:rsidRPr="00C31E24">
        <w:t>6.1.4.2</w:t>
      </w:r>
      <w:r w:rsidRPr="00C31E24">
        <w:tab/>
        <w:t>On-network / Remote Change of Selected Group / Selected Group Change of Targeted User / Client Terminated (CT)</w:t>
      </w:r>
      <w:bookmarkEnd w:id="532"/>
    </w:p>
    <w:p w14:paraId="0EF69E83" w14:textId="77777777" w:rsidR="00AD62C6" w:rsidRPr="00C31E24" w:rsidRDefault="00AD62C6" w:rsidP="00AD62C6">
      <w:pPr>
        <w:pStyle w:val="H6"/>
      </w:pPr>
      <w:r w:rsidRPr="00C31E24">
        <w:t>6.1.4.2.1</w:t>
      </w:r>
      <w:r w:rsidRPr="00C31E24">
        <w:tab/>
        <w:t>Test Purpose (TP)</w:t>
      </w:r>
    </w:p>
    <w:p w14:paraId="262BBE84" w14:textId="77777777" w:rsidR="00AD62C6" w:rsidRPr="00C31E24" w:rsidRDefault="00AD62C6" w:rsidP="00AD62C6">
      <w:pPr>
        <w:pStyle w:val="H6"/>
      </w:pPr>
      <w:r w:rsidRPr="00C31E24">
        <w:t>(1)</w:t>
      </w:r>
    </w:p>
    <w:p w14:paraId="773886E5"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registered and authorised for MCVideo Service }</w:t>
      </w:r>
    </w:p>
    <w:p w14:paraId="4E9C0131" w14:textId="77777777" w:rsidR="00AD62C6" w:rsidRPr="00C31E24" w:rsidRDefault="00AD62C6" w:rsidP="00AD62C6">
      <w:pPr>
        <w:pStyle w:val="PL"/>
        <w:rPr>
          <w:noProof w:val="0"/>
        </w:rPr>
      </w:pPr>
      <w:r w:rsidRPr="00C31E24">
        <w:rPr>
          <w:b/>
          <w:noProof w:val="0"/>
        </w:rPr>
        <w:t>ensure that</w:t>
      </w:r>
      <w:r w:rsidRPr="00C31E24">
        <w:rPr>
          <w:noProof w:val="0"/>
        </w:rPr>
        <w:t xml:space="preserve"> {</w:t>
      </w:r>
    </w:p>
    <w:p w14:paraId="51E69455"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MCVideo User requests group </w:t>
      </w:r>
      <w:r w:rsidRPr="00C31E24">
        <w:rPr>
          <w:rFonts w:cs="Arial"/>
          <w:noProof w:val="0"/>
          <w:szCs w:val="18"/>
        </w:rPr>
        <w:t>to discover which groups the MCVideo User is affiliated to and to subscribe to affiliation status changes for the MCVideo User</w:t>
      </w:r>
      <w:r w:rsidRPr="00C31E24">
        <w:rPr>
          <w:noProof w:val="0"/>
        </w:rPr>
        <w:t xml:space="preserve"> }</w:t>
      </w:r>
    </w:p>
    <w:p w14:paraId="15D5716D"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sends a SIP SUBSCRIBE message </w:t>
      </w:r>
      <w:r w:rsidRPr="00C31E24">
        <w:rPr>
          <w:b/>
          <w:bCs/>
          <w:noProof w:val="0"/>
        </w:rPr>
        <w:t>and</w:t>
      </w:r>
      <w:r w:rsidRPr="00C31E24">
        <w:rPr>
          <w:noProof w:val="0"/>
        </w:rPr>
        <w:t xml:space="preserve"> responds to a SIP NOTIFY message with a SIP 200 (OK) message }</w:t>
      </w:r>
    </w:p>
    <w:p w14:paraId="386D0F55" w14:textId="77777777" w:rsidR="00AD62C6" w:rsidRPr="00C31E24" w:rsidRDefault="00AD62C6" w:rsidP="00AD62C6">
      <w:pPr>
        <w:pStyle w:val="PL"/>
        <w:rPr>
          <w:noProof w:val="0"/>
        </w:rPr>
      </w:pPr>
      <w:r w:rsidRPr="00C31E24">
        <w:rPr>
          <w:noProof w:val="0"/>
        </w:rPr>
        <w:t xml:space="preserve">            }</w:t>
      </w:r>
    </w:p>
    <w:p w14:paraId="4AF1F437" w14:textId="77777777" w:rsidR="00AD62C6" w:rsidRPr="00C31E24" w:rsidRDefault="00AD62C6" w:rsidP="00AD62C6">
      <w:pPr>
        <w:pStyle w:val="PL"/>
        <w:rPr>
          <w:noProof w:val="0"/>
        </w:rPr>
      </w:pPr>
    </w:p>
    <w:p w14:paraId="3F32AEA2" w14:textId="77777777" w:rsidR="00AD62C6" w:rsidRPr="00C31E24" w:rsidRDefault="00AD62C6" w:rsidP="00AD62C6">
      <w:pPr>
        <w:pStyle w:val="H6"/>
      </w:pPr>
      <w:r w:rsidRPr="00C31E24">
        <w:t>(2)</w:t>
      </w:r>
    </w:p>
    <w:p w14:paraId="16624FBA"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having subscribed to affiliation status changes }</w:t>
      </w:r>
    </w:p>
    <w:p w14:paraId="54994200" w14:textId="77777777" w:rsidR="00AD62C6" w:rsidRPr="00C31E24" w:rsidRDefault="00AD62C6" w:rsidP="00AD62C6">
      <w:pPr>
        <w:pStyle w:val="PL"/>
        <w:rPr>
          <w:noProof w:val="0"/>
        </w:rPr>
      </w:pPr>
      <w:r w:rsidRPr="00C31E24">
        <w:rPr>
          <w:b/>
          <w:noProof w:val="0"/>
        </w:rPr>
        <w:t>ensure that</w:t>
      </w:r>
      <w:r w:rsidRPr="00C31E24">
        <w:rPr>
          <w:noProof w:val="0"/>
        </w:rPr>
        <w:t xml:space="preserve"> {</w:t>
      </w:r>
    </w:p>
    <w:p w14:paraId="1685D305"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MCVideo User requests to de-affiliate from a group }</w:t>
      </w:r>
    </w:p>
    <w:p w14:paraId="26FD1234"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sends a SIP PUBLISH message </w:t>
      </w:r>
      <w:r w:rsidRPr="00C31E24">
        <w:rPr>
          <w:b/>
          <w:bCs/>
          <w:noProof w:val="0"/>
        </w:rPr>
        <w:t>and</w:t>
      </w:r>
      <w:r w:rsidRPr="00C31E24">
        <w:rPr>
          <w:noProof w:val="0"/>
        </w:rPr>
        <w:t xml:space="preserve"> responds to a SIP NOTIFY message with a SIP 200 (OK) message }</w:t>
      </w:r>
    </w:p>
    <w:p w14:paraId="55B00EE2" w14:textId="77777777" w:rsidR="00AD62C6" w:rsidRPr="00C31E24" w:rsidRDefault="00AD62C6" w:rsidP="00AD62C6">
      <w:pPr>
        <w:pStyle w:val="PL"/>
        <w:rPr>
          <w:noProof w:val="0"/>
        </w:rPr>
      </w:pPr>
      <w:r w:rsidRPr="00C31E24">
        <w:rPr>
          <w:noProof w:val="0"/>
        </w:rPr>
        <w:t xml:space="preserve">            }</w:t>
      </w:r>
    </w:p>
    <w:p w14:paraId="5E37E491" w14:textId="77777777" w:rsidR="00AD62C6" w:rsidRPr="00C31E24" w:rsidRDefault="00AD62C6" w:rsidP="00AD62C6">
      <w:pPr>
        <w:pStyle w:val="PL"/>
        <w:rPr>
          <w:noProof w:val="0"/>
        </w:rPr>
      </w:pPr>
    </w:p>
    <w:p w14:paraId="2148812B" w14:textId="77777777" w:rsidR="00AD62C6" w:rsidRPr="00C31E24" w:rsidRDefault="00AD62C6" w:rsidP="00AD62C6">
      <w:pPr>
        <w:pStyle w:val="H6"/>
      </w:pPr>
      <w:r w:rsidRPr="00C31E24">
        <w:t>(3)</w:t>
      </w:r>
    </w:p>
    <w:p w14:paraId="75901713"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having subscribed to affiliation status changes }</w:t>
      </w:r>
    </w:p>
    <w:p w14:paraId="33D2268B" w14:textId="77777777" w:rsidR="00AD62C6" w:rsidRPr="00C31E24" w:rsidRDefault="00AD62C6" w:rsidP="00AD62C6">
      <w:pPr>
        <w:pStyle w:val="PL"/>
        <w:rPr>
          <w:noProof w:val="0"/>
        </w:rPr>
      </w:pPr>
      <w:r w:rsidRPr="00C31E24">
        <w:rPr>
          <w:b/>
          <w:noProof w:val="0"/>
        </w:rPr>
        <w:t>ensure that</w:t>
      </w:r>
      <w:r w:rsidRPr="00C31E24">
        <w:rPr>
          <w:noProof w:val="0"/>
        </w:rPr>
        <w:t xml:space="preserve"> {</w:t>
      </w:r>
    </w:p>
    <w:p w14:paraId="201D790A"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UE (MCVideo Client) receives to send a group selection change request to change the selected group of a targeted MCVideo user to a specific MCVideo group via a SIP MESSAGE message }</w:t>
      </w:r>
    </w:p>
    <w:p w14:paraId="25B9469B"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responds with a SIP 200 (OK) message </w:t>
      </w:r>
      <w:r w:rsidRPr="00C31E24">
        <w:rPr>
          <w:b/>
          <w:bCs/>
          <w:noProof w:val="0"/>
        </w:rPr>
        <w:t>and</w:t>
      </w:r>
      <w:r w:rsidRPr="00C31E24">
        <w:rPr>
          <w:noProof w:val="0"/>
        </w:rPr>
        <w:t xml:space="preserve"> initiates affiliation to the group by sending a SIP PUBLISH message </w:t>
      </w:r>
      <w:r w:rsidRPr="00C31E24">
        <w:rPr>
          <w:b/>
          <w:bCs/>
          <w:noProof w:val="0"/>
        </w:rPr>
        <w:t>and</w:t>
      </w:r>
      <w:r w:rsidRPr="00C31E24">
        <w:rPr>
          <w:noProof w:val="0"/>
        </w:rPr>
        <w:t xml:space="preserve"> responds to a SIP NOTIFY message with a SIP 200 (OK) message }</w:t>
      </w:r>
    </w:p>
    <w:p w14:paraId="4FD67735" w14:textId="77777777" w:rsidR="00AD62C6" w:rsidRPr="00C31E24" w:rsidRDefault="00AD62C6" w:rsidP="00AD62C6">
      <w:pPr>
        <w:pStyle w:val="PL"/>
        <w:rPr>
          <w:noProof w:val="0"/>
        </w:rPr>
      </w:pPr>
      <w:r w:rsidRPr="00C31E24">
        <w:rPr>
          <w:noProof w:val="0"/>
        </w:rPr>
        <w:t xml:space="preserve">            }</w:t>
      </w:r>
    </w:p>
    <w:p w14:paraId="71A8105B" w14:textId="77777777" w:rsidR="00AD62C6" w:rsidRPr="00C31E24" w:rsidRDefault="00AD62C6" w:rsidP="00AD62C6">
      <w:pPr>
        <w:pStyle w:val="PL"/>
        <w:rPr>
          <w:noProof w:val="0"/>
        </w:rPr>
      </w:pPr>
    </w:p>
    <w:p w14:paraId="578866AC" w14:textId="77777777" w:rsidR="00AD62C6" w:rsidRPr="00C31E24" w:rsidRDefault="00AD62C6" w:rsidP="00AD62C6">
      <w:pPr>
        <w:pStyle w:val="H6"/>
      </w:pPr>
      <w:r w:rsidRPr="00C31E24">
        <w:t>(4)</w:t>
      </w:r>
    </w:p>
    <w:p w14:paraId="26D7B8D1"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having received a SIP MESSAGE message indicating a group selection change request }</w:t>
      </w:r>
    </w:p>
    <w:p w14:paraId="3CD9E5B8" w14:textId="77777777" w:rsidR="00AD62C6" w:rsidRPr="00C31E24" w:rsidRDefault="00AD62C6" w:rsidP="00AD62C6">
      <w:pPr>
        <w:pStyle w:val="PL"/>
        <w:rPr>
          <w:noProof w:val="0"/>
        </w:rPr>
      </w:pPr>
      <w:r w:rsidRPr="00C31E24">
        <w:rPr>
          <w:b/>
          <w:noProof w:val="0"/>
        </w:rPr>
        <w:t>ensure that</w:t>
      </w:r>
      <w:r w:rsidRPr="00C31E24">
        <w:rPr>
          <w:noProof w:val="0"/>
        </w:rPr>
        <w:t xml:space="preserve"> {</w:t>
      </w:r>
    </w:p>
    <w:p w14:paraId="0E4E9BBD"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UE (MCVideo Client) determines that the group selection change is successful }</w:t>
      </w:r>
    </w:p>
    <w:p w14:paraId="78B9579B"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sends the group selection determination via a SIP MESSAGE message }</w:t>
      </w:r>
    </w:p>
    <w:p w14:paraId="7962CD1E" w14:textId="77777777" w:rsidR="00AD62C6" w:rsidRPr="00C31E24" w:rsidRDefault="00AD62C6" w:rsidP="00AD62C6">
      <w:pPr>
        <w:pStyle w:val="PL"/>
        <w:rPr>
          <w:noProof w:val="0"/>
        </w:rPr>
      </w:pPr>
      <w:r w:rsidRPr="00C31E24">
        <w:rPr>
          <w:noProof w:val="0"/>
        </w:rPr>
        <w:t xml:space="preserve">            }</w:t>
      </w:r>
    </w:p>
    <w:p w14:paraId="5E63E2D2" w14:textId="77777777" w:rsidR="00AD62C6" w:rsidRPr="00C31E24" w:rsidRDefault="00AD62C6" w:rsidP="00AD62C6">
      <w:pPr>
        <w:pStyle w:val="PL"/>
        <w:rPr>
          <w:noProof w:val="0"/>
        </w:rPr>
      </w:pPr>
    </w:p>
    <w:p w14:paraId="390173EC" w14:textId="77777777" w:rsidR="00AD62C6" w:rsidRPr="00C31E24" w:rsidRDefault="00AD62C6" w:rsidP="00AD62C6">
      <w:pPr>
        <w:pStyle w:val="H6"/>
      </w:pPr>
      <w:r w:rsidRPr="00C31E24">
        <w:t>6.1.4.2.2</w:t>
      </w:r>
      <w:r w:rsidRPr="00C31E24">
        <w:tab/>
        <w:t>Conformance Requirements</w:t>
      </w:r>
    </w:p>
    <w:p w14:paraId="07C8F237" w14:textId="77777777" w:rsidR="00AD62C6" w:rsidRPr="00C31E24" w:rsidRDefault="00AD62C6" w:rsidP="00AD62C6">
      <w:r w:rsidRPr="00C31E24">
        <w:t>References: The conformance requirements covered in the present TC are specified in: TS 24.281 clause 8.2.1.2, 8.2.1.3, 9.2.4.2.2. Unless otherwise stated these are Rel-15 requirements.</w:t>
      </w:r>
    </w:p>
    <w:p w14:paraId="4300D46A" w14:textId="77777777" w:rsidR="00AD62C6" w:rsidRPr="00C31E24" w:rsidRDefault="00AD62C6" w:rsidP="00AD62C6">
      <w:r w:rsidRPr="00C31E24">
        <w:t>[TS 24.281, clause 8.2.1.2]</w:t>
      </w:r>
    </w:p>
    <w:p w14:paraId="11E1B556" w14:textId="77777777" w:rsidR="00AD62C6" w:rsidRPr="00C31E24" w:rsidRDefault="00AD62C6" w:rsidP="00AD62C6">
      <w:r w:rsidRPr="00C31E24">
        <w:t>In order:</w:t>
      </w:r>
    </w:p>
    <w:p w14:paraId="1AF65B04" w14:textId="77777777" w:rsidR="00AD62C6" w:rsidRPr="00C31E24" w:rsidRDefault="00AD62C6" w:rsidP="00AD62C6">
      <w:pPr>
        <w:pStyle w:val="B1"/>
      </w:pPr>
      <w:r w:rsidRPr="00C31E24">
        <w:t>-</w:t>
      </w:r>
      <w:r w:rsidRPr="00C31E24">
        <w:tab/>
        <w:t xml:space="preserve">to indicate that an MCVideo user is interested in one or more MCVideo group(s) </w:t>
      </w:r>
      <w:r w:rsidRPr="00C31E24">
        <w:rPr>
          <w:rFonts w:eastAsia="SimSun"/>
        </w:rPr>
        <w:t>at an MCVideo client</w:t>
      </w:r>
      <w:r w:rsidRPr="00C31E24">
        <w:t>;</w:t>
      </w:r>
    </w:p>
    <w:p w14:paraId="780E79D2" w14:textId="77777777" w:rsidR="00AD62C6" w:rsidRPr="00C31E24" w:rsidRDefault="00AD62C6" w:rsidP="00AD62C6">
      <w:pPr>
        <w:pStyle w:val="B1"/>
      </w:pPr>
      <w:r w:rsidRPr="00C31E24">
        <w:t>-</w:t>
      </w:r>
      <w:r w:rsidRPr="00C31E24">
        <w:tab/>
        <w:t xml:space="preserve">to indicate that the MCVideo user is no longer interested in one or more MCVideo group(s) </w:t>
      </w:r>
      <w:r w:rsidRPr="00C31E24">
        <w:rPr>
          <w:rFonts w:eastAsia="SimSun"/>
        </w:rPr>
        <w:t>at the MCVideo client</w:t>
      </w:r>
      <w:r w:rsidRPr="00C31E24">
        <w:t>;</w:t>
      </w:r>
    </w:p>
    <w:p w14:paraId="5E647788" w14:textId="77777777" w:rsidR="00AD62C6" w:rsidRPr="00C31E24" w:rsidRDefault="00AD62C6" w:rsidP="00AD62C6">
      <w:pPr>
        <w:pStyle w:val="B1"/>
      </w:pPr>
      <w:r w:rsidRPr="00C31E24">
        <w:t>-</w:t>
      </w:r>
      <w:r w:rsidRPr="00C31E24">
        <w:tab/>
        <w:t xml:space="preserve">to refresh indication of an MCVideo user interest in one or more MCVideo group(s) </w:t>
      </w:r>
      <w:r w:rsidRPr="00C31E24">
        <w:rPr>
          <w:rFonts w:eastAsia="SimSun"/>
        </w:rPr>
        <w:t>at an MCVideo client</w:t>
      </w:r>
      <w:r w:rsidRPr="00C31E24">
        <w:t xml:space="preserve"> due to near expiration of the expiration time of an MCVideo group with the affiliation status set to the "affiliated" state received in a SIP NOTIFY request in clause 8.2.1.3;</w:t>
      </w:r>
    </w:p>
    <w:p w14:paraId="4F4A7B31" w14:textId="77777777" w:rsidR="00AD62C6" w:rsidRPr="00C31E24" w:rsidRDefault="00AD62C6" w:rsidP="00AD62C6">
      <w:pPr>
        <w:pStyle w:val="B1"/>
      </w:pPr>
      <w:r w:rsidRPr="00C31E24">
        <w:t>-</w:t>
      </w:r>
      <w:r w:rsidRPr="00C31E24">
        <w:tab/>
        <w:t>to send an affiliation status change request in mandatory mode to another MCVideo user; or</w:t>
      </w:r>
    </w:p>
    <w:p w14:paraId="7764D805" w14:textId="77777777" w:rsidR="00AD62C6" w:rsidRPr="00C31E24" w:rsidRDefault="00AD62C6" w:rsidP="00AD62C6">
      <w:pPr>
        <w:pStyle w:val="B1"/>
      </w:pPr>
      <w:r w:rsidRPr="00C31E24">
        <w:t>-</w:t>
      </w:r>
      <w:r w:rsidRPr="00C31E24">
        <w:tab/>
        <w:t>any combination of the above;</w:t>
      </w:r>
    </w:p>
    <w:p w14:paraId="72C0341F" w14:textId="77777777" w:rsidR="00AD62C6" w:rsidRPr="00C31E24" w:rsidRDefault="00AD62C6" w:rsidP="00AD62C6">
      <w:r w:rsidRPr="00C31E24">
        <w:t xml:space="preserve">the MCVideo client shall generate a SIP PUBLISH request according to 3GPP TS 24.229 [11], IETF RFC 3903 [12], and </w:t>
      </w:r>
      <w:r w:rsidRPr="00C31E24">
        <w:rPr>
          <w:rFonts w:eastAsia="SimSun"/>
        </w:rPr>
        <w:t>IETF RFC 3856 [13]</w:t>
      </w:r>
      <w:r w:rsidRPr="00C31E24">
        <w:t>.</w:t>
      </w:r>
    </w:p>
    <w:p w14:paraId="529C704A" w14:textId="77777777" w:rsidR="00AD62C6" w:rsidRPr="00C31E24" w:rsidRDefault="00AD62C6" w:rsidP="00AD62C6">
      <w:r w:rsidRPr="00C31E24">
        <w:t>In the SIP PUBLISH request, the MCVideo client:</w:t>
      </w:r>
    </w:p>
    <w:p w14:paraId="568C976E" w14:textId="77777777" w:rsidR="00AD62C6" w:rsidRPr="00C31E24" w:rsidRDefault="00AD62C6" w:rsidP="00AD62C6">
      <w:pPr>
        <w:pStyle w:val="B1"/>
        <w:rPr>
          <w:rFonts w:eastAsia="SimSun"/>
        </w:rPr>
      </w:pPr>
      <w:r w:rsidRPr="00C31E24">
        <w:rPr>
          <w:rFonts w:eastAsia="SimSun"/>
        </w:rPr>
        <w:t>1)</w:t>
      </w:r>
      <w:r w:rsidRPr="00C31E24">
        <w:rPr>
          <w:rFonts w:eastAsia="SimSun"/>
        </w:rPr>
        <w:tab/>
        <w:t xml:space="preserve">shall set the Request-URI to the </w:t>
      </w:r>
      <w:r w:rsidRPr="00C31E24">
        <w:t>public service identity identifying the originating participating MCVideo function serving the MCVideo user</w:t>
      </w:r>
      <w:r w:rsidRPr="00C31E24">
        <w:rPr>
          <w:rFonts w:eastAsia="SimSun"/>
        </w:rPr>
        <w:t>;</w:t>
      </w:r>
    </w:p>
    <w:p w14:paraId="6A9A3AEA" w14:textId="77777777" w:rsidR="00AD62C6" w:rsidRPr="00C31E24" w:rsidRDefault="00AD62C6" w:rsidP="00AD62C6">
      <w:pPr>
        <w:pStyle w:val="B1"/>
        <w:rPr>
          <w:lang w:eastAsia="ko-KR"/>
        </w:rPr>
      </w:pPr>
      <w:r w:rsidRPr="00C31E24">
        <w:rPr>
          <w:rFonts w:eastAsia="SimSun"/>
        </w:rPr>
        <w:t>2)</w:t>
      </w:r>
      <w:r w:rsidRPr="00C31E24">
        <w:rPr>
          <w:rFonts w:eastAsia="SimSun"/>
        </w:rPr>
        <w:tab/>
        <w:t xml:space="preserve">shall include an </w:t>
      </w:r>
      <w:r w:rsidRPr="00C31E24">
        <w:rPr>
          <w:lang w:eastAsia="ko-KR"/>
        </w:rPr>
        <w:t>application/</w:t>
      </w:r>
      <w:r w:rsidRPr="00C31E24">
        <w:t xml:space="preserve">vnd.3gpp.mcvideo-info+xml </w:t>
      </w:r>
      <w:r w:rsidRPr="00C31E24">
        <w:rPr>
          <w:lang w:eastAsia="ko-KR"/>
        </w:rPr>
        <w:t>MIME body. In the application/</w:t>
      </w:r>
      <w:r w:rsidRPr="00C31E24">
        <w:t xml:space="preserve">vnd.3gpp.mcvideo-info+xml </w:t>
      </w:r>
      <w:r w:rsidRPr="00C31E24">
        <w:rPr>
          <w:lang w:eastAsia="ko-KR"/>
        </w:rPr>
        <w:t xml:space="preserve">MIME body, the MCVideo client </w:t>
      </w:r>
      <w:r w:rsidRPr="00C31E24">
        <w:t xml:space="preserve">shall include the &lt;mcvideo-request-uri&gt; element set to the </w:t>
      </w:r>
      <w:r w:rsidRPr="00C31E24">
        <w:rPr>
          <w:lang w:eastAsia="ko-KR"/>
        </w:rPr>
        <w:t>MCVideo ID of the MCVideo user;</w:t>
      </w:r>
    </w:p>
    <w:p w14:paraId="39D308B0" w14:textId="77777777" w:rsidR="00AD62C6" w:rsidRPr="00C31E24" w:rsidRDefault="00AD62C6" w:rsidP="00AD62C6">
      <w:pPr>
        <w:pStyle w:val="B1"/>
        <w:rPr>
          <w:lang w:eastAsia="en-US"/>
        </w:rPr>
      </w:pPr>
      <w:r w:rsidRPr="00C31E24">
        <w:t>3)</w:t>
      </w:r>
      <w:r w:rsidRPr="00C31E24">
        <w:tab/>
        <w:t>shall include the ICSI value "urn:urn-7:3gpp-service.ims.icsi.mcvideo" (</w:t>
      </w:r>
      <w:r w:rsidRPr="00C31E24">
        <w:rPr>
          <w:lang w:eastAsia="zh-CN"/>
        </w:rPr>
        <w:t xml:space="preserve">coded as specified in </w:t>
      </w:r>
      <w:r w:rsidRPr="00C31E24">
        <w:t>3GPP TS 24.229 [11]</w:t>
      </w:r>
      <w:r w:rsidRPr="00C31E24">
        <w:rPr>
          <w:lang w:eastAsia="zh-CN"/>
        </w:rPr>
        <w:t xml:space="preserve">), </w:t>
      </w:r>
      <w:r w:rsidRPr="00C31E24">
        <w:t>in a P-Preferred-Service header field according to IETF </w:t>
      </w:r>
      <w:r w:rsidRPr="00C31E24">
        <w:rPr>
          <w:rFonts w:eastAsia="MS Mincho"/>
        </w:rPr>
        <w:t>RFC 6050 [14]</w:t>
      </w:r>
      <w:r w:rsidRPr="00C31E24">
        <w:t>;</w:t>
      </w:r>
    </w:p>
    <w:p w14:paraId="70010E11" w14:textId="77777777" w:rsidR="00AD62C6" w:rsidRPr="00C31E24" w:rsidRDefault="00AD62C6" w:rsidP="00AD62C6">
      <w:pPr>
        <w:pStyle w:val="B1"/>
        <w:rPr>
          <w:rFonts w:eastAsia="SimSun"/>
        </w:rPr>
      </w:pPr>
      <w:r w:rsidRPr="00C31E24">
        <w:rPr>
          <w:rFonts w:eastAsia="SimSun"/>
        </w:rPr>
        <w:t>4)</w:t>
      </w:r>
      <w:r w:rsidRPr="00C31E24">
        <w:rPr>
          <w:rFonts w:eastAsia="SimSun"/>
        </w:rPr>
        <w:tab/>
        <w:t xml:space="preserve">if the targeted MCVideo user </w:t>
      </w:r>
      <w:r w:rsidRPr="00C31E24">
        <w:t>is interested in</w:t>
      </w:r>
      <w:r w:rsidRPr="00C31E24">
        <w:rPr>
          <w:rFonts w:eastAsia="SimSun"/>
        </w:rPr>
        <w:t xml:space="preserve"> at least one MCVideo group at the targeted MCVideo client, shall set the Expires header field according to IETF RFC 3903 [12], to 4294967295;</w:t>
      </w:r>
    </w:p>
    <w:p w14:paraId="7385A2FA" w14:textId="77777777" w:rsidR="00AD62C6" w:rsidRPr="00C31E24" w:rsidRDefault="00AD62C6" w:rsidP="00AD62C6">
      <w:pPr>
        <w:pStyle w:val="NO"/>
        <w:rPr>
          <w:rFonts w:eastAsia="SimSun"/>
        </w:rPr>
      </w:pPr>
      <w:r w:rsidRPr="00C31E24">
        <w:rPr>
          <w:rFonts w:eastAsia="SimSun"/>
        </w:rPr>
        <w:t>NOTE 1:</w:t>
      </w:r>
      <w:r w:rsidRPr="00C31E24">
        <w:rPr>
          <w:rFonts w:eastAsia="SimSun"/>
        </w:rPr>
        <w:tab/>
        <w:t>4294967295, which is equal to 2</w:t>
      </w:r>
      <w:r w:rsidRPr="00C31E24">
        <w:rPr>
          <w:rFonts w:eastAsia="SimSun"/>
          <w:vertAlign w:val="superscript"/>
        </w:rPr>
        <w:t>32</w:t>
      </w:r>
      <w:r w:rsidRPr="00C31E24">
        <w:rPr>
          <w:rFonts w:eastAsia="SimSun"/>
        </w:rPr>
        <w:t>-1, is the highest value defined for Expires header field in IETF RFC 3261 [15].</w:t>
      </w:r>
    </w:p>
    <w:p w14:paraId="68CA33F3" w14:textId="77777777" w:rsidR="00AD62C6" w:rsidRPr="00C31E24" w:rsidRDefault="00AD62C6" w:rsidP="00AD62C6">
      <w:pPr>
        <w:pStyle w:val="B1"/>
        <w:rPr>
          <w:rFonts w:eastAsia="SimSun"/>
        </w:rPr>
      </w:pPr>
      <w:r w:rsidRPr="00C31E24">
        <w:rPr>
          <w:rFonts w:eastAsia="SimSun"/>
        </w:rPr>
        <w:t>5)</w:t>
      </w:r>
      <w:r w:rsidRPr="00C31E24">
        <w:rPr>
          <w:rFonts w:eastAsia="SimSun"/>
        </w:rPr>
        <w:tab/>
        <w:t xml:space="preserve">if the targeted MCVideo user is no longer </w:t>
      </w:r>
      <w:r w:rsidRPr="00C31E24">
        <w:t>interested in</w:t>
      </w:r>
      <w:r w:rsidRPr="00C31E24">
        <w:rPr>
          <w:rFonts w:eastAsia="SimSun"/>
        </w:rPr>
        <w:t xml:space="preserve"> any MCVideo group at the targeted MCVideo client, shall set the Expires header field according to IETF RFC 3903 [12], to zero; and</w:t>
      </w:r>
    </w:p>
    <w:p w14:paraId="3037D71B" w14:textId="77777777" w:rsidR="00AD62C6" w:rsidRPr="00C31E24" w:rsidRDefault="00AD62C6" w:rsidP="00AD62C6">
      <w:pPr>
        <w:pStyle w:val="B1"/>
        <w:rPr>
          <w:rFonts w:eastAsia="SimSun"/>
        </w:rPr>
      </w:pPr>
      <w:r w:rsidRPr="00C31E24">
        <w:rPr>
          <w:rFonts w:eastAsia="SimSun"/>
        </w:rPr>
        <w:t>6)</w:t>
      </w:r>
      <w:r w:rsidRPr="00C31E24">
        <w:rPr>
          <w:rFonts w:eastAsia="SimSun"/>
        </w:rPr>
        <w:tab/>
        <w:t>shall include an application/pidf+xml MIME body indicating per-user affiliation information according to clause </w:t>
      </w:r>
      <w:r w:rsidRPr="00C31E24">
        <w:t>8.3.1</w:t>
      </w:r>
      <w:r w:rsidRPr="00C31E24">
        <w:rPr>
          <w:rFonts w:eastAsia="SimSun"/>
        </w:rPr>
        <w:t>. In the MIME body, the MCVideo client:</w:t>
      </w:r>
    </w:p>
    <w:p w14:paraId="6943FAE0" w14:textId="77777777" w:rsidR="00AD62C6" w:rsidRPr="00C31E24" w:rsidRDefault="00AD62C6" w:rsidP="00AD62C6">
      <w:pPr>
        <w:pStyle w:val="B2"/>
        <w:rPr>
          <w:rFonts w:eastAsia="SimSun"/>
        </w:rPr>
      </w:pPr>
      <w:r w:rsidRPr="00C31E24">
        <w:rPr>
          <w:rFonts w:eastAsia="SimSun"/>
        </w:rPr>
        <w:t>a)</w:t>
      </w:r>
      <w:r w:rsidRPr="00C31E24">
        <w:rPr>
          <w:rFonts w:eastAsia="SimSun"/>
        </w:rPr>
        <w:tab/>
        <w:t>shall include all MCVideo groups where the targeted MCVideo user indicates its interest at the targeted MCVideo client;</w:t>
      </w:r>
    </w:p>
    <w:p w14:paraId="6FFC5BEF" w14:textId="77777777" w:rsidR="00AD62C6" w:rsidRPr="00C31E24" w:rsidRDefault="00AD62C6" w:rsidP="00AD62C6">
      <w:pPr>
        <w:pStyle w:val="B2"/>
        <w:rPr>
          <w:rFonts w:eastAsia="SimSun"/>
        </w:rPr>
      </w:pPr>
      <w:r w:rsidRPr="00C31E24">
        <w:rPr>
          <w:rFonts w:eastAsia="SimSun"/>
        </w:rPr>
        <w:t>b)</w:t>
      </w:r>
      <w:r w:rsidRPr="00C31E24">
        <w:rPr>
          <w:rFonts w:eastAsia="SimSun"/>
        </w:rPr>
        <w:tab/>
        <w:t>shall include the MCVideo client ID of the targeted MCVideo client;</w:t>
      </w:r>
    </w:p>
    <w:p w14:paraId="3F5FC3A1" w14:textId="77777777" w:rsidR="00AD62C6" w:rsidRPr="00C31E24" w:rsidRDefault="00AD62C6" w:rsidP="00AD62C6">
      <w:pPr>
        <w:pStyle w:val="B2"/>
        <w:rPr>
          <w:rFonts w:eastAsia="SimSun"/>
        </w:rPr>
      </w:pPr>
      <w:r w:rsidRPr="00C31E24">
        <w:rPr>
          <w:rFonts w:eastAsia="SimSun"/>
        </w:rPr>
        <w:t>c)</w:t>
      </w:r>
      <w:r w:rsidRPr="00C31E24">
        <w:rPr>
          <w:rFonts w:eastAsia="SimSun"/>
        </w:rPr>
        <w:tab/>
        <w:t>shall not include the "status" attribute and the "expires" attribute in the &lt;affiliation&gt; element; and</w:t>
      </w:r>
    </w:p>
    <w:p w14:paraId="57E0CF3A" w14:textId="77777777" w:rsidR="00AD62C6" w:rsidRPr="00C31E24" w:rsidRDefault="00AD62C6" w:rsidP="00AD62C6">
      <w:pPr>
        <w:pStyle w:val="B2"/>
        <w:rPr>
          <w:rFonts w:eastAsia="SimSun"/>
        </w:rPr>
      </w:pPr>
      <w:r w:rsidRPr="00C31E24">
        <w:rPr>
          <w:rFonts w:eastAsia="SimSun"/>
        </w:rPr>
        <w:t>d)</w:t>
      </w:r>
      <w:r w:rsidRPr="00C31E24">
        <w:rPr>
          <w:rFonts w:eastAsia="SimSun"/>
        </w:rPr>
        <w:tab/>
        <w:t>shall set the &lt;p-id&gt; child element of the &lt;presence&gt; root element to a globally unique value.</w:t>
      </w:r>
    </w:p>
    <w:p w14:paraId="667AD8CE" w14:textId="77777777" w:rsidR="00AD62C6" w:rsidRPr="00C31E24" w:rsidRDefault="00AD62C6" w:rsidP="00AD62C6">
      <w:pPr>
        <w:rPr>
          <w:rFonts w:eastAsia="SimSun"/>
        </w:rPr>
      </w:pPr>
      <w:r w:rsidRPr="00C31E24">
        <w:rPr>
          <w:rFonts w:eastAsia="SimSun"/>
        </w:rPr>
        <w:t xml:space="preserve">The MCVideo client shall send the SIP PUBLISH request </w:t>
      </w:r>
      <w:r w:rsidRPr="00C31E24">
        <w:t>according to 3GPP TS 24.229 [11]</w:t>
      </w:r>
      <w:r w:rsidRPr="00C31E24">
        <w:rPr>
          <w:rFonts w:eastAsia="SimSun"/>
        </w:rPr>
        <w:t>.</w:t>
      </w:r>
    </w:p>
    <w:p w14:paraId="11DC56E4" w14:textId="77777777" w:rsidR="00AD62C6" w:rsidRPr="00C31E24" w:rsidRDefault="00AD62C6" w:rsidP="00AD62C6">
      <w:r w:rsidRPr="00C31E24">
        <w:t>[TS 24.281, clause 8.2.1.3]</w:t>
      </w:r>
    </w:p>
    <w:p w14:paraId="4CFE2C90" w14:textId="77777777" w:rsidR="00AD62C6" w:rsidRPr="00C31E24" w:rsidRDefault="00AD62C6" w:rsidP="00AD62C6">
      <w:pPr>
        <w:pStyle w:val="NO"/>
      </w:pPr>
      <w:r w:rsidRPr="00C31E24">
        <w:t>NOTE 1:</w:t>
      </w:r>
      <w:r w:rsidRPr="00C31E24">
        <w:tab/>
        <w:t>The MCVideo UE also uses this procedure to determine which MCVideo groups the MCVideo user successfully affiliated to.</w:t>
      </w:r>
    </w:p>
    <w:p w14:paraId="4E0071F2" w14:textId="77777777" w:rsidR="00AD62C6" w:rsidRPr="00C31E24" w:rsidRDefault="00AD62C6" w:rsidP="00AD62C6">
      <w:r w:rsidRPr="00C31E24">
        <w:t>In order to discover MCVideo groups:</w:t>
      </w:r>
    </w:p>
    <w:p w14:paraId="02201E65" w14:textId="77777777" w:rsidR="00AD62C6" w:rsidRPr="00C31E24" w:rsidRDefault="00AD62C6" w:rsidP="00AD62C6">
      <w:pPr>
        <w:pStyle w:val="B1"/>
      </w:pPr>
      <w:r w:rsidRPr="00C31E24">
        <w:t>1)</w:t>
      </w:r>
      <w:r w:rsidRPr="00C31E24">
        <w:tab/>
        <w:t>which the MCVideo user at an MCVideo client is affiliated to; or</w:t>
      </w:r>
    </w:p>
    <w:p w14:paraId="253AB520" w14:textId="77777777" w:rsidR="00AD62C6" w:rsidRPr="00C31E24" w:rsidRDefault="00AD62C6" w:rsidP="00AD62C6">
      <w:pPr>
        <w:pStyle w:val="B1"/>
      </w:pPr>
      <w:r w:rsidRPr="00C31E24">
        <w:t>2)</w:t>
      </w:r>
      <w:r w:rsidRPr="00C31E24">
        <w:tab/>
        <w:t>which another MCVideo user is affiliated to;</w:t>
      </w:r>
    </w:p>
    <w:p w14:paraId="58435B73" w14:textId="77777777" w:rsidR="00AD62C6" w:rsidRPr="00C31E24" w:rsidRDefault="00AD62C6" w:rsidP="00AD62C6">
      <w:pPr>
        <w:rPr>
          <w:rFonts w:eastAsia="SimSun"/>
        </w:rPr>
      </w:pPr>
      <w:r w:rsidRPr="00C31E24">
        <w:t xml:space="preserve">the MCVideo client shall generate an initial SIP SUBSCRIBE request according to 3GPP TS 24.229 [11], </w:t>
      </w:r>
      <w:r w:rsidRPr="00C31E24">
        <w:rPr>
          <w:rFonts w:eastAsia="SimSun"/>
        </w:rPr>
        <w:t xml:space="preserve">IETF RFC 3856 [13], </w:t>
      </w:r>
      <w:r w:rsidRPr="00C31E24">
        <w:t>and IETF RFC 6665 [16]</w:t>
      </w:r>
      <w:r w:rsidRPr="00C31E24">
        <w:rPr>
          <w:rFonts w:eastAsia="SimSun"/>
        </w:rPr>
        <w:t>.</w:t>
      </w:r>
    </w:p>
    <w:p w14:paraId="2B183EEB" w14:textId="77777777" w:rsidR="00AD62C6" w:rsidRPr="00C31E24" w:rsidRDefault="00AD62C6" w:rsidP="00AD62C6">
      <w:r w:rsidRPr="00C31E24">
        <w:rPr>
          <w:rFonts w:eastAsia="SimSun"/>
        </w:rPr>
        <w:t>In the SIP SUBSCRIBE request, the MCVideo client:</w:t>
      </w:r>
    </w:p>
    <w:p w14:paraId="5C3285AD" w14:textId="77777777" w:rsidR="00AD62C6" w:rsidRPr="00C31E24" w:rsidRDefault="00AD62C6" w:rsidP="00AD62C6">
      <w:pPr>
        <w:pStyle w:val="B1"/>
        <w:rPr>
          <w:rFonts w:eastAsia="SimSun"/>
        </w:rPr>
      </w:pPr>
      <w:r w:rsidRPr="00C31E24">
        <w:rPr>
          <w:rFonts w:eastAsia="SimSun"/>
        </w:rPr>
        <w:t>1)</w:t>
      </w:r>
      <w:r w:rsidRPr="00C31E24">
        <w:rPr>
          <w:rFonts w:eastAsia="SimSun"/>
        </w:rPr>
        <w:tab/>
        <w:t xml:space="preserve">shall set the Request-URI to the </w:t>
      </w:r>
      <w:r w:rsidRPr="00C31E24">
        <w:t>public service identity identifying the originating participating MCVideo function serving the MCVideo user</w:t>
      </w:r>
      <w:r w:rsidRPr="00C31E24">
        <w:rPr>
          <w:rFonts w:eastAsia="SimSun"/>
        </w:rPr>
        <w:t>;</w:t>
      </w:r>
    </w:p>
    <w:p w14:paraId="193F228E" w14:textId="77777777" w:rsidR="00AD62C6" w:rsidRPr="00C31E24" w:rsidRDefault="00AD62C6" w:rsidP="00AD62C6">
      <w:pPr>
        <w:pStyle w:val="B1"/>
        <w:rPr>
          <w:lang w:eastAsia="ko-KR"/>
        </w:rPr>
      </w:pPr>
      <w:r w:rsidRPr="00C31E24">
        <w:rPr>
          <w:rFonts w:eastAsia="SimSun"/>
        </w:rPr>
        <w:t>2)</w:t>
      </w:r>
      <w:r w:rsidRPr="00C31E24">
        <w:rPr>
          <w:rFonts w:eastAsia="SimSun"/>
        </w:rPr>
        <w:tab/>
        <w:t xml:space="preserve">shall include an </w:t>
      </w:r>
      <w:r w:rsidRPr="00C31E24">
        <w:rPr>
          <w:lang w:eastAsia="ko-KR"/>
        </w:rPr>
        <w:t>application/</w:t>
      </w:r>
      <w:r w:rsidRPr="00C31E24">
        <w:t xml:space="preserve">vnd.3gpp.mcvideo-info+xml </w:t>
      </w:r>
      <w:r w:rsidRPr="00C31E24">
        <w:rPr>
          <w:lang w:eastAsia="ko-KR"/>
        </w:rPr>
        <w:t>MIME body. In the application/</w:t>
      </w:r>
      <w:r w:rsidRPr="00C31E24">
        <w:t xml:space="preserve">vnd.3gpp.mcvideo-info+xml </w:t>
      </w:r>
      <w:r w:rsidRPr="00C31E24">
        <w:rPr>
          <w:lang w:eastAsia="ko-KR"/>
        </w:rPr>
        <w:t xml:space="preserve">MIME body, the MCVideo client </w:t>
      </w:r>
      <w:r w:rsidRPr="00C31E24">
        <w:t xml:space="preserve">shall include the &lt;mcvideo-request-uri&gt; element set to the </w:t>
      </w:r>
      <w:r w:rsidRPr="00C31E24">
        <w:rPr>
          <w:lang w:eastAsia="ko-KR"/>
        </w:rPr>
        <w:t>MCVideo ID of the targeted MCVideo user;</w:t>
      </w:r>
    </w:p>
    <w:p w14:paraId="261D59DC" w14:textId="77777777" w:rsidR="00AD62C6" w:rsidRPr="00C31E24" w:rsidRDefault="00AD62C6" w:rsidP="00AD62C6">
      <w:pPr>
        <w:pStyle w:val="B1"/>
        <w:rPr>
          <w:lang w:eastAsia="en-US"/>
        </w:rPr>
      </w:pPr>
      <w:r w:rsidRPr="00C31E24">
        <w:t>3)</w:t>
      </w:r>
      <w:r w:rsidRPr="00C31E24">
        <w:tab/>
        <w:t>shall include the ICSI value "urn:urn-7:3gpp-service.ims.icsi.mcvideo" (</w:t>
      </w:r>
      <w:r w:rsidRPr="00C31E24">
        <w:rPr>
          <w:lang w:eastAsia="zh-CN"/>
        </w:rPr>
        <w:t xml:space="preserve">coded as specified in </w:t>
      </w:r>
      <w:r w:rsidRPr="00C31E24">
        <w:t>3GPP TS 24.229 [11]</w:t>
      </w:r>
      <w:r w:rsidRPr="00C31E24">
        <w:rPr>
          <w:lang w:eastAsia="zh-CN"/>
        </w:rPr>
        <w:t xml:space="preserve">), </w:t>
      </w:r>
      <w:r w:rsidRPr="00C31E24">
        <w:t>in a P-Preferred-Service header field according to IETF </w:t>
      </w:r>
      <w:r w:rsidRPr="00C31E24">
        <w:rPr>
          <w:rFonts w:eastAsia="MS Mincho"/>
        </w:rPr>
        <w:t>RFC 6050 [14]</w:t>
      </w:r>
      <w:r w:rsidRPr="00C31E24">
        <w:t>;</w:t>
      </w:r>
    </w:p>
    <w:p w14:paraId="4F0D1035" w14:textId="77777777" w:rsidR="00AD62C6" w:rsidRPr="00C31E24" w:rsidRDefault="00AD62C6" w:rsidP="00AD62C6">
      <w:pPr>
        <w:pStyle w:val="B1"/>
        <w:rPr>
          <w:rFonts w:eastAsia="SimSun"/>
        </w:rPr>
      </w:pPr>
      <w:r w:rsidRPr="00C31E24">
        <w:rPr>
          <w:rFonts w:eastAsia="SimSun"/>
        </w:rPr>
        <w:t>4)</w:t>
      </w:r>
      <w:r w:rsidRPr="00C31E24">
        <w:rPr>
          <w:rFonts w:eastAsia="SimSun"/>
        </w:rPr>
        <w:tab/>
        <w:t>if the MCVideo client wants to receive the current status and later notification, shall set the Expires header field according to IETF RFC 6665 [16], to 4294967295;</w:t>
      </w:r>
    </w:p>
    <w:p w14:paraId="43339F70" w14:textId="77777777" w:rsidR="00AD62C6" w:rsidRPr="00C31E24" w:rsidRDefault="00AD62C6" w:rsidP="00AD62C6">
      <w:pPr>
        <w:pStyle w:val="NO"/>
        <w:rPr>
          <w:rFonts w:eastAsia="SimSun"/>
        </w:rPr>
      </w:pPr>
      <w:r w:rsidRPr="00C31E24">
        <w:rPr>
          <w:rFonts w:eastAsia="SimSun"/>
        </w:rPr>
        <w:t>NOTE 2:</w:t>
      </w:r>
      <w:r w:rsidRPr="00C31E24">
        <w:rPr>
          <w:rFonts w:eastAsia="SimSun"/>
        </w:rPr>
        <w:tab/>
        <w:t>4294967295, which is equal to 2</w:t>
      </w:r>
      <w:r w:rsidRPr="00C31E24">
        <w:rPr>
          <w:rFonts w:eastAsia="SimSun"/>
          <w:vertAlign w:val="superscript"/>
        </w:rPr>
        <w:t>32</w:t>
      </w:r>
      <w:r w:rsidRPr="00C31E24">
        <w:rPr>
          <w:rFonts w:eastAsia="SimSun"/>
        </w:rPr>
        <w:t>-1, is the highest value defined for Expires header field in IETF RFC 3261 [15].</w:t>
      </w:r>
    </w:p>
    <w:p w14:paraId="2E7871E4" w14:textId="77777777" w:rsidR="00AD62C6" w:rsidRPr="00C31E24" w:rsidRDefault="00AD62C6" w:rsidP="00AD62C6">
      <w:pPr>
        <w:pStyle w:val="B1"/>
        <w:rPr>
          <w:rFonts w:eastAsia="SimSun"/>
        </w:rPr>
      </w:pPr>
      <w:r w:rsidRPr="00C31E24">
        <w:rPr>
          <w:rFonts w:eastAsia="SimSun"/>
        </w:rPr>
        <w:t>5)</w:t>
      </w:r>
      <w:r w:rsidRPr="00C31E24">
        <w:rPr>
          <w:rFonts w:eastAsia="SimSun"/>
        </w:rPr>
        <w:tab/>
        <w:t>if the MCVideo client wants to fetch the current state only, shall set the Expires header field according to IETF RFC 6665 [16], to zero; and</w:t>
      </w:r>
    </w:p>
    <w:p w14:paraId="5DB60860" w14:textId="77777777" w:rsidR="00AD62C6" w:rsidRPr="00C31E24" w:rsidRDefault="00AD62C6" w:rsidP="00AD62C6">
      <w:pPr>
        <w:pStyle w:val="B1"/>
        <w:rPr>
          <w:rFonts w:eastAsia="SimSun"/>
        </w:rPr>
      </w:pPr>
      <w:r w:rsidRPr="00C31E24">
        <w:rPr>
          <w:lang w:eastAsia="ko-KR"/>
        </w:rPr>
        <w:t>6)</w:t>
      </w:r>
      <w:r w:rsidRPr="00C31E24">
        <w:rPr>
          <w:lang w:eastAsia="ko-KR"/>
        </w:rPr>
        <w:tab/>
        <w:t xml:space="preserve">shall include an Accept header field containing the </w:t>
      </w:r>
      <w:r w:rsidRPr="00C31E24">
        <w:rPr>
          <w:rFonts w:eastAsia="SimSun"/>
        </w:rPr>
        <w:t>application/pidf+xml MIME type; and</w:t>
      </w:r>
    </w:p>
    <w:p w14:paraId="2B6C2ED5" w14:textId="77777777" w:rsidR="00AD62C6" w:rsidRPr="00C31E24" w:rsidRDefault="00AD62C6" w:rsidP="00AD62C6">
      <w:pPr>
        <w:pStyle w:val="B1"/>
        <w:rPr>
          <w:lang w:eastAsia="ko-KR"/>
        </w:rPr>
      </w:pPr>
      <w:r w:rsidRPr="00C31E24">
        <w:rPr>
          <w:lang w:eastAsia="ko-KR"/>
        </w:rPr>
        <w:t>7)</w:t>
      </w:r>
      <w:r w:rsidRPr="00C31E24">
        <w:rPr>
          <w:lang w:eastAsia="ko-KR"/>
        </w:rPr>
        <w:tab/>
      </w:r>
      <w:r w:rsidRPr="00C31E24">
        <w:rPr>
          <w:rFonts w:eastAsia="SimSun"/>
        </w:rPr>
        <w:t>if requesting MCVideo groups where the MCVideo user is affiliated to at the MCVideo client, shall include an application/simple-filter+xml MIME body indicating per client restrictions of presence event package notification information according to clause </w:t>
      </w:r>
      <w:r w:rsidRPr="00C31E24">
        <w:t>8.3.2</w:t>
      </w:r>
      <w:r w:rsidRPr="00C31E24">
        <w:rPr>
          <w:rFonts w:eastAsia="SimSun"/>
        </w:rPr>
        <w:t>.</w:t>
      </w:r>
    </w:p>
    <w:p w14:paraId="704D60B1" w14:textId="77777777" w:rsidR="00AD62C6" w:rsidRPr="00C31E24" w:rsidRDefault="00AD62C6" w:rsidP="00AD62C6">
      <w:pPr>
        <w:rPr>
          <w:lang w:eastAsia="en-US"/>
        </w:rPr>
      </w:pPr>
      <w:r w:rsidRPr="00C31E24">
        <w:t xml:space="preserve">In order to re-subscribe or de-subscribe, the MCVideo client shall generate an in-dialog SIP SUBSCRIBE request according to 3GPP TS 24.229 [11], </w:t>
      </w:r>
      <w:r w:rsidRPr="00C31E24">
        <w:rPr>
          <w:rFonts w:eastAsia="SimSun"/>
        </w:rPr>
        <w:t xml:space="preserve">IETF RFC 3856 [13], </w:t>
      </w:r>
      <w:r w:rsidRPr="00C31E24">
        <w:t>and IETF RFC 6665 [16]</w:t>
      </w:r>
      <w:r w:rsidRPr="00C31E24">
        <w:rPr>
          <w:rFonts w:eastAsia="SimSun"/>
        </w:rPr>
        <w:t>. In the SIP SUBSCRIBE request, the MCVideo client:</w:t>
      </w:r>
    </w:p>
    <w:p w14:paraId="638352CC" w14:textId="77777777" w:rsidR="00AD62C6" w:rsidRPr="00C31E24" w:rsidRDefault="00AD62C6" w:rsidP="00AD62C6">
      <w:pPr>
        <w:pStyle w:val="B1"/>
        <w:rPr>
          <w:rFonts w:eastAsia="SimSun"/>
        </w:rPr>
      </w:pPr>
      <w:r w:rsidRPr="00C31E24">
        <w:rPr>
          <w:rFonts w:eastAsia="SimSun"/>
        </w:rPr>
        <w:t>1)</w:t>
      </w:r>
      <w:r w:rsidRPr="00C31E24">
        <w:rPr>
          <w:rFonts w:eastAsia="SimSun"/>
        </w:rPr>
        <w:tab/>
        <w:t>if the MCVideo client wants to receive the current status and later notification, shall set the Expires header field according to IETF RFC 6665 [16], to 4294967295;</w:t>
      </w:r>
    </w:p>
    <w:p w14:paraId="400C368C" w14:textId="77777777" w:rsidR="00AD62C6" w:rsidRPr="00C31E24" w:rsidRDefault="00AD62C6" w:rsidP="00AD62C6">
      <w:pPr>
        <w:pStyle w:val="NO"/>
        <w:rPr>
          <w:rFonts w:eastAsia="SimSun"/>
        </w:rPr>
      </w:pPr>
      <w:r w:rsidRPr="00C31E24">
        <w:rPr>
          <w:rFonts w:eastAsia="SimSun"/>
        </w:rPr>
        <w:t>NOTE 3:</w:t>
      </w:r>
      <w:r w:rsidRPr="00C31E24">
        <w:rPr>
          <w:rFonts w:eastAsia="SimSun"/>
        </w:rPr>
        <w:tab/>
        <w:t>4294967295, which is equal to 2</w:t>
      </w:r>
      <w:r w:rsidRPr="00C31E24">
        <w:rPr>
          <w:rFonts w:eastAsia="SimSun"/>
          <w:vertAlign w:val="superscript"/>
        </w:rPr>
        <w:t>32</w:t>
      </w:r>
      <w:r w:rsidRPr="00C31E24">
        <w:rPr>
          <w:rFonts w:eastAsia="SimSun"/>
        </w:rPr>
        <w:t>-1, is the highest value defined for Expires header field in IETF RFC 3261 [15].</w:t>
      </w:r>
    </w:p>
    <w:p w14:paraId="2F957BEA" w14:textId="77777777" w:rsidR="00AD62C6" w:rsidRPr="00C31E24" w:rsidRDefault="00AD62C6" w:rsidP="00AD62C6">
      <w:pPr>
        <w:pStyle w:val="B1"/>
        <w:rPr>
          <w:rFonts w:eastAsia="SimSun"/>
        </w:rPr>
      </w:pPr>
      <w:r w:rsidRPr="00C31E24">
        <w:rPr>
          <w:rFonts w:eastAsia="SimSun"/>
        </w:rPr>
        <w:t>2)</w:t>
      </w:r>
      <w:r w:rsidRPr="00C31E24">
        <w:rPr>
          <w:rFonts w:eastAsia="SimSun"/>
        </w:rPr>
        <w:tab/>
        <w:t>if the MCVideo client wants to de-subscribe, shall set the Expires header field according to IETF RFC 6665 [16], to zero; and</w:t>
      </w:r>
    </w:p>
    <w:p w14:paraId="14BF9ECC" w14:textId="77777777" w:rsidR="00AD62C6" w:rsidRPr="00C31E24" w:rsidRDefault="00AD62C6" w:rsidP="00AD62C6">
      <w:pPr>
        <w:pStyle w:val="B1"/>
        <w:rPr>
          <w:lang w:eastAsia="ko-KR"/>
        </w:rPr>
      </w:pPr>
      <w:r w:rsidRPr="00C31E24">
        <w:rPr>
          <w:lang w:eastAsia="ko-KR"/>
        </w:rPr>
        <w:t>3)</w:t>
      </w:r>
      <w:r w:rsidRPr="00C31E24">
        <w:rPr>
          <w:lang w:eastAsia="ko-KR"/>
        </w:rPr>
        <w:tab/>
        <w:t xml:space="preserve">shall include an Accept header field containing the </w:t>
      </w:r>
      <w:r w:rsidRPr="00C31E24">
        <w:rPr>
          <w:rFonts w:eastAsia="SimSun"/>
        </w:rPr>
        <w:t>application/pidf+xml MIME type</w:t>
      </w:r>
      <w:r w:rsidRPr="00C31E24">
        <w:rPr>
          <w:lang w:eastAsia="ko-KR"/>
        </w:rPr>
        <w:t>.</w:t>
      </w:r>
    </w:p>
    <w:p w14:paraId="163BA2F9" w14:textId="77777777" w:rsidR="00AD62C6" w:rsidRPr="00C31E24" w:rsidRDefault="00AD62C6" w:rsidP="00AD62C6">
      <w:pPr>
        <w:rPr>
          <w:rFonts w:eastAsia="SimSun"/>
          <w:lang w:eastAsia="en-US"/>
        </w:rPr>
      </w:pPr>
      <w:r w:rsidRPr="00C31E24">
        <w:rPr>
          <w:rFonts w:eastAsia="SimSun"/>
        </w:rPr>
        <w:t xml:space="preserve">Upon receiving a SIP NOTIFY request according to </w:t>
      </w:r>
      <w:r w:rsidRPr="00C31E24">
        <w:t xml:space="preserve">3GPP TS 24.229 [11], </w:t>
      </w:r>
      <w:r w:rsidRPr="00C31E24">
        <w:rPr>
          <w:rFonts w:eastAsia="SimSun"/>
        </w:rPr>
        <w:t xml:space="preserve">IETF RFC 3856 [13], </w:t>
      </w:r>
      <w:r w:rsidRPr="00C31E24">
        <w:t>and IETF RFC 6665 [16]</w:t>
      </w:r>
      <w:r w:rsidRPr="00C31E24">
        <w:rPr>
          <w:rFonts w:eastAsia="SimSun"/>
        </w:rPr>
        <w:t>, if SIP NOTIFY request contains an application/pidf+xml MIME body indicating per-user affiliation information constructed according to clause </w:t>
      </w:r>
      <w:r w:rsidRPr="00C31E24">
        <w:t>8.3.1</w:t>
      </w:r>
      <w:r w:rsidRPr="00C31E24">
        <w:rPr>
          <w:rFonts w:eastAsia="SimSun"/>
        </w:rPr>
        <w:t>, then the MCVideo client shall determine affiliation status of the MCVideo user for each MCVideo group at the MCVideo client(s) in the MIME body</w:t>
      </w:r>
      <w:r w:rsidRPr="00C31E24">
        <w:t xml:space="preserve">. If </w:t>
      </w:r>
      <w:r w:rsidRPr="00C31E24">
        <w:rPr>
          <w:rFonts w:eastAsia="SimSun"/>
        </w:rPr>
        <w:t>the &lt;p-id&gt; child element of the &lt;presence&gt; root element of the application/pidf+xml MIME body of the SIP NOTIFY request is included, the &lt;p-id&gt; element value indicates the SIP PUBLISH request which triggered sending of the SIP NOTIFY request.</w:t>
      </w:r>
    </w:p>
    <w:p w14:paraId="08E7DA0A" w14:textId="77777777" w:rsidR="00AD62C6" w:rsidRPr="00C31E24" w:rsidRDefault="00AD62C6" w:rsidP="00AD62C6">
      <w:r w:rsidRPr="00C31E24">
        <w:t>[TS 24.281, clause 9.2.4.2.2]</w:t>
      </w:r>
    </w:p>
    <w:p w14:paraId="41A47239" w14:textId="77777777" w:rsidR="00AD62C6" w:rsidRPr="00C31E24" w:rsidRDefault="00AD62C6" w:rsidP="00AD62C6">
      <w:r w:rsidRPr="00C31E24">
        <w:t>Upon receiving a "SIP MESSAGE request for group selection change request for terminating client", the MCVideo client:</w:t>
      </w:r>
    </w:p>
    <w:p w14:paraId="5CBEBE36" w14:textId="77777777" w:rsidR="00AD62C6" w:rsidRPr="00C31E24" w:rsidRDefault="00AD62C6" w:rsidP="00AD62C6">
      <w:pPr>
        <w:pStyle w:val="B1"/>
      </w:pPr>
      <w:r w:rsidRPr="00C31E24">
        <w:t>1)</w:t>
      </w:r>
      <w:r w:rsidRPr="00C31E24">
        <w:tab/>
        <w:t>if the received SIP MESSAGE request contains an application/vnd.3gpp.mcvideo-info+xml MIME body containing an &lt;affiliation-required&gt; element set to a value of "true":</w:t>
      </w:r>
    </w:p>
    <w:p w14:paraId="1C93FEBA" w14:textId="77777777" w:rsidR="00AD62C6" w:rsidRPr="00C31E24" w:rsidRDefault="00AD62C6" w:rsidP="00AD62C6">
      <w:pPr>
        <w:pStyle w:val="B2"/>
      </w:pPr>
      <w:r w:rsidRPr="00C31E24">
        <w:t>a)</w:t>
      </w:r>
      <w:r w:rsidRPr="00C31E24">
        <w:tab/>
        <w:t>shall invoke the procedures of clause 8.2.1.2 to affiliate to the MCVideo group identified by the contents of the &lt;mcvideo-calling-group-id&gt; included in the application/vnd.3gpp.mcvideo-info+xml MIME body;</w:t>
      </w:r>
    </w:p>
    <w:p w14:paraId="749FE8A1" w14:textId="77777777" w:rsidR="00AD62C6" w:rsidRPr="00C31E24" w:rsidRDefault="00AD62C6" w:rsidP="00AD62C6">
      <w:pPr>
        <w:pStyle w:val="B2"/>
      </w:pPr>
      <w:r w:rsidRPr="00C31E24">
        <w:t>b)</w:t>
      </w:r>
      <w:r w:rsidRPr="00C31E24">
        <w:tab/>
        <w:t>if the MCVideo client has not already invoked the procedures of clause 8.2.1.3, shall invoke the procedures of clause 8.2.1.3; and</w:t>
      </w:r>
    </w:p>
    <w:p w14:paraId="35AC5822" w14:textId="77777777" w:rsidR="00AD62C6" w:rsidRPr="00C31E24" w:rsidRDefault="00AD62C6" w:rsidP="00AD62C6">
      <w:pPr>
        <w:pStyle w:val="B2"/>
      </w:pPr>
      <w:r w:rsidRPr="00C31E24">
        <w:t>c)</w:t>
      </w:r>
      <w:r w:rsidRPr="00C31E24">
        <w:tab/>
        <w:t>upon receiving a SIP NOTIFY request including a &lt;p-id&gt; element set to a value matching the &lt;p-id&gt; value included in the SIP PUBLISH request sent in step 1) a) above as specified in clause 8.2.1.3, shall determine if the affiliation procedure to the MCVideo group identified by the contents of the &lt;mcvideo-calling-group-id&gt; in the received SIP MESSAGE request was successful;</w:t>
      </w:r>
    </w:p>
    <w:p w14:paraId="2FBDDCB4" w14:textId="77777777" w:rsidR="00AD62C6" w:rsidRPr="00C31E24" w:rsidRDefault="00AD62C6" w:rsidP="00AD62C6">
      <w:pPr>
        <w:pStyle w:val="B1"/>
      </w:pPr>
      <w:r w:rsidRPr="00C31E24">
        <w:t>2)</w:t>
      </w:r>
      <w:r w:rsidRPr="00C31E24">
        <w:tab/>
        <w:t>if the received SIP MESSAGE request contained an application/vnd.3gpp.mcvideo-info+xml MIME body containing an &lt;affiliation-required&gt; element set to a value of "true" and the affiliation was successful as determined in step 1) c) above, or if the &lt;affiliation-required&gt; element was not present in the received SIP MESSAGE request:</w:t>
      </w:r>
    </w:p>
    <w:p w14:paraId="21C8C2C1" w14:textId="77777777" w:rsidR="00AD62C6" w:rsidRPr="00C31E24" w:rsidRDefault="00AD62C6" w:rsidP="00AD62C6">
      <w:pPr>
        <w:pStyle w:val="B2"/>
      </w:pPr>
      <w:r w:rsidRPr="00C31E24">
        <w:t>a)</w:t>
      </w:r>
      <w:r w:rsidRPr="00C31E24">
        <w:tab/>
        <w:t>shall change the MCVideo client's selected group to the MCVideo group identified by the contents of the &lt;mcvideo-request-uri&gt; element contained in the application/vnd.3gpp.mcvideo-info+xml MIME body included in the received SIP MESSAGE request; and</w:t>
      </w:r>
    </w:p>
    <w:p w14:paraId="2DE42607" w14:textId="77777777" w:rsidR="00AD62C6" w:rsidRPr="00C31E24" w:rsidRDefault="00AD62C6" w:rsidP="00AD62C6">
      <w:pPr>
        <w:pStyle w:val="B2"/>
      </w:pPr>
      <w:r w:rsidRPr="00C31E24">
        <w:t>b)</w:t>
      </w:r>
      <w:r w:rsidRPr="00C31E24">
        <w:tab/>
        <w:t>shall determine the success or failure of the change of selected group action;</w:t>
      </w:r>
    </w:p>
    <w:p w14:paraId="2493B210" w14:textId="77777777" w:rsidR="00AD62C6" w:rsidRPr="00C31E24" w:rsidRDefault="00AD62C6" w:rsidP="00AD62C6">
      <w:pPr>
        <w:pStyle w:val="B1"/>
      </w:pPr>
      <w:r w:rsidRPr="00C31E24">
        <w:t>3)</w:t>
      </w:r>
      <w:r w:rsidRPr="00C31E24">
        <w:tab/>
        <w:t xml:space="preserve">shall </w:t>
      </w:r>
      <w:r w:rsidRPr="00C31E24">
        <w:rPr>
          <w:rFonts w:eastAsia="SimSun"/>
        </w:rPr>
        <w:t xml:space="preserve">generate a SIP MESSAGE request in accordance with 3GPP TS 24.229 [11] and </w:t>
      </w:r>
      <w:r w:rsidRPr="00C31E24">
        <w:rPr>
          <w:lang w:eastAsia="ko-KR"/>
        </w:rPr>
        <w:t xml:space="preserve">IETF RFC 3428 [17] </w:t>
      </w:r>
      <w:r w:rsidRPr="00C31E24">
        <w:t>with the following clarifications:</w:t>
      </w:r>
    </w:p>
    <w:p w14:paraId="5122C948" w14:textId="77777777" w:rsidR="00AD62C6" w:rsidRPr="00C31E24" w:rsidRDefault="00AD62C6" w:rsidP="00AD62C6">
      <w:pPr>
        <w:pStyle w:val="B2"/>
      </w:pPr>
      <w:r w:rsidRPr="00C31E24">
        <w:t>a)</w:t>
      </w:r>
      <w:r w:rsidRPr="00C31E24">
        <w:tab/>
        <w:t>shall include the ICSI value "urn:urn-7:3gpp-service.ims.icsi.mcvideo" (</w:t>
      </w:r>
      <w:r w:rsidRPr="00C31E24">
        <w:rPr>
          <w:lang w:eastAsia="zh-CN"/>
        </w:rPr>
        <w:t xml:space="preserve">coded as specified in </w:t>
      </w:r>
      <w:r w:rsidRPr="00C31E24">
        <w:t>3GPP TS 24.229 [11]</w:t>
      </w:r>
      <w:r w:rsidRPr="00C31E24">
        <w:rPr>
          <w:lang w:eastAsia="zh-CN"/>
        </w:rPr>
        <w:t xml:space="preserve">), </w:t>
      </w:r>
      <w:r w:rsidRPr="00C31E24">
        <w:t>in a P-Preferred-Service header field according to IETF </w:t>
      </w:r>
      <w:r w:rsidRPr="00C31E24">
        <w:rPr>
          <w:rFonts w:eastAsia="MS Mincho"/>
        </w:rPr>
        <w:t xml:space="preserve">RFC 6050 [14] </w:t>
      </w:r>
      <w:r w:rsidRPr="00C31E24">
        <w:t>in the SIP MESSAGE request;</w:t>
      </w:r>
    </w:p>
    <w:p w14:paraId="3E90B536" w14:textId="77777777" w:rsidR="00AD62C6" w:rsidRPr="00C31E24" w:rsidRDefault="00AD62C6" w:rsidP="00AD62C6">
      <w:pPr>
        <w:pStyle w:val="B2"/>
      </w:pPr>
      <w:r w:rsidRPr="00C31E24">
        <w:t>b)</w:t>
      </w:r>
      <w:r w:rsidRPr="00C31E24">
        <w:tab/>
        <w:t xml:space="preserve">shall include an Accept-Contact header field with the </w:t>
      </w:r>
      <w:r w:rsidRPr="00C31E24">
        <w:rPr>
          <w:rFonts w:eastAsia="SimSun"/>
          <w:lang w:eastAsia="zh-CN"/>
        </w:rPr>
        <w:t>g.3gpp.icsi-ref</w:t>
      </w:r>
      <w:r w:rsidRPr="00C31E24">
        <w:t xml:space="preserve"> media feature tag containing the value of "urn:urn-7:3gpp-service.ims.icsi.mcvideo" along with the "require" and "explicit" header field parameters according to IETF RFC 3841 [20];</w:t>
      </w:r>
    </w:p>
    <w:p w14:paraId="50849B3A" w14:textId="77777777" w:rsidR="00AD62C6" w:rsidRPr="00C31E24" w:rsidRDefault="00AD62C6" w:rsidP="00AD62C6">
      <w:pPr>
        <w:pStyle w:val="B2"/>
      </w:pPr>
      <w:r w:rsidRPr="00C31E24">
        <w:t>c)</w:t>
      </w:r>
      <w:r w:rsidRPr="00C31E24">
        <w:tab/>
        <w:t>may include a P-Preferred-Identity header field in the SIP MESSAGE request containing a public user identity as specified in 3GPP TS 24.229 [11]; and</w:t>
      </w:r>
    </w:p>
    <w:p w14:paraId="0A43EC45" w14:textId="77777777" w:rsidR="00AD62C6" w:rsidRPr="00C31E24" w:rsidRDefault="00AD62C6" w:rsidP="00AD62C6">
      <w:pPr>
        <w:pStyle w:val="B2"/>
      </w:pPr>
      <w:r w:rsidRPr="00C31E24">
        <w:t>d)</w:t>
      </w:r>
      <w:r w:rsidRPr="00C31E24">
        <w:tab/>
        <w:t>shall include in an application/resource-lists+xml MIME body, the MCVideo ID contained in the &lt;mcvideo-calling-user-id&gt; element in the application/ vnd.3gpp.mcvideo-info+xml MIME body of the received SIP MESSAGE request;</w:t>
      </w:r>
    </w:p>
    <w:p w14:paraId="6ACBD1A1" w14:textId="77777777" w:rsidR="00AD62C6" w:rsidRPr="00C31E24" w:rsidRDefault="00AD62C6" w:rsidP="00AD62C6">
      <w:pPr>
        <w:pStyle w:val="B2"/>
      </w:pPr>
      <w:r w:rsidRPr="00C31E24">
        <w:t>e)</w:t>
      </w:r>
      <w:r w:rsidRPr="00C31E24">
        <w:tab/>
        <w:t>shall include an application/vnd.3gpp.mcvideo-info+xml MIME body as specified in clause F.1 with the &lt;mcvideoinfo&gt; element containing the &lt;mcvideo-Params&gt; element with the &lt;anyExt&gt; element containing:</w:t>
      </w:r>
    </w:p>
    <w:p w14:paraId="28360108" w14:textId="77777777" w:rsidR="00AD62C6" w:rsidRPr="00C31E24" w:rsidRDefault="00AD62C6" w:rsidP="00AD62C6">
      <w:pPr>
        <w:pStyle w:val="B3"/>
      </w:pPr>
      <w:r w:rsidRPr="00C31E24">
        <w:t>i)</w:t>
      </w:r>
      <w:r w:rsidRPr="00C31E24">
        <w:tab/>
        <w:t>the &lt;response-type&gt; element set to a value of "group-selection-change-response</w:t>
      </w:r>
      <w:r w:rsidRPr="00C31E24">
        <w:rPr>
          <w:lang w:eastAsia="ko-KR"/>
        </w:rPr>
        <w:t>"</w:t>
      </w:r>
      <w:r w:rsidRPr="00C31E24">
        <w:t>;</w:t>
      </w:r>
    </w:p>
    <w:p w14:paraId="3AD246FB" w14:textId="77777777" w:rsidR="00AD62C6" w:rsidRPr="00C31E24" w:rsidRDefault="00AD62C6" w:rsidP="00AD62C6">
      <w:pPr>
        <w:pStyle w:val="B3"/>
      </w:pPr>
      <w:r w:rsidRPr="00C31E24">
        <w:t>ii)</w:t>
      </w:r>
      <w:r w:rsidRPr="00C31E24">
        <w:tab/>
        <w:t>the &lt;mcvideo-request-uri&gt; set to the MCVideo group identity to be selected by the MCVideo user;</w:t>
      </w:r>
    </w:p>
    <w:p w14:paraId="2FF9D211" w14:textId="77777777" w:rsidR="00AD62C6" w:rsidRPr="00C31E24" w:rsidRDefault="00AD62C6" w:rsidP="00AD62C6">
      <w:pPr>
        <w:pStyle w:val="B3"/>
      </w:pPr>
      <w:r w:rsidRPr="00C31E24">
        <w:t>iii) if the MCVideo client was able to successfully change the selected group as determined in step 2) b) above, include a &lt;selected-group-change-outcome&gt; element set to a value of "success"; or</w:t>
      </w:r>
    </w:p>
    <w:p w14:paraId="1DFCA993" w14:textId="77777777" w:rsidR="00AD62C6" w:rsidRPr="00C31E24" w:rsidRDefault="00AD62C6" w:rsidP="00AD62C6">
      <w:pPr>
        <w:pStyle w:val="B3"/>
      </w:pPr>
      <w:r w:rsidRPr="00C31E24">
        <w:t>iv) if the MCVideo client:</w:t>
      </w:r>
    </w:p>
    <w:p w14:paraId="01022640" w14:textId="77777777" w:rsidR="00AD62C6" w:rsidRPr="00C31E24" w:rsidRDefault="00AD62C6" w:rsidP="00AD62C6">
      <w:pPr>
        <w:pStyle w:val="B4"/>
      </w:pPr>
      <w:r w:rsidRPr="00C31E24">
        <w:t>A)</w:t>
      </w:r>
      <w:r w:rsidRPr="00C31E24">
        <w:tab/>
        <w:t>was required to affiliate to the MCVideo group identified by the contents of the &lt;mcvideo-calling-group-id&gt; in the received SIP MESSAGE request and the affiliation failed as determined in step 1) c); or</w:t>
      </w:r>
    </w:p>
    <w:p w14:paraId="4A82216B" w14:textId="77777777" w:rsidR="00AD62C6" w:rsidRPr="00C31E24" w:rsidRDefault="00AD62C6" w:rsidP="00AD62C6">
      <w:pPr>
        <w:pStyle w:val="B4"/>
      </w:pPr>
      <w:r w:rsidRPr="00C31E24">
        <w:t>B)</w:t>
      </w:r>
      <w:r w:rsidRPr="00C31E24">
        <w:tab/>
        <w:t>failed to change the selected group as determined in step 2) b)</w:t>
      </w:r>
    </w:p>
    <w:p w14:paraId="7D48DA3D" w14:textId="77777777" w:rsidR="00AD62C6" w:rsidRPr="00C31E24" w:rsidRDefault="00AD62C6" w:rsidP="00AD62C6">
      <w:pPr>
        <w:pStyle w:val="B4"/>
      </w:pPr>
      <w:r w:rsidRPr="00C31E24">
        <w:t>then include a &lt;selected-group-change-outcome&gt; element set to a value of "fail";</w:t>
      </w:r>
    </w:p>
    <w:p w14:paraId="6EE94FB1" w14:textId="77777777" w:rsidR="00AD62C6" w:rsidRPr="00C31E24" w:rsidRDefault="00AD62C6" w:rsidP="00AD62C6">
      <w:pPr>
        <w:pStyle w:val="B1"/>
      </w:pPr>
      <w:r w:rsidRPr="00C31E24">
        <w:t>4)</w:t>
      </w:r>
      <w:r w:rsidRPr="00C31E24">
        <w:tab/>
        <w:t>should indicate to the MCVideo user the success or failure of the requested change of selected group action;</w:t>
      </w:r>
    </w:p>
    <w:p w14:paraId="07A32B1F" w14:textId="77777777" w:rsidR="00AD62C6" w:rsidRPr="00C31E24" w:rsidRDefault="00AD62C6" w:rsidP="00AD62C6">
      <w:pPr>
        <w:pStyle w:val="B1"/>
        <w:rPr>
          <w:rFonts w:eastAsia="SimSun"/>
        </w:rPr>
      </w:pPr>
      <w:r w:rsidRPr="00C31E24">
        <w:rPr>
          <w:lang w:eastAsia="ko-KR"/>
        </w:rPr>
        <w:t>5)</w:t>
      </w:r>
      <w:r w:rsidRPr="00C31E24">
        <w:rPr>
          <w:lang w:eastAsia="ko-KR"/>
        </w:rPr>
        <w:tab/>
      </w:r>
      <w:r w:rsidRPr="00C31E24">
        <w:rPr>
          <w:rFonts w:eastAsia="SimSun"/>
        </w:rPr>
        <w:t xml:space="preserve">shall set the Request-URI to the public service identity </w:t>
      </w:r>
      <w:r w:rsidRPr="00C31E24">
        <w:t>identifying the participating MCVideo function serving the MCVideo user</w:t>
      </w:r>
      <w:r w:rsidRPr="00C31E24">
        <w:rPr>
          <w:rFonts w:eastAsia="SimSun"/>
        </w:rPr>
        <w:t>; and</w:t>
      </w:r>
    </w:p>
    <w:p w14:paraId="19B9F471" w14:textId="77777777" w:rsidR="00AD62C6" w:rsidRPr="00C31E24" w:rsidRDefault="00AD62C6" w:rsidP="00AD62C6">
      <w:pPr>
        <w:pStyle w:val="B1"/>
      </w:pPr>
      <w:r w:rsidRPr="00C31E24">
        <w:rPr>
          <w:lang w:eastAsia="ko-KR"/>
        </w:rPr>
        <w:t>6)</w:t>
      </w:r>
      <w:r w:rsidRPr="00C31E24">
        <w:rPr>
          <w:lang w:eastAsia="ko-KR"/>
        </w:rPr>
        <w:tab/>
        <w:t xml:space="preserve">shall send the </w:t>
      </w:r>
      <w:r w:rsidRPr="00C31E24">
        <w:rPr>
          <w:rFonts w:eastAsia="SimSun"/>
        </w:rPr>
        <w:t>SIP MESSAGE request according to rules and procedures of 3GPP TS 24.229 [11].</w:t>
      </w:r>
    </w:p>
    <w:p w14:paraId="0DE36507" w14:textId="77777777" w:rsidR="00AD62C6" w:rsidRPr="00C31E24" w:rsidRDefault="00AD62C6" w:rsidP="00AD62C6">
      <w:pPr>
        <w:pStyle w:val="H6"/>
      </w:pPr>
      <w:r w:rsidRPr="00C31E24">
        <w:t>6.1.4.2.3</w:t>
      </w:r>
      <w:r w:rsidRPr="00C31E24">
        <w:tab/>
        <w:t>Test description</w:t>
      </w:r>
    </w:p>
    <w:p w14:paraId="67A76614" w14:textId="77777777" w:rsidR="00AD62C6" w:rsidRPr="00C31E24" w:rsidRDefault="00AD62C6" w:rsidP="00AD62C6">
      <w:pPr>
        <w:pStyle w:val="H6"/>
      </w:pPr>
      <w:r w:rsidRPr="00C31E24">
        <w:t>6.1.4.2.3.1</w:t>
      </w:r>
      <w:r w:rsidRPr="00C31E24">
        <w:tab/>
        <w:t>Pre-test conditions</w:t>
      </w:r>
    </w:p>
    <w:p w14:paraId="1C03F15F" w14:textId="77777777" w:rsidR="00AD62C6" w:rsidRPr="00C31E24" w:rsidRDefault="00AD62C6" w:rsidP="00AD62C6">
      <w:pPr>
        <w:pStyle w:val="H6"/>
      </w:pPr>
      <w:r w:rsidRPr="00C31E24">
        <w:t>System Simulator:</w:t>
      </w:r>
    </w:p>
    <w:p w14:paraId="5E4F96C3" w14:textId="77777777" w:rsidR="00AD62C6" w:rsidRPr="00C31E24" w:rsidRDefault="00AD62C6" w:rsidP="00AD62C6">
      <w:pPr>
        <w:pStyle w:val="B1"/>
      </w:pPr>
      <w:r w:rsidRPr="00C31E24">
        <w:t>-</w:t>
      </w:r>
      <w:r w:rsidRPr="00C31E24">
        <w:tab/>
        <w:t>SS (MCVideo server)</w:t>
      </w:r>
    </w:p>
    <w:p w14:paraId="2E579B18" w14:textId="77777777" w:rsidR="00AD62C6" w:rsidRPr="00C31E24" w:rsidRDefault="00AD62C6" w:rsidP="00AD62C6">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1E5C2E7" w14:textId="77777777" w:rsidR="00AD62C6" w:rsidRPr="00C31E24" w:rsidRDefault="00AD62C6" w:rsidP="00AD62C6">
      <w:pPr>
        <w:pStyle w:val="H6"/>
      </w:pPr>
      <w:r w:rsidRPr="00C31E24">
        <w:t>IUT:</w:t>
      </w:r>
    </w:p>
    <w:p w14:paraId="16731A4C" w14:textId="77777777" w:rsidR="00AD62C6" w:rsidRPr="00C31E24" w:rsidRDefault="00AD62C6" w:rsidP="00AD62C6">
      <w:pPr>
        <w:pStyle w:val="B1"/>
      </w:pPr>
      <w:r w:rsidRPr="00C31E24">
        <w:t>-</w:t>
      </w:r>
      <w:r w:rsidRPr="00C31E24">
        <w:tab/>
        <w:t>UE (MCVideo client)</w:t>
      </w:r>
    </w:p>
    <w:p w14:paraId="58C48B2F" w14:textId="77777777" w:rsidR="00AD62C6" w:rsidRPr="00C31E24" w:rsidRDefault="00AD62C6" w:rsidP="00AD62C6">
      <w:pPr>
        <w:pStyle w:val="B1"/>
      </w:pPr>
      <w:r w:rsidRPr="00C31E24">
        <w:t>-</w:t>
      </w:r>
      <w:r w:rsidRPr="00C31E24">
        <w:tab/>
        <w:t>The test USIM set as defined in TS 36.579-1 [2], subclause 5.5.10 is inserted.</w:t>
      </w:r>
    </w:p>
    <w:p w14:paraId="071C5F0C" w14:textId="77777777" w:rsidR="00AD62C6" w:rsidRPr="00C31E24" w:rsidRDefault="00AD62C6" w:rsidP="00AD62C6">
      <w:pPr>
        <w:pStyle w:val="H6"/>
      </w:pPr>
      <w:r w:rsidRPr="00C31E24">
        <w:t>Preamble:</w:t>
      </w:r>
    </w:p>
    <w:p w14:paraId="66770215" w14:textId="77777777" w:rsidR="00AD62C6" w:rsidRPr="00C31E24" w:rsidRDefault="00AD62C6" w:rsidP="00AD62C6">
      <w:pPr>
        <w:pStyle w:val="B1"/>
      </w:pPr>
      <w:r w:rsidRPr="00C31E24">
        <w:t>-</w:t>
      </w:r>
      <w:r w:rsidRPr="00C31E24">
        <w:tab/>
        <w:t>The UE has performed the Generic Test Procedure for MCVideo UE registration as specified in TS 36.579-1 [2], subclause 5.4.2A.</w:t>
      </w:r>
    </w:p>
    <w:p w14:paraId="7E97DEB4" w14:textId="77777777" w:rsidR="00AD62C6" w:rsidRPr="00C31E24" w:rsidRDefault="00AD62C6" w:rsidP="00AD62C6">
      <w:pPr>
        <w:pStyle w:val="B1"/>
      </w:pPr>
      <w:r w:rsidRPr="00C31E24">
        <w:t>-</w:t>
      </w:r>
      <w:r w:rsidRPr="00C31E24">
        <w:tab/>
        <w:t>The MCVideo User performs the Generic Test Procedure for MCVideo Authorization/Configuration and Key Generation as specified in TS 36.579-1 [2], subclause 5.3.2A.</w:t>
      </w:r>
    </w:p>
    <w:p w14:paraId="2347A1FE" w14:textId="77777777" w:rsidR="00AD62C6" w:rsidRPr="00C31E24" w:rsidRDefault="00AD62C6" w:rsidP="00AD62C6">
      <w:pPr>
        <w:pStyle w:val="B1"/>
      </w:pPr>
      <w:r w:rsidRPr="00C31E24">
        <w:t>-</w:t>
      </w:r>
      <w:r w:rsidRPr="00C31E24">
        <w:tab/>
        <w:t>UE States at the end of the preamble</w:t>
      </w:r>
    </w:p>
    <w:p w14:paraId="0E1E57D5" w14:textId="77777777" w:rsidR="00AD62C6" w:rsidRPr="00C31E24" w:rsidRDefault="00AD62C6" w:rsidP="00AD62C6">
      <w:pPr>
        <w:pStyle w:val="B2"/>
      </w:pPr>
      <w:r w:rsidRPr="00C31E24">
        <w:t>-</w:t>
      </w:r>
      <w:r w:rsidRPr="00C31E24">
        <w:tab/>
        <w:t>The UE is in E-UTRA Registered, Idle Mode state.</w:t>
      </w:r>
    </w:p>
    <w:p w14:paraId="3D1C2F97" w14:textId="77777777" w:rsidR="00AD62C6" w:rsidRPr="00C31E24" w:rsidRDefault="00AD62C6" w:rsidP="00AD62C6">
      <w:pPr>
        <w:pStyle w:val="B2"/>
      </w:pPr>
      <w:r w:rsidRPr="00C31E24">
        <w:t>-</w:t>
      </w:r>
      <w:r w:rsidRPr="00C31E24">
        <w:tab/>
        <w:t>The MCVideo Client Application has been activated and User has registered-in as the MCVideo User with the Server as active user at the Client</w:t>
      </w:r>
    </w:p>
    <w:p w14:paraId="7D5A89F2" w14:textId="77777777" w:rsidR="00AD62C6" w:rsidRPr="00C31E24" w:rsidRDefault="00AD62C6" w:rsidP="00AD62C6">
      <w:pPr>
        <w:pStyle w:val="H6"/>
      </w:pPr>
      <w:r w:rsidRPr="00C31E24">
        <w:t>6.1.4.2.3.2</w:t>
      </w:r>
      <w:r w:rsidRPr="00C31E24">
        <w:tab/>
        <w:t>Test procedure sequence</w:t>
      </w:r>
    </w:p>
    <w:p w14:paraId="156AFDCE" w14:textId="77777777" w:rsidR="00AD62C6" w:rsidRPr="00C31E24" w:rsidRDefault="00AD62C6" w:rsidP="00AD62C6">
      <w:pPr>
        <w:pStyle w:val="TH"/>
      </w:pPr>
      <w:r w:rsidRPr="00C31E24">
        <w:t>Table 6.1.4.2.3.2-1: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D62C6" w:rsidRPr="00C31E24" w14:paraId="4607F4DA" w14:textId="77777777" w:rsidTr="00AD62C6">
        <w:tc>
          <w:tcPr>
            <w:tcW w:w="533" w:type="dxa"/>
            <w:tcBorders>
              <w:top w:val="single" w:sz="4" w:space="0" w:color="auto"/>
              <w:left w:val="single" w:sz="4" w:space="0" w:color="auto"/>
              <w:bottom w:val="nil"/>
              <w:right w:val="single" w:sz="4" w:space="0" w:color="auto"/>
            </w:tcBorders>
            <w:hideMark/>
          </w:tcPr>
          <w:p w14:paraId="44978919" w14:textId="77777777" w:rsidR="00AD62C6" w:rsidRPr="00C31E24" w:rsidRDefault="00AD62C6">
            <w:pPr>
              <w:pStyle w:val="TAH"/>
              <w:spacing w:line="254" w:lineRule="auto"/>
            </w:pPr>
            <w:r w:rsidRPr="00C31E24">
              <w:t>St</w:t>
            </w:r>
          </w:p>
        </w:tc>
        <w:tc>
          <w:tcPr>
            <w:tcW w:w="3967" w:type="dxa"/>
            <w:tcBorders>
              <w:top w:val="single" w:sz="4" w:space="0" w:color="auto"/>
              <w:left w:val="single" w:sz="4" w:space="0" w:color="auto"/>
              <w:bottom w:val="nil"/>
              <w:right w:val="single" w:sz="4" w:space="0" w:color="auto"/>
            </w:tcBorders>
            <w:hideMark/>
          </w:tcPr>
          <w:p w14:paraId="047365F1" w14:textId="77777777" w:rsidR="00AD62C6" w:rsidRPr="00C31E24" w:rsidRDefault="00AD62C6">
            <w:pPr>
              <w:pStyle w:val="TAH"/>
              <w:spacing w:line="254" w:lineRule="auto"/>
            </w:pPr>
            <w:r w:rsidRPr="00C31E24">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5A1A8A91" w14:textId="77777777" w:rsidR="00AD62C6" w:rsidRPr="00C31E24" w:rsidRDefault="00AD62C6">
            <w:pPr>
              <w:pStyle w:val="TAH"/>
              <w:spacing w:line="254" w:lineRule="auto"/>
            </w:pPr>
            <w:r w:rsidRPr="00C31E24">
              <w:t>Message Sequence</w:t>
            </w:r>
          </w:p>
        </w:tc>
        <w:tc>
          <w:tcPr>
            <w:tcW w:w="565" w:type="dxa"/>
            <w:tcBorders>
              <w:top w:val="single" w:sz="4" w:space="0" w:color="auto"/>
              <w:left w:val="single" w:sz="4" w:space="0" w:color="auto"/>
              <w:bottom w:val="nil"/>
              <w:right w:val="single" w:sz="4" w:space="0" w:color="auto"/>
            </w:tcBorders>
            <w:hideMark/>
          </w:tcPr>
          <w:p w14:paraId="4742C979" w14:textId="77777777" w:rsidR="00AD62C6" w:rsidRPr="00C31E24" w:rsidRDefault="00AD62C6">
            <w:pPr>
              <w:pStyle w:val="TAH"/>
              <w:spacing w:line="254" w:lineRule="auto"/>
            </w:pPr>
            <w:r w:rsidRPr="00C31E24">
              <w:t>TP</w:t>
            </w:r>
          </w:p>
        </w:tc>
        <w:tc>
          <w:tcPr>
            <w:tcW w:w="850" w:type="dxa"/>
            <w:tcBorders>
              <w:top w:val="single" w:sz="4" w:space="0" w:color="auto"/>
              <w:left w:val="single" w:sz="4" w:space="0" w:color="auto"/>
              <w:bottom w:val="nil"/>
              <w:right w:val="single" w:sz="4" w:space="0" w:color="auto"/>
            </w:tcBorders>
            <w:hideMark/>
          </w:tcPr>
          <w:p w14:paraId="6837F6E7" w14:textId="77777777" w:rsidR="00AD62C6" w:rsidRPr="00C31E24" w:rsidRDefault="00AD62C6">
            <w:pPr>
              <w:pStyle w:val="TAH"/>
              <w:spacing w:line="254" w:lineRule="auto"/>
            </w:pPr>
            <w:r w:rsidRPr="00C31E24">
              <w:t>Verdict</w:t>
            </w:r>
          </w:p>
        </w:tc>
      </w:tr>
      <w:tr w:rsidR="00AD62C6" w:rsidRPr="00C31E24" w14:paraId="01849B10" w14:textId="77777777" w:rsidTr="00AD62C6">
        <w:tc>
          <w:tcPr>
            <w:tcW w:w="533" w:type="dxa"/>
            <w:tcBorders>
              <w:top w:val="nil"/>
              <w:left w:val="single" w:sz="4" w:space="0" w:color="auto"/>
              <w:bottom w:val="single" w:sz="4" w:space="0" w:color="auto"/>
              <w:right w:val="single" w:sz="4" w:space="0" w:color="auto"/>
            </w:tcBorders>
          </w:tcPr>
          <w:p w14:paraId="3A492F7B" w14:textId="77777777" w:rsidR="00AD62C6" w:rsidRPr="00C31E24" w:rsidRDefault="00AD62C6">
            <w:pPr>
              <w:pStyle w:val="TAH"/>
              <w:spacing w:line="254" w:lineRule="auto"/>
            </w:pPr>
          </w:p>
        </w:tc>
        <w:tc>
          <w:tcPr>
            <w:tcW w:w="3967" w:type="dxa"/>
            <w:tcBorders>
              <w:top w:val="nil"/>
              <w:left w:val="single" w:sz="4" w:space="0" w:color="auto"/>
              <w:bottom w:val="single" w:sz="4" w:space="0" w:color="auto"/>
              <w:right w:val="single" w:sz="4" w:space="0" w:color="auto"/>
            </w:tcBorders>
          </w:tcPr>
          <w:p w14:paraId="24AF44D2" w14:textId="77777777" w:rsidR="00AD62C6" w:rsidRPr="00C31E24" w:rsidRDefault="00AD62C6">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72EFFC89" w14:textId="77777777" w:rsidR="00AD62C6" w:rsidRPr="00C31E24" w:rsidRDefault="00AD62C6">
            <w:pPr>
              <w:pStyle w:val="TAH"/>
              <w:spacing w:line="254" w:lineRule="auto"/>
            </w:pPr>
            <w:r w:rsidRPr="00C31E24">
              <w:t>U - S</w:t>
            </w:r>
          </w:p>
        </w:tc>
        <w:tc>
          <w:tcPr>
            <w:tcW w:w="2977" w:type="dxa"/>
            <w:tcBorders>
              <w:top w:val="single" w:sz="4" w:space="0" w:color="auto"/>
              <w:left w:val="single" w:sz="4" w:space="0" w:color="auto"/>
              <w:bottom w:val="single" w:sz="4" w:space="0" w:color="auto"/>
              <w:right w:val="single" w:sz="4" w:space="0" w:color="auto"/>
            </w:tcBorders>
            <w:hideMark/>
          </w:tcPr>
          <w:p w14:paraId="7BB80236" w14:textId="77777777" w:rsidR="00AD62C6" w:rsidRPr="00C31E24" w:rsidRDefault="00AD62C6">
            <w:pPr>
              <w:pStyle w:val="TAH"/>
              <w:spacing w:line="254" w:lineRule="auto"/>
            </w:pPr>
            <w:r w:rsidRPr="00C31E24">
              <w:t>Message</w:t>
            </w:r>
          </w:p>
        </w:tc>
        <w:tc>
          <w:tcPr>
            <w:tcW w:w="565" w:type="dxa"/>
            <w:tcBorders>
              <w:top w:val="nil"/>
              <w:left w:val="single" w:sz="4" w:space="0" w:color="auto"/>
              <w:bottom w:val="single" w:sz="4" w:space="0" w:color="auto"/>
              <w:right w:val="single" w:sz="4" w:space="0" w:color="auto"/>
            </w:tcBorders>
          </w:tcPr>
          <w:p w14:paraId="5D39C7ED" w14:textId="77777777" w:rsidR="00AD62C6" w:rsidRPr="00C31E24" w:rsidRDefault="00AD62C6">
            <w:pPr>
              <w:pStyle w:val="TAH"/>
              <w:spacing w:line="254" w:lineRule="auto"/>
            </w:pPr>
          </w:p>
        </w:tc>
        <w:tc>
          <w:tcPr>
            <w:tcW w:w="850" w:type="dxa"/>
            <w:tcBorders>
              <w:top w:val="nil"/>
              <w:left w:val="single" w:sz="4" w:space="0" w:color="auto"/>
              <w:bottom w:val="single" w:sz="4" w:space="0" w:color="auto"/>
              <w:right w:val="single" w:sz="4" w:space="0" w:color="auto"/>
            </w:tcBorders>
          </w:tcPr>
          <w:p w14:paraId="0CB7C81C" w14:textId="77777777" w:rsidR="00AD62C6" w:rsidRPr="00C31E24" w:rsidRDefault="00AD62C6">
            <w:pPr>
              <w:pStyle w:val="TAH"/>
              <w:spacing w:line="254" w:lineRule="auto"/>
            </w:pPr>
          </w:p>
        </w:tc>
      </w:tr>
      <w:tr w:rsidR="00AD62C6" w:rsidRPr="00C31E24" w14:paraId="3D416840"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573D73D3" w14:textId="77777777" w:rsidR="00AD62C6" w:rsidRPr="00C31E24" w:rsidRDefault="00AD62C6">
            <w:pPr>
              <w:pStyle w:val="TAC"/>
              <w:spacing w:line="254" w:lineRule="auto"/>
            </w:pPr>
            <w:r w:rsidRPr="00C31E24">
              <w:t>1</w:t>
            </w:r>
          </w:p>
        </w:tc>
        <w:tc>
          <w:tcPr>
            <w:tcW w:w="3967" w:type="dxa"/>
            <w:tcBorders>
              <w:top w:val="single" w:sz="4" w:space="0" w:color="auto"/>
              <w:left w:val="single" w:sz="4" w:space="0" w:color="auto"/>
              <w:bottom w:val="single" w:sz="4" w:space="0" w:color="auto"/>
              <w:right w:val="single" w:sz="4" w:space="0" w:color="auto"/>
            </w:tcBorders>
            <w:hideMark/>
          </w:tcPr>
          <w:p w14:paraId="6B915CA3" w14:textId="77777777" w:rsidR="00AD62C6" w:rsidRPr="00C31E24" w:rsidRDefault="00AD62C6">
            <w:pPr>
              <w:pStyle w:val="TAL"/>
              <w:spacing w:line="254" w:lineRule="auto"/>
              <w:rPr>
                <w:rFonts w:cs="Arial"/>
                <w:szCs w:val="18"/>
              </w:rPr>
            </w:pPr>
            <w:r w:rsidRPr="00C31E24">
              <w:rPr>
                <w:rFonts w:cs="Arial"/>
                <w:szCs w:val="18"/>
              </w:rPr>
              <w:t>Make the MCVideo User request to discover which groups the MCVideo User is affiliated to and to subscribe to affiliation status changes for the MCVideo User.</w:t>
            </w:r>
          </w:p>
          <w:p w14:paraId="429BCF9A" w14:textId="77777777" w:rsidR="00AD62C6" w:rsidRPr="00C31E24" w:rsidRDefault="00AD62C6">
            <w:pPr>
              <w:pStyle w:val="TAL"/>
              <w:spacing w:line="254" w:lineRule="auto"/>
            </w:pPr>
            <w:r w:rsidRPr="00C31E24">
              <w:rPr>
                <w:rFonts w:cs="Arial"/>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6E78207B" w14:textId="77777777" w:rsidR="00AD62C6" w:rsidRPr="00C31E24" w:rsidRDefault="00AD62C6">
            <w:pPr>
              <w:pStyle w:val="TAC"/>
              <w:spacing w:line="254" w:lineRule="auto"/>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11831136" w14:textId="77777777" w:rsidR="00AD62C6" w:rsidRPr="00C31E24" w:rsidRDefault="00AD62C6">
            <w:pPr>
              <w:pStyle w:val="TAL"/>
              <w:spacing w:line="254" w:lineRule="auto"/>
            </w:pPr>
            <w:r w:rsidRPr="00C31E24">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C380846" w14:textId="77777777" w:rsidR="00AD62C6" w:rsidRPr="00C31E24" w:rsidRDefault="00AD62C6">
            <w:pPr>
              <w:pStyle w:val="TAC"/>
              <w:spacing w:line="254" w:lineRule="auto"/>
            </w:pPr>
            <w:r w:rsidRPr="00C31E24">
              <w:t>-</w:t>
            </w:r>
          </w:p>
        </w:tc>
        <w:tc>
          <w:tcPr>
            <w:tcW w:w="850" w:type="dxa"/>
            <w:tcBorders>
              <w:top w:val="single" w:sz="4" w:space="0" w:color="auto"/>
              <w:left w:val="single" w:sz="4" w:space="0" w:color="auto"/>
              <w:bottom w:val="single" w:sz="4" w:space="0" w:color="auto"/>
              <w:right w:val="single" w:sz="4" w:space="0" w:color="auto"/>
            </w:tcBorders>
            <w:hideMark/>
          </w:tcPr>
          <w:p w14:paraId="3CA26675" w14:textId="77777777" w:rsidR="00AD62C6" w:rsidRPr="00C31E24" w:rsidRDefault="00AD62C6">
            <w:pPr>
              <w:pStyle w:val="TAC"/>
              <w:spacing w:line="254" w:lineRule="auto"/>
            </w:pPr>
            <w:r w:rsidRPr="00C31E24">
              <w:t>-</w:t>
            </w:r>
          </w:p>
        </w:tc>
      </w:tr>
      <w:tr w:rsidR="00AD62C6" w:rsidRPr="00C31E24" w14:paraId="19A302D3"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11493F9C" w14:textId="77777777" w:rsidR="00AD62C6" w:rsidRPr="00C31E24" w:rsidRDefault="00AD62C6">
            <w:pPr>
              <w:pStyle w:val="TAC"/>
              <w:spacing w:line="254" w:lineRule="auto"/>
            </w:pPr>
            <w:r w:rsidRPr="00C31E24">
              <w:t>2</w:t>
            </w:r>
          </w:p>
        </w:tc>
        <w:tc>
          <w:tcPr>
            <w:tcW w:w="3967" w:type="dxa"/>
            <w:tcBorders>
              <w:top w:val="single" w:sz="4" w:space="0" w:color="auto"/>
              <w:left w:val="single" w:sz="4" w:space="0" w:color="auto"/>
              <w:bottom w:val="single" w:sz="4" w:space="0" w:color="auto"/>
              <w:right w:val="single" w:sz="4" w:space="0" w:color="auto"/>
            </w:tcBorders>
            <w:hideMark/>
          </w:tcPr>
          <w:p w14:paraId="421A0DC7" w14:textId="77777777" w:rsidR="00AD62C6" w:rsidRPr="00C31E24" w:rsidRDefault="00AD62C6">
            <w:pPr>
              <w:pStyle w:val="TAL"/>
              <w:spacing w:line="254" w:lineRule="auto"/>
            </w:pPr>
            <w:r w:rsidRPr="00C31E24">
              <w:rPr>
                <w:rFonts w:cs="Arial"/>
                <w:szCs w:val="18"/>
              </w:rPr>
              <w:t xml:space="preserve">Check: Does the UE (MCVideo Client) correctly perform </w:t>
            </w:r>
            <w:r w:rsidRPr="00C31E24">
              <w:t>Generic Test Procedure for MCVideo Subscription and Notification</w:t>
            </w:r>
            <w:r w:rsidRPr="00C31E24">
              <w:rPr>
                <w:lang w:eastAsia="ko-KR"/>
              </w:rPr>
              <w:t xml:space="preserve"> as described in TS 36.579-1 [2] table 5.3.29.3-1</w:t>
            </w:r>
            <w:r w:rsidRPr="00C31E24">
              <w:rPr>
                <w:rFonts w:cs="Arial"/>
                <w:szCs w:val="18"/>
              </w:rPr>
              <w:t xml:space="preserve"> to subscribe to its own affiliation status changes?</w:t>
            </w:r>
          </w:p>
        </w:tc>
        <w:tc>
          <w:tcPr>
            <w:tcW w:w="708" w:type="dxa"/>
            <w:tcBorders>
              <w:top w:val="single" w:sz="4" w:space="0" w:color="auto"/>
              <w:left w:val="single" w:sz="4" w:space="0" w:color="auto"/>
              <w:bottom w:val="single" w:sz="4" w:space="0" w:color="auto"/>
              <w:right w:val="single" w:sz="4" w:space="0" w:color="auto"/>
            </w:tcBorders>
            <w:hideMark/>
          </w:tcPr>
          <w:p w14:paraId="7C8F576B" w14:textId="77777777" w:rsidR="00AD62C6" w:rsidRPr="00C31E24" w:rsidRDefault="00AD62C6">
            <w:pPr>
              <w:pStyle w:val="TAC"/>
              <w:spacing w:line="254" w:lineRule="auto"/>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221992B1" w14:textId="77777777" w:rsidR="00AD62C6" w:rsidRPr="00C31E24" w:rsidRDefault="00AD62C6">
            <w:pPr>
              <w:pStyle w:val="TAL"/>
              <w:spacing w:line="254" w:lineRule="auto"/>
            </w:pPr>
            <w:r w:rsidRPr="00C31E24">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4A1D5CA7" w14:textId="77777777" w:rsidR="00AD62C6" w:rsidRPr="00C31E24" w:rsidRDefault="00AD62C6">
            <w:pPr>
              <w:pStyle w:val="TAC"/>
              <w:spacing w:line="254" w:lineRule="auto"/>
            </w:pPr>
            <w:r w:rsidRPr="00C31E24">
              <w:t>1</w:t>
            </w:r>
          </w:p>
        </w:tc>
        <w:tc>
          <w:tcPr>
            <w:tcW w:w="850" w:type="dxa"/>
            <w:tcBorders>
              <w:top w:val="single" w:sz="4" w:space="0" w:color="auto"/>
              <w:left w:val="single" w:sz="4" w:space="0" w:color="auto"/>
              <w:bottom w:val="single" w:sz="4" w:space="0" w:color="auto"/>
              <w:right w:val="single" w:sz="4" w:space="0" w:color="auto"/>
            </w:tcBorders>
            <w:hideMark/>
          </w:tcPr>
          <w:p w14:paraId="63785007" w14:textId="77777777" w:rsidR="00AD62C6" w:rsidRPr="00C31E24" w:rsidRDefault="00AD62C6">
            <w:pPr>
              <w:pStyle w:val="TAC"/>
              <w:spacing w:line="254" w:lineRule="auto"/>
            </w:pPr>
            <w:r w:rsidRPr="00C31E24">
              <w:t>-</w:t>
            </w:r>
          </w:p>
        </w:tc>
      </w:tr>
      <w:tr w:rsidR="00AD62C6" w:rsidRPr="00C31E24" w14:paraId="6305BAC6"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1DB009CF" w14:textId="77777777" w:rsidR="00AD62C6" w:rsidRPr="00C31E24" w:rsidRDefault="00AD62C6">
            <w:pPr>
              <w:pStyle w:val="TAC"/>
              <w:spacing w:line="254" w:lineRule="auto"/>
            </w:pPr>
            <w:r w:rsidRPr="00C31E24">
              <w:t>3</w:t>
            </w:r>
          </w:p>
        </w:tc>
        <w:tc>
          <w:tcPr>
            <w:tcW w:w="3967" w:type="dxa"/>
            <w:tcBorders>
              <w:top w:val="single" w:sz="4" w:space="0" w:color="auto"/>
              <w:left w:val="single" w:sz="4" w:space="0" w:color="auto"/>
              <w:bottom w:val="single" w:sz="4" w:space="0" w:color="auto"/>
              <w:right w:val="single" w:sz="4" w:space="0" w:color="auto"/>
            </w:tcBorders>
            <w:hideMark/>
          </w:tcPr>
          <w:p w14:paraId="057503AC" w14:textId="77777777" w:rsidR="00AD62C6" w:rsidRPr="00C31E24" w:rsidRDefault="00AD62C6">
            <w:pPr>
              <w:pStyle w:val="TAL"/>
              <w:spacing w:line="254" w:lineRule="auto"/>
              <w:rPr>
                <w:rFonts w:cs="Arial"/>
                <w:szCs w:val="18"/>
              </w:rPr>
            </w:pPr>
            <w:r w:rsidRPr="00C31E24">
              <w:rPr>
                <w:rFonts w:cs="Arial"/>
                <w:szCs w:val="18"/>
              </w:rPr>
              <w:t>Make the MCVideo User request to de-affiliate from an MCVideo group, GROUP A.</w:t>
            </w:r>
          </w:p>
          <w:p w14:paraId="751A9D2C" w14:textId="77777777" w:rsidR="00AD62C6" w:rsidRPr="00C31E24" w:rsidRDefault="00AD62C6">
            <w:pPr>
              <w:pStyle w:val="TAL"/>
              <w:spacing w:line="254" w:lineRule="auto"/>
            </w:pPr>
            <w:r w:rsidRPr="00C31E24">
              <w:t>(NOTE 1)</w:t>
            </w:r>
          </w:p>
        </w:tc>
        <w:tc>
          <w:tcPr>
            <w:tcW w:w="708" w:type="dxa"/>
            <w:tcBorders>
              <w:top w:val="single" w:sz="4" w:space="0" w:color="auto"/>
              <w:left w:val="single" w:sz="4" w:space="0" w:color="auto"/>
              <w:bottom w:val="single" w:sz="4" w:space="0" w:color="auto"/>
              <w:right w:val="single" w:sz="4" w:space="0" w:color="auto"/>
            </w:tcBorders>
            <w:hideMark/>
          </w:tcPr>
          <w:p w14:paraId="190C89F6" w14:textId="77777777" w:rsidR="00AD62C6" w:rsidRPr="00C31E24" w:rsidRDefault="00AD62C6">
            <w:pPr>
              <w:pStyle w:val="TAC"/>
              <w:spacing w:line="254" w:lineRule="auto"/>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11156847" w14:textId="77777777" w:rsidR="00AD62C6" w:rsidRPr="00C31E24" w:rsidRDefault="00AD62C6">
            <w:pPr>
              <w:pStyle w:val="TAL"/>
              <w:spacing w:line="254" w:lineRule="auto"/>
            </w:pPr>
            <w:r w:rsidRPr="00C31E24">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7D4E3153" w14:textId="77777777" w:rsidR="00AD62C6" w:rsidRPr="00C31E24" w:rsidRDefault="00AD62C6">
            <w:pPr>
              <w:pStyle w:val="TAC"/>
              <w:spacing w:line="254" w:lineRule="auto"/>
            </w:pPr>
            <w:r w:rsidRPr="00C31E24">
              <w:t>-</w:t>
            </w:r>
          </w:p>
        </w:tc>
        <w:tc>
          <w:tcPr>
            <w:tcW w:w="850" w:type="dxa"/>
            <w:tcBorders>
              <w:top w:val="single" w:sz="4" w:space="0" w:color="auto"/>
              <w:left w:val="single" w:sz="4" w:space="0" w:color="auto"/>
              <w:bottom w:val="single" w:sz="4" w:space="0" w:color="auto"/>
              <w:right w:val="single" w:sz="4" w:space="0" w:color="auto"/>
            </w:tcBorders>
            <w:hideMark/>
          </w:tcPr>
          <w:p w14:paraId="3BC72C92" w14:textId="77777777" w:rsidR="00AD62C6" w:rsidRPr="00C31E24" w:rsidRDefault="00AD62C6">
            <w:pPr>
              <w:pStyle w:val="TAC"/>
              <w:spacing w:line="254" w:lineRule="auto"/>
            </w:pPr>
            <w:r w:rsidRPr="00C31E24">
              <w:t>-</w:t>
            </w:r>
          </w:p>
        </w:tc>
      </w:tr>
      <w:tr w:rsidR="00AD62C6" w:rsidRPr="00C31E24" w14:paraId="7C27AB3C"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6DDB20AF" w14:textId="77777777" w:rsidR="00AD62C6" w:rsidRPr="00C31E24" w:rsidRDefault="00AD62C6">
            <w:pPr>
              <w:pStyle w:val="TAC"/>
              <w:spacing w:line="254" w:lineRule="auto"/>
            </w:pPr>
            <w:r w:rsidRPr="00C31E24">
              <w:rPr>
                <w:rFonts w:cs="Arial"/>
                <w:szCs w:val="18"/>
              </w:rPr>
              <w:t>4</w:t>
            </w:r>
          </w:p>
        </w:tc>
        <w:tc>
          <w:tcPr>
            <w:tcW w:w="3967" w:type="dxa"/>
            <w:tcBorders>
              <w:top w:val="single" w:sz="4" w:space="0" w:color="auto"/>
              <w:left w:val="single" w:sz="4" w:space="0" w:color="auto"/>
              <w:bottom w:val="single" w:sz="4" w:space="0" w:color="auto"/>
              <w:right w:val="single" w:sz="4" w:space="0" w:color="auto"/>
            </w:tcBorders>
            <w:hideMark/>
          </w:tcPr>
          <w:p w14:paraId="0A81C2DA" w14:textId="77777777" w:rsidR="00AD62C6" w:rsidRPr="00C31E24" w:rsidRDefault="00AD62C6">
            <w:pPr>
              <w:pStyle w:val="TAL"/>
              <w:spacing w:line="254" w:lineRule="auto"/>
            </w:pPr>
            <w:r w:rsidRPr="00C31E24">
              <w:t xml:space="preserve">Check: Does the UE (MCVideo Client) correctly perform Generic Test Procedure for MCX Group Affiliation Status Change </w:t>
            </w:r>
            <w:r w:rsidRPr="00C31E24">
              <w:rPr>
                <w:lang w:eastAsia="ko-KR"/>
              </w:rPr>
              <w:t>as described in TS 36.579-1 [2] table 5.3.34.3-1</w:t>
            </w:r>
            <w:r w:rsidRPr="00C31E24">
              <w:rPr>
                <w:rFonts w:cs="Arial"/>
                <w:szCs w:val="18"/>
              </w:rPr>
              <w:t xml:space="preserve"> to de-affiliate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2F1CE09D" w14:textId="77777777" w:rsidR="00AD62C6" w:rsidRPr="00C31E24" w:rsidRDefault="00AD62C6">
            <w:pPr>
              <w:pStyle w:val="TAC"/>
              <w:spacing w:line="254" w:lineRule="auto"/>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01E1C274" w14:textId="77777777" w:rsidR="00AD62C6" w:rsidRPr="00C31E24" w:rsidRDefault="00AD62C6">
            <w:pPr>
              <w:pStyle w:val="TAL"/>
              <w:spacing w:line="254" w:lineRule="auto"/>
            </w:pPr>
            <w:r w:rsidRPr="00C31E24">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4CED8055" w14:textId="77777777" w:rsidR="00AD62C6" w:rsidRPr="00C31E24" w:rsidRDefault="00AD62C6">
            <w:pPr>
              <w:pStyle w:val="TAC"/>
              <w:spacing w:line="254" w:lineRule="auto"/>
            </w:pPr>
            <w:r w:rsidRPr="00C31E24">
              <w:t>2</w:t>
            </w:r>
          </w:p>
        </w:tc>
        <w:tc>
          <w:tcPr>
            <w:tcW w:w="850" w:type="dxa"/>
            <w:tcBorders>
              <w:top w:val="single" w:sz="4" w:space="0" w:color="auto"/>
              <w:left w:val="single" w:sz="4" w:space="0" w:color="auto"/>
              <w:bottom w:val="single" w:sz="4" w:space="0" w:color="auto"/>
              <w:right w:val="single" w:sz="4" w:space="0" w:color="auto"/>
            </w:tcBorders>
            <w:hideMark/>
          </w:tcPr>
          <w:p w14:paraId="4E610C74" w14:textId="77777777" w:rsidR="00AD62C6" w:rsidRPr="00C31E24" w:rsidRDefault="00AD62C6">
            <w:pPr>
              <w:pStyle w:val="TAC"/>
              <w:spacing w:line="254" w:lineRule="auto"/>
            </w:pPr>
            <w:r w:rsidRPr="00C31E24">
              <w:t>-</w:t>
            </w:r>
          </w:p>
        </w:tc>
      </w:tr>
      <w:tr w:rsidR="00AD62C6" w:rsidRPr="00C31E24" w14:paraId="14B8F625"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18E1089F" w14:textId="77777777" w:rsidR="00AD62C6" w:rsidRPr="00C31E24" w:rsidRDefault="00AD62C6">
            <w:pPr>
              <w:pStyle w:val="TAC"/>
              <w:spacing w:line="254" w:lineRule="auto"/>
            </w:pPr>
            <w:r w:rsidRPr="00C31E24">
              <w:t>5-7</w:t>
            </w:r>
          </w:p>
        </w:tc>
        <w:tc>
          <w:tcPr>
            <w:tcW w:w="3967" w:type="dxa"/>
            <w:tcBorders>
              <w:top w:val="single" w:sz="4" w:space="0" w:color="auto"/>
              <w:left w:val="single" w:sz="4" w:space="0" w:color="auto"/>
              <w:bottom w:val="single" w:sz="4" w:space="0" w:color="auto"/>
              <w:right w:val="single" w:sz="4" w:space="0" w:color="auto"/>
            </w:tcBorders>
            <w:hideMark/>
          </w:tcPr>
          <w:p w14:paraId="0C147DED" w14:textId="77777777" w:rsidR="00AD62C6" w:rsidRPr="00C31E24" w:rsidRDefault="00AD62C6">
            <w:pPr>
              <w:pStyle w:val="TAL"/>
              <w:spacing w:line="254" w:lineRule="auto"/>
            </w:pPr>
            <w:r w:rsidRPr="00C31E24">
              <w:t xml:space="preserve">Check: Does the UE (MCVideo Client) correctly perform steps 1a1 to 3 of the Generic Test Procedure for MCX SIP MESSAGE CT </w:t>
            </w:r>
            <w:r w:rsidRPr="00C31E24">
              <w:rPr>
                <w:lang w:eastAsia="ko-KR"/>
              </w:rPr>
              <w:t>as described in TS 36.579-1 [2] table 5.3.33.3-1</w:t>
            </w:r>
            <w:r w:rsidRPr="00C31E24">
              <w:rPr>
                <w:rFonts w:cs="Arial"/>
                <w:szCs w:val="18"/>
              </w:rPr>
              <w:t xml:space="preserve"> </w:t>
            </w:r>
            <w:r w:rsidRPr="00C31E24">
              <w:t>containing an application/vnd.3gpp.mcvideo-info+xml MIME body with an &lt;affiliation-required&gt; element set to a value of "true" asking the UE (MCVideo Client) to change the selected group to Group A. are performed?</w:t>
            </w:r>
          </w:p>
        </w:tc>
        <w:tc>
          <w:tcPr>
            <w:tcW w:w="708" w:type="dxa"/>
            <w:tcBorders>
              <w:top w:val="single" w:sz="4" w:space="0" w:color="auto"/>
              <w:left w:val="single" w:sz="4" w:space="0" w:color="auto"/>
              <w:bottom w:val="single" w:sz="4" w:space="0" w:color="auto"/>
              <w:right w:val="single" w:sz="4" w:space="0" w:color="auto"/>
            </w:tcBorders>
            <w:hideMark/>
          </w:tcPr>
          <w:p w14:paraId="092FAF7D" w14:textId="77777777" w:rsidR="00AD62C6" w:rsidRPr="00C31E24" w:rsidRDefault="00AD62C6">
            <w:pPr>
              <w:pStyle w:val="TAC"/>
              <w:spacing w:line="254" w:lineRule="auto"/>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056BFF58" w14:textId="77777777" w:rsidR="00AD62C6" w:rsidRPr="00C31E24" w:rsidRDefault="00AD62C6">
            <w:pPr>
              <w:pStyle w:val="TAL"/>
              <w:spacing w:line="254" w:lineRule="auto"/>
            </w:pPr>
            <w:r w:rsidRPr="00C31E24">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1B2F7789" w14:textId="77777777" w:rsidR="00AD62C6" w:rsidRPr="00C31E24" w:rsidRDefault="00AD62C6">
            <w:pPr>
              <w:pStyle w:val="TAC"/>
              <w:spacing w:line="254" w:lineRule="auto"/>
            </w:pPr>
            <w:r w:rsidRPr="00C31E24">
              <w:t>3</w:t>
            </w:r>
          </w:p>
        </w:tc>
        <w:tc>
          <w:tcPr>
            <w:tcW w:w="850" w:type="dxa"/>
            <w:tcBorders>
              <w:top w:val="single" w:sz="4" w:space="0" w:color="auto"/>
              <w:left w:val="single" w:sz="4" w:space="0" w:color="auto"/>
              <w:bottom w:val="single" w:sz="4" w:space="0" w:color="auto"/>
              <w:right w:val="single" w:sz="4" w:space="0" w:color="auto"/>
            </w:tcBorders>
            <w:hideMark/>
          </w:tcPr>
          <w:p w14:paraId="07098ED3" w14:textId="77777777" w:rsidR="00AD62C6" w:rsidRPr="00C31E24" w:rsidRDefault="00AD62C6">
            <w:pPr>
              <w:pStyle w:val="TAC"/>
              <w:spacing w:line="254" w:lineRule="auto"/>
            </w:pPr>
            <w:r w:rsidRPr="00C31E24">
              <w:t>-</w:t>
            </w:r>
          </w:p>
        </w:tc>
      </w:tr>
      <w:tr w:rsidR="00AD62C6" w:rsidRPr="00C31E24" w14:paraId="210F4AC5"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16C7937B" w14:textId="77777777" w:rsidR="00AD62C6" w:rsidRPr="00C31E24" w:rsidRDefault="00AD62C6">
            <w:pPr>
              <w:pStyle w:val="TAC"/>
              <w:spacing w:line="254" w:lineRule="auto"/>
            </w:pPr>
            <w:r w:rsidRPr="00C31E24">
              <w:t>8-13</w:t>
            </w:r>
          </w:p>
        </w:tc>
        <w:tc>
          <w:tcPr>
            <w:tcW w:w="3967" w:type="dxa"/>
            <w:tcBorders>
              <w:top w:val="single" w:sz="4" w:space="0" w:color="auto"/>
              <w:left w:val="single" w:sz="4" w:space="0" w:color="auto"/>
              <w:bottom w:val="single" w:sz="4" w:space="0" w:color="auto"/>
              <w:right w:val="single" w:sz="4" w:space="0" w:color="auto"/>
            </w:tcBorders>
            <w:hideMark/>
          </w:tcPr>
          <w:p w14:paraId="01718558" w14:textId="77777777" w:rsidR="00AD62C6" w:rsidRPr="00C31E24" w:rsidRDefault="00AD62C6">
            <w:pPr>
              <w:pStyle w:val="TAL"/>
              <w:spacing w:line="254" w:lineRule="auto"/>
            </w:pPr>
            <w:r w:rsidRPr="00C31E24">
              <w:rPr>
                <w:rFonts w:cs="Arial"/>
                <w:szCs w:val="18"/>
              </w:rPr>
              <w:t xml:space="preserve">Check: Does the UE (MCVideo Client) correctly perform steps 2-7 of the </w:t>
            </w:r>
            <w:r w:rsidRPr="00C31E24">
              <w:t>Generic Test Procedure for MCX Group Affiliation Status Change</w:t>
            </w:r>
            <w:r w:rsidRPr="00C31E24">
              <w:rPr>
                <w:lang w:eastAsia="ko-KR"/>
              </w:rPr>
              <w:t xml:space="preserve"> as described in TS 36.579-1 [2] table 5.3.34.3-1</w:t>
            </w:r>
            <w:r w:rsidRPr="00C31E24">
              <w:rPr>
                <w:rFonts w:cs="Arial"/>
                <w:szCs w:val="18"/>
              </w:rPr>
              <w:t xml:space="preserve"> to affiliate with GROUP A?</w:t>
            </w:r>
          </w:p>
        </w:tc>
        <w:tc>
          <w:tcPr>
            <w:tcW w:w="708" w:type="dxa"/>
            <w:tcBorders>
              <w:top w:val="single" w:sz="4" w:space="0" w:color="auto"/>
              <w:left w:val="single" w:sz="4" w:space="0" w:color="auto"/>
              <w:bottom w:val="single" w:sz="4" w:space="0" w:color="auto"/>
              <w:right w:val="single" w:sz="4" w:space="0" w:color="auto"/>
            </w:tcBorders>
            <w:hideMark/>
          </w:tcPr>
          <w:p w14:paraId="7B152229" w14:textId="77777777" w:rsidR="00AD62C6" w:rsidRPr="00C31E24" w:rsidRDefault="00AD62C6">
            <w:pPr>
              <w:pStyle w:val="TAC"/>
              <w:spacing w:line="254" w:lineRule="auto"/>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74CC6AA4" w14:textId="77777777" w:rsidR="00AD62C6" w:rsidRPr="00C31E24" w:rsidRDefault="00AD62C6">
            <w:pPr>
              <w:pStyle w:val="TAL"/>
              <w:spacing w:line="254" w:lineRule="auto"/>
            </w:pPr>
            <w:r w:rsidRPr="00C31E24">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1240299" w14:textId="77777777" w:rsidR="00AD62C6" w:rsidRPr="00C31E24" w:rsidRDefault="00AD62C6">
            <w:pPr>
              <w:pStyle w:val="TAC"/>
              <w:spacing w:line="254" w:lineRule="auto"/>
            </w:pPr>
            <w:r w:rsidRPr="00C31E24">
              <w:t>3</w:t>
            </w:r>
          </w:p>
        </w:tc>
        <w:tc>
          <w:tcPr>
            <w:tcW w:w="850" w:type="dxa"/>
            <w:tcBorders>
              <w:top w:val="single" w:sz="4" w:space="0" w:color="auto"/>
              <w:left w:val="single" w:sz="4" w:space="0" w:color="auto"/>
              <w:bottom w:val="single" w:sz="4" w:space="0" w:color="auto"/>
              <w:right w:val="single" w:sz="4" w:space="0" w:color="auto"/>
            </w:tcBorders>
            <w:hideMark/>
          </w:tcPr>
          <w:p w14:paraId="3D848C83" w14:textId="77777777" w:rsidR="00AD62C6" w:rsidRPr="00C31E24" w:rsidRDefault="00AD62C6">
            <w:pPr>
              <w:pStyle w:val="TAC"/>
              <w:spacing w:line="254" w:lineRule="auto"/>
            </w:pPr>
            <w:r w:rsidRPr="00C31E24">
              <w:t>-</w:t>
            </w:r>
          </w:p>
        </w:tc>
      </w:tr>
      <w:tr w:rsidR="00AD62C6" w:rsidRPr="00C31E24" w14:paraId="17469BB9" w14:textId="77777777" w:rsidTr="00AD62C6">
        <w:tc>
          <w:tcPr>
            <w:tcW w:w="533" w:type="dxa"/>
            <w:tcBorders>
              <w:top w:val="single" w:sz="4" w:space="0" w:color="auto"/>
              <w:left w:val="single" w:sz="4" w:space="0" w:color="auto"/>
              <w:bottom w:val="single" w:sz="4" w:space="0" w:color="auto"/>
              <w:right w:val="single" w:sz="4" w:space="0" w:color="auto"/>
            </w:tcBorders>
            <w:hideMark/>
          </w:tcPr>
          <w:p w14:paraId="62B41E7D" w14:textId="77777777" w:rsidR="00AD62C6" w:rsidRPr="00C31E24" w:rsidRDefault="00AD62C6">
            <w:pPr>
              <w:pStyle w:val="TAC"/>
              <w:spacing w:line="254" w:lineRule="auto"/>
            </w:pPr>
            <w:r w:rsidRPr="00C31E24">
              <w:rPr>
                <w:rFonts w:eastAsia="Calibri"/>
                <w:szCs w:val="22"/>
              </w:rPr>
              <w:t>14-16</w:t>
            </w:r>
          </w:p>
        </w:tc>
        <w:tc>
          <w:tcPr>
            <w:tcW w:w="3967" w:type="dxa"/>
            <w:tcBorders>
              <w:top w:val="single" w:sz="4" w:space="0" w:color="auto"/>
              <w:left w:val="single" w:sz="4" w:space="0" w:color="auto"/>
              <w:bottom w:val="single" w:sz="4" w:space="0" w:color="auto"/>
              <w:right w:val="single" w:sz="4" w:space="0" w:color="auto"/>
            </w:tcBorders>
            <w:hideMark/>
          </w:tcPr>
          <w:p w14:paraId="330280B8" w14:textId="77777777" w:rsidR="00AD62C6" w:rsidRPr="00C31E24" w:rsidRDefault="00AD62C6">
            <w:pPr>
              <w:pStyle w:val="TAL"/>
              <w:spacing w:line="254" w:lineRule="auto"/>
            </w:pPr>
            <w:r w:rsidRPr="00C31E24">
              <w:t xml:space="preserve">Check: Does the UE (MCVideo Client) correctly perform steps 2 to 4 of the Generic Test Procedure for MCX SIP MESSAGE CO </w:t>
            </w:r>
            <w:r w:rsidRPr="00C31E24">
              <w:rPr>
                <w:lang w:eastAsia="ko-KR"/>
              </w:rPr>
              <w:t>as described in TS 36.579-1 [2] table 5.3.32.3-1</w:t>
            </w:r>
            <w:r w:rsidRPr="00C31E24">
              <w:rPr>
                <w:rFonts w:cs="Arial"/>
                <w:szCs w:val="18"/>
              </w:rPr>
              <w:t xml:space="preserve"> </w:t>
            </w:r>
            <w:r w:rsidRPr="00C31E24">
              <w:t>indicating that change of selected group has been successful?</w:t>
            </w:r>
          </w:p>
        </w:tc>
        <w:tc>
          <w:tcPr>
            <w:tcW w:w="708" w:type="dxa"/>
            <w:tcBorders>
              <w:top w:val="single" w:sz="4" w:space="0" w:color="auto"/>
              <w:left w:val="single" w:sz="4" w:space="0" w:color="auto"/>
              <w:bottom w:val="single" w:sz="4" w:space="0" w:color="auto"/>
              <w:right w:val="single" w:sz="4" w:space="0" w:color="auto"/>
            </w:tcBorders>
            <w:hideMark/>
          </w:tcPr>
          <w:p w14:paraId="0210EE7C" w14:textId="77777777" w:rsidR="00AD62C6" w:rsidRPr="00C31E24" w:rsidRDefault="00AD62C6">
            <w:pPr>
              <w:pStyle w:val="TAC"/>
              <w:spacing w:line="254" w:lineRule="auto"/>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5E99C424" w14:textId="77777777" w:rsidR="00AD62C6" w:rsidRPr="00C31E24" w:rsidRDefault="00AD62C6">
            <w:pPr>
              <w:pStyle w:val="TAL"/>
              <w:spacing w:line="254" w:lineRule="auto"/>
            </w:pPr>
            <w:r w:rsidRPr="00C31E24">
              <w:rPr>
                <w:rFonts w:cs="Arial"/>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4C0682A7" w14:textId="77777777" w:rsidR="00AD62C6" w:rsidRPr="00C31E24" w:rsidRDefault="00AD62C6">
            <w:pPr>
              <w:pStyle w:val="TAC"/>
              <w:spacing w:line="254" w:lineRule="auto"/>
            </w:pPr>
            <w:r w:rsidRPr="00C31E24">
              <w:t>4</w:t>
            </w:r>
          </w:p>
        </w:tc>
        <w:tc>
          <w:tcPr>
            <w:tcW w:w="850" w:type="dxa"/>
            <w:tcBorders>
              <w:top w:val="single" w:sz="4" w:space="0" w:color="auto"/>
              <w:left w:val="single" w:sz="4" w:space="0" w:color="auto"/>
              <w:bottom w:val="single" w:sz="4" w:space="0" w:color="auto"/>
              <w:right w:val="single" w:sz="4" w:space="0" w:color="auto"/>
            </w:tcBorders>
            <w:hideMark/>
          </w:tcPr>
          <w:p w14:paraId="30CF2EE4" w14:textId="77777777" w:rsidR="00AD62C6" w:rsidRPr="00C31E24" w:rsidRDefault="00AD62C6">
            <w:pPr>
              <w:pStyle w:val="TAC"/>
              <w:spacing w:line="254" w:lineRule="auto"/>
            </w:pPr>
            <w:r w:rsidRPr="00C31E24">
              <w:t>-</w:t>
            </w:r>
          </w:p>
        </w:tc>
      </w:tr>
      <w:tr w:rsidR="00AD62C6" w:rsidRPr="00C31E24" w14:paraId="0929874C" w14:textId="77777777" w:rsidTr="00AD62C6">
        <w:tc>
          <w:tcPr>
            <w:tcW w:w="9600" w:type="dxa"/>
            <w:gridSpan w:val="6"/>
            <w:tcBorders>
              <w:top w:val="single" w:sz="4" w:space="0" w:color="auto"/>
              <w:left w:val="single" w:sz="4" w:space="0" w:color="auto"/>
              <w:bottom w:val="single" w:sz="4" w:space="0" w:color="auto"/>
              <w:right w:val="single" w:sz="4" w:space="0" w:color="auto"/>
            </w:tcBorders>
            <w:hideMark/>
          </w:tcPr>
          <w:p w14:paraId="0AD0D935" w14:textId="77777777" w:rsidR="00AD62C6" w:rsidRPr="00C31E24" w:rsidRDefault="00AD62C6">
            <w:pPr>
              <w:pStyle w:val="TAN"/>
              <w:spacing w:line="254" w:lineRule="auto"/>
            </w:pPr>
            <w:r w:rsidRPr="00C31E24">
              <w:rPr>
                <w:rFonts w:eastAsia="Calibri" w:cs="Arial"/>
                <w:szCs w:val="18"/>
              </w:rPr>
              <w:t>NOTE 1: This is expected to be done via a suitable implementation dependent MMI.</w:t>
            </w:r>
          </w:p>
        </w:tc>
      </w:tr>
    </w:tbl>
    <w:p w14:paraId="19381533" w14:textId="77777777" w:rsidR="00AD62C6" w:rsidRPr="00C31E24" w:rsidRDefault="00AD62C6" w:rsidP="00AD62C6">
      <w:pPr>
        <w:rPr>
          <w:lang w:eastAsia="en-US"/>
        </w:rPr>
      </w:pPr>
    </w:p>
    <w:p w14:paraId="17920DE9" w14:textId="77777777" w:rsidR="00AD62C6" w:rsidRPr="00C31E24" w:rsidRDefault="00AD62C6" w:rsidP="00AD62C6">
      <w:pPr>
        <w:pStyle w:val="H6"/>
      </w:pPr>
      <w:r w:rsidRPr="00C31E24">
        <w:t>6.1.4.2.3.3</w:t>
      </w:r>
      <w:r w:rsidRPr="00C31E24">
        <w:tab/>
        <w:t>Specific message contents</w:t>
      </w:r>
    </w:p>
    <w:p w14:paraId="592C68F4" w14:textId="77777777" w:rsidR="00AD62C6" w:rsidRPr="00C31E24" w:rsidRDefault="00AD62C6" w:rsidP="00AD62C6">
      <w:pPr>
        <w:pStyle w:val="TH"/>
      </w:pPr>
      <w:r w:rsidRPr="00C31E24">
        <w:t>Table 6.1.4.2.3.3-1: SIP SUBSCRIBE (step 2, Table 6.1.4.2.3.2-1; step 2, TS 36.579-1 [2] Table 5.3.29.3-1)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368E4931"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17C33328" w14:textId="77777777" w:rsidR="00AD62C6" w:rsidRPr="00C31E24" w:rsidRDefault="00AD62C6">
            <w:pPr>
              <w:pStyle w:val="TAL"/>
              <w:spacing w:line="256" w:lineRule="auto"/>
            </w:pPr>
            <w:r w:rsidRPr="00C31E24">
              <w:t>Derivation Path: TS 36.579-1 [2], Table 5.5.2.14-1, condition GROUPCONFIG</w:t>
            </w:r>
          </w:p>
        </w:tc>
      </w:tr>
      <w:tr w:rsidR="00AD62C6" w:rsidRPr="00C31E24" w14:paraId="1D945ACE" w14:textId="77777777" w:rsidTr="00AD62C6">
        <w:trPr>
          <w:trHeight w:val="90"/>
        </w:trPr>
        <w:tc>
          <w:tcPr>
            <w:tcW w:w="2835" w:type="dxa"/>
            <w:tcBorders>
              <w:top w:val="single" w:sz="4" w:space="0" w:color="auto"/>
              <w:left w:val="single" w:sz="4" w:space="0" w:color="auto"/>
              <w:bottom w:val="single" w:sz="4" w:space="0" w:color="auto"/>
              <w:right w:val="single" w:sz="4" w:space="0" w:color="auto"/>
            </w:tcBorders>
            <w:hideMark/>
          </w:tcPr>
          <w:p w14:paraId="0B9AB778" w14:textId="77777777" w:rsidR="00AD62C6" w:rsidRPr="00C31E24" w:rsidRDefault="00AD62C6">
            <w:pPr>
              <w:pStyle w:val="TAH"/>
              <w:spacing w:line="256" w:lineRule="auto"/>
            </w:pPr>
            <w:r w:rsidRPr="00C31E2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97D21D4"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6087946F"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4C565F09"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hideMark/>
          </w:tcPr>
          <w:p w14:paraId="2888A7A6" w14:textId="77777777" w:rsidR="00AD62C6" w:rsidRPr="00C31E24" w:rsidRDefault="00AD62C6">
            <w:pPr>
              <w:pStyle w:val="TAH"/>
              <w:spacing w:line="256" w:lineRule="auto"/>
            </w:pPr>
            <w:r w:rsidRPr="00C31E24">
              <w:t>Condition</w:t>
            </w:r>
          </w:p>
        </w:tc>
      </w:tr>
      <w:tr w:rsidR="00AD62C6" w:rsidRPr="00C31E24" w14:paraId="5088638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F6C5FF5" w14:textId="77777777" w:rsidR="00AD62C6" w:rsidRPr="00C31E24" w:rsidRDefault="00AD62C6">
            <w:pPr>
              <w:pStyle w:val="TAL"/>
              <w:spacing w:line="256" w:lineRule="auto"/>
              <w:rPr>
                <w:b/>
                <w:bCs/>
              </w:rPr>
            </w:pPr>
            <w:r w:rsidRPr="00C31E24">
              <w:rPr>
                <w:b/>
                <w:bCs/>
              </w:rPr>
              <w:t>Content-Type</w:t>
            </w:r>
          </w:p>
        </w:tc>
        <w:tc>
          <w:tcPr>
            <w:tcW w:w="2126" w:type="dxa"/>
            <w:tcBorders>
              <w:top w:val="single" w:sz="4" w:space="0" w:color="auto"/>
              <w:left w:val="single" w:sz="4" w:space="0" w:color="auto"/>
              <w:bottom w:val="single" w:sz="4" w:space="0" w:color="auto"/>
              <w:right w:val="single" w:sz="4" w:space="0" w:color="auto"/>
            </w:tcBorders>
          </w:tcPr>
          <w:p w14:paraId="5BAA3303"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2B73E158"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798ABFC"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570AB32B" w14:textId="77777777" w:rsidR="00AD62C6" w:rsidRPr="00C31E24" w:rsidRDefault="00AD62C6">
            <w:pPr>
              <w:pStyle w:val="TAL"/>
              <w:spacing w:line="256" w:lineRule="auto"/>
            </w:pPr>
          </w:p>
        </w:tc>
      </w:tr>
      <w:tr w:rsidR="00AD62C6" w:rsidRPr="00C31E24" w14:paraId="49EC18FC"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B5FAD0E" w14:textId="77777777" w:rsidR="00AD62C6" w:rsidRPr="00C31E24" w:rsidRDefault="00AD62C6">
            <w:pPr>
              <w:pStyle w:val="TAL"/>
              <w:spacing w:line="256" w:lineRule="auto"/>
            </w:pPr>
            <w:r w:rsidRPr="00C31E24">
              <w:t xml:space="preserve">  Content-Length</w:t>
            </w:r>
          </w:p>
        </w:tc>
        <w:tc>
          <w:tcPr>
            <w:tcW w:w="2126" w:type="dxa"/>
            <w:tcBorders>
              <w:top w:val="single" w:sz="4" w:space="0" w:color="auto"/>
              <w:left w:val="single" w:sz="4" w:space="0" w:color="auto"/>
              <w:bottom w:val="single" w:sz="4" w:space="0" w:color="auto"/>
              <w:right w:val="single" w:sz="4" w:space="0" w:color="auto"/>
            </w:tcBorders>
            <w:hideMark/>
          </w:tcPr>
          <w:p w14:paraId="407EB898" w14:textId="77777777" w:rsidR="00AD62C6" w:rsidRPr="00C31E24" w:rsidRDefault="00AD62C6"/>
        </w:tc>
        <w:tc>
          <w:tcPr>
            <w:tcW w:w="2126" w:type="dxa"/>
            <w:tcBorders>
              <w:top w:val="single" w:sz="4" w:space="0" w:color="auto"/>
              <w:left w:val="single" w:sz="4" w:space="0" w:color="auto"/>
              <w:bottom w:val="single" w:sz="4" w:space="0" w:color="auto"/>
              <w:right w:val="single" w:sz="4" w:space="0" w:color="auto"/>
            </w:tcBorders>
          </w:tcPr>
          <w:p w14:paraId="587C7622"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9CCEB2A"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05668AEB" w14:textId="77777777" w:rsidR="00AD62C6" w:rsidRPr="00C31E24" w:rsidRDefault="00AD62C6">
            <w:pPr>
              <w:pStyle w:val="TAL"/>
              <w:spacing w:line="256" w:lineRule="auto"/>
            </w:pPr>
          </w:p>
        </w:tc>
      </w:tr>
      <w:tr w:rsidR="00AD62C6" w:rsidRPr="00C31E24" w14:paraId="12447BBC"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1875D8F" w14:textId="77777777" w:rsidR="00AD62C6" w:rsidRPr="00C31E24" w:rsidRDefault="00AD62C6">
            <w:pPr>
              <w:pStyle w:val="TAL"/>
              <w:spacing w:line="256" w:lineRule="auto"/>
            </w:pPr>
            <w:r w:rsidRPr="00C31E24">
              <w:t xml:space="preserve">    Message-body</w:t>
            </w:r>
          </w:p>
        </w:tc>
        <w:tc>
          <w:tcPr>
            <w:tcW w:w="2126" w:type="dxa"/>
            <w:tcBorders>
              <w:top w:val="single" w:sz="4" w:space="0" w:color="auto"/>
              <w:left w:val="single" w:sz="4" w:space="0" w:color="auto"/>
              <w:bottom w:val="single" w:sz="4" w:space="0" w:color="auto"/>
              <w:right w:val="single" w:sz="4" w:space="0" w:color="auto"/>
            </w:tcBorders>
          </w:tcPr>
          <w:p w14:paraId="411CDA8A"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0AF8C4B1"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49E701A"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4D3F58F5" w14:textId="77777777" w:rsidR="00AD62C6" w:rsidRPr="00C31E24" w:rsidRDefault="00AD62C6">
            <w:pPr>
              <w:pStyle w:val="TAL"/>
              <w:spacing w:line="256" w:lineRule="auto"/>
            </w:pPr>
          </w:p>
        </w:tc>
      </w:tr>
      <w:tr w:rsidR="00AD62C6" w:rsidRPr="00C31E24" w14:paraId="38BC8A4F"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684B8EC5" w14:textId="77777777" w:rsidR="00AD62C6" w:rsidRPr="00C31E24" w:rsidRDefault="00AD62C6">
            <w:pPr>
              <w:pStyle w:val="TAL"/>
              <w:spacing w:line="256" w:lineRule="auto"/>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5B1139A"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hideMark/>
          </w:tcPr>
          <w:p w14:paraId="6549D455" w14:textId="77777777" w:rsidR="00AD62C6" w:rsidRPr="00C31E24" w:rsidRDefault="00AD62C6">
            <w:pPr>
              <w:pStyle w:val="TAL"/>
              <w:spacing w:line="256" w:lineRule="auto"/>
              <w:rPr>
                <w:b/>
                <w:bCs/>
              </w:rPr>
            </w:pPr>
            <w:r w:rsidRPr="00C31E24">
              <w:rPr>
                <w:b/>
                <w:bCs/>
              </w:rPr>
              <w:t>MCVideo Info</w:t>
            </w:r>
          </w:p>
        </w:tc>
        <w:tc>
          <w:tcPr>
            <w:tcW w:w="1418" w:type="dxa"/>
            <w:tcBorders>
              <w:top w:val="single" w:sz="4" w:space="0" w:color="auto"/>
              <w:left w:val="single" w:sz="4" w:space="0" w:color="auto"/>
              <w:bottom w:val="single" w:sz="4" w:space="0" w:color="auto"/>
              <w:right w:val="single" w:sz="4" w:space="0" w:color="auto"/>
            </w:tcBorders>
          </w:tcPr>
          <w:p w14:paraId="5C63B577"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78358858" w14:textId="77777777" w:rsidR="00AD62C6" w:rsidRPr="00C31E24" w:rsidRDefault="00AD62C6">
            <w:pPr>
              <w:pStyle w:val="TAL"/>
              <w:spacing w:line="256" w:lineRule="auto"/>
            </w:pPr>
          </w:p>
        </w:tc>
      </w:tr>
      <w:tr w:rsidR="00AD62C6" w:rsidRPr="00C31E24" w14:paraId="2F8B4DC8"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3412D9BB" w14:textId="77777777" w:rsidR="00AD62C6" w:rsidRPr="00C31E24" w:rsidRDefault="00AD62C6">
            <w:pPr>
              <w:pStyle w:val="TAL"/>
              <w:spacing w:line="256" w:lineRule="auto"/>
            </w:pPr>
            <w:r w:rsidRPr="00C31E24">
              <w:t xml:space="preserve">    MIME-part-headers</w:t>
            </w:r>
          </w:p>
        </w:tc>
        <w:tc>
          <w:tcPr>
            <w:tcW w:w="2126" w:type="dxa"/>
            <w:tcBorders>
              <w:top w:val="single" w:sz="4" w:space="0" w:color="auto"/>
              <w:left w:val="single" w:sz="4" w:space="0" w:color="auto"/>
              <w:bottom w:val="single" w:sz="4" w:space="0" w:color="auto"/>
              <w:right w:val="single" w:sz="4" w:space="0" w:color="auto"/>
            </w:tcBorders>
            <w:hideMark/>
          </w:tcPr>
          <w:p w14:paraId="5237BD63" w14:textId="77777777" w:rsidR="00AD62C6" w:rsidRPr="00C31E24" w:rsidRDefault="00AD62C6"/>
        </w:tc>
        <w:tc>
          <w:tcPr>
            <w:tcW w:w="2126" w:type="dxa"/>
            <w:tcBorders>
              <w:top w:val="single" w:sz="4" w:space="0" w:color="auto"/>
              <w:left w:val="single" w:sz="4" w:space="0" w:color="auto"/>
              <w:bottom w:val="single" w:sz="4" w:space="0" w:color="auto"/>
              <w:right w:val="single" w:sz="4" w:space="0" w:color="auto"/>
            </w:tcBorders>
          </w:tcPr>
          <w:p w14:paraId="3F6972BB"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B633BC3"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38F87AC9" w14:textId="77777777" w:rsidR="00AD62C6" w:rsidRPr="00C31E24" w:rsidRDefault="00AD62C6">
            <w:pPr>
              <w:pStyle w:val="TAL"/>
              <w:spacing w:line="256" w:lineRule="auto"/>
            </w:pPr>
          </w:p>
        </w:tc>
      </w:tr>
      <w:tr w:rsidR="00AD62C6" w:rsidRPr="00C31E24" w14:paraId="5FFBC7A5"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0E33C68E" w14:textId="77777777" w:rsidR="00AD62C6" w:rsidRPr="00C31E24" w:rsidRDefault="00AD62C6">
            <w:pPr>
              <w:pStyle w:val="TAL"/>
              <w:spacing w:line="256" w:lineRule="auto"/>
              <w:rPr>
                <w:b/>
                <w:bCs/>
              </w:rPr>
            </w:pPr>
            <w:r w:rsidRPr="00C31E24">
              <w:rPr>
                <w:b/>
                <w:bCs/>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7354E157" w14:textId="77777777" w:rsidR="00AD62C6" w:rsidRPr="00C31E24" w:rsidRDefault="00AD62C6">
            <w:pPr>
              <w:pStyle w:val="TAL"/>
              <w:spacing w:line="256" w:lineRule="auto"/>
            </w:pPr>
            <w:r w:rsidRPr="00C31E24">
              <w:t>"application/vnd.3gpp.mcvideo-info+xml"</w:t>
            </w:r>
          </w:p>
        </w:tc>
        <w:tc>
          <w:tcPr>
            <w:tcW w:w="2126" w:type="dxa"/>
            <w:tcBorders>
              <w:top w:val="single" w:sz="4" w:space="0" w:color="auto"/>
              <w:left w:val="single" w:sz="4" w:space="0" w:color="auto"/>
              <w:bottom w:val="single" w:sz="4" w:space="0" w:color="auto"/>
              <w:right w:val="single" w:sz="4" w:space="0" w:color="auto"/>
            </w:tcBorders>
          </w:tcPr>
          <w:p w14:paraId="1A55C9CF"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82BBFC5"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7168E3E5" w14:textId="77777777" w:rsidR="00AD62C6" w:rsidRPr="00C31E24" w:rsidRDefault="00AD62C6">
            <w:pPr>
              <w:pStyle w:val="TAL"/>
              <w:spacing w:line="256" w:lineRule="auto"/>
            </w:pPr>
          </w:p>
        </w:tc>
      </w:tr>
      <w:tr w:rsidR="00AD62C6" w:rsidRPr="00C31E24" w14:paraId="304B6B79"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926DDBB" w14:textId="77777777" w:rsidR="00AD62C6" w:rsidRPr="00C31E24" w:rsidRDefault="00AD62C6">
            <w:pPr>
              <w:pStyle w:val="TAL"/>
              <w:spacing w:line="256" w:lineRule="auto"/>
            </w:pPr>
            <w:r w:rsidRPr="00C31E24">
              <w:t xml:space="preserve">        MCVideo-Info</w:t>
            </w:r>
          </w:p>
        </w:tc>
        <w:tc>
          <w:tcPr>
            <w:tcW w:w="2126" w:type="dxa"/>
            <w:tcBorders>
              <w:top w:val="single" w:sz="4" w:space="0" w:color="auto"/>
              <w:left w:val="single" w:sz="4" w:space="0" w:color="auto"/>
              <w:bottom w:val="single" w:sz="4" w:space="0" w:color="auto"/>
              <w:right w:val="single" w:sz="4" w:space="0" w:color="auto"/>
            </w:tcBorders>
            <w:hideMark/>
          </w:tcPr>
          <w:p w14:paraId="43153224" w14:textId="77777777" w:rsidR="00AD62C6" w:rsidRPr="00C31E24" w:rsidRDefault="00AD62C6">
            <w:pPr>
              <w:pStyle w:val="TAL"/>
              <w:spacing w:line="256" w:lineRule="auto"/>
            </w:pPr>
            <w:r w:rsidRPr="00C31E24">
              <w:t>As described in Table 5.3.3.3-2</w:t>
            </w:r>
          </w:p>
        </w:tc>
        <w:tc>
          <w:tcPr>
            <w:tcW w:w="2126" w:type="dxa"/>
            <w:tcBorders>
              <w:top w:val="single" w:sz="4" w:space="0" w:color="auto"/>
              <w:left w:val="single" w:sz="4" w:space="0" w:color="auto"/>
              <w:bottom w:val="single" w:sz="4" w:space="0" w:color="auto"/>
              <w:right w:val="single" w:sz="4" w:space="0" w:color="auto"/>
            </w:tcBorders>
          </w:tcPr>
          <w:p w14:paraId="1F315570"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2A772AB"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2CE6E0D1" w14:textId="77777777" w:rsidR="00AD62C6" w:rsidRPr="00C31E24" w:rsidRDefault="00AD62C6">
            <w:pPr>
              <w:pStyle w:val="TAL"/>
              <w:spacing w:line="256" w:lineRule="auto"/>
            </w:pPr>
          </w:p>
        </w:tc>
      </w:tr>
    </w:tbl>
    <w:p w14:paraId="5866C79D" w14:textId="77777777" w:rsidR="00AD62C6" w:rsidRPr="00C31E24" w:rsidRDefault="00AD62C6" w:rsidP="00AD62C6">
      <w:pPr>
        <w:rPr>
          <w:lang w:eastAsia="en-US"/>
        </w:rPr>
      </w:pPr>
    </w:p>
    <w:p w14:paraId="7A04B6E3" w14:textId="77777777" w:rsidR="00AD62C6" w:rsidRPr="00C31E24" w:rsidRDefault="00AD62C6" w:rsidP="00AD62C6">
      <w:pPr>
        <w:pStyle w:val="TH"/>
      </w:pPr>
      <w:r w:rsidRPr="00C31E24">
        <w:t xml:space="preserve">Table 6.1.4.2.3.3-2: </w:t>
      </w:r>
      <w:r w:rsidRPr="00C31E24">
        <w:rPr>
          <w:lang w:eastAsia="ko-KR"/>
        </w:rPr>
        <w:t>MCVideo-Info in SIP SUBSCRIBE</w:t>
      </w:r>
      <w:r w:rsidRPr="00C31E24">
        <w:t xml:space="preserve"> (Table 6.1.4.2.3.3-1)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04F2ADC1"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21E90F0A" w14:textId="77777777" w:rsidR="00AD62C6" w:rsidRPr="00C31E24" w:rsidRDefault="00AD62C6">
            <w:pPr>
              <w:pStyle w:val="TAL"/>
              <w:spacing w:line="256" w:lineRule="auto"/>
            </w:pPr>
            <w:r w:rsidRPr="00C31E24">
              <w:t>Derivation Path: TS 36.579-1 [2], Table 5.5.3.2.1-1, condition GROUP-CALL</w:t>
            </w:r>
          </w:p>
        </w:tc>
      </w:tr>
      <w:tr w:rsidR="00AD62C6" w:rsidRPr="00C31E24" w14:paraId="7898E0EF"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D0084A6" w14:textId="77777777" w:rsidR="00AD62C6" w:rsidRPr="00C31E24" w:rsidRDefault="00AD62C6">
            <w:pPr>
              <w:pStyle w:val="TAH"/>
              <w:spacing w:line="256" w:lineRule="auto"/>
            </w:pPr>
            <w:r w:rsidRPr="00C31E2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7EDD5B5"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0A2C4EE8"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60DBDF10"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hideMark/>
          </w:tcPr>
          <w:p w14:paraId="6E095F46" w14:textId="77777777" w:rsidR="00AD62C6" w:rsidRPr="00C31E24" w:rsidRDefault="00AD62C6">
            <w:pPr>
              <w:pStyle w:val="TAH"/>
              <w:spacing w:line="256" w:lineRule="auto"/>
            </w:pPr>
            <w:r w:rsidRPr="00C31E24">
              <w:t>Condition</w:t>
            </w:r>
          </w:p>
        </w:tc>
      </w:tr>
      <w:tr w:rsidR="00AD62C6" w:rsidRPr="00C31E24" w14:paraId="56C90E19"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1BFA2F3B" w14:textId="77777777" w:rsidR="00AD62C6" w:rsidRPr="00C31E24" w:rsidRDefault="00AD62C6">
            <w:pPr>
              <w:pStyle w:val="TAL"/>
              <w:spacing w:line="256" w:lineRule="auto"/>
            </w:pPr>
            <w:r w:rsidRPr="00C31E24">
              <w:t>mcVideoinfo</w:t>
            </w:r>
          </w:p>
        </w:tc>
        <w:tc>
          <w:tcPr>
            <w:tcW w:w="2126" w:type="dxa"/>
            <w:tcBorders>
              <w:top w:val="single" w:sz="4" w:space="0" w:color="auto"/>
              <w:left w:val="single" w:sz="4" w:space="0" w:color="auto"/>
              <w:bottom w:val="single" w:sz="4" w:space="0" w:color="auto"/>
              <w:right w:val="single" w:sz="4" w:space="0" w:color="auto"/>
            </w:tcBorders>
          </w:tcPr>
          <w:p w14:paraId="67F2AE64"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641928DD"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4418DC3"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1E845C2" w14:textId="77777777" w:rsidR="00AD62C6" w:rsidRPr="00C31E24" w:rsidRDefault="00AD62C6">
            <w:pPr>
              <w:pStyle w:val="TAL"/>
              <w:spacing w:line="256" w:lineRule="auto"/>
            </w:pPr>
          </w:p>
        </w:tc>
      </w:tr>
      <w:tr w:rsidR="00AD62C6" w:rsidRPr="00C31E24" w14:paraId="3E1571D9"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7A2EC120" w14:textId="77777777" w:rsidR="00AD62C6" w:rsidRPr="00C31E24" w:rsidRDefault="00AD62C6">
            <w:pPr>
              <w:pStyle w:val="TAL"/>
              <w:spacing w:line="256" w:lineRule="auto"/>
            </w:pPr>
            <w:r w:rsidRPr="00C31E24">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6EB3E5FA"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068AA3AE"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FB6076E"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547C9CC" w14:textId="77777777" w:rsidR="00AD62C6" w:rsidRPr="00C31E24" w:rsidRDefault="00AD62C6">
            <w:pPr>
              <w:pStyle w:val="TAL"/>
              <w:spacing w:line="256" w:lineRule="auto"/>
            </w:pPr>
          </w:p>
        </w:tc>
      </w:tr>
      <w:tr w:rsidR="00AD62C6" w:rsidRPr="00C31E24" w14:paraId="3EEB61B3"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57BD6A65" w14:textId="77777777" w:rsidR="00AD62C6" w:rsidRPr="00C31E24" w:rsidRDefault="00AD62C6">
            <w:pPr>
              <w:pStyle w:val="TAL"/>
              <w:spacing w:line="256" w:lineRule="auto"/>
            </w:pPr>
            <w:r w:rsidRPr="00C31E24">
              <w:t xml:space="preserve">    mcVideo-request-uri</w:t>
            </w:r>
          </w:p>
        </w:tc>
        <w:tc>
          <w:tcPr>
            <w:tcW w:w="2126" w:type="dxa"/>
            <w:tcBorders>
              <w:top w:val="single" w:sz="4" w:space="0" w:color="auto"/>
              <w:left w:val="single" w:sz="4" w:space="0" w:color="auto"/>
              <w:bottom w:val="single" w:sz="4" w:space="0" w:color="auto"/>
              <w:right w:val="single" w:sz="4" w:space="0" w:color="auto"/>
            </w:tcBorders>
            <w:hideMark/>
          </w:tcPr>
          <w:p w14:paraId="18A7995C" w14:textId="77777777" w:rsidR="00AD62C6" w:rsidRPr="00C31E24" w:rsidRDefault="00AD62C6">
            <w:pPr>
              <w:pStyle w:val="TAL"/>
              <w:spacing w:line="256" w:lineRule="auto"/>
            </w:pPr>
            <w:r w:rsidRPr="00C31E24">
              <w:t xml:space="preserve">px_MCVideo_ID_User_A </w:t>
            </w:r>
          </w:p>
        </w:tc>
        <w:tc>
          <w:tcPr>
            <w:tcW w:w="2126" w:type="dxa"/>
            <w:tcBorders>
              <w:top w:val="single" w:sz="4" w:space="0" w:color="auto"/>
              <w:left w:val="single" w:sz="4" w:space="0" w:color="auto"/>
              <w:bottom w:val="single" w:sz="4" w:space="0" w:color="auto"/>
              <w:right w:val="single" w:sz="4" w:space="0" w:color="auto"/>
            </w:tcBorders>
          </w:tcPr>
          <w:p w14:paraId="70B30AC7"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FB16284"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731D1CEB" w14:textId="77777777" w:rsidR="00AD62C6" w:rsidRPr="00C31E24" w:rsidRDefault="00AD62C6">
            <w:pPr>
              <w:pStyle w:val="TAL"/>
              <w:spacing w:line="256" w:lineRule="auto"/>
            </w:pPr>
          </w:p>
        </w:tc>
      </w:tr>
    </w:tbl>
    <w:p w14:paraId="670FF375" w14:textId="77777777" w:rsidR="00AD62C6" w:rsidRPr="00C31E24" w:rsidRDefault="00AD62C6" w:rsidP="00AD62C6">
      <w:pPr>
        <w:rPr>
          <w:lang w:eastAsia="en-US"/>
        </w:rPr>
      </w:pPr>
    </w:p>
    <w:p w14:paraId="69FBAAC4" w14:textId="77777777" w:rsidR="00AD62C6" w:rsidRPr="00C31E24" w:rsidRDefault="00AD62C6" w:rsidP="00AD62C6">
      <w:pPr>
        <w:pStyle w:val="TH"/>
      </w:pPr>
      <w:r w:rsidRPr="00C31E24">
        <w:t>Table 6.1.4.2.3.3-3: SIP NOTIFY (steps 4, 12, Table 6.1.4.2.3.2-1; step 4, TS 36.579-1 [2] Table 5.3.29.3-1; step 6,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D62C6" w:rsidRPr="00C31E24" w14:paraId="185456E5"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76D3042E" w14:textId="77777777" w:rsidR="00AD62C6" w:rsidRPr="00C31E24" w:rsidRDefault="00AD62C6">
            <w:pPr>
              <w:pStyle w:val="TAL"/>
              <w:spacing w:line="256" w:lineRule="auto"/>
            </w:pPr>
            <w:r w:rsidRPr="00C31E24">
              <w:t>Derivation Path: TS 36.579-1 [2], Table 5.5.2.8-1, condition PRESENCE-EVENT</w:t>
            </w:r>
          </w:p>
        </w:tc>
      </w:tr>
      <w:tr w:rsidR="00AD62C6" w:rsidRPr="00C31E24" w14:paraId="378E9D39"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6963E2B" w14:textId="77777777" w:rsidR="00AD62C6" w:rsidRPr="00C31E24" w:rsidRDefault="00AD62C6">
            <w:pPr>
              <w:pStyle w:val="TAH"/>
              <w:spacing w:line="256" w:lineRule="auto"/>
            </w:pPr>
            <w:r w:rsidRPr="00C31E2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CDBF38D"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1D1B52D9"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3C461497"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hideMark/>
          </w:tcPr>
          <w:p w14:paraId="6790C2D0" w14:textId="77777777" w:rsidR="00AD62C6" w:rsidRPr="00C31E24" w:rsidRDefault="00AD62C6">
            <w:pPr>
              <w:pStyle w:val="TAH"/>
              <w:spacing w:line="256" w:lineRule="auto"/>
            </w:pPr>
            <w:r w:rsidRPr="00C31E24">
              <w:t>Condition</w:t>
            </w:r>
          </w:p>
        </w:tc>
      </w:tr>
      <w:tr w:rsidR="00AD62C6" w:rsidRPr="00C31E24" w14:paraId="025336FC"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532709D" w14:textId="77777777" w:rsidR="00AD62C6" w:rsidRPr="00C31E24" w:rsidRDefault="00AD62C6">
            <w:pPr>
              <w:pStyle w:val="TAL"/>
              <w:spacing w:line="256" w:lineRule="auto"/>
              <w:rPr>
                <w:b/>
                <w:bCs/>
              </w:rPr>
            </w:pPr>
            <w:r w:rsidRPr="00C31E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2B17403B"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3607E164"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75E7784"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2E1BFA04" w14:textId="77777777" w:rsidR="00AD62C6" w:rsidRPr="00C31E24" w:rsidRDefault="00AD62C6">
            <w:pPr>
              <w:pStyle w:val="TAL"/>
              <w:spacing w:line="256" w:lineRule="auto"/>
            </w:pPr>
          </w:p>
        </w:tc>
      </w:tr>
      <w:tr w:rsidR="00AD62C6" w:rsidRPr="00C31E24" w14:paraId="72418D77"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D71189E" w14:textId="77777777" w:rsidR="00AD62C6" w:rsidRPr="00C31E24" w:rsidRDefault="00AD62C6">
            <w:pPr>
              <w:pStyle w:val="TAL"/>
              <w:spacing w:line="256" w:lineRule="auto"/>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6CA52A6"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hideMark/>
          </w:tcPr>
          <w:p w14:paraId="1AD16E58" w14:textId="77777777" w:rsidR="00AD62C6" w:rsidRPr="00C31E24" w:rsidRDefault="00AD62C6">
            <w:pPr>
              <w:pStyle w:val="TAL"/>
              <w:spacing w:line="256" w:lineRule="auto"/>
              <w:rPr>
                <w:b/>
                <w:bCs/>
              </w:rPr>
            </w:pPr>
            <w:r w:rsidRPr="00C31E24">
              <w:rPr>
                <w:b/>
                <w:bCs/>
              </w:rPr>
              <w:t>PIDF</w:t>
            </w:r>
          </w:p>
        </w:tc>
        <w:tc>
          <w:tcPr>
            <w:tcW w:w="1418" w:type="dxa"/>
            <w:tcBorders>
              <w:top w:val="single" w:sz="4" w:space="0" w:color="auto"/>
              <w:left w:val="single" w:sz="4" w:space="0" w:color="auto"/>
              <w:bottom w:val="single" w:sz="4" w:space="0" w:color="auto"/>
              <w:right w:val="single" w:sz="4" w:space="0" w:color="auto"/>
            </w:tcBorders>
          </w:tcPr>
          <w:p w14:paraId="6F82D6BF"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097540BF" w14:textId="77777777" w:rsidR="00AD62C6" w:rsidRPr="00C31E24" w:rsidRDefault="00AD62C6">
            <w:pPr>
              <w:pStyle w:val="TAL"/>
              <w:spacing w:line="256" w:lineRule="auto"/>
            </w:pPr>
          </w:p>
        </w:tc>
      </w:tr>
      <w:tr w:rsidR="00AD62C6" w:rsidRPr="00C31E24" w14:paraId="73CA9371"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57DD0344" w14:textId="77777777" w:rsidR="00AD62C6" w:rsidRPr="00C31E24" w:rsidRDefault="00AD62C6">
            <w:pPr>
              <w:pStyle w:val="TAL"/>
              <w:spacing w:line="256" w:lineRule="auto"/>
            </w:pPr>
            <w:r w:rsidRPr="00C31E2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54D33D6A" w14:textId="77777777" w:rsidR="00AD62C6" w:rsidRPr="00C31E24" w:rsidRDefault="00AD62C6">
            <w:pPr>
              <w:pStyle w:val="TAL"/>
              <w:spacing w:line="256" w:lineRule="auto"/>
            </w:pPr>
            <w:r w:rsidRPr="00C31E24">
              <w:t>PIDF as described in Table 6.1.4.2.3.3-4</w:t>
            </w:r>
          </w:p>
        </w:tc>
        <w:tc>
          <w:tcPr>
            <w:tcW w:w="2126" w:type="dxa"/>
            <w:tcBorders>
              <w:top w:val="single" w:sz="4" w:space="0" w:color="auto"/>
              <w:left w:val="single" w:sz="4" w:space="0" w:color="auto"/>
              <w:bottom w:val="single" w:sz="4" w:space="0" w:color="auto"/>
              <w:right w:val="single" w:sz="4" w:space="0" w:color="auto"/>
            </w:tcBorders>
          </w:tcPr>
          <w:p w14:paraId="46E7F30F"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B646156"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64F706BE" w14:textId="77777777" w:rsidR="00AD62C6" w:rsidRPr="00C31E24" w:rsidRDefault="00AD62C6">
            <w:pPr>
              <w:pStyle w:val="TAL"/>
              <w:spacing w:line="256" w:lineRule="auto"/>
            </w:pPr>
          </w:p>
        </w:tc>
      </w:tr>
    </w:tbl>
    <w:p w14:paraId="3D874FE2" w14:textId="77777777" w:rsidR="00AD62C6" w:rsidRPr="00C31E24" w:rsidRDefault="00AD62C6" w:rsidP="00AD62C6">
      <w:pPr>
        <w:rPr>
          <w:lang w:eastAsia="en-US"/>
        </w:rPr>
      </w:pPr>
    </w:p>
    <w:p w14:paraId="0B10786E" w14:textId="77777777" w:rsidR="00AD62C6" w:rsidRPr="00C31E24" w:rsidRDefault="00AD62C6" w:rsidP="00AD62C6">
      <w:pPr>
        <w:pStyle w:val="TH"/>
      </w:pPr>
      <w:r w:rsidRPr="00C31E24">
        <w:t xml:space="preserve">Table 6.1.4.2.3.3-4: </w:t>
      </w:r>
      <w:r w:rsidRPr="00C31E24">
        <w:rPr>
          <w:lang w:eastAsia="ko-KR"/>
        </w:rPr>
        <w:t>PIDF in SIP NOTIFY</w:t>
      </w:r>
      <w:r w:rsidRPr="00C31E24">
        <w:t xml:space="preserve"> (Table 6.1.4.2.3.3-3)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2CFDE56B"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11E8D9F2" w14:textId="77777777" w:rsidR="00AD62C6" w:rsidRPr="00C31E24" w:rsidRDefault="00AD62C6">
            <w:pPr>
              <w:pStyle w:val="TAL"/>
              <w:spacing w:line="256" w:lineRule="auto"/>
            </w:pPr>
            <w:r w:rsidRPr="00C31E24">
              <w:t>Derivation Path: TS 36.579-1 [2], Table 5.5.3.5.2-2 condition AFFILIATION</w:t>
            </w:r>
          </w:p>
        </w:tc>
      </w:tr>
      <w:tr w:rsidR="00AD62C6" w:rsidRPr="00C31E24" w14:paraId="3BB6D179"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356FECF" w14:textId="77777777" w:rsidR="00AD62C6" w:rsidRPr="00C31E24" w:rsidRDefault="00AD62C6">
            <w:pPr>
              <w:pStyle w:val="TAH"/>
              <w:spacing w:line="256" w:lineRule="auto"/>
            </w:pPr>
            <w:r w:rsidRPr="00C31E2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7A02DF"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72CCFD46"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3D1D6595"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hideMark/>
          </w:tcPr>
          <w:p w14:paraId="2BCEE869" w14:textId="77777777" w:rsidR="00AD62C6" w:rsidRPr="00C31E24" w:rsidRDefault="00AD62C6">
            <w:pPr>
              <w:pStyle w:val="TAH"/>
              <w:spacing w:line="256" w:lineRule="auto"/>
            </w:pPr>
            <w:r w:rsidRPr="00C31E24">
              <w:t>Condition</w:t>
            </w:r>
          </w:p>
        </w:tc>
      </w:tr>
      <w:tr w:rsidR="00AD62C6" w:rsidRPr="00C31E24" w14:paraId="750C7C48"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6F8ED3D0" w14:textId="77777777" w:rsidR="00AD62C6" w:rsidRPr="00C31E24" w:rsidRDefault="00AD62C6">
            <w:pPr>
              <w:pStyle w:val="TAL"/>
              <w:spacing w:line="256" w:lineRule="auto"/>
            </w:pPr>
            <w:r w:rsidRPr="00C31E24">
              <w:t>presence</w:t>
            </w:r>
          </w:p>
        </w:tc>
        <w:tc>
          <w:tcPr>
            <w:tcW w:w="2126" w:type="dxa"/>
            <w:tcBorders>
              <w:top w:val="single" w:sz="4" w:space="0" w:color="auto"/>
              <w:left w:val="single" w:sz="4" w:space="0" w:color="auto"/>
              <w:bottom w:val="single" w:sz="4" w:space="0" w:color="auto"/>
              <w:right w:val="single" w:sz="4" w:space="0" w:color="auto"/>
            </w:tcBorders>
          </w:tcPr>
          <w:p w14:paraId="5560CFFE"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7E181FCE"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E892E8C"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6FCBB5DB" w14:textId="77777777" w:rsidR="00AD62C6" w:rsidRPr="00C31E24" w:rsidRDefault="00AD62C6">
            <w:pPr>
              <w:pStyle w:val="TAL"/>
              <w:spacing w:line="256" w:lineRule="auto"/>
            </w:pPr>
          </w:p>
        </w:tc>
      </w:tr>
      <w:tr w:rsidR="00AD62C6" w:rsidRPr="00C31E24" w14:paraId="0A9D0982"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7B08BB62" w14:textId="77777777" w:rsidR="00AD62C6" w:rsidRPr="00C31E24" w:rsidRDefault="00AD62C6">
            <w:pPr>
              <w:pStyle w:val="TAL"/>
              <w:spacing w:line="256" w:lineRule="auto"/>
            </w:pPr>
            <w:r w:rsidRPr="00C31E24">
              <w:t xml:space="preserve">  tuple</w:t>
            </w:r>
          </w:p>
        </w:tc>
        <w:tc>
          <w:tcPr>
            <w:tcW w:w="2126" w:type="dxa"/>
            <w:tcBorders>
              <w:top w:val="single" w:sz="4" w:space="0" w:color="auto"/>
              <w:left w:val="single" w:sz="4" w:space="0" w:color="auto"/>
              <w:bottom w:val="single" w:sz="4" w:space="0" w:color="auto"/>
              <w:right w:val="single" w:sz="4" w:space="0" w:color="auto"/>
            </w:tcBorders>
          </w:tcPr>
          <w:p w14:paraId="190987BB"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1DA8BE6B"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D9DCC29"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9AE3110" w14:textId="77777777" w:rsidR="00AD62C6" w:rsidRPr="00C31E24" w:rsidRDefault="00AD62C6">
            <w:pPr>
              <w:pStyle w:val="TAL"/>
              <w:spacing w:line="256" w:lineRule="auto"/>
            </w:pPr>
          </w:p>
        </w:tc>
      </w:tr>
      <w:tr w:rsidR="00AD62C6" w:rsidRPr="00C31E24" w14:paraId="44CF4E03"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458279C5" w14:textId="77777777" w:rsidR="00AD62C6" w:rsidRPr="00C31E24" w:rsidRDefault="00AD62C6">
            <w:pPr>
              <w:pStyle w:val="TAL"/>
              <w:spacing w:line="256" w:lineRule="auto"/>
            </w:pPr>
            <w:r w:rsidRPr="00C31E24">
              <w:t xml:space="preserve">    status</w:t>
            </w:r>
          </w:p>
        </w:tc>
        <w:tc>
          <w:tcPr>
            <w:tcW w:w="2126" w:type="dxa"/>
            <w:tcBorders>
              <w:top w:val="single" w:sz="4" w:space="0" w:color="auto"/>
              <w:left w:val="single" w:sz="4" w:space="0" w:color="auto"/>
              <w:bottom w:val="single" w:sz="4" w:space="0" w:color="auto"/>
              <w:right w:val="single" w:sz="4" w:space="0" w:color="auto"/>
            </w:tcBorders>
          </w:tcPr>
          <w:p w14:paraId="39866796"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7440CA58"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49F7E89"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25C6559E" w14:textId="77777777" w:rsidR="00AD62C6" w:rsidRPr="00C31E24" w:rsidRDefault="00AD62C6">
            <w:pPr>
              <w:pStyle w:val="TAL"/>
              <w:spacing w:line="256" w:lineRule="auto"/>
            </w:pPr>
          </w:p>
        </w:tc>
      </w:tr>
      <w:tr w:rsidR="00AD62C6" w:rsidRPr="00C31E24" w14:paraId="661AF003"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5FF0AB18" w14:textId="77777777" w:rsidR="00AD62C6" w:rsidRPr="00C31E24" w:rsidRDefault="00AD62C6">
            <w:pPr>
              <w:pStyle w:val="TAL"/>
              <w:spacing w:line="256" w:lineRule="auto"/>
            </w:pPr>
            <w:r w:rsidRPr="00C31E24">
              <w:t xml:space="preserve">      affiliation</w:t>
            </w:r>
          </w:p>
        </w:tc>
        <w:tc>
          <w:tcPr>
            <w:tcW w:w="2126" w:type="dxa"/>
            <w:tcBorders>
              <w:top w:val="single" w:sz="4" w:space="0" w:color="auto"/>
              <w:left w:val="single" w:sz="4" w:space="0" w:color="auto"/>
              <w:bottom w:val="single" w:sz="4" w:space="0" w:color="auto"/>
              <w:right w:val="single" w:sz="4" w:space="0" w:color="auto"/>
            </w:tcBorders>
          </w:tcPr>
          <w:p w14:paraId="2EE0A80A"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7B9B45D2"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ED2805A"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C92C84C" w14:textId="77777777" w:rsidR="00AD62C6" w:rsidRPr="00C31E24" w:rsidRDefault="00AD62C6">
            <w:pPr>
              <w:pStyle w:val="TAL"/>
              <w:spacing w:line="256" w:lineRule="auto"/>
            </w:pPr>
          </w:p>
        </w:tc>
      </w:tr>
      <w:tr w:rsidR="00AD62C6" w:rsidRPr="00C31E24" w14:paraId="220DB642"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32768C37" w14:textId="77777777" w:rsidR="00AD62C6" w:rsidRPr="00C31E24" w:rsidRDefault="00AD62C6">
            <w:pPr>
              <w:pStyle w:val="TAL"/>
              <w:spacing w:line="256" w:lineRule="auto"/>
            </w:pPr>
            <w:r w:rsidRPr="00C31E24">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08EDEDC1" w14:textId="77777777" w:rsidR="00AD62C6" w:rsidRPr="00C31E24" w:rsidRDefault="00AD62C6">
            <w:pPr>
              <w:pStyle w:val="TAL"/>
              <w:spacing w:line="256" w:lineRule="auto"/>
            </w:pPr>
            <w:r w:rsidRPr="00C31E24">
              <w:t>“affiliated”</w:t>
            </w:r>
          </w:p>
        </w:tc>
        <w:tc>
          <w:tcPr>
            <w:tcW w:w="2126" w:type="dxa"/>
            <w:tcBorders>
              <w:top w:val="single" w:sz="4" w:space="0" w:color="auto"/>
              <w:left w:val="single" w:sz="4" w:space="0" w:color="auto"/>
              <w:bottom w:val="single" w:sz="4" w:space="0" w:color="auto"/>
              <w:right w:val="single" w:sz="4" w:space="0" w:color="auto"/>
            </w:tcBorders>
          </w:tcPr>
          <w:p w14:paraId="2AC6BB70"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511859D"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2C3FAE47" w14:textId="77777777" w:rsidR="00AD62C6" w:rsidRPr="00C31E24" w:rsidRDefault="00AD62C6">
            <w:pPr>
              <w:pStyle w:val="TAL"/>
              <w:spacing w:line="256" w:lineRule="auto"/>
            </w:pPr>
          </w:p>
        </w:tc>
      </w:tr>
      <w:tr w:rsidR="00AD62C6" w:rsidRPr="00C31E24" w14:paraId="1E8E74E8"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0315BB00" w14:textId="77777777" w:rsidR="00AD62C6" w:rsidRPr="00C31E24" w:rsidRDefault="00AD62C6">
            <w:pPr>
              <w:pStyle w:val="TAL"/>
              <w:spacing w:line="256" w:lineRule="auto"/>
            </w:pPr>
            <w:r w:rsidRPr="00C31E24">
              <w:t>..p-id</w:t>
            </w:r>
          </w:p>
        </w:tc>
        <w:tc>
          <w:tcPr>
            <w:tcW w:w="2126" w:type="dxa"/>
            <w:tcBorders>
              <w:top w:val="single" w:sz="4" w:space="0" w:color="auto"/>
              <w:left w:val="single" w:sz="4" w:space="0" w:color="auto"/>
              <w:bottom w:val="single" w:sz="4" w:space="0" w:color="auto"/>
              <w:right w:val="single" w:sz="4" w:space="0" w:color="auto"/>
            </w:tcBorders>
            <w:hideMark/>
          </w:tcPr>
          <w:p w14:paraId="73B3AB3D" w14:textId="77777777" w:rsidR="00AD62C6" w:rsidRPr="00C31E24" w:rsidRDefault="00AD62C6">
            <w:pPr>
              <w:pStyle w:val="TAL"/>
              <w:spacing w:line="256" w:lineRule="auto"/>
            </w:pPr>
            <w:r w:rsidRPr="00C31E24">
              <w:t>same value as received in corresponding SIP PUBLISH message</w:t>
            </w:r>
          </w:p>
        </w:tc>
        <w:tc>
          <w:tcPr>
            <w:tcW w:w="2126" w:type="dxa"/>
            <w:tcBorders>
              <w:top w:val="single" w:sz="4" w:space="0" w:color="auto"/>
              <w:left w:val="single" w:sz="4" w:space="0" w:color="auto"/>
              <w:bottom w:val="single" w:sz="4" w:space="0" w:color="auto"/>
              <w:right w:val="single" w:sz="4" w:space="0" w:color="auto"/>
            </w:tcBorders>
          </w:tcPr>
          <w:p w14:paraId="4EBD44DD"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E07ACDF"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177FD802" w14:textId="77777777" w:rsidR="00AD62C6" w:rsidRPr="00C31E24" w:rsidRDefault="00AD62C6">
            <w:pPr>
              <w:pStyle w:val="TAL"/>
              <w:spacing w:line="256" w:lineRule="auto"/>
            </w:pPr>
          </w:p>
        </w:tc>
      </w:tr>
    </w:tbl>
    <w:p w14:paraId="5A27BA40" w14:textId="77777777" w:rsidR="00AD62C6" w:rsidRPr="00C31E24" w:rsidRDefault="00AD62C6" w:rsidP="00AD62C6">
      <w:pPr>
        <w:rPr>
          <w:lang w:eastAsia="en-US"/>
        </w:rPr>
      </w:pPr>
    </w:p>
    <w:p w14:paraId="41211E83" w14:textId="77777777" w:rsidR="00AD62C6" w:rsidRPr="00C31E24" w:rsidRDefault="00AD62C6" w:rsidP="00AD62C6">
      <w:pPr>
        <w:pStyle w:val="TH"/>
      </w:pPr>
      <w:r w:rsidRPr="00C31E24">
        <w:t>Table 6.1.4.2.3.3-5: SIP PUBLISH (step 4 Table 6.1.4.2.3.2-1; step 2,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D62C6" w:rsidRPr="00C31E24" w14:paraId="41DC58EA"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2E9C6BB2" w14:textId="77777777" w:rsidR="00AD62C6" w:rsidRPr="00C31E24" w:rsidRDefault="00AD62C6">
            <w:pPr>
              <w:pStyle w:val="TAL"/>
              <w:spacing w:line="256" w:lineRule="auto"/>
            </w:pPr>
            <w:r w:rsidRPr="00C31E24">
              <w:t>Derivation Path: TS 36.579-1 [2], Table 5.5.2.11-1</w:t>
            </w:r>
          </w:p>
        </w:tc>
      </w:tr>
      <w:tr w:rsidR="00AD62C6" w:rsidRPr="00C31E24" w14:paraId="6F38A7E4"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D4BED43" w14:textId="77777777" w:rsidR="00AD62C6" w:rsidRPr="00C31E24" w:rsidRDefault="00AD62C6">
            <w:pPr>
              <w:pStyle w:val="TAH"/>
              <w:spacing w:line="256" w:lineRule="auto"/>
            </w:pPr>
            <w:r w:rsidRPr="00C31E2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4D9FE88"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5A065D0E"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412CBE06"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hideMark/>
          </w:tcPr>
          <w:p w14:paraId="6C82C125" w14:textId="77777777" w:rsidR="00AD62C6" w:rsidRPr="00C31E24" w:rsidRDefault="00AD62C6">
            <w:pPr>
              <w:pStyle w:val="TAH"/>
              <w:spacing w:line="256" w:lineRule="auto"/>
            </w:pPr>
            <w:r w:rsidRPr="00C31E24">
              <w:t>Condition</w:t>
            </w:r>
          </w:p>
        </w:tc>
      </w:tr>
      <w:tr w:rsidR="00AD62C6" w:rsidRPr="00C31E24" w14:paraId="2E9E794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B8DD4FB" w14:textId="77777777" w:rsidR="00AD62C6" w:rsidRPr="00C31E24" w:rsidRDefault="00AD62C6">
            <w:pPr>
              <w:pStyle w:val="TAL"/>
              <w:spacing w:line="256" w:lineRule="auto"/>
              <w:rPr>
                <w:b/>
                <w:bCs/>
              </w:rPr>
            </w:pPr>
            <w:r w:rsidRPr="00C31E24">
              <w:rPr>
                <w:b/>
                <w:bCs/>
              </w:rPr>
              <w:t>Expires</w:t>
            </w:r>
          </w:p>
        </w:tc>
        <w:tc>
          <w:tcPr>
            <w:tcW w:w="2126" w:type="dxa"/>
            <w:tcBorders>
              <w:top w:val="single" w:sz="4" w:space="0" w:color="auto"/>
              <w:left w:val="single" w:sz="4" w:space="0" w:color="auto"/>
              <w:bottom w:val="single" w:sz="4" w:space="0" w:color="auto"/>
              <w:right w:val="single" w:sz="4" w:space="0" w:color="auto"/>
            </w:tcBorders>
          </w:tcPr>
          <w:p w14:paraId="3B308477"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4F5696A1"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47DD90AE"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1A043629" w14:textId="77777777" w:rsidR="00AD62C6" w:rsidRPr="00C31E24" w:rsidRDefault="00AD62C6">
            <w:pPr>
              <w:pStyle w:val="TAL"/>
              <w:spacing w:line="256" w:lineRule="auto"/>
            </w:pPr>
          </w:p>
        </w:tc>
      </w:tr>
      <w:tr w:rsidR="00AD62C6" w:rsidRPr="00C31E24" w14:paraId="6CFE0D8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0A00725" w14:textId="77777777" w:rsidR="00AD62C6" w:rsidRPr="00C31E24" w:rsidRDefault="00AD62C6">
            <w:pPr>
              <w:pStyle w:val="TAL"/>
              <w:spacing w:line="256" w:lineRule="auto"/>
            </w:pPr>
            <w:r w:rsidRPr="00C31E24">
              <w:t xml:space="preserve">  delta-seconds</w:t>
            </w:r>
          </w:p>
        </w:tc>
        <w:tc>
          <w:tcPr>
            <w:tcW w:w="2126" w:type="dxa"/>
            <w:tcBorders>
              <w:top w:val="single" w:sz="4" w:space="0" w:color="auto"/>
              <w:left w:val="single" w:sz="4" w:space="0" w:color="auto"/>
              <w:bottom w:val="single" w:sz="4" w:space="0" w:color="auto"/>
              <w:right w:val="single" w:sz="4" w:space="0" w:color="auto"/>
            </w:tcBorders>
            <w:hideMark/>
          </w:tcPr>
          <w:p w14:paraId="663EC233" w14:textId="77777777" w:rsidR="00AD62C6" w:rsidRPr="00C31E24" w:rsidRDefault="00AD62C6">
            <w:pPr>
              <w:pStyle w:val="TAL"/>
              <w:spacing w:line="256" w:lineRule="auto"/>
            </w:pPr>
            <w:r w:rsidRPr="00C31E24">
              <w:t>"0"</w:t>
            </w:r>
          </w:p>
        </w:tc>
        <w:tc>
          <w:tcPr>
            <w:tcW w:w="2126" w:type="dxa"/>
            <w:tcBorders>
              <w:top w:val="single" w:sz="4" w:space="0" w:color="auto"/>
              <w:left w:val="single" w:sz="4" w:space="0" w:color="auto"/>
              <w:bottom w:val="single" w:sz="4" w:space="0" w:color="auto"/>
              <w:right w:val="single" w:sz="4" w:space="0" w:color="auto"/>
            </w:tcBorders>
          </w:tcPr>
          <w:p w14:paraId="10ACFB5E"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733FAA5"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0023804F" w14:textId="77777777" w:rsidR="00AD62C6" w:rsidRPr="00C31E24" w:rsidRDefault="00AD62C6">
            <w:pPr>
              <w:pStyle w:val="TAL"/>
              <w:spacing w:line="256" w:lineRule="auto"/>
            </w:pPr>
          </w:p>
        </w:tc>
      </w:tr>
      <w:tr w:rsidR="00AD62C6" w:rsidRPr="00C31E24" w14:paraId="002FBBD0"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95A8C33" w14:textId="77777777" w:rsidR="00AD62C6" w:rsidRPr="00C31E24" w:rsidRDefault="00AD62C6">
            <w:pPr>
              <w:pStyle w:val="TAL"/>
              <w:spacing w:line="256" w:lineRule="auto"/>
              <w:rPr>
                <w:b/>
                <w:bCs/>
              </w:rPr>
            </w:pPr>
            <w:r w:rsidRPr="00C31E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51C16EBF"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04C276A6"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34E68F1"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621CA696" w14:textId="77777777" w:rsidR="00AD62C6" w:rsidRPr="00C31E24" w:rsidRDefault="00AD62C6">
            <w:pPr>
              <w:pStyle w:val="TAL"/>
              <w:spacing w:line="256" w:lineRule="auto"/>
            </w:pPr>
          </w:p>
        </w:tc>
      </w:tr>
      <w:tr w:rsidR="00AD62C6" w:rsidRPr="00C31E24" w14:paraId="67534DFE"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244BC95" w14:textId="77777777" w:rsidR="00AD62C6" w:rsidRPr="00C31E24" w:rsidRDefault="00AD62C6">
            <w:pPr>
              <w:pStyle w:val="TAL"/>
              <w:spacing w:line="256" w:lineRule="auto"/>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62036570"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hideMark/>
          </w:tcPr>
          <w:p w14:paraId="37576297" w14:textId="77777777" w:rsidR="00AD62C6" w:rsidRPr="00C31E24" w:rsidRDefault="00AD62C6">
            <w:pPr>
              <w:pStyle w:val="TAL"/>
              <w:spacing w:line="256" w:lineRule="auto"/>
              <w:rPr>
                <w:b/>
                <w:bCs/>
              </w:rPr>
            </w:pPr>
            <w:r w:rsidRPr="00C31E24">
              <w:rPr>
                <w:b/>
                <w:bCs/>
              </w:rPr>
              <w:t>MCVideo-Info</w:t>
            </w:r>
          </w:p>
        </w:tc>
        <w:tc>
          <w:tcPr>
            <w:tcW w:w="1418" w:type="dxa"/>
            <w:tcBorders>
              <w:top w:val="single" w:sz="4" w:space="0" w:color="auto"/>
              <w:left w:val="single" w:sz="4" w:space="0" w:color="auto"/>
              <w:bottom w:val="single" w:sz="4" w:space="0" w:color="auto"/>
              <w:right w:val="single" w:sz="4" w:space="0" w:color="auto"/>
            </w:tcBorders>
          </w:tcPr>
          <w:p w14:paraId="2E6DF9B9"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4C11F0E5" w14:textId="77777777" w:rsidR="00AD62C6" w:rsidRPr="00C31E24" w:rsidRDefault="00AD62C6">
            <w:pPr>
              <w:pStyle w:val="TAL"/>
              <w:spacing w:line="256" w:lineRule="auto"/>
            </w:pPr>
          </w:p>
        </w:tc>
      </w:tr>
      <w:tr w:rsidR="00AD62C6" w:rsidRPr="00C31E24" w14:paraId="3E6BCD96"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01E3EA16" w14:textId="77777777" w:rsidR="00AD62C6" w:rsidRPr="00C31E24" w:rsidRDefault="00AD62C6">
            <w:pPr>
              <w:pStyle w:val="TAL"/>
              <w:spacing w:line="256" w:lineRule="auto"/>
            </w:pPr>
            <w:r w:rsidRPr="00C31E2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F97F52F" w14:textId="77777777" w:rsidR="00AD62C6" w:rsidRPr="00C31E24" w:rsidRDefault="00AD62C6">
            <w:pPr>
              <w:pStyle w:val="TAL"/>
              <w:spacing w:line="256" w:lineRule="auto"/>
            </w:pPr>
            <w:r w:rsidRPr="00C31E24">
              <w:t>MCVideo-Info as described in Table 6.1.4.2.3.3-6</w:t>
            </w:r>
          </w:p>
        </w:tc>
        <w:tc>
          <w:tcPr>
            <w:tcW w:w="2126" w:type="dxa"/>
            <w:tcBorders>
              <w:top w:val="single" w:sz="4" w:space="0" w:color="auto"/>
              <w:left w:val="single" w:sz="4" w:space="0" w:color="auto"/>
              <w:bottom w:val="single" w:sz="4" w:space="0" w:color="auto"/>
              <w:right w:val="single" w:sz="4" w:space="0" w:color="auto"/>
            </w:tcBorders>
          </w:tcPr>
          <w:p w14:paraId="23A5BF7B"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8AF8D07"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71C219FC" w14:textId="77777777" w:rsidR="00AD62C6" w:rsidRPr="00C31E24" w:rsidRDefault="00AD62C6">
            <w:pPr>
              <w:pStyle w:val="TAL"/>
              <w:spacing w:line="256" w:lineRule="auto"/>
            </w:pPr>
          </w:p>
        </w:tc>
      </w:tr>
      <w:tr w:rsidR="00AD62C6" w:rsidRPr="00C31E24" w14:paraId="6DEFE1CB"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48BAC2D7" w14:textId="77777777" w:rsidR="00AD62C6" w:rsidRPr="00C31E24" w:rsidRDefault="00AD62C6">
            <w:pPr>
              <w:pStyle w:val="TAL"/>
              <w:spacing w:line="256" w:lineRule="auto"/>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3FD199A8"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hideMark/>
          </w:tcPr>
          <w:p w14:paraId="67009CEB" w14:textId="77777777" w:rsidR="00AD62C6" w:rsidRPr="00C31E24" w:rsidRDefault="00AD62C6">
            <w:pPr>
              <w:pStyle w:val="TAL"/>
              <w:spacing w:line="256" w:lineRule="auto"/>
              <w:rPr>
                <w:b/>
                <w:bCs/>
              </w:rPr>
            </w:pPr>
            <w:r w:rsidRPr="00C31E24">
              <w:rPr>
                <w:b/>
                <w:bCs/>
              </w:rPr>
              <w:t>PIDF</w:t>
            </w:r>
          </w:p>
        </w:tc>
        <w:tc>
          <w:tcPr>
            <w:tcW w:w="1418" w:type="dxa"/>
            <w:tcBorders>
              <w:top w:val="single" w:sz="4" w:space="0" w:color="auto"/>
              <w:left w:val="single" w:sz="4" w:space="0" w:color="auto"/>
              <w:bottom w:val="single" w:sz="4" w:space="0" w:color="auto"/>
              <w:right w:val="single" w:sz="4" w:space="0" w:color="auto"/>
            </w:tcBorders>
          </w:tcPr>
          <w:p w14:paraId="1D90C9E0"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569D5C6F" w14:textId="77777777" w:rsidR="00AD62C6" w:rsidRPr="00C31E24" w:rsidRDefault="00AD62C6">
            <w:pPr>
              <w:pStyle w:val="TAL"/>
              <w:spacing w:line="256" w:lineRule="auto"/>
            </w:pPr>
          </w:p>
        </w:tc>
      </w:tr>
      <w:tr w:rsidR="00AD62C6" w:rsidRPr="00C31E24" w14:paraId="1371DE97"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26B60FED" w14:textId="77777777" w:rsidR="00AD62C6" w:rsidRPr="00C31E24" w:rsidRDefault="00AD62C6">
            <w:pPr>
              <w:pStyle w:val="TAL"/>
              <w:spacing w:line="256" w:lineRule="auto"/>
            </w:pPr>
            <w:r w:rsidRPr="00C31E2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318DAF38" w14:textId="77777777" w:rsidR="00AD62C6" w:rsidRPr="00C31E24" w:rsidRDefault="00AD62C6">
            <w:pPr>
              <w:pStyle w:val="TAL"/>
              <w:spacing w:line="256" w:lineRule="auto"/>
            </w:pPr>
            <w:r w:rsidRPr="00C31E24">
              <w:t>PIDF as described in Table 6.1.4.2.3.3-7</w:t>
            </w:r>
          </w:p>
        </w:tc>
        <w:tc>
          <w:tcPr>
            <w:tcW w:w="2126" w:type="dxa"/>
            <w:tcBorders>
              <w:top w:val="single" w:sz="4" w:space="0" w:color="auto"/>
              <w:left w:val="single" w:sz="4" w:space="0" w:color="auto"/>
              <w:bottom w:val="single" w:sz="4" w:space="0" w:color="auto"/>
              <w:right w:val="single" w:sz="4" w:space="0" w:color="auto"/>
            </w:tcBorders>
          </w:tcPr>
          <w:p w14:paraId="2387D30F"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CB8A684"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42D8D50B" w14:textId="77777777" w:rsidR="00AD62C6" w:rsidRPr="00C31E24" w:rsidRDefault="00AD62C6">
            <w:pPr>
              <w:pStyle w:val="TAL"/>
              <w:spacing w:line="256" w:lineRule="auto"/>
            </w:pPr>
          </w:p>
        </w:tc>
      </w:tr>
    </w:tbl>
    <w:p w14:paraId="1275074C" w14:textId="77777777" w:rsidR="00AD62C6" w:rsidRPr="00C31E24" w:rsidRDefault="00AD62C6" w:rsidP="00AD62C6">
      <w:pPr>
        <w:rPr>
          <w:lang w:eastAsia="en-US"/>
        </w:rPr>
      </w:pPr>
    </w:p>
    <w:p w14:paraId="2EA5AA2E" w14:textId="77777777" w:rsidR="00AD62C6" w:rsidRPr="00C31E24" w:rsidRDefault="00AD62C6" w:rsidP="00AD62C6">
      <w:pPr>
        <w:pStyle w:val="TH"/>
      </w:pPr>
      <w:r w:rsidRPr="00C31E24">
        <w:t xml:space="preserve">Table 6.1.4.2.3.3-6: </w:t>
      </w:r>
      <w:r w:rsidRPr="00C31E24">
        <w:rPr>
          <w:lang w:eastAsia="ko-KR"/>
        </w:rPr>
        <w:t>MCVideo-Info in SIP PUBLISH</w:t>
      </w:r>
      <w:r w:rsidRPr="00C31E24">
        <w:t xml:space="preserve"> (Table 6.1.4.2.3.3-5)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D62C6" w:rsidRPr="00C31E24" w14:paraId="20A9BA57"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247E69B3" w14:textId="77777777" w:rsidR="00AD62C6" w:rsidRPr="00C31E24" w:rsidRDefault="00AD62C6">
            <w:pPr>
              <w:pStyle w:val="TAL"/>
              <w:spacing w:line="256" w:lineRule="auto"/>
            </w:pPr>
            <w:r w:rsidRPr="00C31E24">
              <w:t>Derivation Path: TS 36.579-1 [2], Table 5.5.3.2.1-2</w:t>
            </w:r>
          </w:p>
        </w:tc>
      </w:tr>
      <w:tr w:rsidR="00AD62C6" w:rsidRPr="00C31E24" w14:paraId="4FD2165F"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A5E6BEE" w14:textId="77777777" w:rsidR="00AD62C6" w:rsidRPr="00C31E24" w:rsidRDefault="00AD62C6">
            <w:pPr>
              <w:pStyle w:val="TAH"/>
              <w:spacing w:line="256" w:lineRule="auto"/>
            </w:pPr>
            <w:r w:rsidRPr="00C31E2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35F5884"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7BD36544"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77E0CD13"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hideMark/>
          </w:tcPr>
          <w:p w14:paraId="062836FC" w14:textId="77777777" w:rsidR="00AD62C6" w:rsidRPr="00C31E24" w:rsidRDefault="00AD62C6">
            <w:pPr>
              <w:pStyle w:val="TAH"/>
              <w:spacing w:line="256" w:lineRule="auto"/>
            </w:pPr>
            <w:r w:rsidRPr="00C31E24">
              <w:t>Condition</w:t>
            </w:r>
          </w:p>
        </w:tc>
      </w:tr>
      <w:tr w:rsidR="00AD62C6" w:rsidRPr="00C31E24" w14:paraId="03FF789E"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49B11686" w14:textId="77777777" w:rsidR="00AD62C6" w:rsidRPr="00C31E24" w:rsidRDefault="00AD62C6">
            <w:pPr>
              <w:pStyle w:val="TAL"/>
              <w:spacing w:line="256" w:lineRule="auto"/>
            </w:pPr>
            <w:r w:rsidRPr="00C31E24">
              <w:t>mcvideoinfo</w:t>
            </w:r>
          </w:p>
        </w:tc>
        <w:tc>
          <w:tcPr>
            <w:tcW w:w="2126" w:type="dxa"/>
            <w:tcBorders>
              <w:top w:val="single" w:sz="4" w:space="0" w:color="auto"/>
              <w:left w:val="single" w:sz="4" w:space="0" w:color="auto"/>
              <w:bottom w:val="single" w:sz="4" w:space="0" w:color="auto"/>
              <w:right w:val="single" w:sz="4" w:space="0" w:color="auto"/>
            </w:tcBorders>
          </w:tcPr>
          <w:p w14:paraId="29B9EE9E"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5D03F85E"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C5C073C"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718E87DF" w14:textId="77777777" w:rsidR="00AD62C6" w:rsidRPr="00C31E24" w:rsidRDefault="00AD62C6">
            <w:pPr>
              <w:pStyle w:val="TAL"/>
              <w:spacing w:line="256" w:lineRule="auto"/>
            </w:pPr>
          </w:p>
        </w:tc>
      </w:tr>
      <w:tr w:rsidR="00AD62C6" w:rsidRPr="00C31E24" w14:paraId="0FFC2BE0"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7AC2E996" w14:textId="77777777" w:rsidR="00AD62C6" w:rsidRPr="00C31E24" w:rsidRDefault="00AD62C6">
            <w:pPr>
              <w:pStyle w:val="TAL"/>
              <w:spacing w:line="256" w:lineRule="auto"/>
            </w:pPr>
            <w:r w:rsidRPr="00C31E24">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2288156E"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59AAF334"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E40EE5B"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6C04D214" w14:textId="77777777" w:rsidR="00AD62C6" w:rsidRPr="00C31E24" w:rsidRDefault="00AD62C6">
            <w:pPr>
              <w:pStyle w:val="TAL"/>
              <w:spacing w:line="256" w:lineRule="auto"/>
            </w:pPr>
          </w:p>
        </w:tc>
      </w:tr>
      <w:tr w:rsidR="00AD62C6" w:rsidRPr="00C31E24" w14:paraId="197B37F5"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582BE559" w14:textId="77777777" w:rsidR="00AD62C6" w:rsidRPr="00C31E24" w:rsidRDefault="00AD62C6">
            <w:pPr>
              <w:pStyle w:val="TAL"/>
              <w:spacing w:line="256" w:lineRule="auto"/>
            </w:pPr>
            <w:r w:rsidRPr="00C31E24">
              <w:t xml:space="preserve">    mcvideo-request-uri</w:t>
            </w:r>
          </w:p>
        </w:tc>
        <w:tc>
          <w:tcPr>
            <w:tcW w:w="2126" w:type="dxa"/>
            <w:tcBorders>
              <w:top w:val="single" w:sz="4" w:space="0" w:color="auto"/>
              <w:left w:val="single" w:sz="4" w:space="0" w:color="auto"/>
              <w:bottom w:val="single" w:sz="4" w:space="0" w:color="auto"/>
              <w:right w:val="single" w:sz="4" w:space="0" w:color="auto"/>
            </w:tcBorders>
            <w:hideMark/>
          </w:tcPr>
          <w:p w14:paraId="270A7148" w14:textId="77777777" w:rsidR="00AD62C6" w:rsidRPr="00C31E24" w:rsidRDefault="00AD62C6">
            <w:pPr>
              <w:pStyle w:val="TAL"/>
              <w:spacing w:line="256" w:lineRule="auto"/>
            </w:pPr>
            <w:r w:rsidRPr="00C31E24">
              <w:t>px_MCVideo_ID_User_A</w:t>
            </w:r>
          </w:p>
        </w:tc>
        <w:tc>
          <w:tcPr>
            <w:tcW w:w="2126" w:type="dxa"/>
            <w:tcBorders>
              <w:top w:val="single" w:sz="4" w:space="0" w:color="auto"/>
              <w:left w:val="single" w:sz="4" w:space="0" w:color="auto"/>
              <w:bottom w:val="single" w:sz="4" w:space="0" w:color="auto"/>
              <w:right w:val="single" w:sz="4" w:space="0" w:color="auto"/>
            </w:tcBorders>
          </w:tcPr>
          <w:p w14:paraId="56A8AADA"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FAF42EA"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21A6DD0E" w14:textId="77777777" w:rsidR="00AD62C6" w:rsidRPr="00C31E24" w:rsidRDefault="00AD62C6">
            <w:pPr>
              <w:pStyle w:val="TAL"/>
              <w:spacing w:line="256" w:lineRule="auto"/>
            </w:pPr>
          </w:p>
        </w:tc>
      </w:tr>
    </w:tbl>
    <w:p w14:paraId="271E6BA0" w14:textId="77777777" w:rsidR="00AD62C6" w:rsidRPr="00C31E24" w:rsidRDefault="00AD62C6" w:rsidP="00AD62C6">
      <w:pPr>
        <w:rPr>
          <w:lang w:eastAsia="en-US"/>
        </w:rPr>
      </w:pPr>
    </w:p>
    <w:p w14:paraId="5513A6C0" w14:textId="77777777" w:rsidR="00AD62C6" w:rsidRPr="00C31E24" w:rsidRDefault="00AD62C6" w:rsidP="00AD62C6">
      <w:pPr>
        <w:pStyle w:val="TH"/>
      </w:pPr>
      <w:r w:rsidRPr="00C31E24">
        <w:t xml:space="preserve">Table 6.1.4.2.3.3-7: </w:t>
      </w:r>
      <w:r w:rsidRPr="00C31E24">
        <w:rPr>
          <w:lang w:eastAsia="ko-KR"/>
        </w:rPr>
        <w:t>PIDF in SIP PUBLISH</w:t>
      </w:r>
      <w:r w:rsidRPr="00C31E24">
        <w:t xml:space="preserve"> (Table 6.1.4.2.3.3-5)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D62C6" w:rsidRPr="00C31E24" w14:paraId="4FDFFFA1" w14:textId="77777777" w:rsidTr="00AD62C6">
        <w:tc>
          <w:tcPr>
            <w:tcW w:w="9639" w:type="dxa"/>
            <w:tcBorders>
              <w:top w:val="single" w:sz="4" w:space="0" w:color="auto"/>
              <w:left w:val="single" w:sz="4" w:space="0" w:color="auto"/>
              <w:bottom w:val="single" w:sz="4" w:space="0" w:color="auto"/>
              <w:right w:val="single" w:sz="4" w:space="0" w:color="auto"/>
            </w:tcBorders>
            <w:hideMark/>
          </w:tcPr>
          <w:p w14:paraId="6DF0F47B" w14:textId="77777777" w:rsidR="00AD62C6" w:rsidRPr="00C31E24" w:rsidRDefault="00AD62C6">
            <w:pPr>
              <w:pStyle w:val="TAL"/>
              <w:spacing w:line="256" w:lineRule="auto"/>
            </w:pPr>
            <w:r w:rsidRPr="00C31E24">
              <w:t>Derivation Path: TS 36.579-1 [2], Table 5.5.3.5.1-2, condition AFFILIATION</w:t>
            </w:r>
          </w:p>
        </w:tc>
      </w:tr>
    </w:tbl>
    <w:p w14:paraId="5F5EA186" w14:textId="77777777" w:rsidR="00AD62C6" w:rsidRPr="00C31E24" w:rsidRDefault="00AD62C6" w:rsidP="00AD62C6">
      <w:pPr>
        <w:rPr>
          <w:lang w:eastAsia="en-US"/>
        </w:rPr>
      </w:pPr>
    </w:p>
    <w:p w14:paraId="4C6769F2" w14:textId="77777777" w:rsidR="00AD62C6" w:rsidRPr="00C31E24" w:rsidRDefault="00AD62C6" w:rsidP="00AD62C6">
      <w:pPr>
        <w:pStyle w:val="TH"/>
      </w:pPr>
      <w:r w:rsidRPr="00C31E24">
        <w:t>Table 6.1.4.2.3.3-8: SIP NOTIFY (step 4, Table 6.1.4.2.3.2-1;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D62C6" w:rsidRPr="00C31E24" w14:paraId="72DD7998"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365841B4" w14:textId="77777777" w:rsidR="00AD62C6" w:rsidRPr="00C31E24" w:rsidRDefault="00AD62C6">
            <w:pPr>
              <w:pStyle w:val="TAL"/>
              <w:spacing w:line="256" w:lineRule="auto"/>
            </w:pPr>
            <w:r w:rsidRPr="00C31E24">
              <w:t>Derivation Path: TS 36.579-1 [2], Table 5.5.2.8-1, condition PRESENCE-EVENT</w:t>
            </w:r>
          </w:p>
        </w:tc>
      </w:tr>
      <w:tr w:rsidR="00AD62C6" w:rsidRPr="00C31E24" w14:paraId="410F788E"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358EA8F1" w14:textId="77777777" w:rsidR="00AD62C6" w:rsidRPr="00C31E24" w:rsidRDefault="00AD62C6">
            <w:pPr>
              <w:pStyle w:val="TAH"/>
              <w:spacing w:line="256" w:lineRule="auto"/>
            </w:pPr>
            <w:r w:rsidRPr="00C31E2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F3EE9B"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75158DF7"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56F43EE1"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hideMark/>
          </w:tcPr>
          <w:p w14:paraId="731D2B35" w14:textId="77777777" w:rsidR="00AD62C6" w:rsidRPr="00C31E24" w:rsidRDefault="00AD62C6">
            <w:pPr>
              <w:pStyle w:val="TAH"/>
              <w:spacing w:line="256" w:lineRule="auto"/>
            </w:pPr>
            <w:r w:rsidRPr="00C31E24">
              <w:t>Condition</w:t>
            </w:r>
          </w:p>
        </w:tc>
      </w:tr>
      <w:tr w:rsidR="00AD62C6" w:rsidRPr="00C31E24" w14:paraId="15A4C27A"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990B36F" w14:textId="77777777" w:rsidR="00AD62C6" w:rsidRPr="00C31E24" w:rsidRDefault="00AD62C6">
            <w:pPr>
              <w:pStyle w:val="TAL"/>
              <w:spacing w:line="256" w:lineRule="auto"/>
              <w:rPr>
                <w:b/>
                <w:bCs/>
              </w:rPr>
            </w:pPr>
            <w:r w:rsidRPr="00C31E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0F40669E"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34AD8534"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FDBF281"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33F33E2B" w14:textId="77777777" w:rsidR="00AD62C6" w:rsidRPr="00C31E24" w:rsidRDefault="00AD62C6">
            <w:pPr>
              <w:pStyle w:val="TAL"/>
              <w:spacing w:line="256" w:lineRule="auto"/>
            </w:pPr>
          </w:p>
        </w:tc>
      </w:tr>
      <w:tr w:rsidR="00AD62C6" w:rsidRPr="00C31E24" w14:paraId="56C5F7F8"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CC58767" w14:textId="77777777" w:rsidR="00AD62C6" w:rsidRPr="00C31E24" w:rsidRDefault="00AD62C6">
            <w:pPr>
              <w:pStyle w:val="TAL"/>
              <w:spacing w:line="256" w:lineRule="auto"/>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0E86663"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hideMark/>
          </w:tcPr>
          <w:p w14:paraId="1EACDA6E" w14:textId="77777777" w:rsidR="00AD62C6" w:rsidRPr="00C31E24" w:rsidRDefault="00AD62C6">
            <w:pPr>
              <w:pStyle w:val="TAL"/>
              <w:spacing w:line="256" w:lineRule="auto"/>
              <w:rPr>
                <w:b/>
                <w:bCs/>
              </w:rPr>
            </w:pPr>
            <w:r w:rsidRPr="00C31E24">
              <w:rPr>
                <w:b/>
                <w:bCs/>
              </w:rPr>
              <w:t>PIDF</w:t>
            </w:r>
          </w:p>
        </w:tc>
        <w:tc>
          <w:tcPr>
            <w:tcW w:w="1418" w:type="dxa"/>
            <w:tcBorders>
              <w:top w:val="single" w:sz="4" w:space="0" w:color="auto"/>
              <w:left w:val="single" w:sz="4" w:space="0" w:color="auto"/>
              <w:bottom w:val="single" w:sz="4" w:space="0" w:color="auto"/>
              <w:right w:val="single" w:sz="4" w:space="0" w:color="auto"/>
            </w:tcBorders>
          </w:tcPr>
          <w:p w14:paraId="6844682E"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235D8BB9" w14:textId="77777777" w:rsidR="00AD62C6" w:rsidRPr="00C31E24" w:rsidRDefault="00AD62C6">
            <w:pPr>
              <w:pStyle w:val="TAL"/>
              <w:spacing w:line="256" w:lineRule="auto"/>
            </w:pPr>
          </w:p>
        </w:tc>
      </w:tr>
      <w:tr w:rsidR="00AD62C6" w:rsidRPr="00C31E24" w14:paraId="33DB55AB"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03C6D50A" w14:textId="77777777" w:rsidR="00AD62C6" w:rsidRPr="00C31E24" w:rsidRDefault="00AD62C6">
            <w:pPr>
              <w:pStyle w:val="TAL"/>
              <w:spacing w:line="256" w:lineRule="auto"/>
            </w:pPr>
            <w:r w:rsidRPr="00C31E2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DE7A257" w14:textId="77777777" w:rsidR="00AD62C6" w:rsidRPr="00C31E24" w:rsidRDefault="00AD62C6">
            <w:pPr>
              <w:pStyle w:val="TAL"/>
              <w:spacing w:line="256" w:lineRule="auto"/>
            </w:pPr>
            <w:r w:rsidRPr="00C31E24">
              <w:t>PIDF as described in Table 6.1.4.2.3.3-9</w:t>
            </w:r>
          </w:p>
        </w:tc>
        <w:tc>
          <w:tcPr>
            <w:tcW w:w="2126" w:type="dxa"/>
            <w:tcBorders>
              <w:top w:val="single" w:sz="4" w:space="0" w:color="auto"/>
              <w:left w:val="single" w:sz="4" w:space="0" w:color="auto"/>
              <w:bottom w:val="single" w:sz="4" w:space="0" w:color="auto"/>
              <w:right w:val="single" w:sz="4" w:space="0" w:color="auto"/>
            </w:tcBorders>
          </w:tcPr>
          <w:p w14:paraId="3A4BEF46"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E271A16"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0D2086AD" w14:textId="77777777" w:rsidR="00AD62C6" w:rsidRPr="00C31E24" w:rsidRDefault="00AD62C6">
            <w:pPr>
              <w:pStyle w:val="TAL"/>
              <w:spacing w:line="256" w:lineRule="auto"/>
            </w:pPr>
          </w:p>
        </w:tc>
      </w:tr>
    </w:tbl>
    <w:p w14:paraId="00724B28" w14:textId="77777777" w:rsidR="00AD62C6" w:rsidRPr="00C31E24" w:rsidRDefault="00AD62C6" w:rsidP="00AD62C6">
      <w:pPr>
        <w:rPr>
          <w:lang w:eastAsia="en-US"/>
        </w:rPr>
      </w:pPr>
    </w:p>
    <w:p w14:paraId="3BB9DC54" w14:textId="77777777" w:rsidR="00AD62C6" w:rsidRPr="00C31E24" w:rsidRDefault="00AD62C6" w:rsidP="00AD62C6">
      <w:pPr>
        <w:pStyle w:val="TH"/>
      </w:pPr>
      <w:r w:rsidRPr="00C31E24">
        <w:t xml:space="preserve">Table 6.1.4.2.3.3-9: </w:t>
      </w:r>
      <w:r w:rsidRPr="00C31E24">
        <w:rPr>
          <w:lang w:eastAsia="ko-KR"/>
        </w:rPr>
        <w:t>PIDF in SIP NOTIFY</w:t>
      </w:r>
      <w:r w:rsidRPr="00C31E24">
        <w:t xml:space="preserve"> (Table 6.1.4.2.3.3-8)</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78552315" w14:textId="77777777" w:rsidTr="00AD62C6">
        <w:tc>
          <w:tcPr>
            <w:tcW w:w="9645" w:type="dxa"/>
            <w:gridSpan w:val="5"/>
            <w:tcBorders>
              <w:top w:val="single" w:sz="4" w:space="0" w:color="auto"/>
              <w:left w:val="single" w:sz="4" w:space="0" w:color="auto"/>
              <w:bottom w:val="single" w:sz="4" w:space="0" w:color="auto"/>
              <w:right w:val="single" w:sz="4" w:space="0" w:color="auto"/>
            </w:tcBorders>
            <w:hideMark/>
          </w:tcPr>
          <w:p w14:paraId="64464F17" w14:textId="77777777" w:rsidR="00AD62C6" w:rsidRPr="00C31E24" w:rsidRDefault="00AD62C6">
            <w:pPr>
              <w:pStyle w:val="TAL"/>
              <w:spacing w:line="256" w:lineRule="auto"/>
            </w:pPr>
            <w:r w:rsidRPr="00C31E24">
              <w:t>Derivation Path: TS 36.579-1 [2], Table 5.5.3.5.2-2</w:t>
            </w:r>
          </w:p>
        </w:tc>
      </w:tr>
      <w:tr w:rsidR="00AD62C6" w:rsidRPr="00C31E24" w14:paraId="3E3345AF" w14:textId="77777777" w:rsidTr="00AD62C6">
        <w:tc>
          <w:tcPr>
            <w:tcW w:w="2837" w:type="dxa"/>
            <w:tcBorders>
              <w:top w:val="single" w:sz="4" w:space="0" w:color="auto"/>
              <w:left w:val="single" w:sz="4" w:space="0" w:color="auto"/>
              <w:bottom w:val="single" w:sz="4" w:space="0" w:color="auto"/>
              <w:right w:val="single" w:sz="4" w:space="0" w:color="auto"/>
            </w:tcBorders>
            <w:hideMark/>
          </w:tcPr>
          <w:p w14:paraId="752FD4E3" w14:textId="77777777" w:rsidR="00AD62C6" w:rsidRPr="00C31E24" w:rsidRDefault="00AD62C6">
            <w:pPr>
              <w:pStyle w:val="TAH"/>
              <w:spacing w:line="256" w:lineRule="auto"/>
            </w:pPr>
            <w:r w:rsidRPr="00C31E24">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706F6D6" w14:textId="77777777" w:rsidR="00AD62C6" w:rsidRPr="00C31E24" w:rsidRDefault="00AD62C6">
            <w:pPr>
              <w:pStyle w:val="TAH"/>
              <w:spacing w:line="256" w:lineRule="auto"/>
            </w:pPr>
            <w:r w:rsidRPr="00C31E24">
              <w:t>Value/remark</w:t>
            </w:r>
          </w:p>
        </w:tc>
        <w:tc>
          <w:tcPr>
            <w:tcW w:w="2127" w:type="dxa"/>
            <w:tcBorders>
              <w:top w:val="single" w:sz="4" w:space="0" w:color="auto"/>
              <w:left w:val="single" w:sz="4" w:space="0" w:color="auto"/>
              <w:bottom w:val="single" w:sz="4" w:space="0" w:color="auto"/>
              <w:right w:val="single" w:sz="4" w:space="0" w:color="auto"/>
            </w:tcBorders>
            <w:hideMark/>
          </w:tcPr>
          <w:p w14:paraId="713838A5" w14:textId="77777777" w:rsidR="00AD62C6" w:rsidRPr="00C31E24" w:rsidRDefault="00AD62C6">
            <w:pPr>
              <w:pStyle w:val="TAH"/>
              <w:spacing w:line="256" w:lineRule="auto"/>
            </w:pPr>
            <w:r w:rsidRPr="00C31E24">
              <w:t>Comment</w:t>
            </w:r>
          </w:p>
        </w:tc>
        <w:tc>
          <w:tcPr>
            <w:tcW w:w="1419" w:type="dxa"/>
            <w:tcBorders>
              <w:top w:val="single" w:sz="4" w:space="0" w:color="auto"/>
              <w:left w:val="single" w:sz="4" w:space="0" w:color="auto"/>
              <w:bottom w:val="single" w:sz="4" w:space="0" w:color="auto"/>
              <w:right w:val="single" w:sz="4" w:space="0" w:color="auto"/>
            </w:tcBorders>
            <w:hideMark/>
          </w:tcPr>
          <w:p w14:paraId="14E20808" w14:textId="77777777" w:rsidR="00AD62C6" w:rsidRPr="00C31E24" w:rsidRDefault="00AD62C6">
            <w:pPr>
              <w:pStyle w:val="TAH"/>
              <w:spacing w:line="256" w:lineRule="auto"/>
            </w:pPr>
            <w:r w:rsidRPr="00C31E24">
              <w:t>Reference</w:t>
            </w:r>
          </w:p>
        </w:tc>
        <w:tc>
          <w:tcPr>
            <w:tcW w:w="1135" w:type="dxa"/>
            <w:tcBorders>
              <w:top w:val="single" w:sz="4" w:space="0" w:color="auto"/>
              <w:left w:val="single" w:sz="4" w:space="0" w:color="auto"/>
              <w:bottom w:val="single" w:sz="4" w:space="0" w:color="auto"/>
              <w:right w:val="single" w:sz="4" w:space="0" w:color="auto"/>
            </w:tcBorders>
            <w:hideMark/>
          </w:tcPr>
          <w:p w14:paraId="3E5AD893" w14:textId="77777777" w:rsidR="00AD62C6" w:rsidRPr="00C31E24" w:rsidRDefault="00AD62C6">
            <w:pPr>
              <w:pStyle w:val="TAH"/>
              <w:spacing w:line="256" w:lineRule="auto"/>
            </w:pPr>
            <w:r w:rsidRPr="00C31E24">
              <w:t>Condition</w:t>
            </w:r>
          </w:p>
        </w:tc>
      </w:tr>
      <w:tr w:rsidR="00AD62C6" w:rsidRPr="00C31E24" w14:paraId="2EADA0E1" w14:textId="77777777" w:rsidTr="00AD62C6">
        <w:tc>
          <w:tcPr>
            <w:tcW w:w="2837" w:type="dxa"/>
            <w:tcBorders>
              <w:top w:val="single" w:sz="4" w:space="0" w:color="auto"/>
              <w:left w:val="single" w:sz="4" w:space="0" w:color="auto"/>
              <w:bottom w:val="single" w:sz="4" w:space="0" w:color="auto"/>
              <w:right w:val="single" w:sz="4" w:space="0" w:color="auto"/>
            </w:tcBorders>
            <w:vAlign w:val="center"/>
            <w:hideMark/>
          </w:tcPr>
          <w:p w14:paraId="500532F3" w14:textId="77777777" w:rsidR="00AD62C6" w:rsidRPr="00C31E24" w:rsidRDefault="00AD62C6">
            <w:pPr>
              <w:pStyle w:val="TAL"/>
              <w:spacing w:line="256" w:lineRule="auto"/>
            </w:pPr>
            <w:r w:rsidRPr="00C31E24">
              <w:t>presence</w:t>
            </w:r>
          </w:p>
        </w:tc>
        <w:tc>
          <w:tcPr>
            <w:tcW w:w="2127" w:type="dxa"/>
            <w:tcBorders>
              <w:top w:val="single" w:sz="4" w:space="0" w:color="auto"/>
              <w:left w:val="single" w:sz="4" w:space="0" w:color="auto"/>
              <w:bottom w:val="single" w:sz="4" w:space="0" w:color="auto"/>
              <w:right w:val="single" w:sz="4" w:space="0" w:color="auto"/>
            </w:tcBorders>
          </w:tcPr>
          <w:p w14:paraId="72806F16" w14:textId="77777777" w:rsidR="00AD62C6" w:rsidRPr="00C31E24" w:rsidRDefault="00AD62C6">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4432A4E4"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65EC8914" w14:textId="77777777" w:rsidR="00AD62C6" w:rsidRPr="00C31E24" w:rsidRDefault="00AD62C6">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3E53C4B1" w14:textId="77777777" w:rsidR="00AD62C6" w:rsidRPr="00C31E24" w:rsidRDefault="00AD62C6">
            <w:pPr>
              <w:pStyle w:val="TAL"/>
              <w:spacing w:line="256" w:lineRule="auto"/>
            </w:pPr>
          </w:p>
        </w:tc>
      </w:tr>
      <w:tr w:rsidR="00AD62C6" w:rsidRPr="00C31E24" w14:paraId="259F5A05" w14:textId="77777777" w:rsidTr="00AD62C6">
        <w:tc>
          <w:tcPr>
            <w:tcW w:w="2837" w:type="dxa"/>
            <w:tcBorders>
              <w:top w:val="single" w:sz="4" w:space="0" w:color="auto"/>
              <w:left w:val="single" w:sz="4" w:space="0" w:color="auto"/>
              <w:bottom w:val="single" w:sz="4" w:space="0" w:color="auto"/>
              <w:right w:val="single" w:sz="4" w:space="0" w:color="auto"/>
            </w:tcBorders>
            <w:vAlign w:val="center"/>
            <w:hideMark/>
          </w:tcPr>
          <w:p w14:paraId="5601A4C3" w14:textId="77777777" w:rsidR="00AD62C6" w:rsidRPr="00C31E24" w:rsidRDefault="00AD62C6">
            <w:pPr>
              <w:pStyle w:val="TAL"/>
              <w:spacing w:line="256" w:lineRule="auto"/>
            </w:pPr>
            <w:r w:rsidRPr="00C31E24">
              <w:t xml:space="preserve">  tuple</w:t>
            </w:r>
          </w:p>
        </w:tc>
        <w:tc>
          <w:tcPr>
            <w:tcW w:w="2127" w:type="dxa"/>
            <w:tcBorders>
              <w:top w:val="single" w:sz="4" w:space="0" w:color="auto"/>
              <w:left w:val="single" w:sz="4" w:space="0" w:color="auto"/>
              <w:bottom w:val="single" w:sz="4" w:space="0" w:color="auto"/>
              <w:right w:val="single" w:sz="4" w:space="0" w:color="auto"/>
            </w:tcBorders>
          </w:tcPr>
          <w:p w14:paraId="181AC28E" w14:textId="77777777" w:rsidR="00AD62C6" w:rsidRPr="00C31E24" w:rsidRDefault="00AD62C6">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55A682C6"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6FF3C0D1" w14:textId="77777777" w:rsidR="00AD62C6" w:rsidRPr="00C31E24" w:rsidRDefault="00AD62C6">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7538F86D" w14:textId="77777777" w:rsidR="00AD62C6" w:rsidRPr="00C31E24" w:rsidRDefault="00AD62C6">
            <w:pPr>
              <w:pStyle w:val="TAL"/>
              <w:spacing w:line="256" w:lineRule="auto"/>
            </w:pPr>
          </w:p>
        </w:tc>
      </w:tr>
      <w:tr w:rsidR="00AD62C6" w:rsidRPr="00C31E24" w14:paraId="2AB50BCE" w14:textId="77777777" w:rsidTr="00AD62C6">
        <w:tc>
          <w:tcPr>
            <w:tcW w:w="2837" w:type="dxa"/>
            <w:tcBorders>
              <w:top w:val="single" w:sz="4" w:space="0" w:color="auto"/>
              <w:left w:val="single" w:sz="4" w:space="0" w:color="auto"/>
              <w:bottom w:val="single" w:sz="4" w:space="0" w:color="auto"/>
              <w:right w:val="single" w:sz="4" w:space="0" w:color="auto"/>
            </w:tcBorders>
            <w:vAlign w:val="center"/>
            <w:hideMark/>
          </w:tcPr>
          <w:p w14:paraId="6D4D455C" w14:textId="77777777" w:rsidR="00AD62C6" w:rsidRPr="00C31E24" w:rsidRDefault="00AD62C6">
            <w:pPr>
              <w:pStyle w:val="TAL"/>
              <w:spacing w:line="256" w:lineRule="auto"/>
            </w:pPr>
            <w:r w:rsidRPr="00C31E24">
              <w:t xml:space="preserve">    status</w:t>
            </w:r>
          </w:p>
        </w:tc>
        <w:tc>
          <w:tcPr>
            <w:tcW w:w="2127" w:type="dxa"/>
            <w:tcBorders>
              <w:top w:val="single" w:sz="4" w:space="0" w:color="auto"/>
              <w:left w:val="single" w:sz="4" w:space="0" w:color="auto"/>
              <w:bottom w:val="single" w:sz="4" w:space="0" w:color="auto"/>
              <w:right w:val="single" w:sz="4" w:space="0" w:color="auto"/>
            </w:tcBorders>
          </w:tcPr>
          <w:p w14:paraId="486AC891" w14:textId="77777777" w:rsidR="00AD62C6" w:rsidRPr="00C31E24" w:rsidRDefault="00AD62C6">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439D3D1D"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23E6498" w14:textId="77777777" w:rsidR="00AD62C6" w:rsidRPr="00C31E24" w:rsidRDefault="00AD62C6">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2EA5D3A4" w14:textId="77777777" w:rsidR="00AD62C6" w:rsidRPr="00C31E24" w:rsidRDefault="00AD62C6">
            <w:pPr>
              <w:pStyle w:val="TAL"/>
              <w:spacing w:line="256" w:lineRule="auto"/>
            </w:pPr>
          </w:p>
        </w:tc>
      </w:tr>
      <w:tr w:rsidR="00AD62C6" w:rsidRPr="00C31E24" w14:paraId="634C3169" w14:textId="77777777" w:rsidTr="00AD62C6">
        <w:tc>
          <w:tcPr>
            <w:tcW w:w="2837" w:type="dxa"/>
            <w:tcBorders>
              <w:top w:val="single" w:sz="4" w:space="0" w:color="auto"/>
              <w:left w:val="single" w:sz="4" w:space="0" w:color="auto"/>
              <w:bottom w:val="single" w:sz="4" w:space="0" w:color="auto"/>
              <w:right w:val="single" w:sz="4" w:space="0" w:color="auto"/>
            </w:tcBorders>
            <w:vAlign w:val="center"/>
            <w:hideMark/>
          </w:tcPr>
          <w:p w14:paraId="7E92A46A" w14:textId="77777777" w:rsidR="00AD62C6" w:rsidRPr="00C31E24" w:rsidRDefault="00AD62C6">
            <w:pPr>
              <w:pStyle w:val="TAL"/>
              <w:spacing w:line="256" w:lineRule="auto"/>
            </w:pPr>
            <w:r w:rsidRPr="00C31E24">
              <w:t xml:space="preserve">      affiliation</w:t>
            </w:r>
          </w:p>
        </w:tc>
        <w:tc>
          <w:tcPr>
            <w:tcW w:w="2127" w:type="dxa"/>
            <w:tcBorders>
              <w:top w:val="single" w:sz="4" w:space="0" w:color="auto"/>
              <w:left w:val="single" w:sz="4" w:space="0" w:color="auto"/>
              <w:bottom w:val="single" w:sz="4" w:space="0" w:color="auto"/>
              <w:right w:val="single" w:sz="4" w:space="0" w:color="auto"/>
            </w:tcBorders>
          </w:tcPr>
          <w:p w14:paraId="5ABA7AC1" w14:textId="77777777" w:rsidR="00AD62C6" w:rsidRPr="00C31E24" w:rsidRDefault="00AD62C6">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3F042EE1"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1E8755BE" w14:textId="77777777" w:rsidR="00AD62C6" w:rsidRPr="00C31E24" w:rsidRDefault="00AD62C6">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48F111FF" w14:textId="77777777" w:rsidR="00AD62C6" w:rsidRPr="00C31E24" w:rsidRDefault="00AD62C6">
            <w:pPr>
              <w:pStyle w:val="TAL"/>
              <w:spacing w:line="256" w:lineRule="auto"/>
            </w:pPr>
          </w:p>
        </w:tc>
      </w:tr>
      <w:tr w:rsidR="00AD62C6" w:rsidRPr="00C31E24" w14:paraId="7ED3BA2E" w14:textId="77777777" w:rsidTr="00AD62C6">
        <w:tc>
          <w:tcPr>
            <w:tcW w:w="2837" w:type="dxa"/>
            <w:tcBorders>
              <w:top w:val="single" w:sz="4" w:space="0" w:color="auto"/>
              <w:left w:val="single" w:sz="4" w:space="0" w:color="auto"/>
              <w:bottom w:val="single" w:sz="4" w:space="0" w:color="auto"/>
              <w:right w:val="single" w:sz="4" w:space="0" w:color="auto"/>
            </w:tcBorders>
            <w:vAlign w:val="center"/>
            <w:hideMark/>
          </w:tcPr>
          <w:p w14:paraId="7D1077CF" w14:textId="77777777" w:rsidR="00AD62C6" w:rsidRPr="00C31E24" w:rsidRDefault="00AD62C6">
            <w:pPr>
              <w:pStyle w:val="TAL"/>
              <w:spacing w:line="256" w:lineRule="auto"/>
            </w:pPr>
            <w:r w:rsidRPr="00C31E24">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7BD14B43" w14:textId="77777777" w:rsidR="00AD62C6" w:rsidRPr="00C31E24" w:rsidRDefault="00AD62C6">
            <w:pPr>
              <w:pStyle w:val="TAL"/>
              <w:spacing w:line="256" w:lineRule="auto"/>
            </w:pPr>
            <w:r w:rsidRPr="00C31E24">
              <w:t>“deaffiliating”</w:t>
            </w:r>
          </w:p>
        </w:tc>
        <w:tc>
          <w:tcPr>
            <w:tcW w:w="2127" w:type="dxa"/>
            <w:tcBorders>
              <w:top w:val="single" w:sz="4" w:space="0" w:color="auto"/>
              <w:left w:val="single" w:sz="4" w:space="0" w:color="auto"/>
              <w:bottom w:val="single" w:sz="4" w:space="0" w:color="auto"/>
              <w:right w:val="single" w:sz="4" w:space="0" w:color="auto"/>
            </w:tcBorders>
          </w:tcPr>
          <w:p w14:paraId="27414E57"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F6722F8" w14:textId="77777777" w:rsidR="00AD62C6" w:rsidRPr="00C31E24" w:rsidRDefault="00AD62C6">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02B542E3" w14:textId="77777777" w:rsidR="00AD62C6" w:rsidRPr="00C31E24" w:rsidRDefault="00AD62C6">
            <w:pPr>
              <w:pStyle w:val="TAL"/>
              <w:spacing w:line="256" w:lineRule="auto"/>
            </w:pPr>
          </w:p>
        </w:tc>
      </w:tr>
      <w:tr w:rsidR="00AD62C6" w:rsidRPr="00C31E24" w14:paraId="69B5E76B" w14:textId="77777777" w:rsidTr="00AD62C6">
        <w:tc>
          <w:tcPr>
            <w:tcW w:w="2837" w:type="dxa"/>
            <w:tcBorders>
              <w:top w:val="single" w:sz="4" w:space="0" w:color="auto"/>
              <w:left w:val="single" w:sz="4" w:space="0" w:color="auto"/>
              <w:bottom w:val="single" w:sz="4" w:space="0" w:color="auto"/>
              <w:right w:val="single" w:sz="4" w:space="0" w:color="auto"/>
            </w:tcBorders>
            <w:vAlign w:val="center"/>
            <w:hideMark/>
          </w:tcPr>
          <w:p w14:paraId="1B9A6E00" w14:textId="77777777" w:rsidR="00AD62C6" w:rsidRPr="00C31E24" w:rsidRDefault="00AD62C6">
            <w:pPr>
              <w:pStyle w:val="TAL"/>
              <w:spacing w:line="256" w:lineRule="auto"/>
            </w:pPr>
            <w:r w:rsidRPr="00C31E24">
              <w:t>..p-id</w:t>
            </w:r>
          </w:p>
        </w:tc>
        <w:tc>
          <w:tcPr>
            <w:tcW w:w="2127" w:type="dxa"/>
            <w:tcBorders>
              <w:top w:val="single" w:sz="4" w:space="0" w:color="auto"/>
              <w:left w:val="single" w:sz="4" w:space="0" w:color="auto"/>
              <w:bottom w:val="single" w:sz="4" w:space="0" w:color="auto"/>
              <w:right w:val="single" w:sz="4" w:space="0" w:color="auto"/>
            </w:tcBorders>
            <w:hideMark/>
          </w:tcPr>
          <w:p w14:paraId="0E7AC727" w14:textId="77777777" w:rsidR="00AD62C6" w:rsidRPr="00C31E24" w:rsidRDefault="00AD62C6">
            <w:pPr>
              <w:pStyle w:val="TAL"/>
              <w:spacing w:line="256" w:lineRule="auto"/>
            </w:pPr>
            <w:r w:rsidRPr="00C31E24">
              <w:t>same value as received in corresponding SIP PUBLISH message</w:t>
            </w:r>
          </w:p>
        </w:tc>
        <w:tc>
          <w:tcPr>
            <w:tcW w:w="2127" w:type="dxa"/>
            <w:tcBorders>
              <w:top w:val="single" w:sz="4" w:space="0" w:color="auto"/>
              <w:left w:val="single" w:sz="4" w:space="0" w:color="auto"/>
              <w:bottom w:val="single" w:sz="4" w:space="0" w:color="auto"/>
              <w:right w:val="single" w:sz="4" w:space="0" w:color="auto"/>
            </w:tcBorders>
          </w:tcPr>
          <w:p w14:paraId="1736CBC8"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2C347C5E" w14:textId="77777777" w:rsidR="00AD62C6" w:rsidRPr="00C31E24" w:rsidRDefault="00AD62C6">
            <w:pPr>
              <w:pStyle w:val="TAL"/>
              <w:spacing w:line="256" w:lineRule="auto"/>
            </w:pPr>
          </w:p>
        </w:tc>
        <w:tc>
          <w:tcPr>
            <w:tcW w:w="1135" w:type="dxa"/>
            <w:tcBorders>
              <w:top w:val="single" w:sz="4" w:space="0" w:color="auto"/>
              <w:left w:val="single" w:sz="4" w:space="0" w:color="auto"/>
              <w:bottom w:val="single" w:sz="4" w:space="0" w:color="auto"/>
              <w:right w:val="single" w:sz="4" w:space="0" w:color="auto"/>
            </w:tcBorders>
            <w:vAlign w:val="bottom"/>
          </w:tcPr>
          <w:p w14:paraId="7493EB47" w14:textId="77777777" w:rsidR="00AD62C6" w:rsidRPr="00C31E24" w:rsidRDefault="00AD62C6">
            <w:pPr>
              <w:pStyle w:val="TAL"/>
              <w:spacing w:line="256" w:lineRule="auto"/>
            </w:pPr>
          </w:p>
        </w:tc>
      </w:tr>
    </w:tbl>
    <w:p w14:paraId="027BF1FB" w14:textId="77777777" w:rsidR="00AD62C6" w:rsidRPr="00C31E24" w:rsidRDefault="00AD62C6" w:rsidP="00AD62C6">
      <w:pPr>
        <w:rPr>
          <w:lang w:eastAsia="en-US"/>
        </w:rPr>
      </w:pPr>
    </w:p>
    <w:p w14:paraId="67FED231" w14:textId="77777777" w:rsidR="00AD62C6" w:rsidRPr="00C31E24" w:rsidRDefault="00AD62C6" w:rsidP="00AD62C6">
      <w:pPr>
        <w:pStyle w:val="TH"/>
      </w:pPr>
      <w:r w:rsidRPr="00C31E24">
        <w:t>Table 6.1.4.2.3.3-10: SIP NOTIFY (step 4, Table 6.1.4.2.3.2-1; step 6, TS 36.579-1 [2] Table 5.3.34.3-1)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6C98294B"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35D2A1DB" w14:textId="77777777" w:rsidR="00AD62C6" w:rsidRPr="00C31E24" w:rsidRDefault="00AD62C6">
            <w:pPr>
              <w:pStyle w:val="TAL"/>
              <w:spacing w:line="256" w:lineRule="auto"/>
            </w:pPr>
            <w:r w:rsidRPr="00C31E24">
              <w:t>Derivation Path: TS 36.579-1 [2], Table 5.5.2.8-1, condition PRESENCE-EVENT</w:t>
            </w:r>
          </w:p>
        </w:tc>
      </w:tr>
      <w:tr w:rsidR="00AD62C6" w:rsidRPr="00C31E24" w14:paraId="7EBA8AC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475212D" w14:textId="77777777" w:rsidR="00AD62C6" w:rsidRPr="00C31E24" w:rsidRDefault="00AD62C6">
            <w:pPr>
              <w:pStyle w:val="TAH"/>
              <w:spacing w:line="256" w:lineRule="auto"/>
            </w:pPr>
            <w:r w:rsidRPr="00C31E2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3C8689CC"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106137C5"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7CA5402D"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hideMark/>
          </w:tcPr>
          <w:p w14:paraId="6A9C06B7" w14:textId="77777777" w:rsidR="00AD62C6" w:rsidRPr="00C31E24" w:rsidRDefault="00AD62C6">
            <w:pPr>
              <w:pStyle w:val="TAH"/>
              <w:spacing w:line="256" w:lineRule="auto"/>
            </w:pPr>
            <w:r w:rsidRPr="00C31E24">
              <w:t>Condition</w:t>
            </w:r>
          </w:p>
        </w:tc>
      </w:tr>
      <w:tr w:rsidR="00AD62C6" w:rsidRPr="00C31E24" w14:paraId="1AB7E155"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56B98AA" w14:textId="77777777" w:rsidR="00AD62C6" w:rsidRPr="00C31E24" w:rsidRDefault="00AD62C6">
            <w:pPr>
              <w:pStyle w:val="TAL"/>
              <w:spacing w:line="256" w:lineRule="auto"/>
              <w:rPr>
                <w:b/>
                <w:bCs/>
              </w:rPr>
            </w:pPr>
            <w:r w:rsidRPr="00C31E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1BCC829C"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0FBB4DC7"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FA37A20"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5D90E541" w14:textId="77777777" w:rsidR="00AD62C6" w:rsidRPr="00C31E24" w:rsidRDefault="00AD62C6">
            <w:pPr>
              <w:pStyle w:val="TAL"/>
              <w:spacing w:line="256" w:lineRule="auto"/>
            </w:pPr>
          </w:p>
        </w:tc>
      </w:tr>
      <w:tr w:rsidR="00AD62C6" w:rsidRPr="00C31E24" w14:paraId="4DD10EDA"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B4C30E1" w14:textId="77777777" w:rsidR="00AD62C6" w:rsidRPr="00C31E24" w:rsidRDefault="00AD62C6">
            <w:pPr>
              <w:pStyle w:val="TAL"/>
              <w:spacing w:line="256" w:lineRule="auto"/>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54FBE7A7"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hideMark/>
          </w:tcPr>
          <w:p w14:paraId="5EF2C92F" w14:textId="77777777" w:rsidR="00AD62C6" w:rsidRPr="00C31E24" w:rsidRDefault="00AD62C6">
            <w:pPr>
              <w:pStyle w:val="TAL"/>
              <w:spacing w:line="256" w:lineRule="auto"/>
              <w:rPr>
                <w:b/>
                <w:bCs/>
              </w:rPr>
            </w:pPr>
            <w:r w:rsidRPr="00C31E24">
              <w:rPr>
                <w:b/>
                <w:bCs/>
              </w:rPr>
              <w:t>PIDF</w:t>
            </w:r>
          </w:p>
        </w:tc>
        <w:tc>
          <w:tcPr>
            <w:tcW w:w="1418" w:type="dxa"/>
            <w:tcBorders>
              <w:top w:val="single" w:sz="4" w:space="0" w:color="auto"/>
              <w:left w:val="single" w:sz="4" w:space="0" w:color="auto"/>
              <w:bottom w:val="single" w:sz="4" w:space="0" w:color="auto"/>
              <w:right w:val="single" w:sz="4" w:space="0" w:color="auto"/>
            </w:tcBorders>
          </w:tcPr>
          <w:p w14:paraId="231CEFE9"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282C7D56" w14:textId="77777777" w:rsidR="00AD62C6" w:rsidRPr="00C31E24" w:rsidRDefault="00AD62C6">
            <w:pPr>
              <w:pStyle w:val="TAL"/>
              <w:spacing w:line="256" w:lineRule="auto"/>
            </w:pPr>
          </w:p>
        </w:tc>
      </w:tr>
      <w:tr w:rsidR="00AD62C6" w:rsidRPr="00C31E24" w14:paraId="2DF9206B"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6833AD64" w14:textId="77777777" w:rsidR="00AD62C6" w:rsidRPr="00C31E24" w:rsidRDefault="00AD62C6">
            <w:pPr>
              <w:pStyle w:val="TAL"/>
              <w:spacing w:line="256" w:lineRule="auto"/>
            </w:pPr>
            <w:r w:rsidRPr="00C31E2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8FBA42" w14:textId="77777777" w:rsidR="00AD62C6" w:rsidRPr="00C31E24" w:rsidRDefault="00AD62C6">
            <w:pPr>
              <w:pStyle w:val="TAL"/>
              <w:spacing w:line="256" w:lineRule="auto"/>
            </w:pPr>
            <w:r w:rsidRPr="00C31E24">
              <w:t>PIDF as described in Table 6.1.4.2.3.3-11</w:t>
            </w:r>
          </w:p>
        </w:tc>
        <w:tc>
          <w:tcPr>
            <w:tcW w:w="2126" w:type="dxa"/>
            <w:tcBorders>
              <w:top w:val="single" w:sz="4" w:space="0" w:color="auto"/>
              <w:left w:val="single" w:sz="4" w:space="0" w:color="auto"/>
              <w:bottom w:val="single" w:sz="4" w:space="0" w:color="auto"/>
              <w:right w:val="single" w:sz="4" w:space="0" w:color="auto"/>
            </w:tcBorders>
          </w:tcPr>
          <w:p w14:paraId="21E94328"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CC20C75"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0B649D74" w14:textId="77777777" w:rsidR="00AD62C6" w:rsidRPr="00C31E24" w:rsidRDefault="00AD62C6">
            <w:pPr>
              <w:pStyle w:val="TAL"/>
              <w:spacing w:line="256" w:lineRule="auto"/>
            </w:pPr>
          </w:p>
        </w:tc>
      </w:tr>
    </w:tbl>
    <w:p w14:paraId="495D61F7" w14:textId="77777777" w:rsidR="00AD62C6" w:rsidRPr="00C31E24" w:rsidRDefault="00AD62C6" w:rsidP="00AD62C6">
      <w:pPr>
        <w:rPr>
          <w:lang w:eastAsia="en-US"/>
        </w:rPr>
      </w:pPr>
    </w:p>
    <w:p w14:paraId="1E842A4F" w14:textId="77777777" w:rsidR="00AD62C6" w:rsidRPr="00C31E24" w:rsidRDefault="00AD62C6" w:rsidP="00AD62C6">
      <w:pPr>
        <w:pStyle w:val="TH"/>
      </w:pPr>
      <w:r w:rsidRPr="00C31E24">
        <w:t xml:space="preserve">Table 6.1.4.2.3.3-11: </w:t>
      </w:r>
      <w:r w:rsidRPr="00C31E24">
        <w:rPr>
          <w:lang w:eastAsia="ko-KR"/>
        </w:rPr>
        <w:t>PIDF in SIP NOTIFY</w:t>
      </w:r>
      <w:r w:rsidRPr="00C31E24">
        <w:t xml:space="preserve"> (Table 6.1.4.2.3.3-10)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75DC108B"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4F57C98D" w14:textId="77777777" w:rsidR="00AD62C6" w:rsidRPr="00C31E24" w:rsidRDefault="00AD62C6">
            <w:pPr>
              <w:pStyle w:val="TAL"/>
              <w:spacing w:line="256" w:lineRule="auto"/>
            </w:pPr>
            <w:r w:rsidRPr="00C31E24">
              <w:t>Derivation Path: TS 36.579-1 [2], Table 5.5.3.5.2-2</w:t>
            </w:r>
          </w:p>
        </w:tc>
      </w:tr>
      <w:tr w:rsidR="00AD62C6" w:rsidRPr="00C31E24" w14:paraId="664FAE75"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6739B09" w14:textId="77777777" w:rsidR="00AD62C6" w:rsidRPr="00C31E24" w:rsidRDefault="00AD62C6">
            <w:pPr>
              <w:pStyle w:val="TAH"/>
              <w:spacing w:line="256" w:lineRule="auto"/>
            </w:pPr>
            <w:r w:rsidRPr="00C31E2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C0F6988"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26506844"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75BCB4DE"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hideMark/>
          </w:tcPr>
          <w:p w14:paraId="6373A361" w14:textId="77777777" w:rsidR="00AD62C6" w:rsidRPr="00C31E24" w:rsidRDefault="00AD62C6">
            <w:pPr>
              <w:pStyle w:val="TAH"/>
              <w:spacing w:line="256" w:lineRule="auto"/>
            </w:pPr>
            <w:r w:rsidRPr="00C31E24">
              <w:t>Condition</w:t>
            </w:r>
          </w:p>
        </w:tc>
      </w:tr>
      <w:tr w:rsidR="00AD62C6" w:rsidRPr="00C31E24" w14:paraId="193C5E16"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19E49FC3" w14:textId="77777777" w:rsidR="00AD62C6" w:rsidRPr="00C31E24" w:rsidRDefault="00AD62C6">
            <w:pPr>
              <w:pStyle w:val="TAL"/>
              <w:spacing w:line="256" w:lineRule="auto"/>
            </w:pPr>
            <w:r w:rsidRPr="00C31E24">
              <w:t>presence</w:t>
            </w:r>
          </w:p>
        </w:tc>
        <w:tc>
          <w:tcPr>
            <w:tcW w:w="2126" w:type="dxa"/>
            <w:tcBorders>
              <w:top w:val="single" w:sz="4" w:space="0" w:color="auto"/>
              <w:left w:val="single" w:sz="4" w:space="0" w:color="auto"/>
              <w:bottom w:val="single" w:sz="4" w:space="0" w:color="auto"/>
              <w:right w:val="single" w:sz="4" w:space="0" w:color="auto"/>
            </w:tcBorders>
          </w:tcPr>
          <w:p w14:paraId="72D1CCD6"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75AC1524"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5B3F964"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44736026" w14:textId="77777777" w:rsidR="00AD62C6" w:rsidRPr="00C31E24" w:rsidRDefault="00AD62C6">
            <w:pPr>
              <w:pStyle w:val="TAL"/>
              <w:spacing w:line="256" w:lineRule="auto"/>
            </w:pPr>
          </w:p>
        </w:tc>
      </w:tr>
      <w:tr w:rsidR="00AD62C6" w:rsidRPr="00C31E24" w14:paraId="1D3CBF68"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3BF22206" w14:textId="77777777" w:rsidR="00AD62C6" w:rsidRPr="00C31E24" w:rsidRDefault="00AD62C6">
            <w:pPr>
              <w:pStyle w:val="TAL"/>
              <w:spacing w:line="256" w:lineRule="auto"/>
            </w:pPr>
            <w:r w:rsidRPr="00C31E24">
              <w:t xml:space="preserve">  tuple</w:t>
            </w:r>
          </w:p>
        </w:tc>
        <w:tc>
          <w:tcPr>
            <w:tcW w:w="2126" w:type="dxa"/>
            <w:tcBorders>
              <w:top w:val="single" w:sz="4" w:space="0" w:color="auto"/>
              <w:left w:val="single" w:sz="4" w:space="0" w:color="auto"/>
              <w:bottom w:val="single" w:sz="4" w:space="0" w:color="auto"/>
              <w:right w:val="single" w:sz="4" w:space="0" w:color="auto"/>
            </w:tcBorders>
          </w:tcPr>
          <w:p w14:paraId="53100437"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287E8920"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95F4D9F"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78317AB1" w14:textId="77777777" w:rsidR="00AD62C6" w:rsidRPr="00C31E24" w:rsidRDefault="00AD62C6">
            <w:pPr>
              <w:pStyle w:val="TAL"/>
              <w:spacing w:line="256" w:lineRule="auto"/>
            </w:pPr>
          </w:p>
        </w:tc>
      </w:tr>
      <w:tr w:rsidR="00AD62C6" w:rsidRPr="00C31E24" w14:paraId="1BD0F2FE"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3E87A9DC" w14:textId="77777777" w:rsidR="00AD62C6" w:rsidRPr="00C31E24" w:rsidRDefault="00AD62C6">
            <w:pPr>
              <w:pStyle w:val="TAL"/>
              <w:spacing w:line="256" w:lineRule="auto"/>
            </w:pPr>
            <w:r w:rsidRPr="00C31E24">
              <w:t xml:space="preserve">    status</w:t>
            </w:r>
          </w:p>
        </w:tc>
        <w:tc>
          <w:tcPr>
            <w:tcW w:w="2126" w:type="dxa"/>
            <w:tcBorders>
              <w:top w:val="single" w:sz="4" w:space="0" w:color="auto"/>
              <w:left w:val="single" w:sz="4" w:space="0" w:color="auto"/>
              <w:bottom w:val="single" w:sz="4" w:space="0" w:color="auto"/>
              <w:right w:val="single" w:sz="4" w:space="0" w:color="auto"/>
            </w:tcBorders>
            <w:hideMark/>
          </w:tcPr>
          <w:p w14:paraId="758C35C9" w14:textId="77777777" w:rsidR="00AD62C6" w:rsidRPr="00C31E24" w:rsidRDefault="00AD62C6">
            <w:pPr>
              <w:pStyle w:val="TAL"/>
              <w:spacing w:line="256" w:lineRule="auto"/>
            </w:pPr>
            <w:r w:rsidRPr="00C31E24">
              <w:t>not present</w:t>
            </w:r>
          </w:p>
        </w:tc>
        <w:tc>
          <w:tcPr>
            <w:tcW w:w="2126" w:type="dxa"/>
            <w:tcBorders>
              <w:top w:val="single" w:sz="4" w:space="0" w:color="auto"/>
              <w:left w:val="single" w:sz="4" w:space="0" w:color="auto"/>
              <w:bottom w:val="single" w:sz="4" w:space="0" w:color="auto"/>
              <w:right w:val="single" w:sz="4" w:space="0" w:color="auto"/>
            </w:tcBorders>
          </w:tcPr>
          <w:p w14:paraId="1EF84A32"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643227A"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488E72A5" w14:textId="77777777" w:rsidR="00AD62C6" w:rsidRPr="00C31E24" w:rsidRDefault="00AD62C6">
            <w:pPr>
              <w:pStyle w:val="TAL"/>
              <w:spacing w:line="256" w:lineRule="auto"/>
            </w:pPr>
          </w:p>
        </w:tc>
      </w:tr>
      <w:tr w:rsidR="00AD62C6" w:rsidRPr="00C31E24" w14:paraId="2EAA3A89"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3A06C5F4" w14:textId="77777777" w:rsidR="00AD62C6" w:rsidRPr="00C31E24" w:rsidRDefault="00AD62C6">
            <w:pPr>
              <w:pStyle w:val="TAL"/>
              <w:spacing w:line="256" w:lineRule="auto"/>
            </w:pPr>
            <w:r w:rsidRPr="00C31E24">
              <w:t>..p-id</w:t>
            </w:r>
          </w:p>
        </w:tc>
        <w:tc>
          <w:tcPr>
            <w:tcW w:w="2126" w:type="dxa"/>
            <w:tcBorders>
              <w:top w:val="single" w:sz="4" w:space="0" w:color="auto"/>
              <w:left w:val="single" w:sz="4" w:space="0" w:color="auto"/>
              <w:bottom w:val="single" w:sz="4" w:space="0" w:color="auto"/>
              <w:right w:val="single" w:sz="4" w:space="0" w:color="auto"/>
            </w:tcBorders>
            <w:hideMark/>
          </w:tcPr>
          <w:p w14:paraId="30E4E6A7" w14:textId="77777777" w:rsidR="00AD62C6" w:rsidRPr="00C31E24" w:rsidRDefault="00AD62C6">
            <w:pPr>
              <w:pStyle w:val="TAL"/>
              <w:spacing w:line="256" w:lineRule="auto"/>
            </w:pPr>
            <w:r w:rsidRPr="00C31E24">
              <w:t>same value as received in the corresponding SIP PUBLISH message</w:t>
            </w:r>
          </w:p>
        </w:tc>
        <w:tc>
          <w:tcPr>
            <w:tcW w:w="2126" w:type="dxa"/>
            <w:tcBorders>
              <w:top w:val="single" w:sz="4" w:space="0" w:color="auto"/>
              <w:left w:val="single" w:sz="4" w:space="0" w:color="auto"/>
              <w:bottom w:val="single" w:sz="4" w:space="0" w:color="auto"/>
              <w:right w:val="single" w:sz="4" w:space="0" w:color="auto"/>
            </w:tcBorders>
          </w:tcPr>
          <w:p w14:paraId="5871534F"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E95D1D9"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24A024A3" w14:textId="77777777" w:rsidR="00AD62C6" w:rsidRPr="00C31E24" w:rsidRDefault="00AD62C6">
            <w:pPr>
              <w:pStyle w:val="TAL"/>
              <w:spacing w:line="256" w:lineRule="auto"/>
            </w:pPr>
          </w:p>
        </w:tc>
      </w:tr>
    </w:tbl>
    <w:p w14:paraId="539471E2" w14:textId="77777777" w:rsidR="00AD62C6" w:rsidRPr="00C31E24" w:rsidRDefault="00AD62C6" w:rsidP="00AD62C6">
      <w:pPr>
        <w:rPr>
          <w:lang w:eastAsia="en-US"/>
        </w:rPr>
      </w:pPr>
    </w:p>
    <w:p w14:paraId="00E1DC53" w14:textId="77777777" w:rsidR="00AD62C6" w:rsidRPr="00C31E24" w:rsidRDefault="00AD62C6" w:rsidP="00AD62C6">
      <w:pPr>
        <w:pStyle w:val="TH"/>
      </w:pPr>
      <w:r w:rsidRPr="00C31E24">
        <w:t>Table 6.1.4.2.3.3-12: SIP MESSAGE (Step 6, Table 6.1.4.2.3.2-1; step 2, TS 36.579-1 [2] Table 5.3.33.3-1)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D62C6" w:rsidRPr="00C31E24" w14:paraId="401E28FC" w14:textId="77777777" w:rsidTr="00AD62C6">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3CDFADF" w14:textId="77777777" w:rsidR="00AD62C6" w:rsidRPr="00C31E24" w:rsidRDefault="00AD62C6">
            <w:pPr>
              <w:pStyle w:val="TAL"/>
              <w:spacing w:line="256" w:lineRule="auto"/>
            </w:pPr>
            <w:r w:rsidRPr="00C31E24">
              <w:t>Derivation Path: TS 36.579-1 [2], Table 5.5.2.7.2-1</w:t>
            </w:r>
          </w:p>
        </w:tc>
      </w:tr>
      <w:tr w:rsidR="00AD62C6" w:rsidRPr="00C31E24" w14:paraId="1664F54E"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017272F" w14:textId="77777777" w:rsidR="00AD62C6" w:rsidRPr="00C31E24" w:rsidRDefault="00AD62C6">
            <w:pPr>
              <w:pStyle w:val="TAH"/>
              <w:spacing w:line="256" w:lineRule="auto"/>
            </w:pPr>
            <w:r w:rsidRPr="00C31E24">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73471588" w14:textId="77777777" w:rsidR="00AD62C6" w:rsidRPr="00C31E24" w:rsidRDefault="00AD62C6">
            <w:pPr>
              <w:pStyle w:val="TAH"/>
              <w:spacing w:line="256" w:lineRule="auto"/>
            </w:pPr>
            <w:r w:rsidRPr="00C31E24">
              <w:t>Value/remark</w:t>
            </w:r>
          </w:p>
        </w:tc>
        <w:tc>
          <w:tcPr>
            <w:tcW w:w="2127" w:type="dxa"/>
            <w:tcBorders>
              <w:top w:val="single" w:sz="4" w:space="0" w:color="auto"/>
              <w:left w:val="single" w:sz="4" w:space="0" w:color="auto"/>
              <w:bottom w:val="single" w:sz="4" w:space="0" w:color="auto"/>
              <w:right w:val="single" w:sz="4" w:space="0" w:color="auto"/>
            </w:tcBorders>
            <w:hideMark/>
          </w:tcPr>
          <w:p w14:paraId="0911EBFC" w14:textId="77777777" w:rsidR="00AD62C6" w:rsidRPr="00C31E24" w:rsidRDefault="00AD62C6">
            <w:pPr>
              <w:pStyle w:val="TAH"/>
              <w:spacing w:line="256" w:lineRule="auto"/>
            </w:pPr>
            <w:r w:rsidRPr="00C31E24">
              <w:t>Comment</w:t>
            </w:r>
          </w:p>
        </w:tc>
        <w:tc>
          <w:tcPr>
            <w:tcW w:w="1419" w:type="dxa"/>
            <w:tcBorders>
              <w:top w:val="single" w:sz="4" w:space="0" w:color="auto"/>
              <w:left w:val="single" w:sz="4" w:space="0" w:color="auto"/>
              <w:bottom w:val="single" w:sz="4" w:space="0" w:color="auto"/>
              <w:right w:val="single" w:sz="4" w:space="0" w:color="auto"/>
            </w:tcBorders>
            <w:hideMark/>
          </w:tcPr>
          <w:p w14:paraId="0F96D37A"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283BBA40" w14:textId="77777777" w:rsidR="00AD62C6" w:rsidRPr="00C31E24" w:rsidRDefault="00AD62C6">
            <w:pPr>
              <w:pStyle w:val="TAH"/>
              <w:spacing w:line="256" w:lineRule="auto"/>
            </w:pPr>
            <w:r w:rsidRPr="00C31E24">
              <w:t>Condition</w:t>
            </w:r>
          </w:p>
        </w:tc>
      </w:tr>
      <w:tr w:rsidR="00AD62C6" w:rsidRPr="00C31E24" w14:paraId="663EC8F1"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3A2372D3" w14:textId="77777777" w:rsidR="00AD62C6" w:rsidRPr="00C31E24" w:rsidRDefault="00AD62C6">
            <w:pPr>
              <w:pStyle w:val="TAL"/>
              <w:spacing w:line="256" w:lineRule="auto"/>
              <w:rPr>
                <w:b/>
                <w:bCs/>
              </w:rPr>
            </w:pPr>
            <w:r w:rsidRPr="00C31E24">
              <w:rPr>
                <w:b/>
                <w:bCs/>
              </w:rPr>
              <w:t>P-Asserted-Identity</w:t>
            </w:r>
          </w:p>
        </w:tc>
        <w:tc>
          <w:tcPr>
            <w:tcW w:w="2129" w:type="dxa"/>
            <w:tcBorders>
              <w:top w:val="single" w:sz="4" w:space="0" w:color="auto"/>
              <w:left w:val="single" w:sz="4" w:space="0" w:color="auto"/>
              <w:bottom w:val="single" w:sz="4" w:space="0" w:color="auto"/>
              <w:right w:val="single" w:sz="4" w:space="0" w:color="auto"/>
            </w:tcBorders>
          </w:tcPr>
          <w:p w14:paraId="7CF8D90C" w14:textId="77777777" w:rsidR="00AD62C6" w:rsidRPr="00C31E24" w:rsidRDefault="00AD62C6">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1AB9DBD"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FCF4994"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2E469E97" w14:textId="77777777" w:rsidR="00AD62C6" w:rsidRPr="00C31E24" w:rsidRDefault="00AD62C6">
            <w:pPr>
              <w:pStyle w:val="TAL"/>
              <w:spacing w:line="256" w:lineRule="auto"/>
            </w:pPr>
          </w:p>
        </w:tc>
      </w:tr>
      <w:tr w:rsidR="00AD62C6" w:rsidRPr="00C31E24" w14:paraId="6A4FA8AA"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11AFA756" w14:textId="77777777" w:rsidR="00AD62C6" w:rsidRPr="00C31E24" w:rsidRDefault="00AD62C6">
            <w:pPr>
              <w:pStyle w:val="TAL"/>
              <w:spacing w:line="256" w:lineRule="auto"/>
            </w:pPr>
            <w:r w:rsidRPr="00C31E24">
              <w:t xml:space="preserve">  name-addr</w:t>
            </w:r>
          </w:p>
        </w:tc>
        <w:tc>
          <w:tcPr>
            <w:tcW w:w="2129" w:type="dxa"/>
            <w:tcBorders>
              <w:top w:val="single" w:sz="4" w:space="0" w:color="auto"/>
              <w:left w:val="single" w:sz="4" w:space="0" w:color="auto"/>
              <w:bottom w:val="single" w:sz="4" w:space="0" w:color="auto"/>
              <w:right w:val="single" w:sz="4" w:space="0" w:color="auto"/>
            </w:tcBorders>
            <w:hideMark/>
          </w:tcPr>
          <w:p w14:paraId="1AB3434B" w14:textId="77777777" w:rsidR="00AD62C6" w:rsidRPr="00C31E24" w:rsidRDefault="00AD62C6">
            <w:pPr>
              <w:pStyle w:val="TAL"/>
              <w:spacing w:line="256" w:lineRule="auto"/>
            </w:pPr>
            <w:r w:rsidRPr="00C31E24">
              <w:t>px_MCVideo_ID_User_B</w:t>
            </w:r>
          </w:p>
        </w:tc>
        <w:tc>
          <w:tcPr>
            <w:tcW w:w="2127" w:type="dxa"/>
            <w:tcBorders>
              <w:top w:val="single" w:sz="4" w:space="0" w:color="auto"/>
              <w:left w:val="single" w:sz="4" w:space="0" w:color="auto"/>
              <w:bottom w:val="single" w:sz="4" w:space="0" w:color="auto"/>
              <w:right w:val="single" w:sz="4" w:space="0" w:color="auto"/>
            </w:tcBorders>
          </w:tcPr>
          <w:p w14:paraId="6A295ECC"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026AE0C"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76EFD873" w14:textId="77777777" w:rsidR="00AD62C6" w:rsidRPr="00C31E24" w:rsidRDefault="00AD62C6">
            <w:pPr>
              <w:pStyle w:val="TAL"/>
              <w:spacing w:line="256" w:lineRule="auto"/>
            </w:pPr>
          </w:p>
        </w:tc>
      </w:tr>
      <w:tr w:rsidR="00AD62C6" w:rsidRPr="00C31E24" w14:paraId="3C01346F"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066963" w14:textId="77777777" w:rsidR="00AD62C6" w:rsidRPr="00C31E24" w:rsidRDefault="00AD62C6">
            <w:pPr>
              <w:pStyle w:val="TAL"/>
              <w:spacing w:line="256" w:lineRule="auto"/>
              <w:rPr>
                <w:b/>
                <w:bCs/>
              </w:rPr>
            </w:pPr>
            <w:r w:rsidRPr="00C31E24">
              <w:rPr>
                <w:b/>
                <w:bCs/>
              </w:rPr>
              <w:t>Message-body</w:t>
            </w:r>
          </w:p>
        </w:tc>
        <w:tc>
          <w:tcPr>
            <w:tcW w:w="2129" w:type="dxa"/>
            <w:tcBorders>
              <w:top w:val="single" w:sz="4" w:space="0" w:color="auto"/>
              <w:left w:val="single" w:sz="4" w:space="0" w:color="auto"/>
              <w:bottom w:val="single" w:sz="4" w:space="0" w:color="auto"/>
              <w:right w:val="single" w:sz="4" w:space="0" w:color="auto"/>
            </w:tcBorders>
          </w:tcPr>
          <w:p w14:paraId="4A05B675" w14:textId="77777777" w:rsidR="00AD62C6" w:rsidRPr="00C31E24" w:rsidRDefault="00AD62C6">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583588E2"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18D132E6"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2C9A7181" w14:textId="77777777" w:rsidR="00AD62C6" w:rsidRPr="00C31E24" w:rsidRDefault="00AD62C6">
            <w:pPr>
              <w:pStyle w:val="TAL"/>
              <w:spacing w:line="256" w:lineRule="auto"/>
            </w:pPr>
          </w:p>
        </w:tc>
      </w:tr>
      <w:tr w:rsidR="00AD62C6" w:rsidRPr="00C31E24" w14:paraId="5A1B4DD7"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1545669C" w14:textId="77777777" w:rsidR="00AD62C6" w:rsidRPr="00C31E24" w:rsidRDefault="00AD62C6">
            <w:pPr>
              <w:pStyle w:val="TAL"/>
              <w:spacing w:line="256" w:lineRule="auto"/>
            </w:pPr>
            <w:r w:rsidRPr="00C31E24">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27E31CF" w14:textId="77777777" w:rsidR="00AD62C6" w:rsidRPr="00C31E24" w:rsidRDefault="00AD62C6">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5E49A272" w14:textId="77777777" w:rsidR="00AD62C6" w:rsidRPr="00C31E24" w:rsidRDefault="00AD62C6">
            <w:pPr>
              <w:pStyle w:val="TAL"/>
              <w:spacing w:line="256" w:lineRule="auto"/>
              <w:rPr>
                <w:b/>
                <w:bCs/>
              </w:rPr>
            </w:pPr>
            <w:r w:rsidRPr="00C31E24">
              <w:rPr>
                <w:b/>
                <w:bCs/>
              </w:rPr>
              <w:t>MCVideo Info</w:t>
            </w:r>
          </w:p>
        </w:tc>
        <w:tc>
          <w:tcPr>
            <w:tcW w:w="1419" w:type="dxa"/>
            <w:tcBorders>
              <w:top w:val="single" w:sz="4" w:space="0" w:color="auto"/>
              <w:left w:val="single" w:sz="4" w:space="0" w:color="auto"/>
              <w:bottom w:val="single" w:sz="4" w:space="0" w:color="auto"/>
              <w:right w:val="single" w:sz="4" w:space="0" w:color="auto"/>
            </w:tcBorders>
          </w:tcPr>
          <w:p w14:paraId="49E9DDDC"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2BF110B9" w14:textId="77777777" w:rsidR="00AD62C6" w:rsidRPr="00C31E24" w:rsidRDefault="00AD62C6">
            <w:pPr>
              <w:pStyle w:val="TAL"/>
              <w:spacing w:line="256" w:lineRule="auto"/>
            </w:pPr>
          </w:p>
        </w:tc>
      </w:tr>
      <w:tr w:rsidR="00AD62C6" w:rsidRPr="00C31E24" w14:paraId="2E4508B5"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648619A1" w14:textId="77777777" w:rsidR="00AD62C6" w:rsidRPr="00C31E24" w:rsidRDefault="00AD62C6">
            <w:pPr>
              <w:pStyle w:val="TAL"/>
              <w:spacing w:line="256" w:lineRule="auto"/>
            </w:pPr>
            <w:r w:rsidRPr="00C31E24">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07921E3E" w14:textId="77777777" w:rsidR="00AD62C6" w:rsidRPr="00C31E24" w:rsidRDefault="00AD62C6">
            <w:pPr>
              <w:pStyle w:val="TAL"/>
              <w:spacing w:line="256" w:lineRule="auto"/>
            </w:pPr>
            <w:r w:rsidRPr="00C31E24">
              <w:t>MCVideo-Info as described in Table 6.1.4.2.3.3-13</w:t>
            </w:r>
          </w:p>
        </w:tc>
        <w:tc>
          <w:tcPr>
            <w:tcW w:w="2127" w:type="dxa"/>
            <w:tcBorders>
              <w:top w:val="single" w:sz="4" w:space="0" w:color="auto"/>
              <w:left w:val="single" w:sz="4" w:space="0" w:color="auto"/>
              <w:bottom w:val="single" w:sz="4" w:space="0" w:color="auto"/>
              <w:right w:val="single" w:sz="4" w:space="0" w:color="auto"/>
            </w:tcBorders>
          </w:tcPr>
          <w:p w14:paraId="0B9EE175"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693BEA11"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3A8F8098" w14:textId="77777777" w:rsidR="00AD62C6" w:rsidRPr="00C31E24" w:rsidRDefault="00AD62C6">
            <w:pPr>
              <w:pStyle w:val="TAL"/>
              <w:spacing w:line="256" w:lineRule="auto"/>
            </w:pPr>
          </w:p>
        </w:tc>
      </w:tr>
    </w:tbl>
    <w:p w14:paraId="296BD827" w14:textId="77777777" w:rsidR="00AD62C6" w:rsidRPr="00C31E24" w:rsidRDefault="00AD62C6" w:rsidP="00AD62C6">
      <w:pPr>
        <w:rPr>
          <w:lang w:eastAsia="en-US"/>
        </w:rPr>
      </w:pPr>
    </w:p>
    <w:p w14:paraId="29502630" w14:textId="77777777" w:rsidR="00AD62C6" w:rsidRPr="00C31E24" w:rsidRDefault="00AD62C6" w:rsidP="00AD62C6">
      <w:pPr>
        <w:pStyle w:val="TH"/>
      </w:pPr>
      <w:r w:rsidRPr="00C31E24">
        <w:t>Table 6.1.4.2.3.3-13: MCVideo-Info in SIP MESSAGE (Table 6.1.4.2.3.3-12)</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D62C6" w:rsidRPr="00C31E24" w14:paraId="5E3FEA05" w14:textId="77777777" w:rsidTr="00AD62C6">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2D5C700" w14:textId="77777777" w:rsidR="00AD62C6" w:rsidRPr="00C31E24" w:rsidRDefault="00AD62C6">
            <w:pPr>
              <w:pStyle w:val="TAL"/>
              <w:spacing w:line="256" w:lineRule="auto"/>
            </w:pPr>
            <w:r w:rsidRPr="00C31E24">
              <w:t>Derivation Path: TS 36.579-1 [2], Table 5.5.3.2.2-2</w:t>
            </w:r>
          </w:p>
        </w:tc>
      </w:tr>
      <w:tr w:rsidR="00AD62C6" w:rsidRPr="00C31E24" w14:paraId="7DF95E45"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5501A34D" w14:textId="77777777" w:rsidR="00AD62C6" w:rsidRPr="00C31E24" w:rsidRDefault="00AD62C6">
            <w:pPr>
              <w:pStyle w:val="TAH"/>
              <w:spacing w:line="256" w:lineRule="auto"/>
            </w:pPr>
            <w:r w:rsidRPr="00C31E24">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3AE29784"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21DB74ED"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7B2176FE" w14:textId="77777777" w:rsidR="00AD62C6" w:rsidRPr="00C31E24" w:rsidRDefault="00AD62C6">
            <w:pPr>
              <w:pStyle w:val="TAH"/>
              <w:spacing w:line="256" w:lineRule="auto"/>
            </w:pPr>
            <w:r w:rsidRPr="00C31E24">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4DDEF8BE" w14:textId="77777777" w:rsidR="00AD62C6" w:rsidRPr="00C31E24" w:rsidRDefault="00AD62C6">
            <w:pPr>
              <w:pStyle w:val="TAH"/>
              <w:spacing w:line="256" w:lineRule="auto"/>
            </w:pPr>
            <w:r w:rsidRPr="00C31E24">
              <w:t>Condition</w:t>
            </w:r>
          </w:p>
        </w:tc>
      </w:tr>
      <w:tr w:rsidR="00AD62C6" w:rsidRPr="00C31E24" w14:paraId="08797C7E"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62A287AF" w14:textId="77777777" w:rsidR="00AD62C6" w:rsidRPr="00C31E24" w:rsidRDefault="00AD62C6">
            <w:pPr>
              <w:pStyle w:val="TAL"/>
              <w:spacing w:line="256" w:lineRule="auto"/>
            </w:pPr>
            <w:r w:rsidRPr="00C31E24">
              <w:t>mcvideoinfo</w:t>
            </w:r>
          </w:p>
        </w:tc>
        <w:tc>
          <w:tcPr>
            <w:tcW w:w="2128" w:type="dxa"/>
            <w:tcBorders>
              <w:top w:val="single" w:sz="4" w:space="0" w:color="auto"/>
              <w:left w:val="single" w:sz="4" w:space="0" w:color="auto"/>
              <w:bottom w:val="single" w:sz="4" w:space="0" w:color="auto"/>
              <w:right w:val="single" w:sz="4" w:space="0" w:color="auto"/>
            </w:tcBorders>
          </w:tcPr>
          <w:p w14:paraId="103C1FEA"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6DA11797"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812F5EA" w14:textId="77777777" w:rsidR="00AD62C6" w:rsidRPr="00C31E24" w:rsidRDefault="00AD62C6">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vAlign w:val="bottom"/>
          </w:tcPr>
          <w:p w14:paraId="6A70E7CC" w14:textId="77777777" w:rsidR="00AD62C6" w:rsidRPr="00C31E24" w:rsidRDefault="00AD62C6">
            <w:pPr>
              <w:pStyle w:val="TAL"/>
              <w:spacing w:line="256" w:lineRule="auto"/>
            </w:pPr>
          </w:p>
        </w:tc>
      </w:tr>
      <w:tr w:rsidR="00AD62C6" w:rsidRPr="00C31E24" w14:paraId="4854EA9A"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37A99928" w14:textId="77777777" w:rsidR="00AD62C6" w:rsidRPr="00C31E24" w:rsidRDefault="00AD62C6">
            <w:pPr>
              <w:pStyle w:val="TAL"/>
              <w:spacing w:line="256" w:lineRule="auto"/>
            </w:pPr>
            <w:r w:rsidRPr="00C31E24">
              <w:t xml:space="preserve">  mcvideo-Params</w:t>
            </w:r>
          </w:p>
        </w:tc>
        <w:tc>
          <w:tcPr>
            <w:tcW w:w="2128" w:type="dxa"/>
            <w:tcBorders>
              <w:top w:val="single" w:sz="4" w:space="0" w:color="auto"/>
              <w:left w:val="single" w:sz="4" w:space="0" w:color="auto"/>
              <w:bottom w:val="single" w:sz="4" w:space="0" w:color="auto"/>
              <w:right w:val="single" w:sz="4" w:space="0" w:color="auto"/>
            </w:tcBorders>
          </w:tcPr>
          <w:p w14:paraId="006573E5"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4F1BBBEE"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6058BF3" w14:textId="77777777" w:rsidR="00AD62C6" w:rsidRPr="00C31E24" w:rsidRDefault="00AD62C6">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DD6E67B" w14:textId="77777777" w:rsidR="00AD62C6" w:rsidRPr="00C31E24" w:rsidRDefault="00AD62C6">
            <w:pPr>
              <w:pStyle w:val="TAL"/>
              <w:spacing w:line="256" w:lineRule="auto"/>
            </w:pPr>
          </w:p>
        </w:tc>
      </w:tr>
      <w:tr w:rsidR="00AD62C6" w:rsidRPr="00C31E24" w14:paraId="430C54EE"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7CB901B0" w14:textId="77777777" w:rsidR="00AD62C6" w:rsidRPr="00C31E24" w:rsidRDefault="00AD62C6">
            <w:pPr>
              <w:pStyle w:val="TAL"/>
              <w:spacing w:line="256" w:lineRule="auto"/>
            </w:pPr>
            <w:r w:rsidRPr="00C31E24">
              <w:t xml:space="preserve">    mcvideo-calling-group-id</w:t>
            </w:r>
          </w:p>
        </w:tc>
        <w:tc>
          <w:tcPr>
            <w:tcW w:w="2128" w:type="dxa"/>
            <w:tcBorders>
              <w:top w:val="single" w:sz="4" w:space="0" w:color="auto"/>
              <w:left w:val="single" w:sz="4" w:space="0" w:color="auto"/>
              <w:bottom w:val="single" w:sz="4" w:space="0" w:color="auto"/>
              <w:right w:val="single" w:sz="4" w:space="0" w:color="auto"/>
            </w:tcBorders>
            <w:hideMark/>
          </w:tcPr>
          <w:p w14:paraId="6082C4C8" w14:textId="77777777" w:rsidR="00AD62C6" w:rsidRPr="00C31E24" w:rsidRDefault="00AD62C6">
            <w:pPr>
              <w:pStyle w:val="TAL"/>
              <w:spacing w:line="256" w:lineRule="auto"/>
            </w:pPr>
            <w:r w:rsidRPr="00C31E24">
              <w:t>px_MCVideo_Group_A_ID</w:t>
            </w:r>
          </w:p>
        </w:tc>
        <w:tc>
          <w:tcPr>
            <w:tcW w:w="2126" w:type="dxa"/>
            <w:tcBorders>
              <w:top w:val="single" w:sz="4" w:space="0" w:color="auto"/>
              <w:left w:val="single" w:sz="4" w:space="0" w:color="auto"/>
              <w:bottom w:val="single" w:sz="4" w:space="0" w:color="auto"/>
              <w:right w:val="single" w:sz="4" w:space="0" w:color="auto"/>
            </w:tcBorders>
          </w:tcPr>
          <w:p w14:paraId="13C412A3"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40BB2DB" w14:textId="77777777" w:rsidR="00AD62C6" w:rsidRPr="00C31E24" w:rsidRDefault="00AD62C6">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FD96BE1" w14:textId="77777777" w:rsidR="00AD62C6" w:rsidRPr="00C31E24" w:rsidRDefault="00AD62C6">
            <w:pPr>
              <w:pStyle w:val="TAL"/>
              <w:spacing w:line="256" w:lineRule="auto"/>
            </w:pPr>
          </w:p>
        </w:tc>
      </w:tr>
      <w:tr w:rsidR="00AD62C6" w:rsidRPr="00C31E24" w14:paraId="577D4DB4"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4B22FF29" w14:textId="77777777" w:rsidR="00AD62C6" w:rsidRPr="00C31E24" w:rsidRDefault="00AD62C6">
            <w:pPr>
              <w:pStyle w:val="TAL"/>
              <w:spacing w:line="256" w:lineRule="auto"/>
            </w:pPr>
            <w:r w:rsidRPr="00C31E24">
              <w:t xml:space="preserve">    anyExt</w:t>
            </w:r>
          </w:p>
        </w:tc>
        <w:tc>
          <w:tcPr>
            <w:tcW w:w="2128" w:type="dxa"/>
            <w:tcBorders>
              <w:top w:val="single" w:sz="4" w:space="0" w:color="auto"/>
              <w:left w:val="single" w:sz="4" w:space="0" w:color="auto"/>
              <w:bottom w:val="single" w:sz="4" w:space="0" w:color="auto"/>
              <w:right w:val="single" w:sz="4" w:space="0" w:color="auto"/>
            </w:tcBorders>
          </w:tcPr>
          <w:p w14:paraId="18A3936D"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565B73AB"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D71545F" w14:textId="77777777" w:rsidR="00AD62C6" w:rsidRPr="00C31E24" w:rsidRDefault="00AD62C6">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4FBE6D8B" w14:textId="77777777" w:rsidR="00AD62C6" w:rsidRPr="00C31E24" w:rsidRDefault="00AD62C6">
            <w:pPr>
              <w:pStyle w:val="TAL"/>
              <w:spacing w:line="256" w:lineRule="auto"/>
            </w:pPr>
          </w:p>
        </w:tc>
      </w:tr>
      <w:tr w:rsidR="00AD62C6" w:rsidRPr="00C31E24" w14:paraId="7D2F4D2D"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7D1AD4EB" w14:textId="77777777" w:rsidR="00AD62C6" w:rsidRPr="00C31E24" w:rsidRDefault="00AD62C6">
            <w:pPr>
              <w:pStyle w:val="TAL"/>
              <w:spacing w:line="256" w:lineRule="auto"/>
            </w:pPr>
            <w:r w:rsidRPr="00C31E24">
              <w:t xml:space="preserve">      mcvideo-request-uri</w:t>
            </w:r>
          </w:p>
        </w:tc>
        <w:tc>
          <w:tcPr>
            <w:tcW w:w="2128" w:type="dxa"/>
            <w:tcBorders>
              <w:top w:val="single" w:sz="4" w:space="0" w:color="auto"/>
              <w:left w:val="single" w:sz="4" w:space="0" w:color="auto"/>
              <w:bottom w:val="single" w:sz="4" w:space="0" w:color="auto"/>
              <w:right w:val="single" w:sz="4" w:space="0" w:color="auto"/>
            </w:tcBorders>
            <w:hideMark/>
          </w:tcPr>
          <w:p w14:paraId="0967361B" w14:textId="77777777" w:rsidR="00AD62C6" w:rsidRPr="00C31E24" w:rsidRDefault="00AD62C6">
            <w:pPr>
              <w:pStyle w:val="TAL"/>
              <w:spacing w:line="256" w:lineRule="auto"/>
            </w:pPr>
            <w:r w:rsidRPr="00C31E24">
              <w:t>px_MCVideo_Group_A_ID</w:t>
            </w:r>
          </w:p>
        </w:tc>
        <w:tc>
          <w:tcPr>
            <w:tcW w:w="2126" w:type="dxa"/>
            <w:tcBorders>
              <w:top w:val="single" w:sz="4" w:space="0" w:color="auto"/>
              <w:left w:val="single" w:sz="4" w:space="0" w:color="auto"/>
              <w:bottom w:val="single" w:sz="4" w:space="0" w:color="auto"/>
              <w:right w:val="single" w:sz="4" w:space="0" w:color="auto"/>
            </w:tcBorders>
            <w:hideMark/>
          </w:tcPr>
          <w:p w14:paraId="579371AA" w14:textId="77777777" w:rsidR="00AD62C6" w:rsidRPr="00C31E24" w:rsidRDefault="00AD62C6">
            <w:pPr>
              <w:pStyle w:val="TAL"/>
              <w:spacing w:line="256" w:lineRule="auto"/>
            </w:pPr>
            <w:r w:rsidRPr="00C31E24">
              <w:t>The MCVideo group identity to be selected by the targeted MCVideo user</w:t>
            </w:r>
          </w:p>
        </w:tc>
        <w:tc>
          <w:tcPr>
            <w:tcW w:w="1418" w:type="dxa"/>
            <w:tcBorders>
              <w:top w:val="single" w:sz="4" w:space="0" w:color="auto"/>
              <w:left w:val="single" w:sz="4" w:space="0" w:color="auto"/>
              <w:bottom w:val="single" w:sz="4" w:space="0" w:color="auto"/>
              <w:right w:val="single" w:sz="4" w:space="0" w:color="auto"/>
            </w:tcBorders>
          </w:tcPr>
          <w:p w14:paraId="4E7C6804" w14:textId="77777777" w:rsidR="00AD62C6" w:rsidRPr="00C31E24" w:rsidRDefault="00AD62C6">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15AF3274" w14:textId="77777777" w:rsidR="00AD62C6" w:rsidRPr="00C31E24" w:rsidRDefault="00AD62C6">
            <w:pPr>
              <w:pStyle w:val="TAL"/>
              <w:spacing w:line="256" w:lineRule="auto"/>
            </w:pPr>
          </w:p>
        </w:tc>
      </w:tr>
      <w:tr w:rsidR="00AD62C6" w:rsidRPr="00C31E24" w14:paraId="4A835200"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1AB0AAAA" w14:textId="77777777" w:rsidR="00AD62C6" w:rsidRPr="00C31E24" w:rsidRDefault="00AD62C6">
            <w:pPr>
              <w:pStyle w:val="TAL"/>
              <w:spacing w:line="256" w:lineRule="auto"/>
            </w:pPr>
            <w:r w:rsidRPr="00C31E24">
              <w:t xml:space="preserve">      request-type</w:t>
            </w:r>
          </w:p>
        </w:tc>
        <w:tc>
          <w:tcPr>
            <w:tcW w:w="2128" w:type="dxa"/>
            <w:tcBorders>
              <w:top w:val="single" w:sz="4" w:space="0" w:color="auto"/>
              <w:left w:val="single" w:sz="4" w:space="0" w:color="auto"/>
              <w:bottom w:val="single" w:sz="4" w:space="0" w:color="auto"/>
              <w:right w:val="single" w:sz="4" w:space="0" w:color="auto"/>
            </w:tcBorders>
            <w:hideMark/>
          </w:tcPr>
          <w:p w14:paraId="06900438" w14:textId="77777777" w:rsidR="00AD62C6" w:rsidRPr="00C31E24" w:rsidRDefault="00AD62C6">
            <w:pPr>
              <w:pStyle w:val="TAL"/>
              <w:spacing w:line="256" w:lineRule="auto"/>
            </w:pPr>
            <w:r w:rsidRPr="00C31E24">
              <w:t>"group-selection-change-request"</w:t>
            </w:r>
          </w:p>
        </w:tc>
        <w:tc>
          <w:tcPr>
            <w:tcW w:w="2126" w:type="dxa"/>
            <w:tcBorders>
              <w:top w:val="single" w:sz="4" w:space="0" w:color="auto"/>
              <w:left w:val="single" w:sz="4" w:space="0" w:color="auto"/>
              <w:bottom w:val="single" w:sz="4" w:space="0" w:color="auto"/>
              <w:right w:val="single" w:sz="4" w:space="0" w:color="auto"/>
            </w:tcBorders>
          </w:tcPr>
          <w:p w14:paraId="5DFE7E42"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73E805F" w14:textId="77777777" w:rsidR="00AD62C6" w:rsidRPr="00C31E24" w:rsidRDefault="00AD62C6">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03CF808D" w14:textId="77777777" w:rsidR="00AD62C6" w:rsidRPr="00C31E24" w:rsidRDefault="00AD62C6">
            <w:pPr>
              <w:pStyle w:val="TAL"/>
              <w:spacing w:line="256" w:lineRule="auto"/>
            </w:pPr>
          </w:p>
        </w:tc>
      </w:tr>
      <w:tr w:rsidR="00AD62C6" w:rsidRPr="00C31E24" w14:paraId="7D8BB82A" w14:textId="77777777" w:rsidTr="00AD62C6">
        <w:trPr>
          <w:jc w:val="center"/>
        </w:trPr>
        <w:tc>
          <w:tcPr>
            <w:tcW w:w="2834" w:type="dxa"/>
            <w:tcBorders>
              <w:top w:val="single" w:sz="4" w:space="0" w:color="auto"/>
              <w:left w:val="single" w:sz="4" w:space="0" w:color="auto"/>
              <w:bottom w:val="single" w:sz="4" w:space="0" w:color="auto"/>
              <w:right w:val="single" w:sz="4" w:space="0" w:color="auto"/>
            </w:tcBorders>
            <w:hideMark/>
          </w:tcPr>
          <w:p w14:paraId="2AEDAD5B" w14:textId="77777777" w:rsidR="00AD62C6" w:rsidRPr="00C31E24" w:rsidRDefault="00AD62C6">
            <w:pPr>
              <w:pStyle w:val="TAL"/>
              <w:spacing w:line="256" w:lineRule="auto"/>
            </w:pPr>
            <w:r w:rsidRPr="00C31E24">
              <w:t xml:space="preserve">      affiliation-required</w:t>
            </w:r>
          </w:p>
        </w:tc>
        <w:tc>
          <w:tcPr>
            <w:tcW w:w="2128" w:type="dxa"/>
            <w:tcBorders>
              <w:top w:val="single" w:sz="4" w:space="0" w:color="auto"/>
              <w:left w:val="single" w:sz="4" w:space="0" w:color="auto"/>
              <w:bottom w:val="single" w:sz="4" w:space="0" w:color="auto"/>
              <w:right w:val="single" w:sz="4" w:space="0" w:color="auto"/>
            </w:tcBorders>
            <w:hideMark/>
          </w:tcPr>
          <w:p w14:paraId="7B20505A" w14:textId="77777777" w:rsidR="00AD62C6" w:rsidRPr="00C31E24" w:rsidRDefault="00AD62C6">
            <w:pPr>
              <w:pStyle w:val="TAL"/>
              <w:spacing w:line="256" w:lineRule="auto"/>
            </w:pPr>
            <w:r w:rsidRPr="00C31E24">
              <w:t>"true"</w:t>
            </w:r>
          </w:p>
        </w:tc>
        <w:tc>
          <w:tcPr>
            <w:tcW w:w="2126" w:type="dxa"/>
            <w:tcBorders>
              <w:top w:val="single" w:sz="4" w:space="0" w:color="auto"/>
              <w:left w:val="single" w:sz="4" w:space="0" w:color="auto"/>
              <w:bottom w:val="single" w:sz="4" w:space="0" w:color="auto"/>
              <w:right w:val="single" w:sz="4" w:space="0" w:color="auto"/>
            </w:tcBorders>
          </w:tcPr>
          <w:p w14:paraId="21B773CC"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5E2308E" w14:textId="77777777" w:rsidR="00AD62C6" w:rsidRPr="00C31E24" w:rsidRDefault="00AD62C6">
            <w:pPr>
              <w:pStyle w:val="TAL"/>
              <w:spacing w:line="256" w:lineRule="auto"/>
            </w:pPr>
          </w:p>
        </w:tc>
        <w:tc>
          <w:tcPr>
            <w:tcW w:w="1133" w:type="dxa"/>
            <w:tcBorders>
              <w:top w:val="single" w:sz="4" w:space="0" w:color="auto"/>
              <w:left w:val="single" w:sz="4" w:space="0" w:color="auto"/>
              <w:bottom w:val="single" w:sz="4" w:space="0" w:color="auto"/>
              <w:right w:val="single" w:sz="4" w:space="0" w:color="auto"/>
            </w:tcBorders>
          </w:tcPr>
          <w:p w14:paraId="216D6A17" w14:textId="77777777" w:rsidR="00AD62C6" w:rsidRPr="00C31E24" w:rsidRDefault="00AD62C6">
            <w:pPr>
              <w:pStyle w:val="TAL"/>
              <w:spacing w:line="256" w:lineRule="auto"/>
            </w:pPr>
          </w:p>
        </w:tc>
      </w:tr>
    </w:tbl>
    <w:p w14:paraId="74250BDB" w14:textId="77777777" w:rsidR="00AD62C6" w:rsidRPr="00C31E24" w:rsidRDefault="00AD62C6" w:rsidP="00AD62C6">
      <w:pPr>
        <w:rPr>
          <w:lang w:eastAsia="en-US"/>
        </w:rPr>
      </w:pPr>
    </w:p>
    <w:p w14:paraId="4C44C047" w14:textId="77777777" w:rsidR="00AD62C6" w:rsidRPr="00C31E24" w:rsidRDefault="00AD62C6" w:rsidP="00AD62C6">
      <w:pPr>
        <w:pStyle w:val="TH"/>
      </w:pPr>
      <w:r w:rsidRPr="00C31E24">
        <w:t>Table 6.1.4.2.3.3-14: SIP PUBLISH (step 8, Table 6.1.4.2.3.2-1; step 2, TS 36.579-1 [2] Table 5.3.34.3-1)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51F94CE7"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0491370B" w14:textId="77777777" w:rsidR="00AD62C6" w:rsidRPr="00C31E24" w:rsidRDefault="00AD62C6">
            <w:pPr>
              <w:pStyle w:val="TAL"/>
              <w:spacing w:line="256" w:lineRule="auto"/>
            </w:pPr>
            <w:r w:rsidRPr="00C31E24">
              <w:t>Derivation Path: TS 36.579-1 [2], Table 5.5.2.11-1</w:t>
            </w:r>
          </w:p>
        </w:tc>
      </w:tr>
      <w:tr w:rsidR="00AD62C6" w:rsidRPr="00C31E24" w14:paraId="017BC877"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40824B0" w14:textId="77777777" w:rsidR="00AD62C6" w:rsidRPr="00C31E24" w:rsidRDefault="00AD62C6">
            <w:pPr>
              <w:pStyle w:val="TAH"/>
              <w:spacing w:line="256" w:lineRule="auto"/>
            </w:pPr>
            <w:r w:rsidRPr="00C31E2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7746DEC"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38A9C57C"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6409FC36"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hideMark/>
          </w:tcPr>
          <w:p w14:paraId="6E1D9F79" w14:textId="77777777" w:rsidR="00AD62C6" w:rsidRPr="00C31E24" w:rsidRDefault="00AD62C6">
            <w:pPr>
              <w:pStyle w:val="TAH"/>
              <w:spacing w:line="256" w:lineRule="auto"/>
            </w:pPr>
            <w:r w:rsidRPr="00C31E24">
              <w:t>Condition</w:t>
            </w:r>
          </w:p>
        </w:tc>
      </w:tr>
      <w:tr w:rsidR="00AD62C6" w:rsidRPr="00C31E24" w14:paraId="05E2914D"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4C6391A" w14:textId="77777777" w:rsidR="00AD62C6" w:rsidRPr="00C31E24" w:rsidRDefault="00AD62C6">
            <w:pPr>
              <w:pStyle w:val="TAL"/>
              <w:spacing w:line="256" w:lineRule="auto"/>
              <w:rPr>
                <w:b/>
                <w:bCs/>
              </w:rPr>
            </w:pPr>
            <w:r w:rsidRPr="00C31E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38952F1"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063FCB3E"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864BC06"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2B8E1C5B" w14:textId="77777777" w:rsidR="00AD62C6" w:rsidRPr="00C31E24" w:rsidRDefault="00AD62C6">
            <w:pPr>
              <w:pStyle w:val="TAL"/>
              <w:spacing w:line="256" w:lineRule="auto"/>
            </w:pPr>
          </w:p>
        </w:tc>
      </w:tr>
      <w:tr w:rsidR="00AD62C6" w:rsidRPr="00C31E24" w14:paraId="7D25F60D"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FECD9F6" w14:textId="77777777" w:rsidR="00AD62C6" w:rsidRPr="00C31E24" w:rsidRDefault="00AD62C6">
            <w:pPr>
              <w:pStyle w:val="TAL"/>
              <w:spacing w:line="256" w:lineRule="auto"/>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C72ABE7"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hideMark/>
          </w:tcPr>
          <w:p w14:paraId="76398838" w14:textId="77777777" w:rsidR="00AD62C6" w:rsidRPr="00C31E24" w:rsidRDefault="00AD62C6">
            <w:pPr>
              <w:pStyle w:val="TAL"/>
              <w:spacing w:line="256" w:lineRule="auto"/>
              <w:rPr>
                <w:b/>
                <w:bCs/>
              </w:rPr>
            </w:pPr>
            <w:r w:rsidRPr="00C31E24">
              <w:rPr>
                <w:b/>
                <w:bCs/>
              </w:rPr>
              <w:t>MCVideo-Info</w:t>
            </w:r>
          </w:p>
        </w:tc>
        <w:tc>
          <w:tcPr>
            <w:tcW w:w="1418" w:type="dxa"/>
            <w:tcBorders>
              <w:top w:val="single" w:sz="4" w:space="0" w:color="auto"/>
              <w:left w:val="single" w:sz="4" w:space="0" w:color="auto"/>
              <w:bottom w:val="single" w:sz="4" w:space="0" w:color="auto"/>
              <w:right w:val="single" w:sz="4" w:space="0" w:color="auto"/>
            </w:tcBorders>
          </w:tcPr>
          <w:p w14:paraId="182BBB3E"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60BAE667" w14:textId="77777777" w:rsidR="00AD62C6" w:rsidRPr="00C31E24" w:rsidRDefault="00AD62C6">
            <w:pPr>
              <w:pStyle w:val="TAL"/>
              <w:spacing w:line="256" w:lineRule="auto"/>
            </w:pPr>
          </w:p>
        </w:tc>
      </w:tr>
      <w:tr w:rsidR="00AD62C6" w:rsidRPr="00C31E24" w14:paraId="31A6048B"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345D3B7F" w14:textId="77777777" w:rsidR="00AD62C6" w:rsidRPr="00C31E24" w:rsidRDefault="00AD62C6">
            <w:pPr>
              <w:pStyle w:val="TAL"/>
              <w:spacing w:line="256" w:lineRule="auto"/>
            </w:pPr>
            <w:r w:rsidRPr="00C31E2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77C04AD4" w14:textId="77777777" w:rsidR="00AD62C6" w:rsidRPr="00C31E24" w:rsidRDefault="00AD62C6">
            <w:pPr>
              <w:pStyle w:val="TAL"/>
              <w:spacing w:line="256" w:lineRule="auto"/>
            </w:pPr>
            <w:r w:rsidRPr="00C31E24">
              <w:t>MCVideo-Info as described in Table 6.1.4.2.3.3-15</w:t>
            </w:r>
          </w:p>
        </w:tc>
        <w:tc>
          <w:tcPr>
            <w:tcW w:w="2126" w:type="dxa"/>
            <w:tcBorders>
              <w:top w:val="single" w:sz="4" w:space="0" w:color="auto"/>
              <w:left w:val="single" w:sz="4" w:space="0" w:color="auto"/>
              <w:bottom w:val="single" w:sz="4" w:space="0" w:color="auto"/>
              <w:right w:val="single" w:sz="4" w:space="0" w:color="auto"/>
            </w:tcBorders>
          </w:tcPr>
          <w:p w14:paraId="2703A319"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194C821"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53CE6FDB" w14:textId="77777777" w:rsidR="00AD62C6" w:rsidRPr="00C31E24" w:rsidRDefault="00AD62C6">
            <w:pPr>
              <w:pStyle w:val="TAL"/>
              <w:spacing w:line="256" w:lineRule="auto"/>
            </w:pPr>
          </w:p>
        </w:tc>
      </w:tr>
      <w:tr w:rsidR="00AD62C6" w:rsidRPr="00C31E24" w14:paraId="1FEC37A9"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4909161F" w14:textId="77777777" w:rsidR="00AD62C6" w:rsidRPr="00C31E24" w:rsidRDefault="00AD62C6">
            <w:pPr>
              <w:pStyle w:val="TAL"/>
              <w:spacing w:line="256" w:lineRule="auto"/>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7CA283FE"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hideMark/>
          </w:tcPr>
          <w:p w14:paraId="01AE9439" w14:textId="77777777" w:rsidR="00AD62C6" w:rsidRPr="00C31E24" w:rsidRDefault="00AD62C6">
            <w:pPr>
              <w:pStyle w:val="TAL"/>
              <w:spacing w:line="256" w:lineRule="auto"/>
              <w:rPr>
                <w:b/>
                <w:bCs/>
              </w:rPr>
            </w:pPr>
            <w:r w:rsidRPr="00C31E24">
              <w:rPr>
                <w:b/>
                <w:bCs/>
              </w:rPr>
              <w:t>PIDF</w:t>
            </w:r>
          </w:p>
        </w:tc>
        <w:tc>
          <w:tcPr>
            <w:tcW w:w="1418" w:type="dxa"/>
            <w:tcBorders>
              <w:top w:val="single" w:sz="4" w:space="0" w:color="auto"/>
              <w:left w:val="single" w:sz="4" w:space="0" w:color="auto"/>
              <w:bottom w:val="single" w:sz="4" w:space="0" w:color="auto"/>
              <w:right w:val="single" w:sz="4" w:space="0" w:color="auto"/>
            </w:tcBorders>
          </w:tcPr>
          <w:p w14:paraId="21790662"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3AF68F82" w14:textId="77777777" w:rsidR="00AD62C6" w:rsidRPr="00C31E24" w:rsidRDefault="00AD62C6">
            <w:pPr>
              <w:pStyle w:val="TAL"/>
              <w:spacing w:line="256" w:lineRule="auto"/>
            </w:pPr>
          </w:p>
        </w:tc>
      </w:tr>
      <w:tr w:rsidR="00AD62C6" w:rsidRPr="00C31E24" w14:paraId="76888014"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4420022C" w14:textId="77777777" w:rsidR="00AD62C6" w:rsidRPr="00C31E24" w:rsidRDefault="00AD62C6">
            <w:pPr>
              <w:pStyle w:val="TAL"/>
              <w:spacing w:line="256" w:lineRule="auto"/>
            </w:pPr>
            <w:r w:rsidRPr="00C31E2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1B00192B" w14:textId="77777777" w:rsidR="00AD62C6" w:rsidRPr="00C31E24" w:rsidRDefault="00AD62C6">
            <w:pPr>
              <w:pStyle w:val="TAL"/>
              <w:spacing w:line="256" w:lineRule="auto"/>
            </w:pPr>
            <w:r w:rsidRPr="00C31E24">
              <w:t>PIDF as described in Table 6.1.4.2.3.3-16</w:t>
            </w:r>
          </w:p>
        </w:tc>
        <w:tc>
          <w:tcPr>
            <w:tcW w:w="2126" w:type="dxa"/>
            <w:tcBorders>
              <w:top w:val="single" w:sz="4" w:space="0" w:color="auto"/>
              <w:left w:val="single" w:sz="4" w:space="0" w:color="auto"/>
              <w:bottom w:val="single" w:sz="4" w:space="0" w:color="auto"/>
              <w:right w:val="single" w:sz="4" w:space="0" w:color="auto"/>
            </w:tcBorders>
          </w:tcPr>
          <w:p w14:paraId="6DD24F86"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841BDC4"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4D19EC3B" w14:textId="77777777" w:rsidR="00AD62C6" w:rsidRPr="00C31E24" w:rsidRDefault="00AD62C6">
            <w:pPr>
              <w:pStyle w:val="TAL"/>
              <w:spacing w:line="256" w:lineRule="auto"/>
            </w:pPr>
          </w:p>
        </w:tc>
      </w:tr>
    </w:tbl>
    <w:p w14:paraId="6DA667A3" w14:textId="77777777" w:rsidR="00AD62C6" w:rsidRPr="00C31E24" w:rsidRDefault="00AD62C6" w:rsidP="00AD62C6">
      <w:pPr>
        <w:rPr>
          <w:lang w:eastAsia="en-US"/>
        </w:rPr>
      </w:pPr>
    </w:p>
    <w:p w14:paraId="23E2D978" w14:textId="77777777" w:rsidR="00AD62C6" w:rsidRPr="00C31E24" w:rsidRDefault="00AD62C6" w:rsidP="00AD62C6">
      <w:pPr>
        <w:pStyle w:val="TH"/>
      </w:pPr>
      <w:r w:rsidRPr="00C31E24">
        <w:t xml:space="preserve">Table 6.1.4.2.3.3-15: </w:t>
      </w:r>
      <w:r w:rsidRPr="00C31E24">
        <w:rPr>
          <w:lang w:eastAsia="ko-KR"/>
        </w:rPr>
        <w:t>MCVideo-Info in SIP PUBLISH</w:t>
      </w:r>
      <w:r w:rsidRPr="00C31E24">
        <w:t xml:space="preserve"> (Table 6.1.4.2.3.3-14)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1369223B"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50BD90CE" w14:textId="77777777" w:rsidR="00AD62C6" w:rsidRPr="00C31E24" w:rsidRDefault="00AD62C6">
            <w:pPr>
              <w:pStyle w:val="TAL"/>
              <w:spacing w:line="256" w:lineRule="auto"/>
            </w:pPr>
            <w:r w:rsidRPr="00C31E24">
              <w:t>Derivation Path: TS 36.579-1 [2], Table 5.5.3.2.1-2</w:t>
            </w:r>
          </w:p>
        </w:tc>
      </w:tr>
      <w:tr w:rsidR="00AD62C6" w:rsidRPr="00C31E24" w14:paraId="38A665D0"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352DA6B" w14:textId="77777777" w:rsidR="00AD62C6" w:rsidRPr="00C31E24" w:rsidRDefault="00AD62C6">
            <w:pPr>
              <w:pStyle w:val="TAH"/>
              <w:spacing w:line="256" w:lineRule="auto"/>
            </w:pPr>
            <w:r w:rsidRPr="00C31E2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C92226C"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6D3F641F"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33F0DFC4"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hideMark/>
          </w:tcPr>
          <w:p w14:paraId="3AC52843" w14:textId="77777777" w:rsidR="00AD62C6" w:rsidRPr="00C31E24" w:rsidRDefault="00AD62C6">
            <w:pPr>
              <w:pStyle w:val="TAH"/>
              <w:spacing w:line="256" w:lineRule="auto"/>
            </w:pPr>
            <w:r w:rsidRPr="00C31E24">
              <w:t>Condition</w:t>
            </w:r>
          </w:p>
        </w:tc>
      </w:tr>
      <w:tr w:rsidR="00AD62C6" w:rsidRPr="00C31E24" w14:paraId="69FB2B9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29C9D60" w14:textId="77777777" w:rsidR="00AD62C6" w:rsidRPr="00C31E24" w:rsidRDefault="00AD62C6">
            <w:pPr>
              <w:pStyle w:val="TAL"/>
              <w:spacing w:line="256" w:lineRule="auto"/>
            </w:pPr>
            <w:r w:rsidRPr="00C31E24">
              <w:t>mcvideoinfo</w:t>
            </w:r>
          </w:p>
        </w:tc>
        <w:tc>
          <w:tcPr>
            <w:tcW w:w="2126" w:type="dxa"/>
            <w:tcBorders>
              <w:top w:val="single" w:sz="4" w:space="0" w:color="auto"/>
              <w:left w:val="single" w:sz="4" w:space="0" w:color="auto"/>
              <w:bottom w:val="single" w:sz="4" w:space="0" w:color="auto"/>
              <w:right w:val="single" w:sz="4" w:space="0" w:color="auto"/>
            </w:tcBorders>
          </w:tcPr>
          <w:p w14:paraId="2D4E4A49"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2F84A744"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0F119FE4"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322FAC8B" w14:textId="77777777" w:rsidR="00AD62C6" w:rsidRPr="00C31E24" w:rsidRDefault="00AD62C6">
            <w:pPr>
              <w:pStyle w:val="TAL"/>
              <w:spacing w:line="256" w:lineRule="auto"/>
            </w:pPr>
          </w:p>
        </w:tc>
      </w:tr>
      <w:tr w:rsidR="00AD62C6" w:rsidRPr="00C31E24" w14:paraId="4ACECD45"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63C4D4B7" w14:textId="77777777" w:rsidR="00AD62C6" w:rsidRPr="00C31E24" w:rsidRDefault="00AD62C6">
            <w:pPr>
              <w:pStyle w:val="TAL"/>
              <w:spacing w:line="256" w:lineRule="auto"/>
            </w:pPr>
            <w:r w:rsidRPr="00C31E24">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1121508B"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461B92BA"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2AD8C62F"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937C008" w14:textId="77777777" w:rsidR="00AD62C6" w:rsidRPr="00C31E24" w:rsidRDefault="00AD62C6">
            <w:pPr>
              <w:pStyle w:val="TAL"/>
              <w:spacing w:line="256" w:lineRule="auto"/>
            </w:pPr>
          </w:p>
        </w:tc>
      </w:tr>
      <w:tr w:rsidR="00AD62C6" w:rsidRPr="00C31E24" w14:paraId="712C780D"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AA5AC26" w14:textId="77777777" w:rsidR="00AD62C6" w:rsidRPr="00C31E24" w:rsidRDefault="00AD62C6">
            <w:pPr>
              <w:pStyle w:val="TAL"/>
              <w:spacing w:line="256" w:lineRule="auto"/>
            </w:pPr>
            <w:r w:rsidRPr="00C31E24">
              <w:t xml:space="preserve">    mcvideo-request-uri</w:t>
            </w:r>
          </w:p>
        </w:tc>
        <w:tc>
          <w:tcPr>
            <w:tcW w:w="2126" w:type="dxa"/>
            <w:tcBorders>
              <w:top w:val="single" w:sz="4" w:space="0" w:color="auto"/>
              <w:left w:val="single" w:sz="4" w:space="0" w:color="auto"/>
              <w:bottom w:val="single" w:sz="4" w:space="0" w:color="auto"/>
              <w:right w:val="single" w:sz="4" w:space="0" w:color="auto"/>
            </w:tcBorders>
            <w:hideMark/>
          </w:tcPr>
          <w:p w14:paraId="40CA3713" w14:textId="77777777" w:rsidR="00AD62C6" w:rsidRPr="00C31E24" w:rsidRDefault="00AD62C6">
            <w:pPr>
              <w:pStyle w:val="TAL"/>
              <w:spacing w:line="256" w:lineRule="auto"/>
            </w:pPr>
            <w:r w:rsidRPr="00C31E24">
              <w:t>px_MCVideo_ID_User_A</w:t>
            </w:r>
          </w:p>
        </w:tc>
        <w:tc>
          <w:tcPr>
            <w:tcW w:w="2126" w:type="dxa"/>
            <w:tcBorders>
              <w:top w:val="single" w:sz="4" w:space="0" w:color="auto"/>
              <w:left w:val="single" w:sz="4" w:space="0" w:color="auto"/>
              <w:bottom w:val="single" w:sz="4" w:space="0" w:color="auto"/>
              <w:right w:val="single" w:sz="4" w:space="0" w:color="auto"/>
            </w:tcBorders>
          </w:tcPr>
          <w:p w14:paraId="28AFA4C0"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75503336"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20C99A2D" w14:textId="77777777" w:rsidR="00AD62C6" w:rsidRPr="00C31E24" w:rsidRDefault="00AD62C6">
            <w:pPr>
              <w:pStyle w:val="TAL"/>
              <w:spacing w:line="256" w:lineRule="auto"/>
            </w:pPr>
          </w:p>
        </w:tc>
      </w:tr>
    </w:tbl>
    <w:p w14:paraId="52068468" w14:textId="77777777" w:rsidR="00AD62C6" w:rsidRPr="00C31E24" w:rsidRDefault="00AD62C6" w:rsidP="00AD62C6">
      <w:pPr>
        <w:rPr>
          <w:lang w:eastAsia="en-US"/>
        </w:rPr>
      </w:pPr>
    </w:p>
    <w:p w14:paraId="5F126305" w14:textId="77777777" w:rsidR="00AD62C6" w:rsidRPr="00C31E24" w:rsidRDefault="00AD62C6" w:rsidP="00AD62C6">
      <w:pPr>
        <w:pStyle w:val="TH"/>
      </w:pPr>
      <w:r w:rsidRPr="00C31E24">
        <w:t xml:space="preserve">Table 6.1.4.2.3.3-16: </w:t>
      </w:r>
      <w:r w:rsidRPr="00C31E24">
        <w:rPr>
          <w:lang w:eastAsia="ko-KR"/>
        </w:rPr>
        <w:t>PIDF in SIP PUBLISH</w:t>
      </w:r>
      <w:r w:rsidRPr="00C31E24">
        <w:t xml:space="preserve"> (Table 6.1.4.2.3.3-14)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0B3ED898"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5F6D9D77" w14:textId="77777777" w:rsidR="00AD62C6" w:rsidRPr="00C31E24" w:rsidRDefault="00AD62C6">
            <w:pPr>
              <w:pStyle w:val="TAL"/>
              <w:spacing w:line="256" w:lineRule="auto"/>
            </w:pPr>
            <w:r w:rsidRPr="00C31E24">
              <w:t>Derivation Path: TS 36.579-1 [2], Table 5.5.3.5.1-2 condition AFFILIATION</w:t>
            </w:r>
          </w:p>
        </w:tc>
      </w:tr>
      <w:tr w:rsidR="00AD62C6" w:rsidRPr="00C31E24" w14:paraId="5D09650A"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0507E416" w14:textId="77777777" w:rsidR="00AD62C6" w:rsidRPr="00C31E24" w:rsidRDefault="00AD62C6">
            <w:pPr>
              <w:pStyle w:val="TAH"/>
              <w:spacing w:line="256" w:lineRule="auto"/>
            </w:pPr>
            <w:r w:rsidRPr="00C31E2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C5E18F"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346ADBF4"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0284F18B"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hideMark/>
          </w:tcPr>
          <w:p w14:paraId="41330310" w14:textId="77777777" w:rsidR="00AD62C6" w:rsidRPr="00C31E24" w:rsidRDefault="00AD62C6">
            <w:pPr>
              <w:pStyle w:val="TAH"/>
              <w:spacing w:line="256" w:lineRule="auto"/>
            </w:pPr>
            <w:r w:rsidRPr="00C31E24">
              <w:t>Condition</w:t>
            </w:r>
          </w:p>
        </w:tc>
      </w:tr>
      <w:tr w:rsidR="00AD62C6" w:rsidRPr="00C31E24" w14:paraId="1319887E"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C761483" w14:textId="77777777" w:rsidR="00AD62C6" w:rsidRPr="00C31E24" w:rsidRDefault="00AD62C6">
            <w:pPr>
              <w:pStyle w:val="TAL"/>
              <w:spacing w:line="256" w:lineRule="auto"/>
            </w:pPr>
            <w:r w:rsidRPr="00C31E24">
              <w:t>presence</w:t>
            </w:r>
          </w:p>
        </w:tc>
        <w:tc>
          <w:tcPr>
            <w:tcW w:w="2126" w:type="dxa"/>
            <w:tcBorders>
              <w:top w:val="single" w:sz="4" w:space="0" w:color="auto"/>
              <w:left w:val="single" w:sz="4" w:space="0" w:color="auto"/>
              <w:bottom w:val="single" w:sz="4" w:space="0" w:color="auto"/>
              <w:right w:val="single" w:sz="4" w:space="0" w:color="auto"/>
            </w:tcBorders>
          </w:tcPr>
          <w:p w14:paraId="68FDC44C"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6A608839"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1456F323"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66BA45ED" w14:textId="77777777" w:rsidR="00AD62C6" w:rsidRPr="00C31E24" w:rsidRDefault="00AD62C6">
            <w:pPr>
              <w:pStyle w:val="TAL"/>
              <w:spacing w:line="256" w:lineRule="auto"/>
            </w:pPr>
          </w:p>
        </w:tc>
      </w:tr>
      <w:tr w:rsidR="00AD62C6" w:rsidRPr="00C31E24" w14:paraId="770C3C3E"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5595F2C2" w14:textId="77777777" w:rsidR="00AD62C6" w:rsidRPr="00C31E24" w:rsidRDefault="00AD62C6">
            <w:pPr>
              <w:pStyle w:val="TAL"/>
              <w:spacing w:line="256" w:lineRule="auto"/>
            </w:pPr>
            <w:r w:rsidRPr="00C31E24">
              <w:t>..p-id</w:t>
            </w:r>
          </w:p>
        </w:tc>
        <w:tc>
          <w:tcPr>
            <w:tcW w:w="2126" w:type="dxa"/>
            <w:tcBorders>
              <w:top w:val="single" w:sz="4" w:space="0" w:color="auto"/>
              <w:left w:val="single" w:sz="4" w:space="0" w:color="auto"/>
              <w:bottom w:val="single" w:sz="4" w:space="0" w:color="auto"/>
              <w:right w:val="single" w:sz="4" w:space="0" w:color="auto"/>
            </w:tcBorders>
            <w:hideMark/>
          </w:tcPr>
          <w:p w14:paraId="748EE406" w14:textId="77777777" w:rsidR="00AD62C6" w:rsidRPr="00C31E24" w:rsidRDefault="00AD62C6">
            <w:pPr>
              <w:pStyle w:val="TAL"/>
              <w:spacing w:line="256" w:lineRule="auto"/>
            </w:pPr>
            <w:r w:rsidRPr="00C31E24">
              <w:t>any allowed value</w:t>
            </w:r>
          </w:p>
        </w:tc>
        <w:tc>
          <w:tcPr>
            <w:tcW w:w="2126" w:type="dxa"/>
            <w:tcBorders>
              <w:top w:val="single" w:sz="4" w:space="0" w:color="auto"/>
              <w:left w:val="single" w:sz="4" w:space="0" w:color="auto"/>
              <w:bottom w:val="single" w:sz="4" w:space="0" w:color="auto"/>
              <w:right w:val="single" w:sz="4" w:space="0" w:color="auto"/>
            </w:tcBorders>
            <w:hideMark/>
          </w:tcPr>
          <w:p w14:paraId="28CEBB6F" w14:textId="77777777" w:rsidR="00AD62C6" w:rsidRPr="00C31E24" w:rsidRDefault="00AD62C6">
            <w:pPr>
              <w:pStyle w:val="TAL"/>
              <w:spacing w:line="256" w:lineRule="auto"/>
            </w:pPr>
            <w:r w:rsidRPr="00C31E24">
              <w:t>The p-id IE must be present</w:t>
            </w:r>
          </w:p>
        </w:tc>
        <w:tc>
          <w:tcPr>
            <w:tcW w:w="1418" w:type="dxa"/>
            <w:tcBorders>
              <w:top w:val="single" w:sz="4" w:space="0" w:color="auto"/>
              <w:left w:val="single" w:sz="4" w:space="0" w:color="auto"/>
              <w:bottom w:val="single" w:sz="4" w:space="0" w:color="auto"/>
              <w:right w:val="single" w:sz="4" w:space="0" w:color="auto"/>
            </w:tcBorders>
            <w:hideMark/>
          </w:tcPr>
          <w:p w14:paraId="1DF9518A" w14:textId="77777777" w:rsidR="00AD62C6" w:rsidRPr="00C31E24" w:rsidRDefault="00AD62C6">
            <w:pPr>
              <w:pStyle w:val="TAL"/>
              <w:spacing w:line="256" w:lineRule="auto"/>
            </w:pPr>
            <w:r w:rsidRPr="00C31E24">
              <w:t>TS 24.281 [26] clause 8.2.1.2</w:t>
            </w:r>
          </w:p>
        </w:tc>
        <w:tc>
          <w:tcPr>
            <w:tcW w:w="1134" w:type="dxa"/>
            <w:tcBorders>
              <w:top w:val="single" w:sz="4" w:space="0" w:color="auto"/>
              <w:left w:val="single" w:sz="4" w:space="0" w:color="auto"/>
              <w:bottom w:val="single" w:sz="4" w:space="0" w:color="auto"/>
              <w:right w:val="single" w:sz="4" w:space="0" w:color="auto"/>
            </w:tcBorders>
            <w:vAlign w:val="bottom"/>
          </w:tcPr>
          <w:p w14:paraId="00B9E82A" w14:textId="77777777" w:rsidR="00AD62C6" w:rsidRPr="00C31E24" w:rsidRDefault="00AD62C6">
            <w:pPr>
              <w:pStyle w:val="TAL"/>
              <w:spacing w:line="256" w:lineRule="auto"/>
            </w:pPr>
          </w:p>
        </w:tc>
      </w:tr>
    </w:tbl>
    <w:p w14:paraId="2B6FFE14" w14:textId="77777777" w:rsidR="00AD62C6" w:rsidRPr="00C31E24" w:rsidRDefault="00AD62C6" w:rsidP="00AD62C6">
      <w:pPr>
        <w:rPr>
          <w:lang w:eastAsia="en-US"/>
        </w:rPr>
      </w:pPr>
    </w:p>
    <w:p w14:paraId="02730555" w14:textId="77777777" w:rsidR="00AD62C6" w:rsidRPr="00C31E24" w:rsidRDefault="00AD62C6" w:rsidP="00AD62C6">
      <w:pPr>
        <w:pStyle w:val="TH"/>
      </w:pPr>
      <w:r w:rsidRPr="00C31E24">
        <w:t>Table 6.1.4.2.3.3-17: SIP NOTIFY (step 10, Table 6.1.4.2.3.2-1; step 4, TS 36.579-1 [2] Table 5.3.34.3-1)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AD62C6" w:rsidRPr="00C31E24" w14:paraId="4DB59DB0"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11A04CF9" w14:textId="77777777" w:rsidR="00AD62C6" w:rsidRPr="00C31E24" w:rsidRDefault="00AD62C6">
            <w:pPr>
              <w:pStyle w:val="TAL"/>
              <w:spacing w:line="256" w:lineRule="auto"/>
            </w:pPr>
            <w:r w:rsidRPr="00C31E24">
              <w:t>Derivation Path: TS 36.579-1 [2], Table 5.5.2.8-1, condition PRESENCE-EVENT</w:t>
            </w:r>
          </w:p>
        </w:tc>
      </w:tr>
      <w:tr w:rsidR="00AD62C6" w:rsidRPr="00C31E24" w14:paraId="45E08E3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4B6F4061" w14:textId="77777777" w:rsidR="00AD62C6" w:rsidRPr="00C31E24" w:rsidRDefault="00AD62C6">
            <w:pPr>
              <w:pStyle w:val="TAH"/>
              <w:spacing w:line="256" w:lineRule="auto"/>
            </w:pPr>
            <w:r w:rsidRPr="00C31E2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605A21B"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2128A99F"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2FFFFB00"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hideMark/>
          </w:tcPr>
          <w:p w14:paraId="0A4CF85C" w14:textId="77777777" w:rsidR="00AD62C6" w:rsidRPr="00C31E24" w:rsidRDefault="00AD62C6">
            <w:pPr>
              <w:pStyle w:val="TAH"/>
              <w:spacing w:line="256" w:lineRule="auto"/>
            </w:pPr>
            <w:r w:rsidRPr="00C31E24">
              <w:t>Condition</w:t>
            </w:r>
          </w:p>
        </w:tc>
      </w:tr>
      <w:tr w:rsidR="00AD62C6" w:rsidRPr="00C31E24" w14:paraId="5103A4F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2BD38BC" w14:textId="77777777" w:rsidR="00AD62C6" w:rsidRPr="00C31E24" w:rsidRDefault="00AD62C6">
            <w:pPr>
              <w:pStyle w:val="TAL"/>
              <w:spacing w:line="256" w:lineRule="auto"/>
              <w:rPr>
                <w:b/>
                <w:bCs/>
              </w:rPr>
            </w:pPr>
            <w:r w:rsidRPr="00C31E24">
              <w:rPr>
                <w:b/>
                <w:bCs/>
              </w:rPr>
              <w:t>Message-body</w:t>
            </w:r>
          </w:p>
        </w:tc>
        <w:tc>
          <w:tcPr>
            <w:tcW w:w="2126" w:type="dxa"/>
            <w:tcBorders>
              <w:top w:val="single" w:sz="4" w:space="0" w:color="auto"/>
              <w:left w:val="single" w:sz="4" w:space="0" w:color="auto"/>
              <w:bottom w:val="single" w:sz="4" w:space="0" w:color="auto"/>
              <w:right w:val="single" w:sz="4" w:space="0" w:color="auto"/>
            </w:tcBorders>
          </w:tcPr>
          <w:p w14:paraId="40367331"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03EDF20D"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A6B88A1"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6A657342" w14:textId="77777777" w:rsidR="00AD62C6" w:rsidRPr="00C31E24" w:rsidRDefault="00AD62C6">
            <w:pPr>
              <w:pStyle w:val="TAL"/>
              <w:spacing w:line="256" w:lineRule="auto"/>
            </w:pPr>
          </w:p>
        </w:tc>
      </w:tr>
      <w:tr w:rsidR="00AD62C6" w:rsidRPr="00C31E24" w14:paraId="3F6FD2EB"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13DC401F" w14:textId="77777777" w:rsidR="00AD62C6" w:rsidRPr="00C31E24" w:rsidRDefault="00AD62C6">
            <w:pPr>
              <w:pStyle w:val="TAL"/>
              <w:spacing w:line="256" w:lineRule="auto"/>
            </w:pPr>
            <w:r w:rsidRPr="00C31E24">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03949512"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hideMark/>
          </w:tcPr>
          <w:p w14:paraId="762782AA" w14:textId="77777777" w:rsidR="00AD62C6" w:rsidRPr="00C31E24" w:rsidRDefault="00AD62C6">
            <w:pPr>
              <w:pStyle w:val="TAL"/>
              <w:spacing w:line="256" w:lineRule="auto"/>
              <w:rPr>
                <w:b/>
                <w:bCs/>
              </w:rPr>
            </w:pPr>
            <w:r w:rsidRPr="00C31E24">
              <w:rPr>
                <w:b/>
                <w:bCs/>
              </w:rPr>
              <w:t>PIDF</w:t>
            </w:r>
          </w:p>
        </w:tc>
        <w:tc>
          <w:tcPr>
            <w:tcW w:w="1418" w:type="dxa"/>
            <w:tcBorders>
              <w:top w:val="single" w:sz="4" w:space="0" w:color="auto"/>
              <w:left w:val="single" w:sz="4" w:space="0" w:color="auto"/>
              <w:bottom w:val="single" w:sz="4" w:space="0" w:color="auto"/>
              <w:right w:val="single" w:sz="4" w:space="0" w:color="auto"/>
            </w:tcBorders>
          </w:tcPr>
          <w:p w14:paraId="64CCBDA0"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1D93855C" w14:textId="77777777" w:rsidR="00AD62C6" w:rsidRPr="00C31E24" w:rsidRDefault="00AD62C6">
            <w:pPr>
              <w:pStyle w:val="TAL"/>
              <w:spacing w:line="256" w:lineRule="auto"/>
            </w:pPr>
          </w:p>
        </w:tc>
      </w:tr>
      <w:tr w:rsidR="00AD62C6" w:rsidRPr="00C31E24" w14:paraId="2BF54E0F"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3FFB5990" w14:textId="77777777" w:rsidR="00AD62C6" w:rsidRPr="00C31E24" w:rsidRDefault="00AD62C6">
            <w:pPr>
              <w:pStyle w:val="TAL"/>
              <w:spacing w:line="256" w:lineRule="auto"/>
            </w:pPr>
            <w:r w:rsidRPr="00C31E24">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8A7BB23" w14:textId="77777777" w:rsidR="00AD62C6" w:rsidRPr="00C31E24" w:rsidRDefault="00AD62C6">
            <w:pPr>
              <w:pStyle w:val="TAL"/>
              <w:spacing w:line="256" w:lineRule="auto"/>
            </w:pPr>
            <w:r w:rsidRPr="00C31E24">
              <w:t>PIDF as described in Table 6.1.4.2.3.3-18</w:t>
            </w:r>
          </w:p>
        </w:tc>
        <w:tc>
          <w:tcPr>
            <w:tcW w:w="2126" w:type="dxa"/>
            <w:tcBorders>
              <w:top w:val="single" w:sz="4" w:space="0" w:color="auto"/>
              <w:left w:val="single" w:sz="4" w:space="0" w:color="auto"/>
              <w:bottom w:val="single" w:sz="4" w:space="0" w:color="auto"/>
              <w:right w:val="single" w:sz="4" w:space="0" w:color="auto"/>
            </w:tcBorders>
          </w:tcPr>
          <w:p w14:paraId="45C2EEAD"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624B4F31"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7E29FDAA" w14:textId="77777777" w:rsidR="00AD62C6" w:rsidRPr="00C31E24" w:rsidRDefault="00AD62C6">
            <w:pPr>
              <w:pStyle w:val="TAL"/>
              <w:spacing w:line="256" w:lineRule="auto"/>
            </w:pPr>
          </w:p>
        </w:tc>
      </w:tr>
    </w:tbl>
    <w:p w14:paraId="7CC04D1E" w14:textId="77777777" w:rsidR="00AD62C6" w:rsidRPr="00C31E24" w:rsidRDefault="00AD62C6" w:rsidP="00AD62C6">
      <w:pPr>
        <w:rPr>
          <w:lang w:eastAsia="en-US"/>
        </w:rPr>
      </w:pPr>
    </w:p>
    <w:p w14:paraId="785B7686" w14:textId="77777777" w:rsidR="00AD62C6" w:rsidRPr="00C31E24" w:rsidRDefault="00AD62C6" w:rsidP="00AD62C6">
      <w:pPr>
        <w:pStyle w:val="TH"/>
      </w:pPr>
      <w:r w:rsidRPr="00C31E24">
        <w:t xml:space="preserve">Table 6.1.4.2.3.3-18: </w:t>
      </w:r>
      <w:r w:rsidRPr="00C31E24">
        <w:rPr>
          <w:lang w:eastAsia="ko-KR"/>
        </w:rPr>
        <w:t>PIDF in SIP NOTIFY</w:t>
      </w:r>
      <w:r w:rsidRPr="00C31E24">
        <w:t xml:space="preserve"> (Table 6.1.4.2.3.3-17)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6EF61B66"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67DEF1FB" w14:textId="77777777" w:rsidR="00AD62C6" w:rsidRPr="00C31E24" w:rsidRDefault="00AD62C6">
            <w:pPr>
              <w:pStyle w:val="TAL"/>
              <w:spacing w:line="256" w:lineRule="auto"/>
            </w:pPr>
            <w:r w:rsidRPr="00C31E24">
              <w:t>Derivation Path: TS 36.579-1 [2], Table 5.5.3.5.2-2 condition AFFILIATION</w:t>
            </w:r>
          </w:p>
        </w:tc>
      </w:tr>
      <w:tr w:rsidR="00AD62C6" w:rsidRPr="00C31E24" w14:paraId="56147BF6"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72860380" w14:textId="77777777" w:rsidR="00AD62C6" w:rsidRPr="00C31E24" w:rsidRDefault="00AD62C6">
            <w:pPr>
              <w:pStyle w:val="TAH"/>
              <w:spacing w:line="256" w:lineRule="auto"/>
            </w:pPr>
            <w:r w:rsidRPr="00C31E24">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4131A0" w14:textId="77777777" w:rsidR="00AD62C6" w:rsidRPr="00C31E24" w:rsidRDefault="00AD62C6">
            <w:pPr>
              <w:pStyle w:val="TAH"/>
              <w:spacing w:line="256" w:lineRule="auto"/>
            </w:pPr>
            <w:r w:rsidRPr="00C31E24">
              <w:t>Value/remark</w:t>
            </w:r>
          </w:p>
        </w:tc>
        <w:tc>
          <w:tcPr>
            <w:tcW w:w="2126" w:type="dxa"/>
            <w:tcBorders>
              <w:top w:val="single" w:sz="4" w:space="0" w:color="auto"/>
              <w:left w:val="single" w:sz="4" w:space="0" w:color="auto"/>
              <w:bottom w:val="single" w:sz="4" w:space="0" w:color="auto"/>
              <w:right w:val="single" w:sz="4" w:space="0" w:color="auto"/>
            </w:tcBorders>
            <w:hideMark/>
          </w:tcPr>
          <w:p w14:paraId="52197ECC" w14:textId="77777777" w:rsidR="00AD62C6" w:rsidRPr="00C31E24" w:rsidRDefault="00AD62C6">
            <w:pPr>
              <w:pStyle w:val="TAH"/>
              <w:spacing w:line="256" w:lineRule="auto"/>
            </w:pPr>
            <w:r w:rsidRPr="00C31E24">
              <w:t>Comment</w:t>
            </w:r>
          </w:p>
        </w:tc>
        <w:tc>
          <w:tcPr>
            <w:tcW w:w="1418" w:type="dxa"/>
            <w:tcBorders>
              <w:top w:val="single" w:sz="4" w:space="0" w:color="auto"/>
              <w:left w:val="single" w:sz="4" w:space="0" w:color="auto"/>
              <w:bottom w:val="single" w:sz="4" w:space="0" w:color="auto"/>
              <w:right w:val="single" w:sz="4" w:space="0" w:color="auto"/>
            </w:tcBorders>
            <w:hideMark/>
          </w:tcPr>
          <w:p w14:paraId="37223060"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hideMark/>
          </w:tcPr>
          <w:p w14:paraId="35A6ABAA" w14:textId="77777777" w:rsidR="00AD62C6" w:rsidRPr="00C31E24" w:rsidRDefault="00AD62C6">
            <w:pPr>
              <w:pStyle w:val="TAH"/>
              <w:spacing w:line="256" w:lineRule="auto"/>
            </w:pPr>
            <w:r w:rsidRPr="00C31E24">
              <w:t>Condition</w:t>
            </w:r>
          </w:p>
        </w:tc>
      </w:tr>
      <w:tr w:rsidR="00AD62C6" w:rsidRPr="00C31E24" w14:paraId="4625FCE6"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6AE47916" w14:textId="77777777" w:rsidR="00AD62C6" w:rsidRPr="00C31E24" w:rsidRDefault="00AD62C6">
            <w:pPr>
              <w:pStyle w:val="TAL"/>
              <w:spacing w:line="256" w:lineRule="auto"/>
            </w:pPr>
            <w:r w:rsidRPr="00C31E24">
              <w:t>presence</w:t>
            </w:r>
          </w:p>
        </w:tc>
        <w:tc>
          <w:tcPr>
            <w:tcW w:w="2126" w:type="dxa"/>
            <w:tcBorders>
              <w:top w:val="single" w:sz="4" w:space="0" w:color="auto"/>
              <w:left w:val="single" w:sz="4" w:space="0" w:color="auto"/>
              <w:bottom w:val="single" w:sz="4" w:space="0" w:color="auto"/>
              <w:right w:val="single" w:sz="4" w:space="0" w:color="auto"/>
            </w:tcBorders>
          </w:tcPr>
          <w:p w14:paraId="5A063056" w14:textId="77777777" w:rsidR="00AD62C6" w:rsidRPr="00C31E24" w:rsidRDefault="00AD62C6">
            <w:pPr>
              <w:pStyle w:val="TAL"/>
              <w:spacing w:line="256" w:lineRule="auto"/>
            </w:pPr>
          </w:p>
        </w:tc>
        <w:tc>
          <w:tcPr>
            <w:tcW w:w="2126" w:type="dxa"/>
            <w:tcBorders>
              <w:top w:val="single" w:sz="4" w:space="0" w:color="auto"/>
              <w:left w:val="single" w:sz="4" w:space="0" w:color="auto"/>
              <w:bottom w:val="single" w:sz="4" w:space="0" w:color="auto"/>
              <w:right w:val="single" w:sz="4" w:space="0" w:color="auto"/>
            </w:tcBorders>
          </w:tcPr>
          <w:p w14:paraId="3A792A16"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55505579"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05EBE7BD" w14:textId="77777777" w:rsidR="00AD62C6" w:rsidRPr="00C31E24" w:rsidRDefault="00AD62C6">
            <w:pPr>
              <w:pStyle w:val="TAL"/>
              <w:spacing w:line="256" w:lineRule="auto"/>
            </w:pPr>
          </w:p>
        </w:tc>
      </w:tr>
      <w:tr w:rsidR="00AD62C6" w:rsidRPr="00C31E24" w14:paraId="005CDCEB"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3A63E915" w14:textId="77777777" w:rsidR="00AD62C6" w:rsidRPr="00C31E24" w:rsidRDefault="00AD62C6">
            <w:pPr>
              <w:pStyle w:val="TAL"/>
              <w:spacing w:line="256" w:lineRule="auto"/>
            </w:pPr>
            <w:r w:rsidRPr="00C31E24">
              <w:t>..p-id</w:t>
            </w:r>
          </w:p>
        </w:tc>
        <w:tc>
          <w:tcPr>
            <w:tcW w:w="2126" w:type="dxa"/>
            <w:tcBorders>
              <w:top w:val="single" w:sz="4" w:space="0" w:color="auto"/>
              <w:left w:val="single" w:sz="4" w:space="0" w:color="auto"/>
              <w:bottom w:val="single" w:sz="4" w:space="0" w:color="auto"/>
              <w:right w:val="single" w:sz="4" w:space="0" w:color="auto"/>
            </w:tcBorders>
            <w:hideMark/>
          </w:tcPr>
          <w:p w14:paraId="25F1A931" w14:textId="77777777" w:rsidR="00AD62C6" w:rsidRPr="00C31E24" w:rsidRDefault="00AD62C6">
            <w:pPr>
              <w:pStyle w:val="TAL"/>
              <w:spacing w:line="256" w:lineRule="auto"/>
            </w:pPr>
            <w:r w:rsidRPr="00C31E24">
              <w:t>same value as received in corresponding SIP PUBLISH message</w:t>
            </w:r>
          </w:p>
        </w:tc>
        <w:tc>
          <w:tcPr>
            <w:tcW w:w="2126" w:type="dxa"/>
            <w:tcBorders>
              <w:top w:val="single" w:sz="4" w:space="0" w:color="auto"/>
              <w:left w:val="single" w:sz="4" w:space="0" w:color="auto"/>
              <w:bottom w:val="single" w:sz="4" w:space="0" w:color="auto"/>
              <w:right w:val="single" w:sz="4" w:space="0" w:color="auto"/>
            </w:tcBorders>
          </w:tcPr>
          <w:p w14:paraId="42F4791E" w14:textId="77777777" w:rsidR="00AD62C6" w:rsidRPr="00C31E24" w:rsidRDefault="00AD62C6">
            <w:pPr>
              <w:pStyle w:val="TAL"/>
              <w:spacing w:line="256" w:lineRule="auto"/>
            </w:pPr>
          </w:p>
        </w:tc>
        <w:tc>
          <w:tcPr>
            <w:tcW w:w="1418" w:type="dxa"/>
            <w:tcBorders>
              <w:top w:val="single" w:sz="4" w:space="0" w:color="auto"/>
              <w:left w:val="single" w:sz="4" w:space="0" w:color="auto"/>
              <w:bottom w:val="single" w:sz="4" w:space="0" w:color="auto"/>
              <w:right w:val="single" w:sz="4" w:space="0" w:color="auto"/>
            </w:tcBorders>
          </w:tcPr>
          <w:p w14:paraId="37D75635"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5B12EEB8" w14:textId="77777777" w:rsidR="00AD62C6" w:rsidRPr="00C31E24" w:rsidRDefault="00AD62C6">
            <w:pPr>
              <w:pStyle w:val="TAL"/>
              <w:spacing w:line="256" w:lineRule="auto"/>
            </w:pPr>
          </w:p>
        </w:tc>
      </w:tr>
    </w:tbl>
    <w:p w14:paraId="0593CF35" w14:textId="77777777" w:rsidR="00AD62C6" w:rsidRPr="00C31E24" w:rsidRDefault="00AD62C6" w:rsidP="00AD62C6">
      <w:pPr>
        <w:rPr>
          <w:lang w:eastAsia="en-US"/>
        </w:rPr>
      </w:pPr>
    </w:p>
    <w:p w14:paraId="1280E1B3" w14:textId="77777777" w:rsidR="00AD62C6" w:rsidRPr="00C31E24" w:rsidRDefault="00AD62C6" w:rsidP="00AD62C6">
      <w:pPr>
        <w:pStyle w:val="TH"/>
      </w:pPr>
      <w:r w:rsidRPr="00C31E24">
        <w:t>Table 6.1.4.2.3.3-19: SIP MESSAGE (Step 14, Table 6.1.4.2.3.2-1; step 2, TS 36.579-1 [2] Table 5.3.32.3-1)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D62C6" w:rsidRPr="00C31E24" w14:paraId="64845E58" w14:textId="77777777" w:rsidTr="00AD62C6">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55F4FC6" w14:textId="77777777" w:rsidR="00AD62C6" w:rsidRPr="00C31E24" w:rsidRDefault="00AD62C6">
            <w:pPr>
              <w:pStyle w:val="TAL"/>
              <w:spacing w:line="256" w:lineRule="auto"/>
            </w:pPr>
            <w:r w:rsidRPr="00C31E24">
              <w:t>Derivation Path: TS 36.579-1 [2], Table 5.5.2.7.1-1</w:t>
            </w:r>
          </w:p>
        </w:tc>
      </w:tr>
      <w:tr w:rsidR="00AD62C6" w:rsidRPr="00C31E24" w14:paraId="6EF5754D"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243E7E" w14:textId="77777777" w:rsidR="00AD62C6" w:rsidRPr="00C31E24" w:rsidRDefault="00AD62C6">
            <w:pPr>
              <w:pStyle w:val="TAH"/>
              <w:spacing w:line="256" w:lineRule="auto"/>
            </w:pPr>
            <w:r w:rsidRPr="00C31E24">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1A7E5087" w14:textId="77777777" w:rsidR="00AD62C6" w:rsidRPr="00C31E24" w:rsidRDefault="00AD62C6">
            <w:pPr>
              <w:pStyle w:val="TAH"/>
              <w:spacing w:line="256" w:lineRule="auto"/>
            </w:pPr>
            <w:r w:rsidRPr="00C31E24">
              <w:t>Value/remark</w:t>
            </w:r>
          </w:p>
        </w:tc>
        <w:tc>
          <w:tcPr>
            <w:tcW w:w="2127" w:type="dxa"/>
            <w:tcBorders>
              <w:top w:val="single" w:sz="4" w:space="0" w:color="auto"/>
              <w:left w:val="single" w:sz="4" w:space="0" w:color="auto"/>
              <w:bottom w:val="single" w:sz="4" w:space="0" w:color="auto"/>
              <w:right w:val="single" w:sz="4" w:space="0" w:color="auto"/>
            </w:tcBorders>
            <w:hideMark/>
          </w:tcPr>
          <w:p w14:paraId="7AE3FBF8" w14:textId="77777777" w:rsidR="00AD62C6" w:rsidRPr="00C31E24" w:rsidRDefault="00AD62C6">
            <w:pPr>
              <w:pStyle w:val="TAH"/>
              <w:spacing w:line="256" w:lineRule="auto"/>
            </w:pPr>
            <w:r w:rsidRPr="00C31E24">
              <w:t>Comment</w:t>
            </w:r>
          </w:p>
        </w:tc>
        <w:tc>
          <w:tcPr>
            <w:tcW w:w="1419" w:type="dxa"/>
            <w:tcBorders>
              <w:top w:val="single" w:sz="4" w:space="0" w:color="auto"/>
              <w:left w:val="single" w:sz="4" w:space="0" w:color="auto"/>
              <w:bottom w:val="single" w:sz="4" w:space="0" w:color="auto"/>
              <w:right w:val="single" w:sz="4" w:space="0" w:color="auto"/>
            </w:tcBorders>
            <w:hideMark/>
          </w:tcPr>
          <w:p w14:paraId="17464A63"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7EA08403" w14:textId="77777777" w:rsidR="00AD62C6" w:rsidRPr="00C31E24" w:rsidRDefault="00AD62C6">
            <w:pPr>
              <w:pStyle w:val="TAH"/>
              <w:spacing w:line="256" w:lineRule="auto"/>
            </w:pPr>
            <w:r w:rsidRPr="00C31E24">
              <w:t>Condition</w:t>
            </w:r>
          </w:p>
        </w:tc>
      </w:tr>
      <w:tr w:rsidR="00AD62C6" w:rsidRPr="00C31E24" w14:paraId="5343C8A2"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A201E2" w14:textId="77777777" w:rsidR="00AD62C6" w:rsidRPr="00C31E24" w:rsidRDefault="00AD62C6">
            <w:pPr>
              <w:pStyle w:val="TAL"/>
              <w:spacing w:line="256" w:lineRule="auto"/>
              <w:rPr>
                <w:b/>
                <w:bCs/>
              </w:rPr>
            </w:pPr>
            <w:r w:rsidRPr="00C31E24">
              <w:rPr>
                <w:b/>
                <w:bCs/>
              </w:rPr>
              <w:t>Message-body</w:t>
            </w:r>
          </w:p>
        </w:tc>
        <w:tc>
          <w:tcPr>
            <w:tcW w:w="2129" w:type="dxa"/>
            <w:tcBorders>
              <w:top w:val="single" w:sz="4" w:space="0" w:color="auto"/>
              <w:left w:val="single" w:sz="4" w:space="0" w:color="auto"/>
              <w:bottom w:val="single" w:sz="4" w:space="0" w:color="auto"/>
              <w:right w:val="single" w:sz="4" w:space="0" w:color="auto"/>
            </w:tcBorders>
          </w:tcPr>
          <w:p w14:paraId="372F1F22" w14:textId="77777777" w:rsidR="00AD62C6" w:rsidRPr="00C31E24" w:rsidRDefault="00AD62C6">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25CA21A3"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56792C3A"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01A287E3" w14:textId="77777777" w:rsidR="00AD62C6" w:rsidRPr="00C31E24" w:rsidRDefault="00AD62C6">
            <w:pPr>
              <w:pStyle w:val="TAL"/>
              <w:spacing w:line="256" w:lineRule="auto"/>
            </w:pPr>
          </w:p>
        </w:tc>
      </w:tr>
      <w:tr w:rsidR="00AD62C6" w:rsidRPr="00C31E24" w14:paraId="2F53A4FA"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6A74DF65" w14:textId="77777777" w:rsidR="00AD62C6" w:rsidRPr="00C31E24" w:rsidRDefault="00AD62C6">
            <w:pPr>
              <w:pStyle w:val="TAL"/>
              <w:spacing w:line="256" w:lineRule="auto"/>
            </w:pPr>
            <w:r w:rsidRPr="00C31E24">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20AB0441" w14:textId="77777777" w:rsidR="00AD62C6" w:rsidRPr="00C31E24" w:rsidRDefault="00AD62C6">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5BCEEDEE" w14:textId="77777777" w:rsidR="00AD62C6" w:rsidRPr="00C31E24" w:rsidRDefault="00AD62C6">
            <w:pPr>
              <w:pStyle w:val="TAL"/>
              <w:spacing w:line="256" w:lineRule="auto"/>
              <w:rPr>
                <w:b/>
                <w:bCs/>
              </w:rPr>
            </w:pPr>
            <w:r w:rsidRPr="00C31E24">
              <w:rPr>
                <w:b/>
                <w:bCs/>
              </w:rPr>
              <w:t>MCVideo Info</w:t>
            </w:r>
          </w:p>
        </w:tc>
        <w:tc>
          <w:tcPr>
            <w:tcW w:w="1419" w:type="dxa"/>
            <w:tcBorders>
              <w:top w:val="single" w:sz="4" w:space="0" w:color="auto"/>
              <w:left w:val="single" w:sz="4" w:space="0" w:color="auto"/>
              <w:bottom w:val="single" w:sz="4" w:space="0" w:color="auto"/>
              <w:right w:val="single" w:sz="4" w:space="0" w:color="auto"/>
            </w:tcBorders>
          </w:tcPr>
          <w:p w14:paraId="2C8AA5C5"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5E063607" w14:textId="77777777" w:rsidR="00AD62C6" w:rsidRPr="00C31E24" w:rsidRDefault="00AD62C6">
            <w:pPr>
              <w:pStyle w:val="TAL"/>
              <w:spacing w:line="256" w:lineRule="auto"/>
            </w:pPr>
          </w:p>
        </w:tc>
      </w:tr>
      <w:tr w:rsidR="00AD62C6" w:rsidRPr="00C31E24" w14:paraId="29B71902"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36ECDD04" w14:textId="77777777" w:rsidR="00AD62C6" w:rsidRPr="00C31E24" w:rsidRDefault="00AD62C6">
            <w:pPr>
              <w:pStyle w:val="TAL"/>
              <w:spacing w:line="256" w:lineRule="auto"/>
            </w:pPr>
            <w:r w:rsidRPr="00C31E24">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37E7C642" w14:textId="77777777" w:rsidR="00AD62C6" w:rsidRPr="00C31E24" w:rsidRDefault="00AD62C6">
            <w:pPr>
              <w:pStyle w:val="TAL"/>
              <w:spacing w:line="256" w:lineRule="auto"/>
            </w:pPr>
            <w:r w:rsidRPr="00C31E24">
              <w:t>MCVideo-Info as described in Table 6.1.4.2.3.3-20</w:t>
            </w:r>
          </w:p>
        </w:tc>
        <w:tc>
          <w:tcPr>
            <w:tcW w:w="2127" w:type="dxa"/>
            <w:tcBorders>
              <w:top w:val="single" w:sz="4" w:space="0" w:color="auto"/>
              <w:left w:val="single" w:sz="4" w:space="0" w:color="auto"/>
              <w:bottom w:val="single" w:sz="4" w:space="0" w:color="auto"/>
              <w:right w:val="single" w:sz="4" w:space="0" w:color="auto"/>
            </w:tcBorders>
          </w:tcPr>
          <w:p w14:paraId="51ADA9B8"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0E54C639"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65452C08" w14:textId="77777777" w:rsidR="00AD62C6" w:rsidRPr="00C31E24" w:rsidRDefault="00AD62C6">
            <w:pPr>
              <w:pStyle w:val="TAL"/>
              <w:spacing w:line="256" w:lineRule="auto"/>
            </w:pPr>
          </w:p>
        </w:tc>
      </w:tr>
      <w:tr w:rsidR="00AD62C6" w:rsidRPr="00C31E24" w14:paraId="7E7EFEB5"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70471CFE" w14:textId="77777777" w:rsidR="00AD62C6" w:rsidRPr="00C31E24" w:rsidRDefault="00AD62C6">
            <w:pPr>
              <w:pStyle w:val="TAL"/>
              <w:spacing w:line="256" w:lineRule="auto"/>
            </w:pPr>
            <w:r w:rsidRPr="00C31E24">
              <w:t xml:space="preserve">  MIME body part</w:t>
            </w:r>
          </w:p>
        </w:tc>
        <w:tc>
          <w:tcPr>
            <w:tcW w:w="2129" w:type="dxa"/>
            <w:tcBorders>
              <w:top w:val="single" w:sz="4" w:space="0" w:color="auto"/>
              <w:left w:val="single" w:sz="4" w:space="0" w:color="auto"/>
              <w:bottom w:val="single" w:sz="4" w:space="0" w:color="auto"/>
              <w:right w:val="single" w:sz="4" w:space="0" w:color="auto"/>
            </w:tcBorders>
          </w:tcPr>
          <w:p w14:paraId="7330301C" w14:textId="77777777" w:rsidR="00AD62C6" w:rsidRPr="00C31E24" w:rsidRDefault="00AD62C6">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hideMark/>
          </w:tcPr>
          <w:p w14:paraId="1AB29B7C" w14:textId="77777777" w:rsidR="00AD62C6" w:rsidRPr="00C31E24" w:rsidRDefault="00AD62C6">
            <w:pPr>
              <w:pStyle w:val="TAL"/>
              <w:spacing w:line="256" w:lineRule="auto"/>
              <w:rPr>
                <w:b/>
                <w:bCs/>
              </w:rPr>
            </w:pPr>
            <w:r w:rsidRPr="00C31E24">
              <w:rPr>
                <w:b/>
                <w:bCs/>
              </w:rPr>
              <w:t>Resource lists</w:t>
            </w:r>
          </w:p>
        </w:tc>
        <w:tc>
          <w:tcPr>
            <w:tcW w:w="1419" w:type="dxa"/>
            <w:tcBorders>
              <w:top w:val="single" w:sz="4" w:space="0" w:color="auto"/>
              <w:left w:val="single" w:sz="4" w:space="0" w:color="auto"/>
              <w:bottom w:val="single" w:sz="4" w:space="0" w:color="auto"/>
              <w:right w:val="single" w:sz="4" w:space="0" w:color="auto"/>
            </w:tcBorders>
          </w:tcPr>
          <w:p w14:paraId="51039A85"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124BBC2E" w14:textId="77777777" w:rsidR="00AD62C6" w:rsidRPr="00C31E24" w:rsidRDefault="00AD62C6">
            <w:pPr>
              <w:pStyle w:val="TAL"/>
              <w:spacing w:line="256" w:lineRule="auto"/>
            </w:pPr>
          </w:p>
        </w:tc>
      </w:tr>
      <w:tr w:rsidR="00AD62C6" w:rsidRPr="00C31E24" w14:paraId="22B27FE9"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68FE6953" w14:textId="77777777" w:rsidR="00AD62C6" w:rsidRPr="00C31E24" w:rsidRDefault="00AD62C6">
            <w:pPr>
              <w:pStyle w:val="TAL"/>
              <w:spacing w:line="256" w:lineRule="auto"/>
            </w:pPr>
            <w:r w:rsidRPr="00C31E24">
              <w:t xml:space="preserve">    MIME-part-body</w:t>
            </w:r>
          </w:p>
        </w:tc>
        <w:tc>
          <w:tcPr>
            <w:tcW w:w="2129" w:type="dxa"/>
            <w:tcBorders>
              <w:top w:val="single" w:sz="4" w:space="0" w:color="auto"/>
              <w:left w:val="single" w:sz="4" w:space="0" w:color="auto"/>
              <w:bottom w:val="single" w:sz="4" w:space="0" w:color="auto"/>
              <w:right w:val="single" w:sz="4" w:space="0" w:color="auto"/>
            </w:tcBorders>
            <w:hideMark/>
          </w:tcPr>
          <w:p w14:paraId="031B93DC" w14:textId="77777777" w:rsidR="00AD62C6" w:rsidRPr="00C31E24" w:rsidRDefault="00AD62C6">
            <w:pPr>
              <w:pStyle w:val="TAL"/>
              <w:spacing w:line="256" w:lineRule="auto"/>
            </w:pPr>
            <w:r w:rsidRPr="00C31E24">
              <w:t>Resource-lists as described in Table 6.1.4.2.3.3-21</w:t>
            </w:r>
          </w:p>
        </w:tc>
        <w:tc>
          <w:tcPr>
            <w:tcW w:w="2127" w:type="dxa"/>
            <w:tcBorders>
              <w:top w:val="single" w:sz="4" w:space="0" w:color="auto"/>
              <w:left w:val="single" w:sz="4" w:space="0" w:color="auto"/>
              <w:bottom w:val="single" w:sz="4" w:space="0" w:color="auto"/>
              <w:right w:val="single" w:sz="4" w:space="0" w:color="auto"/>
            </w:tcBorders>
          </w:tcPr>
          <w:p w14:paraId="54041851"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3C25BA83"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0E711154" w14:textId="77777777" w:rsidR="00AD62C6" w:rsidRPr="00C31E24" w:rsidRDefault="00AD62C6">
            <w:pPr>
              <w:pStyle w:val="TAL"/>
              <w:spacing w:line="256" w:lineRule="auto"/>
            </w:pPr>
          </w:p>
        </w:tc>
      </w:tr>
    </w:tbl>
    <w:p w14:paraId="34E1D08E" w14:textId="77777777" w:rsidR="00AD62C6" w:rsidRPr="00C31E24" w:rsidRDefault="00AD62C6" w:rsidP="00AD62C6">
      <w:pPr>
        <w:rPr>
          <w:lang w:eastAsia="en-US"/>
        </w:rPr>
      </w:pPr>
    </w:p>
    <w:p w14:paraId="560AB94B" w14:textId="77777777" w:rsidR="00AD62C6" w:rsidRPr="00C31E24" w:rsidRDefault="00AD62C6" w:rsidP="00AD62C6">
      <w:pPr>
        <w:pStyle w:val="TH"/>
      </w:pPr>
      <w:r w:rsidRPr="00C31E24">
        <w:t>Table 6.1.4.2.3.3-20: MCVideo-Info in SIP MESSAGE (Table 6.1.4.2.3.3-19)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AD62C6" w:rsidRPr="00C31E24" w14:paraId="056BC2FB" w14:textId="77777777" w:rsidTr="00AD62C6">
        <w:trPr>
          <w:jc w:val="center"/>
        </w:trPr>
        <w:tc>
          <w:tcPr>
            <w:tcW w:w="9645" w:type="dxa"/>
            <w:gridSpan w:val="5"/>
            <w:tcBorders>
              <w:top w:val="single" w:sz="4" w:space="0" w:color="auto"/>
              <w:left w:val="single" w:sz="4" w:space="0" w:color="auto"/>
              <w:bottom w:val="single" w:sz="4" w:space="0" w:color="auto"/>
              <w:right w:val="single" w:sz="4" w:space="0" w:color="auto"/>
            </w:tcBorders>
            <w:vAlign w:val="center"/>
            <w:hideMark/>
          </w:tcPr>
          <w:p w14:paraId="747346B0" w14:textId="77777777" w:rsidR="00AD62C6" w:rsidRPr="00C31E24" w:rsidRDefault="00AD62C6">
            <w:pPr>
              <w:pStyle w:val="TAL"/>
              <w:spacing w:line="256" w:lineRule="auto"/>
            </w:pPr>
            <w:r w:rsidRPr="00C31E24">
              <w:t>Derivation Path: TS 36.579-1 [2], Table 5.5.3.2.1-2</w:t>
            </w:r>
          </w:p>
        </w:tc>
      </w:tr>
      <w:tr w:rsidR="00AD62C6" w:rsidRPr="00C31E24" w14:paraId="02FD54C0"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223C02C" w14:textId="77777777" w:rsidR="00AD62C6" w:rsidRPr="00C31E24" w:rsidRDefault="00AD62C6">
            <w:pPr>
              <w:pStyle w:val="TAH"/>
              <w:spacing w:line="256" w:lineRule="auto"/>
            </w:pPr>
            <w:r w:rsidRPr="00C31E24">
              <w:t>Information Element</w:t>
            </w:r>
          </w:p>
        </w:tc>
        <w:tc>
          <w:tcPr>
            <w:tcW w:w="2129" w:type="dxa"/>
            <w:tcBorders>
              <w:top w:val="single" w:sz="4" w:space="0" w:color="auto"/>
              <w:left w:val="single" w:sz="4" w:space="0" w:color="auto"/>
              <w:bottom w:val="single" w:sz="4" w:space="0" w:color="auto"/>
              <w:right w:val="single" w:sz="4" w:space="0" w:color="auto"/>
            </w:tcBorders>
            <w:hideMark/>
          </w:tcPr>
          <w:p w14:paraId="0090192D" w14:textId="77777777" w:rsidR="00AD62C6" w:rsidRPr="00C31E24" w:rsidRDefault="00AD62C6">
            <w:pPr>
              <w:pStyle w:val="TAH"/>
              <w:spacing w:line="256" w:lineRule="auto"/>
            </w:pPr>
            <w:r w:rsidRPr="00C31E24">
              <w:t>Value/remark</w:t>
            </w:r>
          </w:p>
        </w:tc>
        <w:tc>
          <w:tcPr>
            <w:tcW w:w="2127" w:type="dxa"/>
            <w:tcBorders>
              <w:top w:val="single" w:sz="4" w:space="0" w:color="auto"/>
              <w:left w:val="single" w:sz="4" w:space="0" w:color="auto"/>
              <w:bottom w:val="single" w:sz="4" w:space="0" w:color="auto"/>
              <w:right w:val="single" w:sz="4" w:space="0" w:color="auto"/>
            </w:tcBorders>
            <w:hideMark/>
          </w:tcPr>
          <w:p w14:paraId="332287E0" w14:textId="77777777" w:rsidR="00AD62C6" w:rsidRPr="00C31E24" w:rsidRDefault="00AD62C6">
            <w:pPr>
              <w:pStyle w:val="TAH"/>
              <w:spacing w:line="256" w:lineRule="auto"/>
            </w:pPr>
            <w:r w:rsidRPr="00C31E24">
              <w:t>Comment</w:t>
            </w:r>
          </w:p>
        </w:tc>
        <w:tc>
          <w:tcPr>
            <w:tcW w:w="1419" w:type="dxa"/>
            <w:tcBorders>
              <w:top w:val="single" w:sz="4" w:space="0" w:color="auto"/>
              <w:left w:val="single" w:sz="4" w:space="0" w:color="auto"/>
              <w:bottom w:val="single" w:sz="4" w:space="0" w:color="auto"/>
              <w:right w:val="single" w:sz="4" w:space="0" w:color="auto"/>
            </w:tcBorders>
            <w:hideMark/>
          </w:tcPr>
          <w:p w14:paraId="4EC35C84" w14:textId="77777777" w:rsidR="00AD62C6" w:rsidRPr="00C31E24" w:rsidRDefault="00AD62C6">
            <w:pPr>
              <w:pStyle w:val="TAH"/>
              <w:spacing w:line="256" w:lineRule="auto"/>
            </w:pPr>
            <w:r w:rsidRPr="00C31E24">
              <w:t>Reference</w:t>
            </w:r>
          </w:p>
        </w:tc>
        <w:tc>
          <w:tcPr>
            <w:tcW w:w="1134" w:type="dxa"/>
            <w:tcBorders>
              <w:top w:val="single" w:sz="4" w:space="0" w:color="auto"/>
              <w:left w:val="single" w:sz="4" w:space="0" w:color="auto"/>
              <w:bottom w:val="single" w:sz="4" w:space="0" w:color="auto"/>
              <w:right w:val="single" w:sz="4" w:space="0" w:color="auto"/>
            </w:tcBorders>
            <w:vAlign w:val="bottom"/>
            <w:hideMark/>
          </w:tcPr>
          <w:p w14:paraId="37C10583" w14:textId="77777777" w:rsidR="00AD62C6" w:rsidRPr="00C31E24" w:rsidRDefault="00AD62C6">
            <w:pPr>
              <w:pStyle w:val="TAH"/>
              <w:spacing w:line="256" w:lineRule="auto"/>
            </w:pPr>
            <w:r w:rsidRPr="00C31E24">
              <w:t>Condition</w:t>
            </w:r>
          </w:p>
        </w:tc>
      </w:tr>
      <w:tr w:rsidR="00AD62C6" w:rsidRPr="00C31E24" w14:paraId="74525E61"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4BA8FB47" w14:textId="77777777" w:rsidR="00AD62C6" w:rsidRPr="00C31E24" w:rsidRDefault="00AD62C6">
            <w:pPr>
              <w:pStyle w:val="TAL"/>
              <w:spacing w:line="256" w:lineRule="auto"/>
            </w:pPr>
            <w:r w:rsidRPr="00C31E24">
              <w:t>mcvideoinfo</w:t>
            </w:r>
          </w:p>
        </w:tc>
        <w:tc>
          <w:tcPr>
            <w:tcW w:w="2129" w:type="dxa"/>
            <w:tcBorders>
              <w:top w:val="single" w:sz="4" w:space="0" w:color="auto"/>
              <w:left w:val="single" w:sz="4" w:space="0" w:color="auto"/>
              <w:bottom w:val="single" w:sz="4" w:space="0" w:color="auto"/>
              <w:right w:val="single" w:sz="4" w:space="0" w:color="auto"/>
            </w:tcBorders>
          </w:tcPr>
          <w:p w14:paraId="2CBCAF1C" w14:textId="77777777" w:rsidR="00AD62C6" w:rsidRPr="00C31E24" w:rsidRDefault="00AD62C6">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5D968742"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72CFD0C1"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vAlign w:val="bottom"/>
          </w:tcPr>
          <w:p w14:paraId="29887DE4" w14:textId="77777777" w:rsidR="00AD62C6" w:rsidRPr="00C31E24" w:rsidRDefault="00AD62C6">
            <w:pPr>
              <w:pStyle w:val="TAL"/>
              <w:spacing w:line="256" w:lineRule="auto"/>
            </w:pPr>
          </w:p>
        </w:tc>
      </w:tr>
      <w:tr w:rsidR="00AD62C6" w:rsidRPr="00C31E24" w14:paraId="378A3D2D"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16FBA52E" w14:textId="77777777" w:rsidR="00AD62C6" w:rsidRPr="00C31E24" w:rsidRDefault="00AD62C6">
            <w:pPr>
              <w:pStyle w:val="TAL"/>
              <w:spacing w:line="256" w:lineRule="auto"/>
            </w:pPr>
            <w:r w:rsidRPr="00C31E24">
              <w:t xml:space="preserve">  mcvideo-Params</w:t>
            </w:r>
          </w:p>
        </w:tc>
        <w:tc>
          <w:tcPr>
            <w:tcW w:w="2129" w:type="dxa"/>
            <w:tcBorders>
              <w:top w:val="single" w:sz="4" w:space="0" w:color="auto"/>
              <w:left w:val="single" w:sz="4" w:space="0" w:color="auto"/>
              <w:bottom w:val="single" w:sz="4" w:space="0" w:color="auto"/>
              <w:right w:val="single" w:sz="4" w:space="0" w:color="auto"/>
            </w:tcBorders>
          </w:tcPr>
          <w:p w14:paraId="4EFC8597" w14:textId="77777777" w:rsidR="00AD62C6" w:rsidRPr="00C31E24" w:rsidRDefault="00AD62C6">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489DCE51"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6900D8CF"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608A5FCE" w14:textId="77777777" w:rsidR="00AD62C6" w:rsidRPr="00C31E24" w:rsidRDefault="00AD62C6">
            <w:pPr>
              <w:pStyle w:val="TAL"/>
              <w:spacing w:line="256" w:lineRule="auto"/>
            </w:pPr>
          </w:p>
        </w:tc>
      </w:tr>
      <w:tr w:rsidR="00AD62C6" w:rsidRPr="00C31E24" w14:paraId="63524F19"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4D59AAEF" w14:textId="77777777" w:rsidR="00AD62C6" w:rsidRPr="00C31E24" w:rsidRDefault="00AD62C6">
            <w:pPr>
              <w:pStyle w:val="TAL"/>
              <w:spacing w:line="256" w:lineRule="auto"/>
            </w:pPr>
            <w:r w:rsidRPr="00C31E24">
              <w:t xml:space="preserve">    anyExt</w:t>
            </w:r>
          </w:p>
        </w:tc>
        <w:tc>
          <w:tcPr>
            <w:tcW w:w="2129" w:type="dxa"/>
            <w:tcBorders>
              <w:top w:val="single" w:sz="4" w:space="0" w:color="auto"/>
              <w:left w:val="single" w:sz="4" w:space="0" w:color="auto"/>
              <w:bottom w:val="single" w:sz="4" w:space="0" w:color="auto"/>
              <w:right w:val="single" w:sz="4" w:space="0" w:color="auto"/>
            </w:tcBorders>
          </w:tcPr>
          <w:p w14:paraId="03FF6686" w14:textId="77777777" w:rsidR="00AD62C6" w:rsidRPr="00C31E24" w:rsidRDefault="00AD62C6">
            <w:pPr>
              <w:pStyle w:val="TAL"/>
              <w:spacing w:line="256" w:lineRule="auto"/>
            </w:pPr>
          </w:p>
        </w:tc>
        <w:tc>
          <w:tcPr>
            <w:tcW w:w="2127" w:type="dxa"/>
            <w:tcBorders>
              <w:top w:val="single" w:sz="4" w:space="0" w:color="auto"/>
              <w:left w:val="single" w:sz="4" w:space="0" w:color="auto"/>
              <w:bottom w:val="single" w:sz="4" w:space="0" w:color="auto"/>
              <w:right w:val="single" w:sz="4" w:space="0" w:color="auto"/>
            </w:tcBorders>
          </w:tcPr>
          <w:p w14:paraId="780CD208"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tcPr>
          <w:p w14:paraId="1EE27552" w14:textId="77777777" w:rsidR="00AD62C6" w:rsidRPr="00C31E24" w:rsidRDefault="00AD62C6">
            <w:pPr>
              <w:pStyle w:val="TAL"/>
              <w:spacing w:line="256" w:lineRule="auto"/>
            </w:pPr>
          </w:p>
        </w:tc>
        <w:tc>
          <w:tcPr>
            <w:tcW w:w="1134" w:type="dxa"/>
            <w:tcBorders>
              <w:top w:val="single" w:sz="4" w:space="0" w:color="auto"/>
              <w:left w:val="single" w:sz="4" w:space="0" w:color="auto"/>
              <w:bottom w:val="single" w:sz="4" w:space="0" w:color="auto"/>
              <w:right w:val="single" w:sz="4" w:space="0" w:color="auto"/>
            </w:tcBorders>
          </w:tcPr>
          <w:p w14:paraId="70BB7A5E" w14:textId="77777777" w:rsidR="00AD62C6" w:rsidRPr="00C31E24" w:rsidRDefault="00AD62C6">
            <w:pPr>
              <w:pStyle w:val="TAL"/>
              <w:spacing w:line="256" w:lineRule="auto"/>
            </w:pPr>
          </w:p>
        </w:tc>
      </w:tr>
      <w:tr w:rsidR="00AD62C6" w:rsidRPr="00C31E24" w14:paraId="4CE5EACC"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67B16219" w14:textId="77777777" w:rsidR="00AD62C6" w:rsidRPr="00C31E24" w:rsidRDefault="00AD62C6">
            <w:pPr>
              <w:pStyle w:val="TAL"/>
              <w:spacing w:line="256" w:lineRule="auto"/>
            </w:pPr>
            <w:r w:rsidRPr="00C31E24">
              <w:t xml:space="preserve">      mcvideo-request-uri</w:t>
            </w:r>
          </w:p>
        </w:tc>
        <w:tc>
          <w:tcPr>
            <w:tcW w:w="2129" w:type="dxa"/>
            <w:tcBorders>
              <w:top w:val="single" w:sz="4" w:space="0" w:color="auto"/>
              <w:left w:val="single" w:sz="4" w:space="0" w:color="auto"/>
              <w:bottom w:val="single" w:sz="4" w:space="0" w:color="auto"/>
              <w:right w:val="single" w:sz="4" w:space="0" w:color="auto"/>
            </w:tcBorders>
            <w:hideMark/>
          </w:tcPr>
          <w:p w14:paraId="1B0D4821" w14:textId="77777777" w:rsidR="00AD62C6" w:rsidRPr="00C31E24" w:rsidRDefault="00AD62C6">
            <w:pPr>
              <w:pStyle w:val="TAL"/>
              <w:spacing w:line="256" w:lineRule="auto"/>
            </w:pPr>
            <w:r w:rsidRPr="00C31E24">
              <w:t>px_MCVideo_Group_A_ID</w:t>
            </w:r>
          </w:p>
        </w:tc>
        <w:tc>
          <w:tcPr>
            <w:tcW w:w="2127" w:type="dxa"/>
            <w:tcBorders>
              <w:top w:val="single" w:sz="4" w:space="0" w:color="auto"/>
              <w:left w:val="single" w:sz="4" w:space="0" w:color="auto"/>
              <w:bottom w:val="single" w:sz="4" w:space="0" w:color="auto"/>
              <w:right w:val="single" w:sz="4" w:space="0" w:color="auto"/>
            </w:tcBorders>
            <w:hideMark/>
          </w:tcPr>
          <w:p w14:paraId="6794D4CE" w14:textId="77777777" w:rsidR="00AD62C6" w:rsidRPr="00C31E24" w:rsidRDefault="00AD62C6">
            <w:pPr>
              <w:pStyle w:val="TAL"/>
              <w:spacing w:line="256" w:lineRule="auto"/>
            </w:pPr>
            <w:r w:rsidRPr="00C31E24">
              <w:t>The MCVideo group identity to be selected by the targeted MCVideo user</w:t>
            </w:r>
          </w:p>
        </w:tc>
        <w:tc>
          <w:tcPr>
            <w:tcW w:w="1419" w:type="dxa"/>
            <w:tcBorders>
              <w:top w:val="single" w:sz="4" w:space="0" w:color="auto"/>
              <w:left w:val="single" w:sz="4" w:space="0" w:color="auto"/>
              <w:bottom w:val="single" w:sz="4" w:space="0" w:color="auto"/>
              <w:right w:val="single" w:sz="4" w:space="0" w:color="auto"/>
            </w:tcBorders>
            <w:hideMark/>
          </w:tcPr>
          <w:p w14:paraId="53B4D33A" w14:textId="77777777" w:rsidR="00AD62C6" w:rsidRPr="00C31E24" w:rsidRDefault="00AD62C6">
            <w:pPr>
              <w:pStyle w:val="TAL"/>
              <w:spacing w:line="256" w:lineRule="auto"/>
            </w:pPr>
            <w:r w:rsidRPr="00C31E24">
              <w:t>TS 24.281 [26] clause 9.2.4.2.2</w:t>
            </w:r>
          </w:p>
        </w:tc>
        <w:tc>
          <w:tcPr>
            <w:tcW w:w="1134" w:type="dxa"/>
            <w:tcBorders>
              <w:top w:val="single" w:sz="4" w:space="0" w:color="auto"/>
              <w:left w:val="single" w:sz="4" w:space="0" w:color="auto"/>
              <w:bottom w:val="single" w:sz="4" w:space="0" w:color="auto"/>
              <w:right w:val="single" w:sz="4" w:space="0" w:color="auto"/>
            </w:tcBorders>
          </w:tcPr>
          <w:p w14:paraId="5B184397" w14:textId="77777777" w:rsidR="00AD62C6" w:rsidRPr="00C31E24" w:rsidRDefault="00AD62C6">
            <w:pPr>
              <w:pStyle w:val="TAL"/>
              <w:spacing w:line="256" w:lineRule="auto"/>
            </w:pPr>
          </w:p>
        </w:tc>
      </w:tr>
      <w:tr w:rsidR="00AD62C6" w:rsidRPr="00C31E24" w14:paraId="4246965F"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2B6D6003" w14:textId="77777777" w:rsidR="00AD62C6" w:rsidRPr="00C31E24" w:rsidRDefault="00AD62C6">
            <w:pPr>
              <w:pStyle w:val="TAL"/>
              <w:spacing w:line="256" w:lineRule="auto"/>
            </w:pPr>
            <w:r w:rsidRPr="00C31E24">
              <w:t xml:space="preserve">      response-type</w:t>
            </w:r>
          </w:p>
        </w:tc>
        <w:tc>
          <w:tcPr>
            <w:tcW w:w="2129" w:type="dxa"/>
            <w:tcBorders>
              <w:top w:val="single" w:sz="4" w:space="0" w:color="auto"/>
              <w:left w:val="single" w:sz="4" w:space="0" w:color="auto"/>
              <w:bottom w:val="single" w:sz="4" w:space="0" w:color="auto"/>
              <w:right w:val="single" w:sz="4" w:space="0" w:color="auto"/>
            </w:tcBorders>
            <w:hideMark/>
          </w:tcPr>
          <w:p w14:paraId="1E092D02" w14:textId="77777777" w:rsidR="00AD62C6" w:rsidRPr="00C31E24" w:rsidRDefault="00AD62C6">
            <w:pPr>
              <w:pStyle w:val="TAL"/>
              <w:spacing w:line="256" w:lineRule="auto"/>
            </w:pPr>
            <w:r w:rsidRPr="00C31E24">
              <w:t>"group-selection-change-response"</w:t>
            </w:r>
          </w:p>
        </w:tc>
        <w:tc>
          <w:tcPr>
            <w:tcW w:w="2127" w:type="dxa"/>
            <w:tcBorders>
              <w:top w:val="single" w:sz="4" w:space="0" w:color="auto"/>
              <w:left w:val="single" w:sz="4" w:space="0" w:color="auto"/>
              <w:bottom w:val="single" w:sz="4" w:space="0" w:color="auto"/>
              <w:right w:val="single" w:sz="4" w:space="0" w:color="auto"/>
            </w:tcBorders>
          </w:tcPr>
          <w:p w14:paraId="61105800"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4B0CF3A2" w14:textId="77777777" w:rsidR="00AD62C6" w:rsidRPr="00C31E24" w:rsidRDefault="00AD62C6">
            <w:pPr>
              <w:pStyle w:val="TAL"/>
              <w:spacing w:line="256" w:lineRule="auto"/>
            </w:pPr>
            <w:r w:rsidRPr="00C31E24">
              <w:t>TS 24.281 [26] clause 9.2.4.2.2</w:t>
            </w:r>
          </w:p>
        </w:tc>
        <w:tc>
          <w:tcPr>
            <w:tcW w:w="1134" w:type="dxa"/>
            <w:tcBorders>
              <w:top w:val="single" w:sz="4" w:space="0" w:color="auto"/>
              <w:left w:val="single" w:sz="4" w:space="0" w:color="auto"/>
              <w:bottom w:val="single" w:sz="4" w:space="0" w:color="auto"/>
              <w:right w:val="single" w:sz="4" w:space="0" w:color="auto"/>
            </w:tcBorders>
          </w:tcPr>
          <w:p w14:paraId="4AEB5C73" w14:textId="77777777" w:rsidR="00AD62C6" w:rsidRPr="00C31E24" w:rsidRDefault="00AD62C6">
            <w:pPr>
              <w:pStyle w:val="TAL"/>
              <w:spacing w:line="256" w:lineRule="auto"/>
            </w:pPr>
          </w:p>
        </w:tc>
      </w:tr>
      <w:tr w:rsidR="00AD62C6" w:rsidRPr="00C31E24" w14:paraId="5A8FFB75" w14:textId="77777777" w:rsidTr="00AD62C6">
        <w:trPr>
          <w:jc w:val="center"/>
        </w:trPr>
        <w:tc>
          <w:tcPr>
            <w:tcW w:w="2836" w:type="dxa"/>
            <w:tcBorders>
              <w:top w:val="single" w:sz="4" w:space="0" w:color="auto"/>
              <w:left w:val="single" w:sz="4" w:space="0" w:color="auto"/>
              <w:bottom w:val="single" w:sz="4" w:space="0" w:color="auto"/>
              <w:right w:val="single" w:sz="4" w:space="0" w:color="auto"/>
            </w:tcBorders>
            <w:hideMark/>
          </w:tcPr>
          <w:p w14:paraId="29039840" w14:textId="77777777" w:rsidR="00AD62C6" w:rsidRPr="00C31E24" w:rsidRDefault="00AD62C6">
            <w:pPr>
              <w:pStyle w:val="TAL"/>
              <w:spacing w:line="256" w:lineRule="auto"/>
            </w:pPr>
            <w:r w:rsidRPr="00C31E24">
              <w:t xml:space="preserve">      selected-group-change-outcome</w:t>
            </w:r>
          </w:p>
        </w:tc>
        <w:tc>
          <w:tcPr>
            <w:tcW w:w="2129" w:type="dxa"/>
            <w:tcBorders>
              <w:top w:val="single" w:sz="4" w:space="0" w:color="auto"/>
              <w:left w:val="single" w:sz="4" w:space="0" w:color="auto"/>
              <w:bottom w:val="single" w:sz="4" w:space="0" w:color="auto"/>
              <w:right w:val="single" w:sz="4" w:space="0" w:color="auto"/>
            </w:tcBorders>
            <w:hideMark/>
          </w:tcPr>
          <w:p w14:paraId="09F48BA5" w14:textId="77777777" w:rsidR="00AD62C6" w:rsidRPr="00C31E24" w:rsidRDefault="00AD62C6">
            <w:pPr>
              <w:pStyle w:val="TAL"/>
              <w:spacing w:line="256" w:lineRule="auto"/>
            </w:pPr>
            <w:r w:rsidRPr="00C31E24">
              <w:t>"success"</w:t>
            </w:r>
          </w:p>
        </w:tc>
        <w:tc>
          <w:tcPr>
            <w:tcW w:w="2127" w:type="dxa"/>
            <w:tcBorders>
              <w:top w:val="single" w:sz="4" w:space="0" w:color="auto"/>
              <w:left w:val="single" w:sz="4" w:space="0" w:color="auto"/>
              <w:bottom w:val="single" w:sz="4" w:space="0" w:color="auto"/>
              <w:right w:val="single" w:sz="4" w:space="0" w:color="auto"/>
            </w:tcBorders>
          </w:tcPr>
          <w:p w14:paraId="059DFBDB" w14:textId="77777777" w:rsidR="00AD62C6" w:rsidRPr="00C31E24" w:rsidRDefault="00AD62C6">
            <w:pPr>
              <w:pStyle w:val="TAL"/>
              <w:spacing w:line="256" w:lineRule="auto"/>
            </w:pPr>
          </w:p>
        </w:tc>
        <w:tc>
          <w:tcPr>
            <w:tcW w:w="1419" w:type="dxa"/>
            <w:tcBorders>
              <w:top w:val="single" w:sz="4" w:space="0" w:color="auto"/>
              <w:left w:val="single" w:sz="4" w:space="0" w:color="auto"/>
              <w:bottom w:val="single" w:sz="4" w:space="0" w:color="auto"/>
              <w:right w:val="single" w:sz="4" w:space="0" w:color="auto"/>
            </w:tcBorders>
            <w:hideMark/>
          </w:tcPr>
          <w:p w14:paraId="18D3BBE8" w14:textId="77777777" w:rsidR="00AD62C6" w:rsidRPr="00C31E24" w:rsidRDefault="00AD62C6">
            <w:pPr>
              <w:pStyle w:val="TAL"/>
              <w:spacing w:line="256" w:lineRule="auto"/>
            </w:pPr>
            <w:r w:rsidRPr="00C31E24">
              <w:t>TS 24.281 [26] clause 9.2.4.2.2</w:t>
            </w:r>
          </w:p>
        </w:tc>
        <w:tc>
          <w:tcPr>
            <w:tcW w:w="1134" w:type="dxa"/>
            <w:tcBorders>
              <w:top w:val="single" w:sz="4" w:space="0" w:color="auto"/>
              <w:left w:val="single" w:sz="4" w:space="0" w:color="auto"/>
              <w:bottom w:val="single" w:sz="4" w:space="0" w:color="auto"/>
              <w:right w:val="single" w:sz="4" w:space="0" w:color="auto"/>
            </w:tcBorders>
          </w:tcPr>
          <w:p w14:paraId="0DDC615E" w14:textId="77777777" w:rsidR="00AD62C6" w:rsidRPr="00C31E24" w:rsidRDefault="00AD62C6">
            <w:pPr>
              <w:pStyle w:val="TAL"/>
              <w:spacing w:line="256" w:lineRule="auto"/>
            </w:pPr>
          </w:p>
        </w:tc>
      </w:tr>
    </w:tbl>
    <w:p w14:paraId="60AEAD11" w14:textId="77777777" w:rsidR="00AD62C6" w:rsidRPr="00C31E24" w:rsidRDefault="00AD62C6" w:rsidP="00AD62C6">
      <w:pPr>
        <w:rPr>
          <w:lang w:eastAsia="en-US"/>
        </w:rPr>
      </w:pPr>
    </w:p>
    <w:p w14:paraId="28323ECB" w14:textId="77777777" w:rsidR="00AD62C6" w:rsidRPr="00C31E24" w:rsidRDefault="00AD62C6" w:rsidP="00AD62C6">
      <w:pPr>
        <w:pStyle w:val="TH"/>
      </w:pPr>
      <w:r w:rsidRPr="00C31E24">
        <w:t>Table 6.1.4.2.3.3-21: Resource-lists in SIP MESSAGE (Table 6.1.4.2.3.3-19)</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D62C6" w:rsidRPr="00C31E24" w14:paraId="4AF6BD58" w14:textId="77777777" w:rsidTr="00AD62C6">
        <w:trPr>
          <w:jc w:val="center"/>
        </w:trPr>
        <w:tc>
          <w:tcPr>
            <w:tcW w:w="9645" w:type="dxa"/>
            <w:tcBorders>
              <w:top w:val="single" w:sz="4" w:space="0" w:color="auto"/>
              <w:left w:val="single" w:sz="4" w:space="0" w:color="auto"/>
              <w:bottom w:val="single" w:sz="4" w:space="0" w:color="auto"/>
              <w:right w:val="single" w:sz="4" w:space="0" w:color="auto"/>
            </w:tcBorders>
            <w:vAlign w:val="center"/>
            <w:hideMark/>
          </w:tcPr>
          <w:p w14:paraId="2A9FAE84" w14:textId="77777777" w:rsidR="00AD62C6" w:rsidRPr="00C31E24" w:rsidRDefault="00AD62C6">
            <w:pPr>
              <w:pStyle w:val="TAL"/>
              <w:spacing w:line="256" w:lineRule="auto"/>
            </w:pPr>
            <w:r w:rsidRPr="00C31E24">
              <w:t>Derivation Path: TS 36.579-1 [2], Table 5.5.3.3.1-2, condition PRIVATE-CALL</w:t>
            </w:r>
          </w:p>
        </w:tc>
      </w:tr>
    </w:tbl>
    <w:p w14:paraId="2A0D8490" w14:textId="77777777" w:rsidR="00AD62C6" w:rsidRPr="00C31E24" w:rsidRDefault="00AD62C6" w:rsidP="00AD62C6"/>
    <w:p w14:paraId="1D716FD6" w14:textId="32829E94" w:rsidR="00784A32" w:rsidRPr="00C31E24" w:rsidRDefault="00784A32" w:rsidP="00784A32">
      <w:pPr>
        <w:pStyle w:val="Heading2"/>
      </w:pPr>
      <w:bookmarkStart w:id="533" w:name="_Toc99871285"/>
      <w:r w:rsidRPr="00C31E24">
        <w:t>6.2</w:t>
      </w:r>
      <w:r w:rsidRPr="00C31E24">
        <w:tab/>
        <w:t>Private Calls</w:t>
      </w:r>
      <w:bookmarkEnd w:id="518"/>
      <w:bookmarkEnd w:id="519"/>
      <w:bookmarkEnd w:id="520"/>
      <w:bookmarkEnd w:id="521"/>
      <w:bookmarkEnd w:id="527"/>
      <w:bookmarkEnd w:id="533"/>
    </w:p>
    <w:p w14:paraId="23DC234F" w14:textId="77777777" w:rsidR="00784A32" w:rsidRPr="00C31E24" w:rsidRDefault="00784A32" w:rsidP="00784A32">
      <w:pPr>
        <w:pStyle w:val="Heading3"/>
        <w:rPr>
          <w:rFonts w:cs="Arial"/>
          <w:szCs w:val="28"/>
        </w:rPr>
      </w:pPr>
      <w:bookmarkStart w:id="534" w:name="_Toc52787542"/>
      <w:bookmarkStart w:id="535" w:name="_Toc52787724"/>
      <w:bookmarkStart w:id="536" w:name="_Toc75906946"/>
      <w:bookmarkStart w:id="537" w:name="_Toc75907283"/>
      <w:bookmarkStart w:id="538" w:name="_Toc84345733"/>
      <w:bookmarkStart w:id="539" w:name="_Toc99871286"/>
      <w:r w:rsidRPr="00C31E24">
        <w:rPr>
          <w:rFonts w:cs="Arial"/>
          <w:szCs w:val="28"/>
        </w:rPr>
        <w:t>6.2.1</w:t>
      </w:r>
      <w:r w:rsidRPr="00C31E24">
        <w:rPr>
          <w:rFonts w:cs="Arial"/>
          <w:szCs w:val="28"/>
        </w:rPr>
        <w:tab/>
        <w:t>On-network / Private Call / On-demand / Automatic Commencement Mode / With Transmission Control / Upgrade to Emergency Call / Cancellation of Emergency on User Request / Client Originated (CO)</w:t>
      </w:r>
      <w:bookmarkEnd w:id="534"/>
      <w:bookmarkEnd w:id="535"/>
      <w:bookmarkEnd w:id="536"/>
      <w:bookmarkEnd w:id="537"/>
      <w:bookmarkEnd w:id="538"/>
      <w:bookmarkEnd w:id="539"/>
    </w:p>
    <w:p w14:paraId="4F435AE0" w14:textId="77777777" w:rsidR="00784A32" w:rsidRPr="00C31E24" w:rsidRDefault="00784A32" w:rsidP="00764DD4">
      <w:pPr>
        <w:pStyle w:val="H6"/>
      </w:pPr>
      <w:bookmarkStart w:id="540" w:name="_Toc52787543"/>
      <w:bookmarkStart w:id="541" w:name="_Toc52787725"/>
      <w:bookmarkStart w:id="542" w:name="_Toc75906947"/>
      <w:bookmarkStart w:id="543" w:name="_Toc75907284"/>
      <w:r w:rsidRPr="00C31E24">
        <w:t>6.2.1.1</w:t>
      </w:r>
      <w:r w:rsidRPr="00C31E24">
        <w:tab/>
        <w:t>Test Purpose (TP)</w:t>
      </w:r>
      <w:bookmarkEnd w:id="540"/>
      <w:bookmarkEnd w:id="541"/>
      <w:bookmarkEnd w:id="542"/>
      <w:bookmarkEnd w:id="543"/>
    </w:p>
    <w:p w14:paraId="660220A9" w14:textId="77777777" w:rsidR="00784A32" w:rsidRPr="00C31E24" w:rsidRDefault="00784A32" w:rsidP="00784A32">
      <w:pPr>
        <w:pStyle w:val="H6"/>
      </w:pPr>
      <w:r w:rsidRPr="00C31E24">
        <w:t>(1)</w:t>
      </w:r>
    </w:p>
    <w:p w14:paraId="7AABD2B3" w14:textId="77777777" w:rsidR="00784A32" w:rsidRPr="00C31E24" w:rsidRDefault="00784A32" w:rsidP="00784A32">
      <w:pPr>
        <w:pStyle w:val="PL"/>
        <w:rPr>
          <w:noProof w:val="0"/>
        </w:rPr>
      </w:pPr>
      <w:r w:rsidRPr="00C31E24">
        <w:rPr>
          <w:b/>
          <w:noProof w:val="0"/>
        </w:rPr>
        <w:t>with</w:t>
      </w:r>
      <w:r w:rsidRPr="00C31E24">
        <w:rPr>
          <w:noProof w:val="0"/>
        </w:rPr>
        <w:t xml:space="preserve"> { the UE (MCVideo Client) registered and authorised for MCVideo Service, including authorised to initiate/cancel Private and Private Emergency Calls with Automatic Commencement }</w:t>
      </w:r>
    </w:p>
    <w:p w14:paraId="2CBF1F08"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3B162F14"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 MCVideo Private Call, On-demand  Automatic Commencement Mode, no force of Automatic Commencement, applying end-to-end communication security with Transmission Control }</w:t>
      </w:r>
    </w:p>
    <w:p w14:paraId="5D18DC71" w14:textId="26C5B0F5"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INVITE message requesting Private Call On-demand Automatic Commencement Mode, applying end-to-end communication security, and offering a media-level section for a media-transmission control entity, </w:t>
      </w:r>
      <w:r w:rsidRPr="00C31E24">
        <w:rPr>
          <w:b/>
          <w:noProof w:val="0"/>
        </w:rPr>
        <w:t>and</w:t>
      </w:r>
      <w:r w:rsidRPr="00C31E24">
        <w:rPr>
          <w:noProof w:val="0"/>
        </w:rPr>
        <w:t xml:space="preserve">, after indication from the SS (MCVideo Server) that Transmission is granted, the UE (MCVideo Client) provides transmission granted notification to the user, </w:t>
      </w:r>
      <w:r w:rsidR="00555CBD" w:rsidRPr="00C31E24">
        <w:rPr>
          <w:noProof w:val="0"/>
        </w:rPr>
        <w:t xml:space="preserve">sends an acknowledgement to the SS (MCVideo Server) </w:t>
      </w:r>
      <w:r w:rsidRPr="00C31E24">
        <w:rPr>
          <w:noProof w:val="0"/>
        </w:rPr>
        <w:t xml:space="preserve"> }</w:t>
      </w:r>
    </w:p>
    <w:p w14:paraId="1DCDD483" w14:textId="77777777" w:rsidR="00784A32" w:rsidRPr="00C31E24" w:rsidRDefault="00784A32" w:rsidP="00784A32">
      <w:pPr>
        <w:pStyle w:val="PL"/>
        <w:rPr>
          <w:noProof w:val="0"/>
        </w:rPr>
      </w:pPr>
      <w:r w:rsidRPr="00C31E24">
        <w:rPr>
          <w:noProof w:val="0"/>
        </w:rPr>
        <w:t xml:space="preserve">            }</w:t>
      </w:r>
    </w:p>
    <w:p w14:paraId="7C5E69EC" w14:textId="77777777" w:rsidR="00784A32" w:rsidRPr="00C31E24" w:rsidRDefault="00784A32" w:rsidP="00784A32">
      <w:pPr>
        <w:pStyle w:val="PL"/>
        <w:rPr>
          <w:rFonts w:cs="Courier New"/>
          <w:noProof w:val="0"/>
          <w:szCs w:val="16"/>
        </w:rPr>
      </w:pPr>
    </w:p>
    <w:p w14:paraId="4D1275C0" w14:textId="77777777" w:rsidR="00784A32" w:rsidRPr="00C31E24" w:rsidRDefault="00784A32" w:rsidP="00784A32">
      <w:pPr>
        <w:pStyle w:val="H6"/>
      </w:pPr>
      <w:r w:rsidRPr="00C31E24">
        <w:t>(2)</w:t>
      </w:r>
    </w:p>
    <w:p w14:paraId="583C19B2"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established a MCVideo Private Call, On-demand Automatic Commencement Mode with Transmission Control }</w:t>
      </w:r>
    </w:p>
    <w:p w14:paraId="14B29E6E"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2374907E"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engages in communication with the invited MCVideo User }</w:t>
      </w:r>
    </w:p>
    <w:p w14:paraId="49D803E5" w14:textId="09226486"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respects the Transmission Control imposed by the MCVideo Server (Transmission Granted, Transmission Control ACK, Transmission End Request, Transmission End Response, Transmission Idle) }</w:t>
      </w:r>
    </w:p>
    <w:p w14:paraId="7F1A4506" w14:textId="77777777" w:rsidR="00784A32" w:rsidRPr="00C31E24" w:rsidRDefault="00784A32" w:rsidP="00784A32">
      <w:pPr>
        <w:pStyle w:val="PL"/>
        <w:rPr>
          <w:noProof w:val="0"/>
        </w:rPr>
      </w:pPr>
      <w:r w:rsidRPr="00C31E24">
        <w:rPr>
          <w:noProof w:val="0"/>
        </w:rPr>
        <w:t xml:space="preserve">            }</w:t>
      </w:r>
    </w:p>
    <w:p w14:paraId="2DD6F968" w14:textId="77777777" w:rsidR="00784A32" w:rsidRPr="00C31E24" w:rsidRDefault="00784A32" w:rsidP="00784A32">
      <w:pPr>
        <w:pStyle w:val="PL"/>
        <w:rPr>
          <w:rFonts w:cs="Courier New"/>
          <w:noProof w:val="0"/>
          <w:szCs w:val="16"/>
        </w:rPr>
      </w:pPr>
    </w:p>
    <w:p w14:paraId="2B2AD8EF" w14:textId="77777777" w:rsidR="00784A32" w:rsidRPr="00C31E24" w:rsidRDefault="00784A32" w:rsidP="00784A32">
      <w:pPr>
        <w:pStyle w:val="H6"/>
      </w:pPr>
      <w:r w:rsidRPr="00C31E24">
        <w:t>(3)</w:t>
      </w:r>
    </w:p>
    <w:p w14:paraId="25D10D9C"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established a MCVideo Private Call, On-demand  Automatic Commencement Mode with Transmission Control }</w:t>
      </w:r>
    </w:p>
    <w:p w14:paraId="6003E9C5"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112C0B14"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to upgrade the ongoing MCVideo Private Call to a MCVideo Emergency Private Call with Transmission Control }</w:t>
      </w:r>
    </w:p>
    <w:p w14:paraId="61B1AFF1"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re-INVITE message requesting Private Emergency Call On-demand Automatic Commencement Mode offering a media-level section for a media-transmission control entity </w:t>
      </w:r>
      <w:r w:rsidRPr="00C31E24">
        <w:rPr>
          <w:b/>
          <w:noProof w:val="0"/>
        </w:rPr>
        <w:t>and</w:t>
      </w:r>
      <w:r w:rsidRPr="00C31E24">
        <w:rPr>
          <w:noProof w:val="0"/>
        </w:rPr>
        <w:t>, upon receipt of a SIP 200 (OK) response, considers the call as being upgraded to an Emergency Private Call }</w:t>
      </w:r>
    </w:p>
    <w:p w14:paraId="78B79ACC" w14:textId="77777777" w:rsidR="00784A32" w:rsidRPr="00C31E24" w:rsidRDefault="00784A32" w:rsidP="00784A32">
      <w:pPr>
        <w:pStyle w:val="PL"/>
        <w:rPr>
          <w:noProof w:val="0"/>
        </w:rPr>
      </w:pPr>
      <w:r w:rsidRPr="00C31E24">
        <w:rPr>
          <w:noProof w:val="0"/>
        </w:rPr>
        <w:t xml:space="preserve">            }</w:t>
      </w:r>
    </w:p>
    <w:p w14:paraId="36BA73AE" w14:textId="77777777" w:rsidR="00784A32" w:rsidRPr="00C31E24" w:rsidRDefault="00784A32" w:rsidP="00784A32">
      <w:pPr>
        <w:pStyle w:val="PL"/>
        <w:rPr>
          <w:rFonts w:cs="Courier New"/>
          <w:noProof w:val="0"/>
          <w:szCs w:val="16"/>
        </w:rPr>
      </w:pPr>
    </w:p>
    <w:p w14:paraId="29F49F85" w14:textId="77777777" w:rsidR="00784A32" w:rsidRPr="00C31E24" w:rsidRDefault="00784A32" w:rsidP="00784A32">
      <w:pPr>
        <w:pStyle w:val="H6"/>
      </w:pPr>
      <w:r w:rsidRPr="00C31E24">
        <w:t>(4)</w:t>
      </w:r>
    </w:p>
    <w:p w14:paraId="28988BD5"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upgraded a MCVideo Private Call, On-demand  Automatic Commencement Mode with Transmission Control to Emergency Private Call with Transmission Control }</w:t>
      </w:r>
    </w:p>
    <w:p w14:paraId="7F392E09"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4FA8104C"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engages in communication with the invited MCVideo User }</w:t>
      </w:r>
    </w:p>
    <w:p w14:paraId="7D86055A"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respects the Transmission Control imposed by the SS (MCVideo Server) including override of the invited MCVideo User (who is not in MCVideo emergency state) and applying Transmission Control confidentiality and integrity protection }</w:t>
      </w:r>
    </w:p>
    <w:p w14:paraId="1988546B" w14:textId="77777777" w:rsidR="00784A32" w:rsidRPr="00C31E24" w:rsidRDefault="00784A32" w:rsidP="00784A32">
      <w:pPr>
        <w:pStyle w:val="PL"/>
        <w:rPr>
          <w:noProof w:val="0"/>
        </w:rPr>
      </w:pPr>
      <w:r w:rsidRPr="00C31E24">
        <w:rPr>
          <w:noProof w:val="0"/>
        </w:rPr>
        <w:t xml:space="preserve">            }</w:t>
      </w:r>
    </w:p>
    <w:p w14:paraId="1E1B5721" w14:textId="77777777" w:rsidR="00784A32" w:rsidRPr="00C31E24" w:rsidRDefault="00784A32" w:rsidP="00784A32">
      <w:pPr>
        <w:pStyle w:val="PL"/>
        <w:rPr>
          <w:rFonts w:cs="Courier New"/>
          <w:noProof w:val="0"/>
          <w:szCs w:val="16"/>
        </w:rPr>
      </w:pPr>
    </w:p>
    <w:p w14:paraId="19EA40B1" w14:textId="77777777" w:rsidR="00784A32" w:rsidRPr="00C31E24" w:rsidRDefault="00784A32" w:rsidP="00784A32">
      <w:pPr>
        <w:pStyle w:val="H6"/>
      </w:pPr>
      <w:r w:rsidRPr="00C31E24">
        <w:t>(5)</w:t>
      </w:r>
    </w:p>
    <w:p w14:paraId="4AC08684"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upgraded a MCVideo Private Call, On-demand Automatic Commencement Mode with Transmission Control to Emergency Private Call with Transmission Control }</w:t>
      </w:r>
    </w:p>
    <w:p w14:paraId="56F542FA"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1A176689"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to downgrade the ongoing MCVideo Emergency Private Call }</w:t>
      </w:r>
    </w:p>
    <w:p w14:paraId="0EC556F6"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re-INVITE request  }</w:t>
      </w:r>
    </w:p>
    <w:p w14:paraId="43A5CFE4" w14:textId="77777777" w:rsidR="00784A32" w:rsidRPr="00C31E24" w:rsidRDefault="00784A32" w:rsidP="00784A32">
      <w:pPr>
        <w:pStyle w:val="PL"/>
        <w:rPr>
          <w:noProof w:val="0"/>
        </w:rPr>
      </w:pPr>
      <w:r w:rsidRPr="00C31E24">
        <w:rPr>
          <w:noProof w:val="0"/>
        </w:rPr>
        <w:t xml:space="preserve">     </w:t>
      </w:r>
      <w:r w:rsidRPr="00C31E24">
        <w:rPr>
          <w:b/>
          <w:noProof w:val="0"/>
        </w:rPr>
        <w:t>and</w:t>
      </w:r>
      <w:r w:rsidRPr="00C31E24">
        <w:rPr>
          <w:noProof w:val="0"/>
        </w:rPr>
        <w:t>, upon receipt of a SIP 200 (OK) response, considers the emergency condition ended and the call being reverted back to MCVideo Private Call }</w:t>
      </w:r>
    </w:p>
    <w:p w14:paraId="4B254454" w14:textId="77777777" w:rsidR="00784A32" w:rsidRPr="00C31E24" w:rsidRDefault="00784A32" w:rsidP="00784A32">
      <w:pPr>
        <w:pStyle w:val="PL"/>
        <w:rPr>
          <w:noProof w:val="0"/>
        </w:rPr>
      </w:pPr>
      <w:r w:rsidRPr="00C31E24">
        <w:rPr>
          <w:noProof w:val="0"/>
        </w:rPr>
        <w:t xml:space="preserve">            }</w:t>
      </w:r>
    </w:p>
    <w:p w14:paraId="6FBB36EF" w14:textId="77777777" w:rsidR="00784A32" w:rsidRPr="00C31E24" w:rsidRDefault="00784A32" w:rsidP="00784A32">
      <w:pPr>
        <w:pStyle w:val="PL"/>
        <w:rPr>
          <w:rFonts w:cs="Courier New"/>
          <w:noProof w:val="0"/>
          <w:szCs w:val="16"/>
        </w:rPr>
      </w:pPr>
    </w:p>
    <w:p w14:paraId="7C3768A7" w14:textId="77777777" w:rsidR="00784A32" w:rsidRPr="00C31E24" w:rsidRDefault="00784A32" w:rsidP="00784A32">
      <w:pPr>
        <w:pStyle w:val="H6"/>
      </w:pPr>
      <w:r w:rsidRPr="00C31E24">
        <w:t>(6)</w:t>
      </w:r>
    </w:p>
    <w:p w14:paraId="74B6DC5B"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MCVideo Private Call, On-demand Automatic Commencement Mode with Transmission Control }</w:t>
      </w:r>
    </w:p>
    <w:p w14:paraId="26307B7B"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2CFDF13B"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to terminate the ongoing MCVideo Private Call }</w:t>
      </w:r>
    </w:p>
    <w:p w14:paraId="251C2C38"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BYE request and after receiving a SIP 200 (OK) leaves the MCVideo session }</w:t>
      </w:r>
    </w:p>
    <w:p w14:paraId="44D91445" w14:textId="77777777" w:rsidR="00784A32" w:rsidRPr="00C31E24" w:rsidRDefault="00784A32" w:rsidP="00784A32">
      <w:pPr>
        <w:pStyle w:val="PL"/>
        <w:rPr>
          <w:noProof w:val="0"/>
        </w:rPr>
      </w:pPr>
      <w:r w:rsidRPr="00C31E24">
        <w:rPr>
          <w:noProof w:val="0"/>
        </w:rPr>
        <w:t xml:space="preserve">            }</w:t>
      </w:r>
    </w:p>
    <w:p w14:paraId="56EB702F" w14:textId="77777777" w:rsidR="00784A32" w:rsidRPr="00C31E24" w:rsidRDefault="00784A32" w:rsidP="00784A32">
      <w:pPr>
        <w:pStyle w:val="PL"/>
        <w:rPr>
          <w:rFonts w:cs="Courier New"/>
          <w:noProof w:val="0"/>
          <w:szCs w:val="16"/>
        </w:rPr>
      </w:pPr>
    </w:p>
    <w:p w14:paraId="213BA21A" w14:textId="77777777" w:rsidR="00784A32" w:rsidRPr="00C31E24" w:rsidRDefault="00784A32" w:rsidP="00784A32">
      <w:pPr>
        <w:pStyle w:val="H6"/>
      </w:pPr>
      <w:r w:rsidRPr="00C31E24">
        <w:t>6.2.1.2</w:t>
      </w:r>
      <w:r w:rsidRPr="00C31E24">
        <w:tab/>
        <w:t>Conformance requirements</w:t>
      </w:r>
    </w:p>
    <w:p w14:paraId="07C68FEC" w14:textId="07772108" w:rsidR="00784A32" w:rsidRPr="00C31E24" w:rsidRDefault="00784A32" w:rsidP="00784A32">
      <w:r w:rsidRPr="00C31E24">
        <w:t xml:space="preserve">References: The conformance requirements covered in the present TC are specified in: TS 24.281, clauses 10.2.2.2.1, 10.2.2.2.4, 10.2.2.2.5, </w:t>
      </w:r>
      <w:r w:rsidR="00555CBD" w:rsidRPr="00C31E24">
        <w:t>and in TS24.581, clauses 6.2.5.5.3, 6.2.5.5.3a.</w:t>
      </w:r>
      <w:r w:rsidRPr="00C31E24">
        <w:t xml:space="preserve">.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Rel-14 requirements.</w:t>
      </w:r>
    </w:p>
    <w:p w14:paraId="678C075B" w14:textId="77777777" w:rsidR="00784A32" w:rsidRPr="00C31E24" w:rsidRDefault="00784A32" w:rsidP="00784A32">
      <w:r w:rsidRPr="00C31E24">
        <w:t>[TS 24.281, clause 10.2.2.2.1]</w:t>
      </w:r>
    </w:p>
    <w:p w14:paraId="020317DD" w14:textId="77777777" w:rsidR="00784A32" w:rsidRPr="00C31E24" w:rsidRDefault="00784A32" w:rsidP="00784A32">
      <w:r w:rsidRPr="00C31E24">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4BB718AE" w14:textId="77777777" w:rsidR="00784A32" w:rsidRPr="00C31E24" w:rsidRDefault="00784A32" w:rsidP="00784A32">
      <w:r w:rsidRPr="00C31E24">
        <w:t>The MCVideo client:</w:t>
      </w:r>
    </w:p>
    <w:p w14:paraId="4A3AA92C" w14:textId="77777777" w:rsidR="00784A32" w:rsidRPr="00C31E24" w:rsidRDefault="00784A32" w:rsidP="00784A32">
      <w:pPr>
        <w:pStyle w:val="B1"/>
      </w:pPr>
      <w:r w:rsidRPr="00C31E24">
        <w:t>1)</w:t>
      </w:r>
      <w:r w:rsidRPr="00C31E24">
        <w:tab/>
        <w:t>shall set the Request-URI of the SIP INVITE request to a public service identity of the participating MCVideo function serving the MCVideo user;</w:t>
      </w:r>
    </w:p>
    <w:p w14:paraId="4778E549" w14:textId="77777777" w:rsidR="00784A32" w:rsidRPr="00C31E24" w:rsidRDefault="00784A32" w:rsidP="00784A32">
      <w:pPr>
        <w:pStyle w:val="B1"/>
      </w:pPr>
      <w:r w:rsidRPr="00C31E24">
        <w:t>2)</w:t>
      </w:r>
      <w:r w:rsidRPr="00C31E24">
        <w:tab/>
        <w:t>may include a P-Preferred-Identity header field in the SIP INVITE request containing a public user identity as specified in 3GPP TS 24.229 [11];</w:t>
      </w:r>
    </w:p>
    <w:p w14:paraId="0400F55E" w14:textId="77777777" w:rsidR="00784A32" w:rsidRPr="00C31E24" w:rsidRDefault="00784A32" w:rsidP="00784A32">
      <w:pPr>
        <w:pStyle w:val="B1"/>
      </w:pPr>
      <w:r w:rsidRPr="00C31E24">
        <w:t>3)</w:t>
      </w:r>
      <w:r w:rsidRPr="00C31E24">
        <w:tab/>
        <w:t>shall include the g.3gpp.mcvideo media feature tag and the g.3gpp.icsi-ref media feature tag with the value of "urn:urn-7:3gpp-service.ims.icsi.mcvideo" in the Contact header field of the SIP INVITE request according to IETF RFC 3840 [22];</w:t>
      </w:r>
    </w:p>
    <w:p w14:paraId="33D1D471" w14:textId="77777777" w:rsidR="00784A32" w:rsidRPr="00C31E24" w:rsidRDefault="00784A32" w:rsidP="00784A32">
      <w:pPr>
        <w:pStyle w:val="B1"/>
      </w:pPr>
      <w:r w:rsidRPr="00C31E24">
        <w:t>4)</w:t>
      </w:r>
      <w:r w:rsidRPr="00C31E24">
        <w:tab/>
        <w:t>shall include an Accept-Contact header field containing the g.3gpp.mcvideo media feature tag along with the "require" and "explicit" header field parameters according to IETF RFC 3841 [20];</w:t>
      </w:r>
    </w:p>
    <w:p w14:paraId="13CFBCDC" w14:textId="77777777" w:rsidR="00784A32" w:rsidRPr="00C31E24" w:rsidRDefault="00784A32" w:rsidP="00784A32">
      <w:pPr>
        <w:pStyle w:val="B1"/>
      </w:pPr>
      <w:r w:rsidRPr="00C31E24">
        <w:t>5)</w:t>
      </w:r>
      <w:r w:rsidRPr="00C31E24">
        <w:tab/>
        <w:t>shall include the ICSI value "urn:urn-7:3gpp-service.ims.icsi.mcvideo" (coded as specified in 3GPP TS 24.229 [11]), in a P-Preferred-Service header field according to IETF RFC 6050 [14] in the SIP INVITE request;</w:t>
      </w:r>
    </w:p>
    <w:p w14:paraId="238CF42E" w14:textId="77777777" w:rsidR="00784A32" w:rsidRPr="00C31E24" w:rsidRDefault="00784A32" w:rsidP="00784A32">
      <w:pPr>
        <w:pStyle w:val="B1"/>
      </w:pPr>
      <w:r w:rsidRPr="00C31E24">
        <w:t>6)</w:t>
      </w:r>
      <w:r w:rsidRPr="00C31E24">
        <w:tab/>
        <w:t>shall include an Accept-Contact header field with the media feature tag g.3gpp.icsi-ref contain with the value of "urn:urn-7:3gpp-service.ims.icsi.mcvideo" along with parameters "require" and "explicit" according to IETF RFC 3841 [20];</w:t>
      </w:r>
    </w:p>
    <w:p w14:paraId="71803B49" w14:textId="77777777" w:rsidR="00784A32" w:rsidRPr="00C31E24" w:rsidRDefault="00784A32" w:rsidP="00784A32">
      <w:pPr>
        <w:pStyle w:val="B1"/>
      </w:pPr>
      <w:r w:rsidRPr="00C31E24">
        <w:t>7)</w:t>
      </w:r>
      <w:r w:rsidRPr="00C31E24">
        <w:tab/>
        <w:t>for the establishment of a private call shall insert in the SIP INVITE request a MIME resource-lists body with the MCVideo ID of the invited MCVideo user, according to rules and procedures of IETF RFC 5366 [37];</w:t>
      </w:r>
    </w:p>
    <w:p w14:paraId="5F6F50A9" w14:textId="77777777" w:rsidR="00784A32" w:rsidRPr="00C31E24" w:rsidRDefault="00784A32" w:rsidP="00784A32">
      <w:pPr>
        <w:pStyle w:val="B1"/>
      </w:pPr>
      <w:r w:rsidRPr="00C31E24">
        <w:t>8)</w:t>
      </w:r>
      <w:r w:rsidRPr="00C31E24">
        <w:tab/>
        <w:t>if an end-to-end security context needs to be established and if the MCVideo user is initiating a private call then:</w:t>
      </w:r>
    </w:p>
    <w:p w14:paraId="4C764806" w14:textId="77777777" w:rsidR="00784A32" w:rsidRPr="00C31E24" w:rsidRDefault="00784A32" w:rsidP="00784A32">
      <w:pPr>
        <w:pStyle w:val="B2"/>
      </w:pPr>
      <w:r w:rsidRPr="00C31E24">
        <w:t>a)</w:t>
      </w:r>
      <w:r w:rsidRPr="00C31E24">
        <w:tab/>
        <w:t>if necessary, shall instruct the key management client to request keying material from the key management server as described in 3GPP TS 33.180 [8];</w:t>
      </w:r>
    </w:p>
    <w:p w14:paraId="70B5E5D8" w14:textId="77777777" w:rsidR="00784A32" w:rsidRPr="00C31E24" w:rsidRDefault="00784A32" w:rsidP="00784A32">
      <w:pPr>
        <w:pStyle w:val="B2"/>
      </w:pPr>
      <w:r w:rsidRPr="00C31E24">
        <w:t>b)</w:t>
      </w:r>
      <w:r w:rsidRPr="00C31E24">
        <w:tab/>
        <w:t>shall use the keying material to generate a PCK as described in 3GPP TS 33.180 [8];</w:t>
      </w:r>
    </w:p>
    <w:p w14:paraId="0D3F7D3E" w14:textId="77777777" w:rsidR="00784A32" w:rsidRPr="00C31E24" w:rsidRDefault="00784A32" w:rsidP="00784A32">
      <w:pPr>
        <w:pStyle w:val="B2"/>
      </w:pPr>
      <w:r w:rsidRPr="00C31E24">
        <w:t>c)</w:t>
      </w:r>
      <w:r w:rsidRPr="00C31E24">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57B46B0B" w14:textId="77777777" w:rsidR="00784A32" w:rsidRPr="00C31E24" w:rsidRDefault="00784A32" w:rsidP="00784A32">
      <w:pPr>
        <w:pStyle w:val="B2"/>
      </w:pPr>
      <w:r w:rsidRPr="00C31E24">
        <w:t>d)</w:t>
      </w:r>
      <w:r w:rsidRPr="00C31E24">
        <w:tab/>
        <w:t>shall encrypt the PCK to a UID associated to the MCVideo client using the MCVideo ID and KMS URI of the invited user as determined by the procedures of subclause 6.2.8.3.9 and a time related parameter as described in 3GPP TS 33.180 [8];</w:t>
      </w:r>
    </w:p>
    <w:p w14:paraId="3F7B75B0" w14:textId="77777777" w:rsidR="00784A32" w:rsidRPr="00C31E24" w:rsidRDefault="00784A32" w:rsidP="00784A32">
      <w:pPr>
        <w:pStyle w:val="B2"/>
      </w:pPr>
      <w:r w:rsidRPr="00C31E24">
        <w:t>e)</w:t>
      </w:r>
      <w:r w:rsidRPr="00C31E24">
        <w:tab/>
        <w:t>shall generate a MIKEY-SAKKE I_MESSAGE using the encapsulated PCK and PCK-ID as specified in 3GPP TS 33.180 [8]; and</w:t>
      </w:r>
    </w:p>
    <w:p w14:paraId="7E5EC1F7" w14:textId="77777777" w:rsidR="00784A32" w:rsidRPr="00C31E24" w:rsidRDefault="00784A32" w:rsidP="00784A32">
      <w:pPr>
        <w:pStyle w:val="B2"/>
      </w:pPr>
      <w:r w:rsidRPr="00C31E24">
        <w:t>g)</w:t>
      </w:r>
      <w:r w:rsidRPr="00C31E24">
        <w:tab/>
        <w:t>shall add the MCVideo ID of the originating MCVideo to the initiator field (IDRi) of the I_MESSAGE as described in 3GPP TS 33.180 [8]; and</w:t>
      </w:r>
    </w:p>
    <w:p w14:paraId="1444298D" w14:textId="77777777" w:rsidR="00784A32" w:rsidRPr="00C31E24" w:rsidRDefault="00784A32" w:rsidP="00784A32">
      <w:pPr>
        <w:pStyle w:val="B2"/>
      </w:pPr>
      <w:r w:rsidRPr="00C31E24">
        <w:t>f)</w:t>
      </w:r>
      <w:r w:rsidRPr="00C31E24">
        <w:tab/>
        <w:t>shall sign the MIKEY-SAKKE I_MESSAGE using the originating MCVideo user's signing key provided in the keying material together with a time related parameter, and add this to the MIKEY-SAKKE payload, as described in 3GPP TS 33.180 [8].</w:t>
      </w:r>
    </w:p>
    <w:p w14:paraId="15FAD3C7" w14:textId="77777777" w:rsidR="00784A32" w:rsidRPr="00C31E24" w:rsidRDefault="00784A32" w:rsidP="00784A32">
      <w:pPr>
        <w:pStyle w:val="B1"/>
      </w:pPr>
      <w:r w:rsidRPr="00C31E24">
        <w:t>9)</w:t>
      </w:r>
      <w:r w:rsidRPr="00C31E24">
        <w:tab/>
        <w:t>shall include an SDP offer according to 3GPP TS 24.229 [11] with the clarification given in subclause 6.2.1 and with a media stream of the offered media-transmission control entity;</w:t>
      </w:r>
    </w:p>
    <w:p w14:paraId="529B2CB1" w14:textId="77777777" w:rsidR="00784A32" w:rsidRPr="00C31E24" w:rsidRDefault="00784A32" w:rsidP="00784A32">
      <w:pPr>
        <w:pStyle w:val="B1"/>
      </w:pPr>
      <w:r w:rsidRPr="00C31E24">
        <w:t>10)</w:t>
      </w:r>
      <w:r w:rsidRPr="00C31E24">
        <w:tab/>
        <w:t>if implicit transmission control is required, shall comply with the conditions specified in subclause 6.4;</w:t>
      </w:r>
    </w:p>
    <w:p w14:paraId="260E735F" w14:textId="77777777" w:rsidR="00784A32" w:rsidRPr="00C31E24" w:rsidRDefault="00784A32" w:rsidP="00784A32">
      <w:pPr>
        <w:pStyle w:val="B1"/>
      </w:pPr>
      <w:r w:rsidRPr="00C31E24">
        <w:t>11)</w:t>
      </w:r>
      <w:r w:rsidRPr="00C31E24">
        <w:tab/>
        <w:t>if the MCVideo user is initiating a private call then:</w:t>
      </w:r>
    </w:p>
    <w:p w14:paraId="136CBAA9" w14:textId="77777777" w:rsidR="00784A32" w:rsidRPr="00C31E24" w:rsidRDefault="00784A32" w:rsidP="00784A32">
      <w:pPr>
        <w:pStyle w:val="B2"/>
      </w:pPr>
      <w:r w:rsidRPr="00C31E24">
        <w:t>a)</w:t>
      </w:r>
      <w:r w:rsidRPr="00C31E24">
        <w:tab/>
        <w:t>if force of automatic commencement mode at the invited MCVideo client is requested by the MCVideo user, shall include in the SIP INVITE request a Priv-Answer-Mode header field with the value "Auto" according to the rules and procedures of IETF RFC 5373 [27];</w:t>
      </w:r>
    </w:p>
    <w:p w14:paraId="4D41B33F" w14:textId="77777777" w:rsidR="00784A32" w:rsidRPr="00C31E24" w:rsidRDefault="00784A32" w:rsidP="00784A32">
      <w:pPr>
        <w:pStyle w:val="B2"/>
      </w:pPr>
      <w:r w:rsidRPr="00C31E24">
        <w:t>b)</w:t>
      </w:r>
      <w:r w:rsidRPr="00C31E24">
        <w:tab/>
        <w:t>if force of automatic commencement mode at the invited MCVideo client is not requested by the MCVideo user and:</w:t>
      </w:r>
    </w:p>
    <w:p w14:paraId="6C864729" w14:textId="77777777" w:rsidR="00784A32" w:rsidRPr="00C31E24" w:rsidRDefault="00784A32" w:rsidP="00784A32">
      <w:pPr>
        <w:pStyle w:val="B3"/>
      </w:pPr>
      <w:r w:rsidRPr="00C31E24">
        <w:t>i)</w:t>
      </w:r>
      <w:r w:rsidRPr="00C31E24">
        <w:tab/>
        <w:t>if automatic commencement mode at the invited MCVideo client is requested by the MCVideo user, shall include in the SIP INVITE request an Answer-Mode header field with the value "Auto" according to the rules and procedures of IETF RFC 5373 [27]; and</w:t>
      </w:r>
    </w:p>
    <w:p w14:paraId="7664D079" w14:textId="77777777" w:rsidR="00784A32" w:rsidRPr="00C31E24" w:rsidRDefault="00784A32" w:rsidP="00784A32">
      <w:pPr>
        <w:pStyle w:val="B3"/>
      </w:pPr>
      <w:r w:rsidRPr="00C31E24">
        <w:t>ii)</w:t>
      </w:r>
      <w:r w:rsidRPr="00C31E24">
        <w:tab/>
        <w:t>if manual commencement mode at the invited MCVideo client is requested by the MCVideo user, shall include in the SIP INVITE request an Answer-Mode header field with the value "Manual" according to the rules and procedures of IETF RFC 5373 [27]; and</w:t>
      </w:r>
    </w:p>
    <w:p w14:paraId="149EB768" w14:textId="77777777" w:rsidR="00784A32" w:rsidRPr="00C31E24" w:rsidRDefault="00784A32" w:rsidP="00784A32">
      <w:pPr>
        <w:pStyle w:val="B2"/>
      </w:pPr>
      <w:r w:rsidRPr="00C31E24">
        <w:t>c)</w:t>
      </w:r>
      <w:r w:rsidRPr="00C31E24">
        <w:tab/>
        <w:t>shall contain an application/vnd.3gpp.mcvideo-info+xml MIME body with the &lt;mcvideoinfo&gt; element containing the &lt;mcvideo-Params&gt; element with the &lt;session-type&gt; element set to a value of "private";</w:t>
      </w:r>
    </w:p>
    <w:p w14:paraId="27EED797" w14:textId="77777777" w:rsidR="00784A32" w:rsidRPr="00C31E24" w:rsidRDefault="00784A32" w:rsidP="00784A32">
      <w:pPr>
        <w:pStyle w:val="B1"/>
      </w:pPr>
      <w:r w:rsidRPr="00C31E24">
        <w:t>12)</w:t>
      </w:r>
      <w:r w:rsidRPr="00C31E24">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10D18849" w14:textId="77777777" w:rsidR="00784A32" w:rsidRPr="00C31E24" w:rsidRDefault="00784A32" w:rsidP="00784A32">
      <w:pPr>
        <w:pStyle w:val="B1"/>
      </w:pPr>
      <w:r w:rsidRPr="00C31E24">
        <w:t>13)</w:t>
      </w:r>
      <w:r w:rsidRPr="00C31E24">
        <w:tab/>
        <w:t>shall send SIP INVITE request towards the MCVideo server according to 3GPP TS 24.229 [11].</w:t>
      </w:r>
    </w:p>
    <w:p w14:paraId="5166167C" w14:textId="77777777" w:rsidR="00784A32" w:rsidRPr="00C31E24" w:rsidRDefault="00784A32" w:rsidP="00784A32">
      <w:r w:rsidRPr="00C31E24">
        <w:t>Upon receiving a SIP 183(Session Progress) response to the SIP INVITE request the MCVideo client:</w:t>
      </w:r>
    </w:p>
    <w:p w14:paraId="54797534" w14:textId="77777777" w:rsidR="00784A32" w:rsidRPr="00C31E24" w:rsidRDefault="00784A32" w:rsidP="00784A32">
      <w:pPr>
        <w:pStyle w:val="B1"/>
      </w:pPr>
      <w:r w:rsidRPr="00C31E24">
        <w:t>1)</w:t>
      </w:r>
      <w:r w:rsidRPr="00C31E24">
        <w:tab/>
        <w:t>may indicate the progress of the session establishment to the inviting MCVideo user.</w:t>
      </w:r>
    </w:p>
    <w:p w14:paraId="529223C8" w14:textId="77777777" w:rsidR="00784A32" w:rsidRPr="00C31E24" w:rsidRDefault="00784A32" w:rsidP="00784A32">
      <w:r w:rsidRPr="00C31E24">
        <w:t>Upon receiving a SIP 200 (OK) response to the SIP INVITE request the MCVideo client:</w:t>
      </w:r>
    </w:p>
    <w:p w14:paraId="4B738BF8" w14:textId="77777777" w:rsidR="00784A32" w:rsidRPr="00C31E24" w:rsidRDefault="00784A32" w:rsidP="00784A32">
      <w:pPr>
        <w:pStyle w:val="B1"/>
      </w:pPr>
      <w:r w:rsidRPr="00C31E24">
        <w:t>1)</w:t>
      </w:r>
      <w:r w:rsidRPr="00C31E24">
        <w:tab/>
        <w:t xml:space="preserve">shall interact with the media plane as specified in 3GPP TS 24.581 [5]; </w:t>
      </w:r>
    </w:p>
    <w:p w14:paraId="2ACD7A8B" w14:textId="77777777" w:rsidR="00784A32" w:rsidRPr="00C31E24" w:rsidRDefault="00784A32" w:rsidP="00784A32">
      <w:pPr>
        <w:pStyle w:val="B1"/>
      </w:pPr>
      <w:r w:rsidRPr="00C31E24">
        <w:t>2)</w:t>
      </w:r>
      <w:r w:rsidRPr="00C31E24">
        <w:tab/>
        <w:t>if the MCVideo emergency private call state is set to "MVEPC 2: emergency-pc-requested" or "MVEPC 3: emergency-pc-granted", shall perform the actions specified in subclause 6.2.8.3.4; and</w:t>
      </w:r>
    </w:p>
    <w:p w14:paraId="27E2EAFB" w14:textId="77777777" w:rsidR="00784A32" w:rsidRPr="00C31E24" w:rsidRDefault="00784A32" w:rsidP="00784A32">
      <w:pPr>
        <w:pStyle w:val="B1"/>
        <w:rPr>
          <w:rFonts w:eastAsia="Malgun Gothic"/>
        </w:rPr>
      </w:pPr>
      <w:r w:rsidRPr="00C31E24">
        <w:t>3)</w:t>
      </w:r>
      <w:r w:rsidRPr="00C31E24">
        <w:tab/>
        <w:t>shall notify the user that the call has been successfully established.</w:t>
      </w:r>
    </w:p>
    <w:p w14:paraId="475D79C6" w14:textId="77777777" w:rsidR="00784A32" w:rsidRPr="00C31E24" w:rsidRDefault="00784A32" w:rsidP="00784A32">
      <w:r w:rsidRPr="00C31E24">
        <w:t>On receiving a SIP 4xx response, a SIP 5xx response or a SIP 6xx response to the SIP INVITE request:</w:t>
      </w:r>
    </w:p>
    <w:p w14:paraId="68156B8E" w14:textId="77777777" w:rsidR="00784A32" w:rsidRPr="00C31E24" w:rsidRDefault="00784A32" w:rsidP="00784A32">
      <w:pPr>
        <w:pStyle w:val="B1"/>
      </w:pPr>
      <w:r w:rsidRPr="00C31E24">
        <w:t>1)</w:t>
      </w:r>
      <w:r w:rsidRPr="00C31E24">
        <w:tab/>
        <w:t>if the MCVideo emergency private call state is set to "MVEPC 2: emergency-pc-requested"; or</w:t>
      </w:r>
    </w:p>
    <w:p w14:paraId="18CC237E" w14:textId="77777777" w:rsidR="00784A32" w:rsidRPr="00C31E24" w:rsidRDefault="00784A32" w:rsidP="00784A32">
      <w:pPr>
        <w:pStyle w:val="B1"/>
      </w:pPr>
      <w:r w:rsidRPr="00C31E24">
        <w:t>2)</w:t>
      </w:r>
      <w:r w:rsidRPr="00C31E24">
        <w:tab/>
        <w:t>if the MCVideo emergency private call state is set to "MVEPC 3: emergency-pc-granted";</w:t>
      </w:r>
    </w:p>
    <w:p w14:paraId="6A7A6ABE" w14:textId="77777777" w:rsidR="00784A32" w:rsidRPr="00C31E24" w:rsidRDefault="00784A32" w:rsidP="00784A32">
      <w:pPr>
        <w:pStyle w:val="B1"/>
      </w:pPr>
      <w:r w:rsidRPr="00C31E24">
        <w:t>the MCVideo client shall perform the actions specified in subclause 6.2.8.3.5.</w:t>
      </w:r>
    </w:p>
    <w:p w14:paraId="755DF049" w14:textId="77777777" w:rsidR="00784A32" w:rsidRPr="00C31E24" w:rsidRDefault="00784A32" w:rsidP="00784A32">
      <w:r w:rsidRPr="00C31E24">
        <w:rPr>
          <w:rFonts w:eastAsia="SimSun"/>
        </w:rPr>
        <w:t xml:space="preserve">On receiving a </w:t>
      </w:r>
      <w:r w:rsidRPr="00C31E24">
        <w:t xml:space="preserve">SIP INFO request where </w:t>
      </w:r>
      <w:r w:rsidRPr="00C31E24">
        <w:rPr>
          <w:rFonts w:eastAsia="SimSun"/>
        </w:rPr>
        <w:t xml:space="preserve">the Request-URI contains an MCVideo session ID identifying an ongoing session, </w:t>
      </w:r>
      <w:r w:rsidRPr="00C31E24">
        <w:t>the MCVideo client shall follow the actions specified in subclause 6.2.8.3.7.</w:t>
      </w:r>
    </w:p>
    <w:p w14:paraId="2FD804A0" w14:textId="77777777" w:rsidR="00784A32" w:rsidRPr="00C31E24" w:rsidRDefault="00784A32" w:rsidP="00784A32">
      <w:r w:rsidRPr="00C31E24">
        <w:t>[TS 24.281, clause 10.2.2.2.4]</w:t>
      </w:r>
    </w:p>
    <w:p w14:paraId="0D363B61" w14:textId="77777777" w:rsidR="00784A32" w:rsidRPr="00C31E24" w:rsidRDefault="00784A32" w:rsidP="00784A32">
      <w:r w:rsidRPr="00C31E24">
        <w:t>This subclause covers on-demand session.</w:t>
      </w:r>
    </w:p>
    <w:p w14:paraId="7490B620" w14:textId="77777777" w:rsidR="00784A32" w:rsidRPr="00C31E24" w:rsidRDefault="00784A32" w:rsidP="00784A32">
      <w:r w:rsidRPr="00C31E24">
        <w:t>Upon receiving a request from an MCVideo user to cancel the in-progress emergency condition on an MCVideo emergency private call, the MCVideo client shall generate a SIP re-INVITE request by following the UE session procedures specified in 3GPP TS 24.229 [4], with the clarifications given below.</w:t>
      </w:r>
    </w:p>
    <w:p w14:paraId="6EA7EB2C" w14:textId="77777777" w:rsidR="00784A32" w:rsidRPr="00C31E24" w:rsidRDefault="00784A32" w:rsidP="00784A32">
      <w:r w:rsidRPr="00C31E24">
        <w:t>The MCVideo client:</w:t>
      </w:r>
    </w:p>
    <w:p w14:paraId="3AF5F96F" w14:textId="77777777" w:rsidR="00784A32" w:rsidRPr="00C31E24" w:rsidRDefault="00784A32" w:rsidP="00784A32">
      <w:pPr>
        <w:pStyle w:val="B1"/>
      </w:pPr>
      <w:r w:rsidRPr="00C31E24">
        <w:t>1)</w:t>
      </w:r>
      <w:r w:rsidRPr="00C31E24">
        <w:tab/>
        <w:t>if the MCVideo user is not authorised to cancel the in-progress emergency condition on an MCVideo emergency private call as determined by the procedures of subclause 6.2.8.3.1.2, the MCVideo client:</w:t>
      </w:r>
    </w:p>
    <w:p w14:paraId="096EFA4F" w14:textId="77777777" w:rsidR="00784A32" w:rsidRPr="00C31E24" w:rsidRDefault="00784A32" w:rsidP="00784A32">
      <w:pPr>
        <w:pStyle w:val="B2"/>
      </w:pPr>
      <w:r w:rsidRPr="00C31E24">
        <w:t>a)</w:t>
      </w:r>
      <w:r w:rsidRPr="00C31E24">
        <w:tab/>
        <w:t>should indicate to the MCVideo user that they are not authorised to cancel the in-progress emergency condition on an MCVideo emergency private call; and</w:t>
      </w:r>
    </w:p>
    <w:p w14:paraId="01855A28" w14:textId="77777777" w:rsidR="00784A32" w:rsidRPr="00C31E24" w:rsidRDefault="00784A32" w:rsidP="00784A32">
      <w:pPr>
        <w:pStyle w:val="B2"/>
      </w:pPr>
      <w:r w:rsidRPr="00C31E24">
        <w:t>b)</w:t>
      </w:r>
      <w:r w:rsidRPr="00C31E24">
        <w:tab/>
        <w:t>shall skip the remaining steps of the current subclause;</w:t>
      </w:r>
    </w:p>
    <w:p w14:paraId="73E05F82" w14:textId="77777777" w:rsidR="00784A32" w:rsidRPr="00C31E24" w:rsidRDefault="00784A32" w:rsidP="00784A32">
      <w:pPr>
        <w:pStyle w:val="B1"/>
      </w:pPr>
      <w:r w:rsidRPr="00C31E24">
        <w:t>2)</w:t>
      </w:r>
      <w:r w:rsidRPr="00C31E24">
        <w:tab/>
        <w:t>shall, if the MCVideo user is cancelling an in-progress emergency condition and optionally an MCVideo emergency alert originated by the MCVideo user, include an application/vnd.3gpp.mcvideo-info+xml MIME body populated as specified in subclause 6.2.8.3.6;</w:t>
      </w:r>
    </w:p>
    <w:p w14:paraId="01BCFA2A" w14:textId="77777777" w:rsidR="00784A32" w:rsidRPr="00C31E24" w:rsidRDefault="00784A32" w:rsidP="00784A32">
      <w:pPr>
        <w:pStyle w:val="B1"/>
      </w:pPr>
      <w:r w:rsidRPr="00C31E24">
        <w:t>3)</w:t>
      </w:r>
      <w:r w:rsidRPr="00C31E24">
        <w:tab/>
        <w:t>shall, if the MCVideo user is cancelling an in-progress emergency condition and optionally an MCVideo emergency alert originated by another MCVideo user, include an application/vnd.3gpp.mcvideo-info+xml MIME body populated as specified in subclause 6.2.8.3.8;</w:t>
      </w:r>
    </w:p>
    <w:p w14:paraId="49D5C68B" w14:textId="77777777" w:rsidR="00784A32" w:rsidRPr="00C31E24" w:rsidRDefault="00784A32" w:rsidP="00784A32">
      <w:pPr>
        <w:pStyle w:val="B1"/>
      </w:pPr>
      <w:r w:rsidRPr="00C31E24">
        <w:t>4)</w:t>
      </w:r>
      <w:r w:rsidRPr="00C31E24">
        <w:tab/>
        <w:t>shall include a Resource-Priority header field and comply with the procedures in subclause 6.2.8.3.3;</w:t>
      </w:r>
    </w:p>
    <w:p w14:paraId="292E9F90" w14:textId="77777777" w:rsidR="00784A32" w:rsidRPr="00C31E24" w:rsidRDefault="00784A32" w:rsidP="00784A32">
      <w:pPr>
        <w:pStyle w:val="B1"/>
      </w:pPr>
      <w:r w:rsidRPr="00C31E24">
        <w:t>5)</w:t>
      </w:r>
      <w:r w:rsidRPr="00C31E24">
        <w:tab/>
        <w:t>shall include in the SIP re-INVITE request an SDP offer the media parameters as currently established;</w:t>
      </w:r>
    </w:p>
    <w:p w14:paraId="7CAC125A" w14:textId="77777777" w:rsidR="00784A32" w:rsidRPr="00C31E24" w:rsidRDefault="00784A32" w:rsidP="00784A32">
      <w:pPr>
        <w:pStyle w:val="NO"/>
      </w:pPr>
      <w:r w:rsidRPr="00C31E24">
        <w:t>NOTE 1:</w:t>
      </w:r>
      <w:r w:rsidRPr="00C31E24">
        <w:tab/>
        <w:t>The SIP re-INVITE request can be sent within an on-demand session or a pre-established session associated with an MCVideo group session.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70490BFD" w14:textId="77777777" w:rsidR="00784A32" w:rsidRPr="00C31E24" w:rsidRDefault="00784A32" w:rsidP="00784A32">
      <w:pPr>
        <w:pStyle w:val="B1"/>
      </w:pPr>
      <w:r w:rsidRPr="00C31E24">
        <w:t>6)</w:t>
      </w:r>
      <w:r w:rsidRPr="00C31E24">
        <w:tab/>
        <w:t>if an implicit transmission request is required, shall indicate this as specified in subclause 6.4; and</w:t>
      </w:r>
    </w:p>
    <w:p w14:paraId="3D5DEE82" w14:textId="77777777" w:rsidR="00784A32" w:rsidRPr="00C31E24" w:rsidRDefault="00784A32" w:rsidP="00784A32">
      <w:pPr>
        <w:pStyle w:val="B1"/>
      </w:pPr>
      <w:r w:rsidRPr="00C31E24">
        <w:t>7)</w:t>
      </w:r>
      <w:r w:rsidRPr="00C31E24">
        <w:tab/>
        <w:t>shall send the SIP re-INVITE request according to 3GPP TS 24.229 [4].</w:t>
      </w:r>
    </w:p>
    <w:p w14:paraId="5793C5F8" w14:textId="77777777" w:rsidR="00784A32" w:rsidRPr="00C31E24" w:rsidRDefault="00784A32" w:rsidP="00784A32">
      <w:r w:rsidRPr="00C31E24">
        <w:t>On receiving a SIP 2xx response to the SIP re-INVITE request, the MCVideo client:</w:t>
      </w:r>
    </w:p>
    <w:p w14:paraId="5B1EA5A4" w14:textId="77777777" w:rsidR="00784A32" w:rsidRPr="00C31E24" w:rsidRDefault="00784A32" w:rsidP="00784A32">
      <w:pPr>
        <w:pStyle w:val="B1"/>
      </w:pPr>
      <w:r w:rsidRPr="00C31E24">
        <w:t>1)</w:t>
      </w:r>
      <w:r w:rsidRPr="00C31E24">
        <w:tab/>
        <w:t>shall interact with the user plane as specified in 3GPP TS 24.380 [5];</w:t>
      </w:r>
    </w:p>
    <w:p w14:paraId="41C569A8" w14:textId="77777777" w:rsidR="00784A32" w:rsidRPr="00C31E24" w:rsidRDefault="00784A32" w:rsidP="00784A32">
      <w:pPr>
        <w:pStyle w:val="B1"/>
      </w:pPr>
      <w:r w:rsidRPr="00C31E24">
        <w:t>2)</w:t>
      </w:r>
      <w:r w:rsidRPr="00C31E24">
        <w:tab/>
        <w:t>shall set the MCVideo emergency private priority state of the MCVideo private call to "MVEPP 1: no-emergency";</w:t>
      </w:r>
    </w:p>
    <w:p w14:paraId="4D732D25" w14:textId="77777777" w:rsidR="00784A32" w:rsidRPr="00C31E24" w:rsidRDefault="00784A32" w:rsidP="00784A32">
      <w:pPr>
        <w:pStyle w:val="B1"/>
      </w:pPr>
      <w:r w:rsidRPr="00C31E24">
        <w:t>3)</w:t>
      </w:r>
      <w:r w:rsidRPr="00C31E24">
        <w:tab/>
        <w:t>shall set the MCVideo emergency private call state of the call to "MVEPC 1: emergency-pc-capable"; and</w:t>
      </w:r>
    </w:p>
    <w:p w14:paraId="5697B97C" w14:textId="77777777" w:rsidR="00784A32" w:rsidRPr="00C31E24" w:rsidRDefault="00784A32" w:rsidP="00784A32">
      <w:pPr>
        <w:pStyle w:val="B1"/>
      </w:pPr>
      <w:r w:rsidRPr="00C31E24">
        <w:t>4)</w:t>
      </w:r>
      <w:r w:rsidRPr="00C31E24">
        <w:tab/>
        <w:t>if the MCVideo emergency alert state is set to "MVPEA 4: Emergency-alert-cancel-pending", the sent SIP re-INVITE request did not contain an &lt;originated-by&gt; element in the application/vnd.3gpp.mcvideo-info+xml MIME body and the SIP 2xx response to the SIP request for a priority group call does not contain a Warning header field as specified in subclause 4.4 with the warning text containing the mcvideo-warn-code set to "149", shall set the MCVideo emergency alert state to "MVPEA 1: no-alert".</w:t>
      </w:r>
    </w:p>
    <w:p w14:paraId="15B3AA1C" w14:textId="77777777" w:rsidR="00784A32" w:rsidRPr="00C31E24" w:rsidRDefault="00784A32" w:rsidP="00784A32">
      <w:r w:rsidRPr="00C31E24">
        <w:t>On receiving a SIP 4xx response, SIP 5xx response or SIP 6xx response to the SIP re-INVITE request:</w:t>
      </w:r>
    </w:p>
    <w:p w14:paraId="2891A268" w14:textId="77777777" w:rsidR="00784A32" w:rsidRPr="00C31E24" w:rsidRDefault="00784A32" w:rsidP="00784A32">
      <w:pPr>
        <w:pStyle w:val="B1"/>
      </w:pPr>
      <w:r w:rsidRPr="00C31E24">
        <w:t>1)</w:t>
      </w:r>
      <w:r w:rsidRPr="00C31E24">
        <w:tab/>
        <w:t>if the SIP 4xx response, SIP 5xx response or SIP 6xx response contains an application/vnd.3gpp.mcvideo-info+xml MIME body with an &lt;emergency-ind&gt; element set to a value of "true", the MCVideo client shall set the MCVideo emergency private priority state as "MVEPP 2: in-progress";</w:t>
      </w:r>
    </w:p>
    <w:p w14:paraId="76102607" w14:textId="77777777" w:rsidR="00784A32" w:rsidRPr="00C31E24" w:rsidRDefault="00784A32" w:rsidP="00784A32">
      <w:pPr>
        <w:pStyle w:val="B1"/>
      </w:pPr>
      <w:r w:rsidRPr="00C31E24">
        <w:t>2)</w:t>
      </w:r>
      <w:r w:rsidRPr="00C31E24">
        <w:tab/>
        <w:t>if the SIP 4xx response, SIP 5xx response or SIP 6xx response contains an application/vnd.3gpp.mcvideo-info+xml MIME body with an &lt;alert-ind&gt; element set to a value of "true" and the sent SIP re-INVITE request did not contain an &lt;originated-by&gt; element in the application/vnd.3gpp.mcvideo-info+xml MIME body, the MCVideo client shall set the MCVideo emergency alert state to "MVPEA 3: emergency-alert-initiated"; and</w:t>
      </w:r>
    </w:p>
    <w:p w14:paraId="648FC7DD" w14:textId="77777777" w:rsidR="00784A32" w:rsidRPr="00C31E24" w:rsidRDefault="00784A32" w:rsidP="00784A32">
      <w:pPr>
        <w:pStyle w:val="B1"/>
      </w:pPr>
      <w:r w:rsidRPr="00C31E24">
        <w:rPr>
          <w:rFonts w:eastAsia="Malgun Gothic"/>
        </w:rPr>
        <w:t>3)</w:t>
      </w:r>
      <w:r w:rsidRPr="00C31E24">
        <w:rPr>
          <w:rFonts w:eastAsia="Malgun Gothic"/>
        </w:rPr>
        <w:tab/>
      </w:r>
      <w:r w:rsidRPr="00C31E24">
        <w:t>if the SIP 4xx response, SIP 5xx response or SIP 6xx response did not contain an application/vnd.3gpp.mcvideo-info+xml MIME body, shall set the MCVideo emergency private priority state as "MVEPP 2: in-progress" and the MCVideo emergency alert (MPEA) state shall revert to its value prior to entering the current procedure.</w:t>
      </w:r>
    </w:p>
    <w:p w14:paraId="7AF343B8" w14:textId="77777777" w:rsidR="00784A32" w:rsidRPr="00C31E24" w:rsidRDefault="00784A32" w:rsidP="00784A32">
      <w:pPr>
        <w:pStyle w:val="NO"/>
        <w:rPr>
          <w:rFonts w:eastAsia="Malgun Gothic"/>
        </w:rPr>
      </w:pPr>
      <w:r w:rsidRPr="00C31E24">
        <w:rPr>
          <w:rFonts w:eastAsia="Malgun Gothic"/>
        </w:rPr>
        <w:t>NOTE 2:</w:t>
      </w:r>
      <w:r w:rsidRPr="00C31E24">
        <w:rPr>
          <w:rFonts w:eastAsia="Malgun Gothic"/>
        </w:rPr>
        <w:tab/>
        <w:t xml:space="preserve">If the in-progress emergency private priority state cancel request is rejected, the state of the session does not change, i.e. continues with MCVideo emergency </w:t>
      </w:r>
      <w:r w:rsidRPr="00C31E24">
        <w:t xml:space="preserve">private call </w:t>
      </w:r>
      <w:r w:rsidRPr="00C31E24">
        <w:rPr>
          <w:rFonts w:eastAsia="Malgun Gothic"/>
        </w:rPr>
        <w:t>level priority.</w:t>
      </w:r>
    </w:p>
    <w:p w14:paraId="6179F343" w14:textId="77777777" w:rsidR="00784A32" w:rsidRPr="00C31E24" w:rsidRDefault="00784A32" w:rsidP="00784A32">
      <w:r w:rsidRPr="00C31E24">
        <w:rPr>
          <w:rFonts w:eastAsia="SimSun"/>
        </w:rPr>
        <w:t xml:space="preserve">On receiving a </w:t>
      </w:r>
      <w:r w:rsidRPr="00C31E24">
        <w:t xml:space="preserve">SIP INFO request where </w:t>
      </w:r>
      <w:r w:rsidRPr="00C31E24">
        <w:rPr>
          <w:rFonts w:eastAsia="SimSun"/>
        </w:rPr>
        <w:t xml:space="preserve">the Request-URI contains an MCVideo session ID identifying an ongoing group session, </w:t>
      </w:r>
      <w:r w:rsidRPr="00C31E24">
        <w:t>the MCVideo client shall follow the actions specified in subclause 6.2.8.3.7.</w:t>
      </w:r>
    </w:p>
    <w:p w14:paraId="1E763047" w14:textId="77777777" w:rsidR="00784A32" w:rsidRPr="00C31E24" w:rsidRDefault="00784A32" w:rsidP="00784A32">
      <w:r w:rsidRPr="00C31E24">
        <w:t>[TS 24.281, clause 10.2.2.2.5]</w:t>
      </w:r>
    </w:p>
    <w:p w14:paraId="3726CC97" w14:textId="77777777" w:rsidR="00784A32" w:rsidRPr="00C31E24" w:rsidRDefault="00784A32" w:rsidP="00784A32">
      <w:r w:rsidRPr="00C31E24">
        <w:t>This subclause covers both on-demand session and pre-established sessions.</w:t>
      </w:r>
    </w:p>
    <w:p w14:paraId="66838A8E" w14:textId="77777777" w:rsidR="00784A32" w:rsidRPr="00C31E24" w:rsidRDefault="00784A32" w:rsidP="00784A32">
      <w:r w:rsidRPr="00C31E24">
        <w:t>Upon receiving a request from an MCVideo user to upgrade the ongoing MCVideo private call to an MCVideo emergency private call, the MCVideo client shall generate a SIP re-INVITE request as specified in 3GPP TS 24.229 [4], with the clarifications given below.</w:t>
      </w:r>
    </w:p>
    <w:p w14:paraId="5F675149" w14:textId="77777777" w:rsidR="00784A32" w:rsidRPr="00C31E24" w:rsidRDefault="00784A32" w:rsidP="00784A32">
      <w:pPr>
        <w:pStyle w:val="B1"/>
      </w:pPr>
      <w:r w:rsidRPr="00C31E24">
        <w:t>1)</w:t>
      </w:r>
      <w:r w:rsidRPr="00C31E24">
        <w:tab/>
        <w:t>shall include an application/vnd.3gpp.mcvideo-info+xml MIME body populated as specified in subclause 6.2.8.3.2;</w:t>
      </w:r>
    </w:p>
    <w:p w14:paraId="19A64659" w14:textId="77777777" w:rsidR="00784A32" w:rsidRPr="00C31E24" w:rsidRDefault="00784A32" w:rsidP="00784A32">
      <w:pPr>
        <w:pStyle w:val="B1"/>
      </w:pPr>
      <w:r w:rsidRPr="00C31E24">
        <w:t>2)</w:t>
      </w:r>
      <w:r w:rsidRPr="00C31E24">
        <w:tab/>
        <w:t>shall include a Resource-Priority header field and comply with the procedures in subclause 6.2.8.3.3.</w:t>
      </w:r>
    </w:p>
    <w:p w14:paraId="1AE57C3B" w14:textId="77777777" w:rsidR="00784A32" w:rsidRPr="00C31E24" w:rsidRDefault="00784A32" w:rsidP="00784A32">
      <w:pPr>
        <w:pStyle w:val="B1"/>
      </w:pPr>
      <w:r w:rsidRPr="00C31E24">
        <w:t>3)</w:t>
      </w:r>
      <w:r w:rsidRPr="00C31E24">
        <w:tab/>
        <w:t>shall include an SDP offer with the media parameters as currently established according to 3GPP TS 24.229 [4];</w:t>
      </w:r>
    </w:p>
    <w:p w14:paraId="70DBAA3D" w14:textId="77777777" w:rsidR="00784A32" w:rsidRPr="00C31E24" w:rsidRDefault="00784A32" w:rsidP="00784A32">
      <w:pPr>
        <w:pStyle w:val="NO"/>
      </w:pPr>
      <w:r w:rsidRPr="00C31E24">
        <w:t>NOTE:</w:t>
      </w:r>
      <w:r w:rsidRPr="00C31E24">
        <w:tab/>
        <w:t>The SIP re-INVITE request can be sent within an on-demand session or a pre-established session associated with an MCVideo private call. If the SIP re-INVITE request is sent within a pre-established session, the media-level section for the offered MCVideo video media stream and the media-level section of the offered media-transmission control entity are expected to be the same as was negotiated in the existing pre-established session.</w:t>
      </w:r>
    </w:p>
    <w:p w14:paraId="361ED8F4" w14:textId="77777777" w:rsidR="00784A32" w:rsidRPr="00C31E24" w:rsidRDefault="00784A32" w:rsidP="00784A32">
      <w:pPr>
        <w:pStyle w:val="B1"/>
      </w:pPr>
      <w:r w:rsidRPr="00C31E24">
        <w:t>4)</w:t>
      </w:r>
      <w:r w:rsidRPr="00C31E24">
        <w:tab/>
        <w:t>if an implicit transmission request is required, shall indicate this as specified in subclause 6.4; and</w:t>
      </w:r>
    </w:p>
    <w:p w14:paraId="5875C69B" w14:textId="77777777" w:rsidR="00784A32" w:rsidRPr="00C31E24" w:rsidRDefault="00784A32" w:rsidP="00784A32">
      <w:pPr>
        <w:pStyle w:val="B1"/>
      </w:pPr>
      <w:r w:rsidRPr="00C31E24">
        <w:t>5)</w:t>
      </w:r>
      <w:r w:rsidRPr="00C31E24">
        <w:tab/>
        <w:t>shall send the SIP re-INVITE request according to 3GPP TS 24.229 [4].</w:t>
      </w:r>
    </w:p>
    <w:p w14:paraId="39510A77" w14:textId="77777777" w:rsidR="00784A32" w:rsidRPr="00C31E24" w:rsidRDefault="00784A32" w:rsidP="00784A32">
      <w:r w:rsidRPr="00C31E24">
        <w:t>On receiving a SIP 2xx response to the SIP re-INVITE request the MCVideo client:</w:t>
      </w:r>
    </w:p>
    <w:p w14:paraId="750B4F1E" w14:textId="77777777" w:rsidR="00784A32" w:rsidRPr="00C31E24" w:rsidRDefault="00784A32" w:rsidP="00784A32">
      <w:pPr>
        <w:pStyle w:val="B1"/>
      </w:pPr>
      <w:r w:rsidRPr="00C31E24">
        <w:t>1)</w:t>
      </w:r>
      <w:r w:rsidRPr="00C31E24">
        <w:tab/>
        <w:t>shall interact with the user plane as specified in 3GPP TS 24.380 [5]; and</w:t>
      </w:r>
    </w:p>
    <w:p w14:paraId="4DE73493" w14:textId="77777777" w:rsidR="00784A32" w:rsidRPr="00C31E24" w:rsidRDefault="00784A32" w:rsidP="00784A32">
      <w:pPr>
        <w:pStyle w:val="B1"/>
      </w:pPr>
      <w:r w:rsidRPr="00C31E24">
        <w:t>2)</w:t>
      </w:r>
      <w:r w:rsidRPr="00C31E24">
        <w:tab/>
        <w:t>shall perform the actions specified in subclause 6.2.8.3.4.</w:t>
      </w:r>
    </w:p>
    <w:p w14:paraId="39D8BCDA" w14:textId="77777777" w:rsidR="00784A32" w:rsidRPr="00C31E24" w:rsidRDefault="00784A32" w:rsidP="00784A32">
      <w:r w:rsidRPr="00C31E24">
        <w:t>On receiving a SIP 4xx response, SIP 5xx response or SIP 6xx response to the SIP re-INVITE request, the MCVideo client shall perform the actions specified in subclause 6.2.8.3.5.</w:t>
      </w:r>
    </w:p>
    <w:p w14:paraId="4AD1BBAE" w14:textId="77777777" w:rsidR="00784A32" w:rsidRPr="00C31E24" w:rsidRDefault="00784A32" w:rsidP="00784A32">
      <w:r w:rsidRPr="00C31E24">
        <w:rPr>
          <w:rFonts w:eastAsia="SimSun"/>
        </w:rPr>
        <w:t xml:space="preserve">On receiving a </w:t>
      </w:r>
      <w:r w:rsidRPr="00C31E24">
        <w:t xml:space="preserve">SIP INFO request where </w:t>
      </w:r>
      <w:r w:rsidRPr="00C31E24">
        <w:rPr>
          <w:rFonts w:eastAsia="SimSun"/>
        </w:rPr>
        <w:t xml:space="preserve">the Request-URI contains an MCVideo session ID identifying an ongoing group session, </w:t>
      </w:r>
      <w:r w:rsidRPr="00C31E24">
        <w:t>the MCVideo client shall follow the actions specified in subclause 6.2.8.3.7</w:t>
      </w:r>
    </w:p>
    <w:p w14:paraId="613D1284" w14:textId="77777777" w:rsidR="00555CBD" w:rsidRPr="00C31E24" w:rsidRDefault="00555CBD" w:rsidP="00555CBD">
      <w:bookmarkStart w:id="544" w:name="_Toc52787544"/>
      <w:bookmarkStart w:id="545" w:name="_Toc52787726"/>
      <w:bookmarkStart w:id="546" w:name="_Toc75906948"/>
      <w:bookmarkStart w:id="547" w:name="_Toc75907285"/>
      <w:r w:rsidRPr="00C31E24">
        <w:t>[TS 24.581, clause 6.3.5.5.3]</w:t>
      </w:r>
    </w:p>
    <w:p w14:paraId="7EFC494F" w14:textId="77777777" w:rsidR="00555CBD" w:rsidRPr="00C31E24" w:rsidRDefault="00555CBD" w:rsidP="00555CBD">
      <w:r w:rsidRPr="00C31E24">
        <w:t>Upon receiving a Transmission End Request message from the associated transmission participant, the transmission control interface towards the MCVideo client in the transmission control server:</w:t>
      </w:r>
    </w:p>
    <w:p w14:paraId="2F956977" w14:textId="77777777" w:rsidR="00555CBD" w:rsidRPr="00C31E24" w:rsidRDefault="00555CBD" w:rsidP="00555CBD">
      <w:pPr>
        <w:pStyle w:val="B1"/>
      </w:pPr>
      <w:r w:rsidRPr="00C31E24">
        <w:t>1.</w:t>
      </w:r>
      <w:r w:rsidRPr="00C31E24">
        <w:tab/>
        <w:t>if the first bit in the subtype of the Transmission End Request message is set to '1' (Acknowledgment is required) as described in subclause 9.2.2.1, shall send a Transmission control Ack message. The Transmission control Ack message:</w:t>
      </w:r>
    </w:p>
    <w:p w14:paraId="11FBC72F" w14:textId="77777777" w:rsidR="00555CBD" w:rsidRPr="00C31E24" w:rsidRDefault="00555CBD" w:rsidP="00555CBD">
      <w:pPr>
        <w:pStyle w:val="B2"/>
      </w:pPr>
      <w:r w:rsidRPr="00C31E24">
        <w:t>a.</w:t>
      </w:r>
      <w:r w:rsidRPr="00C31E24">
        <w:tab/>
        <w:t>shall include the Message Type field set to '4' (Transmission End Request); and</w:t>
      </w:r>
    </w:p>
    <w:p w14:paraId="03151E76" w14:textId="77777777" w:rsidR="00555CBD" w:rsidRPr="00C31E24" w:rsidRDefault="00555CBD" w:rsidP="00555CBD">
      <w:pPr>
        <w:pStyle w:val="B2"/>
      </w:pPr>
      <w:r w:rsidRPr="00C31E24">
        <w:t>b.</w:t>
      </w:r>
      <w:r w:rsidRPr="00C31E24">
        <w:tab/>
        <w:t>shall include the Source field set to '2' (the controlling MCVideo function is the source);</w:t>
      </w:r>
    </w:p>
    <w:p w14:paraId="5C3E33D0" w14:textId="77777777" w:rsidR="00555CBD" w:rsidRPr="00C31E24" w:rsidRDefault="00555CBD" w:rsidP="00555CBD">
      <w:pPr>
        <w:pStyle w:val="B1"/>
      </w:pPr>
      <w:r w:rsidRPr="00C31E24">
        <w:t>2.</w:t>
      </w:r>
      <w:r w:rsidRPr="00C31E24">
        <w:tab/>
        <w:t>shall forward the Transmission End Request message to  the general transmission control operation state machine of the transmission control arbitration logic in the MCVideo server with the first bit in the subtype of the Transmission End Request message set to '0' (Acknowledgment is not required), if not already set; and</w:t>
      </w:r>
    </w:p>
    <w:p w14:paraId="59568D14" w14:textId="77777777" w:rsidR="00555CBD" w:rsidRPr="00C31E24" w:rsidRDefault="00555CBD" w:rsidP="00555CBD">
      <w:pPr>
        <w:pStyle w:val="B1"/>
      </w:pPr>
      <w:r w:rsidRPr="00C31E24">
        <w:t>3.</w:t>
      </w:r>
      <w:r w:rsidRPr="00C31E24">
        <w:tab/>
        <w:t>shall remain in the 'U: permitted' state.</w:t>
      </w:r>
    </w:p>
    <w:p w14:paraId="686F12ED" w14:textId="77777777" w:rsidR="00555CBD" w:rsidRPr="00C31E24" w:rsidRDefault="00555CBD" w:rsidP="00555CBD">
      <w:r w:rsidRPr="00C31E24">
        <w:t>[TS 24.581, clause 6.3.5.5.3a]</w:t>
      </w:r>
    </w:p>
    <w:p w14:paraId="08360610" w14:textId="77777777" w:rsidR="00555CBD" w:rsidRPr="00C31E24" w:rsidRDefault="00555CBD" w:rsidP="00555CBD">
      <w:r w:rsidRPr="00C31E24">
        <w:t>Upon receiving a Transmission End Response message from the transmission control server, the transmission control interface towards the MCVideo client in the transmission control server:</w:t>
      </w:r>
    </w:p>
    <w:p w14:paraId="1B933FDF" w14:textId="77777777" w:rsidR="00555CBD" w:rsidRPr="00C31E24" w:rsidRDefault="00555CBD" w:rsidP="00555CBD">
      <w:pPr>
        <w:pStyle w:val="B1"/>
      </w:pPr>
      <w:r w:rsidRPr="00C31E24">
        <w:t>1.</w:t>
      </w:r>
      <w:r w:rsidRPr="00C31E24">
        <w:tab/>
        <w:t>shall forward the Transmission End Response message to the associated transmission participant; and</w:t>
      </w:r>
    </w:p>
    <w:p w14:paraId="583ED03A" w14:textId="77777777" w:rsidR="00764DD4" w:rsidRPr="00C31E24" w:rsidRDefault="00555CBD" w:rsidP="00764DD4">
      <w:pPr>
        <w:pStyle w:val="B1"/>
      </w:pPr>
      <w:r w:rsidRPr="00C31E24">
        <w:t>2.</w:t>
      </w:r>
      <w:r w:rsidRPr="00C31E24">
        <w:tab/>
        <w:t>shall enter the state 'U: not permitted and Transmit Idle'.</w:t>
      </w:r>
    </w:p>
    <w:p w14:paraId="0C78F1CA" w14:textId="26FD2345" w:rsidR="00784A32" w:rsidRPr="00C31E24" w:rsidRDefault="00784A32" w:rsidP="00764DD4">
      <w:pPr>
        <w:pStyle w:val="H6"/>
      </w:pPr>
      <w:r w:rsidRPr="00C31E24">
        <w:t>6.2.1.3</w:t>
      </w:r>
      <w:r w:rsidRPr="00C31E24">
        <w:tab/>
        <w:t>Test description</w:t>
      </w:r>
      <w:bookmarkEnd w:id="544"/>
      <w:bookmarkEnd w:id="545"/>
      <w:bookmarkEnd w:id="546"/>
      <w:bookmarkEnd w:id="547"/>
    </w:p>
    <w:p w14:paraId="16E09CDE" w14:textId="77777777" w:rsidR="00784A32" w:rsidRPr="00C31E24" w:rsidRDefault="00784A32" w:rsidP="00764DD4">
      <w:pPr>
        <w:pStyle w:val="H6"/>
      </w:pPr>
      <w:bookmarkStart w:id="548" w:name="_Toc52787545"/>
      <w:bookmarkStart w:id="549" w:name="_Toc52787727"/>
      <w:bookmarkStart w:id="550" w:name="_Toc75906949"/>
      <w:bookmarkStart w:id="551" w:name="_Toc75907286"/>
      <w:r w:rsidRPr="00C31E24">
        <w:t>6.2.1.3.1</w:t>
      </w:r>
      <w:r w:rsidRPr="00C31E24">
        <w:tab/>
        <w:t>Pre-test conditions</w:t>
      </w:r>
      <w:bookmarkEnd w:id="548"/>
      <w:bookmarkEnd w:id="549"/>
      <w:bookmarkEnd w:id="550"/>
      <w:bookmarkEnd w:id="551"/>
    </w:p>
    <w:p w14:paraId="41EEA9E2" w14:textId="77777777" w:rsidR="00784A32" w:rsidRPr="00C31E24" w:rsidRDefault="00784A32" w:rsidP="00784A32">
      <w:pPr>
        <w:pStyle w:val="H6"/>
      </w:pPr>
      <w:r w:rsidRPr="00C31E24">
        <w:t>System Simulator:</w:t>
      </w:r>
    </w:p>
    <w:p w14:paraId="7BF82B5C" w14:textId="77777777" w:rsidR="00784A32" w:rsidRPr="00C31E24" w:rsidRDefault="00784A32" w:rsidP="00784A32">
      <w:pPr>
        <w:pStyle w:val="B1"/>
      </w:pPr>
      <w:r w:rsidRPr="00C31E24">
        <w:t>-</w:t>
      </w:r>
      <w:r w:rsidRPr="00C31E24">
        <w:tab/>
        <w:t>SS (MCVideo server)</w:t>
      </w:r>
    </w:p>
    <w:p w14:paraId="7AA47249" w14:textId="77777777" w:rsidR="00784A32" w:rsidRPr="00C31E24" w:rsidRDefault="00784A32" w:rsidP="00784A32">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1C1631E" w14:textId="77777777" w:rsidR="00784A32" w:rsidRPr="00C31E24" w:rsidRDefault="00784A32" w:rsidP="00784A32">
      <w:pPr>
        <w:pStyle w:val="H6"/>
      </w:pPr>
      <w:r w:rsidRPr="00C31E24">
        <w:t>IUT:</w:t>
      </w:r>
    </w:p>
    <w:p w14:paraId="43042E78" w14:textId="77777777" w:rsidR="00784A32" w:rsidRPr="00C31E24" w:rsidRDefault="00784A32" w:rsidP="00784A32">
      <w:pPr>
        <w:pStyle w:val="B1"/>
      </w:pPr>
      <w:r w:rsidRPr="00C31E24">
        <w:t>-</w:t>
      </w:r>
      <w:r w:rsidRPr="00C31E24">
        <w:tab/>
        <w:t>UE (MCVideo client)</w:t>
      </w:r>
    </w:p>
    <w:p w14:paraId="127790C1" w14:textId="77777777" w:rsidR="00784A32" w:rsidRPr="00C31E24" w:rsidRDefault="00784A32" w:rsidP="00784A32">
      <w:pPr>
        <w:pStyle w:val="B1"/>
      </w:pPr>
      <w:r w:rsidRPr="00C31E24">
        <w:t>-</w:t>
      </w:r>
      <w:r w:rsidRPr="00C31E24">
        <w:tab/>
        <w:t>The test USIM set as defined in TS 36.579-1 [2], subclause 5.5.10 is inserted.</w:t>
      </w:r>
    </w:p>
    <w:p w14:paraId="0FF909D1" w14:textId="77777777" w:rsidR="00784A32" w:rsidRPr="00C31E24" w:rsidRDefault="00784A32" w:rsidP="00784A32">
      <w:pPr>
        <w:pStyle w:val="H6"/>
      </w:pPr>
      <w:r w:rsidRPr="00C31E24">
        <w:t>Preamble:</w:t>
      </w:r>
    </w:p>
    <w:p w14:paraId="5FFA5843" w14:textId="77777777" w:rsidR="00784A32" w:rsidRPr="00C31E24" w:rsidRDefault="00784A32" w:rsidP="00784A32">
      <w:pPr>
        <w:pStyle w:val="B1"/>
      </w:pPr>
      <w:r w:rsidRPr="00C31E24">
        <w:t>-</w:t>
      </w:r>
      <w:r w:rsidRPr="00C31E24">
        <w:tab/>
        <w:t>The UE has performed the Generic Test Procedure for MCVideo UE registration as specified in TS 36.579-1 [2], subclause 5.4.2A.</w:t>
      </w:r>
    </w:p>
    <w:p w14:paraId="2218EB2B" w14:textId="77777777" w:rsidR="00784A32" w:rsidRPr="00C31E24" w:rsidRDefault="00784A32" w:rsidP="00784A32">
      <w:pPr>
        <w:pStyle w:val="B1"/>
      </w:pPr>
      <w:r w:rsidRPr="00C31E24">
        <w:t>-</w:t>
      </w:r>
      <w:r w:rsidRPr="00C31E24">
        <w:tab/>
        <w:t>The MCVideo User performs the Generic Test Procedure for MCVideo Authorization/Configuration and Key Generation as specified in TS 36.579-1 [2], subclause 5.3.2A.</w:t>
      </w:r>
    </w:p>
    <w:p w14:paraId="31028885" w14:textId="77777777" w:rsidR="00784A32" w:rsidRPr="00C31E24" w:rsidRDefault="00784A32" w:rsidP="00784A32">
      <w:pPr>
        <w:pStyle w:val="B1"/>
      </w:pPr>
      <w:r w:rsidRPr="00C31E24">
        <w:t>-</w:t>
      </w:r>
      <w:r w:rsidRPr="00C31E24">
        <w:tab/>
        <w:t>UE States at the end of the preamble</w:t>
      </w:r>
    </w:p>
    <w:p w14:paraId="493C1D20" w14:textId="77777777" w:rsidR="00784A32" w:rsidRPr="00C31E24" w:rsidRDefault="00784A32" w:rsidP="00784A32">
      <w:pPr>
        <w:pStyle w:val="B2"/>
      </w:pPr>
      <w:r w:rsidRPr="00C31E24">
        <w:t>-</w:t>
      </w:r>
      <w:r w:rsidRPr="00C31E24">
        <w:tab/>
        <w:t>The UE is in E-UTRA Registered, Idle Mode state.</w:t>
      </w:r>
    </w:p>
    <w:p w14:paraId="2236210E" w14:textId="77777777" w:rsidR="00784A32" w:rsidRPr="00C31E24" w:rsidRDefault="00784A32" w:rsidP="00784A32">
      <w:pPr>
        <w:pStyle w:val="B2"/>
      </w:pPr>
      <w:r w:rsidRPr="00C31E24">
        <w:t>-</w:t>
      </w:r>
      <w:r w:rsidRPr="00C31E24">
        <w:tab/>
        <w:t>The MCVideo Client Application has been activated and User has registered-in as the MCVideo User with the Server as active user at the Client</w:t>
      </w:r>
    </w:p>
    <w:p w14:paraId="119ED40E" w14:textId="77777777" w:rsidR="00784A32" w:rsidRPr="00C31E24" w:rsidRDefault="00784A32" w:rsidP="00764DD4">
      <w:pPr>
        <w:pStyle w:val="H6"/>
      </w:pPr>
      <w:r w:rsidRPr="00C31E24">
        <w:t>6.2.1.3.2</w:t>
      </w:r>
      <w:r w:rsidRPr="00C31E24">
        <w:tab/>
        <w:t>Test procedure sequence</w:t>
      </w:r>
    </w:p>
    <w:p w14:paraId="1539D8E2" w14:textId="77777777" w:rsidR="00784A32" w:rsidRPr="00C31E24" w:rsidRDefault="00784A32" w:rsidP="00784A32">
      <w:pPr>
        <w:pStyle w:val="TH"/>
      </w:pPr>
      <w:r w:rsidRPr="00C31E24">
        <w:t>Table 6.2.1.3.2-1: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784A32" w:rsidRPr="00C31E24" w14:paraId="1F032F48" w14:textId="77777777" w:rsidTr="00354887">
        <w:trPr>
          <w:tblHeader/>
        </w:trPr>
        <w:tc>
          <w:tcPr>
            <w:tcW w:w="715" w:type="dxa"/>
            <w:tcBorders>
              <w:bottom w:val="nil"/>
            </w:tcBorders>
            <w:shd w:val="clear" w:color="auto" w:fill="auto"/>
          </w:tcPr>
          <w:p w14:paraId="674207A1" w14:textId="77777777" w:rsidR="00784A32" w:rsidRPr="00C31E24" w:rsidRDefault="00784A32" w:rsidP="00354887">
            <w:pPr>
              <w:pStyle w:val="TAH"/>
              <w:keepNext w:val="0"/>
              <w:keepLines w:val="0"/>
              <w:widowControl w:val="0"/>
            </w:pPr>
            <w:r w:rsidRPr="00C31E24">
              <w:t>St</w:t>
            </w:r>
          </w:p>
        </w:tc>
        <w:tc>
          <w:tcPr>
            <w:tcW w:w="3787" w:type="dxa"/>
            <w:tcBorders>
              <w:bottom w:val="nil"/>
            </w:tcBorders>
            <w:shd w:val="clear" w:color="auto" w:fill="auto"/>
          </w:tcPr>
          <w:p w14:paraId="6B2B87CC" w14:textId="77777777" w:rsidR="00784A32" w:rsidRPr="00C31E24" w:rsidRDefault="00784A32" w:rsidP="00354887">
            <w:pPr>
              <w:pStyle w:val="TAH"/>
              <w:keepNext w:val="0"/>
              <w:keepLines w:val="0"/>
              <w:widowControl w:val="0"/>
            </w:pPr>
            <w:r w:rsidRPr="00C31E24">
              <w:t>Procedure</w:t>
            </w:r>
          </w:p>
        </w:tc>
        <w:tc>
          <w:tcPr>
            <w:tcW w:w="3686" w:type="dxa"/>
            <w:gridSpan w:val="2"/>
            <w:shd w:val="clear" w:color="auto" w:fill="auto"/>
          </w:tcPr>
          <w:p w14:paraId="000594ED" w14:textId="77777777" w:rsidR="00784A32" w:rsidRPr="00C31E24" w:rsidRDefault="00784A32" w:rsidP="00354887">
            <w:pPr>
              <w:pStyle w:val="TAH"/>
              <w:keepNext w:val="0"/>
              <w:keepLines w:val="0"/>
              <w:widowControl w:val="0"/>
            </w:pPr>
            <w:r w:rsidRPr="00C31E24">
              <w:t>Message Sequence</w:t>
            </w:r>
          </w:p>
        </w:tc>
        <w:tc>
          <w:tcPr>
            <w:tcW w:w="565" w:type="dxa"/>
            <w:tcBorders>
              <w:bottom w:val="nil"/>
            </w:tcBorders>
            <w:shd w:val="clear" w:color="auto" w:fill="auto"/>
          </w:tcPr>
          <w:p w14:paraId="712EE64B" w14:textId="77777777" w:rsidR="00784A32" w:rsidRPr="00C31E24" w:rsidRDefault="00784A32" w:rsidP="00354887">
            <w:pPr>
              <w:pStyle w:val="TAH"/>
              <w:keepNext w:val="0"/>
              <w:keepLines w:val="0"/>
              <w:widowControl w:val="0"/>
            </w:pPr>
            <w:r w:rsidRPr="00C31E24">
              <w:t>TP</w:t>
            </w:r>
          </w:p>
        </w:tc>
        <w:tc>
          <w:tcPr>
            <w:tcW w:w="850" w:type="dxa"/>
            <w:tcBorders>
              <w:bottom w:val="nil"/>
            </w:tcBorders>
            <w:shd w:val="clear" w:color="auto" w:fill="auto"/>
          </w:tcPr>
          <w:p w14:paraId="2F45ACCE" w14:textId="77777777" w:rsidR="00784A32" w:rsidRPr="00C31E24" w:rsidRDefault="00784A32" w:rsidP="00354887">
            <w:pPr>
              <w:pStyle w:val="TAH"/>
              <w:keepNext w:val="0"/>
              <w:keepLines w:val="0"/>
              <w:widowControl w:val="0"/>
            </w:pPr>
            <w:r w:rsidRPr="00C31E24">
              <w:t>Verdict</w:t>
            </w:r>
          </w:p>
        </w:tc>
      </w:tr>
      <w:tr w:rsidR="00784A32" w:rsidRPr="00C31E24" w14:paraId="518C5723" w14:textId="77777777" w:rsidTr="00354887">
        <w:trPr>
          <w:tblHeader/>
        </w:trPr>
        <w:tc>
          <w:tcPr>
            <w:tcW w:w="715" w:type="dxa"/>
            <w:tcBorders>
              <w:top w:val="nil"/>
            </w:tcBorders>
            <w:shd w:val="clear" w:color="auto" w:fill="auto"/>
          </w:tcPr>
          <w:p w14:paraId="5839ABD4" w14:textId="77777777" w:rsidR="00784A32" w:rsidRPr="00C31E24" w:rsidRDefault="00784A32" w:rsidP="00354887">
            <w:pPr>
              <w:pStyle w:val="TAH"/>
              <w:keepNext w:val="0"/>
              <w:keepLines w:val="0"/>
              <w:widowControl w:val="0"/>
            </w:pPr>
          </w:p>
        </w:tc>
        <w:tc>
          <w:tcPr>
            <w:tcW w:w="3787" w:type="dxa"/>
            <w:tcBorders>
              <w:top w:val="nil"/>
            </w:tcBorders>
            <w:shd w:val="clear" w:color="auto" w:fill="auto"/>
          </w:tcPr>
          <w:p w14:paraId="3781D994" w14:textId="77777777" w:rsidR="00784A32" w:rsidRPr="00C31E24" w:rsidRDefault="00784A32" w:rsidP="00354887">
            <w:pPr>
              <w:pStyle w:val="TAH"/>
              <w:keepNext w:val="0"/>
              <w:keepLines w:val="0"/>
              <w:widowControl w:val="0"/>
            </w:pPr>
          </w:p>
        </w:tc>
        <w:tc>
          <w:tcPr>
            <w:tcW w:w="708" w:type="dxa"/>
            <w:shd w:val="clear" w:color="auto" w:fill="auto"/>
          </w:tcPr>
          <w:p w14:paraId="0B84DC62" w14:textId="77777777" w:rsidR="00784A32" w:rsidRPr="00C31E24" w:rsidRDefault="00784A32" w:rsidP="00354887">
            <w:pPr>
              <w:pStyle w:val="TAH"/>
              <w:keepNext w:val="0"/>
              <w:keepLines w:val="0"/>
              <w:widowControl w:val="0"/>
            </w:pPr>
            <w:r w:rsidRPr="00C31E24">
              <w:t>U - S</w:t>
            </w:r>
          </w:p>
        </w:tc>
        <w:tc>
          <w:tcPr>
            <w:tcW w:w="2978" w:type="dxa"/>
            <w:shd w:val="clear" w:color="auto" w:fill="auto"/>
          </w:tcPr>
          <w:p w14:paraId="0307585F" w14:textId="77777777" w:rsidR="00784A32" w:rsidRPr="00C31E24" w:rsidRDefault="00784A32" w:rsidP="00354887">
            <w:pPr>
              <w:pStyle w:val="TAH"/>
              <w:keepNext w:val="0"/>
              <w:keepLines w:val="0"/>
              <w:widowControl w:val="0"/>
            </w:pPr>
            <w:r w:rsidRPr="00C31E24">
              <w:t>Message</w:t>
            </w:r>
          </w:p>
        </w:tc>
        <w:tc>
          <w:tcPr>
            <w:tcW w:w="565" w:type="dxa"/>
            <w:tcBorders>
              <w:top w:val="nil"/>
            </w:tcBorders>
            <w:shd w:val="clear" w:color="auto" w:fill="auto"/>
          </w:tcPr>
          <w:p w14:paraId="4BD5F3E7" w14:textId="77777777" w:rsidR="00784A32" w:rsidRPr="00C31E24" w:rsidRDefault="00784A32" w:rsidP="00354887">
            <w:pPr>
              <w:pStyle w:val="TAH"/>
              <w:keepNext w:val="0"/>
              <w:keepLines w:val="0"/>
              <w:widowControl w:val="0"/>
            </w:pPr>
          </w:p>
        </w:tc>
        <w:tc>
          <w:tcPr>
            <w:tcW w:w="850" w:type="dxa"/>
            <w:tcBorders>
              <w:top w:val="nil"/>
            </w:tcBorders>
            <w:shd w:val="clear" w:color="auto" w:fill="auto"/>
          </w:tcPr>
          <w:p w14:paraId="69FAB205" w14:textId="77777777" w:rsidR="00784A32" w:rsidRPr="00C31E24" w:rsidRDefault="00784A32" w:rsidP="00354887">
            <w:pPr>
              <w:pStyle w:val="TAH"/>
              <w:keepNext w:val="0"/>
              <w:keepLines w:val="0"/>
              <w:widowControl w:val="0"/>
            </w:pPr>
          </w:p>
        </w:tc>
      </w:tr>
      <w:tr w:rsidR="00784A32" w:rsidRPr="00C31E24" w14:paraId="2F64C4B8" w14:textId="77777777" w:rsidTr="00354887">
        <w:tc>
          <w:tcPr>
            <w:tcW w:w="715" w:type="dxa"/>
            <w:shd w:val="clear" w:color="auto" w:fill="auto"/>
          </w:tcPr>
          <w:p w14:paraId="0FF7B415" w14:textId="77777777" w:rsidR="00784A32" w:rsidRPr="00C31E24" w:rsidRDefault="00784A32" w:rsidP="00354887">
            <w:pPr>
              <w:pStyle w:val="TAC"/>
              <w:keepNext w:val="0"/>
              <w:keepLines w:val="0"/>
              <w:widowControl w:val="0"/>
            </w:pPr>
            <w:r w:rsidRPr="00C31E24">
              <w:t>1</w:t>
            </w:r>
          </w:p>
        </w:tc>
        <w:tc>
          <w:tcPr>
            <w:tcW w:w="3787" w:type="dxa"/>
            <w:shd w:val="clear" w:color="auto" w:fill="auto"/>
          </w:tcPr>
          <w:p w14:paraId="2CC43F5B" w14:textId="77777777" w:rsidR="00784A32" w:rsidRPr="00C31E24" w:rsidRDefault="00784A32" w:rsidP="00354887">
            <w:pPr>
              <w:pStyle w:val="TAL"/>
              <w:keepNext w:val="0"/>
              <w:keepLines w:val="0"/>
              <w:widowControl w:val="0"/>
            </w:pPr>
            <w:r w:rsidRPr="00C31E24">
              <w:t>Make the MCVideo User request the establishment of a MCVideo Private Call, On-demand  Automatic Commencement Mode, no force of Automatic Commencement, applying End-to-end Communication Security with Transmission Control.</w:t>
            </w:r>
          </w:p>
          <w:p w14:paraId="7FBF4299" w14:textId="52AFEAE8" w:rsidR="00784A32" w:rsidRPr="00C31E24" w:rsidRDefault="00555CBD" w:rsidP="00354887">
            <w:pPr>
              <w:pStyle w:val="TAL"/>
              <w:keepNext w:val="0"/>
              <w:keepLines w:val="0"/>
              <w:widowControl w:val="0"/>
            </w:pPr>
            <w:r w:rsidRPr="00C31E24">
              <w:t>(NOTE 1)</w:t>
            </w:r>
          </w:p>
        </w:tc>
        <w:tc>
          <w:tcPr>
            <w:tcW w:w="708" w:type="dxa"/>
            <w:shd w:val="clear" w:color="auto" w:fill="auto"/>
          </w:tcPr>
          <w:p w14:paraId="676ADECA"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09F1EB4A"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20DC2BAF"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9849C16" w14:textId="77777777" w:rsidR="00784A32" w:rsidRPr="00C31E24" w:rsidRDefault="00784A32" w:rsidP="00354887">
            <w:pPr>
              <w:pStyle w:val="TAC"/>
              <w:keepNext w:val="0"/>
              <w:keepLines w:val="0"/>
              <w:widowControl w:val="0"/>
            </w:pPr>
            <w:r w:rsidRPr="00C31E24">
              <w:t>-</w:t>
            </w:r>
          </w:p>
        </w:tc>
      </w:tr>
      <w:tr w:rsidR="00784A32" w:rsidRPr="00C31E24" w14:paraId="11C1C949" w14:textId="77777777" w:rsidTr="00354887">
        <w:tc>
          <w:tcPr>
            <w:tcW w:w="715" w:type="dxa"/>
            <w:shd w:val="clear" w:color="auto" w:fill="auto"/>
          </w:tcPr>
          <w:p w14:paraId="47DBA0AF" w14:textId="77777777" w:rsidR="00784A32" w:rsidRPr="00C31E24" w:rsidRDefault="00784A32" w:rsidP="00354887">
            <w:pPr>
              <w:pStyle w:val="TAC"/>
              <w:keepNext w:val="0"/>
              <w:keepLines w:val="0"/>
              <w:widowControl w:val="0"/>
            </w:pPr>
            <w:r w:rsidRPr="00C31E24">
              <w:t>-</w:t>
            </w:r>
          </w:p>
        </w:tc>
        <w:tc>
          <w:tcPr>
            <w:tcW w:w="3787" w:type="dxa"/>
            <w:shd w:val="clear" w:color="auto" w:fill="auto"/>
          </w:tcPr>
          <w:p w14:paraId="4FB02B3F" w14:textId="77777777" w:rsidR="00784A32" w:rsidRPr="00C31E24" w:rsidRDefault="00784A32" w:rsidP="00354887">
            <w:pPr>
              <w:pStyle w:val="TAL"/>
              <w:keepNext w:val="0"/>
              <w:keepLines w:val="0"/>
              <w:widowControl w:val="0"/>
            </w:pPr>
            <w:r w:rsidRPr="00C31E24">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3477E947"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773D1704" w14:textId="77777777" w:rsidR="00784A32" w:rsidRPr="00C31E24" w:rsidRDefault="00784A32" w:rsidP="00354887">
            <w:pPr>
              <w:pStyle w:val="TAL"/>
              <w:keepNext w:val="0"/>
              <w:keepLines w:val="0"/>
              <w:widowControl w:val="0"/>
            </w:pPr>
          </w:p>
        </w:tc>
        <w:tc>
          <w:tcPr>
            <w:tcW w:w="565" w:type="dxa"/>
            <w:shd w:val="clear" w:color="auto" w:fill="auto"/>
          </w:tcPr>
          <w:p w14:paraId="7DA8E691"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53A23B17" w14:textId="77777777" w:rsidR="00784A32" w:rsidRPr="00C31E24" w:rsidRDefault="00784A32" w:rsidP="00354887">
            <w:pPr>
              <w:pStyle w:val="TAC"/>
              <w:keepNext w:val="0"/>
              <w:keepLines w:val="0"/>
              <w:widowControl w:val="0"/>
            </w:pPr>
            <w:r w:rsidRPr="00C31E24">
              <w:t>-</w:t>
            </w:r>
          </w:p>
        </w:tc>
      </w:tr>
      <w:tr w:rsidR="00784A32" w:rsidRPr="00C31E24" w14:paraId="521BF40D" w14:textId="77777777" w:rsidTr="00354887">
        <w:tc>
          <w:tcPr>
            <w:tcW w:w="715" w:type="dxa"/>
            <w:shd w:val="clear" w:color="auto" w:fill="auto"/>
          </w:tcPr>
          <w:p w14:paraId="5253A686" w14:textId="77777777" w:rsidR="00784A32" w:rsidRPr="00C31E24" w:rsidRDefault="00784A32" w:rsidP="00354887">
            <w:pPr>
              <w:pStyle w:val="TAC"/>
              <w:keepNext w:val="0"/>
              <w:keepLines w:val="0"/>
              <w:widowControl w:val="0"/>
            </w:pPr>
            <w:r w:rsidRPr="00C31E24">
              <w:t>2</w:t>
            </w:r>
          </w:p>
        </w:tc>
        <w:tc>
          <w:tcPr>
            <w:tcW w:w="3787" w:type="dxa"/>
            <w:shd w:val="clear" w:color="auto" w:fill="auto"/>
          </w:tcPr>
          <w:p w14:paraId="6E283493" w14:textId="41D3A55E" w:rsidR="00784A32" w:rsidRPr="00C31E24" w:rsidRDefault="00784A32" w:rsidP="00354887">
            <w:pPr>
              <w:pStyle w:val="TAL"/>
              <w:keepNext w:val="0"/>
              <w:keepLines w:val="0"/>
              <w:widowControl w:val="0"/>
            </w:pPr>
            <w:r w:rsidRPr="00C31E24">
              <w:t>Check: Does the UE (MCVideo Client) send an initial SIP INVITE message requesting the establishment of a MCVideo Private Call, On-demand Automatic Commencement Mode, no force of Automatic Commencement, applying End-to-End Communication Security with Transmission Control?</w:t>
            </w:r>
          </w:p>
        </w:tc>
        <w:tc>
          <w:tcPr>
            <w:tcW w:w="708" w:type="dxa"/>
            <w:shd w:val="clear" w:color="auto" w:fill="auto"/>
          </w:tcPr>
          <w:p w14:paraId="1775D9B3"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1F2D69E4" w14:textId="77777777" w:rsidR="00784A32" w:rsidRPr="00C31E24" w:rsidRDefault="00784A32" w:rsidP="00354887">
            <w:pPr>
              <w:pStyle w:val="TAL"/>
              <w:keepNext w:val="0"/>
              <w:keepLines w:val="0"/>
              <w:widowControl w:val="0"/>
            </w:pPr>
            <w:r w:rsidRPr="00C31E24">
              <w:t>SIP INVITE</w:t>
            </w:r>
          </w:p>
        </w:tc>
        <w:tc>
          <w:tcPr>
            <w:tcW w:w="565" w:type="dxa"/>
            <w:shd w:val="clear" w:color="auto" w:fill="auto"/>
          </w:tcPr>
          <w:p w14:paraId="2C441CB5" w14:textId="77777777" w:rsidR="00784A32" w:rsidRPr="00C31E24" w:rsidRDefault="00784A32" w:rsidP="00354887">
            <w:pPr>
              <w:pStyle w:val="TAC"/>
              <w:keepNext w:val="0"/>
              <w:keepLines w:val="0"/>
              <w:widowControl w:val="0"/>
            </w:pPr>
            <w:r w:rsidRPr="00C31E24">
              <w:t>1</w:t>
            </w:r>
          </w:p>
        </w:tc>
        <w:tc>
          <w:tcPr>
            <w:tcW w:w="850" w:type="dxa"/>
            <w:shd w:val="clear" w:color="auto" w:fill="auto"/>
          </w:tcPr>
          <w:p w14:paraId="4C0E0D2A" w14:textId="77777777" w:rsidR="00784A32" w:rsidRPr="00C31E24" w:rsidRDefault="00784A32" w:rsidP="00354887">
            <w:pPr>
              <w:pStyle w:val="TAC"/>
              <w:keepNext w:val="0"/>
              <w:keepLines w:val="0"/>
              <w:widowControl w:val="0"/>
            </w:pPr>
            <w:r w:rsidRPr="00C31E24">
              <w:t>P</w:t>
            </w:r>
          </w:p>
        </w:tc>
      </w:tr>
      <w:tr w:rsidR="00784A32" w:rsidRPr="00C31E24" w14:paraId="263406EE" w14:textId="77777777" w:rsidTr="00354887">
        <w:tc>
          <w:tcPr>
            <w:tcW w:w="715" w:type="dxa"/>
            <w:shd w:val="clear" w:color="auto" w:fill="auto"/>
          </w:tcPr>
          <w:p w14:paraId="156E70DD" w14:textId="77777777" w:rsidR="00784A32" w:rsidRPr="00C31E24" w:rsidRDefault="00784A32" w:rsidP="00354887">
            <w:pPr>
              <w:pStyle w:val="TAC"/>
              <w:keepNext w:val="0"/>
              <w:keepLines w:val="0"/>
              <w:widowControl w:val="0"/>
            </w:pPr>
            <w:r w:rsidRPr="00C31E24">
              <w:t>3</w:t>
            </w:r>
          </w:p>
        </w:tc>
        <w:tc>
          <w:tcPr>
            <w:tcW w:w="3787" w:type="dxa"/>
            <w:shd w:val="clear" w:color="auto" w:fill="auto"/>
          </w:tcPr>
          <w:p w14:paraId="48EC9578" w14:textId="77777777" w:rsidR="00784A32" w:rsidRPr="00C31E24" w:rsidRDefault="00784A32" w:rsidP="00354887">
            <w:pPr>
              <w:pStyle w:val="TAL"/>
              <w:keepNext w:val="0"/>
              <w:keepLines w:val="0"/>
              <w:widowControl w:val="0"/>
            </w:pPr>
            <w:r w:rsidRPr="00C31E24">
              <w:t>The SS (MCVideo Server) responds to the UE (MCVideo Client) with a SIP 100 (Trying) message.</w:t>
            </w:r>
          </w:p>
        </w:tc>
        <w:tc>
          <w:tcPr>
            <w:tcW w:w="708" w:type="dxa"/>
            <w:shd w:val="clear" w:color="auto" w:fill="auto"/>
          </w:tcPr>
          <w:p w14:paraId="372EE580"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1D272F3A"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034B81BE"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02BCF5F2" w14:textId="77777777" w:rsidR="00784A32" w:rsidRPr="00C31E24" w:rsidRDefault="00784A32" w:rsidP="00354887">
            <w:pPr>
              <w:pStyle w:val="TAC"/>
              <w:keepNext w:val="0"/>
              <w:keepLines w:val="0"/>
              <w:widowControl w:val="0"/>
            </w:pPr>
            <w:r w:rsidRPr="00C31E24">
              <w:t>-</w:t>
            </w:r>
          </w:p>
        </w:tc>
      </w:tr>
      <w:tr w:rsidR="00784A32" w:rsidRPr="00C31E24" w14:paraId="12596B8F" w14:textId="77777777" w:rsidTr="00354887">
        <w:tc>
          <w:tcPr>
            <w:tcW w:w="715" w:type="dxa"/>
            <w:shd w:val="clear" w:color="auto" w:fill="auto"/>
          </w:tcPr>
          <w:p w14:paraId="34FAA3E9" w14:textId="77777777" w:rsidR="00784A32" w:rsidRPr="00C31E24" w:rsidRDefault="00784A32" w:rsidP="00354887">
            <w:pPr>
              <w:pStyle w:val="TAC"/>
              <w:keepNext w:val="0"/>
              <w:keepLines w:val="0"/>
              <w:widowControl w:val="0"/>
            </w:pPr>
            <w:r w:rsidRPr="00C31E24">
              <w:t>4</w:t>
            </w:r>
          </w:p>
        </w:tc>
        <w:tc>
          <w:tcPr>
            <w:tcW w:w="3787" w:type="dxa"/>
            <w:shd w:val="clear" w:color="auto" w:fill="auto"/>
          </w:tcPr>
          <w:p w14:paraId="0E6EF079" w14:textId="77777777" w:rsidR="00784A32" w:rsidRPr="00C31E24" w:rsidRDefault="00784A32" w:rsidP="00354887">
            <w:pPr>
              <w:pStyle w:val="TAL"/>
              <w:keepNext w:val="0"/>
              <w:keepLines w:val="0"/>
              <w:widowControl w:val="0"/>
            </w:pPr>
            <w:r w:rsidRPr="00C31E24">
              <w:t>The SS (MCVideo Server) sends a SIP 200 (OK) message to the UE (MCVideo Client), indicating that it has accepted the SIP INVITE message to establish a MCVideo Private Call.</w:t>
            </w:r>
          </w:p>
        </w:tc>
        <w:tc>
          <w:tcPr>
            <w:tcW w:w="708" w:type="dxa"/>
            <w:shd w:val="clear" w:color="auto" w:fill="auto"/>
          </w:tcPr>
          <w:p w14:paraId="510C08BB"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55B7BF4E"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0532F738"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0F42D7B1" w14:textId="77777777" w:rsidR="00784A32" w:rsidRPr="00C31E24" w:rsidRDefault="00784A32" w:rsidP="00354887">
            <w:pPr>
              <w:pStyle w:val="TAC"/>
              <w:keepNext w:val="0"/>
              <w:keepLines w:val="0"/>
              <w:widowControl w:val="0"/>
            </w:pPr>
            <w:r w:rsidRPr="00C31E24">
              <w:t>-</w:t>
            </w:r>
          </w:p>
        </w:tc>
      </w:tr>
      <w:tr w:rsidR="00784A32" w:rsidRPr="00C31E24" w14:paraId="518AE35A" w14:textId="77777777" w:rsidTr="00354887">
        <w:tc>
          <w:tcPr>
            <w:tcW w:w="715" w:type="dxa"/>
            <w:shd w:val="clear" w:color="auto" w:fill="auto"/>
          </w:tcPr>
          <w:p w14:paraId="0B8000A7" w14:textId="77777777" w:rsidR="00784A32" w:rsidRPr="00C31E24" w:rsidRDefault="00784A32" w:rsidP="00354887">
            <w:pPr>
              <w:pStyle w:val="TAC"/>
              <w:keepNext w:val="0"/>
              <w:keepLines w:val="0"/>
              <w:widowControl w:val="0"/>
            </w:pPr>
            <w:r w:rsidRPr="00C31E24">
              <w:t>5</w:t>
            </w:r>
          </w:p>
        </w:tc>
        <w:tc>
          <w:tcPr>
            <w:tcW w:w="3787" w:type="dxa"/>
            <w:shd w:val="clear" w:color="auto" w:fill="auto"/>
          </w:tcPr>
          <w:p w14:paraId="48A5C6E2" w14:textId="7B961C8F" w:rsidR="00784A32" w:rsidRPr="00C31E24" w:rsidRDefault="00555CBD" w:rsidP="00354887">
            <w:pPr>
              <w:pStyle w:val="TAL"/>
              <w:keepNext w:val="0"/>
              <w:keepLines w:val="0"/>
              <w:widowControl w:val="0"/>
            </w:pPr>
            <w:r w:rsidRPr="00C31E24">
              <w:t>Check: Does t</w:t>
            </w:r>
            <w:r w:rsidR="00784A32" w:rsidRPr="00C31E24">
              <w:t>he UE (MCVideo Client) sends an acknowledgement to the SS (MCVideo Server)</w:t>
            </w:r>
            <w:r w:rsidRPr="00C31E24">
              <w:t>?</w:t>
            </w:r>
          </w:p>
        </w:tc>
        <w:tc>
          <w:tcPr>
            <w:tcW w:w="708" w:type="dxa"/>
            <w:shd w:val="clear" w:color="auto" w:fill="auto"/>
          </w:tcPr>
          <w:p w14:paraId="1ACB9921"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0FBE5657"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140308CC" w14:textId="48D28279" w:rsidR="00784A32" w:rsidRPr="00C31E24" w:rsidRDefault="00555CBD" w:rsidP="00354887">
            <w:pPr>
              <w:pStyle w:val="TAC"/>
              <w:keepNext w:val="0"/>
              <w:keepLines w:val="0"/>
              <w:widowControl w:val="0"/>
            </w:pPr>
            <w:r w:rsidRPr="00C31E24">
              <w:t>1</w:t>
            </w:r>
          </w:p>
        </w:tc>
        <w:tc>
          <w:tcPr>
            <w:tcW w:w="850" w:type="dxa"/>
            <w:shd w:val="clear" w:color="auto" w:fill="auto"/>
          </w:tcPr>
          <w:p w14:paraId="53752EA2" w14:textId="4EE444C8" w:rsidR="00784A32" w:rsidRPr="00C31E24" w:rsidRDefault="00555CBD" w:rsidP="00354887">
            <w:pPr>
              <w:pStyle w:val="TAC"/>
              <w:keepNext w:val="0"/>
              <w:keepLines w:val="0"/>
              <w:widowControl w:val="0"/>
            </w:pPr>
            <w:r w:rsidRPr="00C31E24">
              <w:t>P</w:t>
            </w:r>
          </w:p>
        </w:tc>
      </w:tr>
      <w:tr w:rsidR="00784A32" w:rsidRPr="00C31E24" w14:paraId="216D9115" w14:textId="77777777" w:rsidTr="00354887">
        <w:tc>
          <w:tcPr>
            <w:tcW w:w="715" w:type="dxa"/>
            <w:shd w:val="clear" w:color="auto" w:fill="auto"/>
          </w:tcPr>
          <w:p w14:paraId="5840E01E" w14:textId="77777777" w:rsidR="00784A32" w:rsidRPr="00C31E24" w:rsidRDefault="00784A32" w:rsidP="00354887">
            <w:pPr>
              <w:pStyle w:val="TAC"/>
              <w:keepNext w:val="0"/>
              <w:keepLines w:val="0"/>
              <w:widowControl w:val="0"/>
            </w:pPr>
            <w:r w:rsidRPr="00C31E24">
              <w:t>6</w:t>
            </w:r>
          </w:p>
        </w:tc>
        <w:tc>
          <w:tcPr>
            <w:tcW w:w="3787" w:type="dxa"/>
            <w:shd w:val="clear" w:color="auto" w:fill="auto"/>
          </w:tcPr>
          <w:p w14:paraId="4BE2B25E" w14:textId="77777777" w:rsidR="00784A32" w:rsidRPr="00C31E24" w:rsidRDefault="00784A32" w:rsidP="00354887">
            <w:pPr>
              <w:pStyle w:val="TAL"/>
              <w:keepNext w:val="0"/>
              <w:keepLines w:val="0"/>
              <w:widowControl w:val="0"/>
            </w:pPr>
            <w:r w:rsidRPr="00C31E24">
              <w:t>The SS (MCVideo Server) sends a Transmission Granted message to the UE (MCVideo Client).</w:t>
            </w:r>
          </w:p>
        </w:tc>
        <w:tc>
          <w:tcPr>
            <w:tcW w:w="708" w:type="dxa"/>
            <w:shd w:val="clear" w:color="auto" w:fill="auto"/>
          </w:tcPr>
          <w:p w14:paraId="52E1A753"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35DCF990" w14:textId="77777777" w:rsidR="00784A32" w:rsidRPr="00C31E24" w:rsidRDefault="00784A32" w:rsidP="00354887">
            <w:pPr>
              <w:pStyle w:val="TAL"/>
              <w:keepNext w:val="0"/>
              <w:keepLines w:val="0"/>
              <w:widowControl w:val="0"/>
            </w:pPr>
            <w:r w:rsidRPr="00C31E24">
              <w:t>Transmission Granted</w:t>
            </w:r>
          </w:p>
        </w:tc>
        <w:tc>
          <w:tcPr>
            <w:tcW w:w="565" w:type="dxa"/>
            <w:shd w:val="clear" w:color="auto" w:fill="auto"/>
          </w:tcPr>
          <w:p w14:paraId="795EDE0E"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779A9A2" w14:textId="77777777" w:rsidR="00784A32" w:rsidRPr="00C31E24" w:rsidRDefault="00784A32" w:rsidP="00354887">
            <w:pPr>
              <w:pStyle w:val="TAC"/>
              <w:keepNext w:val="0"/>
              <w:keepLines w:val="0"/>
              <w:widowControl w:val="0"/>
            </w:pPr>
            <w:r w:rsidRPr="00C31E24">
              <w:t>-</w:t>
            </w:r>
          </w:p>
        </w:tc>
      </w:tr>
      <w:tr w:rsidR="00784A32" w:rsidRPr="00C31E24" w14:paraId="1542DA21" w14:textId="77777777" w:rsidTr="00354887">
        <w:tc>
          <w:tcPr>
            <w:tcW w:w="715" w:type="dxa"/>
            <w:shd w:val="clear" w:color="auto" w:fill="auto"/>
          </w:tcPr>
          <w:p w14:paraId="03639552" w14:textId="77777777" w:rsidR="00784A32" w:rsidRPr="00C31E24" w:rsidRDefault="00784A32" w:rsidP="00354887">
            <w:pPr>
              <w:pStyle w:val="TAC"/>
              <w:keepNext w:val="0"/>
              <w:keepLines w:val="0"/>
              <w:widowControl w:val="0"/>
            </w:pPr>
            <w:r w:rsidRPr="00C31E24">
              <w:t>7</w:t>
            </w:r>
          </w:p>
        </w:tc>
        <w:tc>
          <w:tcPr>
            <w:tcW w:w="3787" w:type="dxa"/>
            <w:shd w:val="clear" w:color="auto" w:fill="auto"/>
          </w:tcPr>
          <w:p w14:paraId="1E64113B" w14:textId="77777777" w:rsidR="00784A32" w:rsidRPr="00C31E24" w:rsidRDefault="00784A32" w:rsidP="00354887">
            <w:pPr>
              <w:pStyle w:val="TAL"/>
              <w:keepNext w:val="0"/>
              <w:keepLines w:val="0"/>
              <w:widowControl w:val="0"/>
            </w:pPr>
            <w:r w:rsidRPr="00C31E24">
              <w:t xml:space="preserve">Check: Does the UE (MCVideo Client) send a Transmission Control Ack message </w:t>
            </w:r>
            <w:r w:rsidRPr="00C31E24">
              <w:rPr>
                <w:rFonts w:eastAsia="Calibri"/>
              </w:rPr>
              <w:t>in response to Transmission Granted message from the SS (MCVideo Server)?</w:t>
            </w:r>
          </w:p>
        </w:tc>
        <w:tc>
          <w:tcPr>
            <w:tcW w:w="708" w:type="dxa"/>
            <w:shd w:val="clear" w:color="auto" w:fill="auto"/>
          </w:tcPr>
          <w:p w14:paraId="7FF5BEE0"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11A88B4B" w14:textId="77777777" w:rsidR="00784A32" w:rsidRPr="00C31E24" w:rsidRDefault="00784A32" w:rsidP="00354887">
            <w:pPr>
              <w:pStyle w:val="TAL"/>
              <w:keepNext w:val="0"/>
              <w:keepLines w:val="0"/>
              <w:widowControl w:val="0"/>
            </w:pPr>
            <w:r w:rsidRPr="00C31E24">
              <w:t>Transmission Control Ack</w:t>
            </w:r>
          </w:p>
        </w:tc>
        <w:tc>
          <w:tcPr>
            <w:tcW w:w="565" w:type="dxa"/>
            <w:shd w:val="clear" w:color="auto" w:fill="auto"/>
          </w:tcPr>
          <w:p w14:paraId="09F46FBA" w14:textId="77777777" w:rsidR="00784A32" w:rsidRPr="00C31E24" w:rsidRDefault="00784A32" w:rsidP="00354887">
            <w:pPr>
              <w:pStyle w:val="TAC"/>
              <w:keepNext w:val="0"/>
              <w:keepLines w:val="0"/>
              <w:widowControl w:val="0"/>
            </w:pPr>
            <w:r w:rsidRPr="00C31E24">
              <w:t>2</w:t>
            </w:r>
          </w:p>
        </w:tc>
        <w:tc>
          <w:tcPr>
            <w:tcW w:w="850" w:type="dxa"/>
            <w:shd w:val="clear" w:color="auto" w:fill="auto"/>
          </w:tcPr>
          <w:p w14:paraId="016EDDE2" w14:textId="77777777" w:rsidR="00784A32" w:rsidRPr="00C31E24" w:rsidRDefault="00784A32" w:rsidP="00354887">
            <w:pPr>
              <w:pStyle w:val="TAC"/>
              <w:keepNext w:val="0"/>
              <w:keepLines w:val="0"/>
              <w:widowControl w:val="0"/>
            </w:pPr>
            <w:r w:rsidRPr="00C31E24">
              <w:t>P</w:t>
            </w:r>
          </w:p>
        </w:tc>
      </w:tr>
      <w:tr w:rsidR="00784A32" w:rsidRPr="00C31E24" w14:paraId="66035B26" w14:textId="77777777" w:rsidTr="00354887">
        <w:tc>
          <w:tcPr>
            <w:tcW w:w="715" w:type="dxa"/>
            <w:shd w:val="clear" w:color="auto" w:fill="auto"/>
          </w:tcPr>
          <w:p w14:paraId="40B6F237" w14:textId="77777777" w:rsidR="00784A32" w:rsidRPr="00C31E24" w:rsidRDefault="00784A32" w:rsidP="00354887">
            <w:pPr>
              <w:pStyle w:val="TAC"/>
              <w:keepNext w:val="0"/>
              <w:keepLines w:val="0"/>
              <w:widowControl w:val="0"/>
            </w:pPr>
            <w:r w:rsidRPr="00C31E24">
              <w:t>8</w:t>
            </w:r>
          </w:p>
        </w:tc>
        <w:tc>
          <w:tcPr>
            <w:tcW w:w="3787" w:type="dxa"/>
            <w:shd w:val="clear" w:color="auto" w:fill="auto"/>
          </w:tcPr>
          <w:p w14:paraId="4576FF3C" w14:textId="77777777" w:rsidR="00784A32" w:rsidRPr="00C31E24" w:rsidRDefault="00784A32" w:rsidP="00354887">
            <w:pPr>
              <w:pStyle w:val="TAL"/>
              <w:keepNext w:val="0"/>
              <w:keepLines w:val="0"/>
              <w:widowControl w:val="0"/>
            </w:pPr>
            <w:r w:rsidRPr="00C31E24">
              <w:t>Check: Does the UE (MCVideo Client) notify the MCVideo User that the call has been successfully established?</w:t>
            </w:r>
          </w:p>
          <w:p w14:paraId="012A7B77" w14:textId="262F8AEB" w:rsidR="00784A32" w:rsidRPr="00C31E24" w:rsidRDefault="00555CBD" w:rsidP="00354887">
            <w:pPr>
              <w:pStyle w:val="TAL"/>
              <w:keepNext w:val="0"/>
              <w:keepLines w:val="0"/>
              <w:widowControl w:val="0"/>
            </w:pPr>
            <w:r w:rsidRPr="00C31E24">
              <w:t>(NOTE 1)</w:t>
            </w:r>
          </w:p>
        </w:tc>
        <w:tc>
          <w:tcPr>
            <w:tcW w:w="708" w:type="dxa"/>
            <w:shd w:val="clear" w:color="auto" w:fill="auto"/>
          </w:tcPr>
          <w:p w14:paraId="55CF2F77"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085CBAA8"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6871767A" w14:textId="77777777" w:rsidR="00784A32" w:rsidRPr="00C31E24" w:rsidRDefault="00784A32" w:rsidP="00354887">
            <w:pPr>
              <w:pStyle w:val="TAC"/>
              <w:keepNext w:val="0"/>
              <w:keepLines w:val="0"/>
              <w:widowControl w:val="0"/>
            </w:pPr>
            <w:r w:rsidRPr="00C31E24">
              <w:t>1</w:t>
            </w:r>
          </w:p>
        </w:tc>
        <w:tc>
          <w:tcPr>
            <w:tcW w:w="850" w:type="dxa"/>
            <w:shd w:val="clear" w:color="auto" w:fill="auto"/>
          </w:tcPr>
          <w:p w14:paraId="63DB100B" w14:textId="77777777" w:rsidR="00784A32" w:rsidRPr="00C31E24" w:rsidRDefault="00784A32" w:rsidP="00354887">
            <w:pPr>
              <w:pStyle w:val="TAC"/>
              <w:keepNext w:val="0"/>
              <w:keepLines w:val="0"/>
              <w:widowControl w:val="0"/>
            </w:pPr>
            <w:r w:rsidRPr="00C31E24">
              <w:t>P</w:t>
            </w:r>
          </w:p>
        </w:tc>
      </w:tr>
      <w:tr w:rsidR="00784A32" w:rsidRPr="00C31E24" w14:paraId="3517C35A" w14:textId="77777777" w:rsidTr="00354887">
        <w:tc>
          <w:tcPr>
            <w:tcW w:w="715" w:type="dxa"/>
            <w:shd w:val="clear" w:color="auto" w:fill="auto"/>
          </w:tcPr>
          <w:p w14:paraId="29CCA2E3" w14:textId="77777777" w:rsidR="00784A32" w:rsidRPr="00C31E24" w:rsidRDefault="00784A32" w:rsidP="00354887">
            <w:pPr>
              <w:pStyle w:val="TAC"/>
              <w:keepNext w:val="0"/>
              <w:keepLines w:val="0"/>
              <w:widowControl w:val="0"/>
            </w:pPr>
            <w:r w:rsidRPr="00C31E24">
              <w:t>9</w:t>
            </w:r>
          </w:p>
        </w:tc>
        <w:tc>
          <w:tcPr>
            <w:tcW w:w="3787" w:type="dxa"/>
            <w:shd w:val="clear" w:color="auto" w:fill="auto"/>
          </w:tcPr>
          <w:p w14:paraId="22121BF9" w14:textId="77777777" w:rsidR="00784A32" w:rsidRPr="00C31E24" w:rsidRDefault="00784A32" w:rsidP="00354887">
            <w:pPr>
              <w:pStyle w:val="TAL"/>
              <w:keepNext w:val="0"/>
              <w:keepLines w:val="0"/>
              <w:widowControl w:val="0"/>
            </w:pPr>
            <w:r w:rsidRPr="00C31E24">
              <w:t>Make the UE (MCVideo Client) request an upgrade of the MCVideo Private Call to a MCVideo Private Emergency Group Call.</w:t>
            </w:r>
          </w:p>
          <w:p w14:paraId="2A91AF64" w14:textId="7FD2D45E" w:rsidR="00555CBD" w:rsidRPr="00C31E24" w:rsidRDefault="00555CBD" w:rsidP="00354887">
            <w:pPr>
              <w:pStyle w:val="TAL"/>
              <w:keepNext w:val="0"/>
              <w:keepLines w:val="0"/>
              <w:widowControl w:val="0"/>
            </w:pPr>
            <w:r w:rsidRPr="00C31E24">
              <w:t>(NOTE 1)</w:t>
            </w:r>
          </w:p>
        </w:tc>
        <w:tc>
          <w:tcPr>
            <w:tcW w:w="708" w:type="dxa"/>
            <w:shd w:val="clear" w:color="auto" w:fill="auto"/>
          </w:tcPr>
          <w:p w14:paraId="32024966"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1CC69F21"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0AD37CFF"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6E6F0B77" w14:textId="77777777" w:rsidR="00784A32" w:rsidRPr="00C31E24" w:rsidRDefault="00784A32" w:rsidP="00354887">
            <w:pPr>
              <w:pStyle w:val="TAC"/>
              <w:keepNext w:val="0"/>
              <w:keepLines w:val="0"/>
              <w:widowControl w:val="0"/>
            </w:pPr>
            <w:r w:rsidRPr="00C31E24">
              <w:t>-</w:t>
            </w:r>
          </w:p>
        </w:tc>
      </w:tr>
      <w:tr w:rsidR="00784A32" w:rsidRPr="00C31E24" w14:paraId="3C5347F0" w14:textId="77777777" w:rsidTr="00354887">
        <w:tc>
          <w:tcPr>
            <w:tcW w:w="715" w:type="dxa"/>
            <w:shd w:val="clear" w:color="auto" w:fill="auto"/>
          </w:tcPr>
          <w:p w14:paraId="6BAE158E" w14:textId="77777777" w:rsidR="00784A32" w:rsidRPr="00C31E24" w:rsidRDefault="00784A32" w:rsidP="00354887">
            <w:pPr>
              <w:pStyle w:val="TAC"/>
              <w:keepNext w:val="0"/>
              <w:keepLines w:val="0"/>
              <w:widowControl w:val="0"/>
            </w:pPr>
            <w:r w:rsidRPr="00C31E24">
              <w:t>10</w:t>
            </w:r>
          </w:p>
        </w:tc>
        <w:tc>
          <w:tcPr>
            <w:tcW w:w="3787" w:type="dxa"/>
            <w:shd w:val="clear" w:color="auto" w:fill="auto"/>
          </w:tcPr>
          <w:p w14:paraId="107DDBD4" w14:textId="77777777" w:rsidR="00784A32" w:rsidRPr="00C31E24" w:rsidRDefault="00784A32" w:rsidP="00354887">
            <w:pPr>
              <w:pStyle w:val="TAL"/>
              <w:keepNext w:val="0"/>
              <w:keepLines w:val="0"/>
              <w:widowControl w:val="0"/>
            </w:pPr>
            <w:r w:rsidRPr="00C31E24">
              <w:t>Check: Does the UE (MCVideo Client) send a SIP re-INVITE message to upgrade a MCVideo Private Call to a MCVideo Private Emergency Group Call?</w:t>
            </w:r>
          </w:p>
        </w:tc>
        <w:tc>
          <w:tcPr>
            <w:tcW w:w="708" w:type="dxa"/>
            <w:shd w:val="clear" w:color="auto" w:fill="auto"/>
          </w:tcPr>
          <w:p w14:paraId="47671594"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58B3A621" w14:textId="77777777" w:rsidR="00784A32" w:rsidRPr="00C31E24" w:rsidRDefault="00784A32" w:rsidP="00354887">
            <w:pPr>
              <w:pStyle w:val="TAL"/>
              <w:keepNext w:val="0"/>
              <w:keepLines w:val="0"/>
              <w:widowControl w:val="0"/>
            </w:pPr>
            <w:r w:rsidRPr="00C31E24">
              <w:t>SIP re-INVITE</w:t>
            </w:r>
          </w:p>
        </w:tc>
        <w:tc>
          <w:tcPr>
            <w:tcW w:w="565" w:type="dxa"/>
            <w:shd w:val="clear" w:color="auto" w:fill="auto"/>
          </w:tcPr>
          <w:p w14:paraId="7EF9383F" w14:textId="77777777" w:rsidR="00784A32" w:rsidRPr="00C31E24" w:rsidRDefault="00784A32" w:rsidP="00354887">
            <w:pPr>
              <w:pStyle w:val="TAC"/>
              <w:keepNext w:val="0"/>
              <w:keepLines w:val="0"/>
              <w:widowControl w:val="0"/>
            </w:pPr>
            <w:r w:rsidRPr="00C31E24">
              <w:t>3</w:t>
            </w:r>
          </w:p>
        </w:tc>
        <w:tc>
          <w:tcPr>
            <w:tcW w:w="850" w:type="dxa"/>
            <w:shd w:val="clear" w:color="auto" w:fill="auto"/>
          </w:tcPr>
          <w:p w14:paraId="39EFB72F" w14:textId="77777777" w:rsidR="00784A32" w:rsidRPr="00C31E24" w:rsidRDefault="00784A32" w:rsidP="00354887">
            <w:pPr>
              <w:pStyle w:val="TAC"/>
              <w:keepNext w:val="0"/>
              <w:keepLines w:val="0"/>
              <w:widowControl w:val="0"/>
            </w:pPr>
            <w:r w:rsidRPr="00C31E24">
              <w:t>P</w:t>
            </w:r>
          </w:p>
        </w:tc>
      </w:tr>
      <w:tr w:rsidR="00784A32" w:rsidRPr="00C31E24" w14:paraId="22C81A36" w14:textId="77777777" w:rsidTr="00354887">
        <w:tc>
          <w:tcPr>
            <w:tcW w:w="715" w:type="dxa"/>
            <w:shd w:val="clear" w:color="auto" w:fill="auto"/>
          </w:tcPr>
          <w:p w14:paraId="61FB8F10" w14:textId="77777777" w:rsidR="00784A32" w:rsidRPr="00C31E24" w:rsidRDefault="00784A32" w:rsidP="00354887">
            <w:pPr>
              <w:pStyle w:val="TAC"/>
              <w:keepNext w:val="0"/>
              <w:keepLines w:val="0"/>
              <w:widowControl w:val="0"/>
            </w:pPr>
            <w:r w:rsidRPr="00C31E24">
              <w:t>11</w:t>
            </w:r>
          </w:p>
        </w:tc>
        <w:tc>
          <w:tcPr>
            <w:tcW w:w="3787" w:type="dxa"/>
            <w:shd w:val="clear" w:color="auto" w:fill="auto"/>
          </w:tcPr>
          <w:p w14:paraId="0AAC4097" w14:textId="77777777" w:rsidR="00784A32" w:rsidRPr="00C31E24" w:rsidRDefault="00784A32" w:rsidP="00354887">
            <w:pPr>
              <w:pStyle w:val="TAL"/>
              <w:keepNext w:val="0"/>
              <w:keepLines w:val="0"/>
              <w:widowControl w:val="0"/>
            </w:pPr>
            <w:r w:rsidRPr="00C31E24">
              <w:t xml:space="preserve">The SS (MCVideo Server) sends a SIP 100 (Trying) message </w:t>
            </w:r>
            <w:r w:rsidRPr="00C31E24">
              <w:rPr>
                <w:rFonts w:eastAsia="Calibri"/>
              </w:rPr>
              <w:t>to the UE (MCVideo Client).</w:t>
            </w:r>
          </w:p>
        </w:tc>
        <w:tc>
          <w:tcPr>
            <w:tcW w:w="708" w:type="dxa"/>
            <w:shd w:val="clear" w:color="auto" w:fill="auto"/>
          </w:tcPr>
          <w:p w14:paraId="0D36AA4A"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052F8CAA"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0C33F694"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08754AC" w14:textId="77777777" w:rsidR="00784A32" w:rsidRPr="00C31E24" w:rsidRDefault="00784A32" w:rsidP="00354887">
            <w:pPr>
              <w:pStyle w:val="TAC"/>
              <w:keepNext w:val="0"/>
              <w:keepLines w:val="0"/>
              <w:widowControl w:val="0"/>
            </w:pPr>
            <w:r w:rsidRPr="00C31E24">
              <w:t>-</w:t>
            </w:r>
          </w:p>
        </w:tc>
      </w:tr>
      <w:tr w:rsidR="00784A32" w:rsidRPr="00C31E24" w14:paraId="55A0FD93" w14:textId="77777777" w:rsidTr="00354887">
        <w:tc>
          <w:tcPr>
            <w:tcW w:w="715" w:type="dxa"/>
            <w:shd w:val="clear" w:color="auto" w:fill="auto"/>
          </w:tcPr>
          <w:p w14:paraId="71A24748" w14:textId="77777777" w:rsidR="00784A32" w:rsidRPr="00C31E24" w:rsidRDefault="00784A32" w:rsidP="00354887">
            <w:pPr>
              <w:pStyle w:val="TAC"/>
              <w:keepNext w:val="0"/>
              <w:keepLines w:val="0"/>
              <w:widowControl w:val="0"/>
            </w:pPr>
            <w:r w:rsidRPr="00C31E24">
              <w:t>12</w:t>
            </w:r>
          </w:p>
        </w:tc>
        <w:tc>
          <w:tcPr>
            <w:tcW w:w="3787" w:type="dxa"/>
            <w:shd w:val="clear" w:color="auto" w:fill="auto"/>
          </w:tcPr>
          <w:p w14:paraId="799581CD" w14:textId="77777777" w:rsidR="00784A32" w:rsidRPr="00C31E24" w:rsidRDefault="00784A32" w:rsidP="00354887">
            <w:pPr>
              <w:pStyle w:val="TAL"/>
              <w:keepNext w:val="0"/>
              <w:keepLines w:val="0"/>
              <w:widowControl w:val="0"/>
            </w:pPr>
            <w:r w:rsidRPr="00C31E24">
              <w:t xml:space="preserve">The SS (MCVideo Server) sends a SIP 200 (OK) message to the UE (MCVideo Client). </w:t>
            </w:r>
          </w:p>
        </w:tc>
        <w:tc>
          <w:tcPr>
            <w:tcW w:w="708" w:type="dxa"/>
            <w:shd w:val="clear" w:color="auto" w:fill="auto"/>
          </w:tcPr>
          <w:p w14:paraId="77A17DFF"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096B8877"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7D5EF533"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EF199AB" w14:textId="77777777" w:rsidR="00784A32" w:rsidRPr="00C31E24" w:rsidRDefault="00784A32" w:rsidP="00354887">
            <w:pPr>
              <w:pStyle w:val="TAC"/>
              <w:keepNext w:val="0"/>
              <w:keepLines w:val="0"/>
              <w:widowControl w:val="0"/>
            </w:pPr>
            <w:r w:rsidRPr="00C31E24">
              <w:t>-</w:t>
            </w:r>
          </w:p>
        </w:tc>
      </w:tr>
      <w:tr w:rsidR="00784A32" w:rsidRPr="00C31E24" w14:paraId="56A4E4D9" w14:textId="77777777" w:rsidTr="00354887">
        <w:tc>
          <w:tcPr>
            <w:tcW w:w="715" w:type="dxa"/>
            <w:shd w:val="clear" w:color="auto" w:fill="auto"/>
          </w:tcPr>
          <w:p w14:paraId="1C2CE30C" w14:textId="77777777" w:rsidR="00784A32" w:rsidRPr="00C31E24" w:rsidRDefault="00784A32" w:rsidP="00354887">
            <w:pPr>
              <w:pStyle w:val="TAC"/>
              <w:keepNext w:val="0"/>
              <w:keepLines w:val="0"/>
              <w:widowControl w:val="0"/>
            </w:pPr>
            <w:r w:rsidRPr="00C31E24">
              <w:t>13</w:t>
            </w:r>
          </w:p>
        </w:tc>
        <w:tc>
          <w:tcPr>
            <w:tcW w:w="3787" w:type="dxa"/>
            <w:shd w:val="clear" w:color="auto" w:fill="auto"/>
          </w:tcPr>
          <w:p w14:paraId="010EF365" w14:textId="256C5124" w:rsidR="00784A32" w:rsidRPr="00C31E24" w:rsidRDefault="00555CBD" w:rsidP="00354887">
            <w:pPr>
              <w:pStyle w:val="TAL"/>
              <w:keepNext w:val="0"/>
              <w:keepLines w:val="0"/>
              <w:widowControl w:val="0"/>
            </w:pPr>
            <w:r w:rsidRPr="00C31E24">
              <w:t>Check: Does t</w:t>
            </w:r>
            <w:r w:rsidR="00784A32" w:rsidRPr="00C31E24">
              <w:t>he UE (MCVideo Client) sends a SIP ACK in acknowledgement to the SS (MCVideo Server)</w:t>
            </w:r>
            <w:r w:rsidRPr="00C31E24">
              <w:t>?</w:t>
            </w:r>
          </w:p>
        </w:tc>
        <w:tc>
          <w:tcPr>
            <w:tcW w:w="708" w:type="dxa"/>
            <w:shd w:val="clear" w:color="auto" w:fill="auto"/>
          </w:tcPr>
          <w:p w14:paraId="359C075D"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3DD351EE"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6EFADFEA" w14:textId="4771900B" w:rsidR="00784A32" w:rsidRPr="00C31E24" w:rsidRDefault="00555CBD" w:rsidP="00354887">
            <w:pPr>
              <w:pStyle w:val="TAC"/>
              <w:keepNext w:val="0"/>
              <w:keepLines w:val="0"/>
              <w:widowControl w:val="0"/>
            </w:pPr>
            <w:r w:rsidRPr="00C31E24">
              <w:t>3</w:t>
            </w:r>
          </w:p>
        </w:tc>
        <w:tc>
          <w:tcPr>
            <w:tcW w:w="850" w:type="dxa"/>
            <w:shd w:val="clear" w:color="auto" w:fill="auto"/>
          </w:tcPr>
          <w:p w14:paraId="296D06A6" w14:textId="6AAFD826" w:rsidR="00784A32" w:rsidRPr="00C31E24" w:rsidRDefault="00555CBD" w:rsidP="00354887">
            <w:pPr>
              <w:pStyle w:val="TAC"/>
              <w:keepNext w:val="0"/>
              <w:keepLines w:val="0"/>
              <w:widowControl w:val="0"/>
            </w:pPr>
            <w:r w:rsidRPr="00C31E24">
              <w:t>P</w:t>
            </w:r>
          </w:p>
        </w:tc>
      </w:tr>
      <w:tr w:rsidR="00784A32" w:rsidRPr="00C31E24" w14:paraId="0F885C77" w14:textId="77777777" w:rsidTr="00354887">
        <w:tc>
          <w:tcPr>
            <w:tcW w:w="715" w:type="dxa"/>
            <w:shd w:val="clear" w:color="auto" w:fill="auto"/>
          </w:tcPr>
          <w:p w14:paraId="0EEC2ACF" w14:textId="77777777" w:rsidR="00784A32" w:rsidRPr="00C31E24" w:rsidRDefault="00784A32" w:rsidP="00354887">
            <w:pPr>
              <w:pStyle w:val="TAC"/>
              <w:keepNext w:val="0"/>
              <w:keepLines w:val="0"/>
              <w:widowControl w:val="0"/>
            </w:pPr>
            <w:r w:rsidRPr="00C31E24">
              <w:t>14</w:t>
            </w:r>
          </w:p>
        </w:tc>
        <w:tc>
          <w:tcPr>
            <w:tcW w:w="3787" w:type="dxa"/>
            <w:shd w:val="clear" w:color="auto" w:fill="auto"/>
          </w:tcPr>
          <w:p w14:paraId="1532EFBD" w14:textId="77777777" w:rsidR="00784A32" w:rsidRPr="00C31E24" w:rsidRDefault="00784A32" w:rsidP="00354887">
            <w:pPr>
              <w:pStyle w:val="TAL"/>
              <w:keepNext w:val="0"/>
              <w:keepLines w:val="0"/>
              <w:widowControl w:val="0"/>
            </w:pPr>
            <w:r w:rsidRPr="00C31E24">
              <w:t>The SS (MCVideo Server) sends a Transmission Granted message.</w:t>
            </w:r>
          </w:p>
          <w:p w14:paraId="5E23E366" w14:textId="7704280E" w:rsidR="00784A32" w:rsidRPr="00C31E24" w:rsidRDefault="00555CBD" w:rsidP="00354887">
            <w:pPr>
              <w:pStyle w:val="TAL"/>
              <w:keepNext w:val="0"/>
              <w:keepLines w:val="0"/>
              <w:widowControl w:val="0"/>
            </w:pPr>
            <w:r w:rsidRPr="00C31E24">
              <w:t>(</w:t>
            </w:r>
            <w:r w:rsidR="00784A32" w:rsidRPr="00C31E24">
              <w:t>NOTE</w:t>
            </w:r>
            <w:r w:rsidRPr="00C31E24">
              <w:t xml:space="preserve"> 2)</w:t>
            </w:r>
          </w:p>
        </w:tc>
        <w:tc>
          <w:tcPr>
            <w:tcW w:w="708" w:type="dxa"/>
            <w:shd w:val="clear" w:color="auto" w:fill="auto"/>
          </w:tcPr>
          <w:p w14:paraId="21D7B3AC"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6B148B5F" w14:textId="77777777" w:rsidR="00784A32" w:rsidRPr="00C31E24" w:rsidRDefault="00784A32" w:rsidP="00354887">
            <w:pPr>
              <w:pStyle w:val="TAL"/>
              <w:keepNext w:val="0"/>
              <w:keepLines w:val="0"/>
              <w:widowControl w:val="0"/>
            </w:pPr>
            <w:r w:rsidRPr="00C31E24">
              <w:t>Transmission Granted</w:t>
            </w:r>
          </w:p>
        </w:tc>
        <w:tc>
          <w:tcPr>
            <w:tcW w:w="565" w:type="dxa"/>
            <w:shd w:val="clear" w:color="auto" w:fill="auto"/>
          </w:tcPr>
          <w:p w14:paraId="0E33BD11"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71E8EAE6" w14:textId="77777777" w:rsidR="00784A32" w:rsidRPr="00C31E24" w:rsidRDefault="00784A32" w:rsidP="00354887">
            <w:pPr>
              <w:pStyle w:val="TAC"/>
              <w:keepNext w:val="0"/>
              <w:keepLines w:val="0"/>
              <w:widowControl w:val="0"/>
            </w:pPr>
            <w:r w:rsidRPr="00C31E24">
              <w:t>-</w:t>
            </w:r>
          </w:p>
        </w:tc>
      </w:tr>
      <w:tr w:rsidR="00784A32" w:rsidRPr="00C31E24" w14:paraId="1C51EA54" w14:textId="77777777" w:rsidTr="00354887">
        <w:tc>
          <w:tcPr>
            <w:tcW w:w="715" w:type="dxa"/>
            <w:shd w:val="clear" w:color="auto" w:fill="auto"/>
          </w:tcPr>
          <w:p w14:paraId="7D4FEBB6" w14:textId="77777777" w:rsidR="00784A32" w:rsidRPr="00C31E24" w:rsidRDefault="00784A32" w:rsidP="00354887">
            <w:pPr>
              <w:pStyle w:val="TAC"/>
              <w:keepNext w:val="0"/>
              <w:keepLines w:val="0"/>
              <w:widowControl w:val="0"/>
            </w:pPr>
            <w:r w:rsidRPr="00C31E24">
              <w:t>15</w:t>
            </w:r>
          </w:p>
        </w:tc>
        <w:tc>
          <w:tcPr>
            <w:tcW w:w="3787" w:type="dxa"/>
            <w:shd w:val="clear" w:color="auto" w:fill="auto"/>
          </w:tcPr>
          <w:p w14:paraId="7E12A4F1" w14:textId="77777777" w:rsidR="00784A32" w:rsidRPr="00C31E24" w:rsidRDefault="00784A32" w:rsidP="00354887">
            <w:pPr>
              <w:pStyle w:val="TAL"/>
              <w:keepNext w:val="0"/>
              <w:keepLines w:val="0"/>
              <w:widowControl w:val="0"/>
            </w:pPr>
            <w:r w:rsidRPr="00C31E24">
              <w:t xml:space="preserve">Check: Does the UE (MCVideo Client) send a Transmission Control Ack message </w:t>
            </w:r>
            <w:r w:rsidRPr="00C31E24">
              <w:rPr>
                <w:rFonts w:eastAsia="Calibri"/>
              </w:rPr>
              <w:t>acknowledging the Transmission Granted message from the SS (MCVideo Server)</w:t>
            </w:r>
            <w:r w:rsidRPr="00C31E24">
              <w:t>?</w:t>
            </w:r>
          </w:p>
        </w:tc>
        <w:tc>
          <w:tcPr>
            <w:tcW w:w="708" w:type="dxa"/>
            <w:shd w:val="clear" w:color="auto" w:fill="auto"/>
          </w:tcPr>
          <w:p w14:paraId="2C4EAD42"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6159929E" w14:textId="77777777" w:rsidR="00784A32" w:rsidRPr="00C31E24" w:rsidRDefault="00784A32" w:rsidP="00354887">
            <w:pPr>
              <w:pStyle w:val="TAL"/>
              <w:keepNext w:val="0"/>
              <w:keepLines w:val="0"/>
              <w:widowControl w:val="0"/>
            </w:pPr>
            <w:r w:rsidRPr="00C31E24">
              <w:t>Transmission Control Ack</w:t>
            </w:r>
          </w:p>
        </w:tc>
        <w:tc>
          <w:tcPr>
            <w:tcW w:w="565" w:type="dxa"/>
            <w:shd w:val="clear" w:color="auto" w:fill="auto"/>
          </w:tcPr>
          <w:p w14:paraId="445AA8D7" w14:textId="77777777" w:rsidR="00784A32" w:rsidRPr="00C31E24" w:rsidRDefault="00784A32" w:rsidP="00354887">
            <w:pPr>
              <w:pStyle w:val="TAC"/>
              <w:keepNext w:val="0"/>
              <w:keepLines w:val="0"/>
              <w:widowControl w:val="0"/>
            </w:pPr>
            <w:r w:rsidRPr="00C31E24">
              <w:t>4</w:t>
            </w:r>
          </w:p>
        </w:tc>
        <w:tc>
          <w:tcPr>
            <w:tcW w:w="850" w:type="dxa"/>
            <w:shd w:val="clear" w:color="auto" w:fill="auto"/>
          </w:tcPr>
          <w:p w14:paraId="650C1A18" w14:textId="77777777" w:rsidR="00784A32" w:rsidRPr="00C31E24" w:rsidRDefault="00784A32" w:rsidP="00354887">
            <w:pPr>
              <w:pStyle w:val="TAC"/>
              <w:keepNext w:val="0"/>
              <w:keepLines w:val="0"/>
              <w:widowControl w:val="0"/>
            </w:pPr>
            <w:r w:rsidRPr="00C31E24">
              <w:t>P</w:t>
            </w:r>
          </w:p>
        </w:tc>
      </w:tr>
      <w:tr w:rsidR="00784A32" w:rsidRPr="00C31E24" w14:paraId="3469F116" w14:textId="77777777" w:rsidTr="00354887">
        <w:tc>
          <w:tcPr>
            <w:tcW w:w="715" w:type="dxa"/>
            <w:shd w:val="clear" w:color="auto" w:fill="auto"/>
          </w:tcPr>
          <w:p w14:paraId="0D9769AB" w14:textId="77777777" w:rsidR="00784A32" w:rsidRPr="00C31E24" w:rsidRDefault="00784A32" w:rsidP="00354887">
            <w:pPr>
              <w:pStyle w:val="TAC"/>
              <w:keepNext w:val="0"/>
              <w:keepLines w:val="0"/>
              <w:widowControl w:val="0"/>
            </w:pPr>
            <w:r w:rsidRPr="00C31E24">
              <w:t>16</w:t>
            </w:r>
          </w:p>
        </w:tc>
        <w:tc>
          <w:tcPr>
            <w:tcW w:w="3787" w:type="dxa"/>
            <w:shd w:val="clear" w:color="auto" w:fill="auto"/>
          </w:tcPr>
          <w:p w14:paraId="754B5A6B" w14:textId="77777777" w:rsidR="00784A32" w:rsidRPr="00C31E24" w:rsidRDefault="00784A32" w:rsidP="00354887">
            <w:pPr>
              <w:pStyle w:val="TAL"/>
              <w:keepNext w:val="0"/>
              <w:keepLines w:val="0"/>
              <w:widowControl w:val="0"/>
            </w:pPr>
            <w:r w:rsidRPr="00C31E24">
              <w:t xml:space="preserve">Check: Does the UE (MCVideo Client) notify the MCVideo User </w:t>
            </w:r>
            <w:r w:rsidRPr="00C31E24">
              <w:rPr>
                <w:rFonts w:eastAsia="Calibri"/>
                <w:szCs w:val="18"/>
              </w:rPr>
              <w:t>that the call has been successfully upgraded to an emergency state</w:t>
            </w:r>
            <w:r w:rsidRPr="00C31E24">
              <w:t>?</w:t>
            </w:r>
          </w:p>
          <w:p w14:paraId="04BD6DBC" w14:textId="5CCEA342" w:rsidR="00555CBD" w:rsidRPr="00C31E24" w:rsidRDefault="00555CBD" w:rsidP="00354887">
            <w:pPr>
              <w:pStyle w:val="TAL"/>
              <w:keepNext w:val="0"/>
              <w:keepLines w:val="0"/>
              <w:widowControl w:val="0"/>
            </w:pPr>
            <w:r w:rsidRPr="00C31E24">
              <w:t>(NOTE 1)</w:t>
            </w:r>
          </w:p>
        </w:tc>
        <w:tc>
          <w:tcPr>
            <w:tcW w:w="708" w:type="dxa"/>
            <w:shd w:val="clear" w:color="auto" w:fill="auto"/>
          </w:tcPr>
          <w:p w14:paraId="72278A01"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71E637DB"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27F9B130" w14:textId="77777777" w:rsidR="00784A32" w:rsidRPr="00C31E24" w:rsidRDefault="00784A32" w:rsidP="00354887">
            <w:pPr>
              <w:pStyle w:val="TAC"/>
              <w:keepNext w:val="0"/>
              <w:keepLines w:val="0"/>
              <w:widowControl w:val="0"/>
            </w:pPr>
            <w:r w:rsidRPr="00C31E24">
              <w:t>3</w:t>
            </w:r>
          </w:p>
        </w:tc>
        <w:tc>
          <w:tcPr>
            <w:tcW w:w="850" w:type="dxa"/>
            <w:shd w:val="clear" w:color="auto" w:fill="auto"/>
          </w:tcPr>
          <w:p w14:paraId="310F562E" w14:textId="77777777" w:rsidR="00784A32" w:rsidRPr="00C31E24" w:rsidRDefault="00784A32" w:rsidP="00354887">
            <w:pPr>
              <w:pStyle w:val="TAC"/>
              <w:keepNext w:val="0"/>
              <w:keepLines w:val="0"/>
              <w:widowControl w:val="0"/>
            </w:pPr>
            <w:r w:rsidRPr="00C31E24">
              <w:t>P</w:t>
            </w:r>
          </w:p>
        </w:tc>
      </w:tr>
      <w:tr w:rsidR="00784A32" w:rsidRPr="00C31E24" w14:paraId="1A19B890" w14:textId="77777777" w:rsidTr="00354887">
        <w:tc>
          <w:tcPr>
            <w:tcW w:w="715" w:type="dxa"/>
            <w:shd w:val="clear" w:color="auto" w:fill="auto"/>
          </w:tcPr>
          <w:p w14:paraId="5F52B2AE" w14:textId="77777777" w:rsidR="00784A32" w:rsidRPr="00C31E24" w:rsidRDefault="00784A32" w:rsidP="00354887">
            <w:pPr>
              <w:pStyle w:val="TAC"/>
              <w:keepNext w:val="0"/>
              <w:keepLines w:val="0"/>
              <w:widowControl w:val="0"/>
            </w:pPr>
            <w:r w:rsidRPr="00C31E24">
              <w:t>17</w:t>
            </w:r>
          </w:p>
        </w:tc>
        <w:tc>
          <w:tcPr>
            <w:tcW w:w="3787" w:type="dxa"/>
            <w:shd w:val="clear" w:color="auto" w:fill="auto"/>
          </w:tcPr>
          <w:p w14:paraId="029DA750" w14:textId="77777777" w:rsidR="00784A32" w:rsidRPr="00C31E24" w:rsidRDefault="00784A32" w:rsidP="00354887">
            <w:pPr>
              <w:pStyle w:val="TAL"/>
              <w:keepNext w:val="0"/>
              <w:keepLines w:val="0"/>
              <w:widowControl w:val="0"/>
            </w:pPr>
            <w:r w:rsidRPr="00C31E24">
              <w:t>Make the UE (MCVideo User) downgrade the MCVideo Emergency Private Call.</w:t>
            </w:r>
          </w:p>
          <w:p w14:paraId="75286354" w14:textId="0974414A" w:rsidR="00784A32" w:rsidRPr="00C31E24" w:rsidRDefault="00555CBD" w:rsidP="00354887">
            <w:pPr>
              <w:pStyle w:val="TAL"/>
              <w:keepNext w:val="0"/>
              <w:keepLines w:val="0"/>
              <w:widowControl w:val="0"/>
            </w:pPr>
            <w:r w:rsidRPr="00C31E24">
              <w:t>(NOTE 1)</w:t>
            </w:r>
          </w:p>
        </w:tc>
        <w:tc>
          <w:tcPr>
            <w:tcW w:w="708" w:type="dxa"/>
            <w:shd w:val="clear" w:color="auto" w:fill="auto"/>
          </w:tcPr>
          <w:p w14:paraId="2977815C"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68AA69EE"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6CAEC28C" w14:textId="77777777" w:rsidR="00784A32" w:rsidRPr="00C31E24" w:rsidRDefault="00784A32" w:rsidP="00354887">
            <w:pPr>
              <w:pStyle w:val="TAC"/>
              <w:keepNext w:val="0"/>
              <w:keepLines w:val="0"/>
              <w:widowControl w:val="0"/>
            </w:pPr>
          </w:p>
        </w:tc>
        <w:tc>
          <w:tcPr>
            <w:tcW w:w="850" w:type="dxa"/>
            <w:shd w:val="clear" w:color="auto" w:fill="auto"/>
          </w:tcPr>
          <w:p w14:paraId="076A7511" w14:textId="77777777" w:rsidR="00784A32" w:rsidRPr="00C31E24" w:rsidRDefault="00784A32" w:rsidP="00354887">
            <w:pPr>
              <w:pStyle w:val="TAC"/>
              <w:keepNext w:val="0"/>
              <w:keepLines w:val="0"/>
              <w:widowControl w:val="0"/>
            </w:pPr>
          </w:p>
        </w:tc>
      </w:tr>
      <w:tr w:rsidR="00784A32" w:rsidRPr="00C31E24" w14:paraId="58639069" w14:textId="77777777" w:rsidTr="00354887">
        <w:tc>
          <w:tcPr>
            <w:tcW w:w="715" w:type="dxa"/>
            <w:shd w:val="clear" w:color="auto" w:fill="auto"/>
          </w:tcPr>
          <w:p w14:paraId="67CA264E" w14:textId="77777777" w:rsidR="00784A32" w:rsidRPr="00C31E24" w:rsidRDefault="00784A32" w:rsidP="00354887">
            <w:pPr>
              <w:pStyle w:val="TAC"/>
              <w:keepNext w:val="0"/>
              <w:keepLines w:val="0"/>
              <w:widowControl w:val="0"/>
            </w:pPr>
            <w:r w:rsidRPr="00C31E24">
              <w:t>18</w:t>
            </w:r>
          </w:p>
        </w:tc>
        <w:tc>
          <w:tcPr>
            <w:tcW w:w="3787" w:type="dxa"/>
            <w:shd w:val="clear" w:color="auto" w:fill="auto"/>
          </w:tcPr>
          <w:p w14:paraId="512C6ECD" w14:textId="77777777" w:rsidR="00784A32" w:rsidRPr="00C31E24" w:rsidRDefault="00784A32" w:rsidP="00354887">
            <w:pPr>
              <w:pStyle w:val="TAL"/>
              <w:keepNext w:val="0"/>
              <w:keepLines w:val="0"/>
              <w:widowControl w:val="0"/>
            </w:pPr>
            <w:r w:rsidRPr="00C31E24">
              <w:t>Check: Does the UE (MCVideo Client) send a SIP re-INVITE message requesting the downgrading of the MCVideo Private Emergency Call?</w:t>
            </w:r>
          </w:p>
        </w:tc>
        <w:tc>
          <w:tcPr>
            <w:tcW w:w="708" w:type="dxa"/>
            <w:shd w:val="clear" w:color="auto" w:fill="auto"/>
          </w:tcPr>
          <w:p w14:paraId="30A3A0F7"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1062EC30" w14:textId="77777777" w:rsidR="00784A32" w:rsidRPr="00C31E24" w:rsidRDefault="00784A32" w:rsidP="00354887">
            <w:pPr>
              <w:pStyle w:val="TAL"/>
              <w:keepNext w:val="0"/>
              <w:keepLines w:val="0"/>
              <w:widowControl w:val="0"/>
            </w:pPr>
            <w:r w:rsidRPr="00C31E24">
              <w:t>SIP re-INVITE</w:t>
            </w:r>
          </w:p>
        </w:tc>
        <w:tc>
          <w:tcPr>
            <w:tcW w:w="565" w:type="dxa"/>
            <w:shd w:val="clear" w:color="auto" w:fill="auto"/>
          </w:tcPr>
          <w:p w14:paraId="3E0BB9B7" w14:textId="77777777" w:rsidR="00784A32" w:rsidRPr="00C31E24" w:rsidRDefault="00784A32" w:rsidP="00354887">
            <w:pPr>
              <w:pStyle w:val="TAC"/>
              <w:keepNext w:val="0"/>
              <w:keepLines w:val="0"/>
              <w:widowControl w:val="0"/>
            </w:pPr>
            <w:r w:rsidRPr="00C31E24">
              <w:t>5</w:t>
            </w:r>
          </w:p>
        </w:tc>
        <w:tc>
          <w:tcPr>
            <w:tcW w:w="850" w:type="dxa"/>
            <w:shd w:val="clear" w:color="auto" w:fill="auto"/>
          </w:tcPr>
          <w:p w14:paraId="62E077DF" w14:textId="77777777" w:rsidR="00784A32" w:rsidRPr="00C31E24" w:rsidRDefault="00784A32" w:rsidP="00354887">
            <w:pPr>
              <w:spacing w:after="0"/>
              <w:jc w:val="center"/>
              <w:rPr>
                <w:rFonts w:ascii="Arial" w:hAnsi="Arial" w:cs="Arial"/>
                <w:sz w:val="18"/>
                <w:szCs w:val="18"/>
              </w:rPr>
            </w:pPr>
            <w:r w:rsidRPr="00C31E24">
              <w:rPr>
                <w:rFonts w:ascii="Arial" w:hAnsi="Arial" w:cs="Arial"/>
                <w:sz w:val="18"/>
                <w:szCs w:val="18"/>
              </w:rPr>
              <w:t>P</w:t>
            </w:r>
          </w:p>
        </w:tc>
      </w:tr>
      <w:tr w:rsidR="00784A32" w:rsidRPr="00C31E24" w14:paraId="7F57E707" w14:textId="77777777" w:rsidTr="00354887">
        <w:tc>
          <w:tcPr>
            <w:tcW w:w="715" w:type="dxa"/>
            <w:shd w:val="clear" w:color="auto" w:fill="auto"/>
          </w:tcPr>
          <w:p w14:paraId="7EA7E348" w14:textId="77777777" w:rsidR="00784A32" w:rsidRPr="00C31E24" w:rsidRDefault="00784A32" w:rsidP="00354887">
            <w:pPr>
              <w:pStyle w:val="TAC"/>
              <w:keepNext w:val="0"/>
              <w:keepLines w:val="0"/>
              <w:widowControl w:val="0"/>
            </w:pPr>
            <w:r w:rsidRPr="00C31E24">
              <w:t>19</w:t>
            </w:r>
          </w:p>
        </w:tc>
        <w:tc>
          <w:tcPr>
            <w:tcW w:w="3787" w:type="dxa"/>
            <w:shd w:val="clear" w:color="auto" w:fill="auto"/>
          </w:tcPr>
          <w:p w14:paraId="09C74AE1" w14:textId="77777777" w:rsidR="00784A32" w:rsidRPr="00C31E24" w:rsidRDefault="00784A32" w:rsidP="00354887">
            <w:pPr>
              <w:pStyle w:val="TAL"/>
              <w:keepNext w:val="0"/>
              <w:keepLines w:val="0"/>
              <w:widowControl w:val="0"/>
            </w:pPr>
            <w:r w:rsidRPr="00C31E24">
              <w:t>The SS (MCVideo Server) sends a SIP 100 (Trying) message to the UE (MCVideo Client).</w:t>
            </w:r>
          </w:p>
        </w:tc>
        <w:tc>
          <w:tcPr>
            <w:tcW w:w="708" w:type="dxa"/>
            <w:shd w:val="clear" w:color="auto" w:fill="auto"/>
          </w:tcPr>
          <w:p w14:paraId="3D9047D2"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632011F6"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605DFFEE"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11302714" w14:textId="77777777" w:rsidR="00784A32" w:rsidRPr="00C31E24" w:rsidRDefault="00784A32" w:rsidP="00354887">
            <w:pPr>
              <w:spacing w:after="0"/>
              <w:jc w:val="both"/>
              <w:rPr>
                <w:rFonts w:ascii="Arial" w:hAnsi="Arial" w:cs="Arial"/>
                <w:sz w:val="18"/>
                <w:szCs w:val="18"/>
              </w:rPr>
            </w:pPr>
            <w:r w:rsidRPr="00C31E24">
              <w:rPr>
                <w:rFonts w:ascii="Arial" w:hAnsi="Arial" w:cs="Arial"/>
                <w:sz w:val="18"/>
                <w:szCs w:val="18"/>
              </w:rPr>
              <w:t>-</w:t>
            </w:r>
          </w:p>
        </w:tc>
      </w:tr>
      <w:tr w:rsidR="00784A32" w:rsidRPr="00C31E24" w14:paraId="22F74846" w14:textId="77777777" w:rsidTr="00354887">
        <w:tc>
          <w:tcPr>
            <w:tcW w:w="715" w:type="dxa"/>
            <w:shd w:val="clear" w:color="auto" w:fill="auto"/>
          </w:tcPr>
          <w:p w14:paraId="6A4703A8" w14:textId="77777777" w:rsidR="00784A32" w:rsidRPr="00C31E24" w:rsidRDefault="00784A32" w:rsidP="00354887">
            <w:pPr>
              <w:pStyle w:val="TAC"/>
              <w:keepNext w:val="0"/>
              <w:keepLines w:val="0"/>
              <w:widowControl w:val="0"/>
            </w:pPr>
            <w:r w:rsidRPr="00C31E24">
              <w:t>20</w:t>
            </w:r>
          </w:p>
        </w:tc>
        <w:tc>
          <w:tcPr>
            <w:tcW w:w="3787" w:type="dxa"/>
            <w:shd w:val="clear" w:color="auto" w:fill="auto"/>
          </w:tcPr>
          <w:p w14:paraId="416437A5" w14:textId="77777777" w:rsidR="00784A32" w:rsidRPr="00C31E24" w:rsidRDefault="00784A32" w:rsidP="00354887">
            <w:pPr>
              <w:pStyle w:val="TAL"/>
              <w:keepNext w:val="0"/>
              <w:keepLines w:val="0"/>
              <w:widowControl w:val="0"/>
            </w:pPr>
            <w:r w:rsidRPr="00C31E24">
              <w:t xml:space="preserve">The SS (MCVideo Server) sends SIP 200 (OK) indicating that it has accepted </w:t>
            </w:r>
            <w:r w:rsidRPr="00C31E24">
              <w:rPr>
                <w:rFonts w:eastAsia="Calibri"/>
              </w:rPr>
              <w:t>the SIP re-INVITE request to cancel the emergency condition</w:t>
            </w:r>
            <w:r w:rsidRPr="00C31E24">
              <w:t>.</w:t>
            </w:r>
          </w:p>
        </w:tc>
        <w:tc>
          <w:tcPr>
            <w:tcW w:w="708" w:type="dxa"/>
            <w:shd w:val="clear" w:color="auto" w:fill="auto"/>
          </w:tcPr>
          <w:p w14:paraId="3CB79932"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6A7CEE59"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55D0CEB5"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696D1B1"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500CB55B" w14:textId="77777777" w:rsidTr="00354887">
        <w:tc>
          <w:tcPr>
            <w:tcW w:w="715" w:type="dxa"/>
            <w:shd w:val="clear" w:color="auto" w:fill="auto"/>
          </w:tcPr>
          <w:p w14:paraId="039C5829" w14:textId="77777777" w:rsidR="00784A32" w:rsidRPr="00C31E24" w:rsidRDefault="00784A32" w:rsidP="00354887">
            <w:pPr>
              <w:pStyle w:val="TAC"/>
              <w:keepNext w:val="0"/>
              <w:keepLines w:val="0"/>
              <w:widowControl w:val="0"/>
            </w:pPr>
            <w:r w:rsidRPr="00C31E24">
              <w:t>21</w:t>
            </w:r>
          </w:p>
        </w:tc>
        <w:tc>
          <w:tcPr>
            <w:tcW w:w="3787" w:type="dxa"/>
            <w:shd w:val="clear" w:color="auto" w:fill="auto"/>
          </w:tcPr>
          <w:p w14:paraId="1FEECF40" w14:textId="3C8E689C" w:rsidR="00784A32" w:rsidRPr="00C31E24" w:rsidRDefault="00555CBD" w:rsidP="00354887">
            <w:pPr>
              <w:pStyle w:val="TAL"/>
              <w:keepNext w:val="0"/>
              <w:keepLines w:val="0"/>
              <w:widowControl w:val="0"/>
            </w:pPr>
            <w:r w:rsidRPr="00C31E24">
              <w:t>Check: Does t</w:t>
            </w:r>
            <w:r w:rsidR="00784A32" w:rsidRPr="00C31E24">
              <w:t>he UE (MCVideo Client) sends a SIP ACK in acknowledgement</w:t>
            </w:r>
            <w:r w:rsidRPr="00C31E24">
              <w:t>?</w:t>
            </w:r>
          </w:p>
        </w:tc>
        <w:tc>
          <w:tcPr>
            <w:tcW w:w="708" w:type="dxa"/>
            <w:shd w:val="clear" w:color="auto" w:fill="auto"/>
          </w:tcPr>
          <w:p w14:paraId="27918020"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13ED161B"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0975D26B" w14:textId="3E4FEF2E" w:rsidR="00784A32" w:rsidRPr="00C31E24" w:rsidRDefault="00555CBD" w:rsidP="00354887">
            <w:pPr>
              <w:pStyle w:val="TAC"/>
              <w:keepNext w:val="0"/>
              <w:keepLines w:val="0"/>
              <w:widowControl w:val="0"/>
            </w:pPr>
            <w:r w:rsidRPr="00C31E24">
              <w:t>5</w:t>
            </w:r>
          </w:p>
        </w:tc>
        <w:tc>
          <w:tcPr>
            <w:tcW w:w="850" w:type="dxa"/>
            <w:shd w:val="clear" w:color="auto" w:fill="auto"/>
          </w:tcPr>
          <w:p w14:paraId="081606BA" w14:textId="1B978EA1" w:rsidR="00784A32" w:rsidRPr="00C31E24" w:rsidRDefault="00555CBD" w:rsidP="00354887">
            <w:pPr>
              <w:rPr>
                <w:rFonts w:ascii="Arial" w:hAnsi="Arial" w:cs="Arial"/>
                <w:sz w:val="18"/>
                <w:szCs w:val="18"/>
              </w:rPr>
            </w:pPr>
            <w:r w:rsidRPr="00C31E24">
              <w:rPr>
                <w:rFonts w:ascii="Arial" w:hAnsi="Arial" w:cs="Arial"/>
                <w:sz w:val="18"/>
                <w:szCs w:val="18"/>
              </w:rPr>
              <w:t>P</w:t>
            </w:r>
          </w:p>
        </w:tc>
      </w:tr>
      <w:tr w:rsidR="00784A32" w:rsidRPr="00C31E24" w14:paraId="0F015777" w14:textId="77777777" w:rsidTr="00354887">
        <w:tc>
          <w:tcPr>
            <w:tcW w:w="715" w:type="dxa"/>
            <w:shd w:val="clear" w:color="auto" w:fill="auto"/>
          </w:tcPr>
          <w:p w14:paraId="12964F36" w14:textId="77777777" w:rsidR="00784A32" w:rsidRPr="00C31E24" w:rsidRDefault="00784A32" w:rsidP="00354887">
            <w:pPr>
              <w:pStyle w:val="TAC"/>
              <w:keepNext w:val="0"/>
              <w:keepLines w:val="0"/>
              <w:widowControl w:val="0"/>
            </w:pPr>
            <w:r w:rsidRPr="00C31E24">
              <w:t>22</w:t>
            </w:r>
          </w:p>
        </w:tc>
        <w:tc>
          <w:tcPr>
            <w:tcW w:w="3787" w:type="dxa"/>
            <w:shd w:val="clear" w:color="auto" w:fill="auto"/>
          </w:tcPr>
          <w:p w14:paraId="2B69745B" w14:textId="77777777" w:rsidR="00784A32" w:rsidRPr="00C31E24" w:rsidRDefault="00784A32" w:rsidP="00354887">
            <w:pPr>
              <w:pStyle w:val="TAL"/>
              <w:keepNext w:val="0"/>
              <w:keepLines w:val="0"/>
              <w:widowControl w:val="0"/>
            </w:pPr>
            <w:r w:rsidRPr="00C31E24">
              <w:t>The SS (MCVideo Server) sends a Transmission Granted message to the UE (MCVideo Client).</w:t>
            </w:r>
          </w:p>
        </w:tc>
        <w:tc>
          <w:tcPr>
            <w:tcW w:w="708" w:type="dxa"/>
            <w:shd w:val="clear" w:color="auto" w:fill="auto"/>
          </w:tcPr>
          <w:p w14:paraId="07A18135"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59E67FEE" w14:textId="77777777" w:rsidR="00784A32" w:rsidRPr="00C31E24" w:rsidRDefault="00784A32" w:rsidP="00354887">
            <w:pPr>
              <w:pStyle w:val="TAL"/>
              <w:keepNext w:val="0"/>
              <w:keepLines w:val="0"/>
              <w:widowControl w:val="0"/>
            </w:pPr>
            <w:r w:rsidRPr="00C31E24">
              <w:t>Transmission Granted</w:t>
            </w:r>
          </w:p>
        </w:tc>
        <w:tc>
          <w:tcPr>
            <w:tcW w:w="565" w:type="dxa"/>
            <w:shd w:val="clear" w:color="auto" w:fill="auto"/>
          </w:tcPr>
          <w:p w14:paraId="7AC6B7B5"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4828A53"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5B9A564F" w14:textId="77777777" w:rsidTr="00354887">
        <w:tc>
          <w:tcPr>
            <w:tcW w:w="715" w:type="dxa"/>
            <w:shd w:val="clear" w:color="auto" w:fill="auto"/>
          </w:tcPr>
          <w:p w14:paraId="41852461" w14:textId="77777777" w:rsidR="00784A32" w:rsidRPr="00C31E24" w:rsidRDefault="00784A32" w:rsidP="00354887">
            <w:pPr>
              <w:pStyle w:val="TAC"/>
              <w:keepNext w:val="0"/>
              <w:keepLines w:val="0"/>
              <w:widowControl w:val="0"/>
            </w:pPr>
            <w:r w:rsidRPr="00C31E24">
              <w:t>23</w:t>
            </w:r>
          </w:p>
        </w:tc>
        <w:tc>
          <w:tcPr>
            <w:tcW w:w="3787" w:type="dxa"/>
            <w:shd w:val="clear" w:color="auto" w:fill="auto"/>
          </w:tcPr>
          <w:p w14:paraId="2BD18743" w14:textId="77777777" w:rsidR="00784A32" w:rsidRPr="00C31E24" w:rsidRDefault="00784A32" w:rsidP="00354887">
            <w:pPr>
              <w:pStyle w:val="TAL"/>
              <w:keepNext w:val="0"/>
              <w:keepLines w:val="0"/>
              <w:widowControl w:val="0"/>
            </w:pPr>
            <w:r w:rsidRPr="00C31E24">
              <w:t>Check: Does the UE (MCVideo Client) send a Transmission Control Ack message?</w:t>
            </w:r>
          </w:p>
        </w:tc>
        <w:tc>
          <w:tcPr>
            <w:tcW w:w="708" w:type="dxa"/>
            <w:shd w:val="clear" w:color="auto" w:fill="auto"/>
          </w:tcPr>
          <w:p w14:paraId="203EF001" w14:textId="77777777" w:rsidR="00784A32" w:rsidRPr="00C31E24" w:rsidRDefault="00784A32" w:rsidP="00354887">
            <w:pPr>
              <w:pStyle w:val="TAC"/>
              <w:keepNext w:val="0"/>
              <w:keepLines w:val="0"/>
              <w:widowControl w:val="0"/>
              <w:ind w:left="-29"/>
            </w:pPr>
            <w:r w:rsidRPr="00C31E24">
              <w:t>--&gt;</w:t>
            </w:r>
          </w:p>
        </w:tc>
        <w:tc>
          <w:tcPr>
            <w:tcW w:w="2978" w:type="dxa"/>
            <w:shd w:val="clear" w:color="auto" w:fill="auto"/>
          </w:tcPr>
          <w:p w14:paraId="298A27F6" w14:textId="77777777" w:rsidR="00784A32" w:rsidRPr="00C31E24" w:rsidRDefault="00784A32" w:rsidP="00354887">
            <w:pPr>
              <w:pStyle w:val="TAL"/>
              <w:keepNext w:val="0"/>
              <w:keepLines w:val="0"/>
              <w:widowControl w:val="0"/>
            </w:pPr>
            <w:r w:rsidRPr="00C31E24">
              <w:t>Transmission Control Ack</w:t>
            </w:r>
          </w:p>
        </w:tc>
        <w:tc>
          <w:tcPr>
            <w:tcW w:w="565" w:type="dxa"/>
            <w:shd w:val="clear" w:color="auto" w:fill="auto"/>
          </w:tcPr>
          <w:p w14:paraId="342BDACA" w14:textId="204784F1" w:rsidR="00784A32" w:rsidRPr="00C31E24" w:rsidRDefault="00555CBD" w:rsidP="00354887">
            <w:pPr>
              <w:pStyle w:val="TAC"/>
              <w:keepNext w:val="0"/>
              <w:keepLines w:val="0"/>
              <w:widowControl w:val="0"/>
            </w:pPr>
            <w:r w:rsidRPr="00C31E24">
              <w:t>5</w:t>
            </w:r>
          </w:p>
        </w:tc>
        <w:tc>
          <w:tcPr>
            <w:tcW w:w="850" w:type="dxa"/>
            <w:shd w:val="clear" w:color="auto" w:fill="auto"/>
          </w:tcPr>
          <w:p w14:paraId="117549BB" w14:textId="77777777" w:rsidR="00784A32" w:rsidRPr="00C31E24" w:rsidRDefault="00784A32" w:rsidP="00354887">
            <w:pPr>
              <w:rPr>
                <w:rFonts w:ascii="Arial" w:hAnsi="Arial" w:cs="Arial"/>
                <w:sz w:val="18"/>
                <w:szCs w:val="18"/>
              </w:rPr>
            </w:pPr>
            <w:r w:rsidRPr="00C31E24">
              <w:rPr>
                <w:rFonts w:ascii="Arial" w:hAnsi="Arial" w:cs="Arial"/>
                <w:sz w:val="18"/>
                <w:szCs w:val="18"/>
              </w:rPr>
              <w:t>P</w:t>
            </w:r>
          </w:p>
        </w:tc>
      </w:tr>
      <w:tr w:rsidR="00784A32" w:rsidRPr="00C31E24" w14:paraId="73F7F5F7" w14:textId="77777777" w:rsidTr="00354887">
        <w:tc>
          <w:tcPr>
            <w:tcW w:w="715" w:type="dxa"/>
            <w:shd w:val="clear" w:color="auto" w:fill="auto"/>
          </w:tcPr>
          <w:p w14:paraId="4AEE0A90" w14:textId="77777777" w:rsidR="00784A32" w:rsidRPr="00C31E24" w:rsidRDefault="00784A32" w:rsidP="00354887">
            <w:pPr>
              <w:pStyle w:val="TAC"/>
              <w:keepNext w:val="0"/>
              <w:keepLines w:val="0"/>
              <w:widowControl w:val="0"/>
            </w:pPr>
            <w:r w:rsidRPr="00C31E24">
              <w:t>24</w:t>
            </w:r>
          </w:p>
        </w:tc>
        <w:tc>
          <w:tcPr>
            <w:tcW w:w="3787" w:type="dxa"/>
            <w:shd w:val="clear" w:color="auto" w:fill="auto"/>
          </w:tcPr>
          <w:p w14:paraId="29180570" w14:textId="77777777" w:rsidR="00784A32" w:rsidRPr="00C31E24" w:rsidRDefault="00784A32" w:rsidP="00354887">
            <w:pPr>
              <w:pStyle w:val="TAL"/>
              <w:keepNext w:val="0"/>
              <w:keepLines w:val="0"/>
              <w:widowControl w:val="0"/>
            </w:pPr>
            <w:r w:rsidRPr="00C31E24">
              <w:t>Check: Does the UE (MCVideo Client) notify the MCVideo User that the call has been successfully downgraded?</w:t>
            </w:r>
          </w:p>
          <w:p w14:paraId="19956C56" w14:textId="5C700372" w:rsidR="00784A32" w:rsidRPr="00C31E24" w:rsidRDefault="00555CBD" w:rsidP="00354887">
            <w:pPr>
              <w:pStyle w:val="TAL"/>
              <w:keepNext w:val="0"/>
              <w:keepLines w:val="0"/>
              <w:widowControl w:val="0"/>
            </w:pPr>
            <w:r w:rsidRPr="00C31E24">
              <w:t>(NOTE 1)</w:t>
            </w:r>
          </w:p>
        </w:tc>
        <w:tc>
          <w:tcPr>
            <w:tcW w:w="708" w:type="dxa"/>
            <w:shd w:val="clear" w:color="auto" w:fill="auto"/>
          </w:tcPr>
          <w:p w14:paraId="1469E022"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3CC8375E"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6800E1C5" w14:textId="77777777" w:rsidR="00784A32" w:rsidRPr="00C31E24" w:rsidRDefault="00784A32" w:rsidP="00354887">
            <w:pPr>
              <w:pStyle w:val="TAC"/>
              <w:keepNext w:val="0"/>
              <w:keepLines w:val="0"/>
              <w:widowControl w:val="0"/>
            </w:pPr>
            <w:r w:rsidRPr="00C31E24">
              <w:t>5</w:t>
            </w:r>
          </w:p>
        </w:tc>
        <w:tc>
          <w:tcPr>
            <w:tcW w:w="850" w:type="dxa"/>
            <w:shd w:val="clear" w:color="auto" w:fill="auto"/>
          </w:tcPr>
          <w:p w14:paraId="04E22D7E" w14:textId="77777777" w:rsidR="00784A32" w:rsidRPr="00C31E24" w:rsidRDefault="00784A32" w:rsidP="00354887">
            <w:pPr>
              <w:rPr>
                <w:rFonts w:ascii="Arial" w:hAnsi="Arial" w:cs="Arial"/>
                <w:sz w:val="18"/>
                <w:szCs w:val="18"/>
              </w:rPr>
            </w:pPr>
            <w:r w:rsidRPr="00C31E24">
              <w:rPr>
                <w:rFonts w:ascii="Arial" w:hAnsi="Arial" w:cs="Arial"/>
                <w:sz w:val="18"/>
                <w:szCs w:val="18"/>
              </w:rPr>
              <w:t>P</w:t>
            </w:r>
          </w:p>
        </w:tc>
      </w:tr>
      <w:tr w:rsidR="00784A32" w:rsidRPr="00C31E24" w14:paraId="6DFF2035" w14:textId="77777777" w:rsidTr="00354887">
        <w:tc>
          <w:tcPr>
            <w:tcW w:w="715" w:type="dxa"/>
            <w:shd w:val="clear" w:color="auto" w:fill="auto"/>
          </w:tcPr>
          <w:p w14:paraId="0AA3F19B" w14:textId="77777777" w:rsidR="00784A32" w:rsidRPr="00C31E24" w:rsidRDefault="00784A32" w:rsidP="00354887">
            <w:pPr>
              <w:pStyle w:val="TAC"/>
              <w:keepNext w:val="0"/>
              <w:keepLines w:val="0"/>
              <w:widowControl w:val="0"/>
            </w:pPr>
            <w:r w:rsidRPr="00C31E24">
              <w:t>25</w:t>
            </w:r>
          </w:p>
        </w:tc>
        <w:tc>
          <w:tcPr>
            <w:tcW w:w="3787" w:type="dxa"/>
            <w:shd w:val="clear" w:color="auto" w:fill="auto"/>
          </w:tcPr>
          <w:p w14:paraId="4E7877F0" w14:textId="77777777" w:rsidR="00784A32" w:rsidRPr="00C31E24" w:rsidRDefault="00784A32" w:rsidP="00354887">
            <w:pPr>
              <w:pStyle w:val="TAL"/>
              <w:keepNext w:val="0"/>
              <w:keepLines w:val="0"/>
              <w:widowControl w:val="0"/>
            </w:pPr>
            <w:r w:rsidRPr="00C31E24">
              <w:t>Make the MCVideo User request to release transmission.</w:t>
            </w:r>
          </w:p>
          <w:p w14:paraId="7E9E079A" w14:textId="50410E7F" w:rsidR="00784A32" w:rsidRPr="00C31E24" w:rsidRDefault="00555CBD" w:rsidP="00354887">
            <w:pPr>
              <w:pStyle w:val="TAL"/>
              <w:keepNext w:val="0"/>
              <w:keepLines w:val="0"/>
              <w:widowControl w:val="0"/>
            </w:pPr>
            <w:r w:rsidRPr="00C31E24">
              <w:t>(NOTE 1)</w:t>
            </w:r>
          </w:p>
        </w:tc>
        <w:tc>
          <w:tcPr>
            <w:tcW w:w="708" w:type="dxa"/>
            <w:shd w:val="clear" w:color="auto" w:fill="auto"/>
          </w:tcPr>
          <w:p w14:paraId="0F96A1D9"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20CBC1E6"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43DA53A5"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9C7B889"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55EC288C" w14:textId="77777777" w:rsidTr="00354887">
        <w:tc>
          <w:tcPr>
            <w:tcW w:w="715" w:type="dxa"/>
            <w:shd w:val="clear" w:color="auto" w:fill="auto"/>
          </w:tcPr>
          <w:p w14:paraId="6F83732F" w14:textId="77777777" w:rsidR="00784A32" w:rsidRPr="00C31E24" w:rsidRDefault="00784A32" w:rsidP="00354887">
            <w:pPr>
              <w:pStyle w:val="TAC"/>
              <w:keepNext w:val="0"/>
              <w:keepLines w:val="0"/>
              <w:widowControl w:val="0"/>
            </w:pPr>
            <w:r w:rsidRPr="00C31E24">
              <w:t>26</w:t>
            </w:r>
          </w:p>
        </w:tc>
        <w:tc>
          <w:tcPr>
            <w:tcW w:w="3787" w:type="dxa"/>
            <w:shd w:val="clear" w:color="auto" w:fill="auto"/>
          </w:tcPr>
          <w:p w14:paraId="20E6BB80" w14:textId="77777777" w:rsidR="00784A32" w:rsidRPr="00C31E24" w:rsidRDefault="00784A32" w:rsidP="00354887">
            <w:pPr>
              <w:pStyle w:val="TAL"/>
              <w:keepNext w:val="0"/>
              <w:keepLines w:val="0"/>
              <w:widowControl w:val="0"/>
            </w:pPr>
            <w:r w:rsidRPr="00C31E24">
              <w:t>Check: Does the UE (MCVideo Client) request termination of the MCVideo Private Call?</w:t>
            </w:r>
          </w:p>
        </w:tc>
        <w:tc>
          <w:tcPr>
            <w:tcW w:w="708" w:type="dxa"/>
            <w:shd w:val="clear" w:color="auto" w:fill="auto"/>
          </w:tcPr>
          <w:p w14:paraId="4EB3E6DB"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66AC32BA" w14:textId="77777777" w:rsidR="00784A32" w:rsidRPr="00C31E24" w:rsidRDefault="00784A32" w:rsidP="00354887">
            <w:pPr>
              <w:pStyle w:val="TAL"/>
              <w:keepNext w:val="0"/>
              <w:keepLines w:val="0"/>
              <w:widowControl w:val="0"/>
            </w:pPr>
            <w:r w:rsidRPr="00C31E24">
              <w:t>Transmission End Request</w:t>
            </w:r>
          </w:p>
        </w:tc>
        <w:tc>
          <w:tcPr>
            <w:tcW w:w="565" w:type="dxa"/>
            <w:shd w:val="clear" w:color="auto" w:fill="auto"/>
          </w:tcPr>
          <w:p w14:paraId="7722FB3C" w14:textId="77777777" w:rsidR="00784A32" w:rsidRPr="00C31E24" w:rsidRDefault="00784A32" w:rsidP="00354887">
            <w:pPr>
              <w:pStyle w:val="TAC"/>
              <w:keepNext w:val="0"/>
              <w:keepLines w:val="0"/>
              <w:widowControl w:val="0"/>
            </w:pPr>
            <w:r w:rsidRPr="00C31E24">
              <w:t>6</w:t>
            </w:r>
          </w:p>
        </w:tc>
        <w:tc>
          <w:tcPr>
            <w:tcW w:w="850" w:type="dxa"/>
            <w:shd w:val="clear" w:color="auto" w:fill="auto"/>
          </w:tcPr>
          <w:p w14:paraId="140D1BB2" w14:textId="77777777" w:rsidR="00784A32" w:rsidRPr="00C31E24" w:rsidRDefault="00784A32" w:rsidP="00354887">
            <w:pPr>
              <w:rPr>
                <w:rFonts w:ascii="Arial" w:hAnsi="Arial" w:cs="Arial"/>
                <w:sz w:val="18"/>
                <w:szCs w:val="18"/>
              </w:rPr>
            </w:pPr>
            <w:r w:rsidRPr="00C31E24">
              <w:rPr>
                <w:rFonts w:ascii="Arial" w:hAnsi="Arial" w:cs="Arial"/>
                <w:sz w:val="18"/>
                <w:szCs w:val="18"/>
              </w:rPr>
              <w:t>P</w:t>
            </w:r>
          </w:p>
        </w:tc>
      </w:tr>
      <w:tr w:rsidR="00784A32" w:rsidRPr="00C31E24" w14:paraId="3FBF2004" w14:textId="77777777" w:rsidTr="00354887">
        <w:tc>
          <w:tcPr>
            <w:tcW w:w="715" w:type="dxa"/>
            <w:shd w:val="clear" w:color="auto" w:fill="auto"/>
          </w:tcPr>
          <w:p w14:paraId="5FDC5521" w14:textId="77777777" w:rsidR="00784A32" w:rsidRPr="00C31E24" w:rsidRDefault="00784A32" w:rsidP="00354887">
            <w:pPr>
              <w:pStyle w:val="TAC"/>
              <w:keepNext w:val="0"/>
              <w:keepLines w:val="0"/>
              <w:widowControl w:val="0"/>
            </w:pPr>
            <w:r w:rsidRPr="00C31E24">
              <w:t>27</w:t>
            </w:r>
          </w:p>
        </w:tc>
        <w:tc>
          <w:tcPr>
            <w:tcW w:w="3787" w:type="dxa"/>
            <w:shd w:val="clear" w:color="auto" w:fill="auto"/>
          </w:tcPr>
          <w:p w14:paraId="22BABDC3" w14:textId="77777777" w:rsidR="00784A32" w:rsidRPr="00C31E24" w:rsidRDefault="00784A32" w:rsidP="00354887">
            <w:pPr>
              <w:pStyle w:val="TAL"/>
              <w:keepNext w:val="0"/>
              <w:keepLines w:val="0"/>
              <w:widowControl w:val="0"/>
            </w:pPr>
            <w:r w:rsidRPr="00C31E24">
              <w:t>The SS (MCVideo Server) sends a response to the Transmission End Request.</w:t>
            </w:r>
          </w:p>
        </w:tc>
        <w:tc>
          <w:tcPr>
            <w:tcW w:w="708" w:type="dxa"/>
            <w:shd w:val="clear" w:color="auto" w:fill="auto"/>
          </w:tcPr>
          <w:p w14:paraId="710EB575"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5C543E9E" w14:textId="77777777" w:rsidR="00784A32" w:rsidRPr="00C31E24" w:rsidRDefault="00784A32" w:rsidP="00354887">
            <w:pPr>
              <w:pStyle w:val="TAL"/>
              <w:keepNext w:val="0"/>
              <w:keepLines w:val="0"/>
              <w:widowControl w:val="0"/>
            </w:pPr>
            <w:r w:rsidRPr="00C31E24">
              <w:t>Transmission End Response</w:t>
            </w:r>
          </w:p>
        </w:tc>
        <w:tc>
          <w:tcPr>
            <w:tcW w:w="565" w:type="dxa"/>
            <w:shd w:val="clear" w:color="auto" w:fill="auto"/>
          </w:tcPr>
          <w:p w14:paraId="26F309A5"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54C5B50A"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64694D0B" w14:textId="77777777" w:rsidTr="00354887">
        <w:tc>
          <w:tcPr>
            <w:tcW w:w="715" w:type="dxa"/>
            <w:shd w:val="clear" w:color="auto" w:fill="auto"/>
          </w:tcPr>
          <w:p w14:paraId="223C1C10" w14:textId="77777777" w:rsidR="00784A32" w:rsidRPr="00C31E24" w:rsidRDefault="00784A32" w:rsidP="00354887">
            <w:pPr>
              <w:pStyle w:val="TAC"/>
              <w:keepNext w:val="0"/>
              <w:keepLines w:val="0"/>
              <w:widowControl w:val="0"/>
            </w:pPr>
            <w:r w:rsidRPr="00C31E24">
              <w:t>28</w:t>
            </w:r>
          </w:p>
        </w:tc>
        <w:tc>
          <w:tcPr>
            <w:tcW w:w="3787" w:type="dxa"/>
            <w:shd w:val="clear" w:color="auto" w:fill="auto"/>
          </w:tcPr>
          <w:p w14:paraId="770D46C9" w14:textId="77777777" w:rsidR="00784A32" w:rsidRPr="00C31E24" w:rsidRDefault="00784A32" w:rsidP="00354887">
            <w:pPr>
              <w:pStyle w:val="TAL"/>
              <w:keepNext w:val="0"/>
              <w:keepLines w:val="0"/>
              <w:widowControl w:val="0"/>
            </w:pPr>
            <w:r w:rsidRPr="00C31E24">
              <w:t>Check: Does the UE (MCVideo Client) send a Transmission Control Ack message to acknowledge the Transmission End Request?</w:t>
            </w:r>
          </w:p>
        </w:tc>
        <w:tc>
          <w:tcPr>
            <w:tcW w:w="708" w:type="dxa"/>
            <w:shd w:val="clear" w:color="auto" w:fill="auto"/>
          </w:tcPr>
          <w:p w14:paraId="536176F8" w14:textId="77777777" w:rsidR="00784A32" w:rsidRPr="00C31E24" w:rsidRDefault="00784A32" w:rsidP="00354887">
            <w:pPr>
              <w:pStyle w:val="TAC"/>
              <w:keepNext w:val="0"/>
              <w:keepLines w:val="0"/>
              <w:widowControl w:val="0"/>
              <w:ind w:left="-29"/>
            </w:pPr>
            <w:r w:rsidRPr="00C31E24">
              <w:t>--&gt;</w:t>
            </w:r>
          </w:p>
        </w:tc>
        <w:tc>
          <w:tcPr>
            <w:tcW w:w="2978" w:type="dxa"/>
            <w:shd w:val="clear" w:color="auto" w:fill="auto"/>
          </w:tcPr>
          <w:p w14:paraId="5D1DDBF0" w14:textId="77777777" w:rsidR="00784A32" w:rsidRPr="00C31E24" w:rsidRDefault="00784A32" w:rsidP="00354887">
            <w:pPr>
              <w:pStyle w:val="TAL"/>
              <w:keepNext w:val="0"/>
              <w:keepLines w:val="0"/>
              <w:widowControl w:val="0"/>
            </w:pPr>
            <w:r w:rsidRPr="00C31E24">
              <w:t>Transmission Control Ack</w:t>
            </w:r>
          </w:p>
        </w:tc>
        <w:tc>
          <w:tcPr>
            <w:tcW w:w="565" w:type="dxa"/>
            <w:shd w:val="clear" w:color="auto" w:fill="auto"/>
          </w:tcPr>
          <w:p w14:paraId="5D8B69D7" w14:textId="6AD5EF0F" w:rsidR="00784A32" w:rsidRPr="00C31E24" w:rsidRDefault="00555CBD" w:rsidP="00354887">
            <w:pPr>
              <w:pStyle w:val="TAC"/>
              <w:keepNext w:val="0"/>
              <w:keepLines w:val="0"/>
              <w:widowControl w:val="0"/>
            </w:pPr>
            <w:r w:rsidRPr="00C31E24">
              <w:t>6</w:t>
            </w:r>
          </w:p>
        </w:tc>
        <w:tc>
          <w:tcPr>
            <w:tcW w:w="850" w:type="dxa"/>
            <w:shd w:val="clear" w:color="auto" w:fill="auto"/>
          </w:tcPr>
          <w:p w14:paraId="48684D46" w14:textId="77777777" w:rsidR="00784A32" w:rsidRPr="00C31E24" w:rsidRDefault="00784A32" w:rsidP="00354887">
            <w:pPr>
              <w:rPr>
                <w:rFonts w:ascii="Arial" w:hAnsi="Arial" w:cs="Arial"/>
                <w:sz w:val="18"/>
                <w:szCs w:val="18"/>
              </w:rPr>
            </w:pPr>
            <w:r w:rsidRPr="00C31E24">
              <w:rPr>
                <w:rFonts w:ascii="Arial" w:hAnsi="Arial" w:cs="Arial"/>
                <w:sz w:val="18"/>
                <w:szCs w:val="18"/>
              </w:rPr>
              <w:t>P</w:t>
            </w:r>
          </w:p>
        </w:tc>
      </w:tr>
      <w:tr w:rsidR="00784A32" w:rsidRPr="00C31E24" w14:paraId="2A39E23F" w14:textId="77777777" w:rsidTr="00354887">
        <w:tc>
          <w:tcPr>
            <w:tcW w:w="715" w:type="dxa"/>
            <w:shd w:val="clear" w:color="auto" w:fill="auto"/>
          </w:tcPr>
          <w:p w14:paraId="36BD9E4D" w14:textId="77777777" w:rsidR="00784A32" w:rsidRPr="00C31E24" w:rsidRDefault="00784A32" w:rsidP="00354887">
            <w:pPr>
              <w:pStyle w:val="TAC"/>
              <w:keepNext w:val="0"/>
              <w:keepLines w:val="0"/>
              <w:widowControl w:val="0"/>
            </w:pPr>
            <w:r w:rsidRPr="00C31E24">
              <w:t>29</w:t>
            </w:r>
          </w:p>
        </w:tc>
        <w:tc>
          <w:tcPr>
            <w:tcW w:w="3787" w:type="dxa"/>
            <w:shd w:val="clear" w:color="auto" w:fill="auto"/>
          </w:tcPr>
          <w:p w14:paraId="236EBAC1" w14:textId="2C40F2E2" w:rsidR="00784A32" w:rsidRPr="00C31E24" w:rsidRDefault="00555CBD" w:rsidP="00354887">
            <w:pPr>
              <w:pStyle w:val="TAL"/>
              <w:keepNext w:val="0"/>
              <w:keepLines w:val="0"/>
              <w:widowControl w:val="0"/>
            </w:pPr>
            <w:r w:rsidRPr="00C31E24">
              <w:t>Void</w:t>
            </w:r>
          </w:p>
        </w:tc>
        <w:tc>
          <w:tcPr>
            <w:tcW w:w="708" w:type="dxa"/>
            <w:shd w:val="clear" w:color="auto" w:fill="auto"/>
          </w:tcPr>
          <w:p w14:paraId="69FF3C3A" w14:textId="52B29940" w:rsidR="00784A32" w:rsidRPr="00C31E24" w:rsidRDefault="00784A32" w:rsidP="00354887">
            <w:pPr>
              <w:pStyle w:val="TAC"/>
              <w:keepNext w:val="0"/>
              <w:keepLines w:val="0"/>
              <w:widowControl w:val="0"/>
            </w:pPr>
            <w:r w:rsidRPr="00C31E24">
              <w:t>-</w:t>
            </w:r>
          </w:p>
        </w:tc>
        <w:tc>
          <w:tcPr>
            <w:tcW w:w="2978" w:type="dxa"/>
            <w:shd w:val="clear" w:color="auto" w:fill="auto"/>
          </w:tcPr>
          <w:p w14:paraId="7FB66D29" w14:textId="28ADFB3A" w:rsidR="00784A32" w:rsidRPr="00C31E24" w:rsidRDefault="00555CBD" w:rsidP="00354887">
            <w:pPr>
              <w:pStyle w:val="TAL"/>
              <w:keepNext w:val="0"/>
              <w:keepLines w:val="0"/>
              <w:widowControl w:val="0"/>
            </w:pPr>
            <w:r w:rsidRPr="00C31E24">
              <w:t>-</w:t>
            </w:r>
          </w:p>
        </w:tc>
        <w:tc>
          <w:tcPr>
            <w:tcW w:w="565" w:type="dxa"/>
            <w:shd w:val="clear" w:color="auto" w:fill="auto"/>
          </w:tcPr>
          <w:p w14:paraId="1486B3E9"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0EB0A86C"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435E2236" w14:textId="77777777" w:rsidTr="00354887">
        <w:tc>
          <w:tcPr>
            <w:tcW w:w="715" w:type="dxa"/>
            <w:shd w:val="clear" w:color="auto" w:fill="auto"/>
          </w:tcPr>
          <w:p w14:paraId="09A94868" w14:textId="77777777" w:rsidR="00784A32" w:rsidRPr="00C31E24" w:rsidRDefault="00784A32" w:rsidP="00354887">
            <w:pPr>
              <w:pStyle w:val="TAC"/>
              <w:keepNext w:val="0"/>
              <w:keepLines w:val="0"/>
              <w:widowControl w:val="0"/>
            </w:pPr>
            <w:r w:rsidRPr="00C31E24">
              <w:t>30</w:t>
            </w:r>
          </w:p>
        </w:tc>
        <w:tc>
          <w:tcPr>
            <w:tcW w:w="3787" w:type="dxa"/>
            <w:shd w:val="clear" w:color="auto" w:fill="auto"/>
          </w:tcPr>
          <w:p w14:paraId="3E4B7621" w14:textId="77777777" w:rsidR="00784A32" w:rsidRPr="00C31E24" w:rsidRDefault="00784A32" w:rsidP="00354887">
            <w:pPr>
              <w:pStyle w:val="TAL"/>
              <w:keepNext w:val="0"/>
              <w:keepLines w:val="0"/>
              <w:widowControl w:val="0"/>
            </w:pPr>
            <w:r w:rsidRPr="00C31E24">
              <w:t>Make the UE (MCVideo Client) request to end the Private Call.</w:t>
            </w:r>
          </w:p>
          <w:p w14:paraId="6FFF9A3D" w14:textId="358BA4C8" w:rsidR="00784A32" w:rsidRPr="00C31E24" w:rsidRDefault="00555CBD" w:rsidP="00354887">
            <w:pPr>
              <w:pStyle w:val="TAL"/>
              <w:keepNext w:val="0"/>
              <w:keepLines w:val="0"/>
              <w:widowControl w:val="0"/>
            </w:pPr>
            <w:r w:rsidRPr="00C31E24">
              <w:t>(NOTE 1)</w:t>
            </w:r>
          </w:p>
        </w:tc>
        <w:tc>
          <w:tcPr>
            <w:tcW w:w="708" w:type="dxa"/>
            <w:shd w:val="clear" w:color="auto" w:fill="auto"/>
          </w:tcPr>
          <w:p w14:paraId="3BCD1696"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45E85F38"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7E99C24E"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6BC017CE"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512FF8D6" w14:textId="77777777" w:rsidTr="00354887">
        <w:tc>
          <w:tcPr>
            <w:tcW w:w="715" w:type="dxa"/>
            <w:shd w:val="clear" w:color="auto" w:fill="auto"/>
          </w:tcPr>
          <w:p w14:paraId="0D534C82" w14:textId="77777777" w:rsidR="00784A32" w:rsidRPr="00C31E24" w:rsidRDefault="00784A32" w:rsidP="00354887">
            <w:pPr>
              <w:pStyle w:val="TAC"/>
              <w:keepNext w:val="0"/>
              <w:keepLines w:val="0"/>
              <w:widowControl w:val="0"/>
            </w:pPr>
            <w:r w:rsidRPr="00C31E24">
              <w:t>31</w:t>
            </w:r>
          </w:p>
        </w:tc>
        <w:tc>
          <w:tcPr>
            <w:tcW w:w="3787" w:type="dxa"/>
            <w:shd w:val="clear" w:color="auto" w:fill="auto"/>
          </w:tcPr>
          <w:p w14:paraId="4FAAD75D" w14:textId="77777777" w:rsidR="00784A32" w:rsidRPr="00C31E24" w:rsidRDefault="00784A32" w:rsidP="00354887">
            <w:pPr>
              <w:pStyle w:val="TAL"/>
              <w:keepNext w:val="0"/>
              <w:keepLines w:val="0"/>
              <w:widowControl w:val="0"/>
            </w:pPr>
            <w:r w:rsidRPr="00C31E24">
              <w:t>Check: Does the UE (MCVideo Client) send a SIP BYE message?</w:t>
            </w:r>
          </w:p>
        </w:tc>
        <w:tc>
          <w:tcPr>
            <w:tcW w:w="708" w:type="dxa"/>
            <w:shd w:val="clear" w:color="auto" w:fill="auto"/>
          </w:tcPr>
          <w:p w14:paraId="6814F734"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075C7FBA" w14:textId="77777777" w:rsidR="00784A32" w:rsidRPr="00C31E24" w:rsidRDefault="00784A32" w:rsidP="00354887">
            <w:pPr>
              <w:pStyle w:val="TAL"/>
              <w:keepNext w:val="0"/>
              <w:keepLines w:val="0"/>
              <w:widowControl w:val="0"/>
            </w:pPr>
            <w:r w:rsidRPr="00C31E24">
              <w:t>SIP BYE</w:t>
            </w:r>
          </w:p>
        </w:tc>
        <w:tc>
          <w:tcPr>
            <w:tcW w:w="565" w:type="dxa"/>
            <w:shd w:val="clear" w:color="auto" w:fill="auto"/>
          </w:tcPr>
          <w:p w14:paraId="029CC363" w14:textId="77777777" w:rsidR="00784A32" w:rsidRPr="00C31E24" w:rsidRDefault="00784A32" w:rsidP="00354887">
            <w:pPr>
              <w:pStyle w:val="TAC"/>
              <w:keepNext w:val="0"/>
              <w:keepLines w:val="0"/>
              <w:widowControl w:val="0"/>
            </w:pPr>
            <w:r w:rsidRPr="00C31E24">
              <w:t>6</w:t>
            </w:r>
          </w:p>
        </w:tc>
        <w:tc>
          <w:tcPr>
            <w:tcW w:w="850" w:type="dxa"/>
            <w:shd w:val="clear" w:color="auto" w:fill="auto"/>
          </w:tcPr>
          <w:p w14:paraId="53006503" w14:textId="77777777" w:rsidR="00784A32" w:rsidRPr="00C31E24" w:rsidRDefault="00784A32" w:rsidP="00354887">
            <w:pPr>
              <w:rPr>
                <w:rFonts w:ascii="Arial" w:hAnsi="Arial" w:cs="Arial"/>
                <w:sz w:val="18"/>
                <w:szCs w:val="18"/>
              </w:rPr>
            </w:pPr>
            <w:r w:rsidRPr="00C31E24">
              <w:rPr>
                <w:rFonts w:ascii="Arial" w:hAnsi="Arial" w:cs="Arial"/>
                <w:sz w:val="18"/>
                <w:szCs w:val="18"/>
              </w:rPr>
              <w:t>P</w:t>
            </w:r>
          </w:p>
        </w:tc>
      </w:tr>
      <w:tr w:rsidR="00784A32" w:rsidRPr="00C31E24" w14:paraId="10F7D474" w14:textId="77777777" w:rsidTr="00354887">
        <w:tc>
          <w:tcPr>
            <w:tcW w:w="715" w:type="dxa"/>
            <w:shd w:val="clear" w:color="auto" w:fill="auto"/>
          </w:tcPr>
          <w:p w14:paraId="386A04EE" w14:textId="77777777" w:rsidR="00784A32" w:rsidRPr="00C31E24" w:rsidRDefault="00784A32" w:rsidP="00354887">
            <w:pPr>
              <w:pStyle w:val="TAC"/>
              <w:keepNext w:val="0"/>
              <w:keepLines w:val="0"/>
              <w:widowControl w:val="0"/>
            </w:pPr>
            <w:r w:rsidRPr="00C31E24">
              <w:t>32</w:t>
            </w:r>
          </w:p>
        </w:tc>
        <w:tc>
          <w:tcPr>
            <w:tcW w:w="3787" w:type="dxa"/>
            <w:shd w:val="clear" w:color="auto" w:fill="auto"/>
          </w:tcPr>
          <w:p w14:paraId="564BFA79" w14:textId="77777777" w:rsidR="00784A32" w:rsidRPr="00C31E24" w:rsidRDefault="00784A32" w:rsidP="00354887">
            <w:pPr>
              <w:pStyle w:val="TAL"/>
              <w:keepNext w:val="0"/>
              <w:keepLines w:val="0"/>
              <w:widowControl w:val="0"/>
            </w:pPr>
            <w:r w:rsidRPr="00C31E24">
              <w:t>The SS (MCVideo Server) sends a SIP 200 (OK) message.</w:t>
            </w:r>
          </w:p>
        </w:tc>
        <w:tc>
          <w:tcPr>
            <w:tcW w:w="708" w:type="dxa"/>
            <w:shd w:val="clear" w:color="auto" w:fill="auto"/>
          </w:tcPr>
          <w:p w14:paraId="3BD4CFE5"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6E385928"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02C152FD"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D996656"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4C3F99D3" w14:textId="77777777" w:rsidTr="00354887">
        <w:tc>
          <w:tcPr>
            <w:tcW w:w="715" w:type="dxa"/>
            <w:shd w:val="clear" w:color="auto" w:fill="auto"/>
          </w:tcPr>
          <w:p w14:paraId="0E9E1D24" w14:textId="493D55C9" w:rsidR="00784A32" w:rsidRPr="00C31E24" w:rsidRDefault="00555CBD" w:rsidP="00354887">
            <w:pPr>
              <w:pStyle w:val="TAC"/>
              <w:keepNext w:val="0"/>
              <w:keepLines w:val="0"/>
              <w:widowControl w:val="0"/>
            </w:pPr>
            <w:r w:rsidRPr="00C31E24">
              <w:t>-</w:t>
            </w:r>
          </w:p>
        </w:tc>
        <w:tc>
          <w:tcPr>
            <w:tcW w:w="3787" w:type="dxa"/>
            <w:shd w:val="clear" w:color="auto" w:fill="auto"/>
          </w:tcPr>
          <w:p w14:paraId="4FFA0EA8" w14:textId="77777777" w:rsidR="00555CBD" w:rsidRPr="00C31E24" w:rsidRDefault="00555CBD" w:rsidP="00555CBD">
            <w:pPr>
              <w:pStyle w:val="TAL"/>
            </w:pPr>
            <w:r w:rsidRPr="00C31E24">
              <w:t xml:space="preserve">EXCEPTION: The SS </w:t>
            </w:r>
            <w:r w:rsidRPr="00C31E24">
              <w:rPr>
                <w:color w:val="000000"/>
              </w:rPr>
              <w:t xml:space="preserve">(MCVideo Server) </w:t>
            </w:r>
            <w:r w:rsidRPr="00C31E24">
              <w:t xml:space="preserve">waits 2 seconds before the SS </w:t>
            </w:r>
            <w:r w:rsidRPr="00C31E24">
              <w:rPr>
                <w:color w:val="000000"/>
              </w:rPr>
              <w:t xml:space="preserve">(MCVideo Server) </w:t>
            </w:r>
            <w:r w:rsidRPr="00C31E24">
              <w:t>deactivates the dedicated EPS bearer and releases the RRC connection.</w:t>
            </w:r>
          </w:p>
          <w:p w14:paraId="62D0ADFD" w14:textId="5B4886B0" w:rsidR="00784A32" w:rsidRPr="00C31E24" w:rsidRDefault="00555CBD" w:rsidP="00764DD4">
            <w:pPr>
              <w:pStyle w:val="TAL"/>
            </w:pPr>
            <w:r w:rsidRPr="00C31E24">
              <w:t>(NOTE 3)</w:t>
            </w:r>
          </w:p>
        </w:tc>
        <w:tc>
          <w:tcPr>
            <w:tcW w:w="708" w:type="dxa"/>
            <w:shd w:val="clear" w:color="auto" w:fill="auto"/>
          </w:tcPr>
          <w:p w14:paraId="7AAFC0C9"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4383E537"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35FD551C"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52B6DCC0" w14:textId="77777777" w:rsidR="00784A32" w:rsidRPr="00C31E24" w:rsidRDefault="00784A32" w:rsidP="00354887">
            <w:pPr>
              <w:pStyle w:val="TAC"/>
              <w:keepNext w:val="0"/>
              <w:keepLines w:val="0"/>
              <w:widowControl w:val="0"/>
              <w:rPr>
                <w:rFonts w:cs="Arial"/>
                <w:szCs w:val="18"/>
              </w:rPr>
            </w:pPr>
            <w:r w:rsidRPr="00C31E24">
              <w:rPr>
                <w:rFonts w:cs="Arial"/>
                <w:szCs w:val="18"/>
              </w:rPr>
              <w:t>-</w:t>
            </w:r>
          </w:p>
        </w:tc>
      </w:tr>
      <w:tr w:rsidR="00555CBD" w:rsidRPr="00C31E24" w:rsidDel="00555CBD" w14:paraId="17170FDC" w14:textId="77777777" w:rsidTr="0086421D">
        <w:tc>
          <w:tcPr>
            <w:tcW w:w="9603" w:type="dxa"/>
            <w:gridSpan w:val="6"/>
            <w:shd w:val="clear" w:color="auto" w:fill="auto"/>
          </w:tcPr>
          <w:p w14:paraId="566940B4" w14:textId="77777777" w:rsidR="00555CBD" w:rsidRPr="00C31E24" w:rsidRDefault="00555CBD" w:rsidP="00764DD4">
            <w:pPr>
              <w:pStyle w:val="TAN"/>
              <w:rPr>
                <w:lang w:eastAsia="en-US"/>
              </w:rPr>
            </w:pPr>
            <w:r w:rsidRPr="00C31E24">
              <w:rPr>
                <w:lang w:eastAsia="en-US"/>
              </w:rPr>
              <w:t>NOTE 1: This action is expected to be done via a suitable implementation-dependent MMI.</w:t>
            </w:r>
          </w:p>
          <w:p w14:paraId="1EE41255" w14:textId="77777777" w:rsidR="00555CBD" w:rsidRPr="00C31E24" w:rsidRDefault="00555CBD" w:rsidP="00764DD4">
            <w:pPr>
              <w:pStyle w:val="TAN"/>
              <w:rPr>
                <w:rFonts w:cs="Arial"/>
                <w:szCs w:val="18"/>
                <w:lang w:eastAsia="en-US"/>
              </w:rPr>
            </w:pPr>
            <w:r w:rsidRPr="00C31E24">
              <w:rPr>
                <w:rFonts w:cs="Arial"/>
                <w:szCs w:val="18"/>
                <w:lang w:eastAsia="en-US"/>
              </w:rPr>
              <w:t>NOTE 2: Override granted.</w:t>
            </w:r>
          </w:p>
          <w:p w14:paraId="4621BB31" w14:textId="4DD23E82" w:rsidR="00555CBD" w:rsidRPr="00C31E24" w:rsidDel="00555CBD" w:rsidRDefault="00555CBD" w:rsidP="00764DD4">
            <w:pPr>
              <w:pStyle w:val="TAN"/>
              <w:rPr>
                <w:rFonts w:cs="Arial"/>
                <w:szCs w:val="18"/>
              </w:rPr>
            </w:pPr>
            <w:r w:rsidRPr="00C31E24">
              <w:rPr>
                <w:rFonts w:cs="Arial"/>
                <w:szCs w:val="18"/>
                <w:lang w:eastAsia="en-US"/>
              </w:rPr>
              <w:t xml:space="preserve">NOTE 3: </w:t>
            </w:r>
            <w:r w:rsidRPr="00C31E24">
              <w:rPr>
                <w:lang w:eastAsia="en-US"/>
              </w:rPr>
              <w:t>The specified wait period of 2s shall ensure that lower layer signalling (TCP) is finished and any not allowed behaviour captured.</w:t>
            </w:r>
          </w:p>
        </w:tc>
      </w:tr>
    </w:tbl>
    <w:p w14:paraId="653A8420" w14:textId="77777777" w:rsidR="00784A32" w:rsidRPr="00C31E24" w:rsidRDefault="00784A32" w:rsidP="00784A32"/>
    <w:p w14:paraId="10EBA77B" w14:textId="77777777" w:rsidR="00784A32" w:rsidRPr="00C31E24" w:rsidRDefault="00784A32" w:rsidP="00764DD4">
      <w:pPr>
        <w:pStyle w:val="H6"/>
      </w:pPr>
      <w:bookmarkStart w:id="552" w:name="_Toc52787546"/>
      <w:bookmarkStart w:id="553" w:name="_Toc52787728"/>
      <w:bookmarkStart w:id="554" w:name="_Toc75906950"/>
      <w:bookmarkStart w:id="555" w:name="_Toc75907287"/>
      <w:r w:rsidRPr="00C31E24">
        <w:t>6.2.1.3.3</w:t>
      </w:r>
      <w:r w:rsidRPr="00C31E24">
        <w:tab/>
        <w:t>Specific message contents</w:t>
      </w:r>
      <w:bookmarkEnd w:id="552"/>
      <w:bookmarkEnd w:id="553"/>
      <w:bookmarkEnd w:id="554"/>
      <w:bookmarkEnd w:id="555"/>
    </w:p>
    <w:p w14:paraId="3B84C3B8" w14:textId="77777777" w:rsidR="00784A32" w:rsidRPr="00C31E24" w:rsidRDefault="00784A32" w:rsidP="00784A32">
      <w:pPr>
        <w:pStyle w:val="TH"/>
      </w:pPr>
      <w:r w:rsidRPr="00C31E24">
        <w:t>Table 6.2.1.3.3-1: SIP INVITE (Step 2, Table 6.2.1.3.2-1)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C31E24" w14:paraId="347FC8D8" w14:textId="77777777" w:rsidTr="00354887">
        <w:trPr>
          <w:tblHeader/>
        </w:trPr>
        <w:tc>
          <w:tcPr>
            <w:tcW w:w="9634" w:type="dxa"/>
            <w:gridSpan w:val="5"/>
          </w:tcPr>
          <w:p w14:paraId="6F553FDC" w14:textId="77777777" w:rsidR="00784A32" w:rsidRPr="00C31E24" w:rsidRDefault="00784A32" w:rsidP="00354887">
            <w:pPr>
              <w:pStyle w:val="TAL"/>
            </w:pPr>
            <w:r w:rsidRPr="00C31E24">
              <w:t>Derivation Path: TS 36.579-1 [2], Table 5.5.2.5.1-1, conditions MCVIDEO, PRIVATE-CALL</w:t>
            </w:r>
          </w:p>
        </w:tc>
      </w:tr>
      <w:tr w:rsidR="00784A32" w:rsidRPr="00C31E24" w14:paraId="6CDEF57A" w14:textId="77777777" w:rsidTr="00354887">
        <w:trPr>
          <w:tblHeader/>
        </w:trPr>
        <w:tc>
          <w:tcPr>
            <w:tcW w:w="2973" w:type="dxa"/>
          </w:tcPr>
          <w:p w14:paraId="2548CBEE" w14:textId="77777777" w:rsidR="00784A32" w:rsidRPr="00C31E24" w:rsidRDefault="00784A32" w:rsidP="00354887">
            <w:pPr>
              <w:pStyle w:val="TAH"/>
              <w:keepLines w:val="0"/>
              <w:widowControl w:val="0"/>
            </w:pPr>
            <w:r w:rsidRPr="00C31E24">
              <w:t>Information Element</w:t>
            </w:r>
          </w:p>
        </w:tc>
        <w:tc>
          <w:tcPr>
            <w:tcW w:w="1824" w:type="dxa"/>
          </w:tcPr>
          <w:p w14:paraId="74C42B8B" w14:textId="77777777" w:rsidR="00784A32" w:rsidRPr="00C31E24" w:rsidRDefault="00784A32" w:rsidP="00354887">
            <w:pPr>
              <w:pStyle w:val="TAH"/>
              <w:keepLines w:val="0"/>
              <w:widowControl w:val="0"/>
            </w:pPr>
            <w:r w:rsidRPr="00C31E24">
              <w:t>Value/remark</w:t>
            </w:r>
          </w:p>
        </w:tc>
        <w:tc>
          <w:tcPr>
            <w:tcW w:w="2189" w:type="dxa"/>
            <w:tcBorders>
              <w:bottom w:val="single" w:sz="4" w:space="0" w:color="auto"/>
            </w:tcBorders>
          </w:tcPr>
          <w:p w14:paraId="24C77BA5" w14:textId="77777777" w:rsidR="00784A32" w:rsidRPr="00C31E24" w:rsidRDefault="00784A32" w:rsidP="00354887">
            <w:pPr>
              <w:pStyle w:val="TAH"/>
              <w:keepLines w:val="0"/>
              <w:widowControl w:val="0"/>
            </w:pPr>
            <w:r w:rsidRPr="00C31E24">
              <w:t>Comment</w:t>
            </w:r>
          </w:p>
        </w:tc>
        <w:tc>
          <w:tcPr>
            <w:tcW w:w="1460" w:type="dxa"/>
          </w:tcPr>
          <w:p w14:paraId="13DF1E12" w14:textId="77777777" w:rsidR="00784A32" w:rsidRPr="00C31E24" w:rsidRDefault="00784A32" w:rsidP="00354887">
            <w:pPr>
              <w:pStyle w:val="TAH"/>
              <w:keepLines w:val="0"/>
              <w:widowControl w:val="0"/>
            </w:pPr>
            <w:r w:rsidRPr="00C31E24">
              <w:t>Reference</w:t>
            </w:r>
          </w:p>
        </w:tc>
        <w:tc>
          <w:tcPr>
            <w:tcW w:w="1188" w:type="dxa"/>
          </w:tcPr>
          <w:p w14:paraId="719143B2" w14:textId="77777777" w:rsidR="00784A32" w:rsidRPr="00C31E24" w:rsidRDefault="00784A32" w:rsidP="00354887">
            <w:pPr>
              <w:pStyle w:val="TAH"/>
              <w:keepLines w:val="0"/>
              <w:widowControl w:val="0"/>
            </w:pPr>
            <w:r w:rsidRPr="00C31E24">
              <w:t>Condition</w:t>
            </w:r>
          </w:p>
        </w:tc>
      </w:tr>
      <w:tr w:rsidR="00784A32" w:rsidRPr="00C31E24" w14:paraId="4718997A" w14:textId="77777777" w:rsidTr="00354887">
        <w:tc>
          <w:tcPr>
            <w:tcW w:w="2973" w:type="dxa"/>
            <w:vAlign w:val="center"/>
          </w:tcPr>
          <w:p w14:paraId="407C463A" w14:textId="77777777" w:rsidR="00784A32" w:rsidRPr="00C31E24" w:rsidRDefault="00784A32" w:rsidP="00354887">
            <w:pPr>
              <w:pStyle w:val="TAL"/>
              <w:rPr>
                <w:b/>
                <w:bCs/>
                <w:color w:val="000000"/>
              </w:rPr>
            </w:pPr>
            <w:r w:rsidRPr="00C31E24">
              <w:rPr>
                <w:b/>
                <w:bCs/>
                <w:color w:val="000000"/>
              </w:rPr>
              <w:t>Message-body</w:t>
            </w:r>
          </w:p>
        </w:tc>
        <w:tc>
          <w:tcPr>
            <w:tcW w:w="1824" w:type="dxa"/>
          </w:tcPr>
          <w:p w14:paraId="7A9EF11D" w14:textId="77777777" w:rsidR="00784A32" w:rsidRPr="00C31E24" w:rsidRDefault="00784A32" w:rsidP="00354887">
            <w:pPr>
              <w:pStyle w:val="TAL"/>
              <w:rPr>
                <w:color w:val="000000"/>
              </w:rPr>
            </w:pPr>
          </w:p>
        </w:tc>
        <w:tc>
          <w:tcPr>
            <w:tcW w:w="2189" w:type="dxa"/>
            <w:tcBorders>
              <w:top w:val="single" w:sz="4" w:space="0" w:color="auto"/>
              <w:bottom w:val="single" w:sz="4" w:space="0" w:color="auto"/>
            </w:tcBorders>
          </w:tcPr>
          <w:p w14:paraId="3E94E1C4" w14:textId="77777777" w:rsidR="00784A32" w:rsidRPr="00C31E24" w:rsidRDefault="00784A32" w:rsidP="00354887">
            <w:pPr>
              <w:pStyle w:val="TAL"/>
              <w:rPr>
                <w:color w:val="000000"/>
              </w:rPr>
            </w:pPr>
          </w:p>
        </w:tc>
        <w:tc>
          <w:tcPr>
            <w:tcW w:w="1460" w:type="dxa"/>
          </w:tcPr>
          <w:p w14:paraId="70A5FC55" w14:textId="77777777" w:rsidR="00784A32" w:rsidRPr="00C31E24" w:rsidRDefault="00784A32" w:rsidP="00354887">
            <w:pPr>
              <w:pStyle w:val="TAL"/>
              <w:rPr>
                <w:color w:val="000000"/>
              </w:rPr>
            </w:pPr>
          </w:p>
        </w:tc>
        <w:tc>
          <w:tcPr>
            <w:tcW w:w="1188" w:type="dxa"/>
            <w:vAlign w:val="bottom"/>
          </w:tcPr>
          <w:p w14:paraId="2ACE4ACE" w14:textId="77777777" w:rsidR="00784A32" w:rsidRPr="00C31E24" w:rsidRDefault="00784A32" w:rsidP="00354887">
            <w:pPr>
              <w:pStyle w:val="TAL"/>
              <w:rPr>
                <w:color w:val="000000"/>
              </w:rPr>
            </w:pPr>
          </w:p>
        </w:tc>
      </w:tr>
      <w:tr w:rsidR="00784A32" w:rsidRPr="00C31E24" w14:paraId="217BB0AC" w14:textId="77777777" w:rsidTr="00354887">
        <w:tc>
          <w:tcPr>
            <w:tcW w:w="2973" w:type="dxa"/>
            <w:shd w:val="clear" w:color="auto" w:fill="auto"/>
            <w:vAlign w:val="center"/>
          </w:tcPr>
          <w:p w14:paraId="15C4B297" w14:textId="77777777" w:rsidR="00784A32" w:rsidRPr="00C31E24" w:rsidRDefault="00784A32" w:rsidP="00354887">
            <w:pPr>
              <w:pStyle w:val="TAL"/>
              <w:rPr>
                <w:color w:val="000000"/>
              </w:rPr>
            </w:pPr>
            <w:r w:rsidRPr="00C31E24">
              <w:rPr>
                <w:color w:val="000000"/>
              </w:rPr>
              <w:t xml:space="preserve">  MIME body part</w:t>
            </w:r>
          </w:p>
        </w:tc>
        <w:tc>
          <w:tcPr>
            <w:tcW w:w="1824" w:type="dxa"/>
            <w:shd w:val="clear" w:color="auto" w:fill="auto"/>
            <w:vAlign w:val="center"/>
          </w:tcPr>
          <w:p w14:paraId="36041975" w14:textId="77777777" w:rsidR="00784A32" w:rsidRPr="00C31E24" w:rsidRDefault="00784A32" w:rsidP="00354887">
            <w:pPr>
              <w:pStyle w:val="TAL"/>
              <w:rPr>
                <w:color w:val="000000"/>
              </w:rPr>
            </w:pPr>
          </w:p>
        </w:tc>
        <w:tc>
          <w:tcPr>
            <w:tcW w:w="2189" w:type="dxa"/>
            <w:tcBorders>
              <w:top w:val="single" w:sz="4" w:space="0" w:color="auto"/>
              <w:bottom w:val="single" w:sz="4" w:space="0" w:color="auto"/>
            </w:tcBorders>
            <w:shd w:val="clear" w:color="auto" w:fill="auto"/>
          </w:tcPr>
          <w:p w14:paraId="565165BC" w14:textId="77777777" w:rsidR="00784A32" w:rsidRPr="00C31E24" w:rsidRDefault="00784A32" w:rsidP="00354887">
            <w:pPr>
              <w:pStyle w:val="TAL"/>
              <w:rPr>
                <w:color w:val="000000"/>
              </w:rPr>
            </w:pPr>
            <w:r w:rsidRPr="00C31E24">
              <w:rPr>
                <w:color w:val="000000"/>
              </w:rPr>
              <w:t>MCVideo Info</w:t>
            </w:r>
          </w:p>
        </w:tc>
        <w:tc>
          <w:tcPr>
            <w:tcW w:w="1460" w:type="dxa"/>
            <w:shd w:val="clear" w:color="auto" w:fill="auto"/>
          </w:tcPr>
          <w:p w14:paraId="0BB8BB09" w14:textId="77777777" w:rsidR="00784A32" w:rsidRPr="00C31E24" w:rsidRDefault="00784A32" w:rsidP="00354887">
            <w:pPr>
              <w:pStyle w:val="TAL"/>
              <w:rPr>
                <w:color w:val="000000"/>
              </w:rPr>
            </w:pPr>
          </w:p>
        </w:tc>
        <w:tc>
          <w:tcPr>
            <w:tcW w:w="1188" w:type="dxa"/>
            <w:shd w:val="clear" w:color="auto" w:fill="auto"/>
            <w:vAlign w:val="bottom"/>
          </w:tcPr>
          <w:p w14:paraId="48EC04A9" w14:textId="77777777" w:rsidR="00784A32" w:rsidRPr="00C31E24" w:rsidRDefault="00784A32" w:rsidP="00354887">
            <w:pPr>
              <w:pStyle w:val="TAL"/>
              <w:rPr>
                <w:color w:val="000000"/>
              </w:rPr>
            </w:pPr>
          </w:p>
        </w:tc>
      </w:tr>
      <w:tr w:rsidR="00784A32" w:rsidRPr="00C31E24" w14:paraId="02C806DF" w14:textId="77777777" w:rsidTr="00354887">
        <w:tc>
          <w:tcPr>
            <w:tcW w:w="2973" w:type="dxa"/>
            <w:shd w:val="clear" w:color="auto" w:fill="auto"/>
            <w:vAlign w:val="center"/>
          </w:tcPr>
          <w:p w14:paraId="213571D4" w14:textId="77777777" w:rsidR="00784A32" w:rsidRPr="00C31E24" w:rsidRDefault="00784A32" w:rsidP="00354887">
            <w:pPr>
              <w:pStyle w:val="TAL"/>
              <w:rPr>
                <w:color w:val="000000"/>
              </w:rPr>
            </w:pPr>
            <w:r w:rsidRPr="00C31E24">
              <w:rPr>
                <w:color w:val="000000"/>
              </w:rPr>
              <w:t xml:space="preserve">    MIME-part-headers</w:t>
            </w:r>
          </w:p>
        </w:tc>
        <w:tc>
          <w:tcPr>
            <w:tcW w:w="1824" w:type="dxa"/>
            <w:shd w:val="clear" w:color="auto" w:fill="auto"/>
            <w:vAlign w:val="center"/>
          </w:tcPr>
          <w:p w14:paraId="1A5CA676" w14:textId="77777777" w:rsidR="00784A32" w:rsidRPr="00C31E24" w:rsidRDefault="00784A32" w:rsidP="00354887">
            <w:pPr>
              <w:pStyle w:val="TAL"/>
              <w:rPr>
                <w:color w:val="000000"/>
              </w:rPr>
            </w:pPr>
          </w:p>
        </w:tc>
        <w:tc>
          <w:tcPr>
            <w:tcW w:w="2189" w:type="dxa"/>
            <w:tcBorders>
              <w:top w:val="single" w:sz="4" w:space="0" w:color="auto"/>
              <w:bottom w:val="single" w:sz="4" w:space="0" w:color="auto"/>
            </w:tcBorders>
            <w:shd w:val="clear" w:color="auto" w:fill="auto"/>
          </w:tcPr>
          <w:p w14:paraId="6F6ACB8A" w14:textId="77777777" w:rsidR="00784A32" w:rsidRPr="00C31E24" w:rsidRDefault="00784A32" w:rsidP="00354887">
            <w:pPr>
              <w:pStyle w:val="TAL"/>
              <w:rPr>
                <w:color w:val="000000"/>
              </w:rPr>
            </w:pPr>
          </w:p>
        </w:tc>
        <w:tc>
          <w:tcPr>
            <w:tcW w:w="1460" w:type="dxa"/>
            <w:shd w:val="clear" w:color="auto" w:fill="auto"/>
          </w:tcPr>
          <w:p w14:paraId="6F0F62B1" w14:textId="77777777" w:rsidR="00784A32" w:rsidRPr="00C31E24" w:rsidRDefault="00784A32" w:rsidP="00354887">
            <w:pPr>
              <w:pStyle w:val="TAL"/>
              <w:rPr>
                <w:color w:val="000000"/>
              </w:rPr>
            </w:pPr>
          </w:p>
        </w:tc>
        <w:tc>
          <w:tcPr>
            <w:tcW w:w="1188" w:type="dxa"/>
            <w:shd w:val="clear" w:color="auto" w:fill="auto"/>
            <w:vAlign w:val="bottom"/>
          </w:tcPr>
          <w:p w14:paraId="3C4A205B" w14:textId="77777777" w:rsidR="00784A32" w:rsidRPr="00C31E24" w:rsidRDefault="00784A32" w:rsidP="00354887">
            <w:pPr>
              <w:pStyle w:val="TAL"/>
              <w:rPr>
                <w:color w:val="000000"/>
              </w:rPr>
            </w:pPr>
          </w:p>
        </w:tc>
      </w:tr>
      <w:tr w:rsidR="00784A32" w:rsidRPr="00C31E24" w14:paraId="6F063B9E" w14:textId="77777777" w:rsidTr="00354887">
        <w:tc>
          <w:tcPr>
            <w:tcW w:w="2973" w:type="dxa"/>
            <w:shd w:val="clear" w:color="auto" w:fill="auto"/>
            <w:vAlign w:val="center"/>
          </w:tcPr>
          <w:p w14:paraId="4EBC5B3F" w14:textId="77777777" w:rsidR="00784A32" w:rsidRPr="00C31E24" w:rsidRDefault="00784A32" w:rsidP="00354887">
            <w:pPr>
              <w:pStyle w:val="TAL"/>
              <w:rPr>
                <w:b/>
                <w:color w:val="000000"/>
              </w:rPr>
            </w:pPr>
            <w:r w:rsidRPr="00C31E24">
              <w:rPr>
                <w:color w:val="000000"/>
              </w:rPr>
              <w:t xml:space="preserve">    MIME-part-body</w:t>
            </w:r>
          </w:p>
        </w:tc>
        <w:tc>
          <w:tcPr>
            <w:tcW w:w="1824" w:type="dxa"/>
            <w:shd w:val="clear" w:color="auto" w:fill="auto"/>
          </w:tcPr>
          <w:p w14:paraId="2B056F9C" w14:textId="77777777" w:rsidR="00784A32" w:rsidRPr="00C31E24" w:rsidRDefault="00784A32" w:rsidP="00354887">
            <w:pPr>
              <w:pStyle w:val="TAL"/>
              <w:rPr>
                <w:color w:val="000000"/>
              </w:rPr>
            </w:pPr>
            <w:r w:rsidRPr="00C31E24">
              <w:rPr>
                <w:color w:val="000000"/>
              </w:rPr>
              <w:t>MCVideo-Info as described in Table 6.2.1.3.3-2</w:t>
            </w:r>
          </w:p>
        </w:tc>
        <w:tc>
          <w:tcPr>
            <w:tcW w:w="2189" w:type="dxa"/>
            <w:tcBorders>
              <w:top w:val="single" w:sz="4" w:space="0" w:color="auto"/>
              <w:bottom w:val="single" w:sz="4" w:space="0" w:color="auto"/>
            </w:tcBorders>
            <w:shd w:val="clear" w:color="auto" w:fill="auto"/>
          </w:tcPr>
          <w:p w14:paraId="0A97777C" w14:textId="77777777" w:rsidR="00784A32" w:rsidRPr="00C31E24" w:rsidRDefault="00784A32" w:rsidP="00354887">
            <w:pPr>
              <w:pStyle w:val="TAL"/>
              <w:rPr>
                <w:color w:val="000000"/>
              </w:rPr>
            </w:pPr>
          </w:p>
        </w:tc>
        <w:tc>
          <w:tcPr>
            <w:tcW w:w="1460" w:type="dxa"/>
            <w:shd w:val="clear" w:color="auto" w:fill="auto"/>
          </w:tcPr>
          <w:p w14:paraId="6FCF9248" w14:textId="77777777" w:rsidR="00784A32" w:rsidRPr="00C31E24" w:rsidRDefault="00784A32" w:rsidP="00354887">
            <w:pPr>
              <w:pStyle w:val="TAL"/>
              <w:rPr>
                <w:color w:val="000000"/>
              </w:rPr>
            </w:pPr>
          </w:p>
        </w:tc>
        <w:tc>
          <w:tcPr>
            <w:tcW w:w="1188" w:type="dxa"/>
            <w:shd w:val="clear" w:color="auto" w:fill="auto"/>
            <w:vAlign w:val="bottom"/>
          </w:tcPr>
          <w:p w14:paraId="092BC3E1" w14:textId="77777777" w:rsidR="00784A32" w:rsidRPr="00C31E24" w:rsidRDefault="00784A32" w:rsidP="00354887">
            <w:pPr>
              <w:pStyle w:val="TAL"/>
              <w:rPr>
                <w:color w:val="000000"/>
              </w:rPr>
            </w:pPr>
          </w:p>
        </w:tc>
      </w:tr>
    </w:tbl>
    <w:p w14:paraId="5D2A1508" w14:textId="77777777" w:rsidR="00784A32" w:rsidRPr="00C31E24" w:rsidRDefault="00784A32" w:rsidP="00784A32"/>
    <w:p w14:paraId="3275BED4" w14:textId="77777777" w:rsidR="00784A32" w:rsidRPr="00C31E24" w:rsidRDefault="00784A32" w:rsidP="00784A32">
      <w:pPr>
        <w:pStyle w:val="TH"/>
      </w:pPr>
      <w:r w:rsidRPr="00C31E24">
        <w:t>Table 6.2.1.3.3-2: MCVideo-Info in SIP INVITE (Table 6.2.1.3.3-1)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14:paraId="68B749E8" w14:textId="77777777" w:rsidTr="00354887">
        <w:trPr>
          <w:tblHeader/>
        </w:trPr>
        <w:tc>
          <w:tcPr>
            <w:tcW w:w="9634" w:type="dxa"/>
          </w:tcPr>
          <w:p w14:paraId="6A26AC92" w14:textId="027324FA" w:rsidR="00784A32" w:rsidRPr="00C31E24" w:rsidRDefault="00784A32" w:rsidP="00354887">
            <w:pPr>
              <w:pStyle w:val="TAL"/>
            </w:pPr>
            <w:r w:rsidRPr="00C31E24">
              <w:t xml:space="preserve">Derivation Path: TS 36.579-1 [2], Table </w:t>
            </w:r>
            <w:r w:rsidR="00555CBD" w:rsidRPr="00C31E24">
              <w:t>5.5.3.2.1-2</w:t>
            </w:r>
            <w:r w:rsidRPr="00C31E24">
              <w:t>, condition PRIVATE-CALL</w:t>
            </w:r>
          </w:p>
        </w:tc>
      </w:tr>
    </w:tbl>
    <w:p w14:paraId="5A9B468F" w14:textId="77777777" w:rsidR="00784A32" w:rsidRPr="00C31E24" w:rsidRDefault="00784A32" w:rsidP="00784A32"/>
    <w:p w14:paraId="11EED0C4" w14:textId="77777777" w:rsidR="00784A32" w:rsidRPr="00C31E24" w:rsidRDefault="00784A32" w:rsidP="00784A32">
      <w:pPr>
        <w:pStyle w:val="TH"/>
      </w:pPr>
      <w:r w:rsidRPr="00C31E24">
        <w:t>Table 6.2.1.3.3-3: SIP 200 (OK) (Steps 4, 20, 32,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C31E24" w14:paraId="4D32531D" w14:textId="77777777" w:rsidTr="00354887">
        <w:trPr>
          <w:tblHeader/>
        </w:trPr>
        <w:tc>
          <w:tcPr>
            <w:tcW w:w="9517" w:type="dxa"/>
            <w:gridSpan w:val="5"/>
          </w:tcPr>
          <w:p w14:paraId="11CBA980" w14:textId="77777777" w:rsidR="00784A32" w:rsidRPr="00C31E24" w:rsidRDefault="00784A32" w:rsidP="00354887">
            <w:pPr>
              <w:pStyle w:val="TAL"/>
              <w:keepLines w:val="0"/>
              <w:widowControl w:val="0"/>
              <w:rPr>
                <w:bCs/>
                <w:color w:val="000000"/>
              </w:rPr>
            </w:pPr>
            <w:r w:rsidRPr="00C31E24">
              <w:rPr>
                <w:bCs/>
                <w:color w:val="000000"/>
              </w:rPr>
              <w:t>Derivation Path: TS 36.579-1 [2], Table 5.5.2.17.1.2-1, conditions MCVIDEO, INVITE-RSP</w:t>
            </w:r>
          </w:p>
        </w:tc>
      </w:tr>
      <w:tr w:rsidR="00784A32" w:rsidRPr="00C31E24" w14:paraId="0A6D8F8E" w14:textId="77777777" w:rsidTr="00354887">
        <w:trPr>
          <w:tblHeader/>
        </w:trPr>
        <w:tc>
          <w:tcPr>
            <w:tcW w:w="2677" w:type="dxa"/>
          </w:tcPr>
          <w:p w14:paraId="1EAB618B" w14:textId="77777777" w:rsidR="00784A32" w:rsidRPr="00C31E24" w:rsidRDefault="00784A32" w:rsidP="00354887">
            <w:pPr>
              <w:pStyle w:val="TAH"/>
              <w:keepLines w:val="0"/>
              <w:widowControl w:val="0"/>
              <w:rPr>
                <w:color w:val="000000"/>
              </w:rPr>
            </w:pPr>
            <w:r w:rsidRPr="00C31E24">
              <w:rPr>
                <w:color w:val="000000"/>
              </w:rPr>
              <w:t>Information Element</w:t>
            </w:r>
          </w:p>
        </w:tc>
        <w:tc>
          <w:tcPr>
            <w:tcW w:w="2160" w:type="dxa"/>
          </w:tcPr>
          <w:p w14:paraId="2FC9DB74" w14:textId="77777777" w:rsidR="00784A32" w:rsidRPr="00C31E24" w:rsidRDefault="00784A32" w:rsidP="00354887">
            <w:pPr>
              <w:pStyle w:val="TAH"/>
              <w:keepLines w:val="0"/>
              <w:widowControl w:val="0"/>
              <w:rPr>
                <w:color w:val="000000"/>
              </w:rPr>
            </w:pPr>
            <w:r w:rsidRPr="00C31E24">
              <w:rPr>
                <w:color w:val="000000"/>
              </w:rPr>
              <w:t>Value/remark</w:t>
            </w:r>
          </w:p>
        </w:tc>
        <w:tc>
          <w:tcPr>
            <w:tcW w:w="2160" w:type="dxa"/>
            <w:tcBorders>
              <w:bottom w:val="single" w:sz="4" w:space="0" w:color="auto"/>
            </w:tcBorders>
          </w:tcPr>
          <w:p w14:paraId="6DF4AF54" w14:textId="77777777" w:rsidR="00784A32" w:rsidRPr="00C31E24" w:rsidRDefault="00784A32" w:rsidP="00354887">
            <w:pPr>
              <w:pStyle w:val="TAH"/>
              <w:keepLines w:val="0"/>
              <w:widowControl w:val="0"/>
              <w:rPr>
                <w:color w:val="000000"/>
              </w:rPr>
            </w:pPr>
            <w:r w:rsidRPr="00C31E24">
              <w:rPr>
                <w:color w:val="000000"/>
              </w:rPr>
              <w:t>Comment</w:t>
            </w:r>
          </w:p>
        </w:tc>
        <w:tc>
          <w:tcPr>
            <w:tcW w:w="1350" w:type="dxa"/>
          </w:tcPr>
          <w:p w14:paraId="5EF72093" w14:textId="77777777" w:rsidR="00784A32" w:rsidRPr="00C31E24" w:rsidRDefault="00784A32" w:rsidP="00354887">
            <w:pPr>
              <w:pStyle w:val="TAH"/>
              <w:keepLines w:val="0"/>
              <w:widowControl w:val="0"/>
              <w:rPr>
                <w:color w:val="000000"/>
              </w:rPr>
            </w:pPr>
            <w:r w:rsidRPr="00C31E24">
              <w:rPr>
                <w:color w:val="000000"/>
              </w:rPr>
              <w:t>Reference</w:t>
            </w:r>
          </w:p>
        </w:tc>
        <w:tc>
          <w:tcPr>
            <w:tcW w:w="1170" w:type="dxa"/>
          </w:tcPr>
          <w:p w14:paraId="49A9995E" w14:textId="77777777" w:rsidR="00784A32" w:rsidRPr="00C31E24" w:rsidRDefault="00784A32" w:rsidP="00354887">
            <w:pPr>
              <w:pStyle w:val="TAH"/>
              <w:keepLines w:val="0"/>
              <w:widowControl w:val="0"/>
              <w:rPr>
                <w:color w:val="000000"/>
              </w:rPr>
            </w:pPr>
            <w:r w:rsidRPr="00C31E24">
              <w:rPr>
                <w:color w:val="000000"/>
              </w:rPr>
              <w:t>Condition</w:t>
            </w:r>
          </w:p>
        </w:tc>
      </w:tr>
      <w:tr w:rsidR="00784A32" w:rsidRPr="00C31E24" w14:paraId="2A716ABC" w14:textId="77777777" w:rsidTr="00354887">
        <w:tc>
          <w:tcPr>
            <w:tcW w:w="2677" w:type="dxa"/>
            <w:vAlign w:val="center"/>
          </w:tcPr>
          <w:p w14:paraId="2828FD59" w14:textId="77777777" w:rsidR="00784A32" w:rsidRPr="00C31E24" w:rsidRDefault="00784A32" w:rsidP="00354887">
            <w:pPr>
              <w:pStyle w:val="TAL"/>
              <w:keepNext w:val="0"/>
              <w:keepLines w:val="0"/>
              <w:widowControl w:val="0"/>
              <w:rPr>
                <w:rFonts w:cs="Arial"/>
                <w:b/>
                <w:bCs/>
                <w:color w:val="000000"/>
                <w:szCs w:val="18"/>
              </w:rPr>
            </w:pPr>
            <w:r w:rsidRPr="00C31E24">
              <w:rPr>
                <w:rFonts w:cs="Arial"/>
                <w:b/>
                <w:color w:val="000000"/>
                <w:szCs w:val="18"/>
              </w:rPr>
              <w:t>Message-body</w:t>
            </w:r>
          </w:p>
        </w:tc>
        <w:tc>
          <w:tcPr>
            <w:tcW w:w="2160" w:type="dxa"/>
          </w:tcPr>
          <w:p w14:paraId="478C131A" w14:textId="77777777" w:rsidR="00784A32" w:rsidRPr="00C31E24" w:rsidRDefault="00784A32" w:rsidP="00354887">
            <w:pPr>
              <w:pStyle w:val="TAL"/>
              <w:keepNext w:val="0"/>
              <w:keepLines w:val="0"/>
              <w:widowControl w:val="0"/>
              <w:rPr>
                <w:b/>
                <w:color w:val="000000"/>
              </w:rPr>
            </w:pPr>
          </w:p>
        </w:tc>
        <w:tc>
          <w:tcPr>
            <w:tcW w:w="2160" w:type="dxa"/>
            <w:tcBorders>
              <w:bottom w:val="single" w:sz="4" w:space="0" w:color="auto"/>
            </w:tcBorders>
          </w:tcPr>
          <w:p w14:paraId="63C5A921" w14:textId="77777777" w:rsidR="00784A32" w:rsidRPr="00C31E24" w:rsidRDefault="00784A32" w:rsidP="00354887">
            <w:pPr>
              <w:pStyle w:val="TAL"/>
              <w:keepNext w:val="0"/>
              <w:keepLines w:val="0"/>
              <w:widowControl w:val="0"/>
              <w:rPr>
                <w:b/>
                <w:color w:val="000000"/>
              </w:rPr>
            </w:pPr>
          </w:p>
        </w:tc>
        <w:tc>
          <w:tcPr>
            <w:tcW w:w="1350" w:type="dxa"/>
          </w:tcPr>
          <w:p w14:paraId="30F64B47" w14:textId="77777777" w:rsidR="00784A32" w:rsidRPr="00C31E24" w:rsidRDefault="00784A32" w:rsidP="00354887">
            <w:pPr>
              <w:pStyle w:val="TAL"/>
              <w:keepNext w:val="0"/>
              <w:keepLines w:val="0"/>
              <w:widowControl w:val="0"/>
              <w:rPr>
                <w:bCs/>
                <w:color w:val="000000"/>
              </w:rPr>
            </w:pPr>
          </w:p>
        </w:tc>
        <w:tc>
          <w:tcPr>
            <w:tcW w:w="1170" w:type="dxa"/>
            <w:vAlign w:val="bottom"/>
          </w:tcPr>
          <w:p w14:paraId="73B2B908" w14:textId="77777777" w:rsidR="00784A32" w:rsidRPr="00C31E24" w:rsidRDefault="00784A32" w:rsidP="00354887">
            <w:pPr>
              <w:pStyle w:val="TAL"/>
              <w:keepNext w:val="0"/>
              <w:keepLines w:val="0"/>
              <w:widowControl w:val="0"/>
              <w:rPr>
                <w:b/>
                <w:color w:val="000000"/>
              </w:rPr>
            </w:pPr>
          </w:p>
        </w:tc>
      </w:tr>
      <w:tr w:rsidR="00784A32" w:rsidRPr="00C31E24" w14:paraId="40ABBE33" w14:textId="77777777" w:rsidTr="00354887">
        <w:tc>
          <w:tcPr>
            <w:tcW w:w="2677" w:type="dxa"/>
            <w:vAlign w:val="center"/>
          </w:tcPr>
          <w:p w14:paraId="5C186777" w14:textId="77777777" w:rsidR="00784A32" w:rsidRPr="00C31E24" w:rsidRDefault="00784A32" w:rsidP="00354887">
            <w:pPr>
              <w:pStyle w:val="TAL"/>
              <w:keepNext w:val="0"/>
              <w:keepLines w:val="0"/>
              <w:widowControl w:val="0"/>
              <w:rPr>
                <w:rFonts w:cs="Arial"/>
                <w:bCs/>
                <w:color w:val="000000"/>
                <w:szCs w:val="18"/>
              </w:rPr>
            </w:pPr>
            <w:r w:rsidRPr="00C31E24">
              <w:rPr>
                <w:bCs/>
                <w:color w:val="000000"/>
              </w:rPr>
              <w:t xml:space="preserve">  MIME body part</w:t>
            </w:r>
          </w:p>
        </w:tc>
        <w:tc>
          <w:tcPr>
            <w:tcW w:w="2160" w:type="dxa"/>
            <w:vAlign w:val="center"/>
          </w:tcPr>
          <w:p w14:paraId="2F4630C6" w14:textId="77777777" w:rsidR="00784A32" w:rsidRPr="00C31E2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32C9EF07" w14:textId="77777777" w:rsidR="00784A32" w:rsidRPr="00C31E24" w:rsidRDefault="00784A32" w:rsidP="00354887">
            <w:pPr>
              <w:pStyle w:val="TAL"/>
              <w:keepNext w:val="0"/>
              <w:keepLines w:val="0"/>
              <w:widowControl w:val="0"/>
              <w:rPr>
                <w:bCs/>
                <w:color w:val="000000"/>
              </w:rPr>
            </w:pPr>
            <w:r w:rsidRPr="00C31E24">
              <w:rPr>
                <w:bCs/>
                <w:color w:val="000000"/>
              </w:rPr>
              <w:t>MCVideo</w:t>
            </w:r>
          </w:p>
        </w:tc>
        <w:tc>
          <w:tcPr>
            <w:tcW w:w="1350" w:type="dxa"/>
          </w:tcPr>
          <w:p w14:paraId="07E3A3E2" w14:textId="77777777" w:rsidR="00784A32" w:rsidRPr="00C31E24" w:rsidRDefault="00784A32" w:rsidP="00354887">
            <w:pPr>
              <w:pStyle w:val="TAL"/>
              <w:keepNext w:val="0"/>
              <w:keepLines w:val="0"/>
              <w:widowControl w:val="0"/>
              <w:rPr>
                <w:bCs/>
                <w:color w:val="000000"/>
              </w:rPr>
            </w:pPr>
          </w:p>
        </w:tc>
        <w:tc>
          <w:tcPr>
            <w:tcW w:w="1170" w:type="dxa"/>
            <w:vAlign w:val="bottom"/>
          </w:tcPr>
          <w:p w14:paraId="4312BB64" w14:textId="77777777" w:rsidR="00784A32" w:rsidRPr="00C31E24" w:rsidRDefault="00784A32" w:rsidP="00354887">
            <w:pPr>
              <w:pStyle w:val="TAL"/>
              <w:keepNext w:val="0"/>
              <w:keepLines w:val="0"/>
              <w:widowControl w:val="0"/>
              <w:rPr>
                <w:bCs/>
                <w:color w:val="000000"/>
              </w:rPr>
            </w:pPr>
          </w:p>
        </w:tc>
      </w:tr>
      <w:tr w:rsidR="00784A32" w:rsidRPr="00C31E24" w14:paraId="09996B15" w14:textId="77777777" w:rsidTr="00354887">
        <w:tc>
          <w:tcPr>
            <w:tcW w:w="2677" w:type="dxa"/>
            <w:vAlign w:val="center"/>
          </w:tcPr>
          <w:p w14:paraId="17AC8053" w14:textId="77777777" w:rsidR="00784A32" w:rsidRPr="00C31E24" w:rsidRDefault="00784A32" w:rsidP="00354887">
            <w:pPr>
              <w:pStyle w:val="TAL"/>
              <w:keepNext w:val="0"/>
              <w:keepLines w:val="0"/>
              <w:widowControl w:val="0"/>
              <w:rPr>
                <w:bCs/>
                <w:color w:val="000000"/>
              </w:rPr>
            </w:pPr>
            <w:r w:rsidRPr="00C31E24">
              <w:rPr>
                <w:bCs/>
                <w:color w:val="000000"/>
              </w:rPr>
              <w:t xml:space="preserve">    MIME-part-header</w:t>
            </w:r>
          </w:p>
        </w:tc>
        <w:tc>
          <w:tcPr>
            <w:tcW w:w="2160" w:type="dxa"/>
            <w:vAlign w:val="center"/>
          </w:tcPr>
          <w:p w14:paraId="4FC3A2CE" w14:textId="77777777" w:rsidR="00784A32" w:rsidRPr="00C31E2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F498A96" w14:textId="77777777" w:rsidR="00784A32" w:rsidRPr="00C31E24" w:rsidRDefault="00784A32" w:rsidP="00354887">
            <w:pPr>
              <w:pStyle w:val="TAL"/>
              <w:keepNext w:val="0"/>
              <w:keepLines w:val="0"/>
              <w:widowControl w:val="0"/>
              <w:rPr>
                <w:bCs/>
                <w:color w:val="000000"/>
              </w:rPr>
            </w:pPr>
          </w:p>
        </w:tc>
        <w:tc>
          <w:tcPr>
            <w:tcW w:w="1350" w:type="dxa"/>
          </w:tcPr>
          <w:p w14:paraId="6356567C" w14:textId="77777777" w:rsidR="00784A32" w:rsidRPr="00C31E24" w:rsidRDefault="00784A32" w:rsidP="00354887">
            <w:pPr>
              <w:pStyle w:val="TAL"/>
              <w:keepNext w:val="0"/>
              <w:keepLines w:val="0"/>
              <w:widowControl w:val="0"/>
              <w:rPr>
                <w:bCs/>
                <w:color w:val="000000"/>
              </w:rPr>
            </w:pPr>
          </w:p>
        </w:tc>
        <w:tc>
          <w:tcPr>
            <w:tcW w:w="1170" w:type="dxa"/>
            <w:vAlign w:val="bottom"/>
          </w:tcPr>
          <w:p w14:paraId="0240C385" w14:textId="77777777" w:rsidR="00784A32" w:rsidRPr="00C31E24" w:rsidRDefault="00784A32" w:rsidP="00354887">
            <w:pPr>
              <w:pStyle w:val="TAL"/>
              <w:keepNext w:val="0"/>
              <w:keepLines w:val="0"/>
              <w:widowControl w:val="0"/>
              <w:rPr>
                <w:bCs/>
                <w:color w:val="000000"/>
              </w:rPr>
            </w:pPr>
          </w:p>
        </w:tc>
      </w:tr>
      <w:tr w:rsidR="00784A32" w:rsidRPr="00C31E24" w14:paraId="7867F516" w14:textId="77777777" w:rsidTr="00354887">
        <w:trPr>
          <w:trHeight w:val="647"/>
        </w:trPr>
        <w:tc>
          <w:tcPr>
            <w:tcW w:w="2677" w:type="dxa"/>
            <w:vAlign w:val="center"/>
          </w:tcPr>
          <w:p w14:paraId="5DADCD16" w14:textId="77777777" w:rsidR="00784A32" w:rsidRPr="00C31E24" w:rsidRDefault="00784A32" w:rsidP="00354887">
            <w:pPr>
              <w:pStyle w:val="TAL"/>
              <w:keepNext w:val="0"/>
              <w:keepLines w:val="0"/>
              <w:widowControl w:val="0"/>
              <w:rPr>
                <w:rFonts w:cs="Arial"/>
                <w:bCs/>
                <w:color w:val="000000"/>
                <w:szCs w:val="18"/>
              </w:rPr>
            </w:pPr>
            <w:r w:rsidRPr="00C31E24">
              <w:rPr>
                <w:bCs/>
                <w:color w:val="000000"/>
              </w:rPr>
              <w:t xml:space="preserve">    MIME-part-body</w:t>
            </w:r>
          </w:p>
        </w:tc>
        <w:tc>
          <w:tcPr>
            <w:tcW w:w="2160" w:type="dxa"/>
            <w:vAlign w:val="center"/>
          </w:tcPr>
          <w:p w14:paraId="6FA1A843" w14:textId="77777777" w:rsidR="00784A32" w:rsidRPr="00C31E24" w:rsidRDefault="00784A32" w:rsidP="00354887">
            <w:pPr>
              <w:pStyle w:val="TAL"/>
              <w:keepNext w:val="0"/>
              <w:keepLines w:val="0"/>
              <w:widowControl w:val="0"/>
              <w:rPr>
                <w:bCs/>
                <w:color w:val="000000"/>
              </w:rPr>
            </w:pPr>
            <w:r w:rsidRPr="00C31E24">
              <w:rPr>
                <w:bCs/>
                <w:color w:val="000000"/>
              </w:rPr>
              <w:t>MCVideo-Info as described in Table 6.2.1.3.3-2</w:t>
            </w:r>
          </w:p>
        </w:tc>
        <w:tc>
          <w:tcPr>
            <w:tcW w:w="2160" w:type="dxa"/>
            <w:tcBorders>
              <w:top w:val="single" w:sz="4" w:space="0" w:color="auto"/>
              <w:bottom w:val="single" w:sz="4" w:space="0" w:color="auto"/>
            </w:tcBorders>
          </w:tcPr>
          <w:p w14:paraId="27C0F6BF" w14:textId="77777777" w:rsidR="00784A32" w:rsidRPr="00C31E24" w:rsidRDefault="00784A32" w:rsidP="00354887">
            <w:pPr>
              <w:pStyle w:val="TAL"/>
              <w:keepNext w:val="0"/>
              <w:keepLines w:val="0"/>
              <w:widowControl w:val="0"/>
              <w:rPr>
                <w:bCs/>
                <w:color w:val="000000"/>
              </w:rPr>
            </w:pPr>
          </w:p>
        </w:tc>
        <w:tc>
          <w:tcPr>
            <w:tcW w:w="1350" w:type="dxa"/>
          </w:tcPr>
          <w:p w14:paraId="30C6C026" w14:textId="77777777" w:rsidR="00784A32" w:rsidRPr="00C31E24" w:rsidRDefault="00784A32" w:rsidP="00354887">
            <w:pPr>
              <w:pStyle w:val="TAL"/>
              <w:keepNext w:val="0"/>
              <w:keepLines w:val="0"/>
              <w:widowControl w:val="0"/>
              <w:rPr>
                <w:bCs/>
                <w:color w:val="000000"/>
              </w:rPr>
            </w:pPr>
          </w:p>
        </w:tc>
        <w:tc>
          <w:tcPr>
            <w:tcW w:w="1170" w:type="dxa"/>
            <w:vAlign w:val="bottom"/>
          </w:tcPr>
          <w:p w14:paraId="53C64593" w14:textId="77777777" w:rsidR="00784A32" w:rsidRPr="00C31E24" w:rsidRDefault="00784A32" w:rsidP="00354887">
            <w:pPr>
              <w:pStyle w:val="TAL"/>
              <w:keepNext w:val="0"/>
              <w:keepLines w:val="0"/>
              <w:widowControl w:val="0"/>
              <w:rPr>
                <w:bCs/>
                <w:color w:val="000000"/>
              </w:rPr>
            </w:pPr>
          </w:p>
        </w:tc>
      </w:tr>
    </w:tbl>
    <w:p w14:paraId="47324148" w14:textId="77777777" w:rsidR="00784A32" w:rsidRPr="00C31E24" w:rsidRDefault="00784A32" w:rsidP="00784A32"/>
    <w:p w14:paraId="6DFF3D65" w14:textId="77777777" w:rsidR="00784A32" w:rsidRPr="00C31E24" w:rsidRDefault="00784A32" w:rsidP="00784A32">
      <w:pPr>
        <w:pStyle w:val="TH"/>
      </w:pPr>
      <w:r w:rsidRPr="00C31E24">
        <w:t>Table 6.2.1.3.3-4: Transmission Granted (Steps 6, 22, Table 6.2.1.3.2-1)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C31E24" w:rsidDel="00127C5D" w14:paraId="7247FD7C" w14:textId="77777777" w:rsidTr="00354887">
        <w:trPr>
          <w:tblHeader/>
        </w:trPr>
        <w:tc>
          <w:tcPr>
            <w:tcW w:w="9531" w:type="dxa"/>
            <w:gridSpan w:val="5"/>
          </w:tcPr>
          <w:p w14:paraId="73E34E83" w14:textId="77777777" w:rsidR="00784A32" w:rsidRPr="00C31E24" w:rsidDel="00127C5D" w:rsidRDefault="00784A32" w:rsidP="00354887">
            <w:pPr>
              <w:pStyle w:val="TAL"/>
              <w:keepLines w:val="0"/>
              <w:widowControl w:val="0"/>
              <w:rPr>
                <w:color w:val="000000"/>
              </w:rPr>
            </w:pPr>
            <w:r w:rsidRPr="00C31E24">
              <w:rPr>
                <w:color w:val="000000"/>
              </w:rPr>
              <w:t>Derivation Path: TS 36.579-1 [2], Table 5.5.11.2.1-1</w:t>
            </w:r>
          </w:p>
        </w:tc>
      </w:tr>
      <w:tr w:rsidR="00784A32" w:rsidRPr="00C31E24" w:rsidDel="00127C5D" w14:paraId="27D930F5" w14:textId="77777777" w:rsidTr="00354887">
        <w:trPr>
          <w:tblHeader/>
        </w:trPr>
        <w:tc>
          <w:tcPr>
            <w:tcW w:w="2381" w:type="dxa"/>
          </w:tcPr>
          <w:p w14:paraId="4ED46EAA" w14:textId="77777777" w:rsidR="00784A32" w:rsidRPr="00C31E24" w:rsidDel="00127C5D" w:rsidRDefault="00784A32" w:rsidP="00354887">
            <w:pPr>
              <w:pStyle w:val="TAH"/>
            </w:pPr>
            <w:r w:rsidRPr="00C31E24">
              <w:t>Information Element</w:t>
            </w:r>
          </w:p>
        </w:tc>
        <w:tc>
          <w:tcPr>
            <w:tcW w:w="2382" w:type="dxa"/>
          </w:tcPr>
          <w:p w14:paraId="46A649E5" w14:textId="77777777" w:rsidR="00784A32" w:rsidRPr="00C31E24" w:rsidDel="00127C5D" w:rsidRDefault="00784A32" w:rsidP="00354887">
            <w:pPr>
              <w:pStyle w:val="TAH"/>
            </w:pPr>
            <w:r w:rsidRPr="00C31E24">
              <w:t>Value/remark</w:t>
            </w:r>
          </w:p>
        </w:tc>
        <w:tc>
          <w:tcPr>
            <w:tcW w:w="2254" w:type="dxa"/>
          </w:tcPr>
          <w:p w14:paraId="746DC3BC" w14:textId="77777777" w:rsidR="00784A32" w:rsidRPr="00C31E24" w:rsidDel="00127C5D" w:rsidRDefault="00784A32" w:rsidP="00354887">
            <w:pPr>
              <w:pStyle w:val="TAH"/>
            </w:pPr>
            <w:r w:rsidRPr="00C31E24">
              <w:t>Comment</w:t>
            </w:r>
          </w:p>
        </w:tc>
        <w:tc>
          <w:tcPr>
            <w:tcW w:w="1322" w:type="dxa"/>
          </w:tcPr>
          <w:p w14:paraId="31FAF291" w14:textId="77777777" w:rsidR="00784A32" w:rsidRPr="00C31E24" w:rsidDel="00127C5D" w:rsidRDefault="00784A32" w:rsidP="00354887">
            <w:pPr>
              <w:pStyle w:val="TAH"/>
            </w:pPr>
            <w:r w:rsidRPr="00C31E24">
              <w:t>Reference</w:t>
            </w:r>
          </w:p>
        </w:tc>
        <w:tc>
          <w:tcPr>
            <w:tcW w:w="1192" w:type="dxa"/>
          </w:tcPr>
          <w:p w14:paraId="0338747A" w14:textId="77777777" w:rsidR="00784A32" w:rsidRPr="00C31E24" w:rsidDel="00127C5D" w:rsidRDefault="00784A32" w:rsidP="00354887">
            <w:pPr>
              <w:pStyle w:val="TAH"/>
            </w:pPr>
            <w:r w:rsidRPr="00C31E24">
              <w:t>Condition</w:t>
            </w:r>
          </w:p>
        </w:tc>
      </w:tr>
      <w:tr w:rsidR="00784A32" w:rsidRPr="00C31E24" w14:paraId="1B4DECB1"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5237E92B" w14:textId="77777777" w:rsidR="00784A32" w:rsidRPr="00C31E24" w:rsidRDefault="00784A32" w:rsidP="00354887">
            <w:pPr>
              <w:pStyle w:val="TAL"/>
              <w:keepLines w:val="0"/>
              <w:widowControl w:val="0"/>
              <w:rPr>
                <w:rFonts w:eastAsia="Yu Gothic"/>
                <w:color w:val="000000"/>
              </w:rPr>
            </w:pPr>
            <w:r w:rsidRPr="00C31E24">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45F8F003" w14:textId="77777777" w:rsidR="00784A32" w:rsidRPr="00C31E24" w:rsidRDefault="00784A32" w:rsidP="00354887">
            <w:pPr>
              <w:pStyle w:val="TAL"/>
              <w:keepLines w:val="0"/>
              <w:widowControl w:val="0"/>
              <w:rPr>
                <w:color w:val="000000"/>
              </w:rPr>
            </w:pPr>
            <w:r w:rsidRPr="00C31E24">
              <w:t>'10000'</w:t>
            </w:r>
          </w:p>
        </w:tc>
        <w:tc>
          <w:tcPr>
            <w:tcW w:w="2254" w:type="dxa"/>
            <w:tcBorders>
              <w:top w:val="single" w:sz="4" w:space="0" w:color="auto"/>
              <w:left w:val="single" w:sz="4" w:space="0" w:color="auto"/>
              <w:bottom w:val="single" w:sz="4" w:space="0" w:color="auto"/>
              <w:right w:val="single" w:sz="4" w:space="0" w:color="auto"/>
            </w:tcBorders>
          </w:tcPr>
          <w:p w14:paraId="7A1C7150" w14:textId="77777777" w:rsidR="00784A32" w:rsidRPr="00C31E24" w:rsidRDefault="00784A32" w:rsidP="00354887">
            <w:pPr>
              <w:pStyle w:val="TAL"/>
              <w:keepLines w:val="0"/>
              <w:widowControl w:val="0"/>
              <w:rPr>
                <w:rFonts w:eastAsia="MS PGothic"/>
                <w:color w:val="000000"/>
              </w:rPr>
            </w:pPr>
            <w:r w:rsidRPr="00C31E24">
              <w:rPr>
                <w:color w:val="000000"/>
              </w:rPr>
              <w:t xml:space="preserve">Server </w:t>
            </w:r>
            <w:r w:rsidRPr="00C31E24">
              <w:rPr>
                <w:color w:val="000000"/>
              </w:rPr>
              <w:sym w:font="Wingdings" w:char="F0E0"/>
            </w:r>
            <w:r w:rsidRPr="00C31E24">
              <w:rPr>
                <w:color w:val="000000"/>
              </w:rPr>
              <w:t xml:space="preserve"> client</w:t>
            </w:r>
          </w:p>
        </w:tc>
        <w:tc>
          <w:tcPr>
            <w:tcW w:w="1322" w:type="dxa"/>
            <w:tcBorders>
              <w:top w:val="single" w:sz="4" w:space="0" w:color="auto"/>
              <w:left w:val="single" w:sz="4" w:space="0" w:color="auto"/>
              <w:bottom w:val="single" w:sz="4" w:space="0" w:color="auto"/>
              <w:right w:val="single" w:sz="4" w:space="0" w:color="auto"/>
            </w:tcBorders>
          </w:tcPr>
          <w:p w14:paraId="3033FC2E" w14:textId="77777777" w:rsidR="00784A32" w:rsidRPr="00C31E24" w:rsidRDefault="00784A32" w:rsidP="00354887">
            <w:pPr>
              <w:pStyle w:val="TAL"/>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555E3CC3" w14:textId="77777777" w:rsidR="00784A32" w:rsidRPr="00C31E24" w:rsidRDefault="00784A32" w:rsidP="00354887">
            <w:pPr>
              <w:pStyle w:val="TAL"/>
              <w:keepLines w:val="0"/>
              <w:widowControl w:val="0"/>
              <w:rPr>
                <w:color w:val="000000"/>
              </w:rPr>
            </w:pPr>
          </w:p>
        </w:tc>
      </w:tr>
      <w:tr w:rsidR="00784A32" w:rsidRPr="00C31E24" w14:paraId="5BE9841F"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177E12B4" w14:textId="77777777" w:rsidR="00784A32" w:rsidRPr="00C31E24" w:rsidRDefault="00784A32" w:rsidP="00354887">
            <w:pPr>
              <w:pStyle w:val="TAL"/>
              <w:keepNext w:val="0"/>
              <w:keepLines w:val="0"/>
              <w:widowControl w:val="0"/>
              <w:rPr>
                <w:color w:val="000000"/>
              </w:rPr>
            </w:pPr>
            <w:r w:rsidRPr="00C31E24">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5AA0330B" w14:textId="77777777" w:rsidR="00784A32" w:rsidRPr="00C31E24" w:rsidRDefault="00784A32" w:rsidP="00354887">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4ED31AEA" w14:textId="77777777" w:rsidR="00784A32" w:rsidRPr="00C31E24" w:rsidRDefault="00784A32" w:rsidP="00354887">
            <w:pPr>
              <w:pStyle w:val="TAL"/>
              <w:keepNext w:val="0"/>
              <w:keepLines w:val="0"/>
              <w:widowControl w:val="0"/>
              <w:rPr>
                <w:color w:val="000000"/>
              </w:rPr>
            </w:pPr>
          </w:p>
        </w:tc>
        <w:tc>
          <w:tcPr>
            <w:tcW w:w="1322" w:type="dxa"/>
            <w:tcBorders>
              <w:top w:val="single" w:sz="4" w:space="0" w:color="auto"/>
              <w:left w:val="single" w:sz="4" w:space="0" w:color="auto"/>
              <w:bottom w:val="single" w:sz="4" w:space="0" w:color="auto"/>
              <w:right w:val="single" w:sz="4" w:space="0" w:color="auto"/>
            </w:tcBorders>
          </w:tcPr>
          <w:p w14:paraId="13BC6EC2" w14:textId="77777777" w:rsidR="00784A32" w:rsidRPr="00C31E24"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3EF1C398" w14:textId="77777777" w:rsidR="00784A32" w:rsidRPr="00C31E24" w:rsidRDefault="00784A32" w:rsidP="00354887">
            <w:pPr>
              <w:pStyle w:val="TAL"/>
              <w:keepNext w:val="0"/>
              <w:keepLines w:val="0"/>
              <w:widowControl w:val="0"/>
              <w:rPr>
                <w:color w:val="000000"/>
              </w:rPr>
            </w:pPr>
          </w:p>
        </w:tc>
      </w:tr>
      <w:tr w:rsidR="00784A32" w:rsidRPr="00C31E24" w14:paraId="137F6842"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287E744D" w14:textId="77777777" w:rsidR="00784A32" w:rsidRPr="00C31E24" w:rsidRDefault="00784A32" w:rsidP="00354887">
            <w:pPr>
              <w:pStyle w:val="TAL"/>
              <w:keepNext w:val="0"/>
              <w:keepLines w:val="0"/>
              <w:widowControl w:val="0"/>
              <w:rPr>
                <w:color w:val="000000"/>
              </w:rPr>
            </w:pPr>
            <w:r w:rsidRPr="00C31E24">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16407C0D" w14:textId="77777777" w:rsidR="00784A32" w:rsidRPr="00C31E24" w:rsidRDefault="00784A32" w:rsidP="00354887">
            <w:pPr>
              <w:pStyle w:val="TAL"/>
              <w:keepNext w:val="0"/>
              <w:keepLines w:val="0"/>
              <w:widowControl w:val="0"/>
              <w:rPr>
                <w:color w:val="000000"/>
              </w:rPr>
            </w:pPr>
            <w:r w:rsidRPr="00C31E24">
              <w:rPr>
                <w:color w:val="000000"/>
              </w:rPr>
              <w:t>'1000000000000000'</w:t>
            </w:r>
          </w:p>
          <w:p w14:paraId="42E3BC8A" w14:textId="77777777" w:rsidR="00784A32" w:rsidRPr="00C31E24" w:rsidRDefault="00784A32" w:rsidP="00354887">
            <w:pPr>
              <w:pStyle w:val="TAL"/>
              <w:keepNext w:val="0"/>
              <w:keepLines w:val="0"/>
              <w:widowControl w:val="0"/>
              <w:rPr>
                <w:color w:val="000000"/>
              </w:rPr>
            </w:pPr>
          </w:p>
        </w:tc>
        <w:tc>
          <w:tcPr>
            <w:tcW w:w="2254" w:type="dxa"/>
            <w:tcBorders>
              <w:top w:val="single" w:sz="4" w:space="0" w:color="auto"/>
              <w:left w:val="single" w:sz="4" w:space="0" w:color="auto"/>
              <w:bottom w:val="single" w:sz="4" w:space="0" w:color="auto"/>
              <w:right w:val="single" w:sz="4" w:space="0" w:color="auto"/>
            </w:tcBorders>
          </w:tcPr>
          <w:p w14:paraId="35C4CE5A" w14:textId="77777777" w:rsidR="00784A32" w:rsidRPr="00C31E24" w:rsidRDefault="00784A32" w:rsidP="00354887">
            <w:pPr>
              <w:pStyle w:val="TAL"/>
              <w:keepNext w:val="0"/>
              <w:keepLines w:val="0"/>
              <w:widowControl w:val="0"/>
              <w:rPr>
                <w:color w:val="000000"/>
              </w:rPr>
            </w:pPr>
            <w:r w:rsidRPr="00C31E24">
              <w:rPr>
                <w:color w:val="000000"/>
              </w:rPr>
              <w:t>A = normal call</w:t>
            </w:r>
          </w:p>
        </w:tc>
        <w:tc>
          <w:tcPr>
            <w:tcW w:w="1322" w:type="dxa"/>
            <w:tcBorders>
              <w:top w:val="single" w:sz="4" w:space="0" w:color="auto"/>
              <w:left w:val="single" w:sz="4" w:space="0" w:color="auto"/>
              <w:bottom w:val="single" w:sz="4" w:space="0" w:color="auto"/>
              <w:right w:val="single" w:sz="4" w:space="0" w:color="auto"/>
            </w:tcBorders>
          </w:tcPr>
          <w:p w14:paraId="5A2D32D4" w14:textId="77777777" w:rsidR="00784A32" w:rsidRPr="00C31E24"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1303CA95" w14:textId="77777777" w:rsidR="00784A32" w:rsidRPr="00C31E24" w:rsidRDefault="00784A32" w:rsidP="00354887">
            <w:pPr>
              <w:pStyle w:val="TAL"/>
              <w:keepNext w:val="0"/>
              <w:keepLines w:val="0"/>
              <w:widowControl w:val="0"/>
              <w:rPr>
                <w:color w:val="000000"/>
              </w:rPr>
            </w:pPr>
          </w:p>
        </w:tc>
      </w:tr>
    </w:tbl>
    <w:p w14:paraId="19CF7350" w14:textId="77777777" w:rsidR="00784A32" w:rsidRPr="00C31E24" w:rsidRDefault="00784A32" w:rsidP="00784A32"/>
    <w:p w14:paraId="4687748B" w14:textId="165E3575" w:rsidR="00784A32" w:rsidRPr="00C31E24" w:rsidRDefault="00784A32" w:rsidP="00784A32">
      <w:pPr>
        <w:pStyle w:val="TH"/>
      </w:pPr>
      <w:r w:rsidRPr="00C31E24">
        <w:t xml:space="preserve">Table 6.2.1.3.3-5: </w:t>
      </w:r>
      <w:r w:rsidR="00555CBD" w:rsidRPr="00C31E24">
        <w:t>Void</w:t>
      </w:r>
    </w:p>
    <w:p w14:paraId="2B8134D5" w14:textId="77777777" w:rsidR="00784A32" w:rsidRPr="00C31E24" w:rsidRDefault="00784A32" w:rsidP="00784A32"/>
    <w:p w14:paraId="16D4A4BA" w14:textId="77777777" w:rsidR="00784A32" w:rsidRPr="00C31E24" w:rsidRDefault="00784A32" w:rsidP="00784A32">
      <w:pPr>
        <w:pStyle w:val="TH"/>
      </w:pPr>
      <w:r w:rsidRPr="00C31E24">
        <w:t>Table 6.2.1.3.3-6: SIP re-INVITE (Step 10,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4402F067" w14:textId="77777777" w:rsidTr="00354887">
        <w:trPr>
          <w:tblHeader/>
        </w:trPr>
        <w:tc>
          <w:tcPr>
            <w:tcW w:w="9639" w:type="dxa"/>
            <w:gridSpan w:val="5"/>
          </w:tcPr>
          <w:p w14:paraId="76C022C6" w14:textId="77777777" w:rsidR="00784A32" w:rsidRPr="00C31E24" w:rsidRDefault="00784A32" w:rsidP="00354887">
            <w:pPr>
              <w:pStyle w:val="TAL"/>
            </w:pPr>
            <w:r w:rsidRPr="00C31E24">
              <w:t>Derivation Path: TS 36.579-1, Table 5.5.2.5.1-1, condition MCVIDEO, PRIVATE-CALL, EMERGENCY-CALL</w:t>
            </w:r>
          </w:p>
        </w:tc>
      </w:tr>
      <w:tr w:rsidR="00784A32" w:rsidRPr="00C31E24" w14:paraId="67A8D7AD" w14:textId="77777777" w:rsidTr="00354887">
        <w:trPr>
          <w:tblHeader/>
        </w:trPr>
        <w:tc>
          <w:tcPr>
            <w:tcW w:w="2835" w:type="dxa"/>
          </w:tcPr>
          <w:p w14:paraId="3FCD7D9A" w14:textId="77777777" w:rsidR="00784A32" w:rsidRPr="00C31E24" w:rsidRDefault="00784A32" w:rsidP="00354887">
            <w:pPr>
              <w:pStyle w:val="TAH"/>
              <w:keepNext w:val="0"/>
              <w:keepLines w:val="0"/>
              <w:widowControl w:val="0"/>
              <w:rPr>
                <w:bCs/>
                <w:color w:val="000000"/>
              </w:rPr>
            </w:pPr>
            <w:r w:rsidRPr="00C31E24">
              <w:rPr>
                <w:bCs/>
                <w:color w:val="000000"/>
              </w:rPr>
              <w:t>Information Element</w:t>
            </w:r>
          </w:p>
        </w:tc>
        <w:tc>
          <w:tcPr>
            <w:tcW w:w="2126" w:type="dxa"/>
          </w:tcPr>
          <w:p w14:paraId="49586326" w14:textId="77777777" w:rsidR="00784A32" w:rsidRPr="00C31E24" w:rsidRDefault="00784A32" w:rsidP="00354887">
            <w:pPr>
              <w:pStyle w:val="TAH"/>
              <w:keepNext w:val="0"/>
              <w:keepLines w:val="0"/>
              <w:widowControl w:val="0"/>
              <w:rPr>
                <w:bCs/>
                <w:color w:val="000000"/>
              </w:rPr>
            </w:pPr>
            <w:r w:rsidRPr="00C31E24">
              <w:rPr>
                <w:bCs/>
                <w:color w:val="000000"/>
              </w:rPr>
              <w:t>Value/remark</w:t>
            </w:r>
          </w:p>
        </w:tc>
        <w:tc>
          <w:tcPr>
            <w:tcW w:w="2126" w:type="dxa"/>
            <w:tcBorders>
              <w:bottom w:val="single" w:sz="4" w:space="0" w:color="auto"/>
            </w:tcBorders>
          </w:tcPr>
          <w:p w14:paraId="5EE0795A" w14:textId="77777777" w:rsidR="00784A32" w:rsidRPr="00C31E24" w:rsidRDefault="00784A32" w:rsidP="00354887">
            <w:pPr>
              <w:pStyle w:val="TAH"/>
              <w:keepNext w:val="0"/>
              <w:keepLines w:val="0"/>
              <w:widowControl w:val="0"/>
              <w:rPr>
                <w:bCs/>
                <w:color w:val="000000"/>
              </w:rPr>
            </w:pPr>
            <w:r w:rsidRPr="00C31E24">
              <w:rPr>
                <w:bCs/>
                <w:color w:val="000000"/>
              </w:rPr>
              <w:t>Comment</w:t>
            </w:r>
          </w:p>
        </w:tc>
        <w:tc>
          <w:tcPr>
            <w:tcW w:w="1418" w:type="dxa"/>
          </w:tcPr>
          <w:p w14:paraId="649C55A6" w14:textId="77777777" w:rsidR="00784A32" w:rsidRPr="00C31E24" w:rsidRDefault="00784A32" w:rsidP="00354887">
            <w:pPr>
              <w:pStyle w:val="TAH"/>
              <w:keepNext w:val="0"/>
              <w:keepLines w:val="0"/>
              <w:widowControl w:val="0"/>
              <w:rPr>
                <w:bCs/>
                <w:color w:val="000000"/>
              </w:rPr>
            </w:pPr>
            <w:r w:rsidRPr="00C31E24">
              <w:rPr>
                <w:bCs/>
                <w:color w:val="000000"/>
              </w:rPr>
              <w:t>Reference</w:t>
            </w:r>
          </w:p>
        </w:tc>
        <w:tc>
          <w:tcPr>
            <w:tcW w:w="1134" w:type="dxa"/>
          </w:tcPr>
          <w:p w14:paraId="5C8EA6FB" w14:textId="77777777" w:rsidR="00784A32" w:rsidRPr="00C31E24" w:rsidRDefault="00784A32" w:rsidP="00354887">
            <w:pPr>
              <w:pStyle w:val="TAH"/>
              <w:keepNext w:val="0"/>
              <w:keepLines w:val="0"/>
              <w:widowControl w:val="0"/>
              <w:rPr>
                <w:bCs/>
                <w:color w:val="000000"/>
              </w:rPr>
            </w:pPr>
            <w:r w:rsidRPr="00C31E24">
              <w:rPr>
                <w:bCs/>
                <w:color w:val="000000"/>
              </w:rPr>
              <w:t>Condition</w:t>
            </w:r>
          </w:p>
        </w:tc>
      </w:tr>
      <w:tr w:rsidR="00784A32" w:rsidRPr="00C31E24" w14:paraId="46B00C4B" w14:textId="77777777" w:rsidTr="00354887">
        <w:tc>
          <w:tcPr>
            <w:tcW w:w="2835" w:type="dxa"/>
            <w:vAlign w:val="center"/>
          </w:tcPr>
          <w:p w14:paraId="536708A6" w14:textId="77777777" w:rsidR="00784A32" w:rsidRPr="00C31E24" w:rsidRDefault="00784A32" w:rsidP="00354887">
            <w:pPr>
              <w:pStyle w:val="TAL"/>
              <w:keepNext w:val="0"/>
              <w:keepLines w:val="0"/>
              <w:widowControl w:val="0"/>
              <w:rPr>
                <w:b/>
                <w:bCs/>
                <w:color w:val="000000"/>
              </w:rPr>
            </w:pPr>
            <w:r w:rsidRPr="00C31E24">
              <w:rPr>
                <w:b/>
                <w:bCs/>
                <w:color w:val="000000"/>
              </w:rPr>
              <w:t>Message-body</w:t>
            </w:r>
          </w:p>
        </w:tc>
        <w:tc>
          <w:tcPr>
            <w:tcW w:w="2126" w:type="dxa"/>
          </w:tcPr>
          <w:p w14:paraId="32C3AB5C" w14:textId="77777777" w:rsidR="00784A32" w:rsidRPr="00C31E24" w:rsidRDefault="00784A32" w:rsidP="00354887">
            <w:pPr>
              <w:pStyle w:val="TAL"/>
              <w:keepNext w:val="0"/>
              <w:keepLines w:val="0"/>
              <w:widowControl w:val="0"/>
              <w:rPr>
                <w:color w:val="000000"/>
              </w:rPr>
            </w:pPr>
          </w:p>
        </w:tc>
        <w:tc>
          <w:tcPr>
            <w:tcW w:w="2126" w:type="dxa"/>
            <w:tcBorders>
              <w:top w:val="single" w:sz="4" w:space="0" w:color="auto"/>
              <w:bottom w:val="single" w:sz="4" w:space="0" w:color="auto"/>
            </w:tcBorders>
          </w:tcPr>
          <w:p w14:paraId="1791C735" w14:textId="77777777" w:rsidR="00784A32" w:rsidRPr="00C31E24" w:rsidRDefault="00784A32" w:rsidP="00354887">
            <w:pPr>
              <w:pStyle w:val="TAL"/>
              <w:keepNext w:val="0"/>
              <w:keepLines w:val="0"/>
              <w:widowControl w:val="0"/>
              <w:rPr>
                <w:color w:val="000000"/>
              </w:rPr>
            </w:pPr>
          </w:p>
        </w:tc>
        <w:tc>
          <w:tcPr>
            <w:tcW w:w="1418" w:type="dxa"/>
          </w:tcPr>
          <w:p w14:paraId="4E940D7A" w14:textId="77777777" w:rsidR="00784A32" w:rsidRPr="00C31E24" w:rsidRDefault="00784A32" w:rsidP="00354887">
            <w:pPr>
              <w:pStyle w:val="TAL"/>
              <w:keepNext w:val="0"/>
              <w:keepLines w:val="0"/>
              <w:widowControl w:val="0"/>
              <w:rPr>
                <w:color w:val="000000"/>
              </w:rPr>
            </w:pPr>
          </w:p>
        </w:tc>
        <w:tc>
          <w:tcPr>
            <w:tcW w:w="1134" w:type="dxa"/>
            <w:vAlign w:val="bottom"/>
          </w:tcPr>
          <w:p w14:paraId="20D5D744" w14:textId="77777777" w:rsidR="00784A32" w:rsidRPr="00C31E24" w:rsidRDefault="00784A32" w:rsidP="00354887">
            <w:pPr>
              <w:pStyle w:val="TAL"/>
              <w:keepNext w:val="0"/>
              <w:keepLines w:val="0"/>
              <w:widowControl w:val="0"/>
              <w:rPr>
                <w:color w:val="000000"/>
              </w:rPr>
            </w:pPr>
          </w:p>
        </w:tc>
      </w:tr>
      <w:tr w:rsidR="00784A32" w:rsidRPr="00C31E24" w14:paraId="5EB6F89A"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6AD462C0" w14:textId="77777777" w:rsidR="00784A32" w:rsidRPr="00C31E24" w:rsidRDefault="00784A32" w:rsidP="00354887">
            <w:pPr>
              <w:pStyle w:val="TAL"/>
              <w:keepNext w:val="0"/>
              <w:keepLines w:val="0"/>
              <w:widowControl w:val="0"/>
              <w:rPr>
                <w:color w:val="000000"/>
              </w:rPr>
            </w:pPr>
            <w:r w:rsidRPr="00C31E24">
              <w:rPr>
                <w:color w:val="000000"/>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70DD40DB" w14:textId="77777777" w:rsidR="00784A32" w:rsidRPr="00C31E24" w:rsidRDefault="00784A32" w:rsidP="0035488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730DFAFB" w14:textId="77777777" w:rsidR="00784A32" w:rsidRPr="00C31E24" w:rsidRDefault="00784A32" w:rsidP="00354887">
            <w:pPr>
              <w:pStyle w:val="TAL"/>
              <w:keepNext w:val="0"/>
              <w:keepLines w:val="0"/>
              <w:widowControl w:val="0"/>
              <w:rPr>
                <w:color w:val="000000"/>
              </w:rPr>
            </w:pPr>
            <w:r w:rsidRPr="00C31E24">
              <w:rPr>
                <w:color w:val="000000"/>
              </w:rPr>
              <w:t>MCVideo Info</w:t>
            </w:r>
          </w:p>
        </w:tc>
        <w:tc>
          <w:tcPr>
            <w:tcW w:w="1418" w:type="dxa"/>
            <w:tcBorders>
              <w:top w:val="single" w:sz="4" w:space="0" w:color="auto"/>
              <w:left w:val="single" w:sz="4" w:space="0" w:color="auto"/>
              <w:bottom w:val="single" w:sz="4" w:space="0" w:color="auto"/>
              <w:right w:val="single" w:sz="4" w:space="0" w:color="auto"/>
            </w:tcBorders>
          </w:tcPr>
          <w:p w14:paraId="7A625EE6" w14:textId="77777777" w:rsidR="00784A32" w:rsidRPr="00C31E24" w:rsidRDefault="00784A32" w:rsidP="0035488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2ADF972A" w14:textId="77777777" w:rsidR="00784A32" w:rsidRPr="00C31E24" w:rsidRDefault="00784A32" w:rsidP="00354887">
            <w:pPr>
              <w:pStyle w:val="TAL"/>
              <w:keepNext w:val="0"/>
              <w:keepLines w:val="0"/>
              <w:widowControl w:val="0"/>
              <w:rPr>
                <w:color w:val="000000"/>
              </w:rPr>
            </w:pPr>
          </w:p>
        </w:tc>
      </w:tr>
      <w:tr w:rsidR="00784A32" w:rsidRPr="00C31E24" w14:paraId="00A84B3F" w14:textId="77777777" w:rsidTr="00354887">
        <w:tc>
          <w:tcPr>
            <w:tcW w:w="2835" w:type="dxa"/>
            <w:tcBorders>
              <w:top w:val="single" w:sz="4" w:space="0" w:color="auto"/>
              <w:left w:val="single" w:sz="4" w:space="0" w:color="auto"/>
              <w:bottom w:val="single" w:sz="4" w:space="0" w:color="auto"/>
              <w:right w:val="single" w:sz="4" w:space="0" w:color="auto"/>
            </w:tcBorders>
            <w:vAlign w:val="center"/>
          </w:tcPr>
          <w:p w14:paraId="2C6C1DB0" w14:textId="77777777" w:rsidR="00784A32" w:rsidRPr="00C31E24" w:rsidRDefault="00784A32" w:rsidP="00354887">
            <w:pPr>
              <w:pStyle w:val="TAL"/>
              <w:keepNext w:val="0"/>
              <w:keepLines w:val="0"/>
              <w:widowControl w:val="0"/>
              <w:rPr>
                <w:color w:val="000000"/>
              </w:rPr>
            </w:pPr>
            <w:r w:rsidRPr="00C31E24">
              <w:rPr>
                <w:color w:val="000000"/>
              </w:rPr>
              <w:t xml:space="preserve">    MIME-part-headers</w:t>
            </w:r>
          </w:p>
        </w:tc>
        <w:tc>
          <w:tcPr>
            <w:tcW w:w="2126" w:type="dxa"/>
            <w:tcBorders>
              <w:top w:val="single" w:sz="4" w:space="0" w:color="auto"/>
              <w:left w:val="single" w:sz="4" w:space="0" w:color="auto"/>
              <w:bottom w:val="single" w:sz="4" w:space="0" w:color="auto"/>
              <w:right w:val="single" w:sz="4" w:space="0" w:color="auto"/>
            </w:tcBorders>
            <w:vAlign w:val="center"/>
          </w:tcPr>
          <w:p w14:paraId="4ABBB870" w14:textId="77777777" w:rsidR="00784A32" w:rsidRPr="00C31E24" w:rsidRDefault="00784A32" w:rsidP="00354887">
            <w:pPr>
              <w:pStyle w:val="TAL"/>
              <w:keepNext w:val="0"/>
              <w:keepLines w:val="0"/>
              <w:widowControl w:val="0"/>
              <w:rPr>
                <w:color w:val="000000"/>
              </w:rPr>
            </w:pPr>
          </w:p>
        </w:tc>
        <w:tc>
          <w:tcPr>
            <w:tcW w:w="2126" w:type="dxa"/>
            <w:tcBorders>
              <w:top w:val="single" w:sz="4" w:space="0" w:color="auto"/>
              <w:left w:val="single" w:sz="4" w:space="0" w:color="auto"/>
              <w:bottom w:val="single" w:sz="4" w:space="0" w:color="auto"/>
              <w:right w:val="single" w:sz="4" w:space="0" w:color="auto"/>
            </w:tcBorders>
          </w:tcPr>
          <w:p w14:paraId="1E9F6FD0" w14:textId="77777777" w:rsidR="00784A32" w:rsidRPr="00C31E24" w:rsidRDefault="00784A32" w:rsidP="00354887">
            <w:pPr>
              <w:pStyle w:val="TAL"/>
              <w:keepNext w:val="0"/>
              <w:keepLines w:val="0"/>
              <w:widowControl w:val="0"/>
              <w:rPr>
                <w:color w:val="000000"/>
              </w:rPr>
            </w:pPr>
          </w:p>
        </w:tc>
        <w:tc>
          <w:tcPr>
            <w:tcW w:w="1418" w:type="dxa"/>
            <w:tcBorders>
              <w:top w:val="single" w:sz="4" w:space="0" w:color="auto"/>
              <w:left w:val="single" w:sz="4" w:space="0" w:color="auto"/>
              <w:bottom w:val="single" w:sz="4" w:space="0" w:color="auto"/>
              <w:right w:val="single" w:sz="4" w:space="0" w:color="auto"/>
            </w:tcBorders>
          </w:tcPr>
          <w:p w14:paraId="65915135" w14:textId="77777777" w:rsidR="00784A32" w:rsidRPr="00C31E24" w:rsidRDefault="00784A32" w:rsidP="00354887">
            <w:pPr>
              <w:pStyle w:val="TAL"/>
              <w:keepNext w:val="0"/>
              <w:keepLines w:val="0"/>
              <w:widowControl w:val="0"/>
              <w:rPr>
                <w:color w:val="000000"/>
              </w:rPr>
            </w:pPr>
          </w:p>
        </w:tc>
        <w:tc>
          <w:tcPr>
            <w:tcW w:w="1134" w:type="dxa"/>
            <w:tcBorders>
              <w:top w:val="single" w:sz="4" w:space="0" w:color="auto"/>
              <w:left w:val="single" w:sz="4" w:space="0" w:color="auto"/>
              <w:bottom w:val="single" w:sz="4" w:space="0" w:color="auto"/>
              <w:right w:val="single" w:sz="4" w:space="0" w:color="auto"/>
            </w:tcBorders>
            <w:vAlign w:val="bottom"/>
          </w:tcPr>
          <w:p w14:paraId="12E54582" w14:textId="77777777" w:rsidR="00784A32" w:rsidRPr="00C31E24" w:rsidRDefault="00784A32" w:rsidP="00354887">
            <w:pPr>
              <w:pStyle w:val="TAL"/>
              <w:keepNext w:val="0"/>
              <w:keepLines w:val="0"/>
              <w:widowControl w:val="0"/>
              <w:rPr>
                <w:color w:val="000000"/>
              </w:rPr>
            </w:pPr>
          </w:p>
        </w:tc>
      </w:tr>
      <w:tr w:rsidR="00784A32" w:rsidRPr="00C31E24" w14:paraId="69E57186" w14:textId="77777777" w:rsidTr="00354887">
        <w:tc>
          <w:tcPr>
            <w:tcW w:w="2835" w:type="dxa"/>
            <w:vAlign w:val="center"/>
          </w:tcPr>
          <w:p w14:paraId="535B5A25" w14:textId="77777777" w:rsidR="00784A32" w:rsidRPr="00C31E24" w:rsidRDefault="00784A32" w:rsidP="00354887">
            <w:pPr>
              <w:pStyle w:val="TAL"/>
              <w:keepNext w:val="0"/>
              <w:keepLines w:val="0"/>
              <w:widowControl w:val="0"/>
              <w:rPr>
                <w:b/>
                <w:color w:val="000000"/>
              </w:rPr>
            </w:pPr>
            <w:r w:rsidRPr="00C31E24">
              <w:rPr>
                <w:b/>
                <w:color w:val="000000"/>
              </w:rPr>
              <w:t xml:space="preserve">      Content-Type</w:t>
            </w:r>
          </w:p>
        </w:tc>
        <w:tc>
          <w:tcPr>
            <w:tcW w:w="2126" w:type="dxa"/>
          </w:tcPr>
          <w:p w14:paraId="729E285D" w14:textId="77777777" w:rsidR="00784A32" w:rsidRPr="00C31E24" w:rsidRDefault="00784A32" w:rsidP="00354887">
            <w:pPr>
              <w:pStyle w:val="TAL"/>
              <w:keepNext w:val="0"/>
              <w:keepLines w:val="0"/>
              <w:widowControl w:val="0"/>
              <w:rPr>
                <w:color w:val="000000"/>
              </w:rPr>
            </w:pPr>
            <w:r w:rsidRPr="00C31E24">
              <w:rPr>
                <w:color w:val="000000"/>
              </w:rPr>
              <w:t>"application/vnd.3gpp.mcvideo-info+xml"</w:t>
            </w:r>
          </w:p>
        </w:tc>
        <w:tc>
          <w:tcPr>
            <w:tcW w:w="2126" w:type="dxa"/>
            <w:tcBorders>
              <w:top w:val="single" w:sz="4" w:space="0" w:color="auto"/>
              <w:bottom w:val="single" w:sz="4" w:space="0" w:color="auto"/>
            </w:tcBorders>
          </w:tcPr>
          <w:p w14:paraId="387F64CE" w14:textId="77777777" w:rsidR="00784A32" w:rsidRPr="00C31E24" w:rsidRDefault="00784A32" w:rsidP="00354887">
            <w:pPr>
              <w:pStyle w:val="TAL"/>
              <w:keepNext w:val="0"/>
              <w:keepLines w:val="0"/>
              <w:widowControl w:val="0"/>
              <w:rPr>
                <w:color w:val="000000"/>
              </w:rPr>
            </w:pPr>
          </w:p>
        </w:tc>
        <w:tc>
          <w:tcPr>
            <w:tcW w:w="1418" w:type="dxa"/>
          </w:tcPr>
          <w:p w14:paraId="0A4B17C5" w14:textId="77777777" w:rsidR="00784A32" w:rsidRPr="00C31E24" w:rsidRDefault="00784A32" w:rsidP="00354887">
            <w:pPr>
              <w:pStyle w:val="TAL"/>
              <w:keepNext w:val="0"/>
              <w:keepLines w:val="0"/>
              <w:widowControl w:val="0"/>
              <w:rPr>
                <w:color w:val="000000"/>
              </w:rPr>
            </w:pPr>
          </w:p>
        </w:tc>
        <w:tc>
          <w:tcPr>
            <w:tcW w:w="1134" w:type="dxa"/>
            <w:vAlign w:val="bottom"/>
          </w:tcPr>
          <w:p w14:paraId="7DDB8760" w14:textId="77777777" w:rsidR="00784A32" w:rsidRPr="00C31E24" w:rsidRDefault="00784A32" w:rsidP="00354887">
            <w:pPr>
              <w:pStyle w:val="TAL"/>
              <w:keepNext w:val="0"/>
              <w:keepLines w:val="0"/>
              <w:widowControl w:val="0"/>
              <w:rPr>
                <w:color w:val="000000"/>
              </w:rPr>
            </w:pPr>
          </w:p>
        </w:tc>
      </w:tr>
      <w:tr w:rsidR="00784A32" w:rsidRPr="00C31E24" w14:paraId="732FD235" w14:textId="77777777" w:rsidTr="00354887">
        <w:tc>
          <w:tcPr>
            <w:tcW w:w="2835" w:type="dxa"/>
            <w:vAlign w:val="center"/>
          </w:tcPr>
          <w:p w14:paraId="22410111" w14:textId="77777777" w:rsidR="00784A32" w:rsidRPr="00C31E24" w:rsidRDefault="00784A32" w:rsidP="00354887">
            <w:pPr>
              <w:pStyle w:val="TAL"/>
              <w:keepNext w:val="0"/>
              <w:keepLines w:val="0"/>
              <w:widowControl w:val="0"/>
              <w:rPr>
                <w:b/>
                <w:color w:val="000000"/>
              </w:rPr>
            </w:pPr>
            <w:r w:rsidRPr="00C31E24">
              <w:rPr>
                <w:color w:val="000000"/>
              </w:rPr>
              <w:t xml:space="preserve">    MIME-part-body</w:t>
            </w:r>
          </w:p>
        </w:tc>
        <w:tc>
          <w:tcPr>
            <w:tcW w:w="2126" w:type="dxa"/>
          </w:tcPr>
          <w:p w14:paraId="32D2A56B" w14:textId="77777777" w:rsidR="00784A32" w:rsidRPr="00C31E24" w:rsidRDefault="00784A32" w:rsidP="00354887">
            <w:pPr>
              <w:pStyle w:val="TAL"/>
              <w:keepNext w:val="0"/>
              <w:keepLines w:val="0"/>
              <w:widowControl w:val="0"/>
              <w:rPr>
                <w:color w:val="000000"/>
              </w:rPr>
            </w:pPr>
            <w:r w:rsidRPr="00C31E24">
              <w:rPr>
                <w:color w:val="000000"/>
              </w:rPr>
              <w:t>As described in Table 6.2.1.3.3-7</w:t>
            </w:r>
          </w:p>
        </w:tc>
        <w:tc>
          <w:tcPr>
            <w:tcW w:w="2126" w:type="dxa"/>
            <w:tcBorders>
              <w:top w:val="single" w:sz="4" w:space="0" w:color="auto"/>
              <w:bottom w:val="single" w:sz="4" w:space="0" w:color="auto"/>
            </w:tcBorders>
          </w:tcPr>
          <w:p w14:paraId="5620D535" w14:textId="77777777" w:rsidR="00784A32" w:rsidRPr="00C31E24" w:rsidRDefault="00784A32" w:rsidP="00354887">
            <w:pPr>
              <w:pStyle w:val="TAL"/>
              <w:keepNext w:val="0"/>
              <w:keepLines w:val="0"/>
              <w:widowControl w:val="0"/>
              <w:rPr>
                <w:color w:val="000000"/>
              </w:rPr>
            </w:pPr>
          </w:p>
        </w:tc>
        <w:tc>
          <w:tcPr>
            <w:tcW w:w="1418" w:type="dxa"/>
          </w:tcPr>
          <w:p w14:paraId="44A03C34" w14:textId="77777777" w:rsidR="00784A32" w:rsidRPr="00C31E24" w:rsidRDefault="00784A32" w:rsidP="00354887">
            <w:pPr>
              <w:pStyle w:val="TAL"/>
              <w:keepNext w:val="0"/>
              <w:keepLines w:val="0"/>
              <w:widowControl w:val="0"/>
              <w:rPr>
                <w:color w:val="000000"/>
              </w:rPr>
            </w:pPr>
          </w:p>
        </w:tc>
        <w:tc>
          <w:tcPr>
            <w:tcW w:w="1134" w:type="dxa"/>
            <w:vAlign w:val="bottom"/>
          </w:tcPr>
          <w:p w14:paraId="52326A96" w14:textId="77777777" w:rsidR="00784A32" w:rsidRPr="00C31E24" w:rsidRDefault="00784A32" w:rsidP="00354887">
            <w:pPr>
              <w:pStyle w:val="TAL"/>
              <w:keepNext w:val="0"/>
              <w:keepLines w:val="0"/>
              <w:widowControl w:val="0"/>
              <w:rPr>
                <w:color w:val="000000"/>
              </w:rPr>
            </w:pPr>
          </w:p>
        </w:tc>
      </w:tr>
    </w:tbl>
    <w:p w14:paraId="0CA033AB" w14:textId="77777777" w:rsidR="00784A32" w:rsidRPr="00C31E24" w:rsidRDefault="00784A32" w:rsidP="00784A32"/>
    <w:p w14:paraId="78EAD6B3" w14:textId="77777777" w:rsidR="00784A32" w:rsidRPr="00C31E24" w:rsidRDefault="00784A32" w:rsidP="00784A32">
      <w:pPr>
        <w:pStyle w:val="TH"/>
      </w:pPr>
      <w:r w:rsidRPr="00C31E24">
        <w:t>Table 6.2.1.3.3-7: MCVideo-Info in SIP re_INVITE (Table 6.2.1.3.3-7)</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14:paraId="5876A1D6" w14:textId="77777777" w:rsidTr="00354887">
        <w:trPr>
          <w:tblHeader/>
        </w:trPr>
        <w:tc>
          <w:tcPr>
            <w:tcW w:w="9531" w:type="dxa"/>
            <w:vAlign w:val="center"/>
          </w:tcPr>
          <w:p w14:paraId="643B77FA" w14:textId="37358A8B" w:rsidR="00784A32" w:rsidRPr="00C31E24" w:rsidRDefault="00784A32" w:rsidP="00354887">
            <w:pPr>
              <w:pStyle w:val="TAL"/>
              <w:keepLines w:val="0"/>
              <w:widowControl w:val="0"/>
            </w:pPr>
            <w:r w:rsidRPr="00C31E24">
              <w:t xml:space="preserve">Derivation Path: TS 36.579-1 [2], Table </w:t>
            </w:r>
            <w:r w:rsidR="00555CBD" w:rsidRPr="00C31E24">
              <w:t>5.5.3.2.1-2</w:t>
            </w:r>
            <w:r w:rsidRPr="00C31E24">
              <w:t>, conditions PRIVATE-CALL, EMERGENCY-CALL</w:t>
            </w:r>
          </w:p>
        </w:tc>
      </w:tr>
    </w:tbl>
    <w:p w14:paraId="5A2B7DC9" w14:textId="77777777" w:rsidR="00784A32" w:rsidRPr="00C31E24" w:rsidRDefault="00784A32" w:rsidP="00784A32"/>
    <w:p w14:paraId="51856933" w14:textId="77777777" w:rsidR="00784A32" w:rsidRPr="00C31E24" w:rsidRDefault="00784A32" w:rsidP="00784A32">
      <w:pPr>
        <w:pStyle w:val="TH"/>
      </w:pPr>
      <w:r w:rsidRPr="00C31E24">
        <w:t>Table 6.2.1.3.3-8: SIP 200 (OK) (Step 12, Table 6.2.1.3.2-1)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90"/>
        <w:gridCol w:w="1161"/>
      </w:tblGrid>
      <w:tr w:rsidR="00784A32" w:rsidRPr="00C31E24" w14:paraId="56E657E4" w14:textId="77777777" w:rsidTr="00354887">
        <w:trPr>
          <w:tblHeader/>
        </w:trPr>
        <w:tc>
          <w:tcPr>
            <w:tcW w:w="9517" w:type="dxa"/>
            <w:gridSpan w:val="5"/>
          </w:tcPr>
          <w:p w14:paraId="0621B9EC" w14:textId="77777777" w:rsidR="00784A32" w:rsidRPr="00C31E24" w:rsidRDefault="00784A32" w:rsidP="00354887">
            <w:pPr>
              <w:pStyle w:val="TAL"/>
              <w:keepLines w:val="0"/>
              <w:widowControl w:val="0"/>
              <w:rPr>
                <w:color w:val="000000"/>
              </w:rPr>
            </w:pPr>
            <w:r w:rsidRPr="00C31E24">
              <w:rPr>
                <w:color w:val="000000"/>
              </w:rPr>
              <w:t>Derivation Path: TS 36.579-1 [2], Table 5.5.2.17.1.2-1, conditions MCVIDEO, EMERGENCY-CALL, INVITE-RSP</w:t>
            </w:r>
          </w:p>
        </w:tc>
      </w:tr>
      <w:tr w:rsidR="00784A32" w:rsidRPr="00C31E24" w14:paraId="3A8AE7F9" w14:textId="77777777" w:rsidTr="00354887">
        <w:trPr>
          <w:trHeight w:val="260"/>
          <w:tblHeader/>
        </w:trPr>
        <w:tc>
          <w:tcPr>
            <w:tcW w:w="2677" w:type="dxa"/>
          </w:tcPr>
          <w:p w14:paraId="5DC6B8C4" w14:textId="77777777" w:rsidR="00784A32" w:rsidRPr="00C31E24" w:rsidRDefault="00784A32" w:rsidP="00354887">
            <w:pPr>
              <w:pStyle w:val="TAH"/>
              <w:keepLines w:val="0"/>
              <w:widowControl w:val="0"/>
              <w:rPr>
                <w:color w:val="000000"/>
              </w:rPr>
            </w:pPr>
            <w:r w:rsidRPr="00C31E24">
              <w:rPr>
                <w:color w:val="000000"/>
              </w:rPr>
              <w:t>Information Element</w:t>
            </w:r>
          </w:p>
        </w:tc>
        <w:tc>
          <w:tcPr>
            <w:tcW w:w="2160" w:type="dxa"/>
          </w:tcPr>
          <w:p w14:paraId="2BAB2978" w14:textId="77777777" w:rsidR="00784A32" w:rsidRPr="00C31E24" w:rsidRDefault="00784A32" w:rsidP="00354887">
            <w:pPr>
              <w:pStyle w:val="TAH"/>
              <w:keepLines w:val="0"/>
              <w:widowControl w:val="0"/>
              <w:rPr>
                <w:color w:val="000000"/>
              </w:rPr>
            </w:pPr>
            <w:r w:rsidRPr="00C31E24">
              <w:rPr>
                <w:color w:val="000000"/>
              </w:rPr>
              <w:t>Value/remark</w:t>
            </w:r>
          </w:p>
        </w:tc>
        <w:tc>
          <w:tcPr>
            <w:tcW w:w="2160" w:type="dxa"/>
            <w:tcBorders>
              <w:bottom w:val="single" w:sz="4" w:space="0" w:color="auto"/>
            </w:tcBorders>
          </w:tcPr>
          <w:p w14:paraId="6062BA82" w14:textId="77777777" w:rsidR="00784A32" w:rsidRPr="00C31E24" w:rsidRDefault="00784A32" w:rsidP="00354887">
            <w:pPr>
              <w:pStyle w:val="TAH"/>
              <w:keepLines w:val="0"/>
              <w:widowControl w:val="0"/>
              <w:rPr>
                <w:color w:val="000000"/>
              </w:rPr>
            </w:pPr>
            <w:r w:rsidRPr="00C31E24">
              <w:rPr>
                <w:color w:val="000000"/>
              </w:rPr>
              <w:t>Comment</w:t>
            </w:r>
          </w:p>
        </w:tc>
        <w:tc>
          <w:tcPr>
            <w:tcW w:w="1373" w:type="dxa"/>
          </w:tcPr>
          <w:p w14:paraId="4699E5DE" w14:textId="77777777" w:rsidR="00784A32" w:rsidRPr="00C31E24" w:rsidRDefault="00784A32" w:rsidP="00354887">
            <w:pPr>
              <w:pStyle w:val="TAH"/>
              <w:keepLines w:val="0"/>
              <w:widowControl w:val="0"/>
              <w:rPr>
                <w:color w:val="000000"/>
              </w:rPr>
            </w:pPr>
            <w:r w:rsidRPr="00C31E24">
              <w:rPr>
                <w:color w:val="000000"/>
              </w:rPr>
              <w:t>Reference</w:t>
            </w:r>
          </w:p>
        </w:tc>
        <w:tc>
          <w:tcPr>
            <w:tcW w:w="1147" w:type="dxa"/>
          </w:tcPr>
          <w:p w14:paraId="19144AEB" w14:textId="77777777" w:rsidR="00784A32" w:rsidRPr="00C31E24" w:rsidRDefault="00784A32" w:rsidP="00354887">
            <w:pPr>
              <w:pStyle w:val="TAH"/>
              <w:keepLines w:val="0"/>
              <w:widowControl w:val="0"/>
              <w:rPr>
                <w:color w:val="000000"/>
              </w:rPr>
            </w:pPr>
            <w:r w:rsidRPr="00C31E24">
              <w:rPr>
                <w:color w:val="000000"/>
              </w:rPr>
              <w:t>Condition</w:t>
            </w:r>
          </w:p>
        </w:tc>
      </w:tr>
      <w:tr w:rsidR="00784A32" w:rsidRPr="00C31E24" w14:paraId="1132618F" w14:textId="77777777" w:rsidTr="00354887">
        <w:tc>
          <w:tcPr>
            <w:tcW w:w="2677" w:type="dxa"/>
            <w:vAlign w:val="center"/>
          </w:tcPr>
          <w:p w14:paraId="7DF203AF" w14:textId="77777777" w:rsidR="00784A32" w:rsidRPr="00C31E24" w:rsidRDefault="00784A32" w:rsidP="00354887">
            <w:pPr>
              <w:pStyle w:val="TAL"/>
              <w:keepNext w:val="0"/>
              <w:keepLines w:val="0"/>
              <w:widowControl w:val="0"/>
              <w:rPr>
                <w:rFonts w:cs="Arial"/>
                <w:b/>
                <w:bCs/>
                <w:color w:val="000000"/>
                <w:szCs w:val="18"/>
              </w:rPr>
            </w:pPr>
            <w:r w:rsidRPr="00C31E24">
              <w:rPr>
                <w:rFonts w:cs="Arial"/>
                <w:b/>
                <w:color w:val="000000"/>
                <w:szCs w:val="18"/>
              </w:rPr>
              <w:t>Message-body</w:t>
            </w:r>
          </w:p>
        </w:tc>
        <w:tc>
          <w:tcPr>
            <w:tcW w:w="2160" w:type="dxa"/>
          </w:tcPr>
          <w:p w14:paraId="488454AC" w14:textId="77777777" w:rsidR="00784A32" w:rsidRPr="00C31E24" w:rsidRDefault="00784A32" w:rsidP="00354887">
            <w:pPr>
              <w:pStyle w:val="TAL"/>
              <w:keepNext w:val="0"/>
              <w:keepLines w:val="0"/>
              <w:widowControl w:val="0"/>
              <w:rPr>
                <w:color w:val="000000"/>
              </w:rPr>
            </w:pPr>
          </w:p>
        </w:tc>
        <w:tc>
          <w:tcPr>
            <w:tcW w:w="2160" w:type="dxa"/>
            <w:tcBorders>
              <w:bottom w:val="single" w:sz="4" w:space="0" w:color="auto"/>
            </w:tcBorders>
          </w:tcPr>
          <w:p w14:paraId="17B12D51" w14:textId="77777777" w:rsidR="00784A32" w:rsidRPr="00C31E24" w:rsidRDefault="00784A32" w:rsidP="00354887">
            <w:pPr>
              <w:pStyle w:val="TAL"/>
              <w:keepNext w:val="0"/>
              <w:keepLines w:val="0"/>
              <w:widowControl w:val="0"/>
              <w:rPr>
                <w:color w:val="000000"/>
              </w:rPr>
            </w:pPr>
          </w:p>
        </w:tc>
        <w:tc>
          <w:tcPr>
            <w:tcW w:w="1373" w:type="dxa"/>
          </w:tcPr>
          <w:p w14:paraId="0324464F" w14:textId="77777777" w:rsidR="00784A32" w:rsidRPr="00C31E24" w:rsidRDefault="00784A32" w:rsidP="00354887">
            <w:pPr>
              <w:pStyle w:val="TAL"/>
              <w:keepNext w:val="0"/>
              <w:keepLines w:val="0"/>
              <w:widowControl w:val="0"/>
              <w:rPr>
                <w:color w:val="000000"/>
              </w:rPr>
            </w:pPr>
          </w:p>
        </w:tc>
        <w:tc>
          <w:tcPr>
            <w:tcW w:w="1147" w:type="dxa"/>
            <w:vAlign w:val="bottom"/>
          </w:tcPr>
          <w:p w14:paraId="21A9FBEC" w14:textId="77777777" w:rsidR="00784A32" w:rsidRPr="00C31E24" w:rsidRDefault="00784A32" w:rsidP="00354887">
            <w:pPr>
              <w:pStyle w:val="TAL"/>
              <w:keepNext w:val="0"/>
              <w:keepLines w:val="0"/>
              <w:widowControl w:val="0"/>
              <w:rPr>
                <w:color w:val="000000"/>
              </w:rPr>
            </w:pPr>
          </w:p>
        </w:tc>
      </w:tr>
      <w:tr w:rsidR="00784A32" w:rsidRPr="00C31E24" w14:paraId="57A96E87" w14:textId="77777777" w:rsidTr="00354887">
        <w:tc>
          <w:tcPr>
            <w:tcW w:w="2677" w:type="dxa"/>
            <w:vAlign w:val="center"/>
          </w:tcPr>
          <w:p w14:paraId="54D566BE" w14:textId="77777777" w:rsidR="00784A32" w:rsidRPr="00C31E24" w:rsidRDefault="00784A32" w:rsidP="00354887">
            <w:pPr>
              <w:pStyle w:val="TAL"/>
              <w:keepNext w:val="0"/>
              <w:keepLines w:val="0"/>
              <w:widowControl w:val="0"/>
              <w:rPr>
                <w:rFonts w:cs="Arial"/>
                <w:b/>
                <w:color w:val="000000"/>
                <w:szCs w:val="18"/>
              </w:rPr>
            </w:pPr>
            <w:r w:rsidRPr="00C31E24">
              <w:rPr>
                <w:color w:val="000000"/>
              </w:rPr>
              <w:t xml:space="preserve">  MIME body part</w:t>
            </w:r>
          </w:p>
        </w:tc>
        <w:tc>
          <w:tcPr>
            <w:tcW w:w="2160" w:type="dxa"/>
            <w:vAlign w:val="center"/>
          </w:tcPr>
          <w:p w14:paraId="19D35EEB" w14:textId="77777777" w:rsidR="00784A32" w:rsidRPr="00C31E2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5CED1351" w14:textId="77777777" w:rsidR="00784A32" w:rsidRPr="00C31E24" w:rsidRDefault="00784A32" w:rsidP="00354887">
            <w:pPr>
              <w:pStyle w:val="TAL"/>
              <w:keepNext w:val="0"/>
              <w:keepLines w:val="0"/>
              <w:widowControl w:val="0"/>
              <w:rPr>
                <w:color w:val="000000"/>
              </w:rPr>
            </w:pPr>
            <w:r w:rsidRPr="00C31E24">
              <w:rPr>
                <w:color w:val="000000"/>
              </w:rPr>
              <w:t>MCVideo Info</w:t>
            </w:r>
          </w:p>
        </w:tc>
        <w:tc>
          <w:tcPr>
            <w:tcW w:w="1373" w:type="dxa"/>
          </w:tcPr>
          <w:p w14:paraId="0E0B023D" w14:textId="77777777" w:rsidR="00784A32" w:rsidRPr="00C31E24" w:rsidRDefault="00784A32" w:rsidP="00354887">
            <w:pPr>
              <w:pStyle w:val="TAL"/>
              <w:keepNext w:val="0"/>
              <w:keepLines w:val="0"/>
              <w:widowControl w:val="0"/>
              <w:rPr>
                <w:color w:val="000000"/>
              </w:rPr>
            </w:pPr>
          </w:p>
        </w:tc>
        <w:tc>
          <w:tcPr>
            <w:tcW w:w="1147" w:type="dxa"/>
            <w:vAlign w:val="bottom"/>
          </w:tcPr>
          <w:p w14:paraId="5761A2A5" w14:textId="77777777" w:rsidR="00784A32" w:rsidRPr="00C31E24" w:rsidRDefault="00784A32" w:rsidP="00354887">
            <w:pPr>
              <w:pStyle w:val="TAL"/>
              <w:keepNext w:val="0"/>
              <w:keepLines w:val="0"/>
              <w:widowControl w:val="0"/>
              <w:rPr>
                <w:color w:val="000000"/>
              </w:rPr>
            </w:pPr>
          </w:p>
        </w:tc>
      </w:tr>
      <w:tr w:rsidR="00784A32" w:rsidRPr="00C31E24" w14:paraId="1C48C253" w14:textId="77777777" w:rsidTr="00354887">
        <w:tc>
          <w:tcPr>
            <w:tcW w:w="2677" w:type="dxa"/>
            <w:vAlign w:val="center"/>
          </w:tcPr>
          <w:p w14:paraId="1A02220A" w14:textId="77777777" w:rsidR="00784A32" w:rsidRPr="00C31E24" w:rsidRDefault="00784A32" w:rsidP="00354887">
            <w:pPr>
              <w:pStyle w:val="TAL"/>
              <w:keepNext w:val="0"/>
              <w:keepLines w:val="0"/>
              <w:widowControl w:val="0"/>
              <w:rPr>
                <w:b/>
                <w:color w:val="000000"/>
              </w:rPr>
            </w:pPr>
            <w:r w:rsidRPr="00C31E24">
              <w:rPr>
                <w:color w:val="000000"/>
              </w:rPr>
              <w:t xml:space="preserve">    MIME-part-header</w:t>
            </w:r>
          </w:p>
        </w:tc>
        <w:tc>
          <w:tcPr>
            <w:tcW w:w="2160" w:type="dxa"/>
            <w:vAlign w:val="center"/>
          </w:tcPr>
          <w:p w14:paraId="5EE089CF" w14:textId="77777777" w:rsidR="00784A32" w:rsidRPr="00C31E2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6713C288" w14:textId="77777777" w:rsidR="00784A32" w:rsidRPr="00C31E24" w:rsidRDefault="00784A32" w:rsidP="00354887">
            <w:pPr>
              <w:pStyle w:val="TAL"/>
              <w:keepNext w:val="0"/>
              <w:keepLines w:val="0"/>
              <w:widowControl w:val="0"/>
              <w:rPr>
                <w:color w:val="000000"/>
              </w:rPr>
            </w:pPr>
          </w:p>
        </w:tc>
        <w:tc>
          <w:tcPr>
            <w:tcW w:w="1373" w:type="dxa"/>
          </w:tcPr>
          <w:p w14:paraId="7C1AD0AA" w14:textId="77777777" w:rsidR="00784A32" w:rsidRPr="00C31E24" w:rsidRDefault="00784A32" w:rsidP="00354887">
            <w:pPr>
              <w:pStyle w:val="TAL"/>
              <w:keepNext w:val="0"/>
              <w:keepLines w:val="0"/>
              <w:widowControl w:val="0"/>
              <w:rPr>
                <w:color w:val="000000"/>
              </w:rPr>
            </w:pPr>
          </w:p>
        </w:tc>
        <w:tc>
          <w:tcPr>
            <w:tcW w:w="1147" w:type="dxa"/>
            <w:vAlign w:val="bottom"/>
          </w:tcPr>
          <w:p w14:paraId="2BC4143A" w14:textId="77777777" w:rsidR="00784A32" w:rsidRPr="00C31E24" w:rsidRDefault="00784A32" w:rsidP="00354887">
            <w:pPr>
              <w:pStyle w:val="TAL"/>
              <w:keepNext w:val="0"/>
              <w:keepLines w:val="0"/>
              <w:widowControl w:val="0"/>
              <w:rPr>
                <w:color w:val="000000"/>
              </w:rPr>
            </w:pPr>
          </w:p>
        </w:tc>
      </w:tr>
      <w:tr w:rsidR="00784A32" w:rsidRPr="00C31E24" w14:paraId="7C7B730C" w14:textId="77777777" w:rsidTr="00354887">
        <w:tc>
          <w:tcPr>
            <w:tcW w:w="2677" w:type="dxa"/>
            <w:vAlign w:val="center"/>
          </w:tcPr>
          <w:p w14:paraId="2E53A80B" w14:textId="77777777" w:rsidR="00784A32" w:rsidRPr="00C31E24" w:rsidRDefault="00784A32" w:rsidP="00354887">
            <w:pPr>
              <w:pStyle w:val="TAL"/>
              <w:keepNext w:val="0"/>
              <w:keepLines w:val="0"/>
              <w:widowControl w:val="0"/>
              <w:rPr>
                <w:rFonts w:cs="Arial"/>
                <w:color w:val="000000"/>
                <w:szCs w:val="18"/>
              </w:rPr>
            </w:pPr>
            <w:r w:rsidRPr="00C31E24">
              <w:rPr>
                <w:color w:val="000000"/>
              </w:rPr>
              <w:t xml:space="preserve">    MIME-part-body</w:t>
            </w:r>
          </w:p>
        </w:tc>
        <w:tc>
          <w:tcPr>
            <w:tcW w:w="2160" w:type="dxa"/>
            <w:vAlign w:val="center"/>
          </w:tcPr>
          <w:p w14:paraId="5A62892F" w14:textId="77777777" w:rsidR="00784A32" w:rsidRPr="00C31E24" w:rsidRDefault="00784A32" w:rsidP="00354887">
            <w:pPr>
              <w:pStyle w:val="TAL"/>
              <w:keepNext w:val="0"/>
              <w:keepLines w:val="0"/>
              <w:widowControl w:val="0"/>
              <w:rPr>
                <w:color w:val="000000"/>
              </w:rPr>
            </w:pPr>
            <w:r w:rsidRPr="00C31E24">
              <w:rPr>
                <w:color w:val="000000"/>
              </w:rPr>
              <w:t>MCVideo-Info as described in Table 6.1.1.1.3.3-7</w:t>
            </w:r>
          </w:p>
        </w:tc>
        <w:tc>
          <w:tcPr>
            <w:tcW w:w="2160" w:type="dxa"/>
            <w:tcBorders>
              <w:top w:val="single" w:sz="4" w:space="0" w:color="auto"/>
              <w:bottom w:val="single" w:sz="4" w:space="0" w:color="auto"/>
            </w:tcBorders>
          </w:tcPr>
          <w:p w14:paraId="1135AC17" w14:textId="77777777" w:rsidR="00784A32" w:rsidRPr="00C31E24" w:rsidRDefault="00784A32" w:rsidP="00354887">
            <w:pPr>
              <w:pStyle w:val="TAL"/>
              <w:keepNext w:val="0"/>
              <w:keepLines w:val="0"/>
              <w:widowControl w:val="0"/>
              <w:rPr>
                <w:color w:val="000000"/>
              </w:rPr>
            </w:pPr>
          </w:p>
        </w:tc>
        <w:tc>
          <w:tcPr>
            <w:tcW w:w="1373" w:type="dxa"/>
          </w:tcPr>
          <w:p w14:paraId="5317A3EE" w14:textId="77777777" w:rsidR="00784A32" w:rsidRPr="00C31E24" w:rsidRDefault="00784A32" w:rsidP="00354887">
            <w:pPr>
              <w:pStyle w:val="TAL"/>
              <w:keepNext w:val="0"/>
              <w:keepLines w:val="0"/>
              <w:widowControl w:val="0"/>
              <w:rPr>
                <w:color w:val="000000"/>
              </w:rPr>
            </w:pPr>
          </w:p>
        </w:tc>
        <w:tc>
          <w:tcPr>
            <w:tcW w:w="1147" w:type="dxa"/>
            <w:vAlign w:val="bottom"/>
          </w:tcPr>
          <w:p w14:paraId="4CF8B66E" w14:textId="77777777" w:rsidR="00784A32" w:rsidRPr="00C31E24" w:rsidRDefault="00784A32" w:rsidP="00354887">
            <w:pPr>
              <w:pStyle w:val="TAL"/>
              <w:keepNext w:val="0"/>
              <w:keepLines w:val="0"/>
              <w:widowControl w:val="0"/>
              <w:rPr>
                <w:color w:val="000000"/>
              </w:rPr>
            </w:pPr>
          </w:p>
        </w:tc>
      </w:tr>
    </w:tbl>
    <w:p w14:paraId="26F99271" w14:textId="77777777" w:rsidR="00784A32" w:rsidRPr="00C31E24" w:rsidRDefault="00784A32" w:rsidP="00784A32"/>
    <w:p w14:paraId="4F73AEEC" w14:textId="77777777" w:rsidR="00784A32" w:rsidRPr="00C31E24" w:rsidRDefault="00784A32" w:rsidP="00784A32">
      <w:pPr>
        <w:pStyle w:val="TH"/>
      </w:pPr>
      <w:r w:rsidRPr="00C31E24">
        <w:rPr>
          <w:color w:val="000000"/>
        </w:rPr>
        <w:t>Table 6.2.1.1.3.3-9: Transmission Granted (Step 14, Table 6.2.1.1.3.2-1)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407"/>
        <w:gridCol w:w="2408"/>
        <w:gridCol w:w="2278"/>
        <w:gridCol w:w="1336"/>
        <w:gridCol w:w="1205"/>
      </w:tblGrid>
      <w:tr w:rsidR="00784A32" w:rsidRPr="00C31E24" w14:paraId="428CEA5F" w14:textId="77777777" w:rsidTr="00354887">
        <w:trPr>
          <w:tblHeader/>
        </w:trPr>
        <w:tc>
          <w:tcPr>
            <w:tcW w:w="9531" w:type="dxa"/>
            <w:gridSpan w:val="5"/>
          </w:tcPr>
          <w:p w14:paraId="240A8494" w14:textId="77777777" w:rsidR="00784A32" w:rsidRPr="00C31E24" w:rsidRDefault="00784A32" w:rsidP="00354887">
            <w:pPr>
              <w:pStyle w:val="TAL"/>
              <w:keepNext w:val="0"/>
              <w:keepLines w:val="0"/>
              <w:widowControl w:val="0"/>
              <w:rPr>
                <w:color w:val="000000"/>
              </w:rPr>
            </w:pPr>
            <w:r w:rsidRPr="00C31E24">
              <w:rPr>
                <w:color w:val="000000"/>
              </w:rPr>
              <w:t>Derivation Path: TS 36.579-1, Table 5.5.11.2.1-1</w:t>
            </w:r>
          </w:p>
        </w:tc>
      </w:tr>
      <w:tr w:rsidR="00784A32" w:rsidRPr="00C31E24" w14:paraId="5EEAC6BB" w14:textId="77777777" w:rsidTr="00354887">
        <w:trPr>
          <w:tblHeader/>
        </w:trPr>
        <w:tc>
          <w:tcPr>
            <w:tcW w:w="2381" w:type="dxa"/>
          </w:tcPr>
          <w:p w14:paraId="330818BA" w14:textId="77777777" w:rsidR="00784A32" w:rsidRPr="00C31E24" w:rsidRDefault="00784A32" w:rsidP="00354887">
            <w:pPr>
              <w:pStyle w:val="TAH"/>
            </w:pPr>
            <w:r w:rsidRPr="00C31E24">
              <w:t>Information Element</w:t>
            </w:r>
          </w:p>
        </w:tc>
        <w:tc>
          <w:tcPr>
            <w:tcW w:w="2382" w:type="dxa"/>
          </w:tcPr>
          <w:p w14:paraId="58A965B8" w14:textId="77777777" w:rsidR="00784A32" w:rsidRPr="00C31E24" w:rsidRDefault="00784A32" w:rsidP="00354887">
            <w:pPr>
              <w:pStyle w:val="TAH"/>
            </w:pPr>
            <w:r w:rsidRPr="00C31E24">
              <w:t>Value/remark</w:t>
            </w:r>
          </w:p>
        </w:tc>
        <w:tc>
          <w:tcPr>
            <w:tcW w:w="2254" w:type="dxa"/>
          </w:tcPr>
          <w:p w14:paraId="75B02EFD" w14:textId="77777777" w:rsidR="00784A32" w:rsidRPr="00C31E24" w:rsidRDefault="00784A32" w:rsidP="00354887">
            <w:pPr>
              <w:pStyle w:val="TAH"/>
            </w:pPr>
            <w:r w:rsidRPr="00C31E24">
              <w:t>Comment</w:t>
            </w:r>
          </w:p>
        </w:tc>
        <w:tc>
          <w:tcPr>
            <w:tcW w:w="1322" w:type="dxa"/>
          </w:tcPr>
          <w:p w14:paraId="03079660" w14:textId="77777777" w:rsidR="00784A32" w:rsidRPr="00C31E24" w:rsidRDefault="00784A32" w:rsidP="00354887">
            <w:pPr>
              <w:pStyle w:val="TAH"/>
            </w:pPr>
            <w:r w:rsidRPr="00C31E24">
              <w:t>Reference</w:t>
            </w:r>
          </w:p>
        </w:tc>
        <w:tc>
          <w:tcPr>
            <w:tcW w:w="1192" w:type="dxa"/>
          </w:tcPr>
          <w:p w14:paraId="55209B18" w14:textId="77777777" w:rsidR="00784A32" w:rsidRPr="00C31E24" w:rsidRDefault="00784A32" w:rsidP="00354887">
            <w:pPr>
              <w:pStyle w:val="TAH"/>
            </w:pPr>
            <w:r w:rsidRPr="00C31E24">
              <w:t>Condition</w:t>
            </w:r>
          </w:p>
        </w:tc>
      </w:tr>
      <w:tr w:rsidR="00784A32" w:rsidRPr="00C31E24" w14:paraId="33D57659"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6FD6CAB3" w14:textId="77777777" w:rsidR="00784A32" w:rsidRPr="00C31E24" w:rsidRDefault="00784A32" w:rsidP="00354887">
            <w:pPr>
              <w:pStyle w:val="TAL"/>
              <w:keepNext w:val="0"/>
              <w:keepLines w:val="0"/>
              <w:widowControl w:val="0"/>
              <w:rPr>
                <w:color w:val="000000"/>
              </w:rPr>
            </w:pPr>
            <w:r w:rsidRPr="00C31E24">
              <w:rPr>
                <w:rFonts w:eastAsia="Calibri" w:cs="Arial"/>
                <w:color w:val="000000"/>
                <w:szCs w:val="18"/>
              </w:rPr>
              <w:t>Subtype</w:t>
            </w:r>
          </w:p>
        </w:tc>
        <w:tc>
          <w:tcPr>
            <w:tcW w:w="2382" w:type="dxa"/>
            <w:tcBorders>
              <w:top w:val="single" w:sz="4" w:space="0" w:color="auto"/>
              <w:left w:val="single" w:sz="4" w:space="0" w:color="auto"/>
              <w:bottom w:val="single" w:sz="4" w:space="0" w:color="auto"/>
              <w:right w:val="single" w:sz="4" w:space="0" w:color="auto"/>
            </w:tcBorders>
          </w:tcPr>
          <w:p w14:paraId="1E2B1BE8" w14:textId="77777777" w:rsidR="00784A32" w:rsidRPr="00C31E24" w:rsidRDefault="00784A32" w:rsidP="00354887">
            <w:pPr>
              <w:pStyle w:val="TAL"/>
            </w:pPr>
            <w:r w:rsidRPr="00C31E24">
              <w:t>'10000'</w:t>
            </w:r>
          </w:p>
        </w:tc>
        <w:tc>
          <w:tcPr>
            <w:tcW w:w="2254" w:type="dxa"/>
            <w:tcBorders>
              <w:top w:val="single" w:sz="4" w:space="0" w:color="auto"/>
              <w:left w:val="single" w:sz="4" w:space="0" w:color="auto"/>
              <w:bottom w:val="single" w:sz="4" w:space="0" w:color="auto"/>
              <w:right w:val="single" w:sz="4" w:space="0" w:color="auto"/>
            </w:tcBorders>
          </w:tcPr>
          <w:p w14:paraId="76DA55E4" w14:textId="77777777" w:rsidR="00784A32" w:rsidRPr="00C31E24" w:rsidRDefault="00784A32" w:rsidP="00354887">
            <w:pPr>
              <w:pStyle w:val="TAL"/>
            </w:pPr>
            <w:r w:rsidRPr="00C31E24">
              <w:t>Server -&gt; client</w:t>
            </w:r>
          </w:p>
        </w:tc>
        <w:tc>
          <w:tcPr>
            <w:tcW w:w="1322" w:type="dxa"/>
            <w:tcBorders>
              <w:top w:val="single" w:sz="4" w:space="0" w:color="auto"/>
              <w:left w:val="single" w:sz="4" w:space="0" w:color="auto"/>
              <w:bottom w:val="single" w:sz="4" w:space="0" w:color="auto"/>
              <w:right w:val="single" w:sz="4" w:space="0" w:color="auto"/>
            </w:tcBorders>
          </w:tcPr>
          <w:p w14:paraId="311DF807" w14:textId="77777777" w:rsidR="00784A32" w:rsidRPr="00C31E24"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65C0E31B" w14:textId="77777777" w:rsidR="00784A32" w:rsidRPr="00C31E24" w:rsidRDefault="00784A32" w:rsidP="00354887">
            <w:pPr>
              <w:pStyle w:val="TAL"/>
              <w:keepNext w:val="0"/>
              <w:keepLines w:val="0"/>
              <w:widowControl w:val="0"/>
              <w:rPr>
                <w:color w:val="000000"/>
              </w:rPr>
            </w:pPr>
          </w:p>
        </w:tc>
      </w:tr>
      <w:tr w:rsidR="00784A32" w:rsidRPr="00C31E24" w14:paraId="69FB696F" w14:textId="77777777" w:rsidTr="00354887">
        <w:trPr>
          <w:trHeight w:val="50"/>
          <w:tblHeader/>
        </w:trPr>
        <w:tc>
          <w:tcPr>
            <w:tcW w:w="2381" w:type="dxa"/>
            <w:tcBorders>
              <w:top w:val="single" w:sz="4" w:space="0" w:color="auto"/>
              <w:left w:val="single" w:sz="4" w:space="0" w:color="auto"/>
              <w:bottom w:val="single" w:sz="4" w:space="0" w:color="auto"/>
              <w:right w:val="single" w:sz="4" w:space="0" w:color="auto"/>
            </w:tcBorders>
          </w:tcPr>
          <w:p w14:paraId="1F2A119F" w14:textId="77777777" w:rsidR="00784A32" w:rsidRPr="00C31E24" w:rsidRDefault="00784A32" w:rsidP="00354887">
            <w:pPr>
              <w:pStyle w:val="TAL"/>
              <w:keepNext w:val="0"/>
              <w:keepLines w:val="0"/>
              <w:widowControl w:val="0"/>
              <w:rPr>
                <w:color w:val="000000"/>
              </w:rPr>
            </w:pPr>
            <w:r w:rsidRPr="00C31E24">
              <w:rPr>
                <w:color w:val="000000"/>
              </w:rPr>
              <w:t>Transmission Indicator</w:t>
            </w:r>
          </w:p>
        </w:tc>
        <w:tc>
          <w:tcPr>
            <w:tcW w:w="2382" w:type="dxa"/>
            <w:tcBorders>
              <w:top w:val="single" w:sz="4" w:space="0" w:color="auto"/>
              <w:left w:val="single" w:sz="4" w:space="0" w:color="auto"/>
              <w:bottom w:val="single" w:sz="4" w:space="0" w:color="auto"/>
              <w:right w:val="single" w:sz="4" w:space="0" w:color="auto"/>
            </w:tcBorders>
          </w:tcPr>
          <w:p w14:paraId="2BF2B9B5" w14:textId="77777777" w:rsidR="00784A32" w:rsidRPr="00C31E24" w:rsidRDefault="00784A32" w:rsidP="00354887">
            <w:pPr>
              <w:pStyle w:val="TAL"/>
            </w:pPr>
          </w:p>
        </w:tc>
        <w:tc>
          <w:tcPr>
            <w:tcW w:w="2254" w:type="dxa"/>
            <w:tcBorders>
              <w:top w:val="single" w:sz="4" w:space="0" w:color="auto"/>
              <w:left w:val="single" w:sz="4" w:space="0" w:color="auto"/>
              <w:bottom w:val="single" w:sz="4" w:space="0" w:color="auto"/>
              <w:right w:val="single" w:sz="4" w:space="0" w:color="auto"/>
            </w:tcBorders>
          </w:tcPr>
          <w:p w14:paraId="19CB3065" w14:textId="77777777" w:rsidR="00784A32" w:rsidRPr="00C31E24" w:rsidRDefault="00784A32" w:rsidP="00354887">
            <w:pPr>
              <w:pStyle w:val="TAL"/>
            </w:pPr>
          </w:p>
        </w:tc>
        <w:tc>
          <w:tcPr>
            <w:tcW w:w="1322" w:type="dxa"/>
            <w:tcBorders>
              <w:top w:val="single" w:sz="4" w:space="0" w:color="auto"/>
              <w:left w:val="single" w:sz="4" w:space="0" w:color="auto"/>
              <w:bottom w:val="single" w:sz="4" w:space="0" w:color="auto"/>
              <w:right w:val="single" w:sz="4" w:space="0" w:color="auto"/>
            </w:tcBorders>
          </w:tcPr>
          <w:p w14:paraId="230C4BCA" w14:textId="77777777" w:rsidR="00784A32" w:rsidRPr="00C31E24"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29C44798" w14:textId="77777777" w:rsidR="00784A32" w:rsidRPr="00C31E24" w:rsidRDefault="00784A32" w:rsidP="00354887">
            <w:pPr>
              <w:pStyle w:val="TAL"/>
              <w:keepNext w:val="0"/>
              <w:keepLines w:val="0"/>
              <w:widowControl w:val="0"/>
              <w:rPr>
                <w:color w:val="000000"/>
              </w:rPr>
            </w:pPr>
          </w:p>
        </w:tc>
      </w:tr>
      <w:tr w:rsidR="00784A32" w:rsidRPr="00C31E24" w14:paraId="19735CE6" w14:textId="77777777" w:rsidTr="00354887">
        <w:trPr>
          <w:tblHeader/>
        </w:trPr>
        <w:tc>
          <w:tcPr>
            <w:tcW w:w="2381" w:type="dxa"/>
            <w:tcBorders>
              <w:top w:val="single" w:sz="4" w:space="0" w:color="auto"/>
              <w:left w:val="single" w:sz="4" w:space="0" w:color="auto"/>
              <w:bottom w:val="single" w:sz="4" w:space="0" w:color="auto"/>
              <w:right w:val="single" w:sz="4" w:space="0" w:color="auto"/>
            </w:tcBorders>
          </w:tcPr>
          <w:p w14:paraId="6D08B1A5" w14:textId="77777777" w:rsidR="00784A32" w:rsidRPr="00C31E24" w:rsidRDefault="00784A32" w:rsidP="00354887">
            <w:pPr>
              <w:pStyle w:val="TAL"/>
              <w:keepNext w:val="0"/>
              <w:keepLines w:val="0"/>
              <w:widowControl w:val="0"/>
              <w:rPr>
                <w:color w:val="000000"/>
              </w:rPr>
            </w:pPr>
            <w:r w:rsidRPr="00C31E24">
              <w:rPr>
                <w:color w:val="000000"/>
              </w:rPr>
              <w:t xml:space="preserve">  Transmission Indicator</w:t>
            </w:r>
          </w:p>
        </w:tc>
        <w:tc>
          <w:tcPr>
            <w:tcW w:w="2382" w:type="dxa"/>
            <w:tcBorders>
              <w:top w:val="single" w:sz="4" w:space="0" w:color="auto"/>
              <w:left w:val="single" w:sz="4" w:space="0" w:color="auto"/>
              <w:bottom w:val="single" w:sz="4" w:space="0" w:color="auto"/>
              <w:right w:val="single" w:sz="4" w:space="0" w:color="auto"/>
            </w:tcBorders>
          </w:tcPr>
          <w:p w14:paraId="0193FD7B" w14:textId="77777777" w:rsidR="00784A32" w:rsidRPr="00C31E24" w:rsidRDefault="00784A32" w:rsidP="00354887">
            <w:pPr>
              <w:pStyle w:val="TAL"/>
            </w:pPr>
            <w:r w:rsidRPr="00C31E24">
              <w:t>'0001000000000000'</w:t>
            </w:r>
          </w:p>
        </w:tc>
        <w:tc>
          <w:tcPr>
            <w:tcW w:w="2254" w:type="dxa"/>
            <w:tcBorders>
              <w:top w:val="single" w:sz="4" w:space="0" w:color="auto"/>
              <w:left w:val="single" w:sz="4" w:space="0" w:color="auto"/>
              <w:bottom w:val="single" w:sz="4" w:space="0" w:color="auto"/>
              <w:right w:val="single" w:sz="4" w:space="0" w:color="auto"/>
            </w:tcBorders>
          </w:tcPr>
          <w:p w14:paraId="257018F3" w14:textId="77777777" w:rsidR="00784A32" w:rsidRPr="00C31E24" w:rsidRDefault="00784A32" w:rsidP="00354887">
            <w:pPr>
              <w:pStyle w:val="TAL"/>
            </w:pPr>
            <w:r w:rsidRPr="00C31E24">
              <w:t>D = Emergency Call</w:t>
            </w:r>
          </w:p>
        </w:tc>
        <w:tc>
          <w:tcPr>
            <w:tcW w:w="1322" w:type="dxa"/>
            <w:tcBorders>
              <w:top w:val="single" w:sz="4" w:space="0" w:color="auto"/>
              <w:left w:val="single" w:sz="4" w:space="0" w:color="auto"/>
              <w:bottom w:val="single" w:sz="4" w:space="0" w:color="auto"/>
              <w:right w:val="single" w:sz="4" w:space="0" w:color="auto"/>
            </w:tcBorders>
          </w:tcPr>
          <w:p w14:paraId="5879DDC5" w14:textId="77777777" w:rsidR="00784A32" w:rsidRPr="00C31E24" w:rsidRDefault="00784A32" w:rsidP="00354887">
            <w:pPr>
              <w:pStyle w:val="TAL"/>
              <w:keepNext w:val="0"/>
              <w:keepLines w:val="0"/>
              <w:widowControl w:val="0"/>
              <w:rPr>
                <w:color w:val="000000"/>
              </w:rPr>
            </w:pPr>
          </w:p>
        </w:tc>
        <w:tc>
          <w:tcPr>
            <w:tcW w:w="1192" w:type="dxa"/>
            <w:tcBorders>
              <w:top w:val="single" w:sz="4" w:space="0" w:color="auto"/>
              <w:left w:val="single" w:sz="4" w:space="0" w:color="auto"/>
              <w:bottom w:val="single" w:sz="4" w:space="0" w:color="auto"/>
              <w:right w:val="single" w:sz="4" w:space="0" w:color="auto"/>
            </w:tcBorders>
          </w:tcPr>
          <w:p w14:paraId="563DBC73" w14:textId="77777777" w:rsidR="00784A32" w:rsidRPr="00C31E24" w:rsidRDefault="00784A32" w:rsidP="00354887">
            <w:pPr>
              <w:pStyle w:val="TAL"/>
              <w:keepNext w:val="0"/>
              <w:keepLines w:val="0"/>
              <w:widowControl w:val="0"/>
              <w:rPr>
                <w:color w:val="000000"/>
              </w:rPr>
            </w:pPr>
          </w:p>
        </w:tc>
      </w:tr>
    </w:tbl>
    <w:p w14:paraId="79BFA437" w14:textId="77777777" w:rsidR="00784A32" w:rsidRPr="00C31E24" w:rsidRDefault="00784A32" w:rsidP="00784A32"/>
    <w:p w14:paraId="480BC8D1" w14:textId="77777777" w:rsidR="00784A32" w:rsidRPr="00C31E24" w:rsidRDefault="00784A32" w:rsidP="00784A32">
      <w:pPr>
        <w:pStyle w:val="TH"/>
      </w:pPr>
      <w:r w:rsidRPr="00C31E24">
        <w:t>Table 6.2.1.3.3-10: SIP re-INVITE (Step 18, Table 6.2.1.3.2-1)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04FE5230" w14:textId="77777777" w:rsidTr="00354887">
        <w:trPr>
          <w:tblHeader/>
        </w:trPr>
        <w:tc>
          <w:tcPr>
            <w:tcW w:w="9639" w:type="dxa"/>
            <w:gridSpan w:val="5"/>
          </w:tcPr>
          <w:p w14:paraId="0723D711" w14:textId="77777777" w:rsidR="00784A32" w:rsidRPr="00C31E24" w:rsidRDefault="00784A32" w:rsidP="00354887">
            <w:pPr>
              <w:pStyle w:val="TAL"/>
            </w:pPr>
            <w:r w:rsidRPr="00C31E24">
              <w:t>Derivation Path:</w:t>
            </w:r>
            <w:r w:rsidRPr="00C31E24">
              <w:rPr>
                <w:color w:val="FF0000"/>
              </w:rPr>
              <w:t xml:space="preserve"> </w:t>
            </w:r>
            <w:r w:rsidRPr="00C31E24">
              <w:rPr>
                <w:color w:val="000000"/>
              </w:rPr>
              <w:t xml:space="preserve">TS 36.579-1, Table 5.5.2.5.1-1, </w:t>
            </w:r>
            <w:r w:rsidRPr="00C31E24">
              <w:t>condition MCVIDEO, PRIVATE-CALL</w:t>
            </w:r>
          </w:p>
        </w:tc>
      </w:tr>
      <w:tr w:rsidR="00784A32" w:rsidRPr="00C31E24" w14:paraId="2AEBC12D" w14:textId="77777777" w:rsidTr="00354887">
        <w:trPr>
          <w:tblHeader/>
        </w:trPr>
        <w:tc>
          <w:tcPr>
            <w:tcW w:w="2835" w:type="dxa"/>
          </w:tcPr>
          <w:p w14:paraId="2BA3B8F5" w14:textId="77777777" w:rsidR="00784A32" w:rsidRPr="00C31E24" w:rsidRDefault="00784A32" w:rsidP="00354887">
            <w:pPr>
              <w:pStyle w:val="TAH"/>
              <w:keepLines w:val="0"/>
              <w:widowControl w:val="0"/>
              <w:rPr>
                <w:bCs/>
              </w:rPr>
            </w:pPr>
            <w:r w:rsidRPr="00C31E24">
              <w:rPr>
                <w:bCs/>
              </w:rPr>
              <w:t>Information Element</w:t>
            </w:r>
          </w:p>
        </w:tc>
        <w:tc>
          <w:tcPr>
            <w:tcW w:w="2126" w:type="dxa"/>
          </w:tcPr>
          <w:p w14:paraId="42FB475A" w14:textId="77777777" w:rsidR="00784A32" w:rsidRPr="00C31E24" w:rsidRDefault="00784A32" w:rsidP="00354887">
            <w:pPr>
              <w:pStyle w:val="TAH"/>
              <w:keepLines w:val="0"/>
              <w:widowControl w:val="0"/>
              <w:rPr>
                <w:bCs/>
              </w:rPr>
            </w:pPr>
            <w:r w:rsidRPr="00C31E24">
              <w:rPr>
                <w:bCs/>
              </w:rPr>
              <w:t>Value/remark</w:t>
            </w:r>
          </w:p>
        </w:tc>
        <w:tc>
          <w:tcPr>
            <w:tcW w:w="2126" w:type="dxa"/>
            <w:tcBorders>
              <w:bottom w:val="single" w:sz="4" w:space="0" w:color="auto"/>
            </w:tcBorders>
          </w:tcPr>
          <w:p w14:paraId="3CED11F3" w14:textId="77777777" w:rsidR="00784A32" w:rsidRPr="00C31E24" w:rsidRDefault="00784A32" w:rsidP="00354887">
            <w:pPr>
              <w:pStyle w:val="TAH"/>
              <w:keepLines w:val="0"/>
              <w:widowControl w:val="0"/>
              <w:rPr>
                <w:bCs/>
              </w:rPr>
            </w:pPr>
            <w:r w:rsidRPr="00C31E24">
              <w:rPr>
                <w:bCs/>
              </w:rPr>
              <w:t>Comment</w:t>
            </w:r>
          </w:p>
        </w:tc>
        <w:tc>
          <w:tcPr>
            <w:tcW w:w="1418" w:type="dxa"/>
          </w:tcPr>
          <w:p w14:paraId="6DD67157" w14:textId="77777777" w:rsidR="00784A32" w:rsidRPr="00C31E24" w:rsidRDefault="00784A32" w:rsidP="00354887">
            <w:pPr>
              <w:pStyle w:val="TAH"/>
              <w:keepLines w:val="0"/>
              <w:widowControl w:val="0"/>
              <w:rPr>
                <w:bCs/>
              </w:rPr>
            </w:pPr>
            <w:r w:rsidRPr="00C31E24">
              <w:rPr>
                <w:bCs/>
              </w:rPr>
              <w:t>Reference</w:t>
            </w:r>
          </w:p>
        </w:tc>
        <w:tc>
          <w:tcPr>
            <w:tcW w:w="1134" w:type="dxa"/>
          </w:tcPr>
          <w:p w14:paraId="56C6FD2E" w14:textId="77777777" w:rsidR="00784A32" w:rsidRPr="00C31E24" w:rsidRDefault="00784A32" w:rsidP="00354887">
            <w:pPr>
              <w:pStyle w:val="TAH"/>
              <w:keepLines w:val="0"/>
              <w:widowControl w:val="0"/>
              <w:rPr>
                <w:bCs/>
              </w:rPr>
            </w:pPr>
            <w:r w:rsidRPr="00C31E24">
              <w:rPr>
                <w:bCs/>
              </w:rPr>
              <w:t>Condition</w:t>
            </w:r>
          </w:p>
        </w:tc>
      </w:tr>
      <w:tr w:rsidR="00784A32" w:rsidRPr="00C31E24" w14:paraId="2AF2A9D7" w14:textId="77777777" w:rsidTr="00354887">
        <w:tc>
          <w:tcPr>
            <w:tcW w:w="2835" w:type="dxa"/>
            <w:tcBorders>
              <w:top w:val="single" w:sz="4" w:space="0" w:color="auto"/>
              <w:left w:val="single" w:sz="4" w:space="0" w:color="auto"/>
              <w:bottom w:val="single" w:sz="4" w:space="0" w:color="auto"/>
              <w:right w:val="single" w:sz="4" w:space="0" w:color="auto"/>
            </w:tcBorders>
          </w:tcPr>
          <w:p w14:paraId="315EB1AB" w14:textId="77777777" w:rsidR="00784A32" w:rsidRPr="00C31E24" w:rsidRDefault="00784A32" w:rsidP="00354887">
            <w:pPr>
              <w:pStyle w:val="TAL"/>
              <w:keepLines w:val="0"/>
              <w:widowControl w:val="0"/>
              <w:rPr>
                <w:bCs/>
              </w:rPr>
            </w:pPr>
            <w:r w:rsidRPr="00C31E24">
              <w:rPr>
                <w:bCs/>
              </w:rPr>
              <w:t>Message-body</w:t>
            </w:r>
          </w:p>
        </w:tc>
        <w:tc>
          <w:tcPr>
            <w:tcW w:w="2126" w:type="dxa"/>
            <w:tcBorders>
              <w:top w:val="single" w:sz="4" w:space="0" w:color="auto"/>
              <w:left w:val="single" w:sz="4" w:space="0" w:color="auto"/>
              <w:bottom w:val="single" w:sz="4" w:space="0" w:color="auto"/>
              <w:right w:val="single" w:sz="4" w:space="0" w:color="auto"/>
            </w:tcBorders>
          </w:tcPr>
          <w:p w14:paraId="18D2AA31" w14:textId="77777777" w:rsidR="00784A32" w:rsidRPr="00C31E24"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64D7CEB3" w14:textId="77777777" w:rsidR="00784A32" w:rsidRPr="00C31E24"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6218C02" w14:textId="77777777" w:rsidR="00784A32" w:rsidRPr="00C31E24"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1005008C" w14:textId="77777777" w:rsidR="00784A32" w:rsidRPr="00C31E24" w:rsidRDefault="00784A32" w:rsidP="00354887">
            <w:pPr>
              <w:pStyle w:val="TAL"/>
              <w:keepLines w:val="0"/>
              <w:widowControl w:val="0"/>
            </w:pPr>
          </w:p>
        </w:tc>
      </w:tr>
      <w:tr w:rsidR="00784A32" w:rsidRPr="00C31E24" w14:paraId="4CFCE560" w14:textId="77777777" w:rsidTr="00354887">
        <w:tc>
          <w:tcPr>
            <w:tcW w:w="2835" w:type="dxa"/>
            <w:tcBorders>
              <w:top w:val="single" w:sz="4" w:space="0" w:color="auto"/>
              <w:left w:val="single" w:sz="4" w:space="0" w:color="auto"/>
              <w:bottom w:val="single" w:sz="4" w:space="0" w:color="auto"/>
              <w:right w:val="single" w:sz="4" w:space="0" w:color="auto"/>
            </w:tcBorders>
          </w:tcPr>
          <w:p w14:paraId="3A6A72AD" w14:textId="77777777" w:rsidR="00784A32" w:rsidRPr="00C31E24" w:rsidRDefault="00784A32" w:rsidP="00354887">
            <w:pPr>
              <w:pStyle w:val="TAL"/>
              <w:keepLines w:val="0"/>
              <w:widowControl w:val="0"/>
              <w:rPr>
                <w:bCs/>
              </w:rPr>
            </w:pPr>
            <w:r w:rsidRPr="00C31E24">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20BE1AF6" w14:textId="77777777" w:rsidR="00784A32" w:rsidRPr="00C31E24"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81D071D" w14:textId="77777777" w:rsidR="00784A32" w:rsidRPr="00C31E24" w:rsidRDefault="00784A32" w:rsidP="00354887">
            <w:pPr>
              <w:pStyle w:val="TAL"/>
              <w:keepLines w:val="0"/>
              <w:widowControl w:val="0"/>
            </w:pPr>
            <w:r w:rsidRPr="00C31E24">
              <w:t>MCVideo</w:t>
            </w:r>
          </w:p>
        </w:tc>
        <w:tc>
          <w:tcPr>
            <w:tcW w:w="1418" w:type="dxa"/>
            <w:tcBorders>
              <w:top w:val="single" w:sz="4" w:space="0" w:color="auto"/>
              <w:left w:val="single" w:sz="4" w:space="0" w:color="auto"/>
              <w:bottom w:val="single" w:sz="4" w:space="0" w:color="auto"/>
              <w:right w:val="single" w:sz="4" w:space="0" w:color="auto"/>
            </w:tcBorders>
          </w:tcPr>
          <w:p w14:paraId="4CA6C2C5" w14:textId="77777777" w:rsidR="00784A32" w:rsidRPr="00C31E24"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348AD43D" w14:textId="77777777" w:rsidR="00784A32" w:rsidRPr="00C31E24" w:rsidRDefault="00784A32" w:rsidP="00354887">
            <w:pPr>
              <w:pStyle w:val="TAL"/>
              <w:keepLines w:val="0"/>
              <w:widowControl w:val="0"/>
            </w:pPr>
          </w:p>
        </w:tc>
      </w:tr>
      <w:tr w:rsidR="00784A32" w:rsidRPr="00C31E24" w14:paraId="23317F3F" w14:textId="77777777" w:rsidTr="00354887">
        <w:tc>
          <w:tcPr>
            <w:tcW w:w="2835" w:type="dxa"/>
            <w:tcBorders>
              <w:top w:val="single" w:sz="4" w:space="0" w:color="auto"/>
              <w:left w:val="single" w:sz="4" w:space="0" w:color="auto"/>
              <w:bottom w:val="single" w:sz="4" w:space="0" w:color="auto"/>
              <w:right w:val="single" w:sz="4" w:space="0" w:color="auto"/>
            </w:tcBorders>
          </w:tcPr>
          <w:p w14:paraId="1CF87D14" w14:textId="77777777" w:rsidR="00784A32" w:rsidRPr="00C31E24" w:rsidRDefault="00784A32" w:rsidP="00354887">
            <w:pPr>
              <w:pStyle w:val="TAL"/>
              <w:keepLines w:val="0"/>
              <w:widowControl w:val="0"/>
              <w:rPr>
                <w:bCs/>
              </w:rPr>
            </w:pPr>
            <w:r w:rsidRPr="00C31E24">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03E31CA5" w14:textId="77777777" w:rsidR="00784A32" w:rsidRPr="00C31E24" w:rsidRDefault="00784A32" w:rsidP="00354887">
            <w:pPr>
              <w:pStyle w:val="TAL"/>
              <w:keepLines w:val="0"/>
              <w:widowControl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3ACE9825" w14:textId="77777777" w:rsidR="00784A32" w:rsidRPr="00C31E24"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22AF91BE" w14:textId="77777777" w:rsidR="00784A32" w:rsidRPr="00C31E24"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4476F8BF" w14:textId="77777777" w:rsidR="00784A32" w:rsidRPr="00C31E24" w:rsidRDefault="00784A32" w:rsidP="00354887">
            <w:pPr>
              <w:pStyle w:val="TAL"/>
              <w:keepLines w:val="0"/>
              <w:widowControl w:val="0"/>
            </w:pPr>
          </w:p>
        </w:tc>
      </w:tr>
      <w:tr w:rsidR="00784A32" w:rsidRPr="00C31E24" w14:paraId="295731D7" w14:textId="77777777" w:rsidTr="00354887">
        <w:tc>
          <w:tcPr>
            <w:tcW w:w="2835" w:type="dxa"/>
            <w:tcBorders>
              <w:top w:val="single" w:sz="4" w:space="0" w:color="auto"/>
              <w:left w:val="single" w:sz="4" w:space="0" w:color="auto"/>
              <w:bottom w:val="single" w:sz="4" w:space="0" w:color="auto"/>
              <w:right w:val="single" w:sz="4" w:space="0" w:color="auto"/>
            </w:tcBorders>
          </w:tcPr>
          <w:p w14:paraId="3CEB4EC8" w14:textId="77777777" w:rsidR="00784A32" w:rsidRPr="00C31E24" w:rsidRDefault="00784A32" w:rsidP="00354887">
            <w:pPr>
              <w:pStyle w:val="TAL"/>
              <w:keepLines w:val="0"/>
              <w:widowControl w:val="0"/>
              <w:rPr>
                <w:bCs/>
              </w:rPr>
            </w:pPr>
            <w:r w:rsidRPr="00C31E24">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tcPr>
          <w:p w14:paraId="2A3A1FA8" w14:textId="77777777" w:rsidR="00784A32" w:rsidRPr="00C31E24" w:rsidRDefault="00784A32" w:rsidP="00354887">
            <w:pPr>
              <w:pStyle w:val="TAL"/>
              <w:keepLines w:val="0"/>
              <w:widowControl w:val="0"/>
              <w:rPr>
                <w:rFonts w:eastAsia="Calibri"/>
              </w:rPr>
            </w:pPr>
            <w:r w:rsidRPr="00C31E24">
              <w:rPr>
                <w:rFonts w:eastAsia="Calibri"/>
              </w:rPr>
              <w:t>MCVideo-Info as described in Table 6.2.1.3.3-12</w:t>
            </w:r>
          </w:p>
        </w:tc>
        <w:tc>
          <w:tcPr>
            <w:tcW w:w="2126" w:type="dxa"/>
            <w:tcBorders>
              <w:top w:val="single" w:sz="4" w:space="0" w:color="auto"/>
              <w:left w:val="single" w:sz="4" w:space="0" w:color="auto"/>
              <w:bottom w:val="single" w:sz="4" w:space="0" w:color="auto"/>
              <w:right w:val="single" w:sz="4" w:space="0" w:color="auto"/>
            </w:tcBorders>
          </w:tcPr>
          <w:p w14:paraId="12DD3112" w14:textId="77777777" w:rsidR="00784A32" w:rsidRPr="00C31E24" w:rsidRDefault="00784A32" w:rsidP="00354887">
            <w:pPr>
              <w:pStyle w:val="TAL"/>
              <w:keepLines w:val="0"/>
              <w:widowControl w:val="0"/>
            </w:pPr>
          </w:p>
        </w:tc>
        <w:tc>
          <w:tcPr>
            <w:tcW w:w="1418" w:type="dxa"/>
            <w:tcBorders>
              <w:top w:val="single" w:sz="4" w:space="0" w:color="auto"/>
              <w:left w:val="single" w:sz="4" w:space="0" w:color="auto"/>
              <w:bottom w:val="single" w:sz="4" w:space="0" w:color="auto"/>
              <w:right w:val="single" w:sz="4" w:space="0" w:color="auto"/>
            </w:tcBorders>
          </w:tcPr>
          <w:p w14:paraId="4AB04C7D" w14:textId="77777777" w:rsidR="00784A32" w:rsidRPr="00C31E24" w:rsidRDefault="00784A32" w:rsidP="00354887">
            <w:pPr>
              <w:pStyle w:val="TAL"/>
              <w:keepLines w:val="0"/>
              <w:widowControl w:val="0"/>
            </w:pPr>
          </w:p>
        </w:tc>
        <w:tc>
          <w:tcPr>
            <w:tcW w:w="1134" w:type="dxa"/>
            <w:tcBorders>
              <w:top w:val="single" w:sz="4" w:space="0" w:color="auto"/>
              <w:left w:val="single" w:sz="4" w:space="0" w:color="auto"/>
              <w:bottom w:val="single" w:sz="4" w:space="0" w:color="auto"/>
              <w:right w:val="single" w:sz="4" w:space="0" w:color="auto"/>
            </w:tcBorders>
          </w:tcPr>
          <w:p w14:paraId="68734627" w14:textId="77777777" w:rsidR="00784A32" w:rsidRPr="00C31E24" w:rsidRDefault="00784A32" w:rsidP="00354887">
            <w:pPr>
              <w:pStyle w:val="TAL"/>
              <w:keepLines w:val="0"/>
              <w:widowControl w:val="0"/>
            </w:pPr>
          </w:p>
        </w:tc>
      </w:tr>
    </w:tbl>
    <w:p w14:paraId="111FDF9F" w14:textId="77777777" w:rsidR="00784A32" w:rsidRPr="00C31E24" w:rsidRDefault="00784A32" w:rsidP="00784A32"/>
    <w:p w14:paraId="0ED29A6D" w14:textId="77777777" w:rsidR="00784A32" w:rsidRPr="00C31E24" w:rsidRDefault="00784A32" w:rsidP="00784A32">
      <w:pPr>
        <w:pStyle w:val="TH"/>
      </w:pPr>
      <w:r w:rsidRPr="00C31E24">
        <w:t>Table 6.2.1.3.3-11: MCVideo-Info in SIP re-INVITE (Table 6.2.1.3.3-11)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14:paraId="491E7827" w14:textId="77777777" w:rsidTr="00354887">
        <w:trPr>
          <w:tblHeader/>
        </w:trPr>
        <w:tc>
          <w:tcPr>
            <w:tcW w:w="9531" w:type="dxa"/>
            <w:vAlign w:val="center"/>
          </w:tcPr>
          <w:p w14:paraId="407AFBE6" w14:textId="1C10DA74" w:rsidR="00784A32" w:rsidRPr="00C31E24" w:rsidRDefault="00784A32" w:rsidP="00354887">
            <w:pPr>
              <w:pStyle w:val="TAL"/>
              <w:keepLines w:val="0"/>
              <w:widowControl w:val="0"/>
            </w:pPr>
            <w:r w:rsidRPr="00C31E24">
              <w:t xml:space="preserve">Derivation Path: TS 36.579-1 [2], Table </w:t>
            </w:r>
            <w:r w:rsidR="00555CBD" w:rsidRPr="00C31E24">
              <w:t>5.5.3.2.1-2,</w:t>
            </w:r>
            <w:r w:rsidRPr="00C31E24">
              <w:t>, condition PRIVATE-CALL</w:t>
            </w:r>
          </w:p>
        </w:tc>
      </w:tr>
    </w:tbl>
    <w:p w14:paraId="30F44297" w14:textId="77777777" w:rsidR="00784A32" w:rsidRPr="00C31E24" w:rsidRDefault="00784A32" w:rsidP="00784A32"/>
    <w:p w14:paraId="25AB6D34" w14:textId="77777777" w:rsidR="00784A32" w:rsidRPr="00C31E24" w:rsidRDefault="00784A32" w:rsidP="00784A32">
      <w:pPr>
        <w:pStyle w:val="TH"/>
      </w:pPr>
      <w:r w:rsidRPr="00C31E24">
        <w:rPr>
          <w:color w:val="000000"/>
        </w:rPr>
        <w:t>Table 6.2.1.3.3-12: Transmission End Response (Step 27, Table 6.2.1.3.2-1)</w:t>
      </w:r>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90"/>
        <w:gridCol w:w="2160"/>
        <w:gridCol w:w="2160"/>
        <w:gridCol w:w="1350"/>
        <w:gridCol w:w="1170"/>
        <w:gridCol w:w="14"/>
      </w:tblGrid>
      <w:tr w:rsidR="00784A32" w:rsidRPr="00C31E24" w14:paraId="75E73990" w14:textId="77777777" w:rsidTr="00354887">
        <w:trPr>
          <w:trHeight w:val="70"/>
          <w:tblHeader/>
        </w:trPr>
        <w:tc>
          <w:tcPr>
            <w:tcW w:w="9644" w:type="dxa"/>
            <w:gridSpan w:val="6"/>
          </w:tcPr>
          <w:p w14:paraId="3C892F45" w14:textId="77777777" w:rsidR="00784A32" w:rsidRPr="00C31E24" w:rsidRDefault="00784A32" w:rsidP="00354887">
            <w:pPr>
              <w:pStyle w:val="TAL"/>
              <w:keepLines w:val="0"/>
              <w:widowControl w:val="0"/>
              <w:rPr>
                <w:color w:val="000000"/>
              </w:rPr>
            </w:pPr>
            <w:r w:rsidRPr="00C31E24">
              <w:rPr>
                <w:color w:val="000000"/>
              </w:rPr>
              <w:t>Derivation Path: TS 36.579-1 [2], Table  5.5.11.3.2-1</w:t>
            </w:r>
          </w:p>
        </w:tc>
      </w:tr>
      <w:tr w:rsidR="00784A32" w:rsidRPr="00C31E24" w14:paraId="64ED9496" w14:textId="77777777" w:rsidTr="00354887">
        <w:trPr>
          <w:tblHeader/>
        </w:trPr>
        <w:tc>
          <w:tcPr>
            <w:tcW w:w="2790" w:type="dxa"/>
          </w:tcPr>
          <w:p w14:paraId="42983ECD" w14:textId="77777777" w:rsidR="00784A32" w:rsidRPr="00C31E24" w:rsidRDefault="00784A32" w:rsidP="00354887">
            <w:pPr>
              <w:pStyle w:val="TAH"/>
              <w:keepLines w:val="0"/>
              <w:widowControl w:val="0"/>
              <w:rPr>
                <w:color w:val="000000"/>
              </w:rPr>
            </w:pPr>
            <w:r w:rsidRPr="00C31E24">
              <w:rPr>
                <w:color w:val="000000"/>
              </w:rPr>
              <w:t>Information Element</w:t>
            </w:r>
          </w:p>
        </w:tc>
        <w:tc>
          <w:tcPr>
            <w:tcW w:w="2160" w:type="dxa"/>
          </w:tcPr>
          <w:p w14:paraId="65AE111E" w14:textId="77777777" w:rsidR="00784A32" w:rsidRPr="00C31E24" w:rsidRDefault="00784A32" w:rsidP="00354887">
            <w:pPr>
              <w:pStyle w:val="TAH"/>
              <w:keepLines w:val="0"/>
              <w:widowControl w:val="0"/>
              <w:rPr>
                <w:color w:val="000000"/>
              </w:rPr>
            </w:pPr>
            <w:r w:rsidRPr="00C31E24">
              <w:rPr>
                <w:color w:val="000000"/>
              </w:rPr>
              <w:t>Value/remark</w:t>
            </w:r>
          </w:p>
        </w:tc>
        <w:tc>
          <w:tcPr>
            <w:tcW w:w="2160" w:type="dxa"/>
            <w:tcBorders>
              <w:bottom w:val="single" w:sz="4" w:space="0" w:color="auto"/>
            </w:tcBorders>
          </w:tcPr>
          <w:p w14:paraId="61D39326" w14:textId="77777777" w:rsidR="00784A32" w:rsidRPr="00C31E24" w:rsidRDefault="00784A32" w:rsidP="00354887">
            <w:pPr>
              <w:pStyle w:val="TAH"/>
              <w:keepLines w:val="0"/>
              <w:widowControl w:val="0"/>
              <w:rPr>
                <w:color w:val="000000"/>
              </w:rPr>
            </w:pPr>
            <w:r w:rsidRPr="00C31E24">
              <w:rPr>
                <w:color w:val="000000"/>
              </w:rPr>
              <w:t>Comment</w:t>
            </w:r>
          </w:p>
        </w:tc>
        <w:tc>
          <w:tcPr>
            <w:tcW w:w="1350" w:type="dxa"/>
          </w:tcPr>
          <w:p w14:paraId="0CC0FE30" w14:textId="77777777" w:rsidR="00784A32" w:rsidRPr="00C31E24" w:rsidRDefault="00784A32" w:rsidP="00354887">
            <w:pPr>
              <w:pStyle w:val="TAH"/>
              <w:keepLines w:val="0"/>
              <w:widowControl w:val="0"/>
              <w:rPr>
                <w:color w:val="000000"/>
              </w:rPr>
            </w:pPr>
            <w:r w:rsidRPr="00C31E24">
              <w:rPr>
                <w:color w:val="000000"/>
              </w:rPr>
              <w:t>Reference</w:t>
            </w:r>
          </w:p>
        </w:tc>
        <w:tc>
          <w:tcPr>
            <w:tcW w:w="1184" w:type="dxa"/>
            <w:gridSpan w:val="2"/>
          </w:tcPr>
          <w:p w14:paraId="62E421B2" w14:textId="77777777" w:rsidR="00784A32" w:rsidRPr="00C31E24" w:rsidRDefault="00784A32" w:rsidP="00354887">
            <w:pPr>
              <w:pStyle w:val="TAH"/>
              <w:keepLines w:val="0"/>
              <w:widowControl w:val="0"/>
              <w:rPr>
                <w:color w:val="000000"/>
              </w:rPr>
            </w:pPr>
            <w:r w:rsidRPr="00C31E24">
              <w:rPr>
                <w:color w:val="000000"/>
              </w:rPr>
              <w:t>Condition</w:t>
            </w:r>
          </w:p>
        </w:tc>
      </w:tr>
      <w:tr w:rsidR="00784A32" w:rsidRPr="00C31E24" w14:paraId="3E5DD30F" w14:textId="77777777" w:rsidTr="00354887">
        <w:trPr>
          <w:gridAfter w:val="1"/>
          <w:wAfter w:w="14" w:type="dxa"/>
          <w:trHeight w:val="2123"/>
        </w:trPr>
        <w:tc>
          <w:tcPr>
            <w:tcW w:w="2790" w:type="dxa"/>
          </w:tcPr>
          <w:p w14:paraId="096A200D" w14:textId="77777777" w:rsidR="00784A32" w:rsidRPr="00C31E24" w:rsidRDefault="00784A32" w:rsidP="00354887">
            <w:pPr>
              <w:pStyle w:val="TAL"/>
              <w:keepLines w:val="0"/>
              <w:widowControl w:val="0"/>
              <w:rPr>
                <w:rFonts w:eastAsia="Yu Gothic"/>
                <w:b/>
                <w:color w:val="000000"/>
              </w:rPr>
            </w:pPr>
            <w:r w:rsidRPr="00C31E24">
              <w:rPr>
                <w:rFonts w:eastAsia="Yu Gothic"/>
                <w:b/>
                <w:color w:val="000000"/>
              </w:rPr>
              <w:t>Subtype</w:t>
            </w:r>
          </w:p>
        </w:tc>
        <w:tc>
          <w:tcPr>
            <w:tcW w:w="2160" w:type="dxa"/>
          </w:tcPr>
          <w:p w14:paraId="475C593B" w14:textId="77777777" w:rsidR="00784A32" w:rsidRPr="00C31E24" w:rsidRDefault="00784A32" w:rsidP="00354887">
            <w:pPr>
              <w:pStyle w:val="TAL"/>
              <w:keepLines w:val="0"/>
              <w:widowControl w:val="0"/>
              <w:rPr>
                <w:color w:val="000000"/>
              </w:rPr>
            </w:pPr>
            <w:r w:rsidRPr="00C31E24">
              <w:t>'10001'</w:t>
            </w:r>
          </w:p>
        </w:tc>
        <w:tc>
          <w:tcPr>
            <w:tcW w:w="2160" w:type="dxa"/>
          </w:tcPr>
          <w:p w14:paraId="3CD8035A" w14:textId="77777777" w:rsidR="00784A32" w:rsidRPr="00C31E24" w:rsidRDefault="00784A32" w:rsidP="00354887">
            <w:pPr>
              <w:pStyle w:val="TAL"/>
              <w:keepLines w:val="0"/>
              <w:widowControl w:val="0"/>
              <w:rPr>
                <w:rFonts w:eastAsia="MS PGothic"/>
                <w:color w:val="000000"/>
              </w:rPr>
            </w:pPr>
          </w:p>
        </w:tc>
        <w:tc>
          <w:tcPr>
            <w:tcW w:w="1350" w:type="dxa"/>
          </w:tcPr>
          <w:p w14:paraId="46056225" w14:textId="77777777" w:rsidR="00784A32" w:rsidRPr="00C31E24" w:rsidRDefault="00784A32" w:rsidP="00354887">
            <w:pPr>
              <w:pStyle w:val="TAL"/>
              <w:keepLines w:val="0"/>
              <w:widowControl w:val="0"/>
              <w:rPr>
                <w:rFonts w:eastAsia="Yu Gothic"/>
                <w:color w:val="000000"/>
              </w:rPr>
            </w:pPr>
          </w:p>
        </w:tc>
        <w:tc>
          <w:tcPr>
            <w:tcW w:w="1170" w:type="dxa"/>
          </w:tcPr>
          <w:p w14:paraId="57930619" w14:textId="77777777" w:rsidR="00784A32" w:rsidRPr="00C31E24" w:rsidRDefault="00784A32" w:rsidP="00354887">
            <w:pPr>
              <w:pStyle w:val="TAL"/>
              <w:keepLines w:val="0"/>
              <w:widowControl w:val="0"/>
              <w:rPr>
                <w:rFonts w:eastAsia="Yu Gothic"/>
                <w:color w:val="000000"/>
              </w:rPr>
            </w:pPr>
          </w:p>
        </w:tc>
      </w:tr>
    </w:tbl>
    <w:p w14:paraId="3076C875" w14:textId="77777777" w:rsidR="00784A32" w:rsidRPr="00C31E24" w:rsidRDefault="00784A32" w:rsidP="00784A32"/>
    <w:p w14:paraId="07B9C8C2" w14:textId="6F540E7C" w:rsidR="00784A32" w:rsidRPr="00C31E24" w:rsidRDefault="00784A32" w:rsidP="00764DD4">
      <w:pPr>
        <w:pStyle w:val="TH"/>
      </w:pPr>
      <w:r w:rsidRPr="00C31E24">
        <w:t xml:space="preserve">Table 6.2.1.3.3-13: </w:t>
      </w:r>
      <w:r w:rsidR="00555CBD" w:rsidRPr="00C31E24">
        <w:t>Void</w:t>
      </w:r>
    </w:p>
    <w:p w14:paraId="7D575DB0" w14:textId="0E2375A4" w:rsidR="00784A32" w:rsidRPr="00C31E24" w:rsidRDefault="00784A32" w:rsidP="00784A32">
      <w:pPr>
        <w:pStyle w:val="TH"/>
      </w:pPr>
      <w:r w:rsidRPr="00C31E24">
        <w:t xml:space="preserve">Table 6.2.1.3.3-14: </w:t>
      </w:r>
      <w:r w:rsidR="00555CBD" w:rsidRPr="00C31E24">
        <w:t>Void</w:t>
      </w:r>
    </w:p>
    <w:p w14:paraId="7BACC15E" w14:textId="77777777" w:rsidR="00784A32" w:rsidRPr="00C31E24" w:rsidRDefault="00784A32" w:rsidP="00784A32"/>
    <w:p w14:paraId="2D832E42" w14:textId="77777777" w:rsidR="00784A32" w:rsidRPr="00C31E24" w:rsidRDefault="00784A32" w:rsidP="00784A32">
      <w:pPr>
        <w:pStyle w:val="TH"/>
      </w:pPr>
      <w:r w:rsidRPr="00C31E24">
        <w:rPr>
          <w:color w:val="000000"/>
        </w:rPr>
        <w:t>Table 6.2.1.3.3-15: SIP BYE (Step 31, Table 6.2.1.3.2-1)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784A32" w:rsidRPr="00C31E24" w:rsidDel="00127C5D" w14:paraId="36360FD8" w14:textId="77777777" w:rsidTr="00354887">
        <w:trPr>
          <w:tblHeader/>
          <w:jc w:val="center"/>
        </w:trPr>
        <w:tc>
          <w:tcPr>
            <w:tcW w:w="9531" w:type="dxa"/>
          </w:tcPr>
          <w:p w14:paraId="1C925E3D" w14:textId="77777777" w:rsidR="00784A32" w:rsidRPr="00C31E24" w:rsidDel="00127C5D" w:rsidRDefault="00784A32" w:rsidP="00354887">
            <w:pPr>
              <w:pStyle w:val="TAL"/>
              <w:keepLines w:val="0"/>
              <w:widowControl w:val="0"/>
              <w:rPr>
                <w:color w:val="000000"/>
              </w:rPr>
            </w:pPr>
            <w:r w:rsidRPr="00C31E24">
              <w:rPr>
                <w:color w:val="000000"/>
              </w:rPr>
              <w:t xml:space="preserve">Derivation Path: TS 36.579-1, Table 5.5.2.2-1, </w:t>
            </w:r>
            <w:r w:rsidRPr="00C31E24">
              <w:t>condition MO_CALL</w:t>
            </w:r>
          </w:p>
        </w:tc>
      </w:tr>
    </w:tbl>
    <w:p w14:paraId="530AA876" w14:textId="77777777" w:rsidR="00784A32" w:rsidRPr="00C31E24" w:rsidRDefault="00784A32" w:rsidP="00784A32"/>
    <w:p w14:paraId="5AED8C49" w14:textId="0164C8A8" w:rsidR="00784A32" w:rsidRPr="00C31E24" w:rsidRDefault="00784A32" w:rsidP="00784A32">
      <w:pPr>
        <w:pStyle w:val="TH"/>
      </w:pPr>
      <w:r w:rsidRPr="00C31E24">
        <w:t xml:space="preserve">Table 6.2.1.3.3-16: </w:t>
      </w:r>
      <w:r w:rsidR="00555CBD" w:rsidRPr="00C31E24">
        <w:t>Void</w:t>
      </w:r>
    </w:p>
    <w:p w14:paraId="1B5A7445" w14:textId="77777777" w:rsidR="00784A32" w:rsidRPr="00C31E24" w:rsidRDefault="00784A32" w:rsidP="00784A32"/>
    <w:p w14:paraId="782B4C23" w14:textId="77777777" w:rsidR="00784A32" w:rsidRPr="00C31E24" w:rsidRDefault="00784A32" w:rsidP="00784A32">
      <w:pPr>
        <w:pStyle w:val="Heading3"/>
      </w:pPr>
      <w:bookmarkStart w:id="556" w:name="_Toc52787547"/>
      <w:bookmarkStart w:id="557" w:name="_Toc52787729"/>
      <w:bookmarkStart w:id="558" w:name="_Toc75906951"/>
      <w:bookmarkStart w:id="559" w:name="_Toc75907288"/>
      <w:bookmarkStart w:id="560" w:name="_Toc84345734"/>
      <w:bookmarkStart w:id="561" w:name="_Toc99871287"/>
      <w:r w:rsidRPr="00C31E24">
        <w:t>6.2.2</w:t>
      </w:r>
      <w:r w:rsidRPr="00C31E24">
        <w:tab/>
        <w:t>On-network / Private Call / On-demand / Automatic Commencement Mode / With Transmission Control / Upgrade to Emergency Call / Cancellation of Emergency on User request / Client Terminated (CT)</w:t>
      </w:r>
      <w:bookmarkEnd w:id="556"/>
      <w:bookmarkEnd w:id="557"/>
      <w:bookmarkEnd w:id="558"/>
      <w:bookmarkEnd w:id="559"/>
      <w:bookmarkEnd w:id="560"/>
      <w:bookmarkEnd w:id="561"/>
    </w:p>
    <w:p w14:paraId="3014C916" w14:textId="77777777" w:rsidR="00784A32" w:rsidRPr="00C31E24" w:rsidRDefault="00784A32" w:rsidP="00764DD4">
      <w:pPr>
        <w:pStyle w:val="H6"/>
      </w:pPr>
      <w:bookmarkStart w:id="562" w:name="_Toc52787548"/>
      <w:bookmarkStart w:id="563" w:name="_Toc52787730"/>
      <w:bookmarkStart w:id="564" w:name="_Toc75906952"/>
      <w:bookmarkStart w:id="565" w:name="_Toc75907289"/>
      <w:r w:rsidRPr="00C31E24">
        <w:t>6.2.2.1</w:t>
      </w:r>
      <w:r w:rsidRPr="00C31E24">
        <w:tab/>
        <w:t>Test Purpose (TP)</w:t>
      </w:r>
      <w:bookmarkEnd w:id="562"/>
      <w:bookmarkEnd w:id="563"/>
      <w:bookmarkEnd w:id="564"/>
      <w:bookmarkEnd w:id="565"/>
    </w:p>
    <w:p w14:paraId="287319E6" w14:textId="77777777" w:rsidR="00784A32" w:rsidRPr="00C31E24" w:rsidRDefault="00784A32" w:rsidP="00784A32">
      <w:pPr>
        <w:pStyle w:val="H6"/>
      </w:pPr>
      <w:r w:rsidRPr="00C31E24">
        <w:t>(1)</w:t>
      </w:r>
    </w:p>
    <w:p w14:paraId="62B55C47"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registered and authorised for MCVideo Service, including authorised to receive private and private emergency calls with Automatic Commencement }</w:t>
      </w:r>
    </w:p>
    <w:p w14:paraId="62A1F3D2"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7A13ABEF" w14:textId="2C38656B"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w:t>
      </w:r>
      <w:r w:rsidR="00C630E0" w:rsidRPr="00C31E24">
        <w:rPr>
          <w:noProof w:val="0"/>
        </w:rPr>
        <w:t>McVideo User requests to establish</w:t>
      </w:r>
      <w:r w:rsidRPr="00C31E24">
        <w:rPr>
          <w:noProof w:val="0"/>
        </w:rPr>
        <w:t xml:space="preserve"> a MCVideo private call, On-demand Automatic Commencement Mode, no force of Automatic Commencement, applying End-to-end communication security with Transmission Control }</w:t>
      </w:r>
    </w:p>
    <w:p w14:paraId="5FB7D833" w14:textId="4CC86F5A"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w:t>
      </w:r>
      <w:r w:rsidR="00C630E0" w:rsidRPr="00C31E24">
        <w:rPr>
          <w:noProof w:val="0"/>
        </w:rPr>
        <w:t xml:space="preserve">SIP INVITE message to establish the Private Call and receives a </w:t>
      </w:r>
      <w:r w:rsidRPr="00C31E24">
        <w:rPr>
          <w:noProof w:val="0"/>
        </w:rPr>
        <w:t xml:space="preserve">SIP 200 (OK) </w:t>
      </w:r>
      <w:r w:rsidR="00C630E0" w:rsidRPr="00C31E24">
        <w:rPr>
          <w:noProof w:val="0"/>
        </w:rPr>
        <w:t xml:space="preserve">from the SS (MCVideo Server that </w:t>
      </w:r>
      <w:r w:rsidRPr="00C31E24">
        <w:rPr>
          <w:noProof w:val="0"/>
        </w:rPr>
        <w:t>accept</w:t>
      </w:r>
      <w:r w:rsidR="00C630E0" w:rsidRPr="00C31E24">
        <w:rPr>
          <w:noProof w:val="0"/>
        </w:rPr>
        <w:t>s</w:t>
      </w:r>
      <w:r w:rsidRPr="00C31E24">
        <w:rPr>
          <w:noProof w:val="0"/>
        </w:rPr>
        <w:t xml:space="preserve"> the establishment of an MCVideo private call, On-demand Automatic Commencement Mode applying End-to-end communication security with Transmission Control</w:t>
      </w:r>
      <w:r w:rsidR="00C630E0" w:rsidRPr="00C31E24">
        <w:rPr>
          <w:noProof w:val="0"/>
        </w:rPr>
        <w:t>,</w:t>
      </w:r>
      <w:r w:rsidRPr="00C31E24">
        <w:rPr>
          <w:noProof w:val="0"/>
        </w:rPr>
        <w:t xml:space="preserve"> </w:t>
      </w:r>
      <w:r w:rsidRPr="00C31E24">
        <w:rPr>
          <w:bCs/>
          <w:noProof w:val="0"/>
        </w:rPr>
        <w:t>and</w:t>
      </w:r>
      <w:r w:rsidRPr="00C31E24">
        <w:rPr>
          <w:noProof w:val="0"/>
        </w:rPr>
        <w:t xml:space="preserve"> notifies the user </w:t>
      </w:r>
      <w:r w:rsidR="00C630E0" w:rsidRPr="00C31E24">
        <w:rPr>
          <w:noProof w:val="0"/>
        </w:rPr>
        <w:t>of</w:t>
      </w:r>
      <w:r w:rsidRPr="00C31E24">
        <w:rPr>
          <w:noProof w:val="0"/>
        </w:rPr>
        <w:t xml:space="preserve"> the call establishment }</w:t>
      </w:r>
    </w:p>
    <w:p w14:paraId="2AEDF76B" w14:textId="77777777" w:rsidR="00784A32" w:rsidRPr="00C31E24" w:rsidRDefault="00784A32" w:rsidP="00784A32">
      <w:pPr>
        <w:pStyle w:val="PL"/>
        <w:rPr>
          <w:noProof w:val="0"/>
        </w:rPr>
      </w:pPr>
      <w:r w:rsidRPr="00C31E24">
        <w:rPr>
          <w:noProof w:val="0"/>
        </w:rPr>
        <w:t xml:space="preserve">            }</w:t>
      </w:r>
    </w:p>
    <w:p w14:paraId="06398403" w14:textId="77777777" w:rsidR="00784A32" w:rsidRPr="00C31E24" w:rsidRDefault="00784A32" w:rsidP="00784A32">
      <w:pPr>
        <w:pStyle w:val="PL"/>
        <w:rPr>
          <w:rFonts w:cs="Courier New"/>
          <w:noProof w:val="0"/>
          <w:szCs w:val="16"/>
        </w:rPr>
      </w:pPr>
    </w:p>
    <w:p w14:paraId="678A2D25" w14:textId="77777777" w:rsidR="00784A32" w:rsidRPr="00C31E24" w:rsidRDefault="00784A32" w:rsidP="00784A32">
      <w:pPr>
        <w:pStyle w:val="H6"/>
      </w:pPr>
      <w:r w:rsidRPr="00C31E24">
        <w:t>(2)</w:t>
      </w:r>
    </w:p>
    <w:p w14:paraId="3AF2DE47"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On-demand Automatic Commencement Mode private call with Transmission Control }</w:t>
      </w:r>
    </w:p>
    <w:p w14:paraId="12460A9C"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2411BAB8"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engages in communication with the inviting MCVideo User }</w:t>
      </w:r>
    </w:p>
    <w:p w14:paraId="5734F996"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respects the Transmission Control imposed by the MCVideo Server (Transmission granting/release/reject/revoke) applying Transmission Control confidentiality and integrity protection }</w:t>
      </w:r>
    </w:p>
    <w:p w14:paraId="2657DA0B" w14:textId="77777777" w:rsidR="00784A32" w:rsidRPr="00C31E24" w:rsidRDefault="00784A32" w:rsidP="00784A32">
      <w:pPr>
        <w:pStyle w:val="PL"/>
        <w:rPr>
          <w:noProof w:val="0"/>
        </w:rPr>
      </w:pPr>
      <w:r w:rsidRPr="00C31E24">
        <w:rPr>
          <w:noProof w:val="0"/>
        </w:rPr>
        <w:t xml:space="preserve">            }</w:t>
      </w:r>
    </w:p>
    <w:p w14:paraId="135496B7" w14:textId="77777777" w:rsidR="00784A32" w:rsidRPr="00C31E24" w:rsidRDefault="00784A32" w:rsidP="00784A32">
      <w:pPr>
        <w:pStyle w:val="PL"/>
        <w:rPr>
          <w:rFonts w:cs="Courier New"/>
          <w:noProof w:val="0"/>
          <w:szCs w:val="16"/>
        </w:rPr>
      </w:pPr>
    </w:p>
    <w:p w14:paraId="2F269F3B" w14:textId="77777777" w:rsidR="00784A32" w:rsidRPr="00C31E24" w:rsidRDefault="00784A32" w:rsidP="00784A32">
      <w:pPr>
        <w:pStyle w:val="H6"/>
      </w:pPr>
      <w:r w:rsidRPr="00C31E24">
        <w:t>(3)</w:t>
      </w:r>
    </w:p>
    <w:p w14:paraId="77B76F79"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On-demand Automatic Commencement Mode private call with Transmission Control }</w:t>
      </w:r>
    </w:p>
    <w:p w14:paraId="533C7B61"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52560CFB"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receives a request for upgrade of the ongoing MCVideo private call to a MCVideo emergency private call with Transmission Control }</w:t>
      </w:r>
    </w:p>
    <w:p w14:paraId="4A3CE3BB" w14:textId="4064B659"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accepts the request and, upon sending SIP 200 (OK) message, considers the call as being upgraded to emergency private call (emergency private call state = "MEPC 3: emergency-pc-granted") </w:t>
      </w:r>
      <w:r w:rsidRPr="00C31E24">
        <w:rPr>
          <w:b/>
          <w:bCs/>
          <w:noProof w:val="0"/>
        </w:rPr>
        <w:t>and</w:t>
      </w:r>
      <w:r w:rsidRPr="00C31E24">
        <w:rPr>
          <w:noProof w:val="0"/>
        </w:rPr>
        <w:t xml:space="preserve"> notifie</w:t>
      </w:r>
      <w:r w:rsidR="00C630E0" w:rsidRPr="00C31E24">
        <w:rPr>
          <w:noProof w:val="0"/>
        </w:rPr>
        <w:t>s</w:t>
      </w:r>
      <w:r w:rsidRPr="00C31E24">
        <w:rPr>
          <w:noProof w:val="0"/>
        </w:rPr>
        <w:t xml:space="preserve"> the MCVideo User of the upgraded call if pc_DisplayIfoEmergencyCall }</w:t>
      </w:r>
    </w:p>
    <w:p w14:paraId="1CF96204" w14:textId="77777777" w:rsidR="00784A32" w:rsidRPr="00C31E24" w:rsidRDefault="00784A32" w:rsidP="00784A32">
      <w:pPr>
        <w:pStyle w:val="PL"/>
        <w:rPr>
          <w:noProof w:val="0"/>
        </w:rPr>
      </w:pPr>
      <w:r w:rsidRPr="00C31E24">
        <w:rPr>
          <w:noProof w:val="0"/>
        </w:rPr>
        <w:t xml:space="preserve">            }</w:t>
      </w:r>
    </w:p>
    <w:p w14:paraId="2631E834" w14:textId="77777777" w:rsidR="00784A32" w:rsidRPr="00C31E24" w:rsidRDefault="00784A32" w:rsidP="00784A32">
      <w:pPr>
        <w:pStyle w:val="PL"/>
        <w:rPr>
          <w:rFonts w:cs="Courier New"/>
          <w:noProof w:val="0"/>
          <w:szCs w:val="16"/>
        </w:rPr>
      </w:pPr>
    </w:p>
    <w:p w14:paraId="63A5E7EF" w14:textId="77777777" w:rsidR="00784A32" w:rsidRPr="00C31E24" w:rsidRDefault="00784A32" w:rsidP="00784A32">
      <w:pPr>
        <w:pStyle w:val="H6"/>
      </w:pPr>
      <w:r w:rsidRPr="00C31E24">
        <w:t>(4)</w:t>
      </w:r>
    </w:p>
    <w:p w14:paraId="6EBF9BE1"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On-demand Automatic Commencement Mode private call with Transmission Control upgraded to an emergency private call }</w:t>
      </w:r>
    </w:p>
    <w:p w14:paraId="47CC01B2"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7869E659"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continues communication with the invited MCVideo User }</w:t>
      </w:r>
    </w:p>
    <w:p w14:paraId="11B6D8A0"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respects the transmission control imposed by the MCVideo Server including being able to handle override requested by the inviting MCVideo user and applying Transmission Control confidentiality and integrity protection }</w:t>
      </w:r>
    </w:p>
    <w:p w14:paraId="2EA12201" w14:textId="77777777" w:rsidR="00784A32" w:rsidRPr="00C31E24" w:rsidRDefault="00784A32" w:rsidP="00784A32">
      <w:pPr>
        <w:pStyle w:val="PL"/>
        <w:rPr>
          <w:noProof w:val="0"/>
        </w:rPr>
      </w:pPr>
      <w:r w:rsidRPr="00C31E24">
        <w:rPr>
          <w:noProof w:val="0"/>
        </w:rPr>
        <w:t xml:space="preserve">            }</w:t>
      </w:r>
    </w:p>
    <w:p w14:paraId="76A25CD2" w14:textId="77777777" w:rsidR="00784A32" w:rsidRPr="00C31E24" w:rsidRDefault="00784A32" w:rsidP="00784A32">
      <w:pPr>
        <w:pStyle w:val="PL"/>
        <w:rPr>
          <w:rFonts w:cs="Courier New"/>
          <w:noProof w:val="0"/>
          <w:szCs w:val="16"/>
        </w:rPr>
      </w:pPr>
    </w:p>
    <w:p w14:paraId="4DCFEA09" w14:textId="77777777" w:rsidR="00784A32" w:rsidRPr="00C31E24" w:rsidRDefault="00784A32" w:rsidP="00784A32">
      <w:pPr>
        <w:pStyle w:val="H6"/>
      </w:pPr>
      <w:r w:rsidRPr="00C31E24">
        <w:t>(5)</w:t>
      </w:r>
    </w:p>
    <w:p w14:paraId="3C523DF3"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On-demand Automatic Commencement Mode private call with Transmission Control that was upgraded to an emergency private call }</w:t>
      </w:r>
    </w:p>
    <w:p w14:paraId="3A1F7595"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63EEBAF4"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receives a request to cancel the ongoing MCVideo emergency condition on a private call }</w:t>
      </w:r>
    </w:p>
    <w:p w14:paraId="58871D13" w14:textId="72B44853"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accepts the request and after sending a SIP 200 (OK) response considers the emergency condition cancelled and the call being reverted back to MCVideo private call </w:t>
      </w:r>
      <w:r w:rsidRPr="00C31E24">
        <w:rPr>
          <w:b/>
          <w:bCs/>
          <w:noProof w:val="0"/>
        </w:rPr>
        <w:t>and</w:t>
      </w:r>
      <w:r w:rsidRPr="00C31E24">
        <w:rPr>
          <w:noProof w:val="0"/>
        </w:rPr>
        <w:t xml:space="preserve"> notifie</w:t>
      </w:r>
      <w:r w:rsidR="00C630E0" w:rsidRPr="00C31E24">
        <w:rPr>
          <w:noProof w:val="0"/>
        </w:rPr>
        <w:t>s</w:t>
      </w:r>
      <w:r w:rsidRPr="00C31E24">
        <w:rPr>
          <w:noProof w:val="0"/>
        </w:rPr>
        <w:t xml:space="preserve"> the MCVideo User of the downgraded call</w:t>
      </w:r>
      <w:r w:rsidR="00C630E0" w:rsidRPr="00C31E24">
        <w:rPr>
          <w:noProof w:val="0"/>
        </w:rPr>
        <w:t>, and respects Reception Control (Transmission</w:t>
      </w:r>
      <w:r w:rsidRPr="00C31E24">
        <w:rPr>
          <w:noProof w:val="0"/>
        </w:rPr>
        <w:t xml:space="preserve"> }</w:t>
      </w:r>
    </w:p>
    <w:p w14:paraId="52733419" w14:textId="77777777" w:rsidR="00784A32" w:rsidRPr="00C31E24" w:rsidRDefault="00784A32" w:rsidP="00784A32">
      <w:pPr>
        <w:pStyle w:val="PL"/>
        <w:rPr>
          <w:noProof w:val="0"/>
        </w:rPr>
      </w:pPr>
      <w:r w:rsidRPr="00C31E24">
        <w:rPr>
          <w:noProof w:val="0"/>
        </w:rPr>
        <w:t xml:space="preserve">            }</w:t>
      </w:r>
    </w:p>
    <w:p w14:paraId="28A286E3" w14:textId="77777777" w:rsidR="00784A32" w:rsidRPr="00C31E24" w:rsidRDefault="00784A32" w:rsidP="00784A32">
      <w:pPr>
        <w:pStyle w:val="PL"/>
        <w:rPr>
          <w:rFonts w:cs="Courier New"/>
          <w:noProof w:val="0"/>
          <w:szCs w:val="16"/>
        </w:rPr>
      </w:pPr>
    </w:p>
    <w:p w14:paraId="7E1D8A34" w14:textId="77777777" w:rsidR="00784A32" w:rsidRPr="00C31E24" w:rsidRDefault="00784A32" w:rsidP="00784A32">
      <w:pPr>
        <w:pStyle w:val="H6"/>
      </w:pPr>
      <w:r w:rsidRPr="00C31E24">
        <w:t>(6)</w:t>
      </w:r>
    </w:p>
    <w:p w14:paraId="4E4BE1A1"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On-demand Pre-arranged Group Call with Manual  Commencement Mode }</w:t>
      </w:r>
    </w:p>
    <w:p w14:paraId="501BB754"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5254E330" w14:textId="094789BF"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w:t>
      </w:r>
      <w:r w:rsidR="00C630E0" w:rsidRPr="00C31E24">
        <w:rPr>
          <w:noProof w:val="0"/>
        </w:rPr>
        <w:t xml:space="preserve">MCVideo User requests to end the Private Call, the </w:t>
      </w:r>
      <w:r w:rsidRPr="00C31E24">
        <w:rPr>
          <w:noProof w:val="0"/>
        </w:rPr>
        <w:t xml:space="preserve">UE (MCVideo Client) </w:t>
      </w:r>
      <w:r w:rsidR="00C630E0" w:rsidRPr="00C31E24">
        <w:rPr>
          <w:noProof w:val="0"/>
        </w:rPr>
        <w:t xml:space="preserve">sends a Transmission End Request message and, upon receiving a Transmission End Response from the SS (MCVideo Server) </w:t>
      </w:r>
      <w:r w:rsidRPr="00C31E24">
        <w:rPr>
          <w:noProof w:val="0"/>
        </w:rPr>
        <w:t>}</w:t>
      </w:r>
    </w:p>
    <w:p w14:paraId="1D9C81D4" w14:textId="187C25F4"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the UE (MCVideo Client) sends a SIP BYE request and the SS (MCVideo Server) responds with a SIP 200 (OK) and </w:t>
      </w:r>
      <w:r w:rsidR="00C630E0" w:rsidRPr="00C31E24">
        <w:rPr>
          <w:noProof w:val="0"/>
        </w:rPr>
        <w:t xml:space="preserve">leaves </w:t>
      </w:r>
      <w:r w:rsidRPr="00C31E24">
        <w:rPr>
          <w:noProof w:val="0"/>
        </w:rPr>
        <w:t>the MCVideo  session }</w:t>
      </w:r>
    </w:p>
    <w:p w14:paraId="182D703E" w14:textId="77777777" w:rsidR="00784A32" w:rsidRPr="00C31E24" w:rsidRDefault="00784A32" w:rsidP="00784A32">
      <w:pPr>
        <w:pStyle w:val="PL"/>
        <w:rPr>
          <w:noProof w:val="0"/>
        </w:rPr>
      </w:pPr>
      <w:r w:rsidRPr="00C31E24">
        <w:rPr>
          <w:noProof w:val="0"/>
        </w:rPr>
        <w:t xml:space="preserve">            }</w:t>
      </w:r>
    </w:p>
    <w:p w14:paraId="2237C647" w14:textId="77777777" w:rsidR="00784A32" w:rsidRPr="00C31E24" w:rsidRDefault="00784A32" w:rsidP="00784A32">
      <w:pPr>
        <w:pStyle w:val="PL"/>
        <w:rPr>
          <w:rFonts w:cs="Courier New"/>
          <w:noProof w:val="0"/>
          <w:szCs w:val="16"/>
        </w:rPr>
      </w:pPr>
    </w:p>
    <w:p w14:paraId="50BE5DC5" w14:textId="77777777" w:rsidR="00784A32" w:rsidRPr="00C31E24" w:rsidRDefault="00784A32" w:rsidP="00764DD4">
      <w:pPr>
        <w:pStyle w:val="H6"/>
      </w:pPr>
      <w:bookmarkStart w:id="566" w:name="_Toc52787549"/>
      <w:bookmarkStart w:id="567" w:name="_Toc52787731"/>
      <w:bookmarkStart w:id="568" w:name="_Toc75906953"/>
      <w:bookmarkStart w:id="569" w:name="_Toc75907290"/>
      <w:r w:rsidRPr="00C31E24">
        <w:t>6.2.2.2</w:t>
      </w:r>
      <w:r w:rsidRPr="00C31E24">
        <w:tab/>
        <w:t>Conformance requirements</w:t>
      </w:r>
      <w:bookmarkEnd w:id="566"/>
      <w:bookmarkEnd w:id="567"/>
      <w:bookmarkEnd w:id="568"/>
      <w:bookmarkEnd w:id="569"/>
    </w:p>
    <w:p w14:paraId="32202F73" w14:textId="211F2A73" w:rsidR="00784A32" w:rsidRPr="00C31E24" w:rsidRDefault="00784A32" w:rsidP="00784A32">
      <w:r w:rsidRPr="00C31E24">
        <w:t xml:space="preserve">References: The conformance requirements covered in the present TC are specified in: TS 24.281 clauses </w:t>
      </w:r>
      <w:r w:rsidR="00C630E0" w:rsidRPr="00C31E24">
        <w:t xml:space="preserve">10.2.2.2.1, </w:t>
      </w:r>
      <w:r w:rsidRPr="00C31E24">
        <w:t xml:space="preserve">10.2.2.2.2, 10.2.2.2.3, </w:t>
      </w:r>
      <w:r w:rsidR="00C630E0" w:rsidRPr="00C31E24">
        <w:t xml:space="preserve">10.2.2.3.1.3, </w:t>
      </w:r>
      <w:r w:rsidRPr="00C31E24">
        <w:t>6.2.3.1.1</w:t>
      </w:r>
      <w:r w:rsidR="00C630E0" w:rsidRPr="00C31E24">
        <w:t>; in TS 24.581, clause 6.3.5.4.9</w:t>
      </w:r>
      <w:r w:rsidRPr="00C31E24">
        <w:t xml:space="preserve">.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Rel-14 requirements.</w:t>
      </w:r>
    </w:p>
    <w:p w14:paraId="1D86D2C1" w14:textId="77777777" w:rsidR="00C630E0" w:rsidRPr="00C31E24" w:rsidRDefault="00C630E0" w:rsidP="00C630E0">
      <w:pPr>
        <w:spacing w:before="120"/>
      </w:pPr>
      <w:r w:rsidRPr="00C31E24">
        <w:t>[TS 24.281, clause 10.2.2.2.1]</w:t>
      </w:r>
    </w:p>
    <w:p w14:paraId="584FF893" w14:textId="77777777" w:rsidR="00C630E0" w:rsidRPr="00C31E24" w:rsidRDefault="00C630E0" w:rsidP="00C630E0">
      <w:pPr>
        <w:spacing w:before="120"/>
      </w:pPr>
      <w:r w:rsidRPr="00C31E24">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0EFFFDAA" w14:textId="77777777" w:rsidR="00C630E0" w:rsidRPr="00C31E24" w:rsidRDefault="00C630E0" w:rsidP="00C630E0">
      <w:pPr>
        <w:spacing w:before="120"/>
      </w:pPr>
      <w:r w:rsidRPr="00C31E24">
        <w:t>The MCVideo client:</w:t>
      </w:r>
    </w:p>
    <w:p w14:paraId="0DB32992" w14:textId="77777777" w:rsidR="00C630E0" w:rsidRPr="00C31E24" w:rsidRDefault="00C630E0" w:rsidP="00C630E0">
      <w:pPr>
        <w:pStyle w:val="B1"/>
      </w:pPr>
      <w:r w:rsidRPr="00C31E24">
        <w:t>1)</w:t>
      </w:r>
      <w:r w:rsidRPr="00C31E24">
        <w:tab/>
        <w:t>shall set the Request-URI of the SIP INVITE request to a public service identity of the participating MCVideo function serving the MCVideo user;</w:t>
      </w:r>
    </w:p>
    <w:p w14:paraId="2D4E6C1B" w14:textId="77777777" w:rsidR="00C630E0" w:rsidRPr="00C31E24" w:rsidRDefault="00C630E0" w:rsidP="00C630E0">
      <w:pPr>
        <w:pStyle w:val="B1"/>
      </w:pPr>
      <w:r w:rsidRPr="00C31E24">
        <w:t>2)</w:t>
      </w:r>
      <w:r w:rsidRPr="00C31E24">
        <w:tab/>
        <w:t>may include a P-Preferred-Identity header field in the SIP INVITE request containing a public user identity as specified in 3GPP TS 24.229 [11];</w:t>
      </w:r>
    </w:p>
    <w:p w14:paraId="349605C6" w14:textId="77777777" w:rsidR="00C630E0" w:rsidRPr="00C31E24" w:rsidRDefault="00C630E0" w:rsidP="00C630E0">
      <w:pPr>
        <w:pStyle w:val="B1"/>
      </w:pPr>
      <w:r w:rsidRPr="00C31E24">
        <w:t>3)</w:t>
      </w:r>
      <w:r w:rsidRPr="00C31E24">
        <w:tab/>
        <w:t>shall include the g.3gpp.mcvideo media feature tag and the g.3gpp.icsi-ref media feature tag with the value of "urn:urn-7:3gpp-service.ims.icsi.mcvideo" in the Contact header field of the SIP INVITE request according to IETF RFC 3840 [22];</w:t>
      </w:r>
    </w:p>
    <w:p w14:paraId="7A685F15" w14:textId="77777777" w:rsidR="00C630E0" w:rsidRPr="00C31E24" w:rsidRDefault="00C630E0" w:rsidP="00C630E0">
      <w:pPr>
        <w:pStyle w:val="B1"/>
      </w:pPr>
      <w:r w:rsidRPr="00C31E24">
        <w:t>4)</w:t>
      </w:r>
      <w:r w:rsidRPr="00C31E24">
        <w:tab/>
        <w:t>shall include an Accept-Contact header field containing the g.3gpp.mcvideo media feature tag along with the "require" and "explicit" header field parameters according to IETF RFC 3841 [20];</w:t>
      </w:r>
    </w:p>
    <w:p w14:paraId="1114A6E3" w14:textId="77777777" w:rsidR="00C630E0" w:rsidRPr="00C31E24" w:rsidRDefault="00C630E0" w:rsidP="00C630E0">
      <w:pPr>
        <w:pStyle w:val="B1"/>
      </w:pPr>
      <w:r w:rsidRPr="00C31E24">
        <w:t>5)</w:t>
      </w:r>
      <w:r w:rsidRPr="00C31E24">
        <w:tab/>
        <w:t>shall include the ICSI value "urn:urn-7:3gpp-service.ims.icsi.mcvideo" (coded as specified in 3GPP TS 24.229 [11]), in a P-Preferred-Service header field according to IETF RFC 6050 [14] in the SIP INVITE request;</w:t>
      </w:r>
    </w:p>
    <w:p w14:paraId="6053087D" w14:textId="77777777" w:rsidR="00C630E0" w:rsidRPr="00C31E24" w:rsidRDefault="00C630E0" w:rsidP="00C630E0">
      <w:pPr>
        <w:pStyle w:val="B1"/>
      </w:pPr>
      <w:r w:rsidRPr="00C31E24">
        <w:t>6)</w:t>
      </w:r>
      <w:r w:rsidRPr="00C31E24">
        <w:tab/>
        <w:t>shall include an Accept-Contact header field with the media feature tag g.3gpp.icsi-ref contain with the value of "urn:urn-7:3gpp-service.ims.icsi.mcvideo" along with parameters "require" and "explicit" according to IETF RFC 3841 [20];</w:t>
      </w:r>
    </w:p>
    <w:p w14:paraId="6C797BD3" w14:textId="77777777" w:rsidR="00C630E0" w:rsidRPr="00C31E24" w:rsidRDefault="00C630E0" w:rsidP="00C630E0">
      <w:pPr>
        <w:pStyle w:val="B1"/>
      </w:pPr>
      <w:r w:rsidRPr="00C31E24">
        <w:t>7)</w:t>
      </w:r>
      <w:r w:rsidRPr="00C31E24">
        <w:tab/>
        <w:t>for the establishment of a private call shall insert in the SIP INVITE request a MIME resource-lists body with the MCVideo ID of the invited MCVideo user, according to rules and procedures of IETF RFC 5366 [37];</w:t>
      </w:r>
    </w:p>
    <w:p w14:paraId="0B903462" w14:textId="77777777" w:rsidR="00C630E0" w:rsidRPr="00C31E24" w:rsidRDefault="00C630E0" w:rsidP="00C630E0">
      <w:pPr>
        <w:pStyle w:val="B1"/>
      </w:pPr>
      <w:r w:rsidRPr="00C31E24">
        <w:t>8)</w:t>
      </w:r>
      <w:r w:rsidRPr="00C31E24">
        <w:tab/>
        <w:t>if an end-to-end security context needs to be established and if the MCVideo user is initiating a private call then:</w:t>
      </w:r>
    </w:p>
    <w:p w14:paraId="36364847" w14:textId="77777777" w:rsidR="00C630E0" w:rsidRPr="00C31E24" w:rsidRDefault="00C630E0" w:rsidP="00C630E0">
      <w:pPr>
        <w:pStyle w:val="B2"/>
      </w:pPr>
      <w:r w:rsidRPr="00C31E24">
        <w:t>a)</w:t>
      </w:r>
      <w:r w:rsidRPr="00C31E24">
        <w:tab/>
        <w:t>if necessary, shall instruct the key management client to request keying material from the key management server as described in 3GPP TS 33.180 [8];</w:t>
      </w:r>
    </w:p>
    <w:p w14:paraId="5B7F99DE" w14:textId="77777777" w:rsidR="00C630E0" w:rsidRPr="00C31E24" w:rsidRDefault="00C630E0" w:rsidP="00C630E0">
      <w:pPr>
        <w:pStyle w:val="B2"/>
      </w:pPr>
      <w:r w:rsidRPr="00C31E24">
        <w:t>b)</w:t>
      </w:r>
      <w:r w:rsidRPr="00C31E24">
        <w:tab/>
        <w:t>shall use the keying material to generate a PCK as described in 3GPP TS 33.180 [8];</w:t>
      </w:r>
    </w:p>
    <w:p w14:paraId="493EBDD4" w14:textId="77777777" w:rsidR="00C630E0" w:rsidRPr="00C31E24" w:rsidRDefault="00C630E0" w:rsidP="00C630E0">
      <w:pPr>
        <w:pStyle w:val="B2"/>
      </w:pPr>
      <w:r w:rsidRPr="00C31E24">
        <w:t>c)</w:t>
      </w:r>
      <w:r w:rsidRPr="00C31E24">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0705423D" w14:textId="77777777" w:rsidR="00C630E0" w:rsidRPr="00C31E24" w:rsidRDefault="00C630E0" w:rsidP="00C630E0">
      <w:pPr>
        <w:pStyle w:val="B2"/>
      </w:pPr>
      <w:r w:rsidRPr="00C31E24">
        <w:t>d)</w:t>
      </w:r>
      <w:r w:rsidRPr="00C31E24">
        <w:tab/>
        <w:t>shall encrypt the PCK to a UID associated to the MCVideo client using the MCVideo ID and KMS URI of the invited user as determined by the procedures of subclause 6.2.8.3.9 and a time related parameter as described in 3GPP TS 33.180 [8];</w:t>
      </w:r>
    </w:p>
    <w:p w14:paraId="6FCAD7ED" w14:textId="77777777" w:rsidR="00C630E0" w:rsidRPr="00C31E24" w:rsidRDefault="00C630E0" w:rsidP="00C630E0">
      <w:pPr>
        <w:pStyle w:val="B2"/>
      </w:pPr>
      <w:r w:rsidRPr="00C31E24">
        <w:t>e)</w:t>
      </w:r>
      <w:r w:rsidRPr="00C31E24">
        <w:tab/>
        <w:t>shall generate a MIKEY-SAKKE I_MESSAGE using the encapsulated PCK and PCK-ID as specified in 3GPP TS 33.180 [8]; and</w:t>
      </w:r>
    </w:p>
    <w:p w14:paraId="53CAA106" w14:textId="77777777" w:rsidR="00C630E0" w:rsidRPr="00C31E24" w:rsidRDefault="00C630E0" w:rsidP="00C630E0">
      <w:pPr>
        <w:pStyle w:val="B2"/>
      </w:pPr>
      <w:r w:rsidRPr="00C31E24">
        <w:t>g)</w:t>
      </w:r>
      <w:r w:rsidRPr="00C31E24">
        <w:tab/>
        <w:t>shall add the MCVideo ID of the originating MCVideo to the initiator field (IDRi) of the I_MESSAGE as described in 3GPP TS 33.180 [8]; and</w:t>
      </w:r>
    </w:p>
    <w:p w14:paraId="1F903BD2" w14:textId="77777777" w:rsidR="00C630E0" w:rsidRPr="00C31E24" w:rsidRDefault="00C630E0" w:rsidP="00C630E0">
      <w:pPr>
        <w:pStyle w:val="B2"/>
      </w:pPr>
      <w:r w:rsidRPr="00C31E24">
        <w:t>f)</w:t>
      </w:r>
      <w:r w:rsidRPr="00C31E24">
        <w:tab/>
        <w:t>shall sign the MIKEY-SAKKE I_MESSAGE using the originating MCVideo user's signing key provided in the keying material together with a time related parameter, and add this to the MIKEY-SAKKE payload, as described in 3GPP TS 33.180 [8].</w:t>
      </w:r>
    </w:p>
    <w:p w14:paraId="7B53BC8E" w14:textId="77777777" w:rsidR="00C630E0" w:rsidRPr="00C31E24" w:rsidRDefault="00C630E0" w:rsidP="00C630E0">
      <w:pPr>
        <w:pStyle w:val="B1"/>
      </w:pPr>
      <w:r w:rsidRPr="00C31E24">
        <w:t>9)</w:t>
      </w:r>
      <w:r w:rsidRPr="00C31E24">
        <w:tab/>
        <w:t>shall include an SDP offer according to 3GPP TS 24.229 [11] with the clarification given in subclause 6.2.1 and with a media stream of the offered media-transmission control entity;</w:t>
      </w:r>
    </w:p>
    <w:p w14:paraId="5675888C" w14:textId="77777777" w:rsidR="00C630E0" w:rsidRPr="00C31E24" w:rsidRDefault="00C630E0" w:rsidP="00C630E0">
      <w:pPr>
        <w:pStyle w:val="B1"/>
      </w:pPr>
      <w:r w:rsidRPr="00C31E24">
        <w:t>10)</w:t>
      </w:r>
      <w:r w:rsidRPr="00C31E24">
        <w:tab/>
        <w:t>if implicit transmission control is required, shall comply with the conditions specified in subclause 6.4;</w:t>
      </w:r>
    </w:p>
    <w:p w14:paraId="76045187" w14:textId="77777777" w:rsidR="00C630E0" w:rsidRPr="00C31E24" w:rsidRDefault="00C630E0" w:rsidP="00C630E0">
      <w:pPr>
        <w:pStyle w:val="B1"/>
      </w:pPr>
      <w:r w:rsidRPr="00C31E24">
        <w:t>11)</w:t>
      </w:r>
      <w:r w:rsidRPr="00C31E24">
        <w:tab/>
        <w:t>if the MCVideo user is initiating a private call then:</w:t>
      </w:r>
    </w:p>
    <w:p w14:paraId="1EB88CC0" w14:textId="77777777" w:rsidR="00C630E0" w:rsidRPr="00C31E24" w:rsidRDefault="00C630E0" w:rsidP="00C630E0">
      <w:pPr>
        <w:pStyle w:val="B2"/>
      </w:pPr>
      <w:r w:rsidRPr="00C31E24">
        <w:t>a)</w:t>
      </w:r>
      <w:r w:rsidRPr="00C31E24">
        <w:tab/>
        <w:t>if force of automatic commencement mode at the invited MCVideo client is requested by the MCVideo user, shall include in the SIP INVITE request a Priv-Answer-Mode header field with the value "Auto" according to the rules and procedures of IETF RFC 5373 [27];</w:t>
      </w:r>
    </w:p>
    <w:p w14:paraId="28FC5A06" w14:textId="77777777" w:rsidR="00C630E0" w:rsidRPr="00C31E24" w:rsidRDefault="00C630E0" w:rsidP="00C630E0">
      <w:pPr>
        <w:pStyle w:val="B2"/>
      </w:pPr>
      <w:r w:rsidRPr="00C31E24">
        <w:t>b)</w:t>
      </w:r>
      <w:r w:rsidRPr="00C31E24">
        <w:tab/>
        <w:t>if force of automatic commencement mode at the invited MCVideo client is not requested by the MCVideo user and:</w:t>
      </w:r>
    </w:p>
    <w:p w14:paraId="74165B76" w14:textId="77777777" w:rsidR="00C630E0" w:rsidRPr="00C31E24" w:rsidRDefault="00C630E0" w:rsidP="00C630E0">
      <w:pPr>
        <w:pStyle w:val="B3"/>
      </w:pPr>
      <w:r w:rsidRPr="00C31E24">
        <w:t>i)</w:t>
      </w:r>
      <w:r w:rsidRPr="00C31E24">
        <w:tab/>
        <w:t>if automatic commencement mode at the invited MCVideo client is requested by the MCVideo user, shall include in the SIP INVITE request an Answer-Mode header field with the value "Auto" according to the rules and procedures of IETF RFC 5373 [27]; and</w:t>
      </w:r>
    </w:p>
    <w:p w14:paraId="18BFC26B" w14:textId="77777777" w:rsidR="00C630E0" w:rsidRPr="00C31E24" w:rsidRDefault="00C630E0" w:rsidP="00C630E0">
      <w:pPr>
        <w:pStyle w:val="B3"/>
      </w:pPr>
      <w:r w:rsidRPr="00C31E24">
        <w:t>ii)</w:t>
      </w:r>
      <w:r w:rsidRPr="00C31E24">
        <w:tab/>
        <w:t>if manual commencement mode at the invited MCVideo client is requested by the MCVideo user, shall include in the SIP INVITE request an Answer-Mode header field with the value "Manual" according to the rules and procedures of IETF RFC 5373 [27]; and</w:t>
      </w:r>
    </w:p>
    <w:p w14:paraId="0F9242CA" w14:textId="77777777" w:rsidR="00C630E0" w:rsidRPr="00C31E24" w:rsidRDefault="00C630E0" w:rsidP="00C630E0">
      <w:pPr>
        <w:pStyle w:val="B2"/>
      </w:pPr>
      <w:r w:rsidRPr="00C31E24">
        <w:t>c)</w:t>
      </w:r>
      <w:r w:rsidRPr="00C31E24">
        <w:tab/>
        <w:t>shall contain an application/vnd.3gpp.mcvideo-info+xml MIME body with the &lt;mcvideoinfo&gt; element containing the &lt;mcvideo-Params&gt; element with the &lt;session-type&gt; element set to a value of "private";</w:t>
      </w:r>
    </w:p>
    <w:p w14:paraId="7918F088" w14:textId="77777777" w:rsidR="00C630E0" w:rsidRPr="00C31E24" w:rsidRDefault="00C630E0" w:rsidP="00C630E0">
      <w:pPr>
        <w:pStyle w:val="B1"/>
      </w:pPr>
      <w:r w:rsidRPr="00C31E24">
        <w:t>12)</w:t>
      </w:r>
      <w:r w:rsidRPr="00C31E24">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4CD0979A" w14:textId="77777777" w:rsidR="00C630E0" w:rsidRPr="00C31E24" w:rsidRDefault="00C630E0" w:rsidP="00C630E0">
      <w:pPr>
        <w:pStyle w:val="B1"/>
      </w:pPr>
      <w:r w:rsidRPr="00C31E24">
        <w:t>13)</w:t>
      </w:r>
      <w:r w:rsidRPr="00C31E24">
        <w:tab/>
        <w:t>shall send SIP INVITE request towards the MCVideo server according to 3GPP TS 24.229 [11].</w:t>
      </w:r>
    </w:p>
    <w:p w14:paraId="7954D512" w14:textId="77777777" w:rsidR="00C630E0" w:rsidRPr="00C31E24" w:rsidRDefault="00C630E0" w:rsidP="00C630E0">
      <w:r w:rsidRPr="00C31E24">
        <w:t>Upon receiving a SIP 183(Session Progress) response to the SIP INVITE request the MCVideo client:</w:t>
      </w:r>
    </w:p>
    <w:p w14:paraId="467F037B" w14:textId="77777777" w:rsidR="00C630E0" w:rsidRPr="00C31E24" w:rsidRDefault="00C630E0" w:rsidP="00C630E0">
      <w:pPr>
        <w:pStyle w:val="B1"/>
      </w:pPr>
      <w:r w:rsidRPr="00C31E24">
        <w:t>1)</w:t>
      </w:r>
      <w:r w:rsidRPr="00C31E24">
        <w:tab/>
        <w:t>may indicate the progress of the session establishment to the inviting MCVideo user.</w:t>
      </w:r>
    </w:p>
    <w:p w14:paraId="11B56DE9" w14:textId="77777777" w:rsidR="00C630E0" w:rsidRPr="00C31E24" w:rsidRDefault="00C630E0" w:rsidP="00C630E0">
      <w:r w:rsidRPr="00C31E24">
        <w:t>Upon receiving a SIP 200 (OK) response to the SIP INVITE request the MCVideo client:</w:t>
      </w:r>
    </w:p>
    <w:p w14:paraId="78465085" w14:textId="77777777" w:rsidR="00C630E0" w:rsidRPr="00C31E24" w:rsidRDefault="00C630E0" w:rsidP="00C630E0">
      <w:pPr>
        <w:pStyle w:val="B1"/>
      </w:pPr>
      <w:r w:rsidRPr="00C31E24">
        <w:t>1)</w:t>
      </w:r>
      <w:r w:rsidRPr="00C31E24">
        <w:tab/>
        <w:t xml:space="preserve">shall interact with the media plane as specified in 3GPP TS 24.581 [5]; </w:t>
      </w:r>
    </w:p>
    <w:p w14:paraId="3C8BE618" w14:textId="77777777" w:rsidR="00C630E0" w:rsidRPr="00C31E24" w:rsidRDefault="00C630E0" w:rsidP="00C630E0">
      <w:pPr>
        <w:pStyle w:val="B1"/>
      </w:pPr>
      <w:r w:rsidRPr="00C31E24">
        <w:t>2)</w:t>
      </w:r>
      <w:r w:rsidRPr="00C31E24">
        <w:tab/>
        <w:t>if the MCVideo emergency private call state is set to "MVEPC 2: emergency-pc-requested" or "MVEPC 3: emergency-pc-granted", shall perform the actions specified in subclause 6.2.8.3.4; and</w:t>
      </w:r>
    </w:p>
    <w:p w14:paraId="5E06F039" w14:textId="77777777" w:rsidR="00C630E0" w:rsidRPr="00C31E24" w:rsidRDefault="00C630E0" w:rsidP="00C630E0">
      <w:pPr>
        <w:pStyle w:val="B1"/>
        <w:rPr>
          <w:rFonts w:eastAsia="Malgun Gothic"/>
        </w:rPr>
      </w:pPr>
      <w:r w:rsidRPr="00C31E24">
        <w:t>3)</w:t>
      </w:r>
      <w:r w:rsidRPr="00C31E24">
        <w:tab/>
        <w:t>shall notify the user that the call has been successfully established.</w:t>
      </w:r>
    </w:p>
    <w:p w14:paraId="4B3A9BD0" w14:textId="77777777" w:rsidR="00C630E0" w:rsidRPr="00C31E24" w:rsidRDefault="00C630E0" w:rsidP="00C630E0">
      <w:pPr>
        <w:rPr>
          <w:rFonts w:eastAsia="Calibri"/>
        </w:rPr>
      </w:pPr>
      <w:r w:rsidRPr="00C31E24">
        <w:t>On receiving a SIP 4xx response, a SIP 5xx response or a SIP 6xx response to the SIP INVITE request:</w:t>
      </w:r>
    </w:p>
    <w:p w14:paraId="227863FD" w14:textId="77777777" w:rsidR="00C630E0" w:rsidRPr="00C31E24" w:rsidRDefault="00C630E0" w:rsidP="00C630E0">
      <w:pPr>
        <w:pStyle w:val="B1"/>
      </w:pPr>
      <w:r w:rsidRPr="00C31E24">
        <w:t>1)</w:t>
      </w:r>
      <w:r w:rsidRPr="00C31E24">
        <w:tab/>
        <w:t>if the MCVideo emergency private call state is set to "MVEPC 2: emergency-pc-requested"; or</w:t>
      </w:r>
    </w:p>
    <w:p w14:paraId="7FA0AA30" w14:textId="77777777" w:rsidR="00C630E0" w:rsidRPr="00C31E24" w:rsidRDefault="00C630E0" w:rsidP="00C630E0">
      <w:pPr>
        <w:pStyle w:val="B1"/>
      </w:pPr>
      <w:r w:rsidRPr="00C31E24">
        <w:t>2)</w:t>
      </w:r>
      <w:r w:rsidRPr="00C31E24">
        <w:tab/>
        <w:t>if the MCVideo emergency private call state is set to "MVEPC 3: emergency-pc-granted";</w:t>
      </w:r>
    </w:p>
    <w:p w14:paraId="51ADE601" w14:textId="77777777" w:rsidR="00C630E0" w:rsidRPr="00C31E24" w:rsidRDefault="00C630E0" w:rsidP="00C630E0">
      <w:pPr>
        <w:pStyle w:val="B1"/>
      </w:pPr>
      <w:r w:rsidRPr="00C31E24">
        <w:t>the MCVideo client shall perform the actions specified in subclause 6.2.8.3.5.</w:t>
      </w:r>
    </w:p>
    <w:p w14:paraId="175D83DD" w14:textId="77777777" w:rsidR="00C630E0" w:rsidRPr="00C31E24" w:rsidRDefault="00C630E0" w:rsidP="00C630E0">
      <w:r w:rsidRPr="00C31E24">
        <w:rPr>
          <w:rFonts w:eastAsia="SimSun"/>
        </w:rPr>
        <w:t xml:space="preserve">On receiving a </w:t>
      </w:r>
      <w:r w:rsidRPr="00C31E24">
        <w:t xml:space="preserve">SIP INFO request where </w:t>
      </w:r>
      <w:r w:rsidRPr="00C31E24">
        <w:rPr>
          <w:rFonts w:eastAsia="SimSun"/>
        </w:rPr>
        <w:t xml:space="preserve">the Request-URI contains an MCVideo session ID identifying an ongoing session, </w:t>
      </w:r>
      <w:r w:rsidRPr="00C31E24">
        <w:t>the MCVideo client shall follow the actions specified in subclause 6.2.8.3.7.</w:t>
      </w:r>
    </w:p>
    <w:p w14:paraId="17C9234D" w14:textId="77777777" w:rsidR="00784A32" w:rsidRPr="00C31E24" w:rsidRDefault="00784A32" w:rsidP="00784A32">
      <w:r w:rsidRPr="00C31E24">
        <w:t>[TS 24.281, clause 10.2.2.2.2]</w:t>
      </w:r>
    </w:p>
    <w:p w14:paraId="1A5BF041" w14:textId="77777777" w:rsidR="00784A32" w:rsidRPr="00C31E24" w:rsidRDefault="00784A32" w:rsidP="00784A32">
      <w:r w:rsidRPr="00C31E24">
        <w:t>Upon receipt of an initial SIP INVITE request, the MCVideo client shall follow the procedures for termination of multimedia sessions in the IM CN subsystem as specified in 3GPP TS 24.229 [11] with the clarifications below.</w:t>
      </w:r>
    </w:p>
    <w:p w14:paraId="541CB8B1" w14:textId="77777777" w:rsidR="00784A32" w:rsidRPr="00C31E24" w:rsidRDefault="00784A32" w:rsidP="00784A32">
      <w:r w:rsidRPr="00C31E24">
        <w:t>The MCVideo client:</w:t>
      </w:r>
    </w:p>
    <w:p w14:paraId="6CE6384A" w14:textId="77777777" w:rsidR="00784A32" w:rsidRPr="00C31E24" w:rsidRDefault="00784A32" w:rsidP="00784A32">
      <w:pPr>
        <w:pStyle w:val="B1"/>
      </w:pPr>
      <w:r w:rsidRPr="00C31E24">
        <w:t>1)</w:t>
      </w:r>
      <w:r w:rsidRPr="00C31E24">
        <w:tab/>
        <w:t>may reject the SIP INVITE request if any of the following conditions are met:</w:t>
      </w:r>
    </w:p>
    <w:p w14:paraId="570A4E7D" w14:textId="77777777" w:rsidR="00784A32" w:rsidRPr="00C31E24" w:rsidRDefault="00784A32" w:rsidP="00784A32">
      <w:pPr>
        <w:pStyle w:val="B2"/>
      </w:pPr>
      <w:r w:rsidRPr="00C31E24">
        <w:t>a)</w:t>
      </w:r>
      <w:r w:rsidRPr="00C31E24">
        <w:tab/>
        <w:t>MCVideo client is already occupied in another session and the number of simultaneous sessions exceeds &lt;MaxCall&gt;, the maximum simultaneous MCVideo session for private call, as specified in TS 24.484 [25];</w:t>
      </w:r>
    </w:p>
    <w:p w14:paraId="417208EC" w14:textId="77777777" w:rsidR="00784A32" w:rsidRPr="00C31E24" w:rsidRDefault="00784A32" w:rsidP="00784A32">
      <w:pPr>
        <w:pStyle w:val="B2"/>
      </w:pPr>
      <w:r w:rsidRPr="00C31E24">
        <w:t>b)</w:t>
      </w:r>
      <w:r w:rsidRPr="00C31E24">
        <w:tab/>
        <w:t>MCVideo client does not have enough resources to handle the call; or</w:t>
      </w:r>
    </w:p>
    <w:p w14:paraId="4ECD14B5" w14:textId="77777777" w:rsidR="00784A32" w:rsidRPr="00C31E24" w:rsidRDefault="00784A32" w:rsidP="00784A32">
      <w:pPr>
        <w:pStyle w:val="B2"/>
      </w:pPr>
      <w:r w:rsidRPr="00C31E24">
        <w:t>c)</w:t>
      </w:r>
      <w:r w:rsidRPr="00C31E24">
        <w:tab/>
        <w:t>any other reason outside the scope of this specification;</w:t>
      </w:r>
    </w:p>
    <w:p w14:paraId="2CA04ED4" w14:textId="77777777" w:rsidR="00784A32" w:rsidRPr="00C31E24" w:rsidRDefault="00784A32" w:rsidP="00784A32">
      <w:pPr>
        <w:pStyle w:val="B2"/>
      </w:pPr>
      <w:r w:rsidRPr="00C31E24">
        <w:t>otherwise, continue with the rest of the steps.</w:t>
      </w:r>
    </w:p>
    <w:p w14:paraId="1CFCE426" w14:textId="77777777" w:rsidR="00784A32" w:rsidRPr="00C31E24" w:rsidRDefault="00784A32" w:rsidP="00784A32">
      <w:pPr>
        <w:pStyle w:val="NO"/>
      </w:pPr>
      <w:r w:rsidRPr="00C31E24">
        <w:t>NOTE 1:</w:t>
      </w:r>
      <w:r w:rsidRPr="00C31E24">
        <w:tab/>
        <w:t>If the SIP INVITE request contains an application/vnd.3gpp.mcvideo-info+xml MIME body with the &lt;emergency-ind&gt; element set to a value of "true", the participating MCVideo function can choose to accept the request.</w:t>
      </w:r>
    </w:p>
    <w:p w14:paraId="2CC94412" w14:textId="77777777" w:rsidR="00784A32" w:rsidRPr="00C31E24" w:rsidRDefault="00784A32" w:rsidP="00784A32">
      <w:pPr>
        <w:pStyle w:val="B1"/>
      </w:pPr>
      <w:r w:rsidRPr="00C31E24">
        <w:t>2)</w:t>
      </w:r>
      <w:r w:rsidRPr="00C31E24">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40453E35" w14:textId="77777777" w:rsidR="00784A32" w:rsidRPr="00C31E24" w:rsidRDefault="00784A32" w:rsidP="00784A32">
      <w:pPr>
        <w:pStyle w:val="B1"/>
      </w:pPr>
      <w:r w:rsidRPr="00C31E24">
        <w:t>3)</w:t>
      </w:r>
      <w:r w:rsidRPr="00C31E24">
        <w:tab/>
        <w:t>if the SIP INVITE request contains an application/vnd.3gpp.mcvideo-info+xml MIME body with the &lt;mcvideoinfo&gt; element containing the &lt;mcvideo-Params&gt; element with the &lt;emergency-ind&gt; element set to a value of "true":</w:t>
      </w:r>
    </w:p>
    <w:p w14:paraId="3B703EA9" w14:textId="77777777" w:rsidR="00784A32" w:rsidRPr="00C31E24" w:rsidRDefault="00784A32" w:rsidP="00784A32">
      <w:pPr>
        <w:pStyle w:val="B2"/>
      </w:pPr>
      <w:r w:rsidRPr="00C31E24">
        <w:t>a)</w:t>
      </w:r>
      <w:r w:rsidRPr="00C31E24">
        <w:tab/>
        <w:t>should display to the MCVideo user an indication that this is a SIP INVITE request for an MCVideo emergency private call and:</w:t>
      </w:r>
    </w:p>
    <w:p w14:paraId="5C20B734" w14:textId="77777777" w:rsidR="00784A32" w:rsidRPr="00C31E24" w:rsidRDefault="00784A32" w:rsidP="00784A32">
      <w:pPr>
        <w:pStyle w:val="B3"/>
      </w:pPr>
      <w:r w:rsidRPr="00C31E24">
        <w:t>i)</w:t>
      </w:r>
      <w:r w:rsidRPr="00C31E24">
        <w:tab/>
        <w:t>should display the MCVideo ID of the originator of the MCVideo emergency private call contained in the &lt;mcvideo-calling-user-id&gt; element of the application/vnd.3gpp.mcvideo-info+xml MIME body; and</w:t>
      </w:r>
    </w:p>
    <w:p w14:paraId="6E212F9D" w14:textId="77777777" w:rsidR="00784A32" w:rsidRPr="00C31E24" w:rsidRDefault="00784A32" w:rsidP="00784A32">
      <w:pPr>
        <w:pStyle w:val="B3"/>
      </w:pPr>
      <w:r w:rsidRPr="00C31E24">
        <w:t>ii)</w:t>
      </w:r>
      <w:r w:rsidRPr="00C31E24">
        <w:tab/>
        <w:t>if the &lt;alert-ind&gt; element is set to "true", should display to the MCVideo user an indication of the MCVideo emergency alert and associated information; and</w:t>
      </w:r>
    </w:p>
    <w:p w14:paraId="0A2C7F31" w14:textId="77777777" w:rsidR="00784A32" w:rsidRPr="00C31E24" w:rsidRDefault="00784A32" w:rsidP="00784A32">
      <w:pPr>
        <w:pStyle w:val="B2"/>
      </w:pPr>
      <w:r w:rsidRPr="00C31E24">
        <w:t>b)</w:t>
      </w:r>
      <w:r w:rsidRPr="00C31E24">
        <w:tab/>
        <w:t>shall set the MCVideo emergency private priority state to "MVEPP 2: in-progress" for this private call;</w:t>
      </w:r>
    </w:p>
    <w:p w14:paraId="681836AB" w14:textId="77777777" w:rsidR="00784A32" w:rsidRPr="00C31E24" w:rsidRDefault="00784A32" w:rsidP="00784A32">
      <w:pPr>
        <w:pStyle w:val="B1"/>
      </w:pPr>
      <w:r w:rsidRPr="00C31E24">
        <w:t>4)</w:t>
      </w:r>
      <w:r w:rsidRPr="00C31E24">
        <w:tab/>
        <w:t>if the SDP offer of the SIP INVITE request contains an "a=key-mgmt" attribute field with a "mikey" attribute value containing a MIKEY-SAKKE I_MESSAGE:</w:t>
      </w:r>
    </w:p>
    <w:p w14:paraId="03F61CFC" w14:textId="77777777" w:rsidR="00784A32" w:rsidRPr="00C31E24" w:rsidRDefault="00784A32" w:rsidP="00784A32">
      <w:pPr>
        <w:pStyle w:val="B2"/>
      </w:pPr>
      <w:r w:rsidRPr="00C31E24">
        <w:t>a)</w:t>
      </w:r>
      <w:r w:rsidRPr="00C31E24">
        <w:tab/>
        <w:t>shall extract the MCVideo ID of the originating MCVideo client from the initiator field (IDRi) of the I_MESSAGE as described in 3GPP TS 33.180 [8];</w:t>
      </w:r>
    </w:p>
    <w:p w14:paraId="13C2A161" w14:textId="77777777" w:rsidR="00784A32" w:rsidRPr="00C31E24" w:rsidRDefault="00784A32" w:rsidP="00784A32">
      <w:pPr>
        <w:pStyle w:val="B2"/>
      </w:pPr>
      <w:r w:rsidRPr="00C31E24">
        <w:t>b)</w:t>
      </w:r>
      <w:r w:rsidRPr="00C31E24">
        <w:tab/>
        <w:t>shall convert the MCVideo ID to a UID as described in 3GPP TS 33.180 [8];</w:t>
      </w:r>
    </w:p>
    <w:p w14:paraId="2CB5B1B3" w14:textId="77777777" w:rsidR="00784A32" w:rsidRPr="00C31E24" w:rsidRDefault="00784A32" w:rsidP="00784A32">
      <w:pPr>
        <w:pStyle w:val="B2"/>
      </w:pPr>
      <w:r w:rsidRPr="00C31E24">
        <w:t>c)</w:t>
      </w:r>
      <w:r w:rsidRPr="00C31E24">
        <w:tab/>
        <w:t>shall use the UID to validate the signature of the MIKEY-SAKKE I_MESSAGE as described in 3GPP TS 33.180 [8];</w:t>
      </w:r>
    </w:p>
    <w:p w14:paraId="516EE0FD" w14:textId="77777777" w:rsidR="00784A32" w:rsidRPr="00C31E24" w:rsidRDefault="00784A32" w:rsidP="00784A32">
      <w:pPr>
        <w:pStyle w:val="B2"/>
      </w:pPr>
      <w:r w:rsidRPr="00C31E24">
        <w:t>d)</w:t>
      </w:r>
      <w:r w:rsidRPr="00C31E2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25BA3642" w14:textId="77777777" w:rsidR="00784A32" w:rsidRPr="00C31E24" w:rsidRDefault="00784A32" w:rsidP="00784A32">
      <w:pPr>
        <w:pStyle w:val="B2"/>
      </w:pPr>
      <w:r w:rsidRPr="00C31E24">
        <w:t>e)</w:t>
      </w:r>
      <w:r w:rsidRPr="00C31E24">
        <w:tab/>
        <w:t>if the signature of the MIKEY-SAKKE I_MESSAGE was successfully validated:</w:t>
      </w:r>
    </w:p>
    <w:p w14:paraId="73C04E7A" w14:textId="77777777" w:rsidR="00784A32" w:rsidRPr="00C31E24" w:rsidRDefault="00784A32" w:rsidP="00784A32">
      <w:pPr>
        <w:pStyle w:val="B3"/>
      </w:pPr>
      <w:r w:rsidRPr="00C31E24">
        <w:t>i)</w:t>
      </w:r>
      <w:r w:rsidRPr="00C31E24">
        <w:tab/>
        <w:t>shall extract and decrypt the encapsulated PCK using the terminating user's (KMS provisioned) UID key as described in 3GPP TS 33.180 [8]; and</w:t>
      </w:r>
    </w:p>
    <w:p w14:paraId="338F899E" w14:textId="77777777" w:rsidR="00784A32" w:rsidRPr="00C31E24" w:rsidRDefault="00784A32" w:rsidP="00784A32">
      <w:pPr>
        <w:pStyle w:val="B3"/>
      </w:pPr>
      <w:r w:rsidRPr="00C31E24">
        <w:t>ii)</w:t>
      </w:r>
      <w:r w:rsidRPr="00C31E24">
        <w:tab/>
        <w:t>shall extract the PCK-ID, from the payload as specified in 3GPP TS 33.180 [8];</w:t>
      </w:r>
    </w:p>
    <w:p w14:paraId="249F506F" w14:textId="77777777" w:rsidR="00784A32" w:rsidRPr="00C31E24" w:rsidRDefault="00784A32" w:rsidP="00784A32">
      <w:pPr>
        <w:pStyle w:val="NO"/>
      </w:pPr>
      <w:r w:rsidRPr="00C31E24">
        <w:t>NOTE 2:</w:t>
      </w:r>
      <w:r w:rsidRPr="00C31E24">
        <w:tab/>
        <w:t>With the PCK successfully shared between the originating MCVideo client and the terminating MCVideo client, both clients are able to use SRTP/SRTCP to create an end-to-end secure session.</w:t>
      </w:r>
    </w:p>
    <w:p w14:paraId="0EDD8A98" w14:textId="77777777" w:rsidR="00784A32" w:rsidRPr="00C31E24" w:rsidRDefault="00784A32" w:rsidP="00784A32">
      <w:pPr>
        <w:pStyle w:val="B1"/>
      </w:pPr>
      <w:r w:rsidRPr="00C31E24">
        <w:t>5)</w:t>
      </w:r>
      <w:r w:rsidRPr="00C31E24">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41A9BA5" w14:textId="77777777" w:rsidR="00784A32" w:rsidRPr="00C31E24" w:rsidRDefault="00784A32" w:rsidP="00784A32">
      <w:pPr>
        <w:pStyle w:val="B1"/>
      </w:pPr>
      <w:r w:rsidRPr="00C31E24">
        <w:t>6)</w:t>
      </w:r>
      <w:r w:rsidRPr="00C31E24">
        <w:tab/>
        <w:t>may display to the MCVideo user the MCVideo ID of the inviting MCVideo user;</w:t>
      </w:r>
    </w:p>
    <w:p w14:paraId="6BD1EC25" w14:textId="77777777" w:rsidR="00784A32" w:rsidRPr="00C31E24" w:rsidRDefault="00784A32" w:rsidP="00784A32">
      <w:pPr>
        <w:pStyle w:val="B1"/>
      </w:pPr>
      <w:r w:rsidRPr="00C31E24">
        <w:t>7)</w:t>
      </w:r>
      <w:r w:rsidRPr="00C31E24">
        <w:tab/>
        <w:t>shall perform the automatic commencement procedures specified in subclause 6.2.3.1.1 if one of the following conditions are met:</w:t>
      </w:r>
    </w:p>
    <w:p w14:paraId="6F5D3429" w14:textId="77777777" w:rsidR="00784A32" w:rsidRPr="00C31E24" w:rsidRDefault="00784A32" w:rsidP="00784A32">
      <w:pPr>
        <w:pStyle w:val="B2"/>
      </w:pPr>
      <w:r w:rsidRPr="00C31E24">
        <w:t>a)</w:t>
      </w:r>
      <w:r w:rsidRPr="00C31E24">
        <w:tab/>
        <w:t>SIP INVITE request contains an Answer-Mode header field with the value "Auto" and the MCVideo service setting at the invited MCVideo client for answering the call is set to automatic commencement mode;</w:t>
      </w:r>
    </w:p>
    <w:p w14:paraId="65A6F850" w14:textId="77777777" w:rsidR="00784A32" w:rsidRPr="00C31E24" w:rsidRDefault="00784A32" w:rsidP="00784A32">
      <w:pPr>
        <w:pStyle w:val="B2"/>
      </w:pPr>
      <w:r w:rsidRPr="00C31E24">
        <w:t>b)</w:t>
      </w:r>
      <w:r w:rsidRPr="00C31E24">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5190F2CC" w14:textId="77777777" w:rsidR="00784A32" w:rsidRPr="00C31E24" w:rsidRDefault="00784A32" w:rsidP="00784A32">
      <w:pPr>
        <w:pStyle w:val="B2"/>
      </w:pPr>
      <w:r w:rsidRPr="00C31E24">
        <w:t>c)</w:t>
      </w:r>
      <w:r w:rsidRPr="00C31E24">
        <w:tab/>
        <w:t>SIP INVITE request contains a Priv-Answer-Mode header field with the value of "Auto"; and</w:t>
      </w:r>
    </w:p>
    <w:p w14:paraId="40BF5EDD" w14:textId="77777777" w:rsidR="00784A32" w:rsidRPr="00C31E24" w:rsidRDefault="00784A32" w:rsidP="00784A32">
      <w:pPr>
        <w:pStyle w:val="B1"/>
      </w:pPr>
      <w:r w:rsidRPr="00C31E24">
        <w:t>8)</w:t>
      </w:r>
      <w:r w:rsidRPr="00C31E24">
        <w:tab/>
        <w:t>shall perform the manual commencement procedures specified in subclause 6.2.3.2.1 if either of the following conditions are met:</w:t>
      </w:r>
    </w:p>
    <w:p w14:paraId="08A72D90" w14:textId="77777777" w:rsidR="00784A32" w:rsidRPr="00C31E24" w:rsidRDefault="00784A32" w:rsidP="00784A32">
      <w:pPr>
        <w:pStyle w:val="B2"/>
      </w:pPr>
      <w:r w:rsidRPr="00C31E24">
        <w:t>a)</w:t>
      </w:r>
      <w:r w:rsidRPr="00C31E24">
        <w:tab/>
        <w:t>SIP INVITE request contains an Answer-Mode header field with the value "Manual" and the MCVideo service setting at the invited MCVideo client for answering the call is set to manual commencement mode;</w:t>
      </w:r>
    </w:p>
    <w:p w14:paraId="108BA8A9" w14:textId="77777777" w:rsidR="00784A32" w:rsidRPr="00C31E24" w:rsidRDefault="00784A32" w:rsidP="00784A32">
      <w:pPr>
        <w:pStyle w:val="B2"/>
      </w:pPr>
      <w:r w:rsidRPr="00C31E24">
        <w:t>b)</w:t>
      </w:r>
      <w:r w:rsidRPr="00C31E2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667CD9CA" w14:textId="77777777" w:rsidR="00C630E0" w:rsidRPr="00C31E24" w:rsidRDefault="00784A32" w:rsidP="00C630E0">
      <w:pPr>
        <w:pStyle w:val="B2"/>
      </w:pPr>
      <w:r w:rsidRPr="00C31E24">
        <w:t>c)</w:t>
      </w:r>
      <w:r w:rsidRPr="00C31E24">
        <w:tab/>
        <w:t>SIP INVITE request contains a Priv-Answer-Mode header field with the value of "Manual".</w:t>
      </w:r>
    </w:p>
    <w:p w14:paraId="5EBC02D5" w14:textId="77777777" w:rsidR="00C630E0" w:rsidRPr="00C31E24" w:rsidRDefault="00C630E0" w:rsidP="00C630E0">
      <w:r w:rsidRPr="00C31E24">
        <w:t>Upon receiving the SIP CANCEL request cancelling a SIP INVITE request for which a dialog exists at the MCVideo client and a SIP 200 (OK) response has not yet been sent to the SIP INVITE request then the MCVideo client:</w:t>
      </w:r>
    </w:p>
    <w:p w14:paraId="6DC58728" w14:textId="77777777" w:rsidR="00C630E0" w:rsidRPr="00C31E24" w:rsidRDefault="00C630E0" w:rsidP="00C630E0">
      <w:pPr>
        <w:pStyle w:val="B1"/>
      </w:pPr>
      <w:r w:rsidRPr="00C31E24">
        <w:t>1)</w:t>
      </w:r>
      <w:r w:rsidRPr="00C31E24">
        <w:tab/>
        <w:t>shall send a SIP 200 (OK) response to the SIP CANCEL request according to 3GPP TS 24.229 [11]; and</w:t>
      </w:r>
    </w:p>
    <w:p w14:paraId="4DDF0B4E" w14:textId="77777777" w:rsidR="00C630E0" w:rsidRPr="00C31E24" w:rsidRDefault="00C630E0" w:rsidP="00C630E0">
      <w:pPr>
        <w:pStyle w:val="B1"/>
      </w:pPr>
      <w:r w:rsidRPr="00C31E24">
        <w:t>2)</w:t>
      </w:r>
      <w:r w:rsidRPr="00C31E24">
        <w:tab/>
        <w:t>shall send a SIP 487 (Request Terminated) response to the SIP INVITE request according to 3GPP TS 24.229 [11].</w:t>
      </w:r>
    </w:p>
    <w:p w14:paraId="00C1A042" w14:textId="77777777" w:rsidR="00C630E0" w:rsidRPr="00C31E24" w:rsidRDefault="00C630E0" w:rsidP="00C630E0">
      <w:r w:rsidRPr="00C31E24">
        <w:t>Upon receiving a SIP BYE request for an established dialog, the MCVideo client:</w:t>
      </w:r>
    </w:p>
    <w:p w14:paraId="58D20979" w14:textId="330411D3" w:rsidR="00784A32" w:rsidRPr="00C31E24" w:rsidRDefault="00C630E0" w:rsidP="00764DD4">
      <w:pPr>
        <w:pStyle w:val="B1"/>
      </w:pPr>
      <w:r w:rsidRPr="00C31E24">
        <w:t>1)</w:t>
      </w:r>
      <w:r w:rsidRPr="00C31E24">
        <w:tab/>
        <w:t>shall follow the procedures in clause 10.2.5.2.</w:t>
      </w:r>
    </w:p>
    <w:p w14:paraId="6BC66048" w14:textId="77777777" w:rsidR="00784A32" w:rsidRPr="00C31E24" w:rsidRDefault="00784A32" w:rsidP="00784A32">
      <w:r w:rsidRPr="00C31E24">
        <w:t>[TS 24.281, clause 10.2.2.2.3]</w:t>
      </w:r>
    </w:p>
    <w:p w14:paraId="34689D06" w14:textId="77777777" w:rsidR="00784A32" w:rsidRPr="00C31E24" w:rsidRDefault="00784A32" w:rsidP="00784A32">
      <w:r w:rsidRPr="00C31E24">
        <w:t>This subclause covers on-demand session.</w:t>
      </w:r>
    </w:p>
    <w:p w14:paraId="2C5CB431" w14:textId="77777777" w:rsidR="00784A32" w:rsidRPr="00C31E24" w:rsidRDefault="00784A32" w:rsidP="00784A32">
      <w:r w:rsidRPr="00C31E24">
        <w:t>Upon receipt of a SIP re-INVITE request for an existing private call session, the MCVideo client shall:</w:t>
      </w:r>
    </w:p>
    <w:p w14:paraId="7B797A70" w14:textId="77777777" w:rsidR="00784A32" w:rsidRPr="00C31E24" w:rsidRDefault="00784A32" w:rsidP="00784A32">
      <w:pPr>
        <w:pStyle w:val="B1"/>
      </w:pPr>
      <w:r w:rsidRPr="00C31E24">
        <w:t>1)</w:t>
      </w:r>
      <w:r w:rsidRPr="00C31E24">
        <w:tab/>
        <w:t>if the SIP re-INVITE request contains an application/vnd.3gpp.mcvideo-info+xml MIME body with the &lt;mcvideoinfo&gt; element containing the &lt;mcvideo-Params&gt; element with the &lt;emergency-ind&gt; element set to a value of "true":</w:t>
      </w:r>
    </w:p>
    <w:p w14:paraId="7E5B1531" w14:textId="77777777" w:rsidR="00784A32" w:rsidRPr="00C31E24" w:rsidRDefault="00784A32" w:rsidP="00784A32">
      <w:pPr>
        <w:pStyle w:val="B2"/>
      </w:pPr>
      <w:r w:rsidRPr="00C31E24">
        <w:t>a)</w:t>
      </w:r>
      <w:r w:rsidRPr="00C31E24">
        <w:tab/>
        <w:t>should display to the MCVideo user an indication that this is a SIP re-INVITE request to upgrade this call to an MCVideo emergency private call and:</w:t>
      </w:r>
    </w:p>
    <w:p w14:paraId="0748F868" w14:textId="77777777" w:rsidR="00784A32" w:rsidRPr="00C31E24" w:rsidRDefault="00784A32" w:rsidP="00784A32">
      <w:pPr>
        <w:pStyle w:val="B3"/>
      </w:pPr>
      <w:r w:rsidRPr="00C31E24">
        <w:t>i)</w:t>
      </w:r>
      <w:r w:rsidRPr="00C31E24">
        <w:tab/>
        <w:t>should display the MCVideo ID of the originator of the MCVideo emergency private call contained in the &lt;mcvideo-calling-user-id&gt; element of the application/vnd.3gpp.mcvideo-info+xml MIME body; and</w:t>
      </w:r>
    </w:p>
    <w:p w14:paraId="156E6E26" w14:textId="77777777" w:rsidR="00784A32" w:rsidRPr="00C31E24" w:rsidRDefault="00784A32" w:rsidP="00784A32">
      <w:pPr>
        <w:pStyle w:val="B3"/>
      </w:pPr>
      <w:r w:rsidRPr="00C31E24">
        <w:t>ii)</w:t>
      </w:r>
      <w:r w:rsidRPr="00C31E24">
        <w:tab/>
        <w:t>if the &lt;alert-ind&gt; element is set to "true", should display to the MCVideo user an indication of the MCVideo emergency alert and associated information; and</w:t>
      </w:r>
    </w:p>
    <w:p w14:paraId="48845C67" w14:textId="77777777" w:rsidR="00784A32" w:rsidRPr="00C31E24" w:rsidRDefault="00784A32" w:rsidP="00784A32">
      <w:pPr>
        <w:pStyle w:val="B2"/>
      </w:pPr>
      <w:r w:rsidRPr="00C31E24">
        <w:t>b)</w:t>
      </w:r>
      <w:r w:rsidRPr="00C31E24">
        <w:tab/>
        <w:t>shall set the MCVideo emergency private priority state to "MVEPP 2: in-progress" for this private call;</w:t>
      </w:r>
    </w:p>
    <w:p w14:paraId="18D9C8E4" w14:textId="77777777" w:rsidR="00784A32" w:rsidRPr="00C31E24" w:rsidRDefault="00784A32" w:rsidP="00784A32">
      <w:pPr>
        <w:pStyle w:val="B1"/>
      </w:pPr>
      <w:r w:rsidRPr="00C31E24">
        <w:t>2)</w:t>
      </w:r>
      <w:r w:rsidRPr="00C31E24">
        <w:tab/>
        <w:t>if the SIP re-INVITE request contains an application/vnd.3gpp.mcvideo-info+xml MIME body with the &lt;mcvideoinfo&gt; element containing the &lt;mcvideo-Params&gt; element with the &lt;emergency-ind&gt; element set to a value of "false":</w:t>
      </w:r>
    </w:p>
    <w:p w14:paraId="75FC94C3" w14:textId="77777777" w:rsidR="00784A32" w:rsidRPr="00C31E24" w:rsidRDefault="00784A32" w:rsidP="00784A32">
      <w:pPr>
        <w:pStyle w:val="B2"/>
      </w:pPr>
      <w:r w:rsidRPr="00C31E24">
        <w:t>a)</w:t>
      </w:r>
      <w:r w:rsidRPr="00C31E24">
        <w:tab/>
        <w:t>should display to the MCVideo user an indication that this is a SIP re-INVITE request to downgrade this emergency private call to a normal priority private call and:</w:t>
      </w:r>
    </w:p>
    <w:p w14:paraId="75E3F70C" w14:textId="77777777" w:rsidR="00784A32" w:rsidRPr="00C31E24" w:rsidRDefault="00784A32" w:rsidP="00784A32">
      <w:pPr>
        <w:pStyle w:val="B3"/>
      </w:pPr>
      <w:r w:rsidRPr="00C31E24">
        <w:t>i)</w:t>
      </w:r>
      <w:r w:rsidRPr="00C31E24">
        <w:tab/>
        <w:t>should display the MCVideo ID of the sender of the SIP re-INVITE request contained in the &lt;mcvideo-calling-user-id&gt; element of the application/vnd.3gpp.mcvideo-info+xml MIME body; and</w:t>
      </w:r>
    </w:p>
    <w:p w14:paraId="45896B17" w14:textId="77777777" w:rsidR="00784A32" w:rsidRPr="00C31E24" w:rsidRDefault="00784A32" w:rsidP="00784A32">
      <w:pPr>
        <w:pStyle w:val="B3"/>
      </w:pPr>
      <w:r w:rsidRPr="00C31E24">
        <w:t>ii)</w:t>
      </w:r>
      <w:r w:rsidRPr="00C31E24">
        <w:tab/>
        <w:t>if the &lt;alert-ind&gt; element is set to "false" should display to the MCVideo user an indication that the MCVideo emergency alert is cancelled;</w:t>
      </w:r>
    </w:p>
    <w:p w14:paraId="43DE2234" w14:textId="77777777" w:rsidR="00784A32" w:rsidRPr="00C31E24" w:rsidRDefault="00784A32" w:rsidP="00784A32">
      <w:pPr>
        <w:pStyle w:val="B3"/>
      </w:pPr>
      <w:r w:rsidRPr="00C31E24">
        <w:t>iii)</w:t>
      </w:r>
      <w:r w:rsidRPr="00C31E24">
        <w:tab/>
        <w:t>if the SIP re-INVITE request contains an application/vnd.3gpp.mcvideo-info+xml MIME body including an &lt;originated-by&gt; element:</w:t>
      </w:r>
    </w:p>
    <w:p w14:paraId="3BD2FE5B" w14:textId="77777777" w:rsidR="00784A32" w:rsidRPr="00C31E24" w:rsidRDefault="00784A32" w:rsidP="00784A32">
      <w:pPr>
        <w:pStyle w:val="B4"/>
      </w:pPr>
      <w:r w:rsidRPr="00C31E24">
        <w:t>A)</w:t>
      </w:r>
      <w:r w:rsidRPr="00C31E24">
        <w:tab/>
        <w:t>should display to the MCVideo user the MCVideo ID contained in the &lt;originated-by&gt; element of the MCVideo user that originated the MCVideo emergency alert; and</w:t>
      </w:r>
    </w:p>
    <w:p w14:paraId="2874BE41" w14:textId="77777777" w:rsidR="00784A32" w:rsidRPr="00C31E24" w:rsidRDefault="00784A32" w:rsidP="00784A32">
      <w:pPr>
        <w:pStyle w:val="B4"/>
      </w:pPr>
      <w:r w:rsidRPr="00C31E24">
        <w:t>B)</w:t>
      </w:r>
      <w:r w:rsidRPr="00C31E24">
        <w:tab/>
        <w:t>if the MCVideo ID contained in the &lt;originated-by&gt; element is the MCVideo ID of the receiving MCVideo user, shall set the MCVideo emergency alert state to "MVPEA 1: no-alert";</w:t>
      </w:r>
    </w:p>
    <w:p w14:paraId="21B38B3F" w14:textId="77777777" w:rsidR="00784A32" w:rsidRPr="00C31E24" w:rsidRDefault="00784A32" w:rsidP="00784A32">
      <w:pPr>
        <w:pStyle w:val="B2"/>
      </w:pPr>
      <w:r w:rsidRPr="00C31E24">
        <w:t>b)</w:t>
      </w:r>
      <w:r w:rsidRPr="00C31E24">
        <w:tab/>
        <w:t>shall set the MCVideo emergency private priority state to "MVEPP 1: no-emergency" for this private call; and</w:t>
      </w:r>
    </w:p>
    <w:p w14:paraId="7FF1BC3C" w14:textId="77777777" w:rsidR="00784A32" w:rsidRPr="00C31E24" w:rsidRDefault="00784A32" w:rsidP="00784A32">
      <w:pPr>
        <w:pStyle w:val="B2"/>
      </w:pPr>
      <w:r w:rsidRPr="00C31E24">
        <w:t>c)</w:t>
      </w:r>
      <w:r w:rsidRPr="00C31E24">
        <w:tab/>
        <w:t>if the MCVideo emergency private call state of the call is set to "MVEPC 3: emergency-call-granted", shall set the MCVideo emergency private call state of the call to "MVEPC 1: emergency-pc-capable";</w:t>
      </w:r>
    </w:p>
    <w:p w14:paraId="77CF4D85" w14:textId="77777777" w:rsidR="00784A32" w:rsidRPr="00C31E24" w:rsidRDefault="00784A32" w:rsidP="00784A32">
      <w:pPr>
        <w:pStyle w:val="B1"/>
      </w:pPr>
      <w:r w:rsidRPr="00C31E24">
        <w:t>3)</w:t>
      </w:r>
      <w:r w:rsidRPr="00C31E24">
        <w:tab/>
        <w:t>may check if a Resource-Priority header field is included in the incoming SIP INVITE request and may perform further actions outside the scope of this specification to act upon an included Resource-Priority header field as specified in 3GPP TS 24.229 [11];</w:t>
      </w:r>
    </w:p>
    <w:p w14:paraId="66DDCDBE" w14:textId="77777777" w:rsidR="00784A32" w:rsidRPr="00C31E24" w:rsidRDefault="00784A32" w:rsidP="00784A32">
      <w:pPr>
        <w:pStyle w:val="B1"/>
      </w:pPr>
      <w:r w:rsidRPr="00C31E24">
        <w:t>4)</w:t>
      </w:r>
      <w:r w:rsidRPr="00C31E24">
        <w:tab/>
        <w:t>may display to the MCVideo user the MCVideo ID of the inviting MCVideo user;</w:t>
      </w:r>
    </w:p>
    <w:p w14:paraId="662AD78D" w14:textId="77777777" w:rsidR="00784A32" w:rsidRPr="00C31E24" w:rsidRDefault="00784A32" w:rsidP="00784A32">
      <w:pPr>
        <w:pStyle w:val="NO"/>
      </w:pPr>
      <w:r w:rsidRPr="00C31E24">
        <w:t>NOTE 1:</w:t>
      </w:r>
      <w:r w:rsidRPr="00C31E24">
        <w:tab/>
        <w:t>As this is a re-INVITE for an existing MCVideo private call session, there is no attempt made to change the answer-mode from its current state.</w:t>
      </w:r>
    </w:p>
    <w:p w14:paraId="149C1AC9" w14:textId="77777777" w:rsidR="00784A32" w:rsidRPr="00C31E24" w:rsidRDefault="00784A32" w:rsidP="00784A32">
      <w:pPr>
        <w:pStyle w:val="B1"/>
      </w:pPr>
      <w:r w:rsidRPr="00C31E24">
        <w:t>5)</w:t>
      </w:r>
      <w:r w:rsidRPr="00C31E24">
        <w:tab/>
        <w:t>shall accept the SIP re-INVITE request and generate a SIP 200 (OK) response according to rules and procedures of 3GPP TS 24.229 [11];</w:t>
      </w:r>
    </w:p>
    <w:p w14:paraId="43BC4D56" w14:textId="77777777" w:rsidR="00784A32" w:rsidRPr="00C31E24" w:rsidRDefault="00784A32" w:rsidP="00784A32">
      <w:pPr>
        <w:pStyle w:val="B1"/>
      </w:pPr>
      <w:r w:rsidRPr="00C31E24">
        <w:t>6)</w:t>
      </w:r>
      <w:r w:rsidRPr="00C31E24">
        <w:tab/>
        <w:t>if the SIP re-INVITE request was received within an on-demand session, shall include an SDP answer in the SIP 200 (OK) response to the SDP offer in the incoming SIP INVITE request according to 3GPP TS 24.229 [11] with the clarifications given in subclause 6.2.2;</w:t>
      </w:r>
    </w:p>
    <w:p w14:paraId="29EFBE8D" w14:textId="77777777" w:rsidR="00784A32" w:rsidRPr="00C31E24" w:rsidRDefault="00784A32" w:rsidP="00784A32">
      <w:pPr>
        <w:pStyle w:val="B1"/>
      </w:pPr>
      <w:r w:rsidRPr="00C31E24">
        <w:t>7)</w:t>
      </w:r>
      <w:r w:rsidRPr="00C31E24">
        <w:tab/>
        <w:t>shall send the SIP 200 (OK) response towards the MCVideo server according to rules and procedures of 3GPP TS 24.229 [11]; and</w:t>
      </w:r>
    </w:p>
    <w:p w14:paraId="6D6DE6AF" w14:textId="77777777" w:rsidR="00784A32" w:rsidRPr="00C31E24" w:rsidRDefault="00784A32" w:rsidP="00784A32">
      <w:pPr>
        <w:pStyle w:val="B1"/>
      </w:pPr>
      <w:r w:rsidRPr="00C31E24">
        <w:t>8)</w:t>
      </w:r>
      <w:r w:rsidRPr="00C31E24">
        <w:tab/>
        <w:t>shall interact with the media plane as specified in 3GPP TS 24.581 [5].</w:t>
      </w:r>
    </w:p>
    <w:p w14:paraId="2C37C202" w14:textId="60BD4EDC" w:rsidR="00784A32" w:rsidRPr="00C31E24" w:rsidRDefault="00784A32" w:rsidP="00784A32">
      <w:pPr>
        <w:pStyle w:val="B1"/>
        <w:ind w:left="0" w:firstLine="0"/>
      </w:pPr>
      <w:r w:rsidRPr="00C31E24">
        <w:t>[TS 24.281, clause 10.2.2.</w:t>
      </w:r>
      <w:r w:rsidR="00C630E0" w:rsidRPr="00C31E24">
        <w:t>3.1.3</w:t>
      </w:r>
      <w:r w:rsidRPr="00C31E24">
        <w:t>]</w:t>
      </w:r>
    </w:p>
    <w:p w14:paraId="31605C86" w14:textId="77777777" w:rsidR="00C630E0" w:rsidRPr="00C31E24" w:rsidRDefault="00C630E0" w:rsidP="00C630E0">
      <w:pPr>
        <w:spacing w:before="120"/>
      </w:pPr>
      <w:r w:rsidRPr="00C31E24">
        <w:t>This clause covers both on-demand session and pre-established sessions.</w:t>
      </w:r>
    </w:p>
    <w:p w14:paraId="58CA59D8" w14:textId="77777777" w:rsidR="00C630E0" w:rsidRPr="00C31E24" w:rsidRDefault="00C630E0" w:rsidP="00C630E0">
      <w:pPr>
        <w:spacing w:before="120"/>
      </w:pPr>
      <w:r w:rsidRPr="00C31E24">
        <w:t>Upon receipt of a SIP re-INVITE request for an existing MCVideo private call session the participating MCVideo function:</w:t>
      </w:r>
    </w:p>
    <w:p w14:paraId="65E59326" w14:textId="77777777" w:rsidR="00C630E0" w:rsidRPr="00C31E24" w:rsidRDefault="00C630E0" w:rsidP="00C630E0">
      <w:pPr>
        <w:pStyle w:val="B1"/>
      </w:pPr>
      <w:r w:rsidRPr="00C31E24">
        <w:t>1)</w:t>
      </w:r>
      <w:r w:rsidRPr="00C31E24">
        <w:tab/>
      </w:r>
      <w:r w:rsidRPr="00C31E24">
        <w:rPr>
          <w:lang w:eastAsia="ko-KR"/>
        </w:rPr>
        <w:t>may reject the SIP re-INVITE request depending on the value of the Resource-Priority header field</w:t>
      </w:r>
      <w:r w:rsidRPr="00C31E24">
        <w:t xml:space="preserve"> if </w:t>
      </w:r>
      <w:r w:rsidRPr="00C31E24">
        <w:rPr>
          <w:lang w:eastAsia="ko-KR"/>
        </w:rPr>
        <w:t>the</w:t>
      </w:r>
      <w:r w:rsidRPr="00C31E24">
        <w:t xml:space="preserve"> Resource-Priority header field is included </w:t>
      </w:r>
      <w:r w:rsidRPr="00C31E24">
        <w:rPr>
          <w:lang w:eastAsia="ko-KR"/>
        </w:rPr>
        <w:t xml:space="preserve">in the received SIP re-INVITE request </w:t>
      </w:r>
      <w:r w:rsidRPr="00C31E24">
        <w:t>according to rules and procedures specified in IETF RFC 4412 [33] and skip the rest of the steps;</w:t>
      </w:r>
    </w:p>
    <w:p w14:paraId="334B1749" w14:textId="77777777" w:rsidR="00C630E0" w:rsidRPr="00C31E24" w:rsidRDefault="00C630E0" w:rsidP="00C630E0">
      <w:pPr>
        <w:pStyle w:val="B1"/>
      </w:pPr>
      <w:r w:rsidRPr="00C31E24">
        <w:t>2)</w:t>
      </w:r>
      <w:r w:rsidRPr="00C31E24">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w:t>
      </w:r>
    </w:p>
    <w:p w14:paraId="62C9165F" w14:textId="77777777" w:rsidR="00C630E0" w:rsidRPr="00C31E24" w:rsidRDefault="00C630E0" w:rsidP="00C630E0">
      <w:pPr>
        <w:pStyle w:val="NO"/>
      </w:pPr>
      <w:r w:rsidRPr="00C31E24">
        <w:t>NOTE 1:</w:t>
      </w:r>
      <w:r w:rsidRPr="00C31E24">
        <w:tab/>
        <w:t>If the SIP re-INVITE request contains an emergency indication, the participating MCVideo function can choose to accept the request.</w:t>
      </w:r>
    </w:p>
    <w:p w14:paraId="576C25F5" w14:textId="77777777" w:rsidR="00C630E0" w:rsidRPr="00C31E24" w:rsidRDefault="00C630E0" w:rsidP="00C630E0">
      <w:pPr>
        <w:pStyle w:val="B1"/>
      </w:pPr>
      <w:r w:rsidRPr="00C31E24">
        <w:t>3)</w:t>
      </w:r>
      <w:r w:rsidRPr="00C31E24">
        <w:tab/>
        <w:t>shall determine the MCVideo ID of the calling user from public user identity in the P-Asserted-Identity header field of the SIP INVITE request and shall authorise the user;</w:t>
      </w:r>
    </w:p>
    <w:p w14:paraId="6AF913F9" w14:textId="77777777" w:rsidR="00C630E0" w:rsidRPr="00C31E24" w:rsidRDefault="00C630E0" w:rsidP="00C630E0">
      <w:pPr>
        <w:pStyle w:val="NO"/>
      </w:pPr>
      <w:r w:rsidRPr="00C31E24">
        <w:t>NOTE 2:</w:t>
      </w:r>
      <w:r w:rsidRPr="00C31E24">
        <w:tab/>
        <w:t>The MCVideo ID of the calling user is bound to the public user identity at the time of service authorisation, as documented in clause 7.3.</w:t>
      </w:r>
    </w:p>
    <w:p w14:paraId="70802DD7" w14:textId="77777777" w:rsidR="00C630E0" w:rsidRPr="00C31E24" w:rsidRDefault="00C630E0" w:rsidP="00C630E0">
      <w:pPr>
        <w:pStyle w:val="B1"/>
      </w:pPr>
      <w:r w:rsidRPr="00C31E24">
        <w:t>4)</w:t>
      </w:r>
      <w:r w:rsidRPr="00C31E24">
        <w:tab/>
        <w:t>shall validate the media parameters and if the MCVideo video media codec is not offered in the SIP re-INVITE request shall reject the request with a SIP 488 (Not Acceptable Here) response and skip the rest of the steps;</w:t>
      </w:r>
    </w:p>
    <w:p w14:paraId="006B9103" w14:textId="77777777" w:rsidR="00C630E0" w:rsidRPr="00C31E24" w:rsidRDefault="00C630E0" w:rsidP="00C630E0">
      <w:pPr>
        <w:pStyle w:val="NO"/>
      </w:pPr>
      <w:r w:rsidRPr="00C31E24">
        <w:t>NOTE 3:</w:t>
      </w:r>
      <w:r w:rsidRPr="00C31E24">
        <w:tab/>
        <w:t>If the received SIP re-INVITE request is received within a pre-established session, associated with an MCVideo private call, the media-level section for the offered MCVideo video media stream and the media-level section of the offered media-transmission control entity are expected to be the same as was negotiated in the existing pre-established session.</w:t>
      </w:r>
    </w:p>
    <w:p w14:paraId="39A6D5F7" w14:textId="77777777" w:rsidR="00C630E0" w:rsidRPr="00C31E24" w:rsidRDefault="00C630E0" w:rsidP="00C630E0">
      <w:pPr>
        <w:pStyle w:val="B1"/>
      </w:pPr>
      <w:r w:rsidRPr="00C31E24">
        <w:rPr>
          <w:lang w:eastAsia="ko-KR"/>
        </w:rPr>
        <w:t>5)</w:t>
      </w:r>
      <w:r w:rsidRPr="00C31E24">
        <w:tab/>
        <w:t>shall generate a SIP re-INVITE request as specified in clause 6.3.2.1.9;</w:t>
      </w:r>
    </w:p>
    <w:p w14:paraId="506B2F36" w14:textId="77777777" w:rsidR="00C630E0" w:rsidRPr="00C31E24" w:rsidRDefault="00C630E0" w:rsidP="00C630E0">
      <w:pPr>
        <w:pStyle w:val="B1"/>
      </w:pPr>
      <w:r w:rsidRPr="00C31E24">
        <w:t>6)</w:t>
      </w:r>
      <w:r w:rsidRPr="00C31E24">
        <w:tab/>
        <w:t>shall set the &lt;mcvideo-calling-user-id&gt; element in an application/vnd.3gpp.mcvideo-info+xml MIME body of the SIP re-INVITE request to the MCVideo ID of the calling user;</w:t>
      </w:r>
    </w:p>
    <w:p w14:paraId="3AFEFEB0" w14:textId="77777777" w:rsidR="00C630E0" w:rsidRPr="00C31E24" w:rsidRDefault="00C630E0" w:rsidP="00C630E0">
      <w:pPr>
        <w:pStyle w:val="B1"/>
      </w:pPr>
      <w:r w:rsidRPr="00C31E24">
        <w:t>7)</w:t>
      </w:r>
      <w:r w:rsidRPr="00C31E24">
        <w:rPr>
          <w:lang w:eastAsia="ko-KR"/>
        </w:rPr>
        <w:tab/>
      </w:r>
      <w:r w:rsidRPr="00C31E24">
        <w:t>shall, if the SIP re-INVITE request was received within an on-demand session include in the SIP re-INVITE request an SDP containing the current media parameters used by the existing session;</w:t>
      </w:r>
    </w:p>
    <w:p w14:paraId="637D7822" w14:textId="77777777" w:rsidR="00C630E0" w:rsidRPr="00C31E24" w:rsidRDefault="00C630E0" w:rsidP="00C630E0">
      <w:pPr>
        <w:pStyle w:val="B1"/>
      </w:pPr>
      <w:r w:rsidRPr="00C31E24">
        <w:rPr>
          <w:lang w:eastAsia="ko-KR"/>
        </w:rPr>
        <w:t>8</w:t>
      </w:r>
      <w:r w:rsidRPr="00C31E24">
        <w:t>)</w:t>
      </w:r>
      <w:r w:rsidRPr="00C31E24">
        <w:tab/>
        <w:t>shall, if the SIP re-INVITE request was received within a pre-established session, include in the SIP re-INVITE request an SDP offer based upon the previously negotiated SDP for the pre-established session as specified in clause 6.3.2.1.1.2;</w:t>
      </w:r>
    </w:p>
    <w:p w14:paraId="5F769428" w14:textId="77777777" w:rsidR="00C630E0" w:rsidRPr="00C31E24" w:rsidRDefault="00C630E0" w:rsidP="00C630E0">
      <w:pPr>
        <w:pStyle w:val="B1"/>
      </w:pPr>
      <w:r w:rsidRPr="00C31E24">
        <w:t>9)</w:t>
      </w:r>
      <w:r w:rsidRPr="00C31E24">
        <w:tab/>
        <w:t xml:space="preserve">shall include a Resource-Priority header field according to rules and procedures of 3GPP TS 24.229 [11] set to the value indicated in the Resource-Priority header field </w:t>
      </w:r>
      <w:r w:rsidRPr="00C31E24">
        <w:rPr>
          <w:lang w:eastAsia="ko-KR"/>
        </w:rPr>
        <w:t xml:space="preserve">if included in </w:t>
      </w:r>
      <w:r w:rsidRPr="00C31E24">
        <w:t xml:space="preserve">the SIP re-INVITE request from the MCVideo </w:t>
      </w:r>
      <w:r w:rsidRPr="00C31E24">
        <w:rPr>
          <w:lang w:eastAsia="ko-KR"/>
        </w:rPr>
        <w:t>c</w:t>
      </w:r>
      <w:r w:rsidRPr="00C31E24">
        <w:t>lient; and</w:t>
      </w:r>
    </w:p>
    <w:p w14:paraId="631E9A45" w14:textId="77777777" w:rsidR="00C630E0" w:rsidRPr="00C31E24" w:rsidRDefault="00C630E0" w:rsidP="00C630E0">
      <w:pPr>
        <w:pStyle w:val="B1"/>
      </w:pPr>
      <w:r w:rsidRPr="00C31E24">
        <w:t>10)</w:t>
      </w:r>
      <w:r w:rsidRPr="00C31E24">
        <w:rPr>
          <w:lang w:eastAsia="ko-KR"/>
        </w:rPr>
        <w:tab/>
      </w:r>
      <w:r w:rsidRPr="00C31E24">
        <w:t>shall forward the SIP re-INVITE request, according to 3GPP TS 24.229 [11].</w:t>
      </w:r>
    </w:p>
    <w:p w14:paraId="28113DCE" w14:textId="77777777" w:rsidR="00C630E0" w:rsidRPr="00C31E24" w:rsidRDefault="00C630E0" w:rsidP="00C630E0">
      <w:r w:rsidRPr="00C31E24">
        <w:t>Upon receiving a SIP 200 (OK) response, the participating MCVideo function:</w:t>
      </w:r>
    </w:p>
    <w:p w14:paraId="387CE187" w14:textId="77777777" w:rsidR="00C630E0" w:rsidRPr="00C31E24" w:rsidRDefault="00C630E0" w:rsidP="00C630E0">
      <w:pPr>
        <w:pStyle w:val="B1"/>
      </w:pPr>
      <w:r w:rsidRPr="00C31E24">
        <w:rPr>
          <w:lang w:eastAsia="ko-KR"/>
        </w:rPr>
        <w:t>1)</w:t>
      </w:r>
      <w:r w:rsidRPr="00C31E24">
        <w:tab/>
        <w:t>shall generate a SIP 200 (OK) response as specified in the clause 6.3.2.1.5.2;</w:t>
      </w:r>
    </w:p>
    <w:p w14:paraId="29E4BBC8" w14:textId="77777777" w:rsidR="00C630E0" w:rsidRPr="00C31E24" w:rsidRDefault="00C630E0" w:rsidP="00C630E0">
      <w:pPr>
        <w:pStyle w:val="B1"/>
      </w:pPr>
      <w:r w:rsidRPr="00C31E24">
        <w:t>2)</w:t>
      </w:r>
      <w:r w:rsidRPr="00C31E24">
        <w:tab/>
        <w:t>if the SIP 200 (OK) response is to be sent within an on-demand session shall include in the SIP 200 (OK) response an SDP answer as specified in the clause 6.3.2.1.2.1;</w:t>
      </w:r>
    </w:p>
    <w:p w14:paraId="4704A2ED" w14:textId="77777777" w:rsidR="00C630E0" w:rsidRPr="00C31E24" w:rsidRDefault="00C630E0" w:rsidP="00C630E0">
      <w:pPr>
        <w:pStyle w:val="B1"/>
      </w:pPr>
      <w:r w:rsidRPr="00C31E24">
        <w:t>3)</w:t>
      </w:r>
      <w:r w:rsidRPr="00C31E24">
        <w:tab/>
        <w:t>if the SIP 200 (OK) response is to be sent within a pre-established session shall include in the SIP 200 (OK) response an SDP answer based upon the previously negotiated SDP for the pre-established session;</w:t>
      </w:r>
    </w:p>
    <w:p w14:paraId="17EB2B94" w14:textId="77777777" w:rsidR="00C630E0" w:rsidRPr="00C31E24" w:rsidRDefault="00C630E0" w:rsidP="00C630E0">
      <w:pPr>
        <w:pStyle w:val="B1"/>
        <w:rPr>
          <w:lang w:eastAsia="ko-KR"/>
        </w:rPr>
      </w:pPr>
      <w:r w:rsidRPr="00C31E24">
        <w:t>4)</w:t>
      </w:r>
      <w:r w:rsidRPr="00C31E24">
        <w:tab/>
        <w:t>shall include Warning header field(s) received in the incoming SIP 200 (OK) response</w:t>
      </w:r>
      <w:r w:rsidRPr="00C31E24">
        <w:rPr>
          <w:lang w:eastAsia="ko-KR"/>
        </w:rPr>
        <w:t>;</w:t>
      </w:r>
    </w:p>
    <w:p w14:paraId="33F37933" w14:textId="77777777" w:rsidR="00C630E0" w:rsidRPr="00C31E24" w:rsidRDefault="00C630E0" w:rsidP="00C630E0">
      <w:pPr>
        <w:pStyle w:val="B1"/>
      </w:pPr>
      <w:r w:rsidRPr="00C31E24">
        <w:t>5)</w:t>
      </w:r>
      <w:r w:rsidRPr="00C31E24">
        <w:tab/>
        <w:t>shall include the P-Asserted-Identity header field received in the incoming SIP 200 (OK) response into the outgoing SIP 200 (OK) response;</w:t>
      </w:r>
    </w:p>
    <w:p w14:paraId="1E7D685B" w14:textId="77777777" w:rsidR="00C630E0" w:rsidRPr="00C31E24" w:rsidRDefault="00C630E0" w:rsidP="00C630E0">
      <w:pPr>
        <w:pStyle w:val="B1"/>
      </w:pPr>
      <w:r w:rsidRPr="00C31E24">
        <w:t>6)</w:t>
      </w:r>
      <w:r w:rsidRPr="00C31E24">
        <w:tab/>
        <w:t xml:space="preserve">shall send the SIP 200 (OK) response to the MCVideo </w:t>
      </w:r>
      <w:r w:rsidRPr="00C31E24">
        <w:rPr>
          <w:lang w:eastAsia="ko-KR"/>
        </w:rPr>
        <w:t>c</w:t>
      </w:r>
      <w:r w:rsidRPr="00C31E24">
        <w:t>lient according to 3GPP TS 24.229 [11]; and</w:t>
      </w:r>
    </w:p>
    <w:p w14:paraId="4C1921D5" w14:textId="77777777" w:rsidR="00C630E0" w:rsidRPr="00C31E24" w:rsidRDefault="00C630E0" w:rsidP="00C630E0">
      <w:pPr>
        <w:pStyle w:val="B1"/>
      </w:pPr>
      <w:r w:rsidRPr="00C31E24">
        <w:t>7)</w:t>
      </w:r>
      <w:r w:rsidRPr="00C31E24">
        <w:tab/>
        <w:t xml:space="preserve">shall interact with the </w:t>
      </w:r>
      <w:r w:rsidRPr="00C31E24">
        <w:rPr>
          <w:lang w:eastAsia="ko-KR"/>
        </w:rPr>
        <w:t>media plane</w:t>
      </w:r>
      <w:r w:rsidRPr="00C31E24">
        <w:t xml:space="preserve"> as specified in </w:t>
      </w:r>
      <w:r w:rsidRPr="00C31E24">
        <w:rPr>
          <w:lang w:eastAsia="ko-KR"/>
        </w:rPr>
        <w:t>3GPP TS 24.581 [5].</w:t>
      </w:r>
    </w:p>
    <w:p w14:paraId="7B33B9BF" w14:textId="77777777" w:rsidR="00C630E0" w:rsidRPr="00C31E24" w:rsidRDefault="00C630E0" w:rsidP="00C630E0">
      <w:pPr>
        <w:rPr>
          <w:lang w:eastAsia="ko-KR"/>
        </w:rPr>
      </w:pPr>
      <w:r w:rsidRPr="00C31E24">
        <w:t>The participating MCVideo function shall forward any other SIP response that does not contain SDP, including any MIME bodies contained therein, along the signalling path to the originating network according to 3GPP TS 24.229 [11]</w:t>
      </w:r>
      <w:r w:rsidRPr="00C31E24">
        <w:rPr>
          <w:lang w:eastAsia="ko-KR"/>
        </w:rPr>
        <w:t>.</w:t>
      </w:r>
    </w:p>
    <w:p w14:paraId="0925755F" w14:textId="77777777" w:rsidR="00784A32" w:rsidRPr="00C31E24" w:rsidRDefault="00784A32" w:rsidP="00784A32">
      <w:pPr>
        <w:pStyle w:val="B1"/>
        <w:ind w:left="0" w:firstLine="0"/>
      </w:pPr>
      <w:r w:rsidRPr="00C31E24">
        <w:t>[TS 24.281, clause 6.2.3.1.1]</w:t>
      </w:r>
    </w:p>
    <w:p w14:paraId="7D146A04" w14:textId="77777777" w:rsidR="00784A32" w:rsidRPr="00C31E24" w:rsidRDefault="00784A32" w:rsidP="00784A32">
      <w:r w:rsidRPr="00C31E24">
        <w:t>When performing the automatic commencement mode procedures, the MCVideo client:</w:t>
      </w:r>
    </w:p>
    <w:p w14:paraId="1334179D" w14:textId="77777777" w:rsidR="00784A32" w:rsidRPr="00C31E24" w:rsidRDefault="00784A32" w:rsidP="00784A32">
      <w:pPr>
        <w:pStyle w:val="B1"/>
      </w:pPr>
      <w:r w:rsidRPr="00C31E24">
        <w:t>1)</w:t>
      </w:r>
      <w:r w:rsidRPr="00C31E24">
        <w:tab/>
        <w:t>shall accept the SIP INVITE request and generate a SIP 200 (OK) response according to rules and procedures of 3GPP TS 24.229 [11];</w:t>
      </w:r>
    </w:p>
    <w:p w14:paraId="507A94C3" w14:textId="77777777" w:rsidR="00784A32" w:rsidRPr="00C31E24" w:rsidRDefault="00784A32" w:rsidP="00784A32">
      <w:pPr>
        <w:pStyle w:val="B1"/>
      </w:pPr>
      <w:r w:rsidRPr="00C31E24">
        <w:t>2)</w:t>
      </w:r>
      <w:r w:rsidRPr="00C31E24">
        <w:tab/>
        <w:t>shall include the option tag "timer" in a Require header field of the SIP 200 (OK) response;</w:t>
      </w:r>
    </w:p>
    <w:p w14:paraId="09A9D58F" w14:textId="77777777" w:rsidR="00784A32" w:rsidRPr="00C31E24" w:rsidRDefault="00784A32" w:rsidP="00784A32">
      <w:pPr>
        <w:pStyle w:val="B1"/>
      </w:pPr>
      <w:r w:rsidRPr="00C31E24">
        <w:t>3)</w:t>
      </w:r>
      <w:r w:rsidRPr="00C31E24">
        <w:tab/>
        <w:t>shall include the g.3gpp.mc</w:t>
      </w:r>
      <w:r w:rsidRPr="00C31E24">
        <w:rPr>
          <w:lang w:eastAsia="zh-CN"/>
        </w:rPr>
        <w:t>video</w:t>
      </w:r>
      <w:r w:rsidRPr="00C31E24">
        <w:t xml:space="preserve"> media feature tag in the Contact header field of the SIP 200 (OK) response;</w:t>
      </w:r>
    </w:p>
    <w:p w14:paraId="537284D2" w14:textId="77777777" w:rsidR="00784A32" w:rsidRPr="00C31E24" w:rsidRDefault="00784A32" w:rsidP="00784A32">
      <w:pPr>
        <w:pStyle w:val="B1"/>
      </w:pPr>
      <w:r w:rsidRPr="00C31E24">
        <w:t>4)</w:t>
      </w:r>
      <w:r w:rsidRPr="00C31E24">
        <w:tab/>
        <w:t xml:space="preserve">shall include 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in the Contact header field of the SIP 200 (OK) response;</w:t>
      </w:r>
    </w:p>
    <w:p w14:paraId="6B5E5D21" w14:textId="77777777" w:rsidR="00784A32" w:rsidRPr="00C31E24" w:rsidRDefault="00784A32" w:rsidP="00784A32">
      <w:pPr>
        <w:pStyle w:val="B1"/>
      </w:pPr>
      <w:r w:rsidRPr="00C31E24">
        <w:t>5)</w:t>
      </w:r>
      <w:r w:rsidRPr="00C31E24">
        <w:tab/>
        <w:t>shall include the Session-Expires header field in the SIP 200 (OK) response and start the SIP session timer according to IETF RFC 4028 [23]. The "refresher" parameter in the Session-Expires header field shall be set to "uas";</w:t>
      </w:r>
    </w:p>
    <w:p w14:paraId="1E27A9F6" w14:textId="77777777" w:rsidR="00784A32" w:rsidRPr="00C31E24" w:rsidRDefault="00784A32" w:rsidP="00784A32">
      <w:pPr>
        <w:pStyle w:val="B1"/>
      </w:pPr>
      <w:r w:rsidRPr="00C31E24">
        <w:t>6)</w:t>
      </w:r>
      <w:r w:rsidRPr="00C31E24">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2AFF64A" w14:textId="77777777" w:rsidR="00784A32" w:rsidRPr="00C31E24" w:rsidRDefault="00784A32" w:rsidP="00784A32">
      <w:pPr>
        <w:pStyle w:val="B1"/>
      </w:pPr>
      <w:r w:rsidRPr="00C31E24">
        <w:t>7)</w:t>
      </w:r>
      <w:r w:rsidRPr="00C31E24">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6388705D" w14:textId="77777777" w:rsidR="00784A32" w:rsidRPr="00C31E24" w:rsidRDefault="00784A32" w:rsidP="00784A32">
      <w:pPr>
        <w:pStyle w:val="NO"/>
      </w:pPr>
      <w:r w:rsidRPr="00C31E24">
        <w:t>NOTE:</w:t>
      </w:r>
      <w:r w:rsidRPr="00C31E24">
        <w:tab/>
        <w:t>In the case of a new emergency call where the terminating client is using a pre-established session, the SIP INVITE request containing a Replaces header is used to replace the pre-established session.</w:t>
      </w:r>
    </w:p>
    <w:p w14:paraId="044B86D1" w14:textId="77777777" w:rsidR="00784A32" w:rsidRPr="00C31E24" w:rsidRDefault="00784A32" w:rsidP="00784A32">
      <w:pPr>
        <w:pStyle w:val="B1"/>
      </w:pPr>
      <w:r w:rsidRPr="00C31E24">
        <w:t>8)</w:t>
      </w:r>
      <w:r w:rsidRPr="00C31E24">
        <w:tab/>
        <w:t>shall send the SIP 200 (OK) response towards the MCVideo server according to rules and procedures of 3GPP TS 24.229 [11];</w:t>
      </w:r>
    </w:p>
    <w:p w14:paraId="607FAA09" w14:textId="77777777" w:rsidR="00784A32" w:rsidRPr="00C31E24" w:rsidRDefault="00784A32" w:rsidP="00784A32">
      <w:pPr>
        <w:pStyle w:val="B1"/>
      </w:pPr>
      <w:r w:rsidRPr="00C31E24">
        <w:t>9)</w:t>
      </w:r>
      <w:r w:rsidRPr="00C31E24">
        <w:tab/>
        <w:t>shall, if the incoming SIP INVITE request contains a Replaces header field, release the pre-established session identified by the contents of the Replaces header field; and</w:t>
      </w:r>
    </w:p>
    <w:p w14:paraId="1CAAF842" w14:textId="77777777" w:rsidR="00784A32" w:rsidRPr="00C31E24" w:rsidRDefault="00784A32" w:rsidP="00784A32">
      <w:pPr>
        <w:pStyle w:val="B1"/>
      </w:pPr>
      <w:r w:rsidRPr="00C31E24">
        <w:t>10)</w:t>
      </w:r>
      <w:r w:rsidRPr="00C31E24">
        <w:tab/>
        <w:t>shall interact with the media plane as specified in 3GPP TS 24.</w:t>
      </w:r>
      <w:r w:rsidRPr="00C31E24">
        <w:rPr>
          <w:lang w:eastAsia="zh-CN"/>
        </w:rPr>
        <w:t>581</w:t>
      </w:r>
      <w:r w:rsidRPr="00C31E24">
        <w:t xml:space="preserve"> [5]. </w:t>
      </w:r>
    </w:p>
    <w:p w14:paraId="74DB4F6A" w14:textId="77777777" w:rsidR="00C630E0" w:rsidRPr="00C31E24" w:rsidRDefault="00784A32" w:rsidP="00C630E0">
      <w:pPr>
        <w:spacing w:before="120"/>
      </w:pPr>
      <w:r w:rsidRPr="00C31E24">
        <w:t>When NAT traversal is supported by the MCVideo client and when the MCVideo client is behind a NAT, generation of SIP responses is done as specified in this subclause and as specified in IETF RFC 5626 [35].</w:t>
      </w:r>
    </w:p>
    <w:p w14:paraId="1C828155" w14:textId="77777777" w:rsidR="00C630E0" w:rsidRPr="00C31E24" w:rsidRDefault="00C630E0" w:rsidP="00C630E0">
      <w:pPr>
        <w:spacing w:before="120"/>
      </w:pPr>
      <w:r w:rsidRPr="00C31E24">
        <w:t>[TS 24.581, clause 6.3.5.4.9]</w:t>
      </w:r>
    </w:p>
    <w:p w14:paraId="55A85C0A" w14:textId="77777777" w:rsidR="00C630E0" w:rsidRPr="00C31E24" w:rsidRDefault="00C630E0" w:rsidP="00C630E0">
      <w:pPr>
        <w:spacing w:before="120"/>
      </w:pPr>
      <w:r w:rsidRPr="00C31E24">
        <w:t>When a Transmission Grant message is received from the transmission control arbitration logic in the MCVideo server, the transmission control interface towards the MCVideo client in the transmission control server:</w:t>
      </w:r>
    </w:p>
    <w:p w14:paraId="36DFD462" w14:textId="77777777" w:rsidR="00C630E0" w:rsidRPr="00C31E24" w:rsidRDefault="00C630E0" w:rsidP="00C630E0">
      <w:pPr>
        <w:pStyle w:val="B1"/>
        <w:spacing w:before="120" w:after="0"/>
      </w:pPr>
      <w:r w:rsidRPr="00C31E24">
        <w:t>1.</w:t>
      </w:r>
      <w:r w:rsidRPr="00C31E24">
        <w:tab/>
        <w:t>shall forward the Transmission Grant messages to the associated transmission participant;</w:t>
      </w:r>
    </w:p>
    <w:p w14:paraId="43E38AE5" w14:textId="77777777" w:rsidR="00C630E0" w:rsidRPr="00C31E24" w:rsidRDefault="00C630E0" w:rsidP="00C630E0">
      <w:pPr>
        <w:pStyle w:val="B1"/>
        <w:spacing w:before="120" w:after="0"/>
      </w:pPr>
      <w:r w:rsidRPr="00C31E24">
        <w:t>2.</w:t>
      </w:r>
      <w:r w:rsidRPr="00C31E24">
        <w:tab/>
        <w:t>may set the first bit in the subtype of the Transmission Grant message to '1' (Acknowledgment is required) as described in subclause 9.2.2.1;</w:t>
      </w:r>
    </w:p>
    <w:p w14:paraId="0B543E20" w14:textId="77777777" w:rsidR="00C630E0" w:rsidRPr="00C31E24" w:rsidRDefault="00C630E0" w:rsidP="00C630E0">
      <w:pPr>
        <w:pStyle w:val="NO"/>
        <w:spacing w:before="120" w:after="0"/>
      </w:pPr>
      <w:r w:rsidRPr="00C31E24">
        <w:t>NOTE:</w:t>
      </w:r>
      <w:r w:rsidRPr="00C31E24">
        <w:tab/>
        <w:t>It is an implementation option to handle the receipt of the Transmission control Ack message and what action to take if the Transmission control Ack message is not received.</w:t>
      </w:r>
    </w:p>
    <w:p w14:paraId="6602BF69" w14:textId="55F3E608" w:rsidR="00784A32" w:rsidRPr="00C31E24" w:rsidRDefault="00C630E0" w:rsidP="00764DD4">
      <w:pPr>
        <w:pStyle w:val="B1"/>
        <w:spacing w:before="120" w:after="0"/>
      </w:pPr>
      <w:r w:rsidRPr="00C31E24">
        <w:t>3.</w:t>
      </w:r>
      <w:r w:rsidRPr="00C31E24">
        <w:tab/>
        <w:t>shall enter the state 'U: permitted' as specified in subclause 6.3.5.5.2.</w:t>
      </w:r>
    </w:p>
    <w:p w14:paraId="12760B45" w14:textId="77777777" w:rsidR="00784A32" w:rsidRPr="00C31E24" w:rsidRDefault="00784A32" w:rsidP="00764DD4">
      <w:pPr>
        <w:pStyle w:val="H6"/>
      </w:pPr>
      <w:bookmarkStart w:id="570" w:name="_Toc52787550"/>
      <w:bookmarkStart w:id="571" w:name="_Toc52787732"/>
      <w:bookmarkStart w:id="572" w:name="_Toc75906954"/>
      <w:bookmarkStart w:id="573" w:name="_Toc75907291"/>
      <w:r w:rsidRPr="00C31E24">
        <w:t>6.2.2.3</w:t>
      </w:r>
      <w:r w:rsidRPr="00C31E24">
        <w:tab/>
        <w:t>Test description</w:t>
      </w:r>
      <w:bookmarkEnd w:id="570"/>
      <w:bookmarkEnd w:id="571"/>
      <w:bookmarkEnd w:id="572"/>
      <w:bookmarkEnd w:id="573"/>
    </w:p>
    <w:p w14:paraId="559B0DAA" w14:textId="77777777" w:rsidR="00784A32" w:rsidRPr="00C31E24" w:rsidRDefault="00784A32" w:rsidP="00764DD4">
      <w:pPr>
        <w:pStyle w:val="H6"/>
      </w:pPr>
      <w:bookmarkStart w:id="574" w:name="_Toc52787551"/>
      <w:bookmarkStart w:id="575" w:name="_Toc52787733"/>
      <w:bookmarkStart w:id="576" w:name="_Toc75906955"/>
      <w:bookmarkStart w:id="577" w:name="_Toc75907292"/>
      <w:r w:rsidRPr="00C31E24">
        <w:t>6.2.2.3.1</w:t>
      </w:r>
      <w:r w:rsidRPr="00C31E24">
        <w:tab/>
        <w:t>Pre-test conditions</w:t>
      </w:r>
      <w:bookmarkEnd w:id="574"/>
      <w:bookmarkEnd w:id="575"/>
      <w:bookmarkEnd w:id="576"/>
      <w:bookmarkEnd w:id="577"/>
    </w:p>
    <w:p w14:paraId="3868040E" w14:textId="77777777" w:rsidR="00784A32" w:rsidRPr="00C31E24" w:rsidRDefault="00784A32" w:rsidP="00784A32">
      <w:pPr>
        <w:pStyle w:val="H6"/>
      </w:pPr>
      <w:r w:rsidRPr="00C31E24">
        <w:t>System Simulator:</w:t>
      </w:r>
    </w:p>
    <w:p w14:paraId="09706A00" w14:textId="77777777" w:rsidR="00784A32" w:rsidRPr="00C31E24" w:rsidRDefault="00784A32" w:rsidP="00784A32">
      <w:pPr>
        <w:pStyle w:val="B1"/>
      </w:pPr>
      <w:r w:rsidRPr="00C31E24">
        <w:t>-</w:t>
      </w:r>
      <w:r w:rsidRPr="00C31E24">
        <w:tab/>
        <w:t>SS (MCVideo server)</w:t>
      </w:r>
    </w:p>
    <w:p w14:paraId="389F3E78" w14:textId="77777777" w:rsidR="00784A32" w:rsidRPr="00C31E24" w:rsidRDefault="00784A32" w:rsidP="00784A32">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502C4B79" w14:textId="77777777" w:rsidR="00784A32" w:rsidRPr="00C31E24" w:rsidRDefault="00784A32" w:rsidP="00784A32">
      <w:pPr>
        <w:pStyle w:val="H6"/>
      </w:pPr>
      <w:r w:rsidRPr="00C31E24">
        <w:t>IUT:</w:t>
      </w:r>
    </w:p>
    <w:p w14:paraId="4E583E8B" w14:textId="77777777" w:rsidR="00784A32" w:rsidRPr="00C31E24" w:rsidRDefault="00784A32" w:rsidP="00784A32">
      <w:pPr>
        <w:pStyle w:val="B1"/>
      </w:pPr>
      <w:r w:rsidRPr="00C31E24">
        <w:t>-</w:t>
      </w:r>
      <w:r w:rsidRPr="00C31E24">
        <w:tab/>
        <w:t>UE (MCVideo client)</w:t>
      </w:r>
    </w:p>
    <w:p w14:paraId="2A642F51" w14:textId="77777777" w:rsidR="00784A32" w:rsidRPr="00C31E24" w:rsidRDefault="00784A32" w:rsidP="00784A32">
      <w:pPr>
        <w:pStyle w:val="B1"/>
      </w:pPr>
      <w:r w:rsidRPr="00C31E24">
        <w:t>-</w:t>
      </w:r>
      <w:r w:rsidRPr="00C31E24">
        <w:tab/>
        <w:t>The test USIM set as defined in TS 36.579-1 [2], subclause 5.5.10 is inserted.</w:t>
      </w:r>
    </w:p>
    <w:p w14:paraId="60780194" w14:textId="77777777" w:rsidR="00784A32" w:rsidRPr="00C31E24" w:rsidRDefault="00784A32" w:rsidP="00784A32">
      <w:pPr>
        <w:pStyle w:val="H6"/>
      </w:pPr>
      <w:r w:rsidRPr="00C31E24">
        <w:t>Preamble:</w:t>
      </w:r>
    </w:p>
    <w:p w14:paraId="76E16BB8" w14:textId="77777777" w:rsidR="00784A32" w:rsidRPr="00C31E24" w:rsidRDefault="00784A32" w:rsidP="00784A32">
      <w:pPr>
        <w:pStyle w:val="B1"/>
      </w:pPr>
      <w:r w:rsidRPr="00C31E24">
        <w:t>-</w:t>
      </w:r>
      <w:r w:rsidRPr="00C31E24">
        <w:tab/>
        <w:t>The UE has performed the Generic Test Procedure for MCVideo UE registration as specified in TS 36.579-1 [2], subclause 5.4.2A.</w:t>
      </w:r>
    </w:p>
    <w:p w14:paraId="40EE73B2" w14:textId="77777777" w:rsidR="00784A32" w:rsidRPr="00C31E24" w:rsidRDefault="00784A32" w:rsidP="00784A32">
      <w:pPr>
        <w:pStyle w:val="B1"/>
      </w:pPr>
      <w:r w:rsidRPr="00C31E24">
        <w:t>-</w:t>
      </w:r>
      <w:r w:rsidRPr="00C31E24">
        <w:tab/>
        <w:t>The MCVideo User performs the Generic Test Procedure for MCVideo Authorization/Configuration and Key Generation as specified in TS 36.579-1 [2], subclause 5.3.2A.</w:t>
      </w:r>
    </w:p>
    <w:p w14:paraId="16D94544" w14:textId="77777777" w:rsidR="00784A32" w:rsidRPr="00C31E24" w:rsidRDefault="00784A32" w:rsidP="00784A32">
      <w:pPr>
        <w:pStyle w:val="B1"/>
      </w:pPr>
      <w:r w:rsidRPr="00C31E24">
        <w:t>-</w:t>
      </w:r>
      <w:r w:rsidRPr="00C31E24">
        <w:tab/>
        <w:t>UE States at the end of the preamble</w:t>
      </w:r>
    </w:p>
    <w:p w14:paraId="2842EDC3" w14:textId="77777777" w:rsidR="00784A32" w:rsidRPr="00C31E24" w:rsidRDefault="00784A32" w:rsidP="00784A32">
      <w:pPr>
        <w:pStyle w:val="B2"/>
      </w:pPr>
      <w:r w:rsidRPr="00C31E24">
        <w:t>-</w:t>
      </w:r>
      <w:r w:rsidRPr="00C31E24">
        <w:tab/>
        <w:t>The UE is in E-UTRA Registered, Idle Mode state.</w:t>
      </w:r>
    </w:p>
    <w:p w14:paraId="2AA82430" w14:textId="77777777" w:rsidR="00784A32" w:rsidRPr="00C31E24" w:rsidRDefault="00784A32" w:rsidP="00784A32">
      <w:pPr>
        <w:pStyle w:val="B2"/>
      </w:pPr>
      <w:r w:rsidRPr="00C31E24">
        <w:t>-</w:t>
      </w:r>
      <w:r w:rsidRPr="00C31E24">
        <w:tab/>
        <w:t>The MCVideo Client Application has been activated and User has registered-in as the MCVideo User with the Server as active user at the Client.</w:t>
      </w:r>
    </w:p>
    <w:p w14:paraId="0F8110D2" w14:textId="77777777" w:rsidR="00784A32" w:rsidRPr="00C31E24" w:rsidRDefault="00784A32" w:rsidP="00764DD4">
      <w:pPr>
        <w:pStyle w:val="H6"/>
      </w:pPr>
      <w:bookmarkStart w:id="578" w:name="_Toc52787552"/>
      <w:bookmarkStart w:id="579" w:name="_Toc52787734"/>
      <w:bookmarkStart w:id="580" w:name="_Toc75906956"/>
      <w:bookmarkStart w:id="581" w:name="_Toc75907293"/>
      <w:r w:rsidRPr="00C31E24">
        <w:t>6.2.2.3.2</w:t>
      </w:r>
      <w:r w:rsidRPr="00C31E24">
        <w:tab/>
        <w:t>Test procedure sequence</w:t>
      </w:r>
      <w:bookmarkEnd w:id="578"/>
      <w:bookmarkEnd w:id="579"/>
      <w:bookmarkEnd w:id="580"/>
      <w:bookmarkEnd w:id="581"/>
    </w:p>
    <w:p w14:paraId="656EF16C" w14:textId="77777777" w:rsidR="00784A32" w:rsidRPr="00C31E24" w:rsidRDefault="00784A32" w:rsidP="00784A32">
      <w:pPr>
        <w:pStyle w:val="TH"/>
        <w:keepLines w:val="0"/>
        <w:widowControl w:val="0"/>
      </w:pPr>
      <w:r w:rsidRPr="00C31E24">
        <w:t>Table 6.2.2.3.2-1: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C31E24" w14:paraId="672F5903" w14:textId="77777777" w:rsidTr="00764DD4">
        <w:trPr>
          <w:tblHeader/>
        </w:trPr>
        <w:tc>
          <w:tcPr>
            <w:tcW w:w="534" w:type="dxa"/>
            <w:tcBorders>
              <w:bottom w:val="nil"/>
            </w:tcBorders>
            <w:shd w:val="clear" w:color="auto" w:fill="auto"/>
          </w:tcPr>
          <w:p w14:paraId="6C30B1B8" w14:textId="77777777" w:rsidR="00784A32" w:rsidRPr="00C31E24" w:rsidRDefault="00784A32" w:rsidP="00354887">
            <w:pPr>
              <w:pStyle w:val="TAH"/>
              <w:keepLines w:val="0"/>
              <w:widowControl w:val="0"/>
            </w:pPr>
            <w:r w:rsidRPr="00C31E24">
              <w:t>St</w:t>
            </w:r>
          </w:p>
        </w:tc>
        <w:tc>
          <w:tcPr>
            <w:tcW w:w="3968" w:type="dxa"/>
            <w:tcBorders>
              <w:bottom w:val="nil"/>
            </w:tcBorders>
            <w:shd w:val="clear" w:color="auto" w:fill="auto"/>
          </w:tcPr>
          <w:p w14:paraId="231ED8DB" w14:textId="77777777" w:rsidR="00784A32" w:rsidRPr="00C31E24" w:rsidRDefault="00784A32" w:rsidP="00354887">
            <w:pPr>
              <w:pStyle w:val="TAH"/>
              <w:keepLines w:val="0"/>
              <w:widowControl w:val="0"/>
            </w:pPr>
            <w:r w:rsidRPr="00C31E24">
              <w:t>Procedure</w:t>
            </w:r>
          </w:p>
        </w:tc>
        <w:tc>
          <w:tcPr>
            <w:tcW w:w="3686" w:type="dxa"/>
            <w:gridSpan w:val="2"/>
            <w:shd w:val="clear" w:color="auto" w:fill="auto"/>
          </w:tcPr>
          <w:p w14:paraId="71720A85" w14:textId="77777777" w:rsidR="00784A32" w:rsidRPr="00C31E24" w:rsidRDefault="00784A32" w:rsidP="00354887">
            <w:pPr>
              <w:pStyle w:val="TAH"/>
              <w:keepLines w:val="0"/>
              <w:widowControl w:val="0"/>
            </w:pPr>
            <w:r w:rsidRPr="00C31E24">
              <w:t>Message Sequence</w:t>
            </w:r>
          </w:p>
        </w:tc>
        <w:tc>
          <w:tcPr>
            <w:tcW w:w="565" w:type="dxa"/>
            <w:tcBorders>
              <w:bottom w:val="nil"/>
            </w:tcBorders>
            <w:shd w:val="clear" w:color="auto" w:fill="auto"/>
          </w:tcPr>
          <w:p w14:paraId="3F0A7CAA" w14:textId="77777777" w:rsidR="00784A32" w:rsidRPr="00C31E24" w:rsidRDefault="00784A32" w:rsidP="00354887">
            <w:pPr>
              <w:pStyle w:val="TAH"/>
              <w:keepLines w:val="0"/>
              <w:widowControl w:val="0"/>
            </w:pPr>
            <w:r w:rsidRPr="00C31E24">
              <w:t>TP</w:t>
            </w:r>
          </w:p>
        </w:tc>
        <w:tc>
          <w:tcPr>
            <w:tcW w:w="850" w:type="dxa"/>
            <w:tcBorders>
              <w:bottom w:val="nil"/>
            </w:tcBorders>
            <w:shd w:val="clear" w:color="auto" w:fill="auto"/>
          </w:tcPr>
          <w:p w14:paraId="105D526A" w14:textId="77777777" w:rsidR="00784A32" w:rsidRPr="00C31E24" w:rsidRDefault="00784A32" w:rsidP="00354887">
            <w:pPr>
              <w:pStyle w:val="TAH"/>
              <w:keepLines w:val="0"/>
              <w:widowControl w:val="0"/>
            </w:pPr>
            <w:r w:rsidRPr="00C31E24">
              <w:t>Verdict</w:t>
            </w:r>
          </w:p>
        </w:tc>
      </w:tr>
      <w:tr w:rsidR="00784A32" w:rsidRPr="00C31E24" w14:paraId="04BFFF3C" w14:textId="77777777" w:rsidTr="00764DD4">
        <w:trPr>
          <w:tblHeader/>
        </w:trPr>
        <w:tc>
          <w:tcPr>
            <w:tcW w:w="534" w:type="dxa"/>
            <w:tcBorders>
              <w:top w:val="nil"/>
            </w:tcBorders>
            <w:shd w:val="clear" w:color="auto" w:fill="auto"/>
          </w:tcPr>
          <w:p w14:paraId="1E76C440" w14:textId="77777777" w:rsidR="00784A32" w:rsidRPr="00C31E24" w:rsidRDefault="00784A32" w:rsidP="00354887">
            <w:pPr>
              <w:pStyle w:val="TAH"/>
              <w:keepLines w:val="0"/>
              <w:widowControl w:val="0"/>
            </w:pPr>
          </w:p>
        </w:tc>
        <w:tc>
          <w:tcPr>
            <w:tcW w:w="3968" w:type="dxa"/>
            <w:tcBorders>
              <w:top w:val="nil"/>
            </w:tcBorders>
            <w:shd w:val="clear" w:color="auto" w:fill="auto"/>
          </w:tcPr>
          <w:p w14:paraId="4D537DE7" w14:textId="77777777" w:rsidR="00784A32" w:rsidRPr="00C31E24" w:rsidRDefault="00784A32" w:rsidP="00354887">
            <w:pPr>
              <w:pStyle w:val="TAH"/>
              <w:keepLines w:val="0"/>
              <w:widowControl w:val="0"/>
            </w:pPr>
          </w:p>
        </w:tc>
        <w:tc>
          <w:tcPr>
            <w:tcW w:w="708" w:type="dxa"/>
            <w:shd w:val="clear" w:color="auto" w:fill="auto"/>
          </w:tcPr>
          <w:p w14:paraId="1711D8AB" w14:textId="77777777" w:rsidR="00784A32" w:rsidRPr="00C31E24" w:rsidRDefault="00784A32" w:rsidP="00354887">
            <w:pPr>
              <w:pStyle w:val="TAH"/>
              <w:keepLines w:val="0"/>
              <w:widowControl w:val="0"/>
            </w:pPr>
            <w:r w:rsidRPr="00C31E24">
              <w:t>U - S</w:t>
            </w:r>
          </w:p>
        </w:tc>
        <w:tc>
          <w:tcPr>
            <w:tcW w:w="2978" w:type="dxa"/>
            <w:shd w:val="clear" w:color="auto" w:fill="auto"/>
          </w:tcPr>
          <w:p w14:paraId="22B1D21E" w14:textId="77777777" w:rsidR="00784A32" w:rsidRPr="00C31E24" w:rsidRDefault="00784A32" w:rsidP="00354887">
            <w:pPr>
              <w:pStyle w:val="TAH"/>
              <w:keepLines w:val="0"/>
              <w:widowControl w:val="0"/>
            </w:pPr>
            <w:r w:rsidRPr="00C31E24">
              <w:t>Message</w:t>
            </w:r>
          </w:p>
        </w:tc>
        <w:tc>
          <w:tcPr>
            <w:tcW w:w="565" w:type="dxa"/>
            <w:tcBorders>
              <w:top w:val="nil"/>
            </w:tcBorders>
            <w:shd w:val="clear" w:color="auto" w:fill="auto"/>
          </w:tcPr>
          <w:p w14:paraId="1AD69301" w14:textId="77777777" w:rsidR="00784A32" w:rsidRPr="00C31E24" w:rsidRDefault="00784A32" w:rsidP="00354887">
            <w:pPr>
              <w:pStyle w:val="TAH"/>
              <w:keepLines w:val="0"/>
              <w:widowControl w:val="0"/>
            </w:pPr>
          </w:p>
        </w:tc>
        <w:tc>
          <w:tcPr>
            <w:tcW w:w="850" w:type="dxa"/>
            <w:tcBorders>
              <w:top w:val="nil"/>
            </w:tcBorders>
            <w:shd w:val="clear" w:color="auto" w:fill="auto"/>
          </w:tcPr>
          <w:p w14:paraId="34D2597E" w14:textId="77777777" w:rsidR="00784A32" w:rsidRPr="00C31E24" w:rsidRDefault="00784A32" w:rsidP="00354887">
            <w:pPr>
              <w:pStyle w:val="TAH"/>
              <w:keepLines w:val="0"/>
              <w:widowControl w:val="0"/>
            </w:pPr>
          </w:p>
        </w:tc>
      </w:tr>
      <w:tr w:rsidR="00784A32" w:rsidRPr="00C31E24" w14:paraId="701D471F" w14:textId="77777777" w:rsidTr="00764DD4">
        <w:tc>
          <w:tcPr>
            <w:tcW w:w="534" w:type="dxa"/>
            <w:shd w:val="clear" w:color="auto" w:fill="auto"/>
          </w:tcPr>
          <w:p w14:paraId="54AF46B6" w14:textId="77777777" w:rsidR="00784A32" w:rsidRPr="00C31E24" w:rsidRDefault="00784A32" w:rsidP="00354887">
            <w:pPr>
              <w:pStyle w:val="TAC"/>
              <w:keepLines w:val="0"/>
              <w:widowControl w:val="0"/>
            </w:pPr>
            <w:r w:rsidRPr="00C31E24">
              <w:t>-</w:t>
            </w:r>
          </w:p>
        </w:tc>
        <w:tc>
          <w:tcPr>
            <w:tcW w:w="3968" w:type="dxa"/>
            <w:shd w:val="clear" w:color="auto" w:fill="auto"/>
          </w:tcPr>
          <w:p w14:paraId="63388A82" w14:textId="77777777" w:rsidR="00784A32" w:rsidRPr="00C31E24" w:rsidRDefault="00784A32" w:rsidP="00354887">
            <w:pPr>
              <w:pStyle w:val="TAL"/>
              <w:keepLines w:val="0"/>
              <w:widowControl w:val="0"/>
            </w:pPr>
            <w:r w:rsidRPr="00C31E24">
              <w:rPr>
                <w:rFonts w:cs="Arial"/>
                <w:szCs w:val="18"/>
              </w:rPr>
              <w:t>EXCEPTION: The E-UTRA/EPC actions which are related to the MCVIDEO call establishment are described in TS 36.579-1 [2], subclause 5.4.4A Generic Test Procedure for MCVideo CT communication in E-UTRA'.</w:t>
            </w:r>
            <w:r w:rsidR="00F16398" w:rsidRPr="00C31E24">
              <w:rPr>
                <w:rFonts w:cs="Arial"/>
                <w:szCs w:val="18"/>
              </w:rPr>
              <w:t xml:space="preserve"> </w:t>
            </w:r>
            <w:r w:rsidRPr="00C31E24">
              <w:rPr>
                <w:rFonts w:cs="Arial"/>
                <w:szCs w:val="18"/>
              </w:rPr>
              <w:t>The test sequence below shows only the MCVideo relevant messages exchanged.</w:t>
            </w:r>
          </w:p>
        </w:tc>
        <w:tc>
          <w:tcPr>
            <w:tcW w:w="708" w:type="dxa"/>
            <w:shd w:val="clear" w:color="auto" w:fill="auto"/>
          </w:tcPr>
          <w:p w14:paraId="0B2687A1" w14:textId="77777777" w:rsidR="00784A32" w:rsidRPr="00C31E24" w:rsidRDefault="00784A32" w:rsidP="00354887">
            <w:pPr>
              <w:pStyle w:val="TAC"/>
              <w:keepLines w:val="0"/>
              <w:widowControl w:val="0"/>
            </w:pPr>
            <w:r w:rsidRPr="00C31E24">
              <w:t>-</w:t>
            </w:r>
          </w:p>
        </w:tc>
        <w:tc>
          <w:tcPr>
            <w:tcW w:w="2978" w:type="dxa"/>
            <w:shd w:val="clear" w:color="auto" w:fill="auto"/>
          </w:tcPr>
          <w:p w14:paraId="602DDC44" w14:textId="77777777" w:rsidR="00784A32" w:rsidRPr="00C31E24" w:rsidRDefault="00784A32" w:rsidP="00354887">
            <w:pPr>
              <w:pStyle w:val="TAL"/>
              <w:keepLines w:val="0"/>
              <w:widowControl w:val="0"/>
            </w:pPr>
            <w:r w:rsidRPr="00C31E24">
              <w:t>-</w:t>
            </w:r>
          </w:p>
        </w:tc>
        <w:tc>
          <w:tcPr>
            <w:tcW w:w="565" w:type="dxa"/>
            <w:shd w:val="clear" w:color="auto" w:fill="auto"/>
          </w:tcPr>
          <w:p w14:paraId="5A68000F" w14:textId="77777777" w:rsidR="00784A32" w:rsidRPr="00C31E24" w:rsidRDefault="00784A32" w:rsidP="00354887">
            <w:pPr>
              <w:pStyle w:val="TAC"/>
              <w:keepLines w:val="0"/>
              <w:widowControl w:val="0"/>
            </w:pPr>
            <w:r w:rsidRPr="00C31E24">
              <w:t>-</w:t>
            </w:r>
          </w:p>
        </w:tc>
        <w:tc>
          <w:tcPr>
            <w:tcW w:w="850" w:type="dxa"/>
            <w:shd w:val="clear" w:color="auto" w:fill="auto"/>
          </w:tcPr>
          <w:p w14:paraId="62D713BE" w14:textId="77777777" w:rsidR="00784A32" w:rsidRPr="00C31E24" w:rsidRDefault="00784A32" w:rsidP="00354887">
            <w:pPr>
              <w:keepNext/>
              <w:widowControl w:val="0"/>
              <w:rPr>
                <w:rFonts w:ascii="Arial" w:hAnsi="Arial" w:cs="Arial"/>
                <w:sz w:val="18"/>
                <w:szCs w:val="18"/>
              </w:rPr>
            </w:pPr>
            <w:r w:rsidRPr="00C31E24">
              <w:rPr>
                <w:rFonts w:ascii="Arial" w:hAnsi="Arial" w:cs="Arial"/>
                <w:sz w:val="18"/>
                <w:szCs w:val="18"/>
              </w:rPr>
              <w:t>-</w:t>
            </w:r>
          </w:p>
        </w:tc>
      </w:tr>
      <w:tr w:rsidR="00784A32" w:rsidRPr="00C31E24" w14:paraId="12EDF1D5" w14:textId="77777777" w:rsidTr="00764DD4">
        <w:tc>
          <w:tcPr>
            <w:tcW w:w="534" w:type="dxa"/>
            <w:shd w:val="clear" w:color="auto" w:fill="auto"/>
          </w:tcPr>
          <w:p w14:paraId="2E3E6E11" w14:textId="77777777" w:rsidR="00784A32" w:rsidRPr="00C31E24" w:rsidRDefault="00784A32" w:rsidP="00354887">
            <w:pPr>
              <w:pStyle w:val="TAC"/>
              <w:keepLines w:val="0"/>
              <w:widowControl w:val="0"/>
            </w:pPr>
            <w:r w:rsidRPr="00C31E24">
              <w:t>1</w:t>
            </w:r>
          </w:p>
        </w:tc>
        <w:tc>
          <w:tcPr>
            <w:tcW w:w="3968" w:type="dxa"/>
            <w:shd w:val="clear" w:color="auto" w:fill="auto"/>
          </w:tcPr>
          <w:p w14:paraId="2C115B1E" w14:textId="77777777" w:rsidR="00784A32" w:rsidRPr="00C31E24" w:rsidRDefault="00784A32" w:rsidP="00354887">
            <w:pPr>
              <w:pStyle w:val="TAL"/>
              <w:keepLines w:val="0"/>
              <w:widowControl w:val="0"/>
            </w:pPr>
            <w:r w:rsidRPr="00C31E24">
              <w:t>The SS (MCVideo server) sends SIP INVITE to request establishment of an MCVideo private call, On-demand Automatic Commencement Mode, no force of Automatic Commencement, applying End-to-end communication security with Transmission Control including a "text/plain" MIME body.</w:t>
            </w:r>
          </w:p>
        </w:tc>
        <w:tc>
          <w:tcPr>
            <w:tcW w:w="708" w:type="dxa"/>
            <w:shd w:val="clear" w:color="auto" w:fill="auto"/>
          </w:tcPr>
          <w:p w14:paraId="30E158AE" w14:textId="77777777" w:rsidR="00784A32" w:rsidRPr="00C31E24" w:rsidRDefault="00784A32" w:rsidP="00354887">
            <w:pPr>
              <w:pStyle w:val="TAC"/>
              <w:keepLines w:val="0"/>
              <w:widowControl w:val="0"/>
            </w:pPr>
            <w:r w:rsidRPr="00C31E24">
              <w:t>&lt;--</w:t>
            </w:r>
          </w:p>
        </w:tc>
        <w:tc>
          <w:tcPr>
            <w:tcW w:w="2978" w:type="dxa"/>
            <w:shd w:val="clear" w:color="auto" w:fill="auto"/>
          </w:tcPr>
          <w:p w14:paraId="5013C953" w14:textId="77777777" w:rsidR="00784A32" w:rsidRPr="00C31E24" w:rsidRDefault="00784A32" w:rsidP="00354887">
            <w:pPr>
              <w:pStyle w:val="TAL"/>
              <w:keepLines w:val="0"/>
              <w:widowControl w:val="0"/>
            </w:pPr>
            <w:r w:rsidRPr="00C31E24">
              <w:t>SIP INVITE</w:t>
            </w:r>
          </w:p>
        </w:tc>
        <w:tc>
          <w:tcPr>
            <w:tcW w:w="565" w:type="dxa"/>
            <w:shd w:val="clear" w:color="auto" w:fill="auto"/>
          </w:tcPr>
          <w:p w14:paraId="221F653F" w14:textId="77777777" w:rsidR="00784A32" w:rsidRPr="00C31E24" w:rsidRDefault="00784A32" w:rsidP="00354887">
            <w:pPr>
              <w:pStyle w:val="TAC"/>
              <w:keepLines w:val="0"/>
              <w:widowControl w:val="0"/>
            </w:pPr>
            <w:r w:rsidRPr="00C31E24">
              <w:t>-</w:t>
            </w:r>
          </w:p>
        </w:tc>
        <w:tc>
          <w:tcPr>
            <w:tcW w:w="850" w:type="dxa"/>
            <w:shd w:val="clear" w:color="auto" w:fill="auto"/>
          </w:tcPr>
          <w:p w14:paraId="297BF18A" w14:textId="77777777" w:rsidR="00784A32" w:rsidRPr="00C31E24" w:rsidRDefault="00784A32" w:rsidP="00354887">
            <w:pPr>
              <w:keepNext/>
              <w:widowControl w:val="0"/>
              <w:rPr>
                <w:rFonts w:ascii="Arial" w:hAnsi="Arial" w:cs="Arial"/>
                <w:sz w:val="18"/>
                <w:szCs w:val="18"/>
              </w:rPr>
            </w:pPr>
            <w:r w:rsidRPr="00C31E24">
              <w:rPr>
                <w:rFonts w:ascii="Arial" w:hAnsi="Arial" w:cs="Arial"/>
                <w:sz w:val="18"/>
                <w:szCs w:val="18"/>
              </w:rPr>
              <w:t>-</w:t>
            </w:r>
          </w:p>
        </w:tc>
      </w:tr>
      <w:tr w:rsidR="00784A32" w:rsidRPr="00C31E24" w14:paraId="3D054019" w14:textId="77777777" w:rsidTr="00764DD4">
        <w:trPr>
          <w:trHeight w:val="233"/>
        </w:trPr>
        <w:tc>
          <w:tcPr>
            <w:tcW w:w="534" w:type="dxa"/>
            <w:shd w:val="clear" w:color="auto" w:fill="auto"/>
          </w:tcPr>
          <w:p w14:paraId="4D6342C8"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7405DAA7" w14:textId="77777777" w:rsidR="00784A32" w:rsidRPr="00C31E24" w:rsidRDefault="00784A32" w:rsidP="00354887">
            <w:pPr>
              <w:spacing w:after="0"/>
              <w:rPr>
                <w:rFonts w:cs="Calibri"/>
                <w:color w:val="000000"/>
                <w:sz w:val="18"/>
                <w:szCs w:val="18"/>
              </w:rPr>
            </w:pPr>
            <w:r w:rsidRPr="00C31E24">
              <w:rPr>
                <w:rFonts w:ascii="Arial" w:hAnsi="Arial" w:cs="Arial"/>
                <w:sz w:val="18"/>
                <w:szCs w:val="18"/>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1FA23D5E"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2E190D00"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12148847"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8BCC603"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4C1360D3" w14:textId="77777777" w:rsidTr="00764DD4">
        <w:tc>
          <w:tcPr>
            <w:tcW w:w="534" w:type="dxa"/>
            <w:shd w:val="clear" w:color="auto" w:fill="auto"/>
          </w:tcPr>
          <w:p w14:paraId="0D78E536" w14:textId="77777777" w:rsidR="00784A32" w:rsidRPr="00C31E24" w:rsidRDefault="00784A32" w:rsidP="00354887">
            <w:pPr>
              <w:pStyle w:val="TAC"/>
              <w:keepNext w:val="0"/>
              <w:keepLines w:val="0"/>
              <w:widowControl w:val="0"/>
            </w:pPr>
            <w:r w:rsidRPr="00C31E24">
              <w:t>2a1</w:t>
            </w:r>
          </w:p>
        </w:tc>
        <w:tc>
          <w:tcPr>
            <w:tcW w:w="3968" w:type="dxa"/>
            <w:shd w:val="clear" w:color="auto" w:fill="auto"/>
          </w:tcPr>
          <w:p w14:paraId="71FE1232" w14:textId="77777777" w:rsidR="00784A32" w:rsidRPr="00C31E24" w:rsidRDefault="00784A32" w:rsidP="00354887">
            <w:pPr>
              <w:pStyle w:val="TAL"/>
              <w:keepNext w:val="0"/>
              <w:keepLines w:val="0"/>
              <w:widowControl w:val="0"/>
            </w:pPr>
            <w:r w:rsidRPr="00C31E24">
              <w:t>The UE (MCVideo Client) sends a SIP 100 (Trying) message.</w:t>
            </w:r>
          </w:p>
        </w:tc>
        <w:tc>
          <w:tcPr>
            <w:tcW w:w="708" w:type="dxa"/>
            <w:shd w:val="clear" w:color="auto" w:fill="auto"/>
          </w:tcPr>
          <w:p w14:paraId="3B0CF03D"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7A693989"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31D133C2"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1BB5E09"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4D54BF3F" w14:textId="77777777" w:rsidTr="00764DD4">
        <w:tc>
          <w:tcPr>
            <w:tcW w:w="534" w:type="dxa"/>
            <w:shd w:val="clear" w:color="auto" w:fill="auto"/>
          </w:tcPr>
          <w:p w14:paraId="1E766B87" w14:textId="77777777" w:rsidR="00784A32" w:rsidRPr="00C31E24" w:rsidRDefault="00784A32" w:rsidP="00354887">
            <w:pPr>
              <w:pStyle w:val="TAC"/>
              <w:keepNext w:val="0"/>
              <w:keepLines w:val="0"/>
              <w:widowControl w:val="0"/>
            </w:pPr>
            <w:r w:rsidRPr="00C31E24">
              <w:t>3</w:t>
            </w:r>
          </w:p>
        </w:tc>
        <w:tc>
          <w:tcPr>
            <w:tcW w:w="3968" w:type="dxa"/>
            <w:shd w:val="clear" w:color="auto" w:fill="auto"/>
          </w:tcPr>
          <w:p w14:paraId="4007CA99" w14:textId="77777777" w:rsidR="00784A32" w:rsidRPr="00C31E24" w:rsidRDefault="00784A32" w:rsidP="00354887">
            <w:pPr>
              <w:pStyle w:val="TAL"/>
              <w:keepNext w:val="0"/>
              <w:keepLines w:val="0"/>
              <w:widowControl w:val="0"/>
            </w:pPr>
            <w:r w:rsidRPr="00C31E24">
              <w:t>Check: Does the UE (MCVideo client) send a SIP 200 (OK) accepting the establishment of an MCVideo private call, On-demand Automatic Commencement Mode applying End-to-end communication security with Transmission Control?</w:t>
            </w:r>
          </w:p>
        </w:tc>
        <w:tc>
          <w:tcPr>
            <w:tcW w:w="708" w:type="dxa"/>
            <w:shd w:val="clear" w:color="auto" w:fill="auto"/>
          </w:tcPr>
          <w:p w14:paraId="05F41E09"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0130F991"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4EE2EF4A" w14:textId="77777777" w:rsidR="00784A32" w:rsidRPr="00C31E24" w:rsidRDefault="00784A32" w:rsidP="00354887">
            <w:pPr>
              <w:pStyle w:val="TAC"/>
              <w:keepNext w:val="0"/>
              <w:keepLines w:val="0"/>
              <w:widowControl w:val="0"/>
            </w:pPr>
            <w:r w:rsidRPr="00C31E24">
              <w:t>1</w:t>
            </w:r>
          </w:p>
        </w:tc>
        <w:tc>
          <w:tcPr>
            <w:tcW w:w="850" w:type="dxa"/>
            <w:shd w:val="clear" w:color="auto" w:fill="auto"/>
          </w:tcPr>
          <w:p w14:paraId="7302CBE3" w14:textId="77777777" w:rsidR="00784A32" w:rsidRPr="00C31E24" w:rsidRDefault="00784A32" w:rsidP="00354887">
            <w:pPr>
              <w:rPr>
                <w:rFonts w:ascii="Arial" w:hAnsi="Arial" w:cs="Arial"/>
                <w:sz w:val="18"/>
                <w:szCs w:val="18"/>
              </w:rPr>
            </w:pPr>
            <w:r w:rsidRPr="00C31E24">
              <w:rPr>
                <w:rFonts w:ascii="Arial" w:hAnsi="Arial" w:cs="Arial"/>
                <w:sz w:val="18"/>
                <w:szCs w:val="18"/>
              </w:rPr>
              <w:t>P</w:t>
            </w:r>
          </w:p>
        </w:tc>
      </w:tr>
      <w:tr w:rsidR="00784A32" w:rsidRPr="00C31E24" w14:paraId="4629251F" w14:textId="77777777" w:rsidTr="00764DD4">
        <w:tc>
          <w:tcPr>
            <w:tcW w:w="534" w:type="dxa"/>
            <w:shd w:val="clear" w:color="auto" w:fill="auto"/>
          </w:tcPr>
          <w:p w14:paraId="4739B06C" w14:textId="77777777" w:rsidR="00784A32" w:rsidRPr="00C31E24" w:rsidRDefault="00784A32" w:rsidP="00354887">
            <w:pPr>
              <w:pStyle w:val="TAC"/>
              <w:keepNext w:val="0"/>
              <w:keepLines w:val="0"/>
              <w:widowControl w:val="0"/>
            </w:pPr>
            <w:r w:rsidRPr="00C31E24">
              <w:t>4</w:t>
            </w:r>
          </w:p>
        </w:tc>
        <w:tc>
          <w:tcPr>
            <w:tcW w:w="3968" w:type="dxa"/>
            <w:shd w:val="clear" w:color="auto" w:fill="auto"/>
          </w:tcPr>
          <w:p w14:paraId="7D690F05" w14:textId="19343C2E" w:rsidR="00784A32" w:rsidRPr="00C31E24" w:rsidRDefault="00784A32" w:rsidP="00354887">
            <w:pPr>
              <w:pStyle w:val="TAL"/>
              <w:keepNext w:val="0"/>
              <w:keepLines w:val="0"/>
              <w:widowControl w:val="0"/>
            </w:pPr>
            <w:r w:rsidRPr="00C31E24">
              <w:t>The SS responds with a SIP ACK to acknowledge the SIP 200 (OK) message</w:t>
            </w:r>
            <w:r w:rsidR="00C630E0" w:rsidRPr="00C31E24">
              <w:t>?</w:t>
            </w:r>
          </w:p>
          <w:p w14:paraId="0B320597" w14:textId="15C9CCFC" w:rsidR="00C630E0" w:rsidRPr="00C31E24" w:rsidRDefault="00C630E0" w:rsidP="00354887">
            <w:pPr>
              <w:pStyle w:val="TAL"/>
              <w:keepNext w:val="0"/>
              <w:keepLines w:val="0"/>
              <w:widowControl w:val="0"/>
              <w:rPr>
                <w:color w:val="FF0000"/>
              </w:rPr>
            </w:pPr>
            <w:r w:rsidRPr="00C31E24">
              <w:rPr>
                <w:color w:val="FF0000"/>
              </w:rPr>
              <w:t>Editor's note: may need a fix using 'Does</w:t>
            </w:r>
            <w:r w:rsidR="00764DD4" w:rsidRPr="00C31E24">
              <w:rPr>
                <w:color w:val="FF0000"/>
              </w:rPr>
              <w:t>..</w:t>
            </w:r>
            <w:r w:rsidRPr="00C31E24">
              <w:rPr>
                <w:color w:val="FF0000"/>
              </w:rPr>
              <w:t>' or a verdict.</w:t>
            </w:r>
          </w:p>
        </w:tc>
        <w:tc>
          <w:tcPr>
            <w:tcW w:w="708" w:type="dxa"/>
            <w:shd w:val="clear" w:color="auto" w:fill="auto"/>
          </w:tcPr>
          <w:p w14:paraId="190D29FB"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29103789"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6E2F42D5"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623CAD5"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1AFA3B6F" w14:textId="77777777" w:rsidTr="00764DD4">
        <w:tc>
          <w:tcPr>
            <w:tcW w:w="534" w:type="dxa"/>
            <w:shd w:val="clear" w:color="auto" w:fill="auto"/>
          </w:tcPr>
          <w:p w14:paraId="3381E4A3" w14:textId="77777777" w:rsidR="00784A32" w:rsidRPr="00C31E24" w:rsidRDefault="00784A32" w:rsidP="00354887">
            <w:pPr>
              <w:pStyle w:val="TAC"/>
              <w:keepNext w:val="0"/>
              <w:keepLines w:val="0"/>
              <w:widowControl w:val="0"/>
            </w:pPr>
            <w:r w:rsidRPr="00C31E24">
              <w:t xml:space="preserve">5 </w:t>
            </w:r>
          </w:p>
        </w:tc>
        <w:tc>
          <w:tcPr>
            <w:tcW w:w="3968" w:type="dxa"/>
            <w:shd w:val="clear" w:color="auto" w:fill="auto"/>
          </w:tcPr>
          <w:p w14:paraId="192D1AE8" w14:textId="77777777" w:rsidR="00784A32" w:rsidRPr="00C31E24" w:rsidRDefault="00784A32" w:rsidP="00354887">
            <w:pPr>
              <w:pStyle w:val="TAL"/>
              <w:keepNext w:val="0"/>
              <w:keepLines w:val="0"/>
              <w:widowControl w:val="0"/>
            </w:pPr>
            <w:r w:rsidRPr="00C31E24">
              <w:t>The SS sends a Transmission Granted message.</w:t>
            </w:r>
          </w:p>
        </w:tc>
        <w:tc>
          <w:tcPr>
            <w:tcW w:w="708" w:type="dxa"/>
            <w:shd w:val="clear" w:color="auto" w:fill="auto"/>
          </w:tcPr>
          <w:p w14:paraId="726DFA04"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001D4D17" w14:textId="77777777" w:rsidR="00784A32" w:rsidRPr="00C31E24" w:rsidRDefault="00784A32" w:rsidP="00354887">
            <w:pPr>
              <w:pStyle w:val="TAL"/>
              <w:keepNext w:val="0"/>
              <w:keepLines w:val="0"/>
              <w:widowControl w:val="0"/>
            </w:pPr>
            <w:r w:rsidRPr="00C31E24">
              <w:t>Transmission Granted</w:t>
            </w:r>
          </w:p>
        </w:tc>
        <w:tc>
          <w:tcPr>
            <w:tcW w:w="565" w:type="dxa"/>
            <w:shd w:val="clear" w:color="auto" w:fill="auto"/>
          </w:tcPr>
          <w:p w14:paraId="7F23128A"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7F8B3842" w14:textId="77777777" w:rsidR="00784A32" w:rsidRPr="00C31E24" w:rsidRDefault="00784A32" w:rsidP="00354887">
            <w:pPr>
              <w:pStyle w:val="TAC"/>
            </w:pPr>
            <w:r w:rsidRPr="00C31E24">
              <w:t>-</w:t>
            </w:r>
          </w:p>
        </w:tc>
      </w:tr>
      <w:tr w:rsidR="00784A32" w:rsidRPr="00C31E24" w14:paraId="270E38E4" w14:textId="77777777" w:rsidTr="00764DD4">
        <w:tc>
          <w:tcPr>
            <w:tcW w:w="534" w:type="dxa"/>
            <w:shd w:val="clear" w:color="auto" w:fill="auto"/>
          </w:tcPr>
          <w:p w14:paraId="0CC6C3C1" w14:textId="77777777" w:rsidR="00784A32" w:rsidRPr="00C31E24" w:rsidRDefault="00784A32" w:rsidP="00354887">
            <w:pPr>
              <w:pStyle w:val="TAC"/>
              <w:keepNext w:val="0"/>
              <w:keepLines w:val="0"/>
              <w:widowControl w:val="0"/>
            </w:pPr>
            <w:r w:rsidRPr="00C31E24">
              <w:t>6</w:t>
            </w:r>
          </w:p>
        </w:tc>
        <w:tc>
          <w:tcPr>
            <w:tcW w:w="3968" w:type="dxa"/>
            <w:shd w:val="clear" w:color="auto" w:fill="auto"/>
          </w:tcPr>
          <w:p w14:paraId="40507FF5" w14:textId="77777777" w:rsidR="00784A32" w:rsidRPr="00C31E24" w:rsidRDefault="00784A32" w:rsidP="00354887">
            <w:pPr>
              <w:pStyle w:val="TAL"/>
              <w:keepNext w:val="0"/>
              <w:keepLines w:val="0"/>
              <w:widowControl w:val="0"/>
            </w:pPr>
            <w:r w:rsidRPr="00C31E24">
              <w:t>Check: Does the UE send a Transmission Control ACK message?</w:t>
            </w:r>
          </w:p>
        </w:tc>
        <w:tc>
          <w:tcPr>
            <w:tcW w:w="708" w:type="dxa"/>
            <w:shd w:val="clear" w:color="auto" w:fill="auto"/>
          </w:tcPr>
          <w:p w14:paraId="6B49A05C"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0299D8C5" w14:textId="77777777" w:rsidR="00784A32" w:rsidRPr="00C31E24" w:rsidRDefault="00784A32" w:rsidP="00354887">
            <w:pPr>
              <w:pStyle w:val="TAL"/>
              <w:keepNext w:val="0"/>
              <w:keepLines w:val="0"/>
              <w:widowControl w:val="0"/>
            </w:pPr>
            <w:r w:rsidRPr="00C31E24">
              <w:t>Transmission Control ACK</w:t>
            </w:r>
          </w:p>
        </w:tc>
        <w:tc>
          <w:tcPr>
            <w:tcW w:w="565" w:type="dxa"/>
            <w:shd w:val="clear" w:color="auto" w:fill="auto"/>
          </w:tcPr>
          <w:p w14:paraId="631DAE0B" w14:textId="03F57580" w:rsidR="00784A32" w:rsidRPr="00C31E24" w:rsidRDefault="00C630E0" w:rsidP="00354887">
            <w:pPr>
              <w:pStyle w:val="TAC"/>
              <w:keepNext w:val="0"/>
              <w:keepLines w:val="0"/>
              <w:widowControl w:val="0"/>
            </w:pPr>
            <w:r w:rsidRPr="00C31E24">
              <w:t>1</w:t>
            </w:r>
          </w:p>
        </w:tc>
        <w:tc>
          <w:tcPr>
            <w:tcW w:w="850" w:type="dxa"/>
            <w:shd w:val="clear" w:color="auto" w:fill="auto"/>
          </w:tcPr>
          <w:p w14:paraId="04AAC9D9" w14:textId="77777777" w:rsidR="00784A32" w:rsidRPr="00C31E24" w:rsidRDefault="00784A32" w:rsidP="00354887">
            <w:pPr>
              <w:pStyle w:val="TAC"/>
            </w:pPr>
            <w:r w:rsidRPr="00C31E24">
              <w:t>P</w:t>
            </w:r>
          </w:p>
        </w:tc>
      </w:tr>
      <w:tr w:rsidR="00784A32" w:rsidRPr="00C31E24" w14:paraId="74EC9B4A" w14:textId="77777777" w:rsidTr="00764DD4">
        <w:tc>
          <w:tcPr>
            <w:tcW w:w="534" w:type="dxa"/>
            <w:shd w:val="clear" w:color="auto" w:fill="auto"/>
          </w:tcPr>
          <w:p w14:paraId="67A93900" w14:textId="77777777" w:rsidR="00784A32" w:rsidRPr="00C31E24" w:rsidRDefault="00784A32" w:rsidP="00354887">
            <w:pPr>
              <w:pStyle w:val="TAC"/>
              <w:keepNext w:val="0"/>
              <w:keepLines w:val="0"/>
              <w:widowControl w:val="0"/>
            </w:pPr>
            <w:r w:rsidRPr="00C31E24">
              <w:t>7</w:t>
            </w:r>
          </w:p>
        </w:tc>
        <w:tc>
          <w:tcPr>
            <w:tcW w:w="3968" w:type="dxa"/>
            <w:shd w:val="clear" w:color="auto" w:fill="auto"/>
          </w:tcPr>
          <w:p w14:paraId="61FC9B5A" w14:textId="77777777" w:rsidR="00784A32" w:rsidRPr="00C31E24" w:rsidRDefault="00784A32" w:rsidP="00354887">
            <w:pPr>
              <w:pStyle w:val="TAL"/>
              <w:keepNext w:val="0"/>
              <w:keepLines w:val="0"/>
              <w:widowControl w:val="0"/>
            </w:pPr>
            <w:r w:rsidRPr="00C31E24">
              <w:t>The SS (MCVideo server) sends SIP re-INVITE requesting the establishment (upgrade) of an MCVideo private emergency call on-demand Automatic Commencement Mode offering a media-level section for a media-transmission control entity.</w:t>
            </w:r>
          </w:p>
        </w:tc>
        <w:tc>
          <w:tcPr>
            <w:tcW w:w="708" w:type="dxa"/>
            <w:shd w:val="clear" w:color="auto" w:fill="auto"/>
          </w:tcPr>
          <w:p w14:paraId="32E0AA2E"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6FED826C" w14:textId="77777777" w:rsidR="00784A32" w:rsidRPr="00C31E24" w:rsidRDefault="00784A32" w:rsidP="00354887">
            <w:pPr>
              <w:pStyle w:val="TAL"/>
              <w:keepNext w:val="0"/>
              <w:keepLines w:val="0"/>
              <w:widowControl w:val="0"/>
            </w:pPr>
            <w:r w:rsidRPr="00C31E24">
              <w:t>SIP re-INVITE</w:t>
            </w:r>
          </w:p>
        </w:tc>
        <w:tc>
          <w:tcPr>
            <w:tcW w:w="565" w:type="dxa"/>
            <w:shd w:val="clear" w:color="auto" w:fill="auto"/>
          </w:tcPr>
          <w:p w14:paraId="05B14FAA"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7E49EBEB"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7FBB35D5" w14:textId="77777777" w:rsidTr="00764DD4">
        <w:tc>
          <w:tcPr>
            <w:tcW w:w="534" w:type="dxa"/>
            <w:shd w:val="clear" w:color="auto" w:fill="auto"/>
          </w:tcPr>
          <w:p w14:paraId="340E6F14"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28C81C39" w14:textId="77777777" w:rsidR="00784A32" w:rsidRPr="00C31E24" w:rsidRDefault="00784A32" w:rsidP="00354887">
            <w:pPr>
              <w:spacing w:after="0"/>
              <w:rPr>
                <w:rFonts w:cs="Calibri"/>
                <w:sz w:val="18"/>
                <w:szCs w:val="18"/>
              </w:rPr>
            </w:pPr>
            <w:r w:rsidRPr="00C31E24">
              <w:rPr>
                <w:rFonts w:ascii="Arial" w:hAnsi="Arial" w:cs="Arial"/>
                <w:sz w:val="18"/>
                <w:szCs w:val="18"/>
                <w:bdr w:val="none" w:sz="0" w:space="0" w:color="auto" w:frame="1"/>
                <w:shd w:val="clear" w:color="auto" w:fill="FFFFFF"/>
              </w:rPr>
              <w:t>EXCEPTION: Step 8a1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1FEF74E6"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40646C41"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6799C524"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112CD384"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222C286C" w14:textId="77777777" w:rsidTr="00764DD4">
        <w:tc>
          <w:tcPr>
            <w:tcW w:w="534" w:type="dxa"/>
            <w:shd w:val="clear" w:color="auto" w:fill="auto"/>
          </w:tcPr>
          <w:p w14:paraId="4C0D2623" w14:textId="77777777" w:rsidR="00784A32" w:rsidRPr="00C31E24" w:rsidRDefault="00784A32" w:rsidP="00354887">
            <w:pPr>
              <w:pStyle w:val="TAC"/>
              <w:keepNext w:val="0"/>
              <w:keepLines w:val="0"/>
              <w:widowControl w:val="0"/>
            </w:pPr>
            <w:r w:rsidRPr="00C31E24">
              <w:t>8a1</w:t>
            </w:r>
          </w:p>
        </w:tc>
        <w:tc>
          <w:tcPr>
            <w:tcW w:w="3968" w:type="dxa"/>
            <w:shd w:val="clear" w:color="auto" w:fill="auto"/>
          </w:tcPr>
          <w:p w14:paraId="2F7CED00" w14:textId="77777777" w:rsidR="00784A32" w:rsidRPr="00C31E24" w:rsidRDefault="00784A32" w:rsidP="00354887">
            <w:pPr>
              <w:pStyle w:val="TAL"/>
              <w:keepNext w:val="0"/>
              <w:keepLines w:val="0"/>
              <w:widowControl w:val="0"/>
            </w:pPr>
            <w:r w:rsidRPr="00C31E24">
              <w:t>The UE (MCVideo Client) sends a SIP 100 (Trying) message.</w:t>
            </w:r>
          </w:p>
        </w:tc>
        <w:tc>
          <w:tcPr>
            <w:tcW w:w="708" w:type="dxa"/>
            <w:shd w:val="clear" w:color="auto" w:fill="auto"/>
          </w:tcPr>
          <w:p w14:paraId="669CDC22"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2AB5FAF7"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22699DD0"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8D8045C"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44417271" w14:textId="77777777" w:rsidTr="00764DD4">
        <w:tc>
          <w:tcPr>
            <w:tcW w:w="534" w:type="dxa"/>
            <w:shd w:val="clear" w:color="auto" w:fill="auto"/>
          </w:tcPr>
          <w:p w14:paraId="13177966" w14:textId="77777777" w:rsidR="00784A32" w:rsidRPr="00C31E24" w:rsidRDefault="00784A32" w:rsidP="00354887">
            <w:pPr>
              <w:pStyle w:val="TAC"/>
              <w:keepNext w:val="0"/>
              <w:keepLines w:val="0"/>
              <w:widowControl w:val="0"/>
            </w:pPr>
            <w:r w:rsidRPr="00C31E24">
              <w:t>9</w:t>
            </w:r>
          </w:p>
        </w:tc>
        <w:tc>
          <w:tcPr>
            <w:tcW w:w="3968" w:type="dxa"/>
            <w:shd w:val="clear" w:color="auto" w:fill="auto"/>
          </w:tcPr>
          <w:p w14:paraId="06990072" w14:textId="77777777" w:rsidR="00784A32" w:rsidRPr="00C31E24" w:rsidRDefault="00784A32" w:rsidP="00354887">
            <w:pPr>
              <w:pStyle w:val="TAL"/>
              <w:keepNext w:val="0"/>
              <w:keepLines w:val="0"/>
              <w:widowControl w:val="0"/>
            </w:pPr>
            <w:r w:rsidRPr="00C31E24">
              <w:t>Check: Does the UE MCVideo client) sends a SIP 200 (OK)?</w:t>
            </w:r>
          </w:p>
        </w:tc>
        <w:tc>
          <w:tcPr>
            <w:tcW w:w="708" w:type="dxa"/>
            <w:shd w:val="clear" w:color="auto" w:fill="auto"/>
          </w:tcPr>
          <w:p w14:paraId="36B2C658"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036FE8E7"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77468B9B" w14:textId="77777777" w:rsidR="00784A32" w:rsidRPr="00C31E24" w:rsidRDefault="00784A32" w:rsidP="00354887">
            <w:pPr>
              <w:pStyle w:val="TAC"/>
              <w:keepNext w:val="0"/>
              <w:keepLines w:val="0"/>
              <w:widowControl w:val="0"/>
            </w:pPr>
            <w:r w:rsidRPr="00C31E24">
              <w:t>3</w:t>
            </w:r>
          </w:p>
        </w:tc>
        <w:tc>
          <w:tcPr>
            <w:tcW w:w="850" w:type="dxa"/>
            <w:shd w:val="clear" w:color="auto" w:fill="auto"/>
          </w:tcPr>
          <w:p w14:paraId="6866A128" w14:textId="77777777" w:rsidR="00784A32" w:rsidRPr="00C31E24" w:rsidRDefault="00784A32" w:rsidP="00354887">
            <w:pPr>
              <w:rPr>
                <w:rFonts w:ascii="Arial" w:hAnsi="Arial" w:cs="Arial"/>
                <w:sz w:val="18"/>
                <w:szCs w:val="18"/>
              </w:rPr>
            </w:pPr>
            <w:r w:rsidRPr="00C31E24">
              <w:rPr>
                <w:rFonts w:ascii="Arial" w:hAnsi="Arial" w:cs="Arial"/>
                <w:sz w:val="18"/>
                <w:szCs w:val="18"/>
              </w:rPr>
              <w:t>P</w:t>
            </w:r>
          </w:p>
        </w:tc>
      </w:tr>
      <w:tr w:rsidR="00784A32" w:rsidRPr="00C31E24" w14:paraId="46EC551B" w14:textId="77777777" w:rsidTr="00764DD4">
        <w:tc>
          <w:tcPr>
            <w:tcW w:w="534" w:type="dxa"/>
            <w:shd w:val="clear" w:color="auto" w:fill="auto"/>
          </w:tcPr>
          <w:p w14:paraId="1DD03D02" w14:textId="77777777" w:rsidR="00784A32" w:rsidRPr="00C31E24" w:rsidRDefault="00784A32" w:rsidP="00354887">
            <w:pPr>
              <w:pStyle w:val="TAC"/>
              <w:keepNext w:val="0"/>
              <w:keepLines w:val="0"/>
              <w:widowControl w:val="0"/>
            </w:pPr>
            <w:r w:rsidRPr="00C31E24">
              <w:t>10</w:t>
            </w:r>
          </w:p>
        </w:tc>
        <w:tc>
          <w:tcPr>
            <w:tcW w:w="3968" w:type="dxa"/>
            <w:shd w:val="clear" w:color="auto" w:fill="auto"/>
          </w:tcPr>
          <w:p w14:paraId="58C1350A" w14:textId="77777777" w:rsidR="00784A32" w:rsidRPr="00C31E24" w:rsidRDefault="00784A32" w:rsidP="00354887">
            <w:pPr>
              <w:pStyle w:val="TAL"/>
              <w:keepNext w:val="0"/>
              <w:keepLines w:val="0"/>
              <w:widowControl w:val="0"/>
            </w:pPr>
            <w:r w:rsidRPr="00C31E24">
              <w:t>The SS sends a SIP ACK in acknowledgement of the SIP 200 (OK) from the UE.</w:t>
            </w:r>
          </w:p>
        </w:tc>
        <w:tc>
          <w:tcPr>
            <w:tcW w:w="708" w:type="dxa"/>
            <w:shd w:val="clear" w:color="auto" w:fill="auto"/>
          </w:tcPr>
          <w:p w14:paraId="071CAD22"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722AA56D"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691929A7"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055FCA9B"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5B578937" w14:textId="77777777" w:rsidTr="00764DD4">
        <w:tc>
          <w:tcPr>
            <w:tcW w:w="534" w:type="dxa"/>
            <w:shd w:val="clear" w:color="auto" w:fill="auto"/>
          </w:tcPr>
          <w:p w14:paraId="7389BA82" w14:textId="77777777" w:rsidR="00784A32" w:rsidRPr="00C31E24" w:rsidRDefault="00784A32" w:rsidP="00354887">
            <w:pPr>
              <w:pStyle w:val="TAC"/>
              <w:keepNext w:val="0"/>
              <w:keepLines w:val="0"/>
              <w:widowControl w:val="0"/>
            </w:pPr>
            <w:r w:rsidRPr="00C31E24">
              <w:t>11</w:t>
            </w:r>
          </w:p>
        </w:tc>
        <w:tc>
          <w:tcPr>
            <w:tcW w:w="3968" w:type="dxa"/>
            <w:shd w:val="clear" w:color="auto" w:fill="auto"/>
          </w:tcPr>
          <w:p w14:paraId="05C4F4EE" w14:textId="77777777" w:rsidR="00784A32" w:rsidRPr="00C31E24" w:rsidRDefault="00784A32" w:rsidP="00354887">
            <w:pPr>
              <w:pStyle w:val="TAL"/>
              <w:keepNext w:val="0"/>
              <w:keepLines w:val="0"/>
              <w:widowControl w:val="0"/>
            </w:pPr>
            <w:r w:rsidRPr="00C31E24">
              <w:t>The SS sends a Transmission Granted message</w:t>
            </w:r>
          </w:p>
        </w:tc>
        <w:tc>
          <w:tcPr>
            <w:tcW w:w="708" w:type="dxa"/>
            <w:shd w:val="clear" w:color="auto" w:fill="auto"/>
          </w:tcPr>
          <w:p w14:paraId="6FF510EB"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27970BFF" w14:textId="77777777" w:rsidR="00784A32" w:rsidRPr="00C31E24" w:rsidRDefault="00784A32" w:rsidP="00354887">
            <w:pPr>
              <w:pStyle w:val="TAL"/>
              <w:keepNext w:val="0"/>
              <w:keepLines w:val="0"/>
              <w:widowControl w:val="0"/>
            </w:pPr>
            <w:r w:rsidRPr="00C31E24">
              <w:t>Transmission Granted</w:t>
            </w:r>
          </w:p>
        </w:tc>
        <w:tc>
          <w:tcPr>
            <w:tcW w:w="565" w:type="dxa"/>
            <w:shd w:val="clear" w:color="auto" w:fill="auto"/>
          </w:tcPr>
          <w:p w14:paraId="68B3FC97"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5BEE2D95" w14:textId="77777777" w:rsidR="00784A32" w:rsidRPr="00C31E24" w:rsidRDefault="00784A32" w:rsidP="00354887">
            <w:pPr>
              <w:pStyle w:val="TAC"/>
            </w:pPr>
            <w:r w:rsidRPr="00C31E24">
              <w:t>-</w:t>
            </w:r>
          </w:p>
        </w:tc>
      </w:tr>
      <w:tr w:rsidR="00784A32" w:rsidRPr="00C31E24" w14:paraId="5A9B0B71" w14:textId="77777777" w:rsidTr="00764DD4">
        <w:tc>
          <w:tcPr>
            <w:tcW w:w="534" w:type="dxa"/>
            <w:shd w:val="clear" w:color="auto" w:fill="auto"/>
          </w:tcPr>
          <w:p w14:paraId="4837E5E3" w14:textId="77777777" w:rsidR="00784A32" w:rsidRPr="00C31E24" w:rsidRDefault="00784A32" w:rsidP="00354887">
            <w:pPr>
              <w:pStyle w:val="TAC"/>
              <w:keepNext w:val="0"/>
              <w:keepLines w:val="0"/>
              <w:widowControl w:val="0"/>
            </w:pPr>
            <w:r w:rsidRPr="00C31E24">
              <w:t>12</w:t>
            </w:r>
          </w:p>
        </w:tc>
        <w:tc>
          <w:tcPr>
            <w:tcW w:w="3968" w:type="dxa"/>
            <w:shd w:val="clear" w:color="auto" w:fill="auto"/>
          </w:tcPr>
          <w:p w14:paraId="237B0651" w14:textId="77777777" w:rsidR="00784A32" w:rsidRPr="00C31E24" w:rsidRDefault="00784A32" w:rsidP="00354887">
            <w:pPr>
              <w:pStyle w:val="TAL"/>
              <w:keepNext w:val="0"/>
              <w:keepLines w:val="0"/>
              <w:widowControl w:val="0"/>
            </w:pPr>
            <w:r w:rsidRPr="00C31E24">
              <w:t>Check: Does the UE send a Transmission Control ACK message?</w:t>
            </w:r>
          </w:p>
        </w:tc>
        <w:tc>
          <w:tcPr>
            <w:tcW w:w="708" w:type="dxa"/>
            <w:shd w:val="clear" w:color="auto" w:fill="auto"/>
          </w:tcPr>
          <w:p w14:paraId="41AE0487"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4BF0843C" w14:textId="77777777" w:rsidR="00784A32" w:rsidRPr="00C31E24" w:rsidRDefault="00784A32" w:rsidP="00354887">
            <w:pPr>
              <w:pStyle w:val="TAL"/>
              <w:keepNext w:val="0"/>
              <w:keepLines w:val="0"/>
              <w:widowControl w:val="0"/>
            </w:pPr>
            <w:r w:rsidRPr="00C31E24">
              <w:t>Transmission Control ACK</w:t>
            </w:r>
          </w:p>
        </w:tc>
        <w:tc>
          <w:tcPr>
            <w:tcW w:w="565" w:type="dxa"/>
            <w:shd w:val="clear" w:color="auto" w:fill="auto"/>
          </w:tcPr>
          <w:p w14:paraId="650DDFCA" w14:textId="77777777" w:rsidR="00784A32" w:rsidRPr="00C31E24" w:rsidRDefault="00784A32" w:rsidP="00354887">
            <w:pPr>
              <w:pStyle w:val="TAC"/>
              <w:keepNext w:val="0"/>
              <w:keepLines w:val="0"/>
              <w:widowControl w:val="0"/>
            </w:pPr>
            <w:r w:rsidRPr="00C31E24">
              <w:t>4</w:t>
            </w:r>
          </w:p>
        </w:tc>
        <w:tc>
          <w:tcPr>
            <w:tcW w:w="850" w:type="dxa"/>
            <w:shd w:val="clear" w:color="auto" w:fill="auto"/>
          </w:tcPr>
          <w:p w14:paraId="604F3B19" w14:textId="77777777" w:rsidR="00784A32" w:rsidRPr="00C31E24" w:rsidRDefault="00784A32" w:rsidP="00354887">
            <w:pPr>
              <w:pStyle w:val="TAC"/>
            </w:pPr>
            <w:r w:rsidRPr="00C31E24">
              <w:t>P</w:t>
            </w:r>
          </w:p>
        </w:tc>
      </w:tr>
      <w:tr w:rsidR="00784A32" w:rsidRPr="00C31E24" w14:paraId="14A6AEFE" w14:textId="77777777" w:rsidTr="00764DD4">
        <w:tc>
          <w:tcPr>
            <w:tcW w:w="534" w:type="dxa"/>
            <w:shd w:val="clear" w:color="auto" w:fill="auto"/>
          </w:tcPr>
          <w:p w14:paraId="0CECB0C1" w14:textId="7AA9593B" w:rsidR="00784A32" w:rsidRPr="00C31E24" w:rsidRDefault="00784A32" w:rsidP="00354887">
            <w:pPr>
              <w:pStyle w:val="TAC"/>
              <w:keepNext w:val="0"/>
              <w:keepLines w:val="0"/>
              <w:widowControl w:val="0"/>
            </w:pPr>
            <w:r w:rsidRPr="00C31E24">
              <w:t>13</w:t>
            </w:r>
          </w:p>
        </w:tc>
        <w:tc>
          <w:tcPr>
            <w:tcW w:w="3968" w:type="dxa"/>
            <w:shd w:val="clear" w:color="auto" w:fill="auto"/>
          </w:tcPr>
          <w:p w14:paraId="5A186BBC" w14:textId="77777777" w:rsidR="00784A32" w:rsidRPr="00C31E24" w:rsidRDefault="00784A32" w:rsidP="00354887">
            <w:pPr>
              <w:pStyle w:val="TAL"/>
              <w:keepNext w:val="0"/>
              <w:keepLines w:val="0"/>
              <w:widowControl w:val="0"/>
            </w:pPr>
            <w:r w:rsidRPr="00C31E24">
              <w:t>Check: Does the UE (McVideo client) notify the user about the upgrade of the private call to an emergency private call?</w:t>
            </w:r>
          </w:p>
          <w:p w14:paraId="75E9EAD4" w14:textId="5A0354FB" w:rsidR="00784A32" w:rsidRPr="00C31E24" w:rsidRDefault="00C630E0" w:rsidP="00354887">
            <w:pPr>
              <w:pStyle w:val="TAL"/>
              <w:keepNext w:val="0"/>
              <w:keepLines w:val="0"/>
              <w:widowControl w:val="0"/>
            </w:pPr>
            <w:r w:rsidRPr="00C31E24">
              <w:t>(</w:t>
            </w:r>
            <w:r w:rsidR="00784A32" w:rsidRPr="00C31E24">
              <w:t>NOTE 1</w:t>
            </w:r>
            <w:r w:rsidRPr="00C31E24">
              <w:t>)</w:t>
            </w:r>
          </w:p>
          <w:p w14:paraId="59489C6F" w14:textId="2704C8C2" w:rsidR="00784A32" w:rsidRPr="00C31E24" w:rsidRDefault="00C630E0" w:rsidP="00C630E0">
            <w:pPr>
              <w:pStyle w:val="TAL"/>
              <w:keepNext w:val="0"/>
              <w:keepLines w:val="0"/>
              <w:widowControl w:val="0"/>
            </w:pPr>
            <w:r w:rsidRPr="00C31E24">
              <w:t>(</w:t>
            </w:r>
            <w:r w:rsidR="00784A32" w:rsidRPr="00C31E24">
              <w:t>NOTE 2</w:t>
            </w:r>
            <w:r w:rsidRPr="00C31E24">
              <w:t>)</w:t>
            </w:r>
          </w:p>
        </w:tc>
        <w:tc>
          <w:tcPr>
            <w:tcW w:w="708" w:type="dxa"/>
            <w:shd w:val="clear" w:color="auto" w:fill="auto"/>
          </w:tcPr>
          <w:p w14:paraId="51A6393F"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70EF0771"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1CFD66ED" w14:textId="77777777" w:rsidR="00784A32" w:rsidRPr="00C31E24" w:rsidRDefault="00784A32" w:rsidP="00354887">
            <w:pPr>
              <w:pStyle w:val="TAC"/>
              <w:keepNext w:val="0"/>
              <w:keepLines w:val="0"/>
              <w:widowControl w:val="0"/>
            </w:pPr>
            <w:r w:rsidRPr="00C31E24">
              <w:t>3</w:t>
            </w:r>
          </w:p>
        </w:tc>
        <w:tc>
          <w:tcPr>
            <w:tcW w:w="850" w:type="dxa"/>
            <w:shd w:val="clear" w:color="auto" w:fill="auto"/>
          </w:tcPr>
          <w:p w14:paraId="406242BA" w14:textId="77777777" w:rsidR="00784A32" w:rsidRPr="00C31E24" w:rsidRDefault="00784A32" w:rsidP="00354887">
            <w:pPr>
              <w:pStyle w:val="TAC"/>
              <w:keepNext w:val="0"/>
              <w:keepLines w:val="0"/>
              <w:widowControl w:val="0"/>
              <w:rPr>
                <w:rFonts w:cs="Arial"/>
                <w:szCs w:val="18"/>
              </w:rPr>
            </w:pPr>
            <w:r w:rsidRPr="00C31E24">
              <w:t>P</w:t>
            </w:r>
          </w:p>
        </w:tc>
      </w:tr>
      <w:tr w:rsidR="00784A32" w:rsidRPr="00C31E24" w14:paraId="394FB062" w14:textId="77777777" w:rsidTr="00764DD4">
        <w:tc>
          <w:tcPr>
            <w:tcW w:w="534" w:type="dxa"/>
            <w:shd w:val="clear" w:color="auto" w:fill="auto"/>
          </w:tcPr>
          <w:p w14:paraId="5993FC72" w14:textId="77777777" w:rsidR="00784A32" w:rsidRPr="00C31E24" w:rsidRDefault="00784A32" w:rsidP="00354887">
            <w:pPr>
              <w:pStyle w:val="TAC"/>
              <w:keepNext w:val="0"/>
              <w:keepLines w:val="0"/>
              <w:widowControl w:val="0"/>
            </w:pPr>
            <w:r w:rsidRPr="00C31E24">
              <w:t>14</w:t>
            </w:r>
          </w:p>
        </w:tc>
        <w:tc>
          <w:tcPr>
            <w:tcW w:w="3968" w:type="dxa"/>
            <w:shd w:val="clear" w:color="auto" w:fill="auto"/>
          </w:tcPr>
          <w:p w14:paraId="1D4887C5" w14:textId="77777777" w:rsidR="00784A32" w:rsidRPr="00C31E24" w:rsidRDefault="00784A32" w:rsidP="00354887">
            <w:pPr>
              <w:pStyle w:val="TAL"/>
              <w:keepNext w:val="0"/>
              <w:keepLines w:val="0"/>
              <w:widowControl w:val="0"/>
            </w:pPr>
            <w:r w:rsidRPr="00C31E24">
              <w:t>The SS (MCVideo server) sends SIP re-INVITE to downgrade the emergency.</w:t>
            </w:r>
          </w:p>
        </w:tc>
        <w:tc>
          <w:tcPr>
            <w:tcW w:w="708" w:type="dxa"/>
            <w:shd w:val="clear" w:color="auto" w:fill="auto"/>
          </w:tcPr>
          <w:p w14:paraId="028D48B1"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012A63A7" w14:textId="77777777" w:rsidR="00784A32" w:rsidRPr="00C31E24" w:rsidRDefault="00784A32" w:rsidP="00354887">
            <w:pPr>
              <w:pStyle w:val="TAL"/>
              <w:keepNext w:val="0"/>
              <w:keepLines w:val="0"/>
              <w:widowControl w:val="0"/>
            </w:pPr>
            <w:r w:rsidRPr="00C31E24">
              <w:t>SIP re-INVITE</w:t>
            </w:r>
          </w:p>
        </w:tc>
        <w:tc>
          <w:tcPr>
            <w:tcW w:w="565" w:type="dxa"/>
            <w:shd w:val="clear" w:color="auto" w:fill="auto"/>
          </w:tcPr>
          <w:p w14:paraId="523DBDBC"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5A4AB63"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08717787" w14:textId="77777777" w:rsidTr="00764DD4">
        <w:tc>
          <w:tcPr>
            <w:tcW w:w="534" w:type="dxa"/>
            <w:shd w:val="clear" w:color="auto" w:fill="auto"/>
          </w:tcPr>
          <w:p w14:paraId="412E7B04"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2F321302" w14:textId="7D967EE2" w:rsidR="00784A32" w:rsidRPr="00C31E24" w:rsidRDefault="00C630E0" w:rsidP="00354887">
            <w:pPr>
              <w:pStyle w:val="TAL"/>
              <w:keepNext w:val="0"/>
              <w:keepLines w:val="0"/>
              <w:widowControl w:val="0"/>
            </w:pPr>
            <w:r w:rsidRPr="00C31E24">
              <w:rPr>
                <w:rFonts w:cs="Arial"/>
                <w:szCs w:val="18"/>
                <w:bdr w:val="none" w:sz="0" w:space="0" w:color="auto" w:frame="1"/>
                <w:shd w:val="clear" w:color="auto" w:fill="FFFFFF"/>
              </w:rPr>
              <w:t>EXCEPTION: Step 15a1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2F10034D" w14:textId="77777777" w:rsidR="00784A32" w:rsidRPr="00C31E24" w:rsidRDefault="00784A32" w:rsidP="00354887">
            <w:pPr>
              <w:pStyle w:val="TAC"/>
              <w:keepNext w:val="0"/>
              <w:keepLines w:val="0"/>
              <w:widowControl w:val="0"/>
            </w:pPr>
          </w:p>
        </w:tc>
        <w:tc>
          <w:tcPr>
            <w:tcW w:w="2978" w:type="dxa"/>
            <w:shd w:val="clear" w:color="auto" w:fill="auto"/>
          </w:tcPr>
          <w:p w14:paraId="145B7711" w14:textId="77777777" w:rsidR="00784A32" w:rsidRPr="00C31E24" w:rsidRDefault="00784A32" w:rsidP="00354887">
            <w:pPr>
              <w:pStyle w:val="TAL"/>
              <w:keepNext w:val="0"/>
              <w:keepLines w:val="0"/>
              <w:widowControl w:val="0"/>
            </w:pPr>
          </w:p>
        </w:tc>
        <w:tc>
          <w:tcPr>
            <w:tcW w:w="565" w:type="dxa"/>
            <w:shd w:val="clear" w:color="auto" w:fill="auto"/>
          </w:tcPr>
          <w:p w14:paraId="13F395B4" w14:textId="77777777" w:rsidR="00784A32" w:rsidRPr="00C31E24" w:rsidRDefault="00784A32" w:rsidP="00354887">
            <w:pPr>
              <w:pStyle w:val="TAC"/>
              <w:keepNext w:val="0"/>
              <w:keepLines w:val="0"/>
              <w:widowControl w:val="0"/>
            </w:pPr>
          </w:p>
        </w:tc>
        <w:tc>
          <w:tcPr>
            <w:tcW w:w="850" w:type="dxa"/>
            <w:shd w:val="clear" w:color="auto" w:fill="auto"/>
          </w:tcPr>
          <w:p w14:paraId="02C2DBA8" w14:textId="77777777" w:rsidR="00784A32" w:rsidRPr="00C31E24" w:rsidRDefault="00784A32" w:rsidP="00354887">
            <w:pPr>
              <w:rPr>
                <w:rFonts w:ascii="Arial" w:hAnsi="Arial" w:cs="Arial"/>
                <w:sz w:val="18"/>
                <w:szCs w:val="18"/>
              </w:rPr>
            </w:pPr>
          </w:p>
        </w:tc>
      </w:tr>
      <w:tr w:rsidR="00784A32" w:rsidRPr="00C31E24" w14:paraId="28CA87BE" w14:textId="77777777" w:rsidTr="00764DD4">
        <w:tc>
          <w:tcPr>
            <w:tcW w:w="534" w:type="dxa"/>
            <w:shd w:val="clear" w:color="auto" w:fill="auto"/>
          </w:tcPr>
          <w:p w14:paraId="04033211" w14:textId="77777777" w:rsidR="00784A32" w:rsidRPr="00C31E24" w:rsidRDefault="00784A32" w:rsidP="00354887">
            <w:pPr>
              <w:pStyle w:val="TAC"/>
              <w:keepNext w:val="0"/>
              <w:keepLines w:val="0"/>
              <w:widowControl w:val="0"/>
            </w:pPr>
            <w:r w:rsidRPr="00C31E24">
              <w:t>15a1</w:t>
            </w:r>
          </w:p>
        </w:tc>
        <w:tc>
          <w:tcPr>
            <w:tcW w:w="3968" w:type="dxa"/>
            <w:shd w:val="clear" w:color="auto" w:fill="auto"/>
          </w:tcPr>
          <w:p w14:paraId="09A46D3E" w14:textId="77777777" w:rsidR="00784A32" w:rsidRPr="00C31E24" w:rsidRDefault="00784A32" w:rsidP="00354887">
            <w:pPr>
              <w:pStyle w:val="TAL"/>
              <w:keepNext w:val="0"/>
              <w:keepLines w:val="0"/>
              <w:widowControl w:val="0"/>
            </w:pPr>
            <w:r w:rsidRPr="00C31E24">
              <w:t>The UE (MCVideo Client) sends a SIP 100 (Trying) message.</w:t>
            </w:r>
          </w:p>
        </w:tc>
        <w:tc>
          <w:tcPr>
            <w:tcW w:w="708" w:type="dxa"/>
            <w:shd w:val="clear" w:color="auto" w:fill="auto"/>
          </w:tcPr>
          <w:p w14:paraId="03FF9B27"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7FEFD982"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2F784392" w14:textId="118E9E17" w:rsidR="00784A32" w:rsidRPr="00C31E24" w:rsidRDefault="00C630E0" w:rsidP="00354887">
            <w:pPr>
              <w:pStyle w:val="TAC"/>
              <w:keepNext w:val="0"/>
              <w:keepLines w:val="0"/>
              <w:widowControl w:val="0"/>
            </w:pPr>
            <w:r w:rsidRPr="00C31E24">
              <w:t>5</w:t>
            </w:r>
          </w:p>
        </w:tc>
        <w:tc>
          <w:tcPr>
            <w:tcW w:w="850" w:type="dxa"/>
            <w:shd w:val="clear" w:color="auto" w:fill="auto"/>
          </w:tcPr>
          <w:p w14:paraId="33C507D7" w14:textId="275380BE" w:rsidR="00784A32" w:rsidRPr="00C31E24" w:rsidRDefault="00C630E0" w:rsidP="00354887">
            <w:pPr>
              <w:rPr>
                <w:rFonts w:ascii="Arial" w:hAnsi="Arial" w:cs="Arial"/>
                <w:sz w:val="18"/>
                <w:szCs w:val="18"/>
              </w:rPr>
            </w:pPr>
            <w:r w:rsidRPr="00C31E24">
              <w:rPr>
                <w:rFonts w:ascii="Arial" w:hAnsi="Arial" w:cs="Arial"/>
                <w:sz w:val="18"/>
                <w:szCs w:val="18"/>
              </w:rPr>
              <w:t>P</w:t>
            </w:r>
          </w:p>
        </w:tc>
      </w:tr>
      <w:tr w:rsidR="00784A32" w:rsidRPr="00C31E24" w14:paraId="63781489" w14:textId="77777777" w:rsidTr="00764DD4">
        <w:tc>
          <w:tcPr>
            <w:tcW w:w="534" w:type="dxa"/>
            <w:shd w:val="clear" w:color="auto" w:fill="auto"/>
          </w:tcPr>
          <w:p w14:paraId="7CC6462F" w14:textId="77777777" w:rsidR="00784A32" w:rsidRPr="00C31E24" w:rsidRDefault="00784A32" w:rsidP="00354887">
            <w:pPr>
              <w:pStyle w:val="TAC"/>
              <w:keepNext w:val="0"/>
              <w:keepLines w:val="0"/>
              <w:widowControl w:val="0"/>
            </w:pPr>
            <w:r w:rsidRPr="00C31E24">
              <w:t>16</w:t>
            </w:r>
          </w:p>
        </w:tc>
        <w:tc>
          <w:tcPr>
            <w:tcW w:w="3968" w:type="dxa"/>
            <w:shd w:val="clear" w:color="auto" w:fill="auto"/>
          </w:tcPr>
          <w:p w14:paraId="5D7F61D3" w14:textId="77777777" w:rsidR="00784A32" w:rsidRPr="00C31E24" w:rsidRDefault="00784A32" w:rsidP="00354887">
            <w:pPr>
              <w:pStyle w:val="TAL"/>
              <w:keepNext w:val="0"/>
              <w:keepLines w:val="0"/>
              <w:widowControl w:val="0"/>
            </w:pPr>
            <w:r w:rsidRPr="00C31E24">
              <w:t>Check: Does the UE (MCVideo client) send a SIP 200 (OK)?</w:t>
            </w:r>
          </w:p>
        </w:tc>
        <w:tc>
          <w:tcPr>
            <w:tcW w:w="708" w:type="dxa"/>
            <w:shd w:val="clear" w:color="auto" w:fill="auto"/>
          </w:tcPr>
          <w:p w14:paraId="7AD8B317"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665B7895"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5E2DD673" w14:textId="77777777" w:rsidR="00784A32" w:rsidRPr="00C31E24" w:rsidRDefault="00784A32" w:rsidP="00354887">
            <w:pPr>
              <w:pStyle w:val="TAC"/>
              <w:keepNext w:val="0"/>
              <w:keepLines w:val="0"/>
              <w:widowControl w:val="0"/>
            </w:pPr>
            <w:r w:rsidRPr="00C31E24">
              <w:t>5</w:t>
            </w:r>
          </w:p>
        </w:tc>
        <w:tc>
          <w:tcPr>
            <w:tcW w:w="850" w:type="dxa"/>
            <w:shd w:val="clear" w:color="auto" w:fill="auto"/>
          </w:tcPr>
          <w:p w14:paraId="1F88F051" w14:textId="77777777" w:rsidR="00784A32" w:rsidRPr="00C31E24" w:rsidRDefault="00784A32" w:rsidP="00354887">
            <w:pPr>
              <w:rPr>
                <w:rFonts w:ascii="Arial" w:hAnsi="Arial" w:cs="Arial"/>
                <w:sz w:val="18"/>
                <w:szCs w:val="18"/>
              </w:rPr>
            </w:pPr>
            <w:r w:rsidRPr="00C31E24">
              <w:rPr>
                <w:rFonts w:ascii="Arial" w:hAnsi="Arial" w:cs="Arial"/>
                <w:sz w:val="18"/>
                <w:szCs w:val="18"/>
              </w:rPr>
              <w:t>P</w:t>
            </w:r>
          </w:p>
        </w:tc>
      </w:tr>
      <w:tr w:rsidR="00784A32" w:rsidRPr="00C31E24" w14:paraId="5C8EF75C" w14:textId="77777777" w:rsidTr="00764DD4">
        <w:trPr>
          <w:trHeight w:val="206"/>
        </w:trPr>
        <w:tc>
          <w:tcPr>
            <w:tcW w:w="534" w:type="dxa"/>
            <w:shd w:val="clear" w:color="auto" w:fill="auto"/>
          </w:tcPr>
          <w:p w14:paraId="10B8C60E" w14:textId="77777777" w:rsidR="00784A32" w:rsidRPr="00C31E24" w:rsidRDefault="00784A32" w:rsidP="00354887">
            <w:pPr>
              <w:pStyle w:val="TAC"/>
              <w:keepNext w:val="0"/>
              <w:keepLines w:val="0"/>
              <w:widowControl w:val="0"/>
            </w:pPr>
            <w:r w:rsidRPr="00C31E24">
              <w:t>17</w:t>
            </w:r>
          </w:p>
        </w:tc>
        <w:tc>
          <w:tcPr>
            <w:tcW w:w="3968" w:type="dxa"/>
            <w:shd w:val="clear" w:color="auto" w:fill="auto"/>
          </w:tcPr>
          <w:p w14:paraId="1B92CB59" w14:textId="497ECF31" w:rsidR="00784A32" w:rsidRPr="00C31E24" w:rsidRDefault="00784A32" w:rsidP="00354887">
            <w:pPr>
              <w:pStyle w:val="TAL"/>
              <w:keepNext w:val="0"/>
              <w:keepLines w:val="0"/>
              <w:widowControl w:val="0"/>
            </w:pPr>
            <w:r w:rsidRPr="00C31E24">
              <w:t>The SS respond</w:t>
            </w:r>
            <w:r w:rsidR="00C630E0" w:rsidRPr="00C31E24">
              <w:t>s with a</w:t>
            </w:r>
            <w:r w:rsidRPr="00C31E24">
              <w:t xml:space="preserve"> SIP ACK to the UE (MCVideo Client).</w:t>
            </w:r>
          </w:p>
        </w:tc>
        <w:tc>
          <w:tcPr>
            <w:tcW w:w="708" w:type="dxa"/>
            <w:shd w:val="clear" w:color="auto" w:fill="auto"/>
          </w:tcPr>
          <w:p w14:paraId="698FDB03"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4ED1FF72"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69418DD5"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12EB00EB" w14:textId="77777777" w:rsidR="00784A32" w:rsidRPr="00C31E24" w:rsidRDefault="00784A32" w:rsidP="00354887">
            <w:pPr>
              <w:rPr>
                <w:rFonts w:ascii="Arial" w:hAnsi="Arial" w:cs="Arial"/>
                <w:sz w:val="18"/>
                <w:szCs w:val="18"/>
              </w:rPr>
            </w:pPr>
            <w:r w:rsidRPr="00C31E24">
              <w:rPr>
                <w:rFonts w:ascii="Arial" w:hAnsi="Arial" w:cs="Arial"/>
                <w:sz w:val="18"/>
                <w:szCs w:val="18"/>
              </w:rPr>
              <w:t>-</w:t>
            </w:r>
          </w:p>
        </w:tc>
      </w:tr>
      <w:tr w:rsidR="00784A32" w:rsidRPr="00C31E24" w14:paraId="30DC365E" w14:textId="77777777" w:rsidTr="00764DD4">
        <w:tc>
          <w:tcPr>
            <w:tcW w:w="534" w:type="dxa"/>
            <w:shd w:val="clear" w:color="auto" w:fill="auto"/>
          </w:tcPr>
          <w:p w14:paraId="73B462E7" w14:textId="77777777" w:rsidR="00784A32" w:rsidRPr="00C31E24" w:rsidRDefault="00784A32" w:rsidP="00354887">
            <w:pPr>
              <w:pStyle w:val="TAC"/>
              <w:keepNext w:val="0"/>
              <w:keepLines w:val="0"/>
              <w:widowControl w:val="0"/>
            </w:pPr>
            <w:r w:rsidRPr="00C31E24">
              <w:t>18</w:t>
            </w:r>
          </w:p>
        </w:tc>
        <w:tc>
          <w:tcPr>
            <w:tcW w:w="3968" w:type="dxa"/>
            <w:shd w:val="clear" w:color="auto" w:fill="auto"/>
          </w:tcPr>
          <w:p w14:paraId="6A4339FE" w14:textId="77777777" w:rsidR="00784A32" w:rsidRPr="00C31E24" w:rsidRDefault="00784A32" w:rsidP="00354887">
            <w:pPr>
              <w:pStyle w:val="TAL"/>
              <w:keepNext w:val="0"/>
              <w:keepLines w:val="0"/>
              <w:widowControl w:val="0"/>
            </w:pPr>
            <w:r w:rsidRPr="00C31E24">
              <w:t>The SS sends a Transmission Granted message</w:t>
            </w:r>
          </w:p>
        </w:tc>
        <w:tc>
          <w:tcPr>
            <w:tcW w:w="708" w:type="dxa"/>
            <w:shd w:val="clear" w:color="auto" w:fill="auto"/>
          </w:tcPr>
          <w:p w14:paraId="3014ABB4"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240BD77B" w14:textId="77777777" w:rsidR="00784A32" w:rsidRPr="00C31E24" w:rsidRDefault="00784A32" w:rsidP="00354887">
            <w:pPr>
              <w:pStyle w:val="TAL"/>
              <w:keepNext w:val="0"/>
              <w:keepLines w:val="0"/>
              <w:widowControl w:val="0"/>
            </w:pPr>
            <w:r w:rsidRPr="00C31E24">
              <w:t>Transmission Granted</w:t>
            </w:r>
          </w:p>
        </w:tc>
        <w:tc>
          <w:tcPr>
            <w:tcW w:w="565" w:type="dxa"/>
            <w:shd w:val="clear" w:color="auto" w:fill="auto"/>
          </w:tcPr>
          <w:p w14:paraId="75566146"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0DDEA13C" w14:textId="77777777" w:rsidR="00784A32" w:rsidRPr="00C31E24" w:rsidRDefault="00784A32" w:rsidP="00354887">
            <w:pPr>
              <w:pStyle w:val="TAC"/>
            </w:pPr>
            <w:r w:rsidRPr="00C31E24">
              <w:t>-</w:t>
            </w:r>
          </w:p>
        </w:tc>
      </w:tr>
      <w:tr w:rsidR="00784A32" w:rsidRPr="00C31E24" w14:paraId="51E486D8" w14:textId="77777777" w:rsidTr="00764DD4">
        <w:tc>
          <w:tcPr>
            <w:tcW w:w="534" w:type="dxa"/>
            <w:shd w:val="clear" w:color="auto" w:fill="auto"/>
          </w:tcPr>
          <w:p w14:paraId="0B1E7723" w14:textId="77777777" w:rsidR="00784A32" w:rsidRPr="00C31E24" w:rsidRDefault="00784A32" w:rsidP="00354887">
            <w:pPr>
              <w:pStyle w:val="TAC"/>
              <w:keepNext w:val="0"/>
              <w:keepLines w:val="0"/>
              <w:widowControl w:val="0"/>
            </w:pPr>
            <w:r w:rsidRPr="00C31E24">
              <w:t>19</w:t>
            </w:r>
          </w:p>
        </w:tc>
        <w:tc>
          <w:tcPr>
            <w:tcW w:w="3968" w:type="dxa"/>
            <w:shd w:val="clear" w:color="auto" w:fill="auto"/>
          </w:tcPr>
          <w:p w14:paraId="2ACD3C07" w14:textId="77777777" w:rsidR="00784A32" w:rsidRPr="00C31E24" w:rsidRDefault="00784A32" w:rsidP="00354887">
            <w:pPr>
              <w:pStyle w:val="TAL"/>
              <w:keepNext w:val="0"/>
              <w:keepLines w:val="0"/>
              <w:widowControl w:val="0"/>
            </w:pPr>
            <w:r w:rsidRPr="00C31E24">
              <w:t>Check: Does the UE send a Transmission Control ACK message?</w:t>
            </w:r>
          </w:p>
        </w:tc>
        <w:tc>
          <w:tcPr>
            <w:tcW w:w="708" w:type="dxa"/>
            <w:shd w:val="clear" w:color="auto" w:fill="auto"/>
          </w:tcPr>
          <w:p w14:paraId="1E84A8DE"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624F1BB2" w14:textId="77777777" w:rsidR="00784A32" w:rsidRPr="00C31E24" w:rsidRDefault="00784A32" w:rsidP="00354887">
            <w:pPr>
              <w:pStyle w:val="TAL"/>
              <w:keepNext w:val="0"/>
              <w:keepLines w:val="0"/>
              <w:widowControl w:val="0"/>
            </w:pPr>
            <w:r w:rsidRPr="00C31E24">
              <w:t>Transmission Control ACK</w:t>
            </w:r>
          </w:p>
        </w:tc>
        <w:tc>
          <w:tcPr>
            <w:tcW w:w="565" w:type="dxa"/>
            <w:shd w:val="clear" w:color="auto" w:fill="auto"/>
          </w:tcPr>
          <w:p w14:paraId="0FE66DB5" w14:textId="77777777" w:rsidR="00784A32" w:rsidRPr="00C31E24" w:rsidRDefault="00784A32" w:rsidP="00354887">
            <w:pPr>
              <w:pStyle w:val="TAC"/>
              <w:keepNext w:val="0"/>
              <w:keepLines w:val="0"/>
              <w:widowControl w:val="0"/>
            </w:pPr>
            <w:r w:rsidRPr="00C31E24">
              <w:t>4</w:t>
            </w:r>
          </w:p>
        </w:tc>
        <w:tc>
          <w:tcPr>
            <w:tcW w:w="850" w:type="dxa"/>
            <w:shd w:val="clear" w:color="auto" w:fill="auto"/>
          </w:tcPr>
          <w:p w14:paraId="160B7DC4" w14:textId="77777777" w:rsidR="00784A32" w:rsidRPr="00C31E24" w:rsidRDefault="00784A32" w:rsidP="00354887">
            <w:pPr>
              <w:pStyle w:val="TAC"/>
            </w:pPr>
            <w:r w:rsidRPr="00C31E24">
              <w:t>P</w:t>
            </w:r>
          </w:p>
        </w:tc>
      </w:tr>
      <w:tr w:rsidR="00784A32" w:rsidRPr="00C31E24" w14:paraId="616C5F9F" w14:textId="77777777" w:rsidTr="00764DD4">
        <w:tc>
          <w:tcPr>
            <w:tcW w:w="534" w:type="dxa"/>
            <w:shd w:val="clear" w:color="auto" w:fill="auto"/>
          </w:tcPr>
          <w:p w14:paraId="76A71CBA" w14:textId="77777777" w:rsidR="00784A32" w:rsidRPr="00C31E24" w:rsidRDefault="00784A32" w:rsidP="00354887">
            <w:pPr>
              <w:pStyle w:val="TAC"/>
              <w:keepNext w:val="0"/>
              <w:keepLines w:val="0"/>
              <w:widowControl w:val="0"/>
            </w:pPr>
            <w:r w:rsidRPr="00C31E24">
              <w:t>20a1</w:t>
            </w:r>
          </w:p>
        </w:tc>
        <w:tc>
          <w:tcPr>
            <w:tcW w:w="3968" w:type="dxa"/>
            <w:shd w:val="clear" w:color="auto" w:fill="auto"/>
          </w:tcPr>
          <w:p w14:paraId="04060B7A" w14:textId="77777777" w:rsidR="00784A32" w:rsidRPr="00C31E24" w:rsidRDefault="00784A32" w:rsidP="00354887">
            <w:pPr>
              <w:pStyle w:val="TAL"/>
              <w:keepNext w:val="0"/>
              <w:keepLines w:val="0"/>
              <w:widowControl w:val="0"/>
            </w:pPr>
            <w:r w:rsidRPr="00C31E24">
              <w:t>Check: Does the UE (MCVideo client) notify the user about the downgrade of the emergency private call to a normal priority private call?</w:t>
            </w:r>
          </w:p>
          <w:p w14:paraId="76F2FD31" w14:textId="347E00C0" w:rsidR="00784A32" w:rsidRPr="00C31E24" w:rsidRDefault="00C630E0" w:rsidP="00354887">
            <w:pPr>
              <w:pStyle w:val="TAL"/>
              <w:keepNext w:val="0"/>
              <w:keepLines w:val="0"/>
              <w:widowControl w:val="0"/>
            </w:pPr>
            <w:r w:rsidRPr="00C31E24">
              <w:t>(</w:t>
            </w:r>
            <w:r w:rsidR="00784A32" w:rsidRPr="00C31E24">
              <w:t>NOTE 1</w:t>
            </w:r>
            <w:r w:rsidRPr="00C31E24">
              <w:t>)</w:t>
            </w:r>
          </w:p>
          <w:p w14:paraId="2C8F47D1" w14:textId="79E9934D" w:rsidR="00784A32" w:rsidRPr="00C31E24" w:rsidRDefault="00C630E0" w:rsidP="00C630E0">
            <w:pPr>
              <w:pStyle w:val="TAL"/>
              <w:keepNext w:val="0"/>
              <w:keepLines w:val="0"/>
              <w:widowControl w:val="0"/>
            </w:pPr>
            <w:r w:rsidRPr="00C31E24">
              <w:t>(</w:t>
            </w:r>
            <w:r w:rsidR="00784A32" w:rsidRPr="00C31E24">
              <w:t>NOTE 2</w:t>
            </w:r>
            <w:r w:rsidRPr="00C31E24">
              <w:t>)</w:t>
            </w:r>
          </w:p>
        </w:tc>
        <w:tc>
          <w:tcPr>
            <w:tcW w:w="708" w:type="dxa"/>
            <w:shd w:val="clear" w:color="auto" w:fill="auto"/>
          </w:tcPr>
          <w:p w14:paraId="0FC2E2D7"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4284FCC7"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02E23600" w14:textId="77777777" w:rsidR="00784A32" w:rsidRPr="00C31E24" w:rsidRDefault="00784A32" w:rsidP="00354887">
            <w:pPr>
              <w:pStyle w:val="TAC"/>
              <w:keepNext w:val="0"/>
              <w:keepLines w:val="0"/>
              <w:widowControl w:val="0"/>
            </w:pPr>
            <w:r w:rsidRPr="00C31E24">
              <w:t>5</w:t>
            </w:r>
          </w:p>
        </w:tc>
        <w:tc>
          <w:tcPr>
            <w:tcW w:w="850" w:type="dxa"/>
            <w:shd w:val="clear" w:color="auto" w:fill="auto"/>
          </w:tcPr>
          <w:p w14:paraId="3B3E55BF" w14:textId="77777777" w:rsidR="00784A32" w:rsidRPr="00C31E24" w:rsidRDefault="00784A32" w:rsidP="00354887">
            <w:pPr>
              <w:pStyle w:val="TAC"/>
              <w:keepNext w:val="0"/>
              <w:keepLines w:val="0"/>
              <w:widowControl w:val="0"/>
              <w:rPr>
                <w:rFonts w:cs="Arial"/>
                <w:szCs w:val="18"/>
              </w:rPr>
            </w:pPr>
            <w:r w:rsidRPr="00C31E24">
              <w:rPr>
                <w:rFonts w:cs="Arial"/>
                <w:szCs w:val="18"/>
              </w:rPr>
              <w:t>P</w:t>
            </w:r>
          </w:p>
        </w:tc>
      </w:tr>
      <w:tr w:rsidR="00784A32" w:rsidRPr="00C31E24" w14:paraId="64F68C0B" w14:textId="77777777" w:rsidTr="00764DD4">
        <w:tc>
          <w:tcPr>
            <w:tcW w:w="534" w:type="dxa"/>
            <w:shd w:val="clear" w:color="auto" w:fill="auto"/>
          </w:tcPr>
          <w:p w14:paraId="159D4270" w14:textId="77777777" w:rsidR="00784A32" w:rsidRPr="00C31E24" w:rsidRDefault="00784A32" w:rsidP="00354887">
            <w:pPr>
              <w:pStyle w:val="TAC"/>
              <w:keepNext w:val="0"/>
              <w:keepLines w:val="0"/>
              <w:widowControl w:val="0"/>
            </w:pPr>
            <w:r w:rsidRPr="00C31E24">
              <w:t>21</w:t>
            </w:r>
          </w:p>
        </w:tc>
        <w:tc>
          <w:tcPr>
            <w:tcW w:w="3968" w:type="dxa"/>
            <w:shd w:val="clear" w:color="auto" w:fill="auto"/>
          </w:tcPr>
          <w:p w14:paraId="4D0A76D6" w14:textId="10C4DD66" w:rsidR="00784A32" w:rsidRPr="00C31E24" w:rsidRDefault="00C630E0" w:rsidP="00354887">
            <w:pPr>
              <w:pStyle w:val="TAL"/>
              <w:keepNext w:val="0"/>
              <w:keepLines w:val="0"/>
              <w:widowControl w:val="0"/>
            </w:pPr>
            <w:r w:rsidRPr="00C31E24">
              <w:t>Void</w:t>
            </w:r>
          </w:p>
        </w:tc>
        <w:tc>
          <w:tcPr>
            <w:tcW w:w="708" w:type="dxa"/>
            <w:shd w:val="clear" w:color="auto" w:fill="auto"/>
          </w:tcPr>
          <w:p w14:paraId="257DD9C5" w14:textId="6B6E3F3C" w:rsidR="00784A32" w:rsidRPr="00C31E24" w:rsidRDefault="00784A32" w:rsidP="00354887">
            <w:pPr>
              <w:pStyle w:val="TAC"/>
              <w:keepNext w:val="0"/>
              <w:keepLines w:val="0"/>
              <w:widowControl w:val="0"/>
            </w:pPr>
            <w:r w:rsidRPr="00C31E24">
              <w:t>-</w:t>
            </w:r>
          </w:p>
        </w:tc>
        <w:tc>
          <w:tcPr>
            <w:tcW w:w="2978" w:type="dxa"/>
            <w:shd w:val="clear" w:color="auto" w:fill="auto"/>
          </w:tcPr>
          <w:p w14:paraId="68180EDD" w14:textId="7F7CCEF0" w:rsidR="00784A32" w:rsidRPr="00C31E24" w:rsidRDefault="00C630E0" w:rsidP="00354887">
            <w:pPr>
              <w:pStyle w:val="TAL"/>
              <w:keepNext w:val="0"/>
              <w:keepLines w:val="0"/>
              <w:widowControl w:val="0"/>
            </w:pPr>
            <w:r w:rsidRPr="00C31E24">
              <w:t>-</w:t>
            </w:r>
          </w:p>
        </w:tc>
        <w:tc>
          <w:tcPr>
            <w:tcW w:w="565" w:type="dxa"/>
            <w:shd w:val="clear" w:color="auto" w:fill="auto"/>
          </w:tcPr>
          <w:p w14:paraId="7DFF2C3E"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1513F4F" w14:textId="77777777" w:rsidR="00784A32" w:rsidRPr="00C31E24" w:rsidRDefault="00784A32" w:rsidP="00354887">
            <w:pPr>
              <w:pStyle w:val="TAC"/>
              <w:keepNext w:val="0"/>
              <w:keepLines w:val="0"/>
              <w:widowControl w:val="0"/>
              <w:rPr>
                <w:rFonts w:cs="Arial"/>
                <w:szCs w:val="18"/>
              </w:rPr>
            </w:pPr>
            <w:r w:rsidRPr="00C31E24">
              <w:rPr>
                <w:rFonts w:cs="Arial"/>
                <w:szCs w:val="18"/>
              </w:rPr>
              <w:t>-</w:t>
            </w:r>
          </w:p>
        </w:tc>
      </w:tr>
      <w:tr w:rsidR="00784A32" w:rsidRPr="00C31E24" w14:paraId="764D1A4C" w14:textId="77777777" w:rsidTr="00764DD4">
        <w:tc>
          <w:tcPr>
            <w:tcW w:w="534" w:type="dxa"/>
            <w:shd w:val="clear" w:color="auto" w:fill="auto"/>
          </w:tcPr>
          <w:p w14:paraId="616773BC" w14:textId="77777777" w:rsidR="00784A32" w:rsidRPr="00C31E24" w:rsidRDefault="00784A32" w:rsidP="00354887">
            <w:pPr>
              <w:pStyle w:val="TAC"/>
              <w:keepNext w:val="0"/>
              <w:keepLines w:val="0"/>
              <w:widowControl w:val="0"/>
            </w:pPr>
            <w:r w:rsidRPr="00C31E24">
              <w:t>22</w:t>
            </w:r>
          </w:p>
        </w:tc>
        <w:tc>
          <w:tcPr>
            <w:tcW w:w="3968" w:type="dxa"/>
            <w:shd w:val="clear" w:color="auto" w:fill="auto"/>
          </w:tcPr>
          <w:p w14:paraId="58CFE928" w14:textId="77777777" w:rsidR="00784A32" w:rsidRPr="00C31E24" w:rsidRDefault="00784A32" w:rsidP="00354887">
            <w:pPr>
              <w:pStyle w:val="TAL"/>
              <w:keepNext w:val="0"/>
              <w:keepLines w:val="0"/>
              <w:widowControl w:val="0"/>
            </w:pPr>
            <w:r w:rsidRPr="00C31E24">
              <w:t>Make the UE (MCVideo Client) end the Group Call.</w:t>
            </w:r>
          </w:p>
          <w:p w14:paraId="3B309905" w14:textId="721BCDFD" w:rsidR="00784A32" w:rsidRPr="00C31E24" w:rsidRDefault="00C630E0"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526B2776"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73D5C11E"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6A5E8146"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692517E" w14:textId="77777777" w:rsidR="00784A32" w:rsidRPr="00C31E24" w:rsidRDefault="00784A32" w:rsidP="00354887">
            <w:pPr>
              <w:pStyle w:val="TAC"/>
              <w:keepNext w:val="0"/>
              <w:keepLines w:val="0"/>
              <w:widowControl w:val="0"/>
              <w:rPr>
                <w:rFonts w:cs="Arial"/>
                <w:szCs w:val="18"/>
              </w:rPr>
            </w:pPr>
            <w:r w:rsidRPr="00C31E24">
              <w:rPr>
                <w:rFonts w:cs="Arial"/>
                <w:szCs w:val="18"/>
              </w:rPr>
              <w:t>-</w:t>
            </w:r>
          </w:p>
        </w:tc>
      </w:tr>
      <w:tr w:rsidR="00C630E0" w:rsidRPr="00C31E24" w14:paraId="51F4CD75" w14:textId="77777777" w:rsidTr="00D8520D">
        <w:tc>
          <w:tcPr>
            <w:tcW w:w="534" w:type="dxa"/>
            <w:shd w:val="clear" w:color="auto" w:fill="auto"/>
          </w:tcPr>
          <w:p w14:paraId="3102452E" w14:textId="77777777" w:rsidR="00C630E0" w:rsidRPr="00C31E24" w:rsidRDefault="00C630E0" w:rsidP="00D8520D">
            <w:pPr>
              <w:pStyle w:val="TAC"/>
              <w:keepNext w:val="0"/>
              <w:keepLines w:val="0"/>
              <w:widowControl w:val="0"/>
            </w:pPr>
            <w:r w:rsidRPr="00C31E24">
              <w:rPr>
                <w:lang w:eastAsia="en-US"/>
              </w:rPr>
              <w:t>22A</w:t>
            </w:r>
          </w:p>
        </w:tc>
        <w:tc>
          <w:tcPr>
            <w:tcW w:w="3968" w:type="dxa"/>
            <w:shd w:val="clear" w:color="auto" w:fill="auto"/>
          </w:tcPr>
          <w:p w14:paraId="3F24CD74" w14:textId="77777777" w:rsidR="00C630E0" w:rsidRPr="00C31E24" w:rsidRDefault="00C630E0" w:rsidP="00D8520D">
            <w:pPr>
              <w:pStyle w:val="TAL"/>
              <w:keepNext w:val="0"/>
              <w:keepLines w:val="0"/>
              <w:widowControl w:val="0"/>
            </w:pPr>
            <w:r w:rsidRPr="00C31E24">
              <w:rPr>
                <w:lang w:eastAsia="en-US"/>
              </w:rPr>
              <w:t>Does the UE (MCVideo Client) send the Transmission End Request message?</w:t>
            </w:r>
          </w:p>
        </w:tc>
        <w:tc>
          <w:tcPr>
            <w:tcW w:w="708" w:type="dxa"/>
            <w:shd w:val="clear" w:color="auto" w:fill="auto"/>
          </w:tcPr>
          <w:p w14:paraId="01EAA985" w14:textId="77777777" w:rsidR="00C630E0" w:rsidRPr="00C31E24" w:rsidRDefault="00C630E0" w:rsidP="00D8520D">
            <w:pPr>
              <w:pStyle w:val="TAC"/>
              <w:keepNext w:val="0"/>
              <w:keepLines w:val="0"/>
              <w:widowControl w:val="0"/>
            </w:pPr>
            <w:r w:rsidRPr="00C31E24">
              <w:rPr>
                <w:lang w:eastAsia="en-US"/>
              </w:rPr>
              <w:t>--&gt;</w:t>
            </w:r>
          </w:p>
        </w:tc>
        <w:tc>
          <w:tcPr>
            <w:tcW w:w="2978" w:type="dxa"/>
            <w:shd w:val="clear" w:color="auto" w:fill="auto"/>
          </w:tcPr>
          <w:p w14:paraId="227606A5" w14:textId="77777777" w:rsidR="00C630E0" w:rsidRPr="00C31E24" w:rsidRDefault="00C630E0" w:rsidP="00D8520D">
            <w:pPr>
              <w:pStyle w:val="TAL"/>
              <w:keepNext w:val="0"/>
              <w:keepLines w:val="0"/>
              <w:widowControl w:val="0"/>
            </w:pPr>
            <w:r w:rsidRPr="00C31E24">
              <w:rPr>
                <w:lang w:eastAsia="en-US"/>
              </w:rPr>
              <w:t>Transmission End Request</w:t>
            </w:r>
          </w:p>
        </w:tc>
        <w:tc>
          <w:tcPr>
            <w:tcW w:w="565" w:type="dxa"/>
            <w:shd w:val="clear" w:color="auto" w:fill="auto"/>
          </w:tcPr>
          <w:p w14:paraId="24E9ABAE" w14:textId="77777777" w:rsidR="00C630E0" w:rsidRPr="00C31E24" w:rsidRDefault="00C630E0" w:rsidP="00D8520D">
            <w:pPr>
              <w:pStyle w:val="TAC"/>
              <w:keepNext w:val="0"/>
              <w:keepLines w:val="0"/>
              <w:widowControl w:val="0"/>
            </w:pPr>
            <w:r w:rsidRPr="00C31E24">
              <w:rPr>
                <w:lang w:eastAsia="en-US"/>
              </w:rPr>
              <w:t>6</w:t>
            </w:r>
          </w:p>
        </w:tc>
        <w:tc>
          <w:tcPr>
            <w:tcW w:w="850" w:type="dxa"/>
            <w:shd w:val="clear" w:color="auto" w:fill="auto"/>
          </w:tcPr>
          <w:p w14:paraId="336C047C" w14:textId="77777777" w:rsidR="00C630E0" w:rsidRPr="00C31E24" w:rsidRDefault="00C630E0" w:rsidP="00D8520D">
            <w:pPr>
              <w:pStyle w:val="TAC"/>
              <w:keepNext w:val="0"/>
              <w:keepLines w:val="0"/>
              <w:widowControl w:val="0"/>
              <w:rPr>
                <w:rFonts w:cs="Arial"/>
                <w:szCs w:val="18"/>
              </w:rPr>
            </w:pPr>
            <w:r w:rsidRPr="00C31E24">
              <w:rPr>
                <w:rFonts w:cs="Arial"/>
                <w:szCs w:val="18"/>
                <w:lang w:eastAsia="en-US"/>
              </w:rPr>
              <w:t>P</w:t>
            </w:r>
          </w:p>
        </w:tc>
      </w:tr>
      <w:tr w:rsidR="00C630E0" w:rsidRPr="00C31E24" w14:paraId="1CA0476D" w14:textId="77777777" w:rsidTr="00D8520D">
        <w:tc>
          <w:tcPr>
            <w:tcW w:w="534" w:type="dxa"/>
            <w:shd w:val="clear" w:color="auto" w:fill="auto"/>
          </w:tcPr>
          <w:p w14:paraId="377AD520" w14:textId="77777777" w:rsidR="00C630E0" w:rsidRPr="00C31E24" w:rsidRDefault="00C630E0" w:rsidP="00D8520D">
            <w:pPr>
              <w:pStyle w:val="TAC"/>
              <w:keepNext w:val="0"/>
              <w:keepLines w:val="0"/>
              <w:widowControl w:val="0"/>
            </w:pPr>
            <w:r w:rsidRPr="00C31E24">
              <w:rPr>
                <w:lang w:eastAsia="en-US"/>
              </w:rPr>
              <w:t>22B</w:t>
            </w:r>
          </w:p>
        </w:tc>
        <w:tc>
          <w:tcPr>
            <w:tcW w:w="3968" w:type="dxa"/>
            <w:shd w:val="clear" w:color="auto" w:fill="auto"/>
          </w:tcPr>
          <w:p w14:paraId="7E4EFB5F" w14:textId="77777777" w:rsidR="00C630E0" w:rsidRPr="00C31E24" w:rsidRDefault="00C630E0" w:rsidP="00D8520D">
            <w:pPr>
              <w:pStyle w:val="TAL"/>
              <w:keepNext w:val="0"/>
              <w:keepLines w:val="0"/>
              <w:widowControl w:val="0"/>
            </w:pPr>
            <w:r w:rsidRPr="00C31E24">
              <w:rPr>
                <w:lang w:eastAsia="en-US"/>
              </w:rPr>
              <w:t>The SS (MCVideo Server) sends a Transmission End Response,</w:t>
            </w:r>
          </w:p>
        </w:tc>
        <w:tc>
          <w:tcPr>
            <w:tcW w:w="708" w:type="dxa"/>
            <w:shd w:val="clear" w:color="auto" w:fill="auto"/>
          </w:tcPr>
          <w:p w14:paraId="370E680B" w14:textId="77777777" w:rsidR="00C630E0" w:rsidRPr="00C31E24" w:rsidRDefault="00C630E0" w:rsidP="00D8520D">
            <w:pPr>
              <w:pStyle w:val="TAC"/>
              <w:keepNext w:val="0"/>
              <w:keepLines w:val="0"/>
              <w:widowControl w:val="0"/>
            </w:pPr>
            <w:r w:rsidRPr="00C31E24">
              <w:rPr>
                <w:lang w:eastAsia="en-US"/>
              </w:rPr>
              <w:t>&lt;--</w:t>
            </w:r>
          </w:p>
        </w:tc>
        <w:tc>
          <w:tcPr>
            <w:tcW w:w="2978" w:type="dxa"/>
            <w:shd w:val="clear" w:color="auto" w:fill="auto"/>
          </w:tcPr>
          <w:p w14:paraId="3EBA43A4" w14:textId="77777777" w:rsidR="00C630E0" w:rsidRPr="00C31E24" w:rsidRDefault="00C630E0" w:rsidP="00D8520D">
            <w:pPr>
              <w:pStyle w:val="TAL"/>
              <w:keepNext w:val="0"/>
              <w:keepLines w:val="0"/>
              <w:widowControl w:val="0"/>
            </w:pPr>
            <w:r w:rsidRPr="00C31E24">
              <w:rPr>
                <w:lang w:eastAsia="en-US"/>
              </w:rPr>
              <w:t>Transmission End Response</w:t>
            </w:r>
          </w:p>
        </w:tc>
        <w:tc>
          <w:tcPr>
            <w:tcW w:w="565" w:type="dxa"/>
            <w:shd w:val="clear" w:color="auto" w:fill="auto"/>
          </w:tcPr>
          <w:p w14:paraId="0AC1B5A9" w14:textId="77777777" w:rsidR="00C630E0" w:rsidRPr="00C31E24" w:rsidRDefault="00C630E0" w:rsidP="00D8520D">
            <w:pPr>
              <w:pStyle w:val="TAC"/>
              <w:keepNext w:val="0"/>
              <w:keepLines w:val="0"/>
              <w:widowControl w:val="0"/>
            </w:pPr>
            <w:r w:rsidRPr="00C31E24">
              <w:rPr>
                <w:lang w:eastAsia="en-US"/>
              </w:rPr>
              <w:t>-</w:t>
            </w:r>
          </w:p>
        </w:tc>
        <w:tc>
          <w:tcPr>
            <w:tcW w:w="850" w:type="dxa"/>
            <w:shd w:val="clear" w:color="auto" w:fill="auto"/>
          </w:tcPr>
          <w:p w14:paraId="4462C805" w14:textId="77777777" w:rsidR="00C630E0" w:rsidRPr="00C31E24" w:rsidRDefault="00C630E0" w:rsidP="00D8520D">
            <w:pPr>
              <w:pStyle w:val="TAC"/>
              <w:keepNext w:val="0"/>
              <w:keepLines w:val="0"/>
              <w:widowControl w:val="0"/>
              <w:rPr>
                <w:rFonts w:cs="Arial"/>
                <w:szCs w:val="18"/>
              </w:rPr>
            </w:pPr>
            <w:r w:rsidRPr="00C31E24">
              <w:rPr>
                <w:rFonts w:cs="Arial"/>
                <w:szCs w:val="18"/>
                <w:lang w:eastAsia="en-US"/>
              </w:rPr>
              <w:t>-</w:t>
            </w:r>
          </w:p>
        </w:tc>
      </w:tr>
      <w:tr w:rsidR="00784A32" w:rsidRPr="00C31E24" w14:paraId="190133E2" w14:textId="77777777" w:rsidTr="00764DD4">
        <w:tc>
          <w:tcPr>
            <w:tcW w:w="534" w:type="dxa"/>
            <w:shd w:val="clear" w:color="auto" w:fill="auto"/>
          </w:tcPr>
          <w:p w14:paraId="06F6D969" w14:textId="77777777" w:rsidR="00784A32" w:rsidRPr="00C31E24" w:rsidRDefault="00784A32" w:rsidP="00354887">
            <w:pPr>
              <w:pStyle w:val="TAC"/>
              <w:keepNext w:val="0"/>
              <w:keepLines w:val="0"/>
              <w:widowControl w:val="0"/>
            </w:pPr>
            <w:r w:rsidRPr="00C31E24">
              <w:t>23</w:t>
            </w:r>
          </w:p>
        </w:tc>
        <w:tc>
          <w:tcPr>
            <w:tcW w:w="3968" w:type="dxa"/>
            <w:shd w:val="clear" w:color="auto" w:fill="auto"/>
          </w:tcPr>
          <w:p w14:paraId="46FF581A" w14:textId="77777777" w:rsidR="00784A32" w:rsidRPr="00C31E24" w:rsidRDefault="00784A32" w:rsidP="00354887">
            <w:pPr>
              <w:pStyle w:val="TAL"/>
              <w:keepNext w:val="0"/>
              <w:keepLines w:val="0"/>
              <w:widowControl w:val="0"/>
            </w:pPr>
            <w:r w:rsidRPr="00C31E24">
              <w:t>Check: Does the UE (MCVideo Client) send a SIP BYE request?</w:t>
            </w:r>
          </w:p>
        </w:tc>
        <w:tc>
          <w:tcPr>
            <w:tcW w:w="708" w:type="dxa"/>
            <w:shd w:val="clear" w:color="auto" w:fill="auto"/>
          </w:tcPr>
          <w:p w14:paraId="4CE3B7CF"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570F5C49" w14:textId="77777777" w:rsidR="00784A32" w:rsidRPr="00C31E24" w:rsidRDefault="00784A32" w:rsidP="00354887">
            <w:pPr>
              <w:pStyle w:val="TAL"/>
              <w:keepNext w:val="0"/>
              <w:keepLines w:val="0"/>
              <w:widowControl w:val="0"/>
            </w:pPr>
            <w:r w:rsidRPr="00C31E24">
              <w:t>SIP BYE</w:t>
            </w:r>
          </w:p>
        </w:tc>
        <w:tc>
          <w:tcPr>
            <w:tcW w:w="565" w:type="dxa"/>
            <w:shd w:val="clear" w:color="auto" w:fill="auto"/>
          </w:tcPr>
          <w:p w14:paraId="03543F6E" w14:textId="77777777" w:rsidR="00784A32" w:rsidRPr="00C31E24" w:rsidRDefault="00784A32" w:rsidP="00354887">
            <w:pPr>
              <w:pStyle w:val="TAC"/>
              <w:keepNext w:val="0"/>
              <w:keepLines w:val="0"/>
              <w:widowControl w:val="0"/>
            </w:pPr>
            <w:r w:rsidRPr="00C31E24">
              <w:t>6</w:t>
            </w:r>
          </w:p>
        </w:tc>
        <w:tc>
          <w:tcPr>
            <w:tcW w:w="850" w:type="dxa"/>
            <w:shd w:val="clear" w:color="auto" w:fill="auto"/>
          </w:tcPr>
          <w:p w14:paraId="52120972" w14:textId="77777777" w:rsidR="00784A32" w:rsidRPr="00C31E24" w:rsidRDefault="00784A32" w:rsidP="00354887">
            <w:pPr>
              <w:pStyle w:val="TAC"/>
              <w:keepNext w:val="0"/>
              <w:keepLines w:val="0"/>
              <w:widowControl w:val="0"/>
              <w:rPr>
                <w:rFonts w:cs="Arial"/>
                <w:szCs w:val="18"/>
              </w:rPr>
            </w:pPr>
            <w:r w:rsidRPr="00C31E24">
              <w:rPr>
                <w:rFonts w:cs="Arial"/>
                <w:szCs w:val="18"/>
              </w:rPr>
              <w:t>P</w:t>
            </w:r>
          </w:p>
        </w:tc>
      </w:tr>
      <w:tr w:rsidR="00C630E0" w:rsidRPr="00C31E24" w14:paraId="78D63505" w14:textId="77777777" w:rsidTr="00764DD4">
        <w:tc>
          <w:tcPr>
            <w:tcW w:w="534" w:type="dxa"/>
            <w:shd w:val="clear" w:color="auto" w:fill="auto"/>
          </w:tcPr>
          <w:p w14:paraId="5E302AEF" w14:textId="77777777" w:rsidR="00C630E0" w:rsidRPr="00C31E24" w:rsidRDefault="00C630E0" w:rsidP="00C630E0">
            <w:pPr>
              <w:pStyle w:val="TAC"/>
              <w:keepNext w:val="0"/>
              <w:keepLines w:val="0"/>
              <w:widowControl w:val="0"/>
            </w:pPr>
            <w:r w:rsidRPr="00C31E24">
              <w:t>24</w:t>
            </w:r>
          </w:p>
        </w:tc>
        <w:tc>
          <w:tcPr>
            <w:tcW w:w="3968" w:type="dxa"/>
            <w:shd w:val="clear" w:color="auto" w:fill="auto"/>
          </w:tcPr>
          <w:p w14:paraId="78EBF7C0" w14:textId="77777777" w:rsidR="00C630E0" w:rsidRPr="00C31E24" w:rsidRDefault="00C630E0" w:rsidP="00C630E0">
            <w:pPr>
              <w:pStyle w:val="TAL"/>
              <w:keepNext w:val="0"/>
              <w:keepLines w:val="0"/>
              <w:widowControl w:val="0"/>
            </w:pPr>
            <w:r w:rsidRPr="00C31E24">
              <w:t>The SS (MCVideo Server) sends a SIP 200 (OK).</w:t>
            </w:r>
          </w:p>
        </w:tc>
        <w:tc>
          <w:tcPr>
            <w:tcW w:w="708" w:type="dxa"/>
            <w:shd w:val="clear" w:color="auto" w:fill="auto"/>
          </w:tcPr>
          <w:p w14:paraId="0F8C744B" w14:textId="77777777" w:rsidR="00C630E0" w:rsidRPr="00C31E24" w:rsidRDefault="00C630E0" w:rsidP="00C630E0">
            <w:pPr>
              <w:pStyle w:val="TAC"/>
              <w:keepNext w:val="0"/>
              <w:keepLines w:val="0"/>
              <w:widowControl w:val="0"/>
            </w:pPr>
            <w:r w:rsidRPr="00C31E24">
              <w:t>&lt;--</w:t>
            </w:r>
          </w:p>
        </w:tc>
        <w:tc>
          <w:tcPr>
            <w:tcW w:w="2978" w:type="dxa"/>
            <w:shd w:val="clear" w:color="auto" w:fill="auto"/>
          </w:tcPr>
          <w:p w14:paraId="1A561852" w14:textId="77777777" w:rsidR="00C630E0" w:rsidRPr="00C31E24" w:rsidRDefault="00C630E0" w:rsidP="00C630E0">
            <w:pPr>
              <w:pStyle w:val="TAL"/>
              <w:keepNext w:val="0"/>
              <w:keepLines w:val="0"/>
              <w:widowControl w:val="0"/>
            </w:pPr>
            <w:r w:rsidRPr="00C31E24">
              <w:t>SIP 200 (OK)</w:t>
            </w:r>
          </w:p>
        </w:tc>
        <w:tc>
          <w:tcPr>
            <w:tcW w:w="565" w:type="dxa"/>
            <w:shd w:val="clear" w:color="auto" w:fill="auto"/>
          </w:tcPr>
          <w:p w14:paraId="73EFC8AB" w14:textId="77777777" w:rsidR="00C630E0" w:rsidRPr="00C31E24" w:rsidRDefault="00C630E0" w:rsidP="00C630E0">
            <w:pPr>
              <w:pStyle w:val="TAC"/>
              <w:keepNext w:val="0"/>
              <w:keepLines w:val="0"/>
              <w:widowControl w:val="0"/>
            </w:pPr>
            <w:r w:rsidRPr="00C31E24">
              <w:t>-</w:t>
            </w:r>
          </w:p>
        </w:tc>
        <w:tc>
          <w:tcPr>
            <w:tcW w:w="850" w:type="dxa"/>
            <w:shd w:val="clear" w:color="auto" w:fill="auto"/>
          </w:tcPr>
          <w:p w14:paraId="50F241E1" w14:textId="77777777" w:rsidR="00C630E0" w:rsidRPr="00C31E24" w:rsidRDefault="00C630E0" w:rsidP="00C630E0">
            <w:pPr>
              <w:pStyle w:val="TAC"/>
              <w:keepNext w:val="0"/>
              <w:keepLines w:val="0"/>
              <w:widowControl w:val="0"/>
              <w:rPr>
                <w:rFonts w:cs="Arial"/>
                <w:szCs w:val="18"/>
              </w:rPr>
            </w:pPr>
            <w:r w:rsidRPr="00C31E24">
              <w:rPr>
                <w:rFonts w:cs="Arial"/>
                <w:szCs w:val="18"/>
              </w:rPr>
              <w:t>-</w:t>
            </w:r>
          </w:p>
        </w:tc>
      </w:tr>
      <w:tr w:rsidR="00C630E0" w:rsidRPr="00C31E24" w14:paraId="7F6C2CD2" w14:textId="77777777" w:rsidTr="00764DD4">
        <w:tc>
          <w:tcPr>
            <w:tcW w:w="534" w:type="dxa"/>
            <w:shd w:val="clear" w:color="auto" w:fill="auto"/>
          </w:tcPr>
          <w:p w14:paraId="4CBCEA51" w14:textId="77777777" w:rsidR="00C630E0" w:rsidRPr="00C31E24" w:rsidRDefault="00C630E0" w:rsidP="00C630E0">
            <w:pPr>
              <w:pStyle w:val="TAC"/>
              <w:keepNext w:val="0"/>
              <w:keepLines w:val="0"/>
              <w:widowControl w:val="0"/>
            </w:pPr>
            <w:r w:rsidRPr="00C31E24">
              <w:t>-</w:t>
            </w:r>
          </w:p>
        </w:tc>
        <w:tc>
          <w:tcPr>
            <w:tcW w:w="3968" w:type="dxa"/>
            <w:shd w:val="clear" w:color="auto" w:fill="auto"/>
          </w:tcPr>
          <w:p w14:paraId="4FD77B2A" w14:textId="77777777" w:rsidR="00C630E0" w:rsidRPr="00C31E24" w:rsidRDefault="00C630E0" w:rsidP="00C630E0">
            <w:pPr>
              <w:pStyle w:val="TAL"/>
            </w:pPr>
            <w:r w:rsidRPr="00C31E24">
              <w:t xml:space="preserve">EXCEPTION: The SS </w:t>
            </w:r>
            <w:r w:rsidRPr="00C31E24">
              <w:rPr>
                <w:color w:val="000000"/>
              </w:rPr>
              <w:t xml:space="preserve">(MCVideo Server) </w:t>
            </w:r>
            <w:r w:rsidRPr="00C31E24">
              <w:t xml:space="preserve">waits 2 seconds before the SS </w:t>
            </w:r>
            <w:r w:rsidRPr="00C31E24">
              <w:rPr>
                <w:color w:val="000000"/>
              </w:rPr>
              <w:t xml:space="preserve">(MCVideo Server) </w:t>
            </w:r>
            <w:r w:rsidRPr="00C31E24">
              <w:t>deactivates the dedicated EPS bearer and releases the RRC connection.</w:t>
            </w:r>
          </w:p>
          <w:p w14:paraId="0675F5AE" w14:textId="21C96FA8" w:rsidR="00C630E0" w:rsidRPr="00C31E24" w:rsidRDefault="00C630E0" w:rsidP="00764DD4">
            <w:pPr>
              <w:pStyle w:val="TAL"/>
            </w:pPr>
            <w:r w:rsidRPr="00C31E24">
              <w:t>(NOTE 3)</w:t>
            </w:r>
          </w:p>
        </w:tc>
        <w:tc>
          <w:tcPr>
            <w:tcW w:w="708" w:type="dxa"/>
            <w:shd w:val="clear" w:color="auto" w:fill="auto"/>
          </w:tcPr>
          <w:p w14:paraId="765EB5ED" w14:textId="77777777" w:rsidR="00C630E0" w:rsidRPr="00C31E24" w:rsidRDefault="00C630E0" w:rsidP="00C630E0">
            <w:pPr>
              <w:pStyle w:val="TAC"/>
              <w:keepNext w:val="0"/>
              <w:keepLines w:val="0"/>
              <w:widowControl w:val="0"/>
            </w:pPr>
            <w:r w:rsidRPr="00C31E24">
              <w:t>-</w:t>
            </w:r>
          </w:p>
        </w:tc>
        <w:tc>
          <w:tcPr>
            <w:tcW w:w="2978" w:type="dxa"/>
            <w:shd w:val="clear" w:color="auto" w:fill="auto"/>
          </w:tcPr>
          <w:p w14:paraId="2A763B43" w14:textId="77777777" w:rsidR="00C630E0" w:rsidRPr="00C31E24" w:rsidRDefault="00C630E0" w:rsidP="00C630E0">
            <w:pPr>
              <w:pStyle w:val="TAL"/>
              <w:keepNext w:val="0"/>
              <w:keepLines w:val="0"/>
              <w:widowControl w:val="0"/>
            </w:pPr>
            <w:r w:rsidRPr="00C31E24">
              <w:t>-</w:t>
            </w:r>
          </w:p>
        </w:tc>
        <w:tc>
          <w:tcPr>
            <w:tcW w:w="565" w:type="dxa"/>
            <w:shd w:val="clear" w:color="auto" w:fill="auto"/>
          </w:tcPr>
          <w:p w14:paraId="14CC3E0D" w14:textId="77777777" w:rsidR="00C630E0" w:rsidRPr="00C31E24" w:rsidRDefault="00C630E0" w:rsidP="00C630E0">
            <w:pPr>
              <w:pStyle w:val="TAC"/>
              <w:keepNext w:val="0"/>
              <w:keepLines w:val="0"/>
              <w:widowControl w:val="0"/>
            </w:pPr>
            <w:r w:rsidRPr="00C31E24">
              <w:t>-</w:t>
            </w:r>
          </w:p>
        </w:tc>
        <w:tc>
          <w:tcPr>
            <w:tcW w:w="850" w:type="dxa"/>
            <w:shd w:val="clear" w:color="auto" w:fill="auto"/>
          </w:tcPr>
          <w:p w14:paraId="7A7541D9" w14:textId="77777777" w:rsidR="00C630E0" w:rsidRPr="00C31E24" w:rsidRDefault="00C630E0" w:rsidP="00C630E0">
            <w:pPr>
              <w:pStyle w:val="TAC"/>
              <w:keepNext w:val="0"/>
              <w:keepLines w:val="0"/>
              <w:widowControl w:val="0"/>
              <w:rPr>
                <w:rFonts w:cs="Arial"/>
                <w:szCs w:val="18"/>
              </w:rPr>
            </w:pPr>
            <w:r w:rsidRPr="00C31E24">
              <w:rPr>
                <w:rFonts w:cs="Arial"/>
                <w:szCs w:val="18"/>
              </w:rPr>
              <w:t>-</w:t>
            </w:r>
          </w:p>
        </w:tc>
      </w:tr>
      <w:tr w:rsidR="00C630E0" w:rsidRPr="00C31E24" w14:paraId="1AB8068A" w14:textId="77777777" w:rsidTr="001051A5">
        <w:tc>
          <w:tcPr>
            <w:tcW w:w="9603" w:type="dxa"/>
            <w:gridSpan w:val="6"/>
            <w:shd w:val="clear" w:color="auto" w:fill="auto"/>
          </w:tcPr>
          <w:p w14:paraId="42EBFE23" w14:textId="77777777" w:rsidR="00C630E0" w:rsidRPr="00C31E24" w:rsidRDefault="00C630E0" w:rsidP="00764DD4">
            <w:pPr>
              <w:pStyle w:val="TAN"/>
              <w:rPr>
                <w:lang w:eastAsia="en-US"/>
              </w:rPr>
            </w:pPr>
            <w:r w:rsidRPr="00C31E24">
              <w:rPr>
                <w:lang w:eastAsia="en-US"/>
              </w:rPr>
              <w:t>NOTE 1: This action is expected to be done via a suitable implementation-dependent MMI.</w:t>
            </w:r>
          </w:p>
          <w:p w14:paraId="66FAC6DC" w14:textId="07B15E63" w:rsidR="00C630E0" w:rsidRPr="00C31E24" w:rsidRDefault="00C630E0" w:rsidP="00764DD4">
            <w:pPr>
              <w:pStyle w:val="TAN"/>
              <w:rPr>
                <w:lang w:eastAsia="en-US"/>
              </w:rPr>
            </w:pPr>
            <w:r w:rsidRPr="00C31E24">
              <w:rPr>
                <w:lang w:eastAsia="en-US"/>
              </w:rPr>
              <w:t>NOTE 2: The display information may include</w:t>
            </w:r>
            <w:r w:rsidRPr="00C31E24">
              <w:rPr>
                <w:lang w:eastAsia="en-US"/>
              </w:rPr>
              <w:br/>
              <w:t>- indication for upgrade of the private call to an emergency private call</w:t>
            </w:r>
            <w:r w:rsidRPr="00C31E24">
              <w:rPr>
                <w:lang w:eastAsia="en-US"/>
              </w:rPr>
              <w:br/>
              <w:t>- the MCVideo ID of the sender of the SIP re-INVITE request.</w:t>
            </w:r>
          </w:p>
          <w:p w14:paraId="57E8D81F" w14:textId="01A3451C" w:rsidR="00C630E0" w:rsidRPr="00C31E24" w:rsidRDefault="00C630E0" w:rsidP="00764DD4">
            <w:pPr>
              <w:pStyle w:val="TAN"/>
              <w:rPr>
                <w:rFonts w:cs="Arial"/>
                <w:szCs w:val="18"/>
              </w:rPr>
            </w:pPr>
            <w:r w:rsidRPr="00C31E24">
              <w:rPr>
                <w:rFonts w:cs="Arial"/>
                <w:szCs w:val="18"/>
                <w:lang w:eastAsia="en-US"/>
              </w:rPr>
              <w:t xml:space="preserve">NOTE 3: </w:t>
            </w:r>
            <w:r w:rsidRPr="00C31E24">
              <w:rPr>
                <w:lang w:eastAsia="en-US"/>
              </w:rPr>
              <w:t>The specified wait period of 2s shall ensure that lower layer signalling (TCP) is finished and any not allowed behaviour captured.</w:t>
            </w:r>
          </w:p>
        </w:tc>
      </w:tr>
    </w:tbl>
    <w:p w14:paraId="74007264" w14:textId="77777777" w:rsidR="00784A32" w:rsidRPr="00C31E24" w:rsidRDefault="00784A32" w:rsidP="00784A32"/>
    <w:p w14:paraId="50315B24" w14:textId="77777777" w:rsidR="00784A32" w:rsidRPr="00C31E24" w:rsidRDefault="00784A32" w:rsidP="00764DD4">
      <w:pPr>
        <w:pStyle w:val="H6"/>
      </w:pPr>
      <w:bookmarkStart w:id="582" w:name="_Toc52787553"/>
      <w:bookmarkStart w:id="583" w:name="_Toc52787735"/>
      <w:bookmarkStart w:id="584" w:name="_Toc75906957"/>
      <w:bookmarkStart w:id="585" w:name="_Toc75907294"/>
      <w:r w:rsidRPr="00C31E24">
        <w:t>6.2.2.3.3</w:t>
      </w:r>
      <w:r w:rsidRPr="00C31E24">
        <w:tab/>
        <w:t>Specific message contents</w:t>
      </w:r>
      <w:bookmarkEnd w:id="582"/>
      <w:bookmarkEnd w:id="583"/>
      <w:bookmarkEnd w:id="584"/>
      <w:bookmarkEnd w:id="585"/>
    </w:p>
    <w:p w14:paraId="108254D0" w14:textId="77777777" w:rsidR="00DA0600" w:rsidRPr="00C31E24" w:rsidRDefault="00DA0600" w:rsidP="00DA0600">
      <w:pPr>
        <w:pStyle w:val="TH"/>
      </w:pPr>
      <w:r w:rsidRPr="00C31E24">
        <w:t>Table 6.2.2.3.3-1: SIP INVITE (Step 1,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C31E24" w14:paraId="5A4D4753" w14:textId="77777777" w:rsidTr="00354887">
        <w:trPr>
          <w:tblHeader/>
        </w:trPr>
        <w:tc>
          <w:tcPr>
            <w:tcW w:w="9639" w:type="dxa"/>
            <w:gridSpan w:val="5"/>
          </w:tcPr>
          <w:p w14:paraId="72FC7624" w14:textId="77777777" w:rsidR="00784A32" w:rsidRPr="00C31E24" w:rsidRDefault="00784A32" w:rsidP="00354887">
            <w:pPr>
              <w:pStyle w:val="TAL"/>
              <w:keepNext w:val="0"/>
              <w:rPr>
                <w:color w:val="000000"/>
              </w:rPr>
            </w:pPr>
            <w:r w:rsidRPr="00C31E24">
              <w:rPr>
                <w:color w:val="000000"/>
              </w:rPr>
              <w:t>Derivation Path: TS 36.579-1, Table 5.5.2.5.2-1, conditions MCVIDEO, PRIVATE-CALL, AUTO</w:t>
            </w:r>
          </w:p>
        </w:tc>
      </w:tr>
      <w:tr w:rsidR="00784A32" w:rsidRPr="00C31E24" w14:paraId="573DA544" w14:textId="77777777" w:rsidTr="00354887">
        <w:trPr>
          <w:tblHeader/>
        </w:trPr>
        <w:tc>
          <w:tcPr>
            <w:tcW w:w="2833" w:type="dxa"/>
          </w:tcPr>
          <w:p w14:paraId="61B62BEB" w14:textId="77777777" w:rsidR="00784A32" w:rsidRPr="00C31E24" w:rsidRDefault="00784A32" w:rsidP="00354887">
            <w:pPr>
              <w:pStyle w:val="TAH"/>
              <w:keepNext w:val="0"/>
              <w:rPr>
                <w:bCs/>
                <w:color w:val="000000"/>
              </w:rPr>
            </w:pPr>
            <w:r w:rsidRPr="00C31E24">
              <w:rPr>
                <w:bCs/>
                <w:color w:val="000000"/>
              </w:rPr>
              <w:t>Information Element</w:t>
            </w:r>
          </w:p>
        </w:tc>
        <w:tc>
          <w:tcPr>
            <w:tcW w:w="2127" w:type="dxa"/>
          </w:tcPr>
          <w:p w14:paraId="24BFBE60" w14:textId="77777777" w:rsidR="00784A32" w:rsidRPr="00C31E24" w:rsidRDefault="00784A32" w:rsidP="00354887">
            <w:pPr>
              <w:pStyle w:val="TAH"/>
              <w:keepNext w:val="0"/>
              <w:rPr>
                <w:bCs/>
                <w:color w:val="000000"/>
              </w:rPr>
            </w:pPr>
            <w:r w:rsidRPr="00C31E24">
              <w:rPr>
                <w:bCs/>
                <w:color w:val="000000"/>
              </w:rPr>
              <w:t>Value/remark</w:t>
            </w:r>
          </w:p>
        </w:tc>
        <w:tc>
          <w:tcPr>
            <w:tcW w:w="2126" w:type="dxa"/>
          </w:tcPr>
          <w:p w14:paraId="6AF720D8" w14:textId="77777777" w:rsidR="00784A32" w:rsidRPr="00C31E24" w:rsidRDefault="00784A32" w:rsidP="00354887">
            <w:pPr>
              <w:pStyle w:val="TAH"/>
              <w:keepNext w:val="0"/>
              <w:rPr>
                <w:bCs/>
                <w:color w:val="000000"/>
              </w:rPr>
            </w:pPr>
            <w:r w:rsidRPr="00C31E24">
              <w:rPr>
                <w:bCs/>
                <w:color w:val="000000"/>
              </w:rPr>
              <w:t>Comment</w:t>
            </w:r>
          </w:p>
        </w:tc>
        <w:tc>
          <w:tcPr>
            <w:tcW w:w="1418" w:type="dxa"/>
          </w:tcPr>
          <w:p w14:paraId="25B3F29C" w14:textId="77777777" w:rsidR="00784A32" w:rsidRPr="00C31E24" w:rsidRDefault="00784A32" w:rsidP="00354887">
            <w:pPr>
              <w:pStyle w:val="TAH"/>
              <w:keepNext w:val="0"/>
              <w:rPr>
                <w:bCs/>
                <w:color w:val="000000"/>
              </w:rPr>
            </w:pPr>
            <w:r w:rsidRPr="00C31E24">
              <w:rPr>
                <w:bCs/>
                <w:color w:val="000000"/>
              </w:rPr>
              <w:t>Reference</w:t>
            </w:r>
          </w:p>
        </w:tc>
        <w:tc>
          <w:tcPr>
            <w:tcW w:w="1135" w:type="dxa"/>
          </w:tcPr>
          <w:p w14:paraId="036F1322" w14:textId="77777777" w:rsidR="00784A32" w:rsidRPr="00C31E24" w:rsidRDefault="00784A32" w:rsidP="00354887">
            <w:pPr>
              <w:pStyle w:val="TAH"/>
              <w:keepNext w:val="0"/>
              <w:rPr>
                <w:bCs/>
                <w:color w:val="000000"/>
              </w:rPr>
            </w:pPr>
            <w:r w:rsidRPr="00C31E24">
              <w:rPr>
                <w:bCs/>
                <w:color w:val="000000"/>
              </w:rPr>
              <w:t>Condition</w:t>
            </w:r>
          </w:p>
        </w:tc>
      </w:tr>
      <w:tr w:rsidR="00784A32" w:rsidRPr="00C31E24" w14:paraId="12E44CE3" w14:textId="77777777" w:rsidTr="00354887">
        <w:tc>
          <w:tcPr>
            <w:tcW w:w="2833" w:type="dxa"/>
            <w:vAlign w:val="center"/>
          </w:tcPr>
          <w:p w14:paraId="72F9F818" w14:textId="77777777" w:rsidR="00784A32" w:rsidRPr="00C31E24" w:rsidRDefault="00784A32" w:rsidP="00354887">
            <w:pPr>
              <w:pStyle w:val="TAL"/>
              <w:rPr>
                <w:b/>
              </w:rPr>
            </w:pPr>
            <w:r w:rsidRPr="00C31E24">
              <w:rPr>
                <w:b/>
              </w:rPr>
              <w:t>Message-body</w:t>
            </w:r>
          </w:p>
        </w:tc>
        <w:tc>
          <w:tcPr>
            <w:tcW w:w="2127" w:type="dxa"/>
          </w:tcPr>
          <w:p w14:paraId="7AAF9B1D" w14:textId="77777777" w:rsidR="00784A32" w:rsidRPr="00C31E24" w:rsidRDefault="00784A32" w:rsidP="00354887">
            <w:pPr>
              <w:pStyle w:val="TAL"/>
            </w:pPr>
          </w:p>
        </w:tc>
        <w:tc>
          <w:tcPr>
            <w:tcW w:w="2126" w:type="dxa"/>
          </w:tcPr>
          <w:p w14:paraId="3DDEA50A" w14:textId="77777777" w:rsidR="00784A32" w:rsidRPr="00C31E24" w:rsidRDefault="00784A32" w:rsidP="00354887">
            <w:pPr>
              <w:pStyle w:val="TAL"/>
            </w:pPr>
          </w:p>
        </w:tc>
        <w:tc>
          <w:tcPr>
            <w:tcW w:w="1418" w:type="dxa"/>
          </w:tcPr>
          <w:p w14:paraId="216E5411" w14:textId="77777777" w:rsidR="00784A32" w:rsidRPr="00C31E24" w:rsidRDefault="00784A32" w:rsidP="00354887">
            <w:pPr>
              <w:pStyle w:val="TAL"/>
            </w:pPr>
          </w:p>
        </w:tc>
        <w:tc>
          <w:tcPr>
            <w:tcW w:w="1135" w:type="dxa"/>
            <w:vAlign w:val="bottom"/>
          </w:tcPr>
          <w:p w14:paraId="209BC514" w14:textId="77777777" w:rsidR="00784A32" w:rsidRPr="00C31E24" w:rsidRDefault="00784A32" w:rsidP="00354887">
            <w:pPr>
              <w:pStyle w:val="TAL"/>
            </w:pPr>
          </w:p>
        </w:tc>
      </w:tr>
      <w:tr w:rsidR="00784A32" w:rsidRPr="00C31E24" w14:paraId="194E6C6E" w14:textId="77777777" w:rsidTr="00354887">
        <w:tc>
          <w:tcPr>
            <w:tcW w:w="2833" w:type="dxa"/>
            <w:vAlign w:val="center"/>
          </w:tcPr>
          <w:p w14:paraId="5B6651EB" w14:textId="77777777" w:rsidR="00784A32" w:rsidRPr="00C31E24" w:rsidRDefault="00784A32" w:rsidP="00354887">
            <w:pPr>
              <w:pStyle w:val="TAL"/>
            </w:pPr>
            <w:r w:rsidRPr="00C31E24">
              <w:t xml:space="preserve">  MIME body part</w:t>
            </w:r>
          </w:p>
        </w:tc>
        <w:tc>
          <w:tcPr>
            <w:tcW w:w="2127" w:type="dxa"/>
            <w:vAlign w:val="center"/>
          </w:tcPr>
          <w:p w14:paraId="7F6179B6" w14:textId="77777777" w:rsidR="00784A32" w:rsidRPr="00C31E24" w:rsidRDefault="00784A32" w:rsidP="00354887">
            <w:pPr>
              <w:pStyle w:val="TAL"/>
            </w:pPr>
          </w:p>
        </w:tc>
        <w:tc>
          <w:tcPr>
            <w:tcW w:w="2126" w:type="dxa"/>
          </w:tcPr>
          <w:p w14:paraId="5987370C" w14:textId="77777777" w:rsidR="00784A32" w:rsidRPr="00C31E24" w:rsidRDefault="00784A32" w:rsidP="00354887">
            <w:pPr>
              <w:pStyle w:val="TAL"/>
            </w:pPr>
            <w:r w:rsidRPr="00C31E24">
              <w:t>MCVideo</w:t>
            </w:r>
          </w:p>
        </w:tc>
        <w:tc>
          <w:tcPr>
            <w:tcW w:w="1418" w:type="dxa"/>
          </w:tcPr>
          <w:p w14:paraId="3357B1FC" w14:textId="77777777" w:rsidR="00784A32" w:rsidRPr="00C31E24" w:rsidRDefault="00784A32" w:rsidP="00354887">
            <w:pPr>
              <w:pStyle w:val="TAL"/>
            </w:pPr>
          </w:p>
        </w:tc>
        <w:tc>
          <w:tcPr>
            <w:tcW w:w="1135" w:type="dxa"/>
            <w:vAlign w:val="bottom"/>
          </w:tcPr>
          <w:p w14:paraId="4653D63B" w14:textId="77777777" w:rsidR="00784A32" w:rsidRPr="00C31E24" w:rsidRDefault="00784A32" w:rsidP="00354887">
            <w:pPr>
              <w:pStyle w:val="TAL"/>
            </w:pPr>
          </w:p>
        </w:tc>
      </w:tr>
      <w:tr w:rsidR="00784A32" w:rsidRPr="00C31E24" w14:paraId="347A907E" w14:textId="77777777" w:rsidTr="00354887">
        <w:tc>
          <w:tcPr>
            <w:tcW w:w="2833" w:type="dxa"/>
            <w:vAlign w:val="center"/>
          </w:tcPr>
          <w:p w14:paraId="70A26703" w14:textId="77777777" w:rsidR="00784A32" w:rsidRPr="00C31E24" w:rsidRDefault="00784A32" w:rsidP="00354887">
            <w:pPr>
              <w:pStyle w:val="TAL"/>
            </w:pPr>
            <w:r w:rsidRPr="00C31E24">
              <w:t xml:space="preserve">    MIME-part-headers</w:t>
            </w:r>
          </w:p>
        </w:tc>
        <w:tc>
          <w:tcPr>
            <w:tcW w:w="2127" w:type="dxa"/>
            <w:vAlign w:val="center"/>
          </w:tcPr>
          <w:p w14:paraId="2156E0FE" w14:textId="77777777" w:rsidR="00784A32" w:rsidRPr="00C31E24" w:rsidRDefault="00784A32" w:rsidP="00354887">
            <w:pPr>
              <w:pStyle w:val="TAL"/>
            </w:pPr>
          </w:p>
        </w:tc>
        <w:tc>
          <w:tcPr>
            <w:tcW w:w="2126" w:type="dxa"/>
          </w:tcPr>
          <w:p w14:paraId="1D023057" w14:textId="77777777" w:rsidR="00784A32" w:rsidRPr="00C31E24" w:rsidRDefault="00784A32" w:rsidP="00354887">
            <w:pPr>
              <w:pStyle w:val="TAL"/>
            </w:pPr>
          </w:p>
        </w:tc>
        <w:tc>
          <w:tcPr>
            <w:tcW w:w="1418" w:type="dxa"/>
          </w:tcPr>
          <w:p w14:paraId="780538B1" w14:textId="77777777" w:rsidR="00784A32" w:rsidRPr="00C31E24" w:rsidRDefault="00784A32" w:rsidP="00354887">
            <w:pPr>
              <w:pStyle w:val="TAL"/>
            </w:pPr>
          </w:p>
        </w:tc>
        <w:tc>
          <w:tcPr>
            <w:tcW w:w="1135" w:type="dxa"/>
            <w:vAlign w:val="bottom"/>
          </w:tcPr>
          <w:p w14:paraId="7B5CDC40" w14:textId="77777777" w:rsidR="00784A32" w:rsidRPr="00C31E24" w:rsidRDefault="00784A32" w:rsidP="00354887">
            <w:pPr>
              <w:pStyle w:val="TAL"/>
            </w:pPr>
          </w:p>
        </w:tc>
      </w:tr>
      <w:tr w:rsidR="00784A32" w:rsidRPr="00C31E24" w14:paraId="025CFC5C" w14:textId="77777777" w:rsidTr="00354887">
        <w:tc>
          <w:tcPr>
            <w:tcW w:w="2833" w:type="dxa"/>
            <w:vAlign w:val="center"/>
          </w:tcPr>
          <w:p w14:paraId="5D05F462" w14:textId="77777777" w:rsidR="00784A32" w:rsidRPr="00C31E24" w:rsidRDefault="00784A32" w:rsidP="00354887">
            <w:pPr>
              <w:pStyle w:val="TAL"/>
            </w:pPr>
            <w:r w:rsidRPr="00C31E24">
              <w:t xml:space="preserve">    MIME-part-body</w:t>
            </w:r>
          </w:p>
        </w:tc>
        <w:tc>
          <w:tcPr>
            <w:tcW w:w="2127" w:type="dxa"/>
          </w:tcPr>
          <w:p w14:paraId="487D3FCC" w14:textId="77777777" w:rsidR="00784A32" w:rsidRPr="00C31E24" w:rsidRDefault="00784A32" w:rsidP="00354887">
            <w:pPr>
              <w:pStyle w:val="TAL"/>
            </w:pPr>
            <w:r w:rsidRPr="00C31E24">
              <w:t>MCVideo-Info as described in Table 6.2.2.3.3-2</w:t>
            </w:r>
          </w:p>
        </w:tc>
        <w:tc>
          <w:tcPr>
            <w:tcW w:w="2126" w:type="dxa"/>
          </w:tcPr>
          <w:p w14:paraId="08055A0B" w14:textId="77777777" w:rsidR="00784A32" w:rsidRPr="00C31E24" w:rsidRDefault="00784A32" w:rsidP="00354887">
            <w:pPr>
              <w:pStyle w:val="TAL"/>
            </w:pPr>
          </w:p>
        </w:tc>
        <w:tc>
          <w:tcPr>
            <w:tcW w:w="1418" w:type="dxa"/>
          </w:tcPr>
          <w:p w14:paraId="505BFECF" w14:textId="77777777" w:rsidR="00784A32" w:rsidRPr="00C31E24" w:rsidRDefault="00784A32" w:rsidP="00354887">
            <w:pPr>
              <w:pStyle w:val="TAL"/>
            </w:pPr>
          </w:p>
        </w:tc>
        <w:tc>
          <w:tcPr>
            <w:tcW w:w="1135" w:type="dxa"/>
          </w:tcPr>
          <w:p w14:paraId="744B287B" w14:textId="77777777" w:rsidR="00784A32" w:rsidRPr="00C31E24" w:rsidRDefault="00784A32" w:rsidP="00354887">
            <w:pPr>
              <w:pStyle w:val="TAL"/>
            </w:pPr>
          </w:p>
        </w:tc>
      </w:tr>
    </w:tbl>
    <w:p w14:paraId="444A0AB2" w14:textId="77777777" w:rsidR="00784A32" w:rsidRPr="00C31E24" w:rsidRDefault="00784A32" w:rsidP="00784A32"/>
    <w:p w14:paraId="67892E1F" w14:textId="77777777" w:rsidR="00784A32" w:rsidRPr="00C31E24" w:rsidRDefault="00784A32" w:rsidP="00784A32">
      <w:pPr>
        <w:pStyle w:val="TH"/>
      </w:pPr>
      <w:r w:rsidRPr="00C31E24">
        <w:t>Table 6.2.2.3.3-2: MCVideo-Info in SIP INVITE (Table 6.2.2.3.3-1)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14:paraId="72BF1541" w14:textId="77777777" w:rsidTr="00354887">
        <w:trPr>
          <w:tblHeader/>
        </w:trPr>
        <w:tc>
          <w:tcPr>
            <w:tcW w:w="9634" w:type="dxa"/>
          </w:tcPr>
          <w:p w14:paraId="14BB5BD7" w14:textId="77777777" w:rsidR="00784A32" w:rsidRPr="00C31E24" w:rsidRDefault="00784A32" w:rsidP="00354887">
            <w:pPr>
              <w:pStyle w:val="TAL"/>
            </w:pPr>
            <w:r w:rsidRPr="00C31E24">
              <w:t>Derivation Path: TS 36.579-1 [2], Table 5.5.2.5.1-1, condition PRIVATE-CALL</w:t>
            </w:r>
          </w:p>
        </w:tc>
      </w:tr>
    </w:tbl>
    <w:p w14:paraId="279F49C3" w14:textId="77777777" w:rsidR="00784A32" w:rsidRPr="00C31E24" w:rsidRDefault="00784A32" w:rsidP="00784A32"/>
    <w:p w14:paraId="24DD8E17" w14:textId="77777777" w:rsidR="00784A32" w:rsidRPr="00C31E24" w:rsidRDefault="00784A32" w:rsidP="00784A32">
      <w:pPr>
        <w:pStyle w:val="TH"/>
      </w:pPr>
      <w:r w:rsidRPr="00C31E24">
        <w:t>Table 6.2.2.3.3-3: SIP 200 (OK) (Step 3, 16,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C31E24" w14:paraId="4E69287C" w14:textId="77777777" w:rsidTr="00354887">
        <w:trPr>
          <w:tblHeader/>
        </w:trPr>
        <w:tc>
          <w:tcPr>
            <w:tcW w:w="9517" w:type="dxa"/>
            <w:gridSpan w:val="5"/>
          </w:tcPr>
          <w:p w14:paraId="62A0D06F" w14:textId="77777777" w:rsidR="00784A32" w:rsidRPr="00C31E24" w:rsidRDefault="00784A32" w:rsidP="00354887">
            <w:pPr>
              <w:pStyle w:val="TAL"/>
              <w:keepNext w:val="0"/>
              <w:keepLines w:val="0"/>
              <w:widowControl w:val="0"/>
              <w:rPr>
                <w:color w:val="000000"/>
              </w:rPr>
            </w:pPr>
            <w:r w:rsidRPr="00C31E24">
              <w:rPr>
                <w:color w:val="000000"/>
              </w:rPr>
              <w:t>Derivation Path: TS 36.579-1 [2], Table 5.5.2.17.1.2-1, condition MCVIDEO</w:t>
            </w:r>
          </w:p>
        </w:tc>
      </w:tr>
      <w:tr w:rsidR="00784A32" w:rsidRPr="00C31E24" w14:paraId="346D12BC" w14:textId="77777777" w:rsidTr="00354887">
        <w:trPr>
          <w:tblHeader/>
        </w:trPr>
        <w:tc>
          <w:tcPr>
            <w:tcW w:w="2677" w:type="dxa"/>
          </w:tcPr>
          <w:p w14:paraId="3343080C" w14:textId="77777777" w:rsidR="00784A32" w:rsidRPr="00C31E24" w:rsidRDefault="00784A32" w:rsidP="00354887">
            <w:pPr>
              <w:pStyle w:val="TAH"/>
              <w:keepNext w:val="0"/>
              <w:keepLines w:val="0"/>
              <w:widowControl w:val="0"/>
              <w:rPr>
                <w:color w:val="000000"/>
              </w:rPr>
            </w:pPr>
            <w:r w:rsidRPr="00C31E24">
              <w:rPr>
                <w:color w:val="000000"/>
              </w:rPr>
              <w:t>Information Element</w:t>
            </w:r>
          </w:p>
        </w:tc>
        <w:tc>
          <w:tcPr>
            <w:tcW w:w="2160" w:type="dxa"/>
          </w:tcPr>
          <w:p w14:paraId="2D987686" w14:textId="77777777" w:rsidR="00784A32" w:rsidRPr="00C31E24" w:rsidRDefault="00784A32" w:rsidP="00354887">
            <w:pPr>
              <w:pStyle w:val="TAH"/>
              <w:keepNext w:val="0"/>
              <w:keepLines w:val="0"/>
              <w:widowControl w:val="0"/>
              <w:rPr>
                <w:color w:val="000000"/>
              </w:rPr>
            </w:pPr>
            <w:r w:rsidRPr="00C31E24">
              <w:rPr>
                <w:color w:val="000000"/>
              </w:rPr>
              <w:t>Value/remark</w:t>
            </w:r>
          </w:p>
        </w:tc>
        <w:tc>
          <w:tcPr>
            <w:tcW w:w="2160" w:type="dxa"/>
            <w:tcBorders>
              <w:bottom w:val="single" w:sz="4" w:space="0" w:color="auto"/>
            </w:tcBorders>
          </w:tcPr>
          <w:p w14:paraId="4D07B511" w14:textId="77777777" w:rsidR="00784A32" w:rsidRPr="00C31E24" w:rsidRDefault="00784A32" w:rsidP="00354887">
            <w:pPr>
              <w:pStyle w:val="TAH"/>
              <w:keepNext w:val="0"/>
              <w:keepLines w:val="0"/>
              <w:widowControl w:val="0"/>
              <w:rPr>
                <w:color w:val="000000"/>
              </w:rPr>
            </w:pPr>
            <w:r w:rsidRPr="00C31E24">
              <w:rPr>
                <w:color w:val="000000"/>
              </w:rPr>
              <w:t>Comment</w:t>
            </w:r>
          </w:p>
        </w:tc>
        <w:tc>
          <w:tcPr>
            <w:tcW w:w="1350" w:type="dxa"/>
          </w:tcPr>
          <w:p w14:paraId="3BBA2478" w14:textId="77777777" w:rsidR="00784A32" w:rsidRPr="00C31E24" w:rsidRDefault="00784A32" w:rsidP="00354887">
            <w:pPr>
              <w:pStyle w:val="TAH"/>
              <w:keepNext w:val="0"/>
              <w:keepLines w:val="0"/>
              <w:widowControl w:val="0"/>
              <w:rPr>
                <w:color w:val="000000"/>
              </w:rPr>
            </w:pPr>
            <w:r w:rsidRPr="00C31E24">
              <w:rPr>
                <w:color w:val="000000"/>
              </w:rPr>
              <w:t>Reference</w:t>
            </w:r>
          </w:p>
        </w:tc>
        <w:tc>
          <w:tcPr>
            <w:tcW w:w="1170" w:type="dxa"/>
          </w:tcPr>
          <w:p w14:paraId="6F15DA85" w14:textId="77777777" w:rsidR="00784A32" w:rsidRPr="00C31E24" w:rsidRDefault="00784A32" w:rsidP="00354887">
            <w:pPr>
              <w:pStyle w:val="TAH"/>
              <w:keepNext w:val="0"/>
              <w:keepLines w:val="0"/>
              <w:widowControl w:val="0"/>
              <w:rPr>
                <w:color w:val="000000"/>
              </w:rPr>
            </w:pPr>
            <w:r w:rsidRPr="00C31E24">
              <w:rPr>
                <w:color w:val="000000"/>
              </w:rPr>
              <w:t>Condition</w:t>
            </w:r>
          </w:p>
        </w:tc>
      </w:tr>
      <w:tr w:rsidR="00784A32" w:rsidRPr="00C31E24" w14:paraId="277C6BB9" w14:textId="77777777" w:rsidTr="00354887">
        <w:tc>
          <w:tcPr>
            <w:tcW w:w="2677" w:type="dxa"/>
            <w:vAlign w:val="center"/>
          </w:tcPr>
          <w:p w14:paraId="577477DC" w14:textId="77777777" w:rsidR="00784A32" w:rsidRPr="00C31E24" w:rsidRDefault="00784A32" w:rsidP="00354887">
            <w:pPr>
              <w:pStyle w:val="TAL"/>
              <w:keepNext w:val="0"/>
              <w:keepLines w:val="0"/>
              <w:widowControl w:val="0"/>
              <w:rPr>
                <w:rFonts w:cs="Arial"/>
                <w:b/>
                <w:color w:val="000000"/>
                <w:szCs w:val="18"/>
              </w:rPr>
            </w:pPr>
            <w:r w:rsidRPr="00C31E24">
              <w:rPr>
                <w:rFonts w:cs="Arial"/>
                <w:b/>
                <w:color w:val="000000"/>
                <w:szCs w:val="18"/>
              </w:rPr>
              <w:t>Message-body</w:t>
            </w:r>
          </w:p>
        </w:tc>
        <w:tc>
          <w:tcPr>
            <w:tcW w:w="2160" w:type="dxa"/>
          </w:tcPr>
          <w:p w14:paraId="2A270A4A" w14:textId="77777777" w:rsidR="00784A32" w:rsidRPr="00C31E2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36C28AC8" w14:textId="77777777" w:rsidR="00784A32" w:rsidRPr="00C31E24" w:rsidRDefault="00784A32" w:rsidP="00354887">
            <w:pPr>
              <w:pStyle w:val="TAL"/>
              <w:keepNext w:val="0"/>
              <w:keepLines w:val="0"/>
              <w:widowControl w:val="0"/>
              <w:rPr>
                <w:color w:val="000000"/>
              </w:rPr>
            </w:pPr>
          </w:p>
        </w:tc>
        <w:tc>
          <w:tcPr>
            <w:tcW w:w="1350" w:type="dxa"/>
          </w:tcPr>
          <w:p w14:paraId="6052E296" w14:textId="77777777" w:rsidR="00784A32" w:rsidRPr="00C31E24" w:rsidRDefault="00784A32" w:rsidP="00354887">
            <w:pPr>
              <w:pStyle w:val="TAL"/>
              <w:keepNext w:val="0"/>
              <w:keepLines w:val="0"/>
              <w:widowControl w:val="0"/>
              <w:rPr>
                <w:color w:val="000000"/>
              </w:rPr>
            </w:pPr>
          </w:p>
        </w:tc>
        <w:tc>
          <w:tcPr>
            <w:tcW w:w="1170" w:type="dxa"/>
            <w:vAlign w:val="bottom"/>
          </w:tcPr>
          <w:p w14:paraId="66CB7CB7" w14:textId="77777777" w:rsidR="00784A32" w:rsidRPr="00C31E24" w:rsidRDefault="00784A32" w:rsidP="00354887">
            <w:pPr>
              <w:pStyle w:val="TAL"/>
              <w:keepNext w:val="0"/>
              <w:keepLines w:val="0"/>
              <w:widowControl w:val="0"/>
              <w:rPr>
                <w:color w:val="000000"/>
              </w:rPr>
            </w:pPr>
          </w:p>
        </w:tc>
      </w:tr>
      <w:tr w:rsidR="00784A32" w:rsidRPr="00C31E24" w14:paraId="22EE269E" w14:textId="77777777" w:rsidTr="00354887">
        <w:tc>
          <w:tcPr>
            <w:tcW w:w="2677" w:type="dxa"/>
            <w:vAlign w:val="center"/>
          </w:tcPr>
          <w:p w14:paraId="6B3D599E" w14:textId="77777777" w:rsidR="00784A32" w:rsidRPr="00C31E24" w:rsidDel="006C0DA3" w:rsidRDefault="00784A32" w:rsidP="00354887">
            <w:pPr>
              <w:pStyle w:val="TAL"/>
              <w:rPr>
                <w:color w:val="000000"/>
              </w:rPr>
            </w:pPr>
            <w:r w:rsidRPr="00C31E24">
              <w:rPr>
                <w:color w:val="000000"/>
              </w:rPr>
              <w:t xml:space="preserve">  MIME body part</w:t>
            </w:r>
          </w:p>
        </w:tc>
        <w:tc>
          <w:tcPr>
            <w:tcW w:w="2160" w:type="dxa"/>
            <w:vAlign w:val="center"/>
          </w:tcPr>
          <w:p w14:paraId="2BA3F231" w14:textId="77777777" w:rsidR="00784A32" w:rsidRPr="00C31E24" w:rsidRDefault="00784A32" w:rsidP="00354887">
            <w:pPr>
              <w:pStyle w:val="TAL"/>
              <w:rPr>
                <w:color w:val="000000"/>
              </w:rPr>
            </w:pPr>
          </w:p>
        </w:tc>
        <w:tc>
          <w:tcPr>
            <w:tcW w:w="2160" w:type="dxa"/>
            <w:tcBorders>
              <w:top w:val="single" w:sz="4" w:space="0" w:color="auto"/>
              <w:bottom w:val="single" w:sz="4" w:space="0" w:color="auto"/>
            </w:tcBorders>
          </w:tcPr>
          <w:p w14:paraId="4B8F1BF0" w14:textId="77777777" w:rsidR="00784A32" w:rsidRPr="00C31E24" w:rsidRDefault="00784A32" w:rsidP="00354887">
            <w:pPr>
              <w:pStyle w:val="TAL"/>
              <w:rPr>
                <w:color w:val="000000"/>
              </w:rPr>
            </w:pPr>
            <w:r w:rsidRPr="00C31E24">
              <w:rPr>
                <w:color w:val="000000"/>
              </w:rPr>
              <w:t>MCVIDEO-Info</w:t>
            </w:r>
          </w:p>
        </w:tc>
        <w:tc>
          <w:tcPr>
            <w:tcW w:w="1350" w:type="dxa"/>
          </w:tcPr>
          <w:p w14:paraId="4C2FB3BB" w14:textId="77777777" w:rsidR="00784A32" w:rsidRPr="00C31E24" w:rsidRDefault="00784A32" w:rsidP="00354887">
            <w:pPr>
              <w:pStyle w:val="TAL"/>
              <w:rPr>
                <w:color w:val="000000"/>
              </w:rPr>
            </w:pPr>
          </w:p>
        </w:tc>
        <w:tc>
          <w:tcPr>
            <w:tcW w:w="1170" w:type="dxa"/>
            <w:vAlign w:val="bottom"/>
          </w:tcPr>
          <w:p w14:paraId="5D0EFC33" w14:textId="77777777" w:rsidR="00784A32" w:rsidRPr="00C31E24" w:rsidRDefault="00784A32" w:rsidP="00354887">
            <w:pPr>
              <w:pStyle w:val="TAL"/>
              <w:rPr>
                <w:color w:val="000000"/>
              </w:rPr>
            </w:pPr>
          </w:p>
        </w:tc>
      </w:tr>
      <w:tr w:rsidR="00784A32" w:rsidRPr="00C31E24" w14:paraId="7829CF8B"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254C3911" w14:textId="77777777" w:rsidR="00784A32" w:rsidRPr="00C31E24" w:rsidRDefault="00784A32" w:rsidP="00354887">
            <w:pPr>
              <w:pStyle w:val="TAL"/>
              <w:keepNext w:val="0"/>
              <w:keepLines w:val="0"/>
              <w:widowControl w:val="0"/>
              <w:rPr>
                <w:color w:val="000000"/>
              </w:rPr>
            </w:pPr>
            <w:r w:rsidRPr="00C31E24">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78360775" w14:textId="77777777" w:rsidR="00784A32" w:rsidRPr="00C31E24" w:rsidRDefault="00784A32" w:rsidP="00354887">
            <w:pPr>
              <w:pStyle w:val="TAL"/>
              <w:keepNext w:val="0"/>
              <w:keepLines w:val="0"/>
              <w:widowControl w:val="0"/>
              <w:rPr>
                <w:color w:val="000000"/>
              </w:rPr>
            </w:pPr>
            <w:r w:rsidRPr="00C31E24">
              <w:rPr>
                <w:color w:val="000000"/>
              </w:rPr>
              <w:t>MCVideo-Info as described in Table  6.2.2.3.3-2</w:t>
            </w:r>
          </w:p>
        </w:tc>
        <w:tc>
          <w:tcPr>
            <w:tcW w:w="2160" w:type="dxa"/>
            <w:tcBorders>
              <w:top w:val="single" w:sz="4" w:space="0" w:color="auto"/>
              <w:left w:val="single" w:sz="4" w:space="0" w:color="auto"/>
              <w:bottom w:val="single" w:sz="4" w:space="0" w:color="auto"/>
              <w:right w:val="single" w:sz="4" w:space="0" w:color="auto"/>
            </w:tcBorders>
          </w:tcPr>
          <w:p w14:paraId="4BC8FBE1" w14:textId="77777777" w:rsidR="00784A32" w:rsidRPr="00C31E24"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7873C1A0" w14:textId="77777777" w:rsidR="00784A32" w:rsidRPr="00C31E24"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0BD7FDA1" w14:textId="77777777" w:rsidR="00784A32" w:rsidRPr="00C31E24" w:rsidRDefault="00784A32" w:rsidP="00354887">
            <w:pPr>
              <w:pStyle w:val="TAL"/>
              <w:keepNext w:val="0"/>
              <w:keepLines w:val="0"/>
              <w:widowControl w:val="0"/>
              <w:rPr>
                <w:color w:val="000000"/>
              </w:rPr>
            </w:pPr>
          </w:p>
        </w:tc>
      </w:tr>
    </w:tbl>
    <w:p w14:paraId="770C0154" w14:textId="77777777" w:rsidR="00784A32" w:rsidRPr="00C31E24" w:rsidRDefault="00784A32" w:rsidP="00784A32">
      <w:pPr>
        <w:rPr>
          <w:color w:val="000000"/>
        </w:rPr>
      </w:pPr>
    </w:p>
    <w:p w14:paraId="229BDAD8" w14:textId="77777777" w:rsidR="00784A32" w:rsidRPr="00C31E24" w:rsidRDefault="00784A32" w:rsidP="00784A32">
      <w:pPr>
        <w:pStyle w:val="TH"/>
        <w:keepLines w:val="0"/>
        <w:widowControl w:val="0"/>
      </w:pPr>
      <w:r w:rsidRPr="00C31E24">
        <w:rPr>
          <w:color w:val="000000"/>
        </w:rPr>
        <w:t>Table 6.2.2.3.3-4: SIP re-INVITE (Step 7,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102F4C84" w14:textId="77777777" w:rsidTr="00354887">
        <w:trPr>
          <w:tblHeader/>
        </w:trPr>
        <w:tc>
          <w:tcPr>
            <w:tcW w:w="9639" w:type="dxa"/>
            <w:gridSpan w:val="5"/>
          </w:tcPr>
          <w:p w14:paraId="50275687" w14:textId="77777777" w:rsidR="00784A32" w:rsidRPr="00C31E24" w:rsidRDefault="00784A32" w:rsidP="00354887">
            <w:pPr>
              <w:pStyle w:val="TAL"/>
              <w:keepLines w:val="0"/>
              <w:widowControl w:val="0"/>
              <w:rPr>
                <w:color w:val="000000"/>
              </w:rPr>
            </w:pPr>
            <w:r w:rsidRPr="00C31E24">
              <w:rPr>
                <w:color w:val="000000"/>
              </w:rPr>
              <w:t>Derivation Path: TS 36.579-1 [2], Table 5.5.2.5.2-1, conditions MCVIDEO, EMERGENCY-CALL, AUTO</w:t>
            </w:r>
          </w:p>
        </w:tc>
      </w:tr>
      <w:tr w:rsidR="00784A32" w:rsidRPr="00C31E24" w14:paraId="1C89E157" w14:textId="77777777" w:rsidTr="00354887">
        <w:trPr>
          <w:tblHeader/>
        </w:trPr>
        <w:tc>
          <w:tcPr>
            <w:tcW w:w="2835" w:type="dxa"/>
          </w:tcPr>
          <w:p w14:paraId="019724C5" w14:textId="77777777" w:rsidR="00784A32" w:rsidRPr="00C31E24" w:rsidRDefault="00784A32" w:rsidP="00354887">
            <w:pPr>
              <w:pStyle w:val="TAH"/>
              <w:keepLines w:val="0"/>
              <w:widowControl w:val="0"/>
              <w:rPr>
                <w:bCs/>
                <w:color w:val="000000"/>
              </w:rPr>
            </w:pPr>
            <w:r w:rsidRPr="00C31E24">
              <w:rPr>
                <w:bCs/>
                <w:color w:val="000000"/>
              </w:rPr>
              <w:t>Information Element</w:t>
            </w:r>
          </w:p>
        </w:tc>
        <w:tc>
          <w:tcPr>
            <w:tcW w:w="2126" w:type="dxa"/>
          </w:tcPr>
          <w:p w14:paraId="1E6A519D" w14:textId="77777777" w:rsidR="00784A32" w:rsidRPr="00C31E24" w:rsidRDefault="00784A32" w:rsidP="00354887">
            <w:pPr>
              <w:pStyle w:val="TAH"/>
              <w:keepLines w:val="0"/>
              <w:widowControl w:val="0"/>
              <w:rPr>
                <w:bCs/>
                <w:color w:val="000000"/>
              </w:rPr>
            </w:pPr>
            <w:r w:rsidRPr="00C31E24">
              <w:rPr>
                <w:bCs/>
                <w:color w:val="000000"/>
              </w:rPr>
              <w:t>Value/remark</w:t>
            </w:r>
          </w:p>
        </w:tc>
        <w:tc>
          <w:tcPr>
            <w:tcW w:w="2126" w:type="dxa"/>
            <w:tcBorders>
              <w:bottom w:val="single" w:sz="4" w:space="0" w:color="auto"/>
            </w:tcBorders>
          </w:tcPr>
          <w:p w14:paraId="6FC9C8C7" w14:textId="77777777" w:rsidR="00784A32" w:rsidRPr="00C31E24" w:rsidRDefault="00784A32" w:rsidP="00354887">
            <w:pPr>
              <w:pStyle w:val="TAH"/>
              <w:keepLines w:val="0"/>
              <w:widowControl w:val="0"/>
              <w:rPr>
                <w:bCs/>
                <w:color w:val="000000"/>
              </w:rPr>
            </w:pPr>
            <w:r w:rsidRPr="00C31E24">
              <w:rPr>
                <w:bCs/>
                <w:color w:val="000000"/>
              </w:rPr>
              <w:t>Comment</w:t>
            </w:r>
          </w:p>
        </w:tc>
        <w:tc>
          <w:tcPr>
            <w:tcW w:w="1418" w:type="dxa"/>
          </w:tcPr>
          <w:p w14:paraId="2B287058" w14:textId="77777777" w:rsidR="00784A32" w:rsidRPr="00C31E24" w:rsidRDefault="00784A32" w:rsidP="00354887">
            <w:pPr>
              <w:pStyle w:val="TAH"/>
              <w:keepLines w:val="0"/>
              <w:widowControl w:val="0"/>
              <w:rPr>
                <w:bCs/>
                <w:color w:val="000000"/>
              </w:rPr>
            </w:pPr>
            <w:r w:rsidRPr="00C31E24">
              <w:rPr>
                <w:bCs/>
                <w:color w:val="000000"/>
              </w:rPr>
              <w:t>Reference</w:t>
            </w:r>
          </w:p>
        </w:tc>
        <w:tc>
          <w:tcPr>
            <w:tcW w:w="1134" w:type="dxa"/>
          </w:tcPr>
          <w:p w14:paraId="496AAD5F" w14:textId="77777777" w:rsidR="00784A32" w:rsidRPr="00C31E24" w:rsidRDefault="00784A32" w:rsidP="00354887">
            <w:pPr>
              <w:pStyle w:val="TAH"/>
              <w:keepLines w:val="0"/>
              <w:widowControl w:val="0"/>
              <w:rPr>
                <w:bCs/>
                <w:color w:val="000000"/>
              </w:rPr>
            </w:pPr>
            <w:r w:rsidRPr="00C31E24">
              <w:rPr>
                <w:bCs/>
                <w:color w:val="000000"/>
              </w:rPr>
              <w:t>Condition</w:t>
            </w:r>
          </w:p>
        </w:tc>
      </w:tr>
      <w:tr w:rsidR="00784A32" w:rsidRPr="00C31E24" w14:paraId="37F6CB8F" w14:textId="77777777" w:rsidTr="00354887">
        <w:tc>
          <w:tcPr>
            <w:tcW w:w="2835" w:type="dxa"/>
            <w:vAlign w:val="center"/>
          </w:tcPr>
          <w:p w14:paraId="7096998C" w14:textId="77777777" w:rsidR="00784A32" w:rsidRPr="00C31E24" w:rsidRDefault="00784A32" w:rsidP="00354887">
            <w:pPr>
              <w:pStyle w:val="TAL"/>
              <w:keepLines w:val="0"/>
              <w:widowControl w:val="0"/>
              <w:rPr>
                <w:b/>
                <w:bCs/>
                <w:color w:val="000000"/>
              </w:rPr>
            </w:pPr>
            <w:r w:rsidRPr="00C31E24">
              <w:rPr>
                <w:b/>
                <w:bCs/>
                <w:color w:val="000000"/>
              </w:rPr>
              <w:t>Message-body</w:t>
            </w:r>
          </w:p>
        </w:tc>
        <w:tc>
          <w:tcPr>
            <w:tcW w:w="2126" w:type="dxa"/>
          </w:tcPr>
          <w:p w14:paraId="5C8D92FC" w14:textId="77777777" w:rsidR="00784A32" w:rsidRPr="00C31E24" w:rsidRDefault="00784A32" w:rsidP="00354887">
            <w:pPr>
              <w:pStyle w:val="TAL"/>
              <w:keepLines w:val="0"/>
              <w:widowControl w:val="0"/>
              <w:rPr>
                <w:color w:val="000000"/>
              </w:rPr>
            </w:pPr>
          </w:p>
        </w:tc>
        <w:tc>
          <w:tcPr>
            <w:tcW w:w="2126" w:type="dxa"/>
            <w:tcBorders>
              <w:top w:val="single" w:sz="4" w:space="0" w:color="auto"/>
              <w:bottom w:val="single" w:sz="4" w:space="0" w:color="auto"/>
            </w:tcBorders>
          </w:tcPr>
          <w:p w14:paraId="3E4CA297" w14:textId="77777777" w:rsidR="00784A32" w:rsidRPr="00C31E24" w:rsidRDefault="00784A32" w:rsidP="00354887">
            <w:pPr>
              <w:pStyle w:val="TAL"/>
              <w:keepLines w:val="0"/>
              <w:widowControl w:val="0"/>
              <w:rPr>
                <w:color w:val="000000"/>
              </w:rPr>
            </w:pPr>
            <w:r w:rsidRPr="00C31E24">
              <w:rPr>
                <w:color w:val="000000"/>
              </w:rPr>
              <w:t>MCVideo-Info</w:t>
            </w:r>
          </w:p>
        </w:tc>
        <w:tc>
          <w:tcPr>
            <w:tcW w:w="1418" w:type="dxa"/>
          </w:tcPr>
          <w:p w14:paraId="1D065AEA" w14:textId="77777777" w:rsidR="00784A32" w:rsidRPr="00C31E24" w:rsidRDefault="00784A32" w:rsidP="00354887">
            <w:pPr>
              <w:pStyle w:val="TAL"/>
              <w:keepLines w:val="0"/>
              <w:widowControl w:val="0"/>
              <w:rPr>
                <w:color w:val="000000"/>
              </w:rPr>
            </w:pPr>
          </w:p>
        </w:tc>
        <w:tc>
          <w:tcPr>
            <w:tcW w:w="1134" w:type="dxa"/>
            <w:vAlign w:val="bottom"/>
          </w:tcPr>
          <w:p w14:paraId="17DA979B" w14:textId="77777777" w:rsidR="00784A32" w:rsidRPr="00C31E24" w:rsidRDefault="00784A32" w:rsidP="00354887">
            <w:pPr>
              <w:pStyle w:val="TAL"/>
              <w:keepLines w:val="0"/>
              <w:widowControl w:val="0"/>
              <w:rPr>
                <w:color w:val="000000"/>
              </w:rPr>
            </w:pPr>
          </w:p>
        </w:tc>
      </w:tr>
      <w:tr w:rsidR="00784A32" w:rsidRPr="00C31E24" w14:paraId="6C7CB996" w14:textId="77777777" w:rsidTr="00354887">
        <w:tc>
          <w:tcPr>
            <w:tcW w:w="2835" w:type="dxa"/>
            <w:vAlign w:val="center"/>
          </w:tcPr>
          <w:p w14:paraId="11EBF3E9" w14:textId="77777777" w:rsidR="00784A32" w:rsidRPr="00C31E24" w:rsidRDefault="00784A32" w:rsidP="00354887">
            <w:pPr>
              <w:pStyle w:val="TAL"/>
              <w:keepLines w:val="0"/>
              <w:widowControl w:val="0"/>
              <w:rPr>
                <w:b/>
                <w:color w:val="000000"/>
              </w:rPr>
            </w:pPr>
            <w:r w:rsidRPr="00C31E24">
              <w:rPr>
                <w:b/>
                <w:color w:val="000000"/>
              </w:rPr>
              <w:t xml:space="preserve">  MIME-Content-Type</w:t>
            </w:r>
          </w:p>
        </w:tc>
        <w:tc>
          <w:tcPr>
            <w:tcW w:w="2126" w:type="dxa"/>
          </w:tcPr>
          <w:p w14:paraId="23F8E5A6" w14:textId="77777777" w:rsidR="00784A32" w:rsidRPr="00C31E24" w:rsidRDefault="00784A32" w:rsidP="00354887">
            <w:pPr>
              <w:pStyle w:val="TAL"/>
              <w:keepLines w:val="0"/>
              <w:widowControl w:val="0"/>
              <w:rPr>
                <w:color w:val="000000"/>
              </w:rPr>
            </w:pPr>
            <w:r w:rsidRPr="00C31E24">
              <w:rPr>
                <w:color w:val="000000"/>
              </w:rPr>
              <w:t>"application/vnd.3gpp.mcvideo-info+xml"</w:t>
            </w:r>
          </w:p>
        </w:tc>
        <w:tc>
          <w:tcPr>
            <w:tcW w:w="2126" w:type="dxa"/>
            <w:tcBorders>
              <w:top w:val="single" w:sz="4" w:space="0" w:color="auto"/>
              <w:bottom w:val="single" w:sz="4" w:space="0" w:color="auto"/>
            </w:tcBorders>
          </w:tcPr>
          <w:p w14:paraId="1E8EC708" w14:textId="77777777" w:rsidR="00784A32" w:rsidRPr="00C31E24" w:rsidRDefault="00784A32" w:rsidP="00354887">
            <w:pPr>
              <w:pStyle w:val="TAL"/>
              <w:keepLines w:val="0"/>
              <w:widowControl w:val="0"/>
              <w:rPr>
                <w:color w:val="000000"/>
              </w:rPr>
            </w:pPr>
          </w:p>
        </w:tc>
        <w:tc>
          <w:tcPr>
            <w:tcW w:w="1418" w:type="dxa"/>
          </w:tcPr>
          <w:p w14:paraId="66763A72" w14:textId="77777777" w:rsidR="00784A32" w:rsidRPr="00C31E24" w:rsidRDefault="00784A32" w:rsidP="00354887">
            <w:pPr>
              <w:pStyle w:val="TAL"/>
              <w:keepLines w:val="0"/>
              <w:widowControl w:val="0"/>
              <w:rPr>
                <w:color w:val="000000"/>
              </w:rPr>
            </w:pPr>
          </w:p>
        </w:tc>
        <w:tc>
          <w:tcPr>
            <w:tcW w:w="1134" w:type="dxa"/>
            <w:vAlign w:val="bottom"/>
          </w:tcPr>
          <w:p w14:paraId="60AD1EA0" w14:textId="77777777" w:rsidR="00784A32" w:rsidRPr="00C31E24" w:rsidRDefault="00784A32" w:rsidP="00354887">
            <w:pPr>
              <w:pStyle w:val="TAL"/>
              <w:keepLines w:val="0"/>
              <w:widowControl w:val="0"/>
              <w:rPr>
                <w:color w:val="000000"/>
              </w:rPr>
            </w:pPr>
          </w:p>
        </w:tc>
      </w:tr>
      <w:tr w:rsidR="00784A32" w:rsidRPr="00C31E24" w14:paraId="2BA5F7F7" w14:textId="77777777" w:rsidTr="00354887">
        <w:tc>
          <w:tcPr>
            <w:tcW w:w="2835" w:type="dxa"/>
            <w:vAlign w:val="center"/>
          </w:tcPr>
          <w:p w14:paraId="07E8AB0D" w14:textId="77777777" w:rsidR="00784A32" w:rsidRPr="00C31E24" w:rsidRDefault="00784A32" w:rsidP="00354887">
            <w:pPr>
              <w:pStyle w:val="TAL"/>
              <w:keepLines w:val="0"/>
              <w:widowControl w:val="0"/>
              <w:rPr>
                <w:b/>
                <w:color w:val="000000"/>
              </w:rPr>
            </w:pPr>
            <w:r w:rsidRPr="00C31E24">
              <w:rPr>
                <w:color w:val="000000"/>
              </w:rPr>
              <w:t xml:space="preserve">    MCVideo-Info</w:t>
            </w:r>
          </w:p>
        </w:tc>
        <w:tc>
          <w:tcPr>
            <w:tcW w:w="2126" w:type="dxa"/>
          </w:tcPr>
          <w:p w14:paraId="03F6D96F" w14:textId="77777777" w:rsidR="00784A32" w:rsidRPr="00C31E24" w:rsidRDefault="00784A32" w:rsidP="00354887">
            <w:pPr>
              <w:pStyle w:val="TAL"/>
              <w:keepLines w:val="0"/>
              <w:widowControl w:val="0"/>
              <w:rPr>
                <w:color w:val="000000"/>
              </w:rPr>
            </w:pPr>
            <w:r w:rsidRPr="00C31E24">
              <w:rPr>
                <w:color w:val="000000"/>
              </w:rPr>
              <w:t>As described in Table 6.2.2.3.3-5</w:t>
            </w:r>
          </w:p>
        </w:tc>
        <w:tc>
          <w:tcPr>
            <w:tcW w:w="2126" w:type="dxa"/>
            <w:tcBorders>
              <w:top w:val="single" w:sz="4" w:space="0" w:color="auto"/>
              <w:bottom w:val="single" w:sz="4" w:space="0" w:color="auto"/>
            </w:tcBorders>
          </w:tcPr>
          <w:p w14:paraId="30002448" w14:textId="77777777" w:rsidR="00784A32" w:rsidRPr="00C31E24" w:rsidRDefault="00784A32" w:rsidP="00354887">
            <w:pPr>
              <w:pStyle w:val="TAL"/>
              <w:keepLines w:val="0"/>
              <w:widowControl w:val="0"/>
              <w:rPr>
                <w:color w:val="000000"/>
              </w:rPr>
            </w:pPr>
          </w:p>
        </w:tc>
        <w:tc>
          <w:tcPr>
            <w:tcW w:w="1418" w:type="dxa"/>
          </w:tcPr>
          <w:p w14:paraId="107CB766" w14:textId="77777777" w:rsidR="00784A32" w:rsidRPr="00C31E24" w:rsidRDefault="00784A32" w:rsidP="00354887">
            <w:pPr>
              <w:pStyle w:val="TAL"/>
              <w:keepLines w:val="0"/>
              <w:widowControl w:val="0"/>
              <w:rPr>
                <w:color w:val="000000"/>
              </w:rPr>
            </w:pPr>
          </w:p>
        </w:tc>
        <w:tc>
          <w:tcPr>
            <w:tcW w:w="1134" w:type="dxa"/>
            <w:vAlign w:val="bottom"/>
          </w:tcPr>
          <w:p w14:paraId="1B948459" w14:textId="77777777" w:rsidR="00784A32" w:rsidRPr="00C31E24" w:rsidRDefault="00784A32" w:rsidP="00354887">
            <w:pPr>
              <w:pStyle w:val="TAL"/>
              <w:keepLines w:val="0"/>
              <w:widowControl w:val="0"/>
              <w:rPr>
                <w:color w:val="000000"/>
              </w:rPr>
            </w:pPr>
          </w:p>
        </w:tc>
      </w:tr>
    </w:tbl>
    <w:p w14:paraId="192689F6" w14:textId="77777777" w:rsidR="00784A32" w:rsidRPr="00C31E24" w:rsidRDefault="00784A32" w:rsidP="00784A32">
      <w:pPr>
        <w:rPr>
          <w:color w:val="000000"/>
        </w:rPr>
      </w:pPr>
    </w:p>
    <w:p w14:paraId="768763ED" w14:textId="77777777" w:rsidR="00784A32" w:rsidRPr="00C31E24" w:rsidRDefault="00784A32" w:rsidP="00784A32">
      <w:pPr>
        <w:pStyle w:val="TH"/>
      </w:pPr>
      <w:r w:rsidRPr="00C31E24">
        <w:rPr>
          <w:color w:val="000000"/>
        </w:rPr>
        <w:t>Table 6.2.2.3.3-5: MCVideo-INFO in SIP re-INVITE (Table 6.2.2.3.3-5)</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784A32" w:rsidRPr="00C31E24" w14:paraId="10552F11" w14:textId="77777777" w:rsidTr="00354887">
        <w:trPr>
          <w:tblHeader/>
        </w:trPr>
        <w:tc>
          <w:tcPr>
            <w:tcW w:w="9639" w:type="dxa"/>
            <w:tcBorders>
              <w:top w:val="single" w:sz="4" w:space="0" w:color="auto"/>
              <w:left w:val="single" w:sz="4" w:space="0" w:color="auto"/>
              <w:bottom w:val="single" w:sz="4" w:space="0" w:color="auto"/>
              <w:right w:val="single" w:sz="4" w:space="0" w:color="auto"/>
            </w:tcBorders>
            <w:vAlign w:val="center"/>
          </w:tcPr>
          <w:p w14:paraId="431178D4" w14:textId="77777777" w:rsidR="00784A32" w:rsidRPr="00C31E24" w:rsidRDefault="00784A32" w:rsidP="00354887">
            <w:pPr>
              <w:pStyle w:val="TAL"/>
              <w:keepNext w:val="0"/>
              <w:keepLines w:val="0"/>
              <w:widowControl w:val="0"/>
              <w:rPr>
                <w:color w:val="000000"/>
              </w:rPr>
            </w:pPr>
            <w:r w:rsidRPr="00C31E24">
              <w:rPr>
                <w:color w:val="000000"/>
              </w:rPr>
              <w:t>Derivation Path: TS 36.579-1 [2], Table 5.5.3.2.2-1, conditions EMERGENCY-CALL</w:t>
            </w:r>
          </w:p>
        </w:tc>
      </w:tr>
    </w:tbl>
    <w:p w14:paraId="2EFB4EAF" w14:textId="77777777" w:rsidR="00784A32" w:rsidRPr="00C31E24" w:rsidRDefault="00784A32" w:rsidP="00784A32"/>
    <w:p w14:paraId="7A064931" w14:textId="77777777" w:rsidR="00784A32" w:rsidRPr="00C31E24" w:rsidRDefault="00784A32" w:rsidP="00784A32">
      <w:pPr>
        <w:pStyle w:val="TH"/>
      </w:pPr>
      <w:r w:rsidRPr="00C31E24">
        <w:t>Table 6.2.2.3.3-6: SIP 200 (OK) (Step 9, Table 6.2.2.3.2-1)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C31E24" w14:paraId="5E80B61D" w14:textId="77777777" w:rsidTr="00354887">
        <w:trPr>
          <w:tblHeader/>
        </w:trPr>
        <w:tc>
          <w:tcPr>
            <w:tcW w:w="9517" w:type="dxa"/>
            <w:gridSpan w:val="5"/>
          </w:tcPr>
          <w:p w14:paraId="5E32D0CA" w14:textId="1C924D0F" w:rsidR="00784A32" w:rsidRPr="00C31E24" w:rsidRDefault="00784A32" w:rsidP="00354887">
            <w:pPr>
              <w:pStyle w:val="TAL"/>
              <w:keepNext w:val="0"/>
              <w:keepLines w:val="0"/>
              <w:widowControl w:val="0"/>
              <w:rPr>
                <w:color w:val="000000"/>
              </w:rPr>
            </w:pPr>
            <w:r w:rsidRPr="00C31E24">
              <w:rPr>
                <w:color w:val="000000"/>
              </w:rPr>
              <w:t>Derivation Path: TS 36.579-1 [2], Table 5.5.2.17.1.</w:t>
            </w:r>
            <w:r w:rsidR="00C630E0" w:rsidRPr="00C31E24">
              <w:rPr>
                <w:color w:val="000000"/>
              </w:rPr>
              <w:t>1</w:t>
            </w:r>
            <w:r w:rsidRPr="00C31E24">
              <w:rPr>
                <w:color w:val="000000"/>
              </w:rPr>
              <w:t>-1, condition MCVIDEO, EMERGENCY-CALL</w:t>
            </w:r>
          </w:p>
        </w:tc>
      </w:tr>
      <w:tr w:rsidR="00784A32" w:rsidRPr="00C31E24" w14:paraId="24D762E5" w14:textId="77777777" w:rsidTr="00354887">
        <w:trPr>
          <w:tblHeader/>
        </w:trPr>
        <w:tc>
          <w:tcPr>
            <w:tcW w:w="2677" w:type="dxa"/>
          </w:tcPr>
          <w:p w14:paraId="0AD7637C" w14:textId="77777777" w:rsidR="00784A32" w:rsidRPr="00C31E24" w:rsidRDefault="00784A32" w:rsidP="00354887">
            <w:pPr>
              <w:pStyle w:val="TAH"/>
              <w:keepNext w:val="0"/>
              <w:keepLines w:val="0"/>
              <w:widowControl w:val="0"/>
              <w:rPr>
                <w:color w:val="000000"/>
              </w:rPr>
            </w:pPr>
            <w:r w:rsidRPr="00C31E24">
              <w:rPr>
                <w:color w:val="000000"/>
              </w:rPr>
              <w:t>Information Element</w:t>
            </w:r>
          </w:p>
        </w:tc>
        <w:tc>
          <w:tcPr>
            <w:tcW w:w="2160" w:type="dxa"/>
          </w:tcPr>
          <w:p w14:paraId="04104393" w14:textId="77777777" w:rsidR="00784A32" w:rsidRPr="00C31E24" w:rsidRDefault="00784A32" w:rsidP="00354887">
            <w:pPr>
              <w:pStyle w:val="TAH"/>
              <w:keepNext w:val="0"/>
              <w:keepLines w:val="0"/>
              <w:widowControl w:val="0"/>
              <w:rPr>
                <w:color w:val="000000"/>
              </w:rPr>
            </w:pPr>
            <w:r w:rsidRPr="00C31E24">
              <w:rPr>
                <w:color w:val="000000"/>
              </w:rPr>
              <w:t>Value/remark</w:t>
            </w:r>
          </w:p>
        </w:tc>
        <w:tc>
          <w:tcPr>
            <w:tcW w:w="2160" w:type="dxa"/>
            <w:tcBorders>
              <w:bottom w:val="single" w:sz="4" w:space="0" w:color="auto"/>
            </w:tcBorders>
          </w:tcPr>
          <w:p w14:paraId="7EFD025D" w14:textId="77777777" w:rsidR="00784A32" w:rsidRPr="00C31E24" w:rsidRDefault="00784A32" w:rsidP="00354887">
            <w:pPr>
              <w:pStyle w:val="TAH"/>
              <w:keepNext w:val="0"/>
              <w:keepLines w:val="0"/>
              <w:widowControl w:val="0"/>
              <w:rPr>
                <w:color w:val="000000"/>
              </w:rPr>
            </w:pPr>
            <w:r w:rsidRPr="00C31E24">
              <w:rPr>
                <w:color w:val="000000"/>
              </w:rPr>
              <w:t>Comment</w:t>
            </w:r>
          </w:p>
        </w:tc>
        <w:tc>
          <w:tcPr>
            <w:tcW w:w="1350" w:type="dxa"/>
          </w:tcPr>
          <w:p w14:paraId="4B50B12E" w14:textId="77777777" w:rsidR="00784A32" w:rsidRPr="00C31E24" w:rsidRDefault="00784A32" w:rsidP="00354887">
            <w:pPr>
              <w:pStyle w:val="TAH"/>
              <w:keepNext w:val="0"/>
              <w:keepLines w:val="0"/>
              <w:widowControl w:val="0"/>
              <w:rPr>
                <w:color w:val="000000"/>
              </w:rPr>
            </w:pPr>
            <w:r w:rsidRPr="00C31E24">
              <w:rPr>
                <w:color w:val="000000"/>
              </w:rPr>
              <w:t>Reference</w:t>
            </w:r>
          </w:p>
        </w:tc>
        <w:tc>
          <w:tcPr>
            <w:tcW w:w="1170" w:type="dxa"/>
          </w:tcPr>
          <w:p w14:paraId="71AA143D" w14:textId="77777777" w:rsidR="00784A32" w:rsidRPr="00C31E24" w:rsidRDefault="00784A32" w:rsidP="00354887">
            <w:pPr>
              <w:pStyle w:val="TAH"/>
              <w:keepNext w:val="0"/>
              <w:keepLines w:val="0"/>
              <w:widowControl w:val="0"/>
              <w:rPr>
                <w:color w:val="000000"/>
              </w:rPr>
            </w:pPr>
            <w:r w:rsidRPr="00C31E24">
              <w:rPr>
                <w:color w:val="000000"/>
              </w:rPr>
              <w:t>Condition</w:t>
            </w:r>
          </w:p>
        </w:tc>
      </w:tr>
      <w:tr w:rsidR="00784A32" w:rsidRPr="00C31E24" w14:paraId="1C732459" w14:textId="77777777" w:rsidTr="00354887">
        <w:tc>
          <w:tcPr>
            <w:tcW w:w="2677" w:type="dxa"/>
            <w:vAlign w:val="center"/>
          </w:tcPr>
          <w:p w14:paraId="75F9B30B" w14:textId="77777777" w:rsidR="00784A32" w:rsidRPr="00C31E24" w:rsidRDefault="00784A32" w:rsidP="00354887">
            <w:pPr>
              <w:pStyle w:val="TAL"/>
              <w:keepNext w:val="0"/>
              <w:keepLines w:val="0"/>
              <w:widowControl w:val="0"/>
              <w:rPr>
                <w:rFonts w:cs="Arial"/>
                <w:b/>
                <w:color w:val="000000"/>
                <w:szCs w:val="18"/>
              </w:rPr>
            </w:pPr>
            <w:r w:rsidRPr="00C31E24">
              <w:rPr>
                <w:rFonts w:cs="Arial"/>
                <w:b/>
                <w:color w:val="000000"/>
                <w:szCs w:val="18"/>
              </w:rPr>
              <w:t>Message-body</w:t>
            </w:r>
          </w:p>
        </w:tc>
        <w:tc>
          <w:tcPr>
            <w:tcW w:w="2160" w:type="dxa"/>
          </w:tcPr>
          <w:p w14:paraId="0756B49F" w14:textId="77777777" w:rsidR="00784A32" w:rsidRPr="00C31E2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245BE28C" w14:textId="77777777" w:rsidR="00784A32" w:rsidRPr="00C31E24" w:rsidRDefault="00784A32" w:rsidP="00354887">
            <w:pPr>
              <w:pStyle w:val="TAL"/>
              <w:keepNext w:val="0"/>
              <w:keepLines w:val="0"/>
              <w:widowControl w:val="0"/>
              <w:rPr>
                <w:color w:val="000000"/>
              </w:rPr>
            </w:pPr>
          </w:p>
        </w:tc>
        <w:tc>
          <w:tcPr>
            <w:tcW w:w="1350" w:type="dxa"/>
          </w:tcPr>
          <w:p w14:paraId="740EE3D5" w14:textId="77777777" w:rsidR="00784A32" w:rsidRPr="00C31E24" w:rsidRDefault="00784A32" w:rsidP="00354887">
            <w:pPr>
              <w:pStyle w:val="TAL"/>
              <w:keepNext w:val="0"/>
              <w:keepLines w:val="0"/>
              <w:widowControl w:val="0"/>
              <w:rPr>
                <w:color w:val="000000"/>
              </w:rPr>
            </w:pPr>
          </w:p>
        </w:tc>
        <w:tc>
          <w:tcPr>
            <w:tcW w:w="1170" w:type="dxa"/>
            <w:vAlign w:val="bottom"/>
          </w:tcPr>
          <w:p w14:paraId="7A474D73" w14:textId="77777777" w:rsidR="00784A32" w:rsidRPr="00C31E24" w:rsidRDefault="00784A32" w:rsidP="00354887">
            <w:pPr>
              <w:pStyle w:val="TAL"/>
              <w:keepNext w:val="0"/>
              <w:keepLines w:val="0"/>
              <w:widowControl w:val="0"/>
              <w:rPr>
                <w:color w:val="000000"/>
              </w:rPr>
            </w:pPr>
          </w:p>
        </w:tc>
      </w:tr>
      <w:tr w:rsidR="00784A32" w:rsidRPr="00C31E24" w14:paraId="24EDC560" w14:textId="77777777" w:rsidTr="00354887">
        <w:tc>
          <w:tcPr>
            <w:tcW w:w="2677" w:type="dxa"/>
            <w:vAlign w:val="center"/>
          </w:tcPr>
          <w:p w14:paraId="08462FA5" w14:textId="77777777" w:rsidR="00784A32" w:rsidRPr="00C31E24" w:rsidDel="006C0DA3" w:rsidRDefault="00784A32" w:rsidP="00354887">
            <w:pPr>
              <w:pStyle w:val="TAL"/>
              <w:rPr>
                <w:color w:val="000000"/>
              </w:rPr>
            </w:pPr>
            <w:r w:rsidRPr="00C31E24">
              <w:rPr>
                <w:color w:val="000000"/>
              </w:rPr>
              <w:t xml:space="preserve">  MIME body part</w:t>
            </w:r>
          </w:p>
        </w:tc>
        <w:tc>
          <w:tcPr>
            <w:tcW w:w="2160" w:type="dxa"/>
            <w:vAlign w:val="center"/>
          </w:tcPr>
          <w:p w14:paraId="079E8118" w14:textId="77777777" w:rsidR="00784A32" w:rsidRPr="00C31E24" w:rsidRDefault="00784A32" w:rsidP="00354887">
            <w:pPr>
              <w:pStyle w:val="TAL"/>
              <w:rPr>
                <w:color w:val="000000"/>
              </w:rPr>
            </w:pPr>
          </w:p>
        </w:tc>
        <w:tc>
          <w:tcPr>
            <w:tcW w:w="2160" w:type="dxa"/>
            <w:tcBorders>
              <w:top w:val="single" w:sz="4" w:space="0" w:color="auto"/>
              <w:bottom w:val="single" w:sz="4" w:space="0" w:color="auto"/>
            </w:tcBorders>
          </w:tcPr>
          <w:p w14:paraId="66CB3961" w14:textId="77777777" w:rsidR="00784A32" w:rsidRPr="00C31E24" w:rsidRDefault="00784A32" w:rsidP="00354887">
            <w:pPr>
              <w:pStyle w:val="TAL"/>
              <w:rPr>
                <w:color w:val="000000"/>
              </w:rPr>
            </w:pPr>
            <w:r w:rsidRPr="00C31E24">
              <w:rPr>
                <w:color w:val="000000"/>
              </w:rPr>
              <w:t>MCVIDEO-Info</w:t>
            </w:r>
          </w:p>
        </w:tc>
        <w:tc>
          <w:tcPr>
            <w:tcW w:w="1350" w:type="dxa"/>
          </w:tcPr>
          <w:p w14:paraId="1D6518E7" w14:textId="77777777" w:rsidR="00784A32" w:rsidRPr="00C31E24" w:rsidRDefault="00784A32" w:rsidP="00354887">
            <w:pPr>
              <w:pStyle w:val="TAL"/>
              <w:rPr>
                <w:color w:val="000000"/>
              </w:rPr>
            </w:pPr>
          </w:p>
        </w:tc>
        <w:tc>
          <w:tcPr>
            <w:tcW w:w="1170" w:type="dxa"/>
            <w:vAlign w:val="bottom"/>
          </w:tcPr>
          <w:p w14:paraId="4A792784" w14:textId="77777777" w:rsidR="00784A32" w:rsidRPr="00C31E24" w:rsidRDefault="00784A32" w:rsidP="00354887">
            <w:pPr>
              <w:pStyle w:val="TAL"/>
              <w:rPr>
                <w:color w:val="000000"/>
              </w:rPr>
            </w:pPr>
          </w:p>
        </w:tc>
      </w:tr>
      <w:tr w:rsidR="00784A32" w:rsidRPr="00C31E24" w14:paraId="11542114"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50B9C638" w14:textId="77777777" w:rsidR="00784A32" w:rsidRPr="00C31E24" w:rsidRDefault="00784A32" w:rsidP="00354887">
            <w:pPr>
              <w:pStyle w:val="TAL"/>
              <w:keepNext w:val="0"/>
              <w:keepLines w:val="0"/>
              <w:widowControl w:val="0"/>
              <w:rPr>
                <w:color w:val="000000"/>
              </w:rPr>
            </w:pPr>
            <w:r w:rsidRPr="00C31E24">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01F64417" w14:textId="77777777" w:rsidR="00784A32" w:rsidRPr="00C31E24" w:rsidRDefault="00784A32" w:rsidP="00354887">
            <w:pPr>
              <w:pStyle w:val="TAL"/>
              <w:keepNext w:val="0"/>
              <w:keepLines w:val="0"/>
              <w:widowControl w:val="0"/>
              <w:rPr>
                <w:color w:val="000000"/>
              </w:rPr>
            </w:pPr>
            <w:r w:rsidRPr="00C31E24">
              <w:rPr>
                <w:color w:val="000000"/>
              </w:rPr>
              <w:t>MCVideo-Info as described in Table  6.2.2.3.3-5</w:t>
            </w:r>
          </w:p>
        </w:tc>
        <w:tc>
          <w:tcPr>
            <w:tcW w:w="2160" w:type="dxa"/>
            <w:tcBorders>
              <w:top w:val="single" w:sz="4" w:space="0" w:color="auto"/>
              <w:left w:val="single" w:sz="4" w:space="0" w:color="auto"/>
              <w:bottom w:val="single" w:sz="4" w:space="0" w:color="auto"/>
              <w:right w:val="single" w:sz="4" w:space="0" w:color="auto"/>
            </w:tcBorders>
          </w:tcPr>
          <w:p w14:paraId="5F9ECF7D" w14:textId="77777777" w:rsidR="00784A32" w:rsidRPr="00C31E24"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6A8AE3E6" w14:textId="77777777" w:rsidR="00784A32" w:rsidRPr="00C31E24"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6D55D833" w14:textId="77777777" w:rsidR="00784A32" w:rsidRPr="00C31E24" w:rsidRDefault="00784A32" w:rsidP="00354887">
            <w:pPr>
              <w:pStyle w:val="TAL"/>
              <w:keepNext w:val="0"/>
              <w:keepLines w:val="0"/>
              <w:widowControl w:val="0"/>
              <w:rPr>
                <w:color w:val="000000"/>
              </w:rPr>
            </w:pPr>
          </w:p>
        </w:tc>
      </w:tr>
    </w:tbl>
    <w:p w14:paraId="6385BC2D" w14:textId="77777777" w:rsidR="00784A32" w:rsidRPr="00C31E24" w:rsidRDefault="00784A32" w:rsidP="00784A32">
      <w:pPr>
        <w:rPr>
          <w:color w:val="000000"/>
        </w:rPr>
      </w:pPr>
    </w:p>
    <w:p w14:paraId="1C91083B" w14:textId="77777777" w:rsidR="00784A32" w:rsidRPr="00C31E24" w:rsidRDefault="00784A32" w:rsidP="00784A32">
      <w:pPr>
        <w:pStyle w:val="TH"/>
      </w:pPr>
      <w:r w:rsidRPr="00C31E24">
        <w:rPr>
          <w:color w:val="000000"/>
        </w:rPr>
        <w:t>Table 6.2.2.3.3-7: SIP re-INVITE (Step 14, Table 6.2.2.3.2-1)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1E2C1BF9" w14:textId="77777777" w:rsidTr="00354887">
        <w:trPr>
          <w:tblHeader/>
        </w:trPr>
        <w:tc>
          <w:tcPr>
            <w:tcW w:w="9639" w:type="dxa"/>
            <w:gridSpan w:val="5"/>
          </w:tcPr>
          <w:p w14:paraId="02F578E8" w14:textId="77777777" w:rsidR="00784A32" w:rsidRPr="00C31E24" w:rsidRDefault="00784A32" w:rsidP="00354887">
            <w:pPr>
              <w:pStyle w:val="TAL"/>
              <w:keepNext w:val="0"/>
            </w:pPr>
            <w:r w:rsidRPr="00C31E24">
              <w:rPr>
                <w:color w:val="000000"/>
              </w:rPr>
              <w:t>Derivation Path: TS 36.579-1 [2], Table 5.5.2.5.2-1, condition MCVIDEO, AUTO</w:t>
            </w:r>
          </w:p>
        </w:tc>
      </w:tr>
      <w:tr w:rsidR="00784A32" w:rsidRPr="00C31E24" w14:paraId="03D0D1A7" w14:textId="77777777" w:rsidTr="00354887">
        <w:trPr>
          <w:tblHeader/>
        </w:trPr>
        <w:tc>
          <w:tcPr>
            <w:tcW w:w="2835" w:type="dxa"/>
          </w:tcPr>
          <w:p w14:paraId="1D39E213" w14:textId="77777777" w:rsidR="00784A32" w:rsidRPr="00C31E24" w:rsidRDefault="00784A32" w:rsidP="00354887">
            <w:pPr>
              <w:pStyle w:val="TAH"/>
              <w:keepNext w:val="0"/>
              <w:rPr>
                <w:bCs/>
                <w:color w:val="000000"/>
              </w:rPr>
            </w:pPr>
            <w:r w:rsidRPr="00C31E24">
              <w:rPr>
                <w:bCs/>
                <w:color w:val="000000"/>
              </w:rPr>
              <w:t>Information Element</w:t>
            </w:r>
          </w:p>
        </w:tc>
        <w:tc>
          <w:tcPr>
            <w:tcW w:w="2126" w:type="dxa"/>
          </w:tcPr>
          <w:p w14:paraId="50A2A960" w14:textId="77777777" w:rsidR="00784A32" w:rsidRPr="00C31E24" w:rsidRDefault="00784A32" w:rsidP="00354887">
            <w:pPr>
              <w:pStyle w:val="TAH"/>
              <w:keepNext w:val="0"/>
              <w:rPr>
                <w:bCs/>
                <w:color w:val="000000"/>
              </w:rPr>
            </w:pPr>
            <w:r w:rsidRPr="00C31E24">
              <w:rPr>
                <w:bCs/>
                <w:color w:val="000000"/>
              </w:rPr>
              <w:t>Value/remark</w:t>
            </w:r>
          </w:p>
        </w:tc>
        <w:tc>
          <w:tcPr>
            <w:tcW w:w="2126" w:type="dxa"/>
            <w:tcBorders>
              <w:bottom w:val="single" w:sz="4" w:space="0" w:color="auto"/>
            </w:tcBorders>
          </w:tcPr>
          <w:p w14:paraId="0B48A3BE" w14:textId="77777777" w:rsidR="00784A32" w:rsidRPr="00C31E24" w:rsidRDefault="00784A32" w:rsidP="00354887">
            <w:pPr>
              <w:pStyle w:val="TAH"/>
              <w:keepNext w:val="0"/>
              <w:rPr>
                <w:bCs/>
                <w:color w:val="000000"/>
              </w:rPr>
            </w:pPr>
            <w:r w:rsidRPr="00C31E24">
              <w:rPr>
                <w:bCs/>
                <w:color w:val="000000"/>
              </w:rPr>
              <w:t>Comment</w:t>
            </w:r>
          </w:p>
        </w:tc>
        <w:tc>
          <w:tcPr>
            <w:tcW w:w="1418" w:type="dxa"/>
          </w:tcPr>
          <w:p w14:paraId="7CBE57A8" w14:textId="77777777" w:rsidR="00784A32" w:rsidRPr="00C31E24" w:rsidRDefault="00784A32" w:rsidP="00354887">
            <w:pPr>
              <w:pStyle w:val="TAH"/>
              <w:keepNext w:val="0"/>
              <w:rPr>
                <w:bCs/>
                <w:color w:val="000000"/>
              </w:rPr>
            </w:pPr>
            <w:r w:rsidRPr="00C31E24">
              <w:rPr>
                <w:bCs/>
                <w:color w:val="000000"/>
              </w:rPr>
              <w:t>Reference</w:t>
            </w:r>
          </w:p>
        </w:tc>
        <w:tc>
          <w:tcPr>
            <w:tcW w:w="1134" w:type="dxa"/>
          </w:tcPr>
          <w:p w14:paraId="2D35CB9B" w14:textId="77777777" w:rsidR="00784A32" w:rsidRPr="00C31E24" w:rsidRDefault="00784A32" w:rsidP="00354887">
            <w:pPr>
              <w:pStyle w:val="TAH"/>
              <w:keepNext w:val="0"/>
              <w:rPr>
                <w:bCs/>
                <w:color w:val="000000"/>
              </w:rPr>
            </w:pPr>
            <w:r w:rsidRPr="00C31E24">
              <w:rPr>
                <w:bCs/>
                <w:color w:val="000000"/>
              </w:rPr>
              <w:t>Condition</w:t>
            </w:r>
          </w:p>
        </w:tc>
      </w:tr>
      <w:tr w:rsidR="00784A32" w:rsidRPr="00C31E24" w14:paraId="1731D413" w14:textId="77777777" w:rsidTr="00354887">
        <w:tc>
          <w:tcPr>
            <w:tcW w:w="2835" w:type="dxa"/>
            <w:vAlign w:val="center"/>
          </w:tcPr>
          <w:p w14:paraId="7D07AD0F" w14:textId="77777777" w:rsidR="00784A32" w:rsidRPr="00C31E24" w:rsidRDefault="00784A32" w:rsidP="00354887">
            <w:pPr>
              <w:pStyle w:val="TAL"/>
              <w:keepNext w:val="0"/>
              <w:rPr>
                <w:b/>
                <w:bCs/>
                <w:color w:val="000000"/>
              </w:rPr>
            </w:pPr>
            <w:r w:rsidRPr="00C31E24">
              <w:rPr>
                <w:b/>
                <w:bCs/>
                <w:color w:val="000000"/>
              </w:rPr>
              <w:t>Message-body</w:t>
            </w:r>
          </w:p>
        </w:tc>
        <w:tc>
          <w:tcPr>
            <w:tcW w:w="2126" w:type="dxa"/>
          </w:tcPr>
          <w:p w14:paraId="2A871DE6" w14:textId="77777777" w:rsidR="00784A32" w:rsidRPr="00C31E24" w:rsidRDefault="00784A32" w:rsidP="00354887">
            <w:pPr>
              <w:pStyle w:val="TAL"/>
              <w:keepNext w:val="0"/>
              <w:rPr>
                <w:color w:val="000000"/>
              </w:rPr>
            </w:pPr>
          </w:p>
        </w:tc>
        <w:tc>
          <w:tcPr>
            <w:tcW w:w="2126" w:type="dxa"/>
            <w:tcBorders>
              <w:top w:val="single" w:sz="4" w:space="0" w:color="auto"/>
              <w:bottom w:val="single" w:sz="4" w:space="0" w:color="auto"/>
            </w:tcBorders>
          </w:tcPr>
          <w:p w14:paraId="1C92C75D" w14:textId="77777777" w:rsidR="00784A32" w:rsidRPr="00C31E24" w:rsidRDefault="00784A32" w:rsidP="00354887">
            <w:pPr>
              <w:pStyle w:val="TAL"/>
              <w:keepNext w:val="0"/>
              <w:rPr>
                <w:color w:val="000000"/>
              </w:rPr>
            </w:pPr>
            <w:r w:rsidRPr="00C31E24">
              <w:rPr>
                <w:color w:val="000000"/>
              </w:rPr>
              <w:t>MCVideo-Info</w:t>
            </w:r>
          </w:p>
        </w:tc>
        <w:tc>
          <w:tcPr>
            <w:tcW w:w="1418" w:type="dxa"/>
          </w:tcPr>
          <w:p w14:paraId="45F70736" w14:textId="77777777" w:rsidR="00784A32" w:rsidRPr="00C31E24" w:rsidRDefault="00784A32" w:rsidP="00354887">
            <w:pPr>
              <w:pStyle w:val="TAL"/>
              <w:keepNext w:val="0"/>
              <w:rPr>
                <w:color w:val="000000"/>
              </w:rPr>
            </w:pPr>
          </w:p>
        </w:tc>
        <w:tc>
          <w:tcPr>
            <w:tcW w:w="1134" w:type="dxa"/>
            <w:vAlign w:val="bottom"/>
          </w:tcPr>
          <w:p w14:paraId="30DC86F3" w14:textId="77777777" w:rsidR="00784A32" w:rsidRPr="00C31E24" w:rsidRDefault="00784A32" w:rsidP="00354887">
            <w:pPr>
              <w:pStyle w:val="TAL"/>
              <w:keepNext w:val="0"/>
              <w:rPr>
                <w:color w:val="000000"/>
              </w:rPr>
            </w:pPr>
          </w:p>
        </w:tc>
      </w:tr>
      <w:tr w:rsidR="00784A32" w:rsidRPr="00C31E24" w14:paraId="6A810F3C" w14:textId="77777777" w:rsidTr="00354887">
        <w:tc>
          <w:tcPr>
            <w:tcW w:w="2835" w:type="dxa"/>
            <w:vAlign w:val="center"/>
          </w:tcPr>
          <w:p w14:paraId="6DA18E6D" w14:textId="77777777" w:rsidR="00784A32" w:rsidRPr="00C31E24" w:rsidRDefault="00784A32" w:rsidP="00354887">
            <w:pPr>
              <w:pStyle w:val="TAL"/>
              <w:keepNext w:val="0"/>
              <w:rPr>
                <w:b/>
                <w:color w:val="000000"/>
              </w:rPr>
            </w:pPr>
            <w:r w:rsidRPr="00C31E24">
              <w:rPr>
                <w:b/>
                <w:color w:val="000000"/>
              </w:rPr>
              <w:t xml:space="preserve">  MIME-Content-Type</w:t>
            </w:r>
          </w:p>
        </w:tc>
        <w:tc>
          <w:tcPr>
            <w:tcW w:w="2126" w:type="dxa"/>
          </w:tcPr>
          <w:p w14:paraId="69E1EE45" w14:textId="77777777" w:rsidR="00784A32" w:rsidRPr="00C31E24" w:rsidRDefault="00784A32" w:rsidP="00354887">
            <w:pPr>
              <w:pStyle w:val="TAL"/>
              <w:keepNext w:val="0"/>
              <w:rPr>
                <w:color w:val="000000"/>
              </w:rPr>
            </w:pPr>
            <w:r w:rsidRPr="00C31E24">
              <w:rPr>
                <w:color w:val="000000"/>
              </w:rPr>
              <w:t>"application/vnd.3gpp.mcvideo-info+xml"</w:t>
            </w:r>
          </w:p>
        </w:tc>
        <w:tc>
          <w:tcPr>
            <w:tcW w:w="2126" w:type="dxa"/>
            <w:tcBorders>
              <w:top w:val="single" w:sz="4" w:space="0" w:color="auto"/>
              <w:bottom w:val="single" w:sz="4" w:space="0" w:color="auto"/>
            </w:tcBorders>
          </w:tcPr>
          <w:p w14:paraId="1B7EC4E1" w14:textId="77777777" w:rsidR="00784A32" w:rsidRPr="00C31E24" w:rsidRDefault="00784A32" w:rsidP="00354887">
            <w:pPr>
              <w:pStyle w:val="TAL"/>
              <w:keepNext w:val="0"/>
              <w:rPr>
                <w:color w:val="000000"/>
              </w:rPr>
            </w:pPr>
          </w:p>
        </w:tc>
        <w:tc>
          <w:tcPr>
            <w:tcW w:w="1418" w:type="dxa"/>
          </w:tcPr>
          <w:p w14:paraId="6953B038" w14:textId="77777777" w:rsidR="00784A32" w:rsidRPr="00C31E24" w:rsidRDefault="00784A32" w:rsidP="00354887">
            <w:pPr>
              <w:pStyle w:val="TAL"/>
              <w:keepNext w:val="0"/>
              <w:rPr>
                <w:color w:val="000000"/>
              </w:rPr>
            </w:pPr>
          </w:p>
        </w:tc>
        <w:tc>
          <w:tcPr>
            <w:tcW w:w="1134" w:type="dxa"/>
            <w:vAlign w:val="bottom"/>
          </w:tcPr>
          <w:p w14:paraId="4A9C554C" w14:textId="77777777" w:rsidR="00784A32" w:rsidRPr="00C31E24" w:rsidRDefault="00784A32" w:rsidP="00354887">
            <w:pPr>
              <w:pStyle w:val="TAL"/>
              <w:keepNext w:val="0"/>
              <w:rPr>
                <w:color w:val="000000"/>
              </w:rPr>
            </w:pPr>
          </w:p>
        </w:tc>
      </w:tr>
      <w:tr w:rsidR="00784A32" w:rsidRPr="00C31E24" w14:paraId="5E0FB286" w14:textId="77777777" w:rsidTr="00354887">
        <w:tc>
          <w:tcPr>
            <w:tcW w:w="2835" w:type="dxa"/>
            <w:vAlign w:val="center"/>
          </w:tcPr>
          <w:p w14:paraId="74326DB3" w14:textId="77777777" w:rsidR="00784A32" w:rsidRPr="00C31E24" w:rsidRDefault="00784A32" w:rsidP="00354887">
            <w:pPr>
              <w:pStyle w:val="TAL"/>
              <w:keepNext w:val="0"/>
              <w:rPr>
                <w:b/>
                <w:color w:val="000000"/>
              </w:rPr>
            </w:pPr>
            <w:r w:rsidRPr="00C31E24">
              <w:rPr>
                <w:color w:val="000000"/>
              </w:rPr>
              <w:t xml:space="preserve">    MCVideo-Info</w:t>
            </w:r>
          </w:p>
        </w:tc>
        <w:tc>
          <w:tcPr>
            <w:tcW w:w="2126" w:type="dxa"/>
          </w:tcPr>
          <w:p w14:paraId="4DA7645D" w14:textId="77777777" w:rsidR="00784A32" w:rsidRPr="00C31E24" w:rsidRDefault="00784A32" w:rsidP="00354887">
            <w:pPr>
              <w:pStyle w:val="TAL"/>
              <w:keepNext w:val="0"/>
              <w:rPr>
                <w:color w:val="000000"/>
              </w:rPr>
            </w:pPr>
            <w:r w:rsidRPr="00C31E24">
              <w:rPr>
                <w:color w:val="000000"/>
              </w:rPr>
              <w:t>As described in Table 6.2.2.3.3-8</w:t>
            </w:r>
          </w:p>
        </w:tc>
        <w:tc>
          <w:tcPr>
            <w:tcW w:w="2126" w:type="dxa"/>
            <w:tcBorders>
              <w:top w:val="single" w:sz="4" w:space="0" w:color="auto"/>
              <w:bottom w:val="single" w:sz="4" w:space="0" w:color="auto"/>
            </w:tcBorders>
          </w:tcPr>
          <w:p w14:paraId="29C212D6" w14:textId="77777777" w:rsidR="00784A32" w:rsidRPr="00C31E24" w:rsidRDefault="00784A32" w:rsidP="00354887">
            <w:pPr>
              <w:pStyle w:val="TAL"/>
              <w:keepNext w:val="0"/>
              <w:rPr>
                <w:color w:val="000000"/>
              </w:rPr>
            </w:pPr>
          </w:p>
        </w:tc>
        <w:tc>
          <w:tcPr>
            <w:tcW w:w="1418" w:type="dxa"/>
          </w:tcPr>
          <w:p w14:paraId="1559676C" w14:textId="77777777" w:rsidR="00784A32" w:rsidRPr="00C31E24" w:rsidRDefault="00784A32" w:rsidP="00354887">
            <w:pPr>
              <w:pStyle w:val="TAL"/>
              <w:keepNext w:val="0"/>
              <w:rPr>
                <w:color w:val="000000"/>
              </w:rPr>
            </w:pPr>
          </w:p>
        </w:tc>
        <w:tc>
          <w:tcPr>
            <w:tcW w:w="1134" w:type="dxa"/>
            <w:vAlign w:val="bottom"/>
          </w:tcPr>
          <w:p w14:paraId="21E15F3F" w14:textId="77777777" w:rsidR="00784A32" w:rsidRPr="00C31E24" w:rsidRDefault="00784A32" w:rsidP="00354887">
            <w:pPr>
              <w:pStyle w:val="TAL"/>
              <w:keepNext w:val="0"/>
              <w:rPr>
                <w:color w:val="000000"/>
              </w:rPr>
            </w:pPr>
          </w:p>
        </w:tc>
      </w:tr>
    </w:tbl>
    <w:p w14:paraId="1B40B931" w14:textId="77777777" w:rsidR="00784A32" w:rsidRPr="00C31E24" w:rsidRDefault="00784A32" w:rsidP="00784A32">
      <w:pPr>
        <w:rPr>
          <w:color w:val="000000"/>
        </w:rPr>
      </w:pPr>
    </w:p>
    <w:p w14:paraId="1D0D3F9B" w14:textId="77777777" w:rsidR="00784A32" w:rsidRPr="00C31E24" w:rsidRDefault="00784A32" w:rsidP="00784A32">
      <w:pPr>
        <w:pStyle w:val="TH"/>
      </w:pPr>
      <w:r w:rsidRPr="00C31E24">
        <w:t>Table 6.2.2.3.3-8: MCVideo-Info in SIP INVITE (Table 6.2.2.3.3-7)</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14:paraId="652FB69A" w14:textId="77777777" w:rsidTr="00354887">
        <w:trPr>
          <w:tblHeader/>
        </w:trPr>
        <w:tc>
          <w:tcPr>
            <w:tcW w:w="9634" w:type="dxa"/>
          </w:tcPr>
          <w:p w14:paraId="204DD6A2" w14:textId="77777777" w:rsidR="00784A32" w:rsidRPr="00C31E24" w:rsidRDefault="00784A32" w:rsidP="00354887">
            <w:pPr>
              <w:pStyle w:val="TAL"/>
            </w:pPr>
            <w:r w:rsidRPr="00C31E24">
              <w:t>Derivation Path: TS 36.579-1 [2], Table 5.5.2.5.1-1, condition PRIVATE-CALL</w:t>
            </w:r>
          </w:p>
        </w:tc>
      </w:tr>
    </w:tbl>
    <w:p w14:paraId="727D2329" w14:textId="77777777" w:rsidR="00784A32" w:rsidRPr="00C31E24" w:rsidRDefault="00784A32" w:rsidP="00784A32"/>
    <w:p w14:paraId="45BAC757" w14:textId="33A2EBED" w:rsidR="00784A32" w:rsidRPr="00C31E24" w:rsidRDefault="00784A32" w:rsidP="00784A32">
      <w:pPr>
        <w:pStyle w:val="TH"/>
        <w:keepLines w:val="0"/>
        <w:widowControl w:val="0"/>
      </w:pPr>
      <w:r w:rsidRPr="00C31E24">
        <w:rPr>
          <w:color w:val="000000"/>
        </w:rPr>
        <w:t xml:space="preserve">Table 6.2.2.3.3-9: </w:t>
      </w:r>
      <w:r w:rsidR="00C630E0" w:rsidRPr="00C31E24">
        <w:rPr>
          <w:color w:val="000000"/>
        </w:rPr>
        <w:t>Void</w:t>
      </w:r>
    </w:p>
    <w:p w14:paraId="6AB4731C" w14:textId="77777777" w:rsidR="00784A32" w:rsidRPr="00C31E24" w:rsidRDefault="00784A32" w:rsidP="00784A32">
      <w:pPr>
        <w:rPr>
          <w:color w:val="000000"/>
        </w:rPr>
      </w:pPr>
    </w:p>
    <w:p w14:paraId="27B0F927" w14:textId="77777777" w:rsidR="00784A32" w:rsidRPr="00C31E24" w:rsidRDefault="00784A32" w:rsidP="00784A32">
      <w:pPr>
        <w:pStyle w:val="TH"/>
        <w:widowControl w:val="0"/>
      </w:pPr>
      <w:r w:rsidRPr="00C31E24">
        <w:rPr>
          <w:color w:val="000000"/>
        </w:rPr>
        <w:t>Table 6.2.2.3.3-10: SIP BYE (Step 23, Table 6.2.2.3.2-1)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rsidDel="00127C5D" w14:paraId="4BB0FB94" w14:textId="77777777" w:rsidTr="00354887">
        <w:trPr>
          <w:tblHeader/>
        </w:trPr>
        <w:tc>
          <w:tcPr>
            <w:tcW w:w="9634" w:type="dxa"/>
          </w:tcPr>
          <w:p w14:paraId="4B5309EF" w14:textId="6F5F478B" w:rsidR="00784A32" w:rsidRPr="00C31E24" w:rsidDel="00127C5D" w:rsidRDefault="00784A32" w:rsidP="00354887">
            <w:pPr>
              <w:pStyle w:val="TAL"/>
              <w:keepLines w:val="0"/>
              <w:widowControl w:val="0"/>
              <w:rPr>
                <w:color w:val="000000"/>
              </w:rPr>
            </w:pPr>
            <w:r w:rsidRPr="00C31E24">
              <w:rPr>
                <w:color w:val="000000"/>
              </w:rPr>
              <w:t>Derivation Path: TS 36.579-1, Table 5.5.2.2</w:t>
            </w:r>
            <w:r w:rsidR="00C630E0" w:rsidRPr="00C31E24">
              <w:rPr>
                <w:color w:val="000000"/>
              </w:rPr>
              <w:t>.1</w:t>
            </w:r>
            <w:r w:rsidRPr="00C31E24">
              <w:rPr>
                <w:color w:val="000000"/>
              </w:rPr>
              <w:t xml:space="preserve">-1, </w:t>
            </w:r>
            <w:r w:rsidRPr="00C31E24">
              <w:t>condition MO_CALL</w:t>
            </w:r>
          </w:p>
        </w:tc>
      </w:tr>
    </w:tbl>
    <w:p w14:paraId="5FB029DD" w14:textId="77777777" w:rsidR="00784A32" w:rsidRPr="00C31E24" w:rsidRDefault="00784A32" w:rsidP="00784A32"/>
    <w:p w14:paraId="0442FFF8" w14:textId="0C41B4C6" w:rsidR="00784A32" w:rsidRPr="00C31E24" w:rsidRDefault="00784A32" w:rsidP="00784A32">
      <w:pPr>
        <w:pStyle w:val="TH"/>
      </w:pPr>
      <w:r w:rsidRPr="00C31E24">
        <w:t xml:space="preserve">Table 6.2.2.3.3-11: </w:t>
      </w:r>
      <w:r w:rsidR="00C630E0" w:rsidRPr="00C31E24">
        <w:t>Void</w:t>
      </w:r>
    </w:p>
    <w:p w14:paraId="5F3788D8" w14:textId="77777777" w:rsidR="00784A32" w:rsidRPr="00C31E24" w:rsidRDefault="00784A32" w:rsidP="00784A32"/>
    <w:p w14:paraId="7089B18A" w14:textId="77777777" w:rsidR="00784A32" w:rsidRPr="00C31E24" w:rsidRDefault="00784A32" w:rsidP="00784A32">
      <w:pPr>
        <w:pStyle w:val="Heading3"/>
      </w:pPr>
      <w:bookmarkStart w:id="586" w:name="_Toc52787554"/>
      <w:bookmarkStart w:id="587" w:name="_Toc52787736"/>
      <w:bookmarkStart w:id="588" w:name="_Toc75906958"/>
      <w:bookmarkStart w:id="589" w:name="_Toc75907295"/>
      <w:bookmarkStart w:id="590" w:name="_Toc84345735"/>
      <w:bookmarkStart w:id="591" w:name="_Toc99871288"/>
      <w:r w:rsidRPr="00C31E24">
        <w:t>6.2.3</w:t>
      </w:r>
      <w:r w:rsidRPr="00C31E24">
        <w:tab/>
        <w:t>On-network / Private Call / On-demand / Automatic Commencement Mode / Without Transmission Control / Client Originated (CO)</w:t>
      </w:r>
      <w:bookmarkEnd w:id="586"/>
      <w:bookmarkEnd w:id="587"/>
      <w:bookmarkEnd w:id="588"/>
      <w:bookmarkEnd w:id="589"/>
      <w:bookmarkEnd w:id="590"/>
      <w:bookmarkEnd w:id="591"/>
    </w:p>
    <w:p w14:paraId="6D6CEAA0" w14:textId="77777777" w:rsidR="00784A32" w:rsidRPr="00C31E24" w:rsidRDefault="00784A32" w:rsidP="00764DD4">
      <w:pPr>
        <w:pStyle w:val="H6"/>
      </w:pPr>
      <w:bookmarkStart w:id="592" w:name="_Toc52787555"/>
      <w:bookmarkStart w:id="593" w:name="_Toc52787737"/>
      <w:bookmarkStart w:id="594" w:name="_Toc75906959"/>
      <w:bookmarkStart w:id="595" w:name="_Toc75907296"/>
      <w:r w:rsidRPr="00C31E24">
        <w:t>6.2.3.1</w:t>
      </w:r>
      <w:r w:rsidRPr="00C31E24">
        <w:tab/>
        <w:t>Test Purpose (TP)</w:t>
      </w:r>
      <w:bookmarkEnd w:id="592"/>
      <w:bookmarkEnd w:id="593"/>
      <w:bookmarkEnd w:id="594"/>
      <w:bookmarkEnd w:id="595"/>
    </w:p>
    <w:p w14:paraId="0671E0C2" w14:textId="77777777" w:rsidR="00784A32" w:rsidRPr="00C31E24" w:rsidRDefault="00784A32" w:rsidP="00784A32">
      <w:pPr>
        <w:pStyle w:val="H6"/>
      </w:pPr>
      <w:r w:rsidRPr="00C31E24">
        <w:t>(1)</w:t>
      </w:r>
    </w:p>
    <w:p w14:paraId="59C823DA"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registered and authorised for MCVideo Service, including authorised to initiate/cancel private calls with Automatic Commencement }</w:t>
      </w:r>
    </w:p>
    <w:p w14:paraId="6E1456EE"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1D57E884"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 MCVideo private call, On-demand Automatic Commencement Mode, no force of Automatic Commencement, without Transmission Control }</w:t>
      </w:r>
    </w:p>
    <w:p w14:paraId="507FD3C3"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INVITE message requesting On-demand Automatic Commencement Mode and not offering a media-level section for a media-transmission control entity, </w:t>
      </w:r>
      <w:r w:rsidRPr="00C31E24">
        <w:rPr>
          <w:b/>
          <w:noProof w:val="0"/>
        </w:rPr>
        <w:t>and</w:t>
      </w:r>
      <w:r w:rsidRPr="00C31E24">
        <w:rPr>
          <w:noProof w:val="0"/>
        </w:rPr>
        <w:t xml:space="preserve">, after indication from the MCVideo Server that the call was established, notifies the MCVideo User </w:t>
      </w:r>
      <w:r w:rsidRPr="00C31E24">
        <w:rPr>
          <w:b/>
          <w:noProof w:val="0"/>
        </w:rPr>
        <w:t>and</w:t>
      </w:r>
      <w:r w:rsidRPr="00C31E24">
        <w:rPr>
          <w:noProof w:val="0"/>
        </w:rPr>
        <w:t>, does not apply Transmission Control }</w:t>
      </w:r>
    </w:p>
    <w:p w14:paraId="52EBC870"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3A756068" w14:textId="77777777" w:rsidR="00784A32" w:rsidRPr="00C31E24" w:rsidRDefault="00784A32" w:rsidP="00784A32">
      <w:pPr>
        <w:pStyle w:val="PL"/>
        <w:rPr>
          <w:rFonts w:cs="Courier New"/>
          <w:noProof w:val="0"/>
          <w:szCs w:val="16"/>
        </w:rPr>
      </w:pPr>
    </w:p>
    <w:p w14:paraId="440048F4" w14:textId="77777777" w:rsidR="00784A32" w:rsidRPr="00C31E24" w:rsidRDefault="00784A32" w:rsidP="00784A32">
      <w:pPr>
        <w:pStyle w:val="H6"/>
      </w:pPr>
      <w:r w:rsidRPr="00C31E24">
        <w:t>(2)</w:t>
      </w:r>
    </w:p>
    <w:p w14:paraId="59FB83F1"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On-demand Automatic Commencement Mode private call without Transmission Control }</w:t>
      </w:r>
    </w:p>
    <w:p w14:paraId="2101A372"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56E81FA9"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to terminate the ongoing MCVideo private call }</w:t>
      </w:r>
    </w:p>
    <w:p w14:paraId="221368AB" w14:textId="43D90F24"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BYE request and</w:t>
      </w:r>
      <w:r w:rsidR="001B0518" w:rsidRPr="00C31E24">
        <w:rPr>
          <w:noProof w:val="0"/>
        </w:rPr>
        <w:t>,</w:t>
      </w:r>
      <w:r w:rsidRPr="00C31E24">
        <w:rPr>
          <w:noProof w:val="0"/>
        </w:rPr>
        <w:t xml:space="preserve"> after receiving a SIP 200 (OK)</w:t>
      </w:r>
      <w:r w:rsidR="001B0518" w:rsidRPr="00C31E24">
        <w:rPr>
          <w:noProof w:val="0"/>
        </w:rPr>
        <w:t>,</w:t>
      </w:r>
      <w:r w:rsidRPr="00C31E24">
        <w:rPr>
          <w:noProof w:val="0"/>
        </w:rPr>
        <w:t xml:space="preserve"> leaves the MCVideo session }</w:t>
      </w:r>
    </w:p>
    <w:p w14:paraId="5DA32C87" w14:textId="77777777" w:rsidR="00784A32" w:rsidRPr="00C31E24" w:rsidRDefault="00784A32" w:rsidP="00784A32">
      <w:pPr>
        <w:pStyle w:val="PL"/>
        <w:rPr>
          <w:rFonts w:cs="Courier New"/>
          <w:noProof w:val="0"/>
          <w:szCs w:val="16"/>
        </w:rPr>
      </w:pPr>
      <w:r w:rsidRPr="00C31E24">
        <w:rPr>
          <w:rFonts w:cs="Courier New"/>
          <w:noProof w:val="0"/>
          <w:szCs w:val="16"/>
        </w:rPr>
        <w:t xml:space="preserve">            }</w:t>
      </w:r>
    </w:p>
    <w:p w14:paraId="57F03106" w14:textId="77777777" w:rsidR="00784A32" w:rsidRPr="00C31E24" w:rsidRDefault="00784A32" w:rsidP="00784A32">
      <w:pPr>
        <w:pStyle w:val="PL"/>
        <w:rPr>
          <w:rFonts w:cs="Courier New"/>
          <w:noProof w:val="0"/>
          <w:szCs w:val="16"/>
        </w:rPr>
      </w:pPr>
    </w:p>
    <w:p w14:paraId="3495A84B" w14:textId="77777777" w:rsidR="00784A32" w:rsidRPr="00C31E24" w:rsidRDefault="00784A32" w:rsidP="00764DD4">
      <w:pPr>
        <w:pStyle w:val="H6"/>
      </w:pPr>
      <w:bookmarkStart w:id="596" w:name="_Toc52787556"/>
      <w:bookmarkStart w:id="597" w:name="_Toc52787738"/>
      <w:bookmarkStart w:id="598" w:name="_Toc75906960"/>
      <w:bookmarkStart w:id="599" w:name="_Toc75907297"/>
      <w:r w:rsidRPr="00C31E24">
        <w:t>6.2.3.2</w:t>
      </w:r>
      <w:r w:rsidRPr="00C31E24">
        <w:tab/>
        <w:t>Conformance requirements</w:t>
      </w:r>
      <w:bookmarkEnd w:id="596"/>
      <w:bookmarkEnd w:id="597"/>
      <w:bookmarkEnd w:id="598"/>
      <w:bookmarkEnd w:id="599"/>
    </w:p>
    <w:p w14:paraId="6C661B69" w14:textId="66DDC318" w:rsidR="00784A32" w:rsidRPr="00C31E24" w:rsidRDefault="00784A32" w:rsidP="00784A32">
      <w:r w:rsidRPr="00C31E24">
        <w:t xml:space="preserve">References: The conformance requirements covered in the present TC are specified in: TS 24.281, clauses 10.2.1, 10.2.2.2.1, </w:t>
      </w:r>
      <w:r w:rsidR="001B0518" w:rsidRPr="00C31E24">
        <w:t xml:space="preserve">10.2.4.1.1.1, 10.2.4.1.1.2, 10.2.4.2.1.1, 10.2.4.2.2.1, 10.2.4.3.1, </w:t>
      </w:r>
      <w:r w:rsidRPr="00C31E24">
        <w:t>6.2.5.1</w:t>
      </w:r>
      <w:r w:rsidR="001B0518" w:rsidRPr="00C31E24">
        <w:t>, and 6.3.3.2.4</w:t>
      </w:r>
      <w:r w:rsidRPr="00C31E24">
        <w:t xml:space="preserve">.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Rel-14 requirements.</w:t>
      </w:r>
    </w:p>
    <w:p w14:paraId="24368701" w14:textId="77777777" w:rsidR="00784A32" w:rsidRPr="00C31E24" w:rsidRDefault="00784A32" w:rsidP="00784A32">
      <w:r w:rsidRPr="00C31E24">
        <w:t>[TS 24.281, clause 10.2.1]</w:t>
      </w:r>
    </w:p>
    <w:p w14:paraId="5AE5EE94" w14:textId="77777777" w:rsidR="00784A32" w:rsidRPr="00C31E24" w:rsidRDefault="00784A32" w:rsidP="00784A32">
      <w:pPr>
        <w:rPr>
          <w:rFonts w:eastAsia="Malgun Gothic"/>
        </w:rPr>
      </w:pPr>
      <w:r w:rsidRPr="00C31E24">
        <w:rPr>
          <w:rFonts w:eastAsia="Malgun Gothic"/>
        </w:rPr>
        <w:t>For on-network, the procedures for private call with transmission control are specified in subclause 10.2.2.</w:t>
      </w:r>
    </w:p>
    <w:p w14:paraId="41FE8CF7" w14:textId="77777777" w:rsidR="00784A32" w:rsidRPr="00C31E24" w:rsidRDefault="00784A32" w:rsidP="00784A32">
      <w:pPr>
        <w:rPr>
          <w:rFonts w:eastAsia="Malgun Gothic"/>
        </w:rPr>
      </w:pPr>
      <w:r w:rsidRPr="00C31E24">
        <w:rPr>
          <w:rFonts w:eastAsia="Malgun Gothic"/>
        </w:rPr>
        <w:t>For on-network, the procedures for private call without transmission control are specified in subclause 10.2.3.</w:t>
      </w:r>
    </w:p>
    <w:p w14:paraId="5D72BA78" w14:textId="77777777" w:rsidR="00784A32" w:rsidRPr="00C31E24" w:rsidRDefault="00784A32" w:rsidP="00784A32">
      <w:pPr>
        <w:rPr>
          <w:rFonts w:eastAsia="Malgun Gothic"/>
        </w:rPr>
      </w:pPr>
      <w:r w:rsidRPr="00C31E24">
        <w:rPr>
          <w:rFonts w:eastAsia="Malgun Gothic"/>
        </w:rPr>
        <w:t>For on-network, the procedures for ending the private call initiated by MCVideo client are specified in subclause 10.2.4.</w:t>
      </w:r>
    </w:p>
    <w:p w14:paraId="15686629" w14:textId="77777777" w:rsidR="00784A32" w:rsidRPr="00C31E24" w:rsidRDefault="00784A32" w:rsidP="00784A32">
      <w:pPr>
        <w:rPr>
          <w:rFonts w:eastAsia="Malgun Gothic"/>
        </w:rPr>
      </w:pPr>
      <w:r w:rsidRPr="00C31E24">
        <w:rPr>
          <w:rFonts w:eastAsia="Malgun Gothic"/>
        </w:rPr>
        <w:t>For on-network, the procedures for ending the private call initiated by MCVideo server are specified in subclause 10.2.5.</w:t>
      </w:r>
    </w:p>
    <w:p w14:paraId="61240131" w14:textId="77777777" w:rsidR="00784A32" w:rsidRPr="00C31E24" w:rsidRDefault="00784A32" w:rsidP="00784A32">
      <w:r w:rsidRPr="00C31E24">
        <w:t>[TS 24.281, clause 10.2.2.2.1]</w:t>
      </w:r>
    </w:p>
    <w:p w14:paraId="3D4EADE3" w14:textId="77777777" w:rsidR="00784A32" w:rsidRPr="00C31E24" w:rsidRDefault="00784A32" w:rsidP="00784A32">
      <w:r w:rsidRPr="00C31E24">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0E71A553" w14:textId="77777777" w:rsidR="00784A32" w:rsidRPr="00C31E24" w:rsidRDefault="00784A32" w:rsidP="00784A32">
      <w:r w:rsidRPr="00C31E24">
        <w:t>The MCVideo client:</w:t>
      </w:r>
    </w:p>
    <w:p w14:paraId="38E01C0C" w14:textId="77777777" w:rsidR="00784A32" w:rsidRPr="00C31E24" w:rsidRDefault="00784A32" w:rsidP="00784A32">
      <w:pPr>
        <w:pStyle w:val="B1"/>
      </w:pPr>
      <w:r w:rsidRPr="00C31E24">
        <w:t>1)</w:t>
      </w:r>
      <w:r w:rsidRPr="00C31E24">
        <w:tab/>
        <w:t>shall set the Request-URI of the SIP INVITE request to a public service identity of the participating MCVideo function serving the MCVideo user;</w:t>
      </w:r>
    </w:p>
    <w:p w14:paraId="08A0C95C" w14:textId="77777777" w:rsidR="00784A32" w:rsidRPr="00C31E24" w:rsidRDefault="00784A32" w:rsidP="00784A32">
      <w:pPr>
        <w:pStyle w:val="B1"/>
      </w:pPr>
      <w:r w:rsidRPr="00C31E24">
        <w:t>2)</w:t>
      </w:r>
      <w:r w:rsidRPr="00C31E24">
        <w:tab/>
        <w:t>may include a P-Preferred-Identity header field in the SIP INVITE request containing a public user identity as specified in 3GPP TS 24.229 [11];</w:t>
      </w:r>
    </w:p>
    <w:p w14:paraId="1B598F76" w14:textId="77777777" w:rsidR="00784A32" w:rsidRPr="00C31E24" w:rsidRDefault="00784A32" w:rsidP="00784A32">
      <w:pPr>
        <w:pStyle w:val="B1"/>
      </w:pPr>
      <w:r w:rsidRPr="00C31E24">
        <w:t>3)</w:t>
      </w:r>
      <w:r w:rsidRPr="00C31E24">
        <w:tab/>
        <w:t>shall include the g.3gpp.mcvideo media feature tag and the g.3gpp.icsi-ref media feature tag with the value of "urn:urn-7:3gpp-service.ims.icsi.mcvideo" in the Contact header field of the SIP INVITE request according to IETF RFC 3840 [22];</w:t>
      </w:r>
    </w:p>
    <w:p w14:paraId="55E16ED1" w14:textId="77777777" w:rsidR="00784A32" w:rsidRPr="00C31E24" w:rsidRDefault="00784A32" w:rsidP="00784A32">
      <w:pPr>
        <w:pStyle w:val="B1"/>
      </w:pPr>
      <w:r w:rsidRPr="00C31E24">
        <w:t>4)</w:t>
      </w:r>
      <w:r w:rsidRPr="00C31E24">
        <w:tab/>
        <w:t>shall include an Accept-Contact header field containing the g.3gpp.mcvideo media feature tag along with the "require" and "explicit" header field parameters according to IETF RFC 3841 [20];</w:t>
      </w:r>
    </w:p>
    <w:p w14:paraId="446536AB" w14:textId="77777777" w:rsidR="00784A32" w:rsidRPr="00C31E24" w:rsidRDefault="00784A32" w:rsidP="00784A32">
      <w:pPr>
        <w:pStyle w:val="B1"/>
      </w:pPr>
      <w:r w:rsidRPr="00C31E24">
        <w:t>5)</w:t>
      </w:r>
      <w:r w:rsidRPr="00C31E24">
        <w:tab/>
        <w:t>shall include the ICSI value "urn:urn-7:3gpp-service.ims.icsi.mcvideo" (coded as specified in 3GPP TS 24.229 [11]), in a P-Preferred-Service header field according to IETF RFC 6050 [14] in the SIP INVITE request;</w:t>
      </w:r>
    </w:p>
    <w:p w14:paraId="79EF29CA" w14:textId="77777777" w:rsidR="00784A32" w:rsidRPr="00C31E24" w:rsidRDefault="00784A32" w:rsidP="00784A32">
      <w:pPr>
        <w:pStyle w:val="B1"/>
      </w:pPr>
      <w:r w:rsidRPr="00C31E24">
        <w:t>6)</w:t>
      </w:r>
      <w:r w:rsidRPr="00C31E24">
        <w:tab/>
        <w:t>shall include an Accept-Contact header field with the media feature tag g.3gpp.icsi-ref contain with the value of "urn:urn-7:3gpp-service.ims.icsi.mcvideo" along with parameters "require" and "explicit" according to IETF RFC 3841 [20];</w:t>
      </w:r>
    </w:p>
    <w:p w14:paraId="67232B42" w14:textId="77777777" w:rsidR="00784A32" w:rsidRPr="00C31E24" w:rsidRDefault="00784A32" w:rsidP="00784A32">
      <w:pPr>
        <w:pStyle w:val="B1"/>
      </w:pPr>
      <w:r w:rsidRPr="00C31E24">
        <w:t>7)</w:t>
      </w:r>
      <w:r w:rsidRPr="00C31E24">
        <w:tab/>
        <w:t>for the establishment of a private call shall insert in the SIP INVITE request a MIME resource-lists body with the MCVideo ID of the invited MCVideo user, according to rules and procedures of IETF RFC 5366 [37];</w:t>
      </w:r>
    </w:p>
    <w:p w14:paraId="4B3F6D00" w14:textId="77777777" w:rsidR="00784A32" w:rsidRPr="00C31E24" w:rsidRDefault="00784A32" w:rsidP="00784A32">
      <w:pPr>
        <w:pStyle w:val="B1"/>
      </w:pPr>
      <w:r w:rsidRPr="00C31E24">
        <w:t>8)</w:t>
      </w:r>
      <w:r w:rsidRPr="00C31E24">
        <w:tab/>
        <w:t>if an end-to-end security context needs to be established and if the MCVideo user is initiating a private call then:</w:t>
      </w:r>
    </w:p>
    <w:p w14:paraId="5B4573A9" w14:textId="77777777" w:rsidR="00784A32" w:rsidRPr="00C31E24" w:rsidRDefault="00784A32" w:rsidP="00784A32">
      <w:pPr>
        <w:pStyle w:val="B2"/>
      </w:pPr>
      <w:r w:rsidRPr="00C31E24">
        <w:t>a)</w:t>
      </w:r>
      <w:r w:rsidRPr="00C31E24">
        <w:tab/>
        <w:t>if necessary, shall instruct the key management client to request keying material from the key management server as described in 3GPP TS 33.180 [8];</w:t>
      </w:r>
    </w:p>
    <w:p w14:paraId="1273125C" w14:textId="77777777" w:rsidR="00784A32" w:rsidRPr="00C31E24" w:rsidRDefault="00784A32" w:rsidP="00784A32">
      <w:pPr>
        <w:pStyle w:val="B2"/>
      </w:pPr>
      <w:r w:rsidRPr="00C31E24">
        <w:t>b)</w:t>
      </w:r>
      <w:r w:rsidRPr="00C31E24">
        <w:tab/>
        <w:t>shall use the keying material to generate a PCK as described in 3GPP TS 33.180 [8];</w:t>
      </w:r>
    </w:p>
    <w:p w14:paraId="6393FF7A" w14:textId="77777777" w:rsidR="00784A32" w:rsidRPr="00C31E24" w:rsidRDefault="00784A32" w:rsidP="00784A32">
      <w:pPr>
        <w:pStyle w:val="B2"/>
      </w:pPr>
      <w:r w:rsidRPr="00C31E24">
        <w:t>c)</w:t>
      </w:r>
      <w:r w:rsidRPr="00C31E24">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3FBCE408" w14:textId="77777777" w:rsidR="00784A32" w:rsidRPr="00C31E24" w:rsidRDefault="00784A32" w:rsidP="00784A32">
      <w:pPr>
        <w:pStyle w:val="B2"/>
      </w:pPr>
      <w:r w:rsidRPr="00C31E24">
        <w:t>d)</w:t>
      </w:r>
      <w:r w:rsidRPr="00C31E24">
        <w:tab/>
        <w:t>shall encrypt the PCK to a UID associated to the MCVideo client using the MCVideo ID and KMS URI of the invited user as determined by the procedures of subclause 6.2.8.3.9 and a time related parameter as described in 3GPP TS 33.180 [8];</w:t>
      </w:r>
    </w:p>
    <w:p w14:paraId="4C84D249" w14:textId="77777777" w:rsidR="00784A32" w:rsidRPr="00C31E24" w:rsidRDefault="00784A32" w:rsidP="00784A32">
      <w:pPr>
        <w:pStyle w:val="B2"/>
      </w:pPr>
      <w:r w:rsidRPr="00C31E24">
        <w:t>e)</w:t>
      </w:r>
      <w:r w:rsidRPr="00C31E24">
        <w:tab/>
        <w:t>shall generate a MIKEY-SAKKE I_MESSAGE using the encapsulated PCK and PCK-ID as specified in 3GPP TS 33.180 [8]; and</w:t>
      </w:r>
    </w:p>
    <w:p w14:paraId="1E840A05" w14:textId="77777777" w:rsidR="00784A32" w:rsidRPr="00C31E24" w:rsidRDefault="00784A32" w:rsidP="00784A32">
      <w:pPr>
        <w:pStyle w:val="B2"/>
      </w:pPr>
      <w:r w:rsidRPr="00C31E24">
        <w:t>g)</w:t>
      </w:r>
      <w:r w:rsidRPr="00C31E24">
        <w:tab/>
        <w:t>shall add the MCVideo ID of the originating MCVideo to the initiator field (IDRi) of the I_MESSAGE as described in 3GPP TS 33.180 [8]; and</w:t>
      </w:r>
    </w:p>
    <w:p w14:paraId="4A8130F1" w14:textId="77777777" w:rsidR="00784A32" w:rsidRPr="00C31E24" w:rsidRDefault="00784A32" w:rsidP="00784A32">
      <w:pPr>
        <w:pStyle w:val="B2"/>
      </w:pPr>
      <w:r w:rsidRPr="00C31E24">
        <w:t>f)</w:t>
      </w:r>
      <w:r w:rsidRPr="00C31E24">
        <w:tab/>
        <w:t>shall sign the MIKEY-SAKKE I_MESSAGE using the originating MCVideo user's signing key provided in the keying material together with a time related parameter, and add this to the MIKEY-SAKKE payload, as described in 3GPP TS 33.180 [8].</w:t>
      </w:r>
    </w:p>
    <w:p w14:paraId="593F6032" w14:textId="77777777" w:rsidR="00784A32" w:rsidRPr="00C31E24" w:rsidRDefault="00784A32" w:rsidP="00784A32">
      <w:pPr>
        <w:pStyle w:val="B1"/>
      </w:pPr>
      <w:r w:rsidRPr="00C31E24">
        <w:t>9)</w:t>
      </w:r>
      <w:r w:rsidRPr="00C31E24">
        <w:tab/>
        <w:t>shall include an SDP offer according to 3GPP TS 24.229 [11] with the clarification given in subclause 6.2.1 and with a media stream of the offered media-transmission control entity;</w:t>
      </w:r>
    </w:p>
    <w:p w14:paraId="6F5A456A" w14:textId="77777777" w:rsidR="00784A32" w:rsidRPr="00C31E24" w:rsidRDefault="00784A32" w:rsidP="00784A32">
      <w:pPr>
        <w:pStyle w:val="B1"/>
      </w:pPr>
      <w:r w:rsidRPr="00C31E24">
        <w:t>10)</w:t>
      </w:r>
      <w:r w:rsidRPr="00C31E24">
        <w:tab/>
        <w:t>if implicit transmission control is required, shall comply with the conditions specified in subclause 6.4;</w:t>
      </w:r>
    </w:p>
    <w:p w14:paraId="7525D8E2" w14:textId="77777777" w:rsidR="00784A32" w:rsidRPr="00C31E24" w:rsidRDefault="00784A32" w:rsidP="00784A32">
      <w:pPr>
        <w:pStyle w:val="B1"/>
      </w:pPr>
      <w:r w:rsidRPr="00C31E24">
        <w:t>11)</w:t>
      </w:r>
      <w:r w:rsidRPr="00C31E24">
        <w:tab/>
        <w:t>if the MCVideo user is initiating a private call then:</w:t>
      </w:r>
    </w:p>
    <w:p w14:paraId="47FE4D2A" w14:textId="77777777" w:rsidR="00784A32" w:rsidRPr="00C31E24" w:rsidRDefault="00784A32" w:rsidP="00784A32">
      <w:pPr>
        <w:pStyle w:val="B2"/>
      </w:pPr>
      <w:r w:rsidRPr="00C31E24">
        <w:t>a)</w:t>
      </w:r>
      <w:r w:rsidRPr="00C31E24">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1E30FDD" w14:textId="77777777" w:rsidR="00784A32" w:rsidRPr="00C31E24" w:rsidRDefault="00784A32" w:rsidP="00784A32">
      <w:pPr>
        <w:pStyle w:val="B2"/>
      </w:pPr>
      <w:r w:rsidRPr="00C31E24">
        <w:t>b)</w:t>
      </w:r>
      <w:r w:rsidRPr="00C31E24">
        <w:tab/>
        <w:t>if force of automatic commencement mode at the invited MCVideo client is not requested by the MCVideo user and:</w:t>
      </w:r>
    </w:p>
    <w:p w14:paraId="7EE44F53" w14:textId="77777777" w:rsidR="00784A32" w:rsidRPr="00C31E24" w:rsidRDefault="00784A32" w:rsidP="00784A32">
      <w:pPr>
        <w:pStyle w:val="B3"/>
      </w:pPr>
      <w:r w:rsidRPr="00C31E24">
        <w:t>i)</w:t>
      </w:r>
      <w:r w:rsidRPr="00C31E24">
        <w:tab/>
        <w:t>if automatic commencement mode at the invited MCVideo client is requested by the MCVideo user, shall include in the SIP INVITE request an Answer-Mode header field with the value "Auto" according to the rules and procedures of IETF RFC 5373 [27]; and</w:t>
      </w:r>
    </w:p>
    <w:p w14:paraId="17C40C48" w14:textId="77777777" w:rsidR="00784A32" w:rsidRPr="00C31E24" w:rsidRDefault="00784A32" w:rsidP="00784A32">
      <w:pPr>
        <w:pStyle w:val="B3"/>
      </w:pPr>
      <w:r w:rsidRPr="00C31E24">
        <w:t>ii)</w:t>
      </w:r>
      <w:r w:rsidRPr="00C31E24">
        <w:tab/>
        <w:t>if manual commencement mode at the invited MCVideo client is requested by the MCVideo user, shall include in the SIP INVITE request an Answer-Mode header field with the value "Manual" according to the rules and procedures of IETF RFC 5373 [27]; and</w:t>
      </w:r>
    </w:p>
    <w:p w14:paraId="5717EA91" w14:textId="77777777" w:rsidR="00784A32" w:rsidRPr="00C31E24" w:rsidRDefault="00784A32" w:rsidP="00784A32">
      <w:pPr>
        <w:pStyle w:val="B2"/>
      </w:pPr>
      <w:r w:rsidRPr="00C31E24">
        <w:t>c)</w:t>
      </w:r>
      <w:r w:rsidRPr="00C31E24">
        <w:tab/>
        <w:t>shall contain an application/vnd.3gpp.mcvideo-info+xml MIME body with the &lt;mcvideoinfo&gt; element containing the &lt;mcvideo-Params&gt; element with the &lt;session-type&gt; element set to a value of "private";</w:t>
      </w:r>
    </w:p>
    <w:p w14:paraId="4B8E904C" w14:textId="77777777" w:rsidR="00784A32" w:rsidRPr="00C31E24" w:rsidRDefault="00784A32" w:rsidP="00784A32">
      <w:pPr>
        <w:pStyle w:val="B1"/>
      </w:pPr>
      <w:r w:rsidRPr="00C31E24">
        <w:t>12)</w:t>
      </w:r>
      <w:r w:rsidRPr="00C31E24">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3742825C" w14:textId="77777777" w:rsidR="00784A32" w:rsidRPr="00C31E24" w:rsidRDefault="00784A32" w:rsidP="00784A32">
      <w:pPr>
        <w:pStyle w:val="B1"/>
      </w:pPr>
      <w:r w:rsidRPr="00C31E24">
        <w:t>13)</w:t>
      </w:r>
      <w:r w:rsidRPr="00C31E24">
        <w:tab/>
        <w:t>shall send SIP INVITE request towards the MCVideo server according to 3GPP TS 24.229 [11].</w:t>
      </w:r>
    </w:p>
    <w:p w14:paraId="0D8FD998" w14:textId="77777777" w:rsidR="00784A32" w:rsidRPr="00C31E24" w:rsidRDefault="00784A32" w:rsidP="00784A32">
      <w:r w:rsidRPr="00C31E24">
        <w:t>Upon receiving a SIP 183(Session Progress) response to the SIP INVITE request the MCVideo client:</w:t>
      </w:r>
    </w:p>
    <w:p w14:paraId="629B4B59" w14:textId="77777777" w:rsidR="00784A32" w:rsidRPr="00C31E24" w:rsidRDefault="00784A32" w:rsidP="00784A32">
      <w:pPr>
        <w:pStyle w:val="B1"/>
      </w:pPr>
      <w:r w:rsidRPr="00C31E24">
        <w:t>1)</w:t>
      </w:r>
      <w:r w:rsidRPr="00C31E24">
        <w:tab/>
        <w:t>may indicate the progress of the session establishment to the inviting MCVideo user.</w:t>
      </w:r>
    </w:p>
    <w:p w14:paraId="7AA678D5" w14:textId="77777777" w:rsidR="00784A32" w:rsidRPr="00C31E24" w:rsidRDefault="00784A32" w:rsidP="00784A32">
      <w:r w:rsidRPr="00C31E24">
        <w:t>Upon receiving a SIP 200 (OK) response to the SIP INVITE request the MCVideo client:</w:t>
      </w:r>
    </w:p>
    <w:p w14:paraId="5F768BF9" w14:textId="77777777" w:rsidR="00784A32" w:rsidRPr="00C31E24" w:rsidRDefault="00784A32" w:rsidP="00784A32">
      <w:pPr>
        <w:pStyle w:val="B1"/>
      </w:pPr>
      <w:r w:rsidRPr="00C31E24">
        <w:t>1)</w:t>
      </w:r>
      <w:r w:rsidRPr="00C31E24">
        <w:tab/>
        <w:t xml:space="preserve">shall interact with the media plane as specified in 3GPP TS 24.581 [5]; </w:t>
      </w:r>
    </w:p>
    <w:p w14:paraId="61E4AE64" w14:textId="77777777" w:rsidR="00784A32" w:rsidRPr="00C31E24" w:rsidRDefault="00784A32" w:rsidP="00784A32">
      <w:pPr>
        <w:pStyle w:val="B1"/>
      </w:pPr>
      <w:r w:rsidRPr="00C31E24">
        <w:t>2)</w:t>
      </w:r>
      <w:r w:rsidRPr="00C31E24">
        <w:tab/>
        <w:t>if the MCVideo emergency private call state is set to "MVEPC 2: emergency-pc-requested" or "MVEPC 3: emergency-pc-granted", shall perform the actions specified in subclause 6.2.8.3.4; and</w:t>
      </w:r>
    </w:p>
    <w:p w14:paraId="1D03117D" w14:textId="77777777" w:rsidR="00784A32" w:rsidRPr="00C31E24" w:rsidRDefault="00784A32" w:rsidP="00784A32">
      <w:pPr>
        <w:pStyle w:val="B1"/>
        <w:rPr>
          <w:rFonts w:eastAsia="Malgun Gothic"/>
        </w:rPr>
      </w:pPr>
      <w:r w:rsidRPr="00C31E24">
        <w:t>3)</w:t>
      </w:r>
      <w:r w:rsidRPr="00C31E24">
        <w:tab/>
        <w:t>shall notify the user that the call has been successfully established.</w:t>
      </w:r>
    </w:p>
    <w:p w14:paraId="19C2B61D" w14:textId="77777777" w:rsidR="00784A32" w:rsidRPr="00C31E24" w:rsidRDefault="00784A32" w:rsidP="00784A32">
      <w:r w:rsidRPr="00C31E24">
        <w:t>On receiving a SIP 4xx response, a SIP 5xx response or a SIP 6xx response to the SIP INVITE request:</w:t>
      </w:r>
    </w:p>
    <w:p w14:paraId="5DD137DF" w14:textId="77777777" w:rsidR="00784A32" w:rsidRPr="00C31E24" w:rsidRDefault="00784A32" w:rsidP="00784A32">
      <w:pPr>
        <w:pStyle w:val="B1"/>
      </w:pPr>
      <w:r w:rsidRPr="00C31E24">
        <w:t>1)</w:t>
      </w:r>
      <w:r w:rsidRPr="00C31E24">
        <w:tab/>
        <w:t>if the MCVideo emergency private call state is set to "MVEPC 2: emergency-pc-requested"; or</w:t>
      </w:r>
    </w:p>
    <w:p w14:paraId="3E594ED6" w14:textId="77777777" w:rsidR="00784A32" w:rsidRPr="00C31E24" w:rsidRDefault="00784A32" w:rsidP="00784A32">
      <w:pPr>
        <w:pStyle w:val="B1"/>
      </w:pPr>
      <w:r w:rsidRPr="00C31E24">
        <w:t>2)</w:t>
      </w:r>
      <w:r w:rsidRPr="00C31E24">
        <w:tab/>
        <w:t>if the MCVideo emergency private call state is set to "MVEPC 3: emergency-pc-granted";</w:t>
      </w:r>
    </w:p>
    <w:p w14:paraId="03324602" w14:textId="77777777" w:rsidR="00784A32" w:rsidRPr="00C31E24" w:rsidRDefault="00784A32" w:rsidP="00784A32">
      <w:pPr>
        <w:pStyle w:val="B1"/>
      </w:pPr>
      <w:r w:rsidRPr="00C31E24">
        <w:t>the MCVideo client shall perform the actions specified in subclause 6.2.8.3.5.</w:t>
      </w:r>
    </w:p>
    <w:p w14:paraId="3AB45B2C" w14:textId="77777777" w:rsidR="00784A32" w:rsidRPr="00C31E24" w:rsidRDefault="00784A32" w:rsidP="00784A32">
      <w:r w:rsidRPr="00C31E24">
        <w:rPr>
          <w:rFonts w:eastAsia="SimSun"/>
        </w:rPr>
        <w:t xml:space="preserve">On receiving a </w:t>
      </w:r>
      <w:r w:rsidRPr="00C31E24">
        <w:t xml:space="preserve">SIP INFO request where </w:t>
      </w:r>
      <w:r w:rsidRPr="00C31E24">
        <w:rPr>
          <w:rFonts w:eastAsia="SimSun"/>
        </w:rPr>
        <w:t xml:space="preserve">the Request-URI contains an MCVideo session ID identifying an ongoing session, </w:t>
      </w:r>
      <w:r w:rsidRPr="00C31E24">
        <w:t>the MCVideo client shall follow the actions specified in subclause 6.2.8.3.7.</w:t>
      </w:r>
    </w:p>
    <w:p w14:paraId="29D3EC1B" w14:textId="77777777" w:rsidR="001B0518" w:rsidRPr="00C31E24" w:rsidRDefault="001B0518" w:rsidP="001B0518">
      <w:pPr>
        <w:spacing w:before="120"/>
        <w:rPr>
          <w:lang w:eastAsia="ko-KR"/>
        </w:rPr>
      </w:pPr>
      <w:bookmarkStart w:id="600" w:name="_Toc20151816"/>
      <w:bookmarkStart w:id="601" w:name="_Toc27494481"/>
      <w:bookmarkStart w:id="602" w:name="_Toc73953155"/>
      <w:r w:rsidRPr="00C31E24">
        <w:rPr>
          <w:lang w:eastAsia="ko-KR"/>
        </w:rPr>
        <w:t>[TS 24.281, clause 10.2.4.1.1.1]</w:t>
      </w:r>
    </w:p>
    <w:bookmarkEnd w:id="600"/>
    <w:bookmarkEnd w:id="601"/>
    <w:bookmarkEnd w:id="602"/>
    <w:p w14:paraId="42158AB8" w14:textId="77777777" w:rsidR="001B0518" w:rsidRPr="00C31E24" w:rsidRDefault="001B0518" w:rsidP="001B0518">
      <w:pPr>
        <w:spacing w:before="120"/>
        <w:rPr>
          <w:lang w:eastAsia="en-US"/>
        </w:rPr>
      </w:pPr>
      <w:r w:rsidRPr="00C31E24">
        <w:rPr>
          <w:lang w:eastAsia="ko-KR"/>
        </w:rPr>
        <w:t>Upon receiving a request from an MCVideo user to release an MCVideo private call session established using on-demand session signalling, the MCVideo client shall follow the procedures as specified in clause 6.2.5.1.</w:t>
      </w:r>
    </w:p>
    <w:p w14:paraId="4F77968D" w14:textId="77777777" w:rsidR="001B0518" w:rsidRPr="00C31E24" w:rsidRDefault="001B0518" w:rsidP="001B0518">
      <w:pPr>
        <w:spacing w:before="120"/>
        <w:rPr>
          <w:lang w:eastAsia="ko-KR"/>
        </w:rPr>
      </w:pPr>
      <w:bookmarkStart w:id="603" w:name="_Toc20151817"/>
      <w:bookmarkStart w:id="604" w:name="_Toc27494482"/>
      <w:bookmarkStart w:id="605" w:name="_Toc73953156"/>
      <w:r w:rsidRPr="00C31E24">
        <w:rPr>
          <w:lang w:eastAsia="ko-KR"/>
        </w:rPr>
        <w:t>[TS 24.281, clause 10.2.4.1.1.2]</w:t>
      </w:r>
    </w:p>
    <w:bookmarkEnd w:id="603"/>
    <w:bookmarkEnd w:id="604"/>
    <w:bookmarkEnd w:id="605"/>
    <w:p w14:paraId="39D773AB" w14:textId="77777777" w:rsidR="001B0518" w:rsidRPr="00C31E24" w:rsidRDefault="001B0518" w:rsidP="001B0518">
      <w:pPr>
        <w:spacing w:before="120"/>
        <w:rPr>
          <w:lang w:eastAsia="ko-KR"/>
        </w:rPr>
      </w:pPr>
      <w:r w:rsidRPr="00C31E24">
        <w:t>Upon receiving a SIP BYE request</w:t>
      </w:r>
      <w:r w:rsidRPr="00C31E24">
        <w:rPr>
          <w:lang w:eastAsia="ko-KR"/>
        </w:rPr>
        <w:t xml:space="preserve"> for private call session</w:t>
      </w:r>
      <w:r w:rsidRPr="00C31E24">
        <w:t>, the MCVideo client</w:t>
      </w:r>
      <w:r w:rsidRPr="00C31E24">
        <w:rPr>
          <w:lang w:eastAsia="ko-KR"/>
        </w:rPr>
        <w:t xml:space="preserve"> shall follow the procedures as specified </w:t>
      </w:r>
      <w:bookmarkStart w:id="606" w:name="_Toc20151820"/>
      <w:bookmarkStart w:id="607" w:name="_Toc27494485"/>
      <w:bookmarkStart w:id="608" w:name="_Toc73953159"/>
      <w:r w:rsidRPr="00C31E24">
        <w:rPr>
          <w:lang w:eastAsia="ko-KR"/>
        </w:rPr>
        <w:t>[TS 24.281, clause 10.2.4.1.1.1]</w:t>
      </w:r>
    </w:p>
    <w:p w14:paraId="197D35CC" w14:textId="77777777" w:rsidR="001B0518" w:rsidRPr="00C31E24" w:rsidRDefault="001B0518" w:rsidP="001B0518">
      <w:pPr>
        <w:spacing w:before="120"/>
        <w:rPr>
          <w:lang w:eastAsia="ko-KR"/>
        </w:rPr>
      </w:pPr>
      <w:r w:rsidRPr="00C31E24">
        <w:rPr>
          <w:lang w:eastAsia="ko-KR"/>
        </w:rPr>
        <w:t>[TS 24.281, clause 10.2.4.2.1.1]</w:t>
      </w:r>
    </w:p>
    <w:bookmarkEnd w:id="606"/>
    <w:bookmarkEnd w:id="607"/>
    <w:bookmarkEnd w:id="608"/>
    <w:p w14:paraId="7385A24E" w14:textId="77777777" w:rsidR="001B0518" w:rsidRPr="00C31E24" w:rsidRDefault="001B0518" w:rsidP="001B0518">
      <w:pPr>
        <w:spacing w:before="120"/>
        <w:rPr>
          <w:lang w:eastAsia="ko-KR"/>
        </w:rPr>
      </w:pPr>
      <w:r w:rsidRPr="00C31E24">
        <w:t xml:space="preserve">Upon receiving from the MCVideo </w:t>
      </w:r>
      <w:r w:rsidRPr="00C31E24">
        <w:rPr>
          <w:lang w:eastAsia="ko-KR"/>
        </w:rPr>
        <w:t>c</w:t>
      </w:r>
      <w:r w:rsidRPr="00C31E24">
        <w:t xml:space="preserve">lient a SIP </w:t>
      </w:r>
      <w:r w:rsidRPr="00C31E24">
        <w:rPr>
          <w:lang w:eastAsia="ko-KR"/>
        </w:rPr>
        <w:t>BYE</w:t>
      </w:r>
      <w:r w:rsidRPr="00C31E24">
        <w:t xml:space="preserve"> request the </w:t>
      </w:r>
      <w:r w:rsidRPr="00C31E24">
        <w:rPr>
          <w:lang w:eastAsia="ko-KR"/>
        </w:rPr>
        <w:t xml:space="preserve">participating </w:t>
      </w:r>
      <w:r w:rsidRPr="00C31E24">
        <w:t xml:space="preserve">MCVideo </w:t>
      </w:r>
      <w:r w:rsidRPr="00C31E24">
        <w:rPr>
          <w:lang w:eastAsia="ko-KR"/>
        </w:rPr>
        <w:t>function shall follow the procedures as specified in clause 6.3.2.1.6.</w:t>
      </w:r>
    </w:p>
    <w:p w14:paraId="68B08A50" w14:textId="77777777" w:rsidR="001B0518" w:rsidRPr="00C31E24" w:rsidRDefault="001B0518" w:rsidP="001B0518">
      <w:pPr>
        <w:spacing w:before="120"/>
        <w:rPr>
          <w:lang w:eastAsia="ko-KR"/>
        </w:rPr>
      </w:pPr>
      <w:bookmarkStart w:id="609" w:name="_Toc20151822"/>
      <w:bookmarkStart w:id="610" w:name="_Toc27494487"/>
      <w:bookmarkStart w:id="611" w:name="_Toc73953161"/>
      <w:r w:rsidRPr="00C31E24">
        <w:rPr>
          <w:lang w:eastAsia="ko-KR"/>
        </w:rPr>
        <w:t>[TS 24.281, clause 10.2.4.2.2.1]</w:t>
      </w:r>
    </w:p>
    <w:bookmarkEnd w:id="609"/>
    <w:bookmarkEnd w:id="610"/>
    <w:bookmarkEnd w:id="611"/>
    <w:p w14:paraId="57B70231" w14:textId="77777777" w:rsidR="001B0518" w:rsidRPr="00C31E24" w:rsidRDefault="001B0518" w:rsidP="001B0518">
      <w:pPr>
        <w:spacing w:before="120"/>
        <w:rPr>
          <w:lang w:eastAsia="ko-KR"/>
        </w:rPr>
      </w:pPr>
      <w:r w:rsidRPr="00C31E24">
        <w:t xml:space="preserve">Upon receiving a SIP BYE request from the </w:t>
      </w:r>
      <w:r w:rsidRPr="00C31E24">
        <w:rPr>
          <w:lang w:eastAsia="ko-KR"/>
        </w:rPr>
        <w:t>controlling MCVideo function, the participating MCVideo function shall follow the procedures as specified in clause 6.3.2.2.8.1.</w:t>
      </w:r>
    </w:p>
    <w:p w14:paraId="22DBF78E" w14:textId="77777777" w:rsidR="001B0518" w:rsidRPr="00C31E24" w:rsidRDefault="001B0518" w:rsidP="001B0518">
      <w:pPr>
        <w:spacing w:before="120"/>
        <w:rPr>
          <w:lang w:eastAsia="ko-KR"/>
        </w:rPr>
      </w:pPr>
      <w:bookmarkStart w:id="612" w:name="_Toc20151824"/>
      <w:bookmarkStart w:id="613" w:name="_Toc27494489"/>
      <w:bookmarkStart w:id="614" w:name="_Toc73953163"/>
      <w:r w:rsidRPr="00C31E24">
        <w:rPr>
          <w:lang w:eastAsia="ko-KR"/>
        </w:rPr>
        <w:t>[TS 24.281, clause 10.2.4.3.1]</w:t>
      </w:r>
    </w:p>
    <w:bookmarkEnd w:id="612"/>
    <w:bookmarkEnd w:id="613"/>
    <w:bookmarkEnd w:id="614"/>
    <w:p w14:paraId="6BB4CFAF" w14:textId="77777777" w:rsidR="001B0518" w:rsidRPr="00C31E24" w:rsidRDefault="001B0518" w:rsidP="001B0518">
      <w:pPr>
        <w:spacing w:before="120"/>
        <w:rPr>
          <w:lang w:eastAsia="ko-KR"/>
        </w:rPr>
      </w:pPr>
      <w:r w:rsidRPr="00C31E24">
        <w:rPr>
          <w:lang w:eastAsia="ko-KR"/>
        </w:rPr>
        <w:t>U</w:t>
      </w:r>
      <w:r w:rsidRPr="00C31E24">
        <w:t xml:space="preserve">pon receiving a SIP BYE request the </w:t>
      </w:r>
      <w:r w:rsidRPr="00C31E24">
        <w:rPr>
          <w:lang w:eastAsia="ko-KR"/>
        </w:rPr>
        <w:t xml:space="preserve">controlling </w:t>
      </w:r>
      <w:r w:rsidRPr="00C31E24">
        <w:t xml:space="preserve">MCVideo </w:t>
      </w:r>
      <w:r w:rsidRPr="00C31E24">
        <w:rPr>
          <w:lang w:eastAsia="ko-KR"/>
        </w:rPr>
        <w:t>function shall follow the procedures as specified in clause 6.3.3.2.4.</w:t>
      </w:r>
    </w:p>
    <w:p w14:paraId="341A736A" w14:textId="77777777" w:rsidR="00784A32" w:rsidRPr="00C31E24" w:rsidRDefault="00784A32" w:rsidP="00784A32">
      <w:r w:rsidRPr="00C31E24">
        <w:t>[TS 24.281, clause 6.2.5.1]</w:t>
      </w:r>
    </w:p>
    <w:p w14:paraId="75CA7E79" w14:textId="77777777" w:rsidR="00784A32" w:rsidRPr="00C31E24" w:rsidRDefault="00784A32" w:rsidP="00784A32">
      <w:r w:rsidRPr="00C31E24">
        <w:t>When the MCVideo client wants to release an MCVideo session established using on-demand session signalling, the MCVideo client:</w:t>
      </w:r>
    </w:p>
    <w:p w14:paraId="7462E768" w14:textId="77777777" w:rsidR="00784A32" w:rsidRPr="00C31E24" w:rsidRDefault="00784A32" w:rsidP="00784A32">
      <w:pPr>
        <w:pStyle w:val="B1"/>
      </w:pPr>
      <w:r w:rsidRPr="00C31E24">
        <w:t>1)</w:t>
      </w:r>
      <w:r w:rsidRPr="00C31E24">
        <w:tab/>
        <w:t>shall interact with the media plane as specified in 3GPP TS 24.</w:t>
      </w:r>
      <w:r w:rsidRPr="00C31E24">
        <w:rPr>
          <w:lang w:eastAsia="zh-CN"/>
        </w:rPr>
        <w:t>581</w:t>
      </w:r>
      <w:r w:rsidRPr="00C31E24">
        <w:t> [5];</w:t>
      </w:r>
    </w:p>
    <w:p w14:paraId="11547FF0" w14:textId="77777777" w:rsidR="00784A32" w:rsidRPr="00C31E24" w:rsidRDefault="00784A32" w:rsidP="00784A32">
      <w:pPr>
        <w:pStyle w:val="B1"/>
      </w:pPr>
      <w:r w:rsidRPr="00C31E24">
        <w:t>2)</w:t>
      </w:r>
      <w:r w:rsidRPr="00C31E24">
        <w:tab/>
        <w:t>shall generate a SIP BYE request according to 3GPP TS 24.229 [11];</w:t>
      </w:r>
    </w:p>
    <w:p w14:paraId="71BCD71A" w14:textId="77777777" w:rsidR="00784A32" w:rsidRPr="00C31E24" w:rsidRDefault="00784A32" w:rsidP="00784A32">
      <w:pPr>
        <w:pStyle w:val="B1"/>
      </w:pPr>
      <w:r w:rsidRPr="00C31E24">
        <w:t>3)</w:t>
      </w:r>
      <w:r w:rsidRPr="00C31E24">
        <w:tab/>
        <w:t>shall set the Request-URI to the MCVideo session identity to release; and</w:t>
      </w:r>
    </w:p>
    <w:p w14:paraId="7494F422" w14:textId="77777777" w:rsidR="00784A32" w:rsidRPr="00C31E24" w:rsidRDefault="00784A32" w:rsidP="00784A32">
      <w:pPr>
        <w:pStyle w:val="B1"/>
      </w:pPr>
      <w:r w:rsidRPr="00C31E24">
        <w:t>4)</w:t>
      </w:r>
      <w:r w:rsidRPr="00C31E24">
        <w:tab/>
        <w:t>shall send a SIP BYE request towards MCVideo server according to 3GPP TS 24.229 [11].</w:t>
      </w:r>
    </w:p>
    <w:p w14:paraId="55710928" w14:textId="77777777" w:rsidR="001B0518" w:rsidRPr="00C31E24" w:rsidRDefault="00784A32" w:rsidP="001B0518">
      <w:pPr>
        <w:spacing w:before="120"/>
      </w:pPr>
      <w:r w:rsidRPr="00C31E24">
        <w:t>Upon receiving a SIP 200 (OK) response to the SIP BYE request, the MCVideo client shall interact with the media plane as specified in 3GPP TS 24.</w:t>
      </w:r>
      <w:r w:rsidRPr="00C31E24">
        <w:rPr>
          <w:lang w:eastAsia="zh-CN"/>
        </w:rPr>
        <w:t>581</w:t>
      </w:r>
      <w:r w:rsidRPr="00C31E24">
        <w:t> [5].</w:t>
      </w:r>
    </w:p>
    <w:p w14:paraId="6C7927EF" w14:textId="77777777" w:rsidR="001B0518" w:rsidRPr="00C31E24" w:rsidRDefault="001B0518" w:rsidP="001B0518">
      <w:pPr>
        <w:spacing w:before="120"/>
      </w:pPr>
      <w:r w:rsidRPr="00C31E24">
        <w:t>[TS 24.281, clause 6.3.3.2.4]</w:t>
      </w:r>
    </w:p>
    <w:p w14:paraId="7EFDE4F2" w14:textId="77777777" w:rsidR="001B0518" w:rsidRPr="00C31E24" w:rsidRDefault="001B0518" w:rsidP="00764DD4">
      <w:pPr>
        <w:spacing w:before="120"/>
      </w:pPr>
      <w:r w:rsidRPr="00C31E24">
        <w:t xml:space="preserve">Upon receiving a SIP BYE request the </w:t>
      </w:r>
      <w:r w:rsidRPr="00C31E24">
        <w:rPr>
          <w:lang w:eastAsia="ko-KR"/>
        </w:rPr>
        <w:t xml:space="preserve">controlling </w:t>
      </w:r>
      <w:r w:rsidRPr="00C31E24">
        <w:t xml:space="preserve">MCVideo </w:t>
      </w:r>
      <w:r w:rsidRPr="00C31E24">
        <w:rPr>
          <w:lang w:eastAsia="ko-KR"/>
        </w:rPr>
        <w:t>function</w:t>
      </w:r>
      <w:r w:rsidRPr="00C31E24">
        <w:t>:</w:t>
      </w:r>
    </w:p>
    <w:p w14:paraId="6D45121F" w14:textId="77777777" w:rsidR="001B0518" w:rsidRPr="00C31E24" w:rsidRDefault="001B0518" w:rsidP="00764DD4">
      <w:pPr>
        <w:pStyle w:val="B1"/>
        <w:spacing w:before="120"/>
      </w:pPr>
      <w:r w:rsidRPr="00C31E24">
        <w:rPr>
          <w:lang w:eastAsia="ko-KR"/>
        </w:rPr>
        <w:t>1)</w:t>
      </w:r>
      <w:r w:rsidRPr="00C31E24">
        <w:rPr>
          <w:lang w:eastAsia="ko-KR"/>
        </w:rPr>
        <w:tab/>
      </w:r>
      <w:r w:rsidRPr="00C31E24">
        <w:t xml:space="preserve">shall interact with the </w:t>
      </w:r>
      <w:r w:rsidRPr="00C31E24">
        <w:rPr>
          <w:lang w:eastAsia="ko-KR"/>
        </w:rPr>
        <w:t xml:space="preserve">media plane </w:t>
      </w:r>
      <w:r w:rsidRPr="00C31E24">
        <w:t>as specified in s</w:t>
      </w:r>
      <w:r w:rsidRPr="00C31E24">
        <w:rPr>
          <w:lang w:eastAsia="ko-KR"/>
        </w:rPr>
        <w:t>ubclause 6.3 in 3GPP TS 24.581 [5]</w:t>
      </w:r>
      <w:r w:rsidRPr="00C31E24">
        <w:t xml:space="preserve"> for releasing the </w:t>
      </w:r>
      <w:r w:rsidRPr="00C31E24">
        <w:rPr>
          <w:lang w:eastAsia="ko-KR"/>
        </w:rPr>
        <w:t>media plane</w:t>
      </w:r>
      <w:r w:rsidRPr="00C31E24">
        <w:t xml:space="preserve"> resource associated with the SIP </w:t>
      </w:r>
      <w:r w:rsidRPr="00C31E24">
        <w:rPr>
          <w:lang w:eastAsia="ko-KR"/>
        </w:rPr>
        <w:t>s</w:t>
      </w:r>
      <w:r w:rsidRPr="00C31E24">
        <w:t xml:space="preserve">ession towards the </w:t>
      </w:r>
      <w:r w:rsidRPr="00C31E24">
        <w:rPr>
          <w:lang w:eastAsia="ko-KR"/>
        </w:rPr>
        <w:t>MCVideo client</w:t>
      </w:r>
      <w:r w:rsidRPr="00C31E24">
        <w:t>;</w:t>
      </w:r>
    </w:p>
    <w:p w14:paraId="0DD512FF" w14:textId="77777777" w:rsidR="001B0518" w:rsidRPr="00C31E24" w:rsidRDefault="001B0518" w:rsidP="00764DD4">
      <w:pPr>
        <w:pStyle w:val="NO"/>
        <w:spacing w:before="120"/>
      </w:pPr>
      <w:r w:rsidRPr="00C31E24">
        <w:t>NOTE:</w:t>
      </w:r>
      <w:r w:rsidRPr="00C31E24">
        <w:tab/>
        <w:t>The non-controlling MCVideo function is also regarded as a MCVideo client in a temporary MCVideo group session.</w:t>
      </w:r>
    </w:p>
    <w:p w14:paraId="42466B1F" w14:textId="77777777" w:rsidR="001B0518" w:rsidRPr="00C31E24" w:rsidRDefault="001B0518" w:rsidP="00764DD4">
      <w:pPr>
        <w:pStyle w:val="B1"/>
        <w:spacing w:before="120"/>
        <w:rPr>
          <w:lang w:eastAsia="ko-KR"/>
        </w:rPr>
      </w:pPr>
      <w:r w:rsidRPr="00C31E24">
        <w:rPr>
          <w:lang w:eastAsia="ko-KR"/>
        </w:rPr>
        <w:t>2)</w:t>
      </w:r>
      <w:r w:rsidRPr="00C31E24">
        <w:rPr>
          <w:lang w:eastAsia="ko-KR"/>
        </w:rPr>
        <w:tab/>
        <w:t xml:space="preserve">shall </w:t>
      </w:r>
      <w:r w:rsidRPr="00C31E24">
        <w:t xml:space="preserve">generate a SIP 200 </w:t>
      </w:r>
      <w:r w:rsidRPr="00C31E24">
        <w:rPr>
          <w:lang w:eastAsia="ko-KR"/>
        </w:rPr>
        <w:t>(OK)</w:t>
      </w:r>
      <w:r w:rsidRPr="00C31E24">
        <w:t xml:space="preserve"> response and send the SIP response </w:t>
      </w:r>
      <w:r w:rsidRPr="00C31E24">
        <w:rPr>
          <w:lang w:eastAsia="ko-KR"/>
        </w:rPr>
        <w:t>towards the MCVideo client according to 3GPP TS 24.229 [11];</w:t>
      </w:r>
    </w:p>
    <w:p w14:paraId="22885DBA" w14:textId="77777777" w:rsidR="001B0518" w:rsidRPr="00C31E24" w:rsidRDefault="001B0518" w:rsidP="00764DD4">
      <w:pPr>
        <w:pStyle w:val="B1"/>
        <w:spacing w:before="120"/>
      </w:pPr>
      <w:r w:rsidRPr="00C31E24">
        <w:t>3)</w:t>
      </w:r>
      <w:r w:rsidRPr="00C31E24">
        <w:tab/>
        <w:t xml:space="preserve">shall check the MCVideo session release policy </w:t>
      </w:r>
      <w:r w:rsidRPr="00C31E24">
        <w:rPr>
          <w:lang w:eastAsia="ko-KR"/>
        </w:rPr>
        <w:t>as specified in subclause 6.3.8.1 and subclause 6.3.8.2</w:t>
      </w:r>
      <w:r w:rsidRPr="00C31E24">
        <w:t xml:space="preserve"> whether the MCVideo session needs to be released for each participant of the MCVideo session;</w:t>
      </w:r>
    </w:p>
    <w:p w14:paraId="64807DC3" w14:textId="77777777" w:rsidR="001B0518" w:rsidRPr="00C31E24" w:rsidRDefault="001B0518" w:rsidP="00764DD4">
      <w:pPr>
        <w:pStyle w:val="B1"/>
        <w:spacing w:before="120"/>
      </w:pPr>
      <w:r w:rsidRPr="00C31E24">
        <w:t>4)</w:t>
      </w:r>
      <w:r w:rsidRPr="00C31E24">
        <w:tab/>
        <w:t>if release of the MCVideo session is required:</w:t>
      </w:r>
    </w:p>
    <w:p w14:paraId="30658FD6" w14:textId="77777777" w:rsidR="001B0518" w:rsidRPr="00C31E24" w:rsidRDefault="001B0518" w:rsidP="00764DD4">
      <w:pPr>
        <w:pStyle w:val="B2"/>
        <w:spacing w:before="120"/>
      </w:pPr>
      <w:r w:rsidRPr="00C31E24">
        <w:t>a)</w:t>
      </w:r>
      <w:r w:rsidRPr="00C31E24">
        <w:tab/>
        <w:t xml:space="preserve">shall perform the procedures as specified in the subclause 6.3.3.1.4 with the clarification that if the received SIP BYE request </w:t>
      </w:r>
      <w:r w:rsidRPr="00C31E24">
        <w:rPr>
          <w:lang w:eastAsia="ko-KR"/>
        </w:rPr>
        <w:t xml:space="preserve">contains an </w:t>
      </w:r>
      <w:r w:rsidRPr="00C31E24">
        <w:t xml:space="preserve">application/vnd.3gpp.mcvideo-info+xml MIME body, copy the application/vnd.3gpp.mcvideo-info+xml MIME body into the </w:t>
      </w:r>
      <w:r w:rsidRPr="00C31E24">
        <w:rPr>
          <w:lang w:eastAsia="ko-KR"/>
        </w:rPr>
        <w:t>outgoing SIP BYE request</w:t>
      </w:r>
      <w:r w:rsidRPr="00C31E24">
        <w:t>; and</w:t>
      </w:r>
    </w:p>
    <w:p w14:paraId="434BD118" w14:textId="77777777" w:rsidR="001B0518" w:rsidRPr="00C31E24" w:rsidRDefault="001B0518" w:rsidP="00764DD4">
      <w:pPr>
        <w:pStyle w:val="B1"/>
        <w:spacing w:before="120"/>
      </w:pPr>
      <w:r w:rsidRPr="00C31E24">
        <w:t>5)</w:t>
      </w:r>
      <w:r w:rsidRPr="00C31E24">
        <w:tab/>
        <w:t>if a release of the MCVideo session is not required, shall send a SIP NOTIFY request to all remaining MCVideo clients in the MCVideo session with a subscription to the conference event package as specified in subclause </w:t>
      </w:r>
      <w:r w:rsidRPr="00C31E24">
        <w:rPr>
          <w:rFonts w:eastAsia="SimSun"/>
        </w:rPr>
        <w:t>9.2.3.4.2</w:t>
      </w:r>
      <w:r w:rsidRPr="00C31E24">
        <w:t>.</w:t>
      </w:r>
    </w:p>
    <w:p w14:paraId="1166A794" w14:textId="186D65CA" w:rsidR="00784A32" w:rsidRPr="00C31E24" w:rsidRDefault="001B0518" w:rsidP="00764DD4">
      <w:pPr>
        <w:spacing w:before="120"/>
        <w:rPr>
          <w:lang w:eastAsia="ko-KR"/>
        </w:rPr>
      </w:pPr>
      <w:r w:rsidRPr="00C31E24">
        <w:t xml:space="preserve">Upon receiving a SIP 200 </w:t>
      </w:r>
      <w:r w:rsidRPr="00C31E24">
        <w:rPr>
          <w:lang w:eastAsia="ko-KR"/>
        </w:rPr>
        <w:t>(OK)</w:t>
      </w:r>
      <w:r w:rsidRPr="00C31E24">
        <w:t xml:space="preserve"> response to the SIP BYE request the </w:t>
      </w:r>
      <w:r w:rsidRPr="00C31E24">
        <w:rPr>
          <w:lang w:eastAsia="ko-KR"/>
        </w:rPr>
        <w:t xml:space="preserve">controlling MCVideo function </w:t>
      </w:r>
      <w:r w:rsidRPr="00C31E24">
        <w:t xml:space="preserve">shall interact with the </w:t>
      </w:r>
      <w:r w:rsidRPr="00C31E24">
        <w:rPr>
          <w:lang w:eastAsia="ko-KR"/>
        </w:rPr>
        <w:t xml:space="preserve">media plane as </w:t>
      </w:r>
      <w:r w:rsidRPr="00C31E24">
        <w:t>specified in s</w:t>
      </w:r>
      <w:r w:rsidRPr="00C31E24">
        <w:rPr>
          <w:lang w:eastAsia="ko-KR"/>
        </w:rPr>
        <w:t xml:space="preserve">ubclause 6.3 in 3GPP TS 24.581 [5] </w:t>
      </w:r>
      <w:r w:rsidRPr="00C31E24">
        <w:t>for releasing m</w:t>
      </w:r>
      <w:r w:rsidRPr="00C31E24">
        <w:rPr>
          <w:lang w:eastAsia="ko-KR"/>
        </w:rPr>
        <w:t>edia plane</w:t>
      </w:r>
      <w:r w:rsidRPr="00C31E24">
        <w:t xml:space="preserve"> resources associated with the SIP </w:t>
      </w:r>
      <w:r w:rsidRPr="00C31E24">
        <w:rPr>
          <w:lang w:eastAsia="ko-KR"/>
        </w:rPr>
        <w:t>s</w:t>
      </w:r>
      <w:r w:rsidRPr="00C31E24">
        <w:t xml:space="preserve">ession with the MCVideo </w:t>
      </w:r>
      <w:r w:rsidRPr="00C31E24">
        <w:rPr>
          <w:lang w:eastAsia="ko-KR"/>
        </w:rPr>
        <w:t>participant</w:t>
      </w:r>
      <w:r w:rsidRPr="00C31E24">
        <w:t>.</w:t>
      </w:r>
    </w:p>
    <w:p w14:paraId="2A37898C" w14:textId="77777777" w:rsidR="00784A32" w:rsidRPr="00C31E24" w:rsidRDefault="00784A32" w:rsidP="00764DD4">
      <w:pPr>
        <w:pStyle w:val="H6"/>
      </w:pPr>
      <w:bookmarkStart w:id="615" w:name="_Toc52787557"/>
      <w:bookmarkStart w:id="616" w:name="_Toc52787739"/>
      <w:bookmarkStart w:id="617" w:name="_Toc75906961"/>
      <w:bookmarkStart w:id="618" w:name="_Toc75907298"/>
      <w:r w:rsidRPr="00C31E24">
        <w:t>6.4.3.3</w:t>
      </w:r>
      <w:r w:rsidRPr="00C31E24">
        <w:tab/>
        <w:t>Test description</w:t>
      </w:r>
      <w:bookmarkEnd w:id="615"/>
      <w:bookmarkEnd w:id="616"/>
      <w:bookmarkEnd w:id="617"/>
      <w:bookmarkEnd w:id="618"/>
    </w:p>
    <w:p w14:paraId="2FA47CDA" w14:textId="77777777" w:rsidR="00784A32" w:rsidRPr="00C31E24" w:rsidRDefault="00784A32" w:rsidP="00764DD4">
      <w:pPr>
        <w:pStyle w:val="H6"/>
      </w:pPr>
      <w:bookmarkStart w:id="619" w:name="_Toc52787558"/>
      <w:bookmarkStart w:id="620" w:name="_Toc52787740"/>
      <w:bookmarkStart w:id="621" w:name="_Toc75906962"/>
      <w:bookmarkStart w:id="622" w:name="_Toc75907299"/>
      <w:r w:rsidRPr="00C31E24">
        <w:t>6.4.3.3.1</w:t>
      </w:r>
      <w:r w:rsidRPr="00C31E24">
        <w:tab/>
        <w:t>Pre-test conditions</w:t>
      </w:r>
      <w:bookmarkEnd w:id="619"/>
      <w:bookmarkEnd w:id="620"/>
      <w:bookmarkEnd w:id="621"/>
      <w:bookmarkEnd w:id="622"/>
    </w:p>
    <w:p w14:paraId="54568B7D" w14:textId="77777777" w:rsidR="00784A32" w:rsidRPr="00C31E24" w:rsidRDefault="00784A32" w:rsidP="00784A32">
      <w:pPr>
        <w:pStyle w:val="H6"/>
      </w:pPr>
      <w:r w:rsidRPr="00C31E24">
        <w:t>System Simulator:</w:t>
      </w:r>
    </w:p>
    <w:p w14:paraId="17322184" w14:textId="77777777" w:rsidR="00784A32" w:rsidRPr="00C31E24" w:rsidRDefault="00784A32" w:rsidP="00784A32">
      <w:pPr>
        <w:pStyle w:val="B1"/>
      </w:pPr>
      <w:r w:rsidRPr="00C31E24">
        <w:t>-</w:t>
      </w:r>
      <w:r w:rsidRPr="00C31E24">
        <w:tab/>
        <w:t>SS (MCVideo server)</w:t>
      </w:r>
    </w:p>
    <w:p w14:paraId="793C7607" w14:textId="77777777" w:rsidR="00784A32" w:rsidRPr="00C31E24" w:rsidRDefault="00784A32" w:rsidP="00784A32">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1F88E9C6" w14:textId="77777777" w:rsidR="00784A32" w:rsidRPr="00C31E24" w:rsidRDefault="00784A32" w:rsidP="00784A32">
      <w:pPr>
        <w:pStyle w:val="H6"/>
      </w:pPr>
      <w:r w:rsidRPr="00C31E24">
        <w:t>IUT:</w:t>
      </w:r>
    </w:p>
    <w:p w14:paraId="627D14E3" w14:textId="77777777" w:rsidR="00784A32" w:rsidRPr="00C31E24" w:rsidRDefault="00784A32" w:rsidP="00784A32">
      <w:pPr>
        <w:pStyle w:val="B1"/>
      </w:pPr>
      <w:r w:rsidRPr="00C31E24">
        <w:t>-</w:t>
      </w:r>
      <w:r w:rsidRPr="00C31E24">
        <w:tab/>
        <w:t>UE (MCVideo client)</w:t>
      </w:r>
    </w:p>
    <w:p w14:paraId="73973F00" w14:textId="77777777" w:rsidR="00784A32" w:rsidRPr="00C31E24" w:rsidRDefault="00784A32" w:rsidP="00784A32">
      <w:pPr>
        <w:pStyle w:val="B1"/>
      </w:pPr>
      <w:r w:rsidRPr="00C31E24">
        <w:t>-</w:t>
      </w:r>
      <w:r w:rsidRPr="00C31E24">
        <w:tab/>
        <w:t>The test USIM set as defined in TS 36.579-1 [2], subclause 5.5.10 is inserted.</w:t>
      </w:r>
    </w:p>
    <w:p w14:paraId="0C58CA7B" w14:textId="77777777" w:rsidR="00784A32" w:rsidRPr="00C31E24" w:rsidRDefault="00784A32" w:rsidP="00784A32">
      <w:pPr>
        <w:pStyle w:val="H6"/>
      </w:pPr>
      <w:r w:rsidRPr="00C31E24">
        <w:t>Preamble:</w:t>
      </w:r>
    </w:p>
    <w:p w14:paraId="455C7E51" w14:textId="77777777" w:rsidR="00784A32" w:rsidRPr="00C31E24" w:rsidRDefault="00784A32" w:rsidP="00784A32">
      <w:pPr>
        <w:pStyle w:val="B1"/>
      </w:pPr>
      <w:r w:rsidRPr="00C31E24">
        <w:t>-</w:t>
      </w:r>
      <w:r w:rsidRPr="00C31E24">
        <w:tab/>
        <w:t>The UE has performed the Generic Test Procedure for MCVideo UE registration as specified in TS 36.579-1 [2], subclause 5.4.2A.</w:t>
      </w:r>
    </w:p>
    <w:p w14:paraId="0866B4A8" w14:textId="77777777" w:rsidR="00784A32" w:rsidRPr="00C31E24" w:rsidRDefault="00784A32" w:rsidP="00784A32">
      <w:pPr>
        <w:pStyle w:val="B1"/>
      </w:pPr>
      <w:r w:rsidRPr="00C31E24">
        <w:t>-</w:t>
      </w:r>
      <w:r w:rsidRPr="00C31E24">
        <w:tab/>
        <w:t>The MCVideo User performs the Generic Test Procedure for MCVideo Authorization/Configuration and Key Generation as specified in TS 36.579-1 [2], subclause 5.3.2A.</w:t>
      </w:r>
    </w:p>
    <w:p w14:paraId="672D5297" w14:textId="77777777" w:rsidR="00784A32" w:rsidRPr="00C31E24" w:rsidRDefault="00784A32" w:rsidP="00784A32">
      <w:pPr>
        <w:pStyle w:val="B1"/>
      </w:pPr>
      <w:r w:rsidRPr="00C31E24">
        <w:t>-</w:t>
      </w:r>
      <w:r w:rsidRPr="00C31E24">
        <w:tab/>
        <w:t>UE States at the end of the preamble</w:t>
      </w:r>
    </w:p>
    <w:p w14:paraId="50C66896" w14:textId="77777777" w:rsidR="00784A32" w:rsidRPr="00C31E24" w:rsidRDefault="00784A32" w:rsidP="00784A32">
      <w:pPr>
        <w:pStyle w:val="B2"/>
      </w:pPr>
      <w:r w:rsidRPr="00C31E24">
        <w:t>-</w:t>
      </w:r>
      <w:r w:rsidRPr="00C31E24">
        <w:tab/>
        <w:t>The UE is in E-UTRA Registered, Idle Mode state.</w:t>
      </w:r>
    </w:p>
    <w:p w14:paraId="66A71463" w14:textId="77777777" w:rsidR="00784A32" w:rsidRPr="00C31E24" w:rsidRDefault="00784A32" w:rsidP="00784A32">
      <w:pPr>
        <w:pStyle w:val="B2"/>
      </w:pPr>
      <w:r w:rsidRPr="00C31E24">
        <w:t>-</w:t>
      </w:r>
      <w:r w:rsidRPr="00C31E24">
        <w:tab/>
        <w:t>The MCPTT Client Application has been activated and User has registered-in as the MCVideo User with the Server as active user at the Client.</w:t>
      </w:r>
    </w:p>
    <w:p w14:paraId="32C60843" w14:textId="77777777" w:rsidR="00784A32" w:rsidRPr="00C31E24" w:rsidRDefault="00784A32" w:rsidP="00764DD4">
      <w:pPr>
        <w:pStyle w:val="H6"/>
      </w:pPr>
      <w:bookmarkStart w:id="623" w:name="_Toc52787559"/>
      <w:bookmarkStart w:id="624" w:name="_Toc52787741"/>
      <w:bookmarkStart w:id="625" w:name="_Toc75906963"/>
      <w:bookmarkStart w:id="626" w:name="_Toc75907300"/>
      <w:r w:rsidRPr="00C31E24">
        <w:t>6.2.3.3.2</w:t>
      </w:r>
      <w:r w:rsidRPr="00C31E24">
        <w:tab/>
        <w:t>Test procedure sequence</w:t>
      </w:r>
      <w:bookmarkEnd w:id="623"/>
      <w:bookmarkEnd w:id="624"/>
      <w:bookmarkEnd w:id="625"/>
      <w:bookmarkEnd w:id="626"/>
    </w:p>
    <w:p w14:paraId="7237B433" w14:textId="77777777" w:rsidR="00784A32" w:rsidRPr="00C31E24" w:rsidRDefault="00784A32" w:rsidP="00784A32">
      <w:pPr>
        <w:pStyle w:val="TH"/>
        <w:keepNext w:val="0"/>
        <w:keepLines w:val="0"/>
        <w:widowControl w:val="0"/>
      </w:pPr>
      <w:r w:rsidRPr="00C31E24">
        <w:t>Table 6.2.3.3.2-1: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C31E24" w14:paraId="1100E77E" w14:textId="77777777" w:rsidTr="00764DD4">
        <w:trPr>
          <w:tblHeader/>
        </w:trPr>
        <w:tc>
          <w:tcPr>
            <w:tcW w:w="534" w:type="dxa"/>
            <w:tcBorders>
              <w:bottom w:val="nil"/>
            </w:tcBorders>
            <w:shd w:val="clear" w:color="auto" w:fill="auto"/>
          </w:tcPr>
          <w:p w14:paraId="19AF7622" w14:textId="77777777" w:rsidR="00784A32" w:rsidRPr="00C31E24" w:rsidRDefault="00784A32" w:rsidP="00354887">
            <w:pPr>
              <w:pStyle w:val="TAH"/>
              <w:keepNext w:val="0"/>
              <w:keepLines w:val="0"/>
              <w:widowControl w:val="0"/>
            </w:pPr>
          </w:p>
        </w:tc>
        <w:tc>
          <w:tcPr>
            <w:tcW w:w="3968" w:type="dxa"/>
            <w:tcBorders>
              <w:bottom w:val="nil"/>
            </w:tcBorders>
            <w:shd w:val="clear" w:color="auto" w:fill="auto"/>
          </w:tcPr>
          <w:p w14:paraId="7B53A75A" w14:textId="77777777" w:rsidR="00784A32" w:rsidRPr="00C31E24" w:rsidRDefault="00784A32" w:rsidP="00354887">
            <w:pPr>
              <w:pStyle w:val="TAH"/>
              <w:keepNext w:val="0"/>
              <w:keepLines w:val="0"/>
              <w:widowControl w:val="0"/>
            </w:pPr>
            <w:r w:rsidRPr="00C31E24">
              <w:t>Procedure</w:t>
            </w:r>
          </w:p>
        </w:tc>
        <w:tc>
          <w:tcPr>
            <w:tcW w:w="3686" w:type="dxa"/>
            <w:gridSpan w:val="2"/>
            <w:shd w:val="clear" w:color="auto" w:fill="auto"/>
          </w:tcPr>
          <w:p w14:paraId="53481FF4" w14:textId="77777777" w:rsidR="00784A32" w:rsidRPr="00C31E24" w:rsidRDefault="00784A32" w:rsidP="00354887">
            <w:pPr>
              <w:pStyle w:val="TAH"/>
              <w:keepNext w:val="0"/>
              <w:keepLines w:val="0"/>
              <w:widowControl w:val="0"/>
            </w:pPr>
            <w:r w:rsidRPr="00C31E24">
              <w:t>Message Sequence</w:t>
            </w:r>
          </w:p>
        </w:tc>
        <w:tc>
          <w:tcPr>
            <w:tcW w:w="565" w:type="dxa"/>
            <w:tcBorders>
              <w:bottom w:val="nil"/>
            </w:tcBorders>
            <w:shd w:val="clear" w:color="auto" w:fill="auto"/>
          </w:tcPr>
          <w:p w14:paraId="10FEC203" w14:textId="77777777" w:rsidR="00784A32" w:rsidRPr="00C31E24" w:rsidRDefault="00784A32" w:rsidP="00354887">
            <w:pPr>
              <w:pStyle w:val="TAH"/>
              <w:keepNext w:val="0"/>
              <w:keepLines w:val="0"/>
              <w:widowControl w:val="0"/>
            </w:pPr>
            <w:r w:rsidRPr="00C31E24">
              <w:t>TP</w:t>
            </w:r>
          </w:p>
        </w:tc>
        <w:tc>
          <w:tcPr>
            <w:tcW w:w="850" w:type="dxa"/>
            <w:tcBorders>
              <w:bottom w:val="nil"/>
            </w:tcBorders>
            <w:shd w:val="clear" w:color="auto" w:fill="auto"/>
          </w:tcPr>
          <w:p w14:paraId="1865B5EC" w14:textId="77777777" w:rsidR="00784A32" w:rsidRPr="00C31E24" w:rsidRDefault="00784A32" w:rsidP="00354887">
            <w:pPr>
              <w:pStyle w:val="TAH"/>
              <w:keepNext w:val="0"/>
              <w:keepLines w:val="0"/>
              <w:widowControl w:val="0"/>
            </w:pPr>
            <w:r w:rsidRPr="00C31E24">
              <w:t>Verdict</w:t>
            </w:r>
          </w:p>
        </w:tc>
      </w:tr>
      <w:tr w:rsidR="00784A32" w:rsidRPr="00C31E24" w14:paraId="0643EC00" w14:textId="77777777" w:rsidTr="00764DD4">
        <w:trPr>
          <w:tblHeader/>
        </w:trPr>
        <w:tc>
          <w:tcPr>
            <w:tcW w:w="534" w:type="dxa"/>
            <w:tcBorders>
              <w:top w:val="nil"/>
            </w:tcBorders>
            <w:shd w:val="clear" w:color="auto" w:fill="auto"/>
          </w:tcPr>
          <w:p w14:paraId="6ABD8E8F" w14:textId="77777777" w:rsidR="00784A32" w:rsidRPr="00C31E24" w:rsidRDefault="00784A32" w:rsidP="00354887">
            <w:pPr>
              <w:pStyle w:val="TAH"/>
              <w:keepNext w:val="0"/>
              <w:keepLines w:val="0"/>
              <w:widowControl w:val="0"/>
            </w:pPr>
          </w:p>
        </w:tc>
        <w:tc>
          <w:tcPr>
            <w:tcW w:w="3968" w:type="dxa"/>
            <w:tcBorders>
              <w:top w:val="nil"/>
            </w:tcBorders>
            <w:shd w:val="clear" w:color="auto" w:fill="auto"/>
          </w:tcPr>
          <w:p w14:paraId="0512F039" w14:textId="77777777" w:rsidR="00784A32" w:rsidRPr="00C31E24" w:rsidRDefault="00784A32" w:rsidP="00354887">
            <w:pPr>
              <w:pStyle w:val="TAH"/>
              <w:keepNext w:val="0"/>
              <w:keepLines w:val="0"/>
              <w:widowControl w:val="0"/>
            </w:pPr>
          </w:p>
        </w:tc>
        <w:tc>
          <w:tcPr>
            <w:tcW w:w="708" w:type="dxa"/>
            <w:shd w:val="clear" w:color="auto" w:fill="auto"/>
          </w:tcPr>
          <w:p w14:paraId="4296803E" w14:textId="77777777" w:rsidR="00784A32" w:rsidRPr="00C31E24" w:rsidRDefault="00784A32" w:rsidP="00354887">
            <w:pPr>
              <w:pStyle w:val="TAH"/>
              <w:keepNext w:val="0"/>
              <w:keepLines w:val="0"/>
              <w:widowControl w:val="0"/>
            </w:pPr>
            <w:r w:rsidRPr="00C31E24">
              <w:t>U - S</w:t>
            </w:r>
          </w:p>
        </w:tc>
        <w:tc>
          <w:tcPr>
            <w:tcW w:w="2978" w:type="dxa"/>
            <w:shd w:val="clear" w:color="auto" w:fill="auto"/>
          </w:tcPr>
          <w:p w14:paraId="22C29395" w14:textId="77777777" w:rsidR="00784A32" w:rsidRPr="00C31E24" w:rsidRDefault="00784A32" w:rsidP="00354887">
            <w:pPr>
              <w:pStyle w:val="TAH"/>
              <w:keepNext w:val="0"/>
              <w:keepLines w:val="0"/>
              <w:widowControl w:val="0"/>
            </w:pPr>
            <w:r w:rsidRPr="00C31E24">
              <w:t>Message</w:t>
            </w:r>
          </w:p>
        </w:tc>
        <w:tc>
          <w:tcPr>
            <w:tcW w:w="565" w:type="dxa"/>
            <w:tcBorders>
              <w:top w:val="nil"/>
            </w:tcBorders>
            <w:shd w:val="clear" w:color="auto" w:fill="auto"/>
          </w:tcPr>
          <w:p w14:paraId="1DA4726E" w14:textId="77777777" w:rsidR="00784A32" w:rsidRPr="00C31E24" w:rsidRDefault="00784A32" w:rsidP="00354887">
            <w:pPr>
              <w:pStyle w:val="TAH"/>
              <w:keepNext w:val="0"/>
              <w:keepLines w:val="0"/>
              <w:widowControl w:val="0"/>
            </w:pPr>
          </w:p>
        </w:tc>
        <w:tc>
          <w:tcPr>
            <w:tcW w:w="850" w:type="dxa"/>
            <w:tcBorders>
              <w:top w:val="nil"/>
            </w:tcBorders>
            <w:shd w:val="clear" w:color="auto" w:fill="auto"/>
          </w:tcPr>
          <w:p w14:paraId="48C69B62" w14:textId="77777777" w:rsidR="00784A32" w:rsidRPr="00C31E24" w:rsidRDefault="00784A32" w:rsidP="00354887">
            <w:pPr>
              <w:pStyle w:val="TAH"/>
              <w:keepNext w:val="0"/>
              <w:keepLines w:val="0"/>
              <w:widowControl w:val="0"/>
            </w:pPr>
          </w:p>
        </w:tc>
      </w:tr>
      <w:tr w:rsidR="00784A32" w:rsidRPr="00C31E24" w14:paraId="79C4C1C6" w14:textId="77777777" w:rsidTr="00764DD4">
        <w:tc>
          <w:tcPr>
            <w:tcW w:w="534" w:type="dxa"/>
            <w:shd w:val="clear" w:color="auto" w:fill="auto"/>
          </w:tcPr>
          <w:p w14:paraId="76C176F7" w14:textId="77777777" w:rsidR="00784A32" w:rsidRPr="00C31E24" w:rsidRDefault="00784A32" w:rsidP="00354887">
            <w:pPr>
              <w:pStyle w:val="TAC"/>
              <w:keepNext w:val="0"/>
              <w:keepLines w:val="0"/>
              <w:widowControl w:val="0"/>
            </w:pPr>
            <w:r w:rsidRPr="00C31E24">
              <w:t>1</w:t>
            </w:r>
          </w:p>
        </w:tc>
        <w:tc>
          <w:tcPr>
            <w:tcW w:w="3968" w:type="dxa"/>
            <w:shd w:val="clear" w:color="auto" w:fill="auto"/>
          </w:tcPr>
          <w:p w14:paraId="76FDE00E" w14:textId="77777777" w:rsidR="00784A32" w:rsidRPr="00C31E24" w:rsidRDefault="00784A32" w:rsidP="00354887">
            <w:pPr>
              <w:pStyle w:val="TAL"/>
              <w:keepNext w:val="0"/>
              <w:keepLines w:val="0"/>
              <w:widowControl w:val="0"/>
            </w:pPr>
            <w:r w:rsidRPr="00C31E24">
              <w:t>Make the UE (MCVideo User) request the establishment of a MCVideo private call, on-demand Automatic Commencement Mode, no force of automatic commencement, without Transmission Control.</w:t>
            </w:r>
          </w:p>
          <w:p w14:paraId="048982E2" w14:textId="7F521C10" w:rsidR="00784A32" w:rsidRPr="00C31E24" w:rsidRDefault="001B0518"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2A6ECD14"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77BE3BD9"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580AEDE4"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655199F" w14:textId="77777777" w:rsidR="00784A32" w:rsidRPr="00C31E24" w:rsidRDefault="00784A32" w:rsidP="00354887">
            <w:pPr>
              <w:pStyle w:val="TAC"/>
              <w:keepNext w:val="0"/>
              <w:keepLines w:val="0"/>
              <w:widowControl w:val="0"/>
            </w:pPr>
            <w:r w:rsidRPr="00C31E24">
              <w:t>-</w:t>
            </w:r>
          </w:p>
        </w:tc>
      </w:tr>
      <w:tr w:rsidR="00784A32" w:rsidRPr="00C31E24" w14:paraId="14DB7ECB" w14:textId="77777777" w:rsidTr="00764DD4">
        <w:tc>
          <w:tcPr>
            <w:tcW w:w="534" w:type="dxa"/>
            <w:shd w:val="clear" w:color="auto" w:fill="auto"/>
          </w:tcPr>
          <w:p w14:paraId="0C4AC10B"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2ADC7D11" w14:textId="77777777" w:rsidR="00784A32" w:rsidRPr="00C31E24" w:rsidRDefault="00784A32" w:rsidP="00354887">
            <w:pPr>
              <w:pStyle w:val="TAL"/>
              <w:keepNext w:val="0"/>
              <w:keepLines w:val="0"/>
              <w:widowControl w:val="0"/>
            </w:pPr>
            <w:r w:rsidRPr="00C31E24">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708" w:type="dxa"/>
            <w:shd w:val="clear" w:color="auto" w:fill="auto"/>
          </w:tcPr>
          <w:p w14:paraId="67B6C63F"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69E04D41"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5D00A5CE"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7CE5BEF4" w14:textId="77777777" w:rsidR="00784A32" w:rsidRPr="00C31E24" w:rsidRDefault="00784A32" w:rsidP="00354887">
            <w:pPr>
              <w:pStyle w:val="TAC"/>
              <w:keepNext w:val="0"/>
              <w:keepLines w:val="0"/>
              <w:widowControl w:val="0"/>
            </w:pPr>
            <w:r w:rsidRPr="00C31E24">
              <w:t>-</w:t>
            </w:r>
          </w:p>
        </w:tc>
      </w:tr>
      <w:tr w:rsidR="00784A32" w:rsidRPr="00C31E24" w14:paraId="2F01E11E" w14:textId="77777777" w:rsidTr="00764DD4">
        <w:tc>
          <w:tcPr>
            <w:tcW w:w="534" w:type="dxa"/>
            <w:shd w:val="clear" w:color="auto" w:fill="auto"/>
          </w:tcPr>
          <w:p w14:paraId="439BF7CE" w14:textId="77777777" w:rsidR="00784A32" w:rsidRPr="00C31E24" w:rsidRDefault="00784A32" w:rsidP="00354887">
            <w:pPr>
              <w:pStyle w:val="TAC"/>
              <w:keepNext w:val="0"/>
              <w:keepLines w:val="0"/>
              <w:widowControl w:val="0"/>
            </w:pPr>
            <w:r w:rsidRPr="00C31E24">
              <w:t>2</w:t>
            </w:r>
          </w:p>
        </w:tc>
        <w:tc>
          <w:tcPr>
            <w:tcW w:w="3968" w:type="dxa"/>
            <w:shd w:val="clear" w:color="auto" w:fill="auto"/>
          </w:tcPr>
          <w:p w14:paraId="517E6D4E" w14:textId="77777777" w:rsidR="00784A32" w:rsidRPr="00C31E24" w:rsidRDefault="00784A32" w:rsidP="00354887">
            <w:pPr>
              <w:pStyle w:val="TAL"/>
              <w:keepNext w:val="0"/>
              <w:keepLines w:val="0"/>
              <w:widowControl w:val="0"/>
            </w:pPr>
            <w:r w:rsidRPr="00C31E24">
              <w:t>Check: Does the UE (MCVideo client) send an initial SIP INVITE message requesting the establishment of an MCVideo private call, on-demand Automatic Commencement Mode, no force of automatic commencement, without Transmission Control?</w:t>
            </w:r>
          </w:p>
        </w:tc>
        <w:tc>
          <w:tcPr>
            <w:tcW w:w="708" w:type="dxa"/>
            <w:shd w:val="clear" w:color="auto" w:fill="auto"/>
          </w:tcPr>
          <w:p w14:paraId="7A343082"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3F35F000" w14:textId="77777777" w:rsidR="00784A32" w:rsidRPr="00C31E24" w:rsidRDefault="00784A32" w:rsidP="00354887">
            <w:pPr>
              <w:pStyle w:val="TAL"/>
              <w:keepNext w:val="0"/>
              <w:keepLines w:val="0"/>
              <w:widowControl w:val="0"/>
            </w:pPr>
            <w:r w:rsidRPr="00C31E24">
              <w:t>SIP INVITE</w:t>
            </w:r>
          </w:p>
        </w:tc>
        <w:tc>
          <w:tcPr>
            <w:tcW w:w="565" w:type="dxa"/>
            <w:shd w:val="clear" w:color="auto" w:fill="auto"/>
          </w:tcPr>
          <w:p w14:paraId="134504BF" w14:textId="77777777" w:rsidR="00784A32" w:rsidRPr="00C31E24" w:rsidRDefault="00784A32" w:rsidP="00354887">
            <w:pPr>
              <w:pStyle w:val="TAC"/>
              <w:keepNext w:val="0"/>
              <w:keepLines w:val="0"/>
              <w:widowControl w:val="0"/>
            </w:pPr>
            <w:r w:rsidRPr="00C31E24">
              <w:t>1</w:t>
            </w:r>
          </w:p>
        </w:tc>
        <w:tc>
          <w:tcPr>
            <w:tcW w:w="850" w:type="dxa"/>
            <w:shd w:val="clear" w:color="auto" w:fill="auto"/>
          </w:tcPr>
          <w:p w14:paraId="59D3D792" w14:textId="77777777" w:rsidR="00784A32" w:rsidRPr="00C31E24" w:rsidRDefault="00784A32" w:rsidP="00354887">
            <w:pPr>
              <w:pStyle w:val="TAC"/>
              <w:keepNext w:val="0"/>
              <w:keepLines w:val="0"/>
              <w:widowControl w:val="0"/>
            </w:pPr>
            <w:r w:rsidRPr="00C31E24">
              <w:t>P</w:t>
            </w:r>
          </w:p>
        </w:tc>
      </w:tr>
      <w:tr w:rsidR="00784A32" w:rsidRPr="00C31E24" w14:paraId="1DF4257B" w14:textId="77777777" w:rsidTr="00764DD4">
        <w:tc>
          <w:tcPr>
            <w:tcW w:w="534" w:type="dxa"/>
            <w:shd w:val="clear" w:color="auto" w:fill="auto"/>
          </w:tcPr>
          <w:p w14:paraId="76261702" w14:textId="77777777" w:rsidR="00784A32" w:rsidRPr="00C31E24" w:rsidRDefault="00784A32" w:rsidP="00354887">
            <w:pPr>
              <w:pStyle w:val="TAC"/>
              <w:keepNext w:val="0"/>
              <w:keepLines w:val="0"/>
              <w:widowControl w:val="0"/>
            </w:pPr>
            <w:r w:rsidRPr="00C31E24">
              <w:t>3</w:t>
            </w:r>
          </w:p>
        </w:tc>
        <w:tc>
          <w:tcPr>
            <w:tcW w:w="3968" w:type="dxa"/>
            <w:shd w:val="clear" w:color="auto" w:fill="auto"/>
          </w:tcPr>
          <w:p w14:paraId="2E4DA323" w14:textId="77777777" w:rsidR="00784A32" w:rsidRPr="00C31E24" w:rsidRDefault="00784A32" w:rsidP="00354887">
            <w:pPr>
              <w:pStyle w:val="TAL"/>
              <w:keepNext w:val="0"/>
              <w:keepLines w:val="0"/>
              <w:widowControl w:val="0"/>
            </w:pPr>
            <w:r w:rsidRPr="00C31E24">
              <w:t>The SS (MCVideo Server) sends a SIP 100 (Trying) message</w:t>
            </w:r>
          </w:p>
        </w:tc>
        <w:tc>
          <w:tcPr>
            <w:tcW w:w="708" w:type="dxa"/>
            <w:shd w:val="clear" w:color="auto" w:fill="auto"/>
          </w:tcPr>
          <w:p w14:paraId="73782F7B"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64C2839B"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153FD051"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C276255" w14:textId="77777777" w:rsidR="00784A32" w:rsidRPr="00C31E24" w:rsidRDefault="00784A32" w:rsidP="00354887">
            <w:pPr>
              <w:pStyle w:val="TAC"/>
              <w:keepNext w:val="0"/>
              <w:keepLines w:val="0"/>
              <w:widowControl w:val="0"/>
            </w:pPr>
            <w:r w:rsidRPr="00C31E24">
              <w:t>-</w:t>
            </w:r>
          </w:p>
        </w:tc>
      </w:tr>
      <w:tr w:rsidR="00784A32" w:rsidRPr="00C31E24" w14:paraId="096A4271" w14:textId="77777777" w:rsidTr="00764DD4">
        <w:tc>
          <w:tcPr>
            <w:tcW w:w="534" w:type="dxa"/>
            <w:shd w:val="clear" w:color="auto" w:fill="auto"/>
          </w:tcPr>
          <w:p w14:paraId="3A4EA7EA" w14:textId="77777777" w:rsidR="00784A32" w:rsidRPr="00C31E24" w:rsidRDefault="00784A32" w:rsidP="00354887">
            <w:pPr>
              <w:pStyle w:val="TAC"/>
              <w:keepNext w:val="0"/>
              <w:keepLines w:val="0"/>
              <w:widowControl w:val="0"/>
            </w:pPr>
            <w:r w:rsidRPr="00C31E24">
              <w:t>4</w:t>
            </w:r>
          </w:p>
        </w:tc>
        <w:tc>
          <w:tcPr>
            <w:tcW w:w="3968" w:type="dxa"/>
            <w:shd w:val="clear" w:color="auto" w:fill="auto"/>
          </w:tcPr>
          <w:p w14:paraId="768C99BD" w14:textId="77777777" w:rsidR="00784A32" w:rsidRPr="00C31E24" w:rsidRDefault="00784A32" w:rsidP="00354887">
            <w:pPr>
              <w:pStyle w:val="TAL"/>
              <w:keepNext w:val="0"/>
              <w:keepLines w:val="0"/>
              <w:widowControl w:val="0"/>
            </w:pPr>
            <w:r w:rsidRPr="00C31E24">
              <w:t>The SS responds with a SIP (OK).</w:t>
            </w:r>
          </w:p>
        </w:tc>
        <w:tc>
          <w:tcPr>
            <w:tcW w:w="708" w:type="dxa"/>
            <w:shd w:val="clear" w:color="auto" w:fill="auto"/>
          </w:tcPr>
          <w:p w14:paraId="0AF2F0C8"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250BEBB8"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555EBB1F"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E3D86D4" w14:textId="77777777" w:rsidR="00784A32" w:rsidRPr="00C31E24" w:rsidRDefault="00784A32" w:rsidP="00354887">
            <w:pPr>
              <w:pStyle w:val="TAC"/>
              <w:keepNext w:val="0"/>
              <w:keepLines w:val="0"/>
              <w:widowControl w:val="0"/>
            </w:pPr>
            <w:r w:rsidRPr="00C31E24">
              <w:t>-</w:t>
            </w:r>
          </w:p>
        </w:tc>
      </w:tr>
      <w:tr w:rsidR="00784A32" w:rsidRPr="00C31E24" w14:paraId="2FA97C43" w14:textId="77777777" w:rsidTr="00764DD4">
        <w:tc>
          <w:tcPr>
            <w:tcW w:w="534" w:type="dxa"/>
            <w:shd w:val="clear" w:color="auto" w:fill="auto"/>
          </w:tcPr>
          <w:p w14:paraId="4C83B135" w14:textId="77777777" w:rsidR="00784A32" w:rsidRPr="00C31E24" w:rsidRDefault="00784A32" w:rsidP="00354887">
            <w:pPr>
              <w:pStyle w:val="TAC"/>
              <w:keepNext w:val="0"/>
              <w:keepLines w:val="0"/>
              <w:widowControl w:val="0"/>
            </w:pPr>
            <w:r w:rsidRPr="00C31E24">
              <w:t>5</w:t>
            </w:r>
          </w:p>
        </w:tc>
        <w:tc>
          <w:tcPr>
            <w:tcW w:w="3968" w:type="dxa"/>
            <w:shd w:val="clear" w:color="auto" w:fill="auto"/>
          </w:tcPr>
          <w:p w14:paraId="73321505" w14:textId="33497110" w:rsidR="00784A32" w:rsidRPr="00C31E24" w:rsidRDefault="001B0518" w:rsidP="00354887">
            <w:pPr>
              <w:pStyle w:val="TAL"/>
              <w:keepNext w:val="0"/>
              <w:keepLines w:val="0"/>
              <w:widowControl w:val="0"/>
            </w:pPr>
            <w:r w:rsidRPr="00C31E24">
              <w:t>Check: Does t</w:t>
            </w:r>
            <w:r w:rsidR="00784A32" w:rsidRPr="00C31E24">
              <w:t>he UE (MCVideo Client) send a SIP ACK in acknowledgement of the SIP 200 (OK) message?</w:t>
            </w:r>
          </w:p>
        </w:tc>
        <w:tc>
          <w:tcPr>
            <w:tcW w:w="708" w:type="dxa"/>
            <w:shd w:val="clear" w:color="auto" w:fill="auto"/>
          </w:tcPr>
          <w:p w14:paraId="635D47B1"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0C943A47"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2D8C7BA1" w14:textId="23834263" w:rsidR="00784A32" w:rsidRPr="00C31E24" w:rsidRDefault="001B0518" w:rsidP="00354887">
            <w:pPr>
              <w:pStyle w:val="TAC"/>
              <w:keepNext w:val="0"/>
              <w:keepLines w:val="0"/>
              <w:widowControl w:val="0"/>
            </w:pPr>
            <w:r w:rsidRPr="00C31E24">
              <w:t>1</w:t>
            </w:r>
          </w:p>
        </w:tc>
        <w:tc>
          <w:tcPr>
            <w:tcW w:w="850" w:type="dxa"/>
            <w:shd w:val="clear" w:color="auto" w:fill="auto"/>
          </w:tcPr>
          <w:p w14:paraId="016F8E0F" w14:textId="7D96A60E" w:rsidR="00784A32" w:rsidRPr="00C31E24" w:rsidRDefault="001B0518" w:rsidP="00354887">
            <w:pPr>
              <w:pStyle w:val="TAC"/>
              <w:keepNext w:val="0"/>
              <w:keepLines w:val="0"/>
              <w:widowControl w:val="0"/>
            </w:pPr>
            <w:r w:rsidRPr="00C31E24">
              <w:t>P</w:t>
            </w:r>
          </w:p>
        </w:tc>
      </w:tr>
      <w:tr w:rsidR="00784A32" w:rsidRPr="00C31E24" w14:paraId="39F5C579" w14:textId="77777777" w:rsidTr="00764DD4">
        <w:tc>
          <w:tcPr>
            <w:tcW w:w="534" w:type="dxa"/>
            <w:shd w:val="clear" w:color="auto" w:fill="auto"/>
          </w:tcPr>
          <w:p w14:paraId="1410F3A1" w14:textId="77777777" w:rsidR="00784A32" w:rsidRPr="00C31E24" w:rsidRDefault="00784A32" w:rsidP="00354887">
            <w:pPr>
              <w:pStyle w:val="TAC"/>
              <w:keepNext w:val="0"/>
              <w:keepLines w:val="0"/>
              <w:widowControl w:val="0"/>
            </w:pPr>
            <w:r w:rsidRPr="00C31E24">
              <w:t>6</w:t>
            </w:r>
          </w:p>
        </w:tc>
        <w:tc>
          <w:tcPr>
            <w:tcW w:w="3968" w:type="dxa"/>
            <w:shd w:val="clear" w:color="auto" w:fill="auto"/>
          </w:tcPr>
          <w:p w14:paraId="695F2BEF" w14:textId="77777777" w:rsidR="00784A32" w:rsidRPr="00C31E24" w:rsidRDefault="00784A32" w:rsidP="00354887">
            <w:pPr>
              <w:pStyle w:val="TAL"/>
              <w:keepNext w:val="0"/>
              <w:keepLines w:val="0"/>
              <w:widowControl w:val="0"/>
            </w:pPr>
            <w:r w:rsidRPr="00C31E24">
              <w:t>Check: Does the UE (MCVideo client) notify the user that the call has been successfully established?</w:t>
            </w:r>
          </w:p>
          <w:p w14:paraId="03255A1D" w14:textId="176D5BFA" w:rsidR="00784A32" w:rsidRPr="00C31E24" w:rsidRDefault="001B0518"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4AFEC414"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2AB5204A"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01A48C61" w14:textId="77777777" w:rsidR="00784A32" w:rsidRPr="00C31E24" w:rsidRDefault="00784A32" w:rsidP="00354887">
            <w:pPr>
              <w:pStyle w:val="TAC"/>
              <w:keepNext w:val="0"/>
              <w:keepLines w:val="0"/>
              <w:widowControl w:val="0"/>
            </w:pPr>
            <w:r w:rsidRPr="00C31E24">
              <w:t>1</w:t>
            </w:r>
          </w:p>
        </w:tc>
        <w:tc>
          <w:tcPr>
            <w:tcW w:w="850" w:type="dxa"/>
            <w:shd w:val="clear" w:color="auto" w:fill="auto"/>
          </w:tcPr>
          <w:p w14:paraId="20AA2262" w14:textId="77777777" w:rsidR="00784A32" w:rsidRPr="00C31E24" w:rsidRDefault="00784A32" w:rsidP="00354887">
            <w:pPr>
              <w:pStyle w:val="TAC"/>
              <w:keepNext w:val="0"/>
              <w:keepLines w:val="0"/>
              <w:widowControl w:val="0"/>
            </w:pPr>
            <w:r w:rsidRPr="00C31E24">
              <w:t>P</w:t>
            </w:r>
          </w:p>
        </w:tc>
      </w:tr>
      <w:tr w:rsidR="00784A32" w:rsidRPr="00C31E24" w14:paraId="14B79E39" w14:textId="77777777" w:rsidTr="00764DD4">
        <w:tc>
          <w:tcPr>
            <w:tcW w:w="534" w:type="dxa"/>
            <w:shd w:val="clear" w:color="auto" w:fill="auto"/>
          </w:tcPr>
          <w:p w14:paraId="24A576F5" w14:textId="77777777" w:rsidR="00784A32" w:rsidRPr="00C31E24" w:rsidRDefault="00784A32" w:rsidP="00354887">
            <w:pPr>
              <w:pStyle w:val="TAC"/>
              <w:keepNext w:val="0"/>
              <w:keepLines w:val="0"/>
              <w:widowControl w:val="0"/>
            </w:pPr>
            <w:r w:rsidRPr="00C31E24">
              <w:t>7</w:t>
            </w:r>
          </w:p>
        </w:tc>
        <w:tc>
          <w:tcPr>
            <w:tcW w:w="3968" w:type="dxa"/>
            <w:shd w:val="clear" w:color="auto" w:fill="auto"/>
          </w:tcPr>
          <w:p w14:paraId="7AD15570" w14:textId="77777777" w:rsidR="00784A32" w:rsidRPr="00C31E24" w:rsidRDefault="00784A32" w:rsidP="00354887">
            <w:pPr>
              <w:pStyle w:val="TAL"/>
              <w:keepNext w:val="0"/>
              <w:keepLines w:val="0"/>
              <w:widowControl w:val="0"/>
            </w:pPr>
            <w:r w:rsidRPr="00C31E24">
              <w:t>Make the UE (MCVideo User) request termination of the MCVideo private call.</w:t>
            </w:r>
          </w:p>
          <w:p w14:paraId="4BC7B1FB" w14:textId="76A9D27B" w:rsidR="00784A32" w:rsidRPr="00C31E24" w:rsidRDefault="001B0518"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4703D39C"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78D9D0F3"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5731ECD7"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157E9F8" w14:textId="77777777" w:rsidR="00784A32" w:rsidRPr="00C31E24" w:rsidRDefault="00784A32" w:rsidP="00354887">
            <w:pPr>
              <w:pStyle w:val="TAC"/>
              <w:keepNext w:val="0"/>
              <w:keepLines w:val="0"/>
              <w:widowControl w:val="0"/>
            </w:pPr>
            <w:r w:rsidRPr="00C31E24">
              <w:t>-</w:t>
            </w:r>
          </w:p>
        </w:tc>
      </w:tr>
      <w:tr w:rsidR="00784A32" w:rsidRPr="00C31E24" w14:paraId="0AE13229" w14:textId="77777777" w:rsidTr="00764DD4">
        <w:tc>
          <w:tcPr>
            <w:tcW w:w="534" w:type="dxa"/>
            <w:shd w:val="clear" w:color="auto" w:fill="auto"/>
          </w:tcPr>
          <w:p w14:paraId="633D9CFD" w14:textId="77777777" w:rsidR="00784A32" w:rsidRPr="00C31E24" w:rsidRDefault="00784A32" w:rsidP="00354887">
            <w:pPr>
              <w:pStyle w:val="TAC"/>
              <w:keepNext w:val="0"/>
              <w:keepLines w:val="0"/>
              <w:widowControl w:val="0"/>
            </w:pPr>
            <w:r w:rsidRPr="00C31E24">
              <w:t>8</w:t>
            </w:r>
          </w:p>
        </w:tc>
        <w:tc>
          <w:tcPr>
            <w:tcW w:w="3968" w:type="dxa"/>
            <w:shd w:val="clear" w:color="auto" w:fill="auto"/>
          </w:tcPr>
          <w:p w14:paraId="4DBC7D29" w14:textId="77777777" w:rsidR="00784A32" w:rsidRPr="00C31E24" w:rsidRDefault="00784A32" w:rsidP="00354887">
            <w:pPr>
              <w:pStyle w:val="TAL"/>
              <w:keepNext w:val="0"/>
              <w:keepLines w:val="0"/>
              <w:widowControl w:val="0"/>
            </w:pPr>
            <w:r w:rsidRPr="00C31E24">
              <w:t>Check: Does the UE (MCVideo client) send a SIP BYE request?</w:t>
            </w:r>
          </w:p>
        </w:tc>
        <w:tc>
          <w:tcPr>
            <w:tcW w:w="708" w:type="dxa"/>
            <w:shd w:val="clear" w:color="auto" w:fill="auto"/>
          </w:tcPr>
          <w:p w14:paraId="531A7346"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38C5150E" w14:textId="77777777" w:rsidR="00784A32" w:rsidRPr="00C31E24" w:rsidRDefault="00784A32" w:rsidP="00354887">
            <w:pPr>
              <w:pStyle w:val="TAL"/>
              <w:keepNext w:val="0"/>
              <w:keepLines w:val="0"/>
              <w:widowControl w:val="0"/>
            </w:pPr>
            <w:r w:rsidRPr="00C31E24">
              <w:t>SIP BYE</w:t>
            </w:r>
          </w:p>
        </w:tc>
        <w:tc>
          <w:tcPr>
            <w:tcW w:w="565" w:type="dxa"/>
            <w:shd w:val="clear" w:color="auto" w:fill="auto"/>
          </w:tcPr>
          <w:p w14:paraId="7BC57EA4" w14:textId="77777777" w:rsidR="00784A32" w:rsidRPr="00C31E24" w:rsidRDefault="00784A32" w:rsidP="00354887">
            <w:pPr>
              <w:pStyle w:val="TAC"/>
              <w:keepNext w:val="0"/>
              <w:keepLines w:val="0"/>
              <w:widowControl w:val="0"/>
            </w:pPr>
            <w:r w:rsidRPr="00C31E24">
              <w:t>2</w:t>
            </w:r>
          </w:p>
        </w:tc>
        <w:tc>
          <w:tcPr>
            <w:tcW w:w="850" w:type="dxa"/>
            <w:shd w:val="clear" w:color="auto" w:fill="auto"/>
          </w:tcPr>
          <w:p w14:paraId="6298617F" w14:textId="77777777" w:rsidR="00784A32" w:rsidRPr="00C31E24" w:rsidRDefault="00784A32" w:rsidP="00354887">
            <w:pPr>
              <w:pStyle w:val="TAC"/>
              <w:keepNext w:val="0"/>
              <w:keepLines w:val="0"/>
              <w:widowControl w:val="0"/>
            </w:pPr>
            <w:r w:rsidRPr="00C31E24">
              <w:t>P</w:t>
            </w:r>
          </w:p>
        </w:tc>
      </w:tr>
      <w:tr w:rsidR="00784A32" w:rsidRPr="00C31E24" w14:paraId="5444B899" w14:textId="77777777" w:rsidTr="00764DD4">
        <w:tc>
          <w:tcPr>
            <w:tcW w:w="534" w:type="dxa"/>
            <w:shd w:val="clear" w:color="auto" w:fill="auto"/>
          </w:tcPr>
          <w:p w14:paraId="7C4E0D62" w14:textId="77777777" w:rsidR="00784A32" w:rsidRPr="00C31E24" w:rsidRDefault="00784A32" w:rsidP="00354887">
            <w:pPr>
              <w:pStyle w:val="TAC"/>
              <w:keepNext w:val="0"/>
              <w:keepLines w:val="0"/>
              <w:widowControl w:val="0"/>
            </w:pPr>
            <w:r w:rsidRPr="00C31E24">
              <w:t>9</w:t>
            </w:r>
          </w:p>
        </w:tc>
        <w:tc>
          <w:tcPr>
            <w:tcW w:w="3968" w:type="dxa"/>
            <w:shd w:val="clear" w:color="auto" w:fill="auto"/>
          </w:tcPr>
          <w:p w14:paraId="5964552C" w14:textId="77777777" w:rsidR="00784A32" w:rsidRPr="00C31E24" w:rsidRDefault="00784A32" w:rsidP="00354887">
            <w:pPr>
              <w:pStyle w:val="TAL"/>
              <w:keepNext w:val="0"/>
              <w:keepLines w:val="0"/>
              <w:widowControl w:val="0"/>
            </w:pPr>
            <w:r w:rsidRPr="00C31E24">
              <w:t>The SS (MCVideo server) sends a SIP 200 (OK) in response.</w:t>
            </w:r>
          </w:p>
        </w:tc>
        <w:tc>
          <w:tcPr>
            <w:tcW w:w="708" w:type="dxa"/>
            <w:shd w:val="clear" w:color="auto" w:fill="auto"/>
          </w:tcPr>
          <w:p w14:paraId="79245A77"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02AF6D23"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1EFA8C64"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0CE8A669" w14:textId="77777777" w:rsidR="00784A32" w:rsidRPr="00C31E24" w:rsidRDefault="00784A32" w:rsidP="00354887">
            <w:pPr>
              <w:pStyle w:val="TAC"/>
              <w:keepNext w:val="0"/>
              <w:keepLines w:val="0"/>
              <w:widowControl w:val="0"/>
            </w:pPr>
            <w:r w:rsidRPr="00C31E24">
              <w:t>-</w:t>
            </w:r>
          </w:p>
        </w:tc>
      </w:tr>
      <w:tr w:rsidR="00784A32" w:rsidRPr="00C31E24" w14:paraId="2C0B898B" w14:textId="77777777" w:rsidTr="00764DD4">
        <w:tc>
          <w:tcPr>
            <w:tcW w:w="534" w:type="dxa"/>
            <w:shd w:val="clear" w:color="auto" w:fill="auto"/>
          </w:tcPr>
          <w:p w14:paraId="6B6AB719" w14:textId="77777777" w:rsidR="00784A32" w:rsidRPr="00C31E24" w:rsidRDefault="00784A32" w:rsidP="00354887">
            <w:pPr>
              <w:pStyle w:val="TAC"/>
              <w:keepNext w:val="0"/>
              <w:keepLines w:val="0"/>
              <w:widowControl w:val="0"/>
            </w:pPr>
            <w:r w:rsidRPr="00C31E24">
              <w:t>10</w:t>
            </w:r>
          </w:p>
        </w:tc>
        <w:tc>
          <w:tcPr>
            <w:tcW w:w="3968" w:type="dxa"/>
            <w:shd w:val="clear" w:color="auto" w:fill="auto"/>
          </w:tcPr>
          <w:p w14:paraId="77FF1B09" w14:textId="77777777" w:rsidR="00784A32" w:rsidRPr="00C31E24" w:rsidRDefault="00784A32" w:rsidP="00354887">
            <w:pPr>
              <w:pStyle w:val="TAL"/>
              <w:keepNext w:val="0"/>
              <w:keepLines w:val="0"/>
              <w:widowControl w:val="0"/>
            </w:pPr>
            <w:r w:rsidRPr="00C31E24">
              <w:t>Wait for 5 sec to capture any not allowed behaviour.</w:t>
            </w:r>
          </w:p>
        </w:tc>
        <w:tc>
          <w:tcPr>
            <w:tcW w:w="708" w:type="dxa"/>
            <w:shd w:val="clear" w:color="auto" w:fill="auto"/>
          </w:tcPr>
          <w:p w14:paraId="10BD2A46"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440B789A"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071E7621" w14:textId="77777777" w:rsidR="00784A32" w:rsidRPr="00C31E24" w:rsidRDefault="00784A32" w:rsidP="00354887">
            <w:pPr>
              <w:pStyle w:val="TAC"/>
              <w:keepNext w:val="0"/>
              <w:keepLines w:val="0"/>
              <w:widowControl w:val="0"/>
            </w:pPr>
          </w:p>
        </w:tc>
        <w:tc>
          <w:tcPr>
            <w:tcW w:w="850" w:type="dxa"/>
            <w:shd w:val="clear" w:color="auto" w:fill="auto"/>
          </w:tcPr>
          <w:p w14:paraId="36A67CB9" w14:textId="77777777" w:rsidR="00784A32" w:rsidRPr="00C31E24" w:rsidRDefault="00784A32" w:rsidP="00354887">
            <w:pPr>
              <w:pStyle w:val="TAC"/>
              <w:keepNext w:val="0"/>
              <w:keepLines w:val="0"/>
              <w:widowControl w:val="0"/>
            </w:pPr>
          </w:p>
        </w:tc>
      </w:tr>
      <w:tr w:rsidR="00784A32" w:rsidRPr="00C31E24" w14:paraId="58661075" w14:textId="77777777" w:rsidTr="00764DD4">
        <w:tc>
          <w:tcPr>
            <w:tcW w:w="534" w:type="dxa"/>
            <w:shd w:val="clear" w:color="auto" w:fill="auto"/>
          </w:tcPr>
          <w:p w14:paraId="51A86626"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375BAFEC" w14:textId="77777777" w:rsidR="001B0518" w:rsidRPr="00C31E24" w:rsidRDefault="001B0518" w:rsidP="001B0518">
            <w:pPr>
              <w:pStyle w:val="TAL"/>
            </w:pPr>
            <w:r w:rsidRPr="00C31E24">
              <w:t xml:space="preserve">EXCEPTION: The SS </w:t>
            </w:r>
            <w:r w:rsidRPr="00C31E24">
              <w:rPr>
                <w:color w:val="000000"/>
              </w:rPr>
              <w:t xml:space="preserve">(MCVideo Server) </w:t>
            </w:r>
            <w:r w:rsidRPr="00C31E24">
              <w:t xml:space="preserve">waits 2 seconds before the SS </w:t>
            </w:r>
            <w:r w:rsidRPr="00C31E24">
              <w:rPr>
                <w:color w:val="000000"/>
              </w:rPr>
              <w:t xml:space="preserve">(MCVideo Server) </w:t>
            </w:r>
            <w:r w:rsidRPr="00C31E24">
              <w:t>deactivates the dedicated EPS bearer and releases the RRC connection.</w:t>
            </w:r>
          </w:p>
          <w:p w14:paraId="446392AD" w14:textId="5A955F78" w:rsidR="00784A32" w:rsidRPr="00C31E24" w:rsidRDefault="001B0518" w:rsidP="001B0518">
            <w:pPr>
              <w:pStyle w:val="TAL"/>
              <w:keepNext w:val="0"/>
              <w:keepLines w:val="0"/>
              <w:widowControl w:val="0"/>
            </w:pPr>
            <w:r w:rsidRPr="00C31E24">
              <w:t>(NOTE 2)</w:t>
            </w:r>
          </w:p>
        </w:tc>
        <w:tc>
          <w:tcPr>
            <w:tcW w:w="708" w:type="dxa"/>
            <w:shd w:val="clear" w:color="auto" w:fill="auto"/>
          </w:tcPr>
          <w:p w14:paraId="3AFECCA4"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5BFD8897"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286E00F8"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1F27E417" w14:textId="77777777" w:rsidR="00784A32" w:rsidRPr="00C31E24" w:rsidRDefault="00784A32" w:rsidP="00354887">
            <w:pPr>
              <w:pStyle w:val="TAC"/>
              <w:keepNext w:val="0"/>
              <w:keepLines w:val="0"/>
              <w:widowControl w:val="0"/>
            </w:pPr>
            <w:r w:rsidRPr="00C31E24">
              <w:t>-</w:t>
            </w:r>
          </w:p>
        </w:tc>
      </w:tr>
      <w:tr w:rsidR="001B0518" w:rsidRPr="00C31E24" w14:paraId="0C9B8739" w14:textId="77777777" w:rsidTr="00764DD4">
        <w:tc>
          <w:tcPr>
            <w:tcW w:w="9603" w:type="dxa"/>
            <w:gridSpan w:val="6"/>
            <w:shd w:val="clear" w:color="auto" w:fill="auto"/>
          </w:tcPr>
          <w:p w14:paraId="221FAFA5" w14:textId="77777777" w:rsidR="001B0518" w:rsidRPr="00C31E24" w:rsidRDefault="001B0518" w:rsidP="00764DD4">
            <w:pPr>
              <w:pStyle w:val="TAN"/>
              <w:rPr>
                <w:lang w:eastAsia="en-US"/>
              </w:rPr>
            </w:pPr>
            <w:r w:rsidRPr="00C31E24">
              <w:rPr>
                <w:lang w:eastAsia="en-US"/>
              </w:rPr>
              <w:t>NOTE 1: This action is expected to be done via a suitable implementation-dependent MMI.</w:t>
            </w:r>
          </w:p>
          <w:p w14:paraId="6C4E22D7" w14:textId="7574EF03" w:rsidR="001B0518" w:rsidRPr="00C31E24" w:rsidRDefault="001B0518" w:rsidP="00764DD4">
            <w:pPr>
              <w:pStyle w:val="TAN"/>
            </w:pPr>
            <w:r w:rsidRPr="00C31E24">
              <w:rPr>
                <w:rFonts w:cs="Arial"/>
                <w:szCs w:val="18"/>
                <w:lang w:eastAsia="en-US"/>
              </w:rPr>
              <w:t xml:space="preserve">NOTE 2: </w:t>
            </w:r>
            <w:r w:rsidRPr="00C31E24">
              <w:rPr>
                <w:lang w:eastAsia="en-US"/>
              </w:rPr>
              <w:t>The specified wait period of 2s shall ensure that lower layer signalling (TCP) is finished and any not allowed behaviour captured.</w:t>
            </w:r>
            <w:r w:rsidRPr="00C31E24">
              <w:rPr>
                <w:rFonts w:cs="Arial"/>
                <w:szCs w:val="18"/>
                <w:lang w:eastAsia="en-US"/>
              </w:rPr>
              <w:t>.</w:t>
            </w:r>
          </w:p>
        </w:tc>
      </w:tr>
    </w:tbl>
    <w:p w14:paraId="5E924AFE" w14:textId="77777777" w:rsidR="00784A32" w:rsidRPr="00C31E24" w:rsidRDefault="00784A32" w:rsidP="00784A32"/>
    <w:p w14:paraId="2D53E118" w14:textId="77777777" w:rsidR="00784A32" w:rsidRPr="00C31E24" w:rsidRDefault="00784A32" w:rsidP="00764DD4">
      <w:pPr>
        <w:pStyle w:val="H6"/>
      </w:pPr>
      <w:bookmarkStart w:id="627" w:name="_Toc52787560"/>
      <w:bookmarkStart w:id="628" w:name="_Toc52787742"/>
      <w:bookmarkStart w:id="629" w:name="_Toc75906964"/>
      <w:bookmarkStart w:id="630" w:name="_Toc75907301"/>
      <w:r w:rsidRPr="00C31E24">
        <w:t>6.2.3.3.3</w:t>
      </w:r>
      <w:r w:rsidRPr="00C31E24">
        <w:tab/>
        <w:t>Specific message contents</w:t>
      </w:r>
      <w:bookmarkEnd w:id="627"/>
      <w:bookmarkEnd w:id="628"/>
      <w:bookmarkEnd w:id="629"/>
      <w:bookmarkEnd w:id="630"/>
    </w:p>
    <w:p w14:paraId="05EF2200" w14:textId="77777777" w:rsidR="00784A32" w:rsidRPr="00C31E24" w:rsidRDefault="00784A32" w:rsidP="00784A32">
      <w:pPr>
        <w:pStyle w:val="TH"/>
      </w:pPr>
      <w:r w:rsidRPr="00C31E24">
        <w:t>Table 6.2.3.3.3-1: SIP INVITE (Step 2, Table 6.2.3.3.2-1)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C31E24" w14:paraId="63A598F0" w14:textId="77777777" w:rsidTr="00354887">
        <w:trPr>
          <w:tblHeader/>
        </w:trPr>
        <w:tc>
          <w:tcPr>
            <w:tcW w:w="9504" w:type="dxa"/>
            <w:gridSpan w:val="5"/>
          </w:tcPr>
          <w:p w14:paraId="41F80A07" w14:textId="77777777" w:rsidR="00784A32" w:rsidRPr="00C31E24" w:rsidRDefault="00784A32" w:rsidP="00354887">
            <w:pPr>
              <w:pStyle w:val="TAL"/>
            </w:pPr>
            <w:r w:rsidRPr="00C31E24">
              <w:t>Derivation Path: TS 36.579-1 [2], Table 5.5.2.5.1-1, conditions MCVIDEO, PRIVATE-CALL</w:t>
            </w:r>
          </w:p>
        </w:tc>
      </w:tr>
      <w:tr w:rsidR="00784A32" w:rsidRPr="00C31E24" w14:paraId="19A0DBF4" w14:textId="77777777" w:rsidTr="00354887">
        <w:trPr>
          <w:tblHeader/>
        </w:trPr>
        <w:tc>
          <w:tcPr>
            <w:tcW w:w="2934" w:type="dxa"/>
          </w:tcPr>
          <w:p w14:paraId="62E92CB1" w14:textId="77777777" w:rsidR="00784A32" w:rsidRPr="00C31E24" w:rsidRDefault="00784A32" w:rsidP="00354887">
            <w:pPr>
              <w:pStyle w:val="TAH"/>
              <w:keepLines w:val="0"/>
              <w:widowControl w:val="0"/>
            </w:pPr>
            <w:r w:rsidRPr="00C31E24">
              <w:t>Information Element</w:t>
            </w:r>
          </w:p>
        </w:tc>
        <w:tc>
          <w:tcPr>
            <w:tcW w:w="1799" w:type="dxa"/>
          </w:tcPr>
          <w:p w14:paraId="266465A8" w14:textId="77777777" w:rsidR="00784A32" w:rsidRPr="00C31E24" w:rsidRDefault="00784A32" w:rsidP="00354887">
            <w:pPr>
              <w:pStyle w:val="TAH"/>
              <w:keepLines w:val="0"/>
              <w:widowControl w:val="0"/>
            </w:pPr>
            <w:r w:rsidRPr="00C31E24">
              <w:t>Value/remark</w:t>
            </w:r>
          </w:p>
        </w:tc>
        <w:tc>
          <w:tcPr>
            <w:tcW w:w="2159" w:type="dxa"/>
          </w:tcPr>
          <w:p w14:paraId="749CB253" w14:textId="77777777" w:rsidR="00784A32" w:rsidRPr="00C31E24" w:rsidRDefault="00784A32" w:rsidP="00354887">
            <w:pPr>
              <w:pStyle w:val="TAH"/>
              <w:keepLines w:val="0"/>
              <w:widowControl w:val="0"/>
            </w:pPr>
            <w:r w:rsidRPr="00C31E24">
              <w:t>Comment</w:t>
            </w:r>
          </w:p>
        </w:tc>
        <w:tc>
          <w:tcPr>
            <w:tcW w:w="1440" w:type="dxa"/>
          </w:tcPr>
          <w:p w14:paraId="3A720141" w14:textId="77777777" w:rsidR="00784A32" w:rsidRPr="00C31E24" w:rsidRDefault="00784A32" w:rsidP="00354887">
            <w:pPr>
              <w:pStyle w:val="TAH"/>
              <w:keepLines w:val="0"/>
              <w:widowControl w:val="0"/>
            </w:pPr>
            <w:r w:rsidRPr="00C31E24">
              <w:t>Reference</w:t>
            </w:r>
          </w:p>
        </w:tc>
        <w:tc>
          <w:tcPr>
            <w:tcW w:w="1172" w:type="dxa"/>
          </w:tcPr>
          <w:p w14:paraId="42A6F20E" w14:textId="77777777" w:rsidR="00784A32" w:rsidRPr="00C31E24" w:rsidRDefault="00784A32" w:rsidP="00354887">
            <w:pPr>
              <w:pStyle w:val="TAH"/>
              <w:keepLines w:val="0"/>
              <w:widowControl w:val="0"/>
            </w:pPr>
            <w:r w:rsidRPr="00C31E24">
              <w:t>Condition</w:t>
            </w:r>
          </w:p>
        </w:tc>
      </w:tr>
      <w:tr w:rsidR="00784A32" w:rsidRPr="00C31E24" w14:paraId="431C6962" w14:textId="77777777" w:rsidTr="00354887">
        <w:tc>
          <w:tcPr>
            <w:tcW w:w="2934" w:type="dxa"/>
            <w:vAlign w:val="center"/>
          </w:tcPr>
          <w:p w14:paraId="4B22E373" w14:textId="77777777" w:rsidR="00784A32" w:rsidRPr="00C31E24" w:rsidRDefault="00784A32" w:rsidP="00354887">
            <w:pPr>
              <w:pStyle w:val="TAL"/>
              <w:rPr>
                <w:b/>
                <w:bCs/>
                <w:color w:val="000000"/>
              </w:rPr>
            </w:pPr>
            <w:r w:rsidRPr="00C31E24">
              <w:rPr>
                <w:b/>
                <w:bCs/>
                <w:color w:val="000000"/>
              </w:rPr>
              <w:t>Message-body</w:t>
            </w:r>
          </w:p>
        </w:tc>
        <w:tc>
          <w:tcPr>
            <w:tcW w:w="1799" w:type="dxa"/>
          </w:tcPr>
          <w:p w14:paraId="147C9B61" w14:textId="77777777" w:rsidR="00784A32" w:rsidRPr="00C31E24" w:rsidRDefault="00784A32" w:rsidP="00354887">
            <w:pPr>
              <w:pStyle w:val="TAL"/>
              <w:rPr>
                <w:color w:val="000000"/>
              </w:rPr>
            </w:pPr>
          </w:p>
        </w:tc>
        <w:tc>
          <w:tcPr>
            <w:tcW w:w="2159" w:type="dxa"/>
          </w:tcPr>
          <w:p w14:paraId="0B61A199" w14:textId="77777777" w:rsidR="00784A32" w:rsidRPr="00C31E24" w:rsidRDefault="00784A32" w:rsidP="00354887">
            <w:pPr>
              <w:pStyle w:val="TAL"/>
              <w:rPr>
                <w:color w:val="000000"/>
              </w:rPr>
            </w:pPr>
          </w:p>
        </w:tc>
        <w:tc>
          <w:tcPr>
            <w:tcW w:w="1440" w:type="dxa"/>
          </w:tcPr>
          <w:p w14:paraId="3B811764" w14:textId="77777777" w:rsidR="00784A32" w:rsidRPr="00C31E24" w:rsidRDefault="00784A32" w:rsidP="00354887">
            <w:pPr>
              <w:pStyle w:val="TAL"/>
              <w:rPr>
                <w:color w:val="000000"/>
              </w:rPr>
            </w:pPr>
          </w:p>
        </w:tc>
        <w:tc>
          <w:tcPr>
            <w:tcW w:w="1172" w:type="dxa"/>
            <w:vAlign w:val="bottom"/>
          </w:tcPr>
          <w:p w14:paraId="626B22A1" w14:textId="77777777" w:rsidR="00784A32" w:rsidRPr="00C31E24" w:rsidRDefault="00784A32" w:rsidP="00354887">
            <w:pPr>
              <w:pStyle w:val="TAL"/>
              <w:rPr>
                <w:color w:val="000000"/>
              </w:rPr>
            </w:pPr>
          </w:p>
        </w:tc>
      </w:tr>
      <w:tr w:rsidR="00784A32" w:rsidRPr="00C31E24" w14:paraId="17866FDB" w14:textId="77777777" w:rsidTr="00354887">
        <w:tc>
          <w:tcPr>
            <w:tcW w:w="2934" w:type="dxa"/>
            <w:shd w:val="clear" w:color="auto" w:fill="auto"/>
            <w:vAlign w:val="center"/>
          </w:tcPr>
          <w:p w14:paraId="3403A7D9" w14:textId="77777777" w:rsidR="00784A32" w:rsidRPr="00C31E24" w:rsidRDefault="00784A32" w:rsidP="00354887">
            <w:pPr>
              <w:pStyle w:val="TAL"/>
              <w:rPr>
                <w:color w:val="000000"/>
              </w:rPr>
            </w:pPr>
            <w:r w:rsidRPr="00C31E24">
              <w:rPr>
                <w:color w:val="000000"/>
              </w:rPr>
              <w:t xml:space="preserve">  MIME body part</w:t>
            </w:r>
          </w:p>
        </w:tc>
        <w:tc>
          <w:tcPr>
            <w:tcW w:w="1799" w:type="dxa"/>
            <w:shd w:val="clear" w:color="auto" w:fill="auto"/>
            <w:vAlign w:val="center"/>
          </w:tcPr>
          <w:p w14:paraId="0B4B021B" w14:textId="77777777" w:rsidR="00784A32" w:rsidRPr="00C31E24" w:rsidRDefault="00784A32" w:rsidP="00354887">
            <w:pPr>
              <w:pStyle w:val="TAL"/>
              <w:rPr>
                <w:color w:val="000000"/>
              </w:rPr>
            </w:pPr>
          </w:p>
        </w:tc>
        <w:tc>
          <w:tcPr>
            <w:tcW w:w="2159" w:type="dxa"/>
            <w:shd w:val="clear" w:color="auto" w:fill="auto"/>
          </w:tcPr>
          <w:p w14:paraId="579C8A38" w14:textId="77777777" w:rsidR="00784A32" w:rsidRPr="00C31E24" w:rsidRDefault="00784A32" w:rsidP="00354887">
            <w:pPr>
              <w:pStyle w:val="TAL"/>
              <w:rPr>
                <w:color w:val="000000"/>
              </w:rPr>
            </w:pPr>
            <w:r w:rsidRPr="00C31E24">
              <w:rPr>
                <w:color w:val="000000"/>
              </w:rPr>
              <w:t>MCVideo Info</w:t>
            </w:r>
          </w:p>
        </w:tc>
        <w:tc>
          <w:tcPr>
            <w:tcW w:w="1440" w:type="dxa"/>
            <w:shd w:val="clear" w:color="auto" w:fill="auto"/>
          </w:tcPr>
          <w:p w14:paraId="2B6F59F7" w14:textId="77777777" w:rsidR="00784A32" w:rsidRPr="00C31E24" w:rsidRDefault="00784A32" w:rsidP="00354887">
            <w:pPr>
              <w:pStyle w:val="TAL"/>
              <w:rPr>
                <w:color w:val="000000"/>
              </w:rPr>
            </w:pPr>
          </w:p>
        </w:tc>
        <w:tc>
          <w:tcPr>
            <w:tcW w:w="1172" w:type="dxa"/>
            <w:shd w:val="clear" w:color="auto" w:fill="auto"/>
            <w:vAlign w:val="bottom"/>
          </w:tcPr>
          <w:p w14:paraId="69DB277A" w14:textId="77777777" w:rsidR="00784A32" w:rsidRPr="00C31E24" w:rsidRDefault="00784A32" w:rsidP="00354887">
            <w:pPr>
              <w:pStyle w:val="TAL"/>
              <w:rPr>
                <w:color w:val="000000"/>
              </w:rPr>
            </w:pPr>
          </w:p>
        </w:tc>
      </w:tr>
      <w:tr w:rsidR="00784A32" w:rsidRPr="00C31E24" w14:paraId="737668D6" w14:textId="77777777" w:rsidTr="00354887">
        <w:tc>
          <w:tcPr>
            <w:tcW w:w="2934" w:type="dxa"/>
            <w:shd w:val="clear" w:color="auto" w:fill="auto"/>
            <w:vAlign w:val="center"/>
          </w:tcPr>
          <w:p w14:paraId="1B7DD3B1" w14:textId="77777777" w:rsidR="00784A32" w:rsidRPr="00C31E24" w:rsidRDefault="00784A32" w:rsidP="00354887">
            <w:pPr>
              <w:pStyle w:val="TAL"/>
              <w:rPr>
                <w:color w:val="000000"/>
              </w:rPr>
            </w:pPr>
            <w:r w:rsidRPr="00C31E24">
              <w:rPr>
                <w:color w:val="000000"/>
              </w:rPr>
              <w:t xml:space="preserve">    MIME-part-headers</w:t>
            </w:r>
          </w:p>
        </w:tc>
        <w:tc>
          <w:tcPr>
            <w:tcW w:w="1799" w:type="dxa"/>
            <w:shd w:val="clear" w:color="auto" w:fill="auto"/>
            <w:vAlign w:val="center"/>
          </w:tcPr>
          <w:p w14:paraId="452EEA71" w14:textId="77777777" w:rsidR="00784A32" w:rsidRPr="00C31E24" w:rsidRDefault="00784A32" w:rsidP="00354887">
            <w:pPr>
              <w:pStyle w:val="TAL"/>
              <w:rPr>
                <w:color w:val="000000"/>
              </w:rPr>
            </w:pPr>
          </w:p>
        </w:tc>
        <w:tc>
          <w:tcPr>
            <w:tcW w:w="2159" w:type="dxa"/>
            <w:shd w:val="clear" w:color="auto" w:fill="auto"/>
          </w:tcPr>
          <w:p w14:paraId="33E4D348" w14:textId="77777777" w:rsidR="00784A32" w:rsidRPr="00C31E24" w:rsidRDefault="00784A32" w:rsidP="00354887">
            <w:pPr>
              <w:pStyle w:val="TAL"/>
              <w:rPr>
                <w:color w:val="000000"/>
              </w:rPr>
            </w:pPr>
          </w:p>
        </w:tc>
        <w:tc>
          <w:tcPr>
            <w:tcW w:w="1440" w:type="dxa"/>
            <w:shd w:val="clear" w:color="auto" w:fill="auto"/>
          </w:tcPr>
          <w:p w14:paraId="6C8A5003" w14:textId="77777777" w:rsidR="00784A32" w:rsidRPr="00C31E24" w:rsidRDefault="00784A32" w:rsidP="00354887">
            <w:pPr>
              <w:pStyle w:val="TAL"/>
              <w:rPr>
                <w:color w:val="000000"/>
              </w:rPr>
            </w:pPr>
          </w:p>
        </w:tc>
        <w:tc>
          <w:tcPr>
            <w:tcW w:w="1172" w:type="dxa"/>
            <w:shd w:val="clear" w:color="auto" w:fill="auto"/>
            <w:vAlign w:val="bottom"/>
          </w:tcPr>
          <w:p w14:paraId="112C81A6" w14:textId="77777777" w:rsidR="00784A32" w:rsidRPr="00C31E24" w:rsidRDefault="00784A32" w:rsidP="00354887">
            <w:pPr>
              <w:pStyle w:val="TAL"/>
              <w:rPr>
                <w:color w:val="000000"/>
              </w:rPr>
            </w:pPr>
          </w:p>
        </w:tc>
      </w:tr>
      <w:tr w:rsidR="00784A32" w:rsidRPr="00C31E24" w14:paraId="2F56FB68" w14:textId="77777777" w:rsidTr="00354887">
        <w:tc>
          <w:tcPr>
            <w:tcW w:w="2934" w:type="dxa"/>
            <w:shd w:val="clear" w:color="auto" w:fill="auto"/>
            <w:vAlign w:val="center"/>
          </w:tcPr>
          <w:p w14:paraId="20A0C80A" w14:textId="77777777" w:rsidR="00784A32" w:rsidRPr="00C31E24" w:rsidRDefault="00784A32" w:rsidP="00354887">
            <w:pPr>
              <w:pStyle w:val="TAL"/>
              <w:rPr>
                <w:b/>
                <w:color w:val="000000"/>
              </w:rPr>
            </w:pPr>
            <w:r w:rsidRPr="00C31E24">
              <w:rPr>
                <w:color w:val="000000"/>
              </w:rPr>
              <w:t xml:space="preserve">    MIME-part-body</w:t>
            </w:r>
          </w:p>
        </w:tc>
        <w:tc>
          <w:tcPr>
            <w:tcW w:w="1799" w:type="dxa"/>
            <w:shd w:val="clear" w:color="auto" w:fill="auto"/>
          </w:tcPr>
          <w:p w14:paraId="5326E97E" w14:textId="77777777" w:rsidR="00784A32" w:rsidRPr="00C31E24" w:rsidRDefault="00784A32" w:rsidP="00354887">
            <w:pPr>
              <w:pStyle w:val="TAL"/>
              <w:rPr>
                <w:color w:val="000000"/>
              </w:rPr>
            </w:pPr>
            <w:r w:rsidRPr="00C31E24">
              <w:rPr>
                <w:color w:val="000000"/>
              </w:rPr>
              <w:t>MCVideo-Info as described in Table 6.2.1.3.3-2</w:t>
            </w:r>
          </w:p>
        </w:tc>
        <w:tc>
          <w:tcPr>
            <w:tcW w:w="2159" w:type="dxa"/>
            <w:shd w:val="clear" w:color="auto" w:fill="auto"/>
          </w:tcPr>
          <w:p w14:paraId="16D87A04" w14:textId="77777777" w:rsidR="00784A32" w:rsidRPr="00C31E24" w:rsidRDefault="00784A32" w:rsidP="00354887">
            <w:pPr>
              <w:pStyle w:val="TAL"/>
              <w:rPr>
                <w:color w:val="000000"/>
              </w:rPr>
            </w:pPr>
          </w:p>
        </w:tc>
        <w:tc>
          <w:tcPr>
            <w:tcW w:w="1440" w:type="dxa"/>
            <w:shd w:val="clear" w:color="auto" w:fill="auto"/>
          </w:tcPr>
          <w:p w14:paraId="09CDACDF" w14:textId="77777777" w:rsidR="00784A32" w:rsidRPr="00C31E24" w:rsidRDefault="00784A32" w:rsidP="00354887">
            <w:pPr>
              <w:pStyle w:val="TAL"/>
              <w:rPr>
                <w:color w:val="000000"/>
              </w:rPr>
            </w:pPr>
          </w:p>
        </w:tc>
        <w:tc>
          <w:tcPr>
            <w:tcW w:w="1172" w:type="dxa"/>
            <w:shd w:val="clear" w:color="auto" w:fill="auto"/>
            <w:vAlign w:val="bottom"/>
          </w:tcPr>
          <w:p w14:paraId="326D8A14" w14:textId="77777777" w:rsidR="00784A32" w:rsidRPr="00C31E24" w:rsidRDefault="00784A32" w:rsidP="00354887">
            <w:pPr>
              <w:pStyle w:val="TAL"/>
              <w:rPr>
                <w:color w:val="000000"/>
              </w:rPr>
            </w:pPr>
          </w:p>
        </w:tc>
      </w:tr>
    </w:tbl>
    <w:p w14:paraId="36F78BF7" w14:textId="77777777" w:rsidR="00784A32" w:rsidRPr="00C31E24" w:rsidRDefault="00784A32" w:rsidP="00784A32"/>
    <w:p w14:paraId="51C14BA3" w14:textId="77777777" w:rsidR="00784A32" w:rsidRPr="00C31E24" w:rsidRDefault="00784A32" w:rsidP="00784A32">
      <w:pPr>
        <w:pStyle w:val="TH"/>
      </w:pPr>
      <w:r w:rsidRPr="00C31E24">
        <w:t>Table 6.2.3.3.3-2: MCVideo-Info in SIP INVITE (Table 6.2.3.3.3-1)</w:t>
      </w: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65"/>
        <w:gridCol w:w="2212"/>
        <w:gridCol w:w="2212"/>
        <w:gridCol w:w="1382"/>
        <w:gridCol w:w="1197"/>
      </w:tblGrid>
      <w:tr w:rsidR="001B0518" w:rsidRPr="00C31E24" w14:paraId="1D347AF1" w14:textId="77777777" w:rsidTr="00D74F31">
        <w:tc>
          <w:tcPr>
            <w:tcW w:w="9660" w:type="dxa"/>
            <w:gridSpan w:val="5"/>
            <w:tcBorders>
              <w:top w:val="single" w:sz="4" w:space="0" w:color="auto"/>
              <w:left w:val="single" w:sz="4" w:space="0" w:color="auto"/>
              <w:bottom w:val="single" w:sz="4" w:space="0" w:color="auto"/>
              <w:right w:val="single" w:sz="4" w:space="0" w:color="auto"/>
            </w:tcBorders>
          </w:tcPr>
          <w:p w14:paraId="4A684539" w14:textId="163141E8" w:rsidR="001B0518" w:rsidRPr="00C31E24" w:rsidRDefault="001B0518">
            <w:pPr>
              <w:pStyle w:val="TAL"/>
              <w:keepNext w:val="0"/>
              <w:keepLines w:val="0"/>
              <w:widowControl w:val="0"/>
              <w:rPr>
                <w:color w:val="000000"/>
                <w:lang w:eastAsia="en-US"/>
              </w:rPr>
            </w:pPr>
            <w:r w:rsidRPr="00C31E24">
              <w:t>Derivation Path: TS 36.579-1 [2], Table 5.5.2.5.1-1, condition PRIVATE-CALL</w:t>
            </w:r>
          </w:p>
        </w:tc>
      </w:tr>
      <w:tr w:rsidR="001B0518" w:rsidRPr="00C31E24" w14:paraId="1F829010" w14:textId="77777777" w:rsidTr="001B0518">
        <w:tc>
          <w:tcPr>
            <w:tcW w:w="2733" w:type="dxa"/>
            <w:tcBorders>
              <w:top w:val="single" w:sz="4" w:space="0" w:color="auto"/>
              <w:left w:val="single" w:sz="4" w:space="0" w:color="auto"/>
              <w:bottom w:val="single" w:sz="4" w:space="0" w:color="auto"/>
              <w:right w:val="single" w:sz="4" w:space="0" w:color="auto"/>
            </w:tcBorders>
          </w:tcPr>
          <w:p w14:paraId="4A5933F8" w14:textId="4D4A09F8" w:rsidR="001B0518" w:rsidRPr="00C31E24" w:rsidRDefault="001B0518" w:rsidP="001B0518">
            <w:pPr>
              <w:pStyle w:val="TAL"/>
              <w:keepNext w:val="0"/>
              <w:keepLines w:val="0"/>
              <w:widowControl w:val="0"/>
              <w:rPr>
                <w:lang w:eastAsia="en-US"/>
              </w:rPr>
            </w:pPr>
            <w:r w:rsidRPr="00C31E24">
              <w:rPr>
                <w:lang w:eastAsia="en-US"/>
              </w:rPr>
              <w:t>mcvideoinfo</w:t>
            </w:r>
          </w:p>
        </w:tc>
        <w:tc>
          <w:tcPr>
            <w:tcW w:w="2188" w:type="dxa"/>
            <w:tcBorders>
              <w:top w:val="single" w:sz="4" w:space="0" w:color="auto"/>
              <w:left w:val="single" w:sz="4" w:space="0" w:color="auto"/>
              <w:bottom w:val="single" w:sz="4" w:space="0" w:color="auto"/>
              <w:right w:val="single" w:sz="4" w:space="0" w:color="auto"/>
            </w:tcBorders>
          </w:tcPr>
          <w:p w14:paraId="5B2B95F2" w14:textId="77777777" w:rsidR="001B0518" w:rsidRPr="00C31E24" w:rsidRDefault="001B0518" w:rsidP="001B0518">
            <w:pPr>
              <w:pStyle w:val="TAL"/>
              <w:keepNext w:val="0"/>
              <w:keepLines w:val="0"/>
              <w:widowControl w:val="0"/>
              <w:rPr>
                <w:color w:val="000000"/>
                <w:lang w:eastAsia="en-US"/>
              </w:rPr>
            </w:pPr>
          </w:p>
        </w:tc>
        <w:tc>
          <w:tcPr>
            <w:tcW w:w="2188" w:type="dxa"/>
            <w:tcBorders>
              <w:top w:val="single" w:sz="4" w:space="0" w:color="auto"/>
              <w:left w:val="single" w:sz="4" w:space="0" w:color="auto"/>
              <w:bottom w:val="single" w:sz="4" w:space="0" w:color="auto"/>
              <w:right w:val="single" w:sz="4" w:space="0" w:color="auto"/>
            </w:tcBorders>
          </w:tcPr>
          <w:p w14:paraId="3224517C" w14:textId="77777777" w:rsidR="001B0518" w:rsidRPr="00C31E24" w:rsidRDefault="001B0518" w:rsidP="001B0518">
            <w:pPr>
              <w:pStyle w:val="TAL"/>
              <w:keepNext w:val="0"/>
              <w:keepLines w:val="0"/>
              <w:widowControl w:val="0"/>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3656E374" w14:textId="77777777" w:rsidR="001B0518" w:rsidRPr="00C31E24" w:rsidRDefault="001B0518" w:rsidP="001B0518">
            <w:pPr>
              <w:pStyle w:val="TAL"/>
              <w:keepNext w:val="0"/>
              <w:keepLines w:val="0"/>
              <w:widowControl w:val="0"/>
              <w:rPr>
                <w:color w:val="000000"/>
                <w:lang w:eastAsia="en-US"/>
              </w:rPr>
            </w:pPr>
          </w:p>
        </w:tc>
        <w:tc>
          <w:tcPr>
            <w:tcW w:w="1184" w:type="dxa"/>
            <w:tcBorders>
              <w:top w:val="single" w:sz="4" w:space="0" w:color="auto"/>
              <w:left w:val="single" w:sz="4" w:space="0" w:color="auto"/>
              <w:bottom w:val="single" w:sz="4" w:space="0" w:color="auto"/>
              <w:right w:val="single" w:sz="4" w:space="0" w:color="auto"/>
            </w:tcBorders>
          </w:tcPr>
          <w:p w14:paraId="3E60B813" w14:textId="77777777" w:rsidR="001B0518" w:rsidRPr="00C31E24" w:rsidRDefault="001B0518" w:rsidP="001B0518">
            <w:pPr>
              <w:pStyle w:val="TAL"/>
              <w:keepNext w:val="0"/>
              <w:keepLines w:val="0"/>
              <w:widowControl w:val="0"/>
              <w:rPr>
                <w:color w:val="000000"/>
                <w:lang w:eastAsia="en-US"/>
              </w:rPr>
            </w:pPr>
          </w:p>
        </w:tc>
      </w:tr>
      <w:tr w:rsidR="001B0518" w:rsidRPr="00C31E24" w14:paraId="3B620133" w14:textId="77777777" w:rsidTr="001B0518">
        <w:tc>
          <w:tcPr>
            <w:tcW w:w="2733" w:type="dxa"/>
            <w:tcBorders>
              <w:top w:val="single" w:sz="4" w:space="0" w:color="auto"/>
              <w:left w:val="single" w:sz="4" w:space="0" w:color="auto"/>
              <w:bottom w:val="single" w:sz="4" w:space="0" w:color="auto"/>
              <w:right w:val="single" w:sz="4" w:space="0" w:color="auto"/>
            </w:tcBorders>
            <w:hideMark/>
          </w:tcPr>
          <w:p w14:paraId="015D4439" w14:textId="77777777" w:rsidR="001B0518" w:rsidRPr="00C31E24" w:rsidRDefault="001B0518" w:rsidP="001B0518">
            <w:pPr>
              <w:pStyle w:val="TAL"/>
              <w:rPr>
                <w:color w:val="000000"/>
                <w:lang w:eastAsia="en-US"/>
              </w:rPr>
            </w:pPr>
            <w:r w:rsidRPr="00C31E24">
              <w:rPr>
                <w:lang w:eastAsia="en-US"/>
              </w:rPr>
              <w:t xml:space="preserve">  mcvideo-Params</w:t>
            </w:r>
          </w:p>
        </w:tc>
        <w:tc>
          <w:tcPr>
            <w:tcW w:w="2188" w:type="dxa"/>
            <w:tcBorders>
              <w:top w:val="single" w:sz="4" w:space="0" w:color="auto"/>
              <w:left w:val="single" w:sz="4" w:space="0" w:color="auto"/>
              <w:bottom w:val="single" w:sz="4" w:space="0" w:color="auto"/>
              <w:right w:val="single" w:sz="4" w:space="0" w:color="auto"/>
            </w:tcBorders>
          </w:tcPr>
          <w:p w14:paraId="720EFBEC" w14:textId="77777777" w:rsidR="001B0518" w:rsidRPr="00C31E24" w:rsidRDefault="001B0518" w:rsidP="001B0518">
            <w:pPr>
              <w:pStyle w:val="TAL"/>
              <w:rPr>
                <w:color w:val="000000"/>
                <w:lang w:eastAsia="en-US"/>
              </w:rPr>
            </w:pPr>
          </w:p>
        </w:tc>
        <w:tc>
          <w:tcPr>
            <w:tcW w:w="2188" w:type="dxa"/>
            <w:tcBorders>
              <w:top w:val="single" w:sz="4" w:space="0" w:color="auto"/>
              <w:left w:val="single" w:sz="4" w:space="0" w:color="auto"/>
              <w:bottom w:val="single" w:sz="4" w:space="0" w:color="auto"/>
              <w:right w:val="single" w:sz="4" w:space="0" w:color="auto"/>
            </w:tcBorders>
          </w:tcPr>
          <w:p w14:paraId="43E375EF" w14:textId="77777777" w:rsidR="001B0518" w:rsidRPr="00C31E24" w:rsidRDefault="001B0518" w:rsidP="001B0518">
            <w:pPr>
              <w:pStyle w:val="TAL"/>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0830381B" w14:textId="77777777" w:rsidR="001B0518" w:rsidRPr="00C31E24" w:rsidRDefault="001B0518" w:rsidP="001B0518">
            <w:pPr>
              <w:pStyle w:val="TAL"/>
              <w:rPr>
                <w:color w:val="000000"/>
                <w:lang w:eastAsia="en-US"/>
              </w:rPr>
            </w:pPr>
          </w:p>
        </w:tc>
        <w:tc>
          <w:tcPr>
            <w:tcW w:w="1184" w:type="dxa"/>
            <w:tcBorders>
              <w:top w:val="single" w:sz="4" w:space="0" w:color="auto"/>
              <w:left w:val="single" w:sz="4" w:space="0" w:color="auto"/>
              <w:bottom w:val="single" w:sz="4" w:space="0" w:color="auto"/>
              <w:right w:val="single" w:sz="4" w:space="0" w:color="auto"/>
            </w:tcBorders>
          </w:tcPr>
          <w:p w14:paraId="3CE514F6" w14:textId="77777777" w:rsidR="001B0518" w:rsidRPr="00C31E24" w:rsidRDefault="001B0518" w:rsidP="001B0518">
            <w:pPr>
              <w:pStyle w:val="TAL"/>
              <w:rPr>
                <w:color w:val="000000"/>
                <w:lang w:eastAsia="en-US"/>
              </w:rPr>
            </w:pPr>
          </w:p>
        </w:tc>
      </w:tr>
      <w:tr w:rsidR="001B0518" w:rsidRPr="00C31E24" w14:paraId="4984ACC7" w14:textId="77777777" w:rsidTr="001B0518">
        <w:tc>
          <w:tcPr>
            <w:tcW w:w="2733" w:type="dxa"/>
            <w:tcBorders>
              <w:top w:val="single" w:sz="4" w:space="0" w:color="auto"/>
              <w:left w:val="single" w:sz="4" w:space="0" w:color="auto"/>
              <w:bottom w:val="single" w:sz="4" w:space="0" w:color="auto"/>
              <w:right w:val="single" w:sz="4" w:space="0" w:color="auto"/>
            </w:tcBorders>
            <w:vAlign w:val="center"/>
            <w:hideMark/>
          </w:tcPr>
          <w:p w14:paraId="39D4E795" w14:textId="77777777" w:rsidR="001B0518" w:rsidRPr="00C31E24" w:rsidRDefault="001B0518" w:rsidP="001B0518">
            <w:pPr>
              <w:pStyle w:val="TAL"/>
              <w:rPr>
                <w:lang w:eastAsia="en-US"/>
              </w:rPr>
            </w:pPr>
            <w:r w:rsidRPr="00C31E24">
              <w:rPr>
                <w:lang w:eastAsia="en-US"/>
              </w:rPr>
              <w:t xml:space="preserve">    session-type</w:t>
            </w:r>
          </w:p>
        </w:tc>
        <w:tc>
          <w:tcPr>
            <w:tcW w:w="2188" w:type="dxa"/>
            <w:tcBorders>
              <w:top w:val="single" w:sz="4" w:space="0" w:color="auto"/>
              <w:left w:val="single" w:sz="4" w:space="0" w:color="auto"/>
              <w:bottom w:val="single" w:sz="4" w:space="0" w:color="auto"/>
              <w:right w:val="single" w:sz="4" w:space="0" w:color="auto"/>
            </w:tcBorders>
            <w:hideMark/>
          </w:tcPr>
          <w:p w14:paraId="37C501BE" w14:textId="77777777" w:rsidR="001B0518" w:rsidRPr="00C31E24" w:rsidRDefault="001B0518" w:rsidP="001B0518">
            <w:pPr>
              <w:pStyle w:val="TAL"/>
              <w:rPr>
                <w:lang w:eastAsia="en-US"/>
              </w:rPr>
            </w:pPr>
            <w:r w:rsidRPr="00C31E24">
              <w:rPr>
                <w:lang w:eastAsia="en-US"/>
              </w:rPr>
              <w:t>"private"</w:t>
            </w:r>
          </w:p>
        </w:tc>
        <w:tc>
          <w:tcPr>
            <w:tcW w:w="2188" w:type="dxa"/>
            <w:tcBorders>
              <w:top w:val="single" w:sz="4" w:space="0" w:color="auto"/>
              <w:left w:val="single" w:sz="4" w:space="0" w:color="auto"/>
              <w:bottom w:val="single" w:sz="4" w:space="0" w:color="auto"/>
              <w:right w:val="single" w:sz="4" w:space="0" w:color="auto"/>
            </w:tcBorders>
          </w:tcPr>
          <w:p w14:paraId="1BE09BDC" w14:textId="77777777" w:rsidR="001B0518" w:rsidRPr="00C31E24" w:rsidRDefault="001B0518" w:rsidP="001B0518">
            <w:pPr>
              <w:pStyle w:val="TAL"/>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12C8057D" w14:textId="77777777" w:rsidR="001B0518" w:rsidRPr="00C31E24" w:rsidRDefault="001B0518" w:rsidP="001B0518">
            <w:pPr>
              <w:pStyle w:val="TAL"/>
              <w:rPr>
                <w:color w:val="000000"/>
                <w:lang w:eastAsia="en-US"/>
              </w:rPr>
            </w:pPr>
          </w:p>
        </w:tc>
        <w:tc>
          <w:tcPr>
            <w:tcW w:w="1184" w:type="dxa"/>
            <w:tcBorders>
              <w:top w:val="single" w:sz="4" w:space="0" w:color="auto"/>
              <w:left w:val="single" w:sz="4" w:space="0" w:color="auto"/>
              <w:bottom w:val="single" w:sz="4" w:space="0" w:color="auto"/>
              <w:right w:val="single" w:sz="4" w:space="0" w:color="auto"/>
            </w:tcBorders>
            <w:vAlign w:val="bottom"/>
          </w:tcPr>
          <w:p w14:paraId="1E875997" w14:textId="77777777" w:rsidR="001B0518" w:rsidRPr="00C31E24" w:rsidRDefault="001B0518" w:rsidP="001B0518">
            <w:pPr>
              <w:pStyle w:val="TAL"/>
              <w:rPr>
                <w:color w:val="000000"/>
                <w:lang w:eastAsia="en-US"/>
              </w:rPr>
            </w:pPr>
          </w:p>
        </w:tc>
      </w:tr>
    </w:tbl>
    <w:p w14:paraId="3A3D4CB4" w14:textId="77777777" w:rsidR="00784A32" w:rsidRPr="00C31E24" w:rsidRDefault="00784A32" w:rsidP="00784A32"/>
    <w:p w14:paraId="5CB45E5F" w14:textId="77777777" w:rsidR="00784A32" w:rsidRPr="00C31E24" w:rsidRDefault="00784A32" w:rsidP="00784A32">
      <w:pPr>
        <w:pStyle w:val="TH"/>
      </w:pPr>
      <w:r w:rsidRPr="00C31E24">
        <w:t>Table 6.2.3.3.3-3: SIP 200 (OK) (Steps 4, Table 6.2.3.3.2-1)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C31E24" w14:paraId="0DC05FCD" w14:textId="77777777" w:rsidTr="00354887">
        <w:trPr>
          <w:tblHeader/>
        </w:trPr>
        <w:tc>
          <w:tcPr>
            <w:tcW w:w="9517" w:type="dxa"/>
            <w:gridSpan w:val="5"/>
          </w:tcPr>
          <w:p w14:paraId="0E953935" w14:textId="77777777" w:rsidR="00784A32" w:rsidRPr="00C31E24" w:rsidRDefault="00784A32" w:rsidP="00354887">
            <w:pPr>
              <w:pStyle w:val="TAL"/>
              <w:keepLines w:val="0"/>
              <w:widowControl w:val="0"/>
              <w:rPr>
                <w:bCs/>
                <w:color w:val="000000"/>
              </w:rPr>
            </w:pPr>
            <w:r w:rsidRPr="00C31E24">
              <w:rPr>
                <w:bCs/>
                <w:color w:val="000000"/>
              </w:rPr>
              <w:t>Derivation Path: TS 36.579-1 [2], Table 5.5.2.17.1.2-1, conditions MCVIDEO, INVITE-RSP</w:t>
            </w:r>
          </w:p>
        </w:tc>
      </w:tr>
      <w:tr w:rsidR="00784A32" w:rsidRPr="00C31E24" w14:paraId="603B8817" w14:textId="77777777" w:rsidTr="00354887">
        <w:trPr>
          <w:tblHeader/>
        </w:trPr>
        <w:tc>
          <w:tcPr>
            <w:tcW w:w="2677" w:type="dxa"/>
          </w:tcPr>
          <w:p w14:paraId="28280222" w14:textId="77777777" w:rsidR="00784A32" w:rsidRPr="00C31E24" w:rsidRDefault="00784A32" w:rsidP="00354887">
            <w:pPr>
              <w:pStyle w:val="TAH"/>
              <w:keepLines w:val="0"/>
              <w:widowControl w:val="0"/>
              <w:rPr>
                <w:color w:val="000000"/>
              </w:rPr>
            </w:pPr>
            <w:r w:rsidRPr="00C31E24">
              <w:rPr>
                <w:color w:val="000000"/>
              </w:rPr>
              <w:t>Information Element</w:t>
            </w:r>
          </w:p>
        </w:tc>
        <w:tc>
          <w:tcPr>
            <w:tcW w:w="2160" w:type="dxa"/>
          </w:tcPr>
          <w:p w14:paraId="21E690D8" w14:textId="77777777" w:rsidR="00784A32" w:rsidRPr="00C31E24" w:rsidRDefault="00784A32" w:rsidP="00354887">
            <w:pPr>
              <w:pStyle w:val="TAH"/>
              <w:keepLines w:val="0"/>
              <w:widowControl w:val="0"/>
              <w:rPr>
                <w:color w:val="000000"/>
              </w:rPr>
            </w:pPr>
            <w:r w:rsidRPr="00C31E24">
              <w:rPr>
                <w:color w:val="000000"/>
              </w:rPr>
              <w:t>Value/remark</w:t>
            </w:r>
          </w:p>
        </w:tc>
        <w:tc>
          <w:tcPr>
            <w:tcW w:w="2160" w:type="dxa"/>
            <w:tcBorders>
              <w:bottom w:val="single" w:sz="4" w:space="0" w:color="auto"/>
            </w:tcBorders>
          </w:tcPr>
          <w:p w14:paraId="254F74AE" w14:textId="77777777" w:rsidR="00784A32" w:rsidRPr="00C31E24" w:rsidRDefault="00784A32" w:rsidP="00354887">
            <w:pPr>
              <w:pStyle w:val="TAH"/>
              <w:keepLines w:val="0"/>
              <w:widowControl w:val="0"/>
              <w:rPr>
                <w:color w:val="000000"/>
              </w:rPr>
            </w:pPr>
            <w:r w:rsidRPr="00C31E24">
              <w:rPr>
                <w:color w:val="000000"/>
              </w:rPr>
              <w:t>Comment</w:t>
            </w:r>
          </w:p>
        </w:tc>
        <w:tc>
          <w:tcPr>
            <w:tcW w:w="1350" w:type="dxa"/>
          </w:tcPr>
          <w:p w14:paraId="743BF240" w14:textId="77777777" w:rsidR="00784A32" w:rsidRPr="00C31E24" w:rsidRDefault="00784A32" w:rsidP="00354887">
            <w:pPr>
              <w:pStyle w:val="TAH"/>
              <w:keepLines w:val="0"/>
              <w:widowControl w:val="0"/>
              <w:rPr>
                <w:color w:val="000000"/>
              </w:rPr>
            </w:pPr>
            <w:r w:rsidRPr="00C31E24">
              <w:rPr>
                <w:color w:val="000000"/>
              </w:rPr>
              <w:t>Reference</w:t>
            </w:r>
          </w:p>
        </w:tc>
        <w:tc>
          <w:tcPr>
            <w:tcW w:w="1170" w:type="dxa"/>
          </w:tcPr>
          <w:p w14:paraId="3AC9868C" w14:textId="77777777" w:rsidR="00784A32" w:rsidRPr="00C31E24" w:rsidRDefault="00784A32" w:rsidP="00354887">
            <w:pPr>
              <w:pStyle w:val="TAH"/>
              <w:keepLines w:val="0"/>
              <w:widowControl w:val="0"/>
              <w:rPr>
                <w:color w:val="000000"/>
              </w:rPr>
            </w:pPr>
            <w:r w:rsidRPr="00C31E24">
              <w:rPr>
                <w:color w:val="000000"/>
              </w:rPr>
              <w:t>Condition</w:t>
            </w:r>
          </w:p>
        </w:tc>
      </w:tr>
      <w:tr w:rsidR="00784A32" w:rsidRPr="00C31E24" w14:paraId="14A94700" w14:textId="77777777" w:rsidTr="00354887">
        <w:tc>
          <w:tcPr>
            <w:tcW w:w="2677" w:type="dxa"/>
            <w:vAlign w:val="center"/>
          </w:tcPr>
          <w:p w14:paraId="66E0D563" w14:textId="77777777" w:rsidR="00784A32" w:rsidRPr="00C31E24" w:rsidRDefault="00784A32" w:rsidP="00354887">
            <w:pPr>
              <w:pStyle w:val="TAL"/>
              <w:keepNext w:val="0"/>
              <w:keepLines w:val="0"/>
              <w:widowControl w:val="0"/>
              <w:rPr>
                <w:rFonts w:cs="Arial"/>
                <w:b/>
                <w:bCs/>
                <w:color w:val="000000"/>
                <w:szCs w:val="18"/>
              </w:rPr>
            </w:pPr>
            <w:r w:rsidRPr="00C31E24">
              <w:rPr>
                <w:rFonts w:cs="Arial"/>
                <w:b/>
                <w:color w:val="000000"/>
                <w:szCs w:val="18"/>
              </w:rPr>
              <w:t>Message-body</w:t>
            </w:r>
          </w:p>
        </w:tc>
        <w:tc>
          <w:tcPr>
            <w:tcW w:w="2160" w:type="dxa"/>
          </w:tcPr>
          <w:p w14:paraId="5A671A8B" w14:textId="77777777" w:rsidR="00784A32" w:rsidRPr="00C31E24" w:rsidRDefault="00784A32" w:rsidP="00354887">
            <w:pPr>
              <w:pStyle w:val="TAL"/>
              <w:keepNext w:val="0"/>
              <w:keepLines w:val="0"/>
              <w:widowControl w:val="0"/>
              <w:rPr>
                <w:b/>
                <w:color w:val="000000"/>
              </w:rPr>
            </w:pPr>
          </w:p>
        </w:tc>
        <w:tc>
          <w:tcPr>
            <w:tcW w:w="2160" w:type="dxa"/>
            <w:tcBorders>
              <w:bottom w:val="single" w:sz="4" w:space="0" w:color="auto"/>
            </w:tcBorders>
          </w:tcPr>
          <w:p w14:paraId="40722FB2" w14:textId="77777777" w:rsidR="00784A32" w:rsidRPr="00C31E24" w:rsidRDefault="00784A32" w:rsidP="00354887">
            <w:pPr>
              <w:pStyle w:val="TAL"/>
              <w:keepNext w:val="0"/>
              <w:keepLines w:val="0"/>
              <w:widowControl w:val="0"/>
              <w:rPr>
                <w:b/>
                <w:color w:val="000000"/>
              </w:rPr>
            </w:pPr>
          </w:p>
        </w:tc>
        <w:tc>
          <w:tcPr>
            <w:tcW w:w="1350" w:type="dxa"/>
          </w:tcPr>
          <w:p w14:paraId="779C9A66" w14:textId="77777777" w:rsidR="00784A32" w:rsidRPr="00C31E24" w:rsidRDefault="00784A32" w:rsidP="00354887">
            <w:pPr>
              <w:pStyle w:val="TAL"/>
              <w:keepNext w:val="0"/>
              <w:keepLines w:val="0"/>
              <w:widowControl w:val="0"/>
              <w:rPr>
                <w:bCs/>
                <w:color w:val="000000"/>
              </w:rPr>
            </w:pPr>
          </w:p>
        </w:tc>
        <w:tc>
          <w:tcPr>
            <w:tcW w:w="1170" w:type="dxa"/>
            <w:vAlign w:val="bottom"/>
          </w:tcPr>
          <w:p w14:paraId="4DDC39FC" w14:textId="77777777" w:rsidR="00784A32" w:rsidRPr="00C31E24" w:rsidRDefault="00784A32" w:rsidP="00354887">
            <w:pPr>
              <w:pStyle w:val="TAL"/>
              <w:keepNext w:val="0"/>
              <w:keepLines w:val="0"/>
              <w:widowControl w:val="0"/>
              <w:rPr>
                <w:b/>
                <w:color w:val="000000"/>
              </w:rPr>
            </w:pPr>
          </w:p>
        </w:tc>
      </w:tr>
      <w:tr w:rsidR="00784A32" w:rsidRPr="00C31E24" w14:paraId="60696C96" w14:textId="77777777" w:rsidTr="00354887">
        <w:tc>
          <w:tcPr>
            <w:tcW w:w="2677" w:type="dxa"/>
            <w:vAlign w:val="center"/>
          </w:tcPr>
          <w:p w14:paraId="3D15854B" w14:textId="77777777" w:rsidR="00784A32" w:rsidRPr="00C31E24" w:rsidRDefault="00784A32" w:rsidP="00354887">
            <w:pPr>
              <w:pStyle w:val="TAL"/>
              <w:keepNext w:val="0"/>
              <w:keepLines w:val="0"/>
              <w:widowControl w:val="0"/>
              <w:rPr>
                <w:rFonts w:cs="Arial"/>
                <w:bCs/>
                <w:color w:val="000000"/>
                <w:szCs w:val="18"/>
              </w:rPr>
            </w:pPr>
            <w:r w:rsidRPr="00C31E24">
              <w:rPr>
                <w:bCs/>
                <w:color w:val="000000"/>
              </w:rPr>
              <w:t xml:space="preserve">  MIME body part</w:t>
            </w:r>
          </w:p>
        </w:tc>
        <w:tc>
          <w:tcPr>
            <w:tcW w:w="2160" w:type="dxa"/>
            <w:vAlign w:val="center"/>
          </w:tcPr>
          <w:p w14:paraId="7DA77438" w14:textId="77777777" w:rsidR="00784A32" w:rsidRPr="00C31E2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C2290B7" w14:textId="77777777" w:rsidR="00784A32" w:rsidRPr="00C31E24" w:rsidRDefault="00784A32" w:rsidP="00354887">
            <w:pPr>
              <w:pStyle w:val="TAL"/>
              <w:keepNext w:val="0"/>
              <w:keepLines w:val="0"/>
              <w:widowControl w:val="0"/>
              <w:rPr>
                <w:bCs/>
                <w:color w:val="000000"/>
              </w:rPr>
            </w:pPr>
            <w:r w:rsidRPr="00C31E24">
              <w:rPr>
                <w:bCs/>
                <w:color w:val="000000"/>
              </w:rPr>
              <w:t>MCVideo</w:t>
            </w:r>
          </w:p>
        </w:tc>
        <w:tc>
          <w:tcPr>
            <w:tcW w:w="1350" w:type="dxa"/>
          </w:tcPr>
          <w:p w14:paraId="7516866F" w14:textId="77777777" w:rsidR="00784A32" w:rsidRPr="00C31E24" w:rsidRDefault="00784A32" w:rsidP="00354887">
            <w:pPr>
              <w:pStyle w:val="TAL"/>
              <w:keepNext w:val="0"/>
              <w:keepLines w:val="0"/>
              <w:widowControl w:val="0"/>
              <w:rPr>
                <w:bCs/>
                <w:color w:val="000000"/>
              </w:rPr>
            </w:pPr>
          </w:p>
        </w:tc>
        <w:tc>
          <w:tcPr>
            <w:tcW w:w="1170" w:type="dxa"/>
            <w:vAlign w:val="bottom"/>
          </w:tcPr>
          <w:p w14:paraId="7C3034E0" w14:textId="77777777" w:rsidR="00784A32" w:rsidRPr="00C31E24" w:rsidRDefault="00784A32" w:rsidP="00354887">
            <w:pPr>
              <w:pStyle w:val="TAL"/>
              <w:keepNext w:val="0"/>
              <w:keepLines w:val="0"/>
              <w:widowControl w:val="0"/>
              <w:rPr>
                <w:bCs/>
                <w:color w:val="000000"/>
              </w:rPr>
            </w:pPr>
          </w:p>
        </w:tc>
      </w:tr>
      <w:tr w:rsidR="00784A32" w:rsidRPr="00C31E24" w14:paraId="6237F412" w14:textId="77777777" w:rsidTr="00354887">
        <w:tc>
          <w:tcPr>
            <w:tcW w:w="2677" w:type="dxa"/>
            <w:vAlign w:val="center"/>
          </w:tcPr>
          <w:p w14:paraId="47779008" w14:textId="77777777" w:rsidR="00784A32" w:rsidRPr="00C31E24" w:rsidRDefault="00784A32" w:rsidP="00354887">
            <w:pPr>
              <w:pStyle w:val="TAL"/>
              <w:keepNext w:val="0"/>
              <w:keepLines w:val="0"/>
              <w:widowControl w:val="0"/>
              <w:rPr>
                <w:bCs/>
                <w:color w:val="000000"/>
              </w:rPr>
            </w:pPr>
            <w:r w:rsidRPr="00C31E24">
              <w:rPr>
                <w:bCs/>
                <w:color w:val="000000"/>
              </w:rPr>
              <w:t xml:space="preserve">    MIME-part-header</w:t>
            </w:r>
          </w:p>
        </w:tc>
        <w:tc>
          <w:tcPr>
            <w:tcW w:w="2160" w:type="dxa"/>
            <w:vAlign w:val="center"/>
          </w:tcPr>
          <w:p w14:paraId="50DD5F11" w14:textId="77777777" w:rsidR="00784A32" w:rsidRPr="00C31E2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5794F90C" w14:textId="77777777" w:rsidR="00784A32" w:rsidRPr="00C31E24" w:rsidRDefault="00784A32" w:rsidP="00354887">
            <w:pPr>
              <w:pStyle w:val="TAL"/>
              <w:keepNext w:val="0"/>
              <w:keepLines w:val="0"/>
              <w:widowControl w:val="0"/>
              <w:rPr>
                <w:bCs/>
                <w:color w:val="000000"/>
              </w:rPr>
            </w:pPr>
          </w:p>
        </w:tc>
        <w:tc>
          <w:tcPr>
            <w:tcW w:w="1350" w:type="dxa"/>
          </w:tcPr>
          <w:p w14:paraId="09233474" w14:textId="77777777" w:rsidR="00784A32" w:rsidRPr="00C31E24" w:rsidRDefault="00784A32" w:rsidP="00354887">
            <w:pPr>
              <w:pStyle w:val="TAL"/>
              <w:keepNext w:val="0"/>
              <w:keepLines w:val="0"/>
              <w:widowControl w:val="0"/>
              <w:rPr>
                <w:bCs/>
                <w:color w:val="000000"/>
              </w:rPr>
            </w:pPr>
          </w:p>
        </w:tc>
        <w:tc>
          <w:tcPr>
            <w:tcW w:w="1170" w:type="dxa"/>
            <w:vAlign w:val="bottom"/>
          </w:tcPr>
          <w:p w14:paraId="269FF99E" w14:textId="77777777" w:rsidR="00784A32" w:rsidRPr="00C31E24" w:rsidRDefault="00784A32" w:rsidP="00354887">
            <w:pPr>
              <w:pStyle w:val="TAL"/>
              <w:keepNext w:val="0"/>
              <w:keepLines w:val="0"/>
              <w:widowControl w:val="0"/>
              <w:rPr>
                <w:bCs/>
                <w:color w:val="000000"/>
              </w:rPr>
            </w:pPr>
          </w:p>
        </w:tc>
      </w:tr>
      <w:tr w:rsidR="00784A32" w:rsidRPr="00C31E24" w14:paraId="0017695F" w14:textId="77777777" w:rsidTr="00354887">
        <w:trPr>
          <w:trHeight w:val="647"/>
        </w:trPr>
        <w:tc>
          <w:tcPr>
            <w:tcW w:w="2677" w:type="dxa"/>
            <w:vAlign w:val="center"/>
          </w:tcPr>
          <w:p w14:paraId="179B2FEE" w14:textId="77777777" w:rsidR="00784A32" w:rsidRPr="00C31E24" w:rsidRDefault="00784A32" w:rsidP="00354887">
            <w:pPr>
              <w:pStyle w:val="TAL"/>
              <w:keepNext w:val="0"/>
              <w:keepLines w:val="0"/>
              <w:widowControl w:val="0"/>
              <w:rPr>
                <w:rFonts w:cs="Arial"/>
                <w:bCs/>
                <w:color w:val="000000"/>
                <w:szCs w:val="18"/>
              </w:rPr>
            </w:pPr>
            <w:r w:rsidRPr="00C31E24">
              <w:rPr>
                <w:bCs/>
                <w:color w:val="000000"/>
              </w:rPr>
              <w:t xml:space="preserve">    MIME-part-body</w:t>
            </w:r>
          </w:p>
        </w:tc>
        <w:tc>
          <w:tcPr>
            <w:tcW w:w="2160" w:type="dxa"/>
            <w:vAlign w:val="center"/>
          </w:tcPr>
          <w:p w14:paraId="378A8BB0" w14:textId="77777777" w:rsidR="00784A32" w:rsidRPr="00C31E24" w:rsidRDefault="00784A32" w:rsidP="00354887">
            <w:pPr>
              <w:pStyle w:val="TAL"/>
              <w:keepNext w:val="0"/>
              <w:keepLines w:val="0"/>
              <w:widowControl w:val="0"/>
              <w:rPr>
                <w:bCs/>
                <w:color w:val="000000"/>
              </w:rPr>
            </w:pPr>
            <w:r w:rsidRPr="00C31E24">
              <w:rPr>
                <w:bCs/>
                <w:color w:val="000000"/>
              </w:rPr>
              <w:t>MCVideo-Info as described in Table 6.2.1.3.3-2</w:t>
            </w:r>
          </w:p>
        </w:tc>
        <w:tc>
          <w:tcPr>
            <w:tcW w:w="2160" w:type="dxa"/>
            <w:tcBorders>
              <w:top w:val="single" w:sz="4" w:space="0" w:color="auto"/>
              <w:bottom w:val="single" w:sz="4" w:space="0" w:color="auto"/>
            </w:tcBorders>
          </w:tcPr>
          <w:p w14:paraId="591DAAB0" w14:textId="77777777" w:rsidR="00784A32" w:rsidRPr="00C31E24" w:rsidRDefault="00784A32" w:rsidP="00354887">
            <w:pPr>
              <w:pStyle w:val="TAL"/>
              <w:keepNext w:val="0"/>
              <w:keepLines w:val="0"/>
              <w:widowControl w:val="0"/>
              <w:rPr>
                <w:bCs/>
                <w:color w:val="000000"/>
              </w:rPr>
            </w:pPr>
          </w:p>
        </w:tc>
        <w:tc>
          <w:tcPr>
            <w:tcW w:w="1350" w:type="dxa"/>
          </w:tcPr>
          <w:p w14:paraId="622A1447" w14:textId="77777777" w:rsidR="00784A32" w:rsidRPr="00C31E24" w:rsidRDefault="00784A32" w:rsidP="00354887">
            <w:pPr>
              <w:pStyle w:val="TAL"/>
              <w:keepNext w:val="0"/>
              <w:keepLines w:val="0"/>
              <w:widowControl w:val="0"/>
              <w:rPr>
                <w:bCs/>
                <w:color w:val="000000"/>
              </w:rPr>
            </w:pPr>
          </w:p>
        </w:tc>
        <w:tc>
          <w:tcPr>
            <w:tcW w:w="1170" w:type="dxa"/>
            <w:vAlign w:val="bottom"/>
          </w:tcPr>
          <w:p w14:paraId="0358C8AE" w14:textId="77777777" w:rsidR="00784A32" w:rsidRPr="00C31E24" w:rsidRDefault="00784A32" w:rsidP="00354887">
            <w:pPr>
              <w:pStyle w:val="TAL"/>
              <w:keepNext w:val="0"/>
              <w:keepLines w:val="0"/>
              <w:widowControl w:val="0"/>
              <w:rPr>
                <w:bCs/>
                <w:color w:val="000000"/>
              </w:rPr>
            </w:pPr>
          </w:p>
        </w:tc>
      </w:tr>
    </w:tbl>
    <w:p w14:paraId="1D3210CB" w14:textId="77777777" w:rsidR="00784A32" w:rsidRPr="00C31E24" w:rsidRDefault="00784A32" w:rsidP="00784A32"/>
    <w:p w14:paraId="24BB06D4" w14:textId="77777777" w:rsidR="00784A32" w:rsidRPr="00C31E24" w:rsidRDefault="00784A32" w:rsidP="00784A32">
      <w:pPr>
        <w:pStyle w:val="TH"/>
        <w:widowControl w:val="0"/>
      </w:pPr>
      <w:r w:rsidRPr="00C31E24">
        <w:rPr>
          <w:color w:val="000000"/>
        </w:rPr>
        <w:t>Table 6.2.3.3.3-4: SIP BYE (Step 8, Table 6.2.3.3.2-1)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rsidDel="00127C5D" w14:paraId="7A6DE9A5" w14:textId="77777777" w:rsidTr="00354887">
        <w:trPr>
          <w:tblHeader/>
        </w:trPr>
        <w:tc>
          <w:tcPr>
            <w:tcW w:w="9531" w:type="dxa"/>
          </w:tcPr>
          <w:p w14:paraId="3601B447" w14:textId="77777777" w:rsidR="00784A32" w:rsidRPr="00C31E24" w:rsidDel="00127C5D" w:rsidRDefault="00784A32" w:rsidP="00354887">
            <w:pPr>
              <w:pStyle w:val="TAL"/>
              <w:widowControl w:val="0"/>
              <w:rPr>
                <w:color w:val="000000"/>
              </w:rPr>
            </w:pPr>
            <w:r w:rsidRPr="00C31E24">
              <w:rPr>
                <w:color w:val="000000"/>
              </w:rPr>
              <w:t xml:space="preserve">Derivation Path: TS 36.579-1, Table 5.5.2.2-1, </w:t>
            </w:r>
            <w:r w:rsidRPr="00C31E24">
              <w:t>condition MO_CALL</w:t>
            </w:r>
          </w:p>
        </w:tc>
      </w:tr>
    </w:tbl>
    <w:p w14:paraId="65A967AF" w14:textId="77777777" w:rsidR="00784A32" w:rsidRPr="00C31E24" w:rsidRDefault="00784A32" w:rsidP="00784A32"/>
    <w:p w14:paraId="2EFB9172" w14:textId="77686C37" w:rsidR="00784A32" w:rsidRPr="00C31E24" w:rsidRDefault="00784A32" w:rsidP="00784A32">
      <w:pPr>
        <w:pStyle w:val="TH"/>
      </w:pPr>
      <w:r w:rsidRPr="00C31E24">
        <w:t xml:space="preserve">Table 6.2.3.3.3-5: </w:t>
      </w:r>
      <w:r w:rsidR="001B0518" w:rsidRPr="00C31E24">
        <w:t>Void</w:t>
      </w:r>
    </w:p>
    <w:p w14:paraId="51809153" w14:textId="77777777" w:rsidR="00784A32" w:rsidRPr="00C31E24" w:rsidRDefault="00784A32" w:rsidP="00784A32"/>
    <w:p w14:paraId="4C53F425" w14:textId="77777777" w:rsidR="00784A32" w:rsidRPr="00C31E24" w:rsidRDefault="00784A32" w:rsidP="00784A32">
      <w:pPr>
        <w:pStyle w:val="Heading3"/>
      </w:pPr>
      <w:bookmarkStart w:id="631" w:name="_Toc52787561"/>
      <w:bookmarkStart w:id="632" w:name="_Toc52787743"/>
      <w:bookmarkStart w:id="633" w:name="_Toc75906965"/>
      <w:bookmarkStart w:id="634" w:name="_Toc75907302"/>
      <w:bookmarkStart w:id="635" w:name="_Toc84345736"/>
      <w:bookmarkStart w:id="636" w:name="_Toc99871289"/>
      <w:r w:rsidRPr="00C31E24">
        <w:t>6.2.4</w:t>
      </w:r>
      <w:r w:rsidRPr="00C31E24">
        <w:tab/>
        <w:t>On-network / Private Call / On-demand / Automatic Commencement Mode / Without Transmission Control / Client Terminated (CT)</w:t>
      </w:r>
      <w:bookmarkEnd w:id="631"/>
      <w:bookmarkEnd w:id="632"/>
      <w:bookmarkEnd w:id="633"/>
      <w:bookmarkEnd w:id="634"/>
      <w:bookmarkEnd w:id="635"/>
      <w:bookmarkEnd w:id="636"/>
    </w:p>
    <w:p w14:paraId="4BCA04DC" w14:textId="77777777" w:rsidR="00784A32" w:rsidRPr="00C31E24" w:rsidRDefault="00784A32" w:rsidP="00764DD4">
      <w:pPr>
        <w:pStyle w:val="H6"/>
      </w:pPr>
      <w:bookmarkStart w:id="637" w:name="_Toc52787562"/>
      <w:bookmarkStart w:id="638" w:name="_Toc52787744"/>
      <w:bookmarkStart w:id="639" w:name="_Toc75906966"/>
      <w:bookmarkStart w:id="640" w:name="_Toc75907303"/>
      <w:r w:rsidRPr="00C31E24">
        <w:t>6.2.4.1</w:t>
      </w:r>
      <w:r w:rsidRPr="00C31E24">
        <w:tab/>
        <w:t>Test Purpose (TP)</w:t>
      </w:r>
      <w:bookmarkEnd w:id="637"/>
      <w:bookmarkEnd w:id="638"/>
      <w:bookmarkEnd w:id="639"/>
      <w:bookmarkEnd w:id="640"/>
    </w:p>
    <w:p w14:paraId="20294876" w14:textId="77777777" w:rsidR="00784A32" w:rsidRPr="00C31E24" w:rsidRDefault="00784A32" w:rsidP="00784A32">
      <w:pPr>
        <w:pStyle w:val="H6"/>
      </w:pPr>
      <w:r w:rsidRPr="00C31E24">
        <w:t>(1)</w:t>
      </w:r>
    </w:p>
    <w:p w14:paraId="6ACD96DB"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registered and authorised for MCVideo Service, including authorised to receive private and private emergency calls with Automatic Commencement }</w:t>
      </w:r>
    </w:p>
    <w:p w14:paraId="6C212E0A"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4FF037C8" w14:textId="4775FF73"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request for establishment of a MCVideo private call, On-demand Automatic Commencement Mode, no force of Automatic Commencement, without Transmission Control }</w:t>
      </w:r>
    </w:p>
    <w:p w14:paraId="4D98E120" w14:textId="14D5CB0D"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200 (OK) accepting the establishment of an MCVideo private call, On-demand Automatic Commencement Mode and not offering a media-level section for a media-transmission control entity and not apply</w:t>
      </w:r>
      <w:r w:rsidR="00FD4D98" w:rsidRPr="00C31E24">
        <w:rPr>
          <w:noProof w:val="0"/>
        </w:rPr>
        <w:t>ing</w:t>
      </w:r>
      <w:r w:rsidRPr="00C31E24">
        <w:rPr>
          <w:noProof w:val="0"/>
        </w:rPr>
        <w:t xml:space="preserve"> transmission control }</w:t>
      </w:r>
    </w:p>
    <w:p w14:paraId="7D0170EC" w14:textId="77777777" w:rsidR="00784A32" w:rsidRPr="00C31E24" w:rsidRDefault="00784A32" w:rsidP="00784A32">
      <w:pPr>
        <w:pStyle w:val="PL"/>
        <w:rPr>
          <w:noProof w:val="0"/>
        </w:rPr>
      </w:pPr>
      <w:r w:rsidRPr="00C31E24">
        <w:rPr>
          <w:noProof w:val="0"/>
        </w:rPr>
        <w:t xml:space="preserve">            }</w:t>
      </w:r>
    </w:p>
    <w:p w14:paraId="3B5607F1" w14:textId="77777777" w:rsidR="00784A32" w:rsidRPr="00C31E24" w:rsidRDefault="00784A32" w:rsidP="00784A32">
      <w:pPr>
        <w:pStyle w:val="PL"/>
        <w:rPr>
          <w:rFonts w:cs="Courier New"/>
          <w:noProof w:val="0"/>
          <w:szCs w:val="16"/>
        </w:rPr>
      </w:pPr>
    </w:p>
    <w:p w14:paraId="6E7B8C47" w14:textId="77777777" w:rsidR="00784A32" w:rsidRPr="00C31E24" w:rsidRDefault="00784A32" w:rsidP="00784A32">
      <w:pPr>
        <w:pStyle w:val="H6"/>
      </w:pPr>
      <w:r w:rsidRPr="00C31E24">
        <w:t>(2)</w:t>
      </w:r>
    </w:p>
    <w:p w14:paraId="14C176EF"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On-demand Pre-arranged Group Call with Manual Commencement Mode }</w:t>
      </w:r>
    </w:p>
    <w:p w14:paraId="5CFC5B1B"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5840020F"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requests to terminate the ongoing MCVideo Group Call }</w:t>
      </w:r>
    </w:p>
    <w:p w14:paraId="2A9BDED4" w14:textId="68DB7741"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the UE (MCVideo Client) sends a SIP BYE request and the SS (MCVideo Server) responds with a SIP 200 (OK) and </w:t>
      </w:r>
      <w:r w:rsidR="00FD4D98" w:rsidRPr="00C31E24">
        <w:rPr>
          <w:noProof w:val="0"/>
        </w:rPr>
        <w:t xml:space="preserve">leaves </w:t>
      </w:r>
      <w:r w:rsidRPr="00C31E24">
        <w:rPr>
          <w:noProof w:val="0"/>
        </w:rPr>
        <w:t>the MCVideo  session }</w:t>
      </w:r>
    </w:p>
    <w:p w14:paraId="38C03BA4" w14:textId="77777777" w:rsidR="00784A32" w:rsidRPr="00C31E24" w:rsidRDefault="00784A32" w:rsidP="00784A32">
      <w:pPr>
        <w:pStyle w:val="PL"/>
        <w:rPr>
          <w:noProof w:val="0"/>
        </w:rPr>
      </w:pPr>
      <w:r w:rsidRPr="00C31E24">
        <w:rPr>
          <w:noProof w:val="0"/>
        </w:rPr>
        <w:t xml:space="preserve">            }</w:t>
      </w:r>
    </w:p>
    <w:p w14:paraId="41BCC723" w14:textId="77777777" w:rsidR="00784A32" w:rsidRPr="00C31E24" w:rsidRDefault="00784A32" w:rsidP="00784A32">
      <w:pPr>
        <w:pStyle w:val="PL"/>
        <w:rPr>
          <w:rFonts w:cs="Courier New"/>
          <w:noProof w:val="0"/>
          <w:szCs w:val="16"/>
        </w:rPr>
      </w:pPr>
    </w:p>
    <w:p w14:paraId="02306B47" w14:textId="77777777" w:rsidR="00784A32" w:rsidRPr="00C31E24" w:rsidRDefault="00784A32" w:rsidP="00764DD4">
      <w:pPr>
        <w:pStyle w:val="H6"/>
      </w:pPr>
      <w:bookmarkStart w:id="641" w:name="_Toc52787563"/>
      <w:bookmarkStart w:id="642" w:name="_Toc52787745"/>
      <w:bookmarkStart w:id="643" w:name="_Toc75906967"/>
      <w:bookmarkStart w:id="644" w:name="_Toc75907304"/>
      <w:r w:rsidRPr="00C31E24">
        <w:t>6.2.4.2</w:t>
      </w:r>
      <w:r w:rsidRPr="00C31E24">
        <w:tab/>
        <w:t>Conformance requirements</w:t>
      </w:r>
      <w:bookmarkEnd w:id="641"/>
      <w:bookmarkEnd w:id="642"/>
      <w:bookmarkEnd w:id="643"/>
      <w:bookmarkEnd w:id="644"/>
    </w:p>
    <w:p w14:paraId="169022F1" w14:textId="19B85256" w:rsidR="00784A32" w:rsidRPr="00C31E24" w:rsidRDefault="00784A32" w:rsidP="00784A32">
      <w:r w:rsidRPr="00C31E24">
        <w:t xml:space="preserve">References: The conformance requirements covered in the present TC are specified in: TS 24.281 clause 10.2.2.2.2.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Rel-14 requirements.</w:t>
      </w:r>
    </w:p>
    <w:p w14:paraId="055E4F44" w14:textId="77777777" w:rsidR="00784A32" w:rsidRPr="00C31E24" w:rsidRDefault="00784A32" w:rsidP="00784A32">
      <w:r w:rsidRPr="00C31E24">
        <w:t>[TS 24.281, clause 10.2.2.2.2]</w:t>
      </w:r>
    </w:p>
    <w:p w14:paraId="0E139F46" w14:textId="77777777" w:rsidR="00784A32" w:rsidRPr="00C31E24" w:rsidRDefault="00784A32" w:rsidP="00784A32">
      <w:r w:rsidRPr="00C31E24">
        <w:t>Upon receipt of an initial SIP INVITE request, the MCVideo client shall follow the procedures for termination of multimedia sessions in the IM CN subsystem as specified in 3GPP TS 24.229 [11] with the clarifications below.</w:t>
      </w:r>
    </w:p>
    <w:p w14:paraId="21D2036B" w14:textId="77777777" w:rsidR="00784A32" w:rsidRPr="00C31E24" w:rsidRDefault="00784A32" w:rsidP="00784A32">
      <w:r w:rsidRPr="00C31E24">
        <w:t>The MCVideo client:</w:t>
      </w:r>
    </w:p>
    <w:p w14:paraId="10D9E230" w14:textId="77777777" w:rsidR="00784A32" w:rsidRPr="00C31E24" w:rsidRDefault="00784A32" w:rsidP="00784A32">
      <w:pPr>
        <w:pStyle w:val="B1"/>
      </w:pPr>
      <w:r w:rsidRPr="00C31E24">
        <w:t>1)</w:t>
      </w:r>
      <w:r w:rsidRPr="00C31E24">
        <w:tab/>
        <w:t>may reject the SIP INVITE request if any of the following conditions are met:</w:t>
      </w:r>
    </w:p>
    <w:p w14:paraId="11C6F567" w14:textId="77777777" w:rsidR="00784A32" w:rsidRPr="00C31E24" w:rsidRDefault="00784A32" w:rsidP="00784A32">
      <w:pPr>
        <w:pStyle w:val="B2"/>
      </w:pPr>
      <w:r w:rsidRPr="00C31E24">
        <w:t>a)</w:t>
      </w:r>
      <w:r w:rsidRPr="00C31E24">
        <w:tab/>
        <w:t>MCVideo client is already occupied in another session and the number of simultaneous sessions exceeds &lt;MaxCall&gt;, the maximum simultaneous MCVideo session for private call, as specified in TS 24.484 [25];</w:t>
      </w:r>
    </w:p>
    <w:p w14:paraId="18C1191B" w14:textId="77777777" w:rsidR="00784A32" w:rsidRPr="00C31E24" w:rsidRDefault="00784A32" w:rsidP="00784A32">
      <w:pPr>
        <w:pStyle w:val="B2"/>
      </w:pPr>
      <w:r w:rsidRPr="00C31E24">
        <w:t>b)</w:t>
      </w:r>
      <w:r w:rsidRPr="00C31E24">
        <w:tab/>
        <w:t>MCVideo client does not have enough resources to handle the call; or</w:t>
      </w:r>
    </w:p>
    <w:p w14:paraId="42ECEC7C" w14:textId="77777777" w:rsidR="00784A32" w:rsidRPr="00C31E24" w:rsidRDefault="00784A32" w:rsidP="00784A32">
      <w:pPr>
        <w:pStyle w:val="B2"/>
      </w:pPr>
      <w:r w:rsidRPr="00C31E24">
        <w:t>c)</w:t>
      </w:r>
      <w:r w:rsidRPr="00C31E24">
        <w:tab/>
        <w:t>any other reason outside the scope of this specification;</w:t>
      </w:r>
    </w:p>
    <w:p w14:paraId="16393C6C" w14:textId="77777777" w:rsidR="00784A32" w:rsidRPr="00C31E24" w:rsidRDefault="00784A32" w:rsidP="00784A32">
      <w:pPr>
        <w:pStyle w:val="B2"/>
      </w:pPr>
      <w:r w:rsidRPr="00C31E24">
        <w:t>otherwise, continue with the rest of the steps.</w:t>
      </w:r>
    </w:p>
    <w:p w14:paraId="2CCFB9E0" w14:textId="77777777" w:rsidR="00784A32" w:rsidRPr="00C31E24" w:rsidRDefault="00784A32" w:rsidP="00784A32">
      <w:pPr>
        <w:pStyle w:val="NO"/>
      </w:pPr>
      <w:r w:rsidRPr="00C31E24">
        <w:t>NOTE 1:</w:t>
      </w:r>
      <w:r w:rsidRPr="00C31E24">
        <w:tab/>
        <w:t>If the SIP INVITE request contains an application/vnd.3gpp.mcvideo-info+xml MIME body with the &lt;emergency-ind&gt; element set to a value of "true", the participating MCVideo function can choose to accept the request.</w:t>
      </w:r>
    </w:p>
    <w:p w14:paraId="381A9A85" w14:textId="77777777" w:rsidR="00784A32" w:rsidRPr="00C31E24" w:rsidRDefault="00784A32" w:rsidP="00784A32">
      <w:pPr>
        <w:pStyle w:val="B1"/>
      </w:pPr>
      <w:r w:rsidRPr="00C31E24">
        <w:t>2)</w:t>
      </w:r>
      <w:r w:rsidRPr="00C31E24">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authorised to restrict the reason for failure according to &lt;allow-failure-restriction&gt; as specified in 3GPP TS 24.484 [25] and skip the rest of the steps of this subclause;</w:t>
      </w:r>
    </w:p>
    <w:p w14:paraId="6FA6B97A" w14:textId="77777777" w:rsidR="00784A32" w:rsidRPr="00C31E24" w:rsidRDefault="00784A32" w:rsidP="00784A32">
      <w:pPr>
        <w:pStyle w:val="B1"/>
      </w:pPr>
      <w:r w:rsidRPr="00C31E24">
        <w:t>3)</w:t>
      </w:r>
      <w:r w:rsidRPr="00C31E24">
        <w:tab/>
        <w:t>if the SIP INVITE request contains an application/vnd.3gpp.mcvideo-info+xml MIME body with the &lt;mcvideoinfo&gt; element containing the &lt;mcvideo-Params&gt; element with the &lt;emergency-ind&gt; element set to a value of "true":</w:t>
      </w:r>
    </w:p>
    <w:p w14:paraId="6A26835D" w14:textId="77777777" w:rsidR="00784A32" w:rsidRPr="00C31E24" w:rsidRDefault="00784A32" w:rsidP="00784A32">
      <w:pPr>
        <w:pStyle w:val="B2"/>
      </w:pPr>
      <w:r w:rsidRPr="00C31E24">
        <w:t>a)</w:t>
      </w:r>
      <w:r w:rsidRPr="00C31E24">
        <w:tab/>
        <w:t>should display to the MCVideo user an indication that this is a SIP INVITE request for an MCVideo emergency private call and:</w:t>
      </w:r>
    </w:p>
    <w:p w14:paraId="628A8556" w14:textId="77777777" w:rsidR="00784A32" w:rsidRPr="00C31E24" w:rsidRDefault="00784A32" w:rsidP="00784A32">
      <w:pPr>
        <w:pStyle w:val="B3"/>
      </w:pPr>
      <w:r w:rsidRPr="00C31E24">
        <w:t>i)</w:t>
      </w:r>
      <w:r w:rsidRPr="00C31E24">
        <w:tab/>
        <w:t>should display the MCVideo ID of the originator of the MCVideo emergency private call contained in the &lt;mcvideo-calling-user-id&gt; element of the application/vnd.3gpp.mcvideo-info+xml MIME body; and</w:t>
      </w:r>
    </w:p>
    <w:p w14:paraId="772A2C6D" w14:textId="77777777" w:rsidR="00784A32" w:rsidRPr="00C31E24" w:rsidRDefault="00784A32" w:rsidP="00784A32">
      <w:pPr>
        <w:pStyle w:val="B3"/>
      </w:pPr>
      <w:r w:rsidRPr="00C31E24">
        <w:t>ii)</w:t>
      </w:r>
      <w:r w:rsidRPr="00C31E24">
        <w:tab/>
        <w:t>if the &lt;alert-ind&gt; element is set to "true", should display to the MCVideo user an indication of the MCVideo emergency alert and associated information; and</w:t>
      </w:r>
    </w:p>
    <w:p w14:paraId="27F738ED" w14:textId="77777777" w:rsidR="00784A32" w:rsidRPr="00C31E24" w:rsidRDefault="00784A32" w:rsidP="00784A32">
      <w:pPr>
        <w:pStyle w:val="B2"/>
      </w:pPr>
      <w:r w:rsidRPr="00C31E24">
        <w:t>b)</w:t>
      </w:r>
      <w:r w:rsidRPr="00C31E24">
        <w:tab/>
        <w:t>shall set the MCVideo emergency private priority state to "MVEPP 2: in-progress" for this private call;</w:t>
      </w:r>
    </w:p>
    <w:p w14:paraId="524FA228" w14:textId="77777777" w:rsidR="00784A32" w:rsidRPr="00C31E24" w:rsidRDefault="00784A32" w:rsidP="00784A32">
      <w:pPr>
        <w:pStyle w:val="B1"/>
      </w:pPr>
      <w:r w:rsidRPr="00C31E24">
        <w:t>4)</w:t>
      </w:r>
      <w:r w:rsidRPr="00C31E24">
        <w:tab/>
        <w:t>if the SDP offer of the SIP INVITE request contains an "a=key-mgmt" attribute field with a "mikey" attribute value containing a MIKEY-SAKKE I_MESSAGE:</w:t>
      </w:r>
    </w:p>
    <w:p w14:paraId="540CAC00" w14:textId="77777777" w:rsidR="00784A32" w:rsidRPr="00C31E24" w:rsidRDefault="00784A32" w:rsidP="00784A32">
      <w:pPr>
        <w:pStyle w:val="B2"/>
      </w:pPr>
      <w:r w:rsidRPr="00C31E24">
        <w:t>a)</w:t>
      </w:r>
      <w:r w:rsidRPr="00C31E24">
        <w:tab/>
        <w:t>shall extract the MCVideo ID of the originating MCVideo client from the initiator field (IDRi) of the I_MESSAGE as described in 3GPP TS 33.180 [8];</w:t>
      </w:r>
    </w:p>
    <w:p w14:paraId="052F632E" w14:textId="77777777" w:rsidR="00784A32" w:rsidRPr="00C31E24" w:rsidRDefault="00784A32" w:rsidP="00784A32">
      <w:pPr>
        <w:pStyle w:val="B2"/>
      </w:pPr>
      <w:r w:rsidRPr="00C31E24">
        <w:t>b)</w:t>
      </w:r>
      <w:r w:rsidRPr="00C31E24">
        <w:tab/>
        <w:t>shall convert the MCVideo ID to a UID as described in 3GPP TS 33.180 [8];</w:t>
      </w:r>
    </w:p>
    <w:p w14:paraId="05FC93C3" w14:textId="77777777" w:rsidR="00784A32" w:rsidRPr="00C31E24" w:rsidRDefault="00784A32" w:rsidP="00784A32">
      <w:pPr>
        <w:pStyle w:val="B2"/>
      </w:pPr>
      <w:r w:rsidRPr="00C31E24">
        <w:t>c)</w:t>
      </w:r>
      <w:r w:rsidRPr="00C31E24">
        <w:tab/>
        <w:t>shall use the UID to validate the signature of the MIKEY-SAKKE I_MESSAGE as described in 3GPP TS 33.180 [8];</w:t>
      </w:r>
    </w:p>
    <w:p w14:paraId="45BD4E38" w14:textId="77777777" w:rsidR="00784A32" w:rsidRPr="00C31E24" w:rsidRDefault="00784A32" w:rsidP="00784A32">
      <w:pPr>
        <w:pStyle w:val="B2"/>
      </w:pPr>
      <w:r w:rsidRPr="00C31E24">
        <w:t>d)</w:t>
      </w:r>
      <w:r w:rsidRPr="00C31E2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0A6EA4E5" w14:textId="77777777" w:rsidR="00784A32" w:rsidRPr="00C31E24" w:rsidRDefault="00784A32" w:rsidP="00784A32">
      <w:pPr>
        <w:pStyle w:val="B2"/>
      </w:pPr>
      <w:r w:rsidRPr="00C31E24">
        <w:t>e)</w:t>
      </w:r>
      <w:r w:rsidRPr="00C31E24">
        <w:tab/>
        <w:t>if the signature of the MIKEY-SAKKE I_MESSAGE was successfully validated:</w:t>
      </w:r>
    </w:p>
    <w:p w14:paraId="51B8A3E8" w14:textId="77777777" w:rsidR="00784A32" w:rsidRPr="00C31E24" w:rsidRDefault="00784A32" w:rsidP="00784A32">
      <w:pPr>
        <w:pStyle w:val="B3"/>
      </w:pPr>
      <w:r w:rsidRPr="00C31E24">
        <w:t>i)</w:t>
      </w:r>
      <w:r w:rsidRPr="00C31E24">
        <w:tab/>
        <w:t>shall extract and decrypt the encapsulated PCK using the terminating user's (KMS provisioned) UID key as described in 3GPP TS 33.180 [8]; and</w:t>
      </w:r>
    </w:p>
    <w:p w14:paraId="3374D665" w14:textId="77777777" w:rsidR="00784A32" w:rsidRPr="00C31E24" w:rsidRDefault="00784A32" w:rsidP="00784A32">
      <w:pPr>
        <w:pStyle w:val="B3"/>
      </w:pPr>
      <w:r w:rsidRPr="00C31E24">
        <w:t>ii)</w:t>
      </w:r>
      <w:r w:rsidRPr="00C31E24">
        <w:tab/>
        <w:t>shall extract the PCK-ID, from the payload as specified in 3GPP TS 33.180 [8];</w:t>
      </w:r>
    </w:p>
    <w:p w14:paraId="2451B5BD" w14:textId="77777777" w:rsidR="00784A32" w:rsidRPr="00C31E24" w:rsidRDefault="00784A32" w:rsidP="00784A32">
      <w:pPr>
        <w:pStyle w:val="NO"/>
      </w:pPr>
      <w:r w:rsidRPr="00C31E24">
        <w:t>NOTE 2:</w:t>
      </w:r>
      <w:r w:rsidRPr="00C31E24">
        <w:tab/>
        <w:t>With the PCK successfully shared between the originating MCVideo client and the terminating MCVideo client, both clients are able to use SRTP/SRTCP to create an end-to-end secure session.</w:t>
      </w:r>
    </w:p>
    <w:p w14:paraId="6DB5CD5A" w14:textId="77777777" w:rsidR="00784A32" w:rsidRPr="00C31E24" w:rsidRDefault="00784A32" w:rsidP="00784A32">
      <w:pPr>
        <w:pStyle w:val="B1"/>
      </w:pPr>
      <w:r w:rsidRPr="00C31E24">
        <w:t>5)</w:t>
      </w:r>
      <w:r w:rsidRPr="00C31E24">
        <w:tab/>
        <w:t>may check if a Resource-Priority header field is included in the incoming SIP INVITE request and may perform further actions outside the scope of this specification to act upon an included Resource-Priority header field as specified in 3GPP TS 24.229 [11];</w:t>
      </w:r>
    </w:p>
    <w:p w14:paraId="7293F0A6" w14:textId="77777777" w:rsidR="00784A32" w:rsidRPr="00C31E24" w:rsidRDefault="00784A32" w:rsidP="00784A32">
      <w:pPr>
        <w:pStyle w:val="B1"/>
      </w:pPr>
      <w:r w:rsidRPr="00C31E24">
        <w:t>6)</w:t>
      </w:r>
      <w:r w:rsidRPr="00C31E24">
        <w:tab/>
        <w:t>may display to the MCVideo user the MCVideo ID of the inviting MCVideo user;</w:t>
      </w:r>
    </w:p>
    <w:p w14:paraId="3084135B" w14:textId="77777777" w:rsidR="00784A32" w:rsidRPr="00C31E24" w:rsidRDefault="00784A32" w:rsidP="00784A32">
      <w:pPr>
        <w:pStyle w:val="B1"/>
      </w:pPr>
      <w:r w:rsidRPr="00C31E24">
        <w:t>7)</w:t>
      </w:r>
      <w:r w:rsidRPr="00C31E24">
        <w:tab/>
        <w:t>shall perform the automatic commencement procedures specified in subclause 6.2.3.1.1 if one of the following conditions are met:</w:t>
      </w:r>
    </w:p>
    <w:p w14:paraId="55E7580F" w14:textId="77777777" w:rsidR="00784A32" w:rsidRPr="00C31E24" w:rsidRDefault="00784A32" w:rsidP="00784A32">
      <w:pPr>
        <w:pStyle w:val="B2"/>
      </w:pPr>
      <w:r w:rsidRPr="00C31E24">
        <w:t>a)</w:t>
      </w:r>
      <w:r w:rsidRPr="00C31E24">
        <w:tab/>
        <w:t>SIP INVITE request contains an Answer-Mode header field with the value "Auto" and the MCVideo service setting at the invited MCVideo client for answering the call is set to automatic commencement mode;</w:t>
      </w:r>
    </w:p>
    <w:p w14:paraId="272A14A9" w14:textId="77777777" w:rsidR="00784A32" w:rsidRPr="00C31E24" w:rsidRDefault="00784A32" w:rsidP="00784A32">
      <w:pPr>
        <w:pStyle w:val="B2"/>
      </w:pPr>
      <w:r w:rsidRPr="00C31E24">
        <w:t>b)</w:t>
      </w:r>
      <w:r w:rsidRPr="00C31E24">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14676FBD" w14:textId="77777777" w:rsidR="00784A32" w:rsidRPr="00C31E24" w:rsidRDefault="00784A32" w:rsidP="00784A32">
      <w:pPr>
        <w:pStyle w:val="B2"/>
      </w:pPr>
      <w:r w:rsidRPr="00C31E24">
        <w:t>c)</w:t>
      </w:r>
      <w:r w:rsidRPr="00C31E24">
        <w:tab/>
        <w:t>SIP INVITE request contains a Priv-Answer-Mode header field with the value of "Auto"; and</w:t>
      </w:r>
    </w:p>
    <w:p w14:paraId="5F365F0E" w14:textId="77777777" w:rsidR="00784A32" w:rsidRPr="00C31E24" w:rsidRDefault="00784A32" w:rsidP="00784A32">
      <w:pPr>
        <w:pStyle w:val="B1"/>
      </w:pPr>
      <w:r w:rsidRPr="00C31E24">
        <w:t>8)</w:t>
      </w:r>
      <w:r w:rsidRPr="00C31E24">
        <w:tab/>
        <w:t>shall perform the manual commencement procedures specified in subclause 6.2.3.2.1 if either of the following conditions are met:</w:t>
      </w:r>
    </w:p>
    <w:p w14:paraId="43E97B2C" w14:textId="77777777" w:rsidR="00784A32" w:rsidRPr="00C31E24" w:rsidRDefault="00784A32" w:rsidP="00784A32">
      <w:pPr>
        <w:pStyle w:val="B2"/>
      </w:pPr>
      <w:r w:rsidRPr="00C31E24">
        <w:t>a)</w:t>
      </w:r>
      <w:r w:rsidRPr="00C31E24">
        <w:tab/>
        <w:t>SIP INVITE request contains an Answer-Mode header field with the value "Manual" and the MCVideo service setting at the invited MCVideo client for answering the call is set to manual commencement mode;</w:t>
      </w:r>
    </w:p>
    <w:p w14:paraId="6F270DB7" w14:textId="77777777" w:rsidR="00784A32" w:rsidRPr="00C31E24" w:rsidRDefault="00784A32" w:rsidP="00784A32">
      <w:pPr>
        <w:pStyle w:val="B2"/>
      </w:pPr>
      <w:r w:rsidRPr="00C31E24">
        <w:t>b)</w:t>
      </w:r>
      <w:r w:rsidRPr="00C31E2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4846114D" w14:textId="77777777" w:rsidR="00784A32" w:rsidRPr="00C31E24" w:rsidRDefault="00784A32" w:rsidP="00784A32">
      <w:pPr>
        <w:pStyle w:val="B2"/>
      </w:pPr>
      <w:r w:rsidRPr="00C31E24">
        <w:t>c)</w:t>
      </w:r>
      <w:r w:rsidRPr="00C31E24">
        <w:tab/>
        <w:t>SIP INVITE request contains a Priv-Answer-Mode header field with the value of "Manual".</w:t>
      </w:r>
    </w:p>
    <w:p w14:paraId="43129F7F" w14:textId="77777777" w:rsidR="00784A32" w:rsidRPr="00C31E24" w:rsidRDefault="00784A32" w:rsidP="00784A32">
      <w:r w:rsidRPr="00C31E24">
        <w:t>Upon receiving the SIP CANCEL request cancelling a SIP INVITE request for which a dialog exists at the MCVideo client and a SIP 200 (OK) response has not yet been sent to the SIP INVITE request then the MCVideo client:</w:t>
      </w:r>
    </w:p>
    <w:p w14:paraId="3C7DB3E3" w14:textId="77777777" w:rsidR="00784A32" w:rsidRPr="00C31E24" w:rsidRDefault="00784A32" w:rsidP="00784A32">
      <w:pPr>
        <w:pStyle w:val="B1"/>
      </w:pPr>
      <w:r w:rsidRPr="00C31E24">
        <w:t>1)</w:t>
      </w:r>
      <w:r w:rsidRPr="00C31E24">
        <w:tab/>
        <w:t>shall send a SIP 200 (OK) response to the SIP CANCEL request according to 3GPP TS 24.229 [11]; and</w:t>
      </w:r>
    </w:p>
    <w:p w14:paraId="3D6AE2C2" w14:textId="77777777" w:rsidR="00784A32" w:rsidRPr="00C31E24" w:rsidRDefault="00784A32" w:rsidP="00784A32">
      <w:pPr>
        <w:pStyle w:val="B1"/>
      </w:pPr>
      <w:r w:rsidRPr="00C31E24">
        <w:t>2)</w:t>
      </w:r>
      <w:r w:rsidRPr="00C31E24">
        <w:tab/>
        <w:t>shall send a SIP 487 (Request Terminated) response to the SIP INVITE request according to 3GPP TS 24.229 [11].</w:t>
      </w:r>
    </w:p>
    <w:p w14:paraId="4889F768" w14:textId="77777777" w:rsidR="00784A32" w:rsidRPr="00C31E24" w:rsidRDefault="00784A32" w:rsidP="00784A32">
      <w:r w:rsidRPr="00C31E24">
        <w:t>Upon receiving a SIP BYE request for an established dialog, the MCVideo client:</w:t>
      </w:r>
    </w:p>
    <w:p w14:paraId="6FE51CD5" w14:textId="77777777" w:rsidR="00784A32" w:rsidRPr="00C31E24" w:rsidRDefault="00784A32" w:rsidP="00784A32">
      <w:pPr>
        <w:pStyle w:val="B1"/>
      </w:pPr>
      <w:r w:rsidRPr="00C31E24">
        <w:t>1)</w:t>
      </w:r>
      <w:r w:rsidRPr="00C31E24">
        <w:tab/>
        <w:t>shall follow the procedures in subclause 10.2.5.2.</w:t>
      </w:r>
    </w:p>
    <w:p w14:paraId="438FFF3B" w14:textId="77777777" w:rsidR="00784A32" w:rsidRPr="00C31E24" w:rsidRDefault="00784A32" w:rsidP="00764DD4">
      <w:pPr>
        <w:pStyle w:val="H6"/>
      </w:pPr>
      <w:bookmarkStart w:id="645" w:name="_Toc52787564"/>
      <w:bookmarkStart w:id="646" w:name="_Toc52787746"/>
      <w:bookmarkStart w:id="647" w:name="_Toc75906968"/>
      <w:bookmarkStart w:id="648" w:name="_Toc75907305"/>
      <w:r w:rsidRPr="00C31E24">
        <w:t>6.2.4.3</w:t>
      </w:r>
      <w:r w:rsidRPr="00C31E24">
        <w:tab/>
        <w:t>Test description</w:t>
      </w:r>
      <w:bookmarkEnd w:id="645"/>
      <w:bookmarkEnd w:id="646"/>
      <w:bookmarkEnd w:id="647"/>
      <w:bookmarkEnd w:id="648"/>
    </w:p>
    <w:p w14:paraId="063F4AFC" w14:textId="77777777" w:rsidR="00784A32" w:rsidRPr="00C31E24" w:rsidRDefault="00784A32" w:rsidP="00764DD4">
      <w:pPr>
        <w:pStyle w:val="H6"/>
      </w:pPr>
      <w:bookmarkStart w:id="649" w:name="_Toc52787565"/>
      <w:bookmarkStart w:id="650" w:name="_Toc52787747"/>
      <w:bookmarkStart w:id="651" w:name="_Toc75906969"/>
      <w:bookmarkStart w:id="652" w:name="_Toc75907306"/>
      <w:r w:rsidRPr="00C31E24">
        <w:t>6.2.4.3.1</w:t>
      </w:r>
      <w:r w:rsidRPr="00C31E24">
        <w:tab/>
        <w:t>Pre-test conditions</w:t>
      </w:r>
      <w:bookmarkEnd w:id="649"/>
      <w:bookmarkEnd w:id="650"/>
      <w:bookmarkEnd w:id="651"/>
      <w:bookmarkEnd w:id="652"/>
    </w:p>
    <w:p w14:paraId="452C6323" w14:textId="77777777" w:rsidR="00784A32" w:rsidRPr="00C31E24" w:rsidRDefault="00784A32" w:rsidP="00784A32">
      <w:pPr>
        <w:pStyle w:val="H6"/>
      </w:pPr>
      <w:r w:rsidRPr="00C31E24">
        <w:t>System Simulator:</w:t>
      </w:r>
    </w:p>
    <w:p w14:paraId="52E41B64" w14:textId="77777777" w:rsidR="00784A32" w:rsidRPr="00C31E24" w:rsidRDefault="00784A32" w:rsidP="00784A32">
      <w:pPr>
        <w:pStyle w:val="B1"/>
      </w:pPr>
      <w:r w:rsidRPr="00C31E24">
        <w:t>-</w:t>
      </w:r>
      <w:r w:rsidRPr="00C31E24">
        <w:tab/>
        <w:t>SS (MCVideo server)</w:t>
      </w:r>
    </w:p>
    <w:p w14:paraId="13FBB7D4" w14:textId="77777777" w:rsidR="00784A32" w:rsidRPr="00C31E24" w:rsidRDefault="00784A32" w:rsidP="00784A32">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AC7F417" w14:textId="77777777" w:rsidR="00784A32" w:rsidRPr="00C31E24" w:rsidRDefault="00784A32" w:rsidP="00784A32">
      <w:pPr>
        <w:pStyle w:val="H6"/>
      </w:pPr>
      <w:r w:rsidRPr="00C31E24">
        <w:t>IUT:</w:t>
      </w:r>
    </w:p>
    <w:p w14:paraId="23EBF96A" w14:textId="77777777" w:rsidR="00784A32" w:rsidRPr="00C31E24" w:rsidRDefault="00784A32" w:rsidP="00784A32">
      <w:pPr>
        <w:pStyle w:val="B1"/>
      </w:pPr>
      <w:r w:rsidRPr="00C31E24">
        <w:t>-</w:t>
      </w:r>
      <w:r w:rsidRPr="00C31E24">
        <w:tab/>
        <w:t>UE (MCVideo client)</w:t>
      </w:r>
    </w:p>
    <w:p w14:paraId="2ECC0FEE" w14:textId="77777777" w:rsidR="00784A32" w:rsidRPr="00C31E24" w:rsidRDefault="00784A32" w:rsidP="00784A32">
      <w:pPr>
        <w:pStyle w:val="B1"/>
      </w:pPr>
      <w:r w:rsidRPr="00C31E24">
        <w:t>-</w:t>
      </w:r>
      <w:r w:rsidRPr="00C31E24">
        <w:tab/>
        <w:t>The test USIM set as defined in TS 36.579-1 [2], subclause 5.5.10 is inserted.</w:t>
      </w:r>
    </w:p>
    <w:p w14:paraId="658BEEAE" w14:textId="77777777" w:rsidR="00784A32" w:rsidRPr="00C31E24" w:rsidRDefault="00784A32" w:rsidP="00784A32">
      <w:pPr>
        <w:pStyle w:val="H6"/>
      </w:pPr>
      <w:r w:rsidRPr="00C31E24">
        <w:t>Preamble:</w:t>
      </w:r>
    </w:p>
    <w:p w14:paraId="44508584" w14:textId="77777777" w:rsidR="00784A32" w:rsidRPr="00C31E24" w:rsidRDefault="00784A32" w:rsidP="00784A32">
      <w:pPr>
        <w:pStyle w:val="B1"/>
      </w:pPr>
      <w:r w:rsidRPr="00C31E24">
        <w:t>-</w:t>
      </w:r>
      <w:r w:rsidRPr="00C31E24">
        <w:tab/>
        <w:t>The UE has performed the Generic Test Procedure for MCVideo UE registration as specified in TS 36.579-1 [2], subclause 5.4.2A.</w:t>
      </w:r>
    </w:p>
    <w:p w14:paraId="601EFFE7" w14:textId="77777777" w:rsidR="00784A32" w:rsidRPr="00C31E24" w:rsidRDefault="00784A32" w:rsidP="00784A32">
      <w:pPr>
        <w:pStyle w:val="B1"/>
      </w:pPr>
      <w:r w:rsidRPr="00C31E24">
        <w:t>-</w:t>
      </w:r>
      <w:r w:rsidRPr="00C31E24">
        <w:tab/>
        <w:t>The MCVideo User performs the Generic Test Procedure for MCVideo Authorization/Configuration and Key Generation as specified in TS 36.579-1 [2], subclause 5.3.2A.</w:t>
      </w:r>
    </w:p>
    <w:p w14:paraId="204C30CA" w14:textId="77777777" w:rsidR="00784A32" w:rsidRPr="00C31E24" w:rsidRDefault="00784A32" w:rsidP="00784A32">
      <w:pPr>
        <w:pStyle w:val="B1"/>
      </w:pPr>
      <w:r w:rsidRPr="00C31E24">
        <w:t>-</w:t>
      </w:r>
      <w:r w:rsidRPr="00C31E24">
        <w:tab/>
        <w:t>UE States at the end of the preamble</w:t>
      </w:r>
    </w:p>
    <w:p w14:paraId="25F87021" w14:textId="77777777" w:rsidR="00784A32" w:rsidRPr="00C31E24" w:rsidRDefault="00784A32" w:rsidP="00784A32">
      <w:pPr>
        <w:pStyle w:val="B2"/>
      </w:pPr>
      <w:r w:rsidRPr="00C31E24">
        <w:t>-</w:t>
      </w:r>
      <w:r w:rsidRPr="00C31E24">
        <w:tab/>
        <w:t>The UE is in E-UTRA Registered, Idle Mode state.</w:t>
      </w:r>
    </w:p>
    <w:p w14:paraId="46F2650D" w14:textId="77777777" w:rsidR="00784A32" w:rsidRPr="00C31E24" w:rsidRDefault="00784A32" w:rsidP="00784A32">
      <w:pPr>
        <w:pStyle w:val="B2"/>
      </w:pPr>
      <w:r w:rsidRPr="00C31E24">
        <w:t>-</w:t>
      </w:r>
      <w:r w:rsidRPr="00C31E24">
        <w:tab/>
        <w:t>The MCVideo Client Application has been activated and User has registered-in as the MCVideo User with the Server as active user at the Client.</w:t>
      </w:r>
    </w:p>
    <w:p w14:paraId="5C1B6D00" w14:textId="77777777" w:rsidR="00784A32" w:rsidRPr="00C31E24" w:rsidRDefault="00784A32" w:rsidP="00764DD4">
      <w:pPr>
        <w:pStyle w:val="H6"/>
      </w:pPr>
      <w:bookmarkStart w:id="653" w:name="_Toc52787566"/>
      <w:bookmarkStart w:id="654" w:name="_Toc52787748"/>
      <w:bookmarkStart w:id="655" w:name="_Toc75906970"/>
      <w:bookmarkStart w:id="656" w:name="_Toc75907307"/>
      <w:r w:rsidRPr="00C31E24">
        <w:t>6.2.4.3.2</w:t>
      </w:r>
      <w:r w:rsidRPr="00C31E24">
        <w:tab/>
        <w:t>Test procedure sequence</w:t>
      </w:r>
      <w:bookmarkEnd w:id="653"/>
      <w:bookmarkEnd w:id="654"/>
      <w:bookmarkEnd w:id="655"/>
      <w:bookmarkEnd w:id="656"/>
    </w:p>
    <w:p w14:paraId="23318B91" w14:textId="77777777" w:rsidR="00784A32" w:rsidRPr="00C31E24" w:rsidRDefault="00784A32" w:rsidP="00784A32">
      <w:pPr>
        <w:pStyle w:val="TH"/>
        <w:keepLines w:val="0"/>
        <w:widowControl w:val="0"/>
      </w:pPr>
      <w:r w:rsidRPr="00C31E24">
        <w:t>Table 6.2.4.3.2-1: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C31E24" w14:paraId="7121DE52" w14:textId="77777777" w:rsidTr="00764DD4">
        <w:tc>
          <w:tcPr>
            <w:tcW w:w="534" w:type="dxa"/>
            <w:tcBorders>
              <w:bottom w:val="nil"/>
            </w:tcBorders>
            <w:shd w:val="clear" w:color="auto" w:fill="auto"/>
          </w:tcPr>
          <w:p w14:paraId="3EC4091A" w14:textId="77777777" w:rsidR="00784A32" w:rsidRPr="00C31E24" w:rsidRDefault="00784A32" w:rsidP="00354887">
            <w:pPr>
              <w:pStyle w:val="TAH"/>
              <w:keepLines w:val="0"/>
              <w:widowControl w:val="0"/>
            </w:pPr>
            <w:r w:rsidRPr="00C31E24">
              <w:t>St</w:t>
            </w:r>
          </w:p>
        </w:tc>
        <w:tc>
          <w:tcPr>
            <w:tcW w:w="3968" w:type="dxa"/>
            <w:tcBorders>
              <w:bottom w:val="nil"/>
            </w:tcBorders>
            <w:shd w:val="clear" w:color="auto" w:fill="auto"/>
          </w:tcPr>
          <w:p w14:paraId="019DF29B" w14:textId="77777777" w:rsidR="00784A32" w:rsidRPr="00C31E24" w:rsidRDefault="00784A32" w:rsidP="00354887">
            <w:pPr>
              <w:pStyle w:val="TAH"/>
              <w:keepLines w:val="0"/>
              <w:widowControl w:val="0"/>
            </w:pPr>
            <w:r w:rsidRPr="00C31E24">
              <w:t>Procedure</w:t>
            </w:r>
          </w:p>
        </w:tc>
        <w:tc>
          <w:tcPr>
            <w:tcW w:w="3686" w:type="dxa"/>
            <w:gridSpan w:val="2"/>
            <w:shd w:val="clear" w:color="auto" w:fill="auto"/>
          </w:tcPr>
          <w:p w14:paraId="2370D4B7" w14:textId="77777777" w:rsidR="00784A32" w:rsidRPr="00C31E24" w:rsidRDefault="00784A32" w:rsidP="00354887">
            <w:pPr>
              <w:pStyle w:val="TAH"/>
              <w:keepLines w:val="0"/>
              <w:widowControl w:val="0"/>
            </w:pPr>
            <w:r w:rsidRPr="00C31E24">
              <w:t>Message Sequence</w:t>
            </w:r>
          </w:p>
        </w:tc>
        <w:tc>
          <w:tcPr>
            <w:tcW w:w="565" w:type="dxa"/>
            <w:tcBorders>
              <w:bottom w:val="nil"/>
            </w:tcBorders>
            <w:shd w:val="clear" w:color="auto" w:fill="auto"/>
          </w:tcPr>
          <w:p w14:paraId="3A9D30FF" w14:textId="77777777" w:rsidR="00784A32" w:rsidRPr="00C31E24" w:rsidRDefault="00784A32" w:rsidP="00354887">
            <w:pPr>
              <w:pStyle w:val="TAH"/>
              <w:keepLines w:val="0"/>
              <w:widowControl w:val="0"/>
            </w:pPr>
            <w:r w:rsidRPr="00C31E24">
              <w:t>TP</w:t>
            </w:r>
          </w:p>
        </w:tc>
        <w:tc>
          <w:tcPr>
            <w:tcW w:w="850" w:type="dxa"/>
            <w:tcBorders>
              <w:bottom w:val="nil"/>
            </w:tcBorders>
            <w:shd w:val="clear" w:color="auto" w:fill="auto"/>
          </w:tcPr>
          <w:p w14:paraId="3B6D74AD" w14:textId="77777777" w:rsidR="00784A32" w:rsidRPr="00C31E24" w:rsidRDefault="00784A32" w:rsidP="00354887">
            <w:pPr>
              <w:pStyle w:val="TAH"/>
              <w:keepLines w:val="0"/>
              <w:widowControl w:val="0"/>
            </w:pPr>
            <w:r w:rsidRPr="00C31E24">
              <w:t>Verdict</w:t>
            </w:r>
          </w:p>
        </w:tc>
      </w:tr>
      <w:tr w:rsidR="00784A32" w:rsidRPr="00C31E24" w14:paraId="08764C2F" w14:textId="77777777" w:rsidTr="00764DD4">
        <w:tc>
          <w:tcPr>
            <w:tcW w:w="534" w:type="dxa"/>
            <w:tcBorders>
              <w:top w:val="nil"/>
            </w:tcBorders>
            <w:shd w:val="clear" w:color="auto" w:fill="auto"/>
          </w:tcPr>
          <w:p w14:paraId="3B5AE8F3" w14:textId="77777777" w:rsidR="00784A32" w:rsidRPr="00C31E24" w:rsidRDefault="00784A32" w:rsidP="00354887">
            <w:pPr>
              <w:pStyle w:val="TAH"/>
              <w:keepLines w:val="0"/>
              <w:widowControl w:val="0"/>
            </w:pPr>
          </w:p>
        </w:tc>
        <w:tc>
          <w:tcPr>
            <w:tcW w:w="3968" w:type="dxa"/>
            <w:tcBorders>
              <w:top w:val="nil"/>
            </w:tcBorders>
            <w:shd w:val="clear" w:color="auto" w:fill="auto"/>
          </w:tcPr>
          <w:p w14:paraId="29A7812E" w14:textId="77777777" w:rsidR="00784A32" w:rsidRPr="00C31E24" w:rsidRDefault="00784A32" w:rsidP="00354887">
            <w:pPr>
              <w:pStyle w:val="TAH"/>
              <w:keepLines w:val="0"/>
              <w:widowControl w:val="0"/>
            </w:pPr>
          </w:p>
        </w:tc>
        <w:tc>
          <w:tcPr>
            <w:tcW w:w="708" w:type="dxa"/>
            <w:shd w:val="clear" w:color="auto" w:fill="auto"/>
          </w:tcPr>
          <w:p w14:paraId="1A137F74" w14:textId="77777777" w:rsidR="00784A32" w:rsidRPr="00C31E24" w:rsidRDefault="00784A32" w:rsidP="00354887">
            <w:pPr>
              <w:pStyle w:val="TAH"/>
              <w:keepLines w:val="0"/>
              <w:widowControl w:val="0"/>
            </w:pPr>
            <w:r w:rsidRPr="00C31E24">
              <w:t>U - S</w:t>
            </w:r>
          </w:p>
        </w:tc>
        <w:tc>
          <w:tcPr>
            <w:tcW w:w="2978" w:type="dxa"/>
            <w:shd w:val="clear" w:color="auto" w:fill="auto"/>
          </w:tcPr>
          <w:p w14:paraId="790D5263" w14:textId="77777777" w:rsidR="00784A32" w:rsidRPr="00C31E24" w:rsidRDefault="00784A32" w:rsidP="00354887">
            <w:pPr>
              <w:pStyle w:val="TAH"/>
              <w:keepLines w:val="0"/>
              <w:widowControl w:val="0"/>
            </w:pPr>
            <w:r w:rsidRPr="00C31E24">
              <w:t>Message</w:t>
            </w:r>
          </w:p>
        </w:tc>
        <w:tc>
          <w:tcPr>
            <w:tcW w:w="565" w:type="dxa"/>
            <w:tcBorders>
              <w:top w:val="nil"/>
            </w:tcBorders>
            <w:shd w:val="clear" w:color="auto" w:fill="auto"/>
          </w:tcPr>
          <w:p w14:paraId="0F1EAA96" w14:textId="77777777" w:rsidR="00784A32" w:rsidRPr="00C31E24" w:rsidRDefault="00784A32" w:rsidP="00354887">
            <w:pPr>
              <w:pStyle w:val="TAH"/>
              <w:keepLines w:val="0"/>
              <w:widowControl w:val="0"/>
            </w:pPr>
          </w:p>
        </w:tc>
        <w:tc>
          <w:tcPr>
            <w:tcW w:w="850" w:type="dxa"/>
            <w:tcBorders>
              <w:top w:val="nil"/>
            </w:tcBorders>
            <w:shd w:val="clear" w:color="auto" w:fill="auto"/>
          </w:tcPr>
          <w:p w14:paraId="2682F178" w14:textId="77777777" w:rsidR="00784A32" w:rsidRPr="00C31E24" w:rsidRDefault="00784A32" w:rsidP="00354887">
            <w:pPr>
              <w:pStyle w:val="TAH"/>
              <w:keepLines w:val="0"/>
              <w:widowControl w:val="0"/>
            </w:pPr>
          </w:p>
        </w:tc>
      </w:tr>
      <w:tr w:rsidR="00784A32" w:rsidRPr="00C31E24" w14:paraId="59E3B721" w14:textId="77777777" w:rsidTr="00764DD4">
        <w:tc>
          <w:tcPr>
            <w:tcW w:w="534" w:type="dxa"/>
            <w:shd w:val="clear" w:color="auto" w:fill="auto"/>
          </w:tcPr>
          <w:p w14:paraId="3D555468" w14:textId="77777777" w:rsidR="00784A32" w:rsidRPr="00C31E24" w:rsidRDefault="00784A32" w:rsidP="00354887">
            <w:pPr>
              <w:pStyle w:val="TAC"/>
            </w:pPr>
            <w:r w:rsidRPr="00C31E24">
              <w:t>-</w:t>
            </w:r>
          </w:p>
        </w:tc>
        <w:tc>
          <w:tcPr>
            <w:tcW w:w="3968" w:type="dxa"/>
            <w:shd w:val="clear" w:color="auto" w:fill="auto"/>
          </w:tcPr>
          <w:p w14:paraId="0D93EF81" w14:textId="77777777" w:rsidR="00784A32" w:rsidRPr="00C31E24" w:rsidRDefault="00784A32" w:rsidP="00354887">
            <w:pPr>
              <w:pStyle w:val="TAL"/>
            </w:pPr>
            <w:r w:rsidRPr="00C31E24">
              <w:t>EXCEPTION: The E-UTRA/EPC related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7F57D38B" w14:textId="77777777" w:rsidR="00784A32" w:rsidRPr="00C31E24" w:rsidRDefault="00784A32" w:rsidP="00354887">
            <w:pPr>
              <w:pStyle w:val="TAC"/>
            </w:pPr>
            <w:r w:rsidRPr="00C31E24">
              <w:t>-</w:t>
            </w:r>
          </w:p>
        </w:tc>
        <w:tc>
          <w:tcPr>
            <w:tcW w:w="2978" w:type="dxa"/>
            <w:shd w:val="clear" w:color="auto" w:fill="auto"/>
          </w:tcPr>
          <w:p w14:paraId="675B77BA" w14:textId="77777777" w:rsidR="00784A32" w:rsidRPr="00C31E24" w:rsidRDefault="00784A32" w:rsidP="00354887">
            <w:pPr>
              <w:pStyle w:val="TAL"/>
            </w:pPr>
            <w:r w:rsidRPr="00C31E24">
              <w:t>-</w:t>
            </w:r>
          </w:p>
        </w:tc>
        <w:tc>
          <w:tcPr>
            <w:tcW w:w="565" w:type="dxa"/>
            <w:shd w:val="clear" w:color="auto" w:fill="auto"/>
          </w:tcPr>
          <w:p w14:paraId="3B0CFAB4" w14:textId="77777777" w:rsidR="00784A32" w:rsidRPr="00C31E24" w:rsidRDefault="00784A32" w:rsidP="00354887">
            <w:pPr>
              <w:pStyle w:val="TAC"/>
            </w:pPr>
            <w:r w:rsidRPr="00C31E24">
              <w:t>-</w:t>
            </w:r>
          </w:p>
        </w:tc>
        <w:tc>
          <w:tcPr>
            <w:tcW w:w="850" w:type="dxa"/>
            <w:shd w:val="clear" w:color="auto" w:fill="auto"/>
          </w:tcPr>
          <w:p w14:paraId="7BFAA6F3" w14:textId="77777777" w:rsidR="00784A32" w:rsidRPr="00C31E24" w:rsidRDefault="00784A32" w:rsidP="00354887">
            <w:pPr>
              <w:pStyle w:val="TAC"/>
            </w:pPr>
            <w:r w:rsidRPr="00C31E24">
              <w:t>-</w:t>
            </w:r>
          </w:p>
        </w:tc>
      </w:tr>
      <w:tr w:rsidR="00784A32" w:rsidRPr="00C31E24" w14:paraId="2406F30A" w14:textId="77777777" w:rsidTr="00764DD4">
        <w:tc>
          <w:tcPr>
            <w:tcW w:w="534" w:type="dxa"/>
            <w:shd w:val="clear" w:color="auto" w:fill="auto"/>
          </w:tcPr>
          <w:p w14:paraId="0FF55AC3" w14:textId="77777777" w:rsidR="00784A32" w:rsidRPr="00C31E24" w:rsidRDefault="00784A32" w:rsidP="00354887">
            <w:pPr>
              <w:pStyle w:val="TAC"/>
            </w:pPr>
            <w:r w:rsidRPr="00C31E24">
              <w:t>1</w:t>
            </w:r>
          </w:p>
        </w:tc>
        <w:tc>
          <w:tcPr>
            <w:tcW w:w="3968" w:type="dxa"/>
            <w:shd w:val="clear" w:color="auto" w:fill="auto"/>
          </w:tcPr>
          <w:p w14:paraId="52A7A249" w14:textId="77777777" w:rsidR="00784A32" w:rsidRPr="00C31E24" w:rsidRDefault="00784A32" w:rsidP="00354887">
            <w:pPr>
              <w:pStyle w:val="TAL"/>
            </w:pPr>
            <w:r w:rsidRPr="00C31E24">
              <w:t>The SS (MCVideo server) sends SIP INVITE to request establishment of an MCVideo private call, on-demand Automatic Commencement, no Force of automatic commencement, without Transmission Control.</w:t>
            </w:r>
          </w:p>
        </w:tc>
        <w:tc>
          <w:tcPr>
            <w:tcW w:w="708" w:type="dxa"/>
            <w:shd w:val="clear" w:color="auto" w:fill="auto"/>
          </w:tcPr>
          <w:p w14:paraId="0409B43F" w14:textId="77777777" w:rsidR="00784A32" w:rsidRPr="00C31E24" w:rsidRDefault="00784A32" w:rsidP="00354887">
            <w:pPr>
              <w:pStyle w:val="TAC"/>
            </w:pPr>
            <w:r w:rsidRPr="00C31E24">
              <w:t>&lt;--</w:t>
            </w:r>
          </w:p>
        </w:tc>
        <w:tc>
          <w:tcPr>
            <w:tcW w:w="2978" w:type="dxa"/>
            <w:shd w:val="clear" w:color="auto" w:fill="auto"/>
          </w:tcPr>
          <w:p w14:paraId="035493AE" w14:textId="77777777" w:rsidR="00784A32" w:rsidRPr="00C31E24" w:rsidRDefault="00784A32" w:rsidP="00354887">
            <w:pPr>
              <w:pStyle w:val="TAL"/>
            </w:pPr>
            <w:r w:rsidRPr="00C31E24">
              <w:t>SIP INVITE</w:t>
            </w:r>
          </w:p>
        </w:tc>
        <w:tc>
          <w:tcPr>
            <w:tcW w:w="565" w:type="dxa"/>
            <w:shd w:val="clear" w:color="auto" w:fill="auto"/>
          </w:tcPr>
          <w:p w14:paraId="5EB235ED" w14:textId="77777777" w:rsidR="00784A32" w:rsidRPr="00C31E24" w:rsidRDefault="00784A32" w:rsidP="00354887">
            <w:pPr>
              <w:pStyle w:val="TAC"/>
            </w:pPr>
            <w:r w:rsidRPr="00C31E24">
              <w:t>-</w:t>
            </w:r>
          </w:p>
        </w:tc>
        <w:tc>
          <w:tcPr>
            <w:tcW w:w="850" w:type="dxa"/>
            <w:shd w:val="clear" w:color="auto" w:fill="auto"/>
          </w:tcPr>
          <w:p w14:paraId="75CBBC62" w14:textId="77777777" w:rsidR="00784A32" w:rsidRPr="00C31E24" w:rsidRDefault="00784A32" w:rsidP="00354887">
            <w:pPr>
              <w:pStyle w:val="TAC"/>
            </w:pPr>
            <w:r w:rsidRPr="00C31E24">
              <w:t>-</w:t>
            </w:r>
          </w:p>
        </w:tc>
      </w:tr>
      <w:tr w:rsidR="00784A32" w:rsidRPr="00C31E24" w14:paraId="0336DF9D" w14:textId="77777777" w:rsidTr="00764DD4">
        <w:tc>
          <w:tcPr>
            <w:tcW w:w="534" w:type="dxa"/>
            <w:shd w:val="clear" w:color="auto" w:fill="auto"/>
          </w:tcPr>
          <w:p w14:paraId="39A68ECA" w14:textId="77777777" w:rsidR="00784A32" w:rsidRPr="00C31E24" w:rsidRDefault="00784A32" w:rsidP="00354887">
            <w:pPr>
              <w:pStyle w:val="TAC"/>
            </w:pPr>
            <w:r w:rsidRPr="00C31E24">
              <w:t>-</w:t>
            </w:r>
          </w:p>
        </w:tc>
        <w:tc>
          <w:tcPr>
            <w:tcW w:w="3968" w:type="dxa"/>
            <w:shd w:val="clear" w:color="auto" w:fill="auto"/>
          </w:tcPr>
          <w:p w14:paraId="45C0B226" w14:textId="77777777" w:rsidR="00784A32" w:rsidRPr="00C31E24" w:rsidRDefault="00784A32" w:rsidP="00354887">
            <w:pPr>
              <w:pStyle w:val="TAL"/>
            </w:pPr>
            <w:r w:rsidRPr="00C31E24">
              <w:rPr>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0C7F42AF" w14:textId="77777777" w:rsidR="00784A32" w:rsidRPr="00C31E24" w:rsidRDefault="00784A32" w:rsidP="00354887">
            <w:pPr>
              <w:pStyle w:val="TAC"/>
            </w:pPr>
            <w:r w:rsidRPr="00C31E24">
              <w:t>-</w:t>
            </w:r>
          </w:p>
        </w:tc>
        <w:tc>
          <w:tcPr>
            <w:tcW w:w="2978" w:type="dxa"/>
            <w:shd w:val="clear" w:color="auto" w:fill="auto"/>
          </w:tcPr>
          <w:p w14:paraId="092DF61D" w14:textId="77777777" w:rsidR="00784A32" w:rsidRPr="00C31E24" w:rsidRDefault="00784A32" w:rsidP="00354887">
            <w:pPr>
              <w:pStyle w:val="TAL"/>
            </w:pPr>
            <w:r w:rsidRPr="00C31E24">
              <w:t>-</w:t>
            </w:r>
          </w:p>
        </w:tc>
        <w:tc>
          <w:tcPr>
            <w:tcW w:w="565" w:type="dxa"/>
            <w:shd w:val="clear" w:color="auto" w:fill="auto"/>
          </w:tcPr>
          <w:p w14:paraId="43477566" w14:textId="77777777" w:rsidR="00784A32" w:rsidRPr="00C31E24" w:rsidRDefault="00784A32" w:rsidP="00354887">
            <w:pPr>
              <w:pStyle w:val="TAC"/>
            </w:pPr>
            <w:r w:rsidRPr="00C31E24">
              <w:t>-</w:t>
            </w:r>
          </w:p>
        </w:tc>
        <w:tc>
          <w:tcPr>
            <w:tcW w:w="850" w:type="dxa"/>
            <w:shd w:val="clear" w:color="auto" w:fill="auto"/>
          </w:tcPr>
          <w:p w14:paraId="276FB31B" w14:textId="77777777" w:rsidR="00784A32" w:rsidRPr="00C31E24" w:rsidRDefault="00784A32" w:rsidP="00354887">
            <w:pPr>
              <w:pStyle w:val="TAC"/>
            </w:pPr>
            <w:r w:rsidRPr="00C31E24">
              <w:t>-</w:t>
            </w:r>
          </w:p>
        </w:tc>
      </w:tr>
      <w:tr w:rsidR="00784A32" w:rsidRPr="00C31E24" w14:paraId="67B38EAF" w14:textId="77777777" w:rsidTr="00764DD4">
        <w:tc>
          <w:tcPr>
            <w:tcW w:w="534" w:type="dxa"/>
            <w:shd w:val="clear" w:color="auto" w:fill="auto"/>
          </w:tcPr>
          <w:p w14:paraId="6B2D447A" w14:textId="77777777" w:rsidR="00784A32" w:rsidRPr="00C31E24" w:rsidRDefault="00784A32" w:rsidP="00354887">
            <w:pPr>
              <w:pStyle w:val="TAC"/>
            </w:pPr>
            <w:r w:rsidRPr="00C31E24">
              <w:t>2a1</w:t>
            </w:r>
          </w:p>
        </w:tc>
        <w:tc>
          <w:tcPr>
            <w:tcW w:w="3968" w:type="dxa"/>
            <w:shd w:val="clear" w:color="auto" w:fill="auto"/>
          </w:tcPr>
          <w:p w14:paraId="42A8F03D" w14:textId="77777777" w:rsidR="00784A32" w:rsidRPr="00C31E24" w:rsidRDefault="00784A32" w:rsidP="00354887">
            <w:pPr>
              <w:pStyle w:val="TAL"/>
            </w:pPr>
            <w:r w:rsidRPr="00C31E24">
              <w:t>The UE responds with a SIP 100 (Trying) message.</w:t>
            </w:r>
          </w:p>
        </w:tc>
        <w:tc>
          <w:tcPr>
            <w:tcW w:w="708" w:type="dxa"/>
            <w:shd w:val="clear" w:color="auto" w:fill="auto"/>
          </w:tcPr>
          <w:p w14:paraId="66151E90" w14:textId="77777777" w:rsidR="00784A32" w:rsidRPr="00C31E24" w:rsidRDefault="00784A32" w:rsidP="00354887">
            <w:pPr>
              <w:pStyle w:val="TAC"/>
            </w:pPr>
            <w:r w:rsidRPr="00C31E24">
              <w:t>--&gt;</w:t>
            </w:r>
          </w:p>
        </w:tc>
        <w:tc>
          <w:tcPr>
            <w:tcW w:w="2978" w:type="dxa"/>
            <w:shd w:val="clear" w:color="auto" w:fill="auto"/>
          </w:tcPr>
          <w:p w14:paraId="53426250" w14:textId="77777777" w:rsidR="00784A32" w:rsidRPr="00C31E24" w:rsidRDefault="00784A32" w:rsidP="00354887">
            <w:pPr>
              <w:pStyle w:val="TAL"/>
            </w:pPr>
            <w:r w:rsidRPr="00C31E24">
              <w:t>SIP 100 (Trying)</w:t>
            </w:r>
          </w:p>
        </w:tc>
        <w:tc>
          <w:tcPr>
            <w:tcW w:w="565" w:type="dxa"/>
            <w:shd w:val="clear" w:color="auto" w:fill="auto"/>
          </w:tcPr>
          <w:p w14:paraId="34C27566" w14:textId="77777777" w:rsidR="00784A32" w:rsidRPr="00C31E24" w:rsidRDefault="00784A32" w:rsidP="00354887">
            <w:pPr>
              <w:pStyle w:val="TAC"/>
            </w:pPr>
            <w:r w:rsidRPr="00C31E24">
              <w:t>-</w:t>
            </w:r>
          </w:p>
        </w:tc>
        <w:tc>
          <w:tcPr>
            <w:tcW w:w="850" w:type="dxa"/>
            <w:shd w:val="clear" w:color="auto" w:fill="auto"/>
          </w:tcPr>
          <w:p w14:paraId="231E97D5" w14:textId="77777777" w:rsidR="00784A32" w:rsidRPr="00C31E24" w:rsidRDefault="00784A32" w:rsidP="00354887">
            <w:pPr>
              <w:pStyle w:val="TAC"/>
            </w:pPr>
            <w:r w:rsidRPr="00C31E24">
              <w:t>-</w:t>
            </w:r>
          </w:p>
        </w:tc>
      </w:tr>
      <w:tr w:rsidR="00784A32" w:rsidRPr="00C31E24" w14:paraId="486A615D" w14:textId="77777777" w:rsidTr="00764DD4">
        <w:tc>
          <w:tcPr>
            <w:tcW w:w="534" w:type="dxa"/>
            <w:shd w:val="clear" w:color="auto" w:fill="auto"/>
          </w:tcPr>
          <w:p w14:paraId="6E75B446" w14:textId="77777777" w:rsidR="00784A32" w:rsidRPr="00C31E24" w:rsidRDefault="00784A32" w:rsidP="00354887">
            <w:pPr>
              <w:pStyle w:val="TAC"/>
            </w:pPr>
            <w:r w:rsidRPr="00C31E24">
              <w:t>3</w:t>
            </w:r>
          </w:p>
        </w:tc>
        <w:tc>
          <w:tcPr>
            <w:tcW w:w="3968" w:type="dxa"/>
            <w:shd w:val="clear" w:color="auto" w:fill="auto"/>
          </w:tcPr>
          <w:p w14:paraId="3491E66E" w14:textId="77777777" w:rsidR="00784A32" w:rsidRPr="00C31E24" w:rsidRDefault="00784A32" w:rsidP="00354887">
            <w:pPr>
              <w:pStyle w:val="TAL"/>
            </w:pPr>
            <w:r w:rsidRPr="00C31E24">
              <w:t>Check: Does the UE (MCVideo client) send a SIP 200 (OK) accepting the establishment of an MCVideo private call, on-demand Automatic Commencement Mode without Transmission Control?</w:t>
            </w:r>
          </w:p>
        </w:tc>
        <w:tc>
          <w:tcPr>
            <w:tcW w:w="708" w:type="dxa"/>
            <w:shd w:val="clear" w:color="auto" w:fill="auto"/>
          </w:tcPr>
          <w:p w14:paraId="5C41CD52" w14:textId="77777777" w:rsidR="00784A32" w:rsidRPr="00C31E24" w:rsidRDefault="00784A32" w:rsidP="00354887">
            <w:pPr>
              <w:pStyle w:val="TAC"/>
            </w:pPr>
            <w:r w:rsidRPr="00C31E24">
              <w:t>--&gt;</w:t>
            </w:r>
          </w:p>
        </w:tc>
        <w:tc>
          <w:tcPr>
            <w:tcW w:w="2978" w:type="dxa"/>
            <w:shd w:val="clear" w:color="auto" w:fill="auto"/>
          </w:tcPr>
          <w:p w14:paraId="636EA7F1" w14:textId="77777777" w:rsidR="00784A32" w:rsidRPr="00C31E24" w:rsidRDefault="00784A32" w:rsidP="00354887">
            <w:pPr>
              <w:pStyle w:val="TAL"/>
            </w:pPr>
            <w:r w:rsidRPr="00C31E24">
              <w:t>SIP 200 (OK)</w:t>
            </w:r>
          </w:p>
        </w:tc>
        <w:tc>
          <w:tcPr>
            <w:tcW w:w="565" w:type="dxa"/>
            <w:shd w:val="clear" w:color="auto" w:fill="auto"/>
          </w:tcPr>
          <w:p w14:paraId="272DAAA2" w14:textId="77777777" w:rsidR="00784A32" w:rsidRPr="00C31E24" w:rsidRDefault="00784A32" w:rsidP="00354887">
            <w:pPr>
              <w:pStyle w:val="TAC"/>
            </w:pPr>
            <w:r w:rsidRPr="00C31E24">
              <w:t>1</w:t>
            </w:r>
          </w:p>
        </w:tc>
        <w:tc>
          <w:tcPr>
            <w:tcW w:w="850" w:type="dxa"/>
            <w:shd w:val="clear" w:color="auto" w:fill="auto"/>
          </w:tcPr>
          <w:p w14:paraId="1DF7D9C7" w14:textId="77777777" w:rsidR="00784A32" w:rsidRPr="00C31E24" w:rsidRDefault="00784A32" w:rsidP="00354887">
            <w:pPr>
              <w:pStyle w:val="TAC"/>
            </w:pPr>
            <w:r w:rsidRPr="00C31E24">
              <w:t>P</w:t>
            </w:r>
          </w:p>
        </w:tc>
      </w:tr>
      <w:tr w:rsidR="00784A32" w:rsidRPr="00C31E24" w14:paraId="598FDBCC" w14:textId="77777777" w:rsidTr="00764DD4">
        <w:tc>
          <w:tcPr>
            <w:tcW w:w="534" w:type="dxa"/>
            <w:shd w:val="clear" w:color="auto" w:fill="auto"/>
          </w:tcPr>
          <w:p w14:paraId="3425FDDC" w14:textId="77777777" w:rsidR="00784A32" w:rsidRPr="00C31E24" w:rsidRDefault="00784A32" w:rsidP="00354887">
            <w:pPr>
              <w:pStyle w:val="TAC"/>
            </w:pPr>
            <w:r w:rsidRPr="00C31E24">
              <w:t>4</w:t>
            </w:r>
          </w:p>
        </w:tc>
        <w:tc>
          <w:tcPr>
            <w:tcW w:w="3968" w:type="dxa"/>
            <w:shd w:val="clear" w:color="auto" w:fill="auto"/>
          </w:tcPr>
          <w:p w14:paraId="3088A8EE" w14:textId="77777777" w:rsidR="00784A32" w:rsidRPr="00C31E24" w:rsidRDefault="00784A32" w:rsidP="00354887">
            <w:pPr>
              <w:pStyle w:val="TAL"/>
            </w:pPr>
            <w:r w:rsidRPr="00C31E24">
              <w:t>The SS (MCVideo Server) sends a SIP ACK in acknowledgement.</w:t>
            </w:r>
          </w:p>
        </w:tc>
        <w:tc>
          <w:tcPr>
            <w:tcW w:w="708" w:type="dxa"/>
            <w:shd w:val="clear" w:color="auto" w:fill="auto"/>
          </w:tcPr>
          <w:p w14:paraId="05C57B4C" w14:textId="77777777" w:rsidR="00784A32" w:rsidRPr="00C31E24" w:rsidRDefault="00784A32" w:rsidP="00354887">
            <w:pPr>
              <w:pStyle w:val="TAC"/>
            </w:pPr>
            <w:r w:rsidRPr="00C31E24">
              <w:t>&lt;--</w:t>
            </w:r>
          </w:p>
        </w:tc>
        <w:tc>
          <w:tcPr>
            <w:tcW w:w="2978" w:type="dxa"/>
            <w:shd w:val="clear" w:color="auto" w:fill="auto"/>
          </w:tcPr>
          <w:p w14:paraId="0417B501" w14:textId="77777777" w:rsidR="00784A32" w:rsidRPr="00C31E24" w:rsidRDefault="00784A32" w:rsidP="00354887">
            <w:pPr>
              <w:pStyle w:val="TAL"/>
            </w:pPr>
            <w:r w:rsidRPr="00C31E24">
              <w:t>SIP ACK</w:t>
            </w:r>
          </w:p>
        </w:tc>
        <w:tc>
          <w:tcPr>
            <w:tcW w:w="565" w:type="dxa"/>
            <w:shd w:val="clear" w:color="auto" w:fill="auto"/>
          </w:tcPr>
          <w:p w14:paraId="1C87A927" w14:textId="77777777" w:rsidR="00784A32" w:rsidRPr="00C31E24" w:rsidRDefault="00784A32" w:rsidP="00354887">
            <w:pPr>
              <w:pStyle w:val="TAC"/>
            </w:pPr>
            <w:r w:rsidRPr="00C31E24">
              <w:t>-</w:t>
            </w:r>
          </w:p>
        </w:tc>
        <w:tc>
          <w:tcPr>
            <w:tcW w:w="850" w:type="dxa"/>
            <w:shd w:val="clear" w:color="auto" w:fill="auto"/>
          </w:tcPr>
          <w:p w14:paraId="1B710314" w14:textId="77777777" w:rsidR="00784A32" w:rsidRPr="00C31E24" w:rsidRDefault="00784A32" w:rsidP="00354887">
            <w:pPr>
              <w:pStyle w:val="TAC"/>
            </w:pPr>
            <w:r w:rsidRPr="00C31E24">
              <w:t>-</w:t>
            </w:r>
          </w:p>
        </w:tc>
      </w:tr>
      <w:tr w:rsidR="00784A32" w:rsidRPr="00C31E24" w14:paraId="38FFD002" w14:textId="77777777" w:rsidTr="00764DD4">
        <w:tc>
          <w:tcPr>
            <w:tcW w:w="534" w:type="dxa"/>
            <w:shd w:val="clear" w:color="auto" w:fill="auto"/>
          </w:tcPr>
          <w:p w14:paraId="7EF01086" w14:textId="77777777" w:rsidR="00784A32" w:rsidRPr="00C31E24" w:rsidRDefault="00784A32" w:rsidP="00354887">
            <w:pPr>
              <w:pStyle w:val="TAC"/>
            </w:pPr>
            <w:r w:rsidRPr="00C31E24">
              <w:t>5</w:t>
            </w:r>
          </w:p>
        </w:tc>
        <w:tc>
          <w:tcPr>
            <w:tcW w:w="3968" w:type="dxa"/>
            <w:shd w:val="clear" w:color="auto" w:fill="auto"/>
          </w:tcPr>
          <w:p w14:paraId="5AB6E8B4" w14:textId="0AF5E819" w:rsidR="00784A32" w:rsidRPr="00C31E24" w:rsidRDefault="00784A32" w:rsidP="00354887">
            <w:pPr>
              <w:pStyle w:val="TAL"/>
            </w:pPr>
            <w:r w:rsidRPr="00C31E24">
              <w:t xml:space="preserve">Make the McVideo </w:t>
            </w:r>
            <w:r w:rsidR="00FD4D98" w:rsidRPr="00C31E24">
              <w:t>User request to</w:t>
            </w:r>
            <w:r w:rsidRPr="00C31E24">
              <w:t xml:space="preserve"> end the call.</w:t>
            </w:r>
          </w:p>
          <w:p w14:paraId="360A1D54" w14:textId="16D5B730" w:rsidR="00784A32" w:rsidRPr="00C31E24" w:rsidRDefault="00FD4D98" w:rsidP="00354887">
            <w:pPr>
              <w:pStyle w:val="TAL"/>
            </w:pPr>
            <w:r w:rsidRPr="00C31E24">
              <w:rPr>
                <w:rFonts w:eastAsia="Calibri"/>
              </w:rPr>
              <w:t>(</w:t>
            </w:r>
            <w:r w:rsidR="00784A32" w:rsidRPr="00C31E24">
              <w:rPr>
                <w:rFonts w:eastAsia="Calibri"/>
              </w:rPr>
              <w:t>NOTE</w:t>
            </w:r>
            <w:r w:rsidRPr="00C31E24">
              <w:rPr>
                <w:rFonts w:eastAsia="Calibri"/>
              </w:rPr>
              <w:t xml:space="preserve"> 1)</w:t>
            </w:r>
          </w:p>
        </w:tc>
        <w:tc>
          <w:tcPr>
            <w:tcW w:w="708" w:type="dxa"/>
            <w:shd w:val="clear" w:color="auto" w:fill="auto"/>
          </w:tcPr>
          <w:p w14:paraId="3D13F47C" w14:textId="77777777" w:rsidR="00784A32" w:rsidRPr="00C31E24" w:rsidRDefault="00784A32" w:rsidP="00354887">
            <w:pPr>
              <w:pStyle w:val="TAC"/>
            </w:pPr>
          </w:p>
        </w:tc>
        <w:tc>
          <w:tcPr>
            <w:tcW w:w="2978" w:type="dxa"/>
            <w:shd w:val="clear" w:color="auto" w:fill="auto"/>
          </w:tcPr>
          <w:p w14:paraId="41971223" w14:textId="77777777" w:rsidR="00784A32" w:rsidRPr="00C31E24" w:rsidRDefault="00784A32" w:rsidP="00354887">
            <w:pPr>
              <w:pStyle w:val="TAL"/>
            </w:pPr>
            <w:r w:rsidRPr="00C31E24">
              <w:t>-</w:t>
            </w:r>
          </w:p>
        </w:tc>
        <w:tc>
          <w:tcPr>
            <w:tcW w:w="565" w:type="dxa"/>
            <w:shd w:val="clear" w:color="auto" w:fill="auto"/>
          </w:tcPr>
          <w:p w14:paraId="5B9FA16E" w14:textId="77777777" w:rsidR="00784A32" w:rsidRPr="00C31E24" w:rsidRDefault="00784A32" w:rsidP="00354887">
            <w:pPr>
              <w:pStyle w:val="TAC"/>
            </w:pPr>
            <w:r w:rsidRPr="00C31E24">
              <w:t>-</w:t>
            </w:r>
          </w:p>
        </w:tc>
        <w:tc>
          <w:tcPr>
            <w:tcW w:w="850" w:type="dxa"/>
            <w:shd w:val="clear" w:color="auto" w:fill="auto"/>
          </w:tcPr>
          <w:p w14:paraId="1600D533" w14:textId="77777777" w:rsidR="00784A32" w:rsidRPr="00C31E24" w:rsidRDefault="00784A32" w:rsidP="00354887">
            <w:pPr>
              <w:pStyle w:val="TAC"/>
            </w:pPr>
            <w:r w:rsidRPr="00C31E24">
              <w:t>-</w:t>
            </w:r>
          </w:p>
        </w:tc>
      </w:tr>
      <w:tr w:rsidR="00784A32" w:rsidRPr="00C31E24" w14:paraId="1E4E08E2" w14:textId="77777777" w:rsidTr="00764DD4">
        <w:tc>
          <w:tcPr>
            <w:tcW w:w="534" w:type="dxa"/>
            <w:shd w:val="clear" w:color="auto" w:fill="auto"/>
          </w:tcPr>
          <w:p w14:paraId="48DBA555" w14:textId="77777777" w:rsidR="00784A32" w:rsidRPr="00C31E24" w:rsidRDefault="00784A32" w:rsidP="00354887">
            <w:pPr>
              <w:pStyle w:val="TAC"/>
            </w:pPr>
            <w:r w:rsidRPr="00C31E24">
              <w:t>6</w:t>
            </w:r>
          </w:p>
        </w:tc>
        <w:tc>
          <w:tcPr>
            <w:tcW w:w="3968" w:type="dxa"/>
            <w:shd w:val="clear" w:color="auto" w:fill="auto"/>
          </w:tcPr>
          <w:p w14:paraId="2D628818" w14:textId="77777777" w:rsidR="00784A32" w:rsidRPr="00C31E24" w:rsidRDefault="00784A32" w:rsidP="00354887">
            <w:pPr>
              <w:pStyle w:val="TAL"/>
            </w:pPr>
            <w:r w:rsidRPr="00C31E24">
              <w:t>Check: Does the UE (MCVideo Client) send a SIP BYE request?</w:t>
            </w:r>
          </w:p>
        </w:tc>
        <w:tc>
          <w:tcPr>
            <w:tcW w:w="708" w:type="dxa"/>
            <w:shd w:val="clear" w:color="auto" w:fill="auto"/>
          </w:tcPr>
          <w:p w14:paraId="380BCEDF" w14:textId="77777777" w:rsidR="00784A32" w:rsidRPr="00C31E24" w:rsidRDefault="00784A32" w:rsidP="00354887">
            <w:pPr>
              <w:pStyle w:val="TAC"/>
            </w:pPr>
            <w:r w:rsidRPr="00C31E24">
              <w:t>--&gt;</w:t>
            </w:r>
          </w:p>
        </w:tc>
        <w:tc>
          <w:tcPr>
            <w:tcW w:w="2978" w:type="dxa"/>
            <w:shd w:val="clear" w:color="auto" w:fill="auto"/>
          </w:tcPr>
          <w:p w14:paraId="380C05CC" w14:textId="77777777" w:rsidR="00784A32" w:rsidRPr="00C31E24" w:rsidRDefault="00784A32" w:rsidP="00354887">
            <w:pPr>
              <w:pStyle w:val="TAL"/>
            </w:pPr>
            <w:r w:rsidRPr="00C31E24">
              <w:t>SIP BYE</w:t>
            </w:r>
          </w:p>
        </w:tc>
        <w:tc>
          <w:tcPr>
            <w:tcW w:w="565" w:type="dxa"/>
            <w:shd w:val="clear" w:color="auto" w:fill="auto"/>
          </w:tcPr>
          <w:p w14:paraId="40473335" w14:textId="77777777" w:rsidR="00784A32" w:rsidRPr="00C31E24" w:rsidRDefault="00784A32" w:rsidP="00354887">
            <w:pPr>
              <w:pStyle w:val="TAC"/>
            </w:pPr>
            <w:r w:rsidRPr="00C31E24">
              <w:t>2</w:t>
            </w:r>
          </w:p>
        </w:tc>
        <w:tc>
          <w:tcPr>
            <w:tcW w:w="850" w:type="dxa"/>
            <w:shd w:val="clear" w:color="auto" w:fill="auto"/>
          </w:tcPr>
          <w:p w14:paraId="068458C4" w14:textId="77777777" w:rsidR="00784A32" w:rsidRPr="00C31E24" w:rsidRDefault="00784A32" w:rsidP="00354887">
            <w:pPr>
              <w:pStyle w:val="TAC"/>
            </w:pPr>
            <w:r w:rsidRPr="00C31E24">
              <w:t>P</w:t>
            </w:r>
          </w:p>
        </w:tc>
      </w:tr>
      <w:tr w:rsidR="00784A32" w:rsidRPr="00C31E24" w14:paraId="172A8987" w14:textId="77777777" w:rsidTr="00764DD4">
        <w:tc>
          <w:tcPr>
            <w:tcW w:w="534" w:type="dxa"/>
            <w:shd w:val="clear" w:color="auto" w:fill="auto"/>
          </w:tcPr>
          <w:p w14:paraId="32B789FD" w14:textId="77777777" w:rsidR="00784A32" w:rsidRPr="00C31E24" w:rsidRDefault="00784A32" w:rsidP="00354887">
            <w:pPr>
              <w:pStyle w:val="TAC"/>
            </w:pPr>
            <w:r w:rsidRPr="00C31E24">
              <w:t>7</w:t>
            </w:r>
          </w:p>
        </w:tc>
        <w:tc>
          <w:tcPr>
            <w:tcW w:w="3968" w:type="dxa"/>
            <w:shd w:val="clear" w:color="auto" w:fill="auto"/>
          </w:tcPr>
          <w:p w14:paraId="4635781D" w14:textId="77777777" w:rsidR="00784A32" w:rsidRPr="00C31E24" w:rsidRDefault="00784A32" w:rsidP="00354887">
            <w:pPr>
              <w:pStyle w:val="TAL"/>
            </w:pPr>
            <w:r w:rsidRPr="00C31E24">
              <w:t>The SS (MCVideo Server) sends a SIP 200 (OK).</w:t>
            </w:r>
          </w:p>
        </w:tc>
        <w:tc>
          <w:tcPr>
            <w:tcW w:w="708" w:type="dxa"/>
            <w:shd w:val="clear" w:color="auto" w:fill="auto"/>
          </w:tcPr>
          <w:p w14:paraId="0C4DDC23" w14:textId="77777777" w:rsidR="00784A32" w:rsidRPr="00C31E24" w:rsidRDefault="00784A32" w:rsidP="00354887">
            <w:pPr>
              <w:pStyle w:val="TAC"/>
            </w:pPr>
            <w:r w:rsidRPr="00C31E24">
              <w:t>&lt;--</w:t>
            </w:r>
          </w:p>
        </w:tc>
        <w:tc>
          <w:tcPr>
            <w:tcW w:w="2978" w:type="dxa"/>
            <w:shd w:val="clear" w:color="auto" w:fill="auto"/>
          </w:tcPr>
          <w:p w14:paraId="2202D7E6" w14:textId="77777777" w:rsidR="00784A32" w:rsidRPr="00C31E24" w:rsidRDefault="00784A32" w:rsidP="00354887">
            <w:pPr>
              <w:pStyle w:val="TAL"/>
            </w:pPr>
            <w:r w:rsidRPr="00C31E24">
              <w:t>SIP 200 (OK)</w:t>
            </w:r>
          </w:p>
        </w:tc>
        <w:tc>
          <w:tcPr>
            <w:tcW w:w="565" w:type="dxa"/>
            <w:shd w:val="clear" w:color="auto" w:fill="auto"/>
          </w:tcPr>
          <w:p w14:paraId="62215A56" w14:textId="77777777" w:rsidR="00784A32" w:rsidRPr="00C31E24" w:rsidRDefault="00784A32" w:rsidP="00354887">
            <w:pPr>
              <w:pStyle w:val="TAC"/>
            </w:pPr>
            <w:r w:rsidRPr="00C31E24">
              <w:t>-</w:t>
            </w:r>
          </w:p>
        </w:tc>
        <w:tc>
          <w:tcPr>
            <w:tcW w:w="850" w:type="dxa"/>
            <w:shd w:val="clear" w:color="auto" w:fill="auto"/>
          </w:tcPr>
          <w:p w14:paraId="34936F88" w14:textId="77777777" w:rsidR="00784A32" w:rsidRPr="00C31E24" w:rsidRDefault="00784A32" w:rsidP="00354887">
            <w:pPr>
              <w:pStyle w:val="TAC"/>
            </w:pPr>
            <w:r w:rsidRPr="00C31E24">
              <w:t>-</w:t>
            </w:r>
          </w:p>
        </w:tc>
      </w:tr>
      <w:tr w:rsidR="00784A32" w:rsidRPr="00C31E24" w14:paraId="1FF7BB92" w14:textId="77777777" w:rsidTr="00764DD4">
        <w:tc>
          <w:tcPr>
            <w:tcW w:w="534" w:type="dxa"/>
            <w:shd w:val="clear" w:color="auto" w:fill="auto"/>
          </w:tcPr>
          <w:p w14:paraId="55EAC0B4" w14:textId="77777777" w:rsidR="00784A32" w:rsidRPr="00C31E24" w:rsidRDefault="00784A32" w:rsidP="00354887">
            <w:pPr>
              <w:pStyle w:val="TAC"/>
            </w:pPr>
            <w:r w:rsidRPr="00C31E24">
              <w:t>8</w:t>
            </w:r>
          </w:p>
        </w:tc>
        <w:tc>
          <w:tcPr>
            <w:tcW w:w="3968" w:type="dxa"/>
            <w:shd w:val="clear" w:color="auto" w:fill="auto"/>
          </w:tcPr>
          <w:p w14:paraId="29EFB03B" w14:textId="77777777" w:rsidR="00784A32" w:rsidRPr="00C31E24" w:rsidRDefault="00784A32" w:rsidP="00354887">
            <w:pPr>
              <w:pStyle w:val="TAL"/>
            </w:pPr>
            <w:r w:rsidRPr="00C31E24">
              <w:t>Wait for 5 sec to capture any not allowed behaviour.</w:t>
            </w:r>
          </w:p>
        </w:tc>
        <w:tc>
          <w:tcPr>
            <w:tcW w:w="708" w:type="dxa"/>
            <w:shd w:val="clear" w:color="auto" w:fill="auto"/>
          </w:tcPr>
          <w:p w14:paraId="6B487E0E" w14:textId="77777777" w:rsidR="00784A32" w:rsidRPr="00C31E24" w:rsidRDefault="00784A32" w:rsidP="00354887">
            <w:pPr>
              <w:pStyle w:val="TAC"/>
            </w:pPr>
            <w:r w:rsidRPr="00C31E24">
              <w:t>-</w:t>
            </w:r>
          </w:p>
        </w:tc>
        <w:tc>
          <w:tcPr>
            <w:tcW w:w="2978" w:type="dxa"/>
            <w:shd w:val="clear" w:color="auto" w:fill="auto"/>
          </w:tcPr>
          <w:p w14:paraId="5718C8E2" w14:textId="77777777" w:rsidR="00784A32" w:rsidRPr="00C31E24" w:rsidRDefault="00784A32" w:rsidP="00354887">
            <w:pPr>
              <w:pStyle w:val="TAL"/>
            </w:pPr>
            <w:r w:rsidRPr="00C31E24">
              <w:t>-</w:t>
            </w:r>
          </w:p>
        </w:tc>
        <w:tc>
          <w:tcPr>
            <w:tcW w:w="565" w:type="dxa"/>
            <w:shd w:val="clear" w:color="auto" w:fill="auto"/>
          </w:tcPr>
          <w:p w14:paraId="6CDF7238" w14:textId="77777777" w:rsidR="00784A32" w:rsidRPr="00C31E24" w:rsidRDefault="00784A32" w:rsidP="00354887">
            <w:pPr>
              <w:pStyle w:val="TAC"/>
            </w:pPr>
            <w:r w:rsidRPr="00C31E24">
              <w:t>-</w:t>
            </w:r>
          </w:p>
        </w:tc>
        <w:tc>
          <w:tcPr>
            <w:tcW w:w="850" w:type="dxa"/>
            <w:shd w:val="clear" w:color="auto" w:fill="auto"/>
          </w:tcPr>
          <w:p w14:paraId="532DD2AB" w14:textId="77777777" w:rsidR="00784A32" w:rsidRPr="00C31E24" w:rsidRDefault="00784A32" w:rsidP="00354887">
            <w:pPr>
              <w:pStyle w:val="TAC"/>
            </w:pPr>
            <w:r w:rsidRPr="00C31E24">
              <w:t>-</w:t>
            </w:r>
          </w:p>
        </w:tc>
      </w:tr>
      <w:tr w:rsidR="00784A32" w:rsidRPr="00C31E24" w14:paraId="7F815A90" w14:textId="77777777" w:rsidTr="00764DD4">
        <w:tc>
          <w:tcPr>
            <w:tcW w:w="534" w:type="dxa"/>
            <w:shd w:val="clear" w:color="auto" w:fill="auto"/>
          </w:tcPr>
          <w:p w14:paraId="7DE39485" w14:textId="77777777" w:rsidR="00784A32" w:rsidRPr="00C31E24" w:rsidRDefault="00784A32" w:rsidP="00354887">
            <w:pPr>
              <w:pStyle w:val="TAC"/>
            </w:pPr>
            <w:r w:rsidRPr="00C31E24">
              <w:t>-</w:t>
            </w:r>
          </w:p>
        </w:tc>
        <w:tc>
          <w:tcPr>
            <w:tcW w:w="3968" w:type="dxa"/>
            <w:shd w:val="clear" w:color="auto" w:fill="auto"/>
          </w:tcPr>
          <w:p w14:paraId="32D8DF1E" w14:textId="77777777" w:rsidR="00FD4D98" w:rsidRPr="00C31E24" w:rsidRDefault="00FD4D98" w:rsidP="00FD4D98">
            <w:pPr>
              <w:pStyle w:val="TAL"/>
            </w:pPr>
            <w:r w:rsidRPr="00C31E24">
              <w:t xml:space="preserve">EXCEPTION: The SS </w:t>
            </w:r>
            <w:r w:rsidRPr="00C31E24">
              <w:rPr>
                <w:color w:val="000000"/>
              </w:rPr>
              <w:t xml:space="preserve">(MCVideo Server) </w:t>
            </w:r>
            <w:r w:rsidRPr="00C31E24">
              <w:t xml:space="preserve">waits 2 seconds before the SS </w:t>
            </w:r>
            <w:r w:rsidRPr="00C31E24">
              <w:rPr>
                <w:color w:val="000000"/>
              </w:rPr>
              <w:t xml:space="preserve">(MCVideo Server) </w:t>
            </w:r>
            <w:r w:rsidRPr="00C31E24">
              <w:t>deactivates the dedicated EPS bearer and releases the RRC connection.</w:t>
            </w:r>
          </w:p>
          <w:p w14:paraId="1EC5B345" w14:textId="1FE17771" w:rsidR="00784A32" w:rsidRPr="00C31E24" w:rsidRDefault="00FD4D98" w:rsidP="00FD4D98">
            <w:pPr>
              <w:pStyle w:val="TAL"/>
              <w:rPr>
                <w:highlight w:val="yellow"/>
              </w:rPr>
            </w:pPr>
            <w:r w:rsidRPr="00C31E24">
              <w:t>(NOTE 2)</w:t>
            </w:r>
          </w:p>
        </w:tc>
        <w:tc>
          <w:tcPr>
            <w:tcW w:w="708" w:type="dxa"/>
            <w:shd w:val="clear" w:color="auto" w:fill="auto"/>
          </w:tcPr>
          <w:p w14:paraId="217B28C6" w14:textId="77777777" w:rsidR="00784A32" w:rsidRPr="00C31E24" w:rsidRDefault="00784A32" w:rsidP="00354887">
            <w:pPr>
              <w:pStyle w:val="TAC"/>
            </w:pPr>
            <w:r w:rsidRPr="00C31E24">
              <w:t>-</w:t>
            </w:r>
          </w:p>
        </w:tc>
        <w:tc>
          <w:tcPr>
            <w:tcW w:w="2978" w:type="dxa"/>
            <w:shd w:val="clear" w:color="auto" w:fill="auto"/>
          </w:tcPr>
          <w:p w14:paraId="0CD7EB15" w14:textId="77777777" w:rsidR="00784A32" w:rsidRPr="00C31E24" w:rsidRDefault="00784A32" w:rsidP="00354887">
            <w:pPr>
              <w:pStyle w:val="TAL"/>
            </w:pPr>
            <w:r w:rsidRPr="00C31E24">
              <w:t>-</w:t>
            </w:r>
          </w:p>
        </w:tc>
        <w:tc>
          <w:tcPr>
            <w:tcW w:w="565" w:type="dxa"/>
            <w:shd w:val="clear" w:color="auto" w:fill="auto"/>
          </w:tcPr>
          <w:p w14:paraId="52622C1E" w14:textId="77777777" w:rsidR="00784A32" w:rsidRPr="00C31E24" w:rsidRDefault="00784A32" w:rsidP="00354887">
            <w:pPr>
              <w:pStyle w:val="TAC"/>
            </w:pPr>
            <w:r w:rsidRPr="00C31E24">
              <w:t>-</w:t>
            </w:r>
          </w:p>
        </w:tc>
        <w:tc>
          <w:tcPr>
            <w:tcW w:w="850" w:type="dxa"/>
            <w:shd w:val="clear" w:color="auto" w:fill="auto"/>
          </w:tcPr>
          <w:p w14:paraId="1B434A2D" w14:textId="77777777" w:rsidR="00784A32" w:rsidRPr="00C31E24" w:rsidRDefault="00784A32" w:rsidP="00354887">
            <w:pPr>
              <w:pStyle w:val="TAC"/>
            </w:pPr>
            <w:r w:rsidRPr="00C31E24">
              <w:t>-</w:t>
            </w:r>
          </w:p>
        </w:tc>
      </w:tr>
      <w:tr w:rsidR="00FD4D98" w:rsidRPr="00C31E24" w14:paraId="39E3D1DB" w14:textId="77777777" w:rsidTr="00764DD4">
        <w:tc>
          <w:tcPr>
            <w:tcW w:w="9603" w:type="dxa"/>
            <w:gridSpan w:val="6"/>
            <w:shd w:val="clear" w:color="auto" w:fill="auto"/>
          </w:tcPr>
          <w:p w14:paraId="5069F876" w14:textId="77777777" w:rsidR="00FD4D98" w:rsidRPr="00C31E24" w:rsidRDefault="00FD4D98" w:rsidP="00764DD4">
            <w:pPr>
              <w:pStyle w:val="TAN"/>
              <w:rPr>
                <w:rFonts w:eastAsia="Calibri"/>
                <w:lang w:eastAsia="en-US"/>
              </w:rPr>
            </w:pPr>
            <w:r w:rsidRPr="00C31E24">
              <w:rPr>
                <w:rFonts w:eastAsia="Calibri"/>
                <w:lang w:eastAsia="en-US"/>
              </w:rPr>
              <w:t>NOTE 1: This action is expected to be done via a suitable implementation-dependent MMI.</w:t>
            </w:r>
          </w:p>
          <w:p w14:paraId="6AA793F3" w14:textId="3396D888" w:rsidR="00FD4D98" w:rsidRPr="00C31E24" w:rsidRDefault="00FD4D98" w:rsidP="00764DD4">
            <w:pPr>
              <w:pStyle w:val="TAN"/>
            </w:pPr>
            <w:r w:rsidRPr="00C31E24">
              <w:rPr>
                <w:rFonts w:cs="Arial"/>
                <w:szCs w:val="18"/>
                <w:lang w:eastAsia="en-US"/>
              </w:rPr>
              <w:t xml:space="preserve">NOTE 2: </w:t>
            </w:r>
            <w:r w:rsidRPr="00C31E24">
              <w:rPr>
                <w:lang w:eastAsia="en-US"/>
              </w:rPr>
              <w:t>The specified wait period of 2s shall ensure that lower layer signalling (TCP) is finished and any not allowed behaviour captured.</w:t>
            </w:r>
          </w:p>
        </w:tc>
      </w:tr>
    </w:tbl>
    <w:p w14:paraId="207C4BB0" w14:textId="77777777" w:rsidR="00784A32" w:rsidRPr="00C31E24" w:rsidRDefault="00784A32" w:rsidP="00784A32"/>
    <w:p w14:paraId="5B705EB3" w14:textId="77777777" w:rsidR="00784A32" w:rsidRPr="00C31E24" w:rsidRDefault="00784A32" w:rsidP="00764DD4">
      <w:pPr>
        <w:pStyle w:val="H6"/>
      </w:pPr>
      <w:bookmarkStart w:id="657" w:name="_Toc52787567"/>
      <w:bookmarkStart w:id="658" w:name="_Toc52787749"/>
      <w:bookmarkStart w:id="659" w:name="_Toc75906971"/>
      <w:bookmarkStart w:id="660" w:name="_Toc75907308"/>
      <w:r w:rsidRPr="00C31E24">
        <w:t>6.2.4.3.3</w:t>
      </w:r>
      <w:r w:rsidRPr="00C31E24">
        <w:tab/>
        <w:t>Specific message contents</w:t>
      </w:r>
      <w:bookmarkEnd w:id="657"/>
      <w:bookmarkEnd w:id="658"/>
      <w:bookmarkEnd w:id="659"/>
      <w:bookmarkEnd w:id="660"/>
    </w:p>
    <w:p w14:paraId="00EDE8F9" w14:textId="77777777" w:rsidR="00DA0600" w:rsidRPr="00C31E24" w:rsidRDefault="00DA0600" w:rsidP="00DA0600">
      <w:pPr>
        <w:pStyle w:val="TH"/>
      </w:pPr>
      <w:r w:rsidRPr="00C31E24">
        <w:t>Table 6.2.4.3.3-1: SIP INVITE (Step 1, Table 6.2.4.3.2-1)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784A32" w:rsidRPr="00C31E24" w14:paraId="620308EC" w14:textId="77777777" w:rsidTr="00354887">
        <w:trPr>
          <w:tblHeader/>
        </w:trPr>
        <w:tc>
          <w:tcPr>
            <w:tcW w:w="9639" w:type="dxa"/>
            <w:gridSpan w:val="5"/>
          </w:tcPr>
          <w:p w14:paraId="420F5A2B" w14:textId="77777777" w:rsidR="00784A32" w:rsidRPr="00C31E24" w:rsidRDefault="00784A32" w:rsidP="00354887">
            <w:pPr>
              <w:pStyle w:val="TAL"/>
              <w:keepNext w:val="0"/>
              <w:rPr>
                <w:color w:val="000000"/>
              </w:rPr>
            </w:pPr>
            <w:r w:rsidRPr="00C31E24">
              <w:rPr>
                <w:color w:val="000000"/>
              </w:rPr>
              <w:t>Derivation Path: TS 36.579-1, Table 5.5.2.5.2-1, conditions MCVIDEO, PRIVATE-CALL</w:t>
            </w:r>
          </w:p>
        </w:tc>
      </w:tr>
      <w:tr w:rsidR="00784A32" w:rsidRPr="00C31E24" w14:paraId="36E07D16" w14:textId="77777777" w:rsidTr="00354887">
        <w:trPr>
          <w:tblHeader/>
        </w:trPr>
        <w:tc>
          <w:tcPr>
            <w:tcW w:w="2835" w:type="dxa"/>
          </w:tcPr>
          <w:p w14:paraId="297A4138" w14:textId="77777777" w:rsidR="00784A32" w:rsidRPr="00C31E24" w:rsidRDefault="00784A32" w:rsidP="00354887">
            <w:pPr>
              <w:pStyle w:val="TAH"/>
              <w:keepNext w:val="0"/>
              <w:rPr>
                <w:bCs/>
              </w:rPr>
            </w:pPr>
            <w:r w:rsidRPr="00C31E24">
              <w:rPr>
                <w:bCs/>
              </w:rPr>
              <w:t>Information Element</w:t>
            </w:r>
          </w:p>
        </w:tc>
        <w:tc>
          <w:tcPr>
            <w:tcW w:w="2126" w:type="dxa"/>
          </w:tcPr>
          <w:p w14:paraId="5224C202" w14:textId="77777777" w:rsidR="00784A32" w:rsidRPr="00C31E24" w:rsidRDefault="00784A32" w:rsidP="00354887">
            <w:pPr>
              <w:pStyle w:val="TAH"/>
              <w:keepNext w:val="0"/>
              <w:rPr>
                <w:bCs/>
              </w:rPr>
            </w:pPr>
            <w:r w:rsidRPr="00C31E24">
              <w:rPr>
                <w:bCs/>
              </w:rPr>
              <w:t>Value/remark</w:t>
            </w:r>
          </w:p>
        </w:tc>
        <w:tc>
          <w:tcPr>
            <w:tcW w:w="2126" w:type="dxa"/>
            <w:tcBorders>
              <w:bottom w:val="single" w:sz="4" w:space="0" w:color="auto"/>
            </w:tcBorders>
          </w:tcPr>
          <w:p w14:paraId="67339733" w14:textId="77777777" w:rsidR="00784A32" w:rsidRPr="00C31E24" w:rsidRDefault="00784A32" w:rsidP="00354887">
            <w:pPr>
              <w:pStyle w:val="TAH"/>
              <w:keepNext w:val="0"/>
              <w:rPr>
                <w:bCs/>
              </w:rPr>
            </w:pPr>
            <w:r w:rsidRPr="00C31E24">
              <w:rPr>
                <w:bCs/>
              </w:rPr>
              <w:t>Comment</w:t>
            </w:r>
          </w:p>
        </w:tc>
        <w:tc>
          <w:tcPr>
            <w:tcW w:w="1418" w:type="dxa"/>
          </w:tcPr>
          <w:p w14:paraId="413C5C83" w14:textId="77777777" w:rsidR="00784A32" w:rsidRPr="00C31E24" w:rsidRDefault="00784A32" w:rsidP="00354887">
            <w:pPr>
              <w:pStyle w:val="TAH"/>
              <w:keepNext w:val="0"/>
              <w:rPr>
                <w:bCs/>
              </w:rPr>
            </w:pPr>
            <w:r w:rsidRPr="00C31E24">
              <w:rPr>
                <w:bCs/>
              </w:rPr>
              <w:t>Reference</w:t>
            </w:r>
          </w:p>
        </w:tc>
        <w:tc>
          <w:tcPr>
            <w:tcW w:w="1134" w:type="dxa"/>
          </w:tcPr>
          <w:p w14:paraId="43B5F764" w14:textId="77777777" w:rsidR="00784A32" w:rsidRPr="00C31E24" w:rsidRDefault="00784A32" w:rsidP="00354887">
            <w:pPr>
              <w:pStyle w:val="TAH"/>
              <w:keepNext w:val="0"/>
              <w:rPr>
                <w:bCs/>
              </w:rPr>
            </w:pPr>
            <w:r w:rsidRPr="00C31E24">
              <w:rPr>
                <w:bCs/>
              </w:rPr>
              <w:t>Condition</w:t>
            </w:r>
          </w:p>
        </w:tc>
      </w:tr>
      <w:tr w:rsidR="00784A32" w:rsidRPr="00C31E24" w14:paraId="5351FC0D" w14:textId="77777777" w:rsidTr="00354887">
        <w:tc>
          <w:tcPr>
            <w:tcW w:w="2835" w:type="dxa"/>
            <w:tcBorders>
              <w:top w:val="single" w:sz="4" w:space="0" w:color="auto"/>
              <w:left w:val="single" w:sz="4" w:space="0" w:color="auto"/>
              <w:bottom w:val="single" w:sz="4" w:space="0" w:color="auto"/>
              <w:right w:val="single" w:sz="4" w:space="0" w:color="auto"/>
            </w:tcBorders>
          </w:tcPr>
          <w:p w14:paraId="5D2B92F3" w14:textId="77777777" w:rsidR="00784A32" w:rsidRPr="00C31E24" w:rsidRDefault="00784A32" w:rsidP="00354887">
            <w:pPr>
              <w:pStyle w:val="TAL"/>
              <w:keepNext w:val="0"/>
              <w:rPr>
                <w:b/>
              </w:rPr>
            </w:pPr>
            <w:r w:rsidRPr="00C31E24">
              <w:rPr>
                <w:b/>
              </w:rPr>
              <w:t>Answer-Mode</w:t>
            </w:r>
          </w:p>
        </w:tc>
        <w:tc>
          <w:tcPr>
            <w:tcW w:w="2126" w:type="dxa"/>
            <w:tcBorders>
              <w:top w:val="single" w:sz="4" w:space="0" w:color="auto"/>
              <w:left w:val="single" w:sz="4" w:space="0" w:color="auto"/>
              <w:bottom w:val="single" w:sz="4" w:space="0" w:color="auto"/>
              <w:right w:val="single" w:sz="4" w:space="0" w:color="auto"/>
            </w:tcBorders>
          </w:tcPr>
          <w:p w14:paraId="6BB16BEF" w14:textId="77777777" w:rsidR="00784A32" w:rsidRPr="00C31E24"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1086B31A" w14:textId="77777777" w:rsidR="00784A32" w:rsidRPr="00C31E24"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1A91A8EA" w14:textId="77777777" w:rsidR="00784A32" w:rsidRPr="00C31E24"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109E2E3" w14:textId="77777777" w:rsidR="00784A32" w:rsidRPr="00C31E24" w:rsidRDefault="00784A32" w:rsidP="00354887">
            <w:pPr>
              <w:pStyle w:val="TAL"/>
              <w:keepNext w:val="0"/>
            </w:pPr>
          </w:p>
        </w:tc>
      </w:tr>
      <w:tr w:rsidR="00784A32" w:rsidRPr="00C31E24" w14:paraId="1B2A0F89" w14:textId="77777777" w:rsidTr="00354887">
        <w:tc>
          <w:tcPr>
            <w:tcW w:w="2835" w:type="dxa"/>
            <w:tcBorders>
              <w:top w:val="single" w:sz="4" w:space="0" w:color="auto"/>
              <w:left w:val="single" w:sz="4" w:space="0" w:color="auto"/>
              <w:bottom w:val="single" w:sz="4" w:space="0" w:color="auto"/>
              <w:right w:val="single" w:sz="4" w:space="0" w:color="auto"/>
            </w:tcBorders>
          </w:tcPr>
          <w:p w14:paraId="0B3F538C" w14:textId="77777777" w:rsidR="00784A32" w:rsidRPr="00C31E24" w:rsidRDefault="00784A32" w:rsidP="00354887">
            <w:pPr>
              <w:pStyle w:val="TAL"/>
              <w:keepNext w:val="0"/>
              <w:rPr>
                <w:bCs/>
              </w:rPr>
            </w:pPr>
            <w:r w:rsidRPr="00C31E24">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tcPr>
          <w:p w14:paraId="1774C6A7" w14:textId="77777777" w:rsidR="00784A32" w:rsidRPr="00C31E24" w:rsidRDefault="00784A32" w:rsidP="00354887">
            <w:pPr>
              <w:pStyle w:val="TAL"/>
              <w:keepNext w:val="0"/>
              <w:rPr>
                <w:rFonts w:eastAsia="Calibri"/>
              </w:rPr>
            </w:pPr>
            <w:r w:rsidRPr="00C31E24">
              <w:rPr>
                <w:rFonts w:eastAsia="Calibri"/>
              </w:rPr>
              <w:t>"Auto"</w:t>
            </w:r>
          </w:p>
        </w:tc>
        <w:tc>
          <w:tcPr>
            <w:tcW w:w="2126" w:type="dxa"/>
            <w:tcBorders>
              <w:top w:val="single" w:sz="4" w:space="0" w:color="auto"/>
              <w:left w:val="single" w:sz="4" w:space="0" w:color="auto"/>
              <w:bottom w:val="single" w:sz="4" w:space="0" w:color="auto"/>
              <w:right w:val="single" w:sz="4" w:space="0" w:color="auto"/>
            </w:tcBorders>
          </w:tcPr>
          <w:p w14:paraId="75F5AF42" w14:textId="77777777" w:rsidR="00784A32" w:rsidRPr="00C31E24"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6D5178D3" w14:textId="77777777" w:rsidR="00784A32" w:rsidRPr="00C31E24"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69952E9C" w14:textId="77777777" w:rsidR="00784A32" w:rsidRPr="00C31E24" w:rsidRDefault="00784A32" w:rsidP="00354887">
            <w:pPr>
              <w:pStyle w:val="TAL"/>
              <w:keepNext w:val="0"/>
            </w:pPr>
          </w:p>
        </w:tc>
      </w:tr>
      <w:tr w:rsidR="00784A32" w:rsidRPr="00C31E24" w14:paraId="268088EB" w14:textId="77777777" w:rsidTr="00354887">
        <w:tc>
          <w:tcPr>
            <w:tcW w:w="2835" w:type="dxa"/>
            <w:tcBorders>
              <w:top w:val="single" w:sz="4" w:space="0" w:color="auto"/>
              <w:left w:val="single" w:sz="4" w:space="0" w:color="auto"/>
              <w:bottom w:val="single" w:sz="4" w:space="0" w:color="auto"/>
              <w:right w:val="single" w:sz="4" w:space="0" w:color="auto"/>
            </w:tcBorders>
          </w:tcPr>
          <w:p w14:paraId="37A2ADB9" w14:textId="77777777" w:rsidR="00784A32" w:rsidRPr="00C31E24" w:rsidRDefault="00784A32" w:rsidP="00354887">
            <w:pPr>
              <w:pStyle w:val="TAL"/>
              <w:keepNext w:val="0"/>
              <w:rPr>
                <w:bCs/>
              </w:rPr>
            </w:pPr>
            <w:r w:rsidRPr="00C31E24">
              <w:rPr>
                <w:bCs/>
              </w:rPr>
              <w:t xml:space="preserve">  answer-mode-value</w:t>
            </w:r>
          </w:p>
        </w:tc>
        <w:tc>
          <w:tcPr>
            <w:tcW w:w="2126" w:type="dxa"/>
            <w:tcBorders>
              <w:top w:val="single" w:sz="4" w:space="0" w:color="auto"/>
              <w:left w:val="single" w:sz="4" w:space="0" w:color="auto"/>
              <w:bottom w:val="single" w:sz="4" w:space="0" w:color="auto"/>
              <w:right w:val="single" w:sz="4" w:space="0" w:color="auto"/>
            </w:tcBorders>
          </w:tcPr>
          <w:p w14:paraId="76EF5976" w14:textId="77777777" w:rsidR="00784A32" w:rsidRPr="00C31E24" w:rsidRDefault="00784A32" w:rsidP="00354887">
            <w:pPr>
              <w:pStyle w:val="TAL"/>
              <w:keepNext w:val="0"/>
              <w:rPr>
                <w:rFonts w:eastAsia="Calibri"/>
              </w:rPr>
            </w:pPr>
            <w:r w:rsidRPr="00C31E24">
              <w:rPr>
                <w:rFonts w:eastAsia="Calibri"/>
              </w:rPr>
              <w:t>"Manual"</w:t>
            </w:r>
          </w:p>
        </w:tc>
        <w:tc>
          <w:tcPr>
            <w:tcW w:w="2126" w:type="dxa"/>
            <w:tcBorders>
              <w:top w:val="single" w:sz="4" w:space="0" w:color="auto"/>
              <w:left w:val="single" w:sz="4" w:space="0" w:color="auto"/>
              <w:bottom w:val="single" w:sz="4" w:space="0" w:color="auto"/>
              <w:right w:val="single" w:sz="4" w:space="0" w:color="auto"/>
            </w:tcBorders>
          </w:tcPr>
          <w:p w14:paraId="5747FA1A" w14:textId="77777777" w:rsidR="00784A32" w:rsidRPr="00C31E24"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7F52A98F" w14:textId="77777777" w:rsidR="00784A32" w:rsidRPr="00C31E24"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213FC54B" w14:textId="77777777" w:rsidR="00784A32" w:rsidRPr="00C31E24" w:rsidRDefault="00784A32" w:rsidP="00354887">
            <w:pPr>
              <w:pStyle w:val="TAL"/>
              <w:keepNext w:val="0"/>
            </w:pPr>
          </w:p>
        </w:tc>
      </w:tr>
      <w:tr w:rsidR="00784A32" w:rsidRPr="00C31E24" w14:paraId="50AB1224" w14:textId="77777777" w:rsidTr="00354887">
        <w:tc>
          <w:tcPr>
            <w:tcW w:w="2835" w:type="dxa"/>
            <w:tcBorders>
              <w:top w:val="single" w:sz="4" w:space="0" w:color="auto"/>
              <w:left w:val="single" w:sz="4" w:space="0" w:color="auto"/>
              <w:bottom w:val="single" w:sz="4" w:space="0" w:color="auto"/>
              <w:right w:val="single" w:sz="4" w:space="0" w:color="auto"/>
            </w:tcBorders>
          </w:tcPr>
          <w:p w14:paraId="2C115B77" w14:textId="77777777" w:rsidR="00784A32" w:rsidRPr="00C31E24" w:rsidRDefault="00784A32" w:rsidP="00354887">
            <w:pPr>
              <w:pStyle w:val="TAL"/>
              <w:keepNext w:val="0"/>
              <w:rPr>
                <w:b/>
              </w:rPr>
            </w:pPr>
            <w:r w:rsidRPr="00C31E24">
              <w:rPr>
                <w:b/>
              </w:rPr>
              <w:t>Message-body</w:t>
            </w:r>
          </w:p>
        </w:tc>
        <w:tc>
          <w:tcPr>
            <w:tcW w:w="2126" w:type="dxa"/>
            <w:tcBorders>
              <w:top w:val="single" w:sz="4" w:space="0" w:color="auto"/>
              <w:left w:val="single" w:sz="4" w:space="0" w:color="auto"/>
              <w:bottom w:val="single" w:sz="4" w:space="0" w:color="auto"/>
              <w:right w:val="single" w:sz="4" w:space="0" w:color="auto"/>
            </w:tcBorders>
          </w:tcPr>
          <w:p w14:paraId="30EEB1A2" w14:textId="77777777" w:rsidR="00784A32" w:rsidRPr="00C31E24"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tcPr>
          <w:p w14:paraId="50215FAE" w14:textId="77777777" w:rsidR="00784A32" w:rsidRPr="00C31E24"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tcPr>
          <w:p w14:paraId="2B606928" w14:textId="77777777" w:rsidR="00784A32" w:rsidRPr="00C31E24"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tcPr>
          <w:p w14:paraId="2CAF004B" w14:textId="77777777" w:rsidR="00784A32" w:rsidRPr="00C31E24" w:rsidRDefault="00784A32" w:rsidP="00354887">
            <w:pPr>
              <w:pStyle w:val="TAL"/>
              <w:keepNext w:val="0"/>
            </w:pPr>
          </w:p>
        </w:tc>
      </w:tr>
      <w:tr w:rsidR="00784A32" w:rsidRPr="00C31E24" w14:paraId="5A5E9F33"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4DE3C133" w14:textId="77777777" w:rsidR="00784A32" w:rsidRPr="00C31E24" w:rsidRDefault="00784A32" w:rsidP="00354887">
            <w:pPr>
              <w:pStyle w:val="TAL"/>
              <w:keepNext w:val="0"/>
              <w:rPr>
                <w:bCs/>
              </w:rPr>
            </w:pPr>
            <w:r w:rsidRPr="00C31E24">
              <w:rPr>
                <w:bCs/>
              </w:rPr>
              <w:t xml:space="preserve">  MIME body part</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5779E5D" w14:textId="77777777" w:rsidR="00784A32" w:rsidRPr="00C31E24"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0331A6" w14:textId="77777777" w:rsidR="00784A32" w:rsidRPr="00C31E24" w:rsidRDefault="00784A32" w:rsidP="00354887">
            <w:pPr>
              <w:pStyle w:val="TAL"/>
              <w:keepNext w:val="0"/>
            </w:pPr>
            <w:r w:rsidRPr="00C31E24">
              <w:t>MCVideo Info</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A947B4F" w14:textId="77777777" w:rsidR="00784A32" w:rsidRPr="00C31E24"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4B3C8C" w14:textId="77777777" w:rsidR="00784A32" w:rsidRPr="00C31E24" w:rsidRDefault="00784A32" w:rsidP="00354887">
            <w:pPr>
              <w:pStyle w:val="TAL"/>
              <w:keepNext w:val="0"/>
            </w:pPr>
          </w:p>
        </w:tc>
      </w:tr>
      <w:tr w:rsidR="00784A32" w:rsidRPr="00C31E24" w14:paraId="5694E0BB"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7B0E4748" w14:textId="77777777" w:rsidR="00784A32" w:rsidRPr="00C31E24" w:rsidRDefault="00784A32" w:rsidP="00354887">
            <w:pPr>
              <w:pStyle w:val="TAL"/>
              <w:keepNext w:val="0"/>
              <w:rPr>
                <w:bCs/>
              </w:rPr>
            </w:pPr>
            <w:r w:rsidRPr="00C31E24">
              <w:rPr>
                <w:bCs/>
              </w:rPr>
              <w:t xml:space="preserve">    MIME-part-headers</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DD19A9A" w14:textId="77777777" w:rsidR="00784A32" w:rsidRPr="00C31E24" w:rsidRDefault="00784A32" w:rsidP="00354887">
            <w:pPr>
              <w:pStyle w:val="TAL"/>
              <w:keepNext w:val="0"/>
              <w:rPr>
                <w:rFonts w:eastAsia="Calibri"/>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24F31E" w14:textId="77777777" w:rsidR="00784A32" w:rsidRPr="00C31E24"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2D8F9267" w14:textId="77777777" w:rsidR="00784A32" w:rsidRPr="00C31E24"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F03E59" w14:textId="77777777" w:rsidR="00784A32" w:rsidRPr="00C31E24" w:rsidRDefault="00784A32" w:rsidP="00354887">
            <w:pPr>
              <w:pStyle w:val="TAL"/>
              <w:keepNext w:val="0"/>
            </w:pPr>
          </w:p>
        </w:tc>
      </w:tr>
      <w:tr w:rsidR="00784A32" w:rsidRPr="00C31E24" w14:paraId="07A92D2F" w14:textId="77777777" w:rsidTr="00354887">
        <w:tc>
          <w:tcPr>
            <w:tcW w:w="2835" w:type="dxa"/>
            <w:tcBorders>
              <w:top w:val="single" w:sz="4" w:space="0" w:color="auto"/>
              <w:left w:val="single" w:sz="4" w:space="0" w:color="auto"/>
              <w:bottom w:val="single" w:sz="4" w:space="0" w:color="auto"/>
              <w:right w:val="single" w:sz="4" w:space="0" w:color="auto"/>
            </w:tcBorders>
            <w:shd w:val="clear" w:color="auto" w:fill="auto"/>
          </w:tcPr>
          <w:p w14:paraId="287E3E47" w14:textId="77777777" w:rsidR="00784A32" w:rsidRPr="00C31E24" w:rsidRDefault="00784A32" w:rsidP="00354887">
            <w:pPr>
              <w:pStyle w:val="TAL"/>
              <w:keepNext w:val="0"/>
              <w:rPr>
                <w:bCs/>
              </w:rPr>
            </w:pPr>
            <w:r w:rsidRPr="00C31E24">
              <w:rPr>
                <w:bCs/>
              </w:rPr>
              <w:t xml:space="preserve">    MIME-part-body</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7E331" w14:textId="77777777" w:rsidR="00784A32" w:rsidRPr="00C31E24" w:rsidRDefault="00784A32" w:rsidP="00354887">
            <w:pPr>
              <w:pStyle w:val="TAL"/>
              <w:keepNext w:val="0"/>
              <w:rPr>
                <w:rFonts w:eastAsia="Calibri"/>
              </w:rPr>
            </w:pPr>
            <w:r w:rsidRPr="00C31E24">
              <w:rPr>
                <w:rFonts w:eastAsia="Calibri"/>
              </w:rPr>
              <w:t>MCVideo-Info as described in Table 6.2.4.3.3-2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B438786" w14:textId="77777777" w:rsidR="00784A32" w:rsidRPr="00C31E24" w:rsidRDefault="00784A32" w:rsidP="00354887">
            <w:pPr>
              <w:pStyle w:val="TAL"/>
              <w:keepNext w:val="0"/>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8B2E669" w14:textId="77777777" w:rsidR="00784A32" w:rsidRPr="00C31E24" w:rsidRDefault="00784A32" w:rsidP="00354887">
            <w:pPr>
              <w:pStyle w:val="TAL"/>
              <w:keepNext w:val="0"/>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23E35F7" w14:textId="77777777" w:rsidR="00784A32" w:rsidRPr="00C31E24" w:rsidRDefault="00784A32" w:rsidP="00354887">
            <w:pPr>
              <w:pStyle w:val="TAL"/>
              <w:keepNext w:val="0"/>
            </w:pPr>
          </w:p>
        </w:tc>
      </w:tr>
    </w:tbl>
    <w:p w14:paraId="00371F7F" w14:textId="77777777" w:rsidR="00784A32" w:rsidRPr="00C31E24" w:rsidRDefault="00784A32" w:rsidP="00784A32">
      <w:pPr>
        <w:pStyle w:val="B1"/>
        <w:ind w:left="0" w:firstLine="0"/>
      </w:pPr>
    </w:p>
    <w:p w14:paraId="5DC0002F" w14:textId="3CFDB438" w:rsidR="00784A32" w:rsidRPr="00C31E24" w:rsidRDefault="00784A32" w:rsidP="00784A32">
      <w:pPr>
        <w:pStyle w:val="TH"/>
      </w:pPr>
      <w:r w:rsidRPr="00C31E24">
        <w:t>Table 6.2.4.3.3-2: MCVideo-INFO in SIP INVITE (Table 6.2.4.3.3-1)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2188"/>
        <w:gridCol w:w="2188"/>
        <w:gridCol w:w="1367"/>
        <w:gridCol w:w="1166"/>
        <w:gridCol w:w="18"/>
      </w:tblGrid>
      <w:tr w:rsidR="00FD4D98" w:rsidRPr="00C31E24" w14:paraId="57D97061" w14:textId="77777777" w:rsidTr="00FD4D98">
        <w:trPr>
          <w:gridAfter w:val="1"/>
          <w:wAfter w:w="18" w:type="dxa"/>
          <w:tblHead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2E06D9AC" w14:textId="77777777" w:rsidR="00FD4D98" w:rsidRPr="00C31E24" w:rsidRDefault="00FD4D98">
            <w:pPr>
              <w:pStyle w:val="TAL"/>
              <w:keepLines w:val="0"/>
              <w:widowControl w:val="0"/>
              <w:rPr>
                <w:lang w:eastAsia="en-US"/>
              </w:rPr>
            </w:pPr>
            <w:r w:rsidRPr="00C31E24">
              <w:rPr>
                <w:lang w:eastAsia="en-US"/>
              </w:rPr>
              <w:t>Derivation Path: TS 36.579-1, Table 5.5.3.2.2-1, conditions MCVIDEO, PRIVATE-CALL</w:t>
            </w:r>
          </w:p>
        </w:tc>
      </w:tr>
      <w:tr w:rsidR="00FD4D98" w:rsidRPr="00C31E24" w14:paraId="4C286328" w14:textId="77777777" w:rsidTr="00FD4D98">
        <w:tc>
          <w:tcPr>
            <w:tcW w:w="2732" w:type="dxa"/>
            <w:tcBorders>
              <w:top w:val="single" w:sz="4" w:space="0" w:color="auto"/>
              <w:left w:val="single" w:sz="4" w:space="0" w:color="auto"/>
              <w:bottom w:val="single" w:sz="4" w:space="0" w:color="auto"/>
              <w:right w:val="single" w:sz="4" w:space="0" w:color="auto"/>
            </w:tcBorders>
            <w:hideMark/>
          </w:tcPr>
          <w:p w14:paraId="4BB90B5C" w14:textId="77777777" w:rsidR="00FD4D98" w:rsidRPr="00C31E24" w:rsidRDefault="00FD4D98">
            <w:pPr>
              <w:pStyle w:val="TAL"/>
              <w:keepNext w:val="0"/>
              <w:keepLines w:val="0"/>
              <w:widowControl w:val="0"/>
              <w:rPr>
                <w:rFonts w:cs="Arial"/>
                <w:b/>
                <w:color w:val="000000"/>
                <w:szCs w:val="18"/>
                <w:lang w:eastAsia="en-US"/>
              </w:rPr>
            </w:pPr>
            <w:r w:rsidRPr="00C31E24">
              <w:rPr>
                <w:lang w:eastAsia="en-US"/>
              </w:rPr>
              <w:t>mcvideoinfo</w:t>
            </w:r>
          </w:p>
        </w:tc>
        <w:tc>
          <w:tcPr>
            <w:tcW w:w="2187" w:type="dxa"/>
            <w:tcBorders>
              <w:top w:val="single" w:sz="4" w:space="0" w:color="auto"/>
              <w:left w:val="single" w:sz="4" w:space="0" w:color="auto"/>
              <w:bottom w:val="single" w:sz="4" w:space="0" w:color="auto"/>
              <w:right w:val="single" w:sz="4" w:space="0" w:color="auto"/>
            </w:tcBorders>
          </w:tcPr>
          <w:p w14:paraId="14F5A543" w14:textId="77777777" w:rsidR="00FD4D98" w:rsidRPr="00C31E24" w:rsidRDefault="00FD4D98">
            <w:pPr>
              <w:pStyle w:val="TAL"/>
              <w:keepNext w:val="0"/>
              <w:keepLines w:val="0"/>
              <w:widowControl w:val="0"/>
              <w:rPr>
                <w:color w:val="000000"/>
                <w:lang w:eastAsia="en-US"/>
              </w:rPr>
            </w:pPr>
          </w:p>
        </w:tc>
        <w:tc>
          <w:tcPr>
            <w:tcW w:w="2187" w:type="dxa"/>
            <w:tcBorders>
              <w:top w:val="single" w:sz="4" w:space="0" w:color="auto"/>
              <w:left w:val="single" w:sz="4" w:space="0" w:color="auto"/>
              <w:bottom w:val="single" w:sz="4" w:space="0" w:color="auto"/>
              <w:right w:val="single" w:sz="4" w:space="0" w:color="auto"/>
            </w:tcBorders>
          </w:tcPr>
          <w:p w14:paraId="2ED1B0D7" w14:textId="77777777" w:rsidR="00FD4D98" w:rsidRPr="00C31E24" w:rsidRDefault="00FD4D98">
            <w:pPr>
              <w:pStyle w:val="TAL"/>
              <w:keepNext w:val="0"/>
              <w:keepLines w:val="0"/>
              <w:widowControl w:val="0"/>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3D79F61B" w14:textId="77777777" w:rsidR="00FD4D98" w:rsidRPr="00C31E24" w:rsidRDefault="00FD4D98">
            <w:pPr>
              <w:pStyle w:val="TAL"/>
              <w:keepNext w:val="0"/>
              <w:keepLines w:val="0"/>
              <w:widowControl w:val="0"/>
              <w:rPr>
                <w:color w:val="000000"/>
                <w:lang w:eastAsia="en-US"/>
              </w:rPr>
            </w:pPr>
          </w:p>
        </w:tc>
        <w:tc>
          <w:tcPr>
            <w:tcW w:w="1184" w:type="dxa"/>
            <w:gridSpan w:val="2"/>
            <w:tcBorders>
              <w:top w:val="single" w:sz="4" w:space="0" w:color="auto"/>
              <w:left w:val="single" w:sz="4" w:space="0" w:color="auto"/>
              <w:bottom w:val="single" w:sz="4" w:space="0" w:color="auto"/>
              <w:right w:val="single" w:sz="4" w:space="0" w:color="auto"/>
            </w:tcBorders>
          </w:tcPr>
          <w:p w14:paraId="0AE34706" w14:textId="77777777" w:rsidR="00FD4D98" w:rsidRPr="00C31E24" w:rsidRDefault="00FD4D98">
            <w:pPr>
              <w:pStyle w:val="TAL"/>
              <w:keepNext w:val="0"/>
              <w:keepLines w:val="0"/>
              <w:widowControl w:val="0"/>
              <w:rPr>
                <w:color w:val="000000"/>
                <w:lang w:eastAsia="en-US"/>
              </w:rPr>
            </w:pPr>
          </w:p>
        </w:tc>
      </w:tr>
      <w:tr w:rsidR="00FD4D98" w:rsidRPr="00C31E24" w14:paraId="7B39396E" w14:textId="77777777" w:rsidTr="00FD4D98">
        <w:tc>
          <w:tcPr>
            <w:tcW w:w="2732" w:type="dxa"/>
            <w:tcBorders>
              <w:top w:val="single" w:sz="4" w:space="0" w:color="auto"/>
              <w:left w:val="single" w:sz="4" w:space="0" w:color="auto"/>
              <w:bottom w:val="single" w:sz="4" w:space="0" w:color="auto"/>
              <w:right w:val="single" w:sz="4" w:space="0" w:color="auto"/>
            </w:tcBorders>
            <w:hideMark/>
          </w:tcPr>
          <w:p w14:paraId="4470D54A" w14:textId="77777777" w:rsidR="00FD4D98" w:rsidRPr="00C31E24" w:rsidRDefault="00FD4D98">
            <w:pPr>
              <w:pStyle w:val="TAL"/>
              <w:rPr>
                <w:color w:val="000000"/>
                <w:lang w:eastAsia="en-US"/>
              </w:rPr>
            </w:pPr>
            <w:r w:rsidRPr="00C31E24">
              <w:rPr>
                <w:lang w:eastAsia="en-US"/>
              </w:rPr>
              <w:t xml:space="preserve">  mcvideo-Params</w:t>
            </w:r>
          </w:p>
        </w:tc>
        <w:tc>
          <w:tcPr>
            <w:tcW w:w="2187" w:type="dxa"/>
            <w:tcBorders>
              <w:top w:val="single" w:sz="4" w:space="0" w:color="auto"/>
              <w:left w:val="single" w:sz="4" w:space="0" w:color="auto"/>
              <w:bottom w:val="single" w:sz="4" w:space="0" w:color="auto"/>
              <w:right w:val="single" w:sz="4" w:space="0" w:color="auto"/>
            </w:tcBorders>
          </w:tcPr>
          <w:p w14:paraId="37B356F8" w14:textId="77777777" w:rsidR="00FD4D98" w:rsidRPr="00C31E24" w:rsidRDefault="00FD4D98">
            <w:pPr>
              <w:pStyle w:val="TAL"/>
              <w:rPr>
                <w:color w:val="000000"/>
                <w:lang w:eastAsia="en-US"/>
              </w:rPr>
            </w:pPr>
          </w:p>
        </w:tc>
        <w:tc>
          <w:tcPr>
            <w:tcW w:w="2187" w:type="dxa"/>
            <w:tcBorders>
              <w:top w:val="single" w:sz="4" w:space="0" w:color="auto"/>
              <w:left w:val="single" w:sz="4" w:space="0" w:color="auto"/>
              <w:bottom w:val="single" w:sz="4" w:space="0" w:color="auto"/>
              <w:right w:val="single" w:sz="4" w:space="0" w:color="auto"/>
            </w:tcBorders>
          </w:tcPr>
          <w:p w14:paraId="761C2ED3" w14:textId="77777777" w:rsidR="00FD4D98" w:rsidRPr="00C31E24" w:rsidRDefault="00FD4D98">
            <w:pPr>
              <w:pStyle w:val="TAL"/>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323D407A" w14:textId="77777777" w:rsidR="00FD4D98" w:rsidRPr="00C31E24" w:rsidRDefault="00FD4D98">
            <w:pPr>
              <w:pStyle w:val="TAL"/>
              <w:rPr>
                <w:color w:val="000000"/>
                <w:lang w:eastAsia="en-US"/>
              </w:rPr>
            </w:pPr>
          </w:p>
        </w:tc>
        <w:tc>
          <w:tcPr>
            <w:tcW w:w="1184" w:type="dxa"/>
            <w:gridSpan w:val="2"/>
            <w:tcBorders>
              <w:top w:val="single" w:sz="4" w:space="0" w:color="auto"/>
              <w:left w:val="single" w:sz="4" w:space="0" w:color="auto"/>
              <w:bottom w:val="single" w:sz="4" w:space="0" w:color="auto"/>
              <w:right w:val="single" w:sz="4" w:space="0" w:color="auto"/>
            </w:tcBorders>
          </w:tcPr>
          <w:p w14:paraId="72DF4A7B" w14:textId="77777777" w:rsidR="00FD4D98" w:rsidRPr="00C31E24" w:rsidRDefault="00FD4D98">
            <w:pPr>
              <w:pStyle w:val="TAL"/>
              <w:rPr>
                <w:color w:val="000000"/>
                <w:lang w:eastAsia="en-US"/>
              </w:rPr>
            </w:pPr>
          </w:p>
        </w:tc>
      </w:tr>
      <w:tr w:rsidR="00FD4D98" w:rsidRPr="00C31E24" w14:paraId="4B21CB40" w14:textId="77777777" w:rsidTr="00FD4D98">
        <w:tc>
          <w:tcPr>
            <w:tcW w:w="2732" w:type="dxa"/>
            <w:tcBorders>
              <w:top w:val="single" w:sz="4" w:space="0" w:color="auto"/>
              <w:left w:val="single" w:sz="4" w:space="0" w:color="auto"/>
              <w:bottom w:val="single" w:sz="4" w:space="0" w:color="auto"/>
              <w:right w:val="single" w:sz="4" w:space="0" w:color="auto"/>
            </w:tcBorders>
            <w:vAlign w:val="center"/>
            <w:hideMark/>
          </w:tcPr>
          <w:p w14:paraId="5D5D2EC4" w14:textId="77777777" w:rsidR="00FD4D98" w:rsidRPr="00C31E24" w:rsidRDefault="00FD4D98">
            <w:pPr>
              <w:pStyle w:val="TAL"/>
              <w:rPr>
                <w:lang w:eastAsia="en-US"/>
              </w:rPr>
            </w:pPr>
            <w:r w:rsidRPr="00C31E24">
              <w:rPr>
                <w:lang w:eastAsia="en-US"/>
              </w:rPr>
              <w:t xml:space="preserve">    session-type</w:t>
            </w:r>
          </w:p>
        </w:tc>
        <w:tc>
          <w:tcPr>
            <w:tcW w:w="2187" w:type="dxa"/>
            <w:tcBorders>
              <w:top w:val="single" w:sz="4" w:space="0" w:color="auto"/>
              <w:left w:val="single" w:sz="4" w:space="0" w:color="auto"/>
              <w:bottom w:val="single" w:sz="4" w:space="0" w:color="auto"/>
              <w:right w:val="single" w:sz="4" w:space="0" w:color="auto"/>
            </w:tcBorders>
            <w:hideMark/>
          </w:tcPr>
          <w:p w14:paraId="5AD7EE24" w14:textId="77777777" w:rsidR="00FD4D98" w:rsidRPr="00C31E24" w:rsidRDefault="00FD4D98">
            <w:pPr>
              <w:pStyle w:val="TAL"/>
              <w:rPr>
                <w:lang w:eastAsia="en-US"/>
              </w:rPr>
            </w:pPr>
            <w:r w:rsidRPr="00C31E24">
              <w:rPr>
                <w:lang w:eastAsia="en-US"/>
              </w:rPr>
              <w:t>"private"</w:t>
            </w:r>
          </w:p>
        </w:tc>
        <w:tc>
          <w:tcPr>
            <w:tcW w:w="2187" w:type="dxa"/>
            <w:tcBorders>
              <w:top w:val="single" w:sz="4" w:space="0" w:color="auto"/>
              <w:left w:val="single" w:sz="4" w:space="0" w:color="auto"/>
              <w:bottom w:val="single" w:sz="4" w:space="0" w:color="auto"/>
              <w:right w:val="single" w:sz="4" w:space="0" w:color="auto"/>
            </w:tcBorders>
          </w:tcPr>
          <w:p w14:paraId="28D7CC39" w14:textId="77777777" w:rsidR="00FD4D98" w:rsidRPr="00C31E24" w:rsidRDefault="00FD4D98">
            <w:pPr>
              <w:pStyle w:val="TAL"/>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79C264D2" w14:textId="77777777" w:rsidR="00FD4D98" w:rsidRPr="00C31E24" w:rsidRDefault="00FD4D98">
            <w:pPr>
              <w:pStyle w:val="TAL"/>
              <w:rPr>
                <w:color w:val="000000"/>
                <w:lang w:eastAsia="en-US"/>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31A2BC62" w14:textId="77777777" w:rsidR="00FD4D98" w:rsidRPr="00C31E24" w:rsidRDefault="00FD4D98">
            <w:pPr>
              <w:pStyle w:val="TAL"/>
              <w:rPr>
                <w:color w:val="000000"/>
                <w:lang w:eastAsia="en-US"/>
              </w:rPr>
            </w:pPr>
          </w:p>
        </w:tc>
      </w:tr>
    </w:tbl>
    <w:p w14:paraId="6A7F334F" w14:textId="77777777" w:rsidR="00FD4D98" w:rsidRPr="00C31E24" w:rsidRDefault="00FD4D98" w:rsidP="00FD4D98">
      <w:pPr>
        <w:rPr>
          <w:lang w:eastAsia="en-US"/>
        </w:rPr>
      </w:pPr>
    </w:p>
    <w:p w14:paraId="03A56DA2" w14:textId="77777777" w:rsidR="00DA0600" w:rsidRPr="00C31E24" w:rsidRDefault="00DA0600" w:rsidP="00DA0600">
      <w:pPr>
        <w:pStyle w:val="TH"/>
      </w:pPr>
      <w:r w:rsidRPr="00C31E24">
        <w:t>Table 6.2.4.3.3-3: SIP 200 (OK) (Step 3, Table 6.2.4.3.2-1)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6"/>
        <w:gridCol w:w="2186"/>
        <w:gridCol w:w="1367"/>
        <w:gridCol w:w="1186"/>
      </w:tblGrid>
      <w:tr w:rsidR="00784A32" w:rsidRPr="00C31E24" w14:paraId="4758BFAB" w14:textId="77777777" w:rsidTr="00354887">
        <w:trPr>
          <w:tblHeader/>
        </w:trPr>
        <w:tc>
          <w:tcPr>
            <w:tcW w:w="9391" w:type="dxa"/>
            <w:gridSpan w:val="5"/>
          </w:tcPr>
          <w:p w14:paraId="7C6B9C51" w14:textId="77777777" w:rsidR="00784A32" w:rsidRPr="00C31E24" w:rsidRDefault="00784A32" w:rsidP="00354887">
            <w:pPr>
              <w:pStyle w:val="TAL"/>
              <w:keepLines w:val="0"/>
              <w:widowControl w:val="0"/>
              <w:rPr>
                <w:color w:val="000000"/>
              </w:rPr>
            </w:pPr>
            <w:r w:rsidRPr="00C31E24">
              <w:rPr>
                <w:color w:val="000000"/>
              </w:rPr>
              <w:t>Derivation Path: TS 36.579-1 [2], Table 5.5.2.17.1.2-1, conditions MCVIDEO, PRIVATE-CALL</w:t>
            </w:r>
          </w:p>
        </w:tc>
      </w:tr>
      <w:tr w:rsidR="00784A32" w:rsidRPr="00C31E24" w14:paraId="1F5FC3F6" w14:textId="77777777" w:rsidTr="00354887">
        <w:trPr>
          <w:tblHeader/>
        </w:trPr>
        <w:tc>
          <w:tcPr>
            <w:tcW w:w="2640" w:type="dxa"/>
          </w:tcPr>
          <w:p w14:paraId="32BDE0DC" w14:textId="77777777" w:rsidR="00784A32" w:rsidRPr="00C31E24" w:rsidRDefault="00784A32" w:rsidP="00354887">
            <w:pPr>
              <w:pStyle w:val="TAH"/>
              <w:keepLines w:val="0"/>
              <w:widowControl w:val="0"/>
              <w:rPr>
                <w:color w:val="000000"/>
              </w:rPr>
            </w:pPr>
            <w:r w:rsidRPr="00C31E24">
              <w:rPr>
                <w:color w:val="000000"/>
              </w:rPr>
              <w:t>Information Element</w:t>
            </w:r>
          </w:p>
        </w:tc>
        <w:tc>
          <w:tcPr>
            <w:tcW w:w="2131" w:type="dxa"/>
          </w:tcPr>
          <w:p w14:paraId="39681451" w14:textId="77777777" w:rsidR="00784A32" w:rsidRPr="00C31E24" w:rsidRDefault="00784A32" w:rsidP="00354887">
            <w:pPr>
              <w:pStyle w:val="TAH"/>
              <w:keepLines w:val="0"/>
              <w:widowControl w:val="0"/>
              <w:rPr>
                <w:color w:val="000000"/>
              </w:rPr>
            </w:pPr>
            <w:r w:rsidRPr="00C31E24">
              <w:rPr>
                <w:color w:val="000000"/>
              </w:rPr>
              <w:t>Value/remark</w:t>
            </w:r>
          </w:p>
        </w:tc>
        <w:tc>
          <w:tcPr>
            <w:tcW w:w="2131" w:type="dxa"/>
            <w:tcBorders>
              <w:bottom w:val="single" w:sz="4" w:space="0" w:color="auto"/>
            </w:tcBorders>
          </w:tcPr>
          <w:p w14:paraId="68E02A56" w14:textId="77777777" w:rsidR="00784A32" w:rsidRPr="00C31E24" w:rsidRDefault="00784A32" w:rsidP="00354887">
            <w:pPr>
              <w:pStyle w:val="TAH"/>
              <w:keepLines w:val="0"/>
              <w:widowControl w:val="0"/>
              <w:rPr>
                <w:color w:val="000000"/>
              </w:rPr>
            </w:pPr>
            <w:r w:rsidRPr="00C31E24">
              <w:rPr>
                <w:color w:val="000000"/>
              </w:rPr>
              <w:t>Comment</w:t>
            </w:r>
          </w:p>
        </w:tc>
        <w:tc>
          <w:tcPr>
            <w:tcW w:w="1333" w:type="dxa"/>
          </w:tcPr>
          <w:p w14:paraId="7AC506F2" w14:textId="77777777" w:rsidR="00784A32" w:rsidRPr="00C31E24" w:rsidRDefault="00784A32" w:rsidP="00354887">
            <w:pPr>
              <w:pStyle w:val="TAH"/>
              <w:keepLines w:val="0"/>
              <w:widowControl w:val="0"/>
              <w:rPr>
                <w:color w:val="000000"/>
              </w:rPr>
            </w:pPr>
            <w:r w:rsidRPr="00C31E24">
              <w:rPr>
                <w:color w:val="000000"/>
              </w:rPr>
              <w:t>Reference</w:t>
            </w:r>
          </w:p>
        </w:tc>
        <w:tc>
          <w:tcPr>
            <w:tcW w:w="1156" w:type="dxa"/>
          </w:tcPr>
          <w:p w14:paraId="73A86CB8" w14:textId="77777777" w:rsidR="00784A32" w:rsidRPr="00C31E24" w:rsidRDefault="00784A32" w:rsidP="00354887">
            <w:pPr>
              <w:pStyle w:val="TAH"/>
              <w:keepLines w:val="0"/>
              <w:widowControl w:val="0"/>
              <w:rPr>
                <w:color w:val="000000"/>
              </w:rPr>
            </w:pPr>
            <w:r w:rsidRPr="00C31E24">
              <w:rPr>
                <w:color w:val="000000"/>
              </w:rPr>
              <w:t>Condition</w:t>
            </w:r>
          </w:p>
        </w:tc>
      </w:tr>
      <w:tr w:rsidR="00784A32" w:rsidRPr="00C31E24" w14:paraId="560B2C8A" w14:textId="77777777" w:rsidTr="00354887">
        <w:trPr>
          <w:tblHeader/>
        </w:trPr>
        <w:tc>
          <w:tcPr>
            <w:tcW w:w="2640" w:type="dxa"/>
            <w:vAlign w:val="center"/>
          </w:tcPr>
          <w:p w14:paraId="37ED643F" w14:textId="77777777" w:rsidR="00784A32" w:rsidRPr="00C31E24" w:rsidRDefault="00784A32" w:rsidP="00354887">
            <w:pPr>
              <w:pStyle w:val="TAL"/>
            </w:pPr>
            <w:r w:rsidRPr="00C31E24">
              <w:rPr>
                <w:rFonts w:cs="Arial"/>
                <w:b/>
                <w:szCs w:val="18"/>
              </w:rPr>
              <w:t>Message-body</w:t>
            </w:r>
          </w:p>
        </w:tc>
        <w:tc>
          <w:tcPr>
            <w:tcW w:w="2131" w:type="dxa"/>
          </w:tcPr>
          <w:p w14:paraId="292BA15A" w14:textId="77777777" w:rsidR="00784A32" w:rsidRPr="00C31E24" w:rsidRDefault="00784A32" w:rsidP="00354887">
            <w:pPr>
              <w:pStyle w:val="TAL"/>
            </w:pPr>
          </w:p>
        </w:tc>
        <w:tc>
          <w:tcPr>
            <w:tcW w:w="2131" w:type="dxa"/>
            <w:tcBorders>
              <w:bottom w:val="single" w:sz="4" w:space="0" w:color="auto"/>
            </w:tcBorders>
          </w:tcPr>
          <w:p w14:paraId="09D9B2B8" w14:textId="77777777" w:rsidR="00784A32" w:rsidRPr="00C31E24" w:rsidRDefault="00784A32" w:rsidP="00354887">
            <w:pPr>
              <w:pStyle w:val="TAL"/>
            </w:pPr>
          </w:p>
        </w:tc>
        <w:tc>
          <w:tcPr>
            <w:tcW w:w="1333" w:type="dxa"/>
          </w:tcPr>
          <w:p w14:paraId="7FA9F915" w14:textId="77777777" w:rsidR="00784A32" w:rsidRPr="00C31E24" w:rsidRDefault="00784A32" w:rsidP="00354887">
            <w:pPr>
              <w:pStyle w:val="TAL"/>
            </w:pPr>
          </w:p>
        </w:tc>
        <w:tc>
          <w:tcPr>
            <w:tcW w:w="1156" w:type="dxa"/>
            <w:vAlign w:val="bottom"/>
          </w:tcPr>
          <w:p w14:paraId="36C59C55" w14:textId="77777777" w:rsidR="00784A32" w:rsidRPr="00C31E24" w:rsidRDefault="00784A32" w:rsidP="00354887">
            <w:pPr>
              <w:pStyle w:val="TAL"/>
            </w:pPr>
          </w:p>
        </w:tc>
      </w:tr>
      <w:tr w:rsidR="00784A32" w:rsidRPr="00C31E24" w14:paraId="32BBDE7F" w14:textId="77777777" w:rsidTr="00354887">
        <w:trPr>
          <w:tblHeader/>
        </w:trPr>
        <w:tc>
          <w:tcPr>
            <w:tcW w:w="2640" w:type="dxa"/>
            <w:vAlign w:val="center"/>
          </w:tcPr>
          <w:p w14:paraId="05B884CD" w14:textId="77777777" w:rsidR="00784A32" w:rsidRPr="00C31E24" w:rsidRDefault="00784A32" w:rsidP="00354887">
            <w:pPr>
              <w:pStyle w:val="TAL"/>
            </w:pPr>
            <w:r w:rsidRPr="00C31E24">
              <w:t xml:space="preserve">  </w:t>
            </w:r>
            <w:r w:rsidRPr="00C31E24">
              <w:rPr>
                <w:rFonts w:cs="Arial"/>
                <w:bCs/>
                <w:szCs w:val="18"/>
              </w:rPr>
              <w:t>MIME body part</w:t>
            </w:r>
          </w:p>
        </w:tc>
        <w:tc>
          <w:tcPr>
            <w:tcW w:w="2131" w:type="dxa"/>
            <w:vAlign w:val="center"/>
          </w:tcPr>
          <w:p w14:paraId="12CB57B6" w14:textId="77777777" w:rsidR="00784A32" w:rsidRPr="00C31E24" w:rsidRDefault="00784A32" w:rsidP="00354887">
            <w:pPr>
              <w:pStyle w:val="TAL"/>
            </w:pPr>
          </w:p>
        </w:tc>
        <w:tc>
          <w:tcPr>
            <w:tcW w:w="2131" w:type="dxa"/>
            <w:tcBorders>
              <w:bottom w:val="single" w:sz="4" w:space="0" w:color="auto"/>
            </w:tcBorders>
          </w:tcPr>
          <w:p w14:paraId="1DF08D2D" w14:textId="77777777" w:rsidR="00784A32" w:rsidRPr="00C31E24" w:rsidRDefault="00784A32" w:rsidP="00354887">
            <w:pPr>
              <w:pStyle w:val="TAL"/>
            </w:pPr>
            <w:r w:rsidRPr="00C31E24">
              <w:t>MCVideo</w:t>
            </w:r>
          </w:p>
        </w:tc>
        <w:tc>
          <w:tcPr>
            <w:tcW w:w="1333" w:type="dxa"/>
          </w:tcPr>
          <w:p w14:paraId="3064C9B2" w14:textId="77777777" w:rsidR="00784A32" w:rsidRPr="00C31E24" w:rsidRDefault="00784A32" w:rsidP="00354887">
            <w:pPr>
              <w:pStyle w:val="TAL"/>
            </w:pPr>
          </w:p>
        </w:tc>
        <w:tc>
          <w:tcPr>
            <w:tcW w:w="1156" w:type="dxa"/>
            <w:vAlign w:val="bottom"/>
          </w:tcPr>
          <w:p w14:paraId="259A7D0B" w14:textId="77777777" w:rsidR="00784A32" w:rsidRPr="00C31E24" w:rsidRDefault="00784A32" w:rsidP="00354887">
            <w:pPr>
              <w:pStyle w:val="TAL"/>
            </w:pPr>
          </w:p>
        </w:tc>
      </w:tr>
      <w:tr w:rsidR="00784A32" w:rsidRPr="00C31E24" w14:paraId="76A56007" w14:textId="77777777" w:rsidTr="00530C26">
        <w:trPr>
          <w:tblHeader/>
        </w:trPr>
        <w:tc>
          <w:tcPr>
            <w:tcW w:w="2640" w:type="dxa"/>
          </w:tcPr>
          <w:p w14:paraId="6C537D42" w14:textId="77777777" w:rsidR="00784A32" w:rsidRPr="00C31E24" w:rsidRDefault="00784A32" w:rsidP="00530C26">
            <w:pPr>
              <w:pStyle w:val="TAL"/>
            </w:pPr>
            <w:r w:rsidRPr="00C31E24">
              <w:t xml:space="preserve">    MIME-part-body</w:t>
            </w:r>
          </w:p>
        </w:tc>
        <w:tc>
          <w:tcPr>
            <w:tcW w:w="2131" w:type="dxa"/>
            <w:vAlign w:val="center"/>
          </w:tcPr>
          <w:p w14:paraId="59F945FC" w14:textId="77777777" w:rsidR="00784A32" w:rsidRPr="00C31E24" w:rsidRDefault="00784A32" w:rsidP="00354887">
            <w:pPr>
              <w:pStyle w:val="TAL"/>
            </w:pPr>
            <w:r w:rsidRPr="00C31E24">
              <w:t>MCVideo-Info as described in Table 6.2.4.3.3-2</w:t>
            </w:r>
          </w:p>
        </w:tc>
        <w:tc>
          <w:tcPr>
            <w:tcW w:w="2131" w:type="dxa"/>
            <w:tcBorders>
              <w:bottom w:val="single" w:sz="4" w:space="0" w:color="auto"/>
            </w:tcBorders>
          </w:tcPr>
          <w:p w14:paraId="4AFEBBDF" w14:textId="77777777" w:rsidR="00784A32" w:rsidRPr="00C31E24" w:rsidRDefault="00784A32" w:rsidP="00354887">
            <w:pPr>
              <w:pStyle w:val="TAL"/>
            </w:pPr>
          </w:p>
        </w:tc>
        <w:tc>
          <w:tcPr>
            <w:tcW w:w="1333" w:type="dxa"/>
          </w:tcPr>
          <w:p w14:paraId="297A465C" w14:textId="77777777" w:rsidR="00784A32" w:rsidRPr="00C31E24" w:rsidRDefault="00784A32" w:rsidP="00354887">
            <w:pPr>
              <w:pStyle w:val="TAL"/>
            </w:pPr>
          </w:p>
        </w:tc>
        <w:tc>
          <w:tcPr>
            <w:tcW w:w="1156" w:type="dxa"/>
          </w:tcPr>
          <w:p w14:paraId="52EA03EC" w14:textId="77777777" w:rsidR="00784A32" w:rsidRPr="00C31E24" w:rsidRDefault="00784A32" w:rsidP="00354887">
            <w:pPr>
              <w:pStyle w:val="TAL"/>
            </w:pPr>
          </w:p>
        </w:tc>
      </w:tr>
    </w:tbl>
    <w:p w14:paraId="4161F0F1" w14:textId="77777777" w:rsidR="00784A32" w:rsidRPr="00C31E24" w:rsidRDefault="00784A32" w:rsidP="00784A32"/>
    <w:p w14:paraId="656525E4" w14:textId="77777777" w:rsidR="00784A32" w:rsidRPr="00C31E24" w:rsidRDefault="00784A32" w:rsidP="00784A32">
      <w:pPr>
        <w:pStyle w:val="TH"/>
        <w:widowControl w:val="0"/>
      </w:pPr>
      <w:r w:rsidRPr="00C31E24">
        <w:rPr>
          <w:color w:val="000000"/>
        </w:rPr>
        <w:t>Table 6.2.4.3.3-4: SIP BYE (Step 6, Table 6.2.4.3.2-1)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rsidDel="00127C5D" w14:paraId="5A710893" w14:textId="77777777" w:rsidTr="00354887">
        <w:trPr>
          <w:tblHeader/>
        </w:trPr>
        <w:tc>
          <w:tcPr>
            <w:tcW w:w="9634" w:type="dxa"/>
          </w:tcPr>
          <w:p w14:paraId="746B7B95" w14:textId="77777777" w:rsidR="00784A32" w:rsidRPr="00C31E24" w:rsidDel="00127C5D" w:rsidRDefault="00784A32" w:rsidP="00354887">
            <w:pPr>
              <w:pStyle w:val="TAL"/>
              <w:keepLines w:val="0"/>
              <w:widowControl w:val="0"/>
              <w:rPr>
                <w:color w:val="000000"/>
              </w:rPr>
            </w:pPr>
            <w:r w:rsidRPr="00C31E24">
              <w:rPr>
                <w:color w:val="000000"/>
              </w:rPr>
              <w:t xml:space="preserve">Derivation Path: TS 36.579-1, Table 5.5.2.2-1, </w:t>
            </w:r>
            <w:r w:rsidRPr="00C31E24">
              <w:t>condition MO_CALL</w:t>
            </w:r>
          </w:p>
        </w:tc>
      </w:tr>
    </w:tbl>
    <w:p w14:paraId="3D62DC93" w14:textId="77777777" w:rsidR="00784A32" w:rsidRPr="00C31E24" w:rsidRDefault="00784A32" w:rsidP="00784A32"/>
    <w:p w14:paraId="14B4BFD5" w14:textId="2AC93699" w:rsidR="00784A32" w:rsidRPr="00C31E24" w:rsidRDefault="00784A32" w:rsidP="00784A32">
      <w:pPr>
        <w:pStyle w:val="TH"/>
      </w:pPr>
      <w:r w:rsidRPr="00C31E24">
        <w:t xml:space="preserve">Table 6.2.4.3.3-5: </w:t>
      </w:r>
      <w:r w:rsidR="00FD4D98" w:rsidRPr="00C31E24">
        <w:t>Void</w:t>
      </w:r>
    </w:p>
    <w:p w14:paraId="4B3EFA2B" w14:textId="77777777" w:rsidR="00784A32" w:rsidRPr="00C31E24" w:rsidRDefault="00784A32" w:rsidP="00784A32"/>
    <w:p w14:paraId="4A1011C5" w14:textId="77777777" w:rsidR="00784A32" w:rsidRPr="00C31E24" w:rsidRDefault="00784A32" w:rsidP="00784A32">
      <w:pPr>
        <w:pStyle w:val="Heading3"/>
      </w:pPr>
      <w:bookmarkStart w:id="661" w:name="_Toc52787568"/>
      <w:bookmarkStart w:id="662" w:name="_Toc52787750"/>
      <w:bookmarkStart w:id="663" w:name="_Toc75906972"/>
      <w:bookmarkStart w:id="664" w:name="_Toc75907309"/>
      <w:bookmarkStart w:id="665" w:name="_Toc84345737"/>
      <w:bookmarkStart w:id="666" w:name="_Toc99871290"/>
      <w:r w:rsidRPr="00C31E24">
        <w:t>6.2.5</w:t>
      </w:r>
      <w:r w:rsidRPr="00C31E24">
        <w:tab/>
        <w:t>On-network / Private Call / Emergency Private Call / On-demand / Automatic Commencement Mode / Force of Automatic Commencement Mode / Without Transmission Control / Client Originated (CO)</w:t>
      </w:r>
      <w:bookmarkEnd w:id="661"/>
      <w:bookmarkEnd w:id="662"/>
      <w:bookmarkEnd w:id="663"/>
      <w:bookmarkEnd w:id="664"/>
      <w:bookmarkEnd w:id="665"/>
      <w:bookmarkEnd w:id="666"/>
    </w:p>
    <w:p w14:paraId="65869DB6" w14:textId="77777777" w:rsidR="00784A32" w:rsidRPr="00C31E24" w:rsidRDefault="00784A32" w:rsidP="00764DD4">
      <w:pPr>
        <w:pStyle w:val="H6"/>
      </w:pPr>
      <w:bookmarkStart w:id="667" w:name="_Toc52787569"/>
      <w:bookmarkStart w:id="668" w:name="_Toc52787751"/>
      <w:bookmarkStart w:id="669" w:name="_Toc75906973"/>
      <w:bookmarkStart w:id="670" w:name="_Toc75907310"/>
      <w:r w:rsidRPr="00C31E24">
        <w:t>6.2.5.1</w:t>
      </w:r>
      <w:r w:rsidRPr="00C31E24">
        <w:tab/>
        <w:t>Test Purpose (TP)</w:t>
      </w:r>
      <w:bookmarkEnd w:id="667"/>
      <w:bookmarkEnd w:id="668"/>
      <w:bookmarkEnd w:id="669"/>
      <w:bookmarkEnd w:id="670"/>
    </w:p>
    <w:p w14:paraId="785D4593" w14:textId="77777777" w:rsidR="00784A32" w:rsidRPr="00C31E24" w:rsidRDefault="00784A32" w:rsidP="00784A32">
      <w:pPr>
        <w:pStyle w:val="H6"/>
      </w:pPr>
      <w:r w:rsidRPr="00C31E24">
        <w:t>(1)</w:t>
      </w:r>
    </w:p>
    <w:p w14:paraId="2D431F46"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registered and authorised for MCVideo Service including authorisation to initiate and cancel emergency calls }</w:t>
      </w:r>
    </w:p>
    <w:p w14:paraId="03139879"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21CD1DD8"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an MCVideo private emergency call, On-demand, Automatic Commencement Mode, force of Automatic Commencement Mode without Transmission Control }</w:t>
      </w:r>
    </w:p>
    <w:p w14:paraId="54FEB0AD"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requests private emergency call establishment without Transmission Control by sending a SIP INVITE message including a Priv-Answer-Mode header field with the value "Auto" not offering a media-level section for a media-transmission control entity </w:t>
      </w:r>
      <w:r w:rsidRPr="00C31E24">
        <w:rPr>
          <w:bCs/>
          <w:noProof w:val="0"/>
        </w:rPr>
        <w:t>and, after indication from the MCVideo Server that the call was established notifies the user and,</w:t>
      </w:r>
      <w:r w:rsidRPr="00C31E24">
        <w:rPr>
          <w:noProof w:val="0"/>
        </w:rPr>
        <w:t xml:space="preserve"> does not apply Transmission Control }</w:t>
      </w:r>
    </w:p>
    <w:p w14:paraId="49CCB916" w14:textId="77777777" w:rsidR="00784A32" w:rsidRPr="00C31E24" w:rsidRDefault="00784A32" w:rsidP="00784A32">
      <w:pPr>
        <w:pStyle w:val="PL"/>
        <w:rPr>
          <w:noProof w:val="0"/>
        </w:rPr>
      </w:pPr>
      <w:r w:rsidRPr="00C31E24">
        <w:rPr>
          <w:noProof w:val="0"/>
        </w:rPr>
        <w:t xml:space="preserve">            }</w:t>
      </w:r>
    </w:p>
    <w:p w14:paraId="4DE54B78" w14:textId="77777777" w:rsidR="00784A32" w:rsidRPr="00C31E24" w:rsidRDefault="00784A32" w:rsidP="00784A32">
      <w:pPr>
        <w:pStyle w:val="PL"/>
        <w:rPr>
          <w:rFonts w:cs="Courier New"/>
          <w:noProof w:val="0"/>
          <w:szCs w:val="16"/>
        </w:rPr>
      </w:pPr>
    </w:p>
    <w:p w14:paraId="708D298F" w14:textId="77777777" w:rsidR="00784A32" w:rsidRPr="00C31E24" w:rsidRDefault="00784A32" w:rsidP="00784A32">
      <w:pPr>
        <w:pStyle w:val="H6"/>
      </w:pPr>
      <w:r w:rsidRPr="00C31E24">
        <w:t>(2)</w:t>
      </w:r>
    </w:p>
    <w:p w14:paraId="72805386"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established an emergency private call }</w:t>
      </w:r>
    </w:p>
    <w:p w14:paraId="40113032"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6E72B305"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User) requests to terminate the ongoing MCVideo emergency private call }</w:t>
      </w:r>
    </w:p>
    <w:p w14:paraId="414AC43F"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BYE request and after receiving a SIP 200 (OK) leaves the MCVideo session }</w:t>
      </w:r>
    </w:p>
    <w:p w14:paraId="6C57816C" w14:textId="77777777" w:rsidR="00784A32" w:rsidRPr="00C31E24" w:rsidRDefault="00784A32" w:rsidP="00784A32">
      <w:pPr>
        <w:pStyle w:val="PL"/>
        <w:rPr>
          <w:noProof w:val="0"/>
        </w:rPr>
      </w:pPr>
      <w:r w:rsidRPr="00C31E24">
        <w:rPr>
          <w:noProof w:val="0"/>
        </w:rPr>
        <w:t xml:space="preserve">            }</w:t>
      </w:r>
    </w:p>
    <w:p w14:paraId="740CF295" w14:textId="77777777" w:rsidR="00784A32" w:rsidRPr="00C31E24" w:rsidRDefault="00784A32" w:rsidP="00784A32">
      <w:pPr>
        <w:pStyle w:val="PL"/>
        <w:rPr>
          <w:noProof w:val="0"/>
        </w:rPr>
      </w:pPr>
    </w:p>
    <w:p w14:paraId="2FC34321" w14:textId="77777777" w:rsidR="00784A32" w:rsidRPr="00C31E24" w:rsidRDefault="00784A32" w:rsidP="00764DD4">
      <w:pPr>
        <w:pStyle w:val="H6"/>
      </w:pPr>
      <w:bookmarkStart w:id="671" w:name="_Toc52787570"/>
      <w:bookmarkStart w:id="672" w:name="_Toc52787752"/>
      <w:bookmarkStart w:id="673" w:name="_Toc75906974"/>
      <w:bookmarkStart w:id="674" w:name="_Toc75907311"/>
      <w:r w:rsidRPr="00C31E24">
        <w:t>6.2.5.2</w:t>
      </w:r>
      <w:r w:rsidRPr="00C31E24">
        <w:tab/>
        <w:t>Conformance requirements</w:t>
      </w:r>
      <w:bookmarkEnd w:id="671"/>
      <w:bookmarkEnd w:id="672"/>
      <w:bookmarkEnd w:id="673"/>
      <w:bookmarkEnd w:id="674"/>
    </w:p>
    <w:p w14:paraId="70F30C59" w14:textId="1F150477" w:rsidR="00784A32" w:rsidRPr="00C31E24" w:rsidRDefault="00784A32" w:rsidP="00784A32">
      <w:r w:rsidRPr="00C31E24">
        <w:t>References: The conformance requirements covered in the present TC are specified in: TS 24.281 clauses 10.2.2.2.1</w:t>
      </w:r>
      <w:r w:rsidR="00CD09A9" w:rsidRPr="00C31E24">
        <w:t xml:space="preserve"> </w:t>
      </w:r>
      <w:r w:rsidRPr="00C31E24">
        <w:t xml:space="preserve">and 4.6.2.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Rel-14 requirements.</w:t>
      </w:r>
    </w:p>
    <w:p w14:paraId="372D977C" w14:textId="77777777" w:rsidR="00784A32" w:rsidRPr="00C31E24" w:rsidRDefault="00784A32" w:rsidP="00784A32">
      <w:r w:rsidRPr="00C31E24">
        <w:t>[TS 24.281, clause 10.2.2.2.1]</w:t>
      </w:r>
    </w:p>
    <w:p w14:paraId="6B195247" w14:textId="77777777" w:rsidR="00784A32" w:rsidRPr="00C31E24" w:rsidRDefault="00784A32" w:rsidP="00784A32">
      <w:r w:rsidRPr="00C31E24">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45764CA7" w14:textId="77777777" w:rsidR="00784A32" w:rsidRPr="00C31E24" w:rsidRDefault="00784A32" w:rsidP="00784A32">
      <w:r w:rsidRPr="00C31E24">
        <w:t>The MCVideo client:</w:t>
      </w:r>
    </w:p>
    <w:p w14:paraId="66677B02" w14:textId="77777777" w:rsidR="00784A32" w:rsidRPr="00C31E24" w:rsidRDefault="00784A32" w:rsidP="00784A32">
      <w:pPr>
        <w:pStyle w:val="B1"/>
      </w:pPr>
      <w:r w:rsidRPr="00C31E24">
        <w:t>1)</w:t>
      </w:r>
      <w:r w:rsidRPr="00C31E24">
        <w:tab/>
        <w:t>shall set the Request-URI of the SIP INVITE request to a public service identity of the participating MCVideo function serving the MCVideo user;</w:t>
      </w:r>
    </w:p>
    <w:p w14:paraId="2AE6DB7D" w14:textId="77777777" w:rsidR="00784A32" w:rsidRPr="00C31E24" w:rsidRDefault="00784A32" w:rsidP="00784A32">
      <w:pPr>
        <w:pStyle w:val="B1"/>
      </w:pPr>
      <w:r w:rsidRPr="00C31E24">
        <w:t>2)</w:t>
      </w:r>
      <w:r w:rsidRPr="00C31E24">
        <w:tab/>
        <w:t>may include a P-Preferred-Identity header field in the SIP INVITE request containing a public user identity as specified in 3GPP TS 24.229 [11];</w:t>
      </w:r>
    </w:p>
    <w:p w14:paraId="757F0321" w14:textId="77777777" w:rsidR="00784A32" w:rsidRPr="00C31E24" w:rsidRDefault="00784A32" w:rsidP="00784A32">
      <w:pPr>
        <w:pStyle w:val="B1"/>
      </w:pPr>
      <w:r w:rsidRPr="00C31E24">
        <w:t>3)</w:t>
      </w:r>
      <w:r w:rsidRPr="00C31E24">
        <w:tab/>
        <w:t>shall include the g.3gpp.mcvideo media feature tag and the g.3gpp.icsi-ref media feature tag with the value of "urn:urn-7:3gpp-service.ims.icsi.mcvideo" in the Contact header field of the SIP INVITE request according to IETF RFC 3840 [22];</w:t>
      </w:r>
    </w:p>
    <w:p w14:paraId="24A7F616" w14:textId="77777777" w:rsidR="00784A32" w:rsidRPr="00C31E24" w:rsidRDefault="00784A32" w:rsidP="00784A32">
      <w:pPr>
        <w:pStyle w:val="B1"/>
      </w:pPr>
      <w:r w:rsidRPr="00C31E24">
        <w:t>4)</w:t>
      </w:r>
      <w:r w:rsidRPr="00C31E24">
        <w:tab/>
        <w:t>shall include an Accept-Contact header field containing the g.3gpp.mcvideo media feature tag along with the "require" and "explicit" header field parameters according to IETF RFC 3841 [20];</w:t>
      </w:r>
    </w:p>
    <w:p w14:paraId="5A986F73" w14:textId="77777777" w:rsidR="00784A32" w:rsidRPr="00C31E24" w:rsidRDefault="00784A32" w:rsidP="00784A32">
      <w:pPr>
        <w:pStyle w:val="B1"/>
      </w:pPr>
      <w:r w:rsidRPr="00C31E24">
        <w:t>5)</w:t>
      </w:r>
      <w:r w:rsidRPr="00C31E24">
        <w:tab/>
        <w:t>shall include the ICSI value "urn:urn-7:3gpp-service.ims.icsi.mcvideo" (coded as specified in 3GPP TS 24.229 [11]), in a P-Preferred-Service header field according to IETF RFC 6050 [14] in the SIP INVITE request;</w:t>
      </w:r>
    </w:p>
    <w:p w14:paraId="24F8773B" w14:textId="77777777" w:rsidR="00784A32" w:rsidRPr="00C31E24" w:rsidRDefault="00784A32" w:rsidP="00784A32">
      <w:pPr>
        <w:pStyle w:val="B1"/>
      </w:pPr>
      <w:r w:rsidRPr="00C31E24">
        <w:t>6)</w:t>
      </w:r>
      <w:r w:rsidRPr="00C31E24">
        <w:tab/>
        <w:t>shall include an Accept-Contact header field with the media feature tag g.3gpp.icsi-ref contain with the value of "urn:urn-7:3gpp-service.ims.icsi.mcvideo" along with parameters "require" and "explicit" according to IETF RFC 3841 [20];</w:t>
      </w:r>
    </w:p>
    <w:p w14:paraId="6B02CDD9" w14:textId="77777777" w:rsidR="00784A32" w:rsidRPr="00C31E24" w:rsidRDefault="00784A32" w:rsidP="00784A32">
      <w:pPr>
        <w:pStyle w:val="B1"/>
      </w:pPr>
      <w:r w:rsidRPr="00C31E24">
        <w:t>7)</w:t>
      </w:r>
      <w:r w:rsidRPr="00C31E24">
        <w:tab/>
        <w:t>for the establishment of a private call shall insert in the SIP INVITE request a MIME resource-lists body with the MCVideo ID of the invited MCVideo user, according to rules and procedures of IETF RFC 5366 [37];</w:t>
      </w:r>
    </w:p>
    <w:p w14:paraId="659FFF9B" w14:textId="77777777" w:rsidR="00784A32" w:rsidRPr="00C31E24" w:rsidRDefault="00784A32" w:rsidP="00784A32">
      <w:pPr>
        <w:pStyle w:val="B1"/>
      </w:pPr>
      <w:r w:rsidRPr="00C31E24">
        <w:t>8)</w:t>
      </w:r>
      <w:r w:rsidRPr="00C31E24">
        <w:tab/>
        <w:t>if an end-to-end security context needs to be established and if the MCVideo user is initiating a private call then:</w:t>
      </w:r>
    </w:p>
    <w:p w14:paraId="461DCE3A" w14:textId="77777777" w:rsidR="00784A32" w:rsidRPr="00C31E24" w:rsidRDefault="00784A32" w:rsidP="00784A32">
      <w:pPr>
        <w:pStyle w:val="B2"/>
      </w:pPr>
      <w:r w:rsidRPr="00C31E24">
        <w:t>a)</w:t>
      </w:r>
      <w:r w:rsidRPr="00C31E24">
        <w:tab/>
        <w:t>if necessary, shall instruct the key management client to request keying material from the key management server as described in 3GPP TS 33.180 [8];</w:t>
      </w:r>
    </w:p>
    <w:p w14:paraId="007D56A6" w14:textId="77777777" w:rsidR="00784A32" w:rsidRPr="00C31E24" w:rsidRDefault="00784A32" w:rsidP="00784A32">
      <w:pPr>
        <w:pStyle w:val="B2"/>
      </w:pPr>
      <w:r w:rsidRPr="00C31E24">
        <w:t>b)</w:t>
      </w:r>
      <w:r w:rsidRPr="00C31E24">
        <w:tab/>
        <w:t>shall use the keying material to generate a PCK as described in 3GPP TS 33.180 [8];</w:t>
      </w:r>
    </w:p>
    <w:p w14:paraId="6371CE08" w14:textId="77777777" w:rsidR="00784A32" w:rsidRPr="00C31E24" w:rsidRDefault="00784A32" w:rsidP="00784A32">
      <w:pPr>
        <w:pStyle w:val="B2"/>
      </w:pPr>
      <w:r w:rsidRPr="00C31E24">
        <w:t>c)</w:t>
      </w:r>
      <w:r w:rsidRPr="00C31E24">
        <w:tab/>
        <w:t>shall use the PCK to generate a PCK-ID with the four most significant bits set to "0001" to indicate that the purpose of the PCK is to protect private call communications and with the remaining twenty eight bits being randomly generated as described in 3GPP TS 33.180 [8];</w:t>
      </w:r>
    </w:p>
    <w:p w14:paraId="1FF9FDCC" w14:textId="77777777" w:rsidR="00784A32" w:rsidRPr="00C31E24" w:rsidRDefault="00784A32" w:rsidP="00784A32">
      <w:pPr>
        <w:pStyle w:val="B2"/>
      </w:pPr>
      <w:r w:rsidRPr="00C31E24">
        <w:t>d)</w:t>
      </w:r>
      <w:r w:rsidRPr="00C31E24">
        <w:tab/>
        <w:t>shall encrypt the PCK to a UID associated to the MCVideo client using the MCVideo ID and KMS URI of the invited user as determined by the procedures of subclause 6.2.8.3.9 and a time related parameter as described in 3GPP TS 33.180 [8];</w:t>
      </w:r>
    </w:p>
    <w:p w14:paraId="548A47D6" w14:textId="77777777" w:rsidR="00784A32" w:rsidRPr="00C31E24" w:rsidRDefault="00784A32" w:rsidP="00784A32">
      <w:pPr>
        <w:pStyle w:val="B2"/>
      </w:pPr>
      <w:r w:rsidRPr="00C31E24">
        <w:t>e)</w:t>
      </w:r>
      <w:r w:rsidRPr="00C31E24">
        <w:tab/>
        <w:t>shall generate a MIKEY-SAKKE I_MESSAGE using the encapsulated PCK and PCK-ID as specified in 3GPP TS 33.180 [8]; and</w:t>
      </w:r>
    </w:p>
    <w:p w14:paraId="57F2B694" w14:textId="77777777" w:rsidR="00784A32" w:rsidRPr="00C31E24" w:rsidRDefault="00784A32" w:rsidP="00784A32">
      <w:pPr>
        <w:pStyle w:val="B2"/>
      </w:pPr>
      <w:r w:rsidRPr="00C31E24">
        <w:t>g)</w:t>
      </w:r>
      <w:r w:rsidRPr="00C31E24">
        <w:tab/>
        <w:t>shall add the MCVideo ID of the originating MCVideo to the initiator field (IDRi) of the I_MESSAGE as described in 3GPP TS 33.180 [8]; and</w:t>
      </w:r>
    </w:p>
    <w:p w14:paraId="155343CE" w14:textId="77777777" w:rsidR="00784A32" w:rsidRPr="00C31E24" w:rsidRDefault="00784A32" w:rsidP="00784A32">
      <w:pPr>
        <w:pStyle w:val="B2"/>
      </w:pPr>
      <w:r w:rsidRPr="00C31E24">
        <w:t>f)</w:t>
      </w:r>
      <w:r w:rsidRPr="00C31E24">
        <w:tab/>
        <w:t>shall sign the MIKEY-SAKKE I_MESSAGE using the originating MCVideo user's signing key provided in the keying material together with a time related parameter, and add this to the MIKEY-SAKKE payload, as described in 3GPP TS 33.180 [8].</w:t>
      </w:r>
    </w:p>
    <w:p w14:paraId="365CE8DD" w14:textId="77777777" w:rsidR="00784A32" w:rsidRPr="00C31E24" w:rsidRDefault="00784A32" w:rsidP="00784A32">
      <w:pPr>
        <w:pStyle w:val="B1"/>
      </w:pPr>
      <w:r w:rsidRPr="00C31E24">
        <w:t>9)</w:t>
      </w:r>
      <w:r w:rsidRPr="00C31E24">
        <w:tab/>
        <w:t>shall include an SDP offer according to 3GPP TS 24.229 [11] with the clarification given in subclause 6.2.1 and with a media stream of the offered media-transmission control entity;</w:t>
      </w:r>
    </w:p>
    <w:p w14:paraId="255E3483" w14:textId="77777777" w:rsidR="00784A32" w:rsidRPr="00C31E24" w:rsidRDefault="00784A32" w:rsidP="00784A32">
      <w:pPr>
        <w:pStyle w:val="B1"/>
      </w:pPr>
      <w:r w:rsidRPr="00C31E24">
        <w:t>10)</w:t>
      </w:r>
      <w:r w:rsidRPr="00C31E24">
        <w:tab/>
        <w:t>if implicit transmission control is required, shall comply with the conditions specified in subclause 6.4;</w:t>
      </w:r>
    </w:p>
    <w:p w14:paraId="2A115158" w14:textId="77777777" w:rsidR="00784A32" w:rsidRPr="00C31E24" w:rsidRDefault="00784A32" w:rsidP="00784A32">
      <w:pPr>
        <w:pStyle w:val="B1"/>
      </w:pPr>
      <w:r w:rsidRPr="00C31E24">
        <w:t>11)</w:t>
      </w:r>
      <w:r w:rsidRPr="00C31E24">
        <w:tab/>
        <w:t>if the MCVideo user is initiating a private call then:</w:t>
      </w:r>
    </w:p>
    <w:p w14:paraId="756A68F1" w14:textId="77777777" w:rsidR="00784A32" w:rsidRPr="00C31E24" w:rsidRDefault="00784A32" w:rsidP="00784A32">
      <w:pPr>
        <w:pStyle w:val="B2"/>
      </w:pPr>
      <w:r w:rsidRPr="00C31E24">
        <w:t>a)</w:t>
      </w:r>
      <w:r w:rsidRPr="00C31E24">
        <w:tab/>
        <w:t>if force of automatic commencement mode at the invited MCVideo client is requested by the MCVideo user, shall include in the SIP INVITE request a Priv-Answer-Mode header field with the value "Auto" according to the rules and procedures of IETF RFC 5373 [27];</w:t>
      </w:r>
    </w:p>
    <w:p w14:paraId="0E48ECCD" w14:textId="77777777" w:rsidR="00784A32" w:rsidRPr="00C31E24" w:rsidRDefault="00784A32" w:rsidP="00784A32">
      <w:pPr>
        <w:pStyle w:val="B2"/>
      </w:pPr>
      <w:r w:rsidRPr="00C31E24">
        <w:t>b)</w:t>
      </w:r>
      <w:r w:rsidRPr="00C31E24">
        <w:tab/>
        <w:t>if force of automatic commencement mode at the invited MCVideo client is not requested by the MCVideo user and:</w:t>
      </w:r>
    </w:p>
    <w:p w14:paraId="1EB122B5" w14:textId="77777777" w:rsidR="00784A32" w:rsidRPr="00C31E24" w:rsidRDefault="00784A32" w:rsidP="00784A32">
      <w:pPr>
        <w:pStyle w:val="B3"/>
      </w:pPr>
      <w:r w:rsidRPr="00C31E24">
        <w:t>i)</w:t>
      </w:r>
      <w:r w:rsidRPr="00C31E24">
        <w:tab/>
        <w:t>if automatic commencement mode at the invited MCVideo client is requested by the MCVideo user, shall include in the SIP INVITE request an Answer-Mode header field with the value "Auto" according to the rules and procedures of IETF RFC 5373 [27]; and</w:t>
      </w:r>
    </w:p>
    <w:p w14:paraId="0C8D3001" w14:textId="77777777" w:rsidR="00784A32" w:rsidRPr="00C31E24" w:rsidRDefault="00784A32" w:rsidP="00784A32">
      <w:pPr>
        <w:pStyle w:val="B3"/>
      </w:pPr>
      <w:r w:rsidRPr="00C31E24">
        <w:t>ii)</w:t>
      </w:r>
      <w:r w:rsidRPr="00C31E24">
        <w:tab/>
        <w:t>if manual commencement mode at the invited MCVideo client is requested by the MCVideo user, shall include in the SIP INVITE request an Answer-Mode header field with the value "Manual" according to the rules and procedures of IETF RFC 5373 [27]; and</w:t>
      </w:r>
    </w:p>
    <w:p w14:paraId="1F775D53" w14:textId="77777777" w:rsidR="00784A32" w:rsidRPr="00C31E24" w:rsidRDefault="00784A32" w:rsidP="00784A32">
      <w:pPr>
        <w:pStyle w:val="B2"/>
      </w:pPr>
      <w:r w:rsidRPr="00C31E24">
        <w:t>c)</w:t>
      </w:r>
      <w:r w:rsidRPr="00C31E24">
        <w:tab/>
        <w:t>shall contain an application/vnd.3gpp.mcvideo-info+xml MIME body with the &lt;mcvideoinfo&gt; element containing the &lt;mcvideo-Params&gt; element with the &lt;session-type&gt; element set to a value of "private";</w:t>
      </w:r>
    </w:p>
    <w:p w14:paraId="4143ED27" w14:textId="77777777" w:rsidR="00784A32" w:rsidRPr="00C31E24" w:rsidRDefault="00784A32" w:rsidP="00784A32">
      <w:pPr>
        <w:pStyle w:val="B1"/>
      </w:pPr>
      <w:r w:rsidRPr="00C31E24">
        <w:t>12)</w:t>
      </w:r>
      <w:r w:rsidRPr="00C31E24">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65EDCD41" w14:textId="77777777" w:rsidR="00784A32" w:rsidRPr="00C31E24" w:rsidRDefault="00784A32" w:rsidP="00784A32">
      <w:pPr>
        <w:pStyle w:val="B1"/>
      </w:pPr>
      <w:r w:rsidRPr="00C31E24">
        <w:t>13)</w:t>
      </w:r>
      <w:r w:rsidRPr="00C31E24">
        <w:tab/>
        <w:t>shall send SIP INVITE request towards the MCVideo server according to 3GPP TS 24.229 [11].</w:t>
      </w:r>
    </w:p>
    <w:p w14:paraId="6EE81984" w14:textId="77777777" w:rsidR="00784A32" w:rsidRPr="00C31E24" w:rsidRDefault="00784A32" w:rsidP="00784A32">
      <w:r w:rsidRPr="00C31E24">
        <w:t>Upon receiving a SIP 183(Session Progress) response to the SIP INVITE request the MCVideo client:</w:t>
      </w:r>
    </w:p>
    <w:p w14:paraId="5927D42A" w14:textId="77777777" w:rsidR="00784A32" w:rsidRPr="00C31E24" w:rsidRDefault="00784A32" w:rsidP="00784A32">
      <w:pPr>
        <w:pStyle w:val="B1"/>
      </w:pPr>
      <w:r w:rsidRPr="00C31E24">
        <w:t>1)</w:t>
      </w:r>
      <w:r w:rsidRPr="00C31E24">
        <w:tab/>
        <w:t>may indicate the progress of the session establishment to the inviting MCVideo user.</w:t>
      </w:r>
    </w:p>
    <w:p w14:paraId="680328CC" w14:textId="77777777" w:rsidR="00784A32" w:rsidRPr="00C31E24" w:rsidRDefault="00784A32" w:rsidP="00784A32">
      <w:r w:rsidRPr="00C31E24">
        <w:t>Upon receiving a SIP 200 (OK) response to the SIP INVITE request the MCVideo client:</w:t>
      </w:r>
    </w:p>
    <w:p w14:paraId="5C40F645" w14:textId="77777777" w:rsidR="00784A32" w:rsidRPr="00C31E24" w:rsidRDefault="00784A32" w:rsidP="00784A32">
      <w:pPr>
        <w:pStyle w:val="B1"/>
      </w:pPr>
      <w:r w:rsidRPr="00C31E24">
        <w:t>1)</w:t>
      </w:r>
      <w:r w:rsidRPr="00C31E24">
        <w:tab/>
        <w:t xml:space="preserve">shall interact with the media plane as specified in 3GPP TS 24.581 [5]; </w:t>
      </w:r>
    </w:p>
    <w:p w14:paraId="43349EF1" w14:textId="77777777" w:rsidR="00784A32" w:rsidRPr="00C31E24" w:rsidRDefault="00784A32" w:rsidP="00784A32">
      <w:pPr>
        <w:pStyle w:val="B1"/>
      </w:pPr>
      <w:r w:rsidRPr="00C31E24">
        <w:t>2)</w:t>
      </w:r>
      <w:r w:rsidRPr="00C31E24">
        <w:tab/>
        <w:t>if the MCVideo emergency private call state is set to "MVEPC 2: emergency-pc-requested" or "MVEPC 3: emergency-pc-granted", shall perform the actions specified in subclause 6.2.8.3.4; and</w:t>
      </w:r>
    </w:p>
    <w:p w14:paraId="54C25047" w14:textId="77777777" w:rsidR="00784A32" w:rsidRPr="00C31E24" w:rsidRDefault="00784A32" w:rsidP="00784A32">
      <w:pPr>
        <w:pStyle w:val="B1"/>
        <w:rPr>
          <w:rFonts w:eastAsia="Malgun Gothic"/>
        </w:rPr>
      </w:pPr>
      <w:r w:rsidRPr="00C31E24">
        <w:t>3)</w:t>
      </w:r>
      <w:r w:rsidRPr="00C31E24">
        <w:tab/>
        <w:t>shall notify the user that the call has been successfully established.</w:t>
      </w:r>
    </w:p>
    <w:p w14:paraId="3D8E8DA2" w14:textId="77777777" w:rsidR="00784A32" w:rsidRPr="00C31E24" w:rsidRDefault="00784A32" w:rsidP="00784A32">
      <w:r w:rsidRPr="00C31E24">
        <w:t>On receiving a SIP 4xx response, a SIP 5xx response or a SIP 6xx response to the SIP INVITE request:</w:t>
      </w:r>
    </w:p>
    <w:p w14:paraId="20DC5187" w14:textId="77777777" w:rsidR="00784A32" w:rsidRPr="00C31E24" w:rsidRDefault="00784A32" w:rsidP="00784A32">
      <w:pPr>
        <w:pStyle w:val="B1"/>
      </w:pPr>
      <w:r w:rsidRPr="00C31E24">
        <w:t>1)</w:t>
      </w:r>
      <w:r w:rsidRPr="00C31E24">
        <w:tab/>
        <w:t>if the MCVideo emergency private call state is set to "MVEPC 2: emergency-pc-requested"; or</w:t>
      </w:r>
    </w:p>
    <w:p w14:paraId="3F305B12" w14:textId="77777777" w:rsidR="00784A32" w:rsidRPr="00C31E24" w:rsidRDefault="00784A32" w:rsidP="00784A32">
      <w:pPr>
        <w:pStyle w:val="B1"/>
      </w:pPr>
      <w:r w:rsidRPr="00C31E24">
        <w:t>2)</w:t>
      </w:r>
      <w:r w:rsidRPr="00C31E24">
        <w:tab/>
        <w:t>if the MCVideo emergency private call state is set to "MVEPC 3: emergency-pc-granted";</w:t>
      </w:r>
    </w:p>
    <w:p w14:paraId="3D228FC4" w14:textId="77777777" w:rsidR="00784A32" w:rsidRPr="00C31E24" w:rsidRDefault="00784A32" w:rsidP="00784A32">
      <w:pPr>
        <w:pStyle w:val="B1"/>
      </w:pPr>
      <w:r w:rsidRPr="00C31E24">
        <w:t>the MCVideo client shall perform the actions specified in subclause 6.2.8.3.5.</w:t>
      </w:r>
    </w:p>
    <w:p w14:paraId="71F21DF4" w14:textId="77777777" w:rsidR="00784A32" w:rsidRPr="00C31E24" w:rsidRDefault="00784A32" w:rsidP="00784A32">
      <w:r w:rsidRPr="00C31E24">
        <w:rPr>
          <w:rFonts w:eastAsia="SimSun"/>
        </w:rPr>
        <w:t xml:space="preserve">On receiving a </w:t>
      </w:r>
      <w:r w:rsidRPr="00C31E24">
        <w:t xml:space="preserve">SIP INFO request where </w:t>
      </w:r>
      <w:r w:rsidRPr="00C31E24">
        <w:rPr>
          <w:rFonts w:eastAsia="SimSun"/>
        </w:rPr>
        <w:t xml:space="preserve">the Request-URI contains an MCVideo session ID identifying an ongoing session, </w:t>
      </w:r>
      <w:r w:rsidRPr="00C31E24">
        <w:t>the MCVideo client shall follow the actions specified in subclause 6.2.8.3.7.</w:t>
      </w:r>
    </w:p>
    <w:p w14:paraId="4F23A9E3" w14:textId="77777777" w:rsidR="00784A32" w:rsidRPr="00C31E24" w:rsidRDefault="00784A32" w:rsidP="00784A32">
      <w:r w:rsidRPr="00C31E24">
        <w:t>[TS24.281, clause 4.6.2]</w:t>
      </w:r>
    </w:p>
    <w:p w14:paraId="26393897" w14:textId="77777777" w:rsidR="00784A32" w:rsidRPr="00C31E24" w:rsidRDefault="00784A32" w:rsidP="00784A32">
      <w:r w:rsidRPr="00C31E24">
        <w:t>MCVideo emergency private calls as defined by 3GPP TS 23.281 [26] are supported by the procedures in this specification. The following MCVideo emergency private call functionalities are specified in the present document:</w:t>
      </w:r>
    </w:p>
    <w:p w14:paraId="7C3CCB7F" w14:textId="77777777" w:rsidR="00784A32" w:rsidRPr="00C31E24" w:rsidRDefault="00784A32" w:rsidP="00784A32">
      <w:pPr>
        <w:pStyle w:val="B1"/>
      </w:pPr>
      <w:r w:rsidRPr="00C31E24">
        <w:t>-</w:t>
      </w:r>
      <w:r w:rsidRPr="00C31E24">
        <w:tab/>
        <w:t>MCVideo emergency private call origination with optional MCVideo emergency alert initiation;</w:t>
      </w:r>
    </w:p>
    <w:p w14:paraId="4357D4C0" w14:textId="77777777" w:rsidR="00784A32" w:rsidRPr="00C31E24" w:rsidRDefault="00784A32" w:rsidP="00784A32">
      <w:pPr>
        <w:pStyle w:val="B1"/>
      </w:pPr>
      <w:r w:rsidRPr="00C31E24">
        <w:t>-</w:t>
      </w:r>
      <w:r w:rsidRPr="00C31E24">
        <w:tab/>
        <w:t>upgrade of an MCVideo private call to an MCVideo emergency private; and</w:t>
      </w:r>
    </w:p>
    <w:p w14:paraId="1B89AF48" w14:textId="77777777" w:rsidR="00784A32" w:rsidRPr="00C31E24" w:rsidRDefault="00784A32" w:rsidP="00784A32">
      <w:pPr>
        <w:pStyle w:val="B1"/>
      </w:pPr>
      <w:r w:rsidRPr="00C31E24">
        <w:t>-</w:t>
      </w:r>
      <w:r w:rsidRPr="00C31E24">
        <w:tab/>
        <w:t>cancellation of the MCVideo emergency private call priority.</w:t>
      </w:r>
    </w:p>
    <w:p w14:paraId="0C16155B" w14:textId="77777777" w:rsidR="00784A32" w:rsidRPr="00C31E24" w:rsidRDefault="00784A32" w:rsidP="00784A32">
      <w:r w:rsidRPr="00C31E24">
        <w:t>Key aspects of MCVideo emergency private calls include:</w:t>
      </w:r>
    </w:p>
    <w:p w14:paraId="463E0060" w14:textId="77777777" w:rsidR="00784A32" w:rsidRPr="00C31E24" w:rsidRDefault="00784A32" w:rsidP="00784A32">
      <w:pPr>
        <w:pStyle w:val="B1"/>
      </w:pPr>
      <w:r w:rsidRPr="00C31E24">
        <w:t>-</w:t>
      </w:r>
      <w:r w:rsidRPr="00C31E24">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53A1452E" w14:textId="77777777" w:rsidR="00784A32" w:rsidRPr="00C31E24" w:rsidRDefault="00784A32" w:rsidP="00784A32">
      <w:pPr>
        <w:pStyle w:val="B1"/>
      </w:pPr>
      <w:r w:rsidRPr="00C31E24">
        <w:t>-</w:t>
      </w:r>
      <w:r w:rsidRPr="00C31E24">
        <w:tab/>
        <w:t>the initiator of the MCVideo emergency private call can override the other MCVideo user in the MCVideo emergency private call unless that user also has their MCVideo emergency state set;</w:t>
      </w:r>
    </w:p>
    <w:p w14:paraId="6CE7DB89" w14:textId="77777777" w:rsidR="00784A32" w:rsidRPr="00C31E24" w:rsidRDefault="00784A32" w:rsidP="00784A32">
      <w:pPr>
        <w:pStyle w:val="B1"/>
      </w:pPr>
      <w:r w:rsidRPr="00C31E24">
        <w:t>-</w:t>
      </w:r>
      <w:r w:rsidRPr="00C31E24">
        <w:tab/>
        <w:t>restoration of normal EPS bearer priority to the call according to system policy (e.g., configured time limit for the emergency priority of an MCVideo emergency private call or cancellation of the emergency condition of the private call);</w:t>
      </w:r>
    </w:p>
    <w:p w14:paraId="15DE1135" w14:textId="77777777" w:rsidR="00784A32" w:rsidRPr="00C31E24" w:rsidRDefault="00784A32" w:rsidP="00784A32">
      <w:pPr>
        <w:pStyle w:val="B1"/>
      </w:pPr>
      <w:r w:rsidRPr="00C31E24">
        <w:t>-</w:t>
      </w:r>
      <w:r w:rsidRPr="00C31E24">
        <w:tab/>
        <w:t>restoration of normal transmission control priority participants when the emergency elevated priority is cancelled;</w:t>
      </w:r>
    </w:p>
    <w:p w14:paraId="0346CA3E" w14:textId="77777777" w:rsidR="00784A32" w:rsidRPr="00C31E24" w:rsidRDefault="00784A32" w:rsidP="00784A32">
      <w:pPr>
        <w:pStyle w:val="B1"/>
      </w:pPr>
      <w:r w:rsidRPr="00C31E24">
        <w:t>-</w:t>
      </w:r>
      <w:r w:rsidRPr="00C31E24">
        <w:tab/>
        <w:t>requires the MCVideo user to be authorised to either originate or cancel an MCVideo emergency private call;</w:t>
      </w:r>
    </w:p>
    <w:p w14:paraId="4DC9518A" w14:textId="77777777" w:rsidR="00784A32" w:rsidRPr="00C31E24" w:rsidRDefault="00784A32" w:rsidP="00784A32">
      <w:pPr>
        <w:pStyle w:val="B1"/>
      </w:pPr>
      <w:r w:rsidRPr="00C31E24">
        <w:t>-</w:t>
      </w:r>
      <w:r w:rsidRPr="00C31E24">
        <w:tab/>
        <w:t>requires the targeted MCVideo user to be authorised to receive an MCVideo emergency private call;</w:t>
      </w:r>
    </w:p>
    <w:p w14:paraId="3F49EAA2" w14:textId="77777777" w:rsidR="00784A32" w:rsidRPr="00C31E24" w:rsidRDefault="00784A32" w:rsidP="00784A32">
      <w:pPr>
        <w:pStyle w:val="B1"/>
      </w:pPr>
      <w:r w:rsidRPr="00C31E24">
        <w:t>-</w:t>
      </w:r>
      <w:r w:rsidRPr="00C31E24">
        <w:tab/>
        <w:t>requests to originate MCVideo emergency private calls may also include an indication of an MCVideo emergency alert; and</w:t>
      </w:r>
    </w:p>
    <w:p w14:paraId="11BB2EFB" w14:textId="77777777" w:rsidR="00784A32" w:rsidRPr="00C31E24" w:rsidRDefault="00784A32" w:rsidP="00784A32">
      <w:pPr>
        <w:pStyle w:val="B1"/>
      </w:pPr>
      <w:r w:rsidRPr="00C31E24">
        <w:t>-</w:t>
      </w:r>
      <w:r w:rsidRPr="00C31E24">
        <w:tab/>
        <w:t xml:space="preserve">the originator of the MCVideo emergency private call can request that the call use either </w:t>
      </w:r>
      <w:r w:rsidR="00530C26" w:rsidRPr="00C31E24">
        <w:t>manual</w:t>
      </w:r>
      <w:r w:rsidRPr="00C31E24">
        <w:t xml:space="preserve"> or automatic commencement mode.</w:t>
      </w:r>
    </w:p>
    <w:p w14:paraId="55061CC3" w14:textId="77777777" w:rsidR="00784A32" w:rsidRPr="00C31E24" w:rsidRDefault="00784A32" w:rsidP="00784A32">
      <w:r w:rsidRPr="00C31E24">
        <w:t>There are a number of states that are key in managing these aspects of MCVideo emergency private calls, which include:</w:t>
      </w:r>
    </w:p>
    <w:p w14:paraId="668A4CEA" w14:textId="77777777" w:rsidR="00784A32" w:rsidRPr="00C31E24" w:rsidRDefault="00784A32" w:rsidP="00784A32">
      <w:pPr>
        <w:pStyle w:val="B1"/>
      </w:pPr>
      <w:r w:rsidRPr="00C31E24">
        <w:t>-</w:t>
      </w:r>
      <w:r w:rsidRPr="00C31E24">
        <w:tab/>
      </w:r>
      <w:r w:rsidRPr="00C31E24">
        <w:rPr>
          <w:b/>
        </w:rPr>
        <w:t>MCVideo emergency state (MVES):</w:t>
      </w:r>
      <w:r w:rsidRPr="00C31E24">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62B5924F" w14:textId="77777777" w:rsidR="00784A32" w:rsidRPr="00C31E24" w:rsidRDefault="00784A32" w:rsidP="00784A32">
      <w:pPr>
        <w:pStyle w:val="B1"/>
      </w:pPr>
      <w:r w:rsidRPr="00C31E24">
        <w:t>-</w:t>
      </w:r>
      <w:r w:rsidRPr="00C31E24">
        <w:tab/>
      </w:r>
      <w:r w:rsidRPr="00C31E24">
        <w:rPr>
          <w:b/>
        </w:rPr>
        <w:t>MCVideo private emergency alert (MVPEA) state</w:t>
      </w:r>
      <w:r w:rsidRPr="00C31E24">
        <w:t>: this is an internal state of the MCVideo client which in conjunction with the MCVideo emergency private call state aids in managing the MCVideo emergency state and related actions.</w:t>
      </w:r>
    </w:p>
    <w:p w14:paraId="6ABAD0B7" w14:textId="77777777" w:rsidR="00784A32" w:rsidRPr="00C31E24" w:rsidRDefault="00784A32" w:rsidP="00784A32">
      <w:pPr>
        <w:pStyle w:val="B1"/>
      </w:pPr>
      <w:r w:rsidRPr="00C31E24">
        <w:t>-</w:t>
      </w:r>
      <w:r w:rsidRPr="00C31E24">
        <w:tab/>
      </w:r>
      <w:r w:rsidRPr="00C31E24">
        <w:rPr>
          <w:b/>
        </w:rPr>
        <w:t>MCVideo emergency private call (MVEPC) state</w:t>
      </w:r>
      <w:r w:rsidRPr="00C31E24">
        <w:t>: this is an internal state managed by the MCVideo client which in conjunction with the MCVideo emergency alert state aids in managing the MCVideo emergency state and related actions.</w:t>
      </w:r>
    </w:p>
    <w:p w14:paraId="1BE5EB87" w14:textId="77777777" w:rsidR="00784A32" w:rsidRPr="00C31E24" w:rsidRDefault="00784A32" w:rsidP="00784A32">
      <w:pPr>
        <w:pStyle w:val="B1"/>
      </w:pPr>
      <w:r w:rsidRPr="00C31E24">
        <w:t>-</w:t>
      </w:r>
      <w:r w:rsidRPr="00C31E24">
        <w:tab/>
      </w:r>
      <w:r w:rsidRPr="00C31E24">
        <w:rPr>
          <w:b/>
        </w:rPr>
        <w:t>In-progress emergency private call (IPEPC) state:</w:t>
      </w:r>
      <w:r w:rsidRPr="00C31E24">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5E8954DC" w14:textId="77777777" w:rsidR="00784A32" w:rsidRPr="00C31E24" w:rsidRDefault="00784A32" w:rsidP="00784A32">
      <w:pPr>
        <w:pStyle w:val="B1"/>
      </w:pPr>
      <w:r w:rsidRPr="00C31E24">
        <w:t>-</w:t>
      </w:r>
      <w:r w:rsidRPr="00C31E24">
        <w:tab/>
      </w:r>
      <w:r w:rsidRPr="00C31E24">
        <w:rPr>
          <w:b/>
        </w:rPr>
        <w:t xml:space="preserve">MCVideo emergency private priority (MVEPP) state: </w:t>
      </w:r>
      <w:r w:rsidRPr="00C31E24">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55896C50" w14:textId="77777777" w:rsidR="00784A32" w:rsidRPr="00C31E24" w:rsidRDefault="00784A32" w:rsidP="00784A32">
      <w:pPr>
        <w:pStyle w:val="NO"/>
      </w:pPr>
      <w:r w:rsidRPr="00C31E24">
        <w:t>NOTE:</w:t>
      </w:r>
      <w:r w:rsidRPr="00C31E24">
        <w:tab/>
        <w:t>The above states and their transitions are described in Annex G.</w:t>
      </w:r>
    </w:p>
    <w:p w14:paraId="140D2496" w14:textId="77777777" w:rsidR="00784A32" w:rsidRPr="00C31E24" w:rsidRDefault="00784A32" w:rsidP="00764DD4">
      <w:pPr>
        <w:pStyle w:val="H6"/>
      </w:pPr>
      <w:bookmarkStart w:id="675" w:name="_Toc52787571"/>
      <w:bookmarkStart w:id="676" w:name="_Toc52787753"/>
      <w:bookmarkStart w:id="677" w:name="_Toc75906975"/>
      <w:bookmarkStart w:id="678" w:name="_Toc75907312"/>
      <w:r w:rsidRPr="00C31E24">
        <w:t>6.2.5.3</w:t>
      </w:r>
      <w:r w:rsidRPr="00C31E24">
        <w:tab/>
        <w:t>Test description</w:t>
      </w:r>
      <w:bookmarkEnd w:id="675"/>
      <w:bookmarkEnd w:id="676"/>
      <w:bookmarkEnd w:id="677"/>
      <w:bookmarkEnd w:id="678"/>
    </w:p>
    <w:p w14:paraId="57415B11" w14:textId="77777777" w:rsidR="00784A32" w:rsidRPr="00C31E24" w:rsidRDefault="00784A32" w:rsidP="00764DD4">
      <w:pPr>
        <w:pStyle w:val="H6"/>
      </w:pPr>
      <w:bookmarkStart w:id="679" w:name="_Toc52787572"/>
      <w:bookmarkStart w:id="680" w:name="_Toc52787754"/>
      <w:bookmarkStart w:id="681" w:name="_Toc75906976"/>
      <w:bookmarkStart w:id="682" w:name="_Toc75907313"/>
      <w:r w:rsidRPr="00C31E24">
        <w:t>6.2.5.3.1</w:t>
      </w:r>
      <w:r w:rsidRPr="00C31E24">
        <w:tab/>
        <w:t>Pre-test conditions</w:t>
      </w:r>
      <w:bookmarkEnd w:id="679"/>
      <w:bookmarkEnd w:id="680"/>
      <w:bookmarkEnd w:id="681"/>
      <w:bookmarkEnd w:id="682"/>
    </w:p>
    <w:p w14:paraId="014F8D72" w14:textId="77777777" w:rsidR="00784A32" w:rsidRPr="00C31E24" w:rsidRDefault="00784A32" w:rsidP="00784A32">
      <w:pPr>
        <w:pStyle w:val="H6"/>
      </w:pPr>
      <w:r w:rsidRPr="00C31E24">
        <w:t>System Simulator:</w:t>
      </w:r>
    </w:p>
    <w:p w14:paraId="63F201F6" w14:textId="77777777" w:rsidR="00784A32" w:rsidRPr="00C31E24" w:rsidRDefault="00784A32" w:rsidP="00784A32">
      <w:pPr>
        <w:pStyle w:val="B1"/>
      </w:pPr>
      <w:r w:rsidRPr="00C31E24">
        <w:t>-</w:t>
      </w:r>
      <w:r w:rsidRPr="00C31E24">
        <w:tab/>
        <w:t>SS (MCVideo server)</w:t>
      </w:r>
    </w:p>
    <w:p w14:paraId="5642395F" w14:textId="77777777" w:rsidR="00784A32" w:rsidRPr="00C31E24" w:rsidRDefault="00784A32" w:rsidP="00784A32">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MCPTT configuration document).</w:t>
      </w:r>
    </w:p>
    <w:p w14:paraId="459FD23E" w14:textId="77777777" w:rsidR="00784A32" w:rsidRPr="00C31E24" w:rsidRDefault="00784A32" w:rsidP="00784A32">
      <w:pPr>
        <w:pStyle w:val="H6"/>
      </w:pPr>
      <w:r w:rsidRPr="00C31E24">
        <w:t>IUT:</w:t>
      </w:r>
    </w:p>
    <w:p w14:paraId="1F518179" w14:textId="77777777" w:rsidR="00784A32" w:rsidRPr="00C31E24" w:rsidRDefault="00784A32" w:rsidP="00784A32">
      <w:pPr>
        <w:pStyle w:val="B1"/>
      </w:pPr>
      <w:r w:rsidRPr="00C31E24">
        <w:t>-</w:t>
      </w:r>
      <w:r w:rsidRPr="00C31E24">
        <w:tab/>
        <w:t>UE (MCVideo client)</w:t>
      </w:r>
    </w:p>
    <w:p w14:paraId="14E0B67B" w14:textId="77777777" w:rsidR="00784A32" w:rsidRPr="00C31E24" w:rsidRDefault="00784A32" w:rsidP="00784A32">
      <w:pPr>
        <w:pStyle w:val="B1"/>
      </w:pPr>
      <w:r w:rsidRPr="00C31E24">
        <w:t>-</w:t>
      </w:r>
      <w:r w:rsidRPr="00C31E24">
        <w:tab/>
        <w:t>The test USIM set as defined in TS 36.579-1 [2], subclause 5.5.10 is inserted.</w:t>
      </w:r>
    </w:p>
    <w:p w14:paraId="0BC55704" w14:textId="77777777" w:rsidR="00784A32" w:rsidRPr="00C31E24" w:rsidRDefault="00784A32" w:rsidP="00784A32">
      <w:pPr>
        <w:pStyle w:val="H6"/>
      </w:pPr>
      <w:r w:rsidRPr="00C31E24">
        <w:t>Preamble:</w:t>
      </w:r>
    </w:p>
    <w:p w14:paraId="2CA7EF20" w14:textId="77777777" w:rsidR="00784A32" w:rsidRPr="00C31E24" w:rsidRDefault="00784A32" w:rsidP="00784A32">
      <w:pPr>
        <w:pStyle w:val="B1"/>
      </w:pPr>
      <w:r w:rsidRPr="00C31E24">
        <w:t>-</w:t>
      </w:r>
      <w:r w:rsidRPr="00C31E24">
        <w:tab/>
        <w:t>The UE has performed the Generic Test Procedure for MCVideo UE registration as specified in TS 36.579-1 [2], subclause 5.4.2A.</w:t>
      </w:r>
    </w:p>
    <w:p w14:paraId="418D5AB8" w14:textId="77777777" w:rsidR="00784A32" w:rsidRPr="00C31E24" w:rsidRDefault="00784A32" w:rsidP="00784A32">
      <w:pPr>
        <w:pStyle w:val="B1"/>
      </w:pPr>
      <w:r w:rsidRPr="00C31E24">
        <w:t>-</w:t>
      </w:r>
      <w:r w:rsidRPr="00C31E24">
        <w:tab/>
        <w:t>The MCVideo User performs the Generic Test Procedure for MCVideo Authorization/Configuration and Key Generation as specified in TS 36.579-1 [2], subclause 5.3.2A.</w:t>
      </w:r>
    </w:p>
    <w:p w14:paraId="66DE123E" w14:textId="77777777" w:rsidR="00784A32" w:rsidRPr="00C31E24" w:rsidRDefault="00784A32" w:rsidP="00784A32">
      <w:pPr>
        <w:pStyle w:val="B1"/>
      </w:pPr>
      <w:r w:rsidRPr="00C31E24">
        <w:t>-</w:t>
      </w:r>
      <w:r w:rsidRPr="00C31E24">
        <w:tab/>
        <w:t>UE States at the end of the preamble</w:t>
      </w:r>
    </w:p>
    <w:p w14:paraId="706EC6B6" w14:textId="77777777" w:rsidR="00784A32" w:rsidRPr="00C31E24" w:rsidRDefault="00784A32" w:rsidP="00784A32">
      <w:pPr>
        <w:pStyle w:val="B2"/>
      </w:pPr>
      <w:r w:rsidRPr="00C31E24">
        <w:t>-</w:t>
      </w:r>
      <w:r w:rsidRPr="00C31E24">
        <w:tab/>
        <w:t>The UE is in E-UTRA Registered, Idle Mode state.</w:t>
      </w:r>
    </w:p>
    <w:p w14:paraId="64CA2D6D" w14:textId="77777777" w:rsidR="00784A32" w:rsidRPr="00C31E24" w:rsidRDefault="00784A32" w:rsidP="00784A32">
      <w:pPr>
        <w:pStyle w:val="B2"/>
      </w:pPr>
      <w:r w:rsidRPr="00C31E24">
        <w:t>-</w:t>
      </w:r>
      <w:r w:rsidRPr="00C31E24">
        <w:tab/>
        <w:t>The MCVideo Client Application has been activated and User has registered-in as the MCVideo User with the Server as active user at the Client.</w:t>
      </w:r>
    </w:p>
    <w:p w14:paraId="3B3D8B6F" w14:textId="77777777" w:rsidR="00784A32" w:rsidRPr="00C31E24" w:rsidRDefault="00784A32" w:rsidP="00764DD4">
      <w:pPr>
        <w:pStyle w:val="H6"/>
      </w:pPr>
      <w:bookmarkStart w:id="683" w:name="_Toc52787573"/>
      <w:bookmarkStart w:id="684" w:name="_Toc52787755"/>
      <w:bookmarkStart w:id="685" w:name="_Toc75906977"/>
      <w:bookmarkStart w:id="686" w:name="_Toc75907314"/>
      <w:r w:rsidRPr="00C31E24">
        <w:t>6.2.5.3.2</w:t>
      </w:r>
      <w:r w:rsidRPr="00C31E24">
        <w:tab/>
        <w:t>Test procedure sequence</w:t>
      </w:r>
      <w:bookmarkEnd w:id="683"/>
      <w:bookmarkEnd w:id="684"/>
      <w:bookmarkEnd w:id="685"/>
      <w:bookmarkEnd w:id="686"/>
    </w:p>
    <w:p w14:paraId="431AFD30" w14:textId="77777777" w:rsidR="00784A32" w:rsidRPr="00C31E24" w:rsidRDefault="00784A32" w:rsidP="00784A32">
      <w:pPr>
        <w:pStyle w:val="TH"/>
      </w:pPr>
      <w:r w:rsidRPr="00C31E24">
        <w:t>Table 6.2.5.3.2-1: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051"/>
        <w:gridCol w:w="630"/>
        <w:gridCol w:w="2973"/>
        <w:gridCol w:w="565"/>
        <w:gridCol w:w="850"/>
      </w:tblGrid>
      <w:tr w:rsidR="00784A32" w:rsidRPr="00C31E24" w14:paraId="1589F385" w14:textId="77777777" w:rsidTr="00354887">
        <w:tc>
          <w:tcPr>
            <w:tcW w:w="534" w:type="dxa"/>
            <w:tcBorders>
              <w:bottom w:val="nil"/>
            </w:tcBorders>
            <w:shd w:val="clear" w:color="auto" w:fill="auto"/>
          </w:tcPr>
          <w:p w14:paraId="7D6FE86F" w14:textId="77777777" w:rsidR="00784A32" w:rsidRPr="00C31E24" w:rsidRDefault="00784A32" w:rsidP="00354887">
            <w:pPr>
              <w:pStyle w:val="TAH"/>
              <w:keepNext w:val="0"/>
              <w:keepLines w:val="0"/>
              <w:widowControl w:val="0"/>
            </w:pPr>
            <w:r w:rsidRPr="00C31E24">
              <w:t>St</w:t>
            </w:r>
          </w:p>
        </w:tc>
        <w:tc>
          <w:tcPr>
            <w:tcW w:w="4051" w:type="dxa"/>
            <w:tcBorders>
              <w:bottom w:val="nil"/>
            </w:tcBorders>
            <w:shd w:val="clear" w:color="auto" w:fill="auto"/>
          </w:tcPr>
          <w:p w14:paraId="4934EDE6" w14:textId="77777777" w:rsidR="00784A32" w:rsidRPr="00C31E24" w:rsidRDefault="00784A32" w:rsidP="00354887">
            <w:pPr>
              <w:pStyle w:val="TAH"/>
              <w:keepNext w:val="0"/>
              <w:keepLines w:val="0"/>
              <w:widowControl w:val="0"/>
            </w:pPr>
            <w:r w:rsidRPr="00C31E24">
              <w:t>Procedure</w:t>
            </w:r>
          </w:p>
        </w:tc>
        <w:tc>
          <w:tcPr>
            <w:tcW w:w="3603" w:type="dxa"/>
            <w:gridSpan w:val="2"/>
            <w:shd w:val="clear" w:color="auto" w:fill="auto"/>
          </w:tcPr>
          <w:p w14:paraId="0E9768E6" w14:textId="77777777" w:rsidR="00784A32" w:rsidRPr="00C31E24" w:rsidRDefault="00784A32" w:rsidP="00354887">
            <w:pPr>
              <w:pStyle w:val="TAH"/>
              <w:keepNext w:val="0"/>
              <w:keepLines w:val="0"/>
              <w:widowControl w:val="0"/>
            </w:pPr>
            <w:r w:rsidRPr="00C31E24">
              <w:t>Message Sequence</w:t>
            </w:r>
          </w:p>
        </w:tc>
        <w:tc>
          <w:tcPr>
            <w:tcW w:w="565" w:type="dxa"/>
            <w:tcBorders>
              <w:bottom w:val="nil"/>
            </w:tcBorders>
            <w:shd w:val="clear" w:color="auto" w:fill="auto"/>
          </w:tcPr>
          <w:p w14:paraId="619FF8F3" w14:textId="77777777" w:rsidR="00784A32" w:rsidRPr="00C31E24" w:rsidRDefault="00784A32" w:rsidP="00354887">
            <w:pPr>
              <w:pStyle w:val="TAH"/>
              <w:keepNext w:val="0"/>
              <w:keepLines w:val="0"/>
              <w:widowControl w:val="0"/>
            </w:pPr>
            <w:r w:rsidRPr="00C31E24">
              <w:t>TP</w:t>
            </w:r>
          </w:p>
        </w:tc>
        <w:tc>
          <w:tcPr>
            <w:tcW w:w="850" w:type="dxa"/>
            <w:tcBorders>
              <w:bottom w:val="nil"/>
            </w:tcBorders>
            <w:shd w:val="clear" w:color="auto" w:fill="auto"/>
          </w:tcPr>
          <w:p w14:paraId="511E615C" w14:textId="77777777" w:rsidR="00784A32" w:rsidRPr="00C31E24" w:rsidRDefault="00784A32" w:rsidP="00354887">
            <w:pPr>
              <w:pStyle w:val="TAH"/>
              <w:keepNext w:val="0"/>
              <w:keepLines w:val="0"/>
              <w:widowControl w:val="0"/>
            </w:pPr>
            <w:r w:rsidRPr="00C31E24">
              <w:t>Verdict</w:t>
            </w:r>
          </w:p>
        </w:tc>
      </w:tr>
      <w:tr w:rsidR="00784A32" w:rsidRPr="00C31E24" w14:paraId="61B0D923" w14:textId="77777777" w:rsidTr="00354887">
        <w:tc>
          <w:tcPr>
            <w:tcW w:w="534" w:type="dxa"/>
            <w:tcBorders>
              <w:top w:val="nil"/>
            </w:tcBorders>
            <w:shd w:val="clear" w:color="auto" w:fill="auto"/>
          </w:tcPr>
          <w:p w14:paraId="684FFAC6" w14:textId="77777777" w:rsidR="00784A32" w:rsidRPr="00C31E24" w:rsidRDefault="00784A32" w:rsidP="00354887">
            <w:pPr>
              <w:pStyle w:val="TAH"/>
              <w:keepNext w:val="0"/>
              <w:keepLines w:val="0"/>
              <w:widowControl w:val="0"/>
            </w:pPr>
          </w:p>
        </w:tc>
        <w:tc>
          <w:tcPr>
            <w:tcW w:w="4051" w:type="dxa"/>
            <w:tcBorders>
              <w:top w:val="nil"/>
            </w:tcBorders>
            <w:shd w:val="clear" w:color="auto" w:fill="auto"/>
          </w:tcPr>
          <w:p w14:paraId="5F546661" w14:textId="77777777" w:rsidR="00784A32" w:rsidRPr="00C31E24" w:rsidRDefault="00784A32" w:rsidP="00354887">
            <w:pPr>
              <w:pStyle w:val="TAH"/>
              <w:keepNext w:val="0"/>
              <w:keepLines w:val="0"/>
              <w:widowControl w:val="0"/>
            </w:pPr>
          </w:p>
        </w:tc>
        <w:tc>
          <w:tcPr>
            <w:tcW w:w="630" w:type="dxa"/>
            <w:shd w:val="clear" w:color="auto" w:fill="auto"/>
          </w:tcPr>
          <w:p w14:paraId="43E87905" w14:textId="77777777" w:rsidR="00784A32" w:rsidRPr="00C31E24" w:rsidRDefault="00784A32" w:rsidP="00354887">
            <w:pPr>
              <w:pStyle w:val="TAH"/>
              <w:keepNext w:val="0"/>
              <w:keepLines w:val="0"/>
              <w:widowControl w:val="0"/>
            </w:pPr>
            <w:r w:rsidRPr="00C31E24">
              <w:t>U - S</w:t>
            </w:r>
          </w:p>
        </w:tc>
        <w:tc>
          <w:tcPr>
            <w:tcW w:w="2973" w:type="dxa"/>
            <w:shd w:val="clear" w:color="auto" w:fill="auto"/>
          </w:tcPr>
          <w:p w14:paraId="4877903B" w14:textId="77777777" w:rsidR="00784A32" w:rsidRPr="00C31E24" w:rsidRDefault="00784A32" w:rsidP="00354887">
            <w:pPr>
              <w:pStyle w:val="TAH"/>
              <w:keepNext w:val="0"/>
              <w:keepLines w:val="0"/>
              <w:widowControl w:val="0"/>
            </w:pPr>
            <w:r w:rsidRPr="00C31E24">
              <w:t>Message</w:t>
            </w:r>
          </w:p>
        </w:tc>
        <w:tc>
          <w:tcPr>
            <w:tcW w:w="565" w:type="dxa"/>
            <w:tcBorders>
              <w:top w:val="nil"/>
            </w:tcBorders>
            <w:shd w:val="clear" w:color="auto" w:fill="auto"/>
          </w:tcPr>
          <w:p w14:paraId="2DE4F1FD" w14:textId="77777777" w:rsidR="00784A32" w:rsidRPr="00C31E24" w:rsidRDefault="00784A32" w:rsidP="00354887">
            <w:pPr>
              <w:pStyle w:val="TAH"/>
              <w:keepNext w:val="0"/>
              <w:keepLines w:val="0"/>
              <w:widowControl w:val="0"/>
            </w:pPr>
          </w:p>
        </w:tc>
        <w:tc>
          <w:tcPr>
            <w:tcW w:w="850" w:type="dxa"/>
            <w:tcBorders>
              <w:top w:val="nil"/>
            </w:tcBorders>
            <w:shd w:val="clear" w:color="auto" w:fill="auto"/>
          </w:tcPr>
          <w:p w14:paraId="4324467C" w14:textId="77777777" w:rsidR="00784A32" w:rsidRPr="00C31E24" w:rsidRDefault="00784A32" w:rsidP="00354887">
            <w:pPr>
              <w:pStyle w:val="TAH"/>
              <w:keepNext w:val="0"/>
              <w:keepLines w:val="0"/>
              <w:widowControl w:val="0"/>
            </w:pPr>
          </w:p>
        </w:tc>
      </w:tr>
      <w:tr w:rsidR="00784A32" w:rsidRPr="00C31E24" w14:paraId="21B7A580" w14:textId="77777777" w:rsidTr="00354887">
        <w:tc>
          <w:tcPr>
            <w:tcW w:w="534" w:type="dxa"/>
            <w:shd w:val="clear" w:color="auto" w:fill="auto"/>
          </w:tcPr>
          <w:p w14:paraId="5887089A" w14:textId="77777777" w:rsidR="00784A32" w:rsidRPr="00C31E24" w:rsidRDefault="00784A32" w:rsidP="00354887">
            <w:pPr>
              <w:pStyle w:val="TAC"/>
              <w:keepNext w:val="0"/>
              <w:keepLines w:val="0"/>
              <w:widowControl w:val="0"/>
            </w:pPr>
            <w:r w:rsidRPr="00C31E24">
              <w:t>1</w:t>
            </w:r>
          </w:p>
        </w:tc>
        <w:tc>
          <w:tcPr>
            <w:tcW w:w="4051" w:type="dxa"/>
            <w:shd w:val="clear" w:color="auto" w:fill="auto"/>
          </w:tcPr>
          <w:p w14:paraId="4F61E392" w14:textId="77777777" w:rsidR="00784A32" w:rsidRPr="00C31E24" w:rsidRDefault="00784A32" w:rsidP="00354887">
            <w:pPr>
              <w:pStyle w:val="TAL"/>
              <w:keepNext w:val="0"/>
              <w:keepLines w:val="0"/>
              <w:widowControl w:val="0"/>
            </w:pPr>
            <w:r w:rsidRPr="00C31E24">
              <w:t>Make the UE (MCVideo User) request the establishment of an MCVideo private emergency call, force of automatic commencement mode, without Transmission Control.</w:t>
            </w:r>
          </w:p>
          <w:p w14:paraId="796439E4" w14:textId="03785A69" w:rsidR="00784A32" w:rsidRPr="00C31E24" w:rsidRDefault="00CD09A9" w:rsidP="00354887">
            <w:pPr>
              <w:pStyle w:val="TAL"/>
              <w:keepNext w:val="0"/>
              <w:keepLines w:val="0"/>
              <w:widowControl w:val="0"/>
            </w:pPr>
            <w:r w:rsidRPr="00C31E24">
              <w:t>(</w:t>
            </w:r>
            <w:r w:rsidR="00784A32" w:rsidRPr="00C31E24">
              <w:t>NOTE</w:t>
            </w:r>
            <w:r w:rsidRPr="00C31E24">
              <w:t xml:space="preserve"> 1)</w:t>
            </w:r>
          </w:p>
        </w:tc>
        <w:tc>
          <w:tcPr>
            <w:tcW w:w="630" w:type="dxa"/>
            <w:shd w:val="clear" w:color="auto" w:fill="auto"/>
          </w:tcPr>
          <w:p w14:paraId="150DE893" w14:textId="77777777" w:rsidR="00784A32" w:rsidRPr="00C31E24" w:rsidRDefault="00784A32" w:rsidP="00354887">
            <w:pPr>
              <w:pStyle w:val="TAC"/>
              <w:keepNext w:val="0"/>
              <w:keepLines w:val="0"/>
              <w:widowControl w:val="0"/>
            </w:pPr>
            <w:r w:rsidRPr="00C31E24">
              <w:t>-</w:t>
            </w:r>
          </w:p>
        </w:tc>
        <w:tc>
          <w:tcPr>
            <w:tcW w:w="2973" w:type="dxa"/>
            <w:shd w:val="clear" w:color="auto" w:fill="auto"/>
          </w:tcPr>
          <w:p w14:paraId="51A015E9"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05756291"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0352FCC4" w14:textId="77777777" w:rsidR="00784A32" w:rsidRPr="00C31E24" w:rsidRDefault="00784A32" w:rsidP="00354887">
            <w:pPr>
              <w:pStyle w:val="TAC"/>
              <w:keepNext w:val="0"/>
              <w:keepLines w:val="0"/>
              <w:widowControl w:val="0"/>
            </w:pPr>
            <w:r w:rsidRPr="00C31E24">
              <w:t>-</w:t>
            </w:r>
          </w:p>
        </w:tc>
      </w:tr>
      <w:tr w:rsidR="00784A32" w:rsidRPr="00C31E24" w14:paraId="7E2C97F5" w14:textId="77777777" w:rsidTr="00354887">
        <w:tc>
          <w:tcPr>
            <w:tcW w:w="534" w:type="dxa"/>
            <w:shd w:val="clear" w:color="auto" w:fill="auto"/>
          </w:tcPr>
          <w:p w14:paraId="1D54DF1E" w14:textId="77777777" w:rsidR="00784A32" w:rsidRPr="00C31E24" w:rsidRDefault="00784A32" w:rsidP="00354887">
            <w:pPr>
              <w:pStyle w:val="TAC"/>
              <w:keepNext w:val="0"/>
              <w:keepLines w:val="0"/>
              <w:widowControl w:val="0"/>
            </w:pPr>
            <w:r w:rsidRPr="00C31E24">
              <w:t>-</w:t>
            </w:r>
          </w:p>
        </w:tc>
        <w:tc>
          <w:tcPr>
            <w:tcW w:w="4051" w:type="dxa"/>
            <w:shd w:val="clear" w:color="auto" w:fill="auto"/>
          </w:tcPr>
          <w:p w14:paraId="5C00548B" w14:textId="77777777" w:rsidR="00784A32" w:rsidRPr="00C31E24" w:rsidRDefault="00784A32" w:rsidP="00354887">
            <w:pPr>
              <w:pStyle w:val="TAL"/>
              <w:keepNext w:val="0"/>
              <w:keepLines w:val="0"/>
              <w:widowControl w:val="0"/>
            </w:pPr>
            <w:r w:rsidRPr="00C31E24">
              <w:t>EXCEPTION: The E-UTRA/EPC actions that are related to the MCVIDEO call establishment are described in TS 36.579-1 [2], subclause 5.4.3A 'Generic Test Procedure for MCVideo CO communication in E-UTRA'. The test sequence below shows only the MCVideo relevant messages exchanged.</w:t>
            </w:r>
          </w:p>
        </w:tc>
        <w:tc>
          <w:tcPr>
            <w:tcW w:w="630" w:type="dxa"/>
            <w:shd w:val="clear" w:color="auto" w:fill="auto"/>
          </w:tcPr>
          <w:p w14:paraId="13B83FC0" w14:textId="77777777" w:rsidR="00784A32" w:rsidRPr="00C31E24" w:rsidRDefault="00784A32" w:rsidP="00354887">
            <w:pPr>
              <w:pStyle w:val="TAC"/>
              <w:keepNext w:val="0"/>
              <w:keepLines w:val="0"/>
              <w:widowControl w:val="0"/>
            </w:pPr>
            <w:r w:rsidRPr="00C31E24">
              <w:t>-</w:t>
            </w:r>
          </w:p>
        </w:tc>
        <w:tc>
          <w:tcPr>
            <w:tcW w:w="2973" w:type="dxa"/>
            <w:shd w:val="clear" w:color="auto" w:fill="auto"/>
          </w:tcPr>
          <w:p w14:paraId="1E7267C4"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26039AD4"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73577B92" w14:textId="77777777" w:rsidR="00784A32" w:rsidRPr="00C31E24" w:rsidRDefault="00784A32" w:rsidP="00354887">
            <w:pPr>
              <w:pStyle w:val="TAC"/>
              <w:keepNext w:val="0"/>
              <w:keepLines w:val="0"/>
              <w:widowControl w:val="0"/>
            </w:pPr>
            <w:r w:rsidRPr="00C31E24">
              <w:t>-</w:t>
            </w:r>
          </w:p>
        </w:tc>
      </w:tr>
      <w:tr w:rsidR="00784A32" w:rsidRPr="00C31E24" w14:paraId="79921B30" w14:textId="77777777" w:rsidTr="00354887">
        <w:tc>
          <w:tcPr>
            <w:tcW w:w="534" w:type="dxa"/>
            <w:shd w:val="clear" w:color="auto" w:fill="auto"/>
          </w:tcPr>
          <w:p w14:paraId="0FCE7F07" w14:textId="77777777" w:rsidR="00784A32" w:rsidRPr="00C31E24" w:rsidRDefault="00784A32" w:rsidP="00354887">
            <w:pPr>
              <w:pStyle w:val="TAC"/>
              <w:keepNext w:val="0"/>
              <w:keepLines w:val="0"/>
              <w:widowControl w:val="0"/>
            </w:pPr>
            <w:r w:rsidRPr="00C31E24">
              <w:t>2</w:t>
            </w:r>
          </w:p>
        </w:tc>
        <w:tc>
          <w:tcPr>
            <w:tcW w:w="4051" w:type="dxa"/>
            <w:shd w:val="clear" w:color="auto" w:fill="auto"/>
          </w:tcPr>
          <w:p w14:paraId="7FEBEE1B" w14:textId="77777777" w:rsidR="00784A32" w:rsidRPr="00C31E24" w:rsidRDefault="00784A32" w:rsidP="00354887">
            <w:pPr>
              <w:pStyle w:val="TAL"/>
              <w:keepNext w:val="0"/>
              <w:keepLines w:val="0"/>
              <w:widowControl w:val="0"/>
            </w:pPr>
            <w:r w:rsidRPr="00C31E24">
              <w:t>Check: Does the UE (MCVideo client) send an initial SIP INVITE request, including a Priv-Answer-Mode header field with the value "Auto" and not offering a media-level section for a media-transmission control entity requesting the establishment of an MCVideo private call, automatic commencement mode?</w:t>
            </w:r>
          </w:p>
        </w:tc>
        <w:tc>
          <w:tcPr>
            <w:tcW w:w="630" w:type="dxa"/>
            <w:shd w:val="clear" w:color="auto" w:fill="auto"/>
          </w:tcPr>
          <w:p w14:paraId="191A755A" w14:textId="77777777" w:rsidR="00784A32" w:rsidRPr="00C31E24" w:rsidRDefault="00784A32" w:rsidP="00354887">
            <w:pPr>
              <w:pStyle w:val="TAC"/>
              <w:keepNext w:val="0"/>
              <w:keepLines w:val="0"/>
              <w:widowControl w:val="0"/>
            </w:pPr>
            <w:r w:rsidRPr="00C31E24">
              <w:t>--&gt;</w:t>
            </w:r>
          </w:p>
        </w:tc>
        <w:tc>
          <w:tcPr>
            <w:tcW w:w="2973" w:type="dxa"/>
            <w:shd w:val="clear" w:color="auto" w:fill="auto"/>
          </w:tcPr>
          <w:p w14:paraId="2714B4C5" w14:textId="77777777" w:rsidR="00784A32" w:rsidRPr="00C31E24" w:rsidRDefault="00784A32" w:rsidP="00354887">
            <w:pPr>
              <w:pStyle w:val="TAL"/>
              <w:keepNext w:val="0"/>
              <w:keepLines w:val="0"/>
              <w:widowControl w:val="0"/>
            </w:pPr>
            <w:r w:rsidRPr="00C31E24">
              <w:t>SIP INVITE</w:t>
            </w:r>
          </w:p>
        </w:tc>
        <w:tc>
          <w:tcPr>
            <w:tcW w:w="565" w:type="dxa"/>
            <w:shd w:val="clear" w:color="auto" w:fill="auto"/>
          </w:tcPr>
          <w:p w14:paraId="6067B072" w14:textId="77777777" w:rsidR="00784A32" w:rsidRPr="00C31E24" w:rsidRDefault="00784A32" w:rsidP="00354887">
            <w:pPr>
              <w:pStyle w:val="TAC"/>
              <w:keepNext w:val="0"/>
              <w:keepLines w:val="0"/>
              <w:widowControl w:val="0"/>
            </w:pPr>
            <w:r w:rsidRPr="00C31E24">
              <w:t>1</w:t>
            </w:r>
          </w:p>
        </w:tc>
        <w:tc>
          <w:tcPr>
            <w:tcW w:w="850" w:type="dxa"/>
            <w:shd w:val="clear" w:color="auto" w:fill="auto"/>
          </w:tcPr>
          <w:p w14:paraId="04E8FF2D" w14:textId="77777777" w:rsidR="00784A32" w:rsidRPr="00C31E24" w:rsidRDefault="00784A32" w:rsidP="00354887">
            <w:pPr>
              <w:pStyle w:val="TAC"/>
              <w:keepNext w:val="0"/>
              <w:keepLines w:val="0"/>
              <w:widowControl w:val="0"/>
            </w:pPr>
            <w:r w:rsidRPr="00C31E24">
              <w:t>P</w:t>
            </w:r>
          </w:p>
        </w:tc>
      </w:tr>
      <w:tr w:rsidR="00784A32" w:rsidRPr="00C31E24" w14:paraId="33A1583C" w14:textId="77777777" w:rsidTr="00354887">
        <w:tc>
          <w:tcPr>
            <w:tcW w:w="534" w:type="dxa"/>
            <w:shd w:val="clear" w:color="auto" w:fill="auto"/>
          </w:tcPr>
          <w:p w14:paraId="752A0954" w14:textId="77777777" w:rsidR="00784A32" w:rsidRPr="00C31E24" w:rsidRDefault="00784A32" w:rsidP="00354887">
            <w:pPr>
              <w:pStyle w:val="TAC"/>
              <w:keepNext w:val="0"/>
              <w:keepLines w:val="0"/>
              <w:widowControl w:val="0"/>
            </w:pPr>
            <w:r w:rsidRPr="00C31E24">
              <w:t>3</w:t>
            </w:r>
          </w:p>
        </w:tc>
        <w:tc>
          <w:tcPr>
            <w:tcW w:w="4051" w:type="dxa"/>
            <w:shd w:val="clear" w:color="auto" w:fill="auto"/>
          </w:tcPr>
          <w:p w14:paraId="68B4D652" w14:textId="77777777" w:rsidR="00784A32" w:rsidRPr="00C31E24" w:rsidRDefault="00784A32" w:rsidP="00354887">
            <w:pPr>
              <w:pStyle w:val="TAL"/>
              <w:keepNext w:val="0"/>
              <w:keepLines w:val="0"/>
              <w:widowControl w:val="0"/>
            </w:pPr>
            <w:r w:rsidRPr="00C31E24">
              <w:t>The SS (MCVideo server) sends a SIP 100 (Trying) message.</w:t>
            </w:r>
          </w:p>
        </w:tc>
        <w:tc>
          <w:tcPr>
            <w:tcW w:w="630" w:type="dxa"/>
            <w:shd w:val="clear" w:color="auto" w:fill="auto"/>
          </w:tcPr>
          <w:p w14:paraId="7C8EFCE6" w14:textId="77777777" w:rsidR="00784A32" w:rsidRPr="00C31E24" w:rsidRDefault="00784A32" w:rsidP="00354887">
            <w:pPr>
              <w:pStyle w:val="TAC"/>
              <w:keepNext w:val="0"/>
              <w:keepLines w:val="0"/>
              <w:widowControl w:val="0"/>
            </w:pPr>
            <w:r w:rsidRPr="00C31E24">
              <w:t>&lt;--</w:t>
            </w:r>
          </w:p>
        </w:tc>
        <w:tc>
          <w:tcPr>
            <w:tcW w:w="2973" w:type="dxa"/>
            <w:shd w:val="clear" w:color="auto" w:fill="auto"/>
          </w:tcPr>
          <w:p w14:paraId="14890017"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66D521A2"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1978354C" w14:textId="77777777" w:rsidR="00784A32" w:rsidRPr="00C31E24" w:rsidRDefault="00784A32" w:rsidP="00354887">
            <w:pPr>
              <w:pStyle w:val="TAC"/>
              <w:keepNext w:val="0"/>
              <w:keepLines w:val="0"/>
              <w:widowControl w:val="0"/>
            </w:pPr>
            <w:r w:rsidRPr="00C31E24">
              <w:t>-</w:t>
            </w:r>
          </w:p>
        </w:tc>
      </w:tr>
      <w:tr w:rsidR="00784A32" w:rsidRPr="00C31E24" w14:paraId="26B19957" w14:textId="77777777" w:rsidTr="00354887">
        <w:tc>
          <w:tcPr>
            <w:tcW w:w="534" w:type="dxa"/>
            <w:shd w:val="clear" w:color="auto" w:fill="auto"/>
          </w:tcPr>
          <w:p w14:paraId="4FC2D568" w14:textId="77777777" w:rsidR="00784A32" w:rsidRPr="00C31E24" w:rsidRDefault="00784A32" w:rsidP="00354887">
            <w:pPr>
              <w:pStyle w:val="TAC"/>
              <w:keepNext w:val="0"/>
              <w:keepLines w:val="0"/>
              <w:widowControl w:val="0"/>
            </w:pPr>
            <w:r w:rsidRPr="00C31E24">
              <w:t>4</w:t>
            </w:r>
          </w:p>
        </w:tc>
        <w:tc>
          <w:tcPr>
            <w:tcW w:w="4051" w:type="dxa"/>
            <w:shd w:val="clear" w:color="auto" w:fill="auto"/>
          </w:tcPr>
          <w:p w14:paraId="0081C7EF" w14:textId="77777777" w:rsidR="00784A32" w:rsidRPr="00C31E24" w:rsidRDefault="00784A32" w:rsidP="00354887">
            <w:pPr>
              <w:pStyle w:val="TAL"/>
              <w:keepNext w:val="0"/>
              <w:keepLines w:val="0"/>
              <w:widowControl w:val="0"/>
            </w:pPr>
            <w:r w:rsidRPr="00C31E24">
              <w:t xml:space="preserve">The SS (MCVideo server) sends SIP 200 (OK). </w:t>
            </w:r>
          </w:p>
        </w:tc>
        <w:tc>
          <w:tcPr>
            <w:tcW w:w="630" w:type="dxa"/>
            <w:shd w:val="clear" w:color="auto" w:fill="auto"/>
          </w:tcPr>
          <w:p w14:paraId="0DDFC470" w14:textId="77777777" w:rsidR="00784A32" w:rsidRPr="00C31E24" w:rsidRDefault="00784A32" w:rsidP="00354887">
            <w:pPr>
              <w:pStyle w:val="TAC"/>
              <w:keepNext w:val="0"/>
              <w:keepLines w:val="0"/>
              <w:widowControl w:val="0"/>
            </w:pPr>
            <w:r w:rsidRPr="00C31E24">
              <w:t>&lt;--</w:t>
            </w:r>
          </w:p>
        </w:tc>
        <w:tc>
          <w:tcPr>
            <w:tcW w:w="2973" w:type="dxa"/>
            <w:shd w:val="clear" w:color="auto" w:fill="auto"/>
          </w:tcPr>
          <w:p w14:paraId="5C7FC166"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2C2B3AB0"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11773ED1" w14:textId="77777777" w:rsidR="00784A32" w:rsidRPr="00C31E24" w:rsidRDefault="00784A32" w:rsidP="00354887">
            <w:pPr>
              <w:pStyle w:val="TAC"/>
              <w:keepNext w:val="0"/>
              <w:keepLines w:val="0"/>
              <w:widowControl w:val="0"/>
            </w:pPr>
            <w:r w:rsidRPr="00C31E24">
              <w:t>-</w:t>
            </w:r>
          </w:p>
        </w:tc>
      </w:tr>
      <w:tr w:rsidR="00784A32" w:rsidRPr="00C31E24" w14:paraId="014813DA" w14:textId="77777777" w:rsidTr="00354887">
        <w:tc>
          <w:tcPr>
            <w:tcW w:w="534" w:type="dxa"/>
            <w:shd w:val="clear" w:color="auto" w:fill="auto"/>
          </w:tcPr>
          <w:p w14:paraId="0654680A" w14:textId="77777777" w:rsidR="00784A32" w:rsidRPr="00C31E24" w:rsidRDefault="00784A32" w:rsidP="00354887">
            <w:pPr>
              <w:pStyle w:val="TAC"/>
              <w:keepNext w:val="0"/>
              <w:keepLines w:val="0"/>
              <w:widowControl w:val="0"/>
            </w:pPr>
            <w:r w:rsidRPr="00C31E24">
              <w:t>5</w:t>
            </w:r>
          </w:p>
        </w:tc>
        <w:tc>
          <w:tcPr>
            <w:tcW w:w="4051" w:type="dxa"/>
            <w:shd w:val="clear" w:color="auto" w:fill="auto"/>
          </w:tcPr>
          <w:p w14:paraId="6F27FB68" w14:textId="77777777" w:rsidR="00784A32" w:rsidRPr="00C31E24" w:rsidRDefault="00784A32" w:rsidP="00354887">
            <w:pPr>
              <w:pStyle w:val="TAL"/>
              <w:keepNext w:val="0"/>
              <w:keepLines w:val="0"/>
              <w:widowControl w:val="0"/>
            </w:pPr>
            <w:r w:rsidRPr="00C31E24">
              <w:t>The UE acknowledges the SIP 200 (OK) from the SS with a SIP ACK message.</w:t>
            </w:r>
          </w:p>
        </w:tc>
        <w:tc>
          <w:tcPr>
            <w:tcW w:w="630" w:type="dxa"/>
            <w:shd w:val="clear" w:color="auto" w:fill="auto"/>
          </w:tcPr>
          <w:p w14:paraId="6BE4B253" w14:textId="77777777" w:rsidR="00784A32" w:rsidRPr="00C31E24" w:rsidRDefault="00784A32" w:rsidP="00354887">
            <w:pPr>
              <w:pStyle w:val="TAC"/>
              <w:keepNext w:val="0"/>
              <w:keepLines w:val="0"/>
              <w:widowControl w:val="0"/>
            </w:pPr>
            <w:r w:rsidRPr="00C31E24">
              <w:t>--&gt;</w:t>
            </w:r>
          </w:p>
        </w:tc>
        <w:tc>
          <w:tcPr>
            <w:tcW w:w="2973" w:type="dxa"/>
            <w:shd w:val="clear" w:color="auto" w:fill="auto"/>
          </w:tcPr>
          <w:p w14:paraId="3F9A0992"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136E03C7"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7E93A5AF" w14:textId="77777777" w:rsidR="00784A32" w:rsidRPr="00C31E24" w:rsidRDefault="00784A32" w:rsidP="00354887">
            <w:pPr>
              <w:pStyle w:val="TAC"/>
              <w:keepNext w:val="0"/>
              <w:keepLines w:val="0"/>
              <w:widowControl w:val="0"/>
            </w:pPr>
            <w:r w:rsidRPr="00C31E24">
              <w:t>-</w:t>
            </w:r>
          </w:p>
        </w:tc>
      </w:tr>
      <w:tr w:rsidR="00784A32" w:rsidRPr="00C31E24" w14:paraId="09D78F0E" w14:textId="77777777" w:rsidTr="00354887">
        <w:tc>
          <w:tcPr>
            <w:tcW w:w="534" w:type="dxa"/>
            <w:shd w:val="clear" w:color="auto" w:fill="auto"/>
          </w:tcPr>
          <w:p w14:paraId="452E4D9D" w14:textId="77777777" w:rsidR="00784A32" w:rsidRPr="00C31E24" w:rsidRDefault="00784A32" w:rsidP="00354887">
            <w:pPr>
              <w:pStyle w:val="TAC"/>
              <w:keepNext w:val="0"/>
              <w:keepLines w:val="0"/>
              <w:widowControl w:val="0"/>
            </w:pPr>
            <w:r w:rsidRPr="00C31E24">
              <w:t>6</w:t>
            </w:r>
          </w:p>
        </w:tc>
        <w:tc>
          <w:tcPr>
            <w:tcW w:w="4051" w:type="dxa"/>
            <w:shd w:val="clear" w:color="auto" w:fill="auto"/>
          </w:tcPr>
          <w:p w14:paraId="1C645B74" w14:textId="77777777" w:rsidR="00784A32" w:rsidRPr="00C31E24" w:rsidRDefault="00784A32" w:rsidP="00354887">
            <w:pPr>
              <w:pStyle w:val="TAL"/>
              <w:keepNext w:val="0"/>
              <w:keepLines w:val="0"/>
              <w:widowControl w:val="0"/>
            </w:pPr>
            <w:r w:rsidRPr="00C31E24">
              <w:t>Check: Does the UE (MCVideo client) notify the user that the call has been successfully established?</w:t>
            </w:r>
          </w:p>
          <w:p w14:paraId="511520CB" w14:textId="3B311D33" w:rsidR="00784A32" w:rsidRPr="00C31E24" w:rsidRDefault="00CD09A9" w:rsidP="00354887">
            <w:pPr>
              <w:pStyle w:val="TAL"/>
              <w:keepNext w:val="0"/>
              <w:keepLines w:val="0"/>
              <w:widowControl w:val="0"/>
            </w:pPr>
            <w:r w:rsidRPr="00C31E24">
              <w:t>(</w:t>
            </w:r>
            <w:r w:rsidR="00784A32" w:rsidRPr="00C31E24">
              <w:t>NOTE</w:t>
            </w:r>
            <w:r w:rsidRPr="00C31E24">
              <w:t xml:space="preserve"> 1)</w:t>
            </w:r>
          </w:p>
        </w:tc>
        <w:tc>
          <w:tcPr>
            <w:tcW w:w="630" w:type="dxa"/>
            <w:shd w:val="clear" w:color="auto" w:fill="auto"/>
          </w:tcPr>
          <w:p w14:paraId="3297F9AB" w14:textId="77777777" w:rsidR="00784A32" w:rsidRPr="00C31E24" w:rsidRDefault="00784A32" w:rsidP="00354887">
            <w:pPr>
              <w:pStyle w:val="TAC"/>
              <w:keepNext w:val="0"/>
              <w:keepLines w:val="0"/>
              <w:widowControl w:val="0"/>
            </w:pPr>
            <w:r w:rsidRPr="00C31E24">
              <w:t>-</w:t>
            </w:r>
          </w:p>
        </w:tc>
        <w:tc>
          <w:tcPr>
            <w:tcW w:w="2973" w:type="dxa"/>
            <w:shd w:val="clear" w:color="auto" w:fill="auto"/>
          </w:tcPr>
          <w:p w14:paraId="0B51DA82"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5E386858" w14:textId="77777777" w:rsidR="00784A32" w:rsidRPr="00C31E24" w:rsidRDefault="00784A32" w:rsidP="00354887">
            <w:pPr>
              <w:pStyle w:val="TAC"/>
              <w:keepNext w:val="0"/>
              <w:keepLines w:val="0"/>
              <w:widowControl w:val="0"/>
            </w:pPr>
            <w:r w:rsidRPr="00C31E24">
              <w:t>1</w:t>
            </w:r>
          </w:p>
        </w:tc>
        <w:tc>
          <w:tcPr>
            <w:tcW w:w="850" w:type="dxa"/>
            <w:shd w:val="clear" w:color="auto" w:fill="auto"/>
          </w:tcPr>
          <w:p w14:paraId="3507DDDF" w14:textId="77777777" w:rsidR="00784A32" w:rsidRPr="00C31E24" w:rsidRDefault="00784A32" w:rsidP="00354887">
            <w:pPr>
              <w:pStyle w:val="TAC"/>
              <w:keepNext w:val="0"/>
              <w:keepLines w:val="0"/>
              <w:widowControl w:val="0"/>
            </w:pPr>
            <w:r w:rsidRPr="00C31E24">
              <w:t>P</w:t>
            </w:r>
          </w:p>
        </w:tc>
      </w:tr>
      <w:tr w:rsidR="00784A32" w:rsidRPr="00C31E24" w14:paraId="3AE3474B" w14:textId="77777777" w:rsidTr="00354887">
        <w:tc>
          <w:tcPr>
            <w:tcW w:w="534" w:type="dxa"/>
            <w:shd w:val="clear" w:color="auto" w:fill="auto"/>
          </w:tcPr>
          <w:p w14:paraId="2D97B3CD" w14:textId="77777777" w:rsidR="00784A32" w:rsidRPr="00C31E24" w:rsidRDefault="00784A32" w:rsidP="00354887">
            <w:pPr>
              <w:pStyle w:val="TAC"/>
              <w:keepNext w:val="0"/>
              <w:keepLines w:val="0"/>
              <w:widowControl w:val="0"/>
            </w:pPr>
            <w:r w:rsidRPr="00C31E24">
              <w:t>7</w:t>
            </w:r>
          </w:p>
        </w:tc>
        <w:tc>
          <w:tcPr>
            <w:tcW w:w="4051" w:type="dxa"/>
            <w:shd w:val="clear" w:color="auto" w:fill="auto"/>
          </w:tcPr>
          <w:p w14:paraId="2FD97D4A" w14:textId="77777777" w:rsidR="00784A32" w:rsidRPr="00C31E24" w:rsidRDefault="00784A32" w:rsidP="00354887">
            <w:pPr>
              <w:pStyle w:val="TAL"/>
              <w:keepNext w:val="0"/>
              <w:keepLines w:val="0"/>
              <w:widowControl w:val="0"/>
            </w:pPr>
            <w:r w:rsidRPr="00C31E24">
              <w:t>Make the UE (MCVideo User) request termination of the MCVideo private emergency call.</w:t>
            </w:r>
          </w:p>
          <w:p w14:paraId="45A8541A" w14:textId="5BA0EE2A" w:rsidR="00784A32" w:rsidRPr="00C31E24" w:rsidRDefault="00CD09A9" w:rsidP="00354887">
            <w:pPr>
              <w:pStyle w:val="TAL"/>
              <w:keepNext w:val="0"/>
              <w:keepLines w:val="0"/>
              <w:widowControl w:val="0"/>
            </w:pPr>
            <w:r w:rsidRPr="00C31E24">
              <w:t>(</w:t>
            </w:r>
            <w:r w:rsidR="00784A32" w:rsidRPr="00C31E24">
              <w:t>NOTE</w:t>
            </w:r>
            <w:r w:rsidRPr="00C31E24">
              <w:t xml:space="preserve"> 1)</w:t>
            </w:r>
          </w:p>
        </w:tc>
        <w:tc>
          <w:tcPr>
            <w:tcW w:w="630" w:type="dxa"/>
            <w:shd w:val="clear" w:color="auto" w:fill="auto"/>
          </w:tcPr>
          <w:p w14:paraId="65AF4994" w14:textId="77777777" w:rsidR="00784A32" w:rsidRPr="00C31E24" w:rsidRDefault="00784A32" w:rsidP="00354887">
            <w:pPr>
              <w:pStyle w:val="TAC"/>
              <w:keepNext w:val="0"/>
              <w:keepLines w:val="0"/>
              <w:widowControl w:val="0"/>
            </w:pPr>
            <w:r w:rsidRPr="00C31E24">
              <w:t>-</w:t>
            </w:r>
          </w:p>
        </w:tc>
        <w:tc>
          <w:tcPr>
            <w:tcW w:w="2973" w:type="dxa"/>
            <w:shd w:val="clear" w:color="auto" w:fill="auto"/>
          </w:tcPr>
          <w:p w14:paraId="10A68E55"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60AF0501"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55FE50F" w14:textId="77777777" w:rsidR="00784A32" w:rsidRPr="00C31E24" w:rsidRDefault="00784A32" w:rsidP="00354887">
            <w:pPr>
              <w:pStyle w:val="TAC"/>
              <w:keepNext w:val="0"/>
              <w:keepLines w:val="0"/>
              <w:widowControl w:val="0"/>
            </w:pPr>
            <w:r w:rsidRPr="00C31E24">
              <w:t>-</w:t>
            </w:r>
          </w:p>
        </w:tc>
      </w:tr>
      <w:tr w:rsidR="00784A32" w:rsidRPr="00C31E24" w14:paraId="1714D64C" w14:textId="77777777" w:rsidTr="00354887">
        <w:tc>
          <w:tcPr>
            <w:tcW w:w="534" w:type="dxa"/>
            <w:shd w:val="clear" w:color="auto" w:fill="auto"/>
          </w:tcPr>
          <w:p w14:paraId="3C32CFBA" w14:textId="77777777" w:rsidR="00784A32" w:rsidRPr="00C31E24" w:rsidRDefault="00784A32" w:rsidP="00354887">
            <w:pPr>
              <w:pStyle w:val="TAC"/>
              <w:keepNext w:val="0"/>
              <w:keepLines w:val="0"/>
              <w:widowControl w:val="0"/>
            </w:pPr>
            <w:r w:rsidRPr="00C31E24">
              <w:t>8</w:t>
            </w:r>
          </w:p>
        </w:tc>
        <w:tc>
          <w:tcPr>
            <w:tcW w:w="4051" w:type="dxa"/>
            <w:shd w:val="clear" w:color="auto" w:fill="auto"/>
          </w:tcPr>
          <w:p w14:paraId="0457F75A" w14:textId="1C4617BD" w:rsidR="00784A32" w:rsidRPr="00C31E24" w:rsidRDefault="00784A32" w:rsidP="00354887">
            <w:pPr>
              <w:pStyle w:val="TAL"/>
              <w:keepNext w:val="0"/>
              <w:keepLines w:val="0"/>
              <w:widowControl w:val="0"/>
            </w:pPr>
            <w:r w:rsidRPr="00C31E24">
              <w:t>Check: Does the UE (MCVideo client) send a SIP BYE request to terminate the private call</w:t>
            </w:r>
            <w:r w:rsidR="00CD09A9" w:rsidRPr="00C31E24">
              <w:t>?</w:t>
            </w:r>
          </w:p>
        </w:tc>
        <w:tc>
          <w:tcPr>
            <w:tcW w:w="630" w:type="dxa"/>
            <w:shd w:val="clear" w:color="auto" w:fill="auto"/>
          </w:tcPr>
          <w:p w14:paraId="3DB8F6EF" w14:textId="77777777" w:rsidR="00784A32" w:rsidRPr="00C31E24" w:rsidRDefault="00784A32" w:rsidP="00354887">
            <w:pPr>
              <w:pStyle w:val="TAC"/>
              <w:keepNext w:val="0"/>
              <w:keepLines w:val="0"/>
              <w:widowControl w:val="0"/>
            </w:pPr>
            <w:r w:rsidRPr="00C31E24">
              <w:t>--&gt;</w:t>
            </w:r>
          </w:p>
        </w:tc>
        <w:tc>
          <w:tcPr>
            <w:tcW w:w="2973" w:type="dxa"/>
            <w:shd w:val="clear" w:color="auto" w:fill="auto"/>
          </w:tcPr>
          <w:p w14:paraId="7BE61459" w14:textId="77777777" w:rsidR="00784A32" w:rsidRPr="00C31E24" w:rsidRDefault="00784A32" w:rsidP="00354887">
            <w:pPr>
              <w:pStyle w:val="TAL"/>
              <w:keepNext w:val="0"/>
              <w:keepLines w:val="0"/>
              <w:widowControl w:val="0"/>
            </w:pPr>
            <w:r w:rsidRPr="00C31E24">
              <w:t>SIP BYE</w:t>
            </w:r>
          </w:p>
        </w:tc>
        <w:tc>
          <w:tcPr>
            <w:tcW w:w="565" w:type="dxa"/>
            <w:shd w:val="clear" w:color="auto" w:fill="auto"/>
          </w:tcPr>
          <w:p w14:paraId="44A79F41" w14:textId="77777777" w:rsidR="00784A32" w:rsidRPr="00C31E24" w:rsidRDefault="00784A32" w:rsidP="00354887">
            <w:pPr>
              <w:pStyle w:val="TAC"/>
              <w:keepNext w:val="0"/>
              <w:keepLines w:val="0"/>
              <w:widowControl w:val="0"/>
            </w:pPr>
            <w:r w:rsidRPr="00C31E24">
              <w:t>2</w:t>
            </w:r>
          </w:p>
        </w:tc>
        <w:tc>
          <w:tcPr>
            <w:tcW w:w="850" w:type="dxa"/>
            <w:shd w:val="clear" w:color="auto" w:fill="auto"/>
          </w:tcPr>
          <w:p w14:paraId="6D956371" w14:textId="77777777" w:rsidR="00784A32" w:rsidRPr="00C31E24" w:rsidRDefault="00784A32" w:rsidP="00354887">
            <w:pPr>
              <w:pStyle w:val="TAC"/>
              <w:keepNext w:val="0"/>
              <w:keepLines w:val="0"/>
              <w:widowControl w:val="0"/>
            </w:pPr>
            <w:r w:rsidRPr="00C31E24">
              <w:t>P</w:t>
            </w:r>
          </w:p>
        </w:tc>
      </w:tr>
      <w:tr w:rsidR="00784A32" w:rsidRPr="00C31E24" w14:paraId="3D53BF6D" w14:textId="77777777" w:rsidTr="00354887">
        <w:tc>
          <w:tcPr>
            <w:tcW w:w="534" w:type="dxa"/>
            <w:shd w:val="clear" w:color="auto" w:fill="auto"/>
          </w:tcPr>
          <w:p w14:paraId="156DD8FC" w14:textId="77777777" w:rsidR="00784A32" w:rsidRPr="00C31E24" w:rsidRDefault="00784A32" w:rsidP="00354887">
            <w:pPr>
              <w:pStyle w:val="TAC"/>
              <w:keepNext w:val="0"/>
              <w:keepLines w:val="0"/>
              <w:widowControl w:val="0"/>
            </w:pPr>
            <w:r w:rsidRPr="00C31E24">
              <w:t>9</w:t>
            </w:r>
          </w:p>
        </w:tc>
        <w:tc>
          <w:tcPr>
            <w:tcW w:w="4051" w:type="dxa"/>
            <w:shd w:val="clear" w:color="auto" w:fill="auto"/>
          </w:tcPr>
          <w:p w14:paraId="3229F7F1" w14:textId="77777777" w:rsidR="00784A32" w:rsidRPr="00C31E24" w:rsidRDefault="00784A32" w:rsidP="00354887">
            <w:pPr>
              <w:pStyle w:val="TAL"/>
              <w:keepNext w:val="0"/>
              <w:keepLines w:val="0"/>
              <w:widowControl w:val="0"/>
            </w:pPr>
            <w:r w:rsidRPr="00C31E24">
              <w:t>The SS (MCVideo server) sends SIP 200 (OK).</w:t>
            </w:r>
          </w:p>
        </w:tc>
        <w:tc>
          <w:tcPr>
            <w:tcW w:w="630" w:type="dxa"/>
            <w:shd w:val="clear" w:color="auto" w:fill="auto"/>
          </w:tcPr>
          <w:p w14:paraId="0F199B77" w14:textId="77777777" w:rsidR="00784A32" w:rsidRPr="00C31E24" w:rsidRDefault="00784A32" w:rsidP="00354887">
            <w:pPr>
              <w:pStyle w:val="TAC"/>
              <w:keepNext w:val="0"/>
              <w:keepLines w:val="0"/>
              <w:widowControl w:val="0"/>
            </w:pPr>
            <w:r w:rsidRPr="00C31E24">
              <w:t>&lt;--</w:t>
            </w:r>
          </w:p>
        </w:tc>
        <w:tc>
          <w:tcPr>
            <w:tcW w:w="2973" w:type="dxa"/>
            <w:shd w:val="clear" w:color="auto" w:fill="auto"/>
          </w:tcPr>
          <w:p w14:paraId="646DDF92"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6626DED8"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7C3FF981" w14:textId="77777777" w:rsidR="00784A32" w:rsidRPr="00C31E24" w:rsidRDefault="00784A32" w:rsidP="00354887">
            <w:pPr>
              <w:pStyle w:val="TAC"/>
              <w:keepNext w:val="0"/>
              <w:keepLines w:val="0"/>
              <w:widowControl w:val="0"/>
            </w:pPr>
            <w:r w:rsidRPr="00C31E24">
              <w:t>-</w:t>
            </w:r>
          </w:p>
        </w:tc>
      </w:tr>
      <w:tr w:rsidR="00784A32" w:rsidRPr="00C31E24" w14:paraId="339AA8A8" w14:textId="77777777" w:rsidTr="00354887">
        <w:tc>
          <w:tcPr>
            <w:tcW w:w="534" w:type="dxa"/>
            <w:shd w:val="clear" w:color="auto" w:fill="auto"/>
          </w:tcPr>
          <w:p w14:paraId="50E39249" w14:textId="77777777" w:rsidR="00784A32" w:rsidRPr="00C31E24" w:rsidRDefault="00784A32" w:rsidP="00354887">
            <w:pPr>
              <w:pStyle w:val="TAC"/>
              <w:keepNext w:val="0"/>
              <w:keepLines w:val="0"/>
              <w:widowControl w:val="0"/>
            </w:pPr>
            <w:r w:rsidRPr="00C31E24">
              <w:t>10</w:t>
            </w:r>
          </w:p>
        </w:tc>
        <w:tc>
          <w:tcPr>
            <w:tcW w:w="4051" w:type="dxa"/>
            <w:shd w:val="clear" w:color="auto" w:fill="auto"/>
          </w:tcPr>
          <w:p w14:paraId="456FE49E" w14:textId="77777777" w:rsidR="00784A32" w:rsidRPr="00C31E24" w:rsidRDefault="00784A32" w:rsidP="00354887">
            <w:pPr>
              <w:pStyle w:val="TAL"/>
              <w:keepNext w:val="0"/>
              <w:keepLines w:val="0"/>
              <w:widowControl w:val="0"/>
            </w:pPr>
            <w:r w:rsidRPr="00C31E24">
              <w:t>Wait for 5 sec to capture any not allowed behaviour.</w:t>
            </w:r>
          </w:p>
        </w:tc>
        <w:tc>
          <w:tcPr>
            <w:tcW w:w="630" w:type="dxa"/>
            <w:shd w:val="clear" w:color="auto" w:fill="auto"/>
          </w:tcPr>
          <w:p w14:paraId="70A26307" w14:textId="77777777" w:rsidR="00784A32" w:rsidRPr="00C31E24" w:rsidRDefault="00784A32" w:rsidP="00354887">
            <w:pPr>
              <w:pStyle w:val="TAC"/>
              <w:keepNext w:val="0"/>
              <w:keepLines w:val="0"/>
              <w:widowControl w:val="0"/>
            </w:pPr>
            <w:r w:rsidRPr="00C31E24">
              <w:t>-</w:t>
            </w:r>
          </w:p>
        </w:tc>
        <w:tc>
          <w:tcPr>
            <w:tcW w:w="2973" w:type="dxa"/>
            <w:shd w:val="clear" w:color="auto" w:fill="auto"/>
          </w:tcPr>
          <w:p w14:paraId="20BDF762"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32C83D8C"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6EE009F" w14:textId="77777777" w:rsidR="00784A32" w:rsidRPr="00C31E24" w:rsidRDefault="00784A32" w:rsidP="00354887">
            <w:pPr>
              <w:pStyle w:val="TAC"/>
              <w:keepNext w:val="0"/>
              <w:keepLines w:val="0"/>
              <w:widowControl w:val="0"/>
            </w:pPr>
            <w:r w:rsidRPr="00C31E24">
              <w:t>-</w:t>
            </w:r>
          </w:p>
        </w:tc>
      </w:tr>
      <w:tr w:rsidR="00784A32" w:rsidRPr="00C31E24" w14:paraId="6E285C1D" w14:textId="77777777" w:rsidTr="00354887">
        <w:tc>
          <w:tcPr>
            <w:tcW w:w="534" w:type="dxa"/>
            <w:shd w:val="clear" w:color="auto" w:fill="auto"/>
          </w:tcPr>
          <w:p w14:paraId="4F450727" w14:textId="77777777" w:rsidR="00784A32" w:rsidRPr="00C31E24" w:rsidRDefault="00784A32" w:rsidP="00354887">
            <w:pPr>
              <w:pStyle w:val="TAC"/>
              <w:keepNext w:val="0"/>
              <w:keepLines w:val="0"/>
              <w:widowControl w:val="0"/>
            </w:pPr>
            <w:r w:rsidRPr="00C31E24">
              <w:t>-</w:t>
            </w:r>
          </w:p>
        </w:tc>
        <w:tc>
          <w:tcPr>
            <w:tcW w:w="4051" w:type="dxa"/>
            <w:shd w:val="clear" w:color="auto" w:fill="auto"/>
          </w:tcPr>
          <w:p w14:paraId="21AE36CB" w14:textId="77777777" w:rsidR="00CD09A9" w:rsidRPr="00C31E24" w:rsidRDefault="00CD09A9" w:rsidP="00CD09A9">
            <w:pPr>
              <w:pStyle w:val="TAL"/>
            </w:pPr>
            <w:r w:rsidRPr="00C31E24">
              <w:t xml:space="preserve">EXCEPTION: The SS </w:t>
            </w:r>
            <w:r w:rsidRPr="00C31E24">
              <w:rPr>
                <w:color w:val="000000"/>
              </w:rPr>
              <w:t xml:space="preserve">(MCVideo Server) </w:t>
            </w:r>
            <w:r w:rsidRPr="00C31E24">
              <w:t xml:space="preserve">waits 2 seconds before the SS </w:t>
            </w:r>
            <w:r w:rsidRPr="00C31E24">
              <w:rPr>
                <w:color w:val="000000"/>
              </w:rPr>
              <w:t xml:space="preserve">(MCVideo Server) </w:t>
            </w:r>
            <w:r w:rsidRPr="00C31E24">
              <w:t>deactivates the dedicated EPS bearer and releases the RRC connection.</w:t>
            </w:r>
          </w:p>
          <w:p w14:paraId="26304002" w14:textId="13B911D5" w:rsidR="00784A32" w:rsidRPr="00C31E24" w:rsidRDefault="00CD09A9" w:rsidP="00764DD4">
            <w:pPr>
              <w:pStyle w:val="TAL"/>
            </w:pPr>
            <w:r w:rsidRPr="00C31E24">
              <w:t>(NOTE 2)</w:t>
            </w:r>
          </w:p>
        </w:tc>
        <w:tc>
          <w:tcPr>
            <w:tcW w:w="630" w:type="dxa"/>
            <w:shd w:val="clear" w:color="auto" w:fill="auto"/>
          </w:tcPr>
          <w:p w14:paraId="2414423A" w14:textId="77777777" w:rsidR="00784A32" w:rsidRPr="00C31E24" w:rsidRDefault="00784A32" w:rsidP="00354887">
            <w:pPr>
              <w:pStyle w:val="TAC"/>
              <w:keepNext w:val="0"/>
              <w:keepLines w:val="0"/>
              <w:widowControl w:val="0"/>
            </w:pPr>
            <w:r w:rsidRPr="00C31E24">
              <w:t>-</w:t>
            </w:r>
          </w:p>
        </w:tc>
        <w:tc>
          <w:tcPr>
            <w:tcW w:w="2973" w:type="dxa"/>
            <w:shd w:val="clear" w:color="auto" w:fill="auto"/>
          </w:tcPr>
          <w:p w14:paraId="383D7912"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295A84C0"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10A39218" w14:textId="77777777" w:rsidR="00784A32" w:rsidRPr="00C31E24" w:rsidRDefault="00784A32" w:rsidP="00354887">
            <w:pPr>
              <w:pStyle w:val="TAC"/>
              <w:keepNext w:val="0"/>
              <w:keepLines w:val="0"/>
              <w:widowControl w:val="0"/>
            </w:pPr>
            <w:r w:rsidRPr="00C31E24">
              <w:t>-</w:t>
            </w:r>
          </w:p>
        </w:tc>
      </w:tr>
      <w:tr w:rsidR="00CD09A9" w:rsidRPr="00C31E24" w14:paraId="6646CF7B" w14:textId="77777777" w:rsidTr="00D74F31">
        <w:tc>
          <w:tcPr>
            <w:tcW w:w="9603" w:type="dxa"/>
            <w:gridSpan w:val="6"/>
            <w:shd w:val="clear" w:color="auto" w:fill="auto"/>
          </w:tcPr>
          <w:p w14:paraId="6A49EC56" w14:textId="77777777" w:rsidR="00CD09A9" w:rsidRPr="00C31E24" w:rsidRDefault="00CD09A9" w:rsidP="00764DD4">
            <w:pPr>
              <w:pStyle w:val="TAN"/>
            </w:pPr>
            <w:r w:rsidRPr="00C31E24">
              <w:t>NOTE 1: This action is expected to be done via a suitable implementation-dependent MMI.</w:t>
            </w:r>
          </w:p>
          <w:p w14:paraId="0B8E1EF8" w14:textId="6569B680" w:rsidR="00CD09A9" w:rsidRPr="00C31E24" w:rsidRDefault="00CD09A9" w:rsidP="00764DD4">
            <w:pPr>
              <w:pStyle w:val="TAN"/>
            </w:pPr>
            <w:r w:rsidRPr="00C31E24">
              <w:t>NOTE 2: The specified wait period of 2s shall ensure that lower layer signalling (TCP) is finished and any not allowed behaviour captured.</w:t>
            </w:r>
          </w:p>
        </w:tc>
      </w:tr>
    </w:tbl>
    <w:p w14:paraId="1D62A39F" w14:textId="76E27FB3" w:rsidR="00784A32" w:rsidRPr="00C31E24" w:rsidRDefault="00784A32" w:rsidP="00CD09A9">
      <w:pPr>
        <w:rPr>
          <w:rFonts w:ascii="Arial" w:hAnsi="Arial"/>
        </w:rPr>
      </w:pPr>
    </w:p>
    <w:p w14:paraId="6C2BD191" w14:textId="77777777" w:rsidR="00784A32" w:rsidRPr="00C31E24" w:rsidRDefault="00784A32" w:rsidP="00764DD4">
      <w:pPr>
        <w:pStyle w:val="H6"/>
      </w:pPr>
      <w:bookmarkStart w:id="687" w:name="_Toc52787574"/>
      <w:bookmarkStart w:id="688" w:name="_Toc52787756"/>
      <w:bookmarkStart w:id="689" w:name="_Toc75906978"/>
      <w:bookmarkStart w:id="690" w:name="_Toc75907315"/>
      <w:r w:rsidRPr="00C31E24">
        <w:t>6.2.5.3.3</w:t>
      </w:r>
      <w:r w:rsidRPr="00C31E24">
        <w:tab/>
        <w:t>Specific message contents</w:t>
      </w:r>
      <w:bookmarkEnd w:id="687"/>
      <w:bookmarkEnd w:id="688"/>
      <w:bookmarkEnd w:id="689"/>
      <w:bookmarkEnd w:id="690"/>
    </w:p>
    <w:p w14:paraId="68139A77" w14:textId="77777777" w:rsidR="00784A32" w:rsidRPr="00C31E24" w:rsidRDefault="00784A32" w:rsidP="00784A32">
      <w:pPr>
        <w:pStyle w:val="TH"/>
      </w:pPr>
      <w:r w:rsidRPr="00C31E24">
        <w:t>Table 6.2.5.3.3-1: SIP INVITE (Step 2, Table 6.2.5.3.2-1)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C31E24" w14:paraId="1AD76F1C" w14:textId="77777777" w:rsidTr="00354887">
        <w:trPr>
          <w:tblHeader/>
        </w:trPr>
        <w:tc>
          <w:tcPr>
            <w:tcW w:w="9504" w:type="dxa"/>
            <w:gridSpan w:val="5"/>
          </w:tcPr>
          <w:p w14:paraId="5319AB8F" w14:textId="77777777" w:rsidR="00784A32" w:rsidRPr="00C31E24" w:rsidRDefault="00784A32" w:rsidP="00354887">
            <w:pPr>
              <w:pStyle w:val="TAL"/>
            </w:pPr>
            <w:r w:rsidRPr="00C31E24">
              <w:t>Derivation Path: TS 36.579-1 [2], Table 5.5.2.5.1-1, conditions MCVIDEO, PRIVATE-CALL</w:t>
            </w:r>
          </w:p>
        </w:tc>
      </w:tr>
      <w:tr w:rsidR="00784A32" w:rsidRPr="00C31E24" w14:paraId="0B51831F" w14:textId="77777777" w:rsidTr="00354887">
        <w:trPr>
          <w:tblHeader/>
        </w:trPr>
        <w:tc>
          <w:tcPr>
            <w:tcW w:w="2934" w:type="dxa"/>
          </w:tcPr>
          <w:p w14:paraId="55CE36B3" w14:textId="77777777" w:rsidR="00784A32" w:rsidRPr="00C31E24" w:rsidRDefault="00784A32" w:rsidP="00354887">
            <w:pPr>
              <w:pStyle w:val="TAH"/>
              <w:keepLines w:val="0"/>
              <w:widowControl w:val="0"/>
            </w:pPr>
            <w:r w:rsidRPr="00C31E24">
              <w:t>Information Element</w:t>
            </w:r>
          </w:p>
        </w:tc>
        <w:tc>
          <w:tcPr>
            <w:tcW w:w="1799" w:type="dxa"/>
          </w:tcPr>
          <w:p w14:paraId="63154D56" w14:textId="77777777" w:rsidR="00784A32" w:rsidRPr="00C31E24" w:rsidRDefault="00784A32" w:rsidP="00354887">
            <w:pPr>
              <w:pStyle w:val="TAH"/>
              <w:keepLines w:val="0"/>
              <w:widowControl w:val="0"/>
            </w:pPr>
            <w:r w:rsidRPr="00C31E24">
              <w:t>Value/remark</w:t>
            </w:r>
          </w:p>
        </w:tc>
        <w:tc>
          <w:tcPr>
            <w:tcW w:w="2159" w:type="dxa"/>
            <w:tcBorders>
              <w:bottom w:val="single" w:sz="4" w:space="0" w:color="auto"/>
            </w:tcBorders>
          </w:tcPr>
          <w:p w14:paraId="4344D40D" w14:textId="77777777" w:rsidR="00784A32" w:rsidRPr="00C31E24" w:rsidRDefault="00784A32" w:rsidP="00354887">
            <w:pPr>
              <w:pStyle w:val="TAH"/>
              <w:keepLines w:val="0"/>
              <w:widowControl w:val="0"/>
            </w:pPr>
            <w:r w:rsidRPr="00C31E24">
              <w:t>Comment</w:t>
            </w:r>
          </w:p>
        </w:tc>
        <w:tc>
          <w:tcPr>
            <w:tcW w:w="1440" w:type="dxa"/>
          </w:tcPr>
          <w:p w14:paraId="4287E192" w14:textId="77777777" w:rsidR="00784A32" w:rsidRPr="00C31E24" w:rsidRDefault="00784A32" w:rsidP="00354887">
            <w:pPr>
              <w:pStyle w:val="TAH"/>
              <w:keepLines w:val="0"/>
              <w:widowControl w:val="0"/>
            </w:pPr>
            <w:r w:rsidRPr="00C31E24">
              <w:t>Reference</w:t>
            </w:r>
          </w:p>
        </w:tc>
        <w:tc>
          <w:tcPr>
            <w:tcW w:w="1172" w:type="dxa"/>
          </w:tcPr>
          <w:p w14:paraId="71E578A0" w14:textId="77777777" w:rsidR="00784A32" w:rsidRPr="00C31E24" w:rsidRDefault="00784A32" w:rsidP="00354887">
            <w:pPr>
              <w:pStyle w:val="TAH"/>
              <w:keepLines w:val="0"/>
              <w:widowControl w:val="0"/>
            </w:pPr>
            <w:r w:rsidRPr="00C31E24">
              <w:t>Condition</w:t>
            </w:r>
          </w:p>
        </w:tc>
      </w:tr>
      <w:tr w:rsidR="00784A32" w:rsidRPr="00C31E24" w14:paraId="69DE3317" w14:textId="77777777" w:rsidTr="00354887">
        <w:tc>
          <w:tcPr>
            <w:tcW w:w="2934" w:type="dxa"/>
            <w:vAlign w:val="center"/>
          </w:tcPr>
          <w:p w14:paraId="511FEC71" w14:textId="77777777" w:rsidR="00784A32" w:rsidRPr="00C31E24" w:rsidRDefault="00784A32" w:rsidP="00354887">
            <w:pPr>
              <w:pStyle w:val="TAL"/>
              <w:rPr>
                <w:b/>
                <w:bCs/>
                <w:color w:val="000000"/>
              </w:rPr>
            </w:pPr>
            <w:r w:rsidRPr="00C31E24">
              <w:rPr>
                <w:b/>
                <w:bCs/>
                <w:color w:val="000000"/>
              </w:rPr>
              <w:t>Message-body</w:t>
            </w:r>
          </w:p>
        </w:tc>
        <w:tc>
          <w:tcPr>
            <w:tcW w:w="1799" w:type="dxa"/>
          </w:tcPr>
          <w:p w14:paraId="50BE7D06" w14:textId="77777777" w:rsidR="00784A32" w:rsidRPr="00C31E24" w:rsidRDefault="00784A32" w:rsidP="00354887">
            <w:pPr>
              <w:pStyle w:val="TAL"/>
              <w:rPr>
                <w:color w:val="000000"/>
              </w:rPr>
            </w:pPr>
          </w:p>
        </w:tc>
        <w:tc>
          <w:tcPr>
            <w:tcW w:w="2159" w:type="dxa"/>
            <w:tcBorders>
              <w:top w:val="single" w:sz="4" w:space="0" w:color="auto"/>
              <w:bottom w:val="single" w:sz="4" w:space="0" w:color="auto"/>
            </w:tcBorders>
          </w:tcPr>
          <w:p w14:paraId="36CF1E14" w14:textId="77777777" w:rsidR="00784A32" w:rsidRPr="00C31E24" w:rsidRDefault="00784A32" w:rsidP="00354887">
            <w:pPr>
              <w:pStyle w:val="TAL"/>
              <w:rPr>
                <w:color w:val="000000"/>
              </w:rPr>
            </w:pPr>
          </w:p>
        </w:tc>
        <w:tc>
          <w:tcPr>
            <w:tcW w:w="1440" w:type="dxa"/>
          </w:tcPr>
          <w:p w14:paraId="42C1C95F" w14:textId="77777777" w:rsidR="00784A32" w:rsidRPr="00C31E24" w:rsidRDefault="00784A32" w:rsidP="00354887">
            <w:pPr>
              <w:pStyle w:val="TAL"/>
              <w:rPr>
                <w:color w:val="000000"/>
              </w:rPr>
            </w:pPr>
          </w:p>
        </w:tc>
        <w:tc>
          <w:tcPr>
            <w:tcW w:w="1172" w:type="dxa"/>
            <w:vAlign w:val="bottom"/>
          </w:tcPr>
          <w:p w14:paraId="1F570EC4" w14:textId="77777777" w:rsidR="00784A32" w:rsidRPr="00C31E24" w:rsidRDefault="00784A32" w:rsidP="00354887">
            <w:pPr>
              <w:pStyle w:val="TAL"/>
              <w:rPr>
                <w:color w:val="000000"/>
              </w:rPr>
            </w:pPr>
          </w:p>
        </w:tc>
      </w:tr>
      <w:tr w:rsidR="00784A32" w:rsidRPr="00C31E24" w14:paraId="22427673" w14:textId="77777777" w:rsidTr="00354887">
        <w:tc>
          <w:tcPr>
            <w:tcW w:w="2934" w:type="dxa"/>
            <w:shd w:val="clear" w:color="auto" w:fill="auto"/>
            <w:vAlign w:val="center"/>
          </w:tcPr>
          <w:p w14:paraId="0C5AFAE9" w14:textId="77777777" w:rsidR="00784A32" w:rsidRPr="00C31E24" w:rsidRDefault="00784A32" w:rsidP="00354887">
            <w:pPr>
              <w:pStyle w:val="TAL"/>
              <w:rPr>
                <w:color w:val="000000"/>
              </w:rPr>
            </w:pPr>
            <w:r w:rsidRPr="00C31E24">
              <w:rPr>
                <w:color w:val="000000"/>
              </w:rPr>
              <w:t xml:space="preserve">  MIME body part</w:t>
            </w:r>
          </w:p>
        </w:tc>
        <w:tc>
          <w:tcPr>
            <w:tcW w:w="1799" w:type="dxa"/>
            <w:shd w:val="clear" w:color="auto" w:fill="auto"/>
            <w:vAlign w:val="center"/>
          </w:tcPr>
          <w:p w14:paraId="1958724C" w14:textId="77777777" w:rsidR="00784A32" w:rsidRPr="00C31E24"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7125832E" w14:textId="77777777" w:rsidR="00784A32" w:rsidRPr="00C31E24" w:rsidRDefault="00784A32" w:rsidP="00354887">
            <w:pPr>
              <w:pStyle w:val="TAL"/>
              <w:rPr>
                <w:color w:val="000000"/>
              </w:rPr>
            </w:pPr>
            <w:r w:rsidRPr="00C31E24">
              <w:rPr>
                <w:color w:val="000000"/>
              </w:rPr>
              <w:t>MCVideo Info</w:t>
            </w:r>
          </w:p>
        </w:tc>
        <w:tc>
          <w:tcPr>
            <w:tcW w:w="1440" w:type="dxa"/>
            <w:shd w:val="clear" w:color="auto" w:fill="auto"/>
          </w:tcPr>
          <w:p w14:paraId="4726770B" w14:textId="77777777" w:rsidR="00784A32" w:rsidRPr="00C31E24" w:rsidRDefault="00784A32" w:rsidP="00354887">
            <w:pPr>
              <w:pStyle w:val="TAL"/>
              <w:rPr>
                <w:color w:val="000000"/>
              </w:rPr>
            </w:pPr>
          </w:p>
        </w:tc>
        <w:tc>
          <w:tcPr>
            <w:tcW w:w="1172" w:type="dxa"/>
            <w:shd w:val="clear" w:color="auto" w:fill="auto"/>
            <w:vAlign w:val="bottom"/>
          </w:tcPr>
          <w:p w14:paraId="29B1BA3D" w14:textId="77777777" w:rsidR="00784A32" w:rsidRPr="00C31E24" w:rsidRDefault="00784A32" w:rsidP="00354887">
            <w:pPr>
              <w:pStyle w:val="TAL"/>
              <w:rPr>
                <w:color w:val="000000"/>
              </w:rPr>
            </w:pPr>
          </w:p>
        </w:tc>
      </w:tr>
      <w:tr w:rsidR="00784A32" w:rsidRPr="00C31E24" w14:paraId="64F58D77" w14:textId="77777777" w:rsidTr="00354887">
        <w:tc>
          <w:tcPr>
            <w:tcW w:w="2934" w:type="dxa"/>
            <w:shd w:val="clear" w:color="auto" w:fill="auto"/>
            <w:vAlign w:val="center"/>
          </w:tcPr>
          <w:p w14:paraId="6AC6EDC5" w14:textId="77777777" w:rsidR="00784A32" w:rsidRPr="00C31E24" w:rsidRDefault="00784A32" w:rsidP="00354887">
            <w:pPr>
              <w:pStyle w:val="TAL"/>
              <w:rPr>
                <w:color w:val="000000"/>
              </w:rPr>
            </w:pPr>
            <w:r w:rsidRPr="00C31E24">
              <w:rPr>
                <w:color w:val="000000"/>
              </w:rPr>
              <w:t xml:space="preserve">    MIME-part-headers</w:t>
            </w:r>
          </w:p>
        </w:tc>
        <w:tc>
          <w:tcPr>
            <w:tcW w:w="1799" w:type="dxa"/>
            <w:shd w:val="clear" w:color="auto" w:fill="auto"/>
            <w:vAlign w:val="center"/>
          </w:tcPr>
          <w:p w14:paraId="6C9C9028" w14:textId="77777777" w:rsidR="00784A32" w:rsidRPr="00C31E24"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4D533675" w14:textId="77777777" w:rsidR="00784A32" w:rsidRPr="00C31E24" w:rsidRDefault="00784A32" w:rsidP="00354887">
            <w:pPr>
              <w:pStyle w:val="TAL"/>
              <w:rPr>
                <w:color w:val="000000"/>
              </w:rPr>
            </w:pPr>
          </w:p>
        </w:tc>
        <w:tc>
          <w:tcPr>
            <w:tcW w:w="1440" w:type="dxa"/>
            <w:shd w:val="clear" w:color="auto" w:fill="auto"/>
          </w:tcPr>
          <w:p w14:paraId="0C5CFDF3" w14:textId="77777777" w:rsidR="00784A32" w:rsidRPr="00C31E24" w:rsidRDefault="00784A32" w:rsidP="00354887">
            <w:pPr>
              <w:pStyle w:val="TAL"/>
              <w:rPr>
                <w:color w:val="000000"/>
              </w:rPr>
            </w:pPr>
          </w:p>
        </w:tc>
        <w:tc>
          <w:tcPr>
            <w:tcW w:w="1172" w:type="dxa"/>
            <w:shd w:val="clear" w:color="auto" w:fill="auto"/>
            <w:vAlign w:val="bottom"/>
          </w:tcPr>
          <w:p w14:paraId="668705C7" w14:textId="77777777" w:rsidR="00784A32" w:rsidRPr="00C31E24" w:rsidRDefault="00784A32" w:rsidP="00354887">
            <w:pPr>
              <w:pStyle w:val="TAL"/>
              <w:rPr>
                <w:color w:val="000000"/>
              </w:rPr>
            </w:pPr>
          </w:p>
        </w:tc>
      </w:tr>
      <w:tr w:rsidR="00784A32" w:rsidRPr="00C31E24" w14:paraId="67CD823C" w14:textId="77777777" w:rsidTr="00354887">
        <w:tc>
          <w:tcPr>
            <w:tcW w:w="2934" w:type="dxa"/>
            <w:shd w:val="clear" w:color="auto" w:fill="auto"/>
            <w:vAlign w:val="center"/>
          </w:tcPr>
          <w:p w14:paraId="3B40F6D5" w14:textId="77777777" w:rsidR="00784A32" w:rsidRPr="00C31E24" w:rsidRDefault="00784A32" w:rsidP="00354887">
            <w:pPr>
              <w:pStyle w:val="TAL"/>
              <w:rPr>
                <w:b/>
                <w:color w:val="000000"/>
              </w:rPr>
            </w:pPr>
            <w:r w:rsidRPr="00C31E24">
              <w:rPr>
                <w:color w:val="000000"/>
              </w:rPr>
              <w:t xml:space="preserve">    MIME-part-body</w:t>
            </w:r>
          </w:p>
        </w:tc>
        <w:tc>
          <w:tcPr>
            <w:tcW w:w="1799" w:type="dxa"/>
            <w:shd w:val="clear" w:color="auto" w:fill="auto"/>
          </w:tcPr>
          <w:p w14:paraId="464A12BC" w14:textId="77777777" w:rsidR="00784A32" w:rsidRPr="00C31E24" w:rsidRDefault="00784A32" w:rsidP="00354887">
            <w:pPr>
              <w:pStyle w:val="TAL"/>
              <w:rPr>
                <w:color w:val="000000"/>
              </w:rPr>
            </w:pPr>
            <w:r w:rsidRPr="00C31E24">
              <w:rPr>
                <w:color w:val="000000"/>
              </w:rPr>
              <w:t>MCVideo-Info as described in Table 6.2.5.3.3-2</w:t>
            </w:r>
          </w:p>
        </w:tc>
        <w:tc>
          <w:tcPr>
            <w:tcW w:w="2159" w:type="dxa"/>
            <w:tcBorders>
              <w:top w:val="single" w:sz="4" w:space="0" w:color="auto"/>
              <w:bottom w:val="single" w:sz="4" w:space="0" w:color="auto"/>
            </w:tcBorders>
            <w:shd w:val="clear" w:color="auto" w:fill="auto"/>
          </w:tcPr>
          <w:p w14:paraId="22BD8978" w14:textId="77777777" w:rsidR="00784A32" w:rsidRPr="00C31E24" w:rsidRDefault="00784A32" w:rsidP="00354887">
            <w:pPr>
              <w:pStyle w:val="TAL"/>
              <w:rPr>
                <w:color w:val="000000"/>
              </w:rPr>
            </w:pPr>
          </w:p>
        </w:tc>
        <w:tc>
          <w:tcPr>
            <w:tcW w:w="1440" w:type="dxa"/>
            <w:shd w:val="clear" w:color="auto" w:fill="auto"/>
          </w:tcPr>
          <w:p w14:paraId="5C4F8BE5" w14:textId="77777777" w:rsidR="00784A32" w:rsidRPr="00C31E24" w:rsidRDefault="00784A32" w:rsidP="00354887">
            <w:pPr>
              <w:pStyle w:val="TAL"/>
              <w:rPr>
                <w:color w:val="000000"/>
              </w:rPr>
            </w:pPr>
          </w:p>
        </w:tc>
        <w:tc>
          <w:tcPr>
            <w:tcW w:w="1172" w:type="dxa"/>
            <w:shd w:val="clear" w:color="auto" w:fill="auto"/>
            <w:vAlign w:val="bottom"/>
          </w:tcPr>
          <w:p w14:paraId="72B6BF15" w14:textId="77777777" w:rsidR="00784A32" w:rsidRPr="00C31E24" w:rsidRDefault="00784A32" w:rsidP="00354887">
            <w:pPr>
              <w:pStyle w:val="TAL"/>
              <w:rPr>
                <w:color w:val="000000"/>
              </w:rPr>
            </w:pPr>
          </w:p>
        </w:tc>
      </w:tr>
    </w:tbl>
    <w:p w14:paraId="520A3081" w14:textId="77777777" w:rsidR="00784A32" w:rsidRPr="00C31E24" w:rsidRDefault="00784A32" w:rsidP="00784A32"/>
    <w:p w14:paraId="6BF3B69A" w14:textId="238B31E1" w:rsidR="00784A32" w:rsidRPr="00C31E24" w:rsidRDefault="00784A32" w:rsidP="00784A32">
      <w:pPr>
        <w:pStyle w:val="TH"/>
      </w:pPr>
      <w:r w:rsidRPr="00C31E24">
        <w:t>Table 6.2.5.3.3-2: MCVideo-Info in SIP INVITE (Table 6.2.5.3.3-1)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33"/>
        <w:gridCol w:w="2188"/>
        <w:gridCol w:w="2188"/>
        <w:gridCol w:w="1367"/>
        <w:gridCol w:w="1161"/>
        <w:gridCol w:w="23"/>
      </w:tblGrid>
      <w:tr w:rsidR="00CD09A9" w:rsidRPr="00C31E24" w14:paraId="4319FF10" w14:textId="77777777" w:rsidTr="00CD09A9">
        <w:trPr>
          <w:gridAfter w:val="1"/>
          <w:wAfter w:w="23" w:type="dxa"/>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21CCA671" w14:textId="77777777" w:rsidR="00CD09A9" w:rsidRPr="00C31E24" w:rsidRDefault="00CD09A9">
            <w:pPr>
              <w:pStyle w:val="TAL"/>
              <w:rPr>
                <w:lang w:eastAsia="en-US"/>
              </w:rPr>
            </w:pPr>
            <w:r w:rsidRPr="00C31E24">
              <w:rPr>
                <w:lang w:eastAsia="en-US"/>
              </w:rPr>
              <w:t>Derivation Path: TS 36.579-1 [2], Table 5.5.2.5.1-1, condition PRIVATE-CALL</w:t>
            </w:r>
          </w:p>
        </w:tc>
      </w:tr>
      <w:tr w:rsidR="00CD09A9" w:rsidRPr="00C31E24" w14:paraId="1CA8B344" w14:textId="77777777" w:rsidTr="00CD09A9">
        <w:tc>
          <w:tcPr>
            <w:tcW w:w="2732" w:type="dxa"/>
            <w:tcBorders>
              <w:top w:val="single" w:sz="4" w:space="0" w:color="auto"/>
              <w:left w:val="single" w:sz="4" w:space="0" w:color="auto"/>
              <w:bottom w:val="single" w:sz="4" w:space="0" w:color="auto"/>
              <w:right w:val="single" w:sz="4" w:space="0" w:color="auto"/>
            </w:tcBorders>
            <w:vAlign w:val="center"/>
            <w:hideMark/>
          </w:tcPr>
          <w:p w14:paraId="575AE3A0" w14:textId="77777777" w:rsidR="00CD09A9" w:rsidRPr="00C31E24" w:rsidRDefault="00CD09A9">
            <w:pPr>
              <w:pStyle w:val="TAL"/>
              <w:rPr>
                <w:lang w:eastAsia="en-US"/>
              </w:rPr>
            </w:pPr>
            <w:r w:rsidRPr="00C31E24">
              <w:rPr>
                <w:rFonts w:cs="Arial"/>
                <w:b/>
                <w:color w:val="000000"/>
                <w:szCs w:val="18"/>
                <w:lang w:eastAsia="en-US"/>
              </w:rPr>
              <w:t>Message-body</w:t>
            </w:r>
          </w:p>
        </w:tc>
        <w:tc>
          <w:tcPr>
            <w:tcW w:w="2187" w:type="dxa"/>
            <w:tcBorders>
              <w:top w:val="single" w:sz="4" w:space="0" w:color="auto"/>
              <w:left w:val="single" w:sz="4" w:space="0" w:color="auto"/>
              <w:bottom w:val="single" w:sz="4" w:space="0" w:color="auto"/>
              <w:right w:val="single" w:sz="4" w:space="0" w:color="auto"/>
            </w:tcBorders>
          </w:tcPr>
          <w:p w14:paraId="54DB50A8" w14:textId="77777777" w:rsidR="00CD09A9" w:rsidRPr="00C31E24" w:rsidRDefault="00CD09A9">
            <w:pPr>
              <w:pStyle w:val="TAL"/>
              <w:rPr>
                <w:lang w:eastAsia="en-US"/>
              </w:rPr>
            </w:pPr>
          </w:p>
        </w:tc>
        <w:tc>
          <w:tcPr>
            <w:tcW w:w="2187" w:type="dxa"/>
            <w:tcBorders>
              <w:top w:val="single" w:sz="4" w:space="0" w:color="auto"/>
              <w:left w:val="single" w:sz="4" w:space="0" w:color="auto"/>
              <w:bottom w:val="single" w:sz="4" w:space="0" w:color="auto"/>
              <w:right w:val="single" w:sz="4" w:space="0" w:color="auto"/>
            </w:tcBorders>
          </w:tcPr>
          <w:p w14:paraId="7CB22D92" w14:textId="77777777" w:rsidR="00CD09A9" w:rsidRPr="00C31E24" w:rsidRDefault="00CD09A9">
            <w:pPr>
              <w:pStyle w:val="TAL"/>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5A8B337F" w14:textId="77777777" w:rsidR="00CD09A9" w:rsidRPr="00C31E24" w:rsidRDefault="00CD09A9">
            <w:pPr>
              <w:pStyle w:val="TAL"/>
              <w:rPr>
                <w:color w:val="000000"/>
                <w:lang w:eastAsia="en-US"/>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294379E9" w14:textId="77777777" w:rsidR="00CD09A9" w:rsidRPr="00C31E24" w:rsidRDefault="00CD09A9">
            <w:pPr>
              <w:pStyle w:val="TAL"/>
              <w:rPr>
                <w:color w:val="000000"/>
                <w:lang w:eastAsia="en-US"/>
              </w:rPr>
            </w:pPr>
          </w:p>
        </w:tc>
      </w:tr>
      <w:tr w:rsidR="00CD09A9" w:rsidRPr="00C31E24" w14:paraId="42FA026D" w14:textId="77777777" w:rsidTr="00CD09A9">
        <w:tc>
          <w:tcPr>
            <w:tcW w:w="2732" w:type="dxa"/>
            <w:tcBorders>
              <w:top w:val="single" w:sz="4" w:space="0" w:color="auto"/>
              <w:left w:val="single" w:sz="4" w:space="0" w:color="auto"/>
              <w:bottom w:val="single" w:sz="4" w:space="0" w:color="auto"/>
              <w:right w:val="single" w:sz="4" w:space="0" w:color="auto"/>
            </w:tcBorders>
            <w:vAlign w:val="center"/>
            <w:hideMark/>
          </w:tcPr>
          <w:p w14:paraId="0EF20675" w14:textId="77777777" w:rsidR="00CD09A9" w:rsidRPr="00C31E24" w:rsidRDefault="00CD09A9">
            <w:pPr>
              <w:pStyle w:val="TAL"/>
              <w:rPr>
                <w:lang w:eastAsia="en-US"/>
              </w:rPr>
            </w:pPr>
            <w:r w:rsidRPr="00C31E24">
              <w:rPr>
                <w:color w:val="000000"/>
                <w:lang w:eastAsia="en-US"/>
              </w:rPr>
              <w:t xml:space="preserve">  MIME body part</w:t>
            </w:r>
          </w:p>
        </w:tc>
        <w:tc>
          <w:tcPr>
            <w:tcW w:w="2187" w:type="dxa"/>
            <w:tcBorders>
              <w:top w:val="single" w:sz="4" w:space="0" w:color="auto"/>
              <w:left w:val="single" w:sz="4" w:space="0" w:color="auto"/>
              <w:bottom w:val="single" w:sz="4" w:space="0" w:color="auto"/>
              <w:right w:val="single" w:sz="4" w:space="0" w:color="auto"/>
            </w:tcBorders>
            <w:vAlign w:val="center"/>
          </w:tcPr>
          <w:p w14:paraId="75EE664E" w14:textId="77777777" w:rsidR="00CD09A9" w:rsidRPr="00C31E24" w:rsidRDefault="00CD09A9">
            <w:pPr>
              <w:pStyle w:val="TAL"/>
              <w:rPr>
                <w:lang w:eastAsia="en-US"/>
              </w:rPr>
            </w:pPr>
          </w:p>
        </w:tc>
        <w:tc>
          <w:tcPr>
            <w:tcW w:w="2187" w:type="dxa"/>
            <w:tcBorders>
              <w:top w:val="single" w:sz="4" w:space="0" w:color="auto"/>
              <w:left w:val="single" w:sz="4" w:space="0" w:color="auto"/>
              <w:bottom w:val="single" w:sz="4" w:space="0" w:color="auto"/>
              <w:right w:val="single" w:sz="4" w:space="0" w:color="auto"/>
            </w:tcBorders>
            <w:hideMark/>
          </w:tcPr>
          <w:p w14:paraId="55D7BA31" w14:textId="77777777" w:rsidR="00CD09A9" w:rsidRPr="00C31E24" w:rsidRDefault="00CD09A9">
            <w:pPr>
              <w:pStyle w:val="TAL"/>
              <w:rPr>
                <w:color w:val="000000"/>
                <w:lang w:eastAsia="en-US"/>
              </w:rPr>
            </w:pPr>
            <w:r w:rsidRPr="00C31E24">
              <w:rPr>
                <w:color w:val="000000"/>
                <w:lang w:eastAsia="en-US"/>
              </w:rPr>
              <w:t>MCVIDEO-Info</w:t>
            </w:r>
          </w:p>
        </w:tc>
        <w:tc>
          <w:tcPr>
            <w:tcW w:w="1367" w:type="dxa"/>
            <w:tcBorders>
              <w:top w:val="single" w:sz="4" w:space="0" w:color="auto"/>
              <w:left w:val="single" w:sz="4" w:space="0" w:color="auto"/>
              <w:bottom w:val="single" w:sz="4" w:space="0" w:color="auto"/>
              <w:right w:val="single" w:sz="4" w:space="0" w:color="auto"/>
            </w:tcBorders>
          </w:tcPr>
          <w:p w14:paraId="500ECD61" w14:textId="77777777" w:rsidR="00CD09A9" w:rsidRPr="00C31E24" w:rsidRDefault="00CD09A9">
            <w:pPr>
              <w:pStyle w:val="TAL"/>
              <w:rPr>
                <w:color w:val="000000"/>
                <w:lang w:eastAsia="en-US"/>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62E9EB70" w14:textId="77777777" w:rsidR="00CD09A9" w:rsidRPr="00C31E24" w:rsidRDefault="00CD09A9">
            <w:pPr>
              <w:pStyle w:val="TAL"/>
              <w:rPr>
                <w:color w:val="000000"/>
                <w:lang w:eastAsia="en-US"/>
              </w:rPr>
            </w:pPr>
          </w:p>
        </w:tc>
      </w:tr>
      <w:tr w:rsidR="00CD09A9" w:rsidRPr="00C31E24" w14:paraId="7B96E048" w14:textId="77777777" w:rsidTr="00CD09A9">
        <w:tc>
          <w:tcPr>
            <w:tcW w:w="2732" w:type="dxa"/>
            <w:tcBorders>
              <w:top w:val="single" w:sz="4" w:space="0" w:color="auto"/>
              <w:left w:val="single" w:sz="4" w:space="0" w:color="auto"/>
              <w:bottom w:val="single" w:sz="4" w:space="0" w:color="auto"/>
              <w:right w:val="single" w:sz="4" w:space="0" w:color="auto"/>
            </w:tcBorders>
            <w:vAlign w:val="center"/>
            <w:hideMark/>
          </w:tcPr>
          <w:p w14:paraId="0C3BE82B" w14:textId="77777777" w:rsidR="00CD09A9" w:rsidRPr="00C31E24" w:rsidRDefault="00CD09A9">
            <w:pPr>
              <w:pStyle w:val="TAL"/>
              <w:rPr>
                <w:lang w:eastAsia="en-US"/>
              </w:rPr>
            </w:pPr>
            <w:r w:rsidRPr="00C31E24">
              <w:rPr>
                <w:lang w:eastAsia="en-US"/>
              </w:rPr>
              <w:t xml:space="preserve">    session-type</w:t>
            </w:r>
          </w:p>
        </w:tc>
        <w:tc>
          <w:tcPr>
            <w:tcW w:w="2187" w:type="dxa"/>
            <w:tcBorders>
              <w:top w:val="single" w:sz="4" w:space="0" w:color="auto"/>
              <w:left w:val="single" w:sz="4" w:space="0" w:color="auto"/>
              <w:bottom w:val="single" w:sz="4" w:space="0" w:color="auto"/>
              <w:right w:val="single" w:sz="4" w:space="0" w:color="auto"/>
            </w:tcBorders>
            <w:hideMark/>
          </w:tcPr>
          <w:p w14:paraId="7146618E" w14:textId="77777777" w:rsidR="00CD09A9" w:rsidRPr="00C31E24" w:rsidRDefault="00CD09A9">
            <w:pPr>
              <w:pStyle w:val="TAL"/>
              <w:rPr>
                <w:lang w:eastAsia="en-US"/>
              </w:rPr>
            </w:pPr>
            <w:r w:rsidRPr="00C31E24">
              <w:rPr>
                <w:lang w:eastAsia="en-US"/>
              </w:rPr>
              <w:t>"private"</w:t>
            </w:r>
          </w:p>
        </w:tc>
        <w:tc>
          <w:tcPr>
            <w:tcW w:w="2187" w:type="dxa"/>
            <w:tcBorders>
              <w:top w:val="single" w:sz="4" w:space="0" w:color="auto"/>
              <w:left w:val="single" w:sz="4" w:space="0" w:color="auto"/>
              <w:bottom w:val="single" w:sz="4" w:space="0" w:color="auto"/>
              <w:right w:val="single" w:sz="4" w:space="0" w:color="auto"/>
            </w:tcBorders>
          </w:tcPr>
          <w:p w14:paraId="34197DAC" w14:textId="77777777" w:rsidR="00CD09A9" w:rsidRPr="00C31E24" w:rsidRDefault="00CD09A9">
            <w:pPr>
              <w:pStyle w:val="TAL"/>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50F6F757" w14:textId="77777777" w:rsidR="00CD09A9" w:rsidRPr="00C31E24" w:rsidRDefault="00CD09A9">
            <w:pPr>
              <w:pStyle w:val="TAL"/>
              <w:rPr>
                <w:color w:val="000000"/>
                <w:lang w:eastAsia="en-US"/>
              </w:rPr>
            </w:pPr>
          </w:p>
        </w:tc>
        <w:tc>
          <w:tcPr>
            <w:tcW w:w="1184" w:type="dxa"/>
            <w:gridSpan w:val="2"/>
            <w:tcBorders>
              <w:top w:val="single" w:sz="4" w:space="0" w:color="auto"/>
              <w:left w:val="single" w:sz="4" w:space="0" w:color="auto"/>
              <w:bottom w:val="single" w:sz="4" w:space="0" w:color="auto"/>
              <w:right w:val="single" w:sz="4" w:space="0" w:color="auto"/>
            </w:tcBorders>
            <w:vAlign w:val="bottom"/>
          </w:tcPr>
          <w:p w14:paraId="2D7BA5DD" w14:textId="77777777" w:rsidR="00CD09A9" w:rsidRPr="00C31E24" w:rsidRDefault="00CD09A9">
            <w:pPr>
              <w:pStyle w:val="TAL"/>
              <w:rPr>
                <w:color w:val="000000"/>
                <w:lang w:eastAsia="en-US"/>
              </w:rPr>
            </w:pPr>
          </w:p>
        </w:tc>
      </w:tr>
      <w:tr w:rsidR="00CD09A9" w:rsidRPr="00C31E24" w14:paraId="3D093A25" w14:textId="77777777" w:rsidTr="00CD09A9">
        <w:tc>
          <w:tcPr>
            <w:tcW w:w="2732" w:type="dxa"/>
            <w:tcBorders>
              <w:top w:val="single" w:sz="4" w:space="0" w:color="auto"/>
              <w:left w:val="single" w:sz="4" w:space="0" w:color="auto"/>
              <w:bottom w:val="single" w:sz="4" w:space="0" w:color="auto"/>
              <w:right w:val="single" w:sz="4" w:space="0" w:color="auto"/>
            </w:tcBorders>
            <w:hideMark/>
          </w:tcPr>
          <w:p w14:paraId="6627118E" w14:textId="77777777" w:rsidR="00CD09A9" w:rsidRPr="00C31E24" w:rsidRDefault="00CD09A9">
            <w:pPr>
              <w:pStyle w:val="TAL"/>
              <w:rPr>
                <w:lang w:eastAsia="en-US"/>
              </w:rPr>
            </w:pPr>
            <w:r w:rsidRPr="00C31E24">
              <w:rPr>
                <w:lang w:eastAsia="en-US"/>
              </w:rPr>
              <w:t xml:space="preserve">    emergency-ind</w:t>
            </w:r>
          </w:p>
        </w:tc>
        <w:tc>
          <w:tcPr>
            <w:tcW w:w="2187" w:type="dxa"/>
            <w:tcBorders>
              <w:top w:val="single" w:sz="4" w:space="0" w:color="auto"/>
              <w:left w:val="single" w:sz="4" w:space="0" w:color="auto"/>
              <w:bottom w:val="single" w:sz="4" w:space="0" w:color="auto"/>
              <w:right w:val="single" w:sz="4" w:space="0" w:color="auto"/>
            </w:tcBorders>
            <w:hideMark/>
          </w:tcPr>
          <w:p w14:paraId="03D967E8" w14:textId="77777777" w:rsidR="00CD09A9" w:rsidRPr="00C31E24" w:rsidRDefault="00CD09A9">
            <w:pPr>
              <w:pStyle w:val="TAL"/>
              <w:rPr>
                <w:lang w:eastAsia="en-US"/>
              </w:rPr>
            </w:pPr>
            <w:r w:rsidRPr="00C31E24">
              <w:rPr>
                <w:lang w:eastAsia="en-US"/>
              </w:rPr>
              <w:t>“true"</w:t>
            </w:r>
          </w:p>
        </w:tc>
        <w:tc>
          <w:tcPr>
            <w:tcW w:w="2187" w:type="dxa"/>
            <w:tcBorders>
              <w:top w:val="single" w:sz="4" w:space="0" w:color="auto"/>
              <w:left w:val="single" w:sz="4" w:space="0" w:color="auto"/>
              <w:bottom w:val="single" w:sz="4" w:space="0" w:color="auto"/>
              <w:right w:val="single" w:sz="4" w:space="0" w:color="auto"/>
            </w:tcBorders>
          </w:tcPr>
          <w:p w14:paraId="4673D14C" w14:textId="77777777" w:rsidR="00CD09A9" w:rsidRPr="00C31E24" w:rsidRDefault="00CD09A9">
            <w:pPr>
              <w:pStyle w:val="TAL"/>
              <w:rPr>
                <w:color w:val="000000"/>
                <w:lang w:eastAsia="en-US"/>
              </w:rPr>
            </w:pPr>
          </w:p>
        </w:tc>
        <w:tc>
          <w:tcPr>
            <w:tcW w:w="1367" w:type="dxa"/>
            <w:tcBorders>
              <w:top w:val="single" w:sz="4" w:space="0" w:color="auto"/>
              <w:left w:val="single" w:sz="4" w:space="0" w:color="auto"/>
              <w:bottom w:val="single" w:sz="4" w:space="0" w:color="auto"/>
              <w:right w:val="single" w:sz="4" w:space="0" w:color="auto"/>
            </w:tcBorders>
          </w:tcPr>
          <w:p w14:paraId="64313C48" w14:textId="77777777" w:rsidR="00CD09A9" w:rsidRPr="00C31E24" w:rsidRDefault="00CD09A9">
            <w:pPr>
              <w:pStyle w:val="TAL"/>
              <w:rPr>
                <w:color w:val="000000"/>
                <w:lang w:eastAsia="en-US"/>
              </w:rPr>
            </w:pPr>
          </w:p>
        </w:tc>
        <w:tc>
          <w:tcPr>
            <w:tcW w:w="1184" w:type="dxa"/>
            <w:gridSpan w:val="2"/>
            <w:tcBorders>
              <w:top w:val="single" w:sz="4" w:space="0" w:color="auto"/>
              <w:left w:val="single" w:sz="4" w:space="0" w:color="auto"/>
              <w:bottom w:val="single" w:sz="4" w:space="0" w:color="auto"/>
              <w:right w:val="single" w:sz="4" w:space="0" w:color="auto"/>
            </w:tcBorders>
          </w:tcPr>
          <w:p w14:paraId="4FE270AB" w14:textId="77777777" w:rsidR="00CD09A9" w:rsidRPr="00C31E24" w:rsidRDefault="00CD09A9">
            <w:pPr>
              <w:pStyle w:val="TAL"/>
              <w:rPr>
                <w:color w:val="000000"/>
                <w:lang w:eastAsia="en-US"/>
              </w:rPr>
            </w:pPr>
          </w:p>
        </w:tc>
      </w:tr>
    </w:tbl>
    <w:p w14:paraId="2608781B" w14:textId="77777777" w:rsidR="00CD09A9" w:rsidRPr="00C31E24" w:rsidRDefault="00CD09A9" w:rsidP="00CD09A9">
      <w:pPr>
        <w:rPr>
          <w:lang w:eastAsia="en-US"/>
        </w:rPr>
      </w:pPr>
    </w:p>
    <w:p w14:paraId="0848F420" w14:textId="77777777" w:rsidR="00784A32" w:rsidRPr="00C31E24" w:rsidRDefault="00784A32" w:rsidP="00784A32">
      <w:pPr>
        <w:pStyle w:val="TH"/>
      </w:pPr>
      <w:r w:rsidRPr="00C31E24">
        <w:t>Table 6.2.5.3.3-3: SIP 200 (OK) (Steps 4, Table 6.2.5.3.2-1)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C31E24" w14:paraId="73DC60AA" w14:textId="77777777" w:rsidTr="00354887">
        <w:trPr>
          <w:tblHeader/>
        </w:trPr>
        <w:tc>
          <w:tcPr>
            <w:tcW w:w="9517" w:type="dxa"/>
            <w:gridSpan w:val="5"/>
          </w:tcPr>
          <w:p w14:paraId="71CA2AE4" w14:textId="77777777" w:rsidR="00784A32" w:rsidRPr="00C31E24" w:rsidRDefault="00784A32" w:rsidP="00354887">
            <w:pPr>
              <w:pStyle w:val="TAL"/>
              <w:keepLines w:val="0"/>
              <w:widowControl w:val="0"/>
              <w:rPr>
                <w:bCs/>
                <w:color w:val="000000"/>
              </w:rPr>
            </w:pPr>
            <w:r w:rsidRPr="00C31E24">
              <w:rPr>
                <w:bCs/>
                <w:color w:val="000000"/>
              </w:rPr>
              <w:t>Derivation Path: TS 36.579-1 [2], Table 5.5.2.17.1.2-1, conditions MCVIDEO, INVITE-RSP</w:t>
            </w:r>
          </w:p>
        </w:tc>
      </w:tr>
      <w:tr w:rsidR="00784A32" w:rsidRPr="00C31E24" w14:paraId="39B285A8" w14:textId="77777777" w:rsidTr="00354887">
        <w:trPr>
          <w:tblHeader/>
        </w:trPr>
        <w:tc>
          <w:tcPr>
            <w:tcW w:w="2677" w:type="dxa"/>
          </w:tcPr>
          <w:p w14:paraId="68755311" w14:textId="77777777" w:rsidR="00784A32" w:rsidRPr="00C31E24" w:rsidRDefault="00784A32" w:rsidP="00354887">
            <w:pPr>
              <w:pStyle w:val="TAH"/>
              <w:keepLines w:val="0"/>
              <w:widowControl w:val="0"/>
              <w:rPr>
                <w:color w:val="000000"/>
              </w:rPr>
            </w:pPr>
            <w:r w:rsidRPr="00C31E24">
              <w:rPr>
                <w:color w:val="000000"/>
              </w:rPr>
              <w:t>Information Element</w:t>
            </w:r>
          </w:p>
        </w:tc>
        <w:tc>
          <w:tcPr>
            <w:tcW w:w="2160" w:type="dxa"/>
          </w:tcPr>
          <w:p w14:paraId="78009002" w14:textId="77777777" w:rsidR="00784A32" w:rsidRPr="00C31E24" w:rsidRDefault="00784A32" w:rsidP="00354887">
            <w:pPr>
              <w:pStyle w:val="TAH"/>
              <w:keepLines w:val="0"/>
              <w:widowControl w:val="0"/>
              <w:rPr>
                <w:color w:val="000000"/>
              </w:rPr>
            </w:pPr>
            <w:r w:rsidRPr="00C31E24">
              <w:rPr>
                <w:color w:val="000000"/>
              </w:rPr>
              <w:t>Value/remark</w:t>
            </w:r>
          </w:p>
        </w:tc>
        <w:tc>
          <w:tcPr>
            <w:tcW w:w="2160" w:type="dxa"/>
            <w:tcBorders>
              <w:bottom w:val="single" w:sz="4" w:space="0" w:color="auto"/>
            </w:tcBorders>
          </w:tcPr>
          <w:p w14:paraId="48A19EF4" w14:textId="77777777" w:rsidR="00784A32" w:rsidRPr="00C31E24" w:rsidRDefault="00784A32" w:rsidP="00354887">
            <w:pPr>
              <w:pStyle w:val="TAH"/>
              <w:keepLines w:val="0"/>
              <w:widowControl w:val="0"/>
              <w:rPr>
                <w:color w:val="000000"/>
              </w:rPr>
            </w:pPr>
            <w:r w:rsidRPr="00C31E24">
              <w:rPr>
                <w:color w:val="000000"/>
              </w:rPr>
              <w:t>Comment</w:t>
            </w:r>
          </w:p>
        </w:tc>
        <w:tc>
          <w:tcPr>
            <w:tcW w:w="1350" w:type="dxa"/>
          </w:tcPr>
          <w:p w14:paraId="7B5BC4CA" w14:textId="77777777" w:rsidR="00784A32" w:rsidRPr="00C31E24" w:rsidRDefault="00784A32" w:rsidP="00354887">
            <w:pPr>
              <w:pStyle w:val="TAH"/>
              <w:keepLines w:val="0"/>
              <w:widowControl w:val="0"/>
              <w:rPr>
                <w:color w:val="000000"/>
              </w:rPr>
            </w:pPr>
            <w:r w:rsidRPr="00C31E24">
              <w:rPr>
                <w:color w:val="000000"/>
              </w:rPr>
              <w:t>Reference</w:t>
            </w:r>
          </w:p>
        </w:tc>
        <w:tc>
          <w:tcPr>
            <w:tcW w:w="1170" w:type="dxa"/>
          </w:tcPr>
          <w:p w14:paraId="0A996489" w14:textId="77777777" w:rsidR="00784A32" w:rsidRPr="00C31E24" w:rsidRDefault="00784A32" w:rsidP="00354887">
            <w:pPr>
              <w:pStyle w:val="TAH"/>
              <w:keepLines w:val="0"/>
              <w:widowControl w:val="0"/>
              <w:rPr>
                <w:color w:val="000000"/>
              </w:rPr>
            </w:pPr>
            <w:r w:rsidRPr="00C31E24">
              <w:rPr>
                <w:color w:val="000000"/>
              </w:rPr>
              <w:t>Condition</w:t>
            </w:r>
          </w:p>
        </w:tc>
      </w:tr>
      <w:tr w:rsidR="00784A32" w:rsidRPr="00C31E24" w14:paraId="780121A0" w14:textId="77777777" w:rsidTr="00354887">
        <w:tc>
          <w:tcPr>
            <w:tcW w:w="2677" w:type="dxa"/>
            <w:vAlign w:val="center"/>
          </w:tcPr>
          <w:p w14:paraId="10BE461E" w14:textId="77777777" w:rsidR="00784A32" w:rsidRPr="00C31E24" w:rsidRDefault="00784A32" w:rsidP="00354887">
            <w:pPr>
              <w:pStyle w:val="TAL"/>
              <w:keepNext w:val="0"/>
              <w:keepLines w:val="0"/>
              <w:widowControl w:val="0"/>
              <w:rPr>
                <w:rFonts w:cs="Arial"/>
                <w:b/>
                <w:bCs/>
                <w:color w:val="000000"/>
                <w:szCs w:val="18"/>
              </w:rPr>
            </w:pPr>
            <w:r w:rsidRPr="00C31E24">
              <w:rPr>
                <w:rFonts w:cs="Arial"/>
                <w:b/>
                <w:color w:val="000000"/>
                <w:szCs w:val="18"/>
              </w:rPr>
              <w:t>Message-body</w:t>
            </w:r>
          </w:p>
        </w:tc>
        <w:tc>
          <w:tcPr>
            <w:tcW w:w="2160" w:type="dxa"/>
          </w:tcPr>
          <w:p w14:paraId="6E949655" w14:textId="77777777" w:rsidR="00784A32" w:rsidRPr="00C31E24" w:rsidRDefault="00784A32" w:rsidP="00354887">
            <w:pPr>
              <w:pStyle w:val="TAL"/>
              <w:keepNext w:val="0"/>
              <w:keepLines w:val="0"/>
              <w:widowControl w:val="0"/>
              <w:rPr>
                <w:b/>
                <w:color w:val="000000"/>
              </w:rPr>
            </w:pPr>
          </w:p>
        </w:tc>
        <w:tc>
          <w:tcPr>
            <w:tcW w:w="2160" w:type="dxa"/>
            <w:tcBorders>
              <w:bottom w:val="single" w:sz="4" w:space="0" w:color="auto"/>
            </w:tcBorders>
          </w:tcPr>
          <w:p w14:paraId="555825E0" w14:textId="77777777" w:rsidR="00784A32" w:rsidRPr="00C31E24" w:rsidRDefault="00784A32" w:rsidP="00354887">
            <w:pPr>
              <w:pStyle w:val="TAL"/>
              <w:keepNext w:val="0"/>
              <w:keepLines w:val="0"/>
              <w:widowControl w:val="0"/>
              <w:rPr>
                <w:b/>
                <w:color w:val="000000"/>
              </w:rPr>
            </w:pPr>
          </w:p>
        </w:tc>
        <w:tc>
          <w:tcPr>
            <w:tcW w:w="1350" w:type="dxa"/>
          </w:tcPr>
          <w:p w14:paraId="31B1EAE7" w14:textId="77777777" w:rsidR="00784A32" w:rsidRPr="00C31E24" w:rsidRDefault="00784A32" w:rsidP="00354887">
            <w:pPr>
              <w:pStyle w:val="TAL"/>
              <w:keepNext w:val="0"/>
              <w:keepLines w:val="0"/>
              <w:widowControl w:val="0"/>
              <w:rPr>
                <w:bCs/>
                <w:color w:val="000000"/>
              </w:rPr>
            </w:pPr>
          </w:p>
        </w:tc>
        <w:tc>
          <w:tcPr>
            <w:tcW w:w="1170" w:type="dxa"/>
            <w:vAlign w:val="bottom"/>
          </w:tcPr>
          <w:p w14:paraId="118D624F" w14:textId="77777777" w:rsidR="00784A32" w:rsidRPr="00C31E24" w:rsidRDefault="00784A32" w:rsidP="00354887">
            <w:pPr>
              <w:pStyle w:val="TAL"/>
              <w:keepNext w:val="0"/>
              <w:keepLines w:val="0"/>
              <w:widowControl w:val="0"/>
              <w:rPr>
                <w:b/>
                <w:color w:val="000000"/>
              </w:rPr>
            </w:pPr>
          </w:p>
        </w:tc>
      </w:tr>
      <w:tr w:rsidR="00784A32" w:rsidRPr="00C31E24" w14:paraId="1FF39B64" w14:textId="77777777" w:rsidTr="00354887">
        <w:tc>
          <w:tcPr>
            <w:tcW w:w="2677" w:type="dxa"/>
            <w:vAlign w:val="center"/>
          </w:tcPr>
          <w:p w14:paraId="5E73E86A" w14:textId="77777777" w:rsidR="00784A32" w:rsidRPr="00C31E24" w:rsidRDefault="00784A32" w:rsidP="00354887">
            <w:pPr>
              <w:pStyle w:val="TAL"/>
              <w:keepNext w:val="0"/>
              <w:keepLines w:val="0"/>
              <w:widowControl w:val="0"/>
              <w:rPr>
                <w:rFonts w:cs="Arial"/>
                <w:bCs/>
                <w:color w:val="000000"/>
                <w:szCs w:val="18"/>
              </w:rPr>
            </w:pPr>
            <w:r w:rsidRPr="00C31E24">
              <w:rPr>
                <w:bCs/>
                <w:color w:val="000000"/>
              </w:rPr>
              <w:t xml:space="preserve">  MIME body part</w:t>
            </w:r>
          </w:p>
        </w:tc>
        <w:tc>
          <w:tcPr>
            <w:tcW w:w="2160" w:type="dxa"/>
            <w:vAlign w:val="center"/>
          </w:tcPr>
          <w:p w14:paraId="1FA81CED" w14:textId="77777777" w:rsidR="00784A32" w:rsidRPr="00C31E2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0F6A7197" w14:textId="77777777" w:rsidR="00784A32" w:rsidRPr="00C31E24" w:rsidRDefault="00784A32" w:rsidP="00354887">
            <w:pPr>
              <w:pStyle w:val="TAL"/>
              <w:keepNext w:val="0"/>
              <w:keepLines w:val="0"/>
              <w:widowControl w:val="0"/>
              <w:rPr>
                <w:bCs/>
                <w:color w:val="000000"/>
              </w:rPr>
            </w:pPr>
            <w:r w:rsidRPr="00C31E24">
              <w:rPr>
                <w:bCs/>
                <w:color w:val="000000"/>
              </w:rPr>
              <w:t>MCVideo</w:t>
            </w:r>
          </w:p>
        </w:tc>
        <w:tc>
          <w:tcPr>
            <w:tcW w:w="1350" w:type="dxa"/>
          </w:tcPr>
          <w:p w14:paraId="019457E5" w14:textId="77777777" w:rsidR="00784A32" w:rsidRPr="00C31E24" w:rsidRDefault="00784A32" w:rsidP="00354887">
            <w:pPr>
              <w:pStyle w:val="TAL"/>
              <w:keepNext w:val="0"/>
              <w:keepLines w:val="0"/>
              <w:widowControl w:val="0"/>
              <w:rPr>
                <w:bCs/>
                <w:color w:val="000000"/>
              </w:rPr>
            </w:pPr>
          </w:p>
        </w:tc>
        <w:tc>
          <w:tcPr>
            <w:tcW w:w="1170" w:type="dxa"/>
            <w:vAlign w:val="bottom"/>
          </w:tcPr>
          <w:p w14:paraId="32FC9BD9" w14:textId="77777777" w:rsidR="00784A32" w:rsidRPr="00C31E24" w:rsidRDefault="00784A32" w:rsidP="00354887">
            <w:pPr>
              <w:pStyle w:val="TAL"/>
              <w:keepNext w:val="0"/>
              <w:keepLines w:val="0"/>
              <w:widowControl w:val="0"/>
              <w:rPr>
                <w:bCs/>
                <w:color w:val="000000"/>
              </w:rPr>
            </w:pPr>
          </w:p>
        </w:tc>
      </w:tr>
      <w:tr w:rsidR="00784A32" w:rsidRPr="00C31E24" w14:paraId="6D46DE98" w14:textId="77777777" w:rsidTr="00354887">
        <w:tc>
          <w:tcPr>
            <w:tcW w:w="2677" w:type="dxa"/>
            <w:vAlign w:val="center"/>
          </w:tcPr>
          <w:p w14:paraId="5F9D1C36" w14:textId="77777777" w:rsidR="00784A32" w:rsidRPr="00C31E24" w:rsidRDefault="00784A32" w:rsidP="00354887">
            <w:pPr>
              <w:pStyle w:val="TAL"/>
              <w:keepNext w:val="0"/>
              <w:keepLines w:val="0"/>
              <w:widowControl w:val="0"/>
              <w:rPr>
                <w:bCs/>
                <w:color w:val="000000"/>
              </w:rPr>
            </w:pPr>
            <w:r w:rsidRPr="00C31E24">
              <w:rPr>
                <w:bCs/>
                <w:color w:val="000000"/>
              </w:rPr>
              <w:t xml:space="preserve">    MIME-part-header</w:t>
            </w:r>
          </w:p>
        </w:tc>
        <w:tc>
          <w:tcPr>
            <w:tcW w:w="2160" w:type="dxa"/>
            <w:vAlign w:val="center"/>
          </w:tcPr>
          <w:p w14:paraId="295033C0" w14:textId="77777777" w:rsidR="00784A32" w:rsidRPr="00C31E2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04DE0CBE" w14:textId="77777777" w:rsidR="00784A32" w:rsidRPr="00C31E24" w:rsidRDefault="00784A32" w:rsidP="00354887">
            <w:pPr>
              <w:pStyle w:val="TAL"/>
              <w:keepNext w:val="0"/>
              <w:keepLines w:val="0"/>
              <w:widowControl w:val="0"/>
              <w:rPr>
                <w:bCs/>
                <w:color w:val="000000"/>
              </w:rPr>
            </w:pPr>
          </w:p>
        </w:tc>
        <w:tc>
          <w:tcPr>
            <w:tcW w:w="1350" w:type="dxa"/>
          </w:tcPr>
          <w:p w14:paraId="559B8D25" w14:textId="77777777" w:rsidR="00784A32" w:rsidRPr="00C31E24" w:rsidRDefault="00784A32" w:rsidP="00354887">
            <w:pPr>
              <w:pStyle w:val="TAL"/>
              <w:keepNext w:val="0"/>
              <w:keepLines w:val="0"/>
              <w:widowControl w:val="0"/>
              <w:rPr>
                <w:bCs/>
                <w:color w:val="000000"/>
              </w:rPr>
            </w:pPr>
          </w:p>
        </w:tc>
        <w:tc>
          <w:tcPr>
            <w:tcW w:w="1170" w:type="dxa"/>
            <w:vAlign w:val="bottom"/>
          </w:tcPr>
          <w:p w14:paraId="4B82A027" w14:textId="77777777" w:rsidR="00784A32" w:rsidRPr="00C31E24" w:rsidRDefault="00784A32" w:rsidP="00354887">
            <w:pPr>
              <w:pStyle w:val="TAL"/>
              <w:keepNext w:val="0"/>
              <w:keepLines w:val="0"/>
              <w:widowControl w:val="0"/>
              <w:rPr>
                <w:bCs/>
                <w:color w:val="000000"/>
              </w:rPr>
            </w:pPr>
          </w:p>
        </w:tc>
      </w:tr>
      <w:tr w:rsidR="00784A32" w:rsidRPr="00C31E24" w14:paraId="6BBB6B7F" w14:textId="77777777" w:rsidTr="00354887">
        <w:trPr>
          <w:trHeight w:val="647"/>
        </w:trPr>
        <w:tc>
          <w:tcPr>
            <w:tcW w:w="2677" w:type="dxa"/>
            <w:vAlign w:val="center"/>
          </w:tcPr>
          <w:p w14:paraId="52D652AC" w14:textId="77777777" w:rsidR="00784A32" w:rsidRPr="00C31E24" w:rsidRDefault="00784A32" w:rsidP="00354887">
            <w:pPr>
              <w:pStyle w:val="TAL"/>
              <w:keepNext w:val="0"/>
              <w:keepLines w:val="0"/>
              <w:widowControl w:val="0"/>
              <w:rPr>
                <w:rFonts w:cs="Arial"/>
                <w:bCs/>
                <w:color w:val="000000"/>
                <w:szCs w:val="18"/>
              </w:rPr>
            </w:pPr>
            <w:r w:rsidRPr="00C31E24">
              <w:rPr>
                <w:bCs/>
                <w:color w:val="000000"/>
              </w:rPr>
              <w:t xml:space="preserve">    MIME-part-body</w:t>
            </w:r>
          </w:p>
        </w:tc>
        <w:tc>
          <w:tcPr>
            <w:tcW w:w="2160" w:type="dxa"/>
            <w:vAlign w:val="center"/>
          </w:tcPr>
          <w:p w14:paraId="032E683B" w14:textId="77777777" w:rsidR="00784A32" w:rsidRPr="00C31E24" w:rsidRDefault="00784A32" w:rsidP="00354887">
            <w:pPr>
              <w:pStyle w:val="TAL"/>
              <w:keepNext w:val="0"/>
              <w:keepLines w:val="0"/>
              <w:widowControl w:val="0"/>
              <w:rPr>
                <w:bCs/>
                <w:color w:val="000000"/>
              </w:rPr>
            </w:pPr>
            <w:r w:rsidRPr="00C31E24">
              <w:rPr>
                <w:bCs/>
                <w:color w:val="000000"/>
              </w:rPr>
              <w:t>MCVideo-Info as described in Table 6.2.5.3.3-2</w:t>
            </w:r>
          </w:p>
        </w:tc>
        <w:tc>
          <w:tcPr>
            <w:tcW w:w="2160" w:type="dxa"/>
            <w:tcBorders>
              <w:top w:val="single" w:sz="4" w:space="0" w:color="auto"/>
              <w:bottom w:val="single" w:sz="4" w:space="0" w:color="auto"/>
            </w:tcBorders>
          </w:tcPr>
          <w:p w14:paraId="26614772" w14:textId="77777777" w:rsidR="00784A32" w:rsidRPr="00C31E24" w:rsidRDefault="00784A32" w:rsidP="00354887">
            <w:pPr>
              <w:pStyle w:val="TAL"/>
              <w:keepNext w:val="0"/>
              <w:keepLines w:val="0"/>
              <w:widowControl w:val="0"/>
              <w:rPr>
                <w:bCs/>
                <w:color w:val="000000"/>
              </w:rPr>
            </w:pPr>
          </w:p>
        </w:tc>
        <w:tc>
          <w:tcPr>
            <w:tcW w:w="1350" w:type="dxa"/>
          </w:tcPr>
          <w:p w14:paraId="7CFEBA1A" w14:textId="77777777" w:rsidR="00784A32" w:rsidRPr="00C31E24" w:rsidRDefault="00784A32" w:rsidP="00354887">
            <w:pPr>
              <w:pStyle w:val="TAL"/>
              <w:keepNext w:val="0"/>
              <w:keepLines w:val="0"/>
              <w:widowControl w:val="0"/>
              <w:rPr>
                <w:bCs/>
                <w:color w:val="000000"/>
              </w:rPr>
            </w:pPr>
          </w:p>
        </w:tc>
        <w:tc>
          <w:tcPr>
            <w:tcW w:w="1170" w:type="dxa"/>
            <w:vAlign w:val="bottom"/>
          </w:tcPr>
          <w:p w14:paraId="5336788C" w14:textId="77777777" w:rsidR="00784A32" w:rsidRPr="00C31E24" w:rsidRDefault="00784A32" w:rsidP="00354887">
            <w:pPr>
              <w:pStyle w:val="TAL"/>
              <w:keepNext w:val="0"/>
              <w:keepLines w:val="0"/>
              <w:widowControl w:val="0"/>
              <w:rPr>
                <w:bCs/>
                <w:color w:val="000000"/>
              </w:rPr>
            </w:pPr>
          </w:p>
        </w:tc>
      </w:tr>
    </w:tbl>
    <w:p w14:paraId="1017E2C6" w14:textId="77777777" w:rsidR="00784A32" w:rsidRPr="00C31E24" w:rsidRDefault="00784A32" w:rsidP="00784A32"/>
    <w:p w14:paraId="7F636E50" w14:textId="77777777" w:rsidR="00784A32" w:rsidRPr="00C31E24" w:rsidRDefault="00784A32" w:rsidP="00784A32">
      <w:pPr>
        <w:pStyle w:val="TH"/>
        <w:widowControl w:val="0"/>
      </w:pPr>
      <w:r w:rsidRPr="00C31E24">
        <w:rPr>
          <w:color w:val="000000"/>
        </w:rPr>
        <w:t>Table 6.2.5.3.3-4: SIP BYE (Step 8, Table 6.2.5.3.2-1)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rsidDel="00127C5D" w14:paraId="27736FDD" w14:textId="77777777" w:rsidTr="00354887">
        <w:trPr>
          <w:tblHeader/>
        </w:trPr>
        <w:tc>
          <w:tcPr>
            <w:tcW w:w="9531" w:type="dxa"/>
          </w:tcPr>
          <w:p w14:paraId="248BEF98" w14:textId="77777777" w:rsidR="00784A32" w:rsidRPr="00C31E24" w:rsidDel="00127C5D" w:rsidRDefault="00784A32" w:rsidP="00354887">
            <w:pPr>
              <w:pStyle w:val="TAL"/>
              <w:widowControl w:val="0"/>
              <w:rPr>
                <w:color w:val="000000"/>
              </w:rPr>
            </w:pPr>
            <w:r w:rsidRPr="00C31E24">
              <w:rPr>
                <w:color w:val="000000"/>
              </w:rPr>
              <w:t xml:space="preserve">Derivation Path: TS 36.579-1, Table 5.5.2.2-1, </w:t>
            </w:r>
            <w:r w:rsidRPr="00C31E24">
              <w:t>condition MO_CALL</w:t>
            </w:r>
          </w:p>
        </w:tc>
      </w:tr>
    </w:tbl>
    <w:p w14:paraId="12973C5E" w14:textId="77777777" w:rsidR="00784A32" w:rsidRPr="00C31E24" w:rsidRDefault="00784A32" w:rsidP="00784A32"/>
    <w:p w14:paraId="4EF395C6" w14:textId="04BED741" w:rsidR="00784A32" w:rsidRPr="00C31E24" w:rsidRDefault="00784A32" w:rsidP="00784A32">
      <w:pPr>
        <w:pStyle w:val="TH"/>
      </w:pPr>
      <w:r w:rsidRPr="00C31E24">
        <w:t xml:space="preserve">Table 6.2.5.3.3-5: </w:t>
      </w:r>
      <w:r w:rsidR="00CD09A9" w:rsidRPr="00C31E24">
        <w:t>Void</w:t>
      </w:r>
    </w:p>
    <w:p w14:paraId="143702A9" w14:textId="77777777" w:rsidR="00784A32" w:rsidRPr="00C31E24" w:rsidRDefault="00784A32" w:rsidP="00784A32"/>
    <w:p w14:paraId="1D6DC9A4" w14:textId="77777777" w:rsidR="00784A32" w:rsidRPr="00C31E24" w:rsidRDefault="00784A32" w:rsidP="00784A32">
      <w:pPr>
        <w:pStyle w:val="Heading3"/>
      </w:pPr>
      <w:bookmarkStart w:id="691" w:name="_Toc52787575"/>
      <w:bookmarkStart w:id="692" w:name="_Toc52787757"/>
      <w:bookmarkStart w:id="693" w:name="_Toc75906979"/>
      <w:bookmarkStart w:id="694" w:name="_Toc75907316"/>
      <w:bookmarkStart w:id="695" w:name="_Toc84345738"/>
      <w:bookmarkStart w:id="696" w:name="_Toc99871291"/>
      <w:r w:rsidRPr="00C31E24">
        <w:t>6.2.6</w:t>
      </w:r>
      <w:r w:rsidRPr="00C31E24">
        <w:tab/>
        <w:t xml:space="preserve">On-network / Private Call / Emergency Private Call / On-demand / Manual Commencement Mode / Force of automatic commencement mode / </w:t>
      </w:r>
      <w:r w:rsidRPr="00C31E24">
        <w:rPr>
          <w:rFonts w:cs="Arial"/>
          <w:szCs w:val="28"/>
        </w:rPr>
        <w:t xml:space="preserve">Without Transmission Control / </w:t>
      </w:r>
      <w:r w:rsidRPr="00C31E24">
        <w:t>Client Terminated (CT)</w:t>
      </w:r>
      <w:bookmarkEnd w:id="691"/>
      <w:bookmarkEnd w:id="692"/>
      <w:bookmarkEnd w:id="693"/>
      <w:bookmarkEnd w:id="694"/>
      <w:bookmarkEnd w:id="695"/>
      <w:bookmarkEnd w:id="696"/>
    </w:p>
    <w:p w14:paraId="17DD4D8E" w14:textId="77777777" w:rsidR="00784A32" w:rsidRPr="00C31E24" w:rsidRDefault="00784A32" w:rsidP="00764DD4">
      <w:pPr>
        <w:pStyle w:val="H6"/>
      </w:pPr>
      <w:bookmarkStart w:id="697" w:name="_Toc52787576"/>
      <w:bookmarkStart w:id="698" w:name="_Toc52787758"/>
      <w:bookmarkStart w:id="699" w:name="_Toc75906980"/>
      <w:bookmarkStart w:id="700" w:name="_Toc75907317"/>
      <w:r w:rsidRPr="00C31E24">
        <w:t>6.2.6.1</w:t>
      </w:r>
      <w:r w:rsidRPr="00C31E24">
        <w:tab/>
        <w:t>Test Purpose (TP)</w:t>
      </w:r>
      <w:bookmarkEnd w:id="697"/>
      <w:bookmarkEnd w:id="698"/>
      <w:bookmarkEnd w:id="699"/>
      <w:bookmarkEnd w:id="700"/>
    </w:p>
    <w:p w14:paraId="1FF5042C" w14:textId="77777777" w:rsidR="00784A32" w:rsidRPr="00C31E24" w:rsidRDefault="00784A32" w:rsidP="00784A32">
      <w:pPr>
        <w:pStyle w:val="H6"/>
        <w:ind w:left="1987" w:hanging="1987"/>
      </w:pPr>
      <w:r w:rsidRPr="00C31E24">
        <w:t>(1)</w:t>
      </w:r>
    </w:p>
    <w:p w14:paraId="15ADDFAF"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registered and authorised for MCVideo Service including authorisation to receive an MCVideo private call, the MCVideo Service setting for answering the call is set to Manual Commencement Mode }</w:t>
      </w:r>
    </w:p>
    <w:p w14:paraId="4A6AEBEE"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02E9DB83" w14:textId="521DA766"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request for establishment of an MCVideo emergency private call, On-demand </w:t>
      </w:r>
      <w:r w:rsidR="00D74F31" w:rsidRPr="00C31E24">
        <w:rPr>
          <w:noProof w:val="0"/>
        </w:rPr>
        <w:t xml:space="preserve">Manual </w:t>
      </w:r>
      <w:r w:rsidRPr="00C31E24">
        <w:rPr>
          <w:noProof w:val="0"/>
        </w:rPr>
        <w:t>Commencement Mode, force of Automatic Commencement Mode without Transmission Control }</w:t>
      </w:r>
    </w:p>
    <w:p w14:paraId="6096E018"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accepts the call (automatic commencement) by sending a SIP 200 (OK) message accepting the private emergency call, On-demand Automatic Commencement Mode, not offering a media-level section for a media-transmission control entity, </w:t>
      </w:r>
      <w:r w:rsidRPr="00C31E24">
        <w:rPr>
          <w:b/>
          <w:noProof w:val="0"/>
        </w:rPr>
        <w:t>and</w:t>
      </w:r>
      <w:r w:rsidRPr="00C31E24">
        <w:rPr>
          <w:noProof w:val="0"/>
        </w:rPr>
        <w:t xml:space="preserve">, notifies the user, </w:t>
      </w:r>
      <w:r w:rsidRPr="00C31E24">
        <w:rPr>
          <w:b/>
          <w:noProof w:val="0"/>
        </w:rPr>
        <w:t>and</w:t>
      </w:r>
      <w:r w:rsidRPr="00C31E24">
        <w:rPr>
          <w:noProof w:val="0"/>
        </w:rPr>
        <w:t>, does not apply Transmission Control }</w:t>
      </w:r>
    </w:p>
    <w:p w14:paraId="171FD8B5" w14:textId="77777777" w:rsidR="00784A32" w:rsidRPr="00C31E24" w:rsidRDefault="00784A32" w:rsidP="00784A32">
      <w:pPr>
        <w:pStyle w:val="PL"/>
        <w:rPr>
          <w:noProof w:val="0"/>
        </w:rPr>
      </w:pPr>
      <w:r w:rsidRPr="00C31E24">
        <w:rPr>
          <w:noProof w:val="0"/>
        </w:rPr>
        <w:t xml:space="preserve">            }</w:t>
      </w:r>
    </w:p>
    <w:p w14:paraId="3BC95605" w14:textId="77777777" w:rsidR="00784A32" w:rsidRPr="00C31E24" w:rsidRDefault="00784A32" w:rsidP="00784A32">
      <w:pPr>
        <w:pStyle w:val="PL"/>
        <w:rPr>
          <w:rFonts w:cs="Courier New"/>
          <w:noProof w:val="0"/>
          <w:szCs w:val="16"/>
        </w:rPr>
      </w:pPr>
    </w:p>
    <w:p w14:paraId="35F5D57C" w14:textId="77777777" w:rsidR="00784A32" w:rsidRPr="00C31E24" w:rsidRDefault="00784A32" w:rsidP="00784A32">
      <w:pPr>
        <w:pStyle w:val="H6"/>
      </w:pPr>
      <w:r w:rsidRPr="00C31E24">
        <w:t>(2)</w:t>
      </w:r>
    </w:p>
    <w:p w14:paraId="330BBD74" w14:textId="56ABD5FC"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On-demand Pre-arranged Group Call with </w:t>
      </w:r>
      <w:r w:rsidR="00D74F31" w:rsidRPr="00C31E24">
        <w:rPr>
          <w:noProof w:val="0"/>
        </w:rPr>
        <w:t xml:space="preserve">Automatic </w:t>
      </w:r>
      <w:r w:rsidRPr="00C31E24">
        <w:rPr>
          <w:noProof w:val="0"/>
        </w:rPr>
        <w:t>Commencement Mode }</w:t>
      </w:r>
    </w:p>
    <w:p w14:paraId="646FE8F3"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34489C01"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requests to terminate the ongoing MCVideo Group Call }</w:t>
      </w:r>
    </w:p>
    <w:p w14:paraId="60959127" w14:textId="193D0DE6"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the UE (MCVideo Client) sends a SIP BYE request and </w:t>
      </w:r>
      <w:r w:rsidR="00D74F31" w:rsidRPr="00C31E24">
        <w:rPr>
          <w:noProof w:val="0"/>
        </w:rPr>
        <w:t xml:space="preserve">upon receiving a SIP 200 (OK)from </w:t>
      </w:r>
      <w:r w:rsidRPr="00C31E24">
        <w:rPr>
          <w:noProof w:val="0"/>
        </w:rPr>
        <w:t>the SS(MCVideo Server) leaves the MCVideo session }</w:t>
      </w:r>
    </w:p>
    <w:p w14:paraId="64EE673F" w14:textId="77777777" w:rsidR="00784A32" w:rsidRPr="00C31E24" w:rsidRDefault="00784A32" w:rsidP="00784A32">
      <w:pPr>
        <w:pStyle w:val="PL"/>
        <w:rPr>
          <w:noProof w:val="0"/>
        </w:rPr>
      </w:pPr>
      <w:r w:rsidRPr="00C31E24">
        <w:rPr>
          <w:noProof w:val="0"/>
        </w:rPr>
        <w:t xml:space="preserve">            }</w:t>
      </w:r>
    </w:p>
    <w:p w14:paraId="28FBD32D" w14:textId="77777777" w:rsidR="00784A32" w:rsidRPr="00C31E24" w:rsidRDefault="00784A32" w:rsidP="00784A32">
      <w:pPr>
        <w:pStyle w:val="PL"/>
        <w:rPr>
          <w:rFonts w:cs="Courier New"/>
          <w:noProof w:val="0"/>
          <w:szCs w:val="16"/>
        </w:rPr>
      </w:pPr>
    </w:p>
    <w:p w14:paraId="5FE11F6A" w14:textId="77777777" w:rsidR="00784A32" w:rsidRPr="00C31E24" w:rsidRDefault="00784A32" w:rsidP="00764DD4">
      <w:pPr>
        <w:pStyle w:val="H6"/>
      </w:pPr>
      <w:bookmarkStart w:id="701" w:name="_Toc52787577"/>
      <w:bookmarkStart w:id="702" w:name="_Toc52787759"/>
      <w:bookmarkStart w:id="703" w:name="_Toc75906981"/>
      <w:bookmarkStart w:id="704" w:name="_Toc75907318"/>
      <w:r w:rsidRPr="00C31E24">
        <w:t>6.2.6.2</w:t>
      </w:r>
      <w:r w:rsidRPr="00C31E24">
        <w:tab/>
        <w:t>Conformance requirements</w:t>
      </w:r>
      <w:bookmarkEnd w:id="701"/>
      <w:bookmarkEnd w:id="702"/>
      <w:bookmarkEnd w:id="703"/>
      <w:bookmarkEnd w:id="704"/>
    </w:p>
    <w:p w14:paraId="5A7F1CF1" w14:textId="592B3F64" w:rsidR="00784A32" w:rsidRPr="00C31E24" w:rsidRDefault="00784A32" w:rsidP="00784A32">
      <w:r w:rsidRPr="00C31E24">
        <w:t xml:space="preserve">References: The conformance requirements covered in the present TC are specified in: TS 24.281 clauses  6.2.3.1.1 </w:t>
      </w:r>
      <w:r w:rsidR="00D74F31" w:rsidRPr="00C31E24">
        <w:t xml:space="preserve">and </w:t>
      </w:r>
      <w:r w:rsidRPr="00C31E24">
        <w:t xml:space="preserve">4.6.2.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Rel-14 requirements.</w:t>
      </w:r>
    </w:p>
    <w:p w14:paraId="253F8482" w14:textId="77777777" w:rsidR="00784A32" w:rsidRPr="00C31E24" w:rsidRDefault="00784A32" w:rsidP="00784A32">
      <w:r w:rsidRPr="00C31E24">
        <w:t>[TS 24.281, clause 6.2.3.1.1]</w:t>
      </w:r>
    </w:p>
    <w:p w14:paraId="10CB28B3" w14:textId="77777777" w:rsidR="00784A32" w:rsidRPr="00C31E24" w:rsidRDefault="00784A32" w:rsidP="00784A32">
      <w:r w:rsidRPr="00C31E24">
        <w:t>When performing the automatic commencement mode procedures, the MCVideo client:</w:t>
      </w:r>
    </w:p>
    <w:p w14:paraId="5CE51AB7" w14:textId="77777777" w:rsidR="00784A32" w:rsidRPr="00C31E24" w:rsidRDefault="00784A32" w:rsidP="00784A32">
      <w:pPr>
        <w:pStyle w:val="B1"/>
      </w:pPr>
      <w:r w:rsidRPr="00C31E24">
        <w:t>1)</w:t>
      </w:r>
      <w:r w:rsidRPr="00C31E24">
        <w:tab/>
        <w:t>shall accept the SIP INVITE request and generate a SIP 200 (OK) response according to rules and procedures of 3GPP TS 24.229 [11];</w:t>
      </w:r>
    </w:p>
    <w:p w14:paraId="5C3EC774" w14:textId="77777777" w:rsidR="00784A32" w:rsidRPr="00C31E24" w:rsidRDefault="00784A32" w:rsidP="00784A32">
      <w:pPr>
        <w:pStyle w:val="B1"/>
      </w:pPr>
      <w:r w:rsidRPr="00C31E24">
        <w:t>2)</w:t>
      </w:r>
      <w:r w:rsidRPr="00C31E24">
        <w:tab/>
        <w:t>shall include the option tag "timer" in a Require header field of the SIP 200 (OK) response;</w:t>
      </w:r>
    </w:p>
    <w:p w14:paraId="6F769956" w14:textId="77777777" w:rsidR="00784A32" w:rsidRPr="00C31E24" w:rsidRDefault="00784A32" w:rsidP="00784A32">
      <w:pPr>
        <w:pStyle w:val="B1"/>
      </w:pPr>
      <w:r w:rsidRPr="00C31E24">
        <w:t>3)</w:t>
      </w:r>
      <w:r w:rsidRPr="00C31E24">
        <w:tab/>
        <w:t>shall include the g.3gpp.mc</w:t>
      </w:r>
      <w:r w:rsidRPr="00C31E24">
        <w:rPr>
          <w:lang w:eastAsia="zh-CN"/>
        </w:rPr>
        <w:t>video</w:t>
      </w:r>
      <w:r w:rsidRPr="00C31E24">
        <w:t xml:space="preserve"> media feature tag in the Contact header field of the SIP 200 (OK) response;</w:t>
      </w:r>
    </w:p>
    <w:p w14:paraId="33E55D2C" w14:textId="77777777" w:rsidR="00784A32" w:rsidRPr="00C31E24" w:rsidRDefault="00784A32" w:rsidP="00784A32">
      <w:pPr>
        <w:pStyle w:val="B1"/>
      </w:pPr>
      <w:r w:rsidRPr="00C31E24">
        <w:t>4)</w:t>
      </w:r>
      <w:r w:rsidRPr="00C31E24">
        <w:tab/>
        <w:t xml:space="preserve">shall include 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in the Contact header field of the SIP 200 (OK) response;</w:t>
      </w:r>
    </w:p>
    <w:p w14:paraId="01342E3D" w14:textId="77777777" w:rsidR="00784A32" w:rsidRPr="00C31E24" w:rsidRDefault="00784A32" w:rsidP="00784A32">
      <w:pPr>
        <w:pStyle w:val="B1"/>
      </w:pPr>
      <w:r w:rsidRPr="00C31E24">
        <w:t>5)</w:t>
      </w:r>
      <w:r w:rsidRPr="00C31E24">
        <w:tab/>
        <w:t>shall include the Session-Expires header field in the SIP 200 (OK) response and start the SIP session timer according to IETF RFC 4028 [23]. The "refresher" parameter in the Session-Expires header field shall be set to "uas";</w:t>
      </w:r>
    </w:p>
    <w:p w14:paraId="49DE980D" w14:textId="77777777" w:rsidR="00784A32" w:rsidRPr="00C31E24" w:rsidRDefault="00784A32" w:rsidP="00784A32">
      <w:pPr>
        <w:pStyle w:val="B1"/>
      </w:pPr>
      <w:r w:rsidRPr="00C31E24">
        <w:t>6)</w:t>
      </w:r>
      <w:r w:rsidRPr="00C31E24">
        <w:tab/>
        <w:t>shall, if the incoming SIP INVITE request contains a Replaces header field, include in the SDP answer in the SIP 200 (OK) response to the SDP offer the parameters used for the pre-established session identified by the contents of the Replaces header field;</w:t>
      </w:r>
    </w:p>
    <w:p w14:paraId="7B7C05E9" w14:textId="77777777" w:rsidR="00784A32" w:rsidRPr="00C31E24" w:rsidRDefault="00784A32" w:rsidP="00784A32">
      <w:pPr>
        <w:pStyle w:val="B1"/>
      </w:pPr>
      <w:r w:rsidRPr="00C31E24">
        <w:t>7)</w:t>
      </w:r>
      <w:r w:rsidRPr="00C31E24">
        <w:tab/>
        <w:t>shall, if the incoming SIP INVITE request does not contain a Replaces header field, include an SDP answer in the SIP 200 (OK) response to the SDP offer in the incoming SIP INVITE request according to 3GPP TS 24.229 [11] with the clarifications given in subclause 6.2.2;</w:t>
      </w:r>
    </w:p>
    <w:p w14:paraId="5FFBA31E" w14:textId="77777777" w:rsidR="00784A32" w:rsidRPr="00C31E24" w:rsidRDefault="00784A32" w:rsidP="00784A32">
      <w:pPr>
        <w:pStyle w:val="NO"/>
      </w:pPr>
      <w:r w:rsidRPr="00C31E24">
        <w:t>NOTE:</w:t>
      </w:r>
      <w:r w:rsidRPr="00C31E24">
        <w:tab/>
        <w:t>In the case of a new emergency call where the terminating client is using a pre-established session, the SIP INVITE request containing a Replaces header is used to replace the pre-established session.</w:t>
      </w:r>
    </w:p>
    <w:p w14:paraId="53ADB041" w14:textId="77777777" w:rsidR="00784A32" w:rsidRPr="00C31E24" w:rsidRDefault="00784A32" w:rsidP="00784A32">
      <w:pPr>
        <w:pStyle w:val="B1"/>
      </w:pPr>
      <w:r w:rsidRPr="00C31E24">
        <w:t>8)</w:t>
      </w:r>
      <w:r w:rsidRPr="00C31E24">
        <w:tab/>
        <w:t>shall send the SIP 200 (OK) response towards the MCVideo server according to rules and procedures of 3GPP TS 24.229 [11];</w:t>
      </w:r>
    </w:p>
    <w:p w14:paraId="494F9F34" w14:textId="77777777" w:rsidR="00784A32" w:rsidRPr="00C31E24" w:rsidRDefault="00784A32" w:rsidP="00784A32">
      <w:pPr>
        <w:pStyle w:val="B1"/>
      </w:pPr>
      <w:r w:rsidRPr="00C31E24">
        <w:t>9)</w:t>
      </w:r>
      <w:r w:rsidRPr="00C31E24">
        <w:tab/>
        <w:t>shall, if the incoming SIP INVITE request contains a Replaces header field, release the pre-established session identified by the contents of the Replaces header field; and</w:t>
      </w:r>
    </w:p>
    <w:p w14:paraId="0E9B75D2" w14:textId="77777777" w:rsidR="00784A32" w:rsidRPr="00C31E24" w:rsidRDefault="00784A32" w:rsidP="00784A32">
      <w:pPr>
        <w:pStyle w:val="B1"/>
      </w:pPr>
      <w:r w:rsidRPr="00C31E24">
        <w:t>10)</w:t>
      </w:r>
      <w:r w:rsidRPr="00C31E24">
        <w:tab/>
        <w:t>shall interact with the media plane as specified in 3GPP TS 24.</w:t>
      </w:r>
      <w:r w:rsidRPr="00C31E24">
        <w:rPr>
          <w:lang w:eastAsia="zh-CN"/>
        </w:rPr>
        <w:t>581</w:t>
      </w:r>
      <w:r w:rsidRPr="00C31E24">
        <w:t xml:space="preserve"> [5]. </w:t>
      </w:r>
    </w:p>
    <w:p w14:paraId="7D03AA4A" w14:textId="77777777" w:rsidR="00784A32" w:rsidRPr="00C31E24" w:rsidRDefault="00784A32" w:rsidP="00784A32">
      <w:r w:rsidRPr="00C31E24">
        <w:t>When NAT traversal is supported by the MCVideo client and when the MCVideo client is behind a NAT, generation of SIP responses is done as specified in this subclause and as specified in IETF RFC 5626 [35].</w:t>
      </w:r>
    </w:p>
    <w:p w14:paraId="10A8D125" w14:textId="77777777" w:rsidR="00784A32" w:rsidRPr="00C31E24" w:rsidRDefault="00784A32" w:rsidP="00784A32">
      <w:r w:rsidRPr="00C31E24">
        <w:t>[TS24.281, clause 4.6.2]</w:t>
      </w:r>
    </w:p>
    <w:p w14:paraId="376C4073" w14:textId="77777777" w:rsidR="00784A32" w:rsidRPr="00C31E24" w:rsidRDefault="00784A32" w:rsidP="00784A32">
      <w:r w:rsidRPr="00C31E24">
        <w:t>MCVideo emergency private calls as defined by 3GPP TS 23.281 [26] are supported by the procedures in this specification. The following MCVideo emergency private call functionalities are specified in the present document:</w:t>
      </w:r>
    </w:p>
    <w:p w14:paraId="4EF1449B" w14:textId="77777777" w:rsidR="00784A32" w:rsidRPr="00C31E24" w:rsidRDefault="00784A32" w:rsidP="00784A32">
      <w:pPr>
        <w:pStyle w:val="B1"/>
      </w:pPr>
      <w:r w:rsidRPr="00C31E24">
        <w:t>-</w:t>
      </w:r>
      <w:r w:rsidRPr="00C31E24">
        <w:tab/>
        <w:t>MCVideo emergency private call origination with optional MCVideo emergency alert initiation;</w:t>
      </w:r>
    </w:p>
    <w:p w14:paraId="18E1DD6E" w14:textId="77777777" w:rsidR="00784A32" w:rsidRPr="00C31E24" w:rsidRDefault="00784A32" w:rsidP="00784A32">
      <w:pPr>
        <w:pStyle w:val="B1"/>
      </w:pPr>
      <w:r w:rsidRPr="00C31E24">
        <w:t>-</w:t>
      </w:r>
      <w:r w:rsidRPr="00C31E24">
        <w:tab/>
        <w:t>upgrade of an MCVideo private call to an MCVideo emergency private; and</w:t>
      </w:r>
    </w:p>
    <w:p w14:paraId="2BF886C0" w14:textId="77777777" w:rsidR="00784A32" w:rsidRPr="00C31E24" w:rsidRDefault="00784A32" w:rsidP="00784A32">
      <w:pPr>
        <w:pStyle w:val="B1"/>
      </w:pPr>
      <w:r w:rsidRPr="00C31E24">
        <w:t>-</w:t>
      </w:r>
      <w:r w:rsidRPr="00C31E24">
        <w:tab/>
        <w:t>cancellation of the MCVideo emergency private call priority.</w:t>
      </w:r>
    </w:p>
    <w:p w14:paraId="785639A8" w14:textId="77777777" w:rsidR="00784A32" w:rsidRPr="00C31E24" w:rsidRDefault="00784A32" w:rsidP="00784A32">
      <w:r w:rsidRPr="00C31E24">
        <w:t>Key aspects of MCVideo emergency private calls include:</w:t>
      </w:r>
    </w:p>
    <w:p w14:paraId="1EEECDEE" w14:textId="77777777" w:rsidR="00784A32" w:rsidRPr="00C31E24" w:rsidRDefault="00784A32" w:rsidP="00784A32">
      <w:pPr>
        <w:pStyle w:val="B1"/>
      </w:pPr>
      <w:r w:rsidRPr="00C31E24">
        <w:t>-</w:t>
      </w:r>
      <w:r w:rsidRPr="00C31E24">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4A5EEC84" w14:textId="77777777" w:rsidR="00784A32" w:rsidRPr="00C31E24" w:rsidRDefault="00784A32" w:rsidP="00784A32">
      <w:pPr>
        <w:pStyle w:val="B1"/>
      </w:pPr>
      <w:r w:rsidRPr="00C31E24">
        <w:t>-</w:t>
      </w:r>
      <w:r w:rsidRPr="00C31E24">
        <w:tab/>
        <w:t>the initiator of the MCVideo emergency private call can override the other MCVideo user in the MCVideo emergency private call unless that user also has their MCVideo emergency state set;</w:t>
      </w:r>
    </w:p>
    <w:p w14:paraId="36A4619D" w14:textId="77777777" w:rsidR="00784A32" w:rsidRPr="00C31E24" w:rsidRDefault="00784A32" w:rsidP="00784A32">
      <w:pPr>
        <w:pStyle w:val="B1"/>
      </w:pPr>
      <w:r w:rsidRPr="00C31E24">
        <w:t>-</w:t>
      </w:r>
      <w:r w:rsidRPr="00C31E24">
        <w:tab/>
        <w:t>restoration of normal EPS bearer priority to the call according to system policy (e.g., configured time limit for the emergency priority of an MCVideo emergency private call or cancellation of the emergency condition of the private call);</w:t>
      </w:r>
    </w:p>
    <w:p w14:paraId="5B419FD2" w14:textId="77777777" w:rsidR="00784A32" w:rsidRPr="00C31E24" w:rsidRDefault="00784A32" w:rsidP="00784A32">
      <w:pPr>
        <w:pStyle w:val="B1"/>
      </w:pPr>
      <w:r w:rsidRPr="00C31E24">
        <w:t>-</w:t>
      </w:r>
      <w:r w:rsidRPr="00C31E24">
        <w:tab/>
        <w:t>restoration of normal transmission control priority participants when the emergency elevated priority is cancelled;</w:t>
      </w:r>
    </w:p>
    <w:p w14:paraId="7F9D28AE" w14:textId="77777777" w:rsidR="00784A32" w:rsidRPr="00C31E24" w:rsidRDefault="00784A32" w:rsidP="00784A32">
      <w:pPr>
        <w:pStyle w:val="B1"/>
      </w:pPr>
      <w:r w:rsidRPr="00C31E24">
        <w:t>-</w:t>
      </w:r>
      <w:r w:rsidRPr="00C31E24">
        <w:tab/>
        <w:t>requires the MCVideo user to be authorised to either originate or cancel an MCVideo emergency private call;</w:t>
      </w:r>
    </w:p>
    <w:p w14:paraId="4B2EA2E8" w14:textId="77777777" w:rsidR="00784A32" w:rsidRPr="00C31E24" w:rsidRDefault="00784A32" w:rsidP="00784A32">
      <w:pPr>
        <w:pStyle w:val="B1"/>
      </w:pPr>
      <w:r w:rsidRPr="00C31E24">
        <w:t>-</w:t>
      </w:r>
      <w:r w:rsidRPr="00C31E24">
        <w:tab/>
        <w:t>requires the targeted MCVideo user to be authorised to receive an MCVideo emergency private call;</w:t>
      </w:r>
    </w:p>
    <w:p w14:paraId="572C7652" w14:textId="77777777" w:rsidR="00784A32" w:rsidRPr="00C31E24" w:rsidRDefault="00784A32" w:rsidP="00784A32">
      <w:pPr>
        <w:pStyle w:val="B1"/>
      </w:pPr>
      <w:r w:rsidRPr="00C31E24">
        <w:t>-</w:t>
      </w:r>
      <w:r w:rsidRPr="00C31E24">
        <w:tab/>
        <w:t>requests to originate MCVideo emergency private calls may also include an indication of an MCVideo emergency alert; and</w:t>
      </w:r>
    </w:p>
    <w:p w14:paraId="5FC41209" w14:textId="77777777" w:rsidR="00784A32" w:rsidRPr="00C31E24" w:rsidRDefault="00784A32" w:rsidP="00784A32">
      <w:pPr>
        <w:pStyle w:val="B1"/>
      </w:pPr>
      <w:r w:rsidRPr="00C31E24">
        <w:t>-</w:t>
      </w:r>
      <w:r w:rsidRPr="00C31E24">
        <w:tab/>
        <w:t xml:space="preserve">the originator of the MCVideo emergency private call can request that the call use either </w:t>
      </w:r>
      <w:r w:rsidR="00530C26" w:rsidRPr="00C31E24">
        <w:t>manual</w:t>
      </w:r>
      <w:r w:rsidRPr="00C31E24">
        <w:t xml:space="preserve"> or automatic commencement mode.</w:t>
      </w:r>
    </w:p>
    <w:p w14:paraId="7FF4D2D6" w14:textId="77777777" w:rsidR="00784A32" w:rsidRPr="00C31E24" w:rsidRDefault="00784A32" w:rsidP="00784A32">
      <w:r w:rsidRPr="00C31E24">
        <w:t>There are a number of states that are key in managing these aspects of MCVideo emergency private calls, which include:</w:t>
      </w:r>
    </w:p>
    <w:p w14:paraId="6E494756" w14:textId="77777777" w:rsidR="00784A32" w:rsidRPr="00C31E24" w:rsidRDefault="00784A32" w:rsidP="00784A32">
      <w:pPr>
        <w:pStyle w:val="B1"/>
      </w:pPr>
      <w:r w:rsidRPr="00C31E24">
        <w:t>-</w:t>
      </w:r>
      <w:r w:rsidRPr="00C31E24">
        <w:tab/>
      </w:r>
      <w:r w:rsidRPr="00C31E24">
        <w:rPr>
          <w:b/>
        </w:rPr>
        <w:t>MCVideo emergency state (MVES):</w:t>
      </w:r>
      <w:r w:rsidRPr="00C31E24">
        <w:t xml:space="preserve"> as defined in 3GPP TS 22.281 [36] and 3GPP TS 23.281 [26], indicates that the MCVideo user is in a life-threatening situation. Managed by the MCVideo user of the device or an authorised MCVideo user. While the MCVideo emergency state is set on the client, all MCVideo group and private calls originated by the client will be MCVideo emergency calls, assuming the MCVideo user is authorised for MCVideo emergency calls on them.</w:t>
      </w:r>
    </w:p>
    <w:p w14:paraId="0C42A827" w14:textId="77777777" w:rsidR="00784A32" w:rsidRPr="00C31E24" w:rsidRDefault="00784A32" w:rsidP="00784A32">
      <w:pPr>
        <w:pStyle w:val="B1"/>
      </w:pPr>
      <w:r w:rsidRPr="00C31E24">
        <w:t>-</w:t>
      </w:r>
      <w:r w:rsidRPr="00C31E24">
        <w:tab/>
      </w:r>
      <w:r w:rsidRPr="00C31E24">
        <w:rPr>
          <w:b/>
        </w:rPr>
        <w:t>MCVideo private emergency alert (MVPEA) state</w:t>
      </w:r>
      <w:r w:rsidRPr="00C31E24">
        <w:t>: this is an internal state of the MCVideo client which in conjunction with the MCVideo emergency private call state aids in managing the MCVideo emergency state and related actions.</w:t>
      </w:r>
    </w:p>
    <w:p w14:paraId="7439A805" w14:textId="77777777" w:rsidR="00784A32" w:rsidRPr="00C31E24" w:rsidRDefault="00784A32" w:rsidP="00784A32">
      <w:pPr>
        <w:pStyle w:val="B1"/>
      </w:pPr>
      <w:r w:rsidRPr="00C31E24">
        <w:t>-</w:t>
      </w:r>
      <w:r w:rsidRPr="00C31E24">
        <w:tab/>
      </w:r>
      <w:r w:rsidRPr="00C31E24">
        <w:rPr>
          <w:b/>
        </w:rPr>
        <w:t>MCVideo emergency private call (MVEPC) state</w:t>
      </w:r>
      <w:r w:rsidRPr="00C31E24">
        <w:t>: this is an internal state managed by the MCVideo client which in conjunction with the MCVideo emergency alert state aids in managing the MCVideo emergency state and related actions.</w:t>
      </w:r>
    </w:p>
    <w:p w14:paraId="62EFCF6F" w14:textId="77777777" w:rsidR="00784A32" w:rsidRPr="00C31E24" w:rsidRDefault="00784A32" w:rsidP="00784A32">
      <w:pPr>
        <w:pStyle w:val="B1"/>
      </w:pPr>
      <w:r w:rsidRPr="00C31E24">
        <w:t>-</w:t>
      </w:r>
      <w:r w:rsidRPr="00C31E24">
        <w:tab/>
      </w:r>
      <w:r w:rsidRPr="00C31E24">
        <w:rPr>
          <w:b/>
        </w:rPr>
        <w:t>In-progress emergency private call (IPEPC) state:</w:t>
      </w:r>
      <w:r w:rsidRPr="00C31E24">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24F5CCD6" w14:textId="77777777" w:rsidR="00784A32" w:rsidRPr="00C31E24" w:rsidRDefault="00784A32" w:rsidP="00784A32">
      <w:pPr>
        <w:pStyle w:val="B1"/>
      </w:pPr>
      <w:r w:rsidRPr="00C31E24">
        <w:t>-</w:t>
      </w:r>
      <w:r w:rsidRPr="00C31E24">
        <w:tab/>
      </w:r>
      <w:r w:rsidRPr="00C31E24">
        <w:rPr>
          <w:b/>
        </w:rPr>
        <w:t xml:space="preserve">MCVideo emergency private priority (MVEPP) state: </w:t>
      </w:r>
      <w:r w:rsidRPr="00C31E24">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04BFFCB8" w14:textId="77777777" w:rsidR="00784A32" w:rsidRPr="00C31E24" w:rsidRDefault="00784A32" w:rsidP="00784A32">
      <w:pPr>
        <w:pStyle w:val="NO"/>
      </w:pPr>
      <w:r w:rsidRPr="00C31E24">
        <w:t>NOTE:</w:t>
      </w:r>
      <w:r w:rsidRPr="00C31E24">
        <w:tab/>
        <w:t>The above states and their transitions are described in Annex G.</w:t>
      </w:r>
    </w:p>
    <w:p w14:paraId="544EE38D" w14:textId="77777777" w:rsidR="00784A32" w:rsidRPr="00C31E24" w:rsidRDefault="00784A32" w:rsidP="00764DD4">
      <w:pPr>
        <w:pStyle w:val="H6"/>
        <w:rPr>
          <w:b/>
        </w:rPr>
      </w:pPr>
      <w:bookmarkStart w:id="705" w:name="_Toc52787578"/>
      <w:bookmarkStart w:id="706" w:name="_Toc52787760"/>
      <w:bookmarkStart w:id="707" w:name="_Toc75906982"/>
      <w:bookmarkStart w:id="708" w:name="_Toc75907319"/>
      <w:r w:rsidRPr="00C31E24">
        <w:t>6.2.6.3</w:t>
      </w:r>
      <w:r w:rsidRPr="00C31E24">
        <w:tab/>
        <w:t>Test description</w:t>
      </w:r>
      <w:bookmarkEnd w:id="705"/>
      <w:bookmarkEnd w:id="706"/>
      <w:bookmarkEnd w:id="707"/>
      <w:bookmarkEnd w:id="708"/>
    </w:p>
    <w:p w14:paraId="717C87B7" w14:textId="77777777" w:rsidR="00784A32" w:rsidRPr="00C31E24" w:rsidRDefault="00784A32" w:rsidP="00764DD4">
      <w:pPr>
        <w:pStyle w:val="H6"/>
      </w:pPr>
      <w:bookmarkStart w:id="709" w:name="_Toc52787579"/>
      <w:bookmarkStart w:id="710" w:name="_Toc52787761"/>
      <w:bookmarkStart w:id="711" w:name="_Toc75906983"/>
      <w:bookmarkStart w:id="712" w:name="_Toc75907320"/>
      <w:r w:rsidRPr="00C31E24">
        <w:t>6.2.6.3.1</w:t>
      </w:r>
      <w:r w:rsidRPr="00C31E24">
        <w:tab/>
        <w:t>Pre-test conditions</w:t>
      </w:r>
      <w:bookmarkEnd w:id="709"/>
      <w:bookmarkEnd w:id="710"/>
      <w:bookmarkEnd w:id="711"/>
      <w:bookmarkEnd w:id="712"/>
    </w:p>
    <w:p w14:paraId="516F5C1C" w14:textId="77777777" w:rsidR="00784A32" w:rsidRPr="00C31E24" w:rsidRDefault="00784A32" w:rsidP="00784A32">
      <w:pPr>
        <w:pStyle w:val="H6"/>
      </w:pPr>
      <w:r w:rsidRPr="00C31E24">
        <w:t>System Simulator:</w:t>
      </w:r>
    </w:p>
    <w:p w14:paraId="382D75EA" w14:textId="77777777" w:rsidR="00784A32" w:rsidRPr="00C31E24" w:rsidRDefault="00784A32" w:rsidP="00784A32">
      <w:pPr>
        <w:pStyle w:val="B1"/>
      </w:pPr>
      <w:r w:rsidRPr="00C31E24">
        <w:t>-</w:t>
      </w:r>
      <w:r w:rsidRPr="00C31E24">
        <w:tab/>
        <w:t>SS (MCVideo server)</w:t>
      </w:r>
    </w:p>
    <w:p w14:paraId="43116062" w14:textId="77777777" w:rsidR="00784A32" w:rsidRPr="00C31E24" w:rsidRDefault="00784A32" w:rsidP="00784A32">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0CAB694B" w14:textId="77777777" w:rsidR="00784A32" w:rsidRPr="00C31E24" w:rsidRDefault="00784A32" w:rsidP="00784A32">
      <w:pPr>
        <w:pStyle w:val="H6"/>
      </w:pPr>
      <w:r w:rsidRPr="00C31E24">
        <w:t>IUT:</w:t>
      </w:r>
    </w:p>
    <w:p w14:paraId="26F325FC" w14:textId="77777777" w:rsidR="00784A32" w:rsidRPr="00C31E24" w:rsidRDefault="00784A32" w:rsidP="00784A32">
      <w:pPr>
        <w:pStyle w:val="B1"/>
      </w:pPr>
      <w:r w:rsidRPr="00C31E24">
        <w:t>-</w:t>
      </w:r>
      <w:r w:rsidRPr="00C31E24">
        <w:tab/>
        <w:t>UE (MCVideo client)</w:t>
      </w:r>
    </w:p>
    <w:p w14:paraId="5904EFD0" w14:textId="77777777" w:rsidR="00784A32" w:rsidRPr="00C31E24" w:rsidRDefault="00784A32" w:rsidP="00784A32">
      <w:pPr>
        <w:pStyle w:val="B2"/>
      </w:pPr>
      <w:r w:rsidRPr="00C31E24">
        <w:t>-</w:t>
      </w:r>
      <w:r w:rsidRPr="00C31E24">
        <w:tab/>
        <w:t>UE (MCVideo client) is set for manual commencement mode answering</w:t>
      </w:r>
    </w:p>
    <w:p w14:paraId="2D70F267" w14:textId="77777777" w:rsidR="00784A32" w:rsidRPr="00C31E24" w:rsidRDefault="00784A32" w:rsidP="00784A32">
      <w:pPr>
        <w:pStyle w:val="B2"/>
      </w:pPr>
      <w:r w:rsidRPr="00C31E24">
        <w:t>-</w:t>
      </w:r>
      <w:r w:rsidRPr="00C31E24">
        <w:tab/>
        <w:t>receive emergency calls; MCVideo service setting for answering the call is set to manual commencement mode (3GPP TS 24.483 [12], /&lt;x&gt;/&lt;x&gt;/Common/PrivateCall/AutoCommence="false", /&lt;x&gt;/&lt;x&gt;/Common/PrivateCall/ManualCommence="true")</w:t>
      </w:r>
    </w:p>
    <w:p w14:paraId="61102C36" w14:textId="77777777" w:rsidR="00784A32" w:rsidRPr="00C31E24" w:rsidRDefault="00784A32" w:rsidP="00784A32">
      <w:pPr>
        <w:pStyle w:val="B1"/>
      </w:pPr>
      <w:r w:rsidRPr="00C31E24">
        <w:t>-</w:t>
      </w:r>
      <w:r w:rsidRPr="00C31E24">
        <w:tab/>
        <w:t>The test USIM set as defined in TS 36.579-1 [2], subclause 5.5.10 is inserted.</w:t>
      </w:r>
    </w:p>
    <w:p w14:paraId="447D08CE" w14:textId="77777777" w:rsidR="00784A32" w:rsidRPr="00C31E24" w:rsidRDefault="00784A32" w:rsidP="00784A32">
      <w:pPr>
        <w:pStyle w:val="H6"/>
      </w:pPr>
      <w:r w:rsidRPr="00C31E24">
        <w:t>Preamble:</w:t>
      </w:r>
    </w:p>
    <w:p w14:paraId="0BC7A3FA" w14:textId="77777777" w:rsidR="00784A32" w:rsidRPr="00C31E24" w:rsidRDefault="00784A32" w:rsidP="00784A32">
      <w:pPr>
        <w:pStyle w:val="B1"/>
      </w:pPr>
      <w:r w:rsidRPr="00C31E24">
        <w:t>-</w:t>
      </w:r>
      <w:r w:rsidRPr="00C31E24">
        <w:tab/>
        <w:t>The UE has performed the Generic Test Procedure for MCVideo UE registration as specified in TS 36.579-1 [2], subclause 5.4.2A.</w:t>
      </w:r>
    </w:p>
    <w:p w14:paraId="04EA58D5" w14:textId="77777777" w:rsidR="00784A32" w:rsidRPr="00C31E24" w:rsidRDefault="00784A32" w:rsidP="00784A32">
      <w:pPr>
        <w:pStyle w:val="B1"/>
      </w:pPr>
      <w:r w:rsidRPr="00C31E24">
        <w:t>-</w:t>
      </w:r>
      <w:r w:rsidRPr="00C31E24">
        <w:tab/>
        <w:t>The MCVideo User performs the Generic Test Procedure for MCVideo Authorization/Configuration and Key Generation as specified in TS 36.579-1 [2], subclause 5.3.2A.</w:t>
      </w:r>
    </w:p>
    <w:p w14:paraId="2D5EA0E6" w14:textId="77777777" w:rsidR="00784A32" w:rsidRPr="00C31E24" w:rsidRDefault="00784A32" w:rsidP="00784A32">
      <w:pPr>
        <w:pStyle w:val="B1"/>
      </w:pPr>
      <w:r w:rsidRPr="00C31E24">
        <w:t>-</w:t>
      </w:r>
      <w:r w:rsidRPr="00C31E24">
        <w:tab/>
        <w:t>UE States at the end of the preamble</w:t>
      </w:r>
    </w:p>
    <w:p w14:paraId="224F4FE7" w14:textId="77777777" w:rsidR="00784A32" w:rsidRPr="00C31E24" w:rsidRDefault="00784A32" w:rsidP="00784A32">
      <w:pPr>
        <w:pStyle w:val="B2"/>
      </w:pPr>
      <w:r w:rsidRPr="00C31E24">
        <w:t>-</w:t>
      </w:r>
      <w:r w:rsidRPr="00C31E24">
        <w:tab/>
        <w:t>The UE is in E-UTRA Registered, Idle Mode state.</w:t>
      </w:r>
    </w:p>
    <w:p w14:paraId="57B91B2C" w14:textId="77777777" w:rsidR="00784A32" w:rsidRPr="00C31E24" w:rsidRDefault="00784A32" w:rsidP="00784A32">
      <w:pPr>
        <w:pStyle w:val="B2"/>
      </w:pPr>
      <w:r w:rsidRPr="00C31E24">
        <w:t>-</w:t>
      </w:r>
      <w:r w:rsidRPr="00C31E24">
        <w:tab/>
        <w:t>The MCVideo Client Application has been activated and User has registered as the MCVideo User, with the Server as an active user at the Client.</w:t>
      </w:r>
    </w:p>
    <w:p w14:paraId="7354410C" w14:textId="77777777" w:rsidR="00784A32" w:rsidRPr="00C31E24" w:rsidRDefault="00784A32" w:rsidP="00764DD4">
      <w:pPr>
        <w:pStyle w:val="H6"/>
      </w:pPr>
      <w:bookmarkStart w:id="713" w:name="_Toc52787580"/>
      <w:bookmarkStart w:id="714" w:name="_Toc52787762"/>
      <w:bookmarkStart w:id="715" w:name="_Toc75906984"/>
      <w:bookmarkStart w:id="716" w:name="_Toc75907321"/>
      <w:r w:rsidRPr="00C31E24">
        <w:t>6.2.6.3.2</w:t>
      </w:r>
      <w:r w:rsidRPr="00C31E24">
        <w:tab/>
        <w:t>Test procedure sequence</w:t>
      </w:r>
      <w:bookmarkEnd w:id="713"/>
      <w:bookmarkEnd w:id="714"/>
      <w:bookmarkEnd w:id="715"/>
      <w:bookmarkEnd w:id="716"/>
    </w:p>
    <w:p w14:paraId="02504FF1" w14:textId="77777777" w:rsidR="00784A32" w:rsidRPr="00C31E24" w:rsidRDefault="00784A32" w:rsidP="00784A32">
      <w:pPr>
        <w:pStyle w:val="TH"/>
      </w:pPr>
      <w:r w:rsidRPr="00C31E24">
        <w:t>Table 6.2.6.3.2-1: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C31E24" w14:paraId="2276F383" w14:textId="77777777" w:rsidTr="00354887">
        <w:trPr>
          <w:tblHeader/>
        </w:trPr>
        <w:tc>
          <w:tcPr>
            <w:tcW w:w="534" w:type="dxa"/>
            <w:tcBorders>
              <w:bottom w:val="nil"/>
            </w:tcBorders>
            <w:shd w:val="clear" w:color="auto" w:fill="auto"/>
          </w:tcPr>
          <w:p w14:paraId="5E17774A" w14:textId="77777777" w:rsidR="00784A32" w:rsidRPr="00C31E24" w:rsidRDefault="00784A32" w:rsidP="00354887">
            <w:pPr>
              <w:pStyle w:val="TAH"/>
              <w:keepNext w:val="0"/>
              <w:keepLines w:val="0"/>
              <w:widowControl w:val="0"/>
            </w:pPr>
            <w:r w:rsidRPr="00C31E24">
              <w:t>St</w:t>
            </w:r>
          </w:p>
        </w:tc>
        <w:tc>
          <w:tcPr>
            <w:tcW w:w="3968" w:type="dxa"/>
            <w:tcBorders>
              <w:bottom w:val="nil"/>
            </w:tcBorders>
            <w:shd w:val="clear" w:color="auto" w:fill="auto"/>
          </w:tcPr>
          <w:p w14:paraId="45482834" w14:textId="77777777" w:rsidR="00784A32" w:rsidRPr="00C31E24" w:rsidRDefault="00784A32" w:rsidP="00354887">
            <w:pPr>
              <w:pStyle w:val="TAH"/>
              <w:keepNext w:val="0"/>
              <w:keepLines w:val="0"/>
              <w:widowControl w:val="0"/>
            </w:pPr>
            <w:r w:rsidRPr="00C31E24">
              <w:t>Procedure</w:t>
            </w:r>
          </w:p>
        </w:tc>
        <w:tc>
          <w:tcPr>
            <w:tcW w:w="3686" w:type="dxa"/>
            <w:gridSpan w:val="2"/>
            <w:shd w:val="clear" w:color="auto" w:fill="auto"/>
          </w:tcPr>
          <w:p w14:paraId="7C3B26F5" w14:textId="77777777" w:rsidR="00784A32" w:rsidRPr="00C31E24" w:rsidRDefault="00784A32" w:rsidP="00354887">
            <w:pPr>
              <w:pStyle w:val="TAH"/>
              <w:keepNext w:val="0"/>
              <w:keepLines w:val="0"/>
              <w:widowControl w:val="0"/>
            </w:pPr>
            <w:r w:rsidRPr="00C31E24">
              <w:t>Message Sequence</w:t>
            </w:r>
          </w:p>
        </w:tc>
        <w:tc>
          <w:tcPr>
            <w:tcW w:w="565" w:type="dxa"/>
            <w:tcBorders>
              <w:bottom w:val="nil"/>
            </w:tcBorders>
            <w:shd w:val="clear" w:color="auto" w:fill="auto"/>
          </w:tcPr>
          <w:p w14:paraId="04527D91" w14:textId="77777777" w:rsidR="00784A32" w:rsidRPr="00C31E24" w:rsidRDefault="00784A32" w:rsidP="00354887">
            <w:pPr>
              <w:pStyle w:val="TAH"/>
              <w:keepNext w:val="0"/>
              <w:keepLines w:val="0"/>
              <w:widowControl w:val="0"/>
            </w:pPr>
            <w:r w:rsidRPr="00C31E24">
              <w:t>TP</w:t>
            </w:r>
          </w:p>
        </w:tc>
        <w:tc>
          <w:tcPr>
            <w:tcW w:w="850" w:type="dxa"/>
            <w:tcBorders>
              <w:bottom w:val="nil"/>
            </w:tcBorders>
            <w:shd w:val="clear" w:color="auto" w:fill="auto"/>
          </w:tcPr>
          <w:p w14:paraId="6BA7E131" w14:textId="77777777" w:rsidR="00784A32" w:rsidRPr="00C31E24" w:rsidRDefault="00784A32" w:rsidP="00354887">
            <w:pPr>
              <w:pStyle w:val="TAH"/>
              <w:keepNext w:val="0"/>
              <w:keepLines w:val="0"/>
              <w:widowControl w:val="0"/>
            </w:pPr>
            <w:r w:rsidRPr="00C31E24">
              <w:t>Verdict</w:t>
            </w:r>
          </w:p>
        </w:tc>
      </w:tr>
      <w:tr w:rsidR="00784A32" w:rsidRPr="00C31E24" w14:paraId="099D9511" w14:textId="77777777" w:rsidTr="00354887">
        <w:trPr>
          <w:tblHeader/>
        </w:trPr>
        <w:tc>
          <w:tcPr>
            <w:tcW w:w="534" w:type="dxa"/>
            <w:tcBorders>
              <w:top w:val="nil"/>
            </w:tcBorders>
            <w:shd w:val="clear" w:color="auto" w:fill="auto"/>
          </w:tcPr>
          <w:p w14:paraId="4868B2D8" w14:textId="77777777" w:rsidR="00784A32" w:rsidRPr="00C31E24" w:rsidRDefault="00784A32" w:rsidP="00354887">
            <w:pPr>
              <w:pStyle w:val="TAH"/>
              <w:keepNext w:val="0"/>
              <w:keepLines w:val="0"/>
              <w:widowControl w:val="0"/>
            </w:pPr>
          </w:p>
        </w:tc>
        <w:tc>
          <w:tcPr>
            <w:tcW w:w="3968" w:type="dxa"/>
            <w:tcBorders>
              <w:top w:val="nil"/>
            </w:tcBorders>
            <w:shd w:val="clear" w:color="auto" w:fill="auto"/>
          </w:tcPr>
          <w:p w14:paraId="73A1E288" w14:textId="77777777" w:rsidR="00784A32" w:rsidRPr="00C31E24" w:rsidRDefault="00784A32" w:rsidP="00354887">
            <w:pPr>
              <w:pStyle w:val="TAH"/>
              <w:keepNext w:val="0"/>
              <w:keepLines w:val="0"/>
              <w:widowControl w:val="0"/>
            </w:pPr>
          </w:p>
        </w:tc>
        <w:tc>
          <w:tcPr>
            <w:tcW w:w="708" w:type="dxa"/>
            <w:shd w:val="clear" w:color="auto" w:fill="auto"/>
          </w:tcPr>
          <w:p w14:paraId="247C61FC" w14:textId="77777777" w:rsidR="00784A32" w:rsidRPr="00C31E24" w:rsidRDefault="00784A32" w:rsidP="00354887">
            <w:pPr>
              <w:pStyle w:val="TAH"/>
              <w:keepNext w:val="0"/>
              <w:keepLines w:val="0"/>
              <w:widowControl w:val="0"/>
            </w:pPr>
            <w:r w:rsidRPr="00C31E24">
              <w:t>U - S</w:t>
            </w:r>
          </w:p>
        </w:tc>
        <w:tc>
          <w:tcPr>
            <w:tcW w:w="2978" w:type="dxa"/>
            <w:shd w:val="clear" w:color="auto" w:fill="auto"/>
          </w:tcPr>
          <w:p w14:paraId="52C7CDA6" w14:textId="77777777" w:rsidR="00784A32" w:rsidRPr="00C31E24" w:rsidRDefault="00784A32" w:rsidP="00354887">
            <w:pPr>
              <w:pStyle w:val="TAH"/>
              <w:keepNext w:val="0"/>
              <w:keepLines w:val="0"/>
              <w:widowControl w:val="0"/>
            </w:pPr>
            <w:r w:rsidRPr="00C31E24">
              <w:t>Message</w:t>
            </w:r>
          </w:p>
        </w:tc>
        <w:tc>
          <w:tcPr>
            <w:tcW w:w="565" w:type="dxa"/>
            <w:tcBorders>
              <w:top w:val="nil"/>
            </w:tcBorders>
            <w:shd w:val="clear" w:color="auto" w:fill="auto"/>
          </w:tcPr>
          <w:p w14:paraId="56292F9F" w14:textId="77777777" w:rsidR="00784A32" w:rsidRPr="00C31E24" w:rsidRDefault="00784A32" w:rsidP="00354887">
            <w:pPr>
              <w:pStyle w:val="TAH"/>
              <w:keepNext w:val="0"/>
              <w:keepLines w:val="0"/>
              <w:widowControl w:val="0"/>
            </w:pPr>
          </w:p>
        </w:tc>
        <w:tc>
          <w:tcPr>
            <w:tcW w:w="850" w:type="dxa"/>
            <w:tcBorders>
              <w:top w:val="nil"/>
            </w:tcBorders>
            <w:shd w:val="clear" w:color="auto" w:fill="auto"/>
          </w:tcPr>
          <w:p w14:paraId="0514CA32" w14:textId="77777777" w:rsidR="00784A32" w:rsidRPr="00C31E24" w:rsidRDefault="00784A32" w:rsidP="00354887">
            <w:pPr>
              <w:pStyle w:val="TAH"/>
              <w:keepNext w:val="0"/>
              <w:keepLines w:val="0"/>
              <w:widowControl w:val="0"/>
            </w:pPr>
          </w:p>
        </w:tc>
      </w:tr>
      <w:tr w:rsidR="00784A32" w:rsidRPr="00C31E24" w14:paraId="6C96BB65" w14:textId="77777777" w:rsidTr="00354887">
        <w:tc>
          <w:tcPr>
            <w:tcW w:w="534" w:type="dxa"/>
            <w:shd w:val="clear" w:color="auto" w:fill="auto"/>
          </w:tcPr>
          <w:p w14:paraId="7D6C69CA"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43236890" w14:textId="77777777" w:rsidR="00784A32" w:rsidRPr="00C31E24" w:rsidRDefault="00784A32" w:rsidP="00354887">
            <w:pPr>
              <w:pStyle w:val="TAL"/>
              <w:keepNext w:val="0"/>
              <w:keepLines w:val="0"/>
              <w:widowControl w:val="0"/>
            </w:pPr>
            <w:r w:rsidRPr="00C31E24">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406F31A8"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04D0CF9A"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59B90B0E"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AE9F633" w14:textId="77777777" w:rsidR="00784A32" w:rsidRPr="00C31E24" w:rsidRDefault="00784A32" w:rsidP="00354887">
            <w:pPr>
              <w:pStyle w:val="TAC"/>
              <w:keepNext w:val="0"/>
              <w:keepLines w:val="0"/>
              <w:widowControl w:val="0"/>
            </w:pPr>
            <w:r w:rsidRPr="00C31E24">
              <w:t>-</w:t>
            </w:r>
          </w:p>
        </w:tc>
      </w:tr>
      <w:tr w:rsidR="00784A32" w:rsidRPr="00C31E24" w14:paraId="21D04A02" w14:textId="77777777" w:rsidTr="00354887">
        <w:tc>
          <w:tcPr>
            <w:tcW w:w="534" w:type="dxa"/>
            <w:shd w:val="clear" w:color="auto" w:fill="auto"/>
          </w:tcPr>
          <w:p w14:paraId="6DA00CB9" w14:textId="77777777" w:rsidR="00784A32" w:rsidRPr="00C31E24" w:rsidRDefault="00784A32" w:rsidP="00354887">
            <w:pPr>
              <w:pStyle w:val="TAC"/>
              <w:keepNext w:val="0"/>
              <w:keepLines w:val="0"/>
              <w:widowControl w:val="0"/>
            </w:pPr>
            <w:r w:rsidRPr="00C31E24">
              <w:t>1</w:t>
            </w:r>
          </w:p>
        </w:tc>
        <w:tc>
          <w:tcPr>
            <w:tcW w:w="3968" w:type="dxa"/>
            <w:shd w:val="clear" w:color="auto" w:fill="auto"/>
          </w:tcPr>
          <w:p w14:paraId="3014F8F0" w14:textId="77777777" w:rsidR="00784A32" w:rsidRPr="00C31E24" w:rsidRDefault="00784A32" w:rsidP="00354887">
            <w:pPr>
              <w:pStyle w:val="TAL"/>
              <w:keepNext w:val="0"/>
              <w:keepLines w:val="0"/>
              <w:widowControl w:val="0"/>
            </w:pPr>
            <w:r w:rsidRPr="00C31E24">
              <w:t>The SS (MCVideo Server) sends a SIP INVITE message to request establishment of a MCVideo private emergency call with force of Automatic Commencement Mode without Transmission Control.</w:t>
            </w:r>
          </w:p>
        </w:tc>
        <w:tc>
          <w:tcPr>
            <w:tcW w:w="708" w:type="dxa"/>
            <w:shd w:val="clear" w:color="auto" w:fill="auto"/>
          </w:tcPr>
          <w:p w14:paraId="2F9EE009"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7D0592BB" w14:textId="77777777" w:rsidR="00784A32" w:rsidRPr="00C31E24" w:rsidRDefault="00784A32" w:rsidP="00354887">
            <w:pPr>
              <w:pStyle w:val="TAL"/>
              <w:keepNext w:val="0"/>
              <w:keepLines w:val="0"/>
              <w:widowControl w:val="0"/>
            </w:pPr>
            <w:r w:rsidRPr="00C31E24">
              <w:t>SIP INVITE</w:t>
            </w:r>
          </w:p>
        </w:tc>
        <w:tc>
          <w:tcPr>
            <w:tcW w:w="565" w:type="dxa"/>
            <w:shd w:val="clear" w:color="auto" w:fill="auto"/>
          </w:tcPr>
          <w:p w14:paraId="59DB0B7D"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354A87B" w14:textId="77777777" w:rsidR="00784A32" w:rsidRPr="00C31E24" w:rsidRDefault="00784A32" w:rsidP="00354887">
            <w:pPr>
              <w:pStyle w:val="TAC"/>
              <w:keepNext w:val="0"/>
              <w:keepLines w:val="0"/>
              <w:widowControl w:val="0"/>
            </w:pPr>
            <w:r w:rsidRPr="00C31E24">
              <w:t>-</w:t>
            </w:r>
          </w:p>
        </w:tc>
      </w:tr>
      <w:tr w:rsidR="00784A32" w:rsidRPr="00C31E24" w14:paraId="1F8C5E17" w14:textId="77777777" w:rsidTr="00354887">
        <w:trPr>
          <w:trHeight w:val="278"/>
        </w:trPr>
        <w:tc>
          <w:tcPr>
            <w:tcW w:w="534" w:type="dxa"/>
            <w:shd w:val="clear" w:color="auto" w:fill="auto"/>
          </w:tcPr>
          <w:p w14:paraId="4EB3E19A" w14:textId="77777777" w:rsidR="00784A32" w:rsidRPr="00C31E24" w:rsidRDefault="00784A32" w:rsidP="00354887">
            <w:pPr>
              <w:pStyle w:val="TAC"/>
              <w:keepNext w:val="0"/>
              <w:keepLines w:val="0"/>
              <w:widowControl w:val="0"/>
              <w:jc w:val="left"/>
            </w:pPr>
            <w:r w:rsidRPr="00C31E24">
              <w:t>-</w:t>
            </w:r>
          </w:p>
        </w:tc>
        <w:tc>
          <w:tcPr>
            <w:tcW w:w="3968" w:type="dxa"/>
            <w:shd w:val="clear" w:color="auto" w:fill="auto"/>
          </w:tcPr>
          <w:p w14:paraId="65E2B798" w14:textId="77777777" w:rsidR="00784A32" w:rsidRPr="00C31E24" w:rsidRDefault="00784A32" w:rsidP="00354887">
            <w:pPr>
              <w:pStyle w:val="TAL"/>
              <w:keepNext w:val="0"/>
              <w:keepLines w:val="0"/>
              <w:widowControl w:val="0"/>
            </w:pPr>
            <w:r w:rsidRPr="00C31E24">
              <w:rPr>
                <w:bdr w:val="none" w:sz="0" w:space="0" w:color="auto" w:frame="1"/>
                <w:shd w:val="clear" w:color="auto" w:fill="FFFFFF"/>
              </w:rPr>
              <w:t>EXCEPTION: Step 2a1 describes behaviour that depends on the UE implementation; the "lower case letter" identifies a step sequence that take place if the UE responds to a SIP INVITE message with a SIP 100 (Trying) message.</w:t>
            </w:r>
          </w:p>
        </w:tc>
        <w:tc>
          <w:tcPr>
            <w:tcW w:w="708" w:type="dxa"/>
            <w:shd w:val="clear" w:color="auto" w:fill="auto"/>
          </w:tcPr>
          <w:p w14:paraId="45AA3C94" w14:textId="77777777" w:rsidR="00784A32" w:rsidRPr="00C31E24" w:rsidRDefault="00784A32" w:rsidP="00354887">
            <w:pPr>
              <w:pStyle w:val="TAC"/>
              <w:keepNext w:val="0"/>
              <w:keepLines w:val="0"/>
              <w:widowControl w:val="0"/>
            </w:pPr>
          </w:p>
        </w:tc>
        <w:tc>
          <w:tcPr>
            <w:tcW w:w="2978" w:type="dxa"/>
            <w:shd w:val="clear" w:color="auto" w:fill="auto"/>
          </w:tcPr>
          <w:p w14:paraId="2EE2C4FF" w14:textId="77777777" w:rsidR="00784A32" w:rsidRPr="00C31E24" w:rsidRDefault="00784A32" w:rsidP="00354887">
            <w:pPr>
              <w:pStyle w:val="TAL"/>
              <w:keepNext w:val="0"/>
              <w:keepLines w:val="0"/>
              <w:widowControl w:val="0"/>
            </w:pPr>
          </w:p>
        </w:tc>
        <w:tc>
          <w:tcPr>
            <w:tcW w:w="565" w:type="dxa"/>
            <w:shd w:val="clear" w:color="auto" w:fill="auto"/>
          </w:tcPr>
          <w:p w14:paraId="4CAC2C33"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042877E6" w14:textId="77777777" w:rsidR="00784A32" w:rsidRPr="00C31E24" w:rsidRDefault="00784A32" w:rsidP="00354887">
            <w:pPr>
              <w:pStyle w:val="TAC"/>
              <w:keepNext w:val="0"/>
              <w:keepLines w:val="0"/>
              <w:widowControl w:val="0"/>
            </w:pPr>
            <w:r w:rsidRPr="00C31E24">
              <w:t>-</w:t>
            </w:r>
          </w:p>
        </w:tc>
      </w:tr>
      <w:tr w:rsidR="00784A32" w:rsidRPr="00C31E24" w14:paraId="7B736A36" w14:textId="77777777" w:rsidTr="00354887">
        <w:tc>
          <w:tcPr>
            <w:tcW w:w="534" w:type="dxa"/>
            <w:shd w:val="clear" w:color="auto" w:fill="auto"/>
          </w:tcPr>
          <w:p w14:paraId="67026049" w14:textId="77777777" w:rsidR="00784A32" w:rsidRPr="00C31E24" w:rsidRDefault="00784A32" w:rsidP="00354887">
            <w:pPr>
              <w:pStyle w:val="TAC"/>
              <w:keepNext w:val="0"/>
              <w:keepLines w:val="0"/>
              <w:widowControl w:val="0"/>
            </w:pPr>
            <w:r w:rsidRPr="00C31E24">
              <w:t>2a1</w:t>
            </w:r>
          </w:p>
        </w:tc>
        <w:tc>
          <w:tcPr>
            <w:tcW w:w="3968" w:type="dxa"/>
            <w:shd w:val="clear" w:color="auto" w:fill="auto"/>
          </w:tcPr>
          <w:p w14:paraId="6134B8BE" w14:textId="77777777" w:rsidR="00784A32" w:rsidRPr="00C31E24" w:rsidRDefault="00784A32" w:rsidP="00354887">
            <w:pPr>
              <w:pStyle w:val="TAL"/>
              <w:keepNext w:val="0"/>
              <w:keepLines w:val="0"/>
              <w:widowControl w:val="0"/>
            </w:pPr>
            <w:r w:rsidRPr="00C31E24">
              <w:t>The UE (MCVideo Client) sends a SIP 100 (Trying) message.</w:t>
            </w:r>
          </w:p>
        </w:tc>
        <w:tc>
          <w:tcPr>
            <w:tcW w:w="708" w:type="dxa"/>
            <w:shd w:val="clear" w:color="auto" w:fill="auto"/>
          </w:tcPr>
          <w:p w14:paraId="3EA04443"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2567A61E"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145C9655"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EFFEEA8" w14:textId="77777777" w:rsidR="00784A32" w:rsidRPr="00C31E24" w:rsidRDefault="00784A32" w:rsidP="00354887">
            <w:pPr>
              <w:pStyle w:val="TAC"/>
              <w:keepNext w:val="0"/>
              <w:keepLines w:val="0"/>
              <w:widowControl w:val="0"/>
            </w:pPr>
            <w:r w:rsidRPr="00C31E24">
              <w:t>-</w:t>
            </w:r>
          </w:p>
        </w:tc>
      </w:tr>
      <w:tr w:rsidR="00784A32" w:rsidRPr="00C31E24" w14:paraId="0A994DC2" w14:textId="77777777" w:rsidTr="00354887">
        <w:tc>
          <w:tcPr>
            <w:tcW w:w="534" w:type="dxa"/>
            <w:shd w:val="clear" w:color="auto" w:fill="auto"/>
          </w:tcPr>
          <w:p w14:paraId="15BE88E3" w14:textId="77777777" w:rsidR="00784A32" w:rsidRPr="00C31E24" w:rsidRDefault="00784A32" w:rsidP="00354887">
            <w:pPr>
              <w:pStyle w:val="TAC"/>
              <w:keepNext w:val="0"/>
              <w:keepLines w:val="0"/>
              <w:widowControl w:val="0"/>
            </w:pPr>
            <w:r w:rsidRPr="00C31E24">
              <w:t>3</w:t>
            </w:r>
          </w:p>
        </w:tc>
        <w:tc>
          <w:tcPr>
            <w:tcW w:w="3968" w:type="dxa"/>
            <w:shd w:val="clear" w:color="auto" w:fill="auto"/>
          </w:tcPr>
          <w:p w14:paraId="49963C43" w14:textId="77777777" w:rsidR="00784A32" w:rsidRPr="00C31E24" w:rsidRDefault="00784A32" w:rsidP="00354887">
            <w:pPr>
              <w:pStyle w:val="TAL"/>
              <w:keepNext w:val="0"/>
              <w:keepLines w:val="0"/>
              <w:widowControl w:val="0"/>
            </w:pPr>
            <w:r w:rsidRPr="00C31E24">
              <w:t>Check: Does the UE (MCVideo client) send a SIP 200 (OK)?</w:t>
            </w:r>
          </w:p>
        </w:tc>
        <w:tc>
          <w:tcPr>
            <w:tcW w:w="708" w:type="dxa"/>
            <w:shd w:val="clear" w:color="auto" w:fill="auto"/>
          </w:tcPr>
          <w:p w14:paraId="2392C157"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500FE8C4"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0D618FF5" w14:textId="77777777" w:rsidR="00784A32" w:rsidRPr="00C31E24" w:rsidRDefault="00784A32" w:rsidP="00354887">
            <w:pPr>
              <w:pStyle w:val="TAC"/>
              <w:keepNext w:val="0"/>
              <w:keepLines w:val="0"/>
              <w:widowControl w:val="0"/>
            </w:pPr>
            <w:r w:rsidRPr="00C31E24">
              <w:t>1</w:t>
            </w:r>
          </w:p>
        </w:tc>
        <w:tc>
          <w:tcPr>
            <w:tcW w:w="850" w:type="dxa"/>
            <w:shd w:val="clear" w:color="auto" w:fill="auto"/>
          </w:tcPr>
          <w:p w14:paraId="72DC5AEE" w14:textId="77777777" w:rsidR="00784A32" w:rsidRPr="00C31E24" w:rsidRDefault="00784A32" w:rsidP="00354887">
            <w:pPr>
              <w:pStyle w:val="TAC"/>
              <w:keepNext w:val="0"/>
              <w:keepLines w:val="0"/>
              <w:widowControl w:val="0"/>
            </w:pPr>
            <w:r w:rsidRPr="00C31E24">
              <w:t>P</w:t>
            </w:r>
          </w:p>
        </w:tc>
      </w:tr>
      <w:tr w:rsidR="00784A32" w:rsidRPr="00C31E24" w14:paraId="41EDD1A7" w14:textId="77777777" w:rsidTr="00354887">
        <w:tc>
          <w:tcPr>
            <w:tcW w:w="534" w:type="dxa"/>
            <w:shd w:val="clear" w:color="auto" w:fill="auto"/>
          </w:tcPr>
          <w:p w14:paraId="3648B12B" w14:textId="77777777" w:rsidR="00784A32" w:rsidRPr="00C31E24" w:rsidRDefault="00784A32" w:rsidP="00354887">
            <w:pPr>
              <w:pStyle w:val="TAC"/>
              <w:keepNext w:val="0"/>
              <w:keepLines w:val="0"/>
              <w:widowControl w:val="0"/>
            </w:pPr>
            <w:r w:rsidRPr="00C31E24">
              <w:t>4</w:t>
            </w:r>
          </w:p>
        </w:tc>
        <w:tc>
          <w:tcPr>
            <w:tcW w:w="3968" w:type="dxa"/>
            <w:shd w:val="clear" w:color="auto" w:fill="auto"/>
          </w:tcPr>
          <w:p w14:paraId="1DC1801C" w14:textId="77777777" w:rsidR="00784A32" w:rsidRPr="00C31E24" w:rsidRDefault="00784A32" w:rsidP="00354887">
            <w:pPr>
              <w:pStyle w:val="TAL"/>
              <w:keepNext w:val="0"/>
              <w:keepLines w:val="0"/>
              <w:widowControl w:val="0"/>
            </w:pPr>
            <w:r w:rsidRPr="00C31E24">
              <w:t>The SS (MCVideo Server) sends a SIP ACK acknowledging the SIP 200 (OK) from the UE (MCVideo Client).</w:t>
            </w:r>
          </w:p>
        </w:tc>
        <w:tc>
          <w:tcPr>
            <w:tcW w:w="708" w:type="dxa"/>
            <w:shd w:val="clear" w:color="auto" w:fill="auto"/>
          </w:tcPr>
          <w:p w14:paraId="235C8292"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2F09F10F"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2B719402"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F47D61C" w14:textId="77777777" w:rsidR="00784A32" w:rsidRPr="00C31E24" w:rsidRDefault="00784A32" w:rsidP="00354887">
            <w:pPr>
              <w:pStyle w:val="TAC"/>
              <w:keepNext w:val="0"/>
              <w:keepLines w:val="0"/>
              <w:widowControl w:val="0"/>
            </w:pPr>
            <w:r w:rsidRPr="00C31E24">
              <w:t>-</w:t>
            </w:r>
          </w:p>
        </w:tc>
      </w:tr>
      <w:tr w:rsidR="00784A32" w:rsidRPr="00C31E24" w14:paraId="7F35CC83" w14:textId="77777777" w:rsidTr="00354887">
        <w:tc>
          <w:tcPr>
            <w:tcW w:w="534" w:type="dxa"/>
            <w:shd w:val="clear" w:color="auto" w:fill="auto"/>
          </w:tcPr>
          <w:p w14:paraId="5B90D992" w14:textId="77777777" w:rsidR="00784A32" w:rsidRPr="00C31E24" w:rsidRDefault="00784A32" w:rsidP="00354887">
            <w:pPr>
              <w:pStyle w:val="TAC"/>
              <w:keepNext w:val="0"/>
              <w:keepLines w:val="0"/>
              <w:widowControl w:val="0"/>
            </w:pPr>
            <w:r w:rsidRPr="00C31E24">
              <w:t>5</w:t>
            </w:r>
          </w:p>
        </w:tc>
        <w:tc>
          <w:tcPr>
            <w:tcW w:w="3968" w:type="dxa"/>
            <w:shd w:val="clear" w:color="auto" w:fill="auto"/>
          </w:tcPr>
          <w:p w14:paraId="5EF79113" w14:textId="77777777" w:rsidR="00784A32" w:rsidRPr="00C31E24" w:rsidRDefault="00784A32" w:rsidP="00354887">
            <w:pPr>
              <w:pStyle w:val="TAL"/>
              <w:keepNext w:val="0"/>
              <w:keepLines w:val="0"/>
              <w:widowControl w:val="0"/>
            </w:pPr>
            <w:r w:rsidRPr="00C31E24">
              <w:t>Check: Does the UE (MCVideo client) notify the user about the emergency call establishment?</w:t>
            </w:r>
          </w:p>
          <w:p w14:paraId="5A857A57" w14:textId="503311E1" w:rsidR="00784A32" w:rsidRPr="00C31E24" w:rsidRDefault="00957743" w:rsidP="00354887">
            <w:pPr>
              <w:pStyle w:val="TAL"/>
              <w:keepNext w:val="0"/>
              <w:keepLines w:val="0"/>
              <w:widowControl w:val="0"/>
            </w:pPr>
            <w:r w:rsidRPr="00C31E24">
              <w:t>(</w:t>
            </w:r>
            <w:r w:rsidR="00784A32" w:rsidRPr="00C31E24">
              <w:t>NOTE 1</w:t>
            </w:r>
            <w:r w:rsidRPr="00C31E24">
              <w:t>)</w:t>
            </w:r>
          </w:p>
          <w:p w14:paraId="3201C24B" w14:textId="6E4201FF" w:rsidR="00784A32" w:rsidRPr="00C31E24" w:rsidRDefault="00957743" w:rsidP="00957743">
            <w:pPr>
              <w:pStyle w:val="TAL"/>
              <w:keepNext w:val="0"/>
              <w:keepLines w:val="0"/>
              <w:widowControl w:val="0"/>
            </w:pPr>
            <w:r w:rsidRPr="00C31E24">
              <w:t>(</w:t>
            </w:r>
            <w:r w:rsidR="00784A32" w:rsidRPr="00C31E24">
              <w:t>NOTE 2</w:t>
            </w:r>
            <w:r w:rsidRPr="00C31E24">
              <w:t>)</w:t>
            </w:r>
          </w:p>
        </w:tc>
        <w:tc>
          <w:tcPr>
            <w:tcW w:w="708" w:type="dxa"/>
            <w:shd w:val="clear" w:color="auto" w:fill="auto"/>
          </w:tcPr>
          <w:p w14:paraId="088792E3"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541AC78F"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2266A286" w14:textId="77777777" w:rsidR="00784A32" w:rsidRPr="00C31E24" w:rsidRDefault="00784A32" w:rsidP="00354887">
            <w:pPr>
              <w:pStyle w:val="TAC"/>
              <w:keepNext w:val="0"/>
              <w:keepLines w:val="0"/>
              <w:widowControl w:val="0"/>
            </w:pPr>
            <w:r w:rsidRPr="00C31E24">
              <w:t>1</w:t>
            </w:r>
          </w:p>
        </w:tc>
        <w:tc>
          <w:tcPr>
            <w:tcW w:w="850" w:type="dxa"/>
            <w:shd w:val="clear" w:color="auto" w:fill="auto"/>
          </w:tcPr>
          <w:p w14:paraId="5675C5E5" w14:textId="77777777" w:rsidR="00784A32" w:rsidRPr="00C31E24" w:rsidRDefault="00784A32" w:rsidP="00354887">
            <w:pPr>
              <w:pStyle w:val="TAC"/>
              <w:keepNext w:val="0"/>
              <w:keepLines w:val="0"/>
              <w:widowControl w:val="0"/>
            </w:pPr>
            <w:r w:rsidRPr="00C31E24">
              <w:t>P</w:t>
            </w:r>
          </w:p>
        </w:tc>
      </w:tr>
      <w:tr w:rsidR="00784A32" w:rsidRPr="00C31E24" w14:paraId="2AED7CB8" w14:textId="77777777" w:rsidTr="00354887">
        <w:tc>
          <w:tcPr>
            <w:tcW w:w="534" w:type="dxa"/>
            <w:shd w:val="clear" w:color="auto" w:fill="auto"/>
          </w:tcPr>
          <w:p w14:paraId="4DF3B420" w14:textId="77777777" w:rsidR="00784A32" w:rsidRPr="00C31E24" w:rsidRDefault="00784A32" w:rsidP="00354887">
            <w:pPr>
              <w:pStyle w:val="TAC"/>
              <w:keepNext w:val="0"/>
              <w:keepLines w:val="0"/>
              <w:widowControl w:val="0"/>
            </w:pPr>
            <w:r w:rsidRPr="00C31E24">
              <w:t>6</w:t>
            </w:r>
          </w:p>
        </w:tc>
        <w:tc>
          <w:tcPr>
            <w:tcW w:w="3968" w:type="dxa"/>
            <w:shd w:val="clear" w:color="auto" w:fill="auto"/>
          </w:tcPr>
          <w:p w14:paraId="19521741" w14:textId="77777777" w:rsidR="00784A32" w:rsidRPr="00C31E24" w:rsidRDefault="008A5F41" w:rsidP="00354887">
            <w:pPr>
              <w:pStyle w:val="TAL"/>
              <w:keepNext w:val="0"/>
              <w:keepLines w:val="0"/>
              <w:widowControl w:val="0"/>
            </w:pPr>
            <w:r w:rsidRPr="00C31E24">
              <w:t>Void-</w:t>
            </w:r>
          </w:p>
        </w:tc>
        <w:tc>
          <w:tcPr>
            <w:tcW w:w="708" w:type="dxa"/>
            <w:shd w:val="clear" w:color="auto" w:fill="auto"/>
          </w:tcPr>
          <w:p w14:paraId="7D52D41A" w14:textId="77777777" w:rsidR="00784A32" w:rsidRPr="00C31E24" w:rsidRDefault="008A5F41" w:rsidP="00354887">
            <w:pPr>
              <w:pStyle w:val="TAC"/>
              <w:keepNext w:val="0"/>
              <w:keepLines w:val="0"/>
              <w:widowControl w:val="0"/>
            </w:pPr>
            <w:r w:rsidRPr="00C31E24">
              <w:t>-</w:t>
            </w:r>
          </w:p>
        </w:tc>
        <w:tc>
          <w:tcPr>
            <w:tcW w:w="2978" w:type="dxa"/>
            <w:shd w:val="clear" w:color="auto" w:fill="auto"/>
          </w:tcPr>
          <w:p w14:paraId="6D9FF230" w14:textId="77777777" w:rsidR="00784A32" w:rsidRPr="00C31E24" w:rsidRDefault="00784A32" w:rsidP="00354887">
            <w:pPr>
              <w:pStyle w:val="TAL"/>
              <w:keepNext w:val="0"/>
              <w:keepLines w:val="0"/>
              <w:widowControl w:val="0"/>
            </w:pPr>
          </w:p>
        </w:tc>
        <w:tc>
          <w:tcPr>
            <w:tcW w:w="565" w:type="dxa"/>
            <w:shd w:val="clear" w:color="auto" w:fill="auto"/>
          </w:tcPr>
          <w:p w14:paraId="2C1B084F"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41A95B1" w14:textId="77777777" w:rsidR="00784A32" w:rsidRPr="00C31E24" w:rsidRDefault="00784A32" w:rsidP="00354887">
            <w:pPr>
              <w:pStyle w:val="TAC"/>
              <w:keepNext w:val="0"/>
              <w:keepLines w:val="0"/>
              <w:widowControl w:val="0"/>
            </w:pPr>
            <w:r w:rsidRPr="00C31E24">
              <w:t>-</w:t>
            </w:r>
          </w:p>
        </w:tc>
      </w:tr>
      <w:tr w:rsidR="00784A32" w:rsidRPr="00C31E24" w14:paraId="0746EBCF" w14:textId="77777777" w:rsidTr="00354887">
        <w:tc>
          <w:tcPr>
            <w:tcW w:w="534" w:type="dxa"/>
            <w:shd w:val="clear" w:color="auto" w:fill="auto"/>
          </w:tcPr>
          <w:p w14:paraId="73D67B61" w14:textId="77777777" w:rsidR="00784A32" w:rsidRPr="00C31E24" w:rsidRDefault="00784A32" w:rsidP="00354887">
            <w:pPr>
              <w:pStyle w:val="TAC"/>
              <w:keepNext w:val="0"/>
              <w:keepLines w:val="0"/>
              <w:widowControl w:val="0"/>
            </w:pPr>
            <w:r w:rsidRPr="00C31E24">
              <w:t>7</w:t>
            </w:r>
          </w:p>
        </w:tc>
        <w:tc>
          <w:tcPr>
            <w:tcW w:w="3968" w:type="dxa"/>
            <w:shd w:val="clear" w:color="auto" w:fill="auto"/>
          </w:tcPr>
          <w:p w14:paraId="06481E98" w14:textId="77777777" w:rsidR="00784A32" w:rsidRPr="00C31E24" w:rsidRDefault="00784A32" w:rsidP="00354887">
            <w:pPr>
              <w:pStyle w:val="TAL"/>
              <w:keepNext w:val="0"/>
              <w:keepLines w:val="0"/>
              <w:widowControl w:val="0"/>
            </w:pPr>
            <w:r w:rsidRPr="00C31E24">
              <w:t>Make the UE (MCVideo Client) terminate the call.</w:t>
            </w:r>
          </w:p>
          <w:p w14:paraId="17CA657E" w14:textId="755385C0" w:rsidR="00784A32" w:rsidRPr="00C31E24" w:rsidRDefault="00957743"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4AA4560F"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1D865BA3"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46763C0E"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0EAB5A2" w14:textId="77777777" w:rsidR="00784A32" w:rsidRPr="00C31E24" w:rsidRDefault="00784A32" w:rsidP="00354887">
            <w:pPr>
              <w:pStyle w:val="TAC"/>
              <w:keepNext w:val="0"/>
              <w:keepLines w:val="0"/>
              <w:widowControl w:val="0"/>
            </w:pPr>
            <w:r w:rsidRPr="00C31E24">
              <w:t>-</w:t>
            </w:r>
          </w:p>
        </w:tc>
      </w:tr>
      <w:tr w:rsidR="00784A32" w:rsidRPr="00C31E24" w14:paraId="192A808C" w14:textId="77777777" w:rsidTr="00354887">
        <w:tc>
          <w:tcPr>
            <w:tcW w:w="534" w:type="dxa"/>
            <w:shd w:val="clear" w:color="auto" w:fill="auto"/>
          </w:tcPr>
          <w:p w14:paraId="46D12383" w14:textId="77777777" w:rsidR="00784A32" w:rsidRPr="00C31E24" w:rsidRDefault="00784A32" w:rsidP="00354887">
            <w:pPr>
              <w:pStyle w:val="TAC"/>
              <w:keepNext w:val="0"/>
              <w:keepLines w:val="0"/>
              <w:widowControl w:val="0"/>
            </w:pPr>
            <w:r w:rsidRPr="00C31E24">
              <w:t>8</w:t>
            </w:r>
          </w:p>
        </w:tc>
        <w:tc>
          <w:tcPr>
            <w:tcW w:w="3968" w:type="dxa"/>
            <w:shd w:val="clear" w:color="auto" w:fill="auto"/>
          </w:tcPr>
          <w:p w14:paraId="604C4516" w14:textId="77777777" w:rsidR="00784A32" w:rsidRPr="00C31E24" w:rsidRDefault="00784A32" w:rsidP="00354887">
            <w:pPr>
              <w:pStyle w:val="TAL"/>
              <w:keepNext w:val="0"/>
              <w:keepLines w:val="0"/>
              <w:widowControl w:val="0"/>
            </w:pPr>
            <w:r w:rsidRPr="00C31E24">
              <w:t>Check: Does the UE (MCVideo Client) send a SIP BYE request to terminate the call?</w:t>
            </w:r>
          </w:p>
        </w:tc>
        <w:tc>
          <w:tcPr>
            <w:tcW w:w="708" w:type="dxa"/>
            <w:shd w:val="clear" w:color="auto" w:fill="auto"/>
          </w:tcPr>
          <w:p w14:paraId="6903376E"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3B725A04" w14:textId="77777777" w:rsidR="00784A32" w:rsidRPr="00C31E24" w:rsidRDefault="00784A32" w:rsidP="00354887">
            <w:pPr>
              <w:pStyle w:val="TAL"/>
              <w:keepNext w:val="0"/>
              <w:keepLines w:val="0"/>
              <w:widowControl w:val="0"/>
            </w:pPr>
            <w:r w:rsidRPr="00C31E24">
              <w:t>SIP BYE</w:t>
            </w:r>
          </w:p>
        </w:tc>
        <w:tc>
          <w:tcPr>
            <w:tcW w:w="565" w:type="dxa"/>
            <w:shd w:val="clear" w:color="auto" w:fill="auto"/>
          </w:tcPr>
          <w:p w14:paraId="2CF42A3D" w14:textId="77777777" w:rsidR="00784A32" w:rsidRPr="00C31E24" w:rsidRDefault="00784A32" w:rsidP="00354887">
            <w:pPr>
              <w:pStyle w:val="TAC"/>
              <w:keepNext w:val="0"/>
              <w:keepLines w:val="0"/>
              <w:widowControl w:val="0"/>
            </w:pPr>
            <w:r w:rsidRPr="00C31E24">
              <w:t>2</w:t>
            </w:r>
          </w:p>
        </w:tc>
        <w:tc>
          <w:tcPr>
            <w:tcW w:w="850" w:type="dxa"/>
            <w:shd w:val="clear" w:color="auto" w:fill="auto"/>
          </w:tcPr>
          <w:p w14:paraId="2E053762" w14:textId="77777777" w:rsidR="00784A32" w:rsidRPr="00C31E24" w:rsidRDefault="00784A32" w:rsidP="00354887">
            <w:pPr>
              <w:pStyle w:val="TAC"/>
              <w:keepNext w:val="0"/>
              <w:keepLines w:val="0"/>
              <w:widowControl w:val="0"/>
            </w:pPr>
            <w:r w:rsidRPr="00C31E24">
              <w:t>P</w:t>
            </w:r>
          </w:p>
        </w:tc>
      </w:tr>
      <w:tr w:rsidR="00784A32" w:rsidRPr="00C31E24" w14:paraId="1B9CC9AD" w14:textId="77777777" w:rsidTr="00354887">
        <w:tc>
          <w:tcPr>
            <w:tcW w:w="534" w:type="dxa"/>
            <w:shd w:val="clear" w:color="auto" w:fill="auto"/>
          </w:tcPr>
          <w:p w14:paraId="0E923B73" w14:textId="77777777" w:rsidR="00784A32" w:rsidRPr="00C31E24" w:rsidRDefault="00784A32" w:rsidP="00354887">
            <w:pPr>
              <w:pStyle w:val="TAC"/>
              <w:keepNext w:val="0"/>
              <w:keepLines w:val="0"/>
              <w:widowControl w:val="0"/>
            </w:pPr>
            <w:r w:rsidRPr="00C31E24">
              <w:t>9</w:t>
            </w:r>
          </w:p>
        </w:tc>
        <w:tc>
          <w:tcPr>
            <w:tcW w:w="3968" w:type="dxa"/>
            <w:shd w:val="clear" w:color="auto" w:fill="auto"/>
          </w:tcPr>
          <w:p w14:paraId="1AFF7449" w14:textId="77777777" w:rsidR="00784A32" w:rsidRPr="00C31E24" w:rsidRDefault="00784A32" w:rsidP="00354887">
            <w:pPr>
              <w:pStyle w:val="TAL"/>
              <w:keepNext w:val="0"/>
              <w:keepLines w:val="0"/>
              <w:widowControl w:val="0"/>
            </w:pPr>
            <w:r w:rsidRPr="00C31E24">
              <w:t>The SS (MCVideo Server) sends a SIP 200 (OK) in response.</w:t>
            </w:r>
          </w:p>
        </w:tc>
        <w:tc>
          <w:tcPr>
            <w:tcW w:w="708" w:type="dxa"/>
            <w:shd w:val="clear" w:color="auto" w:fill="auto"/>
          </w:tcPr>
          <w:p w14:paraId="551CCF43"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4D4826C3"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6403F67B"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0713BF41" w14:textId="77777777" w:rsidR="00784A32" w:rsidRPr="00C31E24" w:rsidRDefault="00784A32" w:rsidP="00354887">
            <w:pPr>
              <w:pStyle w:val="TAC"/>
              <w:keepNext w:val="0"/>
              <w:keepLines w:val="0"/>
              <w:widowControl w:val="0"/>
            </w:pPr>
            <w:r w:rsidRPr="00C31E24">
              <w:t>-</w:t>
            </w:r>
          </w:p>
        </w:tc>
      </w:tr>
      <w:tr w:rsidR="00784A32" w:rsidRPr="00C31E24" w14:paraId="7C3DC7FA" w14:textId="77777777" w:rsidTr="00354887">
        <w:tc>
          <w:tcPr>
            <w:tcW w:w="534" w:type="dxa"/>
            <w:shd w:val="clear" w:color="auto" w:fill="auto"/>
          </w:tcPr>
          <w:p w14:paraId="68F1BA00" w14:textId="77777777" w:rsidR="00784A32" w:rsidRPr="00C31E24" w:rsidRDefault="00784A32" w:rsidP="00354887">
            <w:pPr>
              <w:pStyle w:val="TAC"/>
              <w:keepNext w:val="0"/>
              <w:keepLines w:val="0"/>
              <w:widowControl w:val="0"/>
            </w:pPr>
            <w:r w:rsidRPr="00C31E24">
              <w:t>10</w:t>
            </w:r>
          </w:p>
        </w:tc>
        <w:tc>
          <w:tcPr>
            <w:tcW w:w="3968" w:type="dxa"/>
            <w:shd w:val="clear" w:color="auto" w:fill="auto"/>
          </w:tcPr>
          <w:p w14:paraId="1C798F22" w14:textId="77777777" w:rsidR="00784A32" w:rsidRPr="00C31E24" w:rsidRDefault="00784A32" w:rsidP="00354887">
            <w:pPr>
              <w:pStyle w:val="TAL"/>
              <w:keepNext w:val="0"/>
              <w:keepLines w:val="0"/>
              <w:widowControl w:val="0"/>
            </w:pPr>
            <w:r w:rsidRPr="00C31E24">
              <w:t>Wait for 5 sec to capture any not allowed behaviour.</w:t>
            </w:r>
          </w:p>
        </w:tc>
        <w:tc>
          <w:tcPr>
            <w:tcW w:w="708" w:type="dxa"/>
            <w:shd w:val="clear" w:color="auto" w:fill="auto"/>
          </w:tcPr>
          <w:p w14:paraId="7E74CBDD"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61BDC62F"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4868DE4D"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7A251905" w14:textId="77777777" w:rsidR="00784A32" w:rsidRPr="00C31E24" w:rsidRDefault="00784A32" w:rsidP="00354887">
            <w:pPr>
              <w:pStyle w:val="TAC"/>
              <w:keepNext w:val="0"/>
              <w:keepLines w:val="0"/>
              <w:widowControl w:val="0"/>
            </w:pPr>
            <w:r w:rsidRPr="00C31E24">
              <w:t>-</w:t>
            </w:r>
          </w:p>
        </w:tc>
      </w:tr>
      <w:tr w:rsidR="00784A32" w:rsidRPr="00C31E24" w14:paraId="2E186C00" w14:textId="77777777" w:rsidTr="00354887">
        <w:tc>
          <w:tcPr>
            <w:tcW w:w="534" w:type="dxa"/>
            <w:shd w:val="clear" w:color="auto" w:fill="auto"/>
          </w:tcPr>
          <w:p w14:paraId="692DC910"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0957A1BC" w14:textId="77777777" w:rsidR="00D74F31" w:rsidRPr="00C31E24" w:rsidRDefault="00D74F31" w:rsidP="00D74F31">
            <w:pPr>
              <w:pStyle w:val="TAL"/>
            </w:pPr>
            <w:r w:rsidRPr="00C31E24">
              <w:t xml:space="preserve">EXCEPTION: The SS </w:t>
            </w:r>
            <w:r w:rsidRPr="00C31E24">
              <w:rPr>
                <w:color w:val="000000"/>
              </w:rPr>
              <w:t xml:space="preserve">(MCVideo Server) </w:t>
            </w:r>
            <w:r w:rsidRPr="00C31E24">
              <w:t xml:space="preserve">waits 2 seconds before the SS </w:t>
            </w:r>
            <w:r w:rsidRPr="00C31E24">
              <w:rPr>
                <w:color w:val="000000"/>
              </w:rPr>
              <w:t xml:space="preserve">(MCVideo Server) </w:t>
            </w:r>
            <w:r w:rsidRPr="00C31E24">
              <w:t>deactivates the dedicated EPS bearer and releases the RRC connection.</w:t>
            </w:r>
          </w:p>
          <w:p w14:paraId="1C8765C6" w14:textId="203F092B" w:rsidR="00784A32" w:rsidRPr="00C31E24" w:rsidRDefault="00D74F31" w:rsidP="00D74F31">
            <w:pPr>
              <w:pStyle w:val="TAL"/>
              <w:keepNext w:val="0"/>
              <w:keepLines w:val="0"/>
              <w:widowControl w:val="0"/>
            </w:pPr>
            <w:r w:rsidRPr="00C31E24">
              <w:t>(NOTE 3)</w:t>
            </w:r>
          </w:p>
        </w:tc>
        <w:tc>
          <w:tcPr>
            <w:tcW w:w="708" w:type="dxa"/>
            <w:shd w:val="clear" w:color="auto" w:fill="auto"/>
          </w:tcPr>
          <w:p w14:paraId="1158132E"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7AE492AA"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2DDB847C"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59766548" w14:textId="77777777" w:rsidR="00784A32" w:rsidRPr="00C31E24" w:rsidRDefault="00784A32" w:rsidP="00354887">
            <w:pPr>
              <w:pStyle w:val="TAC"/>
              <w:keepNext w:val="0"/>
              <w:keepLines w:val="0"/>
              <w:widowControl w:val="0"/>
            </w:pPr>
            <w:r w:rsidRPr="00C31E24">
              <w:t>-</w:t>
            </w:r>
          </w:p>
        </w:tc>
      </w:tr>
      <w:tr w:rsidR="00D74F31" w:rsidRPr="00C31E24" w14:paraId="30185C96" w14:textId="77777777" w:rsidTr="00D74F31">
        <w:tc>
          <w:tcPr>
            <w:tcW w:w="9603" w:type="dxa"/>
            <w:gridSpan w:val="6"/>
            <w:shd w:val="clear" w:color="auto" w:fill="auto"/>
          </w:tcPr>
          <w:p w14:paraId="61D70979" w14:textId="77777777" w:rsidR="00D74F31" w:rsidRPr="00C31E24" w:rsidRDefault="00D74F31" w:rsidP="00764DD4">
            <w:pPr>
              <w:pStyle w:val="TAN"/>
            </w:pPr>
            <w:r w:rsidRPr="00C31E24">
              <w:t>NOTE 1: This action is expected to be done via a suitable implementation-dependent MMI.</w:t>
            </w:r>
          </w:p>
          <w:p w14:paraId="3A8F0B48" w14:textId="4FDD8BA4" w:rsidR="00D74F31" w:rsidRPr="00C31E24" w:rsidRDefault="00D74F31" w:rsidP="00764DD4">
            <w:pPr>
              <w:pStyle w:val="TAN"/>
            </w:pPr>
            <w:r w:rsidRPr="00C31E24">
              <w:t>NOTE 2: The display information may include</w:t>
            </w:r>
            <w:r w:rsidRPr="00C31E24">
              <w:br/>
              <w:t>- indication for a request for an MCVideo private call</w:t>
            </w:r>
            <w:r w:rsidRPr="00C31E24">
              <w:br/>
              <w:t>- the MCVideo ID of the originator of the MCVideo private call.</w:t>
            </w:r>
          </w:p>
          <w:p w14:paraId="7CED2103" w14:textId="3C1FA834" w:rsidR="00D74F31" w:rsidRPr="00C31E24" w:rsidRDefault="00D74F31" w:rsidP="00764DD4">
            <w:pPr>
              <w:pStyle w:val="TAN"/>
            </w:pPr>
            <w:r w:rsidRPr="00C31E24">
              <w:t>NOTE 3: The specified wait period of 2s shall ensure that lower layer signalling (TCP) is finished and any not allowed behaviour captured.</w:t>
            </w:r>
          </w:p>
        </w:tc>
      </w:tr>
    </w:tbl>
    <w:p w14:paraId="79F4049A" w14:textId="77777777" w:rsidR="00784A32" w:rsidRPr="00C31E24" w:rsidRDefault="00784A32" w:rsidP="00784A32"/>
    <w:p w14:paraId="21618886" w14:textId="77777777" w:rsidR="00784A32" w:rsidRPr="00C31E24" w:rsidRDefault="00784A32" w:rsidP="00764DD4">
      <w:pPr>
        <w:pStyle w:val="H6"/>
      </w:pPr>
      <w:bookmarkStart w:id="717" w:name="_Toc52787581"/>
      <w:bookmarkStart w:id="718" w:name="_Toc52787763"/>
      <w:bookmarkStart w:id="719" w:name="_Toc75906985"/>
      <w:bookmarkStart w:id="720" w:name="_Toc75907322"/>
      <w:r w:rsidRPr="00C31E24">
        <w:t>6.2.6.3.3</w:t>
      </w:r>
      <w:r w:rsidRPr="00C31E24">
        <w:tab/>
        <w:t>Specific message contents</w:t>
      </w:r>
      <w:bookmarkEnd w:id="717"/>
      <w:bookmarkEnd w:id="718"/>
      <w:bookmarkEnd w:id="719"/>
      <w:bookmarkEnd w:id="720"/>
    </w:p>
    <w:p w14:paraId="35BF4AD5" w14:textId="77777777" w:rsidR="00DA0600" w:rsidRPr="00C31E24" w:rsidRDefault="00DA0600" w:rsidP="00DA0600">
      <w:pPr>
        <w:pStyle w:val="TH"/>
        <w:keepLines w:val="0"/>
        <w:widowControl w:val="0"/>
      </w:pPr>
      <w:r w:rsidRPr="00C31E24">
        <w:t>Table 6.2.6.3.3-1: SIP INVITE (Step 1, Table 6.2.6.3.2-1)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C31E24" w14:paraId="3F42255B" w14:textId="77777777" w:rsidTr="00354887">
        <w:trPr>
          <w:tblHeader/>
        </w:trPr>
        <w:tc>
          <w:tcPr>
            <w:tcW w:w="9639" w:type="dxa"/>
            <w:gridSpan w:val="5"/>
          </w:tcPr>
          <w:p w14:paraId="06A6922B" w14:textId="77777777" w:rsidR="00784A32" w:rsidRPr="00C31E24" w:rsidRDefault="00784A32" w:rsidP="00354887">
            <w:pPr>
              <w:pStyle w:val="TAL"/>
              <w:keepLines w:val="0"/>
              <w:widowControl w:val="0"/>
            </w:pPr>
            <w:r w:rsidRPr="00C31E24">
              <w:t>Derivation Path: TS 36.579-1, Table 5.5.2.5.2-1, conditions MCVIDEO, PRIVATE-CALL, AUTO COMMENCEMENT MODE</w:t>
            </w:r>
          </w:p>
        </w:tc>
      </w:tr>
      <w:tr w:rsidR="00784A32" w:rsidRPr="00C31E24" w14:paraId="5F8E3163" w14:textId="77777777" w:rsidTr="00354887">
        <w:trPr>
          <w:tblHeader/>
        </w:trPr>
        <w:tc>
          <w:tcPr>
            <w:tcW w:w="2833" w:type="dxa"/>
          </w:tcPr>
          <w:p w14:paraId="679FF490" w14:textId="77777777" w:rsidR="00784A32" w:rsidRPr="00C31E24" w:rsidRDefault="00784A32" w:rsidP="00354887">
            <w:pPr>
              <w:pStyle w:val="TAH"/>
              <w:keepLines w:val="0"/>
              <w:widowControl w:val="0"/>
              <w:rPr>
                <w:bCs/>
              </w:rPr>
            </w:pPr>
            <w:r w:rsidRPr="00C31E24">
              <w:rPr>
                <w:bCs/>
              </w:rPr>
              <w:t>Information Element</w:t>
            </w:r>
          </w:p>
        </w:tc>
        <w:tc>
          <w:tcPr>
            <w:tcW w:w="2127" w:type="dxa"/>
          </w:tcPr>
          <w:p w14:paraId="7E7636B7" w14:textId="77777777" w:rsidR="00784A32" w:rsidRPr="00C31E24" w:rsidRDefault="00784A32" w:rsidP="00354887">
            <w:pPr>
              <w:pStyle w:val="TAH"/>
              <w:keepLines w:val="0"/>
              <w:widowControl w:val="0"/>
              <w:rPr>
                <w:bCs/>
              </w:rPr>
            </w:pPr>
            <w:r w:rsidRPr="00C31E24">
              <w:rPr>
                <w:bCs/>
              </w:rPr>
              <w:t>Value/remark</w:t>
            </w:r>
          </w:p>
        </w:tc>
        <w:tc>
          <w:tcPr>
            <w:tcW w:w="2126" w:type="dxa"/>
          </w:tcPr>
          <w:p w14:paraId="181DF4BB" w14:textId="77777777" w:rsidR="00784A32" w:rsidRPr="00C31E24" w:rsidRDefault="00784A32" w:rsidP="00354887">
            <w:pPr>
              <w:pStyle w:val="TAH"/>
              <w:keepLines w:val="0"/>
              <w:widowControl w:val="0"/>
              <w:rPr>
                <w:bCs/>
              </w:rPr>
            </w:pPr>
            <w:r w:rsidRPr="00C31E24">
              <w:rPr>
                <w:bCs/>
              </w:rPr>
              <w:t>Comment</w:t>
            </w:r>
          </w:p>
        </w:tc>
        <w:tc>
          <w:tcPr>
            <w:tcW w:w="1418" w:type="dxa"/>
          </w:tcPr>
          <w:p w14:paraId="5042734A" w14:textId="77777777" w:rsidR="00784A32" w:rsidRPr="00C31E24" w:rsidRDefault="00784A32" w:rsidP="00354887">
            <w:pPr>
              <w:pStyle w:val="TAH"/>
              <w:keepLines w:val="0"/>
              <w:widowControl w:val="0"/>
              <w:rPr>
                <w:bCs/>
              </w:rPr>
            </w:pPr>
            <w:r w:rsidRPr="00C31E24">
              <w:rPr>
                <w:bCs/>
              </w:rPr>
              <w:t>Reference</w:t>
            </w:r>
          </w:p>
        </w:tc>
        <w:tc>
          <w:tcPr>
            <w:tcW w:w="1135" w:type="dxa"/>
          </w:tcPr>
          <w:p w14:paraId="204DB10E" w14:textId="77777777" w:rsidR="00784A32" w:rsidRPr="00C31E24" w:rsidRDefault="00784A32" w:rsidP="00354887">
            <w:pPr>
              <w:pStyle w:val="TAH"/>
              <w:keepLines w:val="0"/>
              <w:widowControl w:val="0"/>
              <w:rPr>
                <w:bCs/>
              </w:rPr>
            </w:pPr>
            <w:r w:rsidRPr="00C31E24">
              <w:rPr>
                <w:bCs/>
              </w:rPr>
              <w:t>Condition</w:t>
            </w:r>
          </w:p>
        </w:tc>
      </w:tr>
      <w:tr w:rsidR="00784A32" w:rsidRPr="00C31E24" w14:paraId="645B88A0" w14:textId="77777777" w:rsidTr="00354887">
        <w:tc>
          <w:tcPr>
            <w:tcW w:w="2833" w:type="dxa"/>
            <w:vAlign w:val="center"/>
          </w:tcPr>
          <w:p w14:paraId="6D0991DB" w14:textId="77777777" w:rsidR="00784A32" w:rsidRPr="00C31E24" w:rsidRDefault="00784A32" w:rsidP="00354887">
            <w:pPr>
              <w:pStyle w:val="TAL"/>
              <w:rPr>
                <w:b/>
                <w:bCs/>
              </w:rPr>
            </w:pPr>
            <w:r w:rsidRPr="00C31E24">
              <w:rPr>
                <w:b/>
                <w:bCs/>
              </w:rPr>
              <w:t>Message-body</w:t>
            </w:r>
          </w:p>
        </w:tc>
        <w:tc>
          <w:tcPr>
            <w:tcW w:w="2127" w:type="dxa"/>
          </w:tcPr>
          <w:p w14:paraId="232D782B" w14:textId="77777777" w:rsidR="00784A32" w:rsidRPr="00C31E24" w:rsidRDefault="00784A32" w:rsidP="00354887">
            <w:pPr>
              <w:pStyle w:val="TAL"/>
            </w:pPr>
          </w:p>
        </w:tc>
        <w:tc>
          <w:tcPr>
            <w:tcW w:w="2126" w:type="dxa"/>
          </w:tcPr>
          <w:p w14:paraId="2267DBF8" w14:textId="77777777" w:rsidR="00784A32" w:rsidRPr="00C31E24" w:rsidRDefault="00784A32" w:rsidP="00354887">
            <w:pPr>
              <w:pStyle w:val="TAL"/>
            </w:pPr>
          </w:p>
        </w:tc>
        <w:tc>
          <w:tcPr>
            <w:tcW w:w="1418" w:type="dxa"/>
          </w:tcPr>
          <w:p w14:paraId="056E847A" w14:textId="77777777" w:rsidR="00784A32" w:rsidRPr="00C31E24" w:rsidRDefault="00784A32" w:rsidP="00354887">
            <w:pPr>
              <w:pStyle w:val="TAL"/>
            </w:pPr>
          </w:p>
        </w:tc>
        <w:tc>
          <w:tcPr>
            <w:tcW w:w="1135" w:type="dxa"/>
            <w:vAlign w:val="bottom"/>
          </w:tcPr>
          <w:p w14:paraId="7BDCE574" w14:textId="77777777" w:rsidR="00784A32" w:rsidRPr="00C31E24" w:rsidRDefault="00784A32" w:rsidP="00354887">
            <w:pPr>
              <w:pStyle w:val="TAL"/>
            </w:pPr>
          </w:p>
        </w:tc>
      </w:tr>
      <w:tr w:rsidR="00784A32" w:rsidRPr="00C31E24" w14:paraId="4C9C95C0" w14:textId="77777777" w:rsidTr="00354887">
        <w:tc>
          <w:tcPr>
            <w:tcW w:w="2833" w:type="dxa"/>
            <w:vAlign w:val="center"/>
          </w:tcPr>
          <w:p w14:paraId="26955B23" w14:textId="77777777" w:rsidR="00784A32" w:rsidRPr="00C31E24" w:rsidRDefault="00784A32" w:rsidP="00354887">
            <w:pPr>
              <w:pStyle w:val="TAL"/>
            </w:pPr>
            <w:r w:rsidRPr="00C31E24">
              <w:t xml:space="preserve">  MIME body part</w:t>
            </w:r>
          </w:p>
        </w:tc>
        <w:tc>
          <w:tcPr>
            <w:tcW w:w="2127" w:type="dxa"/>
            <w:vAlign w:val="center"/>
          </w:tcPr>
          <w:p w14:paraId="4AD60E9A" w14:textId="77777777" w:rsidR="00784A32" w:rsidRPr="00C31E24" w:rsidRDefault="00784A32" w:rsidP="00354887">
            <w:pPr>
              <w:pStyle w:val="TAL"/>
            </w:pPr>
          </w:p>
        </w:tc>
        <w:tc>
          <w:tcPr>
            <w:tcW w:w="2126" w:type="dxa"/>
          </w:tcPr>
          <w:p w14:paraId="10FB0F54" w14:textId="77777777" w:rsidR="00784A32" w:rsidRPr="00C31E24" w:rsidRDefault="00784A32" w:rsidP="00354887">
            <w:pPr>
              <w:pStyle w:val="TAL"/>
            </w:pPr>
            <w:r w:rsidRPr="00C31E24">
              <w:t>MCVideo</w:t>
            </w:r>
          </w:p>
        </w:tc>
        <w:tc>
          <w:tcPr>
            <w:tcW w:w="1418" w:type="dxa"/>
          </w:tcPr>
          <w:p w14:paraId="0A87B3C7" w14:textId="77777777" w:rsidR="00784A32" w:rsidRPr="00C31E24" w:rsidRDefault="00784A32" w:rsidP="00354887">
            <w:pPr>
              <w:pStyle w:val="TAL"/>
            </w:pPr>
          </w:p>
        </w:tc>
        <w:tc>
          <w:tcPr>
            <w:tcW w:w="1135" w:type="dxa"/>
            <w:vAlign w:val="bottom"/>
          </w:tcPr>
          <w:p w14:paraId="13089DDB" w14:textId="77777777" w:rsidR="00784A32" w:rsidRPr="00C31E24" w:rsidRDefault="00784A32" w:rsidP="00354887">
            <w:pPr>
              <w:pStyle w:val="TAL"/>
            </w:pPr>
          </w:p>
        </w:tc>
      </w:tr>
      <w:tr w:rsidR="00784A32" w:rsidRPr="00C31E24" w14:paraId="569046D9" w14:textId="77777777" w:rsidTr="00354887">
        <w:tc>
          <w:tcPr>
            <w:tcW w:w="2833" w:type="dxa"/>
            <w:vAlign w:val="center"/>
          </w:tcPr>
          <w:p w14:paraId="2E29D39F" w14:textId="77777777" w:rsidR="00784A32" w:rsidRPr="00C31E24" w:rsidRDefault="00784A32" w:rsidP="00354887">
            <w:pPr>
              <w:pStyle w:val="TAL"/>
            </w:pPr>
            <w:r w:rsidRPr="00C31E24">
              <w:t xml:space="preserve">    MIME-part-headers</w:t>
            </w:r>
          </w:p>
        </w:tc>
        <w:tc>
          <w:tcPr>
            <w:tcW w:w="2127" w:type="dxa"/>
            <w:vAlign w:val="center"/>
          </w:tcPr>
          <w:p w14:paraId="15A851AE" w14:textId="77777777" w:rsidR="00784A32" w:rsidRPr="00C31E24" w:rsidRDefault="00784A32" w:rsidP="00354887">
            <w:pPr>
              <w:pStyle w:val="TAL"/>
            </w:pPr>
          </w:p>
        </w:tc>
        <w:tc>
          <w:tcPr>
            <w:tcW w:w="2126" w:type="dxa"/>
          </w:tcPr>
          <w:p w14:paraId="75524EA8" w14:textId="77777777" w:rsidR="00784A32" w:rsidRPr="00C31E24" w:rsidRDefault="00784A32" w:rsidP="00354887">
            <w:pPr>
              <w:pStyle w:val="TAL"/>
            </w:pPr>
          </w:p>
        </w:tc>
        <w:tc>
          <w:tcPr>
            <w:tcW w:w="1418" w:type="dxa"/>
          </w:tcPr>
          <w:p w14:paraId="71A08A0D" w14:textId="77777777" w:rsidR="00784A32" w:rsidRPr="00C31E24" w:rsidRDefault="00784A32" w:rsidP="00354887">
            <w:pPr>
              <w:pStyle w:val="TAL"/>
            </w:pPr>
          </w:p>
        </w:tc>
        <w:tc>
          <w:tcPr>
            <w:tcW w:w="1135" w:type="dxa"/>
            <w:vAlign w:val="bottom"/>
          </w:tcPr>
          <w:p w14:paraId="36DCFADA" w14:textId="77777777" w:rsidR="00784A32" w:rsidRPr="00C31E24" w:rsidRDefault="00784A32" w:rsidP="00354887">
            <w:pPr>
              <w:pStyle w:val="TAL"/>
            </w:pPr>
          </w:p>
        </w:tc>
      </w:tr>
      <w:tr w:rsidR="00784A32" w:rsidRPr="00C31E24" w14:paraId="626070DA" w14:textId="77777777" w:rsidTr="00354887">
        <w:tc>
          <w:tcPr>
            <w:tcW w:w="2833" w:type="dxa"/>
            <w:vAlign w:val="center"/>
          </w:tcPr>
          <w:p w14:paraId="77FAE1DF" w14:textId="77777777" w:rsidR="00784A32" w:rsidRPr="00C31E24" w:rsidRDefault="00784A32" w:rsidP="00354887">
            <w:pPr>
              <w:pStyle w:val="TAL"/>
            </w:pPr>
            <w:r w:rsidRPr="00C31E24">
              <w:t xml:space="preserve">    MIME-part-body</w:t>
            </w:r>
          </w:p>
        </w:tc>
        <w:tc>
          <w:tcPr>
            <w:tcW w:w="2127" w:type="dxa"/>
          </w:tcPr>
          <w:p w14:paraId="6EB82F8E" w14:textId="77777777" w:rsidR="00784A32" w:rsidRPr="00C31E24" w:rsidRDefault="00784A32" w:rsidP="00354887">
            <w:pPr>
              <w:pStyle w:val="TAL"/>
            </w:pPr>
            <w:r w:rsidRPr="00C31E24">
              <w:t>MCVideo-Info as described in Table 6.2.6.3.3-2</w:t>
            </w:r>
          </w:p>
        </w:tc>
        <w:tc>
          <w:tcPr>
            <w:tcW w:w="2126" w:type="dxa"/>
          </w:tcPr>
          <w:p w14:paraId="2B054B0E" w14:textId="77777777" w:rsidR="00784A32" w:rsidRPr="00C31E24" w:rsidRDefault="00784A32" w:rsidP="00354887">
            <w:pPr>
              <w:pStyle w:val="TAL"/>
            </w:pPr>
          </w:p>
        </w:tc>
        <w:tc>
          <w:tcPr>
            <w:tcW w:w="1418" w:type="dxa"/>
          </w:tcPr>
          <w:p w14:paraId="051D244B" w14:textId="77777777" w:rsidR="00784A32" w:rsidRPr="00C31E24" w:rsidRDefault="00784A32" w:rsidP="00354887">
            <w:pPr>
              <w:pStyle w:val="TAL"/>
            </w:pPr>
          </w:p>
        </w:tc>
        <w:tc>
          <w:tcPr>
            <w:tcW w:w="1135" w:type="dxa"/>
          </w:tcPr>
          <w:p w14:paraId="4A05FA4E" w14:textId="77777777" w:rsidR="00784A32" w:rsidRPr="00C31E24" w:rsidRDefault="00784A32" w:rsidP="00354887">
            <w:pPr>
              <w:pStyle w:val="TAL"/>
            </w:pPr>
          </w:p>
        </w:tc>
      </w:tr>
    </w:tbl>
    <w:p w14:paraId="28D65854" w14:textId="77777777" w:rsidR="00784A32" w:rsidRPr="00C31E24" w:rsidRDefault="00784A32" w:rsidP="00784A32"/>
    <w:p w14:paraId="42074F07" w14:textId="7B8CA462" w:rsidR="00784A32" w:rsidRPr="00C31E24" w:rsidRDefault="00784A32" w:rsidP="00784A32">
      <w:pPr>
        <w:pStyle w:val="TH"/>
      </w:pPr>
      <w:r w:rsidRPr="00C31E24">
        <w:t>Table 6.2.6.3.3-2: MCVideo-INFO in SIP INVITE (Table 6.2.6.3.3-1)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7"/>
        <w:gridCol w:w="2161"/>
        <w:gridCol w:w="2161"/>
        <w:gridCol w:w="1351"/>
        <w:gridCol w:w="1275"/>
      </w:tblGrid>
      <w:tr w:rsidR="00957743" w:rsidRPr="00C31E24" w14:paraId="7A221A5E" w14:textId="77777777" w:rsidTr="00957743">
        <w:trPr>
          <w:tblHead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123E4678" w14:textId="77777777" w:rsidR="00957743" w:rsidRPr="00C31E24" w:rsidRDefault="00957743">
            <w:pPr>
              <w:pStyle w:val="TAL"/>
              <w:keepLines w:val="0"/>
              <w:widowControl w:val="0"/>
              <w:rPr>
                <w:lang w:eastAsia="en-US"/>
              </w:rPr>
            </w:pPr>
            <w:r w:rsidRPr="00C31E24">
              <w:rPr>
                <w:lang w:eastAsia="en-US"/>
              </w:rPr>
              <w:t>Derivation Path: TS 36.579-1, Table 5.5.3.2.2-1, conditions MCVIDEO, PRIVATE-CALL, ON-NETWORK, EMERGENCY-CALL</w:t>
            </w:r>
          </w:p>
        </w:tc>
      </w:tr>
      <w:tr w:rsidR="00957743" w:rsidRPr="00C31E24" w14:paraId="5E03FBF6" w14:textId="77777777" w:rsidTr="00957743">
        <w:trPr>
          <w:tblHeader/>
        </w:trPr>
        <w:tc>
          <w:tcPr>
            <w:tcW w:w="2695" w:type="dxa"/>
            <w:tcBorders>
              <w:top w:val="single" w:sz="4" w:space="0" w:color="auto"/>
              <w:left w:val="single" w:sz="4" w:space="0" w:color="auto"/>
              <w:bottom w:val="single" w:sz="4" w:space="0" w:color="auto"/>
              <w:right w:val="single" w:sz="4" w:space="0" w:color="auto"/>
            </w:tcBorders>
            <w:hideMark/>
          </w:tcPr>
          <w:p w14:paraId="095A91DF" w14:textId="77777777" w:rsidR="00957743" w:rsidRPr="00C31E24" w:rsidRDefault="00957743">
            <w:pPr>
              <w:pStyle w:val="TAL"/>
              <w:keepLines w:val="0"/>
              <w:widowControl w:val="0"/>
              <w:rPr>
                <w:lang w:eastAsia="en-US"/>
              </w:rPr>
            </w:pPr>
            <w:r w:rsidRPr="00C31E24">
              <w:rPr>
                <w:lang w:eastAsia="en-US"/>
              </w:rPr>
              <w:t>mcvideoinfo</w:t>
            </w:r>
          </w:p>
        </w:tc>
        <w:tc>
          <w:tcPr>
            <w:tcW w:w="2160" w:type="dxa"/>
            <w:tcBorders>
              <w:top w:val="single" w:sz="4" w:space="0" w:color="auto"/>
              <w:left w:val="single" w:sz="4" w:space="0" w:color="auto"/>
              <w:bottom w:val="single" w:sz="4" w:space="0" w:color="auto"/>
              <w:right w:val="single" w:sz="4" w:space="0" w:color="auto"/>
            </w:tcBorders>
          </w:tcPr>
          <w:p w14:paraId="729AC617" w14:textId="77777777" w:rsidR="00957743" w:rsidRPr="00C31E24" w:rsidRDefault="00957743">
            <w:pPr>
              <w:pStyle w:val="TAL"/>
              <w:keepLines w:val="0"/>
              <w:widowControl w:val="0"/>
              <w:rPr>
                <w:lang w:eastAsia="en-US"/>
              </w:rPr>
            </w:pPr>
          </w:p>
        </w:tc>
        <w:tc>
          <w:tcPr>
            <w:tcW w:w="2160" w:type="dxa"/>
            <w:tcBorders>
              <w:top w:val="single" w:sz="4" w:space="0" w:color="auto"/>
              <w:left w:val="single" w:sz="4" w:space="0" w:color="auto"/>
              <w:bottom w:val="single" w:sz="4" w:space="0" w:color="auto"/>
              <w:right w:val="single" w:sz="4" w:space="0" w:color="auto"/>
            </w:tcBorders>
          </w:tcPr>
          <w:p w14:paraId="36AE5565" w14:textId="77777777" w:rsidR="00957743" w:rsidRPr="00C31E24" w:rsidRDefault="00957743">
            <w:pPr>
              <w:pStyle w:val="TAL"/>
              <w:keepLines w:val="0"/>
              <w:widowControl w:val="0"/>
              <w:rPr>
                <w:lang w:eastAsia="en-US"/>
              </w:rPr>
            </w:pPr>
          </w:p>
        </w:tc>
        <w:tc>
          <w:tcPr>
            <w:tcW w:w="1350" w:type="dxa"/>
            <w:tcBorders>
              <w:top w:val="single" w:sz="4" w:space="0" w:color="auto"/>
              <w:left w:val="single" w:sz="4" w:space="0" w:color="auto"/>
              <w:bottom w:val="single" w:sz="4" w:space="0" w:color="auto"/>
              <w:right w:val="single" w:sz="4" w:space="0" w:color="auto"/>
            </w:tcBorders>
          </w:tcPr>
          <w:p w14:paraId="590ED30A" w14:textId="77777777" w:rsidR="00957743" w:rsidRPr="00C31E24" w:rsidRDefault="00957743">
            <w:pPr>
              <w:pStyle w:val="TAL"/>
              <w:keepLines w:val="0"/>
              <w:widowControl w:val="0"/>
              <w:rPr>
                <w:lang w:eastAsia="en-US"/>
              </w:rPr>
            </w:pPr>
          </w:p>
        </w:tc>
        <w:tc>
          <w:tcPr>
            <w:tcW w:w="1274" w:type="dxa"/>
            <w:tcBorders>
              <w:top w:val="single" w:sz="4" w:space="0" w:color="auto"/>
              <w:left w:val="single" w:sz="4" w:space="0" w:color="auto"/>
              <w:bottom w:val="single" w:sz="4" w:space="0" w:color="auto"/>
              <w:right w:val="single" w:sz="4" w:space="0" w:color="auto"/>
            </w:tcBorders>
          </w:tcPr>
          <w:p w14:paraId="28C30E2F" w14:textId="77777777" w:rsidR="00957743" w:rsidRPr="00C31E24" w:rsidRDefault="00957743">
            <w:pPr>
              <w:pStyle w:val="TAL"/>
              <w:keepLines w:val="0"/>
              <w:widowControl w:val="0"/>
              <w:rPr>
                <w:lang w:eastAsia="en-US"/>
              </w:rPr>
            </w:pPr>
          </w:p>
        </w:tc>
      </w:tr>
      <w:tr w:rsidR="00957743" w:rsidRPr="00C31E24" w14:paraId="24C92B43" w14:textId="77777777" w:rsidTr="00957743">
        <w:trPr>
          <w:tblHeader/>
        </w:trPr>
        <w:tc>
          <w:tcPr>
            <w:tcW w:w="2695" w:type="dxa"/>
            <w:tcBorders>
              <w:top w:val="single" w:sz="4" w:space="0" w:color="auto"/>
              <w:left w:val="single" w:sz="4" w:space="0" w:color="auto"/>
              <w:bottom w:val="single" w:sz="4" w:space="0" w:color="auto"/>
              <w:right w:val="single" w:sz="4" w:space="0" w:color="auto"/>
            </w:tcBorders>
            <w:hideMark/>
          </w:tcPr>
          <w:p w14:paraId="59E5F2DE" w14:textId="77777777" w:rsidR="00957743" w:rsidRPr="00C31E24" w:rsidRDefault="00957743">
            <w:pPr>
              <w:pStyle w:val="TAL"/>
              <w:keepLines w:val="0"/>
              <w:widowControl w:val="0"/>
              <w:rPr>
                <w:lang w:eastAsia="en-US"/>
              </w:rPr>
            </w:pPr>
            <w:r w:rsidRPr="00C31E24">
              <w:rPr>
                <w:lang w:eastAsia="en-US"/>
              </w:rPr>
              <w:t xml:space="preserve">  mcvideo-Params</w:t>
            </w:r>
          </w:p>
        </w:tc>
        <w:tc>
          <w:tcPr>
            <w:tcW w:w="2160" w:type="dxa"/>
            <w:tcBorders>
              <w:top w:val="single" w:sz="4" w:space="0" w:color="auto"/>
              <w:left w:val="single" w:sz="4" w:space="0" w:color="auto"/>
              <w:bottom w:val="single" w:sz="4" w:space="0" w:color="auto"/>
              <w:right w:val="single" w:sz="4" w:space="0" w:color="auto"/>
            </w:tcBorders>
            <w:vAlign w:val="center"/>
          </w:tcPr>
          <w:p w14:paraId="65A31B11" w14:textId="77777777" w:rsidR="00957743" w:rsidRPr="00C31E24" w:rsidRDefault="00957743">
            <w:pPr>
              <w:pStyle w:val="TAL"/>
              <w:keepLines w:val="0"/>
              <w:widowControl w:val="0"/>
              <w:rPr>
                <w:lang w:eastAsia="en-US"/>
              </w:rPr>
            </w:pPr>
          </w:p>
        </w:tc>
        <w:tc>
          <w:tcPr>
            <w:tcW w:w="2160" w:type="dxa"/>
            <w:tcBorders>
              <w:top w:val="single" w:sz="4" w:space="0" w:color="auto"/>
              <w:left w:val="single" w:sz="4" w:space="0" w:color="auto"/>
              <w:bottom w:val="single" w:sz="4" w:space="0" w:color="auto"/>
              <w:right w:val="single" w:sz="4" w:space="0" w:color="auto"/>
            </w:tcBorders>
            <w:vAlign w:val="center"/>
          </w:tcPr>
          <w:p w14:paraId="3D525502" w14:textId="77777777" w:rsidR="00957743" w:rsidRPr="00C31E24" w:rsidRDefault="00957743">
            <w:pPr>
              <w:pStyle w:val="TAL"/>
              <w:keepLines w:val="0"/>
              <w:widowControl w:val="0"/>
              <w:rPr>
                <w:lang w:eastAsia="en-US"/>
              </w:rPr>
            </w:pPr>
          </w:p>
        </w:tc>
        <w:tc>
          <w:tcPr>
            <w:tcW w:w="1350" w:type="dxa"/>
            <w:tcBorders>
              <w:top w:val="single" w:sz="4" w:space="0" w:color="auto"/>
              <w:left w:val="single" w:sz="4" w:space="0" w:color="auto"/>
              <w:bottom w:val="single" w:sz="4" w:space="0" w:color="auto"/>
              <w:right w:val="single" w:sz="4" w:space="0" w:color="auto"/>
            </w:tcBorders>
            <w:vAlign w:val="center"/>
          </w:tcPr>
          <w:p w14:paraId="1A9414E8" w14:textId="77777777" w:rsidR="00957743" w:rsidRPr="00C31E24" w:rsidRDefault="00957743">
            <w:pPr>
              <w:pStyle w:val="TAL"/>
              <w:keepLines w:val="0"/>
              <w:widowControl w:val="0"/>
              <w:rPr>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3DF2C054" w14:textId="77777777" w:rsidR="00957743" w:rsidRPr="00C31E24" w:rsidRDefault="00957743">
            <w:pPr>
              <w:pStyle w:val="TAL"/>
              <w:keepLines w:val="0"/>
              <w:widowControl w:val="0"/>
              <w:rPr>
                <w:lang w:eastAsia="en-US"/>
              </w:rPr>
            </w:pPr>
          </w:p>
        </w:tc>
      </w:tr>
      <w:tr w:rsidR="00957743" w:rsidRPr="00C31E24" w14:paraId="2C898680" w14:textId="77777777" w:rsidTr="00957743">
        <w:trPr>
          <w:tblHeader/>
        </w:trPr>
        <w:tc>
          <w:tcPr>
            <w:tcW w:w="2695" w:type="dxa"/>
            <w:tcBorders>
              <w:top w:val="single" w:sz="4" w:space="0" w:color="auto"/>
              <w:left w:val="single" w:sz="4" w:space="0" w:color="auto"/>
              <w:bottom w:val="single" w:sz="4" w:space="0" w:color="auto"/>
              <w:right w:val="single" w:sz="4" w:space="0" w:color="auto"/>
            </w:tcBorders>
            <w:hideMark/>
          </w:tcPr>
          <w:p w14:paraId="548D6D86" w14:textId="77777777" w:rsidR="00957743" w:rsidRPr="00C31E24" w:rsidRDefault="00957743">
            <w:pPr>
              <w:pStyle w:val="TAL"/>
              <w:keepLines w:val="0"/>
              <w:widowControl w:val="0"/>
              <w:rPr>
                <w:lang w:eastAsia="en-US"/>
              </w:rPr>
            </w:pPr>
            <w:r w:rsidRPr="00C31E24">
              <w:rPr>
                <w:lang w:eastAsia="en-US"/>
              </w:rPr>
              <w:t xml:space="preserve">    session-type</w:t>
            </w:r>
          </w:p>
        </w:tc>
        <w:tc>
          <w:tcPr>
            <w:tcW w:w="2160" w:type="dxa"/>
            <w:tcBorders>
              <w:top w:val="single" w:sz="4" w:space="0" w:color="auto"/>
              <w:left w:val="single" w:sz="4" w:space="0" w:color="auto"/>
              <w:bottom w:val="single" w:sz="4" w:space="0" w:color="auto"/>
              <w:right w:val="single" w:sz="4" w:space="0" w:color="auto"/>
            </w:tcBorders>
            <w:vAlign w:val="center"/>
            <w:hideMark/>
          </w:tcPr>
          <w:p w14:paraId="50AF92C2" w14:textId="77777777" w:rsidR="00957743" w:rsidRPr="00C31E24" w:rsidRDefault="00957743">
            <w:pPr>
              <w:pStyle w:val="TAL"/>
              <w:keepLines w:val="0"/>
              <w:widowControl w:val="0"/>
              <w:rPr>
                <w:lang w:eastAsia="en-US"/>
              </w:rPr>
            </w:pPr>
            <w:r w:rsidRPr="00C31E24">
              <w:rPr>
                <w:lang w:eastAsia="en-US"/>
              </w:rPr>
              <w:t>"private"</w:t>
            </w:r>
          </w:p>
        </w:tc>
        <w:tc>
          <w:tcPr>
            <w:tcW w:w="2160" w:type="dxa"/>
            <w:tcBorders>
              <w:top w:val="single" w:sz="4" w:space="0" w:color="auto"/>
              <w:left w:val="single" w:sz="4" w:space="0" w:color="auto"/>
              <w:bottom w:val="single" w:sz="4" w:space="0" w:color="auto"/>
              <w:right w:val="single" w:sz="4" w:space="0" w:color="auto"/>
            </w:tcBorders>
            <w:vAlign w:val="center"/>
          </w:tcPr>
          <w:p w14:paraId="7A9DF796" w14:textId="77777777" w:rsidR="00957743" w:rsidRPr="00C31E24" w:rsidRDefault="00957743">
            <w:pPr>
              <w:pStyle w:val="TAL"/>
              <w:keepLines w:val="0"/>
              <w:widowControl w:val="0"/>
              <w:rPr>
                <w:lang w:eastAsia="en-US"/>
              </w:rPr>
            </w:pPr>
          </w:p>
        </w:tc>
        <w:tc>
          <w:tcPr>
            <w:tcW w:w="1350" w:type="dxa"/>
            <w:tcBorders>
              <w:top w:val="single" w:sz="4" w:space="0" w:color="auto"/>
              <w:left w:val="single" w:sz="4" w:space="0" w:color="auto"/>
              <w:bottom w:val="single" w:sz="4" w:space="0" w:color="auto"/>
              <w:right w:val="single" w:sz="4" w:space="0" w:color="auto"/>
            </w:tcBorders>
            <w:vAlign w:val="center"/>
          </w:tcPr>
          <w:p w14:paraId="193030E7" w14:textId="77777777" w:rsidR="00957743" w:rsidRPr="00C31E24" w:rsidRDefault="00957743">
            <w:pPr>
              <w:pStyle w:val="TAL"/>
              <w:keepLines w:val="0"/>
              <w:widowControl w:val="0"/>
              <w:rPr>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68D0C7AF" w14:textId="77777777" w:rsidR="00957743" w:rsidRPr="00C31E24" w:rsidRDefault="00957743">
            <w:pPr>
              <w:pStyle w:val="TAL"/>
              <w:keepLines w:val="0"/>
              <w:widowControl w:val="0"/>
              <w:rPr>
                <w:lang w:eastAsia="en-US"/>
              </w:rPr>
            </w:pPr>
          </w:p>
        </w:tc>
      </w:tr>
      <w:tr w:rsidR="00957743" w:rsidRPr="00C31E24" w14:paraId="5F62F33B" w14:textId="77777777" w:rsidTr="00957743">
        <w:trPr>
          <w:tblHeader/>
        </w:trPr>
        <w:tc>
          <w:tcPr>
            <w:tcW w:w="2695" w:type="dxa"/>
            <w:tcBorders>
              <w:top w:val="single" w:sz="4" w:space="0" w:color="auto"/>
              <w:left w:val="single" w:sz="4" w:space="0" w:color="auto"/>
              <w:bottom w:val="single" w:sz="4" w:space="0" w:color="auto"/>
              <w:right w:val="single" w:sz="4" w:space="0" w:color="auto"/>
            </w:tcBorders>
            <w:hideMark/>
          </w:tcPr>
          <w:p w14:paraId="32F9B4FE" w14:textId="77777777" w:rsidR="00957743" w:rsidRPr="00C31E24" w:rsidRDefault="00957743">
            <w:pPr>
              <w:pStyle w:val="TAL"/>
              <w:keepLines w:val="0"/>
              <w:widowControl w:val="0"/>
              <w:rPr>
                <w:lang w:eastAsia="en-US"/>
              </w:rPr>
            </w:pPr>
            <w:r w:rsidRPr="00C31E24">
              <w:rPr>
                <w:lang w:eastAsia="en-US"/>
              </w:rPr>
              <w:t xml:space="preserve">    emergency-ind</w:t>
            </w:r>
          </w:p>
        </w:tc>
        <w:tc>
          <w:tcPr>
            <w:tcW w:w="2160" w:type="dxa"/>
            <w:tcBorders>
              <w:top w:val="single" w:sz="4" w:space="0" w:color="auto"/>
              <w:left w:val="single" w:sz="4" w:space="0" w:color="auto"/>
              <w:bottom w:val="single" w:sz="4" w:space="0" w:color="auto"/>
              <w:right w:val="single" w:sz="4" w:space="0" w:color="auto"/>
            </w:tcBorders>
            <w:vAlign w:val="center"/>
            <w:hideMark/>
          </w:tcPr>
          <w:p w14:paraId="30A13B9B" w14:textId="77777777" w:rsidR="00957743" w:rsidRPr="00C31E24" w:rsidRDefault="00957743">
            <w:pPr>
              <w:pStyle w:val="TAL"/>
              <w:keepLines w:val="0"/>
              <w:widowControl w:val="0"/>
              <w:rPr>
                <w:lang w:eastAsia="en-US"/>
              </w:rPr>
            </w:pPr>
            <w:r w:rsidRPr="00C31E24">
              <w:rPr>
                <w:lang w:eastAsia="en-US"/>
              </w:rPr>
              <w:t>"true"</w:t>
            </w:r>
          </w:p>
        </w:tc>
        <w:tc>
          <w:tcPr>
            <w:tcW w:w="2160" w:type="dxa"/>
            <w:tcBorders>
              <w:top w:val="single" w:sz="4" w:space="0" w:color="auto"/>
              <w:left w:val="single" w:sz="4" w:space="0" w:color="auto"/>
              <w:bottom w:val="single" w:sz="4" w:space="0" w:color="auto"/>
              <w:right w:val="single" w:sz="4" w:space="0" w:color="auto"/>
            </w:tcBorders>
            <w:vAlign w:val="center"/>
          </w:tcPr>
          <w:p w14:paraId="34788027" w14:textId="77777777" w:rsidR="00957743" w:rsidRPr="00C31E24" w:rsidRDefault="00957743">
            <w:pPr>
              <w:pStyle w:val="TAL"/>
              <w:keepLines w:val="0"/>
              <w:widowControl w:val="0"/>
              <w:rPr>
                <w:lang w:eastAsia="en-US"/>
              </w:rPr>
            </w:pPr>
          </w:p>
        </w:tc>
        <w:tc>
          <w:tcPr>
            <w:tcW w:w="1350" w:type="dxa"/>
            <w:tcBorders>
              <w:top w:val="single" w:sz="4" w:space="0" w:color="auto"/>
              <w:left w:val="single" w:sz="4" w:space="0" w:color="auto"/>
              <w:bottom w:val="single" w:sz="4" w:space="0" w:color="auto"/>
              <w:right w:val="single" w:sz="4" w:space="0" w:color="auto"/>
            </w:tcBorders>
            <w:vAlign w:val="center"/>
          </w:tcPr>
          <w:p w14:paraId="0DD91FA7" w14:textId="77777777" w:rsidR="00957743" w:rsidRPr="00C31E24" w:rsidRDefault="00957743">
            <w:pPr>
              <w:pStyle w:val="TAL"/>
              <w:keepLines w:val="0"/>
              <w:widowControl w:val="0"/>
              <w:rPr>
                <w:lang w:eastAsia="en-US"/>
              </w:rPr>
            </w:pPr>
          </w:p>
        </w:tc>
        <w:tc>
          <w:tcPr>
            <w:tcW w:w="1274" w:type="dxa"/>
            <w:tcBorders>
              <w:top w:val="single" w:sz="4" w:space="0" w:color="auto"/>
              <w:left w:val="single" w:sz="4" w:space="0" w:color="auto"/>
              <w:bottom w:val="single" w:sz="4" w:space="0" w:color="auto"/>
              <w:right w:val="single" w:sz="4" w:space="0" w:color="auto"/>
            </w:tcBorders>
            <w:vAlign w:val="center"/>
          </w:tcPr>
          <w:p w14:paraId="5DA00815" w14:textId="77777777" w:rsidR="00957743" w:rsidRPr="00C31E24" w:rsidRDefault="00957743">
            <w:pPr>
              <w:pStyle w:val="TAL"/>
              <w:keepLines w:val="0"/>
              <w:widowControl w:val="0"/>
              <w:rPr>
                <w:lang w:eastAsia="en-US"/>
              </w:rPr>
            </w:pPr>
          </w:p>
        </w:tc>
      </w:tr>
    </w:tbl>
    <w:p w14:paraId="721A03F5" w14:textId="77777777" w:rsidR="00957743" w:rsidRPr="00C31E24" w:rsidRDefault="00957743" w:rsidP="00957743">
      <w:pPr>
        <w:rPr>
          <w:lang w:eastAsia="en-US"/>
        </w:rPr>
      </w:pPr>
    </w:p>
    <w:p w14:paraId="03E0C346" w14:textId="77777777" w:rsidR="00784A32" w:rsidRPr="00C31E24" w:rsidRDefault="00784A32" w:rsidP="00784A32">
      <w:pPr>
        <w:pStyle w:val="TH"/>
      </w:pPr>
      <w:r w:rsidRPr="00C31E24">
        <w:t>Table 6.2.6.3.3-3: SIP 200 (OK) (Step 3, Table 6.2.6.3.2-1)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4"/>
        <w:gridCol w:w="2181"/>
        <w:gridCol w:w="2181"/>
        <w:gridCol w:w="1409"/>
        <w:gridCol w:w="1159"/>
      </w:tblGrid>
      <w:tr w:rsidR="00784A32" w:rsidRPr="00C31E24" w14:paraId="5D3774ED" w14:textId="77777777" w:rsidTr="00354887">
        <w:trPr>
          <w:tblHeader/>
        </w:trPr>
        <w:tc>
          <w:tcPr>
            <w:tcW w:w="9611" w:type="dxa"/>
            <w:gridSpan w:val="5"/>
          </w:tcPr>
          <w:p w14:paraId="60B00EDF" w14:textId="77777777" w:rsidR="00784A32" w:rsidRPr="00C31E24" w:rsidRDefault="00784A32" w:rsidP="00354887">
            <w:pPr>
              <w:pStyle w:val="TAL"/>
              <w:keepLines w:val="0"/>
              <w:widowControl w:val="0"/>
              <w:rPr>
                <w:color w:val="000000"/>
              </w:rPr>
            </w:pPr>
            <w:r w:rsidRPr="00C31E24">
              <w:rPr>
                <w:color w:val="000000"/>
              </w:rPr>
              <w:t>Derivation Path: TS 36.579-1 [2], Table 5.5.2.17.1.2-1, condition MCVIDEO, PRIVATE-CALL</w:t>
            </w:r>
          </w:p>
        </w:tc>
      </w:tr>
      <w:tr w:rsidR="00784A32" w:rsidRPr="00C31E24" w14:paraId="7B861D27" w14:textId="77777777" w:rsidTr="00354887">
        <w:trPr>
          <w:tblHeader/>
        </w:trPr>
        <w:tc>
          <w:tcPr>
            <w:tcW w:w="2697" w:type="dxa"/>
          </w:tcPr>
          <w:p w14:paraId="338D81DD" w14:textId="77777777" w:rsidR="00784A32" w:rsidRPr="00C31E24" w:rsidRDefault="00784A32" w:rsidP="00354887">
            <w:pPr>
              <w:pStyle w:val="TAH"/>
              <w:keepLines w:val="0"/>
              <w:widowControl w:val="0"/>
              <w:rPr>
                <w:color w:val="000000"/>
              </w:rPr>
            </w:pPr>
            <w:r w:rsidRPr="00C31E24">
              <w:rPr>
                <w:color w:val="000000"/>
              </w:rPr>
              <w:t>Information Element</w:t>
            </w:r>
          </w:p>
        </w:tc>
        <w:tc>
          <w:tcPr>
            <w:tcW w:w="2176" w:type="dxa"/>
          </w:tcPr>
          <w:p w14:paraId="56BBC5FD" w14:textId="77777777" w:rsidR="00784A32" w:rsidRPr="00C31E24" w:rsidRDefault="00784A32" w:rsidP="00354887">
            <w:pPr>
              <w:pStyle w:val="TAH"/>
              <w:keepLines w:val="0"/>
              <w:widowControl w:val="0"/>
              <w:rPr>
                <w:color w:val="000000"/>
              </w:rPr>
            </w:pPr>
            <w:r w:rsidRPr="00C31E24">
              <w:rPr>
                <w:color w:val="000000"/>
              </w:rPr>
              <w:t>Value/remark</w:t>
            </w:r>
          </w:p>
        </w:tc>
        <w:tc>
          <w:tcPr>
            <w:tcW w:w="2176" w:type="dxa"/>
            <w:tcBorders>
              <w:bottom w:val="single" w:sz="4" w:space="0" w:color="auto"/>
            </w:tcBorders>
          </w:tcPr>
          <w:p w14:paraId="7CA7586B" w14:textId="77777777" w:rsidR="00784A32" w:rsidRPr="00C31E24" w:rsidRDefault="00784A32" w:rsidP="00354887">
            <w:pPr>
              <w:pStyle w:val="TAH"/>
              <w:keepLines w:val="0"/>
              <w:widowControl w:val="0"/>
              <w:rPr>
                <w:color w:val="000000"/>
              </w:rPr>
            </w:pPr>
            <w:r w:rsidRPr="00C31E24">
              <w:rPr>
                <w:color w:val="000000"/>
              </w:rPr>
              <w:t>Comment</w:t>
            </w:r>
          </w:p>
        </w:tc>
        <w:tc>
          <w:tcPr>
            <w:tcW w:w="1406" w:type="dxa"/>
          </w:tcPr>
          <w:p w14:paraId="3AF7F516" w14:textId="77777777" w:rsidR="00784A32" w:rsidRPr="00C31E24" w:rsidRDefault="00784A32" w:rsidP="00354887">
            <w:pPr>
              <w:pStyle w:val="TAH"/>
              <w:keepLines w:val="0"/>
              <w:widowControl w:val="0"/>
              <w:rPr>
                <w:color w:val="000000"/>
              </w:rPr>
            </w:pPr>
            <w:r w:rsidRPr="00C31E24">
              <w:rPr>
                <w:color w:val="000000"/>
              </w:rPr>
              <w:t>Reference</w:t>
            </w:r>
          </w:p>
        </w:tc>
        <w:tc>
          <w:tcPr>
            <w:tcW w:w="1156" w:type="dxa"/>
          </w:tcPr>
          <w:p w14:paraId="55821C57" w14:textId="77777777" w:rsidR="00784A32" w:rsidRPr="00C31E24" w:rsidRDefault="00784A32" w:rsidP="00354887">
            <w:pPr>
              <w:pStyle w:val="TAH"/>
              <w:keepLines w:val="0"/>
              <w:widowControl w:val="0"/>
              <w:rPr>
                <w:color w:val="000000"/>
              </w:rPr>
            </w:pPr>
            <w:r w:rsidRPr="00C31E24">
              <w:rPr>
                <w:color w:val="000000"/>
              </w:rPr>
              <w:t>Condition</w:t>
            </w:r>
          </w:p>
        </w:tc>
      </w:tr>
      <w:tr w:rsidR="00784A32" w:rsidRPr="00C31E24" w14:paraId="09275E2B" w14:textId="77777777" w:rsidTr="00354887">
        <w:trPr>
          <w:tblHeader/>
        </w:trPr>
        <w:tc>
          <w:tcPr>
            <w:tcW w:w="2697" w:type="dxa"/>
            <w:vAlign w:val="center"/>
          </w:tcPr>
          <w:p w14:paraId="6319626B" w14:textId="77777777" w:rsidR="00784A32" w:rsidRPr="00C31E24" w:rsidRDefault="00784A32" w:rsidP="00354887">
            <w:pPr>
              <w:pStyle w:val="TAL"/>
            </w:pPr>
            <w:r w:rsidRPr="00C31E24">
              <w:rPr>
                <w:rFonts w:cs="Arial"/>
                <w:b/>
                <w:szCs w:val="18"/>
              </w:rPr>
              <w:t>Message-body</w:t>
            </w:r>
          </w:p>
        </w:tc>
        <w:tc>
          <w:tcPr>
            <w:tcW w:w="2176" w:type="dxa"/>
          </w:tcPr>
          <w:p w14:paraId="5FE18972" w14:textId="77777777" w:rsidR="00784A32" w:rsidRPr="00C31E24" w:rsidRDefault="00784A32" w:rsidP="00354887">
            <w:pPr>
              <w:pStyle w:val="TAL"/>
            </w:pPr>
          </w:p>
        </w:tc>
        <w:tc>
          <w:tcPr>
            <w:tcW w:w="2176" w:type="dxa"/>
            <w:tcBorders>
              <w:bottom w:val="single" w:sz="4" w:space="0" w:color="auto"/>
            </w:tcBorders>
          </w:tcPr>
          <w:p w14:paraId="6A62CDCD" w14:textId="77777777" w:rsidR="00784A32" w:rsidRPr="00C31E24" w:rsidRDefault="00784A32" w:rsidP="00354887">
            <w:pPr>
              <w:pStyle w:val="TAL"/>
            </w:pPr>
          </w:p>
        </w:tc>
        <w:tc>
          <w:tcPr>
            <w:tcW w:w="1406" w:type="dxa"/>
          </w:tcPr>
          <w:p w14:paraId="6B7E272F" w14:textId="77777777" w:rsidR="00784A32" w:rsidRPr="00C31E24" w:rsidRDefault="00784A32" w:rsidP="00354887">
            <w:pPr>
              <w:pStyle w:val="TAL"/>
            </w:pPr>
          </w:p>
        </w:tc>
        <w:tc>
          <w:tcPr>
            <w:tcW w:w="1156" w:type="dxa"/>
            <w:vAlign w:val="bottom"/>
          </w:tcPr>
          <w:p w14:paraId="61B21DA0" w14:textId="77777777" w:rsidR="00784A32" w:rsidRPr="00C31E24" w:rsidRDefault="00784A32" w:rsidP="00354887">
            <w:pPr>
              <w:pStyle w:val="TAL"/>
            </w:pPr>
          </w:p>
        </w:tc>
      </w:tr>
      <w:tr w:rsidR="00784A32" w:rsidRPr="00C31E24" w14:paraId="5DD2CED6" w14:textId="77777777" w:rsidTr="00354887">
        <w:trPr>
          <w:tblHeader/>
        </w:trPr>
        <w:tc>
          <w:tcPr>
            <w:tcW w:w="2697" w:type="dxa"/>
            <w:vAlign w:val="center"/>
          </w:tcPr>
          <w:p w14:paraId="46543F55" w14:textId="77777777" w:rsidR="00784A32" w:rsidRPr="00C31E24" w:rsidRDefault="00784A32" w:rsidP="00354887">
            <w:pPr>
              <w:pStyle w:val="TAL"/>
            </w:pPr>
            <w:r w:rsidRPr="00C31E24">
              <w:t xml:space="preserve">  </w:t>
            </w:r>
            <w:r w:rsidRPr="00C31E24">
              <w:rPr>
                <w:rFonts w:cs="Arial"/>
                <w:bCs/>
                <w:szCs w:val="18"/>
              </w:rPr>
              <w:t>MIME body part</w:t>
            </w:r>
          </w:p>
        </w:tc>
        <w:tc>
          <w:tcPr>
            <w:tcW w:w="2176" w:type="dxa"/>
            <w:vAlign w:val="center"/>
          </w:tcPr>
          <w:p w14:paraId="290E840F" w14:textId="77777777" w:rsidR="00784A32" w:rsidRPr="00C31E24" w:rsidRDefault="00784A32" w:rsidP="00354887">
            <w:pPr>
              <w:pStyle w:val="TAL"/>
            </w:pPr>
          </w:p>
        </w:tc>
        <w:tc>
          <w:tcPr>
            <w:tcW w:w="2176" w:type="dxa"/>
            <w:tcBorders>
              <w:bottom w:val="single" w:sz="4" w:space="0" w:color="auto"/>
            </w:tcBorders>
          </w:tcPr>
          <w:p w14:paraId="2CED07AC" w14:textId="77777777" w:rsidR="00784A32" w:rsidRPr="00C31E24" w:rsidRDefault="00784A32" w:rsidP="00354887">
            <w:pPr>
              <w:pStyle w:val="TAL"/>
            </w:pPr>
            <w:r w:rsidRPr="00C31E24">
              <w:t>MCVideo</w:t>
            </w:r>
          </w:p>
        </w:tc>
        <w:tc>
          <w:tcPr>
            <w:tcW w:w="1406" w:type="dxa"/>
          </w:tcPr>
          <w:p w14:paraId="1C4C0B42" w14:textId="77777777" w:rsidR="00784A32" w:rsidRPr="00C31E24" w:rsidRDefault="00784A32" w:rsidP="00354887">
            <w:pPr>
              <w:pStyle w:val="TAL"/>
            </w:pPr>
          </w:p>
        </w:tc>
        <w:tc>
          <w:tcPr>
            <w:tcW w:w="1156" w:type="dxa"/>
            <w:vAlign w:val="bottom"/>
          </w:tcPr>
          <w:p w14:paraId="2C58982D" w14:textId="77777777" w:rsidR="00784A32" w:rsidRPr="00C31E24" w:rsidRDefault="00784A32" w:rsidP="00354887">
            <w:pPr>
              <w:pStyle w:val="TAL"/>
            </w:pPr>
          </w:p>
        </w:tc>
      </w:tr>
      <w:tr w:rsidR="00784A32" w:rsidRPr="00C31E24" w14:paraId="635CEA18" w14:textId="77777777" w:rsidTr="00354887">
        <w:trPr>
          <w:tblHeader/>
        </w:trPr>
        <w:tc>
          <w:tcPr>
            <w:tcW w:w="2697" w:type="dxa"/>
            <w:vAlign w:val="center"/>
          </w:tcPr>
          <w:p w14:paraId="7B55D56F" w14:textId="77777777" w:rsidR="00784A32" w:rsidRPr="00C31E24" w:rsidRDefault="00784A32" w:rsidP="00354887">
            <w:pPr>
              <w:pStyle w:val="TAL"/>
            </w:pPr>
            <w:r w:rsidRPr="00C31E24">
              <w:t xml:space="preserve">    </w:t>
            </w:r>
            <w:r w:rsidRPr="00C31E24">
              <w:rPr>
                <w:rFonts w:cs="Arial"/>
                <w:bCs/>
                <w:szCs w:val="18"/>
              </w:rPr>
              <w:t>MIME-part-header</w:t>
            </w:r>
          </w:p>
        </w:tc>
        <w:tc>
          <w:tcPr>
            <w:tcW w:w="2176" w:type="dxa"/>
            <w:vAlign w:val="center"/>
          </w:tcPr>
          <w:p w14:paraId="26EA0088" w14:textId="77777777" w:rsidR="00784A32" w:rsidRPr="00C31E24" w:rsidRDefault="00784A32" w:rsidP="00354887">
            <w:pPr>
              <w:pStyle w:val="TAL"/>
            </w:pPr>
          </w:p>
        </w:tc>
        <w:tc>
          <w:tcPr>
            <w:tcW w:w="2176" w:type="dxa"/>
            <w:tcBorders>
              <w:bottom w:val="single" w:sz="4" w:space="0" w:color="auto"/>
            </w:tcBorders>
          </w:tcPr>
          <w:p w14:paraId="7A2328F6" w14:textId="77777777" w:rsidR="00784A32" w:rsidRPr="00C31E24" w:rsidRDefault="00784A32" w:rsidP="00354887">
            <w:pPr>
              <w:pStyle w:val="TAL"/>
            </w:pPr>
          </w:p>
        </w:tc>
        <w:tc>
          <w:tcPr>
            <w:tcW w:w="1406" w:type="dxa"/>
          </w:tcPr>
          <w:p w14:paraId="31E7511E" w14:textId="77777777" w:rsidR="00784A32" w:rsidRPr="00C31E24" w:rsidRDefault="00784A32" w:rsidP="00354887">
            <w:pPr>
              <w:pStyle w:val="TAL"/>
            </w:pPr>
          </w:p>
        </w:tc>
        <w:tc>
          <w:tcPr>
            <w:tcW w:w="1156" w:type="dxa"/>
            <w:vAlign w:val="bottom"/>
          </w:tcPr>
          <w:p w14:paraId="121FA72B" w14:textId="77777777" w:rsidR="00784A32" w:rsidRPr="00C31E24" w:rsidRDefault="00784A32" w:rsidP="00354887">
            <w:pPr>
              <w:pStyle w:val="TAL"/>
            </w:pPr>
          </w:p>
        </w:tc>
      </w:tr>
      <w:tr w:rsidR="00784A32" w:rsidRPr="00C31E24" w14:paraId="271AE01A" w14:textId="77777777" w:rsidTr="00354887">
        <w:trPr>
          <w:tblHeader/>
        </w:trPr>
        <w:tc>
          <w:tcPr>
            <w:tcW w:w="2697" w:type="dxa"/>
            <w:vAlign w:val="center"/>
          </w:tcPr>
          <w:p w14:paraId="7E8D93E0" w14:textId="77777777" w:rsidR="00784A32" w:rsidRPr="00C31E24" w:rsidRDefault="00784A32" w:rsidP="00354887">
            <w:pPr>
              <w:pStyle w:val="TAL"/>
            </w:pPr>
            <w:r w:rsidRPr="00C31E24">
              <w:t xml:space="preserve">    MIME-part-body</w:t>
            </w:r>
          </w:p>
        </w:tc>
        <w:tc>
          <w:tcPr>
            <w:tcW w:w="2176" w:type="dxa"/>
            <w:vAlign w:val="center"/>
          </w:tcPr>
          <w:p w14:paraId="186EED91" w14:textId="77777777" w:rsidR="00784A32" w:rsidRPr="00C31E24" w:rsidRDefault="00784A32" w:rsidP="00354887">
            <w:pPr>
              <w:pStyle w:val="TAL"/>
            </w:pPr>
            <w:r w:rsidRPr="00C31E24">
              <w:t>MCVideo-Info as described in Table 6.2.6.3.3-2</w:t>
            </w:r>
          </w:p>
        </w:tc>
        <w:tc>
          <w:tcPr>
            <w:tcW w:w="2176" w:type="dxa"/>
            <w:tcBorders>
              <w:bottom w:val="single" w:sz="4" w:space="0" w:color="auto"/>
            </w:tcBorders>
          </w:tcPr>
          <w:p w14:paraId="729C8A72" w14:textId="77777777" w:rsidR="00784A32" w:rsidRPr="00C31E24" w:rsidRDefault="00784A32" w:rsidP="00354887">
            <w:pPr>
              <w:pStyle w:val="TAL"/>
            </w:pPr>
          </w:p>
        </w:tc>
        <w:tc>
          <w:tcPr>
            <w:tcW w:w="1406" w:type="dxa"/>
          </w:tcPr>
          <w:p w14:paraId="7A782F25" w14:textId="77777777" w:rsidR="00784A32" w:rsidRPr="00C31E24" w:rsidRDefault="00784A32" w:rsidP="00354887">
            <w:pPr>
              <w:pStyle w:val="TAL"/>
            </w:pPr>
          </w:p>
        </w:tc>
        <w:tc>
          <w:tcPr>
            <w:tcW w:w="1156" w:type="dxa"/>
          </w:tcPr>
          <w:p w14:paraId="6FB5A8D5" w14:textId="77777777" w:rsidR="00784A32" w:rsidRPr="00C31E24" w:rsidRDefault="00784A32" w:rsidP="00354887">
            <w:pPr>
              <w:pStyle w:val="TAL"/>
            </w:pPr>
          </w:p>
        </w:tc>
      </w:tr>
    </w:tbl>
    <w:p w14:paraId="4D140E80" w14:textId="77777777" w:rsidR="00784A32" w:rsidRPr="00C31E24" w:rsidRDefault="00784A32" w:rsidP="00784A32"/>
    <w:p w14:paraId="157D222A" w14:textId="77777777" w:rsidR="00784A32" w:rsidRPr="00C31E24" w:rsidRDefault="00784A32" w:rsidP="00784A32">
      <w:pPr>
        <w:pStyle w:val="TH"/>
      </w:pPr>
      <w:r w:rsidRPr="00C31E24">
        <w:t xml:space="preserve">Table 6.2.6.3.3-4: </w:t>
      </w:r>
      <w:r w:rsidR="008A5F41" w:rsidRPr="00C31E24">
        <w:t>Void</w:t>
      </w:r>
    </w:p>
    <w:p w14:paraId="7C945AAE" w14:textId="77777777" w:rsidR="00784A32" w:rsidRPr="00C31E24" w:rsidRDefault="00784A32" w:rsidP="00784A32"/>
    <w:p w14:paraId="6267B29B" w14:textId="77777777" w:rsidR="00784A32" w:rsidRPr="00C31E24" w:rsidRDefault="00784A32" w:rsidP="00784A32">
      <w:pPr>
        <w:pStyle w:val="TH"/>
        <w:widowControl w:val="0"/>
      </w:pPr>
      <w:r w:rsidRPr="00C31E24">
        <w:rPr>
          <w:color w:val="000000"/>
        </w:rPr>
        <w:t>Table 6.2.6.3.3-5: SIP BYE (Step 8, Table 6.2.6.3.2-1)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rsidDel="00127C5D" w14:paraId="7319FC8B" w14:textId="77777777" w:rsidTr="00354887">
        <w:trPr>
          <w:tblHeader/>
        </w:trPr>
        <w:tc>
          <w:tcPr>
            <w:tcW w:w="9634" w:type="dxa"/>
          </w:tcPr>
          <w:p w14:paraId="3F3BC5A4" w14:textId="77777777" w:rsidR="00784A32" w:rsidRPr="00C31E24" w:rsidDel="00127C5D" w:rsidRDefault="00784A32" w:rsidP="00354887">
            <w:pPr>
              <w:pStyle w:val="TAL"/>
              <w:keepLines w:val="0"/>
              <w:widowControl w:val="0"/>
              <w:rPr>
                <w:color w:val="000000"/>
              </w:rPr>
            </w:pPr>
            <w:r w:rsidRPr="00C31E24">
              <w:rPr>
                <w:color w:val="000000"/>
              </w:rPr>
              <w:t xml:space="preserve">Derivation Path: TS 36.579-1, Table 5.5.2.2-1, </w:t>
            </w:r>
            <w:r w:rsidRPr="00C31E24">
              <w:t>condition MO_CALL</w:t>
            </w:r>
          </w:p>
        </w:tc>
      </w:tr>
    </w:tbl>
    <w:p w14:paraId="46FA43C7" w14:textId="77777777" w:rsidR="00784A32" w:rsidRPr="00C31E24" w:rsidRDefault="00784A32" w:rsidP="00784A32"/>
    <w:p w14:paraId="0A06F6B3" w14:textId="42E2AC8F" w:rsidR="00784A32" w:rsidRPr="00C31E24" w:rsidRDefault="00784A32" w:rsidP="00784A32">
      <w:pPr>
        <w:pStyle w:val="TH"/>
      </w:pPr>
      <w:r w:rsidRPr="00C31E24">
        <w:t xml:space="preserve">Table 6.2.6.3.3-6: </w:t>
      </w:r>
      <w:r w:rsidR="00957743" w:rsidRPr="00C31E24">
        <w:t>Void</w:t>
      </w:r>
    </w:p>
    <w:p w14:paraId="742ABB8B" w14:textId="77777777" w:rsidR="00784A32" w:rsidRPr="00C31E24" w:rsidRDefault="00784A32" w:rsidP="00784A32"/>
    <w:p w14:paraId="2669C187" w14:textId="77777777" w:rsidR="00784A32" w:rsidRPr="00C31E24" w:rsidRDefault="00784A32" w:rsidP="00784A32">
      <w:pPr>
        <w:pStyle w:val="Heading3"/>
      </w:pPr>
      <w:bookmarkStart w:id="721" w:name="_Toc52787582"/>
      <w:bookmarkStart w:id="722" w:name="_Toc52787764"/>
      <w:bookmarkStart w:id="723" w:name="_Toc75906986"/>
      <w:bookmarkStart w:id="724" w:name="_Toc75907323"/>
      <w:bookmarkStart w:id="725" w:name="_Toc84345739"/>
      <w:bookmarkStart w:id="726" w:name="_Toc99871292"/>
      <w:r w:rsidRPr="00C31E24">
        <w:t>6.2.7</w:t>
      </w:r>
      <w:r w:rsidRPr="00C31E24">
        <w:tab/>
        <w:t>On-network / Private Call / On-demand / Manual Commencement Mode / Without Transmission Control / Client Originated (CO)</w:t>
      </w:r>
      <w:bookmarkEnd w:id="721"/>
      <w:bookmarkEnd w:id="722"/>
      <w:bookmarkEnd w:id="723"/>
      <w:bookmarkEnd w:id="724"/>
      <w:bookmarkEnd w:id="725"/>
      <w:bookmarkEnd w:id="726"/>
    </w:p>
    <w:p w14:paraId="42321F9A" w14:textId="77777777" w:rsidR="00784A32" w:rsidRPr="00C31E24" w:rsidRDefault="00784A32" w:rsidP="00764DD4">
      <w:pPr>
        <w:pStyle w:val="H6"/>
      </w:pPr>
      <w:bookmarkStart w:id="727" w:name="_Toc52787583"/>
      <w:bookmarkStart w:id="728" w:name="_Toc52787765"/>
      <w:bookmarkStart w:id="729" w:name="_Toc75906987"/>
      <w:bookmarkStart w:id="730" w:name="_Toc75907324"/>
      <w:r w:rsidRPr="00C31E24">
        <w:t>6.2.7.1</w:t>
      </w:r>
      <w:r w:rsidRPr="00C31E24">
        <w:tab/>
        <w:t>Test Purpose (TP)</w:t>
      </w:r>
      <w:bookmarkEnd w:id="727"/>
      <w:bookmarkEnd w:id="728"/>
      <w:bookmarkEnd w:id="729"/>
      <w:bookmarkEnd w:id="730"/>
    </w:p>
    <w:p w14:paraId="17F31C55" w14:textId="77777777" w:rsidR="00784A32" w:rsidRPr="00C31E24" w:rsidRDefault="00784A32" w:rsidP="00784A32">
      <w:pPr>
        <w:pStyle w:val="H6"/>
      </w:pPr>
      <w:r w:rsidRPr="00C31E24">
        <w:t>(1)</w:t>
      </w:r>
    </w:p>
    <w:p w14:paraId="6492A3FF"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registered and authorised for MCVideo Service and authorised to initiate private calls with manual commencement }</w:t>
      </w:r>
    </w:p>
    <w:p w14:paraId="68AA5389"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6953B02B"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an MCVideo On-demand Manual Commencement private call without Transmission Control }</w:t>
      </w:r>
    </w:p>
    <w:p w14:paraId="4A9A560F"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requests On-demand Manual Commencement Mode private call establishment without Transmission Control by sending a SIP INVITE message not offering a media-level section for a media-transmission control entity </w:t>
      </w:r>
      <w:r w:rsidRPr="00C31E24">
        <w:rPr>
          <w:b/>
          <w:noProof w:val="0"/>
        </w:rPr>
        <w:t>and</w:t>
      </w:r>
      <w:r w:rsidRPr="00C31E24">
        <w:rPr>
          <w:noProof w:val="0"/>
        </w:rPr>
        <w:t xml:space="preserve">, after indication from the MCVideo Server that the call was established the UE notifies the user </w:t>
      </w:r>
      <w:r w:rsidRPr="00C31E24">
        <w:rPr>
          <w:b/>
          <w:noProof w:val="0"/>
        </w:rPr>
        <w:t>and</w:t>
      </w:r>
      <w:r w:rsidRPr="00C31E24">
        <w:rPr>
          <w:noProof w:val="0"/>
        </w:rPr>
        <w:t>, does not apply Transmission Control }</w:t>
      </w:r>
    </w:p>
    <w:p w14:paraId="1DE461A1" w14:textId="77777777" w:rsidR="00784A32" w:rsidRPr="00C31E24" w:rsidRDefault="00784A32" w:rsidP="00784A32">
      <w:pPr>
        <w:pStyle w:val="PL"/>
        <w:rPr>
          <w:noProof w:val="0"/>
        </w:rPr>
      </w:pPr>
      <w:r w:rsidRPr="00C31E24">
        <w:rPr>
          <w:noProof w:val="0"/>
        </w:rPr>
        <w:t xml:space="preserve">            }</w:t>
      </w:r>
    </w:p>
    <w:p w14:paraId="5D8231B5" w14:textId="77777777" w:rsidR="00784A32" w:rsidRPr="00C31E24" w:rsidRDefault="00784A32" w:rsidP="00784A32">
      <w:pPr>
        <w:pStyle w:val="PL"/>
        <w:rPr>
          <w:noProof w:val="0"/>
        </w:rPr>
      </w:pPr>
    </w:p>
    <w:p w14:paraId="66B9CCE3" w14:textId="77777777" w:rsidR="00784A32" w:rsidRPr="00C31E24" w:rsidRDefault="00784A32" w:rsidP="00784A32">
      <w:pPr>
        <w:pStyle w:val="H6"/>
      </w:pPr>
      <w:r w:rsidRPr="00C31E24">
        <w:t>(2)</w:t>
      </w:r>
    </w:p>
    <w:p w14:paraId="00F5FC08"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established an MCVideo on-demand Manual Commencement private call without Transmission Control }</w:t>
      </w:r>
    </w:p>
    <w:p w14:paraId="77D27108"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5F472D9A"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User) requests to cancel the ongoing MCVideo on-demand Manual Commencement private call }</w:t>
      </w:r>
    </w:p>
    <w:p w14:paraId="48AD4F53"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sends a SIP BYE request and after receiving a SIP 200 (OK) response leaves the MCVideo session }</w:t>
      </w:r>
    </w:p>
    <w:p w14:paraId="3BC90FF3" w14:textId="77777777" w:rsidR="00784A32" w:rsidRPr="00C31E24" w:rsidRDefault="00784A32" w:rsidP="00784A32">
      <w:pPr>
        <w:pStyle w:val="PL"/>
        <w:rPr>
          <w:noProof w:val="0"/>
        </w:rPr>
      </w:pPr>
      <w:r w:rsidRPr="00C31E24">
        <w:rPr>
          <w:noProof w:val="0"/>
        </w:rPr>
        <w:t xml:space="preserve">            }</w:t>
      </w:r>
    </w:p>
    <w:p w14:paraId="2B75AD3A" w14:textId="77777777" w:rsidR="00784A32" w:rsidRPr="00C31E24" w:rsidRDefault="00784A32" w:rsidP="00784A32">
      <w:pPr>
        <w:pStyle w:val="PL"/>
        <w:rPr>
          <w:noProof w:val="0"/>
        </w:rPr>
      </w:pPr>
    </w:p>
    <w:p w14:paraId="5C835CA4" w14:textId="77777777" w:rsidR="00784A32" w:rsidRPr="00C31E24" w:rsidRDefault="00784A32" w:rsidP="00764DD4">
      <w:pPr>
        <w:pStyle w:val="H6"/>
      </w:pPr>
      <w:bookmarkStart w:id="731" w:name="_Toc52787584"/>
      <w:bookmarkStart w:id="732" w:name="_Toc52787766"/>
      <w:bookmarkStart w:id="733" w:name="_Toc75906988"/>
      <w:bookmarkStart w:id="734" w:name="_Toc75907325"/>
      <w:r w:rsidRPr="00C31E24">
        <w:t>6.2.7.2</w:t>
      </w:r>
      <w:r w:rsidRPr="00C31E24">
        <w:tab/>
        <w:t>Conformance requirements</w:t>
      </w:r>
      <w:bookmarkEnd w:id="731"/>
      <w:bookmarkEnd w:id="732"/>
      <w:bookmarkEnd w:id="733"/>
      <w:bookmarkEnd w:id="734"/>
    </w:p>
    <w:p w14:paraId="3685DFDD" w14:textId="7EA686AB" w:rsidR="00784A32" w:rsidRPr="00C31E24" w:rsidRDefault="00784A32" w:rsidP="00784A32">
      <w:r w:rsidRPr="00C31E24">
        <w:t xml:space="preserve">References: The conformance requirements covered in the present TC are specified in: TS 24.281 clauses </w:t>
      </w:r>
      <w:r w:rsidR="002B1EC7" w:rsidRPr="00C31E24">
        <w:t xml:space="preserve">10.2.2.2.1, </w:t>
      </w:r>
      <w:r w:rsidRPr="00C31E24">
        <w:t xml:space="preserve">4.6.2.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Rel-14 requirements.</w:t>
      </w:r>
    </w:p>
    <w:p w14:paraId="2AF94ABD" w14:textId="77777777" w:rsidR="002B1EC7" w:rsidRPr="00C31E24" w:rsidRDefault="002B1EC7" w:rsidP="002B1EC7">
      <w:pPr>
        <w:spacing w:before="120"/>
      </w:pPr>
      <w:r w:rsidRPr="00C31E24">
        <w:t>[TS 24.281, clause 10.2.2.2.1]</w:t>
      </w:r>
    </w:p>
    <w:p w14:paraId="38B501C3" w14:textId="77777777" w:rsidR="002B1EC7" w:rsidRPr="00C31E24" w:rsidRDefault="002B1EC7" w:rsidP="002B1EC7">
      <w:pPr>
        <w:spacing w:before="120"/>
      </w:pPr>
      <w:r w:rsidRPr="00C31E24">
        <w:t>Upon receiving a request from an MCVideo user to establish an MCVideo private call the MCVideo client shall generate an initial SIP INVITE request by following the UE originating session procedures specified in 3GPP TS 24.229 [11], with the clarifications given below.</w:t>
      </w:r>
    </w:p>
    <w:p w14:paraId="13116C29" w14:textId="77777777" w:rsidR="002B1EC7" w:rsidRPr="00C31E24" w:rsidRDefault="002B1EC7" w:rsidP="002B1EC7">
      <w:pPr>
        <w:spacing w:before="120"/>
      </w:pPr>
      <w:r w:rsidRPr="00C31E24">
        <w:t>The MCVideo client:</w:t>
      </w:r>
    </w:p>
    <w:p w14:paraId="1E6F1DF7" w14:textId="77777777" w:rsidR="002B1EC7" w:rsidRPr="00C31E24" w:rsidRDefault="002B1EC7" w:rsidP="002B1EC7">
      <w:pPr>
        <w:pStyle w:val="B1"/>
        <w:spacing w:before="120"/>
      </w:pPr>
      <w:r w:rsidRPr="00C31E24">
        <w:t>1)</w:t>
      </w:r>
      <w:r w:rsidRPr="00C31E24">
        <w:tab/>
        <w:t>shall set the Request-URI of the SIP INVITE request to a public service identity of the participating MCVideo function serving the MCVideo user;</w:t>
      </w:r>
    </w:p>
    <w:p w14:paraId="27DD41A2" w14:textId="77777777" w:rsidR="002B1EC7" w:rsidRPr="00C31E24" w:rsidRDefault="002B1EC7" w:rsidP="002B1EC7">
      <w:pPr>
        <w:pStyle w:val="B1"/>
        <w:spacing w:before="120"/>
      </w:pPr>
      <w:r w:rsidRPr="00C31E24">
        <w:t>2)</w:t>
      </w:r>
      <w:r w:rsidRPr="00C31E24">
        <w:tab/>
        <w:t>may include a P-Preferred-Identity header field in the SIP INVITE request containing a public user identity as specified in 3GPP TS 24.229 [11];</w:t>
      </w:r>
    </w:p>
    <w:p w14:paraId="6E2BA077" w14:textId="77777777" w:rsidR="002B1EC7" w:rsidRPr="00C31E24" w:rsidRDefault="002B1EC7" w:rsidP="002B1EC7">
      <w:pPr>
        <w:pStyle w:val="B1"/>
        <w:spacing w:before="120"/>
      </w:pPr>
      <w:r w:rsidRPr="00C31E24">
        <w:t>3)</w:t>
      </w:r>
      <w:r w:rsidRPr="00C31E24">
        <w:tab/>
        <w:t>shall include the g.3gpp.mcvideo media feature tag and the g.3gpp.icsi-ref media feature tag with the value of "urn:urn-7:3gpp-service.ims.icsi.mcvideo" in the Contact header field of the SIP INVITE request according to IETF RFC 3840 [22];</w:t>
      </w:r>
    </w:p>
    <w:p w14:paraId="1AB7F36A" w14:textId="77777777" w:rsidR="002B1EC7" w:rsidRPr="00C31E24" w:rsidRDefault="002B1EC7" w:rsidP="002B1EC7">
      <w:pPr>
        <w:pStyle w:val="B1"/>
        <w:spacing w:before="120"/>
      </w:pPr>
      <w:r w:rsidRPr="00C31E24">
        <w:t>4)</w:t>
      </w:r>
      <w:r w:rsidRPr="00C31E24">
        <w:tab/>
        <w:t>shall include an Accept-Contact header field containing the g.3gpp.mcvideo media feature tag along with the "require" and "explicit" header field parameters according to IETF RFC 3841 [20];</w:t>
      </w:r>
    </w:p>
    <w:p w14:paraId="1E01D87E" w14:textId="77777777" w:rsidR="002B1EC7" w:rsidRPr="00C31E24" w:rsidRDefault="002B1EC7" w:rsidP="002B1EC7">
      <w:pPr>
        <w:pStyle w:val="B1"/>
        <w:spacing w:before="120"/>
      </w:pPr>
      <w:r w:rsidRPr="00C31E24">
        <w:t>5)</w:t>
      </w:r>
      <w:r w:rsidRPr="00C31E24">
        <w:tab/>
        <w:t>shall include the ICSI value "urn:urn-7:3gpp-service.ims.icsi.mcvideo" (coded as specified in 3GPP TS 24.229 [11]), in a P-Preferred-Service header field according to IETF RFC 6050 [14] in the SIP INVITE request;</w:t>
      </w:r>
    </w:p>
    <w:p w14:paraId="47DB08FA" w14:textId="77777777" w:rsidR="002B1EC7" w:rsidRPr="00C31E24" w:rsidRDefault="002B1EC7" w:rsidP="002B1EC7">
      <w:pPr>
        <w:pStyle w:val="B1"/>
        <w:spacing w:before="120"/>
      </w:pPr>
      <w:r w:rsidRPr="00C31E24">
        <w:t>6)</w:t>
      </w:r>
      <w:r w:rsidRPr="00C31E24">
        <w:tab/>
        <w:t>shall include an Accept-Contact header field with the media feature tag g.3gpp.icsi-ref contain with the value of "urn:urn-7:3gpp-service.ims.icsi.mcvideo" along with parameters "require" and "explicit" according to IETF RFC 3841 [20];</w:t>
      </w:r>
    </w:p>
    <w:p w14:paraId="38F4494B" w14:textId="77777777" w:rsidR="002B1EC7" w:rsidRPr="00C31E24" w:rsidRDefault="002B1EC7" w:rsidP="002B1EC7">
      <w:pPr>
        <w:pStyle w:val="B1"/>
        <w:spacing w:before="120"/>
      </w:pPr>
      <w:r w:rsidRPr="00C31E24">
        <w:t>7)</w:t>
      </w:r>
      <w:r w:rsidRPr="00C31E24">
        <w:tab/>
        <w:t>for the establishment of a private call shall insert in the SIP INVITE request a MIME resource-lists body with the MCVideo ID of the invited MCVideo user, according to rules and procedures of IETF RFC 5366 [37];</w:t>
      </w:r>
    </w:p>
    <w:p w14:paraId="0EACA05C" w14:textId="77777777" w:rsidR="002B1EC7" w:rsidRPr="00C31E24" w:rsidRDefault="002B1EC7" w:rsidP="002B1EC7">
      <w:pPr>
        <w:pStyle w:val="B1"/>
        <w:spacing w:before="120"/>
      </w:pPr>
      <w:r w:rsidRPr="00C31E24">
        <w:t>8)</w:t>
      </w:r>
      <w:r w:rsidRPr="00C31E24">
        <w:tab/>
        <w:t>if an end-to-end security context needs to be established and if the MCVideo user is initiating a private call then:</w:t>
      </w:r>
    </w:p>
    <w:p w14:paraId="0F90A24C" w14:textId="77777777" w:rsidR="002B1EC7" w:rsidRPr="00C31E24" w:rsidRDefault="002B1EC7" w:rsidP="002B1EC7">
      <w:pPr>
        <w:pStyle w:val="B2"/>
        <w:spacing w:before="120"/>
      </w:pPr>
      <w:r w:rsidRPr="00C31E24">
        <w:t>a)</w:t>
      </w:r>
      <w:r w:rsidRPr="00C31E24">
        <w:tab/>
        <w:t>if necessary, shall instruct the key management client to request keying material from the key management server as described in 3GPP TS 33.180 [8];</w:t>
      </w:r>
    </w:p>
    <w:p w14:paraId="3AAEEBEA" w14:textId="77777777" w:rsidR="002B1EC7" w:rsidRPr="00C31E24" w:rsidRDefault="002B1EC7" w:rsidP="002B1EC7">
      <w:pPr>
        <w:pStyle w:val="B2"/>
        <w:spacing w:before="120"/>
      </w:pPr>
      <w:r w:rsidRPr="00C31E24">
        <w:t>b)</w:t>
      </w:r>
      <w:r w:rsidRPr="00C31E24">
        <w:tab/>
        <w:t>shall use the keying material to generate a PCK as described in 3GPP TS 33.180 [8];</w:t>
      </w:r>
    </w:p>
    <w:p w14:paraId="639D5396" w14:textId="77777777" w:rsidR="002B1EC7" w:rsidRPr="00C31E24" w:rsidRDefault="002B1EC7" w:rsidP="002B1EC7">
      <w:pPr>
        <w:pStyle w:val="B2"/>
        <w:spacing w:before="120"/>
      </w:pPr>
      <w:r w:rsidRPr="00C31E24">
        <w:t>c)</w:t>
      </w:r>
      <w:r w:rsidRPr="00C31E24">
        <w:tab/>
        <w:t>shall use the PCK to generate a PCK-ID with the four most significant bits set to "0001" to indicate that the purpose of the PCK is to protect private call communications and with the remaining twenty-eight bits being randomly generated as described in 3GPP TS 33.180 [8];</w:t>
      </w:r>
    </w:p>
    <w:p w14:paraId="259C8AB2" w14:textId="77777777" w:rsidR="002B1EC7" w:rsidRPr="00C31E24" w:rsidRDefault="002B1EC7" w:rsidP="002B1EC7">
      <w:pPr>
        <w:pStyle w:val="B2"/>
        <w:spacing w:before="120"/>
      </w:pPr>
      <w:r w:rsidRPr="00C31E24">
        <w:t>d)</w:t>
      </w:r>
      <w:r w:rsidRPr="00C31E24">
        <w:tab/>
        <w:t>shall encrypt the PCK to a UID associated to the MCVideo client using the MCVideo ID and KMS URI of the invited user as determined by the procedures of subclause 6.2.8.3.9 and a time related parameter as described in 3GPP TS 33.180 [8];</w:t>
      </w:r>
    </w:p>
    <w:p w14:paraId="0181830B" w14:textId="77777777" w:rsidR="002B1EC7" w:rsidRPr="00C31E24" w:rsidRDefault="002B1EC7" w:rsidP="002B1EC7">
      <w:pPr>
        <w:pStyle w:val="B2"/>
        <w:spacing w:before="120"/>
      </w:pPr>
      <w:r w:rsidRPr="00C31E24">
        <w:t>e)</w:t>
      </w:r>
      <w:r w:rsidRPr="00C31E24">
        <w:tab/>
        <w:t>shall generate a MIKEY-SAKKE I_MESSAGE using the encapsulated PCK and PCK-ID as specified in 3GPP TS 33.180 [8]; and</w:t>
      </w:r>
    </w:p>
    <w:p w14:paraId="608CEF32" w14:textId="77777777" w:rsidR="002B1EC7" w:rsidRPr="00C31E24" w:rsidRDefault="002B1EC7" w:rsidP="002B1EC7">
      <w:pPr>
        <w:pStyle w:val="B2"/>
        <w:spacing w:before="120"/>
      </w:pPr>
      <w:r w:rsidRPr="00C31E24">
        <w:t>g)</w:t>
      </w:r>
      <w:r w:rsidRPr="00C31E24">
        <w:tab/>
        <w:t>shall add the MCVideo ID of the originating MCVideo to the initiator field (IDRi) of the I_MESSAGE as described in 3GPP TS 33.180 [8]; and</w:t>
      </w:r>
    </w:p>
    <w:p w14:paraId="19C145D5" w14:textId="77777777" w:rsidR="002B1EC7" w:rsidRPr="00C31E24" w:rsidRDefault="002B1EC7" w:rsidP="002B1EC7">
      <w:pPr>
        <w:pStyle w:val="B2"/>
        <w:spacing w:before="120"/>
      </w:pPr>
      <w:r w:rsidRPr="00C31E24">
        <w:t>f)</w:t>
      </w:r>
      <w:r w:rsidRPr="00C31E24">
        <w:tab/>
        <w:t>shall sign the MIKEY-SAKKE I_MESSAGE using the originating MCVideo user's signing key provided in the keying material together with a time related parameter, and add this to the MIKEY-SAKKE payload, as described in 3GPP TS 33.180 [8].</w:t>
      </w:r>
    </w:p>
    <w:p w14:paraId="26A0B434" w14:textId="77777777" w:rsidR="002B1EC7" w:rsidRPr="00C31E24" w:rsidRDefault="002B1EC7" w:rsidP="002B1EC7">
      <w:pPr>
        <w:pStyle w:val="B1"/>
        <w:spacing w:before="120"/>
      </w:pPr>
      <w:r w:rsidRPr="00C31E24">
        <w:t>9)</w:t>
      </w:r>
      <w:r w:rsidRPr="00C31E24">
        <w:tab/>
        <w:t>shall include an SDP offer according to 3GPP TS 24.229 [11] with the clarification given in subclause 6.2.1 and with a media stream of the offered media-transmission control entity;</w:t>
      </w:r>
    </w:p>
    <w:p w14:paraId="7E2DEEBA" w14:textId="77777777" w:rsidR="002B1EC7" w:rsidRPr="00C31E24" w:rsidRDefault="002B1EC7" w:rsidP="002B1EC7">
      <w:pPr>
        <w:pStyle w:val="B1"/>
        <w:spacing w:before="120"/>
      </w:pPr>
      <w:r w:rsidRPr="00C31E24">
        <w:t>10)</w:t>
      </w:r>
      <w:r w:rsidRPr="00C31E24">
        <w:tab/>
        <w:t>if implicit transmission control is required, shall comply with the conditions specified in subclause 6.4;</w:t>
      </w:r>
    </w:p>
    <w:p w14:paraId="432C4C7B" w14:textId="77777777" w:rsidR="002B1EC7" w:rsidRPr="00C31E24" w:rsidRDefault="002B1EC7" w:rsidP="002B1EC7">
      <w:pPr>
        <w:pStyle w:val="B1"/>
        <w:spacing w:before="120"/>
      </w:pPr>
      <w:r w:rsidRPr="00C31E24">
        <w:t>11)</w:t>
      </w:r>
      <w:r w:rsidRPr="00C31E24">
        <w:tab/>
        <w:t>if the MCVideo user is initiating a private call then:</w:t>
      </w:r>
    </w:p>
    <w:p w14:paraId="157EEEB7" w14:textId="77777777" w:rsidR="002B1EC7" w:rsidRPr="00C31E24" w:rsidRDefault="002B1EC7" w:rsidP="002B1EC7">
      <w:pPr>
        <w:pStyle w:val="B2"/>
        <w:spacing w:before="120"/>
      </w:pPr>
      <w:r w:rsidRPr="00C31E24">
        <w:t>a)</w:t>
      </w:r>
      <w:r w:rsidRPr="00C31E24">
        <w:tab/>
        <w:t>if force of automatic commencement mode at the invited MCVideo client is requested by the MCVideo user, shall include in the SIP INVITE request a Priv-Answer-Mode header field with the value "Auto" according to the rules and procedures of IETF RFC 5373 [27];</w:t>
      </w:r>
    </w:p>
    <w:p w14:paraId="4198A8C3" w14:textId="77777777" w:rsidR="002B1EC7" w:rsidRPr="00C31E24" w:rsidRDefault="002B1EC7" w:rsidP="002B1EC7">
      <w:pPr>
        <w:pStyle w:val="B2"/>
        <w:spacing w:before="120"/>
      </w:pPr>
      <w:r w:rsidRPr="00C31E24">
        <w:t>b)</w:t>
      </w:r>
      <w:r w:rsidRPr="00C31E24">
        <w:tab/>
        <w:t>if force of automatic commencement mode at the invited MCVideo client is not requested by the MCVideo user and:</w:t>
      </w:r>
    </w:p>
    <w:p w14:paraId="188F2938" w14:textId="77777777" w:rsidR="002B1EC7" w:rsidRPr="00C31E24" w:rsidRDefault="002B1EC7" w:rsidP="002B1EC7">
      <w:pPr>
        <w:pStyle w:val="B3"/>
        <w:spacing w:before="120"/>
      </w:pPr>
      <w:r w:rsidRPr="00C31E24">
        <w:t>i)</w:t>
      </w:r>
      <w:r w:rsidRPr="00C31E24">
        <w:tab/>
        <w:t>if automatic commencement mode at the invited MCVideo client is requested by the MCVideo user, shall include in the SIP INVITE request an Answer-Mode header field with the value "Auto" according to the rules and procedures of IETF RFC 5373 [27]; and</w:t>
      </w:r>
    </w:p>
    <w:p w14:paraId="472CFDCB" w14:textId="77777777" w:rsidR="002B1EC7" w:rsidRPr="00C31E24" w:rsidRDefault="002B1EC7" w:rsidP="002B1EC7">
      <w:pPr>
        <w:pStyle w:val="B3"/>
        <w:spacing w:before="120"/>
      </w:pPr>
      <w:r w:rsidRPr="00C31E24">
        <w:t>ii)</w:t>
      </w:r>
      <w:r w:rsidRPr="00C31E24">
        <w:tab/>
        <w:t>if manual commencement mode at the invited MCVideo client is requested by the MCVideo user, shall include in the SIP INVITE request an Answer-Mode header field with the value "Manual" according to the rules and procedures of IETF RFC 5373 [27]; and</w:t>
      </w:r>
    </w:p>
    <w:p w14:paraId="24113448" w14:textId="77777777" w:rsidR="002B1EC7" w:rsidRPr="00C31E24" w:rsidRDefault="002B1EC7" w:rsidP="002B1EC7">
      <w:pPr>
        <w:pStyle w:val="B2"/>
        <w:spacing w:before="120"/>
      </w:pPr>
      <w:r w:rsidRPr="00C31E24">
        <w:t>c)</w:t>
      </w:r>
      <w:r w:rsidRPr="00C31E24">
        <w:tab/>
        <w:t>shall contain an application/vnd.3gpp.mcvideo-info+xml MIME body with the &lt;mcvideoinfo&gt; element containing the &lt;mcvideo-Params&gt; element with the &lt;session-type&gt; element set to a value of "private";</w:t>
      </w:r>
    </w:p>
    <w:p w14:paraId="430F7856" w14:textId="77777777" w:rsidR="002B1EC7" w:rsidRPr="00C31E24" w:rsidRDefault="002B1EC7" w:rsidP="002B1EC7">
      <w:pPr>
        <w:pStyle w:val="B1"/>
        <w:spacing w:before="120"/>
      </w:pPr>
      <w:r w:rsidRPr="00C31E24">
        <w:t>12)</w:t>
      </w:r>
      <w:r w:rsidRPr="00C31E24">
        <w:tab/>
        <w:t>if the MCVideo emergency private call state is set to either "MVEPC 2: emergency-pc-requested" or "MVEPC 3: emergency-pc-granted" or the MCVideo emergency private priority state for this private call is set to "MVEPP 2: in-progress", the MCVideo client shall comply with the procedures in subclause 6.2.8.3.3; and</w:t>
      </w:r>
    </w:p>
    <w:p w14:paraId="43884E56" w14:textId="77777777" w:rsidR="002B1EC7" w:rsidRPr="00C31E24" w:rsidRDefault="002B1EC7" w:rsidP="002B1EC7">
      <w:pPr>
        <w:pStyle w:val="B1"/>
        <w:spacing w:before="120"/>
      </w:pPr>
      <w:r w:rsidRPr="00C31E24">
        <w:t>13)</w:t>
      </w:r>
      <w:r w:rsidRPr="00C31E24">
        <w:tab/>
        <w:t>shall send SIP INVITE request towards the MCVideo server according to 3GPP TS 24.229 [11].</w:t>
      </w:r>
    </w:p>
    <w:p w14:paraId="5F3223F0" w14:textId="77777777" w:rsidR="002B1EC7" w:rsidRPr="00C31E24" w:rsidRDefault="002B1EC7" w:rsidP="002B1EC7">
      <w:pPr>
        <w:spacing w:before="120"/>
      </w:pPr>
      <w:r w:rsidRPr="00C31E24">
        <w:t>Upon receiving a SIP 183(Session Progress) response to the SIP INVITE request the MCVideo client:</w:t>
      </w:r>
    </w:p>
    <w:p w14:paraId="2199A134" w14:textId="77777777" w:rsidR="002B1EC7" w:rsidRPr="00C31E24" w:rsidRDefault="002B1EC7" w:rsidP="002B1EC7">
      <w:pPr>
        <w:pStyle w:val="B1"/>
        <w:spacing w:before="120"/>
      </w:pPr>
      <w:r w:rsidRPr="00C31E24">
        <w:t>1)</w:t>
      </w:r>
      <w:r w:rsidRPr="00C31E24">
        <w:tab/>
        <w:t>may indicate the progress of the session establishment to the inviting MCVideo user.</w:t>
      </w:r>
    </w:p>
    <w:p w14:paraId="1DCA1AC4" w14:textId="77777777" w:rsidR="002B1EC7" w:rsidRPr="00C31E24" w:rsidRDefault="002B1EC7" w:rsidP="002B1EC7">
      <w:pPr>
        <w:spacing w:before="120"/>
      </w:pPr>
      <w:r w:rsidRPr="00C31E24">
        <w:t>Upon receiving a SIP 200 (OK) response to the SIP INVITE request the MCVideo client:</w:t>
      </w:r>
    </w:p>
    <w:p w14:paraId="6D7180A1" w14:textId="77777777" w:rsidR="002B1EC7" w:rsidRPr="00C31E24" w:rsidRDefault="002B1EC7" w:rsidP="002B1EC7">
      <w:pPr>
        <w:pStyle w:val="B1"/>
        <w:spacing w:before="120"/>
      </w:pPr>
      <w:r w:rsidRPr="00C31E24">
        <w:t>1)</w:t>
      </w:r>
      <w:r w:rsidRPr="00C31E24">
        <w:tab/>
        <w:t xml:space="preserve">shall interact with the media plane as specified in 3GPP TS 24.581 [5]; </w:t>
      </w:r>
    </w:p>
    <w:p w14:paraId="36609FDE" w14:textId="77777777" w:rsidR="002B1EC7" w:rsidRPr="00C31E24" w:rsidRDefault="002B1EC7" w:rsidP="002B1EC7">
      <w:pPr>
        <w:pStyle w:val="B1"/>
        <w:spacing w:before="120"/>
      </w:pPr>
      <w:r w:rsidRPr="00C31E24">
        <w:t>2)</w:t>
      </w:r>
      <w:r w:rsidRPr="00C31E24">
        <w:tab/>
        <w:t>if the MCVideo emergency private call state is set to "MVEPC 2: emergency-pc-requested" or "MVEPC 3: emergency-pc-granted", shall perform the actions specified in subclause 6.2.8.3.4; and</w:t>
      </w:r>
    </w:p>
    <w:p w14:paraId="33E1D965" w14:textId="77777777" w:rsidR="002B1EC7" w:rsidRPr="00C31E24" w:rsidRDefault="002B1EC7" w:rsidP="002B1EC7">
      <w:pPr>
        <w:pStyle w:val="B1"/>
        <w:spacing w:before="120"/>
        <w:rPr>
          <w:rFonts w:eastAsia="Malgun Gothic"/>
        </w:rPr>
      </w:pPr>
      <w:r w:rsidRPr="00C31E24">
        <w:t>3)</w:t>
      </w:r>
      <w:r w:rsidRPr="00C31E24">
        <w:tab/>
        <w:t>shall notify the user that the call has been successfully established.</w:t>
      </w:r>
    </w:p>
    <w:p w14:paraId="7A5DD80C" w14:textId="77777777" w:rsidR="002B1EC7" w:rsidRPr="00C31E24" w:rsidRDefault="002B1EC7" w:rsidP="002B1EC7">
      <w:pPr>
        <w:spacing w:before="120"/>
        <w:rPr>
          <w:rFonts w:eastAsia="Calibri"/>
        </w:rPr>
      </w:pPr>
      <w:r w:rsidRPr="00C31E24">
        <w:t>On receiving a SIP 4xx response, a SIP 5xx response or a SIP 6xx response to the SIP INVITE request:</w:t>
      </w:r>
    </w:p>
    <w:p w14:paraId="7D3634D3" w14:textId="77777777" w:rsidR="002B1EC7" w:rsidRPr="00C31E24" w:rsidRDefault="002B1EC7" w:rsidP="002B1EC7">
      <w:pPr>
        <w:pStyle w:val="B1"/>
        <w:spacing w:before="120"/>
      </w:pPr>
      <w:r w:rsidRPr="00C31E24">
        <w:t>1)</w:t>
      </w:r>
      <w:r w:rsidRPr="00C31E24">
        <w:tab/>
        <w:t>if the MCVideo emergency private call state is set to "MVEPC 2: emergency-pc-requested"; or</w:t>
      </w:r>
    </w:p>
    <w:p w14:paraId="23957538" w14:textId="77777777" w:rsidR="002B1EC7" w:rsidRPr="00C31E24" w:rsidRDefault="002B1EC7" w:rsidP="002B1EC7">
      <w:pPr>
        <w:pStyle w:val="B1"/>
        <w:spacing w:before="120"/>
      </w:pPr>
      <w:r w:rsidRPr="00C31E24">
        <w:t>2)</w:t>
      </w:r>
      <w:r w:rsidRPr="00C31E24">
        <w:tab/>
        <w:t>if the MCVideo emergency private call state is set to "MVEPC 3: emergency-pc-granted";</w:t>
      </w:r>
    </w:p>
    <w:p w14:paraId="37BEB4D8" w14:textId="77777777" w:rsidR="002B1EC7" w:rsidRPr="00C31E24" w:rsidRDefault="002B1EC7" w:rsidP="002B1EC7">
      <w:pPr>
        <w:pStyle w:val="B1"/>
        <w:spacing w:before="120"/>
      </w:pPr>
      <w:r w:rsidRPr="00C31E24">
        <w:t>the MCVideo client shall perform the actions specified in subclause 6.2.8.3.5.</w:t>
      </w:r>
    </w:p>
    <w:p w14:paraId="2A2C9198" w14:textId="77777777" w:rsidR="002B1EC7" w:rsidRPr="00C31E24" w:rsidRDefault="002B1EC7" w:rsidP="002B1EC7">
      <w:pPr>
        <w:spacing w:before="120"/>
      </w:pPr>
      <w:r w:rsidRPr="00C31E24">
        <w:rPr>
          <w:rFonts w:eastAsia="SimSun"/>
        </w:rPr>
        <w:t xml:space="preserve">On receiving a </w:t>
      </w:r>
      <w:r w:rsidRPr="00C31E24">
        <w:t xml:space="preserve">SIP INFO request where </w:t>
      </w:r>
      <w:r w:rsidRPr="00C31E24">
        <w:rPr>
          <w:rFonts w:eastAsia="SimSun"/>
        </w:rPr>
        <w:t xml:space="preserve">the Request-URI contains an MCVideo session ID identifying an ongoing session, </w:t>
      </w:r>
      <w:r w:rsidRPr="00C31E24">
        <w:t>the MCVideo client shall follow the actions specified in subclause 6.2.8.3.7.</w:t>
      </w:r>
    </w:p>
    <w:p w14:paraId="5C95A204" w14:textId="77777777" w:rsidR="00784A32" w:rsidRPr="00C31E24" w:rsidRDefault="00784A32" w:rsidP="00784A32">
      <w:pPr>
        <w:rPr>
          <w:rFonts w:eastAsia="SimSun"/>
        </w:rPr>
      </w:pPr>
      <w:r w:rsidRPr="00C31E24">
        <w:rPr>
          <w:rFonts w:eastAsia="SimSun"/>
        </w:rPr>
        <w:t>[TS 24.281, clause 4.6.2]</w:t>
      </w:r>
    </w:p>
    <w:p w14:paraId="73754C17" w14:textId="77777777" w:rsidR="00784A32" w:rsidRPr="00C31E24" w:rsidRDefault="00784A32" w:rsidP="00784A32">
      <w:r w:rsidRPr="00C31E24">
        <w:t>MCVideo emergency private calls as defined by 3GPP TS 23.281 [26] are supported by the procedures in this specification. The following MCVideo emergency private call functionalities are specified in the present document:</w:t>
      </w:r>
    </w:p>
    <w:p w14:paraId="75F509FC" w14:textId="77777777" w:rsidR="00784A32" w:rsidRPr="00C31E24" w:rsidRDefault="00784A32" w:rsidP="00784A32">
      <w:pPr>
        <w:pStyle w:val="B1"/>
      </w:pPr>
      <w:r w:rsidRPr="00C31E24">
        <w:t>-</w:t>
      </w:r>
      <w:r w:rsidRPr="00C31E24">
        <w:tab/>
        <w:t>MCVideo emergency private call origination with optional MCVideo emergency alert initiation;</w:t>
      </w:r>
    </w:p>
    <w:p w14:paraId="548CFDA9" w14:textId="77777777" w:rsidR="00784A32" w:rsidRPr="00C31E24" w:rsidRDefault="00784A32" w:rsidP="00784A32">
      <w:pPr>
        <w:pStyle w:val="B1"/>
      </w:pPr>
      <w:r w:rsidRPr="00C31E24">
        <w:t>-</w:t>
      </w:r>
      <w:r w:rsidRPr="00C31E24">
        <w:tab/>
        <w:t>upgrade of an MCVideo private call to an MCVideo emergency private; and</w:t>
      </w:r>
    </w:p>
    <w:p w14:paraId="3FEC12A3" w14:textId="77777777" w:rsidR="00784A32" w:rsidRPr="00C31E24" w:rsidRDefault="00784A32" w:rsidP="00784A32">
      <w:pPr>
        <w:pStyle w:val="B1"/>
      </w:pPr>
      <w:r w:rsidRPr="00C31E24">
        <w:t>-</w:t>
      </w:r>
      <w:r w:rsidRPr="00C31E24">
        <w:tab/>
        <w:t>cancellation of the MCVideo emergency private call priority.</w:t>
      </w:r>
    </w:p>
    <w:p w14:paraId="5E93D3AD" w14:textId="77777777" w:rsidR="00784A32" w:rsidRPr="00C31E24" w:rsidRDefault="00784A32" w:rsidP="00784A32">
      <w:r w:rsidRPr="00C31E24">
        <w:t>Key aspects of MCVideo emergency private calls include:</w:t>
      </w:r>
    </w:p>
    <w:p w14:paraId="682C733B" w14:textId="77777777" w:rsidR="00784A32" w:rsidRPr="00C31E24" w:rsidRDefault="00784A32" w:rsidP="00784A32">
      <w:pPr>
        <w:pStyle w:val="B1"/>
      </w:pPr>
      <w:r w:rsidRPr="00C31E24">
        <w:t>-</w:t>
      </w:r>
      <w:r w:rsidRPr="00C31E24">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0C4D810B" w14:textId="77777777" w:rsidR="00784A32" w:rsidRPr="00C31E24" w:rsidRDefault="00784A32" w:rsidP="00784A32">
      <w:pPr>
        <w:pStyle w:val="B1"/>
      </w:pPr>
      <w:r w:rsidRPr="00C31E24">
        <w:t>-</w:t>
      </w:r>
      <w:r w:rsidRPr="00C31E24">
        <w:tab/>
        <w:t>the initiator of the MCVideo emergency private call can override the other MCVideo user in the MCVideo emergency private call unless that user also has their MCVideo emergency state set;</w:t>
      </w:r>
    </w:p>
    <w:p w14:paraId="145C37F9" w14:textId="77777777" w:rsidR="00784A32" w:rsidRPr="00C31E24" w:rsidRDefault="00784A32" w:rsidP="00784A32">
      <w:pPr>
        <w:pStyle w:val="B1"/>
      </w:pPr>
      <w:r w:rsidRPr="00C31E24">
        <w:t>-</w:t>
      </w:r>
      <w:r w:rsidRPr="00C31E24">
        <w:tab/>
        <w:t>restoration of normal EPS bearer priority to the call according to system policy (e.g., configured time limit for the emergency priority of an MCVideo emergency private call or cancellation of the emergency condition of the private call);</w:t>
      </w:r>
    </w:p>
    <w:p w14:paraId="30DC0F0B" w14:textId="77777777" w:rsidR="00784A32" w:rsidRPr="00C31E24" w:rsidRDefault="00784A32" w:rsidP="00784A32">
      <w:pPr>
        <w:pStyle w:val="B1"/>
      </w:pPr>
      <w:r w:rsidRPr="00C31E24">
        <w:t>-</w:t>
      </w:r>
      <w:r w:rsidRPr="00C31E24">
        <w:tab/>
        <w:t>restoration of normal transmission control priority participants when the emergency elevated priority is cancelled;</w:t>
      </w:r>
    </w:p>
    <w:p w14:paraId="0539ECB2" w14:textId="77777777" w:rsidR="00784A32" w:rsidRPr="00C31E24" w:rsidRDefault="00784A32" w:rsidP="00784A32">
      <w:pPr>
        <w:pStyle w:val="B1"/>
      </w:pPr>
      <w:r w:rsidRPr="00C31E24">
        <w:t>-</w:t>
      </w:r>
      <w:r w:rsidRPr="00C31E24">
        <w:tab/>
        <w:t>requires the MCVideo user to be authorized to either originate or cancel an MCVideo emergency private call;</w:t>
      </w:r>
    </w:p>
    <w:p w14:paraId="1A3A1805" w14:textId="77777777" w:rsidR="00784A32" w:rsidRPr="00C31E24" w:rsidRDefault="00784A32" w:rsidP="00784A32">
      <w:pPr>
        <w:pStyle w:val="B1"/>
      </w:pPr>
      <w:r w:rsidRPr="00C31E24">
        <w:t>-</w:t>
      </w:r>
      <w:r w:rsidRPr="00C31E24">
        <w:tab/>
        <w:t>requires the targeted MCVideo user to be authorized to receive an MCVideo emergency private call;</w:t>
      </w:r>
    </w:p>
    <w:p w14:paraId="41B849DD" w14:textId="77777777" w:rsidR="00784A32" w:rsidRPr="00C31E24" w:rsidRDefault="00784A32" w:rsidP="00784A32">
      <w:pPr>
        <w:pStyle w:val="B1"/>
      </w:pPr>
      <w:r w:rsidRPr="00C31E24">
        <w:t>-</w:t>
      </w:r>
      <w:r w:rsidRPr="00C31E24">
        <w:tab/>
        <w:t>requests to originate MCVideo emergency private calls may also include an indication of an MCVideo emergency alert; and</w:t>
      </w:r>
    </w:p>
    <w:p w14:paraId="55F67927" w14:textId="77777777" w:rsidR="00784A32" w:rsidRPr="00C31E24" w:rsidRDefault="00784A32" w:rsidP="00784A32">
      <w:pPr>
        <w:pStyle w:val="B1"/>
      </w:pPr>
      <w:r w:rsidRPr="00C31E24">
        <w:t>-</w:t>
      </w:r>
      <w:r w:rsidRPr="00C31E24">
        <w:tab/>
        <w:t xml:space="preserve">the originator of the MCVideo emergency private call can request that the call use either </w:t>
      </w:r>
      <w:r w:rsidR="00530C26" w:rsidRPr="00C31E24">
        <w:t>manual</w:t>
      </w:r>
      <w:r w:rsidRPr="00C31E24">
        <w:t xml:space="preserve"> or automatic commencement mode.</w:t>
      </w:r>
    </w:p>
    <w:p w14:paraId="6B92AD26" w14:textId="77777777" w:rsidR="00784A32" w:rsidRPr="00C31E24" w:rsidRDefault="00784A32" w:rsidP="00784A32">
      <w:r w:rsidRPr="00C31E24">
        <w:t>There are a number of states that are key in managing these aspects of MCVideo emergency private calls, which include:</w:t>
      </w:r>
    </w:p>
    <w:p w14:paraId="75097ECA" w14:textId="77777777" w:rsidR="00784A32" w:rsidRPr="00C31E24" w:rsidRDefault="00784A32" w:rsidP="00784A32">
      <w:pPr>
        <w:pStyle w:val="B1"/>
      </w:pPr>
      <w:r w:rsidRPr="00C31E24">
        <w:t>-</w:t>
      </w:r>
      <w:r w:rsidRPr="00C31E24">
        <w:tab/>
      </w:r>
      <w:r w:rsidRPr="00C31E24">
        <w:rPr>
          <w:b/>
        </w:rPr>
        <w:t>MCVideo emergency state (MVES):</w:t>
      </w:r>
      <w:r w:rsidRPr="00C31E24">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0852127B" w14:textId="77777777" w:rsidR="00784A32" w:rsidRPr="00C31E24" w:rsidRDefault="00784A32" w:rsidP="00784A32">
      <w:pPr>
        <w:pStyle w:val="B1"/>
      </w:pPr>
      <w:r w:rsidRPr="00C31E24">
        <w:t>-</w:t>
      </w:r>
      <w:r w:rsidRPr="00C31E24">
        <w:tab/>
      </w:r>
      <w:r w:rsidRPr="00C31E24">
        <w:rPr>
          <w:b/>
        </w:rPr>
        <w:t>MCVideo private emergency alert (MVPEA) state</w:t>
      </w:r>
      <w:r w:rsidRPr="00C31E24">
        <w:t>: this is an internal state of the MCVideo client which in conjunction with the MCVideo emergency private call state aids in managing the MCVideo emergency state and related actions.</w:t>
      </w:r>
    </w:p>
    <w:p w14:paraId="4F9BBF57" w14:textId="77777777" w:rsidR="00784A32" w:rsidRPr="00C31E24" w:rsidRDefault="00784A32" w:rsidP="00784A32">
      <w:pPr>
        <w:pStyle w:val="B1"/>
      </w:pPr>
      <w:r w:rsidRPr="00C31E24">
        <w:t>-</w:t>
      </w:r>
      <w:r w:rsidRPr="00C31E24">
        <w:tab/>
      </w:r>
      <w:r w:rsidRPr="00C31E24">
        <w:rPr>
          <w:b/>
        </w:rPr>
        <w:t>MCVideo emergency private call (MVEPC) state</w:t>
      </w:r>
      <w:r w:rsidRPr="00C31E24">
        <w:t>: this is an internal state managed by the MCVideo client which in conjunction with the MCVideo emergency alert state aids in managing the MCVideo emergency state and related actions.</w:t>
      </w:r>
    </w:p>
    <w:p w14:paraId="25085176" w14:textId="77777777" w:rsidR="00784A32" w:rsidRPr="00C31E24" w:rsidRDefault="00784A32" w:rsidP="00784A32">
      <w:pPr>
        <w:pStyle w:val="B1"/>
      </w:pPr>
      <w:r w:rsidRPr="00C31E24">
        <w:t>-</w:t>
      </w:r>
      <w:r w:rsidRPr="00C31E24">
        <w:tab/>
      </w:r>
      <w:r w:rsidRPr="00C31E24">
        <w:rPr>
          <w:b/>
        </w:rPr>
        <w:t>In-progress emergency private call (IPEPC) state:</w:t>
      </w:r>
      <w:r w:rsidRPr="00C31E24">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4B29E213" w14:textId="77777777" w:rsidR="00784A32" w:rsidRPr="00C31E24" w:rsidRDefault="00784A32" w:rsidP="00784A32">
      <w:pPr>
        <w:pStyle w:val="B1"/>
      </w:pPr>
      <w:r w:rsidRPr="00C31E24">
        <w:t>-</w:t>
      </w:r>
      <w:r w:rsidRPr="00C31E24">
        <w:tab/>
      </w:r>
      <w:r w:rsidRPr="00C31E24">
        <w:rPr>
          <w:b/>
        </w:rPr>
        <w:t xml:space="preserve">MCVideo emergency private priority (MVEPP) state: </w:t>
      </w:r>
      <w:r w:rsidRPr="00C31E24">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20D2D450" w14:textId="77777777" w:rsidR="00784A32" w:rsidRPr="00C31E24" w:rsidRDefault="00784A32" w:rsidP="00784A32">
      <w:pPr>
        <w:pStyle w:val="NO"/>
      </w:pPr>
      <w:r w:rsidRPr="00C31E24">
        <w:t>NOTE:</w:t>
      </w:r>
      <w:r w:rsidRPr="00C31E24">
        <w:tab/>
        <w:t>The above states and their transitions are described in Annex G.</w:t>
      </w:r>
    </w:p>
    <w:p w14:paraId="5327B9A2" w14:textId="77777777" w:rsidR="00784A32" w:rsidRPr="00C31E24" w:rsidRDefault="00784A32" w:rsidP="00764DD4">
      <w:pPr>
        <w:pStyle w:val="H6"/>
      </w:pPr>
      <w:bookmarkStart w:id="735" w:name="_Toc52787585"/>
      <w:bookmarkStart w:id="736" w:name="_Toc52787767"/>
      <w:bookmarkStart w:id="737" w:name="_Toc75906989"/>
      <w:bookmarkStart w:id="738" w:name="_Toc75907326"/>
      <w:r w:rsidRPr="00C31E24">
        <w:t>6.2.7.3</w:t>
      </w:r>
      <w:r w:rsidRPr="00C31E24">
        <w:tab/>
        <w:t>Test description</w:t>
      </w:r>
      <w:bookmarkEnd w:id="735"/>
      <w:bookmarkEnd w:id="736"/>
      <w:bookmarkEnd w:id="737"/>
      <w:bookmarkEnd w:id="738"/>
    </w:p>
    <w:p w14:paraId="36095B03" w14:textId="77777777" w:rsidR="00784A32" w:rsidRPr="00C31E24" w:rsidRDefault="00784A32" w:rsidP="00764DD4">
      <w:pPr>
        <w:pStyle w:val="H6"/>
      </w:pPr>
      <w:bookmarkStart w:id="739" w:name="_Toc52787586"/>
      <w:bookmarkStart w:id="740" w:name="_Toc52787768"/>
      <w:bookmarkStart w:id="741" w:name="_Toc75906990"/>
      <w:bookmarkStart w:id="742" w:name="_Toc75907327"/>
      <w:r w:rsidRPr="00C31E24">
        <w:t>6.2.7.3.1</w:t>
      </w:r>
      <w:r w:rsidRPr="00C31E24">
        <w:tab/>
        <w:t>Pre-test conditions</w:t>
      </w:r>
      <w:bookmarkEnd w:id="739"/>
      <w:bookmarkEnd w:id="740"/>
      <w:bookmarkEnd w:id="741"/>
      <w:bookmarkEnd w:id="742"/>
    </w:p>
    <w:p w14:paraId="1FF54FCB" w14:textId="77777777" w:rsidR="00784A32" w:rsidRPr="00C31E24" w:rsidRDefault="00784A32" w:rsidP="00784A32">
      <w:pPr>
        <w:pStyle w:val="H6"/>
      </w:pPr>
      <w:r w:rsidRPr="00C31E24">
        <w:t>System Simulator:</w:t>
      </w:r>
    </w:p>
    <w:p w14:paraId="2102E016" w14:textId="77777777" w:rsidR="00784A32" w:rsidRPr="00C31E24" w:rsidRDefault="00784A32" w:rsidP="00784A32">
      <w:pPr>
        <w:pStyle w:val="B1"/>
      </w:pPr>
      <w:r w:rsidRPr="00C31E24">
        <w:t>-</w:t>
      </w:r>
      <w:r w:rsidRPr="00C31E24">
        <w:tab/>
        <w:t>SS (MCVideo server)</w:t>
      </w:r>
    </w:p>
    <w:p w14:paraId="065B6E75" w14:textId="77777777" w:rsidR="00784A32" w:rsidRPr="00C31E24" w:rsidRDefault="00784A32" w:rsidP="00784A32">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CA93666" w14:textId="77777777" w:rsidR="00784A32" w:rsidRPr="00C31E24" w:rsidRDefault="00784A32" w:rsidP="00784A32">
      <w:pPr>
        <w:pStyle w:val="H6"/>
      </w:pPr>
      <w:r w:rsidRPr="00C31E24">
        <w:t>IUT:</w:t>
      </w:r>
    </w:p>
    <w:p w14:paraId="0298D43B" w14:textId="77777777" w:rsidR="00784A32" w:rsidRPr="00C31E24" w:rsidRDefault="00784A32" w:rsidP="00784A32">
      <w:pPr>
        <w:pStyle w:val="B1"/>
      </w:pPr>
      <w:r w:rsidRPr="00C31E24">
        <w:t>-</w:t>
      </w:r>
      <w:r w:rsidRPr="00C31E24">
        <w:tab/>
        <w:t>UE (MCVideo client)</w:t>
      </w:r>
    </w:p>
    <w:p w14:paraId="3C128193" w14:textId="77777777" w:rsidR="00784A32" w:rsidRPr="00C31E24" w:rsidRDefault="00784A32" w:rsidP="00784A32">
      <w:pPr>
        <w:pStyle w:val="B1"/>
      </w:pPr>
      <w:r w:rsidRPr="00C31E24">
        <w:t>-</w:t>
      </w:r>
      <w:r w:rsidRPr="00C31E24">
        <w:tab/>
        <w:t>The test USIM set as defined in TS 36.579-1 [2], subclause 5.5.10 is inserted.</w:t>
      </w:r>
    </w:p>
    <w:p w14:paraId="2D01A957" w14:textId="77777777" w:rsidR="00784A32" w:rsidRPr="00C31E24" w:rsidRDefault="00784A32" w:rsidP="00784A32">
      <w:pPr>
        <w:pStyle w:val="H6"/>
      </w:pPr>
      <w:r w:rsidRPr="00C31E24">
        <w:t>Preamble:</w:t>
      </w:r>
    </w:p>
    <w:p w14:paraId="33CA3D48" w14:textId="77777777" w:rsidR="00784A32" w:rsidRPr="00C31E24" w:rsidRDefault="00784A32" w:rsidP="00784A32">
      <w:pPr>
        <w:pStyle w:val="B1"/>
      </w:pPr>
      <w:r w:rsidRPr="00C31E24">
        <w:t>-</w:t>
      </w:r>
      <w:r w:rsidRPr="00C31E24">
        <w:tab/>
        <w:t>The UE has performed the Generic Test Procedure for MCVideo UE registration as specified in TS 36.579-1 [2], subclause 5.4.2A.</w:t>
      </w:r>
    </w:p>
    <w:p w14:paraId="709DC25A" w14:textId="77777777" w:rsidR="00784A32" w:rsidRPr="00C31E24" w:rsidRDefault="00784A32" w:rsidP="00784A32">
      <w:pPr>
        <w:pStyle w:val="B1"/>
      </w:pPr>
      <w:r w:rsidRPr="00C31E24">
        <w:t>-</w:t>
      </w:r>
      <w:r w:rsidRPr="00C31E24">
        <w:tab/>
        <w:t>The MCPTT User performs the Generic Test Procedure for MCVideo Authorization/Configuration and Key Generation as specified in TS 36.579-1 [2], subclause 5.3.2A.</w:t>
      </w:r>
    </w:p>
    <w:p w14:paraId="6F35F6AC" w14:textId="77777777" w:rsidR="00784A32" w:rsidRPr="00C31E24" w:rsidRDefault="00784A32" w:rsidP="00784A32">
      <w:pPr>
        <w:pStyle w:val="B1"/>
      </w:pPr>
      <w:r w:rsidRPr="00C31E24">
        <w:t>-</w:t>
      </w:r>
      <w:r w:rsidRPr="00C31E24">
        <w:tab/>
        <w:t>UE States at the end of the preamble</w:t>
      </w:r>
    </w:p>
    <w:p w14:paraId="0445079E" w14:textId="77777777" w:rsidR="00784A32" w:rsidRPr="00C31E24" w:rsidRDefault="00784A32" w:rsidP="00784A32">
      <w:pPr>
        <w:pStyle w:val="B2"/>
      </w:pPr>
      <w:r w:rsidRPr="00C31E24">
        <w:t>-</w:t>
      </w:r>
      <w:r w:rsidRPr="00C31E24">
        <w:tab/>
        <w:t>The UE is in E-UTRA Registered, Idle Mode state.</w:t>
      </w:r>
    </w:p>
    <w:p w14:paraId="6741F7DC" w14:textId="77777777" w:rsidR="00784A32" w:rsidRPr="00C31E24" w:rsidRDefault="00784A32" w:rsidP="00784A32">
      <w:pPr>
        <w:pStyle w:val="B2"/>
      </w:pPr>
      <w:r w:rsidRPr="00C31E24">
        <w:t>-</w:t>
      </w:r>
      <w:r w:rsidRPr="00C31E24">
        <w:tab/>
        <w:t>The MCVideo Client Application has been activated and User has registered-in as the MCVideo User with the Server as active user at the Client.</w:t>
      </w:r>
    </w:p>
    <w:p w14:paraId="68CEAD5A" w14:textId="77777777" w:rsidR="00784A32" w:rsidRPr="00C31E24" w:rsidRDefault="00784A32" w:rsidP="00764DD4">
      <w:pPr>
        <w:pStyle w:val="H6"/>
      </w:pPr>
      <w:bookmarkStart w:id="743" w:name="_Toc52787587"/>
      <w:bookmarkStart w:id="744" w:name="_Toc52787769"/>
      <w:bookmarkStart w:id="745" w:name="_Toc75906991"/>
      <w:bookmarkStart w:id="746" w:name="_Toc75907328"/>
      <w:r w:rsidRPr="00C31E24">
        <w:t>6.2.7.3.2</w:t>
      </w:r>
      <w:r w:rsidRPr="00C31E24">
        <w:tab/>
        <w:t>Test procedure sequence</w:t>
      </w:r>
      <w:bookmarkEnd w:id="743"/>
      <w:bookmarkEnd w:id="744"/>
      <w:bookmarkEnd w:id="745"/>
      <w:bookmarkEnd w:id="746"/>
    </w:p>
    <w:p w14:paraId="5BDD4E41" w14:textId="77777777" w:rsidR="00784A32" w:rsidRPr="00C31E24" w:rsidRDefault="00784A32" w:rsidP="00784A32">
      <w:pPr>
        <w:pStyle w:val="TH"/>
      </w:pPr>
      <w:r w:rsidRPr="00C31E24">
        <w:t>Table 6.2.7.3.2-1: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C31E24" w14:paraId="5874BBF3" w14:textId="77777777" w:rsidTr="00764DD4">
        <w:tc>
          <w:tcPr>
            <w:tcW w:w="534" w:type="dxa"/>
            <w:tcBorders>
              <w:bottom w:val="nil"/>
            </w:tcBorders>
            <w:shd w:val="clear" w:color="auto" w:fill="auto"/>
          </w:tcPr>
          <w:p w14:paraId="540FF76B" w14:textId="77777777" w:rsidR="00784A32" w:rsidRPr="00C31E24" w:rsidRDefault="00784A32" w:rsidP="00354887">
            <w:pPr>
              <w:pStyle w:val="TAH"/>
            </w:pPr>
            <w:r w:rsidRPr="00C31E24">
              <w:t>St</w:t>
            </w:r>
          </w:p>
        </w:tc>
        <w:tc>
          <w:tcPr>
            <w:tcW w:w="3968" w:type="dxa"/>
            <w:tcBorders>
              <w:bottom w:val="nil"/>
            </w:tcBorders>
            <w:shd w:val="clear" w:color="auto" w:fill="auto"/>
          </w:tcPr>
          <w:p w14:paraId="03939B9E" w14:textId="77777777" w:rsidR="00784A32" w:rsidRPr="00C31E24" w:rsidRDefault="00784A32" w:rsidP="00354887">
            <w:pPr>
              <w:pStyle w:val="TAH"/>
            </w:pPr>
            <w:r w:rsidRPr="00C31E24">
              <w:t>Procedure</w:t>
            </w:r>
          </w:p>
        </w:tc>
        <w:tc>
          <w:tcPr>
            <w:tcW w:w="3686" w:type="dxa"/>
            <w:gridSpan w:val="2"/>
            <w:shd w:val="clear" w:color="auto" w:fill="auto"/>
          </w:tcPr>
          <w:p w14:paraId="50C5A469" w14:textId="77777777" w:rsidR="00784A32" w:rsidRPr="00C31E24" w:rsidRDefault="00784A32" w:rsidP="00354887">
            <w:pPr>
              <w:pStyle w:val="TAH"/>
            </w:pPr>
            <w:r w:rsidRPr="00C31E24">
              <w:t>Message Sequence</w:t>
            </w:r>
          </w:p>
        </w:tc>
        <w:tc>
          <w:tcPr>
            <w:tcW w:w="565" w:type="dxa"/>
            <w:tcBorders>
              <w:bottom w:val="nil"/>
            </w:tcBorders>
            <w:shd w:val="clear" w:color="auto" w:fill="auto"/>
          </w:tcPr>
          <w:p w14:paraId="494129D5" w14:textId="77777777" w:rsidR="00784A32" w:rsidRPr="00C31E24" w:rsidRDefault="00784A32" w:rsidP="00354887">
            <w:pPr>
              <w:pStyle w:val="TAH"/>
            </w:pPr>
            <w:r w:rsidRPr="00C31E24">
              <w:t>TP</w:t>
            </w:r>
          </w:p>
        </w:tc>
        <w:tc>
          <w:tcPr>
            <w:tcW w:w="850" w:type="dxa"/>
            <w:tcBorders>
              <w:bottom w:val="nil"/>
            </w:tcBorders>
            <w:shd w:val="clear" w:color="auto" w:fill="auto"/>
          </w:tcPr>
          <w:p w14:paraId="63EEBA7A" w14:textId="77777777" w:rsidR="00784A32" w:rsidRPr="00C31E24" w:rsidRDefault="00784A32" w:rsidP="00354887">
            <w:pPr>
              <w:pStyle w:val="TAH"/>
            </w:pPr>
            <w:r w:rsidRPr="00C31E24">
              <w:t>Verdict</w:t>
            </w:r>
          </w:p>
        </w:tc>
      </w:tr>
      <w:tr w:rsidR="00784A32" w:rsidRPr="00C31E24" w14:paraId="31432589" w14:textId="77777777" w:rsidTr="00764DD4">
        <w:tc>
          <w:tcPr>
            <w:tcW w:w="534" w:type="dxa"/>
            <w:tcBorders>
              <w:top w:val="nil"/>
            </w:tcBorders>
            <w:shd w:val="clear" w:color="auto" w:fill="auto"/>
          </w:tcPr>
          <w:p w14:paraId="115B4D1F" w14:textId="77777777" w:rsidR="00784A32" w:rsidRPr="00C31E24" w:rsidRDefault="00784A32" w:rsidP="00354887">
            <w:pPr>
              <w:pStyle w:val="TAH"/>
            </w:pPr>
          </w:p>
        </w:tc>
        <w:tc>
          <w:tcPr>
            <w:tcW w:w="3968" w:type="dxa"/>
            <w:tcBorders>
              <w:top w:val="nil"/>
            </w:tcBorders>
            <w:shd w:val="clear" w:color="auto" w:fill="auto"/>
          </w:tcPr>
          <w:p w14:paraId="76AA4AB1" w14:textId="77777777" w:rsidR="00784A32" w:rsidRPr="00C31E24" w:rsidRDefault="00784A32" w:rsidP="00354887">
            <w:pPr>
              <w:pStyle w:val="TAH"/>
            </w:pPr>
          </w:p>
        </w:tc>
        <w:tc>
          <w:tcPr>
            <w:tcW w:w="708" w:type="dxa"/>
            <w:shd w:val="clear" w:color="auto" w:fill="auto"/>
          </w:tcPr>
          <w:p w14:paraId="7E005D7C" w14:textId="77777777" w:rsidR="00784A32" w:rsidRPr="00C31E24" w:rsidRDefault="00784A32" w:rsidP="00354887">
            <w:pPr>
              <w:pStyle w:val="TAH"/>
            </w:pPr>
            <w:r w:rsidRPr="00C31E24">
              <w:t>U - S</w:t>
            </w:r>
          </w:p>
        </w:tc>
        <w:tc>
          <w:tcPr>
            <w:tcW w:w="2978" w:type="dxa"/>
            <w:shd w:val="clear" w:color="auto" w:fill="auto"/>
          </w:tcPr>
          <w:p w14:paraId="6F0F618B" w14:textId="77777777" w:rsidR="00784A32" w:rsidRPr="00C31E24" w:rsidRDefault="00784A32" w:rsidP="00354887">
            <w:pPr>
              <w:pStyle w:val="TAH"/>
            </w:pPr>
            <w:r w:rsidRPr="00C31E24">
              <w:t>Message</w:t>
            </w:r>
          </w:p>
        </w:tc>
        <w:tc>
          <w:tcPr>
            <w:tcW w:w="565" w:type="dxa"/>
            <w:tcBorders>
              <w:top w:val="nil"/>
            </w:tcBorders>
            <w:shd w:val="clear" w:color="auto" w:fill="auto"/>
          </w:tcPr>
          <w:p w14:paraId="3C1E094F" w14:textId="77777777" w:rsidR="00784A32" w:rsidRPr="00C31E24" w:rsidRDefault="00784A32" w:rsidP="00354887">
            <w:pPr>
              <w:pStyle w:val="TAH"/>
            </w:pPr>
          </w:p>
        </w:tc>
        <w:tc>
          <w:tcPr>
            <w:tcW w:w="850" w:type="dxa"/>
            <w:tcBorders>
              <w:top w:val="nil"/>
            </w:tcBorders>
            <w:shd w:val="clear" w:color="auto" w:fill="auto"/>
          </w:tcPr>
          <w:p w14:paraId="6757E042" w14:textId="77777777" w:rsidR="00784A32" w:rsidRPr="00C31E24" w:rsidRDefault="00784A32" w:rsidP="00354887">
            <w:pPr>
              <w:pStyle w:val="TAH"/>
            </w:pPr>
          </w:p>
        </w:tc>
      </w:tr>
      <w:tr w:rsidR="00784A32" w:rsidRPr="00C31E24" w14:paraId="0B0AF273" w14:textId="77777777" w:rsidTr="00764DD4">
        <w:tc>
          <w:tcPr>
            <w:tcW w:w="534" w:type="dxa"/>
            <w:shd w:val="clear" w:color="auto" w:fill="auto"/>
          </w:tcPr>
          <w:p w14:paraId="7803BF46" w14:textId="77777777" w:rsidR="00784A32" w:rsidRPr="00C31E24" w:rsidRDefault="00784A32" w:rsidP="00354887">
            <w:pPr>
              <w:pStyle w:val="TAC"/>
            </w:pPr>
            <w:r w:rsidRPr="00C31E24">
              <w:t>1</w:t>
            </w:r>
          </w:p>
        </w:tc>
        <w:tc>
          <w:tcPr>
            <w:tcW w:w="3968" w:type="dxa"/>
            <w:shd w:val="clear" w:color="auto" w:fill="auto"/>
          </w:tcPr>
          <w:p w14:paraId="42CDDDB6" w14:textId="5E4DB211" w:rsidR="00784A32" w:rsidRPr="00C31E24" w:rsidRDefault="00784A32" w:rsidP="00354887">
            <w:pPr>
              <w:pStyle w:val="TAL"/>
            </w:pPr>
            <w:r w:rsidRPr="00C31E24">
              <w:t xml:space="preserve">Make the UE (MCVideo User) request the establishment of an MCVideo private call, manual commencement mode, </w:t>
            </w:r>
            <w:r w:rsidR="002B1EC7" w:rsidRPr="00C31E24">
              <w:t xml:space="preserve">with </w:t>
            </w:r>
            <w:r w:rsidRPr="00C31E24">
              <w:t>no transmission control.</w:t>
            </w:r>
          </w:p>
          <w:p w14:paraId="6EBF5D91" w14:textId="77777777" w:rsidR="00784A32" w:rsidRPr="00C31E24" w:rsidRDefault="00784A32" w:rsidP="00354887">
            <w:pPr>
              <w:pStyle w:val="TAL"/>
            </w:pPr>
            <w:r w:rsidRPr="00C31E24">
              <w:t>NOTE: This action is expected to be done via a suitable implementation-dependent MMI.</w:t>
            </w:r>
          </w:p>
        </w:tc>
        <w:tc>
          <w:tcPr>
            <w:tcW w:w="708" w:type="dxa"/>
            <w:shd w:val="clear" w:color="auto" w:fill="auto"/>
          </w:tcPr>
          <w:p w14:paraId="3E756455" w14:textId="77777777" w:rsidR="00784A32" w:rsidRPr="00C31E24" w:rsidRDefault="00784A32" w:rsidP="00354887">
            <w:pPr>
              <w:pStyle w:val="TAC"/>
            </w:pPr>
            <w:r w:rsidRPr="00C31E24">
              <w:t>-</w:t>
            </w:r>
          </w:p>
        </w:tc>
        <w:tc>
          <w:tcPr>
            <w:tcW w:w="2978" w:type="dxa"/>
            <w:shd w:val="clear" w:color="auto" w:fill="auto"/>
          </w:tcPr>
          <w:p w14:paraId="3896F702" w14:textId="77777777" w:rsidR="00784A32" w:rsidRPr="00C31E24" w:rsidRDefault="00784A32" w:rsidP="00354887">
            <w:pPr>
              <w:pStyle w:val="TAL"/>
            </w:pPr>
            <w:r w:rsidRPr="00C31E24">
              <w:t>-</w:t>
            </w:r>
          </w:p>
        </w:tc>
        <w:tc>
          <w:tcPr>
            <w:tcW w:w="565" w:type="dxa"/>
            <w:shd w:val="clear" w:color="auto" w:fill="auto"/>
          </w:tcPr>
          <w:p w14:paraId="128ED14F" w14:textId="77777777" w:rsidR="00784A32" w:rsidRPr="00C31E24" w:rsidRDefault="00784A32" w:rsidP="00354887">
            <w:pPr>
              <w:pStyle w:val="TAC"/>
            </w:pPr>
            <w:r w:rsidRPr="00C31E24">
              <w:t>-</w:t>
            </w:r>
          </w:p>
        </w:tc>
        <w:tc>
          <w:tcPr>
            <w:tcW w:w="850" w:type="dxa"/>
            <w:shd w:val="clear" w:color="auto" w:fill="auto"/>
          </w:tcPr>
          <w:p w14:paraId="0C00856A" w14:textId="77777777" w:rsidR="00784A32" w:rsidRPr="00C31E24" w:rsidRDefault="00784A32" w:rsidP="00354887">
            <w:pPr>
              <w:pStyle w:val="TAC"/>
            </w:pPr>
            <w:r w:rsidRPr="00C31E24">
              <w:t>-</w:t>
            </w:r>
          </w:p>
        </w:tc>
      </w:tr>
      <w:tr w:rsidR="00784A32" w:rsidRPr="00C31E24" w14:paraId="557E1D2F" w14:textId="77777777" w:rsidTr="00764DD4">
        <w:tc>
          <w:tcPr>
            <w:tcW w:w="534" w:type="dxa"/>
            <w:shd w:val="clear" w:color="auto" w:fill="auto"/>
          </w:tcPr>
          <w:p w14:paraId="3E03EF6F" w14:textId="77777777" w:rsidR="00784A32" w:rsidRPr="00C31E24" w:rsidRDefault="00784A32" w:rsidP="00354887">
            <w:pPr>
              <w:pStyle w:val="TAC"/>
            </w:pPr>
            <w:r w:rsidRPr="00C31E24">
              <w:t>-</w:t>
            </w:r>
          </w:p>
        </w:tc>
        <w:tc>
          <w:tcPr>
            <w:tcW w:w="3968" w:type="dxa"/>
            <w:shd w:val="clear" w:color="auto" w:fill="auto"/>
          </w:tcPr>
          <w:p w14:paraId="38053E01" w14:textId="77777777" w:rsidR="00784A32" w:rsidRPr="00C31E24" w:rsidRDefault="00784A32" w:rsidP="00354887">
            <w:pPr>
              <w:pStyle w:val="TAL"/>
            </w:pPr>
            <w:r w:rsidRPr="00C31E24">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shd w:val="clear" w:color="auto" w:fill="auto"/>
          </w:tcPr>
          <w:p w14:paraId="3C288D8C" w14:textId="77777777" w:rsidR="00784A32" w:rsidRPr="00C31E24" w:rsidRDefault="00784A32" w:rsidP="00354887">
            <w:pPr>
              <w:pStyle w:val="TAC"/>
            </w:pPr>
            <w:r w:rsidRPr="00C31E24">
              <w:t>-</w:t>
            </w:r>
          </w:p>
        </w:tc>
        <w:tc>
          <w:tcPr>
            <w:tcW w:w="2978" w:type="dxa"/>
            <w:shd w:val="clear" w:color="auto" w:fill="auto"/>
          </w:tcPr>
          <w:p w14:paraId="7ACAFDE3" w14:textId="77777777" w:rsidR="00784A32" w:rsidRPr="00C31E24" w:rsidRDefault="00784A32" w:rsidP="00354887">
            <w:pPr>
              <w:pStyle w:val="TAL"/>
            </w:pPr>
            <w:r w:rsidRPr="00C31E24">
              <w:t>-</w:t>
            </w:r>
          </w:p>
        </w:tc>
        <w:tc>
          <w:tcPr>
            <w:tcW w:w="565" w:type="dxa"/>
            <w:shd w:val="clear" w:color="auto" w:fill="auto"/>
          </w:tcPr>
          <w:p w14:paraId="587AD8FC" w14:textId="77777777" w:rsidR="00784A32" w:rsidRPr="00C31E24" w:rsidRDefault="00784A32" w:rsidP="00354887">
            <w:pPr>
              <w:pStyle w:val="TAC"/>
            </w:pPr>
            <w:r w:rsidRPr="00C31E24">
              <w:t>-</w:t>
            </w:r>
          </w:p>
        </w:tc>
        <w:tc>
          <w:tcPr>
            <w:tcW w:w="850" w:type="dxa"/>
            <w:shd w:val="clear" w:color="auto" w:fill="auto"/>
          </w:tcPr>
          <w:p w14:paraId="7BE32E8F" w14:textId="77777777" w:rsidR="00784A32" w:rsidRPr="00C31E24" w:rsidRDefault="00784A32" w:rsidP="00354887">
            <w:pPr>
              <w:pStyle w:val="TAC"/>
            </w:pPr>
            <w:r w:rsidRPr="00C31E24">
              <w:t>-</w:t>
            </w:r>
          </w:p>
        </w:tc>
      </w:tr>
      <w:tr w:rsidR="00784A32" w:rsidRPr="00C31E24" w14:paraId="4E68DC11" w14:textId="77777777" w:rsidTr="00764DD4">
        <w:tc>
          <w:tcPr>
            <w:tcW w:w="534" w:type="dxa"/>
            <w:shd w:val="clear" w:color="auto" w:fill="auto"/>
          </w:tcPr>
          <w:p w14:paraId="62326A04" w14:textId="77777777" w:rsidR="00784A32" w:rsidRPr="00C31E24" w:rsidRDefault="00784A32" w:rsidP="00354887">
            <w:pPr>
              <w:pStyle w:val="TAC"/>
            </w:pPr>
            <w:r w:rsidRPr="00C31E24">
              <w:t>2</w:t>
            </w:r>
          </w:p>
        </w:tc>
        <w:tc>
          <w:tcPr>
            <w:tcW w:w="3968" w:type="dxa"/>
            <w:shd w:val="clear" w:color="auto" w:fill="auto"/>
          </w:tcPr>
          <w:p w14:paraId="431A0268" w14:textId="77777777" w:rsidR="00784A32" w:rsidRPr="00C31E24" w:rsidRDefault="00784A32" w:rsidP="00354887">
            <w:pPr>
              <w:pStyle w:val="TAL"/>
            </w:pPr>
            <w:r w:rsidRPr="00C31E24">
              <w:t>Check: Does the UE (MCVideo client) send an initial SIP INVITE request not offering a media-level section for a media-transmission control entity requesting the establishment of a MCVideo private call, Manual Commencement Mode?</w:t>
            </w:r>
          </w:p>
        </w:tc>
        <w:tc>
          <w:tcPr>
            <w:tcW w:w="708" w:type="dxa"/>
            <w:shd w:val="clear" w:color="auto" w:fill="auto"/>
          </w:tcPr>
          <w:p w14:paraId="57DB1949" w14:textId="77777777" w:rsidR="00784A32" w:rsidRPr="00C31E24" w:rsidRDefault="00784A32" w:rsidP="00354887">
            <w:pPr>
              <w:pStyle w:val="TAC"/>
            </w:pPr>
            <w:r w:rsidRPr="00C31E24">
              <w:t>--&gt;</w:t>
            </w:r>
          </w:p>
        </w:tc>
        <w:tc>
          <w:tcPr>
            <w:tcW w:w="2978" w:type="dxa"/>
            <w:shd w:val="clear" w:color="auto" w:fill="auto"/>
          </w:tcPr>
          <w:p w14:paraId="0B65E6A1" w14:textId="77777777" w:rsidR="00784A32" w:rsidRPr="00C31E24" w:rsidRDefault="00784A32" w:rsidP="00354887">
            <w:pPr>
              <w:pStyle w:val="TAL"/>
            </w:pPr>
            <w:r w:rsidRPr="00C31E24">
              <w:t>SIP INVITE</w:t>
            </w:r>
          </w:p>
        </w:tc>
        <w:tc>
          <w:tcPr>
            <w:tcW w:w="565" w:type="dxa"/>
            <w:shd w:val="clear" w:color="auto" w:fill="auto"/>
          </w:tcPr>
          <w:p w14:paraId="5F4D718C" w14:textId="77777777" w:rsidR="00784A32" w:rsidRPr="00C31E24" w:rsidRDefault="00784A32" w:rsidP="00354887">
            <w:pPr>
              <w:pStyle w:val="TAC"/>
            </w:pPr>
            <w:r w:rsidRPr="00C31E24">
              <w:t>1</w:t>
            </w:r>
          </w:p>
        </w:tc>
        <w:tc>
          <w:tcPr>
            <w:tcW w:w="850" w:type="dxa"/>
            <w:shd w:val="clear" w:color="auto" w:fill="auto"/>
          </w:tcPr>
          <w:p w14:paraId="3909F781" w14:textId="77777777" w:rsidR="00784A32" w:rsidRPr="00C31E24" w:rsidRDefault="00784A32" w:rsidP="00354887">
            <w:pPr>
              <w:pStyle w:val="TAC"/>
            </w:pPr>
            <w:r w:rsidRPr="00C31E24">
              <w:t>P</w:t>
            </w:r>
          </w:p>
        </w:tc>
      </w:tr>
      <w:tr w:rsidR="00784A32" w:rsidRPr="00C31E24" w14:paraId="7984F52A" w14:textId="77777777" w:rsidTr="00764DD4">
        <w:tc>
          <w:tcPr>
            <w:tcW w:w="534" w:type="dxa"/>
            <w:shd w:val="clear" w:color="auto" w:fill="auto"/>
          </w:tcPr>
          <w:p w14:paraId="27CF479A" w14:textId="77777777" w:rsidR="00784A32" w:rsidRPr="00C31E24" w:rsidRDefault="00784A32" w:rsidP="00354887">
            <w:pPr>
              <w:pStyle w:val="TAC"/>
            </w:pPr>
            <w:r w:rsidRPr="00C31E24">
              <w:t>3</w:t>
            </w:r>
          </w:p>
        </w:tc>
        <w:tc>
          <w:tcPr>
            <w:tcW w:w="3968" w:type="dxa"/>
            <w:shd w:val="clear" w:color="auto" w:fill="auto"/>
          </w:tcPr>
          <w:p w14:paraId="55FAA71A" w14:textId="65B5103D" w:rsidR="00784A32" w:rsidRPr="00C31E24" w:rsidRDefault="002B1EC7" w:rsidP="00354887">
            <w:pPr>
              <w:pStyle w:val="TAL"/>
            </w:pPr>
            <w:r w:rsidRPr="00C31E24">
              <w:t>Void</w:t>
            </w:r>
          </w:p>
        </w:tc>
        <w:tc>
          <w:tcPr>
            <w:tcW w:w="708" w:type="dxa"/>
            <w:shd w:val="clear" w:color="auto" w:fill="auto"/>
          </w:tcPr>
          <w:p w14:paraId="0BE96737" w14:textId="6E3CDABC" w:rsidR="00784A32" w:rsidRPr="00C31E24" w:rsidRDefault="00784A32" w:rsidP="00354887">
            <w:pPr>
              <w:pStyle w:val="TAC"/>
            </w:pPr>
            <w:r w:rsidRPr="00C31E24">
              <w:t>-</w:t>
            </w:r>
          </w:p>
        </w:tc>
        <w:tc>
          <w:tcPr>
            <w:tcW w:w="2978" w:type="dxa"/>
            <w:shd w:val="clear" w:color="auto" w:fill="auto"/>
          </w:tcPr>
          <w:p w14:paraId="1429697F" w14:textId="2FA051B0" w:rsidR="00784A32" w:rsidRPr="00C31E24" w:rsidRDefault="002B1EC7" w:rsidP="00354887">
            <w:pPr>
              <w:pStyle w:val="TAL"/>
            </w:pPr>
            <w:r w:rsidRPr="00C31E24">
              <w:t>-</w:t>
            </w:r>
          </w:p>
        </w:tc>
        <w:tc>
          <w:tcPr>
            <w:tcW w:w="565" w:type="dxa"/>
            <w:shd w:val="clear" w:color="auto" w:fill="auto"/>
          </w:tcPr>
          <w:p w14:paraId="13C0EFAD" w14:textId="77777777" w:rsidR="00784A32" w:rsidRPr="00C31E24" w:rsidRDefault="00784A32" w:rsidP="00354887">
            <w:pPr>
              <w:pStyle w:val="TAC"/>
            </w:pPr>
            <w:r w:rsidRPr="00C31E24">
              <w:t>-</w:t>
            </w:r>
          </w:p>
        </w:tc>
        <w:tc>
          <w:tcPr>
            <w:tcW w:w="850" w:type="dxa"/>
            <w:shd w:val="clear" w:color="auto" w:fill="auto"/>
          </w:tcPr>
          <w:p w14:paraId="6BB77EB6" w14:textId="77777777" w:rsidR="00784A32" w:rsidRPr="00C31E24" w:rsidRDefault="00784A32" w:rsidP="00354887">
            <w:pPr>
              <w:pStyle w:val="TAC"/>
            </w:pPr>
            <w:r w:rsidRPr="00C31E24">
              <w:t>-</w:t>
            </w:r>
          </w:p>
        </w:tc>
      </w:tr>
      <w:tr w:rsidR="00784A32" w:rsidRPr="00C31E24" w14:paraId="56EC5F7A" w14:textId="77777777" w:rsidTr="00764DD4">
        <w:tc>
          <w:tcPr>
            <w:tcW w:w="534" w:type="dxa"/>
            <w:shd w:val="clear" w:color="auto" w:fill="auto"/>
          </w:tcPr>
          <w:p w14:paraId="7CBE3F92" w14:textId="77777777" w:rsidR="00784A32" w:rsidRPr="00C31E24" w:rsidRDefault="00784A32" w:rsidP="00354887">
            <w:pPr>
              <w:pStyle w:val="TAC"/>
            </w:pPr>
            <w:r w:rsidRPr="00C31E24">
              <w:t>4</w:t>
            </w:r>
          </w:p>
        </w:tc>
        <w:tc>
          <w:tcPr>
            <w:tcW w:w="3968" w:type="dxa"/>
            <w:shd w:val="clear" w:color="auto" w:fill="auto"/>
          </w:tcPr>
          <w:p w14:paraId="2999B2DC" w14:textId="77777777" w:rsidR="00784A32" w:rsidRPr="00C31E24" w:rsidRDefault="00784A32" w:rsidP="00354887">
            <w:pPr>
              <w:pStyle w:val="TAL"/>
            </w:pPr>
            <w:r w:rsidRPr="00C31E24">
              <w:t>The SS (MCVideo server) sends SIP 200 (OK). SSRC identifier is assigned.</w:t>
            </w:r>
          </w:p>
        </w:tc>
        <w:tc>
          <w:tcPr>
            <w:tcW w:w="708" w:type="dxa"/>
            <w:shd w:val="clear" w:color="auto" w:fill="auto"/>
          </w:tcPr>
          <w:p w14:paraId="086F6E47" w14:textId="77777777" w:rsidR="00784A32" w:rsidRPr="00C31E24" w:rsidRDefault="00784A32" w:rsidP="00354887">
            <w:pPr>
              <w:pStyle w:val="TAC"/>
            </w:pPr>
            <w:r w:rsidRPr="00C31E24">
              <w:t>&lt;--</w:t>
            </w:r>
          </w:p>
        </w:tc>
        <w:tc>
          <w:tcPr>
            <w:tcW w:w="2978" w:type="dxa"/>
            <w:shd w:val="clear" w:color="auto" w:fill="auto"/>
          </w:tcPr>
          <w:p w14:paraId="35E650CB" w14:textId="77777777" w:rsidR="00784A32" w:rsidRPr="00C31E24" w:rsidRDefault="00784A32" w:rsidP="00354887">
            <w:pPr>
              <w:pStyle w:val="TAL"/>
            </w:pPr>
            <w:r w:rsidRPr="00C31E24">
              <w:t>SIP 200 (OK)</w:t>
            </w:r>
          </w:p>
        </w:tc>
        <w:tc>
          <w:tcPr>
            <w:tcW w:w="565" w:type="dxa"/>
            <w:shd w:val="clear" w:color="auto" w:fill="auto"/>
          </w:tcPr>
          <w:p w14:paraId="5FB63BA9" w14:textId="77777777" w:rsidR="00784A32" w:rsidRPr="00C31E24" w:rsidRDefault="00784A32" w:rsidP="00354887">
            <w:pPr>
              <w:pStyle w:val="TAC"/>
            </w:pPr>
            <w:r w:rsidRPr="00C31E24">
              <w:t>-</w:t>
            </w:r>
          </w:p>
        </w:tc>
        <w:tc>
          <w:tcPr>
            <w:tcW w:w="850" w:type="dxa"/>
            <w:shd w:val="clear" w:color="auto" w:fill="auto"/>
          </w:tcPr>
          <w:p w14:paraId="6D1B99E9" w14:textId="77777777" w:rsidR="00784A32" w:rsidRPr="00C31E24" w:rsidRDefault="00784A32" w:rsidP="00354887">
            <w:pPr>
              <w:pStyle w:val="TAC"/>
            </w:pPr>
            <w:r w:rsidRPr="00C31E24">
              <w:t>-</w:t>
            </w:r>
          </w:p>
        </w:tc>
      </w:tr>
      <w:tr w:rsidR="002B1EC7" w:rsidRPr="00C31E24" w14:paraId="472897C0" w14:textId="77777777" w:rsidTr="00764DD4">
        <w:tc>
          <w:tcPr>
            <w:tcW w:w="534" w:type="dxa"/>
            <w:shd w:val="clear" w:color="auto" w:fill="auto"/>
          </w:tcPr>
          <w:p w14:paraId="7654C67C" w14:textId="67950F74" w:rsidR="002B1EC7" w:rsidRPr="00C31E24" w:rsidRDefault="002B1EC7" w:rsidP="002B1EC7">
            <w:pPr>
              <w:pStyle w:val="TAC"/>
            </w:pPr>
            <w:r w:rsidRPr="00C31E24">
              <w:rPr>
                <w:lang w:eastAsia="en-US"/>
              </w:rPr>
              <w:t>3A</w:t>
            </w:r>
          </w:p>
        </w:tc>
        <w:tc>
          <w:tcPr>
            <w:tcW w:w="3968" w:type="dxa"/>
            <w:shd w:val="clear" w:color="auto" w:fill="auto"/>
          </w:tcPr>
          <w:p w14:paraId="2D4F753D" w14:textId="5C7EC72E" w:rsidR="002B1EC7" w:rsidRPr="00C31E24" w:rsidRDefault="002B1EC7" w:rsidP="002B1EC7">
            <w:pPr>
              <w:pStyle w:val="TAL"/>
            </w:pPr>
            <w:r w:rsidRPr="00C31E24">
              <w:rPr>
                <w:lang w:eastAsia="en-US"/>
              </w:rPr>
              <w:t>The SS (MCVideo Server) sends a SIP 100 (Trying) message.</w:t>
            </w:r>
          </w:p>
        </w:tc>
        <w:tc>
          <w:tcPr>
            <w:tcW w:w="708" w:type="dxa"/>
            <w:shd w:val="clear" w:color="auto" w:fill="auto"/>
          </w:tcPr>
          <w:p w14:paraId="5C51781B" w14:textId="06AC1B16" w:rsidR="002B1EC7" w:rsidRPr="00C31E24" w:rsidRDefault="002B1EC7" w:rsidP="002B1EC7">
            <w:pPr>
              <w:pStyle w:val="TAC"/>
            </w:pPr>
            <w:r w:rsidRPr="00C31E24">
              <w:rPr>
                <w:lang w:eastAsia="en-US"/>
              </w:rPr>
              <w:t>&lt;--</w:t>
            </w:r>
          </w:p>
        </w:tc>
        <w:tc>
          <w:tcPr>
            <w:tcW w:w="2978" w:type="dxa"/>
            <w:shd w:val="clear" w:color="auto" w:fill="auto"/>
          </w:tcPr>
          <w:p w14:paraId="3C798092" w14:textId="1397D9A3" w:rsidR="002B1EC7" w:rsidRPr="00C31E24" w:rsidRDefault="002B1EC7" w:rsidP="002B1EC7">
            <w:pPr>
              <w:pStyle w:val="TAL"/>
            </w:pPr>
            <w:r w:rsidRPr="00C31E24">
              <w:rPr>
                <w:lang w:eastAsia="en-US"/>
              </w:rPr>
              <w:t>SIP 100 (Trying)</w:t>
            </w:r>
          </w:p>
        </w:tc>
        <w:tc>
          <w:tcPr>
            <w:tcW w:w="565" w:type="dxa"/>
            <w:shd w:val="clear" w:color="auto" w:fill="auto"/>
          </w:tcPr>
          <w:p w14:paraId="1C4635EF" w14:textId="4384EFFF" w:rsidR="002B1EC7" w:rsidRPr="00C31E24" w:rsidRDefault="002B1EC7" w:rsidP="002B1EC7">
            <w:pPr>
              <w:pStyle w:val="TAC"/>
            </w:pPr>
            <w:r w:rsidRPr="00C31E24">
              <w:rPr>
                <w:lang w:eastAsia="en-US"/>
              </w:rPr>
              <w:t>1</w:t>
            </w:r>
          </w:p>
        </w:tc>
        <w:tc>
          <w:tcPr>
            <w:tcW w:w="850" w:type="dxa"/>
            <w:shd w:val="clear" w:color="auto" w:fill="auto"/>
          </w:tcPr>
          <w:p w14:paraId="4C8FE3F2" w14:textId="5DF7E2CD" w:rsidR="002B1EC7" w:rsidRPr="00C31E24" w:rsidRDefault="002B1EC7" w:rsidP="002B1EC7">
            <w:pPr>
              <w:pStyle w:val="TAC"/>
            </w:pPr>
            <w:r w:rsidRPr="00C31E24">
              <w:rPr>
                <w:lang w:eastAsia="en-US"/>
              </w:rPr>
              <w:t>P</w:t>
            </w:r>
          </w:p>
        </w:tc>
      </w:tr>
      <w:tr w:rsidR="002B1EC7" w:rsidRPr="00C31E24" w14:paraId="74EB9294" w14:textId="77777777" w:rsidTr="00764DD4">
        <w:tc>
          <w:tcPr>
            <w:tcW w:w="534" w:type="dxa"/>
            <w:shd w:val="clear" w:color="auto" w:fill="auto"/>
          </w:tcPr>
          <w:p w14:paraId="4517B173" w14:textId="77777777" w:rsidR="002B1EC7" w:rsidRPr="00C31E24" w:rsidRDefault="002B1EC7" w:rsidP="002B1EC7">
            <w:pPr>
              <w:pStyle w:val="TAC"/>
            </w:pPr>
            <w:r w:rsidRPr="00C31E24">
              <w:t>5</w:t>
            </w:r>
          </w:p>
        </w:tc>
        <w:tc>
          <w:tcPr>
            <w:tcW w:w="3968" w:type="dxa"/>
            <w:shd w:val="clear" w:color="auto" w:fill="auto"/>
          </w:tcPr>
          <w:p w14:paraId="38FF525C" w14:textId="78FA8411" w:rsidR="002B1EC7" w:rsidRPr="00C31E24" w:rsidRDefault="002B1EC7" w:rsidP="002B1EC7">
            <w:pPr>
              <w:pStyle w:val="TAL"/>
            </w:pPr>
            <w:r w:rsidRPr="00C31E24">
              <w:t>Check: Does the UE (MCVideo Client) acknowledges the SIP 200 (OK) with a SIP ACK?</w:t>
            </w:r>
          </w:p>
        </w:tc>
        <w:tc>
          <w:tcPr>
            <w:tcW w:w="708" w:type="dxa"/>
            <w:shd w:val="clear" w:color="auto" w:fill="auto"/>
          </w:tcPr>
          <w:p w14:paraId="36075523" w14:textId="77777777" w:rsidR="002B1EC7" w:rsidRPr="00C31E24" w:rsidRDefault="002B1EC7" w:rsidP="002B1EC7">
            <w:pPr>
              <w:pStyle w:val="TAC"/>
            </w:pPr>
            <w:r w:rsidRPr="00C31E24">
              <w:t>--&gt;</w:t>
            </w:r>
          </w:p>
        </w:tc>
        <w:tc>
          <w:tcPr>
            <w:tcW w:w="2978" w:type="dxa"/>
            <w:shd w:val="clear" w:color="auto" w:fill="auto"/>
          </w:tcPr>
          <w:p w14:paraId="5259DEA7" w14:textId="77777777" w:rsidR="002B1EC7" w:rsidRPr="00C31E24" w:rsidRDefault="002B1EC7" w:rsidP="002B1EC7">
            <w:pPr>
              <w:pStyle w:val="TAL"/>
            </w:pPr>
            <w:r w:rsidRPr="00C31E24">
              <w:t>SIP ACK</w:t>
            </w:r>
          </w:p>
        </w:tc>
        <w:tc>
          <w:tcPr>
            <w:tcW w:w="565" w:type="dxa"/>
            <w:shd w:val="clear" w:color="auto" w:fill="auto"/>
          </w:tcPr>
          <w:p w14:paraId="5CBF9CAF" w14:textId="725D4DEA" w:rsidR="002B1EC7" w:rsidRPr="00C31E24" w:rsidRDefault="002B1EC7" w:rsidP="002B1EC7">
            <w:pPr>
              <w:pStyle w:val="TAC"/>
            </w:pPr>
            <w:r w:rsidRPr="00C31E24">
              <w:t>1</w:t>
            </w:r>
          </w:p>
        </w:tc>
        <w:tc>
          <w:tcPr>
            <w:tcW w:w="850" w:type="dxa"/>
            <w:shd w:val="clear" w:color="auto" w:fill="auto"/>
          </w:tcPr>
          <w:p w14:paraId="3DEAD49E" w14:textId="0082FAEE" w:rsidR="002B1EC7" w:rsidRPr="00C31E24" w:rsidRDefault="002B1EC7" w:rsidP="002B1EC7">
            <w:pPr>
              <w:pStyle w:val="TAC"/>
            </w:pPr>
            <w:r w:rsidRPr="00C31E24">
              <w:t>P</w:t>
            </w:r>
          </w:p>
        </w:tc>
      </w:tr>
      <w:tr w:rsidR="002B1EC7" w:rsidRPr="00C31E24" w14:paraId="5270A5D8" w14:textId="77777777" w:rsidTr="00764DD4">
        <w:tc>
          <w:tcPr>
            <w:tcW w:w="534" w:type="dxa"/>
            <w:shd w:val="clear" w:color="auto" w:fill="auto"/>
          </w:tcPr>
          <w:p w14:paraId="0C632829" w14:textId="77777777" w:rsidR="002B1EC7" w:rsidRPr="00C31E24" w:rsidRDefault="002B1EC7" w:rsidP="002B1EC7">
            <w:pPr>
              <w:pStyle w:val="TAC"/>
            </w:pPr>
            <w:r w:rsidRPr="00C31E24">
              <w:t>6</w:t>
            </w:r>
          </w:p>
        </w:tc>
        <w:tc>
          <w:tcPr>
            <w:tcW w:w="3968" w:type="dxa"/>
            <w:shd w:val="clear" w:color="auto" w:fill="auto"/>
          </w:tcPr>
          <w:p w14:paraId="5308720D" w14:textId="77777777" w:rsidR="002B1EC7" w:rsidRPr="00C31E24" w:rsidRDefault="002B1EC7" w:rsidP="002B1EC7">
            <w:pPr>
              <w:pStyle w:val="TAL"/>
            </w:pPr>
            <w:r w:rsidRPr="00C31E24">
              <w:t>Check: Does the UE (MCVideo client) notify the user that the call has been successfully established?</w:t>
            </w:r>
          </w:p>
          <w:p w14:paraId="060C4FAB" w14:textId="3DA9816D" w:rsidR="002B1EC7" w:rsidRPr="00C31E24" w:rsidRDefault="002B1EC7" w:rsidP="002B1EC7">
            <w:pPr>
              <w:pStyle w:val="TAL"/>
            </w:pPr>
            <w:r w:rsidRPr="00C31E24">
              <w:t>(NOTE 1)</w:t>
            </w:r>
          </w:p>
        </w:tc>
        <w:tc>
          <w:tcPr>
            <w:tcW w:w="708" w:type="dxa"/>
            <w:shd w:val="clear" w:color="auto" w:fill="auto"/>
          </w:tcPr>
          <w:p w14:paraId="2158F8AA" w14:textId="77777777" w:rsidR="002B1EC7" w:rsidRPr="00C31E24" w:rsidRDefault="002B1EC7" w:rsidP="002B1EC7">
            <w:pPr>
              <w:pStyle w:val="TAC"/>
            </w:pPr>
            <w:r w:rsidRPr="00C31E24">
              <w:t>-</w:t>
            </w:r>
          </w:p>
        </w:tc>
        <w:tc>
          <w:tcPr>
            <w:tcW w:w="2978" w:type="dxa"/>
            <w:shd w:val="clear" w:color="auto" w:fill="auto"/>
          </w:tcPr>
          <w:p w14:paraId="6D48454E" w14:textId="77777777" w:rsidR="002B1EC7" w:rsidRPr="00C31E24" w:rsidRDefault="002B1EC7" w:rsidP="002B1EC7">
            <w:pPr>
              <w:pStyle w:val="TAL"/>
            </w:pPr>
            <w:r w:rsidRPr="00C31E24">
              <w:t>-</w:t>
            </w:r>
          </w:p>
        </w:tc>
        <w:tc>
          <w:tcPr>
            <w:tcW w:w="565" w:type="dxa"/>
            <w:shd w:val="clear" w:color="auto" w:fill="auto"/>
          </w:tcPr>
          <w:p w14:paraId="0897C058" w14:textId="77777777" w:rsidR="002B1EC7" w:rsidRPr="00C31E24" w:rsidRDefault="002B1EC7" w:rsidP="002B1EC7">
            <w:pPr>
              <w:pStyle w:val="TAC"/>
            </w:pPr>
            <w:r w:rsidRPr="00C31E24">
              <w:t>1</w:t>
            </w:r>
          </w:p>
        </w:tc>
        <w:tc>
          <w:tcPr>
            <w:tcW w:w="850" w:type="dxa"/>
            <w:shd w:val="clear" w:color="auto" w:fill="auto"/>
          </w:tcPr>
          <w:p w14:paraId="40BA9EF3" w14:textId="77777777" w:rsidR="002B1EC7" w:rsidRPr="00C31E24" w:rsidRDefault="002B1EC7" w:rsidP="002B1EC7">
            <w:pPr>
              <w:pStyle w:val="TAC"/>
            </w:pPr>
            <w:r w:rsidRPr="00C31E24">
              <w:t>P</w:t>
            </w:r>
          </w:p>
        </w:tc>
      </w:tr>
      <w:tr w:rsidR="002B1EC7" w:rsidRPr="00C31E24" w14:paraId="1E7450B5" w14:textId="77777777" w:rsidTr="00764DD4">
        <w:tc>
          <w:tcPr>
            <w:tcW w:w="534" w:type="dxa"/>
            <w:shd w:val="clear" w:color="auto" w:fill="auto"/>
          </w:tcPr>
          <w:p w14:paraId="469739F1" w14:textId="77777777" w:rsidR="002B1EC7" w:rsidRPr="00C31E24" w:rsidRDefault="002B1EC7" w:rsidP="002B1EC7">
            <w:pPr>
              <w:pStyle w:val="TAC"/>
            </w:pPr>
            <w:r w:rsidRPr="00C31E24">
              <w:t>7</w:t>
            </w:r>
          </w:p>
        </w:tc>
        <w:tc>
          <w:tcPr>
            <w:tcW w:w="3968" w:type="dxa"/>
            <w:shd w:val="clear" w:color="auto" w:fill="auto"/>
          </w:tcPr>
          <w:p w14:paraId="3296B0A9" w14:textId="77777777" w:rsidR="002B1EC7" w:rsidRPr="00C31E24" w:rsidRDefault="002B1EC7" w:rsidP="002B1EC7">
            <w:pPr>
              <w:pStyle w:val="TAL"/>
            </w:pPr>
            <w:r w:rsidRPr="00C31E24">
              <w:t>Make the UE (MCVideo User) request termination of the MCVideo private call.</w:t>
            </w:r>
          </w:p>
          <w:p w14:paraId="5A0422A1" w14:textId="18EDA060" w:rsidR="002B1EC7" w:rsidRPr="00C31E24" w:rsidRDefault="002B1EC7" w:rsidP="002B1EC7">
            <w:pPr>
              <w:pStyle w:val="TAL"/>
            </w:pPr>
            <w:r w:rsidRPr="00C31E24">
              <w:t>(NOTE 1)</w:t>
            </w:r>
          </w:p>
        </w:tc>
        <w:tc>
          <w:tcPr>
            <w:tcW w:w="708" w:type="dxa"/>
            <w:shd w:val="clear" w:color="auto" w:fill="auto"/>
          </w:tcPr>
          <w:p w14:paraId="6BB14F28" w14:textId="77777777" w:rsidR="002B1EC7" w:rsidRPr="00C31E24" w:rsidRDefault="002B1EC7" w:rsidP="002B1EC7">
            <w:pPr>
              <w:pStyle w:val="TAC"/>
            </w:pPr>
            <w:r w:rsidRPr="00C31E24">
              <w:t>-</w:t>
            </w:r>
          </w:p>
        </w:tc>
        <w:tc>
          <w:tcPr>
            <w:tcW w:w="2978" w:type="dxa"/>
            <w:shd w:val="clear" w:color="auto" w:fill="auto"/>
          </w:tcPr>
          <w:p w14:paraId="0C36951D" w14:textId="77777777" w:rsidR="002B1EC7" w:rsidRPr="00C31E24" w:rsidRDefault="002B1EC7" w:rsidP="002B1EC7">
            <w:pPr>
              <w:pStyle w:val="TAL"/>
            </w:pPr>
            <w:r w:rsidRPr="00C31E24">
              <w:t>-</w:t>
            </w:r>
          </w:p>
        </w:tc>
        <w:tc>
          <w:tcPr>
            <w:tcW w:w="565" w:type="dxa"/>
            <w:shd w:val="clear" w:color="auto" w:fill="auto"/>
          </w:tcPr>
          <w:p w14:paraId="25033C73" w14:textId="77777777" w:rsidR="002B1EC7" w:rsidRPr="00C31E24" w:rsidRDefault="002B1EC7" w:rsidP="002B1EC7">
            <w:pPr>
              <w:pStyle w:val="TAC"/>
            </w:pPr>
            <w:r w:rsidRPr="00C31E24">
              <w:t>-</w:t>
            </w:r>
          </w:p>
        </w:tc>
        <w:tc>
          <w:tcPr>
            <w:tcW w:w="850" w:type="dxa"/>
            <w:shd w:val="clear" w:color="auto" w:fill="auto"/>
          </w:tcPr>
          <w:p w14:paraId="0832C320" w14:textId="77777777" w:rsidR="002B1EC7" w:rsidRPr="00C31E24" w:rsidRDefault="002B1EC7" w:rsidP="002B1EC7">
            <w:pPr>
              <w:pStyle w:val="TAC"/>
            </w:pPr>
            <w:r w:rsidRPr="00C31E24">
              <w:t>-</w:t>
            </w:r>
          </w:p>
        </w:tc>
      </w:tr>
      <w:tr w:rsidR="002B1EC7" w:rsidRPr="00C31E24" w14:paraId="61457871" w14:textId="77777777" w:rsidTr="00764DD4">
        <w:tc>
          <w:tcPr>
            <w:tcW w:w="534" w:type="dxa"/>
            <w:shd w:val="clear" w:color="auto" w:fill="auto"/>
          </w:tcPr>
          <w:p w14:paraId="6F48FE6D" w14:textId="77777777" w:rsidR="002B1EC7" w:rsidRPr="00C31E24" w:rsidRDefault="002B1EC7" w:rsidP="002B1EC7">
            <w:pPr>
              <w:pStyle w:val="TAC"/>
            </w:pPr>
            <w:r w:rsidRPr="00C31E24">
              <w:t>8</w:t>
            </w:r>
          </w:p>
        </w:tc>
        <w:tc>
          <w:tcPr>
            <w:tcW w:w="3968" w:type="dxa"/>
            <w:shd w:val="clear" w:color="auto" w:fill="auto"/>
          </w:tcPr>
          <w:p w14:paraId="5E559129" w14:textId="77777777" w:rsidR="002B1EC7" w:rsidRPr="00C31E24" w:rsidRDefault="002B1EC7" w:rsidP="002B1EC7">
            <w:pPr>
              <w:pStyle w:val="TAL"/>
            </w:pPr>
            <w:r w:rsidRPr="00C31E24">
              <w:t>Check: Does the UE (MCVideo client) send a SIP BYE request?</w:t>
            </w:r>
          </w:p>
        </w:tc>
        <w:tc>
          <w:tcPr>
            <w:tcW w:w="708" w:type="dxa"/>
            <w:shd w:val="clear" w:color="auto" w:fill="auto"/>
          </w:tcPr>
          <w:p w14:paraId="13AEAB96" w14:textId="77777777" w:rsidR="002B1EC7" w:rsidRPr="00C31E24" w:rsidRDefault="002B1EC7" w:rsidP="002B1EC7">
            <w:pPr>
              <w:pStyle w:val="TAC"/>
            </w:pPr>
            <w:r w:rsidRPr="00C31E24">
              <w:t>--&gt;</w:t>
            </w:r>
          </w:p>
        </w:tc>
        <w:tc>
          <w:tcPr>
            <w:tcW w:w="2978" w:type="dxa"/>
            <w:shd w:val="clear" w:color="auto" w:fill="auto"/>
          </w:tcPr>
          <w:p w14:paraId="2EF95D3B" w14:textId="77777777" w:rsidR="002B1EC7" w:rsidRPr="00C31E24" w:rsidRDefault="002B1EC7" w:rsidP="002B1EC7">
            <w:pPr>
              <w:pStyle w:val="TAL"/>
            </w:pPr>
            <w:r w:rsidRPr="00C31E24">
              <w:t>SIP BYE</w:t>
            </w:r>
          </w:p>
        </w:tc>
        <w:tc>
          <w:tcPr>
            <w:tcW w:w="565" w:type="dxa"/>
            <w:shd w:val="clear" w:color="auto" w:fill="auto"/>
          </w:tcPr>
          <w:p w14:paraId="2F7A5BB4" w14:textId="77777777" w:rsidR="002B1EC7" w:rsidRPr="00C31E24" w:rsidRDefault="002B1EC7" w:rsidP="002B1EC7">
            <w:pPr>
              <w:pStyle w:val="TAC"/>
            </w:pPr>
            <w:r w:rsidRPr="00C31E24">
              <w:t>2</w:t>
            </w:r>
          </w:p>
        </w:tc>
        <w:tc>
          <w:tcPr>
            <w:tcW w:w="850" w:type="dxa"/>
            <w:shd w:val="clear" w:color="auto" w:fill="auto"/>
          </w:tcPr>
          <w:p w14:paraId="041CD5DF" w14:textId="77777777" w:rsidR="002B1EC7" w:rsidRPr="00C31E24" w:rsidRDefault="002B1EC7" w:rsidP="002B1EC7">
            <w:pPr>
              <w:pStyle w:val="TAC"/>
            </w:pPr>
            <w:r w:rsidRPr="00C31E24">
              <w:t>P</w:t>
            </w:r>
          </w:p>
        </w:tc>
      </w:tr>
      <w:tr w:rsidR="002B1EC7" w:rsidRPr="00C31E24" w14:paraId="7AB9B6E3" w14:textId="77777777" w:rsidTr="00764DD4">
        <w:tc>
          <w:tcPr>
            <w:tcW w:w="534" w:type="dxa"/>
            <w:shd w:val="clear" w:color="auto" w:fill="auto"/>
          </w:tcPr>
          <w:p w14:paraId="412A7C3D" w14:textId="77777777" w:rsidR="002B1EC7" w:rsidRPr="00C31E24" w:rsidRDefault="002B1EC7" w:rsidP="002B1EC7">
            <w:pPr>
              <w:pStyle w:val="TAC"/>
            </w:pPr>
            <w:r w:rsidRPr="00C31E24">
              <w:t>9</w:t>
            </w:r>
          </w:p>
        </w:tc>
        <w:tc>
          <w:tcPr>
            <w:tcW w:w="3968" w:type="dxa"/>
            <w:shd w:val="clear" w:color="auto" w:fill="auto"/>
          </w:tcPr>
          <w:p w14:paraId="15ED0D4D" w14:textId="77777777" w:rsidR="002B1EC7" w:rsidRPr="00C31E24" w:rsidRDefault="002B1EC7" w:rsidP="002B1EC7">
            <w:pPr>
              <w:pStyle w:val="TAL"/>
            </w:pPr>
            <w:r w:rsidRPr="00C31E24">
              <w:t>The SS (MCVideo server) sends SIP 200 (OK).</w:t>
            </w:r>
          </w:p>
        </w:tc>
        <w:tc>
          <w:tcPr>
            <w:tcW w:w="708" w:type="dxa"/>
            <w:shd w:val="clear" w:color="auto" w:fill="auto"/>
          </w:tcPr>
          <w:p w14:paraId="4223EDFB" w14:textId="77777777" w:rsidR="002B1EC7" w:rsidRPr="00C31E24" w:rsidRDefault="002B1EC7" w:rsidP="002B1EC7">
            <w:pPr>
              <w:pStyle w:val="TAC"/>
            </w:pPr>
            <w:r w:rsidRPr="00C31E24">
              <w:t>&lt;--</w:t>
            </w:r>
          </w:p>
        </w:tc>
        <w:tc>
          <w:tcPr>
            <w:tcW w:w="2978" w:type="dxa"/>
            <w:shd w:val="clear" w:color="auto" w:fill="auto"/>
          </w:tcPr>
          <w:p w14:paraId="776D9A0F" w14:textId="77777777" w:rsidR="002B1EC7" w:rsidRPr="00C31E24" w:rsidRDefault="002B1EC7" w:rsidP="002B1EC7">
            <w:pPr>
              <w:pStyle w:val="TAL"/>
            </w:pPr>
            <w:r w:rsidRPr="00C31E24">
              <w:t>SIP 200 (OK)</w:t>
            </w:r>
          </w:p>
        </w:tc>
        <w:tc>
          <w:tcPr>
            <w:tcW w:w="565" w:type="dxa"/>
            <w:shd w:val="clear" w:color="auto" w:fill="auto"/>
          </w:tcPr>
          <w:p w14:paraId="42BC3686" w14:textId="77777777" w:rsidR="002B1EC7" w:rsidRPr="00C31E24" w:rsidRDefault="002B1EC7" w:rsidP="002B1EC7">
            <w:pPr>
              <w:pStyle w:val="TAC"/>
            </w:pPr>
            <w:r w:rsidRPr="00C31E24">
              <w:t>-</w:t>
            </w:r>
          </w:p>
        </w:tc>
        <w:tc>
          <w:tcPr>
            <w:tcW w:w="850" w:type="dxa"/>
            <w:shd w:val="clear" w:color="auto" w:fill="auto"/>
          </w:tcPr>
          <w:p w14:paraId="49847CEF" w14:textId="77777777" w:rsidR="002B1EC7" w:rsidRPr="00C31E24" w:rsidRDefault="002B1EC7" w:rsidP="002B1EC7">
            <w:pPr>
              <w:pStyle w:val="TAC"/>
            </w:pPr>
            <w:r w:rsidRPr="00C31E24">
              <w:t>-</w:t>
            </w:r>
          </w:p>
        </w:tc>
      </w:tr>
      <w:tr w:rsidR="002B1EC7" w:rsidRPr="00C31E24" w14:paraId="731FE906" w14:textId="77777777" w:rsidTr="00764DD4">
        <w:tc>
          <w:tcPr>
            <w:tcW w:w="534" w:type="dxa"/>
            <w:shd w:val="clear" w:color="auto" w:fill="auto"/>
          </w:tcPr>
          <w:p w14:paraId="41AA090B" w14:textId="77777777" w:rsidR="002B1EC7" w:rsidRPr="00C31E24" w:rsidRDefault="002B1EC7" w:rsidP="002B1EC7">
            <w:pPr>
              <w:pStyle w:val="TAC"/>
            </w:pPr>
            <w:r w:rsidRPr="00C31E24">
              <w:t>10</w:t>
            </w:r>
          </w:p>
        </w:tc>
        <w:tc>
          <w:tcPr>
            <w:tcW w:w="3968" w:type="dxa"/>
            <w:shd w:val="clear" w:color="auto" w:fill="auto"/>
          </w:tcPr>
          <w:p w14:paraId="3329B819" w14:textId="77777777" w:rsidR="002B1EC7" w:rsidRPr="00C31E24" w:rsidRDefault="002B1EC7" w:rsidP="002B1EC7">
            <w:pPr>
              <w:pStyle w:val="TAL"/>
            </w:pPr>
            <w:r w:rsidRPr="00C31E24">
              <w:t>Wait for 5 sec to capture any not allowed behaviour.</w:t>
            </w:r>
          </w:p>
        </w:tc>
        <w:tc>
          <w:tcPr>
            <w:tcW w:w="708" w:type="dxa"/>
            <w:shd w:val="clear" w:color="auto" w:fill="auto"/>
          </w:tcPr>
          <w:p w14:paraId="62886D66" w14:textId="77777777" w:rsidR="002B1EC7" w:rsidRPr="00C31E24" w:rsidRDefault="002B1EC7" w:rsidP="002B1EC7">
            <w:pPr>
              <w:pStyle w:val="TAC"/>
            </w:pPr>
            <w:r w:rsidRPr="00C31E24">
              <w:t>-</w:t>
            </w:r>
          </w:p>
        </w:tc>
        <w:tc>
          <w:tcPr>
            <w:tcW w:w="2978" w:type="dxa"/>
            <w:shd w:val="clear" w:color="auto" w:fill="auto"/>
          </w:tcPr>
          <w:p w14:paraId="26D9C57D" w14:textId="77777777" w:rsidR="002B1EC7" w:rsidRPr="00C31E24" w:rsidRDefault="002B1EC7" w:rsidP="002B1EC7">
            <w:pPr>
              <w:pStyle w:val="TAL"/>
            </w:pPr>
            <w:r w:rsidRPr="00C31E24">
              <w:t>-</w:t>
            </w:r>
          </w:p>
        </w:tc>
        <w:tc>
          <w:tcPr>
            <w:tcW w:w="565" w:type="dxa"/>
            <w:shd w:val="clear" w:color="auto" w:fill="auto"/>
          </w:tcPr>
          <w:p w14:paraId="0B7A0150" w14:textId="77777777" w:rsidR="002B1EC7" w:rsidRPr="00C31E24" w:rsidRDefault="002B1EC7" w:rsidP="002B1EC7">
            <w:pPr>
              <w:pStyle w:val="TAC"/>
            </w:pPr>
            <w:r w:rsidRPr="00C31E24">
              <w:t>-</w:t>
            </w:r>
          </w:p>
        </w:tc>
        <w:tc>
          <w:tcPr>
            <w:tcW w:w="850" w:type="dxa"/>
            <w:shd w:val="clear" w:color="auto" w:fill="auto"/>
          </w:tcPr>
          <w:p w14:paraId="629116AD" w14:textId="77777777" w:rsidR="002B1EC7" w:rsidRPr="00C31E24" w:rsidRDefault="002B1EC7" w:rsidP="002B1EC7">
            <w:pPr>
              <w:pStyle w:val="TAC"/>
            </w:pPr>
            <w:r w:rsidRPr="00C31E24">
              <w:t>-</w:t>
            </w:r>
          </w:p>
        </w:tc>
      </w:tr>
      <w:tr w:rsidR="002B1EC7" w:rsidRPr="00C31E24" w14:paraId="1E567E75" w14:textId="77777777" w:rsidTr="00764DD4">
        <w:tc>
          <w:tcPr>
            <w:tcW w:w="534" w:type="dxa"/>
            <w:shd w:val="clear" w:color="auto" w:fill="auto"/>
          </w:tcPr>
          <w:p w14:paraId="2A3B86E3" w14:textId="77777777" w:rsidR="002B1EC7" w:rsidRPr="00C31E24" w:rsidRDefault="002B1EC7" w:rsidP="002B1EC7">
            <w:pPr>
              <w:pStyle w:val="TAC"/>
            </w:pPr>
            <w:r w:rsidRPr="00C31E24">
              <w:t>-</w:t>
            </w:r>
          </w:p>
        </w:tc>
        <w:tc>
          <w:tcPr>
            <w:tcW w:w="3968" w:type="dxa"/>
            <w:shd w:val="clear" w:color="auto" w:fill="auto"/>
          </w:tcPr>
          <w:p w14:paraId="79752E79" w14:textId="77777777" w:rsidR="002B1EC7" w:rsidRPr="00C31E24" w:rsidRDefault="002B1EC7" w:rsidP="002B1EC7">
            <w:pPr>
              <w:pStyle w:val="TAL"/>
            </w:pPr>
            <w:r w:rsidRPr="00C31E24">
              <w:t xml:space="preserve">EXCEPTION: The SS </w:t>
            </w:r>
            <w:r w:rsidRPr="00C31E24">
              <w:rPr>
                <w:color w:val="000000"/>
              </w:rPr>
              <w:t xml:space="preserve">(MCVideo Server) </w:t>
            </w:r>
            <w:r w:rsidRPr="00C31E24">
              <w:t xml:space="preserve">waits 2 seconds before the SS </w:t>
            </w:r>
            <w:r w:rsidRPr="00C31E24">
              <w:rPr>
                <w:color w:val="000000"/>
              </w:rPr>
              <w:t xml:space="preserve">(MCVideo Server) </w:t>
            </w:r>
            <w:r w:rsidRPr="00C31E24">
              <w:t>deactivates the dedicated EPS bearer and releases the RRC connection.</w:t>
            </w:r>
          </w:p>
          <w:p w14:paraId="48B2881C" w14:textId="6F2E5239" w:rsidR="002B1EC7" w:rsidRPr="00C31E24" w:rsidRDefault="002B1EC7" w:rsidP="002B1EC7">
            <w:pPr>
              <w:pStyle w:val="TAL"/>
            </w:pPr>
            <w:r w:rsidRPr="00C31E24">
              <w:t>(NOTE 2)</w:t>
            </w:r>
          </w:p>
        </w:tc>
        <w:tc>
          <w:tcPr>
            <w:tcW w:w="708" w:type="dxa"/>
            <w:shd w:val="clear" w:color="auto" w:fill="auto"/>
          </w:tcPr>
          <w:p w14:paraId="041C6541" w14:textId="77777777" w:rsidR="002B1EC7" w:rsidRPr="00C31E24" w:rsidRDefault="002B1EC7" w:rsidP="002B1EC7">
            <w:pPr>
              <w:pStyle w:val="TAC"/>
            </w:pPr>
            <w:r w:rsidRPr="00C31E24">
              <w:t>-</w:t>
            </w:r>
          </w:p>
        </w:tc>
        <w:tc>
          <w:tcPr>
            <w:tcW w:w="2978" w:type="dxa"/>
            <w:shd w:val="clear" w:color="auto" w:fill="auto"/>
          </w:tcPr>
          <w:p w14:paraId="5065223D" w14:textId="77777777" w:rsidR="002B1EC7" w:rsidRPr="00C31E24" w:rsidRDefault="002B1EC7" w:rsidP="002B1EC7">
            <w:pPr>
              <w:pStyle w:val="TAL"/>
            </w:pPr>
            <w:r w:rsidRPr="00C31E24">
              <w:t>-</w:t>
            </w:r>
          </w:p>
        </w:tc>
        <w:tc>
          <w:tcPr>
            <w:tcW w:w="565" w:type="dxa"/>
            <w:shd w:val="clear" w:color="auto" w:fill="auto"/>
          </w:tcPr>
          <w:p w14:paraId="52DF5DC5" w14:textId="77777777" w:rsidR="002B1EC7" w:rsidRPr="00C31E24" w:rsidRDefault="002B1EC7" w:rsidP="002B1EC7">
            <w:pPr>
              <w:pStyle w:val="TAC"/>
            </w:pPr>
            <w:r w:rsidRPr="00C31E24">
              <w:t>-</w:t>
            </w:r>
          </w:p>
        </w:tc>
        <w:tc>
          <w:tcPr>
            <w:tcW w:w="850" w:type="dxa"/>
            <w:shd w:val="clear" w:color="auto" w:fill="auto"/>
          </w:tcPr>
          <w:p w14:paraId="5E1D1FB6" w14:textId="77777777" w:rsidR="002B1EC7" w:rsidRPr="00C31E24" w:rsidRDefault="002B1EC7" w:rsidP="002B1EC7">
            <w:pPr>
              <w:pStyle w:val="TAC"/>
            </w:pPr>
            <w:r w:rsidRPr="00C31E24">
              <w:t>-</w:t>
            </w:r>
          </w:p>
        </w:tc>
      </w:tr>
      <w:tr w:rsidR="002B1EC7" w:rsidRPr="00C31E24" w14:paraId="067C6AB1" w14:textId="77777777" w:rsidTr="00E27666">
        <w:tc>
          <w:tcPr>
            <w:tcW w:w="9603" w:type="dxa"/>
            <w:gridSpan w:val="6"/>
            <w:shd w:val="clear" w:color="auto" w:fill="auto"/>
          </w:tcPr>
          <w:p w14:paraId="7A16B415" w14:textId="77777777" w:rsidR="002B1EC7" w:rsidRPr="00C31E24" w:rsidRDefault="002B1EC7" w:rsidP="00764DD4">
            <w:pPr>
              <w:pStyle w:val="TAN"/>
              <w:rPr>
                <w:lang w:eastAsia="en-US"/>
              </w:rPr>
            </w:pPr>
            <w:r w:rsidRPr="00C31E24">
              <w:rPr>
                <w:lang w:eastAsia="en-US"/>
              </w:rPr>
              <w:t>NOTE 1: This action is expected to be done via a suitable implementation-dependent MMI.</w:t>
            </w:r>
          </w:p>
          <w:p w14:paraId="2C424C78" w14:textId="404DE168" w:rsidR="002B1EC7" w:rsidRPr="00C31E24" w:rsidRDefault="002B1EC7" w:rsidP="00764DD4">
            <w:pPr>
              <w:pStyle w:val="TAN"/>
            </w:pPr>
            <w:r w:rsidRPr="00C31E24">
              <w:rPr>
                <w:lang w:eastAsia="en-US"/>
              </w:rPr>
              <w:t>NOTE 2</w:t>
            </w:r>
            <w:r w:rsidRPr="00C31E24">
              <w:rPr>
                <w:rFonts w:cs="Arial"/>
                <w:szCs w:val="18"/>
                <w:lang w:eastAsia="en-US"/>
              </w:rPr>
              <w:t xml:space="preserve">: </w:t>
            </w:r>
            <w:r w:rsidRPr="00C31E24">
              <w:rPr>
                <w:lang w:eastAsia="en-US"/>
              </w:rPr>
              <w:t>The specified wait period of 2s shall ensure that lower layer signalling (TCP) is finished and any not allowed behaviour captured.</w:t>
            </w:r>
            <w:r w:rsidRPr="00C31E24">
              <w:rPr>
                <w:rFonts w:cs="Arial"/>
                <w:szCs w:val="18"/>
                <w:lang w:eastAsia="en-US"/>
              </w:rPr>
              <w:t>.</w:t>
            </w:r>
          </w:p>
        </w:tc>
      </w:tr>
    </w:tbl>
    <w:p w14:paraId="773E1336" w14:textId="77777777" w:rsidR="00784A32" w:rsidRPr="00C31E24" w:rsidRDefault="00784A32" w:rsidP="00784A32"/>
    <w:p w14:paraId="2373EE1D" w14:textId="77777777" w:rsidR="00784A32" w:rsidRPr="00C31E24" w:rsidRDefault="00784A32" w:rsidP="00764DD4">
      <w:pPr>
        <w:pStyle w:val="H6"/>
      </w:pPr>
      <w:bookmarkStart w:id="747" w:name="_Toc52787588"/>
      <w:bookmarkStart w:id="748" w:name="_Toc52787770"/>
      <w:bookmarkStart w:id="749" w:name="_Toc75906992"/>
      <w:bookmarkStart w:id="750" w:name="_Toc75907329"/>
      <w:r w:rsidRPr="00C31E24">
        <w:t>6.2.7.3.3</w:t>
      </w:r>
      <w:r w:rsidRPr="00C31E24">
        <w:tab/>
        <w:t>Specific message contents</w:t>
      </w:r>
      <w:bookmarkEnd w:id="747"/>
      <w:bookmarkEnd w:id="748"/>
      <w:bookmarkEnd w:id="749"/>
      <w:bookmarkEnd w:id="750"/>
    </w:p>
    <w:p w14:paraId="31828CCD" w14:textId="77777777" w:rsidR="00784A32" w:rsidRPr="00C31E24" w:rsidRDefault="00784A32" w:rsidP="00784A32">
      <w:pPr>
        <w:pStyle w:val="TH"/>
      </w:pPr>
      <w:r w:rsidRPr="00C31E24">
        <w:t>Table 6.2.7.3.3-1: SIP INVITE (Step 2, Table 6.2.7.3.2-1)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784A32" w:rsidRPr="00C31E24" w14:paraId="2621687D" w14:textId="77777777" w:rsidTr="00354887">
        <w:trPr>
          <w:tblHeader/>
        </w:trPr>
        <w:tc>
          <w:tcPr>
            <w:tcW w:w="9504" w:type="dxa"/>
            <w:gridSpan w:val="5"/>
          </w:tcPr>
          <w:p w14:paraId="78606C23" w14:textId="77777777" w:rsidR="00784A32" w:rsidRPr="00C31E24" w:rsidRDefault="00784A32" w:rsidP="00354887">
            <w:pPr>
              <w:pStyle w:val="TAL"/>
            </w:pPr>
            <w:r w:rsidRPr="00C31E24">
              <w:t>Derivation Path: TS 36.579-1 [2], Table 5.5.2.5.1-1, conditions MCVIDEO, PRIVATE-CALL</w:t>
            </w:r>
          </w:p>
        </w:tc>
      </w:tr>
      <w:tr w:rsidR="00784A32" w:rsidRPr="00C31E24" w14:paraId="3B83961B" w14:textId="77777777" w:rsidTr="00354887">
        <w:trPr>
          <w:tblHeader/>
        </w:trPr>
        <w:tc>
          <w:tcPr>
            <w:tcW w:w="2934" w:type="dxa"/>
          </w:tcPr>
          <w:p w14:paraId="6AB23AEE" w14:textId="77777777" w:rsidR="00784A32" w:rsidRPr="00C31E24" w:rsidRDefault="00784A32" w:rsidP="00354887">
            <w:pPr>
              <w:pStyle w:val="TAH"/>
              <w:keepLines w:val="0"/>
              <w:widowControl w:val="0"/>
            </w:pPr>
            <w:r w:rsidRPr="00C31E24">
              <w:t>Information Element</w:t>
            </w:r>
          </w:p>
        </w:tc>
        <w:tc>
          <w:tcPr>
            <w:tcW w:w="1799" w:type="dxa"/>
          </w:tcPr>
          <w:p w14:paraId="528BAD27" w14:textId="77777777" w:rsidR="00784A32" w:rsidRPr="00C31E24" w:rsidRDefault="00784A32" w:rsidP="00354887">
            <w:pPr>
              <w:pStyle w:val="TAH"/>
              <w:keepLines w:val="0"/>
              <w:widowControl w:val="0"/>
            </w:pPr>
            <w:r w:rsidRPr="00C31E24">
              <w:t>Value/remark</w:t>
            </w:r>
          </w:p>
        </w:tc>
        <w:tc>
          <w:tcPr>
            <w:tcW w:w="2159" w:type="dxa"/>
            <w:tcBorders>
              <w:bottom w:val="single" w:sz="4" w:space="0" w:color="auto"/>
            </w:tcBorders>
          </w:tcPr>
          <w:p w14:paraId="537E9233" w14:textId="77777777" w:rsidR="00784A32" w:rsidRPr="00C31E24" w:rsidRDefault="00784A32" w:rsidP="00354887">
            <w:pPr>
              <w:pStyle w:val="TAH"/>
              <w:keepLines w:val="0"/>
              <w:widowControl w:val="0"/>
            </w:pPr>
            <w:r w:rsidRPr="00C31E24">
              <w:t>Comment</w:t>
            </w:r>
          </w:p>
        </w:tc>
        <w:tc>
          <w:tcPr>
            <w:tcW w:w="1440" w:type="dxa"/>
          </w:tcPr>
          <w:p w14:paraId="39BB90FC" w14:textId="77777777" w:rsidR="00784A32" w:rsidRPr="00C31E24" w:rsidRDefault="00784A32" w:rsidP="00354887">
            <w:pPr>
              <w:pStyle w:val="TAH"/>
              <w:keepLines w:val="0"/>
              <w:widowControl w:val="0"/>
            </w:pPr>
            <w:r w:rsidRPr="00C31E24">
              <w:t>Reference</w:t>
            </w:r>
          </w:p>
        </w:tc>
        <w:tc>
          <w:tcPr>
            <w:tcW w:w="1172" w:type="dxa"/>
          </w:tcPr>
          <w:p w14:paraId="6BB5E0F2" w14:textId="77777777" w:rsidR="00784A32" w:rsidRPr="00C31E24" w:rsidRDefault="00784A32" w:rsidP="00354887">
            <w:pPr>
              <w:pStyle w:val="TAH"/>
              <w:keepLines w:val="0"/>
              <w:widowControl w:val="0"/>
            </w:pPr>
            <w:r w:rsidRPr="00C31E24">
              <w:t>Condition</w:t>
            </w:r>
          </w:p>
        </w:tc>
      </w:tr>
      <w:tr w:rsidR="00784A32" w:rsidRPr="00C31E24" w14:paraId="3474124B" w14:textId="77777777" w:rsidTr="00354887">
        <w:tc>
          <w:tcPr>
            <w:tcW w:w="2934" w:type="dxa"/>
            <w:vAlign w:val="center"/>
          </w:tcPr>
          <w:p w14:paraId="42225CC1" w14:textId="77777777" w:rsidR="00784A32" w:rsidRPr="00C31E24" w:rsidRDefault="00784A32" w:rsidP="00354887">
            <w:pPr>
              <w:pStyle w:val="TAL"/>
              <w:rPr>
                <w:b/>
                <w:bCs/>
                <w:color w:val="000000"/>
              </w:rPr>
            </w:pPr>
            <w:r w:rsidRPr="00C31E24">
              <w:rPr>
                <w:b/>
                <w:bCs/>
                <w:color w:val="000000"/>
              </w:rPr>
              <w:t>Message-body</w:t>
            </w:r>
          </w:p>
        </w:tc>
        <w:tc>
          <w:tcPr>
            <w:tcW w:w="1799" w:type="dxa"/>
          </w:tcPr>
          <w:p w14:paraId="3B4D34E0" w14:textId="77777777" w:rsidR="00784A32" w:rsidRPr="00C31E24" w:rsidRDefault="00784A32" w:rsidP="00354887">
            <w:pPr>
              <w:pStyle w:val="TAL"/>
              <w:rPr>
                <w:color w:val="000000"/>
              </w:rPr>
            </w:pPr>
          </w:p>
        </w:tc>
        <w:tc>
          <w:tcPr>
            <w:tcW w:w="2159" w:type="dxa"/>
            <w:tcBorders>
              <w:top w:val="single" w:sz="4" w:space="0" w:color="auto"/>
              <w:bottom w:val="single" w:sz="4" w:space="0" w:color="auto"/>
            </w:tcBorders>
          </w:tcPr>
          <w:p w14:paraId="1BF24A45" w14:textId="77777777" w:rsidR="00784A32" w:rsidRPr="00C31E24" w:rsidRDefault="00784A32" w:rsidP="00354887">
            <w:pPr>
              <w:pStyle w:val="TAL"/>
              <w:rPr>
                <w:color w:val="000000"/>
              </w:rPr>
            </w:pPr>
          </w:p>
        </w:tc>
        <w:tc>
          <w:tcPr>
            <w:tcW w:w="1440" w:type="dxa"/>
          </w:tcPr>
          <w:p w14:paraId="39180B30" w14:textId="77777777" w:rsidR="00784A32" w:rsidRPr="00C31E24" w:rsidRDefault="00784A32" w:rsidP="00354887">
            <w:pPr>
              <w:pStyle w:val="TAL"/>
              <w:rPr>
                <w:color w:val="000000"/>
              </w:rPr>
            </w:pPr>
          </w:p>
        </w:tc>
        <w:tc>
          <w:tcPr>
            <w:tcW w:w="1172" w:type="dxa"/>
            <w:vAlign w:val="bottom"/>
          </w:tcPr>
          <w:p w14:paraId="6A720D45" w14:textId="77777777" w:rsidR="00784A32" w:rsidRPr="00C31E24" w:rsidRDefault="00784A32" w:rsidP="00354887">
            <w:pPr>
              <w:pStyle w:val="TAL"/>
              <w:rPr>
                <w:color w:val="000000"/>
              </w:rPr>
            </w:pPr>
          </w:p>
        </w:tc>
      </w:tr>
      <w:tr w:rsidR="00784A32" w:rsidRPr="00C31E24" w14:paraId="0369F33C" w14:textId="77777777" w:rsidTr="00354887">
        <w:tc>
          <w:tcPr>
            <w:tcW w:w="2934" w:type="dxa"/>
            <w:shd w:val="clear" w:color="auto" w:fill="auto"/>
            <w:vAlign w:val="center"/>
          </w:tcPr>
          <w:p w14:paraId="63EE953F" w14:textId="77777777" w:rsidR="00784A32" w:rsidRPr="00C31E24" w:rsidRDefault="00784A32" w:rsidP="00354887">
            <w:pPr>
              <w:pStyle w:val="TAL"/>
              <w:rPr>
                <w:color w:val="000000"/>
              </w:rPr>
            </w:pPr>
            <w:r w:rsidRPr="00C31E24">
              <w:rPr>
                <w:color w:val="000000"/>
              </w:rPr>
              <w:t xml:space="preserve">  MIME body part</w:t>
            </w:r>
          </w:p>
        </w:tc>
        <w:tc>
          <w:tcPr>
            <w:tcW w:w="1799" w:type="dxa"/>
            <w:shd w:val="clear" w:color="auto" w:fill="auto"/>
            <w:vAlign w:val="center"/>
          </w:tcPr>
          <w:p w14:paraId="52E06F19" w14:textId="77777777" w:rsidR="00784A32" w:rsidRPr="00C31E24"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0712EA6D" w14:textId="77777777" w:rsidR="00784A32" w:rsidRPr="00C31E24" w:rsidRDefault="00784A32" w:rsidP="00354887">
            <w:pPr>
              <w:pStyle w:val="TAL"/>
              <w:rPr>
                <w:color w:val="000000"/>
              </w:rPr>
            </w:pPr>
            <w:r w:rsidRPr="00C31E24">
              <w:rPr>
                <w:color w:val="000000"/>
              </w:rPr>
              <w:t>MCVideo Info</w:t>
            </w:r>
          </w:p>
        </w:tc>
        <w:tc>
          <w:tcPr>
            <w:tcW w:w="1440" w:type="dxa"/>
            <w:shd w:val="clear" w:color="auto" w:fill="auto"/>
          </w:tcPr>
          <w:p w14:paraId="7BB810FD" w14:textId="77777777" w:rsidR="00784A32" w:rsidRPr="00C31E24" w:rsidRDefault="00784A32" w:rsidP="00354887">
            <w:pPr>
              <w:pStyle w:val="TAL"/>
              <w:rPr>
                <w:color w:val="000000"/>
              </w:rPr>
            </w:pPr>
          </w:p>
        </w:tc>
        <w:tc>
          <w:tcPr>
            <w:tcW w:w="1172" w:type="dxa"/>
            <w:shd w:val="clear" w:color="auto" w:fill="auto"/>
            <w:vAlign w:val="bottom"/>
          </w:tcPr>
          <w:p w14:paraId="5F70BF5B" w14:textId="77777777" w:rsidR="00784A32" w:rsidRPr="00C31E24" w:rsidRDefault="00784A32" w:rsidP="00354887">
            <w:pPr>
              <w:pStyle w:val="TAL"/>
              <w:rPr>
                <w:color w:val="000000"/>
              </w:rPr>
            </w:pPr>
          </w:p>
        </w:tc>
      </w:tr>
      <w:tr w:rsidR="00784A32" w:rsidRPr="00C31E24" w14:paraId="2C7C6D8F" w14:textId="77777777" w:rsidTr="00354887">
        <w:tc>
          <w:tcPr>
            <w:tcW w:w="2934" w:type="dxa"/>
            <w:shd w:val="clear" w:color="auto" w:fill="auto"/>
            <w:vAlign w:val="center"/>
          </w:tcPr>
          <w:p w14:paraId="12A4EADD" w14:textId="77777777" w:rsidR="00784A32" w:rsidRPr="00C31E24" w:rsidRDefault="00784A32" w:rsidP="00354887">
            <w:pPr>
              <w:pStyle w:val="TAL"/>
              <w:rPr>
                <w:color w:val="000000"/>
              </w:rPr>
            </w:pPr>
            <w:r w:rsidRPr="00C31E24">
              <w:rPr>
                <w:color w:val="000000"/>
              </w:rPr>
              <w:t xml:space="preserve">    MIME-part-headers</w:t>
            </w:r>
          </w:p>
        </w:tc>
        <w:tc>
          <w:tcPr>
            <w:tcW w:w="1799" w:type="dxa"/>
            <w:shd w:val="clear" w:color="auto" w:fill="auto"/>
            <w:vAlign w:val="center"/>
          </w:tcPr>
          <w:p w14:paraId="5BD2DE40" w14:textId="77777777" w:rsidR="00784A32" w:rsidRPr="00C31E24" w:rsidRDefault="00784A32" w:rsidP="00354887">
            <w:pPr>
              <w:pStyle w:val="TAL"/>
              <w:rPr>
                <w:color w:val="000000"/>
              </w:rPr>
            </w:pPr>
          </w:p>
        </w:tc>
        <w:tc>
          <w:tcPr>
            <w:tcW w:w="2159" w:type="dxa"/>
            <w:tcBorders>
              <w:top w:val="single" w:sz="4" w:space="0" w:color="auto"/>
              <w:bottom w:val="single" w:sz="4" w:space="0" w:color="auto"/>
            </w:tcBorders>
            <w:shd w:val="clear" w:color="auto" w:fill="auto"/>
          </w:tcPr>
          <w:p w14:paraId="43A51F68" w14:textId="77777777" w:rsidR="00784A32" w:rsidRPr="00C31E24" w:rsidRDefault="00784A32" w:rsidP="00354887">
            <w:pPr>
              <w:pStyle w:val="TAL"/>
              <w:rPr>
                <w:color w:val="000000"/>
              </w:rPr>
            </w:pPr>
          </w:p>
        </w:tc>
        <w:tc>
          <w:tcPr>
            <w:tcW w:w="1440" w:type="dxa"/>
            <w:shd w:val="clear" w:color="auto" w:fill="auto"/>
          </w:tcPr>
          <w:p w14:paraId="30B2B0AC" w14:textId="77777777" w:rsidR="00784A32" w:rsidRPr="00C31E24" w:rsidRDefault="00784A32" w:rsidP="00354887">
            <w:pPr>
              <w:pStyle w:val="TAL"/>
              <w:rPr>
                <w:color w:val="000000"/>
              </w:rPr>
            </w:pPr>
          </w:p>
        </w:tc>
        <w:tc>
          <w:tcPr>
            <w:tcW w:w="1172" w:type="dxa"/>
            <w:shd w:val="clear" w:color="auto" w:fill="auto"/>
            <w:vAlign w:val="bottom"/>
          </w:tcPr>
          <w:p w14:paraId="523092CC" w14:textId="77777777" w:rsidR="00784A32" w:rsidRPr="00C31E24" w:rsidRDefault="00784A32" w:rsidP="00354887">
            <w:pPr>
              <w:pStyle w:val="TAL"/>
              <w:rPr>
                <w:color w:val="000000"/>
              </w:rPr>
            </w:pPr>
          </w:p>
        </w:tc>
      </w:tr>
      <w:tr w:rsidR="00784A32" w:rsidRPr="00C31E24" w14:paraId="35FAEBAE" w14:textId="77777777" w:rsidTr="00354887">
        <w:tc>
          <w:tcPr>
            <w:tcW w:w="2934" w:type="dxa"/>
            <w:shd w:val="clear" w:color="auto" w:fill="auto"/>
            <w:vAlign w:val="center"/>
          </w:tcPr>
          <w:p w14:paraId="3C83CB6F" w14:textId="77777777" w:rsidR="00784A32" w:rsidRPr="00C31E24" w:rsidRDefault="00784A32" w:rsidP="00354887">
            <w:pPr>
              <w:pStyle w:val="TAL"/>
              <w:rPr>
                <w:b/>
                <w:color w:val="000000"/>
              </w:rPr>
            </w:pPr>
            <w:r w:rsidRPr="00C31E24">
              <w:rPr>
                <w:color w:val="000000"/>
              </w:rPr>
              <w:t xml:space="preserve">    MIME-part-body</w:t>
            </w:r>
          </w:p>
        </w:tc>
        <w:tc>
          <w:tcPr>
            <w:tcW w:w="1799" w:type="dxa"/>
            <w:shd w:val="clear" w:color="auto" w:fill="auto"/>
          </w:tcPr>
          <w:p w14:paraId="27203BEA" w14:textId="77777777" w:rsidR="00784A32" w:rsidRPr="00C31E24" w:rsidRDefault="00784A32" w:rsidP="00354887">
            <w:pPr>
              <w:pStyle w:val="TAL"/>
              <w:rPr>
                <w:color w:val="000000"/>
              </w:rPr>
            </w:pPr>
            <w:r w:rsidRPr="00C31E24">
              <w:rPr>
                <w:color w:val="000000"/>
              </w:rPr>
              <w:t>MCVideo-Info as described in Table 6.2.7.3.3-2</w:t>
            </w:r>
          </w:p>
        </w:tc>
        <w:tc>
          <w:tcPr>
            <w:tcW w:w="2159" w:type="dxa"/>
            <w:tcBorders>
              <w:top w:val="single" w:sz="4" w:space="0" w:color="auto"/>
              <w:bottom w:val="single" w:sz="4" w:space="0" w:color="auto"/>
            </w:tcBorders>
            <w:shd w:val="clear" w:color="auto" w:fill="auto"/>
          </w:tcPr>
          <w:p w14:paraId="1AA74AA4" w14:textId="77777777" w:rsidR="00784A32" w:rsidRPr="00C31E24" w:rsidRDefault="00784A32" w:rsidP="00354887">
            <w:pPr>
              <w:pStyle w:val="TAL"/>
              <w:rPr>
                <w:color w:val="000000"/>
              </w:rPr>
            </w:pPr>
          </w:p>
        </w:tc>
        <w:tc>
          <w:tcPr>
            <w:tcW w:w="1440" w:type="dxa"/>
            <w:shd w:val="clear" w:color="auto" w:fill="auto"/>
          </w:tcPr>
          <w:p w14:paraId="1EE725C2" w14:textId="77777777" w:rsidR="00784A32" w:rsidRPr="00C31E24" w:rsidRDefault="00784A32" w:rsidP="00354887">
            <w:pPr>
              <w:pStyle w:val="TAL"/>
              <w:rPr>
                <w:color w:val="000000"/>
              </w:rPr>
            </w:pPr>
          </w:p>
        </w:tc>
        <w:tc>
          <w:tcPr>
            <w:tcW w:w="1172" w:type="dxa"/>
            <w:shd w:val="clear" w:color="auto" w:fill="auto"/>
            <w:vAlign w:val="bottom"/>
          </w:tcPr>
          <w:p w14:paraId="24A05573" w14:textId="77777777" w:rsidR="00784A32" w:rsidRPr="00C31E24" w:rsidRDefault="00784A32" w:rsidP="00354887">
            <w:pPr>
              <w:pStyle w:val="TAL"/>
              <w:rPr>
                <w:color w:val="000000"/>
              </w:rPr>
            </w:pPr>
          </w:p>
        </w:tc>
      </w:tr>
    </w:tbl>
    <w:p w14:paraId="76302FF3" w14:textId="77777777" w:rsidR="00784A32" w:rsidRPr="00C31E24" w:rsidRDefault="00784A32" w:rsidP="00784A32"/>
    <w:p w14:paraId="31AC70E5" w14:textId="77777777" w:rsidR="00784A32" w:rsidRPr="00C31E24" w:rsidRDefault="00784A32" w:rsidP="00784A32">
      <w:pPr>
        <w:pStyle w:val="TH"/>
      </w:pPr>
      <w:r w:rsidRPr="00C31E24">
        <w:t>Table 6.2.7.3.3-2: MCVideo-Info in SIP INVITE (Table 6.2.7.3.3-1)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14:paraId="567943B0" w14:textId="77777777" w:rsidTr="00354887">
        <w:trPr>
          <w:tblHeader/>
        </w:trPr>
        <w:tc>
          <w:tcPr>
            <w:tcW w:w="9634" w:type="dxa"/>
          </w:tcPr>
          <w:p w14:paraId="3F73BF28" w14:textId="645A9FE2" w:rsidR="00784A32" w:rsidRPr="00C31E24" w:rsidRDefault="00784A32" w:rsidP="00354887">
            <w:pPr>
              <w:pStyle w:val="TAL"/>
            </w:pPr>
            <w:r w:rsidRPr="00C31E24">
              <w:t>Derivation Path: TS 36.579-1 [2], Table , condition PRIVATE-CALL</w:t>
            </w:r>
            <w:r w:rsidR="002B1EC7" w:rsidRPr="00C31E24">
              <w:t>, INVITE_REFER</w:t>
            </w:r>
          </w:p>
        </w:tc>
      </w:tr>
    </w:tbl>
    <w:p w14:paraId="05268ED5" w14:textId="77777777" w:rsidR="00784A32" w:rsidRPr="00C31E24" w:rsidRDefault="00784A32" w:rsidP="00784A32"/>
    <w:p w14:paraId="33423754" w14:textId="77777777" w:rsidR="00784A32" w:rsidRPr="00C31E24" w:rsidRDefault="00784A32" w:rsidP="00784A32">
      <w:pPr>
        <w:pStyle w:val="TH"/>
      </w:pPr>
      <w:r w:rsidRPr="00C31E24">
        <w:t>Table 6.2.7.3.3-3: SIP 200 (OK) (Steps 4, Table 6.2.7.3.2-1)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C31E24" w14:paraId="634E6237" w14:textId="77777777" w:rsidTr="00354887">
        <w:trPr>
          <w:tblHeader/>
        </w:trPr>
        <w:tc>
          <w:tcPr>
            <w:tcW w:w="9517" w:type="dxa"/>
            <w:gridSpan w:val="5"/>
          </w:tcPr>
          <w:p w14:paraId="0E5162F7" w14:textId="77777777" w:rsidR="00784A32" w:rsidRPr="00C31E24" w:rsidRDefault="00784A32" w:rsidP="00354887">
            <w:pPr>
              <w:pStyle w:val="TAL"/>
              <w:keepLines w:val="0"/>
              <w:widowControl w:val="0"/>
              <w:rPr>
                <w:bCs/>
                <w:color w:val="000000"/>
              </w:rPr>
            </w:pPr>
            <w:r w:rsidRPr="00C31E24">
              <w:rPr>
                <w:bCs/>
                <w:color w:val="000000"/>
              </w:rPr>
              <w:t>Derivation Path: TS 36.579-1 [2], Table 5.5.2.17.1.2-1, conditions MCVIDEO, INVITE-RSP</w:t>
            </w:r>
          </w:p>
        </w:tc>
      </w:tr>
      <w:tr w:rsidR="00784A32" w:rsidRPr="00C31E24" w14:paraId="1063697D" w14:textId="77777777" w:rsidTr="00354887">
        <w:trPr>
          <w:tblHeader/>
        </w:trPr>
        <w:tc>
          <w:tcPr>
            <w:tcW w:w="2677" w:type="dxa"/>
          </w:tcPr>
          <w:p w14:paraId="511AB291" w14:textId="77777777" w:rsidR="00784A32" w:rsidRPr="00C31E24" w:rsidRDefault="00784A32" w:rsidP="00354887">
            <w:pPr>
              <w:pStyle w:val="TAH"/>
              <w:keepLines w:val="0"/>
              <w:widowControl w:val="0"/>
              <w:rPr>
                <w:color w:val="000000"/>
              </w:rPr>
            </w:pPr>
            <w:r w:rsidRPr="00C31E24">
              <w:rPr>
                <w:color w:val="000000"/>
              </w:rPr>
              <w:t>Information Element</w:t>
            </w:r>
          </w:p>
        </w:tc>
        <w:tc>
          <w:tcPr>
            <w:tcW w:w="2160" w:type="dxa"/>
          </w:tcPr>
          <w:p w14:paraId="084155AC" w14:textId="77777777" w:rsidR="00784A32" w:rsidRPr="00C31E24" w:rsidRDefault="00784A32" w:rsidP="00354887">
            <w:pPr>
              <w:pStyle w:val="TAH"/>
              <w:keepLines w:val="0"/>
              <w:widowControl w:val="0"/>
              <w:rPr>
                <w:color w:val="000000"/>
              </w:rPr>
            </w:pPr>
            <w:r w:rsidRPr="00C31E24">
              <w:rPr>
                <w:color w:val="000000"/>
              </w:rPr>
              <w:t>Value/remark</w:t>
            </w:r>
          </w:p>
        </w:tc>
        <w:tc>
          <w:tcPr>
            <w:tcW w:w="2160" w:type="dxa"/>
            <w:tcBorders>
              <w:bottom w:val="single" w:sz="4" w:space="0" w:color="auto"/>
            </w:tcBorders>
          </w:tcPr>
          <w:p w14:paraId="4D8057AA" w14:textId="77777777" w:rsidR="00784A32" w:rsidRPr="00C31E24" w:rsidRDefault="00784A32" w:rsidP="00354887">
            <w:pPr>
              <w:pStyle w:val="TAH"/>
              <w:keepLines w:val="0"/>
              <w:widowControl w:val="0"/>
              <w:rPr>
                <w:color w:val="000000"/>
              </w:rPr>
            </w:pPr>
            <w:r w:rsidRPr="00C31E24">
              <w:rPr>
                <w:color w:val="000000"/>
              </w:rPr>
              <w:t>Comment</w:t>
            </w:r>
          </w:p>
        </w:tc>
        <w:tc>
          <w:tcPr>
            <w:tcW w:w="1350" w:type="dxa"/>
          </w:tcPr>
          <w:p w14:paraId="4FAFE6BB" w14:textId="77777777" w:rsidR="00784A32" w:rsidRPr="00C31E24" w:rsidRDefault="00784A32" w:rsidP="00354887">
            <w:pPr>
              <w:pStyle w:val="TAH"/>
              <w:keepLines w:val="0"/>
              <w:widowControl w:val="0"/>
              <w:rPr>
                <w:color w:val="000000"/>
              </w:rPr>
            </w:pPr>
            <w:r w:rsidRPr="00C31E24">
              <w:rPr>
                <w:color w:val="000000"/>
              </w:rPr>
              <w:t>Reference</w:t>
            </w:r>
          </w:p>
        </w:tc>
        <w:tc>
          <w:tcPr>
            <w:tcW w:w="1170" w:type="dxa"/>
          </w:tcPr>
          <w:p w14:paraId="2A3362D6" w14:textId="77777777" w:rsidR="00784A32" w:rsidRPr="00C31E24" w:rsidRDefault="00784A32" w:rsidP="00354887">
            <w:pPr>
              <w:pStyle w:val="TAH"/>
              <w:keepLines w:val="0"/>
              <w:widowControl w:val="0"/>
              <w:rPr>
                <w:color w:val="000000"/>
              </w:rPr>
            </w:pPr>
            <w:r w:rsidRPr="00C31E24">
              <w:rPr>
                <w:color w:val="000000"/>
              </w:rPr>
              <w:t>Condition</w:t>
            </w:r>
          </w:p>
        </w:tc>
      </w:tr>
      <w:tr w:rsidR="00784A32" w:rsidRPr="00C31E24" w14:paraId="7917A9DF" w14:textId="77777777" w:rsidTr="00354887">
        <w:tc>
          <w:tcPr>
            <w:tcW w:w="2677" w:type="dxa"/>
            <w:vAlign w:val="center"/>
          </w:tcPr>
          <w:p w14:paraId="50D2874C" w14:textId="77777777" w:rsidR="00784A32" w:rsidRPr="00C31E24" w:rsidRDefault="00784A32" w:rsidP="00354887">
            <w:pPr>
              <w:pStyle w:val="TAL"/>
              <w:keepNext w:val="0"/>
              <w:keepLines w:val="0"/>
              <w:widowControl w:val="0"/>
              <w:rPr>
                <w:rFonts w:cs="Arial"/>
                <w:b/>
                <w:bCs/>
                <w:color w:val="000000"/>
                <w:szCs w:val="18"/>
              </w:rPr>
            </w:pPr>
            <w:r w:rsidRPr="00C31E24">
              <w:rPr>
                <w:rFonts w:cs="Arial"/>
                <w:b/>
                <w:color w:val="000000"/>
                <w:szCs w:val="18"/>
              </w:rPr>
              <w:t>Message-body</w:t>
            </w:r>
          </w:p>
        </w:tc>
        <w:tc>
          <w:tcPr>
            <w:tcW w:w="2160" w:type="dxa"/>
          </w:tcPr>
          <w:p w14:paraId="379D52DD" w14:textId="77777777" w:rsidR="00784A32" w:rsidRPr="00C31E24" w:rsidRDefault="00784A32" w:rsidP="00354887">
            <w:pPr>
              <w:pStyle w:val="TAL"/>
              <w:keepNext w:val="0"/>
              <w:keepLines w:val="0"/>
              <w:widowControl w:val="0"/>
              <w:rPr>
                <w:b/>
                <w:color w:val="000000"/>
              </w:rPr>
            </w:pPr>
          </w:p>
        </w:tc>
        <w:tc>
          <w:tcPr>
            <w:tcW w:w="2160" w:type="dxa"/>
            <w:tcBorders>
              <w:bottom w:val="single" w:sz="4" w:space="0" w:color="auto"/>
            </w:tcBorders>
          </w:tcPr>
          <w:p w14:paraId="2980C379" w14:textId="77777777" w:rsidR="00784A32" w:rsidRPr="00C31E24" w:rsidRDefault="00784A32" w:rsidP="00354887">
            <w:pPr>
              <w:pStyle w:val="TAL"/>
              <w:keepNext w:val="0"/>
              <w:keepLines w:val="0"/>
              <w:widowControl w:val="0"/>
              <w:rPr>
                <w:b/>
                <w:color w:val="000000"/>
              </w:rPr>
            </w:pPr>
          </w:p>
        </w:tc>
        <w:tc>
          <w:tcPr>
            <w:tcW w:w="1350" w:type="dxa"/>
          </w:tcPr>
          <w:p w14:paraId="4BD7D4F8" w14:textId="77777777" w:rsidR="00784A32" w:rsidRPr="00C31E24" w:rsidRDefault="00784A32" w:rsidP="00354887">
            <w:pPr>
              <w:pStyle w:val="TAL"/>
              <w:keepNext w:val="0"/>
              <w:keepLines w:val="0"/>
              <w:widowControl w:val="0"/>
              <w:rPr>
                <w:bCs/>
                <w:color w:val="000000"/>
              </w:rPr>
            </w:pPr>
          </w:p>
        </w:tc>
        <w:tc>
          <w:tcPr>
            <w:tcW w:w="1170" w:type="dxa"/>
            <w:vAlign w:val="bottom"/>
          </w:tcPr>
          <w:p w14:paraId="32120A08" w14:textId="77777777" w:rsidR="00784A32" w:rsidRPr="00C31E24" w:rsidRDefault="00784A32" w:rsidP="00354887">
            <w:pPr>
              <w:pStyle w:val="TAL"/>
              <w:keepNext w:val="0"/>
              <w:keepLines w:val="0"/>
              <w:widowControl w:val="0"/>
              <w:rPr>
                <w:b/>
                <w:color w:val="000000"/>
              </w:rPr>
            </w:pPr>
          </w:p>
        </w:tc>
      </w:tr>
      <w:tr w:rsidR="00784A32" w:rsidRPr="00C31E24" w14:paraId="026D2272" w14:textId="77777777" w:rsidTr="00354887">
        <w:tc>
          <w:tcPr>
            <w:tcW w:w="2677" w:type="dxa"/>
            <w:vAlign w:val="center"/>
          </w:tcPr>
          <w:p w14:paraId="1BDCCF78" w14:textId="77777777" w:rsidR="00784A32" w:rsidRPr="00C31E24" w:rsidRDefault="00784A32" w:rsidP="00354887">
            <w:pPr>
              <w:pStyle w:val="TAL"/>
              <w:keepNext w:val="0"/>
              <w:keepLines w:val="0"/>
              <w:widowControl w:val="0"/>
              <w:rPr>
                <w:rFonts w:cs="Arial"/>
                <w:bCs/>
                <w:color w:val="000000"/>
                <w:szCs w:val="18"/>
              </w:rPr>
            </w:pPr>
            <w:r w:rsidRPr="00C31E24">
              <w:rPr>
                <w:bCs/>
                <w:color w:val="000000"/>
              </w:rPr>
              <w:t xml:space="preserve">  MIME body part</w:t>
            </w:r>
          </w:p>
        </w:tc>
        <w:tc>
          <w:tcPr>
            <w:tcW w:w="2160" w:type="dxa"/>
            <w:vAlign w:val="center"/>
          </w:tcPr>
          <w:p w14:paraId="010FE106" w14:textId="77777777" w:rsidR="00784A32" w:rsidRPr="00C31E2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59386005" w14:textId="77777777" w:rsidR="00784A32" w:rsidRPr="00C31E24" w:rsidRDefault="00784A32" w:rsidP="00354887">
            <w:pPr>
              <w:pStyle w:val="TAL"/>
              <w:keepNext w:val="0"/>
              <w:keepLines w:val="0"/>
              <w:widowControl w:val="0"/>
              <w:rPr>
                <w:bCs/>
                <w:color w:val="000000"/>
              </w:rPr>
            </w:pPr>
            <w:r w:rsidRPr="00C31E24">
              <w:rPr>
                <w:bCs/>
                <w:color w:val="000000"/>
              </w:rPr>
              <w:t>MCVideo</w:t>
            </w:r>
          </w:p>
        </w:tc>
        <w:tc>
          <w:tcPr>
            <w:tcW w:w="1350" w:type="dxa"/>
          </w:tcPr>
          <w:p w14:paraId="62C88C89" w14:textId="77777777" w:rsidR="00784A32" w:rsidRPr="00C31E24" w:rsidRDefault="00784A32" w:rsidP="00354887">
            <w:pPr>
              <w:pStyle w:val="TAL"/>
              <w:keepNext w:val="0"/>
              <w:keepLines w:val="0"/>
              <w:widowControl w:val="0"/>
              <w:rPr>
                <w:bCs/>
                <w:color w:val="000000"/>
              </w:rPr>
            </w:pPr>
          </w:p>
        </w:tc>
        <w:tc>
          <w:tcPr>
            <w:tcW w:w="1170" w:type="dxa"/>
            <w:vAlign w:val="bottom"/>
          </w:tcPr>
          <w:p w14:paraId="42C45E94" w14:textId="77777777" w:rsidR="00784A32" w:rsidRPr="00C31E24" w:rsidRDefault="00784A32" w:rsidP="00354887">
            <w:pPr>
              <w:pStyle w:val="TAL"/>
              <w:keepNext w:val="0"/>
              <w:keepLines w:val="0"/>
              <w:widowControl w:val="0"/>
              <w:rPr>
                <w:bCs/>
                <w:color w:val="000000"/>
              </w:rPr>
            </w:pPr>
          </w:p>
        </w:tc>
      </w:tr>
      <w:tr w:rsidR="00784A32" w:rsidRPr="00C31E24" w14:paraId="2481C39F" w14:textId="77777777" w:rsidTr="00354887">
        <w:tc>
          <w:tcPr>
            <w:tcW w:w="2677" w:type="dxa"/>
            <w:vAlign w:val="center"/>
          </w:tcPr>
          <w:p w14:paraId="2FCF1840" w14:textId="77777777" w:rsidR="00784A32" w:rsidRPr="00C31E24" w:rsidRDefault="00784A32" w:rsidP="00354887">
            <w:pPr>
              <w:pStyle w:val="TAL"/>
              <w:keepNext w:val="0"/>
              <w:keepLines w:val="0"/>
              <w:widowControl w:val="0"/>
              <w:rPr>
                <w:bCs/>
                <w:color w:val="000000"/>
              </w:rPr>
            </w:pPr>
            <w:r w:rsidRPr="00C31E24">
              <w:rPr>
                <w:bCs/>
                <w:color w:val="000000"/>
              </w:rPr>
              <w:t xml:space="preserve">    MIME-part-header</w:t>
            </w:r>
          </w:p>
        </w:tc>
        <w:tc>
          <w:tcPr>
            <w:tcW w:w="2160" w:type="dxa"/>
            <w:vAlign w:val="center"/>
          </w:tcPr>
          <w:p w14:paraId="36E228DE" w14:textId="77777777" w:rsidR="00784A32" w:rsidRPr="00C31E24" w:rsidRDefault="00784A32" w:rsidP="00354887">
            <w:pPr>
              <w:pStyle w:val="TAL"/>
              <w:keepNext w:val="0"/>
              <w:keepLines w:val="0"/>
              <w:widowControl w:val="0"/>
              <w:rPr>
                <w:bCs/>
                <w:color w:val="000000"/>
              </w:rPr>
            </w:pPr>
          </w:p>
        </w:tc>
        <w:tc>
          <w:tcPr>
            <w:tcW w:w="2160" w:type="dxa"/>
            <w:tcBorders>
              <w:top w:val="single" w:sz="4" w:space="0" w:color="auto"/>
              <w:bottom w:val="single" w:sz="4" w:space="0" w:color="auto"/>
            </w:tcBorders>
          </w:tcPr>
          <w:p w14:paraId="1D46A06C" w14:textId="77777777" w:rsidR="00784A32" w:rsidRPr="00C31E24" w:rsidRDefault="00784A32" w:rsidP="00354887">
            <w:pPr>
              <w:pStyle w:val="TAL"/>
              <w:keepNext w:val="0"/>
              <w:keepLines w:val="0"/>
              <w:widowControl w:val="0"/>
              <w:rPr>
                <w:bCs/>
                <w:color w:val="000000"/>
              </w:rPr>
            </w:pPr>
          </w:p>
        </w:tc>
        <w:tc>
          <w:tcPr>
            <w:tcW w:w="1350" w:type="dxa"/>
          </w:tcPr>
          <w:p w14:paraId="3985058F" w14:textId="77777777" w:rsidR="00784A32" w:rsidRPr="00C31E24" w:rsidRDefault="00784A32" w:rsidP="00354887">
            <w:pPr>
              <w:pStyle w:val="TAL"/>
              <w:keepNext w:val="0"/>
              <w:keepLines w:val="0"/>
              <w:widowControl w:val="0"/>
              <w:rPr>
                <w:bCs/>
                <w:color w:val="000000"/>
              </w:rPr>
            </w:pPr>
          </w:p>
        </w:tc>
        <w:tc>
          <w:tcPr>
            <w:tcW w:w="1170" w:type="dxa"/>
            <w:vAlign w:val="bottom"/>
          </w:tcPr>
          <w:p w14:paraId="3F330CE0" w14:textId="77777777" w:rsidR="00784A32" w:rsidRPr="00C31E24" w:rsidRDefault="00784A32" w:rsidP="00354887">
            <w:pPr>
              <w:pStyle w:val="TAL"/>
              <w:keepNext w:val="0"/>
              <w:keepLines w:val="0"/>
              <w:widowControl w:val="0"/>
              <w:rPr>
                <w:bCs/>
                <w:color w:val="000000"/>
              </w:rPr>
            </w:pPr>
          </w:p>
        </w:tc>
      </w:tr>
      <w:tr w:rsidR="00784A32" w:rsidRPr="00C31E24" w14:paraId="6E0B2533" w14:textId="77777777" w:rsidTr="00354887">
        <w:trPr>
          <w:trHeight w:val="647"/>
        </w:trPr>
        <w:tc>
          <w:tcPr>
            <w:tcW w:w="2677" w:type="dxa"/>
            <w:vAlign w:val="center"/>
          </w:tcPr>
          <w:p w14:paraId="213A60DD" w14:textId="77777777" w:rsidR="00784A32" w:rsidRPr="00C31E24" w:rsidRDefault="00784A32" w:rsidP="00354887">
            <w:pPr>
              <w:pStyle w:val="TAL"/>
              <w:keepNext w:val="0"/>
              <w:keepLines w:val="0"/>
              <w:widowControl w:val="0"/>
              <w:rPr>
                <w:rFonts w:cs="Arial"/>
                <w:bCs/>
                <w:color w:val="000000"/>
                <w:szCs w:val="18"/>
              </w:rPr>
            </w:pPr>
            <w:r w:rsidRPr="00C31E24">
              <w:rPr>
                <w:bCs/>
                <w:color w:val="000000"/>
              </w:rPr>
              <w:t xml:space="preserve">    MIME-part-body</w:t>
            </w:r>
          </w:p>
        </w:tc>
        <w:tc>
          <w:tcPr>
            <w:tcW w:w="2160" w:type="dxa"/>
            <w:vAlign w:val="center"/>
          </w:tcPr>
          <w:p w14:paraId="57A2B74E" w14:textId="77777777" w:rsidR="00784A32" w:rsidRPr="00C31E24" w:rsidRDefault="00784A32" w:rsidP="00354887">
            <w:pPr>
              <w:pStyle w:val="TAL"/>
              <w:keepNext w:val="0"/>
              <w:keepLines w:val="0"/>
              <w:widowControl w:val="0"/>
              <w:rPr>
                <w:bCs/>
                <w:color w:val="000000"/>
              </w:rPr>
            </w:pPr>
            <w:r w:rsidRPr="00C31E24">
              <w:rPr>
                <w:bCs/>
                <w:color w:val="000000"/>
              </w:rPr>
              <w:t>MCVideo-Info as described in Table 6.2.1.3.3-2</w:t>
            </w:r>
          </w:p>
        </w:tc>
        <w:tc>
          <w:tcPr>
            <w:tcW w:w="2160" w:type="dxa"/>
            <w:tcBorders>
              <w:top w:val="single" w:sz="4" w:space="0" w:color="auto"/>
              <w:bottom w:val="single" w:sz="4" w:space="0" w:color="auto"/>
            </w:tcBorders>
          </w:tcPr>
          <w:p w14:paraId="185F0DF2" w14:textId="77777777" w:rsidR="00784A32" w:rsidRPr="00C31E24" w:rsidRDefault="00784A32" w:rsidP="00354887">
            <w:pPr>
              <w:pStyle w:val="TAL"/>
              <w:keepNext w:val="0"/>
              <w:keepLines w:val="0"/>
              <w:widowControl w:val="0"/>
              <w:rPr>
                <w:bCs/>
                <w:color w:val="000000"/>
              </w:rPr>
            </w:pPr>
          </w:p>
        </w:tc>
        <w:tc>
          <w:tcPr>
            <w:tcW w:w="1350" w:type="dxa"/>
          </w:tcPr>
          <w:p w14:paraId="11A6B1E4" w14:textId="77777777" w:rsidR="00784A32" w:rsidRPr="00C31E24" w:rsidRDefault="00784A32" w:rsidP="00354887">
            <w:pPr>
              <w:pStyle w:val="TAL"/>
              <w:keepNext w:val="0"/>
              <w:keepLines w:val="0"/>
              <w:widowControl w:val="0"/>
              <w:rPr>
                <w:bCs/>
                <w:color w:val="000000"/>
              </w:rPr>
            </w:pPr>
          </w:p>
        </w:tc>
        <w:tc>
          <w:tcPr>
            <w:tcW w:w="1170" w:type="dxa"/>
            <w:vAlign w:val="bottom"/>
          </w:tcPr>
          <w:p w14:paraId="43033B6A" w14:textId="77777777" w:rsidR="00784A32" w:rsidRPr="00C31E24" w:rsidRDefault="00784A32" w:rsidP="00354887">
            <w:pPr>
              <w:pStyle w:val="TAL"/>
              <w:keepNext w:val="0"/>
              <w:keepLines w:val="0"/>
              <w:widowControl w:val="0"/>
              <w:rPr>
                <w:bCs/>
                <w:color w:val="000000"/>
              </w:rPr>
            </w:pPr>
          </w:p>
        </w:tc>
      </w:tr>
    </w:tbl>
    <w:p w14:paraId="3C9F119C" w14:textId="77777777" w:rsidR="00784A32" w:rsidRPr="00C31E24" w:rsidRDefault="00784A32" w:rsidP="00784A32"/>
    <w:p w14:paraId="3D735FB8" w14:textId="77777777" w:rsidR="00784A32" w:rsidRPr="00C31E24" w:rsidRDefault="00784A32" w:rsidP="00784A32">
      <w:pPr>
        <w:pStyle w:val="TH"/>
        <w:widowControl w:val="0"/>
      </w:pPr>
      <w:r w:rsidRPr="00C31E24">
        <w:rPr>
          <w:color w:val="000000"/>
        </w:rPr>
        <w:t>Table 6.2.7.3.3-4: SIP BYE (Step 8, Table 6.2.7.3.2-1)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rsidDel="00127C5D" w14:paraId="45FE851A" w14:textId="77777777" w:rsidTr="00354887">
        <w:trPr>
          <w:tblHeader/>
        </w:trPr>
        <w:tc>
          <w:tcPr>
            <w:tcW w:w="9634" w:type="dxa"/>
          </w:tcPr>
          <w:p w14:paraId="0E2BEBB7" w14:textId="77777777" w:rsidR="00784A32" w:rsidRPr="00C31E24" w:rsidDel="00127C5D" w:rsidRDefault="00784A32" w:rsidP="00354887">
            <w:pPr>
              <w:pStyle w:val="TAL"/>
              <w:widowControl w:val="0"/>
              <w:rPr>
                <w:color w:val="000000"/>
              </w:rPr>
            </w:pPr>
            <w:r w:rsidRPr="00C31E24">
              <w:rPr>
                <w:color w:val="000000"/>
              </w:rPr>
              <w:t xml:space="preserve">Derivation Path: TS 36.579-1, Table 5.5.2.2-1, </w:t>
            </w:r>
            <w:r w:rsidRPr="00C31E24">
              <w:t>condition MO_CALL</w:t>
            </w:r>
          </w:p>
        </w:tc>
      </w:tr>
    </w:tbl>
    <w:p w14:paraId="50450412" w14:textId="77777777" w:rsidR="00784A32" w:rsidRPr="00C31E24" w:rsidRDefault="00784A32" w:rsidP="00784A32"/>
    <w:p w14:paraId="02BA0747" w14:textId="03B4A069" w:rsidR="00784A32" w:rsidRPr="00C31E24" w:rsidRDefault="00784A32" w:rsidP="00784A32">
      <w:pPr>
        <w:pStyle w:val="TH"/>
      </w:pPr>
      <w:r w:rsidRPr="00C31E24">
        <w:t xml:space="preserve">Table 6.2.7.3.3-5: </w:t>
      </w:r>
      <w:r w:rsidR="002B1EC7" w:rsidRPr="00C31E24">
        <w:t>Void</w:t>
      </w:r>
    </w:p>
    <w:p w14:paraId="4CEB98AE" w14:textId="77777777" w:rsidR="00784A32" w:rsidRPr="00C31E24" w:rsidRDefault="00784A32" w:rsidP="00784A32"/>
    <w:p w14:paraId="054D1791" w14:textId="77777777" w:rsidR="00784A32" w:rsidRPr="00C31E24" w:rsidRDefault="00784A32" w:rsidP="00784A32">
      <w:pPr>
        <w:pStyle w:val="Heading3"/>
      </w:pPr>
      <w:bookmarkStart w:id="751" w:name="_Toc52787589"/>
      <w:bookmarkStart w:id="752" w:name="_Toc52787771"/>
      <w:bookmarkStart w:id="753" w:name="_Toc75906993"/>
      <w:bookmarkStart w:id="754" w:name="_Toc75907330"/>
      <w:bookmarkStart w:id="755" w:name="_Toc84345740"/>
      <w:bookmarkStart w:id="756" w:name="_Toc99871293"/>
      <w:r w:rsidRPr="00C31E24">
        <w:t>6.2.8</w:t>
      </w:r>
      <w:r w:rsidRPr="00C31E24">
        <w:tab/>
        <w:t>On-network / Private Call / On-demand / Manual Commencement Mode / Without Transmission Control / Client Terminated (CT)</w:t>
      </w:r>
      <w:bookmarkEnd w:id="751"/>
      <w:bookmarkEnd w:id="752"/>
      <w:bookmarkEnd w:id="753"/>
      <w:bookmarkEnd w:id="754"/>
      <w:bookmarkEnd w:id="755"/>
      <w:bookmarkEnd w:id="756"/>
    </w:p>
    <w:p w14:paraId="798DCCAC" w14:textId="77777777" w:rsidR="00784A32" w:rsidRPr="00C31E24" w:rsidRDefault="00784A32" w:rsidP="00764DD4">
      <w:pPr>
        <w:pStyle w:val="H6"/>
      </w:pPr>
      <w:bookmarkStart w:id="757" w:name="_Toc52787590"/>
      <w:bookmarkStart w:id="758" w:name="_Toc52787772"/>
      <w:bookmarkStart w:id="759" w:name="_Toc75906994"/>
      <w:bookmarkStart w:id="760" w:name="_Toc75907331"/>
      <w:r w:rsidRPr="00C31E24">
        <w:t>6.2.8.1</w:t>
      </w:r>
      <w:r w:rsidRPr="00C31E24">
        <w:tab/>
        <w:t>Test Purpose (TP)</w:t>
      </w:r>
      <w:bookmarkEnd w:id="757"/>
      <w:bookmarkEnd w:id="758"/>
      <w:bookmarkEnd w:id="759"/>
      <w:bookmarkEnd w:id="760"/>
    </w:p>
    <w:p w14:paraId="4FF1C8C3" w14:textId="77777777" w:rsidR="00784A32" w:rsidRPr="00C31E24" w:rsidRDefault="00784A32" w:rsidP="00784A32">
      <w:pPr>
        <w:pStyle w:val="H6"/>
      </w:pPr>
      <w:r w:rsidRPr="00C31E24">
        <w:t>(1)</w:t>
      </w:r>
    </w:p>
    <w:p w14:paraId="09AFB86F"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registered and authorised for MCVideo Service including authorisation to receive a MCVideo private call }</w:t>
      </w:r>
    </w:p>
    <w:p w14:paraId="35433AC3"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6F322CC5"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request for establishment of an MCVideo private call, On-demand Manual Commencement Mode without Transmission Control }</w:t>
      </w:r>
    </w:p>
    <w:p w14:paraId="72EC6AEA" w14:textId="023C66CF"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UE (MCVideo Client) notifies the User for the incoming call responding to the Server with a SIP 18</w:t>
      </w:r>
      <w:r w:rsidR="00E205C9" w:rsidRPr="00C31E24">
        <w:rPr>
          <w:noProof w:val="0"/>
        </w:rPr>
        <w:t>0</w:t>
      </w:r>
      <w:r w:rsidRPr="00C31E24">
        <w:rPr>
          <w:noProof w:val="0"/>
        </w:rPr>
        <w:t xml:space="preserve"> (Ringing) message, </w:t>
      </w:r>
      <w:r w:rsidRPr="00C31E24">
        <w:rPr>
          <w:b/>
          <w:noProof w:val="0"/>
        </w:rPr>
        <w:t>and</w:t>
      </w:r>
      <w:r w:rsidRPr="00C31E24">
        <w:rPr>
          <w:noProof w:val="0"/>
        </w:rPr>
        <w:t xml:space="preserve">, after the User accepts the call sends to the Server a SIP 200 (OK) message </w:t>
      </w:r>
      <w:r w:rsidRPr="00C31E24">
        <w:rPr>
          <w:bCs/>
          <w:noProof w:val="0"/>
        </w:rPr>
        <w:t>and</w:t>
      </w:r>
      <w:r w:rsidRPr="00C31E24">
        <w:rPr>
          <w:noProof w:val="0"/>
        </w:rPr>
        <w:t xml:space="preserve"> does not apply Transmission Control }</w:t>
      </w:r>
    </w:p>
    <w:p w14:paraId="72CE7BD4" w14:textId="77777777" w:rsidR="00784A32" w:rsidRPr="00C31E24" w:rsidRDefault="00784A32" w:rsidP="00784A32">
      <w:pPr>
        <w:pStyle w:val="PL"/>
        <w:rPr>
          <w:noProof w:val="0"/>
        </w:rPr>
      </w:pPr>
      <w:r w:rsidRPr="00C31E24">
        <w:rPr>
          <w:noProof w:val="0"/>
        </w:rPr>
        <w:t xml:space="preserve">            }</w:t>
      </w:r>
    </w:p>
    <w:p w14:paraId="767178B6" w14:textId="77777777" w:rsidR="00784A32" w:rsidRPr="00C31E24" w:rsidRDefault="00784A32" w:rsidP="00784A32">
      <w:pPr>
        <w:pStyle w:val="PL"/>
        <w:rPr>
          <w:rFonts w:cs="Courier New"/>
          <w:noProof w:val="0"/>
          <w:szCs w:val="16"/>
        </w:rPr>
      </w:pPr>
    </w:p>
    <w:p w14:paraId="7A30D254" w14:textId="77777777" w:rsidR="00784A32" w:rsidRPr="00C31E24" w:rsidRDefault="00784A32" w:rsidP="00784A32">
      <w:pPr>
        <w:pStyle w:val="H6"/>
      </w:pPr>
      <w:r w:rsidRPr="00C31E24">
        <w:t>(2)</w:t>
      </w:r>
    </w:p>
    <w:p w14:paraId="3E01D63A" w14:textId="77777777" w:rsidR="00784A32" w:rsidRPr="00C31E24" w:rsidRDefault="00784A32" w:rsidP="00784A32">
      <w:pPr>
        <w:pStyle w:val="PL"/>
        <w:rPr>
          <w:noProof w:val="0"/>
        </w:rPr>
      </w:pPr>
      <w:r w:rsidRPr="00C31E24">
        <w:rPr>
          <w:b/>
          <w:noProof w:val="0"/>
        </w:rPr>
        <w:t>with</w:t>
      </w:r>
      <w:r w:rsidRPr="00C31E24">
        <w:rPr>
          <w:noProof w:val="0"/>
        </w:rPr>
        <w:t xml:space="preserve"> { UE (MCVideo Client) having an ongoing On-demand Pre-arranged Group Call with Manual  Commencement Mode }</w:t>
      </w:r>
    </w:p>
    <w:p w14:paraId="678456B2" w14:textId="77777777" w:rsidR="00784A32" w:rsidRPr="00C31E24" w:rsidRDefault="00784A32" w:rsidP="00784A32">
      <w:pPr>
        <w:pStyle w:val="PL"/>
        <w:rPr>
          <w:noProof w:val="0"/>
        </w:rPr>
      </w:pPr>
      <w:r w:rsidRPr="00C31E24">
        <w:rPr>
          <w:b/>
          <w:noProof w:val="0"/>
        </w:rPr>
        <w:t>ensure that</w:t>
      </w:r>
      <w:r w:rsidRPr="00C31E24">
        <w:rPr>
          <w:noProof w:val="0"/>
        </w:rPr>
        <w:t xml:space="preserve"> {</w:t>
      </w:r>
    </w:p>
    <w:p w14:paraId="5AFECC85" w14:textId="77777777" w:rsidR="00784A32" w:rsidRPr="00C31E24" w:rsidRDefault="00784A32" w:rsidP="00784A32">
      <w:pPr>
        <w:pStyle w:val="PL"/>
        <w:rPr>
          <w:noProof w:val="0"/>
        </w:rPr>
      </w:pPr>
      <w:r w:rsidRPr="00C31E24">
        <w:rPr>
          <w:noProof w:val="0"/>
        </w:rPr>
        <w:t xml:space="preserve">  </w:t>
      </w:r>
      <w:r w:rsidRPr="00C31E24">
        <w:rPr>
          <w:b/>
          <w:noProof w:val="0"/>
        </w:rPr>
        <w:t>when</w:t>
      </w:r>
      <w:r w:rsidRPr="00C31E24">
        <w:rPr>
          <w:noProof w:val="0"/>
        </w:rPr>
        <w:t xml:space="preserve"> { the MCVideo User needs to terminate the ongoing MCVideo Group Call }</w:t>
      </w:r>
    </w:p>
    <w:p w14:paraId="7BF8ECB2" w14:textId="77777777" w:rsidR="00784A32" w:rsidRPr="00C31E24" w:rsidRDefault="00784A32" w:rsidP="00784A32">
      <w:pPr>
        <w:pStyle w:val="PL"/>
        <w:rPr>
          <w:noProof w:val="0"/>
        </w:rPr>
      </w:pPr>
      <w:r w:rsidRPr="00C31E24">
        <w:rPr>
          <w:noProof w:val="0"/>
        </w:rPr>
        <w:t xml:space="preserve">    </w:t>
      </w:r>
      <w:r w:rsidRPr="00C31E24">
        <w:rPr>
          <w:b/>
          <w:noProof w:val="0"/>
        </w:rPr>
        <w:t>then</w:t>
      </w:r>
      <w:r w:rsidRPr="00C31E24">
        <w:rPr>
          <w:noProof w:val="0"/>
        </w:rPr>
        <w:t xml:space="preserve"> { the UE (MCVideo Client) sends a SIP BYE request and the SS (MCVideo Server) responds with a SIP 200 (OK) and ends the MCVideo session }</w:t>
      </w:r>
    </w:p>
    <w:p w14:paraId="179D5576" w14:textId="77777777" w:rsidR="00784A32" w:rsidRPr="00C31E24" w:rsidRDefault="00784A32" w:rsidP="00784A32">
      <w:pPr>
        <w:pStyle w:val="PL"/>
        <w:rPr>
          <w:noProof w:val="0"/>
        </w:rPr>
      </w:pPr>
      <w:r w:rsidRPr="00C31E24">
        <w:rPr>
          <w:noProof w:val="0"/>
        </w:rPr>
        <w:t xml:space="preserve">            }</w:t>
      </w:r>
    </w:p>
    <w:p w14:paraId="09E45FD2" w14:textId="77777777" w:rsidR="00784A32" w:rsidRPr="00C31E24" w:rsidRDefault="00784A32" w:rsidP="00784A32">
      <w:pPr>
        <w:pStyle w:val="PL"/>
        <w:rPr>
          <w:rFonts w:cs="Courier New"/>
          <w:noProof w:val="0"/>
          <w:szCs w:val="16"/>
        </w:rPr>
      </w:pPr>
    </w:p>
    <w:p w14:paraId="193CA780" w14:textId="77777777" w:rsidR="00784A32" w:rsidRPr="00C31E24" w:rsidRDefault="00784A32" w:rsidP="00764DD4">
      <w:pPr>
        <w:pStyle w:val="H6"/>
      </w:pPr>
      <w:bookmarkStart w:id="761" w:name="_Toc52787591"/>
      <w:bookmarkStart w:id="762" w:name="_Toc52787773"/>
      <w:bookmarkStart w:id="763" w:name="_Toc75906995"/>
      <w:bookmarkStart w:id="764" w:name="_Toc75907332"/>
      <w:r w:rsidRPr="00C31E24">
        <w:t>6.2.8.2</w:t>
      </w:r>
      <w:r w:rsidRPr="00C31E24">
        <w:tab/>
        <w:t>Conformance requirements</w:t>
      </w:r>
      <w:bookmarkEnd w:id="761"/>
      <w:bookmarkEnd w:id="762"/>
      <w:bookmarkEnd w:id="763"/>
      <w:bookmarkEnd w:id="764"/>
    </w:p>
    <w:p w14:paraId="46F2936B" w14:textId="77777777" w:rsidR="00784A32" w:rsidRPr="00C31E24" w:rsidRDefault="00784A32" w:rsidP="00784A32">
      <w:r w:rsidRPr="00C31E24">
        <w:t xml:space="preserve">References: The conformance requirements covered in the present TC are specified in: TS 24.281, clauses 10.2.2.2.2, 10.2.2.3.1.1, 6.2.3.2.1, and 4.6.2. </w:t>
      </w:r>
      <w:r w:rsidR="009A1D55" w:rsidRPr="00C31E24">
        <w:t xml:space="preserve">The following represents a copy/paste extraction of the requirements relevant to the test purpose; any references within the copy/paste text should be understood within the scope of the core spec they have been copied from. </w:t>
      </w:r>
      <w:r w:rsidRPr="00C31E24">
        <w:t>Unless otherwise stated these are Rel-14 requirements.</w:t>
      </w:r>
    </w:p>
    <w:p w14:paraId="630E595E" w14:textId="77777777" w:rsidR="00784A32" w:rsidRPr="00C31E24" w:rsidRDefault="00784A32" w:rsidP="00784A32">
      <w:r w:rsidRPr="00C31E24">
        <w:t>[TS 24.281, clause 10.2.2.2.2]</w:t>
      </w:r>
    </w:p>
    <w:p w14:paraId="388761C3" w14:textId="77777777" w:rsidR="00784A32" w:rsidRPr="00C31E24" w:rsidRDefault="00784A32" w:rsidP="00784A32">
      <w:r w:rsidRPr="00C31E24">
        <w:t>Upon receipt of an initial SIP INVITE request, the MCVideo client shall follow the procedures for termination of multimedia sessions in the IM CN subsystem as specified in 3GPP TS 24.229 [11] with the clarifications below.</w:t>
      </w:r>
    </w:p>
    <w:p w14:paraId="3CBE3DEC" w14:textId="77777777" w:rsidR="00784A32" w:rsidRPr="00C31E24" w:rsidRDefault="00784A32" w:rsidP="00784A32">
      <w:r w:rsidRPr="00C31E24">
        <w:t>The MCVideo client:</w:t>
      </w:r>
    </w:p>
    <w:p w14:paraId="695A5688" w14:textId="77777777" w:rsidR="00784A32" w:rsidRPr="00C31E24" w:rsidRDefault="00784A32" w:rsidP="00784A32">
      <w:pPr>
        <w:pStyle w:val="B1"/>
      </w:pPr>
      <w:r w:rsidRPr="00C31E24">
        <w:t>1)</w:t>
      </w:r>
      <w:r w:rsidRPr="00C31E24">
        <w:tab/>
        <w:t>may reject the SIP INVITE request if any of the following conditions are met:</w:t>
      </w:r>
    </w:p>
    <w:p w14:paraId="49B68A67" w14:textId="77777777" w:rsidR="00784A32" w:rsidRPr="00C31E24" w:rsidRDefault="00784A32" w:rsidP="00784A32">
      <w:pPr>
        <w:pStyle w:val="B2"/>
      </w:pPr>
      <w:r w:rsidRPr="00C31E24">
        <w:t>a)</w:t>
      </w:r>
      <w:r w:rsidRPr="00C31E24">
        <w:tab/>
        <w:t>MCVideo client is already occupied in another session and the number of simultaneous sessions exceeds &lt;MaxCall&gt;, the maximum simultaneous MCVideo session for private call, as specified in TS 24.484 [25];</w:t>
      </w:r>
    </w:p>
    <w:p w14:paraId="7AE879F1" w14:textId="77777777" w:rsidR="00784A32" w:rsidRPr="00C31E24" w:rsidRDefault="00784A32" w:rsidP="00784A32">
      <w:pPr>
        <w:pStyle w:val="B2"/>
      </w:pPr>
      <w:r w:rsidRPr="00C31E24">
        <w:t>b)</w:t>
      </w:r>
      <w:r w:rsidRPr="00C31E24">
        <w:tab/>
        <w:t>MCVideo client does not have enough resources to handle the call; or</w:t>
      </w:r>
    </w:p>
    <w:p w14:paraId="439AFB4D" w14:textId="77777777" w:rsidR="00784A32" w:rsidRPr="00C31E24" w:rsidRDefault="00784A32" w:rsidP="00784A32">
      <w:pPr>
        <w:pStyle w:val="B2"/>
      </w:pPr>
      <w:r w:rsidRPr="00C31E24">
        <w:t>c)</w:t>
      </w:r>
      <w:r w:rsidRPr="00C31E24">
        <w:tab/>
        <w:t>any other reason outside the scope of this specification;</w:t>
      </w:r>
    </w:p>
    <w:p w14:paraId="2BA7906A" w14:textId="77777777" w:rsidR="00784A32" w:rsidRPr="00C31E24" w:rsidRDefault="00784A32" w:rsidP="00784A32">
      <w:pPr>
        <w:pStyle w:val="B2"/>
      </w:pPr>
      <w:r w:rsidRPr="00C31E24">
        <w:t>otherwise, continue with the rest of the steps.</w:t>
      </w:r>
    </w:p>
    <w:p w14:paraId="565C0B5F" w14:textId="77777777" w:rsidR="00784A32" w:rsidRPr="00C31E24" w:rsidRDefault="00784A32" w:rsidP="00784A32">
      <w:pPr>
        <w:pStyle w:val="NO"/>
      </w:pPr>
      <w:r w:rsidRPr="00C31E24">
        <w:t>NOTE 1:</w:t>
      </w:r>
      <w:r w:rsidRPr="00C31E24">
        <w:tab/>
        <w:t>If the SIP INVITE request contains an application/vnd.3gpp.mcvideo-info+xml MIME body with the &lt;emergency-ind&gt; element set to a value of "true", the participating MCVideo function can choose to accept the request.</w:t>
      </w:r>
    </w:p>
    <w:p w14:paraId="242D25B0" w14:textId="77777777" w:rsidR="00784A32" w:rsidRPr="00C31E24" w:rsidRDefault="00784A32" w:rsidP="00784A32">
      <w:pPr>
        <w:pStyle w:val="B1"/>
      </w:pPr>
      <w:r w:rsidRPr="00C31E24">
        <w:t>2)</w:t>
      </w:r>
      <w:r w:rsidRPr="00C31E24">
        <w:tab/>
        <w:t>if the SIP INVITE request is rejected in step 1), shall respond toward participating MCVideo function either with appropriate reject code as specified in 3GPP TS 24.229 [11] and warning texts as specified in subclause 4.4.2 or with SIP 480 (Temporarily unavailable) response not including warning texts if the user is authorized to restrict the reason for failure according to &lt;allow-failure-restriction&gt; as specified in 3GPP TS 24.484 [25] and skip the rest of the steps of this subclause;</w:t>
      </w:r>
    </w:p>
    <w:p w14:paraId="730B932C" w14:textId="77777777" w:rsidR="00784A32" w:rsidRPr="00C31E24" w:rsidRDefault="00784A32" w:rsidP="00784A32">
      <w:pPr>
        <w:pStyle w:val="B1"/>
      </w:pPr>
      <w:r w:rsidRPr="00C31E24">
        <w:t>3)</w:t>
      </w:r>
      <w:r w:rsidRPr="00C31E24">
        <w:tab/>
        <w:t>if the SIP INVITE request contains an application/vnd.3gpp.mcvideo-info+xml MIME body with the &lt;mcvideoinfo&gt; element containing the &lt;mcvideo-Params&gt; element with the &lt;emergency-ind&gt; element set to a value of "true":</w:t>
      </w:r>
    </w:p>
    <w:p w14:paraId="1E19EEB4" w14:textId="77777777" w:rsidR="00784A32" w:rsidRPr="00C31E24" w:rsidRDefault="00784A32" w:rsidP="00784A32">
      <w:pPr>
        <w:pStyle w:val="B2"/>
      </w:pPr>
      <w:r w:rsidRPr="00C31E24">
        <w:t>a)</w:t>
      </w:r>
      <w:r w:rsidRPr="00C31E24">
        <w:tab/>
        <w:t>should display to the MCVideo user an indication that this is a SIP INVITE request for an MCVideo emergency private call and:</w:t>
      </w:r>
    </w:p>
    <w:p w14:paraId="63E742A2" w14:textId="77777777" w:rsidR="00784A32" w:rsidRPr="00C31E24" w:rsidRDefault="00784A32" w:rsidP="00784A32">
      <w:pPr>
        <w:pStyle w:val="B3"/>
      </w:pPr>
      <w:r w:rsidRPr="00C31E24">
        <w:t>i)</w:t>
      </w:r>
      <w:r w:rsidRPr="00C31E24">
        <w:tab/>
        <w:t>should display the MCVideo ID of the originator of the MCVideo emergency private call contained in the &lt;mcvideo-calling-user-id&gt; element of the application/vnd.3gpp.mcvideo-info+xml MIME body; and</w:t>
      </w:r>
    </w:p>
    <w:p w14:paraId="39F4397D" w14:textId="77777777" w:rsidR="00784A32" w:rsidRPr="00C31E24" w:rsidRDefault="00784A32" w:rsidP="00784A32">
      <w:pPr>
        <w:pStyle w:val="B3"/>
      </w:pPr>
      <w:r w:rsidRPr="00C31E24">
        <w:t>ii)</w:t>
      </w:r>
      <w:r w:rsidRPr="00C31E24">
        <w:tab/>
        <w:t>if the &lt;alert-ind&gt; element is set to "true", should display to the MCVideo user an indication of the MCVideo emergency alert and associated information; and</w:t>
      </w:r>
    </w:p>
    <w:p w14:paraId="694E34D1" w14:textId="77777777" w:rsidR="00784A32" w:rsidRPr="00C31E24" w:rsidRDefault="00784A32" w:rsidP="00784A32">
      <w:pPr>
        <w:pStyle w:val="B2"/>
      </w:pPr>
      <w:r w:rsidRPr="00C31E24">
        <w:t>b)</w:t>
      </w:r>
      <w:r w:rsidRPr="00C31E24">
        <w:tab/>
        <w:t>shall set the MCVideo emergency private priority state to "MVEPP 2: in-progress" for this private call;</w:t>
      </w:r>
    </w:p>
    <w:p w14:paraId="784D2FE8" w14:textId="77777777" w:rsidR="00784A32" w:rsidRPr="00C31E24" w:rsidRDefault="00784A32" w:rsidP="00784A32">
      <w:pPr>
        <w:pStyle w:val="B1"/>
      </w:pPr>
      <w:r w:rsidRPr="00C31E24">
        <w:t>4)</w:t>
      </w:r>
      <w:r w:rsidRPr="00C31E24">
        <w:tab/>
        <w:t>if the SDP offer of the SIP INVITE request contains an "a=key-mgmt" attribute field with a "mikey" attribute value containing a MIKEY-SAKKE I_MESSAGE:</w:t>
      </w:r>
    </w:p>
    <w:p w14:paraId="4433CC65" w14:textId="77777777" w:rsidR="00784A32" w:rsidRPr="00C31E24" w:rsidRDefault="00784A32" w:rsidP="00784A32">
      <w:pPr>
        <w:pStyle w:val="B2"/>
      </w:pPr>
      <w:r w:rsidRPr="00C31E24">
        <w:t>a)</w:t>
      </w:r>
      <w:r w:rsidRPr="00C31E24">
        <w:tab/>
        <w:t>shall extract the MCVideo ID of the originating MCVideo client from the initiator field (IDRi) of the I_MESSAGE as described in 3GPP TS 33.180 [8];</w:t>
      </w:r>
    </w:p>
    <w:p w14:paraId="123514F0" w14:textId="77777777" w:rsidR="00784A32" w:rsidRPr="00C31E24" w:rsidRDefault="00784A32" w:rsidP="00784A32">
      <w:pPr>
        <w:pStyle w:val="B2"/>
      </w:pPr>
      <w:r w:rsidRPr="00C31E24">
        <w:t>b)</w:t>
      </w:r>
      <w:r w:rsidRPr="00C31E24">
        <w:tab/>
        <w:t>shall convert the MCVideo ID to a UID as described in 3GPP TS 33.180 [8];</w:t>
      </w:r>
    </w:p>
    <w:p w14:paraId="1970F14A" w14:textId="77777777" w:rsidR="00784A32" w:rsidRPr="00C31E24" w:rsidRDefault="00784A32" w:rsidP="00784A32">
      <w:pPr>
        <w:pStyle w:val="B2"/>
      </w:pPr>
      <w:r w:rsidRPr="00C31E24">
        <w:t>c)</w:t>
      </w:r>
      <w:r w:rsidRPr="00C31E24">
        <w:tab/>
        <w:t>shall use the UID to validate the signature of the MIKEY-SAKKE I_MESSAGE as described in 3GPP TS 33.180 [8];</w:t>
      </w:r>
    </w:p>
    <w:p w14:paraId="1CE55CE8" w14:textId="77777777" w:rsidR="00784A32" w:rsidRPr="00C31E24" w:rsidRDefault="00784A32" w:rsidP="00784A32">
      <w:pPr>
        <w:pStyle w:val="B2"/>
      </w:pPr>
      <w:r w:rsidRPr="00C31E24">
        <w:t>d)</w:t>
      </w:r>
      <w:r w:rsidRPr="00C31E24">
        <w:tab/>
        <w:t>if authentication verification of the MIKEY-SAKKE I_MESSAGE fails, shall reject the SIP INVITE request with a SIP 488 (Not Acceptable Here) response as specified in IETF RFC 4567 [34], and include warning text set to "136 authentication of the MIKEY-SAKE I_MESSAGE failed" in a Warning header field as specified in subclause 4.4; and</w:t>
      </w:r>
    </w:p>
    <w:p w14:paraId="2629EC87" w14:textId="77777777" w:rsidR="00784A32" w:rsidRPr="00C31E24" w:rsidRDefault="00784A32" w:rsidP="00784A32">
      <w:pPr>
        <w:pStyle w:val="B2"/>
      </w:pPr>
      <w:r w:rsidRPr="00C31E24">
        <w:t>e)</w:t>
      </w:r>
      <w:r w:rsidRPr="00C31E24">
        <w:tab/>
        <w:t>if the signature of the MIKEY-SAKKE I_MESSAGE was successfully validated:</w:t>
      </w:r>
    </w:p>
    <w:p w14:paraId="3163AC05" w14:textId="77777777" w:rsidR="00784A32" w:rsidRPr="00C31E24" w:rsidRDefault="00784A32" w:rsidP="00784A32">
      <w:pPr>
        <w:pStyle w:val="B3"/>
      </w:pPr>
      <w:r w:rsidRPr="00C31E24">
        <w:t>i)</w:t>
      </w:r>
      <w:r w:rsidRPr="00C31E24">
        <w:tab/>
        <w:t>shall extract and decrypt the encapsulated PCK using the terminating user's (KMS provisioned) UID key as described in 3GPP TS 33.180 [8]; and</w:t>
      </w:r>
    </w:p>
    <w:p w14:paraId="57CAFF67" w14:textId="77777777" w:rsidR="00784A32" w:rsidRPr="00C31E24" w:rsidRDefault="00784A32" w:rsidP="00784A32">
      <w:pPr>
        <w:pStyle w:val="B3"/>
      </w:pPr>
      <w:r w:rsidRPr="00C31E24">
        <w:t>ii)</w:t>
      </w:r>
      <w:r w:rsidRPr="00C31E24">
        <w:tab/>
        <w:t>shall extract the PCK-ID, from the payload as specified in 3GPP TS 33.180 [8];</w:t>
      </w:r>
    </w:p>
    <w:p w14:paraId="21B4E61D" w14:textId="77777777" w:rsidR="00784A32" w:rsidRPr="00C31E24" w:rsidRDefault="00784A32" w:rsidP="00784A32">
      <w:pPr>
        <w:pStyle w:val="NO"/>
      </w:pPr>
      <w:r w:rsidRPr="00C31E24">
        <w:t>NOTE 2:</w:t>
      </w:r>
      <w:r w:rsidRPr="00C31E24">
        <w:tab/>
        <w:t>With the PCK successfully shared between the originating MCVideo client and the terminating MCVideo client, both clients are able to use SRTP/SRTCP to create an end-to-end secure session.</w:t>
      </w:r>
    </w:p>
    <w:p w14:paraId="33ECBC41" w14:textId="77777777" w:rsidR="00784A32" w:rsidRPr="00C31E24" w:rsidRDefault="00784A32" w:rsidP="00784A32">
      <w:pPr>
        <w:pStyle w:val="B1"/>
      </w:pPr>
      <w:r w:rsidRPr="00C31E24">
        <w:t>5)</w:t>
      </w:r>
      <w:r w:rsidRPr="00C31E24">
        <w:tab/>
        <w:t>may check if a Resource-Priority header field is included in the incoming SIP INVITE request and may perform further actions outside the scope of this specification to act upon an included Resource-Priority header field as specified in 3GPP TS 24.229 [11];</w:t>
      </w:r>
    </w:p>
    <w:p w14:paraId="1BFEDBAA" w14:textId="77777777" w:rsidR="00784A32" w:rsidRPr="00C31E24" w:rsidRDefault="00784A32" w:rsidP="00784A32">
      <w:pPr>
        <w:pStyle w:val="B1"/>
      </w:pPr>
      <w:r w:rsidRPr="00C31E24">
        <w:t>6)</w:t>
      </w:r>
      <w:r w:rsidRPr="00C31E24">
        <w:tab/>
        <w:t>may display to the MCVideo user the MCVideo ID of the inviting MCVideo user;</w:t>
      </w:r>
    </w:p>
    <w:p w14:paraId="1B3DB844" w14:textId="77777777" w:rsidR="00784A32" w:rsidRPr="00C31E24" w:rsidRDefault="00784A32" w:rsidP="00784A32">
      <w:pPr>
        <w:pStyle w:val="B1"/>
      </w:pPr>
      <w:r w:rsidRPr="00C31E24">
        <w:t>7)</w:t>
      </w:r>
      <w:r w:rsidRPr="00C31E24">
        <w:tab/>
        <w:t>shall perform the automatic commencement procedures specified in subclause 6.2.3.1.1 if one of the following conditions are met:</w:t>
      </w:r>
    </w:p>
    <w:p w14:paraId="29D2C253" w14:textId="77777777" w:rsidR="00784A32" w:rsidRPr="00C31E24" w:rsidRDefault="00784A32" w:rsidP="00784A32">
      <w:pPr>
        <w:pStyle w:val="B2"/>
      </w:pPr>
      <w:r w:rsidRPr="00C31E24">
        <w:t>a)</w:t>
      </w:r>
      <w:r w:rsidRPr="00C31E24">
        <w:tab/>
        <w:t>SIP INVITE request contains an Answer-Mode header field with the value "Auto" and the MCVideo service setting at the invited MCVideo client for answering the call is set to automatic commencement mode;</w:t>
      </w:r>
    </w:p>
    <w:p w14:paraId="1575B7C8" w14:textId="77777777" w:rsidR="00784A32" w:rsidRPr="00C31E24" w:rsidRDefault="00784A32" w:rsidP="00784A32">
      <w:pPr>
        <w:pStyle w:val="B2"/>
      </w:pPr>
      <w:r w:rsidRPr="00C31E24">
        <w:t>b)</w:t>
      </w:r>
      <w:r w:rsidRPr="00C31E24">
        <w:tab/>
        <w:t>SIP INVITE request contains an Answer-Mode header field with the value "Auto" and the MCVideo service setting at the invited MCVideo client for answering the call is set to manual commencement mode, yet the invited MCVideo client is willing to answer the call with automatic commencement mode; or</w:t>
      </w:r>
    </w:p>
    <w:p w14:paraId="60182E06" w14:textId="77777777" w:rsidR="00784A32" w:rsidRPr="00C31E24" w:rsidRDefault="00784A32" w:rsidP="00784A32">
      <w:pPr>
        <w:pStyle w:val="B2"/>
      </w:pPr>
      <w:r w:rsidRPr="00C31E24">
        <w:t>c)</w:t>
      </w:r>
      <w:r w:rsidRPr="00C31E24">
        <w:tab/>
        <w:t>SIP INVITE request contains a Priv-Answer-Mode header field with the value of "Auto"; and</w:t>
      </w:r>
    </w:p>
    <w:p w14:paraId="1AAA8921" w14:textId="77777777" w:rsidR="00784A32" w:rsidRPr="00C31E24" w:rsidRDefault="00784A32" w:rsidP="00784A32">
      <w:pPr>
        <w:pStyle w:val="B1"/>
      </w:pPr>
      <w:r w:rsidRPr="00C31E24">
        <w:t>8)</w:t>
      </w:r>
      <w:r w:rsidRPr="00C31E24">
        <w:tab/>
        <w:t>shall perform the manual commencement procedures specified in subclause 6.2.3.2.1 if either of the following conditions are met:</w:t>
      </w:r>
    </w:p>
    <w:p w14:paraId="1B5B6E83" w14:textId="77777777" w:rsidR="00784A32" w:rsidRPr="00C31E24" w:rsidRDefault="00784A32" w:rsidP="00784A32">
      <w:pPr>
        <w:pStyle w:val="B2"/>
      </w:pPr>
      <w:r w:rsidRPr="00C31E24">
        <w:t>a)</w:t>
      </w:r>
      <w:r w:rsidRPr="00C31E24">
        <w:tab/>
        <w:t>SIP INVITE request contains an Answer-Mode header field with the value "Manual" and the MCVideo service setting at the invited MCVideo client for answering the call is set to manual commencement mode;</w:t>
      </w:r>
    </w:p>
    <w:p w14:paraId="1DAB61EC" w14:textId="77777777" w:rsidR="00784A32" w:rsidRPr="00C31E24" w:rsidRDefault="00784A32" w:rsidP="00784A32">
      <w:pPr>
        <w:pStyle w:val="B2"/>
      </w:pPr>
      <w:r w:rsidRPr="00C31E24">
        <w:t>b)</w:t>
      </w:r>
      <w:r w:rsidRPr="00C31E24">
        <w:tab/>
        <w:t>SIP INVITE request contains an Answer-Mode header field with the value "Manual" and the MCVideo service setting at the invited MCVideo client for answering the call is set to automatic commencement mode, yet the invited MCVideo client allows the call to be answered with manual commencement mode; or</w:t>
      </w:r>
    </w:p>
    <w:p w14:paraId="52D85567" w14:textId="77777777" w:rsidR="00784A32" w:rsidRPr="00C31E24" w:rsidRDefault="00784A32" w:rsidP="00784A32">
      <w:pPr>
        <w:pStyle w:val="B2"/>
      </w:pPr>
      <w:r w:rsidRPr="00C31E24">
        <w:t>c)</w:t>
      </w:r>
      <w:r w:rsidRPr="00C31E24">
        <w:tab/>
        <w:t>SIP INVITE request contains a Priv-Answer-Mode header field with the value of "Manual".</w:t>
      </w:r>
    </w:p>
    <w:p w14:paraId="505132E0" w14:textId="77777777" w:rsidR="00784A32" w:rsidRPr="00C31E24" w:rsidRDefault="00784A32" w:rsidP="00784A32">
      <w:r w:rsidRPr="00C31E24">
        <w:t>Upon receiving the SIP CANCEL request cancelling a SIP INVITE request for which a dialog exists at the MCVideo client and a SIP 200 (OK) response has not yet been sent to the SIP INVITE request then the MCVideo client:</w:t>
      </w:r>
    </w:p>
    <w:p w14:paraId="561988C6" w14:textId="77777777" w:rsidR="00784A32" w:rsidRPr="00C31E24" w:rsidRDefault="00784A32" w:rsidP="00784A32">
      <w:pPr>
        <w:pStyle w:val="B1"/>
      </w:pPr>
      <w:r w:rsidRPr="00C31E24">
        <w:t>1)</w:t>
      </w:r>
      <w:r w:rsidRPr="00C31E24">
        <w:tab/>
        <w:t>shall send a SIP 200 (OK) response to the SIP CANCEL request according to 3GPP TS 24.229 [11]; and</w:t>
      </w:r>
    </w:p>
    <w:p w14:paraId="2CA1061F" w14:textId="77777777" w:rsidR="00784A32" w:rsidRPr="00C31E24" w:rsidRDefault="00784A32" w:rsidP="00784A32">
      <w:pPr>
        <w:pStyle w:val="B1"/>
      </w:pPr>
      <w:r w:rsidRPr="00C31E24">
        <w:t>2)</w:t>
      </w:r>
      <w:r w:rsidRPr="00C31E24">
        <w:tab/>
        <w:t>shall send a SIP 487 (Request Terminated) response to the SIP INVITE request according to 3GPP TS 24.229 [11].</w:t>
      </w:r>
    </w:p>
    <w:p w14:paraId="3874A635" w14:textId="77777777" w:rsidR="00784A32" w:rsidRPr="00C31E24" w:rsidRDefault="00784A32" w:rsidP="00784A32">
      <w:r w:rsidRPr="00C31E24">
        <w:t>Upon receiving a SIP BYE request for an established dialog, the MCVideo client:</w:t>
      </w:r>
    </w:p>
    <w:p w14:paraId="6E191C03" w14:textId="77777777" w:rsidR="00784A32" w:rsidRPr="00C31E24" w:rsidRDefault="00784A32" w:rsidP="00784A32">
      <w:pPr>
        <w:pStyle w:val="B1"/>
      </w:pPr>
      <w:r w:rsidRPr="00C31E24">
        <w:t>1)</w:t>
      </w:r>
      <w:r w:rsidRPr="00C31E24">
        <w:tab/>
        <w:t>shall follow the procedures in subclause 10.2.5.2.</w:t>
      </w:r>
    </w:p>
    <w:p w14:paraId="54549A59" w14:textId="77777777" w:rsidR="00784A32" w:rsidRPr="00C31E24" w:rsidRDefault="00784A32" w:rsidP="00784A32">
      <w:r w:rsidRPr="00C31E24">
        <w:t>[TS 24.281, clause 10.2.2.3.1.1]</w:t>
      </w:r>
      <w:r w:rsidRPr="00C31E24">
        <w:tab/>
      </w:r>
    </w:p>
    <w:p w14:paraId="4CB21A87" w14:textId="77777777" w:rsidR="00784A32" w:rsidRPr="00C31E24" w:rsidRDefault="00784A32" w:rsidP="00784A32">
      <w:r w:rsidRPr="00C31E24">
        <w:t>Upon receipt of a "SIP INVITE request for originating participating MCVideo function" containing an application/vnd.3gpp.mcvideo-info+xml MIME body with the &lt;session-type&gt; element set to a value of "private", the participating MCVideo function:</w:t>
      </w:r>
    </w:p>
    <w:p w14:paraId="67B090D8" w14:textId="77777777" w:rsidR="00784A32" w:rsidRPr="00C31E24" w:rsidRDefault="00784A32" w:rsidP="00784A32">
      <w:pPr>
        <w:pStyle w:val="B1"/>
      </w:pPr>
      <w:r w:rsidRPr="00C31E24">
        <w:t>1)</w:t>
      </w:r>
      <w:r w:rsidRPr="00C31E24">
        <w:tab/>
        <w:t>may reject the SIP INVITE request depending on the value of the Resource-Priority header field if the Resource-Priority header field is included in the received SIP INVITE request according to rules and procedures specified in IETF RFC 4412 [33] and shall not continue with the rest of the steps;</w:t>
      </w:r>
    </w:p>
    <w:p w14:paraId="7BB1AC92" w14:textId="77777777" w:rsidR="00784A32" w:rsidRPr="00C31E24" w:rsidRDefault="00784A32" w:rsidP="00784A32">
      <w:pPr>
        <w:pStyle w:val="B1"/>
      </w:pPr>
      <w:r w:rsidRPr="00C31E24">
        <w:t>2)</w:t>
      </w:r>
      <w:r w:rsidRPr="00C31E24">
        <w:tab/>
        <w:t>if unable to process the request due to a lack of resources or a risk of congestion exists, may reject the "SIP INVITE request for originating participating MCVideo function" with a SIP 500 (Server Internal Error) response. The participating MCVideo function may include a Retry-After header field to the SIP 500 (Server Internal Error) response as specified in IETF RFC 3261 [15] and shall not continue with the rest of the steps;</w:t>
      </w:r>
    </w:p>
    <w:p w14:paraId="6A3651C6" w14:textId="77777777" w:rsidR="00784A32" w:rsidRPr="00C31E24" w:rsidRDefault="00784A32" w:rsidP="00784A32">
      <w:pPr>
        <w:pStyle w:val="NO"/>
      </w:pPr>
      <w:r w:rsidRPr="00C31E24">
        <w:t>NOTE 1:</w:t>
      </w:r>
      <w:r w:rsidRPr="00C31E24">
        <w:tab/>
        <w:t>If the received SIP INVITE request contains an emergency indication set to a value of "true", the participating MCVideo function can choose to accept the request.</w:t>
      </w:r>
    </w:p>
    <w:p w14:paraId="40EC1922" w14:textId="77777777" w:rsidR="00784A32" w:rsidRPr="00C31E24" w:rsidRDefault="00784A32" w:rsidP="00784A32">
      <w:pPr>
        <w:pStyle w:val="NO"/>
      </w:pPr>
      <w:r w:rsidRPr="00C31E24">
        <w:t>NOTE 2:</w:t>
      </w:r>
      <w:r w:rsidRPr="00C31E24">
        <w:tab/>
        <w:t>If the received SIP INVITE request contains an emergency indication set to a value of "true", the participating MCVideo function can choose to allow an exception to the limit on the number of private calls and accept the request.</w:t>
      </w:r>
    </w:p>
    <w:p w14:paraId="3C8CFF06" w14:textId="77777777" w:rsidR="00784A32" w:rsidRPr="00C31E24" w:rsidRDefault="00784A32" w:rsidP="00784A32">
      <w:pPr>
        <w:pStyle w:val="B1"/>
      </w:pPr>
      <w:r w:rsidRPr="00C31E24">
        <w:t>3)</w:t>
      </w:r>
      <w:r w:rsidRPr="00C31E24">
        <w:tab/>
        <w:t>shall determine the MCVideo ID of the calling user from public user identity in the P-Asserted-Identity header field of the SIP INVITE request and shall authorise the user;</w:t>
      </w:r>
    </w:p>
    <w:p w14:paraId="08206293" w14:textId="77777777" w:rsidR="00784A32" w:rsidRPr="00C31E24" w:rsidRDefault="00784A32" w:rsidP="00784A32">
      <w:pPr>
        <w:pStyle w:val="NO"/>
      </w:pPr>
      <w:r w:rsidRPr="00C31E24">
        <w:t>NOTE 3:</w:t>
      </w:r>
      <w:r w:rsidRPr="00C31E24">
        <w:tab/>
        <w:t>The MCVideo ID of the calling user is bound to the public user identity at the time of service authorisation, as documented in subclause 7.3.</w:t>
      </w:r>
    </w:p>
    <w:p w14:paraId="5D724943" w14:textId="77777777" w:rsidR="00784A32" w:rsidRPr="00C31E24" w:rsidRDefault="00784A32" w:rsidP="00784A32">
      <w:pPr>
        <w:pStyle w:val="B1"/>
      </w:pPr>
      <w:r w:rsidRPr="00C31E24">
        <w:t>4)</w:t>
      </w:r>
      <w:r w:rsidRPr="00C31E24">
        <w:tab/>
        <w:t>if the participating MCVideo function cannot find a binding between the public user identity and an MCVideo ID or if the validity period of an existing binding has expired, then the participating MCVideo function shall reject the SIP INVITE request with a SIP 404 (Not Found) response with the warning text set to "141 user unknown to the participating function" in a Warning header field as specified in subclause 4.4, and shall not continue with any of the remaining steps;</w:t>
      </w:r>
    </w:p>
    <w:p w14:paraId="04718176" w14:textId="77777777" w:rsidR="00784A32" w:rsidRPr="00C31E24" w:rsidRDefault="00784A32" w:rsidP="00784A32">
      <w:pPr>
        <w:pStyle w:val="B1"/>
      </w:pPr>
      <w:r w:rsidRPr="00C31E24">
        <w:t>5)</w:t>
      </w:r>
      <w:r w:rsidRPr="00C31E24">
        <w:tab/>
        <w:t>shall:</w:t>
      </w:r>
    </w:p>
    <w:p w14:paraId="1180317C" w14:textId="77777777" w:rsidR="00784A32" w:rsidRPr="00C31E24" w:rsidRDefault="00784A32" w:rsidP="00784A32">
      <w:pPr>
        <w:pStyle w:val="B2"/>
      </w:pPr>
      <w:r w:rsidRPr="00C31E24">
        <w:t>a)</w:t>
      </w:r>
      <w:r w:rsidRPr="00C31E24">
        <w:tab/>
        <w:t xml:space="preserve">if the &lt;session-type&gt; is set to "private", determine that the call is a private call; </w:t>
      </w:r>
    </w:p>
    <w:p w14:paraId="7DF71C90" w14:textId="77777777" w:rsidR="00784A32" w:rsidRPr="00C31E24" w:rsidRDefault="00784A32" w:rsidP="00784A32">
      <w:pPr>
        <w:pStyle w:val="B1"/>
      </w:pPr>
      <w:r w:rsidRPr="00C31E24">
        <w:t>6)</w:t>
      </w:r>
      <w:r w:rsidRPr="00C31E24">
        <w:tab/>
        <w:t>if the call is a:</w:t>
      </w:r>
    </w:p>
    <w:p w14:paraId="0C0FBB33" w14:textId="77777777" w:rsidR="00784A32" w:rsidRPr="00C31E24" w:rsidRDefault="00784A32" w:rsidP="00784A32">
      <w:pPr>
        <w:pStyle w:val="B2"/>
      </w:pPr>
      <w:r w:rsidRPr="00C31E24">
        <w:t>a)</w:t>
      </w:r>
      <w:r w:rsidRPr="00C31E24">
        <w:tab/>
        <w:t xml:space="preserve">private call, determine the public service identity of the controlling MCVideo function for the private call service associated with the originating user's MCVideo ID identity; </w:t>
      </w:r>
    </w:p>
    <w:p w14:paraId="528D42CE" w14:textId="77777777" w:rsidR="00784A32" w:rsidRPr="00C31E24" w:rsidRDefault="00784A32" w:rsidP="00784A32">
      <w:pPr>
        <w:pStyle w:val="B1"/>
      </w:pPr>
      <w:r w:rsidRPr="00C31E24">
        <w:t>7)</w:t>
      </w:r>
      <w:r w:rsidRPr="00C31E24">
        <w:tab/>
        <w:t>if the participating MCVideo function is unable to identify the controlling MCVideo function for the private call service, it shall reject the SIP INVITE request with a SIP 404 (Not Found) response with the warning text "142 unable to determine the controlling function" in a Warning header field as specified in subclause 4.4, and shall not continue with any of the remaining steps;</w:t>
      </w:r>
    </w:p>
    <w:p w14:paraId="1048CA48" w14:textId="77777777" w:rsidR="00784A32" w:rsidRPr="00C31E24" w:rsidRDefault="00784A32" w:rsidP="00784A32">
      <w:pPr>
        <w:pStyle w:val="B1"/>
      </w:pPr>
      <w:r w:rsidRPr="00C31E24">
        <w:t>8)</w:t>
      </w:r>
      <w:r w:rsidRPr="00C31E24">
        <w:tab/>
        <w:t>if the incoming SIP INVITE request does not contain an application/resource-lists MIME body,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5384DFC8" w14:textId="77777777" w:rsidR="00784A32" w:rsidRPr="00C31E24" w:rsidRDefault="00784A32" w:rsidP="00784A32">
      <w:pPr>
        <w:pStyle w:val="B1"/>
      </w:pPr>
      <w:r w:rsidRPr="00C31E24">
        <w:t>9)</w:t>
      </w:r>
      <w:r w:rsidRPr="00C31E24">
        <w:tab/>
        <w:t>if the call is a private call and the incoming SIP INVITE request contains an application/resource-lists MIME body with more than one &lt;entry&gt; element, shall reject the "SIP INVITE request for originating participating MCVideo function" with a SIP 403 (Forbidden) response including warning text set to "145 unable to determine called party" in a Warning header field as specified in subclause 4.4, and shall not continue with the rest of the steps;</w:t>
      </w:r>
    </w:p>
    <w:p w14:paraId="2B89DB44" w14:textId="77777777" w:rsidR="00784A32" w:rsidRPr="00C31E24" w:rsidRDefault="00784A32" w:rsidP="00784A32">
      <w:pPr>
        <w:pStyle w:val="B1"/>
      </w:pPr>
      <w:r w:rsidRPr="00C31E24">
        <w:t>10)</w:t>
      </w:r>
      <w:r w:rsidRPr="00C31E24">
        <w:tab/>
        <w:t>if the &lt;allow-private-call&gt;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calls, shall reject the "SIP INVITE request for originating participating MCVideo function" with a SIP 403 (Forbidden) response, with warning text set to "107 user not authorized to make private calls" in a Warning header field as specified in subclause 4.4, and shall not continue with the rest of the steps;</w:t>
      </w:r>
    </w:p>
    <w:p w14:paraId="62AD90D9" w14:textId="77777777" w:rsidR="00784A32" w:rsidRPr="00C31E24" w:rsidRDefault="00784A32" w:rsidP="00784A32">
      <w:pPr>
        <w:pStyle w:val="B1"/>
      </w:pPr>
      <w:r w:rsidRPr="00C31E24">
        <w:t>11)</w:t>
      </w:r>
      <w:r w:rsidRPr="00C31E24">
        <w:tab/>
        <w:t>if the call is a private call and:</w:t>
      </w:r>
    </w:p>
    <w:p w14:paraId="379ACA2C" w14:textId="77777777" w:rsidR="00784A32" w:rsidRPr="00C31E24" w:rsidRDefault="00784A32" w:rsidP="00784A32">
      <w:pPr>
        <w:pStyle w:val="B2"/>
      </w:pPr>
      <w:r w:rsidRPr="00C31E24">
        <w:t>a)</w:t>
      </w:r>
      <w:r w:rsidRPr="00C31E24">
        <w:tab/>
        <w:t>if the received SIP INVITE request includes an Answer-Mode header field as specified in IETF RFC 5373 [27] with the value "Auto" and the &lt;allow-automatic-commencement&gt;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automatic commencement, shall reject the "SIP INVITE request for originating participating MCVideo function" with a SIP 403 (Forbidden) response including warning text set to "125 user not authorized to make private call with automatic commencement" in a Warning header field as specified in subclause 4.4, and shall not continue with the rest of the steps;</w:t>
      </w:r>
    </w:p>
    <w:p w14:paraId="484ABEB2" w14:textId="77777777" w:rsidR="00784A32" w:rsidRPr="00C31E24" w:rsidRDefault="00784A32" w:rsidP="00784A32">
      <w:pPr>
        <w:pStyle w:val="B2"/>
      </w:pPr>
      <w:r w:rsidRPr="00C31E24">
        <w:t>b)</w:t>
      </w:r>
      <w:r w:rsidRPr="00C31E24">
        <w:tab/>
        <w:t>if the received SIP INVITE request includes an Answer-Mode header field as specified in IETF RFC 5373 [27] with the value "Manual" and the &lt;allow-manual-commencement&gt; element of the &lt;ruleset&gt; element is not present in the MCVideo user profile document on the participating MCVideo function or is present with the value "false" (see the MCVideo user profile document in 3GPP TS 24.484 [25]), indicating that the user identified by the MCVideo ID is not authorized to initiate private call with manual commencement, shall reject the "SIP INVITE request for originating participating MCVideo function" with a SIP 403 (Forbidden) response including warning text set to "126 user not authorized to make private call with manual commencement" in a Warning header field as specified in subclause 4.4, and shall not continue with the rest of the steps;</w:t>
      </w:r>
    </w:p>
    <w:p w14:paraId="76827BCB" w14:textId="77777777" w:rsidR="00784A32" w:rsidRPr="00C31E24" w:rsidRDefault="00784A32" w:rsidP="00784A32">
      <w:pPr>
        <w:pStyle w:val="B2"/>
      </w:pPr>
      <w:r w:rsidRPr="00C31E24">
        <w:t>c)</w:t>
      </w:r>
      <w:r w:rsidRPr="00C31E24">
        <w:tab/>
        <w:t xml:space="preserve">if the &lt;PrivateCall&gt; element exists in the MCVideo user profile document with one more &lt;entry&gt; elements (see the MCVideo user profile document in 3GPP TS 24.484 [25]) and: </w:t>
      </w:r>
    </w:p>
    <w:p w14:paraId="06D3FF61" w14:textId="77777777" w:rsidR="00784A32" w:rsidRPr="00C31E24" w:rsidRDefault="00784A32" w:rsidP="00784A32">
      <w:pPr>
        <w:pStyle w:val="B3"/>
      </w:pPr>
      <w:r w:rsidRPr="00C31E24">
        <w:t>i)</w:t>
      </w:r>
      <w:r w:rsidRPr="00C31E24">
        <w:tab/>
        <w:t>if the "uri" attribute of the &lt;entry&gt; element of the application/resource-lists MIME body does not match with one of the &lt;entry&gt; elements of the &lt;PrivateCall&gt; element of the MCVideo user profile document (see the MCVideo user profile document in 3GPP TS 24.484 [25]); and</w:t>
      </w:r>
    </w:p>
    <w:p w14:paraId="0DF8DD9F" w14:textId="77777777" w:rsidR="00784A32" w:rsidRPr="00C31E24" w:rsidRDefault="00784A32" w:rsidP="00784A32">
      <w:pPr>
        <w:pStyle w:val="B3"/>
      </w:pPr>
      <w:r w:rsidRPr="00C31E24">
        <w:t>ii)</w:t>
      </w:r>
      <w:r w:rsidRPr="00C31E24">
        <w:tab/>
        <w:t>if configuration is not set in the MCVideo user profile document (see the MCVideo user profile document in 3GPP TS 24.484 [25]) that allows the MCVideo user to make a private call to users not contained within the &lt;entry&gt; elements of the &lt;PrivateCall&gt; element;</w:t>
      </w:r>
    </w:p>
    <w:p w14:paraId="1F5AC4C7" w14:textId="77777777" w:rsidR="00784A32" w:rsidRPr="00C31E24" w:rsidRDefault="00784A32" w:rsidP="00784A32">
      <w:pPr>
        <w:pStyle w:val="B2"/>
      </w:pPr>
      <w:r w:rsidRPr="00C31E24">
        <w:t>then:</w:t>
      </w:r>
    </w:p>
    <w:p w14:paraId="783BB99E" w14:textId="77777777" w:rsidR="00784A32" w:rsidRPr="00C31E24" w:rsidRDefault="00784A32" w:rsidP="00784A32">
      <w:pPr>
        <w:pStyle w:val="B3"/>
      </w:pPr>
      <w:r w:rsidRPr="00C31E24">
        <w:t>i)</w:t>
      </w:r>
      <w:r w:rsidRPr="00C31E24">
        <w:tab/>
        <w:t>shall reject the "SIP INVITE request for originating participating MCVideo function" with a SIP 403 (Forbidden) response including warning text set to "144 user not authorized to call this particular user" in a Warning header field as specified in subclause 4.4 and shall not continue with the rest of the steps;</w:t>
      </w:r>
    </w:p>
    <w:p w14:paraId="264CCC80" w14:textId="77777777" w:rsidR="00784A32" w:rsidRPr="00C31E24" w:rsidRDefault="00784A32" w:rsidP="00784A32">
      <w:pPr>
        <w:pStyle w:val="B1"/>
      </w:pPr>
      <w:r w:rsidRPr="00C31E24">
        <w:t>12)</w:t>
      </w:r>
      <w:r w:rsidRPr="00C31E24">
        <w:tab/>
        <w:t>shall validate the media parameters and if the MCVideo video media codec is not offered in the "SIP INVITE request for originating participating MCVideo function" shall reject the request with a SIP 488 (Not Acceptable Here) response. Otherwise, continue with the rest of the steps;</w:t>
      </w:r>
    </w:p>
    <w:p w14:paraId="6B4E05C4" w14:textId="77777777" w:rsidR="00784A32" w:rsidRPr="00C31E24" w:rsidRDefault="00784A32" w:rsidP="00784A32">
      <w:pPr>
        <w:pStyle w:val="B1"/>
      </w:pPr>
      <w:r w:rsidRPr="00C31E24">
        <w:t>13)</w:t>
      </w:r>
      <w:r w:rsidRPr="00C31E24">
        <w:tab/>
        <w:t>shall generate a SIP INVITE request as specified in subclause 6.3.2.1.3 with the following clarifications:</w:t>
      </w:r>
    </w:p>
    <w:p w14:paraId="2B40240B" w14:textId="77777777" w:rsidR="00784A32" w:rsidRPr="00C31E24" w:rsidRDefault="00784A32" w:rsidP="00784A32">
      <w:pPr>
        <w:pStyle w:val="B2"/>
      </w:pPr>
      <w:r w:rsidRPr="00C31E24">
        <w:t>a)</w:t>
      </w:r>
      <w:r w:rsidRPr="00C31E24">
        <w:tab/>
        <w:t>if the conditions in step 12) above were executed and the participating MCVideo function determined that the "uri" attribute of only one of the &lt;entry&gt; elements of the application/resource-lists MIME body matched with an &lt;entry&gt; element of the &lt;PrivateCall&gt; element of the MCVideo user profile document (see the MCVideo user profile document in 3GPP TS 24.484 [25]) then the &lt;session-type&gt; in the application/vnd.3gpp.mcvideo-info+xml MIME body of the SIP INVITE request generated in subclause 6.3.2.1.3 is set to "private"; and</w:t>
      </w:r>
    </w:p>
    <w:p w14:paraId="56B38CF1" w14:textId="77777777" w:rsidR="00784A32" w:rsidRPr="00C31E24" w:rsidRDefault="00784A32" w:rsidP="00784A32">
      <w:pPr>
        <w:pStyle w:val="B2"/>
      </w:pPr>
      <w:r w:rsidRPr="00C31E24">
        <w:t>b)</w:t>
      </w:r>
      <w:r w:rsidRPr="00C31E24">
        <w:tab/>
        <w:t>if the conditions in step 12) above were executed, then only the &lt;entry&gt; element(s) of the application/resource-lists MIME body that have a "uri" attribute that matched with an &lt;entry&gt; elements of the &lt;PrivateCall&gt; element of the MCVideo user profile document (see the MCVideo user profile document in 3GPP TS 24.484 [25]) are included in the application/resource-lists MIME body in the SIP INVITE request generated in subclause 6.3.2.1.3;</w:t>
      </w:r>
    </w:p>
    <w:p w14:paraId="4132D650" w14:textId="77777777" w:rsidR="00784A32" w:rsidRPr="00C31E24" w:rsidRDefault="00784A32" w:rsidP="00784A32">
      <w:pPr>
        <w:pStyle w:val="B1"/>
      </w:pPr>
      <w:r w:rsidRPr="00C31E24">
        <w:t>14)</w:t>
      </w:r>
      <w:r w:rsidRPr="00C31E24">
        <w:tab/>
        <w:t>shall set the Request-URI to the public service identity of the controlling MCVideo function hosting the private call service as determined by step 6);</w:t>
      </w:r>
    </w:p>
    <w:p w14:paraId="56548FF5" w14:textId="77777777" w:rsidR="00784A32" w:rsidRPr="00C31E24" w:rsidRDefault="00784A32" w:rsidP="00784A32">
      <w:pPr>
        <w:pStyle w:val="B1"/>
      </w:pPr>
      <w:r w:rsidRPr="00C31E24">
        <w:t>15)</w:t>
      </w:r>
      <w:r w:rsidRPr="00C31E24">
        <w:tab/>
        <w:t>shall set the &lt;mcvideo-calling-user-id&gt; element in an application/vnd.3gpp.mcvideo-info+xml MIME body of the SIP INVITE request to the MCVideo ID of the calling user;</w:t>
      </w:r>
    </w:p>
    <w:p w14:paraId="05237C21" w14:textId="77777777" w:rsidR="00784A32" w:rsidRPr="00C31E24" w:rsidRDefault="00784A32" w:rsidP="00784A32">
      <w:pPr>
        <w:pStyle w:val="B1"/>
      </w:pPr>
      <w:r w:rsidRPr="00C31E24">
        <w:t>16)</w:t>
      </w:r>
      <w:r w:rsidRPr="00C31E24">
        <w:tab/>
        <w:t>if the call is a private call and:</w:t>
      </w:r>
    </w:p>
    <w:p w14:paraId="3D5DB476" w14:textId="77777777" w:rsidR="00784A32" w:rsidRPr="00C31E24" w:rsidRDefault="00784A32" w:rsidP="00784A32">
      <w:pPr>
        <w:pStyle w:val="B2"/>
      </w:pPr>
      <w:r w:rsidRPr="00C31E24">
        <w:t>a)</w:t>
      </w:r>
      <w:r w:rsidRPr="00C31E24">
        <w:tab/>
        <w:t>if a Priv-Answer-Mode header field specified in IETF RFC 5373 [27] was received in the incoming SIP INVITE request with a value of "Manual", shall not include a Priv-Answer-Mode header field in the outgoing SIP INVITE request;</w:t>
      </w:r>
    </w:p>
    <w:p w14:paraId="4EE0EEBB" w14:textId="77777777" w:rsidR="00784A32" w:rsidRPr="00C31E24" w:rsidRDefault="00784A32" w:rsidP="00784A32">
      <w:pPr>
        <w:pStyle w:val="B2"/>
      </w:pPr>
      <w:r w:rsidRPr="00C31E24">
        <w:t>b)</w:t>
      </w:r>
      <w:r w:rsidRPr="00C31E24">
        <w:tab/>
        <w:t>if the &lt;allow-force-auto-answer&gt; element of the &lt;ruleset&gt; element is not present in the MCVideo user profile document on the participating MCVideo function or is present with the value "false" (see the MCVideo user profile document in 3GPP TS 24.484 [25]), and the Priv-Answer-Mode header field specified in IETF RFC 5373 [27] was received in the incoming SIP INVITE request with a value of "Auto", shall reject the "SIP INVITE request for originating participating MCVideo function" with a SIP 403 (Forbidden) response including warning text set to "143 not authorized to force auto answer" in a Warning header field as specified in subclause 4.4, and shall not continue with the rest of the steps;</w:t>
      </w:r>
    </w:p>
    <w:p w14:paraId="263349F0" w14:textId="77777777" w:rsidR="00784A32" w:rsidRPr="00C31E24" w:rsidRDefault="00784A32" w:rsidP="00784A32">
      <w:pPr>
        <w:pStyle w:val="B2"/>
      </w:pPr>
      <w:r w:rsidRPr="00C31E24">
        <w:t>c)</w:t>
      </w:r>
      <w:r w:rsidRPr="00C31E24">
        <w:tab/>
        <w:t>if the &lt;allow-force-auto-answer&gt; element of the &lt;ruleset&gt; element is present in the MCVideo user profile document with the value "true" (see the MCVideo user profile document in 3GPP TS 24.484 [25]) on the participating MCVideo function, and the Priv-Answer-Mode header field specified in IETF RFC 5373 [27] was received in the incoming SIP INVITE request with a value of "Auto", shall include the Priv-Answer-Mode header field set to a value of "Auto" in the outgoing SIP INVITE request;</w:t>
      </w:r>
    </w:p>
    <w:p w14:paraId="18A8330A" w14:textId="77777777" w:rsidR="00784A32" w:rsidRPr="00C31E24" w:rsidRDefault="00784A32" w:rsidP="00784A32">
      <w:pPr>
        <w:pStyle w:val="B2"/>
      </w:pPr>
      <w:r w:rsidRPr="00C31E24">
        <w:t>d)</w:t>
      </w:r>
      <w:r w:rsidRPr="00C31E24">
        <w:tab/>
        <w:t>if a Priv-Answer-Mode header field containing the value of "Auto" has not been included in the outgoing SIP INVITE request as specified in step 17) above and the incoming "SIP INVITE request for originating participating MCVideo function" contained an Answer-Mode header field as specified in IETF RFC 5373 [27], then shall populate the Answer-Mode header field of the outgoing SIP INVITE request with the contents of the Answer-Mode header field from the incoming "SIP INVITE request for originating participating MCVideo function";</w:t>
      </w:r>
    </w:p>
    <w:p w14:paraId="07BAB89D" w14:textId="77777777" w:rsidR="00784A32" w:rsidRPr="00C31E24" w:rsidRDefault="00784A32" w:rsidP="00784A32">
      <w:pPr>
        <w:pStyle w:val="B1"/>
      </w:pPr>
      <w:r w:rsidRPr="00C31E24">
        <w:t>17) shall include in the SIP INVITE request an SDP offer based on the SDP offer in the received "SIP INVITE request for originating participating MCVideo function", as specified in subclause 6.3.2.1.1.1;</w:t>
      </w:r>
    </w:p>
    <w:p w14:paraId="2149186F" w14:textId="77777777" w:rsidR="00784A32" w:rsidRPr="00C31E24" w:rsidRDefault="00784A32" w:rsidP="00784A32">
      <w:pPr>
        <w:pStyle w:val="B1"/>
      </w:pPr>
      <w:r w:rsidRPr="00C31E24">
        <w:t>18) shall include a Resource-Priority header field according to rules and procedures of 3GPP TS 24.229 [11] set to the value indicated in the Resource-Priority header field if included in the SIP INVITE request from the MCVideo client; and</w:t>
      </w:r>
    </w:p>
    <w:p w14:paraId="0C3B130C" w14:textId="77777777" w:rsidR="00784A32" w:rsidRPr="00C31E24" w:rsidRDefault="00784A32" w:rsidP="00784A32">
      <w:pPr>
        <w:pStyle w:val="B1"/>
      </w:pPr>
      <w:r w:rsidRPr="00C31E24">
        <w:t>19) shall forward the SIP INVITE request, according to 3GPP TS 24.229 [11].</w:t>
      </w:r>
    </w:p>
    <w:p w14:paraId="51567A17" w14:textId="77777777" w:rsidR="00784A32" w:rsidRPr="00C31E24" w:rsidRDefault="00784A32" w:rsidP="00784A32">
      <w:r w:rsidRPr="00C31E24">
        <w:t>Upon receiving a SIP 180 (Ringing) response, the participating MCVideo function:</w:t>
      </w:r>
    </w:p>
    <w:p w14:paraId="7D96B02D" w14:textId="77777777" w:rsidR="00784A32" w:rsidRPr="00C31E24" w:rsidRDefault="00784A32" w:rsidP="00784A32">
      <w:pPr>
        <w:pStyle w:val="B1"/>
      </w:pPr>
      <w:r w:rsidRPr="00C31E24">
        <w:t>1)</w:t>
      </w:r>
      <w:r w:rsidRPr="00C31E24">
        <w:tab/>
        <w:t>shall generate a SIP 180 (Ringing) response to the SIP INVITE request as specified in the subclause 6.3.2.1.5.1;</w:t>
      </w:r>
    </w:p>
    <w:p w14:paraId="18F196CD" w14:textId="77777777" w:rsidR="00784A32" w:rsidRPr="00C31E24" w:rsidRDefault="00784A32" w:rsidP="00784A32">
      <w:pPr>
        <w:pStyle w:val="B1"/>
      </w:pPr>
      <w:r w:rsidRPr="00C31E24">
        <w:t>2)</w:t>
      </w:r>
      <w:r w:rsidRPr="00C31E24">
        <w:tab/>
        <w:t>shall include the P-Asserted-Identity header field as received in the incoming SIP 180 (Ringing) response;</w:t>
      </w:r>
    </w:p>
    <w:p w14:paraId="0732F20B" w14:textId="77777777" w:rsidR="00784A32" w:rsidRPr="00C31E24" w:rsidRDefault="00784A32" w:rsidP="00784A32">
      <w:pPr>
        <w:pStyle w:val="B1"/>
      </w:pPr>
      <w:r w:rsidRPr="00C31E24">
        <w:t>3)</w:t>
      </w:r>
      <w:r w:rsidRPr="00C31E24">
        <w:tab/>
        <w:t>shall include Warning header field(s) received in the incoming SIP 180 (Ringing) response; and</w:t>
      </w:r>
    </w:p>
    <w:p w14:paraId="487C52FB" w14:textId="77777777" w:rsidR="00784A32" w:rsidRPr="00C31E24" w:rsidRDefault="00784A32" w:rsidP="00784A32">
      <w:pPr>
        <w:pStyle w:val="B1"/>
      </w:pPr>
      <w:r w:rsidRPr="00C31E24">
        <w:t>4)</w:t>
      </w:r>
      <w:r w:rsidRPr="00C31E24">
        <w:tab/>
        <w:t>shall forward the SIP 180 (Ringing) response to the MCVideo client according to 3GPP TS 24.229 [11].</w:t>
      </w:r>
    </w:p>
    <w:p w14:paraId="64884FDB" w14:textId="77777777" w:rsidR="00784A32" w:rsidRPr="00C31E24" w:rsidRDefault="00784A32" w:rsidP="00784A32">
      <w:r w:rsidRPr="00C31E24">
        <w:t>Upon receiving a SIP 200 (OK) response, the participating MCVideo function:</w:t>
      </w:r>
    </w:p>
    <w:p w14:paraId="5C6C7B3E" w14:textId="77777777" w:rsidR="00784A32" w:rsidRPr="00C31E24" w:rsidRDefault="00784A32" w:rsidP="00784A32">
      <w:pPr>
        <w:pStyle w:val="B1"/>
      </w:pPr>
      <w:r w:rsidRPr="00C31E24">
        <w:t>1)</w:t>
      </w:r>
      <w:r w:rsidRPr="00C31E24">
        <w:tab/>
        <w:t>shall generate a SIP 200 (OK) response as specified in the subclause 6.3.2.1.5.2;</w:t>
      </w:r>
    </w:p>
    <w:p w14:paraId="48C0EEF0" w14:textId="77777777" w:rsidR="00784A32" w:rsidRPr="00C31E24" w:rsidRDefault="00784A32" w:rsidP="00784A32">
      <w:pPr>
        <w:pStyle w:val="B1"/>
      </w:pPr>
      <w:r w:rsidRPr="00C31E24">
        <w:t>2)</w:t>
      </w:r>
      <w:r w:rsidRPr="00C31E24">
        <w:tab/>
        <w:t>shall include in the SIP 200 (OK) response an SDP answer as specified in the subclause 6.3.2.1.2.1;</w:t>
      </w:r>
    </w:p>
    <w:p w14:paraId="2C9B38DE" w14:textId="77777777" w:rsidR="00784A32" w:rsidRPr="00C31E24" w:rsidRDefault="00784A32" w:rsidP="00784A32">
      <w:pPr>
        <w:pStyle w:val="B1"/>
      </w:pPr>
      <w:r w:rsidRPr="00C31E24">
        <w:t>3)</w:t>
      </w:r>
      <w:r w:rsidRPr="00C31E24">
        <w:tab/>
        <w:t>shall include Warning header field(s) received in the incoming SIP 200 (OK) response;</w:t>
      </w:r>
    </w:p>
    <w:p w14:paraId="59E161A8" w14:textId="77777777" w:rsidR="00784A32" w:rsidRPr="00C31E24" w:rsidRDefault="00784A32" w:rsidP="00784A32">
      <w:pPr>
        <w:pStyle w:val="B1"/>
      </w:pPr>
      <w:r w:rsidRPr="00C31E24">
        <w:t>4)</w:t>
      </w:r>
      <w:r w:rsidRPr="00C31E24">
        <w:tab/>
        <w:t>shall include the P-Asserted-Identity header field received in the incoming SIP 200 (OK) response into the outgoing SIP 200 (OK) response;</w:t>
      </w:r>
    </w:p>
    <w:p w14:paraId="366C4F09" w14:textId="77777777" w:rsidR="00784A32" w:rsidRPr="00C31E24" w:rsidRDefault="00784A32" w:rsidP="00784A32">
      <w:pPr>
        <w:pStyle w:val="B1"/>
      </w:pPr>
      <w:r w:rsidRPr="00C31E24">
        <w:t>5)</w:t>
      </w:r>
      <w:r w:rsidRPr="00C31E24">
        <w:tab/>
        <w:t>shall include an MCVideo session identity mapped to the MCVideo session identity provided in the Contact header field of the received SIP 200 (OK) response;</w:t>
      </w:r>
    </w:p>
    <w:p w14:paraId="7420E069" w14:textId="77777777" w:rsidR="00784A32" w:rsidRPr="00C31E24" w:rsidRDefault="00784A32" w:rsidP="00784A32">
      <w:pPr>
        <w:pStyle w:val="B1"/>
      </w:pPr>
      <w:r w:rsidRPr="00C31E24">
        <w:t>6)</w:t>
      </w:r>
      <w:r w:rsidRPr="00C31E24">
        <w:tab/>
        <w:t>shall send the SIP 200 (OK) response to the MCVideo client according to 3GPP TS 24.229 [11];</w:t>
      </w:r>
    </w:p>
    <w:p w14:paraId="2C4E1BAD" w14:textId="77777777" w:rsidR="00784A32" w:rsidRPr="00C31E24" w:rsidRDefault="00784A32" w:rsidP="00784A32">
      <w:pPr>
        <w:pStyle w:val="B1"/>
      </w:pPr>
      <w:r w:rsidRPr="00C31E24">
        <w:t>7)</w:t>
      </w:r>
      <w:r w:rsidRPr="00C31E24">
        <w:tab/>
        <w:t>shall interact with the media plane as specified in 3GPP TS 24.581 [5]; and</w:t>
      </w:r>
    </w:p>
    <w:p w14:paraId="4B887551" w14:textId="77777777" w:rsidR="00784A32" w:rsidRPr="00C31E24" w:rsidRDefault="00784A32" w:rsidP="00784A32">
      <w:pPr>
        <w:pStyle w:val="B1"/>
      </w:pPr>
      <w:r w:rsidRPr="00C31E24">
        <w:t>8)</w:t>
      </w:r>
      <w:r w:rsidRPr="00C31E24">
        <w:tab/>
        <w:t>shall start the SIP session timer according to rules and procedures of IETF RFC 4028 [23].</w:t>
      </w:r>
    </w:p>
    <w:p w14:paraId="4D098A7A" w14:textId="77777777" w:rsidR="00784A32" w:rsidRPr="00C31E24" w:rsidRDefault="00784A32" w:rsidP="00784A32">
      <w:r w:rsidRPr="00C31E24">
        <w:t>The participating MCVideo function shall forward any other SIP response that does not contain SDP, including any MIME bodies contained therein, along the signalling path to the originating network according to 3GPP TS 24.229 [11].</w:t>
      </w:r>
    </w:p>
    <w:p w14:paraId="0212534D" w14:textId="77777777" w:rsidR="00784A32" w:rsidRPr="00C31E24" w:rsidRDefault="00784A32" w:rsidP="00784A32">
      <w:pPr>
        <w:rPr>
          <w:rFonts w:eastAsia="SimSun"/>
        </w:rPr>
      </w:pPr>
      <w:r w:rsidRPr="00C31E24">
        <w:rPr>
          <w:rFonts w:eastAsia="SimSun"/>
        </w:rPr>
        <w:t>[TS 24.281, clause 6.2.3.2.1]</w:t>
      </w:r>
    </w:p>
    <w:p w14:paraId="14125072" w14:textId="77777777" w:rsidR="00784A32" w:rsidRPr="00C31E24" w:rsidRDefault="00784A32" w:rsidP="00784A32">
      <w:r w:rsidRPr="00C31E24">
        <w:t>When performing the manual commencement mode procedures:</w:t>
      </w:r>
    </w:p>
    <w:p w14:paraId="1DA4E3FC" w14:textId="77777777" w:rsidR="00784A32" w:rsidRPr="00C31E24" w:rsidRDefault="00784A32" w:rsidP="00784A32">
      <w:pPr>
        <w:pStyle w:val="B1"/>
      </w:pPr>
      <w:r w:rsidRPr="00C31E24">
        <w:t>1)</w:t>
      </w:r>
      <w:r w:rsidRPr="00C31E24">
        <w:tab/>
        <w:t>if the MCVideo user declines the MCVideo session invitation the MCVideo client shall send a SIP 480 (Temporarily Unavailable) response towards the MCVideo server with the warning text set to: "110 user declined the call invitation" in a Warning header field as specified in subclause 4.4, and not continue with the rest of the steps in this subclause.</w:t>
      </w:r>
    </w:p>
    <w:p w14:paraId="59CAF85D" w14:textId="77777777" w:rsidR="00784A32" w:rsidRPr="00C31E24" w:rsidRDefault="00784A32" w:rsidP="00784A32">
      <w:r w:rsidRPr="00C31E24">
        <w:t>The MCVideo client:</w:t>
      </w:r>
    </w:p>
    <w:p w14:paraId="5AA6DC01" w14:textId="77777777" w:rsidR="00784A32" w:rsidRPr="00C31E24" w:rsidRDefault="00784A32" w:rsidP="00784A32">
      <w:pPr>
        <w:pStyle w:val="B1"/>
      </w:pPr>
      <w:r w:rsidRPr="00C31E24">
        <w:t>1)</w:t>
      </w:r>
      <w:r w:rsidRPr="00C31E24">
        <w:tab/>
        <w:t>shall accept the SIP INVITE request and generate a SIP 180 (Ringing) response according to rules and procedures of 3GPP TS 24.229 [11];</w:t>
      </w:r>
    </w:p>
    <w:p w14:paraId="4E52F27F" w14:textId="77777777" w:rsidR="00784A32" w:rsidRPr="00C31E24" w:rsidRDefault="00784A32" w:rsidP="00784A32">
      <w:pPr>
        <w:pStyle w:val="B1"/>
      </w:pPr>
      <w:r w:rsidRPr="00C31E24">
        <w:t>2)</w:t>
      </w:r>
      <w:r w:rsidRPr="00C31E24">
        <w:tab/>
        <w:t>shall include the option tag "timer" in a Require header field of the SIP 180 (Ringing) response;</w:t>
      </w:r>
    </w:p>
    <w:p w14:paraId="5F2DCDB3" w14:textId="77777777" w:rsidR="00784A32" w:rsidRPr="00C31E24" w:rsidRDefault="00784A32" w:rsidP="00784A32">
      <w:pPr>
        <w:pStyle w:val="B1"/>
      </w:pPr>
      <w:r w:rsidRPr="00C31E24">
        <w:t>3)</w:t>
      </w:r>
      <w:r w:rsidRPr="00C31E24">
        <w:tab/>
        <w:t>shall include the g.3gpp.mc</w:t>
      </w:r>
      <w:r w:rsidRPr="00C31E24">
        <w:rPr>
          <w:lang w:eastAsia="zh-CN"/>
        </w:rPr>
        <w:t>video</w:t>
      </w:r>
      <w:r w:rsidRPr="00C31E24">
        <w:t xml:space="preserve"> media feature tag in the Contact header field of the SIP 180 (Ringing) response;</w:t>
      </w:r>
    </w:p>
    <w:p w14:paraId="7B392484" w14:textId="77777777" w:rsidR="00784A32" w:rsidRPr="00C31E24" w:rsidRDefault="00784A32" w:rsidP="00784A32">
      <w:pPr>
        <w:pStyle w:val="B1"/>
      </w:pPr>
      <w:r w:rsidRPr="00C31E24">
        <w:t>4)</w:t>
      </w:r>
      <w:r w:rsidRPr="00C31E24">
        <w:tab/>
        <w:t xml:space="preserve">shall include the </w:t>
      </w:r>
      <w:r w:rsidRPr="00C31E24">
        <w:rPr>
          <w:lang w:eastAsia="zh-CN"/>
        </w:rPr>
        <w:t>g.3gpp.icsi-ref</w:t>
      </w:r>
      <w:r w:rsidRPr="00C31E24">
        <w:t xml:space="preserve"> media feature tag containing the value of "urn:urn-7:3gpp-service.ims.icsi.mc</w:t>
      </w:r>
      <w:r w:rsidRPr="00C31E24">
        <w:rPr>
          <w:lang w:eastAsia="zh-CN"/>
        </w:rPr>
        <w:t>video</w:t>
      </w:r>
      <w:r w:rsidRPr="00C31E24">
        <w:t>" in the Contact header field of the SIP 180 (Ringing) response; and</w:t>
      </w:r>
    </w:p>
    <w:p w14:paraId="5A3AC9A6" w14:textId="77777777" w:rsidR="00784A32" w:rsidRPr="00C31E24" w:rsidRDefault="00784A32" w:rsidP="00784A32">
      <w:pPr>
        <w:pStyle w:val="B1"/>
      </w:pPr>
      <w:r w:rsidRPr="00C31E24">
        <w:t>5)</w:t>
      </w:r>
      <w:r w:rsidRPr="00C31E24">
        <w:tab/>
        <w:t>shall send the SIP 180 (Ringing) response to the MCVideo server.</w:t>
      </w:r>
    </w:p>
    <w:p w14:paraId="1C56BC26" w14:textId="77777777" w:rsidR="00784A32" w:rsidRPr="00C31E24" w:rsidRDefault="00784A32" w:rsidP="00784A32">
      <w:r w:rsidRPr="00C31E24">
        <w:t>When sending the SIP 200 (OK) response to the incoming SIP INVITE request, the MCVideo client shall follow the procedures in subclause 6.2.3.1.1.</w:t>
      </w:r>
    </w:p>
    <w:p w14:paraId="467CC549" w14:textId="77777777" w:rsidR="00784A32" w:rsidRPr="00C31E24" w:rsidRDefault="00784A32" w:rsidP="00784A32">
      <w:r w:rsidRPr="00C31E24">
        <w:t>When NAT traversal is supported by the MCVideo client and when the MCVideo client is behind a NAT, generation of SIP responses is done as specified in this subclause and as specified in IETF RFC 5626 [35].</w:t>
      </w:r>
    </w:p>
    <w:p w14:paraId="3BA9664C" w14:textId="77777777" w:rsidR="00784A32" w:rsidRPr="00C31E24" w:rsidRDefault="00784A32" w:rsidP="00784A32">
      <w:pPr>
        <w:rPr>
          <w:rFonts w:eastAsia="SimSun"/>
        </w:rPr>
      </w:pPr>
      <w:r w:rsidRPr="00C31E24">
        <w:rPr>
          <w:rFonts w:eastAsia="SimSun"/>
        </w:rPr>
        <w:t>[TS 24.281, clause 4.6.2]</w:t>
      </w:r>
    </w:p>
    <w:p w14:paraId="6CC65736" w14:textId="77777777" w:rsidR="00784A32" w:rsidRPr="00C31E24" w:rsidRDefault="00784A32" w:rsidP="00784A32">
      <w:r w:rsidRPr="00C31E24">
        <w:t>MCVideo emergency private calls as defined by 3GPP TS 23.281 [26] are supported by the procedures in this specification. The following MCVideo emergency private call functionalities are specified in the present document:</w:t>
      </w:r>
    </w:p>
    <w:p w14:paraId="100C9826" w14:textId="77777777" w:rsidR="00784A32" w:rsidRPr="00C31E24" w:rsidRDefault="00784A32" w:rsidP="00784A32">
      <w:pPr>
        <w:pStyle w:val="B1"/>
      </w:pPr>
      <w:r w:rsidRPr="00C31E24">
        <w:t>-</w:t>
      </w:r>
      <w:r w:rsidRPr="00C31E24">
        <w:tab/>
        <w:t>MCVideo emergency private call origination with optional MCVideo emergency alert initiation;</w:t>
      </w:r>
    </w:p>
    <w:p w14:paraId="4E35A213" w14:textId="77777777" w:rsidR="00784A32" w:rsidRPr="00C31E24" w:rsidRDefault="00784A32" w:rsidP="00784A32">
      <w:pPr>
        <w:pStyle w:val="B1"/>
      </w:pPr>
      <w:r w:rsidRPr="00C31E24">
        <w:t>-</w:t>
      </w:r>
      <w:r w:rsidRPr="00C31E24">
        <w:tab/>
        <w:t>upgrade of an MCVideo private call to an MCVideo emergency private; and</w:t>
      </w:r>
    </w:p>
    <w:p w14:paraId="7A979C8C" w14:textId="77777777" w:rsidR="00784A32" w:rsidRPr="00C31E24" w:rsidRDefault="00784A32" w:rsidP="00784A32">
      <w:pPr>
        <w:pStyle w:val="B1"/>
      </w:pPr>
      <w:r w:rsidRPr="00C31E24">
        <w:t>-</w:t>
      </w:r>
      <w:r w:rsidRPr="00C31E24">
        <w:tab/>
        <w:t>cancellation of the MCVideo emergency private call priority.</w:t>
      </w:r>
    </w:p>
    <w:p w14:paraId="255DAB69" w14:textId="77777777" w:rsidR="00784A32" w:rsidRPr="00C31E24" w:rsidRDefault="00784A32" w:rsidP="00784A32">
      <w:r w:rsidRPr="00C31E24">
        <w:t>Key aspects of MCVideo emergency private calls include:</w:t>
      </w:r>
    </w:p>
    <w:p w14:paraId="15859B10" w14:textId="77777777" w:rsidR="00784A32" w:rsidRPr="00C31E24" w:rsidRDefault="00784A32" w:rsidP="00784A32">
      <w:pPr>
        <w:pStyle w:val="B1"/>
      </w:pPr>
      <w:r w:rsidRPr="00C31E24">
        <w:t>-</w:t>
      </w:r>
      <w:r w:rsidRPr="00C31E24">
        <w:tab/>
        <w:t>adjusted EPS bearer priority for both participants whether or not they are both in an emergency condition (i.e. both have their MCVideo emergency state set). This is achieved by using the Resource-Priority header field as specified in IETF RFC 4412 [33] with namespaces defined for use by MCVideo specified in IETF RFC 8101 [43];</w:t>
      </w:r>
    </w:p>
    <w:p w14:paraId="419A65F7" w14:textId="77777777" w:rsidR="00784A32" w:rsidRPr="00C31E24" w:rsidRDefault="00784A32" w:rsidP="00784A32">
      <w:pPr>
        <w:pStyle w:val="B1"/>
      </w:pPr>
      <w:r w:rsidRPr="00C31E24">
        <w:t>-</w:t>
      </w:r>
      <w:r w:rsidRPr="00C31E24">
        <w:tab/>
        <w:t>the initiator of the MCVideo emergency private call can override the other MCVideo user in the MCVideo emergency private call unless that user also has their MCVideo emergency state set;</w:t>
      </w:r>
    </w:p>
    <w:p w14:paraId="5B469490" w14:textId="77777777" w:rsidR="00784A32" w:rsidRPr="00C31E24" w:rsidRDefault="00784A32" w:rsidP="00784A32">
      <w:pPr>
        <w:pStyle w:val="B1"/>
      </w:pPr>
      <w:r w:rsidRPr="00C31E24">
        <w:t>-</w:t>
      </w:r>
      <w:r w:rsidRPr="00C31E24">
        <w:tab/>
        <w:t>restoration of normal EPS bearer priority to the call according to system policy (e.g., configured time limit for the emergency priority of an MCVideo emergency private call or cancellation of the emergency condition of the private call);</w:t>
      </w:r>
    </w:p>
    <w:p w14:paraId="3DBE3E5E" w14:textId="77777777" w:rsidR="00784A32" w:rsidRPr="00C31E24" w:rsidRDefault="00784A32" w:rsidP="00784A32">
      <w:pPr>
        <w:pStyle w:val="B1"/>
      </w:pPr>
      <w:r w:rsidRPr="00C31E24">
        <w:t>-</w:t>
      </w:r>
      <w:r w:rsidRPr="00C31E24">
        <w:tab/>
        <w:t>restoration of normal transmission control priority participants when the emergency elevated priority is cancelled;</w:t>
      </w:r>
    </w:p>
    <w:p w14:paraId="466B5EC2" w14:textId="77777777" w:rsidR="00784A32" w:rsidRPr="00C31E24" w:rsidRDefault="00784A32" w:rsidP="00784A32">
      <w:pPr>
        <w:pStyle w:val="B1"/>
      </w:pPr>
      <w:r w:rsidRPr="00C31E24">
        <w:t>-</w:t>
      </w:r>
      <w:r w:rsidRPr="00C31E24">
        <w:tab/>
        <w:t>requires the MCVideo user to be authorized to either originate or cancel an MCVideo emergency private call;</w:t>
      </w:r>
    </w:p>
    <w:p w14:paraId="201F24AD" w14:textId="77777777" w:rsidR="00784A32" w:rsidRPr="00C31E24" w:rsidRDefault="00784A32" w:rsidP="00784A32">
      <w:pPr>
        <w:pStyle w:val="B1"/>
      </w:pPr>
      <w:r w:rsidRPr="00C31E24">
        <w:t>-</w:t>
      </w:r>
      <w:r w:rsidRPr="00C31E24">
        <w:tab/>
        <w:t>requires the targeted MCVideo user to be authorized to receive an MCVideo emergency private call;</w:t>
      </w:r>
    </w:p>
    <w:p w14:paraId="65CEBF69" w14:textId="77777777" w:rsidR="00784A32" w:rsidRPr="00C31E24" w:rsidRDefault="00784A32" w:rsidP="00784A32">
      <w:pPr>
        <w:pStyle w:val="B1"/>
      </w:pPr>
      <w:r w:rsidRPr="00C31E24">
        <w:t>-</w:t>
      </w:r>
      <w:r w:rsidRPr="00C31E24">
        <w:tab/>
        <w:t>requests to originate MCVideo emergency private calls may also include an indication of an MCVideo emergency alert; and</w:t>
      </w:r>
    </w:p>
    <w:p w14:paraId="479212AF" w14:textId="77777777" w:rsidR="00784A32" w:rsidRPr="00C31E24" w:rsidRDefault="00784A32" w:rsidP="00784A32">
      <w:pPr>
        <w:pStyle w:val="B1"/>
      </w:pPr>
      <w:r w:rsidRPr="00C31E24">
        <w:t>-</w:t>
      </w:r>
      <w:r w:rsidRPr="00C31E24">
        <w:tab/>
        <w:t xml:space="preserve">the originator of the MCVideo emergency private call can request that the call use either </w:t>
      </w:r>
      <w:r w:rsidR="00530C26" w:rsidRPr="00C31E24">
        <w:t>manual</w:t>
      </w:r>
      <w:r w:rsidRPr="00C31E24">
        <w:t xml:space="preserve"> or automatic commencement mode.</w:t>
      </w:r>
    </w:p>
    <w:p w14:paraId="49E3A0DC" w14:textId="77777777" w:rsidR="00784A32" w:rsidRPr="00C31E24" w:rsidRDefault="00784A32" w:rsidP="00784A32">
      <w:r w:rsidRPr="00C31E24">
        <w:t>There are a number of states that are key in managing these aspects of MCVideo emergency private calls, which include:</w:t>
      </w:r>
    </w:p>
    <w:p w14:paraId="3C9EF73B" w14:textId="77777777" w:rsidR="00784A32" w:rsidRPr="00C31E24" w:rsidRDefault="00784A32" w:rsidP="00784A32">
      <w:pPr>
        <w:pStyle w:val="B1"/>
      </w:pPr>
      <w:r w:rsidRPr="00C31E24">
        <w:t>-</w:t>
      </w:r>
      <w:r w:rsidRPr="00C31E24">
        <w:tab/>
      </w:r>
      <w:r w:rsidRPr="00C31E24">
        <w:rPr>
          <w:b/>
        </w:rPr>
        <w:t>MCVideo emergency state (MVES):</w:t>
      </w:r>
      <w:r w:rsidRPr="00C31E24">
        <w:t xml:space="preserve"> as defined in 3GPP TS 22.281 [36] and 3GPP TS 23.281 [26], indicates that the MCVideo user is in a life-threatening situation. Managed by the MCVideo user of the device or an authorized MCVideo user. While the MCVideo emergency state is set on the client, all MCVideo group and private calls originated by the client will be MCVideo emergency calls, assuming the MCVideo user is authorized for MCVideo emergency calls on them.</w:t>
      </w:r>
    </w:p>
    <w:p w14:paraId="397F6E12" w14:textId="77777777" w:rsidR="00784A32" w:rsidRPr="00C31E24" w:rsidRDefault="00784A32" w:rsidP="00784A32">
      <w:pPr>
        <w:pStyle w:val="B1"/>
      </w:pPr>
      <w:r w:rsidRPr="00C31E24">
        <w:t>-</w:t>
      </w:r>
      <w:r w:rsidRPr="00C31E24">
        <w:tab/>
      </w:r>
      <w:r w:rsidRPr="00C31E24">
        <w:rPr>
          <w:b/>
        </w:rPr>
        <w:t>MCVideo private emergency alert (MVPEA) state</w:t>
      </w:r>
      <w:r w:rsidRPr="00C31E24">
        <w:t>: this is an internal state of the MCVideo client which in conjunction with the MCVideo emergency private call state aids in managing the MCVideo emergency state and related actions.</w:t>
      </w:r>
    </w:p>
    <w:p w14:paraId="68AE87FF" w14:textId="77777777" w:rsidR="00784A32" w:rsidRPr="00C31E24" w:rsidRDefault="00784A32" w:rsidP="00784A32">
      <w:pPr>
        <w:pStyle w:val="B1"/>
      </w:pPr>
      <w:r w:rsidRPr="00C31E24">
        <w:t>-</w:t>
      </w:r>
      <w:r w:rsidRPr="00C31E24">
        <w:tab/>
      </w:r>
      <w:r w:rsidRPr="00C31E24">
        <w:rPr>
          <w:b/>
        </w:rPr>
        <w:t>MCVideo emergency private call (MVEPC) state</w:t>
      </w:r>
      <w:r w:rsidRPr="00C31E24">
        <w:t>: this is an internal state managed by the MCVideo client which in conjunction with the MCVideo emergency alert state aids in managing the MCVideo emergency state and related actions.</w:t>
      </w:r>
    </w:p>
    <w:p w14:paraId="0AA42B37" w14:textId="77777777" w:rsidR="00784A32" w:rsidRPr="00C31E24" w:rsidRDefault="00784A32" w:rsidP="00784A32">
      <w:pPr>
        <w:pStyle w:val="B1"/>
      </w:pPr>
      <w:r w:rsidRPr="00C31E24">
        <w:t>-</w:t>
      </w:r>
      <w:r w:rsidRPr="00C31E24">
        <w:tab/>
      </w:r>
      <w:r w:rsidRPr="00C31E24">
        <w:rPr>
          <w:b/>
        </w:rPr>
        <w:t>In-progress emergency private call (IPEPC) state:</w:t>
      </w:r>
      <w:r w:rsidRPr="00C31E24">
        <w:t xml:space="preserve"> indicates whether or not there is an MCVideo emergency private call in-progress for the two participants. This state is managed by the controlling MCVideo function. All private calls originated between these two participants when in an in-progress emergency private call state are MCVideo emergency private calls until this state is cancelled, whether or not the originator is in an MCVideo emergency state.</w:t>
      </w:r>
    </w:p>
    <w:p w14:paraId="571A8DD5" w14:textId="77777777" w:rsidR="00784A32" w:rsidRPr="00C31E24" w:rsidRDefault="00784A32" w:rsidP="00784A32">
      <w:pPr>
        <w:pStyle w:val="B1"/>
      </w:pPr>
      <w:r w:rsidRPr="00C31E24">
        <w:t>-</w:t>
      </w:r>
      <w:r w:rsidRPr="00C31E24">
        <w:tab/>
      </w:r>
      <w:r w:rsidRPr="00C31E24">
        <w:rPr>
          <w:b/>
        </w:rPr>
        <w:t xml:space="preserve">MCVideo emergency private priority (MVEPP) state: </w:t>
      </w:r>
      <w:r w:rsidRPr="00C31E24">
        <w:t>this is an internal state managed by the MCVideo client which tracks the in-progress emergency private call state of the private call managed by the controlling MCVideo function. Ideally, the MCVideo client would not need to track the in-progress emergency private priority state, but doing so enables the MCVideo client to request MCVideo emergency-level priority earlier than otherwise possible. For example, if the MCVideo user wishes to join an MCVideo emergency private call and is not in the MCVideo emergency state, the MCVideo client should have emergency level priority. If it has knowledge of the in-progress emergency private priority state of the private call (i.e., the two participants), it can request priority by including a Resource-Priority header field set to the MCVideo namespace specified in IETF RFC 8101 [38], and appropriate priority level in the SIP INVITE request (or SIP re-INVITE request).</w:t>
      </w:r>
    </w:p>
    <w:p w14:paraId="30C00EB4" w14:textId="77777777" w:rsidR="00784A32" w:rsidRPr="00C31E24" w:rsidRDefault="00784A32" w:rsidP="00784A32">
      <w:pPr>
        <w:pStyle w:val="NO"/>
      </w:pPr>
      <w:r w:rsidRPr="00C31E24">
        <w:t>NOTE:</w:t>
      </w:r>
      <w:r w:rsidRPr="00C31E24">
        <w:tab/>
        <w:t>The above states and their transitions are described in Annex G.</w:t>
      </w:r>
    </w:p>
    <w:p w14:paraId="5300DF90" w14:textId="77777777" w:rsidR="00784A32" w:rsidRPr="00C31E24" w:rsidRDefault="00784A32" w:rsidP="00764DD4">
      <w:pPr>
        <w:pStyle w:val="H6"/>
      </w:pPr>
      <w:bookmarkStart w:id="765" w:name="_Toc52787592"/>
      <w:bookmarkStart w:id="766" w:name="_Toc52787774"/>
      <w:bookmarkStart w:id="767" w:name="_Toc75906996"/>
      <w:bookmarkStart w:id="768" w:name="_Toc75907333"/>
      <w:r w:rsidRPr="00C31E24">
        <w:t>6.2.8.3</w:t>
      </w:r>
      <w:r w:rsidRPr="00C31E24">
        <w:tab/>
        <w:t>Test description</w:t>
      </w:r>
      <w:bookmarkEnd w:id="765"/>
      <w:bookmarkEnd w:id="766"/>
      <w:bookmarkEnd w:id="767"/>
      <w:bookmarkEnd w:id="768"/>
    </w:p>
    <w:p w14:paraId="638D7EC9" w14:textId="77777777" w:rsidR="00784A32" w:rsidRPr="00C31E24" w:rsidRDefault="00784A32" w:rsidP="00764DD4">
      <w:pPr>
        <w:pStyle w:val="H6"/>
      </w:pPr>
      <w:bookmarkStart w:id="769" w:name="_Toc52787593"/>
      <w:bookmarkStart w:id="770" w:name="_Toc52787775"/>
      <w:bookmarkStart w:id="771" w:name="_Toc75906997"/>
      <w:bookmarkStart w:id="772" w:name="_Toc75907334"/>
      <w:r w:rsidRPr="00C31E24">
        <w:t>6.2.8.3.1</w:t>
      </w:r>
      <w:r w:rsidRPr="00C31E24">
        <w:tab/>
        <w:t>Pre-test conditions</w:t>
      </w:r>
      <w:bookmarkEnd w:id="769"/>
      <w:bookmarkEnd w:id="770"/>
      <w:bookmarkEnd w:id="771"/>
      <w:bookmarkEnd w:id="772"/>
    </w:p>
    <w:p w14:paraId="4645DF4D" w14:textId="77777777" w:rsidR="00784A32" w:rsidRPr="00C31E24" w:rsidRDefault="00784A32" w:rsidP="00784A32">
      <w:pPr>
        <w:pStyle w:val="H6"/>
      </w:pPr>
      <w:r w:rsidRPr="00C31E24">
        <w:t>System Simulator:</w:t>
      </w:r>
    </w:p>
    <w:p w14:paraId="0194779A" w14:textId="77777777" w:rsidR="00784A32" w:rsidRPr="00C31E24" w:rsidRDefault="00784A32" w:rsidP="00784A32">
      <w:pPr>
        <w:pStyle w:val="B1"/>
      </w:pPr>
      <w:r w:rsidRPr="00C31E24">
        <w:t>-</w:t>
      </w:r>
      <w:r w:rsidRPr="00C31E24">
        <w:tab/>
        <w:t>SS (MCVideo server)</w:t>
      </w:r>
    </w:p>
    <w:p w14:paraId="37BCEE44" w14:textId="77777777" w:rsidR="00784A32" w:rsidRPr="00C31E24" w:rsidRDefault="00784A32" w:rsidP="00784A32">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660D7DB2" w14:textId="77777777" w:rsidR="00784A32" w:rsidRPr="00C31E24" w:rsidRDefault="00784A32" w:rsidP="00784A32">
      <w:pPr>
        <w:pStyle w:val="H6"/>
      </w:pPr>
      <w:r w:rsidRPr="00C31E24">
        <w:t>IUT:</w:t>
      </w:r>
    </w:p>
    <w:p w14:paraId="2E9BF68C" w14:textId="77777777" w:rsidR="00784A32" w:rsidRPr="00C31E24" w:rsidRDefault="00784A32" w:rsidP="00784A32">
      <w:pPr>
        <w:pStyle w:val="B1"/>
      </w:pPr>
      <w:r w:rsidRPr="00C31E24">
        <w:t>-</w:t>
      </w:r>
      <w:r w:rsidRPr="00C31E24">
        <w:tab/>
        <w:t>UE (MCVideo client)</w:t>
      </w:r>
    </w:p>
    <w:p w14:paraId="304E2D61" w14:textId="77777777" w:rsidR="00784A32" w:rsidRPr="00C31E24" w:rsidRDefault="00784A32" w:rsidP="00784A32">
      <w:pPr>
        <w:pStyle w:val="B1"/>
      </w:pPr>
      <w:r w:rsidRPr="00C31E24">
        <w:t>-</w:t>
      </w:r>
      <w:r w:rsidRPr="00C31E24">
        <w:tab/>
        <w:t>The test USIM set as defined in TS 36.579-1 [2], subclause 5.5.10 is inserted.</w:t>
      </w:r>
    </w:p>
    <w:p w14:paraId="422FB7E2" w14:textId="77777777" w:rsidR="00784A32" w:rsidRPr="00C31E24" w:rsidRDefault="00784A32" w:rsidP="00784A32">
      <w:pPr>
        <w:pStyle w:val="H6"/>
      </w:pPr>
      <w:r w:rsidRPr="00C31E24">
        <w:t>Preamble:</w:t>
      </w:r>
    </w:p>
    <w:p w14:paraId="3BAE242E" w14:textId="77777777" w:rsidR="00784A32" w:rsidRPr="00C31E24" w:rsidRDefault="00784A32" w:rsidP="00784A32">
      <w:pPr>
        <w:pStyle w:val="B1"/>
      </w:pPr>
      <w:r w:rsidRPr="00C31E24">
        <w:t>-</w:t>
      </w:r>
      <w:r w:rsidRPr="00C31E24">
        <w:tab/>
        <w:t>The UE has performed the Generic Test Procedure for MCVideo UE registration as specified in TS 36.579-1 [2], subclause 5.4.2A.</w:t>
      </w:r>
    </w:p>
    <w:p w14:paraId="22AED2B4" w14:textId="77777777" w:rsidR="00784A32" w:rsidRPr="00C31E24" w:rsidRDefault="00784A32" w:rsidP="00784A32">
      <w:pPr>
        <w:pStyle w:val="B1"/>
      </w:pPr>
      <w:r w:rsidRPr="00C31E24">
        <w:t>-</w:t>
      </w:r>
      <w:r w:rsidRPr="00C31E24">
        <w:tab/>
        <w:t>The MCVideo User performs the Generic Test Procedure for MCVideo Authorization/Configuration and Key Generation as specified in TS 36.579-1 [2], subclause 5.3.2A.</w:t>
      </w:r>
    </w:p>
    <w:p w14:paraId="27D5FCA3" w14:textId="77777777" w:rsidR="00784A32" w:rsidRPr="00C31E24" w:rsidRDefault="00784A32" w:rsidP="00784A32">
      <w:pPr>
        <w:pStyle w:val="B1"/>
      </w:pPr>
      <w:r w:rsidRPr="00C31E24">
        <w:t>-</w:t>
      </w:r>
      <w:r w:rsidRPr="00C31E24">
        <w:tab/>
        <w:t>UE States at the end of the preamble</w:t>
      </w:r>
      <w:r w:rsidR="001D621D" w:rsidRPr="00C31E24">
        <w:t>:</w:t>
      </w:r>
    </w:p>
    <w:p w14:paraId="5749CA5C" w14:textId="77777777" w:rsidR="00784A32" w:rsidRPr="00C31E24" w:rsidRDefault="00784A32" w:rsidP="00784A32">
      <w:pPr>
        <w:pStyle w:val="B2"/>
      </w:pPr>
      <w:r w:rsidRPr="00C31E24">
        <w:t>-</w:t>
      </w:r>
      <w:r w:rsidRPr="00C31E24">
        <w:tab/>
        <w:t>The UE is in E-UTRA Registered, Idle Mode state.</w:t>
      </w:r>
    </w:p>
    <w:p w14:paraId="44E520C2" w14:textId="77777777" w:rsidR="00784A32" w:rsidRPr="00C31E24" w:rsidRDefault="00784A32" w:rsidP="00784A32">
      <w:pPr>
        <w:pStyle w:val="B2"/>
      </w:pPr>
      <w:r w:rsidRPr="00C31E24">
        <w:t>-</w:t>
      </w:r>
      <w:r w:rsidRPr="00C31E24">
        <w:tab/>
        <w:t>The MCVideo Client Application has been activated and User has registered-in as the MCVideo User with the Server as active user at the Client.</w:t>
      </w:r>
    </w:p>
    <w:p w14:paraId="25269D8D" w14:textId="77777777" w:rsidR="00784A32" w:rsidRPr="00C31E24" w:rsidRDefault="00784A32" w:rsidP="00764DD4">
      <w:pPr>
        <w:pStyle w:val="H6"/>
      </w:pPr>
      <w:bookmarkStart w:id="773" w:name="_Toc52787594"/>
      <w:bookmarkStart w:id="774" w:name="_Toc52787776"/>
      <w:bookmarkStart w:id="775" w:name="_Toc75906998"/>
      <w:bookmarkStart w:id="776" w:name="_Toc75907335"/>
      <w:r w:rsidRPr="00C31E24">
        <w:t>6.2.8.3.2</w:t>
      </w:r>
      <w:r w:rsidRPr="00C31E24">
        <w:tab/>
        <w:t>Test procedure sequence</w:t>
      </w:r>
      <w:bookmarkEnd w:id="773"/>
      <w:bookmarkEnd w:id="774"/>
      <w:bookmarkEnd w:id="775"/>
      <w:bookmarkEnd w:id="776"/>
    </w:p>
    <w:p w14:paraId="5576F35A" w14:textId="77777777" w:rsidR="00784A32" w:rsidRPr="00C31E24" w:rsidRDefault="00784A32" w:rsidP="00784A32">
      <w:pPr>
        <w:pStyle w:val="TH"/>
      </w:pPr>
      <w:r w:rsidRPr="00C31E24">
        <w:t>Table 6.2.8.3.2-1: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8"/>
        <w:gridCol w:w="565"/>
        <w:gridCol w:w="850"/>
      </w:tblGrid>
      <w:tr w:rsidR="00784A32" w:rsidRPr="00C31E24" w14:paraId="5CFC0B5D" w14:textId="77777777" w:rsidTr="00354887">
        <w:trPr>
          <w:tblHeader/>
        </w:trPr>
        <w:tc>
          <w:tcPr>
            <w:tcW w:w="534" w:type="dxa"/>
            <w:tcBorders>
              <w:bottom w:val="nil"/>
            </w:tcBorders>
            <w:shd w:val="clear" w:color="auto" w:fill="auto"/>
          </w:tcPr>
          <w:p w14:paraId="4F62A853" w14:textId="77777777" w:rsidR="00784A32" w:rsidRPr="00C31E24" w:rsidRDefault="00784A32" w:rsidP="00354887">
            <w:pPr>
              <w:pStyle w:val="TAH"/>
              <w:keepNext w:val="0"/>
              <w:keepLines w:val="0"/>
              <w:widowControl w:val="0"/>
            </w:pPr>
            <w:r w:rsidRPr="00C31E24">
              <w:t>St</w:t>
            </w:r>
          </w:p>
        </w:tc>
        <w:tc>
          <w:tcPr>
            <w:tcW w:w="3968" w:type="dxa"/>
            <w:tcBorders>
              <w:bottom w:val="nil"/>
            </w:tcBorders>
            <w:shd w:val="clear" w:color="auto" w:fill="auto"/>
          </w:tcPr>
          <w:p w14:paraId="16E04FD2" w14:textId="77777777" w:rsidR="00784A32" w:rsidRPr="00C31E24" w:rsidRDefault="00784A32" w:rsidP="00354887">
            <w:pPr>
              <w:pStyle w:val="TAH"/>
              <w:keepNext w:val="0"/>
              <w:keepLines w:val="0"/>
              <w:widowControl w:val="0"/>
            </w:pPr>
            <w:r w:rsidRPr="00C31E24">
              <w:t>Procedure</w:t>
            </w:r>
          </w:p>
        </w:tc>
        <w:tc>
          <w:tcPr>
            <w:tcW w:w="3686" w:type="dxa"/>
            <w:gridSpan w:val="2"/>
            <w:shd w:val="clear" w:color="auto" w:fill="auto"/>
          </w:tcPr>
          <w:p w14:paraId="3662F2B2" w14:textId="77777777" w:rsidR="00784A32" w:rsidRPr="00C31E24" w:rsidRDefault="00784A32" w:rsidP="00354887">
            <w:pPr>
              <w:pStyle w:val="TAH"/>
              <w:keepNext w:val="0"/>
              <w:keepLines w:val="0"/>
              <w:widowControl w:val="0"/>
            </w:pPr>
            <w:r w:rsidRPr="00C31E24">
              <w:t>Message Sequence</w:t>
            </w:r>
          </w:p>
        </w:tc>
        <w:tc>
          <w:tcPr>
            <w:tcW w:w="565" w:type="dxa"/>
            <w:tcBorders>
              <w:bottom w:val="nil"/>
            </w:tcBorders>
            <w:shd w:val="clear" w:color="auto" w:fill="auto"/>
          </w:tcPr>
          <w:p w14:paraId="0D05747A" w14:textId="77777777" w:rsidR="00784A32" w:rsidRPr="00C31E24" w:rsidRDefault="00784A32" w:rsidP="00354887">
            <w:pPr>
              <w:pStyle w:val="TAH"/>
              <w:keepNext w:val="0"/>
              <w:keepLines w:val="0"/>
              <w:widowControl w:val="0"/>
            </w:pPr>
            <w:r w:rsidRPr="00C31E24">
              <w:t>TP</w:t>
            </w:r>
          </w:p>
        </w:tc>
        <w:tc>
          <w:tcPr>
            <w:tcW w:w="850" w:type="dxa"/>
            <w:tcBorders>
              <w:bottom w:val="nil"/>
            </w:tcBorders>
            <w:shd w:val="clear" w:color="auto" w:fill="auto"/>
          </w:tcPr>
          <w:p w14:paraId="25522FAF" w14:textId="77777777" w:rsidR="00784A32" w:rsidRPr="00C31E24" w:rsidRDefault="00784A32" w:rsidP="00354887">
            <w:pPr>
              <w:pStyle w:val="TAH"/>
              <w:keepNext w:val="0"/>
              <w:keepLines w:val="0"/>
              <w:widowControl w:val="0"/>
            </w:pPr>
            <w:r w:rsidRPr="00C31E24">
              <w:t>Verdict</w:t>
            </w:r>
          </w:p>
        </w:tc>
      </w:tr>
      <w:tr w:rsidR="00784A32" w:rsidRPr="00C31E24" w14:paraId="205F30DD" w14:textId="77777777" w:rsidTr="00354887">
        <w:trPr>
          <w:tblHeader/>
        </w:trPr>
        <w:tc>
          <w:tcPr>
            <w:tcW w:w="534" w:type="dxa"/>
            <w:tcBorders>
              <w:top w:val="nil"/>
            </w:tcBorders>
            <w:shd w:val="clear" w:color="auto" w:fill="auto"/>
          </w:tcPr>
          <w:p w14:paraId="4C4CD0DE" w14:textId="77777777" w:rsidR="00784A32" w:rsidRPr="00C31E24" w:rsidRDefault="00784A32" w:rsidP="00354887">
            <w:pPr>
              <w:pStyle w:val="TAH"/>
              <w:keepNext w:val="0"/>
              <w:keepLines w:val="0"/>
              <w:widowControl w:val="0"/>
            </w:pPr>
          </w:p>
        </w:tc>
        <w:tc>
          <w:tcPr>
            <w:tcW w:w="3968" w:type="dxa"/>
            <w:tcBorders>
              <w:top w:val="nil"/>
            </w:tcBorders>
            <w:shd w:val="clear" w:color="auto" w:fill="auto"/>
          </w:tcPr>
          <w:p w14:paraId="39F5A592" w14:textId="77777777" w:rsidR="00784A32" w:rsidRPr="00C31E24" w:rsidRDefault="00784A32" w:rsidP="00354887">
            <w:pPr>
              <w:pStyle w:val="TAH"/>
              <w:keepNext w:val="0"/>
              <w:keepLines w:val="0"/>
              <w:widowControl w:val="0"/>
            </w:pPr>
          </w:p>
        </w:tc>
        <w:tc>
          <w:tcPr>
            <w:tcW w:w="708" w:type="dxa"/>
            <w:shd w:val="clear" w:color="auto" w:fill="auto"/>
          </w:tcPr>
          <w:p w14:paraId="1FDDB279" w14:textId="77777777" w:rsidR="00784A32" w:rsidRPr="00C31E24" w:rsidRDefault="00784A32" w:rsidP="00354887">
            <w:pPr>
              <w:pStyle w:val="TAH"/>
              <w:keepNext w:val="0"/>
              <w:keepLines w:val="0"/>
              <w:widowControl w:val="0"/>
            </w:pPr>
            <w:r w:rsidRPr="00C31E24">
              <w:t>U - S</w:t>
            </w:r>
          </w:p>
        </w:tc>
        <w:tc>
          <w:tcPr>
            <w:tcW w:w="2978" w:type="dxa"/>
            <w:shd w:val="clear" w:color="auto" w:fill="auto"/>
          </w:tcPr>
          <w:p w14:paraId="17149D08" w14:textId="77777777" w:rsidR="00784A32" w:rsidRPr="00C31E24" w:rsidRDefault="00784A32" w:rsidP="00354887">
            <w:pPr>
              <w:pStyle w:val="TAH"/>
              <w:keepNext w:val="0"/>
              <w:keepLines w:val="0"/>
              <w:widowControl w:val="0"/>
            </w:pPr>
            <w:r w:rsidRPr="00C31E24">
              <w:t>Message</w:t>
            </w:r>
          </w:p>
        </w:tc>
        <w:tc>
          <w:tcPr>
            <w:tcW w:w="565" w:type="dxa"/>
            <w:tcBorders>
              <w:top w:val="nil"/>
            </w:tcBorders>
            <w:shd w:val="clear" w:color="auto" w:fill="auto"/>
          </w:tcPr>
          <w:p w14:paraId="0CD903EA" w14:textId="77777777" w:rsidR="00784A32" w:rsidRPr="00C31E24" w:rsidRDefault="00784A32" w:rsidP="00354887">
            <w:pPr>
              <w:pStyle w:val="TAH"/>
              <w:keepNext w:val="0"/>
              <w:keepLines w:val="0"/>
              <w:widowControl w:val="0"/>
            </w:pPr>
          </w:p>
        </w:tc>
        <w:tc>
          <w:tcPr>
            <w:tcW w:w="850" w:type="dxa"/>
            <w:tcBorders>
              <w:top w:val="nil"/>
            </w:tcBorders>
            <w:shd w:val="clear" w:color="auto" w:fill="auto"/>
          </w:tcPr>
          <w:p w14:paraId="7C77F0D6" w14:textId="77777777" w:rsidR="00784A32" w:rsidRPr="00C31E24" w:rsidRDefault="00784A32" w:rsidP="00354887">
            <w:pPr>
              <w:pStyle w:val="TAH"/>
              <w:keepNext w:val="0"/>
              <w:keepLines w:val="0"/>
              <w:widowControl w:val="0"/>
            </w:pPr>
          </w:p>
        </w:tc>
      </w:tr>
      <w:tr w:rsidR="00784A32" w:rsidRPr="00C31E24" w14:paraId="507AB0AE" w14:textId="77777777" w:rsidTr="00354887">
        <w:tc>
          <w:tcPr>
            <w:tcW w:w="534" w:type="dxa"/>
            <w:shd w:val="clear" w:color="auto" w:fill="auto"/>
          </w:tcPr>
          <w:p w14:paraId="7EE25025"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4B298EAE" w14:textId="77777777" w:rsidR="00784A32" w:rsidRPr="00C31E24" w:rsidRDefault="00784A32" w:rsidP="00354887">
            <w:pPr>
              <w:pStyle w:val="TAL"/>
              <w:keepNext w:val="0"/>
              <w:keepLines w:val="0"/>
              <w:widowControl w:val="0"/>
            </w:pPr>
            <w:r w:rsidRPr="00C31E24">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14539124"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64F3C314"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768FCE86"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05F2D8FA" w14:textId="77777777" w:rsidR="00784A32" w:rsidRPr="00C31E24" w:rsidRDefault="00784A32" w:rsidP="00354887">
            <w:pPr>
              <w:pStyle w:val="TAC"/>
              <w:keepNext w:val="0"/>
              <w:keepLines w:val="0"/>
              <w:widowControl w:val="0"/>
            </w:pPr>
            <w:r w:rsidRPr="00C31E24">
              <w:t>-</w:t>
            </w:r>
          </w:p>
        </w:tc>
      </w:tr>
      <w:tr w:rsidR="00784A32" w:rsidRPr="00C31E24" w14:paraId="69D6A2E0" w14:textId="77777777" w:rsidTr="00354887">
        <w:tc>
          <w:tcPr>
            <w:tcW w:w="534" w:type="dxa"/>
            <w:shd w:val="clear" w:color="auto" w:fill="auto"/>
          </w:tcPr>
          <w:p w14:paraId="0DD8F674" w14:textId="77777777" w:rsidR="00784A32" w:rsidRPr="00C31E24" w:rsidRDefault="00784A32" w:rsidP="00354887">
            <w:pPr>
              <w:pStyle w:val="TAC"/>
              <w:keepNext w:val="0"/>
              <w:keepLines w:val="0"/>
              <w:widowControl w:val="0"/>
            </w:pPr>
            <w:r w:rsidRPr="00C31E24">
              <w:t>1</w:t>
            </w:r>
          </w:p>
        </w:tc>
        <w:tc>
          <w:tcPr>
            <w:tcW w:w="3968" w:type="dxa"/>
            <w:shd w:val="clear" w:color="auto" w:fill="auto"/>
          </w:tcPr>
          <w:p w14:paraId="5773818D" w14:textId="77777777" w:rsidR="00784A32" w:rsidRPr="00C31E24" w:rsidRDefault="00784A32" w:rsidP="00354887">
            <w:pPr>
              <w:pStyle w:val="TAL"/>
              <w:keepNext w:val="0"/>
              <w:keepLines w:val="0"/>
              <w:widowControl w:val="0"/>
            </w:pPr>
            <w:r w:rsidRPr="00C31E24">
              <w:t xml:space="preserve">SS initiates an </w:t>
            </w:r>
            <w:r w:rsidRPr="00C31E24">
              <w:rPr>
                <w:rFonts w:cs="Arial"/>
                <w:szCs w:val="18"/>
              </w:rPr>
              <w:t>On-network / Private Call / On-demand / Manual Commencement Mode / Without Transmission Control</w:t>
            </w:r>
          </w:p>
        </w:tc>
        <w:tc>
          <w:tcPr>
            <w:tcW w:w="708" w:type="dxa"/>
            <w:shd w:val="clear" w:color="auto" w:fill="auto"/>
          </w:tcPr>
          <w:p w14:paraId="053DEE05"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33E0E998" w14:textId="77777777" w:rsidR="00784A32" w:rsidRPr="00C31E24" w:rsidRDefault="00784A32" w:rsidP="00354887">
            <w:pPr>
              <w:pStyle w:val="TAL"/>
              <w:keepNext w:val="0"/>
              <w:keepLines w:val="0"/>
              <w:widowControl w:val="0"/>
            </w:pPr>
            <w:r w:rsidRPr="00C31E24">
              <w:t>SIP INVITE</w:t>
            </w:r>
          </w:p>
        </w:tc>
        <w:tc>
          <w:tcPr>
            <w:tcW w:w="565" w:type="dxa"/>
            <w:shd w:val="clear" w:color="auto" w:fill="auto"/>
          </w:tcPr>
          <w:p w14:paraId="566E3366"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5CB6BF52" w14:textId="77777777" w:rsidR="00784A32" w:rsidRPr="00C31E24" w:rsidRDefault="00784A32" w:rsidP="00354887">
            <w:pPr>
              <w:pStyle w:val="TAC"/>
              <w:keepNext w:val="0"/>
              <w:keepLines w:val="0"/>
              <w:widowControl w:val="0"/>
            </w:pPr>
            <w:r w:rsidRPr="00C31E24">
              <w:t>-</w:t>
            </w:r>
          </w:p>
        </w:tc>
      </w:tr>
      <w:tr w:rsidR="00784A32" w:rsidRPr="00C31E24" w14:paraId="5FAA8F9F" w14:textId="77777777" w:rsidTr="00354887">
        <w:tc>
          <w:tcPr>
            <w:tcW w:w="534" w:type="dxa"/>
            <w:shd w:val="clear" w:color="auto" w:fill="auto"/>
          </w:tcPr>
          <w:p w14:paraId="6A334F67"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4D7A0F10" w14:textId="6A61932A" w:rsidR="00784A32" w:rsidRPr="00C31E24" w:rsidRDefault="00784A32" w:rsidP="00354887">
            <w:pPr>
              <w:pStyle w:val="TAL"/>
              <w:keepNext w:val="0"/>
              <w:keepLines w:val="0"/>
              <w:widowControl w:val="0"/>
            </w:pPr>
            <w:r w:rsidRPr="00C31E24">
              <w:t>EXCEPTION: Step 2a1 describe</w:t>
            </w:r>
            <w:r w:rsidR="00E205C9" w:rsidRPr="00C31E24">
              <w:t>s</w:t>
            </w:r>
            <w:r w:rsidRPr="00C31E24">
              <w:t xml:space="preserve"> behaviour that depends on the UE implementation; the "lower case letter" identifies a step sequence that take place if the UE responds to a SIP INVITE prior to the MCVIDEO user's acknowledgment.</w:t>
            </w:r>
          </w:p>
        </w:tc>
        <w:tc>
          <w:tcPr>
            <w:tcW w:w="708" w:type="dxa"/>
            <w:shd w:val="clear" w:color="auto" w:fill="auto"/>
          </w:tcPr>
          <w:p w14:paraId="5EA0C130"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58202940"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64DB5BC8"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4E5CF833" w14:textId="77777777" w:rsidR="00784A32" w:rsidRPr="00C31E24" w:rsidRDefault="00784A32" w:rsidP="00354887">
            <w:pPr>
              <w:pStyle w:val="TAC"/>
              <w:keepNext w:val="0"/>
              <w:keepLines w:val="0"/>
              <w:widowControl w:val="0"/>
            </w:pPr>
            <w:r w:rsidRPr="00C31E24">
              <w:t>-</w:t>
            </w:r>
          </w:p>
        </w:tc>
      </w:tr>
      <w:tr w:rsidR="00784A32" w:rsidRPr="00C31E24" w14:paraId="30D2BA0A" w14:textId="77777777" w:rsidTr="00354887">
        <w:tc>
          <w:tcPr>
            <w:tcW w:w="534" w:type="dxa"/>
            <w:shd w:val="clear" w:color="auto" w:fill="auto"/>
          </w:tcPr>
          <w:p w14:paraId="2D54B176" w14:textId="77777777" w:rsidR="00784A32" w:rsidRPr="00C31E24" w:rsidRDefault="00784A32" w:rsidP="00354887">
            <w:pPr>
              <w:pStyle w:val="TAC"/>
              <w:keepNext w:val="0"/>
              <w:keepLines w:val="0"/>
              <w:widowControl w:val="0"/>
            </w:pPr>
            <w:r w:rsidRPr="00C31E24">
              <w:t>2a1</w:t>
            </w:r>
          </w:p>
        </w:tc>
        <w:tc>
          <w:tcPr>
            <w:tcW w:w="3968" w:type="dxa"/>
            <w:shd w:val="clear" w:color="auto" w:fill="auto"/>
          </w:tcPr>
          <w:p w14:paraId="2528C885" w14:textId="46E136F3" w:rsidR="00784A32" w:rsidRPr="00C31E24" w:rsidRDefault="00784A32" w:rsidP="00354887">
            <w:pPr>
              <w:pStyle w:val="TAL"/>
              <w:keepNext w:val="0"/>
              <w:keepLines w:val="0"/>
              <w:widowControl w:val="0"/>
            </w:pPr>
            <w:r w:rsidRPr="00C31E24">
              <w:t xml:space="preserve">The UE (MCVIDEO Client) responds with a SIP 100 </w:t>
            </w:r>
            <w:r w:rsidR="00E205C9" w:rsidRPr="00C31E24">
              <w:t>(</w:t>
            </w:r>
            <w:r w:rsidRPr="00C31E24">
              <w:t>Trying</w:t>
            </w:r>
            <w:r w:rsidR="00E205C9" w:rsidRPr="00C31E24">
              <w:t>)</w:t>
            </w:r>
            <w:r w:rsidRPr="00C31E24">
              <w:t xml:space="preserve"> provisional response.</w:t>
            </w:r>
          </w:p>
        </w:tc>
        <w:tc>
          <w:tcPr>
            <w:tcW w:w="708" w:type="dxa"/>
            <w:shd w:val="clear" w:color="auto" w:fill="auto"/>
          </w:tcPr>
          <w:p w14:paraId="28A16930"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534D2C3B" w14:textId="77777777" w:rsidR="00784A32" w:rsidRPr="00C31E24" w:rsidRDefault="00784A32" w:rsidP="00354887">
            <w:pPr>
              <w:pStyle w:val="TAL"/>
              <w:keepNext w:val="0"/>
              <w:keepLines w:val="0"/>
              <w:widowControl w:val="0"/>
            </w:pPr>
            <w:r w:rsidRPr="00C31E24">
              <w:t>SIP 100 (Trying)</w:t>
            </w:r>
          </w:p>
        </w:tc>
        <w:tc>
          <w:tcPr>
            <w:tcW w:w="565" w:type="dxa"/>
            <w:shd w:val="clear" w:color="auto" w:fill="auto"/>
          </w:tcPr>
          <w:p w14:paraId="52A6AC73"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5F328986" w14:textId="77777777" w:rsidR="00784A32" w:rsidRPr="00C31E24" w:rsidRDefault="00784A32" w:rsidP="00354887">
            <w:pPr>
              <w:pStyle w:val="TAC"/>
              <w:keepNext w:val="0"/>
              <w:keepLines w:val="0"/>
              <w:widowControl w:val="0"/>
            </w:pPr>
            <w:r w:rsidRPr="00C31E24">
              <w:t>-</w:t>
            </w:r>
          </w:p>
        </w:tc>
      </w:tr>
      <w:tr w:rsidR="00784A32" w:rsidRPr="00C31E24" w14:paraId="7272B6A0" w14:textId="77777777" w:rsidTr="00354887">
        <w:tc>
          <w:tcPr>
            <w:tcW w:w="534" w:type="dxa"/>
            <w:shd w:val="clear" w:color="auto" w:fill="auto"/>
          </w:tcPr>
          <w:p w14:paraId="1F37DBBD" w14:textId="77777777" w:rsidR="00784A32" w:rsidRPr="00C31E24" w:rsidRDefault="00784A32" w:rsidP="00354887">
            <w:pPr>
              <w:pStyle w:val="TAC"/>
              <w:keepNext w:val="0"/>
              <w:keepLines w:val="0"/>
              <w:widowControl w:val="0"/>
            </w:pPr>
            <w:r w:rsidRPr="00C31E24">
              <w:t>2a2</w:t>
            </w:r>
          </w:p>
        </w:tc>
        <w:tc>
          <w:tcPr>
            <w:tcW w:w="3968" w:type="dxa"/>
            <w:shd w:val="clear" w:color="auto" w:fill="auto"/>
          </w:tcPr>
          <w:p w14:paraId="3CF5ADCA" w14:textId="099A3F3C" w:rsidR="00784A32" w:rsidRPr="00C31E24" w:rsidRDefault="00E205C9" w:rsidP="00354887">
            <w:pPr>
              <w:pStyle w:val="TAL"/>
              <w:keepNext w:val="0"/>
              <w:keepLines w:val="0"/>
              <w:widowControl w:val="0"/>
            </w:pPr>
            <w:r w:rsidRPr="00C31E24">
              <w:t>Void</w:t>
            </w:r>
          </w:p>
        </w:tc>
        <w:tc>
          <w:tcPr>
            <w:tcW w:w="708" w:type="dxa"/>
            <w:shd w:val="clear" w:color="auto" w:fill="auto"/>
          </w:tcPr>
          <w:p w14:paraId="3818E6D7" w14:textId="7D789B03" w:rsidR="00784A32" w:rsidRPr="00C31E24" w:rsidRDefault="00784A32" w:rsidP="00354887">
            <w:pPr>
              <w:pStyle w:val="TAC"/>
              <w:keepNext w:val="0"/>
              <w:keepLines w:val="0"/>
              <w:widowControl w:val="0"/>
            </w:pPr>
            <w:r w:rsidRPr="00C31E24">
              <w:t>-</w:t>
            </w:r>
          </w:p>
        </w:tc>
        <w:tc>
          <w:tcPr>
            <w:tcW w:w="2978" w:type="dxa"/>
            <w:shd w:val="clear" w:color="auto" w:fill="auto"/>
          </w:tcPr>
          <w:p w14:paraId="2E5C9262" w14:textId="16DFC777" w:rsidR="00784A32" w:rsidRPr="00C31E24" w:rsidRDefault="00E205C9" w:rsidP="00354887">
            <w:pPr>
              <w:pStyle w:val="TAL"/>
              <w:keepNext w:val="0"/>
              <w:keepLines w:val="0"/>
              <w:widowControl w:val="0"/>
            </w:pPr>
            <w:r w:rsidRPr="00C31E24">
              <w:t>-</w:t>
            </w:r>
          </w:p>
        </w:tc>
        <w:tc>
          <w:tcPr>
            <w:tcW w:w="565" w:type="dxa"/>
            <w:shd w:val="clear" w:color="auto" w:fill="auto"/>
          </w:tcPr>
          <w:p w14:paraId="30688FFF"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668EDAC" w14:textId="77777777" w:rsidR="00784A32" w:rsidRPr="00C31E24" w:rsidRDefault="00784A32" w:rsidP="00354887">
            <w:pPr>
              <w:pStyle w:val="TAC"/>
              <w:keepNext w:val="0"/>
              <w:keepLines w:val="0"/>
              <w:widowControl w:val="0"/>
            </w:pPr>
            <w:r w:rsidRPr="00C31E24">
              <w:t>-</w:t>
            </w:r>
          </w:p>
        </w:tc>
      </w:tr>
      <w:tr w:rsidR="00784A32" w:rsidRPr="00C31E24" w14:paraId="1BA232E0" w14:textId="77777777" w:rsidTr="00354887">
        <w:tc>
          <w:tcPr>
            <w:tcW w:w="534" w:type="dxa"/>
            <w:shd w:val="clear" w:color="auto" w:fill="auto"/>
          </w:tcPr>
          <w:p w14:paraId="35D4FB7B" w14:textId="77777777" w:rsidR="00784A32" w:rsidRPr="00C31E24" w:rsidRDefault="00784A32" w:rsidP="00354887">
            <w:pPr>
              <w:pStyle w:val="TAC"/>
              <w:keepNext w:val="0"/>
              <w:keepLines w:val="0"/>
              <w:widowControl w:val="0"/>
            </w:pPr>
            <w:r w:rsidRPr="00C31E24">
              <w:t>2a3</w:t>
            </w:r>
          </w:p>
        </w:tc>
        <w:tc>
          <w:tcPr>
            <w:tcW w:w="3968" w:type="dxa"/>
            <w:shd w:val="clear" w:color="auto" w:fill="auto"/>
          </w:tcPr>
          <w:p w14:paraId="46C07221" w14:textId="21F3DFFF" w:rsidR="00784A32" w:rsidRPr="00C31E24" w:rsidRDefault="00E205C9" w:rsidP="00354887">
            <w:pPr>
              <w:pStyle w:val="TAL"/>
              <w:keepNext w:val="0"/>
              <w:keepLines w:val="0"/>
              <w:widowControl w:val="0"/>
            </w:pPr>
            <w:r w:rsidRPr="00C31E24">
              <w:t>Void</w:t>
            </w:r>
          </w:p>
        </w:tc>
        <w:tc>
          <w:tcPr>
            <w:tcW w:w="708" w:type="dxa"/>
            <w:shd w:val="clear" w:color="auto" w:fill="auto"/>
          </w:tcPr>
          <w:p w14:paraId="5FE72AA9" w14:textId="23E50338" w:rsidR="00784A32" w:rsidRPr="00C31E24" w:rsidRDefault="00784A32" w:rsidP="00354887">
            <w:pPr>
              <w:pStyle w:val="TAC"/>
              <w:keepNext w:val="0"/>
              <w:keepLines w:val="0"/>
              <w:widowControl w:val="0"/>
            </w:pPr>
            <w:r w:rsidRPr="00C31E24">
              <w:t>-</w:t>
            </w:r>
          </w:p>
        </w:tc>
        <w:tc>
          <w:tcPr>
            <w:tcW w:w="2978" w:type="dxa"/>
            <w:shd w:val="clear" w:color="auto" w:fill="auto"/>
          </w:tcPr>
          <w:p w14:paraId="425C8AF5" w14:textId="23B93D0F" w:rsidR="00784A32" w:rsidRPr="00C31E24" w:rsidRDefault="00E205C9" w:rsidP="00354887">
            <w:pPr>
              <w:pStyle w:val="TAL"/>
              <w:keepNext w:val="0"/>
              <w:keepLines w:val="0"/>
              <w:widowControl w:val="0"/>
            </w:pPr>
            <w:r w:rsidRPr="00C31E24">
              <w:t>-</w:t>
            </w:r>
          </w:p>
        </w:tc>
        <w:tc>
          <w:tcPr>
            <w:tcW w:w="565" w:type="dxa"/>
            <w:shd w:val="clear" w:color="auto" w:fill="auto"/>
          </w:tcPr>
          <w:p w14:paraId="734BB29E"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A103A87" w14:textId="77777777" w:rsidR="00784A32" w:rsidRPr="00C31E24" w:rsidRDefault="00784A32" w:rsidP="00354887">
            <w:pPr>
              <w:pStyle w:val="TAC"/>
              <w:keepNext w:val="0"/>
              <w:keepLines w:val="0"/>
              <w:widowControl w:val="0"/>
            </w:pPr>
            <w:r w:rsidRPr="00C31E24">
              <w:t>-</w:t>
            </w:r>
          </w:p>
        </w:tc>
      </w:tr>
      <w:tr w:rsidR="00784A32" w:rsidRPr="00C31E24" w14:paraId="35092FA4" w14:textId="77777777" w:rsidTr="00354887">
        <w:tc>
          <w:tcPr>
            <w:tcW w:w="534" w:type="dxa"/>
            <w:shd w:val="clear" w:color="auto" w:fill="auto"/>
          </w:tcPr>
          <w:p w14:paraId="38866915" w14:textId="77777777" w:rsidR="00784A32" w:rsidRPr="00C31E24" w:rsidRDefault="00784A32" w:rsidP="00354887">
            <w:pPr>
              <w:pStyle w:val="TAC"/>
              <w:keepNext w:val="0"/>
              <w:keepLines w:val="0"/>
              <w:widowControl w:val="0"/>
            </w:pPr>
            <w:r w:rsidRPr="00C31E24">
              <w:t>2a4</w:t>
            </w:r>
          </w:p>
        </w:tc>
        <w:tc>
          <w:tcPr>
            <w:tcW w:w="3968" w:type="dxa"/>
            <w:shd w:val="clear" w:color="auto" w:fill="auto"/>
          </w:tcPr>
          <w:p w14:paraId="177A1CD4" w14:textId="7ABBF0FB" w:rsidR="00784A32" w:rsidRPr="00C31E24" w:rsidRDefault="00E205C9" w:rsidP="00354887">
            <w:pPr>
              <w:pStyle w:val="TAL"/>
              <w:keepNext w:val="0"/>
              <w:keepLines w:val="0"/>
              <w:widowControl w:val="0"/>
            </w:pPr>
            <w:r w:rsidRPr="00C31E24">
              <w:t>Void</w:t>
            </w:r>
          </w:p>
        </w:tc>
        <w:tc>
          <w:tcPr>
            <w:tcW w:w="708" w:type="dxa"/>
            <w:shd w:val="clear" w:color="auto" w:fill="auto"/>
          </w:tcPr>
          <w:p w14:paraId="42B0AE75" w14:textId="1718BC3B" w:rsidR="00784A32" w:rsidRPr="00C31E24" w:rsidRDefault="00784A32" w:rsidP="00354887">
            <w:pPr>
              <w:pStyle w:val="TAC"/>
              <w:keepNext w:val="0"/>
              <w:keepLines w:val="0"/>
              <w:widowControl w:val="0"/>
            </w:pPr>
            <w:r w:rsidRPr="00C31E24">
              <w:t>-</w:t>
            </w:r>
          </w:p>
        </w:tc>
        <w:tc>
          <w:tcPr>
            <w:tcW w:w="2978" w:type="dxa"/>
            <w:shd w:val="clear" w:color="auto" w:fill="auto"/>
          </w:tcPr>
          <w:p w14:paraId="0F219640" w14:textId="2AF9DE67" w:rsidR="00784A32" w:rsidRPr="00C31E24" w:rsidRDefault="00E205C9" w:rsidP="00354887">
            <w:pPr>
              <w:pStyle w:val="TAL"/>
              <w:keepNext w:val="0"/>
              <w:keepLines w:val="0"/>
              <w:widowControl w:val="0"/>
            </w:pPr>
            <w:r w:rsidRPr="00C31E24">
              <w:t>-</w:t>
            </w:r>
          </w:p>
        </w:tc>
        <w:tc>
          <w:tcPr>
            <w:tcW w:w="565" w:type="dxa"/>
            <w:shd w:val="clear" w:color="auto" w:fill="auto"/>
          </w:tcPr>
          <w:p w14:paraId="168DBD44"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56A28D07" w14:textId="77777777" w:rsidR="00784A32" w:rsidRPr="00C31E24" w:rsidRDefault="00784A32" w:rsidP="00354887">
            <w:pPr>
              <w:pStyle w:val="TAC"/>
              <w:keepNext w:val="0"/>
              <w:keepLines w:val="0"/>
              <w:widowControl w:val="0"/>
            </w:pPr>
            <w:r w:rsidRPr="00C31E24">
              <w:t>-</w:t>
            </w:r>
          </w:p>
        </w:tc>
      </w:tr>
      <w:tr w:rsidR="00784A32" w:rsidRPr="00C31E24" w14:paraId="07A892C3" w14:textId="77777777" w:rsidTr="00354887">
        <w:tc>
          <w:tcPr>
            <w:tcW w:w="534" w:type="dxa"/>
            <w:shd w:val="clear" w:color="auto" w:fill="auto"/>
          </w:tcPr>
          <w:p w14:paraId="3C758836"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03F74D19" w14:textId="34CECA6E" w:rsidR="00784A32" w:rsidRPr="00C31E24" w:rsidRDefault="00784A32" w:rsidP="00354887">
            <w:pPr>
              <w:pStyle w:val="TAL"/>
              <w:keepNext w:val="0"/>
              <w:keepLines w:val="0"/>
              <w:widowControl w:val="0"/>
            </w:pPr>
            <w:r w:rsidRPr="00C31E24">
              <w:t>EXCEPTION: Steps 3a1 through 3</w:t>
            </w:r>
            <w:r w:rsidR="00E205C9" w:rsidRPr="00C31E24">
              <w:t>b1</w:t>
            </w:r>
            <w:r w:rsidRPr="00C31E24">
              <w:t xml:space="preserve"> describe behaviour that depends on the UE implementation; the "lower case letter" identifies a step sequence that takes place if the UE responds</w:t>
            </w:r>
            <w:r w:rsidR="00E205C9" w:rsidRPr="00C31E24">
              <w:t xml:space="preserve"> either unreliably or reliably to a SIP INVITE with a SIP 180 (Ringing)</w:t>
            </w:r>
          </w:p>
        </w:tc>
        <w:tc>
          <w:tcPr>
            <w:tcW w:w="708" w:type="dxa"/>
            <w:shd w:val="clear" w:color="auto" w:fill="auto"/>
          </w:tcPr>
          <w:p w14:paraId="41556484"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03FDEAC8"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3F24B16E"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7DB79A54" w14:textId="77777777" w:rsidR="00784A32" w:rsidRPr="00C31E24" w:rsidRDefault="00784A32" w:rsidP="00354887">
            <w:pPr>
              <w:pStyle w:val="TAC"/>
              <w:keepNext w:val="0"/>
              <w:keepLines w:val="0"/>
              <w:widowControl w:val="0"/>
            </w:pPr>
            <w:r w:rsidRPr="00C31E24">
              <w:t>-</w:t>
            </w:r>
          </w:p>
        </w:tc>
      </w:tr>
      <w:tr w:rsidR="00784A32" w:rsidRPr="00C31E24" w14:paraId="163D705A" w14:textId="77777777" w:rsidTr="00354887">
        <w:tc>
          <w:tcPr>
            <w:tcW w:w="534" w:type="dxa"/>
            <w:shd w:val="clear" w:color="auto" w:fill="auto"/>
          </w:tcPr>
          <w:p w14:paraId="6912FB42" w14:textId="77777777" w:rsidR="00784A32" w:rsidRPr="00C31E24" w:rsidRDefault="00784A32" w:rsidP="00354887">
            <w:pPr>
              <w:pStyle w:val="TAC"/>
              <w:keepNext w:val="0"/>
              <w:keepLines w:val="0"/>
              <w:widowControl w:val="0"/>
            </w:pPr>
            <w:r w:rsidRPr="00C31E24">
              <w:t>3a1</w:t>
            </w:r>
          </w:p>
        </w:tc>
        <w:tc>
          <w:tcPr>
            <w:tcW w:w="3968" w:type="dxa"/>
            <w:shd w:val="clear" w:color="auto" w:fill="auto"/>
          </w:tcPr>
          <w:p w14:paraId="183E0A91" w14:textId="306C0ED8" w:rsidR="00784A32" w:rsidRPr="00C31E24" w:rsidRDefault="00784A32" w:rsidP="00354887">
            <w:pPr>
              <w:pStyle w:val="TAL"/>
              <w:keepNext w:val="0"/>
              <w:keepLines w:val="0"/>
              <w:widowControl w:val="0"/>
            </w:pPr>
            <w:r w:rsidRPr="00C31E24">
              <w:t>Check: Does the UE (MCVIDEO Client) respond with a SIP 180 (Ringing) message</w:t>
            </w:r>
            <w:r w:rsidR="00E205C9" w:rsidRPr="00C31E24">
              <w:t xml:space="preserve"> reliably</w:t>
            </w:r>
            <w:r w:rsidRPr="00C31E24">
              <w:t>?</w:t>
            </w:r>
          </w:p>
        </w:tc>
        <w:tc>
          <w:tcPr>
            <w:tcW w:w="708" w:type="dxa"/>
            <w:shd w:val="clear" w:color="auto" w:fill="auto"/>
          </w:tcPr>
          <w:p w14:paraId="1F280C42"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5E6B0090" w14:textId="77777777" w:rsidR="00784A32" w:rsidRPr="00C31E24" w:rsidRDefault="00784A32" w:rsidP="00354887">
            <w:pPr>
              <w:pStyle w:val="TAL"/>
              <w:keepNext w:val="0"/>
              <w:keepLines w:val="0"/>
              <w:widowControl w:val="0"/>
            </w:pPr>
            <w:r w:rsidRPr="00C31E24">
              <w:t>SIP 180 (Ringing)</w:t>
            </w:r>
          </w:p>
        </w:tc>
        <w:tc>
          <w:tcPr>
            <w:tcW w:w="565" w:type="dxa"/>
            <w:shd w:val="clear" w:color="auto" w:fill="auto"/>
          </w:tcPr>
          <w:p w14:paraId="4A01842E" w14:textId="77777777" w:rsidR="00784A32" w:rsidRPr="00C31E24" w:rsidRDefault="00784A32" w:rsidP="00354887">
            <w:pPr>
              <w:pStyle w:val="TAC"/>
              <w:keepNext w:val="0"/>
              <w:keepLines w:val="0"/>
              <w:widowControl w:val="0"/>
            </w:pPr>
            <w:r w:rsidRPr="00C31E24">
              <w:t>1</w:t>
            </w:r>
          </w:p>
        </w:tc>
        <w:tc>
          <w:tcPr>
            <w:tcW w:w="850" w:type="dxa"/>
            <w:shd w:val="clear" w:color="auto" w:fill="auto"/>
          </w:tcPr>
          <w:p w14:paraId="3738B9D2" w14:textId="77777777" w:rsidR="00784A32" w:rsidRPr="00C31E24" w:rsidRDefault="00784A32" w:rsidP="00354887">
            <w:pPr>
              <w:pStyle w:val="TAC"/>
              <w:keepNext w:val="0"/>
              <w:keepLines w:val="0"/>
              <w:widowControl w:val="0"/>
            </w:pPr>
            <w:r w:rsidRPr="00C31E24">
              <w:t>P</w:t>
            </w:r>
          </w:p>
        </w:tc>
      </w:tr>
      <w:tr w:rsidR="00784A32" w:rsidRPr="00C31E24" w14:paraId="6092197D" w14:textId="77777777" w:rsidTr="00354887">
        <w:tc>
          <w:tcPr>
            <w:tcW w:w="534" w:type="dxa"/>
            <w:shd w:val="clear" w:color="auto" w:fill="auto"/>
          </w:tcPr>
          <w:p w14:paraId="4E0BF5FA" w14:textId="77777777" w:rsidR="00784A32" w:rsidRPr="00C31E24" w:rsidRDefault="00784A32" w:rsidP="00354887">
            <w:pPr>
              <w:pStyle w:val="TAC"/>
              <w:keepNext w:val="0"/>
              <w:keepLines w:val="0"/>
              <w:widowControl w:val="0"/>
            </w:pPr>
            <w:r w:rsidRPr="00C31E24">
              <w:t>3a2</w:t>
            </w:r>
          </w:p>
        </w:tc>
        <w:tc>
          <w:tcPr>
            <w:tcW w:w="3968" w:type="dxa"/>
            <w:shd w:val="clear" w:color="auto" w:fill="auto"/>
          </w:tcPr>
          <w:p w14:paraId="3BE84406" w14:textId="77777777" w:rsidR="00784A32" w:rsidRPr="00C31E24" w:rsidRDefault="00784A32" w:rsidP="00354887">
            <w:pPr>
              <w:pStyle w:val="TAL"/>
              <w:keepNext w:val="0"/>
              <w:keepLines w:val="0"/>
              <w:widowControl w:val="0"/>
            </w:pPr>
            <w:r w:rsidRPr="00C31E24">
              <w:t>The SS shall send a SIP PRACK message only if the SIP 180 (Ringing) response contains 100rel option tag within the Require header.</w:t>
            </w:r>
          </w:p>
        </w:tc>
        <w:tc>
          <w:tcPr>
            <w:tcW w:w="708" w:type="dxa"/>
            <w:shd w:val="clear" w:color="auto" w:fill="auto"/>
          </w:tcPr>
          <w:p w14:paraId="5886699A"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378E2777" w14:textId="77777777" w:rsidR="00784A32" w:rsidRPr="00C31E24" w:rsidRDefault="00784A32" w:rsidP="00354887">
            <w:pPr>
              <w:pStyle w:val="TAL"/>
              <w:keepNext w:val="0"/>
              <w:keepLines w:val="0"/>
              <w:widowControl w:val="0"/>
            </w:pPr>
            <w:r w:rsidRPr="00C31E24">
              <w:t>SIP PRACK</w:t>
            </w:r>
          </w:p>
        </w:tc>
        <w:tc>
          <w:tcPr>
            <w:tcW w:w="565" w:type="dxa"/>
            <w:shd w:val="clear" w:color="auto" w:fill="auto"/>
          </w:tcPr>
          <w:p w14:paraId="638CD6FF"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D20DB84" w14:textId="77777777" w:rsidR="00784A32" w:rsidRPr="00C31E24" w:rsidRDefault="00784A32" w:rsidP="00354887">
            <w:pPr>
              <w:pStyle w:val="TAC"/>
              <w:keepNext w:val="0"/>
              <w:keepLines w:val="0"/>
              <w:widowControl w:val="0"/>
            </w:pPr>
            <w:r w:rsidRPr="00C31E24">
              <w:t>-</w:t>
            </w:r>
          </w:p>
        </w:tc>
      </w:tr>
      <w:tr w:rsidR="00784A32" w:rsidRPr="00C31E24" w14:paraId="1EBE102E" w14:textId="77777777" w:rsidTr="00354887">
        <w:tc>
          <w:tcPr>
            <w:tcW w:w="534" w:type="dxa"/>
            <w:shd w:val="clear" w:color="auto" w:fill="auto"/>
          </w:tcPr>
          <w:p w14:paraId="5FE8B5A3" w14:textId="77777777" w:rsidR="00784A32" w:rsidRPr="00C31E24" w:rsidRDefault="00784A32" w:rsidP="00354887">
            <w:pPr>
              <w:pStyle w:val="TAC"/>
              <w:keepNext w:val="0"/>
              <w:keepLines w:val="0"/>
              <w:widowControl w:val="0"/>
            </w:pPr>
            <w:r w:rsidRPr="00C31E24">
              <w:t>3a3</w:t>
            </w:r>
          </w:p>
        </w:tc>
        <w:tc>
          <w:tcPr>
            <w:tcW w:w="3968" w:type="dxa"/>
            <w:shd w:val="clear" w:color="auto" w:fill="auto"/>
          </w:tcPr>
          <w:p w14:paraId="7D8D1743" w14:textId="77777777" w:rsidR="00784A32" w:rsidRPr="00C31E24" w:rsidRDefault="00784A32" w:rsidP="00354887">
            <w:pPr>
              <w:pStyle w:val="TAL"/>
              <w:keepNext w:val="0"/>
              <w:keepLines w:val="0"/>
              <w:widowControl w:val="0"/>
            </w:pPr>
            <w:r w:rsidRPr="00C31E24">
              <w:t>The UE (MCVIDEO Client) acknowledges the SIP PRACK message with SIP 200 (OK) message</w:t>
            </w:r>
          </w:p>
        </w:tc>
        <w:tc>
          <w:tcPr>
            <w:tcW w:w="708" w:type="dxa"/>
            <w:shd w:val="clear" w:color="auto" w:fill="auto"/>
          </w:tcPr>
          <w:p w14:paraId="28C25882"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42CA2DBF"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6149CCE7"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6746B5EC" w14:textId="77777777" w:rsidR="00784A32" w:rsidRPr="00C31E24" w:rsidRDefault="00784A32" w:rsidP="00354887">
            <w:pPr>
              <w:pStyle w:val="TAC"/>
              <w:keepNext w:val="0"/>
              <w:keepLines w:val="0"/>
              <w:widowControl w:val="0"/>
            </w:pPr>
            <w:r w:rsidRPr="00C31E24">
              <w:t>-</w:t>
            </w:r>
          </w:p>
        </w:tc>
      </w:tr>
      <w:tr w:rsidR="00E205C9" w:rsidRPr="00C31E24" w14:paraId="4E6FE97A" w14:textId="77777777" w:rsidTr="00354887">
        <w:tc>
          <w:tcPr>
            <w:tcW w:w="534" w:type="dxa"/>
            <w:shd w:val="clear" w:color="auto" w:fill="auto"/>
          </w:tcPr>
          <w:p w14:paraId="19DE2438" w14:textId="0DB34D28" w:rsidR="00E205C9" w:rsidRPr="00C31E24" w:rsidRDefault="00E205C9" w:rsidP="00E205C9">
            <w:pPr>
              <w:pStyle w:val="TAC"/>
              <w:keepNext w:val="0"/>
              <w:keepLines w:val="0"/>
              <w:widowControl w:val="0"/>
            </w:pPr>
            <w:r w:rsidRPr="00C31E24">
              <w:rPr>
                <w:lang w:eastAsia="en-US"/>
              </w:rPr>
              <w:t>3b1</w:t>
            </w:r>
          </w:p>
        </w:tc>
        <w:tc>
          <w:tcPr>
            <w:tcW w:w="3968" w:type="dxa"/>
            <w:shd w:val="clear" w:color="auto" w:fill="auto"/>
          </w:tcPr>
          <w:p w14:paraId="7A2049CA" w14:textId="32A3BBB8" w:rsidR="00E205C9" w:rsidRPr="00C31E24" w:rsidRDefault="00E205C9" w:rsidP="00E205C9">
            <w:pPr>
              <w:pStyle w:val="TAL"/>
              <w:keepNext w:val="0"/>
              <w:keepLines w:val="0"/>
              <w:widowControl w:val="0"/>
            </w:pPr>
            <w:r w:rsidRPr="00C31E24">
              <w:rPr>
                <w:lang w:eastAsia="en-US"/>
              </w:rPr>
              <w:t>Check: Does the UE (MCVideo Client) sends a SIP 180 (Ringing) unreliably?</w:t>
            </w:r>
          </w:p>
        </w:tc>
        <w:tc>
          <w:tcPr>
            <w:tcW w:w="708" w:type="dxa"/>
            <w:shd w:val="clear" w:color="auto" w:fill="auto"/>
          </w:tcPr>
          <w:p w14:paraId="43BBB53B" w14:textId="4E65408F" w:rsidR="00E205C9" w:rsidRPr="00C31E24" w:rsidRDefault="00E205C9" w:rsidP="00E205C9">
            <w:pPr>
              <w:pStyle w:val="TAC"/>
              <w:keepNext w:val="0"/>
              <w:keepLines w:val="0"/>
              <w:widowControl w:val="0"/>
            </w:pPr>
            <w:r w:rsidRPr="00C31E24">
              <w:rPr>
                <w:lang w:eastAsia="en-US"/>
              </w:rPr>
              <w:t>--&gt;</w:t>
            </w:r>
          </w:p>
        </w:tc>
        <w:tc>
          <w:tcPr>
            <w:tcW w:w="2978" w:type="dxa"/>
            <w:shd w:val="clear" w:color="auto" w:fill="auto"/>
          </w:tcPr>
          <w:p w14:paraId="1324732D" w14:textId="1D6A8911" w:rsidR="00E205C9" w:rsidRPr="00C31E24" w:rsidRDefault="00E205C9" w:rsidP="00E205C9">
            <w:pPr>
              <w:pStyle w:val="TAL"/>
              <w:keepNext w:val="0"/>
              <w:keepLines w:val="0"/>
              <w:widowControl w:val="0"/>
            </w:pPr>
            <w:r w:rsidRPr="00C31E24">
              <w:rPr>
                <w:lang w:eastAsia="en-US"/>
              </w:rPr>
              <w:t>SIP 180 (Ringing)</w:t>
            </w:r>
          </w:p>
        </w:tc>
        <w:tc>
          <w:tcPr>
            <w:tcW w:w="565" w:type="dxa"/>
            <w:shd w:val="clear" w:color="auto" w:fill="auto"/>
          </w:tcPr>
          <w:p w14:paraId="7863378C" w14:textId="1B18FFDC" w:rsidR="00E205C9" w:rsidRPr="00C31E24" w:rsidRDefault="00E205C9" w:rsidP="00E205C9">
            <w:pPr>
              <w:pStyle w:val="TAC"/>
              <w:keepNext w:val="0"/>
              <w:keepLines w:val="0"/>
              <w:widowControl w:val="0"/>
            </w:pPr>
            <w:r w:rsidRPr="00C31E24">
              <w:rPr>
                <w:lang w:eastAsia="en-US"/>
              </w:rPr>
              <w:t>1</w:t>
            </w:r>
          </w:p>
        </w:tc>
        <w:tc>
          <w:tcPr>
            <w:tcW w:w="850" w:type="dxa"/>
            <w:shd w:val="clear" w:color="auto" w:fill="auto"/>
          </w:tcPr>
          <w:p w14:paraId="1156EA87" w14:textId="291C549E" w:rsidR="00E205C9" w:rsidRPr="00C31E24" w:rsidRDefault="00E205C9" w:rsidP="00E205C9">
            <w:pPr>
              <w:pStyle w:val="TAC"/>
              <w:keepNext w:val="0"/>
              <w:keepLines w:val="0"/>
              <w:widowControl w:val="0"/>
            </w:pPr>
            <w:r w:rsidRPr="00C31E24">
              <w:rPr>
                <w:lang w:eastAsia="en-US"/>
              </w:rPr>
              <w:t>P</w:t>
            </w:r>
          </w:p>
        </w:tc>
      </w:tr>
      <w:tr w:rsidR="00784A32" w:rsidRPr="00C31E24" w14:paraId="2DF04D15" w14:textId="77777777" w:rsidTr="00354887">
        <w:tc>
          <w:tcPr>
            <w:tcW w:w="534" w:type="dxa"/>
            <w:shd w:val="clear" w:color="auto" w:fill="auto"/>
          </w:tcPr>
          <w:p w14:paraId="7C7F6855" w14:textId="77777777" w:rsidR="00784A32" w:rsidRPr="00C31E24" w:rsidRDefault="00784A32" w:rsidP="00354887">
            <w:pPr>
              <w:pStyle w:val="TAC"/>
              <w:keepNext w:val="0"/>
              <w:keepLines w:val="0"/>
              <w:widowControl w:val="0"/>
            </w:pPr>
            <w:r w:rsidRPr="00C31E24">
              <w:t>4</w:t>
            </w:r>
          </w:p>
        </w:tc>
        <w:tc>
          <w:tcPr>
            <w:tcW w:w="3968" w:type="dxa"/>
            <w:shd w:val="clear" w:color="auto" w:fill="auto"/>
          </w:tcPr>
          <w:p w14:paraId="3ED28ADA" w14:textId="77777777" w:rsidR="00784A32" w:rsidRPr="00C31E24" w:rsidRDefault="00784A32" w:rsidP="00354887">
            <w:pPr>
              <w:pStyle w:val="TAL"/>
            </w:pPr>
            <w:r w:rsidRPr="00C31E24">
              <w:t>Make the MCVIDEO User answer the call</w:t>
            </w:r>
          </w:p>
          <w:p w14:paraId="2E259E58" w14:textId="7C38A2D1" w:rsidR="00784A32" w:rsidRPr="00C31E24" w:rsidRDefault="00E205C9"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743864F1"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32855CA0"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413F2F55"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007951D" w14:textId="77777777" w:rsidR="00784A32" w:rsidRPr="00C31E24" w:rsidRDefault="00784A32" w:rsidP="00354887">
            <w:pPr>
              <w:pStyle w:val="TAC"/>
              <w:keepNext w:val="0"/>
              <w:keepLines w:val="0"/>
              <w:widowControl w:val="0"/>
            </w:pPr>
            <w:r w:rsidRPr="00C31E24">
              <w:t>-</w:t>
            </w:r>
          </w:p>
        </w:tc>
      </w:tr>
      <w:tr w:rsidR="00784A32" w:rsidRPr="00C31E24" w14:paraId="3DDDBE1C" w14:textId="77777777" w:rsidTr="00354887">
        <w:tc>
          <w:tcPr>
            <w:tcW w:w="534" w:type="dxa"/>
            <w:shd w:val="clear" w:color="auto" w:fill="auto"/>
          </w:tcPr>
          <w:p w14:paraId="76C9E668" w14:textId="77777777" w:rsidR="00784A32" w:rsidRPr="00C31E24" w:rsidRDefault="00784A32" w:rsidP="00354887">
            <w:pPr>
              <w:pStyle w:val="TAC"/>
              <w:keepNext w:val="0"/>
              <w:keepLines w:val="0"/>
              <w:widowControl w:val="0"/>
            </w:pPr>
            <w:r w:rsidRPr="00C31E24">
              <w:t>5</w:t>
            </w:r>
          </w:p>
        </w:tc>
        <w:tc>
          <w:tcPr>
            <w:tcW w:w="3968" w:type="dxa"/>
            <w:shd w:val="clear" w:color="auto" w:fill="auto"/>
          </w:tcPr>
          <w:p w14:paraId="3A99246F" w14:textId="77777777" w:rsidR="00784A32" w:rsidRPr="00C31E24" w:rsidRDefault="00784A32" w:rsidP="00354887">
            <w:pPr>
              <w:pStyle w:val="TAL"/>
            </w:pPr>
            <w:r w:rsidRPr="00C31E24">
              <w:t>Check: Does the UE (MCVIDEO Client) respond to the original SIP INVITE message with a SIP 200 (OK) message?</w:t>
            </w:r>
          </w:p>
        </w:tc>
        <w:tc>
          <w:tcPr>
            <w:tcW w:w="708" w:type="dxa"/>
            <w:shd w:val="clear" w:color="auto" w:fill="auto"/>
          </w:tcPr>
          <w:p w14:paraId="20178B85"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425034F3"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1A0C1AA2" w14:textId="77777777" w:rsidR="00784A32" w:rsidRPr="00C31E24" w:rsidRDefault="00784A32" w:rsidP="00354887">
            <w:pPr>
              <w:pStyle w:val="TAC"/>
              <w:keepNext w:val="0"/>
              <w:keepLines w:val="0"/>
              <w:widowControl w:val="0"/>
            </w:pPr>
            <w:r w:rsidRPr="00C31E24">
              <w:t>1</w:t>
            </w:r>
          </w:p>
        </w:tc>
        <w:tc>
          <w:tcPr>
            <w:tcW w:w="850" w:type="dxa"/>
            <w:shd w:val="clear" w:color="auto" w:fill="auto"/>
          </w:tcPr>
          <w:p w14:paraId="5D666FD9" w14:textId="77777777" w:rsidR="00784A32" w:rsidRPr="00C31E24" w:rsidRDefault="00784A32" w:rsidP="00354887">
            <w:pPr>
              <w:pStyle w:val="TAC"/>
              <w:keepNext w:val="0"/>
              <w:keepLines w:val="0"/>
              <w:widowControl w:val="0"/>
            </w:pPr>
            <w:r w:rsidRPr="00C31E24">
              <w:t>P</w:t>
            </w:r>
          </w:p>
        </w:tc>
      </w:tr>
      <w:tr w:rsidR="00784A32" w:rsidRPr="00C31E24" w14:paraId="2A2FC98E" w14:textId="77777777" w:rsidTr="00354887">
        <w:tc>
          <w:tcPr>
            <w:tcW w:w="534" w:type="dxa"/>
            <w:shd w:val="clear" w:color="auto" w:fill="auto"/>
          </w:tcPr>
          <w:p w14:paraId="7ED30FAF" w14:textId="77777777" w:rsidR="00784A32" w:rsidRPr="00C31E24" w:rsidRDefault="00784A32" w:rsidP="00354887">
            <w:pPr>
              <w:pStyle w:val="TAC"/>
              <w:keepNext w:val="0"/>
              <w:keepLines w:val="0"/>
              <w:widowControl w:val="0"/>
            </w:pPr>
            <w:r w:rsidRPr="00C31E24">
              <w:t>6</w:t>
            </w:r>
          </w:p>
        </w:tc>
        <w:tc>
          <w:tcPr>
            <w:tcW w:w="3968" w:type="dxa"/>
            <w:shd w:val="clear" w:color="auto" w:fill="auto"/>
          </w:tcPr>
          <w:p w14:paraId="020DB2C6" w14:textId="77777777" w:rsidR="00784A32" w:rsidRPr="00C31E24" w:rsidRDefault="00784A32" w:rsidP="00354887">
            <w:pPr>
              <w:pStyle w:val="TAL"/>
              <w:keepNext w:val="0"/>
              <w:keepLines w:val="0"/>
              <w:widowControl w:val="0"/>
            </w:pPr>
            <w:r w:rsidRPr="00C31E24">
              <w:t>The SS acknowledges the receipt of the SIP 200 (OK) message for the SIP INVITE message.</w:t>
            </w:r>
          </w:p>
        </w:tc>
        <w:tc>
          <w:tcPr>
            <w:tcW w:w="708" w:type="dxa"/>
            <w:shd w:val="clear" w:color="auto" w:fill="auto"/>
          </w:tcPr>
          <w:p w14:paraId="629015B1"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4C9D173F" w14:textId="77777777" w:rsidR="00784A32" w:rsidRPr="00C31E24" w:rsidRDefault="00784A32" w:rsidP="00354887">
            <w:pPr>
              <w:pStyle w:val="TAL"/>
              <w:keepNext w:val="0"/>
              <w:keepLines w:val="0"/>
              <w:widowControl w:val="0"/>
            </w:pPr>
            <w:r w:rsidRPr="00C31E24">
              <w:t>SIP ACK</w:t>
            </w:r>
          </w:p>
        </w:tc>
        <w:tc>
          <w:tcPr>
            <w:tcW w:w="565" w:type="dxa"/>
            <w:shd w:val="clear" w:color="auto" w:fill="auto"/>
          </w:tcPr>
          <w:p w14:paraId="4191A49A"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0B648430" w14:textId="77777777" w:rsidR="00784A32" w:rsidRPr="00C31E24" w:rsidRDefault="00784A32" w:rsidP="00354887">
            <w:pPr>
              <w:pStyle w:val="TAC"/>
              <w:keepNext w:val="0"/>
              <w:keepLines w:val="0"/>
              <w:widowControl w:val="0"/>
            </w:pPr>
            <w:r w:rsidRPr="00C31E24">
              <w:t>-</w:t>
            </w:r>
          </w:p>
        </w:tc>
      </w:tr>
      <w:tr w:rsidR="00784A32" w:rsidRPr="00C31E24" w14:paraId="121D9B09" w14:textId="77777777" w:rsidTr="00354887">
        <w:trPr>
          <w:trHeight w:val="61"/>
        </w:trPr>
        <w:tc>
          <w:tcPr>
            <w:tcW w:w="534" w:type="dxa"/>
            <w:shd w:val="clear" w:color="auto" w:fill="auto"/>
          </w:tcPr>
          <w:p w14:paraId="06541532" w14:textId="77777777" w:rsidR="00784A32" w:rsidRPr="00C31E24" w:rsidRDefault="00784A32" w:rsidP="00354887">
            <w:pPr>
              <w:pStyle w:val="TAC"/>
              <w:keepNext w:val="0"/>
              <w:keepLines w:val="0"/>
              <w:widowControl w:val="0"/>
            </w:pPr>
            <w:r w:rsidRPr="00C31E24">
              <w:t>7</w:t>
            </w:r>
          </w:p>
        </w:tc>
        <w:tc>
          <w:tcPr>
            <w:tcW w:w="3968" w:type="dxa"/>
            <w:shd w:val="clear" w:color="auto" w:fill="auto"/>
          </w:tcPr>
          <w:p w14:paraId="62BDD303" w14:textId="77777777" w:rsidR="00784A32" w:rsidRPr="00C31E24" w:rsidRDefault="00784A32" w:rsidP="00354887">
            <w:pPr>
              <w:pStyle w:val="TAL"/>
              <w:keepNext w:val="0"/>
              <w:keepLines w:val="0"/>
              <w:widowControl w:val="0"/>
            </w:pPr>
            <w:r w:rsidRPr="00C31E24">
              <w:t>Make the UE request to end the call.</w:t>
            </w:r>
          </w:p>
          <w:p w14:paraId="27550E9B" w14:textId="460F4CCD" w:rsidR="00784A32" w:rsidRPr="00C31E24" w:rsidRDefault="00E205C9" w:rsidP="00354887">
            <w:pPr>
              <w:pStyle w:val="TAL"/>
              <w:keepNext w:val="0"/>
              <w:keepLines w:val="0"/>
              <w:widowControl w:val="0"/>
            </w:pPr>
            <w:r w:rsidRPr="00C31E24">
              <w:t>(</w:t>
            </w:r>
            <w:r w:rsidR="00784A32" w:rsidRPr="00C31E24">
              <w:t>NOTE</w:t>
            </w:r>
            <w:r w:rsidRPr="00C31E24">
              <w:t xml:space="preserve"> 1)</w:t>
            </w:r>
          </w:p>
        </w:tc>
        <w:tc>
          <w:tcPr>
            <w:tcW w:w="708" w:type="dxa"/>
            <w:shd w:val="clear" w:color="auto" w:fill="auto"/>
          </w:tcPr>
          <w:p w14:paraId="051E1519"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6E1C09D1"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44B1776F"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673FB55D" w14:textId="77777777" w:rsidR="00784A32" w:rsidRPr="00C31E24" w:rsidRDefault="00784A32" w:rsidP="00354887">
            <w:pPr>
              <w:pStyle w:val="TAC"/>
              <w:keepNext w:val="0"/>
              <w:keepLines w:val="0"/>
              <w:widowControl w:val="0"/>
            </w:pPr>
            <w:r w:rsidRPr="00C31E24">
              <w:t>-</w:t>
            </w:r>
          </w:p>
        </w:tc>
      </w:tr>
      <w:tr w:rsidR="00784A32" w:rsidRPr="00C31E24" w14:paraId="1A8CDAB1" w14:textId="77777777" w:rsidTr="00354887">
        <w:tc>
          <w:tcPr>
            <w:tcW w:w="534" w:type="dxa"/>
            <w:shd w:val="clear" w:color="auto" w:fill="auto"/>
          </w:tcPr>
          <w:p w14:paraId="14D1717A" w14:textId="77777777" w:rsidR="00784A32" w:rsidRPr="00C31E24" w:rsidRDefault="00784A32" w:rsidP="00354887">
            <w:pPr>
              <w:pStyle w:val="TAC"/>
              <w:keepNext w:val="0"/>
              <w:keepLines w:val="0"/>
              <w:widowControl w:val="0"/>
            </w:pPr>
            <w:r w:rsidRPr="00C31E24">
              <w:t>8</w:t>
            </w:r>
          </w:p>
        </w:tc>
        <w:tc>
          <w:tcPr>
            <w:tcW w:w="3968" w:type="dxa"/>
            <w:shd w:val="clear" w:color="auto" w:fill="auto"/>
          </w:tcPr>
          <w:p w14:paraId="41FB1A8E" w14:textId="77777777" w:rsidR="00784A32" w:rsidRPr="00C31E24" w:rsidRDefault="00784A32" w:rsidP="00354887">
            <w:pPr>
              <w:pStyle w:val="TAL"/>
              <w:keepNext w:val="0"/>
              <w:keepLines w:val="0"/>
              <w:widowControl w:val="0"/>
            </w:pPr>
            <w:r w:rsidRPr="00C31E24">
              <w:t>Check: Does the UE (MCVideo Client) send a SIP BYE message?</w:t>
            </w:r>
          </w:p>
        </w:tc>
        <w:tc>
          <w:tcPr>
            <w:tcW w:w="708" w:type="dxa"/>
            <w:shd w:val="clear" w:color="auto" w:fill="auto"/>
          </w:tcPr>
          <w:p w14:paraId="59368D21" w14:textId="77777777" w:rsidR="00784A32" w:rsidRPr="00C31E24" w:rsidRDefault="00784A32" w:rsidP="00354887">
            <w:pPr>
              <w:pStyle w:val="TAC"/>
              <w:keepNext w:val="0"/>
              <w:keepLines w:val="0"/>
              <w:widowControl w:val="0"/>
            </w:pPr>
            <w:r w:rsidRPr="00C31E24">
              <w:t>--&gt;</w:t>
            </w:r>
          </w:p>
        </w:tc>
        <w:tc>
          <w:tcPr>
            <w:tcW w:w="2978" w:type="dxa"/>
            <w:shd w:val="clear" w:color="auto" w:fill="auto"/>
          </w:tcPr>
          <w:p w14:paraId="1CD11923" w14:textId="77777777" w:rsidR="00784A32" w:rsidRPr="00C31E24" w:rsidRDefault="00784A32" w:rsidP="00354887">
            <w:pPr>
              <w:pStyle w:val="TAL"/>
              <w:keepNext w:val="0"/>
              <w:keepLines w:val="0"/>
              <w:widowControl w:val="0"/>
            </w:pPr>
            <w:r w:rsidRPr="00C31E24">
              <w:t>SIP BYE</w:t>
            </w:r>
          </w:p>
        </w:tc>
        <w:tc>
          <w:tcPr>
            <w:tcW w:w="565" w:type="dxa"/>
            <w:shd w:val="clear" w:color="auto" w:fill="auto"/>
          </w:tcPr>
          <w:p w14:paraId="1CBE07A5" w14:textId="77777777" w:rsidR="00784A32" w:rsidRPr="00C31E24" w:rsidRDefault="00784A32" w:rsidP="00354887">
            <w:pPr>
              <w:pStyle w:val="TAC"/>
              <w:keepNext w:val="0"/>
              <w:keepLines w:val="0"/>
              <w:widowControl w:val="0"/>
            </w:pPr>
            <w:r w:rsidRPr="00C31E24">
              <w:t>2</w:t>
            </w:r>
          </w:p>
        </w:tc>
        <w:tc>
          <w:tcPr>
            <w:tcW w:w="850" w:type="dxa"/>
            <w:shd w:val="clear" w:color="auto" w:fill="auto"/>
          </w:tcPr>
          <w:p w14:paraId="4137F3B2" w14:textId="77777777" w:rsidR="00784A32" w:rsidRPr="00C31E24" w:rsidRDefault="00784A32" w:rsidP="00354887">
            <w:pPr>
              <w:pStyle w:val="TAC"/>
              <w:keepNext w:val="0"/>
              <w:keepLines w:val="0"/>
              <w:widowControl w:val="0"/>
            </w:pPr>
            <w:r w:rsidRPr="00C31E24">
              <w:t>P</w:t>
            </w:r>
          </w:p>
        </w:tc>
      </w:tr>
      <w:tr w:rsidR="00784A32" w:rsidRPr="00C31E24" w14:paraId="7F2EBA73" w14:textId="77777777" w:rsidTr="00354887">
        <w:tc>
          <w:tcPr>
            <w:tcW w:w="534" w:type="dxa"/>
            <w:shd w:val="clear" w:color="auto" w:fill="auto"/>
          </w:tcPr>
          <w:p w14:paraId="28AE88C7" w14:textId="77777777" w:rsidR="00784A32" w:rsidRPr="00C31E24" w:rsidRDefault="00784A32" w:rsidP="00354887">
            <w:pPr>
              <w:pStyle w:val="TAC"/>
              <w:keepNext w:val="0"/>
              <w:keepLines w:val="0"/>
              <w:widowControl w:val="0"/>
            </w:pPr>
            <w:r w:rsidRPr="00C31E24">
              <w:t>9</w:t>
            </w:r>
          </w:p>
        </w:tc>
        <w:tc>
          <w:tcPr>
            <w:tcW w:w="3968" w:type="dxa"/>
            <w:shd w:val="clear" w:color="auto" w:fill="auto"/>
          </w:tcPr>
          <w:p w14:paraId="4AC1F0EA" w14:textId="77777777" w:rsidR="00784A32" w:rsidRPr="00C31E24" w:rsidRDefault="00784A32" w:rsidP="00354887">
            <w:pPr>
              <w:pStyle w:val="TAL"/>
              <w:keepNext w:val="0"/>
              <w:keepLines w:val="0"/>
              <w:widowControl w:val="0"/>
            </w:pPr>
            <w:r w:rsidRPr="00C31E24">
              <w:t>The SS (MCVideo Server) responds with a SIP 200 (OK) message</w:t>
            </w:r>
          </w:p>
        </w:tc>
        <w:tc>
          <w:tcPr>
            <w:tcW w:w="708" w:type="dxa"/>
            <w:shd w:val="clear" w:color="auto" w:fill="auto"/>
          </w:tcPr>
          <w:p w14:paraId="0D442ACF" w14:textId="77777777" w:rsidR="00784A32" w:rsidRPr="00C31E24" w:rsidRDefault="00784A32" w:rsidP="00354887">
            <w:pPr>
              <w:pStyle w:val="TAC"/>
              <w:keepNext w:val="0"/>
              <w:keepLines w:val="0"/>
              <w:widowControl w:val="0"/>
            </w:pPr>
            <w:r w:rsidRPr="00C31E24">
              <w:t>&lt;--</w:t>
            </w:r>
          </w:p>
        </w:tc>
        <w:tc>
          <w:tcPr>
            <w:tcW w:w="2978" w:type="dxa"/>
            <w:shd w:val="clear" w:color="auto" w:fill="auto"/>
          </w:tcPr>
          <w:p w14:paraId="0B2B0CF6" w14:textId="77777777" w:rsidR="00784A32" w:rsidRPr="00C31E24" w:rsidRDefault="00784A32" w:rsidP="00354887">
            <w:pPr>
              <w:pStyle w:val="TAL"/>
              <w:keepNext w:val="0"/>
              <w:keepLines w:val="0"/>
              <w:widowControl w:val="0"/>
            </w:pPr>
            <w:r w:rsidRPr="00C31E24">
              <w:t>SIP 200 (OK)</w:t>
            </w:r>
          </w:p>
        </w:tc>
        <w:tc>
          <w:tcPr>
            <w:tcW w:w="565" w:type="dxa"/>
            <w:shd w:val="clear" w:color="auto" w:fill="auto"/>
          </w:tcPr>
          <w:p w14:paraId="0D9CF0F8"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58D50507" w14:textId="77777777" w:rsidR="00784A32" w:rsidRPr="00C31E24" w:rsidRDefault="00784A32" w:rsidP="00354887">
            <w:pPr>
              <w:pStyle w:val="TAC"/>
              <w:keepNext w:val="0"/>
              <w:keepLines w:val="0"/>
              <w:widowControl w:val="0"/>
            </w:pPr>
            <w:r w:rsidRPr="00C31E24">
              <w:t>-</w:t>
            </w:r>
          </w:p>
        </w:tc>
      </w:tr>
      <w:tr w:rsidR="00784A32" w:rsidRPr="00C31E24" w14:paraId="64456B32" w14:textId="77777777" w:rsidTr="00354887">
        <w:tc>
          <w:tcPr>
            <w:tcW w:w="534" w:type="dxa"/>
            <w:shd w:val="clear" w:color="auto" w:fill="auto"/>
          </w:tcPr>
          <w:p w14:paraId="3EB3D6F9" w14:textId="77777777" w:rsidR="00784A32" w:rsidRPr="00C31E24" w:rsidRDefault="00784A32" w:rsidP="00354887">
            <w:pPr>
              <w:pStyle w:val="TAC"/>
              <w:keepNext w:val="0"/>
              <w:keepLines w:val="0"/>
              <w:widowControl w:val="0"/>
            </w:pPr>
            <w:r w:rsidRPr="00C31E24">
              <w:t>10</w:t>
            </w:r>
          </w:p>
        </w:tc>
        <w:tc>
          <w:tcPr>
            <w:tcW w:w="3968" w:type="dxa"/>
            <w:shd w:val="clear" w:color="auto" w:fill="auto"/>
          </w:tcPr>
          <w:p w14:paraId="144AD86A" w14:textId="77777777" w:rsidR="00784A32" w:rsidRPr="00C31E24" w:rsidRDefault="00784A32" w:rsidP="00354887">
            <w:pPr>
              <w:pStyle w:val="TAL"/>
              <w:keepNext w:val="0"/>
              <w:keepLines w:val="0"/>
              <w:widowControl w:val="0"/>
            </w:pPr>
            <w:r w:rsidRPr="00C31E24">
              <w:t>Wait for 5 sec to capture any not allowed behaviour.</w:t>
            </w:r>
          </w:p>
        </w:tc>
        <w:tc>
          <w:tcPr>
            <w:tcW w:w="708" w:type="dxa"/>
            <w:shd w:val="clear" w:color="auto" w:fill="auto"/>
          </w:tcPr>
          <w:p w14:paraId="165D18B3"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0C895BBB"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0C90BA1A"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27402E85" w14:textId="77777777" w:rsidR="00784A32" w:rsidRPr="00C31E24" w:rsidRDefault="00784A32" w:rsidP="00354887">
            <w:pPr>
              <w:pStyle w:val="TAC"/>
              <w:keepNext w:val="0"/>
              <w:keepLines w:val="0"/>
              <w:widowControl w:val="0"/>
            </w:pPr>
            <w:r w:rsidRPr="00C31E24">
              <w:t>-</w:t>
            </w:r>
          </w:p>
        </w:tc>
      </w:tr>
      <w:tr w:rsidR="00784A32" w:rsidRPr="00C31E24" w14:paraId="5316D903" w14:textId="77777777" w:rsidTr="00354887">
        <w:tc>
          <w:tcPr>
            <w:tcW w:w="534" w:type="dxa"/>
            <w:shd w:val="clear" w:color="auto" w:fill="auto"/>
          </w:tcPr>
          <w:p w14:paraId="562E56EC" w14:textId="77777777" w:rsidR="00784A32" w:rsidRPr="00C31E24" w:rsidRDefault="00784A32" w:rsidP="00354887">
            <w:pPr>
              <w:pStyle w:val="TAC"/>
              <w:keepNext w:val="0"/>
              <w:keepLines w:val="0"/>
              <w:widowControl w:val="0"/>
            </w:pPr>
            <w:r w:rsidRPr="00C31E24">
              <w:t>-</w:t>
            </w:r>
          </w:p>
        </w:tc>
        <w:tc>
          <w:tcPr>
            <w:tcW w:w="3968" w:type="dxa"/>
            <w:shd w:val="clear" w:color="auto" w:fill="auto"/>
          </w:tcPr>
          <w:p w14:paraId="2163F0DB" w14:textId="77777777" w:rsidR="00E205C9" w:rsidRPr="00C31E24" w:rsidRDefault="00E205C9" w:rsidP="00E205C9">
            <w:pPr>
              <w:pStyle w:val="TAL"/>
            </w:pPr>
            <w:r w:rsidRPr="00C31E24">
              <w:t xml:space="preserve">The SS </w:t>
            </w:r>
            <w:r w:rsidRPr="00C31E24">
              <w:rPr>
                <w:color w:val="000000"/>
              </w:rPr>
              <w:t xml:space="preserve">(MCVideo Server) </w:t>
            </w:r>
            <w:r w:rsidRPr="00C31E24">
              <w:t xml:space="preserve">waits 2 seconds before the SS </w:t>
            </w:r>
            <w:r w:rsidRPr="00C31E24">
              <w:rPr>
                <w:color w:val="000000"/>
              </w:rPr>
              <w:t xml:space="preserve">(MCVideo Server) </w:t>
            </w:r>
            <w:r w:rsidRPr="00C31E24">
              <w:t>deactivates the dedicated EPS bearer and releases the RRC connection.</w:t>
            </w:r>
          </w:p>
          <w:p w14:paraId="4AC97BF1" w14:textId="7030C1D4" w:rsidR="00784A32" w:rsidRPr="00C31E24" w:rsidRDefault="00E205C9" w:rsidP="00E205C9">
            <w:pPr>
              <w:pStyle w:val="TAL"/>
              <w:keepNext w:val="0"/>
              <w:keepLines w:val="0"/>
              <w:widowControl w:val="0"/>
            </w:pPr>
            <w:r w:rsidRPr="00C31E24">
              <w:t>(NOTE 2)</w:t>
            </w:r>
          </w:p>
        </w:tc>
        <w:tc>
          <w:tcPr>
            <w:tcW w:w="708" w:type="dxa"/>
            <w:shd w:val="clear" w:color="auto" w:fill="auto"/>
          </w:tcPr>
          <w:p w14:paraId="2EA4AF15" w14:textId="77777777" w:rsidR="00784A32" w:rsidRPr="00C31E24" w:rsidRDefault="00784A32" w:rsidP="00354887">
            <w:pPr>
              <w:pStyle w:val="TAC"/>
              <w:keepNext w:val="0"/>
              <w:keepLines w:val="0"/>
              <w:widowControl w:val="0"/>
            </w:pPr>
            <w:r w:rsidRPr="00C31E24">
              <w:t>-</w:t>
            </w:r>
          </w:p>
        </w:tc>
        <w:tc>
          <w:tcPr>
            <w:tcW w:w="2978" w:type="dxa"/>
            <w:shd w:val="clear" w:color="auto" w:fill="auto"/>
          </w:tcPr>
          <w:p w14:paraId="7EDD8CFF" w14:textId="77777777" w:rsidR="00784A32" w:rsidRPr="00C31E24" w:rsidRDefault="00784A32" w:rsidP="00354887">
            <w:pPr>
              <w:pStyle w:val="TAL"/>
              <w:keepNext w:val="0"/>
              <w:keepLines w:val="0"/>
              <w:widowControl w:val="0"/>
            </w:pPr>
            <w:r w:rsidRPr="00C31E24">
              <w:t>-</w:t>
            </w:r>
          </w:p>
        </w:tc>
        <w:tc>
          <w:tcPr>
            <w:tcW w:w="565" w:type="dxa"/>
            <w:shd w:val="clear" w:color="auto" w:fill="auto"/>
          </w:tcPr>
          <w:p w14:paraId="147700B6" w14:textId="77777777" w:rsidR="00784A32" w:rsidRPr="00C31E24" w:rsidRDefault="00784A32" w:rsidP="00354887">
            <w:pPr>
              <w:pStyle w:val="TAC"/>
              <w:keepNext w:val="0"/>
              <w:keepLines w:val="0"/>
              <w:widowControl w:val="0"/>
            </w:pPr>
            <w:r w:rsidRPr="00C31E24">
              <w:t>-</w:t>
            </w:r>
          </w:p>
        </w:tc>
        <w:tc>
          <w:tcPr>
            <w:tcW w:w="850" w:type="dxa"/>
            <w:shd w:val="clear" w:color="auto" w:fill="auto"/>
          </w:tcPr>
          <w:p w14:paraId="3462F326" w14:textId="77777777" w:rsidR="00784A32" w:rsidRPr="00C31E24" w:rsidRDefault="00784A32" w:rsidP="00354887">
            <w:pPr>
              <w:pStyle w:val="TAC"/>
              <w:keepNext w:val="0"/>
              <w:keepLines w:val="0"/>
              <w:widowControl w:val="0"/>
            </w:pPr>
            <w:r w:rsidRPr="00C31E24">
              <w:t>-</w:t>
            </w:r>
          </w:p>
        </w:tc>
      </w:tr>
      <w:tr w:rsidR="00E205C9" w:rsidRPr="00C31E24" w14:paraId="62DCFBB6" w14:textId="77777777" w:rsidTr="00822971">
        <w:tc>
          <w:tcPr>
            <w:tcW w:w="9603" w:type="dxa"/>
            <w:gridSpan w:val="6"/>
            <w:shd w:val="clear" w:color="auto" w:fill="auto"/>
          </w:tcPr>
          <w:p w14:paraId="402E11A4" w14:textId="77777777" w:rsidR="00E205C9" w:rsidRPr="00C31E24" w:rsidRDefault="00E205C9" w:rsidP="00764DD4">
            <w:pPr>
              <w:pStyle w:val="TAN"/>
              <w:rPr>
                <w:lang w:eastAsia="en-US"/>
              </w:rPr>
            </w:pPr>
            <w:r w:rsidRPr="00C31E24">
              <w:rPr>
                <w:lang w:eastAsia="en-US"/>
              </w:rPr>
              <w:t>NOTE 1: This is expected to be done via a suitable implementation dependent MMI command.</w:t>
            </w:r>
          </w:p>
          <w:p w14:paraId="1C50CD34" w14:textId="1BB2CB83" w:rsidR="00E205C9" w:rsidRPr="00C31E24" w:rsidRDefault="00E205C9" w:rsidP="00764DD4">
            <w:pPr>
              <w:pStyle w:val="TAN"/>
            </w:pPr>
            <w:r w:rsidRPr="00C31E24">
              <w:rPr>
                <w:rFonts w:cs="Arial"/>
                <w:szCs w:val="18"/>
                <w:lang w:eastAsia="en-US"/>
              </w:rPr>
              <w:t xml:space="preserve">NOTE 2: </w:t>
            </w:r>
            <w:r w:rsidRPr="00C31E24">
              <w:rPr>
                <w:lang w:eastAsia="en-US"/>
              </w:rPr>
              <w:t>The specified wait period of 2s shall ensure that lower layer signalling (TCP) is finished and any not allowed behaviour captured.</w:t>
            </w:r>
          </w:p>
        </w:tc>
      </w:tr>
    </w:tbl>
    <w:p w14:paraId="2E902A9F" w14:textId="77777777" w:rsidR="00784A32" w:rsidRPr="00C31E24" w:rsidRDefault="00784A32" w:rsidP="00784A32"/>
    <w:p w14:paraId="6BBFEA21" w14:textId="77777777" w:rsidR="00784A32" w:rsidRPr="00C31E24" w:rsidRDefault="00784A32" w:rsidP="00764DD4">
      <w:pPr>
        <w:pStyle w:val="H6"/>
      </w:pPr>
      <w:bookmarkStart w:id="777" w:name="_Toc52787595"/>
      <w:bookmarkStart w:id="778" w:name="_Toc52787777"/>
      <w:bookmarkStart w:id="779" w:name="_Toc75906999"/>
      <w:bookmarkStart w:id="780" w:name="_Toc75907336"/>
      <w:r w:rsidRPr="00C31E24">
        <w:t>6.2.8.3.3</w:t>
      </w:r>
      <w:r w:rsidRPr="00C31E24">
        <w:tab/>
        <w:t>Specific message contents</w:t>
      </w:r>
      <w:bookmarkEnd w:id="777"/>
      <w:bookmarkEnd w:id="778"/>
      <w:bookmarkEnd w:id="779"/>
      <w:bookmarkEnd w:id="780"/>
    </w:p>
    <w:p w14:paraId="3C85E20F" w14:textId="77777777" w:rsidR="00DA0600" w:rsidRPr="00C31E24" w:rsidRDefault="00DA0600" w:rsidP="00DA0600">
      <w:pPr>
        <w:pStyle w:val="TH"/>
      </w:pPr>
      <w:r w:rsidRPr="00C31E24">
        <w:t>Table 6.2.8.3.3-1: SIP INVITE (Step 1, Table 6.2.8.3.2-1)</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3"/>
        <w:gridCol w:w="2127"/>
        <w:gridCol w:w="2126"/>
        <w:gridCol w:w="1418"/>
        <w:gridCol w:w="1135"/>
      </w:tblGrid>
      <w:tr w:rsidR="00784A32" w:rsidRPr="00C31E24" w14:paraId="274B3AAE" w14:textId="77777777" w:rsidTr="00354887">
        <w:trPr>
          <w:tblHeader/>
        </w:trPr>
        <w:tc>
          <w:tcPr>
            <w:tcW w:w="9639" w:type="dxa"/>
            <w:gridSpan w:val="5"/>
          </w:tcPr>
          <w:p w14:paraId="773E2CD7" w14:textId="77777777" w:rsidR="00784A32" w:rsidRPr="00C31E24" w:rsidRDefault="00784A32" w:rsidP="00354887">
            <w:pPr>
              <w:pStyle w:val="TAL"/>
              <w:keepNext w:val="0"/>
            </w:pPr>
            <w:r w:rsidRPr="00C31E24">
              <w:t xml:space="preserve">Derivation </w:t>
            </w:r>
            <w:r w:rsidRPr="00C31E24">
              <w:rPr>
                <w:color w:val="000000"/>
              </w:rPr>
              <w:t>Path: TS 36.579-1, Table 5.5.2.5.2-1, conditions MCVIDEO, PRIVATE-CALL, MANUAL</w:t>
            </w:r>
          </w:p>
        </w:tc>
      </w:tr>
      <w:tr w:rsidR="00784A32" w:rsidRPr="00C31E24" w14:paraId="1B9A2118" w14:textId="77777777" w:rsidTr="00354887">
        <w:trPr>
          <w:tblHeader/>
        </w:trPr>
        <w:tc>
          <w:tcPr>
            <w:tcW w:w="2833" w:type="dxa"/>
          </w:tcPr>
          <w:p w14:paraId="0C16E162" w14:textId="77777777" w:rsidR="00784A32" w:rsidRPr="00C31E24" w:rsidRDefault="00784A32" w:rsidP="00354887">
            <w:pPr>
              <w:pStyle w:val="TAH"/>
              <w:keepNext w:val="0"/>
              <w:rPr>
                <w:bCs/>
              </w:rPr>
            </w:pPr>
            <w:r w:rsidRPr="00C31E24">
              <w:rPr>
                <w:bCs/>
              </w:rPr>
              <w:t>Information Element</w:t>
            </w:r>
          </w:p>
        </w:tc>
        <w:tc>
          <w:tcPr>
            <w:tcW w:w="2127" w:type="dxa"/>
          </w:tcPr>
          <w:p w14:paraId="64D11A9B" w14:textId="77777777" w:rsidR="00784A32" w:rsidRPr="00C31E24" w:rsidRDefault="00784A32" w:rsidP="00354887">
            <w:pPr>
              <w:pStyle w:val="TAH"/>
              <w:keepNext w:val="0"/>
              <w:rPr>
                <w:bCs/>
              </w:rPr>
            </w:pPr>
            <w:r w:rsidRPr="00C31E24">
              <w:rPr>
                <w:bCs/>
              </w:rPr>
              <w:t>Value/remark</w:t>
            </w:r>
          </w:p>
        </w:tc>
        <w:tc>
          <w:tcPr>
            <w:tcW w:w="2126" w:type="dxa"/>
          </w:tcPr>
          <w:p w14:paraId="44F69A61" w14:textId="77777777" w:rsidR="00784A32" w:rsidRPr="00C31E24" w:rsidRDefault="00784A32" w:rsidP="00354887">
            <w:pPr>
              <w:pStyle w:val="TAH"/>
              <w:keepNext w:val="0"/>
              <w:rPr>
                <w:bCs/>
              </w:rPr>
            </w:pPr>
            <w:r w:rsidRPr="00C31E24">
              <w:rPr>
                <w:bCs/>
              </w:rPr>
              <w:t>Comment</w:t>
            </w:r>
          </w:p>
        </w:tc>
        <w:tc>
          <w:tcPr>
            <w:tcW w:w="1418" w:type="dxa"/>
          </w:tcPr>
          <w:p w14:paraId="438D4E8F" w14:textId="77777777" w:rsidR="00784A32" w:rsidRPr="00C31E24" w:rsidRDefault="00784A32" w:rsidP="00354887">
            <w:pPr>
              <w:pStyle w:val="TAH"/>
              <w:keepNext w:val="0"/>
              <w:rPr>
                <w:bCs/>
              </w:rPr>
            </w:pPr>
            <w:r w:rsidRPr="00C31E24">
              <w:rPr>
                <w:bCs/>
              </w:rPr>
              <w:t>Reference</w:t>
            </w:r>
          </w:p>
        </w:tc>
        <w:tc>
          <w:tcPr>
            <w:tcW w:w="1135" w:type="dxa"/>
          </w:tcPr>
          <w:p w14:paraId="1F0B9D31" w14:textId="77777777" w:rsidR="00784A32" w:rsidRPr="00C31E24" w:rsidRDefault="00784A32" w:rsidP="00354887">
            <w:pPr>
              <w:pStyle w:val="TAH"/>
              <w:keepNext w:val="0"/>
              <w:rPr>
                <w:bCs/>
              </w:rPr>
            </w:pPr>
            <w:r w:rsidRPr="00C31E24">
              <w:rPr>
                <w:bCs/>
              </w:rPr>
              <w:t>Condition</w:t>
            </w:r>
          </w:p>
        </w:tc>
      </w:tr>
      <w:tr w:rsidR="00784A32" w:rsidRPr="00C31E24" w14:paraId="208BE9E6" w14:textId="77777777" w:rsidTr="00354887">
        <w:tc>
          <w:tcPr>
            <w:tcW w:w="2833" w:type="dxa"/>
            <w:vAlign w:val="center"/>
          </w:tcPr>
          <w:p w14:paraId="02F4435B" w14:textId="77777777" w:rsidR="00784A32" w:rsidRPr="00C31E24" w:rsidRDefault="00784A32" w:rsidP="00354887">
            <w:pPr>
              <w:pStyle w:val="TAL"/>
              <w:rPr>
                <w:b/>
              </w:rPr>
            </w:pPr>
            <w:r w:rsidRPr="00C31E24">
              <w:rPr>
                <w:b/>
              </w:rPr>
              <w:t>Message-body</w:t>
            </w:r>
          </w:p>
        </w:tc>
        <w:tc>
          <w:tcPr>
            <w:tcW w:w="2127" w:type="dxa"/>
          </w:tcPr>
          <w:p w14:paraId="6FC89EEC" w14:textId="77777777" w:rsidR="00784A32" w:rsidRPr="00C31E24" w:rsidRDefault="00784A32" w:rsidP="00354887">
            <w:pPr>
              <w:pStyle w:val="TAL"/>
            </w:pPr>
          </w:p>
        </w:tc>
        <w:tc>
          <w:tcPr>
            <w:tcW w:w="2126" w:type="dxa"/>
          </w:tcPr>
          <w:p w14:paraId="7E85ABA9" w14:textId="77777777" w:rsidR="00784A32" w:rsidRPr="00C31E24" w:rsidRDefault="00784A32" w:rsidP="00354887">
            <w:pPr>
              <w:pStyle w:val="TAL"/>
            </w:pPr>
          </w:p>
        </w:tc>
        <w:tc>
          <w:tcPr>
            <w:tcW w:w="1418" w:type="dxa"/>
          </w:tcPr>
          <w:p w14:paraId="691760C3" w14:textId="77777777" w:rsidR="00784A32" w:rsidRPr="00C31E24" w:rsidRDefault="00784A32" w:rsidP="00354887">
            <w:pPr>
              <w:pStyle w:val="TAL"/>
            </w:pPr>
          </w:p>
        </w:tc>
        <w:tc>
          <w:tcPr>
            <w:tcW w:w="1135" w:type="dxa"/>
            <w:vAlign w:val="bottom"/>
          </w:tcPr>
          <w:p w14:paraId="40E8081C" w14:textId="77777777" w:rsidR="00784A32" w:rsidRPr="00C31E24" w:rsidRDefault="00784A32" w:rsidP="00354887">
            <w:pPr>
              <w:pStyle w:val="TAL"/>
            </w:pPr>
          </w:p>
        </w:tc>
      </w:tr>
      <w:tr w:rsidR="00784A32" w:rsidRPr="00C31E24" w14:paraId="515DF7B0" w14:textId="77777777" w:rsidTr="00354887">
        <w:tc>
          <w:tcPr>
            <w:tcW w:w="2833" w:type="dxa"/>
            <w:vAlign w:val="center"/>
          </w:tcPr>
          <w:p w14:paraId="3298DA39" w14:textId="77777777" w:rsidR="00784A32" w:rsidRPr="00C31E24" w:rsidRDefault="00784A32" w:rsidP="00354887">
            <w:pPr>
              <w:pStyle w:val="TAL"/>
            </w:pPr>
            <w:r w:rsidRPr="00C31E24">
              <w:t xml:space="preserve">  MIME body part</w:t>
            </w:r>
          </w:p>
        </w:tc>
        <w:tc>
          <w:tcPr>
            <w:tcW w:w="2127" w:type="dxa"/>
            <w:vAlign w:val="center"/>
          </w:tcPr>
          <w:p w14:paraId="2CF882FE" w14:textId="77777777" w:rsidR="00784A32" w:rsidRPr="00C31E24" w:rsidRDefault="00784A32" w:rsidP="00354887">
            <w:pPr>
              <w:pStyle w:val="TAL"/>
            </w:pPr>
          </w:p>
        </w:tc>
        <w:tc>
          <w:tcPr>
            <w:tcW w:w="2126" w:type="dxa"/>
          </w:tcPr>
          <w:p w14:paraId="54C60C49" w14:textId="77777777" w:rsidR="00784A32" w:rsidRPr="00C31E24" w:rsidRDefault="00784A32" w:rsidP="00354887">
            <w:pPr>
              <w:pStyle w:val="TAL"/>
            </w:pPr>
            <w:r w:rsidRPr="00C31E24">
              <w:t>MCVideo</w:t>
            </w:r>
          </w:p>
        </w:tc>
        <w:tc>
          <w:tcPr>
            <w:tcW w:w="1418" w:type="dxa"/>
          </w:tcPr>
          <w:p w14:paraId="4CD22755" w14:textId="77777777" w:rsidR="00784A32" w:rsidRPr="00C31E24" w:rsidRDefault="00784A32" w:rsidP="00354887">
            <w:pPr>
              <w:pStyle w:val="TAL"/>
            </w:pPr>
          </w:p>
        </w:tc>
        <w:tc>
          <w:tcPr>
            <w:tcW w:w="1135" w:type="dxa"/>
            <w:vAlign w:val="bottom"/>
          </w:tcPr>
          <w:p w14:paraId="353BC76A" w14:textId="77777777" w:rsidR="00784A32" w:rsidRPr="00C31E24" w:rsidRDefault="00784A32" w:rsidP="00354887">
            <w:pPr>
              <w:pStyle w:val="TAL"/>
            </w:pPr>
          </w:p>
        </w:tc>
      </w:tr>
      <w:tr w:rsidR="00784A32" w:rsidRPr="00C31E24" w14:paraId="454BEF66" w14:textId="77777777" w:rsidTr="00354887">
        <w:tc>
          <w:tcPr>
            <w:tcW w:w="2833" w:type="dxa"/>
            <w:vAlign w:val="center"/>
          </w:tcPr>
          <w:p w14:paraId="1CF3EE09" w14:textId="77777777" w:rsidR="00784A32" w:rsidRPr="00C31E24" w:rsidRDefault="00784A32" w:rsidP="00354887">
            <w:pPr>
              <w:pStyle w:val="TAL"/>
            </w:pPr>
            <w:r w:rsidRPr="00C31E24">
              <w:t xml:space="preserve">    MIME-part-headers</w:t>
            </w:r>
          </w:p>
        </w:tc>
        <w:tc>
          <w:tcPr>
            <w:tcW w:w="2127" w:type="dxa"/>
            <w:vAlign w:val="center"/>
          </w:tcPr>
          <w:p w14:paraId="54FF939A" w14:textId="77777777" w:rsidR="00784A32" w:rsidRPr="00C31E24" w:rsidRDefault="00784A32" w:rsidP="00354887">
            <w:pPr>
              <w:pStyle w:val="TAL"/>
            </w:pPr>
          </w:p>
        </w:tc>
        <w:tc>
          <w:tcPr>
            <w:tcW w:w="2126" w:type="dxa"/>
          </w:tcPr>
          <w:p w14:paraId="6BCE6DF5" w14:textId="77777777" w:rsidR="00784A32" w:rsidRPr="00C31E24" w:rsidRDefault="00784A32" w:rsidP="00354887">
            <w:pPr>
              <w:pStyle w:val="TAL"/>
            </w:pPr>
          </w:p>
        </w:tc>
        <w:tc>
          <w:tcPr>
            <w:tcW w:w="1418" w:type="dxa"/>
          </w:tcPr>
          <w:p w14:paraId="695D493C" w14:textId="77777777" w:rsidR="00784A32" w:rsidRPr="00C31E24" w:rsidRDefault="00784A32" w:rsidP="00354887">
            <w:pPr>
              <w:pStyle w:val="TAL"/>
            </w:pPr>
          </w:p>
        </w:tc>
        <w:tc>
          <w:tcPr>
            <w:tcW w:w="1135" w:type="dxa"/>
            <w:vAlign w:val="bottom"/>
          </w:tcPr>
          <w:p w14:paraId="3ACF7F1B" w14:textId="77777777" w:rsidR="00784A32" w:rsidRPr="00C31E24" w:rsidRDefault="00784A32" w:rsidP="00354887">
            <w:pPr>
              <w:pStyle w:val="TAL"/>
            </w:pPr>
          </w:p>
        </w:tc>
      </w:tr>
      <w:tr w:rsidR="00784A32" w:rsidRPr="00C31E24" w14:paraId="7733CC67" w14:textId="77777777" w:rsidTr="00354887">
        <w:tc>
          <w:tcPr>
            <w:tcW w:w="2833" w:type="dxa"/>
            <w:vAlign w:val="center"/>
          </w:tcPr>
          <w:p w14:paraId="0D2BE590" w14:textId="77777777" w:rsidR="00784A32" w:rsidRPr="00C31E24" w:rsidRDefault="00784A32" w:rsidP="00354887">
            <w:pPr>
              <w:pStyle w:val="TAL"/>
            </w:pPr>
            <w:r w:rsidRPr="00C31E24">
              <w:t xml:space="preserve">    MIME-part-body</w:t>
            </w:r>
          </w:p>
        </w:tc>
        <w:tc>
          <w:tcPr>
            <w:tcW w:w="2127" w:type="dxa"/>
          </w:tcPr>
          <w:p w14:paraId="6812800E" w14:textId="77777777" w:rsidR="00784A32" w:rsidRPr="00C31E24" w:rsidRDefault="00784A32" w:rsidP="00354887">
            <w:pPr>
              <w:pStyle w:val="TAL"/>
            </w:pPr>
            <w:r w:rsidRPr="00C31E24">
              <w:t>MCVideo-Info as described in Table 6.2.8.3.3-2</w:t>
            </w:r>
          </w:p>
        </w:tc>
        <w:tc>
          <w:tcPr>
            <w:tcW w:w="2126" w:type="dxa"/>
          </w:tcPr>
          <w:p w14:paraId="28C78283" w14:textId="77777777" w:rsidR="00784A32" w:rsidRPr="00C31E24" w:rsidRDefault="00784A32" w:rsidP="00354887">
            <w:pPr>
              <w:pStyle w:val="TAL"/>
            </w:pPr>
          </w:p>
        </w:tc>
        <w:tc>
          <w:tcPr>
            <w:tcW w:w="1418" w:type="dxa"/>
          </w:tcPr>
          <w:p w14:paraId="08E6A4E0" w14:textId="77777777" w:rsidR="00784A32" w:rsidRPr="00C31E24" w:rsidRDefault="00784A32" w:rsidP="00354887">
            <w:pPr>
              <w:pStyle w:val="TAL"/>
            </w:pPr>
          </w:p>
        </w:tc>
        <w:tc>
          <w:tcPr>
            <w:tcW w:w="1135" w:type="dxa"/>
          </w:tcPr>
          <w:p w14:paraId="134FCB38" w14:textId="77777777" w:rsidR="00784A32" w:rsidRPr="00C31E24" w:rsidRDefault="00784A32" w:rsidP="00354887">
            <w:pPr>
              <w:pStyle w:val="TAL"/>
            </w:pPr>
          </w:p>
        </w:tc>
      </w:tr>
    </w:tbl>
    <w:p w14:paraId="193579F1" w14:textId="77777777" w:rsidR="00784A32" w:rsidRPr="00C31E24" w:rsidRDefault="00784A32" w:rsidP="00784A32"/>
    <w:p w14:paraId="3393C308" w14:textId="77777777" w:rsidR="00784A32" w:rsidRPr="00C31E24" w:rsidRDefault="00784A32" w:rsidP="00784A32">
      <w:pPr>
        <w:pStyle w:val="TH"/>
      </w:pPr>
      <w:r w:rsidRPr="00C31E24">
        <w:t>Table 6.2.8.3.3-2: MCVideo-Info in SIP INVITE (Table 6.2.8.3.3-1)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14:paraId="1546A7BF" w14:textId="77777777" w:rsidTr="00354887">
        <w:trPr>
          <w:tblHeader/>
        </w:trPr>
        <w:tc>
          <w:tcPr>
            <w:tcW w:w="9634" w:type="dxa"/>
          </w:tcPr>
          <w:p w14:paraId="46ADD163" w14:textId="69A1AE45" w:rsidR="00784A32" w:rsidRPr="00C31E24" w:rsidRDefault="00784A32" w:rsidP="00354887">
            <w:pPr>
              <w:pStyle w:val="TAL"/>
            </w:pPr>
            <w:r w:rsidRPr="00C31E24">
              <w:t xml:space="preserve">Derivation Path: TS 36.579-1 [2], Table </w:t>
            </w:r>
            <w:r w:rsidR="00E205C9" w:rsidRPr="00C31E24">
              <w:t>5.5.3.2.2-2</w:t>
            </w:r>
            <w:r w:rsidRPr="00C31E24">
              <w:t>, condition PRIVATE-CALL</w:t>
            </w:r>
            <w:r w:rsidR="00E205C9" w:rsidRPr="00C31E24">
              <w:t>, INVITE_REFER</w:t>
            </w:r>
          </w:p>
        </w:tc>
      </w:tr>
    </w:tbl>
    <w:p w14:paraId="529E09A0" w14:textId="77777777" w:rsidR="00784A32" w:rsidRPr="00C31E24" w:rsidRDefault="00784A32" w:rsidP="00784A32"/>
    <w:p w14:paraId="13E424A8" w14:textId="7AA76C39" w:rsidR="00784A32" w:rsidRPr="00C31E24" w:rsidRDefault="00784A32" w:rsidP="00784A32">
      <w:pPr>
        <w:pStyle w:val="TH"/>
      </w:pPr>
      <w:r w:rsidRPr="00C31E24">
        <w:t xml:space="preserve">Table 6.2.8.3.3-3: </w:t>
      </w:r>
      <w:r w:rsidR="00E205C9" w:rsidRPr="00C31E24">
        <w:t>Void</w:t>
      </w:r>
    </w:p>
    <w:p w14:paraId="1F9FAEE7" w14:textId="77777777" w:rsidR="00E205C9" w:rsidRPr="00C31E24" w:rsidRDefault="00E205C9" w:rsidP="00E205C9"/>
    <w:p w14:paraId="4C05897E" w14:textId="77777777" w:rsidR="00E205C9" w:rsidRPr="00C31E24" w:rsidRDefault="00E205C9" w:rsidP="00E205C9">
      <w:pPr>
        <w:pStyle w:val="TH"/>
      </w:pPr>
      <w:r w:rsidRPr="00C31E24">
        <w:t>Table 6.2.8.3.3-3A: SIP 180 (Ringing) (Step 3a1, Table 6.2.8.3.2-1)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205C9" w:rsidRPr="00C31E24" w14:paraId="2830011D" w14:textId="77777777" w:rsidTr="00E205C9">
        <w:trPr>
          <w:tblHeader/>
        </w:trPr>
        <w:tc>
          <w:tcPr>
            <w:tcW w:w="9517" w:type="dxa"/>
            <w:tcBorders>
              <w:top w:val="single" w:sz="4" w:space="0" w:color="auto"/>
              <w:left w:val="single" w:sz="4" w:space="0" w:color="auto"/>
              <w:bottom w:val="single" w:sz="4" w:space="0" w:color="auto"/>
              <w:right w:val="single" w:sz="4" w:space="0" w:color="auto"/>
            </w:tcBorders>
            <w:hideMark/>
          </w:tcPr>
          <w:p w14:paraId="0B787BBF" w14:textId="77777777" w:rsidR="00E205C9" w:rsidRPr="00C31E24" w:rsidRDefault="00E205C9">
            <w:pPr>
              <w:pStyle w:val="TAL"/>
              <w:keepNext w:val="0"/>
              <w:keepLines w:val="0"/>
              <w:widowControl w:val="0"/>
              <w:rPr>
                <w:color w:val="000000"/>
                <w:lang w:eastAsia="en-US"/>
              </w:rPr>
            </w:pPr>
            <w:r w:rsidRPr="00C31E24">
              <w:rPr>
                <w:lang w:eastAsia="en-US"/>
              </w:rPr>
              <w:t>Derivation Path: Table 5.5.2.16.2.1-1 with condition 100rel and MCPTT</w:t>
            </w:r>
          </w:p>
        </w:tc>
      </w:tr>
    </w:tbl>
    <w:p w14:paraId="54A78E40" w14:textId="77777777" w:rsidR="00E205C9" w:rsidRPr="00C31E24" w:rsidRDefault="00E205C9" w:rsidP="00E205C9">
      <w:pPr>
        <w:rPr>
          <w:lang w:eastAsia="en-US"/>
        </w:rPr>
      </w:pPr>
    </w:p>
    <w:p w14:paraId="3B09097D" w14:textId="77777777" w:rsidR="00E205C9" w:rsidRPr="00C31E24" w:rsidRDefault="00E205C9" w:rsidP="00E205C9">
      <w:pPr>
        <w:pStyle w:val="TH"/>
      </w:pPr>
      <w:r w:rsidRPr="00C31E24">
        <w:t>Table 6.2.8.3.3-3B: SIP 180 (Ringing) (Step 4a1, Table 6.2.8.3.2-1)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E205C9" w:rsidRPr="00C31E24" w14:paraId="601D556F" w14:textId="77777777" w:rsidTr="00E205C9">
        <w:trPr>
          <w:tblHeader/>
        </w:trPr>
        <w:tc>
          <w:tcPr>
            <w:tcW w:w="9517" w:type="dxa"/>
            <w:tcBorders>
              <w:top w:val="single" w:sz="4" w:space="0" w:color="auto"/>
              <w:left w:val="single" w:sz="4" w:space="0" w:color="auto"/>
              <w:bottom w:val="single" w:sz="4" w:space="0" w:color="auto"/>
              <w:right w:val="single" w:sz="4" w:space="0" w:color="auto"/>
            </w:tcBorders>
            <w:hideMark/>
          </w:tcPr>
          <w:p w14:paraId="64BDCAE3" w14:textId="77777777" w:rsidR="00E205C9" w:rsidRPr="00C31E24" w:rsidRDefault="00E205C9">
            <w:pPr>
              <w:pStyle w:val="TAL"/>
              <w:keepNext w:val="0"/>
              <w:keepLines w:val="0"/>
              <w:widowControl w:val="0"/>
              <w:rPr>
                <w:color w:val="000000"/>
                <w:lang w:eastAsia="en-US"/>
              </w:rPr>
            </w:pPr>
            <w:r w:rsidRPr="00C31E24">
              <w:rPr>
                <w:lang w:eastAsia="en-US"/>
              </w:rPr>
              <w:t>Derivation Path: Table 5.5.2.16.2.1-1 with condition MCPTT</w:t>
            </w:r>
          </w:p>
        </w:tc>
      </w:tr>
    </w:tbl>
    <w:p w14:paraId="4ECF6E1E" w14:textId="77777777" w:rsidR="00784A32" w:rsidRPr="00C31E24" w:rsidRDefault="00784A32" w:rsidP="00784A32"/>
    <w:p w14:paraId="06C04261" w14:textId="03EFBAC6" w:rsidR="00784A32" w:rsidRPr="00C31E24" w:rsidRDefault="00784A32" w:rsidP="00784A32">
      <w:pPr>
        <w:pStyle w:val="TH"/>
      </w:pPr>
      <w:r w:rsidRPr="00C31E24">
        <w:t>Table 6.2.8.3.3-4: SIP 200 (OK) (Step 5, Table 6.2.8.3.2-1)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784A32" w:rsidRPr="00C31E24" w14:paraId="7994A84E" w14:textId="77777777" w:rsidTr="00354887">
        <w:trPr>
          <w:tblHeader/>
        </w:trPr>
        <w:tc>
          <w:tcPr>
            <w:tcW w:w="9517" w:type="dxa"/>
            <w:gridSpan w:val="5"/>
          </w:tcPr>
          <w:p w14:paraId="18BF2FAC" w14:textId="1EDCFF58" w:rsidR="00784A32" w:rsidRPr="00C31E24" w:rsidRDefault="00784A32" w:rsidP="00354887">
            <w:pPr>
              <w:pStyle w:val="TAL"/>
              <w:keepNext w:val="0"/>
              <w:keepLines w:val="0"/>
              <w:widowControl w:val="0"/>
              <w:rPr>
                <w:color w:val="000000"/>
              </w:rPr>
            </w:pPr>
            <w:r w:rsidRPr="00C31E24">
              <w:rPr>
                <w:color w:val="000000"/>
              </w:rPr>
              <w:t>Derivation Path: TS 36.579-1 [2], Table 5.5.2.17.1.</w:t>
            </w:r>
            <w:r w:rsidR="00E205C9" w:rsidRPr="00C31E24">
              <w:rPr>
                <w:color w:val="000000"/>
              </w:rPr>
              <w:t>1</w:t>
            </w:r>
            <w:r w:rsidRPr="00C31E24">
              <w:rPr>
                <w:color w:val="000000"/>
              </w:rPr>
              <w:t>-1, condition MCVIDEO</w:t>
            </w:r>
          </w:p>
        </w:tc>
      </w:tr>
      <w:tr w:rsidR="00784A32" w:rsidRPr="00C31E24" w14:paraId="04E17C05" w14:textId="77777777" w:rsidTr="00354887">
        <w:trPr>
          <w:tblHeader/>
        </w:trPr>
        <w:tc>
          <w:tcPr>
            <w:tcW w:w="2677" w:type="dxa"/>
          </w:tcPr>
          <w:p w14:paraId="5709BBD6" w14:textId="77777777" w:rsidR="00784A32" w:rsidRPr="00C31E24" w:rsidRDefault="00784A32" w:rsidP="00354887">
            <w:pPr>
              <w:pStyle w:val="TAH"/>
              <w:keepNext w:val="0"/>
              <w:keepLines w:val="0"/>
              <w:widowControl w:val="0"/>
              <w:rPr>
                <w:color w:val="000000"/>
              </w:rPr>
            </w:pPr>
            <w:r w:rsidRPr="00C31E24">
              <w:rPr>
                <w:color w:val="000000"/>
              </w:rPr>
              <w:t>Information Element</w:t>
            </w:r>
          </w:p>
        </w:tc>
        <w:tc>
          <w:tcPr>
            <w:tcW w:w="2160" w:type="dxa"/>
          </w:tcPr>
          <w:p w14:paraId="2B77D231" w14:textId="77777777" w:rsidR="00784A32" w:rsidRPr="00C31E24" w:rsidRDefault="00784A32" w:rsidP="00354887">
            <w:pPr>
              <w:pStyle w:val="TAH"/>
              <w:keepNext w:val="0"/>
              <w:keepLines w:val="0"/>
              <w:widowControl w:val="0"/>
              <w:rPr>
                <w:color w:val="000000"/>
              </w:rPr>
            </w:pPr>
            <w:r w:rsidRPr="00C31E24">
              <w:rPr>
                <w:color w:val="000000"/>
              </w:rPr>
              <w:t>Value/remark</w:t>
            </w:r>
          </w:p>
        </w:tc>
        <w:tc>
          <w:tcPr>
            <w:tcW w:w="2160" w:type="dxa"/>
            <w:tcBorders>
              <w:bottom w:val="single" w:sz="4" w:space="0" w:color="auto"/>
            </w:tcBorders>
          </w:tcPr>
          <w:p w14:paraId="2EC76649" w14:textId="77777777" w:rsidR="00784A32" w:rsidRPr="00C31E24" w:rsidRDefault="00784A32" w:rsidP="00354887">
            <w:pPr>
              <w:pStyle w:val="TAH"/>
              <w:keepNext w:val="0"/>
              <w:keepLines w:val="0"/>
              <w:widowControl w:val="0"/>
              <w:rPr>
                <w:color w:val="000000"/>
              </w:rPr>
            </w:pPr>
            <w:r w:rsidRPr="00C31E24">
              <w:rPr>
                <w:color w:val="000000"/>
              </w:rPr>
              <w:t>Comment</w:t>
            </w:r>
          </w:p>
        </w:tc>
        <w:tc>
          <w:tcPr>
            <w:tcW w:w="1350" w:type="dxa"/>
          </w:tcPr>
          <w:p w14:paraId="32ABD91C" w14:textId="77777777" w:rsidR="00784A32" w:rsidRPr="00C31E24" w:rsidRDefault="00784A32" w:rsidP="00354887">
            <w:pPr>
              <w:pStyle w:val="TAH"/>
              <w:keepNext w:val="0"/>
              <w:keepLines w:val="0"/>
              <w:widowControl w:val="0"/>
              <w:rPr>
                <w:color w:val="000000"/>
              </w:rPr>
            </w:pPr>
            <w:r w:rsidRPr="00C31E24">
              <w:rPr>
                <w:color w:val="000000"/>
              </w:rPr>
              <w:t>Reference</w:t>
            </w:r>
          </w:p>
        </w:tc>
        <w:tc>
          <w:tcPr>
            <w:tcW w:w="1170" w:type="dxa"/>
          </w:tcPr>
          <w:p w14:paraId="05B4D1CE" w14:textId="77777777" w:rsidR="00784A32" w:rsidRPr="00C31E24" w:rsidRDefault="00784A32" w:rsidP="00354887">
            <w:pPr>
              <w:pStyle w:val="TAH"/>
              <w:keepNext w:val="0"/>
              <w:keepLines w:val="0"/>
              <w:widowControl w:val="0"/>
              <w:rPr>
                <w:color w:val="000000"/>
              </w:rPr>
            </w:pPr>
            <w:r w:rsidRPr="00C31E24">
              <w:rPr>
                <w:color w:val="000000"/>
              </w:rPr>
              <w:t>Condition</w:t>
            </w:r>
          </w:p>
        </w:tc>
      </w:tr>
      <w:tr w:rsidR="00784A32" w:rsidRPr="00C31E24" w14:paraId="1A487044" w14:textId="77777777" w:rsidTr="00354887">
        <w:tc>
          <w:tcPr>
            <w:tcW w:w="2677" w:type="dxa"/>
            <w:vAlign w:val="center"/>
          </w:tcPr>
          <w:p w14:paraId="595F776C" w14:textId="77777777" w:rsidR="00784A32" w:rsidRPr="00C31E24" w:rsidRDefault="00784A32" w:rsidP="00354887">
            <w:pPr>
              <w:pStyle w:val="TAL"/>
              <w:keepNext w:val="0"/>
              <w:keepLines w:val="0"/>
              <w:widowControl w:val="0"/>
              <w:rPr>
                <w:rFonts w:cs="Arial"/>
                <w:b/>
                <w:color w:val="000000"/>
                <w:szCs w:val="18"/>
              </w:rPr>
            </w:pPr>
            <w:r w:rsidRPr="00C31E24">
              <w:rPr>
                <w:rFonts w:cs="Arial"/>
                <w:b/>
                <w:color w:val="000000"/>
                <w:szCs w:val="18"/>
              </w:rPr>
              <w:t>Message-body</w:t>
            </w:r>
          </w:p>
        </w:tc>
        <w:tc>
          <w:tcPr>
            <w:tcW w:w="2160" w:type="dxa"/>
          </w:tcPr>
          <w:p w14:paraId="3E755F7F" w14:textId="77777777" w:rsidR="00784A32" w:rsidRPr="00C31E24" w:rsidRDefault="00784A32" w:rsidP="00354887">
            <w:pPr>
              <w:pStyle w:val="TAL"/>
              <w:keepNext w:val="0"/>
              <w:keepLines w:val="0"/>
              <w:widowControl w:val="0"/>
              <w:rPr>
                <w:color w:val="000000"/>
              </w:rPr>
            </w:pPr>
          </w:p>
        </w:tc>
        <w:tc>
          <w:tcPr>
            <w:tcW w:w="2160" w:type="dxa"/>
            <w:tcBorders>
              <w:top w:val="single" w:sz="4" w:space="0" w:color="auto"/>
              <w:bottom w:val="single" w:sz="4" w:space="0" w:color="auto"/>
            </w:tcBorders>
          </w:tcPr>
          <w:p w14:paraId="37DD6F3E" w14:textId="77777777" w:rsidR="00784A32" w:rsidRPr="00C31E24" w:rsidRDefault="00784A32" w:rsidP="00354887">
            <w:pPr>
              <w:pStyle w:val="TAL"/>
              <w:keepNext w:val="0"/>
              <w:keepLines w:val="0"/>
              <w:widowControl w:val="0"/>
              <w:rPr>
                <w:color w:val="000000"/>
              </w:rPr>
            </w:pPr>
          </w:p>
        </w:tc>
        <w:tc>
          <w:tcPr>
            <w:tcW w:w="1350" w:type="dxa"/>
          </w:tcPr>
          <w:p w14:paraId="45016AC6" w14:textId="77777777" w:rsidR="00784A32" w:rsidRPr="00C31E24" w:rsidRDefault="00784A32" w:rsidP="00354887">
            <w:pPr>
              <w:pStyle w:val="TAL"/>
              <w:keepNext w:val="0"/>
              <w:keepLines w:val="0"/>
              <w:widowControl w:val="0"/>
              <w:rPr>
                <w:color w:val="000000"/>
              </w:rPr>
            </w:pPr>
          </w:p>
        </w:tc>
        <w:tc>
          <w:tcPr>
            <w:tcW w:w="1170" w:type="dxa"/>
            <w:vAlign w:val="bottom"/>
          </w:tcPr>
          <w:p w14:paraId="626A122F" w14:textId="77777777" w:rsidR="00784A32" w:rsidRPr="00C31E24" w:rsidRDefault="00784A32" w:rsidP="00354887">
            <w:pPr>
              <w:pStyle w:val="TAL"/>
              <w:keepNext w:val="0"/>
              <w:keepLines w:val="0"/>
              <w:widowControl w:val="0"/>
              <w:rPr>
                <w:color w:val="000000"/>
              </w:rPr>
            </w:pPr>
          </w:p>
        </w:tc>
      </w:tr>
      <w:tr w:rsidR="00784A32" w:rsidRPr="00C31E24" w14:paraId="560B7FE0" w14:textId="77777777" w:rsidTr="00354887">
        <w:tc>
          <w:tcPr>
            <w:tcW w:w="2677" w:type="dxa"/>
            <w:vAlign w:val="center"/>
          </w:tcPr>
          <w:p w14:paraId="6807965A" w14:textId="77777777" w:rsidR="00784A32" w:rsidRPr="00C31E24" w:rsidDel="006C0DA3" w:rsidRDefault="00784A32" w:rsidP="00354887">
            <w:pPr>
              <w:pStyle w:val="TAL"/>
              <w:rPr>
                <w:color w:val="000000"/>
              </w:rPr>
            </w:pPr>
            <w:r w:rsidRPr="00C31E24">
              <w:rPr>
                <w:color w:val="000000"/>
              </w:rPr>
              <w:t xml:space="preserve">  MIME body part</w:t>
            </w:r>
          </w:p>
        </w:tc>
        <w:tc>
          <w:tcPr>
            <w:tcW w:w="2160" w:type="dxa"/>
            <w:vAlign w:val="center"/>
          </w:tcPr>
          <w:p w14:paraId="061FD6A3" w14:textId="77777777" w:rsidR="00784A32" w:rsidRPr="00C31E24" w:rsidRDefault="00784A32" w:rsidP="00354887">
            <w:pPr>
              <w:pStyle w:val="TAL"/>
              <w:rPr>
                <w:color w:val="000000"/>
              </w:rPr>
            </w:pPr>
          </w:p>
        </w:tc>
        <w:tc>
          <w:tcPr>
            <w:tcW w:w="2160" w:type="dxa"/>
            <w:tcBorders>
              <w:top w:val="single" w:sz="4" w:space="0" w:color="auto"/>
              <w:bottom w:val="single" w:sz="4" w:space="0" w:color="auto"/>
            </w:tcBorders>
          </w:tcPr>
          <w:p w14:paraId="0E79D9D3" w14:textId="77777777" w:rsidR="00784A32" w:rsidRPr="00C31E24" w:rsidRDefault="00784A32" w:rsidP="00354887">
            <w:pPr>
              <w:pStyle w:val="TAL"/>
              <w:rPr>
                <w:color w:val="000000"/>
              </w:rPr>
            </w:pPr>
            <w:r w:rsidRPr="00C31E24">
              <w:rPr>
                <w:color w:val="000000"/>
              </w:rPr>
              <w:t>MCVIDEO-Info</w:t>
            </w:r>
          </w:p>
        </w:tc>
        <w:tc>
          <w:tcPr>
            <w:tcW w:w="1350" w:type="dxa"/>
          </w:tcPr>
          <w:p w14:paraId="73A62660" w14:textId="77777777" w:rsidR="00784A32" w:rsidRPr="00C31E24" w:rsidRDefault="00784A32" w:rsidP="00354887">
            <w:pPr>
              <w:pStyle w:val="TAL"/>
              <w:rPr>
                <w:color w:val="000000"/>
              </w:rPr>
            </w:pPr>
          </w:p>
        </w:tc>
        <w:tc>
          <w:tcPr>
            <w:tcW w:w="1170" w:type="dxa"/>
            <w:vAlign w:val="bottom"/>
          </w:tcPr>
          <w:p w14:paraId="481B2FF4" w14:textId="77777777" w:rsidR="00784A32" w:rsidRPr="00C31E24" w:rsidRDefault="00784A32" w:rsidP="00354887">
            <w:pPr>
              <w:pStyle w:val="TAL"/>
              <w:rPr>
                <w:color w:val="000000"/>
              </w:rPr>
            </w:pPr>
          </w:p>
        </w:tc>
      </w:tr>
      <w:tr w:rsidR="00784A32" w:rsidRPr="00C31E24" w14:paraId="00653E34" w14:textId="77777777" w:rsidTr="00354887">
        <w:tc>
          <w:tcPr>
            <w:tcW w:w="2677" w:type="dxa"/>
            <w:tcBorders>
              <w:top w:val="single" w:sz="4" w:space="0" w:color="auto"/>
              <w:left w:val="single" w:sz="4" w:space="0" w:color="auto"/>
              <w:bottom w:val="single" w:sz="4" w:space="0" w:color="auto"/>
              <w:right w:val="single" w:sz="4" w:space="0" w:color="auto"/>
            </w:tcBorders>
            <w:vAlign w:val="center"/>
          </w:tcPr>
          <w:p w14:paraId="1235A538" w14:textId="77777777" w:rsidR="00784A32" w:rsidRPr="00C31E24" w:rsidRDefault="00784A32" w:rsidP="00354887">
            <w:pPr>
              <w:pStyle w:val="TAL"/>
              <w:keepNext w:val="0"/>
              <w:keepLines w:val="0"/>
              <w:widowControl w:val="0"/>
              <w:rPr>
                <w:color w:val="000000"/>
              </w:rPr>
            </w:pPr>
            <w:r w:rsidRPr="00C31E24">
              <w:rPr>
                <w:color w:val="000000"/>
              </w:rPr>
              <w:t xml:space="preserve">    MIME-part-body</w:t>
            </w:r>
          </w:p>
        </w:tc>
        <w:tc>
          <w:tcPr>
            <w:tcW w:w="2160" w:type="dxa"/>
            <w:tcBorders>
              <w:top w:val="single" w:sz="4" w:space="0" w:color="auto"/>
              <w:left w:val="single" w:sz="4" w:space="0" w:color="auto"/>
              <w:bottom w:val="single" w:sz="4" w:space="0" w:color="auto"/>
              <w:right w:val="single" w:sz="4" w:space="0" w:color="auto"/>
            </w:tcBorders>
            <w:vAlign w:val="center"/>
          </w:tcPr>
          <w:p w14:paraId="2F101DF3" w14:textId="1F3C9C67" w:rsidR="00784A32" w:rsidRPr="00C31E24" w:rsidRDefault="00784A32" w:rsidP="00354887">
            <w:pPr>
              <w:pStyle w:val="TAL"/>
              <w:keepNext w:val="0"/>
              <w:keepLines w:val="0"/>
              <w:widowControl w:val="0"/>
              <w:rPr>
                <w:color w:val="000000"/>
              </w:rPr>
            </w:pPr>
            <w:r w:rsidRPr="00C31E24">
              <w:rPr>
                <w:color w:val="000000"/>
              </w:rPr>
              <w:t>MCVideo-Info as described in Table  6.2.8.3.3-</w:t>
            </w:r>
            <w:r w:rsidR="00E205C9" w:rsidRPr="00C31E24">
              <w:rPr>
                <w:color w:val="000000"/>
              </w:rPr>
              <w:t>5A</w:t>
            </w:r>
          </w:p>
        </w:tc>
        <w:tc>
          <w:tcPr>
            <w:tcW w:w="2160" w:type="dxa"/>
            <w:tcBorders>
              <w:top w:val="single" w:sz="4" w:space="0" w:color="auto"/>
              <w:left w:val="single" w:sz="4" w:space="0" w:color="auto"/>
              <w:bottom w:val="single" w:sz="4" w:space="0" w:color="auto"/>
              <w:right w:val="single" w:sz="4" w:space="0" w:color="auto"/>
            </w:tcBorders>
          </w:tcPr>
          <w:p w14:paraId="1859CD7E" w14:textId="77777777" w:rsidR="00784A32" w:rsidRPr="00C31E24" w:rsidDel="00D16089" w:rsidRDefault="00784A32" w:rsidP="00354887">
            <w:pPr>
              <w:pStyle w:val="TAL"/>
              <w:keepNext w:val="0"/>
              <w:keepLines w:val="0"/>
              <w:widowControl w:val="0"/>
              <w:rPr>
                <w:color w:val="000000"/>
              </w:rPr>
            </w:pPr>
          </w:p>
        </w:tc>
        <w:tc>
          <w:tcPr>
            <w:tcW w:w="1350" w:type="dxa"/>
            <w:tcBorders>
              <w:top w:val="single" w:sz="4" w:space="0" w:color="auto"/>
              <w:left w:val="single" w:sz="4" w:space="0" w:color="auto"/>
              <w:bottom w:val="single" w:sz="4" w:space="0" w:color="auto"/>
              <w:right w:val="single" w:sz="4" w:space="0" w:color="auto"/>
            </w:tcBorders>
          </w:tcPr>
          <w:p w14:paraId="482D28EC" w14:textId="77777777" w:rsidR="00784A32" w:rsidRPr="00C31E24" w:rsidRDefault="00784A32" w:rsidP="00354887">
            <w:pPr>
              <w:pStyle w:val="TAL"/>
              <w:keepNext w:val="0"/>
              <w:keepLines w:val="0"/>
              <w:widowControl w:val="0"/>
              <w:rPr>
                <w:color w:val="000000"/>
              </w:rPr>
            </w:pPr>
          </w:p>
        </w:tc>
        <w:tc>
          <w:tcPr>
            <w:tcW w:w="1170" w:type="dxa"/>
            <w:tcBorders>
              <w:top w:val="single" w:sz="4" w:space="0" w:color="auto"/>
              <w:left w:val="single" w:sz="4" w:space="0" w:color="auto"/>
              <w:bottom w:val="single" w:sz="4" w:space="0" w:color="auto"/>
              <w:right w:val="single" w:sz="4" w:space="0" w:color="auto"/>
            </w:tcBorders>
            <w:vAlign w:val="bottom"/>
          </w:tcPr>
          <w:p w14:paraId="0787D0E3" w14:textId="77777777" w:rsidR="00784A32" w:rsidRPr="00C31E24" w:rsidRDefault="00784A32" w:rsidP="00354887">
            <w:pPr>
              <w:pStyle w:val="TAL"/>
              <w:keepNext w:val="0"/>
              <w:keepLines w:val="0"/>
              <w:widowControl w:val="0"/>
              <w:rPr>
                <w:color w:val="000000"/>
              </w:rPr>
            </w:pPr>
          </w:p>
        </w:tc>
      </w:tr>
    </w:tbl>
    <w:p w14:paraId="47100B09" w14:textId="77777777" w:rsidR="00784A32" w:rsidRPr="00C31E24" w:rsidRDefault="00784A32" w:rsidP="00784A32">
      <w:pPr>
        <w:rPr>
          <w:color w:val="000000"/>
        </w:rPr>
      </w:pPr>
    </w:p>
    <w:p w14:paraId="4D843050" w14:textId="77777777" w:rsidR="00784A32" w:rsidRPr="00C31E24" w:rsidRDefault="00784A32" w:rsidP="00784A32">
      <w:pPr>
        <w:pStyle w:val="TH"/>
        <w:widowControl w:val="0"/>
      </w:pPr>
      <w:r w:rsidRPr="00C31E24">
        <w:rPr>
          <w:color w:val="000000"/>
        </w:rPr>
        <w:t>Table 6.2.8.3.3-5: SIP BYE (Step 8, Table 6.2.8.3.2-1)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784A32" w:rsidRPr="00C31E24" w:rsidDel="00127C5D" w14:paraId="66108AA6" w14:textId="77777777" w:rsidTr="00354887">
        <w:trPr>
          <w:tblHeader/>
        </w:trPr>
        <w:tc>
          <w:tcPr>
            <w:tcW w:w="9634" w:type="dxa"/>
          </w:tcPr>
          <w:p w14:paraId="633E3F55" w14:textId="56D23013" w:rsidR="00784A32" w:rsidRPr="00C31E24" w:rsidDel="00127C5D" w:rsidRDefault="00784A32" w:rsidP="00354887">
            <w:pPr>
              <w:pStyle w:val="TAL"/>
              <w:keepLines w:val="0"/>
              <w:widowControl w:val="0"/>
              <w:rPr>
                <w:color w:val="000000"/>
              </w:rPr>
            </w:pPr>
            <w:r w:rsidRPr="00C31E24">
              <w:rPr>
                <w:color w:val="000000"/>
              </w:rPr>
              <w:t>Derivation Path: TS 36.579-1, Table 5.5.2.2</w:t>
            </w:r>
            <w:r w:rsidR="00E205C9" w:rsidRPr="00C31E24">
              <w:rPr>
                <w:color w:val="000000"/>
              </w:rPr>
              <w:t>.1</w:t>
            </w:r>
            <w:r w:rsidRPr="00C31E24">
              <w:rPr>
                <w:color w:val="000000"/>
              </w:rPr>
              <w:t xml:space="preserve">-1, </w:t>
            </w:r>
            <w:r w:rsidRPr="00C31E24">
              <w:t>condition MO_CALL</w:t>
            </w:r>
          </w:p>
        </w:tc>
      </w:tr>
    </w:tbl>
    <w:p w14:paraId="23A3FC4A" w14:textId="77777777" w:rsidR="00784A32" w:rsidRPr="00C31E24" w:rsidRDefault="00784A32" w:rsidP="00784A32"/>
    <w:p w14:paraId="4F886FE3" w14:textId="77777777" w:rsidR="00E205C9" w:rsidRPr="00C31E24" w:rsidRDefault="00E205C9" w:rsidP="00E205C9">
      <w:pPr>
        <w:pStyle w:val="TH"/>
      </w:pPr>
      <w:r w:rsidRPr="00C31E24">
        <w:t>Table 6.2.8.3.3-5A: MCVideo-Info in SIP INVITE (Table 6.2.8.3.3-1)</w:t>
      </w:r>
    </w:p>
    <w:tbl>
      <w:tblPr>
        <w:tblW w:w="96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60"/>
      </w:tblGrid>
      <w:tr w:rsidR="00E205C9" w:rsidRPr="00C31E24" w14:paraId="6B4DE437" w14:textId="77777777" w:rsidTr="00E205C9">
        <w:trPr>
          <w:tblHeader/>
        </w:trPr>
        <w:tc>
          <w:tcPr>
            <w:tcW w:w="9634" w:type="dxa"/>
            <w:tcBorders>
              <w:top w:val="single" w:sz="4" w:space="0" w:color="auto"/>
              <w:left w:val="single" w:sz="4" w:space="0" w:color="auto"/>
              <w:bottom w:val="single" w:sz="4" w:space="0" w:color="auto"/>
              <w:right w:val="single" w:sz="4" w:space="0" w:color="auto"/>
            </w:tcBorders>
            <w:hideMark/>
          </w:tcPr>
          <w:p w14:paraId="40392504" w14:textId="77777777" w:rsidR="00E205C9" w:rsidRPr="00C31E24" w:rsidRDefault="00E205C9">
            <w:pPr>
              <w:pStyle w:val="TAL"/>
              <w:rPr>
                <w:lang w:eastAsia="en-US"/>
              </w:rPr>
            </w:pPr>
            <w:r w:rsidRPr="00C31E24">
              <w:rPr>
                <w:lang w:eastAsia="en-US"/>
              </w:rPr>
              <w:t>Derivation Path: TS 36.579-1 [2], Table 5.5.33.2.1-2, condition PRIVATE-CALL, INVITE_REFER</w:t>
            </w:r>
          </w:p>
        </w:tc>
      </w:tr>
    </w:tbl>
    <w:p w14:paraId="2639030D" w14:textId="77777777" w:rsidR="00E205C9" w:rsidRPr="00C31E24" w:rsidRDefault="00E205C9" w:rsidP="00E205C9">
      <w:pPr>
        <w:rPr>
          <w:lang w:eastAsia="en-US"/>
        </w:rPr>
      </w:pPr>
    </w:p>
    <w:p w14:paraId="651271A1" w14:textId="7348CF31" w:rsidR="00784A32" w:rsidRPr="00C31E24" w:rsidRDefault="00784A32" w:rsidP="00784A32">
      <w:pPr>
        <w:pStyle w:val="TH"/>
      </w:pPr>
      <w:r w:rsidRPr="00C31E24">
        <w:t xml:space="preserve">Table 6.2.8.3.3-6: </w:t>
      </w:r>
      <w:r w:rsidR="00E205C9" w:rsidRPr="00C31E24">
        <w:t>Void</w:t>
      </w:r>
    </w:p>
    <w:p w14:paraId="73264245" w14:textId="77777777" w:rsidR="00784A32" w:rsidRPr="00C31E24" w:rsidRDefault="00784A32" w:rsidP="00784A32"/>
    <w:p w14:paraId="1DC9527D" w14:textId="77777777" w:rsidR="00784A32" w:rsidRPr="00C31E24" w:rsidRDefault="00784A32" w:rsidP="00784A32">
      <w:pPr>
        <w:pStyle w:val="Heading2"/>
      </w:pPr>
      <w:bookmarkStart w:id="781" w:name="_Toc52787596"/>
      <w:bookmarkStart w:id="782" w:name="_Toc52787778"/>
      <w:bookmarkStart w:id="783" w:name="_Toc75907000"/>
      <w:bookmarkStart w:id="784" w:name="_Toc75907337"/>
      <w:bookmarkStart w:id="785" w:name="_Toc84345741"/>
      <w:bookmarkStart w:id="786" w:name="_Toc99871294"/>
      <w:r w:rsidRPr="00C31E24">
        <w:t>6.3</w:t>
      </w:r>
      <w:r w:rsidRPr="00C31E24">
        <w:tab/>
        <w:t>Emergency Alert</w:t>
      </w:r>
      <w:bookmarkEnd w:id="781"/>
      <w:bookmarkEnd w:id="782"/>
      <w:bookmarkEnd w:id="783"/>
      <w:bookmarkEnd w:id="784"/>
      <w:bookmarkEnd w:id="785"/>
      <w:bookmarkEnd w:id="786"/>
    </w:p>
    <w:p w14:paraId="680EE825" w14:textId="77777777" w:rsidR="00AE50DC" w:rsidRPr="00C31E24" w:rsidRDefault="00AE50DC" w:rsidP="00AE50DC">
      <w:pPr>
        <w:pStyle w:val="Heading3"/>
      </w:pPr>
      <w:bookmarkStart w:id="787" w:name="_Toc99871295"/>
      <w:r w:rsidRPr="00C31E24">
        <w:t>6.3.1</w:t>
      </w:r>
      <w:r w:rsidRPr="00C31E24">
        <w:tab/>
        <w:t>On-network / Emergency alert / Cancel emergency alert / Client Originated (CO)</w:t>
      </w:r>
      <w:bookmarkEnd w:id="787"/>
    </w:p>
    <w:p w14:paraId="1EECD2D2" w14:textId="77777777" w:rsidR="00AE50DC" w:rsidRPr="00C31E24" w:rsidRDefault="00AE50DC" w:rsidP="00AE50DC">
      <w:pPr>
        <w:pStyle w:val="H6"/>
      </w:pPr>
      <w:r w:rsidRPr="00C31E24">
        <w:t>6.3.1.1</w:t>
      </w:r>
      <w:r w:rsidRPr="00C31E24">
        <w:tab/>
        <w:t>Test Purpose (TP)</w:t>
      </w:r>
    </w:p>
    <w:p w14:paraId="7E609408" w14:textId="77777777" w:rsidR="00AE50DC" w:rsidRPr="00C31E24" w:rsidRDefault="00AE50DC" w:rsidP="00AE50DC">
      <w:pPr>
        <w:pStyle w:val="H6"/>
      </w:pPr>
      <w:r w:rsidRPr="00C31E24">
        <w:t>(1)</w:t>
      </w:r>
    </w:p>
    <w:p w14:paraId="5A1BFDA0" w14:textId="77777777" w:rsidR="00AE50DC" w:rsidRPr="00C31E24" w:rsidRDefault="00AE50DC" w:rsidP="00AE50DC">
      <w:pPr>
        <w:pStyle w:val="PL"/>
        <w:rPr>
          <w:noProof w:val="0"/>
        </w:rPr>
      </w:pPr>
      <w:r w:rsidRPr="00C31E24">
        <w:rPr>
          <w:b/>
          <w:noProof w:val="0"/>
        </w:rPr>
        <w:t>with</w:t>
      </w:r>
      <w:r w:rsidRPr="00C31E24">
        <w:rPr>
          <w:noProof w:val="0"/>
        </w:rPr>
        <w:t xml:space="preserve"> { UE (MCVideo Client) registered and authorized for MCVideo Service, including authorized to initiate an emergency alert }</w:t>
      </w:r>
    </w:p>
    <w:p w14:paraId="7EDDD3BD" w14:textId="77777777" w:rsidR="00AE50DC" w:rsidRPr="00C31E24" w:rsidRDefault="00AE50DC" w:rsidP="00AE50DC">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the MCVideo User requests to send an emergency alert with the location of emergency }</w:t>
      </w:r>
    </w:p>
    <w:p w14:paraId="1F10FA17" w14:textId="77777777" w:rsidR="00AE50DC" w:rsidRPr="00C31E24" w:rsidRDefault="00AE50DC" w:rsidP="00AE50DC">
      <w:pPr>
        <w:pStyle w:val="PL"/>
        <w:rPr>
          <w:noProof w:val="0"/>
        </w:rPr>
      </w:pPr>
      <w:r w:rsidRPr="00C31E24">
        <w:rPr>
          <w:noProof w:val="0"/>
        </w:rPr>
        <w:t xml:space="preserve">    </w:t>
      </w:r>
      <w:r w:rsidRPr="00C31E24">
        <w:rPr>
          <w:b/>
          <w:noProof w:val="0"/>
        </w:rPr>
        <w:t>then</w:t>
      </w:r>
      <w:r w:rsidRPr="00C31E24">
        <w:rPr>
          <w:noProof w:val="0"/>
        </w:rPr>
        <w:t xml:space="preserve"> { UE (MCVideo Client) sends a SIP MESSAGE initiating an emergency alert </w:t>
      </w:r>
      <w:r w:rsidRPr="00C31E24">
        <w:rPr>
          <w:b/>
          <w:noProof w:val="0"/>
        </w:rPr>
        <w:t>and</w:t>
      </w:r>
      <w:r w:rsidRPr="00C31E24">
        <w:rPr>
          <w:noProof w:val="0"/>
        </w:rPr>
        <w:t xml:space="preserve"> reporting location information }</w:t>
      </w:r>
    </w:p>
    <w:p w14:paraId="695704B7" w14:textId="77777777" w:rsidR="00AE50DC" w:rsidRPr="00C31E24" w:rsidRDefault="00AE50DC" w:rsidP="00AE50DC">
      <w:pPr>
        <w:pStyle w:val="PL"/>
        <w:rPr>
          <w:noProof w:val="0"/>
        </w:rPr>
      </w:pPr>
      <w:r w:rsidRPr="00C31E24">
        <w:rPr>
          <w:noProof w:val="0"/>
        </w:rPr>
        <w:t xml:space="preserve">            }</w:t>
      </w:r>
    </w:p>
    <w:p w14:paraId="4A5CE1CE" w14:textId="77777777" w:rsidR="00AE50DC" w:rsidRPr="00C31E24" w:rsidRDefault="00AE50DC" w:rsidP="00AE50DC">
      <w:pPr>
        <w:pStyle w:val="PL"/>
        <w:rPr>
          <w:noProof w:val="0"/>
        </w:rPr>
      </w:pPr>
    </w:p>
    <w:p w14:paraId="684F894E" w14:textId="77777777" w:rsidR="00AE50DC" w:rsidRPr="00C31E24" w:rsidRDefault="00AE50DC" w:rsidP="00AE50DC">
      <w:pPr>
        <w:pStyle w:val="H6"/>
      </w:pPr>
      <w:r w:rsidRPr="00C31E24">
        <w:t>(2)</w:t>
      </w:r>
    </w:p>
    <w:p w14:paraId="4E535DA3" w14:textId="77777777" w:rsidR="00AE50DC" w:rsidRPr="00C31E24" w:rsidRDefault="00AE50DC" w:rsidP="00AE50DC">
      <w:pPr>
        <w:pStyle w:val="PL"/>
        <w:rPr>
          <w:noProof w:val="0"/>
        </w:rPr>
      </w:pPr>
      <w:r w:rsidRPr="00C31E24">
        <w:rPr>
          <w:b/>
          <w:noProof w:val="0"/>
        </w:rPr>
        <w:t>with</w:t>
      </w:r>
      <w:r w:rsidRPr="00C31E24">
        <w:rPr>
          <w:noProof w:val="0"/>
        </w:rPr>
        <w:t xml:space="preserve"> { UE (MCVideo Client) in the “MVEA 3: emergency-alert-initiated” state}</w:t>
      </w:r>
    </w:p>
    <w:p w14:paraId="6F3C0A0F" w14:textId="77777777" w:rsidR="00AE50DC" w:rsidRPr="00C31E24" w:rsidRDefault="00AE50DC" w:rsidP="00AE50DC">
      <w:pPr>
        <w:pStyle w:val="PL"/>
        <w:rPr>
          <w:noProof w:val="0"/>
        </w:rPr>
      </w:pPr>
      <w:r w:rsidRPr="00C31E24">
        <w:rPr>
          <w:b/>
          <w:noProof w:val="0"/>
        </w:rPr>
        <w:t>ensure that</w:t>
      </w:r>
      <w:r w:rsidRPr="00C31E24">
        <w:rPr>
          <w:noProof w:val="0"/>
        </w:rPr>
        <w:t xml:space="preserve"> {</w:t>
      </w:r>
    </w:p>
    <w:p w14:paraId="6D5AC51A" w14:textId="77777777" w:rsidR="00AE50DC" w:rsidRPr="00C31E24" w:rsidRDefault="00AE50DC" w:rsidP="00AE50DC">
      <w:pPr>
        <w:pStyle w:val="PL"/>
        <w:rPr>
          <w:noProof w:val="0"/>
        </w:rPr>
      </w:pPr>
      <w:r w:rsidRPr="00C31E24">
        <w:rPr>
          <w:noProof w:val="0"/>
        </w:rPr>
        <w:t xml:space="preserve">  </w:t>
      </w:r>
      <w:r w:rsidRPr="00C31E24">
        <w:rPr>
          <w:b/>
          <w:noProof w:val="0"/>
        </w:rPr>
        <w:t>when</w:t>
      </w:r>
      <w:r w:rsidRPr="00C31E24">
        <w:rPr>
          <w:noProof w:val="0"/>
        </w:rPr>
        <w:t xml:space="preserve"> { the MCVideo User requests to cancel the emergency alert}</w:t>
      </w:r>
    </w:p>
    <w:p w14:paraId="4E4866C3" w14:textId="77777777" w:rsidR="00AE50DC" w:rsidRPr="00C31E24" w:rsidRDefault="00AE50DC" w:rsidP="00AE50DC">
      <w:pPr>
        <w:pStyle w:val="PL"/>
        <w:rPr>
          <w:noProof w:val="0"/>
        </w:rPr>
      </w:pPr>
      <w:r w:rsidRPr="00C31E24">
        <w:rPr>
          <w:noProof w:val="0"/>
        </w:rPr>
        <w:t xml:space="preserve">    </w:t>
      </w:r>
      <w:r w:rsidRPr="00C31E24">
        <w:rPr>
          <w:b/>
          <w:noProof w:val="0"/>
        </w:rPr>
        <w:t>then</w:t>
      </w:r>
      <w:r w:rsidRPr="00C31E24">
        <w:rPr>
          <w:noProof w:val="0"/>
        </w:rPr>
        <w:t xml:space="preserve"> { UE (MCVideo Client) sends a SIP MESSAGE requesting the cancelation of the emergency alert}</w:t>
      </w:r>
    </w:p>
    <w:p w14:paraId="4A9B2B78" w14:textId="77777777" w:rsidR="00AE50DC" w:rsidRPr="00C31E24" w:rsidRDefault="00AE50DC" w:rsidP="00AE50DC">
      <w:pPr>
        <w:pStyle w:val="PL"/>
        <w:rPr>
          <w:noProof w:val="0"/>
        </w:rPr>
      </w:pPr>
      <w:r w:rsidRPr="00C31E24">
        <w:rPr>
          <w:noProof w:val="0"/>
        </w:rPr>
        <w:t xml:space="preserve">            }</w:t>
      </w:r>
    </w:p>
    <w:p w14:paraId="3DDF7243" w14:textId="77777777" w:rsidR="00AE50DC" w:rsidRPr="00C31E24" w:rsidRDefault="00AE50DC" w:rsidP="00AE50DC">
      <w:pPr>
        <w:pStyle w:val="PL"/>
        <w:rPr>
          <w:noProof w:val="0"/>
        </w:rPr>
      </w:pPr>
    </w:p>
    <w:p w14:paraId="402F3BBF" w14:textId="77777777" w:rsidR="00AE50DC" w:rsidRPr="00C31E24" w:rsidRDefault="00AE50DC" w:rsidP="00AE50DC">
      <w:pPr>
        <w:pStyle w:val="H6"/>
      </w:pPr>
      <w:r w:rsidRPr="00C31E24">
        <w:t>6.3.1.2</w:t>
      </w:r>
      <w:r w:rsidRPr="00C31E24">
        <w:tab/>
        <w:t>Conformance requirements</w:t>
      </w:r>
    </w:p>
    <w:p w14:paraId="6F13EC32" w14:textId="77777777" w:rsidR="00AE50DC" w:rsidRPr="00C31E24" w:rsidRDefault="00AE50DC" w:rsidP="00AE50DC">
      <w:r w:rsidRPr="00C31E24">
        <w:t>References: The conformance requirements covered in the current TC are specified in: TS 24.281, clauses 11.2.1.1, 11.2.1.2.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A5923E3" w14:textId="77777777" w:rsidR="00AE50DC" w:rsidRPr="00C31E24" w:rsidRDefault="00AE50DC" w:rsidP="00AE50DC">
      <w:r w:rsidRPr="00C31E24">
        <w:t>[TS 24.281 clause 11.2.1.1]</w:t>
      </w:r>
    </w:p>
    <w:p w14:paraId="78C2A0B1" w14:textId="77777777" w:rsidR="00AE50DC" w:rsidRPr="00C31E24" w:rsidRDefault="00AE50DC" w:rsidP="00AE50DC">
      <w:r w:rsidRPr="00C31E24">
        <w:t xml:space="preserve">Upon receiving a request from the MCVideo user to send an MCVideo emergency alert to the indicated MCVideo group and this is an </w:t>
      </w:r>
      <w:r w:rsidRPr="00C31E24">
        <w:rPr>
          <w:lang w:eastAsia="ko-KR"/>
        </w:rPr>
        <w:t>authorised request for an MCVideo emergency alert as determined by clause 6.2.8.1.6</w:t>
      </w:r>
      <w:r w:rsidRPr="00C31E24">
        <w:t xml:space="preserve">, the MCVideo client shall </w:t>
      </w:r>
      <w:r w:rsidRPr="00C31E24">
        <w:rPr>
          <w:rFonts w:eastAsia="SimSun"/>
        </w:rPr>
        <w:t xml:space="preserve">generate a SIP MESSAGE request in accordance with 3GPP TS 24.229 [11] and </w:t>
      </w:r>
      <w:r w:rsidRPr="00C31E24">
        <w:rPr>
          <w:lang w:eastAsia="ko-KR"/>
        </w:rPr>
        <w:t xml:space="preserve">IETF RFC 3428 [33] </w:t>
      </w:r>
      <w:r w:rsidRPr="00C31E24">
        <w:t>with the clarifications given below.</w:t>
      </w:r>
    </w:p>
    <w:p w14:paraId="5D9B8F59" w14:textId="77777777" w:rsidR="00AE50DC" w:rsidRPr="00C31E24" w:rsidRDefault="00AE50DC" w:rsidP="00AE50DC">
      <w:pPr>
        <w:pStyle w:val="NO"/>
      </w:pPr>
      <w:r w:rsidRPr="00C31E24">
        <w:t>NOTE 1:</w:t>
      </w:r>
      <w:r w:rsidRPr="00C31E24">
        <w:tab/>
        <w:t>this SIP MESSAGE request is assumed to be sent out-of-dialog.</w:t>
      </w:r>
    </w:p>
    <w:p w14:paraId="33D73CA6" w14:textId="77777777" w:rsidR="00AE50DC" w:rsidRPr="00C31E24" w:rsidRDefault="00AE50DC" w:rsidP="00AE50DC">
      <w:r w:rsidRPr="00C31E24">
        <w:t>The MCVideo client:</w:t>
      </w:r>
    </w:p>
    <w:p w14:paraId="633E74AF" w14:textId="77777777" w:rsidR="00AE50DC" w:rsidRPr="00C31E24" w:rsidRDefault="00AE50DC" w:rsidP="00AE50DC">
      <w:pPr>
        <w:pStyle w:val="B1"/>
      </w:pPr>
      <w:r w:rsidRPr="00C31E24">
        <w:t>1)</w:t>
      </w:r>
      <w:r w:rsidRPr="00C31E24">
        <w:tab/>
        <w:t>shall include the ICSI value "urn:urn-7:3gpp-service.ims.icsi.mcvideo" (</w:t>
      </w:r>
      <w:r w:rsidRPr="00C31E24">
        <w:rPr>
          <w:lang w:eastAsia="zh-CN"/>
        </w:rPr>
        <w:t xml:space="preserve">coded as specified in </w:t>
      </w:r>
      <w:r w:rsidRPr="00C31E24">
        <w:t>3GPP TS 24.229 [11]</w:t>
      </w:r>
      <w:r w:rsidRPr="00C31E24">
        <w:rPr>
          <w:lang w:eastAsia="zh-CN"/>
        </w:rPr>
        <w:t xml:space="preserve">), </w:t>
      </w:r>
      <w:r w:rsidRPr="00C31E24">
        <w:t>in a P-Preferred-Service header field according to IETF </w:t>
      </w:r>
      <w:r w:rsidRPr="00C31E24">
        <w:rPr>
          <w:rFonts w:eastAsia="MS Mincho"/>
        </w:rPr>
        <w:t xml:space="preserve">RFC 6050 [9] </w:t>
      </w:r>
      <w:r w:rsidRPr="00C31E24">
        <w:t>in the SIP MESSAGE request;</w:t>
      </w:r>
    </w:p>
    <w:p w14:paraId="6E0F493E" w14:textId="77777777" w:rsidR="00AE50DC" w:rsidRPr="00C31E24" w:rsidRDefault="00AE50DC" w:rsidP="00AE50DC">
      <w:pPr>
        <w:pStyle w:val="B1"/>
      </w:pPr>
      <w:r w:rsidRPr="00C31E24">
        <w:t>2)</w:t>
      </w:r>
      <w:r w:rsidRPr="00C31E24">
        <w:tab/>
        <w:t xml:space="preserve">shall include an Accept-Contact header field with the </w:t>
      </w:r>
      <w:r w:rsidRPr="00C31E24">
        <w:rPr>
          <w:rFonts w:eastAsia="SimSun"/>
          <w:lang w:eastAsia="zh-CN"/>
        </w:rPr>
        <w:t>g.3gpp.icsi-ref</w:t>
      </w:r>
      <w:r w:rsidRPr="00C31E24">
        <w:t xml:space="preserve"> media feature tag containing the value of "urn:urn-7:3gpp-service.ims.icsi.mcvideo" along with the "require" and "explicit" header field parameters according to IETF RFC 3841 [6];</w:t>
      </w:r>
    </w:p>
    <w:p w14:paraId="5B79D066" w14:textId="77777777" w:rsidR="00AE50DC" w:rsidRPr="00C31E24" w:rsidRDefault="00AE50DC" w:rsidP="00AE50DC">
      <w:pPr>
        <w:pStyle w:val="B1"/>
      </w:pPr>
      <w:r w:rsidRPr="00C31E24">
        <w:t>3)</w:t>
      </w:r>
      <w:r w:rsidRPr="00C31E24">
        <w:tab/>
        <w:t>may include a P-Preferred-Identity header field in the SIP MESSAGE request containing a public user identity as specified in 3GPP TS 24.229 [11];</w:t>
      </w:r>
    </w:p>
    <w:p w14:paraId="6B3CC313" w14:textId="77777777" w:rsidR="00AE50DC" w:rsidRPr="00C31E24" w:rsidRDefault="00AE50DC" w:rsidP="00AE50DC">
      <w:pPr>
        <w:pStyle w:val="B1"/>
      </w:pPr>
      <w:r w:rsidRPr="00C31E24">
        <w:t>4)</w:t>
      </w:r>
      <w:r w:rsidRPr="00C31E24">
        <w:tab/>
        <w:t>shall include an application/vnd.3gpp.mcvideo-info+xml MIME body as specified in clause F.1 with the &lt;mcvideoinfo&gt; element containing the &lt;mcvideo-Params&gt; element with:</w:t>
      </w:r>
    </w:p>
    <w:p w14:paraId="1514B0EF" w14:textId="77777777" w:rsidR="00AE50DC" w:rsidRPr="00C31E24" w:rsidRDefault="00AE50DC" w:rsidP="00AE50DC">
      <w:pPr>
        <w:pStyle w:val="B2"/>
      </w:pPr>
      <w:r w:rsidRPr="00C31E24">
        <w:t>a)</w:t>
      </w:r>
      <w:r w:rsidRPr="00C31E24">
        <w:tab/>
        <w:t>the &lt;mcvideo-request-uri&gt; element set to the group identity;</w:t>
      </w:r>
    </w:p>
    <w:p w14:paraId="55D46C35" w14:textId="77777777" w:rsidR="00AE50DC" w:rsidRPr="00C31E24" w:rsidRDefault="00AE50DC" w:rsidP="00AE50DC">
      <w:pPr>
        <w:pStyle w:val="B2"/>
      </w:pPr>
      <w:r w:rsidRPr="00C31E24">
        <w:t>b)</w:t>
      </w:r>
      <w:r w:rsidRPr="00C31E24">
        <w:tab/>
        <w:t>the &lt;alert-ind&gt; element set to a value of "true"; and</w:t>
      </w:r>
    </w:p>
    <w:p w14:paraId="51480D9C" w14:textId="77777777" w:rsidR="00AE50DC" w:rsidRPr="00C31E24" w:rsidRDefault="00AE50DC" w:rsidP="00AE50DC">
      <w:pPr>
        <w:pStyle w:val="B2"/>
      </w:pPr>
      <w:r w:rsidRPr="00C31E24">
        <w:t>c)</w:t>
      </w:r>
      <w:r w:rsidRPr="00C31E24">
        <w:tab/>
        <w:t>the &lt;mcvideo-client-id&gt; element set to the MCVideo client ID of the originating MCVideo client;</w:t>
      </w:r>
    </w:p>
    <w:p w14:paraId="543F0A23" w14:textId="77777777" w:rsidR="00AE50DC" w:rsidRPr="00C31E24" w:rsidRDefault="00AE50DC" w:rsidP="00AE50DC">
      <w:pPr>
        <w:pStyle w:val="B1"/>
      </w:pPr>
      <w:r w:rsidRPr="00C31E24">
        <w:t>5)</w:t>
      </w:r>
      <w:r w:rsidRPr="00C31E24">
        <w:tab/>
        <w:t>shall include an application/vnd.3gpp.</w:t>
      </w:r>
      <w:r w:rsidRPr="00C31E24">
        <w:rPr>
          <w:lang w:eastAsia="ko-KR"/>
        </w:rPr>
        <w:t>mcvideo-</w:t>
      </w:r>
      <w:r w:rsidRPr="00C31E24">
        <w:t>location-info+xml MIME body as specified in Annex F.3 with a &lt;Report&gt; element included in the &lt;location-info&gt; root element;</w:t>
      </w:r>
    </w:p>
    <w:p w14:paraId="1174D335" w14:textId="77777777" w:rsidR="00AE50DC" w:rsidRPr="00C31E24" w:rsidRDefault="00AE50DC" w:rsidP="00AE50DC">
      <w:pPr>
        <w:pStyle w:val="B1"/>
      </w:pPr>
      <w:r w:rsidRPr="00C31E24">
        <w:t>6)</w:t>
      </w:r>
      <w:r w:rsidRPr="00C31E24">
        <w:tab/>
        <w:t>shall include in the &lt;Report&gt; element the specific location information configured for the MCVideo emergency alert location trigger;</w:t>
      </w:r>
    </w:p>
    <w:p w14:paraId="49D760B6" w14:textId="77777777" w:rsidR="00AE50DC" w:rsidRPr="00C31E24" w:rsidRDefault="00AE50DC" w:rsidP="00AE50DC">
      <w:pPr>
        <w:pStyle w:val="B1"/>
        <w:rPr>
          <w:lang w:eastAsia="ko-KR"/>
        </w:rPr>
      </w:pPr>
      <w:r w:rsidRPr="00C31E24">
        <w:rPr>
          <w:lang w:eastAsia="ko-KR"/>
        </w:rPr>
        <w:t>7)</w:t>
      </w:r>
      <w:r w:rsidRPr="00C31E24">
        <w:rPr>
          <w:lang w:eastAsia="ko-KR"/>
        </w:rPr>
        <w:tab/>
        <w:t>shall set the MCVideo emergency state if not already set;</w:t>
      </w:r>
    </w:p>
    <w:p w14:paraId="66A5F264" w14:textId="77777777" w:rsidR="00AE50DC" w:rsidRPr="00C31E24" w:rsidRDefault="00AE50DC" w:rsidP="00AE50DC">
      <w:pPr>
        <w:pStyle w:val="B1"/>
        <w:rPr>
          <w:lang w:eastAsia="ko-KR"/>
        </w:rPr>
      </w:pPr>
      <w:r w:rsidRPr="00C31E24">
        <w:rPr>
          <w:lang w:eastAsia="ko-KR"/>
        </w:rPr>
        <w:t>8)</w:t>
      </w:r>
      <w:r w:rsidRPr="00C31E24">
        <w:rPr>
          <w:lang w:eastAsia="ko-KR"/>
        </w:rPr>
        <w:tab/>
        <w:t>shall set the MCVideo emergency alert state to "MVEA 2: emergency-alert-confirm-pending";</w:t>
      </w:r>
    </w:p>
    <w:p w14:paraId="0750E316" w14:textId="77777777" w:rsidR="00AE50DC" w:rsidRPr="00C31E24" w:rsidRDefault="00AE50DC" w:rsidP="00AE50DC">
      <w:pPr>
        <w:pStyle w:val="B1"/>
        <w:rPr>
          <w:rFonts w:eastAsia="SimSun"/>
        </w:rPr>
      </w:pPr>
      <w:r w:rsidRPr="00C31E24">
        <w:rPr>
          <w:lang w:eastAsia="ko-KR"/>
        </w:rPr>
        <w:t>9)</w:t>
      </w:r>
      <w:r w:rsidRPr="00C31E24">
        <w:rPr>
          <w:lang w:eastAsia="ko-KR"/>
        </w:rPr>
        <w:tab/>
      </w:r>
      <w:r w:rsidRPr="00C31E24">
        <w:rPr>
          <w:rFonts w:eastAsia="SimSun"/>
        </w:rPr>
        <w:t xml:space="preserve">shall set the Request-URI to the public service identity </w:t>
      </w:r>
      <w:r w:rsidRPr="00C31E24">
        <w:t>identifying the participating MCVideo function serving the group identity</w:t>
      </w:r>
      <w:r w:rsidRPr="00C31E24">
        <w:rPr>
          <w:rFonts w:eastAsia="SimSun"/>
        </w:rPr>
        <w:t>; and</w:t>
      </w:r>
    </w:p>
    <w:p w14:paraId="45248707" w14:textId="77777777" w:rsidR="00AE50DC" w:rsidRPr="00C31E24" w:rsidRDefault="00AE50DC" w:rsidP="00AE50DC">
      <w:pPr>
        <w:pStyle w:val="B1"/>
        <w:rPr>
          <w:rFonts w:eastAsia="SimSun"/>
        </w:rPr>
      </w:pPr>
      <w:r w:rsidRPr="00C31E24">
        <w:rPr>
          <w:lang w:eastAsia="ko-KR"/>
        </w:rPr>
        <w:t>10)</w:t>
      </w:r>
      <w:r w:rsidRPr="00C31E24">
        <w:rPr>
          <w:lang w:eastAsia="ko-KR"/>
        </w:rPr>
        <w:tab/>
        <w:t xml:space="preserve">shall send the </w:t>
      </w:r>
      <w:r w:rsidRPr="00C31E24">
        <w:rPr>
          <w:rFonts w:eastAsia="SimSun"/>
        </w:rPr>
        <w:t>SIP MESSAGE request according to rules and procedures of 3GPP TS 24.229 [11].</w:t>
      </w:r>
    </w:p>
    <w:p w14:paraId="255CEEB0" w14:textId="77777777" w:rsidR="00AE50DC" w:rsidRPr="00C31E24" w:rsidRDefault="00AE50DC" w:rsidP="00AE50DC">
      <w:pPr>
        <w:rPr>
          <w:lang w:eastAsia="ko-KR"/>
        </w:rPr>
      </w:pPr>
      <w:r w:rsidRPr="00C31E24">
        <w:t xml:space="preserve">On receiving a SIP 2xx response to the SIP MESSAGE request, the MCVideo client </w:t>
      </w:r>
      <w:r w:rsidRPr="00C31E24">
        <w:rPr>
          <w:lang w:eastAsia="ko-KR"/>
        </w:rPr>
        <w:t>shall set the MCVideo emergency alert state to "MVEA 3: emergency-alert-initiated".</w:t>
      </w:r>
    </w:p>
    <w:p w14:paraId="793D92ED" w14:textId="77777777" w:rsidR="00AE50DC" w:rsidRPr="00C31E24" w:rsidRDefault="00AE50DC" w:rsidP="00AE50DC">
      <w:pPr>
        <w:rPr>
          <w:lang w:eastAsia="ko-KR"/>
        </w:rPr>
      </w:pPr>
      <w:r w:rsidRPr="00C31E24">
        <w:t xml:space="preserve">On receiving a SIP 4xx response a SIP 5xx response or a SIP 6xx response to the SIP MESSAGE request, the MCVideo client </w:t>
      </w:r>
      <w:r w:rsidRPr="00C31E24">
        <w:rPr>
          <w:lang w:eastAsia="ko-KR"/>
        </w:rPr>
        <w:t>shall set the MCVideo emergency alert state to "MVEA 1: no-alert".</w:t>
      </w:r>
    </w:p>
    <w:p w14:paraId="4A3A88C1" w14:textId="77777777" w:rsidR="00AE50DC" w:rsidRPr="00C31E24" w:rsidRDefault="00AE50DC" w:rsidP="00AE50DC">
      <w:pPr>
        <w:pStyle w:val="NO"/>
        <w:rPr>
          <w:lang w:eastAsia="ko-KR"/>
        </w:rPr>
      </w:pPr>
      <w:r w:rsidRPr="00C31E24">
        <w:rPr>
          <w:lang w:eastAsia="ko-KR"/>
        </w:rPr>
        <w:t>NOTE 2:</w:t>
      </w:r>
      <w:r w:rsidRPr="00C31E24">
        <w:rPr>
          <w:lang w:eastAsia="ko-KR"/>
        </w:rPr>
        <w:tab/>
        <w:t>the MCVideo emergency state is left set in this case as the MCVideo user presumably is in the best position to determine whether or not they are in a life-threatening condition. The assumption is that the MCVideo user can clear the MCVideo emergency state manually if need be.</w:t>
      </w:r>
    </w:p>
    <w:p w14:paraId="429D3B4A" w14:textId="77777777" w:rsidR="00AE50DC" w:rsidRPr="00C31E24" w:rsidRDefault="00AE50DC" w:rsidP="00AE50DC">
      <w:r w:rsidRPr="00C31E24">
        <w:t>[TS 24.281 clause 11.2.1.2]</w:t>
      </w:r>
    </w:p>
    <w:p w14:paraId="24F8644B" w14:textId="77777777" w:rsidR="00AE50DC" w:rsidRPr="00C31E24" w:rsidRDefault="00AE50DC" w:rsidP="00AE50DC">
      <w:r w:rsidRPr="00C31E24">
        <w:t xml:space="preserve">Upon receiving a request from the MCVideo user to send an MCVideo emergency alert cancellation to the indicated MCVideo group and this is an </w:t>
      </w:r>
      <w:r w:rsidRPr="00C31E24">
        <w:rPr>
          <w:lang w:eastAsia="ko-KR"/>
        </w:rPr>
        <w:t>authorised request for an MCVideo emergency alert cancellation as determined by clause 6.2.8.1.6</w:t>
      </w:r>
      <w:r w:rsidRPr="00C31E24">
        <w:t xml:space="preserve">, the MCVideo client shall </w:t>
      </w:r>
      <w:r w:rsidRPr="00C31E24">
        <w:rPr>
          <w:rFonts w:eastAsia="SimSun"/>
        </w:rPr>
        <w:t xml:space="preserve">generate a SIP MESSAGE request in accordance with 3GPP TS 24.229 [11] and </w:t>
      </w:r>
      <w:r w:rsidRPr="00C31E24">
        <w:rPr>
          <w:lang w:eastAsia="ko-KR"/>
        </w:rPr>
        <w:t xml:space="preserve">IETF RFC 3428 [33] </w:t>
      </w:r>
      <w:r w:rsidRPr="00C31E24">
        <w:t>with the clarifications given below.</w:t>
      </w:r>
    </w:p>
    <w:p w14:paraId="682C65FD" w14:textId="77777777" w:rsidR="00AE50DC" w:rsidRPr="00C31E24" w:rsidRDefault="00AE50DC" w:rsidP="00AE50DC">
      <w:pPr>
        <w:pStyle w:val="NO"/>
      </w:pPr>
      <w:r w:rsidRPr="00C31E24">
        <w:t>NOTE 1:</w:t>
      </w:r>
      <w:r w:rsidRPr="00C31E24">
        <w:tab/>
        <w:t>This SIP MESSAGE request is assumed to be sent out-of-dialog.</w:t>
      </w:r>
    </w:p>
    <w:p w14:paraId="0A518576" w14:textId="77777777" w:rsidR="00AE50DC" w:rsidRPr="00C31E24" w:rsidRDefault="00AE50DC" w:rsidP="00AE50DC">
      <w:r w:rsidRPr="00C31E24">
        <w:t>The MCVideo client:</w:t>
      </w:r>
    </w:p>
    <w:p w14:paraId="7479BE94" w14:textId="77777777" w:rsidR="00AE50DC" w:rsidRPr="00C31E24" w:rsidRDefault="00AE50DC" w:rsidP="00AE50DC">
      <w:pPr>
        <w:pStyle w:val="B1"/>
      </w:pPr>
      <w:r w:rsidRPr="00C31E24">
        <w:t>1)</w:t>
      </w:r>
      <w:r w:rsidRPr="00C31E24">
        <w:tab/>
        <w:t>shall include the ICSI value "urn:urn-7:3gpp-service.ims.icsi.mcvideo" (</w:t>
      </w:r>
      <w:r w:rsidRPr="00C31E24">
        <w:rPr>
          <w:lang w:eastAsia="zh-CN"/>
        </w:rPr>
        <w:t xml:space="preserve">coded as specified in </w:t>
      </w:r>
      <w:r w:rsidRPr="00C31E24">
        <w:t>3GPP TS 24.229 [11]</w:t>
      </w:r>
      <w:r w:rsidRPr="00C31E24">
        <w:rPr>
          <w:lang w:eastAsia="zh-CN"/>
        </w:rPr>
        <w:t xml:space="preserve">), </w:t>
      </w:r>
      <w:r w:rsidRPr="00C31E24">
        <w:t>in a P-Preferred-Service header field according to IETF </w:t>
      </w:r>
      <w:r w:rsidRPr="00C31E24">
        <w:rPr>
          <w:rFonts w:eastAsia="MS Mincho"/>
        </w:rPr>
        <w:t xml:space="preserve">RFC 6050 [9] </w:t>
      </w:r>
      <w:r w:rsidRPr="00C31E24">
        <w:t>in the SIP MESSAGE request;</w:t>
      </w:r>
    </w:p>
    <w:p w14:paraId="7D91353D" w14:textId="77777777" w:rsidR="00AE50DC" w:rsidRPr="00C31E24" w:rsidRDefault="00AE50DC" w:rsidP="00AE50DC">
      <w:pPr>
        <w:pStyle w:val="B1"/>
      </w:pPr>
      <w:r w:rsidRPr="00C31E24">
        <w:t>2)</w:t>
      </w:r>
      <w:r w:rsidRPr="00C31E24">
        <w:tab/>
        <w:t xml:space="preserve">shall include an Accept-Contact header field with the </w:t>
      </w:r>
      <w:r w:rsidRPr="00C31E24">
        <w:rPr>
          <w:rFonts w:eastAsia="SimSun"/>
          <w:lang w:eastAsia="zh-CN"/>
        </w:rPr>
        <w:t>g.3gpp.icsi-ref</w:t>
      </w:r>
      <w:r w:rsidRPr="00C31E24">
        <w:t xml:space="preserve"> media feature tag containing the value of "urn:urn-7:3gpp-service.ims.icsi.mcvideo" along with the "require" and "explicit" header field parameters according to IETF RFC 3841 [6];</w:t>
      </w:r>
    </w:p>
    <w:p w14:paraId="46B46091" w14:textId="77777777" w:rsidR="00AE50DC" w:rsidRPr="00C31E24" w:rsidRDefault="00AE50DC" w:rsidP="00AE50DC">
      <w:pPr>
        <w:pStyle w:val="B1"/>
      </w:pPr>
      <w:r w:rsidRPr="00C31E24">
        <w:t>3)</w:t>
      </w:r>
      <w:r w:rsidRPr="00C31E24">
        <w:tab/>
        <w:t>may include a P-Preferred-Identity header field in the SIP MESSAGE request containing the public user identity of the originator as specified in 3GPP TS 24.229 [11];</w:t>
      </w:r>
    </w:p>
    <w:p w14:paraId="10E97AD0" w14:textId="77777777" w:rsidR="00AE50DC" w:rsidRPr="00C31E24" w:rsidRDefault="00AE50DC" w:rsidP="00AE50DC">
      <w:pPr>
        <w:pStyle w:val="B1"/>
      </w:pPr>
      <w:r w:rsidRPr="00C31E24">
        <w:t>4)</w:t>
      </w:r>
      <w:r w:rsidRPr="00C31E24">
        <w:tab/>
        <w:t>shall include an application/vnd.3gpp.mcvideo-info+xml MIME body as specified in clause F.1 with the &lt;mcvideoinfo&gt; element containing the &lt;mcvideo-Params&gt; element with:</w:t>
      </w:r>
    </w:p>
    <w:p w14:paraId="681932C2" w14:textId="77777777" w:rsidR="00AE50DC" w:rsidRPr="00C31E24" w:rsidRDefault="00AE50DC" w:rsidP="00AE50DC">
      <w:pPr>
        <w:pStyle w:val="B2"/>
      </w:pPr>
      <w:r w:rsidRPr="00C31E24">
        <w:t>a)</w:t>
      </w:r>
      <w:r w:rsidRPr="00C31E24">
        <w:tab/>
        <w:t>the &lt;mcvideo-request-uri&gt; element set to the MCVideo group identity;</w:t>
      </w:r>
    </w:p>
    <w:p w14:paraId="29BD3B55" w14:textId="77777777" w:rsidR="00AE50DC" w:rsidRPr="00C31E24" w:rsidRDefault="00AE50DC" w:rsidP="00AE50DC">
      <w:pPr>
        <w:pStyle w:val="B2"/>
      </w:pPr>
      <w:r w:rsidRPr="00C31E24">
        <w:t>b)</w:t>
      </w:r>
      <w:r w:rsidRPr="00C31E24">
        <w:tab/>
        <w:t>the &lt;alert-ind&gt; element set to a value of "false"; and</w:t>
      </w:r>
    </w:p>
    <w:p w14:paraId="5B99F336" w14:textId="77777777" w:rsidR="00AE50DC" w:rsidRPr="00C31E24" w:rsidRDefault="00AE50DC" w:rsidP="00AE50DC">
      <w:pPr>
        <w:pStyle w:val="B2"/>
      </w:pPr>
      <w:r w:rsidRPr="00C31E24">
        <w:t>c)</w:t>
      </w:r>
      <w:r w:rsidRPr="00C31E24">
        <w:tab/>
        <w:t>if the MCVideo user is cancelling an MCVideo emergency alert originated by another MCVideo user, include the &lt;originated-by&gt; element set to the MCVideo ID of the MCVideo user who originated the MCVideo emergency alert;</w:t>
      </w:r>
    </w:p>
    <w:p w14:paraId="3C143576" w14:textId="77777777" w:rsidR="00AE50DC" w:rsidRPr="00C31E24" w:rsidRDefault="00AE50DC" w:rsidP="00AE50DC">
      <w:pPr>
        <w:pStyle w:val="B1"/>
        <w:rPr>
          <w:lang w:eastAsia="ko-KR"/>
        </w:rPr>
      </w:pPr>
      <w:r w:rsidRPr="00C31E24">
        <w:t>5)</w:t>
      </w:r>
      <w:r w:rsidRPr="00C31E24">
        <w:tab/>
        <w:t xml:space="preserve">if the MCVideo user has additionally requested the cancellation of the in-progress emergency state of the MCVideo group and this is an </w:t>
      </w:r>
      <w:r w:rsidRPr="00C31E24">
        <w:rPr>
          <w:lang w:eastAsia="ko-KR"/>
        </w:rPr>
        <w:t xml:space="preserve">authorised request for an in-progress emergency group state cancellation as determined by clause 6.2.8.1.7, shall include an &lt;emergency-ind&gt; element set to a value of "false" in the </w:t>
      </w:r>
      <w:r w:rsidRPr="00C31E24">
        <w:t>&lt;mcvideoinfo&gt; element containing the &lt;mcvideo-Params&gt; element;</w:t>
      </w:r>
    </w:p>
    <w:p w14:paraId="6E53B759" w14:textId="77777777" w:rsidR="00AE50DC" w:rsidRPr="00C31E24" w:rsidRDefault="00AE50DC" w:rsidP="00AE50DC">
      <w:pPr>
        <w:pStyle w:val="B1"/>
        <w:rPr>
          <w:rFonts w:eastAsia="SimSun"/>
        </w:rPr>
      </w:pPr>
      <w:r w:rsidRPr="00C31E24">
        <w:rPr>
          <w:lang w:eastAsia="ko-KR"/>
        </w:rPr>
        <w:t>6)</w:t>
      </w:r>
      <w:r w:rsidRPr="00C31E24">
        <w:rPr>
          <w:lang w:eastAsia="ko-KR"/>
        </w:rPr>
        <w:tab/>
      </w:r>
      <w:r w:rsidRPr="00C31E24">
        <w:rPr>
          <w:rFonts w:eastAsia="SimSun"/>
        </w:rPr>
        <w:t xml:space="preserve">shall set the Request-URI to the public service identity </w:t>
      </w:r>
      <w:r w:rsidRPr="00C31E24">
        <w:t>identifying the participating MCVideo function serving the group identity</w:t>
      </w:r>
      <w:r w:rsidRPr="00C31E24">
        <w:rPr>
          <w:rFonts w:eastAsia="SimSun"/>
        </w:rPr>
        <w:t xml:space="preserve">; </w:t>
      </w:r>
    </w:p>
    <w:p w14:paraId="1CADB61D" w14:textId="77777777" w:rsidR="00AE50DC" w:rsidRPr="00C31E24" w:rsidRDefault="00AE50DC" w:rsidP="00AE50DC">
      <w:pPr>
        <w:pStyle w:val="B1"/>
        <w:rPr>
          <w:rFonts w:eastAsia="SimSun"/>
        </w:rPr>
      </w:pPr>
      <w:r w:rsidRPr="00C31E24">
        <w:rPr>
          <w:rFonts w:eastAsia="SimSun"/>
        </w:rPr>
        <w:t>7)</w:t>
      </w:r>
      <w:r w:rsidRPr="00C31E24">
        <w:rPr>
          <w:rFonts w:eastAsia="SimSun"/>
        </w:rPr>
        <w:tab/>
        <w:t xml:space="preserve">if </w:t>
      </w:r>
      <w:r w:rsidRPr="00C31E24">
        <w:t>the generated SIP MESSAGE request does not contain an &lt;originated-by&gt; element in the application/vnd.3gpp.mcvideo-info+xml MIME body</w:t>
      </w:r>
      <w:r w:rsidRPr="00C31E24">
        <w:rPr>
          <w:rFonts w:eastAsia="SimSun"/>
        </w:rPr>
        <w:t xml:space="preserve">, shall set the </w:t>
      </w:r>
      <w:r w:rsidRPr="00C31E24">
        <w:t>MCVideo emergency alert state</w:t>
      </w:r>
      <w:r w:rsidRPr="00C31E24">
        <w:rPr>
          <w:rFonts w:eastAsia="SimSun"/>
        </w:rPr>
        <w:t xml:space="preserve"> </w:t>
      </w:r>
      <w:r w:rsidRPr="00C31E24">
        <w:t>to "MVEA 4: Emergency-alert-cancel-pending"; and</w:t>
      </w:r>
    </w:p>
    <w:p w14:paraId="4F3035D9" w14:textId="77777777" w:rsidR="00AE50DC" w:rsidRPr="00C31E24" w:rsidRDefault="00AE50DC" w:rsidP="00AE50DC">
      <w:pPr>
        <w:pStyle w:val="B1"/>
        <w:rPr>
          <w:rFonts w:eastAsia="SimSun"/>
        </w:rPr>
      </w:pPr>
      <w:r w:rsidRPr="00C31E24">
        <w:rPr>
          <w:lang w:eastAsia="ko-KR"/>
        </w:rPr>
        <w:t>8)</w:t>
      </w:r>
      <w:r w:rsidRPr="00C31E24">
        <w:rPr>
          <w:lang w:eastAsia="ko-KR"/>
        </w:rPr>
        <w:tab/>
        <w:t xml:space="preserve">shall send the </w:t>
      </w:r>
      <w:r w:rsidRPr="00C31E24">
        <w:rPr>
          <w:rFonts w:eastAsia="SimSun"/>
        </w:rPr>
        <w:t>SIP MESSAGE request according to rules and procedures of 3GPP TS 24.229 [11].</w:t>
      </w:r>
    </w:p>
    <w:p w14:paraId="078EB255" w14:textId="77777777" w:rsidR="00AE50DC" w:rsidRPr="00C31E24" w:rsidRDefault="00AE50DC" w:rsidP="00AE50DC">
      <w:r w:rsidRPr="00C31E24">
        <w:t>On receipt of a SIP MESSAGE request containing an application/vnd.3gpp.mcvideo-info+xml MIME body with an &lt;alert-ind-rcvd&gt; element set to true and an &lt;mcvideo-client-id&gt; matching the MCVideo client ID included in the sent SIP MESSAGE request:</w:t>
      </w:r>
    </w:p>
    <w:p w14:paraId="085C1AF5" w14:textId="77777777" w:rsidR="00AE50DC" w:rsidRPr="00C31E24" w:rsidRDefault="00AE50DC" w:rsidP="00AE50DC">
      <w:pPr>
        <w:pStyle w:val="B1"/>
      </w:pPr>
      <w:r w:rsidRPr="00C31E24">
        <w:t>1)</w:t>
      </w:r>
      <w:r w:rsidRPr="00C31E24">
        <w:tab/>
        <w:t>if the &lt;alert-ind&gt; element is set to a value of "false" in the application/vnd.3gpp.mcvideo-info+xml MIME body of the received SIP MESSAGE request and the sent SIP MESSAGE request did not contain an &lt;originated-by&gt; element in the application/vnd.3gpp.mcvideo-info+xml MIME body, shall:</w:t>
      </w:r>
    </w:p>
    <w:p w14:paraId="5082E5B2" w14:textId="77777777" w:rsidR="00AE50DC" w:rsidRPr="00C31E24" w:rsidRDefault="00AE50DC" w:rsidP="00AE50DC">
      <w:pPr>
        <w:pStyle w:val="B2"/>
      </w:pPr>
      <w:r w:rsidRPr="00C31E24">
        <w:t>a)</w:t>
      </w:r>
      <w:r w:rsidRPr="00C31E24">
        <w:tab/>
        <w:t>set the MCVideo emergency alert state to "MVEA 1: no-alert"; and</w:t>
      </w:r>
    </w:p>
    <w:p w14:paraId="48B2BC73" w14:textId="77777777" w:rsidR="00AE50DC" w:rsidRPr="00C31E24" w:rsidRDefault="00AE50DC" w:rsidP="00AE50DC">
      <w:pPr>
        <w:pStyle w:val="B2"/>
      </w:pPr>
      <w:r w:rsidRPr="00C31E24">
        <w:t>b)</w:t>
      </w:r>
      <w:r w:rsidRPr="00C31E24">
        <w:tab/>
      </w:r>
      <w:r w:rsidRPr="00C31E24">
        <w:rPr>
          <w:lang w:eastAsia="ko-KR"/>
        </w:rPr>
        <w:t xml:space="preserve">clear the MCVideo emergency state if not already cleared; </w:t>
      </w:r>
    </w:p>
    <w:p w14:paraId="0BF45901" w14:textId="77777777" w:rsidR="00AE50DC" w:rsidRPr="00C31E24" w:rsidRDefault="00AE50DC" w:rsidP="00AE50DC">
      <w:pPr>
        <w:pStyle w:val="B1"/>
      </w:pPr>
      <w:r w:rsidRPr="00C31E24">
        <w:t>2)</w:t>
      </w:r>
      <w:r w:rsidRPr="00C31E24">
        <w:tab/>
        <w:t>if the &lt;alert-ind&gt; element in the application/vnd.3gpp.mcvideo-info+xml MIME body of the received SIP MESSAGE request is set to a value of "true" and if the MCVideo emergency alert state is set to "MVEA 4: Emergency-alert-cancel-pending" and the sent SIP MESSAGE request did not contain an &lt;originated-by&gt; element in the application/vnd.3gpp.mcvideo-info+xml MIME body, shall set the MCVideo emergency alert state to "MVEA 3: emergency-alert-initiated"; and</w:t>
      </w:r>
    </w:p>
    <w:p w14:paraId="38072AF2" w14:textId="77777777" w:rsidR="00AE50DC" w:rsidRPr="00C31E24" w:rsidRDefault="00AE50DC" w:rsidP="00AE50DC">
      <w:pPr>
        <w:pStyle w:val="NO"/>
      </w:pPr>
      <w:r w:rsidRPr="00C31E24">
        <w:t>NOTE 2:</w:t>
      </w:r>
      <w:r w:rsidRPr="00C31E24">
        <w:tab/>
        <w:t xml:space="preserve">It would appear to be an unusual situation for the initiator of an MCVideo emergency alert to not be able to clear their own alert. Nevertheless, an MCVideo user can be configured to be authorised to initiate MCVideo emergency alerts but not have the authority to clear them. Hence, the case is covered here. </w:t>
      </w:r>
    </w:p>
    <w:p w14:paraId="06074682" w14:textId="77777777" w:rsidR="00AE50DC" w:rsidRPr="00C31E24" w:rsidRDefault="00AE50DC" w:rsidP="00AE50DC">
      <w:pPr>
        <w:pStyle w:val="B1"/>
      </w:pPr>
      <w:r w:rsidRPr="00C31E24">
        <w:t>3)</w:t>
      </w:r>
      <w:r w:rsidRPr="00C31E24">
        <w:tab/>
        <w:t>if an &lt;emergency-ind&gt; element is present in the application/vnd.3gpp.mcvideo-info+xml MIME body of received SIP MESSAGE request and is set to a value of "false":</w:t>
      </w:r>
    </w:p>
    <w:p w14:paraId="60288C5E" w14:textId="77777777" w:rsidR="00AE50DC" w:rsidRPr="00C31E24" w:rsidRDefault="00AE50DC" w:rsidP="00AE50DC">
      <w:pPr>
        <w:pStyle w:val="B2"/>
      </w:pPr>
      <w:r w:rsidRPr="00C31E24">
        <w:t>a)</w:t>
      </w:r>
      <w:r w:rsidRPr="00C31E24">
        <w:tab/>
        <w:t>shall set the MCVideo emergency group call state of the group to "MVEGC 1: emergency-gc-capable"; and</w:t>
      </w:r>
    </w:p>
    <w:p w14:paraId="0E9DD342" w14:textId="77777777" w:rsidR="00AE50DC" w:rsidRPr="00C31E24" w:rsidRDefault="00AE50DC" w:rsidP="00AE50DC">
      <w:pPr>
        <w:pStyle w:val="B2"/>
      </w:pPr>
      <w:r w:rsidRPr="00C31E24">
        <w:t>b)</w:t>
      </w:r>
      <w:r w:rsidRPr="00C31E24">
        <w:tab/>
        <w:t>shall set the MCVideo emergency group state of the group to "MVEG 1: no-emergency".</w:t>
      </w:r>
    </w:p>
    <w:p w14:paraId="57BE4E09" w14:textId="77777777" w:rsidR="00AE50DC" w:rsidRPr="00C31E24" w:rsidRDefault="00AE50DC" w:rsidP="00AE50DC">
      <w:pPr>
        <w:pStyle w:val="NO"/>
      </w:pPr>
      <w:r w:rsidRPr="00C31E24">
        <w:t>NOTE 3:</w:t>
      </w:r>
      <w:r w:rsidRPr="00C31E24">
        <w:tab/>
        <w:t>The case where an &lt;emergency-ind&gt; element is set to true is possible but not handled specifically above as it results in no state changes.</w:t>
      </w:r>
    </w:p>
    <w:p w14:paraId="3AC49EEA" w14:textId="77777777" w:rsidR="00AE50DC" w:rsidRPr="00C31E24" w:rsidRDefault="00AE50DC" w:rsidP="00AE50DC">
      <w:r w:rsidRPr="00C31E24">
        <w:t>On receiving a SIP 4xx response, SIP 5xx response or SIP 6xx response to the sent SIP MESSAGE request:</w:t>
      </w:r>
    </w:p>
    <w:p w14:paraId="24114336" w14:textId="77777777" w:rsidR="00AE50DC" w:rsidRPr="00C31E24" w:rsidRDefault="00AE50DC" w:rsidP="00AE50DC">
      <w:pPr>
        <w:pStyle w:val="B1"/>
      </w:pPr>
      <w:r w:rsidRPr="00C31E24">
        <w:t>1)</w:t>
      </w:r>
      <w:r w:rsidRPr="00C31E24">
        <w:tab/>
        <w:t>if the received SIP 4xx response, SIP 5xx response or SIP 6xx response contains an application/vnd.3gpp.mcvideo-info+xml MIME body as specified in clause F.1 with the &lt;mcvideoinfo&gt; element containing the &lt;mcvideo-Params&gt; element with the &lt;alert-ind&gt; element set to a value of "true", the sent SIP MESSAGE request did not contain an &lt;originated-by&gt; element in the application/vnd.3gpp.mcvideo-info+xml MIME body and the MCVideo emergency alert state is set to "MVEA 4: Emergency-alert-cancel-pending", shall set the MCVideo emergency alert state to "MVEA 3: emergency-alert-initiated"; and</w:t>
      </w:r>
    </w:p>
    <w:p w14:paraId="454C3E0B" w14:textId="77777777" w:rsidR="00AE50DC" w:rsidRPr="00C31E24" w:rsidRDefault="00AE50DC" w:rsidP="00AE50DC">
      <w:pPr>
        <w:pStyle w:val="NO"/>
        <w:rPr>
          <w:rFonts w:eastAsia="Malgun Gothic"/>
        </w:rPr>
      </w:pPr>
      <w:r w:rsidRPr="00C31E24">
        <w:rPr>
          <w:rFonts w:eastAsia="Malgun Gothic"/>
        </w:rPr>
        <w:t>NOTE 4:</w:t>
      </w:r>
      <w:r w:rsidRPr="00C31E24">
        <w:rPr>
          <w:rFonts w:eastAsia="Malgun Gothic"/>
        </w:rPr>
        <w:tab/>
        <w:t>In this case, an &lt;emergency-ind&gt; element would either not be present or would be set to true. In either case, no change in state would result. Hence, this case is not specified above.</w:t>
      </w:r>
    </w:p>
    <w:p w14:paraId="18F4F428" w14:textId="77777777" w:rsidR="00AE50DC" w:rsidRPr="00C31E24" w:rsidRDefault="00AE50DC" w:rsidP="00AE50DC">
      <w:pPr>
        <w:pStyle w:val="B1"/>
      </w:pPr>
      <w:r w:rsidRPr="00C31E24">
        <w:t>2)</w:t>
      </w:r>
      <w:r w:rsidRPr="00C31E24">
        <w:tab/>
        <w:t>if the received SIP 4xx response, SIP 5xx response or a SIP 6xx response to the SIP MESSAGE request does not contain an application/vnd.3gpp.mcvideo-info+xml MIME body with an &lt;alert-ind&gt; element, the sent SIP MESSAGE request does not contain an &lt;originated-by&gt; element in the application/vnd.3gpp.mcvideo-info+xml MIME body and the MCVideo emergency alert state is set to "MVEA 4: Emergency-alert-cancel-pending", shall set the MCVideo emergency alert state to "MVEA 3: emergency-alert-initiated".</w:t>
      </w:r>
    </w:p>
    <w:p w14:paraId="084752F0" w14:textId="77777777" w:rsidR="00AE50DC" w:rsidRPr="00C31E24" w:rsidRDefault="00AE50DC" w:rsidP="00AE50DC">
      <w:pPr>
        <w:pStyle w:val="H6"/>
      </w:pPr>
      <w:r w:rsidRPr="00C31E24">
        <w:t>6.3.1.3</w:t>
      </w:r>
      <w:r w:rsidRPr="00C31E24">
        <w:tab/>
        <w:t>Test description</w:t>
      </w:r>
    </w:p>
    <w:p w14:paraId="334581B4" w14:textId="77777777" w:rsidR="00AE50DC" w:rsidRPr="00C31E24" w:rsidRDefault="00AE50DC" w:rsidP="00AE50DC">
      <w:pPr>
        <w:pStyle w:val="H6"/>
      </w:pPr>
      <w:r w:rsidRPr="00C31E24">
        <w:t>6.3.1.3.1</w:t>
      </w:r>
      <w:r w:rsidRPr="00C31E24">
        <w:tab/>
        <w:t>Pre-test conditions</w:t>
      </w:r>
    </w:p>
    <w:p w14:paraId="0C8D98EE" w14:textId="77777777" w:rsidR="00AE50DC" w:rsidRPr="00C31E24" w:rsidRDefault="00AE50DC" w:rsidP="00AE50DC">
      <w:pPr>
        <w:pStyle w:val="H6"/>
      </w:pPr>
      <w:r w:rsidRPr="00C31E24">
        <w:t>System Simulator:</w:t>
      </w:r>
    </w:p>
    <w:p w14:paraId="2F30A154" w14:textId="77777777" w:rsidR="00AE50DC" w:rsidRPr="00C31E24" w:rsidRDefault="00AE50DC" w:rsidP="00AE50DC">
      <w:pPr>
        <w:pStyle w:val="B1"/>
      </w:pPr>
      <w:r w:rsidRPr="00C31E24">
        <w:t>-</w:t>
      </w:r>
      <w:r w:rsidRPr="00C31E24">
        <w:tab/>
        <w:t>SS (MCVideo server)</w:t>
      </w:r>
    </w:p>
    <w:p w14:paraId="77A9D633" w14:textId="77777777" w:rsidR="00AE50DC" w:rsidRPr="00C31E24" w:rsidRDefault="00AE50DC" w:rsidP="00AE50DC">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98B55B1" w14:textId="77777777" w:rsidR="00AE50DC" w:rsidRPr="00C31E24" w:rsidRDefault="00AE50DC" w:rsidP="00AE50DC">
      <w:pPr>
        <w:pStyle w:val="H6"/>
        <w:spacing w:before="0"/>
      </w:pPr>
      <w:r w:rsidRPr="00C31E24">
        <w:t>IUT:</w:t>
      </w:r>
    </w:p>
    <w:p w14:paraId="01634830" w14:textId="77777777" w:rsidR="00AE50DC" w:rsidRPr="00C31E24" w:rsidRDefault="00AE50DC" w:rsidP="00AE50DC">
      <w:pPr>
        <w:pStyle w:val="B1"/>
      </w:pPr>
      <w:r w:rsidRPr="00C31E24">
        <w:t>-</w:t>
      </w:r>
      <w:r w:rsidRPr="00C31E24">
        <w:tab/>
        <w:t>UE (MCVideo Client)</w:t>
      </w:r>
    </w:p>
    <w:p w14:paraId="58D50798" w14:textId="77777777" w:rsidR="00AE50DC" w:rsidRPr="00C31E24" w:rsidRDefault="00AE50DC" w:rsidP="00AE50DC">
      <w:pPr>
        <w:pStyle w:val="B1"/>
      </w:pPr>
      <w:r w:rsidRPr="00C31E24">
        <w:t>-</w:t>
      </w:r>
      <w:r w:rsidRPr="00C31E24">
        <w:tab/>
        <w:t>The test USIM set as defined in TS 36.579-1 [2], subclause 5.5.10 is inserted.</w:t>
      </w:r>
    </w:p>
    <w:p w14:paraId="7F9127DC" w14:textId="77777777" w:rsidR="00AE50DC" w:rsidRPr="00C31E24" w:rsidRDefault="00AE50DC" w:rsidP="00AE50DC">
      <w:pPr>
        <w:pStyle w:val="H6"/>
      </w:pPr>
      <w:r w:rsidRPr="00C31E24">
        <w:t>Preamble:</w:t>
      </w:r>
    </w:p>
    <w:p w14:paraId="7EB31FD3" w14:textId="77777777" w:rsidR="00AE50DC" w:rsidRPr="00C31E24" w:rsidRDefault="00AE50DC" w:rsidP="00AE50DC">
      <w:pPr>
        <w:pStyle w:val="B1"/>
      </w:pPr>
      <w:r w:rsidRPr="00C31E24">
        <w:t>-</w:t>
      </w:r>
      <w:r w:rsidRPr="00C31E24">
        <w:tab/>
        <w:t>The UE has performed the Generic Test Procedure for MCVideo UE registration as specified in TS 36.579-1 [2], subclause 5.4.2A.</w:t>
      </w:r>
    </w:p>
    <w:p w14:paraId="38D8DA10" w14:textId="77777777" w:rsidR="00AE50DC" w:rsidRPr="00C31E24" w:rsidRDefault="00AE50DC" w:rsidP="00AE50DC">
      <w:pPr>
        <w:pStyle w:val="B1"/>
      </w:pPr>
      <w:r w:rsidRPr="00C31E24">
        <w:t>-</w:t>
      </w:r>
      <w:r w:rsidRPr="00C31E24">
        <w:tab/>
        <w:t>The MCVideo User performs the Generic Test Procedure for MCVideo Authorization/Configuration and Key Generation as specified in TS 36.579-1 [2], subclause 5.3.2A.</w:t>
      </w:r>
    </w:p>
    <w:p w14:paraId="72326DC1" w14:textId="77777777" w:rsidR="00AE50DC" w:rsidRPr="00C31E24" w:rsidRDefault="00AE50DC" w:rsidP="00AE50DC">
      <w:pPr>
        <w:pStyle w:val="B1"/>
      </w:pPr>
      <w:r w:rsidRPr="00C31E24">
        <w:t>-</w:t>
      </w:r>
      <w:r w:rsidRPr="00C31E24">
        <w:tab/>
        <w:t>UE States at the end of the preamble</w:t>
      </w:r>
    </w:p>
    <w:p w14:paraId="13A96C11" w14:textId="77777777" w:rsidR="00AE50DC" w:rsidRPr="00C31E24" w:rsidRDefault="00AE50DC" w:rsidP="00AE50DC">
      <w:pPr>
        <w:pStyle w:val="B2"/>
      </w:pPr>
      <w:r w:rsidRPr="00C31E24">
        <w:t>-</w:t>
      </w:r>
      <w:r w:rsidRPr="00C31E24">
        <w:tab/>
        <w:t>The UE is in E-UTRA Registered, Idle Mode state.</w:t>
      </w:r>
    </w:p>
    <w:p w14:paraId="65A391D4" w14:textId="77777777" w:rsidR="00AE50DC" w:rsidRPr="00C31E24" w:rsidRDefault="00AE50DC" w:rsidP="00AE50DC">
      <w:pPr>
        <w:pStyle w:val="B2"/>
      </w:pPr>
      <w:r w:rsidRPr="00C31E24">
        <w:t>-</w:t>
      </w:r>
      <w:r w:rsidRPr="00C31E24">
        <w:tab/>
        <w:t>The MCVideo Client Application has been activated and User has registered-in as the MCVideo User with the Server as active user at the Client.</w:t>
      </w:r>
    </w:p>
    <w:p w14:paraId="4F1E610F" w14:textId="77777777" w:rsidR="00AE50DC" w:rsidRPr="00C31E24" w:rsidRDefault="00AE50DC" w:rsidP="00AE50DC">
      <w:pPr>
        <w:pStyle w:val="H6"/>
      </w:pPr>
      <w:r w:rsidRPr="00C31E24">
        <w:t>6.3.1.3.2</w:t>
      </w:r>
      <w:r w:rsidRPr="00C31E24">
        <w:tab/>
        <w:t>Test procedure sequence</w:t>
      </w:r>
    </w:p>
    <w:p w14:paraId="5B7E5DA1" w14:textId="77777777" w:rsidR="00AE50DC" w:rsidRPr="00C31E24" w:rsidRDefault="00AE50DC" w:rsidP="00AE50DC">
      <w:pPr>
        <w:pStyle w:val="TH"/>
      </w:pPr>
      <w:r w:rsidRPr="00C31E24">
        <w:rPr>
          <w:lang w:eastAsia="x-none"/>
        </w:rPr>
        <w:t>Table 6.3.1.3.2-1: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E50DC" w:rsidRPr="00C31E24" w14:paraId="0835F865" w14:textId="77777777" w:rsidTr="00AE50DC">
        <w:tc>
          <w:tcPr>
            <w:tcW w:w="649" w:type="dxa"/>
            <w:tcBorders>
              <w:top w:val="single" w:sz="4" w:space="0" w:color="auto"/>
              <w:left w:val="single" w:sz="4" w:space="0" w:color="auto"/>
              <w:bottom w:val="nil"/>
              <w:right w:val="single" w:sz="4" w:space="0" w:color="auto"/>
            </w:tcBorders>
            <w:hideMark/>
          </w:tcPr>
          <w:p w14:paraId="19DAD9E2" w14:textId="77777777" w:rsidR="00AE50DC" w:rsidRPr="00C31E24" w:rsidRDefault="00AE50DC">
            <w:pPr>
              <w:pStyle w:val="TAH"/>
              <w:spacing w:line="256" w:lineRule="auto"/>
              <w:rPr>
                <w:lang w:eastAsia="en-US"/>
              </w:rPr>
            </w:pPr>
            <w:r w:rsidRPr="00C31E24">
              <w:rPr>
                <w:lang w:eastAsia="en-US"/>
              </w:rPr>
              <w:t>St</w:t>
            </w:r>
          </w:p>
        </w:tc>
        <w:tc>
          <w:tcPr>
            <w:tcW w:w="3970" w:type="dxa"/>
            <w:tcBorders>
              <w:top w:val="single" w:sz="4" w:space="0" w:color="auto"/>
              <w:left w:val="single" w:sz="4" w:space="0" w:color="auto"/>
              <w:bottom w:val="nil"/>
              <w:right w:val="single" w:sz="4" w:space="0" w:color="auto"/>
            </w:tcBorders>
            <w:hideMark/>
          </w:tcPr>
          <w:p w14:paraId="7BE57842" w14:textId="77777777" w:rsidR="00AE50DC" w:rsidRPr="00C31E24" w:rsidRDefault="00AE50DC">
            <w:pPr>
              <w:pStyle w:val="TAH"/>
              <w:spacing w:line="256" w:lineRule="auto"/>
              <w:rPr>
                <w:lang w:eastAsia="en-US"/>
              </w:rPr>
            </w:pPr>
            <w:r w:rsidRPr="00C31E24">
              <w:rPr>
                <w:lang w:eastAsia="en-US"/>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2D436EEB" w14:textId="77777777" w:rsidR="00AE50DC" w:rsidRPr="00C31E24" w:rsidRDefault="00AE50DC">
            <w:pPr>
              <w:pStyle w:val="TAH"/>
              <w:spacing w:line="256" w:lineRule="auto"/>
              <w:rPr>
                <w:lang w:eastAsia="en-US"/>
              </w:rPr>
            </w:pPr>
            <w:r w:rsidRPr="00C31E24">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0F02F96D" w14:textId="77777777" w:rsidR="00AE50DC" w:rsidRPr="00C31E24" w:rsidRDefault="00AE50DC">
            <w:pPr>
              <w:pStyle w:val="TAH"/>
              <w:spacing w:line="256" w:lineRule="auto"/>
              <w:rPr>
                <w:lang w:eastAsia="en-US"/>
              </w:rPr>
            </w:pPr>
            <w:r w:rsidRPr="00C31E24">
              <w:rPr>
                <w:lang w:eastAsia="en-US"/>
              </w:rPr>
              <w:t>TP</w:t>
            </w:r>
          </w:p>
        </w:tc>
        <w:tc>
          <w:tcPr>
            <w:tcW w:w="892" w:type="dxa"/>
            <w:tcBorders>
              <w:top w:val="single" w:sz="4" w:space="0" w:color="auto"/>
              <w:left w:val="single" w:sz="4" w:space="0" w:color="auto"/>
              <w:bottom w:val="nil"/>
              <w:right w:val="single" w:sz="4" w:space="0" w:color="auto"/>
            </w:tcBorders>
            <w:hideMark/>
          </w:tcPr>
          <w:p w14:paraId="00278C17" w14:textId="77777777" w:rsidR="00AE50DC" w:rsidRPr="00C31E24" w:rsidRDefault="00AE50DC">
            <w:pPr>
              <w:pStyle w:val="TAH"/>
              <w:spacing w:line="256" w:lineRule="auto"/>
              <w:rPr>
                <w:lang w:eastAsia="en-US"/>
              </w:rPr>
            </w:pPr>
            <w:r w:rsidRPr="00C31E24">
              <w:rPr>
                <w:lang w:eastAsia="en-US"/>
              </w:rPr>
              <w:t>Verdict</w:t>
            </w:r>
          </w:p>
        </w:tc>
      </w:tr>
      <w:tr w:rsidR="00AE50DC" w:rsidRPr="00C31E24" w14:paraId="0CD79B44" w14:textId="77777777" w:rsidTr="00AE50DC">
        <w:tc>
          <w:tcPr>
            <w:tcW w:w="649" w:type="dxa"/>
            <w:tcBorders>
              <w:top w:val="nil"/>
              <w:left w:val="single" w:sz="4" w:space="0" w:color="auto"/>
              <w:bottom w:val="single" w:sz="4" w:space="0" w:color="auto"/>
              <w:right w:val="single" w:sz="4" w:space="0" w:color="auto"/>
            </w:tcBorders>
          </w:tcPr>
          <w:p w14:paraId="1986EA5A" w14:textId="77777777" w:rsidR="00AE50DC" w:rsidRPr="00C31E24" w:rsidRDefault="00AE50DC">
            <w:pPr>
              <w:pStyle w:val="TAH"/>
              <w:spacing w:line="256" w:lineRule="auto"/>
              <w:rPr>
                <w:lang w:eastAsia="en-US"/>
              </w:rPr>
            </w:pPr>
          </w:p>
        </w:tc>
        <w:tc>
          <w:tcPr>
            <w:tcW w:w="3970" w:type="dxa"/>
            <w:tcBorders>
              <w:top w:val="nil"/>
              <w:left w:val="single" w:sz="4" w:space="0" w:color="auto"/>
              <w:bottom w:val="single" w:sz="4" w:space="0" w:color="auto"/>
              <w:right w:val="single" w:sz="4" w:space="0" w:color="auto"/>
            </w:tcBorders>
          </w:tcPr>
          <w:p w14:paraId="67D92E43" w14:textId="77777777" w:rsidR="00AE50DC" w:rsidRPr="00C31E24" w:rsidRDefault="00AE50DC">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1D0BE69" w14:textId="77777777" w:rsidR="00AE50DC" w:rsidRPr="00C31E24" w:rsidRDefault="00AE50DC">
            <w:pPr>
              <w:pStyle w:val="TAH"/>
              <w:spacing w:line="256" w:lineRule="auto"/>
              <w:rPr>
                <w:lang w:eastAsia="en-US"/>
              </w:rPr>
            </w:pPr>
            <w:r w:rsidRPr="00C31E24">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102579E5" w14:textId="77777777" w:rsidR="00AE50DC" w:rsidRPr="00C31E24" w:rsidRDefault="00AE50DC">
            <w:pPr>
              <w:pStyle w:val="TAH"/>
              <w:spacing w:line="256" w:lineRule="auto"/>
              <w:rPr>
                <w:lang w:eastAsia="en-US"/>
              </w:rPr>
            </w:pPr>
            <w:r w:rsidRPr="00C31E24">
              <w:rPr>
                <w:lang w:eastAsia="en-US"/>
              </w:rPr>
              <w:t>Message</w:t>
            </w:r>
          </w:p>
        </w:tc>
        <w:tc>
          <w:tcPr>
            <w:tcW w:w="567" w:type="dxa"/>
            <w:tcBorders>
              <w:top w:val="nil"/>
              <w:left w:val="single" w:sz="4" w:space="0" w:color="auto"/>
              <w:bottom w:val="single" w:sz="4" w:space="0" w:color="auto"/>
              <w:right w:val="single" w:sz="4" w:space="0" w:color="auto"/>
            </w:tcBorders>
          </w:tcPr>
          <w:p w14:paraId="08C1FF11" w14:textId="77777777" w:rsidR="00AE50DC" w:rsidRPr="00C31E24" w:rsidRDefault="00AE50DC">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1562DD7C" w14:textId="77777777" w:rsidR="00AE50DC" w:rsidRPr="00C31E24" w:rsidRDefault="00AE50DC">
            <w:pPr>
              <w:pStyle w:val="TAH"/>
              <w:spacing w:line="256" w:lineRule="auto"/>
              <w:rPr>
                <w:lang w:eastAsia="en-US"/>
              </w:rPr>
            </w:pPr>
          </w:p>
        </w:tc>
      </w:tr>
      <w:tr w:rsidR="00AE50DC" w:rsidRPr="00C31E24" w14:paraId="15290B91" w14:textId="77777777" w:rsidTr="00AE50DC">
        <w:tc>
          <w:tcPr>
            <w:tcW w:w="649" w:type="dxa"/>
            <w:tcBorders>
              <w:top w:val="single" w:sz="4" w:space="0" w:color="auto"/>
              <w:left w:val="single" w:sz="4" w:space="0" w:color="auto"/>
              <w:bottom w:val="single" w:sz="4" w:space="0" w:color="auto"/>
              <w:right w:val="single" w:sz="4" w:space="0" w:color="auto"/>
            </w:tcBorders>
            <w:hideMark/>
          </w:tcPr>
          <w:p w14:paraId="466C428A" w14:textId="77777777" w:rsidR="00AE50DC" w:rsidRPr="00C31E24" w:rsidRDefault="00AE50DC">
            <w:pPr>
              <w:pStyle w:val="TAC"/>
              <w:spacing w:line="256" w:lineRule="auto"/>
              <w:rPr>
                <w:lang w:eastAsia="en-US"/>
              </w:rPr>
            </w:pPr>
            <w:r w:rsidRPr="00C31E24">
              <w:rPr>
                <w:szCs w:val="18"/>
                <w:lang w:eastAsia="en-US"/>
              </w:rPr>
              <w:t>1</w:t>
            </w:r>
          </w:p>
        </w:tc>
        <w:tc>
          <w:tcPr>
            <w:tcW w:w="3970" w:type="dxa"/>
            <w:tcBorders>
              <w:top w:val="single" w:sz="4" w:space="0" w:color="auto"/>
              <w:left w:val="single" w:sz="4" w:space="0" w:color="auto"/>
              <w:bottom w:val="single" w:sz="4" w:space="0" w:color="auto"/>
              <w:right w:val="single" w:sz="4" w:space="0" w:color="auto"/>
            </w:tcBorders>
            <w:hideMark/>
          </w:tcPr>
          <w:p w14:paraId="424182DF" w14:textId="77777777" w:rsidR="00AE50DC" w:rsidRPr="00C31E24" w:rsidRDefault="00AE50DC">
            <w:pPr>
              <w:pStyle w:val="TAL"/>
              <w:spacing w:line="256" w:lineRule="auto"/>
              <w:rPr>
                <w:lang w:eastAsia="en-US"/>
              </w:rPr>
            </w:pPr>
            <w:r w:rsidRPr="00C31E24">
              <w:rPr>
                <w:lang w:eastAsia="en-US"/>
              </w:rPr>
              <w:t>Make the MCVideo User request the establishment of an emergency alert.</w:t>
            </w:r>
          </w:p>
          <w:p w14:paraId="66467D93" w14:textId="77777777" w:rsidR="00AE50DC" w:rsidRPr="00C31E24" w:rsidRDefault="00AE50DC">
            <w:pPr>
              <w:pStyle w:val="TAL"/>
              <w:spacing w:line="256" w:lineRule="auto"/>
              <w:rPr>
                <w:lang w:eastAsia="en-US"/>
              </w:rPr>
            </w:pPr>
            <w:r w:rsidRPr="00C31E24">
              <w:rPr>
                <w:lang w:eastAsia="en-US"/>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94C6511" w14:textId="77777777" w:rsidR="00AE50DC" w:rsidRPr="00C31E24" w:rsidRDefault="00AE50DC">
            <w:pPr>
              <w:pStyle w:val="TAC"/>
              <w:spacing w:line="256" w:lineRule="auto"/>
              <w:rPr>
                <w:lang w:eastAsia="en-US"/>
              </w:rPr>
            </w:pPr>
            <w:r w:rsidRPr="00C31E24">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2CE0FE6" w14:textId="77777777" w:rsidR="00AE50DC" w:rsidRPr="00C31E24" w:rsidRDefault="00AE50DC">
            <w:pPr>
              <w:pStyle w:val="TAL"/>
              <w:spacing w:line="256" w:lineRule="auto"/>
              <w:rPr>
                <w:lang w:eastAsia="en-US"/>
              </w:rPr>
            </w:pPr>
            <w:r w:rsidRPr="00C31E24">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644B268" w14:textId="77777777" w:rsidR="00AE50DC" w:rsidRPr="00C31E24" w:rsidRDefault="00AE50DC">
            <w:pPr>
              <w:pStyle w:val="TAC"/>
              <w:spacing w:line="256" w:lineRule="auto"/>
              <w:rPr>
                <w:lang w:eastAsia="en-US"/>
              </w:rPr>
            </w:pPr>
            <w:r w:rsidRPr="00C31E24">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447D4767" w14:textId="77777777" w:rsidR="00AE50DC" w:rsidRPr="00C31E24" w:rsidRDefault="00AE50DC">
            <w:pPr>
              <w:pStyle w:val="TAC"/>
              <w:spacing w:line="256" w:lineRule="auto"/>
              <w:rPr>
                <w:lang w:eastAsia="en-US"/>
              </w:rPr>
            </w:pPr>
            <w:r w:rsidRPr="00C31E24">
              <w:rPr>
                <w:lang w:eastAsia="en-US"/>
              </w:rPr>
              <w:t>-</w:t>
            </w:r>
          </w:p>
        </w:tc>
      </w:tr>
      <w:tr w:rsidR="00AE50DC" w:rsidRPr="00C31E24" w14:paraId="7374D9BD" w14:textId="77777777" w:rsidTr="00AE50DC">
        <w:tc>
          <w:tcPr>
            <w:tcW w:w="649" w:type="dxa"/>
            <w:tcBorders>
              <w:top w:val="single" w:sz="4" w:space="0" w:color="auto"/>
              <w:left w:val="single" w:sz="4" w:space="0" w:color="auto"/>
              <w:bottom w:val="single" w:sz="4" w:space="0" w:color="auto"/>
              <w:right w:val="single" w:sz="4" w:space="0" w:color="auto"/>
            </w:tcBorders>
            <w:hideMark/>
          </w:tcPr>
          <w:p w14:paraId="62AD88A6" w14:textId="77777777" w:rsidR="00AE50DC" w:rsidRPr="00C31E24" w:rsidRDefault="00AE50DC">
            <w:pPr>
              <w:pStyle w:val="TAC"/>
              <w:spacing w:line="256" w:lineRule="auto"/>
              <w:rPr>
                <w:lang w:eastAsia="en-US"/>
              </w:rPr>
            </w:pPr>
            <w:r w:rsidRPr="00C31E24">
              <w:rPr>
                <w:szCs w:val="18"/>
                <w:lang w:eastAsia="en-US"/>
              </w:rPr>
              <w:t>2</w:t>
            </w:r>
          </w:p>
        </w:tc>
        <w:tc>
          <w:tcPr>
            <w:tcW w:w="3970" w:type="dxa"/>
            <w:tcBorders>
              <w:top w:val="single" w:sz="4" w:space="0" w:color="auto"/>
              <w:left w:val="single" w:sz="4" w:space="0" w:color="auto"/>
              <w:bottom w:val="single" w:sz="4" w:space="0" w:color="auto"/>
              <w:right w:val="single" w:sz="4" w:space="0" w:color="auto"/>
            </w:tcBorders>
            <w:hideMark/>
          </w:tcPr>
          <w:p w14:paraId="36603361" w14:textId="77777777" w:rsidR="00AE50DC" w:rsidRPr="00C31E24" w:rsidRDefault="00AE50DC">
            <w:pPr>
              <w:pStyle w:val="TAL"/>
              <w:spacing w:line="256" w:lineRule="auto"/>
              <w:rPr>
                <w:lang w:eastAsia="en-US"/>
              </w:rPr>
            </w:pPr>
            <w:r w:rsidRPr="00C31E24">
              <w:rPr>
                <w:lang w:eastAsia="en-US"/>
              </w:rPr>
              <w:t>Check: Does the UE (MCVideo Client) correctly perform MCX SIP MESSAGE Request - Accept CO as described in TS 36.579-1 [2] Table 5.3.30.3-1 to request an emergency alert providing location information?</w:t>
            </w:r>
          </w:p>
        </w:tc>
        <w:tc>
          <w:tcPr>
            <w:tcW w:w="709" w:type="dxa"/>
            <w:tcBorders>
              <w:top w:val="single" w:sz="4" w:space="0" w:color="auto"/>
              <w:left w:val="single" w:sz="4" w:space="0" w:color="auto"/>
              <w:bottom w:val="single" w:sz="4" w:space="0" w:color="auto"/>
              <w:right w:val="single" w:sz="4" w:space="0" w:color="auto"/>
            </w:tcBorders>
            <w:hideMark/>
          </w:tcPr>
          <w:p w14:paraId="239FD95F" w14:textId="77777777" w:rsidR="00AE50DC" w:rsidRPr="00C31E24" w:rsidRDefault="00AE50DC">
            <w:pPr>
              <w:pStyle w:val="TAC"/>
              <w:spacing w:line="256" w:lineRule="auto"/>
              <w:rPr>
                <w:lang w:eastAsia="en-US"/>
              </w:rPr>
            </w:pPr>
            <w:r w:rsidRPr="00C31E24">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662CFC7" w14:textId="77777777" w:rsidR="00AE50DC" w:rsidRPr="00C31E24" w:rsidRDefault="00AE50DC">
            <w:pPr>
              <w:pStyle w:val="TAL"/>
              <w:spacing w:line="256" w:lineRule="auto"/>
              <w:rPr>
                <w:lang w:eastAsia="en-US"/>
              </w:rPr>
            </w:pPr>
            <w:r w:rsidRPr="00C31E24">
              <w:rPr>
                <w:rFonts w:eastAsia="MS Gothic"/>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57C9DCF5" w14:textId="77777777" w:rsidR="00AE50DC" w:rsidRPr="00C31E24" w:rsidRDefault="00AE50DC">
            <w:pPr>
              <w:pStyle w:val="TAC"/>
              <w:spacing w:line="256" w:lineRule="auto"/>
              <w:rPr>
                <w:lang w:eastAsia="en-US"/>
              </w:rPr>
            </w:pPr>
            <w:r w:rsidRPr="00C31E24">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762E90C5" w14:textId="77777777" w:rsidR="00AE50DC" w:rsidRPr="00C31E24" w:rsidRDefault="00AE50DC">
            <w:pPr>
              <w:pStyle w:val="TAC"/>
              <w:spacing w:line="256" w:lineRule="auto"/>
              <w:rPr>
                <w:lang w:eastAsia="en-US"/>
              </w:rPr>
            </w:pPr>
            <w:r w:rsidRPr="00C31E24">
              <w:rPr>
                <w:lang w:eastAsia="en-US"/>
              </w:rPr>
              <w:t>-</w:t>
            </w:r>
          </w:p>
        </w:tc>
      </w:tr>
      <w:tr w:rsidR="00AE50DC" w:rsidRPr="00C31E24" w14:paraId="54FD1109" w14:textId="77777777" w:rsidTr="00AE50DC">
        <w:tc>
          <w:tcPr>
            <w:tcW w:w="649" w:type="dxa"/>
            <w:tcBorders>
              <w:top w:val="single" w:sz="4" w:space="0" w:color="auto"/>
              <w:left w:val="single" w:sz="4" w:space="0" w:color="auto"/>
              <w:bottom w:val="single" w:sz="4" w:space="0" w:color="auto"/>
              <w:right w:val="single" w:sz="4" w:space="0" w:color="auto"/>
            </w:tcBorders>
            <w:hideMark/>
          </w:tcPr>
          <w:p w14:paraId="64D21162" w14:textId="77777777" w:rsidR="00AE50DC" w:rsidRPr="00C31E24" w:rsidRDefault="00AE50DC">
            <w:pPr>
              <w:pStyle w:val="TAC"/>
              <w:spacing w:line="256" w:lineRule="auto"/>
              <w:rPr>
                <w:lang w:eastAsia="en-US"/>
              </w:rPr>
            </w:pPr>
            <w:r w:rsidRPr="00C31E24">
              <w:rPr>
                <w:lang w:eastAsia="en-US"/>
              </w:rPr>
              <w:t>3</w:t>
            </w:r>
          </w:p>
        </w:tc>
        <w:tc>
          <w:tcPr>
            <w:tcW w:w="3970" w:type="dxa"/>
            <w:tcBorders>
              <w:top w:val="single" w:sz="4" w:space="0" w:color="auto"/>
              <w:left w:val="single" w:sz="4" w:space="0" w:color="auto"/>
              <w:bottom w:val="single" w:sz="4" w:space="0" w:color="auto"/>
              <w:right w:val="single" w:sz="4" w:space="0" w:color="auto"/>
            </w:tcBorders>
            <w:hideMark/>
          </w:tcPr>
          <w:p w14:paraId="69F1C1D4" w14:textId="77777777" w:rsidR="00AE50DC" w:rsidRPr="00C31E24" w:rsidRDefault="00AE50DC">
            <w:pPr>
              <w:pStyle w:val="TAL"/>
              <w:spacing w:line="256" w:lineRule="auto"/>
              <w:rPr>
                <w:lang w:eastAsia="en-US"/>
              </w:rPr>
            </w:pPr>
            <w:r w:rsidRPr="00C31E24">
              <w:rPr>
                <w:lang w:eastAsia="en-US"/>
              </w:rPr>
              <w:t>Make the MCVideo User request to send an emergency alert cancellation to the MCVideo group.</w:t>
            </w:r>
          </w:p>
          <w:p w14:paraId="7AA5CB10" w14:textId="77777777" w:rsidR="00AE50DC" w:rsidRPr="00C31E24" w:rsidRDefault="00AE50DC">
            <w:pPr>
              <w:pStyle w:val="TAL"/>
              <w:spacing w:line="256" w:lineRule="auto"/>
              <w:rPr>
                <w:lang w:eastAsia="en-US"/>
              </w:rPr>
            </w:pPr>
            <w:r w:rsidRPr="00C31E24">
              <w:rPr>
                <w:lang w:eastAsia="en-US"/>
              </w:rPr>
              <w:t>(NOTE 1)</w:t>
            </w:r>
          </w:p>
        </w:tc>
        <w:tc>
          <w:tcPr>
            <w:tcW w:w="709" w:type="dxa"/>
            <w:tcBorders>
              <w:top w:val="single" w:sz="4" w:space="0" w:color="auto"/>
              <w:left w:val="single" w:sz="4" w:space="0" w:color="auto"/>
              <w:bottom w:val="single" w:sz="4" w:space="0" w:color="auto"/>
              <w:right w:val="single" w:sz="4" w:space="0" w:color="auto"/>
            </w:tcBorders>
            <w:hideMark/>
          </w:tcPr>
          <w:p w14:paraId="456C17FA" w14:textId="77777777" w:rsidR="00AE50DC" w:rsidRPr="00C31E24" w:rsidRDefault="00AE50DC">
            <w:pPr>
              <w:pStyle w:val="TAC"/>
              <w:spacing w:line="256" w:lineRule="auto"/>
              <w:rPr>
                <w:szCs w:val="18"/>
                <w:lang w:eastAsia="en-US"/>
              </w:rPr>
            </w:pPr>
            <w:r w:rsidRPr="00C31E24">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5EE0B2B3" w14:textId="77777777" w:rsidR="00AE50DC" w:rsidRPr="00C31E24" w:rsidRDefault="00AE50DC">
            <w:pPr>
              <w:pStyle w:val="TAL"/>
              <w:spacing w:line="256" w:lineRule="auto"/>
              <w:rPr>
                <w:szCs w:val="18"/>
                <w:lang w:eastAsia="en-US"/>
              </w:rPr>
            </w:pPr>
            <w:r w:rsidRPr="00C31E24">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D3477E8" w14:textId="77777777" w:rsidR="00AE50DC" w:rsidRPr="00C31E24" w:rsidRDefault="00AE50DC">
            <w:pPr>
              <w:pStyle w:val="TAC"/>
              <w:spacing w:line="256" w:lineRule="auto"/>
              <w:rPr>
                <w:lang w:eastAsia="en-US"/>
              </w:rPr>
            </w:pPr>
            <w:r w:rsidRPr="00C31E24">
              <w:rPr>
                <w:lang w:eastAsia="en-US"/>
              </w:rPr>
              <w:t>-</w:t>
            </w:r>
          </w:p>
        </w:tc>
        <w:tc>
          <w:tcPr>
            <w:tcW w:w="892" w:type="dxa"/>
            <w:tcBorders>
              <w:top w:val="single" w:sz="4" w:space="0" w:color="auto"/>
              <w:left w:val="single" w:sz="4" w:space="0" w:color="auto"/>
              <w:bottom w:val="single" w:sz="4" w:space="0" w:color="auto"/>
              <w:right w:val="single" w:sz="4" w:space="0" w:color="auto"/>
            </w:tcBorders>
            <w:hideMark/>
          </w:tcPr>
          <w:p w14:paraId="10E8FB4A" w14:textId="77777777" w:rsidR="00AE50DC" w:rsidRPr="00C31E24" w:rsidRDefault="00AE50DC">
            <w:pPr>
              <w:pStyle w:val="TAC"/>
              <w:spacing w:line="256" w:lineRule="auto"/>
              <w:rPr>
                <w:lang w:eastAsia="en-US"/>
              </w:rPr>
            </w:pPr>
            <w:r w:rsidRPr="00C31E24">
              <w:rPr>
                <w:lang w:eastAsia="en-US"/>
              </w:rPr>
              <w:t>-</w:t>
            </w:r>
          </w:p>
        </w:tc>
      </w:tr>
      <w:tr w:rsidR="00AE50DC" w:rsidRPr="00C31E24" w14:paraId="75033964" w14:textId="77777777" w:rsidTr="00AE50DC">
        <w:tc>
          <w:tcPr>
            <w:tcW w:w="649" w:type="dxa"/>
            <w:tcBorders>
              <w:top w:val="single" w:sz="4" w:space="0" w:color="auto"/>
              <w:left w:val="single" w:sz="4" w:space="0" w:color="auto"/>
              <w:bottom w:val="single" w:sz="4" w:space="0" w:color="auto"/>
              <w:right w:val="single" w:sz="4" w:space="0" w:color="auto"/>
            </w:tcBorders>
            <w:hideMark/>
          </w:tcPr>
          <w:p w14:paraId="0B83673B" w14:textId="77777777" w:rsidR="00AE50DC" w:rsidRPr="00C31E24" w:rsidRDefault="00AE50DC">
            <w:pPr>
              <w:pStyle w:val="TAC"/>
              <w:spacing w:line="256" w:lineRule="auto"/>
              <w:rPr>
                <w:szCs w:val="18"/>
                <w:lang w:eastAsia="en-US"/>
              </w:rPr>
            </w:pPr>
            <w:r w:rsidRPr="00C31E24">
              <w:rPr>
                <w:szCs w:val="18"/>
                <w:lang w:eastAsia="en-US"/>
              </w:rPr>
              <w:t>4</w:t>
            </w:r>
          </w:p>
        </w:tc>
        <w:tc>
          <w:tcPr>
            <w:tcW w:w="3970" w:type="dxa"/>
            <w:tcBorders>
              <w:top w:val="single" w:sz="4" w:space="0" w:color="auto"/>
              <w:left w:val="single" w:sz="4" w:space="0" w:color="auto"/>
              <w:bottom w:val="single" w:sz="4" w:space="0" w:color="auto"/>
              <w:right w:val="single" w:sz="4" w:space="0" w:color="auto"/>
            </w:tcBorders>
            <w:hideMark/>
          </w:tcPr>
          <w:p w14:paraId="4B1BF78F" w14:textId="77777777" w:rsidR="00AE50DC" w:rsidRPr="00C31E24" w:rsidRDefault="00AE50DC">
            <w:pPr>
              <w:pStyle w:val="TAL"/>
              <w:spacing w:line="256" w:lineRule="auto"/>
              <w:rPr>
                <w:lang w:eastAsia="en-US"/>
              </w:rPr>
            </w:pPr>
            <w:r w:rsidRPr="00C31E24">
              <w:rPr>
                <w:lang w:eastAsia="en-US"/>
              </w:rPr>
              <w:t>Check: Does the UE (MCVideo Client) correctly perform MCX SIP MESSAGE Request - Accept CO as described in TS 36.579-1 [2] Table 5.3.30.3-1 to cancel the emergency alert?</w:t>
            </w:r>
          </w:p>
        </w:tc>
        <w:tc>
          <w:tcPr>
            <w:tcW w:w="709" w:type="dxa"/>
            <w:tcBorders>
              <w:top w:val="single" w:sz="4" w:space="0" w:color="auto"/>
              <w:left w:val="single" w:sz="4" w:space="0" w:color="auto"/>
              <w:bottom w:val="single" w:sz="4" w:space="0" w:color="auto"/>
              <w:right w:val="single" w:sz="4" w:space="0" w:color="auto"/>
            </w:tcBorders>
            <w:hideMark/>
          </w:tcPr>
          <w:p w14:paraId="0AF4FA7A" w14:textId="77777777" w:rsidR="00AE50DC" w:rsidRPr="00C31E24" w:rsidRDefault="00AE50DC">
            <w:pPr>
              <w:pStyle w:val="TAC"/>
              <w:spacing w:line="256" w:lineRule="auto"/>
              <w:rPr>
                <w:lang w:eastAsia="en-US"/>
              </w:rPr>
            </w:pPr>
            <w:r w:rsidRPr="00C31E24">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7339BF68" w14:textId="77777777" w:rsidR="00AE50DC" w:rsidRPr="00C31E24" w:rsidRDefault="00AE50DC">
            <w:pPr>
              <w:pStyle w:val="TAL"/>
              <w:spacing w:line="256" w:lineRule="auto"/>
              <w:rPr>
                <w:lang w:eastAsia="en-US"/>
              </w:rPr>
            </w:pPr>
            <w:r w:rsidRPr="00C31E24">
              <w:rPr>
                <w:rFonts w:eastAsia="MS Gothic"/>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0970F59E" w14:textId="77777777" w:rsidR="00AE50DC" w:rsidRPr="00C31E24" w:rsidRDefault="00AE50DC">
            <w:pPr>
              <w:pStyle w:val="TAC"/>
              <w:spacing w:line="256" w:lineRule="auto"/>
              <w:rPr>
                <w:lang w:eastAsia="en-US"/>
              </w:rPr>
            </w:pPr>
            <w:r w:rsidRPr="00C31E24">
              <w:rPr>
                <w:lang w:eastAsia="en-US"/>
              </w:rPr>
              <w:t>2</w:t>
            </w:r>
          </w:p>
        </w:tc>
        <w:tc>
          <w:tcPr>
            <w:tcW w:w="892" w:type="dxa"/>
            <w:tcBorders>
              <w:top w:val="single" w:sz="4" w:space="0" w:color="auto"/>
              <w:left w:val="single" w:sz="4" w:space="0" w:color="auto"/>
              <w:bottom w:val="single" w:sz="4" w:space="0" w:color="auto"/>
              <w:right w:val="single" w:sz="4" w:space="0" w:color="auto"/>
            </w:tcBorders>
            <w:hideMark/>
          </w:tcPr>
          <w:p w14:paraId="4D8B5330" w14:textId="77777777" w:rsidR="00AE50DC" w:rsidRPr="00C31E24" w:rsidRDefault="00AE50DC">
            <w:pPr>
              <w:pStyle w:val="TAC"/>
              <w:spacing w:line="256" w:lineRule="auto"/>
              <w:rPr>
                <w:lang w:eastAsia="en-US"/>
              </w:rPr>
            </w:pPr>
            <w:r w:rsidRPr="00C31E24">
              <w:rPr>
                <w:lang w:eastAsia="en-US"/>
              </w:rPr>
              <w:t>-</w:t>
            </w:r>
          </w:p>
        </w:tc>
      </w:tr>
      <w:tr w:rsidR="00AE50DC" w:rsidRPr="00C31E24" w14:paraId="638FBD4E" w14:textId="77777777" w:rsidTr="00AE50DC">
        <w:tc>
          <w:tcPr>
            <w:tcW w:w="9765" w:type="dxa"/>
            <w:gridSpan w:val="6"/>
            <w:tcBorders>
              <w:top w:val="single" w:sz="4" w:space="0" w:color="auto"/>
              <w:left w:val="single" w:sz="4" w:space="0" w:color="auto"/>
              <w:bottom w:val="single" w:sz="4" w:space="0" w:color="auto"/>
              <w:right w:val="single" w:sz="4" w:space="0" w:color="auto"/>
            </w:tcBorders>
            <w:hideMark/>
          </w:tcPr>
          <w:p w14:paraId="17BDB32F" w14:textId="77777777" w:rsidR="00AE50DC" w:rsidRPr="00C31E24" w:rsidRDefault="00AE50DC">
            <w:pPr>
              <w:pStyle w:val="TAN"/>
              <w:spacing w:line="256" w:lineRule="auto"/>
              <w:rPr>
                <w:lang w:eastAsia="en-US"/>
              </w:rPr>
            </w:pPr>
            <w:r w:rsidRPr="00C31E24">
              <w:rPr>
                <w:lang w:eastAsia="en-US"/>
              </w:rPr>
              <w:t>NOTE 1:</w:t>
            </w:r>
            <w:r w:rsidRPr="00C31E24">
              <w:rPr>
                <w:lang w:eastAsia="en-US"/>
              </w:rPr>
              <w:tab/>
              <w:t>This is expected to be done via a suitable implementation dependent MMI</w:t>
            </w:r>
          </w:p>
        </w:tc>
      </w:tr>
    </w:tbl>
    <w:p w14:paraId="1C5E521F" w14:textId="77777777" w:rsidR="00AE50DC" w:rsidRPr="00C31E24" w:rsidRDefault="00AE50DC" w:rsidP="00AE50DC"/>
    <w:p w14:paraId="6981419B" w14:textId="77777777" w:rsidR="00AE50DC" w:rsidRPr="00C31E24" w:rsidRDefault="00AE50DC" w:rsidP="00AE50DC">
      <w:pPr>
        <w:pStyle w:val="H6"/>
      </w:pPr>
      <w:r w:rsidRPr="00C31E24">
        <w:rPr>
          <w:lang w:eastAsia="x-none"/>
        </w:rPr>
        <w:t>6.3.1.3.3</w:t>
      </w:r>
      <w:r w:rsidRPr="00C31E24">
        <w:rPr>
          <w:lang w:eastAsia="x-none"/>
        </w:rPr>
        <w:tab/>
        <w:t>Specific message contents</w:t>
      </w:r>
    </w:p>
    <w:p w14:paraId="1EBEC90D" w14:textId="77777777" w:rsidR="00AE50DC" w:rsidRPr="00C31E24" w:rsidRDefault="00AE50DC" w:rsidP="00AE50DC">
      <w:pPr>
        <w:pStyle w:val="TH"/>
      </w:pPr>
      <w:r w:rsidRPr="00C31E24">
        <w:rPr>
          <w:lang w:eastAsia="x-none"/>
        </w:rPr>
        <w:t>Table 6.3.1.3.3-1: SIP MESSAGE (step 2, Table 6.3.1.3.2-1</w:t>
      </w:r>
      <w:r w:rsidRPr="00C31E24">
        <w:t>; step 2, TS 36.579-1 [2] Table 5.3.30.3-1</w:t>
      </w:r>
      <w:r w:rsidRPr="00C31E24">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AE50DC" w:rsidRPr="00C31E24" w14:paraId="156EA4D6" w14:textId="77777777" w:rsidTr="00AE50DC">
        <w:tc>
          <w:tcPr>
            <w:tcW w:w="9639" w:type="dxa"/>
            <w:gridSpan w:val="5"/>
            <w:tcBorders>
              <w:top w:val="single" w:sz="4" w:space="0" w:color="auto"/>
              <w:left w:val="single" w:sz="4" w:space="0" w:color="auto"/>
              <w:bottom w:val="single" w:sz="4" w:space="0" w:color="auto"/>
              <w:right w:val="single" w:sz="4" w:space="0" w:color="auto"/>
            </w:tcBorders>
            <w:hideMark/>
          </w:tcPr>
          <w:p w14:paraId="1833C739" w14:textId="77777777" w:rsidR="00AE50DC" w:rsidRPr="00C31E24" w:rsidRDefault="00AE50DC">
            <w:pPr>
              <w:pStyle w:val="TAL"/>
              <w:spacing w:line="256" w:lineRule="auto"/>
              <w:rPr>
                <w:lang w:eastAsia="en-US"/>
              </w:rPr>
            </w:pPr>
            <w:r w:rsidRPr="00C31E24">
              <w:rPr>
                <w:lang w:eastAsia="en-US"/>
              </w:rPr>
              <w:t>Derivation Path: TS 36.579-1 [2], Table 5.5.2.7.1-1, conditions LOCATION_REPORT</w:t>
            </w:r>
          </w:p>
        </w:tc>
      </w:tr>
      <w:tr w:rsidR="00AE50DC" w:rsidRPr="00C31E24" w14:paraId="23AF00B9" w14:textId="77777777" w:rsidTr="00AE50DC">
        <w:tc>
          <w:tcPr>
            <w:tcW w:w="2551" w:type="dxa"/>
            <w:tcBorders>
              <w:top w:val="single" w:sz="4" w:space="0" w:color="auto"/>
              <w:left w:val="single" w:sz="4" w:space="0" w:color="auto"/>
              <w:bottom w:val="single" w:sz="4" w:space="0" w:color="auto"/>
              <w:right w:val="single" w:sz="4" w:space="0" w:color="auto"/>
            </w:tcBorders>
            <w:hideMark/>
          </w:tcPr>
          <w:p w14:paraId="50B65206" w14:textId="77777777" w:rsidR="00AE50DC" w:rsidRPr="00C31E24" w:rsidRDefault="00AE50DC">
            <w:pPr>
              <w:pStyle w:val="TAH"/>
              <w:spacing w:line="256" w:lineRule="auto"/>
              <w:rPr>
                <w:lang w:eastAsia="en-US"/>
              </w:rPr>
            </w:pPr>
            <w:r w:rsidRPr="00C31E24">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D75976D" w14:textId="77777777" w:rsidR="00AE50DC" w:rsidRPr="00C31E24" w:rsidRDefault="00AE50DC">
            <w:pPr>
              <w:pStyle w:val="TAH"/>
              <w:spacing w:line="256" w:lineRule="auto"/>
              <w:rPr>
                <w:lang w:eastAsia="en-US"/>
              </w:rPr>
            </w:pPr>
            <w:r w:rsidRPr="00C31E24">
              <w:rPr>
                <w:lang w:eastAsia="en-US"/>
              </w:rPr>
              <w:t>Value/remark</w:t>
            </w:r>
          </w:p>
        </w:tc>
        <w:tc>
          <w:tcPr>
            <w:tcW w:w="1985" w:type="dxa"/>
            <w:tcBorders>
              <w:top w:val="single" w:sz="4" w:space="0" w:color="auto"/>
              <w:left w:val="single" w:sz="4" w:space="0" w:color="auto"/>
              <w:bottom w:val="single" w:sz="4" w:space="0" w:color="auto"/>
              <w:right w:val="single" w:sz="4" w:space="0" w:color="auto"/>
            </w:tcBorders>
            <w:hideMark/>
          </w:tcPr>
          <w:p w14:paraId="233F3C57" w14:textId="77777777" w:rsidR="00AE50DC" w:rsidRPr="00C31E24" w:rsidRDefault="00AE50DC">
            <w:pPr>
              <w:pStyle w:val="TAH"/>
              <w:spacing w:line="256" w:lineRule="auto"/>
              <w:rPr>
                <w:lang w:eastAsia="en-US"/>
              </w:rPr>
            </w:pPr>
            <w:r w:rsidRPr="00C31E24">
              <w:rPr>
                <w:lang w:eastAsia="en-US"/>
              </w:rPr>
              <w:t>Comment</w:t>
            </w:r>
          </w:p>
        </w:tc>
        <w:tc>
          <w:tcPr>
            <w:tcW w:w="1417" w:type="dxa"/>
            <w:tcBorders>
              <w:top w:val="single" w:sz="4" w:space="0" w:color="auto"/>
              <w:left w:val="single" w:sz="4" w:space="0" w:color="auto"/>
              <w:bottom w:val="single" w:sz="4" w:space="0" w:color="auto"/>
              <w:right w:val="single" w:sz="4" w:space="0" w:color="auto"/>
            </w:tcBorders>
            <w:hideMark/>
          </w:tcPr>
          <w:p w14:paraId="4BFAA64E" w14:textId="77777777" w:rsidR="00AE50DC" w:rsidRPr="00C31E24" w:rsidRDefault="00AE50DC">
            <w:pPr>
              <w:pStyle w:val="TAH"/>
              <w:spacing w:line="256" w:lineRule="auto"/>
              <w:rPr>
                <w:lang w:eastAsia="en-US"/>
              </w:rPr>
            </w:pPr>
            <w:r w:rsidRPr="00C31E24">
              <w:rPr>
                <w:lang w:eastAsia="en-US"/>
              </w:rPr>
              <w:t>Reference</w:t>
            </w:r>
          </w:p>
        </w:tc>
        <w:tc>
          <w:tcPr>
            <w:tcW w:w="1418" w:type="dxa"/>
            <w:tcBorders>
              <w:top w:val="single" w:sz="4" w:space="0" w:color="auto"/>
              <w:left w:val="single" w:sz="4" w:space="0" w:color="auto"/>
              <w:bottom w:val="single" w:sz="4" w:space="0" w:color="auto"/>
              <w:right w:val="single" w:sz="4" w:space="0" w:color="auto"/>
            </w:tcBorders>
            <w:hideMark/>
          </w:tcPr>
          <w:p w14:paraId="69CAC9DD" w14:textId="77777777" w:rsidR="00AE50DC" w:rsidRPr="00C31E24" w:rsidRDefault="00AE50DC">
            <w:pPr>
              <w:pStyle w:val="TAH"/>
              <w:spacing w:line="256" w:lineRule="auto"/>
              <w:rPr>
                <w:lang w:eastAsia="en-US"/>
              </w:rPr>
            </w:pPr>
            <w:r w:rsidRPr="00C31E24">
              <w:rPr>
                <w:lang w:eastAsia="en-US"/>
              </w:rPr>
              <w:t>Condition</w:t>
            </w:r>
          </w:p>
        </w:tc>
      </w:tr>
      <w:tr w:rsidR="00AE50DC" w:rsidRPr="00C31E24" w14:paraId="6B1AA7A7" w14:textId="77777777" w:rsidTr="00AE50DC">
        <w:tc>
          <w:tcPr>
            <w:tcW w:w="2551" w:type="dxa"/>
            <w:tcBorders>
              <w:top w:val="single" w:sz="4" w:space="0" w:color="auto"/>
              <w:left w:val="single" w:sz="4" w:space="0" w:color="auto"/>
              <w:bottom w:val="single" w:sz="4" w:space="0" w:color="auto"/>
              <w:right w:val="single" w:sz="4" w:space="0" w:color="auto"/>
            </w:tcBorders>
            <w:vAlign w:val="center"/>
            <w:hideMark/>
          </w:tcPr>
          <w:p w14:paraId="0BBB8018" w14:textId="77777777" w:rsidR="00AE50DC" w:rsidRPr="00C31E24" w:rsidRDefault="00AE50DC">
            <w:pPr>
              <w:pStyle w:val="TAL"/>
              <w:spacing w:line="256" w:lineRule="auto"/>
              <w:rPr>
                <w:b/>
                <w:bCs/>
                <w:lang w:eastAsia="en-US"/>
              </w:rPr>
            </w:pPr>
            <w:r w:rsidRPr="00C31E24">
              <w:rPr>
                <w:b/>
                <w:bCs/>
                <w:lang w:eastAsia="en-US"/>
              </w:rPr>
              <w:t>Message-body</w:t>
            </w:r>
          </w:p>
        </w:tc>
        <w:tc>
          <w:tcPr>
            <w:tcW w:w="2268" w:type="dxa"/>
            <w:tcBorders>
              <w:top w:val="single" w:sz="4" w:space="0" w:color="auto"/>
              <w:left w:val="single" w:sz="4" w:space="0" w:color="auto"/>
              <w:bottom w:val="single" w:sz="4" w:space="0" w:color="auto"/>
              <w:right w:val="single" w:sz="4" w:space="0" w:color="auto"/>
            </w:tcBorders>
          </w:tcPr>
          <w:p w14:paraId="332DC5C0" w14:textId="77777777" w:rsidR="00AE50DC" w:rsidRPr="00C31E24" w:rsidRDefault="00AE50DC">
            <w:pPr>
              <w:pStyle w:val="TAL"/>
              <w:spacing w:line="256" w:lineRule="auto"/>
              <w:rPr>
                <w:lang w:eastAsia="en-US"/>
              </w:rPr>
            </w:pPr>
          </w:p>
        </w:tc>
        <w:tc>
          <w:tcPr>
            <w:tcW w:w="1985" w:type="dxa"/>
            <w:tcBorders>
              <w:top w:val="single" w:sz="4" w:space="0" w:color="auto"/>
              <w:left w:val="single" w:sz="4" w:space="0" w:color="auto"/>
              <w:bottom w:val="single" w:sz="4" w:space="0" w:color="auto"/>
              <w:right w:val="single" w:sz="4" w:space="0" w:color="auto"/>
            </w:tcBorders>
          </w:tcPr>
          <w:p w14:paraId="7E0836F4" w14:textId="77777777" w:rsidR="00AE50DC" w:rsidRPr="00C31E24" w:rsidRDefault="00AE50DC">
            <w:pPr>
              <w:pStyle w:val="TAL"/>
              <w:spacing w:line="25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C31378A"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72C5737" w14:textId="77777777" w:rsidR="00AE50DC" w:rsidRPr="00C31E24" w:rsidRDefault="00AE50DC">
            <w:pPr>
              <w:pStyle w:val="TAL"/>
              <w:spacing w:line="256" w:lineRule="auto"/>
              <w:rPr>
                <w:lang w:eastAsia="en-US"/>
              </w:rPr>
            </w:pPr>
          </w:p>
        </w:tc>
      </w:tr>
      <w:tr w:rsidR="00AE50DC" w:rsidRPr="00C31E24" w14:paraId="66F2D933" w14:textId="77777777" w:rsidTr="00AE50DC">
        <w:tc>
          <w:tcPr>
            <w:tcW w:w="2551" w:type="dxa"/>
            <w:tcBorders>
              <w:top w:val="single" w:sz="4" w:space="0" w:color="auto"/>
              <w:left w:val="single" w:sz="4" w:space="0" w:color="auto"/>
              <w:bottom w:val="single" w:sz="4" w:space="0" w:color="auto"/>
              <w:right w:val="single" w:sz="4" w:space="0" w:color="auto"/>
            </w:tcBorders>
            <w:vAlign w:val="center"/>
            <w:hideMark/>
          </w:tcPr>
          <w:p w14:paraId="789EA73A" w14:textId="77777777" w:rsidR="00AE50DC" w:rsidRPr="00C31E24" w:rsidRDefault="00AE50DC">
            <w:pPr>
              <w:pStyle w:val="TAL"/>
              <w:spacing w:line="256" w:lineRule="auto"/>
              <w:rPr>
                <w:lang w:eastAsia="en-US"/>
              </w:rPr>
            </w:pPr>
            <w:r w:rsidRPr="00C31E24">
              <w:rPr>
                <w:lang w:eastAsia="en-US"/>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79825C1F" w14:textId="77777777" w:rsidR="00AE50DC" w:rsidRPr="00C31E24" w:rsidRDefault="00AE50DC">
            <w:pPr>
              <w:pStyle w:val="TAL"/>
              <w:spacing w:line="256" w:lineRule="auto"/>
              <w:rPr>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1914FB70" w14:textId="77777777" w:rsidR="00AE50DC" w:rsidRPr="00C31E24" w:rsidRDefault="00AE50DC">
            <w:pPr>
              <w:pStyle w:val="TAL"/>
              <w:spacing w:line="256" w:lineRule="auto"/>
              <w:rPr>
                <w:lang w:eastAsia="en-US"/>
              </w:rPr>
            </w:pPr>
            <w:r w:rsidRPr="00C31E24">
              <w:rPr>
                <w:lang w:eastAsia="en-US"/>
              </w:rPr>
              <w:t>MCVideo Info</w:t>
            </w:r>
          </w:p>
        </w:tc>
        <w:tc>
          <w:tcPr>
            <w:tcW w:w="1417" w:type="dxa"/>
            <w:tcBorders>
              <w:top w:val="single" w:sz="4" w:space="0" w:color="auto"/>
              <w:left w:val="single" w:sz="4" w:space="0" w:color="auto"/>
              <w:bottom w:val="single" w:sz="4" w:space="0" w:color="auto"/>
              <w:right w:val="single" w:sz="4" w:space="0" w:color="auto"/>
            </w:tcBorders>
          </w:tcPr>
          <w:p w14:paraId="54FEBA00"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14:paraId="4B326253" w14:textId="77777777" w:rsidR="00AE50DC" w:rsidRPr="00C31E24" w:rsidRDefault="00AE50DC">
            <w:pPr>
              <w:pStyle w:val="TAL"/>
              <w:spacing w:line="256" w:lineRule="auto"/>
              <w:rPr>
                <w:lang w:eastAsia="en-US"/>
              </w:rPr>
            </w:pPr>
          </w:p>
        </w:tc>
      </w:tr>
      <w:tr w:rsidR="00AE50DC" w:rsidRPr="00C31E24" w14:paraId="321395F6" w14:textId="77777777" w:rsidTr="00AE50DC">
        <w:tc>
          <w:tcPr>
            <w:tcW w:w="2551" w:type="dxa"/>
            <w:tcBorders>
              <w:top w:val="single" w:sz="4" w:space="0" w:color="auto"/>
              <w:left w:val="single" w:sz="4" w:space="0" w:color="auto"/>
              <w:bottom w:val="single" w:sz="4" w:space="0" w:color="auto"/>
              <w:right w:val="single" w:sz="4" w:space="0" w:color="auto"/>
            </w:tcBorders>
            <w:vAlign w:val="center"/>
            <w:hideMark/>
          </w:tcPr>
          <w:p w14:paraId="0D836B92" w14:textId="77777777" w:rsidR="00AE50DC" w:rsidRPr="00C31E24" w:rsidRDefault="00AE50DC">
            <w:pPr>
              <w:pStyle w:val="TAL"/>
              <w:spacing w:line="256" w:lineRule="auto"/>
              <w:rPr>
                <w:lang w:eastAsia="en-US"/>
              </w:rPr>
            </w:pPr>
            <w:r w:rsidRPr="00C31E24">
              <w:rPr>
                <w:lang w:eastAsia="en-US"/>
              </w:rP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C2850D" w14:textId="77777777" w:rsidR="00AE50DC" w:rsidRPr="00C31E24" w:rsidRDefault="00AE50DC">
            <w:pPr>
              <w:pStyle w:val="TAL"/>
              <w:spacing w:line="256" w:lineRule="auto"/>
              <w:rPr>
                <w:lang w:eastAsia="en-US"/>
              </w:rPr>
            </w:pPr>
            <w:r w:rsidRPr="00C31E24">
              <w:rPr>
                <w:lang w:eastAsia="en-US"/>
              </w:rPr>
              <w:t>MCVideo-Info as described in Table 6.3.1.3.3-2</w:t>
            </w:r>
          </w:p>
        </w:tc>
        <w:tc>
          <w:tcPr>
            <w:tcW w:w="1985" w:type="dxa"/>
            <w:tcBorders>
              <w:top w:val="single" w:sz="4" w:space="0" w:color="auto"/>
              <w:left w:val="single" w:sz="4" w:space="0" w:color="auto"/>
              <w:bottom w:val="single" w:sz="4" w:space="0" w:color="auto"/>
              <w:right w:val="single" w:sz="4" w:space="0" w:color="auto"/>
            </w:tcBorders>
          </w:tcPr>
          <w:p w14:paraId="1277025E" w14:textId="77777777" w:rsidR="00AE50DC" w:rsidRPr="00C31E24" w:rsidRDefault="00AE50DC">
            <w:pPr>
              <w:pStyle w:val="TAL"/>
              <w:spacing w:line="25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7AA27DED"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6C5ECA0" w14:textId="77777777" w:rsidR="00AE50DC" w:rsidRPr="00C31E24" w:rsidRDefault="00AE50DC">
            <w:pPr>
              <w:pStyle w:val="TAL"/>
              <w:spacing w:line="256" w:lineRule="auto"/>
              <w:rPr>
                <w:lang w:eastAsia="en-US"/>
              </w:rPr>
            </w:pPr>
          </w:p>
        </w:tc>
      </w:tr>
      <w:tr w:rsidR="00AE50DC" w:rsidRPr="00C31E24" w14:paraId="0A83D3BA" w14:textId="77777777" w:rsidTr="00AE50DC">
        <w:tc>
          <w:tcPr>
            <w:tcW w:w="2551" w:type="dxa"/>
            <w:tcBorders>
              <w:top w:val="single" w:sz="4" w:space="0" w:color="auto"/>
              <w:left w:val="single" w:sz="4" w:space="0" w:color="auto"/>
              <w:bottom w:val="single" w:sz="4" w:space="0" w:color="auto"/>
              <w:right w:val="single" w:sz="4" w:space="0" w:color="auto"/>
            </w:tcBorders>
            <w:vAlign w:val="center"/>
            <w:hideMark/>
          </w:tcPr>
          <w:p w14:paraId="346CBE0F" w14:textId="77777777" w:rsidR="00AE50DC" w:rsidRPr="00C31E24" w:rsidRDefault="00AE50DC">
            <w:pPr>
              <w:pStyle w:val="TAL"/>
              <w:spacing w:line="256" w:lineRule="auto"/>
              <w:rPr>
                <w:lang w:eastAsia="en-US"/>
              </w:rPr>
            </w:pPr>
            <w:r w:rsidRPr="00C31E24">
              <w:rPr>
                <w:lang w:eastAsia="en-US"/>
              </w:rPr>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4AC4080F" w14:textId="77777777" w:rsidR="00AE50DC" w:rsidRPr="00C31E24" w:rsidRDefault="00AE50DC">
            <w:pPr>
              <w:pStyle w:val="TAL"/>
              <w:spacing w:line="256" w:lineRule="auto"/>
              <w:rPr>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5D7613A5" w14:textId="77777777" w:rsidR="00AE50DC" w:rsidRPr="00C31E24" w:rsidRDefault="00AE50DC">
            <w:pPr>
              <w:pStyle w:val="TAL"/>
              <w:spacing w:line="256" w:lineRule="auto"/>
              <w:rPr>
                <w:lang w:eastAsia="en-US"/>
              </w:rPr>
            </w:pPr>
            <w:r w:rsidRPr="00C31E24">
              <w:rPr>
                <w:lang w:eastAsia="en-US"/>
              </w:rPr>
              <w:t>Location info</w:t>
            </w:r>
          </w:p>
        </w:tc>
        <w:tc>
          <w:tcPr>
            <w:tcW w:w="1417" w:type="dxa"/>
            <w:tcBorders>
              <w:top w:val="single" w:sz="4" w:space="0" w:color="auto"/>
              <w:left w:val="single" w:sz="4" w:space="0" w:color="auto"/>
              <w:bottom w:val="single" w:sz="4" w:space="0" w:color="auto"/>
              <w:right w:val="single" w:sz="4" w:space="0" w:color="auto"/>
            </w:tcBorders>
          </w:tcPr>
          <w:p w14:paraId="15DC85DF"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8088930" w14:textId="77777777" w:rsidR="00AE50DC" w:rsidRPr="00C31E24" w:rsidRDefault="00AE50DC">
            <w:pPr>
              <w:pStyle w:val="TAL"/>
              <w:spacing w:line="256" w:lineRule="auto"/>
              <w:rPr>
                <w:lang w:eastAsia="en-US"/>
              </w:rPr>
            </w:pPr>
          </w:p>
        </w:tc>
      </w:tr>
      <w:tr w:rsidR="00AE50DC" w:rsidRPr="00C31E24" w14:paraId="378F22AC" w14:textId="77777777" w:rsidTr="00AE50DC">
        <w:tc>
          <w:tcPr>
            <w:tcW w:w="2551" w:type="dxa"/>
            <w:tcBorders>
              <w:top w:val="single" w:sz="4" w:space="0" w:color="auto"/>
              <w:left w:val="single" w:sz="4" w:space="0" w:color="auto"/>
              <w:bottom w:val="single" w:sz="4" w:space="0" w:color="auto"/>
              <w:right w:val="single" w:sz="4" w:space="0" w:color="auto"/>
            </w:tcBorders>
            <w:vAlign w:val="center"/>
            <w:hideMark/>
          </w:tcPr>
          <w:p w14:paraId="7E5E3F83" w14:textId="77777777" w:rsidR="00AE50DC" w:rsidRPr="00C31E24" w:rsidRDefault="00AE50DC">
            <w:pPr>
              <w:pStyle w:val="TAL"/>
              <w:spacing w:line="256" w:lineRule="auto"/>
              <w:rPr>
                <w:lang w:eastAsia="en-US"/>
              </w:rPr>
            </w:pPr>
            <w:r w:rsidRPr="00C31E24">
              <w:rPr>
                <w:lang w:eastAsia="en-US"/>
              </w:rPr>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00B78698" w14:textId="77777777" w:rsidR="00AE50DC" w:rsidRPr="00C31E24" w:rsidRDefault="00AE50DC">
            <w:pPr>
              <w:pStyle w:val="TAL"/>
              <w:spacing w:line="256" w:lineRule="auto"/>
              <w:rPr>
                <w:lang w:eastAsia="en-US"/>
              </w:rPr>
            </w:pPr>
            <w:r w:rsidRPr="00C31E24">
              <w:rPr>
                <w:lang w:eastAsia="en-US"/>
              </w:rPr>
              <w:t>Location-info as described in TS 36.579-1 [2], Table 5.5.3.4.1-2</w:t>
            </w:r>
          </w:p>
        </w:tc>
        <w:tc>
          <w:tcPr>
            <w:tcW w:w="1985" w:type="dxa"/>
            <w:tcBorders>
              <w:top w:val="single" w:sz="4" w:space="0" w:color="auto"/>
              <w:left w:val="single" w:sz="4" w:space="0" w:color="auto"/>
              <w:bottom w:val="single" w:sz="4" w:space="0" w:color="auto"/>
              <w:right w:val="single" w:sz="4" w:space="0" w:color="auto"/>
            </w:tcBorders>
          </w:tcPr>
          <w:p w14:paraId="1BB32E64" w14:textId="77777777" w:rsidR="00AE50DC" w:rsidRPr="00C31E24" w:rsidRDefault="00AE50DC">
            <w:pPr>
              <w:pStyle w:val="TAL"/>
              <w:spacing w:line="25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44077C82"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E4065D2" w14:textId="77777777" w:rsidR="00AE50DC" w:rsidRPr="00C31E24" w:rsidRDefault="00AE50DC">
            <w:pPr>
              <w:pStyle w:val="TAL"/>
              <w:spacing w:line="256" w:lineRule="auto"/>
              <w:rPr>
                <w:lang w:eastAsia="en-US"/>
              </w:rPr>
            </w:pPr>
          </w:p>
        </w:tc>
      </w:tr>
    </w:tbl>
    <w:p w14:paraId="09320438" w14:textId="77777777" w:rsidR="00AE50DC" w:rsidRPr="00C31E24" w:rsidRDefault="00AE50DC" w:rsidP="00AE50DC"/>
    <w:p w14:paraId="5ED882C0" w14:textId="77777777" w:rsidR="00AE50DC" w:rsidRPr="00C31E24" w:rsidRDefault="00AE50DC" w:rsidP="00AE50DC">
      <w:pPr>
        <w:pStyle w:val="TH"/>
        <w:rPr>
          <w:rFonts w:eastAsia="SimSun"/>
          <w:lang w:eastAsia="en-US"/>
        </w:rPr>
      </w:pPr>
      <w:r w:rsidRPr="00C31E24">
        <w:rPr>
          <w:rFonts w:eastAsia="SimSun"/>
          <w:lang w:eastAsia="en-US"/>
        </w:rPr>
        <w:t xml:space="preserve">Table </w:t>
      </w:r>
      <w:r w:rsidRPr="00C31E24">
        <w:rPr>
          <w:lang w:eastAsia="x-none"/>
        </w:rPr>
        <w:t>6.3.1.3.3-2</w:t>
      </w:r>
      <w:r w:rsidRPr="00C31E24">
        <w:rPr>
          <w:rFonts w:eastAsia="SimSun"/>
          <w:lang w:eastAsia="en-US"/>
        </w:rPr>
        <w:t xml:space="preserve">: </w:t>
      </w:r>
      <w:r w:rsidRPr="00C31E24">
        <w:rPr>
          <w:rFonts w:eastAsia="SimSun"/>
          <w:lang w:eastAsia="ko-KR"/>
        </w:rPr>
        <w:t>MCVideo-Info in SIP MESSAGE</w:t>
      </w:r>
      <w:r w:rsidRPr="00C31E24">
        <w:rPr>
          <w:rFonts w:eastAsia="SimSun"/>
          <w:lang w:eastAsia="en-US"/>
        </w:rPr>
        <w:t xml:space="preserve"> (Table 6.3.1.3.3-1)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50DC" w:rsidRPr="00C31E24" w14:paraId="797A51FC" w14:textId="77777777" w:rsidTr="00AE50DC">
        <w:tc>
          <w:tcPr>
            <w:tcW w:w="9639" w:type="dxa"/>
            <w:gridSpan w:val="5"/>
            <w:tcBorders>
              <w:top w:val="single" w:sz="4" w:space="0" w:color="auto"/>
              <w:left w:val="single" w:sz="4" w:space="0" w:color="auto"/>
              <w:bottom w:val="single" w:sz="4" w:space="0" w:color="auto"/>
              <w:right w:val="single" w:sz="4" w:space="0" w:color="auto"/>
            </w:tcBorders>
            <w:hideMark/>
          </w:tcPr>
          <w:p w14:paraId="331CF89C" w14:textId="77777777" w:rsidR="00AE50DC" w:rsidRPr="00C31E24" w:rsidRDefault="00AE50DC">
            <w:pPr>
              <w:pStyle w:val="TAL"/>
              <w:spacing w:line="256" w:lineRule="auto"/>
              <w:rPr>
                <w:rFonts w:eastAsia="SimSun"/>
                <w:lang w:eastAsia="en-US"/>
              </w:rPr>
            </w:pPr>
            <w:r w:rsidRPr="00C31E24">
              <w:rPr>
                <w:rFonts w:eastAsia="SimSun"/>
                <w:lang w:eastAsia="en-US"/>
              </w:rPr>
              <w:t>Derivation Path: TS 36.579-1 [2], Table 5.5.3.2.1-2 condition GROUP-CALL, INVITE_REFER</w:t>
            </w:r>
          </w:p>
        </w:tc>
      </w:tr>
      <w:tr w:rsidR="00AE50DC" w:rsidRPr="00C31E24" w14:paraId="56EE1D53" w14:textId="77777777" w:rsidTr="00AE50DC">
        <w:tc>
          <w:tcPr>
            <w:tcW w:w="2835" w:type="dxa"/>
            <w:tcBorders>
              <w:top w:val="single" w:sz="4" w:space="0" w:color="auto"/>
              <w:left w:val="single" w:sz="4" w:space="0" w:color="auto"/>
              <w:bottom w:val="single" w:sz="4" w:space="0" w:color="auto"/>
              <w:right w:val="single" w:sz="4" w:space="0" w:color="auto"/>
            </w:tcBorders>
            <w:hideMark/>
          </w:tcPr>
          <w:p w14:paraId="64A81E2A" w14:textId="77777777" w:rsidR="00AE50DC" w:rsidRPr="00C31E24" w:rsidRDefault="00AE50DC">
            <w:pPr>
              <w:pStyle w:val="TAH"/>
              <w:spacing w:line="256" w:lineRule="auto"/>
              <w:rPr>
                <w:rFonts w:eastAsia="SimSun"/>
                <w:lang w:eastAsia="en-US"/>
              </w:rPr>
            </w:pPr>
            <w:r w:rsidRPr="00C31E24">
              <w:rPr>
                <w:rFonts w:eastAsia="SimSun"/>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9A2792" w14:textId="77777777" w:rsidR="00AE50DC" w:rsidRPr="00C31E24" w:rsidRDefault="00AE50DC">
            <w:pPr>
              <w:pStyle w:val="TAH"/>
              <w:spacing w:line="256" w:lineRule="auto"/>
              <w:rPr>
                <w:rFonts w:eastAsia="SimSun"/>
                <w:lang w:eastAsia="en-US"/>
              </w:rPr>
            </w:pPr>
            <w:r w:rsidRPr="00C31E24">
              <w:rPr>
                <w:rFonts w:eastAsia="SimSun"/>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4ECDE9C" w14:textId="77777777" w:rsidR="00AE50DC" w:rsidRPr="00C31E24" w:rsidRDefault="00AE50DC">
            <w:pPr>
              <w:pStyle w:val="TAH"/>
              <w:spacing w:line="256" w:lineRule="auto"/>
              <w:rPr>
                <w:rFonts w:eastAsia="SimSun"/>
                <w:lang w:eastAsia="en-US"/>
              </w:rPr>
            </w:pPr>
            <w:r w:rsidRPr="00C31E24">
              <w:rPr>
                <w:rFonts w:eastAsia="SimSun"/>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1E24E6F5" w14:textId="77777777" w:rsidR="00AE50DC" w:rsidRPr="00C31E24" w:rsidRDefault="00AE50DC">
            <w:pPr>
              <w:pStyle w:val="TAH"/>
              <w:spacing w:line="256" w:lineRule="auto"/>
              <w:rPr>
                <w:rFonts w:eastAsia="SimSun"/>
                <w:lang w:eastAsia="en-US"/>
              </w:rPr>
            </w:pPr>
            <w:r w:rsidRPr="00C31E24">
              <w:rPr>
                <w:rFonts w:eastAsia="SimSun"/>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08BD0825" w14:textId="77777777" w:rsidR="00AE50DC" w:rsidRPr="00C31E24" w:rsidRDefault="00AE50DC">
            <w:pPr>
              <w:pStyle w:val="TAH"/>
              <w:spacing w:line="256" w:lineRule="auto"/>
              <w:rPr>
                <w:rFonts w:eastAsia="SimSun"/>
                <w:lang w:eastAsia="en-US"/>
              </w:rPr>
            </w:pPr>
            <w:r w:rsidRPr="00C31E24">
              <w:rPr>
                <w:rFonts w:eastAsia="SimSun"/>
                <w:lang w:eastAsia="en-US"/>
              </w:rPr>
              <w:t>Condition</w:t>
            </w:r>
          </w:p>
        </w:tc>
      </w:tr>
      <w:tr w:rsidR="00AE50DC" w:rsidRPr="00C31E24" w14:paraId="1A6AB194" w14:textId="77777777" w:rsidTr="00AE50DC">
        <w:tc>
          <w:tcPr>
            <w:tcW w:w="2835" w:type="dxa"/>
            <w:tcBorders>
              <w:top w:val="single" w:sz="4" w:space="0" w:color="auto"/>
              <w:left w:val="single" w:sz="4" w:space="0" w:color="auto"/>
              <w:bottom w:val="single" w:sz="4" w:space="0" w:color="auto"/>
              <w:right w:val="single" w:sz="4" w:space="0" w:color="auto"/>
            </w:tcBorders>
            <w:vAlign w:val="center"/>
            <w:hideMark/>
          </w:tcPr>
          <w:p w14:paraId="07E7E79A" w14:textId="77777777" w:rsidR="00AE50DC" w:rsidRPr="00C31E24" w:rsidRDefault="00AE50DC">
            <w:pPr>
              <w:pStyle w:val="TAL"/>
              <w:spacing w:line="256" w:lineRule="auto"/>
              <w:rPr>
                <w:rFonts w:eastAsia="SimSun"/>
                <w:lang w:eastAsia="en-US"/>
              </w:rPr>
            </w:pPr>
            <w:r w:rsidRPr="00C31E24">
              <w:rPr>
                <w:rFonts w:eastAsia="SimSun"/>
                <w:lang w:eastAsia="en-US"/>
              </w:rPr>
              <w:t>mcvideoinfo</w:t>
            </w:r>
          </w:p>
        </w:tc>
        <w:tc>
          <w:tcPr>
            <w:tcW w:w="2126" w:type="dxa"/>
            <w:tcBorders>
              <w:top w:val="single" w:sz="4" w:space="0" w:color="auto"/>
              <w:left w:val="single" w:sz="4" w:space="0" w:color="auto"/>
              <w:bottom w:val="single" w:sz="4" w:space="0" w:color="auto"/>
              <w:right w:val="single" w:sz="4" w:space="0" w:color="auto"/>
            </w:tcBorders>
          </w:tcPr>
          <w:p w14:paraId="66ACA861" w14:textId="77777777" w:rsidR="00AE50DC" w:rsidRPr="00C31E24" w:rsidRDefault="00AE50DC">
            <w:pPr>
              <w:pStyle w:val="TAL"/>
              <w:spacing w:line="256" w:lineRule="auto"/>
              <w:rPr>
                <w:rFonts w:eastAsia="SimSun"/>
                <w:lang w:eastAsia="en-US"/>
              </w:rPr>
            </w:pPr>
          </w:p>
        </w:tc>
        <w:tc>
          <w:tcPr>
            <w:tcW w:w="2126" w:type="dxa"/>
            <w:tcBorders>
              <w:top w:val="single" w:sz="4" w:space="0" w:color="auto"/>
              <w:left w:val="single" w:sz="4" w:space="0" w:color="auto"/>
              <w:bottom w:val="single" w:sz="4" w:space="0" w:color="auto"/>
              <w:right w:val="single" w:sz="4" w:space="0" w:color="auto"/>
            </w:tcBorders>
          </w:tcPr>
          <w:p w14:paraId="08C47C3D" w14:textId="77777777" w:rsidR="00AE50DC" w:rsidRPr="00C31E24" w:rsidRDefault="00AE50DC">
            <w:pPr>
              <w:pStyle w:val="TAL"/>
              <w:spacing w:line="256" w:lineRule="auto"/>
              <w:rPr>
                <w:rFonts w:eastAsia="SimSun"/>
                <w:lang w:eastAsia="en-US"/>
              </w:rPr>
            </w:pPr>
          </w:p>
        </w:tc>
        <w:tc>
          <w:tcPr>
            <w:tcW w:w="1418" w:type="dxa"/>
            <w:tcBorders>
              <w:top w:val="single" w:sz="4" w:space="0" w:color="auto"/>
              <w:left w:val="single" w:sz="4" w:space="0" w:color="auto"/>
              <w:bottom w:val="single" w:sz="4" w:space="0" w:color="auto"/>
              <w:right w:val="single" w:sz="4" w:space="0" w:color="auto"/>
            </w:tcBorders>
          </w:tcPr>
          <w:p w14:paraId="74DEF252"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8031C8A" w14:textId="77777777" w:rsidR="00AE50DC" w:rsidRPr="00C31E24" w:rsidRDefault="00AE50DC">
            <w:pPr>
              <w:pStyle w:val="TAL"/>
              <w:spacing w:line="256" w:lineRule="auto"/>
              <w:rPr>
                <w:rFonts w:eastAsia="SimSun"/>
                <w:lang w:eastAsia="en-US"/>
              </w:rPr>
            </w:pPr>
          </w:p>
        </w:tc>
      </w:tr>
      <w:tr w:rsidR="00AE50DC" w:rsidRPr="00C31E24" w14:paraId="7C3DE69E" w14:textId="77777777" w:rsidTr="00AE50DC">
        <w:tc>
          <w:tcPr>
            <w:tcW w:w="2835" w:type="dxa"/>
            <w:tcBorders>
              <w:top w:val="single" w:sz="4" w:space="0" w:color="auto"/>
              <w:left w:val="single" w:sz="4" w:space="0" w:color="auto"/>
              <w:bottom w:val="single" w:sz="4" w:space="0" w:color="auto"/>
              <w:right w:val="single" w:sz="4" w:space="0" w:color="auto"/>
            </w:tcBorders>
            <w:vAlign w:val="center"/>
            <w:hideMark/>
          </w:tcPr>
          <w:p w14:paraId="0A2B2D45" w14:textId="77777777" w:rsidR="00AE50DC" w:rsidRPr="00C31E24" w:rsidRDefault="00AE50DC">
            <w:pPr>
              <w:pStyle w:val="TAL"/>
              <w:spacing w:line="256" w:lineRule="auto"/>
              <w:rPr>
                <w:rFonts w:eastAsia="SimSun"/>
                <w:lang w:eastAsia="en-US"/>
              </w:rPr>
            </w:pPr>
            <w:r w:rsidRPr="00C31E24">
              <w:rPr>
                <w:rFonts w:eastAsia="SimSun"/>
                <w:lang w:eastAsia="en-US"/>
              </w:rPr>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357473E1" w14:textId="77777777" w:rsidR="00AE50DC" w:rsidRPr="00C31E24" w:rsidRDefault="00AE50DC">
            <w:pPr>
              <w:pStyle w:val="TAL"/>
              <w:spacing w:line="256" w:lineRule="auto"/>
              <w:rPr>
                <w:rFonts w:eastAsia="SimSun"/>
                <w:lang w:eastAsia="en-US"/>
              </w:rPr>
            </w:pPr>
          </w:p>
        </w:tc>
        <w:tc>
          <w:tcPr>
            <w:tcW w:w="2126" w:type="dxa"/>
            <w:tcBorders>
              <w:top w:val="single" w:sz="4" w:space="0" w:color="auto"/>
              <w:left w:val="single" w:sz="4" w:space="0" w:color="auto"/>
              <w:bottom w:val="single" w:sz="4" w:space="0" w:color="auto"/>
              <w:right w:val="single" w:sz="4" w:space="0" w:color="auto"/>
            </w:tcBorders>
          </w:tcPr>
          <w:p w14:paraId="4F8E40F9"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F5F802D"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DC51185" w14:textId="77777777" w:rsidR="00AE50DC" w:rsidRPr="00C31E24" w:rsidRDefault="00AE50DC">
            <w:pPr>
              <w:pStyle w:val="TAL"/>
              <w:spacing w:line="256" w:lineRule="auto"/>
              <w:rPr>
                <w:rFonts w:eastAsia="SimSun"/>
                <w:lang w:eastAsia="en-US"/>
              </w:rPr>
            </w:pPr>
          </w:p>
        </w:tc>
      </w:tr>
      <w:tr w:rsidR="00AE50DC" w:rsidRPr="00C31E24" w14:paraId="206B2B78" w14:textId="77777777" w:rsidTr="00AE50DC">
        <w:tc>
          <w:tcPr>
            <w:tcW w:w="2835" w:type="dxa"/>
            <w:tcBorders>
              <w:top w:val="single" w:sz="4" w:space="0" w:color="auto"/>
              <w:left w:val="single" w:sz="4" w:space="0" w:color="auto"/>
              <w:bottom w:val="single" w:sz="4" w:space="0" w:color="auto"/>
              <w:right w:val="single" w:sz="4" w:space="0" w:color="auto"/>
            </w:tcBorders>
            <w:vAlign w:val="center"/>
            <w:hideMark/>
          </w:tcPr>
          <w:p w14:paraId="6DC52A4A" w14:textId="77777777" w:rsidR="00AE50DC" w:rsidRPr="00C31E24" w:rsidRDefault="00AE50DC">
            <w:pPr>
              <w:pStyle w:val="TAL"/>
              <w:spacing w:line="256" w:lineRule="auto"/>
              <w:rPr>
                <w:rFonts w:eastAsia="SimSun"/>
                <w:lang w:eastAsia="en-US"/>
              </w:rPr>
            </w:pPr>
            <w:r w:rsidRPr="00C31E24">
              <w:rPr>
                <w:rFonts w:eastAsia="SimSun"/>
                <w:lang w:eastAsia="en-US"/>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3FF4527E" w14:textId="77777777" w:rsidR="00AE50DC" w:rsidRPr="00C31E24" w:rsidRDefault="00AE50DC">
            <w:pPr>
              <w:pStyle w:val="TAL"/>
              <w:spacing w:line="256" w:lineRule="auto"/>
              <w:rPr>
                <w:rFonts w:eastAsia="SimSun"/>
                <w:color w:val="000000"/>
                <w:lang w:eastAsia="en-US"/>
              </w:rPr>
            </w:pPr>
            <w:r w:rsidRPr="00C31E24">
              <w:rPr>
                <w:rFonts w:eastAsia="SimSun"/>
                <w:color w:val="000000"/>
                <w:lang w:eastAsia="en-US"/>
              </w:rPr>
              <w:t>"true"</w:t>
            </w:r>
          </w:p>
        </w:tc>
        <w:tc>
          <w:tcPr>
            <w:tcW w:w="2126" w:type="dxa"/>
            <w:tcBorders>
              <w:top w:val="single" w:sz="4" w:space="0" w:color="auto"/>
              <w:left w:val="single" w:sz="4" w:space="0" w:color="auto"/>
              <w:bottom w:val="single" w:sz="4" w:space="0" w:color="auto"/>
              <w:right w:val="single" w:sz="4" w:space="0" w:color="auto"/>
            </w:tcBorders>
            <w:hideMark/>
          </w:tcPr>
          <w:p w14:paraId="1B0D7E1F" w14:textId="77777777" w:rsidR="00AE50DC" w:rsidRPr="00C31E24" w:rsidRDefault="00AE50DC">
            <w:pPr>
              <w:pStyle w:val="TAL"/>
              <w:spacing w:line="256" w:lineRule="auto"/>
              <w:rPr>
                <w:lang w:eastAsia="en-US"/>
              </w:rPr>
            </w:pPr>
            <w:r w:rsidRPr="00C31E24">
              <w:rPr>
                <w:lang w:eastAsia="en-US"/>
              </w:rPr>
              <w:t>Encryption according to NOTE 2 in TS 36.579-1 [2] Table 5.5.3.2.1-2</w:t>
            </w:r>
          </w:p>
        </w:tc>
        <w:tc>
          <w:tcPr>
            <w:tcW w:w="1418" w:type="dxa"/>
            <w:tcBorders>
              <w:top w:val="single" w:sz="4" w:space="0" w:color="auto"/>
              <w:left w:val="single" w:sz="4" w:space="0" w:color="auto"/>
              <w:bottom w:val="single" w:sz="4" w:space="0" w:color="auto"/>
              <w:right w:val="single" w:sz="4" w:space="0" w:color="auto"/>
            </w:tcBorders>
          </w:tcPr>
          <w:p w14:paraId="6FAC36A3"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CB90114" w14:textId="77777777" w:rsidR="00AE50DC" w:rsidRPr="00C31E24" w:rsidRDefault="00AE50DC">
            <w:pPr>
              <w:pStyle w:val="TAL"/>
              <w:spacing w:line="256" w:lineRule="auto"/>
              <w:rPr>
                <w:rFonts w:eastAsia="SimSun"/>
                <w:lang w:eastAsia="en-US"/>
              </w:rPr>
            </w:pPr>
          </w:p>
        </w:tc>
      </w:tr>
    </w:tbl>
    <w:p w14:paraId="4A6F4DD8" w14:textId="77777777" w:rsidR="00AE50DC" w:rsidRPr="00C31E24" w:rsidRDefault="00AE50DC" w:rsidP="00AE50DC"/>
    <w:p w14:paraId="2B0A3A9A" w14:textId="77777777" w:rsidR="00AE50DC" w:rsidRPr="00C31E24" w:rsidRDefault="00AE50DC" w:rsidP="00AE50DC">
      <w:pPr>
        <w:pStyle w:val="TH"/>
      </w:pPr>
      <w:r w:rsidRPr="00C31E24">
        <w:rPr>
          <w:lang w:eastAsia="x-none"/>
        </w:rPr>
        <w:t>Table 6.3.1.3.3-3: SIP MESSAGE (step 2, Table 6.3.1.3.2-1</w:t>
      </w:r>
      <w:r w:rsidRPr="00C31E24">
        <w:t>; step 4, TS 36.579-1 [2] Table 5.3.30.3-1</w:t>
      </w:r>
      <w:r w:rsidRPr="00C31E24">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AE50DC" w:rsidRPr="00C31E24" w14:paraId="6648E157" w14:textId="77777777" w:rsidTr="00AE50DC">
        <w:tc>
          <w:tcPr>
            <w:tcW w:w="9639" w:type="dxa"/>
            <w:gridSpan w:val="5"/>
            <w:tcBorders>
              <w:top w:val="single" w:sz="4" w:space="0" w:color="auto"/>
              <w:left w:val="single" w:sz="4" w:space="0" w:color="auto"/>
              <w:bottom w:val="single" w:sz="4" w:space="0" w:color="auto"/>
              <w:right w:val="single" w:sz="4" w:space="0" w:color="auto"/>
            </w:tcBorders>
            <w:hideMark/>
          </w:tcPr>
          <w:p w14:paraId="4276E556" w14:textId="77777777" w:rsidR="00AE50DC" w:rsidRPr="00C31E24" w:rsidRDefault="00AE50DC">
            <w:pPr>
              <w:pStyle w:val="TAL"/>
              <w:spacing w:line="256" w:lineRule="auto"/>
              <w:rPr>
                <w:lang w:eastAsia="en-US"/>
              </w:rPr>
            </w:pPr>
            <w:r w:rsidRPr="00C31E24">
              <w:rPr>
                <w:lang w:eastAsia="en-US"/>
              </w:rPr>
              <w:t>Derivation Path: TS 36.579-1 [2], Table 5.5.2.7.2-1</w:t>
            </w:r>
          </w:p>
        </w:tc>
      </w:tr>
      <w:tr w:rsidR="00AE50DC" w:rsidRPr="00C31E24" w14:paraId="1B84BE0B" w14:textId="77777777" w:rsidTr="00AE50DC">
        <w:tc>
          <w:tcPr>
            <w:tcW w:w="2551" w:type="dxa"/>
            <w:tcBorders>
              <w:top w:val="single" w:sz="4" w:space="0" w:color="auto"/>
              <w:left w:val="single" w:sz="4" w:space="0" w:color="auto"/>
              <w:bottom w:val="single" w:sz="4" w:space="0" w:color="auto"/>
              <w:right w:val="single" w:sz="4" w:space="0" w:color="auto"/>
            </w:tcBorders>
            <w:hideMark/>
          </w:tcPr>
          <w:p w14:paraId="14F9C34A" w14:textId="77777777" w:rsidR="00AE50DC" w:rsidRPr="00C31E24" w:rsidRDefault="00AE50DC">
            <w:pPr>
              <w:pStyle w:val="TAH"/>
              <w:spacing w:line="256" w:lineRule="auto"/>
              <w:rPr>
                <w:lang w:eastAsia="en-US"/>
              </w:rPr>
            </w:pPr>
            <w:r w:rsidRPr="00C31E24">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CC5AAF3" w14:textId="77777777" w:rsidR="00AE50DC" w:rsidRPr="00C31E24" w:rsidRDefault="00AE50DC">
            <w:pPr>
              <w:pStyle w:val="TAH"/>
              <w:spacing w:line="256" w:lineRule="auto"/>
              <w:rPr>
                <w:lang w:eastAsia="en-US"/>
              </w:rPr>
            </w:pPr>
            <w:r w:rsidRPr="00C31E24">
              <w:rPr>
                <w:lang w:eastAsia="en-US"/>
              </w:rPr>
              <w:t>Value/remark</w:t>
            </w:r>
          </w:p>
        </w:tc>
        <w:tc>
          <w:tcPr>
            <w:tcW w:w="1985" w:type="dxa"/>
            <w:tcBorders>
              <w:top w:val="single" w:sz="4" w:space="0" w:color="auto"/>
              <w:left w:val="single" w:sz="4" w:space="0" w:color="auto"/>
              <w:bottom w:val="single" w:sz="4" w:space="0" w:color="auto"/>
              <w:right w:val="single" w:sz="4" w:space="0" w:color="auto"/>
            </w:tcBorders>
            <w:hideMark/>
          </w:tcPr>
          <w:p w14:paraId="563C078A" w14:textId="77777777" w:rsidR="00AE50DC" w:rsidRPr="00C31E24" w:rsidRDefault="00AE50DC">
            <w:pPr>
              <w:pStyle w:val="TAH"/>
              <w:spacing w:line="256" w:lineRule="auto"/>
              <w:rPr>
                <w:lang w:eastAsia="en-US"/>
              </w:rPr>
            </w:pPr>
            <w:r w:rsidRPr="00C31E24">
              <w:rPr>
                <w:lang w:eastAsia="en-US"/>
              </w:rPr>
              <w:t>Comment</w:t>
            </w:r>
          </w:p>
        </w:tc>
        <w:tc>
          <w:tcPr>
            <w:tcW w:w="1417" w:type="dxa"/>
            <w:tcBorders>
              <w:top w:val="single" w:sz="4" w:space="0" w:color="auto"/>
              <w:left w:val="single" w:sz="4" w:space="0" w:color="auto"/>
              <w:bottom w:val="single" w:sz="4" w:space="0" w:color="auto"/>
              <w:right w:val="single" w:sz="4" w:space="0" w:color="auto"/>
            </w:tcBorders>
            <w:hideMark/>
          </w:tcPr>
          <w:p w14:paraId="57FA1C1D" w14:textId="77777777" w:rsidR="00AE50DC" w:rsidRPr="00C31E24" w:rsidRDefault="00AE50DC">
            <w:pPr>
              <w:pStyle w:val="TAH"/>
              <w:spacing w:line="256" w:lineRule="auto"/>
              <w:rPr>
                <w:lang w:eastAsia="en-US"/>
              </w:rPr>
            </w:pPr>
            <w:r w:rsidRPr="00C31E24">
              <w:rPr>
                <w:lang w:eastAsia="en-US"/>
              </w:rPr>
              <w:t>Reference</w:t>
            </w:r>
          </w:p>
        </w:tc>
        <w:tc>
          <w:tcPr>
            <w:tcW w:w="1418" w:type="dxa"/>
            <w:tcBorders>
              <w:top w:val="single" w:sz="4" w:space="0" w:color="auto"/>
              <w:left w:val="single" w:sz="4" w:space="0" w:color="auto"/>
              <w:bottom w:val="single" w:sz="4" w:space="0" w:color="auto"/>
              <w:right w:val="single" w:sz="4" w:space="0" w:color="auto"/>
            </w:tcBorders>
            <w:hideMark/>
          </w:tcPr>
          <w:p w14:paraId="31155C5A" w14:textId="77777777" w:rsidR="00AE50DC" w:rsidRPr="00C31E24" w:rsidRDefault="00AE50DC">
            <w:pPr>
              <w:pStyle w:val="TAH"/>
              <w:spacing w:line="256" w:lineRule="auto"/>
              <w:rPr>
                <w:lang w:eastAsia="en-US"/>
              </w:rPr>
            </w:pPr>
            <w:r w:rsidRPr="00C31E24">
              <w:rPr>
                <w:lang w:eastAsia="en-US"/>
              </w:rPr>
              <w:t>Condition</w:t>
            </w:r>
          </w:p>
        </w:tc>
      </w:tr>
      <w:tr w:rsidR="00AE50DC" w:rsidRPr="00C31E24" w14:paraId="1E294E5C" w14:textId="77777777" w:rsidTr="00AE50DC">
        <w:tc>
          <w:tcPr>
            <w:tcW w:w="2551" w:type="dxa"/>
            <w:tcBorders>
              <w:top w:val="single" w:sz="4" w:space="0" w:color="auto"/>
              <w:left w:val="single" w:sz="4" w:space="0" w:color="auto"/>
              <w:bottom w:val="single" w:sz="4" w:space="0" w:color="auto"/>
              <w:right w:val="single" w:sz="4" w:space="0" w:color="auto"/>
            </w:tcBorders>
            <w:vAlign w:val="center"/>
            <w:hideMark/>
          </w:tcPr>
          <w:p w14:paraId="4E7B5B33" w14:textId="77777777" w:rsidR="00AE50DC" w:rsidRPr="00C31E24" w:rsidRDefault="00AE50DC">
            <w:pPr>
              <w:pStyle w:val="TAL"/>
              <w:spacing w:line="256" w:lineRule="auto"/>
              <w:rPr>
                <w:b/>
                <w:bCs/>
                <w:lang w:eastAsia="en-US"/>
              </w:rPr>
            </w:pPr>
            <w:r w:rsidRPr="00C31E24">
              <w:rPr>
                <w:b/>
                <w:bCs/>
                <w:lang w:eastAsia="en-US"/>
              </w:rPr>
              <w:t>Message-body</w:t>
            </w:r>
          </w:p>
        </w:tc>
        <w:tc>
          <w:tcPr>
            <w:tcW w:w="2268" w:type="dxa"/>
            <w:tcBorders>
              <w:top w:val="single" w:sz="4" w:space="0" w:color="auto"/>
              <w:left w:val="single" w:sz="4" w:space="0" w:color="auto"/>
              <w:bottom w:val="single" w:sz="4" w:space="0" w:color="auto"/>
              <w:right w:val="single" w:sz="4" w:space="0" w:color="auto"/>
            </w:tcBorders>
          </w:tcPr>
          <w:p w14:paraId="6D669DFF" w14:textId="77777777" w:rsidR="00AE50DC" w:rsidRPr="00C31E24" w:rsidRDefault="00AE50DC">
            <w:pPr>
              <w:pStyle w:val="TAL"/>
              <w:spacing w:line="256" w:lineRule="auto"/>
              <w:rPr>
                <w:lang w:eastAsia="en-US"/>
              </w:rPr>
            </w:pPr>
          </w:p>
        </w:tc>
        <w:tc>
          <w:tcPr>
            <w:tcW w:w="1985" w:type="dxa"/>
            <w:tcBorders>
              <w:top w:val="single" w:sz="4" w:space="0" w:color="auto"/>
              <w:left w:val="single" w:sz="4" w:space="0" w:color="auto"/>
              <w:bottom w:val="single" w:sz="4" w:space="0" w:color="auto"/>
              <w:right w:val="single" w:sz="4" w:space="0" w:color="auto"/>
            </w:tcBorders>
          </w:tcPr>
          <w:p w14:paraId="14C8441D" w14:textId="77777777" w:rsidR="00AE50DC" w:rsidRPr="00C31E24" w:rsidRDefault="00AE50DC">
            <w:pPr>
              <w:pStyle w:val="TAL"/>
              <w:spacing w:line="25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1E9C567"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046FB73" w14:textId="77777777" w:rsidR="00AE50DC" w:rsidRPr="00C31E24" w:rsidRDefault="00AE50DC">
            <w:pPr>
              <w:pStyle w:val="TAL"/>
              <w:spacing w:line="256" w:lineRule="auto"/>
              <w:rPr>
                <w:lang w:eastAsia="en-US"/>
              </w:rPr>
            </w:pPr>
          </w:p>
        </w:tc>
      </w:tr>
      <w:tr w:rsidR="00AE50DC" w:rsidRPr="00C31E24" w14:paraId="343AAFC1" w14:textId="77777777" w:rsidTr="00AE50DC">
        <w:tc>
          <w:tcPr>
            <w:tcW w:w="2551" w:type="dxa"/>
            <w:tcBorders>
              <w:top w:val="single" w:sz="4" w:space="0" w:color="auto"/>
              <w:left w:val="single" w:sz="4" w:space="0" w:color="auto"/>
              <w:bottom w:val="single" w:sz="4" w:space="0" w:color="auto"/>
              <w:right w:val="single" w:sz="4" w:space="0" w:color="auto"/>
            </w:tcBorders>
            <w:vAlign w:val="center"/>
            <w:hideMark/>
          </w:tcPr>
          <w:p w14:paraId="31AFE242" w14:textId="77777777" w:rsidR="00AE50DC" w:rsidRPr="00C31E24" w:rsidRDefault="00AE50DC">
            <w:pPr>
              <w:pStyle w:val="TAL"/>
              <w:spacing w:line="256" w:lineRule="auto"/>
              <w:rPr>
                <w:lang w:eastAsia="en-US"/>
              </w:rPr>
            </w:pPr>
            <w:r w:rsidRPr="00C31E24">
              <w:rPr>
                <w:lang w:eastAsia="en-US"/>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4387D8B7" w14:textId="77777777" w:rsidR="00AE50DC" w:rsidRPr="00C31E24" w:rsidRDefault="00AE50DC">
            <w:pPr>
              <w:pStyle w:val="TAL"/>
              <w:spacing w:line="256" w:lineRule="auto"/>
              <w:rPr>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4D91BD0C" w14:textId="77777777" w:rsidR="00AE50DC" w:rsidRPr="00C31E24" w:rsidRDefault="00AE50DC">
            <w:pPr>
              <w:pStyle w:val="TAL"/>
              <w:spacing w:line="256" w:lineRule="auto"/>
              <w:rPr>
                <w:lang w:eastAsia="en-US"/>
              </w:rPr>
            </w:pPr>
            <w:r w:rsidRPr="00C31E24">
              <w:rPr>
                <w:lang w:eastAsia="en-US"/>
              </w:rPr>
              <w:t>MCVideo Info</w:t>
            </w:r>
          </w:p>
        </w:tc>
        <w:tc>
          <w:tcPr>
            <w:tcW w:w="1417" w:type="dxa"/>
            <w:tcBorders>
              <w:top w:val="single" w:sz="4" w:space="0" w:color="auto"/>
              <w:left w:val="single" w:sz="4" w:space="0" w:color="auto"/>
              <w:bottom w:val="single" w:sz="4" w:space="0" w:color="auto"/>
              <w:right w:val="single" w:sz="4" w:space="0" w:color="auto"/>
            </w:tcBorders>
          </w:tcPr>
          <w:p w14:paraId="6B0E43A8"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14:paraId="1D467D1E" w14:textId="77777777" w:rsidR="00AE50DC" w:rsidRPr="00C31E24" w:rsidRDefault="00AE50DC">
            <w:pPr>
              <w:pStyle w:val="TAL"/>
              <w:spacing w:line="256" w:lineRule="auto"/>
              <w:rPr>
                <w:lang w:eastAsia="en-US"/>
              </w:rPr>
            </w:pPr>
          </w:p>
        </w:tc>
      </w:tr>
      <w:tr w:rsidR="00AE50DC" w:rsidRPr="00C31E24" w14:paraId="62B65EC8" w14:textId="77777777" w:rsidTr="00AE50DC">
        <w:tc>
          <w:tcPr>
            <w:tcW w:w="2551" w:type="dxa"/>
            <w:tcBorders>
              <w:top w:val="single" w:sz="4" w:space="0" w:color="auto"/>
              <w:left w:val="single" w:sz="4" w:space="0" w:color="auto"/>
              <w:bottom w:val="single" w:sz="4" w:space="0" w:color="auto"/>
              <w:right w:val="single" w:sz="4" w:space="0" w:color="auto"/>
            </w:tcBorders>
            <w:vAlign w:val="center"/>
            <w:hideMark/>
          </w:tcPr>
          <w:p w14:paraId="4A75605F" w14:textId="77777777" w:rsidR="00AE50DC" w:rsidRPr="00C31E24" w:rsidRDefault="00AE50DC">
            <w:pPr>
              <w:pStyle w:val="TAL"/>
              <w:spacing w:line="256" w:lineRule="auto"/>
              <w:rPr>
                <w:lang w:eastAsia="en-US"/>
              </w:rPr>
            </w:pPr>
            <w:r w:rsidRPr="00C31E24">
              <w:rPr>
                <w:lang w:eastAsia="en-US"/>
              </w:rP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FEED83" w14:textId="77777777" w:rsidR="00AE50DC" w:rsidRPr="00C31E24" w:rsidRDefault="00AE50DC">
            <w:pPr>
              <w:pStyle w:val="TAL"/>
              <w:spacing w:line="256" w:lineRule="auto"/>
              <w:rPr>
                <w:lang w:eastAsia="en-US"/>
              </w:rPr>
            </w:pPr>
            <w:r w:rsidRPr="00C31E24">
              <w:rPr>
                <w:lang w:eastAsia="en-US"/>
              </w:rPr>
              <w:t>MCVideo-Info as described in Table 6.3.1.3.3-5</w:t>
            </w:r>
          </w:p>
        </w:tc>
        <w:tc>
          <w:tcPr>
            <w:tcW w:w="1985" w:type="dxa"/>
            <w:tcBorders>
              <w:top w:val="single" w:sz="4" w:space="0" w:color="auto"/>
              <w:left w:val="single" w:sz="4" w:space="0" w:color="auto"/>
              <w:bottom w:val="single" w:sz="4" w:space="0" w:color="auto"/>
              <w:right w:val="single" w:sz="4" w:space="0" w:color="auto"/>
            </w:tcBorders>
          </w:tcPr>
          <w:p w14:paraId="35EA7BA1" w14:textId="77777777" w:rsidR="00AE50DC" w:rsidRPr="00C31E24" w:rsidRDefault="00AE50DC">
            <w:pPr>
              <w:pStyle w:val="TAL"/>
              <w:spacing w:line="25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7F959C70"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99F636F" w14:textId="77777777" w:rsidR="00AE50DC" w:rsidRPr="00C31E24" w:rsidRDefault="00AE50DC">
            <w:pPr>
              <w:pStyle w:val="TAL"/>
              <w:spacing w:line="256" w:lineRule="auto"/>
              <w:rPr>
                <w:lang w:eastAsia="en-US"/>
              </w:rPr>
            </w:pPr>
          </w:p>
        </w:tc>
      </w:tr>
    </w:tbl>
    <w:p w14:paraId="095F071C" w14:textId="77777777" w:rsidR="00AE50DC" w:rsidRPr="00C31E24" w:rsidRDefault="00AE50DC" w:rsidP="00AE50DC"/>
    <w:p w14:paraId="1DA07898" w14:textId="77777777" w:rsidR="00AE50DC" w:rsidRPr="00C31E24" w:rsidRDefault="00AE50DC" w:rsidP="00AE50DC">
      <w:pPr>
        <w:pStyle w:val="TH"/>
        <w:rPr>
          <w:rFonts w:eastAsia="SimSun"/>
          <w:lang w:eastAsia="en-US"/>
        </w:rPr>
      </w:pPr>
      <w:r w:rsidRPr="00C31E24">
        <w:rPr>
          <w:rFonts w:eastAsia="SimSun"/>
          <w:lang w:eastAsia="en-US"/>
        </w:rPr>
        <w:t xml:space="preserve">Table </w:t>
      </w:r>
      <w:r w:rsidRPr="00C31E24">
        <w:rPr>
          <w:lang w:eastAsia="x-none"/>
        </w:rPr>
        <w:t>6.3.1.3.3-4</w:t>
      </w:r>
      <w:r w:rsidRPr="00C31E24">
        <w:rPr>
          <w:rFonts w:eastAsia="SimSun"/>
          <w:lang w:eastAsia="en-US"/>
        </w:rPr>
        <w:t xml:space="preserve">: </w:t>
      </w:r>
      <w:r w:rsidRPr="00C31E24">
        <w:rPr>
          <w:rFonts w:eastAsia="SimSun"/>
          <w:lang w:eastAsia="ko-KR"/>
        </w:rPr>
        <w:t>MCVideo-Info in SIP MESSAGE</w:t>
      </w:r>
      <w:r w:rsidRPr="00C31E24">
        <w:rPr>
          <w:rFonts w:eastAsia="SimSun"/>
          <w:lang w:eastAsia="en-US"/>
        </w:rPr>
        <w:t xml:space="preserve"> (Table 6.3.1.3.3-4)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50DC" w:rsidRPr="00C31E24" w14:paraId="7EF9659E" w14:textId="77777777" w:rsidTr="00AE50DC">
        <w:tc>
          <w:tcPr>
            <w:tcW w:w="9639" w:type="dxa"/>
            <w:gridSpan w:val="5"/>
            <w:tcBorders>
              <w:top w:val="single" w:sz="4" w:space="0" w:color="auto"/>
              <w:left w:val="single" w:sz="4" w:space="0" w:color="auto"/>
              <w:bottom w:val="single" w:sz="4" w:space="0" w:color="auto"/>
              <w:right w:val="single" w:sz="4" w:space="0" w:color="auto"/>
            </w:tcBorders>
            <w:hideMark/>
          </w:tcPr>
          <w:p w14:paraId="303F1445" w14:textId="77777777" w:rsidR="00AE50DC" w:rsidRPr="00C31E24" w:rsidRDefault="00AE50DC">
            <w:pPr>
              <w:pStyle w:val="TAL"/>
              <w:spacing w:line="256" w:lineRule="auto"/>
              <w:rPr>
                <w:rFonts w:eastAsia="SimSun"/>
                <w:lang w:eastAsia="en-US"/>
              </w:rPr>
            </w:pPr>
            <w:r w:rsidRPr="00C31E24">
              <w:rPr>
                <w:rFonts w:eastAsia="SimSun"/>
                <w:lang w:eastAsia="en-US"/>
              </w:rPr>
              <w:t>Derivation Path: TS 36.579-1 [2], Table 5.5.3.2.2-2 condition GROUP-CALL</w:t>
            </w:r>
          </w:p>
        </w:tc>
      </w:tr>
      <w:tr w:rsidR="00AE50DC" w:rsidRPr="00C31E24" w14:paraId="566C8221" w14:textId="77777777" w:rsidTr="00AE50DC">
        <w:tc>
          <w:tcPr>
            <w:tcW w:w="2835" w:type="dxa"/>
            <w:tcBorders>
              <w:top w:val="single" w:sz="4" w:space="0" w:color="auto"/>
              <w:left w:val="single" w:sz="4" w:space="0" w:color="auto"/>
              <w:bottom w:val="single" w:sz="4" w:space="0" w:color="auto"/>
              <w:right w:val="single" w:sz="4" w:space="0" w:color="auto"/>
            </w:tcBorders>
            <w:hideMark/>
          </w:tcPr>
          <w:p w14:paraId="40BC5456" w14:textId="77777777" w:rsidR="00AE50DC" w:rsidRPr="00C31E24" w:rsidRDefault="00AE50DC">
            <w:pPr>
              <w:pStyle w:val="TAH"/>
              <w:spacing w:line="256" w:lineRule="auto"/>
              <w:rPr>
                <w:rFonts w:eastAsia="SimSun"/>
                <w:lang w:eastAsia="en-US"/>
              </w:rPr>
            </w:pPr>
            <w:r w:rsidRPr="00C31E24">
              <w:rPr>
                <w:rFonts w:eastAsia="SimSun"/>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3FC3D7D" w14:textId="77777777" w:rsidR="00AE50DC" w:rsidRPr="00C31E24" w:rsidRDefault="00AE50DC">
            <w:pPr>
              <w:pStyle w:val="TAH"/>
              <w:spacing w:line="256" w:lineRule="auto"/>
              <w:rPr>
                <w:rFonts w:eastAsia="SimSun"/>
                <w:lang w:eastAsia="en-US"/>
              </w:rPr>
            </w:pPr>
            <w:r w:rsidRPr="00C31E24">
              <w:rPr>
                <w:rFonts w:eastAsia="SimSun"/>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ECF9A82" w14:textId="77777777" w:rsidR="00AE50DC" w:rsidRPr="00C31E24" w:rsidRDefault="00AE50DC">
            <w:pPr>
              <w:pStyle w:val="TAH"/>
              <w:spacing w:line="256" w:lineRule="auto"/>
              <w:rPr>
                <w:rFonts w:eastAsia="SimSun"/>
                <w:lang w:eastAsia="en-US"/>
              </w:rPr>
            </w:pPr>
            <w:r w:rsidRPr="00C31E24">
              <w:rPr>
                <w:rFonts w:eastAsia="SimSun"/>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0D674C9D" w14:textId="77777777" w:rsidR="00AE50DC" w:rsidRPr="00C31E24" w:rsidRDefault="00AE50DC">
            <w:pPr>
              <w:pStyle w:val="TAH"/>
              <w:spacing w:line="256" w:lineRule="auto"/>
              <w:rPr>
                <w:rFonts w:eastAsia="SimSun"/>
                <w:lang w:eastAsia="en-US"/>
              </w:rPr>
            </w:pPr>
            <w:r w:rsidRPr="00C31E24">
              <w:rPr>
                <w:rFonts w:eastAsia="SimSun"/>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4EF2DF47" w14:textId="77777777" w:rsidR="00AE50DC" w:rsidRPr="00C31E24" w:rsidRDefault="00AE50DC">
            <w:pPr>
              <w:pStyle w:val="TAH"/>
              <w:spacing w:line="256" w:lineRule="auto"/>
              <w:rPr>
                <w:rFonts w:eastAsia="SimSun"/>
                <w:lang w:eastAsia="en-US"/>
              </w:rPr>
            </w:pPr>
            <w:r w:rsidRPr="00C31E24">
              <w:rPr>
                <w:rFonts w:eastAsia="SimSun"/>
                <w:lang w:eastAsia="en-US"/>
              </w:rPr>
              <w:t>Condition</w:t>
            </w:r>
          </w:p>
        </w:tc>
      </w:tr>
      <w:tr w:rsidR="00AE50DC" w:rsidRPr="00C31E24" w14:paraId="4EB83B4E" w14:textId="77777777" w:rsidTr="00AE50DC">
        <w:tc>
          <w:tcPr>
            <w:tcW w:w="2835" w:type="dxa"/>
            <w:tcBorders>
              <w:top w:val="single" w:sz="4" w:space="0" w:color="auto"/>
              <w:left w:val="single" w:sz="4" w:space="0" w:color="auto"/>
              <w:bottom w:val="single" w:sz="4" w:space="0" w:color="auto"/>
              <w:right w:val="single" w:sz="4" w:space="0" w:color="auto"/>
            </w:tcBorders>
            <w:vAlign w:val="center"/>
            <w:hideMark/>
          </w:tcPr>
          <w:p w14:paraId="1BC915F0" w14:textId="77777777" w:rsidR="00AE50DC" w:rsidRPr="00C31E24" w:rsidRDefault="00AE50DC">
            <w:pPr>
              <w:pStyle w:val="TAL"/>
              <w:spacing w:line="256" w:lineRule="auto"/>
              <w:rPr>
                <w:rFonts w:eastAsia="SimSun"/>
                <w:lang w:eastAsia="en-US"/>
              </w:rPr>
            </w:pPr>
            <w:r w:rsidRPr="00C31E24">
              <w:rPr>
                <w:rFonts w:eastAsia="SimSun"/>
                <w:lang w:eastAsia="en-US"/>
              </w:rPr>
              <w:t>mcvideoinfo</w:t>
            </w:r>
          </w:p>
        </w:tc>
        <w:tc>
          <w:tcPr>
            <w:tcW w:w="2126" w:type="dxa"/>
            <w:tcBorders>
              <w:top w:val="single" w:sz="4" w:space="0" w:color="auto"/>
              <w:left w:val="single" w:sz="4" w:space="0" w:color="auto"/>
              <w:bottom w:val="single" w:sz="4" w:space="0" w:color="auto"/>
              <w:right w:val="single" w:sz="4" w:space="0" w:color="auto"/>
            </w:tcBorders>
          </w:tcPr>
          <w:p w14:paraId="0C5B6BE3" w14:textId="77777777" w:rsidR="00AE50DC" w:rsidRPr="00C31E24" w:rsidRDefault="00AE50DC">
            <w:pPr>
              <w:pStyle w:val="TAL"/>
              <w:spacing w:line="256" w:lineRule="auto"/>
              <w:rPr>
                <w:rFonts w:eastAsia="SimSun"/>
                <w:lang w:eastAsia="en-US"/>
              </w:rPr>
            </w:pPr>
          </w:p>
        </w:tc>
        <w:tc>
          <w:tcPr>
            <w:tcW w:w="2126" w:type="dxa"/>
            <w:tcBorders>
              <w:top w:val="single" w:sz="4" w:space="0" w:color="auto"/>
              <w:left w:val="single" w:sz="4" w:space="0" w:color="auto"/>
              <w:bottom w:val="single" w:sz="4" w:space="0" w:color="auto"/>
              <w:right w:val="single" w:sz="4" w:space="0" w:color="auto"/>
            </w:tcBorders>
          </w:tcPr>
          <w:p w14:paraId="2A4692D2" w14:textId="77777777" w:rsidR="00AE50DC" w:rsidRPr="00C31E24" w:rsidRDefault="00AE50DC">
            <w:pPr>
              <w:pStyle w:val="TAL"/>
              <w:spacing w:line="256" w:lineRule="auto"/>
              <w:rPr>
                <w:rFonts w:eastAsia="SimSun"/>
                <w:lang w:eastAsia="en-US"/>
              </w:rPr>
            </w:pPr>
          </w:p>
        </w:tc>
        <w:tc>
          <w:tcPr>
            <w:tcW w:w="1418" w:type="dxa"/>
            <w:tcBorders>
              <w:top w:val="single" w:sz="4" w:space="0" w:color="auto"/>
              <w:left w:val="single" w:sz="4" w:space="0" w:color="auto"/>
              <w:bottom w:val="single" w:sz="4" w:space="0" w:color="auto"/>
              <w:right w:val="single" w:sz="4" w:space="0" w:color="auto"/>
            </w:tcBorders>
          </w:tcPr>
          <w:p w14:paraId="707B5455"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65F3D1C" w14:textId="77777777" w:rsidR="00AE50DC" w:rsidRPr="00C31E24" w:rsidRDefault="00AE50DC">
            <w:pPr>
              <w:pStyle w:val="TAL"/>
              <w:spacing w:line="256" w:lineRule="auto"/>
              <w:rPr>
                <w:rFonts w:eastAsia="SimSun"/>
                <w:lang w:eastAsia="en-US"/>
              </w:rPr>
            </w:pPr>
          </w:p>
        </w:tc>
      </w:tr>
      <w:tr w:rsidR="00AE50DC" w:rsidRPr="00C31E24" w14:paraId="5840B283" w14:textId="77777777" w:rsidTr="00AE50DC">
        <w:tc>
          <w:tcPr>
            <w:tcW w:w="2835" w:type="dxa"/>
            <w:tcBorders>
              <w:top w:val="single" w:sz="4" w:space="0" w:color="auto"/>
              <w:left w:val="single" w:sz="4" w:space="0" w:color="auto"/>
              <w:bottom w:val="single" w:sz="4" w:space="0" w:color="auto"/>
              <w:right w:val="single" w:sz="4" w:space="0" w:color="auto"/>
            </w:tcBorders>
            <w:vAlign w:val="center"/>
            <w:hideMark/>
          </w:tcPr>
          <w:p w14:paraId="0CC7FAE7" w14:textId="77777777" w:rsidR="00AE50DC" w:rsidRPr="00C31E24" w:rsidRDefault="00AE50DC">
            <w:pPr>
              <w:pStyle w:val="TAL"/>
              <w:spacing w:line="256" w:lineRule="auto"/>
              <w:rPr>
                <w:rFonts w:eastAsia="SimSun"/>
                <w:lang w:eastAsia="en-US"/>
              </w:rPr>
            </w:pPr>
            <w:r w:rsidRPr="00C31E24">
              <w:rPr>
                <w:rFonts w:eastAsia="SimSun"/>
                <w:lang w:eastAsia="en-US"/>
              </w:rPr>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6EF1220B" w14:textId="77777777" w:rsidR="00AE50DC" w:rsidRPr="00C31E24" w:rsidRDefault="00AE50DC">
            <w:pPr>
              <w:pStyle w:val="TAL"/>
              <w:spacing w:line="256" w:lineRule="auto"/>
              <w:rPr>
                <w:rFonts w:eastAsia="SimSun"/>
                <w:lang w:eastAsia="en-US"/>
              </w:rPr>
            </w:pPr>
          </w:p>
        </w:tc>
        <w:tc>
          <w:tcPr>
            <w:tcW w:w="2126" w:type="dxa"/>
            <w:tcBorders>
              <w:top w:val="single" w:sz="4" w:space="0" w:color="auto"/>
              <w:left w:val="single" w:sz="4" w:space="0" w:color="auto"/>
              <w:bottom w:val="single" w:sz="4" w:space="0" w:color="auto"/>
              <w:right w:val="single" w:sz="4" w:space="0" w:color="auto"/>
            </w:tcBorders>
          </w:tcPr>
          <w:p w14:paraId="33B3EDB1"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8B27625"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116B30ED" w14:textId="77777777" w:rsidR="00AE50DC" w:rsidRPr="00C31E24" w:rsidRDefault="00AE50DC">
            <w:pPr>
              <w:pStyle w:val="TAL"/>
              <w:spacing w:line="256" w:lineRule="auto"/>
              <w:rPr>
                <w:rFonts w:eastAsia="SimSun"/>
                <w:lang w:eastAsia="en-US"/>
              </w:rPr>
            </w:pPr>
          </w:p>
        </w:tc>
      </w:tr>
      <w:tr w:rsidR="00AE50DC" w:rsidRPr="00C31E24" w14:paraId="37824C19" w14:textId="77777777" w:rsidTr="00AE50DC">
        <w:tc>
          <w:tcPr>
            <w:tcW w:w="2835" w:type="dxa"/>
            <w:tcBorders>
              <w:top w:val="single" w:sz="4" w:space="0" w:color="auto"/>
              <w:left w:val="single" w:sz="4" w:space="0" w:color="auto"/>
              <w:bottom w:val="single" w:sz="4" w:space="0" w:color="auto"/>
              <w:right w:val="single" w:sz="4" w:space="0" w:color="auto"/>
            </w:tcBorders>
            <w:vAlign w:val="center"/>
            <w:hideMark/>
          </w:tcPr>
          <w:p w14:paraId="450D3131" w14:textId="77777777" w:rsidR="00AE50DC" w:rsidRPr="00C31E24" w:rsidRDefault="00AE50DC">
            <w:pPr>
              <w:pStyle w:val="TAL"/>
              <w:spacing w:line="256" w:lineRule="auto"/>
              <w:rPr>
                <w:rFonts w:eastAsia="SimSun"/>
                <w:lang w:eastAsia="en-US"/>
              </w:rPr>
            </w:pPr>
            <w:r w:rsidRPr="00C31E24">
              <w:rPr>
                <w:rFonts w:eastAsia="SimSun"/>
                <w:lang w:eastAsia="en-US"/>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26250A55" w14:textId="77777777" w:rsidR="00AE50DC" w:rsidRPr="00C31E24" w:rsidRDefault="00AE50DC">
            <w:pPr>
              <w:pStyle w:val="TAL"/>
              <w:spacing w:line="256" w:lineRule="auto"/>
              <w:rPr>
                <w:rFonts w:eastAsia="SimSun"/>
                <w:color w:val="000000"/>
                <w:lang w:eastAsia="en-US"/>
              </w:rPr>
            </w:pPr>
            <w:r w:rsidRPr="00C31E24">
              <w:rPr>
                <w:rFonts w:eastAsia="SimSun"/>
                <w:color w:val="000000"/>
                <w:lang w:eastAsia="en-US"/>
              </w:rPr>
              <w:t>"true"</w:t>
            </w:r>
          </w:p>
        </w:tc>
        <w:tc>
          <w:tcPr>
            <w:tcW w:w="2126" w:type="dxa"/>
            <w:tcBorders>
              <w:top w:val="single" w:sz="4" w:space="0" w:color="auto"/>
              <w:left w:val="single" w:sz="4" w:space="0" w:color="auto"/>
              <w:bottom w:val="single" w:sz="4" w:space="0" w:color="auto"/>
              <w:right w:val="single" w:sz="4" w:space="0" w:color="auto"/>
            </w:tcBorders>
            <w:hideMark/>
          </w:tcPr>
          <w:p w14:paraId="760A1712" w14:textId="77777777" w:rsidR="00AE50DC" w:rsidRPr="00C31E24" w:rsidRDefault="00AE50DC">
            <w:pPr>
              <w:pStyle w:val="TAL"/>
              <w:spacing w:line="256" w:lineRule="auto"/>
              <w:rPr>
                <w:lang w:eastAsia="en-US"/>
              </w:rPr>
            </w:pPr>
            <w:r w:rsidRPr="00C31E24">
              <w:rPr>
                <w:lang w:eastAsia="en-US"/>
              </w:rPr>
              <w:t>Encryption according to NOTE 1 in TS 36.579-1 [2] Table 5.5.3.2.2-2</w:t>
            </w:r>
          </w:p>
        </w:tc>
        <w:tc>
          <w:tcPr>
            <w:tcW w:w="1418" w:type="dxa"/>
            <w:tcBorders>
              <w:top w:val="single" w:sz="4" w:space="0" w:color="auto"/>
              <w:left w:val="single" w:sz="4" w:space="0" w:color="auto"/>
              <w:bottom w:val="single" w:sz="4" w:space="0" w:color="auto"/>
              <w:right w:val="single" w:sz="4" w:space="0" w:color="auto"/>
            </w:tcBorders>
          </w:tcPr>
          <w:p w14:paraId="7C241694"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F833483" w14:textId="77777777" w:rsidR="00AE50DC" w:rsidRPr="00C31E24" w:rsidRDefault="00AE50DC">
            <w:pPr>
              <w:pStyle w:val="TAL"/>
              <w:spacing w:line="256" w:lineRule="auto"/>
              <w:rPr>
                <w:rFonts w:eastAsia="SimSun"/>
                <w:lang w:eastAsia="en-US"/>
              </w:rPr>
            </w:pPr>
          </w:p>
        </w:tc>
      </w:tr>
      <w:tr w:rsidR="00AE50DC" w:rsidRPr="00C31E24" w14:paraId="36541224" w14:textId="77777777" w:rsidTr="00AE50DC">
        <w:tc>
          <w:tcPr>
            <w:tcW w:w="2835" w:type="dxa"/>
            <w:tcBorders>
              <w:top w:val="single" w:sz="4" w:space="0" w:color="auto"/>
              <w:left w:val="single" w:sz="4" w:space="0" w:color="auto"/>
              <w:bottom w:val="single" w:sz="4" w:space="0" w:color="auto"/>
              <w:right w:val="single" w:sz="4" w:space="0" w:color="auto"/>
            </w:tcBorders>
            <w:hideMark/>
          </w:tcPr>
          <w:p w14:paraId="1CAE3200" w14:textId="77777777" w:rsidR="00AE50DC" w:rsidRPr="00C31E24" w:rsidRDefault="00AE50DC">
            <w:pPr>
              <w:pStyle w:val="TAL"/>
              <w:spacing w:line="256" w:lineRule="auto"/>
              <w:rPr>
                <w:rFonts w:eastAsia="SimSun"/>
                <w:lang w:eastAsia="en-US"/>
              </w:rPr>
            </w:pPr>
            <w:r w:rsidRPr="00C31E24">
              <w:rPr>
                <w:rFonts w:eastAsia="SimSun"/>
                <w:lang w:eastAsia="en-US"/>
              </w:rPr>
              <w:t xml:space="preserve">    mcvideo-client-id</w:t>
            </w:r>
          </w:p>
        </w:tc>
        <w:tc>
          <w:tcPr>
            <w:tcW w:w="2126" w:type="dxa"/>
            <w:tcBorders>
              <w:top w:val="single" w:sz="4" w:space="0" w:color="auto"/>
              <w:left w:val="single" w:sz="4" w:space="0" w:color="auto"/>
              <w:bottom w:val="single" w:sz="4" w:space="0" w:color="auto"/>
              <w:right w:val="single" w:sz="4" w:space="0" w:color="auto"/>
            </w:tcBorders>
            <w:hideMark/>
          </w:tcPr>
          <w:p w14:paraId="61C0F873" w14:textId="77777777" w:rsidR="00AE50DC" w:rsidRPr="00C31E24" w:rsidRDefault="00AE50DC">
            <w:pPr>
              <w:pStyle w:val="TAL"/>
              <w:spacing w:line="256" w:lineRule="auto"/>
              <w:rPr>
                <w:rFonts w:eastAsia="SimSun"/>
                <w:color w:val="000000"/>
                <w:lang w:eastAsia="en-US"/>
              </w:rPr>
            </w:pPr>
            <w:r w:rsidRPr="00C31E24">
              <w:rPr>
                <w:rFonts w:eastAsia="SimSun"/>
                <w:color w:val="000000"/>
                <w:lang w:eastAsia="en-US"/>
              </w:rPr>
              <w:t>&lt;mcvideo-client-id&gt; with mcvideoString set to valid UUID URN</w:t>
            </w:r>
          </w:p>
        </w:tc>
        <w:tc>
          <w:tcPr>
            <w:tcW w:w="2126" w:type="dxa"/>
            <w:tcBorders>
              <w:top w:val="single" w:sz="4" w:space="0" w:color="auto"/>
              <w:left w:val="single" w:sz="4" w:space="0" w:color="auto"/>
              <w:bottom w:val="single" w:sz="4" w:space="0" w:color="auto"/>
              <w:right w:val="single" w:sz="4" w:space="0" w:color="auto"/>
            </w:tcBorders>
          </w:tcPr>
          <w:p w14:paraId="4308346F"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2CD06C4E"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2D7A7FA" w14:textId="77777777" w:rsidR="00AE50DC" w:rsidRPr="00C31E24" w:rsidRDefault="00AE50DC">
            <w:pPr>
              <w:pStyle w:val="TAL"/>
              <w:spacing w:line="256" w:lineRule="auto"/>
              <w:rPr>
                <w:rFonts w:eastAsia="SimSun"/>
                <w:lang w:eastAsia="en-US"/>
              </w:rPr>
            </w:pPr>
          </w:p>
        </w:tc>
      </w:tr>
      <w:tr w:rsidR="00AE50DC" w:rsidRPr="00C31E24" w14:paraId="5D9E1A16" w14:textId="77777777" w:rsidTr="00AE50DC">
        <w:tc>
          <w:tcPr>
            <w:tcW w:w="2835" w:type="dxa"/>
            <w:tcBorders>
              <w:top w:val="single" w:sz="4" w:space="0" w:color="auto"/>
              <w:left w:val="single" w:sz="4" w:space="0" w:color="auto"/>
              <w:bottom w:val="single" w:sz="4" w:space="0" w:color="auto"/>
              <w:right w:val="single" w:sz="4" w:space="0" w:color="auto"/>
            </w:tcBorders>
            <w:vAlign w:val="center"/>
            <w:hideMark/>
          </w:tcPr>
          <w:p w14:paraId="5248AD45" w14:textId="77777777" w:rsidR="00AE50DC" w:rsidRPr="00C31E24" w:rsidRDefault="00AE50DC">
            <w:pPr>
              <w:pStyle w:val="TAL"/>
              <w:spacing w:line="256" w:lineRule="auto"/>
              <w:rPr>
                <w:rFonts w:eastAsia="SimSun"/>
                <w:lang w:eastAsia="en-US"/>
              </w:rPr>
            </w:pPr>
            <w:r w:rsidRPr="00C31E24">
              <w:rPr>
                <w:rFonts w:eastAsia="SimSun"/>
                <w:lang w:eastAsia="en-US"/>
              </w:rPr>
              <w:t xml:space="preserve">    alert-ind-rcvd</w:t>
            </w:r>
          </w:p>
        </w:tc>
        <w:tc>
          <w:tcPr>
            <w:tcW w:w="2126" w:type="dxa"/>
            <w:tcBorders>
              <w:top w:val="single" w:sz="4" w:space="0" w:color="auto"/>
              <w:left w:val="single" w:sz="4" w:space="0" w:color="auto"/>
              <w:bottom w:val="single" w:sz="4" w:space="0" w:color="auto"/>
              <w:right w:val="single" w:sz="4" w:space="0" w:color="auto"/>
            </w:tcBorders>
            <w:hideMark/>
          </w:tcPr>
          <w:p w14:paraId="492C00C4" w14:textId="77777777" w:rsidR="00AE50DC" w:rsidRPr="00C31E24" w:rsidRDefault="00AE50DC">
            <w:pPr>
              <w:pStyle w:val="TAL"/>
              <w:spacing w:line="256" w:lineRule="auto"/>
              <w:rPr>
                <w:rFonts w:eastAsia="SimSun"/>
                <w:color w:val="000000"/>
                <w:lang w:eastAsia="en-US"/>
              </w:rPr>
            </w:pPr>
            <w:r w:rsidRPr="00C31E24">
              <w:rPr>
                <w:rFonts w:eastAsia="SimSun"/>
                <w:color w:val="000000"/>
                <w:lang w:eastAsia="en-US"/>
              </w:rPr>
              <w:t>"true"</w:t>
            </w:r>
          </w:p>
        </w:tc>
        <w:tc>
          <w:tcPr>
            <w:tcW w:w="2126" w:type="dxa"/>
            <w:tcBorders>
              <w:top w:val="single" w:sz="4" w:space="0" w:color="auto"/>
              <w:left w:val="single" w:sz="4" w:space="0" w:color="auto"/>
              <w:bottom w:val="single" w:sz="4" w:space="0" w:color="auto"/>
              <w:right w:val="single" w:sz="4" w:space="0" w:color="auto"/>
            </w:tcBorders>
            <w:hideMark/>
          </w:tcPr>
          <w:p w14:paraId="38262ABB" w14:textId="77777777" w:rsidR="00AE50DC" w:rsidRPr="00C31E24" w:rsidRDefault="00AE50DC">
            <w:pPr>
              <w:pStyle w:val="TAL"/>
              <w:spacing w:line="256" w:lineRule="auto"/>
              <w:rPr>
                <w:lang w:eastAsia="en-US"/>
              </w:rPr>
            </w:pPr>
            <w:r w:rsidRPr="00C31E24">
              <w:rPr>
                <w:lang w:eastAsia="en-US"/>
              </w:rPr>
              <w:t>Encryption according to NOTE 1 in TS 36.579-1 [2] Table 5.5.3.2.2-2</w:t>
            </w:r>
          </w:p>
        </w:tc>
        <w:tc>
          <w:tcPr>
            <w:tcW w:w="1418" w:type="dxa"/>
            <w:tcBorders>
              <w:top w:val="single" w:sz="4" w:space="0" w:color="auto"/>
              <w:left w:val="single" w:sz="4" w:space="0" w:color="auto"/>
              <w:bottom w:val="single" w:sz="4" w:space="0" w:color="auto"/>
              <w:right w:val="single" w:sz="4" w:space="0" w:color="auto"/>
            </w:tcBorders>
          </w:tcPr>
          <w:p w14:paraId="2B42255F"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3A07465" w14:textId="77777777" w:rsidR="00AE50DC" w:rsidRPr="00C31E24" w:rsidRDefault="00AE50DC">
            <w:pPr>
              <w:pStyle w:val="TAL"/>
              <w:spacing w:line="256" w:lineRule="auto"/>
              <w:rPr>
                <w:rFonts w:eastAsia="SimSun"/>
                <w:lang w:eastAsia="en-US"/>
              </w:rPr>
            </w:pPr>
          </w:p>
        </w:tc>
      </w:tr>
    </w:tbl>
    <w:p w14:paraId="155B9E34" w14:textId="77777777" w:rsidR="00AE50DC" w:rsidRPr="00C31E24" w:rsidRDefault="00AE50DC" w:rsidP="00AE50DC"/>
    <w:p w14:paraId="76D0ED0E" w14:textId="77777777" w:rsidR="00AE50DC" w:rsidRPr="00C31E24" w:rsidRDefault="00AE50DC" w:rsidP="00AE50DC">
      <w:pPr>
        <w:pStyle w:val="TH"/>
      </w:pPr>
      <w:r w:rsidRPr="00C31E24">
        <w:rPr>
          <w:lang w:eastAsia="x-none"/>
        </w:rPr>
        <w:t>Table 6.3.1.3.3-5: SIP MESSAGE (step 4, Table 6.3.1.3.2-1</w:t>
      </w:r>
      <w:r w:rsidRPr="00C31E24">
        <w:t>; step 2, TS 36.579-1 [2] Table 5.3.30.3-1</w:t>
      </w:r>
      <w:r w:rsidRPr="00C31E24">
        <w:rPr>
          <w:lang w:eastAsia="x-none"/>
        </w:rPr>
        <w:t>)</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69"/>
        <w:gridCol w:w="1986"/>
        <w:gridCol w:w="1418"/>
        <w:gridCol w:w="1277"/>
      </w:tblGrid>
      <w:tr w:rsidR="00AE50DC" w:rsidRPr="00C31E24" w14:paraId="087B3C26" w14:textId="77777777" w:rsidTr="00AE50DC">
        <w:trPr>
          <w:cantSplit/>
        </w:trPr>
        <w:tc>
          <w:tcPr>
            <w:tcW w:w="9776" w:type="dxa"/>
            <w:gridSpan w:val="5"/>
            <w:tcBorders>
              <w:top w:val="single" w:sz="4" w:space="0" w:color="auto"/>
              <w:left w:val="single" w:sz="4" w:space="0" w:color="auto"/>
              <w:bottom w:val="single" w:sz="4" w:space="0" w:color="auto"/>
              <w:right w:val="single" w:sz="4" w:space="0" w:color="auto"/>
            </w:tcBorders>
            <w:hideMark/>
          </w:tcPr>
          <w:p w14:paraId="48232CD1" w14:textId="77777777" w:rsidR="00AE50DC" w:rsidRPr="00C31E24" w:rsidRDefault="00AE50DC">
            <w:pPr>
              <w:pStyle w:val="TAL"/>
              <w:spacing w:line="256" w:lineRule="auto"/>
              <w:rPr>
                <w:lang w:eastAsia="en-US"/>
              </w:rPr>
            </w:pPr>
            <w:r w:rsidRPr="00C31E24">
              <w:rPr>
                <w:lang w:eastAsia="en-US"/>
              </w:rPr>
              <w:t>Derivation Path: TS 36.579-1 [2], Table 5.5.2.7.1-1</w:t>
            </w:r>
          </w:p>
        </w:tc>
      </w:tr>
      <w:tr w:rsidR="00AE50DC" w:rsidRPr="00C31E24" w14:paraId="3255A49A" w14:textId="77777777" w:rsidTr="00AE50DC">
        <w:tc>
          <w:tcPr>
            <w:tcW w:w="2830" w:type="dxa"/>
            <w:tcBorders>
              <w:top w:val="single" w:sz="4" w:space="0" w:color="auto"/>
              <w:left w:val="single" w:sz="4" w:space="0" w:color="auto"/>
              <w:bottom w:val="single" w:sz="4" w:space="0" w:color="auto"/>
              <w:right w:val="single" w:sz="4" w:space="0" w:color="auto"/>
            </w:tcBorders>
            <w:hideMark/>
          </w:tcPr>
          <w:p w14:paraId="7ABF38B2" w14:textId="77777777" w:rsidR="00AE50DC" w:rsidRPr="00C31E24" w:rsidRDefault="00AE50DC">
            <w:pPr>
              <w:pStyle w:val="TAH"/>
              <w:spacing w:line="256" w:lineRule="auto"/>
              <w:rPr>
                <w:lang w:eastAsia="en-US"/>
              </w:rPr>
            </w:pPr>
            <w:r w:rsidRPr="00C31E24">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4EEFC07" w14:textId="77777777" w:rsidR="00AE50DC" w:rsidRPr="00C31E24" w:rsidRDefault="00AE50DC">
            <w:pPr>
              <w:pStyle w:val="TAH"/>
              <w:spacing w:line="256" w:lineRule="auto"/>
              <w:rPr>
                <w:lang w:eastAsia="en-US"/>
              </w:rPr>
            </w:pPr>
            <w:r w:rsidRPr="00C31E24">
              <w:rPr>
                <w:lang w:eastAsia="en-US"/>
              </w:rPr>
              <w:t>Value/remark</w:t>
            </w:r>
          </w:p>
        </w:tc>
        <w:tc>
          <w:tcPr>
            <w:tcW w:w="1985" w:type="dxa"/>
            <w:tcBorders>
              <w:top w:val="single" w:sz="4" w:space="0" w:color="auto"/>
              <w:left w:val="single" w:sz="4" w:space="0" w:color="auto"/>
              <w:bottom w:val="single" w:sz="4" w:space="0" w:color="auto"/>
              <w:right w:val="single" w:sz="4" w:space="0" w:color="auto"/>
            </w:tcBorders>
            <w:hideMark/>
          </w:tcPr>
          <w:p w14:paraId="2F4759A8" w14:textId="77777777" w:rsidR="00AE50DC" w:rsidRPr="00C31E24" w:rsidRDefault="00AE50DC">
            <w:pPr>
              <w:pStyle w:val="TAH"/>
              <w:spacing w:line="256" w:lineRule="auto"/>
              <w:rPr>
                <w:lang w:eastAsia="en-US"/>
              </w:rPr>
            </w:pPr>
            <w:r w:rsidRPr="00C31E24">
              <w:rPr>
                <w:lang w:eastAsia="en-US"/>
              </w:rPr>
              <w:t>Comment</w:t>
            </w:r>
          </w:p>
        </w:tc>
        <w:tc>
          <w:tcPr>
            <w:tcW w:w="1417" w:type="dxa"/>
            <w:tcBorders>
              <w:top w:val="single" w:sz="4" w:space="0" w:color="auto"/>
              <w:left w:val="single" w:sz="4" w:space="0" w:color="auto"/>
              <w:bottom w:val="single" w:sz="4" w:space="0" w:color="auto"/>
              <w:right w:val="single" w:sz="4" w:space="0" w:color="auto"/>
            </w:tcBorders>
            <w:hideMark/>
          </w:tcPr>
          <w:p w14:paraId="5F4755F3" w14:textId="77777777" w:rsidR="00AE50DC" w:rsidRPr="00C31E24" w:rsidRDefault="00AE50DC">
            <w:pPr>
              <w:pStyle w:val="TAH"/>
              <w:spacing w:line="256" w:lineRule="auto"/>
              <w:rPr>
                <w:lang w:eastAsia="en-US"/>
              </w:rPr>
            </w:pPr>
            <w:r w:rsidRPr="00C31E24">
              <w:rPr>
                <w:lang w:eastAsia="en-US"/>
              </w:rPr>
              <w:t>Reference</w:t>
            </w:r>
          </w:p>
        </w:tc>
        <w:tc>
          <w:tcPr>
            <w:tcW w:w="1276" w:type="dxa"/>
            <w:tcBorders>
              <w:top w:val="single" w:sz="4" w:space="0" w:color="auto"/>
              <w:left w:val="single" w:sz="4" w:space="0" w:color="auto"/>
              <w:bottom w:val="single" w:sz="4" w:space="0" w:color="auto"/>
              <w:right w:val="single" w:sz="4" w:space="0" w:color="auto"/>
            </w:tcBorders>
            <w:hideMark/>
          </w:tcPr>
          <w:p w14:paraId="4EB935E6" w14:textId="77777777" w:rsidR="00AE50DC" w:rsidRPr="00C31E24" w:rsidRDefault="00AE50DC">
            <w:pPr>
              <w:pStyle w:val="TAH"/>
              <w:spacing w:line="256" w:lineRule="auto"/>
              <w:rPr>
                <w:lang w:eastAsia="en-US"/>
              </w:rPr>
            </w:pPr>
            <w:r w:rsidRPr="00C31E24">
              <w:rPr>
                <w:lang w:eastAsia="en-US"/>
              </w:rPr>
              <w:t>Condition</w:t>
            </w:r>
          </w:p>
        </w:tc>
      </w:tr>
      <w:tr w:rsidR="00AE50DC" w:rsidRPr="00C31E24" w14:paraId="7C4BC9A3" w14:textId="77777777" w:rsidTr="00AE50DC">
        <w:tc>
          <w:tcPr>
            <w:tcW w:w="2830" w:type="dxa"/>
            <w:tcBorders>
              <w:top w:val="single" w:sz="4" w:space="0" w:color="auto"/>
              <w:left w:val="single" w:sz="4" w:space="0" w:color="auto"/>
              <w:bottom w:val="single" w:sz="4" w:space="0" w:color="auto"/>
              <w:right w:val="single" w:sz="4" w:space="0" w:color="auto"/>
            </w:tcBorders>
            <w:vAlign w:val="center"/>
            <w:hideMark/>
          </w:tcPr>
          <w:p w14:paraId="1A987EF1" w14:textId="77777777" w:rsidR="00AE50DC" w:rsidRPr="00C31E24" w:rsidRDefault="00AE50DC">
            <w:pPr>
              <w:pStyle w:val="TAL"/>
              <w:spacing w:line="256" w:lineRule="auto"/>
              <w:rPr>
                <w:b/>
                <w:bCs/>
                <w:lang w:eastAsia="en-US"/>
              </w:rPr>
            </w:pPr>
            <w:r w:rsidRPr="00C31E24">
              <w:rPr>
                <w:b/>
                <w:bCs/>
                <w:lang w:eastAsia="en-US"/>
              </w:rPr>
              <w:t>Message-body</w:t>
            </w:r>
          </w:p>
        </w:tc>
        <w:tc>
          <w:tcPr>
            <w:tcW w:w="2268" w:type="dxa"/>
            <w:tcBorders>
              <w:top w:val="single" w:sz="4" w:space="0" w:color="auto"/>
              <w:left w:val="single" w:sz="4" w:space="0" w:color="auto"/>
              <w:bottom w:val="single" w:sz="4" w:space="0" w:color="auto"/>
              <w:right w:val="single" w:sz="4" w:space="0" w:color="auto"/>
            </w:tcBorders>
          </w:tcPr>
          <w:p w14:paraId="674A929B" w14:textId="77777777" w:rsidR="00AE50DC" w:rsidRPr="00C31E24" w:rsidRDefault="00AE50DC">
            <w:pPr>
              <w:pStyle w:val="TAL"/>
              <w:spacing w:line="256" w:lineRule="auto"/>
              <w:rPr>
                <w:lang w:eastAsia="en-US"/>
              </w:rPr>
            </w:pPr>
          </w:p>
        </w:tc>
        <w:tc>
          <w:tcPr>
            <w:tcW w:w="1985" w:type="dxa"/>
            <w:tcBorders>
              <w:top w:val="single" w:sz="4" w:space="0" w:color="auto"/>
              <w:left w:val="single" w:sz="4" w:space="0" w:color="auto"/>
              <w:bottom w:val="single" w:sz="4" w:space="0" w:color="auto"/>
              <w:right w:val="single" w:sz="4" w:space="0" w:color="auto"/>
            </w:tcBorders>
          </w:tcPr>
          <w:p w14:paraId="32E720D9" w14:textId="77777777" w:rsidR="00AE50DC" w:rsidRPr="00C31E24" w:rsidRDefault="00AE50DC">
            <w:pPr>
              <w:pStyle w:val="TAL"/>
              <w:spacing w:line="25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7E3E4D2" w14:textId="77777777" w:rsidR="00AE50DC" w:rsidRPr="00C31E24" w:rsidRDefault="00AE50DC">
            <w:pPr>
              <w:pStyle w:val="TAL"/>
              <w:spacing w:line="256" w:lineRule="auto"/>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2CCE2AC6" w14:textId="77777777" w:rsidR="00AE50DC" w:rsidRPr="00C31E24" w:rsidRDefault="00AE50DC">
            <w:pPr>
              <w:pStyle w:val="TAL"/>
              <w:spacing w:line="256" w:lineRule="auto"/>
              <w:rPr>
                <w:lang w:eastAsia="en-US"/>
              </w:rPr>
            </w:pPr>
          </w:p>
        </w:tc>
      </w:tr>
      <w:tr w:rsidR="00AE50DC" w:rsidRPr="00C31E24" w14:paraId="6332C0EE" w14:textId="77777777" w:rsidTr="00AE50DC">
        <w:tc>
          <w:tcPr>
            <w:tcW w:w="2830" w:type="dxa"/>
            <w:tcBorders>
              <w:top w:val="single" w:sz="4" w:space="0" w:color="auto"/>
              <w:left w:val="single" w:sz="4" w:space="0" w:color="auto"/>
              <w:bottom w:val="single" w:sz="4" w:space="0" w:color="auto"/>
              <w:right w:val="single" w:sz="4" w:space="0" w:color="auto"/>
            </w:tcBorders>
            <w:vAlign w:val="center"/>
            <w:hideMark/>
          </w:tcPr>
          <w:p w14:paraId="02837F02" w14:textId="77777777" w:rsidR="00AE50DC" w:rsidRPr="00C31E24" w:rsidRDefault="00AE50DC">
            <w:pPr>
              <w:pStyle w:val="TAL"/>
              <w:spacing w:line="256" w:lineRule="auto"/>
              <w:rPr>
                <w:lang w:eastAsia="en-US"/>
              </w:rPr>
            </w:pPr>
            <w:r w:rsidRPr="00C31E24">
              <w:rPr>
                <w:lang w:eastAsia="en-US"/>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09AC2EE5" w14:textId="77777777" w:rsidR="00AE50DC" w:rsidRPr="00C31E24" w:rsidRDefault="00AE50DC">
            <w:pPr>
              <w:pStyle w:val="TAL"/>
              <w:spacing w:line="256" w:lineRule="auto"/>
              <w:rPr>
                <w:rFonts w:eastAsia="SimSun"/>
                <w:color w:val="000000"/>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2D8FBF64" w14:textId="77777777" w:rsidR="00AE50DC" w:rsidRPr="00C31E24" w:rsidRDefault="00AE50DC">
            <w:pPr>
              <w:pStyle w:val="TAL"/>
              <w:spacing w:line="256" w:lineRule="auto"/>
              <w:rPr>
                <w:lang w:eastAsia="en-US"/>
              </w:rPr>
            </w:pPr>
            <w:r w:rsidRPr="00C31E24">
              <w:rPr>
                <w:lang w:eastAsia="en-US"/>
              </w:rPr>
              <w:t>MCVideo Info</w:t>
            </w:r>
          </w:p>
        </w:tc>
        <w:tc>
          <w:tcPr>
            <w:tcW w:w="1417" w:type="dxa"/>
            <w:tcBorders>
              <w:top w:val="single" w:sz="4" w:space="0" w:color="auto"/>
              <w:left w:val="single" w:sz="4" w:space="0" w:color="auto"/>
              <w:bottom w:val="single" w:sz="4" w:space="0" w:color="auto"/>
              <w:right w:val="single" w:sz="4" w:space="0" w:color="auto"/>
            </w:tcBorders>
          </w:tcPr>
          <w:p w14:paraId="7EAE32A3" w14:textId="77777777" w:rsidR="00AE50DC" w:rsidRPr="00C31E24" w:rsidRDefault="00AE50DC">
            <w:pPr>
              <w:pStyle w:val="TAL"/>
              <w:spacing w:line="256" w:lineRule="auto"/>
              <w:rPr>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14:paraId="7BD98791" w14:textId="77777777" w:rsidR="00AE50DC" w:rsidRPr="00C31E24" w:rsidRDefault="00AE50DC">
            <w:pPr>
              <w:pStyle w:val="TAL"/>
              <w:spacing w:line="256" w:lineRule="auto"/>
              <w:rPr>
                <w:lang w:eastAsia="en-US"/>
              </w:rPr>
            </w:pPr>
          </w:p>
        </w:tc>
      </w:tr>
      <w:tr w:rsidR="00AE50DC" w:rsidRPr="00C31E24" w14:paraId="4380E3EE" w14:textId="77777777" w:rsidTr="00AE50DC">
        <w:tc>
          <w:tcPr>
            <w:tcW w:w="2830" w:type="dxa"/>
            <w:tcBorders>
              <w:top w:val="single" w:sz="4" w:space="0" w:color="auto"/>
              <w:left w:val="single" w:sz="4" w:space="0" w:color="auto"/>
              <w:bottom w:val="single" w:sz="4" w:space="0" w:color="auto"/>
              <w:right w:val="single" w:sz="4" w:space="0" w:color="auto"/>
            </w:tcBorders>
            <w:vAlign w:val="center"/>
            <w:hideMark/>
          </w:tcPr>
          <w:p w14:paraId="2D206306" w14:textId="77777777" w:rsidR="00AE50DC" w:rsidRPr="00C31E24" w:rsidRDefault="00AE50DC">
            <w:pPr>
              <w:pStyle w:val="TAL"/>
              <w:spacing w:line="256" w:lineRule="auto"/>
              <w:rPr>
                <w:lang w:eastAsia="en-US"/>
              </w:rPr>
            </w:pPr>
            <w:r w:rsidRPr="00C31E24">
              <w:rPr>
                <w:lang w:eastAsia="en-US"/>
              </w:rP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839A9F" w14:textId="77777777" w:rsidR="00AE50DC" w:rsidRPr="00C31E24" w:rsidRDefault="00AE50DC">
            <w:pPr>
              <w:pStyle w:val="TAL"/>
              <w:spacing w:line="256" w:lineRule="auto"/>
              <w:rPr>
                <w:rFonts w:eastAsia="SimSun"/>
                <w:color w:val="000000"/>
                <w:lang w:eastAsia="en-US"/>
              </w:rPr>
            </w:pPr>
            <w:r w:rsidRPr="00C31E24">
              <w:rPr>
                <w:rFonts w:eastAsia="SimSun"/>
                <w:color w:val="000000"/>
                <w:lang w:eastAsia="en-US"/>
              </w:rPr>
              <w:t>MCVideo-Info as described in Table 6.3.1.3.3-6</w:t>
            </w:r>
          </w:p>
        </w:tc>
        <w:tc>
          <w:tcPr>
            <w:tcW w:w="1985" w:type="dxa"/>
            <w:tcBorders>
              <w:top w:val="single" w:sz="4" w:space="0" w:color="auto"/>
              <w:left w:val="single" w:sz="4" w:space="0" w:color="auto"/>
              <w:bottom w:val="single" w:sz="4" w:space="0" w:color="auto"/>
              <w:right w:val="single" w:sz="4" w:space="0" w:color="auto"/>
            </w:tcBorders>
          </w:tcPr>
          <w:p w14:paraId="29CF9D81" w14:textId="77777777" w:rsidR="00AE50DC" w:rsidRPr="00C31E24" w:rsidRDefault="00AE50DC">
            <w:pPr>
              <w:pStyle w:val="TAL"/>
              <w:spacing w:line="25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1CDA2C3E" w14:textId="77777777" w:rsidR="00AE50DC" w:rsidRPr="00C31E24" w:rsidRDefault="00AE50DC">
            <w:pPr>
              <w:pStyle w:val="TAL"/>
              <w:spacing w:line="256" w:lineRule="auto"/>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78DFF9D9" w14:textId="77777777" w:rsidR="00AE50DC" w:rsidRPr="00C31E24" w:rsidRDefault="00AE50DC">
            <w:pPr>
              <w:pStyle w:val="TAL"/>
              <w:spacing w:line="256" w:lineRule="auto"/>
              <w:rPr>
                <w:lang w:eastAsia="en-US"/>
              </w:rPr>
            </w:pPr>
          </w:p>
        </w:tc>
      </w:tr>
    </w:tbl>
    <w:p w14:paraId="42B50318" w14:textId="77777777" w:rsidR="00AE50DC" w:rsidRPr="00C31E24" w:rsidRDefault="00AE50DC" w:rsidP="00AE50DC"/>
    <w:p w14:paraId="35447D32" w14:textId="77777777" w:rsidR="00AE50DC" w:rsidRPr="00C31E24" w:rsidRDefault="00AE50DC" w:rsidP="00AE50DC">
      <w:pPr>
        <w:pStyle w:val="TH"/>
        <w:rPr>
          <w:rFonts w:eastAsia="SimSun"/>
          <w:lang w:eastAsia="en-US"/>
        </w:rPr>
      </w:pPr>
      <w:r w:rsidRPr="00C31E24">
        <w:rPr>
          <w:rFonts w:eastAsia="SimSun"/>
          <w:lang w:eastAsia="en-US"/>
        </w:rPr>
        <w:t xml:space="preserve">Table 6.3.1.3.3-6: </w:t>
      </w:r>
      <w:r w:rsidRPr="00C31E24">
        <w:rPr>
          <w:rFonts w:eastAsia="SimSun"/>
          <w:lang w:eastAsia="ko-KR"/>
        </w:rPr>
        <w:t>MCVideo-Info in SIP MESSAGE</w:t>
      </w:r>
      <w:r w:rsidRPr="00C31E24">
        <w:rPr>
          <w:rFonts w:eastAsia="SimSun"/>
          <w:lang w:eastAsia="en-US"/>
        </w:rPr>
        <w:t xml:space="preserve"> (Table 6.3.1.3.3-5)</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50DC" w:rsidRPr="00C31E24" w14:paraId="1B81E132" w14:textId="77777777" w:rsidTr="00AE50DC">
        <w:tc>
          <w:tcPr>
            <w:tcW w:w="9639" w:type="dxa"/>
            <w:gridSpan w:val="5"/>
            <w:tcBorders>
              <w:top w:val="single" w:sz="4" w:space="0" w:color="auto"/>
              <w:left w:val="single" w:sz="4" w:space="0" w:color="auto"/>
              <w:bottom w:val="single" w:sz="4" w:space="0" w:color="auto"/>
              <w:right w:val="single" w:sz="4" w:space="0" w:color="auto"/>
            </w:tcBorders>
            <w:hideMark/>
          </w:tcPr>
          <w:p w14:paraId="1F83B9F6" w14:textId="77777777" w:rsidR="00AE50DC" w:rsidRPr="00C31E24" w:rsidRDefault="00AE50DC">
            <w:pPr>
              <w:pStyle w:val="TAL"/>
              <w:spacing w:line="256" w:lineRule="auto"/>
              <w:rPr>
                <w:rFonts w:eastAsia="SimSun"/>
                <w:lang w:eastAsia="en-US"/>
              </w:rPr>
            </w:pPr>
            <w:r w:rsidRPr="00C31E24">
              <w:rPr>
                <w:rFonts w:eastAsia="SimSun"/>
                <w:lang w:eastAsia="en-US"/>
              </w:rPr>
              <w:t>Derivation Path: TS 36.579-1 [2], Table 5.5.3.2.1-1 condition GROUP-CALL</w:t>
            </w:r>
          </w:p>
        </w:tc>
      </w:tr>
      <w:tr w:rsidR="00AE50DC" w:rsidRPr="00C31E24" w14:paraId="320CD2B8" w14:textId="77777777" w:rsidTr="00AE50DC">
        <w:tc>
          <w:tcPr>
            <w:tcW w:w="2835" w:type="dxa"/>
            <w:tcBorders>
              <w:top w:val="single" w:sz="4" w:space="0" w:color="auto"/>
              <w:left w:val="single" w:sz="4" w:space="0" w:color="auto"/>
              <w:bottom w:val="single" w:sz="4" w:space="0" w:color="auto"/>
              <w:right w:val="single" w:sz="4" w:space="0" w:color="auto"/>
            </w:tcBorders>
            <w:hideMark/>
          </w:tcPr>
          <w:p w14:paraId="60A8F1EF" w14:textId="77777777" w:rsidR="00AE50DC" w:rsidRPr="00C31E24" w:rsidRDefault="00AE50DC">
            <w:pPr>
              <w:pStyle w:val="TAH"/>
              <w:spacing w:line="256" w:lineRule="auto"/>
              <w:rPr>
                <w:rFonts w:eastAsia="SimSun"/>
                <w:lang w:eastAsia="en-US"/>
              </w:rPr>
            </w:pPr>
            <w:r w:rsidRPr="00C31E24">
              <w:rPr>
                <w:rFonts w:eastAsia="SimSun"/>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4C56558F" w14:textId="77777777" w:rsidR="00AE50DC" w:rsidRPr="00C31E24" w:rsidRDefault="00AE50DC">
            <w:pPr>
              <w:pStyle w:val="TAH"/>
              <w:spacing w:line="256" w:lineRule="auto"/>
              <w:rPr>
                <w:rFonts w:eastAsia="SimSun"/>
                <w:lang w:eastAsia="en-US"/>
              </w:rPr>
            </w:pPr>
            <w:r w:rsidRPr="00C31E24">
              <w:rPr>
                <w:rFonts w:eastAsia="SimSun"/>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71D32D5" w14:textId="77777777" w:rsidR="00AE50DC" w:rsidRPr="00C31E24" w:rsidRDefault="00AE50DC">
            <w:pPr>
              <w:pStyle w:val="TAH"/>
              <w:spacing w:line="256" w:lineRule="auto"/>
              <w:rPr>
                <w:rFonts w:eastAsia="SimSun"/>
                <w:lang w:eastAsia="en-US"/>
              </w:rPr>
            </w:pPr>
            <w:r w:rsidRPr="00C31E24">
              <w:rPr>
                <w:rFonts w:eastAsia="SimSun"/>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2633CDBA" w14:textId="77777777" w:rsidR="00AE50DC" w:rsidRPr="00C31E24" w:rsidRDefault="00AE50DC">
            <w:pPr>
              <w:pStyle w:val="TAH"/>
              <w:spacing w:line="256" w:lineRule="auto"/>
              <w:rPr>
                <w:rFonts w:eastAsia="SimSun"/>
                <w:lang w:eastAsia="en-US"/>
              </w:rPr>
            </w:pPr>
            <w:r w:rsidRPr="00C31E24">
              <w:rPr>
                <w:rFonts w:eastAsia="SimSun"/>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C6822D3" w14:textId="77777777" w:rsidR="00AE50DC" w:rsidRPr="00C31E24" w:rsidRDefault="00AE50DC">
            <w:pPr>
              <w:pStyle w:val="TAH"/>
              <w:spacing w:line="256" w:lineRule="auto"/>
              <w:rPr>
                <w:rFonts w:eastAsia="SimSun"/>
                <w:lang w:eastAsia="en-US"/>
              </w:rPr>
            </w:pPr>
            <w:r w:rsidRPr="00C31E24">
              <w:rPr>
                <w:rFonts w:eastAsia="SimSun"/>
                <w:lang w:eastAsia="en-US"/>
              </w:rPr>
              <w:t>Condition</w:t>
            </w:r>
          </w:p>
        </w:tc>
      </w:tr>
      <w:tr w:rsidR="00AE50DC" w:rsidRPr="00C31E24" w14:paraId="2ECE3704" w14:textId="77777777" w:rsidTr="00AE50DC">
        <w:tc>
          <w:tcPr>
            <w:tcW w:w="2835" w:type="dxa"/>
            <w:tcBorders>
              <w:top w:val="single" w:sz="4" w:space="0" w:color="auto"/>
              <w:left w:val="single" w:sz="4" w:space="0" w:color="auto"/>
              <w:bottom w:val="single" w:sz="4" w:space="0" w:color="auto"/>
              <w:right w:val="single" w:sz="4" w:space="0" w:color="auto"/>
            </w:tcBorders>
            <w:vAlign w:val="center"/>
            <w:hideMark/>
          </w:tcPr>
          <w:p w14:paraId="30FC9D0F" w14:textId="77777777" w:rsidR="00AE50DC" w:rsidRPr="00C31E24" w:rsidRDefault="00AE50DC">
            <w:pPr>
              <w:pStyle w:val="TAL"/>
              <w:spacing w:line="256" w:lineRule="auto"/>
              <w:rPr>
                <w:rFonts w:eastAsia="SimSun"/>
                <w:lang w:eastAsia="en-US"/>
              </w:rPr>
            </w:pPr>
            <w:r w:rsidRPr="00C31E24">
              <w:rPr>
                <w:rFonts w:eastAsia="SimSun"/>
                <w:lang w:eastAsia="en-US"/>
              </w:rPr>
              <w:t>mcvideoinfo</w:t>
            </w:r>
          </w:p>
        </w:tc>
        <w:tc>
          <w:tcPr>
            <w:tcW w:w="2126" w:type="dxa"/>
            <w:tcBorders>
              <w:top w:val="single" w:sz="4" w:space="0" w:color="auto"/>
              <w:left w:val="single" w:sz="4" w:space="0" w:color="auto"/>
              <w:bottom w:val="single" w:sz="4" w:space="0" w:color="auto"/>
              <w:right w:val="single" w:sz="4" w:space="0" w:color="auto"/>
            </w:tcBorders>
          </w:tcPr>
          <w:p w14:paraId="66221579" w14:textId="77777777" w:rsidR="00AE50DC" w:rsidRPr="00C31E24" w:rsidRDefault="00AE50DC">
            <w:pPr>
              <w:pStyle w:val="TAL"/>
              <w:spacing w:line="256" w:lineRule="auto"/>
              <w:rPr>
                <w:rFonts w:eastAsia="SimSun"/>
                <w:lang w:eastAsia="en-US"/>
              </w:rPr>
            </w:pPr>
          </w:p>
        </w:tc>
        <w:tc>
          <w:tcPr>
            <w:tcW w:w="2126" w:type="dxa"/>
            <w:tcBorders>
              <w:top w:val="single" w:sz="4" w:space="0" w:color="auto"/>
              <w:left w:val="single" w:sz="4" w:space="0" w:color="auto"/>
              <w:bottom w:val="single" w:sz="4" w:space="0" w:color="auto"/>
              <w:right w:val="single" w:sz="4" w:space="0" w:color="auto"/>
            </w:tcBorders>
          </w:tcPr>
          <w:p w14:paraId="449EB8AB" w14:textId="77777777" w:rsidR="00AE50DC" w:rsidRPr="00C31E24" w:rsidRDefault="00AE50DC">
            <w:pPr>
              <w:pStyle w:val="TAL"/>
              <w:spacing w:line="256" w:lineRule="auto"/>
              <w:rPr>
                <w:rFonts w:eastAsia="SimSun"/>
                <w:lang w:eastAsia="en-US"/>
              </w:rPr>
            </w:pPr>
          </w:p>
        </w:tc>
        <w:tc>
          <w:tcPr>
            <w:tcW w:w="1418" w:type="dxa"/>
            <w:tcBorders>
              <w:top w:val="single" w:sz="4" w:space="0" w:color="auto"/>
              <w:left w:val="single" w:sz="4" w:space="0" w:color="auto"/>
              <w:bottom w:val="single" w:sz="4" w:space="0" w:color="auto"/>
              <w:right w:val="single" w:sz="4" w:space="0" w:color="auto"/>
            </w:tcBorders>
          </w:tcPr>
          <w:p w14:paraId="181F5FAD"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6A62460" w14:textId="77777777" w:rsidR="00AE50DC" w:rsidRPr="00C31E24" w:rsidRDefault="00AE50DC">
            <w:pPr>
              <w:pStyle w:val="TAL"/>
              <w:spacing w:line="256" w:lineRule="auto"/>
              <w:rPr>
                <w:rFonts w:eastAsia="SimSun"/>
                <w:lang w:eastAsia="en-US"/>
              </w:rPr>
            </w:pPr>
          </w:p>
        </w:tc>
      </w:tr>
      <w:tr w:rsidR="00AE50DC" w:rsidRPr="00C31E24" w14:paraId="28198F08" w14:textId="77777777" w:rsidTr="00AE50DC">
        <w:tc>
          <w:tcPr>
            <w:tcW w:w="2835" w:type="dxa"/>
            <w:tcBorders>
              <w:top w:val="single" w:sz="4" w:space="0" w:color="auto"/>
              <w:left w:val="single" w:sz="4" w:space="0" w:color="auto"/>
              <w:bottom w:val="single" w:sz="4" w:space="0" w:color="auto"/>
              <w:right w:val="single" w:sz="4" w:space="0" w:color="auto"/>
            </w:tcBorders>
            <w:vAlign w:val="center"/>
            <w:hideMark/>
          </w:tcPr>
          <w:p w14:paraId="38215A83" w14:textId="77777777" w:rsidR="00AE50DC" w:rsidRPr="00C31E24" w:rsidRDefault="00AE50DC">
            <w:pPr>
              <w:pStyle w:val="TAL"/>
              <w:spacing w:line="256" w:lineRule="auto"/>
              <w:rPr>
                <w:rFonts w:eastAsia="SimSun"/>
                <w:lang w:eastAsia="en-US"/>
              </w:rPr>
            </w:pPr>
            <w:r w:rsidRPr="00C31E24">
              <w:rPr>
                <w:rFonts w:eastAsia="SimSun"/>
                <w:lang w:eastAsia="en-US"/>
              </w:rPr>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729A270F" w14:textId="77777777" w:rsidR="00AE50DC" w:rsidRPr="00C31E24" w:rsidRDefault="00AE50DC">
            <w:pPr>
              <w:pStyle w:val="TAL"/>
              <w:spacing w:line="256" w:lineRule="auto"/>
              <w:rPr>
                <w:rFonts w:eastAsia="SimSun"/>
                <w:lang w:eastAsia="en-US"/>
              </w:rPr>
            </w:pPr>
          </w:p>
        </w:tc>
        <w:tc>
          <w:tcPr>
            <w:tcW w:w="2126" w:type="dxa"/>
            <w:tcBorders>
              <w:top w:val="single" w:sz="4" w:space="0" w:color="auto"/>
              <w:left w:val="single" w:sz="4" w:space="0" w:color="auto"/>
              <w:bottom w:val="single" w:sz="4" w:space="0" w:color="auto"/>
              <w:right w:val="single" w:sz="4" w:space="0" w:color="auto"/>
            </w:tcBorders>
          </w:tcPr>
          <w:p w14:paraId="1ED951A1" w14:textId="77777777" w:rsidR="00AE50DC" w:rsidRPr="00C31E24" w:rsidRDefault="00AE50DC">
            <w:pPr>
              <w:pStyle w:val="TAL"/>
              <w:spacing w:line="256" w:lineRule="auto"/>
              <w:rPr>
                <w:rFonts w:eastAsia="SimSun"/>
                <w:lang w:eastAsia="en-US"/>
              </w:rPr>
            </w:pPr>
          </w:p>
        </w:tc>
        <w:tc>
          <w:tcPr>
            <w:tcW w:w="1418" w:type="dxa"/>
            <w:tcBorders>
              <w:top w:val="single" w:sz="4" w:space="0" w:color="auto"/>
              <w:left w:val="single" w:sz="4" w:space="0" w:color="auto"/>
              <w:bottom w:val="single" w:sz="4" w:space="0" w:color="auto"/>
              <w:right w:val="single" w:sz="4" w:space="0" w:color="auto"/>
            </w:tcBorders>
          </w:tcPr>
          <w:p w14:paraId="121D459D"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8044D63" w14:textId="77777777" w:rsidR="00AE50DC" w:rsidRPr="00C31E24" w:rsidRDefault="00AE50DC">
            <w:pPr>
              <w:pStyle w:val="TAL"/>
              <w:spacing w:line="256" w:lineRule="auto"/>
              <w:rPr>
                <w:rFonts w:eastAsia="SimSun"/>
                <w:lang w:eastAsia="en-US"/>
              </w:rPr>
            </w:pPr>
          </w:p>
        </w:tc>
      </w:tr>
      <w:tr w:rsidR="00AE50DC" w:rsidRPr="00C31E24" w14:paraId="69EBFF6E" w14:textId="77777777" w:rsidTr="00AE50DC">
        <w:tc>
          <w:tcPr>
            <w:tcW w:w="2835" w:type="dxa"/>
            <w:tcBorders>
              <w:top w:val="single" w:sz="4" w:space="0" w:color="auto"/>
              <w:left w:val="single" w:sz="4" w:space="0" w:color="auto"/>
              <w:bottom w:val="single" w:sz="4" w:space="0" w:color="auto"/>
              <w:right w:val="single" w:sz="4" w:space="0" w:color="auto"/>
            </w:tcBorders>
            <w:vAlign w:val="center"/>
            <w:hideMark/>
          </w:tcPr>
          <w:p w14:paraId="7790E4FE" w14:textId="77777777" w:rsidR="00AE50DC" w:rsidRPr="00C31E24" w:rsidRDefault="00AE50DC">
            <w:pPr>
              <w:pStyle w:val="TAL"/>
              <w:spacing w:line="256" w:lineRule="auto"/>
              <w:rPr>
                <w:rFonts w:eastAsia="SimSun"/>
                <w:lang w:eastAsia="en-US"/>
              </w:rPr>
            </w:pPr>
            <w:r w:rsidRPr="00C31E24">
              <w:rPr>
                <w:rFonts w:eastAsia="SimSun"/>
                <w:lang w:eastAsia="en-US"/>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0CADE23B" w14:textId="77777777" w:rsidR="00AE50DC" w:rsidRPr="00C31E24" w:rsidRDefault="00AE50DC">
            <w:pPr>
              <w:pStyle w:val="TAL"/>
              <w:spacing w:line="256" w:lineRule="auto"/>
              <w:rPr>
                <w:rFonts w:eastAsia="SimSun"/>
                <w:color w:val="000000"/>
                <w:lang w:eastAsia="en-US"/>
              </w:rPr>
            </w:pPr>
            <w:r w:rsidRPr="00C31E24">
              <w:rPr>
                <w:rFonts w:eastAsia="SimSun"/>
                <w:color w:val="000000"/>
                <w:lang w:eastAsia="en-US"/>
              </w:rPr>
              <w:t>"false"</w:t>
            </w:r>
          </w:p>
        </w:tc>
        <w:tc>
          <w:tcPr>
            <w:tcW w:w="2126" w:type="dxa"/>
            <w:tcBorders>
              <w:top w:val="single" w:sz="4" w:space="0" w:color="auto"/>
              <w:left w:val="single" w:sz="4" w:space="0" w:color="auto"/>
              <w:bottom w:val="single" w:sz="4" w:space="0" w:color="auto"/>
              <w:right w:val="single" w:sz="4" w:space="0" w:color="auto"/>
            </w:tcBorders>
          </w:tcPr>
          <w:p w14:paraId="05CCB1F3" w14:textId="77777777" w:rsidR="00AE50DC" w:rsidRPr="00C31E24" w:rsidRDefault="00AE50DC">
            <w:pPr>
              <w:pStyle w:val="TAL"/>
              <w:spacing w:line="256" w:lineRule="auto"/>
              <w:rPr>
                <w:rFonts w:eastAsia="SimSun"/>
                <w:lang w:eastAsia="en-US"/>
              </w:rPr>
            </w:pPr>
          </w:p>
        </w:tc>
        <w:tc>
          <w:tcPr>
            <w:tcW w:w="1418" w:type="dxa"/>
            <w:tcBorders>
              <w:top w:val="single" w:sz="4" w:space="0" w:color="auto"/>
              <w:left w:val="single" w:sz="4" w:space="0" w:color="auto"/>
              <w:bottom w:val="single" w:sz="4" w:space="0" w:color="auto"/>
              <w:right w:val="single" w:sz="4" w:space="0" w:color="auto"/>
            </w:tcBorders>
          </w:tcPr>
          <w:p w14:paraId="18D379D1"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3F505CB" w14:textId="77777777" w:rsidR="00AE50DC" w:rsidRPr="00C31E24" w:rsidRDefault="00AE50DC">
            <w:pPr>
              <w:pStyle w:val="TAL"/>
              <w:spacing w:line="256" w:lineRule="auto"/>
              <w:rPr>
                <w:rFonts w:eastAsia="SimSun"/>
                <w:lang w:eastAsia="en-US"/>
              </w:rPr>
            </w:pPr>
          </w:p>
        </w:tc>
      </w:tr>
    </w:tbl>
    <w:p w14:paraId="1DB31221" w14:textId="77777777" w:rsidR="00AE50DC" w:rsidRPr="00C31E24" w:rsidRDefault="00AE50DC" w:rsidP="00AE50DC">
      <w:pPr>
        <w:overflowPunct/>
        <w:autoSpaceDE/>
        <w:adjustRightInd/>
        <w:spacing w:line="256" w:lineRule="auto"/>
        <w:rPr>
          <w:rFonts w:eastAsia="SimSun"/>
        </w:rPr>
      </w:pPr>
    </w:p>
    <w:p w14:paraId="79CB366E" w14:textId="77777777" w:rsidR="00AE50DC" w:rsidRPr="00C31E24" w:rsidRDefault="00AE50DC" w:rsidP="00AE50DC">
      <w:pPr>
        <w:pStyle w:val="TH"/>
      </w:pPr>
      <w:r w:rsidRPr="00C31E24">
        <w:rPr>
          <w:lang w:eastAsia="x-none"/>
        </w:rPr>
        <w:t>Table 6.3.1.3.3-7: SIP MESSAGE (step 4, Table 6.3.1.3.2-1</w:t>
      </w:r>
      <w:r w:rsidRPr="00C31E24">
        <w:t>; step 4, TS 36.579-1 [2] Table 5.3.30.3-1</w:t>
      </w:r>
      <w:r w:rsidRPr="00C31E24">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AE50DC" w:rsidRPr="00C31E24" w14:paraId="44C52437" w14:textId="77777777" w:rsidTr="00AE50DC">
        <w:tc>
          <w:tcPr>
            <w:tcW w:w="9639" w:type="dxa"/>
            <w:gridSpan w:val="5"/>
            <w:tcBorders>
              <w:top w:val="single" w:sz="4" w:space="0" w:color="auto"/>
              <w:left w:val="single" w:sz="4" w:space="0" w:color="auto"/>
              <w:bottom w:val="single" w:sz="4" w:space="0" w:color="auto"/>
              <w:right w:val="single" w:sz="4" w:space="0" w:color="auto"/>
            </w:tcBorders>
            <w:hideMark/>
          </w:tcPr>
          <w:p w14:paraId="03F40DE1" w14:textId="77777777" w:rsidR="00AE50DC" w:rsidRPr="00C31E24" w:rsidRDefault="00AE50DC">
            <w:pPr>
              <w:pStyle w:val="TAL"/>
              <w:spacing w:line="256" w:lineRule="auto"/>
              <w:rPr>
                <w:lang w:eastAsia="en-US"/>
              </w:rPr>
            </w:pPr>
            <w:r w:rsidRPr="00C31E24">
              <w:rPr>
                <w:lang w:eastAsia="en-US"/>
              </w:rPr>
              <w:t>Derivation Path: TS 36.579-1 [2], Table 5.5.2.7.2-1</w:t>
            </w:r>
          </w:p>
        </w:tc>
      </w:tr>
      <w:tr w:rsidR="00AE50DC" w:rsidRPr="00C31E24" w14:paraId="3513419E" w14:textId="77777777" w:rsidTr="00AE50DC">
        <w:tc>
          <w:tcPr>
            <w:tcW w:w="2551" w:type="dxa"/>
            <w:tcBorders>
              <w:top w:val="single" w:sz="4" w:space="0" w:color="auto"/>
              <w:left w:val="single" w:sz="4" w:space="0" w:color="auto"/>
              <w:bottom w:val="single" w:sz="4" w:space="0" w:color="auto"/>
              <w:right w:val="single" w:sz="4" w:space="0" w:color="auto"/>
            </w:tcBorders>
            <w:hideMark/>
          </w:tcPr>
          <w:p w14:paraId="5A0B23A7" w14:textId="77777777" w:rsidR="00AE50DC" w:rsidRPr="00C31E24" w:rsidRDefault="00AE50DC">
            <w:pPr>
              <w:pStyle w:val="TAH"/>
              <w:spacing w:line="256" w:lineRule="auto"/>
              <w:rPr>
                <w:lang w:eastAsia="en-US"/>
              </w:rPr>
            </w:pPr>
            <w:r w:rsidRPr="00C31E24">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63970E" w14:textId="77777777" w:rsidR="00AE50DC" w:rsidRPr="00C31E24" w:rsidRDefault="00AE50DC">
            <w:pPr>
              <w:pStyle w:val="TAH"/>
              <w:spacing w:line="256" w:lineRule="auto"/>
              <w:rPr>
                <w:lang w:eastAsia="en-US"/>
              </w:rPr>
            </w:pPr>
            <w:r w:rsidRPr="00C31E24">
              <w:rPr>
                <w:lang w:eastAsia="en-US"/>
              </w:rPr>
              <w:t>Value/remark</w:t>
            </w:r>
          </w:p>
        </w:tc>
        <w:tc>
          <w:tcPr>
            <w:tcW w:w="1985" w:type="dxa"/>
            <w:tcBorders>
              <w:top w:val="single" w:sz="4" w:space="0" w:color="auto"/>
              <w:left w:val="single" w:sz="4" w:space="0" w:color="auto"/>
              <w:bottom w:val="single" w:sz="4" w:space="0" w:color="auto"/>
              <w:right w:val="single" w:sz="4" w:space="0" w:color="auto"/>
            </w:tcBorders>
            <w:hideMark/>
          </w:tcPr>
          <w:p w14:paraId="1FA6E8AD" w14:textId="77777777" w:rsidR="00AE50DC" w:rsidRPr="00C31E24" w:rsidRDefault="00AE50DC">
            <w:pPr>
              <w:pStyle w:val="TAH"/>
              <w:spacing w:line="256" w:lineRule="auto"/>
              <w:rPr>
                <w:lang w:eastAsia="en-US"/>
              </w:rPr>
            </w:pPr>
            <w:r w:rsidRPr="00C31E24">
              <w:rPr>
                <w:lang w:eastAsia="en-US"/>
              </w:rPr>
              <w:t>Comment</w:t>
            </w:r>
          </w:p>
        </w:tc>
        <w:tc>
          <w:tcPr>
            <w:tcW w:w="1417" w:type="dxa"/>
            <w:tcBorders>
              <w:top w:val="single" w:sz="4" w:space="0" w:color="auto"/>
              <w:left w:val="single" w:sz="4" w:space="0" w:color="auto"/>
              <w:bottom w:val="single" w:sz="4" w:space="0" w:color="auto"/>
              <w:right w:val="single" w:sz="4" w:space="0" w:color="auto"/>
            </w:tcBorders>
            <w:hideMark/>
          </w:tcPr>
          <w:p w14:paraId="61390099" w14:textId="77777777" w:rsidR="00AE50DC" w:rsidRPr="00C31E24" w:rsidRDefault="00AE50DC">
            <w:pPr>
              <w:pStyle w:val="TAH"/>
              <w:spacing w:line="256" w:lineRule="auto"/>
              <w:rPr>
                <w:lang w:eastAsia="en-US"/>
              </w:rPr>
            </w:pPr>
            <w:r w:rsidRPr="00C31E24">
              <w:rPr>
                <w:lang w:eastAsia="en-US"/>
              </w:rPr>
              <w:t>Reference</w:t>
            </w:r>
          </w:p>
        </w:tc>
        <w:tc>
          <w:tcPr>
            <w:tcW w:w="1418" w:type="dxa"/>
            <w:tcBorders>
              <w:top w:val="single" w:sz="4" w:space="0" w:color="auto"/>
              <w:left w:val="single" w:sz="4" w:space="0" w:color="auto"/>
              <w:bottom w:val="single" w:sz="4" w:space="0" w:color="auto"/>
              <w:right w:val="single" w:sz="4" w:space="0" w:color="auto"/>
            </w:tcBorders>
            <w:hideMark/>
          </w:tcPr>
          <w:p w14:paraId="62D8DFEC" w14:textId="77777777" w:rsidR="00AE50DC" w:rsidRPr="00C31E24" w:rsidRDefault="00AE50DC">
            <w:pPr>
              <w:pStyle w:val="TAH"/>
              <w:spacing w:line="256" w:lineRule="auto"/>
              <w:rPr>
                <w:lang w:eastAsia="en-US"/>
              </w:rPr>
            </w:pPr>
            <w:r w:rsidRPr="00C31E24">
              <w:rPr>
                <w:lang w:eastAsia="en-US"/>
              </w:rPr>
              <w:t>Condition</w:t>
            </w:r>
          </w:p>
        </w:tc>
      </w:tr>
      <w:tr w:rsidR="00AE50DC" w:rsidRPr="00C31E24" w14:paraId="3E48BF1F" w14:textId="77777777" w:rsidTr="00AE50DC">
        <w:tc>
          <w:tcPr>
            <w:tcW w:w="2551" w:type="dxa"/>
            <w:tcBorders>
              <w:top w:val="single" w:sz="4" w:space="0" w:color="auto"/>
              <w:left w:val="single" w:sz="4" w:space="0" w:color="auto"/>
              <w:bottom w:val="single" w:sz="4" w:space="0" w:color="auto"/>
              <w:right w:val="single" w:sz="4" w:space="0" w:color="auto"/>
            </w:tcBorders>
            <w:vAlign w:val="center"/>
            <w:hideMark/>
          </w:tcPr>
          <w:p w14:paraId="3EC91EEB" w14:textId="77777777" w:rsidR="00AE50DC" w:rsidRPr="00C31E24" w:rsidRDefault="00AE50DC">
            <w:pPr>
              <w:pStyle w:val="TAL"/>
              <w:spacing w:line="256" w:lineRule="auto"/>
              <w:rPr>
                <w:b/>
                <w:bCs/>
                <w:lang w:eastAsia="en-US"/>
              </w:rPr>
            </w:pPr>
            <w:r w:rsidRPr="00C31E24">
              <w:rPr>
                <w:b/>
                <w:bCs/>
                <w:lang w:eastAsia="en-US"/>
              </w:rPr>
              <w:t>Message-body</w:t>
            </w:r>
          </w:p>
        </w:tc>
        <w:tc>
          <w:tcPr>
            <w:tcW w:w="2268" w:type="dxa"/>
            <w:tcBorders>
              <w:top w:val="single" w:sz="4" w:space="0" w:color="auto"/>
              <w:left w:val="single" w:sz="4" w:space="0" w:color="auto"/>
              <w:bottom w:val="single" w:sz="4" w:space="0" w:color="auto"/>
              <w:right w:val="single" w:sz="4" w:space="0" w:color="auto"/>
            </w:tcBorders>
          </w:tcPr>
          <w:p w14:paraId="44B3F304" w14:textId="77777777" w:rsidR="00AE50DC" w:rsidRPr="00C31E24" w:rsidRDefault="00AE50DC">
            <w:pPr>
              <w:pStyle w:val="TAL"/>
              <w:spacing w:line="256" w:lineRule="auto"/>
              <w:rPr>
                <w:lang w:eastAsia="en-US"/>
              </w:rPr>
            </w:pPr>
          </w:p>
        </w:tc>
        <w:tc>
          <w:tcPr>
            <w:tcW w:w="1985" w:type="dxa"/>
            <w:tcBorders>
              <w:top w:val="single" w:sz="4" w:space="0" w:color="auto"/>
              <w:left w:val="single" w:sz="4" w:space="0" w:color="auto"/>
              <w:bottom w:val="single" w:sz="4" w:space="0" w:color="auto"/>
              <w:right w:val="single" w:sz="4" w:space="0" w:color="auto"/>
            </w:tcBorders>
          </w:tcPr>
          <w:p w14:paraId="467EAB88" w14:textId="77777777" w:rsidR="00AE50DC" w:rsidRPr="00C31E24" w:rsidRDefault="00AE50DC">
            <w:pPr>
              <w:pStyle w:val="TAL"/>
              <w:spacing w:line="25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04875A66"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7A3B44C" w14:textId="77777777" w:rsidR="00AE50DC" w:rsidRPr="00C31E24" w:rsidRDefault="00AE50DC">
            <w:pPr>
              <w:pStyle w:val="TAL"/>
              <w:spacing w:line="256" w:lineRule="auto"/>
              <w:rPr>
                <w:lang w:eastAsia="en-US"/>
              </w:rPr>
            </w:pPr>
          </w:p>
        </w:tc>
      </w:tr>
      <w:tr w:rsidR="00AE50DC" w:rsidRPr="00C31E24" w14:paraId="2CF079A4" w14:textId="77777777" w:rsidTr="00AE50DC">
        <w:tc>
          <w:tcPr>
            <w:tcW w:w="2551" w:type="dxa"/>
            <w:tcBorders>
              <w:top w:val="single" w:sz="4" w:space="0" w:color="auto"/>
              <w:left w:val="single" w:sz="4" w:space="0" w:color="auto"/>
              <w:bottom w:val="single" w:sz="4" w:space="0" w:color="auto"/>
              <w:right w:val="single" w:sz="4" w:space="0" w:color="auto"/>
            </w:tcBorders>
            <w:vAlign w:val="center"/>
            <w:hideMark/>
          </w:tcPr>
          <w:p w14:paraId="07D8D73D" w14:textId="77777777" w:rsidR="00AE50DC" w:rsidRPr="00C31E24" w:rsidRDefault="00AE50DC">
            <w:pPr>
              <w:pStyle w:val="TAL"/>
              <w:spacing w:line="256" w:lineRule="auto"/>
              <w:rPr>
                <w:lang w:eastAsia="en-US"/>
              </w:rPr>
            </w:pPr>
            <w:r w:rsidRPr="00C31E24">
              <w:rPr>
                <w:lang w:eastAsia="en-US"/>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24C603DF" w14:textId="77777777" w:rsidR="00AE50DC" w:rsidRPr="00C31E24" w:rsidRDefault="00AE50DC">
            <w:pPr>
              <w:pStyle w:val="TAL"/>
              <w:spacing w:line="256" w:lineRule="auto"/>
              <w:rPr>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5B8F4B24" w14:textId="77777777" w:rsidR="00AE50DC" w:rsidRPr="00C31E24" w:rsidRDefault="00AE50DC">
            <w:pPr>
              <w:pStyle w:val="TAL"/>
              <w:spacing w:line="256" w:lineRule="auto"/>
              <w:rPr>
                <w:lang w:eastAsia="en-US"/>
              </w:rPr>
            </w:pPr>
            <w:r w:rsidRPr="00C31E24">
              <w:rPr>
                <w:lang w:eastAsia="en-US"/>
              </w:rPr>
              <w:t>MCVideo Info</w:t>
            </w:r>
          </w:p>
        </w:tc>
        <w:tc>
          <w:tcPr>
            <w:tcW w:w="1417" w:type="dxa"/>
            <w:tcBorders>
              <w:top w:val="single" w:sz="4" w:space="0" w:color="auto"/>
              <w:left w:val="single" w:sz="4" w:space="0" w:color="auto"/>
              <w:bottom w:val="single" w:sz="4" w:space="0" w:color="auto"/>
              <w:right w:val="single" w:sz="4" w:space="0" w:color="auto"/>
            </w:tcBorders>
          </w:tcPr>
          <w:p w14:paraId="234288B5"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14:paraId="4A835F6B" w14:textId="77777777" w:rsidR="00AE50DC" w:rsidRPr="00C31E24" w:rsidRDefault="00AE50DC">
            <w:pPr>
              <w:pStyle w:val="TAL"/>
              <w:spacing w:line="256" w:lineRule="auto"/>
              <w:rPr>
                <w:lang w:eastAsia="en-US"/>
              </w:rPr>
            </w:pPr>
          </w:p>
        </w:tc>
      </w:tr>
      <w:tr w:rsidR="00AE50DC" w:rsidRPr="00C31E24" w14:paraId="250E801B" w14:textId="77777777" w:rsidTr="00AE50DC">
        <w:tc>
          <w:tcPr>
            <w:tcW w:w="2551" w:type="dxa"/>
            <w:tcBorders>
              <w:top w:val="single" w:sz="4" w:space="0" w:color="auto"/>
              <w:left w:val="single" w:sz="4" w:space="0" w:color="auto"/>
              <w:bottom w:val="single" w:sz="4" w:space="0" w:color="auto"/>
              <w:right w:val="single" w:sz="4" w:space="0" w:color="auto"/>
            </w:tcBorders>
            <w:vAlign w:val="center"/>
            <w:hideMark/>
          </w:tcPr>
          <w:p w14:paraId="20776664" w14:textId="77777777" w:rsidR="00AE50DC" w:rsidRPr="00C31E24" w:rsidRDefault="00AE50DC">
            <w:pPr>
              <w:pStyle w:val="TAL"/>
              <w:spacing w:line="256" w:lineRule="auto"/>
              <w:rPr>
                <w:lang w:eastAsia="en-US"/>
              </w:rPr>
            </w:pPr>
            <w:r w:rsidRPr="00C31E24">
              <w:rPr>
                <w:lang w:eastAsia="en-US"/>
              </w:rP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9FCDB1" w14:textId="77777777" w:rsidR="00AE50DC" w:rsidRPr="00C31E24" w:rsidRDefault="00AE50DC">
            <w:pPr>
              <w:pStyle w:val="TAL"/>
              <w:spacing w:line="256" w:lineRule="auto"/>
              <w:rPr>
                <w:lang w:eastAsia="en-US"/>
              </w:rPr>
            </w:pPr>
            <w:r w:rsidRPr="00C31E24">
              <w:rPr>
                <w:lang w:eastAsia="en-US"/>
              </w:rPr>
              <w:t>MCVideo-Info as described in Table 6.3.1.3.3-8</w:t>
            </w:r>
          </w:p>
        </w:tc>
        <w:tc>
          <w:tcPr>
            <w:tcW w:w="1985" w:type="dxa"/>
            <w:tcBorders>
              <w:top w:val="single" w:sz="4" w:space="0" w:color="auto"/>
              <w:left w:val="single" w:sz="4" w:space="0" w:color="auto"/>
              <w:bottom w:val="single" w:sz="4" w:space="0" w:color="auto"/>
              <w:right w:val="single" w:sz="4" w:space="0" w:color="auto"/>
            </w:tcBorders>
          </w:tcPr>
          <w:p w14:paraId="50A2BE17" w14:textId="77777777" w:rsidR="00AE50DC" w:rsidRPr="00C31E24" w:rsidRDefault="00AE50DC">
            <w:pPr>
              <w:pStyle w:val="TAL"/>
              <w:spacing w:line="25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0E635A71"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4914B9D" w14:textId="77777777" w:rsidR="00AE50DC" w:rsidRPr="00C31E24" w:rsidRDefault="00AE50DC">
            <w:pPr>
              <w:pStyle w:val="TAL"/>
              <w:spacing w:line="256" w:lineRule="auto"/>
              <w:rPr>
                <w:lang w:eastAsia="en-US"/>
              </w:rPr>
            </w:pPr>
          </w:p>
        </w:tc>
      </w:tr>
    </w:tbl>
    <w:p w14:paraId="38555CE2" w14:textId="77777777" w:rsidR="00AE50DC" w:rsidRPr="00C31E24" w:rsidRDefault="00AE50DC" w:rsidP="00AE50DC"/>
    <w:p w14:paraId="3DD9121C" w14:textId="77777777" w:rsidR="00AE50DC" w:rsidRPr="00C31E24" w:rsidRDefault="00AE50DC" w:rsidP="00AE50DC">
      <w:pPr>
        <w:pStyle w:val="TH"/>
        <w:rPr>
          <w:rFonts w:eastAsia="SimSun"/>
          <w:lang w:eastAsia="en-US"/>
        </w:rPr>
      </w:pPr>
      <w:r w:rsidRPr="00C31E24">
        <w:rPr>
          <w:rFonts w:eastAsia="SimSun"/>
          <w:lang w:eastAsia="en-US"/>
        </w:rPr>
        <w:t xml:space="preserve">Table </w:t>
      </w:r>
      <w:r w:rsidRPr="00C31E24">
        <w:rPr>
          <w:lang w:eastAsia="x-none"/>
        </w:rPr>
        <w:t>6.3.1.3.3-8</w:t>
      </w:r>
      <w:r w:rsidRPr="00C31E24">
        <w:rPr>
          <w:rFonts w:eastAsia="SimSun"/>
          <w:lang w:eastAsia="en-US"/>
        </w:rPr>
        <w:t xml:space="preserve">: </w:t>
      </w:r>
      <w:r w:rsidRPr="00C31E24">
        <w:rPr>
          <w:rFonts w:eastAsia="SimSun"/>
          <w:lang w:eastAsia="ko-KR"/>
        </w:rPr>
        <w:t>MCVideo-Info in SIP MESSAGE</w:t>
      </w:r>
      <w:r w:rsidRPr="00C31E24">
        <w:rPr>
          <w:rFonts w:eastAsia="SimSun"/>
          <w:lang w:eastAsia="en-US"/>
        </w:rPr>
        <w:t xml:space="preserve"> (Table 6.3.1.3.3-7)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E50DC" w:rsidRPr="00C31E24" w14:paraId="3533401F" w14:textId="77777777" w:rsidTr="00AE50DC">
        <w:tc>
          <w:tcPr>
            <w:tcW w:w="9639" w:type="dxa"/>
            <w:gridSpan w:val="5"/>
            <w:tcBorders>
              <w:top w:val="single" w:sz="4" w:space="0" w:color="auto"/>
              <w:left w:val="single" w:sz="4" w:space="0" w:color="auto"/>
              <w:bottom w:val="single" w:sz="4" w:space="0" w:color="auto"/>
              <w:right w:val="single" w:sz="4" w:space="0" w:color="auto"/>
            </w:tcBorders>
            <w:hideMark/>
          </w:tcPr>
          <w:p w14:paraId="4B988500" w14:textId="77777777" w:rsidR="00AE50DC" w:rsidRPr="00C31E24" w:rsidRDefault="00AE50DC">
            <w:pPr>
              <w:pStyle w:val="TAL"/>
              <w:spacing w:line="256" w:lineRule="auto"/>
              <w:rPr>
                <w:rFonts w:eastAsia="SimSun"/>
                <w:lang w:eastAsia="en-US"/>
              </w:rPr>
            </w:pPr>
            <w:r w:rsidRPr="00C31E24">
              <w:rPr>
                <w:rFonts w:eastAsia="SimSun"/>
                <w:lang w:eastAsia="en-US"/>
              </w:rPr>
              <w:t>Derivation Path: TS 36.579-1 [2], Table 5.5.3.2.2-2 condition GROUP-CALL</w:t>
            </w:r>
          </w:p>
        </w:tc>
      </w:tr>
      <w:tr w:rsidR="00AE50DC" w:rsidRPr="00C31E24" w14:paraId="11591343" w14:textId="77777777" w:rsidTr="00AE50DC">
        <w:tc>
          <w:tcPr>
            <w:tcW w:w="2835" w:type="dxa"/>
            <w:tcBorders>
              <w:top w:val="single" w:sz="4" w:space="0" w:color="auto"/>
              <w:left w:val="single" w:sz="4" w:space="0" w:color="auto"/>
              <w:bottom w:val="single" w:sz="4" w:space="0" w:color="auto"/>
              <w:right w:val="single" w:sz="4" w:space="0" w:color="auto"/>
            </w:tcBorders>
            <w:hideMark/>
          </w:tcPr>
          <w:p w14:paraId="0A2FA70D" w14:textId="77777777" w:rsidR="00AE50DC" w:rsidRPr="00C31E24" w:rsidRDefault="00AE50DC">
            <w:pPr>
              <w:pStyle w:val="TAH"/>
              <w:spacing w:line="256" w:lineRule="auto"/>
              <w:rPr>
                <w:rFonts w:eastAsia="SimSun"/>
                <w:lang w:eastAsia="en-US"/>
              </w:rPr>
            </w:pPr>
            <w:r w:rsidRPr="00C31E24">
              <w:rPr>
                <w:rFonts w:eastAsia="SimSun"/>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12863A1" w14:textId="77777777" w:rsidR="00AE50DC" w:rsidRPr="00C31E24" w:rsidRDefault="00AE50DC">
            <w:pPr>
              <w:pStyle w:val="TAH"/>
              <w:spacing w:line="256" w:lineRule="auto"/>
              <w:rPr>
                <w:rFonts w:eastAsia="SimSun"/>
                <w:lang w:eastAsia="en-US"/>
              </w:rPr>
            </w:pPr>
            <w:r w:rsidRPr="00C31E24">
              <w:rPr>
                <w:rFonts w:eastAsia="SimSun"/>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5830362" w14:textId="77777777" w:rsidR="00AE50DC" w:rsidRPr="00C31E24" w:rsidRDefault="00AE50DC">
            <w:pPr>
              <w:pStyle w:val="TAH"/>
              <w:spacing w:line="256" w:lineRule="auto"/>
              <w:rPr>
                <w:rFonts w:eastAsia="SimSun"/>
                <w:lang w:eastAsia="en-US"/>
              </w:rPr>
            </w:pPr>
            <w:r w:rsidRPr="00C31E24">
              <w:rPr>
                <w:rFonts w:eastAsia="SimSun"/>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6E25B604" w14:textId="77777777" w:rsidR="00AE50DC" w:rsidRPr="00C31E24" w:rsidRDefault="00AE50DC">
            <w:pPr>
              <w:pStyle w:val="TAH"/>
              <w:spacing w:line="256" w:lineRule="auto"/>
              <w:rPr>
                <w:rFonts w:eastAsia="SimSun"/>
                <w:lang w:eastAsia="en-US"/>
              </w:rPr>
            </w:pPr>
            <w:r w:rsidRPr="00C31E24">
              <w:rPr>
                <w:rFonts w:eastAsia="SimSun"/>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7C4BB7A" w14:textId="77777777" w:rsidR="00AE50DC" w:rsidRPr="00C31E24" w:rsidRDefault="00AE50DC">
            <w:pPr>
              <w:pStyle w:val="TAH"/>
              <w:spacing w:line="256" w:lineRule="auto"/>
              <w:rPr>
                <w:rFonts w:eastAsia="SimSun"/>
                <w:lang w:eastAsia="en-US"/>
              </w:rPr>
            </w:pPr>
            <w:r w:rsidRPr="00C31E24">
              <w:rPr>
                <w:rFonts w:eastAsia="SimSun"/>
                <w:lang w:eastAsia="en-US"/>
              </w:rPr>
              <w:t>Condition</w:t>
            </w:r>
          </w:p>
        </w:tc>
      </w:tr>
      <w:tr w:rsidR="00AE50DC" w:rsidRPr="00C31E24" w14:paraId="480909B9" w14:textId="77777777" w:rsidTr="00AE50DC">
        <w:tc>
          <w:tcPr>
            <w:tcW w:w="2835" w:type="dxa"/>
            <w:tcBorders>
              <w:top w:val="single" w:sz="4" w:space="0" w:color="auto"/>
              <w:left w:val="single" w:sz="4" w:space="0" w:color="auto"/>
              <w:bottom w:val="single" w:sz="4" w:space="0" w:color="auto"/>
              <w:right w:val="single" w:sz="4" w:space="0" w:color="auto"/>
            </w:tcBorders>
            <w:vAlign w:val="center"/>
            <w:hideMark/>
          </w:tcPr>
          <w:p w14:paraId="21449FF3" w14:textId="77777777" w:rsidR="00AE50DC" w:rsidRPr="00C31E24" w:rsidRDefault="00AE50DC">
            <w:pPr>
              <w:pStyle w:val="TAL"/>
              <w:spacing w:line="256" w:lineRule="auto"/>
              <w:rPr>
                <w:rFonts w:eastAsia="SimSun"/>
                <w:lang w:eastAsia="en-US"/>
              </w:rPr>
            </w:pPr>
            <w:r w:rsidRPr="00C31E24">
              <w:rPr>
                <w:rFonts w:eastAsia="SimSun"/>
                <w:lang w:eastAsia="en-US"/>
              </w:rPr>
              <w:t>mcvideoinfo</w:t>
            </w:r>
          </w:p>
        </w:tc>
        <w:tc>
          <w:tcPr>
            <w:tcW w:w="2126" w:type="dxa"/>
            <w:tcBorders>
              <w:top w:val="single" w:sz="4" w:space="0" w:color="auto"/>
              <w:left w:val="single" w:sz="4" w:space="0" w:color="auto"/>
              <w:bottom w:val="single" w:sz="4" w:space="0" w:color="auto"/>
              <w:right w:val="single" w:sz="4" w:space="0" w:color="auto"/>
            </w:tcBorders>
          </w:tcPr>
          <w:p w14:paraId="60B8E001" w14:textId="77777777" w:rsidR="00AE50DC" w:rsidRPr="00C31E24" w:rsidRDefault="00AE50DC">
            <w:pPr>
              <w:pStyle w:val="TAL"/>
              <w:spacing w:line="256" w:lineRule="auto"/>
              <w:rPr>
                <w:rFonts w:eastAsia="SimSun"/>
                <w:lang w:eastAsia="en-US"/>
              </w:rPr>
            </w:pPr>
          </w:p>
        </w:tc>
        <w:tc>
          <w:tcPr>
            <w:tcW w:w="2126" w:type="dxa"/>
            <w:tcBorders>
              <w:top w:val="single" w:sz="4" w:space="0" w:color="auto"/>
              <w:left w:val="single" w:sz="4" w:space="0" w:color="auto"/>
              <w:bottom w:val="single" w:sz="4" w:space="0" w:color="auto"/>
              <w:right w:val="single" w:sz="4" w:space="0" w:color="auto"/>
            </w:tcBorders>
          </w:tcPr>
          <w:p w14:paraId="2F765F14" w14:textId="77777777" w:rsidR="00AE50DC" w:rsidRPr="00C31E24" w:rsidRDefault="00AE50DC">
            <w:pPr>
              <w:pStyle w:val="TAL"/>
              <w:spacing w:line="256" w:lineRule="auto"/>
              <w:rPr>
                <w:rFonts w:eastAsia="SimSun"/>
                <w:lang w:eastAsia="en-US"/>
              </w:rPr>
            </w:pPr>
          </w:p>
        </w:tc>
        <w:tc>
          <w:tcPr>
            <w:tcW w:w="1418" w:type="dxa"/>
            <w:tcBorders>
              <w:top w:val="single" w:sz="4" w:space="0" w:color="auto"/>
              <w:left w:val="single" w:sz="4" w:space="0" w:color="auto"/>
              <w:bottom w:val="single" w:sz="4" w:space="0" w:color="auto"/>
              <w:right w:val="single" w:sz="4" w:space="0" w:color="auto"/>
            </w:tcBorders>
          </w:tcPr>
          <w:p w14:paraId="6B2A5E80"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3784557" w14:textId="77777777" w:rsidR="00AE50DC" w:rsidRPr="00C31E24" w:rsidRDefault="00AE50DC">
            <w:pPr>
              <w:pStyle w:val="TAL"/>
              <w:spacing w:line="256" w:lineRule="auto"/>
              <w:rPr>
                <w:rFonts w:eastAsia="SimSun"/>
                <w:lang w:eastAsia="en-US"/>
              </w:rPr>
            </w:pPr>
          </w:p>
        </w:tc>
      </w:tr>
      <w:tr w:rsidR="00AE50DC" w:rsidRPr="00C31E24" w14:paraId="5D8EB33E" w14:textId="77777777" w:rsidTr="00AE50DC">
        <w:tc>
          <w:tcPr>
            <w:tcW w:w="2835" w:type="dxa"/>
            <w:tcBorders>
              <w:top w:val="single" w:sz="4" w:space="0" w:color="auto"/>
              <w:left w:val="single" w:sz="4" w:space="0" w:color="auto"/>
              <w:bottom w:val="single" w:sz="4" w:space="0" w:color="auto"/>
              <w:right w:val="single" w:sz="4" w:space="0" w:color="auto"/>
            </w:tcBorders>
            <w:vAlign w:val="center"/>
            <w:hideMark/>
          </w:tcPr>
          <w:p w14:paraId="1DC6E65C" w14:textId="77777777" w:rsidR="00AE50DC" w:rsidRPr="00C31E24" w:rsidRDefault="00AE50DC">
            <w:pPr>
              <w:pStyle w:val="TAL"/>
              <w:spacing w:line="256" w:lineRule="auto"/>
              <w:rPr>
                <w:rFonts w:eastAsia="SimSun"/>
                <w:lang w:eastAsia="en-US"/>
              </w:rPr>
            </w:pPr>
            <w:r w:rsidRPr="00C31E24">
              <w:rPr>
                <w:rFonts w:eastAsia="SimSun"/>
                <w:lang w:eastAsia="en-US"/>
              </w:rPr>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72801D54" w14:textId="77777777" w:rsidR="00AE50DC" w:rsidRPr="00C31E24" w:rsidRDefault="00AE50DC">
            <w:pPr>
              <w:pStyle w:val="TAL"/>
              <w:spacing w:line="256" w:lineRule="auto"/>
              <w:rPr>
                <w:rFonts w:eastAsia="SimSun"/>
                <w:lang w:eastAsia="en-US"/>
              </w:rPr>
            </w:pPr>
          </w:p>
        </w:tc>
        <w:tc>
          <w:tcPr>
            <w:tcW w:w="2126" w:type="dxa"/>
            <w:tcBorders>
              <w:top w:val="single" w:sz="4" w:space="0" w:color="auto"/>
              <w:left w:val="single" w:sz="4" w:space="0" w:color="auto"/>
              <w:bottom w:val="single" w:sz="4" w:space="0" w:color="auto"/>
              <w:right w:val="single" w:sz="4" w:space="0" w:color="auto"/>
            </w:tcBorders>
          </w:tcPr>
          <w:p w14:paraId="37F20B6A"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5BACAA90"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A1833FA" w14:textId="77777777" w:rsidR="00AE50DC" w:rsidRPr="00C31E24" w:rsidRDefault="00AE50DC">
            <w:pPr>
              <w:pStyle w:val="TAL"/>
              <w:spacing w:line="256" w:lineRule="auto"/>
              <w:rPr>
                <w:rFonts w:eastAsia="SimSun"/>
                <w:lang w:eastAsia="en-US"/>
              </w:rPr>
            </w:pPr>
          </w:p>
        </w:tc>
      </w:tr>
      <w:tr w:rsidR="00AE50DC" w:rsidRPr="00C31E24" w14:paraId="6B679CAE" w14:textId="77777777" w:rsidTr="00AE50DC">
        <w:tc>
          <w:tcPr>
            <w:tcW w:w="2835" w:type="dxa"/>
            <w:tcBorders>
              <w:top w:val="single" w:sz="4" w:space="0" w:color="auto"/>
              <w:left w:val="single" w:sz="4" w:space="0" w:color="auto"/>
              <w:bottom w:val="single" w:sz="4" w:space="0" w:color="auto"/>
              <w:right w:val="single" w:sz="4" w:space="0" w:color="auto"/>
            </w:tcBorders>
            <w:vAlign w:val="center"/>
            <w:hideMark/>
          </w:tcPr>
          <w:p w14:paraId="467F3EEB" w14:textId="77777777" w:rsidR="00AE50DC" w:rsidRPr="00C31E24" w:rsidRDefault="00AE50DC">
            <w:pPr>
              <w:pStyle w:val="TAL"/>
              <w:spacing w:line="256" w:lineRule="auto"/>
              <w:rPr>
                <w:rFonts w:eastAsia="SimSun"/>
                <w:lang w:eastAsia="en-US"/>
              </w:rPr>
            </w:pPr>
            <w:r w:rsidRPr="00C31E24">
              <w:rPr>
                <w:rFonts w:eastAsia="SimSun"/>
                <w:lang w:eastAsia="en-US"/>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1A9D9EB5" w14:textId="77777777" w:rsidR="00AE50DC" w:rsidRPr="00C31E24" w:rsidRDefault="00AE50DC">
            <w:pPr>
              <w:pStyle w:val="TAL"/>
              <w:spacing w:line="256" w:lineRule="auto"/>
              <w:rPr>
                <w:rFonts w:eastAsia="SimSun"/>
                <w:color w:val="000000"/>
                <w:lang w:eastAsia="en-US"/>
              </w:rPr>
            </w:pPr>
            <w:r w:rsidRPr="00C31E24">
              <w:rPr>
                <w:rFonts w:eastAsia="SimSun"/>
                <w:color w:val="000000"/>
                <w:lang w:eastAsia="en-US"/>
              </w:rPr>
              <w:t>"false"</w:t>
            </w:r>
          </w:p>
        </w:tc>
        <w:tc>
          <w:tcPr>
            <w:tcW w:w="2126" w:type="dxa"/>
            <w:tcBorders>
              <w:top w:val="single" w:sz="4" w:space="0" w:color="auto"/>
              <w:left w:val="single" w:sz="4" w:space="0" w:color="auto"/>
              <w:bottom w:val="single" w:sz="4" w:space="0" w:color="auto"/>
              <w:right w:val="single" w:sz="4" w:space="0" w:color="auto"/>
            </w:tcBorders>
            <w:hideMark/>
          </w:tcPr>
          <w:p w14:paraId="2BDE375C" w14:textId="77777777" w:rsidR="00AE50DC" w:rsidRPr="00C31E24" w:rsidRDefault="00AE50DC">
            <w:pPr>
              <w:pStyle w:val="TAL"/>
              <w:spacing w:line="256" w:lineRule="auto"/>
              <w:rPr>
                <w:lang w:eastAsia="en-US"/>
              </w:rPr>
            </w:pPr>
            <w:r w:rsidRPr="00C31E24">
              <w:rPr>
                <w:lang w:eastAsia="en-US"/>
              </w:rPr>
              <w:t>Encryption according to NOTE 1 in TS 36.579-1 [2] Table 5.5.3.2.2-2</w:t>
            </w:r>
          </w:p>
        </w:tc>
        <w:tc>
          <w:tcPr>
            <w:tcW w:w="1418" w:type="dxa"/>
            <w:tcBorders>
              <w:top w:val="single" w:sz="4" w:space="0" w:color="auto"/>
              <w:left w:val="single" w:sz="4" w:space="0" w:color="auto"/>
              <w:bottom w:val="single" w:sz="4" w:space="0" w:color="auto"/>
              <w:right w:val="single" w:sz="4" w:space="0" w:color="auto"/>
            </w:tcBorders>
          </w:tcPr>
          <w:p w14:paraId="06FE8158"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6CB4B3EE" w14:textId="77777777" w:rsidR="00AE50DC" w:rsidRPr="00C31E24" w:rsidRDefault="00AE50DC">
            <w:pPr>
              <w:pStyle w:val="TAL"/>
              <w:spacing w:line="256" w:lineRule="auto"/>
              <w:rPr>
                <w:rFonts w:eastAsia="SimSun"/>
                <w:lang w:eastAsia="en-US"/>
              </w:rPr>
            </w:pPr>
          </w:p>
        </w:tc>
      </w:tr>
      <w:tr w:rsidR="00AE50DC" w:rsidRPr="00C31E24" w14:paraId="3550240A" w14:textId="77777777" w:rsidTr="00AE50DC">
        <w:tc>
          <w:tcPr>
            <w:tcW w:w="2835" w:type="dxa"/>
            <w:tcBorders>
              <w:top w:val="single" w:sz="4" w:space="0" w:color="auto"/>
              <w:left w:val="single" w:sz="4" w:space="0" w:color="auto"/>
              <w:bottom w:val="single" w:sz="4" w:space="0" w:color="auto"/>
              <w:right w:val="single" w:sz="4" w:space="0" w:color="auto"/>
            </w:tcBorders>
            <w:hideMark/>
          </w:tcPr>
          <w:p w14:paraId="00F2BCB8" w14:textId="77777777" w:rsidR="00AE50DC" w:rsidRPr="00C31E24" w:rsidRDefault="00AE50DC">
            <w:pPr>
              <w:pStyle w:val="TAL"/>
              <w:spacing w:line="256" w:lineRule="auto"/>
              <w:rPr>
                <w:rFonts w:eastAsia="SimSun"/>
                <w:lang w:eastAsia="en-US"/>
              </w:rPr>
            </w:pPr>
            <w:r w:rsidRPr="00C31E24">
              <w:rPr>
                <w:rFonts w:eastAsia="SimSun"/>
                <w:lang w:eastAsia="en-US"/>
              </w:rPr>
              <w:t xml:space="preserve">    mcvideo-client-id</w:t>
            </w:r>
          </w:p>
        </w:tc>
        <w:tc>
          <w:tcPr>
            <w:tcW w:w="2126" w:type="dxa"/>
            <w:tcBorders>
              <w:top w:val="single" w:sz="4" w:space="0" w:color="auto"/>
              <w:left w:val="single" w:sz="4" w:space="0" w:color="auto"/>
              <w:bottom w:val="single" w:sz="4" w:space="0" w:color="auto"/>
              <w:right w:val="single" w:sz="4" w:space="0" w:color="auto"/>
            </w:tcBorders>
            <w:hideMark/>
          </w:tcPr>
          <w:p w14:paraId="7B3E9BE8" w14:textId="77777777" w:rsidR="00AE50DC" w:rsidRPr="00C31E24" w:rsidRDefault="00AE50DC">
            <w:pPr>
              <w:pStyle w:val="TAL"/>
              <w:spacing w:line="256" w:lineRule="auto"/>
              <w:rPr>
                <w:rFonts w:eastAsia="SimSun"/>
                <w:color w:val="000000"/>
                <w:lang w:eastAsia="en-US"/>
              </w:rPr>
            </w:pPr>
            <w:r w:rsidRPr="00C31E24">
              <w:rPr>
                <w:rFonts w:eastAsia="SimSun"/>
                <w:color w:val="000000"/>
                <w:lang w:eastAsia="en-US"/>
              </w:rPr>
              <w:t>&lt;mcvideo-client-id&gt; with mcvideoString set to valid UUID URN</w:t>
            </w:r>
          </w:p>
        </w:tc>
        <w:tc>
          <w:tcPr>
            <w:tcW w:w="2126" w:type="dxa"/>
            <w:tcBorders>
              <w:top w:val="single" w:sz="4" w:space="0" w:color="auto"/>
              <w:left w:val="single" w:sz="4" w:space="0" w:color="auto"/>
              <w:bottom w:val="single" w:sz="4" w:space="0" w:color="auto"/>
              <w:right w:val="single" w:sz="4" w:space="0" w:color="auto"/>
            </w:tcBorders>
          </w:tcPr>
          <w:p w14:paraId="2BF014E9" w14:textId="77777777" w:rsidR="00AE50DC" w:rsidRPr="00C31E24" w:rsidRDefault="00AE50DC">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45EF6CD" w14:textId="77777777" w:rsidR="00AE50DC" w:rsidRPr="00C31E24" w:rsidRDefault="00AE50DC">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A2EED3E" w14:textId="77777777" w:rsidR="00AE50DC" w:rsidRPr="00C31E24" w:rsidRDefault="00AE50DC">
            <w:pPr>
              <w:pStyle w:val="TAL"/>
              <w:spacing w:line="256" w:lineRule="auto"/>
              <w:rPr>
                <w:rFonts w:eastAsia="SimSun"/>
                <w:lang w:eastAsia="en-US"/>
              </w:rPr>
            </w:pPr>
          </w:p>
        </w:tc>
      </w:tr>
    </w:tbl>
    <w:p w14:paraId="4F6E4BC4" w14:textId="5156562F" w:rsidR="00784A32" w:rsidRPr="00C31E24" w:rsidRDefault="00784A32" w:rsidP="00784A32"/>
    <w:p w14:paraId="44C4A78C" w14:textId="77777777" w:rsidR="00AD62C6" w:rsidRPr="00C31E24" w:rsidRDefault="00AD62C6" w:rsidP="00AD62C6">
      <w:pPr>
        <w:pStyle w:val="Heading3"/>
      </w:pPr>
      <w:bookmarkStart w:id="788" w:name="_Toc99871296"/>
      <w:r w:rsidRPr="00C31E24">
        <w:t>6.3.2</w:t>
      </w:r>
      <w:r w:rsidRPr="00C31E24">
        <w:tab/>
        <w:t>On-network / Emergency Alert / Emergency alert origination / Emergency alert cancellation / Client Terminated (CT)</w:t>
      </w:r>
      <w:bookmarkEnd w:id="788"/>
    </w:p>
    <w:p w14:paraId="475C8325" w14:textId="77777777" w:rsidR="00AD62C6" w:rsidRPr="00C31E24" w:rsidRDefault="00AD62C6" w:rsidP="00AD62C6">
      <w:pPr>
        <w:pStyle w:val="H6"/>
      </w:pPr>
      <w:r w:rsidRPr="00C31E24">
        <w:t>6.3.2.1</w:t>
      </w:r>
      <w:r w:rsidRPr="00C31E24">
        <w:tab/>
        <w:t>Test Purpose (TP)</w:t>
      </w:r>
    </w:p>
    <w:p w14:paraId="432001C0" w14:textId="77777777" w:rsidR="00AD62C6" w:rsidRPr="00C31E24" w:rsidRDefault="00AD62C6" w:rsidP="00AD62C6">
      <w:pPr>
        <w:pStyle w:val="H6"/>
      </w:pPr>
      <w:r w:rsidRPr="00C31E24">
        <w:t>(1)</w:t>
      </w:r>
    </w:p>
    <w:p w14:paraId="3DEFFE63"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registered and authorized for MCVideo Service, including authorized to initiate an emergency alert }</w:t>
      </w:r>
    </w:p>
    <w:p w14:paraId="3AFEFB6D" w14:textId="77777777" w:rsidR="00AD62C6" w:rsidRPr="00C31E24" w:rsidRDefault="00AD62C6" w:rsidP="00AD62C6">
      <w:pPr>
        <w:pStyle w:val="PL"/>
        <w:rPr>
          <w:noProof w:val="0"/>
        </w:rPr>
      </w:pPr>
      <w:r w:rsidRPr="00C31E24">
        <w:rPr>
          <w:b/>
          <w:noProof w:val="0"/>
        </w:rPr>
        <w:t>ensure that</w:t>
      </w:r>
      <w:r w:rsidRPr="00C31E24">
        <w:rPr>
          <w:noProof w:val="0"/>
        </w:rPr>
        <w:t xml:space="preserve"> {</w:t>
      </w:r>
      <w:r w:rsidRPr="00C31E24">
        <w:rPr>
          <w:noProof w:val="0"/>
        </w:rPr>
        <w:br/>
        <w:t xml:space="preserve">  </w:t>
      </w:r>
      <w:r w:rsidRPr="00C31E24">
        <w:rPr>
          <w:b/>
          <w:noProof w:val="0"/>
        </w:rPr>
        <w:t>when</w:t>
      </w:r>
      <w:r w:rsidRPr="00C31E24">
        <w:rPr>
          <w:noProof w:val="0"/>
        </w:rPr>
        <w:t xml:space="preserve"> { UE (MCVideo Client) receives an emergency alert via s SIP MESSAGE message with the &lt;alert-ind&gt; element in the </w:t>
      </w:r>
      <w:r w:rsidRPr="00C31E24">
        <w:rPr>
          <w:rFonts w:eastAsia="Malgun Gothic"/>
          <w:noProof w:val="0"/>
        </w:rPr>
        <w:t xml:space="preserve">application/vnd.3gpp.mcvideo-info+xml MIME body </w:t>
      </w:r>
      <w:r w:rsidRPr="00C31E24">
        <w:rPr>
          <w:noProof w:val="0"/>
        </w:rPr>
        <w:t>set to a value of either "true" or "false" }</w:t>
      </w:r>
    </w:p>
    <w:p w14:paraId="630047CE"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responds by sending a SIP 200 (OK) message }</w:t>
      </w:r>
    </w:p>
    <w:p w14:paraId="1CCFA76B" w14:textId="77777777" w:rsidR="00AD62C6" w:rsidRPr="00C31E24" w:rsidRDefault="00AD62C6" w:rsidP="00AD62C6">
      <w:pPr>
        <w:pStyle w:val="PL"/>
        <w:rPr>
          <w:noProof w:val="0"/>
        </w:rPr>
      </w:pPr>
      <w:r w:rsidRPr="00C31E24">
        <w:rPr>
          <w:noProof w:val="0"/>
        </w:rPr>
        <w:t xml:space="preserve">            }</w:t>
      </w:r>
    </w:p>
    <w:p w14:paraId="655677D4" w14:textId="77777777" w:rsidR="00AD62C6" w:rsidRPr="00C31E24" w:rsidRDefault="00AD62C6" w:rsidP="00AD62C6">
      <w:pPr>
        <w:pStyle w:val="PL"/>
        <w:rPr>
          <w:noProof w:val="0"/>
        </w:rPr>
      </w:pPr>
    </w:p>
    <w:p w14:paraId="413FF68D" w14:textId="77777777" w:rsidR="00AD62C6" w:rsidRPr="00C31E24" w:rsidRDefault="00AD62C6" w:rsidP="00AD62C6">
      <w:pPr>
        <w:pStyle w:val="H6"/>
      </w:pPr>
      <w:r w:rsidRPr="00C31E24">
        <w:t>6.3.2.2</w:t>
      </w:r>
      <w:r w:rsidRPr="00C31E24">
        <w:tab/>
        <w:t>Conformance requirements</w:t>
      </w:r>
    </w:p>
    <w:p w14:paraId="4DE266B3" w14:textId="77777777" w:rsidR="00AD62C6" w:rsidRPr="00C31E24" w:rsidRDefault="00AD62C6" w:rsidP="00AD62C6">
      <w:r w:rsidRPr="00C31E24">
        <w:t>References: The conformance requirements covered in the current TC are specified in: TS 24.281, clauses 11.2.1.1, 11.2.1.3.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18AB4F3" w14:textId="77777777" w:rsidR="00AD62C6" w:rsidRPr="00C31E24" w:rsidRDefault="00AD62C6" w:rsidP="00AD62C6">
      <w:r w:rsidRPr="00C31E24">
        <w:t>[TS 24.281 clause 11.2.1.3]</w:t>
      </w:r>
    </w:p>
    <w:p w14:paraId="414C928A" w14:textId="77777777" w:rsidR="00AD62C6" w:rsidRPr="00C31E24" w:rsidRDefault="00AD62C6" w:rsidP="00AD62C6">
      <w:pPr>
        <w:rPr>
          <w:rFonts w:eastAsia="Malgun Gothic"/>
        </w:rPr>
      </w:pPr>
      <w:r w:rsidRPr="00C31E24">
        <w:rPr>
          <w:rFonts w:eastAsia="Malgun Gothic"/>
        </w:rPr>
        <w:t>Upon receipt of a "SIP MESSAGE request for emergency notification", the MCVideo client:</w:t>
      </w:r>
    </w:p>
    <w:p w14:paraId="319E7DD2" w14:textId="77777777" w:rsidR="00AD62C6" w:rsidRPr="00C31E24" w:rsidRDefault="00AD62C6" w:rsidP="00AD62C6">
      <w:pPr>
        <w:pStyle w:val="B1"/>
        <w:rPr>
          <w:rFonts w:eastAsia="Malgun Gothic"/>
        </w:rPr>
      </w:pPr>
      <w:r w:rsidRPr="00C31E24">
        <w:rPr>
          <w:rFonts w:eastAsia="Malgun Gothic"/>
        </w:rPr>
        <w:t>1)</w:t>
      </w:r>
      <w:r w:rsidRPr="00C31E24">
        <w:rPr>
          <w:rFonts w:eastAsia="Malgun Gothic"/>
        </w:rPr>
        <w:tab/>
        <w:t>if the received SIP MESSAGE request contains an application/vnd.3gpp.mcvideo-info+xml MIME body with the &lt;alert-ind&gt; element set to a value of "true", should display to the MCVideo user an indication of the MCVideo emergency alert and associated information, including:</w:t>
      </w:r>
    </w:p>
    <w:p w14:paraId="284D9D62" w14:textId="77777777" w:rsidR="00AD62C6" w:rsidRPr="00C31E24" w:rsidRDefault="00AD62C6" w:rsidP="00AD62C6">
      <w:pPr>
        <w:pStyle w:val="B2"/>
        <w:rPr>
          <w:rFonts w:eastAsia="Malgun Gothic"/>
        </w:rPr>
      </w:pPr>
      <w:r w:rsidRPr="00C31E24">
        <w:rPr>
          <w:rFonts w:eastAsia="Malgun Gothic"/>
        </w:rPr>
        <w:t>a)</w:t>
      </w:r>
      <w:r w:rsidRPr="00C31E24">
        <w:rPr>
          <w:rFonts w:eastAsia="Malgun Gothic"/>
        </w:rPr>
        <w:tab/>
        <w:t>the MCVideo group identity contained in &lt;mcvideo-calling-group-id&gt; element application/vnd.3gpp.mcvideo-info+xml MIME body;</w:t>
      </w:r>
    </w:p>
    <w:p w14:paraId="449B8601" w14:textId="77777777" w:rsidR="00AD62C6" w:rsidRPr="00C31E24" w:rsidRDefault="00AD62C6" w:rsidP="00AD62C6">
      <w:pPr>
        <w:pStyle w:val="B2"/>
        <w:rPr>
          <w:rFonts w:eastAsia="Malgun Gothic"/>
        </w:rPr>
      </w:pPr>
      <w:r w:rsidRPr="00C31E24">
        <w:rPr>
          <w:rFonts w:eastAsia="Malgun Gothic"/>
        </w:rPr>
        <w:t>b)</w:t>
      </w:r>
      <w:r w:rsidRPr="00C31E24">
        <w:rPr>
          <w:rFonts w:eastAsia="Malgun Gothic"/>
        </w:rPr>
        <w:tab/>
        <w:t>the originator of the MCVideo emergency alert contained in the &lt;mcvideo-calling-user-id&gt; element of the application/vnd.3gpp.mcvideo-info+xml MIME body; and</w:t>
      </w:r>
    </w:p>
    <w:p w14:paraId="1D70A031" w14:textId="77777777" w:rsidR="00AD62C6" w:rsidRPr="00C31E24" w:rsidRDefault="00AD62C6" w:rsidP="00AD62C6">
      <w:pPr>
        <w:pStyle w:val="B2"/>
        <w:rPr>
          <w:rFonts w:eastAsia="Malgun Gothic"/>
        </w:rPr>
      </w:pPr>
      <w:r w:rsidRPr="00C31E24">
        <w:rPr>
          <w:rFonts w:eastAsia="Malgun Gothic"/>
        </w:rPr>
        <w:t>c)</w:t>
      </w:r>
      <w:r w:rsidRPr="00C31E24">
        <w:rPr>
          <w:rFonts w:eastAsia="Malgun Gothic"/>
        </w:rPr>
        <w:tab/>
        <w:t>the mission critical organization of the MCVideo emergency alert originator contained in the &lt;mc-org&gt; element of the application/vnd.3gpp.mcvideo-info+xml MIME body;</w:t>
      </w:r>
    </w:p>
    <w:p w14:paraId="04BE4AC0" w14:textId="77777777" w:rsidR="00AD62C6" w:rsidRPr="00C31E24" w:rsidRDefault="00AD62C6" w:rsidP="00AD62C6">
      <w:pPr>
        <w:pStyle w:val="NO"/>
        <w:rPr>
          <w:rFonts w:eastAsia="Malgun Gothic"/>
        </w:rPr>
      </w:pPr>
      <w:r w:rsidRPr="00C31E24">
        <w:rPr>
          <w:rFonts w:eastAsia="Malgun Gothic"/>
        </w:rPr>
        <w:t>NOTE 1:</w:t>
      </w:r>
      <w:r w:rsidRPr="00C31E24">
        <w:rPr>
          <w:rFonts w:eastAsia="Malgun Gothic"/>
        </w:rPr>
        <w:tab/>
        <w:t>This is the case of the MCVideo client receiving the notification of another MCVideo user's emergency alert.</w:t>
      </w:r>
    </w:p>
    <w:p w14:paraId="13465E27" w14:textId="77777777" w:rsidR="00AD62C6" w:rsidRPr="00C31E24" w:rsidRDefault="00AD62C6" w:rsidP="00AD62C6">
      <w:pPr>
        <w:pStyle w:val="B1"/>
        <w:rPr>
          <w:rFonts w:eastAsia="Malgun Gothic"/>
        </w:rPr>
      </w:pPr>
      <w:r w:rsidRPr="00C31E24">
        <w:rPr>
          <w:rFonts w:eastAsia="Malgun Gothic"/>
        </w:rPr>
        <w:t>2)</w:t>
      </w:r>
      <w:r w:rsidRPr="00C31E24">
        <w:rPr>
          <w:rFonts w:eastAsia="Malgun Gothic"/>
        </w:rPr>
        <w:tab/>
        <w:t>if the received SIP MESSAGE request contains an application/vnd.3gpp.mcvideo-info+xml MIME body with the &lt;alert-ind&gt; element set to a value of "false":</w:t>
      </w:r>
    </w:p>
    <w:p w14:paraId="0D96ACB4" w14:textId="77777777" w:rsidR="00AD62C6" w:rsidRPr="00C31E24" w:rsidRDefault="00AD62C6" w:rsidP="00AD62C6">
      <w:pPr>
        <w:pStyle w:val="B2"/>
        <w:rPr>
          <w:rFonts w:eastAsia="Malgun Gothic"/>
        </w:rPr>
      </w:pPr>
      <w:r w:rsidRPr="00C31E24">
        <w:rPr>
          <w:rFonts w:eastAsia="Malgun Gothic"/>
        </w:rPr>
        <w:t>a)</w:t>
      </w:r>
      <w:r w:rsidRPr="00C31E24">
        <w:rPr>
          <w:rFonts w:eastAsia="Malgun Gothic"/>
        </w:rPr>
        <w:tab/>
        <w:t>should display to the MCVideo user an indication of the MCVideo emergency alert cancellation and associated information, including:</w:t>
      </w:r>
    </w:p>
    <w:p w14:paraId="686C2126" w14:textId="77777777" w:rsidR="00AD62C6" w:rsidRPr="00C31E24" w:rsidRDefault="00AD62C6" w:rsidP="00AD62C6">
      <w:pPr>
        <w:pStyle w:val="B3"/>
        <w:rPr>
          <w:rFonts w:eastAsia="Malgun Gothic"/>
        </w:rPr>
      </w:pPr>
      <w:r w:rsidRPr="00C31E24">
        <w:rPr>
          <w:rFonts w:eastAsia="Malgun Gothic"/>
        </w:rPr>
        <w:t>i)</w:t>
      </w:r>
      <w:r w:rsidRPr="00C31E24">
        <w:rPr>
          <w:rFonts w:eastAsia="Malgun Gothic"/>
        </w:rPr>
        <w:tab/>
        <w:t>the MCVideo group identity contained in the &lt;mcvideo-calling-group-id&gt; element application/vnd.3gpp.mcvideo-info+xml MIME body;</w:t>
      </w:r>
    </w:p>
    <w:p w14:paraId="17408BA5" w14:textId="77777777" w:rsidR="00AD62C6" w:rsidRPr="00C31E24" w:rsidRDefault="00AD62C6" w:rsidP="00AD62C6">
      <w:pPr>
        <w:pStyle w:val="B3"/>
        <w:rPr>
          <w:rFonts w:eastAsia="Malgun Gothic"/>
        </w:rPr>
      </w:pPr>
      <w:r w:rsidRPr="00C31E24">
        <w:rPr>
          <w:rFonts w:eastAsia="Malgun Gothic"/>
        </w:rPr>
        <w:t>ii)</w:t>
      </w:r>
      <w:r w:rsidRPr="00C31E24">
        <w:rPr>
          <w:rFonts w:eastAsia="Malgun Gothic"/>
        </w:rPr>
        <w:tab/>
        <w:t>the originator of the MCVideo emergency alert contained in:</w:t>
      </w:r>
    </w:p>
    <w:p w14:paraId="2239EE71" w14:textId="77777777" w:rsidR="00AD62C6" w:rsidRPr="00C31E24" w:rsidRDefault="00AD62C6" w:rsidP="00AD62C6">
      <w:pPr>
        <w:pStyle w:val="B4"/>
        <w:rPr>
          <w:rFonts w:eastAsia="Malgun Gothic"/>
        </w:rPr>
      </w:pPr>
      <w:r w:rsidRPr="00C31E24">
        <w:rPr>
          <w:rFonts w:eastAsia="Malgun Gothic"/>
        </w:rPr>
        <w:t>A)</w:t>
      </w:r>
      <w:r w:rsidRPr="00C31E24">
        <w:rPr>
          <w:rFonts w:eastAsia="Malgun Gothic"/>
        </w:rPr>
        <w:tab/>
        <w:t>if present, the &lt;originated-by&gt; element of the application/vnd.3gpp.mcvideo-info+xml MIME body; or</w:t>
      </w:r>
    </w:p>
    <w:p w14:paraId="237D330E" w14:textId="77777777" w:rsidR="00AD62C6" w:rsidRPr="00C31E24" w:rsidRDefault="00AD62C6" w:rsidP="00AD62C6">
      <w:pPr>
        <w:pStyle w:val="B4"/>
        <w:rPr>
          <w:rFonts w:eastAsia="Malgun Gothic"/>
        </w:rPr>
      </w:pPr>
      <w:r w:rsidRPr="00C31E24">
        <w:rPr>
          <w:rFonts w:eastAsia="Malgun Gothic"/>
        </w:rPr>
        <w:t>B)</w:t>
      </w:r>
      <w:r w:rsidRPr="00C31E24">
        <w:rPr>
          <w:rFonts w:eastAsia="Malgun Gothic"/>
        </w:rPr>
        <w:tab/>
        <w:t>the &lt;mcvideo-calling-user-id&gt; element of the application/vnd.3gpp.mcvideo-info+xml MIME body; and</w:t>
      </w:r>
    </w:p>
    <w:p w14:paraId="151C56F0" w14:textId="77777777" w:rsidR="00AD62C6" w:rsidRPr="00C31E24" w:rsidRDefault="00AD62C6" w:rsidP="00AD62C6">
      <w:pPr>
        <w:pStyle w:val="B2"/>
        <w:rPr>
          <w:rFonts w:eastAsia="Malgun Gothic"/>
        </w:rPr>
      </w:pPr>
      <w:r w:rsidRPr="00C31E24">
        <w:rPr>
          <w:rFonts w:eastAsia="Malgun Gothic"/>
        </w:rPr>
        <w:t>b)</w:t>
      </w:r>
      <w:r w:rsidRPr="00C31E24">
        <w:rPr>
          <w:rFonts w:eastAsia="Malgun Gothic"/>
        </w:rPr>
        <w:tab/>
        <w:t>if the MCVideo ID contained in the &lt;originated-by&gt; element is the MCVideo ID of the receiving MCVideo user, shall set the MCVideo emergency alert state to "MVEA 1: no-alert"; and</w:t>
      </w:r>
    </w:p>
    <w:p w14:paraId="7B3FE729" w14:textId="77777777" w:rsidR="00AD62C6" w:rsidRPr="00C31E24" w:rsidRDefault="00AD62C6" w:rsidP="00AD62C6">
      <w:pPr>
        <w:pStyle w:val="B2"/>
        <w:rPr>
          <w:rFonts w:eastAsia="Malgun Gothic"/>
        </w:rPr>
      </w:pPr>
      <w:r w:rsidRPr="00C31E24">
        <w:rPr>
          <w:rFonts w:eastAsia="Malgun Gothic"/>
        </w:rPr>
        <w:t>c)</w:t>
      </w:r>
      <w:r w:rsidRPr="00C31E24">
        <w:rPr>
          <w:rFonts w:eastAsia="Malgun Gothic"/>
        </w:rPr>
        <w:tab/>
        <w:t>if the received SIP MESSAGE request contains an application/vnd.3gpp.mcvideo-info+xml MIME body with the &lt;emergency-ind&gt; element is set to a value of "false":</w:t>
      </w:r>
    </w:p>
    <w:p w14:paraId="5D941604" w14:textId="77777777" w:rsidR="00AD62C6" w:rsidRPr="00C31E24" w:rsidRDefault="00AD62C6" w:rsidP="00AD62C6">
      <w:pPr>
        <w:pStyle w:val="B3"/>
        <w:rPr>
          <w:rFonts w:eastAsia="Malgun Gothic"/>
        </w:rPr>
      </w:pPr>
      <w:r w:rsidRPr="00C31E24">
        <w:rPr>
          <w:rFonts w:eastAsia="Malgun Gothic"/>
        </w:rPr>
        <w:t>i)</w:t>
      </w:r>
      <w:r w:rsidRPr="00C31E24">
        <w:rPr>
          <w:rFonts w:eastAsia="Malgun Gothic"/>
        </w:rPr>
        <w:tab/>
        <w:t>shall set the MCVideo emergency group state to "MVEG 1: no-emergency"; and</w:t>
      </w:r>
    </w:p>
    <w:p w14:paraId="151D76B1" w14:textId="77777777" w:rsidR="00AD62C6" w:rsidRPr="00C31E24" w:rsidRDefault="00AD62C6" w:rsidP="00AD62C6">
      <w:pPr>
        <w:pStyle w:val="B3"/>
        <w:rPr>
          <w:rFonts w:eastAsia="Malgun Gothic"/>
        </w:rPr>
      </w:pPr>
      <w:r w:rsidRPr="00C31E24">
        <w:rPr>
          <w:rFonts w:eastAsia="Malgun Gothic"/>
        </w:rPr>
        <w:t>ii)</w:t>
      </w:r>
      <w:r w:rsidRPr="00C31E24">
        <w:rPr>
          <w:rFonts w:eastAsia="Malgun Gothic"/>
        </w:rPr>
        <w:tab/>
        <w:t xml:space="preserve">shall set </w:t>
      </w:r>
      <w:r w:rsidRPr="00C31E24">
        <w:t>the MCVideo emergency group call state to "MVEGC 1: emergency-gc-capable";</w:t>
      </w:r>
    </w:p>
    <w:p w14:paraId="265F129C" w14:textId="77777777" w:rsidR="00AD62C6" w:rsidRPr="00C31E24" w:rsidRDefault="00AD62C6" w:rsidP="00AD62C6">
      <w:pPr>
        <w:pStyle w:val="NO"/>
        <w:rPr>
          <w:rFonts w:eastAsia="Malgun Gothic"/>
        </w:rPr>
      </w:pPr>
      <w:r w:rsidRPr="00C31E24">
        <w:rPr>
          <w:rFonts w:eastAsia="Malgun Gothic"/>
        </w:rPr>
        <w:t>NOTE 2:</w:t>
      </w:r>
      <w:r w:rsidRPr="00C31E24">
        <w:rPr>
          <w:rFonts w:eastAsia="Malgun Gothic"/>
        </w:rPr>
        <w:tab/>
        <w:t>This is the case of the MCVideo client receiving the notification of the cancellation by a third party of an MCVideo emergency alert. This can be the MCVideo emergency alert of another MCVideo user or the MCVideo emergency alert of the recipient, as determined by the contents of the &lt;originated-by&gt; element. Optionally, notification of the cancellation of the in-progress emergency state of the MCVideo group can be included.</w:t>
      </w:r>
    </w:p>
    <w:p w14:paraId="2859A7E4" w14:textId="77777777" w:rsidR="00AD62C6" w:rsidRPr="00C31E24" w:rsidRDefault="00AD62C6" w:rsidP="00AD62C6">
      <w:pPr>
        <w:pStyle w:val="B1"/>
        <w:rPr>
          <w:rFonts w:eastAsia="Malgun Gothic"/>
        </w:rPr>
      </w:pPr>
      <w:r w:rsidRPr="00C31E24">
        <w:rPr>
          <w:rFonts w:eastAsia="Malgun Gothic"/>
        </w:rPr>
        <w:t>3)</w:t>
      </w:r>
      <w:r w:rsidRPr="00C31E24">
        <w:rPr>
          <w:rFonts w:eastAsia="Malgun Gothic"/>
        </w:rPr>
        <w:tab/>
        <w:t>if the received SIP MESSAGE request contains an application/vnd.3gpp.mcvideo-info+xml MIME body with the &lt;emergency-ind&gt; element set to a value of "true":</w:t>
      </w:r>
    </w:p>
    <w:p w14:paraId="128A98AB" w14:textId="77777777" w:rsidR="00AD62C6" w:rsidRPr="00C31E24" w:rsidRDefault="00AD62C6" w:rsidP="00AD62C6">
      <w:pPr>
        <w:pStyle w:val="B2"/>
        <w:rPr>
          <w:rFonts w:eastAsia="Malgun Gothic"/>
        </w:rPr>
      </w:pPr>
      <w:r w:rsidRPr="00C31E24">
        <w:rPr>
          <w:rFonts w:eastAsia="Malgun Gothic"/>
        </w:rPr>
        <w:t>a)</w:t>
      </w:r>
      <w:r w:rsidRPr="00C31E24">
        <w:rPr>
          <w:rFonts w:eastAsia="Malgun Gothic"/>
        </w:rPr>
        <w:tab/>
        <w:t>should display to the MCVideo user an indication of the additional emergency MCVideo user participating in the MCVideo emergency group call including the following if not already displayed as part of step 1):</w:t>
      </w:r>
    </w:p>
    <w:p w14:paraId="6A0F8C7E" w14:textId="77777777" w:rsidR="00AD62C6" w:rsidRPr="00C31E24" w:rsidRDefault="00AD62C6" w:rsidP="00AD62C6">
      <w:pPr>
        <w:pStyle w:val="B3"/>
        <w:rPr>
          <w:rFonts w:eastAsia="Malgun Gothic"/>
        </w:rPr>
      </w:pPr>
      <w:r w:rsidRPr="00C31E24">
        <w:rPr>
          <w:rFonts w:eastAsia="Malgun Gothic"/>
        </w:rPr>
        <w:t>i)</w:t>
      </w:r>
      <w:r w:rsidRPr="00C31E24">
        <w:rPr>
          <w:rFonts w:eastAsia="Malgun Gothic"/>
        </w:rPr>
        <w:tab/>
        <w:t>the MCVideo group identity contained in the &lt;mcvideo-calling-group-id&gt; element application/vnd.3gpp.mcvideo-info+xml MIME body; and</w:t>
      </w:r>
    </w:p>
    <w:p w14:paraId="718DBCB3" w14:textId="77777777" w:rsidR="00AD62C6" w:rsidRPr="00C31E24" w:rsidRDefault="00AD62C6" w:rsidP="00AD62C6">
      <w:pPr>
        <w:pStyle w:val="B3"/>
        <w:rPr>
          <w:rFonts w:eastAsia="Malgun Gothic"/>
        </w:rPr>
      </w:pPr>
      <w:r w:rsidRPr="00C31E24">
        <w:rPr>
          <w:rFonts w:eastAsia="Malgun Gothic"/>
        </w:rPr>
        <w:t>ii)</w:t>
      </w:r>
      <w:r w:rsidRPr="00C31E24">
        <w:rPr>
          <w:rFonts w:eastAsia="Malgun Gothic"/>
        </w:rPr>
        <w:tab/>
        <w:t>the &lt;mcvideo-calling-user-id&gt; element of the application/vnd.3gpp.mcvideo-info+xml MIME body;</w:t>
      </w:r>
    </w:p>
    <w:p w14:paraId="658D13B0" w14:textId="77777777" w:rsidR="00AD62C6" w:rsidRPr="00C31E24" w:rsidRDefault="00AD62C6" w:rsidP="00AD62C6">
      <w:pPr>
        <w:pStyle w:val="B2"/>
        <w:rPr>
          <w:rFonts w:eastAsia="Malgun Gothic"/>
        </w:rPr>
      </w:pPr>
      <w:r w:rsidRPr="00C31E24">
        <w:rPr>
          <w:rFonts w:eastAsia="Malgun Gothic"/>
        </w:rPr>
        <w:t>b)</w:t>
      </w:r>
      <w:r w:rsidRPr="00C31E24">
        <w:rPr>
          <w:rFonts w:eastAsia="Malgun Gothic"/>
        </w:rPr>
        <w:tab/>
        <w:t>shall set the MCVideo emergency group state to "MVEG 2: in-progress" if not already set to that value;</w:t>
      </w:r>
    </w:p>
    <w:p w14:paraId="70394018" w14:textId="77777777" w:rsidR="00AD62C6" w:rsidRPr="00C31E24" w:rsidRDefault="00AD62C6" w:rsidP="00AD62C6">
      <w:pPr>
        <w:pStyle w:val="NO"/>
        <w:rPr>
          <w:rFonts w:eastAsia="Malgun Gothic"/>
        </w:rPr>
      </w:pPr>
      <w:r w:rsidRPr="00C31E24">
        <w:rPr>
          <w:rFonts w:eastAsia="Malgun Gothic"/>
        </w:rPr>
        <w:t>NOTE 3:</w:t>
      </w:r>
      <w:r w:rsidRPr="00C31E24">
        <w:rPr>
          <w:rFonts w:eastAsia="Malgun Gothic"/>
        </w:rPr>
        <w:tab/>
        <w:t>This is the case of the MCVideo client receiving notification of an additional MCVideo user in an MCVideo emergency state (i.e., not the MCVideo user that originally triggered the in-progress emergency state of the group) joining the in-progress emergency group call. An emergency alert indication, if included, is handled in step 1).</w:t>
      </w:r>
    </w:p>
    <w:p w14:paraId="5F5CCDE8" w14:textId="77777777" w:rsidR="00AD62C6" w:rsidRPr="00C31E24" w:rsidRDefault="00AD62C6" w:rsidP="00AD62C6">
      <w:pPr>
        <w:pStyle w:val="B1"/>
        <w:rPr>
          <w:rFonts w:eastAsia="Malgun Gothic"/>
        </w:rPr>
      </w:pPr>
      <w:r w:rsidRPr="00C31E24">
        <w:rPr>
          <w:rFonts w:eastAsia="Malgun Gothic"/>
        </w:rPr>
        <w:t>4)</w:t>
      </w:r>
      <w:r w:rsidRPr="00C31E24">
        <w:rPr>
          <w:rFonts w:eastAsia="Malgun Gothic"/>
        </w:rPr>
        <w:tab/>
        <w:t>if the received SIP MESSAGE request contains an application/vnd.3gpp.mcvideo-info+xml MIME body with the &lt;emergency-ind&gt; element set to a value of "false":</w:t>
      </w:r>
    </w:p>
    <w:p w14:paraId="06541A6C" w14:textId="77777777" w:rsidR="00AD62C6" w:rsidRPr="00C31E24" w:rsidRDefault="00AD62C6" w:rsidP="00AD62C6">
      <w:pPr>
        <w:pStyle w:val="B2"/>
        <w:rPr>
          <w:rFonts w:eastAsia="Malgun Gothic"/>
        </w:rPr>
      </w:pPr>
      <w:r w:rsidRPr="00C31E24">
        <w:rPr>
          <w:rFonts w:eastAsia="Malgun Gothic"/>
        </w:rPr>
        <w:t>a)</w:t>
      </w:r>
      <w:r w:rsidRPr="00C31E24">
        <w:rPr>
          <w:rFonts w:eastAsia="Malgun Gothic"/>
        </w:rPr>
        <w:tab/>
        <w:t>should display to the MCVideo user an indication of the cancellation of the in-progress emergency state of the MCVideo group call including the following if not already displayed as part of step 2):</w:t>
      </w:r>
    </w:p>
    <w:p w14:paraId="63864C3E" w14:textId="77777777" w:rsidR="00AD62C6" w:rsidRPr="00C31E24" w:rsidRDefault="00AD62C6" w:rsidP="00AD62C6">
      <w:pPr>
        <w:pStyle w:val="B3"/>
        <w:rPr>
          <w:rFonts w:eastAsia="Malgun Gothic"/>
        </w:rPr>
      </w:pPr>
      <w:r w:rsidRPr="00C31E24">
        <w:rPr>
          <w:rFonts w:eastAsia="Malgun Gothic"/>
        </w:rPr>
        <w:t>i)</w:t>
      </w:r>
      <w:r w:rsidRPr="00C31E24">
        <w:rPr>
          <w:rFonts w:eastAsia="Malgun Gothic"/>
        </w:rPr>
        <w:tab/>
        <w:t>the MCVideo group identity contained in the &lt;mcvideo-calling-group-id&gt; element application/vnd.3gpp.mcvideo-info+xml MIME body; and</w:t>
      </w:r>
    </w:p>
    <w:p w14:paraId="3227CA67" w14:textId="77777777" w:rsidR="00AD62C6" w:rsidRPr="00C31E24" w:rsidRDefault="00AD62C6" w:rsidP="00AD62C6">
      <w:pPr>
        <w:pStyle w:val="B3"/>
        <w:rPr>
          <w:rFonts w:eastAsia="Malgun Gothic"/>
        </w:rPr>
      </w:pPr>
      <w:r w:rsidRPr="00C31E24">
        <w:rPr>
          <w:rFonts w:eastAsia="Malgun Gothic"/>
        </w:rPr>
        <w:t>ii)</w:t>
      </w:r>
      <w:r w:rsidRPr="00C31E24">
        <w:rPr>
          <w:rFonts w:eastAsia="Malgun Gothic"/>
        </w:rPr>
        <w:tab/>
        <w:t>the &lt;mcvideo-calling-user-id&gt; element of the application/vnd.3gpp.mcvideo-info+xml MIME body;</w:t>
      </w:r>
    </w:p>
    <w:p w14:paraId="3B8CB021" w14:textId="77777777" w:rsidR="00AD62C6" w:rsidRPr="00C31E24" w:rsidRDefault="00AD62C6" w:rsidP="00AD62C6">
      <w:pPr>
        <w:pStyle w:val="B2"/>
        <w:rPr>
          <w:rFonts w:eastAsia="Malgun Gothic"/>
        </w:rPr>
      </w:pPr>
      <w:r w:rsidRPr="00C31E24">
        <w:rPr>
          <w:rFonts w:eastAsia="Malgun Gothic"/>
        </w:rPr>
        <w:t>b)</w:t>
      </w:r>
      <w:r w:rsidRPr="00C31E24">
        <w:rPr>
          <w:rFonts w:eastAsia="Malgun Gothic"/>
        </w:rPr>
        <w:tab/>
        <w:t>shall set the MCVideo emergency group state to "MVEG 1: no-emergency"; and</w:t>
      </w:r>
    </w:p>
    <w:p w14:paraId="1F4DAC3F" w14:textId="77777777" w:rsidR="00AD62C6" w:rsidRPr="00C31E24" w:rsidRDefault="00AD62C6" w:rsidP="00AD62C6">
      <w:pPr>
        <w:pStyle w:val="B2"/>
        <w:rPr>
          <w:rFonts w:eastAsia="Malgun Gothic"/>
        </w:rPr>
      </w:pPr>
      <w:r w:rsidRPr="00C31E24">
        <w:rPr>
          <w:rFonts w:eastAsia="Malgun Gothic"/>
        </w:rPr>
        <w:t>c)</w:t>
      </w:r>
      <w:r w:rsidRPr="00C31E24">
        <w:rPr>
          <w:rFonts w:eastAsia="Malgun Gothic"/>
        </w:rPr>
        <w:tab/>
        <w:t xml:space="preserve">shall set </w:t>
      </w:r>
      <w:r w:rsidRPr="00C31E24">
        <w:t>the MCVideo emergency group call state to "MVEGC 1: emergency-gc-capable";</w:t>
      </w:r>
    </w:p>
    <w:p w14:paraId="01D5A097" w14:textId="77777777" w:rsidR="00AD62C6" w:rsidRPr="00C31E24" w:rsidRDefault="00AD62C6" w:rsidP="00AD62C6">
      <w:pPr>
        <w:pStyle w:val="NO"/>
        <w:rPr>
          <w:rFonts w:eastAsia="Malgun Gothic"/>
        </w:rPr>
      </w:pPr>
      <w:r w:rsidRPr="00C31E24">
        <w:rPr>
          <w:rFonts w:eastAsia="Malgun Gothic"/>
        </w:rPr>
        <w:t>NOTE 4:</w:t>
      </w:r>
      <w:r w:rsidRPr="00C31E24">
        <w:rPr>
          <w:rFonts w:eastAsia="Malgun Gothic"/>
        </w:rPr>
        <w:tab/>
        <w:t xml:space="preserve">This is the case of the MCVideo client receiving the notification of the cancellation of the in-progress emergency state of the MCVideo group. In this case, the receiving MCVideo client is affiliated with the MCVideo group but not participating in the session. An emergency alert cancellation, if included, is handled in step 2). </w:t>
      </w:r>
    </w:p>
    <w:p w14:paraId="7B7E8111" w14:textId="77777777" w:rsidR="00AD62C6" w:rsidRPr="00C31E24" w:rsidRDefault="00AD62C6" w:rsidP="00AD62C6">
      <w:pPr>
        <w:pStyle w:val="B1"/>
        <w:rPr>
          <w:rFonts w:eastAsia="Malgun Gothic"/>
        </w:rPr>
      </w:pPr>
      <w:r w:rsidRPr="00C31E24">
        <w:rPr>
          <w:rFonts w:eastAsia="Malgun Gothic"/>
        </w:rPr>
        <w:t>5)</w:t>
      </w:r>
      <w:r w:rsidRPr="00C31E24">
        <w:rPr>
          <w:rFonts w:eastAsia="Malgun Gothic"/>
        </w:rPr>
        <w:tab/>
        <w:t>if the received SIP MESSAGE request contains an application/vnd.3gpp.mcvideo-info+xml MIME body with the &lt;imminentperil-ind&gt; element set to a value of "true":</w:t>
      </w:r>
    </w:p>
    <w:p w14:paraId="3F2A5C91" w14:textId="77777777" w:rsidR="00AD62C6" w:rsidRPr="00C31E24" w:rsidRDefault="00AD62C6" w:rsidP="00AD62C6">
      <w:pPr>
        <w:pStyle w:val="B2"/>
        <w:rPr>
          <w:rFonts w:eastAsia="Malgun Gothic"/>
        </w:rPr>
      </w:pPr>
      <w:r w:rsidRPr="00C31E24">
        <w:rPr>
          <w:rFonts w:eastAsia="Malgun Gothic"/>
        </w:rPr>
        <w:t>a)</w:t>
      </w:r>
      <w:r w:rsidRPr="00C31E24">
        <w:rPr>
          <w:rFonts w:eastAsia="Malgun Gothic"/>
        </w:rPr>
        <w:tab/>
        <w:t>should display to the MCVideo user an indication of the MCVideo user participating in the MCVideo imminent peril group call including the following if not already displayed as part of step 1):</w:t>
      </w:r>
    </w:p>
    <w:p w14:paraId="572E0D1A" w14:textId="77777777" w:rsidR="00AD62C6" w:rsidRPr="00C31E24" w:rsidRDefault="00AD62C6" w:rsidP="00AD62C6">
      <w:pPr>
        <w:pStyle w:val="B3"/>
        <w:rPr>
          <w:rFonts w:eastAsia="Malgun Gothic"/>
        </w:rPr>
      </w:pPr>
      <w:r w:rsidRPr="00C31E24">
        <w:rPr>
          <w:rFonts w:eastAsia="Malgun Gothic"/>
        </w:rPr>
        <w:t>i)</w:t>
      </w:r>
      <w:r w:rsidRPr="00C31E24">
        <w:rPr>
          <w:rFonts w:eastAsia="Malgun Gothic"/>
        </w:rPr>
        <w:tab/>
        <w:t>the MCVideo group identity contained in the &lt;mcvideo-calling-group-id&gt; element application/vnd.3gpp.mcvideo-info+xml MIME body; and</w:t>
      </w:r>
    </w:p>
    <w:p w14:paraId="1CB983E7" w14:textId="77777777" w:rsidR="00AD62C6" w:rsidRPr="00C31E24" w:rsidRDefault="00AD62C6" w:rsidP="00AD62C6">
      <w:pPr>
        <w:pStyle w:val="B3"/>
        <w:rPr>
          <w:rFonts w:eastAsia="Malgun Gothic"/>
        </w:rPr>
      </w:pPr>
      <w:r w:rsidRPr="00C31E24">
        <w:rPr>
          <w:rFonts w:eastAsia="Malgun Gothic"/>
        </w:rPr>
        <w:t>ii)</w:t>
      </w:r>
      <w:r w:rsidRPr="00C31E24">
        <w:rPr>
          <w:rFonts w:eastAsia="Malgun Gothic"/>
        </w:rPr>
        <w:tab/>
        <w:t>the &lt;mcvideo-calling-user-id&gt; element of the application/vnd.3gpp.mcvideo-info+xml MIME body; and</w:t>
      </w:r>
    </w:p>
    <w:p w14:paraId="1405E626" w14:textId="77777777" w:rsidR="00AD62C6" w:rsidRPr="00C31E24" w:rsidRDefault="00AD62C6" w:rsidP="00AD62C6">
      <w:pPr>
        <w:pStyle w:val="B2"/>
        <w:rPr>
          <w:rFonts w:eastAsia="Malgun Gothic"/>
        </w:rPr>
      </w:pPr>
      <w:r w:rsidRPr="00C31E24">
        <w:rPr>
          <w:rFonts w:eastAsia="Malgun Gothic"/>
        </w:rPr>
        <w:t>b)</w:t>
      </w:r>
      <w:r w:rsidRPr="00C31E24">
        <w:rPr>
          <w:rFonts w:eastAsia="Malgun Gothic"/>
        </w:rPr>
        <w:tab/>
        <w:t>shall set the MCVideo imminent peril group state to "MVIG 2: in-progress" if not already set to that value;</w:t>
      </w:r>
    </w:p>
    <w:p w14:paraId="415B003E" w14:textId="77777777" w:rsidR="00AD62C6" w:rsidRPr="00C31E24" w:rsidRDefault="00AD62C6" w:rsidP="00AD62C6">
      <w:pPr>
        <w:pStyle w:val="NO"/>
        <w:rPr>
          <w:rFonts w:eastAsia="Malgun Gothic"/>
        </w:rPr>
      </w:pPr>
      <w:r w:rsidRPr="00C31E24">
        <w:rPr>
          <w:rFonts w:eastAsia="Malgun Gothic"/>
        </w:rPr>
        <w:t>NOTE 5:</w:t>
      </w:r>
      <w:r w:rsidRPr="00C31E24">
        <w:rPr>
          <w:rFonts w:eastAsia="Malgun Gothic"/>
        </w:rPr>
        <w:tab/>
        <w:t xml:space="preserve">This is the case of the MCVideo client receiving notification of an additional MCVideo user initiating an imminent peril group call when there is already an in-progress imminent peril state in effect on the group. </w:t>
      </w:r>
    </w:p>
    <w:p w14:paraId="5B252C74" w14:textId="77777777" w:rsidR="00AD62C6" w:rsidRPr="00C31E24" w:rsidRDefault="00AD62C6" w:rsidP="00AD62C6">
      <w:pPr>
        <w:pStyle w:val="B1"/>
        <w:rPr>
          <w:rFonts w:eastAsia="Malgun Gothic"/>
        </w:rPr>
      </w:pPr>
      <w:r w:rsidRPr="00C31E24">
        <w:rPr>
          <w:rFonts w:eastAsia="Malgun Gothic"/>
        </w:rPr>
        <w:t>6)</w:t>
      </w:r>
      <w:r w:rsidRPr="00C31E24">
        <w:rPr>
          <w:rFonts w:eastAsia="Malgun Gothic"/>
        </w:rPr>
        <w:tab/>
        <w:t>if the received SIP MESSAGE request contains an application/vnd.3gpp.mcvideo-info+xml MIME body with the &lt;imminentperil-ind&gt; element set to a value of "false":</w:t>
      </w:r>
    </w:p>
    <w:p w14:paraId="3C27477E" w14:textId="77777777" w:rsidR="00AD62C6" w:rsidRPr="00C31E24" w:rsidRDefault="00AD62C6" w:rsidP="00AD62C6">
      <w:pPr>
        <w:pStyle w:val="B2"/>
        <w:rPr>
          <w:rFonts w:eastAsia="Malgun Gothic"/>
        </w:rPr>
      </w:pPr>
      <w:r w:rsidRPr="00C31E24">
        <w:rPr>
          <w:rFonts w:eastAsia="Malgun Gothic"/>
        </w:rPr>
        <w:t>a)</w:t>
      </w:r>
      <w:r w:rsidRPr="00C31E24">
        <w:rPr>
          <w:rFonts w:eastAsia="Malgun Gothic"/>
        </w:rPr>
        <w:tab/>
        <w:t>should display to the MCVideo user an indication of the cancellation of the in-progress imminent peril state of the MCVideo group including the following if not already displayed as part of step 2):</w:t>
      </w:r>
    </w:p>
    <w:p w14:paraId="49EE6F16" w14:textId="77777777" w:rsidR="00AD62C6" w:rsidRPr="00C31E24" w:rsidRDefault="00AD62C6" w:rsidP="00AD62C6">
      <w:pPr>
        <w:pStyle w:val="B3"/>
        <w:rPr>
          <w:rFonts w:eastAsia="Malgun Gothic"/>
        </w:rPr>
      </w:pPr>
      <w:r w:rsidRPr="00C31E24">
        <w:rPr>
          <w:rFonts w:eastAsia="Malgun Gothic"/>
        </w:rPr>
        <w:t>i)</w:t>
      </w:r>
      <w:r w:rsidRPr="00C31E24">
        <w:rPr>
          <w:rFonts w:eastAsia="Malgun Gothic"/>
        </w:rPr>
        <w:tab/>
        <w:t>the MCVideo group identity contained in the &lt;mcvideo-calling-group-id&gt; element application/vnd.3gpp.mcvideo-info+xml MIME body; and</w:t>
      </w:r>
    </w:p>
    <w:p w14:paraId="5B286F50" w14:textId="77777777" w:rsidR="00AD62C6" w:rsidRPr="00C31E24" w:rsidRDefault="00AD62C6" w:rsidP="00AD62C6">
      <w:pPr>
        <w:pStyle w:val="B3"/>
        <w:rPr>
          <w:rFonts w:eastAsia="Malgun Gothic"/>
        </w:rPr>
      </w:pPr>
      <w:r w:rsidRPr="00C31E24">
        <w:rPr>
          <w:rFonts w:eastAsia="Malgun Gothic"/>
        </w:rPr>
        <w:t>ii)</w:t>
      </w:r>
      <w:r w:rsidRPr="00C31E24">
        <w:rPr>
          <w:rFonts w:eastAsia="Malgun Gothic"/>
        </w:rPr>
        <w:tab/>
        <w:t>the &lt;mcvideo-calling-user-id&gt; element of the application/vnd.3gpp.mcvideo-info+xml MIME body;</w:t>
      </w:r>
    </w:p>
    <w:p w14:paraId="3943457A" w14:textId="77777777" w:rsidR="00AD62C6" w:rsidRPr="00C31E24" w:rsidRDefault="00AD62C6" w:rsidP="00AD62C6">
      <w:pPr>
        <w:pStyle w:val="B2"/>
        <w:rPr>
          <w:rFonts w:eastAsia="Malgun Gothic"/>
        </w:rPr>
      </w:pPr>
      <w:r w:rsidRPr="00C31E24">
        <w:rPr>
          <w:rFonts w:eastAsia="Malgun Gothic"/>
        </w:rPr>
        <w:t>b)</w:t>
      </w:r>
      <w:r w:rsidRPr="00C31E24">
        <w:rPr>
          <w:rFonts w:eastAsia="Malgun Gothic"/>
        </w:rPr>
        <w:tab/>
        <w:t>shall set the MCVideo imminent peril group state to "MVIG 1: no-imminent-peril"; and</w:t>
      </w:r>
    </w:p>
    <w:p w14:paraId="64CD24FF" w14:textId="77777777" w:rsidR="00AD62C6" w:rsidRPr="00C31E24" w:rsidRDefault="00AD62C6" w:rsidP="00AD62C6">
      <w:pPr>
        <w:pStyle w:val="B2"/>
        <w:rPr>
          <w:rFonts w:eastAsia="Malgun Gothic"/>
        </w:rPr>
      </w:pPr>
      <w:r w:rsidRPr="00C31E24">
        <w:rPr>
          <w:rFonts w:eastAsia="Malgun Gothic"/>
        </w:rPr>
        <w:t>c)</w:t>
      </w:r>
      <w:r w:rsidRPr="00C31E24">
        <w:rPr>
          <w:rFonts w:eastAsia="Malgun Gothic"/>
        </w:rPr>
        <w:tab/>
        <w:t xml:space="preserve">shall set the </w:t>
      </w:r>
      <w:r w:rsidRPr="00C31E24">
        <w:t>MCVideo imminent peril group call state to "MVIGC 1: imminent-peril-gc-capable";</w:t>
      </w:r>
    </w:p>
    <w:p w14:paraId="2D113603" w14:textId="77777777" w:rsidR="00AD62C6" w:rsidRPr="00C31E24" w:rsidRDefault="00AD62C6" w:rsidP="00AD62C6">
      <w:pPr>
        <w:pStyle w:val="NO"/>
        <w:rPr>
          <w:rFonts w:eastAsia="Malgun Gothic"/>
        </w:rPr>
      </w:pPr>
      <w:r w:rsidRPr="00C31E24">
        <w:rPr>
          <w:rFonts w:eastAsia="Malgun Gothic"/>
        </w:rPr>
        <w:t>NOTE 6:</w:t>
      </w:r>
      <w:r w:rsidRPr="00C31E24">
        <w:rPr>
          <w:rFonts w:eastAsia="Malgun Gothic"/>
        </w:rPr>
        <w:tab/>
        <w:t>This is the case of the MCVideo client receiving notification of the cancellation of the in-progress imminent peril state of the group.</w:t>
      </w:r>
    </w:p>
    <w:p w14:paraId="0851CFBC" w14:textId="77777777" w:rsidR="00AD62C6" w:rsidRPr="00C31E24" w:rsidRDefault="00AD62C6" w:rsidP="00AD62C6">
      <w:pPr>
        <w:pStyle w:val="B1"/>
      </w:pPr>
      <w:r w:rsidRPr="00C31E24">
        <w:t>7</w:t>
      </w:r>
      <w:r w:rsidRPr="00C31E24">
        <w:rPr>
          <w:lang w:eastAsia="ko-KR"/>
        </w:rPr>
        <w:t>)</w:t>
      </w:r>
      <w:r w:rsidRPr="00C31E24">
        <w:tab/>
        <w:t>shall generate a SIP 200 (OK) response according to rules and procedures of 3GPP TS 24.229 [11]; and</w:t>
      </w:r>
    </w:p>
    <w:p w14:paraId="459B0D14" w14:textId="77777777" w:rsidR="00AD62C6" w:rsidRPr="00C31E24" w:rsidRDefault="00AD62C6" w:rsidP="00AD62C6">
      <w:pPr>
        <w:pStyle w:val="B1"/>
      </w:pPr>
      <w:r w:rsidRPr="00C31E24">
        <w:rPr>
          <w:lang w:eastAsia="ko-KR"/>
        </w:rPr>
        <w:t>8)</w:t>
      </w:r>
      <w:r w:rsidRPr="00C31E24">
        <w:rPr>
          <w:lang w:eastAsia="ko-KR"/>
        </w:rPr>
        <w:tab/>
        <w:t>shall send the SIP 200 (OK) response towards the MCVideo server according to rules and procedures of 3GPP TS 24.229 [11].</w:t>
      </w:r>
    </w:p>
    <w:p w14:paraId="6851916E" w14:textId="77777777" w:rsidR="00AD62C6" w:rsidRPr="00C31E24" w:rsidRDefault="00AD62C6" w:rsidP="00AD62C6">
      <w:pPr>
        <w:pStyle w:val="H6"/>
      </w:pPr>
      <w:r w:rsidRPr="00C31E24">
        <w:t>6.3.2.3</w:t>
      </w:r>
      <w:r w:rsidRPr="00C31E24">
        <w:tab/>
        <w:t>Test description</w:t>
      </w:r>
    </w:p>
    <w:p w14:paraId="1C4508A6" w14:textId="77777777" w:rsidR="00AD62C6" w:rsidRPr="00C31E24" w:rsidRDefault="00AD62C6" w:rsidP="00AD62C6">
      <w:pPr>
        <w:pStyle w:val="H6"/>
      </w:pPr>
      <w:r w:rsidRPr="00C31E24">
        <w:t>6.3.2.3.1</w:t>
      </w:r>
      <w:r w:rsidRPr="00C31E24">
        <w:tab/>
        <w:t>Pre-test conditions</w:t>
      </w:r>
    </w:p>
    <w:p w14:paraId="1F697A0F" w14:textId="77777777" w:rsidR="00AD62C6" w:rsidRPr="00C31E24" w:rsidRDefault="00AD62C6" w:rsidP="00AD62C6">
      <w:pPr>
        <w:pStyle w:val="H6"/>
      </w:pPr>
      <w:r w:rsidRPr="00C31E24">
        <w:t>System Simulator:</w:t>
      </w:r>
    </w:p>
    <w:p w14:paraId="2C7C5C4E" w14:textId="77777777" w:rsidR="00AD62C6" w:rsidRPr="00C31E24" w:rsidRDefault="00AD62C6" w:rsidP="00AD62C6">
      <w:pPr>
        <w:pStyle w:val="B1"/>
      </w:pPr>
      <w:r w:rsidRPr="00C31E24">
        <w:t>-</w:t>
      </w:r>
      <w:r w:rsidRPr="00C31E24">
        <w:tab/>
        <w:t>SS (MCVideo server)</w:t>
      </w:r>
    </w:p>
    <w:p w14:paraId="39EDE16C" w14:textId="77777777" w:rsidR="00AD62C6" w:rsidRPr="00C31E24" w:rsidRDefault="00AD62C6" w:rsidP="00AD62C6">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5EDB1D7" w14:textId="77777777" w:rsidR="00AD62C6" w:rsidRPr="00C31E24" w:rsidRDefault="00AD62C6" w:rsidP="00AD62C6">
      <w:pPr>
        <w:pStyle w:val="H6"/>
        <w:spacing w:before="0"/>
      </w:pPr>
      <w:r w:rsidRPr="00C31E24">
        <w:t>IUT:</w:t>
      </w:r>
    </w:p>
    <w:p w14:paraId="3ACC7B7E" w14:textId="77777777" w:rsidR="00AD62C6" w:rsidRPr="00C31E24" w:rsidRDefault="00AD62C6" w:rsidP="00AD62C6">
      <w:pPr>
        <w:pStyle w:val="B1"/>
      </w:pPr>
      <w:r w:rsidRPr="00C31E24">
        <w:t>-</w:t>
      </w:r>
      <w:r w:rsidRPr="00C31E24">
        <w:tab/>
        <w:t>UE (MCVideo Client)</w:t>
      </w:r>
    </w:p>
    <w:p w14:paraId="51AA6A50" w14:textId="77777777" w:rsidR="00AD62C6" w:rsidRPr="00C31E24" w:rsidRDefault="00AD62C6" w:rsidP="00AD62C6">
      <w:pPr>
        <w:pStyle w:val="B1"/>
      </w:pPr>
      <w:r w:rsidRPr="00C31E24">
        <w:t>-</w:t>
      </w:r>
      <w:r w:rsidRPr="00C31E24">
        <w:tab/>
        <w:t>The test USIM set as defined in TS 36.579-1 [2], subclause 5.5.10 is inserted.</w:t>
      </w:r>
    </w:p>
    <w:p w14:paraId="11BD5B3A" w14:textId="77777777" w:rsidR="00AD62C6" w:rsidRPr="00C31E24" w:rsidRDefault="00AD62C6" w:rsidP="00AD62C6">
      <w:pPr>
        <w:pStyle w:val="H6"/>
      </w:pPr>
      <w:r w:rsidRPr="00C31E24">
        <w:t>Preamble:</w:t>
      </w:r>
    </w:p>
    <w:p w14:paraId="28618395" w14:textId="77777777" w:rsidR="00AD62C6" w:rsidRPr="00C31E24" w:rsidRDefault="00AD62C6" w:rsidP="00AD62C6">
      <w:pPr>
        <w:pStyle w:val="B1"/>
      </w:pPr>
      <w:r w:rsidRPr="00C31E24">
        <w:t>-</w:t>
      </w:r>
      <w:r w:rsidRPr="00C31E24">
        <w:tab/>
        <w:t>The UE has performed the Generic Test Procedure for MCVideo UE registration as specified in TS 36.579-1 [2], subclause 5.4.2A.</w:t>
      </w:r>
    </w:p>
    <w:p w14:paraId="4001B7DB" w14:textId="77777777" w:rsidR="00AD62C6" w:rsidRPr="00C31E24" w:rsidRDefault="00AD62C6" w:rsidP="00AD62C6">
      <w:pPr>
        <w:pStyle w:val="B1"/>
      </w:pPr>
      <w:r w:rsidRPr="00C31E24">
        <w:t>-</w:t>
      </w:r>
      <w:r w:rsidRPr="00C31E24">
        <w:tab/>
        <w:t>The MCVideo User performs the Generic Test Procedure for MCVideo Authorization/Configuration and Key Generation as specified in TS 36.579-1 [2], subclause 5.3.2A.</w:t>
      </w:r>
    </w:p>
    <w:p w14:paraId="1CF72666" w14:textId="77777777" w:rsidR="00AD62C6" w:rsidRPr="00C31E24" w:rsidRDefault="00AD62C6" w:rsidP="00AD62C6">
      <w:pPr>
        <w:pStyle w:val="B1"/>
      </w:pPr>
      <w:r w:rsidRPr="00C31E24">
        <w:t>-</w:t>
      </w:r>
      <w:r w:rsidRPr="00C31E24">
        <w:tab/>
        <w:t>UE States at the end of the preamble</w:t>
      </w:r>
    </w:p>
    <w:p w14:paraId="5088E8BA" w14:textId="77777777" w:rsidR="00AD62C6" w:rsidRPr="00C31E24" w:rsidRDefault="00AD62C6" w:rsidP="00AD62C6">
      <w:pPr>
        <w:pStyle w:val="B2"/>
      </w:pPr>
      <w:r w:rsidRPr="00C31E24">
        <w:t>-</w:t>
      </w:r>
      <w:r w:rsidRPr="00C31E24">
        <w:tab/>
        <w:t>The UE is in E-UTRA Registered, Idle Mode state.</w:t>
      </w:r>
    </w:p>
    <w:p w14:paraId="2F5500F6" w14:textId="77777777" w:rsidR="00AD62C6" w:rsidRPr="00C31E24" w:rsidRDefault="00AD62C6" w:rsidP="00AD62C6">
      <w:pPr>
        <w:pStyle w:val="B2"/>
      </w:pPr>
      <w:r w:rsidRPr="00C31E24">
        <w:t>-</w:t>
      </w:r>
      <w:r w:rsidRPr="00C31E24">
        <w:tab/>
        <w:t>The MCVideo Client Application has been activated and User has registered-in as the MCVideo User with the Server as active user at the Client.</w:t>
      </w:r>
    </w:p>
    <w:p w14:paraId="6B12AB97" w14:textId="77777777" w:rsidR="00AD62C6" w:rsidRPr="00C31E24" w:rsidRDefault="00AD62C6" w:rsidP="00AD62C6">
      <w:pPr>
        <w:pStyle w:val="H6"/>
      </w:pPr>
      <w:r w:rsidRPr="00C31E24">
        <w:t>6.3.2.3.2</w:t>
      </w:r>
      <w:r w:rsidRPr="00C31E24">
        <w:tab/>
        <w:t>Test procedure sequence</w:t>
      </w:r>
    </w:p>
    <w:p w14:paraId="464DB1F9" w14:textId="77777777" w:rsidR="00AD62C6" w:rsidRPr="00C31E24" w:rsidRDefault="00AD62C6" w:rsidP="00AD62C6">
      <w:pPr>
        <w:pStyle w:val="TH"/>
      </w:pPr>
      <w:r w:rsidRPr="00C31E24">
        <w:rPr>
          <w:lang w:eastAsia="x-none"/>
        </w:rPr>
        <w:t>Table 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AD62C6" w:rsidRPr="00C31E24" w14:paraId="566B1F94" w14:textId="77777777" w:rsidTr="00AD62C6">
        <w:tc>
          <w:tcPr>
            <w:tcW w:w="649" w:type="dxa"/>
            <w:tcBorders>
              <w:top w:val="single" w:sz="4" w:space="0" w:color="auto"/>
              <w:left w:val="single" w:sz="4" w:space="0" w:color="auto"/>
              <w:bottom w:val="nil"/>
              <w:right w:val="single" w:sz="4" w:space="0" w:color="auto"/>
            </w:tcBorders>
            <w:hideMark/>
          </w:tcPr>
          <w:p w14:paraId="2DB16983" w14:textId="77777777" w:rsidR="00AD62C6" w:rsidRPr="00C31E24" w:rsidRDefault="00AD62C6">
            <w:pPr>
              <w:pStyle w:val="TAH"/>
              <w:spacing w:line="256" w:lineRule="auto"/>
              <w:rPr>
                <w:lang w:eastAsia="en-US"/>
              </w:rPr>
            </w:pPr>
            <w:r w:rsidRPr="00C31E24">
              <w:rPr>
                <w:lang w:eastAsia="en-US"/>
              </w:rPr>
              <w:t>St</w:t>
            </w:r>
          </w:p>
        </w:tc>
        <w:tc>
          <w:tcPr>
            <w:tcW w:w="3970" w:type="dxa"/>
            <w:tcBorders>
              <w:top w:val="single" w:sz="4" w:space="0" w:color="auto"/>
              <w:left w:val="single" w:sz="4" w:space="0" w:color="auto"/>
              <w:bottom w:val="nil"/>
              <w:right w:val="single" w:sz="4" w:space="0" w:color="auto"/>
            </w:tcBorders>
            <w:hideMark/>
          </w:tcPr>
          <w:p w14:paraId="0A298815" w14:textId="77777777" w:rsidR="00AD62C6" w:rsidRPr="00C31E24" w:rsidRDefault="00AD62C6">
            <w:pPr>
              <w:pStyle w:val="TAH"/>
              <w:spacing w:line="256" w:lineRule="auto"/>
              <w:rPr>
                <w:lang w:eastAsia="en-US"/>
              </w:rPr>
            </w:pPr>
            <w:r w:rsidRPr="00C31E24">
              <w:rPr>
                <w:lang w:eastAsia="en-US"/>
              </w:rPr>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65637A9" w14:textId="77777777" w:rsidR="00AD62C6" w:rsidRPr="00C31E24" w:rsidRDefault="00AD62C6">
            <w:pPr>
              <w:pStyle w:val="TAH"/>
              <w:spacing w:line="256" w:lineRule="auto"/>
              <w:rPr>
                <w:lang w:eastAsia="en-US"/>
              </w:rPr>
            </w:pPr>
            <w:r w:rsidRPr="00C31E24">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64A24AC6" w14:textId="77777777" w:rsidR="00AD62C6" w:rsidRPr="00C31E24" w:rsidRDefault="00AD62C6">
            <w:pPr>
              <w:pStyle w:val="TAH"/>
              <w:spacing w:line="256" w:lineRule="auto"/>
              <w:rPr>
                <w:lang w:eastAsia="en-US"/>
              </w:rPr>
            </w:pPr>
            <w:r w:rsidRPr="00C31E24">
              <w:rPr>
                <w:lang w:eastAsia="en-US"/>
              </w:rPr>
              <w:t>TP</w:t>
            </w:r>
          </w:p>
        </w:tc>
        <w:tc>
          <w:tcPr>
            <w:tcW w:w="892" w:type="dxa"/>
            <w:tcBorders>
              <w:top w:val="single" w:sz="4" w:space="0" w:color="auto"/>
              <w:left w:val="single" w:sz="4" w:space="0" w:color="auto"/>
              <w:bottom w:val="nil"/>
              <w:right w:val="single" w:sz="4" w:space="0" w:color="auto"/>
            </w:tcBorders>
            <w:hideMark/>
          </w:tcPr>
          <w:p w14:paraId="411B7BDA" w14:textId="77777777" w:rsidR="00AD62C6" w:rsidRPr="00C31E24" w:rsidRDefault="00AD62C6">
            <w:pPr>
              <w:pStyle w:val="TAH"/>
              <w:spacing w:line="256" w:lineRule="auto"/>
              <w:rPr>
                <w:lang w:eastAsia="en-US"/>
              </w:rPr>
            </w:pPr>
            <w:r w:rsidRPr="00C31E24">
              <w:rPr>
                <w:lang w:eastAsia="en-US"/>
              </w:rPr>
              <w:t>Verdict</w:t>
            </w:r>
          </w:p>
        </w:tc>
      </w:tr>
      <w:tr w:rsidR="00AD62C6" w:rsidRPr="00C31E24" w14:paraId="6F92D122" w14:textId="77777777" w:rsidTr="00AD62C6">
        <w:tc>
          <w:tcPr>
            <w:tcW w:w="649" w:type="dxa"/>
            <w:tcBorders>
              <w:top w:val="nil"/>
              <w:left w:val="single" w:sz="4" w:space="0" w:color="auto"/>
              <w:bottom w:val="single" w:sz="4" w:space="0" w:color="auto"/>
              <w:right w:val="single" w:sz="4" w:space="0" w:color="auto"/>
            </w:tcBorders>
          </w:tcPr>
          <w:p w14:paraId="66A7523F" w14:textId="77777777" w:rsidR="00AD62C6" w:rsidRPr="00C31E24" w:rsidRDefault="00AD62C6">
            <w:pPr>
              <w:pStyle w:val="TAH"/>
              <w:spacing w:line="256" w:lineRule="auto"/>
              <w:rPr>
                <w:lang w:eastAsia="en-US"/>
              </w:rPr>
            </w:pPr>
          </w:p>
        </w:tc>
        <w:tc>
          <w:tcPr>
            <w:tcW w:w="3970" w:type="dxa"/>
            <w:tcBorders>
              <w:top w:val="nil"/>
              <w:left w:val="single" w:sz="4" w:space="0" w:color="auto"/>
              <w:bottom w:val="single" w:sz="4" w:space="0" w:color="auto"/>
              <w:right w:val="single" w:sz="4" w:space="0" w:color="auto"/>
            </w:tcBorders>
          </w:tcPr>
          <w:p w14:paraId="3C0B20CA" w14:textId="77777777" w:rsidR="00AD62C6" w:rsidRPr="00C31E24" w:rsidRDefault="00AD62C6">
            <w:pPr>
              <w:pStyle w:val="TAH"/>
              <w:spacing w:line="256" w:lineRule="auto"/>
              <w:rPr>
                <w:lang w:eastAsia="en-US"/>
              </w:rPr>
            </w:pPr>
          </w:p>
        </w:tc>
        <w:tc>
          <w:tcPr>
            <w:tcW w:w="709" w:type="dxa"/>
            <w:tcBorders>
              <w:top w:val="single" w:sz="4" w:space="0" w:color="auto"/>
              <w:left w:val="single" w:sz="4" w:space="0" w:color="auto"/>
              <w:bottom w:val="single" w:sz="4" w:space="0" w:color="auto"/>
              <w:right w:val="single" w:sz="4" w:space="0" w:color="auto"/>
            </w:tcBorders>
            <w:hideMark/>
          </w:tcPr>
          <w:p w14:paraId="11F5C06C" w14:textId="77777777" w:rsidR="00AD62C6" w:rsidRPr="00C31E24" w:rsidRDefault="00AD62C6">
            <w:pPr>
              <w:pStyle w:val="TAH"/>
              <w:spacing w:line="256" w:lineRule="auto"/>
              <w:rPr>
                <w:lang w:eastAsia="en-US"/>
              </w:rPr>
            </w:pPr>
            <w:r w:rsidRPr="00C31E24">
              <w:rPr>
                <w:lang w:eastAsia="en-US"/>
              </w:rPr>
              <w:t>U - S</w:t>
            </w:r>
          </w:p>
        </w:tc>
        <w:tc>
          <w:tcPr>
            <w:tcW w:w="2978" w:type="dxa"/>
            <w:tcBorders>
              <w:top w:val="single" w:sz="4" w:space="0" w:color="auto"/>
              <w:left w:val="single" w:sz="4" w:space="0" w:color="auto"/>
              <w:bottom w:val="single" w:sz="4" w:space="0" w:color="auto"/>
              <w:right w:val="single" w:sz="4" w:space="0" w:color="auto"/>
            </w:tcBorders>
            <w:hideMark/>
          </w:tcPr>
          <w:p w14:paraId="1BE3BD50" w14:textId="77777777" w:rsidR="00AD62C6" w:rsidRPr="00C31E24" w:rsidRDefault="00AD62C6">
            <w:pPr>
              <w:pStyle w:val="TAH"/>
              <w:spacing w:line="256" w:lineRule="auto"/>
              <w:rPr>
                <w:lang w:eastAsia="en-US"/>
              </w:rPr>
            </w:pPr>
            <w:r w:rsidRPr="00C31E24">
              <w:rPr>
                <w:lang w:eastAsia="en-US"/>
              </w:rPr>
              <w:t>Message</w:t>
            </w:r>
          </w:p>
        </w:tc>
        <w:tc>
          <w:tcPr>
            <w:tcW w:w="567" w:type="dxa"/>
            <w:tcBorders>
              <w:top w:val="nil"/>
              <w:left w:val="single" w:sz="4" w:space="0" w:color="auto"/>
              <w:bottom w:val="single" w:sz="4" w:space="0" w:color="auto"/>
              <w:right w:val="single" w:sz="4" w:space="0" w:color="auto"/>
            </w:tcBorders>
          </w:tcPr>
          <w:p w14:paraId="0AE263E2" w14:textId="77777777" w:rsidR="00AD62C6" w:rsidRPr="00C31E24" w:rsidRDefault="00AD62C6">
            <w:pPr>
              <w:pStyle w:val="TAH"/>
              <w:spacing w:line="256" w:lineRule="auto"/>
              <w:rPr>
                <w:lang w:eastAsia="en-US"/>
              </w:rPr>
            </w:pPr>
          </w:p>
        </w:tc>
        <w:tc>
          <w:tcPr>
            <w:tcW w:w="892" w:type="dxa"/>
            <w:tcBorders>
              <w:top w:val="nil"/>
              <w:left w:val="single" w:sz="4" w:space="0" w:color="auto"/>
              <w:bottom w:val="single" w:sz="4" w:space="0" w:color="auto"/>
              <w:right w:val="single" w:sz="4" w:space="0" w:color="auto"/>
            </w:tcBorders>
          </w:tcPr>
          <w:p w14:paraId="2A1E82F6" w14:textId="77777777" w:rsidR="00AD62C6" w:rsidRPr="00C31E24" w:rsidRDefault="00AD62C6">
            <w:pPr>
              <w:pStyle w:val="TAH"/>
              <w:spacing w:line="256" w:lineRule="auto"/>
              <w:rPr>
                <w:lang w:eastAsia="en-US"/>
              </w:rPr>
            </w:pPr>
          </w:p>
        </w:tc>
      </w:tr>
      <w:tr w:rsidR="00AD62C6" w:rsidRPr="00C31E24" w14:paraId="0A2593DA" w14:textId="77777777" w:rsidTr="00AD62C6">
        <w:tc>
          <w:tcPr>
            <w:tcW w:w="649" w:type="dxa"/>
            <w:tcBorders>
              <w:top w:val="single" w:sz="4" w:space="0" w:color="auto"/>
              <w:left w:val="single" w:sz="4" w:space="0" w:color="auto"/>
              <w:bottom w:val="single" w:sz="4" w:space="0" w:color="auto"/>
              <w:right w:val="single" w:sz="4" w:space="0" w:color="auto"/>
            </w:tcBorders>
            <w:hideMark/>
          </w:tcPr>
          <w:p w14:paraId="6E6E0746" w14:textId="77777777" w:rsidR="00AD62C6" w:rsidRPr="00C31E24" w:rsidRDefault="00AD62C6">
            <w:pPr>
              <w:pStyle w:val="TAC"/>
              <w:spacing w:line="256" w:lineRule="auto"/>
              <w:rPr>
                <w:lang w:eastAsia="en-US"/>
              </w:rPr>
            </w:pPr>
            <w:r w:rsidRPr="00C31E24">
              <w:rPr>
                <w:szCs w:val="18"/>
                <w:lang w:eastAsia="en-US"/>
              </w:rPr>
              <w:t>1</w:t>
            </w:r>
          </w:p>
        </w:tc>
        <w:tc>
          <w:tcPr>
            <w:tcW w:w="3970" w:type="dxa"/>
            <w:tcBorders>
              <w:top w:val="single" w:sz="4" w:space="0" w:color="auto"/>
              <w:left w:val="single" w:sz="4" w:space="0" w:color="auto"/>
              <w:bottom w:val="single" w:sz="4" w:space="0" w:color="auto"/>
              <w:right w:val="single" w:sz="4" w:space="0" w:color="auto"/>
            </w:tcBorders>
            <w:hideMark/>
          </w:tcPr>
          <w:p w14:paraId="0E1A0770" w14:textId="77777777" w:rsidR="00AD62C6" w:rsidRPr="00C31E24" w:rsidRDefault="00AD62C6">
            <w:pPr>
              <w:pStyle w:val="TAL"/>
              <w:spacing w:line="256" w:lineRule="auto"/>
              <w:rPr>
                <w:lang w:eastAsia="en-US"/>
              </w:rPr>
            </w:pPr>
            <w:r w:rsidRPr="00C31E24">
              <w:rPr>
                <w:lang w:eastAsia="en-US"/>
              </w:rPr>
              <w:t>Check: Does the UE (MCVideo Client) correctly perform MCX SIP MESSAGE CT as described in TS 36.579-1 [2] Table 5.3.33.3-1 to receive an emergency alert?</w:t>
            </w:r>
          </w:p>
        </w:tc>
        <w:tc>
          <w:tcPr>
            <w:tcW w:w="709" w:type="dxa"/>
            <w:tcBorders>
              <w:top w:val="single" w:sz="4" w:space="0" w:color="auto"/>
              <w:left w:val="single" w:sz="4" w:space="0" w:color="auto"/>
              <w:bottom w:val="single" w:sz="4" w:space="0" w:color="auto"/>
              <w:right w:val="single" w:sz="4" w:space="0" w:color="auto"/>
            </w:tcBorders>
            <w:hideMark/>
          </w:tcPr>
          <w:p w14:paraId="179C02AC" w14:textId="77777777" w:rsidR="00AD62C6" w:rsidRPr="00C31E24" w:rsidRDefault="00AD62C6">
            <w:pPr>
              <w:pStyle w:val="TAC"/>
              <w:spacing w:line="256" w:lineRule="auto"/>
              <w:rPr>
                <w:lang w:eastAsia="en-US"/>
              </w:rPr>
            </w:pPr>
            <w:r w:rsidRPr="00C31E24">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571F2FB0" w14:textId="77777777" w:rsidR="00AD62C6" w:rsidRPr="00C31E24" w:rsidRDefault="00AD62C6">
            <w:pPr>
              <w:pStyle w:val="TAL"/>
              <w:spacing w:line="256" w:lineRule="auto"/>
              <w:rPr>
                <w:lang w:eastAsia="en-US"/>
              </w:rPr>
            </w:pPr>
            <w:r w:rsidRPr="00C31E24">
              <w:rPr>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62755D69" w14:textId="77777777" w:rsidR="00AD62C6" w:rsidRPr="00C31E24" w:rsidRDefault="00AD62C6">
            <w:pPr>
              <w:pStyle w:val="TAC"/>
              <w:spacing w:line="256" w:lineRule="auto"/>
              <w:rPr>
                <w:lang w:eastAsia="en-US"/>
              </w:rPr>
            </w:pPr>
            <w:r w:rsidRPr="00C31E24">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4B8D6341" w14:textId="77777777" w:rsidR="00AD62C6" w:rsidRPr="00C31E24" w:rsidRDefault="00AD62C6">
            <w:pPr>
              <w:pStyle w:val="TAC"/>
              <w:spacing w:line="256" w:lineRule="auto"/>
              <w:rPr>
                <w:lang w:eastAsia="en-US"/>
              </w:rPr>
            </w:pPr>
            <w:r w:rsidRPr="00C31E24">
              <w:rPr>
                <w:lang w:eastAsia="en-US"/>
              </w:rPr>
              <w:t>-</w:t>
            </w:r>
          </w:p>
        </w:tc>
      </w:tr>
      <w:tr w:rsidR="00AD62C6" w:rsidRPr="00C31E24" w14:paraId="30634B76" w14:textId="77777777" w:rsidTr="00AD62C6">
        <w:tc>
          <w:tcPr>
            <w:tcW w:w="649" w:type="dxa"/>
            <w:tcBorders>
              <w:top w:val="single" w:sz="4" w:space="0" w:color="auto"/>
              <w:left w:val="single" w:sz="4" w:space="0" w:color="auto"/>
              <w:bottom w:val="single" w:sz="4" w:space="0" w:color="auto"/>
              <w:right w:val="single" w:sz="4" w:space="0" w:color="auto"/>
            </w:tcBorders>
            <w:hideMark/>
          </w:tcPr>
          <w:p w14:paraId="5EA5C080" w14:textId="77777777" w:rsidR="00AD62C6" w:rsidRPr="00C31E24" w:rsidRDefault="00AD62C6">
            <w:pPr>
              <w:pStyle w:val="TAC"/>
              <w:spacing w:line="256" w:lineRule="auto"/>
              <w:rPr>
                <w:lang w:eastAsia="en-US"/>
              </w:rPr>
            </w:pPr>
            <w:r w:rsidRPr="00C31E24">
              <w:rPr>
                <w:szCs w:val="18"/>
                <w:lang w:eastAsia="en-US"/>
              </w:rPr>
              <w:t>2</w:t>
            </w:r>
          </w:p>
        </w:tc>
        <w:tc>
          <w:tcPr>
            <w:tcW w:w="3970" w:type="dxa"/>
            <w:tcBorders>
              <w:top w:val="single" w:sz="4" w:space="0" w:color="auto"/>
              <w:left w:val="single" w:sz="4" w:space="0" w:color="auto"/>
              <w:bottom w:val="single" w:sz="4" w:space="0" w:color="auto"/>
              <w:right w:val="single" w:sz="4" w:space="0" w:color="auto"/>
            </w:tcBorders>
            <w:hideMark/>
          </w:tcPr>
          <w:p w14:paraId="17D6D215" w14:textId="77777777" w:rsidR="00AD62C6" w:rsidRPr="00C31E24" w:rsidRDefault="00AD62C6">
            <w:pPr>
              <w:pStyle w:val="TAL"/>
              <w:spacing w:line="256" w:lineRule="auto"/>
              <w:rPr>
                <w:lang w:eastAsia="en-US"/>
              </w:rPr>
            </w:pPr>
            <w:r w:rsidRPr="00C31E24">
              <w:rPr>
                <w:lang w:eastAsia="en-US"/>
              </w:rPr>
              <w:t>Check: Does the UE (MCVideo Client) correctly perform MCX SIP MESSAGE CT as described in TS 36.579-1 [2] Table 5.3.33.3-1 to receive an emergency alert cancellation?</w:t>
            </w:r>
          </w:p>
        </w:tc>
        <w:tc>
          <w:tcPr>
            <w:tcW w:w="709" w:type="dxa"/>
            <w:tcBorders>
              <w:top w:val="single" w:sz="4" w:space="0" w:color="auto"/>
              <w:left w:val="single" w:sz="4" w:space="0" w:color="auto"/>
              <w:bottom w:val="single" w:sz="4" w:space="0" w:color="auto"/>
              <w:right w:val="single" w:sz="4" w:space="0" w:color="auto"/>
            </w:tcBorders>
            <w:hideMark/>
          </w:tcPr>
          <w:p w14:paraId="27463277" w14:textId="77777777" w:rsidR="00AD62C6" w:rsidRPr="00C31E24" w:rsidRDefault="00AD62C6">
            <w:pPr>
              <w:pStyle w:val="TAC"/>
              <w:spacing w:line="256" w:lineRule="auto"/>
              <w:rPr>
                <w:lang w:eastAsia="en-US"/>
              </w:rPr>
            </w:pPr>
            <w:r w:rsidRPr="00C31E24">
              <w:rPr>
                <w:lang w:eastAsia="en-US"/>
              </w:rPr>
              <w:t>-</w:t>
            </w:r>
          </w:p>
        </w:tc>
        <w:tc>
          <w:tcPr>
            <w:tcW w:w="2978" w:type="dxa"/>
            <w:tcBorders>
              <w:top w:val="single" w:sz="4" w:space="0" w:color="auto"/>
              <w:left w:val="single" w:sz="4" w:space="0" w:color="auto"/>
              <w:bottom w:val="single" w:sz="4" w:space="0" w:color="auto"/>
              <w:right w:val="single" w:sz="4" w:space="0" w:color="auto"/>
            </w:tcBorders>
            <w:hideMark/>
          </w:tcPr>
          <w:p w14:paraId="4B0AD9F8" w14:textId="77777777" w:rsidR="00AD62C6" w:rsidRPr="00C31E24" w:rsidRDefault="00AD62C6">
            <w:pPr>
              <w:pStyle w:val="TAL"/>
              <w:spacing w:line="256" w:lineRule="auto"/>
              <w:rPr>
                <w:lang w:eastAsia="en-US"/>
              </w:rPr>
            </w:pPr>
            <w:r w:rsidRPr="00C31E24">
              <w:rPr>
                <w:rFonts w:eastAsia="MS Gothic"/>
                <w:lang w:eastAsia="en-US"/>
              </w:rPr>
              <w:t>-</w:t>
            </w:r>
          </w:p>
        </w:tc>
        <w:tc>
          <w:tcPr>
            <w:tcW w:w="567" w:type="dxa"/>
            <w:tcBorders>
              <w:top w:val="single" w:sz="4" w:space="0" w:color="auto"/>
              <w:left w:val="single" w:sz="4" w:space="0" w:color="auto"/>
              <w:bottom w:val="single" w:sz="4" w:space="0" w:color="auto"/>
              <w:right w:val="single" w:sz="4" w:space="0" w:color="auto"/>
            </w:tcBorders>
            <w:hideMark/>
          </w:tcPr>
          <w:p w14:paraId="7A58D7A8" w14:textId="77777777" w:rsidR="00AD62C6" w:rsidRPr="00C31E24" w:rsidRDefault="00AD62C6">
            <w:pPr>
              <w:pStyle w:val="TAC"/>
              <w:spacing w:line="256" w:lineRule="auto"/>
              <w:rPr>
                <w:lang w:eastAsia="en-US"/>
              </w:rPr>
            </w:pPr>
            <w:r w:rsidRPr="00C31E24">
              <w:rPr>
                <w:lang w:eastAsia="en-US"/>
              </w:rPr>
              <w:t>1</w:t>
            </w:r>
          </w:p>
        </w:tc>
        <w:tc>
          <w:tcPr>
            <w:tcW w:w="892" w:type="dxa"/>
            <w:tcBorders>
              <w:top w:val="single" w:sz="4" w:space="0" w:color="auto"/>
              <w:left w:val="single" w:sz="4" w:space="0" w:color="auto"/>
              <w:bottom w:val="single" w:sz="4" w:space="0" w:color="auto"/>
              <w:right w:val="single" w:sz="4" w:space="0" w:color="auto"/>
            </w:tcBorders>
            <w:hideMark/>
          </w:tcPr>
          <w:p w14:paraId="3D563CB2" w14:textId="77777777" w:rsidR="00AD62C6" w:rsidRPr="00C31E24" w:rsidRDefault="00AD62C6">
            <w:pPr>
              <w:pStyle w:val="TAC"/>
              <w:spacing w:line="256" w:lineRule="auto"/>
              <w:rPr>
                <w:lang w:eastAsia="en-US"/>
              </w:rPr>
            </w:pPr>
            <w:r w:rsidRPr="00C31E24">
              <w:rPr>
                <w:lang w:eastAsia="en-US"/>
              </w:rPr>
              <w:t>-</w:t>
            </w:r>
          </w:p>
        </w:tc>
      </w:tr>
    </w:tbl>
    <w:p w14:paraId="6C52BCB0" w14:textId="77777777" w:rsidR="00AD62C6" w:rsidRPr="00C31E24" w:rsidRDefault="00AD62C6" w:rsidP="00AD62C6"/>
    <w:p w14:paraId="3D1DAF70" w14:textId="77777777" w:rsidR="00AD62C6" w:rsidRPr="00C31E24" w:rsidRDefault="00AD62C6" w:rsidP="00AD62C6">
      <w:pPr>
        <w:pStyle w:val="H6"/>
      </w:pPr>
      <w:r w:rsidRPr="00C31E24">
        <w:rPr>
          <w:lang w:eastAsia="x-none"/>
        </w:rPr>
        <w:t>6.3.2.3.3</w:t>
      </w:r>
      <w:r w:rsidRPr="00C31E24">
        <w:rPr>
          <w:lang w:eastAsia="x-none"/>
        </w:rPr>
        <w:tab/>
        <w:t>Specific message contents</w:t>
      </w:r>
    </w:p>
    <w:p w14:paraId="36E02D23" w14:textId="77777777" w:rsidR="00AD62C6" w:rsidRPr="00C31E24" w:rsidRDefault="00AD62C6" w:rsidP="00AD62C6">
      <w:pPr>
        <w:pStyle w:val="TH"/>
      </w:pPr>
      <w:r w:rsidRPr="00C31E24">
        <w:rPr>
          <w:lang w:eastAsia="x-none"/>
        </w:rPr>
        <w:t>Table 6.3.2.3.3-1: SIP MESSAGE (step 1, Table 6.3.2.3.2-1</w:t>
      </w:r>
      <w:r w:rsidRPr="00C31E24">
        <w:t>; step 2, TS 36.579-1 [2] Table 5.3.33.3-1</w:t>
      </w:r>
      <w:r w:rsidRPr="00C31E24">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AD62C6" w:rsidRPr="00C31E24" w14:paraId="474DEB1E"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51305C33" w14:textId="77777777" w:rsidR="00AD62C6" w:rsidRPr="00C31E24" w:rsidRDefault="00AD62C6">
            <w:pPr>
              <w:pStyle w:val="TAL"/>
              <w:spacing w:line="256" w:lineRule="auto"/>
              <w:rPr>
                <w:lang w:eastAsia="en-US"/>
              </w:rPr>
            </w:pPr>
            <w:r w:rsidRPr="00C31E24">
              <w:rPr>
                <w:lang w:eastAsia="en-US"/>
              </w:rPr>
              <w:t>Derivation Path: TS 36.579-1 [2], Table 5.5.2.7.2-1</w:t>
            </w:r>
          </w:p>
        </w:tc>
      </w:tr>
      <w:tr w:rsidR="00AD62C6" w:rsidRPr="00C31E24" w14:paraId="6A80CCF8" w14:textId="77777777" w:rsidTr="00AD62C6">
        <w:tc>
          <w:tcPr>
            <w:tcW w:w="2551" w:type="dxa"/>
            <w:tcBorders>
              <w:top w:val="single" w:sz="4" w:space="0" w:color="auto"/>
              <w:left w:val="single" w:sz="4" w:space="0" w:color="auto"/>
              <w:bottom w:val="single" w:sz="4" w:space="0" w:color="auto"/>
              <w:right w:val="single" w:sz="4" w:space="0" w:color="auto"/>
            </w:tcBorders>
            <w:hideMark/>
          </w:tcPr>
          <w:p w14:paraId="1341A888" w14:textId="77777777" w:rsidR="00AD62C6" w:rsidRPr="00C31E24" w:rsidRDefault="00AD62C6">
            <w:pPr>
              <w:pStyle w:val="TAH"/>
              <w:spacing w:line="256" w:lineRule="auto"/>
              <w:rPr>
                <w:lang w:eastAsia="en-US"/>
              </w:rPr>
            </w:pPr>
            <w:r w:rsidRPr="00C31E24">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EB1995" w14:textId="77777777" w:rsidR="00AD62C6" w:rsidRPr="00C31E24" w:rsidRDefault="00AD62C6">
            <w:pPr>
              <w:pStyle w:val="TAH"/>
              <w:spacing w:line="256" w:lineRule="auto"/>
              <w:rPr>
                <w:lang w:eastAsia="en-US"/>
              </w:rPr>
            </w:pPr>
            <w:r w:rsidRPr="00C31E24">
              <w:rPr>
                <w:lang w:eastAsia="en-US"/>
              </w:rPr>
              <w:t>Value/remark</w:t>
            </w:r>
          </w:p>
        </w:tc>
        <w:tc>
          <w:tcPr>
            <w:tcW w:w="1985" w:type="dxa"/>
            <w:tcBorders>
              <w:top w:val="single" w:sz="4" w:space="0" w:color="auto"/>
              <w:left w:val="single" w:sz="4" w:space="0" w:color="auto"/>
              <w:bottom w:val="single" w:sz="4" w:space="0" w:color="auto"/>
              <w:right w:val="single" w:sz="4" w:space="0" w:color="auto"/>
            </w:tcBorders>
            <w:hideMark/>
          </w:tcPr>
          <w:p w14:paraId="4E416177" w14:textId="77777777" w:rsidR="00AD62C6" w:rsidRPr="00C31E24" w:rsidRDefault="00AD62C6">
            <w:pPr>
              <w:pStyle w:val="TAH"/>
              <w:spacing w:line="256" w:lineRule="auto"/>
              <w:rPr>
                <w:lang w:eastAsia="en-US"/>
              </w:rPr>
            </w:pPr>
            <w:r w:rsidRPr="00C31E24">
              <w:rPr>
                <w:lang w:eastAsia="en-US"/>
              </w:rPr>
              <w:t>Comment</w:t>
            </w:r>
          </w:p>
        </w:tc>
        <w:tc>
          <w:tcPr>
            <w:tcW w:w="1417" w:type="dxa"/>
            <w:tcBorders>
              <w:top w:val="single" w:sz="4" w:space="0" w:color="auto"/>
              <w:left w:val="single" w:sz="4" w:space="0" w:color="auto"/>
              <w:bottom w:val="single" w:sz="4" w:space="0" w:color="auto"/>
              <w:right w:val="single" w:sz="4" w:space="0" w:color="auto"/>
            </w:tcBorders>
            <w:hideMark/>
          </w:tcPr>
          <w:p w14:paraId="3D44E121" w14:textId="77777777" w:rsidR="00AD62C6" w:rsidRPr="00C31E24" w:rsidRDefault="00AD62C6">
            <w:pPr>
              <w:pStyle w:val="TAH"/>
              <w:spacing w:line="256" w:lineRule="auto"/>
              <w:rPr>
                <w:lang w:eastAsia="en-US"/>
              </w:rPr>
            </w:pPr>
            <w:r w:rsidRPr="00C31E24">
              <w:rPr>
                <w:lang w:eastAsia="en-US"/>
              </w:rPr>
              <w:t>Reference</w:t>
            </w:r>
          </w:p>
        </w:tc>
        <w:tc>
          <w:tcPr>
            <w:tcW w:w="1418" w:type="dxa"/>
            <w:tcBorders>
              <w:top w:val="single" w:sz="4" w:space="0" w:color="auto"/>
              <w:left w:val="single" w:sz="4" w:space="0" w:color="auto"/>
              <w:bottom w:val="single" w:sz="4" w:space="0" w:color="auto"/>
              <w:right w:val="single" w:sz="4" w:space="0" w:color="auto"/>
            </w:tcBorders>
            <w:hideMark/>
          </w:tcPr>
          <w:p w14:paraId="167D9318"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78DC3D34" w14:textId="77777777" w:rsidTr="00AD62C6">
        <w:tc>
          <w:tcPr>
            <w:tcW w:w="2551" w:type="dxa"/>
            <w:tcBorders>
              <w:top w:val="single" w:sz="4" w:space="0" w:color="auto"/>
              <w:left w:val="single" w:sz="4" w:space="0" w:color="auto"/>
              <w:bottom w:val="single" w:sz="4" w:space="0" w:color="auto"/>
              <w:right w:val="single" w:sz="4" w:space="0" w:color="auto"/>
            </w:tcBorders>
            <w:vAlign w:val="center"/>
            <w:hideMark/>
          </w:tcPr>
          <w:p w14:paraId="6A442A58" w14:textId="77777777" w:rsidR="00AD62C6" w:rsidRPr="00C31E24" w:rsidRDefault="00AD62C6">
            <w:pPr>
              <w:pStyle w:val="TAL"/>
              <w:spacing w:line="256" w:lineRule="auto"/>
              <w:rPr>
                <w:b/>
                <w:bCs/>
                <w:lang w:eastAsia="en-US"/>
              </w:rPr>
            </w:pPr>
            <w:r w:rsidRPr="00C31E24">
              <w:rPr>
                <w:b/>
                <w:bCs/>
                <w:lang w:eastAsia="en-US"/>
              </w:rPr>
              <w:t>Message-body</w:t>
            </w:r>
          </w:p>
        </w:tc>
        <w:tc>
          <w:tcPr>
            <w:tcW w:w="2268" w:type="dxa"/>
            <w:tcBorders>
              <w:top w:val="single" w:sz="4" w:space="0" w:color="auto"/>
              <w:left w:val="single" w:sz="4" w:space="0" w:color="auto"/>
              <w:bottom w:val="single" w:sz="4" w:space="0" w:color="auto"/>
              <w:right w:val="single" w:sz="4" w:space="0" w:color="auto"/>
            </w:tcBorders>
          </w:tcPr>
          <w:p w14:paraId="54197385" w14:textId="77777777" w:rsidR="00AD62C6" w:rsidRPr="00C31E24" w:rsidRDefault="00AD62C6">
            <w:pPr>
              <w:pStyle w:val="TAL"/>
              <w:spacing w:line="256" w:lineRule="auto"/>
              <w:rPr>
                <w:lang w:eastAsia="en-US"/>
              </w:rPr>
            </w:pPr>
          </w:p>
        </w:tc>
        <w:tc>
          <w:tcPr>
            <w:tcW w:w="1985" w:type="dxa"/>
            <w:tcBorders>
              <w:top w:val="single" w:sz="4" w:space="0" w:color="auto"/>
              <w:left w:val="single" w:sz="4" w:space="0" w:color="auto"/>
              <w:bottom w:val="single" w:sz="4" w:space="0" w:color="auto"/>
              <w:right w:val="single" w:sz="4" w:space="0" w:color="auto"/>
            </w:tcBorders>
          </w:tcPr>
          <w:p w14:paraId="6F719153" w14:textId="77777777" w:rsidR="00AD62C6" w:rsidRPr="00C31E24" w:rsidRDefault="00AD62C6">
            <w:pPr>
              <w:pStyle w:val="TAL"/>
              <w:spacing w:line="25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72E11F73"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1807A2F" w14:textId="77777777" w:rsidR="00AD62C6" w:rsidRPr="00C31E24" w:rsidRDefault="00AD62C6">
            <w:pPr>
              <w:pStyle w:val="TAL"/>
              <w:spacing w:line="256" w:lineRule="auto"/>
              <w:rPr>
                <w:lang w:eastAsia="en-US"/>
              </w:rPr>
            </w:pPr>
          </w:p>
        </w:tc>
      </w:tr>
      <w:tr w:rsidR="00AD62C6" w:rsidRPr="00C31E24" w14:paraId="559540CF" w14:textId="77777777" w:rsidTr="00AD62C6">
        <w:tc>
          <w:tcPr>
            <w:tcW w:w="2551" w:type="dxa"/>
            <w:tcBorders>
              <w:top w:val="single" w:sz="4" w:space="0" w:color="auto"/>
              <w:left w:val="single" w:sz="4" w:space="0" w:color="auto"/>
              <w:bottom w:val="single" w:sz="4" w:space="0" w:color="auto"/>
              <w:right w:val="single" w:sz="4" w:space="0" w:color="auto"/>
            </w:tcBorders>
            <w:vAlign w:val="center"/>
            <w:hideMark/>
          </w:tcPr>
          <w:p w14:paraId="3424F5D1" w14:textId="77777777" w:rsidR="00AD62C6" w:rsidRPr="00C31E24" w:rsidRDefault="00AD62C6">
            <w:pPr>
              <w:pStyle w:val="TAL"/>
              <w:spacing w:line="256" w:lineRule="auto"/>
              <w:rPr>
                <w:lang w:eastAsia="en-US"/>
              </w:rPr>
            </w:pPr>
            <w:r w:rsidRPr="00C31E24">
              <w:rPr>
                <w:lang w:eastAsia="en-US"/>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08F72B92" w14:textId="77777777" w:rsidR="00AD62C6" w:rsidRPr="00C31E24" w:rsidRDefault="00AD62C6">
            <w:pPr>
              <w:pStyle w:val="TAL"/>
              <w:spacing w:line="256" w:lineRule="auto"/>
              <w:rPr>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0D4F2EF3" w14:textId="77777777" w:rsidR="00AD62C6" w:rsidRPr="00C31E24" w:rsidRDefault="00AD62C6">
            <w:pPr>
              <w:pStyle w:val="TAL"/>
              <w:spacing w:line="256" w:lineRule="auto"/>
              <w:rPr>
                <w:b/>
                <w:bCs/>
                <w:lang w:eastAsia="en-US"/>
              </w:rPr>
            </w:pPr>
            <w:r w:rsidRPr="00C31E24">
              <w:rPr>
                <w:b/>
                <w:bCs/>
                <w:lang w:eastAsia="en-US"/>
              </w:rPr>
              <w:t>MCVideo Info</w:t>
            </w:r>
          </w:p>
        </w:tc>
        <w:tc>
          <w:tcPr>
            <w:tcW w:w="1417" w:type="dxa"/>
            <w:tcBorders>
              <w:top w:val="single" w:sz="4" w:space="0" w:color="auto"/>
              <w:left w:val="single" w:sz="4" w:space="0" w:color="auto"/>
              <w:bottom w:val="single" w:sz="4" w:space="0" w:color="auto"/>
              <w:right w:val="single" w:sz="4" w:space="0" w:color="auto"/>
            </w:tcBorders>
          </w:tcPr>
          <w:p w14:paraId="31C8C884"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14:paraId="7EC1382E" w14:textId="77777777" w:rsidR="00AD62C6" w:rsidRPr="00C31E24" w:rsidRDefault="00AD62C6">
            <w:pPr>
              <w:pStyle w:val="TAL"/>
              <w:spacing w:line="256" w:lineRule="auto"/>
              <w:rPr>
                <w:lang w:eastAsia="en-US"/>
              </w:rPr>
            </w:pPr>
          </w:p>
        </w:tc>
      </w:tr>
      <w:tr w:rsidR="00AD62C6" w:rsidRPr="00C31E24" w14:paraId="2F136609" w14:textId="77777777" w:rsidTr="00AD62C6">
        <w:tc>
          <w:tcPr>
            <w:tcW w:w="2551" w:type="dxa"/>
            <w:tcBorders>
              <w:top w:val="single" w:sz="4" w:space="0" w:color="auto"/>
              <w:left w:val="single" w:sz="4" w:space="0" w:color="auto"/>
              <w:bottom w:val="single" w:sz="4" w:space="0" w:color="auto"/>
              <w:right w:val="single" w:sz="4" w:space="0" w:color="auto"/>
            </w:tcBorders>
            <w:vAlign w:val="center"/>
            <w:hideMark/>
          </w:tcPr>
          <w:p w14:paraId="59E42807" w14:textId="77777777" w:rsidR="00AD62C6" w:rsidRPr="00C31E24" w:rsidRDefault="00AD62C6">
            <w:pPr>
              <w:pStyle w:val="TAL"/>
              <w:spacing w:line="256" w:lineRule="auto"/>
              <w:rPr>
                <w:lang w:eastAsia="en-US"/>
              </w:rPr>
            </w:pPr>
            <w:r w:rsidRPr="00C31E24">
              <w:rPr>
                <w:lang w:eastAsia="en-US"/>
              </w:rP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E084CA" w14:textId="77777777" w:rsidR="00AD62C6" w:rsidRPr="00C31E24" w:rsidRDefault="00AD62C6">
            <w:pPr>
              <w:pStyle w:val="TAL"/>
              <w:spacing w:line="256" w:lineRule="auto"/>
              <w:rPr>
                <w:lang w:eastAsia="en-US"/>
              </w:rPr>
            </w:pPr>
            <w:r w:rsidRPr="00C31E24">
              <w:rPr>
                <w:lang w:eastAsia="en-US"/>
              </w:rPr>
              <w:t>MCVideo-Info as described in Table 6.3.2.3.3-2</w:t>
            </w:r>
          </w:p>
        </w:tc>
        <w:tc>
          <w:tcPr>
            <w:tcW w:w="1985" w:type="dxa"/>
            <w:tcBorders>
              <w:top w:val="single" w:sz="4" w:space="0" w:color="auto"/>
              <w:left w:val="single" w:sz="4" w:space="0" w:color="auto"/>
              <w:bottom w:val="single" w:sz="4" w:space="0" w:color="auto"/>
              <w:right w:val="single" w:sz="4" w:space="0" w:color="auto"/>
            </w:tcBorders>
          </w:tcPr>
          <w:p w14:paraId="6052F09A" w14:textId="77777777" w:rsidR="00AD62C6" w:rsidRPr="00C31E24" w:rsidRDefault="00AD62C6">
            <w:pPr>
              <w:pStyle w:val="TAL"/>
              <w:spacing w:line="25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8E53F20"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DB3A024" w14:textId="77777777" w:rsidR="00AD62C6" w:rsidRPr="00C31E24" w:rsidRDefault="00AD62C6">
            <w:pPr>
              <w:pStyle w:val="TAL"/>
              <w:spacing w:line="256" w:lineRule="auto"/>
              <w:rPr>
                <w:lang w:eastAsia="en-US"/>
              </w:rPr>
            </w:pPr>
          </w:p>
        </w:tc>
      </w:tr>
      <w:tr w:rsidR="00AD62C6" w:rsidRPr="00C31E24" w14:paraId="30E6F5C3" w14:textId="77777777" w:rsidTr="00AD62C6">
        <w:tc>
          <w:tcPr>
            <w:tcW w:w="2551" w:type="dxa"/>
            <w:tcBorders>
              <w:top w:val="single" w:sz="4" w:space="0" w:color="auto"/>
              <w:left w:val="single" w:sz="4" w:space="0" w:color="auto"/>
              <w:bottom w:val="single" w:sz="4" w:space="0" w:color="auto"/>
              <w:right w:val="single" w:sz="4" w:space="0" w:color="auto"/>
            </w:tcBorders>
            <w:vAlign w:val="center"/>
            <w:hideMark/>
          </w:tcPr>
          <w:p w14:paraId="163E42C3" w14:textId="77777777" w:rsidR="00AD62C6" w:rsidRPr="00C31E24" w:rsidRDefault="00AD62C6">
            <w:pPr>
              <w:pStyle w:val="TAL"/>
              <w:spacing w:line="256" w:lineRule="auto"/>
              <w:rPr>
                <w:lang w:eastAsia="en-US"/>
              </w:rPr>
            </w:pPr>
            <w:r w:rsidRPr="00C31E24">
              <w:rPr>
                <w:lang w:eastAsia="en-US"/>
              </w:rPr>
              <w:t xml:space="preserve">  MIME body part</w:t>
            </w:r>
          </w:p>
        </w:tc>
        <w:tc>
          <w:tcPr>
            <w:tcW w:w="2268" w:type="dxa"/>
            <w:tcBorders>
              <w:top w:val="single" w:sz="4" w:space="0" w:color="auto"/>
              <w:left w:val="single" w:sz="4" w:space="0" w:color="auto"/>
              <w:bottom w:val="single" w:sz="4" w:space="0" w:color="auto"/>
              <w:right w:val="single" w:sz="4" w:space="0" w:color="auto"/>
            </w:tcBorders>
          </w:tcPr>
          <w:p w14:paraId="6D93DDFF" w14:textId="77777777" w:rsidR="00AD62C6" w:rsidRPr="00C31E24" w:rsidRDefault="00AD62C6">
            <w:pPr>
              <w:pStyle w:val="TAL"/>
              <w:spacing w:line="256" w:lineRule="auto"/>
              <w:rPr>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5CB87174" w14:textId="77777777" w:rsidR="00AD62C6" w:rsidRPr="00C31E24" w:rsidRDefault="00AD62C6">
            <w:pPr>
              <w:pStyle w:val="TAL"/>
              <w:spacing w:line="256" w:lineRule="auto"/>
              <w:rPr>
                <w:b/>
                <w:bCs/>
                <w:lang w:eastAsia="en-US"/>
              </w:rPr>
            </w:pPr>
            <w:r w:rsidRPr="00C31E24">
              <w:rPr>
                <w:b/>
                <w:bCs/>
                <w:lang w:eastAsia="en-US"/>
              </w:rPr>
              <w:t>Location info</w:t>
            </w:r>
          </w:p>
        </w:tc>
        <w:tc>
          <w:tcPr>
            <w:tcW w:w="1417" w:type="dxa"/>
            <w:tcBorders>
              <w:top w:val="single" w:sz="4" w:space="0" w:color="auto"/>
              <w:left w:val="single" w:sz="4" w:space="0" w:color="auto"/>
              <w:bottom w:val="single" w:sz="4" w:space="0" w:color="auto"/>
              <w:right w:val="single" w:sz="4" w:space="0" w:color="auto"/>
            </w:tcBorders>
          </w:tcPr>
          <w:p w14:paraId="2AE545AF"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38AF1C8C" w14:textId="77777777" w:rsidR="00AD62C6" w:rsidRPr="00C31E24" w:rsidRDefault="00AD62C6">
            <w:pPr>
              <w:pStyle w:val="TAL"/>
              <w:spacing w:line="256" w:lineRule="auto"/>
              <w:rPr>
                <w:lang w:eastAsia="en-US"/>
              </w:rPr>
            </w:pPr>
          </w:p>
        </w:tc>
      </w:tr>
      <w:tr w:rsidR="00AD62C6" w:rsidRPr="00C31E24" w14:paraId="721CF32C" w14:textId="77777777" w:rsidTr="00AD62C6">
        <w:tc>
          <w:tcPr>
            <w:tcW w:w="2551" w:type="dxa"/>
            <w:tcBorders>
              <w:top w:val="single" w:sz="4" w:space="0" w:color="auto"/>
              <w:left w:val="single" w:sz="4" w:space="0" w:color="auto"/>
              <w:bottom w:val="single" w:sz="4" w:space="0" w:color="auto"/>
              <w:right w:val="single" w:sz="4" w:space="0" w:color="auto"/>
            </w:tcBorders>
            <w:vAlign w:val="center"/>
            <w:hideMark/>
          </w:tcPr>
          <w:p w14:paraId="276EF795" w14:textId="77777777" w:rsidR="00AD62C6" w:rsidRPr="00C31E24" w:rsidRDefault="00AD62C6">
            <w:pPr>
              <w:pStyle w:val="TAL"/>
              <w:spacing w:line="256" w:lineRule="auto"/>
              <w:rPr>
                <w:lang w:eastAsia="en-US"/>
              </w:rPr>
            </w:pPr>
            <w:r w:rsidRPr="00C31E24">
              <w:rPr>
                <w:lang w:eastAsia="en-US"/>
              </w:rPr>
              <w:t xml:space="preserve">    MIME-part-body</w:t>
            </w:r>
          </w:p>
        </w:tc>
        <w:tc>
          <w:tcPr>
            <w:tcW w:w="2268" w:type="dxa"/>
            <w:tcBorders>
              <w:top w:val="single" w:sz="4" w:space="0" w:color="auto"/>
              <w:left w:val="single" w:sz="4" w:space="0" w:color="auto"/>
              <w:bottom w:val="single" w:sz="4" w:space="0" w:color="auto"/>
              <w:right w:val="single" w:sz="4" w:space="0" w:color="auto"/>
            </w:tcBorders>
            <w:hideMark/>
          </w:tcPr>
          <w:p w14:paraId="671CDC61" w14:textId="77777777" w:rsidR="00AD62C6" w:rsidRPr="00C31E24" w:rsidRDefault="00AD62C6">
            <w:pPr>
              <w:pStyle w:val="TAL"/>
              <w:spacing w:line="256" w:lineRule="auto"/>
              <w:rPr>
                <w:lang w:eastAsia="en-US"/>
              </w:rPr>
            </w:pPr>
            <w:r w:rsidRPr="00C31E24">
              <w:rPr>
                <w:lang w:eastAsia="en-US"/>
              </w:rPr>
              <w:t>Location-info as described in TS 36.579-1 [2], Table 5.5.3.4.1-2</w:t>
            </w:r>
          </w:p>
        </w:tc>
        <w:tc>
          <w:tcPr>
            <w:tcW w:w="1985" w:type="dxa"/>
            <w:tcBorders>
              <w:top w:val="single" w:sz="4" w:space="0" w:color="auto"/>
              <w:left w:val="single" w:sz="4" w:space="0" w:color="auto"/>
              <w:bottom w:val="single" w:sz="4" w:space="0" w:color="auto"/>
              <w:right w:val="single" w:sz="4" w:space="0" w:color="auto"/>
            </w:tcBorders>
          </w:tcPr>
          <w:p w14:paraId="593F597E" w14:textId="77777777" w:rsidR="00AD62C6" w:rsidRPr="00C31E24" w:rsidRDefault="00AD62C6">
            <w:pPr>
              <w:pStyle w:val="TAL"/>
              <w:spacing w:line="25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6E5911F5"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A12E660" w14:textId="77777777" w:rsidR="00AD62C6" w:rsidRPr="00C31E24" w:rsidRDefault="00AD62C6">
            <w:pPr>
              <w:pStyle w:val="TAL"/>
              <w:spacing w:line="256" w:lineRule="auto"/>
              <w:rPr>
                <w:lang w:eastAsia="en-US"/>
              </w:rPr>
            </w:pPr>
          </w:p>
        </w:tc>
      </w:tr>
    </w:tbl>
    <w:p w14:paraId="5BA9DA51" w14:textId="77777777" w:rsidR="00AD62C6" w:rsidRPr="00C31E24" w:rsidRDefault="00AD62C6" w:rsidP="00AD62C6"/>
    <w:p w14:paraId="1E292EAB" w14:textId="77777777" w:rsidR="00AD62C6" w:rsidRPr="00C31E24" w:rsidRDefault="00AD62C6" w:rsidP="00AD62C6">
      <w:pPr>
        <w:pStyle w:val="TH"/>
        <w:rPr>
          <w:rFonts w:eastAsia="SimSun"/>
          <w:lang w:eastAsia="en-US"/>
        </w:rPr>
      </w:pPr>
      <w:r w:rsidRPr="00C31E24">
        <w:rPr>
          <w:rFonts w:eastAsia="SimSun"/>
          <w:lang w:eastAsia="en-US"/>
        </w:rPr>
        <w:t xml:space="preserve">Table </w:t>
      </w:r>
      <w:r w:rsidRPr="00C31E24">
        <w:rPr>
          <w:lang w:eastAsia="x-none"/>
        </w:rPr>
        <w:t>6.3.2.3.3-2</w:t>
      </w:r>
      <w:r w:rsidRPr="00C31E24">
        <w:rPr>
          <w:rFonts w:eastAsia="SimSun"/>
          <w:lang w:eastAsia="en-US"/>
        </w:rPr>
        <w:t xml:space="preserve">: </w:t>
      </w:r>
      <w:r w:rsidRPr="00C31E24">
        <w:rPr>
          <w:rFonts w:eastAsia="SimSun"/>
          <w:lang w:eastAsia="ko-KR"/>
        </w:rPr>
        <w:t>MCVideo-Info in SIP MESSAGE</w:t>
      </w:r>
      <w:r w:rsidRPr="00C31E24">
        <w:rPr>
          <w:rFonts w:eastAsia="SimSun"/>
          <w:lang w:eastAsia="en-US"/>
        </w:rPr>
        <w:t xml:space="preserve"> (Table 6.3.2.3.3-1)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11988E24"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2CF01669" w14:textId="77777777" w:rsidR="00AD62C6" w:rsidRPr="00C31E24" w:rsidRDefault="00AD62C6">
            <w:pPr>
              <w:pStyle w:val="TAL"/>
              <w:spacing w:line="256" w:lineRule="auto"/>
              <w:rPr>
                <w:rFonts w:eastAsia="SimSun"/>
                <w:lang w:eastAsia="en-US"/>
              </w:rPr>
            </w:pPr>
            <w:r w:rsidRPr="00C31E24">
              <w:rPr>
                <w:rFonts w:eastAsia="SimSun"/>
                <w:lang w:eastAsia="en-US"/>
              </w:rPr>
              <w:t>Derivation Path: TS 36.579-1 [2], Table 5.5.3.2.2-2 condition GROUP-CALL</w:t>
            </w:r>
          </w:p>
        </w:tc>
      </w:tr>
      <w:tr w:rsidR="00AD62C6" w:rsidRPr="00C31E24" w14:paraId="0D8FAFD0"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2491C64F" w14:textId="77777777" w:rsidR="00AD62C6" w:rsidRPr="00C31E24" w:rsidRDefault="00AD62C6">
            <w:pPr>
              <w:pStyle w:val="TAH"/>
              <w:spacing w:line="256" w:lineRule="auto"/>
              <w:rPr>
                <w:rFonts w:eastAsia="SimSun"/>
                <w:lang w:eastAsia="en-US"/>
              </w:rPr>
            </w:pPr>
            <w:r w:rsidRPr="00C31E24">
              <w:rPr>
                <w:rFonts w:eastAsia="SimSun"/>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7718644" w14:textId="77777777" w:rsidR="00AD62C6" w:rsidRPr="00C31E24" w:rsidRDefault="00AD62C6">
            <w:pPr>
              <w:pStyle w:val="TAH"/>
              <w:spacing w:line="256" w:lineRule="auto"/>
              <w:rPr>
                <w:rFonts w:eastAsia="SimSun"/>
                <w:lang w:eastAsia="en-US"/>
              </w:rPr>
            </w:pPr>
            <w:r w:rsidRPr="00C31E24">
              <w:rPr>
                <w:rFonts w:eastAsia="SimSun"/>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9388FB5" w14:textId="77777777" w:rsidR="00AD62C6" w:rsidRPr="00C31E24" w:rsidRDefault="00AD62C6">
            <w:pPr>
              <w:pStyle w:val="TAH"/>
              <w:spacing w:line="256" w:lineRule="auto"/>
              <w:rPr>
                <w:rFonts w:eastAsia="SimSun"/>
                <w:lang w:eastAsia="en-US"/>
              </w:rPr>
            </w:pPr>
            <w:r w:rsidRPr="00C31E24">
              <w:rPr>
                <w:rFonts w:eastAsia="SimSun"/>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9EDE4A6" w14:textId="77777777" w:rsidR="00AD62C6" w:rsidRPr="00C31E24" w:rsidRDefault="00AD62C6">
            <w:pPr>
              <w:pStyle w:val="TAH"/>
              <w:spacing w:line="256" w:lineRule="auto"/>
              <w:rPr>
                <w:rFonts w:eastAsia="SimSun"/>
                <w:lang w:eastAsia="en-US"/>
              </w:rPr>
            </w:pPr>
            <w:r w:rsidRPr="00C31E24">
              <w:rPr>
                <w:rFonts w:eastAsia="SimSun"/>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3669A29A" w14:textId="77777777" w:rsidR="00AD62C6" w:rsidRPr="00C31E24" w:rsidRDefault="00AD62C6">
            <w:pPr>
              <w:pStyle w:val="TAH"/>
              <w:spacing w:line="256" w:lineRule="auto"/>
              <w:rPr>
                <w:rFonts w:eastAsia="SimSun"/>
                <w:lang w:eastAsia="en-US"/>
              </w:rPr>
            </w:pPr>
            <w:r w:rsidRPr="00C31E24">
              <w:rPr>
                <w:rFonts w:eastAsia="SimSun"/>
                <w:lang w:eastAsia="en-US"/>
              </w:rPr>
              <w:t>Condition</w:t>
            </w:r>
          </w:p>
        </w:tc>
      </w:tr>
      <w:tr w:rsidR="00AD62C6" w:rsidRPr="00C31E24" w14:paraId="6EADA998"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5C586513" w14:textId="77777777" w:rsidR="00AD62C6" w:rsidRPr="00C31E24" w:rsidRDefault="00AD62C6">
            <w:pPr>
              <w:pStyle w:val="TAL"/>
              <w:spacing w:line="256" w:lineRule="auto"/>
              <w:rPr>
                <w:rFonts w:eastAsia="SimSun"/>
                <w:lang w:eastAsia="en-US"/>
              </w:rPr>
            </w:pPr>
            <w:r w:rsidRPr="00C31E24">
              <w:rPr>
                <w:rFonts w:eastAsia="SimSun"/>
                <w:lang w:eastAsia="en-US"/>
              </w:rPr>
              <w:t>mcvideoinfo</w:t>
            </w:r>
          </w:p>
        </w:tc>
        <w:tc>
          <w:tcPr>
            <w:tcW w:w="2126" w:type="dxa"/>
            <w:tcBorders>
              <w:top w:val="single" w:sz="4" w:space="0" w:color="auto"/>
              <w:left w:val="single" w:sz="4" w:space="0" w:color="auto"/>
              <w:bottom w:val="single" w:sz="4" w:space="0" w:color="auto"/>
              <w:right w:val="single" w:sz="4" w:space="0" w:color="auto"/>
            </w:tcBorders>
          </w:tcPr>
          <w:p w14:paraId="462A71AE" w14:textId="77777777" w:rsidR="00AD62C6" w:rsidRPr="00C31E24" w:rsidRDefault="00AD62C6">
            <w:pPr>
              <w:pStyle w:val="TAL"/>
              <w:spacing w:line="256" w:lineRule="auto"/>
              <w:rPr>
                <w:rFonts w:eastAsia="SimSun"/>
                <w:lang w:eastAsia="en-US"/>
              </w:rPr>
            </w:pPr>
          </w:p>
        </w:tc>
        <w:tc>
          <w:tcPr>
            <w:tcW w:w="2126" w:type="dxa"/>
            <w:tcBorders>
              <w:top w:val="single" w:sz="4" w:space="0" w:color="auto"/>
              <w:left w:val="single" w:sz="4" w:space="0" w:color="auto"/>
              <w:bottom w:val="single" w:sz="4" w:space="0" w:color="auto"/>
              <w:right w:val="single" w:sz="4" w:space="0" w:color="auto"/>
            </w:tcBorders>
          </w:tcPr>
          <w:p w14:paraId="6557E9A4" w14:textId="77777777" w:rsidR="00AD62C6" w:rsidRPr="00C31E24" w:rsidRDefault="00AD62C6">
            <w:pPr>
              <w:pStyle w:val="TAL"/>
              <w:spacing w:line="256" w:lineRule="auto"/>
              <w:rPr>
                <w:rFonts w:eastAsia="SimSun"/>
                <w:lang w:eastAsia="en-US"/>
              </w:rPr>
            </w:pPr>
          </w:p>
        </w:tc>
        <w:tc>
          <w:tcPr>
            <w:tcW w:w="1418" w:type="dxa"/>
            <w:tcBorders>
              <w:top w:val="single" w:sz="4" w:space="0" w:color="auto"/>
              <w:left w:val="single" w:sz="4" w:space="0" w:color="auto"/>
              <w:bottom w:val="single" w:sz="4" w:space="0" w:color="auto"/>
              <w:right w:val="single" w:sz="4" w:space="0" w:color="auto"/>
            </w:tcBorders>
          </w:tcPr>
          <w:p w14:paraId="78AB12B7" w14:textId="77777777" w:rsidR="00AD62C6" w:rsidRPr="00C31E24" w:rsidRDefault="00AD62C6">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55F9E406" w14:textId="77777777" w:rsidR="00AD62C6" w:rsidRPr="00C31E24" w:rsidRDefault="00AD62C6">
            <w:pPr>
              <w:pStyle w:val="TAL"/>
              <w:spacing w:line="256" w:lineRule="auto"/>
              <w:rPr>
                <w:rFonts w:eastAsia="SimSun"/>
                <w:lang w:eastAsia="en-US"/>
              </w:rPr>
            </w:pPr>
          </w:p>
        </w:tc>
      </w:tr>
      <w:tr w:rsidR="00AD62C6" w:rsidRPr="00C31E24" w14:paraId="46CA3BBD"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1750303F" w14:textId="77777777" w:rsidR="00AD62C6" w:rsidRPr="00C31E24" w:rsidRDefault="00AD62C6">
            <w:pPr>
              <w:pStyle w:val="TAL"/>
              <w:spacing w:line="256" w:lineRule="auto"/>
              <w:rPr>
                <w:rFonts w:eastAsia="SimSun"/>
                <w:lang w:eastAsia="en-US"/>
              </w:rPr>
            </w:pPr>
            <w:r w:rsidRPr="00C31E24">
              <w:rPr>
                <w:rFonts w:eastAsia="SimSun"/>
                <w:lang w:eastAsia="en-US"/>
              </w:rPr>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7A579675" w14:textId="77777777" w:rsidR="00AD62C6" w:rsidRPr="00C31E24" w:rsidRDefault="00AD62C6">
            <w:pPr>
              <w:pStyle w:val="TAL"/>
              <w:spacing w:line="256" w:lineRule="auto"/>
              <w:rPr>
                <w:rFonts w:eastAsia="SimSun"/>
                <w:lang w:eastAsia="en-US"/>
              </w:rPr>
            </w:pPr>
          </w:p>
        </w:tc>
        <w:tc>
          <w:tcPr>
            <w:tcW w:w="2126" w:type="dxa"/>
            <w:tcBorders>
              <w:top w:val="single" w:sz="4" w:space="0" w:color="auto"/>
              <w:left w:val="single" w:sz="4" w:space="0" w:color="auto"/>
              <w:bottom w:val="single" w:sz="4" w:space="0" w:color="auto"/>
              <w:right w:val="single" w:sz="4" w:space="0" w:color="auto"/>
            </w:tcBorders>
          </w:tcPr>
          <w:p w14:paraId="0D3401D7"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1F3747FC" w14:textId="77777777" w:rsidR="00AD62C6" w:rsidRPr="00C31E24" w:rsidRDefault="00AD62C6">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26D14ED6" w14:textId="77777777" w:rsidR="00AD62C6" w:rsidRPr="00C31E24" w:rsidRDefault="00AD62C6">
            <w:pPr>
              <w:pStyle w:val="TAL"/>
              <w:spacing w:line="256" w:lineRule="auto"/>
              <w:rPr>
                <w:rFonts w:eastAsia="SimSun"/>
                <w:lang w:eastAsia="en-US"/>
              </w:rPr>
            </w:pPr>
          </w:p>
        </w:tc>
      </w:tr>
      <w:tr w:rsidR="00AD62C6" w:rsidRPr="00C31E24" w14:paraId="157FC788"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57628CE3" w14:textId="77777777" w:rsidR="00AD62C6" w:rsidRPr="00C31E24" w:rsidRDefault="00AD62C6">
            <w:pPr>
              <w:pStyle w:val="TAL"/>
              <w:spacing w:line="256" w:lineRule="auto"/>
              <w:rPr>
                <w:rFonts w:eastAsia="SimSun"/>
                <w:lang w:eastAsia="en-US"/>
              </w:rPr>
            </w:pPr>
            <w:r w:rsidRPr="00C31E24">
              <w:rPr>
                <w:rFonts w:eastAsia="SimSun"/>
                <w:lang w:eastAsia="en-US"/>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7AC3C863" w14:textId="77777777" w:rsidR="00AD62C6" w:rsidRPr="00C31E24" w:rsidRDefault="00AD62C6">
            <w:pPr>
              <w:pStyle w:val="TAL"/>
              <w:spacing w:line="256" w:lineRule="auto"/>
              <w:rPr>
                <w:rFonts w:eastAsia="SimSun"/>
                <w:color w:val="000000"/>
                <w:lang w:eastAsia="en-US"/>
              </w:rPr>
            </w:pPr>
            <w:r w:rsidRPr="00C31E24">
              <w:rPr>
                <w:rFonts w:eastAsia="SimSun"/>
                <w:color w:val="000000"/>
                <w:lang w:eastAsia="en-US"/>
              </w:rPr>
              <w:t>"true"</w:t>
            </w:r>
          </w:p>
        </w:tc>
        <w:tc>
          <w:tcPr>
            <w:tcW w:w="2126" w:type="dxa"/>
            <w:tcBorders>
              <w:top w:val="single" w:sz="4" w:space="0" w:color="auto"/>
              <w:left w:val="single" w:sz="4" w:space="0" w:color="auto"/>
              <w:bottom w:val="single" w:sz="4" w:space="0" w:color="auto"/>
              <w:right w:val="single" w:sz="4" w:space="0" w:color="auto"/>
            </w:tcBorders>
            <w:hideMark/>
          </w:tcPr>
          <w:p w14:paraId="43EB7BB2" w14:textId="77777777" w:rsidR="00AD62C6" w:rsidRPr="00C31E24" w:rsidRDefault="00AD62C6">
            <w:pPr>
              <w:pStyle w:val="TAL"/>
              <w:spacing w:line="256" w:lineRule="auto"/>
              <w:rPr>
                <w:lang w:eastAsia="en-US"/>
              </w:rPr>
            </w:pPr>
            <w:r w:rsidRPr="00C31E24">
              <w:rPr>
                <w:lang w:eastAsia="en-US"/>
              </w:rPr>
              <w:t>Encryption according to NOTE 2 in TS 36.579-1 [2] Table 5.5.3.2.2-2A</w:t>
            </w:r>
          </w:p>
        </w:tc>
        <w:tc>
          <w:tcPr>
            <w:tcW w:w="1418" w:type="dxa"/>
            <w:tcBorders>
              <w:top w:val="single" w:sz="4" w:space="0" w:color="auto"/>
              <w:left w:val="single" w:sz="4" w:space="0" w:color="auto"/>
              <w:bottom w:val="single" w:sz="4" w:space="0" w:color="auto"/>
              <w:right w:val="single" w:sz="4" w:space="0" w:color="auto"/>
            </w:tcBorders>
          </w:tcPr>
          <w:p w14:paraId="3BF52DB6" w14:textId="77777777" w:rsidR="00AD62C6" w:rsidRPr="00C31E24" w:rsidRDefault="00AD62C6">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47E774FC" w14:textId="77777777" w:rsidR="00AD62C6" w:rsidRPr="00C31E24" w:rsidRDefault="00AD62C6">
            <w:pPr>
              <w:pStyle w:val="TAL"/>
              <w:spacing w:line="256" w:lineRule="auto"/>
              <w:rPr>
                <w:rFonts w:eastAsia="SimSun"/>
                <w:lang w:eastAsia="en-US"/>
              </w:rPr>
            </w:pPr>
          </w:p>
        </w:tc>
      </w:tr>
    </w:tbl>
    <w:p w14:paraId="62167A08" w14:textId="77777777" w:rsidR="00AD62C6" w:rsidRPr="00C31E24" w:rsidRDefault="00AD62C6" w:rsidP="00AD62C6"/>
    <w:p w14:paraId="135465A4" w14:textId="77777777" w:rsidR="00AD62C6" w:rsidRPr="00C31E24" w:rsidRDefault="00AD62C6" w:rsidP="00AD62C6">
      <w:pPr>
        <w:pStyle w:val="TH"/>
      </w:pPr>
      <w:r w:rsidRPr="00C31E24">
        <w:rPr>
          <w:lang w:eastAsia="x-none"/>
        </w:rPr>
        <w:t>Table 6.3.2.3.3-3: SIP MESSAGE (step 2, Table 6.3.2.3.2-1</w:t>
      </w:r>
      <w:r w:rsidRPr="00C31E24">
        <w:t>; step 2, TS 36.579-1 [2] Table 5.3.33.3-1</w:t>
      </w:r>
      <w:r w:rsidRPr="00C31E24">
        <w:rPr>
          <w:lang w:eastAsia="x-none"/>
        </w:rPr>
        <w:t>)</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AD62C6" w:rsidRPr="00C31E24" w14:paraId="59D501C7"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27CC0B2A" w14:textId="77777777" w:rsidR="00AD62C6" w:rsidRPr="00C31E24" w:rsidRDefault="00AD62C6">
            <w:pPr>
              <w:pStyle w:val="TAL"/>
              <w:spacing w:line="256" w:lineRule="auto"/>
              <w:rPr>
                <w:lang w:eastAsia="en-US"/>
              </w:rPr>
            </w:pPr>
            <w:r w:rsidRPr="00C31E24">
              <w:rPr>
                <w:lang w:eastAsia="en-US"/>
              </w:rPr>
              <w:t>Derivation Path: TS 36.579-1 [2], Table 5.5.2.7.2-1</w:t>
            </w:r>
          </w:p>
        </w:tc>
      </w:tr>
      <w:tr w:rsidR="00AD62C6" w:rsidRPr="00C31E24" w14:paraId="18D517F3" w14:textId="77777777" w:rsidTr="00AD62C6">
        <w:tc>
          <w:tcPr>
            <w:tcW w:w="2551" w:type="dxa"/>
            <w:tcBorders>
              <w:top w:val="single" w:sz="4" w:space="0" w:color="auto"/>
              <w:left w:val="single" w:sz="4" w:space="0" w:color="auto"/>
              <w:bottom w:val="single" w:sz="4" w:space="0" w:color="auto"/>
              <w:right w:val="single" w:sz="4" w:space="0" w:color="auto"/>
            </w:tcBorders>
            <w:hideMark/>
          </w:tcPr>
          <w:p w14:paraId="5BB21FFC" w14:textId="77777777" w:rsidR="00AD62C6" w:rsidRPr="00C31E24" w:rsidRDefault="00AD62C6">
            <w:pPr>
              <w:pStyle w:val="TAH"/>
              <w:spacing w:line="256" w:lineRule="auto"/>
              <w:rPr>
                <w:lang w:eastAsia="en-US"/>
              </w:rPr>
            </w:pPr>
            <w:r w:rsidRPr="00C31E24">
              <w:rPr>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B81E794" w14:textId="77777777" w:rsidR="00AD62C6" w:rsidRPr="00C31E24" w:rsidRDefault="00AD62C6">
            <w:pPr>
              <w:pStyle w:val="TAH"/>
              <w:spacing w:line="256" w:lineRule="auto"/>
              <w:rPr>
                <w:lang w:eastAsia="en-US"/>
              </w:rPr>
            </w:pPr>
            <w:r w:rsidRPr="00C31E24">
              <w:rPr>
                <w:lang w:eastAsia="en-US"/>
              </w:rPr>
              <w:t>Value/remark</w:t>
            </w:r>
          </w:p>
        </w:tc>
        <w:tc>
          <w:tcPr>
            <w:tcW w:w="1985" w:type="dxa"/>
            <w:tcBorders>
              <w:top w:val="single" w:sz="4" w:space="0" w:color="auto"/>
              <w:left w:val="single" w:sz="4" w:space="0" w:color="auto"/>
              <w:bottom w:val="single" w:sz="4" w:space="0" w:color="auto"/>
              <w:right w:val="single" w:sz="4" w:space="0" w:color="auto"/>
            </w:tcBorders>
            <w:hideMark/>
          </w:tcPr>
          <w:p w14:paraId="219DFB39" w14:textId="77777777" w:rsidR="00AD62C6" w:rsidRPr="00C31E24" w:rsidRDefault="00AD62C6">
            <w:pPr>
              <w:pStyle w:val="TAH"/>
              <w:spacing w:line="256" w:lineRule="auto"/>
              <w:rPr>
                <w:lang w:eastAsia="en-US"/>
              </w:rPr>
            </w:pPr>
            <w:r w:rsidRPr="00C31E24">
              <w:rPr>
                <w:lang w:eastAsia="en-US"/>
              </w:rPr>
              <w:t>Comment</w:t>
            </w:r>
          </w:p>
        </w:tc>
        <w:tc>
          <w:tcPr>
            <w:tcW w:w="1417" w:type="dxa"/>
            <w:tcBorders>
              <w:top w:val="single" w:sz="4" w:space="0" w:color="auto"/>
              <w:left w:val="single" w:sz="4" w:space="0" w:color="auto"/>
              <w:bottom w:val="single" w:sz="4" w:space="0" w:color="auto"/>
              <w:right w:val="single" w:sz="4" w:space="0" w:color="auto"/>
            </w:tcBorders>
            <w:hideMark/>
          </w:tcPr>
          <w:p w14:paraId="44BB871C" w14:textId="77777777" w:rsidR="00AD62C6" w:rsidRPr="00C31E24" w:rsidRDefault="00AD62C6">
            <w:pPr>
              <w:pStyle w:val="TAH"/>
              <w:spacing w:line="256" w:lineRule="auto"/>
              <w:rPr>
                <w:lang w:eastAsia="en-US"/>
              </w:rPr>
            </w:pPr>
            <w:r w:rsidRPr="00C31E24">
              <w:rPr>
                <w:lang w:eastAsia="en-US"/>
              </w:rPr>
              <w:t>Reference</w:t>
            </w:r>
          </w:p>
        </w:tc>
        <w:tc>
          <w:tcPr>
            <w:tcW w:w="1418" w:type="dxa"/>
            <w:tcBorders>
              <w:top w:val="single" w:sz="4" w:space="0" w:color="auto"/>
              <w:left w:val="single" w:sz="4" w:space="0" w:color="auto"/>
              <w:bottom w:val="single" w:sz="4" w:space="0" w:color="auto"/>
              <w:right w:val="single" w:sz="4" w:space="0" w:color="auto"/>
            </w:tcBorders>
            <w:hideMark/>
          </w:tcPr>
          <w:p w14:paraId="693B08FF" w14:textId="77777777" w:rsidR="00AD62C6" w:rsidRPr="00C31E24" w:rsidRDefault="00AD62C6">
            <w:pPr>
              <w:pStyle w:val="TAH"/>
              <w:spacing w:line="256" w:lineRule="auto"/>
              <w:rPr>
                <w:lang w:eastAsia="en-US"/>
              </w:rPr>
            </w:pPr>
            <w:r w:rsidRPr="00C31E24">
              <w:rPr>
                <w:lang w:eastAsia="en-US"/>
              </w:rPr>
              <w:t>Condition</w:t>
            </w:r>
          </w:p>
        </w:tc>
      </w:tr>
      <w:tr w:rsidR="00AD62C6" w:rsidRPr="00C31E24" w14:paraId="5FEFAD08" w14:textId="77777777" w:rsidTr="00AD62C6">
        <w:tc>
          <w:tcPr>
            <w:tcW w:w="2551" w:type="dxa"/>
            <w:tcBorders>
              <w:top w:val="single" w:sz="4" w:space="0" w:color="auto"/>
              <w:left w:val="single" w:sz="4" w:space="0" w:color="auto"/>
              <w:bottom w:val="single" w:sz="4" w:space="0" w:color="auto"/>
              <w:right w:val="single" w:sz="4" w:space="0" w:color="auto"/>
            </w:tcBorders>
            <w:vAlign w:val="center"/>
            <w:hideMark/>
          </w:tcPr>
          <w:p w14:paraId="42047BAD" w14:textId="77777777" w:rsidR="00AD62C6" w:rsidRPr="00C31E24" w:rsidRDefault="00AD62C6">
            <w:pPr>
              <w:pStyle w:val="TAL"/>
              <w:spacing w:line="256" w:lineRule="auto"/>
              <w:rPr>
                <w:b/>
                <w:bCs/>
                <w:lang w:eastAsia="en-US"/>
              </w:rPr>
            </w:pPr>
            <w:r w:rsidRPr="00C31E24">
              <w:rPr>
                <w:b/>
                <w:bCs/>
                <w:lang w:eastAsia="en-US"/>
              </w:rPr>
              <w:t>Message-body</w:t>
            </w:r>
          </w:p>
        </w:tc>
        <w:tc>
          <w:tcPr>
            <w:tcW w:w="2268" w:type="dxa"/>
            <w:tcBorders>
              <w:top w:val="single" w:sz="4" w:space="0" w:color="auto"/>
              <w:left w:val="single" w:sz="4" w:space="0" w:color="auto"/>
              <w:bottom w:val="single" w:sz="4" w:space="0" w:color="auto"/>
              <w:right w:val="single" w:sz="4" w:space="0" w:color="auto"/>
            </w:tcBorders>
          </w:tcPr>
          <w:p w14:paraId="410970BE" w14:textId="77777777" w:rsidR="00AD62C6" w:rsidRPr="00C31E24" w:rsidRDefault="00AD62C6">
            <w:pPr>
              <w:pStyle w:val="TAL"/>
              <w:spacing w:line="256" w:lineRule="auto"/>
              <w:rPr>
                <w:lang w:eastAsia="en-US"/>
              </w:rPr>
            </w:pPr>
          </w:p>
        </w:tc>
        <w:tc>
          <w:tcPr>
            <w:tcW w:w="1985" w:type="dxa"/>
            <w:tcBorders>
              <w:top w:val="single" w:sz="4" w:space="0" w:color="auto"/>
              <w:left w:val="single" w:sz="4" w:space="0" w:color="auto"/>
              <w:bottom w:val="single" w:sz="4" w:space="0" w:color="auto"/>
              <w:right w:val="single" w:sz="4" w:space="0" w:color="auto"/>
            </w:tcBorders>
          </w:tcPr>
          <w:p w14:paraId="2236FB26" w14:textId="77777777" w:rsidR="00AD62C6" w:rsidRPr="00C31E24" w:rsidRDefault="00AD62C6">
            <w:pPr>
              <w:pStyle w:val="TAL"/>
              <w:spacing w:line="25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324D9747"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65B15AA7" w14:textId="77777777" w:rsidR="00AD62C6" w:rsidRPr="00C31E24" w:rsidRDefault="00AD62C6">
            <w:pPr>
              <w:pStyle w:val="TAL"/>
              <w:spacing w:line="256" w:lineRule="auto"/>
              <w:rPr>
                <w:lang w:eastAsia="en-US"/>
              </w:rPr>
            </w:pPr>
          </w:p>
        </w:tc>
      </w:tr>
      <w:tr w:rsidR="00AD62C6" w:rsidRPr="00C31E24" w14:paraId="197DAD9F" w14:textId="77777777" w:rsidTr="00AD62C6">
        <w:tc>
          <w:tcPr>
            <w:tcW w:w="2551" w:type="dxa"/>
            <w:tcBorders>
              <w:top w:val="single" w:sz="4" w:space="0" w:color="auto"/>
              <w:left w:val="single" w:sz="4" w:space="0" w:color="auto"/>
              <w:bottom w:val="single" w:sz="4" w:space="0" w:color="auto"/>
              <w:right w:val="single" w:sz="4" w:space="0" w:color="auto"/>
            </w:tcBorders>
            <w:vAlign w:val="center"/>
            <w:hideMark/>
          </w:tcPr>
          <w:p w14:paraId="08CDE91F" w14:textId="77777777" w:rsidR="00AD62C6" w:rsidRPr="00C31E24" w:rsidRDefault="00AD62C6">
            <w:pPr>
              <w:pStyle w:val="TAL"/>
              <w:spacing w:line="256" w:lineRule="auto"/>
              <w:rPr>
                <w:lang w:eastAsia="en-US"/>
              </w:rPr>
            </w:pPr>
            <w:r w:rsidRPr="00C31E24">
              <w:rPr>
                <w:lang w:eastAsia="en-US"/>
              </w:rPr>
              <w:t xml:space="preserve">  MIME body part</w:t>
            </w:r>
          </w:p>
        </w:tc>
        <w:tc>
          <w:tcPr>
            <w:tcW w:w="2268" w:type="dxa"/>
            <w:tcBorders>
              <w:top w:val="single" w:sz="4" w:space="0" w:color="auto"/>
              <w:left w:val="single" w:sz="4" w:space="0" w:color="auto"/>
              <w:bottom w:val="single" w:sz="4" w:space="0" w:color="auto"/>
              <w:right w:val="single" w:sz="4" w:space="0" w:color="auto"/>
            </w:tcBorders>
            <w:vAlign w:val="center"/>
          </w:tcPr>
          <w:p w14:paraId="5E74FC3D" w14:textId="77777777" w:rsidR="00AD62C6" w:rsidRPr="00C31E24" w:rsidRDefault="00AD62C6">
            <w:pPr>
              <w:pStyle w:val="TAL"/>
              <w:spacing w:line="256" w:lineRule="auto"/>
              <w:rPr>
                <w:lang w:eastAsia="en-US"/>
              </w:rPr>
            </w:pPr>
          </w:p>
        </w:tc>
        <w:tc>
          <w:tcPr>
            <w:tcW w:w="1985" w:type="dxa"/>
            <w:tcBorders>
              <w:top w:val="single" w:sz="4" w:space="0" w:color="auto"/>
              <w:left w:val="single" w:sz="4" w:space="0" w:color="auto"/>
              <w:bottom w:val="single" w:sz="4" w:space="0" w:color="auto"/>
              <w:right w:val="single" w:sz="4" w:space="0" w:color="auto"/>
            </w:tcBorders>
            <w:hideMark/>
          </w:tcPr>
          <w:p w14:paraId="48FD8FEB" w14:textId="77777777" w:rsidR="00AD62C6" w:rsidRPr="00C31E24" w:rsidRDefault="00AD62C6">
            <w:pPr>
              <w:pStyle w:val="TAL"/>
              <w:spacing w:line="256" w:lineRule="auto"/>
              <w:rPr>
                <w:b/>
                <w:bCs/>
                <w:lang w:eastAsia="en-US"/>
              </w:rPr>
            </w:pPr>
            <w:r w:rsidRPr="00C31E24">
              <w:rPr>
                <w:b/>
                <w:bCs/>
                <w:lang w:eastAsia="en-US"/>
              </w:rPr>
              <w:t>MCVideo Info</w:t>
            </w:r>
          </w:p>
        </w:tc>
        <w:tc>
          <w:tcPr>
            <w:tcW w:w="1417" w:type="dxa"/>
            <w:tcBorders>
              <w:top w:val="single" w:sz="4" w:space="0" w:color="auto"/>
              <w:left w:val="single" w:sz="4" w:space="0" w:color="auto"/>
              <w:bottom w:val="single" w:sz="4" w:space="0" w:color="auto"/>
              <w:right w:val="single" w:sz="4" w:space="0" w:color="auto"/>
            </w:tcBorders>
          </w:tcPr>
          <w:p w14:paraId="42870975"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14:paraId="5182943C" w14:textId="77777777" w:rsidR="00AD62C6" w:rsidRPr="00C31E24" w:rsidRDefault="00AD62C6">
            <w:pPr>
              <w:pStyle w:val="TAL"/>
              <w:spacing w:line="256" w:lineRule="auto"/>
              <w:rPr>
                <w:lang w:eastAsia="en-US"/>
              </w:rPr>
            </w:pPr>
          </w:p>
        </w:tc>
      </w:tr>
      <w:tr w:rsidR="00AD62C6" w:rsidRPr="00C31E24" w14:paraId="5AB1B01A" w14:textId="77777777" w:rsidTr="00AD62C6">
        <w:tc>
          <w:tcPr>
            <w:tcW w:w="2551" w:type="dxa"/>
            <w:tcBorders>
              <w:top w:val="single" w:sz="4" w:space="0" w:color="auto"/>
              <w:left w:val="single" w:sz="4" w:space="0" w:color="auto"/>
              <w:bottom w:val="single" w:sz="4" w:space="0" w:color="auto"/>
              <w:right w:val="single" w:sz="4" w:space="0" w:color="auto"/>
            </w:tcBorders>
            <w:vAlign w:val="center"/>
            <w:hideMark/>
          </w:tcPr>
          <w:p w14:paraId="057A6EDA" w14:textId="77777777" w:rsidR="00AD62C6" w:rsidRPr="00C31E24" w:rsidRDefault="00AD62C6">
            <w:pPr>
              <w:pStyle w:val="TAL"/>
              <w:spacing w:line="256" w:lineRule="auto"/>
              <w:rPr>
                <w:lang w:eastAsia="en-US"/>
              </w:rPr>
            </w:pPr>
            <w:r w:rsidRPr="00C31E24">
              <w:rPr>
                <w:lang w:eastAsia="en-US"/>
              </w:rPr>
              <w:t xml:space="preserve">    MIME-part-body</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FB5C9D" w14:textId="77777777" w:rsidR="00AD62C6" w:rsidRPr="00C31E24" w:rsidRDefault="00AD62C6">
            <w:pPr>
              <w:pStyle w:val="TAL"/>
              <w:spacing w:line="256" w:lineRule="auto"/>
              <w:rPr>
                <w:lang w:eastAsia="en-US"/>
              </w:rPr>
            </w:pPr>
            <w:r w:rsidRPr="00C31E24">
              <w:rPr>
                <w:lang w:eastAsia="en-US"/>
              </w:rPr>
              <w:t>MCVideo-Info as described in Table 6.3.2.3.3-4</w:t>
            </w:r>
          </w:p>
        </w:tc>
        <w:tc>
          <w:tcPr>
            <w:tcW w:w="1985" w:type="dxa"/>
            <w:tcBorders>
              <w:top w:val="single" w:sz="4" w:space="0" w:color="auto"/>
              <w:left w:val="single" w:sz="4" w:space="0" w:color="auto"/>
              <w:bottom w:val="single" w:sz="4" w:space="0" w:color="auto"/>
              <w:right w:val="single" w:sz="4" w:space="0" w:color="auto"/>
            </w:tcBorders>
          </w:tcPr>
          <w:p w14:paraId="7A1CCE72" w14:textId="77777777" w:rsidR="00AD62C6" w:rsidRPr="00C31E24" w:rsidRDefault="00AD62C6">
            <w:pPr>
              <w:pStyle w:val="TAL"/>
              <w:spacing w:line="256" w:lineRule="auto"/>
              <w:rPr>
                <w:lang w:eastAsia="en-US"/>
              </w:rPr>
            </w:pPr>
          </w:p>
        </w:tc>
        <w:tc>
          <w:tcPr>
            <w:tcW w:w="1417" w:type="dxa"/>
            <w:tcBorders>
              <w:top w:val="single" w:sz="4" w:space="0" w:color="auto"/>
              <w:left w:val="single" w:sz="4" w:space="0" w:color="auto"/>
              <w:bottom w:val="single" w:sz="4" w:space="0" w:color="auto"/>
              <w:right w:val="single" w:sz="4" w:space="0" w:color="auto"/>
            </w:tcBorders>
          </w:tcPr>
          <w:p w14:paraId="3E28DC55"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40997887" w14:textId="77777777" w:rsidR="00AD62C6" w:rsidRPr="00C31E24" w:rsidRDefault="00AD62C6">
            <w:pPr>
              <w:pStyle w:val="TAL"/>
              <w:spacing w:line="256" w:lineRule="auto"/>
              <w:rPr>
                <w:lang w:eastAsia="en-US"/>
              </w:rPr>
            </w:pPr>
          </w:p>
        </w:tc>
      </w:tr>
    </w:tbl>
    <w:p w14:paraId="6DBDC636" w14:textId="77777777" w:rsidR="00AD62C6" w:rsidRPr="00C31E24" w:rsidRDefault="00AD62C6" w:rsidP="00AD62C6"/>
    <w:p w14:paraId="2469ED9F" w14:textId="77777777" w:rsidR="00AD62C6" w:rsidRPr="00C31E24" w:rsidRDefault="00AD62C6" w:rsidP="00AD62C6">
      <w:pPr>
        <w:pStyle w:val="TH"/>
        <w:rPr>
          <w:rFonts w:eastAsia="SimSun"/>
          <w:lang w:eastAsia="en-US"/>
        </w:rPr>
      </w:pPr>
      <w:r w:rsidRPr="00C31E24">
        <w:rPr>
          <w:rFonts w:eastAsia="SimSun"/>
          <w:lang w:eastAsia="en-US"/>
        </w:rPr>
        <w:t xml:space="preserve">Table </w:t>
      </w:r>
      <w:r w:rsidRPr="00C31E24">
        <w:rPr>
          <w:lang w:eastAsia="x-none"/>
        </w:rPr>
        <w:t>6.3.2.3.3-4</w:t>
      </w:r>
      <w:r w:rsidRPr="00C31E24">
        <w:rPr>
          <w:rFonts w:eastAsia="SimSun"/>
          <w:lang w:eastAsia="en-US"/>
        </w:rPr>
        <w:t xml:space="preserve">: </w:t>
      </w:r>
      <w:r w:rsidRPr="00C31E24">
        <w:rPr>
          <w:rFonts w:eastAsia="SimSun"/>
          <w:lang w:eastAsia="ko-KR"/>
        </w:rPr>
        <w:t>MCVideo-Info in SIP MESSAGE</w:t>
      </w:r>
      <w:r w:rsidRPr="00C31E24">
        <w:rPr>
          <w:rFonts w:eastAsia="SimSun"/>
          <w:lang w:eastAsia="en-US"/>
        </w:rPr>
        <w:t xml:space="preserve"> (Table 6.3.2.3.3-3)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AD62C6" w:rsidRPr="00C31E24" w14:paraId="02358E14" w14:textId="77777777" w:rsidTr="00AD62C6">
        <w:tc>
          <w:tcPr>
            <w:tcW w:w="9639" w:type="dxa"/>
            <w:gridSpan w:val="5"/>
            <w:tcBorders>
              <w:top w:val="single" w:sz="4" w:space="0" w:color="auto"/>
              <w:left w:val="single" w:sz="4" w:space="0" w:color="auto"/>
              <w:bottom w:val="single" w:sz="4" w:space="0" w:color="auto"/>
              <w:right w:val="single" w:sz="4" w:space="0" w:color="auto"/>
            </w:tcBorders>
            <w:hideMark/>
          </w:tcPr>
          <w:p w14:paraId="0ECDA4BD" w14:textId="77777777" w:rsidR="00AD62C6" w:rsidRPr="00C31E24" w:rsidRDefault="00AD62C6">
            <w:pPr>
              <w:pStyle w:val="TAL"/>
              <w:spacing w:line="256" w:lineRule="auto"/>
              <w:rPr>
                <w:rFonts w:eastAsia="SimSun"/>
                <w:lang w:eastAsia="en-US"/>
              </w:rPr>
            </w:pPr>
            <w:r w:rsidRPr="00C31E24">
              <w:rPr>
                <w:rFonts w:eastAsia="SimSun"/>
                <w:lang w:eastAsia="en-US"/>
              </w:rPr>
              <w:t>Derivation Path: TS 36.579-1 [2], Table 5.5.3.2.2-2 condition GROUP-CALL</w:t>
            </w:r>
          </w:p>
        </w:tc>
      </w:tr>
      <w:tr w:rsidR="00AD62C6" w:rsidRPr="00C31E24" w14:paraId="517EAEFA" w14:textId="77777777" w:rsidTr="00AD62C6">
        <w:tc>
          <w:tcPr>
            <w:tcW w:w="2835" w:type="dxa"/>
            <w:tcBorders>
              <w:top w:val="single" w:sz="4" w:space="0" w:color="auto"/>
              <w:left w:val="single" w:sz="4" w:space="0" w:color="auto"/>
              <w:bottom w:val="single" w:sz="4" w:space="0" w:color="auto"/>
              <w:right w:val="single" w:sz="4" w:space="0" w:color="auto"/>
            </w:tcBorders>
            <w:hideMark/>
          </w:tcPr>
          <w:p w14:paraId="5B983735" w14:textId="77777777" w:rsidR="00AD62C6" w:rsidRPr="00C31E24" w:rsidRDefault="00AD62C6">
            <w:pPr>
              <w:pStyle w:val="TAH"/>
              <w:spacing w:line="256" w:lineRule="auto"/>
              <w:rPr>
                <w:rFonts w:eastAsia="SimSun"/>
                <w:lang w:eastAsia="en-US"/>
              </w:rPr>
            </w:pPr>
            <w:r w:rsidRPr="00C31E24">
              <w:rPr>
                <w:rFonts w:eastAsia="SimSun"/>
                <w:lang w:eastAsia="en-U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8AD0F5" w14:textId="77777777" w:rsidR="00AD62C6" w:rsidRPr="00C31E24" w:rsidRDefault="00AD62C6">
            <w:pPr>
              <w:pStyle w:val="TAH"/>
              <w:spacing w:line="256" w:lineRule="auto"/>
              <w:rPr>
                <w:rFonts w:eastAsia="SimSun"/>
                <w:lang w:eastAsia="en-US"/>
              </w:rPr>
            </w:pPr>
            <w:r w:rsidRPr="00C31E24">
              <w:rPr>
                <w:rFonts w:eastAsia="SimSun"/>
                <w:lang w:eastAsia="en-U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5D7F3CA4" w14:textId="77777777" w:rsidR="00AD62C6" w:rsidRPr="00C31E24" w:rsidRDefault="00AD62C6">
            <w:pPr>
              <w:pStyle w:val="TAH"/>
              <w:spacing w:line="256" w:lineRule="auto"/>
              <w:rPr>
                <w:rFonts w:eastAsia="SimSun"/>
                <w:lang w:eastAsia="en-US"/>
              </w:rPr>
            </w:pPr>
            <w:r w:rsidRPr="00C31E24">
              <w:rPr>
                <w:rFonts w:eastAsia="SimSun"/>
                <w:lang w:eastAsia="en-US"/>
              </w:rPr>
              <w:t>Comment</w:t>
            </w:r>
          </w:p>
        </w:tc>
        <w:tc>
          <w:tcPr>
            <w:tcW w:w="1418" w:type="dxa"/>
            <w:tcBorders>
              <w:top w:val="single" w:sz="4" w:space="0" w:color="auto"/>
              <w:left w:val="single" w:sz="4" w:space="0" w:color="auto"/>
              <w:bottom w:val="single" w:sz="4" w:space="0" w:color="auto"/>
              <w:right w:val="single" w:sz="4" w:space="0" w:color="auto"/>
            </w:tcBorders>
            <w:hideMark/>
          </w:tcPr>
          <w:p w14:paraId="7546404F" w14:textId="77777777" w:rsidR="00AD62C6" w:rsidRPr="00C31E24" w:rsidRDefault="00AD62C6">
            <w:pPr>
              <w:pStyle w:val="TAH"/>
              <w:spacing w:line="256" w:lineRule="auto"/>
              <w:rPr>
                <w:rFonts w:eastAsia="SimSun"/>
                <w:lang w:eastAsia="en-US"/>
              </w:rPr>
            </w:pPr>
            <w:r w:rsidRPr="00C31E24">
              <w:rPr>
                <w:rFonts w:eastAsia="SimSun"/>
                <w:lang w:eastAsia="en-US"/>
              </w:rPr>
              <w:t>Reference</w:t>
            </w:r>
          </w:p>
        </w:tc>
        <w:tc>
          <w:tcPr>
            <w:tcW w:w="1134" w:type="dxa"/>
            <w:tcBorders>
              <w:top w:val="single" w:sz="4" w:space="0" w:color="auto"/>
              <w:left w:val="single" w:sz="4" w:space="0" w:color="auto"/>
              <w:bottom w:val="single" w:sz="4" w:space="0" w:color="auto"/>
              <w:right w:val="single" w:sz="4" w:space="0" w:color="auto"/>
            </w:tcBorders>
            <w:hideMark/>
          </w:tcPr>
          <w:p w14:paraId="231E03A6" w14:textId="77777777" w:rsidR="00AD62C6" w:rsidRPr="00C31E24" w:rsidRDefault="00AD62C6">
            <w:pPr>
              <w:pStyle w:val="TAH"/>
              <w:spacing w:line="256" w:lineRule="auto"/>
              <w:rPr>
                <w:rFonts w:eastAsia="SimSun"/>
                <w:lang w:eastAsia="en-US"/>
              </w:rPr>
            </w:pPr>
            <w:r w:rsidRPr="00C31E24">
              <w:rPr>
                <w:rFonts w:eastAsia="SimSun"/>
                <w:lang w:eastAsia="en-US"/>
              </w:rPr>
              <w:t>Condition</w:t>
            </w:r>
          </w:p>
        </w:tc>
      </w:tr>
      <w:tr w:rsidR="00AD62C6" w:rsidRPr="00C31E24" w14:paraId="12663E6E"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040B8517" w14:textId="77777777" w:rsidR="00AD62C6" w:rsidRPr="00C31E24" w:rsidRDefault="00AD62C6">
            <w:pPr>
              <w:pStyle w:val="TAL"/>
              <w:spacing w:line="256" w:lineRule="auto"/>
              <w:rPr>
                <w:rFonts w:eastAsia="SimSun"/>
                <w:lang w:eastAsia="en-US"/>
              </w:rPr>
            </w:pPr>
            <w:r w:rsidRPr="00C31E24">
              <w:rPr>
                <w:rFonts w:eastAsia="SimSun"/>
                <w:lang w:eastAsia="en-US"/>
              </w:rPr>
              <w:t>mcvideoinfo</w:t>
            </w:r>
          </w:p>
        </w:tc>
        <w:tc>
          <w:tcPr>
            <w:tcW w:w="2126" w:type="dxa"/>
            <w:tcBorders>
              <w:top w:val="single" w:sz="4" w:space="0" w:color="auto"/>
              <w:left w:val="single" w:sz="4" w:space="0" w:color="auto"/>
              <w:bottom w:val="single" w:sz="4" w:space="0" w:color="auto"/>
              <w:right w:val="single" w:sz="4" w:space="0" w:color="auto"/>
            </w:tcBorders>
          </w:tcPr>
          <w:p w14:paraId="48FD75C8" w14:textId="77777777" w:rsidR="00AD62C6" w:rsidRPr="00C31E24" w:rsidRDefault="00AD62C6">
            <w:pPr>
              <w:pStyle w:val="TAL"/>
              <w:spacing w:line="256" w:lineRule="auto"/>
              <w:rPr>
                <w:rFonts w:eastAsia="SimSun"/>
                <w:lang w:eastAsia="en-US"/>
              </w:rPr>
            </w:pPr>
          </w:p>
        </w:tc>
        <w:tc>
          <w:tcPr>
            <w:tcW w:w="2126" w:type="dxa"/>
            <w:tcBorders>
              <w:top w:val="single" w:sz="4" w:space="0" w:color="auto"/>
              <w:left w:val="single" w:sz="4" w:space="0" w:color="auto"/>
              <w:bottom w:val="single" w:sz="4" w:space="0" w:color="auto"/>
              <w:right w:val="single" w:sz="4" w:space="0" w:color="auto"/>
            </w:tcBorders>
          </w:tcPr>
          <w:p w14:paraId="3E9C5CDD" w14:textId="77777777" w:rsidR="00AD62C6" w:rsidRPr="00C31E24" w:rsidRDefault="00AD62C6">
            <w:pPr>
              <w:pStyle w:val="TAL"/>
              <w:spacing w:line="256" w:lineRule="auto"/>
              <w:rPr>
                <w:rFonts w:eastAsia="SimSun"/>
                <w:lang w:eastAsia="en-US"/>
              </w:rPr>
            </w:pPr>
          </w:p>
        </w:tc>
        <w:tc>
          <w:tcPr>
            <w:tcW w:w="1418" w:type="dxa"/>
            <w:tcBorders>
              <w:top w:val="single" w:sz="4" w:space="0" w:color="auto"/>
              <w:left w:val="single" w:sz="4" w:space="0" w:color="auto"/>
              <w:bottom w:val="single" w:sz="4" w:space="0" w:color="auto"/>
              <w:right w:val="single" w:sz="4" w:space="0" w:color="auto"/>
            </w:tcBorders>
          </w:tcPr>
          <w:p w14:paraId="0FA350A5" w14:textId="77777777" w:rsidR="00AD62C6" w:rsidRPr="00C31E24" w:rsidRDefault="00AD62C6">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075992ED" w14:textId="77777777" w:rsidR="00AD62C6" w:rsidRPr="00C31E24" w:rsidRDefault="00AD62C6">
            <w:pPr>
              <w:pStyle w:val="TAL"/>
              <w:spacing w:line="256" w:lineRule="auto"/>
              <w:rPr>
                <w:rFonts w:eastAsia="SimSun"/>
                <w:lang w:eastAsia="en-US"/>
              </w:rPr>
            </w:pPr>
          </w:p>
        </w:tc>
      </w:tr>
      <w:tr w:rsidR="00AD62C6" w:rsidRPr="00C31E24" w14:paraId="02A3F328"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7775BB81" w14:textId="77777777" w:rsidR="00AD62C6" w:rsidRPr="00C31E24" w:rsidRDefault="00AD62C6">
            <w:pPr>
              <w:pStyle w:val="TAL"/>
              <w:spacing w:line="256" w:lineRule="auto"/>
              <w:rPr>
                <w:rFonts w:eastAsia="SimSun"/>
                <w:lang w:eastAsia="en-US"/>
              </w:rPr>
            </w:pPr>
            <w:r w:rsidRPr="00C31E24">
              <w:rPr>
                <w:rFonts w:eastAsia="SimSun"/>
                <w:lang w:eastAsia="en-US"/>
              </w:rPr>
              <w:t xml:space="preserve">  mcvideo-Params</w:t>
            </w:r>
          </w:p>
        </w:tc>
        <w:tc>
          <w:tcPr>
            <w:tcW w:w="2126" w:type="dxa"/>
            <w:tcBorders>
              <w:top w:val="single" w:sz="4" w:space="0" w:color="auto"/>
              <w:left w:val="single" w:sz="4" w:space="0" w:color="auto"/>
              <w:bottom w:val="single" w:sz="4" w:space="0" w:color="auto"/>
              <w:right w:val="single" w:sz="4" w:space="0" w:color="auto"/>
            </w:tcBorders>
          </w:tcPr>
          <w:p w14:paraId="7AA730E1" w14:textId="77777777" w:rsidR="00AD62C6" w:rsidRPr="00C31E24" w:rsidRDefault="00AD62C6">
            <w:pPr>
              <w:pStyle w:val="TAL"/>
              <w:spacing w:line="256" w:lineRule="auto"/>
              <w:rPr>
                <w:rFonts w:eastAsia="SimSun"/>
                <w:lang w:eastAsia="en-US"/>
              </w:rPr>
            </w:pPr>
          </w:p>
        </w:tc>
        <w:tc>
          <w:tcPr>
            <w:tcW w:w="2126" w:type="dxa"/>
            <w:tcBorders>
              <w:top w:val="single" w:sz="4" w:space="0" w:color="auto"/>
              <w:left w:val="single" w:sz="4" w:space="0" w:color="auto"/>
              <w:bottom w:val="single" w:sz="4" w:space="0" w:color="auto"/>
              <w:right w:val="single" w:sz="4" w:space="0" w:color="auto"/>
            </w:tcBorders>
          </w:tcPr>
          <w:p w14:paraId="7B0B3307" w14:textId="77777777" w:rsidR="00AD62C6" w:rsidRPr="00C31E24" w:rsidRDefault="00AD62C6">
            <w:pPr>
              <w:pStyle w:val="TAL"/>
              <w:spacing w:line="256" w:lineRule="auto"/>
              <w:rPr>
                <w:lang w:eastAsia="en-US"/>
              </w:rPr>
            </w:pPr>
          </w:p>
        </w:tc>
        <w:tc>
          <w:tcPr>
            <w:tcW w:w="1418" w:type="dxa"/>
            <w:tcBorders>
              <w:top w:val="single" w:sz="4" w:space="0" w:color="auto"/>
              <w:left w:val="single" w:sz="4" w:space="0" w:color="auto"/>
              <w:bottom w:val="single" w:sz="4" w:space="0" w:color="auto"/>
              <w:right w:val="single" w:sz="4" w:space="0" w:color="auto"/>
            </w:tcBorders>
          </w:tcPr>
          <w:p w14:paraId="77B18727" w14:textId="77777777" w:rsidR="00AD62C6" w:rsidRPr="00C31E24" w:rsidRDefault="00AD62C6">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709AEDDC" w14:textId="77777777" w:rsidR="00AD62C6" w:rsidRPr="00C31E24" w:rsidRDefault="00AD62C6">
            <w:pPr>
              <w:pStyle w:val="TAL"/>
              <w:spacing w:line="256" w:lineRule="auto"/>
              <w:rPr>
                <w:rFonts w:eastAsia="SimSun"/>
                <w:lang w:eastAsia="en-US"/>
              </w:rPr>
            </w:pPr>
          </w:p>
        </w:tc>
      </w:tr>
      <w:tr w:rsidR="00AD62C6" w:rsidRPr="00C31E24" w14:paraId="0DE3C79E" w14:textId="77777777" w:rsidTr="00AD62C6">
        <w:tc>
          <w:tcPr>
            <w:tcW w:w="2835" w:type="dxa"/>
            <w:tcBorders>
              <w:top w:val="single" w:sz="4" w:space="0" w:color="auto"/>
              <w:left w:val="single" w:sz="4" w:space="0" w:color="auto"/>
              <w:bottom w:val="single" w:sz="4" w:space="0" w:color="auto"/>
              <w:right w:val="single" w:sz="4" w:space="0" w:color="auto"/>
            </w:tcBorders>
            <w:vAlign w:val="center"/>
            <w:hideMark/>
          </w:tcPr>
          <w:p w14:paraId="66B3FE1A" w14:textId="77777777" w:rsidR="00AD62C6" w:rsidRPr="00C31E24" w:rsidRDefault="00AD62C6">
            <w:pPr>
              <w:pStyle w:val="TAL"/>
              <w:spacing w:line="256" w:lineRule="auto"/>
              <w:rPr>
                <w:rFonts w:eastAsia="SimSun"/>
                <w:lang w:eastAsia="en-US"/>
              </w:rPr>
            </w:pPr>
            <w:r w:rsidRPr="00C31E24">
              <w:rPr>
                <w:rFonts w:eastAsia="SimSun"/>
                <w:lang w:eastAsia="en-US"/>
              </w:rPr>
              <w:t xml:space="preserve">    alert-ind</w:t>
            </w:r>
          </w:p>
        </w:tc>
        <w:tc>
          <w:tcPr>
            <w:tcW w:w="2126" w:type="dxa"/>
            <w:tcBorders>
              <w:top w:val="single" w:sz="4" w:space="0" w:color="auto"/>
              <w:left w:val="single" w:sz="4" w:space="0" w:color="auto"/>
              <w:bottom w:val="single" w:sz="4" w:space="0" w:color="auto"/>
              <w:right w:val="single" w:sz="4" w:space="0" w:color="auto"/>
            </w:tcBorders>
            <w:hideMark/>
          </w:tcPr>
          <w:p w14:paraId="22280A9C" w14:textId="77777777" w:rsidR="00AD62C6" w:rsidRPr="00C31E24" w:rsidRDefault="00AD62C6">
            <w:pPr>
              <w:pStyle w:val="TAL"/>
              <w:spacing w:line="256" w:lineRule="auto"/>
              <w:rPr>
                <w:rFonts w:eastAsia="SimSun"/>
                <w:color w:val="000000"/>
                <w:lang w:eastAsia="en-US"/>
              </w:rPr>
            </w:pPr>
            <w:r w:rsidRPr="00C31E24">
              <w:rPr>
                <w:rFonts w:eastAsia="SimSun"/>
                <w:color w:val="000000"/>
                <w:lang w:eastAsia="en-US"/>
              </w:rPr>
              <w:t>"false"</w:t>
            </w:r>
          </w:p>
        </w:tc>
        <w:tc>
          <w:tcPr>
            <w:tcW w:w="2126" w:type="dxa"/>
            <w:tcBorders>
              <w:top w:val="single" w:sz="4" w:space="0" w:color="auto"/>
              <w:left w:val="single" w:sz="4" w:space="0" w:color="auto"/>
              <w:bottom w:val="single" w:sz="4" w:space="0" w:color="auto"/>
              <w:right w:val="single" w:sz="4" w:space="0" w:color="auto"/>
            </w:tcBorders>
            <w:hideMark/>
          </w:tcPr>
          <w:p w14:paraId="752BC102" w14:textId="77777777" w:rsidR="00AD62C6" w:rsidRPr="00C31E24" w:rsidRDefault="00AD62C6">
            <w:pPr>
              <w:pStyle w:val="TAL"/>
              <w:spacing w:line="256" w:lineRule="auto"/>
              <w:rPr>
                <w:lang w:eastAsia="en-US"/>
              </w:rPr>
            </w:pPr>
            <w:r w:rsidRPr="00C31E24">
              <w:rPr>
                <w:lang w:eastAsia="en-US"/>
              </w:rPr>
              <w:t>Encryption according to NOTE 2 in TS 36.579-1 [2] Table 5.5.3.2.2-2A</w:t>
            </w:r>
          </w:p>
        </w:tc>
        <w:tc>
          <w:tcPr>
            <w:tcW w:w="1418" w:type="dxa"/>
            <w:tcBorders>
              <w:top w:val="single" w:sz="4" w:space="0" w:color="auto"/>
              <w:left w:val="single" w:sz="4" w:space="0" w:color="auto"/>
              <w:bottom w:val="single" w:sz="4" w:space="0" w:color="auto"/>
              <w:right w:val="single" w:sz="4" w:space="0" w:color="auto"/>
            </w:tcBorders>
          </w:tcPr>
          <w:p w14:paraId="2A986EBA" w14:textId="77777777" w:rsidR="00AD62C6" w:rsidRPr="00C31E24" w:rsidRDefault="00AD62C6">
            <w:pPr>
              <w:pStyle w:val="TAL"/>
              <w:spacing w:line="256" w:lineRule="auto"/>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vAlign w:val="bottom"/>
          </w:tcPr>
          <w:p w14:paraId="34DC98EF" w14:textId="77777777" w:rsidR="00AD62C6" w:rsidRPr="00C31E24" w:rsidRDefault="00AD62C6">
            <w:pPr>
              <w:pStyle w:val="TAL"/>
              <w:spacing w:line="256" w:lineRule="auto"/>
              <w:rPr>
                <w:rFonts w:eastAsia="SimSun"/>
                <w:lang w:eastAsia="en-US"/>
              </w:rPr>
            </w:pPr>
          </w:p>
        </w:tc>
      </w:tr>
    </w:tbl>
    <w:p w14:paraId="02F86301" w14:textId="77777777" w:rsidR="00AD62C6" w:rsidRPr="00C31E24" w:rsidRDefault="00AD62C6" w:rsidP="00784A32"/>
    <w:p w14:paraId="0A88B0A7" w14:textId="77777777" w:rsidR="00AE50DC" w:rsidRPr="00C31E24" w:rsidRDefault="00AE50DC" w:rsidP="00AE50DC">
      <w:pPr>
        <w:pStyle w:val="Heading2"/>
      </w:pPr>
      <w:bookmarkStart w:id="789" w:name="_Toc99871297"/>
      <w:r w:rsidRPr="00C31E24">
        <w:t>6.4</w:t>
      </w:r>
      <w:r w:rsidRPr="00C31E24">
        <w:tab/>
        <w:t>Video Pull</w:t>
      </w:r>
      <w:bookmarkEnd w:id="789"/>
    </w:p>
    <w:p w14:paraId="38EDA739" w14:textId="77777777" w:rsidR="00AE50DC" w:rsidRPr="00C31E24" w:rsidRDefault="00AE50DC" w:rsidP="00AE50DC">
      <w:pPr>
        <w:pStyle w:val="Heading3"/>
      </w:pPr>
      <w:bookmarkStart w:id="790" w:name="_Toc99871298"/>
      <w:r w:rsidRPr="00C31E24">
        <w:t>6.4.1</w:t>
      </w:r>
      <w:r w:rsidRPr="00C31E24">
        <w:tab/>
        <w:t>On-network / Video pull call / O</w:t>
      </w:r>
      <w:r w:rsidRPr="00C31E24">
        <w:rPr>
          <w:lang w:eastAsia="zh-CN"/>
        </w:rPr>
        <w:t xml:space="preserve">ne-to-one </w:t>
      </w:r>
      <w:r w:rsidRPr="00C31E24">
        <w:rPr>
          <w:rFonts w:eastAsia="Calibri"/>
          <w:lang w:eastAsia="x-none" w:bidi="he-IL"/>
        </w:rPr>
        <w:t>video</w:t>
      </w:r>
      <w:r w:rsidRPr="00C31E24">
        <w:rPr>
          <w:lang w:eastAsia="zh-CN"/>
        </w:rPr>
        <w:t xml:space="preserve"> pull call</w:t>
      </w:r>
      <w:r w:rsidRPr="00C31E24">
        <w:t xml:space="preserve"> / Client Originated (CO)</w:t>
      </w:r>
      <w:bookmarkEnd w:id="790"/>
    </w:p>
    <w:p w14:paraId="10350429" w14:textId="77777777" w:rsidR="00AE50DC" w:rsidRPr="00C31E24" w:rsidRDefault="00AE50DC" w:rsidP="00AE50DC">
      <w:pPr>
        <w:pStyle w:val="H6"/>
      </w:pPr>
      <w:r w:rsidRPr="00C31E24">
        <w:t>6.4.1.1</w:t>
      </w:r>
      <w:r w:rsidRPr="00C31E24">
        <w:tab/>
        <w:t>Test Purpose (TP)</w:t>
      </w:r>
    </w:p>
    <w:p w14:paraId="5CED5330" w14:textId="77777777" w:rsidR="00AE50DC" w:rsidRPr="00C31E24" w:rsidRDefault="00AE50DC" w:rsidP="00AE50DC">
      <w:pPr>
        <w:pStyle w:val="H6"/>
      </w:pPr>
      <w:r w:rsidRPr="00C31E24">
        <w:t>(1)</w:t>
      </w:r>
    </w:p>
    <w:p w14:paraId="179D3E6B" w14:textId="77777777" w:rsidR="00AE50DC" w:rsidRPr="00C31E24" w:rsidRDefault="00AE50DC" w:rsidP="00AE50DC">
      <w:pPr>
        <w:pStyle w:val="PL"/>
        <w:rPr>
          <w:noProof w:val="0"/>
        </w:rPr>
      </w:pPr>
      <w:r w:rsidRPr="00C31E24">
        <w:rPr>
          <w:b/>
          <w:noProof w:val="0"/>
        </w:rPr>
        <w:t>with</w:t>
      </w:r>
      <w:r w:rsidRPr="00C31E24">
        <w:rPr>
          <w:noProof w:val="0"/>
        </w:rPr>
        <w:t xml:space="preserve"> { the UE (MCVideo Client) registered and authorised for MCVideo Service }</w:t>
      </w:r>
    </w:p>
    <w:p w14:paraId="06704A85" w14:textId="77777777" w:rsidR="00AE50DC" w:rsidRPr="00C31E24" w:rsidRDefault="00AE50DC" w:rsidP="00AE50DC">
      <w:pPr>
        <w:pStyle w:val="PL"/>
        <w:rPr>
          <w:noProof w:val="0"/>
        </w:rPr>
      </w:pPr>
      <w:r w:rsidRPr="00C31E24">
        <w:rPr>
          <w:b/>
          <w:noProof w:val="0"/>
        </w:rPr>
        <w:t>ensure that</w:t>
      </w:r>
      <w:r w:rsidRPr="00C31E24">
        <w:rPr>
          <w:noProof w:val="0"/>
        </w:rPr>
        <w:t xml:space="preserve"> {</w:t>
      </w:r>
    </w:p>
    <w:p w14:paraId="1CE773E9" w14:textId="77777777" w:rsidR="00AE50DC" w:rsidRPr="00C31E24" w:rsidRDefault="00AE50DC" w:rsidP="00AE50DC">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an MCVideo Video Pull call to pull a video from another MCVideo client }</w:t>
      </w:r>
    </w:p>
    <w:p w14:paraId="76566FD5" w14:textId="77777777" w:rsidR="00AE50DC" w:rsidRPr="00C31E24" w:rsidRDefault="00AE50DC" w:rsidP="00AE50DC">
      <w:pPr>
        <w:pStyle w:val="PL"/>
        <w:rPr>
          <w:noProof w:val="0"/>
        </w:rPr>
      </w:pPr>
      <w:r w:rsidRPr="00C31E24">
        <w:rPr>
          <w:noProof w:val="0"/>
        </w:rPr>
        <w:t xml:space="preserve">    </w:t>
      </w:r>
      <w:r w:rsidRPr="00C31E24">
        <w:rPr>
          <w:b/>
          <w:noProof w:val="0"/>
        </w:rPr>
        <w:t>then</w:t>
      </w:r>
      <w:r w:rsidRPr="00C31E24">
        <w:rPr>
          <w:noProof w:val="0"/>
        </w:rPr>
        <w:t xml:space="preserve"> { the UE (MCVideo Client) requests a video pull call by sending a SIP INVITE message </w:t>
      </w:r>
      <w:r w:rsidRPr="00C31E24">
        <w:rPr>
          <w:b/>
          <w:noProof w:val="0"/>
        </w:rPr>
        <w:t>and</w:t>
      </w:r>
      <w:r w:rsidRPr="00C31E24">
        <w:rPr>
          <w:noProof w:val="0"/>
        </w:rPr>
        <w:t>, responds to a SIP 200 (OK) message with a SIP ACK message }</w:t>
      </w:r>
    </w:p>
    <w:p w14:paraId="6D0D3570" w14:textId="77777777" w:rsidR="00AE50DC" w:rsidRPr="00C31E24" w:rsidRDefault="00AE50DC" w:rsidP="00AE50DC">
      <w:pPr>
        <w:pStyle w:val="PL"/>
        <w:rPr>
          <w:noProof w:val="0"/>
        </w:rPr>
      </w:pPr>
      <w:r w:rsidRPr="00C31E24">
        <w:rPr>
          <w:noProof w:val="0"/>
        </w:rPr>
        <w:t xml:space="preserve">            }</w:t>
      </w:r>
    </w:p>
    <w:p w14:paraId="2EC7FBA8" w14:textId="77777777" w:rsidR="00AE50DC" w:rsidRPr="00C31E24" w:rsidRDefault="00AE50DC" w:rsidP="00AE50DC">
      <w:pPr>
        <w:pStyle w:val="PL"/>
        <w:rPr>
          <w:rFonts w:cs="Courier New"/>
          <w:noProof w:val="0"/>
          <w:szCs w:val="16"/>
        </w:rPr>
      </w:pPr>
    </w:p>
    <w:p w14:paraId="490E1A26" w14:textId="77777777" w:rsidR="00AE50DC" w:rsidRPr="00C31E24" w:rsidRDefault="00AE50DC" w:rsidP="00AE50DC">
      <w:pPr>
        <w:pStyle w:val="H6"/>
      </w:pPr>
      <w:r w:rsidRPr="00C31E24">
        <w:t>(2)</w:t>
      </w:r>
    </w:p>
    <w:p w14:paraId="3D0DED89" w14:textId="77777777" w:rsidR="00AE50DC" w:rsidRPr="00C31E24" w:rsidRDefault="00AE50DC" w:rsidP="00AE50DC">
      <w:pPr>
        <w:pStyle w:val="PL"/>
        <w:rPr>
          <w:noProof w:val="0"/>
        </w:rPr>
      </w:pPr>
      <w:r w:rsidRPr="00C31E24">
        <w:rPr>
          <w:b/>
          <w:noProof w:val="0"/>
        </w:rPr>
        <w:t>with</w:t>
      </w:r>
      <w:r w:rsidRPr="00C31E24">
        <w:rPr>
          <w:noProof w:val="0"/>
        </w:rPr>
        <w:t xml:space="preserve"> { the UE (MCVideo Client) having established a MCVideo Video Pull call }</w:t>
      </w:r>
    </w:p>
    <w:p w14:paraId="5A5E706B" w14:textId="77777777" w:rsidR="00AE50DC" w:rsidRPr="00C31E24" w:rsidRDefault="00AE50DC" w:rsidP="00AE50DC">
      <w:pPr>
        <w:pStyle w:val="PL"/>
        <w:rPr>
          <w:noProof w:val="0"/>
        </w:rPr>
      </w:pPr>
      <w:r w:rsidRPr="00C31E24">
        <w:rPr>
          <w:b/>
          <w:noProof w:val="0"/>
        </w:rPr>
        <w:t>ensure that</w:t>
      </w:r>
      <w:r w:rsidRPr="00C31E24">
        <w:rPr>
          <w:noProof w:val="0"/>
        </w:rPr>
        <w:t xml:space="preserve"> {</w:t>
      </w:r>
    </w:p>
    <w:p w14:paraId="740B95EE" w14:textId="77777777" w:rsidR="00AE50DC" w:rsidRPr="00C31E24" w:rsidRDefault="00AE50DC" w:rsidP="00AE50DC">
      <w:pPr>
        <w:pStyle w:val="PL"/>
        <w:rPr>
          <w:noProof w:val="0"/>
        </w:rPr>
      </w:pPr>
      <w:r w:rsidRPr="00C31E24">
        <w:rPr>
          <w:noProof w:val="0"/>
        </w:rPr>
        <w:t xml:space="preserve">  </w:t>
      </w:r>
      <w:r w:rsidRPr="00C31E24">
        <w:rPr>
          <w:b/>
          <w:noProof w:val="0"/>
        </w:rPr>
        <w:t>when</w:t>
      </w:r>
      <w:r w:rsidRPr="00C31E24">
        <w:rPr>
          <w:noProof w:val="0"/>
        </w:rPr>
        <w:t xml:space="preserve"> { the MCVideo User engages in communication with the invited MCVideo User }</w:t>
      </w:r>
    </w:p>
    <w:p w14:paraId="7B83BC3A" w14:textId="77777777" w:rsidR="00AE50DC" w:rsidRPr="00C31E24" w:rsidRDefault="00AE50DC" w:rsidP="00AE50DC">
      <w:pPr>
        <w:pStyle w:val="PL"/>
        <w:rPr>
          <w:noProof w:val="0"/>
        </w:rPr>
      </w:pPr>
      <w:r w:rsidRPr="00C31E24">
        <w:rPr>
          <w:noProof w:val="0"/>
        </w:rPr>
        <w:t xml:space="preserve">    </w:t>
      </w:r>
      <w:r w:rsidRPr="00C31E24">
        <w:rPr>
          <w:b/>
          <w:noProof w:val="0"/>
        </w:rPr>
        <w:t>then</w:t>
      </w:r>
      <w:r w:rsidRPr="00C31E24">
        <w:rPr>
          <w:noProof w:val="0"/>
        </w:rPr>
        <w:t xml:space="preserve"> { the UE (MCVideo Client) respects the Transmission Control imposed by the SS (MCVideo Server) (Transmission Granted, Transmission Control ACK, Transmission Revoked, Transmission end request, Transmission end response, Media transmission notification, Receive Media Request, Receive media response, Media reception end request, Media reception end response, Transmission Idle) </w:t>
      </w:r>
      <w:r w:rsidRPr="00C31E24">
        <w:rPr>
          <w:b/>
          <w:bCs/>
          <w:noProof w:val="0"/>
        </w:rPr>
        <w:t>and</w:t>
      </w:r>
      <w:r w:rsidRPr="00C31E24">
        <w:rPr>
          <w:noProof w:val="0"/>
        </w:rPr>
        <w:t xml:space="preserve"> provides appropriate notifications and information to the MCVideo User }</w:t>
      </w:r>
    </w:p>
    <w:p w14:paraId="07D8E526" w14:textId="77777777" w:rsidR="00AE50DC" w:rsidRPr="00C31E24" w:rsidRDefault="00AE50DC" w:rsidP="00AE50DC">
      <w:pPr>
        <w:pStyle w:val="PL"/>
        <w:rPr>
          <w:noProof w:val="0"/>
        </w:rPr>
      </w:pPr>
      <w:r w:rsidRPr="00C31E24">
        <w:rPr>
          <w:noProof w:val="0"/>
        </w:rPr>
        <w:t xml:space="preserve">            }</w:t>
      </w:r>
    </w:p>
    <w:p w14:paraId="26DBA1D2" w14:textId="77777777" w:rsidR="00AE50DC" w:rsidRPr="00C31E24" w:rsidRDefault="00AE50DC" w:rsidP="00AE50DC">
      <w:pPr>
        <w:pStyle w:val="PL"/>
        <w:rPr>
          <w:rFonts w:cs="Courier New"/>
          <w:noProof w:val="0"/>
          <w:szCs w:val="16"/>
        </w:rPr>
      </w:pPr>
    </w:p>
    <w:p w14:paraId="52DBC5E9" w14:textId="77777777" w:rsidR="00AE50DC" w:rsidRPr="00C31E24" w:rsidRDefault="00AE50DC" w:rsidP="00AE50DC">
      <w:pPr>
        <w:pStyle w:val="H6"/>
      </w:pPr>
      <w:r w:rsidRPr="00C31E24">
        <w:t>(3)</w:t>
      </w:r>
    </w:p>
    <w:p w14:paraId="54446691" w14:textId="77777777" w:rsidR="00AE50DC" w:rsidRPr="00C31E24" w:rsidRDefault="00AE50DC" w:rsidP="00AE50DC">
      <w:pPr>
        <w:pStyle w:val="PL"/>
        <w:rPr>
          <w:noProof w:val="0"/>
        </w:rPr>
      </w:pPr>
      <w:r w:rsidRPr="00C31E24">
        <w:rPr>
          <w:b/>
          <w:noProof w:val="0"/>
        </w:rPr>
        <w:t>with</w:t>
      </w:r>
      <w:r w:rsidRPr="00C31E24">
        <w:rPr>
          <w:noProof w:val="0"/>
        </w:rPr>
        <w:t xml:space="preserve"> {the UE (MCVideo Client) having an ongoing MCVideo Video Pull call }</w:t>
      </w:r>
    </w:p>
    <w:p w14:paraId="5F1FAA3B" w14:textId="77777777" w:rsidR="00AE50DC" w:rsidRPr="00C31E24" w:rsidRDefault="00AE50DC" w:rsidP="00AE50DC">
      <w:pPr>
        <w:pStyle w:val="PL"/>
        <w:rPr>
          <w:noProof w:val="0"/>
        </w:rPr>
      </w:pPr>
      <w:r w:rsidRPr="00C31E24">
        <w:rPr>
          <w:b/>
          <w:noProof w:val="0"/>
        </w:rPr>
        <w:t>ensure that</w:t>
      </w:r>
      <w:r w:rsidRPr="00C31E24">
        <w:rPr>
          <w:noProof w:val="0"/>
        </w:rPr>
        <w:t xml:space="preserve"> {</w:t>
      </w:r>
    </w:p>
    <w:p w14:paraId="5CD2864E" w14:textId="77777777" w:rsidR="00AE50DC" w:rsidRPr="00C31E24" w:rsidRDefault="00AE50DC" w:rsidP="00AE50DC">
      <w:pPr>
        <w:pStyle w:val="PL"/>
        <w:rPr>
          <w:noProof w:val="0"/>
        </w:rPr>
      </w:pPr>
      <w:r w:rsidRPr="00C31E24">
        <w:rPr>
          <w:noProof w:val="0"/>
        </w:rPr>
        <w:t xml:space="preserve">  </w:t>
      </w:r>
      <w:r w:rsidRPr="00C31E24">
        <w:rPr>
          <w:b/>
          <w:noProof w:val="0"/>
        </w:rPr>
        <w:t>when</w:t>
      </w:r>
      <w:r w:rsidRPr="00C31E24">
        <w:rPr>
          <w:noProof w:val="0"/>
        </w:rPr>
        <w:t xml:space="preserve"> {the MCVideo User requests to terminate the ongoing MCVideo Video Pull call }</w:t>
      </w:r>
    </w:p>
    <w:p w14:paraId="13773541" w14:textId="77777777" w:rsidR="00AE50DC" w:rsidRPr="00C31E24" w:rsidRDefault="00AE50DC" w:rsidP="00AE50DC">
      <w:pPr>
        <w:pStyle w:val="PL"/>
        <w:rPr>
          <w:noProof w:val="0"/>
        </w:rPr>
      </w:pPr>
      <w:r w:rsidRPr="00C31E24">
        <w:rPr>
          <w:noProof w:val="0"/>
        </w:rPr>
        <w:t xml:space="preserve">    </w:t>
      </w:r>
      <w:r w:rsidRPr="00C31E24">
        <w:rPr>
          <w:b/>
          <w:noProof w:val="0"/>
        </w:rPr>
        <w:t>then</w:t>
      </w:r>
      <w:r w:rsidRPr="00C31E24">
        <w:rPr>
          <w:noProof w:val="0"/>
        </w:rPr>
        <w:t xml:space="preserve"> {the UE (MCVideo Client) sends a SIP BYE message, </w:t>
      </w:r>
      <w:r w:rsidRPr="00C31E24">
        <w:rPr>
          <w:b/>
          <w:bCs/>
          <w:noProof w:val="0"/>
        </w:rPr>
        <w:t>and</w:t>
      </w:r>
      <w:r w:rsidRPr="00C31E24">
        <w:rPr>
          <w:noProof w:val="0"/>
        </w:rPr>
        <w:t xml:space="preserve"> leaves the MCVideo Session }</w:t>
      </w:r>
    </w:p>
    <w:p w14:paraId="5F42CD10" w14:textId="77777777" w:rsidR="00AE50DC" w:rsidRPr="00C31E24" w:rsidRDefault="00AE50DC" w:rsidP="00AE50DC">
      <w:pPr>
        <w:pStyle w:val="PL"/>
        <w:rPr>
          <w:rFonts w:cs="Courier New"/>
          <w:noProof w:val="0"/>
          <w:szCs w:val="16"/>
        </w:rPr>
      </w:pPr>
      <w:r w:rsidRPr="00C31E24">
        <w:rPr>
          <w:rFonts w:cs="Courier New"/>
          <w:noProof w:val="0"/>
          <w:szCs w:val="16"/>
        </w:rPr>
        <w:t xml:space="preserve">            }</w:t>
      </w:r>
    </w:p>
    <w:p w14:paraId="20C1BF79" w14:textId="77777777" w:rsidR="00AE50DC" w:rsidRPr="00C31E24" w:rsidRDefault="00AE50DC" w:rsidP="00AE50DC">
      <w:pPr>
        <w:pStyle w:val="PL"/>
        <w:rPr>
          <w:noProof w:val="0"/>
        </w:rPr>
      </w:pPr>
    </w:p>
    <w:p w14:paraId="43DB4492" w14:textId="77777777" w:rsidR="00AE50DC" w:rsidRPr="00C31E24" w:rsidRDefault="00AE50DC" w:rsidP="00AE50DC">
      <w:pPr>
        <w:pStyle w:val="H6"/>
      </w:pPr>
      <w:r w:rsidRPr="00C31E24">
        <w:t>6.4.1.2</w:t>
      </w:r>
      <w:r w:rsidRPr="00C31E24">
        <w:tab/>
        <w:t>Conformance requirements</w:t>
      </w:r>
    </w:p>
    <w:p w14:paraId="4DE2770B" w14:textId="77777777" w:rsidR="00AE50DC" w:rsidRPr="00C31E24" w:rsidRDefault="00AE50DC" w:rsidP="00AE50DC">
      <w:r w:rsidRPr="00C31E24">
        <w:t>References: The conformance requirements covered in the current TC are specified in TS 24.281, clauses 12.2.2.1, 12.2.2.3; and TS 24.581, clauses 6.2.5.3.2, 6.2.5.3.3, 6.2.5.4.5, 6.2.5.5.5.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03FDD151" w14:textId="77777777" w:rsidR="00AE50DC" w:rsidRPr="00C31E24" w:rsidRDefault="00AE50DC" w:rsidP="00AE50DC">
      <w:r w:rsidRPr="00C31E24">
        <w:t>[TS 24.281, clause 12.2.2.1]</w:t>
      </w:r>
    </w:p>
    <w:p w14:paraId="3B53CE9E" w14:textId="77777777" w:rsidR="00AE50DC" w:rsidRPr="00C31E24" w:rsidRDefault="00AE50DC" w:rsidP="00AE50DC">
      <w:pPr>
        <w:rPr>
          <w:lang w:eastAsia="zh-CN"/>
        </w:rPr>
      </w:pPr>
      <w:r w:rsidRPr="00C31E24">
        <w:rPr>
          <w:lang w:eastAsia="zh-CN"/>
        </w:rPr>
        <w:t>In order to pull a video from another MCVideo client, the MCVideo client shall perform the procedures of the clause 10.2.2.2.1, with the following clarifications:</w:t>
      </w:r>
    </w:p>
    <w:p w14:paraId="192A5419" w14:textId="77777777" w:rsidR="00AE50DC" w:rsidRPr="00C31E24" w:rsidRDefault="00AE50DC" w:rsidP="00AE50DC">
      <w:pPr>
        <w:pStyle w:val="B1"/>
      </w:pPr>
      <w:r w:rsidRPr="00C31E24">
        <w:rPr>
          <w:lang w:eastAsia="zh-CN"/>
        </w:rPr>
        <w:t>1)</w:t>
      </w:r>
      <w:r w:rsidRPr="00C31E24">
        <w:tab/>
        <w:t>shall contain an application/vnd.3gpp.mcvideo-info+xml MIME body with the &lt;mcvideoinfo&gt; element containing the &lt;mcvideo-Params&gt; element with the &lt;session-type&gt; element set to a value of "one-to-one video pull".</w:t>
      </w:r>
    </w:p>
    <w:p w14:paraId="07E90E9D" w14:textId="77777777" w:rsidR="00AE50DC" w:rsidRPr="00C31E24" w:rsidRDefault="00AE50DC" w:rsidP="00AE50DC">
      <w:r w:rsidRPr="00C31E24">
        <w:t>[TS 24.281, clause 12.2.2.3]</w:t>
      </w:r>
    </w:p>
    <w:p w14:paraId="12E2541C" w14:textId="77777777" w:rsidR="00AE50DC" w:rsidRPr="00C31E24" w:rsidRDefault="00AE50DC" w:rsidP="00AE50DC">
      <w:pPr>
        <w:rPr>
          <w:lang w:eastAsia="zh-CN"/>
        </w:rPr>
      </w:pPr>
      <w:r w:rsidRPr="00C31E24">
        <w:rPr>
          <w:lang w:eastAsia="zh-CN"/>
        </w:rPr>
        <w:t>When the MCVideo client is in an ongoing one-to-one video pull call, upon an indication from MCVideo user to release the call, the MCVideo client shall perform the procedures of the clause 10.2.4.1.</w:t>
      </w:r>
    </w:p>
    <w:p w14:paraId="0FC17D0F" w14:textId="77777777" w:rsidR="00AE50DC" w:rsidRPr="00C31E24" w:rsidRDefault="00AE50DC" w:rsidP="00AE50DC">
      <w:r w:rsidRPr="00C31E24">
        <w:t>[TS 24.581, clause 6.2.5.3.2]</w:t>
      </w:r>
    </w:p>
    <w:p w14:paraId="0CE7557C" w14:textId="77777777" w:rsidR="00AE50DC" w:rsidRPr="00C31E24" w:rsidRDefault="00AE50DC" w:rsidP="00AE50DC">
      <w:r w:rsidRPr="00C31E24">
        <w:t>Upon receiving the media transmission notification from the transmission control server, the transmission participant:</w:t>
      </w:r>
    </w:p>
    <w:p w14:paraId="21C72FE5" w14:textId="77777777" w:rsidR="00AE50DC" w:rsidRPr="00C31E24" w:rsidRDefault="00AE50DC" w:rsidP="00AE50DC">
      <w:pPr>
        <w:pStyle w:val="B1"/>
      </w:pPr>
      <w:r w:rsidRPr="00C31E24">
        <w:t>1.</w:t>
      </w:r>
      <w:r w:rsidRPr="00C31E24">
        <w:tab/>
        <w:t>if the first bit in the subtype of the media transmission notification message is set to '1' (Acknowledgment is required) as described in subclause 9.2.2.1, shall send a Transmission control Ack message. The Transmission control Ack message:</w:t>
      </w:r>
    </w:p>
    <w:p w14:paraId="7185205B" w14:textId="77777777" w:rsidR="00AE50DC" w:rsidRPr="00C31E24" w:rsidRDefault="00AE50DC" w:rsidP="00AE50DC">
      <w:pPr>
        <w:pStyle w:val="B2"/>
      </w:pPr>
      <w:r w:rsidRPr="00C31E24">
        <w:t>a.</w:t>
      </w:r>
      <w:r w:rsidRPr="00C31E24">
        <w:tab/>
        <w:t>shall include the Message Type field set to '6' (Media transmission notification); and</w:t>
      </w:r>
    </w:p>
    <w:p w14:paraId="1B373DCB" w14:textId="77777777" w:rsidR="00AE50DC" w:rsidRPr="00C31E24" w:rsidRDefault="00AE50DC" w:rsidP="00AE50DC">
      <w:pPr>
        <w:pStyle w:val="B2"/>
      </w:pPr>
      <w:r w:rsidRPr="00C31E24">
        <w:t>b.</w:t>
      </w:r>
      <w:r w:rsidRPr="00C31E24">
        <w:tab/>
        <w:t>shall include the Source field set to '0' (the transmission participant is the source);</w:t>
      </w:r>
    </w:p>
    <w:p w14:paraId="314A5C9B" w14:textId="77777777" w:rsidR="00AE50DC" w:rsidRPr="00C31E24" w:rsidRDefault="00AE50DC" w:rsidP="00AE50DC">
      <w:pPr>
        <w:pStyle w:val="B1"/>
      </w:pPr>
      <w:r w:rsidRPr="00C31E24">
        <w:t>2.</w:t>
      </w:r>
      <w:r w:rsidRPr="00C31E24">
        <w:tab/>
        <w:t>shall provide media transmission notification to the user;</w:t>
      </w:r>
    </w:p>
    <w:p w14:paraId="0CCF6135" w14:textId="77777777" w:rsidR="00AE50DC" w:rsidRPr="00C31E24" w:rsidRDefault="00AE50DC" w:rsidP="00AE50DC">
      <w:pPr>
        <w:pStyle w:val="B1"/>
      </w:pPr>
      <w:r w:rsidRPr="00C31E24">
        <w:t>3.</w:t>
      </w:r>
      <w:r w:rsidRPr="00C31E24">
        <w:tab/>
        <w:t>shall store the User ID and the SSRC of the user transmitting the media;</w:t>
      </w:r>
    </w:p>
    <w:p w14:paraId="0AD0D8E4" w14:textId="77777777" w:rsidR="00AE50DC" w:rsidRPr="00C31E24" w:rsidRDefault="00AE50DC" w:rsidP="00AE50DC">
      <w:pPr>
        <w:pStyle w:val="B1"/>
      </w:pPr>
      <w:r w:rsidRPr="00C31E24">
        <w:t>4.</w:t>
      </w:r>
      <w:r w:rsidRPr="00C31E24">
        <w:tab/>
        <w:t>may display the details of the incoming media to the user; and</w:t>
      </w:r>
    </w:p>
    <w:p w14:paraId="091D63DF" w14:textId="77777777" w:rsidR="00AE50DC" w:rsidRPr="00C31E24" w:rsidRDefault="00AE50DC" w:rsidP="00AE50DC">
      <w:pPr>
        <w:pStyle w:val="B1"/>
      </w:pPr>
      <w:r w:rsidRPr="00C31E24">
        <w:t>5.</w:t>
      </w:r>
      <w:r w:rsidRPr="00C31E24">
        <w:tab/>
        <w:t>shall remain in the 'U: reception controller' state.</w:t>
      </w:r>
    </w:p>
    <w:p w14:paraId="478D089A" w14:textId="77777777" w:rsidR="00AE50DC" w:rsidRPr="00C31E24" w:rsidRDefault="00AE50DC" w:rsidP="00AE50DC">
      <w:r w:rsidRPr="00C31E24">
        <w:t>[TS 24.581, clause 6.2.5.3.3]</w:t>
      </w:r>
    </w:p>
    <w:p w14:paraId="088FC454" w14:textId="77777777" w:rsidR="00AE50DC" w:rsidRPr="00C31E24" w:rsidRDefault="00AE50DC" w:rsidP="00AE50DC">
      <w:r w:rsidRPr="00C31E24">
        <w:t>Upon receiving an indication from the user to request permission to receive media, the transmission participant:</w:t>
      </w:r>
    </w:p>
    <w:p w14:paraId="0E6B8FD4" w14:textId="77777777" w:rsidR="00AE50DC" w:rsidRPr="00C31E24" w:rsidRDefault="00AE50DC" w:rsidP="00AE50DC">
      <w:pPr>
        <w:pStyle w:val="B1"/>
      </w:pPr>
      <w:r w:rsidRPr="00C31E24">
        <w:t>1.</w:t>
      </w:r>
      <w:r w:rsidRPr="00C31E24">
        <w:tab/>
        <w:t>shall send the Receive Media Request message toward the transmission control server; The Receive Media Request message:</w:t>
      </w:r>
    </w:p>
    <w:p w14:paraId="4F796C2A" w14:textId="77777777" w:rsidR="00AE50DC" w:rsidRPr="00C31E24" w:rsidRDefault="00AE50DC" w:rsidP="00AE50DC">
      <w:pPr>
        <w:pStyle w:val="B2"/>
      </w:pPr>
      <w:r w:rsidRPr="00C31E24">
        <w:t>a.</w:t>
      </w:r>
      <w:r w:rsidRPr="00C31E24">
        <w:tab/>
        <w:t>if a different priority than the normal priority is required, shall include the Reception Priority field with the priority not higher than negotiated with the transmission control server as specified in subclause 14.3.3; and</w:t>
      </w:r>
    </w:p>
    <w:p w14:paraId="00377149" w14:textId="77777777" w:rsidR="00AE50DC" w:rsidRPr="00C31E24" w:rsidRDefault="00AE50DC" w:rsidP="00AE50DC">
      <w:pPr>
        <w:pStyle w:val="B2"/>
      </w:pPr>
      <w:r w:rsidRPr="00C31E24">
        <w:t>b.</w:t>
      </w:r>
      <w:r w:rsidRPr="00C31E24">
        <w:tab/>
        <w:t>if the receive media request is a broadcast group call, system call, emergency call or an imminent peril call, shall include a Transmission Indicator field indicating the relevant call types;</w:t>
      </w:r>
    </w:p>
    <w:p w14:paraId="6A01B1D1" w14:textId="77777777" w:rsidR="00AE50DC" w:rsidRPr="00C31E24" w:rsidRDefault="00AE50DC" w:rsidP="00AE50DC">
      <w:pPr>
        <w:pStyle w:val="B1"/>
      </w:pPr>
      <w:r w:rsidRPr="00C31E24">
        <w:t>2.</w:t>
      </w:r>
      <w:r w:rsidRPr="00C31E24">
        <w:tab/>
        <w:t>shall create an instance of the 'Transmission participant state transition diagram for basic reception control operation';</w:t>
      </w:r>
    </w:p>
    <w:p w14:paraId="5E0F96E3" w14:textId="77777777" w:rsidR="00AE50DC" w:rsidRPr="00C31E24" w:rsidRDefault="00AE50DC" w:rsidP="00AE50DC">
      <w:pPr>
        <w:pStyle w:val="B1"/>
      </w:pPr>
      <w:r w:rsidRPr="00C31E24">
        <w:t>3.</w:t>
      </w:r>
      <w:r w:rsidRPr="00C31E24">
        <w:tab/>
        <w:t>shall map the stored User ID and the SSRC of the user transmitting the media with instance of 'Transmission participant state transition diagram for basic reception control operation' created in step 2; and</w:t>
      </w:r>
    </w:p>
    <w:p w14:paraId="171C6346" w14:textId="77777777" w:rsidR="00AE50DC" w:rsidRPr="00C31E24" w:rsidRDefault="00AE50DC" w:rsidP="00AE50DC">
      <w:pPr>
        <w:pStyle w:val="B1"/>
      </w:pPr>
      <w:r w:rsidRPr="00C31E24">
        <w:t>4.</w:t>
      </w:r>
      <w:r w:rsidRPr="00C31E24">
        <w:tab/>
        <w:t>shall remain in the 'U: reception controller' state.</w:t>
      </w:r>
    </w:p>
    <w:p w14:paraId="371941FB" w14:textId="77777777" w:rsidR="00AE50DC" w:rsidRPr="00C31E24" w:rsidRDefault="00AE50DC" w:rsidP="00AE50DC">
      <w:r w:rsidRPr="00C31E24">
        <w:t>[TS 24.581, clause 6.2.5.4.5]</w:t>
      </w:r>
    </w:p>
    <w:p w14:paraId="5F0513F2" w14:textId="77777777" w:rsidR="00AE50DC" w:rsidRPr="00C31E24" w:rsidRDefault="00AE50DC" w:rsidP="00AE50DC">
      <w:r w:rsidRPr="00C31E24">
        <w:t>Upon receiving a granted response for Receive media request message, the transmission participant:</w:t>
      </w:r>
    </w:p>
    <w:p w14:paraId="60DB1BFB" w14:textId="77777777" w:rsidR="00AE50DC" w:rsidRPr="00C31E24" w:rsidRDefault="00AE50DC" w:rsidP="00AE50DC">
      <w:pPr>
        <w:pStyle w:val="B1"/>
      </w:pPr>
      <w:r w:rsidRPr="00C31E24">
        <w:t>1.</w:t>
      </w:r>
      <w:r w:rsidRPr="00C31E24">
        <w:tab/>
        <w:t>if the first bit in the subtype of the Receive media response message is set to '1' (Acknowledgment is required) as described in subclause 9.2.2.1, shall send a Transmission control Ack message. The Transmission control Ack message:</w:t>
      </w:r>
    </w:p>
    <w:p w14:paraId="50CD49B2" w14:textId="77777777" w:rsidR="00AE50DC" w:rsidRPr="00C31E24" w:rsidRDefault="00AE50DC" w:rsidP="00AE50DC">
      <w:pPr>
        <w:pStyle w:val="B2"/>
      </w:pPr>
      <w:r w:rsidRPr="00C31E24">
        <w:t>a.</w:t>
      </w:r>
      <w:r w:rsidRPr="00C31E24">
        <w:tab/>
        <w:t>shall include the Message Type field set to '7' (Receive media response); and</w:t>
      </w:r>
    </w:p>
    <w:p w14:paraId="6E90FF83" w14:textId="77777777" w:rsidR="00AE50DC" w:rsidRPr="00C31E24" w:rsidRDefault="00AE50DC" w:rsidP="00AE50DC">
      <w:pPr>
        <w:pStyle w:val="B2"/>
      </w:pPr>
      <w:r w:rsidRPr="00C31E24">
        <w:t>b.</w:t>
      </w:r>
      <w:r w:rsidRPr="00C31E24">
        <w:tab/>
        <w:t>shall include the Source field set to '0' (the transmission participant is the source);</w:t>
      </w:r>
    </w:p>
    <w:p w14:paraId="4BA73A3A" w14:textId="77777777" w:rsidR="00AE50DC" w:rsidRPr="00C31E24" w:rsidRDefault="00AE50DC" w:rsidP="00AE50DC">
      <w:pPr>
        <w:pStyle w:val="B1"/>
      </w:pPr>
      <w:r w:rsidRPr="00C31E24">
        <w:t>2.</w:t>
      </w:r>
      <w:r w:rsidRPr="00C31E24">
        <w:tab/>
        <w:t>shall provide receive media success notification to the user;</w:t>
      </w:r>
    </w:p>
    <w:p w14:paraId="6971A3CD" w14:textId="77777777" w:rsidR="00AE50DC" w:rsidRPr="00C31E24" w:rsidRDefault="00AE50DC" w:rsidP="00AE50DC">
      <w:pPr>
        <w:pStyle w:val="B1"/>
      </w:pPr>
      <w:r w:rsidRPr="00C31E24">
        <w:t>3.</w:t>
      </w:r>
      <w:r w:rsidRPr="00C31E24">
        <w:tab/>
        <w:t>if the Receive Media Indicator field is included and the B-bit is set to '1' (Broadcast group call), shall provide a notification to the user indicating the type of call;</w:t>
      </w:r>
    </w:p>
    <w:p w14:paraId="47A5DC6B" w14:textId="77777777" w:rsidR="00AE50DC" w:rsidRPr="00C31E24" w:rsidRDefault="00AE50DC" w:rsidP="00AE50DC">
      <w:pPr>
        <w:pStyle w:val="B1"/>
      </w:pPr>
      <w:r w:rsidRPr="00C31E24">
        <w:t>4.</w:t>
      </w:r>
      <w:r w:rsidRPr="00C31E24">
        <w:tab/>
        <w:t>shall stop timer T103 (Receive Media Request); and</w:t>
      </w:r>
    </w:p>
    <w:p w14:paraId="4105D2C2" w14:textId="77777777" w:rsidR="00AE50DC" w:rsidRPr="00C31E24" w:rsidRDefault="00AE50DC" w:rsidP="00AE50DC">
      <w:pPr>
        <w:pStyle w:val="B1"/>
      </w:pPr>
      <w:r w:rsidRPr="00C31E24">
        <w:t>5.</w:t>
      </w:r>
      <w:r w:rsidRPr="00C31E24">
        <w:tab/>
        <w:t>shall enter the 'U: has permission to receive' state.</w:t>
      </w:r>
    </w:p>
    <w:p w14:paraId="177326CF" w14:textId="77777777" w:rsidR="00AE50DC" w:rsidRPr="00C31E24" w:rsidRDefault="00AE50DC" w:rsidP="00AE50DC">
      <w:r w:rsidRPr="00C31E24">
        <w:t>[TS 24.581, clause 6.2.5.5.5]</w:t>
      </w:r>
    </w:p>
    <w:p w14:paraId="37A48DDE" w14:textId="77777777" w:rsidR="00AE50DC" w:rsidRPr="00C31E24" w:rsidRDefault="00AE50DC" w:rsidP="00AE50DC">
      <w:r w:rsidRPr="00C31E24">
        <w:t>Upon receiving a Media reception end request message, the transmission participant:</w:t>
      </w:r>
    </w:p>
    <w:p w14:paraId="3EE3601B" w14:textId="77777777" w:rsidR="00AE50DC" w:rsidRPr="00C31E24" w:rsidRDefault="00AE50DC" w:rsidP="00AE50DC">
      <w:pPr>
        <w:pStyle w:val="B1"/>
      </w:pPr>
      <w:r w:rsidRPr="00C31E24">
        <w:t>1.</w:t>
      </w:r>
      <w:r w:rsidRPr="00C31E24">
        <w:tab/>
        <w:t>if the first bit in the subtype of the Media reception end request message set to "1" (Acknowledgment is required) as described in subclause 8.3.2, shall send a Reception control Ack message. The Reception control Ack message:</w:t>
      </w:r>
    </w:p>
    <w:p w14:paraId="33EAB936" w14:textId="77777777" w:rsidR="00AE50DC" w:rsidRPr="00C31E24" w:rsidRDefault="00AE50DC" w:rsidP="00AE50DC">
      <w:pPr>
        <w:pStyle w:val="B2"/>
      </w:pPr>
      <w:r w:rsidRPr="00C31E24">
        <w:rPr>
          <w:lang w:eastAsia="zh-CN"/>
        </w:rPr>
        <w:t>a.</w:t>
      </w:r>
      <w:r w:rsidRPr="00C31E24">
        <w:tab/>
        <w:t>shall include the Message Type field set to '2' (Media reception end request);</w:t>
      </w:r>
    </w:p>
    <w:p w14:paraId="4ED01872" w14:textId="77777777" w:rsidR="00AE50DC" w:rsidRPr="00C31E24" w:rsidRDefault="00AE50DC" w:rsidP="00AE50DC">
      <w:pPr>
        <w:pStyle w:val="B2"/>
      </w:pPr>
      <w:r w:rsidRPr="00C31E24">
        <w:rPr>
          <w:lang w:eastAsia="zh-CN"/>
        </w:rPr>
        <w:t>b.</w:t>
      </w:r>
      <w:r w:rsidRPr="00C31E24">
        <w:tab/>
        <w:t>shall include the Source field set to '0' (the transmission participant is the source); and</w:t>
      </w:r>
    </w:p>
    <w:p w14:paraId="2046A05D" w14:textId="77777777" w:rsidR="00AE50DC" w:rsidRPr="00C31E24" w:rsidRDefault="00AE50DC" w:rsidP="00AE50DC">
      <w:pPr>
        <w:pStyle w:val="B2"/>
      </w:pPr>
      <w:r w:rsidRPr="00C31E24">
        <w:rPr>
          <w:lang w:eastAsia="zh-CN"/>
        </w:rPr>
        <w:t>c.</w:t>
      </w:r>
      <w:r w:rsidRPr="00C31E24">
        <w:tab/>
        <w:t>shall include the Message Name field set to MCV2.</w:t>
      </w:r>
    </w:p>
    <w:p w14:paraId="5082C62F" w14:textId="77777777" w:rsidR="00AE50DC" w:rsidRPr="00C31E24" w:rsidRDefault="00AE50DC" w:rsidP="00AE50DC">
      <w:pPr>
        <w:pStyle w:val="B1"/>
      </w:pPr>
      <w:r w:rsidRPr="00C31E24">
        <w:t>2.</w:t>
      </w:r>
      <w:r w:rsidRPr="00C31E24">
        <w:tab/>
        <w:t>shall inform the user that the receiving RTP media is being ended;</w:t>
      </w:r>
    </w:p>
    <w:p w14:paraId="43F9CDF8" w14:textId="77777777" w:rsidR="00AE50DC" w:rsidRPr="00C31E24" w:rsidRDefault="00AE50DC" w:rsidP="00AE50DC">
      <w:pPr>
        <w:pStyle w:val="B1"/>
      </w:pPr>
      <w:r w:rsidRPr="00C31E24">
        <w:t>3.</w:t>
      </w:r>
      <w:r w:rsidRPr="00C31E24">
        <w:tab/>
        <w:t>may give information to the user about the reason for ending the received RTP media;</w:t>
      </w:r>
    </w:p>
    <w:p w14:paraId="615F7537" w14:textId="77777777" w:rsidR="00AE50DC" w:rsidRPr="00C31E24" w:rsidRDefault="00AE50DC" w:rsidP="00AE50DC">
      <w:pPr>
        <w:pStyle w:val="B1"/>
      </w:pPr>
      <w:r w:rsidRPr="00C31E24">
        <w:t>4.</w:t>
      </w:r>
      <w:r w:rsidRPr="00C31E24">
        <w:tab/>
        <w:t>shall request the MCVideo client to discard any remaining buffered RTP media packets and stop displaying to user;</w:t>
      </w:r>
    </w:p>
    <w:p w14:paraId="26209BD2" w14:textId="77777777" w:rsidR="00AE50DC" w:rsidRPr="00C31E24" w:rsidRDefault="00AE50DC" w:rsidP="00AE50DC">
      <w:pPr>
        <w:pStyle w:val="B1"/>
      </w:pPr>
      <w:r w:rsidRPr="00C31E24">
        <w:t>5.</w:t>
      </w:r>
      <w:r w:rsidRPr="00C31E24">
        <w:tab/>
        <w:t>shall send a Media reception end response message towards the transmission control server;</w:t>
      </w:r>
    </w:p>
    <w:p w14:paraId="4C067CCA" w14:textId="77777777" w:rsidR="00AE50DC" w:rsidRPr="00C31E24" w:rsidRDefault="00AE50DC" w:rsidP="00AE50DC">
      <w:pPr>
        <w:pStyle w:val="B1"/>
      </w:pPr>
      <w:r w:rsidRPr="00C31E24">
        <w:t>6.</w:t>
      </w:r>
      <w:r w:rsidRPr="00C31E24">
        <w:tab/>
        <w:t>may provide a Media reception end notification to the MCVideo user;</w:t>
      </w:r>
    </w:p>
    <w:p w14:paraId="2FEE1F62" w14:textId="77777777" w:rsidR="00AE50DC" w:rsidRPr="00C31E24" w:rsidRDefault="00AE50DC" w:rsidP="00AE50DC">
      <w:pPr>
        <w:pStyle w:val="B1"/>
      </w:pPr>
      <w:r w:rsidRPr="00C31E24">
        <w:t>7.</w:t>
      </w:r>
      <w:r w:rsidRPr="00C31E24">
        <w:tab/>
        <w:t>if the Receive Media Indicator field is included and the B-bit set to '1' (Broadcast group call), shall provide a notification to the user indicating the type of call; and</w:t>
      </w:r>
    </w:p>
    <w:p w14:paraId="5D36CFD0" w14:textId="77777777" w:rsidR="00AE50DC" w:rsidRPr="00C31E24" w:rsidRDefault="00AE50DC" w:rsidP="00AE50DC">
      <w:pPr>
        <w:pStyle w:val="B1"/>
      </w:pPr>
      <w:r w:rsidRPr="00C31E24">
        <w:t>8.</w:t>
      </w:r>
      <w:r w:rsidRPr="00C31E24">
        <w:tab/>
        <w:t>shall enter the 'terminated' state.</w:t>
      </w:r>
    </w:p>
    <w:p w14:paraId="1ACF36E8" w14:textId="77777777" w:rsidR="00AE50DC" w:rsidRPr="00C31E24" w:rsidRDefault="00AE50DC" w:rsidP="00AE50DC">
      <w:pPr>
        <w:pStyle w:val="H6"/>
      </w:pPr>
      <w:r w:rsidRPr="00C31E24">
        <w:t>6.4.1.3</w:t>
      </w:r>
      <w:r w:rsidRPr="00C31E24">
        <w:tab/>
        <w:t>Test description</w:t>
      </w:r>
    </w:p>
    <w:p w14:paraId="1A7A1BAE" w14:textId="77777777" w:rsidR="00AE50DC" w:rsidRPr="00C31E24" w:rsidRDefault="00AE50DC" w:rsidP="00AE50DC">
      <w:pPr>
        <w:pStyle w:val="H6"/>
      </w:pPr>
      <w:r w:rsidRPr="00C31E24">
        <w:t>6.4.1.3.1</w:t>
      </w:r>
      <w:r w:rsidRPr="00C31E24">
        <w:tab/>
        <w:t>Pre-test conditions</w:t>
      </w:r>
    </w:p>
    <w:p w14:paraId="59849AEE" w14:textId="77777777" w:rsidR="00AE50DC" w:rsidRPr="00C31E24" w:rsidRDefault="00AE50DC" w:rsidP="00AE50DC">
      <w:pPr>
        <w:pStyle w:val="H6"/>
      </w:pPr>
      <w:r w:rsidRPr="00C31E24">
        <w:t>System Simulator:</w:t>
      </w:r>
    </w:p>
    <w:p w14:paraId="4F38898E" w14:textId="77777777" w:rsidR="00AE50DC" w:rsidRPr="00C31E24" w:rsidRDefault="00AE50DC" w:rsidP="00AE50DC">
      <w:pPr>
        <w:pStyle w:val="B1"/>
      </w:pPr>
      <w:r w:rsidRPr="00C31E24">
        <w:t>-</w:t>
      </w:r>
      <w:r w:rsidRPr="00C31E24">
        <w:tab/>
        <w:t>SS (MCVideo server)</w:t>
      </w:r>
    </w:p>
    <w:p w14:paraId="4701F868" w14:textId="77777777" w:rsidR="00AE50DC" w:rsidRPr="00C31E24" w:rsidRDefault="00AE50DC" w:rsidP="00AE50DC">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31A3963C" w14:textId="77777777" w:rsidR="00AE50DC" w:rsidRPr="00C31E24" w:rsidRDefault="00AE50DC" w:rsidP="00AE50DC">
      <w:pPr>
        <w:pStyle w:val="H6"/>
      </w:pPr>
      <w:r w:rsidRPr="00C31E24">
        <w:t>IUT:</w:t>
      </w:r>
    </w:p>
    <w:p w14:paraId="6BC73736" w14:textId="77777777" w:rsidR="00AE50DC" w:rsidRPr="00C31E24" w:rsidRDefault="00AE50DC" w:rsidP="00AE50DC">
      <w:pPr>
        <w:pStyle w:val="B1"/>
      </w:pPr>
      <w:r w:rsidRPr="00C31E24">
        <w:t>-</w:t>
      </w:r>
      <w:r w:rsidRPr="00C31E24">
        <w:tab/>
        <w:t>UE (MCVideo Client)</w:t>
      </w:r>
    </w:p>
    <w:p w14:paraId="549E1464" w14:textId="77777777" w:rsidR="00AE50DC" w:rsidRPr="00C31E24" w:rsidRDefault="00AE50DC" w:rsidP="00AE50DC">
      <w:pPr>
        <w:pStyle w:val="B1"/>
      </w:pPr>
      <w:r w:rsidRPr="00C31E24">
        <w:t>-</w:t>
      </w:r>
      <w:r w:rsidRPr="00C31E24">
        <w:tab/>
        <w:t>The test USIM set as defined in TS 36.579-1 [2], subclause 5.5.10 is inserted.</w:t>
      </w:r>
    </w:p>
    <w:p w14:paraId="4F81313F" w14:textId="77777777" w:rsidR="00AE50DC" w:rsidRPr="00C31E24" w:rsidRDefault="00AE50DC" w:rsidP="00AE50DC">
      <w:pPr>
        <w:pStyle w:val="H6"/>
      </w:pPr>
      <w:r w:rsidRPr="00C31E24">
        <w:t>Preamble:</w:t>
      </w:r>
    </w:p>
    <w:p w14:paraId="2A4B0D76" w14:textId="77777777" w:rsidR="00AE50DC" w:rsidRPr="00C31E24" w:rsidRDefault="00AE50DC" w:rsidP="00AE50DC">
      <w:pPr>
        <w:pStyle w:val="B1"/>
      </w:pPr>
      <w:r w:rsidRPr="00C31E24">
        <w:t>-</w:t>
      </w:r>
      <w:r w:rsidRPr="00C31E24">
        <w:tab/>
        <w:t>The UE has performed the Generic Test Procedure for MCVideo UE registration as specified in TS 36.579-1 [2], subclause 5.4.2A.</w:t>
      </w:r>
    </w:p>
    <w:p w14:paraId="1C503DF6" w14:textId="77777777" w:rsidR="00AE50DC" w:rsidRPr="00C31E24" w:rsidRDefault="00AE50DC" w:rsidP="00AE50DC">
      <w:pPr>
        <w:pStyle w:val="B1"/>
      </w:pPr>
      <w:r w:rsidRPr="00C31E24">
        <w:t>-</w:t>
      </w:r>
      <w:r w:rsidRPr="00C31E24">
        <w:tab/>
        <w:t>The MCVideo User performs the Generic Test Procedure for MCVideo Authorization/Configuration and Key Generation as specified in TS 36.579-1 [2], subclause 5.3.2A.</w:t>
      </w:r>
    </w:p>
    <w:p w14:paraId="4D65D4E4" w14:textId="77777777" w:rsidR="00AE50DC" w:rsidRPr="00C31E24" w:rsidRDefault="00AE50DC" w:rsidP="00AE50DC">
      <w:pPr>
        <w:pStyle w:val="B1"/>
      </w:pPr>
      <w:r w:rsidRPr="00C31E24">
        <w:t>-</w:t>
      </w:r>
      <w:r w:rsidRPr="00C31E24">
        <w:tab/>
        <w:t>UE States at the end of the preamble</w:t>
      </w:r>
    </w:p>
    <w:p w14:paraId="56A51674" w14:textId="77777777" w:rsidR="00AE50DC" w:rsidRPr="00C31E24" w:rsidRDefault="00AE50DC" w:rsidP="00AE50DC">
      <w:pPr>
        <w:pStyle w:val="B2"/>
      </w:pPr>
      <w:r w:rsidRPr="00C31E24">
        <w:t>-</w:t>
      </w:r>
      <w:r w:rsidRPr="00C31E24">
        <w:tab/>
        <w:t>The UE is in E-UTRA Registered, Idle Mode state.</w:t>
      </w:r>
    </w:p>
    <w:p w14:paraId="165B4200" w14:textId="77777777" w:rsidR="00AE50DC" w:rsidRPr="00C31E24" w:rsidRDefault="00AE50DC" w:rsidP="00AE50DC">
      <w:pPr>
        <w:pStyle w:val="B2"/>
      </w:pPr>
      <w:r w:rsidRPr="00C31E24">
        <w:t>-</w:t>
      </w:r>
      <w:r w:rsidRPr="00C31E24">
        <w:tab/>
        <w:t>The MCVideo Client Application has been activated and User has registered-in as the MCVideo User with the Server as active user at the Client.</w:t>
      </w:r>
    </w:p>
    <w:p w14:paraId="45FFB604" w14:textId="77777777" w:rsidR="00AE50DC" w:rsidRPr="00C31E24" w:rsidRDefault="00AE50DC" w:rsidP="00AE50DC">
      <w:pPr>
        <w:pStyle w:val="H6"/>
      </w:pPr>
      <w:r w:rsidRPr="00C31E24">
        <w:t>6.4.1.3.2</w:t>
      </w:r>
      <w:r w:rsidRPr="00C31E24">
        <w:tab/>
        <w:t>Test procedure sequence</w:t>
      </w:r>
    </w:p>
    <w:p w14:paraId="7DF6A43F" w14:textId="77777777" w:rsidR="00AE50DC" w:rsidRPr="00C31E24" w:rsidRDefault="00AE50DC" w:rsidP="00AE50DC">
      <w:pPr>
        <w:pStyle w:val="TH"/>
      </w:pPr>
      <w:r w:rsidRPr="00C31E24">
        <w:t>Table 6.4.1.3.2-1: Main Behaviour</w:t>
      </w:r>
    </w:p>
    <w:tbl>
      <w:tblPr>
        <w:tblW w:w="976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2"/>
        <w:gridCol w:w="3925"/>
        <w:gridCol w:w="709"/>
        <w:gridCol w:w="2977"/>
        <w:gridCol w:w="567"/>
        <w:gridCol w:w="892"/>
      </w:tblGrid>
      <w:tr w:rsidR="00AE50DC" w:rsidRPr="00C31E24" w14:paraId="3C5FF709" w14:textId="77777777" w:rsidTr="00A54A67">
        <w:trPr>
          <w:tblHeader/>
        </w:trPr>
        <w:tc>
          <w:tcPr>
            <w:tcW w:w="692" w:type="dxa"/>
            <w:tcBorders>
              <w:bottom w:val="nil"/>
            </w:tcBorders>
          </w:tcPr>
          <w:p w14:paraId="7A07FB32" w14:textId="77777777" w:rsidR="00AE50DC" w:rsidRPr="00C31E24" w:rsidRDefault="00AE50DC" w:rsidP="00A54A67">
            <w:pPr>
              <w:pStyle w:val="TAH"/>
              <w:keepNext w:val="0"/>
              <w:keepLines w:val="0"/>
              <w:widowControl w:val="0"/>
              <w:rPr>
                <w:rFonts w:eastAsia="Calibri"/>
              </w:rPr>
            </w:pPr>
            <w:r w:rsidRPr="00C31E24">
              <w:rPr>
                <w:rFonts w:eastAsia="Calibri"/>
              </w:rPr>
              <w:t>St</w:t>
            </w:r>
          </w:p>
        </w:tc>
        <w:tc>
          <w:tcPr>
            <w:tcW w:w="3925" w:type="dxa"/>
            <w:tcBorders>
              <w:bottom w:val="nil"/>
            </w:tcBorders>
          </w:tcPr>
          <w:p w14:paraId="1F3CA62D" w14:textId="77777777" w:rsidR="00AE50DC" w:rsidRPr="00C31E24" w:rsidRDefault="00AE50DC" w:rsidP="00A54A67">
            <w:pPr>
              <w:pStyle w:val="TAH"/>
              <w:keepNext w:val="0"/>
              <w:keepLines w:val="0"/>
              <w:widowControl w:val="0"/>
              <w:rPr>
                <w:rFonts w:eastAsia="Calibri"/>
              </w:rPr>
            </w:pPr>
            <w:r w:rsidRPr="00C31E24">
              <w:rPr>
                <w:rFonts w:eastAsia="Calibri"/>
              </w:rPr>
              <w:t>Procedure</w:t>
            </w:r>
          </w:p>
        </w:tc>
        <w:tc>
          <w:tcPr>
            <w:tcW w:w="3686" w:type="dxa"/>
            <w:gridSpan w:val="2"/>
          </w:tcPr>
          <w:p w14:paraId="74BFCD4F" w14:textId="77777777" w:rsidR="00AE50DC" w:rsidRPr="00C31E24" w:rsidRDefault="00AE50DC" w:rsidP="00A54A67">
            <w:pPr>
              <w:pStyle w:val="TAH"/>
              <w:keepNext w:val="0"/>
              <w:keepLines w:val="0"/>
              <w:widowControl w:val="0"/>
              <w:rPr>
                <w:rFonts w:eastAsia="Calibri"/>
              </w:rPr>
            </w:pPr>
            <w:r w:rsidRPr="00C31E24">
              <w:rPr>
                <w:rFonts w:eastAsia="Calibri"/>
              </w:rPr>
              <w:t>Message Sequence</w:t>
            </w:r>
          </w:p>
        </w:tc>
        <w:tc>
          <w:tcPr>
            <w:tcW w:w="567" w:type="dxa"/>
            <w:tcBorders>
              <w:bottom w:val="nil"/>
            </w:tcBorders>
          </w:tcPr>
          <w:p w14:paraId="7D343C0B" w14:textId="77777777" w:rsidR="00AE50DC" w:rsidRPr="00C31E24" w:rsidRDefault="00AE50DC" w:rsidP="00A54A67">
            <w:pPr>
              <w:pStyle w:val="TAH"/>
              <w:keepNext w:val="0"/>
              <w:keepLines w:val="0"/>
              <w:widowControl w:val="0"/>
              <w:rPr>
                <w:rFonts w:eastAsia="Calibri"/>
              </w:rPr>
            </w:pPr>
            <w:r w:rsidRPr="00C31E24">
              <w:rPr>
                <w:rFonts w:eastAsia="Calibri"/>
              </w:rPr>
              <w:t>TP</w:t>
            </w:r>
          </w:p>
        </w:tc>
        <w:tc>
          <w:tcPr>
            <w:tcW w:w="892" w:type="dxa"/>
            <w:tcBorders>
              <w:bottom w:val="nil"/>
            </w:tcBorders>
          </w:tcPr>
          <w:p w14:paraId="57F06503" w14:textId="77777777" w:rsidR="00AE50DC" w:rsidRPr="00C31E24" w:rsidRDefault="00AE50DC" w:rsidP="00A54A67">
            <w:pPr>
              <w:pStyle w:val="TAH"/>
              <w:keepNext w:val="0"/>
              <w:keepLines w:val="0"/>
              <w:widowControl w:val="0"/>
              <w:rPr>
                <w:rFonts w:eastAsia="Calibri"/>
              </w:rPr>
            </w:pPr>
            <w:r w:rsidRPr="00C31E24">
              <w:rPr>
                <w:rFonts w:eastAsia="Calibri"/>
              </w:rPr>
              <w:t>Verdict</w:t>
            </w:r>
          </w:p>
        </w:tc>
      </w:tr>
      <w:tr w:rsidR="00AE50DC" w:rsidRPr="00C31E24" w14:paraId="088A4F02" w14:textId="77777777" w:rsidTr="00A54A67">
        <w:trPr>
          <w:tblHeader/>
        </w:trPr>
        <w:tc>
          <w:tcPr>
            <w:tcW w:w="692" w:type="dxa"/>
            <w:tcBorders>
              <w:top w:val="nil"/>
            </w:tcBorders>
          </w:tcPr>
          <w:p w14:paraId="4894F108" w14:textId="77777777" w:rsidR="00AE50DC" w:rsidRPr="00C31E24" w:rsidRDefault="00AE50DC" w:rsidP="00A54A67">
            <w:pPr>
              <w:pStyle w:val="TAH"/>
              <w:keepNext w:val="0"/>
              <w:keepLines w:val="0"/>
              <w:widowControl w:val="0"/>
              <w:rPr>
                <w:rFonts w:eastAsia="Calibri"/>
              </w:rPr>
            </w:pPr>
          </w:p>
        </w:tc>
        <w:tc>
          <w:tcPr>
            <w:tcW w:w="3925" w:type="dxa"/>
            <w:tcBorders>
              <w:top w:val="nil"/>
            </w:tcBorders>
          </w:tcPr>
          <w:p w14:paraId="14EF94CE" w14:textId="77777777" w:rsidR="00AE50DC" w:rsidRPr="00C31E24" w:rsidRDefault="00AE50DC" w:rsidP="00A54A67">
            <w:pPr>
              <w:pStyle w:val="TAH"/>
              <w:keepNext w:val="0"/>
              <w:keepLines w:val="0"/>
              <w:widowControl w:val="0"/>
              <w:rPr>
                <w:rFonts w:eastAsia="Calibri"/>
              </w:rPr>
            </w:pPr>
          </w:p>
        </w:tc>
        <w:tc>
          <w:tcPr>
            <w:tcW w:w="709" w:type="dxa"/>
          </w:tcPr>
          <w:p w14:paraId="462C4E98" w14:textId="77777777" w:rsidR="00AE50DC" w:rsidRPr="00C31E24" w:rsidRDefault="00AE50DC" w:rsidP="00A54A67">
            <w:pPr>
              <w:pStyle w:val="TAH"/>
              <w:keepNext w:val="0"/>
              <w:keepLines w:val="0"/>
              <w:widowControl w:val="0"/>
              <w:rPr>
                <w:rFonts w:eastAsia="Calibri"/>
              </w:rPr>
            </w:pPr>
            <w:r w:rsidRPr="00C31E24">
              <w:rPr>
                <w:rFonts w:eastAsia="Calibri"/>
              </w:rPr>
              <w:t>U - S</w:t>
            </w:r>
          </w:p>
        </w:tc>
        <w:tc>
          <w:tcPr>
            <w:tcW w:w="2977" w:type="dxa"/>
          </w:tcPr>
          <w:p w14:paraId="2CCFFA0E" w14:textId="77777777" w:rsidR="00AE50DC" w:rsidRPr="00C31E24" w:rsidRDefault="00AE50DC" w:rsidP="00A54A67">
            <w:pPr>
              <w:pStyle w:val="TAH"/>
              <w:keepNext w:val="0"/>
              <w:keepLines w:val="0"/>
              <w:widowControl w:val="0"/>
              <w:rPr>
                <w:rFonts w:eastAsia="Calibri"/>
              </w:rPr>
            </w:pPr>
            <w:r w:rsidRPr="00C31E24">
              <w:rPr>
                <w:rFonts w:eastAsia="Calibri"/>
              </w:rPr>
              <w:t>Message</w:t>
            </w:r>
          </w:p>
        </w:tc>
        <w:tc>
          <w:tcPr>
            <w:tcW w:w="567" w:type="dxa"/>
            <w:tcBorders>
              <w:top w:val="nil"/>
            </w:tcBorders>
          </w:tcPr>
          <w:p w14:paraId="41B8C6F3" w14:textId="77777777" w:rsidR="00AE50DC" w:rsidRPr="00C31E24" w:rsidRDefault="00AE50DC" w:rsidP="00A54A67">
            <w:pPr>
              <w:pStyle w:val="TAH"/>
              <w:keepNext w:val="0"/>
              <w:keepLines w:val="0"/>
              <w:widowControl w:val="0"/>
              <w:rPr>
                <w:rFonts w:eastAsia="Calibri"/>
              </w:rPr>
            </w:pPr>
          </w:p>
        </w:tc>
        <w:tc>
          <w:tcPr>
            <w:tcW w:w="892" w:type="dxa"/>
            <w:tcBorders>
              <w:top w:val="nil"/>
            </w:tcBorders>
          </w:tcPr>
          <w:p w14:paraId="68B52647" w14:textId="77777777" w:rsidR="00AE50DC" w:rsidRPr="00C31E24" w:rsidRDefault="00AE50DC" w:rsidP="00A54A67">
            <w:pPr>
              <w:pStyle w:val="TAH"/>
              <w:keepNext w:val="0"/>
              <w:keepLines w:val="0"/>
              <w:widowControl w:val="0"/>
              <w:rPr>
                <w:rFonts w:eastAsia="Calibri"/>
              </w:rPr>
            </w:pPr>
          </w:p>
        </w:tc>
      </w:tr>
      <w:tr w:rsidR="00AE50DC" w:rsidRPr="00C31E24" w14:paraId="2E7B6A36" w14:textId="77777777" w:rsidTr="00A54A67">
        <w:tc>
          <w:tcPr>
            <w:tcW w:w="692" w:type="dxa"/>
            <w:shd w:val="clear" w:color="auto" w:fill="auto"/>
          </w:tcPr>
          <w:p w14:paraId="3D05B1B4" w14:textId="77777777" w:rsidR="00AE50DC" w:rsidRPr="00C31E24" w:rsidRDefault="00AE50DC" w:rsidP="00A54A67">
            <w:pPr>
              <w:pStyle w:val="TAC"/>
              <w:keepNext w:val="0"/>
              <w:keepLines w:val="0"/>
              <w:widowControl w:val="0"/>
              <w:rPr>
                <w:rFonts w:eastAsia="Calibri"/>
              </w:rPr>
            </w:pPr>
            <w:r w:rsidRPr="00C31E24">
              <w:rPr>
                <w:rFonts w:eastAsia="Calibri"/>
              </w:rPr>
              <w:t>1</w:t>
            </w:r>
          </w:p>
        </w:tc>
        <w:tc>
          <w:tcPr>
            <w:tcW w:w="3925" w:type="dxa"/>
            <w:shd w:val="clear" w:color="auto" w:fill="auto"/>
          </w:tcPr>
          <w:p w14:paraId="1E7F2627" w14:textId="77777777" w:rsidR="00AE50DC" w:rsidRPr="00C31E24" w:rsidRDefault="00AE50DC" w:rsidP="00A54A67">
            <w:pPr>
              <w:pStyle w:val="TAL"/>
              <w:keepNext w:val="0"/>
              <w:keepLines w:val="0"/>
              <w:widowControl w:val="0"/>
              <w:rPr>
                <w:rFonts w:eastAsia="Calibri"/>
              </w:rPr>
            </w:pPr>
            <w:r w:rsidRPr="00C31E24">
              <w:rPr>
                <w:rFonts w:eastAsia="Calibri"/>
              </w:rPr>
              <w:t xml:space="preserve">Make the MCVideo User request to initiate a video pull call to pull a video </w:t>
            </w:r>
            <w:r w:rsidRPr="00C31E24">
              <w:rPr>
                <w:lang w:eastAsia="zh-CN"/>
              </w:rPr>
              <w:t>from another MCVideo client</w:t>
            </w:r>
            <w:r w:rsidRPr="00C31E24">
              <w:rPr>
                <w:rFonts w:eastAsia="Calibri"/>
              </w:rPr>
              <w:t>.</w:t>
            </w:r>
          </w:p>
          <w:p w14:paraId="0EE75EE4" w14:textId="77777777" w:rsidR="00AE50DC" w:rsidRPr="00C31E24" w:rsidRDefault="00AE50DC" w:rsidP="00A54A67">
            <w:pPr>
              <w:pStyle w:val="TAL"/>
              <w:keepNext w:val="0"/>
              <w:keepLines w:val="0"/>
              <w:widowControl w:val="0"/>
              <w:rPr>
                <w:rFonts w:eastAsia="Calibri"/>
                <w:shd w:val="clear" w:color="auto" w:fill="FF0000"/>
              </w:rPr>
            </w:pPr>
            <w:r w:rsidRPr="00C31E24">
              <w:rPr>
                <w:rFonts w:eastAsia="Calibri"/>
              </w:rPr>
              <w:t>(NOTE 1)</w:t>
            </w:r>
          </w:p>
        </w:tc>
        <w:tc>
          <w:tcPr>
            <w:tcW w:w="709" w:type="dxa"/>
            <w:shd w:val="clear" w:color="auto" w:fill="auto"/>
          </w:tcPr>
          <w:p w14:paraId="5D30178F" w14:textId="77777777" w:rsidR="00AE50DC" w:rsidRPr="00C31E24" w:rsidRDefault="00AE50DC" w:rsidP="00A54A67">
            <w:pPr>
              <w:pStyle w:val="TAC"/>
              <w:keepNext w:val="0"/>
              <w:keepLines w:val="0"/>
              <w:widowControl w:val="0"/>
              <w:rPr>
                <w:rFonts w:eastAsia="Calibri"/>
                <w:szCs w:val="22"/>
              </w:rPr>
            </w:pPr>
            <w:r w:rsidRPr="00C31E24">
              <w:rPr>
                <w:rFonts w:eastAsia="Calibri"/>
                <w:szCs w:val="22"/>
              </w:rPr>
              <w:t>-</w:t>
            </w:r>
          </w:p>
        </w:tc>
        <w:tc>
          <w:tcPr>
            <w:tcW w:w="2977" w:type="dxa"/>
            <w:shd w:val="clear" w:color="auto" w:fill="auto"/>
          </w:tcPr>
          <w:p w14:paraId="1904B4C6" w14:textId="77777777" w:rsidR="00AE50DC" w:rsidRPr="00C31E24" w:rsidRDefault="00AE50DC" w:rsidP="00A54A67">
            <w:pPr>
              <w:pStyle w:val="TAL"/>
              <w:keepNext w:val="0"/>
              <w:keepLines w:val="0"/>
              <w:widowControl w:val="0"/>
              <w:rPr>
                <w:rFonts w:eastAsia="Calibri"/>
              </w:rPr>
            </w:pPr>
            <w:r w:rsidRPr="00C31E24">
              <w:rPr>
                <w:rFonts w:eastAsia="Calibri"/>
              </w:rPr>
              <w:t>-</w:t>
            </w:r>
          </w:p>
        </w:tc>
        <w:tc>
          <w:tcPr>
            <w:tcW w:w="567" w:type="dxa"/>
            <w:shd w:val="clear" w:color="auto" w:fill="auto"/>
          </w:tcPr>
          <w:p w14:paraId="6497D204" w14:textId="77777777" w:rsidR="00AE50DC" w:rsidRPr="00C31E24" w:rsidRDefault="00AE50DC" w:rsidP="00A54A67">
            <w:pPr>
              <w:pStyle w:val="TAC"/>
              <w:keepNext w:val="0"/>
              <w:keepLines w:val="0"/>
              <w:widowControl w:val="0"/>
              <w:rPr>
                <w:rFonts w:eastAsia="Calibri"/>
                <w:szCs w:val="22"/>
              </w:rPr>
            </w:pPr>
            <w:r w:rsidRPr="00C31E24">
              <w:rPr>
                <w:rFonts w:eastAsia="Calibri"/>
                <w:szCs w:val="22"/>
              </w:rPr>
              <w:t>-</w:t>
            </w:r>
          </w:p>
        </w:tc>
        <w:tc>
          <w:tcPr>
            <w:tcW w:w="892" w:type="dxa"/>
            <w:shd w:val="clear" w:color="auto" w:fill="auto"/>
          </w:tcPr>
          <w:p w14:paraId="2F60C53C" w14:textId="77777777" w:rsidR="00AE50DC" w:rsidRPr="00C31E24" w:rsidRDefault="00AE50DC" w:rsidP="00A54A67">
            <w:pPr>
              <w:pStyle w:val="TAC"/>
              <w:keepNext w:val="0"/>
              <w:keepLines w:val="0"/>
              <w:widowControl w:val="0"/>
              <w:rPr>
                <w:rFonts w:eastAsia="Calibri"/>
                <w:szCs w:val="22"/>
              </w:rPr>
            </w:pPr>
            <w:r w:rsidRPr="00C31E24">
              <w:rPr>
                <w:rFonts w:eastAsia="Calibri"/>
                <w:szCs w:val="22"/>
              </w:rPr>
              <w:t>-</w:t>
            </w:r>
          </w:p>
        </w:tc>
      </w:tr>
      <w:tr w:rsidR="00AE50DC" w:rsidRPr="00C31E24" w14:paraId="54261F1B" w14:textId="77777777" w:rsidTr="00A54A67">
        <w:tc>
          <w:tcPr>
            <w:tcW w:w="692" w:type="dxa"/>
            <w:shd w:val="clear" w:color="auto" w:fill="auto"/>
          </w:tcPr>
          <w:p w14:paraId="4FA6642C" w14:textId="77777777" w:rsidR="00AE50DC" w:rsidRPr="00C31E24" w:rsidRDefault="00AE50DC" w:rsidP="00A54A67">
            <w:pPr>
              <w:pStyle w:val="TAC"/>
              <w:keepNext w:val="0"/>
              <w:keepLines w:val="0"/>
              <w:widowControl w:val="0"/>
            </w:pPr>
            <w:r w:rsidRPr="00C31E24">
              <w:rPr>
                <w:rFonts w:eastAsia="Calibri"/>
              </w:rPr>
              <w:t>2-6</w:t>
            </w:r>
          </w:p>
        </w:tc>
        <w:tc>
          <w:tcPr>
            <w:tcW w:w="3925" w:type="dxa"/>
            <w:shd w:val="clear" w:color="auto" w:fill="auto"/>
          </w:tcPr>
          <w:p w14:paraId="3D5DBB8F" w14:textId="77777777" w:rsidR="00AE50DC" w:rsidRPr="00C31E24" w:rsidRDefault="00AE50DC" w:rsidP="00A54A67">
            <w:pPr>
              <w:pStyle w:val="TAL"/>
            </w:pPr>
            <w:r w:rsidRPr="00C31E24">
              <w:rPr>
                <w:rFonts w:eastAsia="Calibri"/>
              </w:rPr>
              <w:t>Check: Does the UE (MCVideo Client) correctly perform steps 1a1 to 5 of test procedure '</w:t>
            </w:r>
            <w:r w:rsidRPr="00C31E24">
              <w:t>MCVideo CO session establishment/modification without provisional responses other than 100 Trying'</w:t>
            </w:r>
            <w:r w:rsidRPr="00C31E24">
              <w:rPr>
                <w:rFonts w:eastAsia="Calibri"/>
              </w:rPr>
              <w:t xml:space="preserve"> as described in TS 36.579-1 [2] Table 5.3B.1.3-1 to pull a video </w:t>
            </w:r>
            <w:r w:rsidRPr="00C31E24">
              <w:rPr>
                <w:lang w:eastAsia="zh-CN"/>
              </w:rPr>
              <w:t>from another MCVideo client</w:t>
            </w:r>
            <w:r w:rsidRPr="00C31E24">
              <w:rPr>
                <w:rFonts w:eastAsia="Calibri"/>
              </w:rPr>
              <w:t>?</w:t>
            </w:r>
          </w:p>
        </w:tc>
        <w:tc>
          <w:tcPr>
            <w:tcW w:w="709" w:type="dxa"/>
            <w:shd w:val="clear" w:color="auto" w:fill="auto"/>
          </w:tcPr>
          <w:p w14:paraId="4FF1330B" w14:textId="77777777" w:rsidR="00AE50DC" w:rsidRPr="00C31E24" w:rsidRDefault="00AE50DC" w:rsidP="00A54A67">
            <w:pPr>
              <w:pStyle w:val="TAC"/>
              <w:keepNext w:val="0"/>
              <w:keepLines w:val="0"/>
              <w:widowControl w:val="0"/>
            </w:pPr>
            <w:r w:rsidRPr="00C31E24">
              <w:rPr>
                <w:rFonts w:eastAsia="Calibri"/>
              </w:rPr>
              <w:t>-</w:t>
            </w:r>
          </w:p>
        </w:tc>
        <w:tc>
          <w:tcPr>
            <w:tcW w:w="2977" w:type="dxa"/>
            <w:shd w:val="clear" w:color="auto" w:fill="auto"/>
          </w:tcPr>
          <w:p w14:paraId="733FFB85" w14:textId="77777777" w:rsidR="00AE50DC" w:rsidRPr="00C31E24" w:rsidRDefault="00AE50DC" w:rsidP="00A54A67">
            <w:pPr>
              <w:pStyle w:val="TAL"/>
              <w:keepNext w:val="0"/>
              <w:keepLines w:val="0"/>
              <w:widowControl w:val="0"/>
            </w:pPr>
            <w:r w:rsidRPr="00C31E24">
              <w:rPr>
                <w:rFonts w:eastAsia="Calibri"/>
              </w:rPr>
              <w:t>-</w:t>
            </w:r>
          </w:p>
        </w:tc>
        <w:tc>
          <w:tcPr>
            <w:tcW w:w="567" w:type="dxa"/>
            <w:shd w:val="clear" w:color="auto" w:fill="auto"/>
          </w:tcPr>
          <w:p w14:paraId="78A104F0" w14:textId="77777777" w:rsidR="00AE50DC" w:rsidRPr="00C31E24" w:rsidRDefault="00AE50DC" w:rsidP="00A54A67">
            <w:pPr>
              <w:pStyle w:val="TAC"/>
              <w:keepNext w:val="0"/>
              <w:keepLines w:val="0"/>
              <w:widowControl w:val="0"/>
            </w:pPr>
            <w:r w:rsidRPr="00C31E24">
              <w:rPr>
                <w:rFonts w:eastAsia="Calibri"/>
                <w:szCs w:val="22"/>
              </w:rPr>
              <w:t>1</w:t>
            </w:r>
          </w:p>
        </w:tc>
        <w:tc>
          <w:tcPr>
            <w:tcW w:w="892" w:type="dxa"/>
            <w:shd w:val="clear" w:color="auto" w:fill="auto"/>
          </w:tcPr>
          <w:p w14:paraId="5447737B" w14:textId="77777777" w:rsidR="00AE50DC" w:rsidRPr="00C31E24" w:rsidRDefault="00AE50DC" w:rsidP="00A54A67">
            <w:pPr>
              <w:pStyle w:val="TAC"/>
              <w:keepNext w:val="0"/>
              <w:keepLines w:val="0"/>
              <w:widowControl w:val="0"/>
            </w:pPr>
            <w:r w:rsidRPr="00C31E24">
              <w:rPr>
                <w:rFonts w:eastAsia="Calibri"/>
                <w:szCs w:val="22"/>
              </w:rPr>
              <w:t>-</w:t>
            </w:r>
          </w:p>
        </w:tc>
      </w:tr>
      <w:tr w:rsidR="00AE50DC" w:rsidRPr="00C31E24" w14:paraId="23DCB74C" w14:textId="77777777" w:rsidTr="00A54A67">
        <w:tc>
          <w:tcPr>
            <w:tcW w:w="692" w:type="dxa"/>
            <w:shd w:val="clear" w:color="auto" w:fill="auto"/>
          </w:tcPr>
          <w:p w14:paraId="55843E73" w14:textId="77777777" w:rsidR="00AE50DC" w:rsidRPr="00C31E24" w:rsidRDefault="00AE50DC" w:rsidP="00A54A67">
            <w:pPr>
              <w:pStyle w:val="TAC"/>
              <w:keepNext w:val="0"/>
              <w:keepLines w:val="0"/>
              <w:widowControl w:val="0"/>
            </w:pPr>
            <w:r w:rsidRPr="00C31E24">
              <w:rPr>
                <w:rFonts w:eastAsia="Calibri"/>
              </w:rPr>
              <w:t>7</w:t>
            </w:r>
          </w:p>
        </w:tc>
        <w:tc>
          <w:tcPr>
            <w:tcW w:w="3925" w:type="dxa"/>
            <w:shd w:val="clear" w:color="auto" w:fill="auto"/>
          </w:tcPr>
          <w:p w14:paraId="4D5CB458" w14:textId="77777777" w:rsidR="00AE50DC" w:rsidRPr="00C31E24" w:rsidRDefault="00AE50DC" w:rsidP="00A54A67">
            <w:pPr>
              <w:pStyle w:val="TAL"/>
            </w:pPr>
            <w:r w:rsidRPr="00C31E24">
              <w:rPr>
                <w:rFonts w:eastAsia="Calibri"/>
              </w:rPr>
              <w:t xml:space="preserve">Check: Is the test procedure </w:t>
            </w:r>
            <w:r w:rsidRPr="00C31E24">
              <w:t xml:space="preserve">MCVideo Media Transmission Notification and Request CT as described in </w:t>
            </w:r>
            <w:r w:rsidRPr="00C31E24">
              <w:rPr>
                <w:rFonts w:eastAsia="Calibri"/>
              </w:rPr>
              <w:t>TS 36.579-1 [2] Table 5.3B.3.3-1 correctly performed?</w:t>
            </w:r>
          </w:p>
        </w:tc>
        <w:tc>
          <w:tcPr>
            <w:tcW w:w="709" w:type="dxa"/>
            <w:shd w:val="clear" w:color="auto" w:fill="auto"/>
          </w:tcPr>
          <w:p w14:paraId="787F6364" w14:textId="77777777" w:rsidR="00AE50DC" w:rsidRPr="00C31E24" w:rsidRDefault="00AE50DC" w:rsidP="00A54A67">
            <w:pPr>
              <w:pStyle w:val="TAC"/>
              <w:keepNext w:val="0"/>
              <w:keepLines w:val="0"/>
              <w:widowControl w:val="0"/>
            </w:pPr>
            <w:r w:rsidRPr="00C31E24">
              <w:rPr>
                <w:rFonts w:eastAsia="Calibri"/>
                <w:szCs w:val="22"/>
              </w:rPr>
              <w:t>-</w:t>
            </w:r>
          </w:p>
        </w:tc>
        <w:tc>
          <w:tcPr>
            <w:tcW w:w="2977" w:type="dxa"/>
            <w:shd w:val="clear" w:color="auto" w:fill="auto"/>
          </w:tcPr>
          <w:p w14:paraId="4A14E1D9" w14:textId="77777777" w:rsidR="00AE50DC" w:rsidRPr="00C31E24" w:rsidRDefault="00AE50DC" w:rsidP="00A54A67">
            <w:pPr>
              <w:pStyle w:val="TAL"/>
              <w:keepNext w:val="0"/>
              <w:keepLines w:val="0"/>
              <w:widowControl w:val="0"/>
            </w:pPr>
            <w:r w:rsidRPr="00C31E24">
              <w:rPr>
                <w:rFonts w:eastAsia="Calibri"/>
              </w:rPr>
              <w:t>-</w:t>
            </w:r>
          </w:p>
        </w:tc>
        <w:tc>
          <w:tcPr>
            <w:tcW w:w="567" w:type="dxa"/>
            <w:shd w:val="clear" w:color="auto" w:fill="auto"/>
          </w:tcPr>
          <w:p w14:paraId="1E2918AD" w14:textId="77777777" w:rsidR="00AE50DC" w:rsidRPr="00C31E24" w:rsidRDefault="00AE50DC" w:rsidP="00A54A67">
            <w:pPr>
              <w:pStyle w:val="TAC"/>
              <w:keepNext w:val="0"/>
              <w:keepLines w:val="0"/>
              <w:widowControl w:val="0"/>
            </w:pPr>
            <w:r w:rsidRPr="00C31E24">
              <w:t>2</w:t>
            </w:r>
          </w:p>
        </w:tc>
        <w:tc>
          <w:tcPr>
            <w:tcW w:w="892" w:type="dxa"/>
            <w:shd w:val="clear" w:color="auto" w:fill="auto"/>
          </w:tcPr>
          <w:p w14:paraId="29A46C55" w14:textId="77777777" w:rsidR="00AE50DC" w:rsidRPr="00C31E24" w:rsidRDefault="00AE50DC" w:rsidP="00A54A67">
            <w:pPr>
              <w:pStyle w:val="TAC"/>
              <w:keepNext w:val="0"/>
              <w:keepLines w:val="0"/>
              <w:widowControl w:val="0"/>
            </w:pPr>
            <w:r w:rsidRPr="00C31E24">
              <w:rPr>
                <w:rFonts w:eastAsia="Calibri"/>
                <w:szCs w:val="22"/>
              </w:rPr>
              <w:t>-</w:t>
            </w:r>
          </w:p>
        </w:tc>
      </w:tr>
      <w:tr w:rsidR="00AE50DC" w:rsidRPr="00C31E24" w14:paraId="73AB04A4" w14:textId="77777777" w:rsidTr="00A54A67">
        <w:tc>
          <w:tcPr>
            <w:tcW w:w="692" w:type="dxa"/>
            <w:shd w:val="clear" w:color="auto" w:fill="auto"/>
          </w:tcPr>
          <w:p w14:paraId="65709DD9" w14:textId="77777777" w:rsidR="00AE50DC" w:rsidRPr="00C31E24" w:rsidRDefault="00AE50DC" w:rsidP="00A54A67">
            <w:pPr>
              <w:pStyle w:val="TAC"/>
              <w:keepNext w:val="0"/>
              <w:keepLines w:val="0"/>
              <w:widowControl w:val="0"/>
            </w:pPr>
            <w:r w:rsidRPr="00C31E24">
              <w:rPr>
                <w:rFonts w:eastAsia="Calibri"/>
              </w:rPr>
              <w:t>8</w:t>
            </w:r>
          </w:p>
        </w:tc>
        <w:tc>
          <w:tcPr>
            <w:tcW w:w="3925" w:type="dxa"/>
            <w:shd w:val="clear" w:color="auto" w:fill="auto"/>
          </w:tcPr>
          <w:p w14:paraId="2C64735D" w14:textId="77777777" w:rsidR="00AE50DC" w:rsidRPr="00C31E24" w:rsidRDefault="00AE50DC" w:rsidP="00A54A67">
            <w:pPr>
              <w:pStyle w:val="TAL"/>
            </w:pPr>
            <w:r w:rsidRPr="00C31E24">
              <w:rPr>
                <w:rFonts w:eastAsia="Calibri"/>
              </w:rPr>
              <w:t xml:space="preserve">Check: Is the test procedure </w:t>
            </w:r>
            <w:r w:rsidRPr="00C31E24">
              <w:t xml:space="preserve">MCVideo Media Reception End Request CT as described in </w:t>
            </w:r>
            <w:r w:rsidRPr="00C31E24">
              <w:rPr>
                <w:rFonts w:eastAsia="Calibri"/>
              </w:rPr>
              <w:t>TS 36.579-1 [2] Table 5.3B.10.3-1 correctly performed?</w:t>
            </w:r>
          </w:p>
        </w:tc>
        <w:tc>
          <w:tcPr>
            <w:tcW w:w="709" w:type="dxa"/>
            <w:shd w:val="clear" w:color="auto" w:fill="auto"/>
          </w:tcPr>
          <w:p w14:paraId="24AA6EFC" w14:textId="77777777" w:rsidR="00AE50DC" w:rsidRPr="00C31E24" w:rsidRDefault="00AE50DC" w:rsidP="00A54A67">
            <w:pPr>
              <w:pStyle w:val="TAC"/>
              <w:keepNext w:val="0"/>
              <w:keepLines w:val="0"/>
              <w:widowControl w:val="0"/>
            </w:pPr>
            <w:r w:rsidRPr="00C31E24">
              <w:rPr>
                <w:rFonts w:eastAsia="Calibri"/>
                <w:szCs w:val="22"/>
              </w:rPr>
              <w:t>-</w:t>
            </w:r>
          </w:p>
        </w:tc>
        <w:tc>
          <w:tcPr>
            <w:tcW w:w="2977" w:type="dxa"/>
            <w:shd w:val="clear" w:color="auto" w:fill="auto"/>
          </w:tcPr>
          <w:p w14:paraId="397075DD" w14:textId="77777777" w:rsidR="00AE50DC" w:rsidRPr="00C31E24" w:rsidRDefault="00AE50DC" w:rsidP="00A54A67">
            <w:pPr>
              <w:pStyle w:val="TAL"/>
              <w:keepNext w:val="0"/>
              <w:keepLines w:val="0"/>
              <w:widowControl w:val="0"/>
            </w:pPr>
            <w:r w:rsidRPr="00C31E24">
              <w:rPr>
                <w:rFonts w:eastAsia="Calibri"/>
              </w:rPr>
              <w:t>-</w:t>
            </w:r>
          </w:p>
        </w:tc>
        <w:tc>
          <w:tcPr>
            <w:tcW w:w="567" w:type="dxa"/>
            <w:shd w:val="clear" w:color="auto" w:fill="auto"/>
          </w:tcPr>
          <w:p w14:paraId="2A668198" w14:textId="77777777" w:rsidR="00AE50DC" w:rsidRPr="00C31E24" w:rsidRDefault="00AE50DC" w:rsidP="00A54A67">
            <w:pPr>
              <w:pStyle w:val="TAC"/>
              <w:keepNext w:val="0"/>
              <w:keepLines w:val="0"/>
              <w:widowControl w:val="0"/>
            </w:pPr>
            <w:r w:rsidRPr="00C31E24">
              <w:t>2</w:t>
            </w:r>
          </w:p>
        </w:tc>
        <w:tc>
          <w:tcPr>
            <w:tcW w:w="892" w:type="dxa"/>
            <w:shd w:val="clear" w:color="auto" w:fill="auto"/>
          </w:tcPr>
          <w:p w14:paraId="398663AF" w14:textId="77777777" w:rsidR="00AE50DC" w:rsidRPr="00C31E24" w:rsidRDefault="00AE50DC" w:rsidP="00A54A67">
            <w:pPr>
              <w:pStyle w:val="TAC"/>
              <w:keepNext w:val="0"/>
              <w:keepLines w:val="0"/>
              <w:widowControl w:val="0"/>
            </w:pPr>
            <w:r w:rsidRPr="00C31E24">
              <w:rPr>
                <w:rFonts w:eastAsia="Calibri"/>
                <w:szCs w:val="22"/>
              </w:rPr>
              <w:t>-</w:t>
            </w:r>
          </w:p>
        </w:tc>
      </w:tr>
      <w:tr w:rsidR="00AE50DC" w:rsidRPr="00C31E24" w14:paraId="0C45A918" w14:textId="77777777" w:rsidTr="00A54A67">
        <w:tc>
          <w:tcPr>
            <w:tcW w:w="692" w:type="dxa"/>
            <w:shd w:val="clear" w:color="auto" w:fill="auto"/>
          </w:tcPr>
          <w:p w14:paraId="02DE0024" w14:textId="77777777" w:rsidR="00AE50DC" w:rsidRPr="00C31E24" w:rsidRDefault="00AE50DC" w:rsidP="00A54A67">
            <w:pPr>
              <w:pStyle w:val="TAC"/>
              <w:keepNext w:val="0"/>
              <w:keepLines w:val="0"/>
              <w:widowControl w:val="0"/>
            </w:pPr>
            <w:r w:rsidRPr="00C31E24">
              <w:rPr>
                <w:rFonts w:eastAsia="Calibri"/>
              </w:rPr>
              <w:t>9</w:t>
            </w:r>
          </w:p>
        </w:tc>
        <w:tc>
          <w:tcPr>
            <w:tcW w:w="3925" w:type="dxa"/>
            <w:shd w:val="clear" w:color="auto" w:fill="auto"/>
          </w:tcPr>
          <w:p w14:paraId="19B82299" w14:textId="77777777" w:rsidR="00AE50DC" w:rsidRPr="00C31E24" w:rsidRDefault="00AE50DC" w:rsidP="00A54A67">
            <w:pPr>
              <w:pStyle w:val="TAL"/>
              <w:keepNext w:val="0"/>
              <w:keepLines w:val="0"/>
              <w:widowControl w:val="0"/>
            </w:pPr>
            <w:r w:rsidRPr="00C31E24">
              <w:t>Make the UE (MCVideo Client) request to end the video pull call.</w:t>
            </w:r>
          </w:p>
          <w:p w14:paraId="4813FFEE" w14:textId="77777777" w:rsidR="00AE50DC" w:rsidRPr="00C31E24" w:rsidRDefault="00AE50DC" w:rsidP="00A54A67">
            <w:pPr>
              <w:pStyle w:val="TAL"/>
            </w:pPr>
            <w:r w:rsidRPr="00C31E24">
              <w:t>(NOTE 1)</w:t>
            </w:r>
          </w:p>
        </w:tc>
        <w:tc>
          <w:tcPr>
            <w:tcW w:w="709" w:type="dxa"/>
            <w:shd w:val="clear" w:color="auto" w:fill="auto"/>
          </w:tcPr>
          <w:p w14:paraId="424E2EB8" w14:textId="77777777" w:rsidR="00AE50DC" w:rsidRPr="00C31E24" w:rsidRDefault="00AE50DC" w:rsidP="00A54A67">
            <w:pPr>
              <w:pStyle w:val="TAC"/>
              <w:keepNext w:val="0"/>
              <w:keepLines w:val="0"/>
              <w:widowControl w:val="0"/>
            </w:pPr>
            <w:r w:rsidRPr="00C31E24">
              <w:t>-</w:t>
            </w:r>
          </w:p>
        </w:tc>
        <w:tc>
          <w:tcPr>
            <w:tcW w:w="2977" w:type="dxa"/>
            <w:shd w:val="clear" w:color="auto" w:fill="auto"/>
          </w:tcPr>
          <w:p w14:paraId="4C6319D7" w14:textId="77777777" w:rsidR="00AE50DC" w:rsidRPr="00C31E24" w:rsidRDefault="00AE50DC" w:rsidP="00A54A67">
            <w:pPr>
              <w:pStyle w:val="TAL"/>
              <w:keepNext w:val="0"/>
              <w:keepLines w:val="0"/>
              <w:widowControl w:val="0"/>
            </w:pPr>
            <w:r w:rsidRPr="00C31E24">
              <w:t>-</w:t>
            </w:r>
          </w:p>
        </w:tc>
        <w:tc>
          <w:tcPr>
            <w:tcW w:w="567" w:type="dxa"/>
            <w:shd w:val="clear" w:color="auto" w:fill="auto"/>
          </w:tcPr>
          <w:p w14:paraId="10E33482" w14:textId="77777777" w:rsidR="00AE50DC" w:rsidRPr="00C31E24" w:rsidRDefault="00AE50DC" w:rsidP="00A54A67">
            <w:pPr>
              <w:pStyle w:val="TAC"/>
              <w:keepNext w:val="0"/>
              <w:keepLines w:val="0"/>
              <w:widowControl w:val="0"/>
            </w:pPr>
            <w:r w:rsidRPr="00C31E24">
              <w:t>-</w:t>
            </w:r>
          </w:p>
        </w:tc>
        <w:tc>
          <w:tcPr>
            <w:tcW w:w="892" w:type="dxa"/>
            <w:shd w:val="clear" w:color="auto" w:fill="auto"/>
          </w:tcPr>
          <w:p w14:paraId="77622C2D" w14:textId="77777777" w:rsidR="00AE50DC" w:rsidRPr="00C31E24" w:rsidRDefault="00AE50DC" w:rsidP="00A54A67">
            <w:pPr>
              <w:pStyle w:val="TAC"/>
              <w:keepNext w:val="0"/>
              <w:keepLines w:val="0"/>
              <w:widowControl w:val="0"/>
            </w:pPr>
            <w:r w:rsidRPr="00C31E24">
              <w:rPr>
                <w:rFonts w:eastAsia="Calibri"/>
                <w:szCs w:val="22"/>
              </w:rPr>
              <w:t>-</w:t>
            </w:r>
          </w:p>
        </w:tc>
      </w:tr>
      <w:tr w:rsidR="00AE50DC" w:rsidRPr="00C31E24" w14:paraId="609F26B3" w14:textId="77777777" w:rsidTr="00A54A67">
        <w:tc>
          <w:tcPr>
            <w:tcW w:w="692" w:type="dxa"/>
            <w:shd w:val="clear" w:color="auto" w:fill="auto"/>
          </w:tcPr>
          <w:p w14:paraId="6774C32D" w14:textId="77777777" w:rsidR="00AE50DC" w:rsidRPr="00C31E24" w:rsidRDefault="00AE50DC" w:rsidP="00A54A67">
            <w:pPr>
              <w:pStyle w:val="TAC"/>
              <w:keepNext w:val="0"/>
              <w:keepLines w:val="0"/>
              <w:widowControl w:val="0"/>
            </w:pPr>
            <w:r w:rsidRPr="00C31E24">
              <w:rPr>
                <w:rFonts w:eastAsia="Calibri"/>
              </w:rPr>
              <w:t>10</w:t>
            </w:r>
          </w:p>
        </w:tc>
        <w:tc>
          <w:tcPr>
            <w:tcW w:w="3925" w:type="dxa"/>
            <w:shd w:val="clear" w:color="auto" w:fill="auto"/>
          </w:tcPr>
          <w:p w14:paraId="05707DCD" w14:textId="77777777" w:rsidR="00AE50DC" w:rsidRPr="00C31E24" w:rsidRDefault="00AE50DC" w:rsidP="00A54A67">
            <w:pPr>
              <w:pStyle w:val="TAL"/>
            </w:pPr>
            <w:r w:rsidRPr="00C31E24">
              <w:t xml:space="preserve">Check: Does the UE (MCVideo Client) correctly perform test procedure MCX CO call release as described in </w:t>
            </w:r>
            <w:r w:rsidRPr="00C31E24">
              <w:rPr>
                <w:rFonts w:eastAsia="Calibri"/>
              </w:rPr>
              <w:t>TS 36.579-1 [2] Table 5.3.10.3-1?</w:t>
            </w:r>
          </w:p>
        </w:tc>
        <w:tc>
          <w:tcPr>
            <w:tcW w:w="709" w:type="dxa"/>
            <w:shd w:val="clear" w:color="auto" w:fill="auto"/>
          </w:tcPr>
          <w:p w14:paraId="4796DCE4" w14:textId="77777777" w:rsidR="00AE50DC" w:rsidRPr="00C31E24" w:rsidRDefault="00AE50DC" w:rsidP="00A54A67">
            <w:pPr>
              <w:pStyle w:val="TAC"/>
              <w:keepNext w:val="0"/>
              <w:keepLines w:val="0"/>
              <w:widowControl w:val="0"/>
            </w:pPr>
            <w:r w:rsidRPr="00C31E24">
              <w:t>-</w:t>
            </w:r>
          </w:p>
        </w:tc>
        <w:tc>
          <w:tcPr>
            <w:tcW w:w="2977" w:type="dxa"/>
            <w:shd w:val="clear" w:color="auto" w:fill="auto"/>
          </w:tcPr>
          <w:p w14:paraId="01A4F23F" w14:textId="77777777" w:rsidR="00AE50DC" w:rsidRPr="00C31E24" w:rsidRDefault="00AE50DC" w:rsidP="00A54A67">
            <w:pPr>
              <w:pStyle w:val="TAL"/>
              <w:keepNext w:val="0"/>
              <w:keepLines w:val="0"/>
              <w:widowControl w:val="0"/>
            </w:pPr>
            <w:r w:rsidRPr="00C31E24">
              <w:t>-</w:t>
            </w:r>
          </w:p>
        </w:tc>
        <w:tc>
          <w:tcPr>
            <w:tcW w:w="567" w:type="dxa"/>
            <w:shd w:val="clear" w:color="auto" w:fill="auto"/>
          </w:tcPr>
          <w:p w14:paraId="2FEDFF14" w14:textId="77777777" w:rsidR="00AE50DC" w:rsidRPr="00C31E24" w:rsidRDefault="00AE50DC" w:rsidP="00A54A67">
            <w:pPr>
              <w:pStyle w:val="TAC"/>
              <w:keepNext w:val="0"/>
              <w:keepLines w:val="0"/>
              <w:widowControl w:val="0"/>
            </w:pPr>
            <w:r w:rsidRPr="00C31E24">
              <w:t>3</w:t>
            </w:r>
          </w:p>
        </w:tc>
        <w:tc>
          <w:tcPr>
            <w:tcW w:w="892" w:type="dxa"/>
            <w:shd w:val="clear" w:color="auto" w:fill="auto"/>
          </w:tcPr>
          <w:p w14:paraId="585F71D7" w14:textId="77777777" w:rsidR="00AE50DC" w:rsidRPr="00C31E24" w:rsidRDefault="00AE50DC" w:rsidP="00A54A67">
            <w:pPr>
              <w:pStyle w:val="TAC"/>
              <w:keepNext w:val="0"/>
              <w:keepLines w:val="0"/>
              <w:widowControl w:val="0"/>
            </w:pPr>
            <w:r w:rsidRPr="00C31E24">
              <w:rPr>
                <w:rFonts w:eastAsia="Calibri"/>
                <w:szCs w:val="22"/>
              </w:rPr>
              <w:t>-</w:t>
            </w:r>
          </w:p>
        </w:tc>
      </w:tr>
      <w:tr w:rsidR="00AE50DC" w:rsidRPr="00C31E24" w14:paraId="12A3C281" w14:textId="77777777" w:rsidTr="00A54A67">
        <w:tc>
          <w:tcPr>
            <w:tcW w:w="9762" w:type="dxa"/>
            <w:gridSpan w:val="6"/>
            <w:shd w:val="clear" w:color="auto" w:fill="auto"/>
          </w:tcPr>
          <w:p w14:paraId="549C7E3D" w14:textId="77777777" w:rsidR="00AE50DC" w:rsidRPr="00C31E24" w:rsidRDefault="00AE50DC" w:rsidP="00A54A67">
            <w:pPr>
              <w:pStyle w:val="TAC"/>
              <w:jc w:val="left"/>
              <w:rPr>
                <w:rFonts w:cs="Arial"/>
                <w:szCs w:val="18"/>
                <w:lang w:eastAsia="en-US"/>
              </w:rPr>
            </w:pPr>
            <w:r w:rsidRPr="00C31E24">
              <w:rPr>
                <w:rFonts w:cs="Arial"/>
                <w:szCs w:val="18"/>
                <w:lang w:eastAsia="en-US"/>
              </w:rPr>
              <w:t>NOTE 1: This action is expected to be done via a suitable implementation-dependent MMI.</w:t>
            </w:r>
          </w:p>
        </w:tc>
      </w:tr>
    </w:tbl>
    <w:p w14:paraId="2F698842" w14:textId="77777777" w:rsidR="00AE50DC" w:rsidRPr="00C31E24" w:rsidRDefault="00AE50DC" w:rsidP="00AE50DC"/>
    <w:p w14:paraId="7E9D2B0F" w14:textId="77777777" w:rsidR="00AE50DC" w:rsidRPr="00C31E24" w:rsidRDefault="00AE50DC" w:rsidP="00AE50DC">
      <w:pPr>
        <w:pStyle w:val="H6"/>
      </w:pPr>
      <w:r w:rsidRPr="00C31E24">
        <w:t>6.4.1.3.3</w:t>
      </w:r>
      <w:r w:rsidRPr="00C31E24">
        <w:tab/>
        <w:t>Specific message contents</w:t>
      </w:r>
    </w:p>
    <w:p w14:paraId="6E89CB8B" w14:textId="77777777" w:rsidR="00AE50DC" w:rsidRPr="00C31E24" w:rsidRDefault="00AE50DC" w:rsidP="00AE50DC">
      <w:pPr>
        <w:pStyle w:val="TH"/>
      </w:pPr>
      <w:r w:rsidRPr="00C31E24">
        <w:t>Table 6.4.1.3.3-1: SIP INVITE (Step 3, Table 6.4.1.3.2-1; Step 2, S 36.579-1 [2] Table 5.3B.1.3-1)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AE50DC" w:rsidRPr="00C31E24" w14:paraId="72EB2EF3" w14:textId="77777777" w:rsidTr="00A54A67">
        <w:trPr>
          <w:tblHeader/>
        </w:trPr>
        <w:tc>
          <w:tcPr>
            <w:tcW w:w="9634" w:type="dxa"/>
            <w:gridSpan w:val="5"/>
          </w:tcPr>
          <w:p w14:paraId="37527F52" w14:textId="77777777" w:rsidR="00AE50DC" w:rsidRPr="00C31E24" w:rsidRDefault="00AE50DC" w:rsidP="00A54A67">
            <w:pPr>
              <w:pStyle w:val="TAL"/>
            </w:pPr>
            <w:r w:rsidRPr="00C31E24">
              <w:t>Derivation Path: TS 36.579-1 [2], Table 5.5.2.5.1-1, conditions MCVIDEO, PRIVATE-CALL</w:t>
            </w:r>
          </w:p>
        </w:tc>
      </w:tr>
      <w:tr w:rsidR="00AE50DC" w:rsidRPr="00C31E24" w14:paraId="08060FAF" w14:textId="77777777" w:rsidTr="00A54A67">
        <w:trPr>
          <w:tblHeader/>
        </w:trPr>
        <w:tc>
          <w:tcPr>
            <w:tcW w:w="2973" w:type="dxa"/>
          </w:tcPr>
          <w:p w14:paraId="43750907" w14:textId="77777777" w:rsidR="00AE50DC" w:rsidRPr="00C31E24" w:rsidRDefault="00AE50DC" w:rsidP="00A54A67">
            <w:pPr>
              <w:pStyle w:val="TAH"/>
            </w:pPr>
            <w:r w:rsidRPr="00C31E24">
              <w:t>Information Element</w:t>
            </w:r>
          </w:p>
        </w:tc>
        <w:tc>
          <w:tcPr>
            <w:tcW w:w="1825" w:type="dxa"/>
          </w:tcPr>
          <w:p w14:paraId="7BE828FB" w14:textId="77777777" w:rsidR="00AE50DC" w:rsidRPr="00C31E24" w:rsidRDefault="00AE50DC" w:rsidP="00A54A67">
            <w:pPr>
              <w:pStyle w:val="TAH"/>
            </w:pPr>
            <w:r w:rsidRPr="00C31E24">
              <w:t>Value/remark</w:t>
            </w:r>
          </w:p>
        </w:tc>
        <w:tc>
          <w:tcPr>
            <w:tcW w:w="2190" w:type="dxa"/>
            <w:tcBorders>
              <w:bottom w:val="single" w:sz="4" w:space="0" w:color="auto"/>
            </w:tcBorders>
          </w:tcPr>
          <w:p w14:paraId="1479246A" w14:textId="77777777" w:rsidR="00AE50DC" w:rsidRPr="00C31E24" w:rsidRDefault="00AE50DC" w:rsidP="00A54A67">
            <w:pPr>
              <w:pStyle w:val="TAH"/>
            </w:pPr>
            <w:r w:rsidRPr="00C31E24">
              <w:t>Comment</w:t>
            </w:r>
          </w:p>
        </w:tc>
        <w:tc>
          <w:tcPr>
            <w:tcW w:w="1460" w:type="dxa"/>
          </w:tcPr>
          <w:p w14:paraId="0676BA79" w14:textId="77777777" w:rsidR="00AE50DC" w:rsidRPr="00C31E24" w:rsidRDefault="00AE50DC" w:rsidP="00A54A67">
            <w:pPr>
              <w:pStyle w:val="TAH"/>
            </w:pPr>
            <w:r w:rsidRPr="00C31E24">
              <w:t>Reference</w:t>
            </w:r>
          </w:p>
        </w:tc>
        <w:tc>
          <w:tcPr>
            <w:tcW w:w="1186" w:type="dxa"/>
          </w:tcPr>
          <w:p w14:paraId="13DC5DC5" w14:textId="77777777" w:rsidR="00AE50DC" w:rsidRPr="00C31E24" w:rsidRDefault="00AE50DC" w:rsidP="00A54A67">
            <w:pPr>
              <w:pStyle w:val="TAH"/>
            </w:pPr>
            <w:r w:rsidRPr="00C31E24">
              <w:t>Condition</w:t>
            </w:r>
          </w:p>
        </w:tc>
      </w:tr>
      <w:tr w:rsidR="00AE50DC" w:rsidRPr="00C31E24" w14:paraId="2DD617A3" w14:textId="77777777" w:rsidTr="00A54A67">
        <w:tc>
          <w:tcPr>
            <w:tcW w:w="2973" w:type="dxa"/>
            <w:vAlign w:val="center"/>
          </w:tcPr>
          <w:p w14:paraId="6B945A21" w14:textId="77777777" w:rsidR="00AE50DC" w:rsidRPr="00C31E24" w:rsidRDefault="00AE50DC" w:rsidP="00A54A67">
            <w:pPr>
              <w:pStyle w:val="TAL"/>
              <w:rPr>
                <w:b/>
                <w:bCs/>
              </w:rPr>
            </w:pPr>
            <w:r w:rsidRPr="00C31E24">
              <w:rPr>
                <w:b/>
                <w:bCs/>
              </w:rPr>
              <w:t>Message-body</w:t>
            </w:r>
          </w:p>
        </w:tc>
        <w:tc>
          <w:tcPr>
            <w:tcW w:w="1825" w:type="dxa"/>
          </w:tcPr>
          <w:p w14:paraId="35528E9D" w14:textId="77777777" w:rsidR="00AE50DC" w:rsidRPr="00C31E24" w:rsidRDefault="00AE50DC" w:rsidP="00A54A67">
            <w:pPr>
              <w:pStyle w:val="TAL"/>
            </w:pPr>
          </w:p>
        </w:tc>
        <w:tc>
          <w:tcPr>
            <w:tcW w:w="2190" w:type="dxa"/>
            <w:tcBorders>
              <w:top w:val="single" w:sz="4" w:space="0" w:color="auto"/>
              <w:bottom w:val="single" w:sz="4" w:space="0" w:color="auto"/>
            </w:tcBorders>
          </w:tcPr>
          <w:p w14:paraId="3B35E2CB" w14:textId="77777777" w:rsidR="00AE50DC" w:rsidRPr="00C31E24" w:rsidRDefault="00AE50DC" w:rsidP="00A54A67">
            <w:pPr>
              <w:pStyle w:val="TAL"/>
            </w:pPr>
          </w:p>
        </w:tc>
        <w:tc>
          <w:tcPr>
            <w:tcW w:w="1460" w:type="dxa"/>
          </w:tcPr>
          <w:p w14:paraId="1D4A63B5" w14:textId="77777777" w:rsidR="00AE50DC" w:rsidRPr="00C31E24" w:rsidRDefault="00AE50DC" w:rsidP="00A54A67">
            <w:pPr>
              <w:pStyle w:val="TAL"/>
            </w:pPr>
          </w:p>
        </w:tc>
        <w:tc>
          <w:tcPr>
            <w:tcW w:w="1186" w:type="dxa"/>
            <w:vAlign w:val="bottom"/>
          </w:tcPr>
          <w:p w14:paraId="49DFE80D" w14:textId="77777777" w:rsidR="00AE50DC" w:rsidRPr="00C31E24" w:rsidRDefault="00AE50DC" w:rsidP="00A54A67">
            <w:pPr>
              <w:pStyle w:val="TAL"/>
            </w:pPr>
          </w:p>
        </w:tc>
      </w:tr>
      <w:tr w:rsidR="00AE50DC" w:rsidRPr="00C31E24" w14:paraId="3B92D0A4" w14:textId="77777777" w:rsidTr="00A54A67">
        <w:tc>
          <w:tcPr>
            <w:tcW w:w="2973" w:type="dxa"/>
          </w:tcPr>
          <w:p w14:paraId="095584B0" w14:textId="77777777" w:rsidR="00AE50DC" w:rsidRPr="00C31E24" w:rsidRDefault="00AE50DC" w:rsidP="00A54A67">
            <w:pPr>
              <w:pStyle w:val="TAL"/>
            </w:pPr>
            <w:r w:rsidRPr="00C31E24">
              <w:t xml:space="preserve">  MIME body part</w:t>
            </w:r>
          </w:p>
        </w:tc>
        <w:tc>
          <w:tcPr>
            <w:tcW w:w="1825" w:type="dxa"/>
          </w:tcPr>
          <w:p w14:paraId="30CFF774" w14:textId="77777777" w:rsidR="00AE50DC" w:rsidRPr="00C31E24" w:rsidRDefault="00AE50DC" w:rsidP="00A54A67">
            <w:pPr>
              <w:pStyle w:val="TAL"/>
            </w:pPr>
          </w:p>
        </w:tc>
        <w:tc>
          <w:tcPr>
            <w:tcW w:w="2190" w:type="dxa"/>
            <w:tcBorders>
              <w:top w:val="single" w:sz="4" w:space="0" w:color="auto"/>
              <w:bottom w:val="single" w:sz="4" w:space="0" w:color="auto"/>
            </w:tcBorders>
          </w:tcPr>
          <w:p w14:paraId="3554FABA" w14:textId="77777777" w:rsidR="00AE50DC" w:rsidRPr="00C31E24" w:rsidRDefault="00AE50DC" w:rsidP="00A54A67">
            <w:pPr>
              <w:pStyle w:val="TAL"/>
              <w:rPr>
                <w:b/>
                <w:bCs/>
              </w:rPr>
            </w:pPr>
            <w:r w:rsidRPr="00C31E24">
              <w:rPr>
                <w:b/>
                <w:bCs/>
              </w:rPr>
              <w:t>SDP message</w:t>
            </w:r>
          </w:p>
        </w:tc>
        <w:tc>
          <w:tcPr>
            <w:tcW w:w="1460" w:type="dxa"/>
          </w:tcPr>
          <w:p w14:paraId="18238664" w14:textId="77777777" w:rsidR="00AE50DC" w:rsidRPr="00C31E24" w:rsidRDefault="00AE50DC" w:rsidP="00A54A67">
            <w:pPr>
              <w:pStyle w:val="TAL"/>
            </w:pPr>
          </w:p>
        </w:tc>
        <w:tc>
          <w:tcPr>
            <w:tcW w:w="1186" w:type="dxa"/>
            <w:vAlign w:val="bottom"/>
          </w:tcPr>
          <w:p w14:paraId="25E7757C" w14:textId="77777777" w:rsidR="00AE50DC" w:rsidRPr="00C31E24" w:rsidRDefault="00AE50DC" w:rsidP="00A54A67">
            <w:pPr>
              <w:pStyle w:val="TAL"/>
            </w:pPr>
          </w:p>
        </w:tc>
      </w:tr>
      <w:tr w:rsidR="00AE50DC" w:rsidRPr="00C31E24" w14:paraId="6836E501" w14:textId="77777777" w:rsidTr="00A54A67">
        <w:tc>
          <w:tcPr>
            <w:tcW w:w="2973" w:type="dxa"/>
          </w:tcPr>
          <w:p w14:paraId="0A5AFF12" w14:textId="77777777" w:rsidR="00AE50DC" w:rsidRPr="00C31E24" w:rsidRDefault="00AE50DC" w:rsidP="00A54A67">
            <w:pPr>
              <w:pStyle w:val="TAL"/>
            </w:pPr>
            <w:r w:rsidRPr="00C31E24">
              <w:t xml:space="preserve">    MIME-part-headers</w:t>
            </w:r>
          </w:p>
        </w:tc>
        <w:tc>
          <w:tcPr>
            <w:tcW w:w="1825" w:type="dxa"/>
          </w:tcPr>
          <w:p w14:paraId="5FF800B2" w14:textId="77777777" w:rsidR="00AE50DC" w:rsidRPr="00C31E24" w:rsidRDefault="00AE50DC" w:rsidP="00A54A67">
            <w:pPr>
              <w:pStyle w:val="TAL"/>
            </w:pPr>
          </w:p>
        </w:tc>
        <w:tc>
          <w:tcPr>
            <w:tcW w:w="2190" w:type="dxa"/>
            <w:tcBorders>
              <w:top w:val="single" w:sz="4" w:space="0" w:color="auto"/>
              <w:bottom w:val="single" w:sz="4" w:space="0" w:color="auto"/>
            </w:tcBorders>
          </w:tcPr>
          <w:p w14:paraId="483F9E7B" w14:textId="77777777" w:rsidR="00AE50DC" w:rsidRPr="00C31E24" w:rsidRDefault="00AE50DC" w:rsidP="00A54A67">
            <w:pPr>
              <w:pStyle w:val="TAL"/>
            </w:pPr>
          </w:p>
        </w:tc>
        <w:tc>
          <w:tcPr>
            <w:tcW w:w="1460" w:type="dxa"/>
          </w:tcPr>
          <w:p w14:paraId="4BAFAB27" w14:textId="77777777" w:rsidR="00AE50DC" w:rsidRPr="00C31E24" w:rsidRDefault="00AE50DC" w:rsidP="00A54A67">
            <w:pPr>
              <w:pStyle w:val="TAL"/>
            </w:pPr>
          </w:p>
        </w:tc>
        <w:tc>
          <w:tcPr>
            <w:tcW w:w="1186" w:type="dxa"/>
            <w:vAlign w:val="bottom"/>
          </w:tcPr>
          <w:p w14:paraId="2D45C22C" w14:textId="77777777" w:rsidR="00AE50DC" w:rsidRPr="00C31E24" w:rsidRDefault="00AE50DC" w:rsidP="00A54A67">
            <w:pPr>
              <w:pStyle w:val="TAL"/>
            </w:pPr>
          </w:p>
        </w:tc>
      </w:tr>
      <w:tr w:rsidR="00AE50DC" w:rsidRPr="00C31E24" w14:paraId="610A31CB" w14:textId="77777777" w:rsidTr="00A54A67">
        <w:tc>
          <w:tcPr>
            <w:tcW w:w="2973" w:type="dxa"/>
          </w:tcPr>
          <w:p w14:paraId="1CFC3B18" w14:textId="77777777" w:rsidR="00AE50DC" w:rsidRPr="00C31E24" w:rsidRDefault="00AE50DC" w:rsidP="00A54A67">
            <w:pPr>
              <w:pStyle w:val="TAL"/>
              <w:rPr>
                <w:b/>
                <w:bCs/>
              </w:rPr>
            </w:pPr>
            <w:r w:rsidRPr="00C31E24">
              <w:rPr>
                <w:b/>
                <w:bCs/>
              </w:rPr>
              <w:t xml:space="preserve">      Content-Type</w:t>
            </w:r>
          </w:p>
        </w:tc>
        <w:tc>
          <w:tcPr>
            <w:tcW w:w="1825" w:type="dxa"/>
          </w:tcPr>
          <w:p w14:paraId="1373D87F" w14:textId="77777777" w:rsidR="00AE50DC" w:rsidRPr="00C31E24" w:rsidRDefault="00AE50DC" w:rsidP="00A54A67">
            <w:pPr>
              <w:pStyle w:val="TAL"/>
            </w:pPr>
            <w:r w:rsidRPr="00C31E24">
              <w:t>"application/sdp"</w:t>
            </w:r>
          </w:p>
        </w:tc>
        <w:tc>
          <w:tcPr>
            <w:tcW w:w="2190" w:type="dxa"/>
            <w:tcBorders>
              <w:top w:val="single" w:sz="4" w:space="0" w:color="auto"/>
              <w:bottom w:val="single" w:sz="4" w:space="0" w:color="auto"/>
            </w:tcBorders>
          </w:tcPr>
          <w:p w14:paraId="5E452C45" w14:textId="77777777" w:rsidR="00AE50DC" w:rsidRPr="00C31E24" w:rsidRDefault="00AE50DC" w:rsidP="00A54A67">
            <w:pPr>
              <w:pStyle w:val="TAL"/>
            </w:pPr>
          </w:p>
        </w:tc>
        <w:tc>
          <w:tcPr>
            <w:tcW w:w="1460" w:type="dxa"/>
          </w:tcPr>
          <w:p w14:paraId="1EC02C62" w14:textId="77777777" w:rsidR="00AE50DC" w:rsidRPr="00C31E24" w:rsidRDefault="00AE50DC" w:rsidP="00A54A67">
            <w:pPr>
              <w:pStyle w:val="TAL"/>
            </w:pPr>
          </w:p>
        </w:tc>
        <w:tc>
          <w:tcPr>
            <w:tcW w:w="1186" w:type="dxa"/>
            <w:vAlign w:val="bottom"/>
          </w:tcPr>
          <w:p w14:paraId="4D7372DC" w14:textId="77777777" w:rsidR="00AE50DC" w:rsidRPr="00C31E24" w:rsidRDefault="00AE50DC" w:rsidP="00A54A67">
            <w:pPr>
              <w:pStyle w:val="TAL"/>
            </w:pPr>
          </w:p>
        </w:tc>
      </w:tr>
      <w:tr w:rsidR="00AE50DC" w:rsidRPr="00C31E24" w14:paraId="74E879BE" w14:textId="77777777" w:rsidTr="00A54A67">
        <w:tc>
          <w:tcPr>
            <w:tcW w:w="2973" w:type="dxa"/>
            <w:vAlign w:val="center"/>
          </w:tcPr>
          <w:p w14:paraId="5F252AB6" w14:textId="77777777" w:rsidR="00AE50DC" w:rsidRPr="00C31E24" w:rsidRDefault="00AE50DC" w:rsidP="00A54A67">
            <w:pPr>
              <w:pStyle w:val="TAL"/>
            </w:pPr>
            <w:r w:rsidRPr="00C31E24">
              <w:t xml:space="preserve">    MIME-part-body</w:t>
            </w:r>
          </w:p>
        </w:tc>
        <w:tc>
          <w:tcPr>
            <w:tcW w:w="1825" w:type="dxa"/>
          </w:tcPr>
          <w:p w14:paraId="2FE46C86" w14:textId="77777777" w:rsidR="00AE50DC" w:rsidRPr="00C31E24" w:rsidRDefault="00AE50DC" w:rsidP="00A54A67">
            <w:pPr>
              <w:pStyle w:val="TAL"/>
            </w:pPr>
            <w:r w:rsidRPr="00C31E24">
              <w:t>SDP Message as described in Table 6.4.1.3.3-2</w:t>
            </w:r>
          </w:p>
        </w:tc>
        <w:tc>
          <w:tcPr>
            <w:tcW w:w="2190" w:type="dxa"/>
            <w:tcBorders>
              <w:top w:val="single" w:sz="4" w:space="0" w:color="auto"/>
              <w:bottom w:val="single" w:sz="4" w:space="0" w:color="auto"/>
            </w:tcBorders>
          </w:tcPr>
          <w:p w14:paraId="69241370" w14:textId="77777777" w:rsidR="00AE50DC" w:rsidRPr="00C31E24" w:rsidRDefault="00AE50DC" w:rsidP="00A54A67">
            <w:pPr>
              <w:pStyle w:val="TAL"/>
            </w:pPr>
          </w:p>
        </w:tc>
        <w:tc>
          <w:tcPr>
            <w:tcW w:w="1460" w:type="dxa"/>
          </w:tcPr>
          <w:p w14:paraId="280AA9D3" w14:textId="77777777" w:rsidR="00AE50DC" w:rsidRPr="00C31E24" w:rsidRDefault="00AE50DC" w:rsidP="00A54A67">
            <w:pPr>
              <w:pStyle w:val="TAL"/>
            </w:pPr>
          </w:p>
        </w:tc>
        <w:tc>
          <w:tcPr>
            <w:tcW w:w="1186" w:type="dxa"/>
            <w:vAlign w:val="bottom"/>
          </w:tcPr>
          <w:p w14:paraId="3C21B9FA" w14:textId="77777777" w:rsidR="00AE50DC" w:rsidRPr="00C31E24" w:rsidRDefault="00AE50DC" w:rsidP="00A54A67">
            <w:pPr>
              <w:pStyle w:val="TAL"/>
            </w:pPr>
          </w:p>
        </w:tc>
      </w:tr>
      <w:tr w:rsidR="00AE50DC" w:rsidRPr="00C31E24" w14:paraId="34ABE490" w14:textId="77777777" w:rsidTr="00A54A67">
        <w:tc>
          <w:tcPr>
            <w:tcW w:w="2973" w:type="dxa"/>
            <w:shd w:val="clear" w:color="auto" w:fill="auto"/>
            <w:vAlign w:val="center"/>
          </w:tcPr>
          <w:p w14:paraId="15936AA2" w14:textId="77777777" w:rsidR="00AE50DC" w:rsidRPr="00C31E24" w:rsidRDefault="00AE50DC" w:rsidP="00A54A67">
            <w:pPr>
              <w:pStyle w:val="TAL"/>
            </w:pPr>
            <w:r w:rsidRPr="00C31E24">
              <w:t xml:space="preserve">  MIME body part</w:t>
            </w:r>
          </w:p>
        </w:tc>
        <w:tc>
          <w:tcPr>
            <w:tcW w:w="1825" w:type="dxa"/>
            <w:shd w:val="clear" w:color="auto" w:fill="auto"/>
            <w:vAlign w:val="center"/>
          </w:tcPr>
          <w:p w14:paraId="536E7F06" w14:textId="77777777" w:rsidR="00AE50DC" w:rsidRPr="00C31E24" w:rsidRDefault="00AE50DC" w:rsidP="00A54A67">
            <w:pPr>
              <w:pStyle w:val="TAL"/>
            </w:pPr>
          </w:p>
        </w:tc>
        <w:tc>
          <w:tcPr>
            <w:tcW w:w="2190" w:type="dxa"/>
            <w:tcBorders>
              <w:top w:val="single" w:sz="4" w:space="0" w:color="auto"/>
              <w:bottom w:val="single" w:sz="4" w:space="0" w:color="auto"/>
            </w:tcBorders>
            <w:shd w:val="clear" w:color="auto" w:fill="auto"/>
          </w:tcPr>
          <w:p w14:paraId="510BEF88" w14:textId="77777777" w:rsidR="00AE50DC" w:rsidRPr="00C31E24" w:rsidRDefault="00AE50DC" w:rsidP="00A54A67">
            <w:pPr>
              <w:pStyle w:val="TAL"/>
              <w:rPr>
                <w:b/>
                <w:bCs/>
              </w:rPr>
            </w:pPr>
            <w:r w:rsidRPr="00C31E24">
              <w:rPr>
                <w:b/>
                <w:bCs/>
              </w:rPr>
              <w:t>MCVideo Info</w:t>
            </w:r>
          </w:p>
        </w:tc>
        <w:tc>
          <w:tcPr>
            <w:tcW w:w="1460" w:type="dxa"/>
            <w:shd w:val="clear" w:color="auto" w:fill="auto"/>
          </w:tcPr>
          <w:p w14:paraId="51F112E4" w14:textId="77777777" w:rsidR="00AE50DC" w:rsidRPr="00C31E24" w:rsidRDefault="00AE50DC" w:rsidP="00A54A67">
            <w:pPr>
              <w:pStyle w:val="TAL"/>
            </w:pPr>
          </w:p>
        </w:tc>
        <w:tc>
          <w:tcPr>
            <w:tcW w:w="1186" w:type="dxa"/>
            <w:shd w:val="clear" w:color="auto" w:fill="auto"/>
            <w:vAlign w:val="bottom"/>
          </w:tcPr>
          <w:p w14:paraId="286E908B" w14:textId="77777777" w:rsidR="00AE50DC" w:rsidRPr="00C31E24" w:rsidRDefault="00AE50DC" w:rsidP="00A54A67">
            <w:pPr>
              <w:pStyle w:val="TAL"/>
            </w:pPr>
          </w:p>
        </w:tc>
      </w:tr>
      <w:tr w:rsidR="00AE50DC" w:rsidRPr="00C31E24" w14:paraId="56136975" w14:textId="77777777" w:rsidTr="00A54A67">
        <w:tc>
          <w:tcPr>
            <w:tcW w:w="2973" w:type="dxa"/>
            <w:shd w:val="clear" w:color="auto" w:fill="auto"/>
            <w:vAlign w:val="center"/>
          </w:tcPr>
          <w:p w14:paraId="416C2767" w14:textId="77777777" w:rsidR="00AE50DC" w:rsidRPr="00C31E24" w:rsidRDefault="00AE50DC" w:rsidP="00A54A67">
            <w:pPr>
              <w:pStyle w:val="TAL"/>
            </w:pPr>
            <w:r w:rsidRPr="00C31E24">
              <w:t xml:space="preserve">    MIME-part-headers</w:t>
            </w:r>
          </w:p>
        </w:tc>
        <w:tc>
          <w:tcPr>
            <w:tcW w:w="1825" w:type="dxa"/>
            <w:shd w:val="clear" w:color="auto" w:fill="auto"/>
            <w:vAlign w:val="center"/>
          </w:tcPr>
          <w:p w14:paraId="6D307202" w14:textId="77777777" w:rsidR="00AE50DC" w:rsidRPr="00C31E24" w:rsidRDefault="00AE50DC" w:rsidP="00A54A67">
            <w:pPr>
              <w:pStyle w:val="TAL"/>
            </w:pPr>
          </w:p>
        </w:tc>
        <w:tc>
          <w:tcPr>
            <w:tcW w:w="2190" w:type="dxa"/>
            <w:tcBorders>
              <w:top w:val="single" w:sz="4" w:space="0" w:color="auto"/>
              <w:bottom w:val="single" w:sz="4" w:space="0" w:color="auto"/>
            </w:tcBorders>
            <w:shd w:val="clear" w:color="auto" w:fill="auto"/>
          </w:tcPr>
          <w:p w14:paraId="76929D86" w14:textId="77777777" w:rsidR="00AE50DC" w:rsidRPr="00C31E24" w:rsidRDefault="00AE50DC" w:rsidP="00A54A67">
            <w:pPr>
              <w:pStyle w:val="TAL"/>
            </w:pPr>
          </w:p>
        </w:tc>
        <w:tc>
          <w:tcPr>
            <w:tcW w:w="1460" w:type="dxa"/>
            <w:shd w:val="clear" w:color="auto" w:fill="auto"/>
          </w:tcPr>
          <w:p w14:paraId="71B225F9" w14:textId="77777777" w:rsidR="00AE50DC" w:rsidRPr="00C31E24" w:rsidRDefault="00AE50DC" w:rsidP="00A54A67">
            <w:pPr>
              <w:pStyle w:val="TAL"/>
            </w:pPr>
          </w:p>
        </w:tc>
        <w:tc>
          <w:tcPr>
            <w:tcW w:w="1186" w:type="dxa"/>
            <w:shd w:val="clear" w:color="auto" w:fill="auto"/>
            <w:vAlign w:val="bottom"/>
          </w:tcPr>
          <w:p w14:paraId="5A67AAE1" w14:textId="77777777" w:rsidR="00AE50DC" w:rsidRPr="00C31E24" w:rsidRDefault="00AE50DC" w:rsidP="00A54A67">
            <w:pPr>
              <w:pStyle w:val="TAL"/>
            </w:pPr>
          </w:p>
        </w:tc>
      </w:tr>
      <w:tr w:rsidR="00AE50DC" w:rsidRPr="00C31E24" w14:paraId="072D9ECE" w14:textId="77777777" w:rsidTr="00A54A67">
        <w:tc>
          <w:tcPr>
            <w:tcW w:w="2973" w:type="dxa"/>
            <w:shd w:val="clear" w:color="auto" w:fill="auto"/>
          </w:tcPr>
          <w:p w14:paraId="41C180AD" w14:textId="77777777" w:rsidR="00AE50DC" w:rsidRPr="00C31E24" w:rsidRDefault="00AE50DC" w:rsidP="00A54A67">
            <w:pPr>
              <w:pStyle w:val="TAL"/>
              <w:rPr>
                <w:b/>
                <w:bCs/>
              </w:rPr>
            </w:pPr>
            <w:r w:rsidRPr="00C31E24">
              <w:rPr>
                <w:b/>
                <w:bCs/>
              </w:rPr>
              <w:t xml:space="preserve">      Content-Type</w:t>
            </w:r>
          </w:p>
        </w:tc>
        <w:tc>
          <w:tcPr>
            <w:tcW w:w="1825" w:type="dxa"/>
            <w:shd w:val="clear" w:color="auto" w:fill="auto"/>
          </w:tcPr>
          <w:p w14:paraId="37723827" w14:textId="77777777" w:rsidR="00AE50DC" w:rsidRPr="00C31E24" w:rsidRDefault="00AE50DC" w:rsidP="00A54A67">
            <w:pPr>
              <w:pStyle w:val="TAL"/>
            </w:pPr>
            <w:r w:rsidRPr="00C31E24">
              <w:t>"application/vnd.3gpp.mcvideo-info+xml"</w:t>
            </w:r>
          </w:p>
        </w:tc>
        <w:tc>
          <w:tcPr>
            <w:tcW w:w="2190" w:type="dxa"/>
            <w:tcBorders>
              <w:top w:val="single" w:sz="4" w:space="0" w:color="auto"/>
              <w:bottom w:val="single" w:sz="4" w:space="0" w:color="auto"/>
            </w:tcBorders>
            <w:shd w:val="clear" w:color="auto" w:fill="auto"/>
          </w:tcPr>
          <w:p w14:paraId="33E0F8B3" w14:textId="77777777" w:rsidR="00AE50DC" w:rsidRPr="00C31E24" w:rsidRDefault="00AE50DC" w:rsidP="00A54A67">
            <w:pPr>
              <w:pStyle w:val="TAL"/>
            </w:pPr>
          </w:p>
        </w:tc>
        <w:tc>
          <w:tcPr>
            <w:tcW w:w="1460" w:type="dxa"/>
            <w:shd w:val="clear" w:color="auto" w:fill="auto"/>
          </w:tcPr>
          <w:p w14:paraId="58B1BE46" w14:textId="77777777" w:rsidR="00AE50DC" w:rsidRPr="00C31E24" w:rsidRDefault="00AE50DC" w:rsidP="00A54A67">
            <w:pPr>
              <w:pStyle w:val="TAL"/>
            </w:pPr>
          </w:p>
        </w:tc>
        <w:tc>
          <w:tcPr>
            <w:tcW w:w="1186" w:type="dxa"/>
            <w:shd w:val="clear" w:color="auto" w:fill="auto"/>
            <w:vAlign w:val="bottom"/>
          </w:tcPr>
          <w:p w14:paraId="35DD55B4" w14:textId="77777777" w:rsidR="00AE50DC" w:rsidRPr="00C31E24" w:rsidRDefault="00AE50DC" w:rsidP="00A54A67">
            <w:pPr>
              <w:pStyle w:val="TAL"/>
            </w:pPr>
          </w:p>
        </w:tc>
      </w:tr>
      <w:tr w:rsidR="00AE50DC" w:rsidRPr="00C31E24" w14:paraId="2A7E3609" w14:textId="77777777" w:rsidTr="00A54A67">
        <w:tc>
          <w:tcPr>
            <w:tcW w:w="2973" w:type="dxa"/>
            <w:shd w:val="clear" w:color="auto" w:fill="auto"/>
            <w:vAlign w:val="center"/>
          </w:tcPr>
          <w:p w14:paraId="7C31F217" w14:textId="77777777" w:rsidR="00AE50DC" w:rsidRPr="00C31E24" w:rsidRDefault="00AE50DC" w:rsidP="00A54A67">
            <w:pPr>
              <w:pStyle w:val="TAL"/>
            </w:pPr>
            <w:r w:rsidRPr="00C31E24">
              <w:t xml:space="preserve">    MIME-part-body</w:t>
            </w:r>
          </w:p>
        </w:tc>
        <w:tc>
          <w:tcPr>
            <w:tcW w:w="1825" w:type="dxa"/>
            <w:shd w:val="clear" w:color="auto" w:fill="auto"/>
          </w:tcPr>
          <w:p w14:paraId="23215178" w14:textId="77777777" w:rsidR="00AE50DC" w:rsidRPr="00C31E24" w:rsidRDefault="00AE50DC" w:rsidP="00A54A67">
            <w:pPr>
              <w:pStyle w:val="TAL"/>
            </w:pPr>
            <w:r w:rsidRPr="00C31E24">
              <w:t>MCVideo-Info as described in Table 6.4.1.3.3-3</w:t>
            </w:r>
          </w:p>
        </w:tc>
        <w:tc>
          <w:tcPr>
            <w:tcW w:w="2190" w:type="dxa"/>
            <w:tcBorders>
              <w:top w:val="single" w:sz="4" w:space="0" w:color="auto"/>
              <w:bottom w:val="single" w:sz="4" w:space="0" w:color="auto"/>
            </w:tcBorders>
            <w:shd w:val="clear" w:color="auto" w:fill="auto"/>
          </w:tcPr>
          <w:p w14:paraId="503F3ED6" w14:textId="77777777" w:rsidR="00AE50DC" w:rsidRPr="00C31E24" w:rsidRDefault="00AE50DC" w:rsidP="00A54A67">
            <w:pPr>
              <w:pStyle w:val="TAL"/>
            </w:pPr>
          </w:p>
        </w:tc>
        <w:tc>
          <w:tcPr>
            <w:tcW w:w="1460" w:type="dxa"/>
            <w:shd w:val="clear" w:color="auto" w:fill="auto"/>
          </w:tcPr>
          <w:p w14:paraId="255A7435" w14:textId="77777777" w:rsidR="00AE50DC" w:rsidRPr="00C31E24" w:rsidRDefault="00AE50DC" w:rsidP="00A54A67">
            <w:pPr>
              <w:pStyle w:val="TAL"/>
            </w:pPr>
          </w:p>
        </w:tc>
        <w:tc>
          <w:tcPr>
            <w:tcW w:w="1186" w:type="dxa"/>
            <w:shd w:val="clear" w:color="auto" w:fill="auto"/>
            <w:vAlign w:val="bottom"/>
          </w:tcPr>
          <w:p w14:paraId="1A28CE47" w14:textId="77777777" w:rsidR="00AE50DC" w:rsidRPr="00C31E24" w:rsidRDefault="00AE50DC" w:rsidP="00A54A67">
            <w:pPr>
              <w:pStyle w:val="TAL"/>
            </w:pPr>
          </w:p>
        </w:tc>
      </w:tr>
      <w:tr w:rsidR="00AE50DC" w:rsidRPr="00C31E24" w14:paraId="1842560F" w14:textId="77777777" w:rsidTr="00A54A67">
        <w:tc>
          <w:tcPr>
            <w:tcW w:w="2973" w:type="dxa"/>
            <w:shd w:val="clear" w:color="auto" w:fill="auto"/>
            <w:vAlign w:val="center"/>
          </w:tcPr>
          <w:p w14:paraId="46EBD29B" w14:textId="77777777" w:rsidR="00AE50DC" w:rsidRPr="00C31E24" w:rsidRDefault="00AE50DC" w:rsidP="00A54A67">
            <w:pPr>
              <w:pStyle w:val="TAL"/>
            </w:pPr>
            <w:r w:rsidRPr="00C31E24">
              <w:t xml:space="preserve">  MIME body part</w:t>
            </w:r>
          </w:p>
        </w:tc>
        <w:tc>
          <w:tcPr>
            <w:tcW w:w="1825" w:type="dxa"/>
            <w:shd w:val="clear" w:color="auto" w:fill="auto"/>
            <w:vAlign w:val="center"/>
          </w:tcPr>
          <w:p w14:paraId="5FFB6E41" w14:textId="77777777" w:rsidR="00AE50DC" w:rsidRPr="00C31E24" w:rsidRDefault="00AE50DC" w:rsidP="00A54A67">
            <w:pPr>
              <w:pStyle w:val="TAL"/>
            </w:pPr>
          </w:p>
        </w:tc>
        <w:tc>
          <w:tcPr>
            <w:tcW w:w="2190" w:type="dxa"/>
            <w:tcBorders>
              <w:top w:val="single" w:sz="4" w:space="0" w:color="auto"/>
              <w:bottom w:val="single" w:sz="4" w:space="0" w:color="auto"/>
            </w:tcBorders>
            <w:shd w:val="clear" w:color="auto" w:fill="auto"/>
          </w:tcPr>
          <w:p w14:paraId="4BC1ADAC" w14:textId="77777777" w:rsidR="00AE50DC" w:rsidRPr="00C31E24" w:rsidRDefault="00AE50DC" w:rsidP="00A54A67">
            <w:pPr>
              <w:pStyle w:val="TAL"/>
              <w:rPr>
                <w:b/>
                <w:bCs/>
              </w:rPr>
            </w:pPr>
            <w:r w:rsidRPr="00C31E24">
              <w:rPr>
                <w:b/>
                <w:bCs/>
              </w:rPr>
              <w:t>Resource list</w:t>
            </w:r>
          </w:p>
        </w:tc>
        <w:tc>
          <w:tcPr>
            <w:tcW w:w="1460" w:type="dxa"/>
            <w:shd w:val="clear" w:color="auto" w:fill="auto"/>
          </w:tcPr>
          <w:p w14:paraId="60307533" w14:textId="77777777" w:rsidR="00AE50DC" w:rsidRPr="00C31E24" w:rsidRDefault="00AE50DC" w:rsidP="00A54A67">
            <w:pPr>
              <w:pStyle w:val="TAL"/>
            </w:pPr>
          </w:p>
        </w:tc>
        <w:tc>
          <w:tcPr>
            <w:tcW w:w="1186" w:type="dxa"/>
            <w:shd w:val="clear" w:color="auto" w:fill="auto"/>
            <w:vAlign w:val="bottom"/>
          </w:tcPr>
          <w:p w14:paraId="3E0D1DF0" w14:textId="77777777" w:rsidR="00AE50DC" w:rsidRPr="00C31E24" w:rsidRDefault="00AE50DC" w:rsidP="00A54A67">
            <w:pPr>
              <w:pStyle w:val="TAL"/>
            </w:pPr>
          </w:p>
        </w:tc>
      </w:tr>
      <w:tr w:rsidR="00AE50DC" w:rsidRPr="00C31E24" w14:paraId="51D07A7C" w14:textId="77777777" w:rsidTr="00A54A67">
        <w:tc>
          <w:tcPr>
            <w:tcW w:w="2973" w:type="dxa"/>
            <w:shd w:val="clear" w:color="auto" w:fill="auto"/>
            <w:vAlign w:val="center"/>
          </w:tcPr>
          <w:p w14:paraId="43EC3712" w14:textId="77777777" w:rsidR="00AE50DC" w:rsidRPr="00C31E24" w:rsidRDefault="00AE50DC" w:rsidP="00A54A67">
            <w:pPr>
              <w:pStyle w:val="TAL"/>
            </w:pPr>
            <w:r w:rsidRPr="00C31E24">
              <w:t xml:space="preserve">    MIME-part-headers</w:t>
            </w:r>
          </w:p>
        </w:tc>
        <w:tc>
          <w:tcPr>
            <w:tcW w:w="1825" w:type="dxa"/>
            <w:shd w:val="clear" w:color="auto" w:fill="auto"/>
            <w:vAlign w:val="center"/>
          </w:tcPr>
          <w:p w14:paraId="58097B2A" w14:textId="77777777" w:rsidR="00AE50DC" w:rsidRPr="00C31E24" w:rsidRDefault="00AE50DC" w:rsidP="00A54A67">
            <w:pPr>
              <w:pStyle w:val="TAL"/>
            </w:pPr>
          </w:p>
        </w:tc>
        <w:tc>
          <w:tcPr>
            <w:tcW w:w="2190" w:type="dxa"/>
            <w:tcBorders>
              <w:top w:val="single" w:sz="4" w:space="0" w:color="auto"/>
              <w:bottom w:val="single" w:sz="4" w:space="0" w:color="auto"/>
            </w:tcBorders>
            <w:shd w:val="clear" w:color="auto" w:fill="auto"/>
          </w:tcPr>
          <w:p w14:paraId="7EC6DAFD" w14:textId="77777777" w:rsidR="00AE50DC" w:rsidRPr="00C31E24" w:rsidRDefault="00AE50DC" w:rsidP="00A54A67">
            <w:pPr>
              <w:pStyle w:val="TAL"/>
            </w:pPr>
          </w:p>
        </w:tc>
        <w:tc>
          <w:tcPr>
            <w:tcW w:w="1460" w:type="dxa"/>
            <w:shd w:val="clear" w:color="auto" w:fill="auto"/>
          </w:tcPr>
          <w:p w14:paraId="2DCC08DB" w14:textId="77777777" w:rsidR="00AE50DC" w:rsidRPr="00C31E24" w:rsidRDefault="00AE50DC" w:rsidP="00A54A67">
            <w:pPr>
              <w:pStyle w:val="TAL"/>
            </w:pPr>
          </w:p>
        </w:tc>
        <w:tc>
          <w:tcPr>
            <w:tcW w:w="1186" w:type="dxa"/>
            <w:shd w:val="clear" w:color="auto" w:fill="auto"/>
            <w:vAlign w:val="bottom"/>
          </w:tcPr>
          <w:p w14:paraId="077C9799" w14:textId="77777777" w:rsidR="00AE50DC" w:rsidRPr="00C31E24" w:rsidRDefault="00AE50DC" w:rsidP="00A54A67">
            <w:pPr>
              <w:pStyle w:val="TAL"/>
            </w:pPr>
          </w:p>
        </w:tc>
      </w:tr>
      <w:tr w:rsidR="00AE50DC" w:rsidRPr="00C31E24" w14:paraId="5D185235" w14:textId="77777777" w:rsidTr="00A54A67">
        <w:tc>
          <w:tcPr>
            <w:tcW w:w="2973" w:type="dxa"/>
            <w:shd w:val="clear" w:color="auto" w:fill="auto"/>
          </w:tcPr>
          <w:p w14:paraId="45F7BFD6" w14:textId="77777777" w:rsidR="00AE50DC" w:rsidRPr="00C31E24" w:rsidRDefault="00AE50DC" w:rsidP="00A54A67">
            <w:pPr>
              <w:pStyle w:val="TAL"/>
              <w:rPr>
                <w:b/>
                <w:bCs/>
              </w:rPr>
            </w:pPr>
            <w:r w:rsidRPr="00C31E24">
              <w:rPr>
                <w:b/>
                <w:bCs/>
              </w:rPr>
              <w:t xml:space="preserve">      Content-Type</w:t>
            </w:r>
          </w:p>
        </w:tc>
        <w:tc>
          <w:tcPr>
            <w:tcW w:w="1825" w:type="dxa"/>
            <w:shd w:val="clear" w:color="auto" w:fill="auto"/>
          </w:tcPr>
          <w:p w14:paraId="4C8757F2" w14:textId="77777777" w:rsidR="00AE50DC" w:rsidRPr="00C31E24" w:rsidRDefault="00AE50DC" w:rsidP="00A54A67">
            <w:pPr>
              <w:pStyle w:val="TAL"/>
            </w:pPr>
            <w:r w:rsidRPr="00C31E24">
              <w:t>"application/resource-lists+xml"</w:t>
            </w:r>
          </w:p>
        </w:tc>
        <w:tc>
          <w:tcPr>
            <w:tcW w:w="2190" w:type="dxa"/>
            <w:tcBorders>
              <w:top w:val="single" w:sz="4" w:space="0" w:color="auto"/>
              <w:bottom w:val="single" w:sz="4" w:space="0" w:color="auto"/>
            </w:tcBorders>
            <w:shd w:val="clear" w:color="auto" w:fill="auto"/>
          </w:tcPr>
          <w:p w14:paraId="7F45CBA2" w14:textId="77777777" w:rsidR="00AE50DC" w:rsidRPr="00C31E24" w:rsidRDefault="00AE50DC" w:rsidP="00A54A67">
            <w:pPr>
              <w:pStyle w:val="TAL"/>
            </w:pPr>
          </w:p>
        </w:tc>
        <w:tc>
          <w:tcPr>
            <w:tcW w:w="1460" w:type="dxa"/>
            <w:shd w:val="clear" w:color="auto" w:fill="auto"/>
          </w:tcPr>
          <w:p w14:paraId="33A1F532" w14:textId="77777777" w:rsidR="00AE50DC" w:rsidRPr="00C31E24" w:rsidRDefault="00AE50DC" w:rsidP="00A54A67">
            <w:pPr>
              <w:pStyle w:val="TAL"/>
            </w:pPr>
          </w:p>
        </w:tc>
        <w:tc>
          <w:tcPr>
            <w:tcW w:w="1186" w:type="dxa"/>
            <w:shd w:val="clear" w:color="auto" w:fill="auto"/>
            <w:vAlign w:val="bottom"/>
          </w:tcPr>
          <w:p w14:paraId="67485601" w14:textId="77777777" w:rsidR="00AE50DC" w:rsidRPr="00C31E24" w:rsidRDefault="00AE50DC" w:rsidP="00A54A67">
            <w:pPr>
              <w:pStyle w:val="TAL"/>
            </w:pPr>
          </w:p>
        </w:tc>
      </w:tr>
      <w:tr w:rsidR="00AE50DC" w:rsidRPr="00C31E24" w14:paraId="1563C491" w14:textId="77777777" w:rsidTr="00A54A67">
        <w:tc>
          <w:tcPr>
            <w:tcW w:w="2973" w:type="dxa"/>
            <w:shd w:val="clear" w:color="auto" w:fill="auto"/>
            <w:vAlign w:val="center"/>
          </w:tcPr>
          <w:p w14:paraId="0916A009" w14:textId="77777777" w:rsidR="00AE50DC" w:rsidRPr="00C31E24" w:rsidRDefault="00AE50DC" w:rsidP="00A54A67">
            <w:pPr>
              <w:pStyle w:val="TAL"/>
            </w:pPr>
            <w:r w:rsidRPr="00C31E24">
              <w:t xml:space="preserve">    MIME-part-body</w:t>
            </w:r>
          </w:p>
        </w:tc>
        <w:tc>
          <w:tcPr>
            <w:tcW w:w="1825" w:type="dxa"/>
            <w:shd w:val="clear" w:color="auto" w:fill="auto"/>
          </w:tcPr>
          <w:p w14:paraId="44063882" w14:textId="77777777" w:rsidR="00AE50DC" w:rsidRPr="00C31E24" w:rsidRDefault="00AE50DC" w:rsidP="00A54A67">
            <w:pPr>
              <w:pStyle w:val="TAL"/>
            </w:pPr>
            <w:r w:rsidRPr="00C31E24">
              <w:t>Resource-lists as described in Table 6.4.1.3.3-4</w:t>
            </w:r>
          </w:p>
        </w:tc>
        <w:tc>
          <w:tcPr>
            <w:tcW w:w="2190" w:type="dxa"/>
            <w:tcBorders>
              <w:top w:val="single" w:sz="4" w:space="0" w:color="auto"/>
              <w:bottom w:val="single" w:sz="4" w:space="0" w:color="auto"/>
            </w:tcBorders>
            <w:shd w:val="clear" w:color="auto" w:fill="auto"/>
          </w:tcPr>
          <w:p w14:paraId="3DB2B8C1" w14:textId="77777777" w:rsidR="00AE50DC" w:rsidRPr="00C31E24" w:rsidRDefault="00AE50DC" w:rsidP="00A54A67">
            <w:pPr>
              <w:pStyle w:val="TAL"/>
            </w:pPr>
          </w:p>
        </w:tc>
        <w:tc>
          <w:tcPr>
            <w:tcW w:w="1460" w:type="dxa"/>
            <w:shd w:val="clear" w:color="auto" w:fill="auto"/>
          </w:tcPr>
          <w:p w14:paraId="0C66A2AD" w14:textId="77777777" w:rsidR="00AE50DC" w:rsidRPr="00C31E24" w:rsidRDefault="00AE50DC" w:rsidP="00A54A67">
            <w:pPr>
              <w:pStyle w:val="TAL"/>
            </w:pPr>
          </w:p>
        </w:tc>
        <w:tc>
          <w:tcPr>
            <w:tcW w:w="1186" w:type="dxa"/>
            <w:shd w:val="clear" w:color="auto" w:fill="auto"/>
            <w:vAlign w:val="bottom"/>
          </w:tcPr>
          <w:p w14:paraId="587B832A" w14:textId="77777777" w:rsidR="00AE50DC" w:rsidRPr="00C31E24" w:rsidRDefault="00AE50DC" w:rsidP="00A54A67">
            <w:pPr>
              <w:pStyle w:val="TAL"/>
            </w:pPr>
          </w:p>
        </w:tc>
      </w:tr>
    </w:tbl>
    <w:p w14:paraId="2F78AE24" w14:textId="77777777" w:rsidR="00AE50DC" w:rsidRPr="00C31E24" w:rsidRDefault="00AE50DC" w:rsidP="00AE50DC"/>
    <w:p w14:paraId="43BD6F26" w14:textId="77777777" w:rsidR="00AE50DC" w:rsidRPr="00C31E24" w:rsidRDefault="00AE50DC" w:rsidP="00AE50DC">
      <w:pPr>
        <w:pStyle w:val="TH"/>
      </w:pPr>
      <w:r w:rsidRPr="00C31E24">
        <w:t>Table 6.4.1.3.3-2: SDP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AE50DC" w:rsidRPr="00C31E24" w14:paraId="0C0DFECF" w14:textId="77777777" w:rsidTr="00A54A67">
        <w:trPr>
          <w:tblHeader/>
        </w:trPr>
        <w:tc>
          <w:tcPr>
            <w:tcW w:w="9639" w:type="dxa"/>
          </w:tcPr>
          <w:p w14:paraId="555DD700" w14:textId="77777777" w:rsidR="00AE50DC" w:rsidRPr="00C31E24" w:rsidRDefault="00AE50DC" w:rsidP="00A54A67">
            <w:pPr>
              <w:pStyle w:val="TAL"/>
            </w:pPr>
            <w:r w:rsidRPr="00C31E24">
              <w:t>Derivation Path: TS 36.579-1 [2], Table 5.5.3.1.1-2, conditions FIRST_SDP_FROM_UE, PRIVATE-CALL, SDP_OFFER</w:t>
            </w:r>
          </w:p>
        </w:tc>
      </w:tr>
    </w:tbl>
    <w:p w14:paraId="0FF4FC95" w14:textId="77777777" w:rsidR="00AE50DC" w:rsidRPr="00C31E24" w:rsidRDefault="00AE50DC" w:rsidP="00AE50DC"/>
    <w:p w14:paraId="448A8824" w14:textId="77777777" w:rsidR="00AE50DC" w:rsidRPr="00C31E24" w:rsidRDefault="00AE50DC" w:rsidP="00AE50DC">
      <w:pPr>
        <w:pStyle w:val="TH"/>
      </w:pPr>
      <w:r w:rsidRPr="00C31E24">
        <w:t>Table 6.4.1.3.3-3: MCVideo-Info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4"/>
        <w:gridCol w:w="1826"/>
        <w:gridCol w:w="2191"/>
        <w:gridCol w:w="1461"/>
        <w:gridCol w:w="1187"/>
      </w:tblGrid>
      <w:tr w:rsidR="00AE50DC" w:rsidRPr="00C31E24" w14:paraId="352B974D" w14:textId="77777777" w:rsidTr="00A54A67">
        <w:trPr>
          <w:tblHeader/>
        </w:trPr>
        <w:tc>
          <w:tcPr>
            <w:tcW w:w="9639" w:type="dxa"/>
            <w:gridSpan w:val="5"/>
          </w:tcPr>
          <w:p w14:paraId="1195A6C5" w14:textId="77777777" w:rsidR="00AE50DC" w:rsidRPr="00C31E24" w:rsidRDefault="00AE50DC" w:rsidP="00A54A67">
            <w:pPr>
              <w:pStyle w:val="TAL"/>
            </w:pPr>
            <w:r w:rsidRPr="00C31E24">
              <w:t>Derivation Path: TS 36.579-1 [2], Table 5.5.3.2.1-2, conditions PRIVATE-CALL, INVITE_REFER</w:t>
            </w:r>
          </w:p>
        </w:tc>
      </w:tr>
      <w:tr w:rsidR="00AE50DC" w:rsidRPr="00C31E24" w14:paraId="7C1A09D5" w14:textId="77777777" w:rsidTr="00A54A67">
        <w:tc>
          <w:tcPr>
            <w:tcW w:w="2974" w:type="dxa"/>
            <w:shd w:val="clear" w:color="auto" w:fill="auto"/>
          </w:tcPr>
          <w:p w14:paraId="6458469A" w14:textId="77777777" w:rsidR="00AE50DC" w:rsidRPr="00C31E24" w:rsidRDefault="00AE50DC" w:rsidP="00A54A67">
            <w:pPr>
              <w:pStyle w:val="TAH"/>
            </w:pPr>
            <w:r w:rsidRPr="00C31E24">
              <w:t>Information Element</w:t>
            </w:r>
          </w:p>
        </w:tc>
        <w:tc>
          <w:tcPr>
            <w:tcW w:w="1826" w:type="dxa"/>
            <w:shd w:val="clear" w:color="auto" w:fill="auto"/>
          </w:tcPr>
          <w:p w14:paraId="299975C9" w14:textId="77777777" w:rsidR="00AE50DC" w:rsidRPr="00C31E24" w:rsidRDefault="00AE50DC" w:rsidP="00A54A67">
            <w:pPr>
              <w:pStyle w:val="TAH"/>
              <w:rPr>
                <w:color w:val="000000"/>
              </w:rPr>
            </w:pPr>
            <w:r w:rsidRPr="00C31E24">
              <w:t>Value/remark</w:t>
            </w:r>
          </w:p>
        </w:tc>
        <w:tc>
          <w:tcPr>
            <w:tcW w:w="2191" w:type="dxa"/>
            <w:tcBorders>
              <w:top w:val="single" w:sz="4" w:space="0" w:color="auto"/>
              <w:bottom w:val="single" w:sz="4" w:space="0" w:color="auto"/>
            </w:tcBorders>
            <w:shd w:val="clear" w:color="auto" w:fill="auto"/>
          </w:tcPr>
          <w:p w14:paraId="7F4872D0" w14:textId="77777777" w:rsidR="00AE50DC" w:rsidRPr="00C31E24" w:rsidRDefault="00AE50DC" w:rsidP="00A54A67">
            <w:pPr>
              <w:pStyle w:val="TAH"/>
              <w:rPr>
                <w:color w:val="000000"/>
              </w:rPr>
            </w:pPr>
            <w:r w:rsidRPr="00C31E24">
              <w:t>Comment</w:t>
            </w:r>
          </w:p>
        </w:tc>
        <w:tc>
          <w:tcPr>
            <w:tcW w:w="1461" w:type="dxa"/>
            <w:shd w:val="clear" w:color="auto" w:fill="auto"/>
          </w:tcPr>
          <w:p w14:paraId="19698AC1" w14:textId="77777777" w:rsidR="00AE50DC" w:rsidRPr="00C31E24" w:rsidRDefault="00AE50DC" w:rsidP="00A54A67">
            <w:pPr>
              <w:pStyle w:val="TAH"/>
              <w:rPr>
                <w:color w:val="000000"/>
              </w:rPr>
            </w:pPr>
            <w:r w:rsidRPr="00C31E24">
              <w:t>Reference</w:t>
            </w:r>
          </w:p>
        </w:tc>
        <w:tc>
          <w:tcPr>
            <w:tcW w:w="1187" w:type="dxa"/>
            <w:shd w:val="clear" w:color="auto" w:fill="auto"/>
          </w:tcPr>
          <w:p w14:paraId="00FCC4E4" w14:textId="77777777" w:rsidR="00AE50DC" w:rsidRPr="00C31E24" w:rsidRDefault="00AE50DC" w:rsidP="00A54A67">
            <w:pPr>
              <w:pStyle w:val="TAH"/>
              <w:rPr>
                <w:color w:val="000000"/>
              </w:rPr>
            </w:pPr>
            <w:r w:rsidRPr="00C31E24">
              <w:t>Condition</w:t>
            </w:r>
          </w:p>
        </w:tc>
      </w:tr>
      <w:tr w:rsidR="00AE50DC" w:rsidRPr="00C31E24" w14:paraId="5300A679" w14:textId="77777777" w:rsidTr="00A54A67">
        <w:tc>
          <w:tcPr>
            <w:tcW w:w="2974" w:type="dxa"/>
            <w:shd w:val="clear" w:color="auto" w:fill="auto"/>
          </w:tcPr>
          <w:p w14:paraId="0DF83AA0" w14:textId="77777777" w:rsidR="00AE50DC" w:rsidRPr="00C31E24" w:rsidRDefault="00AE50DC" w:rsidP="00A54A67">
            <w:pPr>
              <w:pStyle w:val="TAL"/>
            </w:pPr>
            <w:r w:rsidRPr="00C31E24">
              <w:t>mcvideoinfo</w:t>
            </w:r>
          </w:p>
        </w:tc>
        <w:tc>
          <w:tcPr>
            <w:tcW w:w="1826" w:type="dxa"/>
            <w:shd w:val="clear" w:color="auto" w:fill="auto"/>
          </w:tcPr>
          <w:p w14:paraId="06EDD017" w14:textId="77777777" w:rsidR="00AE50DC" w:rsidRPr="00C31E24" w:rsidRDefault="00AE50DC" w:rsidP="00A54A67">
            <w:pPr>
              <w:pStyle w:val="TAL"/>
            </w:pPr>
          </w:p>
        </w:tc>
        <w:tc>
          <w:tcPr>
            <w:tcW w:w="2191" w:type="dxa"/>
            <w:tcBorders>
              <w:top w:val="single" w:sz="4" w:space="0" w:color="auto"/>
              <w:bottom w:val="single" w:sz="4" w:space="0" w:color="auto"/>
            </w:tcBorders>
            <w:shd w:val="clear" w:color="auto" w:fill="auto"/>
          </w:tcPr>
          <w:p w14:paraId="6C54AC2A" w14:textId="77777777" w:rsidR="00AE50DC" w:rsidRPr="00C31E24" w:rsidRDefault="00AE50DC" w:rsidP="00A54A67">
            <w:pPr>
              <w:pStyle w:val="TAL"/>
            </w:pPr>
          </w:p>
        </w:tc>
        <w:tc>
          <w:tcPr>
            <w:tcW w:w="1461" w:type="dxa"/>
            <w:shd w:val="clear" w:color="auto" w:fill="auto"/>
          </w:tcPr>
          <w:p w14:paraId="075DAEBD" w14:textId="77777777" w:rsidR="00AE50DC" w:rsidRPr="00C31E24" w:rsidRDefault="00AE50DC" w:rsidP="00A54A67">
            <w:pPr>
              <w:pStyle w:val="TAL"/>
            </w:pPr>
          </w:p>
        </w:tc>
        <w:tc>
          <w:tcPr>
            <w:tcW w:w="1187" w:type="dxa"/>
            <w:shd w:val="clear" w:color="auto" w:fill="auto"/>
          </w:tcPr>
          <w:p w14:paraId="3005364B" w14:textId="77777777" w:rsidR="00AE50DC" w:rsidRPr="00C31E24" w:rsidRDefault="00AE50DC" w:rsidP="00A54A67">
            <w:pPr>
              <w:pStyle w:val="TAL"/>
            </w:pPr>
          </w:p>
        </w:tc>
      </w:tr>
      <w:tr w:rsidR="00AE50DC" w:rsidRPr="00C31E24" w14:paraId="35A63947" w14:textId="77777777" w:rsidTr="00A54A67">
        <w:tc>
          <w:tcPr>
            <w:tcW w:w="2974" w:type="dxa"/>
            <w:shd w:val="clear" w:color="auto" w:fill="auto"/>
          </w:tcPr>
          <w:p w14:paraId="5AFF57E2" w14:textId="77777777" w:rsidR="00AE50DC" w:rsidRPr="00C31E24" w:rsidRDefault="00AE50DC" w:rsidP="00A54A67">
            <w:pPr>
              <w:pStyle w:val="TAL"/>
            </w:pPr>
            <w:r w:rsidRPr="00C31E24">
              <w:t xml:space="preserve">  mcvideo-Params</w:t>
            </w:r>
          </w:p>
        </w:tc>
        <w:tc>
          <w:tcPr>
            <w:tcW w:w="1826" w:type="dxa"/>
            <w:shd w:val="clear" w:color="auto" w:fill="auto"/>
          </w:tcPr>
          <w:p w14:paraId="10DB5079" w14:textId="77777777" w:rsidR="00AE50DC" w:rsidRPr="00C31E24" w:rsidRDefault="00AE50DC" w:rsidP="00A54A67">
            <w:pPr>
              <w:pStyle w:val="TAL"/>
            </w:pPr>
          </w:p>
        </w:tc>
        <w:tc>
          <w:tcPr>
            <w:tcW w:w="2191" w:type="dxa"/>
            <w:tcBorders>
              <w:top w:val="single" w:sz="4" w:space="0" w:color="auto"/>
              <w:bottom w:val="single" w:sz="4" w:space="0" w:color="auto"/>
            </w:tcBorders>
            <w:shd w:val="clear" w:color="auto" w:fill="auto"/>
          </w:tcPr>
          <w:p w14:paraId="48AADD7D" w14:textId="77777777" w:rsidR="00AE50DC" w:rsidRPr="00C31E24" w:rsidRDefault="00AE50DC" w:rsidP="00A54A67">
            <w:pPr>
              <w:pStyle w:val="TAL"/>
            </w:pPr>
          </w:p>
        </w:tc>
        <w:tc>
          <w:tcPr>
            <w:tcW w:w="1461" w:type="dxa"/>
            <w:shd w:val="clear" w:color="auto" w:fill="auto"/>
          </w:tcPr>
          <w:p w14:paraId="5DFFF2B4" w14:textId="77777777" w:rsidR="00AE50DC" w:rsidRPr="00C31E24" w:rsidRDefault="00AE50DC" w:rsidP="00A54A67">
            <w:pPr>
              <w:pStyle w:val="TAL"/>
            </w:pPr>
          </w:p>
        </w:tc>
        <w:tc>
          <w:tcPr>
            <w:tcW w:w="1187" w:type="dxa"/>
            <w:shd w:val="clear" w:color="auto" w:fill="auto"/>
          </w:tcPr>
          <w:p w14:paraId="3F0ECB9E" w14:textId="77777777" w:rsidR="00AE50DC" w:rsidRPr="00C31E24" w:rsidRDefault="00AE50DC" w:rsidP="00A54A67">
            <w:pPr>
              <w:pStyle w:val="TAL"/>
            </w:pPr>
          </w:p>
        </w:tc>
      </w:tr>
      <w:tr w:rsidR="00AE50DC" w:rsidRPr="00C31E24" w14:paraId="6ECC998E" w14:textId="77777777" w:rsidTr="00A54A67">
        <w:tc>
          <w:tcPr>
            <w:tcW w:w="2974" w:type="dxa"/>
            <w:shd w:val="clear" w:color="auto" w:fill="auto"/>
          </w:tcPr>
          <w:p w14:paraId="44F01A35" w14:textId="77777777" w:rsidR="00AE50DC" w:rsidRPr="00C31E24" w:rsidRDefault="00AE50DC" w:rsidP="00A54A67">
            <w:pPr>
              <w:pStyle w:val="TAL"/>
            </w:pPr>
            <w:r w:rsidRPr="00C31E24">
              <w:t xml:space="preserve">    session-type</w:t>
            </w:r>
          </w:p>
        </w:tc>
        <w:tc>
          <w:tcPr>
            <w:tcW w:w="1826" w:type="dxa"/>
            <w:shd w:val="clear" w:color="auto" w:fill="auto"/>
          </w:tcPr>
          <w:p w14:paraId="4A2A2CAF" w14:textId="77777777" w:rsidR="00AE50DC" w:rsidRPr="00C31E24" w:rsidRDefault="00AE50DC" w:rsidP="00A54A67">
            <w:pPr>
              <w:pStyle w:val="TAL"/>
            </w:pPr>
            <w:r w:rsidRPr="00C31E24">
              <w:t>"one-to-one video pull"</w:t>
            </w:r>
          </w:p>
        </w:tc>
        <w:tc>
          <w:tcPr>
            <w:tcW w:w="2191" w:type="dxa"/>
            <w:tcBorders>
              <w:top w:val="single" w:sz="4" w:space="0" w:color="auto"/>
              <w:bottom w:val="single" w:sz="4" w:space="0" w:color="auto"/>
            </w:tcBorders>
            <w:shd w:val="clear" w:color="auto" w:fill="auto"/>
          </w:tcPr>
          <w:p w14:paraId="4F010FB6" w14:textId="77777777" w:rsidR="00AE50DC" w:rsidRPr="00C31E24" w:rsidRDefault="00AE50DC" w:rsidP="00A54A67">
            <w:pPr>
              <w:pStyle w:val="TAL"/>
            </w:pPr>
          </w:p>
        </w:tc>
        <w:tc>
          <w:tcPr>
            <w:tcW w:w="1461" w:type="dxa"/>
            <w:shd w:val="clear" w:color="auto" w:fill="auto"/>
          </w:tcPr>
          <w:p w14:paraId="76C4A6A9" w14:textId="77777777" w:rsidR="00AE50DC" w:rsidRPr="00C31E24" w:rsidRDefault="00AE50DC" w:rsidP="00A54A67">
            <w:pPr>
              <w:pStyle w:val="TAL"/>
            </w:pPr>
            <w:r w:rsidRPr="00C31E24">
              <w:t>TS 24.281 [26] clause 12.2.2.1</w:t>
            </w:r>
          </w:p>
        </w:tc>
        <w:tc>
          <w:tcPr>
            <w:tcW w:w="1187" w:type="dxa"/>
            <w:shd w:val="clear" w:color="auto" w:fill="auto"/>
          </w:tcPr>
          <w:p w14:paraId="713A90A9" w14:textId="77777777" w:rsidR="00AE50DC" w:rsidRPr="00C31E24" w:rsidRDefault="00AE50DC" w:rsidP="00A54A67">
            <w:pPr>
              <w:pStyle w:val="TAL"/>
            </w:pPr>
          </w:p>
        </w:tc>
      </w:tr>
    </w:tbl>
    <w:p w14:paraId="3A2BC7A9" w14:textId="77777777" w:rsidR="00AE50DC" w:rsidRPr="00C31E24" w:rsidRDefault="00AE50DC" w:rsidP="00AE50DC"/>
    <w:p w14:paraId="3C97679A" w14:textId="77777777" w:rsidR="00AE50DC" w:rsidRPr="00C31E24" w:rsidRDefault="00AE50DC" w:rsidP="00AE50DC">
      <w:pPr>
        <w:pStyle w:val="TH"/>
      </w:pPr>
      <w:r w:rsidRPr="00C31E24">
        <w:t>Table 6.4.1.3.3-4: Resource-lists in SIP INVITE (Table 6.4.1.3.3-1)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9"/>
      </w:tblGrid>
      <w:tr w:rsidR="00AE50DC" w:rsidRPr="00C31E24" w14:paraId="7C3A6C41" w14:textId="77777777" w:rsidTr="00A54A67">
        <w:trPr>
          <w:tblHeader/>
        </w:trPr>
        <w:tc>
          <w:tcPr>
            <w:tcW w:w="9639" w:type="dxa"/>
          </w:tcPr>
          <w:p w14:paraId="176E442F" w14:textId="77777777" w:rsidR="00AE50DC" w:rsidRPr="00C31E24" w:rsidRDefault="00AE50DC" w:rsidP="00A54A67">
            <w:pPr>
              <w:pStyle w:val="TAL"/>
            </w:pPr>
            <w:r w:rsidRPr="00C31E24">
              <w:t>Derivation Path: TS 36.579-1 [2], Table 5.5.3.3.1-2, condition PRIVATE-CALL</w:t>
            </w:r>
          </w:p>
        </w:tc>
      </w:tr>
    </w:tbl>
    <w:p w14:paraId="6857E7C1" w14:textId="77777777" w:rsidR="00AE50DC" w:rsidRPr="00C31E24" w:rsidRDefault="00AE50DC" w:rsidP="00AE50DC"/>
    <w:p w14:paraId="0F62D7EB" w14:textId="77777777" w:rsidR="00AE50DC" w:rsidRPr="00C31E24" w:rsidRDefault="00AE50DC" w:rsidP="00AE50DC">
      <w:pPr>
        <w:pStyle w:val="TH"/>
      </w:pPr>
      <w:r w:rsidRPr="00C31E24">
        <w:t>Table 6.4.1.3.3-5: SIP 200 (OK) (Step 5, Table 6.4.1.3.2-1; Step 4, TS 36.579-1 [2] Table 5.3B.1.3-1)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E50DC" w:rsidRPr="00C31E24" w14:paraId="1008B79A" w14:textId="77777777" w:rsidTr="00A54A67">
        <w:trPr>
          <w:tblHeader/>
        </w:trPr>
        <w:tc>
          <w:tcPr>
            <w:tcW w:w="9634" w:type="dxa"/>
            <w:gridSpan w:val="5"/>
          </w:tcPr>
          <w:p w14:paraId="5E020F10" w14:textId="77777777" w:rsidR="00AE50DC" w:rsidRPr="00C31E24" w:rsidRDefault="00AE50DC" w:rsidP="00A54A67">
            <w:pPr>
              <w:pStyle w:val="TAL"/>
            </w:pPr>
            <w:r w:rsidRPr="00C31E24">
              <w:t>Derivation Path: TS 36.579-1 [2], Table 5.5.2.17.1.2-1, conditions MCVIDEO, INVITE-RSP</w:t>
            </w:r>
          </w:p>
        </w:tc>
      </w:tr>
      <w:tr w:rsidR="00AE50DC" w:rsidRPr="00C31E24" w14:paraId="6DF0B4BF" w14:textId="77777777" w:rsidTr="00A54A67">
        <w:tc>
          <w:tcPr>
            <w:tcW w:w="2709" w:type="dxa"/>
          </w:tcPr>
          <w:p w14:paraId="397839CE" w14:textId="77777777" w:rsidR="00AE50DC" w:rsidRPr="00C31E24" w:rsidRDefault="00AE50DC" w:rsidP="00A54A67">
            <w:pPr>
              <w:pStyle w:val="TAH"/>
            </w:pPr>
            <w:r w:rsidRPr="00C31E24">
              <w:t>Information Element</w:t>
            </w:r>
          </w:p>
        </w:tc>
        <w:tc>
          <w:tcPr>
            <w:tcW w:w="2187" w:type="dxa"/>
          </w:tcPr>
          <w:p w14:paraId="544E69C7" w14:textId="77777777" w:rsidR="00AE50DC" w:rsidRPr="00C31E24" w:rsidRDefault="00AE50DC" w:rsidP="00A54A67">
            <w:pPr>
              <w:pStyle w:val="TAH"/>
            </w:pPr>
            <w:r w:rsidRPr="00C31E24">
              <w:t>Value/remark</w:t>
            </w:r>
          </w:p>
        </w:tc>
        <w:tc>
          <w:tcPr>
            <w:tcW w:w="2187" w:type="dxa"/>
            <w:tcBorders>
              <w:top w:val="single" w:sz="4" w:space="0" w:color="auto"/>
              <w:bottom w:val="single" w:sz="4" w:space="0" w:color="auto"/>
            </w:tcBorders>
          </w:tcPr>
          <w:p w14:paraId="5F3CDE3E" w14:textId="77777777" w:rsidR="00AE50DC" w:rsidRPr="00C31E24" w:rsidRDefault="00AE50DC" w:rsidP="00A54A67">
            <w:pPr>
              <w:pStyle w:val="TAH"/>
            </w:pPr>
            <w:r w:rsidRPr="00C31E24">
              <w:t>Comment</w:t>
            </w:r>
          </w:p>
        </w:tc>
        <w:tc>
          <w:tcPr>
            <w:tcW w:w="1367" w:type="dxa"/>
          </w:tcPr>
          <w:p w14:paraId="3D26E064" w14:textId="77777777" w:rsidR="00AE50DC" w:rsidRPr="00C31E24" w:rsidRDefault="00AE50DC" w:rsidP="00A54A67">
            <w:pPr>
              <w:pStyle w:val="TAH"/>
            </w:pPr>
            <w:r w:rsidRPr="00C31E24">
              <w:t>Reference</w:t>
            </w:r>
          </w:p>
        </w:tc>
        <w:tc>
          <w:tcPr>
            <w:tcW w:w="1184" w:type="dxa"/>
          </w:tcPr>
          <w:p w14:paraId="177B3D70" w14:textId="77777777" w:rsidR="00AE50DC" w:rsidRPr="00C31E24" w:rsidRDefault="00AE50DC" w:rsidP="00A54A67">
            <w:pPr>
              <w:pStyle w:val="TAH"/>
            </w:pPr>
            <w:r w:rsidRPr="00C31E24">
              <w:t>Condition</w:t>
            </w:r>
          </w:p>
        </w:tc>
      </w:tr>
      <w:tr w:rsidR="00AE50DC" w:rsidRPr="00C31E24" w14:paraId="2001EBFF" w14:textId="77777777" w:rsidTr="00A54A67">
        <w:tc>
          <w:tcPr>
            <w:tcW w:w="2709" w:type="dxa"/>
          </w:tcPr>
          <w:p w14:paraId="4652F308" w14:textId="77777777" w:rsidR="00AE50DC" w:rsidRPr="00C31E24" w:rsidRDefault="00AE50DC" w:rsidP="00A54A67">
            <w:pPr>
              <w:pStyle w:val="TAL"/>
              <w:rPr>
                <w:b/>
                <w:bCs/>
              </w:rPr>
            </w:pPr>
            <w:r w:rsidRPr="00C31E24">
              <w:rPr>
                <w:b/>
                <w:bCs/>
              </w:rPr>
              <w:t>Message-body</w:t>
            </w:r>
          </w:p>
        </w:tc>
        <w:tc>
          <w:tcPr>
            <w:tcW w:w="2187" w:type="dxa"/>
          </w:tcPr>
          <w:p w14:paraId="77424641" w14:textId="77777777" w:rsidR="00AE50DC" w:rsidRPr="00C31E24" w:rsidRDefault="00AE50DC" w:rsidP="00A54A67">
            <w:pPr>
              <w:pStyle w:val="TAL"/>
            </w:pPr>
          </w:p>
        </w:tc>
        <w:tc>
          <w:tcPr>
            <w:tcW w:w="2187" w:type="dxa"/>
            <w:tcBorders>
              <w:top w:val="single" w:sz="4" w:space="0" w:color="auto"/>
              <w:bottom w:val="single" w:sz="4" w:space="0" w:color="auto"/>
            </w:tcBorders>
          </w:tcPr>
          <w:p w14:paraId="448E2F56" w14:textId="77777777" w:rsidR="00AE50DC" w:rsidRPr="00C31E24" w:rsidRDefault="00AE50DC" w:rsidP="00A54A67">
            <w:pPr>
              <w:pStyle w:val="TAL"/>
            </w:pPr>
          </w:p>
        </w:tc>
        <w:tc>
          <w:tcPr>
            <w:tcW w:w="1367" w:type="dxa"/>
          </w:tcPr>
          <w:p w14:paraId="1DBADCAC" w14:textId="77777777" w:rsidR="00AE50DC" w:rsidRPr="00C31E24" w:rsidRDefault="00AE50DC" w:rsidP="00A54A67">
            <w:pPr>
              <w:pStyle w:val="TAL"/>
            </w:pPr>
          </w:p>
        </w:tc>
        <w:tc>
          <w:tcPr>
            <w:tcW w:w="1184" w:type="dxa"/>
            <w:vAlign w:val="bottom"/>
          </w:tcPr>
          <w:p w14:paraId="24B07193" w14:textId="77777777" w:rsidR="00AE50DC" w:rsidRPr="00C31E24" w:rsidRDefault="00AE50DC" w:rsidP="00A54A67">
            <w:pPr>
              <w:pStyle w:val="TAL"/>
            </w:pPr>
          </w:p>
        </w:tc>
      </w:tr>
      <w:tr w:rsidR="00AE50DC" w:rsidRPr="00C31E24" w14:paraId="7BE9FB98" w14:textId="77777777" w:rsidTr="00A54A67">
        <w:tc>
          <w:tcPr>
            <w:tcW w:w="2709" w:type="dxa"/>
          </w:tcPr>
          <w:p w14:paraId="04C75614" w14:textId="77777777" w:rsidR="00AE50DC" w:rsidRPr="00C31E24" w:rsidDel="006C0DA3" w:rsidRDefault="00AE50DC" w:rsidP="00A54A67">
            <w:pPr>
              <w:pStyle w:val="TAL"/>
              <w:rPr>
                <w:b/>
                <w:bCs/>
              </w:rPr>
            </w:pPr>
            <w:r w:rsidRPr="00C31E24">
              <w:rPr>
                <w:b/>
                <w:bCs/>
              </w:rPr>
              <w:t xml:space="preserve">  SDP message</w:t>
            </w:r>
          </w:p>
        </w:tc>
        <w:tc>
          <w:tcPr>
            <w:tcW w:w="2187" w:type="dxa"/>
            <w:vAlign w:val="center"/>
          </w:tcPr>
          <w:p w14:paraId="6E3DF8D5" w14:textId="77777777" w:rsidR="00AE50DC" w:rsidRPr="00C31E24" w:rsidRDefault="00AE50DC" w:rsidP="00A54A67">
            <w:pPr>
              <w:pStyle w:val="TAL"/>
            </w:pPr>
            <w:r w:rsidRPr="00C31E24">
              <w:t>SDP message as described in Table 6.4.1.3.3-6</w:t>
            </w:r>
          </w:p>
        </w:tc>
        <w:tc>
          <w:tcPr>
            <w:tcW w:w="2187" w:type="dxa"/>
            <w:tcBorders>
              <w:top w:val="single" w:sz="4" w:space="0" w:color="auto"/>
              <w:bottom w:val="single" w:sz="4" w:space="0" w:color="auto"/>
            </w:tcBorders>
          </w:tcPr>
          <w:p w14:paraId="5A7FECBA" w14:textId="77777777" w:rsidR="00AE50DC" w:rsidRPr="00C31E24" w:rsidRDefault="00AE50DC" w:rsidP="00A54A67">
            <w:pPr>
              <w:pStyle w:val="TAL"/>
            </w:pPr>
          </w:p>
        </w:tc>
        <w:tc>
          <w:tcPr>
            <w:tcW w:w="1367" w:type="dxa"/>
          </w:tcPr>
          <w:p w14:paraId="78A98464" w14:textId="77777777" w:rsidR="00AE50DC" w:rsidRPr="00C31E24" w:rsidRDefault="00AE50DC" w:rsidP="00A54A67">
            <w:pPr>
              <w:pStyle w:val="TAL"/>
            </w:pPr>
          </w:p>
        </w:tc>
        <w:tc>
          <w:tcPr>
            <w:tcW w:w="1184" w:type="dxa"/>
            <w:vAlign w:val="bottom"/>
          </w:tcPr>
          <w:p w14:paraId="1A48F4F4" w14:textId="77777777" w:rsidR="00AE50DC" w:rsidRPr="00C31E24" w:rsidRDefault="00AE50DC" w:rsidP="00A54A67">
            <w:pPr>
              <w:pStyle w:val="TAL"/>
            </w:pPr>
          </w:p>
        </w:tc>
      </w:tr>
    </w:tbl>
    <w:p w14:paraId="5A65F6F2" w14:textId="77777777" w:rsidR="00AE50DC" w:rsidRPr="00C31E24" w:rsidRDefault="00AE50DC" w:rsidP="00AE50DC"/>
    <w:p w14:paraId="14BF7E27" w14:textId="77777777" w:rsidR="00AE50DC" w:rsidRPr="00C31E24" w:rsidRDefault="00AE50DC" w:rsidP="00AE50DC">
      <w:pPr>
        <w:pStyle w:val="TH"/>
      </w:pPr>
      <w:r w:rsidRPr="00C31E24">
        <w:t>Table 6.4.1.3.3-6: SDP in SIP 200 (OK) (Table 6.4.1.3.3-5)</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0DC" w:rsidRPr="00C31E24" w14:paraId="615670E9" w14:textId="77777777" w:rsidTr="00A54A67">
        <w:trPr>
          <w:tblHeader/>
        </w:trPr>
        <w:tc>
          <w:tcPr>
            <w:tcW w:w="9531" w:type="dxa"/>
          </w:tcPr>
          <w:p w14:paraId="115768A6" w14:textId="77777777" w:rsidR="00AE50DC" w:rsidRPr="00C31E24" w:rsidRDefault="00AE50DC" w:rsidP="00A54A67">
            <w:pPr>
              <w:pStyle w:val="TAL"/>
            </w:pPr>
            <w:r w:rsidRPr="00C31E24">
              <w:t>Derivation Path: TS 36.579-1 [2], Table 5.5.3.1.2-2, conditions FIRST_SDP_FROM_SS, SDP_ANSWER</w:t>
            </w:r>
          </w:p>
        </w:tc>
      </w:tr>
    </w:tbl>
    <w:p w14:paraId="4C3674DC" w14:textId="77777777" w:rsidR="00AE50DC" w:rsidRPr="00C31E24" w:rsidRDefault="00AE50DC" w:rsidP="00AE50DC"/>
    <w:p w14:paraId="602DEA12" w14:textId="77777777" w:rsidR="00AE50DC" w:rsidRPr="00C31E24" w:rsidRDefault="00AE50DC" w:rsidP="00AE50DC">
      <w:pPr>
        <w:pStyle w:val="TH"/>
      </w:pPr>
      <w:r w:rsidRPr="00C31E24">
        <w:rPr>
          <w:color w:val="000000"/>
        </w:rPr>
        <w:t>Table 6.4.1.3.3-7: SIP BYE (Step 10, Table 6.4.1.3.2-1</w:t>
      </w:r>
      <w:r w:rsidRPr="00C31E24">
        <w:t xml:space="preserve">; </w:t>
      </w:r>
      <w:bookmarkStart w:id="791" w:name="_Hlk95822292"/>
      <w:r w:rsidRPr="00C31E24">
        <w:t>Step 1, TS 36.579-1 [2] Table 5.3.10.3-1</w:t>
      </w:r>
      <w:bookmarkEnd w:id="791"/>
      <w:r w:rsidRPr="00C31E24">
        <w:rPr>
          <w:color w:val="000000"/>
        </w:rPr>
        <w:t>)</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E50DC" w:rsidRPr="00C31E24" w14:paraId="40EFF309" w14:textId="77777777" w:rsidTr="00A54A67">
        <w:trPr>
          <w:tblHeader/>
        </w:trPr>
        <w:tc>
          <w:tcPr>
            <w:tcW w:w="9630" w:type="dxa"/>
          </w:tcPr>
          <w:p w14:paraId="5C799FAF" w14:textId="77777777" w:rsidR="00AE50DC" w:rsidRPr="00C31E24" w:rsidRDefault="00AE50DC" w:rsidP="00A54A67">
            <w:pPr>
              <w:pStyle w:val="TAL"/>
            </w:pPr>
            <w:r w:rsidRPr="00C31E24">
              <w:t>Derivation Path: 36.579-1 [2], Table 5.5.2.2.1-1, condition MO_CALL</w:t>
            </w:r>
          </w:p>
        </w:tc>
      </w:tr>
    </w:tbl>
    <w:p w14:paraId="205C2874" w14:textId="79A86057" w:rsidR="00AE50DC" w:rsidRPr="00C31E24" w:rsidRDefault="00AE50DC" w:rsidP="00784A32"/>
    <w:p w14:paraId="57052F8B" w14:textId="77777777" w:rsidR="00AE50DC" w:rsidRPr="00C31E24" w:rsidRDefault="00AE50DC" w:rsidP="00AE50DC">
      <w:pPr>
        <w:pStyle w:val="Heading2"/>
      </w:pPr>
      <w:bookmarkStart w:id="792" w:name="_Toc99871299"/>
      <w:r w:rsidRPr="00C31E24">
        <w:t>6.5</w:t>
      </w:r>
      <w:r w:rsidRPr="00C31E24">
        <w:tab/>
        <w:t>Video Push</w:t>
      </w:r>
      <w:bookmarkEnd w:id="792"/>
    </w:p>
    <w:p w14:paraId="7CFDBF02" w14:textId="77777777" w:rsidR="00AE50DC" w:rsidRPr="00C31E24" w:rsidRDefault="00AE50DC" w:rsidP="00AE50DC">
      <w:pPr>
        <w:pStyle w:val="Heading3"/>
      </w:pPr>
      <w:bookmarkStart w:id="793" w:name="_Toc99871300"/>
      <w:r w:rsidRPr="00C31E24">
        <w:t>6.5.1</w:t>
      </w:r>
      <w:r w:rsidRPr="00C31E24">
        <w:tab/>
        <w:t>On-network / Video push call / One-to-one video push call / Client Originated (CO)</w:t>
      </w:r>
      <w:bookmarkEnd w:id="793"/>
    </w:p>
    <w:p w14:paraId="2D95B5ED" w14:textId="77777777" w:rsidR="00AE50DC" w:rsidRPr="00C31E24" w:rsidRDefault="00AE50DC" w:rsidP="00AE50DC">
      <w:pPr>
        <w:pStyle w:val="H6"/>
      </w:pPr>
      <w:r w:rsidRPr="00C31E24">
        <w:t>6.5.1.1</w:t>
      </w:r>
      <w:r w:rsidRPr="00C31E24">
        <w:tab/>
        <w:t>Test Purpose (TP)</w:t>
      </w:r>
    </w:p>
    <w:p w14:paraId="637104DC" w14:textId="77777777" w:rsidR="00AE50DC" w:rsidRPr="00C31E24" w:rsidRDefault="00AE50DC" w:rsidP="00AE50DC">
      <w:pPr>
        <w:pStyle w:val="H6"/>
      </w:pPr>
      <w:r w:rsidRPr="00C31E24">
        <w:t>(1)</w:t>
      </w:r>
    </w:p>
    <w:p w14:paraId="01D45BDE" w14:textId="77777777" w:rsidR="00AE50DC" w:rsidRPr="00C31E24" w:rsidRDefault="00AE50DC" w:rsidP="00AE50DC">
      <w:pPr>
        <w:pStyle w:val="PL"/>
        <w:rPr>
          <w:noProof w:val="0"/>
        </w:rPr>
      </w:pPr>
      <w:r w:rsidRPr="00C31E24">
        <w:rPr>
          <w:b/>
          <w:noProof w:val="0"/>
        </w:rPr>
        <w:t>with</w:t>
      </w:r>
      <w:r w:rsidRPr="00C31E24">
        <w:rPr>
          <w:noProof w:val="0"/>
        </w:rPr>
        <w:t xml:space="preserve"> { the UE (MCVideo Client) registered and authorised for MCVideo Service }</w:t>
      </w:r>
    </w:p>
    <w:p w14:paraId="4AD5155C" w14:textId="77777777" w:rsidR="00AE50DC" w:rsidRPr="00C31E24" w:rsidRDefault="00AE50DC" w:rsidP="00AE50DC">
      <w:pPr>
        <w:pStyle w:val="PL"/>
        <w:rPr>
          <w:noProof w:val="0"/>
        </w:rPr>
      </w:pPr>
      <w:r w:rsidRPr="00C31E24">
        <w:rPr>
          <w:b/>
          <w:noProof w:val="0"/>
        </w:rPr>
        <w:t>ensure that</w:t>
      </w:r>
      <w:r w:rsidRPr="00C31E24">
        <w:rPr>
          <w:noProof w:val="0"/>
        </w:rPr>
        <w:t xml:space="preserve"> {</w:t>
      </w:r>
    </w:p>
    <w:p w14:paraId="6BA14FBA" w14:textId="77777777" w:rsidR="00AE50DC" w:rsidRPr="00C31E24" w:rsidRDefault="00AE50DC" w:rsidP="00AE50DC">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an MCVideo video push call to push a video to another MCVideo client }</w:t>
      </w:r>
    </w:p>
    <w:p w14:paraId="267C733B" w14:textId="77777777" w:rsidR="00AE50DC" w:rsidRPr="00C31E24" w:rsidRDefault="00AE50DC" w:rsidP="00AE50DC">
      <w:pPr>
        <w:pStyle w:val="PL"/>
        <w:rPr>
          <w:noProof w:val="0"/>
        </w:rPr>
      </w:pPr>
      <w:r w:rsidRPr="00C31E24">
        <w:rPr>
          <w:noProof w:val="0"/>
        </w:rPr>
        <w:t xml:space="preserve">    </w:t>
      </w:r>
      <w:r w:rsidRPr="00C31E24">
        <w:rPr>
          <w:b/>
          <w:noProof w:val="0"/>
        </w:rPr>
        <w:t>then</w:t>
      </w:r>
      <w:r w:rsidRPr="00C31E24">
        <w:rPr>
          <w:noProof w:val="0"/>
        </w:rPr>
        <w:t xml:space="preserve"> { the UE (MCVideo Client) requests a video push call by sending a SIP INVITE message </w:t>
      </w:r>
      <w:r w:rsidRPr="00C31E24">
        <w:rPr>
          <w:b/>
          <w:noProof w:val="0"/>
        </w:rPr>
        <w:t>and</w:t>
      </w:r>
      <w:r w:rsidRPr="00C31E24">
        <w:rPr>
          <w:noProof w:val="0"/>
        </w:rPr>
        <w:t>, responds to a SIP 200 (OK) message with a SIP ACK message }</w:t>
      </w:r>
    </w:p>
    <w:p w14:paraId="0F5D5E33" w14:textId="77777777" w:rsidR="00AE50DC" w:rsidRPr="00C31E24" w:rsidRDefault="00AE50DC" w:rsidP="00AE50DC">
      <w:pPr>
        <w:pStyle w:val="PL"/>
        <w:rPr>
          <w:noProof w:val="0"/>
        </w:rPr>
      </w:pPr>
      <w:r w:rsidRPr="00C31E24">
        <w:rPr>
          <w:noProof w:val="0"/>
        </w:rPr>
        <w:t xml:space="preserve">            }</w:t>
      </w:r>
    </w:p>
    <w:p w14:paraId="0BF3941C" w14:textId="77777777" w:rsidR="00AE50DC" w:rsidRPr="00C31E24" w:rsidRDefault="00AE50DC" w:rsidP="00AE50DC">
      <w:pPr>
        <w:pStyle w:val="PL"/>
        <w:rPr>
          <w:rFonts w:cs="Courier New"/>
          <w:noProof w:val="0"/>
          <w:szCs w:val="16"/>
        </w:rPr>
      </w:pPr>
    </w:p>
    <w:p w14:paraId="1A85B7E3" w14:textId="77777777" w:rsidR="00AE50DC" w:rsidRPr="00C31E24" w:rsidRDefault="00AE50DC" w:rsidP="00AE50DC">
      <w:pPr>
        <w:pStyle w:val="H6"/>
      </w:pPr>
      <w:r w:rsidRPr="00C31E24">
        <w:t>(2)</w:t>
      </w:r>
    </w:p>
    <w:p w14:paraId="16EC3E68" w14:textId="77777777" w:rsidR="00AE50DC" w:rsidRPr="00C31E24" w:rsidRDefault="00AE50DC" w:rsidP="00AE50DC">
      <w:pPr>
        <w:pStyle w:val="PL"/>
        <w:rPr>
          <w:noProof w:val="0"/>
        </w:rPr>
      </w:pPr>
      <w:r w:rsidRPr="00C31E24">
        <w:rPr>
          <w:b/>
          <w:noProof w:val="0"/>
        </w:rPr>
        <w:t>with</w:t>
      </w:r>
      <w:r w:rsidRPr="00C31E24">
        <w:rPr>
          <w:noProof w:val="0"/>
        </w:rPr>
        <w:t xml:space="preserve"> { the UE (MCVideo Client) having established a MCVideo Video push call }</w:t>
      </w:r>
    </w:p>
    <w:p w14:paraId="0022E571" w14:textId="77777777" w:rsidR="00AE50DC" w:rsidRPr="00C31E24" w:rsidRDefault="00AE50DC" w:rsidP="00AE50DC">
      <w:pPr>
        <w:pStyle w:val="PL"/>
        <w:rPr>
          <w:noProof w:val="0"/>
        </w:rPr>
      </w:pPr>
      <w:r w:rsidRPr="00C31E24">
        <w:rPr>
          <w:b/>
          <w:noProof w:val="0"/>
        </w:rPr>
        <w:t>ensure that</w:t>
      </w:r>
      <w:r w:rsidRPr="00C31E24">
        <w:rPr>
          <w:noProof w:val="0"/>
        </w:rPr>
        <w:t xml:space="preserve"> {</w:t>
      </w:r>
    </w:p>
    <w:p w14:paraId="55C8C25E" w14:textId="77777777" w:rsidR="00AE50DC" w:rsidRPr="00C31E24" w:rsidRDefault="00AE50DC" w:rsidP="00AE50DC">
      <w:pPr>
        <w:pStyle w:val="PL"/>
        <w:rPr>
          <w:noProof w:val="0"/>
        </w:rPr>
      </w:pPr>
      <w:r w:rsidRPr="00C31E24">
        <w:rPr>
          <w:noProof w:val="0"/>
        </w:rPr>
        <w:t xml:space="preserve">  </w:t>
      </w:r>
      <w:r w:rsidRPr="00C31E24">
        <w:rPr>
          <w:b/>
          <w:noProof w:val="0"/>
        </w:rPr>
        <w:t>when</w:t>
      </w:r>
      <w:r w:rsidRPr="00C31E24">
        <w:rPr>
          <w:noProof w:val="0"/>
        </w:rPr>
        <w:t xml:space="preserve"> { the MCVideo User engages in communication with the invited MCVideo User }</w:t>
      </w:r>
    </w:p>
    <w:p w14:paraId="11D57156" w14:textId="77777777" w:rsidR="00AE50DC" w:rsidRPr="00C31E24" w:rsidRDefault="00AE50DC" w:rsidP="00AE50DC">
      <w:pPr>
        <w:pStyle w:val="PL"/>
        <w:rPr>
          <w:noProof w:val="0"/>
        </w:rPr>
      </w:pPr>
      <w:r w:rsidRPr="00C31E24">
        <w:rPr>
          <w:noProof w:val="0"/>
        </w:rPr>
        <w:t xml:space="preserve">    </w:t>
      </w:r>
      <w:r w:rsidRPr="00C31E24">
        <w:rPr>
          <w:b/>
          <w:noProof w:val="0"/>
        </w:rPr>
        <w:t>then</w:t>
      </w:r>
      <w:r w:rsidRPr="00C31E24">
        <w:rPr>
          <w:noProof w:val="0"/>
        </w:rPr>
        <w:t xml:space="preserve"> { the UE (MCVideo Client) respects the Transmission Control imposed by the SS (MCVideo Server) (Transmission Granted, Transmission End Request, Transmission End Response) </w:t>
      </w:r>
      <w:r w:rsidRPr="00C31E24">
        <w:rPr>
          <w:b/>
          <w:bCs/>
          <w:noProof w:val="0"/>
        </w:rPr>
        <w:t>and</w:t>
      </w:r>
      <w:r w:rsidRPr="00C31E24">
        <w:rPr>
          <w:noProof w:val="0"/>
        </w:rPr>
        <w:t xml:space="preserve"> provides transmission granted notification to the MCVideo User }</w:t>
      </w:r>
    </w:p>
    <w:p w14:paraId="4469A24B" w14:textId="77777777" w:rsidR="00AE50DC" w:rsidRPr="00C31E24" w:rsidRDefault="00AE50DC" w:rsidP="00AE50DC">
      <w:pPr>
        <w:pStyle w:val="PL"/>
        <w:rPr>
          <w:noProof w:val="0"/>
        </w:rPr>
      </w:pPr>
      <w:r w:rsidRPr="00C31E24">
        <w:rPr>
          <w:noProof w:val="0"/>
        </w:rPr>
        <w:t xml:space="preserve">            }</w:t>
      </w:r>
    </w:p>
    <w:p w14:paraId="2383FDFA" w14:textId="77777777" w:rsidR="00AE50DC" w:rsidRPr="00C31E24" w:rsidRDefault="00AE50DC" w:rsidP="00AE50DC">
      <w:pPr>
        <w:pStyle w:val="PL"/>
        <w:rPr>
          <w:rFonts w:cs="Courier New"/>
          <w:noProof w:val="0"/>
          <w:szCs w:val="16"/>
        </w:rPr>
      </w:pPr>
    </w:p>
    <w:p w14:paraId="19B3146C" w14:textId="77777777" w:rsidR="00AE50DC" w:rsidRPr="00C31E24" w:rsidRDefault="00AE50DC" w:rsidP="00AE50DC">
      <w:pPr>
        <w:pStyle w:val="H6"/>
      </w:pPr>
      <w:r w:rsidRPr="00C31E24">
        <w:t>(3)</w:t>
      </w:r>
    </w:p>
    <w:p w14:paraId="06233A58" w14:textId="77777777" w:rsidR="00AE50DC" w:rsidRPr="00C31E24" w:rsidRDefault="00AE50DC" w:rsidP="00AE50DC">
      <w:pPr>
        <w:pStyle w:val="PL"/>
        <w:rPr>
          <w:noProof w:val="0"/>
        </w:rPr>
      </w:pPr>
      <w:r w:rsidRPr="00C31E24">
        <w:rPr>
          <w:b/>
          <w:noProof w:val="0"/>
        </w:rPr>
        <w:t>with</w:t>
      </w:r>
      <w:r w:rsidRPr="00C31E24">
        <w:rPr>
          <w:noProof w:val="0"/>
        </w:rPr>
        <w:t xml:space="preserve"> {the UE (MCVideo Client) having an ongoing MCVideo video push call }</w:t>
      </w:r>
    </w:p>
    <w:p w14:paraId="108203E9" w14:textId="77777777" w:rsidR="00AE50DC" w:rsidRPr="00C31E24" w:rsidRDefault="00AE50DC" w:rsidP="00AE50DC">
      <w:pPr>
        <w:pStyle w:val="PL"/>
        <w:rPr>
          <w:noProof w:val="0"/>
        </w:rPr>
      </w:pPr>
      <w:r w:rsidRPr="00C31E24">
        <w:rPr>
          <w:b/>
          <w:noProof w:val="0"/>
        </w:rPr>
        <w:t>ensure that</w:t>
      </w:r>
      <w:r w:rsidRPr="00C31E24">
        <w:rPr>
          <w:noProof w:val="0"/>
        </w:rPr>
        <w:t xml:space="preserve"> {</w:t>
      </w:r>
    </w:p>
    <w:p w14:paraId="66DCAF20" w14:textId="77777777" w:rsidR="00AE50DC" w:rsidRPr="00C31E24" w:rsidRDefault="00AE50DC" w:rsidP="00AE50DC">
      <w:pPr>
        <w:pStyle w:val="PL"/>
        <w:rPr>
          <w:noProof w:val="0"/>
        </w:rPr>
      </w:pPr>
      <w:r w:rsidRPr="00C31E24">
        <w:rPr>
          <w:noProof w:val="0"/>
        </w:rPr>
        <w:t xml:space="preserve">  </w:t>
      </w:r>
      <w:r w:rsidRPr="00C31E24">
        <w:rPr>
          <w:b/>
          <w:noProof w:val="0"/>
        </w:rPr>
        <w:t>when</w:t>
      </w:r>
      <w:r w:rsidRPr="00C31E24">
        <w:rPr>
          <w:noProof w:val="0"/>
        </w:rPr>
        <w:t xml:space="preserve"> {the MCVideo User requests to terminate the ongoing MCVideo video push call }</w:t>
      </w:r>
    </w:p>
    <w:p w14:paraId="3B374248" w14:textId="77777777" w:rsidR="00AE50DC" w:rsidRPr="00C31E24" w:rsidRDefault="00AE50DC" w:rsidP="00AE50DC">
      <w:pPr>
        <w:pStyle w:val="PL"/>
        <w:rPr>
          <w:noProof w:val="0"/>
        </w:rPr>
      </w:pPr>
      <w:r w:rsidRPr="00C31E24">
        <w:rPr>
          <w:noProof w:val="0"/>
        </w:rPr>
        <w:t xml:space="preserve">    </w:t>
      </w:r>
      <w:r w:rsidRPr="00C31E24">
        <w:rPr>
          <w:b/>
          <w:noProof w:val="0"/>
        </w:rPr>
        <w:t>then</w:t>
      </w:r>
      <w:r w:rsidRPr="00C31E24">
        <w:rPr>
          <w:noProof w:val="0"/>
        </w:rPr>
        <w:t xml:space="preserve"> {the UE (MCVideo Client) sends a SIP BYE message, </w:t>
      </w:r>
      <w:r w:rsidRPr="00C31E24">
        <w:rPr>
          <w:b/>
          <w:bCs/>
          <w:noProof w:val="0"/>
        </w:rPr>
        <w:t>and</w:t>
      </w:r>
      <w:r w:rsidRPr="00C31E24">
        <w:rPr>
          <w:noProof w:val="0"/>
        </w:rPr>
        <w:t xml:space="preserve"> leaves the MCVideo Session }</w:t>
      </w:r>
    </w:p>
    <w:p w14:paraId="51F68DF6" w14:textId="77777777" w:rsidR="00AE50DC" w:rsidRPr="00C31E24" w:rsidRDefault="00AE50DC" w:rsidP="00AE50DC">
      <w:pPr>
        <w:pStyle w:val="PL"/>
        <w:rPr>
          <w:rFonts w:cs="Courier New"/>
          <w:noProof w:val="0"/>
          <w:szCs w:val="16"/>
        </w:rPr>
      </w:pPr>
      <w:r w:rsidRPr="00C31E24">
        <w:rPr>
          <w:rFonts w:cs="Courier New"/>
          <w:noProof w:val="0"/>
          <w:szCs w:val="16"/>
        </w:rPr>
        <w:t xml:space="preserve">            }</w:t>
      </w:r>
    </w:p>
    <w:p w14:paraId="7AB0ECFB" w14:textId="77777777" w:rsidR="00AE50DC" w:rsidRPr="00C31E24" w:rsidRDefault="00AE50DC" w:rsidP="00AE50DC">
      <w:pPr>
        <w:pStyle w:val="PL"/>
        <w:rPr>
          <w:noProof w:val="0"/>
        </w:rPr>
      </w:pPr>
    </w:p>
    <w:p w14:paraId="7080587C" w14:textId="77777777" w:rsidR="00AE50DC" w:rsidRPr="00C31E24" w:rsidRDefault="00AE50DC" w:rsidP="00AE50DC">
      <w:pPr>
        <w:pStyle w:val="H6"/>
      </w:pPr>
      <w:r w:rsidRPr="00C31E24">
        <w:t>6.5.1.2</w:t>
      </w:r>
      <w:r w:rsidRPr="00C31E24">
        <w:tab/>
        <w:t>Conformance requirements</w:t>
      </w:r>
    </w:p>
    <w:p w14:paraId="06CF7E44" w14:textId="77777777" w:rsidR="00AE50DC" w:rsidRPr="00C31E24" w:rsidRDefault="00AE50DC" w:rsidP="00AE50DC">
      <w:r w:rsidRPr="00C31E24">
        <w:t>References: The conformance requirements covered in the current TC are specified in TS 24.281, clauses 13.2.2.1, 13.2.2.3; and TS 24.581, clauses 6.2.4.2.2, 6.2.4.4.6, 6.2.4.5.3, 6.2.4.6.4.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612BBBDC" w14:textId="77777777" w:rsidR="00AE50DC" w:rsidRPr="00C31E24" w:rsidRDefault="00AE50DC" w:rsidP="00AE50DC">
      <w:r w:rsidRPr="00C31E24">
        <w:t>[TS 24.281, clause 13.2.2.1]</w:t>
      </w:r>
    </w:p>
    <w:p w14:paraId="65D2D9DC" w14:textId="77777777" w:rsidR="00AE50DC" w:rsidRPr="00C31E24" w:rsidRDefault="00AE50DC" w:rsidP="00AE50DC">
      <w:pPr>
        <w:rPr>
          <w:lang w:eastAsia="zh-CN"/>
        </w:rPr>
      </w:pPr>
      <w:r w:rsidRPr="00C31E24">
        <w:rPr>
          <w:lang w:eastAsia="zh-CN"/>
        </w:rPr>
        <w:t>In order to push a video to another MCVideo client, the MCVideo client shall perform the procedures of clause 10.2.2.2.1, with the following clarifications:</w:t>
      </w:r>
    </w:p>
    <w:p w14:paraId="64FCBF30" w14:textId="77777777" w:rsidR="00AE50DC" w:rsidRPr="00C31E24" w:rsidRDefault="00AE50DC" w:rsidP="00AE50DC">
      <w:pPr>
        <w:pStyle w:val="B1"/>
      </w:pPr>
      <w:r w:rsidRPr="00C31E24">
        <w:rPr>
          <w:lang w:eastAsia="zh-CN"/>
        </w:rPr>
        <w:t>1)</w:t>
      </w:r>
      <w:r w:rsidRPr="00C31E24">
        <w:tab/>
        <w:t>shall contain an application/vnd.3gpp.mcvideo-info+xml MIME body with the &lt;mcvideoinfo&gt; element containing the &lt;mcvideo-Params&gt; element with the &lt;session-type&gt; element set to a value of "one-to-one video push"; and</w:t>
      </w:r>
    </w:p>
    <w:p w14:paraId="4F3F6E5A" w14:textId="77777777" w:rsidR="00AE50DC" w:rsidRPr="00C31E24" w:rsidRDefault="00AE50DC" w:rsidP="00AE50DC">
      <w:pPr>
        <w:pStyle w:val="B1"/>
        <w:rPr>
          <w:lang w:eastAsia="ko-KR"/>
        </w:rPr>
      </w:pPr>
      <w:r w:rsidRPr="00C31E24">
        <w:rPr>
          <w:lang w:eastAsia="zh-CN"/>
        </w:rPr>
        <w:t>2)</w:t>
      </w:r>
      <w:r w:rsidRPr="00C31E24">
        <w:tab/>
        <w:t xml:space="preserve">shall interact with the media plane as specified in </w:t>
      </w:r>
      <w:r w:rsidRPr="00C31E24">
        <w:rPr>
          <w:lang w:eastAsia="ko-KR"/>
        </w:rPr>
        <w:t>3GPP TS 24.581 [5] clause 6.2.</w:t>
      </w:r>
    </w:p>
    <w:p w14:paraId="4F794B56" w14:textId="77777777" w:rsidR="00AE50DC" w:rsidRPr="00C31E24" w:rsidRDefault="00AE50DC" w:rsidP="00AE50DC">
      <w:r w:rsidRPr="00C31E24">
        <w:t>[TS 24.281, clause 13.2.2.3]</w:t>
      </w:r>
    </w:p>
    <w:p w14:paraId="7B4BF782" w14:textId="77777777" w:rsidR="00AE50DC" w:rsidRPr="00C31E24" w:rsidRDefault="00AE50DC" w:rsidP="00AE50DC">
      <w:pPr>
        <w:rPr>
          <w:lang w:eastAsia="zh-CN"/>
        </w:rPr>
      </w:pPr>
      <w:r w:rsidRPr="00C31E24">
        <w:rPr>
          <w:lang w:eastAsia="zh-CN"/>
        </w:rPr>
        <w:t>When the MCVideo client is in an ongoing one-to-one video push call, upon an indication from MCVideo user to release the call, the MCVideo client shall perform the procedures of clause 10.2.4.1.</w:t>
      </w:r>
    </w:p>
    <w:p w14:paraId="2C632B31" w14:textId="77777777" w:rsidR="00AE50DC" w:rsidRPr="00C31E24" w:rsidRDefault="00AE50DC" w:rsidP="00AE50DC">
      <w:r w:rsidRPr="00C31E24">
        <w:t>[TS 24.581, clause 6.2.4.2.2]</w:t>
      </w:r>
    </w:p>
    <w:p w14:paraId="737CBF1B" w14:textId="77777777" w:rsidR="00AE50DC" w:rsidRPr="00C31E24" w:rsidRDefault="00AE50DC" w:rsidP="00AE50DC">
      <w:r w:rsidRPr="00C31E24">
        <w:t>When a call is initiated as described in 3GPP TS 24.281 [2], the transmission participant:</w:t>
      </w:r>
    </w:p>
    <w:p w14:paraId="13BC5384" w14:textId="77777777" w:rsidR="00AE50DC" w:rsidRPr="00C31E24" w:rsidRDefault="00AE50DC" w:rsidP="00AE50DC">
      <w:pPr>
        <w:pStyle w:val="B1"/>
      </w:pPr>
      <w:r w:rsidRPr="00C31E24">
        <w:t>1.</w:t>
      </w:r>
      <w:r w:rsidRPr="00C31E24">
        <w:tab/>
        <w:t>shall create an instance of the 'Transmission participant state transition diagram for basic transmission control operation';</w:t>
      </w:r>
    </w:p>
    <w:p w14:paraId="3ADCA73A" w14:textId="77777777" w:rsidR="00AE50DC" w:rsidRPr="00C31E24" w:rsidRDefault="00AE50DC" w:rsidP="00AE50DC">
      <w:pPr>
        <w:pStyle w:val="B1"/>
      </w:pPr>
      <w:r w:rsidRPr="00C31E24">
        <w:t>2.</w:t>
      </w:r>
      <w:r w:rsidRPr="00C31E24">
        <w:tab/>
        <w:t>if the originating transmission participant receives a transmission control message before it receives the SIP 200 (OK) response, shall store the transmission control message;</w:t>
      </w:r>
    </w:p>
    <w:p w14:paraId="3E081F5B" w14:textId="77777777" w:rsidR="00AE50DC" w:rsidRPr="00C31E24" w:rsidRDefault="00AE50DC" w:rsidP="00AE50DC">
      <w:pPr>
        <w:pStyle w:val="NO"/>
      </w:pPr>
      <w:r w:rsidRPr="00C31E24">
        <w:t>NOTE:</w:t>
      </w:r>
      <w:r w:rsidRPr="00C31E24">
        <w:tab/>
        <w:t>The originating transmission participant might receive a transmission control message before the SIP 200 (OK) response when initiating, joining or rejoining a call because of processing delays of the SIP 200 (OK) response in the SIP core.</w:t>
      </w:r>
    </w:p>
    <w:p w14:paraId="58A7C43E" w14:textId="77777777" w:rsidR="00AE50DC" w:rsidRPr="00C31E24" w:rsidRDefault="00AE50DC" w:rsidP="00AE50DC">
      <w:pPr>
        <w:pStyle w:val="B1"/>
      </w:pPr>
      <w:r w:rsidRPr="00C31E24">
        <w:t>3.</w:t>
      </w:r>
      <w:r w:rsidRPr="00C31E24">
        <w:tab/>
        <w:t>if the established MCVideo call is a chat group call and the SIP INVITE request is not an implicit Transmission request, shall enter the 'U: has no permission to transmit' state;</w:t>
      </w:r>
    </w:p>
    <w:p w14:paraId="372064BA" w14:textId="77777777" w:rsidR="00AE50DC" w:rsidRPr="00C31E24" w:rsidRDefault="00AE50DC" w:rsidP="00AE50DC">
      <w:pPr>
        <w:pStyle w:val="B1"/>
      </w:pPr>
      <w:r w:rsidRPr="00C31E24">
        <w:t>4.</w:t>
      </w:r>
      <w:r w:rsidRPr="00C31E24">
        <w:tab/>
        <w:t>if for the established MCVideo call the SIP INVITE request is an implicit Transmission request:</w:t>
      </w:r>
    </w:p>
    <w:p w14:paraId="70C5041E" w14:textId="77777777" w:rsidR="00AE50DC" w:rsidRPr="00C31E24" w:rsidRDefault="00AE50DC" w:rsidP="00AE50DC">
      <w:pPr>
        <w:pStyle w:val="B2"/>
      </w:pPr>
      <w:r w:rsidRPr="00C31E24">
        <w:t>a.</w:t>
      </w:r>
      <w:r w:rsidRPr="00C31E24">
        <w:tab/>
        <w:t>shall start timer T100 (Transmission Request) and initialise counter C100 (Transmission Request) to 1;</w:t>
      </w:r>
    </w:p>
    <w:p w14:paraId="513BD6DA" w14:textId="77777777" w:rsidR="00AE50DC" w:rsidRPr="00C31E24" w:rsidRDefault="00AE50DC" w:rsidP="00AE50DC">
      <w:pPr>
        <w:pStyle w:val="B2"/>
      </w:pPr>
      <w:r w:rsidRPr="00C31E24">
        <w:t>b.</w:t>
      </w:r>
      <w:r w:rsidRPr="00C31E24">
        <w:tab/>
        <w:t>shall enter the 'U: pending request to transmit' state; and</w:t>
      </w:r>
    </w:p>
    <w:p w14:paraId="7FAE4F05" w14:textId="77777777" w:rsidR="00AE50DC" w:rsidRPr="00C31E24" w:rsidRDefault="00AE50DC" w:rsidP="00AE50DC">
      <w:pPr>
        <w:pStyle w:val="B2"/>
      </w:pPr>
      <w:r w:rsidRPr="00C31E24">
        <w:t>c.</w:t>
      </w:r>
      <w:r w:rsidRPr="00C31E2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5D1A6D3F" w14:textId="77777777" w:rsidR="00AE50DC" w:rsidRPr="00C31E24" w:rsidRDefault="00AE50DC" w:rsidP="00AE50DC">
      <w:pPr>
        <w:pStyle w:val="B1"/>
      </w:pPr>
      <w:r w:rsidRPr="00C31E24">
        <w:t>5.</w:t>
      </w:r>
      <w:r w:rsidRPr="00C31E24">
        <w:tab/>
        <w:t>if the established MCVideo call is a broadcast group call, shall enter the 'U: has permission to transmit' state.</w:t>
      </w:r>
    </w:p>
    <w:p w14:paraId="59DE0298" w14:textId="77777777" w:rsidR="00AE50DC" w:rsidRPr="00C31E24" w:rsidRDefault="00AE50DC" w:rsidP="00AE50DC">
      <w:r w:rsidRPr="00C31E24">
        <w:t>When the transmission participant is rejoining an ongoing MCVideo call as described in 3GPP TS 24.281 [2] the transmission participant shall enter the 'U: has no permission to transmit' state.</w:t>
      </w:r>
    </w:p>
    <w:p w14:paraId="351672F6" w14:textId="77777777" w:rsidR="00AE50DC" w:rsidRPr="00C31E24" w:rsidRDefault="00AE50DC" w:rsidP="00AE50DC">
      <w:r w:rsidRPr="00C31E24">
        <w:t>[TS 24.581, clause 6.2.4.4.6]</w:t>
      </w:r>
    </w:p>
    <w:p w14:paraId="394516DE" w14:textId="77777777" w:rsidR="00AE50DC" w:rsidRPr="00C31E24" w:rsidRDefault="00AE50DC" w:rsidP="00AE50DC">
      <w:r w:rsidRPr="00C31E24">
        <w:t>Upon receiving a Transmission Granted message from the transmission control server, the transmission participant:</w:t>
      </w:r>
    </w:p>
    <w:p w14:paraId="2A8B11C6" w14:textId="77777777" w:rsidR="00AE50DC" w:rsidRPr="00C31E24" w:rsidRDefault="00AE50DC" w:rsidP="00AE50DC">
      <w:pPr>
        <w:pStyle w:val="B1"/>
      </w:pPr>
      <w:r w:rsidRPr="00C31E24">
        <w:t>1.</w:t>
      </w:r>
      <w:r w:rsidRPr="00C31E24">
        <w:tab/>
        <w:t>if the first bit in the subtype of the Transmission Granted message is set to '1' (Acknowledgment is required) as described in subclause 9.2.2.1, shall send a Transmission control Ack message. The Transmission control Ack message:</w:t>
      </w:r>
    </w:p>
    <w:p w14:paraId="3435AB94" w14:textId="77777777" w:rsidR="00AE50DC" w:rsidRPr="00C31E24" w:rsidRDefault="00AE50DC" w:rsidP="00AE50DC">
      <w:pPr>
        <w:pStyle w:val="B2"/>
      </w:pPr>
      <w:r w:rsidRPr="00C31E24">
        <w:t>a.</w:t>
      </w:r>
      <w:r w:rsidRPr="00C31E24">
        <w:tab/>
        <w:t>shall include the Message Type field set to '0' (Transmission Granted); and</w:t>
      </w:r>
    </w:p>
    <w:p w14:paraId="0A040DA8" w14:textId="77777777" w:rsidR="00AE50DC" w:rsidRPr="00C31E24" w:rsidRDefault="00AE50DC" w:rsidP="00AE50DC">
      <w:pPr>
        <w:pStyle w:val="B2"/>
      </w:pPr>
      <w:r w:rsidRPr="00C31E24">
        <w:t>b.</w:t>
      </w:r>
      <w:r w:rsidRPr="00C31E24">
        <w:tab/>
        <w:t>shall include the Source field set to '0' (the transmission participant is the source);</w:t>
      </w:r>
    </w:p>
    <w:p w14:paraId="588CA50B" w14:textId="5EA706EC" w:rsidR="00AE50DC" w:rsidRPr="00C31E24" w:rsidRDefault="00AE50DC" w:rsidP="00AE50DC">
      <w:pPr>
        <w:pStyle w:val="B1"/>
      </w:pPr>
      <w:r w:rsidRPr="00C31E24">
        <w:t>2.</w:t>
      </w:r>
      <w:r w:rsidRPr="00C31E24">
        <w:tab/>
        <w:t xml:space="preserve">shall store the SSRC of granted transmission participant received in the Transmission Granted message and use it in the RTP media packets until the transmission is </w:t>
      </w:r>
      <w:r w:rsidR="00C31E24" w:rsidRPr="00C31E24">
        <w:t>released</w:t>
      </w:r>
      <w:r w:rsidRPr="00C31E24">
        <w:t>;</w:t>
      </w:r>
    </w:p>
    <w:p w14:paraId="26A48DFC" w14:textId="77777777" w:rsidR="00AE50DC" w:rsidRPr="00C31E24" w:rsidRDefault="00AE50DC" w:rsidP="00AE50DC">
      <w:pPr>
        <w:pStyle w:val="B1"/>
      </w:pPr>
      <w:r w:rsidRPr="00C31E24">
        <w:t>3.</w:t>
      </w:r>
      <w:r w:rsidRPr="00C31E24">
        <w:tab/>
        <w:t>shall provide Transmission granted notification to the user, if not already done;</w:t>
      </w:r>
    </w:p>
    <w:p w14:paraId="11E7C11C" w14:textId="77777777" w:rsidR="00AE50DC" w:rsidRPr="00C31E24" w:rsidRDefault="00AE50DC" w:rsidP="00AE50DC">
      <w:pPr>
        <w:pStyle w:val="B1"/>
      </w:pPr>
      <w:r w:rsidRPr="00C31E24">
        <w:t>4.</w:t>
      </w:r>
      <w:r w:rsidRPr="00C31E24">
        <w:tab/>
        <w:t>shall stop timer T100 (Transmission Request); and</w:t>
      </w:r>
    </w:p>
    <w:p w14:paraId="02E80A5F" w14:textId="77777777" w:rsidR="00AE50DC" w:rsidRPr="00C31E24" w:rsidRDefault="00AE50DC" w:rsidP="00AE50DC">
      <w:pPr>
        <w:pStyle w:val="B1"/>
      </w:pPr>
      <w:r w:rsidRPr="00C31E24">
        <w:t>5.</w:t>
      </w:r>
      <w:r w:rsidRPr="00C31E24">
        <w:tab/>
        <w:t>shall enter the 'U: has permission to transmit' state.</w:t>
      </w:r>
    </w:p>
    <w:p w14:paraId="1AE27EA9" w14:textId="77777777" w:rsidR="00AE50DC" w:rsidRPr="00C31E24" w:rsidRDefault="00AE50DC" w:rsidP="00AE50DC">
      <w:r w:rsidRPr="00C31E24">
        <w:t>[TS 24.581, clause 6.2.4.5.3]</w:t>
      </w:r>
    </w:p>
    <w:p w14:paraId="7E21C9F2" w14:textId="77777777" w:rsidR="00AE50DC" w:rsidRPr="00C31E24" w:rsidRDefault="00AE50DC" w:rsidP="00AE50DC">
      <w:r w:rsidRPr="00C31E24">
        <w:t>Upon receiving an indication from the user to end the permission to send RTP media, the transmission participant:</w:t>
      </w:r>
    </w:p>
    <w:p w14:paraId="714D54BA" w14:textId="77777777" w:rsidR="00AE50DC" w:rsidRPr="00C31E24" w:rsidRDefault="00AE50DC" w:rsidP="00AE50DC">
      <w:pPr>
        <w:pStyle w:val="B1"/>
      </w:pPr>
      <w:r w:rsidRPr="00C31E24">
        <w:t>1.</w:t>
      </w:r>
      <w:r w:rsidRPr="00C31E2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3EB861AD" w14:textId="77777777" w:rsidR="00AE50DC" w:rsidRPr="00C31E24" w:rsidRDefault="00AE50DC" w:rsidP="00AE50DC">
      <w:pPr>
        <w:pStyle w:val="B1"/>
      </w:pPr>
      <w:r w:rsidRPr="00C31E24">
        <w:t>2.</w:t>
      </w:r>
      <w:r w:rsidRPr="00C31E24">
        <w:tab/>
        <w:t>shall start timer T101 (Transmission End Request) and initialize counter C101 (Transmission End Request) to 1; and</w:t>
      </w:r>
    </w:p>
    <w:p w14:paraId="4287F84C" w14:textId="77777777" w:rsidR="00AE50DC" w:rsidRPr="00C31E24" w:rsidRDefault="00AE50DC" w:rsidP="00AE50DC">
      <w:pPr>
        <w:pStyle w:val="B1"/>
      </w:pPr>
      <w:r w:rsidRPr="00C31E24">
        <w:t>3.</w:t>
      </w:r>
      <w:r w:rsidRPr="00C31E24">
        <w:tab/>
        <w:t>shall enter the 'U: pending end of transmission' state.</w:t>
      </w:r>
    </w:p>
    <w:p w14:paraId="754D5C44" w14:textId="77777777" w:rsidR="00AE50DC" w:rsidRPr="00C31E24" w:rsidRDefault="00AE50DC" w:rsidP="00AE50DC">
      <w:r w:rsidRPr="00C31E24">
        <w:t>[TS 24.581, clause 6.2.4.6.4]</w:t>
      </w:r>
    </w:p>
    <w:p w14:paraId="33D982AE" w14:textId="77777777" w:rsidR="00AE50DC" w:rsidRPr="00C31E24" w:rsidRDefault="00AE50DC" w:rsidP="00AE50DC">
      <w:r w:rsidRPr="00C31E24">
        <w:t>Upon receiving a Transmission end response message, the transmission participant:</w:t>
      </w:r>
    </w:p>
    <w:p w14:paraId="3A772F4B" w14:textId="77777777" w:rsidR="00AE50DC" w:rsidRPr="00C31E24" w:rsidRDefault="00AE50DC" w:rsidP="00AE50DC">
      <w:pPr>
        <w:pStyle w:val="B1"/>
      </w:pPr>
      <w:r w:rsidRPr="00C31E24">
        <w:t>1.</w:t>
      </w:r>
      <w:r w:rsidRPr="00C31E24">
        <w:tab/>
        <w:t>if the first bit in the subtype of the Transmission end response message to '1' (Acknowledgment is required) as described in subclause 9.2.2.1, shall send a Transmission control Ack message. The Transmission control Ack message:</w:t>
      </w:r>
    </w:p>
    <w:p w14:paraId="095E212C" w14:textId="77777777" w:rsidR="00AE50DC" w:rsidRPr="00C31E24" w:rsidRDefault="00AE50DC" w:rsidP="00AE50DC">
      <w:pPr>
        <w:pStyle w:val="B2"/>
      </w:pPr>
      <w:r w:rsidRPr="00C31E24">
        <w:t>a.</w:t>
      </w:r>
      <w:r w:rsidRPr="00C31E24">
        <w:tab/>
        <w:t>shall include the Message Type field set to '1' (Transmission end response); and</w:t>
      </w:r>
    </w:p>
    <w:p w14:paraId="7B2B4F0D" w14:textId="77777777" w:rsidR="00AE50DC" w:rsidRPr="00C31E24" w:rsidRDefault="00AE50DC" w:rsidP="00AE50DC">
      <w:pPr>
        <w:pStyle w:val="B2"/>
      </w:pPr>
      <w:r w:rsidRPr="00C31E24">
        <w:t>b.</w:t>
      </w:r>
      <w:r w:rsidRPr="00C31E24">
        <w:tab/>
        <w:t>shall include the Source field set to '0' (the transmission participant is the source);</w:t>
      </w:r>
    </w:p>
    <w:p w14:paraId="47849D29" w14:textId="77777777" w:rsidR="00AE50DC" w:rsidRPr="00C31E24" w:rsidRDefault="00AE50DC" w:rsidP="00AE50DC">
      <w:pPr>
        <w:pStyle w:val="B1"/>
      </w:pPr>
      <w:r w:rsidRPr="00C31E24">
        <w:t>2.</w:t>
      </w:r>
      <w:r w:rsidRPr="00C31E24">
        <w:tab/>
        <w:t>may provide a Transmission end notification to the MCVideo user;</w:t>
      </w:r>
    </w:p>
    <w:p w14:paraId="458DF60D" w14:textId="77777777" w:rsidR="00AE50DC" w:rsidRPr="00C31E24" w:rsidRDefault="00AE50DC" w:rsidP="00AE50DC">
      <w:pPr>
        <w:pStyle w:val="B1"/>
      </w:pPr>
      <w:r w:rsidRPr="00C31E24">
        <w:t>3.</w:t>
      </w:r>
      <w:r w:rsidRPr="00C31E24">
        <w:tab/>
        <w:t>if the Transmission Indicator field is included and the B-bit set to '1' (Broadcast group call), shall provide a notification to the user indicating the type of call;</w:t>
      </w:r>
    </w:p>
    <w:p w14:paraId="7225277D" w14:textId="77777777" w:rsidR="00AE50DC" w:rsidRPr="00C31E24" w:rsidRDefault="00AE50DC" w:rsidP="00AE50DC">
      <w:pPr>
        <w:pStyle w:val="B1"/>
      </w:pPr>
      <w:r w:rsidRPr="00C31E24">
        <w:t>4.</w:t>
      </w:r>
      <w:r w:rsidRPr="00C31E24">
        <w:tab/>
        <w:t>shall stop timer T101 (Transmission End Request);</w:t>
      </w:r>
    </w:p>
    <w:p w14:paraId="1668CD4A" w14:textId="77777777" w:rsidR="00AE50DC" w:rsidRPr="00C31E24" w:rsidRDefault="00AE50DC" w:rsidP="00AE50DC">
      <w:pPr>
        <w:pStyle w:val="B1"/>
      </w:pPr>
      <w:r w:rsidRPr="00C31E24">
        <w:t>5.</w:t>
      </w:r>
      <w:r w:rsidRPr="00C31E24">
        <w:tab/>
        <w:t>if the session is not a broadcast group call or if the A-bit in the Transmission Indicator field is set to '1' (Normal call), shall enter the 'U: has no permission to transmit' state; and</w:t>
      </w:r>
    </w:p>
    <w:p w14:paraId="4D98527E" w14:textId="77777777" w:rsidR="00AE50DC" w:rsidRPr="00C31E24" w:rsidRDefault="00AE50DC" w:rsidP="00AE50DC">
      <w:pPr>
        <w:pStyle w:val="B1"/>
      </w:pPr>
      <w:r w:rsidRPr="00C31E24">
        <w:t>6.</w:t>
      </w:r>
      <w:r w:rsidRPr="00C31E24">
        <w:tab/>
        <w:t>if the session was initiated as a broadcast group call:</w:t>
      </w:r>
    </w:p>
    <w:p w14:paraId="67A197F8" w14:textId="77777777" w:rsidR="00AE50DC" w:rsidRPr="00C31E24" w:rsidRDefault="00AE50DC" w:rsidP="00AE50DC">
      <w:pPr>
        <w:pStyle w:val="B2"/>
      </w:pPr>
      <w:r w:rsidRPr="00C31E24">
        <w:t>a.</w:t>
      </w:r>
      <w:r w:rsidRPr="00C31E24">
        <w:tab/>
        <w:t>shall indicate to the MCVideo client the media transmission is completed; and</w:t>
      </w:r>
    </w:p>
    <w:p w14:paraId="3D4FEA06" w14:textId="77777777" w:rsidR="00AE50DC" w:rsidRPr="00C31E24" w:rsidRDefault="00AE50DC" w:rsidP="00AE50DC">
      <w:pPr>
        <w:pStyle w:val="B1"/>
      </w:pPr>
      <w:r w:rsidRPr="00C31E24">
        <w:t>b</w:t>
      </w:r>
      <w:r w:rsidRPr="00C31E24">
        <w:tab/>
        <w:t>shall enter the 'Call releasing' state.</w:t>
      </w:r>
    </w:p>
    <w:p w14:paraId="3DD1B55B" w14:textId="77777777" w:rsidR="00AE50DC" w:rsidRPr="00C31E24" w:rsidRDefault="00AE50DC" w:rsidP="00AE50DC">
      <w:pPr>
        <w:pStyle w:val="H6"/>
      </w:pPr>
      <w:r w:rsidRPr="00C31E24">
        <w:t>6.5.1.3</w:t>
      </w:r>
      <w:r w:rsidRPr="00C31E24">
        <w:tab/>
        <w:t>Test description</w:t>
      </w:r>
    </w:p>
    <w:p w14:paraId="31274158" w14:textId="77777777" w:rsidR="00AE50DC" w:rsidRPr="00C31E24" w:rsidRDefault="00AE50DC" w:rsidP="00AE50DC">
      <w:pPr>
        <w:pStyle w:val="H6"/>
      </w:pPr>
      <w:r w:rsidRPr="00C31E24">
        <w:t>6.5.1.3.1</w:t>
      </w:r>
      <w:r w:rsidRPr="00C31E24">
        <w:tab/>
        <w:t>Pre-test conditions</w:t>
      </w:r>
    </w:p>
    <w:p w14:paraId="4A02AC47" w14:textId="77777777" w:rsidR="00AE50DC" w:rsidRPr="00C31E24" w:rsidRDefault="00AE50DC" w:rsidP="00AE50DC">
      <w:pPr>
        <w:pStyle w:val="H6"/>
      </w:pPr>
      <w:r w:rsidRPr="00C31E24">
        <w:t>System Simulator:</w:t>
      </w:r>
    </w:p>
    <w:p w14:paraId="6397FB6E" w14:textId="77777777" w:rsidR="00AE50DC" w:rsidRPr="00C31E24" w:rsidRDefault="00AE50DC" w:rsidP="00AE50DC">
      <w:pPr>
        <w:pStyle w:val="B1"/>
      </w:pPr>
      <w:r w:rsidRPr="00C31E24">
        <w:t>-</w:t>
      </w:r>
      <w:r w:rsidRPr="00C31E24">
        <w:tab/>
        <w:t>SS (MCVideo server)</w:t>
      </w:r>
    </w:p>
    <w:p w14:paraId="58958A6B" w14:textId="77777777" w:rsidR="00AE50DC" w:rsidRPr="00C31E24" w:rsidRDefault="00AE50DC" w:rsidP="00AE50DC">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7BEC1471" w14:textId="77777777" w:rsidR="00AE50DC" w:rsidRPr="00C31E24" w:rsidRDefault="00AE50DC" w:rsidP="00AE50DC">
      <w:pPr>
        <w:pStyle w:val="H6"/>
      </w:pPr>
      <w:r w:rsidRPr="00C31E24">
        <w:t>IUT:</w:t>
      </w:r>
    </w:p>
    <w:p w14:paraId="2AD930A2" w14:textId="77777777" w:rsidR="00AE50DC" w:rsidRPr="00C31E24" w:rsidRDefault="00AE50DC" w:rsidP="00AE50DC">
      <w:pPr>
        <w:pStyle w:val="B1"/>
      </w:pPr>
      <w:r w:rsidRPr="00C31E24">
        <w:t>-</w:t>
      </w:r>
      <w:r w:rsidRPr="00C31E24">
        <w:tab/>
        <w:t>UE (MCVideo Client)</w:t>
      </w:r>
    </w:p>
    <w:p w14:paraId="692B7ACF" w14:textId="77777777" w:rsidR="00AE50DC" w:rsidRPr="00C31E24" w:rsidRDefault="00AE50DC" w:rsidP="00AE50DC">
      <w:pPr>
        <w:pStyle w:val="B1"/>
      </w:pPr>
      <w:r w:rsidRPr="00C31E24">
        <w:t>-</w:t>
      </w:r>
      <w:r w:rsidRPr="00C31E24">
        <w:tab/>
        <w:t>The test USIM set as defined in TS 36.579-1 [2], subclause 5.5.10 is inserted.</w:t>
      </w:r>
    </w:p>
    <w:p w14:paraId="44134DBC" w14:textId="77777777" w:rsidR="00AE50DC" w:rsidRPr="00C31E24" w:rsidRDefault="00AE50DC" w:rsidP="00AE50DC">
      <w:pPr>
        <w:pStyle w:val="B1"/>
      </w:pPr>
      <w:r w:rsidRPr="00C31E24">
        <w:t>-</w:t>
      </w:r>
      <w:r w:rsidRPr="00C31E24">
        <w:tab/>
        <w:t>UE (MCVideo Client) has a pre-recorded video that is available to push to another client.</w:t>
      </w:r>
    </w:p>
    <w:p w14:paraId="339A0CC6" w14:textId="77777777" w:rsidR="00AE50DC" w:rsidRPr="00C31E24" w:rsidRDefault="00AE50DC" w:rsidP="00AE50DC">
      <w:pPr>
        <w:pStyle w:val="H6"/>
      </w:pPr>
      <w:r w:rsidRPr="00C31E24">
        <w:t>Preamble:</w:t>
      </w:r>
    </w:p>
    <w:p w14:paraId="37E8DBDA" w14:textId="77777777" w:rsidR="00AE50DC" w:rsidRPr="00C31E24" w:rsidRDefault="00AE50DC" w:rsidP="00AE50DC">
      <w:pPr>
        <w:pStyle w:val="B1"/>
      </w:pPr>
      <w:r w:rsidRPr="00C31E24">
        <w:t>-</w:t>
      </w:r>
      <w:r w:rsidRPr="00C31E24">
        <w:tab/>
        <w:t>The UE has performed the Generic Test Procedure for MCVideo UE registration as specified in TS 36.579-1 [2], subclause 5.4.2A.</w:t>
      </w:r>
    </w:p>
    <w:p w14:paraId="7B46FE74" w14:textId="77777777" w:rsidR="00AE50DC" w:rsidRPr="00C31E24" w:rsidRDefault="00AE50DC" w:rsidP="00AE50DC">
      <w:pPr>
        <w:pStyle w:val="B1"/>
      </w:pPr>
      <w:r w:rsidRPr="00C31E24">
        <w:t>-</w:t>
      </w:r>
      <w:r w:rsidRPr="00C31E24">
        <w:tab/>
        <w:t>The MCVideo User performs the Generic Test Procedure for MCVideo Authorization/Configuration and Key Generation as specified in TS 36.579-1 [2], subclause 5.3.2A.</w:t>
      </w:r>
    </w:p>
    <w:p w14:paraId="6D9C942F" w14:textId="77777777" w:rsidR="00AE50DC" w:rsidRPr="00C31E24" w:rsidRDefault="00AE50DC" w:rsidP="00AE50DC">
      <w:pPr>
        <w:pStyle w:val="B1"/>
      </w:pPr>
      <w:r w:rsidRPr="00C31E24">
        <w:t>-</w:t>
      </w:r>
      <w:r w:rsidRPr="00C31E24">
        <w:tab/>
        <w:t>UE States at the end of the preamble</w:t>
      </w:r>
    </w:p>
    <w:p w14:paraId="2AEDCC95" w14:textId="77777777" w:rsidR="00AE50DC" w:rsidRPr="00C31E24" w:rsidRDefault="00AE50DC" w:rsidP="00AE50DC">
      <w:pPr>
        <w:pStyle w:val="B2"/>
      </w:pPr>
      <w:r w:rsidRPr="00C31E24">
        <w:t>-</w:t>
      </w:r>
      <w:r w:rsidRPr="00C31E24">
        <w:tab/>
        <w:t>The UE is in E-UTRA Registered, Idle Mode state.</w:t>
      </w:r>
    </w:p>
    <w:p w14:paraId="7FCE2D31" w14:textId="77777777" w:rsidR="00AE50DC" w:rsidRPr="00C31E24" w:rsidRDefault="00AE50DC" w:rsidP="00AE50DC">
      <w:pPr>
        <w:pStyle w:val="B2"/>
      </w:pPr>
      <w:r w:rsidRPr="00C31E24">
        <w:t>-</w:t>
      </w:r>
      <w:r w:rsidRPr="00C31E24">
        <w:tab/>
        <w:t>The MCVideo Client Application has been activated and User has registered-in as the MCVideo User with the Server as active user at the Client.</w:t>
      </w:r>
    </w:p>
    <w:p w14:paraId="23A8B26E" w14:textId="77777777" w:rsidR="00AE50DC" w:rsidRPr="00C31E24" w:rsidRDefault="00AE50DC" w:rsidP="00AE50DC">
      <w:pPr>
        <w:pStyle w:val="H6"/>
      </w:pPr>
      <w:r w:rsidRPr="00C31E24">
        <w:t>6.5.1.3.2</w:t>
      </w:r>
      <w:r w:rsidRPr="00C31E24">
        <w:tab/>
        <w:t>Test procedure sequence</w:t>
      </w:r>
    </w:p>
    <w:p w14:paraId="19D1E2BB" w14:textId="77777777" w:rsidR="00AE50DC" w:rsidRPr="00C31E24" w:rsidRDefault="00AE50DC" w:rsidP="00AE50DC">
      <w:pPr>
        <w:pStyle w:val="TH"/>
      </w:pPr>
      <w:r w:rsidRPr="00C31E24">
        <w:t>Table 6.5.1.3.2-1: Main Behaviour</w:t>
      </w:r>
    </w:p>
    <w:tbl>
      <w:tblPr>
        <w:tblW w:w="976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3"/>
        <w:gridCol w:w="3926"/>
        <w:gridCol w:w="709"/>
        <w:gridCol w:w="2978"/>
        <w:gridCol w:w="567"/>
        <w:gridCol w:w="892"/>
      </w:tblGrid>
      <w:tr w:rsidR="00AE50DC" w:rsidRPr="00C31E24" w14:paraId="07395757" w14:textId="77777777" w:rsidTr="00AE50DC">
        <w:trPr>
          <w:tblHeader/>
        </w:trPr>
        <w:tc>
          <w:tcPr>
            <w:tcW w:w="692" w:type="dxa"/>
            <w:tcBorders>
              <w:top w:val="single" w:sz="4" w:space="0" w:color="auto"/>
              <w:left w:val="single" w:sz="4" w:space="0" w:color="auto"/>
              <w:bottom w:val="nil"/>
              <w:right w:val="single" w:sz="4" w:space="0" w:color="auto"/>
            </w:tcBorders>
            <w:hideMark/>
          </w:tcPr>
          <w:p w14:paraId="23F3DF53" w14:textId="77777777" w:rsidR="00AE50DC" w:rsidRPr="00C31E24" w:rsidRDefault="00AE50DC">
            <w:pPr>
              <w:pStyle w:val="TAH"/>
              <w:keepNext w:val="0"/>
              <w:keepLines w:val="0"/>
              <w:widowControl w:val="0"/>
              <w:rPr>
                <w:rFonts w:eastAsia="Calibri"/>
              </w:rPr>
            </w:pPr>
            <w:r w:rsidRPr="00C31E24">
              <w:rPr>
                <w:rFonts w:eastAsia="Calibri"/>
              </w:rPr>
              <w:t>St</w:t>
            </w:r>
          </w:p>
        </w:tc>
        <w:tc>
          <w:tcPr>
            <w:tcW w:w="3925" w:type="dxa"/>
            <w:tcBorders>
              <w:top w:val="single" w:sz="4" w:space="0" w:color="auto"/>
              <w:left w:val="single" w:sz="4" w:space="0" w:color="auto"/>
              <w:bottom w:val="nil"/>
              <w:right w:val="single" w:sz="4" w:space="0" w:color="auto"/>
            </w:tcBorders>
            <w:hideMark/>
          </w:tcPr>
          <w:p w14:paraId="5DCB4041" w14:textId="77777777" w:rsidR="00AE50DC" w:rsidRPr="00C31E24" w:rsidRDefault="00AE50DC">
            <w:pPr>
              <w:pStyle w:val="TAH"/>
              <w:keepNext w:val="0"/>
              <w:keepLines w:val="0"/>
              <w:widowControl w:val="0"/>
              <w:rPr>
                <w:rFonts w:eastAsia="Calibri"/>
              </w:rPr>
            </w:pPr>
            <w:r w:rsidRPr="00C31E24">
              <w:rPr>
                <w:rFonts w:eastAsia="Calibri"/>
              </w:rPr>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596CD3EE" w14:textId="77777777" w:rsidR="00AE50DC" w:rsidRPr="00C31E24" w:rsidRDefault="00AE50DC">
            <w:pPr>
              <w:pStyle w:val="TAH"/>
              <w:keepNext w:val="0"/>
              <w:keepLines w:val="0"/>
              <w:widowControl w:val="0"/>
              <w:rPr>
                <w:rFonts w:eastAsia="Calibri"/>
              </w:rPr>
            </w:pPr>
            <w:r w:rsidRPr="00C31E24">
              <w:rPr>
                <w:rFonts w:eastAsia="Calibri"/>
              </w:rPr>
              <w:t>Message Sequence</w:t>
            </w:r>
          </w:p>
        </w:tc>
        <w:tc>
          <w:tcPr>
            <w:tcW w:w="567" w:type="dxa"/>
            <w:tcBorders>
              <w:top w:val="single" w:sz="4" w:space="0" w:color="auto"/>
              <w:left w:val="single" w:sz="4" w:space="0" w:color="auto"/>
              <w:bottom w:val="nil"/>
              <w:right w:val="single" w:sz="4" w:space="0" w:color="auto"/>
            </w:tcBorders>
            <w:hideMark/>
          </w:tcPr>
          <w:p w14:paraId="3F0B34E4" w14:textId="77777777" w:rsidR="00AE50DC" w:rsidRPr="00C31E24" w:rsidRDefault="00AE50DC">
            <w:pPr>
              <w:pStyle w:val="TAH"/>
              <w:keepNext w:val="0"/>
              <w:keepLines w:val="0"/>
              <w:widowControl w:val="0"/>
              <w:rPr>
                <w:rFonts w:eastAsia="Calibri"/>
              </w:rPr>
            </w:pPr>
            <w:r w:rsidRPr="00C31E24">
              <w:rPr>
                <w:rFonts w:eastAsia="Calibri"/>
              </w:rPr>
              <w:t>TP</w:t>
            </w:r>
          </w:p>
        </w:tc>
        <w:tc>
          <w:tcPr>
            <w:tcW w:w="892" w:type="dxa"/>
            <w:tcBorders>
              <w:top w:val="single" w:sz="4" w:space="0" w:color="auto"/>
              <w:left w:val="single" w:sz="4" w:space="0" w:color="auto"/>
              <w:bottom w:val="nil"/>
              <w:right w:val="single" w:sz="4" w:space="0" w:color="auto"/>
            </w:tcBorders>
            <w:hideMark/>
          </w:tcPr>
          <w:p w14:paraId="2BF8EA18" w14:textId="77777777" w:rsidR="00AE50DC" w:rsidRPr="00C31E24" w:rsidRDefault="00AE50DC">
            <w:pPr>
              <w:pStyle w:val="TAH"/>
              <w:keepNext w:val="0"/>
              <w:keepLines w:val="0"/>
              <w:widowControl w:val="0"/>
              <w:rPr>
                <w:rFonts w:eastAsia="Calibri"/>
              </w:rPr>
            </w:pPr>
            <w:r w:rsidRPr="00C31E24">
              <w:rPr>
                <w:rFonts w:eastAsia="Calibri"/>
              </w:rPr>
              <w:t>Verdict</w:t>
            </w:r>
          </w:p>
        </w:tc>
      </w:tr>
      <w:tr w:rsidR="00AE50DC" w:rsidRPr="00C31E24" w14:paraId="013D6E35" w14:textId="77777777" w:rsidTr="00AE50DC">
        <w:trPr>
          <w:tblHeader/>
        </w:trPr>
        <w:tc>
          <w:tcPr>
            <w:tcW w:w="692" w:type="dxa"/>
            <w:tcBorders>
              <w:top w:val="nil"/>
              <w:left w:val="single" w:sz="4" w:space="0" w:color="auto"/>
              <w:bottom w:val="single" w:sz="4" w:space="0" w:color="auto"/>
              <w:right w:val="single" w:sz="4" w:space="0" w:color="auto"/>
            </w:tcBorders>
          </w:tcPr>
          <w:p w14:paraId="3DD8560F" w14:textId="77777777" w:rsidR="00AE50DC" w:rsidRPr="00C31E24" w:rsidRDefault="00AE50DC">
            <w:pPr>
              <w:pStyle w:val="TAH"/>
              <w:keepNext w:val="0"/>
              <w:keepLines w:val="0"/>
              <w:widowControl w:val="0"/>
              <w:rPr>
                <w:rFonts w:eastAsia="Calibri"/>
              </w:rPr>
            </w:pPr>
          </w:p>
        </w:tc>
        <w:tc>
          <w:tcPr>
            <w:tcW w:w="3925" w:type="dxa"/>
            <w:tcBorders>
              <w:top w:val="nil"/>
              <w:left w:val="single" w:sz="4" w:space="0" w:color="auto"/>
              <w:bottom w:val="single" w:sz="4" w:space="0" w:color="auto"/>
              <w:right w:val="single" w:sz="4" w:space="0" w:color="auto"/>
            </w:tcBorders>
          </w:tcPr>
          <w:p w14:paraId="2F6A52CB" w14:textId="77777777" w:rsidR="00AE50DC" w:rsidRPr="00C31E24" w:rsidRDefault="00AE50DC">
            <w:pPr>
              <w:pStyle w:val="TAH"/>
              <w:keepNext w:val="0"/>
              <w:keepLines w:val="0"/>
              <w:widowControl w:val="0"/>
              <w:rPr>
                <w:rFonts w:eastAsia="Calibri"/>
              </w:rPr>
            </w:pPr>
          </w:p>
        </w:tc>
        <w:tc>
          <w:tcPr>
            <w:tcW w:w="709" w:type="dxa"/>
            <w:tcBorders>
              <w:top w:val="single" w:sz="4" w:space="0" w:color="auto"/>
              <w:left w:val="single" w:sz="4" w:space="0" w:color="auto"/>
              <w:bottom w:val="single" w:sz="4" w:space="0" w:color="auto"/>
              <w:right w:val="single" w:sz="4" w:space="0" w:color="auto"/>
            </w:tcBorders>
            <w:hideMark/>
          </w:tcPr>
          <w:p w14:paraId="1CF70B51" w14:textId="77777777" w:rsidR="00AE50DC" w:rsidRPr="00C31E24" w:rsidRDefault="00AE50DC">
            <w:pPr>
              <w:pStyle w:val="TAH"/>
              <w:keepNext w:val="0"/>
              <w:keepLines w:val="0"/>
              <w:widowControl w:val="0"/>
              <w:rPr>
                <w:rFonts w:eastAsia="Calibri"/>
              </w:rPr>
            </w:pPr>
            <w:r w:rsidRPr="00C31E24">
              <w:rPr>
                <w:rFonts w:eastAsia="Calibri"/>
              </w:rPr>
              <w:t>U - S</w:t>
            </w:r>
          </w:p>
        </w:tc>
        <w:tc>
          <w:tcPr>
            <w:tcW w:w="2977" w:type="dxa"/>
            <w:tcBorders>
              <w:top w:val="single" w:sz="4" w:space="0" w:color="auto"/>
              <w:left w:val="single" w:sz="4" w:space="0" w:color="auto"/>
              <w:bottom w:val="single" w:sz="4" w:space="0" w:color="auto"/>
              <w:right w:val="single" w:sz="4" w:space="0" w:color="auto"/>
            </w:tcBorders>
            <w:hideMark/>
          </w:tcPr>
          <w:p w14:paraId="4C79E689" w14:textId="77777777" w:rsidR="00AE50DC" w:rsidRPr="00C31E24" w:rsidRDefault="00AE50DC">
            <w:pPr>
              <w:pStyle w:val="TAH"/>
              <w:keepNext w:val="0"/>
              <w:keepLines w:val="0"/>
              <w:widowControl w:val="0"/>
              <w:rPr>
                <w:rFonts w:eastAsia="Calibri"/>
              </w:rPr>
            </w:pPr>
            <w:r w:rsidRPr="00C31E24">
              <w:rPr>
                <w:rFonts w:eastAsia="Calibri"/>
              </w:rPr>
              <w:t>Message</w:t>
            </w:r>
          </w:p>
        </w:tc>
        <w:tc>
          <w:tcPr>
            <w:tcW w:w="567" w:type="dxa"/>
            <w:tcBorders>
              <w:top w:val="nil"/>
              <w:left w:val="single" w:sz="4" w:space="0" w:color="auto"/>
              <w:bottom w:val="single" w:sz="4" w:space="0" w:color="auto"/>
              <w:right w:val="single" w:sz="4" w:space="0" w:color="auto"/>
            </w:tcBorders>
          </w:tcPr>
          <w:p w14:paraId="7B8DF3E0" w14:textId="77777777" w:rsidR="00AE50DC" w:rsidRPr="00C31E24" w:rsidRDefault="00AE50DC">
            <w:pPr>
              <w:pStyle w:val="TAH"/>
              <w:keepNext w:val="0"/>
              <w:keepLines w:val="0"/>
              <w:widowControl w:val="0"/>
              <w:rPr>
                <w:rFonts w:eastAsia="Calibri"/>
              </w:rPr>
            </w:pPr>
          </w:p>
        </w:tc>
        <w:tc>
          <w:tcPr>
            <w:tcW w:w="892" w:type="dxa"/>
            <w:tcBorders>
              <w:top w:val="nil"/>
              <w:left w:val="single" w:sz="4" w:space="0" w:color="auto"/>
              <w:bottom w:val="single" w:sz="4" w:space="0" w:color="auto"/>
              <w:right w:val="single" w:sz="4" w:space="0" w:color="auto"/>
            </w:tcBorders>
          </w:tcPr>
          <w:p w14:paraId="0FD1DDFA" w14:textId="77777777" w:rsidR="00AE50DC" w:rsidRPr="00C31E24" w:rsidRDefault="00AE50DC">
            <w:pPr>
              <w:pStyle w:val="TAH"/>
              <w:keepNext w:val="0"/>
              <w:keepLines w:val="0"/>
              <w:widowControl w:val="0"/>
              <w:rPr>
                <w:rFonts w:eastAsia="Calibri"/>
              </w:rPr>
            </w:pPr>
          </w:p>
        </w:tc>
      </w:tr>
      <w:tr w:rsidR="00AE50DC" w:rsidRPr="00C31E24" w14:paraId="45B80F6D" w14:textId="77777777" w:rsidTr="00AE50DC">
        <w:tc>
          <w:tcPr>
            <w:tcW w:w="692" w:type="dxa"/>
            <w:tcBorders>
              <w:top w:val="single" w:sz="4" w:space="0" w:color="auto"/>
              <w:left w:val="single" w:sz="4" w:space="0" w:color="auto"/>
              <w:bottom w:val="single" w:sz="4" w:space="0" w:color="auto"/>
              <w:right w:val="single" w:sz="4" w:space="0" w:color="auto"/>
            </w:tcBorders>
            <w:hideMark/>
          </w:tcPr>
          <w:p w14:paraId="2CB98514" w14:textId="77777777" w:rsidR="00AE50DC" w:rsidRPr="00C31E24" w:rsidRDefault="00AE50DC">
            <w:pPr>
              <w:pStyle w:val="TAC"/>
              <w:keepNext w:val="0"/>
              <w:keepLines w:val="0"/>
              <w:widowControl w:val="0"/>
              <w:rPr>
                <w:rFonts w:eastAsia="Calibri"/>
              </w:rPr>
            </w:pPr>
            <w:r w:rsidRPr="00C31E24">
              <w:rPr>
                <w:rFonts w:eastAsia="Calibri"/>
              </w:rPr>
              <w:t>1</w:t>
            </w:r>
          </w:p>
        </w:tc>
        <w:tc>
          <w:tcPr>
            <w:tcW w:w="3925" w:type="dxa"/>
            <w:tcBorders>
              <w:top w:val="single" w:sz="4" w:space="0" w:color="auto"/>
              <w:left w:val="single" w:sz="4" w:space="0" w:color="auto"/>
              <w:bottom w:val="single" w:sz="4" w:space="0" w:color="auto"/>
              <w:right w:val="single" w:sz="4" w:space="0" w:color="auto"/>
            </w:tcBorders>
            <w:hideMark/>
          </w:tcPr>
          <w:p w14:paraId="64330EFB" w14:textId="77777777" w:rsidR="00AE50DC" w:rsidRPr="00C31E24" w:rsidRDefault="00AE50DC">
            <w:pPr>
              <w:pStyle w:val="TAL"/>
              <w:keepNext w:val="0"/>
              <w:keepLines w:val="0"/>
              <w:widowControl w:val="0"/>
              <w:rPr>
                <w:rFonts w:eastAsia="Calibri"/>
              </w:rPr>
            </w:pPr>
            <w:r w:rsidRPr="00C31E24">
              <w:rPr>
                <w:rFonts w:eastAsia="Calibri"/>
              </w:rPr>
              <w:t xml:space="preserve">Make the MCVideo User request to initiate a video push call to push a video </w:t>
            </w:r>
            <w:r w:rsidRPr="00C31E24">
              <w:rPr>
                <w:lang w:eastAsia="zh-CN"/>
              </w:rPr>
              <w:t>from another MCVideo client</w:t>
            </w:r>
            <w:r w:rsidRPr="00C31E24">
              <w:rPr>
                <w:rFonts w:eastAsia="Calibri"/>
              </w:rPr>
              <w:t>.</w:t>
            </w:r>
          </w:p>
          <w:p w14:paraId="15D299CD" w14:textId="77777777" w:rsidR="00AE50DC" w:rsidRPr="00C31E24" w:rsidRDefault="00AE50DC">
            <w:pPr>
              <w:pStyle w:val="TAL"/>
              <w:keepNext w:val="0"/>
              <w:keepLines w:val="0"/>
              <w:widowControl w:val="0"/>
              <w:rPr>
                <w:rFonts w:eastAsia="Calibri"/>
                <w:shd w:val="clear" w:color="auto" w:fill="FF0000"/>
              </w:rPr>
            </w:pPr>
            <w:r w:rsidRPr="00C31E24">
              <w:rPr>
                <w:rFonts w:eastAsia="Calibri"/>
              </w:rPr>
              <w:t>(NOTE 1)</w:t>
            </w:r>
          </w:p>
        </w:tc>
        <w:tc>
          <w:tcPr>
            <w:tcW w:w="709" w:type="dxa"/>
            <w:tcBorders>
              <w:top w:val="single" w:sz="4" w:space="0" w:color="auto"/>
              <w:left w:val="single" w:sz="4" w:space="0" w:color="auto"/>
              <w:bottom w:val="single" w:sz="4" w:space="0" w:color="auto"/>
              <w:right w:val="single" w:sz="4" w:space="0" w:color="auto"/>
            </w:tcBorders>
            <w:hideMark/>
          </w:tcPr>
          <w:p w14:paraId="4B630AC3" w14:textId="77777777" w:rsidR="00AE50DC" w:rsidRPr="00C31E24" w:rsidRDefault="00AE50DC">
            <w:pPr>
              <w:pStyle w:val="TAC"/>
              <w:keepNext w:val="0"/>
              <w:keepLines w:val="0"/>
              <w:widowControl w:val="0"/>
              <w:rPr>
                <w:rFonts w:eastAsia="Calibri"/>
                <w:szCs w:val="22"/>
              </w:rPr>
            </w:pPr>
            <w:r w:rsidRPr="00C31E2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31A0CB02" w14:textId="77777777" w:rsidR="00AE50DC" w:rsidRPr="00C31E24" w:rsidRDefault="00AE50DC">
            <w:pPr>
              <w:pStyle w:val="TAL"/>
              <w:keepNext w:val="0"/>
              <w:keepLines w:val="0"/>
              <w:widowControl w:val="0"/>
              <w:rPr>
                <w:rFonts w:eastAsia="Calibri"/>
              </w:rPr>
            </w:pPr>
            <w:r w:rsidRPr="00C31E2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098E259" w14:textId="77777777" w:rsidR="00AE50DC" w:rsidRPr="00C31E24" w:rsidRDefault="00AE50DC">
            <w:pPr>
              <w:pStyle w:val="TAC"/>
              <w:keepNext w:val="0"/>
              <w:keepLines w:val="0"/>
              <w:widowControl w:val="0"/>
              <w:rPr>
                <w:rFonts w:eastAsia="Calibri"/>
                <w:szCs w:val="22"/>
              </w:rPr>
            </w:pPr>
            <w:r w:rsidRPr="00C31E24">
              <w:rPr>
                <w:rFonts w:eastAsia="Calibri"/>
                <w:szCs w:val="22"/>
              </w:rPr>
              <w:t>-</w:t>
            </w:r>
          </w:p>
        </w:tc>
        <w:tc>
          <w:tcPr>
            <w:tcW w:w="892" w:type="dxa"/>
            <w:tcBorders>
              <w:top w:val="single" w:sz="4" w:space="0" w:color="auto"/>
              <w:left w:val="single" w:sz="4" w:space="0" w:color="auto"/>
              <w:bottom w:val="single" w:sz="4" w:space="0" w:color="auto"/>
              <w:right w:val="single" w:sz="4" w:space="0" w:color="auto"/>
            </w:tcBorders>
            <w:hideMark/>
          </w:tcPr>
          <w:p w14:paraId="043022EA" w14:textId="77777777" w:rsidR="00AE50DC" w:rsidRPr="00C31E24" w:rsidRDefault="00AE50DC">
            <w:pPr>
              <w:pStyle w:val="TAC"/>
              <w:keepNext w:val="0"/>
              <w:keepLines w:val="0"/>
              <w:widowControl w:val="0"/>
              <w:rPr>
                <w:rFonts w:eastAsia="Calibri"/>
                <w:szCs w:val="22"/>
              </w:rPr>
            </w:pPr>
            <w:r w:rsidRPr="00C31E24">
              <w:rPr>
                <w:rFonts w:eastAsia="Calibri"/>
                <w:szCs w:val="22"/>
              </w:rPr>
              <w:t>-</w:t>
            </w:r>
          </w:p>
        </w:tc>
      </w:tr>
      <w:tr w:rsidR="00AE50DC" w:rsidRPr="00C31E24" w14:paraId="5A040CA4" w14:textId="77777777" w:rsidTr="00AE50DC">
        <w:tc>
          <w:tcPr>
            <w:tcW w:w="692" w:type="dxa"/>
            <w:tcBorders>
              <w:top w:val="single" w:sz="4" w:space="0" w:color="auto"/>
              <w:left w:val="single" w:sz="4" w:space="0" w:color="auto"/>
              <w:bottom w:val="single" w:sz="4" w:space="0" w:color="auto"/>
              <w:right w:val="single" w:sz="4" w:space="0" w:color="auto"/>
            </w:tcBorders>
            <w:hideMark/>
          </w:tcPr>
          <w:p w14:paraId="41349236" w14:textId="77777777" w:rsidR="00AE50DC" w:rsidRPr="00C31E24" w:rsidRDefault="00AE50DC">
            <w:pPr>
              <w:pStyle w:val="TAC"/>
              <w:keepNext w:val="0"/>
              <w:keepLines w:val="0"/>
              <w:widowControl w:val="0"/>
            </w:pPr>
            <w:r w:rsidRPr="00C31E24">
              <w:rPr>
                <w:rFonts w:eastAsia="Calibri"/>
              </w:rPr>
              <w:t>2</w:t>
            </w:r>
          </w:p>
        </w:tc>
        <w:tc>
          <w:tcPr>
            <w:tcW w:w="3925" w:type="dxa"/>
            <w:tcBorders>
              <w:top w:val="single" w:sz="4" w:space="0" w:color="auto"/>
              <w:left w:val="single" w:sz="4" w:space="0" w:color="auto"/>
              <w:bottom w:val="single" w:sz="4" w:space="0" w:color="auto"/>
              <w:right w:val="single" w:sz="4" w:space="0" w:color="auto"/>
            </w:tcBorders>
            <w:hideMark/>
          </w:tcPr>
          <w:p w14:paraId="18D9F265" w14:textId="77777777" w:rsidR="00AE50DC" w:rsidRPr="00C31E24" w:rsidRDefault="00AE50DC">
            <w:pPr>
              <w:pStyle w:val="TAL"/>
            </w:pPr>
            <w:r w:rsidRPr="00C31E24">
              <w:rPr>
                <w:rFonts w:eastAsia="Calibri"/>
              </w:rPr>
              <w:t>Check: Does the UE (MCVideo Client) correctly perform test procedure '</w:t>
            </w:r>
            <w:r w:rsidRPr="00C31E24">
              <w:t>MCVideo CO session establishment/modification without provisional responses other than 100 Trying'</w:t>
            </w:r>
            <w:r w:rsidRPr="00C31E24">
              <w:rPr>
                <w:rFonts w:eastAsia="Calibri"/>
              </w:rPr>
              <w:t xml:space="preserve"> as described in TS 36.579-1 [2] Table 5.3B.1.3-1 to push a video </w:t>
            </w:r>
            <w:r w:rsidRPr="00C31E24">
              <w:rPr>
                <w:lang w:eastAsia="zh-CN"/>
              </w:rPr>
              <w:t>to another MCVideo client</w:t>
            </w:r>
            <w:r w:rsidRPr="00C31E24">
              <w:rPr>
                <w:rFonts w:eastAsia="Calibri"/>
              </w:rPr>
              <w:t>?</w:t>
            </w:r>
          </w:p>
        </w:tc>
        <w:tc>
          <w:tcPr>
            <w:tcW w:w="709" w:type="dxa"/>
            <w:tcBorders>
              <w:top w:val="single" w:sz="4" w:space="0" w:color="auto"/>
              <w:left w:val="single" w:sz="4" w:space="0" w:color="auto"/>
              <w:bottom w:val="single" w:sz="4" w:space="0" w:color="auto"/>
              <w:right w:val="single" w:sz="4" w:space="0" w:color="auto"/>
            </w:tcBorders>
            <w:hideMark/>
          </w:tcPr>
          <w:p w14:paraId="7C34B8D2" w14:textId="77777777" w:rsidR="00AE50DC" w:rsidRPr="00C31E24" w:rsidRDefault="00AE50DC">
            <w:pPr>
              <w:pStyle w:val="TAC"/>
              <w:keepNext w:val="0"/>
              <w:keepLines w:val="0"/>
              <w:widowControl w:val="0"/>
            </w:pPr>
            <w:r w:rsidRPr="00C31E2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0DA34FF8" w14:textId="77777777" w:rsidR="00AE50DC" w:rsidRPr="00C31E24" w:rsidRDefault="00AE50DC">
            <w:pPr>
              <w:pStyle w:val="TAL"/>
              <w:keepNext w:val="0"/>
              <w:keepLines w:val="0"/>
              <w:widowControl w:val="0"/>
            </w:pPr>
            <w:r w:rsidRPr="00C31E24">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4D3FA45A" w14:textId="77777777" w:rsidR="00AE50DC" w:rsidRPr="00C31E24" w:rsidRDefault="00AE50DC">
            <w:pPr>
              <w:pStyle w:val="TAC"/>
              <w:keepNext w:val="0"/>
              <w:keepLines w:val="0"/>
              <w:widowControl w:val="0"/>
            </w:pPr>
            <w:r w:rsidRPr="00C31E24">
              <w:rPr>
                <w:rFonts w:eastAsia="Calibri"/>
                <w:szCs w:val="22"/>
              </w:rPr>
              <w:t>1</w:t>
            </w:r>
          </w:p>
        </w:tc>
        <w:tc>
          <w:tcPr>
            <w:tcW w:w="892" w:type="dxa"/>
            <w:tcBorders>
              <w:top w:val="single" w:sz="4" w:space="0" w:color="auto"/>
              <w:left w:val="single" w:sz="4" w:space="0" w:color="auto"/>
              <w:bottom w:val="single" w:sz="4" w:space="0" w:color="auto"/>
              <w:right w:val="single" w:sz="4" w:space="0" w:color="auto"/>
            </w:tcBorders>
            <w:hideMark/>
          </w:tcPr>
          <w:p w14:paraId="1D90E092" w14:textId="77777777" w:rsidR="00AE50DC" w:rsidRPr="00C31E24" w:rsidRDefault="00AE50DC">
            <w:pPr>
              <w:pStyle w:val="TAC"/>
              <w:keepNext w:val="0"/>
              <w:keepLines w:val="0"/>
              <w:widowControl w:val="0"/>
            </w:pPr>
            <w:r w:rsidRPr="00C31E24">
              <w:t>-</w:t>
            </w:r>
          </w:p>
        </w:tc>
      </w:tr>
      <w:tr w:rsidR="00AE50DC" w:rsidRPr="00C31E24" w14:paraId="0393F658" w14:textId="77777777" w:rsidTr="00AE50DC">
        <w:tc>
          <w:tcPr>
            <w:tcW w:w="692" w:type="dxa"/>
            <w:tcBorders>
              <w:top w:val="single" w:sz="4" w:space="0" w:color="auto"/>
              <w:left w:val="single" w:sz="4" w:space="0" w:color="auto"/>
              <w:bottom w:val="single" w:sz="4" w:space="0" w:color="auto"/>
              <w:right w:val="single" w:sz="4" w:space="0" w:color="auto"/>
            </w:tcBorders>
            <w:hideMark/>
          </w:tcPr>
          <w:p w14:paraId="6865D3FB" w14:textId="77777777" w:rsidR="00AE50DC" w:rsidRPr="00C31E24" w:rsidRDefault="00AE50DC">
            <w:pPr>
              <w:pStyle w:val="TAC"/>
              <w:keepNext w:val="0"/>
              <w:keepLines w:val="0"/>
              <w:widowControl w:val="0"/>
            </w:pPr>
            <w:r w:rsidRPr="00C31E24">
              <w:rPr>
                <w:rFonts w:eastAsia="Calibri"/>
              </w:rPr>
              <w:t>3</w:t>
            </w:r>
          </w:p>
        </w:tc>
        <w:tc>
          <w:tcPr>
            <w:tcW w:w="3925" w:type="dxa"/>
            <w:tcBorders>
              <w:top w:val="single" w:sz="4" w:space="0" w:color="auto"/>
              <w:left w:val="single" w:sz="4" w:space="0" w:color="auto"/>
              <w:bottom w:val="single" w:sz="4" w:space="0" w:color="auto"/>
              <w:right w:val="single" w:sz="4" w:space="0" w:color="auto"/>
            </w:tcBorders>
            <w:hideMark/>
          </w:tcPr>
          <w:p w14:paraId="25822D4F" w14:textId="77777777" w:rsidR="00AE50DC" w:rsidRPr="00C31E24" w:rsidRDefault="00AE50DC">
            <w:pPr>
              <w:pStyle w:val="TAL"/>
            </w:pPr>
            <w:r w:rsidRPr="00C31E24">
              <w:t>Check: Does the UE (MCVideo Client provide transmission granted notification to the MCVideo User?</w:t>
            </w:r>
          </w:p>
          <w:p w14:paraId="0E110379" w14:textId="77777777" w:rsidR="00AE50DC" w:rsidRPr="00C31E24" w:rsidRDefault="00AE50DC">
            <w:pPr>
              <w:pStyle w:val="TAL"/>
            </w:pPr>
            <w:r w:rsidRPr="00C31E24">
              <w:rPr>
                <w:rFonts w:eastAsia="Calibri"/>
                <w:szCs w:val="18"/>
              </w:rPr>
              <w:t xml:space="preserve">(NOTE 1) </w:t>
            </w:r>
          </w:p>
        </w:tc>
        <w:tc>
          <w:tcPr>
            <w:tcW w:w="709" w:type="dxa"/>
            <w:tcBorders>
              <w:top w:val="single" w:sz="4" w:space="0" w:color="auto"/>
              <w:left w:val="single" w:sz="4" w:space="0" w:color="auto"/>
              <w:bottom w:val="single" w:sz="4" w:space="0" w:color="auto"/>
              <w:right w:val="single" w:sz="4" w:space="0" w:color="auto"/>
            </w:tcBorders>
            <w:hideMark/>
          </w:tcPr>
          <w:p w14:paraId="3DBEEF48" w14:textId="77777777" w:rsidR="00AE50DC" w:rsidRPr="00C31E24" w:rsidRDefault="00AE50DC">
            <w:pPr>
              <w:pStyle w:val="TAC"/>
              <w:keepNext w:val="0"/>
              <w:keepLines w:val="0"/>
              <w:widowControl w:val="0"/>
            </w:pPr>
            <w:r w:rsidRPr="00C31E2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60EE6B14" w14:textId="77777777" w:rsidR="00AE50DC" w:rsidRPr="00C31E24" w:rsidRDefault="00AE50DC">
            <w:pPr>
              <w:pStyle w:val="TAL"/>
              <w:keepNext w:val="0"/>
              <w:keepLines w:val="0"/>
              <w:widowControl w:val="0"/>
            </w:pPr>
            <w:r w:rsidRPr="00C31E24">
              <w:rPr>
                <w:rFonts w:eastAsia="Calibr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358EDADF" w14:textId="77777777" w:rsidR="00AE50DC" w:rsidRPr="00C31E24" w:rsidRDefault="00AE50DC">
            <w:pPr>
              <w:pStyle w:val="TAC"/>
              <w:keepNext w:val="0"/>
              <w:keepLines w:val="0"/>
              <w:widowControl w:val="0"/>
            </w:pPr>
            <w:r w:rsidRPr="00C31E24">
              <w:rPr>
                <w:rFonts w:eastAsia="Calibri"/>
                <w:szCs w:val="18"/>
              </w:rPr>
              <w:t>2</w:t>
            </w:r>
          </w:p>
        </w:tc>
        <w:tc>
          <w:tcPr>
            <w:tcW w:w="892" w:type="dxa"/>
            <w:tcBorders>
              <w:top w:val="single" w:sz="4" w:space="0" w:color="auto"/>
              <w:left w:val="single" w:sz="4" w:space="0" w:color="auto"/>
              <w:bottom w:val="single" w:sz="4" w:space="0" w:color="auto"/>
              <w:right w:val="single" w:sz="4" w:space="0" w:color="auto"/>
            </w:tcBorders>
            <w:hideMark/>
          </w:tcPr>
          <w:p w14:paraId="446F7979" w14:textId="77777777" w:rsidR="00AE50DC" w:rsidRPr="00C31E24" w:rsidRDefault="00AE50DC">
            <w:pPr>
              <w:pStyle w:val="TAC"/>
              <w:keepNext w:val="0"/>
              <w:keepLines w:val="0"/>
              <w:widowControl w:val="0"/>
            </w:pPr>
            <w:r w:rsidRPr="00C31E24">
              <w:rPr>
                <w:rFonts w:eastAsia="Calibri"/>
                <w:szCs w:val="18"/>
              </w:rPr>
              <w:t>P</w:t>
            </w:r>
          </w:p>
        </w:tc>
      </w:tr>
      <w:tr w:rsidR="00AE50DC" w:rsidRPr="00C31E24" w14:paraId="7A541209" w14:textId="77777777" w:rsidTr="00AE50DC">
        <w:tc>
          <w:tcPr>
            <w:tcW w:w="692" w:type="dxa"/>
            <w:tcBorders>
              <w:top w:val="single" w:sz="4" w:space="0" w:color="auto"/>
              <w:left w:val="single" w:sz="4" w:space="0" w:color="auto"/>
              <w:bottom w:val="single" w:sz="4" w:space="0" w:color="auto"/>
              <w:right w:val="single" w:sz="4" w:space="0" w:color="auto"/>
            </w:tcBorders>
            <w:hideMark/>
          </w:tcPr>
          <w:p w14:paraId="5E5E4A36" w14:textId="77777777" w:rsidR="00AE50DC" w:rsidRPr="00C31E24" w:rsidRDefault="00AE50DC">
            <w:pPr>
              <w:pStyle w:val="TAC"/>
              <w:keepNext w:val="0"/>
              <w:keepLines w:val="0"/>
              <w:widowControl w:val="0"/>
            </w:pPr>
            <w:r w:rsidRPr="00C31E24">
              <w:rPr>
                <w:rFonts w:eastAsia="Calibri"/>
              </w:rPr>
              <w:t>4</w:t>
            </w:r>
          </w:p>
        </w:tc>
        <w:tc>
          <w:tcPr>
            <w:tcW w:w="3925" w:type="dxa"/>
            <w:tcBorders>
              <w:top w:val="single" w:sz="4" w:space="0" w:color="auto"/>
              <w:left w:val="single" w:sz="4" w:space="0" w:color="auto"/>
              <w:bottom w:val="single" w:sz="4" w:space="0" w:color="auto"/>
              <w:right w:val="single" w:sz="4" w:space="0" w:color="auto"/>
            </w:tcBorders>
            <w:hideMark/>
          </w:tcPr>
          <w:p w14:paraId="6251D4F4" w14:textId="77777777" w:rsidR="00AE50DC" w:rsidRPr="00C31E24" w:rsidRDefault="00AE50DC">
            <w:pPr>
              <w:pStyle w:val="TAL"/>
              <w:keepNext w:val="0"/>
              <w:keepLines w:val="0"/>
              <w:widowControl w:val="0"/>
            </w:pPr>
            <w:r w:rsidRPr="00C31E24">
              <w:t>Make the MCVideo User request to end Transmission.</w:t>
            </w:r>
          </w:p>
          <w:p w14:paraId="78637E96" w14:textId="77777777" w:rsidR="00AE50DC" w:rsidRPr="00C31E24" w:rsidRDefault="00AE50DC">
            <w:pPr>
              <w:pStyle w:val="TAL"/>
            </w:pPr>
            <w:r w:rsidRPr="00C31E24">
              <w:t>(NOTE1)</w:t>
            </w:r>
          </w:p>
        </w:tc>
        <w:tc>
          <w:tcPr>
            <w:tcW w:w="709" w:type="dxa"/>
            <w:tcBorders>
              <w:top w:val="single" w:sz="4" w:space="0" w:color="auto"/>
              <w:left w:val="single" w:sz="4" w:space="0" w:color="auto"/>
              <w:bottom w:val="single" w:sz="4" w:space="0" w:color="auto"/>
              <w:right w:val="single" w:sz="4" w:space="0" w:color="auto"/>
            </w:tcBorders>
            <w:hideMark/>
          </w:tcPr>
          <w:p w14:paraId="1BFC3A8E" w14:textId="77777777" w:rsidR="00AE50DC" w:rsidRPr="00C31E24" w:rsidRDefault="00AE50DC">
            <w:pPr>
              <w:pStyle w:val="TAC"/>
              <w:keepNext w:val="0"/>
              <w:keepLines w:val="0"/>
              <w:widowControl w:val="0"/>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365F0904" w14:textId="77777777" w:rsidR="00AE50DC" w:rsidRPr="00C31E24" w:rsidRDefault="00AE50DC">
            <w:pPr>
              <w:pStyle w:val="TAL"/>
              <w:keepNext w:val="0"/>
              <w:keepLines w:val="0"/>
              <w:widowControl w:val="0"/>
            </w:pPr>
            <w:r w:rsidRPr="00C31E24">
              <w:t>-</w:t>
            </w:r>
          </w:p>
        </w:tc>
        <w:tc>
          <w:tcPr>
            <w:tcW w:w="567" w:type="dxa"/>
            <w:tcBorders>
              <w:top w:val="single" w:sz="4" w:space="0" w:color="auto"/>
              <w:left w:val="single" w:sz="4" w:space="0" w:color="auto"/>
              <w:bottom w:val="single" w:sz="4" w:space="0" w:color="auto"/>
              <w:right w:val="single" w:sz="4" w:space="0" w:color="auto"/>
            </w:tcBorders>
            <w:hideMark/>
          </w:tcPr>
          <w:p w14:paraId="76E9B777" w14:textId="77777777" w:rsidR="00AE50DC" w:rsidRPr="00C31E24" w:rsidRDefault="00AE50DC">
            <w:pPr>
              <w:pStyle w:val="TAC"/>
              <w:keepNext w:val="0"/>
              <w:keepLines w:val="0"/>
              <w:widowControl w:val="0"/>
            </w:pPr>
            <w:r w:rsidRPr="00C31E24">
              <w:t>-</w:t>
            </w:r>
          </w:p>
        </w:tc>
        <w:tc>
          <w:tcPr>
            <w:tcW w:w="892" w:type="dxa"/>
            <w:tcBorders>
              <w:top w:val="single" w:sz="4" w:space="0" w:color="auto"/>
              <w:left w:val="single" w:sz="4" w:space="0" w:color="auto"/>
              <w:bottom w:val="single" w:sz="4" w:space="0" w:color="auto"/>
              <w:right w:val="single" w:sz="4" w:space="0" w:color="auto"/>
            </w:tcBorders>
            <w:hideMark/>
          </w:tcPr>
          <w:p w14:paraId="7F304856" w14:textId="77777777" w:rsidR="00AE50DC" w:rsidRPr="00C31E24" w:rsidRDefault="00AE50DC">
            <w:pPr>
              <w:pStyle w:val="TAC"/>
              <w:keepNext w:val="0"/>
              <w:keepLines w:val="0"/>
              <w:widowControl w:val="0"/>
            </w:pPr>
            <w:r w:rsidRPr="00C31E24">
              <w:t>-</w:t>
            </w:r>
          </w:p>
        </w:tc>
      </w:tr>
      <w:tr w:rsidR="00AE50DC" w:rsidRPr="00C31E24" w14:paraId="5E3BC020" w14:textId="77777777" w:rsidTr="00AE50DC">
        <w:tc>
          <w:tcPr>
            <w:tcW w:w="692" w:type="dxa"/>
            <w:tcBorders>
              <w:top w:val="single" w:sz="4" w:space="0" w:color="auto"/>
              <w:left w:val="single" w:sz="4" w:space="0" w:color="auto"/>
              <w:bottom w:val="single" w:sz="4" w:space="0" w:color="auto"/>
              <w:right w:val="single" w:sz="4" w:space="0" w:color="auto"/>
            </w:tcBorders>
            <w:hideMark/>
          </w:tcPr>
          <w:p w14:paraId="0644DAC9" w14:textId="77777777" w:rsidR="00AE50DC" w:rsidRPr="00C31E24" w:rsidRDefault="00AE50DC">
            <w:pPr>
              <w:pStyle w:val="TAC"/>
              <w:keepNext w:val="0"/>
              <w:keepLines w:val="0"/>
              <w:widowControl w:val="0"/>
            </w:pPr>
            <w:r w:rsidRPr="00C31E24">
              <w:rPr>
                <w:rFonts w:eastAsia="Calibri"/>
              </w:rPr>
              <w:t>5</w:t>
            </w:r>
          </w:p>
        </w:tc>
        <w:tc>
          <w:tcPr>
            <w:tcW w:w="3925" w:type="dxa"/>
            <w:tcBorders>
              <w:top w:val="single" w:sz="4" w:space="0" w:color="auto"/>
              <w:left w:val="single" w:sz="4" w:space="0" w:color="auto"/>
              <w:bottom w:val="single" w:sz="4" w:space="0" w:color="auto"/>
              <w:right w:val="single" w:sz="4" w:space="0" w:color="auto"/>
            </w:tcBorders>
            <w:hideMark/>
          </w:tcPr>
          <w:p w14:paraId="1A89F9B5" w14:textId="77777777" w:rsidR="00AE50DC" w:rsidRPr="00C31E24" w:rsidRDefault="00AE50DC">
            <w:pPr>
              <w:pStyle w:val="TAL"/>
            </w:pPr>
            <w:r w:rsidRPr="00C31E24">
              <w:t xml:space="preserve">Check: Does the UE (MCVideo Client) </w:t>
            </w:r>
            <w:r w:rsidRPr="00C31E24">
              <w:rPr>
                <w:rFonts w:eastAsia="Calibri"/>
              </w:rPr>
              <w:t xml:space="preserve">correctly perform test procedure </w:t>
            </w:r>
            <w:r w:rsidRPr="00C31E24">
              <w:t xml:space="preserve">MCVideo transmission End Request CO as described in </w:t>
            </w:r>
            <w:r w:rsidRPr="00C31E24">
              <w:rPr>
                <w:rFonts w:eastAsia="Calibri"/>
              </w:rPr>
              <w:t>TS 36.579-1 [2] Table 5.3B.7.3-1?</w:t>
            </w:r>
          </w:p>
        </w:tc>
        <w:tc>
          <w:tcPr>
            <w:tcW w:w="709" w:type="dxa"/>
            <w:tcBorders>
              <w:top w:val="single" w:sz="4" w:space="0" w:color="auto"/>
              <w:left w:val="single" w:sz="4" w:space="0" w:color="auto"/>
              <w:bottom w:val="single" w:sz="4" w:space="0" w:color="auto"/>
              <w:right w:val="single" w:sz="4" w:space="0" w:color="auto"/>
            </w:tcBorders>
            <w:hideMark/>
          </w:tcPr>
          <w:p w14:paraId="3A3D606F" w14:textId="77777777" w:rsidR="00AE50DC" w:rsidRPr="00C31E24" w:rsidRDefault="00AE50DC">
            <w:pPr>
              <w:pStyle w:val="TAC"/>
              <w:keepNext w:val="0"/>
              <w:keepLines w:val="0"/>
              <w:widowControl w:val="0"/>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5FA94755" w14:textId="77777777" w:rsidR="00AE50DC" w:rsidRPr="00C31E24" w:rsidRDefault="00AE50DC">
            <w:pPr>
              <w:pStyle w:val="TAL"/>
              <w:keepNext w:val="0"/>
              <w:keepLines w:val="0"/>
              <w:widowControl w:val="0"/>
            </w:pPr>
            <w:r w:rsidRPr="00C31E24">
              <w:t>-</w:t>
            </w:r>
          </w:p>
        </w:tc>
        <w:tc>
          <w:tcPr>
            <w:tcW w:w="567" w:type="dxa"/>
            <w:tcBorders>
              <w:top w:val="single" w:sz="4" w:space="0" w:color="auto"/>
              <w:left w:val="single" w:sz="4" w:space="0" w:color="auto"/>
              <w:bottom w:val="single" w:sz="4" w:space="0" w:color="auto"/>
              <w:right w:val="single" w:sz="4" w:space="0" w:color="auto"/>
            </w:tcBorders>
            <w:hideMark/>
          </w:tcPr>
          <w:p w14:paraId="7C226CE1" w14:textId="77777777" w:rsidR="00AE50DC" w:rsidRPr="00C31E24" w:rsidRDefault="00AE50DC">
            <w:pPr>
              <w:pStyle w:val="TAC"/>
              <w:keepNext w:val="0"/>
              <w:keepLines w:val="0"/>
              <w:widowControl w:val="0"/>
            </w:pPr>
            <w:r w:rsidRPr="00C31E24">
              <w:t>2</w:t>
            </w:r>
          </w:p>
        </w:tc>
        <w:tc>
          <w:tcPr>
            <w:tcW w:w="892" w:type="dxa"/>
            <w:tcBorders>
              <w:top w:val="single" w:sz="4" w:space="0" w:color="auto"/>
              <w:left w:val="single" w:sz="4" w:space="0" w:color="auto"/>
              <w:bottom w:val="single" w:sz="4" w:space="0" w:color="auto"/>
              <w:right w:val="single" w:sz="4" w:space="0" w:color="auto"/>
            </w:tcBorders>
            <w:hideMark/>
          </w:tcPr>
          <w:p w14:paraId="4FB7EE3F" w14:textId="77777777" w:rsidR="00AE50DC" w:rsidRPr="00C31E24" w:rsidRDefault="00AE50DC">
            <w:pPr>
              <w:pStyle w:val="TAC"/>
              <w:keepNext w:val="0"/>
              <w:keepLines w:val="0"/>
              <w:widowControl w:val="0"/>
            </w:pPr>
            <w:r w:rsidRPr="00C31E24">
              <w:t>-</w:t>
            </w:r>
          </w:p>
        </w:tc>
      </w:tr>
      <w:tr w:rsidR="00AE50DC" w:rsidRPr="00C31E24" w14:paraId="60019AF6" w14:textId="77777777" w:rsidTr="00AE50DC">
        <w:tc>
          <w:tcPr>
            <w:tcW w:w="692" w:type="dxa"/>
            <w:tcBorders>
              <w:top w:val="single" w:sz="4" w:space="0" w:color="auto"/>
              <w:left w:val="single" w:sz="4" w:space="0" w:color="auto"/>
              <w:bottom w:val="single" w:sz="4" w:space="0" w:color="auto"/>
              <w:right w:val="single" w:sz="4" w:space="0" w:color="auto"/>
            </w:tcBorders>
            <w:hideMark/>
          </w:tcPr>
          <w:p w14:paraId="35467247" w14:textId="77777777" w:rsidR="00AE50DC" w:rsidRPr="00C31E24" w:rsidRDefault="00AE50DC">
            <w:pPr>
              <w:pStyle w:val="TAC"/>
              <w:keepNext w:val="0"/>
              <w:keepLines w:val="0"/>
              <w:widowControl w:val="0"/>
            </w:pPr>
            <w:r w:rsidRPr="00C31E24">
              <w:rPr>
                <w:rFonts w:eastAsia="Calibri"/>
              </w:rPr>
              <w:t>6</w:t>
            </w:r>
          </w:p>
        </w:tc>
        <w:tc>
          <w:tcPr>
            <w:tcW w:w="3925" w:type="dxa"/>
            <w:tcBorders>
              <w:top w:val="single" w:sz="4" w:space="0" w:color="auto"/>
              <w:left w:val="single" w:sz="4" w:space="0" w:color="auto"/>
              <w:bottom w:val="single" w:sz="4" w:space="0" w:color="auto"/>
              <w:right w:val="single" w:sz="4" w:space="0" w:color="auto"/>
            </w:tcBorders>
            <w:hideMark/>
          </w:tcPr>
          <w:p w14:paraId="6A9AE1C9" w14:textId="77777777" w:rsidR="00AE50DC" w:rsidRPr="00C31E24" w:rsidRDefault="00AE50DC">
            <w:pPr>
              <w:pStyle w:val="TAL"/>
              <w:keepNext w:val="0"/>
              <w:keepLines w:val="0"/>
              <w:widowControl w:val="0"/>
            </w:pPr>
            <w:r w:rsidRPr="00C31E24">
              <w:t>Make the UE (MCVideo Client) request to end the video push call.</w:t>
            </w:r>
          </w:p>
          <w:p w14:paraId="52D4CD9C" w14:textId="77777777" w:rsidR="00AE50DC" w:rsidRPr="00C31E24" w:rsidRDefault="00AE50DC">
            <w:pPr>
              <w:pStyle w:val="TAL"/>
            </w:pPr>
            <w:r w:rsidRPr="00C31E24">
              <w:t>(NOTE 1)</w:t>
            </w:r>
          </w:p>
        </w:tc>
        <w:tc>
          <w:tcPr>
            <w:tcW w:w="709" w:type="dxa"/>
            <w:tcBorders>
              <w:top w:val="single" w:sz="4" w:space="0" w:color="auto"/>
              <w:left w:val="single" w:sz="4" w:space="0" w:color="auto"/>
              <w:bottom w:val="single" w:sz="4" w:space="0" w:color="auto"/>
              <w:right w:val="single" w:sz="4" w:space="0" w:color="auto"/>
            </w:tcBorders>
            <w:hideMark/>
          </w:tcPr>
          <w:p w14:paraId="48E0C199" w14:textId="77777777" w:rsidR="00AE50DC" w:rsidRPr="00C31E24" w:rsidRDefault="00AE50DC">
            <w:pPr>
              <w:pStyle w:val="TAC"/>
              <w:keepNext w:val="0"/>
              <w:keepLines w:val="0"/>
              <w:widowControl w:val="0"/>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716FE1F2" w14:textId="77777777" w:rsidR="00AE50DC" w:rsidRPr="00C31E24" w:rsidRDefault="00AE50DC">
            <w:pPr>
              <w:pStyle w:val="TAL"/>
              <w:keepNext w:val="0"/>
              <w:keepLines w:val="0"/>
              <w:widowControl w:val="0"/>
            </w:pPr>
            <w:r w:rsidRPr="00C31E24">
              <w:t>-</w:t>
            </w:r>
          </w:p>
        </w:tc>
        <w:tc>
          <w:tcPr>
            <w:tcW w:w="567" w:type="dxa"/>
            <w:tcBorders>
              <w:top w:val="single" w:sz="4" w:space="0" w:color="auto"/>
              <w:left w:val="single" w:sz="4" w:space="0" w:color="auto"/>
              <w:bottom w:val="single" w:sz="4" w:space="0" w:color="auto"/>
              <w:right w:val="single" w:sz="4" w:space="0" w:color="auto"/>
            </w:tcBorders>
            <w:hideMark/>
          </w:tcPr>
          <w:p w14:paraId="6C3BF92C" w14:textId="77777777" w:rsidR="00AE50DC" w:rsidRPr="00C31E24" w:rsidRDefault="00AE50DC">
            <w:pPr>
              <w:pStyle w:val="TAC"/>
              <w:keepNext w:val="0"/>
              <w:keepLines w:val="0"/>
              <w:widowControl w:val="0"/>
            </w:pPr>
            <w:r w:rsidRPr="00C31E24">
              <w:t>-</w:t>
            </w:r>
          </w:p>
        </w:tc>
        <w:tc>
          <w:tcPr>
            <w:tcW w:w="892" w:type="dxa"/>
            <w:tcBorders>
              <w:top w:val="single" w:sz="4" w:space="0" w:color="auto"/>
              <w:left w:val="single" w:sz="4" w:space="0" w:color="auto"/>
              <w:bottom w:val="single" w:sz="4" w:space="0" w:color="auto"/>
              <w:right w:val="single" w:sz="4" w:space="0" w:color="auto"/>
            </w:tcBorders>
            <w:hideMark/>
          </w:tcPr>
          <w:p w14:paraId="53D2FB5A" w14:textId="77777777" w:rsidR="00AE50DC" w:rsidRPr="00C31E24" w:rsidRDefault="00AE50DC">
            <w:pPr>
              <w:pStyle w:val="TAC"/>
              <w:keepNext w:val="0"/>
              <w:keepLines w:val="0"/>
              <w:widowControl w:val="0"/>
            </w:pPr>
            <w:r w:rsidRPr="00C31E24">
              <w:t>-</w:t>
            </w:r>
          </w:p>
        </w:tc>
      </w:tr>
      <w:tr w:rsidR="00AE50DC" w:rsidRPr="00C31E24" w14:paraId="434898A7" w14:textId="77777777" w:rsidTr="00AE50DC">
        <w:tc>
          <w:tcPr>
            <w:tcW w:w="692" w:type="dxa"/>
            <w:tcBorders>
              <w:top w:val="single" w:sz="4" w:space="0" w:color="auto"/>
              <w:left w:val="single" w:sz="4" w:space="0" w:color="auto"/>
              <w:bottom w:val="single" w:sz="4" w:space="0" w:color="auto"/>
              <w:right w:val="single" w:sz="4" w:space="0" w:color="auto"/>
            </w:tcBorders>
            <w:hideMark/>
          </w:tcPr>
          <w:p w14:paraId="38A2C574" w14:textId="77777777" w:rsidR="00AE50DC" w:rsidRPr="00C31E24" w:rsidRDefault="00AE50DC">
            <w:pPr>
              <w:pStyle w:val="TAC"/>
              <w:keepNext w:val="0"/>
              <w:keepLines w:val="0"/>
              <w:widowControl w:val="0"/>
            </w:pPr>
            <w:r w:rsidRPr="00C31E24">
              <w:rPr>
                <w:rFonts w:eastAsia="Calibri"/>
              </w:rPr>
              <w:t>7</w:t>
            </w:r>
          </w:p>
        </w:tc>
        <w:tc>
          <w:tcPr>
            <w:tcW w:w="3925" w:type="dxa"/>
            <w:tcBorders>
              <w:top w:val="single" w:sz="4" w:space="0" w:color="auto"/>
              <w:left w:val="single" w:sz="4" w:space="0" w:color="auto"/>
              <w:bottom w:val="single" w:sz="4" w:space="0" w:color="auto"/>
              <w:right w:val="single" w:sz="4" w:space="0" w:color="auto"/>
            </w:tcBorders>
            <w:hideMark/>
          </w:tcPr>
          <w:p w14:paraId="577DD72B" w14:textId="77777777" w:rsidR="00AE50DC" w:rsidRPr="00C31E24" w:rsidRDefault="00AE50DC">
            <w:pPr>
              <w:pStyle w:val="TAL"/>
            </w:pPr>
            <w:r w:rsidRPr="00C31E24">
              <w:t xml:space="preserve">Check: Does the UE (MCVideo Client) correctly perform test procedure MCX CO call release as described in </w:t>
            </w:r>
            <w:r w:rsidRPr="00C31E24">
              <w:rPr>
                <w:rFonts w:eastAsia="Calibri"/>
              </w:rPr>
              <w:t>TS 36.579-1 [2] Table 5.3.10.3-1?</w:t>
            </w:r>
          </w:p>
        </w:tc>
        <w:tc>
          <w:tcPr>
            <w:tcW w:w="709" w:type="dxa"/>
            <w:tcBorders>
              <w:top w:val="single" w:sz="4" w:space="0" w:color="auto"/>
              <w:left w:val="single" w:sz="4" w:space="0" w:color="auto"/>
              <w:bottom w:val="single" w:sz="4" w:space="0" w:color="auto"/>
              <w:right w:val="single" w:sz="4" w:space="0" w:color="auto"/>
            </w:tcBorders>
            <w:hideMark/>
          </w:tcPr>
          <w:p w14:paraId="11B47945" w14:textId="77777777" w:rsidR="00AE50DC" w:rsidRPr="00C31E24" w:rsidRDefault="00AE50DC">
            <w:pPr>
              <w:pStyle w:val="TAC"/>
              <w:keepNext w:val="0"/>
              <w:keepLines w:val="0"/>
              <w:widowControl w:val="0"/>
            </w:pPr>
            <w:r w:rsidRPr="00C31E24">
              <w:t>-</w:t>
            </w:r>
          </w:p>
        </w:tc>
        <w:tc>
          <w:tcPr>
            <w:tcW w:w="2977" w:type="dxa"/>
            <w:tcBorders>
              <w:top w:val="single" w:sz="4" w:space="0" w:color="auto"/>
              <w:left w:val="single" w:sz="4" w:space="0" w:color="auto"/>
              <w:bottom w:val="single" w:sz="4" w:space="0" w:color="auto"/>
              <w:right w:val="single" w:sz="4" w:space="0" w:color="auto"/>
            </w:tcBorders>
            <w:hideMark/>
          </w:tcPr>
          <w:p w14:paraId="539D0E14" w14:textId="77777777" w:rsidR="00AE50DC" w:rsidRPr="00C31E24" w:rsidRDefault="00AE50DC">
            <w:pPr>
              <w:pStyle w:val="TAL"/>
              <w:keepNext w:val="0"/>
              <w:keepLines w:val="0"/>
              <w:widowControl w:val="0"/>
            </w:pPr>
            <w:r w:rsidRPr="00C31E24">
              <w:t>-</w:t>
            </w:r>
          </w:p>
        </w:tc>
        <w:tc>
          <w:tcPr>
            <w:tcW w:w="567" w:type="dxa"/>
            <w:tcBorders>
              <w:top w:val="single" w:sz="4" w:space="0" w:color="auto"/>
              <w:left w:val="single" w:sz="4" w:space="0" w:color="auto"/>
              <w:bottom w:val="single" w:sz="4" w:space="0" w:color="auto"/>
              <w:right w:val="single" w:sz="4" w:space="0" w:color="auto"/>
            </w:tcBorders>
            <w:hideMark/>
          </w:tcPr>
          <w:p w14:paraId="4B31F014" w14:textId="77777777" w:rsidR="00AE50DC" w:rsidRPr="00C31E24" w:rsidRDefault="00AE50DC">
            <w:pPr>
              <w:pStyle w:val="TAC"/>
              <w:keepNext w:val="0"/>
              <w:keepLines w:val="0"/>
              <w:widowControl w:val="0"/>
            </w:pPr>
            <w:r w:rsidRPr="00C31E24">
              <w:t>3</w:t>
            </w:r>
          </w:p>
        </w:tc>
        <w:tc>
          <w:tcPr>
            <w:tcW w:w="892" w:type="dxa"/>
            <w:tcBorders>
              <w:top w:val="single" w:sz="4" w:space="0" w:color="auto"/>
              <w:left w:val="single" w:sz="4" w:space="0" w:color="auto"/>
              <w:bottom w:val="single" w:sz="4" w:space="0" w:color="auto"/>
              <w:right w:val="single" w:sz="4" w:space="0" w:color="auto"/>
            </w:tcBorders>
            <w:hideMark/>
          </w:tcPr>
          <w:p w14:paraId="55D40ECC" w14:textId="77777777" w:rsidR="00AE50DC" w:rsidRPr="00C31E24" w:rsidRDefault="00AE50DC">
            <w:pPr>
              <w:pStyle w:val="TAC"/>
              <w:keepNext w:val="0"/>
              <w:keepLines w:val="0"/>
              <w:widowControl w:val="0"/>
            </w:pPr>
            <w:r w:rsidRPr="00C31E24">
              <w:t>-</w:t>
            </w:r>
          </w:p>
        </w:tc>
      </w:tr>
      <w:tr w:rsidR="00AE50DC" w:rsidRPr="00C31E24" w14:paraId="6A575089" w14:textId="77777777" w:rsidTr="00AE50DC">
        <w:tc>
          <w:tcPr>
            <w:tcW w:w="9762" w:type="dxa"/>
            <w:gridSpan w:val="6"/>
            <w:tcBorders>
              <w:top w:val="single" w:sz="4" w:space="0" w:color="auto"/>
              <w:left w:val="single" w:sz="4" w:space="0" w:color="auto"/>
              <w:bottom w:val="single" w:sz="4" w:space="0" w:color="auto"/>
              <w:right w:val="single" w:sz="4" w:space="0" w:color="auto"/>
            </w:tcBorders>
            <w:hideMark/>
          </w:tcPr>
          <w:p w14:paraId="531511C3" w14:textId="77777777" w:rsidR="00AE50DC" w:rsidRPr="00C31E24" w:rsidRDefault="00AE50DC">
            <w:pPr>
              <w:pStyle w:val="TAC"/>
              <w:jc w:val="left"/>
              <w:rPr>
                <w:rFonts w:cs="Arial"/>
                <w:szCs w:val="18"/>
                <w:lang w:eastAsia="en-US"/>
              </w:rPr>
            </w:pPr>
            <w:r w:rsidRPr="00C31E24">
              <w:rPr>
                <w:rFonts w:cs="Arial"/>
                <w:szCs w:val="18"/>
                <w:lang w:eastAsia="en-US"/>
              </w:rPr>
              <w:t>NOTE 1: This action is expected to be done via a suitable implementation-dependent MMI.</w:t>
            </w:r>
          </w:p>
        </w:tc>
      </w:tr>
    </w:tbl>
    <w:p w14:paraId="32B98AC9" w14:textId="77777777" w:rsidR="00AE50DC" w:rsidRPr="00C31E24" w:rsidRDefault="00AE50DC" w:rsidP="00AE50DC"/>
    <w:p w14:paraId="130E13E5" w14:textId="77777777" w:rsidR="00AE50DC" w:rsidRPr="00C31E24" w:rsidRDefault="00AE50DC" w:rsidP="00AE50DC">
      <w:pPr>
        <w:pStyle w:val="H6"/>
      </w:pPr>
      <w:r w:rsidRPr="00C31E24">
        <w:t>6.5.1.3.3</w:t>
      </w:r>
      <w:r w:rsidRPr="00C31E24">
        <w:tab/>
        <w:t>Specific message contents</w:t>
      </w:r>
    </w:p>
    <w:p w14:paraId="1E1DE7A0" w14:textId="77777777" w:rsidR="00AE50DC" w:rsidRPr="00C31E24" w:rsidRDefault="00AE50DC" w:rsidP="00AE50DC">
      <w:pPr>
        <w:pStyle w:val="TH"/>
      </w:pPr>
      <w:r w:rsidRPr="00C31E24">
        <w:t>Table 6.5.1.3.3-1: SIP INVITE (Step 2, Table 6.5.1.3.2-1; Step 2, 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4"/>
        <w:gridCol w:w="2189"/>
        <w:gridCol w:w="1459"/>
        <w:gridCol w:w="1186"/>
      </w:tblGrid>
      <w:tr w:rsidR="00AE50DC" w:rsidRPr="00C31E24" w14:paraId="7B0A7F09" w14:textId="77777777" w:rsidTr="00AE50DC">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C4B97C6" w14:textId="77777777" w:rsidR="00AE50DC" w:rsidRPr="00C31E24" w:rsidRDefault="00AE50DC">
            <w:pPr>
              <w:pStyle w:val="TAL"/>
            </w:pPr>
            <w:r w:rsidRPr="00C31E24">
              <w:t>Derivation Path: TS 36.579-1 [2], Table 5.5.2.5.1-1, conditions MCVIDEO, PRIVATE-CALL</w:t>
            </w:r>
          </w:p>
        </w:tc>
      </w:tr>
      <w:tr w:rsidR="00AE50DC" w:rsidRPr="00C31E24" w14:paraId="6C98C407" w14:textId="77777777" w:rsidTr="00AE50DC">
        <w:trPr>
          <w:tblHeader/>
        </w:trPr>
        <w:tc>
          <w:tcPr>
            <w:tcW w:w="2973" w:type="dxa"/>
            <w:tcBorders>
              <w:top w:val="single" w:sz="4" w:space="0" w:color="auto"/>
              <w:left w:val="single" w:sz="4" w:space="0" w:color="auto"/>
              <w:bottom w:val="single" w:sz="4" w:space="0" w:color="auto"/>
              <w:right w:val="single" w:sz="4" w:space="0" w:color="auto"/>
            </w:tcBorders>
            <w:hideMark/>
          </w:tcPr>
          <w:p w14:paraId="5CB88310" w14:textId="77777777" w:rsidR="00AE50DC" w:rsidRPr="00C31E24" w:rsidRDefault="00AE50DC">
            <w:pPr>
              <w:pStyle w:val="TAH"/>
              <w:keepNext w:val="0"/>
              <w:keepLines w:val="0"/>
              <w:widowControl w:val="0"/>
              <w:rPr>
                <w:color w:val="000000"/>
              </w:rPr>
            </w:pPr>
            <w:r w:rsidRPr="00C31E24">
              <w:rPr>
                <w:color w:val="000000"/>
              </w:rPr>
              <w:t>Information Element</w:t>
            </w:r>
          </w:p>
        </w:tc>
        <w:tc>
          <w:tcPr>
            <w:tcW w:w="1825" w:type="dxa"/>
            <w:tcBorders>
              <w:top w:val="single" w:sz="4" w:space="0" w:color="auto"/>
              <w:left w:val="single" w:sz="4" w:space="0" w:color="auto"/>
              <w:bottom w:val="single" w:sz="4" w:space="0" w:color="auto"/>
              <w:right w:val="single" w:sz="4" w:space="0" w:color="auto"/>
            </w:tcBorders>
            <w:hideMark/>
          </w:tcPr>
          <w:p w14:paraId="2D88F453" w14:textId="77777777" w:rsidR="00AE50DC" w:rsidRPr="00C31E24" w:rsidRDefault="00AE50DC">
            <w:pPr>
              <w:pStyle w:val="TAH"/>
              <w:keepNext w:val="0"/>
              <w:keepLines w:val="0"/>
              <w:widowControl w:val="0"/>
              <w:rPr>
                <w:color w:val="000000"/>
              </w:rPr>
            </w:pPr>
            <w:r w:rsidRPr="00C31E24">
              <w:rPr>
                <w:color w:val="000000"/>
              </w:rPr>
              <w:t>Value/remark</w:t>
            </w:r>
          </w:p>
        </w:tc>
        <w:tc>
          <w:tcPr>
            <w:tcW w:w="2190" w:type="dxa"/>
            <w:tcBorders>
              <w:top w:val="single" w:sz="4" w:space="0" w:color="auto"/>
              <w:left w:val="single" w:sz="4" w:space="0" w:color="auto"/>
              <w:bottom w:val="single" w:sz="4" w:space="0" w:color="auto"/>
              <w:right w:val="single" w:sz="4" w:space="0" w:color="auto"/>
            </w:tcBorders>
            <w:hideMark/>
          </w:tcPr>
          <w:p w14:paraId="7A11E320" w14:textId="77777777" w:rsidR="00AE50DC" w:rsidRPr="00C31E24" w:rsidRDefault="00AE50DC">
            <w:pPr>
              <w:pStyle w:val="TAH"/>
              <w:keepNext w:val="0"/>
              <w:keepLines w:val="0"/>
              <w:widowControl w:val="0"/>
              <w:rPr>
                <w:color w:val="000000"/>
              </w:rPr>
            </w:pPr>
            <w:r w:rsidRPr="00C31E24">
              <w:rPr>
                <w:color w:val="000000"/>
              </w:rPr>
              <w:t>Comment</w:t>
            </w:r>
          </w:p>
        </w:tc>
        <w:tc>
          <w:tcPr>
            <w:tcW w:w="1460" w:type="dxa"/>
            <w:tcBorders>
              <w:top w:val="single" w:sz="4" w:space="0" w:color="auto"/>
              <w:left w:val="single" w:sz="4" w:space="0" w:color="auto"/>
              <w:bottom w:val="single" w:sz="4" w:space="0" w:color="auto"/>
              <w:right w:val="single" w:sz="4" w:space="0" w:color="auto"/>
            </w:tcBorders>
            <w:hideMark/>
          </w:tcPr>
          <w:p w14:paraId="1B432DB3" w14:textId="77777777" w:rsidR="00AE50DC" w:rsidRPr="00C31E24" w:rsidRDefault="00AE50DC">
            <w:pPr>
              <w:pStyle w:val="TAH"/>
              <w:keepNext w:val="0"/>
              <w:keepLines w:val="0"/>
              <w:widowControl w:val="0"/>
              <w:rPr>
                <w:color w:val="000000"/>
              </w:rPr>
            </w:pPr>
            <w:r w:rsidRPr="00C31E24">
              <w:rPr>
                <w:color w:val="000000"/>
              </w:rPr>
              <w:t>Reference</w:t>
            </w:r>
          </w:p>
        </w:tc>
        <w:tc>
          <w:tcPr>
            <w:tcW w:w="1186" w:type="dxa"/>
            <w:tcBorders>
              <w:top w:val="single" w:sz="4" w:space="0" w:color="auto"/>
              <w:left w:val="single" w:sz="4" w:space="0" w:color="auto"/>
              <w:bottom w:val="single" w:sz="4" w:space="0" w:color="auto"/>
              <w:right w:val="single" w:sz="4" w:space="0" w:color="auto"/>
            </w:tcBorders>
            <w:hideMark/>
          </w:tcPr>
          <w:p w14:paraId="7B3CF53B" w14:textId="77777777" w:rsidR="00AE50DC" w:rsidRPr="00C31E24" w:rsidRDefault="00AE50DC">
            <w:pPr>
              <w:pStyle w:val="TAH"/>
              <w:keepNext w:val="0"/>
              <w:keepLines w:val="0"/>
              <w:widowControl w:val="0"/>
              <w:rPr>
                <w:color w:val="000000"/>
              </w:rPr>
            </w:pPr>
            <w:r w:rsidRPr="00C31E24">
              <w:rPr>
                <w:color w:val="000000"/>
              </w:rPr>
              <w:t>Condition</w:t>
            </w:r>
          </w:p>
        </w:tc>
      </w:tr>
      <w:tr w:rsidR="00AE50DC" w:rsidRPr="00C31E24" w14:paraId="36CA0D0F"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3BA53A74" w14:textId="77777777" w:rsidR="00AE50DC" w:rsidRPr="00C31E24" w:rsidRDefault="00AE50DC">
            <w:pPr>
              <w:pStyle w:val="TAL"/>
              <w:rPr>
                <w:b/>
                <w:bCs/>
              </w:rPr>
            </w:pPr>
            <w:r w:rsidRPr="00C31E24">
              <w:rPr>
                <w:b/>
                <w:bCs/>
              </w:rPr>
              <w:t>Message-body</w:t>
            </w:r>
          </w:p>
        </w:tc>
        <w:tc>
          <w:tcPr>
            <w:tcW w:w="1825" w:type="dxa"/>
            <w:tcBorders>
              <w:top w:val="single" w:sz="4" w:space="0" w:color="auto"/>
              <w:left w:val="single" w:sz="4" w:space="0" w:color="auto"/>
              <w:bottom w:val="single" w:sz="4" w:space="0" w:color="auto"/>
              <w:right w:val="single" w:sz="4" w:space="0" w:color="auto"/>
            </w:tcBorders>
          </w:tcPr>
          <w:p w14:paraId="4CC03BFF" w14:textId="77777777" w:rsidR="00AE50DC" w:rsidRPr="00C31E24" w:rsidRDefault="00AE50DC">
            <w:pPr>
              <w:pStyle w:val="TAL"/>
            </w:pPr>
          </w:p>
        </w:tc>
        <w:tc>
          <w:tcPr>
            <w:tcW w:w="2190" w:type="dxa"/>
            <w:tcBorders>
              <w:top w:val="single" w:sz="4" w:space="0" w:color="auto"/>
              <w:left w:val="single" w:sz="4" w:space="0" w:color="auto"/>
              <w:bottom w:val="single" w:sz="4" w:space="0" w:color="auto"/>
              <w:right w:val="single" w:sz="4" w:space="0" w:color="auto"/>
            </w:tcBorders>
          </w:tcPr>
          <w:p w14:paraId="05CA86E6"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45A5D030" w14:textId="77777777" w:rsidR="00AE50DC" w:rsidRPr="00C31E24" w:rsidRDefault="00AE50D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530A8D8" w14:textId="77777777" w:rsidR="00AE50DC" w:rsidRPr="00C31E24" w:rsidRDefault="00AE50DC">
            <w:pPr>
              <w:pStyle w:val="TAL"/>
            </w:pPr>
          </w:p>
        </w:tc>
      </w:tr>
      <w:tr w:rsidR="00AE50DC" w:rsidRPr="00C31E24" w14:paraId="74AB9ED0" w14:textId="77777777" w:rsidTr="00AE50DC">
        <w:tc>
          <w:tcPr>
            <w:tcW w:w="2973" w:type="dxa"/>
            <w:tcBorders>
              <w:top w:val="single" w:sz="4" w:space="0" w:color="auto"/>
              <w:left w:val="single" w:sz="4" w:space="0" w:color="auto"/>
              <w:bottom w:val="single" w:sz="4" w:space="0" w:color="auto"/>
              <w:right w:val="single" w:sz="4" w:space="0" w:color="auto"/>
            </w:tcBorders>
            <w:hideMark/>
          </w:tcPr>
          <w:p w14:paraId="0063C0D6" w14:textId="77777777" w:rsidR="00AE50DC" w:rsidRPr="00C31E24" w:rsidRDefault="00AE50DC">
            <w:pPr>
              <w:pStyle w:val="TAL"/>
            </w:pPr>
            <w:r w:rsidRPr="00C31E24">
              <w:t xml:space="preserve">  MIME body part</w:t>
            </w:r>
          </w:p>
        </w:tc>
        <w:tc>
          <w:tcPr>
            <w:tcW w:w="1825" w:type="dxa"/>
            <w:tcBorders>
              <w:top w:val="single" w:sz="4" w:space="0" w:color="auto"/>
              <w:left w:val="single" w:sz="4" w:space="0" w:color="auto"/>
              <w:bottom w:val="single" w:sz="4" w:space="0" w:color="auto"/>
              <w:right w:val="single" w:sz="4" w:space="0" w:color="auto"/>
            </w:tcBorders>
          </w:tcPr>
          <w:p w14:paraId="0DE970B1" w14:textId="77777777" w:rsidR="00AE50DC" w:rsidRPr="00C31E24" w:rsidRDefault="00AE50DC">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4F94EA74" w14:textId="77777777" w:rsidR="00AE50DC" w:rsidRPr="00C31E24" w:rsidRDefault="00AE50DC">
            <w:pPr>
              <w:pStyle w:val="TAL"/>
              <w:rPr>
                <w:b/>
                <w:bCs/>
              </w:rPr>
            </w:pPr>
            <w:r w:rsidRPr="00C31E24">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1EF3362C" w14:textId="77777777" w:rsidR="00AE50DC" w:rsidRPr="00C31E24" w:rsidRDefault="00AE50D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371ED5B" w14:textId="77777777" w:rsidR="00AE50DC" w:rsidRPr="00C31E24" w:rsidRDefault="00AE50DC">
            <w:pPr>
              <w:pStyle w:val="TAL"/>
            </w:pPr>
          </w:p>
        </w:tc>
      </w:tr>
      <w:tr w:rsidR="00AE50DC" w:rsidRPr="00C31E24" w14:paraId="743C8B78" w14:textId="77777777" w:rsidTr="00AE50DC">
        <w:tc>
          <w:tcPr>
            <w:tcW w:w="2973" w:type="dxa"/>
            <w:tcBorders>
              <w:top w:val="single" w:sz="4" w:space="0" w:color="auto"/>
              <w:left w:val="single" w:sz="4" w:space="0" w:color="auto"/>
              <w:bottom w:val="single" w:sz="4" w:space="0" w:color="auto"/>
              <w:right w:val="single" w:sz="4" w:space="0" w:color="auto"/>
            </w:tcBorders>
            <w:hideMark/>
          </w:tcPr>
          <w:p w14:paraId="76F87AFC" w14:textId="77777777" w:rsidR="00AE50DC" w:rsidRPr="00C31E24" w:rsidRDefault="00AE50DC">
            <w:pPr>
              <w:pStyle w:val="TAL"/>
            </w:pPr>
            <w:r w:rsidRPr="00C31E24">
              <w:t xml:space="preserve">    MIME-part-headers</w:t>
            </w:r>
          </w:p>
        </w:tc>
        <w:tc>
          <w:tcPr>
            <w:tcW w:w="1825" w:type="dxa"/>
            <w:tcBorders>
              <w:top w:val="single" w:sz="4" w:space="0" w:color="auto"/>
              <w:left w:val="single" w:sz="4" w:space="0" w:color="auto"/>
              <w:bottom w:val="single" w:sz="4" w:space="0" w:color="auto"/>
              <w:right w:val="single" w:sz="4" w:space="0" w:color="auto"/>
            </w:tcBorders>
          </w:tcPr>
          <w:p w14:paraId="35930544" w14:textId="77777777" w:rsidR="00AE50DC" w:rsidRPr="00C31E24" w:rsidRDefault="00AE50DC">
            <w:pPr>
              <w:pStyle w:val="TAL"/>
            </w:pPr>
          </w:p>
        </w:tc>
        <w:tc>
          <w:tcPr>
            <w:tcW w:w="2190" w:type="dxa"/>
            <w:tcBorders>
              <w:top w:val="single" w:sz="4" w:space="0" w:color="auto"/>
              <w:left w:val="single" w:sz="4" w:space="0" w:color="auto"/>
              <w:bottom w:val="single" w:sz="4" w:space="0" w:color="auto"/>
              <w:right w:val="single" w:sz="4" w:space="0" w:color="auto"/>
            </w:tcBorders>
          </w:tcPr>
          <w:p w14:paraId="643DD4F2"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331F408D" w14:textId="77777777" w:rsidR="00AE50DC" w:rsidRPr="00C31E24" w:rsidRDefault="00AE50D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50FC25A2" w14:textId="77777777" w:rsidR="00AE50DC" w:rsidRPr="00C31E24" w:rsidRDefault="00AE50DC">
            <w:pPr>
              <w:pStyle w:val="TAL"/>
            </w:pPr>
          </w:p>
        </w:tc>
      </w:tr>
      <w:tr w:rsidR="00AE50DC" w:rsidRPr="00C31E24" w14:paraId="17F89D15" w14:textId="77777777" w:rsidTr="00AE50DC">
        <w:tc>
          <w:tcPr>
            <w:tcW w:w="2973" w:type="dxa"/>
            <w:tcBorders>
              <w:top w:val="single" w:sz="4" w:space="0" w:color="auto"/>
              <w:left w:val="single" w:sz="4" w:space="0" w:color="auto"/>
              <w:bottom w:val="single" w:sz="4" w:space="0" w:color="auto"/>
              <w:right w:val="single" w:sz="4" w:space="0" w:color="auto"/>
            </w:tcBorders>
            <w:hideMark/>
          </w:tcPr>
          <w:p w14:paraId="51BF6FB5" w14:textId="77777777" w:rsidR="00AE50DC" w:rsidRPr="00C31E24" w:rsidRDefault="00AE50DC">
            <w:pPr>
              <w:pStyle w:val="TAL"/>
              <w:rPr>
                <w:b/>
                <w:bCs/>
              </w:rPr>
            </w:pPr>
            <w:r w:rsidRPr="00C31E24">
              <w:rPr>
                <w:b/>
                <w:bCs/>
              </w:rPr>
              <w:t xml:space="preserve">      Content-Type</w:t>
            </w:r>
          </w:p>
        </w:tc>
        <w:tc>
          <w:tcPr>
            <w:tcW w:w="1825" w:type="dxa"/>
            <w:tcBorders>
              <w:top w:val="single" w:sz="4" w:space="0" w:color="auto"/>
              <w:left w:val="single" w:sz="4" w:space="0" w:color="auto"/>
              <w:bottom w:val="single" w:sz="4" w:space="0" w:color="auto"/>
              <w:right w:val="single" w:sz="4" w:space="0" w:color="auto"/>
            </w:tcBorders>
            <w:hideMark/>
          </w:tcPr>
          <w:p w14:paraId="382D48FF" w14:textId="77777777" w:rsidR="00AE50DC" w:rsidRPr="00C31E24" w:rsidRDefault="00AE50DC">
            <w:pPr>
              <w:pStyle w:val="TAL"/>
            </w:pPr>
            <w:r w:rsidRPr="00C31E24">
              <w:t>"application/sdp"</w:t>
            </w:r>
          </w:p>
        </w:tc>
        <w:tc>
          <w:tcPr>
            <w:tcW w:w="2190" w:type="dxa"/>
            <w:tcBorders>
              <w:top w:val="single" w:sz="4" w:space="0" w:color="auto"/>
              <w:left w:val="single" w:sz="4" w:space="0" w:color="auto"/>
              <w:bottom w:val="single" w:sz="4" w:space="0" w:color="auto"/>
              <w:right w:val="single" w:sz="4" w:space="0" w:color="auto"/>
            </w:tcBorders>
          </w:tcPr>
          <w:p w14:paraId="3C563B19"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53260D77" w14:textId="77777777" w:rsidR="00AE50DC" w:rsidRPr="00C31E24" w:rsidRDefault="00AE50D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5DF70D5" w14:textId="77777777" w:rsidR="00AE50DC" w:rsidRPr="00C31E24" w:rsidRDefault="00AE50DC">
            <w:pPr>
              <w:pStyle w:val="TAL"/>
            </w:pPr>
          </w:p>
        </w:tc>
      </w:tr>
      <w:tr w:rsidR="00AE50DC" w:rsidRPr="00C31E24" w14:paraId="77F18FDD"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37AEF24A" w14:textId="77777777" w:rsidR="00AE50DC" w:rsidRPr="00C31E24" w:rsidRDefault="00AE50DC">
            <w:pPr>
              <w:pStyle w:val="TAL"/>
            </w:pPr>
            <w:r w:rsidRPr="00C31E24">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4D91DB8C" w14:textId="77777777" w:rsidR="00AE50DC" w:rsidRPr="00C31E24" w:rsidRDefault="00AE50DC">
            <w:pPr>
              <w:pStyle w:val="TAL"/>
            </w:pPr>
            <w:r w:rsidRPr="00C31E24">
              <w:t>SDP Message as described in Table 6.5.1.3.3-2</w:t>
            </w:r>
          </w:p>
        </w:tc>
        <w:tc>
          <w:tcPr>
            <w:tcW w:w="2190" w:type="dxa"/>
            <w:tcBorders>
              <w:top w:val="single" w:sz="4" w:space="0" w:color="auto"/>
              <w:left w:val="single" w:sz="4" w:space="0" w:color="auto"/>
              <w:bottom w:val="single" w:sz="4" w:space="0" w:color="auto"/>
              <w:right w:val="single" w:sz="4" w:space="0" w:color="auto"/>
            </w:tcBorders>
          </w:tcPr>
          <w:p w14:paraId="6FA05B74"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75E169EC" w14:textId="77777777" w:rsidR="00AE50DC" w:rsidRPr="00C31E24" w:rsidRDefault="00AE50D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63A97B71" w14:textId="77777777" w:rsidR="00AE50DC" w:rsidRPr="00C31E24" w:rsidRDefault="00AE50DC">
            <w:pPr>
              <w:pStyle w:val="TAL"/>
            </w:pPr>
          </w:p>
        </w:tc>
      </w:tr>
      <w:tr w:rsidR="00AE50DC" w:rsidRPr="00C31E24" w14:paraId="7479BD8B"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09290E1F" w14:textId="77777777" w:rsidR="00AE50DC" w:rsidRPr="00C31E24" w:rsidRDefault="00AE50DC">
            <w:pPr>
              <w:pStyle w:val="TAL"/>
            </w:pPr>
            <w:r w:rsidRPr="00C31E24">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070F600E" w14:textId="77777777" w:rsidR="00AE50DC" w:rsidRPr="00C31E24" w:rsidRDefault="00AE50DC">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73E4B3AD" w14:textId="77777777" w:rsidR="00AE50DC" w:rsidRPr="00C31E24" w:rsidRDefault="00AE50DC">
            <w:pPr>
              <w:pStyle w:val="TAL"/>
              <w:rPr>
                <w:b/>
                <w:bCs/>
              </w:rPr>
            </w:pPr>
            <w:r w:rsidRPr="00C31E24">
              <w:rPr>
                <w:b/>
                <w:bCs/>
              </w:rPr>
              <w:t>MCVideo Info</w:t>
            </w:r>
          </w:p>
        </w:tc>
        <w:tc>
          <w:tcPr>
            <w:tcW w:w="1460" w:type="dxa"/>
            <w:tcBorders>
              <w:top w:val="single" w:sz="4" w:space="0" w:color="auto"/>
              <w:left w:val="single" w:sz="4" w:space="0" w:color="auto"/>
              <w:bottom w:val="single" w:sz="4" w:space="0" w:color="auto"/>
              <w:right w:val="single" w:sz="4" w:space="0" w:color="auto"/>
            </w:tcBorders>
          </w:tcPr>
          <w:p w14:paraId="27CDF5B3" w14:textId="77777777" w:rsidR="00AE50DC" w:rsidRPr="00C31E24" w:rsidRDefault="00AE50D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357A5A0" w14:textId="77777777" w:rsidR="00AE50DC" w:rsidRPr="00C31E24" w:rsidRDefault="00AE50DC">
            <w:pPr>
              <w:pStyle w:val="TAL"/>
            </w:pPr>
          </w:p>
        </w:tc>
      </w:tr>
      <w:tr w:rsidR="00AE50DC" w:rsidRPr="00C31E24" w14:paraId="14F9CCA6"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7D697634" w14:textId="77777777" w:rsidR="00AE50DC" w:rsidRPr="00C31E24" w:rsidRDefault="00AE50DC">
            <w:pPr>
              <w:pStyle w:val="TAL"/>
            </w:pPr>
            <w:r w:rsidRPr="00C31E24">
              <w:t xml:space="preserve">    MIME-part-headers</w:t>
            </w:r>
          </w:p>
        </w:tc>
        <w:tc>
          <w:tcPr>
            <w:tcW w:w="1825" w:type="dxa"/>
            <w:tcBorders>
              <w:top w:val="single" w:sz="4" w:space="0" w:color="auto"/>
              <w:left w:val="single" w:sz="4" w:space="0" w:color="auto"/>
              <w:bottom w:val="single" w:sz="4" w:space="0" w:color="auto"/>
              <w:right w:val="single" w:sz="4" w:space="0" w:color="auto"/>
            </w:tcBorders>
            <w:vAlign w:val="center"/>
          </w:tcPr>
          <w:p w14:paraId="51E89AB5" w14:textId="77777777" w:rsidR="00AE50DC" w:rsidRPr="00C31E24" w:rsidRDefault="00AE50DC">
            <w:pPr>
              <w:pStyle w:val="TAL"/>
            </w:pPr>
          </w:p>
        </w:tc>
        <w:tc>
          <w:tcPr>
            <w:tcW w:w="2190" w:type="dxa"/>
            <w:tcBorders>
              <w:top w:val="single" w:sz="4" w:space="0" w:color="auto"/>
              <w:left w:val="single" w:sz="4" w:space="0" w:color="auto"/>
              <w:bottom w:val="single" w:sz="4" w:space="0" w:color="auto"/>
              <w:right w:val="single" w:sz="4" w:space="0" w:color="auto"/>
            </w:tcBorders>
          </w:tcPr>
          <w:p w14:paraId="6383E84B"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56737D94" w14:textId="77777777" w:rsidR="00AE50DC" w:rsidRPr="00C31E24" w:rsidRDefault="00AE50D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7A58C08" w14:textId="77777777" w:rsidR="00AE50DC" w:rsidRPr="00C31E24" w:rsidRDefault="00AE50DC">
            <w:pPr>
              <w:pStyle w:val="TAL"/>
            </w:pPr>
          </w:p>
        </w:tc>
      </w:tr>
      <w:tr w:rsidR="00AE50DC" w:rsidRPr="00C31E24" w14:paraId="192B790E" w14:textId="77777777" w:rsidTr="00AE50DC">
        <w:tc>
          <w:tcPr>
            <w:tcW w:w="2973" w:type="dxa"/>
            <w:tcBorders>
              <w:top w:val="single" w:sz="4" w:space="0" w:color="auto"/>
              <w:left w:val="single" w:sz="4" w:space="0" w:color="auto"/>
              <w:bottom w:val="single" w:sz="4" w:space="0" w:color="auto"/>
              <w:right w:val="single" w:sz="4" w:space="0" w:color="auto"/>
            </w:tcBorders>
            <w:hideMark/>
          </w:tcPr>
          <w:p w14:paraId="4E2CC98E" w14:textId="77777777" w:rsidR="00AE50DC" w:rsidRPr="00C31E24" w:rsidRDefault="00AE50DC">
            <w:pPr>
              <w:pStyle w:val="TAL"/>
              <w:rPr>
                <w:b/>
                <w:bCs/>
              </w:rPr>
            </w:pPr>
            <w:r w:rsidRPr="00C31E24">
              <w:rPr>
                <w:b/>
                <w:bCs/>
              </w:rPr>
              <w:t xml:space="preserve">      Content-Type</w:t>
            </w:r>
          </w:p>
        </w:tc>
        <w:tc>
          <w:tcPr>
            <w:tcW w:w="1825" w:type="dxa"/>
            <w:tcBorders>
              <w:top w:val="single" w:sz="4" w:space="0" w:color="auto"/>
              <w:left w:val="single" w:sz="4" w:space="0" w:color="auto"/>
              <w:bottom w:val="single" w:sz="4" w:space="0" w:color="auto"/>
              <w:right w:val="single" w:sz="4" w:space="0" w:color="auto"/>
            </w:tcBorders>
            <w:hideMark/>
          </w:tcPr>
          <w:p w14:paraId="273D30D8" w14:textId="77777777" w:rsidR="00AE50DC" w:rsidRPr="00C31E24" w:rsidRDefault="00AE50DC">
            <w:pPr>
              <w:pStyle w:val="TAL"/>
            </w:pPr>
            <w:r w:rsidRPr="00C31E24">
              <w:t>"application/vnd.3gpp.mcvideo-info+xml"</w:t>
            </w:r>
          </w:p>
        </w:tc>
        <w:tc>
          <w:tcPr>
            <w:tcW w:w="2190" w:type="dxa"/>
            <w:tcBorders>
              <w:top w:val="single" w:sz="4" w:space="0" w:color="auto"/>
              <w:left w:val="single" w:sz="4" w:space="0" w:color="auto"/>
              <w:bottom w:val="single" w:sz="4" w:space="0" w:color="auto"/>
              <w:right w:val="single" w:sz="4" w:space="0" w:color="auto"/>
            </w:tcBorders>
          </w:tcPr>
          <w:p w14:paraId="7187834A"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76C4B041" w14:textId="77777777" w:rsidR="00AE50DC" w:rsidRPr="00C31E24" w:rsidRDefault="00AE50D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72AAAFE9" w14:textId="77777777" w:rsidR="00AE50DC" w:rsidRPr="00C31E24" w:rsidRDefault="00AE50DC">
            <w:pPr>
              <w:pStyle w:val="TAL"/>
            </w:pPr>
          </w:p>
        </w:tc>
      </w:tr>
      <w:tr w:rsidR="00AE50DC" w:rsidRPr="00C31E24" w14:paraId="4845DB75"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33CFC7DB" w14:textId="77777777" w:rsidR="00AE50DC" w:rsidRPr="00C31E24" w:rsidRDefault="00AE50DC">
            <w:pPr>
              <w:pStyle w:val="TAL"/>
            </w:pPr>
            <w:r w:rsidRPr="00C31E24">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4532F81F" w14:textId="77777777" w:rsidR="00AE50DC" w:rsidRPr="00C31E24" w:rsidRDefault="00AE50DC">
            <w:pPr>
              <w:pStyle w:val="TAL"/>
            </w:pPr>
            <w:r w:rsidRPr="00C31E24">
              <w:t>MCVideo-Info as described in Table 6.5.1.3.3-3</w:t>
            </w:r>
          </w:p>
        </w:tc>
        <w:tc>
          <w:tcPr>
            <w:tcW w:w="2190" w:type="dxa"/>
            <w:tcBorders>
              <w:top w:val="single" w:sz="4" w:space="0" w:color="auto"/>
              <w:left w:val="single" w:sz="4" w:space="0" w:color="auto"/>
              <w:bottom w:val="single" w:sz="4" w:space="0" w:color="auto"/>
              <w:right w:val="single" w:sz="4" w:space="0" w:color="auto"/>
            </w:tcBorders>
          </w:tcPr>
          <w:p w14:paraId="4F6595C0"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072ED473" w14:textId="77777777" w:rsidR="00AE50DC" w:rsidRPr="00C31E24" w:rsidRDefault="00AE50D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2A98F042" w14:textId="77777777" w:rsidR="00AE50DC" w:rsidRPr="00C31E24" w:rsidRDefault="00AE50DC">
            <w:pPr>
              <w:pStyle w:val="TAL"/>
            </w:pPr>
          </w:p>
        </w:tc>
      </w:tr>
      <w:tr w:rsidR="00AE50DC" w:rsidRPr="00C31E24" w14:paraId="5A9A2BD0"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3B00FC48" w14:textId="77777777" w:rsidR="00AE50DC" w:rsidRPr="00C31E24" w:rsidRDefault="00AE50DC">
            <w:pPr>
              <w:pStyle w:val="TAL"/>
            </w:pPr>
            <w:r w:rsidRPr="00C31E24">
              <w:t xml:space="preserve">  MIME body part</w:t>
            </w:r>
          </w:p>
        </w:tc>
        <w:tc>
          <w:tcPr>
            <w:tcW w:w="1825" w:type="dxa"/>
            <w:tcBorders>
              <w:top w:val="single" w:sz="4" w:space="0" w:color="auto"/>
              <w:left w:val="single" w:sz="4" w:space="0" w:color="auto"/>
              <w:bottom w:val="single" w:sz="4" w:space="0" w:color="auto"/>
              <w:right w:val="single" w:sz="4" w:space="0" w:color="auto"/>
            </w:tcBorders>
            <w:vAlign w:val="center"/>
          </w:tcPr>
          <w:p w14:paraId="2FDB3BC3" w14:textId="77777777" w:rsidR="00AE50DC" w:rsidRPr="00C31E24" w:rsidRDefault="00AE50DC">
            <w:pPr>
              <w:pStyle w:val="TAL"/>
            </w:pPr>
          </w:p>
        </w:tc>
        <w:tc>
          <w:tcPr>
            <w:tcW w:w="2190" w:type="dxa"/>
            <w:tcBorders>
              <w:top w:val="single" w:sz="4" w:space="0" w:color="auto"/>
              <w:left w:val="single" w:sz="4" w:space="0" w:color="auto"/>
              <w:bottom w:val="single" w:sz="4" w:space="0" w:color="auto"/>
              <w:right w:val="single" w:sz="4" w:space="0" w:color="auto"/>
            </w:tcBorders>
            <w:hideMark/>
          </w:tcPr>
          <w:p w14:paraId="08906702" w14:textId="77777777" w:rsidR="00AE50DC" w:rsidRPr="00C31E24" w:rsidRDefault="00AE50DC">
            <w:pPr>
              <w:pStyle w:val="TAL"/>
              <w:rPr>
                <w:b/>
                <w:bCs/>
              </w:rPr>
            </w:pPr>
            <w:r w:rsidRPr="00C31E24">
              <w:rPr>
                <w:b/>
                <w:bCs/>
              </w:rPr>
              <w:t>Resource list</w:t>
            </w:r>
          </w:p>
        </w:tc>
        <w:tc>
          <w:tcPr>
            <w:tcW w:w="1460" w:type="dxa"/>
            <w:tcBorders>
              <w:top w:val="single" w:sz="4" w:space="0" w:color="auto"/>
              <w:left w:val="single" w:sz="4" w:space="0" w:color="auto"/>
              <w:bottom w:val="single" w:sz="4" w:space="0" w:color="auto"/>
              <w:right w:val="single" w:sz="4" w:space="0" w:color="auto"/>
            </w:tcBorders>
          </w:tcPr>
          <w:p w14:paraId="26CC6FED" w14:textId="77777777" w:rsidR="00AE50DC" w:rsidRPr="00C31E24" w:rsidRDefault="00AE50D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BEE936B" w14:textId="77777777" w:rsidR="00AE50DC" w:rsidRPr="00C31E24" w:rsidRDefault="00AE50DC">
            <w:pPr>
              <w:pStyle w:val="TAL"/>
            </w:pPr>
          </w:p>
        </w:tc>
      </w:tr>
      <w:tr w:rsidR="00AE50DC" w:rsidRPr="00C31E24" w14:paraId="5EFE9D77"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678FB063" w14:textId="77777777" w:rsidR="00AE50DC" w:rsidRPr="00C31E24" w:rsidRDefault="00AE50DC">
            <w:pPr>
              <w:pStyle w:val="TAL"/>
            </w:pPr>
            <w:r w:rsidRPr="00C31E24">
              <w:t xml:space="preserve">    MIME-part-headers</w:t>
            </w:r>
          </w:p>
        </w:tc>
        <w:tc>
          <w:tcPr>
            <w:tcW w:w="1825" w:type="dxa"/>
            <w:tcBorders>
              <w:top w:val="single" w:sz="4" w:space="0" w:color="auto"/>
              <w:left w:val="single" w:sz="4" w:space="0" w:color="auto"/>
              <w:bottom w:val="single" w:sz="4" w:space="0" w:color="auto"/>
              <w:right w:val="single" w:sz="4" w:space="0" w:color="auto"/>
            </w:tcBorders>
            <w:vAlign w:val="center"/>
          </w:tcPr>
          <w:p w14:paraId="0E6EC067" w14:textId="77777777" w:rsidR="00AE50DC" w:rsidRPr="00C31E24" w:rsidRDefault="00AE50DC">
            <w:pPr>
              <w:pStyle w:val="TAL"/>
            </w:pPr>
          </w:p>
        </w:tc>
        <w:tc>
          <w:tcPr>
            <w:tcW w:w="2190" w:type="dxa"/>
            <w:tcBorders>
              <w:top w:val="single" w:sz="4" w:space="0" w:color="auto"/>
              <w:left w:val="single" w:sz="4" w:space="0" w:color="auto"/>
              <w:bottom w:val="single" w:sz="4" w:space="0" w:color="auto"/>
              <w:right w:val="single" w:sz="4" w:space="0" w:color="auto"/>
            </w:tcBorders>
          </w:tcPr>
          <w:p w14:paraId="49D7DB40"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79030A0D" w14:textId="77777777" w:rsidR="00AE50DC" w:rsidRPr="00C31E24" w:rsidRDefault="00AE50D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04A592D5" w14:textId="77777777" w:rsidR="00AE50DC" w:rsidRPr="00C31E24" w:rsidRDefault="00AE50DC">
            <w:pPr>
              <w:pStyle w:val="TAL"/>
            </w:pPr>
          </w:p>
        </w:tc>
      </w:tr>
      <w:tr w:rsidR="00AE50DC" w:rsidRPr="00C31E24" w14:paraId="05585E29" w14:textId="77777777" w:rsidTr="00AE50DC">
        <w:tc>
          <w:tcPr>
            <w:tcW w:w="2973" w:type="dxa"/>
            <w:tcBorders>
              <w:top w:val="single" w:sz="4" w:space="0" w:color="auto"/>
              <w:left w:val="single" w:sz="4" w:space="0" w:color="auto"/>
              <w:bottom w:val="single" w:sz="4" w:space="0" w:color="auto"/>
              <w:right w:val="single" w:sz="4" w:space="0" w:color="auto"/>
            </w:tcBorders>
            <w:hideMark/>
          </w:tcPr>
          <w:p w14:paraId="68EBBEE3" w14:textId="77777777" w:rsidR="00AE50DC" w:rsidRPr="00C31E24" w:rsidRDefault="00AE50DC">
            <w:pPr>
              <w:pStyle w:val="TAL"/>
              <w:rPr>
                <w:b/>
                <w:bCs/>
              </w:rPr>
            </w:pPr>
            <w:r w:rsidRPr="00C31E24">
              <w:rPr>
                <w:b/>
                <w:bCs/>
              </w:rPr>
              <w:t xml:space="preserve">      Content-Type</w:t>
            </w:r>
          </w:p>
        </w:tc>
        <w:tc>
          <w:tcPr>
            <w:tcW w:w="1825" w:type="dxa"/>
            <w:tcBorders>
              <w:top w:val="single" w:sz="4" w:space="0" w:color="auto"/>
              <w:left w:val="single" w:sz="4" w:space="0" w:color="auto"/>
              <w:bottom w:val="single" w:sz="4" w:space="0" w:color="auto"/>
              <w:right w:val="single" w:sz="4" w:space="0" w:color="auto"/>
            </w:tcBorders>
            <w:hideMark/>
          </w:tcPr>
          <w:p w14:paraId="3706F071" w14:textId="77777777" w:rsidR="00AE50DC" w:rsidRPr="00C31E24" w:rsidRDefault="00AE50DC">
            <w:pPr>
              <w:pStyle w:val="TAL"/>
            </w:pPr>
            <w:r w:rsidRPr="00C31E24">
              <w:t>"application/resource-lists+xml"</w:t>
            </w:r>
          </w:p>
        </w:tc>
        <w:tc>
          <w:tcPr>
            <w:tcW w:w="2190" w:type="dxa"/>
            <w:tcBorders>
              <w:top w:val="single" w:sz="4" w:space="0" w:color="auto"/>
              <w:left w:val="single" w:sz="4" w:space="0" w:color="auto"/>
              <w:bottom w:val="single" w:sz="4" w:space="0" w:color="auto"/>
              <w:right w:val="single" w:sz="4" w:space="0" w:color="auto"/>
            </w:tcBorders>
          </w:tcPr>
          <w:p w14:paraId="2043010F"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458C6667" w14:textId="77777777" w:rsidR="00AE50DC" w:rsidRPr="00C31E24" w:rsidRDefault="00AE50D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64161F9" w14:textId="77777777" w:rsidR="00AE50DC" w:rsidRPr="00C31E24" w:rsidRDefault="00AE50DC">
            <w:pPr>
              <w:pStyle w:val="TAL"/>
            </w:pPr>
          </w:p>
        </w:tc>
      </w:tr>
      <w:tr w:rsidR="00AE50DC" w:rsidRPr="00C31E24" w14:paraId="17FB4BD4"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2A20F010" w14:textId="77777777" w:rsidR="00AE50DC" w:rsidRPr="00C31E24" w:rsidRDefault="00AE50DC">
            <w:pPr>
              <w:pStyle w:val="TAL"/>
            </w:pPr>
            <w:r w:rsidRPr="00C31E24">
              <w:t xml:space="preserve">    MIME-part-body</w:t>
            </w:r>
          </w:p>
        </w:tc>
        <w:tc>
          <w:tcPr>
            <w:tcW w:w="1825" w:type="dxa"/>
            <w:tcBorders>
              <w:top w:val="single" w:sz="4" w:space="0" w:color="auto"/>
              <w:left w:val="single" w:sz="4" w:space="0" w:color="auto"/>
              <w:bottom w:val="single" w:sz="4" w:space="0" w:color="auto"/>
              <w:right w:val="single" w:sz="4" w:space="0" w:color="auto"/>
            </w:tcBorders>
            <w:hideMark/>
          </w:tcPr>
          <w:p w14:paraId="4CA64CE2" w14:textId="77777777" w:rsidR="00AE50DC" w:rsidRPr="00C31E24" w:rsidRDefault="00AE50DC">
            <w:pPr>
              <w:pStyle w:val="TAL"/>
            </w:pPr>
            <w:r w:rsidRPr="00C31E24">
              <w:t>Resource-lists as described in Table 6.5.1.3.3-4</w:t>
            </w:r>
          </w:p>
        </w:tc>
        <w:tc>
          <w:tcPr>
            <w:tcW w:w="2190" w:type="dxa"/>
            <w:tcBorders>
              <w:top w:val="single" w:sz="4" w:space="0" w:color="auto"/>
              <w:left w:val="single" w:sz="4" w:space="0" w:color="auto"/>
              <w:bottom w:val="single" w:sz="4" w:space="0" w:color="auto"/>
              <w:right w:val="single" w:sz="4" w:space="0" w:color="auto"/>
            </w:tcBorders>
          </w:tcPr>
          <w:p w14:paraId="22E06759"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15E994BB" w14:textId="77777777" w:rsidR="00AE50DC" w:rsidRPr="00C31E24" w:rsidRDefault="00AE50DC">
            <w:pPr>
              <w:pStyle w:val="TAL"/>
            </w:pPr>
          </w:p>
        </w:tc>
        <w:tc>
          <w:tcPr>
            <w:tcW w:w="1186" w:type="dxa"/>
            <w:tcBorders>
              <w:top w:val="single" w:sz="4" w:space="0" w:color="auto"/>
              <w:left w:val="single" w:sz="4" w:space="0" w:color="auto"/>
              <w:bottom w:val="single" w:sz="4" w:space="0" w:color="auto"/>
              <w:right w:val="single" w:sz="4" w:space="0" w:color="auto"/>
            </w:tcBorders>
            <w:vAlign w:val="bottom"/>
          </w:tcPr>
          <w:p w14:paraId="3CFB83C7" w14:textId="77777777" w:rsidR="00AE50DC" w:rsidRPr="00C31E24" w:rsidRDefault="00AE50DC">
            <w:pPr>
              <w:pStyle w:val="TAL"/>
            </w:pPr>
          </w:p>
        </w:tc>
      </w:tr>
    </w:tbl>
    <w:p w14:paraId="1E98B206" w14:textId="77777777" w:rsidR="00AE50DC" w:rsidRPr="00C31E24" w:rsidRDefault="00AE50DC" w:rsidP="00AE50DC"/>
    <w:p w14:paraId="62F257E2" w14:textId="77777777" w:rsidR="00AE50DC" w:rsidRPr="00C31E24" w:rsidRDefault="00AE50DC" w:rsidP="00AE50DC">
      <w:pPr>
        <w:pStyle w:val="TH"/>
      </w:pPr>
      <w:r w:rsidRPr="00C31E24">
        <w:t>Table 6.5.1.3.3-2: SDP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AE50DC" w:rsidRPr="00C31E24" w14:paraId="729A6242" w14:textId="77777777" w:rsidTr="00AE50DC">
        <w:trPr>
          <w:tblHeader/>
        </w:trPr>
        <w:tc>
          <w:tcPr>
            <w:tcW w:w="9639" w:type="dxa"/>
            <w:tcBorders>
              <w:top w:val="single" w:sz="4" w:space="0" w:color="auto"/>
              <w:left w:val="single" w:sz="4" w:space="0" w:color="auto"/>
              <w:bottom w:val="single" w:sz="4" w:space="0" w:color="auto"/>
              <w:right w:val="single" w:sz="4" w:space="0" w:color="auto"/>
            </w:tcBorders>
            <w:hideMark/>
          </w:tcPr>
          <w:p w14:paraId="062272CA" w14:textId="77777777" w:rsidR="00AE50DC" w:rsidRPr="00C31E24" w:rsidRDefault="00AE50DC">
            <w:pPr>
              <w:pStyle w:val="TAL"/>
            </w:pPr>
            <w:r w:rsidRPr="00C31E24">
              <w:t>Derivation Path: TS 36.579-1 [2], Table 5.5.3.1.1-2, conditions FIRST_SDP_FROM_UE, PRIVATE-CALL, SDP_OFFER, IMPLICIT_GRANT_REQUESTED</w:t>
            </w:r>
          </w:p>
        </w:tc>
      </w:tr>
    </w:tbl>
    <w:p w14:paraId="27B864A1" w14:textId="77777777" w:rsidR="00AE50DC" w:rsidRPr="00C31E24" w:rsidRDefault="00AE50DC" w:rsidP="00AE50DC"/>
    <w:p w14:paraId="67F948A1" w14:textId="77777777" w:rsidR="00AE50DC" w:rsidRPr="00C31E24" w:rsidRDefault="00AE50DC" w:rsidP="00AE50DC">
      <w:pPr>
        <w:pStyle w:val="TH"/>
      </w:pPr>
      <w:r w:rsidRPr="00C31E24">
        <w:t>Table 6.5.1.3.3-3: MCVideo-Info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6"/>
        <w:gridCol w:w="1827"/>
        <w:gridCol w:w="2192"/>
        <w:gridCol w:w="1462"/>
        <w:gridCol w:w="1188"/>
      </w:tblGrid>
      <w:tr w:rsidR="00AE50DC" w:rsidRPr="00C31E24" w14:paraId="5F2BA123" w14:textId="77777777" w:rsidTr="00AE50DC">
        <w:trPr>
          <w:tblHeader/>
        </w:trPr>
        <w:tc>
          <w:tcPr>
            <w:tcW w:w="9639" w:type="dxa"/>
            <w:gridSpan w:val="5"/>
            <w:tcBorders>
              <w:top w:val="single" w:sz="4" w:space="0" w:color="auto"/>
              <w:left w:val="single" w:sz="4" w:space="0" w:color="auto"/>
              <w:bottom w:val="single" w:sz="4" w:space="0" w:color="auto"/>
              <w:right w:val="single" w:sz="4" w:space="0" w:color="auto"/>
            </w:tcBorders>
            <w:hideMark/>
          </w:tcPr>
          <w:p w14:paraId="61644804" w14:textId="77777777" w:rsidR="00AE50DC" w:rsidRPr="00C31E24" w:rsidRDefault="00AE50DC">
            <w:pPr>
              <w:pStyle w:val="TAL"/>
            </w:pPr>
            <w:r w:rsidRPr="00C31E24">
              <w:t>Derivation Path: TS 36.579-1 [2], Table 5.5.3.2.1-2, conditions PRIVATE-CALL, INVITE_REFER</w:t>
            </w:r>
          </w:p>
        </w:tc>
      </w:tr>
      <w:tr w:rsidR="00AE50DC" w:rsidRPr="00C31E24" w14:paraId="578BAE9E" w14:textId="77777777" w:rsidTr="00AE50DC">
        <w:tc>
          <w:tcPr>
            <w:tcW w:w="2974" w:type="dxa"/>
            <w:tcBorders>
              <w:top w:val="single" w:sz="4" w:space="0" w:color="auto"/>
              <w:left w:val="single" w:sz="4" w:space="0" w:color="auto"/>
              <w:bottom w:val="single" w:sz="4" w:space="0" w:color="auto"/>
              <w:right w:val="single" w:sz="4" w:space="0" w:color="auto"/>
            </w:tcBorders>
            <w:hideMark/>
          </w:tcPr>
          <w:p w14:paraId="27D193D5" w14:textId="77777777" w:rsidR="00AE50DC" w:rsidRPr="00C31E24" w:rsidRDefault="00AE50DC">
            <w:pPr>
              <w:pStyle w:val="TAH"/>
            </w:pPr>
            <w:r w:rsidRPr="00C31E24">
              <w:t>Information Element</w:t>
            </w:r>
          </w:p>
        </w:tc>
        <w:tc>
          <w:tcPr>
            <w:tcW w:w="1826" w:type="dxa"/>
            <w:tcBorders>
              <w:top w:val="single" w:sz="4" w:space="0" w:color="auto"/>
              <w:left w:val="single" w:sz="4" w:space="0" w:color="auto"/>
              <w:bottom w:val="single" w:sz="4" w:space="0" w:color="auto"/>
              <w:right w:val="single" w:sz="4" w:space="0" w:color="auto"/>
            </w:tcBorders>
            <w:hideMark/>
          </w:tcPr>
          <w:p w14:paraId="2E211D3C" w14:textId="77777777" w:rsidR="00AE50DC" w:rsidRPr="00C31E24" w:rsidRDefault="00AE50DC">
            <w:pPr>
              <w:pStyle w:val="TAH"/>
            </w:pPr>
            <w:r w:rsidRPr="00C31E24">
              <w:t>Value/remark</w:t>
            </w:r>
          </w:p>
        </w:tc>
        <w:tc>
          <w:tcPr>
            <w:tcW w:w="2191" w:type="dxa"/>
            <w:tcBorders>
              <w:top w:val="single" w:sz="4" w:space="0" w:color="auto"/>
              <w:left w:val="single" w:sz="4" w:space="0" w:color="auto"/>
              <w:bottom w:val="single" w:sz="4" w:space="0" w:color="auto"/>
              <w:right w:val="single" w:sz="4" w:space="0" w:color="auto"/>
            </w:tcBorders>
            <w:hideMark/>
          </w:tcPr>
          <w:p w14:paraId="476B4BE1" w14:textId="77777777" w:rsidR="00AE50DC" w:rsidRPr="00C31E24" w:rsidRDefault="00AE50DC">
            <w:pPr>
              <w:pStyle w:val="TAH"/>
            </w:pPr>
            <w:r w:rsidRPr="00C31E24">
              <w:t>Comment</w:t>
            </w:r>
          </w:p>
        </w:tc>
        <w:tc>
          <w:tcPr>
            <w:tcW w:w="1461" w:type="dxa"/>
            <w:tcBorders>
              <w:top w:val="single" w:sz="4" w:space="0" w:color="auto"/>
              <w:left w:val="single" w:sz="4" w:space="0" w:color="auto"/>
              <w:bottom w:val="single" w:sz="4" w:space="0" w:color="auto"/>
              <w:right w:val="single" w:sz="4" w:space="0" w:color="auto"/>
            </w:tcBorders>
            <w:hideMark/>
          </w:tcPr>
          <w:p w14:paraId="7A4AE2B5" w14:textId="77777777" w:rsidR="00AE50DC" w:rsidRPr="00C31E24" w:rsidRDefault="00AE50DC">
            <w:pPr>
              <w:pStyle w:val="TAH"/>
            </w:pPr>
            <w:r w:rsidRPr="00C31E24">
              <w:t>Reference</w:t>
            </w:r>
          </w:p>
        </w:tc>
        <w:tc>
          <w:tcPr>
            <w:tcW w:w="1187" w:type="dxa"/>
            <w:tcBorders>
              <w:top w:val="single" w:sz="4" w:space="0" w:color="auto"/>
              <w:left w:val="single" w:sz="4" w:space="0" w:color="auto"/>
              <w:bottom w:val="single" w:sz="4" w:space="0" w:color="auto"/>
              <w:right w:val="single" w:sz="4" w:space="0" w:color="auto"/>
            </w:tcBorders>
            <w:hideMark/>
          </w:tcPr>
          <w:p w14:paraId="25E83024" w14:textId="77777777" w:rsidR="00AE50DC" w:rsidRPr="00C31E24" w:rsidRDefault="00AE50DC">
            <w:pPr>
              <w:pStyle w:val="TAH"/>
            </w:pPr>
            <w:r w:rsidRPr="00C31E24">
              <w:t>Condition</w:t>
            </w:r>
          </w:p>
        </w:tc>
      </w:tr>
      <w:tr w:rsidR="00AE50DC" w:rsidRPr="00C31E24" w14:paraId="6E5A0C93" w14:textId="77777777" w:rsidTr="00AE50DC">
        <w:tc>
          <w:tcPr>
            <w:tcW w:w="2974" w:type="dxa"/>
            <w:tcBorders>
              <w:top w:val="single" w:sz="4" w:space="0" w:color="auto"/>
              <w:left w:val="single" w:sz="4" w:space="0" w:color="auto"/>
              <w:bottom w:val="single" w:sz="4" w:space="0" w:color="auto"/>
              <w:right w:val="single" w:sz="4" w:space="0" w:color="auto"/>
            </w:tcBorders>
            <w:hideMark/>
          </w:tcPr>
          <w:p w14:paraId="24B6BF90" w14:textId="77777777" w:rsidR="00AE50DC" w:rsidRPr="00C31E24" w:rsidRDefault="00AE50DC">
            <w:pPr>
              <w:pStyle w:val="TAL"/>
            </w:pPr>
            <w:r w:rsidRPr="00C31E24">
              <w:t>mcvideoinfo</w:t>
            </w:r>
          </w:p>
        </w:tc>
        <w:tc>
          <w:tcPr>
            <w:tcW w:w="1826" w:type="dxa"/>
            <w:tcBorders>
              <w:top w:val="single" w:sz="4" w:space="0" w:color="auto"/>
              <w:left w:val="single" w:sz="4" w:space="0" w:color="auto"/>
              <w:bottom w:val="single" w:sz="4" w:space="0" w:color="auto"/>
              <w:right w:val="single" w:sz="4" w:space="0" w:color="auto"/>
            </w:tcBorders>
          </w:tcPr>
          <w:p w14:paraId="11DFBAD3" w14:textId="77777777" w:rsidR="00AE50DC" w:rsidRPr="00C31E24" w:rsidRDefault="00AE50DC">
            <w:pPr>
              <w:pStyle w:val="TAL"/>
            </w:pPr>
          </w:p>
        </w:tc>
        <w:tc>
          <w:tcPr>
            <w:tcW w:w="2191" w:type="dxa"/>
            <w:tcBorders>
              <w:top w:val="single" w:sz="4" w:space="0" w:color="auto"/>
              <w:left w:val="single" w:sz="4" w:space="0" w:color="auto"/>
              <w:bottom w:val="single" w:sz="4" w:space="0" w:color="auto"/>
              <w:right w:val="single" w:sz="4" w:space="0" w:color="auto"/>
            </w:tcBorders>
          </w:tcPr>
          <w:p w14:paraId="4F0EFD61" w14:textId="77777777" w:rsidR="00AE50DC" w:rsidRPr="00C31E24" w:rsidRDefault="00AE50DC">
            <w:pPr>
              <w:pStyle w:val="TAL"/>
            </w:pPr>
          </w:p>
        </w:tc>
        <w:tc>
          <w:tcPr>
            <w:tcW w:w="1461" w:type="dxa"/>
            <w:tcBorders>
              <w:top w:val="single" w:sz="4" w:space="0" w:color="auto"/>
              <w:left w:val="single" w:sz="4" w:space="0" w:color="auto"/>
              <w:bottom w:val="single" w:sz="4" w:space="0" w:color="auto"/>
              <w:right w:val="single" w:sz="4" w:space="0" w:color="auto"/>
            </w:tcBorders>
          </w:tcPr>
          <w:p w14:paraId="0D1B4C15" w14:textId="77777777" w:rsidR="00AE50DC" w:rsidRPr="00C31E24" w:rsidRDefault="00AE50DC">
            <w:pPr>
              <w:pStyle w:val="TAL"/>
            </w:pPr>
          </w:p>
        </w:tc>
        <w:tc>
          <w:tcPr>
            <w:tcW w:w="1187" w:type="dxa"/>
            <w:tcBorders>
              <w:top w:val="single" w:sz="4" w:space="0" w:color="auto"/>
              <w:left w:val="single" w:sz="4" w:space="0" w:color="auto"/>
              <w:bottom w:val="single" w:sz="4" w:space="0" w:color="auto"/>
              <w:right w:val="single" w:sz="4" w:space="0" w:color="auto"/>
            </w:tcBorders>
          </w:tcPr>
          <w:p w14:paraId="6B426CEF" w14:textId="77777777" w:rsidR="00AE50DC" w:rsidRPr="00C31E24" w:rsidRDefault="00AE50DC">
            <w:pPr>
              <w:pStyle w:val="TAL"/>
            </w:pPr>
          </w:p>
        </w:tc>
      </w:tr>
      <w:tr w:rsidR="00AE50DC" w:rsidRPr="00C31E24" w14:paraId="62619747" w14:textId="77777777" w:rsidTr="00AE50DC">
        <w:tc>
          <w:tcPr>
            <w:tcW w:w="2974" w:type="dxa"/>
            <w:tcBorders>
              <w:top w:val="single" w:sz="4" w:space="0" w:color="auto"/>
              <w:left w:val="single" w:sz="4" w:space="0" w:color="auto"/>
              <w:bottom w:val="single" w:sz="4" w:space="0" w:color="auto"/>
              <w:right w:val="single" w:sz="4" w:space="0" w:color="auto"/>
            </w:tcBorders>
            <w:hideMark/>
          </w:tcPr>
          <w:p w14:paraId="0FA15812" w14:textId="77777777" w:rsidR="00AE50DC" w:rsidRPr="00C31E24" w:rsidRDefault="00AE50DC">
            <w:pPr>
              <w:pStyle w:val="TAL"/>
            </w:pPr>
            <w:r w:rsidRPr="00C31E24">
              <w:t xml:space="preserve">  mcvideo-Params</w:t>
            </w:r>
          </w:p>
        </w:tc>
        <w:tc>
          <w:tcPr>
            <w:tcW w:w="1826" w:type="dxa"/>
            <w:tcBorders>
              <w:top w:val="single" w:sz="4" w:space="0" w:color="auto"/>
              <w:left w:val="single" w:sz="4" w:space="0" w:color="auto"/>
              <w:bottom w:val="single" w:sz="4" w:space="0" w:color="auto"/>
              <w:right w:val="single" w:sz="4" w:space="0" w:color="auto"/>
            </w:tcBorders>
          </w:tcPr>
          <w:p w14:paraId="3BBC56F9" w14:textId="77777777" w:rsidR="00AE50DC" w:rsidRPr="00C31E24" w:rsidRDefault="00AE50DC">
            <w:pPr>
              <w:pStyle w:val="TAL"/>
            </w:pPr>
          </w:p>
        </w:tc>
        <w:tc>
          <w:tcPr>
            <w:tcW w:w="2191" w:type="dxa"/>
            <w:tcBorders>
              <w:top w:val="single" w:sz="4" w:space="0" w:color="auto"/>
              <w:left w:val="single" w:sz="4" w:space="0" w:color="auto"/>
              <w:bottom w:val="single" w:sz="4" w:space="0" w:color="auto"/>
              <w:right w:val="single" w:sz="4" w:space="0" w:color="auto"/>
            </w:tcBorders>
          </w:tcPr>
          <w:p w14:paraId="43615D48" w14:textId="77777777" w:rsidR="00AE50DC" w:rsidRPr="00C31E24" w:rsidRDefault="00AE50DC">
            <w:pPr>
              <w:pStyle w:val="TAL"/>
            </w:pPr>
          </w:p>
        </w:tc>
        <w:tc>
          <w:tcPr>
            <w:tcW w:w="1461" w:type="dxa"/>
            <w:tcBorders>
              <w:top w:val="single" w:sz="4" w:space="0" w:color="auto"/>
              <w:left w:val="single" w:sz="4" w:space="0" w:color="auto"/>
              <w:bottom w:val="single" w:sz="4" w:space="0" w:color="auto"/>
              <w:right w:val="single" w:sz="4" w:space="0" w:color="auto"/>
            </w:tcBorders>
          </w:tcPr>
          <w:p w14:paraId="0944704C" w14:textId="77777777" w:rsidR="00AE50DC" w:rsidRPr="00C31E24" w:rsidRDefault="00AE50DC">
            <w:pPr>
              <w:pStyle w:val="TAL"/>
            </w:pPr>
          </w:p>
        </w:tc>
        <w:tc>
          <w:tcPr>
            <w:tcW w:w="1187" w:type="dxa"/>
            <w:tcBorders>
              <w:top w:val="single" w:sz="4" w:space="0" w:color="auto"/>
              <w:left w:val="single" w:sz="4" w:space="0" w:color="auto"/>
              <w:bottom w:val="single" w:sz="4" w:space="0" w:color="auto"/>
              <w:right w:val="single" w:sz="4" w:space="0" w:color="auto"/>
            </w:tcBorders>
          </w:tcPr>
          <w:p w14:paraId="2194BE9F" w14:textId="77777777" w:rsidR="00AE50DC" w:rsidRPr="00C31E24" w:rsidRDefault="00AE50DC">
            <w:pPr>
              <w:pStyle w:val="TAL"/>
            </w:pPr>
          </w:p>
        </w:tc>
      </w:tr>
      <w:tr w:rsidR="00AE50DC" w:rsidRPr="00C31E24" w14:paraId="73ABD7C5" w14:textId="77777777" w:rsidTr="00AE50DC">
        <w:tc>
          <w:tcPr>
            <w:tcW w:w="2974" w:type="dxa"/>
            <w:tcBorders>
              <w:top w:val="single" w:sz="4" w:space="0" w:color="auto"/>
              <w:left w:val="single" w:sz="4" w:space="0" w:color="auto"/>
              <w:bottom w:val="single" w:sz="4" w:space="0" w:color="auto"/>
              <w:right w:val="single" w:sz="4" w:space="0" w:color="auto"/>
            </w:tcBorders>
            <w:hideMark/>
          </w:tcPr>
          <w:p w14:paraId="54F55D80" w14:textId="77777777" w:rsidR="00AE50DC" w:rsidRPr="00C31E24" w:rsidRDefault="00AE50DC">
            <w:pPr>
              <w:pStyle w:val="TAL"/>
            </w:pPr>
            <w:r w:rsidRPr="00C31E24">
              <w:t xml:space="preserve">    session-type</w:t>
            </w:r>
          </w:p>
        </w:tc>
        <w:tc>
          <w:tcPr>
            <w:tcW w:w="1826" w:type="dxa"/>
            <w:tcBorders>
              <w:top w:val="single" w:sz="4" w:space="0" w:color="auto"/>
              <w:left w:val="single" w:sz="4" w:space="0" w:color="auto"/>
              <w:bottom w:val="single" w:sz="4" w:space="0" w:color="auto"/>
              <w:right w:val="single" w:sz="4" w:space="0" w:color="auto"/>
            </w:tcBorders>
            <w:hideMark/>
          </w:tcPr>
          <w:p w14:paraId="6410E81E" w14:textId="77777777" w:rsidR="00AE50DC" w:rsidRPr="00C31E24" w:rsidRDefault="00AE50DC">
            <w:pPr>
              <w:pStyle w:val="TAL"/>
            </w:pPr>
            <w:r w:rsidRPr="00C31E24">
              <w:t>"one-to-one video push"</w:t>
            </w:r>
          </w:p>
        </w:tc>
        <w:tc>
          <w:tcPr>
            <w:tcW w:w="2191" w:type="dxa"/>
            <w:tcBorders>
              <w:top w:val="single" w:sz="4" w:space="0" w:color="auto"/>
              <w:left w:val="single" w:sz="4" w:space="0" w:color="auto"/>
              <w:bottom w:val="single" w:sz="4" w:space="0" w:color="auto"/>
              <w:right w:val="single" w:sz="4" w:space="0" w:color="auto"/>
            </w:tcBorders>
          </w:tcPr>
          <w:p w14:paraId="77A5A0F6" w14:textId="77777777" w:rsidR="00AE50DC" w:rsidRPr="00C31E24" w:rsidRDefault="00AE50DC">
            <w:pPr>
              <w:pStyle w:val="TAL"/>
            </w:pPr>
          </w:p>
        </w:tc>
        <w:tc>
          <w:tcPr>
            <w:tcW w:w="1461" w:type="dxa"/>
            <w:tcBorders>
              <w:top w:val="single" w:sz="4" w:space="0" w:color="auto"/>
              <w:left w:val="single" w:sz="4" w:space="0" w:color="auto"/>
              <w:bottom w:val="single" w:sz="4" w:space="0" w:color="auto"/>
              <w:right w:val="single" w:sz="4" w:space="0" w:color="auto"/>
            </w:tcBorders>
            <w:hideMark/>
          </w:tcPr>
          <w:p w14:paraId="281CE3F2" w14:textId="77777777" w:rsidR="00AE50DC" w:rsidRPr="00C31E24" w:rsidRDefault="00AE50DC">
            <w:pPr>
              <w:pStyle w:val="TAL"/>
            </w:pPr>
            <w:r w:rsidRPr="00C31E24">
              <w:t>TS 24.281 [26] clause 13.2.2.1</w:t>
            </w:r>
          </w:p>
        </w:tc>
        <w:tc>
          <w:tcPr>
            <w:tcW w:w="1187" w:type="dxa"/>
            <w:tcBorders>
              <w:top w:val="single" w:sz="4" w:space="0" w:color="auto"/>
              <w:left w:val="single" w:sz="4" w:space="0" w:color="auto"/>
              <w:bottom w:val="single" w:sz="4" w:space="0" w:color="auto"/>
              <w:right w:val="single" w:sz="4" w:space="0" w:color="auto"/>
            </w:tcBorders>
          </w:tcPr>
          <w:p w14:paraId="77618803" w14:textId="77777777" w:rsidR="00AE50DC" w:rsidRPr="00C31E24" w:rsidRDefault="00AE50DC">
            <w:pPr>
              <w:pStyle w:val="TAL"/>
            </w:pPr>
          </w:p>
        </w:tc>
      </w:tr>
    </w:tbl>
    <w:p w14:paraId="22818400" w14:textId="77777777" w:rsidR="00AE50DC" w:rsidRPr="00C31E24" w:rsidRDefault="00AE50DC" w:rsidP="00AE50DC"/>
    <w:p w14:paraId="5DB1A8F9" w14:textId="77777777" w:rsidR="00AE50DC" w:rsidRPr="00C31E24" w:rsidRDefault="00AE50DC" w:rsidP="00AE50DC">
      <w:pPr>
        <w:pStyle w:val="TH"/>
      </w:pPr>
      <w:r w:rsidRPr="00C31E24">
        <w:t>Table 6.5.1.3.3-4: Resource-lists in SIP INVITE (Table 6.5.1.3.3-1)</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45"/>
      </w:tblGrid>
      <w:tr w:rsidR="00AE50DC" w:rsidRPr="00C31E24" w14:paraId="027C637B" w14:textId="77777777" w:rsidTr="00AE50DC">
        <w:trPr>
          <w:tblHeader/>
        </w:trPr>
        <w:tc>
          <w:tcPr>
            <w:tcW w:w="9639" w:type="dxa"/>
            <w:tcBorders>
              <w:top w:val="single" w:sz="4" w:space="0" w:color="auto"/>
              <w:left w:val="single" w:sz="4" w:space="0" w:color="auto"/>
              <w:bottom w:val="single" w:sz="4" w:space="0" w:color="auto"/>
              <w:right w:val="single" w:sz="4" w:space="0" w:color="auto"/>
            </w:tcBorders>
            <w:hideMark/>
          </w:tcPr>
          <w:p w14:paraId="03AC4269" w14:textId="77777777" w:rsidR="00AE50DC" w:rsidRPr="00C31E24" w:rsidRDefault="00AE50DC">
            <w:pPr>
              <w:pStyle w:val="TAL"/>
            </w:pPr>
            <w:r w:rsidRPr="00C31E24">
              <w:t>Derivation Path: TS 36.579-1 [2], Table 5.5.3.3.1-2, condition PRIVATE-CALL</w:t>
            </w:r>
          </w:p>
        </w:tc>
      </w:tr>
    </w:tbl>
    <w:p w14:paraId="79011509" w14:textId="77777777" w:rsidR="00AE50DC" w:rsidRPr="00C31E24" w:rsidRDefault="00AE50DC" w:rsidP="00AE50DC"/>
    <w:p w14:paraId="3990F2AF" w14:textId="77777777" w:rsidR="00AE50DC" w:rsidRPr="00C31E24" w:rsidRDefault="00AE50DC" w:rsidP="00AE50DC">
      <w:pPr>
        <w:pStyle w:val="TH"/>
      </w:pPr>
      <w:r w:rsidRPr="00C31E24">
        <w:t>Table 6.5.1.3.3-5: SIP 200 (OK) (Step 2, Table 6.5.1.3.2-1; 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AE50DC" w:rsidRPr="00C31E24" w14:paraId="05B2FE8D" w14:textId="77777777" w:rsidTr="00AE50DC">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8BAEA16" w14:textId="77777777" w:rsidR="00AE50DC" w:rsidRPr="00C31E24" w:rsidRDefault="00AE50DC">
            <w:pPr>
              <w:pStyle w:val="TAL"/>
            </w:pPr>
            <w:r w:rsidRPr="00C31E24">
              <w:t>Derivation Path: TS 36.579-1 [2], Table 5.5.2.17.1.2-1, conditions MCVIDEO, INVITE-RSP</w:t>
            </w:r>
          </w:p>
        </w:tc>
      </w:tr>
      <w:tr w:rsidR="00AE50DC" w:rsidRPr="00C31E24" w14:paraId="4EAE6704" w14:textId="77777777" w:rsidTr="00AE50DC">
        <w:tc>
          <w:tcPr>
            <w:tcW w:w="2709" w:type="dxa"/>
            <w:tcBorders>
              <w:top w:val="single" w:sz="4" w:space="0" w:color="auto"/>
              <w:left w:val="single" w:sz="4" w:space="0" w:color="auto"/>
              <w:bottom w:val="single" w:sz="4" w:space="0" w:color="auto"/>
              <w:right w:val="single" w:sz="4" w:space="0" w:color="auto"/>
            </w:tcBorders>
            <w:hideMark/>
          </w:tcPr>
          <w:p w14:paraId="3EDC0F4F" w14:textId="77777777" w:rsidR="00AE50DC" w:rsidRPr="00C31E24" w:rsidRDefault="00AE50DC">
            <w:pPr>
              <w:pStyle w:val="TAH"/>
            </w:pPr>
            <w:r w:rsidRPr="00C31E24">
              <w:rPr>
                <w:color w:val="000000"/>
              </w:rPr>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1B442A5C" w14:textId="77777777" w:rsidR="00AE50DC" w:rsidRPr="00C31E24" w:rsidRDefault="00AE50DC">
            <w:pPr>
              <w:pStyle w:val="TAH"/>
            </w:pPr>
            <w:r w:rsidRPr="00C31E24">
              <w:rPr>
                <w:color w:val="000000"/>
              </w:rPr>
              <w:t>Value/remark</w:t>
            </w:r>
          </w:p>
        </w:tc>
        <w:tc>
          <w:tcPr>
            <w:tcW w:w="2187" w:type="dxa"/>
            <w:tcBorders>
              <w:top w:val="single" w:sz="4" w:space="0" w:color="auto"/>
              <w:left w:val="single" w:sz="4" w:space="0" w:color="auto"/>
              <w:bottom w:val="single" w:sz="4" w:space="0" w:color="auto"/>
              <w:right w:val="single" w:sz="4" w:space="0" w:color="auto"/>
            </w:tcBorders>
            <w:hideMark/>
          </w:tcPr>
          <w:p w14:paraId="2119CB0A" w14:textId="77777777" w:rsidR="00AE50DC" w:rsidRPr="00C31E24" w:rsidRDefault="00AE50DC">
            <w:pPr>
              <w:pStyle w:val="TAH"/>
            </w:pPr>
            <w:r w:rsidRPr="00C31E24">
              <w:rPr>
                <w:color w:val="000000"/>
              </w:rPr>
              <w:t>Comment</w:t>
            </w:r>
          </w:p>
        </w:tc>
        <w:tc>
          <w:tcPr>
            <w:tcW w:w="1367" w:type="dxa"/>
            <w:tcBorders>
              <w:top w:val="single" w:sz="4" w:space="0" w:color="auto"/>
              <w:left w:val="single" w:sz="4" w:space="0" w:color="auto"/>
              <w:bottom w:val="single" w:sz="4" w:space="0" w:color="auto"/>
              <w:right w:val="single" w:sz="4" w:space="0" w:color="auto"/>
            </w:tcBorders>
            <w:hideMark/>
          </w:tcPr>
          <w:p w14:paraId="758EFA46" w14:textId="77777777" w:rsidR="00AE50DC" w:rsidRPr="00C31E24" w:rsidRDefault="00AE50DC">
            <w:pPr>
              <w:pStyle w:val="TAH"/>
            </w:pPr>
            <w:r w:rsidRPr="00C31E24">
              <w:rPr>
                <w:color w:val="000000"/>
              </w:rPr>
              <w:t>Reference</w:t>
            </w:r>
          </w:p>
        </w:tc>
        <w:tc>
          <w:tcPr>
            <w:tcW w:w="1184" w:type="dxa"/>
            <w:tcBorders>
              <w:top w:val="single" w:sz="4" w:space="0" w:color="auto"/>
              <w:left w:val="single" w:sz="4" w:space="0" w:color="auto"/>
              <w:bottom w:val="single" w:sz="4" w:space="0" w:color="auto"/>
              <w:right w:val="single" w:sz="4" w:space="0" w:color="auto"/>
            </w:tcBorders>
            <w:hideMark/>
          </w:tcPr>
          <w:p w14:paraId="09243FC0" w14:textId="77777777" w:rsidR="00AE50DC" w:rsidRPr="00C31E24" w:rsidRDefault="00AE50DC">
            <w:pPr>
              <w:pStyle w:val="TAH"/>
            </w:pPr>
            <w:r w:rsidRPr="00C31E24">
              <w:rPr>
                <w:color w:val="000000"/>
              </w:rPr>
              <w:t>Condition</w:t>
            </w:r>
          </w:p>
        </w:tc>
      </w:tr>
      <w:tr w:rsidR="00AE50DC" w:rsidRPr="00C31E24" w14:paraId="63974026" w14:textId="77777777" w:rsidTr="00AE50DC">
        <w:tc>
          <w:tcPr>
            <w:tcW w:w="2709" w:type="dxa"/>
            <w:tcBorders>
              <w:top w:val="single" w:sz="4" w:space="0" w:color="auto"/>
              <w:left w:val="single" w:sz="4" w:space="0" w:color="auto"/>
              <w:bottom w:val="single" w:sz="4" w:space="0" w:color="auto"/>
              <w:right w:val="single" w:sz="4" w:space="0" w:color="auto"/>
            </w:tcBorders>
            <w:hideMark/>
          </w:tcPr>
          <w:p w14:paraId="13B2DC1F" w14:textId="77777777" w:rsidR="00AE50DC" w:rsidRPr="00C31E24" w:rsidRDefault="00AE50DC">
            <w:pPr>
              <w:pStyle w:val="TAL"/>
              <w:rPr>
                <w:b/>
                <w:bCs/>
              </w:rPr>
            </w:pPr>
            <w:r w:rsidRPr="00C31E24">
              <w:rPr>
                <w:b/>
                <w:bCs/>
              </w:rPr>
              <w:t>Message-body</w:t>
            </w:r>
          </w:p>
        </w:tc>
        <w:tc>
          <w:tcPr>
            <w:tcW w:w="2187" w:type="dxa"/>
            <w:tcBorders>
              <w:top w:val="single" w:sz="4" w:space="0" w:color="auto"/>
              <w:left w:val="single" w:sz="4" w:space="0" w:color="auto"/>
              <w:bottom w:val="single" w:sz="4" w:space="0" w:color="auto"/>
              <w:right w:val="single" w:sz="4" w:space="0" w:color="auto"/>
            </w:tcBorders>
          </w:tcPr>
          <w:p w14:paraId="4FB358AB" w14:textId="77777777" w:rsidR="00AE50DC" w:rsidRPr="00C31E24" w:rsidRDefault="00AE50DC">
            <w:pPr>
              <w:pStyle w:val="TAL"/>
            </w:pPr>
          </w:p>
        </w:tc>
        <w:tc>
          <w:tcPr>
            <w:tcW w:w="2187" w:type="dxa"/>
            <w:tcBorders>
              <w:top w:val="single" w:sz="4" w:space="0" w:color="auto"/>
              <w:left w:val="single" w:sz="4" w:space="0" w:color="auto"/>
              <w:bottom w:val="single" w:sz="4" w:space="0" w:color="auto"/>
              <w:right w:val="single" w:sz="4" w:space="0" w:color="auto"/>
            </w:tcBorders>
          </w:tcPr>
          <w:p w14:paraId="2E5D75EF" w14:textId="77777777" w:rsidR="00AE50DC" w:rsidRPr="00C31E24" w:rsidRDefault="00AE50DC">
            <w:pPr>
              <w:pStyle w:val="TAL"/>
            </w:pPr>
          </w:p>
        </w:tc>
        <w:tc>
          <w:tcPr>
            <w:tcW w:w="1367" w:type="dxa"/>
            <w:tcBorders>
              <w:top w:val="single" w:sz="4" w:space="0" w:color="auto"/>
              <w:left w:val="single" w:sz="4" w:space="0" w:color="auto"/>
              <w:bottom w:val="single" w:sz="4" w:space="0" w:color="auto"/>
              <w:right w:val="single" w:sz="4" w:space="0" w:color="auto"/>
            </w:tcBorders>
          </w:tcPr>
          <w:p w14:paraId="5282152F" w14:textId="77777777" w:rsidR="00AE50DC" w:rsidRPr="00C31E24" w:rsidRDefault="00AE50D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373913A" w14:textId="77777777" w:rsidR="00AE50DC" w:rsidRPr="00C31E24" w:rsidRDefault="00AE50DC">
            <w:pPr>
              <w:pStyle w:val="TAL"/>
            </w:pPr>
          </w:p>
        </w:tc>
      </w:tr>
      <w:tr w:rsidR="00AE50DC" w:rsidRPr="00C31E24" w14:paraId="5DFC5EFD" w14:textId="77777777" w:rsidTr="00AE50DC">
        <w:tc>
          <w:tcPr>
            <w:tcW w:w="2709" w:type="dxa"/>
            <w:tcBorders>
              <w:top w:val="single" w:sz="4" w:space="0" w:color="auto"/>
              <w:left w:val="single" w:sz="4" w:space="0" w:color="auto"/>
              <w:bottom w:val="single" w:sz="4" w:space="0" w:color="auto"/>
              <w:right w:val="single" w:sz="4" w:space="0" w:color="auto"/>
            </w:tcBorders>
            <w:hideMark/>
          </w:tcPr>
          <w:p w14:paraId="3C84E917" w14:textId="77777777" w:rsidR="00AE50DC" w:rsidRPr="00C31E24" w:rsidRDefault="00AE50DC">
            <w:pPr>
              <w:pStyle w:val="TAL"/>
              <w:rPr>
                <w:b/>
                <w:bCs/>
              </w:rPr>
            </w:pPr>
            <w:r w:rsidRPr="00C31E24">
              <w:rPr>
                <w:b/>
                <w:bCs/>
              </w:rPr>
              <w:t xml:space="preserve">  SDP message</w:t>
            </w:r>
          </w:p>
        </w:tc>
        <w:tc>
          <w:tcPr>
            <w:tcW w:w="2187" w:type="dxa"/>
            <w:tcBorders>
              <w:top w:val="single" w:sz="4" w:space="0" w:color="auto"/>
              <w:left w:val="single" w:sz="4" w:space="0" w:color="auto"/>
              <w:bottom w:val="single" w:sz="4" w:space="0" w:color="auto"/>
              <w:right w:val="single" w:sz="4" w:space="0" w:color="auto"/>
            </w:tcBorders>
            <w:vAlign w:val="center"/>
            <w:hideMark/>
          </w:tcPr>
          <w:p w14:paraId="51EEF7CA" w14:textId="77777777" w:rsidR="00AE50DC" w:rsidRPr="00C31E24" w:rsidRDefault="00AE50DC">
            <w:pPr>
              <w:pStyle w:val="TAL"/>
            </w:pPr>
            <w:r w:rsidRPr="00C31E24">
              <w:t>SDP message as described in Table 6.5.1.3.3-6</w:t>
            </w:r>
          </w:p>
        </w:tc>
        <w:tc>
          <w:tcPr>
            <w:tcW w:w="2187" w:type="dxa"/>
            <w:tcBorders>
              <w:top w:val="single" w:sz="4" w:space="0" w:color="auto"/>
              <w:left w:val="single" w:sz="4" w:space="0" w:color="auto"/>
              <w:bottom w:val="single" w:sz="4" w:space="0" w:color="auto"/>
              <w:right w:val="single" w:sz="4" w:space="0" w:color="auto"/>
            </w:tcBorders>
          </w:tcPr>
          <w:p w14:paraId="57A4D174" w14:textId="77777777" w:rsidR="00AE50DC" w:rsidRPr="00C31E24" w:rsidRDefault="00AE50DC">
            <w:pPr>
              <w:pStyle w:val="TAL"/>
            </w:pPr>
          </w:p>
        </w:tc>
        <w:tc>
          <w:tcPr>
            <w:tcW w:w="1367" w:type="dxa"/>
            <w:tcBorders>
              <w:top w:val="single" w:sz="4" w:space="0" w:color="auto"/>
              <w:left w:val="single" w:sz="4" w:space="0" w:color="auto"/>
              <w:bottom w:val="single" w:sz="4" w:space="0" w:color="auto"/>
              <w:right w:val="single" w:sz="4" w:space="0" w:color="auto"/>
            </w:tcBorders>
          </w:tcPr>
          <w:p w14:paraId="69043D82" w14:textId="77777777" w:rsidR="00AE50DC" w:rsidRPr="00C31E24" w:rsidRDefault="00AE50D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2B8936B" w14:textId="77777777" w:rsidR="00AE50DC" w:rsidRPr="00C31E24" w:rsidRDefault="00AE50DC">
            <w:pPr>
              <w:pStyle w:val="TAL"/>
            </w:pPr>
          </w:p>
        </w:tc>
      </w:tr>
    </w:tbl>
    <w:p w14:paraId="35D4F810" w14:textId="77777777" w:rsidR="00AE50DC" w:rsidRPr="00C31E24" w:rsidRDefault="00AE50DC" w:rsidP="00AE50DC"/>
    <w:p w14:paraId="463D43B8" w14:textId="77777777" w:rsidR="00AE50DC" w:rsidRPr="00C31E24" w:rsidRDefault="00AE50DC" w:rsidP="00AE50DC">
      <w:pPr>
        <w:pStyle w:val="TH"/>
      </w:pPr>
      <w:r w:rsidRPr="00C31E24">
        <w:t>Table 6.5.1.3.3-6: SDP in SIP 200 (OK) (Table 6.5.1.3.3-5)</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E50DC" w:rsidRPr="00C31E24" w14:paraId="5923A314" w14:textId="77777777" w:rsidTr="00AE50DC">
        <w:trPr>
          <w:tblHeader/>
        </w:trPr>
        <w:tc>
          <w:tcPr>
            <w:tcW w:w="9531" w:type="dxa"/>
            <w:tcBorders>
              <w:top w:val="single" w:sz="4" w:space="0" w:color="auto"/>
              <w:left w:val="single" w:sz="4" w:space="0" w:color="auto"/>
              <w:bottom w:val="single" w:sz="4" w:space="0" w:color="auto"/>
              <w:right w:val="single" w:sz="4" w:space="0" w:color="auto"/>
            </w:tcBorders>
            <w:hideMark/>
          </w:tcPr>
          <w:p w14:paraId="375BD5BE" w14:textId="77777777" w:rsidR="00AE50DC" w:rsidRPr="00C31E24" w:rsidRDefault="00AE50DC">
            <w:pPr>
              <w:pStyle w:val="TAL"/>
            </w:pPr>
            <w:r w:rsidRPr="00C31E24">
              <w:t>Derivation Path: TS 36.579-1 [2], Table 5.5.3.1.2-2, conditions FIRST_SDP_FROM_SS, SDP_ANSWER, IMPLICIT_GRANT_REQUESTED</w:t>
            </w:r>
          </w:p>
        </w:tc>
      </w:tr>
    </w:tbl>
    <w:p w14:paraId="473413ED" w14:textId="77777777" w:rsidR="00AE50DC" w:rsidRPr="00C31E24" w:rsidRDefault="00AE50DC" w:rsidP="00AE50DC"/>
    <w:p w14:paraId="33ED46E3" w14:textId="77777777" w:rsidR="00AE50DC" w:rsidRPr="00C31E24" w:rsidRDefault="00AE50DC" w:rsidP="00AE50DC">
      <w:pPr>
        <w:pStyle w:val="TH"/>
      </w:pPr>
      <w:r w:rsidRPr="00C31E24">
        <w:rPr>
          <w:color w:val="000000"/>
        </w:rPr>
        <w:t>Table 6.5.1.3.3-7: SIP BYE (Step 7, Table 6.5.1.3.2-1;</w:t>
      </w:r>
      <w:r w:rsidRPr="00C31E24">
        <w:t xml:space="preserve"> Step 1, TS 36.579-1 [2] Table 5.3.10.3-1</w:t>
      </w:r>
      <w:r w:rsidRPr="00C31E24">
        <w:rPr>
          <w:color w:val="000000"/>
        </w:rPr>
        <w:t>)</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E50DC" w:rsidRPr="00C31E24" w14:paraId="193B9E79" w14:textId="77777777" w:rsidTr="00AE50DC">
        <w:trPr>
          <w:tblHeader/>
        </w:trPr>
        <w:tc>
          <w:tcPr>
            <w:tcW w:w="9630" w:type="dxa"/>
            <w:tcBorders>
              <w:top w:val="single" w:sz="4" w:space="0" w:color="auto"/>
              <w:left w:val="single" w:sz="4" w:space="0" w:color="auto"/>
              <w:bottom w:val="single" w:sz="4" w:space="0" w:color="auto"/>
              <w:right w:val="single" w:sz="4" w:space="0" w:color="auto"/>
            </w:tcBorders>
            <w:hideMark/>
          </w:tcPr>
          <w:p w14:paraId="30C53980" w14:textId="77777777" w:rsidR="00AE50DC" w:rsidRPr="00C31E24" w:rsidRDefault="00AE50DC">
            <w:pPr>
              <w:pStyle w:val="TAL"/>
            </w:pPr>
            <w:r w:rsidRPr="00C31E24">
              <w:t>Derivation Path: 36.579-1 [2], Table 5.5.2.2.1-1, condition MO_CALL</w:t>
            </w:r>
          </w:p>
        </w:tc>
      </w:tr>
    </w:tbl>
    <w:p w14:paraId="4B84E324" w14:textId="54D54042" w:rsidR="00AE50DC" w:rsidRPr="00C31E24" w:rsidRDefault="00AE50DC" w:rsidP="00784A32"/>
    <w:p w14:paraId="3CF5B427" w14:textId="77777777" w:rsidR="00AE50DC" w:rsidRPr="00C31E24" w:rsidRDefault="00AE50DC" w:rsidP="00AE50DC">
      <w:pPr>
        <w:pStyle w:val="Heading2"/>
      </w:pPr>
      <w:bookmarkStart w:id="794" w:name="_Toc99871301"/>
      <w:r w:rsidRPr="00C31E24">
        <w:t>6.6</w:t>
      </w:r>
      <w:r w:rsidRPr="00C31E24">
        <w:tab/>
        <w:t>Capability information sharing</w:t>
      </w:r>
      <w:bookmarkEnd w:id="794"/>
    </w:p>
    <w:p w14:paraId="43493C79" w14:textId="0B3B5335" w:rsidR="00AE50DC" w:rsidRPr="00C31E24" w:rsidRDefault="00AE50DC" w:rsidP="00AE50DC">
      <w:r w:rsidRPr="00C31E24">
        <w:t>This feature is not specified in the present version of the document.</w:t>
      </w:r>
    </w:p>
    <w:p w14:paraId="6BA1B98F" w14:textId="77777777" w:rsidR="00AE50DC" w:rsidRPr="00C31E24" w:rsidRDefault="00AE50DC" w:rsidP="00AE50DC">
      <w:pPr>
        <w:pStyle w:val="Heading2"/>
      </w:pPr>
      <w:bookmarkStart w:id="795" w:name="_Toc99871302"/>
      <w:r w:rsidRPr="00C31E24">
        <w:t>6.7</w:t>
      </w:r>
      <w:r w:rsidRPr="00C31E24">
        <w:tab/>
        <w:t>Ambient viewing call</w:t>
      </w:r>
      <w:bookmarkEnd w:id="795"/>
    </w:p>
    <w:p w14:paraId="3658875B" w14:textId="77777777" w:rsidR="00AE50DC" w:rsidRPr="00C31E24" w:rsidRDefault="00AE50DC" w:rsidP="00AE50DC">
      <w:pPr>
        <w:pStyle w:val="Heading3"/>
        <w:rPr>
          <w:rFonts w:cs="Arial"/>
          <w:szCs w:val="28"/>
        </w:rPr>
      </w:pPr>
      <w:bookmarkStart w:id="796" w:name="_Toc99871303"/>
      <w:r w:rsidRPr="00C31E24">
        <w:rPr>
          <w:rFonts w:cs="Arial"/>
          <w:szCs w:val="28"/>
        </w:rPr>
        <w:t>6.7.1</w:t>
      </w:r>
      <w:r w:rsidRPr="00C31E24">
        <w:rPr>
          <w:rFonts w:cs="Arial"/>
          <w:szCs w:val="28"/>
        </w:rPr>
        <w:tab/>
        <w:t>On-network / On-demand ambient viewing call / Remote initiated ambient viewing call / Client Originated (CO)</w:t>
      </w:r>
      <w:bookmarkEnd w:id="796"/>
    </w:p>
    <w:p w14:paraId="7D4D70D1" w14:textId="77777777" w:rsidR="00AE50DC" w:rsidRPr="00C31E24" w:rsidRDefault="00AE50DC" w:rsidP="00AE50DC">
      <w:pPr>
        <w:pStyle w:val="H6"/>
      </w:pPr>
      <w:r w:rsidRPr="00C31E24">
        <w:t>6.7.1.1</w:t>
      </w:r>
      <w:r w:rsidRPr="00C31E24">
        <w:tab/>
        <w:t>Test Purpose (TP)</w:t>
      </w:r>
    </w:p>
    <w:p w14:paraId="1EEDFC10" w14:textId="77777777" w:rsidR="00AE50DC" w:rsidRPr="00C31E24" w:rsidRDefault="00AE50DC" w:rsidP="00AE50DC">
      <w:pPr>
        <w:pStyle w:val="H6"/>
      </w:pPr>
      <w:r w:rsidRPr="00C31E24">
        <w:t>(1)</w:t>
      </w:r>
    </w:p>
    <w:p w14:paraId="2AEBA849" w14:textId="0E9EC9D0" w:rsidR="00AE50DC" w:rsidRPr="00C31E24" w:rsidRDefault="00AE50DC" w:rsidP="00AE50DC">
      <w:pPr>
        <w:pStyle w:val="PL"/>
        <w:rPr>
          <w:noProof w:val="0"/>
        </w:rPr>
      </w:pPr>
      <w:r w:rsidRPr="00C31E24">
        <w:rPr>
          <w:b/>
          <w:noProof w:val="0"/>
        </w:rPr>
        <w:t>with</w:t>
      </w:r>
      <w:r w:rsidRPr="00C31E24">
        <w:rPr>
          <w:noProof w:val="0"/>
        </w:rPr>
        <w:t xml:space="preserve"> { the UE (MCVideo Client) registered and authorised for MCVideo Service, including authorised to initiate a MCVideo remote </w:t>
      </w:r>
      <w:r w:rsidR="00C31E24" w:rsidRPr="00C31E24">
        <w:rPr>
          <w:noProof w:val="0"/>
        </w:rPr>
        <w:t>initiated</w:t>
      </w:r>
      <w:r w:rsidRPr="00C31E24">
        <w:rPr>
          <w:noProof w:val="0"/>
        </w:rPr>
        <w:t xml:space="preserve"> ambient viewing call }</w:t>
      </w:r>
    </w:p>
    <w:p w14:paraId="2DA3D462" w14:textId="77777777" w:rsidR="00AE50DC" w:rsidRPr="00C31E24" w:rsidRDefault="00AE50DC" w:rsidP="00AE50DC">
      <w:pPr>
        <w:pStyle w:val="PL"/>
        <w:rPr>
          <w:noProof w:val="0"/>
        </w:rPr>
      </w:pPr>
      <w:r w:rsidRPr="00C31E24">
        <w:rPr>
          <w:b/>
          <w:noProof w:val="0"/>
        </w:rPr>
        <w:t>ensure that</w:t>
      </w:r>
      <w:r w:rsidRPr="00C31E24">
        <w:rPr>
          <w:noProof w:val="0"/>
        </w:rPr>
        <w:t xml:space="preserve"> {</w:t>
      </w:r>
    </w:p>
    <w:p w14:paraId="0117819B" w14:textId="3449A942" w:rsidR="00AE50DC" w:rsidRPr="00C31E24" w:rsidRDefault="00AE50DC" w:rsidP="00AE50DC">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 MCVideo remote </w:t>
      </w:r>
      <w:r w:rsidR="00C31E24" w:rsidRPr="00C31E24">
        <w:rPr>
          <w:noProof w:val="0"/>
        </w:rPr>
        <w:t>initiated</w:t>
      </w:r>
      <w:r w:rsidRPr="00C31E24">
        <w:rPr>
          <w:noProof w:val="0"/>
        </w:rPr>
        <w:t xml:space="preserve"> ambient viewing call }</w:t>
      </w:r>
    </w:p>
    <w:p w14:paraId="7DD3CE27" w14:textId="615B7B95" w:rsidR="00AE50DC" w:rsidRPr="00C31E24" w:rsidRDefault="00AE50DC" w:rsidP="00AE50DC">
      <w:pPr>
        <w:pStyle w:val="PL"/>
        <w:rPr>
          <w:noProof w:val="0"/>
        </w:rPr>
      </w:pPr>
      <w:r w:rsidRPr="00C31E24">
        <w:rPr>
          <w:noProof w:val="0"/>
        </w:rPr>
        <w:t xml:space="preserve">    </w:t>
      </w:r>
      <w:r w:rsidRPr="00C31E24">
        <w:rPr>
          <w:b/>
          <w:noProof w:val="0"/>
        </w:rPr>
        <w:t>then</w:t>
      </w:r>
      <w:r w:rsidRPr="00C31E24">
        <w:rPr>
          <w:noProof w:val="0"/>
        </w:rPr>
        <w:t xml:space="preserve"> { UE (MCVideo Client) sends a SIP INVITE message requesting MCVideo remote </w:t>
      </w:r>
      <w:r w:rsidR="00C31E24" w:rsidRPr="00C31E24">
        <w:rPr>
          <w:noProof w:val="0"/>
        </w:rPr>
        <w:t>initiated</w:t>
      </w:r>
      <w:r w:rsidRPr="00C31E24">
        <w:rPr>
          <w:noProof w:val="0"/>
        </w:rPr>
        <w:t xml:space="preserve"> ambient viewing call </w:t>
      </w:r>
      <w:r w:rsidRPr="00C31E24">
        <w:rPr>
          <w:b/>
          <w:noProof w:val="0"/>
        </w:rPr>
        <w:t>and</w:t>
      </w:r>
      <w:r w:rsidRPr="00C31E24">
        <w:rPr>
          <w:noProof w:val="0"/>
        </w:rPr>
        <w:t xml:space="preserve"> responds to a SIP 200 (OK) message with a SIP ACK message </w:t>
      </w:r>
      <w:r w:rsidRPr="00C31E24">
        <w:rPr>
          <w:b/>
          <w:bCs/>
          <w:noProof w:val="0"/>
        </w:rPr>
        <w:t>and</w:t>
      </w:r>
      <w:r w:rsidRPr="00C31E24">
        <w:rPr>
          <w:noProof w:val="0"/>
        </w:rPr>
        <w:t xml:space="preserve"> notifies the MCVideo User that the call has been successfully established }</w:t>
      </w:r>
    </w:p>
    <w:p w14:paraId="4198ACE0" w14:textId="77777777" w:rsidR="00AE50DC" w:rsidRPr="00C31E24" w:rsidRDefault="00AE50DC" w:rsidP="00AE50DC">
      <w:pPr>
        <w:pStyle w:val="PL"/>
        <w:rPr>
          <w:noProof w:val="0"/>
        </w:rPr>
      </w:pPr>
      <w:r w:rsidRPr="00C31E24">
        <w:rPr>
          <w:noProof w:val="0"/>
        </w:rPr>
        <w:t xml:space="preserve">            }</w:t>
      </w:r>
    </w:p>
    <w:p w14:paraId="192CD263" w14:textId="77777777" w:rsidR="00AE50DC" w:rsidRPr="00C31E24" w:rsidRDefault="00AE50DC" w:rsidP="00AE50DC">
      <w:pPr>
        <w:pStyle w:val="PL"/>
        <w:rPr>
          <w:rFonts w:cs="Courier New"/>
          <w:noProof w:val="0"/>
          <w:szCs w:val="16"/>
        </w:rPr>
      </w:pPr>
    </w:p>
    <w:p w14:paraId="678FDE9A" w14:textId="77777777" w:rsidR="00AE50DC" w:rsidRPr="00C31E24" w:rsidRDefault="00AE50DC" w:rsidP="00AE50DC">
      <w:pPr>
        <w:pStyle w:val="H6"/>
      </w:pPr>
      <w:r w:rsidRPr="00C31E24">
        <w:t>(2)</w:t>
      </w:r>
    </w:p>
    <w:p w14:paraId="155BB475" w14:textId="5951809B" w:rsidR="00AE50DC" w:rsidRPr="00C31E24" w:rsidRDefault="00AE50DC" w:rsidP="00AE50DC">
      <w:pPr>
        <w:pStyle w:val="PL"/>
        <w:rPr>
          <w:noProof w:val="0"/>
        </w:rPr>
      </w:pPr>
      <w:r w:rsidRPr="00C31E24">
        <w:rPr>
          <w:b/>
          <w:noProof w:val="0"/>
        </w:rPr>
        <w:t>with</w:t>
      </w:r>
      <w:r w:rsidRPr="00C31E24">
        <w:rPr>
          <w:noProof w:val="0"/>
        </w:rPr>
        <w:t xml:space="preserve"> { UE (MCVideo Client) having established a MCVideo remote </w:t>
      </w:r>
      <w:r w:rsidR="00C31E24" w:rsidRPr="00C31E24">
        <w:rPr>
          <w:noProof w:val="0"/>
        </w:rPr>
        <w:t>initiated</w:t>
      </w:r>
      <w:r w:rsidRPr="00C31E24">
        <w:rPr>
          <w:noProof w:val="0"/>
        </w:rPr>
        <w:t xml:space="preserve"> ambient viewing call }</w:t>
      </w:r>
    </w:p>
    <w:p w14:paraId="7A269F4D" w14:textId="77777777" w:rsidR="00AE50DC" w:rsidRPr="00C31E24" w:rsidRDefault="00AE50DC" w:rsidP="00AE50DC">
      <w:pPr>
        <w:pStyle w:val="PL"/>
        <w:rPr>
          <w:noProof w:val="0"/>
        </w:rPr>
      </w:pPr>
      <w:r w:rsidRPr="00C31E24">
        <w:rPr>
          <w:b/>
          <w:noProof w:val="0"/>
        </w:rPr>
        <w:t>ensure that</w:t>
      </w:r>
      <w:r w:rsidRPr="00C31E24">
        <w:rPr>
          <w:noProof w:val="0"/>
        </w:rPr>
        <w:t xml:space="preserve"> {</w:t>
      </w:r>
    </w:p>
    <w:p w14:paraId="36BA5305" w14:textId="77777777" w:rsidR="00AE50DC" w:rsidRPr="00C31E24" w:rsidRDefault="00AE50DC" w:rsidP="00AE50DC">
      <w:pPr>
        <w:pStyle w:val="PL"/>
        <w:rPr>
          <w:noProof w:val="0"/>
        </w:rPr>
      </w:pPr>
      <w:r w:rsidRPr="00C31E24">
        <w:rPr>
          <w:noProof w:val="0"/>
        </w:rPr>
        <w:t xml:space="preserve">  </w:t>
      </w:r>
      <w:r w:rsidRPr="00C31E24">
        <w:rPr>
          <w:b/>
          <w:noProof w:val="0"/>
        </w:rPr>
        <w:t>when</w:t>
      </w:r>
      <w:r w:rsidRPr="00C31E24">
        <w:rPr>
          <w:noProof w:val="0"/>
        </w:rPr>
        <w:t xml:space="preserve"> { the MCVideo User engages in communication with the invited MCVideo User }</w:t>
      </w:r>
    </w:p>
    <w:p w14:paraId="250FBF02" w14:textId="77777777" w:rsidR="00AE50DC" w:rsidRPr="00C31E24" w:rsidRDefault="00AE50DC" w:rsidP="00AE50DC">
      <w:pPr>
        <w:pStyle w:val="PL"/>
        <w:rPr>
          <w:noProof w:val="0"/>
        </w:rPr>
      </w:pPr>
      <w:r w:rsidRPr="00C31E24">
        <w:rPr>
          <w:noProof w:val="0"/>
        </w:rPr>
        <w:t xml:space="preserve">    </w:t>
      </w:r>
      <w:r w:rsidRPr="00C31E24">
        <w:rPr>
          <w:b/>
          <w:noProof w:val="0"/>
        </w:rPr>
        <w:t>then</w:t>
      </w:r>
      <w:r w:rsidRPr="00C31E24">
        <w:rPr>
          <w:noProof w:val="0"/>
        </w:rPr>
        <w:t xml:space="preserve"> { UE (MCVideo Client) respects the Transmission Control imposed by the MCVideo Server }</w:t>
      </w:r>
    </w:p>
    <w:p w14:paraId="681F818C" w14:textId="77777777" w:rsidR="00AE50DC" w:rsidRPr="00C31E24" w:rsidRDefault="00AE50DC" w:rsidP="00AE50DC">
      <w:pPr>
        <w:pStyle w:val="PL"/>
        <w:rPr>
          <w:noProof w:val="0"/>
        </w:rPr>
      </w:pPr>
      <w:r w:rsidRPr="00C31E24">
        <w:rPr>
          <w:noProof w:val="0"/>
        </w:rPr>
        <w:t xml:space="preserve">            }</w:t>
      </w:r>
    </w:p>
    <w:p w14:paraId="1BB9BF30" w14:textId="77777777" w:rsidR="00AE50DC" w:rsidRPr="00C31E24" w:rsidRDefault="00AE50DC" w:rsidP="00AE50DC">
      <w:pPr>
        <w:pStyle w:val="PL"/>
        <w:rPr>
          <w:rFonts w:cs="Courier New"/>
          <w:noProof w:val="0"/>
          <w:szCs w:val="16"/>
        </w:rPr>
      </w:pPr>
    </w:p>
    <w:p w14:paraId="3FE85A6C" w14:textId="77777777" w:rsidR="00AE50DC" w:rsidRPr="00C31E24" w:rsidRDefault="00AE50DC" w:rsidP="00AE50DC">
      <w:pPr>
        <w:pStyle w:val="H6"/>
      </w:pPr>
      <w:r w:rsidRPr="00C31E24">
        <w:t>(3)</w:t>
      </w:r>
    </w:p>
    <w:p w14:paraId="4FE1ADBC" w14:textId="3438B28D" w:rsidR="00AE50DC" w:rsidRPr="00C31E24" w:rsidRDefault="00AE50DC" w:rsidP="00AE50DC">
      <w:pPr>
        <w:pStyle w:val="PL"/>
        <w:rPr>
          <w:noProof w:val="0"/>
        </w:rPr>
      </w:pPr>
      <w:r w:rsidRPr="00C31E24">
        <w:rPr>
          <w:b/>
          <w:noProof w:val="0"/>
        </w:rPr>
        <w:t>with</w:t>
      </w:r>
      <w:r w:rsidRPr="00C31E24">
        <w:rPr>
          <w:noProof w:val="0"/>
        </w:rPr>
        <w:t xml:space="preserve"> { UE (MCVideo Client) having an ongoing MCVideo remote </w:t>
      </w:r>
      <w:r w:rsidR="00C31E24" w:rsidRPr="00C31E24">
        <w:rPr>
          <w:noProof w:val="0"/>
        </w:rPr>
        <w:t>initiated</w:t>
      </w:r>
      <w:r w:rsidRPr="00C31E24">
        <w:rPr>
          <w:noProof w:val="0"/>
        </w:rPr>
        <w:t xml:space="preserve"> ambient viewing call }</w:t>
      </w:r>
    </w:p>
    <w:p w14:paraId="1FD2F099" w14:textId="77777777" w:rsidR="00AE50DC" w:rsidRPr="00C31E24" w:rsidRDefault="00AE50DC" w:rsidP="00AE50DC">
      <w:pPr>
        <w:pStyle w:val="PL"/>
        <w:rPr>
          <w:noProof w:val="0"/>
        </w:rPr>
      </w:pPr>
      <w:r w:rsidRPr="00C31E24">
        <w:rPr>
          <w:b/>
          <w:noProof w:val="0"/>
        </w:rPr>
        <w:t>ensure that</w:t>
      </w:r>
      <w:r w:rsidRPr="00C31E24">
        <w:rPr>
          <w:noProof w:val="0"/>
        </w:rPr>
        <w:t xml:space="preserve"> {</w:t>
      </w:r>
    </w:p>
    <w:p w14:paraId="7A64D540" w14:textId="51647EAE" w:rsidR="00AE50DC" w:rsidRPr="00C31E24" w:rsidRDefault="00AE50DC" w:rsidP="00AE50DC">
      <w:pPr>
        <w:pStyle w:val="PL"/>
        <w:rPr>
          <w:noProof w:val="0"/>
        </w:rPr>
      </w:pPr>
      <w:r w:rsidRPr="00C31E24">
        <w:rPr>
          <w:noProof w:val="0"/>
        </w:rPr>
        <w:t xml:space="preserve">  </w:t>
      </w:r>
      <w:r w:rsidRPr="00C31E24">
        <w:rPr>
          <w:b/>
          <w:noProof w:val="0"/>
        </w:rPr>
        <w:t>when</w:t>
      </w:r>
      <w:r w:rsidRPr="00C31E24">
        <w:rPr>
          <w:noProof w:val="0"/>
        </w:rPr>
        <w:t xml:space="preserve"> { the MCVideo User requests to terminate the ongoing MCVideo remote </w:t>
      </w:r>
      <w:r w:rsidR="00C31E24" w:rsidRPr="00C31E24">
        <w:rPr>
          <w:noProof w:val="0"/>
        </w:rPr>
        <w:t>initiated</w:t>
      </w:r>
      <w:r w:rsidRPr="00C31E24">
        <w:rPr>
          <w:noProof w:val="0"/>
        </w:rPr>
        <w:t xml:space="preserve"> ambient viewing call }</w:t>
      </w:r>
    </w:p>
    <w:p w14:paraId="0955F6E2" w14:textId="77777777" w:rsidR="00AE50DC" w:rsidRPr="00C31E24" w:rsidRDefault="00AE50DC" w:rsidP="00AE50DC">
      <w:pPr>
        <w:pStyle w:val="PL"/>
        <w:rPr>
          <w:noProof w:val="0"/>
        </w:rPr>
      </w:pPr>
      <w:r w:rsidRPr="00C31E24">
        <w:rPr>
          <w:noProof w:val="0"/>
        </w:rPr>
        <w:t xml:space="preserve">    </w:t>
      </w:r>
      <w:r w:rsidRPr="00C31E24">
        <w:rPr>
          <w:b/>
          <w:noProof w:val="0"/>
        </w:rPr>
        <w:t>then</w:t>
      </w:r>
      <w:r w:rsidRPr="00C31E24">
        <w:rPr>
          <w:noProof w:val="0"/>
        </w:rPr>
        <w:t xml:space="preserve"> { UE (MCVideo Client) sends a SIP BYE request and after receiving a SIP 200 (OK) and leaves the MCVideo session }</w:t>
      </w:r>
    </w:p>
    <w:p w14:paraId="41ECEEAE" w14:textId="77777777" w:rsidR="00AE50DC" w:rsidRPr="00C31E24" w:rsidRDefault="00AE50DC" w:rsidP="00AE50DC">
      <w:pPr>
        <w:pStyle w:val="PL"/>
        <w:rPr>
          <w:noProof w:val="0"/>
        </w:rPr>
      </w:pPr>
      <w:r w:rsidRPr="00C31E24">
        <w:rPr>
          <w:noProof w:val="0"/>
        </w:rPr>
        <w:t xml:space="preserve">            }</w:t>
      </w:r>
    </w:p>
    <w:p w14:paraId="398D53FD" w14:textId="77777777" w:rsidR="00AE50DC" w:rsidRPr="00C31E24" w:rsidRDefault="00AE50DC" w:rsidP="00AE50DC">
      <w:pPr>
        <w:pStyle w:val="PL"/>
        <w:rPr>
          <w:rFonts w:cs="Courier New"/>
          <w:noProof w:val="0"/>
          <w:szCs w:val="16"/>
        </w:rPr>
      </w:pPr>
    </w:p>
    <w:p w14:paraId="7DDBF563" w14:textId="77777777" w:rsidR="00AE50DC" w:rsidRPr="00C31E24" w:rsidRDefault="00AE50DC" w:rsidP="00AE50DC">
      <w:pPr>
        <w:pStyle w:val="H6"/>
      </w:pPr>
      <w:r w:rsidRPr="00C31E24">
        <w:t>6.7.1.2</w:t>
      </w:r>
      <w:r w:rsidRPr="00C31E24">
        <w:tab/>
        <w:t>Conformance requirements</w:t>
      </w:r>
    </w:p>
    <w:p w14:paraId="7A61C70E" w14:textId="77777777" w:rsidR="00AE50DC" w:rsidRPr="00C31E24" w:rsidRDefault="00AE50DC" w:rsidP="00AE50DC">
      <w:r w:rsidRPr="00C31E24">
        <w:t>References: The conformance requirements covered in the present TC are specified in: TS 24.281, clauses 15.2.1.1, 15.2.1.3, and in TS 24.581, clauses 6.2.5.2.3, 6.2.5.3.2, 6.2.5.3.3, 6.2.5.4.5.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41E5A1A" w14:textId="77777777" w:rsidR="00AE50DC" w:rsidRPr="00C31E24" w:rsidRDefault="00AE50DC" w:rsidP="00AE50DC">
      <w:r w:rsidRPr="00C31E24">
        <w:t>[TS 24.281, clause 15.2.1.1]</w:t>
      </w:r>
    </w:p>
    <w:p w14:paraId="6B734E37" w14:textId="77777777" w:rsidR="00AE50DC" w:rsidRPr="00C31E24" w:rsidRDefault="00AE50DC" w:rsidP="00AE50DC">
      <w:r w:rsidRPr="00C31E24">
        <w:t>Upon receiving a request from the MCVideo user to originate a remote initiated ambient viewing call, if the &lt;</w:t>
      </w:r>
      <w:r w:rsidRPr="00C31E24">
        <w:rPr>
          <w:lang w:eastAsia="ko-KR"/>
        </w:rPr>
        <w:t>allow</w:t>
      </w:r>
      <w:r w:rsidRPr="00C31E24">
        <w:t>-</w:t>
      </w:r>
      <w:r w:rsidRPr="00C31E24">
        <w:rPr>
          <w:lang w:eastAsia="ko-KR"/>
        </w:rPr>
        <w:t>request-remote-initiated-ambient-viewing</w:t>
      </w:r>
      <w:r w:rsidRPr="00C31E24">
        <w:t>&gt; element of the &lt;ruleset&gt; element is not present in the MCVideo user profile document (see the MCVideo user profile document in 3GPP TS 24.484 [25]) or is set to a value of "false", the MCVideo client shall inform the MCVideo user and shall exit this procedure.</w:t>
      </w:r>
    </w:p>
    <w:p w14:paraId="418C8BB7" w14:textId="77777777" w:rsidR="00AE50DC" w:rsidRPr="00C31E24" w:rsidRDefault="00AE50DC" w:rsidP="00AE50DC">
      <w:r w:rsidRPr="00C31E24">
        <w:t>Upon receiving a request from the MCVideo user to originate a locally initiated ambient viewing call, if the &lt;</w:t>
      </w:r>
      <w:r w:rsidRPr="00C31E24">
        <w:rPr>
          <w:lang w:eastAsia="ko-KR"/>
        </w:rPr>
        <w:t>allow</w:t>
      </w:r>
      <w:r w:rsidRPr="00C31E24">
        <w:t>-</w:t>
      </w:r>
      <w:r w:rsidRPr="00C31E24">
        <w:rPr>
          <w:lang w:eastAsia="ko-KR"/>
        </w:rPr>
        <w:t>request-locally-initiated-ambient-viewing</w:t>
      </w:r>
      <w:r w:rsidRPr="00C31E24">
        <w:t>&gt; element of the &lt;ruleset&gt; element is not present in the MCVideo user profile document (see the MCVideo user profile document in 3GPP TS 24.484 [25]) or is set to a value of "false", the MCVideo client shall inform the MCVideo user and shall exit this procedure.</w:t>
      </w:r>
    </w:p>
    <w:p w14:paraId="47D8CF82" w14:textId="77777777" w:rsidR="00AE50DC" w:rsidRPr="00C31E24" w:rsidRDefault="00AE50DC" w:rsidP="00AE50DC">
      <w:pPr>
        <w:rPr>
          <w:lang w:eastAsia="ko-KR"/>
        </w:rPr>
      </w:pPr>
      <w:r w:rsidRPr="00C31E24">
        <w:t xml:space="preserve">Upon receiving a request from an MCVideo </w:t>
      </w:r>
      <w:r w:rsidRPr="00C31E24">
        <w:rPr>
          <w:lang w:eastAsia="ko-KR"/>
        </w:rPr>
        <w:t>u</w:t>
      </w:r>
      <w:r w:rsidRPr="00C31E24">
        <w:t xml:space="preserve">ser to establish an MCVideo </w:t>
      </w:r>
      <w:r w:rsidRPr="00C31E24">
        <w:rPr>
          <w:lang w:eastAsia="ko-KR"/>
        </w:rPr>
        <w:t>ambient viewing</w:t>
      </w:r>
      <w:r w:rsidRPr="00C31E24">
        <w:t xml:space="preserve"> </w:t>
      </w:r>
      <w:r w:rsidRPr="00C31E24">
        <w:rPr>
          <w:lang w:eastAsia="ko-KR"/>
        </w:rPr>
        <w:t>c</w:t>
      </w:r>
      <w:r w:rsidRPr="00C31E24">
        <w:t xml:space="preserve">all that has been authorised successfully by the requesting MCVideo client, </w:t>
      </w:r>
      <w:r w:rsidRPr="00C31E24">
        <w:rPr>
          <w:lang w:eastAsia="ko-KR"/>
        </w:rPr>
        <w:t>the MCVideo client shall generate an initial SIP INVITE request by following the UE originating session procedures specified in 3GPP TS 24.229 [11], with the clarifications given below.</w:t>
      </w:r>
    </w:p>
    <w:p w14:paraId="639D9ADF" w14:textId="77777777" w:rsidR="00AE50DC" w:rsidRPr="00C31E24" w:rsidRDefault="00AE50DC" w:rsidP="00AE50DC">
      <w:pPr>
        <w:rPr>
          <w:lang w:eastAsia="ko-KR"/>
        </w:rPr>
      </w:pPr>
      <w:r w:rsidRPr="00C31E24">
        <w:rPr>
          <w:lang w:eastAsia="ko-KR"/>
        </w:rPr>
        <w:t>The MCVideo client:</w:t>
      </w:r>
    </w:p>
    <w:p w14:paraId="304B4563" w14:textId="77777777" w:rsidR="00AE50DC" w:rsidRPr="00C31E24" w:rsidRDefault="00AE50DC" w:rsidP="00AE50DC">
      <w:pPr>
        <w:pStyle w:val="B1"/>
        <w:rPr>
          <w:lang w:eastAsia="ko-KR"/>
        </w:rPr>
      </w:pPr>
      <w:r w:rsidRPr="00C31E24">
        <w:rPr>
          <w:lang w:eastAsia="ko-KR"/>
        </w:rPr>
        <w:t>1)</w:t>
      </w:r>
      <w:r w:rsidRPr="00C31E24">
        <w:rPr>
          <w:lang w:eastAsia="ko-KR"/>
        </w:rPr>
        <w:tab/>
      </w:r>
      <w:r w:rsidRPr="00C31E24">
        <w:t>shall</w:t>
      </w:r>
      <w:r w:rsidRPr="00C31E24">
        <w:rPr>
          <w:lang w:eastAsia="ko-KR"/>
        </w:rPr>
        <w:t xml:space="preserve"> set the Request-URI of the SIP INVITE request to a public service identity </w:t>
      </w:r>
      <w:r w:rsidRPr="00C31E24">
        <w:t>of identifying the participating MCVideo function serving the MCVideo user</w:t>
      </w:r>
      <w:r w:rsidRPr="00C31E24">
        <w:rPr>
          <w:lang w:eastAsia="ko-KR"/>
        </w:rPr>
        <w:t>;</w:t>
      </w:r>
    </w:p>
    <w:p w14:paraId="52B1C1C7" w14:textId="77777777" w:rsidR="00AE50DC" w:rsidRPr="00C31E24" w:rsidRDefault="00AE50DC" w:rsidP="00AE50DC">
      <w:pPr>
        <w:pStyle w:val="B1"/>
      </w:pPr>
      <w:r w:rsidRPr="00C31E24">
        <w:t>2)</w:t>
      </w:r>
      <w:r w:rsidRPr="00C31E24">
        <w:tab/>
        <w:t>may include a P-Preferred-Identity header field in the SIP INVITE request containing a public user identity as specified in 3GPP TS 24.229 [11];</w:t>
      </w:r>
    </w:p>
    <w:p w14:paraId="0863CED5" w14:textId="77777777" w:rsidR="00AE50DC" w:rsidRPr="00C31E24" w:rsidRDefault="00AE50DC" w:rsidP="00AE50DC">
      <w:pPr>
        <w:pStyle w:val="B1"/>
        <w:rPr>
          <w:lang w:eastAsia="ko-KR"/>
        </w:rPr>
      </w:pPr>
      <w:r w:rsidRPr="00C31E24">
        <w:rPr>
          <w:lang w:eastAsia="ko-KR"/>
        </w:rPr>
        <w:t>3)</w:t>
      </w:r>
      <w:r w:rsidRPr="00C31E24">
        <w:rPr>
          <w:lang w:eastAsia="ko-KR"/>
        </w:rPr>
        <w:tab/>
      </w:r>
      <w:r w:rsidRPr="00C31E24">
        <w:t>shall</w:t>
      </w:r>
      <w:r w:rsidRPr="00C31E24">
        <w:rPr>
          <w:lang w:eastAsia="ko-KR"/>
        </w:rPr>
        <w:t xml:space="preserve"> include the g.3gpp.mcvideo media feature tag </w:t>
      </w:r>
      <w:r w:rsidRPr="00C31E24">
        <w:t xml:space="preserve">and the </w:t>
      </w:r>
      <w:r w:rsidRPr="00C31E24">
        <w:rPr>
          <w:lang w:eastAsia="ko-KR"/>
        </w:rPr>
        <w:t>g.3gpp.icsi-ref media feature tag with the value of "urn:urn-7:3gpp-service.ims.icsi.mcvideo" in the Contact header field of the SIP INVITE request according to IETF RFC 3840 [22];</w:t>
      </w:r>
    </w:p>
    <w:p w14:paraId="78026531" w14:textId="77777777" w:rsidR="00AE50DC" w:rsidRPr="00C31E24" w:rsidRDefault="00AE50DC" w:rsidP="00AE50DC">
      <w:pPr>
        <w:pStyle w:val="B1"/>
        <w:rPr>
          <w:lang w:eastAsia="ko-KR"/>
        </w:rPr>
      </w:pPr>
      <w:r w:rsidRPr="00C31E24">
        <w:rPr>
          <w:lang w:eastAsia="ko-KR"/>
        </w:rPr>
        <w:t>4)</w:t>
      </w:r>
      <w:r w:rsidRPr="00C31E24">
        <w:rPr>
          <w:lang w:eastAsia="ko-KR"/>
        </w:rPr>
        <w:tab/>
      </w:r>
      <w:r w:rsidRPr="00C31E24">
        <w:t>shall</w:t>
      </w:r>
      <w:r w:rsidRPr="00C31E24">
        <w:rPr>
          <w:lang w:eastAsia="ko-KR"/>
        </w:rPr>
        <w:t xml:space="preserve"> include an Accept-Contact header field containing the g.3gpp.mcvideo media feature tag along with the "require" and "explicit" header field parameters according to IETF RFC 3841 [20];</w:t>
      </w:r>
    </w:p>
    <w:p w14:paraId="0EF10243" w14:textId="77777777" w:rsidR="00AE50DC" w:rsidRPr="00C31E24" w:rsidRDefault="00AE50DC" w:rsidP="00AE50DC">
      <w:pPr>
        <w:pStyle w:val="B1"/>
        <w:rPr>
          <w:lang w:eastAsia="ko-KR"/>
        </w:rPr>
      </w:pPr>
      <w:r w:rsidRPr="00C31E24">
        <w:rPr>
          <w:lang w:eastAsia="ko-KR"/>
        </w:rPr>
        <w:t>5)</w:t>
      </w:r>
      <w:r w:rsidRPr="00C31E24">
        <w:rPr>
          <w:lang w:eastAsia="ko-KR"/>
        </w:rPr>
        <w:tab/>
      </w:r>
      <w:r w:rsidRPr="00C31E24">
        <w:t>shall</w:t>
      </w:r>
      <w:r w:rsidRPr="00C31E24">
        <w:rPr>
          <w:lang w:eastAsia="ko-KR"/>
        </w:rPr>
        <w:t xml:space="preserve"> include the ICSI value "urn:urn-7:3gpp-service.ims.icsi.mcvideo" (coded as specified in 3GPP TS 24.229 [11]), in a P-Preferred-Service header field according to IETF RFC 6050 [14] in the SIP INVITE request;</w:t>
      </w:r>
    </w:p>
    <w:p w14:paraId="4EF088C0" w14:textId="77777777" w:rsidR="00AE50DC" w:rsidRPr="00C31E24" w:rsidRDefault="00AE50DC" w:rsidP="00AE50DC">
      <w:pPr>
        <w:pStyle w:val="B1"/>
        <w:rPr>
          <w:lang w:eastAsia="ko-KR"/>
        </w:rPr>
      </w:pPr>
      <w:r w:rsidRPr="00C31E24">
        <w:rPr>
          <w:lang w:eastAsia="ko-KR"/>
        </w:rPr>
        <w:t>6)</w:t>
      </w:r>
      <w:r w:rsidRPr="00C31E24">
        <w:rPr>
          <w:lang w:eastAsia="ko-KR"/>
        </w:rPr>
        <w:tab/>
      </w:r>
      <w:r w:rsidRPr="00C31E24">
        <w:t>shall</w:t>
      </w:r>
      <w:r w:rsidRPr="00C31E24">
        <w:rPr>
          <w:lang w:eastAsia="ko-KR"/>
        </w:rPr>
        <w:t xml:space="preserve"> include an Accept-Contact header field with the media feature tag g.3gpp.icsi-ref contain with the value of "urn:urn-7:3gpp-service.ims.icsi.mcvideo" along with parameters "require" and "explicit" according to IETF RFC 3841 [20];</w:t>
      </w:r>
    </w:p>
    <w:p w14:paraId="7CBB015E" w14:textId="77777777" w:rsidR="00AE50DC" w:rsidRPr="00C31E24" w:rsidRDefault="00AE50DC" w:rsidP="00AE50DC">
      <w:pPr>
        <w:pStyle w:val="B1"/>
      </w:pPr>
      <w:r w:rsidRPr="00C31E24">
        <w:rPr>
          <w:lang w:eastAsia="ko-KR"/>
        </w:rPr>
        <w:t>7)</w:t>
      </w:r>
      <w:r w:rsidRPr="00C31E24">
        <w:rPr>
          <w:lang w:eastAsia="ko-KR"/>
        </w:rPr>
        <w:tab/>
      </w:r>
      <w:r w:rsidRPr="00C31E24">
        <w:t>shall</w:t>
      </w:r>
      <w:r w:rsidRPr="00C31E24">
        <w:rPr>
          <w:lang w:eastAsia="ko-KR"/>
        </w:rPr>
        <w:t xml:space="preserve"> include </w:t>
      </w:r>
      <w:r w:rsidRPr="00C31E24">
        <w:t>an application/vnd.3gpp.mcvideo-info+xml MIME body with the &lt;session-type&gt; element set to a value of "ambient-viewing";</w:t>
      </w:r>
    </w:p>
    <w:p w14:paraId="2D306843" w14:textId="77777777" w:rsidR="00AE50DC" w:rsidRPr="00C31E24" w:rsidRDefault="00AE50DC" w:rsidP="00AE50DC">
      <w:pPr>
        <w:pStyle w:val="B1"/>
      </w:pPr>
      <w:r w:rsidRPr="00C31E24">
        <w:t>8)</w:t>
      </w:r>
      <w:r w:rsidRPr="00C31E24">
        <w:tab/>
        <w:t>shall include in the application/vnd.3gpp.mcvideo-info+xml MIME body an &lt;ambient-viewing-type&gt; element set to a value of:</w:t>
      </w:r>
    </w:p>
    <w:p w14:paraId="351CA895" w14:textId="77777777" w:rsidR="00AE50DC" w:rsidRPr="00C31E24" w:rsidRDefault="00AE50DC" w:rsidP="00AE50DC">
      <w:pPr>
        <w:pStyle w:val="B2"/>
      </w:pPr>
      <w:r w:rsidRPr="00C31E24">
        <w:t>a)</w:t>
      </w:r>
      <w:r w:rsidRPr="00C31E24">
        <w:tab/>
        <w:t>"local-init", if the MCVideo user has requested a locally initiated ambient viewing call; or</w:t>
      </w:r>
    </w:p>
    <w:p w14:paraId="277C3898" w14:textId="77777777" w:rsidR="00AE50DC" w:rsidRPr="00C31E24" w:rsidRDefault="00AE50DC" w:rsidP="00AE50DC">
      <w:pPr>
        <w:pStyle w:val="B2"/>
        <w:rPr>
          <w:lang w:eastAsia="x-none"/>
        </w:rPr>
      </w:pPr>
      <w:r w:rsidRPr="00C31E24">
        <w:t>b)</w:t>
      </w:r>
      <w:r w:rsidRPr="00C31E24">
        <w:tab/>
        <w:t>"remote-init", if the MCVideo user has requested a remotely initiated ambient viewing call;</w:t>
      </w:r>
    </w:p>
    <w:p w14:paraId="6393D83D" w14:textId="77777777" w:rsidR="00AE50DC" w:rsidRPr="00C31E24" w:rsidRDefault="00AE50DC" w:rsidP="00AE50DC">
      <w:pPr>
        <w:pStyle w:val="B1"/>
        <w:rPr>
          <w:lang w:eastAsia="ko-KR"/>
        </w:rPr>
      </w:pPr>
      <w:r w:rsidRPr="00C31E24">
        <w:rPr>
          <w:lang w:eastAsia="ko-KR"/>
        </w:rPr>
        <w:t>9)</w:t>
      </w:r>
      <w:r w:rsidRPr="00C31E24">
        <w:rPr>
          <w:lang w:eastAsia="ko-KR"/>
        </w:rPr>
        <w:tab/>
      </w:r>
      <w:r w:rsidRPr="00C31E24">
        <w:t>shall</w:t>
      </w:r>
      <w:r w:rsidRPr="00C31E24">
        <w:rPr>
          <w:lang w:eastAsia="ko-KR"/>
        </w:rPr>
        <w:t xml:space="preserve"> insert in the SIP INVITE request a MIME resource-lists body with the MCVideo ID of the targeted MCVideo user, according to rules and procedures of IETF RFC 5366 [37];</w:t>
      </w:r>
    </w:p>
    <w:p w14:paraId="39DB7EC4" w14:textId="77777777" w:rsidR="00AE50DC" w:rsidRPr="00C31E24" w:rsidRDefault="00AE50DC" w:rsidP="00AE50DC">
      <w:pPr>
        <w:pStyle w:val="NO"/>
      </w:pPr>
      <w:r w:rsidRPr="00C31E24">
        <w:t>NOTE 1:</w:t>
      </w:r>
      <w:r w:rsidRPr="00C31E24">
        <w:tab/>
        <w:t>the targeted MCVideo user is the viewed-to MCVideo user in the case of a remotely initiated ambient viewing call or the viewing MCVideo user in the case of a locally initiated viewing call.</w:t>
      </w:r>
    </w:p>
    <w:p w14:paraId="349B008B" w14:textId="77777777" w:rsidR="00AE50DC" w:rsidRPr="00C31E24" w:rsidRDefault="00AE50DC" w:rsidP="00AE50DC">
      <w:pPr>
        <w:pStyle w:val="B1"/>
        <w:rPr>
          <w:lang w:eastAsia="ko-KR"/>
        </w:rPr>
      </w:pPr>
      <w:r w:rsidRPr="00C31E24">
        <w:rPr>
          <w:lang w:eastAsia="ko-KR"/>
        </w:rPr>
        <w:t>10)</w:t>
      </w:r>
      <w:r w:rsidRPr="00C31E24">
        <w:rPr>
          <w:lang w:eastAsia="ko-KR"/>
        </w:rPr>
        <w:tab/>
      </w:r>
      <w:r w:rsidRPr="00C31E24">
        <w:t>if</w:t>
      </w:r>
      <w:r w:rsidRPr="00C31E24">
        <w:rPr>
          <w:lang w:eastAsia="ko-KR"/>
        </w:rPr>
        <w:t xml:space="preserve"> an end-to-end security context needs to be established then:</w:t>
      </w:r>
    </w:p>
    <w:p w14:paraId="39709815" w14:textId="77777777" w:rsidR="00AE50DC" w:rsidRPr="00C31E24" w:rsidRDefault="00AE50DC" w:rsidP="00AE50DC">
      <w:pPr>
        <w:pStyle w:val="B2"/>
        <w:rPr>
          <w:lang w:eastAsia="ko-KR"/>
        </w:rPr>
      </w:pPr>
      <w:r w:rsidRPr="00C31E24">
        <w:rPr>
          <w:lang w:eastAsia="ko-KR"/>
        </w:rPr>
        <w:t>a)</w:t>
      </w:r>
      <w:r w:rsidRPr="00C31E24">
        <w:rPr>
          <w:lang w:eastAsia="ko-KR"/>
        </w:rPr>
        <w:tab/>
        <w:t xml:space="preserve">if </w:t>
      </w:r>
      <w:r w:rsidRPr="00C31E24">
        <w:t>necessary</w:t>
      </w:r>
      <w:r w:rsidRPr="00C31E24">
        <w:rPr>
          <w:lang w:eastAsia="ko-KR"/>
        </w:rPr>
        <w:t>, shall instruct the key management client to request keying material from the key management server as described in 3GPP TS 33.180 [8];</w:t>
      </w:r>
    </w:p>
    <w:p w14:paraId="2F873153" w14:textId="77777777" w:rsidR="00AE50DC" w:rsidRPr="00C31E24" w:rsidRDefault="00AE50DC" w:rsidP="00AE50DC">
      <w:pPr>
        <w:pStyle w:val="B2"/>
        <w:rPr>
          <w:lang w:eastAsia="ko-KR"/>
        </w:rPr>
      </w:pPr>
      <w:r w:rsidRPr="00C31E24">
        <w:rPr>
          <w:lang w:eastAsia="ko-KR"/>
        </w:rPr>
        <w:t>b)</w:t>
      </w:r>
      <w:r w:rsidRPr="00C31E24">
        <w:rPr>
          <w:lang w:eastAsia="ko-KR"/>
        </w:rPr>
        <w:tab/>
      </w:r>
      <w:r w:rsidRPr="00C31E24">
        <w:t>shall</w:t>
      </w:r>
      <w:r w:rsidRPr="00C31E24">
        <w:rPr>
          <w:lang w:eastAsia="ko-KR"/>
        </w:rPr>
        <w:t xml:space="preserve"> use the keying material to generate a PCK as described in 3GPP TS 33.180 [8];</w:t>
      </w:r>
    </w:p>
    <w:p w14:paraId="707C12DE" w14:textId="77777777" w:rsidR="00AE50DC" w:rsidRPr="00C31E24" w:rsidRDefault="00AE50DC" w:rsidP="00AE50DC">
      <w:pPr>
        <w:pStyle w:val="B2"/>
        <w:rPr>
          <w:lang w:eastAsia="ko-KR"/>
        </w:rPr>
      </w:pPr>
      <w:r w:rsidRPr="00C31E24">
        <w:rPr>
          <w:lang w:eastAsia="ko-KR"/>
        </w:rPr>
        <w:t>c)</w:t>
      </w:r>
      <w:r w:rsidRPr="00C31E24">
        <w:rPr>
          <w:lang w:eastAsia="ko-KR"/>
        </w:rPr>
        <w:tab/>
      </w:r>
      <w:r w:rsidRPr="00C31E24">
        <w:t>shall</w:t>
      </w:r>
      <w:r w:rsidRPr="00C31E24">
        <w:rPr>
          <w:lang w:eastAsia="ko-KR"/>
        </w:rPr>
        <w:t xml:space="preserve"> use the PCK to generate a PCK-ID with the four most significant bits set to "0001" to indicate that the </w:t>
      </w:r>
      <w:r w:rsidRPr="00C31E24">
        <w:t xml:space="preserve">purpose of the PCK is to protect private call communications and with the remaining twenty eight bits being randomly generated as </w:t>
      </w:r>
      <w:r w:rsidRPr="00C31E24">
        <w:rPr>
          <w:lang w:eastAsia="ko-KR"/>
        </w:rPr>
        <w:t>described in 3GPP TS 33.180 [8];</w:t>
      </w:r>
    </w:p>
    <w:p w14:paraId="62ECC70E" w14:textId="77777777" w:rsidR="00AE50DC" w:rsidRPr="00C31E24" w:rsidRDefault="00AE50DC" w:rsidP="00AE50DC">
      <w:pPr>
        <w:pStyle w:val="B2"/>
        <w:rPr>
          <w:lang w:eastAsia="ko-KR"/>
        </w:rPr>
      </w:pPr>
      <w:r w:rsidRPr="00C31E24">
        <w:rPr>
          <w:lang w:eastAsia="ko-KR"/>
        </w:rPr>
        <w:t>d)</w:t>
      </w:r>
      <w:r w:rsidRPr="00C31E24">
        <w:rPr>
          <w:lang w:eastAsia="ko-KR"/>
        </w:rPr>
        <w:tab/>
        <w:t>shall encrypt the PCK to a UID associated to the MCVideo client using the MCVideo ID and KMS URI of the invited user and a time related parameter as described in 3GPP TS 33.180 [8];</w:t>
      </w:r>
    </w:p>
    <w:p w14:paraId="309D6065" w14:textId="77777777" w:rsidR="00AE50DC" w:rsidRPr="00C31E24" w:rsidRDefault="00AE50DC" w:rsidP="00AE50DC">
      <w:pPr>
        <w:pStyle w:val="B2"/>
      </w:pPr>
      <w:r w:rsidRPr="00C31E24">
        <w:t>e)</w:t>
      </w:r>
      <w:r w:rsidRPr="00C31E24">
        <w:tab/>
        <w:t>shall generate a MIKEY-SAKKE I_MESSAGE using the encapsulated PCK and PCK-ID as specified in 3GPP TS 33.180 [8];</w:t>
      </w:r>
    </w:p>
    <w:p w14:paraId="2087C348" w14:textId="77777777" w:rsidR="00AE50DC" w:rsidRPr="00C31E24" w:rsidRDefault="00AE50DC" w:rsidP="00AE50DC">
      <w:pPr>
        <w:pStyle w:val="B2"/>
        <w:rPr>
          <w:lang w:eastAsia="ko-KR"/>
        </w:rPr>
      </w:pPr>
      <w:r w:rsidRPr="00C31E24">
        <w:rPr>
          <w:lang w:eastAsia="ko-KR"/>
        </w:rPr>
        <w:t>f)</w:t>
      </w:r>
      <w:r w:rsidRPr="00C31E24">
        <w:rPr>
          <w:lang w:eastAsia="ko-KR"/>
        </w:rPr>
        <w:tab/>
        <w:t xml:space="preserve">shall add the </w:t>
      </w:r>
      <w:r w:rsidRPr="00C31E24">
        <w:t>MCVideo ID of the originating MCVideo to the initiator field (IDRi) of the I_MESSAGE as described in 3GPP TS 33.180 [8]; and</w:t>
      </w:r>
    </w:p>
    <w:p w14:paraId="135B6AAA" w14:textId="77777777" w:rsidR="00AE50DC" w:rsidRPr="00C31E24" w:rsidRDefault="00AE50DC" w:rsidP="00AE50DC">
      <w:pPr>
        <w:pStyle w:val="B2"/>
        <w:rPr>
          <w:lang w:eastAsia="ko-KR"/>
        </w:rPr>
      </w:pPr>
      <w:r w:rsidRPr="00C31E24">
        <w:t>g)</w:t>
      </w:r>
      <w:r w:rsidRPr="00C31E24">
        <w:tab/>
        <w:t xml:space="preserve">shall sign the MIKEY-SAKKE I_MESSAGE using the originating MCVideo user's signing key provided in the keying material together with a time related parameter, and add this to the MIKEY-SAKKE payload, as </w:t>
      </w:r>
      <w:r w:rsidRPr="00C31E24">
        <w:rPr>
          <w:lang w:eastAsia="ko-KR"/>
        </w:rPr>
        <w:t>described in 3GPP TS 33.180 [8];</w:t>
      </w:r>
    </w:p>
    <w:p w14:paraId="3517B681" w14:textId="77777777" w:rsidR="00AE50DC" w:rsidRPr="00C31E24" w:rsidRDefault="00AE50DC" w:rsidP="00AE50DC">
      <w:pPr>
        <w:pStyle w:val="B1"/>
        <w:rPr>
          <w:lang w:eastAsia="ko-KR"/>
        </w:rPr>
      </w:pPr>
      <w:r w:rsidRPr="00C31E24">
        <w:rPr>
          <w:lang w:eastAsia="ko-KR"/>
        </w:rPr>
        <w:t>11)</w:t>
      </w:r>
      <w:r w:rsidRPr="00C31E24">
        <w:rPr>
          <w:lang w:eastAsia="ko-KR"/>
        </w:rPr>
        <w:tab/>
        <w:t>shall include an SDP offer according to 3GPP TS 24.229 [11] with the clarification given in clause 6.7.1;</w:t>
      </w:r>
    </w:p>
    <w:p w14:paraId="69C135EC" w14:textId="77777777" w:rsidR="00AE50DC" w:rsidRPr="00C31E24" w:rsidRDefault="00AE50DC" w:rsidP="00AE50DC">
      <w:pPr>
        <w:pStyle w:val="B1"/>
        <w:rPr>
          <w:lang w:eastAsia="ko-KR"/>
        </w:rPr>
      </w:pPr>
      <w:r w:rsidRPr="00C31E24">
        <w:rPr>
          <w:lang w:eastAsia="ko-KR"/>
        </w:rPr>
        <w:t>12)</w:t>
      </w:r>
      <w:r w:rsidRPr="00C31E24">
        <w:rPr>
          <w:lang w:eastAsia="ko-KR"/>
        </w:rPr>
        <w:tab/>
        <w:t>if this is a locally initiated ambient viewing call, shall comply with the conditions for implicit transmit media request control as specified in clause 6.4;</w:t>
      </w:r>
    </w:p>
    <w:p w14:paraId="343E8E61" w14:textId="77777777" w:rsidR="00AE50DC" w:rsidRPr="00C31E24" w:rsidRDefault="00AE50DC" w:rsidP="00AE50DC">
      <w:pPr>
        <w:pStyle w:val="B1"/>
        <w:rPr>
          <w:lang w:eastAsia="ko-KR"/>
        </w:rPr>
      </w:pPr>
      <w:r w:rsidRPr="00C31E24">
        <w:rPr>
          <w:lang w:eastAsia="ko-KR"/>
        </w:rPr>
        <w:t>13)</w:t>
      </w:r>
      <w:r w:rsidRPr="00C31E24">
        <w:rPr>
          <w:lang w:eastAsia="ko-KR"/>
        </w:rPr>
        <w:tab/>
      </w:r>
      <w:r w:rsidRPr="00C31E24">
        <w:t>if</w:t>
      </w:r>
      <w:r w:rsidRPr="00C31E24">
        <w:rPr>
          <w:lang w:eastAsia="ko-KR"/>
        </w:rPr>
        <w:t xml:space="preserve"> this is a remotely initiated ambient viewing call, shall comply with the conditions for an </w:t>
      </w:r>
      <w:r w:rsidRPr="00C31E24">
        <w:t>implicit transmit media request control to the terminating MCVideo client</w:t>
      </w:r>
      <w:r w:rsidRPr="00C31E24">
        <w:rPr>
          <w:lang w:eastAsia="ko-KR"/>
        </w:rPr>
        <w:t xml:space="preserve"> as specified in clause 6.4;</w:t>
      </w:r>
    </w:p>
    <w:p w14:paraId="5EE8EB70" w14:textId="77777777" w:rsidR="00AE50DC" w:rsidRPr="00C31E24" w:rsidRDefault="00AE50DC" w:rsidP="00AE50DC">
      <w:pPr>
        <w:pStyle w:val="B1"/>
        <w:rPr>
          <w:lang w:eastAsia="ko-KR"/>
        </w:rPr>
      </w:pPr>
      <w:r w:rsidRPr="00C31E24">
        <w:rPr>
          <w:lang w:eastAsia="ko-KR"/>
        </w:rPr>
        <w:t>14) shall include in the SIP INVITE request a Priv-Answer-Mode header field with the value "Auto" according to the rules and procedures of IETF RFC 5373 [27]; and</w:t>
      </w:r>
    </w:p>
    <w:p w14:paraId="289D1D7A" w14:textId="77777777" w:rsidR="00AE50DC" w:rsidRPr="00C31E24" w:rsidRDefault="00AE50DC" w:rsidP="00AE50DC">
      <w:pPr>
        <w:pStyle w:val="B1"/>
        <w:rPr>
          <w:lang w:eastAsia="ko-KR"/>
        </w:rPr>
      </w:pPr>
      <w:r w:rsidRPr="00C31E24">
        <w:rPr>
          <w:lang w:eastAsia="ko-KR"/>
        </w:rPr>
        <w:t>15)</w:t>
      </w:r>
      <w:r w:rsidRPr="00C31E24">
        <w:rPr>
          <w:lang w:eastAsia="ko-KR"/>
        </w:rPr>
        <w:tab/>
        <w:t>shall send the SIP INVITE request towards the participating MCVideo function according to 3GPP TS 24.229 [11].</w:t>
      </w:r>
    </w:p>
    <w:p w14:paraId="2E80997A" w14:textId="77777777" w:rsidR="00AE50DC" w:rsidRPr="00C31E24" w:rsidRDefault="00AE50DC" w:rsidP="00AE50DC">
      <w:pPr>
        <w:rPr>
          <w:lang w:eastAsia="ko-KR"/>
        </w:rPr>
      </w:pPr>
      <w:r w:rsidRPr="00C31E24">
        <w:rPr>
          <w:lang w:eastAsia="ko-KR"/>
        </w:rPr>
        <w:t>Upon receiving a SIP 183(Session Progress) response to the SIP INVITE request the MCVideo client:</w:t>
      </w:r>
    </w:p>
    <w:p w14:paraId="168CB417" w14:textId="77777777" w:rsidR="00AE50DC" w:rsidRPr="00C31E24" w:rsidRDefault="00AE50DC" w:rsidP="00AE50DC">
      <w:pPr>
        <w:pStyle w:val="B1"/>
      </w:pPr>
      <w:r w:rsidRPr="00C31E24">
        <w:t>1)</w:t>
      </w:r>
      <w:r w:rsidRPr="00C31E24">
        <w:tab/>
        <w:t xml:space="preserve">if the </w:t>
      </w:r>
      <w:r w:rsidRPr="00C31E24">
        <w:rPr>
          <w:lang w:eastAsia="ko-KR"/>
        </w:rPr>
        <w:t xml:space="preserve">SIP 183(Session Progress) response includes an alert-info header field as specified in </w:t>
      </w:r>
      <w:r w:rsidRPr="00C31E24">
        <w:t>IETF RFC 3261 [15] and as updated by IETF RFC 7462 [66] set to a value of "&lt;</w:t>
      </w:r>
      <w:hyperlink r:id="rId20" w:history="1">
        <w:r w:rsidRPr="00C31E24">
          <w:rPr>
            <w:rStyle w:val="Hyperlink"/>
          </w:rPr>
          <w:t>C:\dev\null</w:t>
        </w:r>
      </w:hyperlink>
      <w:r w:rsidRPr="00C31E24">
        <w:rPr>
          <w:rFonts w:eastAsia="Malgun Gothic"/>
        </w:rPr>
        <w:t>file:///dev/null</w:t>
      </w:r>
      <w:r w:rsidRPr="00C31E24">
        <w:t>&gt;" shall not give any indication of the progress of the call setup to the MCVideo user; and</w:t>
      </w:r>
    </w:p>
    <w:p w14:paraId="2EE596DF" w14:textId="77777777" w:rsidR="00AE50DC" w:rsidRPr="00C31E24" w:rsidRDefault="00AE50DC" w:rsidP="00AE50DC">
      <w:pPr>
        <w:pStyle w:val="NO"/>
      </w:pPr>
      <w:r w:rsidRPr="00C31E24">
        <w:t>NOTE 2:</w:t>
      </w:r>
      <w:r w:rsidRPr="00C31E24">
        <w:tab/>
        <w:t>The alert-info header field having the value of "&lt;</w:t>
      </w:r>
      <w:hyperlink r:id="rId21" w:history="1">
        <w:r w:rsidRPr="00C31E24">
          <w:rPr>
            <w:rStyle w:val="Hyperlink"/>
          </w:rPr>
          <w:t>C:\dev\null</w:t>
        </w:r>
      </w:hyperlink>
      <w:r w:rsidRPr="00C31E24">
        <w:rPr>
          <w:rFonts w:eastAsia="Malgun Gothic"/>
        </w:rPr>
        <w:t>file:///dev/null</w:t>
      </w:r>
      <w:r w:rsidRPr="00C31E24">
        <w:t>&gt;" is intended to result in having a "null" alert, i.e. an alert with no content or physical manifestation of any kind.</w:t>
      </w:r>
    </w:p>
    <w:p w14:paraId="38D9AB8C" w14:textId="77777777" w:rsidR="00AE50DC" w:rsidRPr="00C31E24" w:rsidRDefault="00AE50DC" w:rsidP="00AE50DC">
      <w:pPr>
        <w:pStyle w:val="B1"/>
      </w:pPr>
      <w:r w:rsidRPr="00C31E24">
        <w:t>2)</w:t>
      </w:r>
      <w:r w:rsidRPr="00C31E24">
        <w:tab/>
        <w:t>if this is a remotely initiated ambient viewing call, may indicate the progress of the session establishment to the inviting MCVideo user.</w:t>
      </w:r>
    </w:p>
    <w:p w14:paraId="1196FF17" w14:textId="77777777" w:rsidR="00AE50DC" w:rsidRPr="00C31E24" w:rsidRDefault="00AE50DC" w:rsidP="00AE50DC">
      <w:pPr>
        <w:rPr>
          <w:lang w:eastAsia="ko-KR"/>
        </w:rPr>
      </w:pPr>
      <w:r w:rsidRPr="00C31E24">
        <w:rPr>
          <w:lang w:eastAsia="ko-KR"/>
        </w:rPr>
        <w:t>Upon receiving a SIP 200 (OK) response to the SIP INVITE request the MCVideo client:</w:t>
      </w:r>
    </w:p>
    <w:p w14:paraId="68C4D80A" w14:textId="77777777" w:rsidR="00AE50DC" w:rsidRPr="00C31E24" w:rsidRDefault="00AE50DC" w:rsidP="00AE50DC">
      <w:pPr>
        <w:pStyle w:val="B1"/>
        <w:rPr>
          <w:lang w:eastAsia="ko-KR"/>
        </w:rPr>
      </w:pPr>
      <w:r w:rsidRPr="00C31E24">
        <w:rPr>
          <w:lang w:eastAsia="ko-KR"/>
        </w:rPr>
        <w:t>1)</w:t>
      </w:r>
      <w:r w:rsidRPr="00C31E24">
        <w:rPr>
          <w:lang w:eastAsia="ko-KR"/>
        </w:rPr>
        <w:tab/>
      </w:r>
      <w:r w:rsidRPr="00C31E24">
        <w:t>shall</w:t>
      </w:r>
      <w:r w:rsidRPr="00C31E24">
        <w:rPr>
          <w:lang w:eastAsia="ko-KR"/>
        </w:rPr>
        <w:t xml:space="preserve"> interact with the media plane as specified in 3GPP TS 24.581 [5];</w:t>
      </w:r>
    </w:p>
    <w:p w14:paraId="62A0EACC" w14:textId="77777777" w:rsidR="00AE50DC" w:rsidRPr="00C31E24" w:rsidRDefault="00AE50DC" w:rsidP="00AE50DC">
      <w:pPr>
        <w:pStyle w:val="B1"/>
        <w:rPr>
          <w:lang w:eastAsia="ko-KR"/>
        </w:rPr>
      </w:pPr>
      <w:r w:rsidRPr="00C31E24">
        <w:rPr>
          <w:lang w:eastAsia="ko-KR"/>
        </w:rPr>
        <w:t>2)</w:t>
      </w:r>
      <w:r w:rsidRPr="00C31E24">
        <w:rPr>
          <w:lang w:eastAsia="ko-KR"/>
        </w:rPr>
        <w:tab/>
        <w:t>if this is a</w:t>
      </w:r>
      <w:r w:rsidRPr="00C31E24">
        <w:t xml:space="preserve"> remotely initiated ambient viewing call, shall notify the user that the call has been successfully established</w:t>
      </w:r>
      <w:r w:rsidRPr="00C31E24">
        <w:rPr>
          <w:lang w:eastAsia="ko-KR"/>
        </w:rPr>
        <w:t>;</w:t>
      </w:r>
    </w:p>
    <w:p w14:paraId="525C74EA" w14:textId="77777777" w:rsidR="00AE50DC" w:rsidRPr="00C31E24" w:rsidRDefault="00AE50DC" w:rsidP="00AE50DC">
      <w:pPr>
        <w:pStyle w:val="B1"/>
        <w:rPr>
          <w:lang w:eastAsia="ko-KR"/>
        </w:rPr>
      </w:pPr>
      <w:r w:rsidRPr="00C31E24">
        <w:rPr>
          <w:lang w:eastAsia="ko-KR"/>
        </w:rPr>
        <w:t>3)</w:t>
      </w:r>
      <w:r w:rsidRPr="00C31E24">
        <w:rPr>
          <w:lang w:eastAsia="ko-KR"/>
        </w:rPr>
        <w:tab/>
        <w:t>if this is a</w:t>
      </w:r>
      <w:r w:rsidRPr="00C31E24">
        <w:t xml:space="preserve"> locally initiated ambient viewing call, shall not provide any indication to the user that the call has been successfully established</w:t>
      </w:r>
      <w:r w:rsidRPr="00C31E24">
        <w:rPr>
          <w:lang w:eastAsia="ko-KR"/>
        </w:rPr>
        <w:t>;</w:t>
      </w:r>
    </w:p>
    <w:p w14:paraId="3FFE28EC" w14:textId="77777777" w:rsidR="00AE50DC" w:rsidRPr="00C31E24" w:rsidRDefault="00AE50DC" w:rsidP="00AE50DC">
      <w:pPr>
        <w:pStyle w:val="B1"/>
        <w:rPr>
          <w:lang w:eastAsia="ko-KR"/>
        </w:rPr>
      </w:pPr>
      <w:r w:rsidRPr="00C31E24">
        <w:rPr>
          <w:lang w:eastAsia="ko-KR"/>
        </w:rPr>
        <w:t>4)</w:t>
      </w:r>
      <w:r w:rsidRPr="00C31E24">
        <w:rPr>
          <w:lang w:eastAsia="ko-KR"/>
        </w:rPr>
        <w:tab/>
        <w:t xml:space="preserve">if the </w:t>
      </w:r>
      <w:r w:rsidRPr="00C31E24">
        <w:t>&lt;ambient-viewing-type&gt; element contained in the application/vnd.3gpp.mcvideo-info+xml MIME body in the sent SIP INVITE request was set to a value of "local-init":</w:t>
      </w:r>
    </w:p>
    <w:p w14:paraId="1474BF80" w14:textId="77777777" w:rsidR="00AE50DC" w:rsidRPr="00C31E24" w:rsidRDefault="00AE50DC" w:rsidP="00AE50DC">
      <w:pPr>
        <w:pStyle w:val="B2"/>
        <w:rPr>
          <w:lang w:eastAsia="ko-KR"/>
        </w:rPr>
      </w:pPr>
      <w:r w:rsidRPr="00C31E24">
        <w:rPr>
          <w:lang w:eastAsia="ko-KR"/>
        </w:rPr>
        <w:t>a)</w:t>
      </w:r>
      <w:r w:rsidRPr="00C31E24">
        <w:rPr>
          <w:lang w:eastAsia="ko-KR"/>
        </w:rPr>
        <w:tab/>
        <w:t>shall cache the value of "viewed-to MCVideo user" as the ambient viewing client role for this call; or</w:t>
      </w:r>
    </w:p>
    <w:p w14:paraId="5DE35C34" w14:textId="77777777" w:rsidR="00AE50DC" w:rsidRPr="00C31E24" w:rsidRDefault="00AE50DC" w:rsidP="00AE50DC">
      <w:pPr>
        <w:pStyle w:val="B2"/>
      </w:pPr>
      <w:r w:rsidRPr="00C31E24">
        <w:rPr>
          <w:lang w:eastAsia="ko-KR"/>
        </w:rPr>
        <w:t>b)</w:t>
      </w:r>
      <w:r w:rsidRPr="00C31E24">
        <w:rPr>
          <w:lang w:eastAsia="ko-KR"/>
        </w:rPr>
        <w:tab/>
        <w:t xml:space="preserve">if the </w:t>
      </w:r>
      <w:r w:rsidRPr="00C31E24">
        <w:t xml:space="preserve">&lt;ambient-viewing-type&gt; element contained in the application/vnd.3gpp.mcvideo-info+xml MIME body was set to a value of "remote-init" </w:t>
      </w:r>
      <w:r w:rsidRPr="00C31E24">
        <w:rPr>
          <w:lang w:eastAsia="ko-KR"/>
        </w:rPr>
        <w:t>shall cache the value of "viewing MCVideo user" as the ambient viewing client role for this call; and</w:t>
      </w:r>
    </w:p>
    <w:p w14:paraId="76551466" w14:textId="77777777" w:rsidR="00AE50DC" w:rsidRPr="00C31E24" w:rsidRDefault="00AE50DC" w:rsidP="00AE50DC">
      <w:pPr>
        <w:pStyle w:val="B1"/>
      </w:pPr>
      <w:r w:rsidRPr="00C31E24">
        <w:rPr>
          <w:rFonts w:eastAsia="Malgun Gothic"/>
        </w:rPr>
        <w:t>5)</w:t>
      </w:r>
      <w:r w:rsidRPr="00C31E24">
        <w:rPr>
          <w:rFonts w:eastAsia="Malgun Gothic"/>
        </w:rPr>
        <w:tab/>
      </w:r>
      <w:r w:rsidRPr="00C31E24">
        <w:t>shall</w:t>
      </w:r>
      <w:r w:rsidRPr="00C31E24">
        <w:rPr>
          <w:rFonts w:eastAsia="Malgun Gothic"/>
        </w:rPr>
        <w:t xml:space="preserve"> cache the value contained in the </w:t>
      </w:r>
      <w:r w:rsidRPr="00C31E24">
        <w:t xml:space="preserve">&lt;ambient-viewing-type&gt; element of the application/vnd.3gpp.mcvideo-info+xml MIME body set in step 8) as the </w:t>
      </w:r>
      <w:r w:rsidRPr="00C31E24">
        <w:rPr>
          <w:rFonts w:eastAsia="Malgun Gothic"/>
        </w:rPr>
        <w:t>ambient viewing type of this call</w:t>
      </w:r>
      <w:r w:rsidRPr="00C31E24">
        <w:t>.</w:t>
      </w:r>
    </w:p>
    <w:p w14:paraId="38FC8145" w14:textId="77777777" w:rsidR="00AE50DC" w:rsidRPr="00C31E24" w:rsidRDefault="00AE50DC" w:rsidP="00AE50DC">
      <w:r w:rsidRPr="00C31E24">
        <w:t>[TS 24.281, clause 15.2.1.3]</w:t>
      </w:r>
    </w:p>
    <w:p w14:paraId="49F8036A" w14:textId="77777777" w:rsidR="00AE50DC" w:rsidRPr="00C31E24" w:rsidRDefault="00AE50DC" w:rsidP="00AE50DC">
      <w:r w:rsidRPr="00C31E24">
        <w:t xml:space="preserve">Upon receiving a request from an MCVideo </w:t>
      </w:r>
      <w:r w:rsidRPr="00C31E24">
        <w:rPr>
          <w:lang w:eastAsia="ko-KR"/>
        </w:rPr>
        <w:t>u</w:t>
      </w:r>
      <w:r w:rsidRPr="00C31E24">
        <w:t xml:space="preserve">ser to release an MCVideo </w:t>
      </w:r>
      <w:r w:rsidRPr="00C31E24">
        <w:rPr>
          <w:lang w:eastAsia="ko-KR"/>
        </w:rPr>
        <w:t>ambient viewing</w:t>
      </w:r>
      <w:r w:rsidRPr="00C31E24">
        <w:t xml:space="preserve"> </w:t>
      </w:r>
      <w:r w:rsidRPr="00C31E24">
        <w:rPr>
          <w:lang w:eastAsia="ko-KR"/>
        </w:rPr>
        <w:t>c</w:t>
      </w:r>
      <w:r w:rsidRPr="00C31E24">
        <w:t>all:</w:t>
      </w:r>
    </w:p>
    <w:p w14:paraId="4AA7E10F" w14:textId="77777777" w:rsidR="00AE50DC" w:rsidRPr="00C31E24" w:rsidRDefault="00AE50DC" w:rsidP="00AE50DC">
      <w:pPr>
        <w:rPr>
          <w:lang w:eastAsia="ko-KR"/>
        </w:rPr>
      </w:pPr>
      <w:r w:rsidRPr="00C31E24">
        <w:rPr>
          <w:lang w:eastAsia="ko-KR"/>
        </w:rPr>
        <w:t>The MCVideo client:</w:t>
      </w:r>
    </w:p>
    <w:p w14:paraId="2571D757" w14:textId="77777777" w:rsidR="00AE50DC" w:rsidRPr="00C31E24" w:rsidRDefault="00AE50DC" w:rsidP="00AE50DC">
      <w:pPr>
        <w:pStyle w:val="B1"/>
      </w:pPr>
      <w:r w:rsidRPr="00C31E24">
        <w:t>1)</w:t>
      </w:r>
      <w:r w:rsidRPr="00C31E24">
        <w:tab/>
        <w:t xml:space="preserve">if the </w:t>
      </w:r>
      <w:r w:rsidRPr="00C31E24">
        <w:rPr>
          <w:lang w:eastAsia="ko-KR"/>
        </w:rPr>
        <w:t>MCVideo</w:t>
      </w:r>
      <w:r w:rsidRPr="00C31E24">
        <w:t xml:space="preserve"> client has not received a g.3gpp.mcvideo.ambient-viewing-call-release feature-capability indicator as described in clause D.3 in the Feature-Caps header field according to IETF RFC 6809 [63] in;</w:t>
      </w:r>
    </w:p>
    <w:p w14:paraId="1B5EE4BF" w14:textId="77777777" w:rsidR="00AE50DC" w:rsidRPr="00C31E24" w:rsidRDefault="00AE50DC" w:rsidP="00AE50DC">
      <w:pPr>
        <w:pStyle w:val="B2"/>
      </w:pPr>
      <w:r w:rsidRPr="00C31E24">
        <w:t>a)</w:t>
      </w:r>
      <w:r w:rsidRPr="00C31E24">
        <w:tab/>
        <w:t xml:space="preserve">a received SIP INVITE request for the ambient viewing call; or </w:t>
      </w:r>
    </w:p>
    <w:p w14:paraId="227A3972" w14:textId="77777777" w:rsidR="00AE50DC" w:rsidRPr="00C31E24" w:rsidRDefault="00AE50DC" w:rsidP="00AE50DC">
      <w:pPr>
        <w:pStyle w:val="B2"/>
      </w:pPr>
      <w:r w:rsidRPr="00C31E24">
        <w:t>b)</w:t>
      </w:r>
      <w:r w:rsidRPr="00C31E24">
        <w:tab/>
        <w:t>a received SIP 200 (OK) response to a sent SIP INVITE request for the ambient viewing call;</w:t>
      </w:r>
    </w:p>
    <w:p w14:paraId="45FA9DE2" w14:textId="77777777" w:rsidR="00AE50DC" w:rsidRPr="00C31E24" w:rsidRDefault="00AE50DC" w:rsidP="00AE50DC">
      <w:pPr>
        <w:ind w:left="851" w:hanging="284"/>
      </w:pPr>
      <w:r w:rsidRPr="00C31E24">
        <w:t>then shall skip the rest of the steps;</w:t>
      </w:r>
    </w:p>
    <w:p w14:paraId="3A87CE47" w14:textId="77777777" w:rsidR="00AE50DC" w:rsidRPr="00C31E24" w:rsidRDefault="00AE50DC" w:rsidP="00AE50DC">
      <w:pPr>
        <w:pStyle w:val="B1"/>
        <w:rPr>
          <w:lang w:eastAsia="ko-KR"/>
        </w:rPr>
      </w:pPr>
      <w:r w:rsidRPr="00C31E24">
        <w:rPr>
          <w:lang w:eastAsia="ko-KR"/>
        </w:rPr>
        <w:t>2)</w:t>
      </w:r>
      <w:r w:rsidRPr="00C31E24">
        <w:rPr>
          <w:lang w:eastAsia="ko-KR"/>
        </w:rPr>
        <w:tab/>
        <w:t>s</w:t>
      </w:r>
      <w:r w:rsidRPr="00C31E24">
        <w:t xml:space="preserve">hall interact with the </w:t>
      </w:r>
      <w:r w:rsidRPr="00C31E24">
        <w:rPr>
          <w:lang w:eastAsia="ko-KR"/>
        </w:rPr>
        <w:t>media plane as specified in 3GPP TS 24.581 [5];</w:t>
      </w:r>
    </w:p>
    <w:p w14:paraId="07015835" w14:textId="77777777" w:rsidR="00AE50DC" w:rsidRPr="00C31E24" w:rsidRDefault="00AE50DC" w:rsidP="00AE50DC">
      <w:pPr>
        <w:pStyle w:val="B1"/>
      </w:pPr>
      <w:r w:rsidRPr="00C31E24">
        <w:t>3)</w:t>
      </w:r>
      <w:r w:rsidRPr="00C31E24">
        <w:tab/>
        <w:t>shall generate a SIP BYE request according to rules and procedures of 3GPP TS 24.229 [11] and IETF RFC 6086 [21]; and</w:t>
      </w:r>
    </w:p>
    <w:p w14:paraId="59A197A2" w14:textId="77777777" w:rsidR="00AE50DC" w:rsidRPr="00C31E24" w:rsidRDefault="00AE50DC" w:rsidP="00AE50DC">
      <w:pPr>
        <w:pStyle w:val="B1"/>
        <w:rPr>
          <w:lang w:eastAsia="ko-KR"/>
        </w:rPr>
      </w:pPr>
      <w:r w:rsidRPr="00C31E24">
        <w:rPr>
          <w:lang w:eastAsia="ko-KR"/>
        </w:rPr>
        <w:t>4)</w:t>
      </w:r>
      <w:r w:rsidRPr="00C31E24">
        <w:rPr>
          <w:lang w:eastAsia="ko-KR"/>
        </w:rPr>
        <w:tab/>
        <w:t>shall send the SIP BYE request within the dialog of the MCVideo ambient call session as specified in 3GPP TS 24.229 [11].</w:t>
      </w:r>
    </w:p>
    <w:p w14:paraId="27430C67" w14:textId="77777777" w:rsidR="00AE50DC" w:rsidRPr="00C31E24" w:rsidRDefault="00AE50DC" w:rsidP="00AE50DC">
      <w:pPr>
        <w:rPr>
          <w:lang w:eastAsia="ko-KR"/>
        </w:rPr>
      </w:pPr>
      <w:r w:rsidRPr="00C31E24">
        <w:rPr>
          <w:lang w:eastAsia="ko-KR"/>
        </w:rPr>
        <w:t>Upon receipt of the SIP 200 (OK) response to the SIP BYE request the MCVideo client:</w:t>
      </w:r>
    </w:p>
    <w:p w14:paraId="523F8A22" w14:textId="77777777" w:rsidR="00AE50DC" w:rsidRPr="00C31E24" w:rsidRDefault="00AE50DC" w:rsidP="00AE50DC">
      <w:pPr>
        <w:pStyle w:val="B1"/>
        <w:rPr>
          <w:lang w:eastAsia="ko-KR"/>
        </w:rPr>
      </w:pPr>
      <w:r w:rsidRPr="00C31E24">
        <w:t>1)</w:t>
      </w:r>
      <w:r w:rsidRPr="00C31E24">
        <w:tab/>
      </w:r>
      <w:r w:rsidRPr="00C31E24">
        <w:rPr>
          <w:lang w:eastAsia="ko-KR"/>
        </w:rPr>
        <w:t>shall interact with the media plane as specified in 3GPP TS 24.581 [5];</w:t>
      </w:r>
    </w:p>
    <w:p w14:paraId="6AA31576" w14:textId="77777777" w:rsidR="00AE50DC" w:rsidRPr="00C31E24" w:rsidRDefault="00AE50DC" w:rsidP="00AE50DC">
      <w:pPr>
        <w:pStyle w:val="B1"/>
      </w:pPr>
      <w:r w:rsidRPr="00C31E24">
        <w:t>2)</w:t>
      </w:r>
      <w:r w:rsidRPr="00C31E24">
        <w:tab/>
        <w:t xml:space="preserve">if the cached </w:t>
      </w:r>
      <w:r w:rsidRPr="00C31E24">
        <w:rPr>
          <w:lang w:eastAsia="ko-KR"/>
        </w:rPr>
        <w:t>ambient viewing client role</w:t>
      </w:r>
      <w:r w:rsidRPr="00C31E24">
        <w:t xml:space="preserve"> is equal to "viewed-to MCVideo user", shall provide no indication that an ambient viewing call has been terminated;</w:t>
      </w:r>
    </w:p>
    <w:p w14:paraId="0D7B4B47" w14:textId="77777777" w:rsidR="00AE50DC" w:rsidRPr="00C31E24" w:rsidRDefault="00AE50DC" w:rsidP="00AE50DC">
      <w:pPr>
        <w:pStyle w:val="B1"/>
      </w:pPr>
      <w:r w:rsidRPr="00C31E24">
        <w:t>3)</w:t>
      </w:r>
      <w:r w:rsidRPr="00C31E24">
        <w:tab/>
        <w:t xml:space="preserve">if the cached </w:t>
      </w:r>
      <w:r w:rsidRPr="00C31E24">
        <w:rPr>
          <w:lang w:eastAsia="ko-KR"/>
        </w:rPr>
        <w:t>ambient viewing client role</w:t>
      </w:r>
      <w:r w:rsidRPr="00C31E24">
        <w:t xml:space="preserve"> is equal to "viewing MCVideo user", may provide an indication to the MCVideo user that the ambient viewing call has been terminated; and</w:t>
      </w:r>
    </w:p>
    <w:p w14:paraId="4E039C7D" w14:textId="77777777" w:rsidR="00AE50DC" w:rsidRPr="00C31E24" w:rsidRDefault="00AE50DC" w:rsidP="00AE50DC">
      <w:pPr>
        <w:pStyle w:val="B1"/>
        <w:rPr>
          <w:lang w:eastAsia="ko-KR"/>
        </w:rPr>
      </w:pPr>
      <w:r w:rsidRPr="00C31E24">
        <w:t>4)</w:t>
      </w:r>
      <w:r w:rsidRPr="00C31E24">
        <w:tab/>
      </w:r>
      <w:r w:rsidRPr="00C31E24">
        <w:rPr>
          <w:lang w:eastAsia="ko-KR"/>
        </w:rPr>
        <w:t>shall clear the cache of the data stored as:</w:t>
      </w:r>
    </w:p>
    <w:p w14:paraId="7B973C00" w14:textId="77777777" w:rsidR="00AE50DC" w:rsidRPr="00C31E24" w:rsidRDefault="00AE50DC" w:rsidP="00AE50DC">
      <w:pPr>
        <w:pStyle w:val="B2"/>
        <w:rPr>
          <w:lang w:eastAsia="ko-KR"/>
        </w:rPr>
      </w:pPr>
      <w:r w:rsidRPr="00C31E24">
        <w:rPr>
          <w:lang w:eastAsia="ko-KR"/>
        </w:rPr>
        <w:t>a)</w:t>
      </w:r>
      <w:r w:rsidRPr="00C31E24">
        <w:rPr>
          <w:lang w:eastAsia="ko-KR"/>
        </w:rPr>
        <w:tab/>
      </w:r>
      <w:r w:rsidRPr="00C31E24">
        <w:t>ambient</w:t>
      </w:r>
      <w:r w:rsidRPr="00C31E24">
        <w:rPr>
          <w:lang w:eastAsia="ko-KR"/>
        </w:rPr>
        <w:t xml:space="preserve"> viewing client role; and</w:t>
      </w:r>
    </w:p>
    <w:p w14:paraId="73E5CEF9" w14:textId="77777777" w:rsidR="00AE50DC" w:rsidRPr="00C31E24" w:rsidRDefault="00AE50DC" w:rsidP="00AE50DC">
      <w:pPr>
        <w:pStyle w:val="B2"/>
      </w:pPr>
      <w:r w:rsidRPr="00C31E24">
        <w:rPr>
          <w:rFonts w:eastAsia="Malgun Gothic"/>
        </w:rPr>
        <w:t>b)</w:t>
      </w:r>
      <w:r w:rsidRPr="00C31E24">
        <w:rPr>
          <w:rFonts w:eastAsia="Malgun Gothic"/>
        </w:rPr>
        <w:tab/>
        <w:t>ambient viewing type</w:t>
      </w:r>
      <w:r w:rsidRPr="00C31E24">
        <w:t>.</w:t>
      </w:r>
    </w:p>
    <w:p w14:paraId="524213C7" w14:textId="77777777" w:rsidR="00AE50DC" w:rsidRPr="00C31E24" w:rsidRDefault="00AE50DC" w:rsidP="00AE50DC">
      <w:r w:rsidRPr="00C31E24">
        <w:t>[TS 24.581, clause 6.2.5.2.3]</w:t>
      </w:r>
    </w:p>
    <w:p w14:paraId="4BFD93BB" w14:textId="77777777" w:rsidR="00AE50DC" w:rsidRPr="00C31E24" w:rsidRDefault="00AE50DC" w:rsidP="00AE50DC">
      <w:r w:rsidRPr="00C31E24">
        <w:t>When an MCVideo call is established, the originating transmission participant:</w:t>
      </w:r>
    </w:p>
    <w:p w14:paraId="5A194FFD" w14:textId="77777777" w:rsidR="00AE50DC" w:rsidRPr="00C31E24" w:rsidRDefault="00AE50DC" w:rsidP="00AE50DC">
      <w:pPr>
        <w:pStyle w:val="B1"/>
      </w:pPr>
      <w:r w:rsidRPr="00C31E24">
        <w:t>1.</w:t>
      </w:r>
      <w:r w:rsidRPr="00C31E24">
        <w:tab/>
        <w:t>shall create an instance of a 'Transmission participant state transition diagram for general reception control operation'; and</w:t>
      </w:r>
    </w:p>
    <w:p w14:paraId="181E7BB2" w14:textId="77777777" w:rsidR="00AE50DC" w:rsidRPr="00C31E24" w:rsidRDefault="00AE50DC" w:rsidP="00AE50DC">
      <w:pPr>
        <w:pStyle w:val="B1"/>
      </w:pPr>
      <w:r w:rsidRPr="00C31E24">
        <w:t>2.</w:t>
      </w:r>
      <w:r w:rsidRPr="00C31E24">
        <w:tab/>
        <w:t>shall enter the 'U: reception controller' state.</w:t>
      </w:r>
    </w:p>
    <w:p w14:paraId="647C2CE2" w14:textId="77777777" w:rsidR="00AE50DC" w:rsidRPr="00C31E24" w:rsidRDefault="00AE50DC" w:rsidP="00AE50DC">
      <w:pPr>
        <w:pStyle w:val="NO"/>
      </w:pPr>
      <w:r w:rsidRPr="00C31E24">
        <w:t>NOTE:</w:t>
      </w:r>
      <w:r w:rsidRPr="00C31E24">
        <w:tab/>
        <w:t>From a transmission participant perspective the MCVideo call is established when the application and signalling plane receives the SIP 200 (OK) response.</w:t>
      </w:r>
    </w:p>
    <w:p w14:paraId="0AD2D669" w14:textId="77777777" w:rsidR="00AE50DC" w:rsidRPr="00C31E24" w:rsidRDefault="00AE50DC" w:rsidP="00AE50DC">
      <w:r w:rsidRPr="00C31E24">
        <w:t>[TS 24.581, clause 6.2.5.3.2]</w:t>
      </w:r>
    </w:p>
    <w:p w14:paraId="55783ABB" w14:textId="77777777" w:rsidR="00AE50DC" w:rsidRPr="00C31E24" w:rsidRDefault="00AE50DC" w:rsidP="00AE50DC">
      <w:r w:rsidRPr="00C31E24">
        <w:t>Upon receiving the media transmission notification from the transmission control server, the transmission participant:</w:t>
      </w:r>
    </w:p>
    <w:p w14:paraId="007207CE" w14:textId="77777777" w:rsidR="00AE50DC" w:rsidRPr="00C31E24" w:rsidRDefault="00AE50DC" w:rsidP="00AE50DC">
      <w:pPr>
        <w:pStyle w:val="B1"/>
      </w:pPr>
      <w:r w:rsidRPr="00C31E24">
        <w:t>1.</w:t>
      </w:r>
      <w:r w:rsidRPr="00C31E24">
        <w:tab/>
        <w:t>if the first bit in the subtype of the media transmission notification message is set to '1' (Acknowledgment is required) as described in subclause 9.2.2.1, shall send a Transmission control Ack message. The Transmission control Ack message:</w:t>
      </w:r>
    </w:p>
    <w:p w14:paraId="31A22495" w14:textId="77777777" w:rsidR="00AE50DC" w:rsidRPr="00C31E24" w:rsidRDefault="00AE50DC" w:rsidP="00AE50DC">
      <w:pPr>
        <w:pStyle w:val="B2"/>
      </w:pPr>
      <w:r w:rsidRPr="00C31E24">
        <w:t>a.</w:t>
      </w:r>
      <w:r w:rsidRPr="00C31E24">
        <w:tab/>
        <w:t>shall include the Message Type field set to '6' (Media transmission notification); and</w:t>
      </w:r>
    </w:p>
    <w:p w14:paraId="34622B31" w14:textId="77777777" w:rsidR="00AE50DC" w:rsidRPr="00C31E24" w:rsidRDefault="00AE50DC" w:rsidP="00AE50DC">
      <w:pPr>
        <w:pStyle w:val="B2"/>
      </w:pPr>
      <w:r w:rsidRPr="00C31E24">
        <w:t>b.</w:t>
      </w:r>
      <w:r w:rsidRPr="00C31E24">
        <w:tab/>
        <w:t>shall include the Source field set to '0' (the transmission participant is the source);</w:t>
      </w:r>
    </w:p>
    <w:p w14:paraId="351FCB95" w14:textId="77777777" w:rsidR="00AE50DC" w:rsidRPr="00C31E24" w:rsidRDefault="00AE50DC" w:rsidP="00AE50DC">
      <w:pPr>
        <w:pStyle w:val="B1"/>
      </w:pPr>
      <w:r w:rsidRPr="00C31E24">
        <w:t>2.</w:t>
      </w:r>
      <w:r w:rsidRPr="00C31E24">
        <w:tab/>
        <w:t>shall provide media transmission notification to the user;</w:t>
      </w:r>
    </w:p>
    <w:p w14:paraId="1FD1EDFB" w14:textId="77777777" w:rsidR="00AE50DC" w:rsidRPr="00C31E24" w:rsidRDefault="00AE50DC" w:rsidP="00AE50DC">
      <w:pPr>
        <w:pStyle w:val="B1"/>
      </w:pPr>
      <w:r w:rsidRPr="00C31E24">
        <w:t>3.</w:t>
      </w:r>
      <w:r w:rsidRPr="00C31E24">
        <w:tab/>
        <w:t>shall store the User ID and the SSRC of the user transmitting the media;</w:t>
      </w:r>
    </w:p>
    <w:p w14:paraId="53A38605" w14:textId="77777777" w:rsidR="00AE50DC" w:rsidRPr="00C31E24" w:rsidRDefault="00AE50DC" w:rsidP="00AE50DC">
      <w:pPr>
        <w:pStyle w:val="B1"/>
      </w:pPr>
      <w:r w:rsidRPr="00C31E24">
        <w:t>4.</w:t>
      </w:r>
      <w:r w:rsidRPr="00C31E24">
        <w:tab/>
        <w:t>may display the details of the incoming media to the user; and</w:t>
      </w:r>
    </w:p>
    <w:p w14:paraId="4359491E" w14:textId="77777777" w:rsidR="00AE50DC" w:rsidRPr="00C31E24" w:rsidRDefault="00AE50DC" w:rsidP="00AE50DC">
      <w:pPr>
        <w:pStyle w:val="B1"/>
      </w:pPr>
      <w:r w:rsidRPr="00C31E24">
        <w:t>5.</w:t>
      </w:r>
      <w:r w:rsidRPr="00C31E24">
        <w:tab/>
        <w:t>shall remain in the 'U: reception controller' state.</w:t>
      </w:r>
    </w:p>
    <w:p w14:paraId="5356D738" w14:textId="77777777" w:rsidR="00AE50DC" w:rsidRPr="00C31E24" w:rsidRDefault="00AE50DC" w:rsidP="00AE50DC">
      <w:r w:rsidRPr="00C31E24">
        <w:t>[TS 24.581, clause 6.2.5.3.3]</w:t>
      </w:r>
    </w:p>
    <w:p w14:paraId="458B5895" w14:textId="77777777" w:rsidR="00AE50DC" w:rsidRPr="00C31E24" w:rsidRDefault="00AE50DC" w:rsidP="00AE50DC">
      <w:r w:rsidRPr="00C31E24">
        <w:t>Upon receiving an indication from the user to request permission to receive media, the transmission participant:</w:t>
      </w:r>
    </w:p>
    <w:p w14:paraId="0DD232C9" w14:textId="77777777" w:rsidR="00AE50DC" w:rsidRPr="00C31E24" w:rsidRDefault="00AE50DC" w:rsidP="00AE50DC">
      <w:pPr>
        <w:pStyle w:val="B1"/>
      </w:pPr>
      <w:r w:rsidRPr="00C31E24">
        <w:t>1.</w:t>
      </w:r>
      <w:r w:rsidRPr="00C31E24">
        <w:tab/>
        <w:t>shall send the Receive Media Request message toward the transmission control server; The Receive Media Request message:</w:t>
      </w:r>
    </w:p>
    <w:p w14:paraId="53F2F6A6" w14:textId="77777777" w:rsidR="00AE50DC" w:rsidRPr="00C31E24" w:rsidRDefault="00AE50DC" w:rsidP="00AE50DC">
      <w:pPr>
        <w:pStyle w:val="B2"/>
      </w:pPr>
      <w:r w:rsidRPr="00C31E24">
        <w:t>a.</w:t>
      </w:r>
      <w:r w:rsidRPr="00C31E24">
        <w:tab/>
        <w:t>if a different priority than the normal priority is required, shall include the Reception Priority field with the priority not higher than negotiated with the transmission control server as specified in subclause 14.3.3; and</w:t>
      </w:r>
    </w:p>
    <w:p w14:paraId="2AED2FE6" w14:textId="77777777" w:rsidR="00AE50DC" w:rsidRPr="00C31E24" w:rsidRDefault="00AE50DC" w:rsidP="00AE50DC">
      <w:pPr>
        <w:pStyle w:val="B2"/>
      </w:pPr>
      <w:r w:rsidRPr="00C31E24">
        <w:t>b.</w:t>
      </w:r>
      <w:r w:rsidRPr="00C31E24">
        <w:tab/>
        <w:t>if the receive media request is a broadcast group call, system call, emergency call or an imminent peril call, shall include a Transmission Indicator field indicating the relevant call types;</w:t>
      </w:r>
    </w:p>
    <w:p w14:paraId="68534C1D" w14:textId="77777777" w:rsidR="00AE50DC" w:rsidRPr="00C31E24" w:rsidRDefault="00AE50DC" w:rsidP="00AE50DC">
      <w:pPr>
        <w:pStyle w:val="B1"/>
      </w:pPr>
      <w:r w:rsidRPr="00C31E24">
        <w:t>2.</w:t>
      </w:r>
      <w:r w:rsidRPr="00C31E24">
        <w:tab/>
        <w:t>shall create an instance of the 'Transmission participant state transition diagram for basic reception control operation';</w:t>
      </w:r>
    </w:p>
    <w:p w14:paraId="5E9BF243" w14:textId="77777777" w:rsidR="00AE50DC" w:rsidRPr="00C31E24" w:rsidRDefault="00AE50DC" w:rsidP="00AE50DC">
      <w:pPr>
        <w:pStyle w:val="B1"/>
      </w:pPr>
      <w:r w:rsidRPr="00C31E24">
        <w:t>3.</w:t>
      </w:r>
      <w:r w:rsidRPr="00C31E24">
        <w:tab/>
        <w:t>shall map the stored User ID and the SSRC of the user transmitting the media with instance of 'Transmission participant state transition diagram for basic reception control operation' created in step 2; and</w:t>
      </w:r>
    </w:p>
    <w:p w14:paraId="1FA9EC9A" w14:textId="77777777" w:rsidR="00AE50DC" w:rsidRPr="00C31E24" w:rsidRDefault="00AE50DC" w:rsidP="00AE50DC">
      <w:pPr>
        <w:pStyle w:val="B1"/>
      </w:pPr>
      <w:r w:rsidRPr="00C31E24">
        <w:t>4.</w:t>
      </w:r>
      <w:r w:rsidRPr="00C31E24">
        <w:tab/>
        <w:t>shall remain in the 'U: reception controller' state.</w:t>
      </w:r>
    </w:p>
    <w:p w14:paraId="54E697E0" w14:textId="77777777" w:rsidR="00AE50DC" w:rsidRPr="00C31E24" w:rsidRDefault="00AE50DC" w:rsidP="00AE50DC">
      <w:r w:rsidRPr="00C31E24">
        <w:t>[TS 24.581, clause 6.2.5.4.5]</w:t>
      </w:r>
    </w:p>
    <w:p w14:paraId="2D5D549A" w14:textId="77777777" w:rsidR="00AE50DC" w:rsidRPr="00C31E24" w:rsidRDefault="00AE50DC" w:rsidP="00AE50DC">
      <w:r w:rsidRPr="00C31E24">
        <w:t>Upon receiving a granted response for Receive media request message, the transmission participant:</w:t>
      </w:r>
    </w:p>
    <w:p w14:paraId="708364D2" w14:textId="77777777" w:rsidR="00AE50DC" w:rsidRPr="00C31E24" w:rsidRDefault="00AE50DC" w:rsidP="00AE50DC">
      <w:pPr>
        <w:pStyle w:val="B1"/>
      </w:pPr>
      <w:r w:rsidRPr="00C31E24">
        <w:t>1.</w:t>
      </w:r>
      <w:r w:rsidRPr="00C31E24">
        <w:tab/>
        <w:t>if the first bit in the subtype of the Receive media response message is set to '1' (Acknowledgment is required) as described in subclause 9.2.2.1, shall send a Transmission control Ack message. The Transmission control Ack message:</w:t>
      </w:r>
    </w:p>
    <w:p w14:paraId="7BBFB410" w14:textId="77777777" w:rsidR="00AE50DC" w:rsidRPr="00C31E24" w:rsidRDefault="00AE50DC" w:rsidP="00AE50DC">
      <w:pPr>
        <w:pStyle w:val="B2"/>
      </w:pPr>
      <w:r w:rsidRPr="00C31E24">
        <w:t>a.</w:t>
      </w:r>
      <w:r w:rsidRPr="00C31E24">
        <w:tab/>
        <w:t>shall include the Message Type field set to '7' (Receive media response); and</w:t>
      </w:r>
    </w:p>
    <w:p w14:paraId="046BB9AF" w14:textId="77777777" w:rsidR="00AE50DC" w:rsidRPr="00C31E24" w:rsidRDefault="00AE50DC" w:rsidP="00AE50DC">
      <w:pPr>
        <w:pStyle w:val="B2"/>
      </w:pPr>
      <w:r w:rsidRPr="00C31E24">
        <w:t>b.</w:t>
      </w:r>
      <w:r w:rsidRPr="00C31E24">
        <w:tab/>
        <w:t>shall include the Source field set to '0' (the transmission participant is the source);</w:t>
      </w:r>
    </w:p>
    <w:p w14:paraId="33BF2965" w14:textId="77777777" w:rsidR="00AE50DC" w:rsidRPr="00C31E24" w:rsidRDefault="00AE50DC" w:rsidP="00AE50DC">
      <w:pPr>
        <w:pStyle w:val="B1"/>
      </w:pPr>
      <w:r w:rsidRPr="00C31E24">
        <w:t>2.</w:t>
      </w:r>
      <w:r w:rsidRPr="00C31E24">
        <w:tab/>
        <w:t>shall provide receive media success notification to the user;</w:t>
      </w:r>
    </w:p>
    <w:p w14:paraId="47A3D1B8" w14:textId="77777777" w:rsidR="00AE50DC" w:rsidRPr="00C31E24" w:rsidRDefault="00AE50DC" w:rsidP="00AE50DC">
      <w:pPr>
        <w:pStyle w:val="B1"/>
      </w:pPr>
      <w:r w:rsidRPr="00C31E24">
        <w:t>3.</w:t>
      </w:r>
      <w:r w:rsidRPr="00C31E24">
        <w:tab/>
        <w:t>if the Receive Media Indicator field is included and the B-bit is set to '1' (Broadcast group call), shall provide a notification to the user indicating the type of call;</w:t>
      </w:r>
    </w:p>
    <w:p w14:paraId="72B16B5D" w14:textId="77777777" w:rsidR="00AE50DC" w:rsidRPr="00C31E24" w:rsidRDefault="00AE50DC" w:rsidP="00AE50DC">
      <w:pPr>
        <w:pStyle w:val="B1"/>
      </w:pPr>
      <w:r w:rsidRPr="00C31E24">
        <w:t>4.</w:t>
      </w:r>
      <w:r w:rsidRPr="00C31E24">
        <w:tab/>
        <w:t>shall stop timer T103 (Receive Media Request); and</w:t>
      </w:r>
    </w:p>
    <w:p w14:paraId="1B70C1BA" w14:textId="77777777" w:rsidR="00AE50DC" w:rsidRPr="00C31E24" w:rsidRDefault="00AE50DC" w:rsidP="00AE50DC">
      <w:pPr>
        <w:pStyle w:val="B1"/>
      </w:pPr>
      <w:r w:rsidRPr="00C31E24">
        <w:t>5.</w:t>
      </w:r>
      <w:r w:rsidRPr="00C31E24">
        <w:tab/>
        <w:t>shall enter the 'U: has permission to receive' state.</w:t>
      </w:r>
    </w:p>
    <w:p w14:paraId="4FC4C89F" w14:textId="77777777" w:rsidR="00AE50DC" w:rsidRPr="00C31E24" w:rsidRDefault="00AE50DC" w:rsidP="00AE50DC">
      <w:pPr>
        <w:pStyle w:val="H6"/>
      </w:pPr>
      <w:r w:rsidRPr="00C31E24">
        <w:t>6.7.1.3</w:t>
      </w:r>
      <w:r w:rsidRPr="00C31E24">
        <w:tab/>
        <w:t>Test description</w:t>
      </w:r>
    </w:p>
    <w:p w14:paraId="4B51639D" w14:textId="77777777" w:rsidR="00AE50DC" w:rsidRPr="00C31E24" w:rsidRDefault="00AE50DC" w:rsidP="00AE50DC">
      <w:pPr>
        <w:pStyle w:val="H6"/>
      </w:pPr>
      <w:r w:rsidRPr="00C31E24">
        <w:t>6.7.1.3.1</w:t>
      </w:r>
      <w:r w:rsidRPr="00C31E24">
        <w:tab/>
        <w:t>Pre-test conditions</w:t>
      </w:r>
    </w:p>
    <w:p w14:paraId="0C674E70" w14:textId="77777777" w:rsidR="00AE50DC" w:rsidRPr="00C31E24" w:rsidRDefault="00AE50DC" w:rsidP="00AE50DC">
      <w:pPr>
        <w:pStyle w:val="H6"/>
      </w:pPr>
      <w:r w:rsidRPr="00C31E24">
        <w:t>System Simulator:</w:t>
      </w:r>
    </w:p>
    <w:p w14:paraId="7238CE57" w14:textId="77777777" w:rsidR="00AE50DC" w:rsidRPr="00C31E24" w:rsidRDefault="00AE50DC" w:rsidP="00AE50DC">
      <w:pPr>
        <w:pStyle w:val="B1"/>
      </w:pPr>
      <w:r w:rsidRPr="00C31E24">
        <w:t>-</w:t>
      </w:r>
      <w:r w:rsidRPr="00C31E24">
        <w:tab/>
        <w:t>SS (MCVideo server)</w:t>
      </w:r>
    </w:p>
    <w:p w14:paraId="0850CD87" w14:textId="77777777" w:rsidR="00AE50DC" w:rsidRPr="00C31E24" w:rsidRDefault="00AE50DC" w:rsidP="00AE50DC">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EE97981" w14:textId="77777777" w:rsidR="00AE50DC" w:rsidRPr="00C31E24" w:rsidRDefault="00AE50DC" w:rsidP="00AE50DC">
      <w:pPr>
        <w:pStyle w:val="H6"/>
      </w:pPr>
      <w:r w:rsidRPr="00C31E24">
        <w:t>IUT:</w:t>
      </w:r>
    </w:p>
    <w:p w14:paraId="7DE70BF2" w14:textId="77777777" w:rsidR="00AE50DC" w:rsidRPr="00C31E24" w:rsidRDefault="00AE50DC" w:rsidP="00AE50DC">
      <w:pPr>
        <w:pStyle w:val="B1"/>
      </w:pPr>
      <w:r w:rsidRPr="00C31E24">
        <w:t>-</w:t>
      </w:r>
      <w:r w:rsidRPr="00C31E24">
        <w:tab/>
        <w:t>UE (MCVideo client)</w:t>
      </w:r>
    </w:p>
    <w:p w14:paraId="23C24B10" w14:textId="77777777" w:rsidR="00AE50DC" w:rsidRPr="00C31E24" w:rsidRDefault="00AE50DC" w:rsidP="00AE50DC">
      <w:pPr>
        <w:pStyle w:val="B1"/>
      </w:pPr>
      <w:r w:rsidRPr="00C31E24">
        <w:t>-</w:t>
      </w:r>
      <w:r w:rsidRPr="00C31E24">
        <w:tab/>
        <w:t>The test USIM set as defined in TS 36.579-1 [2], subclause 5.5.10 is inserted.</w:t>
      </w:r>
    </w:p>
    <w:p w14:paraId="6FC659EF" w14:textId="77777777" w:rsidR="00AE50DC" w:rsidRPr="00C31E24" w:rsidRDefault="00AE50DC" w:rsidP="00AE50DC">
      <w:pPr>
        <w:pStyle w:val="H6"/>
      </w:pPr>
      <w:r w:rsidRPr="00C31E24">
        <w:t>Preamble:</w:t>
      </w:r>
    </w:p>
    <w:p w14:paraId="27751DB6" w14:textId="77777777" w:rsidR="00AE50DC" w:rsidRPr="00C31E24" w:rsidRDefault="00AE50DC" w:rsidP="00AE50DC">
      <w:pPr>
        <w:pStyle w:val="B1"/>
      </w:pPr>
      <w:r w:rsidRPr="00C31E24">
        <w:t>-</w:t>
      </w:r>
      <w:r w:rsidRPr="00C31E24">
        <w:tab/>
        <w:t>The UE has performed the Generic Test Procedure for MCVideo UE registration as specified in TS 36.579-1 [2], subclause 5.4.2A.</w:t>
      </w:r>
    </w:p>
    <w:p w14:paraId="53019A92" w14:textId="77777777" w:rsidR="00AE50DC" w:rsidRPr="00C31E24" w:rsidRDefault="00AE50DC" w:rsidP="00AE50DC">
      <w:pPr>
        <w:pStyle w:val="B1"/>
      </w:pPr>
      <w:r w:rsidRPr="00C31E24">
        <w:t>-</w:t>
      </w:r>
      <w:r w:rsidRPr="00C31E24">
        <w:tab/>
        <w:t>The MCVideo User performs the Generic Test Procedure for MCVideo Authorization/Configuration and Key Generation as specified in TS 36.579-1 [2], subclause 5.3.2A.</w:t>
      </w:r>
    </w:p>
    <w:p w14:paraId="7F93A981" w14:textId="77777777" w:rsidR="00AE50DC" w:rsidRPr="00C31E24" w:rsidRDefault="00AE50DC" w:rsidP="00AE50DC">
      <w:pPr>
        <w:pStyle w:val="B1"/>
      </w:pPr>
      <w:r w:rsidRPr="00C31E24">
        <w:t>-</w:t>
      </w:r>
      <w:r w:rsidRPr="00C31E24">
        <w:tab/>
        <w:t>UE States at the end of the preamble</w:t>
      </w:r>
    </w:p>
    <w:p w14:paraId="5EDAAB3A" w14:textId="77777777" w:rsidR="00AE50DC" w:rsidRPr="00C31E24" w:rsidRDefault="00AE50DC" w:rsidP="00AE50DC">
      <w:pPr>
        <w:pStyle w:val="B2"/>
      </w:pPr>
      <w:r w:rsidRPr="00C31E24">
        <w:t>-</w:t>
      </w:r>
      <w:r w:rsidRPr="00C31E24">
        <w:tab/>
        <w:t>The UE is in E-UTRA Registered, Idle Mode state.</w:t>
      </w:r>
    </w:p>
    <w:p w14:paraId="05E7C988" w14:textId="77777777" w:rsidR="00AE50DC" w:rsidRPr="00C31E24" w:rsidRDefault="00AE50DC" w:rsidP="00AE50DC">
      <w:pPr>
        <w:pStyle w:val="B2"/>
      </w:pPr>
      <w:r w:rsidRPr="00C31E24">
        <w:t>-</w:t>
      </w:r>
      <w:r w:rsidRPr="00C31E24">
        <w:tab/>
        <w:t>The MCVideo Client Application has been activated and User has registered-in as the MCVideo User with the Server as active user at the Client</w:t>
      </w:r>
    </w:p>
    <w:p w14:paraId="282B2ABE" w14:textId="77777777" w:rsidR="00AE50DC" w:rsidRPr="00C31E24" w:rsidRDefault="00AE50DC" w:rsidP="00AE50DC">
      <w:pPr>
        <w:pStyle w:val="H6"/>
      </w:pPr>
      <w:r w:rsidRPr="00C31E24">
        <w:t>6.7.1.3.2</w:t>
      </w:r>
      <w:r w:rsidRPr="00C31E24">
        <w:tab/>
        <w:t>Test procedure sequence</w:t>
      </w:r>
    </w:p>
    <w:p w14:paraId="1B1387AD" w14:textId="77777777" w:rsidR="00AE50DC" w:rsidRPr="00C31E24" w:rsidRDefault="00AE50DC" w:rsidP="00AE50DC">
      <w:pPr>
        <w:pStyle w:val="TH"/>
      </w:pPr>
      <w:r w:rsidRPr="00C31E24">
        <w:t>Table 6.7.1.3.2-1: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AE50DC" w:rsidRPr="00C31E24" w14:paraId="0E3FE684" w14:textId="77777777" w:rsidTr="00AE50DC">
        <w:trPr>
          <w:tblHeader/>
        </w:trPr>
        <w:tc>
          <w:tcPr>
            <w:tcW w:w="715" w:type="dxa"/>
            <w:tcBorders>
              <w:top w:val="single" w:sz="4" w:space="0" w:color="auto"/>
              <w:left w:val="single" w:sz="4" w:space="0" w:color="auto"/>
              <w:bottom w:val="nil"/>
              <w:right w:val="single" w:sz="4" w:space="0" w:color="auto"/>
            </w:tcBorders>
            <w:hideMark/>
          </w:tcPr>
          <w:p w14:paraId="5748CAB8" w14:textId="77777777" w:rsidR="00AE50DC" w:rsidRPr="00C31E24" w:rsidRDefault="00AE50DC">
            <w:pPr>
              <w:pStyle w:val="TAH"/>
              <w:keepNext w:val="0"/>
              <w:keepLines w:val="0"/>
              <w:widowControl w:val="0"/>
            </w:pPr>
            <w:r w:rsidRPr="00C31E24">
              <w:t>St</w:t>
            </w:r>
          </w:p>
        </w:tc>
        <w:tc>
          <w:tcPr>
            <w:tcW w:w="3787" w:type="dxa"/>
            <w:tcBorders>
              <w:top w:val="single" w:sz="4" w:space="0" w:color="auto"/>
              <w:left w:val="single" w:sz="4" w:space="0" w:color="auto"/>
              <w:bottom w:val="nil"/>
              <w:right w:val="single" w:sz="4" w:space="0" w:color="auto"/>
            </w:tcBorders>
            <w:hideMark/>
          </w:tcPr>
          <w:p w14:paraId="1E95CAA4" w14:textId="77777777" w:rsidR="00AE50DC" w:rsidRPr="00C31E24" w:rsidRDefault="00AE50DC">
            <w:pPr>
              <w:pStyle w:val="TAH"/>
              <w:keepNext w:val="0"/>
              <w:keepLines w:val="0"/>
              <w:widowControl w:val="0"/>
            </w:pPr>
            <w:r w:rsidRPr="00C31E24">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38BA83A" w14:textId="77777777" w:rsidR="00AE50DC" w:rsidRPr="00C31E24" w:rsidRDefault="00AE50DC">
            <w:pPr>
              <w:pStyle w:val="TAH"/>
              <w:keepNext w:val="0"/>
              <w:keepLines w:val="0"/>
              <w:widowControl w:val="0"/>
            </w:pPr>
            <w:r w:rsidRPr="00C31E24">
              <w:t>Message Sequence</w:t>
            </w:r>
          </w:p>
        </w:tc>
        <w:tc>
          <w:tcPr>
            <w:tcW w:w="565" w:type="dxa"/>
            <w:tcBorders>
              <w:top w:val="single" w:sz="4" w:space="0" w:color="auto"/>
              <w:left w:val="single" w:sz="4" w:space="0" w:color="auto"/>
              <w:bottom w:val="nil"/>
              <w:right w:val="single" w:sz="4" w:space="0" w:color="auto"/>
            </w:tcBorders>
            <w:hideMark/>
          </w:tcPr>
          <w:p w14:paraId="4FC1B12E" w14:textId="77777777" w:rsidR="00AE50DC" w:rsidRPr="00C31E24" w:rsidRDefault="00AE50DC">
            <w:pPr>
              <w:pStyle w:val="TAH"/>
              <w:keepNext w:val="0"/>
              <w:keepLines w:val="0"/>
              <w:widowControl w:val="0"/>
            </w:pPr>
            <w:r w:rsidRPr="00C31E24">
              <w:t>TP</w:t>
            </w:r>
          </w:p>
        </w:tc>
        <w:tc>
          <w:tcPr>
            <w:tcW w:w="850" w:type="dxa"/>
            <w:tcBorders>
              <w:top w:val="single" w:sz="4" w:space="0" w:color="auto"/>
              <w:left w:val="single" w:sz="4" w:space="0" w:color="auto"/>
              <w:bottom w:val="nil"/>
              <w:right w:val="single" w:sz="4" w:space="0" w:color="auto"/>
            </w:tcBorders>
            <w:hideMark/>
          </w:tcPr>
          <w:p w14:paraId="54B71225" w14:textId="77777777" w:rsidR="00AE50DC" w:rsidRPr="00C31E24" w:rsidRDefault="00AE50DC">
            <w:pPr>
              <w:pStyle w:val="TAH"/>
              <w:keepNext w:val="0"/>
              <w:keepLines w:val="0"/>
              <w:widowControl w:val="0"/>
            </w:pPr>
            <w:r w:rsidRPr="00C31E24">
              <w:t>Verdict</w:t>
            </w:r>
          </w:p>
        </w:tc>
      </w:tr>
      <w:tr w:rsidR="00AE50DC" w:rsidRPr="00C31E24" w14:paraId="1DDBFE50" w14:textId="77777777" w:rsidTr="00AE50DC">
        <w:trPr>
          <w:tblHeader/>
        </w:trPr>
        <w:tc>
          <w:tcPr>
            <w:tcW w:w="715" w:type="dxa"/>
            <w:tcBorders>
              <w:top w:val="nil"/>
              <w:left w:val="single" w:sz="4" w:space="0" w:color="auto"/>
              <w:bottom w:val="single" w:sz="4" w:space="0" w:color="auto"/>
              <w:right w:val="single" w:sz="4" w:space="0" w:color="auto"/>
            </w:tcBorders>
          </w:tcPr>
          <w:p w14:paraId="447B1DF6" w14:textId="77777777" w:rsidR="00AE50DC" w:rsidRPr="00C31E24" w:rsidRDefault="00AE50DC">
            <w:pPr>
              <w:pStyle w:val="TAH"/>
              <w:keepNext w:val="0"/>
              <w:keepLines w:val="0"/>
              <w:widowControl w:val="0"/>
            </w:pPr>
          </w:p>
        </w:tc>
        <w:tc>
          <w:tcPr>
            <w:tcW w:w="3787" w:type="dxa"/>
            <w:tcBorders>
              <w:top w:val="nil"/>
              <w:left w:val="single" w:sz="4" w:space="0" w:color="auto"/>
              <w:bottom w:val="single" w:sz="4" w:space="0" w:color="auto"/>
              <w:right w:val="single" w:sz="4" w:space="0" w:color="auto"/>
            </w:tcBorders>
          </w:tcPr>
          <w:p w14:paraId="42392F33" w14:textId="77777777" w:rsidR="00AE50DC" w:rsidRPr="00C31E24" w:rsidRDefault="00AE50DC">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26D48049" w14:textId="77777777" w:rsidR="00AE50DC" w:rsidRPr="00C31E24" w:rsidRDefault="00AE50DC">
            <w:pPr>
              <w:pStyle w:val="TAH"/>
              <w:keepNext w:val="0"/>
              <w:keepLines w:val="0"/>
              <w:widowControl w:val="0"/>
            </w:pPr>
            <w:r w:rsidRPr="00C31E24">
              <w:t>U - S</w:t>
            </w:r>
          </w:p>
        </w:tc>
        <w:tc>
          <w:tcPr>
            <w:tcW w:w="2978" w:type="dxa"/>
            <w:tcBorders>
              <w:top w:val="single" w:sz="4" w:space="0" w:color="auto"/>
              <w:left w:val="single" w:sz="4" w:space="0" w:color="auto"/>
              <w:bottom w:val="single" w:sz="4" w:space="0" w:color="auto"/>
              <w:right w:val="single" w:sz="4" w:space="0" w:color="auto"/>
            </w:tcBorders>
            <w:hideMark/>
          </w:tcPr>
          <w:p w14:paraId="414A324F" w14:textId="77777777" w:rsidR="00AE50DC" w:rsidRPr="00C31E24" w:rsidRDefault="00AE50DC">
            <w:pPr>
              <w:pStyle w:val="TAH"/>
              <w:keepNext w:val="0"/>
              <w:keepLines w:val="0"/>
              <w:widowControl w:val="0"/>
            </w:pPr>
            <w:r w:rsidRPr="00C31E24">
              <w:t>Message</w:t>
            </w:r>
          </w:p>
        </w:tc>
        <w:tc>
          <w:tcPr>
            <w:tcW w:w="565" w:type="dxa"/>
            <w:tcBorders>
              <w:top w:val="nil"/>
              <w:left w:val="single" w:sz="4" w:space="0" w:color="auto"/>
              <w:bottom w:val="single" w:sz="4" w:space="0" w:color="auto"/>
              <w:right w:val="single" w:sz="4" w:space="0" w:color="auto"/>
            </w:tcBorders>
          </w:tcPr>
          <w:p w14:paraId="5678C69B" w14:textId="77777777" w:rsidR="00AE50DC" w:rsidRPr="00C31E24" w:rsidRDefault="00AE50DC">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72681434" w14:textId="77777777" w:rsidR="00AE50DC" w:rsidRPr="00C31E24" w:rsidRDefault="00AE50DC">
            <w:pPr>
              <w:pStyle w:val="TAH"/>
              <w:keepNext w:val="0"/>
              <w:keepLines w:val="0"/>
              <w:widowControl w:val="0"/>
            </w:pPr>
          </w:p>
        </w:tc>
      </w:tr>
      <w:tr w:rsidR="00AE50DC" w:rsidRPr="00C31E24" w14:paraId="7B7EAE30" w14:textId="77777777" w:rsidTr="00AE50DC">
        <w:tc>
          <w:tcPr>
            <w:tcW w:w="715" w:type="dxa"/>
            <w:tcBorders>
              <w:top w:val="single" w:sz="4" w:space="0" w:color="auto"/>
              <w:left w:val="single" w:sz="4" w:space="0" w:color="auto"/>
              <w:bottom w:val="single" w:sz="4" w:space="0" w:color="auto"/>
              <w:right w:val="single" w:sz="4" w:space="0" w:color="auto"/>
            </w:tcBorders>
            <w:hideMark/>
          </w:tcPr>
          <w:p w14:paraId="1BB7FA70" w14:textId="77777777" w:rsidR="00AE50DC" w:rsidRPr="00C31E24" w:rsidRDefault="00AE50DC">
            <w:pPr>
              <w:pStyle w:val="TAC"/>
              <w:keepNext w:val="0"/>
              <w:keepLines w:val="0"/>
              <w:widowControl w:val="0"/>
            </w:pPr>
            <w:r w:rsidRPr="00C31E24">
              <w:t>1</w:t>
            </w:r>
          </w:p>
        </w:tc>
        <w:tc>
          <w:tcPr>
            <w:tcW w:w="3787" w:type="dxa"/>
            <w:tcBorders>
              <w:top w:val="single" w:sz="4" w:space="0" w:color="auto"/>
              <w:left w:val="single" w:sz="4" w:space="0" w:color="auto"/>
              <w:bottom w:val="single" w:sz="4" w:space="0" w:color="auto"/>
              <w:right w:val="single" w:sz="4" w:space="0" w:color="auto"/>
            </w:tcBorders>
            <w:hideMark/>
          </w:tcPr>
          <w:p w14:paraId="7C0F5714" w14:textId="77777777" w:rsidR="00AE50DC" w:rsidRPr="00C31E24" w:rsidRDefault="00AE50DC">
            <w:pPr>
              <w:pStyle w:val="TAL"/>
              <w:keepNext w:val="0"/>
              <w:keepLines w:val="0"/>
              <w:widowControl w:val="0"/>
            </w:pPr>
            <w:r w:rsidRPr="00C31E24">
              <w:t>Make the MCVideo User request the establishment of a MCVideo remote initiated ambient viewing call.</w:t>
            </w:r>
          </w:p>
          <w:p w14:paraId="738C8389" w14:textId="77777777" w:rsidR="00AE50DC" w:rsidRPr="00C31E24" w:rsidRDefault="00AE50DC">
            <w:pPr>
              <w:pStyle w:val="TAL"/>
              <w:keepNext w:val="0"/>
              <w:keepLines w:val="0"/>
              <w:widowControl w:val="0"/>
            </w:pPr>
            <w:r w:rsidRPr="00C31E24">
              <w:t>(NOTE 1)</w:t>
            </w:r>
          </w:p>
        </w:tc>
        <w:tc>
          <w:tcPr>
            <w:tcW w:w="708" w:type="dxa"/>
            <w:tcBorders>
              <w:top w:val="single" w:sz="4" w:space="0" w:color="auto"/>
              <w:left w:val="single" w:sz="4" w:space="0" w:color="auto"/>
              <w:bottom w:val="single" w:sz="4" w:space="0" w:color="auto"/>
              <w:right w:val="single" w:sz="4" w:space="0" w:color="auto"/>
            </w:tcBorders>
            <w:hideMark/>
          </w:tcPr>
          <w:p w14:paraId="709F26E9" w14:textId="77777777" w:rsidR="00AE50DC" w:rsidRPr="00C31E24" w:rsidRDefault="00AE50DC">
            <w:pPr>
              <w:pStyle w:val="TAC"/>
              <w:keepNext w:val="0"/>
              <w:keepLines w:val="0"/>
              <w:widowControl w:val="0"/>
            </w:pPr>
            <w:r w:rsidRPr="00C31E24">
              <w:t>-</w:t>
            </w:r>
          </w:p>
        </w:tc>
        <w:tc>
          <w:tcPr>
            <w:tcW w:w="2978" w:type="dxa"/>
            <w:tcBorders>
              <w:top w:val="single" w:sz="4" w:space="0" w:color="auto"/>
              <w:left w:val="single" w:sz="4" w:space="0" w:color="auto"/>
              <w:bottom w:val="single" w:sz="4" w:space="0" w:color="auto"/>
              <w:right w:val="single" w:sz="4" w:space="0" w:color="auto"/>
            </w:tcBorders>
            <w:hideMark/>
          </w:tcPr>
          <w:p w14:paraId="24A4BA7F" w14:textId="77777777" w:rsidR="00AE50DC" w:rsidRPr="00C31E24" w:rsidRDefault="00AE50DC">
            <w:pPr>
              <w:pStyle w:val="TAL"/>
              <w:keepNext w:val="0"/>
              <w:keepLines w:val="0"/>
              <w:widowControl w:val="0"/>
            </w:pPr>
            <w:r w:rsidRPr="00C31E24">
              <w:t>-</w:t>
            </w:r>
          </w:p>
        </w:tc>
        <w:tc>
          <w:tcPr>
            <w:tcW w:w="565" w:type="dxa"/>
            <w:tcBorders>
              <w:top w:val="single" w:sz="4" w:space="0" w:color="auto"/>
              <w:left w:val="single" w:sz="4" w:space="0" w:color="auto"/>
              <w:bottom w:val="single" w:sz="4" w:space="0" w:color="auto"/>
              <w:right w:val="single" w:sz="4" w:space="0" w:color="auto"/>
            </w:tcBorders>
            <w:hideMark/>
          </w:tcPr>
          <w:p w14:paraId="5E936BBB" w14:textId="77777777" w:rsidR="00AE50DC" w:rsidRPr="00C31E24" w:rsidRDefault="00AE50DC">
            <w:pPr>
              <w:pStyle w:val="TAC"/>
              <w:keepNext w:val="0"/>
              <w:keepLines w:val="0"/>
              <w:widowControl w:val="0"/>
            </w:pPr>
            <w:r w:rsidRPr="00C31E24">
              <w:t>-</w:t>
            </w:r>
          </w:p>
        </w:tc>
        <w:tc>
          <w:tcPr>
            <w:tcW w:w="850" w:type="dxa"/>
            <w:tcBorders>
              <w:top w:val="single" w:sz="4" w:space="0" w:color="auto"/>
              <w:left w:val="single" w:sz="4" w:space="0" w:color="auto"/>
              <w:bottom w:val="single" w:sz="4" w:space="0" w:color="auto"/>
              <w:right w:val="single" w:sz="4" w:space="0" w:color="auto"/>
            </w:tcBorders>
            <w:hideMark/>
          </w:tcPr>
          <w:p w14:paraId="5898DDB8" w14:textId="77777777" w:rsidR="00AE50DC" w:rsidRPr="00C31E24" w:rsidRDefault="00AE50DC">
            <w:pPr>
              <w:pStyle w:val="TAC"/>
              <w:keepNext w:val="0"/>
              <w:keepLines w:val="0"/>
              <w:widowControl w:val="0"/>
            </w:pPr>
            <w:r w:rsidRPr="00C31E24">
              <w:t>-</w:t>
            </w:r>
          </w:p>
        </w:tc>
      </w:tr>
      <w:tr w:rsidR="00AE50DC" w:rsidRPr="00C31E24" w14:paraId="32930F44" w14:textId="77777777" w:rsidTr="00AE50DC">
        <w:tc>
          <w:tcPr>
            <w:tcW w:w="715" w:type="dxa"/>
            <w:tcBorders>
              <w:top w:val="single" w:sz="4" w:space="0" w:color="auto"/>
              <w:left w:val="single" w:sz="4" w:space="0" w:color="auto"/>
              <w:bottom w:val="single" w:sz="4" w:space="0" w:color="auto"/>
              <w:right w:val="single" w:sz="4" w:space="0" w:color="auto"/>
            </w:tcBorders>
            <w:hideMark/>
          </w:tcPr>
          <w:p w14:paraId="45ED592E" w14:textId="77777777" w:rsidR="00AE50DC" w:rsidRPr="00C31E24" w:rsidRDefault="00AE50DC">
            <w:pPr>
              <w:pStyle w:val="TAC"/>
              <w:keepNext w:val="0"/>
              <w:keepLines w:val="0"/>
              <w:widowControl w:val="0"/>
            </w:pPr>
            <w:r w:rsidRPr="00C31E24">
              <w:t>-</w:t>
            </w:r>
          </w:p>
        </w:tc>
        <w:tc>
          <w:tcPr>
            <w:tcW w:w="3787" w:type="dxa"/>
            <w:tcBorders>
              <w:top w:val="single" w:sz="4" w:space="0" w:color="auto"/>
              <w:left w:val="single" w:sz="4" w:space="0" w:color="auto"/>
              <w:bottom w:val="single" w:sz="4" w:space="0" w:color="auto"/>
              <w:right w:val="single" w:sz="4" w:space="0" w:color="auto"/>
            </w:tcBorders>
            <w:hideMark/>
          </w:tcPr>
          <w:p w14:paraId="3D83095C" w14:textId="77777777" w:rsidR="00AE50DC" w:rsidRPr="00C31E24" w:rsidRDefault="00AE50DC">
            <w:pPr>
              <w:pStyle w:val="TAL"/>
              <w:keepNext w:val="0"/>
              <w:keepLines w:val="0"/>
              <w:widowControl w:val="0"/>
            </w:pPr>
            <w:r w:rsidRPr="00C31E24">
              <w:t>EXCEPTION: The E-UTRA/EPC related actions, which step 1 above will trigger, are described in TS 36.579-1 [2], subclause 5.4.3A 'Generic Test Procedure for MCVideo CO communication in E-UTRA'. The test sequence below shows only the MCVideo relevant messages being exchanged.</w:t>
            </w:r>
          </w:p>
        </w:tc>
        <w:tc>
          <w:tcPr>
            <w:tcW w:w="708" w:type="dxa"/>
            <w:tcBorders>
              <w:top w:val="single" w:sz="4" w:space="0" w:color="auto"/>
              <w:left w:val="single" w:sz="4" w:space="0" w:color="auto"/>
              <w:bottom w:val="single" w:sz="4" w:space="0" w:color="auto"/>
              <w:right w:val="single" w:sz="4" w:space="0" w:color="auto"/>
            </w:tcBorders>
            <w:hideMark/>
          </w:tcPr>
          <w:p w14:paraId="670AEB7B" w14:textId="77777777" w:rsidR="00AE50DC" w:rsidRPr="00C31E24" w:rsidRDefault="00AE50DC">
            <w:pPr>
              <w:pStyle w:val="TAC"/>
              <w:keepNext w:val="0"/>
              <w:keepLines w:val="0"/>
              <w:widowControl w:val="0"/>
            </w:pPr>
            <w:r w:rsidRPr="00C31E24">
              <w:t>-</w:t>
            </w:r>
          </w:p>
        </w:tc>
        <w:tc>
          <w:tcPr>
            <w:tcW w:w="2978" w:type="dxa"/>
            <w:tcBorders>
              <w:top w:val="single" w:sz="4" w:space="0" w:color="auto"/>
              <w:left w:val="single" w:sz="4" w:space="0" w:color="auto"/>
              <w:bottom w:val="single" w:sz="4" w:space="0" w:color="auto"/>
              <w:right w:val="single" w:sz="4" w:space="0" w:color="auto"/>
            </w:tcBorders>
          </w:tcPr>
          <w:p w14:paraId="28F8BE74" w14:textId="77777777" w:rsidR="00AE50DC" w:rsidRPr="00C31E24" w:rsidRDefault="00AE50DC">
            <w:pPr>
              <w:pStyle w:val="TAL"/>
              <w:keepNext w:val="0"/>
              <w:keepLines w:val="0"/>
              <w:widowControl w:val="0"/>
            </w:pPr>
          </w:p>
        </w:tc>
        <w:tc>
          <w:tcPr>
            <w:tcW w:w="565" w:type="dxa"/>
            <w:tcBorders>
              <w:top w:val="single" w:sz="4" w:space="0" w:color="auto"/>
              <w:left w:val="single" w:sz="4" w:space="0" w:color="auto"/>
              <w:bottom w:val="single" w:sz="4" w:space="0" w:color="auto"/>
              <w:right w:val="single" w:sz="4" w:space="0" w:color="auto"/>
            </w:tcBorders>
            <w:hideMark/>
          </w:tcPr>
          <w:p w14:paraId="69AF29C7" w14:textId="77777777" w:rsidR="00AE50DC" w:rsidRPr="00C31E24" w:rsidRDefault="00AE50DC">
            <w:pPr>
              <w:pStyle w:val="TAC"/>
              <w:keepNext w:val="0"/>
              <w:keepLines w:val="0"/>
              <w:widowControl w:val="0"/>
            </w:pPr>
            <w:r w:rsidRPr="00C31E24">
              <w:t>-</w:t>
            </w:r>
          </w:p>
        </w:tc>
        <w:tc>
          <w:tcPr>
            <w:tcW w:w="850" w:type="dxa"/>
            <w:tcBorders>
              <w:top w:val="single" w:sz="4" w:space="0" w:color="auto"/>
              <w:left w:val="single" w:sz="4" w:space="0" w:color="auto"/>
              <w:bottom w:val="single" w:sz="4" w:space="0" w:color="auto"/>
              <w:right w:val="single" w:sz="4" w:space="0" w:color="auto"/>
            </w:tcBorders>
            <w:hideMark/>
          </w:tcPr>
          <w:p w14:paraId="7FE295A0" w14:textId="77777777" w:rsidR="00AE50DC" w:rsidRPr="00C31E24" w:rsidRDefault="00AE50DC">
            <w:pPr>
              <w:pStyle w:val="TAC"/>
              <w:keepNext w:val="0"/>
              <w:keepLines w:val="0"/>
              <w:widowControl w:val="0"/>
            </w:pPr>
            <w:r w:rsidRPr="00C31E24">
              <w:t>-</w:t>
            </w:r>
          </w:p>
        </w:tc>
      </w:tr>
      <w:tr w:rsidR="00AE50DC" w:rsidRPr="00C31E24" w14:paraId="46E5FE28" w14:textId="77777777" w:rsidTr="00AE50DC">
        <w:tc>
          <w:tcPr>
            <w:tcW w:w="715" w:type="dxa"/>
            <w:tcBorders>
              <w:top w:val="single" w:sz="4" w:space="0" w:color="auto"/>
              <w:left w:val="single" w:sz="4" w:space="0" w:color="auto"/>
              <w:bottom w:val="single" w:sz="4" w:space="0" w:color="auto"/>
              <w:right w:val="single" w:sz="4" w:space="0" w:color="auto"/>
            </w:tcBorders>
            <w:hideMark/>
          </w:tcPr>
          <w:p w14:paraId="4EBD6C29" w14:textId="77777777" w:rsidR="00AE50DC" w:rsidRPr="00C31E24" w:rsidRDefault="00AE50DC">
            <w:pPr>
              <w:pStyle w:val="TAC"/>
              <w:keepNext w:val="0"/>
              <w:keepLines w:val="0"/>
              <w:widowControl w:val="0"/>
            </w:pPr>
            <w:r w:rsidRPr="00C31E24">
              <w:t>2</w:t>
            </w:r>
          </w:p>
        </w:tc>
        <w:tc>
          <w:tcPr>
            <w:tcW w:w="3787" w:type="dxa"/>
            <w:tcBorders>
              <w:top w:val="single" w:sz="4" w:space="0" w:color="auto"/>
              <w:left w:val="single" w:sz="4" w:space="0" w:color="auto"/>
              <w:bottom w:val="single" w:sz="4" w:space="0" w:color="auto"/>
              <w:right w:val="single" w:sz="4" w:space="0" w:color="auto"/>
            </w:tcBorders>
            <w:hideMark/>
          </w:tcPr>
          <w:p w14:paraId="53EB2D2C" w14:textId="77777777" w:rsidR="00AE50DC" w:rsidRPr="00C31E24" w:rsidRDefault="00AE50DC">
            <w:pPr>
              <w:pStyle w:val="TAL"/>
              <w:keepNext w:val="0"/>
              <w:keepLines w:val="0"/>
              <w:widowControl w:val="0"/>
            </w:pPr>
            <w:r w:rsidRPr="00C31E24">
              <w:t>Check: Does the UE (MCVideo Client) send an initial SIP INVITE message requesting the establishment of a MCVideo Private Call, On-demand Automatic Commencement Mode, no force of Automatic Commencement, applying End-to-End Communication Security with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0030C762" w14:textId="77777777" w:rsidR="00AE50DC" w:rsidRPr="00C31E24" w:rsidRDefault="00AE50DC">
            <w:pPr>
              <w:pStyle w:val="TAC"/>
              <w:keepNext w:val="0"/>
              <w:keepLines w:val="0"/>
              <w:widowControl w:val="0"/>
            </w:pPr>
            <w:r w:rsidRPr="00C31E24">
              <w:t>--&gt;</w:t>
            </w:r>
          </w:p>
        </w:tc>
        <w:tc>
          <w:tcPr>
            <w:tcW w:w="2978" w:type="dxa"/>
            <w:tcBorders>
              <w:top w:val="single" w:sz="4" w:space="0" w:color="auto"/>
              <w:left w:val="single" w:sz="4" w:space="0" w:color="auto"/>
              <w:bottom w:val="single" w:sz="4" w:space="0" w:color="auto"/>
              <w:right w:val="single" w:sz="4" w:space="0" w:color="auto"/>
            </w:tcBorders>
            <w:hideMark/>
          </w:tcPr>
          <w:p w14:paraId="6A5D9845" w14:textId="77777777" w:rsidR="00AE50DC" w:rsidRPr="00C31E24" w:rsidRDefault="00AE50DC">
            <w:pPr>
              <w:pStyle w:val="TAL"/>
              <w:keepNext w:val="0"/>
              <w:keepLines w:val="0"/>
              <w:widowControl w:val="0"/>
            </w:pPr>
            <w:r w:rsidRPr="00C31E24">
              <w:t>SIP INVITE</w:t>
            </w:r>
          </w:p>
        </w:tc>
        <w:tc>
          <w:tcPr>
            <w:tcW w:w="565" w:type="dxa"/>
            <w:tcBorders>
              <w:top w:val="single" w:sz="4" w:space="0" w:color="auto"/>
              <w:left w:val="single" w:sz="4" w:space="0" w:color="auto"/>
              <w:bottom w:val="single" w:sz="4" w:space="0" w:color="auto"/>
              <w:right w:val="single" w:sz="4" w:space="0" w:color="auto"/>
            </w:tcBorders>
            <w:hideMark/>
          </w:tcPr>
          <w:p w14:paraId="23A78C93" w14:textId="77777777" w:rsidR="00AE50DC" w:rsidRPr="00C31E24" w:rsidRDefault="00AE50DC">
            <w:pPr>
              <w:pStyle w:val="TAC"/>
              <w:keepNext w:val="0"/>
              <w:keepLines w:val="0"/>
              <w:widowControl w:val="0"/>
            </w:pPr>
            <w:r w:rsidRPr="00C31E24">
              <w:t>1</w:t>
            </w:r>
          </w:p>
        </w:tc>
        <w:tc>
          <w:tcPr>
            <w:tcW w:w="850" w:type="dxa"/>
            <w:tcBorders>
              <w:top w:val="single" w:sz="4" w:space="0" w:color="auto"/>
              <w:left w:val="single" w:sz="4" w:space="0" w:color="auto"/>
              <w:bottom w:val="single" w:sz="4" w:space="0" w:color="auto"/>
              <w:right w:val="single" w:sz="4" w:space="0" w:color="auto"/>
            </w:tcBorders>
            <w:hideMark/>
          </w:tcPr>
          <w:p w14:paraId="6DC8AEC7" w14:textId="77777777" w:rsidR="00AE50DC" w:rsidRPr="00C31E24" w:rsidRDefault="00AE50DC">
            <w:pPr>
              <w:pStyle w:val="TAC"/>
              <w:keepNext w:val="0"/>
              <w:keepLines w:val="0"/>
              <w:widowControl w:val="0"/>
            </w:pPr>
            <w:r w:rsidRPr="00C31E24">
              <w:t>P</w:t>
            </w:r>
          </w:p>
        </w:tc>
      </w:tr>
      <w:tr w:rsidR="00AE50DC" w:rsidRPr="00C31E24" w14:paraId="3BCBC086" w14:textId="77777777" w:rsidTr="00AE50DC">
        <w:tc>
          <w:tcPr>
            <w:tcW w:w="715" w:type="dxa"/>
            <w:tcBorders>
              <w:top w:val="single" w:sz="4" w:space="0" w:color="auto"/>
              <w:left w:val="single" w:sz="4" w:space="0" w:color="auto"/>
              <w:bottom w:val="single" w:sz="4" w:space="0" w:color="auto"/>
              <w:right w:val="single" w:sz="4" w:space="0" w:color="auto"/>
            </w:tcBorders>
            <w:hideMark/>
          </w:tcPr>
          <w:p w14:paraId="005413BC" w14:textId="77777777" w:rsidR="00AE50DC" w:rsidRPr="00C31E24" w:rsidRDefault="00AE50DC">
            <w:pPr>
              <w:pStyle w:val="TAC"/>
              <w:keepNext w:val="0"/>
              <w:keepLines w:val="0"/>
              <w:widowControl w:val="0"/>
            </w:pPr>
            <w:r w:rsidRPr="00C31E24">
              <w:t>3</w:t>
            </w:r>
          </w:p>
        </w:tc>
        <w:tc>
          <w:tcPr>
            <w:tcW w:w="3787" w:type="dxa"/>
            <w:tcBorders>
              <w:top w:val="single" w:sz="4" w:space="0" w:color="auto"/>
              <w:left w:val="single" w:sz="4" w:space="0" w:color="auto"/>
              <w:bottom w:val="single" w:sz="4" w:space="0" w:color="auto"/>
              <w:right w:val="single" w:sz="4" w:space="0" w:color="auto"/>
            </w:tcBorders>
            <w:hideMark/>
          </w:tcPr>
          <w:p w14:paraId="3485C68D" w14:textId="77777777" w:rsidR="00AE50DC" w:rsidRPr="00C31E24" w:rsidRDefault="00AE50DC">
            <w:pPr>
              <w:pStyle w:val="TAL"/>
              <w:keepNext w:val="0"/>
              <w:keepLines w:val="0"/>
              <w:widowControl w:val="0"/>
            </w:pPr>
            <w:r w:rsidRPr="00C31E24">
              <w:t>The SS (MCVideo Server) responds to the UE (MCVideo Client) with a SIP 100 (Trying) message.</w:t>
            </w:r>
          </w:p>
        </w:tc>
        <w:tc>
          <w:tcPr>
            <w:tcW w:w="708" w:type="dxa"/>
            <w:tcBorders>
              <w:top w:val="single" w:sz="4" w:space="0" w:color="auto"/>
              <w:left w:val="single" w:sz="4" w:space="0" w:color="auto"/>
              <w:bottom w:val="single" w:sz="4" w:space="0" w:color="auto"/>
              <w:right w:val="single" w:sz="4" w:space="0" w:color="auto"/>
            </w:tcBorders>
            <w:hideMark/>
          </w:tcPr>
          <w:p w14:paraId="0B1ECBFF" w14:textId="77777777" w:rsidR="00AE50DC" w:rsidRPr="00C31E24" w:rsidRDefault="00AE50DC">
            <w:pPr>
              <w:pStyle w:val="TAC"/>
              <w:keepNext w:val="0"/>
              <w:keepLines w:val="0"/>
              <w:widowControl w:val="0"/>
            </w:pPr>
            <w:r w:rsidRPr="00C31E24">
              <w:t>&lt;--</w:t>
            </w:r>
          </w:p>
        </w:tc>
        <w:tc>
          <w:tcPr>
            <w:tcW w:w="2978" w:type="dxa"/>
            <w:tcBorders>
              <w:top w:val="single" w:sz="4" w:space="0" w:color="auto"/>
              <w:left w:val="single" w:sz="4" w:space="0" w:color="auto"/>
              <w:bottom w:val="single" w:sz="4" w:space="0" w:color="auto"/>
              <w:right w:val="single" w:sz="4" w:space="0" w:color="auto"/>
            </w:tcBorders>
            <w:hideMark/>
          </w:tcPr>
          <w:p w14:paraId="37849D0D" w14:textId="77777777" w:rsidR="00AE50DC" w:rsidRPr="00C31E24" w:rsidRDefault="00AE50DC">
            <w:pPr>
              <w:pStyle w:val="TAL"/>
              <w:keepNext w:val="0"/>
              <w:keepLines w:val="0"/>
              <w:widowControl w:val="0"/>
            </w:pPr>
            <w:r w:rsidRPr="00C31E24">
              <w:t>SIP 100 (Trying)</w:t>
            </w:r>
          </w:p>
        </w:tc>
        <w:tc>
          <w:tcPr>
            <w:tcW w:w="565" w:type="dxa"/>
            <w:tcBorders>
              <w:top w:val="single" w:sz="4" w:space="0" w:color="auto"/>
              <w:left w:val="single" w:sz="4" w:space="0" w:color="auto"/>
              <w:bottom w:val="single" w:sz="4" w:space="0" w:color="auto"/>
              <w:right w:val="single" w:sz="4" w:space="0" w:color="auto"/>
            </w:tcBorders>
            <w:hideMark/>
          </w:tcPr>
          <w:p w14:paraId="7589C407" w14:textId="77777777" w:rsidR="00AE50DC" w:rsidRPr="00C31E24" w:rsidRDefault="00AE50DC">
            <w:pPr>
              <w:pStyle w:val="TAC"/>
              <w:keepNext w:val="0"/>
              <w:keepLines w:val="0"/>
              <w:widowControl w:val="0"/>
            </w:pPr>
            <w:r w:rsidRPr="00C31E24">
              <w:t>-</w:t>
            </w:r>
          </w:p>
        </w:tc>
        <w:tc>
          <w:tcPr>
            <w:tcW w:w="850" w:type="dxa"/>
            <w:tcBorders>
              <w:top w:val="single" w:sz="4" w:space="0" w:color="auto"/>
              <w:left w:val="single" w:sz="4" w:space="0" w:color="auto"/>
              <w:bottom w:val="single" w:sz="4" w:space="0" w:color="auto"/>
              <w:right w:val="single" w:sz="4" w:space="0" w:color="auto"/>
            </w:tcBorders>
            <w:hideMark/>
          </w:tcPr>
          <w:p w14:paraId="4132253F" w14:textId="77777777" w:rsidR="00AE50DC" w:rsidRPr="00C31E24" w:rsidRDefault="00AE50DC">
            <w:pPr>
              <w:pStyle w:val="TAC"/>
              <w:keepNext w:val="0"/>
              <w:keepLines w:val="0"/>
              <w:widowControl w:val="0"/>
            </w:pPr>
            <w:r w:rsidRPr="00C31E24">
              <w:t>-</w:t>
            </w:r>
          </w:p>
        </w:tc>
      </w:tr>
      <w:tr w:rsidR="00AE50DC" w:rsidRPr="00C31E24" w14:paraId="79C69EA1" w14:textId="77777777" w:rsidTr="00AE50DC">
        <w:tc>
          <w:tcPr>
            <w:tcW w:w="715" w:type="dxa"/>
            <w:tcBorders>
              <w:top w:val="single" w:sz="4" w:space="0" w:color="auto"/>
              <w:left w:val="single" w:sz="4" w:space="0" w:color="auto"/>
              <w:bottom w:val="single" w:sz="4" w:space="0" w:color="auto"/>
              <w:right w:val="single" w:sz="4" w:space="0" w:color="auto"/>
            </w:tcBorders>
            <w:hideMark/>
          </w:tcPr>
          <w:p w14:paraId="12A597F8" w14:textId="77777777" w:rsidR="00AE50DC" w:rsidRPr="00C31E24" w:rsidRDefault="00AE50DC">
            <w:pPr>
              <w:pStyle w:val="TAC"/>
              <w:keepNext w:val="0"/>
              <w:keepLines w:val="0"/>
              <w:widowControl w:val="0"/>
            </w:pPr>
            <w:r w:rsidRPr="00C31E24">
              <w:t>4</w:t>
            </w:r>
          </w:p>
        </w:tc>
        <w:tc>
          <w:tcPr>
            <w:tcW w:w="3787" w:type="dxa"/>
            <w:tcBorders>
              <w:top w:val="single" w:sz="4" w:space="0" w:color="auto"/>
              <w:left w:val="single" w:sz="4" w:space="0" w:color="auto"/>
              <w:bottom w:val="single" w:sz="4" w:space="0" w:color="auto"/>
              <w:right w:val="single" w:sz="4" w:space="0" w:color="auto"/>
            </w:tcBorders>
            <w:hideMark/>
          </w:tcPr>
          <w:p w14:paraId="75C3BCEA" w14:textId="77777777" w:rsidR="00AE50DC" w:rsidRPr="00C31E24" w:rsidRDefault="00AE50DC">
            <w:pPr>
              <w:pStyle w:val="TAL"/>
              <w:keepNext w:val="0"/>
              <w:keepLines w:val="0"/>
              <w:widowControl w:val="0"/>
            </w:pPr>
            <w:r w:rsidRPr="00C31E24">
              <w:t>The SS sends SIP</w:t>
            </w:r>
            <w:r w:rsidRPr="00C31E24">
              <w:rPr>
                <w:lang w:eastAsia="ko-KR"/>
              </w:rPr>
              <w:t xml:space="preserve"> 183 (Session Progress).</w:t>
            </w:r>
          </w:p>
        </w:tc>
        <w:tc>
          <w:tcPr>
            <w:tcW w:w="708" w:type="dxa"/>
            <w:tcBorders>
              <w:top w:val="single" w:sz="4" w:space="0" w:color="auto"/>
              <w:left w:val="single" w:sz="4" w:space="0" w:color="auto"/>
              <w:bottom w:val="single" w:sz="4" w:space="0" w:color="auto"/>
              <w:right w:val="single" w:sz="4" w:space="0" w:color="auto"/>
            </w:tcBorders>
            <w:hideMark/>
          </w:tcPr>
          <w:p w14:paraId="71334335" w14:textId="77777777" w:rsidR="00AE50DC" w:rsidRPr="00C31E24" w:rsidRDefault="00AE50DC">
            <w:pPr>
              <w:pStyle w:val="TAC"/>
              <w:keepNext w:val="0"/>
              <w:keepLines w:val="0"/>
              <w:widowControl w:val="0"/>
            </w:pPr>
            <w:r w:rsidRPr="00C31E24">
              <w:t>&lt;--</w:t>
            </w:r>
          </w:p>
        </w:tc>
        <w:tc>
          <w:tcPr>
            <w:tcW w:w="2978" w:type="dxa"/>
            <w:tcBorders>
              <w:top w:val="single" w:sz="4" w:space="0" w:color="auto"/>
              <w:left w:val="single" w:sz="4" w:space="0" w:color="auto"/>
              <w:bottom w:val="single" w:sz="4" w:space="0" w:color="auto"/>
              <w:right w:val="single" w:sz="4" w:space="0" w:color="auto"/>
            </w:tcBorders>
            <w:hideMark/>
          </w:tcPr>
          <w:p w14:paraId="56A63F2A" w14:textId="77777777" w:rsidR="00AE50DC" w:rsidRPr="00C31E24" w:rsidRDefault="00AE50DC">
            <w:pPr>
              <w:pStyle w:val="TAL"/>
              <w:keepNext w:val="0"/>
              <w:keepLines w:val="0"/>
              <w:widowControl w:val="0"/>
            </w:pPr>
            <w:r w:rsidRPr="00C31E24">
              <w:t>SIP 183 (Session Progress)</w:t>
            </w:r>
          </w:p>
        </w:tc>
        <w:tc>
          <w:tcPr>
            <w:tcW w:w="565" w:type="dxa"/>
            <w:tcBorders>
              <w:top w:val="single" w:sz="4" w:space="0" w:color="auto"/>
              <w:left w:val="single" w:sz="4" w:space="0" w:color="auto"/>
              <w:bottom w:val="single" w:sz="4" w:space="0" w:color="auto"/>
              <w:right w:val="single" w:sz="4" w:space="0" w:color="auto"/>
            </w:tcBorders>
            <w:hideMark/>
          </w:tcPr>
          <w:p w14:paraId="42D2124A" w14:textId="77777777" w:rsidR="00AE50DC" w:rsidRPr="00C31E24" w:rsidRDefault="00AE50DC">
            <w:pPr>
              <w:pStyle w:val="TAC"/>
              <w:keepNext w:val="0"/>
              <w:keepLines w:val="0"/>
              <w:widowControl w:val="0"/>
            </w:pPr>
            <w:r w:rsidRPr="00C31E24">
              <w:t>-</w:t>
            </w:r>
          </w:p>
        </w:tc>
        <w:tc>
          <w:tcPr>
            <w:tcW w:w="850" w:type="dxa"/>
            <w:tcBorders>
              <w:top w:val="single" w:sz="4" w:space="0" w:color="auto"/>
              <w:left w:val="single" w:sz="4" w:space="0" w:color="auto"/>
              <w:bottom w:val="single" w:sz="4" w:space="0" w:color="auto"/>
              <w:right w:val="single" w:sz="4" w:space="0" w:color="auto"/>
            </w:tcBorders>
            <w:hideMark/>
          </w:tcPr>
          <w:p w14:paraId="1014672B" w14:textId="77777777" w:rsidR="00AE50DC" w:rsidRPr="00C31E24" w:rsidRDefault="00AE50DC">
            <w:pPr>
              <w:pStyle w:val="TAC"/>
              <w:keepNext w:val="0"/>
              <w:keepLines w:val="0"/>
              <w:widowControl w:val="0"/>
            </w:pPr>
            <w:r w:rsidRPr="00C31E24">
              <w:t>-</w:t>
            </w:r>
          </w:p>
        </w:tc>
      </w:tr>
      <w:tr w:rsidR="00AE50DC" w:rsidRPr="00C31E24" w14:paraId="0D12C18B" w14:textId="77777777" w:rsidTr="00AE50DC">
        <w:tc>
          <w:tcPr>
            <w:tcW w:w="715" w:type="dxa"/>
            <w:tcBorders>
              <w:top w:val="single" w:sz="4" w:space="0" w:color="auto"/>
              <w:left w:val="single" w:sz="4" w:space="0" w:color="auto"/>
              <w:bottom w:val="single" w:sz="4" w:space="0" w:color="auto"/>
              <w:right w:val="single" w:sz="4" w:space="0" w:color="auto"/>
            </w:tcBorders>
            <w:hideMark/>
          </w:tcPr>
          <w:p w14:paraId="53C087AA" w14:textId="77777777" w:rsidR="00AE50DC" w:rsidRPr="00C31E24" w:rsidRDefault="00AE50DC">
            <w:pPr>
              <w:pStyle w:val="TAC"/>
              <w:keepNext w:val="0"/>
              <w:keepLines w:val="0"/>
              <w:widowControl w:val="0"/>
            </w:pPr>
            <w:r w:rsidRPr="00C31E24">
              <w:t>5</w:t>
            </w:r>
          </w:p>
        </w:tc>
        <w:tc>
          <w:tcPr>
            <w:tcW w:w="3787" w:type="dxa"/>
            <w:tcBorders>
              <w:top w:val="single" w:sz="4" w:space="0" w:color="auto"/>
              <w:left w:val="single" w:sz="4" w:space="0" w:color="auto"/>
              <w:bottom w:val="single" w:sz="4" w:space="0" w:color="auto"/>
              <w:right w:val="single" w:sz="4" w:space="0" w:color="auto"/>
            </w:tcBorders>
            <w:hideMark/>
          </w:tcPr>
          <w:p w14:paraId="1C21644B" w14:textId="77777777" w:rsidR="00AE50DC" w:rsidRPr="00C31E24" w:rsidRDefault="00AE50DC">
            <w:pPr>
              <w:pStyle w:val="TAL"/>
              <w:keepNext w:val="0"/>
              <w:keepLines w:val="0"/>
              <w:widowControl w:val="0"/>
            </w:pPr>
            <w:r w:rsidRPr="00C31E24">
              <w:t>The SS (MCVideo Server) sends a SIP 200 (OK) message to the UE (MCVideo Client), indicating that it has accepted the SIP INVITE message to establish a MCVideo Private Call.</w:t>
            </w:r>
          </w:p>
        </w:tc>
        <w:tc>
          <w:tcPr>
            <w:tcW w:w="708" w:type="dxa"/>
            <w:tcBorders>
              <w:top w:val="single" w:sz="4" w:space="0" w:color="auto"/>
              <w:left w:val="single" w:sz="4" w:space="0" w:color="auto"/>
              <w:bottom w:val="single" w:sz="4" w:space="0" w:color="auto"/>
              <w:right w:val="single" w:sz="4" w:space="0" w:color="auto"/>
            </w:tcBorders>
            <w:hideMark/>
          </w:tcPr>
          <w:p w14:paraId="48115B6D" w14:textId="77777777" w:rsidR="00AE50DC" w:rsidRPr="00C31E24" w:rsidRDefault="00AE50DC">
            <w:pPr>
              <w:pStyle w:val="TAC"/>
              <w:keepNext w:val="0"/>
              <w:keepLines w:val="0"/>
              <w:widowControl w:val="0"/>
            </w:pPr>
            <w:r w:rsidRPr="00C31E24">
              <w:t>&lt;--</w:t>
            </w:r>
          </w:p>
        </w:tc>
        <w:tc>
          <w:tcPr>
            <w:tcW w:w="2978" w:type="dxa"/>
            <w:tcBorders>
              <w:top w:val="single" w:sz="4" w:space="0" w:color="auto"/>
              <w:left w:val="single" w:sz="4" w:space="0" w:color="auto"/>
              <w:bottom w:val="single" w:sz="4" w:space="0" w:color="auto"/>
              <w:right w:val="single" w:sz="4" w:space="0" w:color="auto"/>
            </w:tcBorders>
            <w:hideMark/>
          </w:tcPr>
          <w:p w14:paraId="5CED37B1" w14:textId="77777777" w:rsidR="00AE50DC" w:rsidRPr="00C31E24" w:rsidRDefault="00AE50DC">
            <w:pPr>
              <w:pStyle w:val="TAL"/>
              <w:keepNext w:val="0"/>
              <w:keepLines w:val="0"/>
              <w:widowControl w:val="0"/>
            </w:pPr>
            <w:r w:rsidRPr="00C31E24">
              <w:t>SIP 200 (OK)</w:t>
            </w:r>
          </w:p>
        </w:tc>
        <w:tc>
          <w:tcPr>
            <w:tcW w:w="565" w:type="dxa"/>
            <w:tcBorders>
              <w:top w:val="single" w:sz="4" w:space="0" w:color="auto"/>
              <w:left w:val="single" w:sz="4" w:space="0" w:color="auto"/>
              <w:bottom w:val="single" w:sz="4" w:space="0" w:color="auto"/>
              <w:right w:val="single" w:sz="4" w:space="0" w:color="auto"/>
            </w:tcBorders>
            <w:hideMark/>
          </w:tcPr>
          <w:p w14:paraId="137E6C00" w14:textId="77777777" w:rsidR="00AE50DC" w:rsidRPr="00C31E24" w:rsidRDefault="00AE50DC">
            <w:pPr>
              <w:pStyle w:val="TAC"/>
              <w:keepNext w:val="0"/>
              <w:keepLines w:val="0"/>
              <w:widowControl w:val="0"/>
            </w:pPr>
            <w:r w:rsidRPr="00C31E24">
              <w:t>-</w:t>
            </w:r>
          </w:p>
        </w:tc>
        <w:tc>
          <w:tcPr>
            <w:tcW w:w="850" w:type="dxa"/>
            <w:tcBorders>
              <w:top w:val="single" w:sz="4" w:space="0" w:color="auto"/>
              <w:left w:val="single" w:sz="4" w:space="0" w:color="auto"/>
              <w:bottom w:val="single" w:sz="4" w:space="0" w:color="auto"/>
              <w:right w:val="single" w:sz="4" w:space="0" w:color="auto"/>
            </w:tcBorders>
            <w:hideMark/>
          </w:tcPr>
          <w:p w14:paraId="740208A6" w14:textId="77777777" w:rsidR="00AE50DC" w:rsidRPr="00C31E24" w:rsidRDefault="00AE50DC">
            <w:pPr>
              <w:pStyle w:val="TAC"/>
              <w:keepNext w:val="0"/>
              <w:keepLines w:val="0"/>
              <w:widowControl w:val="0"/>
            </w:pPr>
            <w:r w:rsidRPr="00C31E24">
              <w:t>-</w:t>
            </w:r>
          </w:p>
        </w:tc>
      </w:tr>
      <w:tr w:rsidR="00AE50DC" w:rsidRPr="00C31E24" w14:paraId="7CD54C66" w14:textId="77777777" w:rsidTr="00AE50DC">
        <w:tc>
          <w:tcPr>
            <w:tcW w:w="715" w:type="dxa"/>
            <w:tcBorders>
              <w:top w:val="single" w:sz="4" w:space="0" w:color="auto"/>
              <w:left w:val="single" w:sz="4" w:space="0" w:color="auto"/>
              <w:bottom w:val="single" w:sz="4" w:space="0" w:color="auto"/>
              <w:right w:val="single" w:sz="4" w:space="0" w:color="auto"/>
            </w:tcBorders>
            <w:hideMark/>
          </w:tcPr>
          <w:p w14:paraId="2397A114" w14:textId="77777777" w:rsidR="00AE50DC" w:rsidRPr="00C31E24" w:rsidRDefault="00AE50DC">
            <w:pPr>
              <w:pStyle w:val="TAC"/>
              <w:keepNext w:val="0"/>
              <w:keepLines w:val="0"/>
              <w:widowControl w:val="0"/>
            </w:pPr>
            <w:r w:rsidRPr="00C31E24">
              <w:t>6</w:t>
            </w:r>
          </w:p>
        </w:tc>
        <w:tc>
          <w:tcPr>
            <w:tcW w:w="3787" w:type="dxa"/>
            <w:tcBorders>
              <w:top w:val="single" w:sz="4" w:space="0" w:color="auto"/>
              <w:left w:val="single" w:sz="4" w:space="0" w:color="auto"/>
              <w:bottom w:val="single" w:sz="4" w:space="0" w:color="auto"/>
              <w:right w:val="single" w:sz="4" w:space="0" w:color="auto"/>
            </w:tcBorders>
            <w:hideMark/>
          </w:tcPr>
          <w:p w14:paraId="0B0B3CDB" w14:textId="77777777" w:rsidR="00AE50DC" w:rsidRPr="00C31E24" w:rsidRDefault="00AE50DC">
            <w:pPr>
              <w:pStyle w:val="TAL"/>
              <w:keepNext w:val="0"/>
              <w:keepLines w:val="0"/>
              <w:widowControl w:val="0"/>
            </w:pPr>
            <w:r w:rsidRPr="00C31E24">
              <w:t>Check: Does the UE (MCVideo Client) sends an acknowledgement to the SS (MCVideo Server)?</w:t>
            </w:r>
          </w:p>
        </w:tc>
        <w:tc>
          <w:tcPr>
            <w:tcW w:w="708" w:type="dxa"/>
            <w:tcBorders>
              <w:top w:val="single" w:sz="4" w:space="0" w:color="auto"/>
              <w:left w:val="single" w:sz="4" w:space="0" w:color="auto"/>
              <w:bottom w:val="single" w:sz="4" w:space="0" w:color="auto"/>
              <w:right w:val="single" w:sz="4" w:space="0" w:color="auto"/>
            </w:tcBorders>
            <w:hideMark/>
          </w:tcPr>
          <w:p w14:paraId="492A6710" w14:textId="77777777" w:rsidR="00AE50DC" w:rsidRPr="00C31E24" w:rsidRDefault="00AE50DC">
            <w:pPr>
              <w:pStyle w:val="TAC"/>
              <w:keepNext w:val="0"/>
              <w:keepLines w:val="0"/>
              <w:widowControl w:val="0"/>
            </w:pPr>
            <w:r w:rsidRPr="00C31E24">
              <w:t>--&gt;</w:t>
            </w:r>
          </w:p>
        </w:tc>
        <w:tc>
          <w:tcPr>
            <w:tcW w:w="2978" w:type="dxa"/>
            <w:tcBorders>
              <w:top w:val="single" w:sz="4" w:space="0" w:color="auto"/>
              <w:left w:val="single" w:sz="4" w:space="0" w:color="auto"/>
              <w:bottom w:val="single" w:sz="4" w:space="0" w:color="auto"/>
              <w:right w:val="single" w:sz="4" w:space="0" w:color="auto"/>
            </w:tcBorders>
            <w:hideMark/>
          </w:tcPr>
          <w:p w14:paraId="7AC0B1EB" w14:textId="77777777" w:rsidR="00AE50DC" w:rsidRPr="00C31E24" w:rsidRDefault="00AE50DC">
            <w:pPr>
              <w:pStyle w:val="TAL"/>
              <w:keepNext w:val="0"/>
              <w:keepLines w:val="0"/>
              <w:widowControl w:val="0"/>
            </w:pPr>
            <w:r w:rsidRPr="00C31E24">
              <w:t>SIP ACK</w:t>
            </w:r>
          </w:p>
        </w:tc>
        <w:tc>
          <w:tcPr>
            <w:tcW w:w="565" w:type="dxa"/>
            <w:tcBorders>
              <w:top w:val="single" w:sz="4" w:space="0" w:color="auto"/>
              <w:left w:val="single" w:sz="4" w:space="0" w:color="auto"/>
              <w:bottom w:val="single" w:sz="4" w:space="0" w:color="auto"/>
              <w:right w:val="single" w:sz="4" w:space="0" w:color="auto"/>
            </w:tcBorders>
            <w:hideMark/>
          </w:tcPr>
          <w:p w14:paraId="4D766DCB" w14:textId="77777777" w:rsidR="00AE50DC" w:rsidRPr="00C31E24" w:rsidRDefault="00AE50DC">
            <w:pPr>
              <w:pStyle w:val="TAC"/>
              <w:keepNext w:val="0"/>
              <w:keepLines w:val="0"/>
              <w:widowControl w:val="0"/>
            </w:pPr>
            <w:r w:rsidRPr="00C31E24">
              <w:t>1</w:t>
            </w:r>
          </w:p>
        </w:tc>
        <w:tc>
          <w:tcPr>
            <w:tcW w:w="850" w:type="dxa"/>
            <w:tcBorders>
              <w:top w:val="single" w:sz="4" w:space="0" w:color="auto"/>
              <w:left w:val="single" w:sz="4" w:space="0" w:color="auto"/>
              <w:bottom w:val="single" w:sz="4" w:space="0" w:color="auto"/>
              <w:right w:val="single" w:sz="4" w:space="0" w:color="auto"/>
            </w:tcBorders>
            <w:hideMark/>
          </w:tcPr>
          <w:p w14:paraId="535EF477" w14:textId="77777777" w:rsidR="00AE50DC" w:rsidRPr="00C31E24" w:rsidRDefault="00AE50DC">
            <w:pPr>
              <w:pStyle w:val="TAC"/>
              <w:keepNext w:val="0"/>
              <w:keepLines w:val="0"/>
              <w:widowControl w:val="0"/>
            </w:pPr>
            <w:r w:rsidRPr="00C31E24">
              <w:t>P</w:t>
            </w:r>
          </w:p>
        </w:tc>
      </w:tr>
      <w:tr w:rsidR="00AE50DC" w:rsidRPr="00C31E24" w14:paraId="0058EED8" w14:textId="77777777" w:rsidTr="00AE50DC">
        <w:tc>
          <w:tcPr>
            <w:tcW w:w="715" w:type="dxa"/>
            <w:tcBorders>
              <w:top w:val="single" w:sz="4" w:space="0" w:color="auto"/>
              <w:left w:val="single" w:sz="4" w:space="0" w:color="auto"/>
              <w:bottom w:val="single" w:sz="4" w:space="0" w:color="auto"/>
              <w:right w:val="single" w:sz="4" w:space="0" w:color="auto"/>
            </w:tcBorders>
            <w:hideMark/>
          </w:tcPr>
          <w:p w14:paraId="1DE0D6B9" w14:textId="77777777" w:rsidR="00AE50DC" w:rsidRPr="00C31E24" w:rsidRDefault="00AE50DC">
            <w:pPr>
              <w:pStyle w:val="TAC"/>
              <w:keepNext w:val="0"/>
              <w:keepLines w:val="0"/>
              <w:widowControl w:val="0"/>
            </w:pPr>
            <w:r w:rsidRPr="00C31E24">
              <w:t>7</w:t>
            </w:r>
          </w:p>
        </w:tc>
        <w:tc>
          <w:tcPr>
            <w:tcW w:w="3787" w:type="dxa"/>
            <w:tcBorders>
              <w:top w:val="single" w:sz="4" w:space="0" w:color="auto"/>
              <w:left w:val="single" w:sz="4" w:space="0" w:color="auto"/>
              <w:bottom w:val="single" w:sz="4" w:space="0" w:color="auto"/>
              <w:right w:val="single" w:sz="4" w:space="0" w:color="auto"/>
            </w:tcBorders>
            <w:hideMark/>
          </w:tcPr>
          <w:p w14:paraId="559A3FD0" w14:textId="77777777" w:rsidR="00AE50DC" w:rsidRPr="00C31E24" w:rsidRDefault="00AE50DC">
            <w:pPr>
              <w:pStyle w:val="TAL"/>
            </w:pPr>
            <w:r w:rsidRPr="00C31E24">
              <w:t>Check: Does the UE (MCVideo Client provide notification to the MCVideo User that the call has been successfully established?</w:t>
            </w:r>
          </w:p>
          <w:p w14:paraId="198EE8C7" w14:textId="730B1541" w:rsidR="00AE50DC" w:rsidRPr="00C31E24" w:rsidRDefault="00AE50DC">
            <w:pPr>
              <w:pStyle w:val="TAL"/>
              <w:keepNext w:val="0"/>
              <w:keepLines w:val="0"/>
              <w:widowControl w:val="0"/>
            </w:pPr>
            <w:r w:rsidRPr="00C31E24">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A84E872" w14:textId="77777777" w:rsidR="00AE50DC" w:rsidRPr="00C31E24" w:rsidRDefault="00AE50DC">
            <w:pPr>
              <w:pStyle w:val="TAC"/>
              <w:keepNext w:val="0"/>
              <w:keepLines w:val="0"/>
              <w:widowControl w:val="0"/>
            </w:pPr>
            <w:r w:rsidRPr="00C31E24">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77D62232" w14:textId="77777777" w:rsidR="00AE50DC" w:rsidRPr="00C31E24" w:rsidRDefault="00AE50DC">
            <w:pPr>
              <w:pStyle w:val="TAL"/>
              <w:keepNext w:val="0"/>
              <w:keepLines w:val="0"/>
              <w:widowControl w:val="0"/>
            </w:pPr>
            <w:r w:rsidRPr="00C31E2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CEACEA0" w14:textId="77777777" w:rsidR="00AE50DC" w:rsidRPr="00C31E24" w:rsidRDefault="00AE50DC">
            <w:pPr>
              <w:pStyle w:val="TAC"/>
              <w:keepNext w:val="0"/>
              <w:keepLines w:val="0"/>
              <w:widowControl w:val="0"/>
            </w:pPr>
            <w:r w:rsidRPr="00C31E24">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0705B0B6" w14:textId="77777777" w:rsidR="00AE50DC" w:rsidRPr="00C31E24" w:rsidRDefault="00AE50DC">
            <w:pPr>
              <w:pStyle w:val="TAC"/>
              <w:keepNext w:val="0"/>
              <w:keepLines w:val="0"/>
              <w:widowControl w:val="0"/>
            </w:pPr>
            <w:r w:rsidRPr="00C31E24">
              <w:rPr>
                <w:rFonts w:eastAsia="Calibri"/>
                <w:szCs w:val="18"/>
              </w:rPr>
              <w:t>P</w:t>
            </w:r>
          </w:p>
        </w:tc>
      </w:tr>
      <w:tr w:rsidR="00AE50DC" w:rsidRPr="00C31E24" w14:paraId="7ADCE5B4" w14:textId="77777777" w:rsidTr="00AE50DC">
        <w:tc>
          <w:tcPr>
            <w:tcW w:w="715" w:type="dxa"/>
            <w:tcBorders>
              <w:top w:val="single" w:sz="4" w:space="0" w:color="auto"/>
              <w:left w:val="single" w:sz="4" w:space="0" w:color="auto"/>
              <w:bottom w:val="single" w:sz="4" w:space="0" w:color="auto"/>
              <w:right w:val="single" w:sz="4" w:space="0" w:color="auto"/>
            </w:tcBorders>
            <w:hideMark/>
          </w:tcPr>
          <w:p w14:paraId="6ECF74D6" w14:textId="77777777" w:rsidR="00AE50DC" w:rsidRPr="00C31E24" w:rsidRDefault="00AE50DC">
            <w:pPr>
              <w:pStyle w:val="TAC"/>
              <w:keepNext w:val="0"/>
              <w:keepLines w:val="0"/>
              <w:widowControl w:val="0"/>
              <w:rPr>
                <w:rFonts w:eastAsia="Calibri"/>
              </w:rPr>
            </w:pPr>
            <w:r w:rsidRPr="00C31E24">
              <w:t>8</w:t>
            </w:r>
          </w:p>
        </w:tc>
        <w:tc>
          <w:tcPr>
            <w:tcW w:w="3787" w:type="dxa"/>
            <w:tcBorders>
              <w:top w:val="single" w:sz="4" w:space="0" w:color="auto"/>
              <w:left w:val="single" w:sz="4" w:space="0" w:color="auto"/>
              <w:bottom w:val="single" w:sz="4" w:space="0" w:color="auto"/>
              <w:right w:val="single" w:sz="4" w:space="0" w:color="auto"/>
            </w:tcBorders>
            <w:hideMark/>
          </w:tcPr>
          <w:p w14:paraId="27C22191" w14:textId="77777777" w:rsidR="00AE50DC" w:rsidRPr="00C31E24" w:rsidRDefault="00AE50DC">
            <w:pPr>
              <w:pStyle w:val="TAL"/>
            </w:pPr>
            <w:r w:rsidRPr="00C31E24">
              <w:rPr>
                <w:rFonts w:eastAsia="Calibri"/>
              </w:rPr>
              <w:t xml:space="preserve">Check: Is the test procedure </w:t>
            </w:r>
            <w:r w:rsidRPr="00C31E24">
              <w:t xml:space="preserve">MCVideo Media Transmission Notification and Request CT as described in </w:t>
            </w:r>
            <w:r w:rsidRPr="00C31E24">
              <w:rPr>
                <w:rFonts w:eastAsia="Calibri"/>
              </w:rPr>
              <w:t>TS 36.579-1 [2] Table 5.3B.3.3-1 correctly performed?</w:t>
            </w:r>
          </w:p>
        </w:tc>
        <w:tc>
          <w:tcPr>
            <w:tcW w:w="708" w:type="dxa"/>
            <w:tcBorders>
              <w:top w:val="single" w:sz="4" w:space="0" w:color="auto"/>
              <w:left w:val="single" w:sz="4" w:space="0" w:color="auto"/>
              <w:bottom w:val="single" w:sz="4" w:space="0" w:color="auto"/>
              <w:right w:val="single" w:sz="4" w:space="0" w:color="auto"/>
            </w:tcBorders>
            <w:hideMark/>
          </w:tcPr>
          <w:p w14:paraId="5D8E8839" w14:textId="77777777" w:rsidR="00AE50DC" w:rsidRPr="00C31E24" w:rsidRDefault="00AE50DC">
            <w:pPr>
              <w:pStyle w:val="TAC"/>
              <w:keepNext w:val="0"/>
              <w:keepLines w:val="0"/>
              <w:widowControl w:val="0"/>
              <w:rPr>
                <w:rFonts w:eastAsia="Calibri"/>
                <w:szCs w:val="18"/>
              </w:rPr>
            </w:pPr>
            <w:r w:rsidRPr="00C31E24">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400CD6A9" w14:textId="77777777" w:rsidR="00AE50DC" w:rsidRPr="00C31E24" w:rsidRDefault="00AE50DC">
            <w:pPr>
              <w:pStyle w:val="TAL"/>
              <w:keepNext w:val="0"/>
              <w:keepLines w:val="0"/>
              <w:widowControl w:val="0"/>
              <w:rPr>
                <w:rFonts w:eastAsia="Calibri"/>
                <w:szCs w:val="18"/>
              </w:rPr>
            </w:pPr>
            <w:r w:rsidRPr="00C31E2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4793F712" w14:textId="77777777" w:rsidR="00AE50DC" w:rsidRPr="00C31E24" w:rsidRDefault="00AE50DC">
            <w:pPr>
              <w:pStyle w:val="TAC"/>
              <w:keepNext w:val="0"/>
              <w:keepLines w:val="0"/>
              <w:widowControl w:val="0"/>
              <w:rPr>
                <w:rFonts w:eastAsia="Calibri"/>
                <w:szCs w:val="18"/>
              </w:rPr>
            </w:pPr>
            <w:r w:rsidRPr="00C31E24">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127A5A0A" w14:textId="77777777" w:rsidR="00AE50DC" w:rsidRPr="00C31E24" w:rsidRDefault="00AE50DC">
            <w:pPr>
              <w:pStyle w:val="TAC"/>
              <w:keepNext w:val="0"/>
              <w:keepLines w:val="0"/>
              <w:widowControl w:val="0"/>
              <w:rPr>
                <w:rFonts w:eastAsia="Calibri"/>
                <w:szCs w:val="18"/>
              </w:rPr>
            </w:pPr>
            <w:r w:rsidRPr="00C31E24">
              <w:t>-</w:t>
            </w:r>
          </w:p>
        </w:tc>
      </w:tr>
      <w:tr w:rsidR="00AE50DC" w:rsidRPr="00C31E24" w14:paraId="58160998" w14:textId="77777777" w:rsidTr="00AE50DC">
        <w:tc>
          <w:tcPr>
            <w:tcW w:w="715" w:type="dxa"/>
            <w:tcBorders>
              <w:top w:val="single" w:sz="4" w:space="0" w:color="auto"/>
              <w:left w:val="single" w:sz="4" w:space="0" w:color="auto"/>
              <w:bottom w:val="single" w:sz="4" w:space="0" w:color="auto"/>
              <w:right w:val="single" w:sz="4" w:space="0" w:color="auto"/>
            </w:tcBorders>
            <w:hideMark/>
          </w:tcPr>
          <w:p w14:paraId="076533D0" w14:textId="77777777" w:rsidR="00AE50DC" w:rsidRPr="00C31E24" w:rsidRDefault="00AE50DC">
            <w:pPr>
              <w:pStyle w:val="TAC"/>
              <w:keepNext w:val="0"/>
              <w:keepLines w:val="0"/>
              <w:widowControl w:val="0"/>
            </w:pPr>
            <w:r w:rsidRPr="00C31E24">
              <w:t>9</w:t>
            </w:r>
          </w:p>
        </w:tc>
        <w:tc>
          <w:tcPr>
            <w:tcW w:w="3787" w:type="dxa"/>
            <w:tcBorders>
              <w:top w:val="single" w:sz="4" w:space="0" w:color="auto"/>
              <w:left w:val="single" w:sz="4" w:space="0" w:color="auto"/>
              <w:bottom w:val="single" w:sz="4" w:space="0" w:color="auto"/>
              <w:right w:val="single" w:sz="4" w:space="0" w:color="auto"/>
            </w:tcBorders>
            <w:hideMark/>
          </w:tcPr>
          <w:p w14:paraId="50816B22" w14:textId="77777777" w:rsidR="00AE50DC" w:rsidRPr="00C31E24" w:rsidRDefault="00AE50DC">
            <w:pPr>
              <w:pStyle w:val="TAL"/>
            </w:pPr>
            <w:r w:rsidRPr="00C31E24">
              <w:t>Check: Does the UE (MCVideo Client provide receive media success notification to the MCVideo User?</w:t>
            </w:r>
          </w:p>
          <w:p w14:paraId="0FF7D684" w14:textId="481BF176" w:rsidR="00AE50DC" w:rsidRPr="00C31E24" w:rsidRDefault="00AE50DC">
            <w:pPr>
              <w:pStyle w:val="TAL"/>
              <w:keepNext w:val="0"/>
              <w:keepLines w:val="0"/>
              <w:widowControl w:val="0"/>
            </w:pPr>
            <w:r w:rsidRPr="00C31E24">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31ED2D4B" w14:textId="77777777" w:rsidR="00AE50DC" w:rsidRPr="00C31E24" w:rsidRDefault="00AE50DC">
            <w:pPr>
              <w:pStyle w:val="TAC"/>
              <w:keepNext w:val="0"/>
              <w:keepLines w:val="0"/>
              <w:widowControl w:val="0"/>
            </w:pPr>
            <w:r w:rsidRPr="00C31E24">
              <w:rPr>
                <w:rFonts w:eastAsia="Calibri"/>
                <w:szCs w:val="18"/>
              </w:rPr>
              <w:t>-</w:t>
            </w:r>
          </w:p>
        </w:tc>
        <w:tc>
          <w:tcPr>
            <w:tcW w:w="2978" w:type="dxa"/>
            <w:tcBorders>
              <w:top w:val="single" w:sz="4" w:space="0" w:color="auto"/>
              <w:left w:val="single" w:sz="4" w:space="0" w:color="auto"/>
              <w:bottom w:val="single" w:sz="4" w:space="0" w:color="auto"/>
              <w:right w:val="single" w:sz="4" w:space="0" w:color="auto"/>
            </w:tcBorders>
            <w:hideMark/>
          </w:tcPr>
          <w:p w14:paraId="72EF5795" w14:textId="77777777" w:rsidR="00AE50DC" w:rsidRPr="00C31E24" w:rsidRDefault="00AE50DC">
            <w:pPr>
              <w:pStyle w:val="TAL"/>
              <w:keepNext w:val="0"/>
              <w:keepLines w:val="0"/>
              <w:widowControl w:val="0"/>
            </w:pPr>
            <w:r w:rsidRPr="00C31E2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62FFD7F4" w14:textId="77777777" w:rsidR="00AE50DC" w:rsidRPr="00C31E24" w:rsidRDefault="00AE50DC">
            <w:pPr>
              <w:pStyle w:val="TAC"/>
              <w:keepNext w:val="0"/>
              <w:keepLines w:val="0"/>
              <w:widowControl w:val="0"/>
            </w:pPr>
            <w:r w:rsidRPr="00C31E24">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0C0C89FB" w14:textId="77777777" w:rsidR="00AE50DC" w:rsidRPr="00C31E24" w:rsidRDefault="00AE50DC">
            <w:pPr>
              <w:pStyle w:val="TAC"/>
              <w:keepNext w:val="0"/>
              <w:keepLines w:val="0"/>
              <w:widowControl w:val="0"/>
            </w:pPr>
            <w:r w:rsidRPr="00C31E24">
              <w:rPr>
                <w:rFonts w:eastAsia="Calibri"/>
                <w:szCs w:val="18"/>
              </w:rPr>
              <w:t>P</w:t>
            </w:r>
          </w:p>
        </w:tc>
      </w:tr>
      <w:tr w:rsidR="00AE50DC" w:rsidRPr="00C31E24" w14:paraId="60FA72B1" w14:textId="77777777" w:rsidTr="00AE50DC">
        <w:tc>
          <w:tcPr>
            <w:tcW w:w="715" w:type="dxa"/>
            <w:tcBorders>
              <w:top w:val="single" w:sz="4" w:space="0" w:color="auto"/>
              <w:left w:val="single" w:sz="4" w:space="0" w:color="auto"/>
              <w:bottom w:val="single" w:sz="4" w:space="0" w:color="auto"/>
              <w:right w:val="single" w:sz="4" w:space="0" w:color="auto"/>
            </w:tcBorders>
            <w:hideMark/>
          </w:tcPr>
          <w:p w14:paraId="607AFAE3" w14:textId="77777777" w:rsidR="00AE50DC" w:rsidRPr="00C31E24" w:rsidRDefault="00AE50DC">
            <w:pPr>
              <w:pStyle w:val="TAC"/>
              <w:keepNext w:val="0"/>
              <w:keepLines w:val="0"/>
              <w:widowControl w:val="0"/>
              <w:rPr>
                <w:rFonts w:eastAsia="Calibri"/>
              </w:rPr>
            </w:pPr>
            <w:r w:rsidRPr="00C31E24">
              <w:rPr>
                <w:rFonts w:eastAsia="Calibri"/>
              </w:rPr>
              <w:t>10</w:t>
            </w:r>
          </w:p>
        </w:tc>
        <w:tc>
          <w:tcPr>
            <w:tcW w:w="3787" w:type="dxa"/>
            <w:tcBorders>
              <w:top w:val="single" w:sz="4" w:space="0" w:color="auto"/>
              <w:left w:val="single" w:sz="4" w:space="0" w:color="auto"/>
              <w:bottom w:val="single" w:sz="4" w:space="0" w:color="auto"/>
              <w:right w:val="single" w:sz="4" w:space="0" w:color="auto"/>
            </w:tcBorders>
            <w:hideMark/>
          </w:tcPr>
          <w:p w14:paraId="68F7BB2B" w14:textId="77777777" w:rsidR="00AE50DC" w:rsidRPr="00C31E24" w:rsidRDefault="00AE50DC">
            <w:pPr>
              <w:pStyle w:val="TAL"/>
              <w:keepNext w:val="0"/>
              <w:keepLines w:val="0"/>
              <w:widowControl w:val="0"/>
              <w:rPr>
                <w:rFonts w:eastAsia="Calibri"/>
              </w:rPr>
            </w:pPr>
            <w:r w:rsidRPr="00C31E24">
              <w:rPr>
                <w:rFonts w:eastAsia="Calibri"/>
              </w:rPr>
              <w:t>Make the UE (MCVideo Client) request to end the MCVideo remote initiated ambient listening call.</w:t>
            </w:r>
          </w:p>
          <w:p w14:paraId="02D43F42" w14:textId="77777777" w:rsidR="00AE50DC" w:rsidRPr="00C31E24" w:rsidRDefault="00AE50DC">
            <w:pPr>
              <w:pStyle w:val="TAL"/>
              <w:keepNext w:val="0"/>
              <w:keepLines w:val="0"/>
              <w:widowControl w:val="0"/>
              <w:rPr>
                <w:rFonts w:eastAsia="Calibri"/>
              </w:rPr>
            </w:pPr>
            <w:r w:rsidRPr="00C31E24">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238B8A44" w14:textId="77777777" w:rsidR="00AE50DC" w:rsidRPr="00C31E24" w:rsidRDefault="00AE50DC">
            <w:pPr>
              <w:pStyle w:val="TAC"/>
              <w:keepNext w:val="0"/>
              <w:keepLines w:val="0"/>
              <w:widowControl w:val="0"/>
              <w:rPr>
                <w:rFonts w:eastAsia="Calibri"/>
                <w:szCs w:val="22"/>
              </w:rPr>
            </w:pPr>
            <w:r w:rsidRPr="00C31E24">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3B440A87" w14:textId="77777777" w:rsidR="00AE50DC" w:rsidRPr="00C31E24" w:rsidRDefault="00AE50DC">
            <w:pPr>
              <w:pStyle w:val="TAL"/>
              <w:keepNext w:val="0"/>
              <w:keepLines w:val="0"/>
              <w:widowControl w:val="0"/>
              <w:rPr>
                <w:rFonts w:eastAsia="Calibri"/>
              </w:rPr>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3C54B3E3" w14:textId="77777777" w:rsidR="00AE50DC" w:rsidRPr="00C31E24" w:rsidRDefault="00AE50DC">
            <w:pPr>
              <w:pStyle w:val="TAC"/>
              <w:keepNext w:val="0"/>
              <w:keepLines w:val="0"/>
              <w:widowControl w:val="0"/>
            </w:pPr>
            <w:r w:rsidRPr="00C31E24">
              <w:t>-</w:t>
            </w:r>
          </w:p>
        </w:tc>
        <w:tc>
          <w:tcPr>
            <w:tcW w:w="850" w:type="dxa"/>
            <w:tcBorders>
              <w:top w:val="single" w:sz="4" w:space="0" w:color="auto"/>
              <w:left w:val="single" w:sz="4" w:space="0" w:color="auto"/>
              <w:bottom w:val="single" w:sz="4" w:space="0" w:color="auto"/>
              <w:right w:val="single" w:sz="4" w:space="0" w:color="auto"/>
            </w:tcBorders>
            <w:hideMark/>
          </w:tcPr>
          <w:p w14:paraId="1885D2F3" w14:textId="77777777" w:rsidR="00AE50DC" w:rsidRPr="00C31E24" w:rsidRDefault="00AE50DC">
            <w:pPr>
              <w:pStyle w:val="TAC"/>
              <w:keepNext w:val="0"/>
              <w:keepLines w:val="0"/>
              <w:widowControl w:val="0"/>
            </w:pPr>
            <w:r w:rsidRPr="00C31E24">
              <w:t>-</w:t>
            </w:r>
          </w:p>
        </w:tc>
      </w:tr>
      <w:tr w:rsidR="00AE50DC" w:rsidRPr="00C31E24" w14:paraId="24C05C77" w14:textId="77777777" w:rsidTr="00AE50DC">
        <w:tc>
          <w:tcPr>
            <w:tcW w:w="715" w:type="dxa"/>
            <w:tcBorders>
              <w:top w:val="single" w:sz="4" w:space="0" w:color="auto"/>
              <w:left w:val="single" w:sz="4" w:space="0" w:color="auto"/>
              <w:bottom w:val="single" w:sz="4" w:space="0" w:color="auto"/>
              <w:right w:val="single" w:sz="4" w:space="0" w:color="auto"/>
            </w:tcBorders>
            <w:hideMark/>
          </w:tcPr>
          <w:p w14:paraId="030ED5E8" w14:textId="77777777" w:rsidR="00AE50DC" w:rsidRPr="00C31E24" w:rsidRDefault="00AE50DC">
            <w:pPr>
              <w:pStyle w:val="TAC"/>
              <w:keepNext w:val="0"/>
              <w:keepLines w:val="0"/>
              <w:widowControl w:val="0"/>
              <w:rPr>
                <w:rFonts w:eastAsia="Calibri"/>
              </w:rPr>
            </w:pPr>
            <w:r w:rsidRPr="00C31E24">
              <w:rPr>
                <w:rFonts w:eastAsia="Calibri"/>
              </w:rPr>
              <w:t>11</w:t>
            </w:r>
          </w:p>
        </w:tc>
        <w:tc>
          <w:tcPr>
            <w:tcW w:w="3787" w:type="dxa"/>
            <w:tcBorders>
              <w:top w:val="single" w:sz="4" w:space="0" w:color="auto"/>
              <w:left w:val="single" w:sz="4" w:space="0" w:color="auto"/>
              <w:bottom w:val="single" w:sz="4" w:space="0" w:color="auto"/>
              <w:right w:val="single" w:sz="4" w:space="0" w:color="auto"/>
            </w:tcBorders>
            <w:hideMark/>
          </w:tcPr>
          <w:p w14:paraId="6B30E472" w14:textId="77777777" w:rsidR="00AE50DC" w:rsidRPr="00C31E24" w:rsidRDefault="00AE50DC">
            <w:pPr>
              <w:pStyle w:val="TAL"/>
              <w:keepNext w:val="0"/>
              <w:keepLines w:val="0"/>
              <w:widowControl w:val="0"/>
              <w:rPr>
                <w:rFonts w:eastAsia="Calibri"/>
              </w:rPr>
            </w:pPr>
            <w:r w:rsidRPr="00C31E24">
              <w:t xml:space="preserve">Check: Does the UE (MCVideo Client) correctly perform test procedure MCX CO call release as described in </w:t>
            </w:r>
            <w:r w:rsidRPr="00C31E24">
              <w:rPr>
                <w:rFonts w:eastAsia="Calibri"/>
              </w:rPr>
              <w:t>TS 36.579-1 [2] Table 5.3.10.3-1?</w:t>
            </w:r>
          </w:p>
        </w:tc>
        <w:tc>
          <w:tcPr>
            <w:tcW w:w="708" w:type="dxa"/>
            <w:tcBorders>
              <w:top w:val="single" w:sz="4" w:space="0" w:color="auto"/>
              <w:left w:val="single" w:sz="4" w:space="0" w:color="auto"/>
              <w:bottom w:val="single" w:sz="4" w:space="0" w:color="auto"/>
              <w:right w:val="single" w:sz="4" w:space="0" w:color="auto"/>
            </w:tcBorders>
            <w:hideMark/>
          </w:tcPr>
          <w:p w14:paraId="4DB8C7FA" w14:textId="77777777" w:rsidR="00AE50DC" w:rsidRPr="00C31E24" w:rsidRDefault="00AE50DC">
            <w:pPr>
              <w:pStyle w:val="TAC"/>
              <w:keepNext w:val="0"/>
              <w:keepLines w:val="0"/>
              <w:widowControl w:val="0"/>
              <w:rPr>
                <w:rFonts w:eastAsia="Calibri"/>
                <w:szCs w:val="22"/>
              </w:rPr>
            </w:pPr>
            <w:r w:rsidRPr="00C31E24">
              <w:rPr>
                <w:rFonts w:eastAsia="Calibri"/>
                <w:szCs w:val="22"/>
              </w:rPr>
              <w:t>-</w:t>
            </w:r>
          </w:p>
        </w:tc>
        <w:tc>
          <w:tcPr>
            <w:tcW w:w="2978" w:type="dxa"/>
            <w:tcBorders>
              <w:top w:val="single" w:sz="4" w:space="0" w:color="auto"/>
              <w:left w:val="single" w:sz="4" w:space="0" w:color="auto"/>
              <w:bottom w:val="single" w:sz="4" w:space="0" w:color="auto"/>
              <w:right w:val="single" w:sz="4" w:space="0" w:color="auto"/>
            </w:tcBorders>
            <w:hideMark/>
          </w:tcPr>
          <w:p w14:paraId="44DC9537" w14:textId="77777777" w:rsidR="00AE50DC" w:rsidRPr="00C31E24" w:rsidRDefault="00AE50DC">
            <w:pPr>
              <w:pStyle w:val="TAL"/>
              <w:keepNext w:val="0"/>
              <w:keepLines w:val="0"/>
              <w:widowControl w:val="0"/>
              <w:rPr>
                <w:rFonts w:eastAsia="Calibri"/>
              </w:rPr>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D553F30" w14:textId="77777777" w:rsidR="00AE50DC" w:rsidRPr="00C31E24" w:rsidRDefault="00AE50DC">
            <w:pPr>
              <w:pStyle w:val="TAC"/>
              <w:keepNext w:val="0"/>
              <w:keepLines w:val="0"/>
              <w:widowControl w:val="0"/>
            </w:pPr>
            <w:r w:rsidRPr="00C31E24">
              <w:t>3</w:t>
            </w:r>
          </w:p>
        </w:tc>
        <w:tc>
          <w:tcPr>
            <w:tcW w:w="850" w:type="dxa"/>
            <w:tcBorders>
              <w:top w:val="single" w:sz="4" w:space="0" w:color="auto"/>
              <w:left w:val="single" w:sz="4" w:space="0" w:color="auto"/>
              <w:bottom w:val="single" w:sz="4" w:space="0" w:color="auto"/>
              <w:right w:val="single" w:sz="4" w:space="0" w:color="auto"/>
            </w:tcBorders>
            <w:hideMark/>
          </w:tcPr>
          <w:p w14:paraId="2A65F6F8" w14:textId="77777777" w:rsidR="00AE50DC" w:rsidRPr="00C31E24" w:rsidRDefault="00AE50DC">
            <w:pPr>
              <w:pStyle w:val="TAC"/>
              <w:keepNext w:val="0"/>
              <w:keepLines w:val="0"/>
              <w:widowControl w:val="0"/>
            </w:pPr>
            <w:r w:rsidRPr="00C31E24">
              <w:t>-</w:t>
            </w:r>
          </w:p>
        </w:tc>
      </w:tr>
      <w:tr w:rsidR="00AE50DC" w:rsidRPr="00C31E24" w14:paraId="036BB283" w14:textId="77777777" w:rsidTr="00AE50DC">
        <w:tc>
          <w:tcPr>
            <w:tcW w:w="9603" w:type="dxa"/>
            <w:gridSpan w:val="6"/>
            <w:tcBorders>
              <w:top w:val="single" w:sz="4" w:space="0" w:color="auto"/>
              <w:left w:val="single" w:sz="4" w:space="0" w:color="auto"/>
              <w:bottom w:val="single" w:sz="4" w:space="0" w:color="auto"/>
              <w:right w:val="single" w:sz="4" w:space="0" w:color="auto"/>
            </w:tcBorders>
            <w:hideMark/>
          </w:tcPr>
          <w:p w14:paraId="02A808F1" w14:textId="77777777" w:rsidR="00AE50DC" w:rsidRPr="00C31E24" w:rsidRDefault="00AE50DC">
            <w:pPr>
              <w:pStyle w:val="TAN"/>
              <w:rPr>
                <w:lang w:eastAsia="en-US"/>
              </w:rPr>
            </w:pPr>
            <w:r w:rsidRPr="00C31E24">
              <w:rPr>
                <w:lang w:eastAsia="en-US"/>
              </w:rPr>
              <w:t>NOTE 1: This action is expected to be done via a suitable implementation-dependent MMI.</w:t>
            </w:r>
          </w:p>
        </w:tc>
      </w:tr>
    </w:tbl>
    <w:p w14:paraId="55ABFE78" w14:textId="77777777" w:rsidR="00AE50DC" w:rsidRPr="00C31E24" w:rsidRDefault="00AE50DC" w:rsidP="00AE50DC"/>
    <w:p w14:paraId="424E18E0" w14:textId="77777777" w:rsidR="00AE50DC" w:rsidRPr="00C31E24" w:rsidRDefault="00AE50DC" w:rsidP="00AE50DC">
      <w:pPr>
        <w:pStyle w:val="H6"/>
      </w:pPr>
      <w:r w:rsidRPr="00C31E24">
        <w:t>6.7.1.3.3</w:t>
      </w:r>
      <w:r w:rsidRPr="00C31E24">
        <w:tab/>
        <w:t>Specific message contents</w:t>
      </w:r>
    </w:p>
    <w:p w14:paraId="491D2B62" w14:textId="77777777" w:rsidR="00AE50DC" w:rsidRPr="00C31E24" w:rsidRDefault="00AE50DC" w:rsidP="00AE50DC">
      <w:pPr>
        <w:pStyle w:val="TH"/>
      </w:pPr>
      <w:r w:rsidRPr="00C31E24">
        <w:t>Table 6.7.1.3.3-1: SIP INVITE (Step 2, Table 6.7.1.3.2-1)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E50DC" w:rsidRPr="00C31E24" w14:paraId="0DB8E425" w14:textId="77777777" w:rsidTr="00AE50DC">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F16188D" w14:textId="77777777" w:rsidR="00AE50DC" w:rsidRPr="00C31E24" w:rsidRDefault="00AE50DC">
            <w:pPr>
              <w:pStyle w:val="TAL"/>
            </w:pPr>
            <w:r w:rsidRPr="00C31E24">
              <w:t>Derivation Path: TS 36.579-1 [2], Table 5.5.2.5.1-1, condition PRIVATE-CALL</w:t>
            </w:r>
          </w:p>
        </w:tc>
      </w:tr>
      <w:tr w:rsidR="00AE50DC" w:rsidRPr="00C31E24" w14:paraId="568DAFCA" w14:textId="77777777" w:rsidTr="00AE50DC">
        <w:trPr>
          <w:tblHeader/>
        </w:trPr>
        <w:tc>
          <w:tcPr>
            <w:tcW w:w="2973" w:type="dxa"/>
            <w:tcBorders>
              <w:top w:val="single" w:sz="4" w:space="0" w:color="auto"/>
              <w:left w:val="single" w:sz="4" w:space="0" w:color="auto"/>
              <w:bottom w:val="single" w:sz="4" w:space="0" w:color="auto"/>
              <w:right w:val="single" w:sz="4" w:space="0" w:color="auto"/>
            </w:tcBorders>
            <w:hideMark/>
          </w:tcPr>
          <w:p w14:paraId="091509EE" w14:textId="77777777" w:rsidR="00AE50DC" w:rsidRPr="00C31E24" w:rsidRDefault="00AE50DC">
            <w:pPr>
              <w:pStyle w:val="TAH"/>
            </w:pPr>
            <w:r w:rsidRPr="00C31E24">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072AA291" w14:textId="77777777" w:rsidR="00AE50DC" w:rsidRPr="00C31E24" w:rsidRDefault="00AE50DC">
            <w:pPr>
              <w:pStyle w:val="TAH"/>
            </w:pPr>
            <w:r w:rsidRPr="00C31E24">
              <w:t>Value/remark</w:t>
            </w:r>
          </w:p>
        </w:tc>
        <w:tc>
          <w:tcPr>
            <w:tcW w:w="2189" w:type="dxa"/>
            <w:tcBorders>
              <w:top w:val="single" w:sz="4" w:space="0" w:color="auto"/>
              <w:left w:val="single" w:sz="4" w:space="0" w:color="auto"/>
              <w:bottom w:val="single" w:sz="4" w:space="0" w:color="auto"/>
              <w:right w:val="single" w:sz="4" w:space="0" w:color="auto"/>
            </w:tcBorders>
            <w:hideMark/>
          </w:tcPr>
          <w:p w14:paraId="09AB4382" w14:textId="77777777" w:rsidR="00AE50DC" w:rsidRPr="00C31E24" w:rsidRDefault="00AE50DC">
            <w:pPr>
              <w:pStyle w:val="TAH"/>
            </w:pPr>
            <w:r w:rsidRPr="00C31E24">
              <w:t>Comment</w:t>
            </w:r>
          </w:p>
        </w:tc>
        <w:tc>
          <w:tcPr>
            <w:tcW w:w="1460" w:type="dxa"/>
            <w:tcBorders>
              <w:top w:val="single" w:sz="4" w:space="0" w:color="auto"/>
              <w:left w:val="single" w:sz="4" w:space="0" w:color="auto"/>
              <w:bottom w:val="single" w:sz="4" w:space="0" w:color="auto"/>
              <w:right w:val="single" w:sz="4" w:space="0" w:color="auto"/>
            </w:tcBorders>
            <w:hideMark/>
          </w:tcPr>
          <w:p w14:paraId="0A4999DD" w14:textId="77777777" w:rsidR="00AE50DC" w:rsidRPr="00C31E24" w:rsidRDefault="00AE50DC">
            <w:pPr>
              <w:pStyle w:val="TAH"/>
            </w:pPr>
            <w:r w:rsidRPr="00C31E24">
              <w:t>Reference</w:t>
            </w:r>
          </w:p>
        </w:tc>
        <w:tc>
          <w:tcPr>
            <w:tcW w:w="1188" w:type="dxa"/>
            <w:tcBorders>
              <w:top w:val="single" w:sz="4" w:space="0" w:color="auto"/>
              <w:left w:val="single" w:sz="4" w:space="0" w:color="auto"/>
              <w:bottom w:val="single" w:sz="4" w:space="0" w:color="auto"/>
              <w:right w:val="single" w:sz="4" w:space="0" w:color="auto"/>
            </w:tcBorders>
            <w:hideMark/>
          </w:tcPr>
          <w:p w14:paraId="44A05946" w14:textId="77777777" w:rsidR="00AE50DC" w:rsidRPr="00C31E24" w:rsidRDefault="00AE50DC">
            <w:pPr>
              <w:pStyle w:val="TAH"/>
            </w:pPr>
            <w:r w:rsidRPr="00C31E24">
              <w:t>Condition</w:t>
            </w:r>
          </w:p>
        </w:tc>
      </w:tr>
      <w:tr w:rsidR="00AE50DC" w:rsidRPr="00C31E24" w14:paraId="53BB4E91" w14:textId="77777777" w:rsidTr="00AE50DC">
        <w:tc>
          <w:tcPr>
            <w:tcW w:w="2973" w:type="dxa"/>
            <w:tcBorders>
              <w:top w:val="single" w:sz="4" w:space="0" w:color="auto"/>
              <w:left w:val="single" w:sz="4" w:space="0" w:color="auto"/>
              <w:bottom w:val="single" w:sz="4" w:space="0" w:color="auto"/>
              <w:right w:val="single" w:sz="4" w:space="0" w:color="auto"/>
            </w:tcBorders>
            <w:hideMark/>
          </w:tcPr>
          <w:p w14:paraId="149DBEAA" w14:textId="77777777" w:rsidR="00AE50DC" w:rsidRPr="00C31E24" w:rsidRDefault="00AE50DC">
            <w:pPr>
              <w:pStyle w:val="TAL"/>
              <w:rPr>
                <w:b/>
                <w:bCs/>
              </w:rPr>
            </w:pPr>
            <w:r w:rsidRPr="00C31E24">
              <w:rPr>
                <w:b/>
                <w:bCs/>
              </w:rPr>
              <w:t>Priv-Answer-Mode</w:t>
            </w:r>
          </w:p>
        </w:tc>
        <w:tc>
          <w:tcPr>
            <w:tcW w:w="1824" w:type="dxa"/>
            <w:tcBorders>
              <w:top w:val="single" w:sz="4" w:space="0" w:color="auto"/>
              <w:left w:val="single" w:sz="4" w:space="0" w:color="auto"/>
              <w:bottom w:val="single" w:sz="4" w:space="0" w:color="auto"/>
              <w:right w:val="single" w:sz="4" w:space="0" w:color="auto"/>
            </w:tcBorders>
            <w:hideMark/>
          </w:tcPr>
          <w:p w14:paraId="02A830EA" w14:textId="77777777" w:rsidR="00AE50DC" w:rsidRPr="00C31E24" w:rsidRDefault="00AE50DC">
            <w:pPr>
              <w:pStyle w:val="TAL"/>
            </w:pPr>
            <w:r w:rsidRPr="00C31E24">
              <w:rPr>
                <w:rFonts w:eastAsia="Calibri"/>
              </w:rPr>
              <w:t>"Auto"</w:t>
            </w:r>
          </w:p>
        </w:tc>
        <w:tc>
          <w:tcPr>
            <w:tcW w:w="2189" w:type="dxa"/>
            <w:tcBorders>
              <w:top w:val="single" w:sz="4" w:space="0" w:color="auto"/>
              <w:left w:val="single" w:sz="4" w:space="0" w:color="auto"/>
              <w:bottom w:val="single" w:sz="4" w:space="0" w:color="auto"/>
              <w:right w:val="single" w:sz="4" w:space="0" w:color="auto"/>
            </w:tcBorders>
          </w:tcPr>
          <w:p w14:paraId="09693A7B"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24F54061"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FB37C7A" w14:textId="77777777" w:rsidR="00AE50DC" w:rsidRPr="00C31E24" w:rsidRDefault="00AE50DC">
            <w:pPr>
              <w:pStyle w:val="TAL"/>
            </w:pPr>
          </w:p>
        </w:tc>
      </w:tr>
      <w:tr w:rsidR="00AE50DC" w:rsidRPr="00C31E24" w14:paraId="2AAA9E95"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53C1E4AB" w14:textId="77777777" w:rsidR="00AE50DC" w:rsidRPr="00C31E24" w:rsidRDefault="00AE50DC">
            <w:pPr>
              <w:pStyle w:val="TAL"/>
              <w:rPr>
                <w:b/>
                <w:bCs/>
              </w:rPr>
            </w:pPr>
            <w:r w:rsidRPr="00C31E24">
              <w:rPr>
                <w:b/>
                <w:bCs/>
              </w:rPr>
              <w:t>Message-body</w:t>
            </w:r>
          </w:p>
        </w:tc>
        <w:tc>
          <w:tcPr>
            <w:tcW w:w="1824" w:type="dxa"/>
            <w:tcBorders>
              <w:top w:val="single" w:sz="4" w:space="0" w:color="auto"/>
              <w:left w:val="single" w:sz="4" w:space="0" w:color="auto"/>
              <w:bottom w:val="single" w:sz="4" w:space="0" w:color="auto"/>
              <w:right w:val="single" w:sz="4" w:space="0" w:color="auto"/>
            </w:tcBorders>
          </w:tcPr>
          <w:p w14:paraId="506E65B6" w14:textId="77777777" w:rsidR="00AE50DC" w:rsidRPr="00C31E24" w:rsidRDefault="00AE50DC">
            <w:pPr>
              <w:pStyle w:val="TAL"/>
            </w:pPr>
          </w:p>
        </w:tc>
        <w:tc>
          <w:tcPr>
            <w:tcW w:w="2189" w:type="dxa"/>
            <w:tcBorders>
              <w:top w:val="single" w:sz="4" w:space="0" w:color="auto"/>
              <w:left w:val="single" w:sz="4" w:space="0" w:color="auto"/>
              <w:bottom w:val="single" w:sz="4" w:space="0" w:color="auto"/>
              <w:right w:val="single" w:sz="4" w:space="0" w:color="auto"/>
            </w:tcBorders>
          </w:tcPr>
          <w:p w14:paraId="3640DF0B"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71B9805C"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47E41AE" w14:textId="77777777" w:rsidR="00AE50DC" w:rsidRPr="00C31E24" w:rsidRDefault="00AE50DC">
            <w:pPr>
              <w:pStyle w:val="TAL"/>
            </w:pPr>
          </w:p>
        </w:tc>
      </w:tr>
      <w:tr w:rsidR="00AE50DC" w:rsidRPr="00C31E24" w14:paraId="000200BF"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6E928308" w14:textId="77777777" w:rsidR="00AE50DC" w:rsidRPr="00C31E24" w:rsidRDefault="00AE50DC">
            <w:pPr>
              <w:pStyle w:val="TAL"/>
            </w:pPr>
            <w:r w:rsidRPr="00C31E24">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05B9BFFF" w14:textId="77777777" w:rsidR="00AE50DC" w:rsidRPr="00C31E24" w:rsidRDefault="00AE50DC">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4207574E" w14:textId="77777777" w:rsidR="00AE50DC" w:rsidRPr="00C31E24" w:rsidRDefault="00AE50DC">
            <w:pPr>
              <w:pStyle w:val="TAL"/>
              <w:rPr>
                <w:b/>
                <w:bCs/>
              </w:rPr>
            </w:pPr>
            <w:r w:rsidRPr="00C31E24">
              <w:rPr>
                <w:b/>
                <w:bCs/>
              </w:rPr>
              <w:t>SDP message</w:t>
            </w:r>
          </w:p>
        </w:tc>
        <w:tc>
          <w:tcPr>
            <w:tcW w:w="1460" w:type="dxa"/>
            <w:tcBorders>
              <w:top w:val="single" w:sz="4" w:space="0" w:color="auto"/>
              <w:left w:val="single" w:sz="4" w:space="0" w:color="auto"/>
              <w:bottom w:val="single" w:sz="4" w:space="0" w:color="auto"/>
              <w:right w:val="single" w:sz="4" w:space="0" w:color="auto"/>
            </w:tcBorders>
          </w:tcPr>
          <w:p w14:paraId="2EAD119F"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089C2C6" w14:textId="77777777" w:rsidR="00AE50DC" w:rsidRPr="00C31E24" w:rsidRDefault="00AE50DC">
            <w:pPr>
              <w:pStyle w:val="TAL"/>
            </w:pPr>
          </w:p>
        </w:tc>
      </w:tr>
      <w:tr w:rsidR="00AE50DC" w:rsidRPr="00C31E24" w14:paraId="4B61CA01"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67E3588E" w14:textId="77777777" w:rsidR="00AE50DC" w:rsidRPr="00C31E24" w:rsidRDefault="00AE50DC">
            <w:pPr>
              <w:pStyle w:val="TAL"/>
            </w:pPr>
            <w:r w:rsidRPr="00C31E24">
              <w:t xml:space="preserve">    MIME-part-headers</w:t>
            </w:r>
          </w:p>
        </w:tc>
        <w:tc>
          <w:tcPr>
            <w:tcW w:w="1824" w:type="dxa"/>
            <w:tcBorders>
              <w:top w:val="single" w:sz="4" w:space="0" w:color="auto"/>
              <w:left w:val="single" w:sz="4" w:space="0" w:color="auto"/>
              <w:bottom w:val="single" w:sz="4" w:space="0" w:color="auto"/>
              <w:right w:val="single" w:sz="4" w:space="0" w:color="auto"/>
            </w:tcBorders>
            <w:vAlign w:val="center"/>
          </w:tcPr>
          <w:p w14:paraId="17C93022" w14:textId="77777777" w:rsidR="00AE50DC" w:rsidRPr="00C31E24" w:rsidRDefault="00AE50DC">
            <w:pPr>
              <w:pStyle w:val="TAL"/>
            </w:pPr>
          </w:p>
        </w:tc>
        <w:tc>
          <w:tcPr>
            <w:tcW w:w="2189" w:type="dxa"/>
            <w:tcBorders>
              <w:top w:val="single" w:sz="4" w:space="0" w:color="auto"/>
              <w:left w:val="single" w:sz="4" w:space="0" w:color="auto"/>
              <w:bottom w:val="single" w:sz="4" w:space="0" w:color="auto"/>
              <w:right w:val="single" w:sz="4" w:space="0" w:color="auto"/>
            </w:tcBorders>
          </w:tcPr>
          <w:p w14:paraId="1C4842F3"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1B3D1967"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20455F1" w14:textId="77777777" w:rsidR="00AE50DC" w:rsidRPr="00C31E24" w:rsidRDefault="00AE50DC">
            <w:pPr>
              <w:pStyle w:val="TAL"/>
            </w:pPr>
          </w:p>
        </w:tc>
      </w:tr>
      <w:tr w:rsidR="00AE50DC" w:rsidRPr="00C31E24" w14:paraId="2AF1FF85"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018F5ED6" w14:textId="77777777" w:rsidR="00AE50DC" w:rsidRPr="00C31E24" w:rsidRDefault="00AE50DC">
            <w:pPr>
              <w:pStyle w:val="TAL"/>
            </w:pPr>
            <w:r w:rsidRPr="00C31E24">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7435DC61" w14:textId="77777777" w:rsidR="00AE50DC" w:rsidRPr="00C31E24" w:rsidRDefault="00AE50DC">
            <w:pPr>
              <w:pStyle w:val="TAL"/>
            </w:pPr>
            <w:r w:rsidRPr="00C31E24">
              <w:t>SDP as described in Table 6.7.1.3.3-2</w:t>
            </w:r>
          </w:p>
        </w:tc>
        <w:tc>
          <w:tcPr>
            <w:tcW w:w="2189" w:type="dxa"/>
            <w:tcBorders>
              <w:top w:val="single" w:sz="4" w:space="0" w:color="auto"/>
              <w:left w:val="single" w:sz="4" w:space="0" w:color="auto"/>
              <w:bottom w:val="single" w:sz="4" w:space="0" w:color="auto"/>
              <w:right w:val="single" w:sz="4" w:space="0" w:color="auto"/>
            </w:tcBorders>
          </w:tcPr>
          <w:p w14:paraId="51546E9F"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2F24B908"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EDB37A2" w14:textId="77777777" w:rsidR="00AE50DC" w:rsidRPr="00C31E24" w:rsidRDefault="00AE50DC">
            <w:pPr>
              <w:pStyle w:val="TAL"/>
            </w:pPr>
          </w:p>
        </w:tc>
      </w:tr>
      <w:tr w:rsidR="00AE50DC" w:rsidRPr="00C31E24" w14:paraId="3C725275"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20E4579A" w14:textId="77777777" w:rsidR="00AE50DC" w:rsidRPr="00C31E24" w:rsidRDefault="00AE50DC">
            <w:pPr>
              <w:pStyle w:val="TAL"/>
            </w:pPr>
            <w:r w:rsidRPr="00C31E24">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730170F4" w14:textId="77777777" w:rsidR="00AE50DC" w:rsidRPr="00C31E24" w:rsidRDefault="00AE50DC">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195741D2" w14:textId="77777777" w:rsidR="00AE50DC" w:rsidRPr="00C31E24" w:rsidRDefault="00AE50DC">
            <w:pPr>
              <w:pStyle w:val="TAL"/>
              <w:rPr>
                <w:b/>
                <w:bCs/>
              </w:rPr>
            </w:pPr>
            <w:r w:rsidRPr="00C31E24">
              <w:rPr>
                <w:b/>
                <w:bCs/>
              </w:rPr>
              <w:t>MCVideo Info</w:t>
            </w:r>
          </w:p>
        </w:tc>
        <w:tc>
          <w:tcPr>
            <w:tcW w:w="1460" w:type="dxa"/>
            <w:tcBorders>
              <w:top w:val="single" w:sz="4" w:space="0" w:color="auto"/>
              <w:left w:val="single" w:sz="4" w:space="0" w:color="auto"/>
              <w:bottom w:val="single" w:sz="4" w:space="0" w:color="auto"/>
              <w:right w:val="single" w:sz="4" w:space="0" w:color="auto"/>
            </w:tcBorders>
          </w:tcPr>
          <w:p w14:paraId="4384CE76"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8F14F0C" w14:textId="77777777" w:rsidR="00AE50DC" w:rsidRPr="00C31E24" w:rsidRDefault="00AE50DC">
            <w:pPr>
              <w:pStyle w:val="TAL"/>
            </w:pPr>
          </w:p>
        </w:tc>
      </w:tr>
      <w:tr w:rsidR="00AE50DC" w:rsidRPr="00C31E24" w14:paraId="0E37741C"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08D216D8" w14:textId="77777777" w:rsidR="00AE50DC" w:rsidRPr="00C31E24" w:rsidRDefault="00AE50DC">
            <w:pPr>
              <w:pStyle w:val="TAL"/>
            </w:pPr>
            <w:r w:rsidRPr="00C31E24">
              <w:t xml:space="preserve">    MIME-part-headers</w:t>
            </w:r>
          </w:p>
        </w:tc>
        <w:tc>
          <w:tcPr>
            <w:tcW w:w="1824" w:type="dxa"/>
            <w:tcBorders>
              <w:top w:val="single" w:sz="4" w:space="0" w:color="auto"/>
              <w:left w:val="single" w:sz="4" w:space="0" w:color="auto"/>
              <w:bottom w:val="single" w:sz="4" w:space="0" w:color="auto"/>
              <w:right w:val="single" w:sz="4" w:space="0" w:color="auto"/>
            </w:tcBorders>
            <w:vAlign w:val="center"/>
          </w:tcPr>
          <w:p w14:paraId="7EC302C1" w14:textId="77777777" w:rsidR="00AE50DC" w:rsidRPr="00C31E24" w:rsidRDefault="00AE50DC">
            <w:pPr>
              <w:pStyle w:val="TAL"/>
            </w:pPr>
          </w:p>
        </w:tc>
        <w:tc>
          <w:tcPr>
            <w:tcW w:w="2189" w:type="dxa"/>
            <w:tcBorders>
              <w:top w:val="single" w:sz="4" w:space="0" w:color="auto"/>
              <w:left w:val="single" w:sz="4" w:space="0" w:color="auto"/>
              <w:bottom w:val="single" w:sz="4" w:space="0" w:color="auto"/>
              <w:right w:val="single" w:sz="4" w:space="0" w:color="auto"/>
            </w:tcBorders>
          </w:tcPr>
          <w:p w14:paraId="1A4D9F5A"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2EE6EF47"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C763761" w14:textId="77777777" w:rsidR="00AE50DC" w:rsidRPr="00C31E24" w:rsidRDefault="00AE50DC">
            <w:pPr>
              <w:pStyle w:val="TAL"/>
            </w:pPr>
          </w:p>
        </w:tc>
      </w:tr>
      <w:tr w:rsidR="00AE50DC" w:rsidRPr="00C31E24" w14:paraId="1D82E6C6"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006E10FF" w14:textId="77777777" w:rsidR="00AE50DC" w:rsidRPr="00C31E24" w:rsidRDefault="00AE50DC">
            <w:pPr>
              <w:pStyle w:val="TAL"/>
            </w:pPr>
            <w:r w:rsidRPr="00C31E24">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198EAA4E" w14:textId="77777777" w:rsidR="00AE50DC" w:rsidRPr="00C31E24" w:rsidRDefault="00AE50DC">
            <w:pPr>
              <w:pStyle w:val="TAL"/>
            </w:pPr>
            <w:r w:rsidRPr="00C31E24">
              <w:t>MCVideo-Info as described in Table 6.7.1.3.3-3</w:t>
            </w:r>
          </w:p>
        </w:tc>
        <w:tc>
          <w:tcPr>
            <w:tcW w:w="2189" w:type="dxa"/>
            <w:tcBorders>
              <w:top w:val="single" w:sz="4" w:space="0" w:color="auto"/>
              <w:left w:val="single" w:sz="4" w:space="0" w:color="auto"/>
              <w:bottom w:val="single" w:sz="4" w:space="0" w:color="auto"/>
              <w:right w:val="single" w:sz="4" w:space="0" w:color="auto"/>
            </w:tcBorders>
          </w:tcPr>
          <w:p w14:paraId="11283780"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4EE5DB37"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317A788" w14:textId="77777777" w:rsidR="00AE50DC" w:rsidRPr="00C31E24" w:rsidRDefault="00AE50DC">
            <w:pPr>
              <w:pStyle w:val="TAL"/>
            </w:pPr>
          </w:p>
        </w:tc>
      </w:tr>
      <w:tr w:rsidR="00AE50DC" w:rsidRPr="00C31E24" w14:paraId="1900B539"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41DBEFA7" w14:textId="77777777" w:rsidR="00AE50DC" w:rsidRPr="00C31E24" w:rsidRDefault="00AE50DC">
            <w:pPr>
              <w:pStyle w:val="TAL"/>
            </w:pPr>
            <w:r w:rsidRPr="00C31E24">
              <w:t xml:space="preserve">  MIME body part</w:t>
            </w:r>
          </w:p>
        </w:tc>
        <w:tc>
          <w:tcPr>
            <w:tcW w:w="1824" w:type="dxa"/>
            <w:tcBorders>
              <w:top w:val="single" w:sz="4" w:space="0" w:color="auto"/>
              <w:left w:val="single" w:sz="4" w:space="0" w:color="auto"/>
              <w:bottom w:val="single" w:sz="4" w:space="0" w:color="auto"/>
              <w:right w:val="single" w:sz="4" w:space="0" w:color="auto"/>
            </w:tcBorders>
            <w:vAlign w:val="center"/>
          </w:tcPr>
          <w:p w14:paraId="2D85BC93" w14:textId="77777777" w:rsidR="00AE50DC" w:rsidRPr="00C31E24" w:rsidRDefault="00AE50DC">
            <w:pPr>
              <w:pStyle w:val="TAL"/>
            </w:pPr>
          </w:p>
        </w:tc>
        <w:tc>
          <w:tcPr>
            <w:tcW w:w="2189" w:type="dxa"/>
            <w:tcBorders>
              <w:top w:val="single" w:sz="4" w:space="0" w:color="auto"/>
              <w:left w:val="single" w:sz="4" w:space="0" w:color="auto"/>
              <w:bottom w:val="single" w:sz="4" w:space="0" w:color="auto"/>
              <w:right w:val="single" w:sz="4" w:space="0" w:color="auto"/>
            </w:tcBorders>
            <w:hideMark/>
          </w:tcPr>
          <w:p w14:paraId="7EA0243F" w14:textId="77777777" w:rsidR="00AE50DC" w:rsidRPr="00C31E24" w:rsidRDefault="00AE50DC">
            <w:pPr>
              <w:pStyle w:val="TAL"/>
              <w:rPr>
                <w:b/>
                <w:bCs/>
              </w:rPr>
            </w:pPr>
            <w:r w:rsidRPr="00C31E24">
              <w:rPr>
                <w:b/>
                <w:bCs/>
              </w:rPr>
              <w:t>Resource-lists</w:t>
            </w:r>
          </w:p>
        </w:tc>
        <w:tc>
          <w:tcPr>
            <w:tcW w:w="1460" w:type="dxa"/>
            <w:tcBorders>
              <w:top w:val="single" w:sz="4" w:space="0" w:color="auto"/>
              <w:left w:val="single" w:sz="4" w:space="0" w:color="auto"/>
              <w:bottom w:val="single" w:sz="4" w:space="0" w:color="auto"/>
              <w:right w:val="single" w:sz="4" w:space="0" w:color="auto"/>
            </w:tcBorders>
          </w:tcPr>
          <w:p w14:paraId="609B84B6"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93F35D3" w14:textId="77777777" w:rsidR="00AE50DC" w:rsidRPr="00C31E24" w:rsidRDefault="00AE50DC">
            <w:pPr>
              <w:pStyle w:val="TAL"/>
            </w:pPr>
          </w:p>
        </w:tc>
      </w:tr>
      <w:tr w:rsidR="00AE50DC" w:rsidRPr="00C31E24" w14:paraId="12787C7E"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4B350FD1" w14:textId="77777777" w:rsidR="00AE50DC" w:rsidRPr="00C31E24" w:rsidRDefault="00AE50DC">
            <w:pPr>
              <w:pStyle w:val="TAL"/>
            </w:pPr>
            <w:r w:rsidRPr="00C31E24">
              <w:t xml:space="preserve">    MIME-part-headers</w:t>
            </w:r>
          </w:p>
        </w:tc>
        <w:tc>
          <w:tcPr>
            <w:tcW w:w="1824" w:type="dxa"/>
            <w:tcBorders>
              <w:top w:val="single" w:sz="4" w:space="0" w:color="auto"/>
              <w:left w:val="single" w:sz="4" w:space="0" w:color="auto"/>
              <w:bottom w:val="single" w:sz="4" w:space="0" w:color="auto"/>
              <w:right w:val="single" w:sz="4" w:space="0" w:color="auto"/>
            </w:tcBorders>
            <w:vAlign w:val="center"/>
          </w:tcPr>
          <w:p w14:paraId="4DACA309" w14:textId="77777777" w:rsidR="00AE50DC" w:rsidRPr="00C31E24" w:rsidRDefault="00AE50DC">
            <w:pPr>
              <w:pStyle w:val="TAL"/>
            </w:pPr>
          </w:p>
        </w:tc>
        <w:tc>
          <w:tcPr>
            <w:tcW w:w="2189" w:type="dxa"/>
            <w:tcBorders>
              <w:top w:val="single" w:sz="4" w:space="0" w:color="auto"/>
              <w:left w:val="single" w:sz="4" w:space="0" w:color="auto"/>
              <w:bottom w:val="single" w:sz="4" w:space="0" w:color="auto"/>
              <w:right w:val="single" w:sz="4" w:space="0" w:color="auto"/>
            </w:tcBorders>
          </w:tcPr>
          <w:p w14:paraId="72F76F80"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197D7C89"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E1F5122" w14:textId="77777777" w:rsidR="00AE50DC" w:rsidRPr="00C31E24" w:rsidRDefault="00AE50DC">
            <w:pPr>
              <w:pStyle w:val="TAL"/>
            </w:pPr>
          </w:p>
        </w:tc>
      </w:tr>
      <w:tr w:rsidR="00AE50DC" w:rsidRPr="00C31E24" w14:paraId="54DF263C"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334C9A0F" w14:textId="77777777" w:rsidR="00AE50DC" w:rsidRPr="00C31E24" w:rsidRDefault="00AE50DC">
            <w:pPr>
              <w:pStyle w:val="TAL"/>
            </w:pPr>
            <w:r w:rsidRPr="00C31E24">
              <w:t xml:space="preserve">    MIME-part-body</w:t>
            </w:r>
          </w:p>
        </w:tc>
        <w:tc>
          <w:tcPr>
            <w:tcW w:w="1824" w:type="dxa"/>
            <w:tcBorders>
              <w:top w:val="single" w:sz="4" w:space="0" w:color="auto"/>
              <w:left w:val="single" w:sz="4" w:space="0" w:color="auto"/>
              <w:bottom w:val="single" w:sz="4" w:space="0" w:color="auto"/>
              <w:right w:val="single" w:sz="4" w:space="0" w:color="auto"/>
            </w:tcBorders>
            <w:hideMark/>
          </w:tcPr>
          <w:p w14:paraId="1CBEF257" w14:textId="77777777" w:rsidR="00AE50DC" w:rsidRPr="00C31E24" w:rsidRDefault="00AE50DC">
            <w:pPr>
              <w:pStyle w:val="TAL"/>
            </w:pPr>
            <w:r w:rsidRPr="00C31E24">
              <w:t>Resource-lists as described in Table 6.7.1.3.3-4</w:t>
            </w:r>
          </w:p>
        </w:tc>
        <w:tc>
          <w:tcPr>
            <w:tcW w:w="2189" w:type="dxa"/>
            <w:tcBorders>
              <w:top w:val="single" w:sz="4" w:space="0" w:color="auto"/>
              <w:left w:val="single" w:sz="4" w:space="0" w:color="auto"/>
              <w:bottom w:val="single" w:sz="4" w:space="0" w:color="auto"/>
              <w:right w:val="single" w:sz="4" w:space="0" w:color="auto"/>
            </w:tcBorders>
          </w:tcPr>
          <w:p w14:paraId="6463B29E"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5FC84E62"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273F087" w14:textId="77777777" w:rsidR="00AE50DC" w:rsidRPr="00C31E24" w:rsidRDefault="00AE50DC">
            <w:pPr>
              <w:pStyle w:val="TAL"/>
            </w:pPr>
          </w:p>
        </w:tc>
      </w:tr>
    </w:tbl>
    <w:p w14:paraId="0FCAB8AC" w14:textId="77777777" w:rsidR="00AE50DC" w:rsidRPr="00C31E24" w:rsidRDefault="00AE50DC" w:rsidP="00AE50DC"/>
    <w:p w14:paraId="6F1B4F09" w14:textId="77777777" w:rsidR="00AE50DC" w:rsidRPr="00C31E24" w:rsidRDefault="00AE50DC" w:rsidP="00AE50DC">
      <w:pPr>
        <w:pStyle w:val="TH"/>
      </w:pPr>
      <w:r w:rsidRPr="00C31E24">
        <w:t>Table 6.7.1.3.3-2: SDP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E50DC" w:rsidRPr="00C31E24" w14:paraId="659A635C" w14:textId="77777777" w:rsidTr="00AE50DC">
        <w:trPr>
          <w:tblHeader/>
        </w:trPr>
        <w:tc>
          <w:tcPr>
            <w:tcW w:w="9634" w:type="dxa"/>
            <w:tcBorders>
              <w:top w:val="single" w:sz="4" w:space="0" w:color="auto"/>
              <w:left w:val="single" w:sz="4" w:space="0" w:color="auto"/>
              <w:bottom w:val="single" w:sz="4" w:space="0" w:color="auto"/>
              <w:right w:val="single" w:sz="4" w:space="0" w:color="auto"/>
            </w:tcBorders>
            <w:hideMark/>
          </w:tcPr>
          <w:p w14:paraId="05B40116" w14:textId="77777777" w:rsidR="00AE50DC" w:rsidRPr="00C31E24" w:rsidRDefault="00AE50DC">
            <w:pPr>
              <w:pStyle w:val="TAL"/>
            </w:pPr>
            <w:r w:rsidRPr="00C31E24">
              <w:t>Derivation Path: TS 36.579-1 [2], Table 5.5.3.1.1-2, condition FIRST_SDP_FROM_UE, PRIVATE-CALL, INITIAL_SDP_OFFER, IMPLICIT_GRANT_REQUESTED</w:t>
            </w:r>
          </w:p>
        </w:tc>
      </w:tr>
    </w:tbl>
    <w:p w14:paraId="6EE2AD5D" w14:textId="77777777" w:rsidR="00AE50DC" w:rsidRPr="00C31E24" w:rsidRDefault="00AE50DC" w:rsidP="00AE50DC"/>
    <w:p w14:paraId="0921CD0A" w14:textId="77777777" w:rsidR="00AE50DC" w:rsidRPr="00C31E24" w:rsidRDefault="00AE50DC" w:rsidP="00AE50DC">
      <w:pPr>
        <w:pStyle w:val="TH"/>
      </w:pPr>
      <w:r w:rsidRPr="00C31E24">
        <w:t>Table 6.7.1.3.3-3: MCVideo-Info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E50DC" w:rsidRPr="00C31E24" w14:paraId="1B5E5A7D" w14:textId="77777777" w:rsidTr="00AE50DC">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70C39CAC" w14:textId="77777777" w:rsidR="00AE50DC" w:rsidRPr="00C31E24" w:rsidRDefault="00AE50DC">
            <w:pPr>
              <w:pStyle w:val="TAL"/>
            </w:pPr>
            <w:r w:rsidRPr="00C31E24">
              <w:t>Derivation Path: TS 36.579-1 [2], Table 5.5.3.2.1-2</w:t>
            </w:r>
          </w:p>
        </w:tc>
      </w:tr>
      <w:tr w:rsidR="00AE50DC" w:rsidRPr="00C31E24" w14:paraId="0DC33370" w14:textId="77777777" w:rsidTr="00AE50DC">
        <w:trPr>
          <w:tblHeader/>
        </w:trPr>
        <w:tc>
          <w:tcPr>
            <w:tcW w:w="2973" w:type="dxa"/>
            <w:tcBorders>
              <w:top w:val="single" w:sz="4" w:space="0" w:color="auto"/>
              <w:left w:val="single" w:sz="4" w:space="0" w:color="auto"/>
              <w:bottom w:val="single" w:sz="4" w:space="0" w:color="auto"/>
              <w:right w:val="single" w:sz="4" w:space="0" w:color="auto"/>
            </w:tcBorders>
            <w:hideMark/>
          </w:tcPr>
          <w:p w14:paraId="0DC22563" w14:textId="77777777" w:rsidR="00AE50DC" w:rsidRPr="00C31E24" w:rsidRDefault="00AE50DC">
            <w:pPr>
              <w:pStyle w:val="TAH"/>
            </w:pPr>
            <w:r w:rsidRPr="00C31E24">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6C20EE60" w14:textId="77777777" w:rsidR="00AE50DC" w:rsidRPr="00C31E24" w:rsidRDefault="00AE50DC">
            <w:pPr>
              <w:pStyle w:val="TAH"/>
            </w:pPr>
            <w:r w:rsidRPr="00C31E24">
              <w:t>Value/remark</w:t>
            </w:r>
          </w:p>
        </w:tc>
        <w:tc>
          <w:tcPr>
            <w:tcW w:w="2189" w:type="dxa"/>
            <w:tcBorders>
              <w:top w:val="single" w:sz="4" w:space="0" w:color="auto"/>
              <w:left w:val="single" w:sz="4" w:space="0" w:color="auto"/>
              <w:bottom w:val="single" w:sz="4" w:space="0" w:color="auto"/>
              <w:right w:val="single" w:sz="4" w:space="0" w:color="auto"/>
            </w:tcBorders>
            <w:hideMark/>
          </w:tcPr>
          <w:p w14:paraId="4665C78B" w14:textId="77777777" w:rsidR="00AE50DC" w:rsidRPr="00C31E24" w:rsidRDefault="00AE50DC">
            <w:pPr>
              <w:pStyle w:val="TAH"/>
            </w:pPr>
            <w:r w:rsidRPr="00C31E24">
              <w:t>Comment</w:t>
            </w:r>
          </w:p>
        </w:tc>
        <w:tc>
          <w:tcPr>
            <w:tcW w:w="1460" w:type="dxa"/>
            <w:tcBorders>
              <w:top w:val="single" w:sz="4" w:space="0" w:color="auto"/>
              <w:left w:val="single" w:sz="4" w:space="0" w:color="auto"/>
              <w:bottom w:val="single" w:sz="4" w:space="0" w:color="auto"/>
              <w:right w:val="single" w:sz="4" w:space="0" w:color="auto"/>
            </w:tcBorders>
            <w:hideMark/>
          </w:tcPr>
          <w:p w14:paraId="49A50446" w14:textId="77777777" w:rsidR="00AE50DC" w:rsidRPr="00C31E24" w:rsidRDefault="00AE50DC">
            <w:pPr>
              <w:pStyle w:val="TAH"/>
            </w:pPr>
            <w:r w:rsidRPr="00C31E24">
              <w:t>Reference</w:t>
            </w:r>
          </w:p>
        </w:tc>
        <w:tc>
          <w:tcPr>
            <w:tcW w:w="1188" w:type="dxa"/>
            <w:tcBorders>
              <w:top w:val="single" w:sz="4" w:space="0" w:color="auto"/>
              <w:left w:val="single" w:sz="4" w:space="0" w:color="auto"/>
              <w:bottom w:val="single" w:sz="4" w:space="0" w:color="auto"/>
              <w:right w:val="single" w:sz="4" w:space="0" w:color="auto"/>
            </w:tcBorders>
            <w:hideMark/>
          </w:tcPr>
          <w:p w14:paraId="5AA1D708" w14:textId="77777777" w:rsidR="00AE50DC" w:rsidRPr="00C31E24" w:rsidRDefault="00AE50DC">
            <w:pPr>
              <w:pStyle w:val="TAH"/>
            </w:pPr>
            <w:r w:rsidRPr="00C31E24">
              <w:t>Condition</w:t>
            </w:r>
          </w:p>
        </w:tc>
      </w:tr>
      <w:tr w:rsidR="00AE50DC" w:rsidRPr="00C31E24" w14:paraId="6F0D31FE" w14:textId="77777777" w:rsidTr="00AE50DC">
        <w:tc>
          <w:tcPr>
            <w:tcW w:w="2973" w:type="dxa"/>
            <w:tcBorders>
              <w:top w:val="single" w:sz="4" w:space="0" w:color="auto"/>
              <w:left w:val="single" w:sz="4" w:space="0" w:color="auto"/>
              <w:bottom w:val="single" w:sz="4" w:space="0" w:color="auto"/>
              <w:right w:val="single" w:sz="4" w:space="0" w:color="auto"/>
            </w:tcBorders>
            <w:hideMark/>
          </w:tcPr>
          <w:p w14:paraId="149907E3" w14:textId="77777777" w:rsidR="00AE50DC" w:rsidRPr="00C31E24" w:rsidRDefault="00AE50DC">
            <w:pPr>
              <w:pStyle w:val="TAL"/>
            </w:pPr>
            <w:r w:rsidRPr="00C31E24">
              <w:t>mcvideoinfo</w:t>
            </w:r>
          </w:p>
        </w:tc>
        <w:tc>
          <w:tcPr>
            <w:tcW w:w="1824" w:type="dxa"/>
            <w:tcBorders>
              <w:top w:val="single" w:sz="4" w:space="0" w:color="auto"/>
              <w:left w:val="single" w:sz="4" w:space="0" w:color="auto"/>
              <w:bottom w:val="single" w:sz="4" w:space="0" w:color="auto"/>
              <w:right w:val="single" w:sz="4" w:space="0" w:color="auto"/>
            </w:tcBorders>
          </w:tcPr>
          <w:p w14:paraId="4DD04BC8" w14:textId="77777777" w:rsidR="00AE50DC" w:rsidRPr="00C31E24" w:rsidRDefault="00AE50DC">
            <w:pPr>
              <w:pStyle w:val="TAL"/>
            </w:pPr>
          </w:p>
        </w:tc>
        <w:tc>
          <w:tcPr>
            <w:tcW w:w="2189" w:type="dxa"/>
            <w:tcBorders>
              <w:top w:val="single" w:sz="4" w:space="0" w:color="auto"/>
              <w:left w:val="single" w:sz="4" w:space="0" w:color="auto"/>
              <w:bottom w:val="single" w:sz="4" w:space="0" w:color="auto"/>
              <w:right w:val="single" w:sz="4" w:space="0" w:color="auto"/>
            </w:tcBorders>
          </w:tcPr>
          <w:p w14:paraId="4AF819F6"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2B08D832"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0D5ACA3D" w14:textId="77777777" w:rsidR="00AE50DC" w:rsidRPr="00C31E24" w:rsidRDefault="00AE50DC">
            <w:pPr>
              <w:pStyle w:val="TAL"/>
            </w:pPr>
          </w:p>
        </w:tc>
      </w:tr>
      <w:tr w:rsidR="00AE50DC" w:rsidRPr="00C31E24" w14:paraId="0E5C896A" w14:textId="77777777" w:rsidTr="00AE50DC">
        <w:tc>
          <w:tcPr>
            <w:tcW w:w="2973" w:type="dxa"/>
            <w:tcBorders>
              <w:top w:val="single" w:sz="4" w:space="0" w:color="auto"/>
              <w:left w:val="single" w:sz="4" w:space="0" w:color="auto"/>
              <w:bottom w:val="single" w:sz="4" w:space="0" w:color="auto"/>
              <w:right w:val="single" w:sz="4" w:space="0" w:color="auto"/>
            </w:tcBorders>
            <w:hideMark/>
          </w:tcPr>
          <w:p w14:paraId="6843C113" w14:textId="77777777" w:rsidR="00AE50DC" w:rsidRPr="00C31E24" w:rsidRDefault="00AE50DC">
            <w:pPr>
              <w:pStyle w:val="TAL"/>
            </w:pPr>
            <w:r w:rsidRPr="00C31E24">
              <w:t xml:space="preserve">  mcvideo-Params</w:t>
            </w:r>
          </w:p>
        </w:tc>
        <w:tc>
          <w:tcPr>
            <w:tcW w:w="1824" w:type="dxa"/>
            <w:tcBorders>
              <w:top w:val="single" w:sz="4" w:space="0" w:color="auto"/>
              <w:left w:val="single" w:sz="4" w:space="0" w:color="auto"/>
              <w:bottom w:val="single" w:sz="4" w:space="0" w:color="auto"/>
              <w:right w:val="single" w:sz="4" w:space="0" w:color="auto"/>
            </w:tcBorders>
            <w:vAlign w:val="center"/>
          </w:tcPr>
          <w:p w14:paraId="0A52F403" w14:textId="77777777" w:rsidR="00AE50DC" w:rsidRPr="00C31E24" w:rsidRDefault="00AE50DC">
            <w:pPr>
              <w:pStyle w:val="TAL"/>
            </w:pPr>
          </w:p>
        </w:tc>
        <w:tc>
          <w:tcPr>
            <w:tcW w:w="2189" w:type="dxa"/>
            <w:tcBorders>
              <w:top w:val="single" w:sz="4" w:space="0" w:color="auto"/>
              <w:left w:val="single" w:sz="4" w:space="0" w:color="auto"/>
              <w:bottom w:val="single" w:sz="4" w:space="0" w:color="auto"/>
              <w:right w:val="single" w:sz="4" w:space="0" w:color="auto"/>
            </w:tcBorders>
          </w:tcPr>
          <w:p w14:paraId="2B67BF1A"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461B2222"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9F95C74" w14:textId="77777777" w:rsidR="00AE50DC" w:rsidRPr="00C31E24" w:rsidRDefault="00AE50DC">
            <w:pPr>
              <w:pStyle w:val="TAL"/>
            </w:pPr>
          </w:p>
        </w:tc>
      </w:tr>
      <w:tr w:rsidR="00AE50DC" w:rsidRPr="00C31E24" w14:paraId="7BB3009B"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0F104EA0" w14:textId="77777777" w:rsidR="00AE50DC" w:rsidRPr="00C31E24" w:rsidRDefault="00AE50DC">
            <w:pPr>
              <w:pStyle w:val="TAL"/>
            </w:pPr>
            <w:r w:rsidRPr="00C31E24">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FA4FC8E" w14:textId="77777777" w:rsidR="00AE50DC" w:rsidRPr="00C31E24" w:rsidRDefault="00AE50DC">
            <w:pPr>
              <w:pStyle w:val="TAL"/>
            </w:pPr>
            <w:r w:rsidRPr="00C31E24">
              <w:t>"ambient-viewing"</w:t>
            </w:r>
          </w:p>
        </w:tc>
        <w:tc>
          <w:tcPr>
            <w:tcW w:w="2189" w:type="dxa"/>
            <w:tcBorders>
              <w:top w:val="single" w:sz="4" w:space="0" w:color="auto"/>
              <w:left w:val="single" w:sz="4" w:space="0" w:color="auto"/>
              <w:bottom w:val="single" w:sz="4" w:space="0" w:color="auto"/>
              <w:right w:val="single" w:sz="4" w:space="0" w:color="auto"/>
            </w:tcBorders>
          </w:tcPr>
          <w:p w14:paraId="7779C8C5"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16183112"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91F2AA0" w14:textId="77777777" w:rsidR="00AE50DC" w:rsidRPr="00C31E24" w:rsidRDefault="00AE50DC">
            <w:pPr>
              <w:pStyle w:val="TAL"/>
            </w:pPr>
          </w:p>
        </w:tc>
      </w:tr>
      <w:tr w:rsidR="00AE50DC" w:rsidRPr="00C31E24" w14:paraId="0002C8B8"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1D2B3B43" w14:textId="77777777" w:rsidR="00AE50DC" w:rsidRPr="00C31E24" w:rsidRDefault="00AE50DC">
            <w:pPr>
              <w:pStyle w:val="TAL"/>
            </w:pPr>
            <w:r w:rsidRPr="00C31E24">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1E8D440C" w14:textId="77777777" w:rsidR="00AE50DC" w:rsidRPr="00C31E24" w:rsidRDefault="00AE50DC">
            <w:pPr>
              <w:pStyle w:val="TAL"/>
            </w:pPr>
            <w:r w:rsidRPr="00C31E24">
              <w:t>"remote-init"</w:t>
            </w:r>
          </w:p>
        </w:tc>
        <w:tc>
          <w:tcPr>
            <w:tcW w:w="2189" w:type="dxa"/>
            <w:tcBorders>
              <w:top w:val="single" w:sz="4" w:space="0" w:color="auto"/>
              <w:left w:val="single" w:sz="4" w:space="0" w:color="auto"/>
              <w:bottom w:val="single" w:sz="4" w:space="0" w:color="auto"/>
              <w:right w:val="single" w:sz="4" w:space="0" w:color="auto"/>
            </w:tcBorders>
          </w:tcPr>
          <w:p w14:paraId="2C783782"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1AF64414"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49E8289" w14:textId="77777777" w:rsidR="00AE50DC" w:rsidRPr="00C31E24" w:rsidRDefault="00AE50DC">
            <w:pPr>
              <w:pStyle w:val="TAL"/>
            </w:pPr>
          </w:p>
        </w:tc>
      </w:tr>
    </w:tbl>
    <w:p w14:paraId="05DAF391" w14:textId="77777777" w:rsidR="00AE50DC" w:rsidRPr="00C31E24" w:rsidRDefault="00AE50DC" w:rsidP="00AE50DC"/>
    <w:p w14:paraId="3BBEC869" w14:textId="77777777" w:rsidR="00AE50DC" w:rsidRPr="00C31E24" w:rsidRDefault="00AE50DC" w:rsidP="00AE50DC">
      <w:pPr>
        <w:pStyle w:val="TH"/>
      </w:pPr>
      <w:r w:rsidRPr="00C31E24">
        <w:t>Table 6.7.1.3.3-4: Resource-lists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E50DC" w:rsidRPr="00C31E24" w14:paraId="2C2A9583" w14:textId="77777777" w:rsidTr="00AE50DC">
        <w:trPr>
          <w:tblHeader/>
        </w:trPr>
        <w:tc>
          <w:tcPr>
            <w:tcW w:w="9634" w:type="dxa"/>
            <w:tcBorders>
              <w:top w:val="single" w:sz="4" w:space="0" w:color="auto"/>
              <w:left w:val="single" w:sz="4" w:space="0" w:color="auto"/>
              <w:bottom w:val="single" w:sz="4" w:space="0" w:color="auto"/>
              <w:right w:val="single" w:sz="4" w:space="0" w:color="auto"/>
            </w:tcBorders>
            <w:hideMark/>
          </w:tcPr>
          <w:p w14:paraId="211B3770" w14:textId="77777777" w:rsidR="00AE50DC" w:rsidRPr="00C31E24" w:rsidRDefault="00AE50DC">
            <w:pPr>
              <w:pStyle w:val="TAL"/>
            </w:pPr>
            <w:r w:rsidRPr="00C31E24">
              <w:t>Derivation Path: TS 36.579-1 [2], Table 5.5.3.3.1-2, condition PRIVATE-CALL</w:t>
            </w:r>
          </w:p>
        </w:tc>
      </w:tr>
    </w:tbl>
    <w:p w14:paraId="78B6838D" w14:textId="77777777" w:rsidR="00AE50DC" w:rsidRPr="00C31E24" w:rsidRDefault="00AE50DC" w:rsidP="00AE50DC"/>
    <w:p w14:paraId="0CE1A493" w14:textId="77777777" w:rsidR="00AE50DC" w:rsidRPr="00C31E24" w:rsidRDefault="00AE50DC" w:rsidP="00AE50DC">
      <w:pPr>
        <w:pStyle w:val="TH"/>
      </w:pPr>
      <w:r w:rsidRPr="00C31E24">
        <w:t>Table 6.7.1.3.3-5: SIP 200 (OK) (Step 5, Table 6.7.1.3.2-1)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8"/>
        <w:gridCol w:w="2186"/>
        <w:gridCol w:w="2186"/>
        <w:gridCol w:w="1366"/>
        <w:gridCol w:w="1184"/>
      </w:tblGrid>
      <w:tr w:rsidR="00AE50DC" w:rsidRPr="00C31E24" w14:paraId="2BABF62C" w14:textId="77777777" w:rsidTr="00AE50DC">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477341B1" w14:textId="77777777" w:rsidR="00AE50DC" w:rsidRPr="00C31E24" w:rsidRDefault="00AE50DC">
            <w:pPr>
              <w:pStyle w:val="TAL"/>
            </w:pPr>
            <w:r w:rsidRPr="00C31E24">
              <w:t>Derivation Path: TS 36.579-1 [2], Table 5.5.2.17.1.2-1, condition INVITE-RSP</w:t>
            </w:r>
          </w:p>
        </w:tc>
      </w:tr>
      <w:tr w:rsidR="00AE50DC" w:rsidRPr="00C31E24" w14:paraId="2A763266" w14:textId="77777777" w:rsidTr="00AE50DC">
        <w:trPr>
          <w:tblHeader/>
        </w:trPr>
        <w:tc>
          <w:tcPr>
            <w:tcW w:w="2709" w:type="dxa"/>
            <w:tcBorders>
              <w:top w:val="single" w:sz="4" w:space="0" w:color="auto"/>
              <w:left w:val="single" w:sz="4" w:space="0" w:color="auto"/>
              <w:bottom w:val="single" w:sz="4" w:space="0" w:color="auto"/>
              <w:right w:val="single" w:sz="4" w:space="0" w:color="auto"/>
            </w:tcBorders>
            <w:hideMark/>
          </w:tcPr>
          <w:p w14:paraId="7F0FCBC6" w14:textId="77777777" w:rsidR="00AE50DC" w:rsidRPr="00C31E24" w:rsidRDefault="00AE50DC">
            <w:pPr>
              <w:pStyle w:val="TAH"/>
            </w:pPr>
            <w:r w:rsidRPr="00C31E24">
              <w:t>Information Element</w:t>
            </w:r>
          </w:p>
        </w:tc>
        <w:tc>
          <w:tcPr>
            <w:tcW w:w="2187" w:type="dxa"/>
            <w:tcBorders>
              <w:top w:val="single" w:sz="4" w:space="0" w:color="auto"/>
              <w:left w:val="single" w:sz="4" w:space="0" w:color="auto"/>
              <w:bottom w:val="single" w:sz="4" w:space="0" w:color="auto"/>
              <w:right w:val="single" w:sz="4" w:space="0" w:color="auto"/>
            </w:tcBorders>
            <w:hideMark/>
          </w:tcPr>
          <w:p w14:paraId="1C096A4F" w14:textId="77777777" w:rsidR="00AE50DC" w:rsidRPr="00C31E24" w:rsidRDefault="00AE50DC">
            <w:pPr>
              <w:pStyle w:val="TAH"/>
            </w:pPr>
            <w:r w:rsidRPr="00C31E24">
              <w:t>Value/remark</w:t>
            </w:r>
          </w:p>
        </w:tc>
        <w:tc>
          <w:tcPr>
            <w:tcW w:w="2187" w:type="dxa"/>
            <w:tcBorders>
              <w:top w:val="single" w:sz="4" w:space="0" w:color="auto"/>
              <w:left w:val="single" w:sz="4" w:space="0" w:color="auto"/>
              <w:bottom w:val="single" w:sz="4" w:space="0" w:color="auto"/>
              <w:right w:val="single" w:sz="4" w:space="0" w:color="auto"/>
            </w:tcBorders>
            <w:hideMark/>
          </w:tcPr>
          <w:p w14:paraId="30402A73" w14:textId="77777777" w:rsidR="00AE50DC" w:rsidRPr="00C31E24" w:rsidRDefault="00AE50DC">
            <w:pPr>
              <w:pStyle w:val="TAH"/>
            </w:pPr>
            <w:r w:rsidRPr="00C31E24">
              <w:t>Comment</w:t>
            </w:r>
          </w:p>
        </w:tc>
        <w:tc>
          <w:tcPr>
            <w:tcW w:w="1367" w:type="dxa"/>
            <w:tcBorders>
              <w:top w:val="single" w:sz="4" w:space="0" w:color="auto"/>
              <w:left w:val="single" w:sz="4" w:space="0" w:color="auto"/>
              <w:bottom w:val="single" w:sz="4" w:space="0" w:color="auto"/>
              <w:right w:val="single" w:sz="4" w:space="0" w:color="auto"/>
            </w:tcBorders>
            <w:hideMark/>
          </w:tcPr>
          <w:p w14:paraId="28A937C6" w14:textId="77777777" w:rsidR="00AE50DC" w:rsidRPr="00C31E24" w:rsidRDefault="00AE50DC">
            <w:pPr>
              <w:pStyle w:val="TAH"/>
            </w:pPr>
            <w:r w:rsidRPr="00C31E24">
              <w:t>Reference</w:t>
            </w:r>
          </w:p>
        </w:tc>
        <w:tc>
          <w:tcPr>
            <w:tcW w:w="1184" w:type="dxa"/>
            <w:tcBorders>
              <w:top w:val="single" w:sz="4" w:space="0" w:color="auto"/>
              <w:left w:val="single" w:sz="4" w:space="0" w:color="auto"/>
              <w:bottom w:val="single" w:sz="4" w:space="0" w:color="auto"/>
              <w:right w:val="single" w:sz="4" w:space="0" w:color="auto"/>
            </w:tcBorders>
            <w:hideMark/>
          </w:tcPr>
          <w:p w14:paraId="7ECD7108" w14:textId="77777777" w:rsidR="00AE50DC" w:rsidRPr="00C31E24" w:rsidRDefault="00AE50DC">
            <w:pPr>
              <w:pStyle w:val="TAH"/>
            </w:pPr>
            <w:r w:rsidRPr="00C31E24">
              <w:t>Condition</w:t>
            </w:r>
          </w:p>
        </w:tc>
      </w:tr>
      <w:tr w:rsidR="00AE50DC" w:rsidRPr="00C31E24" w14:paraId="082CAEB8" w14:textId="77777777" w:rsidTr="00AE50DC">
        <w:tc>
          <w:tcPr>
            <w:tcW w:w="2709" w:type="dxa"/>
            <w:tcBorders>
              <w:top w:val="single" w:sz="4" w:space="0" w:color="auto"/>
              <w:left w:val="single" w:sz="4" w:space="0" w:color="auto"/>
              <w:bottom w:val="single" w:sz="4" w:space="0" w:color="auto"/>
              <w:right w:val="single" w:sz="4" w:space="0" w:color="auto"/>
            </w:tcBorders>
            <w:vAlign w:val="center"/>
            <w:hideMark/>
          </w:tcPr>
          <w:p w14:paraId="13783B83" w14:textId="77777777" w:rsidR="00AE50DC" w:rsidRPr="00C31E24" w:rsidRDefault="00AE50DC">
            <w:pPr>
              <w:pStyle w:val="TAL"/>
              <w:rPr>
                <w:b/>
                <w:bCs/>
              </w:rPr>
            </w:pPr>
            <w:r w:rsidRPr="00C31E24">
              <w:rPr>
                <w:b/>
                <w:bCs/>
              </w:rPr>
              <w:t>Feature-Caps</w:t>
            </w:r>
          </w:p>
        </w:tc>
        <w:tc>
          <w:tcPr>
            <w:tcW w:w="2187" w:type="dxa"/>
            <w:tcBorders>
              <w:top w:val="single" w:sz="4" w:space="0" w:color="auto"/>
              <w:left w:val="single" w:sz="4" w:space="0" w:color="auto"/>
              <w:bottom w:val="single" w:sz="4" w:space="0" w:color="auto"/>
              <w:right w:val="single" w:sz="4" w:space="0" w:color="auto"/>
            </w:tcBorders>
          </w:tcPr>
          <w:p w14:paraId="068FDCDF" w14:textId="77777777" w:rsidR="00AE50DC" w:rsidRPr="00C31E24" w:rsidRDefault="00AE50DC">
            <w:pPr>
              <w:pStyle w:val="TAL"/>
            </w:pPr>
          </w:p>
        </w:tc>
        <w:tc>
          <w:tcPr>
            <w:tcW w:w="2187" w:type="dxa"/>
            <w:tcBorders>
              <w:top w:val="single" w:sz="4" w:space="0" w:color="auto"/>
              <w:left w:val="single" w:sz="4" w:space="0" w:color="auto"/>
              <w:bottom w:val="single" w:sz="4" w:space="0" w:color="auto"/>
              <w:right w:val="single" w:sz="4" w:space="0" w:color="auto"/>
            </w:tcBorders>
          </w:tcPr>
          <w:p w14:paraId="5819070A" w14:textId="77777777" w:rsidR="00AE50DC" w:rsidRPr="00C31E24" w:rsidRDefault="00AE50DC">
            <w:pPr>
              <w:pStyle w:val="TAL"/>
            </w:pPr>
          </w:p>
        </w:tc>
        <w:tc>
          <w:tcPr>
            <w:tcW w:w="1367" w:type="dxa"/>
            <w:tcBorders>
              <w:top w:val="single" w:sz="4" w:space="0" w:color="auto"/>
              <w:left w:val="single" w:sz="4" w:space="0" w:color="auto"/>
              <w:bottom w:val="single" w:sz="4" w:space="0" w:color="auto"/>
              <w:right w:val="single" w:sz="4" w:space="0" w:color="auto"/>
            </w:tcBorders>
          </w:tcPr>
          <w:p w14:paraId="532FF508" w14:textId="77777777" w:rsidR="00AE50DC" w:rsidRPr="00C31E24" w:rsidRDefault="00AE50D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71D80B0C" w14:textId="77777777" w:rsidR="00AE50DC" w:rsidRPr="00C31E24" w:rsidRDefault="00AE50DC">
            <w:pPr>
              <w:pStyle w:val="TAL"/>
            </w:pPr>
          </w:p>
        </w:tc>
      </w:tr>
      <w:tr w:rsidR="00AE50DC" w:rsidRPr="00C31E24" w14:paraId="55FF73A7" w14:textId="77777777" w:rsidTr="00AE50DC">
        <w:tc>
          <w:tcPr>
            <w:tcW w:w="2709" w:type="dxa"/>
            <w:tcBorders>
              <w:top w:val="single" w:sz="4" w:space="0" w:color="auto"/>
              <w:left w:val="single" w:sz="4" w:space="0" w:color="auto"/>
              <w:bottom w:val="single" w:sz="4" w:space="0" w:color="auto"/>
              <w:right w:val="single" w:sz="4" w:space="0" w:color="auto"/>
            </w:tcBorders>
            <w:vAlign w:val="center"/>
            <w:hideMark/>
          </w:tcPr>
          <w:p w14:paraId="353776ED" w14:textId="77777777" w:rsidR="00AE50DC" w:rsidRPr="00C31E24" w:rsidRDefault="00AE50DC">
            <w:pPr>
              <w:pStyle w:val="TAL"/>
            </w:pPr>
            <w:r w:rsidRPr="00C31E24">
              <w:t xml:space="preserve">  fc-value</w:t>
            </w:r>
          </w:p>
        </w:tc>
        <w:tc>
          <w:tcPr>
            <w:tcW w:w="2187" w:type="dxa"/>
            <w:tcBorders>
              <w:top w:val="single" w:sz="4" w:space="0" w:color="auto"/>
              <w:left w:val="single" w:sz="4" w:space="0" w:color="auto"/>
              <w:bottom w:val="single" w:sz="4" w:space="0" w:color="auto"/>
              <w:right w:val="single" w:sz="4" w:space="0" w:color="auto"/>
            </w:tcBorders>
            <w:hideMark/>
          </w:tcPr>
          <w:p w14:paraId="2BDA30C6" w14:textId="77777777" w:rsidR="00AE50DC" w:rsidRPr="00C31E24" w:rsidRDefault="00AE50DC">
            <w:pPr>
              <w:pStyle w:val="TAL"/>
            </w:pPr>
            <w:r w:rsidRPr="00C31E24">
              <w:t>"+g.3gpp.mcvideo.ambient-viewing-call-release"</w:t>
            </w:r>
          </w:p>
        </w:tc>
        <w:tc>
          <w:tcPr>
            <w:tcW w:w="2187" w:type="dxa"/>
            <w:tcBorders>
              <w:top w:val="single" w:sz="4" w:space="0" w:color="auto"/>
              <w:left w:val="single" w:sz="4" w:space="0" w:color="auto"/>
              <w:bottom w:val="single" w:sz="4" w:space="0" w:color="auto"/>
              <w:right w:val="single" w:sz="4" w:space="0" w:color="auto"/>
            </w:tcBorders>
          </w:tcPr>
          <w:p w14:paraId="6C8DEB20" w14:textId="77777777" w:rsidR="00AE50DC" w:rsidRPr="00C31E24" w:rsidRDefault="00AE50DC">
            <w:pPr>
              <w:pStyle w:val="TAL"/>
            </w:pPr>
          </w:p>
        </w:tc>
        <w:tc>
          <w:tcPr>
            <w:tcW w:w="1367" w:type="dxa"/>
            <w:tcBorders>
              <w:top w:val="single" w:sz="4" w:space="0" w:color="auto"/>
              <w:left w:val="single" w:sz="4" w:space="0" w:color="auto"/>
              <w:bottom w:val="single" w:sz="4" w:space="0" w:color="auto"/>
              <w:right w:val="single" w:sz="4" w:space="0" w:color="auto"/>
            </w:tcBorders>
            <w:hideMark/>
          </w:tcPr>
          <w:p w14:paraId="1B822A9B" w14:textId="77777777" w:rsidR="00AE50DC" w:rsidRPr="00C31E24" w:rsidRDefault="00AE50DC">
            <w:pPr>
              <w:pStyle w:val="TAL"/>
            </w:pPr>
            <w:r w:rsidRPr="00C31E24">
              <w:t>TS 24.281 [26] clause 15.4.2</w:t>
            </w:r>
          </w:p>
        </w:tc>
        <w:tc>
          <w:tcPr>
            <w:tcW w:w="1184" w:type="dxa"/>
            <w:tcBorders>
              <w:top w:val="single" w:sz="4" w:space="0" w:color="auto"/>
              <w:left w:val="single" w:sz="4" w:space="0" w:color="auto"/>
              <w:bottom w:val="single" w:sz="4" w:space="0" w:color="auto"/>
              <w:right w:val="single" w:sz="4" w:space="0" w:color="auto"/>
            </w:tcBorders>
            <w:vAlign w:val="bottom"/>
          </w:tcPr>
          <w:p w14:paraId="6BA93913" w14:textId="77777777" w:rsidR="00AE50DC" w:rsidRPr="00C31E24" w:rsidRDefault="00AE50DC">
            <w:pPr>
              <w:pStyle w:val="TAL"/>
            </w:pPr>
          </w:p>
        </w:tc>
      </w:tr>
      <w:tr w:rsidR="00AE50DC" w:rsidRPr="00C31E24" w14:paraId="6674682B" w14:textId="77777777" w:rsidTr="00AE50DC">
        <w:tc>
          <w:tcPr>
            <w:tcW w:w="2709" w:type="dxa"/>
            <w:tcBorders>
              <w:top w:val="single" w:sz="4" w:space="0" w:color="auto"/>
              <w:left w:val="single" w:sz="4" w:space="0" w:color="auto"/>
              <w:bottom w:val="single" w:sz="4" w:space="0" w:color="auto"/>
              <w:right w:val="single" w:sz="4" w:space="0" w:color="auto"/>
            </w:tcBorders>
            <w:vAlign w:val="center"/>
            <w:hideMark/>
          </w:tcPr>
          <w:p w14:paraId="4404C148" w14:textId="77777777" w:rsidR="00AE50DC" w:rsidRPr="00C31E24" w:rsidRDefault="00AE50DC">
            <w:pPr>
              <w:pStyle w:val="TAL"/>
              <w:rPr>
                <w:b/>
                <w:bCs/>
              </w:rPr>
            </w:pPr>
            <w:r w:rsidRPr="00C31E24">
              <w:rPr>
                <w:b/>
                <w:bCs/>
              </w:rPr>
              <w:t>Message-body</w:t>
            </w:r>
          </w:p>
        </w:tc>
        <w:tc>
          <w:tcPr>
            <w:tcW w:w="2187" w:type="dxa"/>
            <w:tcBorders>
              <w:top w:val="single" w:sz="4" w:space="0" w:color="auto"/>
              <w:left w:val="single" w:sz="4" w:space="0" w:color="auto"/>
              <w:bottom w:val="single" w:sz="4" w:space="0" w:color="auto"/>
              <w:right w:val="single" w:sz="4" w:space="0" w:color="auto"/>
            </w:tcBorders>
          </w:tcPr>
          <w:p w14:paraId="0577CB6A" w14:textId="77777777" w:rsidR="00AE50DC" w:rsidRPr="00C31E24" w:rsidRDefault="00AE50DC">
            <w:pPr>
              <w:pStyle w:val="TAL"/>
            </w:pPr>
          </w:p>
        </w:tc>
        <w:tc>
          <w:tcPr>
            <w:tcW w:w="2187" w:type="dxa"/>
            <w:tcBorders>
              <w:top w:val="single" w:sz="4" w:space="0" w:color="auto"/>
              <w:left w:val="single" w:sz="4" w:space="0" w:color="auto"/>
              <w:bottom w:val="single" w:sz="4" w:space="0" w:color="auto"/>
              <w:right w:val="single" w:sz="4" w:space="0" w:color="auto"/>
            </w:tcBorders>
          </w:tcPr>
          <w:p w14:paraId="5FC35655" w14:textId="77777777" w:rsidR="00AE50DC" w:rsidRPr="00C31E24" w:rsidRDefault="00AE50DC">
            <w:pPr>
              <w:pStyle w:val="TAL"/>
            </w:pPr>
          </w:p>
        </w:tc>
        <w:tc>
          <w:tcPr>
            <w:tcW w:w="1367" w:type="dxa"/>
            <w:tcBorders>
              <w:top w:val="single" w:sz="4" w:space="0" w:color="auto"/>
              <w:left w:val="single" w:sz="4" w:space="0" w:color="auto"/>
              <w:bottom w:val="single" w:sz="4" w:space="0" w:color="auto"/>
              <w:right w:val="single" w:sz="4" w:space="0" w:color="auto"/>
            </w:tcBorders>
          </w:tcPr>
          <w:p w14:paraId="63D3D6E4" w14:textId="77777777" w:rsidR="00AE50DC" w:rsidRPr="00C31E24" w:rsidRDefault="00AE50D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50E7C4C4" w14:textId="77777777" w:rsidR="00AE50DC" w:rsidRPr="00C31E24" w:rsidRDefault="00AE50DC">
            <w:pPr>
              <w:pStyle w:val="TAL"/>
            </w:pPr>
          </w:p>
        </w:tc>
      </w:tr>
      <w:tr w:rsidR="00AE50DC" w:rsidRPr="00C31E24" w14:paraId="703CD447" w14:textId="77777777" w:rsidTr="00AE50DC">
        <w:tc>
          <w:tcPr>
            <w:tcW w:w="2709" w:type="dxa"/>
            <w:tcBorders>
              <w:top w:val="single" w:sz="4" w:space="0" w:color="auto"/>
              <w:left w:val="single" w:sz="4" w:space="0" w:color="auto"/>
              <w:bottom w:val="single" w:sz="4" w:space="0" w:color="auto"/>
              <w:right w:val="single" w:sz="4" w:space="0" w:color="auto"/>
            </w:tcBorders>
            <w:vAlign w:val="center"/>
            <w:hideMark/>
          </w:tcPr>
          <w:p w14:paraId="1ACD3914" w14:textId="77777777" w:rsidR="00AE50DC" w:rsidRPr="00C31E24" w:rsidRDefault="00AE50DC">
            <w:pPr>
              <w:pStyle w:val="TAL"/>
            </w:pPr>
            <w:r w:rsidRPr="00C31E24">
              <w:t xml:space="preserve">  MIME body part</w:t>
            </w:r>
          </w:p>
        </w:tc>
        <w:tc>
          <w:tcPr>
            <w:tcW w:w="2187" w:type="dxa"/>
            <w:tcBorders>
              <w:top w:val="single" w:sz="4" w:space="0" w:color="auto"/>
              <w:left w:val="single" w:sz="4" w:space="0" w:color="auto"/>
              <w:bottom w:val="single" w:sz="4" w:space="0" w:color="auto"/>
              <w:right w:val="single" w:sz="4" w:space="0" w:color="auto"/>
            </w:tcBorders>
            <w:vAlign w:val="center"/>
          </w:tcPr>
          <w:p w14:paraId="4E13669E" w14:textId="77777777" w:rsidR="00AE50DC" w:rsidRPr="00C31E24" w:rsidRDefault="00AE50DC">
            <w:pPr>
              <w:pStyle w:val="TAL"/>
            </w:pPr>
          </w:p>
        </w:tc>
        <w:tc>
          <w:tcPr>
            <w:tcW w:w="2187" w:type="dxa"/>
            <w:tcBorders>
              <w:top w:val="single" w:sz="4" w:space="0" w:color="auto"/>
              <w:left w:val="single" w:sz="4" w:space="0" w:color="auto"/>
              <w:bottom w:val="single" w:sz="4" w:space="0" w:color="auto"/>
              <w:right w:val="single" w:sz="4" w:space="0" w:color="auto"/>
            </w:tcBorders>
            <w:hideMark/>
          </w:tcPr>
          <w:p w14:paraId="595497A2" w14:textId="77777777" w:rsidR="00AE50DC" w:rsidRPr="00C31E24" w:rsidRDefault="00AE50DC">
            <w:pPr>
              <w:pStyle w:val="TAL"/>
              <w:rPr>
                <w:b/>
                <w:bCs/>
              </w:rPr>
            </w:pPr>
            <w:r w:rsidRPr="00C31E24">
              <w:rPr>
                <w:b/>
                <w:bCs/>
              </w:rPr>
              <w:t>SDP message</w:t>
            </w:r>
          </w:p>
        </w:tc>
        <w:tc>
          <w:tcPr>
            <w:tcW w:w="1367" w:type="dxa"/>
            <w:tcBorders>
              <w:top w:val="single" w:sz="4" w:space="0" w:color="auto"/>
              <w:left w:val="single" w:sz="4" w:space="0" w:color="auto"/>
              <w:bottom w:val="single" w:sz="4" w:space="0" w:color="auto"/>
              <w:right w:val="single" w:sz="4" w:space="0" w:color="auto"/>
            </w:tcBorders>
          </w:tcPr>
          <w:p w14:paraId="1D4A12B2" w14:textId="77777777" w:rsidR="00AE50DC" w:rsidRPr="00C31E24" w:rsidRDefault="00AE50D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DBBFF45" w14:textId="77777777" w:rsidR="00AE50DC" w:rsidRPr="00C31E24" w:rsidRDefault="00AE50DC">
            <w:pPr>
              <w:pStyle w:val="TAL"/>
            </w:pPr>
          </w:p>
        </w:tc>
      </w:tr>
      <w:tr w:rsidR="00AE50DC" w:rsidRPr="00C31E24" w14:paraId="7380D20A" w14:textId="77777777" w:rsidTr="00AE50DC">
        <w:tc>
          <w:tcPr>
            <w:tcW w:w="2709" w:type="dxa"/>
            <w:tcBorders>
              <w:top w:val="single" w:sz="4" w:space="0" w:color="auto"/>
              <w:left w:val="single" w:sz="4" w:space="0" w:color="auto"/>
              <w:bottom w:val="single" w:sz="4" w:space="0" w:color="auto"/>
              <w:right w:val="single" w:sz="4" w:space="0" w:color="auto"/>
            </w:tcBorders>
            <w:vAlign w:val="center"/>
            <w:hideMark/>
          </w:tcPr>
          <w:p w14:paraId="68A89C4E" w14:textId="77777777" w:rsidR="00AE50DC" w:rsidRPr="00C31E24" w:rsidRDefault="00AE50DC">
            <w:pPr>
              <w:pStyle w:val="TAL"/>
            </w:pPr>
            <w:r w:rsidRPr="00C31E24">
              <w:t xml:space="preserve">    MIME-part-header</w:t>
            </w:r>
          </w:p>
        </w:tc>
        <w:tc>
          <w:tcPr>
            <w:tcW w:w="2187" w:type="dxa"/>
            <w:tcBorders>
              <w:top w:val="single" w:sz="4" w:space="0" w:color="auto"/>
              <w:left w:val="single" w:sz="4" w:space="0" w:color="auto"/>
              <w:bottom w:val="single" w:sz="4" w:space="0" w:color="auto"/>
              <w:right w:val="single" w:sz="4" w:space="0" w:color="auto"/>
            </w:tcBorders>
            <w:vAlign w:val="center"/>
          </w:tcPr>
          <w:p w14:paraId="2781478F" w14:textId="77777777" w:rsidR="00AE50DC" w:rsidRPr="00C31E24" w:rsidRDefault="00AE50DC">
            <w:pPr>
              <w:pStyle w:val="TAL"/>
            </w:pPr>
          </w:p>
        </w:tc>
        <w:tc>
          <w:tcPr>
            <w:tcW w:w="2187" w:type="dxa"/>
            <w:tcBorders>
              <w:top w:val="single" w:sz="4" w:space="0" w:color="auto"/>
              <w:left w:val="single" w:sz="4" w:space="0" w:color="auto"/>
              <w:bottom w:val="single" w:sz="4" w:space="0" w:color="auto"/>
              <w:right w:val="single" w:sz="4" w:space="0" w:color="auto"/>
            </w:tcBorders>
          </w:tcPr>
          <w:p w14:paraId="25A31005" w14:textId="77777777" w:rsidR="00AE50DC" w:rsidRPr="00C31E24" w:rsidRDefault="00AE50DC">
            <w:pPr>
              <w:pStyle w:val="TAL"/>
            </w:pPr>
          </w:p>
        </w:tc>
        <w:tc>
          <w:tcPr>
            <w:tcW w:w="1367" w:type="dxa"/>
            <w:tcBorders>
              <w:top w:val="single" w:sz="4" w:space="0" w:color="auto"/>
              <w:left w:val="single" w:sz="4" w:space="0" w:color="auto"/>
              <w:bottom w:val="single" w:sz="4" w:space="0" w:color="auto"/>
              <w:right w:val="single" w:sz="4" w:space="0" w:color="auto"/>
            </w:tcBorders>
          </w:tcPr>
          <w:p w14:paraId="7BAA45D6" w14:textId="77777777" w:rsidR="00AE50DC" w:rsidRPr="00C31E24" w:rsidRDefault="00AE50D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4E462185" w14:textId="77777777" w:rsidR="00AE50DC" w:rsidRPr="00C31E24" w:rsidRDefault="00AE50DC">
            <w:pPr>
              <w:pStyle w:val="TAL"/>
            </w:pPr>
          </w:p>
        </w:tc>
      </w:tr>
      <w:tr w:rsidR="00AE50DC" w:rsidRPr="00C31E24" w14:paraId="20919275" w14:textId="77777777" w:rsidTr="00AE50DC">
        <w:tc>
          <w:tcPr>
            <w:tcW w:w="2709" w:type="dxa"/>
            <w:tcBorders>
              <w:top w:val="single" w:sz="4" w:space="0" w:color="auto"/>
              <w:left w:val="single" w:sz="4" w:space="0" w:color="auto"/>
              <w:bottom w:val="single" w:sz="4" w:space="0" w:color="auto"/>
              <w:right w:val="single" w:sz="4" w:space="0" w:color="auto"/>
            </w:tcBorders>
            <w:vAlign w:val="center"/>
            <w:hideMark/>
          </w:tcPr>
          <w:p w14:paraId="3006CAF6" w14:textId="77777777" w:rsidR="00AE50DC" w:rsidRPr="00C31E24" w:rsidRDefault="00AE50DC">
            <w:pPr>
              <w:pStyle w:val="TAL"/>
            </w:pPr>
            <w:r w:rsidRPr="00C31E24">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0FA506A1" w14:textId="77777777" w:rsidR="00AE50DC" w:rsidRPr="00C31E24" w:rsidRDefault="00AE50DC">
            <w:pPr>
              <w:pStyle w:val="TAL"/>
            </w:pPr>
            <w:r w:rsidRPr="00C31E24">
              <w:t>SDP as described in Table 6.7.1.3.3-7</w:t>
            </w:r>
          </w:p>
        </w:tc>
        <w:tc>
          <w:tcPr>
            <w:tcW w:w="2187" w:type="dxa"/>
            <w:tcBorders>
              <w:top w:val="single" w:sz="4" w:space="0" w:color="auto"/>
              <w:left w:val="single" w:sz="4" w:space="0" w:color="auto"/>
              <w:bottom w:val="single" w:sz="4" w:space="0" w:color="auto"/>
              <w:right w:val="single" w:sz="4" w:space="0" w:color="auto"/>
            </w:tcBorders>
          </w:tcPr>
          <w:p w14:paraId="48FBF800" w14:textId="77777777" w:rsidR="00AE50DC" w:rsidRPr="00C31E24" w:rsidRDefault="00AE50DC">
            <w:pPr>
              <w:pStyle w:val="TAL"/>
            </w:pPr>
          </w:p>
        </w:tc>
        <w:tc>
          <w:tcPr>
            <w:tcW w:w="1367" w:type="dxa"/>
            <w:tcBorders>
              <w:top w:val="single" w:sz="4" w:space="0" w:color="auto"/>
              <w:left w:val="single" w:sz="4" w:space="0" w:color="auto"/>
              <w:bottom w:val="single" w:sz="4" w:space="0" w:color="auto"/>
              <w:right w:val="single" w:sz="4" w:space="0" w:color="auto"/>
            </w:tcBorders>
          </w:tcPr>
          <w:p w14:paraId="0565E39B" w14:textId="77777777" w:rsidR="00AE50DC" w:rsidRPr="00C31E24" w:rsidRDefault="00AE50D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30D96F5A" w14:textId="77777777" w:rsidR="00AE50DC" w:rsidRPr="00C31E24" w:rsidRDefault="00AE50DC">
            <w:pPr>
              <w:pStyle w:val="TAL"/>
            </w:pPr>
          </w:p>
        </w:tc>
      </w:tr>
      <w:tr w:rsidR="00AE50DC" w:rsidRPr="00C31E24" w14:paraId="5F0496EC" w14:textId="77777777" w:rsidTr="00AE50DC">
        <w:tc>
          <w:tcPr>
            <w:tcW w:w="2709" w:type="dxa"/>
            <w:tcBorders>
              <w:top w:val="single" w:sz="4" w:space="0" w:color="auto"/>
              <w:left w:val="single" w:sz="4" w:space="0" w:color="auto"/>
              <w:bottom w:val="single" w:sz="4" w:space="0" w:color="auto"/>
              <w:right w:val="single" w:sz="4" w:space="0" w:color="auto"/>
            </w:tcBorders>
            <w:vAlign w:val="center"/>
            <w:hideMark/>
          </w:tcPr>
          <w:p w14:paraId="0BAC6647" w14:textId="77777777" w:rsidR="00AE50DC" w:rsidRPr="00C31E24" w:rsidRDefault="00AE50DC">
            <w:pPr>
              <w:pStyle w:val="TAL"/>
            </w:pPr>
            <w:r w:rsidRPr="00C31E24">
              <w:t xml:space="preserve">  MIME body part</w:t>
            </w:r>
          </w:p>
        </w:tc>
        <w:tc>
          <w:tcPr>
            <w:tcW w:w="2187" w:type="dxa"/>
            <w:tcBorders>
              <w:top w:val="single" w:sz="4" w:space="0" w:color="auto"/>
              <w:left w:val="single" w:sz="4" w:space="0" w:color="auto"/>
              <w:bottom w:val="single" w:sz="4" w:space="0" w:color="auto"/>
              <w:right w:val="single" w:sz="4" w:space="0" w:color="auto"/>
            </w:tcBorders>
            <w:vAlign w:val="center"/>
          </w:tcPr>
          <w:p w14:paraId="6FDC681D" w14:textId="77777777" w:rsidR="00AE50DC" w:rsidRPr="00C31E24" w:rsidRDefault="00AE50DC">
            <w:pPr>
              <w:pStyle w:val="TAL"/>
            </w:pPr>
          </w:p>
        </w:tc>
        <w:tc>
          <w:tcPr>
            <w:tcW w:w="2187" w:type="dxa"/>
            <w:tcBorders>
              <w:top w:val="single" w:sz="4" w:space="0" w:color="auto"/>
              <w:left w:val="single" w:sz="4" w:space="0" w:color="auto"/>
              <w:bottom w:val="single" w:sz="4" w:space="0" w:color="auto"/>
              <w:right w:val="single" w:sz="4" w:space="0" w:color="auto"/>
            </w:tcBorders>
            <w:hideMark/>
          </w:tcPr>
          <w:p w14:paraId="759314D2" w14:textId="77777777" w:rsidR="00AE50DC" w:rsidRPr="00C31E24" w:rsidRDefault="00AE50DC">
            <w:pPr>
              <w:pStyle w:val="TAL"/>
              <w:rPr>
                <w:b/>
                <w:bCs/>
              </w:rPr>
            </w:pPr>
            <w:r w:rsidRPr="00C31E24">
              <w:rPr>
                <w:b/>
                <w:bCs/>
              </w:rPr>
              <w:t>MCVideo</w:t>
            </w:r>
          </w:p>
        </w:tc>
        <w:tc>
          <w:tcPr>
            <w:tcW w:w="1367" w:type="dxa"/>
            <w:tcBorders>
              <w:top w:val="single" w:sz="4" w:space="0" w:color="auto"/>
              <w:left w:val="single" w:sz="4" w:space="0" w:color="auto"/>
              <w:bottom w:val="single" w:sz="4" w:space="0" w:color="auto"/>
              <w:right w:val="single" w:sz="4" w:space="0" w:color="auto"/>
            </w:tcBorders>
          </w:tcPr>
          <w:p w14:paraId="2692B8E6" w14:textId="77777777" w:rsidR="00AE50DC" w:rsidRPr="00C31E24" w:rsidRDefault="00AE50D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65CC05BA" w14:textId="77777777" w:rsidR="00AE50DC" w:rsidRPr="00C31E24" w:rsidRDefault="00AE50DC">
            <w:pPr>
              <w:pStyle w:val="TAL"/>
            </w:pPr>
          </w:p>
        </w:tc>
      </w:tr>
      <w:tr w:rsidR="00AE50DC" w:rsidRPr="00C31E24" w14:paraId="02D0364C" w14:textId="77777777" w:rsidTr="00AE50DC">
        <w:tc>
          <w:tcPr>
            <w:tcW w:w="2709" w:type="dxa"/>
            <w:tcBorders>
              <w:top w:val="single" w:sz="4" w:space="0" w:color="auto"/>
              <w:left w:val="single" w:sz="4" w:space="0" w:color="auto"/>
              <w:bottom w:val="single" w:sz="4" w:space="0" w:color="auto"/>
              <w:right w:val="single" w:sz="4" w:space="0" w:color="auto"/>
            </w:tcBorders>
            <w:vAlign w:val="center"/>
            <w:hideMark/>
          </w:tcPr>
          <w:p w14:paraId="4E1EBA38" w14:textId="77777777" w:rsidR="00AE50DC" w:rsidRPr="00C31E24" w:rsidRDefault="00AE50DC">
            <w:pPr>
              <w:pStyle w:val="TAL"/>
            </w:pPr>
            <w:r w:rsidRPr="00C31E24">
              <w:t xml:space="preserve">    MIME-part-header</w:t>
            </w:r>
          </w:p>
        </w:tc>
        <w:tc>
          <w:tcPr>
            <w:tcW w:w="2187" w:type="dxa"/>
            <w:tcBorders>
              <w:top w:val="single" w:sz="4" w:space="0" w:color="auto"/>
              <w:left w:val="single" w:sz="4" w:space="0" w:color="auto"/>
              <w:bottom w:val="single" w:sz="4" w:space="0" w:color="auto"/>
              <w:right w:val="single" w:sz="4" w:space="0" w:color="auto"/>
            </w:tcBorders>
            <w:vAlign w:val="center"/>
          </w:tcPr>
          <w:p w14:paraId="0BDAD20F" w14:textId="77777777" w:rsidR="00AE50DC" w:rsidRPr="00C31E24" w:rsidRDefault="00AE50DC">
            <w:pPr>
              <w:pStyle w:val="TAL"/>
            </w:pPr>
          </w:p>
        </w:tc>
        <w:tc>
          <w:tcPr>
            <w:tcW w:w="2187" w:type="dxa"/>
            <w:tcBorders>
              <w:top w:val="single" w:sz="4" w:space="0" w:color="auto"/>
              <w:left w:val="single" w:sz="4" w:space="0" w:color="auto"/>
              <w:bottom w:val="single" w:sz="4" w:space="0" w:color="auto"/>
              <w:right w:val="single" w:sz="4" w:space="0" w:color="auto"/>
            </w:tcBorders>
          </w:tcPr>
          <w:p w14:paraId="64B94983" w14:textId="77777777" w:rsidR="00AE50DC" w:rsidRPr="00C31E24" w:rsidRDefault="00AE50DC">
            <w:pPr>
              <w:pStyle w:val="TAL"/>
            </w:pPr>
          </w:p>
        </w:tc>
        <w:tc>
          <w:tcPr>
            <w:tcW w:w="1367" w:type="dxa"/>
            <w:tcBorders>
              <w:top w:val="single" w:sz="4" w:space="0" w:color="auto"/>
              <w:left w:val="single" w:sz="4" w:space="0" w:color="auto"/>
              <w:bottom w:val="single" w:sz="4" w:space="0" w:color="auto"/>
              <w:right w:val="single" w:sz="4" w:space="0" w:color="auto"/>
            </w:tcBorders>
          </w:tcPr>
          <w:p w14:paraId="33460C0B" w14:textId="77777777" w:rsidR="00AE50DC" w:rsidRPr="00C31E24" w:rsidRDefault="00AE50D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148D997" w14:textId="77777777" w:rsidR="00AE50DC" w:rsidRPr="00C31E24" w:rsidRDefault="00AE50DC">
            <w:pPr>
              <w:pStyle w:val="TAL"/>
            </w:pPr>
          </w:p>
        </w:tc>
      </w:tr>
      <w:tr w:rsidR="00AE50DC" w:rsidRPr="00C31E24" w14:paraId="70AB38EE" w14:textId="77777777" w:rsidTr="00AE50DC">
        <w:trPr>
          <w:trHeight w:val="647"/>
        </w:trPr>
        <w:tc>
          <w:tcPr>
            <w:tcW w:w="2709" w:type="dxa"/>
            <w:tcBorders>
              <w:top w:val="single" w:sz="4" w:space="0" w:color="auto"/>
              <w:left w:val="single" w:sz="4" w:space="0" w:color="auto"/>
              <w:bottom w:val="single" w:sz="4" w:space="0" w:color="auto"/>
              <w:right w:val="single" w:sz="4" w:space="0" w:color="auto"/>
            </w:tcBorders>
            <w:vAlign w:val="center"/>
            <w:hideMark/>
          </w:tcPr>
          <w:p w14:paraId="08BFBD2E" w14:textId="77777777" w:rsidR="00AE50DC" w:rsidRPr="00C31E24" w:rsidRDefault="00AE50DC">
            <w:pPr>
              <w:pStyle w:val="TAL"/>
            </w:pPr>
            <w:r w:rsidRPr="00C31E24">
              <w:t xml:space="preserve">    MIME-part-body</w:t>
            </w:r>
          </w:p>
        </w:tc>
        <w:tc>
          <w:tcPr>
            <w:tcW w:w="2187" w:type="dxa"/>
            <w:tcBorders>
              <w:top w:val="single" w:sz="4" w:space="0" w:color="auto"/>
              <w:left w:val="single" w:sz="4" w:space="0" w:color="auto"/>
              <w:bottom w:val="single" w:sz="4" w:space="0" w:color="auto"/>
              <w:right w:val="single" w:sz="4" w:space="0" w:color="auto"/>
            </w:tcBorders>
            <w:vAlign w:val="center"/>
            <w:hideMark/>
          </w:tcPr>
          <w:p w14:paraId="3EC950B3" w14:textId="77777777" w:rsidR="00AE50DC" w:rsidRPr="00C31E24" w:rsidRDefault="00AE50DC">
            <w:pPr>
              <w:pStyle w:val="TAL"/>
            </w:pPr>
            <w:r w:rsidRPr="00C31E24">
              <w:t>MCVideo-Info as described in Table 6.7.1.3.3-8</w:t>
            </w:r>
          </w:p>
        </w:tc>
        <w:tc>
          <w:tcPr>
            <w:tcW w:w="2187" w:type="dxa"/>
            <w:tcBorders>
              <w:top w:val="single" w:sz="4" w:space="0" w:color="auto"/>
              <w:left w:val="single" w:sz="4" w:space="0" w:color="auto"/>
              <w:bottom w:val="single" w:sz="4" w:space="0" w:color="auto"/>
              <w:right w:val="single" w:sz="4" w:space="0" w:color="auto"/>
            </w:tcBorders>
          </w:tcPr>
          <w:p w14:paraId="4C29BC55" w14:textId="77777777" w:rsidR="00AE50DC" w:rsidRPr="00C31E24" w:rsidRDefault="00AE50DC">
            <w:pPr>
              <w:pStyle w:val="TAL"/>
            </w:pPr>
          </w:p>
        </w:tc>
        <w:tc>
          <w:tcPr>
            <w:tcW w:w="1367" w:type="dxa"/>
            <w:tcBorders>
              <w:top w:val="single" w:sz="4" w:space="0" w:color="auto"/>
              <w:left w:val="single" w:sz="4" w:space="0" w:color="auto"/>
              <w:bottom w:val="single" w:sz="4" w:space="0" w:color="auto"/>
              <w:right w:val="single" w:sz="4" w:space="0" w:color="auto"/>
            </w:tcBorders>
          </w:tcPr>
          <w:p w14:paraId="782AE736" w14:textId="77777777" w:rsidR="00AE50DC" w:rsidRPr="00C31E24" w:rsidRDefault="00AE50DC">
            <w:pPr>
              <w:pStyle w:val="TAL"/>
            </w:pPr>
          </w:p>
        </w:tc>
        <w:tc>
          <w:tcPr>
            <w:tcW w:w="1184" w:type="dxa"/>
            <w:tcBorders>
              <w:top w:val="single" w:sz="4" w:space="0" w:color="auto"/>
              <w:left w:val="single" w:sz="4" w:space="0" w:color="auto"/>
              <w:bottom w:val="single" w:sz="4" w:space="0" w:color="auto"/>
              <w:right w:val="single" w:sz="4" w:space="0" w:color="auto"/>
            </w:tcBorders>
            <w:vAlign w:val="bottom"/>
          </w:tcPr>
          <w:p w14:paraId="20F4F6C2" w14:textId="77777777" w:rsidR="00AE50DC" w:rsidRPr="00C31E24" w:rsidRDefault="00AE50DC">
            <w:pPr>
              <w:pStyle w:val="TAL"/>
            </w:pPr>
          </w:p>
        </w:tc>
      </w:tr>
    </w:tbl>
    <w:p w14:paraId="73B3F519" w14:textId="77777777" w:rsidR="00AE50DC" w:rsidRPr="00C31E24" w:rsidRDefault="00AE50DC" w:rsidP="00AE50DC"/>
    <w:p w14:paraId="59CEBCFC" w14:textId="77777777" w:rsidR="00AE50DC" w:rsidRPr="00C31E24" w:rsidRDefault="00AE50DC" w:rsidP="00AE50DC">
      <w:pPr>
        <w:pStyle w:val="TH"/>
      </w:pPr>
      <w:r w:rsidRPr="00C31E24">
        <w:t>Table 6.7.1.3.3-6: SDP 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E50DC" w:rsidRPr="00C31E24" w14:paraId="6C7F17DF" w14:textId="77777777" w:rsidTr="00AE50DC">
        <w:trPr>
          <w:tblHeader/>
        </w:trPr>
        <w:tc>
          <w:tcPr>
            <w:tcW w:w="9634" w:type="dxa"/>
            <w:tcBorders>
              <w:top w:val="single" w:sz="4" w:space="0" w:color="auto"/>
              <w:left w:val="single" w:sz="4" w:space="0" w:color="auto"/>
              <w:bottom w:val="single" w:sz="4" w:space="0" w:color="auto"/>
              <w:right w:val="single" w:sz="4" w:space="0" w:color="auto"/>
            </w:tcBorders>
            <w:hideMark/>
          </w:tcPr>
          <w:p w14:paraId="6B3507F4" w14:textId="77777777" w:rsidR="00AE50DC" w:rsidRPr="00C31E24" w:rsidRDefault="00AE50DC">
            <w:pPr>
              <w:pStyle w:val="TAL"/>
            </w:pPr>
            <w:r w:rsidRPr="00C31E24">
              <w:t>Derivation Path: TS 36.579-1 [2], Table 5.5.3.1.2-2, condition SDP_ANSWER</w:t>
            </w:r>
          </w:p>
        </w:tc>
      </w:tr>
    </w:tbl>
    <w:p w14:paraId="62C3A625" w14:textId="77777777" w:rsidR="00AE50DC" w:rsidRPr="00C31E24" w:rsidRDefault="00AE50DC" w:rsidP="00AE50DC"/>
    <w:p w14:paraId="06C9B515" w14:textId="77777777" w:rsidR="00AE50DC" w:rsidRPr="00C31E24" w:rsidRDefault="00AE50DC" w:rsidP="00AE50DC">
      <w:pPr>
        <w:pStyle w:val="TH"/>
      </w:pPr>
      <w:r w:rsidRPr="00C31E24">
        <w:t>Table 6.7.1.3.3-7: MCVideo-Info 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E50DC" w:rsidRPr="00C31E24" w14:paraId="14E065C9" w14:textId="77777777" w:rsidTr="00AE50DC">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3349FBA" w14:textId="77777777" w:rsidR="00AE50DC" w:rsidRPr="00C31E24" w:rsidRDefault="00AE50DC">
            <w:pPr>
              <w:pStyle w:val="TAL"/>
            </w:pPr>
            <w:r w:rsidRPr="00C31E24">
              <w:t>Derivation Path: TS 36.579-1 [2], Table 5.5.3.2.2-2, condition PRIVATE-CALL</w:t>
            </w:r>
          </w:p>
        </w:tc>
      </w:tr>
      <w:tr w:rsidR="00AE50DC" w:rsidRPr="00C31E24" w14:paraId="3061B68B" w14:textId="77777777" w:rsidTr="00AE50DC">
        <w:trPr>
          <w:tblHeader/>
        </w:trPr>
        <w:tc>
          <w:tcPr>
            <w:tcW w:w="2973" w:type="dxa"/>
            <w:tcBorders>
              <w:top w:val="single" w:sz="4" w:space="0" w:color="auto"/>
              <w:left w:val="single" w:sz="4" w:space="0" w:color="auto"/>
              <w:bottom w:val="single" w:sz="4" w:space="0" w:color="auto"/>
              <w:right w:val="single" w:sz="4" w:space="0" w:color="auto"/>
            </w:tcBorders>
            <w:hideMark/>
          </w:tcPr>
          <w:p w14:paraId="7FAD80DF" w14:textId="77777777" w:rsidR="00AE50DC" w:rsidRPr="00C31E24" w:rsidRDefault="00AE50DC">
            <w:pPr>
              <w:pStyle w:val="TAH"/>
            </w:pPr>
            <w:r w:rsidRPr="00C31E24">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3E35EC57" w14:textId="77777777" w:rsidR="00AE50DC" w:rsidRPr="00C31E24" w:rsidRDefault="00AE50DC">
            <w:pPr>
              <w:pStyle w:val="TAH"/>
            </w:pPr>
            <w:r w:rsidRPr="00C31E24">
              <w:t>Value/remark</w:t>
            </w:r>
          </w:p>
        </w:tc>
        <w:tc>
          <w:tcPr>
            <w:tcW w:w="2189" w:type="dxa"/>
            <w:tcBorders>
              <w:top w:val="single" w:sz="4" w:space="0" w:color="auto"/>
              <w:left w:val="single" w:sz="4" w:space="0" w:color="auto"/>
              <w:bottom w:val="single" w:sz="4" w:space="0" w:color="auto"/>
              <w:right w:val="single" w:sz="4" w:space="0" w:color="auto"/>
            </w:tcBorders>
            <w:hideMark/>
          </w:tcPr>
          <w:p w14:paraId="35B88CDD" w14:textId="77777777" w:rsidR="00AE50DC" w:rsidRPr="00C31E24" w:rsidRDefault="00AE50DC">
            <w:pPr>
              <w:pStyle w:val="TAH"/>
            </w:pPr>
            <w:r w:rsidRPr="00C31E24">
              <w:t>Comment</w:t>
            </w:r>
          </w:p>
        </w:tc>
        <w:tc>
          <w:tcPr>
            <w:tcW w:w="1460" w:type="dxa"/>
            <w:tcBorders>
              <w:top w:val="single" w:sz="4" w:space="0" w:color="auto"/>
              <w:left w:val="single" w:sz="4" w:space="0" w:color="auto"/>
              <w:bottom w:val="single" w:sz="4" w:space="0" w:color="auto"/>
              <w:right w:val="single" w:sz="4" w:space="0" w:color="auto"/>
            </w:tcBorders>
            <w:hideMark/>
          </w:tcPr>
          <w:p w14:paraId="0400CA2A" w14:textId="77777777" w:rsidR="00AE50DC" w:rsidRPr="00C31E24" w:rsidRDefault="00AE50DC">
            <w:pPr>
              <w:pStyle w:val="TAH"/>
            </w:pPr>
            <w:r w:rsidRPr="00C31E24">
              <w:t>Reference</w:t>
            </w:r>
          </w:p>
        </w:tc>
        <w:tc>
          <w:tcPr>
            <w:tcW w:w="1188" w:type="dxa"/>
            <w:tcBorders>
              <w:top w:val="single" w:sz="4" w:space="0" w:color="auto"/>
              <w:left w:val="single" w:sz="4" w:space="0" w:color="auto"/>
              <w:bottom w:val="single" w:sz="4" w:space="0" w:color="auto"/>
              <w:right w:val="single" w:sz="4" w:space="0" w:color="auto"/>
            </w:tcBorders>
            <w:hideMark/>
          </w:tcPr>
          <w:p w14:paraId="2D585280" w14:textId="77777777" w:rsidR="00AE50DC" w:rsidRPr="00C31E24" w:rsidRDefault="00AE50DC">
            <w:pPr>
              <w:pStyle w:val="TAH"/>
            </w:pPr>
            <w:r w:rsidRPr="00C31E24">
              <w:t>Condition</w:t>
            </w:r>
          </w:p>
        </w:tc>
      </w:tr>
      <w:tr w:rsidR="00AE50DC" w:rsidRPr="00C31E24" w14:paraId="1C67C984" w14:textId="77777777" w:rsidTr="00AE50DC">
        <w:tc>
          <w:tcPr>
            <w:tcW w:w="2973" w:type="dxa"/>
            <w:tcBorders>
              <w:top w:val="single" w:sz="4" w:space="0" w:color="auto"/>
              <w:left w:val="single" w:sz="4" w:space="0" w:color="auto"/>
              <w:bottom w:val="single" w:sz="4" w:space="0" w:color="auto"/>
              <w:right w:val="single" w:sz="4" w:space="0" w:color="auto"/>
            </w:tcBorders>
            <w:hideMark/>
          </w:tcPr>
          <w:p w14:paraId="2FA4B542" w14:textId="77777777" w:rsidR="00AE50DC" w:rsidRPr="00C31E24" w:rsidRDefault="00AE50DC">
            <w:pPr>
              <w:pStyle w:val="TAL"/>
            </w:pPr>
            <w:r w:rsidRPr="00C31E24">
              <w:t>mcvideoinfo</w:t>
            </w:r>
          </w:p>
        </w:tc>
        <w:tc>
          <w:tcPr>
            <w:tcW w:w="1824" w:type="dxa"/>
            <w:tcBorders>
              <w:top w:val="single" w:sz="4" w:space="0" w:color="auto"/>
              <w:left w:val="single" w:sz="4" w:space="0" w:color="auto"/>
              <w:bottom w:val="single" w:sz="4" w:space="0" w:color="auto"/>
              <w:right w:val="single" w:sz="4" w:space="0" w:color="auto"/>
            </w:tcBorders>
          </w:tcPr>
          <w:p w14:paraId="5CCA78BF" w14:textId="77777777" w:rsidR="00AE50DC" w:rsidRPr="00C31E24" w:rsidRDefault="00AE50DC">
            <w:pPr>
              <w:pStyle w:val="TAL"/>
            </w:pPr>
          </w:p>
        </w:tc>
        <w:tc>
          <w:tcPr>
            <w:tcW w:w="2189" w:type="dxa"/>
            <w:tcBorders>
              <w:top w:val="single" w:sz="4" w:space="0" w:color="auto"/>
              <w:left w:val="single" w:sz="4" w:space="0" w:color="auto"/>
              <w:bottom w:val="single" w:sz="4" w:space="0" w:color="auto"/>
              <w:right w:val="single" w:sz="4" w:space="0" w:color="auto"/>
            </w:tcBorders>
          </w:tcPr>
          <w:p w14:paraId="5E871412"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7F19EAD3"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20529D43" w14:textId="77777777" w:rsidR="00AE50DC" w:rsidRPr="00C31E24" w:rsidRDefault="00AE50DC">
            <w:pPr>
              <w:pStyle w:val="TAL"/>
            </w:pPr>
          </w:p>
        </w:tc>
      </w:tr>
      <w:tr w:rsidR="00AE50DC" w:rsidRPr="00C31E24" w14:paraId="68FF4837" w14:textId="77777777" w:rsidTr="00AE50DC">
        <w:tc>
          <w:tcPr>
            <w:tcW w:w="2973" w:type="dxa"/>
            <w:tcBorders>
              <w:top w:val="single" w:sz="4" w:space="0" w:color="auto"/>
              <w:left w:val="single" w:sz="4" w:space="0" w:color="auto"/>
              <w:bottom w:val="single" w:sz="4" w:space="0" w:color="auto"/>
              <w:right w:val="single" w:sz="4" w:space="0" w:color="auto"/>
            </w:tcBorders>
            <w:hideMark/>
          </w:tcPr>
          <w:p w14:paraId="54AA8CF1" w14:textId="77777777" w:rsidR="00AE50DC" w:rsidRPr="00C31E24" w:rsidRDefault="00AE50DC">
            <w:pPr>
              <w:pStyle w:val="TAL"/>
            </w:pPr>
            <w:r w:rsidRPr="00C31E24">
              <w:t xml:space="preserve">  mcvideo-Params</w:t>
            </w:r>
          </w:p>
        </w:tc>
        <w:tc>
          <w:tcPr>
            <w:tcW w:w="1824" w:type="dxa"/>
            <w:tcBorders>
              <w:top w:val="single" w:sz="4" w:space="0" w:color="auto"/>
              <w:left w:val="single" w:sz="4" w:space="0" w:color="auto"/>
              <w:bottom w:val="single" w:sz="4" w:space="0" w:color="auto"/>
              <w:right w:val="single" w:sz="4" w:space="0" w:color="auto"/>
            </w:tcBorders>
            <w:vAlign w:val="center"/>
          </w:tcPr>
          <w:p w14:paraId="2DEDD809" w14:textId="77777777" w:rsidR="00AE50DC" w:rsidRPr="00C31E24" w:rsidRDefault="00AE50DC">
            <w:pPr>
              <w:pStyle w:val="TAL"/>
            </w:pPr>
          </w:p>
        </w:tc>
        <w:tc>
          <w:tcPr>
            <w:tcW w:w="2189" w:type="dxa"/>
            <w:tcBorders>
              <w:top w:val="single" w:sz="4" w:space="0" w:color="auto"/>
              <w:left w:val="single" w:sz="4" w:space="0" w:color="auto"/>
              <w:bottom w:val="single" w:sz="4" w:space="0" w:color="auto"/>
              <w:right w:val="single" w:sz="4" w:space="0" w:color="auto"/>
            </w:tcBorders>
          </w:tcPr>
          <w:p w14:paraId="1885ACFC"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5B49FF9C"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0DFE920" w14:textId="77777777" w:rsidR="00AE50DC" w:rsidRPr="00C31E24" w:rsidRDefault="00AE50DC">
            <w:pPr>
              <w:pStyle w:val="TAL"/>
            </w:pPr>
          </w:p>
        </w:tc>
      </w:tr>
      <w:tr w:rsidR="00AE50DC" w:rsidRPr="00C31E24" w14:paraId="70A6793B"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24824CC9" w14:textId="77777777" w:rsidR="00AE50DC" w:rsidRPr="00C31E24" w:rsidRDefault="00AE50DC">
            <w:pPr>
              <w:pStyle w:val="TAL"/>
            </w:pPr>
            <w:r w:rsidRPr="00C31E24">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5C87697" w14:textId="77777777" w:rsidR="00AE50DC" w:rsidRPr="00C31E24" w:rsidRDefault="00AE50DC">
            <w:pPr>
              <w:pStyle w:val="TAL"/>
            </w:pPr>
            <w:r w:rsidRPr="00C31E24">
              <w:t>"ambient-viewing"</w:t>
            </w:r>
          </w:p>
        </w:tc>
        <w:tc>
          <w:tcPr>
            <w:tcW w:w="2189" w:type="dxa"/>
            <w:tcBorders>
              <w:top w:val="single" w:sz="4" w:space="0" w:color="auto"/>
              <w:left w:val="single" w:sz="4" w:space="0" w:color="auto"/>
              <w:bottom w:val="single" w:sz="4" w:space="0" w:color="auto"/>
              <w:right w:val="single" w:sz="4" w:space="0" w:color="auto"/>
            </w:tcBorders>
          </w:tcPr>
          <w:p w14:paraId="667A41D7"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7B3CBDC7"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644971FA" w14:textId="77777777" w:rsidR="00AE50DC" w:rsidRPr="00C31E24" w:rsidRDefault="00AE50DC">
            <w:pPr>
              <w:pStyle w:val="TAL"/>
            </w:pPr>
          </w:p>
        </w:tc>
      </w:tr>
      <w:tr w:rsidR="00AE50DC" w:rsidRPr="00C31E24" w14:paraId="280E6554" w14:textId="77777777" w:rsidTr="00AE50DC">
        <w:tc>
          <w:tcPr>
            <w:tcW w:w="2973" w:type="dxa"/>
            <w:tcBorders>
              <w:top w:val="single" w:sz="4" w:space="0" w:color="auto"/>
              <w:left w:val="single" w:sz="4" w:space="0" w:color="auto"/>
              <w:bottom w:val="single" w:sz="4" w:space="0" w:color="auto"/>
              <w:right w:val="single" w:sz="4" w:space="0" w:color="auto"/>
            </w:tcBorders>
            <w:vAlign w:val="center"/>
            <w:hideMark/>
          </w:tcPr>
          <w:p w14:paraId="3D85BE7A" w14:textId="77777777" w:rsidR="00AE50DC" w:rsidRPr="00C31E24" w:rsidRDefault="00AE50DC">
            <w:pPr>
              <w:pStyle w:val="TAL"/>
            </w:pPr>
            <w:r w:rsidRPr="00C31E24">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EE9137B" w14:textId="77777777" w:rsidR="00AE50DC" w:rsidRPr="00C31E24" w:rsidRDefault="00AE50DC">
            <w:pPr>
              <w:pStyle w:val="TAL"/>
            </w:pPr>
            <w:r w:rsidRPr="00C31E24">
              <w:t>"remote-init"</w:t>
            </w:r>
          </w:p>
        </w:tc>
        <w:tc>
          <w:tcPr>
            <w:tcW w:w="2189" w:type="dxa"/>
            <w:tcBorders>
              <w:top w:val="single" w:sz="4" w:space="0" w:color="auto"/>
              <w:left w:val="single" w:sz="4" w:space="0" w:color="auto"/>
              <w:bottom w:val="single" w:sz="4" w:space="0" w:color="auto"/>
              <w:right w:val="single" w:sz="4" w:space="0" w:color="auto"/>
            </w:tcBorders>
          </w:tcPr>
          <w:p w14:paraId="5E9D2242" w14:textId="77777777" w:rsidR="00AE50DC" w:rsidRPr="00C31E24" w:rsidRDefault="00AE50DC">
            <w:pPr>
              <w:pStyle w:val="TAL"/>
            </w:pPr>
          </w:p>
        </w:tc>
        <w:tc>
          <w:tcPr>
            <w:tcW w:w="1460" w:type="dxa"/>
            <w:tcBorders>
              <w:top w:val="single" w:sz="4" w:space="0" w:color="auto"/>
              <w:left w:val="single" w:sz="4" w:space="0" w:color="auto"/>
              <w:bottom w:val="single" w:sz="4" w:space="0" w:color="auto"/>
              <w:right w:val="single" w:sz="4" w:space="0" w:color="auto"/>
            </w:tcBorders>
          </w:tcPr>
          <w:p w14:paraId="4D38303E" w14:textId="77777777" w:rsidR="00AE50DC" w:rsidRPr="00C31E24" w:rsidRDefault="00AE50DC">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7F9F946F" w14:textId="77777777" w:rsidR="00AE50DC" w:rsidRPr="00C31E24" w:rsidRDefault="00AE50DC">
            <w:pPr>
              <w:pStyle w:val="TAL"/>
            </w:pPr>
          </w:p>
        </w:tc>
      </w:tr>
    </w:tbl>
    <w:p w14:paraId="4B521CDC" w14:textId="77777777" w:rsidR="00AE50DC" w:rsidRPr="00C31E24" w:rsidRDefault="00AE50DC" w:rsidP="00AE50DC"/>
    <w:p w14:paraId="2829F97E" w14:textId="77777777" w:rsidR="00AE50DC" w:rsidRPr="00C31E24" w:rsidRDefault="00AE50DC" w:rsidP="00AE50DC">
      <w:pPr>
        <w:pStyle w:val="TH"/>
      </w:pPr>
      <w:r w:rsidRPr="00C31E24">
        <w:rPr>
          <w:color w:val="000000"/>
        </w:rPr>
        <w:t>Table 6.7.1.3.3-8: SIP BYE (Step 11, Table 6.7.1.3.2-1</w:t>
      </w:r>
      <w:r w:rsidRPr="00C31E24">
        <w:t>; Step 1, TS 36.579-1 [2] Table 5.3.10.3-1</w:t>
      </w:r>
      <w:r w:rsidRPr="00C31E24">
        <w:rPr>
          <w:color w:val="000000"/>
        </w:rPr>
        <w:t>)</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AE50DC" w:rsidRPr="00C31E24" w14:paraId="74F52E35" w14:textId="77777777" w:rsidTr="00AE50DC">
        <w:trPr>
          <w:tblHeader/>
          <w:jc w:val="center"/>
        </w:trPr>
        <w:tc>
          <w:tcPr>
            <w:tcW w:w="9531" w:type="dxa"/>
            <w:tcBorders>
              <w:top w:val="single" w:sz="4" w:space="0" w:color="auto"/>
              <w:left w:val="single" w:sz="4" w:space="0" w:color="auto"/>
              <w:bottom w:val="single" w:sz="4" w:space="0" w:color="auto"/>
              <w:right w:val="single" w:sz="4" w:space="0" w:color="auto"/>
            </w:tcBorders>
            <w:hideMark/>
          </w:tcPr>
          <w:p w14:paraId="6D551AE1" w14:textId="77777777" w:rsidR="00AE50DC" w:rsidRPr="00C31E24" w:rsidRDefault="00AE50DC">
            <w:pPr>
              <w:pStyle w:val="TAL"/>
            </w:pPr>
            <w:r w:rsidRPr="00C31E24">
              <w:t>Derivation Path: TS 36.579-1, Table 5.5.2.2.1-1, condition MO_CALL</w:t>
            </w:r>
          </w:p>
        </w:tc>
      </w:tr>
    </w:tbl>
    <w:p w14:paraId="140F06BC" w14:textId="1741919A" w:rsidR="00AE50DC" w:rsidRPr="00C31E24" w:rsidRDefault="00AE50DC" w:rsidP="00784A32"/>
    <w:p w14:paraId="3DF04DB7" w14:textId="77777777" w:rsidR="00AE50DC" w:rsidRPr="00C31E24" w:rsidRDefault="00AE50DC" w:rsidP="00AE50DC">
      <w:pPr>
        <w:pStyle w:val="Heading3"/>
        <w:rPr>
          <w:rFonts w:cs="Arial"/>
          <w:szCs w:val="28"/>
        </w:rPr>
      </w:pPr>
      <w:bookmarkStart w:id="797" w:name="_Toc99871304"/>
      <w:r w:rsidRPr="00C31E24">
        <w:rPr>
          <w:rFonts w:cs="Arial"/>
          <w:szCs w:val="28"/>
        </w:rPr>
        <w:t>6.7.2</w:t>
      </w:r>
      <w:r w:rsidRPr="00C31E24">
        <w:rPr>
          <w:rFonts w:cs="Arial"/>
          <w:szCs w:val="28"/>
        </w:rPr>
        <w:tab/>
        <w:t>On-network / On-demand ambient viewing call / Remote initiated ambient viewing call / Client Terminated (CT)</w:t>
      </w:r>
      <w:bookmarkEnd w:id="797"/>
    </w:p>
    <w:p w14:paraId="46E2490F" w14:textId="77777777" w:rsidR="00AE50DC" w:rsidRPr="00C31E24" w:rsidRDefault="00AE50DC" w:rsidP="00AE50DC">
      <w:pPr>
        <w:pStyle w:val="H6"/>
      </w:pPr>
      <w:r w:rsidRPr="00C31E24">
        <w:t>6.7.2.1</w:t>
      </w:r>
      <w:r w:rsidRPr="00C31E24">
        <w:tab/>
        <w:t>Test Purpose (TP)</w:t>
      </w:r>
    </w:p>
    <w:p w14:paraId="7219ADA5" w14:textId="77777777" w:rsidR="00AE50DC" w:rsidRPr="00C31E24" w:rsidRDefault="00AE50DC" w:rsidP="00AE50DC">
      <w:pPr>
        <w:pStyle w:val="H6"/>
      </w:pPr>
      <w:r w:rsidRPr="00C31E24">
        <w:t>(1)</w:t>
      </w:r>
    </w:p>
    <w:p w14:paraId="5E27940B" w14:textId="77777777" w:rsidR="00AE50DC" w:rsidRPr="00C31E24" w:rsidRDefault="00AE50DC" w:rsidP="00AE50DC">
      <w:pPr>
        <w:pStyle w:val="PL"/>
        <w:rPr>
          <w:noProof w:val="0"/>
        </w:rPr>
      </w:pPr>
      <w:r w:rsidRPr="00C31E24">
        <w:rPr>
          <w:b/>
          <w:noProof w:val="0"/>
        </w:rPr>
        <w:t>with</w:t>
      </w:r>
      <w:r w:rsidRPr="00C31E24">
        <w:rPr>
          <w:noProof w:val="0"/>
        </w:rPr>
        <w:t xml:space="preserve"> { the UE (MCVideo Client) registered and authorised for MCVideo Service }</w:t>
      </w:r>
    </w:p>
    <w:p w14:paraId="2F6742A3" w14:textId="77777777" w:rsidR="00AE50DC" w:rsidRPr="00C31E24" w:rsidRDefault="00AE50DC" w:rsidP="00AE50DC">
      <w:pPr>
        <w:pStyle w:val="PL"/>
        <w:rPr>
          <w:noProof w:val="0"/>
        </w:rPr>
      </w:pPr>
      <w:r w:rsidRPr="00C31E24">
        <w:rPr>
          <w:b/>
          <w:noProof w:val="0"/>
        </w:rPr>
        <w:t>ensure that</w:t>
      </w:r>
      <w:r w:rsidRPr="00C31E24">
        <w:rPr>
          <w:noProof w:val="0"/>
        </w:rPr>
        <w:t xml:space="preserve"> {</w:t>
      </w:r>
    </w:p>
    <w:p w14:paraId="27743C7C" w14:textId="3EF607FE" w:rsidR="00AE50DC" w:rsidRPr="00C31E24" w:rsidRDefault="00AE50DC" w:rsidP="00AE50DC">
      <w:pPr>
        <w:pStyle w:val="PL"/>
        <w:rPr>
          <w:noProof w:val="0"/>
        </w:rPr>
      </w:pPr>
      <w:r w:rsidRPr="00C31E24">
        <w:rPr>
          <w:noProof w:val="0"/>
        </w:rPr>
        <w:t xml:space="preserve">  </w:t>
      </w:r>
      <w:r w:rsidRPr="00C31E24">
        <w:rPr>
          <w:b/>
          <w:noProof w:val="0"/>
        </w:rPr>
        <w:t>when</w:t>
      </w:r>
      <w:r w:rsidRPr="00C31E24">
        <w:rPr>
          <w:noProof w:val="0"/>
        </w:rPr>
        <w:t xml:space="preserve"> { the UE (MCVideo Client) receives a SIP INVITE message to </w:t>
      </w:r>
      <w:r w:rsidR="00C31E24" w:rsidRPr="00C31E24">
        <w:rPr>
          <w:noProof w:val="0"/>
        </w:rPr>
        <w:t>establish</w:t>
      </w:r>
      <w:r w:rsidRPr="00C31E24">
        <w:rPr>
          <w:noProof w:val="0"/>
        </w:rPr>
        <w:t xml:space="preserve"> a MCVideo remote </w:t>
      </w:r>
      <w:r w:rsidR="00C31E24" w:rsidRPr="00C31E24">
        <w:rPr>
          <w:noProof w:val="0"/>
        </w:rPr>
        <w:t>initiated</w:t>
      </w:r>
      <w:r w:rsidRPr="00C31E24">
        <w:rPr>
          <w:noProof w:val="0"/>
        </w:rPr>
        <w:t xml:space="preserve"> ambient viewing call }</w:t>
      </w:r>
    </w:p>
    <w:p w14:paraId="31412FA6" w14:textId="77777777" w:rsidR="00AE50DC" w:rsidRPr="00C31E24" w:rsidRDefault="00AE50DC" w:rsidP="00AE50DC">
      <w:pPr>
        <w:pStyle w:val="PL"/>
        <w:rPr>
          <w:noProof w:val="0"/>
        </w:rPr>
      </w:pPr>
      <w:r w:rsidRPr="00C31E24">
        <w:rPr>
          <w:noProof w:val="0"/>
        </w:rPr>
        <w:t xml:space="preserve">    </w:t>
      </w:r>
      <w:r w:rsidRPr="00C31E24">
        <w:rPr>
          <w:b/>
          <w:noProof w:val="0"/>
        </w:rPr>
        <w:t>then</w:t>
      </w:r>
      <w:r w:rsidRPr="00C31E24">
        <w:rPr>
          <w:noProof w:val="0"/>
        </w:rPr>
        <w:t xml:space="preserve"> { UE (MCVideo Client) sends a SIP 200 (OK) message }</w:t>
      </w:r>
    </w:p>
    <w:p w14:paraId="2CCDBB89" w14:textId="77777777" w:rsidR="00AE50DC" w:rsidRPr="00C31E24" w:rsidRDefault="00AE50DC" w:rsidP="00AE50DC">
      <w:pPr>
        <w:pStyle w:val="PL"/>
        <w:rPr>
          <w:noProof w:val="0"/>
        </w:rPr>
      </w:pPr>
      <w:r w:rsidRPr="00C31E24">
        <w:rPr>
          <w:noProof w:val="0"/>
        </w:rPr>
        <w:t xml:space="preserve">            }</w:t>
      </w:r>
    </w:p>
    <w:p w14:paraId="6BA05481" w14:textId="77777777" w:rsidR="00AE50DC" w:rsidRPr="00C31E24" w:rsidRDefault="00AE50DC" w:rsidP="00AE50DC">
      <w:pPr>
        <w:pStyle w:val="PL"/>
        <w:rPr>
          <w:rFonts w:cs="Courier New"/>
          <w:noProof w:val="0"/>
          <w:szCs w:val="16"/>
        </w:rPr>
      </w:pPr>
    </w:p>
    <w:p w14:paraId="00D6BB9F" w14:textId="77777777" w:rsidR="00AE50DC" w:rsidRPr="00C31E24" w:rsidRDefault="00AE50DC" w:rsidP="00AE50DC">
      <w:pPr>
        <w:pStyle w:val="H6"/>
      </w:pPr>
      <w:r w:rsidRPr="00C31E24">
        <w:t>(2)</w:t>
      </w:r>
    </w:p>
    <w:p w14:paraId="48E885D3" w14:textId="53863850" w:rsidR="00AE50DC" w:rsidRPr="00C31E24" w:rsidRDefault="00AE50DC" w:rsidP="00AE50DC">
      <w:pPr>
        <w:pStyle w:val="PL"/>
        <w:rPr>
          <w:noProof w:val="0"/>
        </w:rPr>
      </w:pPr>
      <w:r w:rsidRPr="00C31E24">
        <w:rPr>
          <w:b/>
          <w:noProof w:val="0"/>
        </w:rPr>
        <w:t>with</w:t>
      </w:r>
      <w:r w:rsidRPr="00C31E24">
        <w:rPr>
          <w:noProof w:val="0"/>
        </w:rPr>
        <w:t xml:space="preserve"> { UE (MCVideo Client) having an ongoing MCVideo remote </w:t>
      </w:r>
      <w:r w:rsidR="00C31E24" w:rsidRPr="00C31E24">
        <w:rPr>
          <w:noProof w:val="0"/>
        </w:rPr>
        <w:t>initiated</w:t>
      </w:r>
      <w:r w:rsidRPr="00C31E24">
        <w:rPr>
          <w:noProof w:val="0"/>
        </w:rPr>
        <w:t xml:space="preserve"> ambient viewing call }</w:t>
      </w:r>
    </w:p>
    <w:p w14:paraId="1B62B8F0" w14:textId="77777777" w:rsidR="00AE50DC" w:rsidRPr="00C31E24" w:rsidRDefault="00AE50DC" w:rsidP="00AE50DC">
      <w:pPr>
        <w:pStyle w:val="PL"/>
        <w:rPr>
          <w:noProof w:val="0"/>
        </w:rPr>
      </w:pPr>
      <w:r w:rsidRPr="00C31E24">
        <w:rPr>
          <w:b/>
          <w:noProof w:val="0"/>
        </w:rPr>
        <w:t>ensure that</w:t>
      </w:r>
      <w:r w:rsidRPr="00C31E24">
        <w:rPr>
          <w:noProof w:val="0"/>
        </w:rPr>
        <w:t xml:space="preserve"> {</w:t>
      </w:r>
    </w:p>
    <w:p w14:paraId="355D807E" w14:textId="77777777" w:rsidR="00AE50DC" w:rsidRPr="00C31E24" w:rsidRDefault="00AE50DC" w:rsidP="00AE50DC">
      <w:pPr>
        <w:pStyle w:val="PL"/>
        <w:rPr>
          <w:noProof w:val="0"/>
        </w:rPr>
      </w:pPr>
      <w:r w:rsidRPr="00C31E24">
        <w:rPr>
          <w:noProof w:val="0"/>
        </w:rPr>
        <w:t xml:space="preserve">  </w:t>
      </w:r>
      <w:r w:rsidRPr="00C31E24">
        <w:rPr>
          <w:b/>
          <w:noProof w:val="0"/>
        </w:rPr>
        <w:t>when</w:t>
      </w:r>
      <w:r w:rsidRPr="00C31E24">
        <w:rPr>
          <w:noProof w:val="0"/>
        </w:rPr>
        <w:t xml:space="preserve"> { UE (MCVideo Client) engages in communication with the calling MCVideo client }</w:t>
      </w:r>
    </w:p>
    <w:p w14:paraId="5F17292E" w14:textId="77777777" w:rsidR="00AE50DC" w:rsidRPr="00C31E24" w:rsidRDefault="00AE50DC" w:rsidP="00AE50DC">
      <w:pPr>
        <w:pStyle w:val="PL"/>
        <w:rPr>
          <w:noProof w:val="0"/>
        </w:rPr>
      </w:pPr>
      <w:r w:rsidRPr="00C31E24">
        <w:rPr>
          <w:noProof w:val="0"/>
        </w:rPr>
        <w:t xml:space="preserve">    </w:t>
      </w:r>
      <w:r w:rsidRPr="00C31E24">
        <w:rPr>
          <w:b/>
          <w:noProof w:val="0"/>
        </w:rPr>
        <w:t>then</w:t>
      </w:r>
      <w:r w:rsidRPr="00C31E24">
        <w:rPr>
          <w:noProof w:val="0"/>
        </w:rPr>
        <w:t xml:space="preserve"> { UE (MCVideo Client) respects the Transmission Control imposed by the MCVideo Server }</w:t>
      </w:r>
    </w:p>
    <w:p w14:paraId="1693A786" w14:textId="77777777" w:rsidR="00AE50DC" w:rsidRPr="00C31E24" w:rsidRDefault="00AE50DC" w:rsidP="00AE50DC">
      <w:pPr>
        <w:pStyle w:val="PL"/>
        <w:rPr>
          <w:noProof w:val="0"/>
        </w:rPr>
      </w:pPr>
      <w:r w:rsidRPr="00C31E24">
        <w:rPr>
          <w:noProof w:val="0"/>
        </w:rPr>
        <w:t xml:space="preserve">            }</w:t>
      </w:r>
    </w:p>
    <w:p w14:paraId="398E830A" w14:textId="77777777" w:rsidR="00AE50DC" w:rsidRPr="00C31E24" w:rsidRDefault="00AE50DC" w:rsidP="00AE50DC">
      <w:pPr>
        <w:pStyle w:val="PL"/>
        <w:rPr>
          <w:rFonts w:cs="Courier New"/>
          <w:noProof w:val="0"/>
          <w:szCs w:val="16"/>
        </w:rPr>
      </w:pPr>
    </w:p>
    <w:p w14:paraId="2B45FBCA" w14:textId="77777777" w:rsidR="00AE50DC" w:rsidRPr="00C31E24" w:rsidRDefault="00AE50DC" w:rsidP="00AE50DC">
      <w:pPr>
        <w:pStyle w:val="H6"/>
      </w:pPr>
      <w:r w:rsidRPr="00C31E24">
        <w:t>(3)</w:t>
      </w:r>
    </w:p>
    <w:p w14:paraId="36D9301A" w14:textId="421EB800" w:rsidR="00AE50DC" w:rsidRPr="00C31E24" w:rsidRDefault="00AE50DC" w:rsidP="00AE50DC">
      <w:pPr>
        <w:pStyle w:val="PL"/>
        <w:rPr>
          <w:noProof w:val="0"/>
        </w:rPr>
      </w:pPr>
      <w:r w:rsidRPr="00C31E24">
        <w:rPr>
          <w:b/>
          <w:noProof w:val="0"/>
        </w:rPr>
        <w:t>with</w:t>
      </w:r>
      <w:r w:rsidRPr="00C31E24">
        <w:rPr>
          <w:noProof w:val="0"/>
        </w:rPr>
        <w:t xml:space="preserve"> { UE (MCVideo Client) having an ongoing MCVideo remote </w:t>
      </w:r>
      <w:r w:rsidR="00C31E24" w:rsidRPr="00C31E24">
        <w:rPr>
          <w:noProof w:val="0"/>
        </w:rPr>
        <w:t>initiated</w:t>
      </w:r>
      <w:r w:rsidRPr="00C31E24">
        <w:rPr>
          <w:noProof w:val="0"/>
        </w:rPr>
        <w:t xml:space="preserve"> ambient viewing call }</w:t>
      </w:r>
    </w:p>
    <w:p w14:paraId="4517265E" w14:textId="77777777" w:rsidR="00AE50DC" w:rsidRPr="00C31E24" w:rsidRDefault="00AE50DC" w:rsidP="00AE50DC">
      <w:pPr>
        <w:pStyle w:val="PL"/>
        <w:rPr>
          <w:noProof w:val="0"/>
        </w:rPr>
      </w:pPr>
      <w:r w:rsidRPr="00C31E24">
        <w:rPr>
          <w:b/>
          <w:noProof w:val="0"/>
        </w:rPr>
        <w:t>ensure that</w:t>
      </w:r>
      <w:r w:rsidRPr="00C31E24">
        <w:rPr>
          <w:noProof w:val="0"/>
        </w:rPr>
        <w:t xml:space="preserve"> {</w:t>
      </w:r>
    </w:p>
    <w:p w14:paraId="2427C495" w14:textId="7D180464" w:rsidR="00AE50DC" w:rsidRPr="00C31E24" w:rsidRDefault="00AE50DC" w:rsidP="00AE50DC">
      <w:pPr>
        <w:pStyle w:val="PL"/>
        <w:rPr>
          <w:noProof w:val="0"/>
        </w:rPr>
      </w:pPr>
      <w:r w:rsidRPr="00C31E24">
        <w:rPr>
          <w:noProof w:val="0"/>
        </w:rPr>
        <w:t xml:space="preserve">  </w:t>
      </w:r>
      <w:r w:rsidRPr="00C31E24">
        <w:rPr>
          <w:b/>
          <w:noProof w:val="0"/>
        </w:rPr>
        <w:t>when</w:t>
      </w:r>
      <w:r w:rsidRPr="00C31E24">
        <w:rPr>
          <w:noProof w:val="0"/>
        </w:rPr>
        <w:t xml:space="preserve"> { UE (MCVideo Client) receives a SIP BYE message to terminate the ongoing MCVideo remote </w:t>
      </w:r>
      <w:r w:rsidR="00C31E24" w:rsidRPr="00C31E24">
        <w:rPr>
          <w:noProof w:val="0"/>
        </w:rPr>
        <w:t>initiated</w:t>
      </w:r>
      <w:r w:rsidRPr="00C31E24">
        <w:rPr>
          <w:noProof w:val="0"/>
        </w:rPr>
        <w:t xml:space="preserve"> ambient viewing call }</w:t>
      </w:r>
    </w:p>
    <w:p w14:paraId="24AD5934" w14:textId="77777777" w:rsidR="00AE50DC" w:rsidRPr="00C31E24" w:rsidRDefault="00AE50DC" w:rsidP="00AE50DC">
      <w:pPr>
        <w:pStyle w:val="PL"/>
        <w:rPr>
          <w:noProof w:val="0"/>
        </w:rPr>
      </w:pPr>
      <w:r w:rsidRPr="00C31E24">
        <w:rPr>
          <w:noProof w:val="0"/>
        </w:rPr>
        <w:t xml:space="preserve">    </w:t>
      </w:r>
      <w:r w:rsidRPr="00C31E24">
        <w:rPr>
          <w:b/>
          <w:noProof w:val="0"/>
        </w:rPr>
        <w:t>then</w:t>
      </w:r>
      <w:r w:rsidRPr="00C31E24">
        <w:rPr>
          <w:noProof w:val="0"/>
        </w:rPr>
        <w:t xml:space="preserve"> { UE (MCVideo Client) sends a SIP 200 (OK) message and leaves the MCVideo session }</w:t>
      </w:r>
    </w:p>
    <w:p w14:paraId="2943E7E6" w14:textId="77777777" w:rsidR="00AE50DC" w:rsidRPr="00C31E24" w:rsidRDefault="00AE50DC" w:rsidP="00AE50DC">
      <w:pPr>
        <w:pStyle w:val="PL"/>
        <w:rPr>
          <w:noProof w:val="0"/>
        </w:rPr>
      </w:pPr>
      <w:r w:rsidRPr="00C31E24">
        <w:rPr>
          <w:noProof w:val="0"/>
        </w:rPr>
        <w:t xml:space="preserve">            }</w:t>
      </w:r>
    </w:p>
    <w:p w14:paraId="2D242B63" w14:textId="77777777" w:rsidR="00AE50DC" w:rsidRPr="00C31E24" w:rsidRDefault="00AE50DC" w:rsidP="00AE50DC">
      <w:pPr>
        <w:pStyle w:val="PL"/>
        <w:rPr>
          <w:rFonts w:cs="Courier New"/>
          <w:noProof w:val="0"/>
          <w:szCs w:val="16"/>
        </w:rPr>
      </w:pPr>
    </w:p>
    <w:p w14:paraId="5FA13DB8" w14:textId="77777777" w:rsidR="00AE50DC" w:rsidRPr="00C31E24" w:rsidRDefault="00AE50DC" w:rsidP="00AE50DC">
      <w:pPr>
        <w:pStyle w:val="H6"/>
      </w:pPr>
      <w:r w:rsidRPr="00C31E24">
        <w:t>6.7.2.2</w:t>
      </w:r>
      <w:r w:rsidRPr="00C31E24">
        <w:tab/>
        <w:t>Conformance requirements</w:t>
      </w:r>
    </w:p>
    <w:p w14:paraId="47C9A3FE" w14:textId="77777777" w:rsidR="00AE50DC" w:rsidRPr="00C31E24" w:rsidRDefault="00AE50DC" w:rsidP="00AE50DC">
      <w:r w:rsidRPr="00C31E24">
        <w:t>References: The conformance requirements covered in the present TC are specified in: TS 24.281, clauses 15.2.1.2, 15.2.1.4, and in TS 24.581, clauses 6.2.4.2.3, 6.2.4.3.3, 6.2.4.5.7.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DA5338C" w14:textId="77777777" w:rsidR="00AE50DC" w:rsidRPr="00C31E24" w:rsidRDefault="00AE50DC" w:rsidP="00AE50DC">
      <w:r w:rsidRPr="00C31E24">
        <w:t>[TS 24.281, clause 15.2.1.2]</w:t>
      </w:r>
    </w:p>
    <w:p w14:paraId="65B74764" w14:textId="77777777" w:rsidR="00AE50DC" w:rsidRPr="00C31E24" w:rsidRDefault="00AE50DC" w:rsidP="00AE50DC">
      <w:pPr>
        <w:rPr>
          <w:lang w:eastAsia="ko-KR"/>
        </w:rPr>
      </w:pPr>
      <w:r w:rsidRPr="00C31E24">
        <w:t>Upon receipt of an initial SIP INVITE request, the MCVideo client shall follow the procedures for termination of multimedia sessions in the IM CN subsystem as specified in 3GPP TS 24.229 [11] with the clarifications below.</w:t>
      </w:r>
    </w:p>
    <w:p w14:paraId="433AB6BF" w14:textId="77777777" w:rsidR="00AE50DC" w:rsidRPr="00C31E24" w:rsidRDefault="00AE50DC" w:rsidP="00AE50DC">
      <w:pPr>
        <w:rPr>
          <w:lang w:eastAsia="ko-KR"/>
        </w:rPr>
      </w:pPr>
      <w:r w:rsidRPr="00C31E24">
        <w:rPr>
          <w:lang w:eastAsia="ko-KR"/>
        </w:rPr>
        <w:t>The MCVideo client:</w:t>
      </w:r>
    </w:p>
    <w:p w14:paraId="3E819B0C" w14:textId="77777777" w:rsidR="00AE50DC" w:rsidRPr="00C31E24" w:rsidRDefault="00AE50DC" w:rsidP="00AE50DC">
      <w:pPr>
        <w:pStyle w:val="B1"/>
      </w:pPr>
      <w:r w:rsidRPr="00C31E24">
        <w:t>1)</w:t>
      </w:r>
      <w:r w:rsidRPr="00C31E24">
        <w:tab/>
      </w:r>
      <w:r w:rsidRPr="00C31E24">
        <w:rPr>
          <w:lang w:eastAsia="ko-KR"/>
        </w:rPr>
        <w:t>may</w:t>
      </w:r>
      <w:r w:rsidRPr="00C31E24">
        <w:t xml:space="preserve"> reject the SIP INVITE request if either of the conditions in step a) or b) are met:</w:t>
      </w:r>
    </w:p>
    <w:p w14:paraId="0D25F726" w14:textId="77777777" w:rsidR="00AE50DC" w:rsidRPr="00C31E24" w:rsidRDefault="00AE50DC" w:rsidP="00AE50DC">
      <w:pPr>
        <w:pStyle w:val="B2"/>
        <w:rPr>
          <w:lang w:eastAsia="ko-KR"/>
        </w:rPr>
      </w:pPr>
      <w:r w:rsidRPr="00C31E24">
        <w:rPr>
          <w:lang w:eastAsia="ko-KR"/>
        </w:rPr>
        <w:t>a)</w:t>
      </w:r>
      <w:r w:rsidRPr="00C31E24">
        <w:rPr>
          <w:lang w:eastAsia="ko-KR"/>
        </w:rPr>
        <w:tab/>
        <w:t>MCVideo client is already occupied in another session and the number of simultaneous sessions exceeds &lt;MaxCall&gt;, the maximum simultaneous MCVideo session for private call, as specified in TS 24.484 [25]; or</w:t>
      </w:r>
    </w:p>
    <w:p w14:paraId="048733D7" w14:textId="77777777" w:rsidR="00AE50DC" w:rsidRPr="00C31E24" w:rsidRDefault="00AE50DC" w:rsidP="00AE50DC">
      <w:pPr>
        <w:pStyle w:val="B2"/>
        <w:rPr>
          <w:lang w:eastAsia="ko-KR"/>
        </w:rPr>
      </w:pPr>
      <w:r w:rsidRPr="00C31E24">
        <w:rPr>
          <w:lang w:eastAsia="ko-KR"/>
        </w:rPr>
        <w:t>b)</w:t>
      </w:r>
      <w:r w:rsidRPr="00C31E24">
        <w:rPr>
          <w:lang w:eastAsia="ko-KR"/>
        </w:rPr>
        <w:tab/>
        <w:t>MCVideo client does not have enough resources to handle the call;</w:t>
      </w:r>
    </w:p>
    <w:p w14:paraId="51DC7A13" w14:textId="77777777" w:rsidR="00AE50DC" w:rsidRPr="00C31E24" w:rsidRDefault="00AE50DC" w:rsidP="00AE50DC">
      <w:pPr>
        <w:pStyle w:val="B2"/>
      </w:pPr>
      <w:r w:rsidRPr="00C31E24">
        <w:t>c)</w:t>
      </w:r>
      <w:r w:rsidRPr="00C31E24">
        <w:tab/>
        <w:t>if neither condition a) nor b) are met, continue with the rest of the steps;</w:t>
      </w:r>
    </w:p>
    <w:p w14:paraId="124402DF" w14:textId="77777777" w:rsidR="00AE50DC" w:rsidRPr="00C31E24" w:rsidRDefault="00AE50DC" w:rsidP="00AE50DC">
      <w:pPr>
        <w:pStyle w:val="B1"/>
        <w:rPr>
          <w:lang w:eastAsia="ko-KR"/>
        </w:rPr>
      </w:pPr>
      <w:r w:rsidRPr="00C31E24">
        <w:rPr>
          <w:lang w:eastAsia="ko-KR"/>
        </w:rPr>
        <w:t>2)</w:t>
      </w:r>
      <w:r w:rsidRPr="00C31E24">
        <w:rPr>
          <w:lang w:eastAsia="ko-KR"/>
        </w:rPr>
        <w:tab/>
        <w:t>if the SIP INVITE request is rejected in step 1):</w:t>
      </w:r>
    </w:p>
    <w:p w14:paraId="562EE1ED" w14:textId="77777777" w:rsidR="00AE50DC" w:rsidRPr="00C31E24" w:rsidRDefault="00AE50DC" w:rsidP="00AE50DC">
      <w:pPr>
        <w:pStyle w:val="B2"/>
      </w:pPr>
      <w:r w:rsidRPr="00C31E24">
        <w:t>a)</w:t>
      </w:r>
      <w:r w:rsidRPr="00C31E24">
        <w:tab/>
      </w:r>
      <w:r w:rsidRPr="00C31E24">
        <w:rPr>
          <w:lang w:eastAsia="ko-KR"/>
        </w:rPr>
        <w:t>shall</w:t>
      </w:r>
      <w:r w:rsidRPr="00C31E24">
        <w:t xml:space="preserve"> respond towards the participating MCVideo function either with:</w:t>
      </w:r>
    </w:p>
    <w:p w14:paraId="5F9E34C9" w14:textId="77777777" w:rsidR="00AE50DC" w:rsidRPr="00C31E24" w:rsidRDefault="00AE50DC" w:rsidP="00AE50DC">
      <w:pPr>
        <w:pStyle w:val="B3"/>
      </w:pPr>
      <w:r w:rsidRPr="00C31E24">
        <w:t>i)</w:t>
      </w:r>
      <w:r w:rsidRPr="00C31E24">
        <w:tab/>
        <w:t>an appropriate reject code as specified in 3GPP TS 24.229 [11] and warning texts as specified in clause 4.4.2; or</w:t>
      </w:r>
    </w:p>
    <w:p w14:paraId="535BEE3E" w14:textId="77777777" w:rsidR="00AE50DC" w:rsidRPr="00C31E24" w:rsidRDefault="00AE50DC" w:rsidP="00AE50DC">
      <w:pPr>
        <w:pStyle w:val="B3"/>
      </w:pPr>
      <w:r w:rsidRPr="00C31E24">
        <w:t>ii)</w:t>
      </w:r>
      <w:r w:rsidRPr="00C31E24">
        <w:tab/>
        <w:t>with a SIP 480 (Temporarily unavailable) response not including warning texts if the user is authorised to restrict the reason for failure according to &lt;allow-failure-restriction&gt; as specified in 3GPP TS 24.484 [25]; and</w:t>
      </w:r>
    </w:p>
    <w:p w14:paraId="08CF9798" w14:textId="77777777" w:rsidR="00AE50DC" w:rsidRPr="00C31E24" w:rsidRDefault="00AE50DC" w:rsidP="00AE50DC">
      <w:pPr>
        <w:pStyle w:val="B2"/>
      </w:pPr>
      <w:r w:rsidRPr="00C31E24">
        <w:t>b)</w:t>
      </w:r>
      <w:r w:rsidRPr="00C31E24">
        <w:tab/>
      </w:r>
      <w:r w:rsidRPr="00C31E24">
        <w:rPr>
          <w:lang w:eastAsia="ko-KR"/>
        </w:rPr>
        <w:t>skip</w:t>
      </w:r>
      <w:r w:rsidRPr="00C31E24">
        <w:t xml:space="preserve"> the rest of the steps of this clause;</w:t>
      </w:r>
    </w:p>
    <w:p w14:paraId="1EF7583F" w14:textId="77777777" w:rsidR="00AE50DC" w:rsidRPr="00C31E24" w:rsidRDefault="00AE50DC" w:rsidP="00AE50DC">
      <w:pPr>
        <w:pStyle w:val="B1"/>
      </w:pPr>
      <w:r w:rsidRPr="00C31E24">
        <w:t>3)</w:t>
      </w:r>
      <w:r w:rsidRPr="00C31E24">
        <w:tab/>
      </w:r>
      <w:r w:rsidRPr="00C31E24">
        <w:rPr>
          <w:lang w:eastAsia="ko-KR"/>
        </w:rPr>
        <w:t>if</w:t>
      </w:r>
      <w:r w:rsidRPr="00C31E24">
        <w:t xml:space="preserve"> the SDP offer of the SIP INVITE request contains an "a=key-mgmt" attribute field with a "mikey" attribute value containing a MIKEY-SAKKE I_MESSAGE:</w:t>
      </w:r>
    </w:p>
    <w:p w14:paraId="12011AF1" w14:textId="77777777" w:rsidR="00AE50DC" w:rsidRPr="00C31E24" w:rsidRDefault="00AE50DC" w:rsidP="00AE50DC">
      <w:pPr>
        <w:pStyle w:val="B2"/>
      </w:pPr>
      <w:r w:rsidRPr="00C31E24">
        <w:rPr>
          <w:lang w:eastAsia="ko-KR"/>
        </w:rPr>
        <w:t>a)</w:t>
      </w:r>
      <w:r w:rsidRPr="00C31E24">
        <w:rPr>
          <w:lang w:eastAsia="ko-KR"/>
        </w:rPr>
        <w:tab/>
        <w:t xml:space="preserve">shall extract the </w:t>
      </w:r>
      <w:r w:rsidRPr="00C31E24">
        <w:t>MCVideo ID of the originating MCVideo from the initiator field (IDRi) of the I_MESSAGE as described in 3GPP TS 33.180 [8];</w:t>
      </w:r>
    </w:p>
    <w:p w14:paraId="4F734FEA" w14:textId="77777777" w:rsidR="00AE50DC" w:rsidRPr="00C31E24" w:rsidRDefault="00AE50DC" w:rsidP="00AE50DC">
      <w:pPr>
        <w:pStyle w:val="B2"/>
      </w:pPr>
      <w:r w:rsidRPr="00C31E24">
        <w:t>b)</w:t>
      </w:r>
      <w:r w:rsidRPr="00C31E24">
        <w:tab/>
      </w:r>
      <w:r w:rsidRPr="00C31E24">
        <w:rPr>
          <w:lang w:eastAsia="ko-KR"/>
        </w:rPr>
        <w:t>shall</w:t>
      </w:r>
      <w:r w:rsidRPr="00C31E24">
        <w:t xml:space="preserve"> convert the MCVideo ID to a UID as described in 3GPP TS 33.180 [8];</w:t>
      </w:r>
    </w:p>
    <w:p w14:paraId="15CD9EF9" w14:textId="77777777" w:rsidR="00AE50DC" w:rsidRPr="00C31E24" w:rsidRDefault="00AE50DC" w:rsidP="00AE50DC">
      <w:pPr>
        <w:pStyle w:val="B2"/>
      </w:pPr>
      <w:r w:rsidRPr="00C31E24">
        <w:t>c)</w:t>
      </w:r>
      <w:r w:rsidRPr="00C31E24">
        <w:tab/>
      </w:r>
      <w:r w:rsidRPr="00C31E24">
        <w:rPr>
          <w:lang w:eastAsia="ko-KR"/>
        </w:rPr>
        <w:t>shall</w:t>
      </w:r>
      <w:r w:rsidRPr="00C31E24">
        <w:t xml:space="preserve"> use the UID to validate the signature of the MIKEY-SAKKE I_MESSAGE as described in 3GPP TS 33.180 [8];</w:t>
      </w:r>
    </w:p>
    <w:p w14:paraId="0C587D91" w14:textId="77777777" w:rsidR="00AE50DC" w:rsidRPr="00C31E24" w:rsidRDefault="00AE50DC" w:rsidP="00AE50DC">
      <w:pPr>
        <w:pStyle w:val="B2"/>
      </w:pPr>
      <w:r w:rsidRPr="00C31E24">
        <w:rPr>
          <w:lang w:eastAsia="ko-KR"/>
        </w:rPr>
        <w:t>d)</w:t>
      </w:r>
      <w:r w:rsidRPr="00C31E24">
        <w:rPr>
          <w:lang w:eastAsia="ko-KR"/>
        </w:rPr>
        <w:tab/>
        <w:t xml:space="preserve">if authentication verification of the </w:t>
      </w:r>
      <w:r w:rsidRPr="00C31E24">
        <w:t xml:space="preserve">MIKEY-SAKKE I_MESSAGE fails, shall </w:t>
      </w:r>
      <w:r w:rsidRPr="00C31E24">
        <w:rPr>
          <w:lang w:eastAsia="ko-KR"/>
        </w:rPr>
        <w:t xml:space="preserve">reject the </w:t>
      </w:r>
      <w:r w:rsidRPr="00C31E24">
        <w:t>SIP INVITE request with a SIP 488 (Not Acceptable Here) response as specified in IETF RFC 4567 [6], and include warning text set to "</w:t>
      </w:r>
      <w:r w:rsidRPr="00C31E24">
        <w:rPr>
          <w:lang w:eastAsia="ko-KR"/>
        </w:rPr>
        <w:t xml:space="preserve">136 authentication of the MIKEY-SAKKE I_MESSAGE failed" </w:t>
      </w:r>
      <w:r w:rsidRPr="00C31E24">
        <w:t xml:space="preserve">in a Warning header field </w:t>
      </w:r>
      <w:r w:rsidRPr="00C31E24">
        <w:rPr>
          <w:lang w:eastAsia="ko-KR"/>
        </w:rPr>
        <w:t>as specified in clause</w:t>
      </w:r>
      <w:r w:rsidRPr="00C31E24">
        <w:t> 4.4; and</w:t>
      </w:r>
    </w:p>
    <w:p w14:paraId="39D5E59D" w14:textId="77777777" w:rsidR="00AE50DC" w:rsidRPr="00C31E24" w:rsidRDefault="00AE50DC" w:rsidP="00AE50DC">
      <w:pPr>
        <w:pStyle w:val="B2"/>
      </w:pPr>
      <w:r w:rsidRPr="00C31E24">
        <w:t>e)</w:t>
      </w:r>
      <w:r w:rsidRPr="00C31E24">
        <w:tab/>
        <w:t>if the signature of the MIKEY-SAKKE I_MESSAGE was successfully validated:</w:t>
      </w:r>
    </w:p>
    <w:p w14:paraId="5DD68BE1" w14:textId="77777777" w:rsidR="00AE50DC" w:rsidRPr="00C31E24" w:rsidRDefault="00AE50DC" w:rsidP="00AE50DC">
      <w:pPr>
        <w:pStyle w:val="B3"/>
      </w:pPr>
      <w:r w:rsidRPr="00C31E24">
        <w:t>i)</w:t>
      </w:r>
      <w:r w:rsidRPr="00C31E24">
        <w:tab/>
        <w:t>shall extract and decrypt the encapsulated PCK using the terminating user's (KMS provisioned) UID key as described in 3GPP TS 33.180 [8]; and</w:t>
      </w:r>
    </w:p>
    <w:p w14:paraId="0AC11A65" w14:textId="77777777" w:rsidR="00AE50DC" w:rsidRPr="00C31E24" w:rsidRDefault="00AE50DC" w:rsidP="00AE50DC">
      <w:pPr>
        <w:pStyle w:val="B3"/>
      </w:pPr>
      <w:r w:rsidRPr="00C31E24">
        <w:t>ii)</w:t>
      </w:r>
      <w:r w:rsidRPr="00C31E24">
        <w:tab/>
        <w:t>shall extract the PCK-ID, from the payload as specified in 3GPP TS 33.180 [8];</w:t>
      </w:r>
    </w:p>
    <w:p w14:paraId="2D1E5E7F" w14:textId="77777777" w:rsidR="00AE50DC" w:rsidRPr="00C31E24" w:rsidRDefault="00AE50DC" w:rsidP="00AE50DC">
      <w:pPr>
        <w:pStyle w:val="NO"/>
      </w:pPr>
      <w:r w:rsidRPr="00C31E24">
        <w:t>NOTE 1:</w:t>
      </w:r>
      <w:r w:rsidRPr="00C31E24">
        <w:tab/>
        <w:t>With the PCK successfully shared between the originating MCVideo client and the terminating MCVideo client, both clients are able to use SRTP/SRTCP to create an end-to-end secure session.</w:t>
      </w:r>
    </w:p>
    <w:p w14:paraId="011C04C2" w14:textId="77777777" w:rsidR="00AE50DC" w:rsidRPr="00C31E24" w:rsidRDefault="00AE50DC" w:rsidP="00AE50DC">
      <w:pPr>
        <w:pStyle w:val="B1"/>
        <w:rPr>
          <w:lang w:eastAsia="ko-KR"/>
        </w:rPr>
      </w:pPr>
      <w:r w:rsidRPr="00C31E24">
        <w:t>4)</w:t>
      </w:r>
      <w:r w:rsidRPr="00C31E24">
        <w:tab/>
        <w:t>may check if a Resource-Priority header field is included in the incoming SIP INVITE request and may perform further actions outside the scope of this specification to act upon an included Resource-Priority header field as specified in 3GPP TS 24.229 [11]</w:t>
      </w:r>
      <w:r w:rsidRPr="00C31E24">
        <w:rPr>
          <w:lang w:eastAsia="ko-KR"/>
        </w:rPr>
        <w:t>;</w:t>
      </w:r>
    </w:p>
    <w:p w14:paraId="2AEF390E" w14:textId="77777777" w:rsidR="00AE50DC" w:rsidRPr="00C31E24" w:rsidRDefault="00AE50DC" w:rsidP="00AE50DC">
      <w:pPr>
        <w:pStyle w:val="B1"/>
        <w:rPr>
          <w:lang w:eastAsia="ko-KR"/>
        </w:rPr>
      </w:pPr>
      <w:r w:rsidRPr="00C31E24">
        <w:t>5)</w:t>
      </w:r>
      <w:r w:rsidRPr="00C31E24">
        <w:tab/>
        <w:t xml:space="preserve">if the received SIP INVITE request contains an application/vnd.3gpp.mcvideo-info+xml MIME body with the &lt;mcvideoinfo&gt; element containing the &lt;mcvideo-Params&gt; element with the &lt;ambient-viewing-type&gt; element set to a value of "local-init", may display to the MCVideo </w:t>
      </w:r>
      <w:r w:rsidRPr="00C31E24">
        <w:rPr>
          <w:lang w:eastAsia="ko-KR"/>
        </w:rPr>
        <w:t>u</w:t>
      </w:r>
      <w:r w:rsidRPr="00C31E24">
        <w:t xml:space="preserve">ser the MCVideo ID of the </w:t>
      </w:r>
      <w:r w:rsidRPr="00C31E24">
        <w:rPr>
          <w:lang w:eastAsia="ko-KR"/>
        </w:rPr>
        <w:t>i</w:t>
      </w:r>
      <w:r w:rsidRPr="00C31E24">
        <w:t xml:space="preserve">nviting MCVideo </w:t>
      </w:r>
      <w:r w:rsidRPr="00C31E24">
        <w:rPr>
          <w:lang w:eastAsia="ko-KR"/>
        </w:rPr>
        <w:t>u</w:t>
      </w:r>
      <w:r w:rsidRPr="00C31E24">
        <w:t>ser</w:t>
      </w:r>
      <w:r w:rsidRPr="00C31E24">
        <w:rPr>
          <w:lang w:eastAsia="ko-KR"/>
        </w:rPr>
        <w:t>;</w:t>
      </w:r>
    </w:p>
    <w:p w14:paraId="366C98DE" w14:textId="77777777" w:rsidR="00AE50DC" w:rsidRPr="00C31E24" w:rsidRDefault="00AE50DC" w:rsidP="00AE50DC">
      <w:pPr>
        <w:pStyle w:val="B1"/>
        <w:rPr>
          <w:lang w:eastAsia="ko-KR"/>
        </w:rPr>
      </w:pPr>
      <w:r w:rsidRPr="00C31E24">
        <w:t>6)</w:t>
      </w:r>
      <w:r w:rsidRPr="00C31E24">
        <w:tab/>
      </w:r>
      <w:r w:rsidRPr="00C31E24">
        <w:rPr>
          <w:lang w:eastAsia="ko-KR"/>
        </w:rPr>
        <w:t>shall</w:t>
      </w:r>
      <w:r w:rsidRPr="00C31E24">
        <w:t xml:space="preserve"> perform the automatic commencement procedures specified in </w:t>
      </w:r>
      <w:r w:rsidRPr="00C31E24">
        <w:rPr>
          <w:lang w:eastAsia="ko-KR"/>
        </w:rPr>
        <w:t>clause</w:t>
      </w:r>
      <w:r w:rsidRPr="00C31E24">
        <w:t> </w:t>
      </w:r>
      <w:r w:rsidRPr="00C31E24">
        <w:rPr>
          <w:lang w:eastAsia="ko-KR"/>
        </w:rPr>
        <w:t>6.2.3.1.1;</w:t>
      </w:r>
    </w:p>
    <w:p w14:paraId="7F314643" w14:textId="77777777" w:rsidR="00AE50DC" w:rsidRPr="00C31E24" w:rsidRDefault="00AE50DC" w:rsidP="00AE50DC">
      <w:pPr>
        <w:pStyle w:val="NO"/>
      </w:pPr>
      <w:r w:rsidRPr="00C31E24">
        <w:t>NOTE 2:</w:t>
      </w:r>
      <w:r w:rsidRPr="00C31E24">
        <w:tab/>
        <w:t>Auto-answer is the commencement mode for both participants in locally initiated and remotely initiated ambient viewing calls.</w:t>
      </w:r>
    </w:p>
    <w:p w14:paraId="2061771F" w14:textId="77777777" w:rsidR="00AE50DC" w:rsidRPr="00C31E24" w:rsidRDefault="00AE50DC" w:rsidP="00AE50DC">
      <w:pPr>
        <w:pStyle w:val="B1"/>
        <w:rPr>
          <w:lang w:eastAsia="ko-KR"/>
        </w:rPr>
      </w:pPr>
      <w:r w:rsidRPr="00C31E24">
        <w:rPr>
          <w:lang w:eastAsia="ko-KR"/>
        </w:rPr>
        <w:t>7)</w:t>
      </w:r>
      <w:r w:rsidRPr="00C31E24">
        <w:rPr>
          <w:lang w:eastAsia="ko-KR"/>
        </w:rPr>
        <w:tab/>
        <w:t xml:space="preserve">if the </w:t>
      </w:r>
      <w:r w:rsidRPr="00C31E24">
        <w:t>&lt;ambient-viewing-type&gt; element contained in the application/vnd.3gpp.mcvideo-info+xml MIME body in the received SIP INVITE request was set to a value of "remote-init":</w:t>
      </w:r>
    </w:p>
    <w:p w14:paraId="5623A0A0" w14:textId="77777777" w:rsidR="00AE50DC" w:rsidRPr="00C31E24" w:rsidRDefault="00AE50DC" w:rsidP="00AE50DC">
      <w:pPr>
        <w:pStyle w:val="B2"/>
        <w:rPr>
          <w:lang w:eastAsia="ko-KR"/>
        </w:rPr>
      </w:pPr>
      <w:r w:rsidRPr="00C31E24">
        <w:rPr>
          <w:lang w:eastAsia="ko-KR"/>
        </w:rPr>
        <w:t>a)</w:t>
      </w:r>
      <w:r w:rsidRPr="00C31E24">
        <w:rPr>
          <w:lang w:eastAsia="ko-KR"/>
        </w:rPr>
        <w:tab/>
        <w:t>shall cache the value of "viewed-to MCVideo user" as the ambient viewing client role for this call; or;</w:t>
      </w:r>
    </w:p>
    <w:p w14:paraId="2FD5F517" w14:textId="77777777" w:rsidR="00AE50DC" w:rsidRPr="00C31E24" w:rsidRDefault="00AE50DC" w:rsidP="00AE50DC">
      <w:pPr>
        <w:pStyle w:val="B2"/>
      </w:pPr>
      <w:r w:rsidRPr="00C31E24">
        <w:rPr>
          <w:lang w:eastAsia="ko-KR"/>
        </w:rPr>
        <w:t>b)</w:t>
      </w:r>
      <w:r w:rsidRPr="00C31E24">
        <w:rPr>
          <w:lang w:eastAsia="ko-KR"/>
        </w:rPr>
        <w:tab/>
        <w:t xml:space="preserve">if the </w:t>
      </w:r>
      <w:r w:rsidRPr="00C31E24">
        <w:t xml:space="preserve">&lt;ambient-viewing-type&gt; element contained in the application/vnd.3gpp.mcvideo-info+xml MIME body was set to a value of "local-init" " </w:t>
      </w:r>
      <w:r w:rsidRPr="00C31E24">
        <w:rPr>
          <w:lang w:eastAsia="ko-KR"/>
        </w:rPr>
        <w:t>shall cache the value of "viewing MCVideo user" as the ambient viewing client role for this call;</w:t>
      </w:r>
    </w:p>
    <w:p w14:paraId="3E283A76" w14:textId="77777777" w:rsidR="00AE50DC" w:rsidRPr="00C31E24" w:rsidRDefault="00AE50DC" w:rsidP="00AE50DC">
      <w:pPr>
        <w:pStyle w:val="B1"/>
      </w:pPr>
      <w:r w:rsidRPr="00C31E24">
        <w:t>8)</w:t>
      </w:r>
      <w:r w:rsidRPr="00C31E24">
        <w:tab/>
      </w:r>
      <w:r w:rsidRPr="00C31E24">
        <w:rPr>
          <w:lang w:eastAsia="ko-KR"/>
        </w:rPr>
        <w:t>if</w:t>
      </w:r>
      <w:r w:rsidRPr="00C31E24">
        <w:t xml:space="preserve"> the received SIP INVITE request</w:t>
      </w:r>
      <w:r w:rsidRPr="00C31E24">
        <w:rPr>
          <w:lang w:eastAsia="ko-KR"/>
        </w:rPr>
        <w:t xml:space="preserve"> includes an alert-info header field as specified in </w:t>
      </w:r>
      <w:r w:rsidRPr="00C31E24">
        <w:t>IETF RFC 3261 [15] and as updated by IETF RFC 7462 [66] set to a value of "&lt;</w:t>
      </w:r>
      <w:hyperlink r:id="rId22" w:history="1">
        <w:r w:rsidRPr="00C31E24">
          <w:rPr>
            <w:rFonts w:eastAsia="Malgun Gothic"/>
            <w:color w:val="0000FF"/>
            <w:u w:val="single"/>
          </w:rPr>
          <w:t>file:///dev/null</w:t>
        </w:r>
      </w:hyperlink>
      <w:r w:rsidRPr="00C31E24">
        <w:t>&gt;" shall not give any indication of the progress of the call to the MCVideo user;</w:t>
      </w:r>
    </w:p>
    <w:p w14:paraId="2857A92B" w14:textId="77777777" w:rsidR="00AE50DC" w:rsidRPr="00C31E24" w:rsidRDefault="00AE50DC" w:rsidP="00AE50DC">
      <w:pPr>
        <w:pStyle w:val="NO"/>
      </w:pPr>
      <w:r w:rsidRPr="00C31E24">
        <w:t>NOTE 3:</w:t>
      </w:r>
      <w:r w:rsidRPr="00C31E24">
        <w:tab/>
        <w:t>The alert-info header field having the value of "&lt;</w:t>
      </w:r>
      <w:hyperlink r:id="rId23" w:history="1">
        <w:r w:rsidRPr="00C31E24">
          <w:rPr>
            <w:rFonts w:eastAsia="Malgun Gothic"/>
            <w:color w:val="0000FF"/>
            <w:u w:val="single"/>
          </w:rPr>
          <w:t>file:///dev/null</w:t>
        </w:r>
      </w:hyperlink>
      <w:r w:rsidRPr="00C31E24">
        <w:t>&gt;" is intended to result in having a "null" alert, i.e. an alert with no content or physical manifestation of any kind.</w:t>
      </w:r>
    </w:p>
    <w:p w14:paraId="4601AA77" w14:textId="77777777" w:rsidR="00AE50DC" w:rsidRPr="00C31E24" w:rsidRDefault="00AE50DC" w:rsidP="00AE50DC">
      <w:pPr>
        <w:pStyle w:val="B1"/>
        <w:rPr>
          <w:lang w:eastAsia="ko-KR"/>
        </w:rPr>
      </w:pPr>
      <w:r w:rsidRPr="00C31E24">
        <w:rPr>
          <w:lang w:eastAsia="ko-KR"/>
        </w:rPr>
        <w:t>9)</w:t>
      </w:r>
      <w:r w:rsidRPr="00C31E24">
        <w:rPr>
          <w:lang w:eastAsia="ko-KR"/>
        </w:rPr>
        <w:tab/>
        <w:t xml:space="preserve">if the </w:t>
      </w:r>
      <w:r w:rsidRPr="00C31E24">
        <w:t xml:space="preserve">&lt;ambient-viewing-type&gt; element contained in the application/vnd.3gpp.mcvideo-info+xml MIME body is set to a value of "local-init", should provide an indication to the MCVideo </w:t>
      </w:r>
      <w:r w:rsidRPr="00C31E24">
        <w:rPr>
          <w:lang w:eastAsia="ko-KR"/>
        </w:rPr>
        <w:t>u</w:t>
      </w:r>
      <w:r w:rsidRPr="00C31E24">
        <w:t>ser that the ambient viewing call is in progress</w:t>
      </w:r>
      <w:r w:rsidRPr="00C31E24">
        <w:rPr>
          <w:lang w:eastAsia="ko-KR"/>
        </w:rPr>
        <w:t>; and</w:t>
      </w:r>
    </w:p>
    <w:p w14:paraId="48F57AE3" w14:textId="77777777" w:rsidR="00AE50DC" w:rsidRPr="00C31E24" w:rsidRDefault="00AE50DC" w:rsidP="00AE50DC">
      <w:pPr>
        <w:pStyle w:val="NO"/>
      </w:pPr>
      <w:r w:rsidRPr="00C31E24">
        <w:t>NOTE 4:</w:t>
      </w:r>
      <w:r w:rsidRPr="00C31E24">
        <w:tab/>
        <w:t>The terminating user in a remotely initiated ambient viewing is the viewed-to MCVideo user and is intended to be totally unaware that their camera is activated and a call is in progress.</w:t>
      </w:r>
    </w:p>
    <w:p w14:paraId="0C782046" w14:textId="77777777" w:rsidR="00AE50DC" w:rsidRPr="00C31E24" w:rsidRDefault="00AE50DC" w:rsidP="00AE50DC">
      <w:pPr>
        <w:pStyle w:val="B1"/>
      </w:pPr>
      <w:r w:rsidRPr="00C31E24">
        <w:rPr>
          <w:rFonts w:eastAsia="Malgun Gothic"/>
        </w:rPr>
        <w:t>10)</w:t>
      </w:r>
      <w:r w:rsidRPr="00C31E24">
        <w:rPr>
          <w:rFonts w:eastAsia="Malgun Gothic"/>
        </w:rPr>
        <w:tab/>
        <w:t xml:space="preserve">shall </w:t>
      </w:r>
      <w:r w:rsidRPr="00C31E24">
        <w:rPr>
          <w:lang w:eastAsia="ko-KR"/>
        </w:rPr>
        <w:t>cache</w:t>
      </w:r>
      <w:r w:rsidRPr="00C31E24">
        <w:rPr>
          <w:rFonts w:eastAsia="Malgun Gothic"/>
        </w:rPr>
        <w:t xml:space="preserve"> as the ambient viewing type for the call the value contained in the </w:t>
      </w:r>
      <w:r w:rsidRPr="00C31E24">
        <w:t>&lt;ambient-viewing-type&gt; element of the application/vnd.3gpp.mcvideo-info+xml MIME body contained in the received SIP INVITE request.</w:t>
      </w:r>
    </w:p>
    <w:p w14:paraId="777ACDAE" w14:textId="77777777" w:rsidR="00AE50DC" w:rsidRPr="00C31E24" w:rsidRDefault="00AE50DC" w:rsidP="00AE50DC">
      <w:r w:rsidRPr="00C31E24">
        <w:t>[TS 24.281, clause 15.2.1.4]</w:t>
      </w:r>
    </w:p>
    <w:p w14:paraId="3D318B84" w14:textId="77777777" w:rsidR="00AE50DC" w:rsidRPr="00C31E24" w:rsidRDefault="00AE50DC" w:rsidP="00AE50DC">
      <w:r w:rsidRPr="00C31E24">
        <w:t>This clause is referenced from other procedures.</w:t>
      </w:r>
    </w:p>
    <w:p w14:paraId="30C211CF" w14:textId="77777777" w:rsidR="00AE50DC" w:rsidRPr="00C31E24" w:rsidRDefault="00AE50DC" w:rsidP="00AE50DC">
      <w:pPr>
        <w:rPr>
          <w:lang w:eastAsia="ko-KR"/>
        </w:rPr>
      </w:pPr>
      <w:r w:rsidRPr="00C31E24">
        <w:rPr>
          <w:lang w:eastAsia="ko-KR"/>
        </w:rPr>
        <w:t>Upon receipt of a SIP BYE request in the dialog of an ambient viewing session, the MCVideo client:</w:t>
      </w:r>
    </w:p>
    <w:p w14:paraId="2031F749" w14:textId="77777777" w:rsidR="00AE50DC" w:rsidRPr="00C31E24" w:rsidRDefault="00AE50DC" w:rsidP="00AE50DC">
      <w:pPr>
        <w:pStyle w:val="B1"/>
      </w:pPr>
      <w:r w:rsidRPr="00C31E24">
        <w:t>1)</w:t>
      </w:r>
      <w:r w:rsidRPr="00C31E24">
        <w:tab/>
      </w:r>
      <w:r w:rsidRPr="00C31E24">
        <w:rPr>
          <w:lang w:eastAsia="ko-KR"/>
        </w:rPr>
        <w:t>shall</w:t>
      </w:r>
      <w:r w:rsidRPr="00C31E24">
        <w:t xml:space="preserve"> comply with the procedures of clause 6.2.6;</w:t>
      </w:r>
    </w:p>
    <w:p w14:paraId="37E87121" w14:textId="77777777" w:rsidR="00AE50DC" w:rsidRPr="00C31E24" w:rsidRDefault="00AE50DC" w:rsidP="00AE50DC">
      <w:pPr>
        <w:pStyle w:val="B1"/>
      </w:pPr>
      <w:r w:rsidRPr="00C31E24">
        <w:t>2)</w:t>
      </w:r>
      <w:r w:rsidRPr="00C31E24">
        <w:tab/>
        <w:t xml:space="preserve">if the cached </w:t>
      </w:r>
      <w:r w:rsidRPr="00C31E24">
        <w:rPr>
          <w:lang w:eastAsia="ko-KR"/>
        </w:rPr>
        <w:t>ambient viewing client role</w:t>
      </w:r>
      <w:r w:rsidRPr="00C31E24">
        <w:t xml:space="preserve"> is equal to "viewed-to MCVideo user", shall provide no indication that an ambient viewing call has been terminated;</w:t>
      </w:r>
    </w:p>
    <w:p w14:paraId="6B48CF02" w14:textId="77777777" w:rsidR="00AE50DC" w:rsidRPr="00C31E24" w:rsidRDefault="00AE50DC" w:rsidP="00AE50DC">
      <w:pPr>
        <w:pStyle w:val="B1"/>
      </w:pPr>
      <w:r w:rsidRPr="00C31E24">
        <w:t>3)</w:t>
      </w:r>
      <w:r w:rsidRPr="00C31E24">
        <w:tab/>
        <w:t xml:space="preserve">if the cached </w:t>
      </w:r>
      <w:r w:rsidRPr="00C31E24">
        <w:rPr>
          <w:lang w:eastAsia="ko-KR"/>
        </w:rPr>
        <w:t>ambient viewing client role</w:t>
      </w:r>
      <w:r w:rsidRPr="00C31E24">
        <w:t xml:space="preserve"> is equal to "viewing MCVideo user", may provide an indication to the MCVideo user that the ambient viewing call has been terminated; and</w:t>
      </w:r>
    </w:p>
    <w:p w14:paraId="633A7FA1" w14:textId="77777777" w:rsidR="00AE50DC" w:rsidRPr="00C31E24" w:rsidRDefault="00AE50DC" w:rsidP="00AE50DC">
      <w:pPr>
        <w:pStyle w:val="B1"/>
        <w:rPr>
          <w:lang w:eastAsia="ko-KR"/>
        </w:rPr>
      </w:pPr>
      <w:r w:rsidRPr="00C31E24">
        <w:t>4)</w:t>
      </w:r>
      <w:r w:rsidRPr="00C31E24">
        <w:tab/>
      </w:r>
      <w:r w:rsidRPr="00C31E24">
        <w:rPr>
          <w:lang w:eastAsia="ko-KR"/>
        </w:rPr>
        <w:t>shall clear the cache of the data stored as:</w:t>
      </w:r>
    </w:p>
    <w:p w14:paraId="563F1FB9" w14:textId="77777777" w:rsidR="00AE50DC" w:rsidRPr="00C31E24" w:rsidRDefault="00AE50DC" w:rsidP="00AE50DC">
      <w:pPr>
        <w:pStyle w:val="B2"/>
        <w:rPr>
          <w:lang w:eastAsia="ko-KR"/>
        </w:rPr>
      </w:pPr>
      <w:r w:rsidRPr="00C31E24">
        <w:rPr>
          <w:lang w:eastAsia="ko-KR"/>
        </w:rPr>
        <w:t>a)</w:t>
      </w:r>
      <w:r w:rsidRPr="00C31E24">
        <w:rPr>
          <w:lang w:eastAsia="ko-KR"/>
        </w:rPr>
        <w:tab/>
        <w:t>ambient viewing client role; and</w:t>
      </w:r>
    </w:p>
    <w:p w14:paraId="4EB0ED0C" w14:textId="77777777" w:rsidR="00AE50DC" w:rsidRPr="00C31E24" w:rsidRDefault="00AE50DC" w:rsidP="00AE50DC">
      <w:pPr>
        <w:pStyle w:val="B2"/>
      </w:pPr>
      <w:r w:rsidRPr="00C31E24">
        <w:rPr>
          <w:rFonts w:eastAsia="Malgun Gothic"/>
        </w:rPr>
        <w:t>b)</w:t>
      </w:r>
      <w:r w:rsidRPr="00C31E24">
        <w:rPr>
          <w:rFonts w:eastAsia="Malgun Gothic"/>
        </w:rPr>
        <w:tab/>
        <w:t>ambient viewing type</w:t>
      </w:r>
      <w:r w:rsidRPr="00C31E24">
        <w:t>.</w:t>
      </w:r>
    </w:p>
    <w:p w14:paraId="7482D453" w14:textId="77777777" w:rsidR="00AE50DC" w:rsidRPr="00C31E24" w:rsidRDefault="00AE50DC" w:rsidP="00AE50DC">
      <w:r w:rsidRPr="00C31E24">
        <w:t>[TS 24.581, clause 6.2.4.2.3]</w:t>
      </w:r>
    </w:p>
    <w:p w14:paraId="5A1874BA" w14:textId="77777777" w:rsidR="00AE50DC" w:rsidRPr="00C31E24" w:rsidRDefault="00AE50DC" w:rsidP="00AE50DC">
      <w:r w:rsidRPr="00C31E24">
        <w:t>When an MCVideo call is established, the terminating transmission participant:</w:t>
      </w:r>
    </w:p>
    <w:p w14:paraId="7742F815" w14:textId="77777777" w:rsidR="00AE50DC" w:rsidRPr="00C31E24" w:rsidRDefault="00AE50DC" w:rsidP="00AE50DC">
      <w:pPr>
        <w:pStyle w:val="B1"/>
      </w:pPr>
      <w:r w:rsidRPr="00C31E24">
        <w:t>1.</w:t>
      </w:r>
      <w:r w:rsidRPr="00C31E24">
        <w:tab/>
        <w:t>shall create an instance of a 'Transmission participant state transition diagram for basic transmission control operation'; and</w:t>
      </w:r>
    </w:p>
    <w:p w14:paraId="5F3428C6" w14:textId="77777777" w:rsidR="00AE50DC" w:rsidRPr="00C31E24" w:rsidRDefault="00AE50DC" w:rsidP="00AE50DC">
      <w:pPr>
        <w:pStyle w:val="B1"/>
      </w:pPr>
      <w:r w:rsidRPr="00C31E24">
        <w:t>2.</w:t>
      </w:r>
      <w:r w:rsidRPr="00C31E24">
        <w:tab/>
        <w:t>shall enter the 'U: has no permission to transmit' state.</w:t>
      </w:r>
    </w:p>
    <w:p w14:paraId="6F0D2A8A" w14:textId="77777777" w:rsidR="00AE50DC" w:rsidRPr="00C31E24" w:rsidRDefault="00AE50DC" w:rsidP="00AE50DC">
      <w:pPr>
        <w:pStyle w:val="NO"/>
      </w:pPr>
      <w:r w:rsidRPr="00C31E24">
        <w:t>NOTE:</w:t>
      </w:r>
      <w:r w:rsidRPr="00C31E24">
        <w:tab/>
        <w:t>From a transmission participant perspective the MCVideo call is established when the application and signalling plane sends the SIP 200 (OK) response.</w:t>
      </w:r>
    </w:p>
    <w:p w14:paraId="6725DE93" w14:textId="77777777" w:rsidR="00AE50DC" w:rsidRPr="00C31E24" w:rsidRDefault="00AE50DC" w:rsidP="00AE50DC">
      <w:r w:rsidRPr="00C31E24">
        <w:t>[TS 24.581, clause 6.2.4.3.3]</w:t>
      </w:r>
    </w:p>
    <w:p w14:paraId="32D8A3B7" w14:textId="77777777" w:rsidR="00AE50DC" w:rsidRPr="00C31E24" w:rsidRDefault="00AE50DC" w:rsidP="00AE50DC">
      <w:r w:rsidRPr="00C31E24">
        <w:t>Upon receiving a Transmission Granted message from the transmission control server due to remote Transmission request, the transmission participant:</w:t>
      </w:r>
    </w:p>
    <w:p w14:paraId="3C0D760D" w14:textId="77777777" w:rsidR="00AE50DC" w:rsidRPr="00C31E24" w:rsidRDefault="00AE50DC" w:rsidP="00AE50DC">
      <w:pPr>
        <w:pStyle w:val="B1"/>
      </w:pPr>
      <w:r w:rsidRPr="00C31E24">
        <w:t>1.</w:t>
      </w:r>
      <w:r w:rsidRPr="00C31E24">
        <w:tab/>
        <w:t>if the first bit in the subtype of the Transmission Granted message is set to '1' (Acknowledgment is required) as described in subclause 9.2.2.1, shall send a Transmission control Ack message. The Transmission control Ack message:</w:t>
      </w:r>
    </w:p>
    <w:p w14:paraId="6B76B101" w14:textId="77777777" w:rsidR="00AE50DC" w:rsidRPr="00C31E24" w:rsidRDefault="00AE50DC" w:rsidP="00AE50DC">
      <w:pPr>
        <w:pStyle w:val="B2"/>
      </w:pPr>
      <w:r w:rsidRPr="00C31E24">
        <w:t>a.</w:t>
      </w:r>
      <w:r w:rsidRPr="00C31E24">
        <w:tab/>
        <w:t>shall include the Message Type field set to '1' (Transmission Granted); and</w:t>
      </w:r>
    </w:p>
    <w:p w14:paraId="43715CDD" w14:textId="77777777" w:rsidR="00AE50DC" w:rsidRPr="00C31E24" w:rsidRDefault="00AE50DC" w:rsidP="00AE50DC">
      <w:pPr>
        <w:pStyle w:val="B2"/>
      </w:pPr>
      <w:r w:rsidRPr="00C31E24">
        <w:t>b.</w:t>
      </w:r>
      <w:r w:rsidRPr="00C31E24">
        <w:tab/>
        <w:t>shall include the Source field set to '0' (the transmission participant is the source);</w:t>
      </w:r>
    </w:p>
    <w:p w14:paraId="6F045A88" w14:textId="47D80F18" w:rsidR="00AE50DC" w:rsidRPr="00C31E24" w:rsidRDefault="00AE50DC" w:rsidP="00AE50DC">
      <w:pPr>
        <w:pStyle w:val="B1"/>
      </w:pPr>
      <w:r w:rsidRPr="00C31E24">
        <w:t>2.</w:t>
      </w:r>
      <w:r w:rsidRPr="00C31E24">
        <w:tab/>
        <w:t xml:space="preserve">shall store the SSRC of granted transmission participant received in the Transmission Granted message and use it in the RTP media packets until the transmission is </w:t>
      </w:r>
      <w:r w:rsidR="00C31E24" w:rsidRPr="00C31E24">
        <w:t>released</w:t>
      </w:r>
      <w:r w:rsidRPr="00C31E24">
        <w:t>;</w:t>
      </w:r>
    </w:p>
    <w:p w14:paraId="151201DA" w14:textId="77777777" w:rsidR="00AE50DC" w:rsidRPr="00C31E24" w:rsidRDefault="00AE50DC" w:rsidP="00AE50DC">
      <w:pPr>
        <w:pStyle w:val="B1"/>
      </w:pPr>
      <w:r w:rsidRPr="00C31E24">
        <w:t>3.</w:t>
      </w:r>
      <w:r w:rsidRPr="00C31E24">
        <w:tab/>
        <w:t>shall provide Transmission granted notification to the user, if not already done; and</w:t>
      </w:r>
    </w:p>
    <w:p w14:paraId="6EDDD824" w14:textId="77777777" w:rsidR="00AE50DC" w:rsidRPr="00C31E24" w:rsidRDefault="00AE50DC" w:rsidP="00AE50DC">
      <w:pPr>
        <w:pStyle w:val="B1"/>
      </w:pPr>
      <w:r w:rsidRPr="00C31E24">
        <w:t>4.</w:t>
      </w:r>
      <w:r w:rsidRPr="00C31E24">
        <w:tab/>
        <w:t>shall enter the 'U: has permission to transmit' state.</w:t>
      </w:r>
    </w:p>
    <w:p w14:paraId="4FB9D603" w14:textId="77777777" w:rsidR="00AE50DC" w:rsidRPr="00C31E24" w:rsidRDefault="00AE50DC" w:rsidP="00AE50DC">
      <w:r w:rsidRPr="00C31E24">
        <w:t>[TS 24.581, clause 6.2.4.5.7]</w:t>
      </w:r>
    </w:p>
    <w:p w14:paraId="27541186" w14:textId="77777777" w:rsidR="00AE50DC" w:rsidRPr="00C31E24" w:rsidRDefault="00AE50DC" w:rsidP="00AE50DC">
      <w:r w:rsidRPr="00C31E24">
        <w:t>Upon receiving a Transmission End Request message from transmission control server, the transmission participant:</w:t>
      </w:r>
    </w:p>
    <w:p w14:paraId="5F3112C0" w14:textId="77777777" w:rsidR="00AE50DC" w:rsidRPr="00C31E24" w:rsidRDefault="00AE50DC" w:rsidP="00AE50DC">
      <w:pPr>
        <w:pStyle w:val="B1"/>
      </w:pPr>
      <w:r w:rsidRPr="00C31E24">
        <w:t>1.</w:t>
      </w:r>
      <w:r w:rsidRPr="00C31E24">
        <w:tab/>
        <w:t>shall inform the user that the permission to send RTP media is being revoked;</w:t>
      </w:r>
    </w:p>
    <w:p w14:paraId="78A93E1E" w14:textId="77777777" w:rsidR="00AE50DC" w:rsidRPr="00C31E24" w:rsidRDefault="00AE50DC" w:rsidP="00AE50DC">
      <w:pPr>
        <w:pStyle w:val="B1"/>
      </w:pPr>
      <w:r w:rsidRPr="00C31E24">
        <w:t>2.</w:t>
      </w:r>
      <w:r w:rsidRPr="00C31E24">
        <w:tab/>
        <w:t>may give information to the user about the reason for terminating the permission to send media;</w:t>
      </w:r>
    </w:p>
    <w:p w14:paraId="0FC0F418" w14:textId="77777777" w:rsidR="00AE50DC" w:rsidRPr="00C31E24" w:rsidRDefault="00AE50DC" w:rsidP="00AE50DC">
      <w:pPr>
        <w:pStyle w:val="B1"/>
      </w:pPr>
      <w:r w:rsidRPr="00C31E24">
        <w:t>3.</w:t>
      </w:r>
      <w:r w:rsidRPr="00C31E24">
        <w:tab/>
        <w:t>shall request the media in the MCVideo client to discard any remaining buffered RTP media packets and to stop forwarding of encoded video to the MCVideo server; and</w:t>
      </w:r>
    </w:p>
    <w:p w14:paraId="78610579" w14:textId="77777777" w:rsidR="00AE50DC" w:rsidRPr="00C31E24" w:rsidRDefault="00AE50DC" w:rsidP="00AE50DC">
      <w:pPr>
        <w:pStyle w:val="B1"/>
      </w:pPr>
      <w:r w:rsidRPr="00C31E24">
        <w:t>4.  shall send  Transmission End Response message to the transmission control server.</w:t>
      </w:r>
    </w:p>
    <w:p w14:paraId="3D1BDB1C" w14:textId="77777777" w:rsidR="00AE50DC" w:rsidRPr="00C31E24" w:rsidRDefault="00AE50DC" w:rsidP="00AE50DC">
      <w:pPr>
        <w:pStyle w:val="B1"/>
      </w:pPr>
      <w:r w:rsidRPr="00C31E24">
        <w:t>5.</w:t>
      </w:r>
      <w:r w:rsidRPr="00C31E24">
        <w:tab/>
        <w:t>if the session is not a broadcast group call or if the A-bit in the Transmission Indicator field is set to '1' (Normal call), shall enter the 'U: has no permission to transmit' state; and</w:t>
      </w:r>
    </w:p>
    <w:p w14:paraId="70B1873A" w14:textId="77777777" w:rsidR="00AE50DC" w:rsidRPr="00C31E24" w:rsidRDefault="00AE50DC" w:rsidP="00AE50DC">
      <w:pPr>
        <w:pStyle w:val="B1"/>
      </w:pPr>
      <w:r w:rsidRPr="00C31E24">
        <w:t>6.</w:t>
      </w:r>
      <w:r w:rsidRPr="00C31E24">
        <w:tab/>
        <w:t>if the session was initiated as a broadcast group call:</w:t>
      </w:r>
    </w:p>
    <w:p w14:paraId="659DB5E7" w14:textId="77777777" w:rsidR="00AE50DC" w:rsidRPr="00C31E24" w:rsidRDefault="00AE50DC" w:rsidP="00AE50DC">
      <w:pPr>
        <w:pStyle w:val="B2"/>
      </w:pPr>
      <w:r w:rsidRPr="00C31E24">
        <w:t>a.</w:t>
      </w:r>
      <w:r w:rsidRPr="00C31E24">
        <w:tab/>
        <w:t>shall indicate to the MCVideo client the media transmission is completed; and</w:t>
      </w:r>
    </w:p>
    <w:p w14:paraId="6E58463E" w14:textId="77777777" w:rsidR="00AE50DC" w:rsidRPr="00C31E24" w:rsidRDefault="00AE50DC" w:rsidP="00AE50DC">
      <w:pPr>
        <w:pStyle w:val="B2"/>
      </w:pPr>
      <w:r w:rsidRPr="00C31E24">
        <w:t>b</w:t>
      </w:r>
      <w:r w:rsidRPr="00C31E24">
        <w:tab/>
        <w:t>shall enter the 'Call releasing' state.</w:t>
      </w:r>
    </w:p>
    <w:p w14:paraId="4B8BA4DF" w14:textId="77777777" w:rsidR="00AE50DC" w:rsidRPr="00C31E24" w:rsidRDefault="00AE50DC" w:rsidP="00AE50DC">
      <w:pPr>
        <w:pStyle w:val="H6"/>
      </w:pPr>
      <w:r w:rsidRPr="00C31E24">
        <w:t>6.7.2.3</w:t>
      </w:r>
      <w:r w:rsidRPr="00C31E24">
        <w:tab/>
        <w:t>Test description</w:t>
      </w:r>
    </w:p>
    <w:p w14:paraId="4740CBAA" w14:textId="77777777" w:rsidR="00AE50DC" w:rsidRPr="00C31E24" w:rsidRDefault="00AE50DC" w:rsidP="00AE50DC">
      <w:pPr>
        <w:pStyle w:val="H6"/>
      </w:pPr>
      <w:r w:rsidRPr="00C31E24">
        <w:t>6.7.2.3.1</w:t>
      </w:r>
      <w:r w:rsidRPr="00C31E24">
        <w:tab/>
        <w:t>Pre-test conditions</w:t>
      </w:r>
    </w:p>
    <w:p w14:paraId="1BD20BA2" w14:textId="77777777" w:rsidR="00AE50DC" w:rsidRPr="00C31E24" w:rsidRDefault="00AE50DC" w:rsidP="00AE50DC">
      <w:pPr>
        <w:pStyle w:val="H6"/>
      </w:pPr>
      <w:r w:rsidRPr="00C31E24">
        <w:t>System Simulator:</w:t>
      </w:r>
    </w:p>
    <w:p w14:paraId="6414F548" w14:textId="77777777" w:rsidR="00AE50DC" w:rsidRPr="00C31E24" w:rsidRDefault="00AE50DC" w:rsidP="00AE50DC">
      <w:pPr>
        <w:pStyle w:val="B1"/>
      </w:pPr>
      <w:r w:rsidRPr="00C31E24">
        <w:t>-</w:t>
      </w:r>
      <w:r w:rsidRPr="00C31E24">
        <w:tab/>
        <w:t>SS (MCVideo server)</w:t>
      </w:r>
    </w:p>
    <w:p w14:paraId="1312A42D" w14:textId="77777777" w:rsidR="00AE50DC" w:rsidRPr="00C31E24" w:rsidRDefault="00AE50DC" w:rsidP="00AE50DC">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4D30FDBB" w14:textId="77777777" w:rsidR="00AE50DC" w:rsidRPr="00C31E24" w:rsidRDefault="00AE50DC" w:rsidP="00AE50DC">
      <w:pPr>
        <w:pStyle w:val="H6"/>
      </w:pPr>
      <w:r w:rsidRPr="00C31E24">
        <w:t>IUT:</w:t>
      </w:r>
    </w:p>
    <w:p w14:paraId="6B82CF4A" w14:textId="77777777" w:rsidR="00AE50DC" w:rsidRPr="00C31E24" w:rsidRDefault="00AE50DC" w:rsidP="00AE50DC">
      <w:pPr>
        <w:pStyle w:val="B1"/>
      </w:pPr>
      <w:r w:rsidRPr="00C31E24">
        <w:t>-</w:t>
      </w:r>
      <w:r w:rsidRPr="00C31E24">
        <w:tab/>
        <w:t>UE (MCVideo client)</w:t>
      </w:r>
    </w:p>
    <w:p w14:paraId="14573A5A" w14:textId="77777777" w:rsidR="00AE50DC" w:rsidRPr="00C31E24" w:rsidRDefault="00AE50DC" w:rsidP="00AE50DC">
      <w:pPr>
        <w:pStyle w:val="B1"/>
      </w:pPr>
      <w:r w:rsidRPr="00C31E24">
        <w:t>-</w:t>
      </w:r>
      <w:r w:rsidRPr="00C31E24">
        <w:tab/>
        <w:t>The test USIM set as defined in TS 36.579-1 [2], subclause 5.5.10 is inserted.</w:t>
      </w:r>
    </w:p>
    <w:p w14:paraId="71665AE5" w14:textId="77777777" w:rsidR="00AE50DC" w:rsidRPr="00C31E24" w:rsidRDefault="00AE50DC" w:rsidP="00AE50DC">
      <w:pPr>
        <w:pStyle w:val="H6"/>
      </w:pPr>
      <w:r w:rsidRPr="00C31E24">
        <w:t>Preamble:</w:t>
      </w:r>
    </w:p>
    <w:p w14:paraId="7EB9F8FA" w14:textId="77777777" w:rsidR="00AE50DC" w:rsidRPr="00C31E24" w:rsidRDefault="00AE50DC" w:rsidP="00AE50DC">
      <w:pPr>
        <w:pStyle w:val="B1"/>
      </w:pPr>
      <w:r w:rsidRPr="00C31E24">
        <w:t>-</w:t>
      </w:r>
      <w:r w:rsidRPr="00C31E24">
        <w:tab/>
        <w:t>The UE has performed the Generic Test Procedure for MCVideo UE registration as specified in TS 36.579-1 [2], subclause 5.4.2A.</w:t>
      </w:r>
    </w:p>
    <w:p w14:paraId="3F917D57" w14:textId="77777777" w:rsidR="00AE50DC" w:rsidRPr="00C31E24" w:rsidRDefault="00AE50DC" w:rsidP="00AE50DC">
      <w:pPr>
        <w:pStyle w:val="B1"/>
      </w:pPr>
      <w:r w:rsidRPr="00C31E24">
        <w:t>-</w:t>
      </w:r>
      <w:r w:rsidRPr="00C31E24">
        <w:tab/>
        <w:t>The MCVideo User performs the Generic Test Procedure for MCVideo Authorization/Configuration and Key Generation as specified in TS 36.579-1 [2], subclause 5.3.2A.</w:t>
      </w:r>
    </w:p>
    <w:p w14:paraId="4B824972" w14:textId="77777777" w:rsidR="00AE50DC" w:rsidRPr="00C31E24" w:rsidRDefault="00AE50DC" w:rsidP="00AE50DC">
      <w:pPr>
        <w:pStyle w:val="B1"/>
      </w:pPr>
      <w:r w:rsidRPr="00C31E24">
        <w:t>-</w:t>
      </w:r>
      <w:r w:rsidRPr="00C31E24">
        <w:tab/>
        <w:t>UE States at the end of the preamble</w:t>
      </w:r>
    </w:p>
    <w:p w14:paraId="60488842" w14:textId="77777777" w:rsidR="00AE50DC" w:rsidRPr="00C31E24" w:rsidRDefault="00AE50DC" w:rsidP="00AE50DC">
      <w:pPr>
        <w:pStyle w:val="B2"/>
      </w:pPr>
      <w:r w:rsidRPr="00C31E24">
        <w:t>-</w:t>
      </w:r>
      <w:r w:rsidRPr="00C31E24">
        <w:tab/>
        <w:t>The UE is in E-UTRA Registered, Idle Mode state.</w:t>
      </w:r>
    </w:p>
    <w:p w14:paraId="59A030C1" w14:textId="77777777" w:rsidR="00AE50DC" w:rsidRPr="00C31E24" w:rsidRDefault="00AE50DC" w:rsidP="00AE50DC">
      <w:pPr>
        <w:pStyle w:val="B2"/>
      </w:pPr>
      <w:r w:rsidRPr="00C31E24">
        <w:t>-</w:t>
      </w:r>
      <w:r w:rsidRPr="00C31E24">
        <w:tab/>
        <w:t>The MCVideo Client Application has been activated and User has registered-in as the MCVideo User with the Server as active user at the Client</w:t>
      </w:r>
    </w:p>
    <w:p w14:paraId="717B41B7" w14:textId="77777777" w:rsidR="00AE50DC" w:rsidRPr="00C31E24" w:rsidRDefault="00AE50DC" w:rsidP="00AE50DC">
      <w:pPr>
        <w:pStyle w:val="H6"/>
      </w:pPr>
      <w:r w:rsidRPr="00C31E24">
        <w:t>6.7.2.3.2</w:t>
      </w:r>
      <w:r w:rsidRPr="00C31E24">
        <w:tab/>
        <w:t>Test procedure sequence</w:t>
      </w:r>
    </w:p>
    <w:p w14:paraId="2094EF03" w14:textId="77777777" w:rsidR="00AE50DC" w:rsidRPr="00C31E24" w:rsidRDefault="00AE50DC" w:rsidP="00AE50DC">
      <w:pPr>
        <w:pStyle w:val="TH"/>
      </w:pPr>
      <w:r w:rsidRPr="00C31E24">
        <w:t>Table 6.7.2.3.2-1: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AE50DC" w:rsidRPr="00C31E24" w14:paraId="0DB53655" w14:textId="77777777" w:rsidTr="00A54A67">
        <w:trPr>
          <w:tblHeader/>
        </w:trPr>
        <w:tc>
          <w:tcPr>
            <w:tcW w:w="715" w:type="dxa"/>
            <w:tcBorders>
              <w:bottom w:val="nil"/>
            </w:tcBorders>
            <w:shd w:val="clear" w:color="auto" w:fill="auto"/>
          </w:tcPr>
          <w:p w14:paraId="0CA1FE5D" w14:textId="77777777" w:rsidR="00AE50DC" w:rsidRPr="00C31E24" w:rsidRDefault="00AE50DC" w:rsidP="00A54A67">
            <w:pPr>
              <w:pStyle w:val="TAH"/>
              <w:keepNext w:val="0"/>
              <w:keepLines w:val="0"/>
              <w:widowControl w:val="0"/>
            </w:pPr>
            <w:r w:rsidRPr="00C31E24">
              <w:t>St</w:t>
            </w:r>
          </w:p>
        </w:tc>
        <w:tc>
          <w:tcPr>
            <w:tcW w:w="3787" w:type="dxa"/>
            <w:tcBorders>
              <w:bottom w:val="nil"/>
            </w:tcBorders>
            <w:shd w:val="clear" w:color="auto" w:fill="auto"/>
          </w:tcPr>
          <w:p w14:paraId="3DA7F912" w14:textId="77777777" w:rsidR="00AE50DC" w:rsidRPr="00C31E24" w:rsidRDefault="00AE50DC" w:rsidP="00A54A67">
            <w:pPr>
              <w:pStyle w:val="TAH"/>
              <w:keepNext w:val="0"/>
              <w:keepLines w:val="0"/>
              <w:widowControl w:val="0"/>
            </w:pPr>
            <w:r w:rsidRPr="00C31E24">
              <w:t>Procedure</w:t>
            </w:r>
          </w:p>
        </w:tc>
        <w:tc>
          <w:tcPr>
            <w:tcW w:w="3686" w:type="dxa"/>
            <w:gridSpan w:val="2"/>
            <w:shd w:val="clear" w:color="auto" w:fill="auto"/>
          </w:tcPr>
          <w:p w14:paraId="700B05B9" w14:textId="77777777" w:rsidR="00AE50DC" w:rsidRPr="00C31E24" w:rsidRDefault="00AE50DC" w:rsidP="00A54A67">
            <w:pPr>
              <w:pStyle w:val="TAH"/>
              <w:keepNext w:val="0"/>
              <w:keepLines w:val="0"/>
              <w:widowControl w:val="0"/>
            </w:pPr>
            <w:r w:rsidRPr="00C31E24">
              <w:t>Message Sequence</w:t>
            </w:r>
          </w:p>
        </w:tc>
        <w:tc>
          <w:tcPr>
            <w:tcW w:w="565" w:type="dxa"/>
            <w:tcBorders>
              <w:bottom w:val="nil"/>
            </w:tcBorders>
            <w:shd w:val="clear" w:color="auto" w:fill="auto"/>
          </w:tcPr>
          <w:p w14:paraId="71E77068" w14:textId="77777777" w:rsidR="00AE50DC" w:rsidRPr="00C31E24" w:rsidRDefault="00AE50DC" w:rsidP="00A54A67">
            <w:pPr>
              <w:pStyle w:val="TAH"/>
              <w:keepNext w:val="0"/>
              <w:keepLines w:val="0"/>
              <w:widowControl w:val="0"/>
            </w:pPr>
            <w:r w:rsidRPr="00C31E24">
              <w:t>TP</w:t>
            </w:r>
          </w:p>
        </w:tc>
        <w:tc>
          <w:tcPr>
            <w:tcW w:w="850" w:type="dxa"/>
            <w:tcBorders>
              <w:bottom w:val="nil"/>
            </w:tcBorders>
            <w:shd w:val="clear" w:color="auto" w:fill="auto"/>
          </w:tcPr>
          <w:p w14:paraId="56D03CB1" w14:textId="77777777" w:rsidR="00AE50DC" w:rsidRPr="00C31E24" w:rsidRDefault="00AE50DC" w:rsidP="00A54A67">
            <w:pPr>
              <w:pStyle w:val="TAH"/>
              <w:keepNext w:val="0"/>
              <w:keepLines w:val="0"/>
              <w:widowControl w:val="0"/>
            </w:pPr>
            <w:r w:rsidRPr="00C31E24">
              <w:t>Verdict</w:t>
            </w:r>
          </w:p>
        </w:tc>
      </w:tr>
      <w:tr w:rsidR="00AE50DC" w:rsidRPr="00C31E24" w14:paraId="1F609D46" w14:textId="77777777" w:rsidTr="00A54A67">
        <w:trPr>
          <w:tblHeader/>
        </w:trPr>
        <w:tc>
          <w:tcPr>
            <w:tcW w:w="715" w:type="dxa"/>
            <w:tcBorders>
              <w:top w:val="nil"/>
            </w:tcBorders>
            <w:shd w:val="clear" w:color="auto" w:fill="auto"/>
          </w:tcPr>
          <w:p w14:paraId="7BF22129" w14:textId="77777777" w:rsidR="00AE50DC" w:rsidRPr="00C31E24" w:rsidRDefault="00AE50DC" w:rsidP="00A54A67">
            <w:pPr>
              <w:pStyle w:val="TAH"/>
              <w:keepNext w:val="0"/>
              <w:keepLines w:val="0"/>
              <w:widowControl w:val="0"/>
            </w:pPr>
          </w:p>
        </w:tc>
        <w:tc>
          <w:tcPr>
            <w:tcW w:w="3787" w:type="dxa"/>
            <w:tcBorders>
              <w:top w:val="nil"/>
            </w:tcBorders>
            <w:shd w:val="clear" w:color="auto" w:fill="auto"/>
          </w:tcPr>
          <w:p w14:paraId="12EF0A46" w14:textId="77777777" w:rsidR="00AE50DC" w:rsidRPr="00C31E24" w:rsidRDefault="00AE50DC" w:rsidP="00A54A67">
            <w:pPr>
              <w:pStyle w:val="TAH"/>
              <w:keepNext w:val="0"/>
              <w:keepLines w:val="0"/>
              <w:widowControl w:val="0"/>
            </w:pPr>
          </w:p>
        </w:tc>
        <w:tc>
          <w:tcPr>
            <w:tcW w:w="708" w:type="dxa"/>
            <w:shd w:val="clear" w:color="auto" w:fill="auto"/>
          </w:tcPr>
          <w:p w14:paraId="7769D3F4" w14:textId="77777777" w:rsidR="00AE50DC" w:rsidRPr="00C31E24" w:rsidRDefault="00AE50DC" w:rsidP="00A54A67">
            <w:pPr>
              <w:pStyle w:val="TAH"/>
              <w:keepNext w:val="0"/>
              <w:keepLines w:val="0"/>
              <w:widowControl w:val="0"/>
            </w:pPr>
            <w:r w:rsidRPr="00C31E24">
              <w:t>U - S</w:t>
            </w:r>
          </w:p>
        </w:tc>
        <w:tc>
          <w:tcPr>
            <w:tcW w:w="2978" w:type="dxa"/>
            <w:shd w:val="clear" w:color="auto" w:fill="auto"/>
          </w:tcPr>
          <w:p w14:paraId="31F51E25" w14:textId="77777777" w:rsidR="00AE50DC" w:rsidRPr="00C31E24" w:rsidRDefault="00AE50DC" w:rsidP="00A54A67">
            <w:pPr>
              <w:pStyle w:val="TAH"/>
              <w:keepNext w:val="0"/>
              <w:keepLines w:val="0"/>
              <w:widowControl w:val="0"/>
            </w:pPr>
            <w:r w:rsidRPr="00C31E24">
              <w:t>Message</w:t>
            </w:r>
          </w:p>
        </w:tc>
        <w:tc>
          <w:tcPr>
            <w:tcW w:w="565" w:type="dxa"/>
            <w:tcBorders>
              <w:top w:val="nil"/>
            </w:tcBorders>
            <w:shd w:val="clear" w:color="auto" w:fill="auto"/>
          </w:tcPr>
          <w:p w14:paraId="23923780" w14:textId="77777777" w:rsidR="00AE50DC" w:rsidRPr="00C31E24" w:rsidRDefault="00AE50DC" w:rsidP="00A54A67">
            <w:pPr>
              <w:pStyle w:val="TAH"/>
              <w:keepNext w:val="0"/>
              <w:keepLines w:val="0"/>
              <w:widowControl w:val="0"/>
            </w:pPr>
          </w:p>
        </w:tc>
        <w:tc>
          <w:tcPr>
            <w:tcW w:w="850" w:type="dxa"/>
            <w:tcBorders>
              <w:top w:val="nil"/>
            </w:tcBorders>
            <w:shd w:val="clear" w:color="auto" w:fill="auto"/>
          </w:tcPr>
          <w:p w14:paraId="3B67FCF9" w14:textId="77777777" w:rsidR="00AE50DC" w:rsidRPr="00C31E24" w:rsidRDefault="00AE50DC" w:rsidP="00A54A67">
            <w:pPr>
              <w:pStyle w:val="TAH"/>
              <w:keepNext w:val="0"/>
              <w:keepLines w:val="0"/>
              <w:widowControl w:val="0"/>
            </w:pPr>
          </w:p>
        </w:tc>
      </w:tr>
      <w:tr w:rsidR="00AE50DC" w:rsidRPr="00C31E24" w14:paraId="2F4599BB" w14:textId="77777777" w:rsidTr="00A54A67">
        <w:tc>
          <w:tcPr>
            <w:tcW w:w="715" w:type="dxa"/>
            <w:shd w:val="clear" w:color="auto" w:fill="auto"/>
          </w:tcPr>
          <w:p w14:paraId="587E3E7A" w14:textId="77777777" w:rsidR="00AE50DC" w:rsidRPr="00C31E24" w:rsidRDefault="00AE50DC" w:rsidP="00A54A67">
            <w:pPr>
              <w:pStyle w:val="TAC"/>
              <w:keepNext w:val="0"/>
              <w:keepLines w:val="0"/>
              <w:widowControl w:val="0"/>
            </w:pPr>
            <w:r w:rsidRPr="00C31E24">
              <w:t>-</w:t>
            </w:r>
          </w:p>
        </w:tc>
        <w:tc>
          <w:tcPr>
            <w:tcW w:w="3787" w:type="dxa"/>
            <w:shd w:val="clear" w:color="auto" w:fill="auto"/>
          </w:tcPr>
          <w:p w14:paraId="7E2FA310" w14:textId="77777777" w:rsidR="00AE50DC" w:rsidRPr="00C31E24" w:rsidRDefault="00AE50DC" w:rsidP="00A54A67">
            <w:pPr>
              <w:pStyle w:val="TAL"/>
              <w:keepNext w:val="0"/>
              <w:keepLines w:val="0"/>
              <w:widowControl w:val="0"/>
            </w:pPr>
            <w:r w:rsidRPr="00C31E24">
              <w:rPr>
                <w:rFonts w:cs="Arial"/>
                <w:szCs w:val="18"/>
              </w:rPr>
              <w:t>EXCEPTION: The E-UTRA/EPC actions which are related to the MCVIDEO call establishment are described in TS 36.579-1 [2], subclause 5.4.4A Generic Test Procedure for MCVideo CT communication in E-UTRA'. The test sequence below shows only the MCVideo relevant messages exchanged.</w:t>
            </w:r>
          </w:p>
        </w:tc>
        <w:tc>
          <w:tcPr>
            <w:tcW w:w="708" w:type="dxa"/>
            <w:shd w:val="clear" w:color="auto" w:fill="auto"/>
          </w:tcPr>
          <w:p w14:paraId="048F875D" w14:textId="77777777" w:rsidR="00AE50DC" w:rsidRPr="00C31E24" w:rsidRDefault="00AE50DC" w:rsidP="00A54A67">
            <w:pPr>
              <w:pStyle w:val="TAC"/>
              <w:keepNext w:val="0"/>
              <w:keepLines w:val="0"/>
              <w:widowControl w:val="0"/>
            </w:pPr>
            <w:r w:rsidRPr="00C31E24">
              <w:t>-</w:t>
            </w:r>
          </w:p>
        </w:tc>
        <w:tc>
          <w:tcPr>
            <w:tcW w:w="2978" w:type="dxa"/>
            <w:shd w:val="clear" w:color="auto" w:fill="auto"/>
          </w:tcPr>
          <w:p w14:paraId="1148B9A7" w14:textId="77777777" w:rsidR="00AE50DC" w:rsidRPr="00C31E24" w:rsidRDefault="00AE50DC" w:rsidP="00A54A67">
            <w:pPr>
              <w:pStyle w:val="TAL"/>
              <w:keepNext w:val="0"/>
              <w:keepLines w:val="0"/>
              <w:widowControl w:val="0"/>
            </w:pPr>
            <w:r w:rsidRPr="00C31E24">
              <w:t>-</w:t>
            </w:r>
          </w:p>
        </w:tc>
        <w:tc>
          <w:tcPr>
            <w:tcW w:w="565" w:type="dxa"/>
            <w:shd w:val="clear" w:color="auto" w:fill="auto"/>
          </w:tcPr>
          <w:p w14:paraId="2E06FE5B" w14:textId="77777777" w:rsidR="00AE50DC" w:rsidRPr="00C31E24" w:rsidRDefault="00AE50DC" w:rsidP="00A54A67">
            <w:pPr>
              <w:pStyle w:val="TAC"/>
              <w:keepNext w:val="0"/>
              <w:keepLines w:val="0"/>
              <w:widowControl w:val="0"/>
            </w:pPr>
            <w:r w:rsidRPr="00C31E24">
              <w:t>-</w:t>
            </w:r>
          </w:p>
        </w:tc>
        <w:tc>
          <w:tcPr>
            <w:tcW w:w="850" w:type="dxa"/>
            <w:shd w:val="clear" w:color="auto" w:fill="auto"/>
          </w:tcPr>
          <w:p w14:paraId="5D58B5DC" w14:textId="77777777" w:rsidR="00AE50DC" w:rsidRPr="00C31E24" w:rsidRDefault="00AE50DC" w:rsidP="00A54A67">
            <w:pPr>
              <w:pStyle w:val="TAC"/>
              <w:keepNext w:val="0"/>
              <w:keepLines w:val="0"/>
              <w:widowControl w:val="0"/>
            </w:pPr>
            <w:r w:rsidRPr="00C31E24">
              <w:rPr>
                <w:rFonts w:cs="Arial"/>
                <w:szCs w:val="18"/>
              </w:rPr>
              <w:t>-</w:t>
            </w:r>
          </w:p>
        </w:tc>
      </w:tr>
      <w:tr w:rsidR="00AE50DC" w:rsidRPr="00C31E24" w14:paraId="14213641" w14:textId="77777777" w:rsidTr="00A54A67">
        <w:tc>
          <w:tcPr>
            <w:tcW w:w="715" w:type="dxa"/>
            <w:shd w:val="clear" w:color="auto" w:fill="auto"/>
          </w:tcPr>
          <w:p w14:paraId="1C27687D" w14:textId="77777777" w:rsidR="00AE50DC" w:rsidRPr="00C31E24" w:rsidRDefault="00AE50DC" w:rsidP="00A54A67">
            <w:pPr>
              <w:pStyle w:val="TAC"/>
              <w:keepNext w:val="0"/>
              <w:keepLines w:val="0"/>
              <w:widowControl w:val="0"/>
              <w:rPr>
                <w:rFonts w:eastAsia="Calibri"/>
              </w:rPr>
            </w:pPr>
            <w:r w:rsidRPr="00C31E24">
              <w:t>1</w:t>
            </w:r>
          </w:p>
        </w:tc>
        <w:tc>
          <w:tcPr>
            <w:tcW w:w="3787" w:type="dxa"/>
            <w:shd w:val="clear" w:color="auto" w:fill="auto"/>
          </w:tcPr>
          <w:p w14:paraId="2EE036D0" w14:textId="004AF345" w:rsidR="00AE50DC" w:rsidRPr="00C31E24" w:rsidRDefault="00AE50DC" w:rsidP="00A54A67">
            <w:pPr>
              <w:pStyle w:val="TAL"/>
              <w:keepNext w:val="0"/>
              <w:keepLines w:val="0"/>
              <w:widowControl w:val="0"/>
              <w:rPr>
                <w:rFonts w:eastAsia="Calibri"/>
              </w:rPr>
            </w:pPr>
            <w:r w:rsidRPr="00C31E24">
              <w:rPr>
                <w:rFonts w:eastAsia="SimSun"/>
                <w:lang w:eastAsia="en-US"/>
              </w:rPr>
              <w:t xml:space="preserve">Check: Is the Test Procedure for MCX CT session establishment/modification without provisional responses other than 100 Trying as described in TS 36.579-1 [2] Table 5.3.4.3-1 to </w:t>
            </w:r>
            <w:r w:rsidRPr="00C31E24">
              <w:t xml:space="preserve">establishment an MCVideo remote initiated ambient </w:t>
            </w:r>
            <w:r w:rsidR="00C31E24" w:rsidRPr="00C31E24">
              <w:t>viewing</w:t>
            </w:r>
            <w:r w:rsidRPr="00C31E24">
              <w:t xml:space="preserve"> call with correctly performed?</w:t>
            </w:r>
          </w:p>
        </w:tc>
        <w:tc>
          <w:tcPr>
            <w:tcW w:w="708" w:type="dxa"/>
            <w:shd w:val="clear" w:color="auto" w:fill="auto"/>
          </w:tcPr>
          <w:p w14:paraId="6AA39444" w14:textId="77777777" w:rsidR="00AE50DC" w:rsidRPr="00C31E24" w:rsidRDefault="00AE50DC" w:rsidP="00A54A67">
            <w:pPr>
              <w:pStyle w:val="TAC"/>
              <w:keepNext w:val="0"/>
              <w:keepLines w:val="0"/>
              <w:widowControl w:val="0"/>
              <w:rPr>
                <w:rFonts w:eastAsia="Calibri"/>
                <w:szCs w:val="22"/>
              </w:rPr>
            </w:pPr>
            <w:r w:rsidRPr="00C31E24">
              <w:t>-</w:t>
            </w:r>
          </w:p>
        </w:tc>
        <w:tc>
          <w:tcPr>
            <w:tcW w:w="2978" w:type="dxa"/>
            <w:shd w:val="clear" w:color="auto" w:fill="auto"/>
          </w:tcPr>
          <w:p w14:paraId="207BD237" w14:textId="77777777" w:rsidR="00AE50DC" w:rsidRPr="00C31E24" w:rsidRDefault="00AE50DC" w:rsidP="00A54A67">
            <w:pPr>
              <w:pStyle w:val="TAL"/>
              <w:keepNext w:val="0"/>
              <w:keepLines w:val="0"/>
              <w:widowControl w:val="0"/>
              <w:rPr>
                <w:rFonts w:eastAsia="Calibri"/>
              </w:rPr>
            </w:pPr>
            <w:r w:rsidRPr="00C31E24">
              <w:t>-</w:t>
            </w:r>
          </w:p>
        </w:tc>
        <w:tc>
          <w:tcPr>
            <w:tcW w:w="565" w:type="dxa"/>
            <w:shd w:val="clear" w:color="auto" w:fill="auto"/>
          </w:tcPr>
          <w:p w14:paraId="493C55D5" w14:textId="77777777" w:rsidR="00AE50DC" w:rsidRPr="00C31E24" w:rsidRDefault="00AE50DC" w:rsidP="00A54A67">
            <w:pPr>
              <w:pStyle w:val="TAC"/>
              <w:keepNext w:val="0"/>
              <w:keepLines w:val="0"/>
              <w:widowControl w:val="0"/>
            </w:pPr>
            <w:r w:rsidRPr="00C31E24">
              <w:t>1</w:t>
            </w:r>
          </w:p>
        </w:tc>
        <w:tc>
          <w:tcPr>
            <w:tcW w:w="850" w:type="dxa"/>
            <w:shd w:val="clear" w:color="auto" w:fill="auto"/>
          </w:tcPr>
          <w:p w14:paraId="2AB59BA8" w14:textId="77777777" w:rsidR="00AE50DC" w:rsidRPr="00C31E24" w:rsidRDefault="00AE50DC" w:rsidP="00A54A67">
            <w:pPr>
              <w:pStyle w:val="TAC"/>
              <w:keepNext w:val="0"/>
              <w:keepLines w:val="0"/>
              <w:widowControl w:val="0"/>
            </w:pPr>
            <w:r w:rsidRPr="00C31E24">
              <w:rPr>
                <w:rFonts w:cs="Arial"/>
                <w:szCs w:val="18"/>
              </w:rPr>
              <w:t>-</w:t>
            </w:r>
          </w:p>
        </w:tc>
      </w:tr>
      <w:tr w:rsidR="00AE50DC" w:rsidRPr="00C31E24" w14:paraId="34D4FC26" w14:textId="77777777" w:rsidTr="00A54A67">
        <w:tc>
          <w:tcPr>
            <w:tcW w:w="715" w:type="dxa"/>
            <w:shd w:val="clear" w:color="auto" w:fill="auto"/>
          </w:tcPr>
          <w:p w14:paraId="592B1442" w14:textId="77777777" w:rsidR="00AE50DC" w:rsidRPr="00C31E24" w:rsidRDefault="00AE50DC" w:rsidP="00A54A67">
            <w:pPr>
              <w:pStyle w:val="TAC"/>
              <w:keepNext w:val="0"/>
              <w:keepLines w:val="0"/>
              <w:widowControl w:val="0"/>
              <w:rPr>
                <w:rFonts w:eastAsia="Calibri"/>
              </w:rPr>
            </w:pPr>
            <w:r w:rsidRPr="00C31E24">
              <w:t xml:space="preserve">2 </w:t>
            </w:r>
          </w:p>
        </w:tc>
        <w:tc>
          <w:tcPr>
            <w:tcW w:w="3787" w:type="dxa"/>
            <w:shd w:val="clear" w:color="auto" w:fill="auto"/>
          </w:tcPr>
          <w:p w14:paraId="64B50E1A" w14:textId="77777777" w:rsidR="00AE50DC" w:rsidRPr="00C31E24" w:rsidRDefault="00AE50DC" w:rsidP="00A54A67">
            <w:pPr>
              <w:pStyle w:val="TAL"/>
              <w:keepNext w:val="0"/>
              <w:keepLines w:val="0"/>
              <w:widowControl w:val="0"/>
              <w:rPr>
                <w:rFonts w:eastAsia="Calibri"/>
              </w:rPr>
            </w:pPr>
            <w:r w:rsidRPr="00C31E24">
              <w:t>The SS (MCVideo Server) sends a Transmission Granted message.</w:t>
            </w:r>
          </w:p>
        </w:tc>
        <w:tc>
          <w:tcPr>
            <w:tcW w:w="708" w:type="dxa"/>
            <w:shd w:val="clear" w:color="auto" w:fill="auto"/>
          </w:tcPr>
          <w:p w14:paraId="10EAEB64" w14:textId="77777777" w:rsidR="00AE50DC" w:rsidRPr="00C31E24" w:rsidRDefault="00AE50DC" w:rsidP="00A54A67">
            <w:pPr>
              <w:pStyle w:val="TAC"/>
              <w:keepNext w:val="0"/>
              <w:keepLines w:val="0"/>
              <w:widowControl w:val="0"/>
              <w:rPr>
                <w:rFonts w:eastAsia="Calibri"/>
                <w:szCs w:val="22"/>
              </w:rPr>
            </w:pPr>
            <w:r w:rsidRPr="00C31E24">
              <w:t>&lt;--</w:t>
            </w:r>
          </w:p>
        </w:tc>
        <w:tc>
          <w:tcPr>
            <w:tcW w:w="2978" w:type="dxa"/>
            <w:shd w:val="clear" w:color="auto" w:fill="auto"/>
          </w:tcPr>
          <w:p w14:paraId="1F551D0B" w14:textId="77777777" w:rsidR="00AE50DC" w:rsidRPr="00C31E24" w:rsidRDefault="00AE50DC" w:rsidP="00A54A67">
            <w:pPr>
              <w:pStyle w:val="TAL"/>
              <w:keepNext w:val="0"/>
              <w:keepLines w:val="0"/>
              <w:widowControl w:val="0"/>
              <w:rPr>
                <w:rFonts w:eastAsia="Calibri"/>
              </w:rPr>
            </w:pPr>
            <w:r w:rsidRPr="00C31E24">
              <w:t>Transmission Granted</w:t>
            </w:r>
          </w:p>
        </w:tc>
        <w:tc>
          <w:tcPr>
            <w:tcW w:w="565" w:type="dxa"/>
            <w:shd w:val="clear" w:color="auto" w:fill="auto"/>
          </w:tcPr>
          <w:p w14:paraId="1F47EDF0" w14:textId="77777777" w:rsidR="00AE50DC" w:rsidRPr="00C31E24" w:rsidRDefault="00AE50DC" w:rsidP="00A54A67">
            <w:pPr>
              <w:pStyle w:val="TAC"/>
              <w:keepNext w:val="0"/>
              <w:keepLines w:val="0"/>
              <w:widowControl w:val="0"/>
            </w:pPr>
            <w:r w:rsidRPr="00C31E24">
              <w:t>-</w:t>
            </w:r>
          </w:p>
        </w:tc>
        <w:tc>
          <w:tcPr>
            <w:tcW w:w="850" w:type="dxa"/>
            <w:shd w:val="clear" w:color="auto" w:fill="auto"/>
          </w:tcPr>
          <w:p w14:paraId="257FD9D8" w14:textId="77777777" w:rsidR="00AE50DC" w:rsidRPr="00C31E24" w:rsidRDefault="00AE50DC" w:rsidP="00A54A67">
            <w:pPr>
              <w:pStyle w:val="TAC"/>
              <w:keepNext w:val="0"/>
              <w:keepLines w:val="0"/>
              <w:widowControl w:val="0"/>
            </w:pPr>
            <w:r w:rsidRPr="00C31E24">
              <w:t>-</w:t>
            </w:r>
          </w:p>
        </w:tc>
      </w:tr>
      <w:tr w:rsidR="00AE50DC" w:rsidRPr="00C31E24" w14:paraId="584112C6" w14:textId="77777777" w:rsidTr="00A54A67">
        <w:tc>
          <w:tcPr>
            <w:tcW w:w="715" w:type="dxa"/>
            <w:shd w:val="clear" w:color="auto" w:fill="auto"/>
          </w:tcPr>
          <w:p w14:paraId="69DA1EFC" w14:textId="77777777" w:rsidR="00AE50DC" w:rsidRPr="00C31E24" w:rsidRDefault="00AE50DC" w:rsidP="00A54A67">
            <w:pPr>
              <w:pStyle w:val="TAC"/>
              <w:keepNext w:val="0"/>
              <w:keepLines w:val="0"/>
              <w:widowControl w:val="0"/>
              <w:rPr>
                <w:rFonts w:eastAsia="Calibri"/>
              </w:rPr>
            </w:pPr>
            <w:r w:rsidRPr="00C31E24">
              <w:t>3</w:t>
            </w:r>
          </w:p>
        </w:tc>
        <w:tc>
          <w:tcPr>
            <w:tcW w:w="3787" w:type="dxa"/>
            <w:shd w:val="clear" w:color="auto" w:fill="auto"/>
          </w:tcPr>
          <w:p w14:paraId="6FE399F0" w14:textId="77777777" w:rsidR="00AE50DC" w:rsidRPr="00C31E24" w:rsidRDefault="00AE50DC" w:rsidP="00A54A67">
            <w:pPr>
              <w:pStyle w:val="TAL"/>
            </w:pPr>
            <w:r w:rsidRPr="00C31E24">
              <w:t>Check: Does the UE (MCVideo Client provide transmission granted notification to the MCVideo User?</w:t>
            </w:r>
          </w:p>
          <w:p w14:paraId="099577B7" w14:textId="77777777" w:rsidR="00AE50DC" w:rsidRPr="00C31E24" w:rsidRDefault="00AE50DC" w:rsidP="00A54A67">
            <w:pPr>
              <w:pStyle w:val="TAL"/>
              <w:keepNext w:val="0"/>
              <w:keepLines w:val="0"/>
              <w:widowControl w:val="0"/>
              <w:rPr>
                <w:rFonts w:eastAsia="Calibri"/>
              </w:rPr>
            </w:pPr>
            <w:r w:rsidRPr="00C31E24">
              <w:rPr>
                <w:rFonts w:eastAsia="Calibri"/>
                <w:szCs w:val="18"/>
              </w:rPr>
              <w:t>(NOTE 1)</w:t>
            </w:r>
          </w:p>
        </w:tc>
        <w:tc>
          <w:tcPr>
            <w:tcW w:w="708" w:type="dxa"/>
            <w:shd w:val="clear" w:color="auto" w:fill="auto"/>
          </w:tcPr>
          <w:p w14:paraId="461E4DC5" w14:textId="77777777" w:rsidR="00AE50DC" w:rsidRPr="00C31E24" w:rsidRDefault="00AE50DC" w:rsidP="00A54A67">
            <w:pPr>
              <w:pStyle w:val="TAC"/>
              <w:keepNext w:val="0"/>
              <w:keepLines w:val="0"/>
              <w:widowControl w:val="0"/>
              <w:rPr>
                <w:rFonts w:eastAsia="Calibri"/>
                <w:szCs w:val="22"/>
              </w:rPr>
            </w:pPr>
            <w:r w:rsidRPr="00C31E24">
              <w:rPr>
                <w:rFonts w:eastAsia="Calibri"/>
                <w:szCs w:val="18"/>
              </w:rPr>
              <w:t>-</w:t>
            </w:r>
          </w:p>
        </w:tc>
        <w:tc>
          <w:tcPr>
            <w:tcW w:w="2978" w:type="dxa"/>
            <w:shd w:val="clear" w:color="auto" w:fill="auto"/>
          </w:tcPr>
          <w:p w14:paraId="139A5171" w14:textId="77777777" w:rsidR="00AE50DC" w:rsidRPr="00C31E24" w:rsidRDefault="00AE50DC" w:rsidP="00A54A67">
            <w:pPr>
              <w:pStyle w:val="TAL"/>
              <w:keepNext w:val="0"/>
              <w:keepLines w:val="0"/>
              <w:widowControl w:val="0"/>
              <w:rPr>
                <w:rFonts w:eastAsia="Calibri"/>
              </w:rPr>
            </w:pPr>
            <w:r w:rsidRPr="00C31E24">
              <w:rPr>
                <w:rFonts w:eastAsia="Calibri"/>
                <w:szCs w:val="18"/>
              </w:rPr>
              <w:t>-</w:t>
            </w:r>
          </w:p>
        </w:tc>
        <w:tc>
          <w:tcPr>
            <w:tcW w:w="565" w:type="dxa"/>
            <w:shd w:val="clear" w:color="auto" w:fill="auto"/>
          </w:tcPr>
          <w:p w14:paraId="22330B7C" w14:textId="77777777" w:rsidR="00AE50DC" w:rsidRPr="00C31E24" w:rsidRDefault="00AE50DC" w:rsidP="00A54A67">
            <w:pPr>
              <w:pStyle w:val="TAC"/>
              <w:keepNext w:val="0"/>
              <w:keepLines w:val="0"/>
              <w:widowControl w:val="0"/>
            </w:pPr>
            <w:r w:rsidRPr="00C31E24">
              <w:rPr>
                <w:rFonts w:eastAsia="Calibri"/>
                <w:szCs w:val="18"/>
              </w:rPr>
              <w:t>2</w:t>
            </w:r>
          </w:p>
        </w:tc>
        <w:tc>
          <w:tcPr>
            <w:tcW w:w="850" w:type="dxa"/>
            <w:shd w:val="clear" w:color="auto" w:fill="auto"/>
          </w:tcPr>
          <w:p w14:paraId="1B4C46B3" w14:textId="77777777" w:rsidR="00AE50DC" w:rsidRPr="00C31E24" w:rsidRDefault="00AE50DC" w:rsidP="00A54A67">
            <w:pPr>
              <w:pStyle w:val="TAC"/>
              <w:keepNext w:val="0"/>
              <w:keepLines w:val="0"/>
              <w:widowControl w:val="0"/>
            </w:pPr>
            <w:r w:rsidRPr="00C31E24">
              <w:rPr>
                <w:rFonts w:eastAsia="Calibri"/>
                <w:szCs w:val="18"/>
              </w:rPr>
              <w:t>F</w:t>
            </w:r>
          </w:p>
        </w:tc>
      </w:tr>
      <w:tr w:rsidR="00AE50DC" w:rsidRPr="00C31E24" w14:paraId="00F4F000" w14:textId="77777777" w:rsidTr="00A54A67">
        <w:tc>
          <w:tcPr>
            <w:tcW w:w="715" w:type="dxa"/>
            <w:shd w:val="clear" w:color="auto" w:fill="auto"/>
          </w:tcPr>
          <w:p w14:paraId="537A1649" w14:textId="77777777" w:rsidR="00AE50DC" w:rsidRPr="00C31E24" w:rsidRDefault="00AE50DC" w:rsidP="00A54A67">
            <w:pPr>
              <w:pStyle w:val="TAC"/>
              <w:keepNext w:val="0"/>
              <w:keepLines w:val="0"/>
              <w:widowControl w:val="0"/>
              <w:rPr>
                <w:rFonts w:eastAsia="Calibri"/>
              </w:rPr>
            </w:pPr>
            <w:r w:rsidRPr="00C31E24">
              <w:t>4</w:t>
            </w:r>
          </w:p>
        </w:tc>
        <w:tc>
          <w:tcPr>
            <w:tcW w:w="3787" w:type="dxa"/>
            <w:shd w:val="clear" w:color="auto" w:fill="auto"/>
          </w:tcPr>
          <w:p w14:paraId="0DB5DEFE" w14:textId="77777777" w:rsidR="00AE50DC" w:rsidRPr="00C31E24" w:rsidRDefault="00AE50DC" w:rsidP="00A54A67">
            <w:pPr>
              <w:pStyle w:val="TAL"/>
              <w:keepNext w:val="0"/>
              <w:keepLines w:val="0"/>
              <w:widowControl w:val="0"/>
              <w:rPr>
                <w:rFonts w:eastAsia="Calibri"/>
              </w:rPr>
            </w:pPr>
            <w:r w:rsidRPr="00C31E24">
              <w:t xml:space="preserve">Check: Is the Test Procedure MCVideo Transmission End Request CT </w:t>
            </w:r>
            <w:r w:rsidRPr="00C31E24">
              <w:rPr>
                <w:rFonts w:eastAsia="SimSun"/>
                <w:lang w:eastAsia="en-US"/>
              </w:rPr>
              <w:t>as described in TS 36.579-1 [2] Table 5.3B.9.3-1 correctly performed?</w:t>
            </w:r>
          </w:p>
        </w:tc>
        <w:tc>
          <w:tcPr>
            <w:tcW w:w="708" w:type="dxa"/>
            <w:shd w:val="clear" w:color="auto" w:fill="auto"/>
          </w:tcPr>
          <w:p w14:paraId="15385C0A" w14:textId="77777777" w:rsidR="00AE50DC" w:rsidRPr="00C31E24" w:rsidRDefault="00AE50DC" w:rsidP="00A54A67">
            <w:pPr>
              <w:pStyle w:val="TAC"/>
              <w:keepNext w:val="0"/>
              <w:keepLines w:val="0"/>
              <w:widowControl w:val="0"/>
              <w:rPr>
                <w:rFonts w:eastAsia="Calibri"/>
                <w:szCs w:val="22"/>
              </w:rPr>
            </w:pPr>
            <w:r w:rsidRPr="00C31E24">
              <w:rPr>
                <w:rFonts w:eastAsia="Calibri"/>
                <w:szCs w:val="18"/>
              </w:rPr>
              <w:t>-</w:t>
            </w:r>
          </w:p>
        </w:tc>
        <w:tc>
          <w:tcPr>
            <w:tcW w:w="2978" w:type="dxa"/>
            <w:shd w:val="clear" w:color="auto" w:fill="auto"/>
          </w:tcPr>
          <w:p w14:paraId="2E2FB417" w14:textId="77777777" w:rsidR="00AE50DC" w:rsidRPr="00C31E24" w:rsidRDefault="00AE50DC" w:rsidP="00A54A67">
            <w:pPr>
              <w:pStyle w:val="TAL"/>
              <w:keepNext w:val="0"/>
              <w:keepLines w:val="0"/>
              <w:widowControl w:val="0"/>
              <w:rPr>
                <w:rFonts w:eastAsia="Calibri"/>
              </w:rPr>
            </w:pPr>
            <w:r w:rsidRPr="00C31E24">
              <w:rPr>
                <w:rFonts w:eastAsia="Calibri"/>
                <w:szCs w:val="18"/>
              </w:rPr>
              <w:t>-</w:t>
            </w:r>
          </w:p>
        </w:tc>
        <w:tc>
          <w:tcPr>
            <w:tcW w:w="565" w:type="dxa"/>
            <w:shd w:val="clear" w:color="auto" w:fill="auto"/>
          </w:tcPr>
          <w:p w14:paraId="771CA2A1" w14:textId="77777777" w:rsidR="00AE50DC" w:rsidRPr="00C31E24" w:rsidRDefault="00AE50DC" w:rsidP="00A54A67">
            <w:pPr>
              <w:pStyle w:val="TAC"/>
              <w:keepNext w:val="0"/>
              <w:keepLines w:val="0"/>
              <w:widowControl w:val="0"/>
            </w:pPr>
            <w:r w:rsidRPr="00C31E24">
              <w:t>2</w:t>
            </w:r>
          </w:p>
        </w:tc>
        <w:tc>
          <w:tcPr>
            <w:tcW w:w="850" w:type="dxa"/>
            <w:shd w:val="clear" w:color="auto" w:fill="auto"/>
          </w:tcPr>
          <w:p w14:paraId="2097F73F" w14:textId="77777777" w:rsidR="00AE50DC" w:rsidRPr="00C31E24" w:rsidRDefault="00AE50DC" w:rsidP="00A54A67">
            <w:pPr>
              <w:pStyle w:val="TAC"/>
              <w:keepNext w:val="0"/>
              <w:keepLines w:val="0"/>
              <w:widowControl w:val="0"/>
            </w:pPr>
            <w:r w:rsidRPr="00C31E24">
              <w:rPr>
                <w:rFonts w:cs="Arial"/>
                <w:szCs w:val="18"/>
              </w:rPr>
              <w:t>-</w:t>
            </w:r>
          </w:p>
        </w:tc>
      </w:tr>
      <w:tr w:rsidR="00AE50DC" w:rsidRPr="00C31E24" w14:paraId="002A5D71" w14:textId="77777777" w:rsidTr="00A54A67">
        <w:tc>
          <w:tcPr>
            <w:tcW w:w="715" w:type="dxa"/>
            <w:shd w:val="clear" w:color="auto" w:fill="auto"/>
          </w:tcPr>
          <w:p w14:paraId="4FA7E7BF" w14:textId="77777777" w:rsidR="00AE50DC" w:rsidRPr="00C31E24" w:rsidRDefault="00AE50DC" w:rsidP="00A54A67">
            <w:pPr>
              <w:pStyle w:val="TAC"/>
              <w:keepNext w:val="0"/>
              <w:keepLines w:val="0"/>
              <w:widowControl w:val="0"/>
              <w:rPr>
                <w:rFonts w:eastAsia="Calibri"/>
              </w:rPr>
            </w:pPr>
            <w:r w:rsidRPr="00C31E24">
              <w:t>5</w:t>
            </w:r>
          </w:p>
        </w:tc>
        <w:tc>
          <w:tcPr>
            <w:tcW w:w="3787" w:type="dxa"/>
            <w:shd w:val="clear" w:color="auto" w:fill="auto"/>
          </w:tcPr>
          <w:p w14:paraId="7772699E" w14:textId="77777777" w:rsidR="00AE50DC" w:rsidRPr="00C31E24" w:rsidRDefault="00AE50DC" w:rsidP="00A54A67">
            <w:pPr>
              <w:pStyle w:val="TAL"/>
            </w:pPr>
            <w:r w:rsidRPr="00C31E24">
              <w:t>Check: Does the UE (MCVideo Client) inform the MCVideo User that the permission to send RTP media is being revoked?</w:t>
            </w:r>
          </w:p>
          <w:p w14:paraId="7B4AD8E4" w14:textId="77777777" w:rsidR="00AE50DC" w:rsidRPr="00C31E24" w:rsidRDefault="00AE50DC" w:rsidP="00A54A67">
            <w:pPr>
              <w:pStyle w:val="TAL"/>
              <w:keepNext w:val="0"/>
              <w:keepLines w:val="0"/>
              <w:widowControl w:val="0"/>
              <w:rPr>
                <w:rFonts w:eastAsia="Calibri"/>
              </w:rPr>
            </w:pPr>
            <w:r w:rsidRPr="00C31E24">
              <w:rPr>
                <w:rFonts w:eastAsia="Calibri"/>
                <w:szCs w:val="18"/>
              </w:rPr>
              <w:t>(NOTE 1)</w:t>
            </w:r>
          </w:p>
        </w:tc>
        <w:tc>
          <w:tcPr>
            <w:tcW w:w="708" w:type="dxa"/>
            <w:shd w:val="clear" w:color="auto" w:fill="auto"/>
          </w:tcPr>
          <w:p w14:paraId="016FA4D5" w14:textId="77777777" w:rsidR="00AE50DC" w:rsidRPr="00C31E24" w:rsidRDefault="00AE50DC" w:rsidP="00A54A67">
            <w:pPr>
              <w:pStyle w:val="TAC"/>
              <w:keepNext w:val="0"/>
              <w:keepLines w:val="0"/>
              <w:widowControl w:val="0"/>
              <w:rPr>
                <w:rFonts w:eastAsia="Calibri"/>
                <w:szCs w:val="22"/>
              </w:rPr>
            </w:pPr>
            <w:r w:rsidRPr="00C31E24">
              <w:rPr>
                <w:rFonts w:eastAsia="Calibri"/>
                <w:szCs w:val="18"/>
              </w:rPr>
              <w:t>-</w:t>
            </w:r>
          </w:p>
        </w:tc>
        <w:tc>
          <w:tcPr>
            <w:tcW w:w="2978" w:type="dxa"/>
            <w:shd w:val="clear" w:color="auto" w:fill="auto"/>
          </w:tcPr>
          <w:p w14:paraId="3313388D" w14:textId="77777777" w:rsidR="00AE50DC" w:rsidRPr="00C31E24" w:rsidRDefault="00AE50DC" w:rsidP="00A54A67">
            <w:pPr>
              <w:pStyle w:val="TAL"/>
              <w:keepNext w:val="0"/>
              <w:keepLines w:val="0"/>
              <w:widowControl w:val="0"/>
              <w:rPr>
                <w:rFonts w:eastAsia="Calibri"/>
              </w:rPr>
            </w:pPr>
            <w:r w:rsidRPr="00C31E24">
              <w:rPr>
                <w:rFonts w:eastAsia="Calibri"/>
                <w:szCs w:val="18"/>
              </w:rPr>
              <w:t>-</w:t>
            </w:r>
          </w:p>
        </w:tc>
        <w:tc>
          <w:tcPr>
            <w:tcW w:w="565" w:type="dxa"/>
            <w:shd w:val="clear" w:color="auto" w:fill="auto"/>
          </w:tcPr>
          <w:p w14:paraId="036D4368" w14:textId="77777777" w:rsidR="00AE50DC" w:rsidRPr="00C31E24" w:rsidRDefault="00AE50DC" w:rsidP="00A54A67">
            <w:pPr>
              <w:pStyle w:val="TAC"/>
              <w:keepNext w:val="0"/>
              <w:keepLines w:val="0"/>
              <w:widowControl w:val="0"/>
            </w:pPr>
            <w:r w:rsidRPr="00C31E24">
              <w:rPr>
                <w:rFonts w:eastAsia="Calibri"/>
                <w:szCs w:val="18"/>
              </w:rPr>
              <w:t>2</w:t>
            </w:r>
          </w:p>
        </w:tc>
        <w:tc>
          <w:tcPr>
            <w:tcW w:w="850" w:type="dxa"/>
            <w:shd w:val="clear" w:color="auto" w:fill="auto"/>
          </w:tcPr>
          <w:p w14:paraId="11BFA505" w14:textId="77777777" w:rsidR="00AE50DC" w:rsidRPr="00C31E24" w:rsidRDefault="00AE50DC" w:rsidP="00A54A67">
            <w:pPr>
              <w:pStyle w:val="TAC"/>
              <w:keepNext w:val="0"/>
              <w:keepLines w:val="0"/>
              <w:widowControl w:val="0"/>
            </w:pPr>
            <w:r w:rsidRPr="00C31E24">
              <w:rPr>
                <w:rFonts w:eastAsia="Calibri"/>
                <w:szCs w:val="18"/>
              </w:rPr>
              <w:t>F</w:t>
            </w:r>
          </w:p>
        </w:tc>
      </w:tr>
      <w:tr w:rsidR="00AE50DC" w:rsidRPr="00C31E24" w14:paraId="02B530A1" w14:textId="77777777" w:rsidTr="00A54A67">
        <w:tc>
          <w:tcPr>
            <w:tcW w:w="715" w:type="dxa"/>
            <w:shd w:val="clear" w:color="auto" w:fill="auto"/>
          </w:tcPr>
          <w:p w14:paraId="744F5EC0" w14:textId="77777777" w:rsidR="00AE50DC" w:rsidRPr="00C31E24" w:rsidRDefault="00AE50DC" w:rsidP="00A54A67">
            <w:pPr>
              <w:pStyle w:val="TAC"/>
              <w:keepNext w:val="0"/>
              <w:keepLines w:val="0"/>
              <w:widowControl w:val="0"/>
              <w:rPr>
                <w:rFonts w:eastAsia="Calibri"/>
              </w:rPr>
            </w:pPr>
            <w:r w:rsidRPr="00C31E24">
              <w:rPr>
                <w:rFonts w:eastAsia="Calibri"/>
              </w:rPr>
              <w:t>6</w:t>
            </w:r>
          </w:p>
        </w:tc>
        <w:tc>
          <w:tcPr>
            <w:tcW w:w="3787" w:type="dxa"/>
            <w:shd w:val="clear" w:color="auto" w:fill="auto"/>
          </w:tcPr>
          <w:p w14:paraId="23F2D1C5" w14:textId="77777777" w:rsidR="00AE50DC" w:rsidRPr="00C31E24" w:rsidRDefault="00AE50DC" w:rsidP="00A54A67">
            <w:pPr>
              <w:pStyle w:val="TAL"/>
              <w:keepNext w:val="0"/>
              <w:keepLines w:val="0"/>
              <w:widowControl w:val="0"/>
              <w:rPr>
                <w:rFonts w:eastAsia="Calibri"/>
              </w:rPr>
            </w:pPr>
            <w:r w:rsidRPr="00C31E24">
              <w:t xml:space="preserve">Check: Is the Test Procedure </w:t>
            </w:r>
            <w:r w:rsidRPr="00C31E24">
              <w:rPr>
                <w:rFonts w:eastAsia="Calibri"/>
              </w:rPr>
              <w:t xml:space="preserve">for </w:t>
            </w:r>
            <w:r w:rsidRPr="00C31E24">
              <w:t xml:space="preserve">MCX CT call release </w:t>
            </w:r>
            <w:r w:rsidRPr="00C31E24">
              <w:rPr>
                <w:rFonts w:eastAsia="Calibri"/>
              </w:rPr>
              <w:t xml:space="preserve">as described in </w:t>
            </w:r>
            <w:r w:rsidRPr="00C31E24">
              <w:t>TS 36.579-1 [2] Table 5.3.12.3-1 to end the MCVideo Call correctly performed?</w:t>
            </w:r>
          </w:p>
        </w:tc>
        <w:tc>
          <w:tcPr>
            <w:tcW w:w="708" w:type="dxa"/>
            <w:shd w:val="clear" w:color="auto" w:fill="auto"/>
          </w:tcPr>
          <w:p w14:paraId="35662CF0" w14:textId="77777777" w:rsidR="00AE50DC" w:rsidRPr="00C31E24" w:rsidRDefault="00AE50DC" w:rsidP="00A54A67">
            <w:pPr>
              <w:pStyle w:val="TAC"/>
              <w:keepNext w:val="0"/>
              <w:keepLines w:val="0"/>
              <w:widowControl w:val="0"/>
              <w:rPr>
                <w:rFonts w:eastAsia="Calibri"/>
                <w:szCs w:val="22"/>
              </w:rPr>
            </w:pPr>
            <w:r w:rsidRPr="00C31E24">
              <w:rPr>
                <w:rFonts w:eastAsia="Calibri"/>
                <w:szCs w:val="22"/>
              </w:rPr>
              <w:t>-</w:t>
            </w:r>
          </w:p>
        </w:tc>
        <w:tc>
          <w:tcPr>
            <w:tcW w:w="2978" w:type="dxa"/>
            <w:shd w:val="clear" w:color="auto" w:fill="auto"/>
          </w:tcPr>
          <w:p w14:paraId="2BD6B9C6" w14:textId="77777777" w:rsidR="00AE50DC" w:rsidRPr="00C31E24" w:rsidRDefault="00AE50DC" w:rsidP="00A54A67">
            <w:pPr>
              <w:pStyle w:val="TAL"/>
              <w:keepNext w:val="0"/>
              <w:keepLines w:val="0"/>
              <w:widowControl w:val="0"/>
              <w:rPr>
                <w:rFonts w:eastAsia="Calibri"/>
              </w:rPr>
            </w:pPr>
            <w:r w:rsidRPr="00C31E24">
              <w:rPr>
                <w:rFonts w:eastAsia="Calibri"/>
              </w:rPr>
              <w:t>-</w:t>
            </w:r>
          </w:p>
        </w:tc>
        <w:tc>
          <w:tcPr>
            <w:tcW w:w="565" w:type="dxa"/>
            <w:shd w:val="clear" w:color="auto" w:fill="auto"/>
          </w:tcPr>
          <w:p w14:paraId="67A19873" w14:textId="77777777" w:rsidR="00AE50DC" w:rsidRPr="00C31E24" w:rsidRDefault="00AE50DC" w:rsidP="00A54A67">
            <w:pPr>
              <w:pStyle w:val="TAC"/>
              <w:keepNext w:val="0"/>
              <w:keepLines w:val="0"/>
              <w:widowControl w:val="0"/>
            </w:pPr>
            <w:r w:rsidRPr="00C31E24">
              <w:t>3</w:t>
            </w:r>
          </w:p>
        </w:tc>
        <w:tc>
          <w:tcPr>
            <w:tcW w:w="850" w:type="dxa"/>
            <w:shd w:val="clear" w:color="auto" w:fill="auto"/>
          </w:tcPr>
          <w:p w14:paraId="3D626478" w14:textId="77777777" w:rsidR="00AE50DC" w:rsidRPr="00C31E24" w:rsidRDefault="00AE50DC" w:rsidP="00A54A67">
            <w:pPr>
              <w:pStyle w:val="TAC"/>
              <w:keepNext w:val="0"/>
              <w:keepLines w:val="0"/>
              <w:widowControl w:val="0"/>
            </w:pPr>
            <w:r w:rsidRPr="00C31E24">
              <w:rPr>
                <w:rFonts w:cs="Arial"/>
                <w:szCs w:val="18"/>
              </w:rPr>
              <w:t>-</w:t>
            </w:r>
          </w:p>
        </w:tc>
      </w:tr>
      <w:tr w:rsidR="00AE50DC" w:rsidRPr="00C31E24" w:rsidDel="00555CBD" w14:paraId="24E1BD89" w14:textId="77777777" w:rsidTr="00A54A67">
        <w:tc>
          <w:tcPr>
            <w:tcW w:w="9603" w:type="dxa"/>
            <w:gridSpan w:val="6"/>
            <w:shd w:val="clear" w:color="auto" w:fill="auto"/>
          </w:tcPr>
          <w:p w14:paraId="7C174C94" w14:textId="77777777" w:rsidR="00AE50DC" w:rsidRPr="00C31E24" w:rsidDel="00555CBD" w:rsidRDefault="00AE50DC" w:rsidP="00A54A67">
            <w:pPr>
              <w:pStyle w:val="TAN"/>
              <w:rPr>
                <w:lang w:eastAsia="en-US"/>
              </w:rPr>
            </w:pPr>
            <w:r w:rsidRPr="00C31E24">
              <w:rPr>
                <w:lang w:eastAsia="en-US"/>
              </w:rPr>
              <w:t>NOTE 1: This action is expected to be done via a suitable implementation-dependent MMI.</w:t>
            </w:r>
          </w:p>
        </w:tc>
      </w:tr>
    </w:tbl>
    <w:p w14:paraId="0330ED3E" w14:textId="77777777" w:rsidR="00AE50DC" w:rsidRPr="00C31E24" w:rsidRDefault="00AE50DC" w:rsidP="00AE50DC"/>
    <w:p w14:paraId="070A070B" w14:textId="77777777" w:rsidR="00AE50DC" w:rsidRPr="00C31E24" w:rsidRDefault="00AE50DC" w:rsidP="00AE50DC">
      <w:pPr>
        <w:pStyle w:val="H6"/>
      </w:pPr>
      <w:r w:rsidRPr="00C31E24">
        <w:t>6.7.2.3.3</w:t>
      </w:r>
      <w:r w:rsidRPr="00C31E24">
        <w:tab/>
        <w:t>Specific message contents</w:t>
      </w:r>
    </w:p>
    <w:p w14:paraId="26BCE839" w14:textId="77777777" w:rsidR="00AE50DC" w:rsidRPr="00C31E24" w:rsidRDefault="00AE50DC" w:rsidP="00AE50DC">
      <w:pPr>
        <w:pStyle w:val="TH"/>
      </w:pPr>
      <w:r w:rsidRPr="00C31E24">
        <w:t>Table 6.7.2.3.3-1: SIP INVITE (Step 1, Table 6.7.2.3.2-1 ; Step 2, TS 36.579-1 [2] Table 5.3.4.3-1)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E50DC" w:rsidRPr="00C31E24" w14:paraId="154B0FBC" w14:textId="77777777" w:rsidTr="00A54A67">
        <w:trPr>
          <w:tblHeader/>
        </w:trPr>
        <w:tc>
          <w:tcPr>
            <w:tcW w:w="9634" w:type="dxa"/>
            <w:gridSpan w:val="5"/>
          </w:tcPr>
          <w:p w14:paraId="38259828" w14:textId="77777777" w:rsidR="00AE50DC" w:rsidRPr="00C31E24" w:rsidRDefault="00AE50DC" w:rsidP="00A54A67">
            <w:pPr>
              <w:pStyle w:val="TAL"/>
            </w:pPr>
            <w:r w:rsidRPr="00C31E24">
              <w:t>Derivation Path: TS 36.579-1 [2], Table 5.5.2.5.2-1, condition PRIVATE-CALL</w:t>
            </w:r>
          </w:p>
        </w:tc>
      </w:tr>
      <w:tr w:rsidR="00AE50DC" w:rsidRPr="00C31E24" w14:paraId="041EE1DF" w14:textId="77777777" w:rsidTr="00A54A67">
        <w:trPr>
          <w:tblHeader/>
        </w:trPr>
        <w:tc>
          <w:tcPr>
            <w:tcW w:w="2973" w:type="dxa"/>
          </w:tcPr>
          <w:p w14:paraId="7BA76F51" w14:textId="77777777" w:rsidR="00AE50DC" w:rsidRPr="00C31E24" w:rsidRDefault="00AE50DC" w:rsidP="00A54A67">
            <w:pPr>
              <w:pStyle w:val="TAH"/>
            </w:pPr>
            <w:r w:rsidRPr="00C31E24">
              <w:t>Information Element</w:t>
            </w:r>
          </w:p>
        </w:tc>
        <w:tc>
          <w:tcPr>
            <w:tcW w:w="1824" w:type="dxa"/>
          </w:tcPr>
          <w:p w14:paraId="61667654" w14:textId="77777777" w:rsidR="00AE50DC" w:rsidRPr="00C31E24" w:rsidRDefault="00AE50DC" w:rsidP="00A54A67">
            <w:pPr>
              <w:pStyle w:val="TAH"/>
            </w:pPr>
            <w:r w:rsidRPr="00C31E24">
              <w:t>Value/remark</w:t>
            </w:r>
          </w:p>
        </w:tc>
        <w:tc>
          <w:tcPr>
            <w:tcW w:w="2189" w:type="dxa"/>
            <w:tcBorders>
              <w:bottom w:val="single" w:sz="4" w:space="0" w:color="auto"/>
            </w:tcBorders>
          </w:tcPr>
          <w:p w14:paraId="32D650C1" w14:textId="77777777" w:rsidR="00AE50DC" w:rsidRPr="00C31E24" w:rsidRDefault="00AE50DC" w:rsidP="00A54A67">
            <w:pPr>
              <w:pStyle w:val="TAH"/>
            </w:pPr>
            <w:r w:rsidRPr="00C31E24">
              <w:t>Comment</w:t>
            </w:r>
          </w:p>
        </w:tc>
        <w:tc>
          <w:tcPr>
            <w:tcW w:w="1460" w:type="dxa"/>
          </w:tcPr>
          <w:p w14:paraId="62E4C697" w14:textId="77777777" w:rsidR="00AE50DC" w:rsidRPr="00C31E24" w:rsidRDefault="00AE50DC" w:rsidP="00A54A67">
            <w:pPr>
              <w:pStyle w:val="TAH"/>
            </w:pPr>
            <w:r w:rsidRPr="00C31E24">
              <w:t>Reference</w:t>
            </w:r>
          </w:p>
        </w:tc>
        <w:tc>
          <w:tcPr>
            <w:tcW w:w="1188" w:type="dxa"/>
          </w:tcPr>
          <w:p w14:paraId="7DA37DD2" w14:textId="77777777" w:rsidR="00AE50DC" w:rsidRPr="00C31E24" w:rsidRDefault="00AE50DC" w:rsidP="00A54A67">
            <w:pPr>
              <w:pStyle w:val="TAH"/>
            </w:pPr>
            <w:r w:rsidRPr="00C31E24">
              <w:t>Condition</w:t>
            </w:r>
          </w:p>
        </w:tc>
      </w:tr>
      <w:tr w:rsidR="00AE50DC" w:rsidRPr="00C31E24" w14:paraId="1FEB2E53" w14:textId="77777777" w:rsidTr="00A54A67">
        <w:tc>
          <w:tcPr>
            <w:tcW w:w="2973" w:type="dxa"/>
          </w:tcPr>
          <w:p w14:paraId="2FCBCFCD" w14:textId="77777777" w:rsidR="00AE50DC" w:rsidRPr="00C31E24" w:rsidRDefault="00AE50DC" w:rsidP="00A54A67">
            <w:pPr>
              <w:pStyle w:val="TAL"/>
              <w:rPr>
                <w:b/>
                <w:bCs/>
              </w:rPr>
            </w:pPr>
            <w:r w:rsidRPr="00C31E24">
              <w:rPr>
                <w:b/>
                <w:bCs/>
              </w:rPr>
              <w:t>Alert-Info</w:t>
            </w:r>
          </w:p>
        </w:tc>
        <w:tc>
          <w:tcPr>
            <w:tcW w:w="1824" w:type="dxa"/>
          </w:tcPr>
          <w:p w14:paraId="38EFB042" w14:textId="77777777" w:rsidR="00AE50DC" w:rsidRPr="00C31E24" w:rsidRDefault="00AE50DC" w:rsidP="00A54A67">
            <w:pPr>
              <w:pStyle w:val="TAL"/>
            </w:pPr>
            <w:r w:rsidRPr="00C31E24">
              <w:t>"&lt;file:///dev/null&gt;"</w:t>
            </w:r>
          </w:p>
        </w:tc>
        <w:tc>
          <w:tcPr>
            <w:tcW w:w="2189" w:type="dxa"/>
            <w:tcBorders>
              <w:top w:val="single" w:sz="4" w:space="0" w:color="auto"/>
              <w:bottom w:val="single" w:sz="4" w:space="0" w:color="auto"/>
            </w:tcBorders>
          </w:tcPr>
          <w:p w14:paraId="5E49A413" w14:textId="77777777" w:rsidR="00AE50DC" w:rsidRPr="00C31E24" w:rsidRDefault="00AE50DC" w:rsidP="00A54A67">
            <w:pPr>
              <w:pStyle w:val="TAL"/>
            </w:pPr>
          </w:p>
        </w:tc>
        <w:tc>
          <w:tcPr>
            <w:tcW w:w="1460" w:type="dxa"/>
          </w:tcPr>
          <w:p w14:paraId="4A284D69" w14:textId="77777777" w:rsidR="00AE50DC" w:rsidRPr="00C31E24" w:rsidRDefault="00AE50DC" w:rsidP="00A54A67">
            <w:pPr>
              <w:pStyle w:val="TAL"/>
            </w:pPr>
          </w:p>
        </w:tc>
        <w:tc>
          <w:tcPr>
            <w:tcW w:w="1188" w:type="dxa"/>
            <w:vAlign w:val="bottom"/>
          </w:tcPr>
          <w:p w14:paraId="072E8D30" w14:textId="77777777" w:rsidR="00AE50DC" w:rsidRPr="00C31E24" w:rsidRDefault="00AE50DC" w:rsidP="00A54A67">
            <w:pPr>
              <w:pStyle w:val="TAL"/>
            </w:pPr>
          </w:p>
        </w:tc>
      </w:tr>
      <w:tr w:rsidR="00AE50DC" w:rsidRPr="00C31E24" w14:paraId="1F6975ED" w14:textId="77777777" w:rsidTr="00A54A67">
        <w:tc>
          <w:tcPr>
            <w:tcW w:w="2973" w:type="dxa"/>
            <w:vAlign w:val="center"/>
          </w:tcPr>
          <w:p w14:paraId="1C5CEF5C" w14:textId="77777777" w:rsidR="00AE50DC" w:rsidRPr="00C31E24" w:rsidRDefault="00AE50DC" w:rsidP="00A54A67">
            <w:pPr>
              <w:pStyle w:val="TAL"/>
              <w:rPr>
                <w:b/>
                <w:bCs/>
              </w:rPr>
            </w:pPr>
            <w:r w:rsidRPr="00C31E24">
              <w:rPr>
                <w:b/>
                <w:bCs/>
              </w:rPr>
              <w:t>Message-body</w:t>
            </w:r>
          </w:p>
        </w:tc>
        <w:tc>
          <w:tcPr>
            <w:tcW w:w="1824" w:type="dxa"/>
          </w:tcPr>
          <w:p w14:paraId="345761A8" w14:textId="77777777" w:rsidR="00AE50DC" w:rsidRPr="00C31E24" w:rsidRDefault="00AE50DC" w:rsidP="00A54A67">
            <w:pPr>
              <w:pStyle w:val="TAL"/>
            </w:pPr>
          </w:p>
        </w:tc>
        <w:tc>
          <w:tcPr>
            <w:tcW w:w="2189" w:type="dxa"/>
            <w:tcBorders>
              <w:top w:val="single" w:sz="4" w:space="0" w:color="auto"/>
              <w:bottom w:val="single" w:sz="4" w:space="0" w:color="auto"/>
            </w:tcBorders>
          </w:tcPr>
          <w:p w14:paraId="174A3D94" w14:textId="77777777" w:rsidR="00AE50DC" w:rsidRPr="00C31E24" w:rsidRDefault="00AE50DC" w:rsidP="00A54A67">
            <w:pPr>
              <w:pStyle w:val="TAL"/>
            </w:pPr>
          </w:p>
        </w:tc>
        <w:tc>
          <w:tcPr>
            <w:tcW w:w="1460" w:type="dxa"/>
          </w:tcPr>
          <w:p w14:paraId="16291E8D" w14:textId="77777777" w:rsidR="00AE50DC" w:rsidRPr="00C31E24" w:rsidRDefault="00AE50DC" w:rsidP="00A54A67">
            <w:pPr>
              <w:pStyle w:val="TAL"/>
            </w:pPr>
          </w:p>
        </w:tc>
        <w:tc>
          <w:tcPr>
            <w:tcW w:w="1188" w:type="dxa"/>
            <w:vAlign w:val="bottom"/>
          </w:tcPr>
          <w:p w14:paraId="4285BB26" w14:textId="77777777" w:rsidR="00AE50DC" w:rsidRPr="00C31E24" w:rsidRDefault="00AE50DC" w:rsidP="00A54A67">
            <w:pPr>
              <w:pStyle w:val="TAL"/>
            </w:pPr>
          </w:p>
        </w:tc>
      </w:tr>
      <w:tr w:rsidR="00AE50DC" w:rsidRPr="00C31E24" w14:paraId="48AA3285" w14:textId="77777777" w:rsidTr="00A54A67">
        <w:tc>
          <w:tcPr>
            <w:tcW w:w="2973" w:type="dxa"/>
            <w:shd w:val="clear" w:color="auto" w:fill="auto"/>
            <w:vAlign w:val="center"/>
          </w:tcPr>
          <w:p w14:paraId="2BDDC5C3" w14:textId="77777777" w:rsidR="00AE50DC" w:rsidRPr="00C31E24" w:rsidRDefault="00AE50DC" w:rsidP="00A54A67">
            <w:pPr>
              <w:pStyle w:val="TAL"/>
            </w:pPr>
            <w:r w:rsidRPr="00C31E24">
              <w:t xml:space="preserve">  MIME body part</w:t>
            </w:r>
          </w:p>
        </w:tc>
        <w:tc>
          <w:tcPr>
            <w:tcW w:w="1824" w:type="dxa"/>
            <w:shd w:val="clear" w:color="auto" w:fill="auto"/>
            <w:vAlign w:val="center"/>
          </w:tcPr>
          <w:p w14:paraId="75F89A4F" w14:textId="77777777" w:rsidR="00AE50DC" w:rsidRPr="00C31E24" w:rsidRDefault="00AE50DC" w:rsidP="00A54A67">
            <w:pPr>
              <w:pStyle w:val="TAL"/>
            </w:pPr>
          </w:p>
        </w:tc>
        <w:tc>
          <w:tcPr>
            <w:tcW w:w="2189" w:type="dxa"/>
            <w:tcBorders>
              <w:top w:val="single" w:sz="4" w:space="0" w:color="auto"/>
              <w:bottom w:val="single" w:sz="4" w:space="0" w:color="auto"/>
            </w:tcBorders>
            <w:shd w:val="clear" w:color="auto" w:fill="auto"/>
          </w:tcPr>
          <w:p w14:paraId="5D44CC0C" w14:textId="77777777" w:rsidR="00AE50DC" w:rsidRPr="00C31E24" w:rsidRDefault="00AE50DC" w:rsidP="00A54A67">
            <w:pPr>
              <w:pStyle w:val="TAL"/>
              <w:rPr>
                <w:b/>
                <w:bCs/>
              </w:rPr>
            </w:pPr>
            <w:r w:rsidRPr="00C31E24">
              <w:rPr>
                <w:b/>
                <w:bCs/>
              </w:rPr>
              <w:t>SDP message</w:t>
            </w:r>
          </w:p>
        </w:tc>
        <w:tc>
          <w:tcPr>
            <w:tcW w:w="1460" w:type="dxa"/>
            <w:shd w:val="clear" w:color="auto" w:fill="auto"/>
          </w:tcPr>
          <w:p w14:paraId="3354D23C" w14:textId="77777777" w:rsidR="00AE50DC" w:rsidRPr="00C31E24" w:rsidRDefault="00AE50DC" w:rsidP="00A54A67">
            <w:pPr>
              <w:pStyle w:val="TAL"/>
            </w:pPr>
          </w:p>
        </w:tc>
        <w:tc>
          <w:tcPr>
            <w:tcW w:w="1188" w:type="dxa"/>
            <w:shd w:val="clear" w:color="auto" w:fill="auto"/>
            <w:vAlign w:val="bottom"/>
          </w:tcPr>
          <w:p w14:paraId="58121486" w14:textId="77777777" w:rsidR="00AE50DC" w:rsidRPr="00C31E24" w:rsidRDefault="00AE50DC" w:rsidP="00A54A67">
            <w:pPr>
              <w:pStyle w:val="TAL"/>
            </w:pPr>
          </w:p>
        </w:tc>
      </w:tr>
      <w:tr w:rsidR="00AE50DC" w:rsidRPr="00C31E24" w14:paraId="48970762" w14:textId="77777777" w:rsidTr="00A54A67">
        <w:tc>
          <w:tcPr>
            <w:tcW w:w="2973" w:type="dxa"/>
            <w:shd w:val="clear" w:color="auto" w:fill="auto"/>
            <w:vAlign w:val="center"/>
          </w:tcPr>
          <w:p w14:paraId="4460E9FD" w14:textId="77777777" w:rsidR="00AE50DC" w:rsidRPr="00C31E24" w:rsidRDefault="00AE50DC" w:rsidP="00A54A67">
            <w:pPr>
              <w:pStyle w:val="TAL"/>
            </w:pPr>
            <w:r w:rsidRPr="00C31E24">
              <w:t xml:space="preserve">    MIME-part-headers</w:t>
            </w:r>
          </w:p>
        </w:tc>
        <w:tc>
          <w:tcPr>
            <w:tcW w:w="1824" w:type="dxa"/>
            <w:shd w:val="clear" w:color="auto" w:fill="auto"/>
            <w:vAlign w:val="center"/>
          </w:tcPr>
          <w:p w14:paraId="54FD684C" w14:textId="77777777" w:rsidR="00AE50DC" w:rsidRPr="00C31E24" w:rsidRDefault="00AE50DC" w:rsidP="00A54A67">
            <w:pPr>
              <w:pStyle w:val="TAL"/>
            </w:pPr>
          </w:p>
        </w:tc>
        <w:tc>
          <w:tcPr>
            <w:tcW w:w="2189" w:type="dxa"/>
            <w:tcBorders>
              <w:top w:val="single" w:sz="4" w:space="0" w:color="auto"/>
              <w:bottom w:val="single" w:sz="4" w:space="0" w:color="auto"/>
            </w:tcBorders>
            <w:shd w:val="clear" w:color="auto" w:fill="auto"/>
          </w:tcPr>
          <w:p w14:paraId="18972033" w14:textId="77777777" w:rsidR="00AE50DC" w:rsidRPr="00C31E24" w:rsidRDefault="00AE50DC" w:rsidP="00A54A67">
            <w:pPr>
              <w:pStyle w:val="TAL"/>
            </w:pPr>
          </w:p>
        </w:tc>
        <w:tc>
          <w:tcPr>
            <w:tcW w:w="1460" w:type="dxa"/>
            <w:shd w:val="clear" w:color="auto" w:fill="auto"/>
          </w:tcPr>
          <w:p w14:paraId="78BB1047" w14:textId="77777777" w:rsidR="00AE50DC" w:rsidRPr="00C31E24" w:rsidRDefault="00AE50DC" w:rsidP="00A54A67">
            <w:pPr>
              <w:pStyle w:val="TAL"/>
            </w:pPr>
          </w:p>
        </w:tc>
        <w:tc>
          <w:tcPr>
            <w:tcW w:w="1188" w:type="dxa"/>
            <w:shd w:val="clear" w:color="auto" w:fill="auto"/>
            <w:vAlign w:val="bottom"/>
          </w:tcPr>
          <w:p w14:paraId="3B6C6622" w14:textId="77777777" w:rsidR="00AE50DC" w:rsidRPr="00C31E24" w:rsidRDefault="00AE50DC" w:rsidP="00A54A67">
            <w:pPr>
              <w:pStyle w:val="TAL"/>
            </w:pPr>
          </w:p>
        </w:tc>
      </w:tr>
      <w:tr w:rsidR="00AE50DC" w:rsidRPr="00C31E24" w14:paraId="3FF6EBDC" w14:textId="77777777" w:rsidTr="00A54A67">
        <w:tc>
          <w:tcPr>
            <w:tcW w:w="2973" w:type="dxa"/>
            <w:shd w:val="clear" w:color="auto" w:fill="auto"/>
            <w:vAlign w:val="center"/>
          </w:tcPr>
          <w:p w14:paraId="65031D0E" w14:textId="77777777" w:rsidR="00AE50DC" w:rsidRPr="00C31E24" w:rsidRDefault="00AE50DC" w:rsidP="00A54A67">
            <w:pPr>
              <w:pStyle w:val="TAL"/>
            </w:pPr>
            <w:r w:rsidRPr="00C31E24">
              <w:t xml:space="preserve">    MIME-part-body</w:t>
            </w:r>
          </w:p>
        </w:tc>
        <w:tc>
          <w:tcPr>
            <w:tcW w:w="1824" w:type="dxa"/>
            <w:shd w:val="clear" w:color="auto" w:fill="auto"/>
          </w:tcPr>
          <w:p w14:paraId="437E95DA" w14:textId="77777777" w:rsidR="00AE50DC" w:rsidRPr="00C31E24" w:rsidRDefault="00AE50DC" w:rsidP="00A54A67">
            <w:pPr>
              <w:pStyle w:val="TAL"/>
            </w:pPr>
            <w:r w:rsidRPr="00C31E24">
              <w:t>SDP as described in Table 6.7.2.3.3-2</w:t>
            </w:r>
          </w:p>
        </w:tc>
        <w:tc>
          <w:tcPr>
            <w:tcW w:w="2189" w:type="dxa"/>
            <w:tcBorders>
              <w:top w:val="single" w:sz="4" w:space="0" w:color="auto"/>
              <w:bottom w:val="single" w:sz="4" w:space="0" w:color="auto"/>
            </w:tcBorders>
            <w:shd w:val="clear" w:color="auto" w:fill="auto"/>
          </w:tcPr>
          <w:p w14:paraId="6A479805" w14:textId="77777777" w:rsidR="00AE50DC" w:rsidRPr="00C31E24" w:rsidRDefault="00AE50DC" w:rsidP="00A54A67">
            <w:pPr>
              <w:pStyle w:val="TAL"/>
            </w:pPr>
          </w:p>
        </w:tc>
        <w:tc>
          <w:tcPr>
            <w:tcW w:w="1460" w:type="dxa"/>
            <w:shd w:val="clear" w:color="auto" w:fill="auto"/>
          </w:tcPr>
          <w:p w14:paraId="579FF120" w14:textId="77777777" w:rsidR="00AE50DC" w:rsidRPr="00C31E24" w:rsidRDefault="00AE50DC" w:rsidP="00A54A67">
            <w:pPr>
              <w:pStyle w:val="TAL"/>
            </w:pPr>
          </w:p>
        </w:tc>
        <w:tc>
          <w:tcPr>
            <w:tcW w:w="1188" w:type="dxa"/>
            <w:shd w:val="clear" w:color="auto" w:fill="auto"/>
            <w:vAlign w:val="bottom"/>
          </w:tcPr>
          <w:p w14:paraId="2DF23563" w14:textId="77777777" w:rsidR="00AE50DC" w:rsidRPr="00C31E24" w:rsidRDefault="00AE50DC" w:rsidP="00A54A67">
            <w:pPr>
              <w:pStyle w:val="TAL"/>
            </w:pPr>
          </w:p>
        </w:tc>
      </w:tr>
      <w:tr w:rsidR="00AE50DC" w:rsidRPr="00C31E24" w14:paraId="1990B260" w14:textId="77777777" w:rsidTr="00A54A67">
        <w:tc>
          <w:tcPr>
            <w:tcW w:w="2973" w:type="dxa"/>
            <w:shd w:val="clear" w:color="auto" w:fill="auto"/>
            <w:vAlign w:val="center"/>
          </w:tcPr>
          <w:p w14:paraId="7EC3290A" w14:textId="77777777" w:rsidR="00AE50DC" w:rsidRPr="00C31E24" w:rsidRDefault="00AE50DC" w:rsidP="00A54A67">
            <w:pPr>
              <w:pStyle w:val="TAL"/>
            </w:pPr>
            <w:r w:rsidRPr="00C31E24">
              <w:t xml:space="preserve">  MIME body part</w:t>
            </w:r>
          </w:p>
        </w:tc>
        <w:tc>
          <w:tcPr>
            <w:tcW w:w="1824" w:type="dxa"/>
            <w:shd w:val="clear" w:color="auto" w:fill="auto"/>
            <w:vAlign w:val="center"/>
          </w:tcPr>
          <w:p w14:paraId="200A67D6" w14:textId="77777777" w:rsidR="00AE50DC" w:rsidRPr="00C31E24" w:rsidRDefault="00AE50DC" w:rsidP="00A54A67">
            <w:pPr>
              <w:pStyle w:val="TAL"/>
            </w:pPr>
          </w:p>
        </w:tc>
        <w:tc>
          <w:tcPr>
            <w:tcW w:w="2189" w:type="dxa"/>
            <w:tcBorders>
              <w:top w:val="single" w:sz="4" w:space="0" w:color="auto"/>
              <w:bottom w:val="single" w:sz="4" w:space="0" w:color="auto"/>
            </w:tcBorders>
            <w:shd w:val="clear" w:color="auto" w:fill="auto"/>
          </w:tcPr>
          <w:p w14:paraId="4A3E3251" w14:textId="77777777" w:rsidR="00AE50DC" w:rsidRPr="00C31E24" w:rsidRDefault="00AE50DC" w:rsidP="00A54A67">
            <w:pPr>
              <w:pStyle w:val="TAL"/>
              <w:rPr>
                <w:b/>
                <w:bCs/>
              </w:rPr>
            </w:pPr>
            <w:r w:rsidRPr="00C31E24">
              <w:rPr>
                <w:b/>
                <w:bCs/>
              </w:rPr>
              <w:t>MCVideo Info</w:t>
            </w:r>
          </w:p>
        </w:tc>
        <w:tc>
          <w:tcPr>
            <w:tcW w:w="1460" w:type="dxa"/>
            <w:shd w:val="clear" w:color="auto" w:fill="auto"/>
          </w:tcPr>
          <w:p w14:paraId="4F1D2265" w14:textId="77777777" w:rsidR="00AE50DC" w:rsidRPr="00C31E24" w:rsidRDefault="00AE50DC" w:rsidP="00A54A67">
            <w:pPr>
              <w:pStyle w:val="TAL"/>
            </w:pPr>
          </w:p>
        </w:tc>
        <w:tc>
          <w:tcPr>
            <w:tcW w:w="1188" w:type="dxa"/>
            <w:shd w:val="clear" w:color="auto" w:fill="auto"/>
            <w:vAlign w:val="bottom"/>
          </w:tcPr>
          <w:p w14:paraId="2BBD55C8" w14:textId="77777777" w:rsidR="00AE50DC" w:rsidRPr="00C31E24" w:rsidRDefault="00AE50DC" w:rsidP="00A54A67">
            <w:pPr>
              <w:pStyle w:val="TAL"/>
            </w:pPr>
          </w:p>
        </w:tc>
      </w:tr>
      <w:tr w:rsidR="00AE50DC" w:rsidRPr="00C31E24" w14:paraId="7B8F7D67" w14:textId="77777777" w:rsidTr="00A54A67">
        <w:tc>
          <w:tcPr>
            <w:tcW w:w="2973" w:type="dxa"/>
            <w:shd w:val="clear" w:color="auto" w:fill="auto"/>
            <w:vAlign w:val="center"/>
          </w:tcPr>
          <w:p w14:paraId="5F17C2BF" w14:textId="77777777" w:rsidR="00AE50DC" w:rsidRPr="00C31E24" w:rsidRDefault="00AE50DC" w:rsidP="00A54A67">
            <w:pPr>
              <w:pStyle w:val="TAL"/>
            </w:pPr>
            <w:r w:rsidRPr="00C31E24">
              <w:t xml:space="preserve">    MIME-part-headers</w:t>
            </w:r>
          </w:p>
        </w:tc>
        <w:tc>
          <w:tcPr>
            <w:tcW w:w="1824" w:type="dxa"/>
            <w:shd w:val="clear" w:color="auto" w:fill="auto"/>
            <w:vAlign w:val="center"/>
          </w:tcPr>
          <w:p w14:paraId="2D970A3B" w14:textId="77777777" w:rsidR="00AE50DC" w:rsidRPr="00C31E24" w:rsidRDefault="00AE50DC" w:rsidP="00A54A67">
            <w:pPr>
              <w:pStyle w:val="TAL"/>
            </w:pPr>
          </w:p>
        </w:tc>
        <w:tc>
          <w:tcPr>
            <w:tcW w:w="2189" w:type="dxa"/>
            <w:tcBorders>
              <w:top w:val="single" w:sz="4" w:space="0" w:color="auto"/>
              <w:bottom w:val="single" w:sz="4" w:space="0" w:color="auto"/>
            </w:tcBorders>
            <w:shd w:val="clear" w:color="auto" w:fill="auto"/>
          </w:tcPr>
          <w:p w14:paraId="1670420B" w14:textId="77777777" w:rsidR="00AE50DC" w:rsidRPr="00C31E24" w:rsidRDefault="00AE50DC" w:rsidP="00A54A67">
            <w:pPr>
              <w:pStyle w:val="TAL"/>
            </w:pPr>
          </w:p>
        </w:tc>
        <w:tc>
          <w:tcPr>
            <w:tcW w:w="1460" w:type="dxa"/>
            <w:shd w:val="clear" w:color="auto" w:fill="auto"/>
          </w:tcPr>
          <w:p w14:paraId="6BA253D8" w14:textId="77777777" w:rsidR="00AE50DC" w:rsidRPr="00C31E24" w:rsidRDefault="00AE50DC" w:rsidP="00A54A67">
            <w:pPr>
              <w:pStyle w:val="TAL"/>
            </w:pPr>
          </w:p>
        </w:tc>
        <w:tc>
          <w:tcPr>
            <w:tcW w:w="1188" w:type="dxa"/>
            <w:shd w:val="clear" w:color="auto" w:fill="auto"/>
            <w:vAlign w:val="bottom"/>
          </w:tcPr>
          <w:p w14:paraId="4D7779FB" w14:textId="77777777" w:rsidR="00AE50DC" w:rsidRPr="00C31E24" w:rsidRDefault="00AE50DC" w:rsidP="00A54A67">
            <w:pPr>
              <w:pStyle w:val="TAL"/>
            </w:pPr>
          </w:p>
        </w:tc>
      </w:tr>
      <w:tr w:rsidR="00AE50DC" w:rsidRPr="00C31E24" w14:paraId="43C74767" w14:textId="77777777" w:rsidTr="00A54A67">
        <w:tc>
          <w:tcPr>
            <w:tcW w:w="2973" w:type="dxa"/>
            <w:shd w:val="clear" w:color="auto" w:fill="auto"/>
            <w:vAlign w:val="center"/>
          </w:tcPr>
          <w:p w14:paraId="4ACAD5D9" w14:textId="77777777" w:rsidR="00AE50DC" w:rsidRPr="00C31E24" w:rsidRDefault="00AE50DC" w:rsidP="00A54A67">
            <w:pPr>
              <w:pStyle w:val="TAL"/>
            </w:pPr>
            <w:r w:rsidRPr="00C31E24">
              <w:t xml:space="preserve">    MIME-part-body</w:t>
            </w:r>
          </w:p>
        </w:tc>
        <w:tc>
          <w:tcPr>
            <w:tcW w:w="1824" w:type="dxa"/>
            <w:shd w:val="clear" w:color="auto" w:fill="auto"/>
          </w:tcPr>
          <w:p w14:paraId="627AC25E" w14:textId="77777777" w:rsidR="00AE50DC" w:rsidRPr="00C31E24" w:rsidRDefault="00AE50DC" w:rsidP="00A54A67">
            <w:pPr>
              <w:pStyle w:val="TAL"/>
            </w:pPr>
            <w:r w:rsidRPr="00C31E24">
              <w:t>MCVideo-Info as described in Table 6.7.2.3.3-3</w:t>
            </w:r>
          </w:p>
        </w:tc>
        <w:tc>
          <w:tcPr>
            <w:tcW w:w="2189" w:type="dxa"/>
            <w:tcBorders>
              <w:top w:val="single" w:sz="4" w:space="0" w:color="auto"/>
              <w:bottom w:val="single" w:sz="4" w:space="0" w:color="auto"/>
            </w:tcBorders>
            <w:shd w:val="clear" w:color="auto" w:fill="auto"/>
          </w:tcPr>
          <w:p w14:paraId="1A7F7681" w14:textId="77777777" w:rsidR="00AE50DC" w:rsidRPr="00C31E24" w:rsidRDefault="00AE50DC" w:rsidP="00A54A67">
            <w:pPr>
              <w:pStyle w:val="TAL"/>
            </w:pPr>
          </w:p>
        </w:tc>
        <w:tc>
          <w:tcPr>
            <w:tcW w:w="1460" w:type="dxa"/>
            <w:shd w:val="clear" w:color="auto" w:fill="auto"/>
          </w:tcPr>
          <w:p w14:paraId="26F1EAFD" w14:textId="77777777" w:rsidR="00AE50DC" w:rsidRPr="00C31E24" w:rsidRDefault="00AE50DC" w:rsidP="00A54A67">
            <w:pPr>
              <w:pStyle w:val="TAL"/>
            </w:pPr>
          </w:p>
        </w:tc>
        <w:tc>
          <w:tcPr>
            <w:tcW w:w="1188" w:type="dxa"/>
            <w:shd w:val="clear" w:color="auto" w:fill="auto"/>
            <w:vAlign w:val="bottom"/>
          </w:tcPr>
          <w:p w14:paraId="29D0A143" w14:textId="77777777" w:rsidR="00AE50DC" w:rsidRPr="00C31E24" w:rsidRDefault="00AE50DC" w:rsidP="00A54A67">
            <w:pPr>
              <w:pStyle w:val="TAL"/>
            </w:pPr>
          </w:p>
        </w:tc>
      </w:tr>
    </w:tbl>
    <w:p w14:paraId="4F0B1FDF" w14:textId="77777777" w:rsidR="00AE50DC" w:rsidRPr="00C31E24" w:rsidRDefault="00AE50DC" w:rsidP="00AE50DC"/>
    <w:p w14:paraId="78D2859A" w14:textId="77777777" w:rsidR="00AE50DC" w:rsidRPr="00C31E24" w:rsidRDefault="00AE50DC" w:rsidP="00AE50DC">
      <w:pPr>
        <w:pStyle w:val="TH"/>
      </w:pPr>
      <w:r w:rsidRPr="00C31E24">
        <w:t>Table 6.7.2.3.3-2: SDP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0DC" w:rsidRPr="00C31E24" w14:paraId="52D2C051" w14:textId="77777777" w:rsidTr="00A54A67">
        <w:trPr>
          <w:tblHeader/>
        </w:trPr>
        <w:tc>
          <w:tcPr>
            <w:tcW w:w="9634" w:type="dxa"/>
          </w:tcPr>
          <w:p w14:paraId="3F5C4BBF" w14:textId="77777777" w:rsidR="00AE50DC" w:rsidRPr="00C31E24" w:rsidRDefault="00AE50DC" w:rsidP="00A54A67">
            <w:pPr>
              <w:pStyle w:val="TAL"/>
            </w:pPr>
            <w:r w:rsidRPr="00C31E24">
              <w:t>Derivation Path: TS 36.579-1 [2], Table 5.5.3.1.2-2, conditions FIRST_SDP_FROM_SS, PRIVATE-CALL, SDP_OFFER</w:t>
            </w:r>
          </w:p>
        </w:tc>
      </w:tr>
    </w:tbl>
    <w:p w14:paraId="7A28CCC6" w14:textId="77777777" w:rsidR="00AE50DC" w:rsidRPr="00C31E24" w:rsidRDefault="00AE50DC" w:rsidP="00AE50DC"/>
    <w:p w14:paraId="0A44B09C" w14:textId="77777777" w:rsidR="00AE50DC" w:rsidRPr="00C31E24" w:rsidRDefault="00AE50DC" w:rsidP="00AE50DC">
      <w:pPr>
        <w:pStyle w:val="TH"/>
      </w:pPr>
      <w:r w:rsidRPr="00C31E24">
        <w:t>Table 6.7.2.3.3-3: MCVideo-Info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E50DC" w:rsidRPr="00C31E24" w14:paraId="6699C7C5" w14:textId="77777777" w:rsidTr="00A54A67">
        <w:trPr>
          <w:tblHeader/>
        </w:trPr>
        <w:tc>
          <w:tcPr>
            <w:tcW w:w="9634" w:type="dxa"/>
            <w:gridSpan w:val="5"/>
          </w:tcPr>
          <w:p w14:paraId="0837FAB6" w14:textId="77777777" w:rsidR="00AE50DC" w:rsidRPr="00C31E24" w:rsidRDefault="00AE50DC" w:rsidP="00A54A67">
            <w:pPr>
              <w:pStyle w:val="TAL"/>
            </w:pPr>
            <w:r w:rsidRPr="00C31E24">
              <w:t>Derivation Path: TS 36.579-1 [2], Table 5.5.3.2.2-2</w:t>
            </w:r>
          </w:p>
        </w:tc>
      </w:tr>
      <w:tr w:rsidR="00AE50DC" w:rsidRPr="00C31E24" w14:paraId="0719224A" w14:textId="77777777" w:rsidTr="00A54A67">
        <w:trPr>
          <w:tblHeader/>
        </w:trPr>
        <w:tc>
          <w:tcPr>
            <w:tcW w:w="2973" w:type="dxa"/>
          </w:tcPr>
          <w:p w14:paraId="3491BE7D" w14:textId="77777777" w:rsidR="00AE50DC" w:rsidRPr="00C31E24" w:rsidRDefault="00AE50DC" w:rsidP="00A54A67">
            <w:pPr>
              <w:pStyle w:val="TAH"/>
            </w:pPr>
            <w:r w:rsidRPr="00C31E24">
              <w:t>Information Element</w:t>
            </w:r>
          </w:p>
        </w:tc>
        <w:tc>
          <w:tcPr>
            <w:tcW w:w="1824" w:type="dxa"/>
          </w:tcPr>
          <w:p w14:paraId="564586CB" w14:textId="77777777" w:rsidR="00AE50DC" w:rsidRPr="00C31E24" w:rsidRDefault="00AE50DC" w:rsidP="00A54A67">
            <w:pPr>
              <w:pStyle w:val="TAH"/>
            </w:pPr>
            <w:r w:rsidRPr="00C31E24">
              <w:t>Value/remark</w:t>
            </w:r>
          </w:p>
        </w:tc>
        <w:tc>
          <w:tcPr>
            <w:tcW w:w="2189" w:type="dxa"/>
            <w:tcBorders>
              <w:bottom w:val="single" w:sz="4" w:space="0" w:color="auto"/>
            </w:tcBorders>
          </w:tcPr>
          <w:p w14:paraId="4450FB3A" w14:textId="77777777" w:rsidR="00AE50DC" w:rsidRPr="00C31E24" w:rsidRDefault="00AE50DC" w:rsidP="00A54A67">
            <w:pPr>
              <w:pStyle w:val="TAH"/>
            </w:pPr>
            <w:r w:rsidRPr="00C31E24">
              <w:t>Comment</w:t>
            </w:r>
          </w:p>
        </w:tc>
        <w:tc>
          <w:tcPr>
            <w:tcW w:w="1460" w:type="dxa"/>
          </w:tcPr>
          <w:p w14:paraId="71C2C5F8" w14:textId="77777777" w:rsidR="00AE50DC" w:rsidRPr="00C31E24" w:rsidRDefault="00AE50DC" w:rsidP="00A54A67">
            <w:pPr>
              <w:pStyle w:val="TAH"/>
            </w:pPr>
            <w:r w:rsidRPr="00C31E24">
              <w:t>Reference</w:t>
            </w:r>
          </w:p>
        </w:tc>
        <w:tc>
          <w:tcPr>
            <w:tcW w:w="1188" w:type="dxa"/>
          </w:tcPr>
          <w:p w14:paraId="5831BC7E" w14:textId="77777777" w:rsidR="00AE50DC" w:rsidRPr="00C31E24" w:rsidRDefault="00AE50DC" w:rsidP="00A54A67">
            <w:pPr>
              <w:pStyle w:val="TAH"/>
            </w:pPr>
            <w:r w:rsidRPr="00C31E24">
              <w:t>Condition</w:t>
            </w:r>
          </w:p>
        </w:tc>
      </w:tr>
      <w:tr w:rsidR="00AE50DC" w:rsidRPr="00C31E24" w14:paraId="6CE08D90" w14:textId="77777777" w:rsidTr="00A54A67">
        <w:tc>
          <w:tcPr>
            <w:tcW w:w="2973" w:type="dxa"/>
          </w:tcPr>
          <w:p w14:paraId="6A4535AA" w14:textId="77777777" w:rsidR="00AE50DC" w:rsidRPr="00C31E24" w:rsidRDefault="00AE50DC" w:rsidP="00A54A67">
            <w:pPr>
              <w:pStyle w:val="TAL"/>
            </w:pPr>
            <w:r w:rsidRPr="00C31E24">
              <w:t>mcvideoinfo</w:t>
            </w:r>
          </w:p>
        </w:tc>
        <w:tc>
          <w:tcPr>
            <w:tcW w:w="1824" w:type="dxa"/>
          </w:tcPr>
          <w:p w14:paraId="7C28B137" w14:textId="77777777" w:rsidR="00AE50DC" w:rsidRPr="00C31E24" w:rsidRDefault="00AE50DC" w:rsidP="00A54A67">
            <w:pPr>
              <w:pStyle w:val="TAL"/>
            </w:pPr>
          </w:p>
        </w:tc>
        <w:tc>
          <w:tcPr>
            <w:tcW w:w="2189" w:type="dxa"/>
            <w:tcBorders>
              <w:top w:val="single" w:sz="4" w:space="0" w:color="auto"/>
              <w:bottom w:val="single" w:sz="4" w:space="0" w:color="auto"/>
            </w:tcBorders>
          </w:tcPr>
          <w:p w14:paraId="402391DA" w14:textId="77777777" w:rsidR="00AE50DC" w:rsidRPr="00C31E24" w:rsidRDefault="00AE50DC" w:rsidP="00A54A67">
            <w:pPr>
              <w:pStyle w:val="TAL"/>
            </w:pPr>
          </w:p>
        </w:tc>
        <w:tc>
          <w:tcPr>
            <w:tcW w:w="1460" w:type="dxa"/>
          </w:tcPr>
          <w:p w14:paraId="2F9F303D" w14:textId="77777777" w:rsidR="00AE50DC" w:rsidRPr="00C31E24" w:rsidRDefault="00AE50DC" w:rsidP="00A54A67">
            <w:pPr>
              <w:pStyle w:val="TAL"/>
            </w:pPr>
          </w:p>
        </w:tc>
        <w:tc>
          <w:tcPr>
            <w:tcW w:w="1188" w:type="dxa"/>
            <w:vAlign w:val="bottom"/>
          </w:tcPr>
          <w:p w14:paraId="090A580D" w14:textId="77777777" w:rsidR="00AE50DC" w:rsidRPr="00C31E24" w:rsidRDefault="00AE50DC" w:rsidP="00A54A67">
            <w:pPr>
              <w:pStyle w:val="TAL"/>
            </w:pPr>
          </w:p>
        </w:tc>
      </w:tr>
      <w:tr w:rsidR="00AE50DC" w:rsidRPr="00C31E24" w14:paraId="6A189923" w14:textId="77777777" w:rsidTr="00A54A67">
        <w:tc>
          <w:tcPr>
            <w:tcW w:w="2973" w:type="dxa"/>
            <w:shd w:val="clear" w:color="auto" w:fill="auto"/>
          </w:tcPr>
          <w:p w14:paraId="7DA3B8E8" w14:textId="77777777" w:rsidR="00AE50DC" w:rsidRPr="00C31E24" w:rsidRDefault="00AE50DC" w:rsidP="00A54A67">
            <w:pPr>
              <w:pStyle w:val="TAL"/>
            </w:pPr>
            <w:r w:rsidRPr="00C31E24">
              <w:t xml:space="preserve">  mcvideo-Params</w:t>
            </w:r>
          </w:p>
        </w:tc>
        <w:tc>
          <w:tcPr>
            <w:tcW w:w="1824" w:type="dxa"/>
            <w:shd w:val="clear" w:color="auto" w:fill="auto"/>
            <w:vAlign w:val="center"/>
          </w:tcPr>
          <w:p w14:paraId="0CF99631" w14:textId="77777777" w:rsidR="00AE50DC" w:rsidRPr="00C31E24" w:rsidRDefault="00AE50DC" w:rsidP="00A54A67">
            <w:pPr>
              <w:pStyle w:val="TAL"/>
            </w:pPr>
          </w:p>
        </w:tc>
        <w:tc>
          <w:tcPr>
            <w:tcW w:w="2189" w:type="dxa"/>
            <w:tcBorders>
              <w:top w:val="single" w:sz="4" w:space="0" w:color="auto"/>
              <w:bottom w:val="single" w:sz="4" w:space="0" w:color="auto"/>
            </w:tcBorders>
            <w:shd w:val="clear" w:color="auto" w:fill="auto"/>
          </w:tcPr>
          <w:p w14:paraId="5E039DA8" w14:textId="77777777" w:rsidR="00AE50DC" w:rsidRPr="00C31E24" w:rsidRDefault="00AE50DC" w:rsidP="00A54A67">
            <w:pPr>
              <w:pStyle w:val="TAL"/>
            </w:pPr>
          </w:p>
        </w:tc>
        <w:tc>
          <w:tcPr>
            <w:tcW w:w="1460" w:type="dxa"/>
            <w:shd w:val="clear" w:color="auto" w:fill="auto"/>
          </w:tcPr>
          <w:p w14:paraId="4BC4174A" w14:textId="77777777" w:rsidR="00AE50DC" w:rsidRPr="00C31E24" w:rsidRDefault="00AE50DC" w:rsidP="00A54A67">
            <w:pPr>
              <w:pStyle w:val="TAL"/>
            </w:pPr>
          </w:p>
        </w:tc>
        <w:tc>
          <w:tcPr>
            <w:tcW w:w="1188" w:type="dxa"/>
            <w:shd w:val="clear" w:color="auto" w:fill="auto"/>
            <w:vAlign w:val="bottom"/>
          </w:tcPr>
          <w:p w14:paraId="3CBE42E1" w14:textId="77777777" w:rsidR="00AE50DC" w:rsidRPr="00C31E24" w:rsidRDefault="00AE50DC" w:rsidP="00A54A67">
            <w:pPr>
              <w:pStyle w:val="TAL"/>
            </w:pPr>
          </w:p>
        </w:tc>
      </w:tr>
      <w:tr w:rsidR="00AE50DC" w:rsidRPr="00C31E24" w14:paraId="7330C5A7" w14:textId="77777777" w:rsidTr="00A54A67">
        <w:tc>
          <w:tcPr>
            <w:tcW w:w="2973" w:type="dxa"/>
            <w:shd w:val="clear" w:color="auto" w:fill="auto"/>
            <w:vAlign w:val="center"/>
          </w:tcPr>
          <w:p w14:paraId="4CB7C707" w14:textId="77777777" w:rsidR="00AE50DC" w:rsidRPr="00C31E24" w:rsidRDefault="00AE50DC" w:rsidP="00A54A67">
            <w:pPr>
              <w:pStyle w:val="TAL"/>
            </w:pPr>
            <w:r w:rsidRPr="00C31E24">
              <w:t xml:space="preserve">    session-type</w:t>
            </w:r>
          </w:p>
        </w:tc>
        <w:tc>
          <w:tcPr>
            <w:tcW w:w="1824" w:type="dxa"/>
            <w:shd w:val="clear" w:color="auto" w:fill="auto"/>
            <w:vAlign w:val="center"/>
          </w:tcPr>
          <w:p w14:paraId="415B464A" w14:textId="77777777" w:rsidR="00AE50DC" w:rsidRPr="00C31E24" w:rsidRDefault="00AE50DC" w:rsidP="00A54A67">
            <w:pPr>
              <w:pStyle w:val="TAL"/>
            </w:pPr>
            <w:r w:rsidRPr="00C31E24">
              <w:t>"ambient-viewing"</w:t>
            </w:r>
          </w:p>
        </w:tc>
        <w:tc>
          <w:tcPr>
            <w:tcW w:w="2189" w:type="dxa"/>
            <w:tcBorders>
              <w:top w:val="single" w:sz="4" w:space="0" w:color="auto"/>
              <w:bottom w:val="single" w:sz="4" w:space="0" w:color="auto"/>
            </w:tcBorders>
            <w:shd w:val="clear" w:color="auto" w:fill="auto"/>
          </w:tcPr>
          <w:p w14:paraId="65A44A31" w14:textId="77777777" w:rsidR="00AE50DC" w:rsidRPr="00C31E24" w:rsidRDefault="00AE50DC" w:rsidP="00A54A67">
            <w:pPr>
              <w:pStyle w:val="TAL"/>
            </w:pPr>
          </w:p>
        </w:tc>
        <w:tc>
          <w:tcPr>
            <w:tcW w:w="1460" w:type="dxa"/>
            <w:shd w:val="clear" w:color="auto" w:fill="auto"/>
          </w:tcPr>
          <w:p w14:paraId="6ABF1450" w14:textId="77777777" w:rsidR="00AE50DC" w:rsidRPr="00C31E24" w:rsidRDefault="00AE50DC" w:rsidP="00A54A67">
            <w:pPr>
              <w:pStyle w:val="TAL"/>
            </w:pPr>
          </w:p>
        </w:tc>
        <w:tc>
          <w:tcPr>
            <w:tcW w:w="1188" w:type="dxa"/>
            <w:shd w:val="clear" w:color="auto" w:fill="auto"/>
            <w:vAlign w:val="bottom"/>
          </w:tcPr>
          <w:p w14:paraId="3F7B2B16" w14:textId="77777777" w:rsidR="00AE50DC" w:rsidRPr="00C31E24" w:rsidRDefault="00AE50DC" w:rsidP="00A54A67">
            <w:pPr>
              <w:pStyle w:val="TAL"/>
            </w:pPr>
          </w:p>
        </w:tc>
      </w:tr>
      <w:tr w:rsidR="00AE50DC" w:rsidRPr="00C31E24" w14:paraId="5AB16A43" w14:textId="77777777" w:rsidTr="00A54A67">
        <w:tc>
          <w:tcPr>
            <w:tcW w:w="2973" w:type="dxa"/>
            <w:shd w:val="clear" w:color="auto" w:fill="auto"/>
            <w:vAlign w:val="center"/>
          </w:tcPr>
          <w:p w14:paraId="311B8FA1" w14:textId="77777777" w:rsidR="00AE50DC" w:rsidRPr="00C31E24" w:rsidRDefault="00AE50DC" w:rsidP="00A54A67">
            <w:pPr>
              <w:pStyle w:val="TAL"/>
            </w:pPr>
            <w:r w:rsidRPr="00C31E24">
              <w:t xml:space="preserve">    ambient-viewing-type</w:t>
            </w:r>
          </w:p>
        </w:tc>
        <w:tc>
          <w:tcPr>
            <w:tcW w:w="1824" w:type="dxa"/>
            <w:shd w:val="clear" w:color="auto" w:fill="auto"/>
            <w:vAlign w:val="center"/>
          </w:tcPr>
          <w:p w14:paraId="0961E5FD" w14:textId="77777777" w:rsidR="00AE50DC" w:rsidRPr="00C31E24" w:rsidRDefault="00AE50DC" w:rsidP="00A54A67">
            <w:pPr>
              <w:pStyle w:val="TAL"/>
            </w:pPr>
            <w:r w:rsidRPr="00C31E24">
              <w:t>"remote-init"</w:t>
            </w:r>
          </w:p>
        </w:tc>
        <w:tc>
          <w:tcPr>
            <w:tcW w:w="2189" w:type="dxa"/>
            <w:tcBorders>
              <w:top w:val="single" w:sz="4" w:space="0" w:color="auto"/>
              <w:bottom w:val="single" w:sz="4" w:space="0" w:color="auto"/>
            </w:tcBorders>
            <w:shd w:val="clear" w:color="auto" w:fill="auto"/>
          </w:tcPr>
          <w:p w14:paraId="0BC0CDDD" w14:textId="77777777" w:rsidR="00AE50DC" w:rsidRPr="00C31E24" w:rsidRDefault="00AE50DC" w:rsidP="00A54A67">
            <w:pPr>
              <w:pStyle w:val="TAL"/>
            </w:pPr>
          </w:p>
        </w:tc>
        <w:tc>
          <w:tcPr>
            <w:tcW w:w="1460" w:type="dxa"/>
            <w:shd w:val="clear" w:color="auto" w:fill="auto"/>
          </w:tcPr>
          <w:p w14:paraId="7EA65E8A" w14:textId="77777777" w:rsidR="00AE50DC" w:rsidRPr="00C31E24" w:rsidRDefault="00AE50DC" w:rsidP="00A54A67">
            <w:pPr>
              <w:pStyle w:val="TAL"/>
            </w:pPr>
          </w:p>
        </w:tc>
        <w:tc>
          <w:tcPr>
            <w:tcW w:w="1188" w:type="dxa"/>
            <w:shd w:val="clear" w:color="auto" w:fill="auto"/>
            <w:vAlign w:val="bottom"/>
          </w:tcPr>
          <w:p w14:paraId="4F85CA5E" w14:textId="77777777" w:rsidR="00AE50DC" w:rsidRPr="00C31E24" w:rsidRDefault="00AE50DC" w:rsidP="00A54A67">
            <w:pPr>
              <w:pStyle w:val="TAL"/>
            </w:pPr>
          </w:p>
        </w:tc>
      </w:tr>
    </w:tbl>
    <w:p w14:paraId="63467EAE" w14:textId="77777777" w:rsidR="00AE50DC" w:rsidRPr="00C31E24" w:rsidRDefault="00AE50DC" w:rsidP="00AE50DC"/>
    <w:p w14:paraId="2276BA18" w14:textId="77777777" w:rsidR="00AE50DC" w:rsidRPr="00C31E24" w:rsidRDefault="00AE50DC" w:rsidP="00AE50DC">
      <w:pPr>
        <w:pStyle w:val="TH"/>
      </w:pPr>
      <w:r w:rsidRPr="00C31E24">
        <w:t>Table 6.7.2.3.3-4: SIP 200 (OK) (Step 1, Table 6.7.2.3.2-1; Step 4, TS 36.579-1 [2], Table 5.3.4.3-1)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E50DC" w:rsidRPr="00C31E24" w14:paraId="5CC59CCD" w14:textId="77777777" w:rsidTr="00A54A67">
        <w:trPr>
          <w:tblHeader/>
        </w:trPr>
        <w:tc>
          <w:tcPr>
            <w:tcW w:w="9634" w:type="dxa"/>
            <w:gridSpan w:val="5"/>
          </w:tcPr>
          <w:p w14:paraId="3FCDFF3D" w14:textId="77777777" w:rsidR="00AE50DC" w:rsidRPr="00C31E24" w:rsidRDefault="00AE50DC" w:rsidP="00A54A67">
            <w:pPr>
              <w:pStyle w:val="TAL"/>
            </w:pPr>
            <w:r w:rsidRPr="00C31E24">
              <w:t>Derivation Path: TS 36.579-1 [2], Table 5.5.2.17.1.1-1, condition INVITE-RSP</w:t>
            </w:r>
          </w:p>
        </w:tc>
      </w:tr>
      <w:tr w:rsidR="00AE50DC" w:rsidRPr="00C31E24" w14:paraId="0665B89A" w14:textId="77777777" w:rsidTr="00A54A67">
        <w:trPr>
          <w:tblHeader/>
        </w:trPr>
        <w:tc>
          <w:tcPr>
            <w:tcW w:w="2709" w:type="dxa"/>
          </w:tcPr>
          <w:p w14:paraId="241D55EB" w14:textId="77777777" w:rsidR="00AE50DC" w:rsidRPr="00C31E24" w:rsidRDefault="00AE50DC" w:rsidP="00A54A67">
            <w:pPr>
              <w:pStyle w:val="TAH"/>
            </w:pPr>
            <w:r w:rsidRPr="00C31E24">
              <w:t>Information Element</w:t>
            </w:r>
          </w:p>
        </w:tc>
        <w:tc>
          <w:tcPr>
            <w:tcW w:w="2187" w:type="dxa"/>
          </w:tcPr>
          <w:p w14:paraId="1475CC00" w14:textId="77777777" w:rsidR="00AE50DC" w:rsidRPr="00C31E24" w:rsidRDefault="00AE50DC" w:rsidP="00A54A67">
            <w:pPr>
              <w:pStyle w:val="TAH"/>
            </w:pPr>
            <w:r w:rsidRPr="00C31E24">
              <w:t>Value/remark</w:t>
            </w:r>
          </w:p>
        </w:tc>
        <w:tc>
          <w:tcPr>
            <w:tcW w:w="2187" w:type="dxa"/>
            <w:tcBorders>
              <w:bottom w:val="single" w:sz="4" w:space="0" w:color="auto"/>
            </w:tcBorders>
          </w:tcPr>
          <w:p w14:paraId="061FD540" w14:textId="77777777" w:rsidR="00AE50DC" w:rsidRPr="00C31E24" w:rsidRDefault="00AE50DC" w:rsidP="00A54A67">
            <w:pPr>
              <w:pStyle w:val="TAH"/>
            </w:pPr>
            <w:r w:rsidRPr="00C31E24">
              <w:t>Comment</w:t>
            </w:r>
          </w:p>
        </w:tc>
        <w:tc>
          <w:tcPr>
            <w:tcW w:w="1367" w:type="dxa"/>
          </w:tcPr>
          <w:p w14:paraId="0E44A30A" w14:textId="77777777" w:rsidR="00AE50DC" w:rsidRPr="00C31E24" w:rsidRDefault="00AE50DC" w:rsidP="00A54A67">
            <w:pPr>
              <w:pStyle w:val="TAH"/>
            </w:pPr>
            <w:r w:rsidRPr="00C31E24">
              <w:t>Reference</w:t>
            </w:r>
          </w:p>
        </w:tc>
        <w:tc>
          <w:tcPr>
            <w:tcW w:w="1184" w:type="dxa"/>
          </w:tcPr>
          <w:p w14:paraId="7A2F5F3E" w14:textId="77777777" w:rsidR="00AE50DC" w:rsidRPr="00C31E24" w:rsidRDefault="00AE50DC" w:rsidP="00A54A67">
            <w:pPr>
              <w:pStyle w:val="TAH"/>
            </w:pPr>
            <w:r w:rsidRPr="00C31E24">
              <w:t>Condition</w:t>
            </w:r>
          </w:p>
        </w:tc>
      </w:tr>
      <w:tr w:rsidR="00AE50DC" w:rsidRPr="00C31E24" w14:paraId="5017D6C2" w14:textId="77777777" w:rsidTr="00A54A67">
        <w:tc>
          <w:tcPr>
            <w:tcW w:w="2709" w:type="dxa"/>
            <w:vAlign w:val="center"/>
          </w:tcPr>
          <w:p w14:paraId="07678ECA" w14:textId="77777777" w:rsidR="00AE50DC" w:rsidRPr="00C31E24" w:rsidRDefault="00AE50DC" w:rsidP="00A54A67">
            <w:pPr>
              <w:pStyle w:val="TAL"/>
              <w:rPr>
                <w:b/>
                <w:bCs/>
              </w:rPr>
            </w:pPr>
            <w:r w:rsidRPr="00C31E24">
              <w:rPr>
                <w:b/>
                <w:bCs/>
              </w:rPr>
              <w:t>Message-body</w:t>
            </w:r>
          </w:p>
        </w:tc>
        <w:tc>
          <w:tcPr>
            <w:tcW w:w="2187" w:type="dxa"/>
          </w:tcPr>
          <w:p w14:paraId="2ADDA09E" w14:textId="77777777" w:rsidR="00AE50DC" w:rsidRPr="00C31E24" w:rsidRDefault="00AE50DC" w:rsidP="00A54A67">
            <w:pPr>
              <w:pStyle w:val="TAL"/>
            </w:pPr>
          </w:p>
        </w:tc>
        <w:tc>
          <w:tcPr>
            <w:tcW w:w="2187" w:type="dxa"/>
            <w:tcBorders>
              <w:bottom w:val="single" w:sz="4" w:space="0" w:color="auto"/>
            </w:tcBorders>
          </w:tcPr>
          <w:p w14:paraId="1367A0F2" w14:textId="77777777" w:rsidR="00AE50DC" w:rsidRPr="00C31E24" w:rsidRDefault="00AE50DC" w:rsidP="00A54A67">
            <w:pPr>
              <w:pStyle w:val="TAL"/>
            </w:pPr>
          </w:p>
        </w:tc>
        <w:tc>
          <w:tcPr>
            <w:tcW w:w="1367" w:type="dxa"/>
          </w:tcPr>
          <w:p w14:paraId="09962BB3" w14:textId="77777777" w:rsidR="00AE50DC" w:rsidRPr="00C31E24" w:rsidRDefault="00AE50DC" w:rsidP="00A54A67">
            <w:pPr>
              <w:pStyle w:val="TAL"/>
            </w:pPr>
          </w:p>
        </w:tc>
        <w:tc>
          <w:tcPr>
            <w:tcW w:w="1184" w:type="dxa"/>
            <w:vAlign w:val="bottom"/>
          </w:tcPr>
          <w:p w14:paraId="611725F3" w14:textId="77777777" w:rsidR="00AE50DC" w:rsidRPr="00C31E24" w:rsidRDefault="00AE50DC" w:rsidP="00A54A67">
            <w:pPr>
              <w:pStyle w:val="TAL"/>
            </w:pPr>
          </w:p>
        </w:tc>
      </w:tr>
      <w:tr w:rsidR="00AE50DC" w:rsidRPr="00C31E24" w14:paraId="21471D87" w14:textId="77777777" w:rsidTr="00A54A67">
        <w:tc>
          <w:tcPr>
            <w:tcW w:w="2709" w:type="dxa"/>
            <w:vAlign w:val="center"/>
          </w:tcPr>
          <w:p w14:paraId="3D96B781" w14:textId="77777777" w:rsidR="00AE50DC" w:rsidRPr="00C31E24" w:rsidRDefault="00AE50DC" w:rsidP="00A54A67">
            <w:pPr>
              <w:pStyle w:val="TAL"/>
            </w:pPr>
            <w:r w:rsidRPr="00C31E24">
              <w:t xml:space="preserve">  MIME body part</w:t>
            </w:r>
          </w:p>
        </w:tc>
        <w:tc>
          <w:tcPr>
            <w:tcW w:w="2187" w:type="dxa"/>
            <w:vAlign w:val="center"/>
          </w:tcPr>
          <w:p w14:paraId="5A0AA056" w14:textId="77777777" w:rsidR="00AE50DC" w:rsidRPr="00C31E24" w:rsidRDefault="00AE50DC" w:rsidP="00A54A67">
            <w:pPr>
              <w:pStyle w:val="TAL"/>
            </w:pPr>
          </w:p>
        </w:tc>
        <w:tc>
          <w:tcPr>
            <w:tcW w:w="2187" w:type="dxa"/>
            <w:tcBorders>
              <w:top w:val="single" w:sz="4" w:space="0" w:color="auto"/>
              <w:bottom w:val="single" w:sz="4" w:space="0" w:color="auto"/>
            </w:tcBorders>
          </w:tcPr>
          <w:p w14:paraId="64B5E03A" w14:textId="77777777" w:rsidR="00AE50DC" w:rsidRPr="00C31E24" w:rsidRDefault="00AE50DC" w:rsidP="00A54A67">
            <w:pPr>
              <w:pStyle w:val="TAL"/>
              <w:rPr>
                <w:b/>
                <w:bCs/>
              </w:rPr>
            </w:pPr>
            <w:r w:rsidRPr="00C31E24">
              <w:rPr>
                <w:b/>
                <w:bCs/>
              </w:rPr>
              <w:t>SDP message</w:t>
            </w:r>
          </w:p>
        </w:tc>
        <w:tc>
          <w:tcPr>
            <w:tcW w:w="1367" w:type="dxa"/>
          </w:tcPr>
          <w:p w14:paraId="3067FADF" w14:textId="77777777" w:rsidR="00AE50DC" w:rsidRPr="00C31E24" w:rsidRDefault="00AE50DC" w:rsidP="00A54A67">
            <w:pPr>
              <w:pStyle w:val="TAL"/>
            </w:pPr>
          </w:p>
        </w:tc>
        <w:tc>
          <w:tcPr>
            <w:tcW w:w="1184" w:type="dxa"/>
            <w:vAlign w:val="bottom"/>
          </w:tcPr>
          <w:p w14:paraId="201002C6" w14:textId="77777777" w:rsidR="00AE50DC" w:rsidRPr="00C31E24" w:rsidRDefault="00AE50DC" w:rsidP="00A54A67">
            <w:pPr>
              <w:pStyle w:val="TAL"/>
            </w:pPr>
          </w:p>
        </w:tc>
      </w:tr>
      <w:tr w:rsidR="00AE50DC" w:rsidRPr="00C31E24" w14:paraId="34E64BF9" w14:textId="77777777" w:rsidTr="00A54A67">
        <w:tc>
          <w:tcPr>
            <w:tcW w:w="2709" w:type="dxa"/>
            <w:vAlign w:val="center"/>
          </w:tcPr>
          <w:p w14:paraId="40449557" w14:textId="77777777" w:rsidR="00AE50DC" w:rsidRPr="00C31E24" w:rsidRDefault="00AE50DC" w:rsidP="00A54A67">
            <w:pPr>
              <w:pStyle w:val="TAL"/>
            </w:pPr>
            <w:r w:rsidRPr="00C31E24">
              <w:t xml:space="preserve">    MIME-part-header</w:t>
            </w:r>
          </w:p>
        </w:tc>
        <w:tc>
          <w:tcPr>
            <w:tcW w:w="2187" w:type="dxa"/>
            <w:vAlign w:val="center"/>
          </w:tcPr>
          <w:p w14:paraId="22220785" w14:textId="77777777" w:rsidR="00AE50DC" w:rsidRPr="00C31E24" w:rsidRDefault="00AE50DC" w:rsidP="00A54A67">
            <w:pPr>
              <w:pStyle w:val="TAL"/>
            </w:pPr>
          </w:p>
        </w:tc>
        <w:tc>
          <w:tcPr>
            <w:tcW w:w="2187" w:type="dxa"/>
            <w:tcBorders>
              <w:top w:val="single" w:sz="4" w:space="0" w:color="auto"/>
              <w:bottom w:val="single" w:sz="4" w:space="0" w:color="auto"/>
            </w:tcBorders>
          </w:tcPr>
          <w:p w14:paraId="0E8735C9" w14:textId="77777777" w:rsidR="00AE50DC" w:rsidRPr="00C31E24" w:rsidRDefault="00AE50DC" w:rsidP="00A54A67">
            <w:pPr>
              <w:pStyle w:val="TAL"/>
            </w:pPr>
          </w:p>
        </w:tc>
        <w:tc>
          <w:tcPr>
            <w:tcW w:w="1367" w:type="dxa"/>
          </w:tcPr>
          <w:p w14:paraId="742729E5" w14:textId="77777777" w:rsidR="00AE50DC" w:rsidRPr="00C31E24" w:rsidRDefault="00AE50DC" w:rsidP="00A54A67">
            <w:pPr>
              <w:pStyle w:val="TAL"/>
            </w:pPr>
          </w:p>
        </w:tc>
        <w:tc>
          <w:tcPr>
            <w:tcW w:w="1184" w:type="dxa"/>
            <w:vAlign w:val="bottom"/>
          </w:tcPr>
          <w:p w14:paraId="1D7F3A24" w14:textId="77777777" w:rsidR="00AE50DC" w:rsidRPr="00C31E24" w:rsidRDefault="00AE50DC" w:rsidP="00A54A67">
            <w:pPr>
              <w:pStyle w:val="TAL"/>
            </w:pPr>
          </w:p>
        </w:tc>
      </w:tr>
      <w:tr w:rsidR="00AE50DC" w:rsidRPr="00C31E24" w14:paraId="3784BB53" w14:textId="77777777" w:rsidTr="00A54A67">
        <w:tc>
          <w:tcPr>
            <w:tcW w:w="2709" w:type="dxa"/>
            <w:vAlign w:val="center"/>
          </w:tcPr>
          <w:p w14:paraId="01FD6195" w14:textId="77777777" w:rsidR="00AE50DC" w:rsidRPr="00C31E24" w:rsidRDefault="00AE50DC" w:rsidP="00A54A67">
            <w:pPr>
              <w:pStyle w:val="TAL"/>
            </w:pPr>
            <w:r w:rsidRPr="00C31E24">
              <w:t xml:space="preserve">    MIME-part-body</w:t>
            </w:r>
          </w:p>
        </w:tc>
        <w:tc>
          <w:tcPr>
            <w:tcW w:w="2187" w:type="dxa"/>
            <w:vAlign w:val="center"/>
          </w:tcPr>
          <w:p w14:paraId="70954799" w14:textId="77777777" w:rsidR="00AE50DC" w:rsidRPr="00C31E24" w:rsidRDefault="00AE50DC" w:rsidP="00A54A67">
            <w:pPr>
              <w:pStyle w:val="TAL"/>
            </w:pPr>
            <w:r w:rsidRPr="00C31E24">
              <w:t>SDP as described in Table 6.7.2.3.3-5</w:t>
            </w:r>
          </w:p>
        </w:tc>
        <w:tc>
          <w:tcPr>
            <w:tcW w:w="2187" w:type="dxa"/>
            <w:tcBorders>
              <w:top w:val="single" w:sz="4" w:space="0" w:color="auto"/>
              <w:bottom w:val="single" w:sz="4" w:space="0" w:color="auto"/>
            </w:tcBorders>
          </w:tcPr>
          <w:p w14:paraId="29E8BAD0" w14:textId="77777777" w:rsidR="00AE50DC" w:rsidRPr="00C31E24" w:rsidRDefault="00AE50DC" w:rsidP="00A54A67">
            <w:pPr>
              <w:pStyle w:val="TAL"/>
            </w:pPr>
          </w:p>
        </w:tc>
        <w:tc>
          <w:tcPr>
            <w:tcW w:w="1367" w:type="dxa"/>
          </w:tcPr>
          <w:p w14:paraId="60537C47" w14:textId="77777777" w:rsidR="00AE50DC" w:rsidRPr="00C31E24" w:rsidRDefault="00AE50DC" w:rsidP="00A54A67">
            <w:pPr>
              <w:pStyle w:val="TAL"/>
            </w:pPr>
          </w:p>
        </w:tc>
        <w:tc>
          <w:tcPr>
            <w:tcW w:w="1184" w:type="dxa"/>
            <w:vAlign w:val="bottom"/>
          </w:tcPr>
          <w:p w14:paraId="7DD38AE7" w14:textId="77777777" w:rsidR="00AE50DC" w:rsidRPr="00C31E24" w:rsidRDefault="00AE50DC" w:rsidP="00A54A67">
            <w:pPr>
              <w:pStyle w:val="TAL"/>
            </w:pPr>
          </w:p>
        </w:tc>
      </w:tr>
      <w:tr w:rsidR="00AE50DC" w:rsidRPr="00C31E24" w14:paraId="01CCD4B4" w14:textId="77777777" w:rsidTr="00A54A67">
        <w:tc>
          <w:tcPr>
            <w:tcW w:w="2709" w:type="dxa"/>
            <w:vAlign w:val="center"/>
          </w:tcPr>
          <w:p w14:paraId="7A133F48" w14:textId="77777777" w:rsidR="00AE50DC" w:rsidRPr="00C31E24" w:rsidRDefault="00AE50DC" w:rsidP="00A54A67">
            <w:pPr>
              <w:pStyle w:val="TAL"/>
            </w:pPr>
            <w:r w:rsidRPr="00C31E24">
              <w:t xml:space="preserve">  MIME body part</w:t>
            </w:r>
          </w:p>
        </w:tc>
        <w:tc>
          <w:tcPr>
            <w:tcW w:w="2187" w:type="dxa"/>
            <w:vAlign w:val="center"/>
          </w:tcPr>
          <w:p w14:paraId="4F6FAF15" w14:textId="77777777" w:rsidR="00AE50DC" w:rsidRPr="00C31E24" w:rsidRDefault="00AE50DC" w:rsidP="00A54A67">
            <w:pPr>
              <w:pStyle w:val="TAL"/>
            </w:pPr>
          </w:p>
        </w:tc>
        <w:tc>
          <w:tcPr>
            <w:tcW w:w="2187" w:type="dxa"/>
            <w:tcBorders>
              <w:top w:val="single" w:sz="4" w:space="0" w:color="auto"/>
              <w:bottom w:val="single" w:sz="4" w:space="0" w:color="auto"/>
            </w:tcBorders>
          </w:tcPr>
          <w:p w14:paraId="0A9C9146" w14:textId="77777777" w:rsidR="00AE50DC" w:rsidRPr="00C31E24" w:rsidRDefault="00AE50DC" w:rsidP="00A54A67">
            <w:pPr>
              <w:pStyle w:val="TAL"/>
              <w:rPr>
                <w:b/>
                <w:bCs/>
              </w:rPr>
            </w:pPr>
            <w:r w:rsidRPr="00C31E24">
              <w:rPr>
                <w:b/>
                <w:bCs/>
              </w:rPr>
              <w:t>MCVideo</w:t>
            </w:r>
          </w:p>
        </w:tc>
        <w:tc>
          <w:tcPr>
            <w:tcW w:w="1367" w:type="dxa"/>
          </w:tcPr>
          <w:p w14:paraId="337DD956" w14:textId="77777777" w:rsidR="00AE50DC" w:rsidRPr="00C31E24" w:rsidRDefault="00AE50DC" w:rsidP="00A54A67">
            <w:pPr>
              <w:pStyle w:val="TAL"/>
            </w:pPr>
          </w:p>
        </w:tc>
        <w:tc>
          <w:tcPr>
            <w:tcW w:w="1184" w:type="dxa"/>
            <w:vAlign w:val="bottom"/>
          </w:tcPr>
          <w:p w14:paraId="7E0786D7" w14:textId="77777777" w:rsidR="00AE50DC" w:rsidRPr="00C31E24" w:rsidRDefault="00AE50DC" w:rsidP="00A54A67">
            <w:pPr>
              <w:pStyle w:val="TAL"/>
            </w:pPr>
          </w:p>
        </w:tc>
      </w:tr>
      <w:tr w:rsidR="00AE50DC" w:rsidRPr="00C31E24" w14:paraId="677B5FC8" w14:textId="77777777" w:rsidTr="00A54A67">
        <w:tc>
          <w:tcPr>
            <w:tcW w:w="2709" w:type="dxa"/>
            <w:vAlign w:val="center"/>
          </w:tcPr>
          <w:p w14:paraId="2A08B4C4" w14:textId="77777777" w:rsidR="00AE50DC" w:rsidRPr="00C31E24" w:rsidRDefault="00AE50DC" w:rsidP="00A54A67">
            <w:pPr>
              <w:pStyle w:val="TAL"/>
            </w:pPr>
            <w:r w:rsidRPr="00C31E24">
              <w:t xml:space="preserve">    MIME-part-header</w:t>
            </w:r>
          </w:p>
        </w:tc>
        <w:tc>
          <w:tcPr>
            <w:tcW w:w="2187" w:type="dxa"/>
            <w:vAlign w:val="center"/>
          </w:tcPr>
          <w:p w14:paraId="2B0B7F99" w14:textId="77777777" w:rsidR="00AE50DC" w:rsidRPr="00C31E24" w:rsidRDefault="00AE50DC" w:rsidP="00A54A67">
            <w:pPr>
              <w:pStyle w:val="TAL"/>
            </w:pPr>
          </w:p>
        </w:tc>
        <w:tc>
          <w:tcPr>
            <w:tcW w:w="2187" w:type="dxa"/>
            <w:tcBorders>
              <w:top w:val="single" w:sz="4" w:space="0" w:color="auto"/>
              <w:bottom w:val="single" w:sz="4" w:space="0" w:color="auto"/>
            </w:tcBorders>
          </w:tcPr>
          <w:p w14:paraId="732AEA7E" w14:textId="77777777" w:rsidR="00AE50DC" w:rsidRPr="00C31E24" w:rsidRDefault="00AE50DC" w:rsidP="00A54A67">
            <w:pPr>
              <w:pStyle w:val="TAL"/>
            </w:pPr>
          </w:p>
        </w:tc>
        <w:tc>
          <w:tcPr>
            <w:tcW w:w="1367" w:type="dxa"/>
          </w:tcPr>
          <w:p w14:paraId="5072E2C7" w14:textId="77777777" w:rsidR="00AE50DC" w:rsidRPr="00C31E24" w:rsidRDefault="00AE50DC" w:rsidP="00A54A67">
            <w:pPr>
              <w:pStyle w:val="TAL"/>
            </w:pPr>
          </w:p>
        </w:tc>
        <w:tc>
          <w:tcPr>
            <w:tcW w:w="1184" w:type="dxa"/>
            <w:vAlign w:val="bottom"/>
          </w:tcPr>
          <w:p w14:paraId="6272C1A2" w14:textId="77777777" w:rsidR="00AE50DC" w:rsidRPr="00C31E24" w:rsidRDefault="00AE50DC" w:rsidP="00A54A67">
            <w:pPr>
              <w:pStyle w:val="TAL"/>
            </w:pPr>
          </w:p>
        </w:tc>
      </w:tr>
      <w:tr w:rsidR="00AE50DC" w:rsidRPr="00C31E24" w14:paraId="0243613F" w14:textId="77777777" w:rsidTr="00A54A67">
        <w:trPr>
          <w:trHeight w:val="647"/>
        </w:trPr>
        <w:tc>
          <w:tcPr>
            <w:tcW w:w="2709" w:type="dxa"/>
            <w:vAlign w:val="center"/>
          </w:tcPr>
          <w:p w14:paraId="03166622" w14:textId="77777777" w:rsidR="00AE50DC" w:rsidRPr="00C31E24" w:rsidRDefault="00AE50DC" w:rsidP="00A54A67">
            <w:pPr>
              <w:pStyle w:val="TAL"/>
            </w:pPr>
            <w:r w:rsidRPr="00C31E24">
              <w:t xml:space="preserve">    MIME-part-body</w:t>
            </w:r>
          </w:p>
        </w:tc>
        <w:tc>
          <w:tcPr>
            <w:tcW w:w="2187" w:type="dxa"/>
            <w:vAlign w:val="center"/>
          </w:tcPr>
          <w:p w14:paraId="0D58DE1A" w14:textId="77777777" w:rsidR="00AE50DC" w:rsidRPr="00C31E24" w:rsidRDefault="00AE50DC" w:rsidP="00A54A67">
            <w:pPr>
              <w:pStyle w:val="TAL"/>
            </w:pPr>
            <w:r w:rsidRPr="00C31E24">
              <w:t>MCVideo-Info as described in Table 6.7.2.3.3-6</w:t>
            </w:r>
          </w:p>
        </w:tc>
        <w:tc>
          <w:tcPr>
            <w:tcW w:w="2187" w:type="dxa"/>
            <w:tcBorders>
              <w:top w:val="single" w:sz="4" w:space="0" w:color="auto"/>
              <w:bottom w:val="single" w:sz="4" w:space="0" w:color="auto"/>
            </w:tcBorders>
          </w:tcPr>
          <w:p w14:paraId="254D4452" w14:textId="77777777" w:rsidR="00AE50DC" w:rsidRPr="00C31E24" w:rsidRDefault="00AE50DC" w:rsidP="00A54A67">
            <w:pPr>
              <w:pStyle w:val="TAL"/>
            </w:pPr>
          </w:p>
        </w:tc>
        <w:tc>
          <w:tcPr>
            <w:tcW w:w="1367" w:type="dxa"/>
          </w:tcPr>
          <w:p w14:paraId="2042C31A" w14:textId="77777777" w:rsidR="00AE50DC" w:rsidRPr="00C31E24" w:rsidRDefault="00AE50DC" w:rsidP="00A54A67">
            <w:pPr>
              <w:pStyle w:val="TAL"/>
            </w:pPr>
          </w:p>
        </w:tc>
        <w:tc>
          <w:tcPr>
            <w:tcW w:w="1184" w:type="dxa"/>
            <w:vAlign w:val="bottom"/>
          </w:tcPr>
          <w:p w14:paraId="3C437099" w14:textId="77777777" w:rsidR="00AE50DC" w:rsidRPr="00C31E24" w:rsidRDefault="00AE50DC" w:rsidP="00A54A67">
            <w:pPr>
              <w:pStyle w:val="TAL"/>
            </w:pPr>
          </w:p>
        </w:tc>
      </w:tr>
    </w:tbl>
    <w:p w14:paraId="6DF6622F" w14:textId="77777777" w:rsidR="00AE50DC" w:rsidRPr="00C31E24" w:rsidRDefault="00AE50DC" w:rsidP="00AE50DC"/>
    <w:p w14:paraId="20219D0A" w14:textId="77777777" w:rsidR="00AE50DC" w:rsidRPr="00C31E24" w:rsidRDefault="00AE50DC" w:rsidP="00AE50DC">
      <w:pPr>
        <w:pStyle w:val="TH"/>
      </w:pPr>
      <w:r w:rsidRPr="00C31E24">
        <w:t>Table 6.7.2.3.3-5: SDP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E50DC" w:rsidRPr="00C31E24" w14:paraId="3B6EB4F2" w14:textId="77777777" w:rsidTr="00A54A67">
        <w:trPr>
          <w:tblHeader/>
        </w:trPr>
        <w:tc>
          <w:tcPr>
            <w:tcW w:w="9634" w:type="dxa"/>
          </w:tcPr>
          <w:p w14:paraId="44924BB2" w14:textId="77777777" w:rsidR="00AE50DC" w:rsidRPr="00C31E24" w:rsidRDefault="00AE50DC" w:rsidP="00A54A67">
            <w:pPr>
              <w:pStyle w:val="TAL"/>
            </w:pPr>
            <w:r w:rsidRPr="00C31E24">
              <w:t>Derivation Path: TS 36.579-1 [2], Table 5.5.3.1.1-2, condition SDP_ANSWER</w:t>
            </w:r>
          </w:p>
        </w:tc>
      </w:tr>
    </w:tbl>
    <w:p w14:paraId="2120741E" w14:textId="77777777" w:rsidR="00AE50DC" w:rsidRPr="00C31E24" w:rsidRDefault="00AE50DC" w:rsidP="00AE50DC"/>
    <w:p w14:paraId="75137252" w14:textId="77777777" w:rsidR="00AE50DC" w:rsidRPr="00C31E24" w:rsidRDefault="00AE50DC" w:rsidP="00AE50DC">
      <w:pPr>
        <w:pStyle w:val="TH"/>
      </w:pPr>
      <w:r w:rsidRPr="00C31E24">
        <w:t>Table 6.7.2.3.3-6: MCVideo-Info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E50DC" w:rsidRPr="00C31E24" w14:paraId="0700878B" w14:textId="77777777" w:rsidTr="00A54A67">
        <w:trPr>
          <w:tblHeader/>
        </w:trPr>
        <w:tc>
          <w:tcPr>
            <w:tcW w:w="9634" w:type="dxa"/>
            <w:gridSpan w:val="5"/>
          </w:tcPr>
          <w:p w14:paraId="0615A250" w14:textId="77777777" w:rsidR="00AE50DC" w:rsidRPr="00C31E24" w:rsidRDefault="00AE50DC" w:rsidP="00A54A67">
            <w:pPr>
              <w:pStyle w:val="TAL"/>
            </w:pPr>
            <w:r w:rsidRPr="00C31E24">
              <w:t>Derivation Path: TS 36.579-1 [2], Table 5.5.3.2.1-2, condition INVITE-RSP</w:t>
            </w:r>
          </w:p>
        </w:tc>
      </w:tr>
      <w:tr w:rsidR="00AE50DC" w:rsidRPr="00C31E24" w14:paraId="01E4A98C" w14:textId="77777777" w:rsidTr="00A54A67">
        <w:trPr>
          <w:tblHeader/>
        </w:trPr>
        <w:tc>
          <w:tcPr>
            <w:tcW w:w="2973" w:type="dxa"/>
          </w:tcPr>
          <w:p w14:paraId="3A5CA6FA" w14:textId="77777777" w:rsidR="00AE50DC" w:rsidRPr="00C31E24" w:rsidRDefault="00AE50DC" w:rsidP="00A54A67">
            <w:pPr>
              <w:pStyle w:val="TAH"/>
            </w:pPr>
            <w:r w:rsidRPr="00C31E24">
              <w:t>Information Element</w:t>
            </w:r>
          </w:p>
        </w:tc>
        <w:tc>
          <w:tcPr>
            <w:tcW w:w="1824" w:type="dxa"/>
          </w:tcPr>
          <w:p w14:paraId="0F7EA99A" w14:textId="77777777" w:rsidR="00AE50DC" w:rsidRPr="00C31E24" w:rsidRDefault="00AE50DC" w:rsidP="00A54A67">
            <w:pPr>
              <w:pStyle w:val="TAH"/>
            </w:pPr>
            <w:r w:rsidRPr="00C31E24">
              <w:t>Value/remark</w:t>
            </w:r>
          </w:p>
        </w:tc>
        <w:tc>
          <w:tcPr>
            <w:tcW w:w="2189" w:type="dxa"/>
            <w:tcBorders>
              <w:bottom w:val="single" w:sz="4" w:space="0" w:color="auto"/>
            </w:tcBorders>
          </w:tcPr>
          <w:p w14:paraId="093D3830" w14:textId="77777777" w:rsidR="00AE50DC" w:rsidRPr="00C31E24" w:rsidRDefault="00AE50DC" w:rsidP="00A54A67">
            <w:pPr>
              <w:pStyle w:val="TAH"/>
            </w:pPr>
            <w:r w:rsidRPr="00C31E24">
              <w:t>Comment</w:t>
            </w:r>
          </w:p>
        </w:tc>
        <w:tc>
          <w:tcPr>
            <w:tcW w:w="1460" w:type="dxa"/>
          </w:tcPr>
          <w:p w14:paraId="0CA1489B" w14:textId="77777777" w:rsidR="00AE50DC" w:rsidRPr="00C31E24" w:rsidRDefault="00AE50DC" w:rsidP="00A54A67">
            <w:pPr>
              <w:pStyle w:val="TAH"/>
            </w:pPr>
            <w:r w:rsidRPr="00C31E24">
              <w:t>Reference</w:t>
            </w:r>
          </w:p>
        </w:tc>
        <w:tc>
          <w:tcPr>
            <w:tcW w:w="1188" w:type="dxa"/>
          </w:tcPr>
          <w:p w14:paraId="226B1A82" w14:textId="77777777" w:rsidR="00AE50DC" w:rsidRPr="00C31E24" w:rsidRDefault="00AE50DC" w:rsidP="00A54A67">
            <w:pPr>
              <w:pStyle w:val="TAH"/>
            </w:pPr>
            <w:r w:rsidRPr="00C31E24">
              <w:t>Condition</w:t>
            </w:r>
          </w:p>
        </w:tc>
      </w:tr>
      <w:tr w:rsidR="00AE50DC" w:rsidRPr="00C31E24" w14:paraId="3B51BA4D" w14:textId="77777777" w:rsidTr="00A54A67">
        <w:tc>
          <w:tcPr>
            <w:tcW w:w="2973" w:type="dxa"/>
          </w:tcPr>
          <w:p w14:paraId="3C491BCD" w14:textId="77777777" w:rsidR="00AE50DC" w:rsidRPr="00C31E24" w:rsidRDefault="00AE50DC" w:rsidP="00A54A67">
            <w:pPr>
              <w:pStyle w:val="TAL"/>
            </w:pPr>
            <w:r w:rsidRPr="00C31E24">
              <w:t>mcvideoinfo</w:t>
            </w:r>
          </w:p>
        </w:tc>
        <w:tc>
          <w:tcPr>
            <w:tcW w:w="1824" w:type="dxa"/>
          </w:tcPr>
          <w:p w14:paraId="5BBC6D4D" w14:textId="77777777" w:rsidR="00AE50DC" w:rsidRPr="00C31E24" w:rsidRDefault="00AE50DC" w:rsidP="00A54A67">
            <w:pPr>
              <w:pStyle w:val="TAL"/>
            </w:pPr>
          </w:p>
        </w:tc>
        <w:tc>
          <w:tcPr>
            <w:tcW w:w="2189" w:type="dxa"/>
            <w:tcBorders>
              <w:top w:val="single" w:sz="4" w:space="0" w:color="auto"/>
              <w:bottom w:val="single" w:sz="4" w:space="0" w:color="auto"/>
            </w:tcBorders>
          </w:tcPr>
          <w:p w14:paraId="66BA0E0B" w14:textId="77777777" w:rsidR="00AE50DC" w:rsidRPr="00C31E24" w:rsidRDefault="00AE50DC" w:rsidP="00A54A67">
            <w:pPr>
              <w:pStyle w:val="TAL"/>
            </w:pPr>
          </w:p>
        </w:tc>
        <w:tc>
          <w:tcPr>
            <w:tcW w:w="1460" w:type="dxa"/>
          </w:tcPr>
          <w:p w14:paraId="0AB9AB7E" w14:textId="77777777" w:rsidR="00AE50DC" w:rsidRPr="00C31E24" w:rsidRDefault="00AE50DC" w:rsidP="00A54A67">
            <w:pPr>
              <w:pStyle w:val="TAL"/>
            </w:pPr>
          </w:p>
        </w:tc>
        <w:tc>
          <w:tcPr>
            <w:tcW w:w="1188" w:type="dxa"/>
            <w:vAlign w:val="bottom"/>
          </w:tcPr>
          <w:p w14:paraId="0FF4BF0B" w14:textId="77777777" w:rsidR="00AE50DC" w:rsidRPr="00C31E24" w:rsidRDefault="00AE50DC" w:rsidP="00A54A67">
            <w:pPr>
              <w:pStyle w:val="TAL"/>
            </w:pPr>
          </w:p>
        </w:tc>
      </w:tr>
      <w:tr w:rsidR="00AE50DC" w:rsidRPr="00C31E24" w14:paraId="4579BB53" w14:textId="77777777" w:rsidTr="00A54A67">
        <w:tc>
          <w:tcPr>
            <w:tcW w:w="2973" w:type="dxa"/>
            <w:shd w:val="clear" w:color="auto" w:fill="auto"/>
          </w:tcPr>
          <w:p w14:paraId="4964E361" w14:textId="77777777" w:rsidR="00AE50DC" w:rsidRPr="00C31E24" w:rsidRDefault="00AE50DC" w:rsidP="00A54A67">
            <w:pPr>
              <w:pStyle w:val="TAL"/>
            </w:pPr>
            <w:r w:rsidRPr="00C31E24">
              <w:t xml:space="preserve">  mcvideo-Params</w:t>
            </w:r>
          </w:p>
        </w:tc>
        <w:tc>
          <w:tcPr>
            <w:tcW w:w="1824" w:type="dxa"/>
            <w:shd w:val="clear" w:color="auto" w:fill="auto"/>
            <w:vAlign w:val="center"/>
          </w:tcPr>
          <w:p w14:paraId="3E73DE0D" w14:textId="77777777" w:rsidR="00AE50DC" w:rsidRPr="00C31E24" w:rsidRDefault="00AE50DC" w:rsidP="00A54A67">
            <w:pPr>
              <w:pStyle w:val="TAL"/>
            </w:pPr>
          </w:p>
        </w:tc>
        <w:tc>
          <w:tcPr>
            <w:tcW w:w="2189" w:type="dxa"/>
            <w:tcBorders>
              <w:top w:val="single" w:sz="4" w:space="0" w:color="auto"/>
              <w:bottom w:val="single" w:sz="4" w:space="0" w:color="auto"/>
            </w:tcBorders>
            <w:shd w:val="clear" w:color="auto" w:fill="auto"/>
          </w:tcPr>
          <w:p w14:paraId="7E1A5C14" w14:textId="77777777" w:rsidR="00AE50DC" w:rsidRPr="00C31E24" w:rsidRDefault="00AE50DC" w:rsidP="00A54A67">
            <w:pPr>
              <w:pStyle w:val="TAL"/>
            </w:pPr>
          </w:p>
        </w:tc>
        <w:tc>
          <w:tcPr>
            <w:tcW w:w="1460" w:type="dxa"/>
            <w:shd w:val="clear" w:color="auto" w:fill="auto"/>
          </w:tcPr>
          <w:p w14:paraId="544B76C8" w14:textId="77777777" w:rsidR="00AE50DC" w:rsidRPr="00C31E24" w:rsidRDefault="00AE50DC" w:rsidP="00A54A67">
            <w:pPr>
              <w:pStyle w:val="TAL"/>
            </w:pPr>
          </w:p>
        </w:tc>
        <w:tc>
          <w:tcPr>
            <w:tcW w:w="1188" w:type="dxa"/>
            <w:shd w:val="clear" w:color="auto" w:fill="auto"/>
            <w:vAlign w:val="bottom"/>
          </w:tcPr>
          <w:p w14:paraId="6E18B8E2" w14:textId="77777777" w:rsidR="00AE50DC" w:rsidRPr="00C31E24" w:rsidRDefault="00AE50DC" w:rsidP="00A54A67">
            <w:pPr>
              <w:pStyle w:val="TAL"/>
            </w:pPr>
          </w:p>
        </w:tc>
      </w:tr>
      <w:tr w:rsidR="00AE50DC" w:rsidRPr="00C31E24" w14:paraId="7E960605" w14:textId="77777777" w:rsidTr="00A54A67">
        <w:tc>
          <w:tcPr>
            <w:tcW w:w="2973" w:type="dxa"/>
            <w:shd w:val="clear" w:color="auto" w:fill="auto"/>
            <w:vAlign w:val="center"/>
          </w:tcPr>
          <w:p w14:paraId="6A14377E" w14:textId="77777777" w:rsidR="00AE50DC" w:rsidRPr="00C31E24" w:rsidRDefault="00AE50DC" w:rsidP="00A54A67">
            <w:pPr>
              <w:pStyle w:val="TAL"/>
            </w:pPr>
            <w:r w:rsidRPr="00C31E24">
              <w:t xml:space="preserve">    session-type</w:t>
            </w:r>
          </w:p>
        </w:tc>
        <w:tc>
          <w:tcPr>
            <w:tcW w:w="1824" w:type="dxa"/>
            <w:shd w:val="clear" w:color="auto" w:fill="auto"/>
            <w:vAlign w:val="center"/>
          </w:tcPr>
          <w:p w14:paraId="24A1BC89" w14:textId="77777777" w:rsidR="00AE50DC" w:rsidRPr="00C31E24" w:rsidRDefault="00AE50DC" w:rsidP="00A54A67">
            <w:pPr>
              <w:pStyle w:val="TAL"/>
            </w:pPr>
            <w:r w:rsidRPr="00C31E24">
              <w:t>"ambient-viewing"</w:t>
            </w:r>
          </w:p>
        </w:tc>
        <w:tc>
          <w:tcPr>
            <w:tcW w:w="2189" w:type="dxa"/>
            <w:tcBorders>
              <w:top w:val="single" w:sz="4" w:space="0" w:color="auto"/>
              <w:bottom w:val="single" w:sz="4" w:space="0" w:color="auto"/>
            </w:tcBorders>
            <w:shd w:val="clear" w:color="auto" w:fill="auto"/>
          </w:tcPr>
          <w:p w14:paraId="6BCA8C7D" w14:textId="77777777" w:rsidR="00AE50DC" w:rsidRPr="00C31E24" w:rsidRDefault="00AE50DC" w:rsidP="00A54A67">
            <w:pPr>
              <w:pStyle w:val="TAL"/>
            </w:pPr>
          </w:p>
        </w:tc>
        <w:tc>
          <w:tcPr>
            <w:tcW w:w="1460" w:type="dxa"/>
            <w:shd w:val="clear" w:color="auto" w:fill="auto"/>
          </w:tcPr>
          <w:p w14:paraId="547C8481" w14:textId="77777777" w:rsidR="00AE50DC" w:rsidRPr="00C31E24" w:rsidRDefault="00AE50DC" w:rsidP="00A54A67">
            <w:pPr>
              <w:pStyle w:val="TAL"/>
            </w:pPr>
          </w:p>
        </w:tc>
        <w:tc>
          <w:tcPr>
            <w:tcW w:w="1188" w:type="dxa"/>
            <w:shd w:val="clear" w:color="auto" w:fill="auto"/>
            <w:vAlign w:val="bottom"/>
          </w:tcPr>
          <w:p w14:paraId="47F434AF" w14:textId="77777777" w:rsidR="00AE50DC" w:rsidRPr="00C31E24" w:rsidRDefault="00AE50DC" w:rsidP="00A54A67">
            <w:pPr>
              <w:pStyle w:val="TAL"/>
            </w:pPr>
          </w:p>
        </w:tc>
      </w:tr>
      <w:tr w:rsidR="00AE50DC" w:rsidRPr="00C31E24" w14:paraId="2AFF8716" w14:textId="77777777" w:rsidTr="00A54A67">
        <w:tc>
          <w:tcPr>
            <w:tcW w:w="2973" w:type="dxa"/>
            <w:shd w:val="clear" w:color="auto" w:fill="auto"/>
            <w:vAlign w:val="center"/>
          </w:tcPr>
          <w:p w14:paraId="5C71F5F6" w14:textId="77777777" w:rsidR="00AE50DC" w:rsidRPr="00C31E24" w:rsidRDefault="00AE50DC" w:rsidP="00A54A67">
            <w:pPr>
              <w:pStyle w:val="TAL"/>
            </w:pPr>
            <w:r w:rsidRPr="00C31E24">
              <w:t xml:space="preserve">    ambient-viewing-type</w:t>
            </w:r>
          </w:p>
        </w:tc>
        <w:tc>
          <w:tcPr>
            <w:tcW w:w="1824" w:type="dxa"/>
            <w:shd w:val="clear" w:color="auto" w:fill="auto"/>
            <w:vAlign w:val="center"/>
          </w:tcPr>
          <w:p w14:paraId="1AF5B9DB" w14:textId="77777777" w:rsidR="00AE50DC" w:rsidRPr="00C31E24" w:rsidRDefault="00AE50DC" w:rsidP="00A54A67">
            <w:pPr>
              <w:pStyle w:val="TAL"/>
            </w:pPr>
            <w:r w:rsidRPr="00C31E24">
              <w:t>"remote-init"</w:t>
            </w:r>
          </w:p>
        </w:tc>
        <w:tc>
          <w:tcPr>
            <w:tcW w:w="2189" w:type="dxa"/>
            <w:tcBorders>
              <w:top w:val="single" w:sz="4" w:space="0" w:color="auto"/>
              <w:bottom w:val="single" w:sz="4" w:space="0" w:color="auto"/>
            </w:tcBorders>
            <w:shd w:val="clear" w:color="auto" w:fill="auto"/>
          </w:tcPr>
          <w:p w14:paraId="5FE7D814" w14:textId="77777777" w:rsidR="00AE50DC" w:rsidRPr="00C31E24" w:rsidRDefault="00AE50DC" w:rsidP="00A54A67">
            <w:pPr>
              <w:pStyle w:val="TAL"/>
            </w:pPr>
          </w:p>
        </w:tc>
        <w:tc>
          <w:tcPr>
            <w:tcW w:w="1460" w:type="dxa"/>
            <w:shd w:val="clear" w:color="auto" w:fill="auto"/>
          </w:tcPr>
          <w:p w14:paraId="5C596915" w14:textId="77777777" w:rsidR="00AE50DC" w:rsidRPr="00C31E24" w:rsidRDefault="00AE50DC" w:rsidP="00A54A67">
            <w:pPr>
              <w:pStyle w:val="TAL"/>
            </w:pPr>
          </w:p>
        </w:tc>
        <w:tc>
          <w:tcPr>
            <w:tcW w:w="1188" w:type="dxa"/>
            <w:shd w:val="clear" w:color="auto" w:fill="auto"/>
            <w:vAlign w:val="bottom"/>
          </w:tcPr>
          <w:p w14:paraId="6D212118" w14:textId="77777777" w:rsidR="00AE50DC" w:rsidRPr="00C31E24" w:rsidRDefault="00AE50DC" w:rsidP="00A54A67">
            <w:pPr>
              <w:pStyle w:val="TAL"/>
            </w:pPr>
          </w:p>
        </w:tc>
      </w:tr>
    </w:tbl>
    <w:p w14:paraId="27EE2A17" w14:textId="77777777" w:rsidR="00AE50DC" w:rsidRPr="00C31E24" w:rsidRDefault="00AE50DC" w:rsidP="00AE50DC"/>
    <w:p w14:paraId="76D178B0" w14:textId="77777777" w:rsidR="00AE50DC" w:rsidRPr="00C31E24" w:rsidRDefault="00AE50DC" w:rsidP="00AE50DC">
      <w:pPr>
        <w:pStyle w:val="TH"/>
      </w:pPr>
      <w:r w:rsidRPr="00C31E24">
        <w:rPr>
          <w:color w:val="000000"/>
        </w:rPr>
        <w:t>Table 6.7.2.3.3-7: SIP BYE (Step 11, Table 6.7.2.3.2-1)</w:t>
      </w:r>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AE50DC" w:rsidRPr="00C31E24" w:rsidDel="00127C5D" w14:paraId="46B56596" w14:textId="77777777" w:rsidTr="00A54A67">
        <w:trPr>
          <w:tblHeader/>
          <w:jc w:val="center"/>
        </w:trPr>
        <w:tc>
          <w:tcPr>
            <w:tcW w:w="9531" w:type="dxa"/>
          </w:tcPr>
          <w:p w14:paraId="5D0FEAF3" w14:textId="77777777" w:rsidR="00AE50DC" w:rsidRPr="00C31E24" w:rsidDel="00127C5D" w:rsidRDefault="00AE50DC" w:rsidP="00A54A67">
            <w:pPr>
              <w:pStyle w:val="TAL"/>
            </w:pPr>
            <w:r w:rsidRPr="00C31E24">
              <w:t>Derivation Path: TS 36.579-1, Table 5.5.2.2.2-1, condition MO_CALL</w:t>
            </w:r>
          </w:p>
        </w:tc>
      </w:tr>
    </w:tbl>
    <w:p w14:paraId="497B734C" w14:textId="7FE3A5A1" w:rsidR="00AE50DC" w:rsidRPr="00C31E24" w:rsidRDefault="00AE50DC" w:rsidP="00784A32"/>
    <w:p w14:paraId="7AA77DC0" w14:textId="77777777" w:rsidR="00AD62C6" w:rsidRPr="00C31E24" w:rsidRDefault="00AD62C6" w:rsidP="00AD62C6">
      <w:pPr>
        <w:pStyle w:val="Heading2"/>
      </w:pPr>
      <w:bookmarkStart w:id="798" w:name="_Toc99871305"/>
      <w:r w:rsidRPr="00C31E24">
        <w:t>6.8</w:t>
      </w:r>
      <w:r w:rsidRPr="00C31E24">
        <w:tab/>
        <w:t>Use of MBMS transmission</w:t>
      </w:r>
      <w:bookmarkEnd w:id="798"/>
    </w:p>
    <w:p w14:paraId="06902D02" w14:textId="77777777" w:rsidR="00AD62C6" w:rsidRPr="00C31E24" w:rsidRDefault="00AD62C6" w:rsidP="00AD62C6">
      <w:pPr>
        <w:pStyle w:val="Heading3"/>
      </w:pPr>
      <w:bookmarkStart w:id="799" w:name="_Toc99871306"/>
      <w:r w:rsidRPr="00C31E24">
        <w:t>6.8.1</w:t>
      </w:r>
      <w:r w:rsidRPr="00C31E24">
        <w:tab/>
        <w:t>On-network / MBMS / MBMS Bearer Announcement / MBMS Bearer Listening Status / Transition to MBMS from Unicast / MBMS Transmission Control / Transition to Unicast from MBMS</w:t>
      </w:r>
      <w:bookmarkEnd w:id="799"/>
    </w:p>
    <w:p w14:paraId="641B5BBF" w14:textId="77777777" w:rsidR="00AD62C6" w:rsidRPr="00C31E24" w:rsidRDefault="00AD62C6" w:rsidP="00AD62C6">
      <w:pPr>
        <w:pStyle w:val="H6"/>
      </w:pPr>
      <w:r w:rsidRPr="00C31E24">
        <w:t>6.8.1.1</w:t>
      </w:r>
      <w:r w:rsidRPr="00C31E24">
        <w:tab/>
        <w:t>Test Purpose (TP)</w:t>
      </w:r>
    </w:p>
    <w:p w14:paraId="089BAD2B" w14:textId="77777777" w:rsidR="00AD62C6" w:rsidRPr="00C31E24" w:rsidRDefault="00AD62C6" w:rsidP="00AD62C6">
      <w:pPr>
        <w:pStyle w:val="H6"/>
      </w:pPr>
      <w:r w:rsidRPr="00C31E24">
        <w:t>(1)</w:t>
      </w:r>
    </w:p>
    <w:p w14:paraId="574F0AFC"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registered and authorised for MCVideo Service }</w:t>
      </w:r>
    </w:p>
    <w:p w14:paraId="0E654083" w14:textId="77777777" w:rsidR="00AD62C6" w:rsidRPr="00C31E24" w:rsidRDefault="00AD62C6" w:rsidP="00AD62C6">
      <w:pPr>
        <w:pStyle w:val="PL"/>
        <w:rPr>
          <w:noProof w:val="0"/>
        </w:rPr>
      </w:pPr>
      <w:r w:rsidRPr="00C31E24">
        <w:rPr>
          <w:b/>
          <w:noProof w:val="0"/>
        </w:rPr>
        <w:t>ensure that</w:t>
      </w:r>
      <w:r w:rsidRPr="00C31E24">
        <w:rPr>
          <w:noProof w:val="0"/>
        </w:rPr>
        <w:t xml:space="preserve"> {</w:t>
      </w:r>
    </w:p>
    <w:p w14:paraId="5D68A8B2"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the MCVideo User requests the establishment of an MCVideo </w:t>
      </w:r>
      <w:r w:rsidRPr="00C31E24">
        <w:rPr>
          <w:noProof w:val="0"/>
          <w:lang w:eastAsia="ko-KR"/>
        </w:rPr>
        <w:t xml:space="preserve">On-demand Pre-arranged Group Call </w:t>
      </w:r>
      <w:r w:rsidRPr="00C31E24">
        <w:rPr>
          <w:noProof w:val="0"/>
        </w:rPr>
        <w:t>}</w:t>
      </w:r>
    </w:p>
    <w:p w14:paraId="131C9CF8"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requests On-demand Pre-arranged Group Call by sending a SIP INVITE message, </w:t>
      </w:r>
      <w:r w:rsidRPr="00C31E24">
        <w:rPr>
          <w:b/>
          <w:noProof w:val="0"/>
        </w:rPr>
        <w:t>and</w:t>
      </w:r>
      <w:r w:rsidRPr="00C31E24">
        <w:rPr>
          <w:noProof w:val="0"/>
        </w:rPr>
        <w:t>, after indication from the MCVideo Server that the call was established and receiving a Transmission Granted message, notifies the user }</w:t>
      </w:r>
    </w:p>
    <w:p w14:paraId="4BBE8393" w14:textId="77777777" w:rsidR="00AD62C6" w:rsidRPr="00C31E24" w:rsidRDefault="00AD62C6" w:rsidP="00AD62C6">
      <w:pPr>
        <w:pStyle w:val="PL"/>
        <w:rPr>
          <w:noProof w:val="0"/>
        </w:rPr>
      </w:pPr>
      <w:r w:rsidRPr="00C31E24">
        <w:rPr>
          <w:noProof w:val="0"/>
        </w:rPr>
        <w:t xml:space="preserve">            }</w:t>
      </w:r>
    </w:p>
    <w:p w14:paraId="66CA820E" w14:textId="77777777" w:rsidR="00AD62C6" w:rsidRPr="00C31E24" w:rsidRDefault="00AD62C6" w:rsidP="00AD62C6">
      <w:pPr>
        <w:pStyle w:val="PL"/>
        <w:rPr>
          <w:noProof w:val="0"/>
        </w:rPr>
      </w:pPr>
    </w:p>
    <w:p w14:paraId="01EC4342" w14:textId="77777777" w:rsidR="00AD62C6" w:rsidRPr="00C31E24" w:rsidRDefault="00AD62C6" w:rsidP="00AD62C6">
      <w:pPr>
        <w:pStyle w:val="H6"/>
      </w:pPr>
      <w:r w:rsidRPr="00C31E24">
        <w:t>(2)</w:t>
      </w:r>
    </w:p>
    <w:p w14:paraId="5FDCEB3B" w14:textId="77777777" w:rsidR="00AD62C6" w:rsidRPr="00C31E24" w:rsidRDefault="00AD62C6" w:rsidP="00AD62C6">
      <w:pPr>
        <w:pStyle w:val="PL"/>
        <w:rPr>
          <w:noProof w:val="0"/>
        </w:rPr>
      </w:pPr>
      <w:r w:rsidRPr="00C31E24">
        <w:rPr>
          <w:b/>
          <w:noProof w:val="0"/>
        </w:rPr>
        <w:t>with</w:t>
      </w:r>
      <w:r w:rsidRPr="00C31E24">
        <w:rPr>
          <w:noProof w:val="0"/>
        </w:rPr>
        <w:t xml:space="preserve"> { the UE (MCVideo Client) having established a MCVideo On-demand Pre-arranged Group Call with Automatic Commencement Mode }</w:t>
      </w:r>
    </w:p>
    <w:p w14:paraId="39390F60" w14:textId="77777777" w:rsidR="00AD62C6" w:rsidRPr="00C31E24" w:rsidRDefault="00AD62C6" w:rsidP="00AD62C6">
      <w:pPr>
        <w:pStyle w:val="PL"/>
        <w:rPr>
          <w:noProof w:val="0"/>
        </w:rPr>
      </w:pPr>
      <w:r w:rsidRPr="00C31E24">
        <w:rPr>
          <w:b/>
          <w:noProof w:val="0"/>
        </w:rPr>
        <w:t>ensure that</w:t>
      </w:r>
      <w:r w:rsidRPr="00C31E24">
        <w:rPr>
          <w:noProof w:val="0"/>
        </w:rPr>
        <w:t xml:space="preserve"> {</w:t>
      </w:r>
    </w:p>
    <w:p w14:paraId="5D0FB7A8"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the MCVideo User engages in communication with the invited MCVideo User(s) }</w:t>
      </w:r>
    </w:p>
    <w:p w14:paraId="3F058372"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the UE (MCVideo Client) respects the Transmission Control imposed by the SS (MCVideo Server) }</w:t>
      </w:r>
    </w:p>
    <w:p w14:paraId="519076F8" w14:textId="77777777" w:rsidR="00AD62C6" w:rsidRPr="00C31E24" w:rsidRDefault="00AD62C6" w:rsidP="00AD62C6">
      <w:pPr>
        <w:pStyle w:val="PL"/>
        <w:rPr>
          <w:rFonts w:cs="Courier New"/>
          <w:noProof w:val="0"/>
          <w:szCs w:val="16"/>
        </w:rPr>
      </w:pPr>
      <w:r w:rsidRPr="00C31E24">
        <w:rPr>
          <w:rFonts w:cs="Courier New"/>
          <w:noProof w:val="0"/>
          <w:szCs w:val="16"/>
        </w:rPr>
        <w:t xml:space="preserve">            }</w:t>
      </w:r>
    </w:p>
    <w:p w14:paraId="2E30D7AB" w14:textId="77777777" w:rsidR="00AD62C6" w:rsidRPr="00C31E24" w:rsidRDefault="00AD62C6" w:rsidP="00AD62C6">
      <w:pPr>
        <w:pStyle w:val="PL"/>
        <w:rPr>
          <w:rFonts w:cs="Courier New"/>
          <w:noProof w:val="0"/>
          <w:szCs w:val="16"/>
        </w:rPr>
      </w:pPr>
    </w:p>
    <w:p w14:paraId="22CE9137" w14:textId="77777777" w:rsidR="00AD62C6" w:rsidRPr="00C31E24" w:rsidRDefault="00AD62C6" w:rsidP="00AD62C6">
      <w:pPr>
        <w:pStyle w:val="H6"/>
      </w:pPr>
      <w:r w:rsidRPr="00C31E24">
        <w:t>(3)</w:t>
      </w:r>
    </w:p>
    <w:p w14:paraId="69A5B981"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having established an MCVideo </w:t>
      </w:r>
      <w:r w:rsidRPr="00C31E24">
        <w:rPr>
          <w:noProof w:val="0"/>
          <w:lang w:eastAsia="ko-KR"/>
        </w:rPr>
        <w:t xml:space="preserve">On-demand Pre-arranged Group Call </w:t>
      </w:r>
      <w:r w:rsidRPr="00C31E24">
        <w:rPr>
          <w:noProof w:val="0"/>
        </w:rPr>
        <w:t>}</w:t>
      </w:r>
    </w:p>
    <w:p w14:paraId="15CA717E" w14:textId="77777777" w:rsidR="00AD62C6" w:rsidRPr="00C31E24" w:rsidRDefault="00AD62C6" w:rsidP="00AD62C6">
      <w:pPr>
        <w:pStyle w:val="PL"/>
        <w:rPr>
          <w:noProof w:val="0"/>
        </w:rPr>
      </w:pPr>
      <w:r w:rsidRPr="00C31E24">
        <w:rPr>
          <w:b/>
          <w:noProof w:val="0"/>
        </w:rPr>
        <w:t>ensure that</w:t>
      </w:r>
      <w:r w:rsidRPr="00C31E24">
        <w:rPr>
          <w:noProof w:val="0"/>
        </w:rPr>
        <w:t xml:space="preserve"> {</w:t>
      </w:r>
    </w:p>
    <w:p w14:paraId="1270AA45"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the UE (MCVideo Client) receives MBMS bearer announcements via SIP MESSAGE messages }</w:t>
      </w:r>
    </w:p>
    <w:p w14:paraId="0740D516"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responds by sending a SIP 200 (OK) to the SIP MESSAGE message </w:t>
      </w:r>
      <w:r w:rsidRPr="00C31E24">
        <w:rPr>
          <w:b/>
          <w:noProof w:val="0"/>
        </w:rPr>
        <w:t>and</w:t>
      </w:r>
      <w:r w:rsidRPr="00C31E24">
        <w:rPr>
          <w:noProof w:val="0"/>
        </w:rPr>
        <w:t xml:space="preserve"> the UE (MCVideo Client) sends an MBMS listening status message via SIP MESSAGE }</w:t>
      </w:r>
    </w:p>
    <w:p w14:paraId="5D3B736C" w14:textId="77777777" w:rsidR="00AD62C6" w:rsidRPr="00C31E24" w:rsidRDefault="00AD62C6" w:rsidP="00AD62C6">
      <w:pPr>
        <w:pStyle w:val="PL"/>
        <w:rPr>
          <w:noProof w:val="0"/>
        </w:rPr>
      </w:pPr>
      <w:r w:rsidRPr="00C31E24">
        <w:rPr>
          <w:noProof w:val="0"/>
        </w:rPr>
        <w:t xml:space="preserve">            }</w:t>
      </w:r>
    </w:p>
    <w:p w14:paraId="4CC7EC8C" w14:textId="77777777" w:rsidR="00AD62C6" w:rsidRPr="00C31E24" w:rsidRDefault="00AD62C6" w:rsidP="00AD62C6">
      <w:pPr>
        <w:pStyle w:val="PL"/>
        <w:rPr>
          <w:noProof w:val="0"/>
        </w:rPr>
      </w:pPr>
    </w:p>
    <w:p w14:paraId="2CCA896F" w14:textId="77777777" w:rsidR="00AD62C6" w:rsidRPr="00C31E24" w:rsidRDefault="00AD62C6" w:rsidP="00AD62C6">
      <w:pPr>
        <w:pStyle w:val="H6"/>
      </w:pPr>
      <w:r w:rsidRPr="00C31E24">
        <w:t>(4)</w:t>
      </w:r>
    </w:p>
    <w:p w14:paraId="7107213E"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having established an MCVideo </w:t>
      </w:r>
      <w:r w:rsidRPr="00C31E24">
        <w:rPr>
          <w:noProof w:val="0"/>
          <w:lang w:eastAsia="ko-KR"/>
        </w:rPr>
        <w:t xml:space="preserve">On-demand Pre-arranged Group Call with </w:t>
      </w:r>
      <w:r w:rsidRPr="00C31E24">
        <w:rPr>
          <w:noProof w:val="0"/>
        </w:rPr>
        <w:t>Automatic Commencement Mode }</w:t>
      </w:r>
    </w:p>
    <w:p w14:paraId="39933106" w14:textId="77777777" w:rsidR="00AD62C6" w:rsidRPr="00C31E24" w:rsidRDefault="00AD62C6" w:rsidP="00AD62C6">
      <w:pPr>
        <w:pStyle w:val="PL"/>
        <w:rPr>
          <w:noProof w:val="0"/>
        </w:rPr>
      </w:pPr>
      <w:r w:rsidRPr="00C31E24">
        <w:rPr>
          <w:b/>
          <w:noProof w:val="0"/>
        </w:rPr>
        <w:t>ensure that</w:t>
      </w:r>
      <w:r w:rsidRPr="00C31E24">
        <w:rPr>
          <w:noProof w:val="0"/>
        </w:rPr>
        <w:t xml:space="preserve"> {</w:t>
      </w:r>
    </w:p>
    <w:p w14:paraId="5ECC836D"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the UE (MCVideo Client) receives MBMS subchannel control messages }</w:t>
      </w:r>
    </w:p>
    <w:p w14:paraId="66DADB0A"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responds by sending an MBMS listening status message via SIP MESSAGE }</w:t>
      </w:r>
    </w:p>
    <w:p w14:paraId="751204CB" w14:textId="77777777" w:rsidR="00AD62C6" w:rsidRPr="00C31E24" w:rsidRDefault="00AD62C6" w:rsidP="00AD62C6">
      <w:pPr>
        <w:pStyle w:val="PL"/>
        <w:rPr>
          <w:noProof w:val="0"/>
        </w:rPr>
      </w:pPr>
      <w:r w:rsidRPr="00C31E24">
        <w:rPr>
          <w:noProof w:val="0"/>
        </w:rPr>
        <w:t xml:space="preserve">            }</w:t>
      </w:r>
    </w:p>
    <w:p w14:paraId="4F4ECABE" w14:textId="77777777" w:rsidR="00AD62C6" w:rsidRPr="00C31E24" w:rsidRDefault="00AD62C6" w:rsidP="00AD62C6">
      <w:pPr>
        <w:pStyle w:val="PL"/>
        <w:rPr>
          <w:noProof w:val="0"/>
        </w:rPr>
      </w:pPr>
    </w:p>
    <w:p w14:paraId="1CC4C38D" w14:textId="77777777" w:rsidR="00AD62C6" w:rsidRPr="00C31E24" w:rsidRDefault="00AD62C6" w:rsidP="00AD62C6">
      <w:pPr>
        <w:pStyle w:val="H6"/>
      </w:pPr>
      <w:r w:rsidRPr="00C31E24">
        <w:t>(5)</w:t>
      </w:r>
    </w:p>
    <w:p w14:paraId="438EBA9C"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listening to the MBMS subchannel during an ongoing MCVideo </w:t>
      </w:r>
      <w:r w:rsidRPr="00C31E24">
        <w:rPr>
          <w:noProof w:val="0"/>
          <w:lang w:eastAsia="ko-KR"/>
        </w:rPr>
        <w:t>On-demand Pre-arranged Group Call</w:t>
      </w:r>
      <w:r w:rsidRPr="00C31E24">
        <w:rPr>
          <w:noProof w:val="0"/>
        </w:rPr>
        <w:t xml:space="preserve"> }</w:t>
      </w:r>
    </w:p>
    <w:p w14:paraId="5599C9F6" w14:textId="77777777" w:rsidR="00AD62C6" w:rsidRPr="00C31E24" w:rsidRDefault="00AD62C6" w:rsidP="00AD62C6">
      <w:pPr>
        <w:pStyle w:val="PL"/>
        <w:rPr>
          <w:noProof w:val="0"/>
        </w:rPr>
      </w:pPr>
      <w:r w:rsidRPr="00C31E24">
        <w:rPr>
          <w:b/>
          <w:noProof w:val="0"/>
        </w:rPr>
        <w:t>ensure that</w:t>
      </w:r>
      <w:r w:rsidRPr="00C31E24">
        <w:rPr>
          <w:noProof w:val="0"/>
        </w:rPr>
        <w:t xml:space="preserve"> {</w:t>
      </w:r>
    </w:p>
    <w:p w14:paraId="07E5D3AA"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the MCVideo User (MCVideo Client) engages in communication with the invited MCVideo User(s) }</w:t>
      </w:r>
    </w:p>
    <w:p w14:paraId="16F5C673"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respects the transmission control imposed by the MCVideo Server on the MBMS subchannel </w:t>
      </w:r>
      <w:r w:rsidRPr="00C31E24">
        <w:rPr>
          <w:b/>
          <w:noProof w:val="0"/>
        </w:rPr>
        <w:t>and</w:t>
      </w:r>
      <w:r w:rsidRPr="00C31E24">
        <w:rPr>
          <w:noProof w:val="0"/>
        </w:rPr>
        <w:t xml:space="preserve"> continues to respect transmission control imposed by the MCVideo Server via unicast }</w:t>
      </w:r>
    </w:p>
    <w:p w14:paraId="6DCAEB43" w14:textId="77777777" w:rsidR="00AD62C6" w:rsidRPr="00C31E24" w:rsidRDefault="00AD62C6" w:rsidP="00AD62C6">
      <w:pPr>
        <w:pStyle w:val="PL"/>
        <w:rPr>
          <w:noProof w:val="0"/>
        </w:rPr>
      </w:pPr>
      <w:r w:rsidRPr="00C31E24">
        <w:rPr>
          <w:noProof w:val="0"/>
        </w:rPr>
        <w:t xml:space="preserve">            }</w:t>
      </w:r>
    </w:p>
    <w:p w14:paraId="1CB0601B" w14:textId="77777777" w:rsidR="00AD62C6" w:rsidRPr="00C31E24" w:rsidRDefault="00AD62C6" w:rsidP="00AD62C6">
      <w:pPr>
        <w:pStyle w:val="PL"/>
        <w:rPr>
          <w:noProof w:val="0"/>
        </w:rPr>
      </w:pPr>
    </w:p>
    <w:p w14:paraId="35639B8A" w14:textId="77777777" w:rsidR="00AD62C6" w:rsidRPr="00C31E24" w:rsidRDefault="00AD62C6" w:rsidP="00AD62C6">
      <w:pPr>
        <w:pStyle w:val="H6"/>
      </w:pPr>
      <w:r w:rsidRPr="00C31E24">
        <w:t>(6)</w:t>
      </w:r>
    </w:p>
    <w:p w14:paraId="4952CBA8"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no longer listening to the MBMS subchannel during an ongoing MCVideo </w:t>
      </w:r>
      <w:r w:rsidRPr="00C31E24">
        <w:rPr>
          <w:noProof w:val="0"/>
          <w:lang w:eastAsia="ko-KR"/>
        </w:rPr>
        <w:t>On-demand Pre-arranged Group Call</w:t>
      </w:r>
      <w:r w:rsidRPr="00C31E24">
        <w:rPr>
          <w:noProof w:val="0"/>
        </w:rPr>
        <w:t xml:space="preserve"> }</w:t>
      </w:r>
    </w:p>
    <w:p w14:paraId="085BD3A9" w14:textId="77777777" w:rsidR="00AD62C6" w:rsidRPr="00C31E24" w:rsidRDefault="00AD62C6" w:rsidP="00AD62C6">
      <w:pPr>
        <w:pStyle w:val="PL"/>
        <w:rPr>
          <w:noProof w:val="0"/>
        </w:rPr>
      </w:pPr>
      <w:r w:rsidRPr="00C31E24">
        <w:rPr>
          <w:b/>
          <w:noProof w:val="0"/>
        </w:rPr>
        <w:t>ensure that</w:t>
      </w:r>
      <w:r w:rsidRPr="00C31E24">
        <w:rPr>
          <w:noProof w:val="0"/>
        </w:rPr>
        <w:t xml:space="preserve"> {</w:t>
      </w:r>
    </w:p>
    <w:p w14:paraId="45D3B5E3"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the MCVideo User (MCVideo Client) engages in communication with the invited MCVideo User(s) }</w:t>
      </w:r>
    </w:p>
    <w:p w14:paraId="65F5A7D8"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respects transmission control imposed by the MCVideo Server via unicast }</w:t>
      </w:r>
    </w:p>
    <w:p w14:paraId="1C34F644" w14:textId="77777777" w:rsidR="00AD62C6" w:rsidRPr="00C31E24" w:rsidRDefault="00AD62C6" w:rsidP="00AD62C6">
      <w:pPr>
        <w:pStyle w:val="PL"/>
        <w:rPr>
          <w:noProof w:val="0"/>
        </w:rPr>
      </w:pPr>
      <w:r w:rsidRPr="00C31E24">
        <w:rPr>
          <w:noProof w:val="0"/>
        </w:rPr>
        <w:t xml:space="preserve">            }</w:t>
      </w:r>
    </w:p>
    <w:p w14:paraId="36D85EA7" w14:textId="77777777" w:rsidR="00AD62C6" w:rsidRPr="00C31E24" w:rsidRDefault="00AD62C6" w:rsidP="00AD62C6">
      <w:pPr>
        <w:pStyle w:val="PL"/>
        <w:rPr>
          <w:noProof w:val="0"/>
        </w:rPr>
      </w:pPr>
    </w:p>
    <w:p w14:paraId="25B3FF3E" w14:textId="77777777" w:rsidR="00AD62C6" w:rsidRPr="00C31E24" w:rsidRDefault="00AD62C6" w:rsidP="00AD62C6">
      <w:pPr>
        <w:keepNext/>
        <w:keepLines/>
        <w:spacing w:before="120"/>
        <w:ind w:left="1985" w:hanging="1985"/>
        <w:rPr>
          <w:rFonts w:ascii="Arial" w:hAnsi="Arial"/>
        </w:rPr>
      </w:pPr>
      <w:r w:rsidRPr="00C31E24">
        <w:rPr>
          <w:rFonts w:ascii="Arial" w:hAnsi="Arial"/>
        </w:rPr>
        <w:t>(7)</w:t>
      </w:r>
    </w:p>
    <w:p w14:paraId="0553A772" w14:textId="77777777" w:rsidR="00AD62C6" w:rsidRPr="00C31E24" w:rsidRDefault="00AD62C6" w:rsidP="00AD6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31E24">
        <w:rPr>
          <w:rFonts w:ascii="Courier New" w:hAnsi="Courier New"/>
          <w:b/>
          <w:sz w:val="16"/>
        </w:rPr>
        <w:t>with</w:t>
      </w:r>
      <w:r w:rsidRPr="00C31E24">
        <w:rPr>
          <w:rFonts w:ascii="Courier New" w:hAnsi="Courier New"/>
          <w:sz w:val="16"/>
        </w:rPr>
        <w:t xml:space="preserve"> { UE (MCVideo Client) having established an MCVideo </w:t>
      </w:r>
      <w:r w:rsidRPr="00C31E24">
        <w:rPr>
          <w:rFonts w:ascii="Courier New" w:hAnsi="Courier New"/>
          <w:sz w:val="16"/>
          <w:lang w:eastAsia="ko-KR"/>
        </w:rPr>
        <w:t xml:space="preserve">On-demand Pre-arranged Group Call with </w:t>
      </w:r>
      <w:r w:rsidRPr="00C31E24">
        <w:rPr>
          <w:rFonts w:ascii="Courier New" w:hAnsi="Courier New"/>
          <w:sz w:val="16"/>
        </w:rPr>
        <w:t>Automatic Commencement Mode }</w:t>
      </w:r>
    </w:p>
    <w:p w14:paraId="754B838C" w14:textId="77777777" w:rsidR="00AD62C6" w:rsidRPr="00C31E24" w:rsidRDefault="00AD62C6" w:rsidP="00AD6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31E24">
        <w:rPr>
          <w:rFonts w:ascii="Courier New" w:hAnsi="Courier New"/>
          <w:b/>
          <w:sz w:val="16"/>
        </w:rPr>
        <w:t>ensure that</w:t>
      </w:r>
      <w:r w:rsidRPr="00C31E24">
        <w:rPr>
          <w:rFonts w:ascii="Courier New" w:hAnsi="Courier New"/>
          <w:sz w:val="16"/>
        </w:rPr>
        <w:t xml:space="preserve"> {</w:t>
      </w:r>
    </w:p>
    <w:p w14:paraId="6D028878" w14:textId="77777777" w:rsidR="00AD62C6" w:rsidRPr="00C31E24" w:rsidRDefault="00AD62C6" w:rsidP="00AD6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31E24">
        <w:rPr>
          <w:rFonts w:ascii="Courier New" w:hAnsi="Courier New"/>
          <w:sz w:val="16"/>
        </w:rPr>
        <w:t xml:space="preserve">  </w:t>
      </w:r>
      <w:r w:rsidRPr="00C31E24">
        <w:rPr>
          <w:rFonts w:ascii="Courier New" w:hAnsi="Courier New"/>
          <w:b/>
          <w:sz w:val="16"/>
        </w:rPr>
        <w:t>when</w:t>
      </w:r>
      <w:r w:rsidRPr="00C31E24">
        <w:rPr>
          <w:rFonts w:ascii="Courier New" w:hAnsi="Courier New"/>
          <w:sz w:val="16"/>
        </w:rPr>
        <w:t xml:space="preserve"> { the UE (MCVideo Client) receives an explicit MuSiK download message }</w:t>
      </w:r>
    </w:p>
    <w:p w14:paraId="153A521E" w14:textId="77777777" w:rsidR="00AD62C6" w:rsidRPr="00C31E24" w:rsidRDefault="00AD62C6" w:rsidP="00AD6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31E24">
        <w:rPr>
          <w:rFonts w:ascii="Courier New" w:hAnsi="Courier New"/>
          <w:sz w:val="16"/>
        </w:rPr>
        <w:t xml:space="preserve">    </w:t>
      </w:r>
      <w:r w:rsidRPr="00C31E24">
        <w:rPr>
          <w:rFonts w:ascii="Courier New" w:hAnsi="Courier New"/>
          <w:b/>
          <w:sz w:val="16"/>
        </w:rPr>
        <w:t>then</w:t>
      </w:r>
      <w:r w:rsidRPr="00C31E24">
        <w:rPr>
          <w:rFonts w:ascii="Courier New" w:hAnsi="Courier New"/>
          <w:sz w:val="16"/>
        </w:rPr>
        <w:t xml:space="preserve"> { UE (MCVideo Client) sends a 200 OK response to accept the key and associates the key with the group}</w:t>
      </w:r>
    </w:p>
    <w:p w14:paraId="796CF960" w14:textId="77777777" w:rsidR="00AD62C6" w:rsidRPr="00C31E24" w:rsidRDefault="00AD62C6" w:rsidP="00AD6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31E24">
        <w:rPr>
          <w:rFonts w:ascii="Courier New" w:hAnsi="Courier New"/>
          <w:sz w:val="16"/>
        </w:rPr>
        <w:t xml:space="preserve">            }</w:t>
      </w:r>
    </w:p>
    <w:p w14:paraId="64A7C5B8" w14:textId="77777777" w:rsidR="00AD62C6" w:rsidRPr="00C31E24" w:rsidRDefault="00AD62C6" w:rsidP="00AD62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35908C6" w14:textId="77777777" w:rsidR="00AD62C6" w:rsidRPr="00C31E24" w:rsidRDefault="00AD62C6" w:rsidP="00AD62C6">
      <w:pPr>
        <w:pStyle w:val="H6"/>
      </w:pPr>
      <w:r w:rsidRPr="00C31E24">
        <w:t>(8)</w:t>
      </w:r>
    </w:p>
    <w:p w14:paraId="59B2611B" w14:textId="77777777" w:rsidR="00AD62C6" w:rsidRPr="00C31E24" w:rsidRDefault="00AD62C6" w:rsidP="00AD62C6">
      <w:pPr>
        <w:pStyle w:val="PL"/>
        <w:rPr>
          <w:noProof w:val="0"/>
        </w:rPr>
      </w:pPr>
      <w:r w:rsidRPr="00C31E24">
        <w:rPr>
          <w:b/>
          <w:noProof w:val="0"/>
        </w:rPr>
        <w:t>with</w:t>
      </w:r>
      <w:r w:rsidRPr="00C31E24">
        <w:rPr>
          <w:noProof w:val="0"/>
        </w:rPr>
        <w:t xml:space="preserve"> { UE (MCVideo Client) having an ongoing On-demand Pre-arranged Group Call </w:t>
      </w:r>
    </w:p>
    <w:p w14:paraId="2B442619" w14:textId="77777777" w:rsidR="00AD62C6" w:rsidRPr="00C31E24" w:rsidRDefault="00AD62C6" w:rsidP="00AD62C6">
      <w:pPr>
        <w:pStyle w:val="PL"/>
        <w:rPr>
          <w:noProof w:val="0"/>
        </w:rPr>
      </w:pPr>
      <w:r w:rsidRPr="00C31E24">
        <w:rPr>
          <w:noProof w:val="0"/>
        </w:rPr>
        <w:t xml:space="preserve">  </w:t>
      </w:r>
      <w:r w:rsidRPr="00C31E24">
        <w:rPr>
          <w:b/>
          <w:noProof w:val="0"/>
        </w:rPr>
        <w:t>when</w:t>
      </w:r>
      <w:r w:rsidRPr="00C31E24">
        <w:rPr>
          <w:noProof w:val="0"/>
        </w:rPr>
        <w:t xml:space="preserve"> { the MCVideo User) requests to </w:t>
      </w:r>
      <w:r w:rsidRPr="00C31E24">
        <w:rPr>
          <w:noProof w:val="0"/>
          <w:lang w:eastAsia="ko-KR"/>
        </w:rPr>
        <w:t xml:space="preserve">end the </w:t>
      </w:r>
      <w:r w:rsidRPr="00C31E24">
        <w:rPr>
          <w:noProof w:val="0"/>
        </w:rPr>
        <w:t>On-demand Pre-arranged Group Call }</w:t>
      </w:r>
    </w:p>
    <w:p w14:paraId="70764606" w14:textId="77777777" w:rsidR="00AD62C6" w:rsidRPr="00C31E24" w:rsidRDefault="00AD62C6" w:rsidP="00AD62C6">
      <w:pPr>
        <w:pStyle w:val="PL"/>
        <w:rPr>
          <w:noProof w:val="0"/>
        </w:rPr>
      </w:pPr>
      <w:r w:rsidRPr="00C31E24">
        <w:rPr>
          <w:noProof w:val="0"/>
        </w:rPr>
        <w:t xml:space="preserve">    </w:t>
      </w:r>
      <w:r w:rsidRPr="00C31E24">
        <w:rPr>
          <w:b/>
          <w:noProof w:val="0"/>
        </w:rPr>
        <w:t>then</w:t>
      </w:r>
      <w:r w:rsidRPr="00C31E24">
        <w:rPr>
          <w:noProof w:val="0"/>
        </w:rPr>
        <w:t xml:space="preserve"> { UE (MCVideo Client) sends a SIP BYE message and leaves the call }</w:t>
      </w:r>
    </w:p>
    <w:p w14:paraId="0469562F" w14:textId="77777777" w:rsidR="00AD62C6" w:rsidRPr="00C31E24" w:rsidRDefault="00AD62C6" w:rsidP="00AD62C6">
      <w:pPr>
        <w:pStyle w:val="PL"/>
        <w:rPr>
          <w:noProof w:val="0"/>
        </w:rPr>
      </w:pPr>
      <w:r w:rsidRPr="00C31E24">
        <w:rPr>
          <w:noProof w:val="0"/>
        </w:rPr>
        <w:t xml:space="preserve">            }</w:t>
      </w:r>
    </w:p>
    <w:p w14:paraId="581C023E" w14:textId="77777777" w:rsidR="00AD62C6" w:rsidRPr="00C31E24" w:rsidRDefault="00AD62C6" w:rsidP="00AD62C6">
      <w:pPr>
        <w:pStyle w:val="PL"/>
        <w:rPr>
          <w:rFonts w:cs="Courier New"/>
          <w:noProof w:val="0"/>
          <w:szCs w:val="16"/>
        </w:rPr>
      </w:pPr>
    </w:p>
    <w:p w14:paraId="458EF511" w14:textId="77777777" w:rsidR="00AD62C6" w:rsidRPr="00C31E24" w:rsidRDefault="00AD62C6" w:rsidP="00AD62C6">
      <w:pPr>
        <w:pStyle w:val="H6"/>
      </w:pPr>
      <w:r w:rsidRPr="00C31E24">
        <w:t>6.8.1.2</w:t>
      </w:r>
      <w:r w:rsidRPr="00C31E24">
        <w:tab/>
        <w:t>Conformance Requirements</w:t>
      </w:r>
    </w:p>
    <w:p w14:paraId="185C6046" w14:textId="77777777" w:rsidR="00AD62C6" w:rsidRPr="00C31E24" w:rsidRDefault="00AD62C6" w:rsidP="00AD62C6">
      <w:r w:rsidRPr="00C31E24">
        <w:t>References: The conformance requirements covered in the present TC are specified in: TS 24.281 clauses 16.2.2, 16.2.3.2, 16.2.4; and TS 24.581 clauses 6.2.4.2.2, 6.2.4.4.6, 6.2.4.5.3, 6.2.4.6.4, 6.2.4.3.2. Unless otherwise stated these are Rel-15 requirements.</w:t>
      </w:r>
    </w:p>
    <w:p w14:paraId="2AE621C4" w14:textId="77777777" w:rsidR="00AD62C6" w:rsidRPr="00C31E24" w:rsidRDefault="00AD62C6" w:rsidP="00AD62C6">
      <w:r w:rsidRPr="00C31E24">
        <w:t>[TS 24.281, clause 16.2.2]</w:t>
      </w:r>
    </w:p>
    <w:p w14:paraId="59AA28DB" w14:textId="77777777" w:rsidR="00AD62C6" w:rsidRPr="00C31E24" w:rsidRDefault="00AD62C6" w:rsidP="00AD62C6">
      <w:pPr>
        <w:rPr>
          <w:lang w:eastAsia="ko-KR"/>
        </w:rPr>
      </w:pPr>
      <w:r w:rsidRPr="00C31E24">
        <w:t xml:space="preserve">The MCVideo client associates each received </w:t>
      </w:r>
      <w:r w:rsidRPr="00C31E24">
        <w:rPr>
          <w:lang w:eastAsia="ko-KR"/>
        </w:rPr>
        <w:t>application/sdp MIME body</w:t>
      </w:r>
      <w:r w:rsidRPr="00C31E24">
        <w:t xml:space="preserve"> and each received security key with a general purpose MBMS subchannel announced in the same MBMS Bearer Announcement message. When receiving a MapGroupToBearer message, the MCVideo client interprets its content (e.g. the m= line number) in the context of the </w:t>
      </w:r>
      <w:r w:rsidRPr="00C31E24">
        <w:rPr>
          <w:lang w:eastAsia="ko-KR"/>
        </w:rPr>
        <w:t>application/sdp MIME body associated with the general purpose MBMS subchannel on which the MapGroupToBearer was received.</w:t>
      </w:r>
    </w:p>
    <w:p w14:paraId="6FEE2C6D" w14:textId="77777777" w:rsidR="00AD62C6" w:rsidRPr="00C31E24" w:rsidRDefault="00AD62C6" w:rsidP="00AD62C6">
      <w:r w:rsidRPr="00C31E24">
        <w:t>When the MCVideo client receives a SIP MESSAGE request containing:</w:t>
      </w:r>
    </w:p>
    <w:p w14:paraId="1F2B4DC2" w14:textId="77777777" w:rsidR="00AD62C6" w:rsidRPr="00C31E24" w:rsidRDefault="00AD62C6" w:rsidP="00AD62C6">
      <w:pPr>
        <w:pStyle w:val="B1"/>
        <w:rPr>
          <w:lang w:eastAsia="ko-KR"/>
        </w:rPr>
      </w:pPr>
      <w:r w:rsidRPr="00C31E24">
        <w:rPr>
          <w:lang w:eastAsia="ko-KR"/>
        </w:rPr>
        <w:t>1)</w:t>
      </w:r>
      <w:r w:rsidRPr="00C31E24">
        <w:rPr>
          <w:lang w:eastAsia="ko-KR"/>
        </w:rPr>
        <w:tab/>
        <w:t>a P-Asserted-Service header field containing the "urn:urn-7:3gpp-service.ims.icsi.mcvideo"; and</w:t>
      </w:r>
    </w:p>
    <w:p w14:paraId="5B52BE34" w14:textId="77777777" w:rsidR="00AD62C6" w:rsidRPr="00C31E24" w:rsidRDefault="00AD62C6" w:rsidP="00AD62C6">
      <w:pPr>
        <w:pStyle w:val="B1"/>
        <w:rPr>
          <w:lang w:eastAsia="ko-KR"/>
        </w:rPr>
      </w:pPr>
      <w:r w:rsidRPr="00C31E24">
        <w:t>2)</w:t>
      </w:r>
      <w:r w:rsidRPr="00C31E24">
        <w:tab/>
        <w:t xml:space="preserve">an </w:t>
      </w:r>
      <w:r w:rsidRPr="00C31E24">
        <w:rPr>
          <w:lang w:eastAsia="ko-KR"/>
        </w:rPr>
        <w:t>application/vnd.3gpp.mcvideo-mbms-usage-info+xml</w:t>
      </w:r>
      <w:r w:rsidRPr="00C31E24">
        <w:t xml:space="preserve"> MIME body containing one or more &lt;announcement&gt; element(s)</w:t>
      </w:r>
      <w:r w:rsidRPr="00C31E24">
        <w:rPr>
          <w:lang w:eastAsia="ko-KR"/>
        </w:rPr>
        <w:t>;</w:t>
      </w:r>
    </w:p>
    <w:p w14:paraId="1057A99C" w14:textId="77777777" w:rsidR="00AD62C6" w:rsidRPr="00C31E24" w:rsidRDefault="00AD62C6" w:rsidP="00AD62C6">
      <w:r w:rsidRPr="00C31E24">
        <w:rPr>
          <w:lang w:eastAsia="ko-KR"/>
        </w:rPr>
        <w:t>then the MCVideo client for each &lt;announcement&gt; element in the application/vnd.3gpp.mcvideo-mbms-usage-info+xml</w:t>
      </w:r>
      <w:r w:rsidRPr="00C31E24">
        <w:t xml:space="preserve"> MIME body</w:t>
      </w:r>
      <w:r w:rsidRPr="00C31E24">
        <w:rPr>
          <w:lang w:eastAsia="ko-KR"/>
        </w:rPr>
        <w:t>:</w:t>
      </w:r>
    </w:p>
    <w:p w14:paraId="0E127B8C" w14:textId="77777777" w:rsidR="00AD62C6" w:rsidRPr="00C31E24" w:rsidRDefault="00AD62C6" w:rsidP="00AD62C6">
      <w:pPr>
        <w:pStyle w:val="B1"/>
      </w:pPr>
      <w:r w:rsidRPr="00C31E24">
        <w:t>1)</w:t>
      </w:r>
      <w:r w:rsidRPr="00C31E24">
        <w:tab/>
        <w:t>if the &lt;mbms-service-areas&gt; element is present:</w:t>
      </w:r>
    </w:p>
    <w:p w14:paraId="761A7456" w14:textId="77777777" w:rsidR="00AD62C6" w:rsidRPr="00C31E24" w:rsidRDefault="00AD62C6" w:rsidP="00AD62C6">
      <w:pPr>
        <w:pStyle w:val="B2"/>
      </w:pPr>
      <w:r w:rsidRPr="00C31E24">
        <w:t>a)</w:t>
      </w:r>
      <w:r w:rsidRPr="00C31E24">
        <w:tab/>
        <w:t>if an &lt;announcement&gt; element with the same value of the &lt;TMGI&gt; element is already stored:</w:t>
      </w:r>
    </w:p>
    <w:p w14:paraId="6FEDF635" w14:textId="77777777" w:rsidR="00AD62C6" w:rsidRPr="00C31E24" w:rsidRDefault="00AD62C6" w:rsidP="00AD62C6">
      <w:pPr>
        <w:pStyle w:val="B3"/>
      </w:pPr>
      <w:r w:rsidRPr="00C31E24">
        <w:t>i)</w:t>
      </w:r>
      <w:r w:rsidRPr="00C31E24">
        <w:tab/>
        <w:t xml:space="preserve">shall replace the old &lt;announcement&gt; element with the &lt;announcement&gt; element received in the </w:t>
      </w:r>
      <w:r w:rsidRPr="00C31E24">
        <w:rPr>
          <w:lang w:eastAsia="ko-KR"/>
        </w:rPr>
        <w:t>application/vnd.3gpp.mcvideo-mbms-usage-info+xml</w:t>
      </w:r>
      <w:r w:rsidRPr="00C31E24">
        <w:t xml:space="preserve"> MIME body;</w:t>
      </w:r>
    </w:p>
    <w:p w14:paraId="170B4FE9" w14:textId="77777777" w:rsidR="00AD62C6" w:rsidRPr="00C31E24" w:rsidRDefault="00AD62C6" w:rsidP="00AD62C6">
      <w:pPr>
        <w:pStyle w:val="B2"/>
      </w:pPr>
      <w:r w:rsidRPr="00C31E24">
        <w:t>b)</w:t>
      </w:r>
      <w:r w:rsidRPr="00C31E24">
        <w:tab/>
        <w:t>if there is no &lt;announcement&gt; element with the same value of the &lt;TMGI&gt; element stored:</w:t>
      </w:r>
    </w:p>
    <w:p w14:paraId="28054C7A" w14:textId="77777777" w:rsidR="00AD62C6" w:rsidRPr="00C31E24" w:rsidRDefault="00AD62C6" w:rsidP="00AD62C6">
      <w:pPr>
        <w:pStyle w:val="B3"/>
      </w:pPr>
      <w:r w:rsidRPr="00C31E24">
        <w:t>i)</w:t>
      </w:r>
      <w:r w:rsidRPr="00C31E24">
        <w:tab/>
      </w:r>
      <w:r w:rsidRPr="00C31E24">
        <w:rPr>
          <w:lang w:eastAsia="ko-KR"/>
        </w:rPr>
        <w:t>shall</w:t>
      </w:r>
      <w:r w:rsidRPr="00C31E24">
        <w:t xml:space="preserve"> store the received &lt;announcement&gt; element;</w:t>
      </w:r>
    </w:p>
    <w:p w14:paraId="6E53ABF3" w14:textId="77777777" w:rsidR="00AD62C6" w:rsidRPr="00C31E24" w:rsidRDefault="00AD62C6" w:rsidP="00AD62C6">
      <w:pPr>
        <w:pStyle w:val="B2"/>
        <w:rPr>
          <w:lang w:eastAsia="ko-KR"/>
        </w:rPr>
      </w:pPr>
      <w:r w:rsidRPr="00C31E24">
        <w:rPr>
          <w:lang w:eastAsia="ko-KR"/>
        </w:rPr>
        <w:t>c)</w:t>
      </w:r>
      <w:r w:rsidRPr="00C31E24">
        <w:rPr>
          <w:lang w:eastAsia="ko-KR"/>
        </w:rPr>
        <w:tab/>
        <w:t>shall associate the received announcement with the received application/sdp MIME body;</w:t>
      </w:r>
    </w:p>
    <w:p w14:paraId="1AF87BFF" w14:textId="77777777" w:rsidR="00AD62C6" w:rsidRPr="00C31E24" w:rsidRDefault="00AD62C6" w:rsidP="00AD62C6">
      <w:pPr>
        <w:pStyle w:val="B2"/>
        <w:rPr>
          <w:lang w:eastAsia="ko-KR"/>
        </w:rPr>
      </w:pPr>
      <w:r w:rsidRPr="00C31E24">
        <w:rPr>
          <w:lang w:eastAsia="ko-KR"/>
        </w:rPr>
        <w:t>d)</w:t>
      </w:r>
      <w:r w:rsidRPr="00C31E24">
        <w:rPr>
          <w:lang w:eastAsia="ko-KR"/>
        </w:rPr>
        <w:tab/>
        <w:t>shall associate the received announcement with the received &lt;GPMS&gt; element;</w:t>
      </w:r>
    </w:p>
    <w:p w14:paraId="49B99CB5" w14:textId="77777777" w:rsidR="00AD62C6" w:rsidRPr="00C31E24" w:rsidRDefault="00AD62C6" w:rsidP="00AD62C6">
      <w:pPr>
        <w:pStyle w:val="B2"/>
        <w:rPr>
          <w:lang w:eastAsia="ko-KR"/>
        </w:rPr>
      </w:pPr>
      <w:r w:rsidRPr="00C31E24">
        <w:rPr>
          <w:lang w:eastAsia="ko-KR"/>
        </w:rPr>
        <w:t>e)</w:t>
      </w:r>
      <w:r w:rsidRPr="00C31E24">
        <w:rPr>
          <w:lang w:eastAsia="ko-KR"/>
        </w:rPr>
        <w:tab/>
        <w:t>shall store the MBMS public service identity of the participating MCVideo function received in the P-Asserted-Identity header field and associate the MBMS public service identity with the new &lt;announcement&gt; element;</w:t>
      </w:r>
    </w:p>
    <w:p w14:paraId="70BDB8FF" w14:textId="77777777" w:rsidR="00AD62C6" w:rsidRPr="00C31E24" w:rsidRDefault="00AD62C6" w:rsidP="00AD62C6">
      <w:pPr>
        <w:pStyle w:val="B2"/>
      </w:pPr>
      <w:r w:rsidRPr="00C31E24">
        <w:t>f)</w:t>
      </w:r>
      <w:r w:rsidRPr="00C31E24">
        <w:tab/>
        <w:t xml:space="preserve">if a "a=key-mgmt" media-level attribute with </w:t>
      </w:r>
      <w:r w:rsidRPr="00C31E24">
        <w:rPr>
          <w:lang w:eastAsia="ko-KR"/>
        </w:rPr>
        <w:t xml:space="preserve">the </w:t>
      </w:r>
      <w:r w:rsidRPr="00C31E24">
        <w:t xml:space="preserve">"mikey" key management and protocol identifier and </w:t>
      </w:r>
      <w:r w:rsidRPr="00C31E24">
        <w:rPr>
          <w:lang w:eastAsia="ko-KR"/>
        </w:rPr>
        <w:t xml:space="preserve">a </w:t>
      </w:r>
      <w:r w:rsidRPr="00C31E24">
        <w:t xml:space="preserve">MIKEY-SAKKE I_MESSAGE is included for the general purpose MBMS subchannel defined in the "m=application" media line in the application/sdp MIME body in the received SIP MESSAGE request, </w:t>
      </w:r>
    </w:p>
    <w:p w14:paraId="396F0865" w14:textId="77777777" w:rsidR="00AD62C6" w:rsidRPr="00C31E24" w:rsidRDefault="00AD62C6" w:rsidP="00AD62C6">
      <w:pPr>
        <w:pStyle w:val="B3"/>
      </w:pPr>
      <w:r w:rsidRPr="00C31E24">
        <w:rPr>
          <w:lang w:eastAsia="ko-KR"/>
        </w:rPr>
        <w:t>i)</w:t>
      </w:r>
      <w:r w:rsidRPr="00C31E24">
        <w:rPr>
          <w:lang w:eastAsia="ko-KR"/>
        </w:rPr>
        <w:tab/>
        <w:t xml:space="preserve">shall extract the initiator </w:t>
      </w:r>
      <w:r w:rsidRPr="00C31E24">
        <w:t xml:space="preserve">URI from the initiator field (IDRi) of the I_MESSAGE as described in 3GPP TS 33.180 [8]. If </w:t>
      </w:r>
      <w:r w:rsidRPr="00C31E24">
        <w:rPr>
          <w:lang w:eastAsia="ko-KR"/>
        </w:rPr>
        <w:t xml:space="preserve">the initiator </w:t>
      </w:r>
      <w:r w:rsidRPr="00C31E24">
        <w:t xml:space="preserve">URI deviates from the public service identity of the participating MCVideo function serving the MCVideo user, shall </w:t>
      </w:r>
      <w:r w:rsidRPr="00C31E24">
        <w:rPr>
          <w:lang w:eastAsia="ko-KR"/>
        </w:rPr>
        <w:t xml:space="preserve">reject the </w:t>
      </w:r>
      <w:r w:rsidRPr="00C31E24">
        <w:t>SIP MESSAGE request with a SIP 488 (Not Acceptable Here) response as specified in IETF RFC 4567 [6], and include warning text set to "</w:t>
      </w:r>
      <w:r w:rsidRPr="00C31E24">
        <w:rPr>
          <w:lang w:eastAsia="ko-KR"/>
        </w:rPr>
        <w:t xml:space="preserve">136 authentication of the MIKEY-SAKE I_MESSAGE failed" </w:t>
      </w:r>
      <w:r w:rsidRPr="00C31E24">
        <w:t xml:space="preserve">in a Warning header field </w:t>
      </w:r>
      <w:r w:rsidRPr="00C31E24">
        <w:rPr>
          <w:lang w:eastAsia="ko-KR"/>
        </w:rPr>
        <w:t>as specified in clause</w:t>
      </w:r>
      <w:r w:rsidRPr="00C31E24">
        <w:t> 4.4 and shall not continue with the rest of the steps;</w:t>
      </w:r>
    </w:p>
    <w:p w14:paraId="73A1EAF9" w14:textId="77777777" w:rsidR="00AD62C6" w:rsidRPr="00C31E24" w:rsidRDefault="00AD62C6" w:rsidP="00AD62C6">
      <w:pPr>
        <w:pStyle w:val="B3"/>
      </w:pPr>
      <w:r w:rsidRPr="00C31E24">
        <w:t>ii)</w:t>
      </w:r>
      <w:r w:rsidRPr="00C31E24">
        <w:tab/>
        <w:t xml:space="preserve">shall convert the </w:t>
      </w:r>
      <w:r w:rsidRPr="00C31E24">
        <w:rPr>
          <w:lang w:eastAsia="ko-KR"/>
        </w:rPr>
        <w:t xml:space="preserve">initiator </w:t>
      </w:r>
      <w:r w:rsidRPr="00C31E24">
        <w:t>URI to a UID as described in 3GPP TS 33.180 [8];</w:t>
      </w:r>
    </w:p>
    <w:p w14:paraId="25C03BF5" w14:textId="77777777" w:rsidR="00AD62C6" w:rsidRPr="00C31E24" w:rsidRDefault="00AD62C6" w:rsidP="00AD62C6">
      <w:pPr>
        <w:pStyle w:val="B3"/>
      </w:pPr>
      <w:r w:rsidRPr="00C31E24">
        <w:t>iii)</w:t>
      </w:r>
      <w:r w:rsidRPr="00C31E24">
        <w:tab/>
        <w:t>shall use the UID to validate the signature of the MIKEY-SAKKE I_MESSAGE as described in 3GPP TS 33.180 [8];</w:t>
      </w:r>
    </w:p>
    <w:p w14:paraId="5AC8F640" w14:textId="77777777" w:rsidR="00AD62C6" w:rsidRPr="00C31E24" w:rsidRDefault="00AD62C6" w:rsidP="00AD62C6">
      <w:pPr>
        <w:pStyle w:val="B3"/>
      </w:pPr>
      <w:r w:rsidRPr="00C31E24">
        <w:rPr>
          <w:lang w:eastAsia="ko-KR"/>
        </w:rPr>
        <w:t>iv)</w:t>
      </w:r>
      <w:r w:rsidRPr="00C31E24">
        <w:rPr>
          <w:lang w:eastAsia="ko-KR"/>
        </w:rPr>
        <w:tab/>
        <w:t xml:space="preserve">if authentication verification of the </w:t>
      </w:r>
      <w:r w:rsidRPr="00C31E24">
        <w:t xml:space="preserve">MIKEY-SAKKE I_MESSAGE fails, shall </w:t>
      </w:r>
      <w:r w:rsidRPr="00C31E24">
        <w:rPr>
          <w:lang w:eastAsia="ko-KR"/>
        </w:rPr>
        <w:t xml:space="preserve">reject the </w:t>
      </w:r>
      <w:r w:rsidRPr="00C31E24">
        <w:t>SIP MESSAGE request with a SIP 488 (Not Acceptable Here) response as specified in IETF RFC 4567 [6], and include warning text set to "</w:t>
      </w:r>
      <w:r w:rsidRPr="00C31E24">
        <w:rPr>
          <w:lang w:eastAsia="ko-KR"/>
        </w:rPr>
        <w:t xml:space="preserve">136 authentication of the MIKEY-SAKE I_MESSAGE failed" </w:t>
      </w:r>
      <w:r w:rsidRPr="00C31E24">
        <w:t xml:space="preserve">in a Warning header field </w:t>
      </w:r>
      <w:r w:rsidRPr="00C31E24">
        <w:rPr>
          <w:lang w:eastAsia="ko-KR"/>
        </w:rPr>
        <w:t>as specified in clause</w:t>
      </w:r>
      <w:r w:rsidRPr="00C31E24">
        <w:t> 4.4 and shall not continue with the rest of the steps;</w:t>
      </w:r>
    </w:p>
    <w:p w14:paraId="6A9BE3B1" w14:textId="77777777" w:rsidR="00AD62C6" w:rsidRPr="00C31E24" w:rsidRDefault="00AD62C6" w:rsidP="00AD62C6">
      <w:pPr>
        <w:pStyle w:val="B3"/>
      </w:pPr>
      <w:r w:rsidRPr="00C31E24">
        <w:t>v)</w:t>
      </w:r>
      <w:r w:rsidRPr="00C31E24">
        <w:tab/>
        <w:t>shall extract and decrypt the encapsulated MSCCK using the participating MCVideo function's (KMS provisioned) UID key as described in 3GPP TS 33.180 [8]; and</w:t>
      </w:r>
    </w:p>
    <w:p w14:paraId="797AF376" w14:textId="77777777" w:rsidR="00AD62C6" w:rsidRPr="00C31E24" w:rsidRDefault="00AD62C6" w:rsidP="00AD62C6">
      <w:pPr>
        <w:pStyle w:val="B3"/>
      </w:pPr>
      <w:r w:rsidRPr="00C31E24">
        <w:t>vi)</w:t>
      </w:r>
      <w:r w:rsidRPr="00C31E24">
        <w:tab/>
        <w:t>shall extract the MSCCK-ID, from the payload as specified in 3GPP TS 33.180 [8];</w:t>
      </w:r>
    </w:p>
    <w:p w14:paraId="7CDAE0DD" w14:textId="77777777" w:rsidR="00AD62C6" w:rsidRPr="00C31E24" w:rsidRDefault="00AD62C6" w:rsidP="00AD62C6">
      <w:pPr>
        <w:pStyle w:val="NO"/>
      </w:pPr>
      <w:r w:rsidRPr="00C31E24">
        <w:t>NOTE:</w:t>
      </w:r>
      <w:r w:rsidRPr="00C31E24">
        <w:tab/>
        <w:t>With the MSCCK successfully shared between the participating MCVideo function and the served UEs, the participating MCVideo function is able to securely send MBMS subchannel control messages to the MCVideo clients.</w:t>
      </w:r>
    </w:p>
    <w:p w14:paraId="73F166CF" w14:textId="77777777" w:rsidR="00AD62C6" w:rsidRPr="00C31E24" w:rsidRDefault="00AD62C6" w:rsidP="00AD62C6">
      <w:pPr>
        <w:pStyle w:val="B2"/>
      </w:pPr>
      <w:r w:rsidRPr="00C31E24">
        <w:t>g)</w:t>
      </w:r>
      <w:r w:rsidRPr="00C31E24">
        <w:tab/>
        <w:t>shall listen to the general purpose MBMS subchannel defined in the "m=application" media line in the application/sdp MIME body in the received SIP MESSAGE request when entering an MBMS service area where the announced MBMS bearer is available; and</w:t>
      </w:r>
    </w:p>
    <w:p w14:paraId="0F01FC07" w14:textId="77777777" w:rsidR="00AD62C6" w:rsidRPr="00C31E24" w:rsidRDefault="00AD62C6" w:rsidP="00AD62C6">
      <w:pPr>
        <w:pStyle w:val="B2"/>
      </w:pPr>
      <w:r w:rsidRPr="00C31E24">
        <w:t>h)</w:t>
      </w:r>
      <w:r w:rsidRPr="00C31E24">
        <w:tab/>
        <w:t>shall check the condition for sending a listening status report as specified in the clause 16.2.3; and</w:t>
      </w:r>
    </w:p>
    <w:p w14:paraId="5A2E5083" w14:textId="77777777" w:rsidR="00AD62C6" w:rsidRPr="00C31E24" w:rsidRDefault="00AD62C6" w:rsidP="00AD62C6">
      <w:pPr>
        <w:pStyle w:val="B1"/>
      </w:pPr>
      <w:r w:rsidRPr="00C31E24">
        <w:t>2)</w:t>
      </w:r>
      <w:r w:rsidRPr="00C31E24">
        <w:tab/>
        <w:t>if no &lt;mbms-service-areas&gt; element is present:</w:t>
      </w:r>
    </w:p>
    <w:p w14:paraId="3DD3A5BB" w14:textId="77777777" w:rsidR="00AD62C6" w:rsidRPr="00C31E24" w:rsidRDefault="00AD62C6" w:rsidP="00AD62C6">
      <w:pPr>
        <w:pStyle w:val="B2"/>
      </w:pPr>
      <w:r w:rsidRPr="00C31E24">
        <w:t>a)</w:t>
      </w:r>
      <w:r w:rsidRPr="00C31E24">
        <w:tab/>
        <w:t>shall discard a previously stored &lt;announcement&gt; element identified by the value of the &lt;TMGI&gt;;</w:t>
      </w:r>
    </w:p>
    <w:p w14:paraId="7B89BF3C" w14:textId="77777777" w:rsidR="00AD62C6" w:rsidRPr="00C31E24" w:rsidRDefault="00AD62C6" w:rsidP="00AD62C6">
      <w:pPr>
        <w:pStyle w:val="B2"/>
      </w:pPr>
      <w:r w:rsidRPr="00C31E24">
        <w:t>b)</w:t>
      </w:r>
      <w:r w:rsidRPr="00C31E24">
        <w:tab/>
        <w:t>shall remove the association with the stored application/sdp MIME body and stop listening to the general purpose MBMS subchannel;</w:t>
      </w:r>
    </w:p>
    <w:p w14:paraId="6E7A6BDC" w14:textId="77777777" w:rsidR="00AD62C6" w:rsidRPr="00C31E24" w:rsidRDefault="00AD62C6" w:rsidP="00AD62C6">
      <w:pPr>
        <w:pStyle w:val="B2"/>
      </w:pPr>
      <w:r w:rsidRPr="00C31E24">
        <w:t>c)</w:t>
      </w:r>
      <w:r w:rsidRPr="00C31E24">
        <w:tab/>
        <w:t>if no more &lt;announcement&gt; elements associated with the stored application/sdp MIME body are stored in the MCVideo client, shall remove the stored application/sdp MIME body; and</w:t>
      </w:r>
    </w:p>
    <w:p w14:paraId="6988DBEB" w14:textId="77777777" w:rsidR="00AD62C6" w:rsidRPr="00C31E24" w:rsidRDefault="00AD62C6" w:rsidP="00AD62C6">
      <w:pPr>
        <w:pStyle w:val="B2"/>
      </w:pPr>
      <w:r w:rsidRPr="00C31E24">
        <w:t>d)</w:t>
      </w:r>
      <w:r w:rsidRPr="00C31E24">
        <w:tab/>
        <w:t>check the condition for sending a listening status report as specified in the clause 16.2.3.</w:t>
      </w:r>
    </w:p>
    <w:p w14:paraId="4269B018" w14:textId="77777777" w:rsidR="00AD62C6" w:rsidRPr="00C31E24" w:rsidRDefault="00AD62C6" w:rsidP="00AD62C6">
      <w:r w:rsidRPr="00C31E24">
        <w:t>[TS 24.281, clause 16.2.3.2]</w:t>
      </w:r>
    </w:p>
    <w:p w14:paraId="6B956DDF" w14:textId="77777777" w:rsidR="00AD62C6" w:rsidRPr="00C31E24" w:rsidRDefault="00AD62C6" w:rsidP="00AD62C6">
      <w:r w:rsidRPr="00C31E24">
        <w:t>When the MCVideo client wants to report the MBMS bearer listening status, the MCVideo client:</w:t>
      </w:r>
    </w:p>
    <w:p w14:paraId="5EA4E617" w14:textId="77777777" w:rsidR="00AD62C6" w:rsidRPr="00C31E24" w:rsidRDefault="00AD62C6" w:rsidP="00AD62C6">
      <w:pPr>
        <w:pStyle w:val="NO"/>
      </w:pPr>
      <w:r w:rsidRPr="00C31E24">
        <w:t>NOTE 1:</w:t>
      </w:r>
      <w:r w:rsidRPr="00C31E24">
        <w:tab/>
        <w:t xml:space="preserve">The </w:t>
      </w:r>
      <w:r w:rsidRPr="00C31E24">
        <w:rPr>
          <w:lang w:eastAsia="ko-KR"/>
        </w:rPr>
        <w:t>application/vnd.3gpp.mcvideo-mbms-usage-info+xml can contain both the listening status "listening" and "not listening" at the same time.</w:t>
      </w:r>
    </w:p>
    <w:p w14:paraId="771BF7B7" w14:textId="77777777" w:rsidR="00AD62C6" w:rsidRPr="00C31E24" w:rsidRDefault="00AD62C6" w:rsidP="00AD62C6">
      <w:pPr>
        <w:pStyle w:val="B1"/>
      </w:pPr>
      <w:r w:rsidRPr="00C31E24">
        <w:t>1)</w:t>
      </w:r>
      <w:r w:rsidRPr="00C31E24">
        <w:tab/>
        <w:t xml:space="preserve">shall generate a SIP MESSAGE request in accordance with 3GPP TS 24.229 [11] and </w:t>
      </w:r>
      <w:r w:rsidRPr="00C31E24">
        <w:rPr>
          <w:lang w:eastAsia="ko-KR"/>
        </w:rPr>
        <w:t>IETF RFC 3428 [17]</w:t>
      </w:r>
      <w:r w:rsidRPr="00C31E24">
        <w:t>; and</w:t>
      </w:r>
    </w:p>
    <w:p w14:paraId="06FB0EE3" w14:textId="77777777" w:rsidR="00AD62C6" w:rsidRPr="00C31E24" w:rsidRDefault="00AD62C6" w:rsidP="00AD62C6">
      <w:pPr>
        <w:pStyle w:val="B2"/>
        <w:rPr>
          <w:lang w:eastAsia="ko-KR"/>
        </w:rPr>
      </w:pPr>
      <w:r w:rsidRPr="00C31E24">
        <w:t>a)</w:t>
      </w:r>
      <w:r w:rsidRPr="00C31E24">
        <w:tab/>
        <w:t xml:space="preserve">shall include in the Request-URI the </w:t>
      </w:r>
      <w:r w:rsidRPr="00C31E24">
        <w:rPr>
          <w:lang w:eastAsia="ko-KR"/>
        </w:rPr>
        <w:t xml:space="preserve">MBMS public service identity of the participating </w:t>
      </w:r>
      <w:r w:rsidRPr="00C31E24">
        <w:t xml:space="preserve">MCVideo </w:t>
      </w:r>
      <w:r w:rsidRPr="00C31E24">
        <w:rPr>
          <w:lang w:eastAsia="ko-KR"/>
        </w:rPr>
        <w:t>function received in the P-Asserted-Identity header field of the announcement message;</w:t>
      </w:r>
    </w:p>
    <w:p w14:paraId="6876C10D" w14:textId="77777777" w:rsidR="00AD62C6" w:rsidRPr="00C31E24" w:rsidRDefault="00AD62C6" w:rsidP="00AD62C6">
      <w:pPr>
        <w:pStyle w:val="B2"/>
      </w:pPr>
      <w:r w:rsidRPr="00C31E24">
        <w:t>b)</w:t>
      </w:r>
      <w:r w:rsidRPr="00C31E24">
        <w:tab/>
        <w:t>shall include an Accept-Contact header field with the g.3gpp.icsi-ref media-feature tag with the value of "urn:urn-7:3gpp-service.ims.icsi.mcvideo" along with parameters "require" and "explicit" according to IETF RFC 3841 [20];</w:t>
      </w:r>
    </w:p>
    <w:p w14:paraId="2ED8FE78" w14:textId="77777777" w:rsidR="00AD62C6" w:rsidRPr="00C31E24" w:rsidRDefault="00AD62C6" w:rsidP="00AD62C6">
      <w:pPr>
        <w:pStyle w:val="B2"/>
      </w:pPr>
      <w:r w:rsidRPr="00C31E24">
        <w:t>c)</w:t>
      </w:r>
      <w:r w:rsidRPr="00C31E24">
        <w:tab/>
        <w:t>should include a public user identity in the P-Preferred-Identity header field as specified in 3GPP TS 24.229 [11];</w:t>
      </w:r>
    </w:p>
    <w:p w14:paraId="55A706E7" w14:textId="77777777" w:rsidR="00AD62C6" w:rsidRPr="00C31E24" w:rsidRDefault="00AD62C6" w:rsidP="00AD62C6">
      <w:pPr>
        <w:pStyle w:val="B2"/>
        <w:rPr>
          <w:lang w:eastAsia="ko-KR"/>
        </w:rPr>
      </w:pPr>
      <w:r w:rsidRPr="00C31E24">
        <w:rPr>
          <w:lang w:eastAsia="ko-KR"/>
        </w:rPr>
        <w:t>d)</w:t>
      </w:r>
      <w:r w:rsidRPr="00C31E24">
        <w:rPr>
          <w:lang w:eastAsia="ko-KR"/>
        </w:rPr>
        <w:tab/>
        <w:t>shall include a P-Preferred-Service header field with the value "urn:urn-7:3gpp-service.ims.icsi.mcvideo";</w:t>
      </w:r>
    </w:p>
    <w:p w14:paraId="03C0A66F" w14:textId="77777777" w:rsidR="00AD62C6" w:rsidRPr="00C31E24" w:rsidRDefault="00AD62C6" w:rsidP="00AD62C6">
      <w:pPr>
        <w:pStyle w:val="B2"/>
        <w:rPr>
          <w:lang w:eastAsia="ko-KR"/>
        </w:rPr>
      </w:pPr>
      <w:r w:rsidRPr="00C31E24">
        <w:rPr>
          <w:lang w:eastAsia="ko-KR"/>
        </w:rPr>
        <w:t>e)</w:t>
      </w:r>
      <w:r w:rsidRPr="00C31E24">
        <w:rPr>
          <w:lang w:eastAsia="ko-KR"/>
        </w:rPr>
        <w:tab/>
        <w:t>shall include an application/vnd.3gpp.mcvideo-mbms-usage-info+xml MIME body with the &lt;version&gt; element set to "1";</w:t>
      </w:r>
    </w:p>
    <w:p w14:paraId="10BDB3FD" w14:textId="77777777" w:rsidR="00AD62C6" w:rsidRPr="00C31E24" w:rsidRDefault="00AD62C6" w:rsidP="00AD62C6">
      <w:pPr>
        <w:pStyle w:val="B2"/>
        <w:rPr>
          <w:lang w:eastAsia="ko-KR"/>
        </w:rPr>
      </w:pPr>
      <w:r w:rsidRPr="00C31E24">
        <w:rPr>
          <w:lang w:eastAsia="ko-KR"/>
        </w:rPr>
        <w:t>f)</w:t>
      </w:r>
      <w:r w:rsidRPr="00C31E24">
        <w:rPr>
          <w:lang w:eastAsia="ko-KR"/>
        </w:rPr>
        <w:tab/>
        <w:t>if the MCVideo client is listening to the MBMS bearer, the application/vnd.3gpp.mcvideo-mbms-usage-info+xml MIME body:</w:t>
      </w:r>
    </w:p>
    <w:p w14:paraId="58AEA535" w14:textId="77777777" w:rsidR="00AD62C6" w:rsidRPr="00C31E24" w:rsidRDefault="00AD62C6" w:rsidP="00AD62C6">
      <w:pPr>
        <w:pStyle w:val="B3"/>
      </w:pPr>
      <w:r w:rsidRPr="00C31E24">
        <w:rPr>
          <w:lang w:eastAsia="ko-KR"/>
        </w:rPr>
        <w:t>i)</w:t>
      </w:r>
      <w:r w:rsidRPr="00C31E24">
        <w:rPr>
          <w:lang w:eastAsia="ko-KR"/>
        </w:rPr>
        <w:tab/>
        <w:t xml:space="preserve">shall include an </w:t>
      </w:r>
      <w:r w:rsidRPr="00C31E24">
        <w:t>&lt;mbms-listening-status&gt; element set to "listening";</w:t>
      </w:r>
    </w:p>
    <w:p w14:paraId="3F04DA37" w14:textId="77777777" w:rsidR="00AD62C6" w:rsidRPr="00C31E24" w:rsidRDefault="00AD62C6" w:rsidP="00AD62C6">
      <w:pPr>
        <w:pStyle w:val="B3"/>
      </w:pPr>
      <w:r w:rsidRPr="00C31E24">
        <w:t>ii)</w:t>
      </w:r>
      <w:r w:rsidRPr="00C31E24">
        <w:tab/>
        <w:t>if the intention is to report that the MCVideo client is listening to the MBMS subchannel for an ongoing transmission in a session (e.g. as the response to the Map Group To Bearer message), shall include the MCVideo session identity of the ongoing transmission in a &lt;session-id&gt; element;</w:t>
      </w:r>
    </w:p>
    <w:p w14:paraId="38344267" w14:textId="77777777" w:rsidR="00AD62C6" w:rsidRPr="00C31E24" w:rsidRDefault="00AD62C6" w:rsidP="00AD62C6">
      <w:pPr>
        <w:pStyle w:val="B3"/>
      </w:pPr>
      <w:r w:rsidRPr="00C31E24">
        <w:t>iii)</w:t>
      </w:r>
      <w:r w:rsidRPr="00C31E24">
        <w:tab/>
        <w:t>shall include one or more &lt;TMGI&gt; elements for which the listening status applies; and</w:t>
      </w:r>
    </w:p>
    <w:p w14:paraId="47E43BC4" w14:textId="77777777" w:rsidR="00AD62C6" w:rsidRPr="00C31E24" w:rsidRDefault="00AD62C6" w:rsidP="00AD62C6">
      <w:pPr>
        <w:pStyle w:val="B3"/>
      </w:pPr>
      <w:r w:rsidRPr="00C31E24">
        <w:t>iv)</w:t>
      </w:r>
      <w:r w:rsidRPr="00C31E24">
        <w:tab/>
        <w:t>if the intention is to report that the MCVideo client is listening to the general purpose MBMS subchannel, shall include the &lt;general-purpose&gt; element set to "true";</w:t>
      </w:r>
    </w:p>
    <w:p w14:paraId="19D59995" w14:textId="77777777" w:rsidR="00AD62C6" w:rsidRPr="00C31E24" w:rsidRDefault="00AD62C6" w:rsidP="00AD62C6">
      <w:pPr>
        <w:pStyle w:val="B2"/>
        <w:rPr>
          <w:lang w:eastAsia="ko-KR"/>
        </w:rPr>
      </w:pPr>
      <w:r w:rsidRPr="00C31E24">
        <w:t>g)</w:t>
      </w:r>
      <w:r w:rsidRPr="00C31E24">
        <w:tab/>
      </w:r>
      <w:r w:rsidRPr="00C31E24">
        <w:rPr>
          <w:lang w:eastAsia="ko-KR"/>
        </w:rPr>
        <w:t xml:space="preserve">if the </w:t>
      </w:r>
      <w:r w:rsidRPr="00C31E24">
        <w:t xml:space="preserve">MCVideo </w:t>
      </w:r>
      <w:r w:rsidRPr="00C31E24">
        <w:rPr>
          <w:lang w:eastAsia="ko-KR"/>
        </w:rPr>
        <w:t>client is not listening, the application/vnd.3gpp.mcvideo-mbms-usage-info+xml MIME body:</w:t>
      </w:r>
    </w:p>
    <w:p w14:paraId="3271B8A1" w14:textId="77777777" w:rsidR="00AD62C6" w:rsidRPr="00C31E24" w:rsidRDefault="00AD62C6" w:rsidP="00AD62C6">
      <w:pPr>
        <w:pStyle w:val="B3"/>
      </w:pPr>
      <w:r w:rsidRPr="00C31E24">
        <w:rPr>
          <w:lang w:eastAsia="ko-KR"/>
        </w:rPr>
        <w:t>i)</w:t>
      </w:r>
      <w:r w:rsidRPr="00C31E24">
        <w:rPr>
          <w:lang w:eastAsia="ko-KR"/>
        </w:rPr>
        <w:tab/>
        <w:t xml:space="preserve">shall include an </w:t>
      </w:r>
      <w:r w:rsidRPr="00C31E24">
        <w:t>&lt;mbms-listening-status&gt; element set to "not-listening";</w:t>
      </w:r>
    </w:p>
    <w:p w14:paraId="4FC4C79D" w14:textId="77777777" w:rsidR="00AD62C6" w:rsidRPr="00C31E24" w:rsidRDefault="00AD62C6" w:rsidP="00AD62C6">
      <w:pPr>
        <w:pStyle w:val="B3"/>
      </w:pPr>
      <w:r w:rsidRPr="00C31E24">
        <w:t>iii)</w:t>
      </w:r>
      <w:r w:rsidRPr="00C31E24">
        <w:tab/>
        <w:t>shall include one or more &lt;TMGI&gt; elements for which the listening status applies;</w:t>
      </w:r>
    </w:p>
    <w:p w14:paraId="4B2AA4AE" w14:textId="77777777" w:rsidR="00AD62C6" w:rsidRPr="00C31E24" w:rsidRDefault="00AD62C6" w:rsidP="00AD62C6">
      <w:pPr>
        <w:pStyle w:val="B3"/>
      </w:pPr>
      <w:r w:rsidRPr="00C31E24">
        <w:t>iii)</w:t>
      </w:r>
      <w:r w:rsidRPr="00C31E24">
        <w:tab/>
        <w:t>if the intention is to report that the MCVideo client is no longer listening to the MBMS subchannel in an ongoing session (e.g. as the response to Unmap Group to Bearer message), shall include the MCVideo session identity in a &lt;session-id&gt; element; and</w:t>
      </w:r>
    </w:p>
    <w:p w14:paraId="3DFC8E76" w14:textId="77777777" w:rsidR="00AD62C6" w:rsidRPr="00C31E24" w:rsidRDefault="00AD62C6" w:rsidP="00AD62C6">
      <w:pPr>
        <w:pStyle w:val="B3"/>
      </w:pPr>
      <w:r w:rsidRPr="00C31E24">
        <w:t>iv)</w:t>
      </w:r>
      <w:r w:rsidRPr="00C31E24">
        <w:tab/>
        <w:t>if the intention is to report that the MCVideo client is no longer listening to general purpose MBMS subchannel, shall include the &lt;general-purpose&gt; element set to "false"; and</w:t>
      </w:r>
    </w:p>
    <w:p w14:paraId="1CF22A3F" w14:textId="77777777" w:rsidR="00AD62C6" w:rsidRPr="00C31E24" w:rsidRDefault="00AD62C6" w:rsidP="00AD62C6">
      <w:pPr>
        <w:pStyle w:val="NO"/>
        <w:rPr>
          <w:lang w:eastAsia="ko-KR"/>
        </w:rPr>
      </w:pPr>
      <w:r w:rsidRPr="00C31E24">
        <w:t>NOTE 2:</w:t>
      </w:r>
      <w:r w:rsidRPr="00C31E24">
        <w:tab/>
        <w:t>If the MCVideo client reports that the MCVideo client is no longer listening to the general purpose MBMS subchannel, it is implicitly understood that the MCVideo client no longer listens to any MBMS subchannel in ongoing transmissions that the MCVideo client previously reported status "listening"</w:t>
      </w:r>
      <w:r w:rsidRPr="00C31E24">
        <w:rPr>
          <w:lang w:eastAsia="ko-KR"/>
        </w:rPr>
        <w:t>.</w:t>
      </w:r>
    </w:p>
    <w:p w14:paraId="114B8383" w14:textId="77777777" w:rsidR="00AD62C6" w:rsidRPr="00C31E24" w:rsidRDefault="00AD62C6" w:rsidP="00AD62C6">
      <w:pPr>
        <w:pStyle w:val="B2"/>
      </w:pPr>
      <w:r w:rsidRPr="00C31E24">
        <w:t>h)</w:t>
      </w:r>
      <w:r w:rsidRPr="00C31E24">
        <w:tab/>
        <w:t xml:space="preserve">shall include an application/vnd.3gpp.mcvideo-info+xml MIME body with the &lt;mcvideo-request-uri&gt; set to the MCVideo ID </w:t>
      </w:r>
      <w:r w:rsidRPr="00C31E24">
        <w:rPr>
          <w:lang w:eastAsia="ko-KR"/>
        </w:rPr>
        <w:t>of the user</w:t>
      </w:r>
      <w:r w:rsidRPr="00C31E24">
        <w:t>; and</w:t>
      </w:r>
    </w:p>
    <w:p w14:paraId="1900FD27" w14:textId="77777777" w:rsidR="00AD62C6" w:rsidRPr="00C31E24" w:rsidRDefault="00AD62C6" w:rsidP="00AD62C6">
      <w:pPr>
        <w:pStyle w:val="B1"/>
      </w:pPr>
      <w:r w:rsidRPr="00C31E24">
        <w:t>2)</w:t>
      </w:r>
      <w:r w:rsidRPr="00C31E24">
        <w:tab/>
        <w:t>shall send the SIP MESSAGE request according to 3GPP TS 24.229 [11].</w:t>
      </w:r>
    </w:p>
    <w:p w14:paraId="55FC7C5C" w14:textId="77777777" w:rsidR="00AD62C6" w:rsidRPr="00C31E24" w:rsidRDefault="00AD62C6" w:rsidP="00AD62C6">
      <w:pPr>
        <w:rPr>
          <w:lang w:eastAsia="ko-KR"/>
        </w:rPr>
      </w:pPr>
      <w:r w:rsidRPr="00C31E24">
        <w:t>When the MCVideo client meets all the conditions specified in clause 16.2.3.1 for reporting a change in an MBMS bearer suspension status, the MCVideo client:</w:t>
      </w:r>
    </w:p>
    <w:p w14:paraId="523BC24B" w14:textId="77777777" w:rsidR="00AD62C6" w:rsidRPr="00C31E24" w:rsidRDefault="00AD62C6" w:rsidP="00AD62C6">
      <w:pPr>
        <w:pStyle w:val="B1"/>
      </w:pPr>
      <w:r w:rsidRPr="00C31E24">
        <w:t>1)</w:t>
      </w:r>
      <w:r w:rsidRPr="00C31E24">
        <w:tab/>
        <w:t xml:space="preserve">shall generate a SIP MESSAGE request in accordance with 3GPP TS 24.229 [11] and </w:t>
      </w:r>
      <w:r w:rsidRPr="00C31E24">
        <w:rPr>
          <w:lang w:eastAsia="ko-KR"/>
        </w:rPr>
        <w:t>IETF RFC 3428 [17]</w:t>
      </w:r>
      <w:r w:rsidRPr="00C31E24">
        <w:t>; and</w:t>
      </w:r>
    </w:p>
    <w:p w14:paraId="59998E29" w14:textId="77777777" w:rsidR="00AD62C6" w:rsidRPr="00C31E24" w:rsidRDefault="00AD62C6" w:rsidP="00AD62C6">
      <w:pPr>
        <w:pStyle w:val="B2"/>
        <w:rPr>
          <w:lang w:eastAsia="ko-KR"/>
        </w:rPr>
      </w:pPr>
      <w:r w:rsidRPr="00C31E24">
        <w:t>a)</w:t>
      </w:r>
      <w:r w:rsidRPr="00C31E24">
        <w:tab/>
        <w:t xml:space="preserve">shall include in the Request-URI the </w:t>
      </w:r>
      <w:r w:rsidRPr="00C31E24">
        <w:rPr>
          <w:lang w:eastAsia="ko-KR"/>
        </w:rPr>
        <w:t xml:space="preserve">MBMS public service identity of the participating </w:t>
      </w:r>
      <w:r w:rsidRPr="00C31E24">
        <w:t xml:space="preserve">MCVideo </w:t>
      </w:r>
      <w:r w:rsidRPr="00C31E24">
        <w:rPr>
          <w:lang w:eastAsia="ko-KR"/>
        </w:rPr>
        <w:t>function received in the P-Asserted-Identity header field of the announcement message;</w:t>
      </w:r>
    </w:p>
    <w:p w14:paraId="72EFAFB4" w14:textId="77777777" w:rsidR="00AD62C6" w:rsidRPr="00C31E24" w:rsidRDefault="00AD62C6" w:rsidP="00AD62C6">
      <w:pPr>
        <w:pStyle w:val="B2"/>
      </w:pPr>
      <w:r w:rsidRPr="00C31E24">
        <w:t>b)</w:t>
      </w:r>
      <w:r w:rsidRPr="00C31E24">
        <w:tab/>
        <w:t>shall include an Accept-Contact header field with the g.3gpp.icsi-ref media-feature tag with the value of "urn:urn-7:3gpp-service.ims.icsi.mcvideo" along with parameters "require" and "explicit" according to IETF RFC 3841 [20];</w:t>
      </w:r>
    </w:p>
    <w:p w14:paraId="70349369" w14:textId="77777777" w:rsidR="00AD62C6" w:rsidRPr="00C31E24" w:rsidRDefault="00AD62C6" w:rsidP="00AD62C6">
      <w:pPr>
        <w:pStyle w:val="B2"/>
      </w:pPr>
      <w:r w:rsidRPr="00C31E24">
        <w:t>c)</w:t>
      </w:r>
      <w:r w:rsidRPr="00C31E24">
        <w:tab/>
        <w:t>should include a public user identity in the P-Preferred-Identity header field as specified in 3GPP TS 24.229 [11];</w:t>
      </w:r>
    </w:p>
    <w:p w14:paraId="2C080946" w14:textId="77777777" w:rsidR="00AD62C6" w:rsidRPr="00C31E24" w:rsidRDefault="00AD62C6" w:rsidP="00AD62C6">
      <w:pPr>
        <w:pStyle w:val="B2"/>
        <w:rPr>
          <w:lang w:eastAsia="ko-KR"/>
        </w:rPr>
      </w:pPr>
      <w:r w:rsidRPr="00C31E24">
        <w:rPr>
          <w:lang w:eastAsia="ko-KR"/>
        </w:rPr>
        <w:t>d)</w:t>
      </w:r>
      <w:r w:rsidRPr="00C31E24">
        <w:rPr>
          <w:lang w:eastAsia="ko-KR"/>
        </w:rPr>
        <w:tab/>
        <w:t>shall include a P-Preferred-Service header field with the value "urn:urn-7:3gpp-service.ims.icsi.mcvideo";</w:t>
      </w:r>
    </w:p>
    <w:p w14:paraId="4B588C15" w14:textId="77777777" w:rsidR="00AD62C6" w:rsidRPr="00C31E24" w:rsidRDefault="00AD62C6" w:rsidP="00AD62C6">
      <w:pPr>
        <w:pStyle w:val="B2"/>
        <w:rPr>
          <w:lang w:eastAsia="ko-KR"/>
        </w:rPr>
      </w:pPr>
      <w:r w:rsidRPr="00C31E24">
        <w:rPr>
          <w:lang w:eastAsia="ko-KR"/>
        </w:rPr>
        <w:t>e)</w:t>
      </w:r>
      <w:r w:rsidRPr="00C31E24">
        <w:rPr>
          <w:lang w:eastAsia="ko-KR"/>
        </w:rPr>
        <w:tab/>
        <w:t>shall include an application/vnd.3gpp.mcvideo-mbms-usage-info+xml MIME body with the &lt;version&gt; element set to "1";</w:t>
      </w:r>
    </w:p>
    <w:p w14:paraId="1F02F0AD" w14:textId="77777777" w:rsidR="00AD62C6" w:rsidRPr="00C31E24" w:rsidRDefault="00AD62C6" w:rsidP="00AD62C6">
      <w:pPr>
        <w:pStyle w:val="B2"/>
        <w:rPr>
          <w:lang w:eastAsia="ko-KR"/>
        </w:rPr>
      </w:pPr>
      <w:r w:rsidRPr="00C31E24">
        <w:rPr>
          <w:lang w:eastAsia="ko-KR"/>
        </w:rPr>
        <w:t>f)</w:t>
      </w:r>
      <w:r w:rsidRPr="00C31E24">
        <w:rPr>
          <w:lang w:eastAsia="ko-KR"/>
        </w:rPr>
        <w:tab/>
        <w:t>if at least one MBMS bearer is about to be suspended, the application/vnd.3gpp.mcvideo-mbms-usage-info+xml MIME body:</w:t>
      </w:r>
    </w:p>
    <w:p w14:paraId="4ED7D7AA" w14:textId="77777777" w:rsidR="00AD62C6" w:rsidRPr="00C31E24" w:rsidRDefault="00AD62C6" w:rsidP="00AD62C6">
      <w:pPr>
        <w:pStyle w:val="B3"/>
      </w:pPr>
      <w:r w:rsidRPr="00C31E24">
        <w:rPr>
          <w:lang w:eastAsia="ko-KR"/>
        </w:rPr>
        <w:t>i)</w:t>
      </w:r>
      <w:r w:rsidRPr="00C31E24">
        <w:rPr>
          <w:lang w:eastAsia="ko-KR"/>
        </w:rPr>
        <w:tab/>
        <w:t xml:space="preserve">shall include an </w:t>
      </w:r>
      <w:r w:rsidRPr="00C31E24">
        <w:t>&lt;mbms-suspension-status&gt; element set to "suspending";</w:t>
      </w:r>
    </w:p>
    <w:p w14:paraId="49798526" w14:textId="77777777" w:rsidR="00AD62C6" w:rsidRPr="00C31E24" w:rsidRDefault="00AD62C6" w:rsidP="00AD62C6">
      <w:pPr>
        <w:pStyle w:val="B3"/>
      </w:pPr>
      <w:r w:rsidRPr="00C31E24">
        <w:t>ii)</w:t>
      </w:r>
      <w:r w:rsidRPr="00C31E24">
        <w:tab/>
        <w:t xml:space="preserve">shall set the &lt;number-of-reported-bearers&gt; element to the total number of the included &lt;suspended-TMGI&gt; elements and &lt;other-TMGI&gt; elements; </w:t>
      </w:r>
    </w:p>
    <w:p w14:paraId="55F5EE53" w14:textId="77777777" w:rsidR="00AD62C6" w:rsidRPr="00C31E24" w:rsidRDefault="00AD62C6" w:rsidP="00AD62C6">
      <w:pPr>
        <w:pStyle w:val="B3"/>
      </w:pPr>
      <w:r w:rsidRPr="00C31E24">
        <w:t>iii)</w:t>
      </w:r>
      <w:r w:rsidRPr="00C31E24">
        <w:tab/>
        <w:t>shall include &lt;suspended-TMGI&gt; element(s) set to the TMGI value for each of the MTCHs on the same MCH corresponding to the MBMS bearers about to be suspended; and</w:t>
      </w:r>
    </w:p>
    <w:p w14:paraId="56C4D917" w14:textId="77777777" w:rsidR="00AD62C6" w:rsidRPr="00C31E24" w:rsidRDefault="00AD62C6" w:rsidP="00AD62C6">
      <w:pPr>
        <w:pStyle w:val="B3"/>
      </w:pPr>
      <w:r w:rsidRPr="00C31E24">
        <w:t xml:space="preserve"> iv)</w:t>
      </w:r>
      <w:r w:rsidRPr="00C31E24">
        <w:tab/>
        <w:t>may include &lt;other-TMGI&gt; elements, if available, corresponding to the TMGI values for other MTCHs on the same MCH as the MBMS bearers to be suspended</w:t>
      </w:r>
    </w:p>
    <w:p w14:paraId="58C9399F" w14:textId="77777777" w:rsidR="00AD62C6" w:rsidRPr="00C31E24" w:rsidRDefault="00AD62C6" w:rsidP="00AD62C6">
      <w:pPr>
        <w:pStyle w:val="NO"/>
        <w:rPr>
          <w:lang w:eastAsia="ko-KR"/>
        </w:rPr>
      </w:pPr>
      <w:r w:rsidRPr="00C31E24">
        <w:t>NOTE 3:</w:t>
      </w:r>
      <w:r w:rsidRPr="00C31E24">
        <w:tab/>
        <w:t>To report the suspension of MTCHs on different MCHs, the MCVideo client sends a separate message for each of the involved MCHs.</w:t>
      </w:r>
    </w:p>
    <w:p w14:paraId="3AB462AD" w14:textId="77777777" w:rsidR="00AD62C6" w:rsidRPr="00C31E24" w:rsidRDefault="00AD62C6" w:rsidP="00AD62C6">
      <w:pPr>
        <w:pStyle w:val="B2"/>
        <w:rPr>
          <w:lang w:eastAsia="ko-KR"/>
        </w:rPr>
      </w:pPr>
      <w:r w:rsidRPr="00C31E24">
        <w:t>g)</w:t>
      </w:r>
      <w:r w:rsidRPr="00C31E24">
        <w:tab/>
      </w:r>
      <w:r w:rsidRPr="00C31E24">
        <w:rPr>
          <w:lang w:eastAsia="ko-KR"/>
        </w:rPr>
        <w:t>if the MBMS bearer is no longer about to be suspended, the application/vnd.3gpp.mcvideo-mbms-usage-info+xml MIME body:</w:t>
      </w:r>
    </w:p>
    <w:p w14:paraId="353A5F7D" w14:textId="77777777" w:rsidR="00AD62C6" w:rsidRPr="00C31E24" w:rsidRDefault="00AD62C6" w:rsidP="00AD62C6">
      <w:pPr>
        <w:pStyle w:val="B3"/>
      </w:pPr>
      <w:r w:rsidRPr="00C31E24">
        <w:rPr>
          <w:lang w:eastAsia="ko-KR"/>
        </w:rPr>
        <w:t>i)</w:t>
      </w:r>
      <w:r w:rsidRPr="00C31E24">
        <w:rPr>
          <w:lang w:eastAsia="ko-KR"/>
        </w:rPr>
        <w:tab/>
        <w:t xml:space="preserve">shall include an </w:t>
      </w:r>
      <w:r w:rsidRPr="00C31E24">
        <w:t>&lt;mbms-suspension-status&gt; element set to "not-suspending";</w:t>
      </w:r>
    </w:p>
    <w:p w14:paraId="1B6E13AE" w14:textId="77777777" w:rsidR="00AD62C6" w:rsidRPr="00C31E24" w:rsidRDefault="00AD62C6" w:rsidP="00AD62C6">
      <w:pPr>
        <w:pStyle w:val="B3"/>
      </w:pPr>
      <w:r w:rsidRPr="00C31E24">
        <w:t>ii)</w:t>
      </w:r>
      <w:r w:rsidRPr="00C31E24">
        <w:tab/>
        <w:t>shall set the &lt;number-of-reported-bearers&gt; element to the number of included &lt;suspended-TMGI&gt; elements; and</w:t>
      </w:r>
    </w:p>
    <w:p w14:paraId="68F5C8CF" w14:textId="77777777" w:rsidR="00AD62C6" w:rsidRPr="00C31E24" w:rsidRDefault="00AD62C6" w:rsidP="00AD62C6">
      <w:pPr>
        <w:pStyle w:val="B3"/>
      </w:pPr>
      <w:r w:rsidRPr="00C31E24">
        <w:t>iii)</w:t>
      </w:r>
      <w:r w:rsidRPr="00C31E24">
        <w:tab/>
        <w:t>shall include a &lt;suspended-TMGI&gt; element set to the corresponding TMGI value for each of the MTCHs of the MBMS bearers that are no longer about to be suspended; and</w:t>
      </w:r>
    </w:p>
    <w:p w14:paraId="38259BCB" w14:textId="77777777" w:rsidR="00AD62C6" w:rsidRPr="00C31E24" w:rsidRDefault="00AD62C6" w:rsidP="00AD62C6">
      <w:pPr>
        <w:pStyle w:val="B2"/>
      </w:pPr>
      <w:r w:rsidRPr="00C31E24">
        <w:t>h)</w:t>
      </w:r>
      <w:r w:rsidRPr="00C31E24">
        <w:tab/>
        <w:t xml:space="preserve">shall include an application/vnd.3gpp.mcvideo-info+xml MIME body with the &lt;mcvideo-request-uri&gt; set to the MCVideo ID </w:t>
      </w:r>
      <w:r w:rsidRPr="00C31E24">
        <w:rPr>
          <w:lang w:eastAsia="ko-KR"/>
        </w:rPr>
        <w:t>of the user</w:t>
      </w:r>
      <w:r w:rsidRPr="00C31E24">
        <w:t>; and</w:t>
      </w:r>
    </w:p>
    <w:p w14:paraId="15D6987C" w14:textId="77777777" w:rsidR="00AD62C6" w:rsidRPr="00C31E24" w:rsidRDefault="00AD62C6" w:rsidP="00AD62C6">
      <w:pPr>
        <w:pStyle w:val="B1"/>
      </w:pPr>
      <w:r w:rsidRPr="00C31E24">
        <w:t>2)</w:t>
      </w:r>
      <w:r w:rsidRPr="00C31E24">
        <w:tab/>
        <w:t>shall send the SIP MESSAGE request according to 3GPP TS 24.229 [11].</w:t>
      </w:r>
    </w:p>
    <w:p w14:paraId="64A48970" w14:textId="77777777" w:rsidR="00AD62C6" w:rsidRPr="00C31E24" w:rsidRDefault="00AD62C6" w:rsidP="00AD62C6">
      <w:pPr>
        <w:pStyle w:val="NO"/>
        <w:rPr>
          <w:lang w:eastAsia="ko-KR"/>
        </w:rPr>
      </w:pPr>
      <w:r w:rsidRPr="00C31E24">
        <w:t>NOTE 4:</w:t>
      </w:r>
      <w:r w:rsidRPr="00C31E24">
        <w:tab/>
        <w:t>The MCVideo client reports in separate messages the MBMS bearers that are about to be suspended and the MBMS bearers that are no longer about to be suspended</w:t>
      </w:r>
      <w:r w:rsidRPr="00C31E24">
        <w:rPr>
          <w:lang w:eastAsia="ko-KR"/>
        </w:rPr>
        <w:t>.</w:t>
      </w:r>
    </w:p>
    <w:p w14:paraId="173976F7" w14:textId="77777777" w:rsidR="00AD62C6" w:rsidRPr="00C31E24" w:rsidRDefault="00AD62C6" w:rsidP="00AD62C6">
      <w:r w:rsidRPr="00C31E24">
        <w:t xml:space="preserve">[TS 24.281, clause </w:t>
      </w:r>
      <w:r w:rsidRPr="00C31E24">
        <w:rPr>
          <w:lang w:eastAsia="zh-CN"/>
        </w:rPr>
        <w:t>16.2.4</w:t>
      </w:r>
      <w:r w:rsidRPr="00C31E24">
        <w:t>]</w:t>
      </w:r>
    </w:p>
    <w:p w14:paraId="12959D14" w14:textId="77777777" w:rsidR="00AD62C6" w:rsidRPr="00C31E24" w:rsidRDefault="00AD62C6" w:rsidP="00AD62C6">
      <w:r w:rsidRPr="00C31E24">
        <w:t>When the MCVideo client receives a SIP MESSAGE request containing:</w:t>
      </w:r>
    </w:p>
    <w:p w14:paraId="10B7B65A" w14:textId="77777777" w:rsidR="00AD62C6" w:rsidRPr="00C31E24" w:rsidRDefault="00AD62C6" w:rsidP="00AD62C6">
      <w:pPr>
        <w:pStyle w:val="B1"/>
        <w:rPr>
          <w:lang w:eastAsia="ko-KR"/>
        </w:rPr>
      </w:pPr>
      <w:bookmarkStart w:id="800" w:name="_Hlk495396963"/>
      <w:r w:rsidRPr="00C31E24">
        <w:rPr>
          <w:lang w:eastAsia="ko-KR"/>
        </w:rPr>
        <w:t>1)</w:t>
      </w:r>
      <w:r w:rsidRPr="00C31E24">
        <w:rPr>
          <w:lang w:eastAsia="ko-KR"/>
        </w:rPr>
        <w:tab/>
        <w:t>a P-Asserted-Service header field containing the "urn:urn-7:3gpp-service.ims.icsi.mcvideo"; and</w:t>
      </w:r>
    </w:p>
    <w:p w14:paraId="72DB4301" w14:textId="77777777" w:rsidR="00AD62C6" w:rsidRPr="00C31E24" w:rsidRDefault="00AD62C6" w:rsidP="00AD62C6">
      <w:pPr>
        <w:pStyle w:val="B1"/>
        <w:rPr>
          <w:lang w:eastAsia="ko-KR"/>
        </w:rPr>
      </w:pPr>
      <w:r w:rsidRPr="00C31E24">
        <w:rPr>
          <w:lang w:eastAsia="ko-KR"/>
        </w:rPr>
        <w:t>2)</w:t>
      </w:r>
      <w:r w:rsidRPr="00C31E24">
        <w:rPr>
          <w:lang w:eastAsia="ko-KR"/>
        </w:rPr>
        <w:tab/>
        <w:t>with one of the following:</w:t>
      </w:r>
    </w:p>
    <w:p w14:paraId="60A672ED" w14:textId="18E24898" w:rsidR="00AD62C6" w:rsidRPr="00C31E24" w:rsidRDefault="00AD62C6" w:rsidP="00AD62C6">
      <w:pPr>
        <w:pStyle w:val="B2"/>
      </w:pPr>
      <w:r w:rsidRPr="00C31E24">
        <w:t>a)</w:t>
      </w:r>
      <w:r w:rsidRPr="00C31E24">
        <w:tab/>
      </w:r>
      <w:r w:rsidRPr="00C31E24">
        <w:rPr>
          <w:lang w:eastAsia="ko-KR"/>
        </w:rPr>
        <w:t>an application/vnd.3gpp.mcvideo-mbms-usage-info+xml</w:t>
      </w:r>
      <w:r w:rsidRPr="00C31E24">
        <w:t xml:space="preserve"> MIME body containing an &lt;mbms-explicitMuSiK-download&gt; element with at least one &lt;group&gt; </w:t>
      </w:r>
      <w:r w:rsidR="00C31E24" w:rsidRPr="00C31E24">
        <w:t>sub element</w:t>
      </w:r>
      <w:r w:rsidRPr="00C31E24">
        <w:t>; or</w:t>
      </w:r>
    </w:p>
    <w:p w14:paraId="6C93C7C9" w14:textId="0ECF9F9E" w:rsidR="00AD62C6" w:rsidRPr="00C31E24" w:rsidRDefault="00AD62C6" w:rsidP="00AD62C6">
      <w:pPr>
        <w:pStyle w:val="B2"/>
      </w:pPr>
      <w:r w:rsidRPr="00C31E24">
        <w:t>b)</w:t>
      </w:r>
      <w:r w:rsidRPr="00C31E24">
        <w:tab/>
      </w:r>
      <w:r w:rsidRPr="00C31E24">
        <w:rPr>
          <w:lang w:eastAsia="ko-KR"/>
        </w:rPr>
        <w:t>an application/vnd.3gpp.mcvideo-mbms-usage-info+xml</w:t>
      </w:r>
      <w:r w:rsidRPr="00C31E24">
        <w:t xml:space="preserve"> MIME body containing an &lt;mbms-defaultMuSiK-download&gt; element with zero or more &lt;group&gt; </w:t>
      </w:r>
      <w:r w:rsidR="00C31E24" w:rsidRPr="00C31E24">
        <w:t>sub elements</w:t>
      </w:r>
      <w:r w:rsidRPr="00C31E24">
        <w:t>;</w:t>
      </w:r>
    </w:p>
    <w:bookmarkEnd w:id="800"/>
    <w:p w14:paraId="7C64541D" w14:textId="77777777" w:rsidR="00AD62C6" w:rsidRPr="00C31E24" w:rsidRDefault="00AD62C6" w:rsidP="00AD62C6">
      <w:pPr>
        <w:rPr>
          <w:lang w:eastAsia="ko-KR"/>
        </w:rPr>
      </w:pPr>
      <w:r w:rsidRPr="00C31E24">
        <w:rPr>
          <w:lang w:eastAsia="ko-KR"/>
        </w:rPr>
        <w:t xml:space="preserve">the </w:t>
      </w:r>
      <w:r w:rsidRPr="00C31E24">
        <w:t xml:space="preserve">MCVideo </w:t>
      </w:r>
      <w:r w:rsidRPr="00C31E24">
        <w:rPr>
          <w:lang w:eastAsia="ko-KR"/>
        </w:rPr>
        <w:t>client shall:</w:t>
      </w:r>
    </w:p>
    <w:p w14:paraId="2FFBE488" w14:textId="3B87398A" w:rsidR="00AD62C6" w:rsidRPr="00C31E24" w:rsidRDefault="00AD62C6" w:rsidP="00AD62C6">
      <w:pPr>
        <w:pStyle w:val="B1"/>
      </w:pPr>
      <w:bookmarkStart w:id="801" w:name="_Hlk495398599"/>
      <w:r w:rsidRPr="00C31E24">
        <w:t>1)</w:t>
      </w:r>
      <w:r w:rsidRPr="00C31E24">
        <w:tab/>
        <w:t xml:space="preserve">if the received message contains an &lt;mbms-explicitMuSiK-download&gt; element, set the impacted groups to be those groups identified by the &lt;group&gt; </w:t>
      </w:r>
      <w:r w:rsidR="00C31E24" w:rsidRPr="00C31E24">
        <w:t>sub elements</w:t>
      </w:r>
      <w:r w:rsidRPr="00C31E24">
        <w:t>;</w:t>
      </w:r>
    </w:p>
    <w:p w14:paraId="6D7B02F4" w14:textId="7B975D50" w:rsidR="00AD62C6" w:rsidRPr="00C31E24" w:rsidRDefault="00AD62C6" w:rsidP="00AD62C6">
      <w:pPr>
        <w:pStyle w:val="B1"/>
      </w:pPr>
      <w:r w:rsidRPr="00C31E24">
        <w:t>2)</w:t>
      </w:r>
      <w:r w:rsidRPr="00C31E24">
        <w:tab/>
        <w:t xml:space="preserve">if the received message contains an &lt;mbms-defaultMuSiK-download&gt; element without &lt;group&gt; </w:t>
      </w:r>
      <w:r w:rsidR="00C31E24" w:rsidRPr="00C31E24">
        <w:t>sub elements</w:t>
      </w:r>
      <w:r w:rsidRPr="00C31E24">
        <w:t>, set the impacted groups to be all groups not associated with currently valid explicit MuSiK downloads; and</w:t>
      </w:r>
    </w:p>
    <w:p w14:paraId="232D4AC5" w14:textId="32F8E862" w:rsidR="00AD62C6" w:rsidRPr="00C31E24" w:rsidRDefault="00AD62C6" w:rsidP="00AD62C6">
      <w:pPr>
        <w:pStyle w:val="B1"/>
      </w:pPr>
      <w:r w:rsidRPr="00C31E24">
        <w:t>3)</w:t>
      </w:r>
      <w:r w:rsidRPr="00C31E24">
        <w:tab/>
        <w:t xml:space="preserve">if the received message contains an &lt;mbms-defaultMuSiK-download&gt; element with &lt;group&gt; </w:t>
      </w:r>
      <w:r w:rsidR="00C31E24" w:rsidRPr="00C31E24">
        <w:t>sub elements</w:t>
      </w:r>
      <w:r w:rsidRPr="00C31E24">
        <w:t xml:space="preserve">, first dissociate those groups identified by the &lt;group&gt; </w:t>
      </w:r>
      <w:r w:rsidR="00C31E24" w:rsidRPr="00C31E24">
        <w:t>sub elements</w:t>
      </w:r>
      <w:r w:rsidRPr="00C31E24">
        <w:t xml:space="preserve"> from currently valid associations with explicit MuSiK downloads and then set the impacted groups to be all groups not associated with currently valid explicit MuSiK downloads.</w:t>
      </w:r>
    </w:p>
    <w:bookmarkEnd w:id="801"/>
    <w:p w14:paraId="1B9A326C" w14:textId="77777777" w:rsidR="00AD62C6" w:rsidRPr="00C31E24" w:rsidRDefault="00AD62C6" w:rsidP="00AD62C6">
      <w:r w:rsidRPr="00C31E24">
        <w:t>If the key identifier within the CSB-ID of the MIKEY payload is a MuSiK-ID (4 most-significant bits have the value '6'),</w:t>
      </w:r>
      <w:r w:rsidRPr="00C31E24">
        <w:rPr>
          <w:lang w:eastAsia="ko-KR"/>
        </w:rPr>
        <w:t xml:space="preserve"> the </w:t>
      </w:r>
      <w:r w:rsidRPr="00C31E24">
        <w:t xml:space="preserve">MCVideo </w:t>
      </w:r>
      <w:r w:rsidRPr="00C31E24">
        <w:rPr>
          <w:lang w:eastAsia="ko-KR"/>
        </w:rPr>
        <w:t>client:</w:t>
      </w:r>
    </w:p>
    <w:p w14:paraId="058D1E52" w14:textId="77777777" w:rsidR="00AD62C6" w:rsidRPr="00C31E24" w:rsidRDefault="00AD62C6" w:rsidP="00AD62C6">
      <w:pPr>
        <w:pStyle w:val="B1"/>
      </w:pPr>
      <w:r w:rsidRPr="00C31E24">
        <w:t>1)</w:t>
      </w:r>
      <w:r w:rsidRPr="00C31E24">
        <w:tab/>
        <w:t>shall process the MIKEY payload according to 3GPP TS 33.180 [8], as follows:</w:t>
      </w:r>
    </w:p>
    <w:p w14:paraId="11D0F567" w14:textId="77777777" w:rsidR="00AD62C6" w:rsidRPr="00C31E24" w:rsidRDefault="00AD62C6" w:rsidP="00AD62C6">
      <w:pPr>
        <w:pStyle w:val="B2"/>
        <w:rPr>
          <w:lang w:eastAsia="ko-KR"/>
        </w:rPr>
      </w:pPr>
      <w:r w:rsidRPr="00C31E24">
        <w:rPr>
          <w:lang w:eastAsia="ko-KR"/>
        </w:rPr>
        <w:t>a)</w:t>
      </w:r>
      <w:r w:rsidRPr="00C31E24">
        <w:rPr>
          <w:lang w:eastAsia="ko-KR"/>
        </w:rPr>
        <w:tab/>
        <w:t xml:space="preserve">if the </w:t>
      </w:r>
      <w:r w:rsidRPr="00C31E24">
        <w:t>initiator field (IDRi) has type 'URI' (</w:t>
      </w:r>
      <w:r w:rsidRPr="00C31E24">
        <w:rPr>
          <w:lang w:eastAsia="ko-KR"/>
        </w:rPr>
        <w:t>identity hiding is not used), the client:</w:t>
      </w:r>
    </w:p>
    <w:p w14:paraId="18631A15" w14:textId="77777777" w:rsidR="00AD62C6" w:rsidRPr="00C31E24" w:rsidRDefault="00AD62C6" w:rsidP="00AD62C6">
      <w:pPr>
        <w:pStyle w:val="B3"/>
      </w:pPr>
      <w:r w:rsidRPr="00C31E24">
        <w:rPr>
          <w:lang w:eastAsia="ko-KR"/>
        </w:rPr>
        <w:t>i)</w:t>
      </w:r>
      <w:r w:rsidRPr="00C31E24">
        <w:rPr>
          <w:lang w:eastAsia="ko-KR"/>
        </w:rPr>
        <w:tab/>
        <w:t xml:space="preserve">shall extract the initiator </w:t>
      </w:r>
      <w:r w:rsidRPr="00C31E24">
        <w:t xml:space="preserve">URI from the initiator field (IDRi) of the I_MESSAGE as described in 3GPP TS 33.180 [8]. If </w:t>
      </w:r>
      <w:r w:rsidRPr="00C31E24">
        <w:rPr>
          <w:lang w:eastAsia="ko-KR"/>
        </w:rPr>
        <w:t xml:space="preserve">the initiator </w:t>
      </w:r>
      <w:r w:rsidRPr="00C31E24">
        <w:t xml:space="preserve">URI deviates from the public service identity of the participating MCVideo function serving the MCVideo client, shall </w:t>
      </w:r>
      <w:r w:rsidRPr="00C31E24">
        <w:rPr>
          <w:lang w:eastAsia="ko-KR"/>
        </w:rPr>
        <w:t xml:space="preserve">reject the </w:t>
      </w:r>
      <w:r w:rsidRPr="00C31E24">
        <w:t>SIP MESSAGE request by sending a SIP 488 (Not Acceptable Here) response as specified in IETF RFC 4567 [47], and including warning text set to "</w:t>
      </w:r>
      <w:r w:rsidRPr="00C31E24">
        <w:rPr>
          <w:lang w:eastAsia="ko-KR"/>
        </w:rPr>
        <w:t xml:space="preserve">136 authentication of the MIKEY-SAKKE I_MESSAGE failed" </w:t>
      </w:r>
      <w:r w:rsidRPr="00C31E24">
        <w:t xml:space="preserve">in a Warning header field </w:t>
      </w:r>
      <w:r w:rsidRPr="00C31E24">
        <w:rPr>
          <w:lang w:eastAsia="ko-KR"/>
        </w:rPr>
        <w:t>as specified in clause</w:t>
      </w:r>
      <w:r w:rsidRPr="00C31E24">
        <w:t> 4.4 and shall not continue with the rest of the steps; and</w:t>
      </w:r>
    </w:p>
    <w:p w14:paraId="2CEC4ACE" w14:textId="77777777" w:rsidR="00AD62C6" w:rsidRPr="00C31E24" w:rsidRDefault="00AD62C6" w:rsidP="00AD62C6">
      <w:pPr>
        <w:pStyle w:val="B3"/>
      </w:pPr>
      <w:r w:rsidRPr="00C31E24">
        <w:t>ii)</w:t>
      </w:r>
      <w:r w:rsidRPr="00C31E24">
        <w:tab/>
        <w:t xml:space="preserve">shall convert the </w:t>
      </w:r>
      <w:r w:rsidRPr="00C31E24">
        <w:rPr>
          <w:lang w:eastAsia="ko-KR"/>
        </w:rPr>
        <w:t xml:space="preserve">initiator </w:t>
      </w:r>
      <w:r w:rsidRPr="00C31E24">
        <w:t>URI to a UID as described in 3GPP TS 33.180 [8];</w:t>
      </w:r>
    </w:p>
    <w:p w14:paraId="7FFE9CFF" w14:textId="77777777" w:rsidR="00AD62C6" w:rsidRPr="00C31E24" w:rsidRDefault="00AD62C6" w:rsidP="00AD62C6">
      <w:pPr>
        <w:pStyle w:val="B2"/>
      </w:pPr>
      <w:r w:rsidRPr="00C31E24">
        <w:t>b)</w:t>
      </w:r>
      <w:r w:rsidRPr="00C31E24">
        <w:tab/>
        <w:t>otherwise, if the initiator field (IDRi) has type 'UID' (identity hiding in use), the client:</w:t>
      </w:r>
    </w:p>
    <w:p w14:paraId="65D9CC82" w14:textId="77777777" w:rsidR="00AD62C6" w:rsidRPr="00C31E24" w:rsidRDefault="00AD62C6" w:rsidP="00AD62C6">
      <w:pPr>
        <w:pStyle w:val="B3"/>
      </w:pPr>
      <w:r w:rsidRPr="00C31E24">
        <w:t>i)</w:t>
      </w:r>
      <w:r w:rsidRPr="00C31E24">
        <w:tab/>
        <w:t>shall convert the public service identity of participating MCVideo function serving the MCVideo user to a UID as described in 3GPP TS 33.180 [8]; and</w:t>
      </w:r>
    </w:p>
    <w:p w14:paraId="6F878A64" w14:textId="77777777" w:rsidR="00AD62C6" w:rsidRPr="00C31E24" w:rsidRDefault="00AD62C6" w:rsidP="00AD62C6">
      <w:pPr>
        <w:pStyle w:val="B3"/>
      </w:pPr>
      <w:r w:rsidRPr="00C31E24">
        <w:rPr>
          <w:lang w:eastAsia="ko-KR"/>
        </w:rPr>
        <w:t>ii)</w:t>
      </w:r>
      <w:r w:rsidRPr="00C31E24">
        <w:rPr>
          <w:lang w:eastAsia="ko-KR"/>
        </w:rPr>
        <w:tab/>
        <w:t xml:space="preserve">shall compare the generated UID with the UID in the initiator </w:t>
      </w:r>
      <w:r w:rsidRPr="00C31E24">
        <w:t xml:space="preserve">field (IDRi) of the I_MESSAGE as described in 3GPP TS 33.180 [8]. If </w:t>
      </w:r>
      <w:r w:rsidRPr="00C31E24">
        <w:rPr>
          <w:lang w:eastAsia="ko-KR"/>
        </w:rPr>
        <w:t xml:space="preserve">the two initiator </w:t>
      </w:r>
      <w:r w:rsidRPr="00C31E24">
        <w:t xml:space="preserve">UIDs deviate from each other, shall </w:t>
      </w:r>
      <w:r w:rsidRPr="00C31E24">
        <w:rPr>
          <w:lang w:eastAsia="ko-KR"/>
        </w:rPr>
        <w:t xml:space="preserve">reject the </w:t>
      </w:r>
      <w:r w:rsidRPr="00C31E24">
        <w:t>SIP MESSAGE request by sending a SIP 488 (Not Acceptable Here) response as specified in IETF RFC 4567 [47], and including warning text set to "</w:t>
      </w:r>
      <w:r w:rsidRPr="00C31E24">
        <w:rPr>
          <w:lang w:eastAsia="ko-KR"/>
        </w:rPr>
        <w:t xml:space="preserve">136 authentication of the MIKEY-SAKKE I_MESSAGE failed" </w:t>
      </w:r>
      <w:r w:rsidRPr="00C31E24">
        <w:t xml:space="preserve">in a Warning header field </w:t>
      </w:r>
      <w:r w:rsidRPr="00C31E24">
        <w:rPr>
          <w:lang w:eastAsia="ko-KR"/>
        </w:rPr>
        <w:t>as specified in clause</w:t>
      </w:r>
      <w:r w:rsidRPr="00C31E24">
        <w:t> 4.4 and shall not continue with the rest of the steps;</w:t>
      </w:r>
    </w:p>
    <w:p w14:paraId="3DD4FF23" w14:textId="77777777" w:rsidR="00AD62C6" w:rsidRPr="00C31E24" w:rsidRDefault="00AD62C6" w:rsidP="00AD62C6">
      <w:pPr>
        <w:pStyle w:val="B2"/>
      </w:pPr>
      <w:r w:rsidRPr="00C31E24">
        <w:t>c)</w:t>
      </w:r>
      <w:r w:rsidRPr="00C31E24">
        <w:tab/>
        <w:t xml:space="preserve">otherwise, shall </w:t>
      </w:r>
      <w:r w:rsidRPr="00C31E24">
        <w:rPr>
          <w:lang w:eastAsia="ko-KR"/>
        </w:rPr>
        <w:t xml:space="preserve">reject the </w:t>
      </w:r>
      <w:r w:rsidRPr="00C31E24">
        <w:t>SIP MESSAGE request by sending a SIP 488 (Not Acceptable Here) response as specified in IETF RFC 4567 [47], and including warning text set to "</w:t>
      </w:r>
      <w:r w:rsidRPr="00C31E24">
        <w:rPr>
          <w:lang w:eastAsia="ko-KR"/>
        </w:rPr>
        <w:t xml:space="preserve">136 authentication of the MIKEY-SAKKE I_MESSAGE failed" </w:t>
      </w:r>
      <w:r w:rsidRPr="00C31E24">
        <w:t xml:space="preserve">in a Warning header field </w:t>
      </w:r>
      <w:r w:rsidRPr="00C31E24">
        <w:rPr>
          <w:lang w:eastAsia="ko-KR"/>
        </w:rPr>
        <w:t>as specified in clause</w:t>
      </w:r>
      <w:r w:rsidRPr="00C31E24">
        <w:t xml:space="preserve"> 4.4 and shall not continue with the rest of the steps; </w:t>
      </w:r>
    </w:p>
    <w:p w14:paraId="2F4CAF44" w14:textId="77777777" w:rsidR="00AD62C6" w:rsidRPr="00C31E24" w:rsidRDefault="00AD62C6" w:rsidP="00AD62C6">
      <w:pPr>
        <w:pStyle w:val="B2"/>
      </w:pPr>
      <w:r w:rsidRPr="00C31E24">
        <w:t>d)</w:t>
      </w:r>
      <w:r w:rsidRPr="00C31E24">
        <w:tab/>
        <w:t>shall use the UID to validate the signature of the I_MESSAGE as described in 3GPP TS 33.180 [8];</w:t>
      </w:r>
    </w:p>
    <w:p w14:paraId="2BEC9D78" w14:textId="77777777" w:rsidR="00AD62C6" w:rsidRPr="00C31E24" w:rsidRDefault="00AD62C6" w:rsidP="00AD62C6">
      <w:pPr>
        <w:pStyle w:val="B2"/>
      </w:pPr>
      <w:r w:rsidRPr="00C31E24">
        <w:rPr>
          <w:lang w:eastAsia="ko-KR"/>
        </w:rPr>
        <w:t>e)</w:t>
      </w:r>
      <w:r w:rsidRPr="00C31E24">
        <w:rPr>
          <w:lang w:eastAsia="ko-KR"/>
        </w:rPr>
        <w:tab/>
        <w:t xml:space="preserve">if authentication verification of the </w:t>
      </w:r>
      <w:r w:rsidRPr="00C31E24">
        <w:t xml:space="preserve">I_MESSAGE fails or the I_MESSAGE does not contain a Status attribute, shall </w:t>
      </w:r>
      <w:r w:rsidRPr="00C31E24">
        <w:rPr>
          <w:lang w:eastAsia="ko-KR"/>
        </w:rPr>
        <w:t xml:space="preserve">reject the </w:t>
      </w:r>
      <w:r w:rsidRPr="00C31E24">
        <w:t>SIP MESSAGE request by sending SIP 488 (Not Acceptable Here) response as specified in IETF RFC 4567 [47], and including warning text set to "</w:t>
      </w:r>
      <w:r w:rsidRPr="00C31E24">
        <w:rPr>
          <w:lang w:eastAsia="ko-KR"/>
        </w:rPr>
        <w:t xml:space="preserve">136 authentication of the MIKEY-SAKKE I_MESSAGE failed" </w:t>
      </w:r>
      <w:r w:rsidRPr="00C31E24">
        <w:t xml:space="preserve">in a Warning header field </w:t>
      </w:r>
      <w:r w:rsidRPr="00C31E24">
        <w:rPr>
          <w:lang w:eastAsia="ko-KR"/>
        </w:rPr>
        <w:t>as specified in clause</w:t>
      </w:r>
      <w:r w:rsidRPr="00C31E24">
        <w:t> 4.4 and shall not continue with the rest of the steps; and</w:t>
      </w:r>
    </w:p>
    <w:p w14:paraId="2F61CF4C" w14:textId="77777777" w:rsidR="00AD62C6" w:rsidRPr="00C31E24" w:rsidRDefault="00AD62C6" w:rsidP="00AD62C6">
      <w:pPr>
        <w:pStyle w:val="B2"/>
      </w:pPr>
      <w:r w:rsidRPr="00C31E24">
        <w:t>f)</w:t>
      </w:r>
      <w:r w:rsidRPr="00C31E24">
        <w:tab/>
        <w:t>shall examine the Status attribute and shall either mark the associated security functions as "not in use" or shall extract and store the encapsulated MuSiK and the corresponding MuSiK-ID from the payload as specified in 3GPP TS 33.180 [8]; and</w:t>
      </w:r>
    </w:p>
    <w:p w14:paraId="565A741E" w14:textId="77777777" w:rsidR="00AD62C6" w:rsidRPr="00C31E24" w:rsidRDefault="00AD62C6" w:rsidP="00AD62C6">
      <w:pPr>
        <w:pStyle w:val="B1"/>
      </w:pPr>
      <w:r w:rsidRPr="00C31E24">
        <w:t>2)</w:t>
      </w:r>
      <w:r w:rsidRPr="00C31E24">
        <w:tab/>
        <w:t>for each of the impacted groups,</w:t>
      </w:r>
      <w:r w:rsidRPr="00C31E24">
        <w:rPr>
          <w:lang w:eastAsia="ko-KR"/>
        </w:rPr>
        <w:t xml:space="preserve"> shall either associate the status </w:t>
      </w:r>
      <w:r w:rsidRPr="00C31E24">
        <w:t>'security not in use' or shall add/replace in the storage associated with the group the MuSiK</w:t>
      </w:r>
      <w:r w:rsidRPr="00C31E24">
        <w:noBreakHyphen/>
        <w:t xml:space="preserve">ID and the MuSiK, for use (decrypted) as security key for floor control. </w:t>
      </w:r>
    </w:p>
    <w:p w14:paraId="6725971C" w14:textId="77777777" w:rsidR="00AD62C6" w:rsidRPr="00C31E24" w:rsidRDefault="00AD62C6" w:rsidP="00AD62C6">
      <w:pPr>
        <w:pStyle w:val="NO"/>
      </w:pPr>
      <w:r w:rsidRPr="00C31E24">
        <w:t>NOTE:</w:t>
      </w:r>
      <w:r w:rsidRPr="00C31E24">
        <w:tab/>
        <w:t>It is expected that the MCVideo client is capable of storing a different MuSiK for each MCVideo group of interest.</w:t>
      </w:r>
    </w:p>
    <w:p w14:paraId="282302D0" w14:textId="77777777" w:rsidR="00AD62C6" w:rsidRPr="00C31E24" w:rsidRDefault="00AD62C6" w:rsidP="00AD62C6">
      <w:r w:rsidRPr="00C31E24">
        <w:t>The MCVideo client shall respond with SIP 200 (OK) only if it finds the message syntactically correct and recognizes it as a valid and error-free MuSiK download (default or explicit) message.</w:t>
      </w:r>
    </w:p>
    <w:p w14:paraId="622F9FC8" w14:textId="77777777" w:rsidR="00AD62C6" w:rsidRPr="00C31E24" w:rsidRDefault="00AD62C6" w:rsidP="00AD62C6">
      <w:r w:rsidRPr="00C31E24">
        <w:t>[TS 24.581, clause 6.2.4.2.2]</w:t>
      </w:r>
    </w:p>
    <w:p w14:paraId="58119AAA" w14:textId="77777777" w:rsidR="00AD62C6" w:rsidRPr="00C31E24" w:rsidRDefault="00AD62C6" w:rsidP="00AD62C6">
      <w:r w:rsidRPr="00C31E24">
        <w:t>When a call is initiated as described in 3GPP TS 24.281 [2], the transmission participant:</w:t>
      </w:r>
    </w:p>
    <w:p w14:paraId="366751E3" w14:textId="77777777" w:rsidR="00AD62C6" w:rsidRPr="00C31E24" w:rsidRDefault="00AD62C6" w:rsidP="00AD62C6">
      <w:pPr>
        <w:pStyle w:val="B1"/>
      </w:pPr>
      <w:r w:rsidRPr="00C31E24">
        <w:t>1.</w:t>
      </w:r>
      <w:r w:rsidRPr="00C31E24">
        <w:tab/>
        <w:t>shall create an instance of the 'Transmission participant state transition diagram for basic transmission control operation';</w:t>
      </w:r>
    </w:p>
    <w:p w14:paraId="34BD3B0C" w14:textId="77777777" w:rsidR="00AD62C6" w:rsidRPr="00C31E24" w:rsidRDefault="00AD62C6" w:rsidP="00AD62C6">
      <w:pPr>
        <w:pStyle w:val="B1"/>
      </w:pPr>
      <w:r w:rsidRPr="00C31E24">
        <w:t>2.</w:t>
      </w:r>
      <w:r w:rsidRPr="00C31E24">
        <w:tab/>
        <w:t>if the originating transmission participant receives a transmission control message before it receives the SIP 200 (OK) response, shall store the transmission control message;</w:t>
      </w:r>
    </w:p>
    <w:p w14:paraId="5A8EFD12" w14:textId="77777777" w:rsidR="00AD62C6" w:rsidRPr="00C31E24" w:rsidRDefault="00AD62C6" w:rsidP="00AD62C6">
      <w:pPr>
        <w:pStyle w:val="NO"/>
      </w:pPr>
      <w:r w:rsidRPr="00C31E24">
        <w:t>NOTE:</w:t>
      </w:r>
      <w:r w:rsidRPr="00C31E24">
        <w:tab/>
        <w:t>The originating transmission participant might receive a transmission control message before the SIP 200 (OK) response when initiating, joining or rejoining a call because of processing delays of the SIP 200 (OK) response in the SIP core.</w:t>
      </w:r>
    </w:p>
    <w:p w14:paraId="3A8F80D8" w14:textId="77777777" w:rsidR="00AD62C6" w:rsidRPr="00C31E24" w:rsidRDefault="00AD62C6" w:rsidP="00AD62C6">
      <w:pPr>
        <w:pStyle w:val="B1"/>
      </w:pPr>
      <w:r w:rsidRPr="00C31E24">
        <w:t>3.</w:t>
      </w:r>
      <w:r w:rsidRPr="00C31E24">
        <w:tab/>
        <w:t>if the established MCVideo call is a chat group call and the SIP INVITE request is not an implicit Transmission request, shall enter the 'U: has no permission to transmit' state;</w:t>
      </w:r>
    </w:p>
    <w:p w14:paraId="2E4EA820" w14:textId="77777777" w:rsidR="00AD62C6" w:rsidRPr="00C31E24" w:rsidRDefault="00AD62C6" w:rsidP="00AD62C6">
      <w:pPr>
        <w:pStyle w:val="B1"/>
      </w:pPr>
      <w:r w:rsidRPr="00C31E24">
        <w:t>4.</w:t>
      </w:r>
      <w:r w:rsidRPr="00C31E24">
        <w:tab/>
        <w:t>if for the established MCVideo call the SIP INVITE request is an implicit Transmission request:</w:t>
      </w:r>
    </w:p>
    <w:p w14:paraId="1A949C4F" w14:textId="77777777" w:rsidR="00AD62C6" w:rsidRPr="00C31E24" w:rsidRDefault="00AD62C6" w:rsidP="00AD62C6">
      <w:pPr>
        <w:pStyle w:val="B2"/>
      </w:pPr>
      <w:r w:rsidRPr="00C31E24">
        <w:t>a.</w:t>
      </w:r>
      <w:r w:rsidRPr="00C31E24">
        <w:tab/>
        <w:t>shall start timer T100 (Transmission Request) and initialise counter C100 (Transmission Request) to 1;</w:t>
      </w:r>
    </w:p>
    <w:p w14:paraId="523D3D84" w14:textId="77777777" w:rsidR="00AD62C6" w:rsidRPr="00C31E24" w:rsidRDefault="00AD62C6" w:rsidP="00AD62C6">
      <w:pPr>
        <w:pStyle w:val="B2"/>
      </w:pPr>
      <w:r w:rsidRPr="00C31E24">
        <w:t>b.</w:t>
      </w:r>
      <w:r w:rsidRPr="00C31E24">
        <w:tab/>
        <w:t>shall enter the 'U: pending request to transmit' state; and</w:t>
      </w:r>
    </w:p>
    <w:p w14:paraId="126DE159" w14:textId="77777777" w:rsidR="00AD62C6" w:rsidRPr="00C31E24" w:rsidRDefault="00AD62C6" w:rsidP="00AD62C6">
      <w:pPr>
        <w:pStyle w:val="B2"/>
      </w:pPr>
      <w:r w:rsidRPr="00C31E24">
        <w:t>c.</w:t>
      </w:r>
      <w:r w:rsidRPr="00C31E24">
        <w:tab/>
        <w:t>if the transmission participant has received and stored a transmission control message before the reception of the SIP 200 (OK) response, shall act as if the transmission control message was received in the 'U: pending request to transmit' state after entering the 'U: pending request to transmit' state; and</w:t>
      </w:r>
    </w:p>
    <w:p w14:paraId="1C6AD87E" w14:textId="77777777" w:rsidR="00AD62C6" w:rsidRPr="00C31E24" w:rsidRDefault="00AD62C6" w:rsidP="00AD62C6">
      <w:pPr>
        <w:pStyle w:val="B1"/>
      </w:pPr>
      <w:r w:rsidRPr="00C31E24">
        <w:t>5.</w:t>
      </w:r>
      <w:r w:rsidRPr="00C31E24">
        <w:tab/>
        <w:t>if the established MCVideo call is a broadcast group call, shall enter the 'U: has permission to transmit' state.</w:t>
      </w:r>
    </w:p>
    <w:p w14:paraId="4A00265A" w14:textId="77777777" w:rsidR="00AD62C6" w:rsidRPr="00C31E24" w:rsidRDefault="00AD62C6" w:rsidP="00AD62C6">
      <w:r w:rsidRPr="00C31E24">
        <w:t>When the transmission participant is rejoining an ongoing MCVideo call as described in 3GPP TS 24.281 [2] the transmission participant shall enter the 'U: has no permission to transmit' state.</w:t>
      </w:r>
    </w:p>
    <w:p w14:paraId="02CC169A" w14:textId="77777777" w:rsidR="00AD62C6" w:rsidRPr="00C31E24" w:rsidRDefault="00AD62C6" w:rsidP="00AD62C6">
      <w:r w:rsidRPr="00C31E24">
        <w:t>[TS 24.581, clause 6.2.4.4.6]</w:t>
      </w:r>
    </w:p>
    <w:p w14:paraId="6A8BC57E" w14:textId="77777777" w:rsidR="00AD62C6" w:rsidRPr="00C31E24" w:rsidRDefault="00AD62C6" w:rsidP="00AD62C6">
      <w:r w:rsidRPr="00C31E24">
        <w:t>Upon receiving a Transmission Granted message from the transmission control server, the transmission participant:</w:t>
      </w:r>
    </w:p>
    <w:p w14:paraId="0F2471C8" w14:textId="77777777" w:rsidR="00AD62C6" w:rsidRPr="00C31E24" w:rsidRDefault="00AD62C6" w:rsidP="00AD62C6">
      <w:pPr>
        <w:pStyle w:val="B1"/>
      </w:pPr>
      <w:r w:rsidRPr="00C31E24">
        <w:t>1.</w:t>
      </w:r>
      <w:r w:rsidRPr="00C31E24">
        <w:tab/>
        <w:t>if the first bit in the subtype of the Transmission Granted message is set to '1' (Acknowledgment is required) as described in subclause 9.2.2.1, shall send a Transmission control Ack message. The Transmission control Ack message:</w:t>
      </w:r>
    </w:p>
    <w:p w14:paraId="042DCB91" w14:textId="77777777" w:rsidR="00AD62C6" w:rsidRPr="00C31E24" w:rsidRDefault="00AD62C6" w:rsidP="00AD62C6">
      <w:pPr>
        <w:pStyle w:val="B2"/>
      </w:pPr>
      <w:r w:rsidRPr="00C31E24">
        <w:t>a.</w:t>
      </w:r>
      <w:r w:rsidRPr="00C31E24">
        <w:tab/>
        <w:t>shall include the Message Type field set to '0' (Transmission Granted); and</w:t>
      </w:r>
    </w:p>
    <w:p w14:paraId="6BE73F35" w14:textId="77777777" w:rsidR="00AD62C6" w:rsidRPr="00C31E24" w:rsidRDefault="00AD62C6" w:rsidP="00AD62C6">
      <w:pPr>
        <w:pStyle w:val="B2"/>
      </w:pPr>
      <w:r w:rsidRPr="00C31E24">
        <w:t>b.</w:t>
      </w:r>
      <w:r w:rsidRPr="00C31E24">
        <w:tab/>
        <w:t>shall include the Source field set to '0' (the transmission participant is the source);</w:t>
      </w:r>
    </w:p>
    <w:p w14:paraId="2170C3AD" w14:textId="1033D874" w:rsidR="00AD62C6" w:rsidRPr="00C31E24" w:rsidRDefault="00AD62C6" w:rsidP="00AD62C6">
      <w:pPr>
        <w:pStyle w:val="B1"/>
      </w:pPr>
      <w:r w:rsidRPr="00C31E24">
        <w:t>2.</w:t>
      </w:r>
      <w:r w:rsidRPr="00C31E24">
        <w:tab/>
        <w:t xml:space="preserve">shall store the SSRC of granted transmission participant received in the Transmission Granted message and use it in the RTP media packets until the transmission is </w:t>
      </w:r>
      <w:r w:rsidR="00C31E24" w:rsidRPr="00C31E24">
        <w:t>released</w:t>
      </w:r>
      <w:r w:rsidRPr="00C31E24">
        <w:t>;</w:t>
      </w:r>
    </w:p>
    <w:p w14:paraId="7E0F7B37" w14:textId="77777777" w:rsidR="00AD62C6" w:rsidRPr="00C31E24" w:rsidRDefault="00AD62C6" w:rsidP="00AD62C6">
      <w:pPr>
        <w:pStyle w:val="B1"/>
      </w:pPr>
      <w:r w:rsidRPr="00C31E24">
        <w:t>3.</w:t>
      </w:r>
      <w:r w:rsidRPr="00C31E24">
        <w:tab/>
        <w:t>shall provide Transmission granted notification to the user, if not already done;</w:t>
      </w:r>
    </w:p>
    <w:p w14:paraId="32F6F61A" w14:textId="77777777" w:rsidR="00AD62C6" w:rsidRPr="00C31E24" w:rsidRDefault="00AD62C6" w:rsidP="00AD62C6">
      <w:pPr>
        <w:pStyle w:val="B1"/>
      </w:pPr>
      <w:r w:rsidRPr="00C31E24">
        <w:t>4.</w:t>
      </w:r>
      <w:r w:rsidRPr="00C31E24">
        <w:tab/>
        <w:t>shall stop timer T100 (Transmission Request); and</w:t>
      </w:r>
    </w:p>
    <w:p w14:paraId="474C0682" w14:textId="77777777" w:rsidR="00AD62C6" w:rsidRPr="00C31E24" w:rsidRDefault="00AD62C6" w:rsidP="00AD62C6">
      <w:pPr>
        <w:pStyle w:val="B1"/>
      </w:pPr>
      <w:r w:rsidRPr="00C31E24">
        <w:t>5.</w:t>
      </w:r>
      <w:r w:rsidRPr="00C31E24">
        <w:tab/>
        <w:t>shall enter the 'U: has permission to transmit' state.</w:t>
      </w:r>
    </w:p>
    <w:p w14:paraId="4AA27282" w14:textId="77777777" w:rsidR="00AD62C6" w:rsidRPr="00C31E24" w:rsidRDefault="00AD62C6" w:rsidP="00AD62C6">
      <w:r w:rsidRPr="00C31E24">
        <w:t>[TS 24.581, clause 6.2.4.5.3]</w:t>
      </w:r>
    </w:p>
    <w:p w14:paraId="550FB16D" w14:textId="77777777" w:rsidR="00AD62C6" w:rsidRPr="00C31E24" w:rsidRDefault="00AD62C6" w:rsidP="00AD62C6">
      <w:r w:rsidRPr="00C31E24">
        <w:t>Upon receiving an indication from the user to end the permission to send RTP media, the transmission participant:</w:t>
      </w:r>
    </w:p>
    <w:p w14:paraId="56169862" w14:textId="77777777" w:rsidR="00AD62C6" w:rsidRPr="00C31E24" w:rsidRDefault="00AD62C6" w:rsidP="00AD62C6">
      <w:pPr>
        <w:pStyle w:val="B1"/>
      </w:pPr>
      <w:r w:rsidRPr="00C31E24">
        <w:t>1.</w:t>
      </w:r>
      <w:r w:rsidRPr="00C31E24">
        <w:tab/>
        <w:t>shall send a Transmission end request message towards the transmission control server. The Transmission end request message, if the session is a broadcast call and if the session was established as a normal call, shall include the Transmission Indicator with the A-bit set to '1' (Normal call);</w:t>
      </w:r>
    </w:p>
    <w:p w14:paraId="3BE0D61F" w14:textId="77777777" w:rsidR="00AD62C6" w:rsidRPr="00C31E24" w:rsidRDefault="00AD62C6" w:rsidP="00AD62C6">
      <w:pPr>
        <w:pStyle w:val="B1"/>
      </w:pPr>
      <w:r w:rsidRPr="00C31E24">
        <w:t>2.</w:t>
      </w:r>
      <w:r w:rsidRPr="00C31E24">
        <w:tab/>
        <w:t>shall start timer T101 (Transmission End Request) and initialize counter C101 (Transmission End Request) to 1; and</w:t>
      </w:r>
    </w:p>
    <w:p w14:paraId="3B833A07" w14:textId="77777777" w:rsidR="00AD62C6" w:rsidRPr="00C31E24" w:rsidRDefault="00AD62C6" w:rsidP="00AD62C6">
      <w:pPr>
        <w:pStyle w:val="B1"/>
      </w:pPr>
      <w:r w:rsidRPr="00C31E24">
        <w:t>3.</w:t>
      </w:r>
      <w:r w:rsidRPr="00C31E24">
        <w:tab/>
        <w:t>shall enter the 'U: pending end of transmission' state.</w:t>
      </w:r>
    </w:p>
    <w:p w14:paraId="3456056C" w14:textId="77777777" w:rsidR="00AD62C6" w:rsidRPr="00C31E24" w:rsidRDefault="00AD62C6" w:rsidP="00AD62C6">
      <w:r w:rsidRPr="00C31E24">
        <w:t>[TS 24.581, clause 6.2.4.6.4]</w:t>
      </w:r>
    </w:p>
    <w:p w14:paraId="631AC2C5" w14:textId="77777777" w:rsidR="00AD62C6" w:rsidRPr="00C31E24" w:rsidRDefault="00AD62C6" w:rsidP="00AD62C6">
      <w:r w:rsidRPr="00C31E24">
        <w:t>Upon receiving a Transmission end response message, the transmission participant:</w:t>
      </w:r>
    </w:p>
    <w:p w14:paraId="14AEE4CC" w14:textId="77777777" w:rsidR="00AD62C6" w:rsidRPr="00C31E24" w:rsidRDefault="00AD62C6" w:rsidP="00AD62C6">
      <w:pPr>
        <w:pStyle w:val="B1"/>
      </w:pPr>
      <w:r w:rsidRPr="00C31E24">
        <w:t>1.</w:t>
      </w:r>
      <w:r w:rsidRPr="00C31E24">
        <w:tab/>
        <w:t>if the first bit in the subtype of the Transmission end response message to '1' (Acknowledgment is required) as described in subclause 9.2.2.1, shall send a Transmission control Ack message. The Transmission control Ack message:</w:t>
      </w:r>
    </w:p>
    <w:p w14:paraId="148C28CC" w14:textId="77777777" w:rsidR="00AD62C6" w:rsidRPr="00C31E24" w:rsidRDefault="00AD62C6" w:rsidP="00AD62C6">
      <w:pPr>
        <w:pStyle w:val="B2"/>
      </w:pPr>
      <w:r w:rsidRPr="00C31E24">
        <w:t>a.</w:t>
      </w:r>
      <w:r w:rsidRPr="00C31E24">
        <w:tab/>
        <w:t>shall include the Message Type field set to '1' (Transmission end response); and</w:t>
      </w:r>
    </w:p>
    <w:p w14:paraId="6005E6E9" w14:textId="77777777" w:rsidR="00AD62C6" w:rsidRPr="00C31E24" w:rsidRDefault="00AD62C6" w:rsidP="00AD62C6">
      <w:pPr>
        <w:pStyle w:val="B2"/>
      </w:pPr>
      <w:r w:rsidRPr="00C31E24">
        <w:t>b.</w:t>
      </w:r>
      <w:r w:rsidRPr="00C31E24">
        <w:tab/>
        <w:t>shall include the Source field set to '0' (the transmission participant is the source);</w:t>
      </w:r>
    </w:p>
    <w:p w14:paraId="5D785973" w14:textId="77777777" w:rsidR="00AD62C6" w:rsidRPr="00C31E24" w:rsidRDefault="00AD62C6" w:rsidP="00AD62C6">
      <w:pPr>
        <w:pStyle w:val="B1"/>
      </w:pPr>
      <w:r w:rsidRPr="00C31E24">
        <w:t>2.</w:t>
      </w:r>
      <w:r w:rsidRPr="00C31E24">
        <w:tab/>
        <w:t>may provide a Transmission end notification to the MCVideo user;</w:t>
      </w:r>
    </w:p>
    <w:p w14:paraId="6D0C84B0" w14:textId="77777777" w:rsidR="00AD62C6" w:rsidRPr="00C31E24" w:rsidRDefault="00AD62C6" w:rsidP="00AD62C6">
      <w:pPr>
        <w:pStyle w:val="B1"/>
      </w:pPr>
      <w:r w:rsidRPr="00C31E24">
        <w:t>3.</w:t>
      </w:r>
      <w:r w:rsidRPr="00C31E24">
        <w:tab/>
        <w:t>if the Transmission Indicator field is included and the B-bit set to '1' (Broadcast group call), shall provide a notification to the user indicating the type of call;</w:t>
      </w:r>
    </w:p>
    <w:p w14:paraId="144B5411" w14:textId="77777777" w:rsidR="00AD62C6" w:rsidRPr="00C31E24" w:rsidRDefault="00AD62C6" w:rsidP="00AD62C6">
      <w:pPr>
        <w:pStyle w:val="B1"/>
      </w:pPr>
      <w:r w:rsidRPr="00C31E24">
        <w:t>4.</w:t>
      </w:r>
      <w:r w:rsidRPr="00C31E24">
        <w:tab/>
        <w:t>shall stop timer T101 (Transmission End Request);</w:t>
      </w:r>
    </w:p>
    <w:p w14:paraId="28E4DB08" w14:textId="77777777" w:rsidR="00AD62C6" w:rsidRPr="00C31E24" w:rsidRDefault="00AD62C6" w:rsidP="00AD62C6">
      <w:pPr>
        <w:pStyle w:val="B1"/>
      </w:pPr>
      <w:r w:rsidRPr="00C31E24">
        <w:t>5.</w:t>
      </w:r>
      <w:r w:rsidRPr="00C31E24">
        <w:tab/>
        <w:t>if the session is not a broadcast group call or if the A-bit in the Transmission Indicator field is set to '1' (Normal call), shall enter the 'U: has no permission to transmit' state; and</w:t>
      </w:r>
    </w:p>
    <w:p w14:paraId="6EB386FD" w14:textId="77777777" w:rsidR="00AD62C6" w:rsidRPr="00C31E24" w:rsidRDefault="00AD62C6" w:rsidP="00AD62C6">
      <w:pPr>
        <w:pStyle w:val="B1"/>
      </w:pPr>
      <w:r w:rsidRPr="00C31E24">
        <w:t>6.</w:t>
      </w:r>
      <w:r w:rsidRPr="00C31E24">
        <w:tab/>
        <w:t>if the session was initiated as a broadcast group call:</w:t>
      </w:r>
    </w:p>
    <w:p w14:paraId="784E83E1" w14:textId="77777777" w:rsidR="00AD62C6" w:rsidRPr="00C31E24" w:rsidRDefault="00AD62C6" w:rsidP="00AD62C6">
      <w:pPr>
        <w:pStyle w:val="B2"/>
      </w:pPr>
      <w:r w:rsidRPr="00C31E24">
        <w:t>a.</w:t>
      </w:r>
      <w:r w:rsidRPr="00C31E24">
        <w:tab/>
        <w:t>shall indicate to the MCVideo client the media transmission is completed; and</w:t>
      </w:r>
    </w:p>
    <w:p w14:paraId="77264532" w14:textId="77777777" w:rsidR="00AD62C6" w:rsidRPr="00C31E24" w:rsidRDefault="00AD62C6" w:rsidP="00AD62C6">
      <w:pPr>
        <w:pStyle w:val="B2"/>
      </w:pPr>
      <w:r w:rsidRPr="00C31E24">
        <w:t>b</w:t>
      </w:r>
      <w:r w:rsidRPr="00C31E24">
        <w:tab/>
        <w:t>shall enter the 'Call releasing' state.</w:t>
      </w:r>
    </w:p>
    <w:p w14:paraId="1239961D" w14:textId="77777777" w:rsidR="00AD62C6" w:rsidRPr="00C31E24" w:rsidRDefault="00AD62C6" w:rsidP="00AD62C6">
      <w:r w:rsidRPr="00C31E24">
        <w:t>[TS 24.581, clause 6.2.4.3.2]</w:t>
      </w:r>
    </w:p>
    <w:p w14:paraId="46408F41" w14:textId="77777777" w:rsidR="00AD62C6" w:rsidRPr="00C31E24" w:rsidRDefault="00AD62C6" w:rsidP="00AD62C6">
      <w:r w:rsidRPr="00C31E24">
        <w:t>Upon receiving an indication from the user to request permission to send media, the transmission participant:</w:t>
      </w:r>
    </w:p>
    <w:p w14:paraId="35C49DB6" w14:textId="77777777" w:rsidR="00AD62C6" w:rsidRPr="00C31E24" w:rsidRDefault="00AD62C6" w:rsidP="00AD62C6">
      <w:pPr>
        <w:pStyle w:val="B1"/>
      </w:pPr>
      <w:r w:rsidRPr="00C31E24">
        <w:t>1.</w:t>
      </w:r>
      <w:r w:rsidRPr="00C31E24">
        <w:tab/>
        <w:t>void</w:t>
      </w:r>
    </w:p>
    <w:p w14:paraId="52E31493" w14:textId="77777777" w:rsidR="00AD62C6" w:rsidRPr="00C31E24" w:rsidRDefault="00AD62C6" w:rsidP="00AD62C6">
      <w:pPr>
        <w:pStyle w:val="B1"/>
      </w:pPr>
      <w:r w:rsidRPr="00C31E24">
        <w:t>2.</w:t>
      </w:r>
      <w:r w:rsidRPr="00C31E24">
        <w:tab/>
        <w:t>shall send the Transmission Request message toward the transmission control server; The Transmission Request message:</w:t>
      </w:r>
    </w:p>
    <w:p w14:paraId="6C9933DA" w14:textId="77777777" w:rsidR="00AD62C6" w:rsidRPr="00C31E24" w:rsidRDefault="00AD62C6" w:rsidP="00AD62C6">
      <w:pPr>
        <w:pStyle w:val="B2"/>
      </w:pPr>
      <w:r w:rsidRPr="00C31E24">
        <w:t>a.</w:t>
      </w:r>
      <w:r w:rsidRPr="00C31E24">
        <w:tab/>
        <w:t>if a different priority than the normal priority is required, shall include the Transmission Priority field with the priority not higher than negotiated with the transmission control server as specified in subclause 14.3.3; and</w:t>
      </w:r>
    </w:p>
    <w:p w14:paraId="4C6713FA" w14:textId="77777777" w:rsidR="00AD62C6" w:rsidRPr="00C31E24" w:rsidRDefault="00AD62C6" w:rsidP="00AD62C6">
      <w:pPr>
        <w:pStyle w:val="B2"/>
      </w:pPr>
      <w:r w:rsidRPr="00C31E24">
        <w:t>b.</w:t>
      </w:r>
      <w:r w:rsidRPr="00C31E24">
        <w:tab/>
        <w:t>if the Transmission request is a broadcast group call, system call, emergency call or an imminent peril call, shall include a Transmission Indicator field indicating the relevant call types;</w:t>
      </w:r>
    </w:p>
    <w:p w14:paraId="2976394F" w14:textId="77777777" w:rsidR="00AD62C6" w:rsidRPr="00C31E24" w:rsidRDefault="00AD62C6" w:rsidP="00AD62C6">
      <w:pPr>
        <w:pStyle w:val="B1"/>
      </w:pPr>
      <w:r w:rsidRPr="00C31E24">
        <w:t>3.</w:t>
      </w:r>
      <w:r w:rsidRPr="00C31E24">
        <w:tab/>
        <w:t>shall start timer T100 (Transmission Request) and initialise counter C100 (Transmission Request) to 1; and</w:t>
      </w:r>
    </w:p>
    <w:p w14:paraId="37815D39" w14:textId="77777777" w:rsidR="00AD62C6" w:rsidRPr="00C31E24" w:rsidRDefault="00AD62C6" w:rsidP="00AD62C6">
      <w:pPr>
        <w:pStyle w:val="B1"/>
      </w:pPr>
      <w:r w:rsidRPr="00C31E24">
        <w:t>4.</w:t>
      </w:r>
      <w:r w:rsidRPr="00C31E24">
        <w:tab/>
        <w:t>shall enter the 'U: pending request to transmit' state.</w:t>
      </w:r>
    </w:p>
    <w:p w14:paraId="78E21F28" w14:textId="77777777" w:rsidR="00AD62C6" w:rsidRPr="00C31E24" w:rsidRDefault="00AD62C6" w:rsidP="00AD62C6">
      <w:pPr>
        <w:pStyle w:val="H6"/>
      </w:pPr>
      <w:r w:rsidRPr="00C31E24">
        <w:t>6.8.1.3</w:t>
      </w:r>
      <w:r w:rsidRPr="00C31E24">
        <w:tab/>
        <w:t>Test description</w:t>
      </w:r>
    </w:p>
    <w:p w14:paraId="15D23E5D" w14:textId="77777777" w:rsidR="00AD62C6" w:rsidRPr="00C31E24" w:rsidRDefault="00AD62C6" w:rsidP="00AD62C6">
      <w:pPr>
        <w:pStyle w:val="H6"/>
      </w:pPr>
      <w:r w:rsidRPr="00C31E24">
        <w:t>6.8.1.3.1</w:t>
      </w:r>
      <w:r w:rsidRPr="00C31E24">
        <w:tab/>
        <w:t>Pre-test conditions</w:t>
      </w:r>
    </w:p>
    <w:p w14:paraId="3DAF40F0" w14:textId="77777777" w:rsidR="00AD62C6" w:rsidRPr="00C31E24" w:rsidRDefault="00AD62C6" w:rsidP="00AD62C6">
      <w:pPr>
        <w:pStyle w:val="H6"/>
      </w:pPr>
      <w:r w:rsidRPr="00C31E24">
        <w:t>System Simulator:</w:t>
      </w:r>
    </w:p>
    <w:p w14:paraId="075B1826" w14:textId="77777777" w:rsidR="00AD62C6" w:rsidRPr="00C31E24" w:rsidRDefault="00AD62C6" w:rsidP="00AD62C6">
      <w:pPr>
        <w:pStyle w:val="B1"/>
      </w:pPr>
      <w:r w:rsidRPr="00C31E24">
        <w:t>-</w:t>
      </w:r>
      <w:r w:rsidRPr="00C31E24">
        <w:tab/>
        <w:t>SS (MCVideo server)</w:t>
      </w:r>
    </w:p>
    <w:p w14:paraId="4CBA1EEE" w14:textId="77777777" w:rsidR="00AD62C6" w:rsidRPr="00C31E24" w:rsidRDefault="00AD62C6" w:rsidP="00AD62C6">
      <w:pPr>
        <w:pStyle w:val="B1"/>
      </w:pPr>
      <w:r w:rsidRPr="00C31E24">
        <w:t>-</w:t>
      </w:r>
      <w:r w:rsidRPr="00C31E24">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MCVideo operation in the MCVideo configuration document).</w:t>
      </w:r>
    </w:p>
    <w:p w14:paraId="1B4161FC" w14:textId="77777777" w:rsidR="00AD62C6" w:rsidRPr="00C31E24" w:rsidRDefault="00AD62C6" w:rsidP="00AD62C6">
      <w:pPr>
        <w:pStyle w:val="H6"/>
      </w:pPr>
      <w:r w:rsidRPr="00C31E24">
        <w:t>IUT:</w:t>
      </w:r>
    </w:p>
    <w:p w14:paraId="3658CC00" w14:textId="77777777" w:rsidR="00AD62C6" w:rsidRPr="00C31E24" w:rsidRDefault="00AD62C6" w:rsidP="00AD62C6">
      <w:pPr>
        <w:pStyle w:val="B1"/>
      </w:pPr>
      <w:r w:rsidRPr="00C31E24">
        <w:t>-</w:t>
      </w:r>
      <w:r w:rsidRPr="00C31E24">
        <w:tab/>
        <w:t>UE (MCVideo client)</w:t>
      </w:r>
    </w:p>
    <w:p w14:paraId="0796F279" w14:textId="77777777" w:rsidR="00AD62C6" w:rsidRPr="00C31E24" w:rsidRDefault="00AD62C6" w:rsidP="00AD62C6">
      <w:pPr>
        <w:pStyle w:val="B1"/>
      </w:pPr>
      <w:r w:rsidRPr="00C31E24">
        <w:t>-</w:t>
      </w:r>
      <w:r w:rsidRPr="00C31E24">
        <w:tab/>
        <w:t>The test USIM set as defined in TS 36.579-1 [2], subclause 5.5.10 is inserted.</w:t>
      </w:r>
    </w:p>
    <w:p w14:paraId="44E0B099" w14:textId="77777777" w:rsidR="00AD62C6" w:rsidRPr="00C31E24" w:rsidRDefault="00AD62C6" w:rsidP="00AD62C6">
      <w:pPr>
        <w:pStyle w:val="H6"/>
      </w:pPr>
      <w:r w:rsidRPr="00C31E24">
        <w:t>Preamble:</w:t>
      </w:r>
    </w:p>
    <w:p w14:paraId="7AE3B099" w14:textId="77777777" w:rsidR="00AD62C6" w:rsidRPr="00C31E24" w:rsidRDefault="00AD62C6" w:rsidP="00AD62C6">
      <w:pPr>
        <w:pStyle w:val="B1"/>
      </w:pPr>
      <w:r w:rsidRPr="00C31E24">
        <w:t>-</w:t>
      </w:r>
      <w:r w:rsidRPr="00C31E24">
        <w:tab/>
        <w:t>A pre-activated MBMS bearer exists</w:t>
      </w:r>
    </w:p>
    <w:p w14:paraId="0BFAE7AE" w14:textId="77777777" w:rsidR="00AD62C6" w:rsidRPr="00C31E24" w:rsidRDefault="00AD62C6" w:rsidP="00AD62C6">
      <w:pPr>
        <w:pStyle w:val="B1"/>
      </w:pPr>
      <w:r w:rsidRPr="00C31E24">
        <w:t>-</w:t>
      </w:r>
      <w:r w:rsidRPr="00C31E24">
        <w:tab/>
        <w:t>The UE has performed the Generic Test Procedure for MCVideo UE registration as specified in TS 36.579-1 [2], subclause 5.4.2A.</w:t>
      </w:r>
    </w:p>
    <w:p w14:paraId="3396A8B2" w14:textId="77777777" w:rsidR="00AD62C6" w:rsidRPr="00C31E24" w:rsidRDefault="00AD62C6" w:rsidP="00AD62C6">
      <w:pPr>
        <w:pStyle w:val="B1"/>
      </w:pPr>
      <w:r w:rsidRPr="00C31E24">
        <w:t>-</w:t>
      </w:r>
      <w:r w:rsidRPr="00C31E24">
        <w:tab/>
        <w:t>The MCVideo User performs the Generic Test Procedure for MCVideo Authorization/Configuration and Key Generation as specified in TS 36.579-1 [2], subclause 5.3.2A.</w:t>
      </w:r>
    </w:p>
    <w:p w14:paraId="35D28E21" w14:textId="77777777" w:rsidR="00AD62C6" w:rsidRPr="00C31E24" w:rsidRDefault="00AD62C6" w:rsidP="00AD62C6">
      <w:pPr>
        <w:pStyle w:val="B1"/>
      </w:pPr>
      <w:r w:rsidRPr="00C31E24">
        <w:t>-</w:t>
      </w:r>
      <w:r w:rsidRPr="00C31E24">
        <w:tab/>
        <w:t>UE States at the end of the preamble</w:t>
      </w:r>
    </w:p>
    <w:p w14:paraId="69A35D2E" w14:textId="77777777" w:rsidR="00AD62C6" w:rsidRPr="00C31E24" w:rsidRDefault="00AD62C6" w:rsidP="00AD62C6">
      <w:pPr>
        <w:pStyle w:val="B2"/>
      </w:pPr>
      <w:r w:rsidRPr="00C31E24">
        <w:t>-</w:t>
      </w:r>
      <w:r w:rsidRPr="00C31E24">
        <w:tab/>
        <w:t>The UE is in E-UTRA Registered, Idle Mode state.</w:t>
      </w:r>
    </w:p>
    <w:p w14:paraId="3B3A9BB5" w14:textId="77777777" w:rsidR="00AD62C6" w:rsidRPr="00C31E24" w:rsidRDefault="00AD62C6" w:rsidP="00AD62C6">
      <w:pPr>
        <w:pStyle w:val="B2"/>
      </w:pPr>
      <w:r w:rsidRPr="00C31E24">
        <w:t>-</w:t>
      </w:r>
      <w:r w:rsidRPr="00C31E24">
        <w:tab/>
        <w:t>The MCVideo Client Application has been activated and User has registered-in as the MCVideo User with the Server as active user at the Client</w:t>
      </w:r>
    </w:p>
    <w:p w14:paraId="52743B1B" w14:textId="77777777" w:rsidR="00AD62C6" w:rsidRPr="00C31E24" w:rsidRDefault="00AD62C6" w:rsidP="00AD62C6">
      <w:pPr>
        <w:pStyle w:val="H6"/>
      </w:pPr>
      <w:r w:rsidRPr="00C31E24">
        <w:t>6.8.1.3.2</w:t>
      </w:r>
      <w:r w:rsidRPr="00C31E24">
        <w:tab/>
        <w:t>Test procedure sequence</w:t>
      </w:r>
    </w:p>
    <w:p w14:paraId="500C582B" w14:textId="77777777" w:rsidR="00AD62C6" w:rsidRPr="00C31E24" w:rsidRDefault="00AD62C6" w:rsidP="00AD62C6">
      <w:pPr>
        <w:pStyle w:val="TH"/>
      </w:pPr>
      <w:r w:rsidRPr="00C31E24">
        <w:t>Table 6.8.1.3.2-1: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AD62C6" w:rsidRPr="00C31E24" w14:paraId="4B21DD9B" w14:textId="77777777" w:rsidTr="00A54A67">
        <w:tc>
          <w:tcPr>
            <w:tcW w:w="533" w:type="dxa"/>
            <w:tcBorders>
              <w:top w:val="single" w:sz="4" w:space="0" w:color="auto"/>
              <w:left w:val="single" w:sz="4" w:space="0" w:color="auto"/>
              <w:bottom w:val="nil"/>
              <w:right w:val="single" w:sz="4" w:space="0" w:color="auto"/>
            </w:tcBorders>
            <w:shd w:val="clear" w:color="auto" w:fill="auto"/>
            <w:hideMark/>
          </w:tcPr>
          <w:p w14:paraId="049F4FE7" w14:textId="77777777" w:rsidR="00AD62C6" w:rsidRPr="00C31E24" w:rsidRDefault="00AD62C6" w:rsidP="00A54A67">
            <w:pPr>
              <w:pStyle w:val="TAH"/>
              <w:spacing w:line="256" w:lineRule="auto"/>
              <w:rPr>
                <w:lang w:eastAsia="en-US"/>
              </w:rPr>
            </w:pPr>
            <w:r w:rsidRPr="00C31E24">
              <w:rPr>
                <w:lang w:eastAsia="en-US"/>
              </w:rPr>
              <w:t>St</w:t>
            </w:r>
          </w:p>
        </w:tc>
        <w:tc>
          <w:tcPr>
            <w:tcW w:w="3967" w:type="dxa"/>
            <w:tcBorders>
              <w:top w:val="single" w:sz="4" w:space="0" w:color="auto"/>
              <w:left w:val="single" w:sz="4" w:space="0" w:color="auto"/>
              <w:bottom w:val="nil"/>
              <w:right w:val="single" w:sz="4" w:space="0" w:color="auto"/>
            </w:tcBorders>
            <w:shd w:val="clear" w:color="auto" w:fill="auto"/>
            <w:hideMark/>
          </w:tcPr>
          <w:p w14:paraId="6EC90212" w14:textId="77777777" w:rsidR="00AD62C6" w:rsidRPr="00C31E24" w:rsidRDefault="00AD62C6" w:rsidP="00A54A67">
            <w:pPr>
              <w:pStyle w:val="TAH"/>
              <w:spacing w:line="256" w:lineRule="auto"/>
              <w:rPr>
                <w:lang w:eastAsia="en-US"/>
              </w:rPr>
            </w:pPr>
            <w:r w:rsidRPr="00C31E24">
              <w:rPr>
                <w:lang w:eastAsia="en-US"/>
              </w:rPr>
              <w:t>Procedure</w:t>
            </w:r>
          </w:p>
        </w:tc>
        <w:tc>
          <w:tcPr>
            <w:tcW w:w="3685" w:type="dxa"/>
            <w:gridSpan w:val="2"/>
            <w:tcBorders>
              <w:top w:val="single" w:sz="4" w:space="0" w:color="auto"/>
              <w:left w:val="single" w:sz="4" w:space="0" w:color="auto"/>
              <w:bottom w:val="single" w:sz="4" w:space="0" w:color="auto"/>
              <w:right w:val="single" w:sz="4" w:space="0" w:color="auto"/>
            </w:tcBorders>
            <w:shd w:val="clear" w:color="auto" w:fill="auto"/>
            <w:hideMark/>
          </w:tcPr>
          <w:p w14:paraId="30614C60" w14:textId="77777777" w:rsidR="00AD62C6" w:rsidRPr="00C31E24" w:rsidRDefault="00AD62C6" w:rsidP="00A54A67">
            <w:pPr>
              <w:pStyle w:val="TAH"/>
              <w:spacing w:line="256" w:lineRule="auto"/>
              <w:rPr>
                <w:lang w:eastAsia="en-US"/>
              </w:rPr>
            </w:pPr>
            <w:r w:rsidRPr="00C31E24">
              <w:rPr>
                <w:lang w:eastAsia="en-US"/>
              </w:rPr>
              <w:t>Message Sequence</w:t>
            </w:r>
          </w:p>
        </w:tc>
        <w:tc>
          <w:tcPr>
            <w:tcW w:w="565" w:type="dxa"/>
            <w:tcBorders>
              <w:top w:val="single" w:sz="4" w:space="0" w:color="auto"/>
              <w:left w:val="single" w:sz="4" w:space="0" w:color="auto"/>
              <w:bottom w:val="nil"/>
              <w:right w:val="single" w:sz="4" w:space="0" w:color="auto"/>
            </w:tcBorders>
            <w:shd w:val="clear" w:color="auto" w:fill="auto"/>
            <w:hideMark/>
          </w:tcPr>
          <w:p w14:paraId="1FBBBEA4" w14:textId="77777777" w:rsidR="00AD62C6" w:rsidRPr="00C31E24" w:rsidRDefault="00AD62C6" w:rsidP="00A54A67">
            <w:pPr>
              <w:pStyle w:val="TAH"/>
              <w:spacing w:line="256" w:lineRule="auto"/>
              <w:rPr>
                <w:lang w:eastAsia="en-US"/>
              </w:rPr>
            </w:pPr>
            <w:r w:rsidRPr="00C31E24">
              <w:rPr>
                <w:lang w:eastAsia="en-US"/>
              </w:rPr>
              <w:t>TP</w:t>
            </w:r>
          </w:p>
        </w:tc>
        <w:tc>
          <w:tcPr>
            <w:tcW w:w="850" w:type="dxa"/>
            <w:tcBorders>
              <w:top w:val="single" w:sz="4" w:space="0" w:color="auto"/>
              <w:left w:val="single" w:sz="4" w:space="0" w:color="auto"/>
              <w:bottom w:val="nil"/>
              <w:right w:val="single" w:sz="4" w:space="0" w:color="auto"/>
            </w:tcBorders>
            <w:shd w:val="clear" w:color="auto" w:fill="auto"/>
            <w:hideMark/>
          </w:tcPr>
          <w:p w14:paraId="008D6329" w14:textId="77777777" w:rsidR="00AD62C6" w:rsidRPr="00C31E24" w:rsidRDefault="00AD62C6" w:rsidP="00A54A67">
            <w:pPr>
              <w:pStyle w:val="TAH"/>
              <w:spacing w:line="256" w:lineRule="auto"/>
              <w:rPr>
                <w:lang w:eastAsia="en-US"/>
              </w:rPr>
            </w:pPr>
            <w:r w:rsidRPr="00C31E24">
              <w:rPr>
                <w:lang w:eastAsia="en-US"/>
              </w:rPr>
              <w:t>Verdict</w:t>
            </w:r>
          </w:p>
        </w:tc>
      </w:tr>
      <w:tr w:rsidR="00AD62C6" w:rsidRPr="00C31E24" w14:paraId="53F4D546" w14:textId="77777777" w:rsidTr="00A54A67">
        <w:tc>
          <w:tcPr>
            <w:tcW w:w="533" w:type="dxa"/>
            <w:tcBorders>
              <w:top w:val="nil"/>
              <w:left w:val="single" w:sz="4" w:space="0" w:color="auto"/>
              <w:bottom w:val="single" w:sz="4" w:space="0" w:color="auto"/>
              <w:right w:val="single" w:sz="4" w:space="0" w:color="auto"/>
            </w:tcBorders>
            <w:shd w:val="clear" w:color="auto" w:fill="auto"/>
          </w:tcPr>
          <w:p w14:paraId="6D3F689C" w14:textId="77777777" w:rsidR="00AD62C6" w:rsidRPr="00C31E24" w:rsidRDefault="00AD62C6" w:rsidP="00A54A67">
            <w:pPr>
              <w:pStyle w:val="TAH"/>
              <w:spacing w:line="256" w:lineRule="auto"/>
              <w:rPr>
                <w:lang w:eastAsia="en-US"/>
              </w:rPr>
            </w:pPr>
          </w:p>
        </w:tc>
        <w:tc>
          <w:tcPr>
            <w:tcW w:w="3967" w:type="dxa"/>
            <w:tcBorders>
              <w:top w:val="nil"/>
              <w:left w:val="single" w:sz="4" w:space="0" w:color="auto"/>
              <w:bottom w:val="single" w:sz="4" w:space="0" w:color="auto"/>
              <w:right w:val="single" w:sz="4" w:space="0" w:color="auto"/>
            </w:tcBorders>
            <w:shd w:val="clear" w:color="auto" w:fill="auto"/>
          </w:tcPr>
          <w:p w14:paraId="349D2428" w14:textId="77777777" w:rsidR="00AD62C6" w:rsidRPr="00C31E24" w:rsidRDefault="00AD62C6" w:rsidP="00A54A67">
            <w:pPr>
              <w:pStyle w:val="TAH"/>
              <w:spacing w:line="256" w:lineRule="auto"/>
              <w:rPr>
                <w:lang w:eastAsia="en-US"/>
              </w:rPr>
            </w:pP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0B80D333" w14:textId="77777777" w:rsidR="00AD62C6" w:rsidRPr="00C31E24" w:rsidRDefault="00AD62C6" w:rsidP="00A54A67">
            <w:pPr>
              <w:pStyle w:val="TAH"/>
              <w:spacing w:line="256" w:lineRule="auto"/>
              <w:rPr>
                <w:lang w:eastAsia="en-US"/>
              </w:rPr>
            </w:pPr>
            <w:r w:rsidRPr="00C31E24">
              <w:rPr>
                <w:lang w:eastAsia="en-US"/>
              </w:rPr>
              <w:t>U - S</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6832F5A3" w14:textId="77777777" w:rsidR="00AD62C6" w:rsidRPr="00C31E24" w:rsidRDefault="00AD62C6" w:rsidP="00A54A67">
            <w:pPr>
              <w:pStyle w:val="TAH"/>
              <w:spacing w:line="256" w:lineRule="auto"/>
              <w:rPr>
                <w:lang w:eastAsia="en-US"/>
              </w:rPr>
            </w:pPr>
            <w:r w:rsidRPr="00C31E24">
              <w:rPr>
                <w:lang w:eastAsia="en-US"/>
              </w:rPr>
              <w:t>Message</w:t>
            </w:r>
          </w:p>
        </w:tc>
        <w:tc>
          <w:tcPr>
            <w:tcW w:w="565" w:type="dxa"/>
            <w:tcBorders>
              <w:top w:val="nil"/>
              <w:left w:val="single" w:sz="4" w:space="0" w:color="auto"/>
              <w:bottom w:val="single" w:sz="4" w:space="0" w:color="auto"/>
              <w:right w:val="single" w:sz="4" w:space="0" w:color="auto"/>
            </w:tcBorders>
            <w:shd w:val="clear" w:color="auto" w:fill="auto"/>
          </w:tcPr>
          <w:p w14:paraId="06064B34" w14:textId="77777777" w:rsidR="00AD62C6" w:rsidRPr="00C31E24" w:rsidRDefault="00AD62C6" w:rsidP="00A54A67">
            <w:pPr>
              <w:pStyle w:val="TAH"/>
              <w:spacing w:line="256" w:lineRule="auto"/>
              <w:rPr>
                <w:lang w:eastAsia="en-US"/>
              </w:rPr>
            </w:pPr>
          </w:p>
        </w:tc>
        <w:tc>
          <w:tcPr>
            <w:tcW w:w="850" w:type="dxa"/>
            <w:tcBorders>
              <w:top w:val="nil"/>
              <w:left w:val="single" w:sz="4" w:space="0" w:color="auto"/>
              <w:bottom w:val="single" w:sz="4" w:space="0" w:color="auto"/>
              <w:right w:val="single" w:sz="4" w:space="0" w:color="auto"/>
            </w:tcBorders>
            <w:shd w:val="clear" w:color="auto" w:fill="auto"/>
          </w:tcPr>
          <w:p w14:paraId="3A7FCD54" w14:textId="77777777" w:rsidR="00AD62C6" w:rsidRPr="00C31E24" w:rsidRDefault="00AD62C6" w:rsidP="00A54A67">
            <w:pPr>
              <w:pStyle w:val="TAH"/>
              <w:spacing w:line="256" w:lineRule="auto"/>
              <w:rPr>
                <w:lang w:eastAsia="en-US"/>
              </w:rPr>
            </w:pPr>
          </w:p>
        </w:tc>
      </w:tr>
      <w:tr w:rsidR="00AD62C6" w:rsidRPr="00C31E24" w14:paraId="48A73EF8"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hideMark/>
          </w:tcPr>
          <w:p w14:paraId="72A6BC63" w14:textId="77777777" w:rsidR="00AD62C6" w:rsidRPr="00C31E24" w:rsidRDefault="00AD62C6" w:rsidP="00A54A67">
            <w:pPr>
              <w:pStyle w:val="TAC"/>
              <w:spacing w:line="256" w:lineRule="auto"/>
              <w:rPr>
                <w:lang w:eastAsia="en-US"/>
              </w:rPr>
            </w:pPr>
            <w:r w:rsidRPr="00C31E24">
              <w:rPr>
                <w:rFonts w:eastAsia="Calibri"/>
              </w:rPr>
              <w:t>1</w:t>
            </w:r>
          </w:p>
        </w:tc>
        <w:tc>
          <w:tcPr>
            <w:tcW w:w="3967" w:type="dxa"/>
            <w:tcBorders>
              <w:top w:val="single" w:sz="4" w:space="0" w:color="auto"/>
              <w:left w:val="single" w:sz="4" w:space="0" w:color="auto"/>
              <w:bottom w:val="single" w:sz="4" w:space="0" w:color="auto"/>
              <w:right w:val="single" w:sz="4" w:space="0" w:color="auto"/>
            </w:tcBorders>
            <w:shd w:val="clear" w:color="auto" w:fill="auto"/>
            <w:hideMark/>
          </w:tcPr>
          <w:p w14:paraId="019619A1" w14:textId="77777777" w:rsidR="00AD62C6" w:rsidRPr="00C31E24" w:rsidRDefault="00AD62C6" w:rsidP="00A54A67">
            <w:pPr>
              <w:pStyle w:val="TAL"/>
              <w:keepNext w:val="0"/>
              <w:keepLines w:val="0"/>
              <w:widowControl w:val="0"/>
              <w:rPr>
                <w:rFonts w:eastAsia="Calibri"/>
              </w:rPr>
            </w:pPr>
            <w:r w:rsidRPr="00C31E24">
              <w:rPr>
                <w:rFonts w:eastAsia="Calibri"/>
              </w:rPr>
              <w:t>Make the MCVideo User request the establishment of an MCVideo On-demand Pre-arranged Group Call using, Automatic Commencement Mode, with request for implicit Transmission Control.</w:t>
            </w:r>
          </w:p>
          <w:p w14:paraId="7661EC1C" w14:textId="77777777" w:rsidR="00AD62C6" w:rsidRPr="00C31E24" w:rsidRDefault="00AD62C6" w:rsidP="00A54A67">
            <w:pPr>
              <w:pStyle w:val="TAL"/>
              <w:spacing w:line="256" w:lineRule="auto"/>
              <w:rPr>
                <w:lang w:eastAsia="en-US"/>
              </w:rPr>
            </w:pPr>
            <w:r w:rsidRPr="00C31E24">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25ABD7F9" w14:textId="77777777" w:rsidR="00AD62C6" w:rsidRPr="00C31E24" w:rsidRDefault="00AD62C6" w:rsidP="00A54A67">
            <w:pPr>
              <w:pStyle w:val="TAC"/>
              <w:spacing w:line="256" w:lineRule="auto"/>
              <w:rPr>
                <w:lang w:eastAsia="en-US"/>
              </w:rPr>
            </w:pPr>
            <w:r w:rsidRPr="00C31E2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hideMark/>
          </w:tcPr>
          <w:p w14:paraId="4C893CC1" w14:textId="77777777" w:rsidR="00AD62C6" w:rsidRPr="00C31E24" w:rsidRDefault="00AD62C6" w:rsidP="00A54A67">
            <w:pPr>
              <w:pStyle w:val="TAL"/>
              <w:spacing w:line="256" w:lineRule="auto"/>
              <w:rPr>
                <w:lang w:eastAsia="en-US"/>
              </w:rPr>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hideMark/>
          </w:tcPr>
          <w:p w14:paraId="47EC9506" w14:textId="77777777" w:rsidR="00AD62C6" w:rsidRPr="00C31E24" w:rsidRDefault="00AD62C6" w:rsidP="00A54A67">
            <w:pPr>
              <w:pStyle w:val="TAC"/>
              <w:spacing w:line="256" w:lineRule="auto"/>
              <w:rPr>
                <w:lang w:eastAsia="en-US"/>
              </w:rPr>
            </w:pPr>
            <w:r w:rsidRPr="00C31E24">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5A1DEA02" w14:textId="77777777" w:rsidR="00AD62C6" w:rsidRPr="00C31E24" w:rsidRDefault="00AD62C6" w:rsidP="00A54A67">
            <w:pPr>
              <w:pStyle w:val="TAC"/>
              <w:spacing w:line="256" w:lineRule="auto"/>
              <w:rPr>
                <w:lang w:eastAsia="en-US"/>
              </w:rPr>
            </w:pPr>
            <w:r w:rsidRPr="00C31E24">
              <w:rPr>
                <w:rFonts w:eastAsia="Calibri"/>
                <w:szCs w:val="22"/>
              </w:rPr>
              <w:t>-</w:t>
            </w:r>
          </w:p>
        </w:tc>
      </w:tr>
      <w:tr w:rsidR="00AD62C6" w:rsidRPr="00C31E24" w14:paraId="6E870C16"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53278DAE" w14:textId="77777777" w:rsidR="00AD62C6" w:rsidRPr="00C31E24" w:rsidRDefault="00AD62C6" w:rsidP="00A54A67">
            <w:pPr>
              <w:pStyle w:val="TAC"/>
              <w:spacing w:line="256" w:lineRule="auto"/>
              <w:rPr>
                <w:rFonts w:eastAsia="Calibri"/>
              </w:rPr>
            </w:pPr>
            <w:r w:rsidRPr="00C31E24">
              <w:rPr>
                <w:rFonts w:eastAsia="Calibri"/>
              </w:rPr>
              <w:t>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F732108" w14:textId="77777777" w:rsidR="00AD62C6" w:rsidRPr="00C31E24" w:rsidRDefault="00AD62C6" w:rsidP="00A54A67">
            <w:pPr>
              <w:pStyle w:val="TAL"/>
              <w:keepNext w:val="0"/>
              <w:keepLines w:val="0"/>
              <w:widowControl w:val="0"/>
              <w:rPr>
                <w:rFonts w:eastAsia="Calibri"/>
              </w:rPr>
            </w:pPr>
            <w:r w:rsidRPr="00C31E24">
              <w:rPr>
                <w:rFonts w:eastAsia="Calibri"/>
              </w:rPr>
              <w:t>Check: Does the UE (MCVideo Client) correctly perform test procedure '</w:t>
            </w:r>
            <w:r w:rsidRPr="00C31E24">
              <w:t>MCVideo CO session establishment/modification without provisional responses other than 100 Trying'</w:t>
            </w:r>
            <w:r w:rsidRPr="00C31E24">
              <w:rPr>
                <w:rFonts w:eastAsia="Calibri"/>
              </w:rPr>
              <w:t xml:space="preserve"> as described in TS 36.579-1 [2] Table 5.3B.1.3-1 to establish an MCVideo On-demand Pre-arranged Group Call, Automatic Commencement Mode, with implicit Transmission Control?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EC6FB0F" w14:textId="77777777" w:rsidR="00AD62C6" w:rsidRPr="00C31E24" w:rsidRDefault="00AD62C6" w:rsidP="00A54A67">
            <w:pPr>
              <w:pStyle w:val="TAC"/>
              <w:spacing w:line="256" w:lineRule="auto"/>
              <w:rPr>
                <w:rFonts w:eastAsia="Calibri"/>
                <w:szCs w:val="22"/>
              </w:rPr>
            </w:pPr>
            <w:r w:rsidRPr="00C31E2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9A4F68" w14:textId="77777777" w:rsidR="00AD62C6" w:rsidRPr="00C31E24" w:rsidRDefault="00AD62C6" w:rsidP="00A54A67">
            <w:pPr>
              <w:pStyle w:val="TAL"/>
              <w:spacing w:line="256" w:lineRule="auto"/>
              <w:rPr>
                <w:rFonts w:eastAsia="Calibri"/>
              </w:rPr>
            </w:pPr>
            <w:r w:rsidRPr="00C31E2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4E5246B" w14:textId="77777777" w:rsidR="00AD62C6" w:rsidRPr="00C31E24" w:rsidRDefault="00AD62C6" w:rsidP="00A54A67">
            <w:pPr>
              <w:pStyle w:val="TAC"/>
              <w:spacing w:line="256" w:lineRule="auto"/>
              <w:rPr>
                <w:rFonts w:eastAsia="Calibri"/>
                <w:szCs w:val="22"/>
              </w:rPr>
            </w:pPr>
            <w:r w:rsidRPr="00C31E24">
              <w:rPr>
                <w:rFonts w:eastAsia="Calibri"/>
                <w:szCs w:val="22"/>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B2FC54" w14:textId="77777777" w:rsidR="00AD62C6" w:rsidRPr="00C31E24" w:rsidRDefault="00AD62C6" w:rsidP="00A54A67">
            <w:pPr>
              <w:pStyle w:val="TAC"/>
              <w:spacing w:line="256" w:lineRule="auto"/>
              <w:rPr>
                <w:rFonts w:eastAsia="Calibri"/>
                <w:szCs w:val="22"/>
              </w:rPr>
            </w:pPr>
            <w:r w:rsidRPr="00C31E24">
              <w:t>-</w:t>
            </w:r>
          </w:p>
        </w:tc>
      </w:tr>
      <w:tr w:rsidR="00AD62C6" w:rsidRPr="00C31E24" w14:paraId="58D83046"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4DE7A5A5" w14:textId="77777777" w:rsidR="00AD62C6" w:rsidRPr="00C31E24" w:rsidRDefault="00AD62C6" w:rsidP="00A54A67">
            <w:pPr>
              <w:pStyle w:val="TAC"/>
              <w:spacing w:line="256" w:lineRule="auto"/>
              <w:rPr>
                <w:rFonts w:eastAsia="Calibri"/>
              </w:rPr>
            </w:pPr>
            <w:r w:rsidRPr="00C31E24">
              <w:rPr>
                <w:rFonts w:eastAsia="Calibri"/>
                <w:lang w:eastAsia="en-US"/>
              </w:rPr>
              <w:t>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ACA9C4F" w14:textId="77777777" w:rsidR="00AD62C6" w:rsidRPr="00C31E24" w:rsidRDefault="00AD62C6" w:rsidP="00A54A67">
            <w:pPr>
              <w:pStyle w:val="TAL"/>
            </w:pPr>
            <w:r w:rsidRPr="00C31E24">
              <w:t>Check: Does the UE (MCVideo Client provide transmission granted notification to the MCVideo User?</w:t>
            </w:r>
          </w:p>
          <w:p w14:paraId="59DB55B8" w14:textId="77777777" w:rsidR="00AD62C6" w:rsidRPr="00C31E24" w:rsidRDefault="00AD62C6" w:rsidP="00A54A67">
            <w:pPr>
              <w:pStyle w:val="TAL"/>
              <w:keepNext w:val="0"/>
              <w:keepLines w:val="0"/>
              <w:widowControl w:val="0"/>
              <w:rPr>
                <w:rFonts w:eastAsia="Calibri"/>
              </w:rPr>
            </w:pPr>
            <w:r w:rsidRPr="00C31E24">
              <w:rPr>
                <w:rFonts w:eastAsia="Calibri"/>
                <w:szCs w:val="18"/>
              </w:rPr>
              <w:t xml:space="preserve">(NOTE 1) </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E745793" w14:textId="77777777" w:rsidR="00AD62C6" w:rsidRPr="00C31E24" w:rsidRDefault="00AD62C6" w:rsidP="00A54A67">
            <w:pPr>
              <w:pStyle w:val="TAC"/>
              <w:spacing w:line="256" w:lineRule="auto"/>
              <w:rPr>
                <w:rFonts w:eastAsia="Calibri"/>
                <w:szCs w:val="22"/>
              </w:rPr>
            </w:pPr>
            <w:r w:rsidRPr="00C31E2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50732C" w14:textId="77777777" w:rsidR="00AD62C6" w:rsidRPr="00C31E24" w:rsidRDefault="00AD62C6" w:rsidP="00A54A67">
            <w:pPr>
              <w:pStyle w:val="TAL"/>
              <w:spacing w:line="256" w:lineRule="auto"/>
              <w:rPr>
                <w:rFonts w:eastAsia="Calibri"/>
              </w:rPr>
            </w:pPr>
            <w:r w:rsidRPr="00C31E2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95F57D9" w14:textId="77777777" w:rsidR="00AD62C6" w:rsidRPr="00C31E24" w:rsidRDefault="00AD62C6" w:rsidP="00A54A67">
            <w:pPr>
              <w:pStyle w:val="TAC"/>
              <w:spacing w:line="256" w:lineRule="auto"/>
              <w:rPr>
                <w:rFonts w:eastAsia="Calibri"/>
                <w:szCs w:val="22"/>
              </w:rPr>
            </w:pPr>
            <w:r w:rsidRPr="00C31E24">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9D2C9" w14:textId="77777777" w:rsidR="00AD62C6" w:rsidRPr="00C31E24" w:rsidRDefault="00AD62C6" w:rsidP="00A54A67">
            <w:pPr>
              <w:pStyle w:val="TAC"/>
              <w:spacing w:line="256" w:lineRule="auto"/>
              <w:rPr>
                <w:rFonts w:eastAsia="Calibri"/>
                <w:szCs w:val="22"/>
              </w:rPr>
            </w:pPr>
            <w:r w:rsidRPr="00C31E24">
              <w:rPr>
                <w:rFonts w:eastAsia="Calibri"/>
                <w:szCs w:val="18"/>
              </w:rPr>
              <w:t>P</w:t>
            </w:r>
          </w:p>
        </w:tc>
      </w:tr>
      <w:tr w:rsidR="00AD62C6" w:rsidRPr="00C31E24" w14:paraId="575A15D4"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78C0E3AA" w14:textId="77777777" w:rsidR="00AD62C6" w:rsidRPr="00C31E24" w:rsidRDefault="00AD62C6" w:rsidP="00A54A67">
            <w:pPr>
              <w:pStyle w:val="TAC"/>
              <w:spacing w:line="256" w:lineRule="auto"/>
              <w:rPr>
                <w:rFonts w:eastAsia="Calibri"/>
              </w:rPr>
            </w:pPr>
            <w:r w:rsidRPr="00C31E24">
              <w:rPr>
                <w:rFonts w:eastAsia="Calibri"/>
                <w:lang w:eastAsia="en-US"/>
              </w:rPr>
              <w:t>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AEAE2BA" w14:textId="77777777" w:rsidR="00AD62C6" w:rsidRPr="00C31E24" w:rsidRDefault="00AD62C6" w:rsidP="00A54A67">
            <w:pPr>
              <w:pStyle w:val="TAL"/>
              <w:keepNext w:val="0"/>
              <w:keepLines w:val="0"/>
              <w:widowControl w:val="0"/>
              <w:rPr>
                <w:rFonts w:eastAsia="Calibri"/>
              </w:rPr>
            </w:pPr>
            <w:r w:rsidRPr="00C31E24">
              <w:rPr>
                <w:rFonts w:eastAsia="Calibri"/>
              </w:rPr>
              <w:t>Make the MCVideo User request to end the transmission.</w:t>
            </w:r>
          </w:p>
          <w:p w14:paraId="4008B7B0" w14:textId="77777777" w:rsidR="00AD62C6" w:rsidRPr="00C31E24" w:rsidRDefault="00AD62C6" w:rsidP="00A54A67">
            <w:pPr>
              <w:pStyle w:val="TAL"/>
              <w:keepNext w:val="0"/>
              <w:keepLines w:val="0"/>
              <w:widowControl w:val="0"/>
              <w:rPr>
                <w:rFonts w:eastAsia="Calibri"/>
              </w:rPr>
            </w:pPr>
            <w:r w:rsidRPr="00C31E24">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97BA4AB" w14:textId="77777777" w:rsidR="00AD62C6" w:rsidRPr="00C31E24" w:rsidRDefault="00AD62C6" w:rsidP="00A54A67">
            <w:pPr>
              <w:pStyle w:val="TAC"/>
              <w:spacing w:line="256" w:lineRule="auto"/>
              <w:rPr>
                <w:rFonts w:eastAsia="Calibri"/>
                <w:szCs w:val="22"/>
              </w:rPr>
            </w:pPr>
            <w:r w:rsidRPr="00C31E24">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6903C6" w14:textId="77777777" w:rsidR="00AD62C6" w:rsidRPr="00C31E24" w:rsidRDefault="00AD62C6" w:rsidP="00A54A67">
            <w:pPr>
              <w:pStyle w:val="TAL"/>
              <w:spacing w:line="256" w:lineRule="auto"/>
              <w:rPr>
                <w:rFonts w:eastAsia="Calibri"/>
              </w:rPr>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2C279A0" w14:textId="77777777" w:rsidR="00AD62C6" w:rsidRPr="00C31E24" w:rsidRDefault="00AD62C6" w:rsidP="00A54A67">
            <w:pPr>
              <w:pStyle w:val="TAC"/>
              <w:spacing w:line="256" w:lineRule="auto"/>
              <w:rPr>
                <w:rFonts w:eastAsia="Calibri"/>
                <w:szCs w:val="22"/>
              </w:rPr>
            </w:pPr>
            <w:r w:rsidRPr="00C31E24">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C0DFE4" w14:textId="77777777" w:rsidR="00AD62C6" w:rsidRPr="00C31E24" w:rsidRDefault="00AD62C6" w:rsidP="00A54A67">
            <w:pPr>
              <w:pStyle w:val="TAC"/>
              <w:spacing w:line="256" w:lineRule="auto"/>
              <w:rPr>
                <w:rFonts w:eastAsia="Calibri"/>
                <w:szCs w:val="22"/>
              </w:rPr>
            </w:pPr>
            <w:r w:rsidRPr="00C31E24">
              <w:rPr>
                <w:rFonts w:eastAsia="Calibri"/>
                <w:szCs w:val="22"/>
              </w:rPr>
              <w:t>-</w:t>
            </w:r>
          </w:p>
        </w:tc>
      </w:tr>
      <w:tr w:rsidR="00AD62C6" w:rsidRPr="00C31E24" w14:paraId="6FC33E0C"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3604445A" w14:textId="77777777" w:rsidR="00AD62C6" w:rsidRPr="00C31E24" w:rsidRDefault="00AD62C6" w:rsidP="00A54A67">
            <w:pPr>
              <w:pStyle w:val="TAC"/>
              <w:spacing w:line="256" w:lineRule="auto"/>
              <w:rPr>
                <w:rFonts w:eastAsia="Calibri"/>
              </w:rPr>
            </w:pPr>
            <w:r w:rsidRPr="00C31E24">
              <w:rPr>
                <w:rFonts w:eastAsia="Calibri"/>
                <w:lang w:eastAsia="en-US"/>
              </w:rPr>
              <w:t>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CBEFE78" w14:textId="77777777" w:rsidR="00AD62C6" w:rsidRPr="00C31E24" w:rsidRDefault="00AD62C6" w:rsidP="00A54A67">
            <w:pPr>
              <w:pStyle w:val="TAL"/>
              <w:keepNext w:val="0"/>
              <w:keepLines w:val="0"/>
              <w:widowControl w:val="0"/>
              <w:rPr>
                <w:rFonts w:eastAsia="Calibri"/>
              </w:rPr>
            </w:pPr>
            <w:r w:rsidRPr="00C31E24">
              <w:t xml:space="preserve">Check: Does the UE (MCVideo Client) </w:t>
            </w:r>
            <w:r w:rsidRPr="00C31E24">
              <w:rPr>
                <w:rFonts w:eastAsia="Calibri"/>
              </w:rPr>
              <w:t xml:space="preserve">correctly perform test procedure </w:t>
            </w:r>
            <w:r w:rsidRPr="00C31E24">
              <w:t xml:space="preserve">MCVideo transmission End Request CO as described in </w:t>
            </w:r>
            <w:r w:rsidRPr="00C31E24">
              <w:rPr>
                <w:rFonts w:eastAsia="Calibri"/>
              </w:rPr>
              <w:t>TS 36.579-1 [2] Table 5.3B.7.3-1?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6353044" w14:textId="77777777" w:rsidR="00AD62C6" w:rsidRPr="00C31E24" w:rsidRDefault="00AD62C6" w:rsidP="00A54A67">
            <w:pPr>
              <w:pStyle w:val="TAC"/>
              <w:spacing w:line="256" w:lineRule="auto"/>
              <w:rPr>
                <w:rFonts w:eastAsia="Calibri"/>
                <w:szCs w:val="22"/>
              </w:rPr>
            </w:pPr>
            <w:r w:rsidRPr="00C31E2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1895F0B" w14:textId="77777777" w:rsidR="00AD62C6" w:rsidRPr="00C31E24" w:rsidRDefault="00AD62C6" w:rsidP="00A54A67">
            <w:pPr>
              <w:pStyle w:val="TAL"/>
              <w:spacing w:line="256" w:lineRule="auto"/>
              <w:rPr>
                <w:rFonts w:eastAsia="Calibri"/>
              </w:rPr>
            </w:pPr>
            <w:r w:rsidRPr="00C31E2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E1007A1" w14:textId="77777777" w:rsidR="00AD62C6" w:rsidRPr="00C31E24" w:rsidRDefault="00AD62C6" w:rsidP="00A54A67">
            <w:pPr>
              <w:pStyle w:val="TAC"/>
              <w:spacing w:line="256" w:lineRule="auto"/>
              <w:rPr>
                <w:rFonts w:eastAsia="Calibri"/>
                <w:szCs w:val="22"/>
              </w:rPr>
            </w:pPr>
            <w:r w:rsidRPr="00C31E24">
              <w:rPr>
                <w:rFonts w:eastAsia="Calibri"/>
                <w:szCs w:val="22"/>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019522" w14:textId="77777777" w:rsidR="00AD62C6" w:rsidRPr="00C31E24" w:rsidRDefault="00AD62C6" w:rsidP="00A54A67">
            <w:pPr>
              <w:pStyle w:val="TAC"/>
              <w:spacing w:line="256" w:lineRule="auto"/>
              <w:rPr>
                <w:rFonts w:eastAsia="Calibri"/>
                <w:szCs w:val="22"/>
              </w:rPr>
            </w:pPr>
            <w:r w:rsidRPr="00C31E24">
              <w:rPr>
                <w:rFonts w:eastAsia="Calibri"/>
                <w:szCs w:val="22"/>
                <w:lang w:eastAsia="en-US"/>
              </w:rPr>
              <w:t>-</w:t>
            </w:r>
          </w:p>
        </w:tc>
      </w:tr>
      <w:tr w:rsidR="00AD62C6" w:rsidRPr="00C31E24" w14:paraId="23DE4281"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30304693" w14:textId="77777777" w:rsidR="00AD62C6" w:rsidRPr="00C31E24" w:rsidRDefault="00AD62C6" w:rsidP="00A54A67">
            <w:pPr>
              <w:pStyle w:val="TAC"/>
              <w:spacing w:line="256" w:lineRule="auto"/>
              <w:rPr>
                <w:rFonts w:eastAsia="Calibri"/>
              </w:rPr>
            </w:pPr>
            <w:r w:rsidRPr="00C31E24">
              <w:rPr>
                <w:rFonts w:eastAsia="Calibri"/>
                <w:lang w:eastAsia="en-US"/>
              </w:rPr>
              <w:t>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71044C0" w14:textId="77777777" w:rsidR="00AD62C6" w:rsidRPr="00C31E24" w:rsidRDefault="00AD62C6" w:rsidP="00A54A67">
            <w:pPr>
              <w:pStyle w:val="TAL"/>
              <w:keepNext w:val="0"/>
              <w:keepLines w:val="0"/>
              <w:widowControl w:val="0"/>
              <w:rPr>
                <w:rFonts w:eastAsia="Calibri"/>
              </w:rPr>
            </w:pPr>
            <w:r w:rsidRPr="00C31E24">
              <w:t>Check: Does the UE (MCVideo Client) correctly perform MCX SIP MESSAGE CT as described in TS 36.579-1 [2] Table 5.3.33.3-1 to receive an MBMS bearer announcement about the availability of an MBMS bearer?</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62A614D" w14:textId="77777777" w:rsidR="00AD62C6" w:rsidRPr="00C31E24" w:rsidRDefault="00AD62C6" w:rsidP="00A54A67">
            <w:pPr>
              <w:pStyle w:val="TAC"/>
              <w:spacing w:line="256" w:lineRule="auto"/>
              <w:rPr>
                <w:rFonts w:eastAsia="Calibri"/>
                <w:szCs w:val="22"/>
              </w:rPr>
            </w:pPr>
            <w:r w:rsidRPr="00C31E2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2E3A1DD" w14:textId="77777777" w:rsidR="00AD62C6" w:rsidRPr="00C31E24" w:rsidRDefault="00AD62C6" w:rsidP="00A54A67">
            <w:pPr>
              <w:pStyle w:val="TAL"/>
              <w:spacing w:line="256" w:lineRule="auto"/>
              <w:rPr>
                <w:rFonts w:eastAsia="Calibri"/>
              </w:rPr>
            </w:pPr>
            <w:r w:rsidRPr="00C31E2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1C55B6C" w14:textId="77777777" w:rsidR="00AD62C6" w:rsidRPr="00C31E24" w:rsidRDefault="00AD62C6" w:rsidP="00A54A67">
            <w:pPr>
              <w:pStyle w:val="TAC"/>
              <w:spacing w:line="256" w:lineRule="auto"/>
              <w:rPr>
                <w:rFonts w:eastAsia="Calibri"/>
                <w:szCs w:val="22"/>
              </w:rPr>
            </w:pPr>
            <w:r w:rsidRPr="00C31E24">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512AA7" w14:textId="77777777" w:rsidR="00AD62C6" w:rsidRPr="00C31E24" w:rsidRDefault="00AD62C6" w:rsidP="00A54A67">
            <w:pPr>
              <w:pStyle w:val="TAC"/>
              <w:spacing w:line="256" w:lineRule="auto"/>
              <w:rPr>
                <w:rFonts w:eastAsia="Calibri"/>
                <w:szCs w:val="22"/>
              </w:rPr>
            </w:pPr>
            <w:r w:rsidRPr="00C31E24">
              <w:rPr>
                <w:rFonts w:eastAsia="Calibri"/>
                <w:szCs w:val="22"/>
              </w:rPr>
              <w:t>-</w:t>
            </w:r>
          </w:p>
        </w:tc>
      </w:tr>
      <w:tr w:rsidR="00AD62C6" w:rsidRPr="00C31E24" w14:paraId="141E0EB2"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20AA0FD4" w14:textId="77777777" w:rsidR="00AD62C6" w:rsidRPr="00C31E24" w:rsidRDefault="00AD62C6" w:rsidP="00A54A67">
            <w:pPr>
              <w:pStyle w:val="TAC"/>
              <w:spacing w:line="256" w:lineRule="auto"/>
              <w:rPr>
                <w:rFonts w:eastAsia="Calibri"/>
              </w:rPr>
            </w:pPr>
            <w:r w:rsidRPr="00C31E24">
              <w:rPr>
                <w:rFonts w:eastAsia="Calibri"/>
                <w:lang w:eastAsia="en-US"/>
              </w:rPr>
              <w:t>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2DFE00" w14:textId="77777777" w:rsidR="00AD62C6" w:rsidRPr="00C31E24" w:rsidRDefault="00AD62C6" w:rsidP="00A54A67">
            <w:pPr>
              <w:pStyle w:val="TAL"/>
              <w:keepNext w:val="0"/>
              <w:keepLines w:val="0"/>
              <w:widowControl w:val="0"/>
              <w:rPr>
                <w:rFonts w:eastAsia="Calibri"/>
              </w:rPr>
            </w:pPr>
            <w:r w:rsidRPr="00C31E24">
              <w:t>Check: Does the UE (MCVideo Client) correctly perform MCX SIP MESSAGE CO as described in TS 36.579-1 [2] Table 5.3.32.3-1  to send an MBMS Bearer listening status report to the SS?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A761280" w14:textId="77777777" w:rsidR="00AD62C6" w:rsidRPr="00C31E24" w:rsidRDefault="00AD62C6" w:rsidP="00A54A67">
            <w:pPr>
              <w:pStyle w:val="TAC"/>
              <w:spacing w:line="256" w:lineRule="auto"/>
              <w:rPr>
                <w:rFonts w:eastAsia="Calibri"/>
                <w:szCs w:val="22"/>
              </w:rPr>
            </w:pPr>
            <w:r w:rsidRPr="00C31E2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EB0A3CD" w14:textId="77777777" w:rsidR="00AD62C6" w:rsidRPr="00C31E24" w:rsidRDefault="00AD62C6" w:rsidP="00A54A67">
            <w:pPr>
              <w:pStyle w:val="TAL"/>
              <w:spacing w:line="256" w:lineRule="auto"/>
              <w:rPr>
                <w:rFonts w:eastAsia="Calibri"/>
              </w:rPr>
            </w:pPr>
            <w:r w:rsidRPr="00C31E2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988A724" w14:textId="77777777" w:rsidR="00AD62C6" w:rsidRPr="00C31E24" w:rsidRDefault="00AD62C6" w:rsidP="00A54A67">
            <w:pPr>
              <w:pStyle w:val="TAC"/>
              <w:spacing w:line="256" w:lineRule="auto"/>
              <w:rPr>
                <w:rFonts w:eastAsia="Calibri"/>
                <w:szCs w:val="22"/>
              </w:rPr>
            </w:pPr>
            <w:r w:rsidRPr="00C31E24">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810EB6" w14:textId="77777777" w:rsidR="00AD62C6" w:rsidRPr="00C31E24" w:rsidRDefault="00AD62C6" w:rsidP="00A54A67">
            <w:pPr>
              <w:pStyle w:val="TAC"/>
              <w:spacing w:line="256" w:lineRule="auto"/>
              <w:rPr>
                <w:rFonts w:eastAsia="Calibri"/>
                <w:szCs w:val="22"/>
              </w:rPr>
            </w:pPr>
            <w:r w:rsidRPr="00C31E24">
              <w:rPr>
                <w:rFonts w:eastAsia="Calibri"/>
                <w:szCs w:val="22"/>
                <w:lang w:eastAsia="en-US"/>
              </w:rPr>
              <w:t>-</w:t>
            </w:r>
          </w:p>
        </w:tc>
      </w:tr>
      <w:tr w:rsidR="00AD62C6" w:rsidRPr="00C31E24" w14:paraId="21980D72"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60268D71" w14:textId="77777777" w:rsidR="00AD62C6" w:rsidRPr="00C31E24" w:rsidRDefault="00AD62C6" w:rsidP="00A54A67">
            <w:pPr>
              <w:pStyle w:val="TAC"/>
              <w:spacing w:line="256" w:lineRule="auto"/>
              <w:rPr>
                <w:rFonts w:eastAsia="Calibri"/>
                <w:lang w:eastAsia="en-US"/>
              </w:rPr>
            </w:pPr>
            <w:r w:rsidRPr="00C31E24">
              <w:rPr>
                <w:rFonts w:eastAsia="Calibri"/>
                <w:lang w:eastAsia="en-US"/>
              </w:rPr>
              <w:t>8</w:t>
            </w:r>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420D0C88" w14:textId="77777777" w:rsidR="00AD62C6" w:rsidRPr="00C31E24" w:rsidRDefault="00AD62C6" w:rsidP="00A54A67">
            <w:pPr>
              <w:pStyle w:val="TAL"/>
              <w:rPr>
                <w:rFonts w:cs="Arial"/>
                <w:szCs w:val="18"/>
              </w:rPr>
            </w:pPr>
            <w:r w:rsidRPr="00C31E24">
              <w:rPr>
                <w:rFonts w:cs="Arial"/>
                <w:szCs w:val="18"/>
              </w:rPr>
              <w:t xml:space="preserve">Make the MCVideo User request </w:t>
            </w:r>
            <w:r w:rsidRPr="00C31E24">
              <w:t>permission to send a video transmission</w:t>
            </w:r>
            <w:r w:rsidRPr="00C31E24">
              <w:rPr>
                <w:rFonts w:cs="Arial"/>
                <w:szCs w:val="18"/>
              </w:rPr>
              <w:t>.</w:t>
            </w:r>
          </w:p>
          <w:p w14:paraId="09A68724" w14:textId="77777777" w:rsidR="00AD62C6" w:rsidRPr="00C31E24" w:rsidRDefault="00AD62C6" w:rsidP="00A54A67">
            <w:pPr>
              <w:pStyle w:val="TAL"/>
              <w:spacing w:line="256" w:lineRule="auto"/>
              <w:rPr>
                <w:rFonts w:eastAsia="Calibri"/>
                <w:lang w:eastAsia="en-US"/>
              </w:rPr>
            </w:pPr>
            <w:r w:rsidRPr="00C31E24">
              <w:rPr>
                <w:rFonts w:cs="Arial"/>
                <w:szCs w:val="18"/>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49B195D" w14:textId="77777777" w:rsidR="00AD62C6" w:rsidRPr="00C31E24" w:rsidRDefault="00AD62C6" w:rsidP="00A54A67">
            <w:pPr>
              <w:pStyle w:val="TAC"/>
              <w:spacing w:line="256" w:lineRule="auto"/>
              <w:rPr>
                <w:rFonts w:eastAsia="Calibri"/>
                <w:szCs w:val="22"/>
                <w:lang w:eastAsia="en-US"/>
              </w:rPr>
            </w:pPr>
            <w:r w:rsidRPr="00C31E2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28E1D8" w14:textId="77777777" w:rsidR="00AD62C6" w:rsidRPr="00C31E24" w:rsidRDefault="00AD62C6" w:rsidP="00A54A67">
            <w:pPr>
              <w:pStyle w:val="TAL"/>
              <w:spacing w:line="256" w:lineRule="auto"/>
              <w:rPr>
                <w:rFonts w:eastAsia="Calibri"/>
                <w:lang w:eastAsia="en-US"/>
              </w:rPr>
            </w:pPr>
            <w:r w:rsidRPr="00C31E24">
              <w:rPr>
                <w:rFonts w:cs="Arial"/>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46D0C3D" w14:textId="77777777" w:rsidR="00AD62C6" w:rsidRPr="00C31E24" w:rsidRDefault="00AD62C6" w:rsidP="00A54A67">
            <w:pPr>
              <w:pStyle w:val="TAC"/>
              <w:spacing w:line="256" w:lineRule="auto"/>
              <w:rPr>
                <w:rFonts w:eastAsia="Calibri"/>
                <w:szCs w:val="22"/>
                <w:lang w:eastAsia="en-US"/>
              </w:rPr>
            </w:pPr>
            <w:r w:rsidRPr="00C31E24">
              <w:rPr>
                <w:rFonts w:eastAsia="Calibri"/>
                <w:szCs w:val="18"/>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7B41CC" w14:textId="77777777" w:rsidR="00AD62C6" w:rsidRPr="00C31E24" w:rsidRDefault="00AD62C6" w:rsidP="00A54A67">
            <w:pPr>
              <w:pStyle w:val="TAC"/>
              <w:spacing w:line="256" w:lineRule="auto"/>
              <w:rPr>
                <w:rFonts w:eastAsia="Calibri"/>
                <w:szCs w:val="22"/>
                <w:lang w:eastAsia="en-US"/>
              </w:rPr>
            </w:pPr>
            <w:r w:rsidRPr="00C31E24">
              <w:rPr>
                <w:rFonts w:eastAsia="Calibri"/>
                <w:szCs w:val="18"/>
              </w:rPr>
              <w:t>-</w:t>
            </w:r>
          </w:p>
        </w:tc>
      </w:tr>
      <w:tr w:rsidR="00AD62C6" w:rsidRPr="00C31E24" w14:paraId="02586DBB"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61489C30" w14:textId="77777777" w:rsidR="00AD62C6" w:rsidRPr="00C31E24" w:rsidRDefault="00AD62C6" w:rsidP="00A54A67">
            <w:pPr>
              <w:pStyle w:val="TAC"/>
              <w:spacing w:line="256" w:lineRule="auto"/>
              <w:rPr>
                <w:rFonts w:eastAsia="Calibri"/>
                <w:lang w:eastAsia="en-US"/>
              </w:rPr>
            </w:pPr>
            <w:r w:rsidRPr="00C31E24">
              <w:rPr>
                <w:rFonts w:eastAsia="Calibri"/>
                <w:lang w:eastAsia="en-US"/>
              </w:rPr>
              <w:t>9</w:t>
            </w:r>
          </w:p>
        </w:tc>
        <w:tc>
          <w:tcPr>
            <w:tcW w:w="3967" w:type="dxa"/>
            <w:tcBorders>
              <w:top w:val="single" w:sz="4" w:space="0" w:color="auto"/>
              <w:left w:val="single" w:sz="4" w:space="0" w:color="auto"/>
              <w:bottom w:val="single" w:sz="4" w:space="0" w:color="auto"/>
              <w:right w:val="single" w:sz="4" w:space="0" w:color="auto"/>
            </w:tcBorders>
            <w:shd w:val="clear" w:color="auto" w:fill="auto"/>
            <w:vAlign w:val="bottom"/>
          </w:tcPr>
          <w:p w14:paraId="399CCC1B" w14:textId="77777777" w:rsidR="00AD62C6" w:rsidRPr="00C31E24" w:rsidRDefault="00AD62C6" w:rsidP="00A54A67">
            <w:pPr>
              <w:pStyle w:val="TAL"/>
              <w:spacing w:line="256" w:lineRule="auto"/>
              <w:rPr>
                <w:rFonts w:eastAsia="Calibri"/>
                <w:lang w:eastAsia="en-US"/>
              </w:rPr>
            </w:pPr>
            <w:r w:rsidRPr="00C31E24">
              <w:t>Check: Does the UE (MCVideo Client) request permission to send a video transmission?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F4F0C83" w14:textId="77777777" w:rsidR="00AD62C6" w:rsidRPr="00C31E24" w:rsidRDefault="00AD62C6" w:rsidP="00A54A67">
            <w:pPr>
              <w:pStyle w:val="TAC"/>
              <w:spacing w:line="256" w:lineRule="auto"/>
              <w:rPr>
                <w:rFonts w:eastAsia="Calibri"/>
                <w:szCs w:val="22"/>
                <w:lang w:eastAsia="en-US"/>
              </w:rPr>
            </w:pPr>
            <w:r w:rsidRPr="00C31E24">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9FDC3A" w14:textId="77777777" w:rsidR="00AD62C6" w:rsidRPr="00C31E24" w:rsidRDefault="00AD62C6" w:rsidP="00A54A67">
            <w:pPr>
              <w:pStyle w:val="TAL"/>
              <w:spacing w:line="256" w:lineRule="auto"/>
              <w:rPr>
                <w:rFonts w:eastAsia="Calibri"/>
                <w:lang w:eastAsia="en-US"/>
              </w:rPr>
            </w:pPr>
            <w:r w:rsidRPr="00C31E24">
              <w:rPr>
                <w:rFonts w:cs="Arial"/>
                <w:szCs w:val="18"/>
              </w:rPr>
              <w:t>Transmission Request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DD0605B" w14:textId="77777777" w:rsidR="00AD62C6" w:rsidRPr="00C31E24" w:rsidRDefault="00AD62C6" w:rsidP="00A54A67">
            <w:pPr>
              <w:pStyle w:val="TAC"/>
              <w:spacing w:line="256" w:lineRule="auto"/>
              <w:rPr>
                <w:rFonts w:eastAsia="Calibri"/>
                <w:szCs w:val="22"/>
                <w:lang w:eastAsia="en-US"/>
              </w:rPr>
            </w:pPr>
            <w:r w:rsidRPr="00C31E24">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0D613F" w14:textId="77777777" w:rsidR="00AD62C6" w:rsidRPr="00C31E24" w:rsidRDefault="00AD62C6" w:rsidP="00A54A67">
            <w:pPr>
              <w:pStyle w:val="TAC"/>
              <w:spacing w:line="256" w:lineRule="auto"/>
              <w:rPr>
                <w:rFonts w:eastAsia="Calibri"/>
                <w:szCs w:val="22"/>
                <w:lang w:eastAsia="en-US"/>
              </w:rPr>
            </w:pPr>
            <w:r w:rsidRPr="00C31E24">
              <w:rPr>
                <w:rFonts w:eastAsia="Calibri"/>
                <w:szCs w:val="18"/>
              </w:rPr>
              <w:t>P</w:t>
            </w:r>
          </w:p>
        </w:tc>
      </w:tr>
      <w:tr w:rsidR="00AD62C6" w:rsidRPr="00C31E24" w14:paraId="792AA49C"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1576491F" w14:textId="77777777" w:rsidR="00AD62C6" w:rsidRPr="00C31E24" w:rsidRDefault="00AD62C6" w:rsidP="00A54A67">
            <w:pPr>
              <w:pStyle w:val="TAC"/>
              <w:spacing w:line="256" w:lineRule="auto"/>
              <w:rPr>
                <w:rFonts w:eastAsia="Calibri"/>
                <w:lang w:eastAsia="en-US"/>
              </w:rPr>
            </w:pPr>
            <w:r w:rsidRPr="00C31E24">
              <w:rPr>
                <w:rFonts w:eastAsia="Calibri"/>
                <w:lang w:eastAsia="en-US"/>
              </w:rPr>
              <w:t>10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5DFE7DA" w14:textId="77777777" w:rsidR="00AD62C6" w:rsidRPr="00C31E24" w:rsidRDefault="00AD62C6" w:rsidP="00A54A67">
            <w:pPr>
              <w:pStyle w:val="TAL"/>
            </w:pPr>
            <w:r w:rsidRPr="00C31E24">
              <w:t>The SS (MCVideo Server) decides that a MBMS subchannel shall be used for a conversation and sends a Map Group To Bearer message over the general purpose MBMS subchannel.</w:t>
            </w:r>
          </w:p>
          <w:p w14:paraId="29CE92E1" w14:textId="77777777" w:rsidR="00AD62C6" w:rsidRPr="00C31E24" w:rsidRDefault="00AD62C6" w:rsidP="00A54A67">
            <w:pPr>
              <w:pStyle w:val="TAL"/>
              <w:spacing w:line="256" w:lineRule="auto"/>
            </w:pPr>
            <w:r w:rsidRPr="00C31E24">
              <w:t>NOTE: The related E-UTRA/EPC actions are described in TS 36.579-1 [2], subclause 5.4.12 Generic Test Procedure for MCPTT communication over MBMS'.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4E57ECD" w14:textId="77777777" w:rsidR="00AD62C6" w:rsidRPr="00C31E24" w:rsidRDefault="00AD62C6" w:rsidP="00A54A67">
            <w:pPr>
              <w:pStyle w:val="TAC"/>
              <w:spacing w:line="256" w:lineRule="auto"/>
              <w:rPr>
                <w:rFonts w:eastAsia="Calibri"/>
              </w:rPr>
            </w:pPr>
            <w:r w:rsidRPr="00C31E2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33E801A" w14:textId="77777777" w:rsidR="00AD62C6" w:rsidRPr="00C31E24" w:rsidRDefault="00AD62C6" w:rsidP="00A54A67">
            <w:pPr>
              <w:pStyle w:val="TAL"/>
              <w:spacing w:line="256" w:lineRule="auto"/>
              <w:rPr>
                <w:rFonts w:cs="Arial"/>
                <w:szCs w:val="18"/>
              </w:rPr>
            </w:pPr>
            <w:r w:rsidRPr="00C31E24">
              <w:t>Map Group To Bearer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FC52237" w14:textId="77777777" w:rsidR="00AD62C6" w:rsidRPr="00C31E24" w:rsidRDefault="00AD62C6" w:rsidP="00A54A67">
            <w:pPr>
              <w:pStyle w:val="TAC"/>
              <w:spacing w:line="256" w:lineRule="auto"/>
              <w:rPr>
                <w:rFonts w:eastAsia="Calibri"/>
                <w:szCs w:val="18"/>
              </w:rPr>
            </w:pPr>
            <w:r w:rsidRPr="00C31E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BE575F" w14:textId="77777777" w:rsidR="00AD62C6" w:rsidRPr="00C31E24" w:rsidRDefault="00AD62C6" w:rsidP="00A54A67">
            <w:pPr>
              <w:pStyle w:val="TAC"/>
              <w:spacing w:line="256" w:lineRule="auto"/>
              <w:rPr>
                <w:rFonts w:eastAsia="Calibri"/>
                <w:szCs w:val="18"/>
              </w:rPr>
            </w:pPr>
            <w:r w:rsidRPr="00C31E24">
              <w:t>-</w:t>
            </w:r>
          </w:p>
        </w:tc>
      </w:tr>
      <w:tr w:rsidR="00AD62C6" w:rsidRPr="00C31E24" w14:paraId="3C63823B"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73F9F15A" w14:textId="77777777" w:rsidR="00AD62C6" w:rsidRPr="00C31E24" w:rsidRDefault="00AD62C6" w:rsidP="00A54A67">
            <w:pPr>
              <w:pStyle w:val="TAC"/>
              <w:spacing w:line="256" w:lineRule="auto"/>
              <w:rPr>
                <w:rFonts w:eastAsia="Calibri"/>
                <w:lang w:eastAsia="en-US"/>
              </w:rPr>
            </w:pPr>
            <w:r w:rsidRPr="00C31E24">
              <w:rPr>
                <w:rFonts w:eastAsia="Calibri"/>
                <w:lang w:eastAsia="en-US"/>
              </w:rPr>
              <w:t>11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6ACED20" w14:textId="77777777" w:rsidR="00AD62C6" w:rsidRPr="00C31E24" w:rsidRDefault="00AD62C6" w:rsidP="00A54A67">
            <w:pPr>
              <w:pStyle w:val="TAL"/>
            </w:pPr>
            <w:r w:rsidRPr="00C31E24">
              <w:t>Check: Does the UE (MCVideo Client) correctly perform MCX SIP MESSAGE CO as described in TS 36.579-1 [2] Table 5.3.32.3-1 as response to the Map Group To Bearer message by sending an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311BFF6" w14:textId="77777777" w:rsidR="00AD62C6" w:rsidRPr="00C31E24" w:rsidRDefault="00AD62C6" w:rsidP="00A54A67">
            <w:pPr>
              <w:pStyle w:val="TAC"/>
              <w:spacing w:line="256" w:lineRule="auto"/>
            </w:pPr>
            <w:r w:rsidRPr="00C31E2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AFE2A52" w14:textId="77777777" w:rsidR="00AD62C6" w:rsidRPr="00C31E24" w:rsidRDefault="00AD62C6" w:rsidP="00A54A67">
            <w:pPr>
              <w:pStyle w:val="TAL"/>
              <w:spacing w:line="256" w:lineRule="auto"/>
            </w:pPr>
            <w:r w:rsidRPr="00C31E24">
              <w:rPr>
                <w:rFonts w:cs="Arial"/>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23AA391F" w14:textId="77777777" w:rsidR="00AD62C6" w:rsidRPr="00C31E24" w:rsidRDefault="00AD62C6" w:rsidP="00A54A67">
            <w:pPr>
              <w:pStyle w:val="TAC"/>
              <w:spacing w:line="256" w:lineRule="auto"/>
            </w:pPr>
            <w:r w:rsidRPr="00C31E24">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45E2FFB" w14:textId="77777777" w:rsidR="00AD62C6" w:rsidRPr="00C31E24" w:rsidRDefault="00AD62C6" w:rsidP="00A54A67">
            <w:pPr>
              <w:pStyle w:val="TAC"/>
              <w:spacing w:line="256" w:lineRule="auto"/>
            </w:pPr>
            <w:r w:rsidRPr="00C31E24">
              <w:rPr>
                <w:rFonts w:eastAsia="Calibri"/>
                <w:szCs w:val="18"/>
              </w:rPr>
              <w:t>-</w:t>
            </w:r>
          </w:p>
        </w:tc>
      </w:tr>
      <w:tr w:rsidR="00AD62C6" w:rsidRPr="00C31E24" w14:paraId="6E9A83C9"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5087E74D" w14:textId="77777777" w:rsidR="00AD62C6" w:rsidRPr="00C31E24" w:rsidRDefault="00AD62C6" w:rsidP="00A54A67">
            <w:pPr>
              <w:pStyle w:val="TAC"/>
              <w:spacing w:line="256" w:lineRule="auto"/>
              <w:rPr>
                <w:rFonts w:eastAsia="Calibri"/>
                <w:lang w:eastAsia="en-US"/>
              </w:rPr>
            </w:pPr>
            <w:r w:rsidRPr="00C31E24">
              <w:rPr>
                <w:rFonts w:eastAsia="Calibri"/>
                <w:lang w:eastAsia="en-US"/>
              </w:rPr>
              <w:t>12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8C154F6" w14:textId="77777777" w:rsidR="00AD62C6" w:rsidRPr="00C31E24" w:rsidRDefault="00AD62C6" w:rsidP="00A54A67">
            <w:pPr>
              <w:pStyle w:val="TAL"/>
              <w:spacing w:line="256" w:lineRule="auto"/>
              <w:rPr>
                <w:rFonts w:eastAsia="Calibri"/>
                <w:lang w:eastAsia="en-US"/>
              </w:rPr>
            </w:pPr>
            <w:r w:rsidRPr="00C31E24">
              <w:t>The SS (MCVideo Server) provides transmission granted notification using unicast messaging to the MCVideo User with an acknowledgment required.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E508A0" w14:textId="77777777" w:rsidR="00AD62C6" w:rsidRPr="00C31E24" w:rsidRDefault="00AD62C6" w:rsidP="00A54A67">
            <w:pPr>
              <w:pStyle w:val="TAC"/>
              <w:spacing w:line="256" w:lineRule="auto"/>
              <w:rPr>
                <w:rFonts w:eastAsia="Calibri"/>
                <w:szCs w:val="22"/>
                <w:lang w:eastAsia="en-US"/>
              </w:rPr>
            </w:pPr>
            <w:r w:rsidRPr="00C31E24">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88E939" w14:textId="77777777" w:rsidR="00AD62C6" w:rsidRPr="00C31E24" w:rsidRDefault="00AD62C6" w:rsidP="00A54A67">
            <w:pPr>
              <w:pStyle w:val="TAL"/>
              <w:spacing w:line="256" w:lineRule="auto"/>
              <w:rPr>
                <w:rFonts w:eastAsia="Calibri"/>
                <w:lang w:eastAsia="en-US"/>
              </w:rPr>
            </w:pPr>
            <w:r w:rsidRPr="00C31E24">
              <w:rPr>
                <w:rFonts w:eastAsia="Calibri"/>
              </w:rPr>
              <w:t>Transmission Granted</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B67F65D" w14:textId="77777777" w:rsidR="00AD62C6" w:rsidRPr="00C31E24" w:rsidRDefault="00AD62C6" w:rsidP="00A54A67">
            <w:pPr>
              <w:pStyle w:val="TAC"/>
              <w:spacing w:line="256" w:lineRule="auto"/>
              <w:rPr>
                <w:rFonts w:eastAsia="Calibri"/>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6332A3" w14:textId="77777777" w:rsidR="00AD62C6" w:rsidRPr="00C31E24" w:rsidRDefault="00AD62C6" w:rsidP="00A54A67">
            <w:pPr>
              <w:pStyle w:val="TAC"/>
              <w:spacing w:line="256" w:lineRule="auto"/>
              <w:rPr>
                <w:rFonts w:eastAsia="Calibri"/>
                <w:szCs w:val="22"/>
                <w:lang w:eastAsia="en-US"/>
              </w:rPr>
            </w:pPr>
          </w:p>
        </w:tc>
      </w:tr>
      <w:tr w:rsidR="00AD62C6" w:rsidRPr="00C31E24" w14:paraId="29BC83B2"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38BE9781" w14:textId="77777777" w:rsidR="00AD62C6" w:rsidRPr="00C31E24" w:rsidRDefault="00AD62C6" w:rsidP="00A54A67">
            <w:pPr>
              <w:pStyle w:val="TAC"/>
              <w:spacing w:line="256" w:lineRule="auto"/>
              <w:rPr>
                <w:rFonts w:eastAsia="Calibri"/>
                <w:lang w:eastAsia="en-US"/>
              </w:rPr>
            </w:pPr>
            <w:r w:rsidRPr="00C31E24">
              <w:rPr>
                <w:rFonts w:eastAsia="Calibri"/>
                <w:lang w:eastAsia="en-US"/>
              </w:rPr>
              <w:t>13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2C6EF7B" w14:textId="77777777" w:rsidR="00AD62C6" w:rsidRPr="00C31E24" w:rsidRDefault="00AD62C6" w:rsidP="00A54A67">
            <w:pPr>
              <w:pStyle w:val="TAL"/>
              <w:spacing w:line="256" w:lineRule="auto"/>
            </w:pPr>
            <w:r w:rsidRPr="00C31E24">
              <w:t>Check: Does the UE (MCVideo Client) acknowledges receipt of the Transmission Granted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4DDFD54" w14:textId="77777777" w:rsidR="00AD62C6" w:rsidRPr="00C31E24" w:rsidRDefault="00AD62C6" w:rsidP="00A54A67">
            <w:pPr>
              <w:pStyle w:val="TAC"/>
              <w:spacing w:line="256" w:lineRule="auto"/>
              <w:rPr>
                <w:rFonts w:eastAsia="Calibri"/>
                <w:szCs w:val="22"/>
              </w:rPr>
            </w:pPr>
            <w:r w:rsidRPr="00C31E24">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4C4978" w14:textId="77777777" w:rsidR="00AD62C6" w:rsidRPr="00C31E24" w:rsidRDefault="00AD62C6" w:rsidP="00A54A67">
            <w:pPr>
              <w:pStyle w:val="TAL"/>
              <w:spacing w:line="256" w:lineRule="auto"/>
              <w:rPr>
                <w:rFonts w:eastAsia="Calibri"/>
              </w:rPr>
            </w:pPr>
            <w:r w:rsidRPr="00C31E24">
              <w:rPr>
                <w:rFonts w:eastAsia="Calibri" w:cs="Arial"/>
                <w:szCs w:val="18"/>
              </w:rPr>
              <w:t>Transmission Control Ack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50AB7C26" w14:textId="77777777" w:rsidR="00AD62C6" w:rsidRPr="00C31E24" w:rsidRDefault="00AD62C6" w:rsidP="00A54A67">
            <w:pPr>
              <w:pStyle w:val="TAC"/>
              <w:spacing w:line="256" w:lineRule="auto"/>
              <w:rPr>
                <w:rFonts w:eastAsia="Calibri"/>
                <w:szCs w:val="22"/>
                <w:lang w:eastAsia="en-US"/>
              </w:rPr>
            </w:pPr>
            <w:r w:rsidRPr="00C31E24">
              <w:rPr>
                <w:rFonts w:eastAsia="Calibri"/>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C6ABDF" w14:textId="77777777" w:rsidR="00AD62C6" w:rsidRPr="00C31E24" w:rsidRDefault="00AD62C6" w:rsidP="00A54A67">
            <w:pPr>
              <w:pStyle w:val="TAC"/>
              <w:spacing w:line="256" w:lineRule="auto"/>
              <w:rPr>
                <w:rFonts w:eastAsia="Calibri"/>
                <w:szCs w:val="22"/>
                <w:lang w:eastAsia="en-US"/>
              </w:rPr>
            </w:pPr>
            <w:r w:rsidRPr="00C31E24">
              <w:rPr>
                <w:rFonts w:eastAsia="Calibri"/>
                <w:szCs w:val="18"/>
              </w:rPr>
              <w:t>P</w:t>
            </w:r>
          </w:p>
        </w:tc>
      </w:tr>
      <w:tr w:rsidR="00AD62C6" w:rsidRPr="00C31E24" w14:paraId="30C9009B"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40151CE7" w14:textId="77777777" w:rsidR="00AD62C6" w:rsidRPr="00C31E24" w:rsidRDefault="00AD62C6" w:rsidP="00A54A67">
            <w:pPr>
              <w:pStyle w:val="TAC"/>
              <w:spacing w:line="256" w:lineRule="auto"/>
              <w:rPr>
                <w:rFonts w:eastAsia="Calibri"/>
                <w:lang w:eastAsia="en-US"/>
              </w:rPr>
            </w:pPr>
            <w:r w:rsidRPr="00C31E24">
              <w:rPr>
                <w:rFonts w:eastAsia="Calibri"/>
                <w:lang w:eastAsia="en-US"/>
              </w:rPr>
              <w:t>14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02B093" w14:textId="77777777" w:rsidR="00AD62C6" w:rsidRPr="00C31E24" w:rsidRDefault="00AD62C6" w:rsidP="00A54A67">
            <w:pPr>
              <w:pStyle w:val="TAL"/>
            </w:pPr>
            <w:r w:rsidRPr="00C31E24">
              <w:t>Check: Does the UE (MCVideo Client) provide transmission granted notification to the MCVideo User?</w:t>
            </w:r>
          </w:p>
          <w:p w14:paraId="533CA508" w14:textId="77777777" w:rsidR="00AD62C6" w:rsidRPr="00C31E24" w:rsidRDefault="00AD62C6" w:rsidP="00A54A67">
            <w:pPr>
              <w:pStyle w:val="TAL"/>
              <w:spacing w:line="256" w:lineRule="auto"/>
              <w:rPr>
                <w:rFonts w:eastAsia="Calibri"/>
                <w:lang w:eastAsia="en-US"/>
              </w:rPr>
            </w:pPr>
            <w:r w:rsidRPr="00C31E24">
              <w:t>(NOTE1)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94157F" w14:textId="77777777" w:rsidR="00AD62C6" w:rsidRPr="00C31E24" w:rsidRDefault="00AD62C6" w:rsidP="00A54A67">
            <w:pPr>
              <w:pStyle w:val="TAC"/>
              <w:spacing w:line="256" w:lineRule="auto"/>
              <w:rPr>
                <w:rFonts w:eastAsia="Calibri"/>
                <w:szCs w:val="22"/>
                <w:lang w:eastAsia="en-US"/>
              </w:rPr>
            </w:pPr>
            <w:r w:rsidRPr="00C31E2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4099110" w14:textId="77777777" w:rsidR="00AD62C6" w:rsidRPr="00C31E24" w:rsidRDefault="00AD62C6" w:rsidP="00A54A67">
            <w:pPr>
              <w:pStyle w:val="TAL"/>
              <w:spacing w:line="256" w:lineRule="auto"/>
              <w:rPr>
                <w:rFonts w:eastAsia="Calibri"/>
                <w:lang w:eastAsia="en-US"/>
              </w:rPr>
            </w:pPr>
            <w:r w:rsidRPr="00C31E2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E0EEA2E" w14:textId="77777777" w:rsidR="00AD62C6" w:rsidRPr="00C31E24" w:rsidRDefault="00AD62C6" w:rsidP="00A54A67">
            <w:pPr>
              <w:pStyle w:val="TAC"/>
              <w:spacing w:line="256" w:lineRule="auto"/>
              <w:rPr>
                <w:rFonts w:eastAsia="Calibri"/>
                <w:szCs w:val="22"/>
                <w:lang w:eastAsia="en-US"/>
              </w:rPr>
            </w:pPr>
            <w:r w:rsidRPr="00C31E24">
              <w:rPr>
                <w:rFonts w:eastAsia="Calibri"/>
                <w:szCs w:val="18"/>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3AB89B" w14:textId="77777777" w:rsidR="00AD62C6" w:rsidRPr="00C31E24" w:rsidRDefault="00AD62C6" w:rsidP="00A54A67">
            <w:pPr>
              <w:pStyle w:val="TAC"/>
              <w:spacing w:line="256" w:lineRule="auto"/>
              <w:rPr>
                <w:rFonts w:eastAsia="Calibri"/>
                <w:szCs w:val="22"/>
                <w:lang w:eastAsia="en-US"/>
              </w:rPr>
            </w:pPr>
            <w:r w:rsidRPr="00C31E24">
              <w:rPr>
                <w:rFonts w:eastAsia="Calibri"/>
                <w:szCs w:val="18"/>
              </w:rPr>
              <w:t>P</w:t>
            </w:r>
          </w:p>
        </w:tc>
      </w:tr>
      <w:tr w:rsidR="00AD62C6" w:rsidRPr="00C31E24" w14:paraId="2F3B2CC9"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2A28FC2C" w14:textId="77777777" w:rsidR="00AD62C6" w:rsidRPr="00C31E24" w:rsidRDefault="00AD62C6" w:rsidP="00A54A67">
            <w:pPr>
              <w:pStyle w:val="TAC"/>
              <w:spacing w:line="256" w:lineRule="auto"/>
              <w:rPr>
                <w:rFonts w:eastAsia="Calibri"/>
                <w:lang w:eastAsia="en-US"/>
              </w:rPr>
            </w:pPr>
            <w:r w:rsidRPr="00C31E24">
              <w:rPr>
                <w:rFonts w:eastAsia="Calibri"/>
                <w:lang w:eastAsia="en-US"/>
              </w:rPr>
              <w:t>15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5EF0DD" w14:textId="77777777" w:rsidR="00AD62C6" w:rsidRPr="00C31E24" w:rsidRDefault="00AD62C6" w:rsidP="00A54A67">
            <w:pPr>
              <w:pStyle w:val="TAL"/>
            </w:pPr>
            <w:r w:rsidRPr="00C31E24">
              <w:t>Check: Does the UE (MCVideo Client) correctly perform MCX SIP MESSAGE CT as described in TS 36.579-1 [2] Table 5.3.33.3-1 to receive a MuSiK download message to set the explicit MuSiK key to be used for the floor control encryption over the MBMS subchannel?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4B0FB3" w14:textId="77777777" w:rsidR="00AD62C6" w:rsidRPr="00C31E24" w:rsidRDefault="00AD62C6" w:rsidP="00A54A67">
            <w:pPr>
              <w:pStyle w:val="TAC"/>
              <w:spacing w:line="256" w:lineRule="auto"/>
              <w:rPr>
                <w:rFonts w:eastAsia="Calibri"/>
                <w:szCs w:val="18"/>
              </w:rPr>
            </w:pPr>
            <w:r w:rsidRPr="00C31E24">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A60F76" w14:textId="77777777" w:rsidR="00AD62C6" w:rsidRPr="00C31E24" w:rsidRDefault="00AD62C6" w:rsidP="00A54A67">
            <w:pPr>
              <w:pStyle w:val="TAL"/>
              <w:spacing w:line="256" w:lineRule="auto"/>
              <w:rPr>
                <w:rFonts w:eastAsia="Calibri"/>
                <w:szCs w:val="18"/>
              </w:rPr>
            </w:pPr>
            <w:r w:rsidRPr="00C31E24">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1ABE124" w14:textId="77777777" w:rsidR="00AD62C6" w:rsidRPr="00C31E24" w:rsidRDefault="00AD62C6" w:rsidP="00A54A67">
            <w:pPr>
              <w:pStyle w:val="TAC"/>
              <w:spacing w:line="256" w:lineRule="auto"/>
              <w:rPr>
                <w:rFonts w:eastAsia="Calibri"/>
                <w:szCs w:val="18"/>
              </w:rPr>
            </w:pPr>
            <w:r w:rsidRPr="00C31E24">
              <w:t>7</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9E91E45" w14:textId="77777777" w:rsidR="00AD62C6" w:rsidRPr="00C31E24" w:rsidRDefault="00AD62C6" w:rsidP="00A54A67">
            <w:pPr>
              <w:pStyle w:val="TAC"/>
              <w:spacing w:line="256" w:lineRule="auto"/>
              <w:rPr>
                <w:rFonts w:eastAsia="Calibri"/>
                <w:szCs w:val="18"/>
              </w:rPr>
            </w:pPr>
            <w:r w:rsidRPr="00C31E24">
              <w:rPr>
                <w:rFonts w:eastAsia="Calibri"/>
                <w:szCs w:val="18"/>
              </w:rPr>
              <w:t>-</w:t>
            </w:r>
          </w:p>
        </w:tc>
      </w:tr>
      <w:tr w:rsidR="00AD62C6" w:rsidRPr="00C31E24" w14:paraId="59725993"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0C31EE32" w14:textId="77777777" w:rsidR="00AD62C6" w:rsidRPr="00C31E24" w:rsidRDefault="00AD62C6" w:rsidP="00A54A67">
            <w:pPr>
              <w:pStyle w:val="TAC"/>
              <w:spacing w:line="256" w:lineRule="auto"/>
              <w:rPr>
                <w:rFonts w:eastAsia="Calibri"/>
                <w:lang w:eastAsia="en-US"/>
              </w:rPr>
            </w:pPr>
            <w:r w:rsidRPr="00C31E24">
              <w:rPr>
                <w:rFonts w:eastAsia="Calibri"/>
                <w:lang w:eastAsia="en-US"/>
              </w:rPr>
              <w:t>16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28B991A" w14:textId="77777777" w:rsidR="00AD62C6" w:rsidRPr="00C31E24" w:rsidRDefault="00AD62C6" w:rsidP="00A54A67">
            <w:pPr>
              <w:pStyle w:val="TAL"/>
              <w:keepNext w:val="0"/>
              <w:keepLines w:val="0"/>
              <w:widowControl w:val="0"/>
              <w:rPr>
                <w:rFonts w:eastAsia="Calibri"/>
              </w:rPr>
            </w:pPr>
            <w:r w:rsidRPr="00C31E24">
              <w:rPr>
                <w:rFonts w:eastAsia="Calibri"/>
              </w:rPr>
              <w:t>Make the MCVideo User request to end the transmission.</w:t>
            </w:r>
          </w:p>
          <w:p w14:paraId="707D6956" w14:textId="77777777" w:rsidR="00AD62C6" w:rsidRPr="00C31E24" w:rsidRDefault="00AD62C6" w:rsidP="00A54A67">
            <w:pPr>
              <w:pStyle w:val="TAL"/>
              <w:spacing w:line="256" w:lineRule="auto"/>
              <w:rPr>
                <w:rFonts w:eastAsia="Calibri"/>
                <w:lang w:eastAsia="en-US"/>
              </w:rPr>
            </w:pPr>
            <w:r w:rsidRPr="00C31E24">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3F01DB" w14:textId="77777777" w:rsidR="00AD62C6" w:rsidRPr="00C31E24" w:rsidRDefault="00AD62C6" w:rsidP="00A54A67">
            <w:pPr>
              <w:pStyle w:val="TAC"/>
              <w:spacing w:line="256" w:lineRule="auto"/>
              <w:rPr>
                <w:rFonts w:eastAsia="Calibri"/>
                <w:szCs w:val="22"/>
                <w:lang w:eastAsia="en-US"/>
              </w:rPr>
            </w:pPr>
            <w:r w:rsidRPr="00C31E24">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36DA8C" w14:textId="77777777" w:rsidR="00AD62C6" w:rsidRPr="00C31E24" w:rsidRDefault="00AD62C6" w:rsidP="00A54A67">
            <w:pPr>
              <w:pStyle w:val="TAL"/>
              <w:spacing w:line="256" w:lineRule="auto"/>
              <w:rPr>
                <w:rFonts w:eastAsia="Calibri"/>
                <w:lang w:eastAsia="en-US"/>
              </w:rPr>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56AD1DF" w14:textId="77777777" w:rsidR="00AD62C6" w:rsidRPr="00C31E24" w:rsidRDefault="00AD62C6" w:rsidP="00A54A67">
            <w:pPr>
              <w:pStyle w:val="TAC"/>
              <w:spacing w:line="256" w:lineRule="auto"/>
              <w:rPr>
                <w:rFonts w:eastAsia="Calibri"/>
                <w:szCs w:val="22"/>
                <w:lang w:eastAsia="en-US"/>
              </w:rPr>
            </w:pPr>
            <w:r w:rsidRPr="00C31E24">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E024DE0" w14:textId="77777777" w:rsidR="00AD62C6" w:rsidRPr="00C31E24" w:rsidRDefault="00AD62C6" w:rsidP="00A54A67">
            <w:pPr>
              <w:pStyle w:val="TAC"/>
              <w:spacing w:line="256" w:lineRule="auto"/>
              <w:rPr>
                <w:rFonts w:eastAsia="Calibri"/>
                <w:szCs w:val="22"/>
                <w:lang w:eastAsia="en-US"/>
              </w:rPr>
            </w:pPr>
            <w:r w:rsidRPr="00C31E24">
              <w:rPr>
                <w:rFonts w:eastAsia="Calibri"/>
                <w:szCs w:val="22"/>
              </w:rPr>
              <w:t>-</w:t>
            </w:r>
          </w:p>
        </w:tc>
      </w:tr>
      <w:tr w:rsidR="00AD62C6" w:rsidRPr="00C31E24" w14:paraId="450D73D6"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12E33605" w14:textId="77777777" w:rsidR="00AD62C6" w:rsidRPr="00C31E24" w:rsidRDefault="00AD62C6" w:rsidP="00A54A67">
            <w:pPr>
              <w:pStyle w:val="TAC"/>
              <w:spacing w:line="256" w:lineRule="auto"/>
              <w:rPr>
                <w:rFonts w:eastAsia="Calibri"/>
                <w:lang w:eastAsia="en-US"/>
              </w:rPr>
            </w:pPr>
            <w:r w:rsidRPr="00C31E24">
              <w:rPr>
                <w:rFonts w:eastAsia="Calibri"/>
                <w:lang w:eastAsia="en-US"/>
              </w:rPr>
              <w:t>17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19C1A96" w14:textId="77777777" w:rsidR="00AD62C6" w:rsidRPr="00C31E24" w:rsidRDefault="00AD62C6" w:rsidP="00A54A67">
            <w:pPr>
              <w:pStyle w:val="TAL"/>
              <w:keepNext w:val="0"/>
              <w:keepLines w:val="0"/>
              <w:widowControl w:val="0"/>
              <w:rPr>
                <w:rFonts w:eastAsia="Calibri"/>
              </w:rPr>
            </w:pPr>
            <w:r w:rsidRPr="00C31E24">
              <w:t xml:space="preserve">Check: Does the UE (MCVideo Client) </w:t>
            </w:r>
            <w:r w:rsidRPr="00C31E24">
              <w:rPr>
                <w:rFonts w:eastAsia="Calibri"/>
              </w:rPr>
              <w:t xml:space="preserve">correctly perform test procedure </w:t>
            </w:r>
            <w:r w:rsidRPr="00C31E24">
              <w:t xml:space="preserve">MCVideo transmission End Request CO as described in </w:t>
            </w:r>
            <w:r w:rsidRPr="00C31E24">
              <w:rPr>
                <w:rFonts w:eastAsia="Calibri"/>
              </w:rPr>
              <w:t>TS 36.579-1 [2] Table 5.3B.7.3-1?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B4ABE2" w14:textId="77777777" w:rsidR="00AD62C6" w:rsidRPr="00C31E24" w:rsidRDefault="00AD62C6" w:rsidP="00A54A67">
            <w:pPr>
              <w:pStyle w:val="TAC"/>
              <w:spacing w:line="256" w:lineRule="auto"/>
              <w:rPr>
                <w:rFonts w:eastAsia="Calibri"/>
              </w:rPr>
            </w:pPr>
            <w:r w:rsidRPr="00C31E24">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A32CA34" w14:textId="77777777" w:rsidR="00AD62C6" w:rsidRPr="00C31E24" w:rsidRDefault="00AD62C6" w:rsidP="00A54A67">
            <w:pPr>
              <w:pStyle w:val="TAL"/>
              <w:spacing w:line="256" w:lineRule="auto"/>
              <w:rPr>
                <w:rFonts w:eastAsia="Calibri"/>
              </w:rPr>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9840336" w14:textId="77777777" w:rsidR="00AD62C6" w:rsidRPr="00C31E24" w:rsidRDefault="00AD62C6" w:rsidP="00A54A67">
            <w:pPr>
              <w:pStyle w:val="TAC"/>
              <w:spacing w:line="256" w:lineRule="auto"/>
              <w:rPr>
                <w:rFonts w:eastAsia="Calibri"/>
                <w:szCs w:val="22"/>
              </w:rPr>
            </w:pPr>
            <w:r w:rsidRPr="00C31E24">
              <w:rPr>
                <w:rFonts w:eastAsia="Calibri"/>
                <w:szCs w:val="22"/>
              </w:rPr>
              <w:t>5</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7BEBAE" w14:textId="77777777" w:rsidR="00AD62C6" w:rsidRPr="00C31E24" w:rsidRDefault="00AD62C6" w:rsidP="00A54A67">
            <w:pPr>
              <w:pStyle w:val="TAC"/>
              <w:spacing w:line="256" w:lineRule="auto"/>
              <w:rPr>
                <w:rFonts w:eastAsia="Calibri"/>
                <w:szCs w:val="22"/>
              </w:rPr>
            </w:pPr>
            <w:r w:rsidRPr="00C31E24">
              <w:rPr>
                <w:rFonts w:eastAsia="Calibri"/>
                <w:szCs w:val="22"/>
                <w:lang w:eastAsia="en-US"/>
              </w:rPr>
              <w:t>-</w:t>
            </w:r>
          </w:p>
        </w:tc>
      </w:tr>
      <w:tr w:rsidR="00AD62C6" w:rsidRPr="00C31E24" w14:paraId="35E7912B"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3021BBE0" w14:textId="77777777" w:rsidR="00AD62C6" w:rsidRPr="00C31E24" w:rsidRDefault="00AD62C6" w:rsidP="00A54A67">
            <w:pPr>
              <w:pStyle w:val="TAC"/>
              <w:spacing w:line="256" w:lineRule="auto"/>
              <w:rPr>
                <w:rFonts w:eastAsia="Calibri"/>
                <w:lang w:eastAsia="en-US"/>
              </w:rPr>
            </w:pPr>
            <w:r w:rsidRPr="00C31E24">
              <w:rPr>
                <w:rFonts w:eastAsia="Calibri"/>
                <w:lang w:eastAsia="en-US"/>
              </w:rPr>
              <w:t>18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9313FC4" w14:textId="77777777" w:rsidR="00AD62C6" w:rsidRPr="00C31E24" w:rsidRDefault="00AD62C6" w:rsidP="00A54A67">
            <w:pPr>
              <w:pStyle w:val="TAL"/>
            </w:pPr>
            <w:r w:rsidRPr="00C31E24">
              <w:t>The SS (MCVideo Server) ends the conversation on the MBMS subchannel and sends an Unmap Group to Bearer message on the MBMS subchannel.</w:t>
            </w:r>
          </w:p>
          <w:p w14:paraId="11680F4F" w14:textId="77777777" w:rsidR="00AD62C6" w:rsidRPr="00C31E24" w:rsidRDefault="00AD62C6" w:rsidP="00A54A67">
            <w:pPr>
              <w:pStyle w:val="TAL"/>
              <w:spacing w:line="256" w:lineRule="auto"/>
              <w:rPr>
                <w:rFonts w:eastAsia="Calibri"/>
                <w:lang w:eastAsia="en-US"/>
              </w:rPr>
            </w:pPr>
            <w:r w:rsidRPr="00C31E24">
              <w:t>NOTE: The related E-UTRA/EPC actions are described in TS 36.579-1 [2], subclause 5.4.12 'Generic Test Procedure for MCPTT communication over MBMS'. The test sequence below shows only the MCVideo relevant messages exchanged.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01FF9A7" w14:textId="77777777" w:rsidR="00AD62C6" w:rsidRPr="00C31E24" w:rsidRDefault="00AD62C6" w:rsidP="00A54A67">
            <w:pPr>
              <w:pStyle w:val="TAC"/>
              <w:spacing w:line="256" w:lineRule="auto"/>
              <w:rPr>
                <w:rFonts w:eastAsia="Calibri"/>
                <w:szCs w:val="22"/>
                <w:lang w:eastAsia="en-US"/>
              </w:rPr>
            </w:pPr>
            <w:r w:rsidRPr="00C31E24">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B95F19" w14:textId="77777777" w:rsidR="00AD62C6" w:rsidRPr="00C31E24" w:rsidRDefault="00AD62C6" w:rsidP="00A54A67">
            <w:pPr>
              <w:pStyle w:val="TAL"/>
              <w:spacing w:line="256" w:lineRule="auto"/>
              <w:rPr>
                <w:rFonts w:eastAsia="Calibri"/>
                <w:lang w:eastAsia="en-US"/>
              </w:rPr>
            </w:pPr>
            <w:r w:rsidRPr="00C31E24">
              <w:t>Unmap Group to Bearer</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3821D58" w14:textId="77777777" w:rsidR="00AD62C6" w:rsidRPr="00C31E24" w:rsidRDefault="00AD62C6" w:rsidP="00A54A67">
            <w:pPr>
              <w:pStyle w:val="TAC"/>
              <w:spacing w:line="256" w:lineRule="auto"/>
              <w:rPr>
                <w:rFonts w:eastAsia="Calibri"/>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AC9BF3" w14:textId="77777777" w:rsidR="00AD62C6" w:rsidRPr="00C31E24" w:rsidRDefault="00AD62C6" w:rsidP="00A54A67">
            <w:pPr>
              <w:pStyle w:val="TAC"/>
              <w:spacing w:line="256" w:lineRule="auto"/>
              <w:rPr>
                <w:rFonts w:eastAsia="Calibri"/>
                <w:szCs w:val="22"/>
                <w:lang w:eastAsia="en-US"/>
              </w:rPr>
            </w:pPr>
          </w:p>
        </w:tc>
      </w:tr>
      <w:tr w:rsidR="00AD62C6" w:rsidRPr="00C31E24" w14:paraId="79BDF0DD"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0FB8FAF0" w14:textId="77777777" w:rsidR="00AD62C6" w:rsidRPr="00C31E24" w:rsidRDefault="00AD62C6" w:rsidP="00A54A67">
            <w:pPr>
              <w:pStyle w:val="TAC"/>
              <w:spacing w:line="256" w:lineRule="auto"/>
              <w:rPr>
                <w:rFonts w:eastAsia="Calibri"/>
                <w:lang w:eastAsia="en-US"/>
              </w:rPr>
            </w:pPr>
            <w:r w:rsidRPr="00C31E24">
              <w:rPr>
                <w:rFonts w:eastAsia="Calibri"/>
                <w:lang w:eastAsia="en-US"/>
              </w:rPr>
              <w:t>19</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67F7445" w14:textId="77777777" w:rsidR="00AD62C6" w:rsidRPr="00C31E24" w:rsidRDefault="00AD62C6" w:rsidP="00A54A67">
            <w:pPr>
              <w:pStyle w:val="TAL"/>
            </w:pPr>
            <w:r w:rsidRPr="00C31E24">
              <w:t>Check: Does the UE (MCVideo Client) correctly perform MCX SIP MESSAGE CO as described in TS 36.579-1 [2] Table 5.3.32.3-1 as response to the Unmap Group to Bearer message with a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29C65EB" w14:textId="77777777" w:rsidR="00AD62C6" w:rsidRPr="00C31E24" w:rsidRDefault="00AD62C6" w:rsidP="00A54A67">
            <w:pPr>
              <w:pStyle w:val="TAC"/>
              <w:spacing w:line="256" w:lineRule="auto"/>
            </w:pPr>
            <w:r w:rsidRPr="00C31E24">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FE9C98" w14:textId="77777777" w:rsidR="00AD62C6" w:rsidRPr="00C31E24" w:rsidRDefault="00AD62C6" w:rsidP="00A54A67">
            <w:pPr>
              <w:pStyle w:val="TAL"/>
              <w:spacing w:line="256" w:lineRule="auto"/>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6CA6437" w14:textId="77777777" w:rsidR="00AD62C6" w:rsidRPr="00C31E24" w:rsidRDefault="00AD62C6" w:rsidP="00A54A67">
            <w:pPr>
              <w:pStyle w:val="TAC"/>
              <w:spacing w:line="256" w:lineRule="auto"/>
              <w:rPr>
                <w:rFonts w:eastAsia="Calibri"/>
                <w:szCs w:val="22"/>
                <w:lang w:eastAsia="en-US"/>
              </w:rPr>
            </w:pPr>
            <w:r w:rsidRPr="00C31E24">
              <w:t>4</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D734228" w14:textId="77777777" w:rsidR="00AD62C6" w:rsidRPr="00C31E24" w:rsidRDefault="00AD62C6" w:rsidP="00A54A67">
            <w:pPr>
              <w:pStyle w:val="TAC"/>
              <w:spacing w:line="256" w:lineRule="auto"/>
              <w:rPr>
                <w:rFonts w:eastAsia="Calibri"/>
                <w:szCs w:val="22"/>
                <w:lang w:eastAsia="en-US"/>
              </w:rPr>
            </w:pPr>
            <w:r w:rsidRPr="00C31E24">
              <w:rPr>
                <w:rFonts w:eastAsia="Calibri"/>
                <w:szCs w:val="22"/>
                <w:lang w:eastAsia="en-US"/>
              </w:rPr>
              <w:t>-</w:t>
            </w:r>
          </w:p>
        </w:tc>
      </w:tr>
      <w:tr w:rsidR="00AD62C6" w:rsidRPr="00C31E24" w14:paraId="53AFD902"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06CE43B4" w14:textId="77777777" w:rsidR="00AD62C6" w:rsidRPr="00C31E24" w:rsidRDefault="00AD62C6" w:rsidP="00A54A67">
            <w:pPr>
              <w:pStyle w:val="TAC"/>
              <w:spacing w:line="256" w:lineRule="auto"/>
              <w:rPr>
                <w:rFonts w:eastAsia="Calibri"/>
                <w:lang w:eastAsia="en-US"/>
              </w:rPr>
            </w:pPr>
            <w:r w:rsidRPr="00C31E24">
              <w:rPr>
                <w:rFonts w:eastAsia="Calibri"/>
                <w:lang w:eastAsia="en-US"/>
              </w:rPr>
              <w:t>20</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207F5C8" w14:textId="77777777" w:rsidR="00AD62C6" w:rsidRPr="00C31E24" w:rsidRDefault="00AD62C6" w:rsidP="00A54A67">
            <w:pPr>
              <w:pStyle w:val="TAL"/>
            </w:pPr>
            <w:r w:rsidRPr="00C31E24">
              <w:t>Check: Does the UE (MCVideo Client) correctly perform MCX SIP MESSAGE CT as described in TS 36.579-1 [2] Table 5.3.33.3-1 where the SS cancels the MBMS bearer announcement?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66CC5A1" w14:textId="77777777" w:rsidR="00AD62C6" w:rsidRPr="00C31E24" w:rsidRDefault="00AD62C6" w:rsidP="00A54A67">
            <w:pPr>
              <w:pStyle w:val="TAC"/>
              <w:spacing w:line="256" w:lineRule="auto"/>
            </w:pPr>
            <w:r w:rsidRPr="00C31E24">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5E6B8BC" w14:textId="77777777" w:rsidR="00AD62C6" w:rsidRPr="00C31E24" w:rsidRDefault="00AD62C6" w:rsidP="00A54A67">
            <w:pPr>
              <w:pStyle w:val="TAL"/>
              <w:spacing w:line="256" w:lineRule="auto"/>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F49D8E4" w14:textId="77777777" w:rsidR="00AD62C6" w:rsidRPr="00C31E24" w:rsidRDefault="00AD62C6" w:rsidP="00A54A67">
            <w:pPr>
              <w:pStyle w:val="TAC"/>
              <w:spacing w:line="256" w:lineRule="auto"/>
              <w:rPr>
                <w:rFonts w:eastAsia="Calibri"/>
                <w:szCs w:val="22"/>
                <w:lang w:eastAsia="en-US"/>
              </w:rPr>
            </w:pPr>
            <w:r w:rsidRPr="00C31E24">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127F71" w14:textId="77777777" w:rsidR="00AD62C6" w:rsidRPr="00C31E24" w:rsidRDefault="00AD62C6" w:rsidP="00A54A67">
            <w:pPr>
              <w:pStyle w:val="TAC"/>
              <w:spacing w:line="256" w:lineRule="auto"/>
              <w:rPr>
                <w:rFonts w:eastAsia="Calibri"/>
                <w:szCs w:val="22"/>
                <w:lang w:eastAsia="en-US"/>
              </w:rPr>
            </w:pPr>
            <w:r w:rsidRPr="00C31E24">
              <w:rPr>
                <w:rFonts w:eastAsia="Calibri"/>
                <w:szCs w:val="22"/>
                <w:lang w:eastAsia="en-US"/>
              </w:rPr>
              <w:t>-</w:t>
            </w:r>
          </w:p>
        </w:tc>
      </w:tr>
      <w:tr w:rsidR="00AD62C6" w:rsidRPr="00C31E24" w14:paraId="13BBC17E"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1C24FC18" w14:textId="77777777" w:rsidR="00AD62C6" w:rsidRPr="00C31E24" w:rsidRDefault="00AD62C6" w:rsidP="00A54A67">
            <w:pPr>
              <w:pStyle w:val="TAC"/>
              <w:spacing w:line="256" w:lineRule="auto"/>
              <w:rPr>
                <w:rFonts w:eastAsia="Calibri"/>
                <w:lang w:eastAsia="en-US"/>
              </w:rPr>
            </w:pPr>
            <w:r w:rsidRPr="00C31E24">
              <w:rPr>
                <w:rFonts w:eastAsia="Calibri"/>
                <w:lang w:eastAsia="en-US"/>
              </w:rPr>
              <w:t>21</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1E7DA71" w14:textId="77777777" w:rsidR="00AD62C6" w:rsidRPr="00C31E24" w:rsidRDefault="00AD62C6" w:rsidP="00A54A67">
            <w:pPr>
              <w:pStyle w:val="TAL"/>
            </w:pPr>
            <w:r w:rsidRPr="00C31E24">
              <w:t>Check: Does the UE (MCVideo Client) correctly perform MCX SIP MESSAGE CO as described in TS 36.579-1 [2] Table 5.3.32.3-1 to send an MBMS Bearer listening status report?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B403F5" w14:textId="77777777" w:rsidR="00AD62C6" w:rsidRPr="00C31E24" w:rsidRDefault="00AD62C6" w:rsidP="00A54A67">
            <w:pPr>
              <w:pStyle w:val="TAC"/>
              <w:spacing w:line="256" w:lineRule="auto"/>
            </w:pPr>
            <w:r w:rsidRPr="00C31E24">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089EDB" w14:textId="77777777" w:rsidR="00AD62C6" w:rsidRPr="00C31E24" w:rsidRDefault="00AD62C6" w:rsidP="00A54A67">
            <w:pPr>
              <w:pStyle w:val="TAL"/>
              <w:spacing w:line="256" w:lineRule="auto"/>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7CC2EAA8" w14:textId="77777777" w:rsidR="00AD62C6" w:rsidRPr="00C31E24" w:rsidRDefault="00AD62C6" w:rsidP="00A54A67">
            <w:pPr>
              <w:pStyle w:val="TAC"/>
              <w:spacing w:line="256" w:lineRule="auto"/>
              <w:rPr>
                <w:rFonts w:eastAsia="Calibri"/>
                <w:szCs w:val="22"/>
                <w:lang w:eastAsia="en-US"/>
              </w:rPr>
            </w:pPr>
            <w:r w:rsidRPr="00C31E24">
              <w:t>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B12A97" w14:textId="77777777" w:rsidR="00AD62C6" w:rsidRPr="00C31E24" w:rsidRDefault="00AD62C6" w:rsidP="00A54A67">
            <w:pPr>
              <w:pStyle w:val="TAC"/>
              <w:spacing w:line="256" w:lineRule="auto"/>
              <w:rPr>
                <w:rFonts w:eastAsia="Calibri"/>
                <w:szCs w:val="22"/>
                <w:lang w:eastAsia="en-US"/>
              </w:rPr>
            </w:pPr>
            <w:r w:rsidRPr="00C31E24">
              <w:t>-</w:t>
            </w:r>
          </w:p>
        </w:tc>
      </w:tr>
      <w:tr w:rsidR="00AD62C6" w:rsidRPr="00C31E24" w14:paraId="067CD117"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24FAC210" w14:textId="77777777" w:rsidR="00AD62C6" w:rsidRPr="00C31E24" w:rsidRDefault="00AD62C6" w:rsidP="00A54A67">
            <w:pPr>
              <w:pStyle w:val="TAC"/>
              <w:spacing w:line="256" w:lineRule="auto"/>
              <w:rPr>
                <w:rFonts w:eastAsia="Calibri"/>
                <w:lang w:eastAsia="en-US"/>
              </w:rPr>
            </w:pPr>
            <w:r w:rsidRPr="00C31E24">
              <w:rPr>
                <w:rFonts w:eastAsia="Calibri"/>
                <w:lang w:eastAsia="en-US"/>
              </w:rPr>
              <w:t>22</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2F397A2" w14:textId="77777777" w:rsidR="00AD62C6" w:rsidRPr="00C31E24" w:rsidRDefault="00AD62C6" w:rsidP="00A54A67">
            <w:pPr>
              <w:pStyle w:val="TAL"/>
              <w:spacing w:line="256" w:lineRule="auto"/>
              <w:rPr>
                <w:rFonts w:eastAsia="Calibri"/>
                <w:lang w:eastAsia="en-US"/>
              </w:rPr>
            </w:pPr>
            <w:r w:rsidRPr="00C31E24">
              <w:rPr>
                <w:rFonts w:eastAsia="Calibri"/>
              </w:rPr>
              <w:t xml:space="preserve">The SS (MCVideo Server) sends a Media Transmission Notification message </w:t>
            </w:r>
            <w:r w:rsidRPr="00C31E24">
              <w:t>with an acknowledgment required 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0D080E" w14:textId="77777777" w:rsidR="00AD62C6" w:rsidRPr="00C31E24" w:rsidRDefault="00AD62C6" w:rsidP="00A54A67">
            <w:pPr>
              <w:pStyle w:val="TAC"/>
              <w:spacing w:line="256" w:lineRule="auto"/>
              <w:rPr>
                <w:rFonts w:eastAsia="Calibri"/>
                <w:szCs w:val="22"/>
                <w:lang w:eastAsia="en-US"/>
              </w:rPr>
            </w:pPr>
            <w:r w:rsidRPr="00C31E24">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FAD1A3" w14:textId="77777777" w:rsidR="00AD62C6" w:rsidRPr="00C31E24" w:rsidRDefault="00AD62C6" w:rsidP="00A54A67">
            <w:pPr>
              <w:pStyle w:val="TAL"/>
              <w:spacing w:line="256" w:lineRule="auto"/>
              <w:rPr>
                <w:rFonts w:eastAsia="Calibri"/>
                <w:lang w:eastAsia="en-US"/>
              </w:rPr>
            </w:pPr>
            <w:r w:rsidRPr="00C31E24">
              <w:rPr>
                <w:rFonts w:eastAsia="Calibri"/>
              </w:rPr>
              <w:t>Media Transmission Notification</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D4917CF" w14:textId="77777777" w:rsidR="00AD62C6" w:rsidRPr="00C31E24" w:rsidRDefault="00AD62C6" w:rsidP="00A54A67">
            <w:pPr>
              <w:pStyle w:val="TAC"/>
              <w:spacing w:line="256" w:lineRule="auto"/>
              <w:rPr>
                <w:rFonts w:eastAsia="Calibri"/>
                <w:szCs w:val="22"/>
                <w:lang w:eastAsia="en-US"/>
              </w:rPr>
            </w:pPr>
            <w:r w:rsidRPr="00C31E24">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31F83" w14:textId="77777777" w:rsidR="00AD62C6" w:rsidRPr="00C31E24" w:rsidRDefault="00AD62C6" w:rsidP="00A54A67">
            <w:pPr>
              <w:pStyle w:val="TAC"/>
              <w:spacing w:line="256" w:lineRule="auto"/>
              <w:rPr>
                <w:rFonts w:eastAsia="Calibri"/>
                <w:szCs w:val="22"/>
                <w:lang w:eastAsia="en-US"/>
              </w:rPr>
            </w:pPr>
            <w:r w:rsidRPr="00C31E24">
              <w:rPr>
                <w:rFonts w:eastAsia="Calibri"/>
                <w:szCs w:val="22"/>
              </w:rPr>
              <w:t>-</w:t>
            </w:r>
          </w:p>
        </w:tc>
      </w:tr>
      <w:tr w:rsidR="00AD62C6" w:rsidRPr="00C31E24" w14:paraId="03E19B75"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7D6E136D" w14:textId="77777777" w:rsidR="00AD62C6" w:rsidRPr="00C31E24" w:rsidRDefault="00AD62C6" w:rsidP="00A54A67">
            <w:pPr>
              <w:pStyle w:val="TAC"/>
              <w:spacing w:line="256" w:lineRule="auto"/>
              <w:rPr>
                <w:rFonts w:eastAsia="Calibri"/>
                <w:lang w:eastAsia="en-US"/>
              </w:rPr>
            </w:pPr>
            <w:r w:rsidRPr="00C31E24">
              <w:rPr>
                <w:rFonts w:eastAsia="Calibri"/>
                <w:lang w:eastAsia="en-US"/>
              </w:rPr>
              <w:t>23</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2EC4605" w14:textId="77777777" w:rsidR="00AD62C6" w:rsidRPr="00C31E24" w:rsidRDefault="00AD62C6" w:rsidP="00A54A67">
            <w:pPr>
              <w:pStyle w:val="TAL"/>
              <w:spacing w:line="256" w:lineRule="auto"/>
              <w:rPr>
                <w:rFonts w:eastAsia="Calibri"/>
                <w:lang w:eastAsia="en-US"/>
              </w:rPr>
            </w:pPr>
            <w:r w:rsidRPr="00C31E24">
              <w:t xml:space="preserve">Check: Does the UE (MCVideo Client) acknowledges receipt of the </w:t>
            </w:r>
            <w:r w:rsidRPr="00C31E24">
              <w:rPr>
                <w:rFonts w:eastAsia="Calibri"/>
              </w:rPr>
              <w:t>Media Transmission Notification</w:t>
            </w:r>
            <w:r w:rsidRPr="00C31E24">
              <w:t xml:space="preserv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D46E663" w14:textId="77777777" w:rsidR="00AD62C6" w:rsidRPr="00C31E24" w:rsidRDefault="00AD62C6" w:rsidP="00A54A67">
            <w:pPr>
              <w:pStyle w:val="TAC"/>
              <w:spacing w:line="256" w:lineRule="auto"/>
              <w:rPr>
                <w:rFonts w:eastAsia="Calibri"/>
                <w:szCs w:val="22"/>
                <w:lang w:eastAsia="en-US"/>
              </w:rPr>
            </w:pPr>
            <w:r w:rsidRPr="00C31E24">
              <w:rPr>
                <w:rFonts w:eastAsia="Calibri"/>
              </w:rPr>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014320" w14:textId="77777777" w:rsidR="00AD62C6" w:rsidRPr="00C31E24" w:rsidRDefault="00AD62C6" w:rsidP="00A54A67">
            <w:pPr>
              <w:pStyle w:val="TAL"/>
              <w:spacing w:line="256" w:lineRule="auto"/>
              <w:rPr>
                <w:rFonts w:eastAsia="Calibri"/>
                <w:lang w:eastAsia="en-US"/>
              </w:rPr>
            </w:pPr>
            <w:r w:rsidRPr="00C31E24">
              <w:rPr>
                <w:rFonts w:eastAsia="Calibri" w:cs="Arial"/>
                <w:szCs w:val="18"/>
              </w:rPr>
              <w:t>Transmission Control Ack</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1F790755" w14:textId="77777777" w:rsidR="00AD62C6" w:rsidRPr="00C31E24" w:rsidRDefault="00AD62C6" w:rsidP="00A54A67">
            <w:pPr>
              <w:pStyle w:val="TAC"/>
              <w:spacing w:line="256" w:lineRule="auto"/>
              <w:rPr>
                <w:rFonts w:eastAsia="Calibri"/>
                <w:szCs w:val="22"/>
                <w:lang w:eastAsia="en-US"/>
              </w:rPr>
            </w:pPr>
            <w:r w:rsidRPr="00C31E24">
              <w:rPr>
                <w:rFonts w:eastAsia="Calibri"/>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11B0027" w14:textId="77777777" w:rsidR="00AD62C6" w:rsidRPr="00C31E24" w:rsidRDefault="00AD62C6" w:rsidP="00A54A67">
            <w:pPr>
              <w:pStyle w:val="TAC"/>
              <w:spacing w:line="256" w:lineRule="auto"/>
              <w:rPr>
                <w:rFonts w:eastAsia="Calibri"/>
                <w:szCs w:val="22"/>
                <w:lang w:eastAsia="en-US"/>
              </w:rPr>
            </w:pPr>
            <w:r w:rsidRPr="00C31E24">
              <w:rPr>
                <w:rFonts w:eastAsia="Calibri"/>
                <w:szCs w:val="18"/>
              </w:rPr>
              <w:t>P</w:t>
            </w:r>
          </w:p>
        </w:tc>
      </w:tr>
      <w:tr w:rsidR="00AD62C6" w:rsidRPr="00C31E24" w14:paraId="609D1DE4"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01158F55" w14:textId="77777777" w:rsidR="00AD62C6" w:rsidRPr="00C31E24" w:rsidRDefault="00AD62C6" w:rsidP="00A54A67">
            <w:pPr>
              <w:pStyle w:val="TAC"/>
              <w:spacing w:line="256" w:lineRule="auto"/>
              <w:rPr>
                <w:rFonts w:eastAsia="Calibri"/>
                <w:lang w:eastAsia="en-US"/>
              </w:rPr>
            </w:pPr>
            <w:r w:rsidRPr="00C31E24">
              <w:rPr>
                <w:rFonts w:eastAsia="Calibri"/>
                <w:lang w:eastAsia="en-US"/>
              </w:rPr>
              <w:t>24</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32854DA" w14:textId="77777777" w:rsidR="00AD62C6" w:rsidRPr="00C31E24" w:rsidRDefault="00AD62C6" w:rsidP="00A54A67">
            <w:pPr>
              <w:pStyle w:val="TAL"/>
              <w:spacing w:line="256" w:lineRule="auto"/>
            </w:pPr>
            <w:r w:rsidRPr="00C31E24">
              <w:t>Check: Does the UE (MCVideo Client) provide media transmission notification to the MCVideo User?</w:t>
            </w:r>
          </w:p>
          <w:p w14:paraId="2D4C06C4" w14:textId="77777777" w:rsidR="00AD62C6" w:rsidRPr="00C31E24" w:rsidRDefault="00AD62C6" w:rsidP="00A54A67">
            <w:pPr>
              <w:pStyle w:val="TAL"/>
              <w:spacing w:line="256" w:lineRule="auto"/>
            </w:pPr>
            <w:r w:rsidRPr="00C31E24">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8AC595E" w14:textId="77777777" w:rsidR="00AD62C6" w:rsidRPr="00C31E24" w:rsidRDefault="00AD62C6" w:rsidP="00A54A67">
            <w:pPr>
              <w:pStyle w:val="TAC"/>
              <w:spacing w:line="256" w:lineRule="auto"/>
              <w:rPr>
                <w:rFonts w:eastAsia="Calibri"/>
              </w:rPr>
            </w:pPr>
            <w:r w:rsidRPr="00C31E2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ED4A45" w14:textId="77777777" w:rsidR="00AD62C6" w:rsidRPr="00C31E24" w:rsidRDefault="00AD62C6" w:rsidP="00A54A67">
            <w:pPr>
              <w:pStyle w:val="TAL"/>
              <w:spacing w:line="256" w:lineRule="auto"/>
              <w:rPr>
                <w:rFonts w:eastAsia="Calibri" w:cs="Arial"/>
                <w:szCs w:val="18"/>
              </w:rPr>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847166E" w14:textId="77777777" w:rsidR="00AD62C6" w:rsidRPr="00C31E24" w:rsidRDefault="00AD62C6" w:rsidP="00A54A67">
            <w:pPr>
              <w:pStyle w:val="TAC"/>
              <w:spacing w:line="256" w:lineRule="auto"/>
              <w:rPr>
                <w:rFonts w:eastAsia="Calibri"/>
                <w:szCs w:val="18"/>
              </w:rPr>
            </w:pPr>
            <w:r w:rsidRPr="00C31E24">
              <w:rPr>
                <w:rFonts w:eastAsia="Calibri"/>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3439E1" w14:textId="77777777" w:rsidR="00AD62C6" w:rsidRPr="00C31E24" w:rsidRDefault="00AD62C6" w:rsidP="00A54A67">
            <w:pPr>
              <w:pStyle w:val="TAC"/>
              <w:spacing w:line="256" w:lineRule="auto"/>
              <w:rPr>
                <w:rFonts w:eastAsia="Calibri"/>
                <w:szCs w:val="18"/>
              </w:rPr>
            </w:pPr>
            <w:r w:rsidRPr="00C31E24">
              <w:rPr>
                <w:rFonts w:eastAsia="Calibri"/>
                <w:szCs w:val="18"/>
              </w:rPr>
              <w:t>P</w:t>
            </w:r>
          </w:p>
        </w:tc>
      </w:tr>
      <w:tr w:rsidR="00AD62C6" w:rsidRPr="00C31E24" w14:paraId="1AAB2A82"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069093AA" w14:textId="77777777" w:rsidR="00AD62C6" w:rsidRPr="00C31E24" w:rsidRDefault="00AD62C6" w:rsidP="00A54A67">
            <w:pPr>
              <w:pStyle w:val="TAC"/>
              <w:spacing w:line="256" w:lineRule="auto"/>
              <w:rPr>
                <w:rFonts w:eastAsia="Calibri"/>
                <w:lang w:eastAsia="en-US"/>
              </w:rPr>
            </w:pPr>
            <w:r w:rsidRPr="00C31E24">
              <w:rPr>
                <w:rFonts w:eastAsia="Calibri"/>
                <w:lang w:eastAsia="en-US"/>
              </w:rPr>
              <w:t>25</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37DA072" w14:textId="77777777" w:rsidR="00AD62C6" w:rsidRPr="00C31E24" w:rsidRDefault="00AD62C6" w:rsidP="00A54A67">
            <w:pPr>
              <w:pStyle w:val="TAL"/>
              <w:spacing w:line="256" w:lineRule="auto"/>
            </w:pPr>
            <w:r w:rsidRPr="00C31E24">
              <w:rPr>
                <w:rFonts w:eastAsia="Calibri"/>
              </w:rPr>
              <w:t xml:space="preserve">The SS (MCVideo Server) sends a Transmission End Notify message </w:t>
            </w:r>
            <w:r w:rsidRPr="00C31E24">
              <w:t>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811E64" w14:textId="77777777" w:rsidR="00AD62C6" w:rsidRPr="00C31E24" w:rsidRDefault="00AD62C6" w:rsidP="00A54A67">
            <w:pPr>
              <w:pStyle w:val="TAC"/>
              <w:spacing w:line="256" w:lineRule="auto"/>
              <w:rPr>
                <w:rFonts w:eastAsia="Calibri"/>
              </w:rPr>
            </w:pPr>
            <w:r w:rsidRPr="00C31E24">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77A83D" w14:textId="77777777" w:rsidR="00AD62C6" w:rsidRPr="00C31E24" w:rsidRDefault="00AD62C6" w:rsidP="00A54A67">
            <w:pPr>
              <w:pStyle w:val="TAL"/>
              <w:spacing w:line="256" w:lineRule="auto"/>
              <w:rPr>
                <w:rFonts w:eastAsia="Calibri" w:cs="Arial"/>
                <w:szCs w:val="18"/>
              </w:rPr>
            </w:pPr>
            <w:r w:rsidRPr="00C31E24">
              <w:t>Transmission End Notify</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4A7DF1B1" w14:textId="77777777" w:rsidR="00AD62C6" w:rsidRPr="00C31E24" w:rsidRDefault="00AD62C6" w:rsidP="00A54A67">
            <w:pPr>
              <w:pStyle w:val="TAC"/>
              <w:spacing w:line="256" w:lineRule="auto"/>
              <w:rPr>
                <w:rFonts w:eastAsia="Calibri"/>
                <w:szCs w:val="18"/>
              </w:rPr>
            </w:pPr>
            <w:r w:rsidRPr="00C31E24">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AE02B8" w14:textId="77777777" w:rsidR="00AD62C6" w:rsidRPr="00C31E24" w:rsidRDefault="00AD62C6" w:rsidP="00A54A67">
            <w:pPr>
              <w:pStyle w:val="TAC"/>
              <w:spacing w:line="256" w:lineRule="auto"/>
              <w:rPr>
                <w:rFonts w:eastAsia="Calibri"/>
                <w:szCs w:val="18"/>
              </w:rPr>
            </w:pPr>
            <w:r w:rsidRPr="00C31E24">
              <w:t>-</w:t>
            </w:r>
          </w:p>
        </w:tc>
      </w:tr>
      <w:tr w:rsidR="00AD62C6" w:rsidRPr="00C31E24" w14:paraId="1AAA882D"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338A72A7" w14:textId="77777777" w:rsidR="00AD62C6" w:rsidRPr="00C31E24" w:rsidRDefault="00AD62C6" w:rsidP="00A54A67">
            <w:pPr>
              <w:pStyle w:val="TAC"/>
              <w:spacing w:line="256" w:lineRule="auto"/>
              <w:rPr>
                <w:rFonts w:eastAsia="Calibri"/>
                <w:lang w:eastAsia="en-US"/>
              </w:rPr>
            </w:pPr>
            <w:r w:rsidRPr="00C31E24">
              <w:rPr>
                <w:rFonts w:eastAsia="Calibri"/>
                <w:lang w:eastAsia="en-US"/>
              </w:rPr>
              <w:t>26</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15D37B3" w14:textId="77777777" w:rsidR="00AD62C6" w:rsidRPr="00C31E24" w:rsidRDefault="00AD62C6" w:rsidP="00A54A67">
            <w:pPr>
              <w:pStyle w:val="TAL"/>
              <w:spacing w:line="256" w:lineRule="auto"/>
            </w:pPr>
            <w:r w:rsidRPr="00C31E24">
              <w:t>Check: Does the UE (MCVideo Client) inform the MCVideo User about the media transmission ended by another user?</w:t>
            </w:r>
          </w:p>
          <w:p w14:paraId="502EAF5C" w14:textId="77777777" w:rsidR="00AD62C6" w:rsidRPr="00C31E24" w:rsidRDefault="00AD62C6" w:rsidP="00A54A67">
            <w:pPr>
              <w:pStyle w:val="TAL"/>
              <w:spacing w:line="256" w:lineRule="auto"/>
              <w:rPr>
                <w:rFonts w:eastAsia="Calibri"/>
              </w:rPr>
            </w:pPr>
            <w:r w:rsidRPr="00C31E24">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A0A3464" w14:textId="77777777" w:rsidR="00AD62C6" w:rsidRPr="00C31E24" w:rsidRDefault="00AD62C6" w:rsidP="00A54A67">
            <w:pPr>
              <w:pStyle w:val="TAC"/>
              <w:spacing w:line="256" w:lineRule="auto"/>
              <w:rPr>
                <w:rFonts w:eastAsia="Calibri"/>
                <w:szCs w:val="22"/>
              </w:rPr>
            </w:pPr>
            <w:r w:rsidRPr="00C31E2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889D3E" w14:textId="77777777" w:rsidR="00AD62C6" w:rsidRPr="00C31E24" w:rsidRDefault="00AD62C6" w:rsidP="00A54A67">
            <w:pPr>
              <w:pStyle w:val="TAL"/>
              <w:spacing w:line="256" w:lineRule="auto"/>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8054736" w14:textId="77777777" w:rsidR="00AD62C6" w:rsidRPr="00C31E24" w:rsidRDefault="00AD62C6" w:rsidP="00A54A67">
            <w:pPr>
              <w:pStyle w:val="TAC"/>
              <w:spacing w:line="256" w:lineRule="auto"/>
            </w:pPr>
            <w:r w:rsidRPr="00C31E24">
              <w:rPr>
                <w:rFonts w:eastAsia="Calibri"/>
                <w:szCs w:val="18"/>
              </w:rPr>
              <w:t>6</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D89CDD7" w14:textId="77777777" w:rsidR="00AD62C6" w:rsidRPr="00C31E24" w:rsidRDefault="00AD62C6" w:rsidP="00A54A67">
            <w:pPr>
              <w:pStyle w:val="TAC"/>
              <w:spacing w:line="256" w:lineRule="auto"/>
            </w:pPr>
            <w:r w:rsidRPr="00C31E24">
              <w:rPr>
                <w:rFonts w:eastAsia="Calibri"/>
                <w:szCs w:val="18"/>
              </w:rPr>
              <w:t>P</w:t>
            </w:r>
          </w:p>
        </w:tc>
      </w:tr>
      <w:tr w:rsidR="00AD62C6" w:rsidRPr="00C31E24" w14:paraId="691716E2"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1B36DC60" w14:textId="77777777" w:rsidR="00AD62C6" w:rsidRPr="00C31E24" w:rsidRDefault="00AD62C6" w:rsidP="00A54A67">
            <w:pPr>
              <w:pStyle w:val="TAC"/>
              <w:spacing w:line="256" w:lineRule="auto"/>
              <w:rPr>
                <w:rFonts w:eastAsia="Calibri"/>
                <w:lang w:eastAsia="en-US"/>
              </w:rPr>
            </w:pPr>
            <w:r w:rsidRPr="00C31E24">
              <w:rPr>
                <w:rFonts w:eastAsia="Calibri"/>
                <w:lang w:eastAsia="en-US"/>
              </w:rPr>
              <w:t>27</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2B100EE" w14:textId="77777777" w:rsidR="00AD62C6" w:rsidRPr="00C31E24" w:rsidRDefault="00AD62C6" w:rsidP="00A54A67">
            <w:pPr>
              <w:pStyle w:val="TAL"/>
              <w:spacing w:line="256" w:lineRule="auto"/>
              <w:rPr>
                <w:rFonts w:eastAsia="Calibri"/>
              </w:rPr>
            </w:pPr>
            <w:r w:rsidRPr="00C31E24">
              <w:rPr>
                <w:rFonts w:eastAsia="Calibri"/>
              </w:rPr>
              <w:t xml:space="preserve">The SS (MCVideo Server) sends a Transmission Idle message </w:t>
            </w:r>
            <w:r w:rsidRPr="00C31E24">
              <w:t>over the unicast channel..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7D6AD2" w14:textId="77777777" w:rsidR="00AD62C6" w:rsidRPr="00C31E24" w:rsidRDefault="00AD62C6" w:rsidP="00A54A67">
            <w:pPr>
              <w:pStyle w:val="TAC"/>
              <w:spacing w:line="256" w:lineRule="auto"/>
              <w:rPr>
                <w:rFonts w:eastAsia="Calibri"/>
                <w:szCs w:val="22"/>
              </w:rPr>
            </w:pPr>
            <w:r w:rsidRPr="00C31E24">
              <w:rPr>
                <w:rFonts w:eastAsia="Calibri"/>
                <w:szCs w:val="22"/>
              </w:rPr>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77FB9E" w14:textId="77777777" w:rsidR="00AD62C6" w:rsidRPr="00C31E24" w:rsidRDefault="00AD62C6" w:rsidP="00A54A67">
            <w:pPr>
              <w:pStyle w:val="TAL"/>
              <w:spacing w:line="256" w:lineRule="auto"/>
            </w:pPr>
            <w:r w:rsidRPr="00C31E24">
              <w:rPr>
                <w:rFonts w:eastAsia="Calibri"/>
              </w:rPr>
              <w:t>Transmission Idle</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36FCA3A8" w14:textId="77777777" w:rsidR="00AD62C6" w:rsidRPr="00C31E24" w:rsidRDefault="00AD62C6" w:rsidP="00A54A67">
            <w:pPr>
              <w:pStyle w:val="TAC"/>
              <w:spacing w:line="256" w:lineRule="auto"/>
              <w:rPr>
                <w:rFonts w:eastAsia="Calibri"/>
                <w:szCs w:val="18"/>
              </w:rPr>
            </w:pPr>
            <w:r w:rsidRPr="00C31E24">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1F33E8" w14:textId="77777777" w:rsidR="00AD62C6" w:rsidRPr="00C31E24" w:rsidRDefault="00AD62C6" w:rsidP="00A54A67">
            <w:pPr>
              <w:pStyle w:val="TAC"/>
              <w:spacing w:line="256" w:lineRule="auto"/>
              <w:rPr>
                <w:rFonts w:eastAsia="Calibri"/>
                <w:szCs w:val="18"/>
              </w:rPr>
            </w:pPr>
            <w:r w:rsidRPr="00C31E24">
              <w:rPr>
                <w:rFonts w:eastAsia="Calibri"/>
                <w:szCs w:val="22"/>
              </w:rPr>
              <w:t>-</w:t>
            </w:r>
          </w:p>
        </w:tc>
      </w:tr>
      <w:tr w:rsidR="00AD62C6" w:rsidRPr="00C31E24" w14:paraId="20BFB756"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35D5C082" w14:textId="77777777" w:rsidR="00AD62C6" w:rsidRPr="00C31E24" w:rsidRDefault="00AD62C6" w:rsidP="00A54A67">
            <w:pPr>
              <w:pStyle w:val="TAC"/>
              <w:spacing w:line="256" w:lineRule="auto"/>
              <w:rPr>
                <w:rFonts w:eastAsia="Calibri"/>
                <w:lang w:eastAsia="en-US"/>
              </w:rPr>
            </w:pPr>
            <w:r w:rsidRPr="00C31E24">
              <w:rPr>
                <w:rFonts w:eastAsia="Calibri"/>
                <w:lang w:eastAsia="en-US"/>
              </w:rPr>
              <w:t>28</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446FDFC" w14:textId="77777777" w:rsidR="00AD62C6" w:rsidRPr="00C31E24" w:rsidRDefault="00AD62C6" w:rsidP="00A54A67">
            <w:pPr>
              <w:pStyle w:val="TAL"/>
              <w:spacing w:line="256" w:lineRule="auto"/>
              <w:rPr>
                <w:rFonts w:eastAsia="Calibri"/>
              </w:rPr>
            </w:pPr>
            <w:r w:rsidRPr="00C31E24">
              <w:rPr>
                <w:rFonts w:eastAsia="Calibri"/>
              </w:rPr>
              <w:t>Make the MCVideo User end the on-demand group call.</w:t>
            </w:r>
          </w:p>
          <w:p w14:paraId="128AA6AF" w14:textId="77777777" w:rsidR="00AD62C6" w:rsidRPr="00C31E24" w:rsidRDefault="00AD62C6" w:rsidP="00A54A67">
            <w:pPr>
              <w:pStyle w:val="TAL"/>
              <w:spacing w:line="256" w:lineRule="auto"/>
              <w:rPr>
                <w:rFonts w:eastAsia="Calibri"/>
                <w:lang w:eastAsia="en-US"/>
              </w:rPr>
            </w:pPr>
            <w:r w:rsidRPr="00C31E24">
              <w:rPr>
                <w:rFonts w:eastAsia="Calibri"/>
              </w:rPr>
              <w:t>(NOTE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293DE5" w14:textId="77777777" w:rsidR="00AD62C6" w:rsidRPr="00C31E24" w:rsidRDefault="00AD62C6" w:rsidP="00A54A67">
            <w:pPr>
              <w:pStyle w:val="TAC"/>
              <w:spacing w:line="256" w:lineRule="auto"/>
              <w:rPr>
                <w:rFonts w:eastAsia="Calibri"/>
                <w:szCs w:val="22"/>
                <w:lang w:eastAsia="en-US"/>
              </w:rPr>
            </w:pPr>
            <w:r w:rsidRPr="00C31E24">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386E7C" w14:textId="77777777" w:rsidR="00AD62C6" w:rsidRPr="00C31E24" w:rsidRDefault="00AD62C6" w:rsidP="00A54A67">
            <w:pPr>
              <w:pStyle w:val="TAL"/>
              <w:spacing w:line="256" w:lineRule="auto"/>
              <w:rPr>
                <w:rFonts w:eastAsia="Calibri"/>
                <w:lang w:eastAsia="en-US"/>
              </w:rPr>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60F33AED" w14:textId="77777777" w:rsidR="00AD62C6" w:rsidRPr="00C31E24" w:rsidRDefault="00AD62C6" w:rsidP="00A54A67">
            <w:pPr>
              <w:pStyle w:val="TAC"/>
              <w:spacing w:line="256" w:lineRule="auto"/>
              <w:rPr>
                <w:rFonts w:eastAsia="Calibri"/>
                <w:szCs w:val="22"/>
                <w:lang w:eastAsia="en-US"/>
              </w:rPr>
            </w:pPr>
            <w:r w:rsidRPr="00C31E24">
              <w:rPr>
                <w:rFonts w:eastAsia="Calibri"/>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E28728F" w14:textId="77777777" w:rsidR="00AD62C6" w:rsidRPr="00C31E24" w:rsidRDefault="00AD62C6" w:rsidP="00A54A67">
            <w:pPr>
              <w:pStyle w:val="TAC"/>
              <w:spacing w:line="256" w:lineRule="auto"/>
              <w:rPr>
                <w:rFonts w:eastAsia="Calibri"/>
                <w:szCs w:val="22"/>
                <w:lang w:eastAsia="en-US"/>
              </w:rPr>
            </w:pPr>
            <w:r w:rsidRPr="00C31E24">
              <w:rPr>
                <w:rFonts w:eastAsia="Calibri"/>
                <w:szCs w:val="22"/>
              </w:rPr>
              <w:t>-</w:t>
            </w:r>
          </w:p>
        </w:tc>
      </w:tr>
      <w:tr w:rsidR="00AD62C6" w:rsidRPr="00C31E24" w14:paraId="1E26B550" w14:textId="77777777" w:rsidTr="00A54A67">
        <w:tc>
          <w:tcPr>
            <w:tcW w:w="533" w:type="dxa"/>
            <w:tcBorders>
              <w:top w:val="single" w:sz="4" w:space="0" w:color="auto"/>
              <w:left w:val="single" w:sz="4" w:space="0" w:color="auto"/>
              <w:bottom w:val="single" w:sz="4" w:space="0" w:color="auto"/>
              <w:right w:val="single" w:sz="4" w:space="0" w:color="auto"/>
            </w:tcBorders>
            <w:shd w:val="clear" w:color="auto" w:fill="auto"/>
          </w:tcPr>
          <w:p w14:paraId="75E91A8E" w14:textId="77777777" w:rsidR="00AD62C6" w:rsidRPr="00C31E24" w:rsidRDefault="00AD62C6" w:rsidP="00A54A67">
            <w:pPr>
              <w:pStyle w:val="TAC"/>
              <w:spacing w:line="256" w:lineRule="auto"/>
              <w:rPr>
                <w:rFonts w:eastAsia="Calibri"/>
                <w:lang w:eastAsia="en-US"/>
              </w:rPr>
            </w:pPr>
            <w:r w:rsidRPr="00C31E24">
              <w:rPr>
                <w:rFonts w:eastAsia="Calibri"/>
                <w:lang w:eastAsia="en-US"/>
              </w:rPr>
              <w:t>29</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AACC242" w14:textId="77777777" w:rsidR="00AD62C6" w:rsidRPr="00C31E24" w:rsidRDefault="00AD62C6" w:rsidP="00A54A67">
            <w:pPr>
              <w:pStyle w:val="TAL"/>
              <w:spacing w:line="256" w:lineRule="auto"/>
              <w:rPr>
                <w:rFonts w:eastAsia="Calibri"/>
                <w:lang w:eastAsia="en-US"/>
              </w:rPr>
            </w:pPr>
            <w:r w:rsidRPr="00C31E24">
              <w:rPr>
                <w:rFonts w:eastAsia="Calibri"/>
              </w:rPr>
              <w:t xml:space="preserve">Check: Does the UE (MCVideo Client) perform Generic </w:t>
            </w:r>
            <w:r w:rsidRPr="00C31E24">
              <w:t>Test</w:t>
            </w:r>
            <w:r w:rsidRPr="00C31E24">
              <w:rPr>
                <w:rFonts w:eastAsia="Calibri"/>
              </w:rPr>
              <w:t xml:space="preserve"> Procedure for </w:t>
            </w:r>
            <w:r w:rsidRPr="00C31E24">
              <w:t xml:space="preserve">MCX CO call release </w:t>
            </w:r>
            <w:r w:rsidRPr="00C31E24">
              <w:rPr>
                <w:rFonts w:eastAsia="Calibri"/>
              </w:rPr>
              <w:t xml:space="preserve">as described in </w:t>
            </w:r>
            <w:r w:rsidRPr="00C31E24">
              <w:t xml:space="preserve">TS 36.579-1 [2] Table 5.3.10.3-1 </w:t>
            </w:r>
            <w:r w:rsidRPr="00C31E24">
              <w:rPr>
                <w:rFonts w:eastAsia="Calibri"/>
              </w:rPr>
              <w:t>to end the on-demand group call?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0A51D71" w14:textId="77777777" w:rsidR="00AD62C6" w:rsidRPr="00C31E24" w:rsidRDefault="00AD62C6" w:rsidP="00A54A67">
            <w:pPr>
              <w:pStyle w:val="TAC"/>
              <w:spacing w:line="256" w:lineRule="auto"/>
              <w:rPr>
                <w:rFonts w:eastAsia="Calibri"/>
                <w:szCs w:val="22"/>
                <w:lang w:eastAsia="en-US"/>
              </w:rPr>
            </w:pPr>
            <w:r w:rsidRPr="00C31E24">
              <w:rPr>
                <w:rFonts w:eastAsia="Calibri"/>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9674C1E" w14:textId="77777777" w:rsidR="00AD62C6" w:rsidRPr="00C31E24" w:rsidRDefault="00AD62C6" w:rsidP="00A54A67">
            <w:pPr>
              <w:pStyle w:val="TAL"/>
              <w:spacing w:line="256" w:lineRule="auto"/>
              <w:rPr>
                <w:rFonts w:eastAsia="Calibri"/>
                <w:lang w:eastAsia="en-US"/>
              </w:rPr>
            </w:pPr>
            <w:r w:rsidRPr="00C31E24">
              <w:rPr>
                <w:rFonts w:eastAsia="Calibri"/>
              </w:rPr>
              <w:t>-</w:t>
            </w:r>
          </w:p>
        </w:tc>
        <w:tc>
          <w:tcPr>
            <w:tcW w:w="565" w:type="dxa"/>
            <w:tcBorders>
              <w:top w:val="single" w:sz="4" w:space="0" w:color="auto"/>
              <w:left w:val="single" w:sz="4" w:space="0" w:color="auto"/>
              <w:bottom w:val="single" w:sz="4" w:space="0" w:color="auto"/>
              <w:right w:val="single" w:sz="4" w:space="0" w:color="auto"/>
            </w:tcBorders>
            <w:shd w:val="clear" w:color="auto" w:fill="auto"/>
          </w:tcPr>
          <w:p w14:paraId="0AE01376" w14:textId="77777777" w:rsidR="00AD62C6" w:rsidRPr="00C31E24" w:rsidRDefault="00AD62C6" w:rsidP="00A54A67">
            <w:pPr>
              <w:pStyle w:val="TAC"/>
              <w:spacing w:line="256" w:lineRule="auto"/>
              <w:rPr>
                <w:rFonts w:eastAsia="Calibri"/>
                <w:szCs w:val="22"/>
                <w:lang w:eastAsia="en-US"/>
              </w:rPr>
            </w:pPr>
            <w:r w:rsidRPr="00C31E24">
              <w:rPr>
                <w:rFonts w:eastAsia="Calibri"/>
                <w:szCs w:val="22"/>
              </w:rPr>
              <w:t>8</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575362" w14:textId="77777777" w:rsidR="00AD62C6" w:rsidRPr="00C31E24" w:rsidRDefault="00AD62C6" w:rsidP="00A54A67">
            <w:pPr>
              <w:pStyle w:val="TAC"/>
              <w:spacing w:line="256" w:lineRule="auto"/>
              <w:rPr>
                <w:rFonts w:eastAsia="Calibri"/>
                <w:szCs w:val="22"/>
                <w:lang w:eastAsia="en-US"/>
              </w:rPr>
            </w:pPr>
            <w:r w:rsidRPr="00C31E24">
              <w:rPr>
                <w:rFonts w:eastAsia="Calibri"/>
              </w:rPr>
              <w:t>-</w:t>
            </w:r>
          </w:p>
        </w:tc>
      </w:tr>
      <w:tr w:rsidR="00AD62C6" w:rsidRPr="00C31E24" w14:paraId="6BA8657D" w14:textId="77777777" w:rsidTr="00A54A67">
        <w:tc>
          <w:tcPr>
            <w:tcW w:w="9600" w:type="dxa"/>
            <w:gridSpan w:val="6"/>
            <w:tcBorders>
              <w:top w:val="single" w:sz="4" w:space="0" w:color="auto"/>
              <w:left w:val="single" w:sz="4" w:space="0" w:color="auto"/>
              <w:bottom w:val="single" w:sz="4" w:space="0" w:color="auto"/>
              <w:right w:val="single" w:sz="4" w:space="0" w:color="auto"/>
            </w:tcBorders>
            <w:shd w:val="clear" w:color="auto" w:fill="auto"/>
            <w:hideMark/>
          </w:tcPr>
          <w:p w14:paraId="4E068851" w14:textId="77777777" w:rsidR="00AD62C6" w:rsidRPr="00C31E24" w:rsidRDefault="00AD62C6" w:rsidP="00A54A67">
            <w:pPr>
              <w:pStyle w:val="TAN"/>
              <w:spacing w:line="256" w:lineRule="auto"/>
              <w:rPr>
                <w:lang w:eastAsia="en-US"/>
              </w:rPr>
            </w:pPr>
            <w:r w:rsidRPr="00C31E24">
              <w:rPr>
                <w:lang w:eastAsia="en-US"/>
              </w:rPr>
              <w:t>NOTE 1:</w:t>
            </w:r>
            <w:r w:rsidRPr="00C31E24">
              <w:rPr>
                <w:lang w:eastAsia="en-US"/>
              </w:rPr>
              <w:tab/>
              <w:t>This is expected to be done via a suitable implementation dependent MMI.</w:t>
            </w:r>
          </w:p>
        </w:tc>
      </w:tr>
    </w:tbl>
    <w:p w14:paraId="364A52FD" w14:textId="77777777" w:rsidR="00AD62C6" w:rsidRPr="00C31E24" w:rsidRDefault="00AD62C6" w:rsidP="00AD62C6"/>
    <w:p w14:paraId="5C5E8103" w14:textId="77777777" w:rsidR="00AD62C6" w:rsidRPr="00C31E24" w:rsidRDefault="00AD62C6" w:rsidP="00AD62C6">
      <w:pPr>
        <w:pStyle w:val="H6"/>
      </w:pPr>
      <w:r w:rsidRPr="00C31E24">
        <w:t>6.8.1.3.3</w:t>
      </w:r>
      <w:r w:rsidRPr="00C31E24">
        <w:tab/>
        <w:t>Specific message contents</w:t>
      </w:r>
    </w:p>
    <w:p w14:paraId="30882669" w14:textId="77777777" w:rsidR="00AD62C6" w:rsidRPr="00C31E24" w:rsidRDefault="00AD62C6" w:rsidP="00AD62C6">
      <w:pPr>
        <w:pStyle w:val="TH"/>
      </w:pPr>
      <w:r w:rsidRPr="00C31E24">
        <w:t>Table 6.8.1.3.3-1: SIP INVITE (Step 2, Table 6.8.1.3.2-1; Step 2, TS 36.579-1 [2] Table 5.3B.1.3-1)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5"/>
        <w:gridCol w:w="2190"/>
        <w:gridCol w:w="1460"/>
        <w:gridCol w:w="1186"/>
      </w:tblGrid>
      <w:tr w:rsidR="00AD62C6" w:rsidRPr="00C31E24" w14:paraId="2756BDE2" w14:textId="77777777" w:rsidTr="00A54A67">
        <w:trPr>
          <w:tblHeader/>
        </w:trPr>
        <w:tc>
          <w:tcPr>
            <w:tcW w:w="9634" w:type="dxa"/>
            <w:gridSpan w:val="5"/>
          </w:tcPr>
          <w:p w14:paraId="72364735" w14:textId="77777777" w:rsidR="00AD62C6" w:rsidRPr="00C31E24" w:rsidRDefault="00AD62C6" w:rsidP="00A54A67">
            <w:pPr>
              <w:pStyle w:val="TAL"/>
              <w:keepNext w:val="0"/>
              <w:keepLines w:val="0"/>
              <w:widowControl w:val="0"/>
              <w:rPr>
                <w:color w:val="000000"/>
              </w:rPr>
            </w:pPr>
            <w:r w:rsidRPr="00C31E24">
              <w:rPr>
                <w:color w:val="000000"/>
              </w:rPr>
              <w:t>Derivation Path: TS 36.579-1 [2], Table 5.5.2.5.1-1</w:t>
            </w:r>
          </w:p>
        </w:tc>
      </w:tr>
      <w:tr w:rsidR="00AD62C6" w:rsidRPr="00C31E24" w14:paraId="548A486B" w14:textId="77777777" w:rsidTr="00A54A67">
        <w:trPr>
          <w:tblHeader/>
        </w:trPr>
        <w:tc>
          <w:tcPr>
            <w:tcW w:w="2973" w:type="dxa"/>
          </w:tcPr>
          <w:p w14:paraId="45BF43DE" w14:textId="77777777" w:rsidR="00AD62C6" w:rsidRPr="00C31E24" w:rsidRDefault="00AD62C6" w:rsidP="00A54A67">
            <w:pPr>
              <w:pStyle w:val="TAH"/>
              <w:keepNext w:val="0"/>
              <w:keepLines w:val="0"/>
              <w:widowControl w:val="0"/>
              <w:rPr>
                <w:color w:val="000000"/>
              </w:rPr>
            </w:pPr>
            <w:r w:rsidRPr="00C31E24">
              <w:rPr>
                <w:color w:val="000000"/>
              </w:rPr>
              <w:t>Information Element</w:t>
            </w:r>
          </w:p>
        </w:tc>
        <w:tc>
          <w:tcPr>
            <w:tcW w:w="1825" w:type="dxa"/>
          </w:tcPr>
          <w:p w14:paraId="559B8166" w14:textId="77777777" w:rsidR="00AD62C6" w:rsidRPr="00C31E24" w:rsidRDefault="00AD62C6" w:rsidP="00A54A67">
            <w:pPr>
              <w:pStyle w:val="TAH"/>
              <w:keepNext w:val="0"/>
              <w:keepLines w:val="0"/>
              <w:widowControl w:val="0"/>
              <w:rPr>
                <w:color w:val="000000"/>
              </w:rPr>
            </w:pPr>
            <w:r w:rsidRPr="00C31E24">
              <w:rPr>
                <w:color w:val="000000"/>
              </w:rPr>
              <w:t>Value/remark</w:t>
            </w:r>
          </w:p>
        </w:tc>
        <w:tc>
          <w:tcPr>
            <w:tcW w:w="2190" w:type="dxa"/>
            <w:tcBorders>
              <w:bottom w:val="single" w:sz="4" w:space="0" w:color="auto"/>
            </w:tcBorders>
          </w:tcPr>
          <w:p w14:paraId="49C01985" w14:textId="77777777" w:rsidR="00AD62C6" w:rsidRPr="00C31E24" w:rsidRDefault="00AD62C6" w:rsidP="00A54A67">
            <w:pPr>
              <w:pStyle w:val="TAH"/>
              <w:keepNext w:val="0"/>
              <w:keepLines w:val="0"/>
              <w:widowControl w:val="0"/>
              <w:rPr>
                <w:color w:val="000000"/>
              </w:rPr>
            </w:pPr>
            <w:r w:rsidRPr="00C31E24">
              <w:rPr>
                <w:color w:val="000000"/>
              </w:rPr>
              <w:t>Comment</w:t>
            </w:r>
          </w:p>
        </w:tc>
        <w:tc>
          <w:tcPr>
            <w:tcW w:w="1460" w:type="dxa"/>
          </w:tcPr>
          <w:p w14:paraId="699FD9A2" w14:textId="77777777" w:rsidR="00AD62C6" w:rsidRPr="00C31E24" w:rsidRDefault="00AD62C6" w:rsidP="00A54A67">
            <w:pPr>
              <w:pStyle w:val="TAH"/>
              <w:keepNext w:val="0"/>
              <w:keepLines w:val="0"/>
              <w:widowControl w:val="0"/>
              <w:rPr>
                <w:color w:val="000000"/>
              </w:rPr>
            </w:pPr>
            <w:r w:rsidRPr="00C31E24">
              <w:rPr>
                <w:color w:val="000000"/>
              </w:rPr>
              <w:t>Reference</w:t>
            </w:r>
          </w:p>
        </w:tc>
        <w:tc>
          <w:tcPr>
            <w:tcW w:w="1186" w:type="dxa"/>
          </w:tcPr>
          <w:p w14:paraId="346CFF48" w14:textId="77777777" w:rsidR="00AD62C6" w:rsidRPr="00C31E24" w:rsidRDefault="00AD62C6" w:rsidP="00A54A67">
            <w:pPr>
              <w:pStyle w:val="TAH"/>
              <w:keepNext w:val="0"/>
              <w:keepLines w:val="0"/>
              <w:widowControl w:val="0"/>
              <w:rPr>
                <w:color w:val="000000"/>
              </w:rPr>
            </w:pPr>
            <w:r w:rsidRPr="00C31E24">
              <w:rPr>
                <w:color w:val="000000"/>
              </w:rPr>
              <w:t>Condition</w:t>
            </w:r>
          </w:p>
        </w:tc>
      </w:tr>
      <w:tr w:rsidR="00AD62C6" w:rsidRPr="00C31E24" w14:paraId="6E4ED3F9" w14:textId="77777777" w:rsidTr="00A54A67">
        <w:tc>
          <w:tcPr>
            <w:tcW w:w="2973" w:type="dxa"/>
            <w:vAlign w:val="center"/>
          </w:tcPr>
          <w:p w14:paraId="580913DA" w14:textId="77777777" w:rsidR="00AD62C6" w:rsidRPr="00C31E24" w:rsidRDefault="00AD62C6" w:rsidP="00A54A67">
            <w:pPr>
              <w:pStyle w:val="TAL"/>
              <w:rPr>
                <w:b/>
                <w:bCs/>
              </w:rPr>
            </w:pPr>
            <w:r w:rsidRPr="00C31E24">
              <w:rPr>
                <w:b/>
                <w:bCs/>
              </w:rPr>
              <w:t>Message-body</w:t>
            </w:r>
          </w:p>
        </w:tc>
        <w:tc>
          <w:tcPr>
            <w:tcW w:w="1825" w:type="dxa"/>
          </w:tcPr>
          <w:p w14:paraId="6F4B6A02" w14:textId="77777777" w:rsidR="00AD62C6" w:rsidRPr="00C31E24" w:rsidRDefault="00AD62C6" w:rsidP="00A54A67">
            <w:pPr>
              <w:pStyle w:val="TAL"/>
            </w:pPr>
          </w:p>
        </w:tc>
        <w:tc>
          <w:tcPr>
            <w:tcW w:w="2190" w:type="dxa"/>
            <w:tcBorders>
              <w:top w:val="single" w:sz="4" w:space="0" w:color="auto"/>
              <w:bottom w:val="single" w:sz="4" w:space="0" w:color="auto"/>
            </w:tcBorders>
          </w:tcPr>
          <w:p w14:paraId="3B2ECA6F" w14:textId="77777777" w:rsidR="00AD62C6" w:rsidRPr="00C31E24" w:rsidRDefault="00AD62C6" w:rsidP="00A54A67">
            <w:pPr>
              <w:pStyle w:val="TAL"/>
            </w:pPr>
          </w:p>
        </w:tc>
        <w:tc>
          <w:tcPr>
            <w:tcW w:w="1460" w:type="dxa"/>
          </w:tcPr>
          <w:p w14:paraId="0D18D9F8" w14:textId="77777777" w:rsidR="00AD62C6" w:rsidRPr="00C31E24" w:rsidRDefault="00AD62C6" w:rsidP="00A54A67">
            <w:pPr>
              <w:pStyle w:val="TAL"/>
            </w:pPr>
          </w:p>
        </w:tc>
        <w:tc>
          <w:tcPr>
            <w:tcW w:w="1186" w:type="dxa"/>
            <w:vAlign w:val="bottom"/>
          </w:tcPr>
          <w:p w14:paraId="0D6ECA2D" w14:textId="77777777" w:rsidR="00AD62C6" w:rsidRPr="00C31E24" w:rsidRDefault="00AD62C6" w:rsidP="00A54A67">
            <w:pPr>
              <w:pStyle w:val="TAL"/>
            </w:pPr>
          </w:p>
        </w:tc>
      </w:tr>
      <w:tr w:rsidR="00AD62C6" w:rsidRPr="00C31E24" w14:paraId="2469A829" w14:textId="77777777" w:rsidTr="00A54A67">
        <w:tc>
          <w:tcPr>
            <w:tcW w:w="2973" w:type="dxa"/>
          </w:tcPr>
          <w:p w14:paraId="6126D710" w14:textId="77777777" w:rsidR="00AD62C6" w:rsidRPr="00C31E24" w:rsidRDefault="00AD62C6" w:rsidP="00A54A67">
            <w:pPr>
              <w:pStyle w:val="TAL"/>
            </w:pPr>
            <w:r w:rsidRPr="00C31E24">
              <w:t xml:space="preserve">  MIME body part</w:t>
            </w:r>
          </w:p>
        </w:tc>
        <w:tc>
          <w:tcPr>
            <w:tcW w:w="1825" w:type="dxa"/>
          </w:tcPr>
          <w:p w14:paraId="2A157853" w14:textId="77777777" w:rsidR="00AD62C6" w:rsidRPr="00C31E24" w:rsidRDefault="00AD62C6" w:rsidP="00A54A67">
            <w:pPr>
              <w:pStyle w:val="TAL"/>
            </w:pPr>
          </w:p>
        </w:tc>
        <w:tc>
          <w:tcPr>
            <w:tcW w:w="2190" w:type="dxa"/>
            <w:tcBorders>
              <w:top w:val="single" w:sz="4" w:space="0" w:color="auto"/>
              <w:bottom w:val="single" w:sz="4" w:space="0" w:color="auto"/>
            </w:tcBorders>
          </w:tcPr>
          <w:p w14:paraId="14B5D721" w14:textId="77777777" w:rsidR="00AD62C6" w:rsidRPr="00C31E24" w:rsidRDefault="00AD62C6" w:rsidP="00A54A67">
            <w:pPr>
              <w:pStyle w:val="TAL"/>
              <w:rPr>
                <w:b/>
                <w:bCs/>
              </w:rPr>
            </w:pPr>
            <w:r w:rsidRPr="00C31E24">
              <w:rPr>
                <w:b/>
                <w:bCs/>
              </w:rPr>
              <w:t>SDP message</w:t>
            </w:r>
          </w:p>
        </w:tc>
        <w:tc>
          <w:tcPr>
            <w:tcW w:w="1460" w:type="dxa"/>
          </w:tcPr>
          <w:p w14:paraId="1F0AD1B3" w14:textId="77777777" w:rsidR="00AD62C6" w:rsidRPr="00C31E24" w:rsidRDefault="00AD62C6" w:rsidP="00A54A67">
            <w:pPr>
              <w:pStyle w:val="TAL"/>
            </w:pPr>
          </w:p>
        </w:tc>
        <w:tc>
          <w:tcPr>
            <w:tcW w:w="1186" w:type="dxa"/>
            <w:vAlign w:val="bottom"/>
          </w:tcPr>
          <w:p w14:paraId="7D1B8927" w14:textId="77777777" w:rsidR="00AD62C6" w:rsidRPr="00C31E24" w:rsidRDefault="00AD62C6" w:rsidP="00A54A67">
            <w:pPr>
              <w:pStyle w:val="TAL"/>
            </w:pPr>
          </w:p>
        </w:tc>
      </w:tr>
      <w:tr w:rsidR="00AD62C6" w:rsidRPr="00C31E24" w14:paraId="046E06AE" w14:textId="77777777" w:rsidTr="00A54A67">
        <w:tc>
          <w:tcPr>
            <w:tcW w:w="2973" w:type="dxa"/>
          </w:tcPr>
          <w:p w14:paraId="046504A4" w14:textId="77777777" w:rsidR="00AD62C6" w:rsidRPr="00C31E24" w:rsidRDefault="00AD62C6" w:rsidP="00A54A67">
            <w:pPr>
              <w:pStyle w:val="TAL"/>
            </w:pPr>
            <w:r w:rsidRPr="00C31E24">
              <w:t xml:space="preserve">    MIME-part-headers</w:t>
            </w:r>
          </w:p>
        </w:tc>
        <w:tc>
          <w:tcPr>
            <w:tcW w:w="1825" w:type="dxa"/>
          </w:tcPr>
          <w:p w14:paraId="326FAF97" w14:textId="77777777" w:rsidR="00AD62C6" w:rsidRPr="00C31E24" w:rsidRDefault="00AD62C6" w:rsidP="00A54A67">
            <w:pPr>
              <w:pStyle w:val="TAL"/>
            </w:pPr>
          </w:p>
        </w:tc>
        <w:tc>
          <w:tcPr>
            <w:tcW w:w="2190" w:type="dxa"/>
            <w:tcBorders>
              <w:top w:val="single" w:sz="4" w:space="0" w:color="auto"/>
              <w:bottom w:val="single" w:sz="4" w:space="0" w:color="auto"/>
            </w:tcBorders>
          </w:tcPr>
          <w:p w14:paraId="01B00D8C" w14:textId="77777777" w:rsidR="00AD62C6" w:rsidRPr="00C31E24" w:rsidRDefault="00AD62C6" w:rsidP="00A54A67">
            <w:pPr>
              <w:pStyle w:val="TAL"/>
            </w:pPr>
          </w:p>
        </w:tc>
        <w:tc>
          <w:tcPr>
            <w:tcW w:w="1460" w:type="dxa"/>
          </w:tcPr>
          <w:p w14:paraId="5A047798" w14:textId="77777777" w:rsidR="00AD62C6" w:rsidRPr="00C31E24" w:rsidRDefault="00AD62C6" w:rsidP="00A54A67">
            <w:pPr>
              <w:pStyle w:val="TAL"/>
            </w:pPr>
          </w:p>
        </w:tc>
        <w:tc>
          <w:tcPr>
            <w:tcW w:w="1186" w:type="dxa"/>
            <w:vAlign w:val="bottom"/>
          </w:tcPr>
          <w:p w14:paraId="786CE3D9" w14:textId="77777777" w:rsidR="00AD62C6" w:rsidRPr="00C31E24" w:rsidRDefault="00AD62C6" w:rsidP="00A54A67">
            <w:pPr>
              <w:pStyle w:val="TAL"/>
            </w:pPr>
          </w:p>
        </w:tc>
      </w:tr>
      <w:tr w:rsidR="00AD62C6" w:rsidRPr="00C31E24" w14:paraId="21EDCDF7" w14:textId="77777777" w:rsidTr="00A54A67">
        <w:tc>
          <w:tcPr>
            <w:tcW w:w="2973" w:type="dxa"/>
          </w:tcPr>
          <w:p w14:paraId="0C02E4A8" w14:textId="77777777" w:rsidR="00AD62C6" w:rsidRPr="00C31E24" w:rsidRDefault="00AD62C6" w:rsidP="00A54A67">
            <w:pPr>
              <w:pStyle w:val="TAL"/>
            </w:pPr>
            <w:r w:rsidRPr="00C31E24">
              <w:t xml:space="preserve">      Content-Type</w:t>
            </w:r>
          </w:p>
        </w:tc>
        <w:tc>
          <w:tcPr>
            <w:tcW w:w="1825" w:type="dxa"/>
          </w:tcPr>
          <w:p w14:paraId="660AB148" w14:textId="77777777" w:rsidR="00AD62C6" w:rsidRPr="00C31E24" w:rsidRDefault="00AD62C6" w:rsidP="00A54A67">
            <w:pPr>
              <w:pStyle w:val="TAL"/>
            </w:pPr>
            <w:r w:rsidRPr="00C31E24">
              <w:t>"application/sdp"</w:t>
            </w:r>
          </w:p>
        </w:tc>
        <w:tc>
          <w:tcPr>
            <w:tcW w:w="2190" w:type="dxa"/>
            <w:tcBorders>
              <w:top w:val="single" w:sz="4" w:space="0" w:color="auto"/>
              <w:bottom w:val="single" w:sz="4" w:space="0" w:color="auto"/>
            </w:tcBorders>
          </w:tcPr>
          <w:p w14:paraId="43401676" w14:textId="77777777" w:rsidR="00AD62C6" w:rsidRPr="00C31E24" w:rsidRDefault="00AD62C6" w:rsidP="00A54A67">
            <w:pPr>
              <w:pStyle w:val="TAL"/>
            </w:pPr>
          </w:p>
        </w:tc>
        <w:tc>
          <w:tcPr>
            <w:tcW w:w="1460" w:type="dxa"/>
          </w:tcPr>
          <w:p w14:paraId="0CAA77A6" w14:textId="77777777" w:rsidR="00AD62C6" w:rsidRPr="00C31E24" w:rsidRDefault="00AD62C6" w:rsidP="00A54A67">
            <w:pPr>
              <w:pStyle w:val="TAL"/>
            </w:pPr>
          </w:p>
        </w:tc>
        <w:tc>
          <w:tcPr>
            <w:tcW w:w="1186" w:type="dxa"/>
            <w:vAlign w:val="bottom"/>
          </w:tcPr>
          <w:p w14:paraId="02BCD96D" w14:textId="77777777" w:rsidR="00AD62C6" w:rsidRPr="00C31E24" w:rsidRDefault="00AD62C6" w:rsidP="00A54A67">
            <w:pPr>
              <w:pStyle w:val="TAL"/>
            </w:pPr>
          </w:p>
        </w:tc>
      </w:tr>
      <w:tr w:rsidR="00AD62C6" w:rsidRPr="00C31E24" w14:paraId="58D118A3" w14:textId="77777777" w:rsidTr="00A54A67">
        <w:tc>
          <w:tcPr>
            <w:tcW w:w="2973" w:type="dxa"/>
            <w:vAlign w:val="center"/>
          </w:tcPr>
          <w:p w14:paraId="3B034C62" w14:textId="77777777" w:rsidR="00AD62C6" w:rsidRPr="00C31E24" w:rsidRDefault="00AD62C6" w:rsidP="00A54A67">
            <w:pPr>
              <w:pStyle w:val="TAL"/>
            </w:pPr>
            <w:r w:rsidRPr="00C31E24">
              <w:t xml:space="preserve">    MIME-part-body</w:t>
            </w:r>
          </w:p>
        </w:tc>
        <w:tc>
          <w:tcPr>
            <w:tcW w:w="1825" w:type="dxa"/>
          </w:tcPr>
          <w:p w14:paraId="0896194E" w14:textId="77777777" w:rsidR="00AD62C6" w:rsidRPr="00C31E24" w:rsidRDefault="00AD62C6" w:rsidP="00A54A67">
            <w:pPr>
              <w:pStyle w:val="TAL"/>
            </w:pPr>
            <w:r w:rsidRPr="00C31E24">
              <w:t>SDP Message as described in Table 6.8.1.3.3-2</w:t>
            </w:r>
          </w:p>
        </w:tc>
        <w:tc>
          <w:tcPr>
            <w:tcW w:w="2190" w:type="dxa"/>
            <w:tcBorders>
              <w:top w:val="single" w:sz="4" w:space="0" w:color="auto"/>
              <w:bottom w:val="single" w:sz="4" w:space="0" w:color="auto"/>
            </w:tcBorders>
          </w:tcPr>
          <w:p w14:paraId="015586AD" w14:textId="77777777" w:rsidR="00AD62C6" w:rsidRPr="00C31E24" w:rsidRDefault="00AD62C6" w:rsidP="00A54A67">
            <w:pPr>
              <w:pStyle w:val="TAL"/>
            </w:pPr>
          </w:p>
        </w:tc>
        <w:tc>
          <w:tcPr>
            <w:tcW w:w="1460" w:type="dxa"/>
          </w:tcPr>
          <w:p w14:paraId="491C5D4F" w14:textId="77777777" w:rsidR="00AD62C6" w:rsidRPr="00C31E24" w:rsidRDefault="00AD62C6" w:rsidP="00A54A67">
            <w:pPr>
              <w:pStyle w:val="TAL"/>
            </w:pPr>
          </w:p>
        </w:tc>
        <w:tc>
          <w:tcPr>
            <w:tcW w:w="1186" w:type="dxa"/>
            <w:vAlign w:val="bottom"/>
          </w:tcPr>
          <w:p w14:paraId="60347DF5" w14:textId="77777777" w:rsidR="00AD62C6" w:rsidRPr="00C31E24" w:rsidRDefault="00AD62C6" w:rsidP="00A54A67">
            <w:pPr>
              <w:pStyle w:val="TAL"/>
            </w:pPr>
          </w:p>
        </w:tc>
      </w:tr>
      <w:tr w:rsidR="00AD62C6" w:rsidRPr="00C31E24" w14:paraId="2AC36DD3" w14:textId="77777777" w:rsidTr="00A54A67">
        <w:tc>
          <w:tcPr>
            <w:tcW w:w="2973" w:type="dxa"/>
            <w:shd w:val="clear" w:color="auto" w:fill="auto"/>
            <w:vAlign w:val="center"/>
          </w:tcPr>
          <w:p w14:paraId="68AB0FFC" w14:textId="77777777" w:rsidR="00AD62C6" w:rsidRPr="00C31E24" w:rsidRDefault="00AD62C6" w:rsidP="00A54A67">
            <w:pPr>
              <w:pStyle w:val="TAL"/>
            </w:pPr>
            <w:r w:rsidRPr="00C31E24">
              <w:t xml:space="preserve">  MIME body part</w:t>
            </w:r>
          </w:p>
        </w:tc>
        <w:tc>
          <w:tcPr>
            <w:tcW w:w="1825" w:type="dxa"/>
            <w:shd w:val="clear" w:color="auto" w:fill="auto"/>
            <w:vAlign w:val="center"/>
          </w:tcPr>
          <w:p w14:paraId="05913089" w14:textId="77777777" w:rsidR="00AD62C6" w:rsidRPr="00C31E24" w:rsidRDefault="00AD62C6" w:rsidP="00A54A67">
            <w:pPr>
              <w:pStyle w:val="TAL"/>
            </w:pPr>
          </w:p>
        </w:tc>
        <w:tc>
          <w:tcPr>
            <w:tcW w:w="2190" w:type="dxa"/>
            <w:tcBorders>
              <w:top w:val="single" w:sz="4" w:space="0" w:color="auto"/>
              <w:bottom w:val="single" w:sz="4" w:space="0" w:color="auto"/>
            </w:tcBorders>
            <w:shd w:val="clear" w:color="auto" w:fill="auto"/>
          </w:tcPr>
          <w:p w14:paraId="2DFFA028" w14:textId="77777777" w:rsidR="00AD62C6" w:rsidRPr="00C31E24" w:rsidRDefault="00AD62C6" w:rsidP="00A54A67">
            <w:pPr>
              <w:pStyle w:val="TAL"/>
              <w:rPr>
                <w:b/>
                <w:bCs/>
              </w:rPr>
            </w:pPr>
            <w:r w:rsidRPr="00C31E24">
              <w:rPr>
                <w:b/>
                <w:bCs/>
              </w:rPr>
              <w:t>MCVideo Info</w:t>
            </w:r>
          </w:p>
        </w:tc>
        <w:tc>
          <w:tcPr>
            <w:tcW w:w="1460" w:type="dxa"/>
            <w:shd w:val="clear" w:color="auto" w:fill="auto"/>
          </w:tcPr>
          <w:p w14:paraId="42AFF4B3" w14:textId="77777777" w:rsidR="00AD62C6" w:rsidRPr="00C31E24" w:rsidRDefault="00AD62C6" w:rsidP="00A54A67">
            <w:pPr>
              <w:pStyle w:val="TAL"/>
            </w:pPr>
          </w:p>
        </w:tc>
        <w:tc>
          <w:tcPr>
            <w:tcW w:w="1186" w:type="dxa"/>
            <w:shd w:val="clear" w:color="auto" w:fill="auto"/>
            <w:vAlign w:val="bottom"/>
          </w:tcPr>
          <w:p w14:paraId="734B4C85" w14:textId="77777777" w:rsidR="00AD62C6" w:rsidRPr="00C31E24" w:rsidRDefault="00AD62C6" w:rsidP="00A54A67">
            <w:pPr>
              <w:pStyle w:val="TAL"/>
            </w:pPr>
          </w:p>
        </w:tc>
      </w:tr>
      <w:tr w:rsidR="00AD62C6" w:rsidRPr="00C31E24" w14:paraId="08852415" w14:textId="77777777" w:rsidTr="00A54A67">
        <w:tc>
          <w:tcPr>
            <w:tcW w:w="2973" w:type="dxa"/>
            <w:shd w:val="clear" w:color="auto" w:fill="auto"/>
            <w:vAlign w:val="center"/>
          </w:tcPr>
          <w:p w14:paraId="2658F386" w14:textId="77777777" w:rsidR="00AD62C6" w:rsidRPr="00C31E24" w:rsidRDefault="00AD62C6" w:rsidP="00A54A67">
            <w:pPr>
              <w:pStyle w:val="TAL"/>
            </w:pPr>
            <w:r w:rsidRPr="00C31E24">
              <w:t xml:space="preserve">    MIME-part-headers</w:t>
            </w:r>
          </w:p>
        </w:tc>
        <w:tc>
          <w:tcPr>
            <w:tcW w:w="1825" w:type="dxa"/>
            <w:shd w:val="clear" w:color="auto" w:fill="auto"/>
            <w:vAlign w:val="center"/>
          </w:tcPr>
          <w:p w14:paraId="3D83142D" w14:textId="77777777" w:rsidR="00AD62C6" w:rsidRPr="00C31E24" w:rsidRDefault="00AD62C6" w:rsidP="00A54A67">
            <w:pPr>
              <w:pStyle w:val="TAL"/>
            </w:pPr>
          </w:p>
        </w:tc>
        <w:tc>
          <w:tcPr>
            <w:tcW w:w="2190" w:type="dxa"/>
            <w:tcBorders>
              <w:top w:val="single" w:sz="4" w:space="0" w:color="auto"/>
              <w:bottom w:val="single" w:sz="4" w:space="0" w:color="auto"/>
            </w:tcBorders>
            <w:shd w:val="clear" w:color="auto" w:fill="auto"/>
          </w:tcPr>
          <w:p w14:paraId="68A9DA89" w14:textId="77777777" w:rsidR="00AD62C6" w:rsidRPr="00C31E24" w:rsidRDefault="00AD62C6" w:rsidP="00A54A67">
            <w:pPr>
              <w:pStyle w:val="TAL"/>
            </w:pPr>
          </w:p>
        </w:tc>
        <w:tc>
          <w:tcPr>
            <w:tcW w:w="1460" w:type="dxa"/>
            <w:shd w:val="clear" w:color="auto" w:fill="auto"/>
          </w:tcPr>
          <w:p w14:paraId="5731B1F4" w14:textId="77777777" w:rsidR="00AD62C6" w:rsidRPr="00C31E24" w:rsidRDefault="00AD62C6" w:rsidP="00A54A67">
            <w:pPr>
              <w:pStyle w:val="TAL"/>
            </w:pPr>
          </w:p>
        </w:tc>
        <w:tc>
          <w:tcPr>
            <w:tcW w:w="1186" w:type="dxa"/>
            <w:shd w:val="clear" w:color="auto" w:fill="auto"/>
            <w:vAlign w:val="bottom"/>
          </w:tcPr>
          <w:p w14:paraId="2884C4F8" w14:textId="77777777" w:rsidR="00AD62C6" w:rsidRPr="00C31E24" w:rsidRDefault="00AD62C6" w:rsidP="00A54A67">
            <w:pPr>
              <w:pStyle w:val="TAL"/>
            </w:pPr>
          </w:p>
        </w:tc>
      </w:tr>
      <w:tr w:rsidR="00AD62C6" w:rsidRPr="00C31E24" w14:paraId="58FD8565" w14:textId="77777777" w:rsidTr="00A54A67">
        <w:tc>
          <w:tcPr>
            <w:tcW w:w="2973" w:type="dxa"/>
            <w:shd w:val="clear" w:color="auto" w:fill="auto"/>
          </w:tcPr>
          <w:p w14:paraId="76C5DFC4" w14:textId="77777777" w:rsidR="00AD62C6" w:rsidRPr="00C31E24" w:rsidRDefault="00AD62C6" w:rsidP="00A54A67">
            <w:pPr>
              <w:pStyle w:val="TAL"/>
            </w:pPr>
            <w:r w:rsidRPr="00C31E24">
              <w:t xml:space="preserve">      Content-Type</w:t>
            </w:r>
          </w:p>
        </w:tc>
        <w:tc>
          <w:tcPr>
            <w:tcW w:w="1825" w:type="dxa"/>
            <w:shd w:val="clear" w:color="auto" w:fill="auto"/>
          </w:tcPr>
          <w:p w14:paraId="20264D81" w14:textId="77777777" w:rsidR="00AD62C6" w:rsidRPr="00C31E24" w:rsidRDefault="00AD62C6" w:rsidP="00A54A67">
            <w:pPr>
              <w:pStyle w:val="TAL"/>
            </w:pPr>
            <w:r w:rsidRPr="00C31E24">
              <w:t>"application/vnd.3gpp.mcvideo-info+xml"</w:t>
            </w:r>
          </w:p>
        </w:tc>
        <w:tc>
          <w:tcPr>
            <w:tcW w:w="2190" w:type="dxa"/>
            <w:tcBorders>
              <w:top w:val="single" w:sz="4" w:space="0" w:color="auto"/>
              <w:bottom w:val="single" w:sz="4" w:space="0" w:color="auto"/>
            </w:tcBorders>
            <w:shd w:val="clear" w:color="auto" w:fill="auto"/>
          </w:tcPr>
          <w:p w14:paraId="78780588" w14:textId="77777777" w:rsidR="00AD62C6" w:rsidRPr="00C31E24" w:rsidRDefault="00AD62C6" w:rsidP="00A54A67">
            <w:pPr>
              <w:pStyle w:val="TAL"/>
            </w:pPr>
          </w:p>
        </w:tc>
        <w:tc>
          <w:tcPr>
            <w:tcW w:w="1460" w:type="dxa"/>
            <w:shd w:val="clear" w:color="auto" w:fill="auto"/>
          </w:tcPr>
          <w:p w14:paraId="2F793109" w14:textId="77777777" w:rsidR="00AD62C6" w:rsidRPr="00C31E24" w:rsidRDefault="00AD62C6" w:rsidP="00A54A67">
            <w:pPr>
              <w:pStyle w:val="TAL"/>
            </w:pPr>
          </w:p>
        </w:tc>
        <w:tc>
          <w:tcPr>
            <w:tcW w:w="1186" w:type="dxa"/>
            <w:shd w:val="clear" w:color="auto" w:fill="auto"/>
            <w:vAlign w:val="bottom"/>
          </w:tcPr>
          <w:p w14:paraId="575AFF35" w14:textId="77777777" w:rsidR="00AD62C6" w:rsidRPr="00C31E24" w:rsidRDefault="00AD62C6" w:rsidP="00A54A67">
            <w:pPr>
              <w:pStyle w:val="TAL"/>
            </w:pPr>
          </w:p>
        </w:tc>
      </w:tr>
      <w:tr w:rsidR="00AD62C6" w:rsidRPr="00C31E24" w14:paraId="1EB9785F" w14:textId="77777777" w:rsidTr="00A54A67">
        <w:tc>
          <w:tcPr>
            <w:tcW w:w="2973" w:type="dxa"/>
            <w:shd w:val="clear" w:color="auto" w:fill="auto"/>
            <w:vAlign w:val="center"/>
          </w:tcPr>
          <w:p w14:paraId="10F3582C" w14:textId="77777777" w:rsidR="00AD62C6" w:rsidRPr="00C31E24" w:rsidRDefault="00AD62C6" w:rsidP="00A54A67">
            <w:pPr>
              <w:pStyle w:val="TAL"/>
            </w:pPr>
            <w:r w:rsidRPr="00C31E24">
              <w:t xml:space="preserve">    MIME-part-body</w:t>
            </w:r>
          </w:p>
        </w:tc>
        <w:tc>
          <w:tcPr>
            <w:tcW w:w="1825" w:type="dxa"/>
            <w:shd w:val="clear" w:color="auto" w:fill="auto"/>
          </w:tcPr>
          <w:p w14:paraId="628A59B6" w14:textId="77777777" w:rsidR="00AD62C6" w:rsidRPr="00C31E24" w:rsidRDefault="00AD62C6" w:rsidP="00A54A67">
            <w:pPr>
              <w:pStyle w:val="TAL"/>
            </w:pPr>
            <w:r w:rsidRPr="00C31E24">
              <w:t>MCVideo-Info as described in Table 6.8.1.3.3-3</w:t>
            </w:r>
          </w:p>
        </w:tc>
        <w:tc>
          <w:tcPr>
            <w:tcW w:w="2190" w:type="dxa"/>
            <w:tcBorders>
              <w:top w:val="single" w:sz="4" w:space="0" w:color="auto"/>
              <w:bottom w:val="single" w:sz="4" w:space="0" w:color="auto"/>
            </w:tcBorders>
            <w:shd w:val="clear" w:color="auto" w:fill="auto"/>
          </w:tcPr>
          <w:p w14:paraId="70A09120" w14:textId="77777777" w:rsidR="00AD62C6" w:rsidRPr="00C31E24" w:rsidRDefault="00AD62C6" w:rsidP="00A54A67">
            <w:pPr>
              <w:pStyle w:val="TAL"/>
            </w:pPr>
          </w:p>
        </w:tc>
        <w:tc>
          <w:tcPr>
            <w:tcW w:w="1460" w:type="dxa"/>
            <w:shd w:val="clear" w:color="auto" w:fill="auto"/>
          </w:tcPr>
          <w:p w14:paraId="5AEC7C0C" w14:textId="77777777" w:rsidR="00AD62C6" w:rsidRPr="00C31E24" w:rsidRDefault="00AD62C6" w:rsidP="00A54A67">
            <w:pPr>
              <w:pStyle w:val="TAL"/>
            </w:pPr>
          </w:p>
        </w:tc>
        <w:tc>
          <w:tcPr>
            <w:tcW w:w="1186" w:type="dxa"/>
            <w:shd w:val="clear" w:color="auto" w:fill="auto"/>
            <w:vAlign w:val="bottom"/>
          </w:tcPr>
          <w:p w14:paraId="3D5FC947" w14:textId="77777777" w:rsidR="00AD62C6" w:rsidRPr="00C31E24" w:rsidRDefault="00AD62C6" w:rsidP="00A54A67">
            <w:pPr>
              <w:pStyle w:val="TAL"/>
            </w:pPr>
          </w:p>
        </w:tc>
      </w:tr>
    </w:tbl>
    <w:p w14:paraId="4C4B843E" w14:textId="77777777" w:rsidR="00AD62C6" w:rsidRPr="00C31E24" w:rsidRDefault="00AD62C6" w:rsidP="00AD62C6"/>
    <w:p w14:paraId="081D0D0D" w14:textId="77777777" w:rsidR="00AD62C6" w:rsidRPr="00C31E24" w:rsidRDefault="00AD62C6" w:rsidP="00AD62C6">
      <w:pPr>
        <w:pStyle w:val="TH"/>
      </w:pPr>
      <w:r w:rsidRPr="00C31E24">
        <w:t>Table 6.8.1.3.3-2: SDP in SIP INVITE (Table 6.8.1.3.3-1)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D62C6" w:rsidRPr="00C31E24" w14:paraId="2283E168" w14:textId="77777777" w:rsidTr="00A54A67">
        <w:trPr>
          <w:tblHeader/>
        </w:trPr>
        <w:tc>
          <w:tcPr>
            <w:tcW w:w="9531" w:type="dxa"/>
          </w:tcPr>
          <w:p w14:paraId="5D8A6CFC" w14:textId="77777777" w:rsidR="00AD62C6" w:rsidRPr="00C31E24" w:rsidRDefault="00AD62C6" w:rsidP="00A54A67">
            <w:pPr>
              <w:pStyle w:val="TAL"/>
            </w:pPr>
            <w:r w:rsidRPr="00C31E24">
              <w:t>Derivation Path: TS 36.579-1 [2], Table 5.5.3.1.1-2, conditions FIRST_SDP_FROM_UE, INITIAL_SDP_OFFER, IMPLICIT_GRANT_REQUESTED</w:t>
            </w:r>
          </w:p>
        </w:tc>
      </w:tr>
    </w:tbl>
    <w:p w14:paraId="386B0ECD" w14:textId="77777777" w:rsidR="00AD62C6" w:rsidRPr="00C31E24" w:rsidRDefault="00AD62C6" w:rsidP="00AD62C6"/>
    <w:p w14:paraId="7E2394E7" w14:textId="77777777" w:rsidR="00AD62C6" w:rsidRPr="00C31E24" w:rsidRDefault="00AD62C6" w:rsidP="00AD62C6">
      <w:pPr>
        <w:pStyle w:val="TH"/>
      </w:pPr>
      <w:r w:rsidRPr="00C31E24">
        <w:t>Table 6.8.1.3.3-3: MCVideo-Info in SIP INVITE (Table 6.8.1.3.3-1)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D62C6" w:rsidRPr="00C31E24" w14:paraId="4589A214" w14:textId="77777777" w:rsidTr="00A54A67">
        <w:trPr>
          <w:tblHeader/>
        </w:trPr>
        <w:tc>
          <w:tcPr>
            <w:tcW w:w="9531" w:type="dxa"/>
          </w:tcPr>
          <w:p w14:paraId="3614583B" w14:textId="77777777" w:rsidR="00AD62C6" w:rsidRPr="00C31E24" w:rsidRDefault="00AD62C6" w:rsidP="00A54A67">
            <w:pPr>
              <w:pStyle w:val="TAL"/>
            </w:pPr>
            <w:r w:rsidRPr="00C31E24">
              <w:t>Derivation Path: TS 36.579-1 [2], Table 5.5.3.2.1-2, conditions GROUP-CALL, INVITE_REFER</w:t>
            </w:r>
          </w:p>
        </w:tc>
      </w:tr>
    </w:tbl>
    <w:p w14:paraId="4C1BC084" w14:textId="77777777" w:rsidR="00AD62C6" w:rsidRPr="00C31E24" w:rsidRDefault="00AD62C6" w:rsidP="00AD62C6"/>
    <w:p w14:paraId="5FB56D54" w14:textId="77777777" w:rsidR="00AD62C6" w:rsidRPr="00C31E24" w:rsidRDefault="00AD62C6" w:rsidP="00AD62C6">
      <w:pPr>
        <w:pStyle w:val="TH"/>
      </w:pPr>
      <w:r w:rsidRPr="00C31E24">
        <w:t>Table 6.8.1.3.3-4: SIP 200 (OK) (Step 2, Table 6.8.1.3.2-1; Step 4, TS 36.579-1 [2] Table 5.3B.1.3-1)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2841E76D" w14:textId="77777777" w:rsidTr="00A54A67">
        <w:trPr>
          <w:tblHeader/>
        </w:trPr>
        <w:tc>
          <w:tcPr>
            <w:tcW w:w="9634" w:type="dxa"/>
            <w:gridSpan w:val="5"/>
          </w:tcPr>
          <w:p w14:paraId="4E302680" w14:textId="77777777" w:rsidR="00AD62C6" w:rsidRPr="00C31E24" w:rsidRDefault="00AD62C6" w:rsidP="00A54A67">
            <w:pPr>
              <w:pStyle w:val="TAL"/>
              <w:keepLines w:val="0"/>
              <w:widowControl w:val="0"/>
            </w:pPr>
            <w:r w:rsidRPr="00C31E24">
              <w:t>Derivation Path: TS 36.579-1 [2], Table 5.5.2.17.1.2-1, condition INVITE-RSP</w:t>
            </w:r>
          </w:p>
        </w:tc>
      </w:tr>
      <w:tr w:rsidR="00AD62C6" w:rsidRPr="00C31E24" w14:paraId="6615C9F5" w14:textId="77777777" w:rsidTr="00A54A67">
        <w:tc>
          <w:tcPr>
            <w:tcW w:w="2709" w:type="dxa"/>
          </w:tcPr>
          <w:p w14:paraId="0357FBCC" w14:textId="77777777" w:rsidR="00AD62C6" w:rsidRPr="00C31E24" w:rsidRDefault="00AD62C6" w:rsidP="00A54A67">
            <w:pPr>
              <w:pStyle w:val="TAH"/>
            </w:pPr>
            <w:r w:rsidRPr="00C31E24">
              <w:rPr>
                <w:color w:val="000000"/>
              </w:rPr>
              <w:t>Information Element</w:t>
            </w:r>
          </w:p>
        </w:tc>
        <w:tc>
          <w:tcPr>
            <w:tcW w:w="2187" w:type="dxa"/>
          </w:tcPr>
          <w:p w14:paraId="61636140" w14:textId="77777777" w:rsidR="00AD62C6" w:rsidRPr="00C31E24" w:rsidRDefault="00AD62C6" w:rsidP="00A54A67">
            <w:pPr>
              <w:pStyle w:val="TAH"/>
            </w:pPr>
            <w:r w:rsidRPr="00C31E24">
              <w:rPr>
                <w:color w:val="000000"/>
              </w:rPr>
              <w:t>Value/remark</w:t>
            </w:r>
          </w:p>
        </w:tc>
        <w:tc>
          <w:tcPr>
            <w:tcW w:w="2187" w:type="dxa"/>
            <w:tcBorders>
              <w:top w:val="single" w:sz="4" w:space="0" w:color="auto"/>
              <w:bottom w:val="single" w:sz="4" w:space="0" w:color="auto"/>
            </w:tcBorders>
          </w:tcPr>
          <w:p w14:paraId="3C96D188" w14:textId="77777777" w:rsidR="00AD62C6" w:rsidRPr="00C31E24" w:rsidRDefault="00AD62C6" w:rsidP="00A54A67">
            <w:pPr>
              <w:pStyle w:val="TAH"/>
            </w:pPr>
            <w:r w:rsidRPr="00C31E24">
              <w:rPr>
                <w:color w:val="000000"/>
              </w:rPr>
              <w:t>Comment</w:t>
            </w:r>
          </w:p>
        </w:tc>
        <w:tc>
          <w:tcPr>
            <w:tcW w:w="1367" w:type="dxa"/>
          </w:tcPr>
          <w:p w14:paraId="00F11CDC" w14:textId="77777777" w:rsidR="00AD62C6" w:rsidRPr="00C31E24" w:rsidRDefault="00AD62C6" w:rsidP="00A54A67">
            <w:pPr>
              <w:pStyle w:val="TAH"/>
            </w:pPr>
            <w:r w:rsidRPr="00C31E24">
              <w:rPr>
                <w:color w:val="000000"/>
              </w:rPr>
              <w:t>Reference</w:t>
            </w:r>
          </w:p>
        </w:tc>
        <w:tc>
          <w:tcPr>
            <w:tcW w:w="1184" w:type="dxa"/>
          </w:tcPr>
          <w:p w14:paraId="3CECDE37" w14:textId="77777777" w:rsidR="00AD62C6" w:rsidRPr="00C31E24" w:rsidRDefault="00AD62C6" w:rsidP="00A54A67">
            <w:pPr>
              <w:pStyle w:val="TAH"/>
            </w:pPr>
            <w:r w:rsidRPr="00C31E24">
              <w:rPr>
                <w:color w:val="000000"/>
              </w:rPr>
              <w:t>Condition</w:t>
            </w:r>
          </w:p>
        </w:tc>
      </w:tr>
      <w:tr w:rsidR="00AD62C6" w:rsidRPr="00C31E24" w14:paraId="6C86C775" w14:textId="77777777" w:rsidTr="00A54A67">
        <w:tc>
          <w:tcPr>
            <w:tcW w:w="2709" w:type="dxa"/>
            <w:vAlign w:val="center"/>
          </w:tcPr>
          <w:p w14:paraId="6CF1A979" w14:textId="77777777" w:rsidR="00AD62C6" w:rsidRPr="00C31E24" w:rsidRDefault="00AD62C6" w:rsidP="00A54A67">
            <w:pPr>
              <w:pStyle w:val="TAL"/>
              <w:rPr>
                <w:b/>
                <w:bCs/>
              </w:rPr>
            </w:pPr>
            <w:r w:rsidRPr="00C31E24">
              <w:rPr>
                <w:b/>
                <w:bCs/>
              </w:rPr>
              <w:t>Message-body</w:t>
            </w:r>
          </w:p>
        </w:tc>
        <w:tc>
          <w:tcPr>
            <w:tcW w:w="2187" w:type="dxa"/>
          </w:tcPr>
          <w:p w14:paraId="0DFF6F43" w14:textId="77777777" w:rsidR="00AD62C6" w:rsidRPr="00C31E24" w:rsidRDefault="00AD62C6" w:rsidP="00A54A67">
            <w:pPr>
              <w:pStyle w:val="TAL"/>
            </w:pPr>
          </w:p>
        </w:tc>
        <w:tc>
          <w:tcPr>
            <w:tcW w:w="2187" w:type="dxa"/>
            <w:tcBorders>
              <w:top w:val="single" w:sz="4" w:space="0" w:color="auto"/>
              <w:bottom w:val="single" w:sz="4" w:space="0" w:color="auto"/>
            </w:tcBorders>
          </w:tcPr>
          <w:p w14:paraId="1B5C0AD3" w14:textId="77777777" w:rsidR="00AD62C6" w:rsidRPr="00C31E24" w:rsidRDefault="00AD62C6" w:rsidP="00A54A67">
            <w:pPr>
              <w:pStyle w:val="TAL"/>
            </w:pPr>
          </w:p>
        </w:tc>
        <w:tc>
          <w:tcPr>
            <w:tcW w:w="1367" w:type="dxa"/>
          </w:tcPr>
          <w:p w14:paraId="3517FDF2" w14:textId="77777777" w:rsidR="00AD62C6" w:rsidRPr="00C31E24" w:rsidRDefault="00AD62C6" w:rsidP="00A54A67">
            <w:pPr>
              <w:pStyle w:val="TAL"/>
            </w:pPr>
          </w:p>
        </w:tc>
        <w:tc>
          <w:tcPr>
            <w:tcW w:w="1184" w:type="dxa"/>
            <w:vAlign w:val="bottom"/>
          </w:tcPr>
          <w:p w14:paraId="7475F6B7" w14:textId="77777777" w:rsidR="00AD62C6" w:rsidRPr="00C31E24" w:rsidRDefault="00AD62C6" w:rsidP="00A54A67">
            <w:pPr>
              <w:pStyle w:val="TAL"/>
            </w:pPr>
          </w:p>
        </w:tc>
      </w:tr>
      <w:tr w:rsidR="00AD62C6" w:rsidRPr="00C31E24" w14:paraId="64BD73EE" w14:textId="77777777" w:rsidTr="00A54A67">
        <w:tc>
          <w:tcPr>
            <w:tcW w:w="2709" w:type="dxa"/>
            <w:vAlign w:val="center"/>
          </w:tcPr>
          <w:p w14:paraId="099ED2D0" w14:textId="77777777" w:rsidR="00AD62C6" w:rsidRPr="00C31E24" w:rsidDel="006C0DA3" w:rsidRDefault="00AD62C6" w:rsidP="00A54A67">
            <w:pPr>
              <w:pStyle w:val="TAL"/>
            </w:pPr>
            <w:r w:rsidRPr="00C31E24">
              <w:t xml:space="preserve">  MIME body part</w:t>
            </w:r>
          </w:p>
        </w:tc>
        <w:tc>
          <w:tcPr>
            <w:tcW w:w="2187" w:type="dxa"/>
            <w:vAlign w:val="center"/>
          </w:tcPr>
          <w:p w14:paraId="2D0A1A0E" w14:textId="77777777" w:rsidR="00AD62C6" w:rsidRPr="00C31E24" w:rsidRDefault="00AD62C6" w:rsidP="00A54A67">
            <w:pPr>
              <w:pStyle w:val="TAL"/>
            </w:pPr>
          </w:p>
        </w:tc>
        <w:tc>
          <w:tcPr>
            <w:tcW w:w="2187" w:type="dxa"/>
            <w:tcBorders>
              <w:top w:val="single" w:sz="4" w:space="0" w:color="auto"/>
              <w:bottom w:val="single" w:sz="4" w:space="0" w:color="auto"/>
            </w:tcBorders>
          </w:tcPr>
          <w:p w14:paraId="7796502B" w14:textId="77777777" w:rsidR="00AD62C6" w:rsidRPr="00C31E24" w:rsidRDefault="00AD62C6" w:rsidP="00A54A67">
            <w:pPr>
              <w:pStyle w:val="TAL"/>
              <w:rPr>
                <w:b/>
                <w:bCs/>
              </w:rPr>
            </w:pPr>
            <w:r w:rsidRPr="00C31E24">
              <w:rPr>
                <w:b/>
                <w:bCs/>
              </w:rPr>
              <w:t>SDP message</w:t>
            </w:r>
          </w:p>
        </w:tc>
        <w:tc>
          <w:tcPr>
            <w:tcW w:w="1367" w:type="dxa"/>
          </w:tcPr>
          <w:p w14:paraId="5C8E6D97" w14:textId="77777777" w:rsidR="00AD62C6" w:rsidRPr="00C31E24" w:rsidRDefault="00AD62C6" w:rsidP="00A54A67">
            <w:pPr>
              <w:pStyle w:val="TAL"/>
            </w:pPr>
          </w:p>
        </w:tc>
        <w:tc>
          <w:tcPr>
            <w:tcW w:w="1184" w:type="dxa"/>
            <w:vAlign w:val="bottom"/>
          </w:tcPr>
          <w:p w14:paraId="5F0F3051" w14:textId="77777777" w:rsidR="00AD62C6" w:rsidRPr="00C31E24" w:rsidRDefault="00AD62C6" w:rsidP="00A54A67">
            <w:pPr>
              <w:pStyle w:val="TAL"/>
            </w:pPr>
          </w:p>
        </w:tc>
      </w:tr>
      <w:tr w:rsidR="00AD62C6" w:rsidRPr="00C31E24" w14:paraId="17EB2B87" w14:textId="77777777" w:rsidTr="00A54A67">
        <w:tc>
          <w:tcPr>
            <w:tcW w:w="2709" w:type="dxa"/>
            <w:vAlign w:val="center"/>
          </w:tcPr>
          <w:p w14:paraId="53156FDD" w14:textId="77777777" w:rsidR="00AD62C6" w:rsidRPr="00C31E24" w:rsidRDefault="00AD62C6" w:rsidP="00A54A67">
            <w:pPr>
              <w:pStyle w:val="TAL"/>
            </w:pPr>
            <w:r w:rsidRPr="00C31E24">
              <w:t xml:space="preserve">    MIME-part-header</w:t>
            </w:r>
          </w:p>
        </w:tc>
        <w:tc>
          <w:tcPr>
            <w:tcW w:w="2187" w:type="dxa"/>
          </w:tcPr>
          <w:p w14:paraId="78715B88" w14:textId="77777777" w:rsidR="00AD62C6" w:rsidRPr="00C31E24" w:rsidRDefault="00AD62C6" w:rsidP="00A54A67">
            <w:pPr>
              <w:pStyle w:val="TAL"/>
            </w:pPr>
          </w:p>
        </w:tc>
        <w:tc>
          <w:tcPr>
            <w:tcW w:w="2187" w:type="dxa"/>
            <w:tcBorders>
              <w:top w:val="single" w:sz="4" w:space="0" w:color="auto"/>
              <w:bottom w:val="single" w:sz="4" w:space="0" w:color="auto"/>
            </w:tcBorders>
          </w:tcPr>
          <w:p w14:paraId="2FD15FFA" w14:textId="77777777" w:rsidR="00AD62C6" w:rsidRPr="00C31E24" w:rsidRDefault="00AD62C6" w:rsidP="00A54A67">
            <w:pPr>
              <w:pStyle w:val="TAL"/>
            </w:pPr>
          </w:p>
        </w:tc>
        <w:tc>
          <w:tcPr>
            <w:tcW w:w="1367" w:type="dxa"/>
          </w:tcPr>
          <w:p w14:paraId="0E5BBF22" w14:textId="77777777" w:rsidR="00AD62C6" w:rsidRPr="00C31E24" w:rsidRDefault="00AD62C6" w:rsidP="00A54A67">
            <w:pPr>
              <w:pStyle w:val="TAL"/>
            </w:pPr>
          </w:p>
        </w:tc>
        <w:tc>
          <w:tcPr>
            <w:tcW w:w="1184" w:type="dxa"/>
            <w:vAlign w:val="bottom"/>
          </w:tcPr>
          <w:p w14:paraId="70C02F80" w14:textId="77777777" w:rsidR="00AD62C6" w:rsidRPr="00C31E24" w:rsidRDefault="00AD62C6" w:rsidP="00A54A67">
            <w:pPr>
              <w:pStyle w:val="TAL"/>
            </w:pPr>
          </w:p>
        </w:tc>
      </w:tr>
      <w:tr w:rsidR="00AD62C6" w:rsidRPr="00C31E24" w14:paraId="321AC803" w14:textId="77777777" w:rsidTr="00A54A67">
        <w:tc>
          <w:tcPr>
            <w:tcW w:w="2709" w:type="dxa"/>
            <w:vAlign w:val="center"/>
          </w:tcPr>
          <w:p w14:paraId="33F18E6B" w14:textId="77777777" w:rsidR="00AD62C6" w:rsidRPr="00C31E24" w:rsidRDefault="00AD62C6" w:rsidP="00A54A67">
            <w:pPr>
              <w:pStyle w:val="TAL"/>
            </w:pPr>
            <w:r w:rsidRPr="00C31E24">
              <w:t xml:space="preserve">    MIME-part-body</w:t>
            </w:r>
          </w:p>
        </w:tc>
        <w:tc>
          <w:tcPr>
            <w:tcW w:w="2187" w:type="dxa"/>
            <w:vAlign w:val="center"/>
          </w:tcPr>
          <w:p w14:paraId="54F1776F" w14:textId="77777777" w:rsidR="00AD62C6" w:rsidRPr="00C31E24" w:rsidRDefault="00AD62C6" w:rsidP="00A54A67">
            <w:pPr>
              <w:pStyle w:val="TAL"/>
            </w:pPr>
            <w:r w:rsidRPr="00C31E24">
              <w:t>SDP as described in Table 6.8.1.3.3-5</w:t>
            </w:r>
          </w:p>
        </w:tc>
        <w:tc>
          <w:tcPr>
            <w:tcW w:w="2187" w:type="dxa"/>
            <w:tcBorders>
              <w:top w:val="single" w:sz="4" w:space="0" w:color="auto"/>
              <w:bottom w:val="single" w:sz="4" w:space="0" w:color="auto"/>
            </w:tcBorders>
          </w:tcPr>
          <w:p w14:paraId="4E7FD1FD" w14:textId="77777777" w:rsidR="00AD62C6" w:rsidRPr="00C31E24" w:rsidRDefault="00AD62C6" w:rsidP="00A54A67">
            <w:pPr>
              <w:pStyle w:val="TAL"/>
            </w:pPr>
          </w:p>
        </w:tc>
        <w:tc>
          <w:tcPr>
            <w:tcW w:w="1367" w:type="dxa"/>
          </w:tcPr>
          <w:p w14:paraId="18A7A9A2" w14:textId="77777777" w:rsidR="00AD62C6" w:rsidRPr="00C31E24" w:rsidRDefault="00AD62C6" w:rsidP="00A54A67">
            <w:pPr>
              <w:pStyle w:val="TAL"/>
            </w:pPr>
          </w:p>
        </w:tc>
        <w:tc>
          <w:tcPr>
            <w:tcW w:w="1184" w:type="dxa"/>
            <w:vAlign w:val="bottom"/>
          </w:tcPr>
          <w:p w14:paraId="732373B4" w14:textId="77777777" w:rsidR="00AD62C6" w:rsidRPr="00C31E24" w:rsidRDefault="00AD62C6" w:rsidP="00A54A67">
            <w:pPr>
              <w:pStyle w:val="TAL"/>
            </w:pPr>
          </w:p>
        </w:tc>
      </w:tr>
    </w:tbl>
    <w:p w14:paraId="4877EC3D" w14:textId="77777777" w:rsidR="00AD62C6" w:rsidRPr="00C31E24" w:rsidRDefault="00AD62C6" w:rsidP="00AD62C6"/>
    <w:p w14:paraId="3BAEAF23" w14:textId="77777777" w:rsidR="00AD62C6" w:rsidRPr="00C31E24" w:rsidRDefault="00AD62C6" w:rsidP="00AD62C6">
      <w:pPr>
        <w:pStyle w:val="TH"/>
      </w:pPr>
      <w:r w:rsidRPr="00C31E24">
        <w:t>Table 6.8.1.3.3-5: SDP in SIP 200 (OK) (Table 6.8.1.3.3-4)</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D62C6" w:rsidRPr="00C31E24" w14:paraId="01749CBB" w14:textId="77777777" w:rsidTr="00A54A67">
        <w:trPr>
          <w:tblHeader/>
        </w:trPr>
        <w:tc>
          <w:tcPr>
            <w:tcW w:w="9531" w:type="dxa"/>
          </w:tcPr>
          <w:p w14:paraId="3781966D" w14:textId="77777777" w:rsidR="00AD62C6" w:rsidRPr="00C31E24" w:rsidRDefault="00AD62C6" w:rsidP="00A54A67">
            <w:pPr>
              <w:pStyle w:val="TAL"/>
            </w:pPr>
            <w:r w:rsidRPr="00C31E24">
              <w:t>Derivation Path: TS 36.579-1 [2], Table 5.5.3.1.2-2, conditions FIRST_SDP_FROM_SS, SDP_ANSWER, IMPLICIT_GRANT_REQUESTED</w:t>
            </w:r>
          </w:p>
        </w:tc>
      </w:tr>
    </w:tbl>
    <w:p w14:paraId="71AD7032" w14:textId="77777777" w:rsidR="00AD62C6" w:rsidRPr="00C31E24" w:rsidRDefault="00AD62C6" w:rsidP="00AD62C6"/>
    <w:p w14:paraId="25B62C32" w14:textId="77777777" w:rsidR="00AD62C6" w:rsidRPr="00C31E24" w:rsidRDefault="00AD62C6" w:rsidP="00AD62C6">
      <w:pPr>
        <w:pStyle w:val="TH"/>
      </w:pPr>
      <w:r w:rsidRPr="00C31E24">
        <w:t>Table 6.8.1.3.3-6: SIP MESSAGE (Step 6, Table 6.8.1.3.2-1; 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63FD07EE" w14:textId="77777777" w:rsidTr="00A54A67">
        <w:trPr>
          <w:tblHeader/>
        </w:trPr>
        <w:tc>
          <w:tcPr>
            <w:tcW w:w="9634" w:type="dxa"/>
            <w:gridSpan w:val="5"/>
          </w:tcPr>
          <w:p w14:paraId="58CA4D1C" w14:textId="77777777" w:rsidR="00AD62C6" w:rsidRPr="00C31E24" w:rsidRDefault="00AD62C6" w:rsidP="00A54A67">
            <w:pPr>
              <w:pStyle w:val="TAL"/>
            </w:pPr>
            <w:r w:rsidRPr="00C31E24">
              <w:t>Derivation Path: TS 36.579-1 [2], Table 5.5.2.7.2-1</w:t>
            </w:r>
          </w:p>
        </w:tc>
      </w:tr>
      <w:tr w:rsidR="00AD62C6" w:rsidRPr="00C31E24" w14:paraId="42533BA3" w14:textId="77777777" w:rsidTr="00A54A67">
        <w:tc>
          <w:tcPr>
            <w:tcW w:w="2709" w:type="dxa"/>
          </w:tcPr>
          <w:p w14:paraId="7D2630B7" w14:textId="77777777" w:rsidR="00AD62C6" w:rsidRPr="00C31E24" w:rsidRDefault="00AD62C6" w:rsidP="00A54A67">
            <w:pPr>
              <w:pStyle w:val="TAH"/>
            </w:pPr>
            <w:r w:rsidRPr="00C31E24">
              <w:t>Information Element</w:t>
            </w:r>
          </w:p>
        </w:tc>
        <w:tc>
          <w:tcPr>
            <w:tcW w:w="2187" w:type="dxa"/>
          </w:tcPr>
          <w:p w14:paraId="3D27D4F7"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3C21E491" w14:textId="77777777" w:rsidR="00AD62C6" w:rsidRPr="00C31E24" w:rsidRDefault="00AD62C6" w:rsidP="00A54A67">
            <w:pPr>
              <w:pStyle w:val="TAH"/>
            </w:pPr>
            <w:r w:rsidRPr="00C31E24">
              <w:t>Comment</w:t>
            </w:r>
          </w:p>
        </w:tc>
        <w:tc>
          <w:tcPr>
            <w:tcW w:w="1367" w:type="dxa"/>
          </w:tcPr>
          <w:p w14:paraId="7B4A6A89" w14:textId="77777777" w:rsidR="00AD62C6" w:rsidRPr="00C31E24" w:rsidRDefault="00AD62C6" w:rsidP="00A54A67">
            <w:pPr>
              <w:pStyle w:val="TAH"/>
            </w:pPr>
            <w:r w:rsidRPr="00C31E24">
              <w:t>Reference</w:t>
            </w:r>
          </w:p>
        </w:tc>
        <w:tc>
          <w:tcPr>
            <w:tcW w:w="1184" w:type="dxa"/>
          </w:tcPr>
          <w:p w14:paraId="70E5FE21" w14:textId="77777777" w:rsidR="00AD62C6" w:rsidRPr="00C31E24" w:rsidRDefault="00AD62C6" w:rsidP="00A54A67">
            <w:pPr>
              <w:pStyle w:val="TAH"/>
            </w:pPr>
            <w:r w:rsidRPr="00C31E24">
              <w:t>Condition</w:t>
            </w:r>
          </w:p>
        </w:tc>
      </w:tr>
      <w:tr w:rsidR="00AD62C6" w:rsidRPr="00C31E24" w14:paraId="67311F0A" w14:textId="77777777" w:rsidTr="00A54A67">
        <w:tc>
          <w:tcPr>
            <w:tcW w:w="2709" w:type="dxa"/>
          </w:tcPr>
          <w:p w14:paraId="0E23BB9A" w14:textId="77777777" w:rsidR="00AD62C6" w:rsidRPr="00C31E24" w:rsidRDefault="00AD62C6" w:rsidP="00A54A67">
            <w:pPr>
              <w:pStyle w:val="TAL"/>
              <w:rPr>
                <w:b/>
                <w:bCs/>
              </w:rPr>
            </w:pPr>
            <w:r w:rsidRPr="00C31E24">
              <w:rPr>
                <w:b/>
                <w:bCs/>
              </w:rPr>
              <w:t>P-Asserted-Identity</w:t>
            </w:r>
          </w:p>
        </w:tc>
        <w:tc>
          <w:tcPr>
            <w:tcW w:w="2187" w:type="dxa"/>
          </w:tcPr>
          <w:p w14:paraId="0BE0BF31" w14:textId="77777777" w:rsidR="00AD62C6" w:rsidRPr="00C31E24" w:rsidRDefault="00AD62C6" w:rsidP="00A54A67">
            <w:pPr>
              <w:pStyle w:val="TAL"/>
            </w:pPr>
          </w:p>
        </w:tc>
        <w:tc>
          <w:tcPr>
            <w:tcW w:w="2187" w:type="dxa"/>
            <w:tcBorders>
              <w:top w:val="single" w:sz="4" w:space="0" w:color="auto"/>
              <w:bottom w:val="single" w:sz="4" w:space="0" w:color="auto"/>
            </w:tcBorders>
          </w:tcPr>
          <w:p w14:paraId="48136FC6" w14:textId="77777777" w:rsidR="00AD62C6" w:rsidRPr="00C31E24" w:rsidRDefault="00AD62C6" w:rsidP="00A54A67">
            <w:pPr>
              <w:pStyle w:val="TAL"/>
            </w:pPr>
          </w:p>
        </w:tc>
        <w:tc>
          <w:tcPr>
            <w:tcW w:w="1367" w:type="dxa"/>
          </w:tcPr>
          <w:p w14:paraId="2CB3E8E1" w14:textId="77777777" w:rsidR="00AD62C6" w:rsidRPr="00C31E24" w:rsidRDefault="00AD62C6" w:rsidP="00A54A67">
            <w:pPr>
              <w:pStyle w:val="TAL"/>
            </w:pPr>
          </w:p>
        </w:tc>
        <w:tc>
          <w:tcPr>
            <w:tcW w:w="1184" w:type="dxa"/>
            <w:vAlign w:val="bottom"/>
          </w:tcPr>
          <w:p w14:paraId="0CF9D370" w14:textId="77777777" w:rsidR="00AD62C6" w:rsidRPr="00C31E24" w:rsidRDefault="00AD62C6" w:rsidP="00A54A67">
            <w:pPr>
              <w:pStyle w:val="TAL"/>
            </w:pPr>
          </w:p>
        </w:tc>
      </w:tr>
      <w:tr w:rsidR="00AD62C6" w:rsidRPr="00C31E24" w14:paraId="65D7989D" w14:textId="77777777" w:rsidTr="00A54A67">
        <w:tc>
          <w:tcPr>
            <w:tcW w:w="2709" w:type="dxa"/>
          </w:tcPr>
          <w:p w14:paraId="6280BB0A" w14:textId="77777777" w:rsidR="00AD62C6" w:rsidRPr="00C31E24" w:rsidRDefault="00AD62C6" w:rsidP="00A54A67">
            <w:pPr>
              <w:pStyle w:val="TAL"/>
            </w:pPr>
            <w:r w:rsidRPr="00C31E24">
              <w:t xml:space="preserve">  name-addr</w:t>
            </w:r>
          </w:p>
        </w:tc>
        <w:tc>
          <w:tcPr>
            <w:tcW w:w="2187" w:type="dxa"/>
          </w:tcPr>
          <w:p w14:paraId="7F946ADC" w14:textId="77777777" w:rsidR="00AD62C6" w:rsidRPr="00C31E24" w:rsidRDefault="00AD62C6" w:rsidP="00A54A67">
            <w:pPr>
              <w:pStyle w:val="TAL"/>
            </w:pPr>
            <w:r w:rsidRPr="00C31E24">
              <w:rPr>
                <w:rFonts w:eastAsia="Calibri"/>
              </w:rPr>
              <w:t>tsc_MCVideo_PublicServiceId_A</w:t>
            </w:r>
          </w:p>
        </w:tc>
        <w:tc>
          <w:tcPr>
            <w:tcW w:w="2187" w:type="dxa"/>
            <w:tcBorders>
              <w:top w:val="single" w:sz="4" w:space="0" w:color="auto"/>
              <w:bottom w:val="single" w:sz="4" w:space="0" w:color="auto"/>
            </w:tcBorders>
          </w:tcPr>
          <w:p w14:paraId="7BD48044" w14:textId="77777777" w:rsidR="00AD62C6" w:rsidRPr="00C31E24" w:rsidRDefault="00AD62C6" w:rsidP="00A54A67">
            <w:pPr>
              <w:pStyle w:val="TAL"/>
            </w:pPr>
          </w:p>
        </w:tc>
        <w:tc>
          <w:tcPr>
            <w:tcW w:w="1367" w:type="dxa"/>
          </w:tcPr>
          <w:p w14:paraId="2249A4C5" w14:textId="77777777" w:rsidR="00AD62C6" w:rsidRPr="00C31E24" w:rsidRDefault="00AD62C6" w:rsidP="00A54A67">
            <w:pPr>
              <w:pStyle w:val="TAL"/>
            </w:pPr>
          </w:p>
        </w:tc>
        <w:tc>
          <w:tcPr>
            <w:tcW w:w="1184" w:type="dxa"/>
            <w:vAlign w:val="bottom"/>
          </w:tcPr>
          <w:p w14:paraId="7E42DAFA" w14:textId="77777777" w:rsidR="00AD62C6" w:rsidRPr="00C31E24" w:rsidRDefault="00AD62C6" w:rsidP="00A54A67">
            <w:pPr>
              <w:pStyle w:val="TAL"/>
            </w:pPr>
          </w:p>
        </w:tc>
      </w:tr>
      <w:tr w:rsidR="00AD62C6" w:rsidRPr="00C31E24" w14:paraId="24950802" w14:textId="77777777" w:rsidTr="00A54A67">
        <w:tc>
          <w:tcPr>
            <w:tcW w:w="2709" w:type="dxa"/>
            <w:vAlign w:val="center"/>
          </w:tcPr>
          <w:p w14:paraId="1B06992D" w14:textId="77777777" w:rsidR="00AD62C6" w:rsidRPr="00C31E24" w:rsidRDefault="00AD62C6" w:rsidP="00A54A67">
            <w:pPr>
              <w:pStyle w:val="TAL"/>
              <w:rPr>
                <w:b/>
                <w:bCs/>
              </w:rPr>
            </w:pPr>
            <w:r w:rsidRPr="00C31E24">
              <w:rPr>
                <w:b/>
                <w:bCs/>
              </w:rPr>
              <w:t>Message-body</w:t>
            </w:r>
          </w:p>
        </w:tc>
        <w:tc>
          <w:tcPr>
            <w:tcW w:w="2187" w:type="dxa"/>
          </w:tcPr>
          <w:p w14:paraId="672F1A87" w14:textId="77777777" w:rsidR="00AD62C6" w:rsidRPr="00C31E24" w:rsidRDefault="00AD62C6" w:rsidP="00A54A67">
            <w:pPr>
              <w:pStyle w:val="TAL"/>
            </w:pPr>
          </w:p>
        </w:tc>
        <w:tc>
          <w:tcPr>
            <w:tcW w:w="2187" w:type="dxa"/>
            <w:tcBorders>
              <w:top w:val="single" w:sz="4" w:space="0" w:color="auto"/>
              <w:bottom w:val="single" w:sz="4" w:space="0" w:color="auto"/>
            </w:tcBorders>
          </w:tcPr>
          <w:p w14:paraId="15199C50" w14:textId="77777777" w:rsidR="00AD62C6" w:rsidRPr="00C31E24" w:rsidRDefault="00AD62C6" w:rsidP="00A54A67">
            <w:pPr>
              <w:pStyle w:val="TAL"/>
            </w:pPr>
          </w:p>
        </w:tc>
        <w:tc>
          <w:tcPr>
            <w:tcW w:w="1367" w:type="dxa"/>
          </w:tcPr>
          <w:p w14:paraId="128E78CA" w14:textId="77777777" w:rsidR="00AD62C6" w:rsidRPr="00C31E24" w:rsidRDefault="00AD62C6" w:rsidP="00A54A67">
            <w:pPr>
              <w:pStyle w:val="TAL"/>
            </w:pPr>
          </w:p>
        </w:tc>
        <w:tc>
          <w:tcPr>
            <w:tcW w:w="1184" w:type="dxa"/>
            <w:vAlign w:val="bottom"/>
          </w:tcPr>
          <w:p w14:paraId="7EBC9B0C" w14:textId="77777777" w:rsidR="00AD62C6" w:rsidRPr="00C31E24" w:rsidRDefault="00AD62C6" w:rsidP="00A54A67">
            <w:pPr>
              <w:pStyle w:val="TAL"/>
            </w:pPr>
          </w:p>
        </w:tc>
      </w:tr>
      <w:tr w:rsidR="00AD62C6" w:rsidRPr="00C31E24" w14:paraId="0B3C6DD0" w14:textId="77777777" w:rsidTr="00A54A67">
        <w:tc>
          <w:tcPr>
            <w:tcW w:w="2709" w:type="dxa"/>
            <w:vAlign w:val="center"/>
          </w:tcPr>
          <w:p w14:paraId="0460F6E4" w14:textId="77777777" w:rsidR="00AD62C6" w:rsidRPr="00C31E24" w:rsidDel="006C0DA3" w:rsidRDefault="00AD62C6" w:rsidP="00A54A67">
            <w:pPr>
              <w:pStyle w:val="TAL"/>
            </w:pPr>
            <w:r w:rsidRPr="00C31E24">
              <w:t xml:space="preserve">  MIME body part</w:t>
            </w:r>
          </w:p>
        </w:tc>
        <w:tc>
          <w:tcPr>
            <w:tcW w:w="2187" w:type="dxa"/>
            <w:vAlign w:val="center"/>
          </w:tcPr>
          <w:p w14:paraId="16EC4B38" w14:textId="77777777" w:rsidR="00AD62C6" w:rsidRPr="00C31E24" w:rsidRDefault="00AD62C6" w:rsidP="00A54A67">
            <w:pPr>
              <w:pStyle w:val="TAL"/>
            </w:pPr>
          </w:p>
        </w:tc>
        <w:tc>
          <w:tcPr>
            <w:tcW w:w="2187" w:type="dxa"/>
            <w:tcBorders>
              <w:top w:val="single" w:sz="4" w:space="0" w:color="auto"/>
              <w:bottom w:val="single" w:sz="4" w:space="0" w:color="auto"/>
            </w:tcBorders>
          </w:tcPr>
          <w:p w14:paraId="020E5447" w14:textId="77777777" w:rsidR="00AD62C6" w:rsidRPr="00C31E24" w:rsidRDefault="00AD62C6" w:rsidP="00A54A67">
            <w:pPr>
              <w:pStyle w:val="TAL"/>
              <w:rPr>
                <w:b/>
                <w:bCs/>
              </w:rPr>
            </w:pPr>
            <w:r w:rsidRPr="00C31E24">
              <w:rPr>
                <w:b/>
                <w:bCs/>
              </w:rPr>
              <w:t>SDP message</w:t>
            </w:r>
          </w:p>
        </w:tc>
        <w:tc>
          <w:tcPr>
            <w:tcW w:w="1367" w:type="dxa"/>
          </w:tcPr>
          <w:p w14:paraId="7AC3CC5B" w14:textId="77777777" w:rsidR="00AD62C6" w:rsidRPr="00C31E24" w:rsidRDefault="00AD62C6" w:rsidP="00A54A67">
            <w:pPr>
              <w:pStyle w:val="TAL"/>
            </w:pPr>
          </w:p>
        </w:tc>
        <w:tc>
          <w:tcPr>
            <w:tcW w:w="1184" w:type="dxa"/>
            <w:vAlign w:val="bottom"/>
          </w:tcPr>
          <w:p w14:paraId="4483B17A" w14:textId="77777777" w:rsidR="00AD62C6" w:rsidRPr="00C31E24" w:rsidRDefault="00AD62C6" w:rsidP="00A54A67">
            <w:pPr>
              <w:pStyle w:val="TAL"/>
            </w:pPr>
          </w:p>
        </w:tc>
      </w:tr>
      <w:tr w:rsidR="00AD62C6" w:rsidRPr="00C31E24" w14:paraId="23E2B079" w14:textId="77777777" w:rsidTr="00A54A67">
        <w:tc>
          <w:tcPr>
            <w:tcW w:w="2709" w:type="dxa"/>
            <w:vAlign w:val="center"/>
          </w:tcPr>
          <w:p w14:paraId="284D8BE5" w14:textId="77777777" w:rsidR="00AD62C6" w:rsidRPr="00C31E24" w:rsidRDefault="00AD62C6" w:rsidP="00A54A67">
            <w:pPr>
              <w:pStyle w:val="TAL"/>
            </w:pPr>
            <w:r w:rsidRPr="00C31E24">
              <w:t xml:space="preserve">    MIME-part-headers</w:t>
            </w:r>
          </w:p>
        </w:tc>
        <w:tc>
          <w:tcPr>
            <w:tcW w:w="2187" w:type="dxa"/>
            <w:vAlign w:val="center"/>
          </w:tcPr>
          <w:p w14:paraId="41FCA709" w14:textId="77777777" w:rsidR="00AD62C6" w:rsidRPr="00C31E24" w:rsidRDefault="00AD62C6" w:rsidP="00A54A67">
            <w:pPr>
              <w:pStyle w:val="TAL"/>
            </w:pPr>
          </w:p>
        </w:tc>
        <w:tc>
          <w:tcPr>
            <w:tcW w:w="2187" w:type="dxa"/>
            <w:tcBorders>
              <w:top w:val="single" w:sz="4" w:space="0" w:color="auto"/>
              <w:bottom w:val="single" w:sz="4" w:space="0" w:color="auto"/>
            </w:tcBorders>
          </w:tcPr>
          <w:p w14:paraId="14A0CBC1" w14:textId="77777777" w:rsidR="00AD62C6" w:rsidRPr="00C31E24" w:rsidRDefault="00AD62C6" w:rsidP="00A54A67">
            <w:pPr>
              <w:pStyle w:val="TAL"/>
            </w:pPr>
          </w:p>
        </w:tc>
        <w:tc>
          <w:tcPr>
            <w:tcW w:w="1367" w:type="dxa"/>
          </w:tcPr>
          <w:p w14:paraId="77B56987" w14:textId="77777777" w:rsidR="00AD62C6" w:rsidRPr="00C31E24" w:rsidRDefault="00AD62C6" w:rsidP="00A54A67">
            <w:pPr>
              <w:pStyle w:val="TAL"/>
            </w:pPr>
          </w:p>
        </w:tc>
        <w:tc>
          <w:tcPr>
            <w:tcW w:w="1184" w:type="dxa"/>
            <w:vAlign w:val="bottom"/>
          </w:tcPr>
          <w:p w14:paraId="059E45A6" w14:textId="77777777" w:rsidR="00AD62C6" w:rsidRPr="00C31E24" w:rsidRDefault="00AD62C6" w:rsidP="00A54A67">
            <w:pPr>
              <w:pStyle w:val="TAL"/>
            </w:pPr>
          </w:p>
        </w:tc>
      </w:tr>
      <w:tr w:rsidR="00AD62C6" w:rsidRPr="00C31E24" w14:paraId="4F64B7DF" w14:textId="77777777" w:rsidTr="00A54A67">
        <w:tc>
          <w:tcPr>
            <w:tcW w:w="2709" w:type="dxa"/>
            <w:vAlign w:val="center"/>
          </w:tcPr>
          <w:p w14:paraId="4A98CA27" w14:textId="77777777" w:rsidR="00AD62C6" w:rsidRPr="00C31E24" w:rsidRDefault="00AD62C6" w:rsidP="00A54A67">
            <w:pPr>
              <w:pStyle w:val="TAL"/>
            </w:pPr>
            <w:r w:rsidRPr="00C31E24">
              <w:t xml:space="preserve">      Content-Type</w:t>
            </w:r>
          </w:p>
        </w:tc>
        <w:tc>
          <w:tcPr>
            <w:tcW w:w="2187" w:type="dxa"/>
            <w:vAlign w:val="center"/>
          </w:tcPr>
          <w:p w14:paraId="62901CD9" w14:textId="77777777" w:rsidR="00AD62C6" w:rsidRPr="00C31E24" w:rsidRDefault="00AD62C6" w:rsidP="00A54A67">
            <w:pPr>
              <w:pStyle w:val="TAL"/>
            </w:pPr>
            <w:r w:rsidRPr="00C31E24">
              <w:t>"application/sdp"</w:t>
            </w:r>
          </w:p>
        </w:tc>
        <w:tc>
          <w:tcPr>
            <w:tcW w:w="2187" w:type="dxa"/>
            <w:tcBorders>
              <w:top w:val="single" w:sz="4" w:space="0" w:color="auto"/>
              <w:bottom w:val="single" w:sz="4" w:space="0" w:color="auto"/>
            </w:tcBorders>
          </w:tcPr>
          <w:p w14:paraId="4DAF9323" w14:textId="77777777" w:rsidR="00AD62C6" w:rsidRPr="00C31E24" w:rsidRDefault="00AD62C6" w:rsidP="00A54A67">
            <w:pPr>
              <w:pStyle w:val="TAL"/>
            </w:pPr>
          </w:p>
        </w:tc>
        <w:tc>
          <w:tcPr>
            <w:tcW w:w="1367" w:type="dxa"/>
          </w:tcPr>
          <w:p w14:paraId="63AC8B8A" w14:textId="77777777" w:rsidR="00AD62C6" w:rsidRPr="00C31E24" w:rsidRDefault="00AD62C6" w:rsidP="00A54A67">
            <w:pPr>
              <w:pStyle w:val="TAL"/>
            </w:pPr>
          </w:p>
        </w:tc>
        <w:tc>
          <w:tcPr>
            <w:tcW w:w="1184" w:type="dxa"/>
            <w:vAlign w:val="bottom"/>
          </w:tcPr>
          <w:p w14:paraId="6D722790" w14:textId="77777777" w:rsidR="00AD62C6" w:rsidRPr="00C31E24" w:rsidRDefault="00AD62C6" w:rsidP="00A54A67">
            <w:pPr>
              <w:pStyle w:val="TAL"/>
            </w:pPr>
          </w:p>
        </w:tc>
      </w:tr>
      <w:tr w:rsidR="00AD62C6" w:rsidRPr="00C31E24" w14:paraId="35FAAF5D" w14:textId="77777777" w:rsidTr="00A54A67">
        <w:tc>
          <w:tcPr>
            <w:tcW w:w="2709" w:type="dxa"/>
            <w:vAlign w:val="center"/>
          </w:tcPr>
          <w:p w14:paraId="65EEC9E4" w14:textId="77777777" w:rsidR="00AD62C6" w:rsidRPr="00C31E24" w:rsidRDefault="00AD62C6" w:rsidP="00A54A67">
            <w:pPr>
              <w:pStyle w:val="TAL"/>
            </w:pPr>
            <w:r w:rsidRPr="00C31E24">
              <w:t xml:space="preserve">      Content-Disposition</w:t>
            </w:r>
          </w:p>
        </w:tc>
        <w:tc>
          <w:tcPr>
            <w:tcW w:w="2187" w:type="dxa"/>
            <w:vAlign w:val="center"/>
          </w:tcPr>
          <w:p w14:paraId="14C40E8A" w14:textId="77777777" w:rsidR="00AD62C6" w:rsidRPr="00C31E24" w:rsidRDefault="00AD62C6" w:rsidP="00A54A67">
            <w:pPr>
              <w:pStyle w:val="TAL"/>
            </w:pPr>
            <w:r w:rsidRPr="00C31E24">
              <w:t>"render"</w:t>
            </w:r>
          </w:p>
        </w:tc>
        <w:tc>
          <w:tcPr>
            <w:tcW w:w="2187" w:type="dxa"/>
            <w:tcBorders>
              <w:top w:val="single" w:sz="4" w:space="0" w:color="auto"/>
              <w:bottom w:val="single" w:sz="4" w:space="0" w:color="auto"/>
            </w:tcBorders>
          </w:tcPr>
          <w:p w14:paraId="406E8E63" w14:textId="77777777" w:rsidR="00AD62C6" w:rsidRPr="00C31E24" w:rsidRDefault="00AD62C6" w:rsidP="00A54A67">
            <w:pPr>
              <w:pStyle w:val="TAL"/>
            </w:pPr>
          </w:p>
        </w:tc>
        <w:tc>
          <w:tcPr>
            <w:tcW w:w="1367" w:type="dxa"/>
          </w:tcPr>
          <w:p w14:paraId="6C594607" w14:textId="77777777" w:rsidR="00AD62C6" w:rsidRPr="00C31E24" w:rsidRDefault="00AD62C6" w:rsidP="00A54A67">
            <w:pPr>
              <w:pStyle w:val="TAL"/>
            </w:pPr>
          </w:p>
        </w:tc>
        <w:tc>
          <w:tcPr>
            <w:tcW w:w="1184" w:type="dxa"/>
            <w:vAlign w:val="bottom"/>
          </w:tcPr>
          <w:p w14:paraId="37E0611F" w14:textId="77777777" w:rsidR="00AD62C6" w:rsidRPr="00C31E24" w:rsidRDefault="00AD62C6" w:rsidP="00A54A67">
            <w:pPr>
              <w:pStyle w:val="TAL"/>
            </w:pPr>
          </w:p>
        </w:tc>
      </w:tr>
      <w:tr w:rsidR="00AD62C6" w:rsidRPr="00C31E24" w14:paraId="5171A69F" w14:textId="77777777" w:rsidTr="00A54A67">
        <w:tc>
          <w:tcPr>
            <w:tcW w:w="2709" w:type="dxa"/>
            <w:vAlign w:val="center"/>
          </w:tcPr>
          <w:p w14:paraId="6D26591A" w14:textId="77777777" w:rsidR="00AD62C6" w:rsidRPr="00C31E24" w:rsidRDefault="00AD62C6" w:rsidP="00A54A67">
            <w:pPr>
              <w:pStyle w:val="TAL"/>
            </w:pPr>
            <w:r w:rsidRPr="00C31E24">
              <w:t xml:space="preserve">    MIME-part-body</w:t>
            </w:r>
          </w:p>
        </w:tc>
        <w:tc>
          <w:tcPr>
            <w:tcW w:w="2187" w:type="dxa"/>
          </w:tcPr>
          <w:p w14:paraId="73351DDF" w14:textId="77777777" w:rsidR="00AD62C6" w:rsidRPr="00C31E24" w:rsidRDefault="00AD62C6" w:rsidP="00A54A67">
            <w:pPr>
              <w:pStyle w:val="TAL"/>
            </w:pPr>
            <w:r w:rsidRPr="00C31E24">
              <w:t>SDP message as described in Table 6.8.1.3.3-7</w:t>
            </w:r>
          </w:p>
        </w:tc>
        <w:tc>
          <w:tcPr>
            <w:tcW w:w="2187" w:type="dxa"/>
            <w:tcBorders>
              <w:top w:val="single" w:sz="4" w:space="0" w:color="auto"/>
              <w:bottom w:val="single" w:sz="4" w:space="0" w:color="auto"/>
            </w:tcBorders>
          </w:tcPr>
          <w:p w14:paraId="57C7F5B6" w14:textId="77777777" w:rsidR="00AD62C6" w:rsidRPr="00C31E24" w:rsidRDefault="00AD62C6" w:rsidP="00A54A67">
            <w:pPr>
              <w:pStyle w:val="TAL"/>
            </w:pPr>
          </w:p>
        </w:tc>
        <w:tc>
          <w:tcPr>
            <w:tcW w:w="1367" w:type="dxa"/>
          </w:tcPr>
          <w:p w14:paraId="2D2A3124" w14:textId="77777777" w:rsidR="00AD62C6" w:rsidRPr="00C31E24" w:rsidRDefault="00AD62C6" w:rsidP="00A54A67">
            <w:pPr>
              <w:pStyle w:val="TAL"/>
            </w:pPr>
          </w:p>
        </w:tc>
        <w:tc>
          <w:tcPr>
            <w:tcW w:w="1184" w:type="dxa"/>
            <w:vAlign w:val="bottom"/>
          </w:tcPr>
          <w:p w14:paraId="46AC0CBE" w14:textId="77777777" w:rsidR="00AD62C6" w:rsidRPr="00C31E24" w:rsidRDefault="00AD62C6" w:rsidP="00A54A67">
            <w:pPr>
              <w:pStyle w:val="TAL"/>
            </w:pPr>
          </w:p>
        </w:tc>
      </w:tr>
      <w:tr w:rsidR="00AD62C6" w:rsidRPr="00C31E24" w14:paraId="0FE71AD7" w14:textId="77777777" w:rsidTr="00A54A67">
        <w:trPr>
          <w:trHeight w:val="404"/>
        </w:trPr>
        <w:tc>
          <w:tcPr>
            <w:tcW w:w="2709" w:type="dxa"/>
            <w:vAlign w:val="center"/>
          </w:tcPr>
          <w:p w14:paraId="1011F430" w14:textId="77777777" w:rsidR="00AD62C6" w:rsidRPr="00C31E24" w:rsidRDefault="00AD62C6" w:rsidP="00A54A67">
            <w:pPr>
              <w:pStyle w:val="TAL"/>
            </w:pPr>
            <w:r w:rsidRPr="00C31E24">
              <w:t xml:space="preserve">  MIME body part</w:t>
            </w:r>
          </w:p>
        </w:tc>
        <w:tc>
          <w:tcPr>
            <w:tcW w:w="2187" w:type="dxa"/>
            <w:vAlign w:val="center"/>
          </w:tcPr>
          <w:p w14:paraId="1BD1816C" w14:textId="77777777" w:rsidR="00AD62C6" w:rsidRPr="00C31E24" w:rsidRDefault="00AD62C6" w:rsidP="00A54A67">
            <w:pPr>
              <w:pStyle w:val="TAL"/>
            </w:pPr>
          </w:p>
        </w:tc>
        <w:tc>
          <w:tcPr>
            <w:tcW w:w="2187" w:type="dxa"/>
            <w:tcBorders>
              <w:top w:val="single" w:sz="4" w:space="0" w:color="auto"/>
              <w:bottom w:val="single" w:sz="4" w:space="0" w:color="auto"/>
            </w:tcBorders>
          </w:tcPr>
          <w:p w14:paraId="4F5ED79D" w14:textId="77777777" w:rsidR="00AD62C6" w:rsidRPr="00C31E24" w:rsidRDefault="00AD62C6" w:rsidP="00A54A67">
            <w:pPr>
              <w:pStyle w:val="TAL"/>
              <w:rPr>
                <w:b/>
                <w:bCs/>
              </w:rPr>
            </w:pPr>
            <w:r w:rsidRPr="00C31E24">
              <w:rPr>
                <w:b/>
                <w:bCs/>
              </w:rPr>
              <w:t>MCVideo MBMS Usage Info</w:t>
            </w:r>
          </w:p>
        </w:tc>
        <w:tc>
          <w:tcPr>
            <w:tcW w:w="1367" w:type="dxa"/>
          </w:tcPr>
          <w:p w14:paraId="0482718A" w14:textId="77777777" w:rsidR="00AD62C6" w:rsidRPr="00C31E24" w:rsidRDefault="00AD62C6" w:rsidP="00A54A67">
            <w:pPr>
              <w:pStyle w:val="TAL"/>
            </w:pPr>
          </w:p>
        </w:tc>
        <w:tc>
          <w:tcPr>
            <w:tcW w:w="1184" w:type="dxa"/>
            <w:vAlign w:val="bottom"/>
          </w:tcPr>
          <w:p w14:paraId="1B4A63E5" w14:textId="77777777" w:rsidR="00AD62C6" w:rsidRPr="00C31E24" w:rsidRDefault="00AD62C6" w:rsidP="00A54A67">
            <w:pPr>
              <w:pStyle w:val="TAL"/>
            </w:pPr>
          </w:p>
        </w:tc>
      </w:tr>
      <w:tr w:rsidR="00AD62C6" w:rsidRPr="00C31E24" w14:paraId="6B6BCC32" w14:textId="77777777" w:rsidTr="00A54A67">
        <w:tc>
          <w:tcPr>
            <w:tcW w:w="2709" w:type="dxa"/>
            <w:vAlign w:val="center"/>
          </w:tcPr>
          <w:p w14:paraId="2FFD6AFF" w14:textId="77777777" w:rsidR="00AD62C6" w:rsidRPr="00C31E24" w:rsidRDefault="00AD62C6" w:rsidP="00A54A67">
            <w:pPr>
              <w:pStyle w:val="TAL"/>
            </w:pPr>
            <w:r w:rsidRPr="00C31E24">
              <w:t xml:space="preserve">    MIME-part-headers</w:t>
            </w:r>
          </w:p>
        </w:tc>
        <w:tc>
          <w:tcPr>
            <w:tcW w:w="2187" w:type="dxa"/>
            <w:vAlign w:val="center"/>
          </w:tcPr>
          <w:p w14:paraId="27FE77A7" w14:textId="77777777" w:rsidR="00AD62C6" w:rsidRPr="00C31E24" w:rsidRDefault="00AD62C6" w:rsidP="00A54A67">
            <w:pPr>
              <w:pStyle w:val="TAL"/>
            </w:pPr>
          </w:p>
        </w:tc>
        <w:tc>
          <w:tcPr>
            <w:tcW w:w="2187" w:type="dxa"/>
            <w:tcBorders>
              <w:top w:val="single" w:sz="4" w:space="0" w:color="auto"/>
              <w:bottom w:val="single" w:sz="4" w:space="0" w:color="auto"/>
            </w:tcBorders>
          </w:tcPr>
          <w:p w14:paraId="6841124A" w14:textId="77777777" w:rsidR="00AD62C6" w:rsidRPr="00C31E24" w:rsidRDefault="00AD62C6" w:rsidP="00A54A67">
            <w:pPr>
              <w:pStyle w:val="TAL"/>
            </w:pPr>
          </w:p>
        </w:tc>
        <w:tc>
          <w:tcPr>
            <w:tcW w:w="1367" w:type="dxa"/>
          </w:tcPr>
          <w:p w14:paraId="23678BCF" w14:textId="77777777" w:rsidR="00AD62C6" w:rsidRPr="00C31E24" w:rsidRDefault="00AD62C6" w:rsidP="00A54A67">
            <w:pPr>
              <w:pStyle w:val="TAL"/>
            </w:pPr>
          </w:p>
        </w:tc>
        <w:tc>
          <w:tcPr>
            <w:tcW w:w="1184" w:type="dxa"/>
            <w:vAlign w:val="bottom"/>
          </w:tcPr>
          <w:p w14:paraId="566B3F64" w14:textId="77777777" w:rsidR="00AD62C6" w:rsidRPr="00C31E24" w:rsidRDefault="00AD62C6" w:rsidP="00A54A67">
            <w:pPr>
              <w:pStyle w:val="TAL"/>
            </w:pPr>
          </w:p>
        </w:tc>
      </w:tr>
      <w:tr w:rsidR="00AD62C6" w:rsidRPr="00C31E24" w14:paraId="45B8C30D" w14:textId="77777777" w:rsidTr="00A54A67">
        <w:tc>
          <w:tcPr>
            <w:tcW w:w="2709" w:type="dxa"/>
            <w:vAlign w:val="center"/>
          </w:tcPr>
          <w:p w14:paraId="21859772" w14:textId="77777777" w:rsidR="00AD62C6" w:rsidRPr="00C31E24" w:rsidRDefault="00AD62C6" w:rsidP="00A54A67">
            <w:pPr>
              <w:pStyle w:val="TAL"/>
            </w:pPr>
            <w:r w:rsidRPr="00C31E24">
              <w:t xml:space="preserve">      Content-Type</w:t>
            </w:r>
          </w:p>
        </w:tc>
        <w:tc>
          <w:tcPr>
            <w:tcW w:w="2187" w:type="dxa"/>
            <w:vAlign w:val="center"/>
          </w:tcPr>
          <w:p w14:paraId="1D0FBEDE" w14:textId="77777777" w:rsidR="00AD62C6" w:rsidRPr="00C31E24" w:rsidRDefault="00AD62C6" w:rsidP="00A54A67">
            <w:pPr>
              <w:pStyle w:val="TAL"/>
            </w:pPr>
            <w:r w:rsidRPr="00C31E24">
              <w:t>"application/vnd.3gpp.mcvideo-mbms-usage-info+xml"</w:t>
            </w:r>
          </w:p>
        </w:tc>
        <w:tc>
          <w:tcPr>
            <w:tcW w:w="2187" w:type="dxa"/>
            <w:tcBorders>
              <w:top w:val="single" w:sz="4" w:space="0" w:color="auto"/>
              <w:bottom w:val="single" w:sz="4" w:space="0" w:color="auto"/>
            </w:tcBorders>
          </w:tcPr>
          <w:p w14:paraId="001A04F2" w14:textId="77777777" w:rsidR="00AD62C6" w:rsidRPr="00C31E24" w:rsidRDefault="00AD62C6" w:rsidP="00A54A67">
            <w:pPr>
              <w:pStyle w:val="TAL"/>
            </w:pPr>
          </w:p>
        </w:tc>
        <w:tc>
          <w:tcPr>
            <w:tcW w:w="1367" w:type="dxa"/>
          </w:tcPr>
          <w:p w14:paraId="013C7788" w14:textId="77777777" w:rsidR="00AD62C6" w:rsidRPr="00C31E24" w:rsidRDefault="00AD62C6" w:rsidP="00A54A67">
            <w:pPr>
              <w:pStyle w:val="TAL"/>
            </w:pPr>
          </w:p>
        </w:tc>
        <w:tc>
          <w:tcPr>
            <w:tcW w:w="1184" w:type="dxa"/>
            <w:vAlign w:val="bottom"/>
          </w:tcPr>
          <w:p w14:paraId="07C2580E" w14:textId="77777777" w:rsidR="00AD62C6" w:rsidRPr="00C31E24" w:rsidRDefault="00AD62C6" w:rsidP="00A54A67">
            <w:pPr>
              <w:pStyle w:val="TAL"/>
            </w:pPr>
          </w:p>
        </w:tc>
      </w:tr>
      <w:tr w:rsidR="00AD62C6" w:rsidRPr="00C31E24" w14:paraId="797DED17" w14:textId="77777777" w:rsidTr="00A54A67">
        <w:tc>
          <w:tcPr>
            <w:tcW w:w="2709" w:type="dxa"/>
            <w:vAlign w:val="center"/>
          </w:tcPr>
          <w:p w14:paraId="5C1F9E17" w14:textId="77777777" w:rsidR="00AD62C6" w:rsidRPr="00C31E24" w:rsidRDefault="00AD62C6" w:rsidP="00A54A67">
            <w:pPr>
              <w:pStyle w:val="TAL"/>
            </w:pPr>
            <w:r w:rsidRPr="00C31E24">
              <w:t xml:space="preserve">    MIME-part-body</w:t>
            </w:r>
          </w:p>
        </w:tc>
        <w:tc>
          <w:tcPr>
            <w:tcW w:w="2187" w:type="dxa"/>
          </w:tcPr>
          <w:p w14:paraId="4400C66D" w14:textId="77777777" w:rsidR="00AD62C6" w:rsidRPr="00C31E24" w:rsidRDefault="00AD62C6" w:rsidP="00A54A67">
            <w:pPr>
              <w:pStyle w:val="TAL"/>
            </w:pPr>
            <w:r w:rsidRPr="00C31E24">
              <w:t>MCVideo MBMS Usage Info as described in Table 6.8.1.3.3-8</w:t>
            </w:r>
          </w:p>
        </w:tc>
        <w:tc>
          <w:tcPr>
            <w:tcW w:w="2187" w:type="dxa"/>
            <w:tcBorders>
              <w:top w:val="single" w:sz="4" w:space="0" w:color="auto"/>
              <w:bottom w:val="single" w:sz="4" w:space="0" w:color="auto"/>
            </w:tcBorders>
          </w:tcPr>
          <w:p w14:paraId="6CC916EA" w14:textId="77777777" w:rsidR="00AD62C6" w:rsidRPr="00C31E24" w:rsidRDefault="00AD62C6" w:rsidP="00A54A67">
            <w:pPr>
              <w:pStyle w:val="TAL"/>
            </w:pPr>
          </w:p>
        </w:tc>
        <w:tc>
          <w:tcPr>
            <w:tcW w:w="1367" w:type="dxa"/>
          </w:tcPr>
          <w:p w14:paraId="79810E9C" w14:textId="77777777" w:rsidR="00AD62C6" w:rsidRPr="00C31E24" w:rsidRDefault="00AD62C6" w:rsidP="00A54A67">
            <w:pPr>
              <w:pStyle w:val="TAL"/>
            </w:pPr>
          </w:p>
        </w:tc>
        <w:tc>
          <w:tcPr>
            <w:tcW w:w="1184" w:type="dxa"/>
            <w:vAlign w:val="bottom"/>
          </w:tcPr>
          <w:p w14:paraId="671A5D66" w14:textId="77777777" w:rsidR="00AD62C6" w:rsidRPr="00C31E24" w:rsidRDefault="00AD62C6" w:rsidP="00A54A67">
            <w:pPr>
              <w:pStyle w:val="TAL"/>
            </w:pPr>
          </w:p>
        </w:tc>
      </w:tr>
      <w:tr w:rsidR="00AD62C6" w:rsidRPr="00C31E24" w14:paraId="24A1E2C4" w14:textId="77777777" w:rsidTr="00A54A67">
        <w:tc>
          <w:tcPr>
            <w:tcW w:w="2709" w:type="dxa"/>
            <w:vAlign w:val="center"/>
          </w:tcPr>
          <w:p w14:paraId="6EFD7FCB" w14:textId="77777777" w:rsidR="00AD62C6" w:rsidRPr="00C31E24" w:rsidRDefault="00AD62C6" w:rsidP="00A54A67">
            <w:pPr>
              <w:pStyle w:val="TAL"/>
            </w:pPr>
            <w:r w:rsidRPr="00C31E24">
              <w:t xml:space="preserve">  MIME body part</w:t>
            </w:r>
          </w:p>
        </w:tc>
        <w:tc>
          <w:tcPr>
            <w:tcW w:w="2187" w:type="dxa"/>
            <w:vAlign w:val="center"/>
          </w:tcPr>
          <w:p w14:paraId="0E1C7314" w14:textId="77777777" w:rsidR="00AD62C6" w:rsidRPr="00C31E24" w:rsidRDefault="00AD62C6" w:rsidP="00A54A67">
            <w:pPr>
              <w:pStyle w:val="TAL"/>
            </w:pPr>
          </w:p>
        </w:tc>
        <w:tc>
          <w:tcPr>
            <w:tcW w:w="2187" w:type="dxa"/>
            <w:tcBorders>
              <w:top w:val="single" w:sz="4" w:space="0" w:color="auto"/>
              <w:bottom w:val="single" w:sz="4" w:space="0" w:color="auto"/>
            </w:tcBorders>
          </w:tcPr>
          <w:p w14:paraId="74778221" w14:textId="77777777" w:rsidR="00AD62C6" w:rsidRPr="00C31E24" w:rsidRDefault="00AD62C6" w:rsidP="00A54A67">
            <w:pPr>
              <w:pStyle w:val="TAL"/>
              <w:rPr>
                <w:b/>
                <w:bCs/>
              </w:rPr>
            </w:pPr>
            <w:r w:rsidRPr="00C31E24">
              <w:rPr>
                <w:b/>
                <w:bCs/>
              </w:rPr>
              <w:t>MCVideo Info</w:t>
            </w:r>
          </w:p>
        </w:tc>
        <w:tc>
          <w:tcPr>
            <w:tcW w:w="1367" w:type="dxa"/>
          </w:tcPr>
          <w:p w14:paraId="27C83136" w14:textId="77777777" w:rsidR="00AD62C6" w:rsidRPr="00C31E24" w:rsidRDefault="00AD62C6" w:rsidP="00A54A67">
            <w:pPr>
              <w:pStyle w:val="TAL"/>
            </w:pPr>
          </w:p>
        </w:tc>
        <w:tc>
          <w:tcPr>
            <w:tcW w:w="1184" w:type="dxa"/>
            <w:vAlign w:val="bottom"/>
          </w:tcPr>
          <w:p w14:paraId="4614BCF5" w14:textId="77777777" w:rsidR="00AD62C6" w:rsidRPr="00C31E24" w:rsidRDefault="00AD62C6" w:rsidP="00A54A67">
            <w:pPr>
              <w:pStyle w:val="TAL"/>
            </w:pPr>
          </w:p>
        </w:tc>
      </w:tr>
      <w:tr w:rsidR="00AD62C6" w:rsidRPr="00C31E24" w14:paraId="1AB0659E" w14:textId="77777777" w:rsidTr="00A54A67">
        <w:tc>
          <w:tcPr>
            <w:tcW w:w="2709" w:type="dxa"/>
            <w:vAlign w:val="center"/>
          </w:tcPr>
          <w:p w14:paraId="718531EC" w14:textId="77777777" w:rsidR="00AD62C6" w:rsidRPr="00C31E24" w:rsidRDefault="00AD62C6" w:rsidP="00A54A67">
            <w:pPr>
              <w:pStyle w:val="TAL"/>
            </w:pPr>
            <w:r w:rsidRPr="00C31E24">
              <w:t xml:space="preserve">    MIME-part-headers</w:t>
            </w:r>
          </w:p>
        </w:tc>
        <w:tc>
          <w:tcPr>
            <w:tcW w:w="2187" w:type="dxa"/>
            <w:vAlign w:val="center"/>
          </w:tcPr>
          <w:p w14:paraId="1DD917D5" w14:textId="77777777" w:rsidR="00AD62C6" w:rsidRPr="00C31E24" w:rsidRDefault="00AD62C6" w:rsidP="00A54A67">
            <w:pPr>
              <w:pStyle w:val="TAL"/>
            </w:pPr>
          </w:p>
        </w:tc>
        <w:tc>
          <w:tcPr>
            <w:tcW w:w="2187" w:type="dxa"/>
            <w:tcBorders>
              <w:top w:val="single" w:sz="4" w:space="0" w:color="auto"/>
              <w:bottom w:val="single" w:sz="4" w:space="0" w:color="auto"/>
            </w:tcBorders>
          </w:tcPr>
          <w:p w14:paraId="2C740BD7" w14:textId="77777777" w:rsidR="00AD62C6" w:rsidRPr="00C31E24" w:rsidRDefault="00AD62C6" w:rsidP="00A54A67">
            <w:pPr>
              <w:pStyle w:val="TAL"/>
            </w:pPr>
          </w:p>
        </w:tc>
        <w:tc>
          <w:tcPr>
            <w:tcW w:w="1367" w:type="dxa"/>
          </w:tcPr>
          <w:p w14:paraId="7AF6F930" w14:textId="77777777" w:rsidR="00AD62C6" w:rsidRPr="00C31E24" w:rsidRDefault="00AD62C6" w:rsidP="00A54A67">
            <w:pPr>
              <w:pStyle w:val="TAL"/>
            </w:pPr>
          </w:p>
        </w:tc>
        <w:tc>
          <w:tcPr>
            <w:tcW w:w="1184" w:type="dxa"/>
            <w:vAlign w:val="bottom"/>
          </w:tcPr>
          <w:p w14:paraId="6FC2AE94" w14:textId="77777777" w:rsidR="00AD62C6" w:rsidRPr="00C31E24" w:rsidRDefault="00AD62C6" w:rsidP="00A54A67">
            <w:pPr>
              <w:pStyle w:val="TAL"/>
            </w:pPr>
          </w:p>
        </w:tc>
      </w:tr>
      <w:tr w:rsidR="00AD62C6" w:rsidRPr="00C31E24" w14:paraId="72937BA8" w14:textId="77777777" w:rsidTr="00A54A67">
        <w:tc>
          <w:tcPr>
            <w:tcW w:w="2709" w:type="dxa"/>
            <w:vAlign w:val="center"/>
          </w:tcPr>
          <w:p w14:paraId="7C372FFE" w14:textId="77777777" w:rsidR="00AD62C6" w:rsidRPr="00C31E24" w:rsidRDefault="00AD62C6" w:rsidP="00A54A67">
            <w:pPr>
              <w:pStyle w:val="TAL"/>
            </w:pPr>
            <w:r w:rsidRPr="00C31E24">
              <w:t xml:space="preserve">      Content-Type</w:t>
            </w:r>
          </w:p>
        </w:tc>
        <w:tc>
          <w:tcPr>
            <w:tcW w:w="2187" w:type="dxa"/>
            <w:vAlign w:val="center"/>
          </w:tcPr>
          <w:p w14:paraId="6C391C0E" w14:textId="77777777" w:rsidR="00AD62C6" w:rsidRPr="00C31E24" w:rsidRDefault="00AD62C6" w:rsidP="00A54A67">
            <w:pPr>
              <w:pStyle w:val="TAL"/>
            </w:pPr>
            <w:r w:rsidRPr="00C31E24">
              <w:t>"application/vnd.3gpp.mcvideo-info+xml "</w:t>
            </w:r>
          </w:p>
        </w:tc>
        <w:tc>
          <w:tcPr>
            <w:tcW w:w="2187" w:type="dxa"/>
            <w:tcBorders>
              <w:top w:val="single" w:sz="4" w:space="0" w:color="auto"/>
              <w:bottom w:val="single" w:sz="4" w:space="0" w:color="auto"/>
            </w:tcBorders>
          </w:tcPr>
          <w:p w14:paraId="65F63DCB" w14:textId="77777777" w:rsidR="00AD62C6" w:rsidRPr="00C31E24" w:rsidRDefault="00AD62C6" w:rsidP="00A54A67">
            <w:pPr>
              <w:pStyle w:val="TAL"/>
            </w:pPr>
          </w:p>
        </w:tc>
        <w:tc>
          <w:tcPr>
            <w:tcW w:w="1367" w:type="dxa"/>
          </w:tcPr>
          <w:p w14:paraId="32AD8690" w14:textId="77777777" w:rsidR="00AD62C6" w:rsidRPr="00C31E24" w:rsidRDefault="00AD62C6" w:rsidP="00A54A67">
            <w:pPr>
              <w:pStyle w:val="TAL"/>
            </w:pPr>
          </w:p>
        </w:tc>
        <w:tc>
          <w:tcPr>
            <w:tcW w:w="1184" w:type="dxa"/>
            <w:vAlign w:val="bottom"/>
          </w:tcPr>
          <w:p w14:paraId="461018C8" w14:textId="77777777" w:rsidR="00AD62C6" w:rsidRPr="00C31E24" w:rsidRDefault="00AD62C6" w:rsidP="00A54A67">
            <w:pPr>
              <w:pStyle w:val="TAL"/>
            </w:pPr>
          </w:p>
        </w:tc>
      </w:tr>
      <w:tr w:rsidR="00AD62C6" w:rsidRPr="00C31E24" w14:paraId="32B12011" w14:textId="77777777" w:rsidTr="00A54A67">
        <w:tc>
          <w:tcPr>
            <w:tcW w:w="2709" w:type="dxa"/>
            <w:vAlign w:val="center"/>
          </w:tcPr>
          <w:p w14:paraId="1EFBD56B" w14:textId="77777777" w:rsidR="00AD62C6" w:rsidRPr="00C31E24" w:rsidRDefault="00AD62C6" w:rsidP="00A54A67">
            <w:pPr>
              <w:pStyle w:val="TAL"/>
            </w:pPr>
            <w:r w:rsidRPr="00C31E24">
              <w:t xml:space="preserve">    MIME-part-body</w:t>
            </w:r>
          </w:p>
        </w:tc>
        <w:tc>
          <w:tcPr>
            <w:tcW w:w="2187" w:type="dxa"/>
          </w:tcPr>
          <w:p w14:paraId="3E37273D" w14:textId="77777777" w:rsidR="00AD62C6" w:rsidRPr="00C31E24" w:rsidRDefault="00AD62C6" w:rsidP="00A54A67">
            <w:pPr>
              <w:pStyle w:val="TAL"/>
            </w:pPr>
            <w:r w:rsidRPr="00C31E24">
              <w:t>MCVideo-Info as described in Table 6.8.1.3.3-9</w:t>
            </w:r>
          </w:p>
        </w:tc>
        <w:tc>
          <w:tcPr>
            <w:tcW w:w="2187" w:type="dxa"/>
            <w:tcBorders>
              <w:top w:val="single" w:sz="4" w:space="0" w:color="auto"/>
              <w:bottom w:val="single" w:sz="4" w:space="0" w:color="auto"/>
            </w:tcBorders>
          </w:tcPr>
          <w:p w14:paraId="64E91FEE" w14:textId="77777777" w:rsidR="00AD62C6" w:rsidRPr="00C31E24" w:rsidRDefault="00AD62C6" w:rsidP="00A54A67">
            <w:pPr>
              <w:pStyle w:val="TAL"/>
            </w:pPr>
          </w:p>
        </w:tc>
        <w:tc>
          <w:tcPr>
            <w:tcW w:w="1367" w:type="dxa"/>
          </w:tcPr>
          <w:p w14:paraId="5E7AE652" w14:textId="77777777" w:rsidR="00AD62C6" w:rsidRPr="00C31E24" w:rsidRDefault="00AD62C6" w:rsidP="00A54A67">
            <w:pPr>
              <w:pStyle w:val="TAL"/>
            </w:pPr>
          </w:p>
        </w:tc>
        <w:tc>
          <w:tcPr>
            <w:tcW w:w="1184" w:type="dxa"/>
            <w:vAlign w:val="bottom"/>
          </w:tcPr>
          <w:p w14:paraId="2BE2B11B" w14:textId="77777777" w:rsidR="00AD62C6" w:rsidRPr="00C31E24" w:rsidRDefault="00AD62C6" w:rsidP="00A54A67">
            <w:pPr>
              <w:pStyle w:val="TAL"/>
            </w:pPr>
          </w:p>
        </w:tc>
      </w:tr>
    </w:tbl>
    <w:p w14:paraId="5027FC0C" w14:textId="77777777" w:rsidR="00AD62C6" w:rsidRPr="00C31E24" w:rsidRDefault="00AD62C6" w:rsidP="00AD62C6"/>
    <w:p w14:paraId="28FD4A54" w14:textId="77777777" w:rsidR="00AD62C6" w:rsidRPr="00C31E24" w:rsidRDefault="00AD62C6" w:rsidP="00AD62C6">
      <w:pPr>
        <w:pStyle w:val="TH"/>
      </w:pPr>
      <w:r w:rsidRPr="00C31E24">
        <w:t>Table 6.8.1.3.3-7: SDP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1A4ECEB7" w14:textId="77777777" w:rsidTr="00A54A67">
        <w:trPr>
          <w:tblHeader/>
        </w:trPr>
        <w:tc>
          <w:tcPr>
            <w:tcW w:w="9634" w:type="dxa"/>
            <w:gridSpan w:val="5"/>
          </w:tcPr>
          <w:p w14:paraId="1819368F" w14:textId="77777777" w:rsidR="00AD62C6" w:rsidRPr="00C31E24" w:rsidRDefault="00AD62C6" w:rsidP="00A54A67">
            <w:pPr>
              <w:pStyle w:val="TAL"/>
            </w:pPr>
            <w:r w:rsidRPr="00C31E24">
              <w:t>Derivation Path: TS 36.579-1 [2], Table 5.5.3.1.2-2</w:t>
            </w:r>
          </w:p>
        </w:tc>
      </w:tr>
      <w:tr w:rsidR="00AD62C6" w:rsidRPr="00C31E24" w14:paraId="1D36698D" w14:textId="77777777" w:rsidTr="00A54A67">
        <w:tc>
          <w:tcPr>
            <w:tcW w:w="2709" w:type="dxa"/>
          </w:tcPr>
          <w:p w14:paraId="5C5CEFE3" w14:textId="77777777" w:rsidR="00AD62C6" w:rsidRPr="00C31E24" w:rsidRDefault="00AD62C6" w:rsidP="00A54A67">
            <w:pPr>
              <w:pStyle w:val="TAH"/>
            </w:pPr>
            <w:r w:rsidRPr="00C31E24">
              <w:t>Information Element</w:t>
            </w:r>
          </w:p>
        </w:tc>
        <w:tc>
          <w:tcPr>
            <w:tcW w:w="2187" w:type="dxa"/>
          </w:tcPr>
          <w:p w14:paraId="746BB426"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62EB0A17" w14:textId="77777777" w:rsidR="00AD62C6" w:rsidRPr="00C31E24" w:rsidRDefault="00AD62C6" w:rsidP="00A54A67">
            <w:pPr>
              <w:pStyle w:val="TAH"/>
            </w:pPr>
            <w:r w:rsidRPr="00C31E24">
              <w:t>Comment</w:t>
            </w:r>
          </w:p>
        </w:tc>
        <w:tc>
          <w:tcPr>
            <w:tcW w:w="1367" w:type="dxa"/>
          </w:tcPr>
          <w:p w14:paraId="6DEF10F5" w14:textId="77777777" w:rsidR="00AD62C6" w:rsidRPr="00C31E24" w:rsidRDefault="00AD62C6" w:rsidP="00A54A67">
            <w:pPr>
              <w:pStyle w:val="TAH"/>
            </w:pPr>
            <w:r w:rsidRPr="00C31E24">
              <w:t>Reference</w:t>
            </w:r>
          </w:p>
        </w:tc>
        <w:tc>
          <w:tcPr>
            <w:tcW w:w="1184" w:type="dxa"/>
          </w:tcPr>
          <w:p w14:paraId="076A89D5" w14:textId="77777777" w:rsidR="00AD62C6" w:rsidRPr="00C31E24" w:rsidRDefault="00AD62C6" w:rsidP="00A54A67">
            <w:pPr>
              <w:pStyle w:val="TAH"/>
            </w:pPr>
            <w:r w:rsidRPr="00C31E24">
              <w:t>Condition</w:t>
            </w:r>
          </w:p>
        </w:tc>
      </w:tr>
      <w:tr w:rsidR="00AD62C6" w:rsidRPr="00C31E24" w14:paraId="2637A43E" w14:textId="77777777" w:rsidTr="00A54A67">
        <w:tc>
          <w:tcPr>
            <w:tcW w:w="2709" w:type="dxa"/>
          </w:tcPr>
          <w:p w14:paraId="4B7C1067" w14:textId="77777777" w:rsidR="00AD62C6" w:rsidRPr="00C31E24" w:rsidRDefault="00AD62C6" w:rsidP="00A54A67">
            <w:pPr>
              <w:pStyle w:val="TAL"/>
              <w:rPr>
                <w:rFonts w:cs="Arial"/>
                <w:b/>
                <w:bCs/>
                <w:szCs w:val="18"/>
              </w:rPr>
            </w:pPr>
            <w:r w:rsidRPr="00C31E24">
              <w:rPr>
                <w:b/>
                <w:bCs/>
              </w:rPr>
              <w:t>Media description</w:t>
            </w:r>
          </w:p>
        </w:tc>
        <w:tc>
          <w:tcPr>
            <w:tcW w:w="2187" w:type="dxa"/>
          </w:tcPr>
          <w:p w14:paraId="718E1283" w14:textId="77777777" w:rsidR="00AD62C6" w:rsidRPr="00C31E24" w:rsidRDefault="00AD62C6" w:rsidP="00A54A67">
            <w:pPr>
              <w:pStyle w:val="TAL"/>
            </w:pPr>
          </w:p>
        </w:tc>
        <w:tc>
          <w:tcPr>
            <w:tcW w:w="2187" w:type="dxa"/>
            <w:tcBorders>
              <w:top w:val="single" w:sz="4" w:space="0" w:color="auto"/>
              <w:bottom w:val="single" w:sz="4" w:space="0" w:color="auto"/>
            </w:tcBorders>
          </w:tcPr>
          <w:p w14:paraId="72691649" w14:textId="77777777" w:rsidR="00AD62C6" w:rsidRPr="00C31E24" w:rsidRDefault="00AD62C6" w:rsidP="00A54A67">
            <w:pPr>
              <w:pStyle w:val="TAL"/>
            </w:pPr>
          </w:p>
        </w:tc>
        <w:tc>
          <w:tcPr>
            <w:tcW w:w="1367" w:type="dxa"/>
          </w:tcPr>
          <w:p w14:paraId="4488E189" w14:textId="77777777" w:rsidR="00AD62C6" w:rsidRPr="00C31E24" w:rsidRDefault="00AD62C6" w:rsidP="00A54A67">
            <w:pPr>
              <w:pStyle w:val="TAL"/>
            </w:pPr>
          </w:p>
        </w:tc>
        <w:tc>
          <w:tcPr>
            <w:tcW w:w="1184" w:type="dxa"/>
            <w:vAlign w:val="bottom"/>
          </w:tcPr>
          <w:p w14:paraId="524117B7" w14:textId="77777777" w:rsidR="00AD62C6" w:rsidRPr="00C31E24" w:rsidRDefault="00AD62C6" w:rsidP="00A54A67">
            <w:pPr>
              <w:pStyle w:val="TAL"/>
            </w:pPr>
          </w:p>
        </w:tc>
      </w:tr>
      <w:tr w:rsidR="00AD62C6" w:rsidRPr="00C31E24" w14:paraId="61AC0F22" w14:textId="77777777" w:rsidTr="00A54A67">
        <w:tc>
          <w:tcPr>
            <w:tcW w:w="2709" w:type="dxa"/>
          </w:tcPr>
          <w:p w14:paraId="3FA4B36B" w14:textId="77777777" w:rsidR="00AD62C6" w:rsidRPr="00C31E24" w:rsidDel="006C0DA3" w:rsidRDefault="00AD62C6" w:rsidP="00A54A67">
            <w:pPr>
              <w:pStyle w:val="TAL"/>
              <w:rPr>
                <w:b/>
                <w:bCs/>
              </w:rPr>
            </w:pPr>
            <w:r w:rsidRPr="00C31E24">
              <w:rPr>
                <w:b/>
                <w:bCs/>
              </w:rPr>
              <w:t xml:space="preserve">  media description[1]</w:t>
            </w:r>
          </w:p>
        </w:tc>
        <w:tc>
          <w:tcPr>
            <w:tcW w:w="2187" w:type="dxa"/>
          </w:tcPr>
          <w:p w14:paraId="2C83E1FE" w14:textId="77777777" w:rsidR="00AD62C6" w:rsidRPr="00C31E24" w:rsidRDefault="00AD62C6" w:rsidP="00A54A67">
            <w:pPr>
              <w:pStyle w:val="TAL"/>
            </w:pPr>
          </w:p>
        </w:tc>
        <w:tc>
          <w:tcPr>
            <w:tcW w:w="2187" w:type="dxa"/>
            <w:tcBorders>
              <w:top w:val="single" w:sz="4" w:space="0" w:color="auto"/>
              <w:bottom w:val="single" w:sz="4" w:space="0" w:color="auto"/>
            </w:tcBorders>
          </w:tcPr>
          <w:p w14:paraId="5A81AA1C" w14:textId="77777777" w:rsidR="00AD62C6" w:rsidRPr="00C31E24" w:rsidRDefault="00AD62C6" w:rsidP="00A54A67">
            <w:pPr>
              <w:pStyle w:val="TAL"/>
            </w:pPr>
            <w:r w:rsidRPr="00C31E24">
              <w:t>m= line</w:t>
            </w:r>
          </w:p>
          <w:p w14:paraId="3B67D009" w14:textId="77777777" w:rsidR="00AD62C6" w:rsidRPr="00C31E24" w:rsidRDefault="00AD62C6" w:rsidP="00A54A67">
            <w:pPr>
              <w:pStyle w:val="TAL"/>
            </w:pPr>
            <w:r w:rsidRPr="00C31E24">
              <w:t>media = video</w:t>
            </w:r>
          </w:p>
        </w:tc>
        <w:tc>
          <w:tcPr>
            <w:tcW w:w="1367" w:type="dxa"/>
          </w:tcPr>
          <w:p w14:paraId="18A4B746" w14:textId="77777777" w:rsidR="00AD62C6" w:rsidRPr="00C31E24" w:rsidRDefault="00AD62C6" w:rsidP="00A54A67">
            <w:pPr>
              <w:pStyle w:val="TAL"/>
            </w:pPr>
          </w:p>
        </w:tc>
        <w:tc>
          <w:tcPr>
            <w:tcW w:w="1184" w:type="dxa"/>
            <w:vAlign w:val="bottom"/>
          </w:tcPr>
          <w:p w14:paraId="0217AF48" w14:textId="77777777" w:rsidR="00AD62C6" w:rsidRPr="00C31E24" w:rsidRDefault="00AD62C6" w:rsidP="00A54A67">
            <w:pPr>
              <w:pStyle w:val="TAL"/>
            </w:pPr>
          </w:p>
        </w:tc>
      </w:tr>
      <w:tr w:rsidR="00AD62C6" w:rsidRPr="00C31E24" w14:paraId="14918B43" w14:textId="77777777" w:rsidTr="00A54A67">
        <w:tc>
          <w:tcPr>
            <w:tcW w:w="2709" w:type="dxa"/>
          </w:tcPr>
          <w:p w14:paraId="20CD6B1D" w14:textId="77777777" w:rsidR="00AD62C6" w:rsidRPr="00C31E24" w:rsidRDefault="00AD62C6" w:rsidP="00A54A67">
            <w:pPr>
              <w:pStyle w:val="TAL"/>
              <w:rPr>
                <w:rFonts w:cs="Arial"/>
                <w:color w:val="000000"/>
                <w:szCs w:val="18"/>
              </w:rPr>
            </w:pPr>
            <w:r w:rsidRPr="00C31E24">
              <w:t xml:space="preserve">    media</w:t>
            </w:r>
          </w:p>
        </w:tc>
        <w:tc>
          <w:tcPr>
            <w:tcW w:w="2187" w:type="dxa"/>
          </w:tcPr>
          <w:p w14:paraId="03930743" w14:textId="77777777" w:rsidR="00AD62C6" w:rsidRPr="00C31E24" w:rsidRDefault="00AD62C6" w:rsidP="00A54A67">
            <w:pPr>
              <w:pStyle w:val="TAL"/>
              <w:rPr>
                <w:color w:val="000000"/>
              </w:rPr>
            </w:pPr>
            <w:r w:rsidRPr="00C31E24">
              <w:t>"video"</w:t>
            </w:r>
          </w:p>
        </w:tc>
        <w:tc>
          <w:tcPr>
            <w:tcW w:w="2187" w:type="dxa"/>
            <w:tcBorders>
              <w:top w:val="single" w:sz="4" w:space="0" w:color="auto"/>
              <w:bottom w:val="single" w:sz="4" w:space="0" w:color="auto"/>
            </w:tcBorders>
          </w:tcPr>
          <w:p w14:paraId="3A8A5302" w14:textId="77777777" w:rsidR="00AD62C6" w:rsidRPr="00C31E24" w:rsidRDefault="00AD62C6" w:rsidP="00A54A67">
            <w:pPr>
              <w:pStyle w:val="TAL"/>
              <w:rPr>
                <w:color w:val="000000"/>
              </w:rPr>
            </w:pPr>
          </w:p>
        </w:tc>
        <w:tc>
          <w:tcPr>
            <w:tcW w:w="1367" w:type="dxa"/>
          </w:tcPr>
          <w:p w14:paraId="679F3A02" w14:textId="77777777" w:rsidR="00AD62C6" w:rsidRPr="00C31E24" w:rsidRDefault="00AD62C6" w:rsidP="00A54A67">
            <w:pPr>
              <w:pStyle w:val="TAL"/>
              <w:rPr>
                <w:color w:val="000000"/>
              </w:rPr>
            </w:pPr>
          </w:p>
        </w:tc>
        <w:tc>
          <w:tcPr>
            <w:tcW w:w="1184" w:type="dxa"/>
            <w:vAlign w:val="bottom"/>
          </w:tcPr>
          <w:p w14:paraId="6281471A" w14:textId="77777777" w:rsidR="00AD62C6" w:rsidRPr="00C31E24" w:rsidRDefault="00AD62C6" w:rsidP="00A54A67">
            <w:pPr>
              <w:pStyle w:val="TAL"/>
              <w:rPr>
                <w:color w:val="000000"/>
              </w:rPr>
            </w:pPr>
          </w:p>
        </w:tc>
      </w:tr>
      <w:tr w:rsidR="00AD62C6" w:rsidRPr="00C31E24" w14:paraId="325FB263" w14:textId="77777777" w:rsidTr="00A54A67">
        <w:tc>
          <w:tcPr>
            <w:tcW w:w="2709" w:type="dxa"/>
          </w:tcPr>
          <w:p w14:paraId="2E984283" w14:textId="77777777" w:rsidR="00AD62C6" w:rsidRPr="00C31E24" w:rsidRDefault="00AD62C6" w:rsidP="00A54A67">
            <w:pPr>
              <w:pStyle w:val="TAL"/>
              <w:rPr>
                <w:color w:val="000000"/>
              </w:rPr>
            </w:pPr>
            <w:r w:rsidRPr="00C31E24">
              <w:t xml:space="preserve">    port</w:t>
            </w:r>
          </w:p>
        </w:tc>
        <w:tc>
          <w:tcPr>
            <w:tcW w:w="2187" w:type="dxa"/>
          </w:tcPr>
          <w:p w14:paraId="223C65C5" w14:textId="77777777" w:rsidR="00AD62C6" w:rsidRPr="00C31E24" w:rsidRDefault="00AD62C6" w:rsidP="00A54A67">
            <w:pPr>
              <w:pStyle w:val="TAL"/>
              <w:rPr>
                <w:color w:val="000000"/>
              </w:rPr>
            </w:pPr>
            <w:r w:rsidRPr="00C31E24">
              <w:t>"9"</w:t>
            </w:r>
          </w:p>
        </w:tc>
        <w:tc>
          <w:tcPr>
            <w:tcW w:w="2187" w:type="dxa"/>
            <w:tcBorders>
              <w:top w:val="single" w:sz="4" w:space="0" w:color="auto"/>
              <w:bottom w:val="single" w:sz="4" w:space="0" w:color="auto"/>
            </w:tcBorders>
          </w:tcPr>
          <w:p w14:paraId="021909AA" w14:textId="77777777" w:rsidR="00AD62C6" w:rsidRPr="00C31E24" w:rsidRDefault="00AD62C6" w:rsidP="00A54A67">
            <w:pPr>
              <w:pStyle w:val="TAL"/>
              <w:rPr>
                <w:color w:val="000000"/>
              </w:rPr>
            </w:pPr>
          </w:p>
        </w:tc>
        <w:tc>
          <w:tcPr>
            <w:tcW w:w="1367" w:type="dxa"/>
          </w:tcPr>
          <w:p w14:paraId="15948318" w14:textId="77777777" w:rsidR="00AD62C6" w:rsidRPr="00C31E24" w:rsidRDefault="00AD62C6" w:rsidP="00A54A67">
            <w:pPr>
              <w:pStyle w:val="TAL"/>
              <w:rPr>
                <w:color w:val="000000"/>
              </w:rPr>
            </w:pPr>
          </w:p>
        </w:tc>
        <w:tc>
          <w:tcPr>
            <w:tcW w:w="1184" w:type="dxa"/>
            <w:vAlign w:val="bottom"/>
          </w:tcPr>
          <w:p w14:paraId="7D75FC5F" w14:textId="77777777" w:rsidR="00AD62C6" w:rsidRPr="00C31E24" w:rsidRDefault="00AD62C6" w:rsidP="00A54A67">
            <w:pPr>
              <w:pStyle w:val="TAL"/>
              <w:rPr>
                <w:color w:val="000000"/>
              </w:rPr>
            </w:pPr>
          </w:p>
        </w:tc>
      </w:tr>
      <w:tr w:rsidR="00AD62C6" w:rsidRPr="00C31E24" w14:paraId="0793E700" w14:textId="77777777" w:rsidTr="00A54A67">
        <w:tc>
          <w:tcPr>
            <w:tcW w:w="2709" w:type="dxa"/>
          </w:tcPr>
          <w:p w14:paraId="1C4B4CC5" w14:textId="77777777" w:rsidR="00AD62C6" w:rsidRPr="00C31E24" w:rsidRDefault="00AD62C6" w:rsidP="00A54A67">
            <w:pPr>
              <w:pStyle w:val="TAL"/>
              <w:rPr>
                <w:color w:val="000000"/>
              </w:rPr>
            </w:pPr>
            <w:r w:rsidRPr="00C31E24">
              <w:t xml:space="preserve">    proto</w:t>
            </w:r>
          </w:p>
        </w:tc>
        <w:tc>
          <w:tcPr>
            <w:tcW w:w="2187" w:type="dxa"/>
          </w:tcPr>
          <w:p w14:paraId="0FCCDC04" w14:textId="77777777" w:rsidR="00AD62C6" w:rsidRPr="00C31E24" w:rsidRDefault="00AD62C6" w:rsidP="00A54A67">
            <w:pPr>
              <w:pStyle w:val="TAL"/>
              <w:rPr>
                <w:color w:val="000000"/>
              </w:rPr>
            </w:pPr>
            <w:r w:rsidRPr="00C31E24">
              <w:t>"udp"</w:t>
            </w:r>
          </w:p>
        </w:tc>
        <w:tc>
          <w:tcPr>
            <w:tcW w:w="2187" w:type="dxa"/>
            <w:tcBorders>
              <w:top w:val="single" w:sz="4" w:space="0" w:color="auto"/>
              <w:bottom w:val="single" w:sz="4" w:space="0" w:color="auto"/>
            </w:tcBorders>
          </w:tcPr>
          <w:p w14:paraId="41212CA4" w14:textId="77777777" w:rsidR="00AD62C6" w:rsidRPr="00C31E24" w:rsidRDefault="00AD62C6" w:rsidP="00A54A67">
            <w:pPr>
              <w:pStyle w:val="TAL"/>
              <w:rPr>
                <w:color w:val="000000"/>
              </w:rPr>
            </w:pPr>
          </w:p>
        </w:tc>
        <w:tc>
          <w:tcPr>
            <w:tcW w:w="1367" w:type="dxa"/>
          </w:tcPr>
          <w:p w14:paraId="30BA6958" w14:textId="77777777" w:rsidR="00AD62C6" w:rsidRPr="00C31E24" w:rsidRDefault="00AD62C6" w:rsidP="00A54A67">
            <w:pPr>
              <w:pStyle w:val="TAL"/>
              <w:rPr>
                <w:color w:val="000000"/>
              </w:rPr>
            </w:pPr>
          </w:p>
        </w:tc>
        <w:tc>
          <w:tcPr>
            <w:tcW w:w="1184" w:type="dxa"/>
            <w:vAlign w:val="bottom"/>
          </w:tcPr>
          <w:p w14:paraId="7A681FAB" w14:textId="77777777" w:rsidR="00AD62C6" w:rsidRPr="00C31E24" w:rsidRDefault="00AD62C6" w:rsidP="00A54A67">
            <w:pPr>
              <w:pStyle w:val="TAL"/>
              <w:rPr>
                <w:color w:val="000000"/>
              </w:rPr>
            </w:pPr>
          </w:p>
        </w:tc>
      </w:tr>
      <w:tr w:rsidR="00AD62C6" w:rsidRPr="00C31E24" w14:paraId="5F0F72FE" w14:textId="77777777" w:rsidTr="00A54A67">
        <w:tc>
          <w:tcPr>
            <w:tcW w:w="2709" w:type="dxa"/>
          </w:tcPr>
          <w:p w14:paraId="5011927D" w14:textId="77777777" w:rsidR="00AD62C6" w:rsidRPr="00C31E24" w:rsidRDefault="00AD62C6" w:rsidP="00A54A67">
            <w:pPr>
              <w:pStyle w:val="TAL"/>
            </w:pPr>
            <w:r w:rsidRPr="00C31E24">
              <w:t xml:space="preserve">    fmt</w:t>
            </w:r>
          </w:p>
        </w:tc>
        <w:tc>
          <w:tcPr>
            <w:tcW w:w="2187" w:type="dxa"/>
          </w:tcPr>
          <w:p w14:paraId="4D2D94AF" w14:textId="77777777" w:rsidR="00AD62C6" w:rsidRPr="00C31E24" w:rsidRDefault="00AD62C6" w:rsidP="00A54A67">
            <w:pPr>
              <w:pStyle w:val="TAL"/>
            </w:pPr>
            <w:r w:rsidRPr="00C31E24">
              <w:t>"MCVideo"</w:t>
            </w:r>
          </w:p>
        </w:tc>
        <w:tc>
          <w:tcPr>
            <w:tcW w:w="2187" w:type="dxa"/>
            <w:tcBorders>
              <w:top w:val="single" w:sz="4" w:space="0" w:color="auto"/>
              <w:bottom w:val="single" w:sz="4" w:space="0" w:color="auto"/>
            </w:tcBorders>
          </w:tcPr>
          <w:p w14:paraId="68ADDE28" w14:textId="77777777" w:rsidR="00AD62C6" w:rsidRPr="00C31E24" w:rsidRDefault="00AD62C6" w:rsidP="00A54A67">
            <w:pPr>
              <w:pStyle w:val="TAL"/>
              <w:rPr>
                <w:color w:val="000000"/>
              </w:rPr>
            </w:pPr>
          </w:p>
        </w:tc>
        <w:tc>
          <w:tcPr>
            <w:tcW w:w="1367" w:type="dxa"/>
          </w:tcPr>
          <w:p w14:paraId="7130838A" w14:textId="77777777" w:rsidR="00AD62C6" w:rsidRPr="00C31E24" w:rsidRDefault="00AD62C6" w:rsidP="00A54A67">
            <w:pPr>
              <w:pStyle w:val="TAL"/>
              <w:rPr>
                <w:color w:val="000000"/>
              </w:rPr>
            </w:pPr>
          </w:p>
        </w:tc>
        <w:tc>
          <w:tcPr>
            <w:tcW w:w="1184" w:type="dxa"/>
            <w:vAlign w:val="bottom"/>
          </w:tcPr>
          <w:p w14:paraId="6D332B42" w14:textId="77777777" w:rsidR="00AD62C6" w:rsidRPr="00C31E24" w:rsidRDefault="00AD62C6" w:rsidP="00A54A67">
            <w:pPr>
              <w:pStyle w:val="TAL"/>
              <w:rPr>
                <w:color w:val="000000"/>
              </w:rPr>
            </w:pPr>
          </w:p>
        </w:tc>
      </w:tr>
      <w:tr w:rsidR="00AD62C6" w:rsidRPr="00C31E24" w14:paraId="534EF9B0" w14:textId="77777777" w:rsidTr="00A54A67">
        <w:tc>
          <w:tcPr>
            <w:tcW w:w="2709" w:type="dxa"/>
          </w:tcPr>
          <w:p w14:paraId="6EBB6964" w14:textId="77777777" w:rsidR="00AD62C6" w:rsidRPr="00C31E24" w:rsidRDefault="00AD62C6" w:rsidP="00A54A67">
            <w:pPr>
              <w:pStyle w:val="TAL"/>
              <w:rPr>
                <w:b/>
                <w:bCs/>
              </w:rPr>
            </w:pPr>
            <w:r w:rsidRPr="00C31E24">
              <w:rPr>
                <w:b/>
                <w:bCs/>
              </w:rPr>
              <w:t xml:space="preserve">  Connection Data</w:t>
            </w:r>
          </w:p>
        </w:tc>
        <w:tc>
          <w:tcPr>
            <w:tcW w:w="2187" w:type="dxa"/>
            <w:vAlign w:val="center"/>
          </w:tcPr>
          <w:p w14:paraId="26C7097B" w14:textId="77777777" w:rsidR="00AD62C6" w:rsidRPr="00C31E24" w:rsidRDefault="00AD62C6" w:rsidP="00A54A67">
            <w:pPr>
              <w:pStyle w:val="TAL"/>
            </w:pPr>
          </w:p>
        </w:tc>
        <w:tc>
          <w:tcPr>
            <w:tcW w:w="2187" w:type="dxa"/>
            <w:tcBorders>
              <w:top w:val="single" w:sz="4" w:space="0" w:color="auto"/>
              <w:bottom w:val="single" w:sz="4" w:space="0" w:color="auto"/>
            </w:tcBorders>
          </w:tcPr>
          <w:p w14:paraId="3CC379BE" w14:textId="77777777" w:rsidR="00AD62C6" w:rsidRPr="00C31E24" w:rsidRDefault="00AD62C6" w:rsidP="00A54A67">
            <w:pPr>
              <w:pStyle w:val="TAL"/>
              <w:rPr>
                <w:color w:val="000000"/>
              </w:rPr>
            </w:pPr>
          </w:p>
        </w:tc>
        <w:tc>
          <w:tcPr>
            <w:tcW w:w="1367" w:type="dxa"/>
          </w:tcPr>
          <w:p w14:paraId="3222417F" w14:textId="77777777" w:rsidR="00AD62C6" w:rsidRPr="00C31E24" w:rsidRDefault="00AD62C6" w:rsidP="00A54A67">
            <w:pPr>
              <w:pStyle w:val="TAL"/>
              <w:rPr>
                <w:color w:val="000000"/>
              </w:rPr>
            </w:pPr>
          </w:p>
        </w:tc>
        <w:tc>
          <w:tcPr>
            <w:tcW w:w="1184" w:type="dxa"/>
            <w:vAlign w:val="bottom"/>
          </w:tcPr>
          <w:p w14:paraId="673765F3" w14:textId="77777777" w:rsidR="00AD62C6" w:rsidRPr="00C31E24" w:rsidRDefault="00AD62C6" w:rsidP="00A54A67">
            <w:pPr>
              <w:pStyle w:val="TAL"/>
              <w:rPr>
                <w:color w:val="000000"/>
              </w:rPr>
            </w:pPr>
          </w:p>
        </w:tc>
      </w:tr>
      <w:tr w:rsidR="00AD62C6" w:rsidRPr="00C31E24" w14:paraId="0A3921AD" w14:textId="77777777" w:rsidTr="00A54A67">
        <w:tc>
          <w:tcPr>
            <w:tcW w:w="2709" w:type="dxa"/>
          </w:tcPr>
          <w:p w14:paraId="17CDA9AF" w14:textId="77777777" w:rsidR="00AD62C6" w:rsidRPr="00C31E24" w:rsidRDefault="00AD62C6" w:rsidP="00A54A67">
            <w:pPr>
              <w:pStyle w:val="TAL"/>
            </w:pPr>
            <w:r w:rsidRPr="00C31E24">
              <w:t xml:space="preserve">    nettype</w:t>
            </w:r>
          </w:p>
        </w:tc>
        <w:tc>
          <w:tcPr>
            <w:tcW w:w="2187" w:type="dxa"/>
            <w:vAlign w:val="center"/>
          </w:tcPr>
          <w:p w14:paraId="47F362C2" w14:textId="77777777" w:rsidR="00AD62C6" w:rsidRPr="00C31E24" w:rsidRDefault="00AD62C6" w:rsidP="00A54A67">
            <w:pPr>
              <w:pStyle w:val="TAL"/>
            </w:pPr>
            <w:r w:rsidRPr="00C31E24">
              <w:t>"IN"</w:t>
            </w:r>
          </w:p>
        </w:tc>
        <w:tc>
          <w:tcPr>
            <w:tcW w:w="2187" w:type="dxa"/>
            <w:tcBorders>
              <w:top w:val="single" w:sz="4" w:space="0" w:color="auto"/>
              <w:bottom w:val="single" w:sz="4" w:space="0" w:color="auto"/>
            </w:tcBorders>
          </w:tcPr>
          <w:p w14:paraId="5F20918E" w14:textId="77777777" w:rsidR="00AD62C6" w:rsidRPr="00C31E24" w:rsidRDefault="00AD62C6" w:rsidP="00A54A67">
            <w:pPr>
              <w:pStyle w:val="TAL"/>
              <w:rPr>
                <w:color w:val="000000"/>
              </w:rPr>
            </w:pPr>
          </w:p>
        </w:tc>
        <w:tc>
          <w:tcPr>
            <w:tcW w:w="1367" w:type="dxa"/>
          </w:tcPr>
          <w:p w14:paraId="7F7CCFB2" w14:textId="77777777" w:rsidR="00AD62C6" w:rsidRPr="00C31E24" w:rsidRDefault="00AD62C6" w:rsidP="00A54A67">
            <w:pPr>
              <w:pStyle w:val="TAL"/>
              <w:rPr>
                <w:color w:val="000000"/>
              </w:rPr>
            </w:pPr>
          </w:p>
        </w:tc>
        <w:tc>
          <w:tcPr>
            <w:tcW w:w="1184" w:type="dxa"/>
            <w:vAlign w:val="bottom"/>
          </w:tcPr>
          <w:p w14:paraId="7238DB11" w14:textId="77777777" w:rsidR="00AD62C6" w:rsidRPr="00C31E24" w:rsidRDefault="00AD62C6" w:rsidP="00A54A67">
            <w:pPr>
              <w:pStyle w:val="TAL"/>
              <w:rPr>
                <w:color w:val="000000"/>
              </w:rPr>
            </w:pPr>
          </w:p>
        </w:tc>
      </w:tr>
      <w:tr w:rsidR="00AD62C6" w:rsidRPr="00C31E24" w14:paraId="423FD499" w14:textId="77777777" w:rsidTr="00A54A67">
        <w:tc>
          <w:tcPr>
            <w:tcW w:w="2709" w:type="dxa"/>
          </w:tcPr>
          <w:p w14:paraId="4CCD9F1F" w14:textId="77777777" w:rsidR="00AD62C6" w:rsidRPr="00C31E24" w:rsidRDefault="00AD62C6" w:rsidP="00A54A67">
            <w:pPr>
              <w:pStyle w:val="TAL"/>
            </w:pPr>
            <w:r w:rsidRPr="00C31E24">
              <w:t xml:space="preserve">    Addrtype</w:t>
            </w:r>
          </w:p>
        </w:tc>
        <w:tc>
          <w:tcPr>
            <w:tcW w:w="2187" w:type="dxa"/>
            <w:vAlign w:val="center"/>
          </w:tcPr>
          <w:p w14:paraId="075E47B9" w14:textId="77777777" w:rsidR="00AD62C6" w:rsidRPr="00C31E24" w:rsidRDefault="00AD62C6" w:rsidP="00A54A67">
            <w:pPr>
              <w:pStyle w:val="TAL"/>
            </w:pPr>
            <w:r w:rsidRPr="00C31E24">
              <w:t>"IP4"</w:t>
            </w:r>
            <w:r w:rsidRPr="00C31E24">
              <w:rPr>
                <w:rFonts w:cs="Arial"/>
                <w:szCs w:val="18"/>
              </w:rPr>
              <w:t xml:space="preserve"> or “IP6” depending on IP address</w:t>
            </w:r>
          </w:p>
        </w:tc>
        <w:tc>
          <w:tcPr>
            <w:tcW w:w="2187" w:type="dxa"/>
            <w:tcBorders>
              <w:top w:val="single" w:sz="4" w:space="0" w:color="auto"/>
              <w:bottom w:val="single" w:sz="4" w:space="0" w:color="auto"/>
            </w:tcBorders>
          </w:tcPr>
          <w:p w14:paraId="46F2476B" w14:textId="77777777" w:rsidR="00AD62C6" w:rsidRPr="00C31E24" w:rsidRDefault="00AD62C6" w:rsidP="00A54A67">
            <w:pPr>
              <w:pStyle w:val="TAL"/>
              <w:rPr>
                <w:color w:val="000000"/>
              </w:rPr>
            </w:pPr>
          </w:p>
        </w:tc>
        <w:tc>
          <w:tcPr>
            <w:tcW w:w="1367" w:type="dxa"/>
          </w:tcPr>
          <w:p w14:paraId="57AAAB16" w14:textId="77777777" w:rsidR="00AD62C6" w:rsidRPr="00C31E24" w:rsidRDefault="00AD62C6" w:rsidP="00A54A67">
            <w:pPr>
              <w:pStyle w:val="TAL"/>
              <w:rPr>
                <w:color w:val="000000"/>
              </w:rPr>
            </w:pPr>
          </w:p>
        </w:tc>
        <w:tc>
          <w:tcPr>
            <w:tcW w:w="1184" w:type="dxa"/>
            <w:vAlign w:val="bottom"/>
          </w:tcPr>
          <w:p w14:paraId="49725551" w14:textId="77777777" w:rsidR="00AD62C6" w:rsidRPr="00C31E24" w:rsidRDefault="00AD62C6" w:rsidP="00A54A67">
            <w:pPr>
              <w:pStyle w:val="TAL"/>
              <w:rPr>
                <w:color w:val="000000"/>
              </w:rPr>
            </w:pPr>
          </w:p>
        </w:tc>
      </w:tr>
      <w:tr w:rsidR="00AD62C6" w:rsidRPr="00C31E24" w14:paraId="2C8628F6" w14:textId="77777777" w:rsidTr="00A54A67">
        <w:tc>
          <w:tcPr>
            <w:tcW w:w="2709" w:type="dxa"/>
          </w:tcPr>
          <w:p w14:paraId="25CBD90F" w14:textId="77777777" w:rsidR="00AD62C6" w:rsidRPr="00C31E24" w:rsidRDefault="00AD62C6" w:rsidP="00A54A67">
            <w:pPr>
              <w:pStyle w:val="TAL"/>
            </w:pPr>
            <w:r w:rsidRPr="00C31E24">
              <w:t xml:space="preserve">    connection-address</w:t>
            </w:r>
          </w:p>
        </w:tc>
        <w:tc>
          <w:tcPr>
            <w:tcW w:w="2187" w:type="dxa"/>
            <w:vAlign w:val="center"/>
          </w:tcPr>
          <w:p w14:paraId="1852E85F" w14:textId="77777777" w:rsidR="00AD62C6" w:rsidRPr="00C31E24" w:rsidRDefault="00AD62C6" w:rsidP="00A54A67">
            <w:pPr>
              <w:pStyle w:val="TAL"/>
            </w:pPr>
            <w:r w:rsidRPr="00C31E24">
              <w:t>"0.0.0.0"</w:t>
            </w:r>
            <w:r w:rsidRPr="00C31E24">
              <w:rPr>
                <w:rFonts w:cs="Arial"/>
                <w:szCs w:val="18"/>
              </w:rPr>
              <w:t xml:space="preserve"> (IPv4) or domain name within “.invalid” DNS top level domain (IPv6)</w:t>
            </w:r>
          </w:p>
        </w:tc>
        <w:tc>
          <w:tcPr>
            <w:tcW w:w="2187" w:type="dxa"/>
            <w:tcBorders>
              <w:top w:val="single" w:sz="4" w:space="0" w:color="auto"/>
              <w:bottom w:val="single" w:sz="4" w:space="0" w:color="auto"/>
            </w:tcBorders>
          </w:tcPr>
          <w:p w14:paraId="3FA948C6" w14:textId="77777777" w:rsidR="00AD62C6" w:rsidRPr="00C31E24" w:rsidRDefault="00AD62C6" w:rsidP="00A54A67">
            <w:pPr>
              <w:pStyle w:val="TAL"/>
              <w:rPr>
                <w:color w:val="000000"/>
              </w:rPr>
            </w:pPr>
          </w:p>
        </w:tc>
        <w:tc>
          <w:tcPr>
            <w:tcW w:w="1367" w:type="dxa"/>
          </w:tcPr>
          <w:p w14:paraId="5C59999D" w14:textId="77777777" w:rsidR="00AD62C6" w:rsidRPr="00C31E24" w:rsidRDefault="00AD62C6" w:rsidP="00A54A67">
            <w:pPr>
              <w:pStyle w:val="TAL"/>
              <w:rPr>
                <w:color w:val="000000"/>
              </w:rPr>
            </w:pPr>
          </w:p>
        </w:tc>
        <w:tc>
          <w:tcPr>
            <w:tcW w:w="1184" w:type="dxa"/>
            <w:vAlign w:val="bottom"/>
          </w:tcPr>
          <w:p w14:paraId="7466F306" w14:textId="77777777" w:rsidR="00AD62C6" w:rsidRPr="00C31E24" w:rsidRDefault="00AD62C6" w:rsidP="00A54A67">
            <w:pPr>
              <w:pStyle w:val="TAL"/>
              <w:rPr>
                <w:color w:val="000000"/>
              </w:rPr>
            </w:pPr>
          </w:p>
        </w:tc>
      </w:tr>
      <w:tr w:rsidR="00AD62C6" w:rsidRPr="00C31E24" w14:paraId="7F5929D9" w14:textId="77777777" w:rsidTr="00A54A67">
        <w:tc>
          <w:tcPr>
            <w:tcW w:w="2709" w:type="dxa"/>
          </w:tcPr>
          <w:p w14:paraId="31DE41E8" w14:textId="77777777" w:rsidR="00AD62C6" w:rsidRPr="00C31E24" w:rsidRDefault="00AD62C6" w:rsidP="00A54A67">
            <w:pPr>
              <w:pStyle w:val="TAL"/>
              <w:rPr>
                <w:b/>
                <w:bCs/>
              </w:rPr>
            </w:pPr>
            <w:r w:rsidRPr="00C31E24">
              <w:rPr>
                <w:b/>
                <w:bCs/>
              </w:rPr>
              <w:t xml:space="preserve">  media description[2]</w:t>
            </w:r>
          </w:p>
        </w:tc>
        <w:tc>
          <w:tcPr>
            <w:tcW w:w="2187" w:type="dxa"/>
          </w:tcPr>
          <w:p w14:paraId="36932145" w14:textId="77777777" w:rsidR="00AD62C6" w:rsidRPr="00C31E24" w:rsidRDefault="00AD62C6" w:rsidP="00A54A67">
            <w:pPr>
              <w:pStyle w:val="TAL"/>
            </w:pPr>
          </w:p>
        </w:tc>
        <w:tc>
          <w:tcPr>
            <w:tcW w:w="2187" w:type="dxa"/>
            <w:tcBorders>
              <w:top w:val="single" w:sz="4" w:space="0" w:color="auto"/>
              <w:bottom w:val="single" w:sz="4" w:space="0" w:color="auto"/>
            </w:tcBorders>
          </w:tcPr>
          <w:p w14:paraId="4570328D" w14:textId="77777777" w:rsidR="00AD62C6" w:rsidRPr="00C31E24" w:rsidRDefault="00AD62C6" w:rsidP="00A54A67">
            <w:pPr>
              <w:pStyle w:val="TAL"/>
            </w:pPr>
            <w:r w:rsidRPr="00C31E24">
              <w:t>m= line</w:t>
            </w:r>
          </w:p>
          <w:p w14:paraId="7C5026EE" w14:textId="77777777" w:rsidR="00AD62C6" w:rsidRPr="00C31E24" w:rsidRDefault="00AD62C6" w:rsidP="00A54A67">
            <w:pPr>
              <w:pStyle w:val="TAL"/>
              <w:rPr>
                <w:color w:val="000000"/>
              </w:rPr>
            </w:pPr>
            <w:r w:rsidRPr="00C31E24">
              <w:t>media = audio</w:t>
            </w:r>
          </w:p>
        </w:tc>
        <w:tc>
          <w:tcPr>
            <w:tcW w:w="1367" w:type="dxa"/>
          </w:tcPr>
          <w:p w14:paraId="29F28541" w14:textId="77777777" w:rsidR="00AD62C6" w:rsidRPr="00C31E24" w:rsidRDefault="00AD62C6" w:rsidP="00A54A67">
            <w:pPr>
              <w:pStyle w:val="TAL"/>
              <w:rPr>
                <w:color w:val="000000"/>
              </w:rPr>
            </w:pPr>
          </w:p>
        </w:tc>
        <w:tc>
          <w:tcPr>
            <w:tcW w:w="1184" w:type="dxa"/>
          </w:tcPr>
          <w:p w14:paraId="57EECDC7" w14:textId="77777777" w:rsidR="00AD62C6" w:rsidRPr="00C31E24" w:rsidRDefault="00AD62C6" w:rsidP="00A54A67">
            <w:pPr>
              <w:pStyle w:val="TAL"/>
              <w:rPr>
                <w:color w:val="000000"/>
              </w:rPr>
            </w:pPr>
          </w:p>
        </w:tc>
      </w:tr>
      <w:tr w:rsidR="00AD62C6" w:rsidRPr="00C31E24" w14:paraId="3D1C499D" w14:textId="77777777" w:rsidTr="00A54A67">
        <w:tc>
          <w:tcPr>
            <w:tcW w:w="2709" w:type="dxa"/>
          </w:tcPr>
          <w:p w14:paraId="1AA772E1" w14:textId="77777777" w:rsidR="00AD62C6" w:rsidRPr="00C31E24" w:rsidRDefault="00AD62C6" w:rsidP="00A54A67">
            <w:pPr>
              <w:pStyle w:val="TAL"/>
            </w:pPr>
            <w:r w:rsidRPr="00C31E24">
              <w:t xml:space="preserve">    media</w:t>
            </w:r>
          </w:p>
        </w:tc>
        <w:tc>
          <w:tcPr>
            <w:tcW w:w="2187" w:type="dxa"/>
          </w:tcPr>
          <w:p w14:paraId="24EEDDC2" w14:textId="77777777" w:rsidR="00AD62C6" w:rsidRPr="00C31E24" w:rsidRDefault="00AD62C6" w:rsidP="00A54A67">
            <w:pPr>
              <w:pStyle w:val="TAL"/>
            </w:pPr>
            <w:r w:rsidRPr="00C31E24">
              <w:t>"audio"</w:t>
            </w:r>
          </w:p>
        </w:tc>
        <w:tc>
          <w:tcPr>
            <w:tcW w:w="2187" w:type="dxa"/>
            <w:tcBorders>
              <w:top w:val="single" w:sz="4" w:space="0" w:color="auto"/>
              <w:bottom w:val="single" w:sz="4" w:space="0" w:color="auto"/>
            </w:tcBorders>
          </w:tcPr>
          <w:p w14:paraId="7ABE21E8" w14:textId="77777777" w:rsidR="00AD62C6" w:rsidRPr="00C31E24" w:rsidRDefault="00AD62C6" w:rsidP="00A54A67">
            <w:pPr>
              <w:pStyle w:val="TAL"/>
              <w:rPr>
                <w:color w:val="000000"/>
              </w:rPr>
            </w:pPr>
          </w:p>
        </w:tc>
        <w:tc>
          <w:tcPr>
            <w:tcW w:w="1367" w:type="dxa"/>
          </w:tcPr>
          <w:p w14:paraId="6B27B797" w14:textId="77777777" w:rsidR="00AD62C6" w:rsidRPr="00C31E24" w:rsidRDefault="00AD62C6" w:rsidP="00A54A67">
            <w:pPr>
              <w:pStyle w:val="TAL"/>
              <w:rPr>
                <w:color w:val="000000"/>
              </w:rPr>
            </w:pPr>
          </w:p>
        </w:tc>
        <w:tc>
          <w:tcPr>
            <w:tcW w:w="1184" w:type="dxa"/>
          </w:tcPr>
          <w:p w14:paraId="6DBB14DD" w14:textId="77777777" w:rsidR="00AD62C6" w:rsidRPr="00C31E24" w:rsidRDefault="00AD62C6" w:rsidP="00A54A67">
            <w:pPr>
              <w:pStyle w:val="TAL"/>
              <w:rPr>
                <w:color w:val="000000"/>
              </w:rPr>
            </w:pPr>
          </w:p>
        </w:tc>
      </w:tr>
      <w:tr w:rsidR="00AD62C6" w:rsidRPr="00C31E24" w14:paraId="4343545C" w14:textId="77777777" w:rsidTr="00A54A67">
        <w:tc>
          <w:tcPr>
            <w:tcW w:w="2709" w:type="dxa"/>
          </w:tcPr>
          <w:p w14:paraId="0140D219" w14:textId="77777777" w:rsidR="00AD62C6" w:rsidRPr="00C31E24" w:rsidRDefault="00AD62C6" w:rsidP="00A54A67">
            <w:pPr>
              <w:pStyle w:val="TAL"/>
            </w:pPr>
            <w:r w:rsidRPr="00C31E24">
              <w:t xml:space="preserve">    port</w:t>
            </w:r>
          </w:p>
        </w:tc>
        <w:tc>
          <w:tcPr>
            <w:tcW w:w="2187" w:type="dxa"/>
          </w:tcPr>
          <w:p w14:paraId="2EC8B631" w14:textId="77777777" w:rsidR="00AD62C6" w:rsidRPr="00C31E24" w:rsidRDefault="00AD62C6" w:rsidP="00A54A67">
            <w:pPr>
              <w:pStyle w:val="TAL"/>
            </w:pPr>
            <w:r w:rsidRPr="00C31E24">
              <w:t>"9"</w:t>
            </w:r>
          </w:p>
        </w:tc>
        <w:tc>
          <w:tcPr>
            <w:tcW w:w="2187" w:type="dxa"/>
            <w:tcBorders>
              <w:top w:val="single" w:sz="4" w:space="0" w:color="auto"/>
              <w:bottom w:val="single" w:sz="4" w:space="0" w:color="auto"/>
            </w:tcBorders>
          </w:tcPr>
          <w:p w14:paraId="6502369D" w14:textId="77777777" w:rsidR="00AD62C6" w:rsidRPr="00C31E24" w:rsidRDefault="00AD62C6" w:rsidP="00A54A67">
            <w:pPr>
              <w:pStyle w:val="TAL"/>
              <w:rPr>
                <w:color w:val="000000"/>
              </w:rPr>
            </w:pPr>
          </w:p>
        </w:tc>
        <w:tc>
          <w:tcPr>
            <w:tcW w:w="1367" w:type="dxa"/>
          </w:tcPr>
          <w:p w14:paraId="20F60EF3" w14:textId="77777777" w:rsidR="00AD62C6" w:rsidRPr="00C31E24" w:rsidRDefault="00AD62C6" w:rsidP="00A54A67">
            <w:pPr>
              <w:pStyle w:val="TAL"/>
              <w:rPr>
                <w:color w:val="000000"/>
              </w:rPr>
            </w:pPr>
          </w:p>
        </w:tc>
        <w:tc>
          <w:tcPr>
            <w:tcW w:w="1184" w:type="dxa"/>
          </w:tcPr>
          <w:p w14:paraId="1AA83D46" w14:textId="77777777" w:rsidR="00AD62C6" w:rsidRPr="00C31E24" w:rsidRDefault="00AD62C6" w:rsidP="00A54A67">
            <w:pPr>
              <w:pStyle w:val="TAL"/>
              <w:rPr>
                <w:color w:val="000000"/>
              </w:rPr>
            </w:pPr>
          </w:p>
        </w:tc>
      </w:tr>
      <w:tr w:rsidR="00AD62C6" w:rsidRPr="00C31E24" w14:paraId="77FBC478" w14:textId="77777777" w:rsidTr="00A54A67">
        <w:tc>
          <w:tcPr>
            <w:tcW w:w="2709" w:type="dxa"/>
          </w:tcPr>
          <w:p w14:paraId="09083487" w14:textId="77777777" w:rsidR="00AD62C6" w:rsidRPr="00C31E24" w:rsidRDefault="00AD62C6" w:rsidP="00A54A67">
            <w:pPr>
              <w:pStyle w:val="TAL"/>
            </w:pPr>
            <w:r w:rsidRPr="00C31E24">
              <w:t xml:space="preserve">    proto</w:t>
            </w:r>
          </w:p>
        </w:tc>
        <w:tc>
          <w:tcPr>
            <w:tcW w:w="2187" w:type="dxa"/>
          </w:tcPr>
          <w:p w14:paraId="1AD3D020" w14:textId="77777777" w:rsidR="00AD62C6" w:rsidRPr="00C31E24" w:rsidRDefault="00AD62C6" w:rsidP="00A54A67">
            <w:pPr>
              <w:pStyle w:val="TAL"/>
            </w:pPr>
            <w:r w:rsidRPr="00C31E24">
              <w:t>"RTP/AVP"</w:t>
            </w:r>
          </w:p>
        </w:tc>
        <w:tc>
          <w:tcPr>
            <w:tcW w:w="2187" w:type="dxa"/>
            <w:tcBorders>
              <w:top w:val="single" w:sz="4" w:space="0" w:color="auto"/>
              <w:bottom w:val="single" w:sz="4" w:space="0" w:color="auto"/>
            </w:tcBorders>
          </w:tcPr>
          <w:p w14:paraId="4AE40E20" w14:textId="77777777" w:rsidR="00AD62C6" w:rsidRPr="00C31E24" w:rsidRDefault="00AD62C6" w:rsidP="00A54A67">
            <w:pPr>
              <w:pStyle w:val="TAL"/>
              <w:rPr>
                <w:color w:val="000000"/>
              </w:rPr>
            </w:pPr>
          </w:p>
        </w:tc>
        <w:tc>
          <w:tcPr>
            <w:tcW w:w="1367" w:type="dxa"/>
          </w:tcPr>
          <w:p w14:paraId="29FECBCD" w14:textId="77777777" w:rsidR="00AD62C6" w:rsidRPr="00C31E24" w:rsidRDefault="00AD62C6" w:rsidP="00A54A67">
            <w:pPr>
              <w:pStyle w:val="TAL"/>
              <w:rPr>
                <w:color w:val="000000"/>
              </w:rPr>
            </w:pPr>
          </w:p>
        </w:tc>
        <w:tc>
          <w:tcPr>
            <w:tcW w:w="1184" w:type="dxa"/>
          </w:tcPr>
          <w:p w14:paraId="2EDD39B6" w14:textId="77777777" w:rsidR="00AD62C6" w:rsidRPr="00C31E24" w:rsidRDefault="00AD62C6" w:rsidP="00A54A67">
            <w:pPr>
              <w:pStyle w:val="TAL"/>
              <w:rPr>
                <w:color w:val="000000"/>
              </w:rPr>
            </w:pPr>
          </w:p>
        </w:tc>
      </w:tr>
      <w:tr w:rsidR="00AD62C6" w:rsidRPr="00C31E24" w14:paraId="272770EE" w14:textId="77777777" w:rsidTr="00A54A67">
        <w:tc>
          <w:tcPr>
            <w:tcW w:w="2709" w:type="dxa"/>
          </w:tcPr>
          <w:p w14:paraId="10AD2921" w14:textId="77777777" w:rsidR="00AD62C6" w:rsidRPr="00C31E24" w:rsidRDefault="00AD62C6" w:rsidP="00A54A67">
            <w:pPr>
              <w:pStyle w:val="TAL"/>
            </w:pPr>
            <w:r w:rsidRPr="00C31E24">
              <w:t xml:space="preserve">    fmt</w:t>
            </w:r>
          </w:p>
        </w:tc>
        <w:tc>
          <w:tcPr>
            <w:tcW w:w="2187" w:type="dxa"/>
          </w:tcPr>
          <w:p w14:paraId="5E0FA271" w14:textId="77777777" w:rsidR="00AD62C6" w:rsidRPr="00C31E24" w:rsidRDefault="00AD62C6" w:rsidP="00A54A67">
            <w:pPr>
              <w:pStyle w:val="TAL"/>
            </w:pPr>
            <w:r w:rsidRPr="00C31E24">
              <w:t>"99"</w:t>
            </w:r>
          </w:p>
        </w:tc>
        <w:tc>
          <w:tcPr>
            <w:tcW w:w="2187" w:type="dxa"/>
            <w:tcBorders>
              <w:top w:val="single" w:sz="4" w:space="0" w:color="auto"/>
              <w:bottom w:val="single" w:sz="4" w:space="0" w:color="auto"/>
            </w:tcBorders>
          </w:tcPr>
          <w:p w14:paraId="18D79F85" w14:textId="77777777" w:rsidR="00AD62C6" w:rsidRPr="00C31E24" w:rsidRDefault="00AD62C6" w:rsidP="00A54A67">
            <w:pPr>
              <w:pStyle w:val="TAL"/>
              <w:rPr>
                <w:color w:val="000000"/>
              </w:rPr>
            </w:pPr>
          </w:p>
        </w:tc>
        <w:tc>
          <w:tcPr>
            <w:tcW w:w="1367" w:type="dxa"/>
          </w:tcPr>
          <w:p w14:paraId="230F7C52" w14:textId="77777777" w:rsidR="00AD62C6" w:rsidRPr="00C31E24" w:rsidRDefault="00AD62C6" w:rsidP="00A54A67">
            <w:pPr>
              <w:pStyle w:val="TAL"/>
              <w:rPr>
                <w:color w:val="000000"/>
              </w:rPr>
            </w:pPr>
          </w:p>
        </w:tc>
        <w:tc>
          <w:tcPr>
            <w:tcW w:w="1184" w:type="dxa"/>
          </w:tcPr>
          <w:p w14:paraId="242128D0" w14:textId="77777777" w:rsidR="00AD62C6" w:rsidRPr="00C31E24" w:rsidRDefault="00AD62C6" w:rsidP="00A54A67">
            <w:pPr>
              <w:pStyle w:val="TAL"/>
              <w:rPr>
                <w:color w:val="000000"/>
              </w:rPr>
            </w:pPr>
          </w:p>
        </w:tc>
      </w:tr>
      <w:tr w:rsidR="00AD62C6" w:rsidRPr="00C31E24" w14:paraId="794C2C7A" w14:textId="77777777" w:rsidTr="00A54A67">
        <w:tc>
          <w:tcPr>
            <w:tcW w:w="2709" w:type="dxa"/>
          </w:tcPr>
          <w:p w14:paraId="2F242B3C" w14:textId="77777777" w:rsidR="00AD62C6" w:rsidRPr="00C31E24" w:rsidRDefault="00AD62C6" w:rsidP="00A54A67">
            <w:pPr>
              <w:pStyle w:val="TAL"/>
              <w:rPr>
                <w:b/>
                <w:bCs/>
              </w:rPr>
            </w:pPr>
            <w:r w:rsidRPr="00C31E24">
              <w:rPr>
                <w:b/>
                <w:bCs/>
              </w:rPr>
              <w:t xml:space="preserve">  media title</w:t>
            </w:r>
          </w:p>
        </w:tc>
        <w:tc>
          <w:tcPr>
            <w:tcW w:w="2187" w:type="dxa"/>
          </w:tcPr>
          <w:p w14:paraId="199B6F4C" w14:textId="77777777" w:rsidR="00AD62C6" w:rsidRPr="00C31E24" w:rsidRDefault="00AD62C6" w:rsidP="00A54A67">
            <w:pPr>
              <w:pStyle w:val="TAL"/>
            </w:pPr>
            <w:r w:rsidRPr="00C31E24">
              <w:t>"speech"</w:t>
            </w:r>
          </w:p>
        </w:tc>
        <w:tc>
          <w:tcPr>
            <w:tcW w:w="2187" w:type="dxa"/>
            <w:tcBorders>
              <w:top w:val="single" w:sz="4" w:space="0" w:color="auto"/>
              <w:bottom w:val="single" w:sz="4" w:space="0" w:color="auto"/>
            </w:tcBorders>
          </w:tcPr>
          <w:p w14:paraId="7B09698F" w14:textId="77777777" w:rsidR="00AD62C6" w:rsidRPr="00C31E24" w:rsidRDefault="00AD62C6" w:rsidP="00A54A67">
            <w:pPr>
              <w:pStyle w:val="TAL"/>
              <w:rPr>
                <w:color w:val="000000"/>
              </w:rPr>
            </w:pPr>
          </w:p>
        </w:tc>
        <w:tc>
          <w:tcPr>
            <w:tcW w:w="1367" w:type="dxa"/>
          </w:tcPr>
          <w:p w14:paraId="33238092" w14:textId="77777777" w:rsidR="00AD62C6" w:rsidRPr="00C31E24" w:rsidRDefault="00AD62C6" w:rsidP="00A54A67">
            <w:pPr>
              <w:pStyle w:val="TAL"/>
              <w:rPr>
                <w:color w:val="000000"/>
              </w:rPr>
            </w:pPr>
          </w:p>
        </w:tc>
        <w:tc>
          <w:tcPr>
            <w:tcW w:w="1184" w:type="dxa"/>
          </w:tcPr>
          <w:p w14:paraId="740830FC" w14:textId="77777777" w:rsidR="00AD62C6" w:rsidRPr="00C31E24" w:rsidRDefault="00AD62C6" w:rsidP="00A54A67">
            <w:pPr>
              <w:pStyle w:val="TAL"/>
              <w:rPr>
                <w:color w:val="000000"/>
              </w:rPr>
            </w:pPr>
          </w:p>
        </w:tc>
      </w:tr>
      <w:tr w:rsidR="00AD62C6" w:rsidRPr="00C31E24" w14:paraId="48ECFFE6" w14:textId="77777777" w:rsidTr="00A54A67">
        <w:tc>
          <w:tcPr>
            <w:tcW w:w="2709" w:type="dxa"/>
          </w:tcPr>
          <w:p w14:paraId="7A534B1D" w14:textId="77777777" w:rsidR="00AD62C6" w:rsidRPr="00C31E24" w:rsidRDefault="00AD62C6" w:rsidP="00A54A67">
            <w:pPr>
              <w:pStyle w:val="TAL"/>
              <w:rPr>
                <w:b/>
                <w:bCs/>
              </w:rPr>
            </w:pPr>
            <w:r w:rsidRPr="00C31E24">
              <w:rPr>
                <w:b/>
                <w:bCs/>
              </w:rPr>
              <w:t xml:space="preserve">  Connection Data</w:t>
            </w:r>
          </w:p>
        </w:tc>
        <w:tc>
          <w:tcPr>
            <w:tcW w:w="2187" w:type="dxa"/>
          </w:tcPr>
          <w:p w14:paraId="68758F0B" w14:textId="77777777" w:rsidR="00AD62C6" w:rsidRPr="00C31E24" w:rsidRDefault="00AD62C6" w:rsidP="00A54A67">
            <w:pPr>
              <w:pStyle w:val="TAL"/>
            </w:pPr>
          </w:p>
        </w:tc>
        <w:tc>
          <w:tcPr>
            <w:tcW w:w="2187" w:type="dxa"/>
            <w:tcBorders>
              <w:top w:val="single" w:sz="4" w:space="0" w:color="auto"/>
              <w:bottom w:val="single" w:sz="4" w:space="0" w:color="auto"/>
            </w:tcBorders>
          </w:tcPr>
          <w:p w14:paraId="00FD8E6A" w14:textId="77777777" w:rsidR="00AD62C6" w:rsidRPr="00C31E24" w:rsidRDefault="00AD62C6" w:rsidP="00A54A67">
            <w:pPr>
              <w:pStyle w:val="TAL"/>
              <w:rPr>
                <w:color w:val="000000"/>
              </w:rPr>
            </w:pPr>
          </w:p>
        </w:tc>
        <w:tc>
          <w:tcPr>
            <w:tcW w:w="1367" w:type="dxa"/>
          </w:tcPr>
          <w:p w14:paraId="1A4D1DD3" w14:textId="77777777" w:rsidR="00AD62C6" w:rsidRPr="00C31E24" w:rsidRDefault="00AD62C6" w:rsidP="00A54A67">
            <w:pPr>
              <w:pStyle w:val="TAL"/>
              <w:rPr>
                <w:color w:val="000000"/>
              </w:rPr>
            </w:pPr>
          </w:p>
        </w:tc>
        <w:tc>
          <w:tcPr>
            <w:tcW w:w="1184" w:type="dxa"/>
          </w:tcPr>
          <w:p w14:paraId="1B7DECAA" w14:textId="77777777" w:rsidR="00AD62C6" w:rsidRPr="00C31E24" w:rsidRDefault="00AD62C6" w:rsidP="00A54A67">
            <w:pPr>
              <w:pStyle w:val="TAL"/>
              <w:rPr>
                <w:color w:val="000000"/>
              </w:rPr>
            </w:pPr>
          </w:p>
        </w:tc>
      </w:tr>
      <w:tr w:rsidR="00AD62C6" w:rsidRPr="00C31E24" w14:paraId="263E738E" w14:textId="77777777" w:rsidTr="00A54A67">
        <w:tc>
          <w:tcPr>
            <w:tcW w:w="2709" w:type="dxa"/>
          </w:tcPr>
          <w:p w14:paraId="4721FD59" w14:textId="77777777" w:rsidR="00AD62C6" w:rsidRPr="00C31E24" w:rsidRDefault="00AD62C6" w:rsidP="00A54A67">
            <w:pPr>
              <w:pStyle w:val="TAL"/>
            </w:pPr>
            <w:r w:rsidRPr="00C31E24">
              <w:t xml:space="preserve">    nettype</w:t>
            </w:r>
          </w:p>
        </w:tc>
        <w:tc>
          <w:tcPr>
            <w:tcW w:w="2187" w:type="dxa"/>
          </w:tcPr>
          <w:p w14:paraId="7E0118F1" w14:textId="77777777" w:rsidR="00AD62C6" w:rsidRPr="00C31E24" w:rsidRDefault="00AD62C6" w:rsidP="00A54A67">
            <w:pPr>
              <w:pStyle w:val="TAL"/>
            </w:pPr>
            <w:r w:rsidRPr="00C31E24">
              <w:t>"IN"</w:t>
            </w:r>
          </w:p>
        </w:tc>
        <w:tc>
          <w:tcPr>
            <w:tcW w:w="2187" w:type="dxa"/>
            <w:tcBorders>
              <w:top w:val="single" w:sz="4" w:space="0" w:color="auto"/>
              <w:bottom w:val="single" w:sz="4" w:space="0" w:color="auto"/>
            </w:tcBorders>
          </w:tcPr>
          <w:p w14:paraId="0B26DF0C" w14:textId="77777777" w:rsidR="00AD62C6" w:rsidRPr="00C31E24" w:rsidRDefault="00AD62C6" w:rsidP="00A54A67">
            <w:pPr>
              <w:pStyle w:val="TAL"/>
              <w:rPr>
                <w:color w:val="000000"/>
              </w:rPr>
            </w:pPr>
          </w:p>
        </w:tc>
        <w:tc>
          <w:tcPr>
            <w:tcW w:w="1367" w:type="dxa"/>
          </w:tcPr>
          <w:p w14:paraId="6D478ED2" w14:textId="77777777" w:rsidR="00AD62C6" w:rsidRPr="00C31E24" w:rsidRDefault="00AD62C6" w:rsidP="00A54A67">
            <w:pPr>
              <w:pStyle w:val="TAL"/>
              <w:rPr>
                <w:color w:val="000000"/>
              </w:rPr>
            </w:pPr>
          </w:p>
        </w:tc>
        <w:tc>
          <w:tcPr>
            <w:tcW w:w="1184" w:type="dxa"/>
          </w:tcPr>
          <w:p w14:paraId="6D3F08B8" w14:textId="77777777" w:rsidR="00AD62C6" w:rsidRPr="00C31E24" w:rsidRDefault="00AD62C6" w:rsidP="00A54A67">
            <w:pPr>
              <w:pStyle w:val="TAL"/>
              <w:rPr>
                <w:color w:val="000000"/>
              </w:rPr>
            </w:pPr>
          </w:p>
        </w:tc>
      </w:tr>
      <w:tr w:rsidR="00AD62C6" w:rsidRPr="00C31E24" w14:paraId="4BB469C5" w14:textId="77777777" w:rsidTr="00A54A67">
        <w:tc>
          <w:tcPr>
            <w:tcW w:w="2709" w:type="dxa"/>
          </w:tcPr>
          <w:p w14:paraId="44E3DA0A" w14:textId="77777777" w:rsidR="00AD62C6" w:rsidRPr="00C31E24" w:rsidRDefault="00AD62C6" w:rsidP="00A54A67">
            <w:pPr>
              <w:pStyle w:val="TAL"/>
            </w:pPr>
            <w:r w:rsidRPr="00C31E24">
              <w:t xml:space="preserve">    Addrtype</w:t>
            </w:r>
          </w:p>
        </w:tc>
        <w:tc>
          <w:tcPr>
            <w:tcW w:w="2187" w:type="dxa"/>
            <w:vAlign w:val="center"/>
          </w:tcPr>
          <w:p w14:paraId="74308819" w14:textId="77777777" w:rsidR="00AD62C6" w:rsidRPr="00C31E24" w:rsidRDefault="00AD62C6" w:rsidP="00A54A67">
            <w:pPr>
              <w:pStyle w:val="TAL"/>
            </w:pPr>
            <w:r w:rsidRPr="00C31E24">
              <w:t>"IP4"</w:t>
            </w:r>
            <w:r w:rsidRPr="00C31E24">
              <w:rPr>
                <w:rFonts w:cs="Arial"/>
                <w:szCs w:val="18"/>
              </w:rPr>
              <w:t xml:space="preserve"> or “IP6” depending on IP address</w:t>
            </w:r>
          </w:p>
        </w:tc>
        <w:tc>
          <w:tcPr>
            <w:tcW w:w="2187" w:type="dxa"/>
            <w:tcBorders>
              <w:top w:val="single" w:sz="4" w:space="0" w:color="auto"/>
              <w:bottom w:val="single" w:sz="4" w:space="0" w:color="auto"/>
            </w:tcBorders>
          </w:tcPr>
          <w:p w14:paraId="04E21874" w14:textId="77777777" w:rsidR="00AD62C6" w:rsidRPr="00C31E24" w:rsidRDefault="00AD62C6" w:rsidP="00A54A67">
            <w:pPr>
              <w:pStyle w:val="TAL"/>
              <w:rPr>
                <w:color w:val="000000"/>
              </w:rPr>
            </w:pPr>
          </w:p>
        </w:tc>
        <w:tc>
          <w:tcPr>
            <w:tcW w:w="1367" w:type="dxa"/>
          </w:tcPr>
          <w:p w14:paraId="70D0C6DF" w14:textId="77777777" w:rsidR="00AD62C6" w:rsidRPr="00C31E24" w:rsidRDefault="00AD62C6" w:rsidP="00A54A67">
            <w:pPr>
              <w:pStyle w:val="TAL"/>
              <w:rPr>
                <w:color w:val="000000"/>
              </w:rPr>
            </w:pPr>
          </w:p>
        </w:tc>
        <w:tc>
          <w:tcPr>
            <w:tcW w:w="1184" w:type="dxa"/>
          </w:tcPr>
          <w:p w14:paraId="146A43B6" w14:textId="77777777" w:rsidR="00AD62C6" w:rsidRPr="00C31E24" w:rsidRDefault="00AD62C6" w:rsidP="00A54A67">
            <w:pPr>
              <w:pStyle w:val="TAL"/>
              <w:rPr>
                <w:color w:val="000000"/>
              </w:rPr>
            </w:pPr>
          </w:p>
        </w:tc>
      </w:tr>
      <w:tr w:rsidR="00AD62C6" w:rsidRPr="00C31E24" w14:paraId="1C1E9AFD" w14:textId="77777777" w:rsidTr="00A54A67">
        <w:tc>
          <w:tcPr>
            <w:tcW w:w="2709" w:type="dxa"/>
          </w:tcPr>
          <w:p w14:paraId="634A7D6F" w14:textId="77777777" w:rsidR="00AD62C6" w:rsidRPr="00C31E24" w:rsidRDefault="00AD62C6" w:rsidP="00A54A67">
            <w:pPr>
              <w:pStyle w:val="TAL"/>
            </w:pPr>
            <w:r w:rsidRPr="00C31E24">
              <w:t xml:space="preserve">    connection-address</w:t>
            </w:r>
          </w:p>
        </w:tc>
        <w:tc>
          <w:tcPr>
            <w:tcW w:w="2187" w:type="dxa"/>
            <w:vAlign w:val="center"/>
          </w:tcPr>
          <w:p w14:paraId="3BBB077B" w14:textId="77777777" w:rsidR="00AD62C6" w:rsidRPr="00C31E24" w:rsidRDefault="00AD62C6" w:rsidP="00A54A67">
            <w:pPr>
              <w:pStyle w:val="TAL"/>
            </w:pPr>
            <w:r w:rsidRPr="00C31E24">
              <w:t>"0.0.0.0"</w:t>
            </w:r>
            <w:r w:rsidRPr="00C31E24">
              <w:rPr>
                <w:rFonts w:cs="Arial"/>
                <w:szCs w:val="18"/>
              </w:rPr>
              <w:t xml:space="preserve"> (IPv4) or domain name within “.invalid” DNS top level domain (IPv6)</w:t>
            </w:r>
          </w:p>
        </w:tc>
        <w:tc>
          <w:tcPr>
            <w:tcW w:w="2187" w:type="dxa"/>
            <w:tcBorders>
              <w:top w:val="single" w:sz="4" w:space="0" w:color="auto"/>
              <w:bottom w:val="single" w:sz="4" w:space="0" w:color="auto"/>
            </w:tcBorders>
          </w:tcPr>
          <w:p w14:paraId="111AD2B4" w14:textId="77777777" w:rsidR="00AD62C6" w:rsidRPr="00C31E24" w:rsidRDefault="00AD62C6" w:rsidP="00A54A67">
            <w:pPr>
              <w:pStyle w:val="TAL"/>
              <w:rPr>
                <w:color w:val="000000"/>
              </w:rPr>
            </w:pPr>
          </w:p>
        </w:tc>
        <w:tc>
          <w:tcPr>
            <w:tcW w:w="1367" w:type="dxa"/>
          </w:tcPr>
          <w:p w14:paraId="4D11EEC6" w14:textId="77777777" w:rsidR="00AD62C6" w:rsidRPr="00C31E24" w:rsidRDefault="00AD62C6" w:rsidP="00A54A67">
            <w:pPr>
              <w:pStyle w:val="TAL"/>
              <w:rPr>
                <w:color w:val="000000"/>
              </w:rPr>
            </w:pPr>
          </w:p>
        </w:tc>
        <w:tc>
          <w:tcPr>
            <w:tcW w:w="1184" w:type="dxa"/>
          </w:tcPr>
          <w:p w14:paraId="4402024A" w14:textId="77777777" w:rsidR="00AD62C6" w:rsidRPr="00C31E24" w:rsidRDefault="00AD62C6" w:rsidP="00A54A67">
            <w:pPr>
              <w:pStyle w:val="TAL"/>
              <w:rPr>
                <w:color w:val="000000"/>
              </w:rPr>
            </w:pPr>
          </w:p>
        </w:tc>
      </w:tr>
      <w:tr w:rsidR="00AD62C6" w:rsidRPr="00C31E24" w14:paraId="09C76BBC" w14:textId="77777777" w:rsidTr="00A54A67">
        <w:tc>
          <w:tcPr>
            <w:tcW w:w="2709" w:type="dxa"/>
          </w:tcPr>
          <w:p w14:paraId="5D2CA809" w14:textId="77777777" w:rsidR="00AD62C6" w:rsidRPr="00C31E24" w:rsidRDefault="00AD62C6" w:rsidP="00A54A67">
            <w:pPr>
              <w:pStyle w:val="TAL"/>
              <w:rPr>
                <w:b/>
                <w:bCs/>
              </w:rPr>
            </w:pPr>
            <w:r w:rsidRPr="00C31E24">
              <w:rPr>
                <w:b/>
                <w:bCs/>
              </w:rPr>
              <w:t xml:space="preserve">  media description[3]</w:t>
            </w:r>
          </w:p>
        </w:tc>
        <w:tc>
          <w:tcPr>
            <w:tcW w:w="2187" w:type="dxa"/>
          </w:tcPr>
          <w:p w14:paraId="15375017" w14:textId="77777777" w:rsidR="00AD62C6" w:rsidRPr="00C31E24" w:rsidRDefault="00AD62C6" w:rsidP="00A54A67">
            <w:pPr>
              <w:pStyle w:val="TAL"/>
            </w:pPr>
          </w:p>
        </w:tc>
        <w:tc>
          <w:tcPr>
            <w:tcW w:w="2187" w:type="dxa"/>
            <w:tcBorders>
              <w:top w:val="single" w:sz="4" w:space="0" w:color="auto"/>
              <w:bottom w:val="single" w:sz="4" w:space="0" w:color="auto"/>
            </w:tcBorders>
          </w:tcPr>
          <w:p w14:paraId="06084EA3" w14:textId="77777777" w:rsidR="00AD62C6" w:rsidRPr="00C31E24" w:rsidRDefault="00AD62C6" w:rsidP="00A54A67">
            <w:pPr>
              <w:pStyle w:val="TAL"/>
            </w:pPr>
            <w:r w:rsidRPr="00C31E24">
              <w:t>m= line</w:t>
            </w:r>
          </w:p>
          <w:p w14:paraId="07BD733F" w14:textId="77777777" w:rsidR="00AD62C6" w:rsidRPr="00C31E24" w:rsidRDefault="00AD62C6" w:rsidP="00A54A67">
            <w:pPr>
              <w:pStyle w:val="TAL"/>
              <w:rPr>
                <w:color w:val="000000"/>
              </w:rPr>
            </w:pPr>
            <w:r w:rsidRPr="00C31E24">
              <w:t>media = application</w:t>
            </w:r>
          </w:p>
        </w:tc>
        <w:tc>
          <w:tcPr>
            <w:tcW w:w="1367" w:type="dxa"/>
          </w:tcPr>
          <w:p w14:paraId="09FAFBED" w14:textId="77777777" w:rsidR="00AD62C6" w:rsidRPr="00C31E24" w:rsidRDefault="00AD62C6" w:rsidP="00A54A67">
            <w:pPr>
              <w:pStyle w:val="TAL"/>
              <w:rPr>
                <w:color w:val="000000"/>
              </w:rPr>
            </w:pPr>
          </w:p>
        </w:tc>
        <w:tc>
          <w:tcPr>
            <w:tcW w:w="1184" w:type="dxa"/>
          </w:tcPr>
          <w:p w14:paraId="7C9F63DF" w14:textId="77777777" w:rsidR="00AD62C6" w:rsidRPr="00C31E24" w:rsidRDefault="00AD62C6" w:rsidP="00A54A67">
            <w:pPr>
              <w:pStyle w:val="TAL"/>
              <w:rPr>
                <w:color w:val="000000"/>
              </w:rPr>
            </w:pPr>
          </w:p>
        </w:tc>
      </w:tr>
      <w:tr w:rsidR="00AD62C6" w:rsidRPr="00C31E24" w14:paraId="1AC3290C" w14:textId="77777777" w:rsidTr="00A54A67">
        <w:tc>
          <w:tcPr>
            <w:tcW w:w="2709" w:type="dxa"/>
          </w:tcPr>
          <w:p w14:paraId="427CB961" w14:textId="77777777" w:rsidR="00AD62C6" w:rsidRPr="00C31E24" w:rsidRDefault="00AD62C6" w:rsidP="00A54A67">
            <w:pPr>
              <w:pStyle w:val="TAL"/>
            </w:pPr>
            <w:r w:rsidRPr="00C31E24">
              <w:t xml:space="preserve">    media</w:t>
            </w:r>
          </w:p>
        </w:tc>
        <w:tc>
          <w:tcPr>
            <w:tcW w:w="2187" w:type="dxa"/>
          </w:tcPr>
          <w:p w14:paraId="45E08CEA" w14:textId="77777777" w:rsidR="00AD62C6" w:rsidRPr="00C31E24" w:rsidRDefault="00AD62C6" w:rsidP="00A54A67">
            <w:pPr>
              <w:pStyle w:val="TAL"/>
            </w:pPr>
            <w:r w:rsidRPr="00C31E24">
              <w:t>"application"</w:t>
            </w:r>
          </w:p>
        </w:tc>
        <w:tc>
          <w:tcPr>
            <w:tcW w:w="2187" w:type="dxa"/>
            <w:tcBorders>
              <w:top w:val="single" w:sz="4" w:space="0" w:color="auto"/>
              <w:bottom w:val="single" w:sz="4" w:space="0" w:color="auto"/>
            </w:tcBorders>
          </w:tcPr>
          <w:p w14:paraId="528ABC35" w14:textId="77777777" w:rsidR="00AD62C6" w:rsidRPr="00C31E24" w:rsidRDefault="00AD62C6" w:rsidP="00A54A67">
            <w:pPr>
              <w:pStyle w:val="TAL"/>
              <w:rPr>
                <w:color w:val="000000"/>
              </w:rPr>
            </w:pPr>
          </w:p>
        </w:tc>
        <w:tc>
          <w:tcPr>
            <w:tcW w:w="1367" w:type="dxa"/>
          </w:tcPr>
          <w:p w14:paraId="2F6316DF" w14:textId="77777777" w:rsidR="00AD62C6" w:rsidRPr="00C31E24" w:rsidRDefault="00AD62C6" w:rsidP="00A54A67">
            <w:pPr>
              <w:pStyle w:val="TAL"/>
              <w:rPr>
                <w:color w:val="000000"/>
              </w:rPr>
            </w:pPr>
          </w:p>
        </w:tc>
        <w:tc>
          <w:tcPr>
            <w:tcW w:w="1184" w:type="dxa"/>
          </w:tcPr>
          <w:p w14:paraId="077125C8" w14:textId="77777777" w:rsidR="00AD62C6" w:rsidRPr="00C31E24" w:rsidRDefault="00AD62C6" w:rsidP="00A54A67">
            <w:pPr>
              <w:pStyle w:val="TAL"/>
              <w:rPr>
                <w:color w:val="000000"/>
              </w:rPr>
            </w:pPr>
          </w:p>
        </w:tc>
      </w:tr>
      <w:tr w:rsidR="00AD62C6" w:rsidRPr="00C31E24" w14:paraId="7D1F98F0" w14:textId="77777777" w:rsidTr="00A54A67">
        <w:tc>
          <w:tcPr>
            <w:tcW w:w="2709" w:type="dxa"/>
          </w:tcPr>
          <w:p w14:paraId="4C0A7E76" w14:textId="77777777" w:rsidR="00AD62C6" w:rsidRPr="00C31E24" w:rsidRDefault="00AD62C6" w:rsidP="00A54A67">
            <w:pPr>
              <w:pStyle w:val="TAL"/>
            </w:pPr>
            <w:r w:rsidRPr="00C31E24">
              <w:t xml:space="preserve">    port</w:t>
            </w:r>
          </w:p>
        </w:tc>
        <w:tc>
          <w:tcPr>
            <w:tcW w:w="2187" w:type="dxa"/>
          </w:tcPr>
          <w:p w14:paraId="49A24B2F" w14:textId="77777777" w:rsidR="00AD62C6" w:rsidRPr="00C31E24" w:rsidRDefault="00AD62C6" w:rsidP="00A54A67">
            <w:pPr>
              <w:pStyle w:val="TAL"/>
            </w:pPr>
            <w:r w:rsidRPr="00C31E24">
              <w:t>"9"</w:t>
            </w:r>
          </w:p>
        </w:tc>
        <w:tc>
          <w:tcPr>
            <w:tcW w:w="2187" w:type="dxa"/>
            <w:tcBorders>
              <w:top w:val="single" w:sz="4" w:space="0" w:color="auto"/>
              <w:bottom w:val="single" w:sz="4" w:space="0" w:color="auto"/>
            </w:tcBorders>
          </w:tcPr>
          <w:p w14:paraId="722B2D80" w14:textId="77777777" w:rsidR="00AD62C6" w:rsidRPr="00C31E24" w:rsidRDefault="00AD62C6" w:rsidP="00A54A67">
            <w:pPr>
              <w:pStyle w:val="TAL"/>
              <w:rPr>
                <w:color w:val="000000"/>
              </w:rPr>
            </w:pPr>
          </w:p>
        </w:tc>
        <w:tc>
          <w:tcPr>
            <w:tcW w:w="1367" w:type="dxa"/>
          </w:tcPr>
          <w:p w14:paraId="7D7D891F" w14:textId="77777777" w:rsidR="00AD62C6" w:rsidRPr="00C31E24" w:rsidRDefault="00AD62C6" w:rsidP="00A54A67">
            <w:pPr>
              <w:pStyle w:val="TAL"/>
              <w:rPr>
                <w:color w:val="000000"/>
              </w:rPr>
            </w:pPr>
          </w:p>
        </w:tc>
        <w:tc>
          <w:tcPr>
            <w:tcW w:w="1184" w:type="dxa"/>
          </w:tcPr>
          <w:p w14:paraId="540273C1" w14:textId="77777777" w:rsidR="00AD62C6" w:rsidRPr="00C31E24" w:rsidRDefault="00AD62C6" w:rsidP="00A54A67">
            <w:pPr>
              <w:pStyle w:val="TAL"/>
              <w:rPr>
                <w:color w:val="000000"/>
              </w:rPr>
            </w:pPr>
          </w:p>
        </w:tc>
      </w:tr>
      <w:tr w:rsidR="00AD62C6" w:rsidRPr="00C31E24" w14:paraId="2B6BD387" w14:textId="77777777" w:rsidTr="00A54A67">
        <w:tc>
          <w:tcPr>
            <w:tcW w:w="2709" w:type="dxa"/>
          </w:tcPr>
          <w:p w14:paraId="403B299F" w14:textId="77777777" w:rsidR="00AD62C6" w:rsidRPr="00C31E24" w:rsidRDefault="00AD62C6" w:rsidP="00A54A67">
            <w:pPr>
              <w:pStyle w:val="TAL"/>
            </w:pPr>
            <w:r w:rsidRPr="00C31E24">
              <w:t xml:space="preserve">    proto</w:t>
            </w:r>
          </w:p>
        </w:tc>
        <w:tc>
          <w:tcPr>
            <w:tcW w:w="2187" w:type="dxa"/>
          </w:tcPr>
          <w:p w14:paraId="38B88B1C" w14:textId="77777777" w:rsidR="00AD62C6" w:rsidRPr="00C31E24" w:rsidRDefault="00AD62C6" w:rsidP="00A54A67">
            <w:pPr>
              <w:pStyle w:val="TAL"/>
            </w:pPr>
            <w:r w:rsidRPr="00C31E24">
              <w:t>"udp"</w:t>
            </w:r>
          </w:p>
        </w:tc>
        <w:tc>
          <w:tcPr>
            <w:tcW w:w="2187" w:type="dxa"/>
            <w:tcBorders>
              <w:top w:val="single" w:sz="4" w:space="0" w:color="auto"/>
              <w:bottom w:val="single" w:sz="4" w:space="0" w:color="auto"/>
            </w:tcBorders>
          </w:tcPr>
          <w:p w14:paraId="1ABD7C8D" w14:textId="77777777" w:rsidR="00AD62C6" w:rsidRPr="00C31E24" w:rsidRDefault="00AD62C6" w:rsidP="00A54A67">
            <w:pPr>
              <w:pStyle w:val="TAL"/>
              <w:rPr>
                <w:color w:val="000000"/>
              </w:rPr>
            </w:pPr>
          </w:p>
        </w:tc>
        <w:tc>
          <w:tcPr>
            <w:tcW w:w="1367" w:type="dxa"/>
          </w:tcPr>
          <w:p w14:paraId="725FFCB8" w14:textId="77777777" w:rsidR="00AD62C6" w:rsidRPr="00C31E24" w:rsidRDefault="00AD62C6" w:rsidP="00A54A67">
            <w:pPr>
              <w:pStyle w:val="TAL"/>
              <w:rPr>
                <w:color w:val="000000"/>
              </w:rPr>
            </w:pPr>
          </w:p>
        </w:tc>
        <w:tc>
          <w:tcPr>
            <w:tcW w:w="1184" w:type="dxa"/>
          </w:tcPr>
          <w:p w14:paraId="676F1454" w14:textId="77777777" w:rsidR="00AD62C6" w:rsidRPr="00C31E24" w:rsidRDefault="00AD62C6" w:rsidP="00A54A67">
            <w:pPr>
              <w:pStyle w:val="TAL"/>
              <w:rPr>
                <w:color w:val="000000"/>
              </w:rPr>
            </w:pPr>
          </w:p>
        </w:tc>
      </w:tr>
      <w:tr w:rsidR="00AD62C6" w:rsidRPr="00C31E24" w14:paraId="24E0D58A" w14:textId="77777777" w:rsidTr="00A54A67">
        <w:tc>
          <w:tcPr>
            <w:tcW w:w="2709" w:type="dxa"/>
          </w:tcPr>
          <w:p w14:paraId="629EA2EE" w14:textId="77777777" w:rsidR="00AD62C6" w:rsidRPr="00C31E24" w:rsidRDefault="00AD62C6" w:rsidP="00A54A67">
            <w:pPr>
              <w:pStyle w:val="TAL"/>
            </w:pPr>
            <w:r w:rsidRPr="00C31E24">
              <w:t xml:space="preserve">    fmt</w:t>
            </w:r>
          </w:p>
        </w:tc>
        <w:tc>
          <w:tcPr>
            <w:tcW w:w="2187" w:type="dxa"/>
          </w:tcPr>
          <w:p w14:paraId="7ADD69D6" w14:textId="77777777" w:rsidR="00AD62C6" w:rsidRPr="00C31E24" w:rsidRDefault="00AD62C6" w:rsidP="00A54A67">
            <w:pPr>
              <w:pStyle w:val="TAL"/>
            </w:pPr>
            <w:r w:rsidRPr="00C31E24">
              <w:t>"MCVideo"</w:t>
            </w:r>
          </w:p>
        </w:tc>
        <w:tc>
          <w:tcPr>
            <w:tcW w:w="2187" w:type="dxa"/>
            <w:tcBorders>
              <w:top w:val="single" w:sz="4" w:space="0" w:color="auto"/>
              <w:bottom w:val="single" w:sz="4" w:space="0" w:color="auto"/>
            </w:tcBorders>
          </w:tcPr>
          <w:p w14:paraId="1B322DBB" w14:textId="77777777" w:rsidR="00AD62C6" w:rsidRPr="00C31E24" w:rsidRDefault="00AD62C6" w:rsidP="00A54A67">
            <w:pPr>
              <w:pStyle w:val="TAL"/>
              <w:rPr>
                <w:color w:val="000000"/>
              </w:rPr>
            </w:pPr>
          </w:p>
        </w:tc>
        <w:tc>
          <w:tcPr>
            <w:tcW w:w="1367" w:type="dxa"/>
          </w:tcPr>
          <w:p w14:paraId="6F11237E" w14:textId="77777777" w:rsidR="00AD62C6" w:rsidRPr="00C31E24" w:rsidRDefault="00AD62C6" w:rsidP="00A54A67">
            <w:pPr>
              <w:pStyle w:val="TAL"/>
              <w:rPr>
                <w:color w:val="000000"/>
              </w:rPr>
            </w:pPr>
          </w:p>
        </w:tc>
        <w:tc>
          <w:tcPr>
            <w:tcW w:w="1184" w:type="dxa"/>
          </w:tcPr>
          <w:p w14:paraId="7F8B7A54" w14:textId="77777777" w:rsidR="00AD62C6" w:rsidRPr="00C31E24" w:rsidRDefault="00AD62C6" w:rsidP="00A54A67">
            <w:pPr>
              <w:pStyle w:val="TAL"/>
              <w:rPr>
                <w:color w:val="000000"/>
              </w:rPr>
            </w:pPr>
          </w:p>
        </w:tc>
      </w:tr>
      <w:tr w:rsidR="00AD62C6" w:rsidRPr="00C31E24" w14:paraId="3E1D5D95" w14:textId="77777777" w:rsidTr="00A54A67">
        <w:tc>
          <w:tcPr>
            <w:tcW w:w="2709" w:type="dxa"/>
          </w:tcPr>
          <w:p w14:paraId="606CCDB2" w14:textId="77777777" w:rsidR="00AD62C6" w:rsidRPr="00C31E24" w:rsidRDefault="00AD62C6" w:rsidP="00A54A67">
            <w:pPr>
              <w:pStyle w:val="TAL"/>
              <w:rPr>
                <w:b/>
                <w:bCs/>
              </w:rPr>
            </w:pPr>
            <w:r w:rsidRPr="00C31E24">
              <w:rPr>
                <w:b/>
                <w:bCs/>
              </w:rPr>
              <w:t xml:space="preserve">  Connection Data</w:t>
            </w:r>
          </w:p>
        </w:tc>
        <w:tc>
          <w:tcPr>
            <w:tcW w:w="2187" w:type="dxa"/>
          </w:tcPr>
          <w:p w14:paraId="491C1934" w14:textId="77777777" w:rsidR="00AD62C6" w:rsidRPr="00C31E24" w:rsidRDefault="00AD62C6" w:rsidP="00A54A67">
            <w:pPr>
              <w:pStyle w:val="TAL"/>
            </w:pPr>
          </w:p>
        </w:tc>
        <w:tc>
          <w:tcPr>
            <w:tcW w:w="2187" w:type="dxa"/>
            <w:tcBorders>
              <w:top w:val="single" w:sz="4" w:space="0" w:color="auto"/>
              <w:bottom w:val="single" w:sz="4" w:space="0" w:color="auto"/>
            </w:tcBorders>
          </w:tcPr>
          <w:p w14:paraId="55FFBD2D" w14:textId="77777777" w:rsidR="00AD62C6" w:rsidRPr="00C31E24" w:rsidRDefault="00AD62C6" w:rsidP="00A54A67">
            <w:pPr>
              <w:pStyle w:val="TAL"/>
              <w:rPr>
                <w:color w:val="000000"/>
              </w:rPr>
            </w:pPr>
          </w:p>
        </w:tc>
        <w:tc>
          <w:tcPr>
            <w:tcW w:w="1367" w:type="dxa"/>
          </w:tcPr>
          <w:p w14:paraId="4F0946A8" w14:textId="77777777" w:rsidR="00AD62C6" w:rsidRPr="00C31E24" w:rsidRDefault="00AD62C6" w:rsidP="00A54A67">
            <w:pPr>
              <w:pStyle w:val="TAL"/>
              <w:rPr>
                <w:color w:val="000000"/>
              </w:rPr>
            </w:pPr>
          </w:p>
        </w:tc>
        <w:tc>
          <w:tcPr>
            <w:tcW w:w="1184" w:type="dxa"/>
          </w:tcPr>
          <w:p w14:paraId="31E876AB" w14:textId="77777777" w:rsidR="00AD62C6" w:rsidRPr="00C31E24" w:rsidRDefault="00AD62C6" w:rsidP="00A54A67">
            <w:pPr>
              <w:pStyle w:val="TAL"/>
              <w:rPr>
                <w:color w:val="000000"/>
              </w:rPr>
            </w:pPr>
          </w:p>
        </w:tc>
      </w:tr>
      <w:tr w:rsidR="00AD62C6" w:rsidRPr="00C31E24" w14:paraId="61802305" w14:textId="77777777" w:rsidTr="00A54A67">
        <w:tc>
          <w:tcPr>
            <w:tcW w:w="2709" w:type="dxa"/>
          </w:tcPr>
          <w:p w14:paraId="079BE058" w14:textId="77777777" w:rsidR="00AD62C6" w:rsidRPr="00C31E24" w:rsidRDefault="00AD62C6" w:rsidP="00A54A67">
            <w:pPr>
              <w:pStyle w:val="TAL"/>
            </w:pPr>
            <w:r w:rsidRPr="00C31E24">
              <w:t xml:space="preserve">    nettype</w:t>
            </w:r>
          </w:p>
        </w:tc>
        <w:tc>
          <w:tcPr>
            <w:tcW w:w="2187" w:type="dxa"/>
          </w:tcPr>
          <w:p w14:paraId="01FA40D3" w14:textId="77777777" w:rsidR="00AD62C6" w:rsidRPr="00C31E24" w:rsidRDefault="00AD62C6" w:rsidP="00A54A67">
            <w:pPr>
              <w:pStyle w:val="TAL"/>
            </w:pPr>
            <w:r w:rsidRPr="00C31E24">
              <w:t>"IN"</w:t>
            </w:r>
          </w:p>
        </w:tc>
        <w:tc>
          <w:tcPr>
            <w:tcW w:w="2187" w:type="dxa"/>
            <w:tcBorders>
              <w:top w:val="single" w:sz="4" w:space="0" w:color="auto"/>
              <w:bottom w:val="single" w:sz="4" w:space="0" w:color="auto"/>
            </w:tcBorders>
          </w:tcPr>
          <w:p w14:paraId="7895A29C" w14:textId="77777777" w:rsidR="00AD62C6" w:rsidRPr="00C31E24" w:rsidRDefault="00AD62C6" w:rsidP="00A54A67">
            <w:pPr>
              <w:pStyle w:val="TAL"/>
              <w:rPr>
                <w:color w:val="000000"/>
              </w:rPr>
            </w:pPr>
          </w:p>
        </w:tc>
        <w:tc>
          <w:tcPr>
            <w:tcW w:w="1367" w:type="dxa"/>
          </w:tcPr>
          <w:p w14:paraId="1F8C3137" w14:textId="77777777" w:rsidR="00AD62C6" w:rsidRPr="00C31E24" w:rsidRDefault="00AD62C6" w:rsidP="00A54A67">
            <w:pPr>
              <w:pStyle w:val="TAL"/>
              <w:rPr>
                <w:color w:val="000000"/>
              </w:rPr>
            </w:pPr>
          </w:p>
        </w:tc>
        <w:tc>
          <w:tcPr>
            <w:tcW w:w="1184" w:type="dxa"/>
          </w:tcPr>
          <w:p w14:paraId="6048BCCE" w14:textId="77777777" w:rsidR="00AD62C6" w:rsidRPr="00C31E24" w:rsidRDefault="00AD62C6" w:rsidP="00A54A67">
            <w:pPr>
              <w:pStyle w:val="TAL"/>
              <w:rPr>
                <w:color w:val="000000"/>
              </w:rPr>
            </w:pPr>
          </w:p>
        </w:tc>
      </w:tr>
      <w:tr w:rsidR="00AD62C6" w:rsidRPr="00C31E24" w14:paraId="36D50BB2" w14:textId="77777777" w:rsidTr="00A54A67">
        <w:tc>
          <w:tcPr>
            <w:tcW w:w="2709" w:type="dxa"/>
          </w:tcPr>
          <w:p w14:paraId="0BCC5E25" w14:textId="77777777" w:rsidR="00AD62C6" w:rsidRPr="00C31E24" w:rsidRDefault="00AD62C6" w:rsidP="00A54A67">
            <w:pPr>
              <w:pStyle w:val="TAL"/>
            </w:pPr>
            <w:r w:rsidRPr="00C31E24">
              <w:t xml:space="preserve">    Addrtype</w:t>
            </w:r>
          </w:p>
        </w:tc>
        <w:tc>
          <w:tcPr>
            <w:tcW w:w="2187" w:type="dxa"/>
            <w:vAlign w:val="center"/>
          </w:tcPr>
          <w:p w14:paraId="3A44776D" w14:textId="77777777" w:rsidR="00AD62C6" w:rsidRPr="00C31E24" w:rsidRDefault="00AD62C6" w:rsidP="00A54A67">
            <w:pPr>
              <w:pStyle w:val="TAL"/>
            </w:pPr>
            <w:r w:rsidRPr="00C31E24">
              <w:t>"IP4"</w:t>
            </w:r>
            <w:r w:rsidRPr="00C31E24">
              <w:rPr>
                <w:rFonts w:cs="Arial"/>
                <w:szCs w:val="18"/>
              </w:rPr>
              <w:t xml:space="preserve"> or “IP6” depending on IP address</w:t>
            </w:r>
          </w:p>
        </w:tc>
        <w:tc>
          <w:tcPr>
            <w:tcW w:w="2187" w:type="dxa"/>
            <w:tcBorders>
              <w:top w:val="single" w:sz="4" w:space="0" w:color="auto"/>
              <w:bottom w:val="single" w:sz="4" w:space="0" w:color="auto"/>
            </w:tcBorders>
          </w:tcPr>
          <w:p w14:paraId="6FA65D19" w14:textId="77777777" w:rsidR="00AD62C6" w:rsidRPr="00C31E24" w:rsidRDefault="00AD62C6" w:rsidP="00A54A67">
            <w:pPr>
              <w:pStyle w:val="TAL"/>
              <w:rPr>
                <w:color w:val="000000"/>
              </w:rPr>
            </w:pPr>
          </w:p>
        </w:tc>
        <w:tc>
          <w:tcPr>
            <w:tcW w:w="1367" w:type="dxa"/>
          </w:tcPr>
          <w:p w14:paraId="5C4E7361" w14:textId="77777777" w:rsidR="00AD62C6" w:rsidRPr="00C31E24" w:rsidRDefault="00AD62C6" w:rsidP="00A54A67">
            <w:pPr>
              <w:pStyle w:val="TAL"/>
              <w:rPr>
                <w:color w:val="000000"/>
              </w:rPr>
            </w:pPr>
          </w:p>
        </w:tc>
        <w:tc>
          <w:tcPr>
            <w:tcW w:w="1184" w:type="dxa"/>
          </w:tcPr>
          <w:p w14:paraId="48AD2E46" w14:textId="77777777" w:rsidR="00AD62C6" w:rsidRPr="00C31E24" w:rsidRDefault="00AD62C6" w:rsidP="00A54A67">
            <w:pPr>
              <w:pStyle w:val="TAL"/>
              <w:rPr>
                <w:color w:val="000000"/>
              </w:rPr>
            </w:pPr>
          </w:p>
        </w:tc>
      </w:tr>
      <w:tr w:rsidR="00AD62C6" w:rsidRPr="00C31E24" w14:paraId="698EA0BD" w14:textId="77777777" w:rsidTr="00A54A67">
        <w:tc>
          <w:tcPr>
            <w:tcW w:w="2709" w:type="dxa"/>
          </w:tcPr>
          <w:p w14:paraId="262E8475" w14:textId="77777777" w:rsidR="00AD62C6" w:rsidRPr="00C31E24" w:rsidRDefault="00AD62C6" w:rsidP="00A54A67">
            <w:pPr>
              <w:pStyle w:val="TAL"/>
            </w:pPr>
            <w:r w:rsidRPr="00C31E24">
              <w:t xml:space="preserve">    connection-address</w:t>
            </w:r>
          </w:p>
        </w:tc>
        <w:tc>
          <w:tcPr>
            <w:tcW w:w="2187" w:type="dxa"/>
            <w:vAlign w:val="center"/>
          </w:tcPr>
          <w:p w14:paraId="619C3958" w14:textId="77777777" w:rsidR="00AD62C6" w:rsidRPr="00C31E24" w:rsidRDefault="00AD62C6" w:rsidP="00A54A67">
            <w:pPr>
              <w:pStyle w:val="TAL"/>
            </w:pPr>
            <w:r w:rsidRPr="00C31E24">
              <w:t>"0.0.0.0"</w:t>
            </w:r>
            <w:r w:rsidRPr="00C31E24">
              <w:rPr>
                <w:rFonts w:cs="Arial"/>
                <w:szCs w:val="18"/>
              </w:rPr>
              <w:t xml:space="preserve"> (IPv4) or domain name within “.invalid” DNS top level domain (IPv6)</w:t>
            </w:r>
          </w:p>
        </w:tc>
        <w:tc>
          <w:tcPr>
            <w:tcW w:w="2187" w:type="dxa"/>
            <w:tcBorders>
              <w:top w:val="single" w:sz="4" w:space="0" w:color="auto"/>
              <w:bottom w:val="single" w:sz="4" w:space="0" w:color="auto"/>
            </w:tcBorders>
          </w:tcPr>
          <w:p w14:paraId="4150D1B1" w14:textId="77777777" w:rsidR="00AD62C6" w:rsidRPr="00C31E24" w:rsidRDefault="00AD62C6" w:rsidP="00A54A67">
            <w:pPr>
              <w:pStyle w:val="TAL"/>
              <w:rPr>
                <w:color w:val="000000"/>
              </w:rPr>
            </w:pPr>
          </w:p>
        </w:tc>
        <w:tc>
          <w:tcPr>
            <w:tcW w:w="1367" w:type="dxa"/>
          </w:tcPr>
          <w:p w14:paraId="54893C48" w14:textId="77777777" w:rsidR="00AD62C6" w:rsidRPr="00C31E24" w:rsidRDefault="00AD62C6" w:rsidP="00A54A67">
            <w:pPr>
              <w:pStyle w:val="TAL"/>
              <w:rPr>
                <w:color w:val="000000"/>
              </w:rPr>
            </w:pPr>
          </w:p>
        </w:tc>
        <w:tc>
          <w:tcPr>
            <w:tcW w:w="1184" w:type="dxa"/>
          </w:tcPr>
          <w:p w14:paraId="2FDA6CD9" w14:textId="77777777" w:rsidR="00AD62C6" w:rsidRPr="00C31E24" w:rsidRDefault="00AD62C6" w:rsidP="00A54A67">
            <w:pPr>
              <w:pStyle w:val="TAL"/>
              <w:rPr>
                <w:color w:val="000000"/>
              </w:rPr>
            </w:pPr>
          </w:p>
        </w:tc>
      </w:tr>
      <w:tr w:rsidR="00AD62C6" w:rsidRPr="00C31E24" w14:paraId="2653A84A" w14:textId="77777777" w:rsidTr="00A54A67">
        <w:tc>
          <w:tcPr>
            <w:tcW w:w="2709" w:type="dxa"/>
            <w:vAlign w:val="center"/>
          </w:tcPr>
          <w:p w14:paraId="1FB95FAF" w14:textId="77777777" w:rsidR="00AD62C6" w:rsidRPr="00C31E24" w:rsidRDefault="00AD62C6" w:rsidP="00A54A67">
            <w:pPr>
              <w:pStyle w:val="TAL"/>
              <w:rPr>
                <w:b/>
                <w:bCs/>
              </w:rPr>
            </w:pPr>
            <w:r w:rsidRPr="00C31E24">
              <w:rPr>
                <w:b/>
                <w:bCs/>
              </w:rPr>
              <w:t xml:space="preserve">  media description[4]</w:t>
            </w:r>
          </w:p>
        </w:tc>
        <w:tc>
          <w:tcPr>
            <w:tcW w:w="2187" w:type="dxa"/>
            <w:vAlign w:val="center"/>
          </w:tcPr>
          <w:p w14:paraId="25987B11" w14:textId="77777777" w:rsidR="00AD62C6" w:rsidRPr="00C31E24" w:rsidRDefault="00AD62C6" w:rsidP="00A54A67">
            <w:pPr>
              <w:pStyle w:val="TAL"/>
            </w:pPr>
          </w:p>
        </w:tc>
        <w:tc>
          <w:tcPr>
            <w:tcW w:w="2187" w:type="dxa"/>
            <w:tcBorders>
              <w:top w:val="single" w:sz="4" w:space="0" w:color="auto"/>
              <w:bottom w:val="single" w:sz="4" w:space="0" w:color="auto"/>
            </w:tcBorders>
          </w:tcPr>
          <w:p w14:paraId="65B60162" w14:textId="77777777" w:rsidR="00AD62C6" w:rsidRPr="00C31E24" w:rsidRDefault="00AD62C6" w:rsidP="00A54A67">
            <w:pPr>
              <w:pStyle w:val="TAL"/>
            </w:pPr>
            <w:r w:rsidRPr="00C31E24">
              <w:t>m= line</w:t>
            </w:r>
          </w:p>
          <w:p w14:paraId="125FEE03" w14:textId="77777777" w:rsidR="00AD62C6" w:rsidRPr="00C31E24" w:rsidRDefault="00AD62C6" w:rsidP="00A54A67">
            <w:pPr>
              <w:pStyle w:val="TAL"/>
              <w:rPr>
                <w:color w:val="000000"/>
              </w:rPr>
            </w:pPr>
            <w:r w:rsidRPr="00C31E24">
              <w:t>media = application</w:t>
            </w:r>
          </w:p>
        </w:tc>
        <w:tc>
          <w:tcPr>
            <w:tcW w:w="1367" w:type="dxa"/>
          </w:tcPr>
          <w:p w14:paraId="053AA1AA" w14:textId="77777777" w:rsidR="00AD62C6" w:rsidRPr="00C31E24" w:rsidRDefault="00AD62C6" w:rsidP="00A54A67">
            <w:pPr>
              <w:pStyle w:val="TAL"/>
              <w:rPr>
                <w:color w:val="000000"/>
              </w:rPr>
            </w:pPr>
          </w:p>
        </w:tc>
        <w:tc>
          <w:tcPr>
            <w:tcW w:w="1184" w:type="dxa"/>
            <w:vAlign w:val="bottom"/>
          </w:tcPr>
          <w:p w14:paraId="3558AF8E" w14:textId="77777777" w:rsidR="00AD62C6" w:rsidRPr="00C31E24" w:rsidRDefault="00AD62C6" w:rsidP="00A54A67">
            <w:pPr>
              <w:pStyle w:val="TAL"/>
              <w:rPr>
                <w:color w:val="000000"/>
              </w:rPr>
            </w:pPr>
          </w:p>
        </w:tc>
      </w:tr>
      <w:tr w:rsidR="00AD62C6" w:rsidRPr="00C31E24" w14:paraId="2563EE13" w14:textId="77777777" w:rsidTr="00A54A67">
        <w:tc>
          <w:tcPr>
            <w:tcW w:w="2709" w:type="dxa"/>
            <w:vAlign w:val="center"/>
          </w:tcPr>
          <w:p w14:paraId="726BE038" w14:textId="77777777" w:rsidR="00AD62C6" w:rsidRPr="00C31E24" w:rsidRDefault="00AD62C6" w:rsidP="00A54A67">
            <w:pPr>
              <w:pStyle w:val="TAL"/>
            </w:pPr>
            <w:r w:rsidRPr="00C31E24">
              <w:t xml:space="preserve">    media</w:t>
            </w:r>
          </w:p>
        </w:tc>
        <w:tc>
          <w:tcPr>
            <w:tcW w:w="2187" w:type="dxa"/>
            <w:vAlign w:val="center"/>
          </w:tcPr>
          <w:p w14:paraId="2F85AD2B" w14:textId="77777777" w:rsidR="00AD62C6" w:rsidRPr="00C31E24" w:rsidRDefault="00AD62C6" w:rsidP="00A54A67">
            <w:pPr>
              <w:pStyle w:val="TAL"/>
            </w:pPr>
            <w:r w:rsidRPr="00C31E24">
              <w:t>"application"</w:t>
            </w:r>
          </w:p>
        </w:tc>
        <w:tc>
          <w:tcPr>
            <w:tcW w:w="2187" w:type="dxa"/>
            <w:tcBorders>
              <w:top w:val="single" w:sz="4" w:space="0" w:color="auto"/>
              <w:bottom w:val="single" w:sz="4" w:space="0" w:color="auto"/>
            </w:tcBorders>
          </w:tcPr>
          <w:p w14:paraId="365128F5" w14:textId="77777777" w:rsidR="00AD62C6" w:rsidRPr="00C31E24" w:rsidRDefault="00AD62C6" w:rsidP="00A54A67">
            <w:pPr>
              <w:pStyle w:val="TAL"/>
              <w:rPr>
                <w:color w:val="000000"/>
              </w:rPr>
            </w:pPr>
          </w:p>
        </w:tc>
        <w:tc>
          <w:tcPr>
            <w:tcW w:w="1367" w:type="dxa"/>
          </w:tcPr>
          <w:p w14:paraId="629D0CC7" w14:textId="77777777" w:rsidR="00AD62C6" w:rsidRPr="00C31E24" w:rsidRDefault="00AD62C6" w:rsidP="00A54A67">
            <w:pPr>
              <w:pStyle w:val="TAL"/>
              <w:rPr>
                <w:color w:val="000000"/>
              </w:rPr>
            </w:pPr>
          </w:p>
        </w:tc>
        <w:tc>
          <w:tcPr>
            <w:tcW w:w="1184" w:type="dxa"/>
            <w:vAlign w:val="bottom"/>
          </w:tcPr>
          <w:p w14:paraId="3E001CF6" w14:textId="77777777" w:rsidR="00AD62C6" w:rsidRPr="00C31E24" w:rsidRDefault="00AD62C6" w:rsidP="00A54A67">
            <w:pPr>
              <w:pStyle w:val="TAL"/>
              <w:rPr>
                <w:color w:val="000000"/>
              </w:rPr>
            </w:pPr>
          </w:p>
        </w:tc>
      </w:tr>
      <w:tr w:rsidR="00AD62C6" w:rsidRPr="00C31E24" w14:paraId="66BF88B5" w14:textId="77777777" w:rsidTr="00A54A67">
        <w:tc>
          <w:tcPr>
            <w:tcW w:w="2709" w:type="dxa"/>
            <w:vAlign w:val="center"/>
          </w:tcPr>
          <w:p w14:paraId="05B1072D" w14:textId="77777777" w:rsidR="00AD62C6" w:rsidRPr="00C31E24" w:rsidRDefault="00AD62C6" w:rsidP="00A54A67">
            <w:pPr>
              <w:pStyle w:val="TAL"/>
            </w:pPr>
            <w:r w:rsidRPr="00C31E24">
              <w:t xml:space="preserve">    port</w:t>
            </w:r>
          </w:p>
        </w:tc>
        <w:tc>
          <w:tcPr>
            <w:tcW w:w="2187" w:type="dxa"/>
            <w:vAlign w:val="center"/>
          </w:tcPr>
          <w:p w14:paraId="736D0CA1" w14:textId="77777777" w:rsidR="00AD62C6" w:rsidRPr="00C31E24" w:rsidRDefault="00AD62C6" w:rsidP="00A54A67">
            <w:pPr>
              <w:pStyle w:val="TAL"/>
            </w:pPr>
            <w:r w:rsidRPr="00C31E24">
              <w:t xml:space="preserve">port number assigned by the SS </w:t>
            </w:r>
          </w:p>
        </w:tc>
        <w:tc>
          <w:tcPr>
            <w:tcW w:w="2187" w:type="dxa"/>
            <w:tcBorders>
              <w:top w:val="single" w:sz="4" w:space="0" w:color="auto"/>
              <w:bottom w:val="single" w:sz="4" w:space="0" w:color="auto"/>
            </w:tcBorders>
          </w:tcPr>
          <w:p w14:paraId="398A810A" w14:textId="77777777" w:rsidR="00AD62C6" w:rsidRPr="00C31E24" w:rsidRDefault="00AD62C6" w:rsidP="00A54A67">
            <w:pPr>
              <w:pStyle w:val="TAL"/>
              <w:rPr>
                <w:color w:val="000000"/>
              </w:rPr>
            </w:pPr>
          </w:p>
        </w:tc>
        <w:tc>
          <w:tcPr>
            <w:tcW w:w="1367" w:type="dxa"/>
          </w:tcPr>
          <w:p w14:paraId="11851C8D" w14:textId="77777777" w:rsidR="00AD62C6" w:rsidRPr="00C31E24" w:rsidRDefault="00AD62C6" w:rsidP="00A54A67">
            <w:pPr>
              <w:pStyle w:val="TAL"/>
              <w:rPr>
                <w:color w:val="000000"/>
              </w:rPr>
            </w:pPr>
          </w:p>
        </w:tc>
        <w:tc>
          <w:tcPr>
            <w:tcW w:w="1184" w:type="dxa"/>
            <w:vAlign w:val="bottom"/>
          </w:tcPr>
          <w:p w14:paraId="3AA4FE60" w14:textId="77777777" w:rsidR="00AD62C6" w:rsidRPr="00C31E24" w:rsidRDefault="00AD62C6" w:rsidP="00A54A67">
            <w:pPr>
              <w:pStyle w:val="TAL"/>
              <w:rPr>
                <w:color w:val="000000"/>
              </w:rPr>
            </w:pPr>
          </w:p>
        </w:tc>
      </w:tr>
      <w:tr w:rsidR="00AD62C6" w:rsidRPr="00C31E24" w14:paraId="024A88A1" w14:textId="77777777" w:rsidTr="00A54A67">
        <w:tc>
          <w:tcPr>
            <w:tcW w:w="2709" w:type="dxa"/>
            <w:vAlign w:val="center"/>
          </w:tcPr>
          <w:p w14:paraId="5CEC6DCE" w14:textId="77777777" w:rsidR="00AD62C6" w:rsidRPr="00C31E24" w:rsidRDefault="00AD62C6" w:rsidP="00A54A67">
            <w:pPr>
              <w:pStyle w:val="TAL"/>
            </w:pPr>
            <w:r w:rsidRPr="00C31E24">
              <w:t xml:space="preserve">    proto</w:t>
            </w:r>
          </w:p>
        </w:tc>
        <w:tc>
          <w:tcPr>
            <w:tcW w:w="2187" w:type="dxa"/>
            <w:vAlign w:val="center"/>
          </w:tcPr>
          <w:p w14:paraId="753D60CF" w14:textId="77777777" w:rsidR="00AD62C6" w:rsidRPr="00C31E24" w:rsidRDefault="00AD62C6" w:rsidP="00A54A67">
            <w:pPr>
              <w:pStyle w:val="TAL"/>
            </w:pPr>
            <w:r w:rsidRPr="00C31E24">
              <w:t>"udp"</w:t>
            </w:r>
          </w:p>
        </w:tc>
        <w:tc>
          <w:tcPr>
            <w:tcW w:w="2187" w:type="dxa"/>
            <w:tcBorders>
              <w:top w:val="single" w:sz="4" w:space="0" w:color="auto"/>
              <w:bottom w:val="single" w:sz="4" w:space="0" w:color="auto"/>
            </w:tcBorders>
          </w:tcPr>
          <w:p w14:paraId="4EB7D165" w14:textId="77777777" w:rsidR="00AD62C6" w:rsidRPr="00C31E24" w:rsidRDefault="00AD62C6" w:rsidP="00A54A67">
            <w:pPr>
              <w:pStyle w:val="TAL"/>
              <w:rPr>
                <w:color w:val="000000"/>
              </w:rPr>
            </w:pPr>
          </w:p>
        </w:tc>
        <w:tc>
          <w:tcPr>
            <w:tcW w:w="1367" w:type="dxa"/>
          </w:tcPr>
          <w:p w14:paraId="7CE8F49E" w14:textId="77777777" w:rsidR="00AD62C6" w:rsidRPr="00C31E24" w:rsidRDefault="00AD62C6" w:rsidP="00A54A67">
            <w:pPr>
              <w:pStyle w:val="TAL"/>
              <w:rPr>
                <w:color w:val="000000"/>
              </w:rPr>
            </w:pPr>
          </w:p>
        </w:tc>
        <w:tc>
          <w:tcPr>
            <w:tcW w:w="1184" w:type="dxa"/>
            <w:vAlign w:val="bottom"/>
          </w:tcPr>
          <w:p w14:paraId="0FFD44F1" w14:textId="77777777" w:rsidR="00AD62C6" w:rsidRPr="00C31E24" w:rsidRDefault="00AD62C6" w:rsidP="00A54A67">
            <w:pPr>
              <w:pStyle w:val="TAL"/>
              <w:rPr>
                <w:color w:val="000000"/>
              </w:rPr>
            </w:pPr>
          </w:p>
        </w:tc>
      </w:tr>
      <w:tr w:rsidR="00AD62C6" w:rsidRPr="00C31E24" w14:paraId="23B7614D" w14:textId="77777777" w:rsidTr="00A54A67">
        <w:tc>
          <w:tcPr>
            <w:tcW w:w="2709" w:type="dxa"/>
            <w:vAlign w:val="center"/>
          </w:tcPr>
          <w:p w14:paraId="00682903" w14:textId="77777777" w:rsidR="00AD62C6" w:rsidRPr="00C31E24" w:rsidRDefault="00AD62C6" w:rsidP="00A54A67">
            <w:pPr>
              <w:pStyle w:val="TAL"/>
            </w:pPr>
            <w:r w:rsidRPr="00C31E24">
              <w:t xml:space="preserve">    fmt</w:t>
            </w:r>
          </w:p>
        </w:tc>
        <w:tc>
          <w:tcPr>
            <w:tcW w:w="2187" w:type="dxa"/>
            <w:vAlign w:val="center"/>
          </w:tcPr>
          <w:p w14:paraId="36FA0520" w14:textId="77777777" w:rsidR="00AD62C6" w:rsidRPr="00C31E24" w:rsidRDefault="00AD62C6" w:rsidP="00A54A67">
            <w:pPr>
              <w:pStyle w:val="TAL"/>
            </w:pPr>
            <w:r w:rsidRPr="00C31E24">
              <w:t>"MCVideo"</w:t>
            </w:r>
          </w:p>
        </w:tc>
        <w:tc>
          <w:tcPr>
            <w:tcW w:w="2187" w:type="dxa"/>
            <w:tcBorders>
              <w:top w:val="single" w:sz="4" w:space="0" w:color="auto"/>
              <w:bottom w:val="single" w:sz="4" w:space="0" w:color="auto"/>
            </w:tcBorders>
          </w:tcPr>
          <w:p w14:paraId="30A36D78" w14:textId="77777777" w:rsidR="00AD62C6" w:rsidRPr="00C31E24" w:rsidRDefault="00AD62C6" w:rsidP="00A54A67">
            <w:pPr>
              <w:pStyle w:val="TAL"/>
              <w:rPr>
                <w:color w:val="000000"/>
              </w:rPr>
            </w:pPr>
          </w:p>
        </w:tc>
        <w:tc>
          <w:tcPr>
            <w:tcW w:w="1367" w:type="dxa"/>
          </w:tcPr>
          <w:p w14:paraId="08AB5DCD" w14:textId="77777777" w:rsidR="00AD62C6" w:rsidRPr="00C31E24" w:rsidRDefault="00AD62C6" w:rsidP="00A54A67">
            <w:pPr>
              <w:pStyle w:val="TAL"/>
              <w:rPr>
                <w:color w:val="000000"/>
              </w:rPr>
            </w:pPr>
          </w:p>
        </w:tc>
        <w:tc>
          <w:tcPr>
            <w:tcW w:w="1184" w:type="dxa"/>
            <w:vAlign w:val="bottom"/>
          </w:tcPr>
          <w:p w14:paraId="313A46B5" w14:textId="77777777" w:rsidR="00AD62C6" w:rsidRPr="00C31E24" w:rsidRDefault="00AD62C6" w:rsidP="00A54A67">
            <w:pPr>
              <w:pStyle w:val="TAL"/>
              <w:rPr>
                <w:color w:val="000000"/>
              </w:rPr>
            </w:pPr>
          </w:p>
        </w:tc>
      </w:tr>
      <w:tr w:rsidR="00AD62C6" w:rsidRPr="00C31E24" w14:paraId="3C10991E" w14:textId="77777777" w:rsidTr="00A54A67">
        <w:tc>
          <w:tcPr>
            <w:tcW w:w="2709" w:type="dxa"/>
            <w:vAlign w:val="center"/>
          </w:tcPr>
          <w:p w14:paraId="4D1C8EC1" w14:textId="77777777" w:rsidR="00AD62C6" w:rsidRPr="00C31E24" w:rsidRDefault="00AD62C6" w:rsidP="00A54A67">
            <w:pPr>
              <w:pStyle w:val="TAL"/>
              <w:rPr>
                <w:b/>
                <w:bCs/>
              </w:rPr>
            </w:pPr>
            <w:r w:rsidRPr="00C31E24">
              <w:rPr>
                <w:b/>
                <w:bCs/>
              </w:rPr>
              <w:t xml:space="preserve">  Connection Data</w:t>
            </w:r>
          </w:p>
        </w:tc>
        <w:tc>
          <w:tcPr>
            <w:tcW w:w="2187" w:type="dxa"/>
            <w:vAlign w:val="center"/>
          </w:tcPr>
          <w:p w14:paraId="5B9D5C67" w14:textId="77777777" w:rsidR="00AD62C6" w:rsidRPr="00C31E24" w:rsidRDefault="00AD62C6" w:rsidP="00A54A67">
            <w:pPr>
              <w:pStyle w:val="TAL"/>
            </w:pPr>
          </w:p>
        </w:tc>
        <w:tc>
          <w:tcPr>
            <w:tcW w:w="2187" w:type="dxa"/>
            <w:tcBorders>
              <w:top w:val="single" w:sz="4" w:space="0" w:color="auto"/>
              <w:bottom w:val="single" w:sz="4" w:space="0" w:color="auto"/>
            </w:tcBorders>
          </w:tcPr>
          <w:p w14:paraId="3EEEB089" w14:textId="77777777" w:rsidR="00AD62C6" w:rsidRPr="00C31E24" w:rsidRDefault="00AD62C6" w:rsidP="00A54A67">
            <w:pPr>
              <w:pStyle w:val="TAL"/>
              <w:rPr>
                <w:color w:val="000000"/>
              </w:rPr>
            </w:pPr>
            <w:r w:rsidRPr="00C31E24">
              <w:t>c= line</w:t>
            </w:r>
          </w:p>
        </w:tc>
        <w:tc>
          <w:tcPr>
            <w:tcW w:w="1367" w:type="dxa"/>
          </w:tcPr>
          <w:p w14:paraId="65F75ECB" w14:textId="77777777" w:rsidR="00AD62C6" w:rsidRPr="00C31E24" w:rsidRDefault="00AD62C6" w:rsidP="00A54A67">
            <w:pPr>
              <w:pStyle w:val="TAL"/>
              <w:rPr>
                <w:color w:val="000000"/>
              </w:rPr>
            </w:pPr>
          </w:p>
        </w:tc>
        <w:tc>
          <w:tcPr>
            <w:tcW w:w="1184" w:type="dxa"/>
            <w:vAlign w:val="bottom"/>
          </w:tcPr>
          <w:p w14:paraId="5DFC8895" w14:textId="77777777" w:rsidR="00AD62C6" w:rsidRPr="00C31E24" w:rsidRDefault="00AD62C6" w:rsidP="00A54A67">
            <w:pPr>
              <w:pStyle w:val="TAL"/>
              <w:rPr>
                <w:color w:val="000000"/>
              </w:rPr>
            </w:pPr>
          </w:p>
        </w:tc>
      </w:tr>
      <w:tr w:rsidR="00AD62C6" w:rsidRPr="00C31E24" w14:paraId="3E8AB3F4" w14:textId="77777777" w:rsidTr="00A54A67">
        <w:tc>
          <w:tcPr>
            <w:tcW w:w="2709" w:type="dxa"/>
            <w:vAlign w:val="center"/>
          </w:tcPr>
          <w:p w14:paraId="63CED755" w14:textId="77777777" w:rsidR="00AD62C6" w:rsidRPr="00C31E24" w:rsidRDefault="00AD62C6" w:rsidP="00A54A67">
            <w:pPr>
              <w:pStyle w:val="TAL"/>
            </w:pPr>
            <w:r w:rsidRPr="00C31E24">
              <w:t xml:space="preserve">    nettype</w:t>
            </w:r>
          </w:p>
        </w:tc>
        <w:tc>
          <w:tcPr>
            <w:tcW w:w="2187" w:type="dxa"/>
            <w:vAlign w:val="center"/>
          </w:tcPr>
          <w:p w14:paraId="1127C401" w14:textId="77777777" w:rsidR="00AD62C6" w:rsidRPr="00C31E24" w:rsidRDefault="00AD62C6" w:rsidP="00A54A67">
            <w:pPr>
              <w:pStyle w:val="TAL"/>
            </w:pPr>
            <w:r w:rsidRPr="00C31E24">
              <w:t>"IN"</w:t>
            </w:r>
          </w:p>
        </w:tc>
        <w:tc>
          <w:tcPr>
            <w:tcW w:w="2187" w:type="dxa"/>
            <w:tcBorders>
              <w:top w:val="single" w:sz="4" w:space="0" w:color="auto"/>
              <w:bottom w:val="single" w:sz="4" w:space="0" w:color="auto"/>
            </w:tcBorders>
          </w:tcPr>
          <w:p w14:paraId="3D9711F6" w14:textId="77777777" w:rsidR="00AD62C6" w:rsidRPr="00C31E24" w:rsidRDefault="00AD62C6" w:rsidP="00A54A67">
            <w:pPr>
              <w:pStyle w:val="TAL"/>
              <w:rPr>
                <w:color w:val="000000"/>
              </w:rPr>
            </w:pPr>
          </w:p>
        </w:tc>
        <w:tc>
          <w:tcPr>
            <w:tcW w:w="1367" w:type="dxa"/>
          </w:tcPr>
          <w:p w14:paraId="6798DBAA" w14:textId="77777777" w:rsidR="00AD62C6" w:rsidRPr="00C31E24" w:rsidRDefault="00AD62C6" w:rsidP="00A54A67">
            <w:pPr>
              <w:pStyle w:val="TAL"/>
              <w:rPr>
                <w:color w:val="000000"/>
              </w:rPr>
            </w:pPr>
          </w:p>
        </w:tc>
        <w:tc>
          <w:tcPr>
            <w:tcW w:w="1184" w:type="dxa"/>
            <w:vAlign w:val="bottom"/>
          </w:tcPr>
          <w:p w14:paraId="6E2FE5AB" w14:textId="77777777" w:rsidR="00AD62C6" w:rsidRPr="00C31E24" w:rsidRDefault="00AD62C6" w:rsidP="00A54A67">
            <w:pPr>
              <w:pStyle w:val="TAL"/>
              <w:rPr>
                <w:color w:val="000000"/>
              </w:rPr>
            </w:pPr>
          </w:p>
        </w:tc>
      </w:tr>
      <w:tr w:rsidR="00AD62C6" w:rsidRPr="00C31E24" w14:paraId="4633EFB6" w14:textId="77777777" w:rsidTr="00A54A67">
        <w:tc>
          <w:tcPr>
            <w:tcW w:w="2709" w:type="dxa"/>
            <w:vAlign w:val="center"/>
          </w:tcPr>
          <w:p w14:paraId="6A266198" w14:textId="77777777" w:rsidR="00AD62C6" w:rsidRPr="00C31E24" w:rsidRDefault="00AD62C6" w:rsidP="00A54A67">
            <w:pPr>
              <w:pStyle w:val="TAL"/>
            </w:pPr>
            <w:r w:rsidRPr="00C31E24">
              <w:t xml:space="preserve">    addrtype</w:t>
            </w:r>
          </w:p>
        </w:tc>
        <w:tc>
          <w:tcPr>
            <w:tcW w:w="2187" w:type="dxa"/>
            <w:vAlign w:val="center"/>
          </w:tcPr>
          <w:p w14:paraId="5D7AE8C5" w14:textId="77777777" w:rsidR="00AD62C6" w:rsidRPr="00C31E24" w:rsidRDefault="00AD62C6" w:rsidP="00A54A67">
            <w:pPr>
              <w:pStyle w:val="TAL"/>
            </w:pPr>
            <w:r w:rsidRPr="00C31E24">
              <w:t>"IP4"</w:t>
            </w:r>
          </w:p>
        </w:tc>
        <w:tc>
          <w:tcPr>
            <w:tcW w:w="2187" w:type="dxa"/>
            <w:tcBorders>
              <w:top w:val="single" w:sz="4" w:space="0" w:color="auto"/>
              <w:bottom w:val="single" w:sz="4" w:space="0" w:color="auto"/>
            </w:tcBorders>
          </w:tcPr>
          <w:p w14:paraId="4F40C4A0" w14:textId="77777777" w:rsidR="00AD62C6" w:rsidRPr="00C31E24" w:rsidRDefault="00AD62C6" w:rsidP="00A54A67">
            <w:pPr>
              <w:pStyle w:val="TAL"/>
              <w:rPr>
                <w:color w:val="000000"/>
              </w:rPr>
            </w:pPr>
          </w:p>
        </w:tc>
        <w:tc>
          <w:tcPr>
            <w:tcW w:w="1367" w:type="dxa"/>
          </w:tcPr>
          <w:p w14:paraId="02C42005" w14:textId="77777777" w:rsidR="00AD62C6" w:rsidRPr="00C31E24" w:rsidRDefault="00AD62C6" w:rsidP="00A54A67">
            <w:pPr>
              <w:pStyle w:val="TAL"/>
              <w:rPr>
                <w:color w:val="000000"/>
              </w:rPr>
            </w:pPr>
          </w:p>
        </w:tc>
        <w:tc>
          <w:tcPr>
            <w:tcW w:w="1184" w:type="dxa"/>
            <w:vAlign w:val="bottom"/>
          </w:tcPr>
          <w:p w14:paraId="390D16E4" w14:textId="77777777" w:rsidR="00AD62C6" w:rsidRPr="00C31E24" w:rsidRDefault="00AD62C6" w:rsidP="00A54A67">
            <w:pPr>
              <w:pStyle w:val="TAL"/>
              <w:rPr>
                <w:color w:val="000000"/>
              </w:rPr>
            </w:pPr>
          </w:p>
        </w:tc>
      </w:tr>
      <w:tr w:rsidR="00AD62C6" w:rsidRPr="00C31E24" w14:paraId="1F099026" w14:textId="77777777" w:rsidTr="00A54A67">
        <w:tc>
          <w:tcPr>
            <w:tcW w:w="2709" w:type="dxa"/>
            <w:vAlign w:val="center"/>
          </w:tcPr>
          <w:p w14:paraId="51800384" w14:textId="77777777" w:rsidR="00AD62C6" w:rsidRPr="00C31E24" w:rsidRDefault="00AD62C6" w:rsidP="00A54A67">
            <w:pPr>
              <w:pStyle w:val="TAL"/>
            </w:pPr>
            <w:r w:rsidRPr="00C31E24">
              <w:t xml:space="preserve">    connection-address</w:t>
            </w:r>
          </w:p>
        </w:tc>
        <w:tc>
          <w:tcPr>
            <w:tcW w:w="2187" w:type="dxa"/>
            <w:vAlign w:val="center"/>
          </w:tcPr>
          <w:p w14:paraId="3713B618" w14:textId="77777777" w:rsidR="00AD62C6" w:rsidRPr="00C31E24" w:rsidRDefault="00AD62C6" w:rsidP="00A54A67">
            <w:pPr>
              <w:pStyle w:val="TAL"/>
            </w:pPr>
            <w:r w:rsidRPr="00C31E24">
              <w:t>multicast IP assigned by the SS</w:t>
            </w:r>
          </w:p>
        </w:tc>
        <w:tc>
          <w:tcPr>
            <w:tcW w:w="2187" w:type="dxa"/>
            <w:tcBorders>
              <w:top w:val="single" w:sz="4" w:space="0" w:color="auto"/>
              <w:bottom w:val="single" w:sz="4" w:space="0" w:color="auto"/>
            </w:tcBorders>
          </w:tcPr>
          <w:p w14:paraId="0A3D9A14" w14:textId="77777777" w:rsidR="00AD62C6" w:rsidRPr="00C31E24" w:rsidRDefault="00AD62C6" w:rsidP="00A54A67">
            <w:pPr>
              <w:pStyle w:val="TAL"/>
              <w:rPr>
                <w:color w:val="000000"/>
              </w:rPr>
            </w:pPr>
          </w:p>
        </w:tc>
        <w:tc>
          <w:tcPr>
            <w:tcW w:w="1367" w:type="dxa"/>
          </w:tcPr>
          <w:p w14:paraId="784C9F32" w14:textId="77777777" w:rsidR="00AD62C6" w:rsidRPr="00C31E24" w:rsidRDefault="00AD62C6" w:rsidP="00A54A67">
            <w:pPr>
              <w:pStyle w:val="TAL"/>
              <w:rPr>
                <w:color w:val="000000"/>
              </w:rPr>
            </w:pPr>
          </w:p>
        </w:tc>
        <w:tc>
          <w:tcPr>
            <w:tcW w:w="1184" w:type="dxa"/>
            <w:vAlign w:val="bottom"/>
          </w:tcPr>
          <w:p w14:paraId="2E842844" w14:textId="77777777" w:rsidR="00AD62C6" w:rsidRPr="00C31E24" w:rsidRDefault="00AD62C6" w:rsidP="00A54A67">
            <w:pPr>
              <w:pStyle w:val="TAL"/>
              <w:rPr>
                <w:color w:val="000000"/>
              </w:rPr>
            </w:pPr>
          </w:p>
        </w:tc>
      </w:tr>
      <w:tr w:rsidR="00AD62C6" w:rsidRPr="00C31E24" w14:paraId="007C7A59" w14:textId="77777777" w:rsidTr="00A54A67">
        <w:tc>
          <w:tcPr>
            <w:tcW w:w="2709" w:type="dxa"/>
            <w:vAlign w:val="center"/>
          </w:tcPr>
          <w:p w14:paraId="4CEBB44E" w14:textId="77777777" w:rsidR="00AD62C6" w:rsidRPr="00C31E24" w:rsidRDefault="00AD62C6" w:rsidP="00A54A67">
            <w:pPr>
              <w:pStyle w:val="TAL"/>
              <w:rPr>
                <w:b/>
                <w:bCs/>
              </w:rPr>
            </w:pPr>
            <w:r w:rsidRPr="00C31E24">
              <w:rPr>
                <w:b/>
                <w:bCs/>
              </w:rPr>
              <w:t xml:space="preserve">  media attribute</w:t>
            </w:r>
          </w:p>
        </w:tc>
        <w:tc>
          <w:tcPr>
            <w:tcW w:w="2187" w:type="dxa"/>
            <w:vAlign w:val="center"/>
          </w:tcPr>
          <w:p w14:paraId="0970FE83" w14:textId="77777777" w:rsidR="00AD62C6" w:rsidRPr="00C31E24" w:rsidRDefault="00AD62C6" w:rsidP="00A54A67">
            <w:pPr>
              <w:pStyle w:val="TAL"/>
            </w:pPr>
          </w:p>
        </w:tc>
        <w:tc>
          <w:tcPr>
            <w:tcW w:w="2187" w:type="dxa"/>
            <w:tcBorders>
              <w:top w:val="single" w:sz="4" w:space="0" w:color="auto"/>
              <w:bottom w:val="single" w:sz="4" w:space="0" w:color="auto"/>
            </w:tcBorders>
          </w:tcPr>
          <w:p w14:paraId="4EE0A9D3" w14:textId="77777777" w:rsidR="00AD62C6" w:rsidRPr="00C31E24" w:rsidRDefault="00AD62C6" w:rsidP="00A54A67">
            <w:pPr>
              <w:pStyle w:val="TAL"/>
            </w:pPr>
            <w:r w:rsidRPr="00C31E24">
              <w:t>a= line</w:t>
            </w:r>
          </w:p>
          <w:p w14:paraId="1BDFF35F" w14:textId="77777777" w:rsidR="00AD62C6" w:rsidRPr="00C31E24" w:rsidRDefault="00AD62C6" w:rsidP="00A54A67">
            <w:pPr>
              <w:pStyle w:val="TAL"/>
              <w:rPr>
                <w:color w:val="000000"/>
              </w:rPr>
            </w:pPr>
            <w:r w:rsidRPr="00C31E24">
              <w:t>attribute = key-mgmt</w:t>
            </w:r>
          </w:p>
        </w:tc>
        <w:tc>
          <w:tcPr>
            <w:tcW w:w="1367" w:type="dxa"/>
          </w:tcPr>
          <w:p w14:paraId="798856AE" w14:textId="77777777" w:rsidR="00AD62C6" w:rsidRPr="00C31E24" w:rsidRDefault="00AD62C6" w:rsidP="00A54A67">
            <w:pPr>
              <w:pStyle w:val="TAL"/>
              <w:rPr>
                <w:color w:val="000000"/>
              </w:rPr>
            </w:pPr>
          </w:p>
        </w:tc>
        <w:tc>
          <w:tcPr>
            <w:tcW w:w="1184" w:type="dxa"/>
            <w:vAlign w:val="bottom"/>
          </w:tcPr>
          <w:p w14:paraId="7E7242E0" w14:textId="77777777" w:rsidR="00AD62C6" w:rsidRPr="00C31E24" w:rsidRDefault="00AD62C6" w:rsidP="00A54A67">
            <w:pPr>
              <w:pStyle w:val="TAL"/>
              <w:rPr>
                <w:color w:val="000000"/>
              </w:rPr>
            </w:pPr>
          </w:p>
        </w:tc>
      </w:tr>
      <w:tr w:rsidR="00AD62C6" w:rsidRPr="00C31E24" w14:paraId="09A6781B" w14:textId="77777777" w:rsidTr="00A54A67">
        <w:tc>
          <w:tcPr>
            <w:tcW w:w="2709" w:type="dxa"/>
            <w:vAlign w:val="center"/>
          </w:tcPr>
          <w:p w14:paraId="426E5C42" w14:textId="77777777" w:rsidR="00AD62C6" w:rsidRPr="00C31E24" w:rsidRDefault="00AD62C6" w:rsidP="00A54A67">
            <w:pPr>
              <w:pStyle w:val="TAL"/>
            </w:pPr>
            <w:r w:rsidRPr="00C31E24">
              <w:t xml:space="preserve">    key-mgmt</w:t>
            </w:r>
          </w:p>
        </w:tc>
        <w:tc>
          <w:tcPr>
            <w:tcW w:w="2187" w:type="dxa"/>
            <w:vAlign w:val="center"/>
          </w:tcPr>
          <w:p w14:paraId="1ED62519" w14:textId="77777777" w:rsidR="00AD62C6" w:rsidRPr="00C31E24" w:rsidRDefault="00AD62C6" w:rsidP="00A54A67">
            <w:pPr>
              <w:pStyle w:val="TAL"/>
            </w:pPr>
          </w:p>
        </w:tc>
        <w:tc>
          <w:tcPr>
            <w:tcW w:w="2187" w:type="dxa"/>
            <w:tcBorders>
              <w:top w:val="single" w:sz="4" w:space="0" w:color="auto"/>
              <w:bottom w:val="single" w:sz="4" w:space="0" w:color="auto"/>
            </w:tcBorders>
          </w:tcPr>
          <w:p w14:paraId="1859FC36" w14:textId="77777777" w:rsidR="00AD62C6" w:rsidRPr="00C31E24" w:rsidRDefault="00AD62C6" w:rsidP="00A54A67">
            <w:pPr>
              <w:pStyle w:val="TAL"/>
              <w:rPr>
                <w:color w:val="000000"/>
              </w:rPr>
            </w:pPr>
          </w:p>
        </w:tc>
        <w:tc>
          <w:tcPr>
            <w:tcW w:w="1367" w:type="dxa"/>
          </w:tcPr>
          <w:p w14:paraId="4F2D6C12" w14:textId="77777777" w:rsidR="00AD62C6" w:rsidRPr="00C31E24" w:rsidRDefault="00AD62C6" w:rsidP="00A54A67">
            <w:pPr>
              <w:pStyle w:val="TAL"/>
              <w:rPr>
                <w:color w:val="000000"/>
              </w:rPr>
            </w:pPr>
          </w:p>
        </w:tc>
        <w:tc>
          <w:tcPr>
            <w:tcW w:w="1184" w:type="dxa"/>
            <w:vAlign w:val="bottom"/>
          </w:tcPr>
          <w:p w14:paraId="1C97E12F" w14:textId="77777777" w:rsidR="00AD62C6" w:rsidRPr="00C31E24" w:rsidRDefault="00AD62C6" w:rsidP="00A54A67">
            <w:pPr>
              <w:pStyle w:val="TAL"/>
              <w:rPr>
                <w:color w:val="000000"/>
              </w:rPr>
            </w:pPr>
          </w:p>
        </w:tc>
      </w:tr>
      <w:tr w:rsidR="00AD62C6" w:rsidRPr="00C31E24" w14:paraId="2C8DD590" w14:textId="77777777" w:rsidTr="00A54A67">
        <w:tc>
          <w:tcPr>
            <w:tcW w:w="2709" w:type="dxa"/>
            <w:vAlign w:val="center"/>
          </w:tcPr>
          <w:p w14:paraId="525A67D8" w14:textId="77777777" w:rsidR="00AD62C6" w:rsidRPr="00C31E24" w:rsidRDefault="00AD62C6" w:rsidP="00A54A67">
            <w:pPr>
              <w:pStyle w:val="TAL"/>
            </w:pPr>
            <w:r w:rsidRPr="00C31E24">
              <w:t xml:space="preserve">      mikey</w:t>
            </w:r>
          </w:p>
        </w:tc>
        <w:tc>
          <w:tcPr>
            <w:tcW w:w="2187" w:type="dxa"/>
            <w:vAlign w:val="center"/>
          </w:tcPr>
          <w:p w14:paraId="714EA09C" w14:textId="77777777" w:rsidR="00AD62C6" w:rsidRPr="00C31E24" w:rsidRDefault="00AD62C6" w:rsidP="00A54A67">
            <w:pPr>
              <w:pStyle w:val="TAL"/>
            </w:pPr>
            <w:r w:rsidRPr="00C31E24">
              <w:t>MIKEY-SAKKE I_MESSAGE as specified in TS 36.579-1 [2], Table 5.5.9.1-2</w:t>
            </w:r>
          </w:p>
        </w:tc>
        <w:tc>
          <w:tcPr>
            <w:tcW w:w="2187" w:type="dxa"/>
            <w:tcBorders>
              <w:top w:val="single" w:sz="4" w:space="0" w:color="auto"/>
              <w:bottom w:val="single" w:sz="4" w:space="0" w:color="auto"/>
            </w:tcBorders>
          </w:tcPr>
          <w:p w14:paraId="70746406" w14:textId="77777777" w:rsidR="00AD62C6" w:rsidRPr="00C31E24" w:rsidRDefault="00AD62C6" w:rsidP="00A54A67">
            <w:pPr>
              <w:pStyle w:val="TAL"/>
              <w:rPr>
                <w:color w:val="000000"/>
              </w:rPr>
            </w:pPr>
            <w:r w:rsidRPr="00C31E24">
              <w:t>MSCCK distribution as specified in TS 33.180 [30] Annex H</w:t>
            </w:r>
          </w:p>
        </w:tc>
        <w:tc>
          <w:tcPr>
            <w:tcW w:w="1367" w:type="dxa"/>
          </w:tcPr>
          <w:p w14:paraId="3C2E34FD" w14:textId="77777777" w:rsidR="00AD62C6" w:rsidRPr="00C31E24" w:rsidRDefault="00AD62C6" w:rsidP="00A54A67">
            <w:pPr>
              <w:pStyle w:val="TAL"/>
              <w:rPr>
                <w:color w:val="000000"/>
              </w:rPr>
            </w:pPr>
          </w:p>
        </w:tc>
        <w:tc>
          <w:tcPr>
            <w:tcW w:w="1184" w:type="dxa"/>
            <w:vAlign w:val="bottom"/>
          </w:tcPr>
          <w:p w14:paraId="53B39CA9" w14:textId="77777777" w:rsidR="00AD62C6" w:rsidRPr="00C31E24" w:rsidRDefault="00AD62C6" w:rsidP="00A54A67">
            <w:pPr>
              <w:pStyle w:val="TAL"/>
              <w:rPr>
                <w:color w:val="000000"/>
              </w:rPr>
            </w:pPr>
          </w:p>
        </w:tc>
      </w:tr>
    </w:tbl>
    <w:p w14:paraId="5846CACE" w14:textId="77777777" w:rsidR="00AD62C6" w:rsidRPr="00C31E24" w:rsidRDefault="00AD62C6" w:rsidP="00AD62C6"/>
    <w:p w14:paraId="2EDF2458" w14:textId="77777777" w:rsidR="00AD62C6" w:rsidRPr="00C31E24" w:rsidRDefault="00AD62C6" w:rsidP="00AD62C6">
      <w:pPr>
        <w:pStyle w:val="TH"/>
      </w:pPr>
      <w:r w:rsidRPr="00C31E24">
        <w:t>Table 6.8.1.3.3-8: MCVideo MBMS Usage Info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3340939A" w14:textId="77777777" w:rsidTr="00A54A67">
        <w:trPr>
          <w:tblHeader/>
        </w:trPr>
        <w:tc>
          <w:tcPr>
            <w:tcW w:w="9634" w:type="dxa"/>
            <w:gridSpan w:val="5"/>
          </w:tcPr>
          <w:p w14:paraId="4181FFD6" w14:textId="77777777" w:rsidR="00AD62C6" w:rsidRPr="00C31E24" w:rsidRDefault="00AD62C6" w:rsidP="00A54A67">
            <w:pPr>
              <w:pStyle w:val="TAL"/>
            </w:pPr>
            <w:r w:rsidRPr="00C31E24">
              <w:t>Derivation Path: TS 24.281 [26] clause F.2</w:t>
            </w:r>
          </w:p>
        </w:tc>
      </w:tr>
      <w:tr w:rsidR="00AD62C6" w:rsidRPr="00C31E24" w14:paraId="26D14F26" w14:textId="77777777" w:rsidTr="00A54A67">
        <w:tc>
          <w:tcPr>
            <w:tcW w:w="2709" w:type="dxa"/>
          </w:tcPr>
          <w:p w14:paraId="4F6B5323" w14:textId="77777777" w:rsidR="00AD62C6" w:rsidRPr="00C31E24" w:rsidRDefault="00AD62C6" w:rsidP="00A54A67">
            <w:pPr>
              <w:pStyle w:val="TAH"/>
            </w:pPr>
            <w:r w:rsidRPr="00C31E24">
              <w:t>Information Element</w:t>
            </w:r>
          </w:p>
        </w:tc>
        <w:tc>
          <w:tcPr>
            <w:tcW w:w="2187" w:type="dxa"/>
          </w:tcPr>
          <w:p w14:paraId="63613789"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239C6A19" w14:textId="77777777" w:rsidR="00AD62C6" w:rsidRPr="00C31E24" w:rsidRDefault="00AD62C6" w:rsidP="00A54A67">
            <w:pPr>
              <w:pStyle w:val="TAH"/>
            </w:pPr>
            <w:r w:rsidRPr="00C31E24">
              <w:t>Comment</w:t>
            </w:r>
          </w:p>
        </w:tc>
        <w:tc>
          <w:tcPr>
            <w:tcW w:w="1367" w:type="dxa"/>
          </w:tcPr>
          <w:p w14:paraId="429F0711" w14:textId="77777777" w:rsidR="00AD62C6" w:rsidRPr="00C31E24" w:rsidRDefault="00AD62C6" w:rsidP="00A54A67">
            <w:pPr>
              <w:pStyle w:val="TAH"/>
            </w:pPr>
            <w:r w:rsidRPr="00C31E24">
              <w:t>Reference</w:t>
            </w:r>
          </w:p>
        </w:tc>
        <w:tc>
          <w:tcPr>
            <w:tcW w:w="1184" w:type="dxa"/>
          </w:tcPr>
          <w:p w14:paraId="69DEE3AD" w14:textId="77777777" w:rsidR="00AD62C6" w:rsidRPr="00C31E24" w:rsidRDefault="00AD62C6" w:rsidP="00A54A67">
            <w:pPr>
              <w:pStyle w:val="TAH"/>
            </w:pPr>
            <w:r w:rsidRPr="00C31E24">
              <w:t>Condition</w:t>
            </w:r>
          </w:p>
        </w:tc>
      </w:tr>
      <w:tr w:rsidR="00AD62C6" w:rsidRPr="00C31E24" w14:paraId="4AB3F26C" w14:textId="77777777" w:rsidTr="00A54A67">
        <w:tc>
          <w:tcPr>
            <w:tcW w:w="2709" w:type="dxa"/>
            <w:vAlign w:val="center"/>
          </w:tcPr>
          <w:p w14:paraId="46D61C7A" w14:textId="77777777" w:rsidR="00AD62C6" w:rsidRPr="00C31E24" w:rsidRDefault="00AD62C6" w:rsidP="00A54A67">
            <w:pPr>
              <w:pStyle w:val="TAL"/>
            </w:pPr>
            <w:r w:rsidRPr="00C31E24">
              <w:t>mcvideo-mbms-usage-info</w:t>
            </w:r>
          </w:p>
        </w:tc>
        <w:tc>
          <w:tcPr>
            <w:tcW w:w="2187" w:type="dxa"/>
          </w:tcPr>
          <w:p w14:paraId="1F0F4C97" w14:textId="77777777" w:rsidR="00AD62C6" w:rsidRPr="00C31E24" w:rsidRDefault="00AD62C6" w:rsidP="00A54A67">
            <w:pPr>
              <w:pStyle w:val="TAL"/>
            </w:pPr>
          </w:p>
        </w:tc>
        <w:tc>
          <w:tcPr>
            <w:tcW w:w="2187" w:type="dxa"/>
            <w:tcBorders>
              <w:top w:val="single" w:sz="4" w:space="0" w:color="auto"/>
              <w:bottom w:val="single" w:sz="4" w:space="0" w:color="auto"/>
            </w:tcBorders>
          </w:tcPr>
          <w:p w14:paraId="28F9EF49" w14:textId="77777777" w:rsidR="00AD62C6" w:rsidRPr="00C31E24" w:rsidRDefault="00AD62C6" w:rsidP="00A54A67">
            <w:pPr>
              <w:pStyle w:val="TAL"/>
            </w:pPr>
          </w:p>
        </w:tc>
        <w:tc>
          <w:tcPr>
            <w:tcW w:w="1367" w:type="dxa"/>
          </w:tcPr>
          <w:p w14:paraId="175D805D" w14:textId="77777777" w:rsidR="00AD62C6" w:rsidRPr="00C31E24" w:rsidRDefault="00AD62C6" w:rsidP="00A54A67">
            <w:pPr>
              <w:pStyle w:val="TAL"/>
            </w:pPr>
          </w:p>
        </w:tc>
        <w:tc>
          <w:tcPr>
            <w:tcW w:w="1184" w:type="dxa"/>
            <w:vAlign w:val="bottom"/>
          </w:tcPr>
          <w:p w14:paraId="79123624" w14:textId="77777777" w:rsidR="00AD62C6" w:rsidRPr="00C31E24" w:rsidRDefault="00AD62C6" w:rsidP="00A54A67">
            <w:pPr>
              <w:pStyle w:val="TAL"/>
            </w:pPr>
          </w:p>
        </w:tc>
      </w:tr>
      <w:tr w:rsidR="00AD62C6" w:rsidRPr="00C31E24" w14:paraId="38A7DD7C" w14:textId="77777777" w:rsidTr="00A54A67">
        <w:tc>
          <w:tcPr>
            <w:tcW w:w="2709" w:type="dxa"/>
            <w:vAlign w:val="center"/>
          </w:tcPr>
          <w:p w14:paraId="7467F013" w14:textId="77777777" w:rsidR="00AD62C6" w:rsidRPr="00C31E24" w:rsidDel="006C0DA3" w:rsidRDefault="00AD62C6" w:rsidP="00A54A67">
            <w:pPr>
              <w:pStyle w:val="TAL"/>
            </w:pPr>
            <w:r w:rsidRPr="00C31E24">
              <w:t xml:space="preserve">  mbms-listening-status</w:t>
            </w:r>
          </w:p>
        </w:tc>
        <w:tc>
          <w:tcPr>
            <w:tcW w:w="2187" w:type="dxa"/>
            <w:vAlign w:val="center"/>
          </w:tcPr>
          <w:p w14:paraId="5271F6BF"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7913E250" w14:textId="77777777" w:rsidR="00AD62C6" w:rsidRPr="00C31E24" w:rsidRDefault="00AD62C6" w:rsidP="00A54A67">
            <w:pPr>
              <w:pStyle w:val="TAL"/>
            </w:pPr>
          </w:p>
        </w:tc>
        <w:tc>
          <w:tcPr>
            <w:tcW w:w="1367" w:type="dxa"/>
          </w:tcPr>
          <w:p w14:paraId="0ADE0A9B" w14:textId="77777777" w:rsidR="00AD62C6" w:rsidRPr="00C31E24" w:rsidRDefault="00AD62C6" w:rsidP="00A54A67">
            <w:pPr>
              <w:pStyle w:val="TAL"/>
            </w:pPr>
          </w:p>
        </w:tc>
        <w:tc>
          <w:tcPr>
            <w:tcW w:w="1184" w:type="dxa"/>
            <w:vAlign w:val="bottom"/>
          </w:tcPr>
          <w:p w14:paraId="03499363" w14:textId="77777777" w:rsidR="00AD62C6" w:rsidRPr="00C31E24" w:rsidRDefault="00AD62C6" w:rsidP="00A54A67">
            <w:pPr>
              <w:pStyle w:val="TAL"/>
            </w:pPr>
          </w:p>
        </w:tc>
      </w:tr>
      <w:tr w:rsidR="00AD62C6" w:rsidRPr="00C31E24" w14:paraId="4A378645" w14:textId="77777777" w:rsidTr="00A54A67">
        <w:tc>
          <w:tcPr>
            <w:tcW w:w="2709" w:type="dxa"/>
            <w:vAlign w:val="center"/>
          </w:tcPr>
          <w:p w14:paraId="1AE8B172" w14:textId="77777777" w:rsidR="00AD62C6" w:rsidRPr="00C31E24" w:rsidRDefault="00AD62C6" w:rsidP="00A54A67">
            <w:pPr>
              <w:pStyle w:val="TAL"/>
            </w:pPr>
            <w:r w:rsidRPr="00C31E24">
              <w:t xml:space="preserve">  mbms-suspension-status</w:t>
            </w:r>
          </w:p>
        </w:tc>
        <w:tc>
          <w:tcPr>
            <w:tcW w:w="2187" w:type="dxa"/>
            <w:vAlign w:val="center"/>
          </w:tcPr>
          <w:p w14:paraId="6BEC3342"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5F776ACD" w14:textId="77777777" w:rsidR="00AD62C6" w:rsidRPr="00C31E24" w:rsidRDefault="00AD62C6" w:rsidP="00A54A67">
            <w:pPr>
              <w:pStyle w:val="TAL"/>
            </w:pPr>
          </w:p>
        </w:tc>
        <w:tc>
          <w:tcPr>
            <w:tcW w:w="1367" w:type="dxa"/>
          </w:tcPr>
          <w:p w14:paraId="0349362F" w14:textId="77777777" w:rsidR="00AD62C6" w:rsidRPr="00C31E24" w:rsidRDefault="00AD62C6" w:rsidP="00A54A67">
            <w:pPr>
              <w:pStyle w:val="TAL"/>
            </w:pPr>
          </w:p>
        </w:tc>
        <w:tc>
          <w:tcPr>
            <w:tcW w:w="1184" w:type="dxa"/>
            <w:vAlign w:val="bottom"/>
          </w:tcPr>
          <w:p w14:paraId="2AB05848" w14:textId="77777777" w:rsidR="00AD62C6" w:rsidRPr="00C31E24" w:rsidRDefault="00AD62C6" w:rsidP="00A54A67">
            <w:pPr>
              <w:pStyle w:val="TAL"/>
            </w:pPr>
          </w:p>
        </w:tc>
      </w:tr>
      <w:tr w:rsidR="00AD62C6" w:rsidRPr="00C31E24" w14:paraId="3E9C03B5" w14:textId="77777777" w:rsidTr="00A54A67">
        <w:tc>
          <w:tcPr>
            <w:tcW w:w="2709" w:type="dxa"/>
            <w:vAlign w:val="center"/>
          </w:tcPr>
          <w:p w14:paraId="4F26D3D1" w14:textId="77777777" w:rsidR="00AD62C6" w:rsidRPr="00C31E24" w:rsidRDefault="00AD62C6" w:rsidP="00A54A67">
            <w:pPr>
              <w:pStyle w:val="TAL"/>
            </w:pPr>
            <w:r w:rsidRPr="00C31E24">
              <w:t xml:space="preserve">  announcement</w:t>
            </w:r>
          </w:p>
        </w:tc>
        <w:tc>
          <w:tcPr>
            <w:tcW w:w="2187" w:type="dxa"/>
            <w:vAlign w:val="center"/>
          </w:tcPr>
          <w:p w14:paraId="1F98CF18" w14:textId="77777777" w:rsidR="00AD62C6" w:rsidRPr="00C31E24" w:rsidRDefault="00AD62C6" w:rsidP="00A54A67">
            <w:pPr>
              <w:pStyle w:val="TAL"/>
            </w:pPr>
          </w:p>
        </w:tc>
        <w:tc>
          <w:tcPr>
            <w:tcW w:w="2187" w:type="dxa"/>
            <w:tcBorders>
              <w:top w:val="single" w:sz="4" w:space="0" w:color="auto"/>
              <w:bottom w:val="single" w:sz="4" w:space="0" w:color="auto"/>
            </w:tcBorders>
          </w:tcPr>
          <w:p w14:paraId="444DA136" w14:textId="77777777" w:rsidR="00AD62C6" w:rsidRPr="00C31E24" w:rsidRDefault="00AD62C6" w:rsidP="00A54A67">
            <w:pPr>
              <w:pStyle w:val="TAL"/>
            </w:pPr>
          </w:p>
        </w:tc>
        <w:tc>
          <w:tcPr>
            <w:tcW w:w="1367" w:type="dxa"/>
          </w:tcPr>
          <w:p w14:paraId="712E781F" w14:textId="77777777" w:rsidR="00AD62C6" w:rsidRPr="00C31E24" w:rsidRDefault="00AD62C6" w:rsidP="00A54A67">
            <w:pPr>
              <w:pStyle w:val="TAL"/>
            </w:pPr>
          </w:p>
        </w:tc>
        <w:tc>
          <w:tcPr>
            <w:tcW w:w="1184" w:type="dxa"/>
            <w:vAlign w:val="bottom"/>
          </w:tcPr>
          <w:p w14:paraId="1EC31F7F" w14:textId="77777777" w:rsidR="00AD62C6" w:rsidRPr="00C31E24" w:rsidRDefault="00AD62C6" w:rsidP="00A54A67">
            <w:pPr>
              <w:pStyle w:val="TAL"/>
            </w:pPr>
          </w:p>
        </w:tc>
      </w:tr>
      <w:tr w:rsidR="00AD62C6" w:rsidRPr="00C31E24" w14:paraId="49B9E668" w14:textId="77777777" w:rsidTr="00A54A67">
        <w:tc>
          <w:tcPr>
            <w:tcW w:w="2709" w:type="dxa"/>
            <w:vAlign w:val="center"/>
          </w:tcPr>
          <w:p w14:paraId="024715EB" w14:textId="77777777" w:rsidR="00AD62C6" w:rsidRPr="00C31E24" w:rsidRDefault="00AD62C6" w:rsidP="00A54A67">
            <w:pPr>
              <w:pStyle w:val="TAL"/>
            </w:pPr>
            <w:r w:rsidRPr="00C31E24">
              <w:t xml:space="preserve">    TMGI</w:t>
            </w:r>
          </w:p>
        </w:tc>
        <w:tc>
          <w:tcPr>
            <w:tcW w:w="2187" w:type="dxa"/>
            <w:vAlign w:val="center"/>
          </w:tcPr>
          <w:p w14:paraId="7C207FB5" w14:textId="77777777" w:rsidR="00AD62C6" w:rsidRPr="00C31E24" w:rsidRDefault="00AD62C6" w:rsidP="00A54A67">
            <w:pPr>
              <w:pStyle w:val="TAL"/>
            </w:pPr>
          </w:p>
        </w:tc>
        <w:tc>
          <w:tcPr>
            <w:tcW w:w="2187" w:type="dxa"/>
            <w:tcBorders>
              <w:top w:val="single" w:sz="4" w:space="0" w:color="auto"/>
              <w:bottom w:val="single" w:sz="4" w:space="0" w:color="auto"/>
            </w:tcBorders>
          </w:tcPr>
          <w:p w14:paraId="05D02A76" w14:textId="77777777" w:rsidR="00AD62C6" w:rsidRPr="00C31E24" w:rsidRDefault="00AD62C6" w:rsidP="00A54A67">
            <w:pPr>
              <w:pStyle w:val="TAL"/>
            </w:pPr>
          </w:p>
        </w:tc>
        <w:tc>
          <w:tcPr>
            <w:tcW w:w="1367" w:type="dxa"/>
          </w:tcPr>
          <w:p w14:paraId="1DF9A40C" w14:textId="77777777" w:rsidR="00AD62C6" w:rsidRPr="00C31E24" w:rsidRDefault="00AD62C6" w:rsidP="00A54A67">
            <w:pPr>
              <w:pStyle w:val="TAL"/>
            </w:pPr>
          </w:p>
        </w:tc>
        <w:tc>
          <w:tcPr>
            <w:tcW w:w="1184" w:type="dxa"/>
            <w:vAlign w:val="bottom"/>
          </w:tcPr>
          <w:p w14:paraId="0D171629" w14:textId="77777777" w:rsidR="00AD62C6" w:rsidRPr="00C31E24" w:rsidRDefault="00AD62C6" w:rsidP="00A54A67">
            <w:pPr>
              <w:pStyle w:val="TAL"/>
            </w:pPr>
          </w:p>
        </w:tc>
      </w:tr>
      <w:tr w:rsidR="00AD62C6" w:rsidRPr="00C31E24" w14:paraId="46E019D0" w14:textId="77777777" w:rsidTr="00A54A67">
        <w:tc>
          <w:tcPr>
            <w:tcW w:w="2709" w:type="dxa"/>
          </w:tcPr>
          <w:p w14:paraId="7BC8F081" w14:textId="77777777" w:rsidR="00AD62C6" w:rsidRPr="00C31E24" w:rsidRDefault="00AD62C6" w:rsidP="00A54A67">
            <w:pPr>
              <w:pStyle w:val="TAL"/>
            </w:pPr>
            <w:r w:rsidRPr="00C31E24">
              <w:t xml:space="preserve">    </w:t>
            </w:r>
            <w:r w:rsidRPr="00C31E24">
              <w:rPr>
                <w:rFonts w:eastAsia="MS Mincho"/>
              </w:rPr>
              <w:t xml:space="preserve">  MBMS Service ID</w:t>
            </w:r>
          </w:p>
        </w:tc>
        <w:tc>
          <w:tcPr>
            <w:tcW w:w="2187" w:type="dxa"/>
          </w:tcPr>
          <w:p w14:paraId="66BF8510" w14:textId="77777777" w:rsidR="00AD62C6" w:rsidRPr="00C31E24" w:rsidRDefault="00AD62C6" w:rsidP="00A54A67">
            <w:pPr>
              <w:pStyle w:val="TAL"/>
            </w:pPr>
            <w:r w:rsidRPr="00C31E24">
              <w:rPr>
                <w:rFonts w:eastAsia="MS Mincho"/>
              </w:rPr>
              <w:t>"0F0F0F"</w:t>
            </w:r>
          </w:p>
        </w:tc>
        <w:tc>
          <w:tcPr>
            <w:tcW w:w="2187" w:type="dxa"/>
            <w:tcBorders>
              <w:top w:val="single" w:sz="4" w:space="0" w:color="auto"/>
              <w:bottom w:val="single" w:sz="4" w:space="0" w:color="auto"/>
            </w:tcBorders>
          </w:tcPr>
          <w:p w14:paraId="5C60AEEC" w14:textId="77777777" w:rsidR="00AD62C6" w:rsidRPr="00C31E24" w:rsidRDefault="00AD62C6" w:rsidP="00A54A67">
            <w:pPr>
              <w:pStyle w:val="TAL"/>
            </w:pPr>
            <w:r w:rsidRPr="00C31E24">
              <w:rPr>
                <w:rFonts w:eastAsia="MS PGothic"/>
              </w:rPr>
              <w:t>The selected value is randomly chosen - a</w:t>
            </w:r>
            <w:r w:rsidRPr="00C31E24">
              <w:t xml:space="preserve"> 6 digit hexadecimal number between 000000 and</w:t>
            </w:r>
          </w:p>
          <w:p w14:paraId="04237419" w14:textId="77777777" w:rsidR="00AD62C6" w:rsidRPr="00C31E24" w:rsidRDefault="00AD62C6" w:rsidP="00A54A67">
            <w:pPr>
              <w:pStyle w:val="TAL"/>
            </w:pPr>
            <w:r w:rsidRPr="00C31E24">
              <w:t>FFFFFF (see TS 23.003 [X] clause 15.2.</w:t>
            </w:r>
          </w:p>
          <w:p w14:paraId="5F2986D2" w14:textId="77777777" w:rsidR="00AD62C6" w:rsidRPr="00C31E24" w:rsidRDefault="00AD62C6" w:rsidP="00A54A67">
            <w:pPr>
              <w:pStyle w:val="TAL"/>
            </w:pPr>
            <w:r w:rsidRPr="00C31E24">
              <w:t>The coding of the MBMS Service ID is the responsibility of each administration</w:t>
            </w:r>
          </w:p>
        </w:tc>
        <w:tc>
          <w:tcPr>
            <w:tcW w:w="1367" w:type="dxa"/>
          </w:tcPr>
          <w:p w14:paraId="572618C7" w14:textId="77777777" w:rsidR="00AD62C6" w:rsidRPr="00C31E24" w:rsidRDefault="00AD62C6" w:rsidP="00A54A67">
            <w:pPr>
              <w:pStyle w:val="TAL"/>
            </w:pPr>
          </w:p>
        </w:tc>
        <w:tc>
          <w:tcPr>
            <w:tcW w:w="1184" w:type="dxa"/>
            <w:vAlign w:val="bottom"/>
          </w:tcPr>
          <w:p w14:paraId="6B91791C" w14:textId="77777777" w:rsidR="00AD62C6" w:rsidRPr="00C31E24" w:rsidRDefault="00AD62C6" w:rsidP="00A54A67">
            <w:pPr>
              <w:pStyle w:val="TAL"/>
            </w:pPr>
          </w:p>
        </w:tc>
      </w:tr>
      <w:tr w:rsidR="00AD62C6" w:rsidRPr="00C31E24" w14:paraId="37B58A7A" w14:textId="77777777" w:rsidTr="00A54A67">
        <w:tc>
          <w:tcPr>
            <w:tcW w:w="2709" w:type="dxa"/>
          </w:tcPr>
          <w:p w14:paraId="1E4B171B" w14:textId="77777777" w:rsidR="00AD62C6" w:rsidRPr="00C31E24" w:rsidRDefault="00AD62C6" w:rsidP="00A54A67">
            <w:pPr>
              <w:pStyle w:val="TAL"/>
            </w:pPr>
            <w:r w:rsidRPr="00C31E24">
              <w:t xml:space="preserve">    </w:t>
            </w:r>
            <w:r w:rsidRPr="00C31E24">
              <w:rPr>
                <w:rFonts w:eastAsia="MS Mincho"/>
              </w:rPr>
              <w:t xml:space="preserve">  MCC</w:t>
            </w:r>
          </w:p>
        </w:tc>
        <w:tc>
          <w:tcPr>
            <w:tcW w:w="2187" w:type="dxa"/>
          </w:tcPr>
          <w:p w14:paraId="41C238C8" w14:textId="77777777" w:rsidR="00AD62C6" w:rsidRPr="00C31E24" w:rsidRDefault="00AD62C6" w:rsidP="00A54A67">
            <w:pPr>
              <w:pStyle w:val="TAL"/>
            </w:pPr>
            <w:r w:rsidRPr="00C31E24">
              <w:rPr>
                <w:rFonts w:eastAsia="MS Mincho"/>
              </w:rPr>
              <w:t>The same value as for PLMN1 specified in Table 5.5.8.1-1</w:t>
            </w:r>
          </w:p>
        </w:tc>
        <w:tc>
          <w:tcPr>
            <w:tcW w:w="2187" w:type="dxa"/>
            <w:tcBorders>
              <w:top w:val="single" w:sz="4" w:space="0" w:color="auto"/>
              <w:bottom w:val="single" w:sz="4" w:space="0" w:color="auto"/>
            </w:tcBorders>
          </w:tcPr>
          <w:p w14:paraId="53091F8E" w14:textId="77777777" w:rsidR="00AD62C6" w:rsidRPr="00C31E24" w:rsidRDefault="00AD62C6" w:rsidP="00A54A67">
            <w:pPr>
              <w:pStyle w:val="TAL"/>
            </w:pPr>
            <w:r w:rsidRPr="00C31E24">
              <w:t>Mobile Country Code</w:t>
            </w:r>
          </w:p>
        </w:tc>
        <w:tc>
          <w:tcPr>
            <w:tcW w:w="1367" w:type="dxa"/>
          </w:tcPr>
          <w:p w14:paraId="200C6EB1" w14:textId="77777777" w:rsidR="00AD62C6" w:rsidRPr="00C31E24" w:rsidRDefault="00AD62C6" w:rsidP="00A54A67">
            <w:pPr>
              <w:pStyle w:val="TAL"/>
            </w:pPr>
          </w:p>
        </w:tc>
        <w:tc>
          <w:tcPr>
            <w:tcW w:w="1184" w:type="dxa"/>
            <w:vAlign w:val="bottom"/>
          </w:tcPr>
          <w:p w14:paraId="17FF498E" w14:textId="77777777" w:rsidR="00AD62C6" w:rsidRPr="00C31E24" w:rsidRDefault="00AD62C6" w:rsidP="00A54A67">
            <w:pPr>
              <w:pStyle w:val="TAL"/>
            </w:pPr>
          </w:p>
        </w:tc>
      </w:tr>
      <w:tr w:rsidR="00AD62C6" w:rsidRPr="00C31E24" w14:paraId="312DDF47" w14:textId="77777777" w:rsidTr="00A54A67">
        <w:tc>
          <w:tcPr>
            <w:tcW w:w="2709" w:type="dxa"/>
          </w:tcPr>
          <w:p w14:paraId="4A8E4582" w14:textId="77777777" w:rsidR="00AD62C6" w:rsidRPr="00C31E24" w:rsidRDefault="00AD62C6" w:rsidP="00A54A67">
            <w:pPr>
              <w:pStyle w:val="TAL"/>
            </w:pPr>
            <w:r w:rsidRPr="00C31E24">
              <w:t xml:space="preserve">    </w:t>
            </w:r>
            <w:r w:rsidRPr="00C31E24">
              <w:rPr>
                <w:rFonts w:eastAsia="MS Mincho"/>
              </w:rPr>
              <w:t xml:space="preserve">  MNC</w:t>
            </w:r>
          </w:p>
        </w:tc>
        <w:tc>
          <w:tcPr>
            <w:tcW w:w="2187" w:type="dxa"/>
          </w:tcPr>
          <w:p w14:paraId="4F0D683D" w14:textId="77777777" w:rsidR="00AD62C6" w:rsidRPr="00C31E24" w:rsidRDefault="00AD62C6" w:rsidP="00A54A67">
            <w:pPr>
              <w:pStyle w:val="TAL"/>
            </w:pPr>
            <w:r w:rsidRPr="00C31E24">
              <w:rPr>
                <w:rFonts w:eastAsia="MS Mincho"/>
              </w:rPr>
              <w:t>The same value as for PLMN1 specified in Table 5.5.8.1-1</w:t>
            </w:r>
          </w:p>
        </w:tc>
        <w:tc>
          <w:tcPr>
            <w:tcW w:w="2187" w:type="dxa"/>
            <w:tcBorders>
              <w:top w:val="single" w:sz="4" w:space="0" w:color="auto"/>
              <w:bottom w:val="single" w:sz="4" w:space="0" w:color="auto"/>
            </w:tcBorders>
          </w:tcPr>
          <w:p w14:paraId="5064C819" w14:textId="77777777" w:rsidR="00AD62C6" w:rsidRPr="00C31E24" w:rsidRDefault="00AD62C6" w:rsidP="00A54A67">
            <w:pPr>
              <w:pStyle w:val="TAL"/>
            </w:pPr>
            <w:r w:rsidRPr="00C31E24">
              <w:t>Mobile Network Code</w:t>
            </w:r>
          </w:p>
        </w:tc>
        <w:tc>
          <w:tcPr>
            <w:tcW w:w="1367" w:type="dxa"/>
          </w:tcPr>
          <w:p w14:paraId="455D3C0D" w14:textId="77777777" w:rsidR="00AD62C6" w:rsidRPr="00C31E24" w:rsidRDefault="00AD62C6" w:rsidP="00A54A67">
            <w:pPr>
              <w:pStyle w:val="TAL"/>
            </w:pPr>
          </w:p>
        </w:tc>
        <w:tc>
          <w:tcPr>
            <w:tcW w:w="1184" w:type="dxa"/>
            <w:vAlign w:val="bottom"/>
          </w:tcPr>
          <w:p w14:paraId="24D597D0" w14:textId="77777777" w:rsidR="00AD62C6" w:rsidRPr="00C31E24" w:rsidRDefault="00AD62C6" w:rsidP="00A54A67">
            <w:pPr>
              <w:pStyle w:val="TAL"/>
            </w:pPr>
          </w:p>
        </w:tc>
      </w:tr>
      <w:tr w:rsidR="00AD62C6" w:rsidRPr="00C31E24" w14:paraId="32ED5FFD" w14:textId="77777777" w:rsidTr="00A54A67">
        <w:tc>
          <w:tcPr>
            <w:tcW w:w="2709" w:type="dxa"/>
            <w:vAlign w:val="center"/>
          </w:tcPr>
          <w:p w14:paraId="47DB8308" w14:textId="77777777" w:rsidR="00AD62C6" w:rsidRPr="00C31E24" w:rsidRDefault="00AD62C6" w:rsidP="00A54A67">
            <w:pPr>
              <w:pStyle w:val="TAL"/>
            </w:pPr>
            <w:r w:rsidRPr="00C31E24">
              <w:t xml:space="preserve">    QCI</w:t>
            </w:r>
          </w:p>
        </w:tc>
        <w:tc>
          <w:tcPr>
            <w:tcW w:w="2187" w:type="dxa"/>
            <w:vAlign w:val="center"/>
          </w:tcPr>
          <w:p w14:paraId="4B3E9462" w14:textId="77777777" w:rsidR="00AD62C6" w:rsidRPr="00C31E24" w:rsidRDefault="00AD62C6" w:rsidP="00A54A67">
            <w:pPr>
              <w:pStyle w:val="TAL"/>
            </w:pPr>
            <w:r w:rsidRPr="00C31E24">
              <w:t>"67"</w:t>
            </w:r>
          </w:p>
        </w:tc>
        <w:tc>
          <w:tcPr>
            <w:tcW w:w="2187" w:type="dxa"/>
            <w:tcBorders>
              <w:top w:val="single" w:sz="4" w:space="0" w:color="auto"/>
              <w:bottom w:val="single" w:sz="4" w:space="0" w:color="auto"/>
            </w:tcBorders>
          </w:tcPr>
          <w:p w14:paraId="3ACF6292" w14:textId="77777777" w:rsidR="00AD62C6" w:rsidRPr="00C31E24" w:rsidRDefault="00AD62C6" w:rsidP="00A54A67">
            <w:pPr>
              <w:pStyle w:val="TAL"/>
            </w:pPr>
          </w:p>
        </w:tc>
        <w:tc>
          <w:tcPr>
            <w:tcW w:w="1367" w:type="dxa"/>
          </w:tcPr>
          <w:p w14:paraId="41055541" w14:textId="77777777" w:rsidR="00AD62C6" w:rsidRPr="00C31E24" w:rsidRDefault="00AD62C6" w:rsidP="00A54A67">
            <w:pPr>
              <w:pStyle w:val="TAL"/>
            </w:pPr>
          </w:p>
        </w:tc>
        <w:tc>
          <w:tcPr>
            <w:tcW w:w="1184" w:type="dxa"/>
            <w:vAlign w:val="bottom"/>
          </w:tcPr>
          <w:p w14:paraId="04A46CC4" w14:textId="77777777" w:rsidR="00AD62C6" w:rsidRPr="00C31E24" w:rsidRDefault="00AD62C6" w:rsidP="00A54A67">
            <w:pPr>
              <w:pStyle w:val="TAL"/>
            </w:pPr>
          </w:p>
        </w:tc>
      </w:tr>
      <w:tr w:rsidR="00AD62C6" w:rsidRPr="00C31E24" w14:paraId="32D45CEB" w14:textId="77777777" w:rsidTr="00A54A67">
        <w:tc>
          <w:tcPr>
            <w:tcW w:w="2709" w:type="dxa"/>
            <w:vAlign w:val="center"/>
          </w:tcPr>
          <w:p w14:paraId="57883D02" w14:textId="77777777" w:rsidR="00AD62C6" w:rsidRPr="00C31E24" w:rsidRDefault="00AD62C6" w:rsidP="00A54A67">
            <w:pPr>
              <w:pStyle w:val="TAL"/>
            </w:pPr>
            <w:r w:rsidRPr="00C31E24">
              <w:t xml:space="preserve">    mbms-service-areas</w:t>
            </w:r>
          </w:p>
        </w:tc>
        <w:tc>
          <w:tcPr>
            <w:tcW w:w="2187" w:type="dxa"/>
            <w:vAlign w:val="center"/>
          </w:tcPr>
          <w:p w14:paraId="2099563D" w14:textId="77777777" w:rsidR="00AD62C6" w:rsidRPr="00C31E24" w:rsidRDefault="00AD62C6" w:rsidP="00A54A67">
            <w:pPr>
              <w:pStyle w:val="TAL"/>
            </w:pPr>
            <w:r w:rsidRPr="00C31E24">
              <w:t>"0"</w:t>
            </w:r>
          </w:p>
        </w:tc>
        <w:tc>
          <w:tcPr>
            <w:tcW w:w="2187" w:type="dxa"/>
            <w:tcBorders>
              <w:top w:val="single" w:sz="4" w:space="0" w:color="auto"/>
              <w:bottom w:val="single" w:sz="4" w:space="0" w:color="auto"/>
            </w:tcBorders>
          </w:tcPr>
          <w:p w14:paraId="358E13D7" w14:textId="77777777" w:rsidR="00AD62C6" w:rsidRPr="00C31E24" w:rsidRDefault="00AD62C6" w:rsidP="00A54A67">
            <w:pPr>
              <w:pStyle w:val="TAL"/>
              <w:rPr>
                <w:rFonts w:eastAsia="MS PGothic"/>
              </w:rPr>
            </w:pPr>
            <w:r w:rsidRPr="00C31E24">
              <w:rPr>
                <w:rFonts w:eastAsia="MS PGothic"/>
              </w:rPr>
              <w:t>The selected value is randomly chosen.</w:t>
            </w:r>
          </w:p>
          <w:p w14:paraId="269BE2FE" w14:textId="77777777" w:rsidR="00AD62C6" w:rsidRPr="00C31E24" w:rsidRDefault="00AD62C6" w:rsidP="00A54A67">
            <w:pPr>
              <w:pStyle w:val="TAL"/>
            </w:pPr>
            <w:r w:rsidRPr="00C31E24">
              <w:t>The value 0 has a special meaning; it shall denote the whole PLMN as the MBMS Service Area</w:t>
            </w:r>
          </w:p>
        </w:tc>
        <w:tc>
          <w:tcPr>
            <w:tcW w:w="1367" w:type="dxa"/>
          </w:tcPr>
          <w:p w14:paraId="455FF37A" w14:textId="77777777" w:rsidR="00AD62C6" w:rsidRPr="00C31E24" w:rsidRDefault="00AD62C6" w:rsidP="00A54A67">
            <w:pPr>
              <w:pStyle w:val="TAL"/>
            </w:pPr>
          </w:p>
        </w:tc>
        <w:tc>
          <w:tcPr>
            <w:tcW w:w="1184" w:type="dxa"/>
            <w:vAlign w:val="bottom"/>
          </w:tcPr>
          <w:p w14:paraId="0D0C7AEC" w14:textId="77777777" w:rsidR="00AD62C6" w:rsidRPr="00C31E24" w:rsidRDefault="00AD62C6" w:rsidP="00A54A67">
            <w:pPr>
              <w:pStyle w:val="TAL"/>
            </w:pPr>
          </w:p>
        </w:tc>
      </w:tr>
      <w:tr w:rsidR="00AD62C6" w:rsidRPr="00C31E24" w14:paraId="636E6B7D" w14:textId="77777777" w:rsidTr="00A54A67">
        <w:tc>
          <w:tcPr>
            <w:tcW w:w="2709" w:type="dxa"/>
            <w:vAlign w:val="center"/>
          </w:tcPr>
          <w:p w14:paraId="17FD6B28" w14:textId="77777777" w:rsidR="00AD62C6" w:rsidRPr="00C31E24" w:rsidRDefault="00AD62C6" w:rsidP="00A54A67">
            <w:pPr>
              <w:pStyle w:val="TAL"/>
            </w:pPr>
            <w:r w:rsidRPr="00C31E24">
              <w:t xml:space="preserve">    GPMS</w:t>
            </w:r>
          </w:p>
        </w:tc>
        <w:tc>
          <w:tcPr>
            <w:tcW w:w="2187" w:type="dxa"/>
            <w:vAlign w:val="center"/>
          </w:tcPr>
          <w:p w14:paraId="70049174" w14:textId="77777777" w:rsidR="00AD62C6" w:rsidRPr="00C31E24" w:rsidRDefault="00AD62C6" w:rsidP="00A54A67">
            <w:pPr>
              <w:pStyle w:val="TAL"/>
            </w:pPr>
            <w:r w:rsidRPr="00C31E24">
              <w:t>"3"</w:t>
            </w:r>
          </w:p>
        </w:tc>
        <w:tc>
          <w:tcPr>
            <w:tcW w:w="2187" w:type="dxa"/>
            <w:tcBorders>
              <w:top w:val="single" w:sz="4" w:space="0" w:color="auto"/>
              <w:bottom w:val="single" w:sz="4" w:space="0" w:color="auto"/>
            </w:tcBorders>
          </w:tcPr>
          <w:p w14:paraId="7A4D0A9F" w14:textId="77777777" w:rsidR="00AD62C6" w:rsidRPr="00C31E24" w:rsidRDefault="00AD62C6" w:rsidP="00A54A67">
            <w:pPr>
              <w:pStyle w:val="TAL"/>
            </w:pPr>
          </w:p>
        </w:tc>
        <w:tc>
          <w:tcPr>
            <w:tcW w:w="1367" w:type="dxa"/>
          </w:tcPr>
          <w:p w14:paraId="789D5CC9" w14:textId="77777777" w:rsidR="00AD62C6" w:rsidRPr="00C31E24" w:rsidRDefault="00AD62C6" w:rsidP="00A54A67">
            <w:pPr>
              <w:pStyle w:val="TAL"/>
            </w:pPr>
          </w:p>
        </w:tc>
        <w:tc>
          <w:tcPr>
            <w:tcW w:w="1184" w:type="dxa"/>
            <w:vAlign w:val="bottom"/>
          </w:tcPr>
          <w:p w14:paraId="47FD81EE" w14:textId="77777777" w:rsidR="00AD62C6" w:rsidRPr="00C31E24" w:rsidRDefault="00AD62C6" w:rsidP="00A54A67">
            <w:pPr>
              <w:pStyle w:val="TAL"/>
            </w:pPr>
          </w:p>
        </w:tc>
      </w:tr>
      <w:tr w:rsidR="00AD62C6" w:rsidRPr="00C31E24" w14:paraId="5CB02DC5" w14:textId="77777777" w:rsidTr="00A54A67">
        <w:tc>
          <w:tcPr>
            <w:tcW w:w="2709" w:type="dxa"/>
            <w:vAlign w:val="center"/>
          </w:tcPr>
          <w:p w14:paraId="1E1E870F" w14:textId="77777777" w:rsidR="00AD62C6" w:rsidRPr="00C31E24" w:rsidRDefault="00AD62C6" w:rsidP="00A54A67">
            <w:pPr>
              <w:pStyle w:val="TAL"/>
            </w:pPr>
            <w:r w:rsidRPr="00C31E24">
              <w:t xml:space="preserve">  version</w:t>
            </w:r>
          </w:p>
        </w:tc>
        <w:tc>
          <w:tcPr>
            <w:tcW w:w="2187" w:type="dxa"/>
            <w:vAlign w:val="center"/>
          </w:tcPr>
          <w:p w14:paraId="14300C77" w14:textId="77777777" w:rsidR="00AD62C6" w:rsidRPr="00C31E24" w:rsidRDefault="00AD62C6" w:rsidP="00A54A67">
            <w:pPr>
              <w:pStyle w:val="TAL"/>
            </w:pPr>
            <w:r w:rsidRPr="00C31E24">
              <w:t>"1"</w:t>
            </w:r>
          </w:p>
        </w:tc>
        <w:tc>
          <w:tcPr>
            <w:tcW w:w="2187" w:type="dxa"/>
            <w:tcBorders>
              <w:top w:val="single" w:sz="4" w:space="0" w:color="auto"/>
              <w:bottom w:val="single" w:sz="4" w:space="0" w:color="auto"/>
            </w:tcBorders>
          </w:tcPr>
          <w:p w14:paraId="125AE5AF" w14:textId="77777777" w:rsidR="00AD62C6" w:rsidRPr="00C31E24" w:rsidRDefault="00AD62C6" w:rsidP="00A54A67">
            <w:pPr>
              <w:pStyle w:val="TAL"/>
            </w:pPr>
          </w:p>
        </w:tc>
        <w:tc>
          <w:tcPr>
            <w:tcW w:w="1367" w:type="dxa"/>
          </w:tcPr>
          <w:p w14:paraId="442A23BF" w14:textId="77777777" w:rsidR="00AD62C6" w:rsidRPr="00C31E24" w:rsidRDefault="00AD62C6" w:rsidP="00A54A67">
            <w:pPr>
              <w:pStyle w:val="TAL"/>
            </w:pPr>
            <w:r w:rsidRPr="00C31E24">
              <w:t>TS 24.281 [26] clause 16.3.2</w:t>
            </w:r>
          </w:p>
        </w:tc>
        <w:tc>
          <w:tcPr>
            <w:tcW w:w="1184" w:type="dxa"/>
            <w:vAlign w:val="bottom"/>
          </w:tcPr>
          <w:p w14:paraId="1FAA2091" w14:textId="77777777" w:rsidR="00AD62C6" w:rsidRPr="00C31E24" w:rsidRDefault="00AD62C6" w:rsidP="00A54A67">
            <w:pPr>
              <w:pStyle w:val="TAL"/>
            </w:pPr>
          </w:p>
        </w:tc>
      </w:tr>
    </w:tbl>
    <w:p w14:paraId="6DD8C943" w14:textId="77777777" w:rsidR="00AD62C6" w:rsidRPr="00C31E24" w:rsidRDefault="00AD62C6" w:rsidP="00AD62C6"/>
    <w:p w14:paraId="30AE025B" w14:textId="77777777" w:rsidR="00AD62C6" w:rsidRPr="00C31E24" w:rsidRDefault="00AD62C6" w:rsidP="00AD62C6">
      <w:pPr>
        <w:pStyle w:val="TH"/>
      </w:pPr>
      <w:r w:rsidRPr="00C31E24">
        <w:t>Table 6.8.1.3.3-9: MCVideo-Info in SIP MESSAGE (Table 6.8.1.3.3-6)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0F477321" w14:textId="77777777" w:rsidTr="00A54A67">
        <w:trPr>
          <w:tblHeader/>
        </w:trPr>
        <w:tc>
          <w:tcPr>
            <w:tcW w:w="9634" w:type="dxa"/>
            <w:gridSpan w:val="5"/>
          </w:tcPr>
          <w:p w14:paraId="1E9D3002" w14:textId="77777777" w:rsidR="00AD62C6" w:rsidRPr="00C31E24" w:rsidRDefault="00AD62C6" w:rsidP="00A54A67">
            <w:pPr>
              <w:pStyle w:val="TAL"/>
            </w:pPr>
            <w:r w:rsidRPr="00C31E24">
              <w:t>Derivation Path: TS 24.281 [26] clause F.2</w:t>
            </w:r>
          </w:p>
        </w:tc>
      </w:tr>
      <w:tr w:rsidR="00AD62C6" w:rsidRPr="00C31E24" w14:paraId="30248359" w14:textId="77777777" w:rsidTr="00A54A67">
        <w:tc>
          <w:tcPr>
            <w:tcW w:w="2709" w:type="dxa"/>
          </w:tcPr>
          <w:p w14:paraId="43186785" w14:textId="77777777" w:rsidR="00AD62C6" w:rsidRPr="00C31E24" w:rsidRDefault="00AD62C6" w:rsidP="00A54A67">
            <w:pPr>
              <w:pStyle w:val="TAH"/>
            </w:pPr>
            <w:r w:rsidRPr="00C31E24">
              <w:t>Information Element</w:t>
            </w:r>
          </w:p>
        </w:tc>
        <w:tc>
          <w:tcPr>
            <w:tcW w:w="2187" w:type="dxa"/>
          </w:tcPr>
          <w:p w14:paraId="1A482B71"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5DB74486" w14:textId="77777777" w:rsidR="00AD62C6" w:rsidRPr="00C31E24" w:rsidRDefault="00AD62C6" w:rsidP="00A54A67">
            <w:pPr>
              <w:pStyle w:val="TAH"/>
            </w:pPr>
            <w:r w:rsidRPr="00C31E24">
              <w:t>Comment</w:t>
            </w:r>
          </w:p>
        </w:tc>
        <w:tc>
          <w:tcPr>
            <w:tcW w:w="1367" w:type="dxa"/>
          </w:tcPr>
          <w:p w14:paraId="5ACCA48A" w14:textId="77777777" w:rsidR="00AD62C6" w:rsidRPr="00C31E24" w:rsidRDefault="00AD62C6" w:rsidP="00A54A67">
            <w:pPr>
              <w:pStyle w:val="TAH"/>
            </w:pPr>
            <w:r w:rsidRPr="00C31E24">
              <w:t>Reference</w:t>
            </w:r>
          </w:p>
        </w:tc>
        <w:tc>
          <w:tcPr>
            <w:tcW w:w="1184" w:type="dxa"/>
          </w:tcPr>
          <w:p w14:paraId="77D1367E" w14:textId="77777777" w:rsidR="00AD62C6" w:rsidRPr="00C31E24" w:rsidRDefault="00AD62C6" w:rsidP="00A54A67">
            <w:pPr>
              <w:pStyle w:val="TAH"/>
            </w:pPr>
            <w:r w:rsidRPr="00C31E24">
              <w:t>Condition</w:t>
            </w:r>
          </w:p>
        </w:tc>
      </w:tr>
      <w:tr w:rsidR="00AD62C6" w:rsidRPr="00C31E24" w14:paraId="5EE66E9C" w14:textId="77777777" w:rsidTr="00A54A67">
        <w:tc>
          <w:tcPr>
            <w:tcW w:w="2709" w:type="dxa"/>
          </w:tcPr>
          <w:p w14:paraId="03CFC5AD" w14:textId="77777777" w:rsidR="00AD62C6" w:rsidRPr="00C31E24" w:rsidRDefault="00AD62C6" w:rsidP="00A54A67">
            <w:pPr>
              <w:pStyle w:val="TAL"/>
            </w:pPr>
            <w:r w:rsidRPr="00C31E24">
              <w:t>mcvideoinfo</w:t>
            </w:r>
          </w:p>
        </w:tc>
        <w:tc>
          <w:tcPr>
            <w:tcW w:w="2187" w:type="dxa"/>
          </w:tcPr>
          <w:p w14:paraId="54DF373E" w14:textId="77777777" w:rsidR="00AD62C6" w:rsidRPr="00C31E24" w:rsidRDefault="00AD62C6" w:rsidP="00A54A67">
            <w:pPr>
              <w:pStyle w:val="TAL"/>
            </w:pPr>
          </w:p>
        </w:tc>
        <w:tc>
          <w:tcPr>
            <w:tcW w:w="2187" w:type="dxa"/>
            <w:tcBorders>
              <w:top w:val="single" w:sz="4" w:space="0" w:color="auto"/>
              <w:bottom w:val="single" w:sz="4" w:space="0" w:color="auto"/>
            </w:tcBorders>
          </w:tcPr>
          <w:p w14:paraId="1257249C" w14:textId="77777777" w:rsidR="00AD62C6" w:rsidRPr="00C31E24" w:rsidRDefault="00AD62C6" w:rsidP="00A54A67">
            <w:pPr>
              <w:pStyle w:val="TAL"/>
            </w:pPr>
          </w:p>
        </w:tc>
        <w:tc>
          <w:tcPr>
            <w:tcW w:w="1367" w:type="dxa"/>
          </w:tcPr>
          <w:p w14:paraId="34243B68" w14:textId="77777777" w:rsidR="00AD62C6" w:rsidRPr="00C31E24" w:rsidRDefault="00AD62C6" w:rsidP="00A54A67">
            <w:pPr>
              <w:pStyle w:val="TAL"/>
            </w:pPr>
          </w:p>
        </w:tc>
        <w:tc>
          <w:tcPr>
            <w:tcW w:w="1184" w:type="dxa"/>
            <w:vAlign w:val="bottom"/>
          </w:tcPr>
          <w:p w14:paraId="6D07CA3D" w14:textId="77777777" w:rsidR="00AD62C6" w:rsidRPr="00C31E24" w:rsidRDefault="00AD62C6" w:rsidP="00A54A67">
            <w:pPr>
              <w:pStyle w:val="TAL"/>
            </w:pPr>
          </w:p>
        </w:tc>
      </w:tr>
      <w:tr w:rsidR="00AD62C6" w:rsidRPr="00C31E24" w14:paraId="4FED4C2D" w14:textId="77777777" w:rsidTr="00A54A67">
        <w:tc>
          <w:tcPr>
            <w:tcW w:w="2709" w:type="dxa"/>
          </w:tcPr>
          <w:p w14:paraId="492E389A" w14:textId="77777777" w:rsidR="00AD62C6" w:rsidRPr="00C31E24" w:rsidDel="006C0DA3" w:rsidRDefault="00AD62C6" w:rsidP="00A54A67">
            <w:pPr>
              <w:pStyle w:val="TAL"/>
            </w:pPr>
            <w:r w:rsidRPr="00C31E24">
              <w:t xml:space="preserve">  mcvideo-Params</w:t>
            </w:r>
          </w:p>
        </w:tc>
        <w:tc>
          <w:tcPr>
            <w:tcW w:w="2187" w:type="dxa"/>
            <w:vAlign w:val="center"/>
          </w:tcPr>
          <w:p w14:paraId="0D3E554C" w14:textId="77777777" w:rsidR="00AD62C6" w:rsidRPr="00C31E24" w:rsidRDefault="00AD62C6" w:rsidP="00A54A67">
            <w:pPr>
              <w:pStyle w:val="TAL"/>
            </w:pPr>
          </w:p>
        </w:tc>
        <w:tc>
          <w:tcPr>
            <w:tcW w:w="2187" w:type="dxa"/>
            <w:tcBorders>
              <w:top w:val="single" w:sz="4" w:space="0" w:color="auto"/>
              <w:bottom w:val="single" w:sz="4" w:space="0" w:color="auto"/>
            </w:tcBorders>
          </w:tcPr>
          <w:p w14:paraId="2B5B06EC" w14:textId="77777777" w:rsidR="00AD62C6" w:rsidRPr="00C31E24" w:rsidRDefault="00AD62C6" w:rsidP="00A54A67">
            <w:pPr>
              <w:pStyle w:val="TAL"/>
            </w:pPr>
          </w:p>
        </w:tc>
        <w:tc>
          <w:tcPr>
            <w:tcW w:w="1367" w:type="dxa"/>
          </w:tcPr>
          <w:p w14:paraId="5E255C0E" w14:textId="77777777" w:rsidR="00AD62C6" w:rsidRPr="00C31E24" w:rsidRDefault="00AD62C6" w:rsidP="00A54A67">
            <w:pPr>
              <w:pStyle w:val="TAL"/>
            </w:pPr>
          </w:p>
        </w:tc>
        <w:tc>
          <w:tcPr>
            <w:tcW w:w="1184" w:type="dxa"/>
            <w:vAlign w:val="bottom"/>
          </w:tcPr>
          <w:p w14:paraId="5A497A7F" w14:textId="77777777" w:rsidR="00AD62C6" w:rsidRPr="00C31E24" w:rsidRDefault="00AD62C6" w:rsidP="00A54A67">
            <w:pPr>
              <w:pStyle w:val="TAL"/>
            </w:pPr>
          </w:p>
        </w:tc>
      </w:tr>
      <w:tr w:rsidR="00AD62C6" w:rsidRPr="00C31E24" w14:paraId="3BBE05B8" w14:textId="77777777" w:rsidTr="00A54A67">
        <w:tc>
          <w:tcPr>
            <w:tcW w:w="2709" w:type="dxa"/>
          </w:tcPr>
          <w:p w14:paraId="5D9045B8" w14:textId="77777777" w:rsidR="00AD62C6" w:rsidRPr="00C31E24" w:rsidRDefault="00AD62C6" w:rsidP="00A54A67">
            <w:pPr>
              <w:pStyle w:val="TAL"/>
            </w:pPr>
            <w:r w:rsidRPr="00C31E24">
              <w:t xml:space="preserve">    mcvideo-calling-user-id</w:t>
            </w:r>
          </w:p>
        </w:tc>
        <w:tc>
          <w:tcPr>
            <w:tcW w:w="2187" w:type="dxa"/>
            <w:vAlign w:val="center"/>
          </w:tcPr>
          <w:p w14:paraId="02CF88DA"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6EC1C0F9" w14:textId="77777777" w:rsidR="00AD62C6" w:rsidRPr="00C31E24" w:rsidRDefault="00AD62C6" w:rsidP="00A54A67">
            <w:pPr>
              <w:pStyle w:val="TAL"/>
            </w:pPr>
          </w:p>
        </w:tc>
        <w:tc>
          <w:tcPr>
            <w:tcW w:w="1367" w:type="dxa"/>
          </w:tcPr>
          <w:p w14:paraId="1A150FFD" w14:textId="77777777" w:rsidR="00AD62C6" w:rsidRPr="00C31E24" w:rsidRDefault="00AD62C6" w:rsidP="00A54A67">
            <w:pPr>
              <w:pStyle w:val="TAL"/>
            </w:pPr>
          </w:p>
        </w:tc>
        <w:tc>
          <w:tcPr>
            <w:tcW w:w="1184" w:type="dxa"/>
            <w:vAlign w:val="bottom"/>
          </w:tcPr>
          <w:p w14:paraId="35132D4F" w14:textId="77777777" w:rsidR="00AD62C6" w:rsidRPr="00C31E24" w:rsidRDefault="00AD62C6" w:rsidP="00A54A67">
            <w:pPr>
              <w:pStyle w:val="TAL"/>
            </w:pPr>
          </w:p>
        </w:tc>
      </w:tr>
    </w:tbl>
    <w:p w14:paraId="03EE2B67" w14:textId="77777777" w:rsidR="00AD62C6" w:rsidRPr="00C31E24" w:rsidRDefault="00AD62C6" w:rsidP="00AD62C6"/>
    <w:p w14:paraId="6303D3CD" w14:textId="77777777" w:rsidR="00AD62C6" w:rsidRPr="00C31E24" w:rsidRDefault="00AD62C6" w:rsidP="00AD62C6">
      <w:pPr>
        <w:pStyle w:val="TH"/>
      </w:pPr>
      <w:r w:rsidRPr="00C31E24">
        <w:t>Table 6.8.1.3.3-10: SIP MESSAGE (Step 7, Table 6.8.1.3.2-1; 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7085B68A" w14:textId="77777777" w:rsidTr="00A54A67">
        <w:trPr>
          <w:tblHeader/>
        </w:trPr>
        <w:tc>
          <w:tcPr>
            <w:tcW w:w="9634" w:type="dxa"/>
            <w:gridSpan w:val="5"/>
          </w:tcPr>
          <w:p w14:paraId="24E140F5" w14:textId="77777777" w:rsidR="00AD62C6" w:rsidRPr="00C31E24" w:rsidRDefault="00AD62C6" w:rsidP="00A54A67">
            <w:pPr>
              <w:pStyle w:val="TAL"/>
            </w:pPr>
            <w:r w:rsidRPr="00C31E24">
              <w:t>Derivation Path: TS 36.579-1 [2], Table 5.5.2.7.1-1</w:t>
            </w:r>
          </w:p>
        </w:tc>
      </w:tr>
      <w:tr w:rsidR="00AD62C6" w:rsidRPr="00C31E24" w14:paraId="47F94E7E" w14:textId="77777777" w:rsidTr="00A54A67">
        <w:tc>
          <w:tcPr>
            <w:tcW w:w="2709" w:type="dxa"/>
          </w:tcPr>
          <w:p w14:paraId="54B8CD88" w14:textId="77777777" w:rsidR="00AD62C6" w:rsidRPr="00C31E24" w:rsidRDefault="00AD62C6" w:rsidP="00A54A67">
            <w:pPr>
              <w:pStyle w:val="TAH"/>
            </w:pPr>
            <w:r w:rsidRPr="00C31E24">
              <w:t>Information Element</w:t>
            </w:r>
          </w:p>
        </w:tc>
        <w:tc>
          <w:tcPr>
            <w:tcW w:w="2187" w:type="dxa"/>
          </w:tcPr>
          <w:p w14:paraId="50B1CEEB"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505BF885" w14:textId="77777777" w:rsidR="00AD62C6" w:rsidRPr="00C31E24" w:rsidRDefault="00AD62C6" w:rsidP="00A54A67">
            <w:pPr>
              <w:pStyle w:val="TAH"/>
            </w:pPr>
            <w:r w:rsidRPr="00C31E24">
              <w:t>Comment</w:t>
            </w:r>
          </w:p>
        </w:tc>
        <w:tc>
          <w:tcPr>
            <w:tcW w:w="1367" w:type="dxa"/>
          </w:tcPr>
          <w:p w14:paraId="7359D669" w14:textId="77777777" w:rsidR="00AD62C6" w:rsidRPr="00C31E24" w:rsidRDefault="00AD62C6" w:rsidP="00A54A67">
            <w:pPr>
              <w:pStyle w:val="TAH"/>
            </w:pPr>
            <w:r w:rsidRPr="00C31E24">
              <w:t>Reference</w:t>
            </w:r>
          </w:p>
        </w:tc>
        <w:tc>
          <w:tcPr>
            <w:tcW w:w="1184" w:type="dxa"/>
          </w:tcPr>
          <w:p w14:paraId="58838104" w14:textId="77777777" w:rsidR="00AD62C6" w:rsidRPr="00C31E24" w:rsidRDefault="00AD62C6" w:rsidP="00A54A67">
            <w:pPr>
              <w:pStyle w:val="TAH"/>
            </w:pPr>
            <w:r w:rsidRPr="00C31E24">
              <w:t>Condition</w:t>
            </w:r>
          </w:p>
        </w:tc>
      </w:tr>
      <w:tr w:rsidR="00AD62C6" w:rsidRPr="00C31E24" w14:paraId="356DCBDD" w14:textId="77777777" w:rsidTr="00A54A67">
        <w:tc>
          <w:tcPr>
            <w:tcW w:w="2709" w:type="dxa"/>
            <w:vAlign w:val="center"/>
          </w:tcPr>
          <w:p w14:paraId="42452206" w14:textId="77777777" w:rsidR="00AD62C6" w:rsidRPr="00C31E24" w:rsidRDefault="00AD62C6" w:rsidP="00A54A67">
            <w:pPr>
              <w:pStyle w:val="TAL"/>
              <w:rPr>
                <w:b/>
                <w:bCs/>
              </w:rPr>
            </w:pPr>
            <w:r w:rsidRPr="00C31E24">
              <w:rPr>
                <w:b/>
                <w:bCs/>
              </w:rPr>
              <w:t>Message-body</w:t>
            </w:r>
          </w:p>
        </w:tc>
        <w:tc>
          <w:tcPr>
            <w:tcW w:w="2187" w:type="dxa"/>
          </w:tcPr>
          <w:p w14:paraId="71370962" w14:textId="77777777" w:rsidR="00AD62C6" w:rsidRPr="00C31E24" w:rsidRDefault="00AD62C6" w:rsidP="00A54A67">
            <w:pPr>
              <w:pStyle w:val="TAL"/>
            </w:pPr>
          </w:p>
        </w:tc>
        <w:tc>
          <w:tcPr>
            <w:tcW w:w="2187" w:type="dxa"/>
            <w:tcBorders>
              <w:top w:val="single" w:sz="4" w:space="0" w:color="auto"/>
              <w:bottom w:val="single" w:sz="4" w:space="0" w:color="auto"/>
            </w:tcBorders>
          </w:tcPr>
          <w:p w14:paraId="676FE032" w14:textId="77777777" w:rsidR="00AD62C6" w:rsidRPr="00C31E24" w:rsidRDefault="00AD62C6" w:rsidP="00A54A67">
            <w:pPr>
              <w:pStyle w:val="TAL"/>
            </w:pPr>
          </w:p>
        </w:tc>
        <w:tc>
          <w:tcPr>
            <w:tcW w:w="1367" w:type="dxa"/>
          </w:tcPr>
          <w:p w14:paraId="49F8D812" w14:textId="77777777" w:rsidR="00AD62C6" w:rsidRPr="00C31E24" w:rsidRDefault="00AD62C6" w:rsidP="00A54A67">
            <w:pPr>
              <w:pStyle w:val="TAL"/>
            </w:pPr>
          </w:p>
        </w:tc>
        <w:tc>
          <w:tcPr>
            <w:tcW w:w="1184" w:type="dxa"/>
            <w:vAlign w:val="bottom"/>
          </w:tcPr>
          <w:p w14:paraId="6A8618AE" w14:textId="77777777" w:rsidR="00AD62C6" w:rsidRPr="00C31E24" w:rsidRDefault="00AD62C6" w:rsidP="00A54A67">
            <w:pPr>
              <w:pStyle w:val="TAL"/>
            </w:pPr>
          </w:p>
        </w:tc>
      </w:tr>
      <w:tr w:rsidR="00AD62C6" w:rsidRPr="00C31E24" w14:paraId="21608687" w14:textId="77777777" w:rsidTr="00A54A67">
        <w:tc>
          <w:tcPr>
            <w:tcW w:w="2709" w:type="dxa"/>
            <w:vAlign w:val="center"/>
          </w:tcPr>
          <w:p w14:paraId="5032B267" w14:textId="77777777" w:rsidR="00AD62C6" w:rsidRPr="00C31E24" w:rsidDel="006C0DA3" w:rsidRDefault="00AD62C6" w:rsidP="00A54A67">
            <w:pPr>
              <w:pStyle w:val="TAL"/>
            </w:pPr>
            <w:r w:rsidRPr="00C31E24">
              <w:t xml:space="preserve">  MIME body part</w:t>
            </w:r>
          </w:p>
        </w:tc>
        <w:tc>
          <w:tcPr>
            <w:tcW w:w="2187" w:type="dxa"/>
            <w:vAlign w:val="center"/>
          </w:tcPr>
          <w:p w14:paraId="43F30072" w14:textId="77777777" w:rsidR="00AD62C6" w:rsidRPr="00C31E24" w:rsidRDefault="00AD62C6" w:rsidP="00A54A67">
            <w:pPr>
              <w:pStyle w:val="TAL"/>
            </w:pPr>
          </w:p>
        </w:tc>
        <w:tc>
          <w:tcPr>
            <w:tcW w:w="2187" w:type="dxa"/>
            <w:tcBorders>
              <w:top w:val="single" w:sz="4" w:space="0" w:color="auto"/>
              <w:bottom w:val="single" w:sz="4" w:space="0" w:color="auto"/>
            </w:tcBorders>
          </w:tcPr>
          <w:p w14:paraId="5C64E5E3" w14:textId="77777777" w:rsidR="00AD62C6" w:rsidRPr="00C31E24" w:rsidRDefault="00AD62C6" w:rsidP="00A54A67">
            <w:pPr>
              <w:pStyle w:val="TAL"/>
              <w:rPr>
                <w:b/>
                <w:bCs/>
              </w:rPr>
            </w:pPr>
            <w:r w:rsidRPr="00C31E24">
              <w:rPr>
                <w:b/>
                <w:bCs/>
              </w:rPr>
              <w:t>MCVideo MBMS Usage Info</w:t>
            </w:r>
          </w:p>
        </w:tc>
        <w:tc>
          <w:tcPr>
            <w:tcW w:w="1367" w:type="dxa"/>
          </w:tcPr>
          <w:p w14:paraId="25D41274" w14:textId="77777777" w:rsidR="00AD62C6" w:rsidRPr="00C31E24" w:rsidRDefault="00AD62C6" w:rsidP="00A54A67">
            <w:pPr>
              <w:pStyle w:val="TAL"/>
            </w:pPr>
          </w:p>
        </w:tc>
        <w:tc>
          <w:tcPr>
            <w:tcW w:w="1184" w:type="dxa"/>
            <w:vAlign w:val="bottom"/>
          </w:tcPr>
          <w:p w14:paraId="53D4AF93" w14:textId="77777777" w:rsidR="00AD62C6" w:rsidRPr="00C31E24" w:rsidRDefault="00AD62C6" w:rsidP="00A54A67">
            <w:pPr>
              <w:pStyle w:val="TAL"/>
            </w:pPr>
          </w:p>
        </w:tc>
      </w:tr>
      <w:tr w:rsidR="00AD62C6" w:rsidRPr="00C31E24" w14:paraId="68ADE823" w14:textId="77777777" w:rsidTr="00A54A67">
        <w:tc>
          <w:tcPr>
            <w:tcW w:w="2709" w:type="dxa"/>
            <w:vAlign w:val="center"/>
          </w:tcPr>
          <w:p w14:paraId="0F15A0A5" w14:textId="77777777" w:rsidR="00AD62C6" w:rsidRPr="00C31E24" w:rsidRDefault="00AD62C6" w:rsidP="00A54A67">
            <w:pPr>
              <w:pStyle w:val="TAL"/>
            </w:pPr>
            <w:r w:rsidRPr="00C31E24">
              <w:t xml:space="preserve">    MIME-part-headers</w:t>
            </w:r>
          </w:p>
        </w:tc>
        <w:tc>
          <w:tcPr>
            <w:tcW w:w="2187" w:type="dxa"/>
            <w:vAlign w:val="center"/>
          </w:tcPr>
          <w:p w14:paraId="4BC084E0" w14:textId="77777777" w:rsidR="00AD62C6" w:rsidRPr="00C31E24" w:rsidRDefault="00AD62C6" w:rsidP="00A54A67">
            <w:pPr>
              <w:pStyle w:val="TAL"/>
            </w:pPr>
          </w:p>
        </w:tc>
        <w:tc>
          <w:tcPr>
            <w:tcW w:w="2187" w:type="dxa"/>
            <w:tcBorders>
              <w:top w:val="single" w:sz="4" w:space="0" w:color="auto"/>
              <w:bottom w:val="single" w:sz="4" w:space="0" w:color="auto"/>
            </w:tcBorders>
          </w:tcPr>
          <w:p w14:paraId="33B6624A" w14:textId="77777777" w:rsidR="00AD62C6" w:rsidRPr="00C31E24" w:rsidRDefault="00AD62C6" w:rsidP="00A54A67">
            <w:pPr>
              <w:pStyle w:val="TAL"/>
            </w:pPr>
          </w:p>
        </w:tc>
        <w:tc>
          <w:tcPr>
            <w:tcW w:w="1367" w:type="dxa"/>
          </w:tcPr>
          <w:p w14:paraId="76E56D59" w14:textId="77777777" w:rsidR="00AD62C6" w:rsidRPr="00C31E24" w:rsidRDefault="00AD62C6" w:rsidP="00A54A67">
            <w:pPr>
              <w:pStyle w:val="TAL"/>
            </w:pPr>
          </w:p>
        </w:tc>
        <w:tc>
          <w:tcPr>
            <w:tcW w:w="1184" w:type="dxa"/>
            <w:vAlign w:val="bottom"/>
          </w:tcPr>
          <w:p w14:paraId="5AA0DF93" w14:textId="77777777" w:rsidR="00AD62C6" w:rsidRPr="00C31E24" w:rsidRDefault="00AD62C6" w:rsidP="00A54A67">
            <w:pPr>
              <w:pStyle w:val="TAL"/>
            </w:pPr>
          </w:p>
        </w:tc>
      </w:tr>
      <w:tr w:rsidR="00AD62C6" w:rsidRPr="00C31E24" w14:paraId="2DFA0A89" w14:textId="77777777" w:rsidTr="00A54A67">
        <w:tc>
          <w:tcPr>
            <w:tcW w:w="2709" w:type="dxa"/>
            <w:vAlign w:val="center"/>
          </w:tcPr>
          <w:p w14:paraId="72AF6978" w14:textId="77777777" w:rsidR="00AD62C6" w:rsidRPr="00C31E24" w:rsidRDefault="00AD62C6" w:rsidP="00A54A67">
            <w:pPr>
              <w:pStyle w:val="TAL"/>
            </w:pPr>
            <w:r w:rsidRPr="00C31E24">
              <w:t xml:space="preserve">      Content-Type</w:t>
            </w:r>
          </w:p>
        </w:tc>
        <w:tc>
          <w:tcPr>
            <w:tcW w:w="2187" w:type="dxa"/>
            <w:vAlign w:val="center"/>
          </w:tcPr>
          <w:p w14:paraId="4E6E09DE" w14:textId="77777777" w:rsidR="00AD62C6" w:rsidRPr="00C31E24" w:rsidRDefault="00AD62C6" w:rsidP="00A54A67">
            <w:pPr>
              <w:pStyle w:val="TAL"/>
            </w:pPr>
            <w:r w:rsidRPr="00C31E24">
              <w:t>"application/vnd.3gpp.mcvideo-mbms-usage-info+xml"</w:t>
            </w:r>
          </w:p>
        </w:tc>
        <w:tc>
          <w:tcPr>
            <w:tcW w:w="2187" w:type="dxa"/>
            <w:tcBorders>
              <w:top w:val="single" w:sz="4" w:space="0" w:color="auto"/>
              <w:bottom w:val="single" w:sz="4" w:space="0" w:color="auto"/>
            </w:tcBorders>
          </w:tcPr>
          <w:p w14:paraId="6E7D6B6D" w14:textId="77777777" w:rsidR="00AD62C6" w:rsidRPr="00C31E24" w:rsidRDefault="00AD62C6" w:rsidP="00A54A67">
            <w:pPr>
              <w:pStyle w:val="TAL"/>
            </w:pPr>
          </w:p>
        </w:tc>
        <w:tc>
          <w:tcPr>
            <w:tcW w:w="1367" w:type="dxa"/>
          </w:tcPr>
          <w:p w14:paraId="5C8F365F" w14:textId="77777777" w:rsidR="00AD62C6" w:rsidRPr="00C31E24" w:rsidRDefault="00AD62C6" w:rsidP="00A54A67">
            <w:pPr>
              <w:pStyle w:val="TAL"/>
            </w:pPr>
          </w:p>
        </w:tc>
        <w:tc>
          <w:tcPr>
            <w:tcW w:w="1184" w:type="dxa"/>
            <w:vAlign w:val="bottom"/>
          </w:tcPr>
          <w:p w14:paraId="7D25CB6D" w14:textId="77777777" w:rsidR="00AD62C6" w:rsidRPr="00C31E24" w:rsidRDefault="00AD62C6" w:rsidP="00A54A67">
            <w:pPr>
              <w:pStyle w:val="TAL"/>
            </w:pPr>
          </w:p>
        </w:tc>
      </w:tr>
      <w:tr w:rsidR="00AD62C6" w:rsidRPr="00C31E24" w14:paraId="3DF6B124" w14:textId="77777777" w:rsidTr="00A54A67">
        <w:tc>
          <w:tcPr>
            <w:tcW w:w="2709" w:type="dxa"/>
            <w:vAlign w:val="center"/>
          </w:tcPr>
          <w:p w14:paraId="6C730002" w14:textId="77777777" w:rsidR="00AD62C6" w:rsidRPr="00C31E24" w:rsidRDefault="00AD62C6" w:rsidP="00A54A67">
            <w:pPr>
              <w:pStyle w:val="TAL"/>
            </w:pPr>
            <w:r w:rsidRPr="00C31E24">
              <w:t xml:space="preserve">    MIME-part-body</w:t>
            </w:r>
          </w:p>
        </w:tc>
        <w:tc>
          <w:tcPr>
            <w:tcW w:w="2187" w:type="dxa"/>
          </w:tcPr>
          <w:p w14:paraId="12D44F8E" w14:textId="77777777" w:rsidR="00AD62C6" w:rsidRPr="00C31E24" w:rsidRDefault="00AD62C6" w:rsidP="00A54A67">
            <w:pPr>
              <w:pStyle w:val="TAL"/>
            </w:pPr>
            <w:r w:rsidRPr="00C31E24">
              <w:t>MCVideo MBMS Usage Info as described in Table 6.8.1.3.3-11</w:t>
            </w:r>
          </w:p>
        </w:tc>
        <w:tc>
          <w:tcPr>
            <w:tcW w:w="2187" w:type="dxa"/>
            <w:tcBorders>
              <w:top w:val="single" w:sz="4" w:space="0" w:color="auto"/>
              <w:bottom w:val="single" w:sz="4" w:space="0" w:color="auto"/>
            </w:tcBorders>
          </w:tcPr>
          <w:p w14:paraId="75FCB3C1" w14:textId="77777777" w:rsidR="00AD62C6" w:rsidRPr="00C31E24" w:rsidRDefault="00AD62C6" w:rsidP="00A54A67">
            <w:pPr>
              <w:pStyle w:val="TAL"/>
            </w:pPr>
          </w:p>
        </w:tc>
        <w:tc>
          <w:tcPr>
            <w:tcW w:w="1367" w:type="dxa"/>
          </w:tcPr>
          <w:p w14:paraId="7A88E3A7" w14:textId="77777777" w:rsidR="00AD62C6" w:rsidRPr="00C31E24" w:rsidRDefault="00AD62C6" w:rsidP="00A54A67">
            <w:pPr>
              <w:pStyle w:val="TAL"/>
            </w:pPr>
          </w:p>
        </w:tc>
        <w:tc>
          <w:tcPr>
            <w:tcW w:w="1184" w:type="dxa"/>
            <w:vAlign w:val="bottom"/>
          </w:tcPr>
          <w:p w14:paraId="70927746" w14:textId="77777777" w:rsidR="00AD62C6" w:rsidRPr="00C31E24" w:rsidRDefault="00AD62C6" w:rsidP="00A54A67">
            <w:pPr>
              <w:pStyle w:val="TAL"/>
            </w:pPr>
          </w:p>
        </w:tc>
      </w:tr>
    </w:tbl>
    <w:p w14:paraId="3BF67D88" w14:textId="77777777" w:rsidR="00AD62C6" w:rsidRPr="00C31E24" w:rsidRDefault="00AD62C6" w:rsidP="00AD62C6"/>
    <w:p w14:paraId="7A3AA0DF" w14:textId="77777777" w:rsidR="00AD62C6" w:rsidRPr="00C31E24" w:rsidRDefault="00AD62C6" w:rsidP="00AD62C6">
      <w:pPr>
        <w:pStyle w:val="TH"/>
      </w:pPr>
      <w:r w:rsidRPr="00C31E24">
        <w:t>Table 6.8.1.3.3-11: MCVideo MBMS Usage Info in SIP MESSAGE (Table 6.8.1.3.3-10)</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7CC26855" w14:textId="77777777" w:rsidTr="00A54A67">
        <w:trPr>
          <w:tblHeader/>
        </w:trPr>
        <w:tc>
          <w:tcPr>
            <w:tcW w:w="9634" w:type="dxa"/>
            <w:gridSpan w:val="5"/>
          </w:tcPr>
          <w:p w14:paraId="363A7C61" w14:textId="77777777" w:rsidR="00AD62C6" w:rsidRPr="00C31E24" w:rsidRDefault="00AD62C6" w:rsidP="00A54A67">
            <w:pPr>
              <w:pStyle w:val="TAL"/>
            </w:pPr>
            <w:r w:rsidRPr="00C31E24">
              <w:t>Derivation Path: TS 24.281 [26] clause F.2</w:t>
            </w:r>
          </w:p>
        </w:tc>
      </w:tr>
      <w:tr w:rsidR="00AD62C6" w:rsidRPr="00C31E24" w14:paraId="35289ECD" w14:textId="77777777" w:rsidTr="00A54A67">
        <w:tc>
          <w:tcPr>
            <w:tcW w:w="2709" w:type="dxa"/>
          </w:tcPr>
          <w:p w14:paraId="49296F94" w14:textId="77777777" w:rsidR="00AD62C6" w:rsidRPr="00C31E24" w:rsidRDefault="00AD62C6" w:rsidP="00A54A67">
            <w:pPr>
              <w:pStyle w:val="TAH"/>
            </w:pPr>
            <w:r w:rsidRPr="00C31E24">
              <w:t>Information Element</w:t>
            </w:r>
          </w:p>
        </w:tc>
        <w:tc>
          <w:tcPr>
            <w:tcW w:w="2187" w:type="dxa"/>
          </w:tcPr>
          <w:p w14:paraId="55AA4D6B"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0168D4BF" w14:textId="77777777" w:rsidR="00AD62C6" w:rsidRPr="00C31E24" w:rsidRDefault="00AD62C6" w:rsidP="00A54A67">
            <w:pPr>
              <w:pStyle w:val="TAH"/>
            </w:pPr>
            <w:r w:rsidRPr="00C31E24">
              <w:t>Comment</w:t>
            </w:r>
          </w:p>
        </w:tc>
        <w:tc>
          <w:tcPr>
            <w:tcW w:w="1367" w:type="dxa"/>
          </w:tcPr>
          <w:p w14:paraId="2DB652D1" w14:textId="77777777" w:rsidR="00AD62C6" w:rsidRPr="00C31E24" w:rsidRDefault="00AD62C6" w:rsidP="00A54A67">
            <w:pPr>
              <w:pStyle w:val="TAH"/>
            </w:pPr>
            <w:r w:rsidRPr="00C31E24">
              <w:t>Reference</w:t>
            </w:r>
          </w:p>
        </w:tc>
        <w:tc>
          <w:tcPr>
            <w:tcW w:w="1184" w:type="dxa"/>
          </w:tcPr>
          <w:p w14:paraId="4693F4F1" w14:textId="77777777" w:rsidR="00AD62C6" w:rsidRPr="00C31E24" w:rsidRDefault="00AD62C6" w:rsidP="00A54A67">
            <w:pPr>
              <w:pStyle w:val="TAH"/>
            </w:pPr>
            <w:r w:rsidRPr="00C31E24">
              <w:t>Condition</w:t>
            </w:r>
          </w:p>
        </w:tc>
      </w:tr>
      <w:tr w:rsidR="00AD62C6" w:rsidRPr="00C31E24" w14:paraId="4DAF0DB2" w14:textId="77777777" w:rsidTr="00A54A67">
        <w:tc>
          <w:tcPr>
            <w:tcW w:w="2709" w:type="dxa"/>
            <w:vAlign w:val="center"/>
          </w:tcPr>
          <w:p w14:paraId="7260E726" w14:textId="77777777" w:rsidR="00AD62C6" w:rsidRPr="00C31E24" w:rsidRDefault="00AD62C6" w:rsidP="00A54A67">
            <w:pPr>
              <w:pStyle w:val="TAL"/>
            </w:pPr>
            <w:r w:rsidRPr="00C31E24">
              <w:t>mcvideo-mbms-usage-info</w:t>
            </w:r>
          </w:p>
        </w:tc>
        <w:tc>
          <w:tcPr>
            <w:tcW w:w="2187" w:type="dxa"/>
          </w:tcPr>
          <w:p w14:paraId="0A90A45B" w14:textId="77777777" w:rsidR="00AD62C6" w:rsidRPr="00C31E24" w:rsidRDefault="00AD62C6" w:rsidP="00A54A67">
            <w:pPr>
              <w:pStyle w:val="TAL"/>
            </w:pPr>
          </w:p>
        </w:tc>
        <w:tc>
          <w:tcPr>
            <w:tcW w:w="2187" w:type="dxa"/>
            <w:tcBorders>
              <w:top w:val="single" w:sz="4" w:space="0" w:color="auto"/>
              <w:bottom w:val="single" w:sz="4" w:space="0" w:color="auto"/>
            </w:tcBorders>
          </w:tcPr>
          <w:p w14:paraId="69FDDACC" w14:textId="77777777" w:rsidR="00AD62C6" w:rsidRPr="00C31E24" w:rsidRDefault="00AD62C6" w:rsidP="00A54A67">
            <w:pPr>
              <w:pStyle w:val="TAL"/>
            </w:pPr>
          </w:p>
        </w:tc>
        <w:tc>
          <w:tcPr>
            <w:tcW w:w="1367" w:type="dxa"/>
          </w:tcPr>
          <w:p w14:paraId="4ABFB699" w14:textId="77777777" w:rsidR="00AD62C6" w:rsidRPr="00C31E24" w:rsidRDefault="00AD62C6" w:rsidP="00A54A67">
            <w:pPr>
              <w:pStyle w:val="TAL"/>
            </w:pPr>
          </w:p>
        </w:tc>
        <w:tc>
          <w:tcPr>
            <w:tcW w:w="1184" w:type="dxa"/>
            <w:vAlign w:val="bottom"/>
          </w:tcPr>
          <w:p w14:paraId="37CCFA67" w14:textId="77777777" w:rsidR="00AD62C6" w:rsidRPr="00C31E24" w:rsidRDefault="00AD62C6" w:rsidP="00A54A67">
            <w:pPr>
              <w:pStyle w:val="TAL"/>
            </w:pPr>
          </w:p>
        </w:tc>
      </w:tr>
      <w:tr w:rsidR="00AD62C6" w:rsidRPr="00C31E24" w14:paraId="43B075BC" w14:textId="77777777" w:rsidTr="00A54A67">
        <w:tc>
          <w:tcPr>
            <w:tcW w:w="2709" w:type="dxa"/>
            <w:vAlign w:val="center"/>
          </w:tcPr>
          <w:p w14:paraId="4FAD3C0E" w14:textId="77777777" w:rsidR="00AD62C6" w:rsidRPr="00C31E24" w:rsidDel="006C0DA3" w:rsidRDefault="00AD62C6" w:rsidP="00A54A67">
            <w:pPr>
              <w:pStyle w:val="TAL"/>
            </w:pPr>
            <w:r w:rsidRPr="00C31E24">
              <w:t xml:space="preserve">  mbms-listening-status</w:t>
            </w:r>
          </w:p>
        </w:tc>
        <w:tc>
          <w:tcPr>
            <w:tcW w:w="2187" w:type="dxa"/>
            <w:vAlign w:val="center"/>
          </w:tcPr>
          <w:p w14:paraId="43E5CF7C" w14:textId="77777777" w:rsidR="00AD62C6" w:rsidRPr="00C31E24" w:rsidRDefault="00AD62C6" w:rsidP="00A54A67">
            <w:pPr>
              <w:pStyle w:val="TAL"/>
            </w:pPr>
          </w:p>
        </w:tc>
        <w:tc>
          <w:tcPr>
            <w:tcW w:w="2187" w:type="dxa"/>
            <w:tcBorders>
              <w:top w:val="single" w:sz="4" w:space="0" w:color="auto"/>
              <w:bottom w:val="single" w:sz="4" w:space="0" w:color="auto"/>
            </w:tcBorders>
          </w:tcPr>
          <w:p w14:paraId="62559F30" w14:textId="77777777" w:rsidR="00AD62C6" w:rsidRPr="00C31E24" w:rsidRDefault="00AD62C6" w:rsidP="00A54A67">
            <w:pPr>
              <w:pStyle w:val="TAL"/>
            </w:pPr>
          </w:p>
        </w:tc>
        <w:tc>
          <w:tcPr>
            <w:tcW w:w="1367" w:type="dxa"/>
          </w:tcPr>
          <w:p w14:paraId="09C8D7CC" w14:textId="77777777" w:rsidR="00AD62C6" w:rsidRPr="00C31E24" w:rsidRDefault="00AD62C6" w:rsidP="00A54A67">
            <w:pPr>
              <w:pStyle w:val="TAL"/>
            </w:pPr>
            <w:r w:rsidRPr="00C31E24">
              <w:t>TS 24.281 [26] clause 16.2.3.2</w:t>
            </w:r>
          </w:p>
        </w:tc>
        <w:tc>
          <w:tcPr>
            <w:tcW w:w="1184" w:type="dxa"/>
            <w:vAlign w:val="bottom"/>
          </w:tcPr>
          <w:p w14:paraId="790B5B0A" w14:textId="77777777" w:rsidR="00AD62C6" w:rsidRPr="00C31E24" w:rsidRDefault="00AD62C6" w:rsidP="00A54A67">
            <w:pPr>
              <w:pStyle w:val="TAL"/>
            </w:pPr>
          </w:p>
        </w:tc>
      </w:tr>
      <w:tr w:rsidR="00AD62C6" w:rsidRPr="00C31E24" w14:paraId="69256766" w14:textId="77777777" w:rsidTr="00A54A67">
        <w:tc>
          <w:tcPr>
            <w:tcW w:w="2709" w:type="dxa"/>
            <w:vAlign w:val="center"/>
          </w:tcPr>
          <w:p w14:paraId="63A184BD" w14:textId="77777777" w:rsidR="00AD62C6" w:rsidRPr="00C31E24" w:rsidRDefault="00AD62C6" w:rsidP="00A54A67">
            <w:pPr>
              <w:pStyle w:val="TAL"/>
            </w:pPr>
            <w:r w:rsidRPr="00C31E24">
              <w:t xml:space="preserve">    mbms-listening-status</w:t>
            </w:r>
          </w:p>
        </w:tc>
        <w:tc>
          <w:tcPr>
            <w:tcW w:w="2187" w:type="dxa"/>
            <w:vAlign w:val="center"/>
          </w:tcPr>
          <w:p w14:paraId="466E1F86" w14:textId="77777777" w:rsidR="00AD62C6" w:rsidRPr="00C31E24" w:rsidRDefault="00AD62C6" w:rsidP="00A54A67">
            <w:pPr>
              <w:pStyle w:val="TAL"/>
            </w:pPr>
            <w:r w:rsidRPr="00C31E24">
              <w:t>"listening"</w:t>
            </w:r>
          </w:p>
        </w:tc>
        <w:tc>
          <w:tcPr>
            <w:tcW w:w="2187" w:type="dxa"/>
            <w:tcBorders>
              <w:top w:val="single" w:sz="4" w:space="0" w:color="auto"/>
              <w:bottom w:val="single" w:sz="4" w:space="0" w:color="auto"/>
            </w:tcBorders>
          </w:tcPr>
          <w:p w14:paraId="09BC41DB" w14:textId="77777777" w:rsidR="00AD62C6" w:rsidRPr="00C31E24" w:rsidRDefault="00AD62C6" w:rsidP="00A54A67">
            <w:pPr>
              <w:pStyle w:val="TAL"/>
            </w:pPr>
          </w:p>
        </w:tc>
        <w:tc>
          <w:tcPr>
            <w:tcW w:w="1367" w:type="dxa"/>
          </w:tcPr>
          <w:p w14:paraId="163730CC" w14:textId="77777777" w:rsidR="00AD62C6" w:rsidRPr="00C31E24" w:rsidRDefault="00AD62C6" w:rsidP="00A54A67">
            <w:pPr>
              <w:pStyle w:val="TAL"/>
            </w:pPr>
          </w:p>
        </w:tc>
        <w:tc>
          <w:tcPr>
            <w:tcW w:w="1184" w:type="dxa"/>
            <w:vAlign w:val="bottom"/>
          </w:tcPr>
          <w:p w14:paraId="5E57CB76" w14:textId="77777777" w:rsidR="00AD62C6" w:rsidRPr="00C31E24" w:rsidRDefault="00AD62C6" w:rsidP="00A54A67">
            <w:pPr>
              <w:pStyle w:val="TAL"/>
            </w:pPr>
          </w:p>
        </w:tc>
      </w:tr>
      <w:tr w:rsidR="00AD62C6" w:rsidRPr="00C31E24" w14:paraId="170C9A42" w14:textId="77777777" w:rsidTr="00A54A67">
        <w:tc>
          <w:tcPr>
            <w:tcW w:w="2709" w:type="dxa"/>
            <w:vAlign w:val="center"/>
          </w:tcPr>
          <w:p w14:paraId="5AFCA5B8" w14:textId="77777777" w:rsidR="00AD62C6" w:rsidRPr="00C31E24" w:rsidRDefault="00AD62C6" w:rsidP="00A54A67">
            <w:pPr>
              <w:pStyle w:val="TAL"/>
            </w:pPr>
            <w:r w:rsidRPr="00C31E24">
              <w:t xml:space="preserve">    session-id</w:t>
            </w:r>
          </w:p>
        </w:tc>
        <w:tc>
          <w:tcPr>
            <w:tcW w:w="2187" w:type="dxa"/>
            <w:vAlign w:val="center"/>
          </w:tcPr>
          <w:p w14:paraId="296E72BD"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0D348FE9" w14:textId="77777777" w:rsidR="00AD62C6" w:rsidRPr="00C31E24" w:rsidRDefault="00AD62C6" w:rsidP="00A54A67">
            <w:pPr>
              <w:pStyle w:val="TAL"/>
            </w:pPr>
          </w:p>
        </w:tc>
        <w:tc>
          <w:tcPr>
            <w:tcW w:w="1367" w:type="dxa"/>
          </w:tcPr>
          <w:p w14:paraId="3481898E" w14:textId="77777777" w:rsidR="00AD62C6" w:rsidRPr="00C31E24" w:rsidRDefault="00AD62C6" w:rsidP="00A54A67">
            <w:pPr>
              <w:pStyle w:val="TAL"/>
            </w:pPr>
          </w:p>
        </w:tc>
        <w:tc>
          <w:tcPr>
            <w:tcW w:w="1184" w:type="dxa"/>
            <w:vAlign w:val="bottom"/>
          </w:tcPr>
          <w:p w14:paraId="6886D0FE" w14:textId="77777777" w:rsidR="00AD62C6" w:rsidRPr="00C31E24" w:rsidRDefault="00AD62C6" w:rsidP="00A54A67">
            <w:pPr>
              <w:pStyle w:val="TAL"/>
            </w:pPr>
          </w:p>
        </w:tc>
      </w:tr>
      <w:tr w:rsidR="00AD62C6" w:rsidRPr="00C31E24" w14:paraId="5E198757" w14:textId="77777777" w:rsidTr="00A54A67">
        <w:tc>
          <w:tcPr>
            <w:tcW w:w="2709" w:type="dxa"/>
            <w:vAlign w:val="center"/>
          </w:tcPr>
          <w:p w14:paraId="5986A4BA" w14:textId="77777777" w:rsidR="00AD62C6" w:rsidRPr="00C31E24" w:rsidRDefault="00AD62C6" w:rsidP="00A54A67">
            <w:pPr>
              <w:pStyle w:val="TAL"/>
            </w:pPr>
            <w:r w:rsidRPr="00C31E24">
              <w:t xml:space="preserve">    general-purpose</w:t>
            </w:r>
          </w:p>
        </w:tc>
        <w:tc>
          <w:tcPr>
            <w:tcW w:w="2187" w:type="dxa"/>
            <w:vAlign w:val="center"/>
          </w:tcPr>
          <w:p w14:paraId="1D6A49BE" w14:textId="77777777" w:rsidR="00AD62C6" w:rsidRPr="00C31E24" w:rsidRDefault="00AD62C6" w:rsidP="00A54A67">
            <w:pPr>
              <w:pStyle w:val="TAL"/>
            </w:pPr>
            <w:r w:rsidRPr="00C31E24">
              <w:t>"true"</w:t>
            </w:r>
          </w:p>
        </w:tc>
        <w:tc>
          <w:tcPr>
            <w:tcW w:w="2187" w:type="dxa"/>
            <w:tcBorders>
              <w:top w:val="single" w:sz="4" w:space="0" w:color="auto"/>
              <w:bottom w:val="single" w:sz="4" w:space="0" w:color="auto"/>
            </w:tcBorders>
          </w:tcPr>
          <w:p w14:paraId="119BAD28" w14:textId="77777777" w:rsidR="00AD62C6" w:rsidRPr="00C31E24" w:rsidRDefault="00AD62C6" w:rsidP="00A54A67">
            <w:pPr>
              <w:pStyle w:val="TAL"/>
            </w:pPr>
          </w:p>
        </w:tc>
        <w:tc>
          <w:tcPr>
            <w:tcW w:w="1367" w:type="dxa"/>
          </w:tcPr>
          <w:p w14:paraId="1C4E94AD" w14:textId="77777777" w:rsidR="00AD62C6" w:rsidRPr="00C31E24" w:rsidRDefault="00AD62C6" w:rsidP="00A54A67">
            <w:pPr>
              <w:pStyle w:val="TAL"/>
            </w:pPr>
          </w:p>
        </w:tc>
        <w:tc>
          <w:tcPr>
            <w:tcW w:w="1184" w:type="dxa"/>
            <w:vAlign w:val="bottom"/>
          </w:tcPr>
          <w:p w14:paraId="0DAA6CB8" w14:textId="77777777" w:rsidR="00AD62C6" w:rsidRPr="00C31E24" w:rsidRDefault="00AD62C6" w:rsidP="00A54A67">
            <w:pPr>
              <w:pStyle w:val="TAL"/>
            </w:pPr>
          </w:p>
        </w:tc>
      </w:tr>
      <w:tr w:rsidR="00AD62C6" w:rsidRPr="00C31E24" w14:paraId="593BAC9A" w14:textId="77777777" w:rsidTr="00A54A67">
        <w:tc>
          <w:tcPr>
            <w:tcW w:w="2709" w:type="dxa"/>
            <w:vAlign w:val="center"/>
          </w:tcPr>
          <w:p w14:paraId="1469ECCD" w14:textId="77777777" w:rsidR="00AD62C6" w:rsidRPr="00C31E24" w:rsidRDefault="00AD62C6" w:rsidP="00A54A67">
            <w:pPr>
              <w:pStyle w:val="TAL"/>
            </w:pPr>
            <w:r w:rsidRPr="00C31E24">
              <w:t xml:space="preserve">    TMGI</w:t>
            </w:r>
          </w:p>
        </w:tc>
        <w:tc>
          <w:tcPr>
            <w:tcW w:w="2187" w:type="dxa"/>
            <w:vAlign w:val="center"/>
          </w:tcPr>
          <w:p w14:paraId="3EAE1FEE" w14:textId="77777777" w:rsidR="00AD62C6" w:rsidRPr="00C31E24" w:rsidRDefault="00AD62C6" w:rsidP="00A54A67">
            <w:pPr>
              <w:pStyle w:val="TAL"/>
            </w:pPr>
            <w:r w:rsidRPr="00C31E24">
              <w:t>same value as the announcement in the SIP MESSAGE</w:t>
            </w:r>
          </w:p>
        </w:tc>
        <w:tc>
          <w:tcPr>
            <w:tcW w:w="2187" w:type="dxa"/>
            <w:tcBorders>
              <w:top w:val="single" w:sz="4" w:space="0" w:color="auto"/>
              <w:bottom w:val="single" w:sz="4" w:space="0" w:color="auto"/>
            </w:tcBorders>
          </w:tcPr>
          <w:p w14:paraId="390BD4CA" w14:textId="77777777" w:rsidR="00AD62C6" w:rsidRPr="00C31E24" w:rsidRDefault="00AD62C6" w:rsidP="00A54A67">
            <w:pPr>
              <w:pStyle w:val="TAL"/>
            </w:pPr>
          </w:p>
        </w:tc>
        <w:tc>
          <w:tcPr>
            <w:tcW w:w="1367" w:type="dxa"/>
          </w:tcPr>
          <w:p w14:paraId="15EF0F5E" w14:textId="77777777" w:rsidR="00AD62C6" w:rsidRPr="00C31E24" w:rsidRDefault="00AD62C6" w:rsidP="00A54A67">
            <w:pPr>
              <w:pStyle w:val="TAL"/>
            </w:pPr>
          </w:p>
        </w:tc>
        <w:tc>
          <w:tcPr>
            <w:tcW w:w="1184" w:type="dxa"/>
            <w:vAlign w:val="bottom"/>
          </w:tcPr>
          <w:p w14:paraId="0F2D55A7" w14:textId="77777777" w:rsidR="00AD62C6" w:rsidRPr="00C31E24" w:rsidRDefault="00AD62C6" w:rsidP="00A54A67">
            <w:pPr>
              <w:pStyle w:val="TAL"/>
            </w:pPr>
          </w:p>
        </w:tc>
      </w:tr>
      <w:tr w:rsidR="00AD62C6" w:rsidRPr="00C31E24" w14:paraId="6CCF22EB" w14:textId="77777777" w:rsidTr="00A54A67">
        <w:tc>
          <w:tcPr>
            <w:tcW w:w="2709" w:type="dxa"/>
            <w:vAlign w:val="center"/>
          </w:tcPr>
          <w:p w14:paraId="61596DFB" w14:textId="77777777" w:rsidR="00AD62C6" w:rsidRPr="00C31E24" w:rsidRDefault="00AD62C6" w:rsidP="00A54A67">
            <w:pPr>
              <w:pStyle w:val="TAL"/>
            </w:pPr>
            <w:r w:rsidRPr="00C31E24">
              <w:t xml:space="preserve">  mbms-suspension-status</w:t>
            </w:r>
          </w:p>
        </w:tc>
        <w:tc>
          <w:tcPr>
            <w:tcW w:w="2187" w:type="dxa"/>
            <w:vAlign w:val="center"/>
          </w:tcPr>
          <w:p w14:paraId="3EDD0E73"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41802A91" w14:textId="77777777" w:rsidR="00AD62C6" w:rsidRPr="00C31E24" w:rsidRDefault="00AD62C6" w:rsidP="00A54A67">
            <w:pPr>
              <w:pStyle w:val="TAL"/>
            </w:pPr>
          </w:p>
        </w:tc>
        <w:tc>
          <w:tcPr>
            <w:tcW w:w="1367" w:type="dxa"/>
          </w:tcPr>
          <w:p w14:paraId="6CEDDFE1" w14:textId="77777777" w:rsidR="00AD62C6" w:rsidRPr="00C31E24" w:rsidRDefault="00AD62C6" w:rsidP="00A54A67">
            <w:pPr>
              <w:pStyle w:val="TAL"/>
            </w:pPr>
          </w:p>
        </w:tc>
        <w:tc>
          <w:tcPr>
            <w:tcW w:w="1184" w:type="dxa"/>
            <w:vAlign w:val="bottom"/>
          </w:tcPr>
          <w:p w14:paraId="7CB2A775" w14:textId="77777777" w:rsidR="00AD62C6" w:rsidRPr="00C31E24" w:rsidRDefault="00AD62C6" w:rsidP="00A54A67">
            <w:pPr>
              <w:pStyle w:val="TAL"/>
            </w:pPr>
          </w:p>
        </w:tc>
      </w:tr>
      <w:tr w:rsidR="00AD62C6" w:rsidRPr="00C31E24" w14:paraId="5BFCFC78" w14:textId="77777777" w:rsidTr="00A54A67">
        <w:tc>
          <w:tcPr>
            <w:tcW w:w="2709" w:type="dxa"/>
            <w:vAlign w:val="center"/>
          </w:tcPr>
          <w:p w14:paraId="617B9578" w14:textId="77777777" w:rsidR="00AD62C6" w:rsidRPr="00C31E24" w:rsidRDefault="00AD62C6" w:rsidP="00A54A67">
            <w:pPr>
              <w:pStyle w:val="TAL"/>
            </w:pPr>
            <w:r w:rsidRPr="00C31E24">
              <w:t xml:space="preserve">  announcement</w:t>
            </w:r>
          </w:p>
        </w:tc>
        <w:tc>
          <w:tcPr>
            <w:tcW w:w="2187" w:type="dxa"/>
            <w:vAlign w:val="center"/>
          </w:tcPr>
          <w:p w14:paraId="5D21FF6C"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7C50C279" w14:textId="77777777" w:rsidR="00AD62C6" w:rsidRPr="00C31E24" w:rsidRDefault="00AD62C6" w:rsidP="00A54A67">
            <w:pPr>
              <w:pStyle w:val="TAL"/>
            </w:pPr>
          </w:p>
        </w:tc>
        <w:tc>
          <w:tcPr>
            <w:tcW w:w="1367" w:type="dxa"/>
          </w:tcPr>
          <w:p w14:paraId="41419FE8" w14:textId="77777777" w:rsidR="00AD62C6" w:rsidRPr="00C31E24" w:rsidRDefault="00AD62C6" w:rsidP="00A54A67">
            <w:pPr>
              <w:pStyle w:val="TAL"/>
            </w:pPr>
          </w:p>
        </w:tc>
        <w:tc>
          <w:tcPr>
            <w:tcW w:w="1184" w:type="dxa"/>
            <w:vAlign w:val="bottom"/>
          </w:tcPr>
          <w:p w14:paraId="0DA05C2E" w14:textId="77777777" w:rsidR="00AD62C6" w:rsidRPr="00C31E24" w:rsidRDefault="00AD62C6" w:rsidP="00A54A67">
            <w:pPr>
              <w:pStyle w:val="TAL"/>
            </w:pPr>
          </w:p>
        </w:tc>
      </w:tr>
      <w:tr w:rsidR="00AD62C6" w:rsidRPr="00C31E24" w14:paraId="2286211A" w14:textId="77777777" w:rsidTr="00A54A67">
        <w:tc>
          <w:tcPr>
            <w:tcW w:w="2709" w:type="dxa"/>
            <w:vAlign w:val="center"/>
          </w:tcPr>
          <w:p w14:paraId="136E646F" w14:textId="77777777" w:rsidR="00AD62C6" w:rsidRPr="00C31E24" w:rsidRDefault="00AD62C6" w:rsidP="00A54A67">
            <w:pPr>
              <w:pStyle w:val="TAL"/>
            </w:pPr>
            <w:r w:rsidRPr="00C31E24">
              <w:t xml:space="preserve">  version</w:t>
            </w:r>
          </w:p>
        </w:tc>
        <w:tc>
          <w:tcPr>
            <w:tcW w:w="2187" w:type="dxa"/>
            <w:vAlign w:val="center"/>
          </w:tcPr>
          <w:p w14:paraId="0D0FABD4" w14:textId="77777777" w:rsidR="00AD62C6" w:rsidRPr="00C31E24" w:rsidRDefault="00AD62C6" w:rsidP="00A54A67">
            <w:pPr>
              <w:pStyle w:val="TAL"/>
            </w:pPr>
            <w:r w:rsidRPr="00C31E24">
              <w:t>"1"</w:t>
            </w:r>
          </w:p>
        </w:tc>
        <w:tc>
          <w:tcPr>
            <w:tcW w:w="2187" w:type="dxa"/>
            <w:tcBorders>
              <w:top w:val="single" w:sz="4" w:space="0" w:color="auto"/>
              <w:bottom w:val="single" w:sz="4" w:space="0" w:color="auto"/>
            </w:tcBorders>
          </w:tcPr>
          <w:p w14:paraId="2D3F8BA7" w14:textId="77777777" w:rsidR="00AD62C6" w:rsidRPr="00C31E24" w:rsidRDefault="00AD62C6" w:rsidP="00A54A67">
            <w:pPr>
              <w:pStyle w:val="TAL"/>
            </w:pPr>
          </w:p>
        </w:tc>
        <w:tc>
          <w:tcPr>
            <w:tcW w:w="1367" w:type="dxa"/>
          </w:tcPr>
          <w:p w14:paraId="79DD62E0" w14:textId="77777777" w:rsidR="00AD62C6" w:rsidRPr="00C31E24" w:rsidRDefault="00AD62C6" w:rsidP="00A54A67">
            <w:pPr>
              <w:pStyle w:val="TAL"/>
            </w:pPr>
            <w:r w:rsidRPr="00C31E24">
              <w:t>TS 24.281 [26] clause 16.2.3.2</w:t>
            </w:r>
          </w:p>
        </w:tc>
        <w:tc>
          <w:tcPr>
            <w:tcW w:w="1184" w:type="dxa"/>
            <w:vAlign w:val="bottom"/>
          </w:tcPr>
          <w:p w14:paraId="3D272A14" w14:textId="77777777" w:rsidR="00AD62C6" w:rsidRPr="00C31E24" w:rsidRDefault="00AD62C6" w:rsidP="00A54A67">
            <w:pPr>
              <w:pStyle w:val="TAL"/>
            </w:pPr>
          </w:p>
        </w:tc>
      </w:tr>
    </w:tbl>
    <w:p w14:paraId="0EB0A223" w14:textId="77777777" w:rsidR="00AD62C6" w:rsidRPr="00C31E24" w:rsidRDefault="00AD62C6" w:rsidP="00AD62C6"/>
    <w:p w14:paraId="2948DB54" w14:textId="77777777" w:rsidR="00AD62C6" w:rsidRPr="00C31E24" w:rsidRDefault="00AD62C6" w:rsidP="00AD62C6">
      <w:pPr>
        <w:pStyle w:val="TH"/>
      </w:pPr>
      <w:r w:rsidRPr="00C31E24">
        <w:t>Table 6.8.1.3.3-12: Map Group To Bearer (Step 10, Table 6.8.1.3.2-1)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62C6" w:rsidRPr="00C31E24" w14:paraId="4FDB9A43" w14:textId="77777777" w:rsidTr="00A54A67">
        <w:trPr>
          <w:cantSplit/>
          <w:tblHeader/>
          <w:jc w:val="center"/>
        </w:trPr>
        <w:tc>
          <w:tcPr>
            <w:tcW w:w="9747" w:type="dxa"/>
            <w:gridSpan w:val="4"/>
          </w:tcPr>
          <w:p w14:paraId="6B12EB59" w14:textId="77777777" w:rsidR="00AD62C6" w:rsidRPr="00C31E24" w:rsidRDefault="00AD62C6" w:rsidP="00A54A67">
            <w:pPr>
              <w:pStyle w:val="TAL"/>
              <w:rPr>
                <w:rFonts w:eastAsia="MS Mincho"/>
              </w:rPr>
            </w:pPr>
            <w:r w:rsidRPr="00C31E24">
              <w:rPr>
                <w:rFonts w:eastAsia="MS Mincho"/>
              </w:rPr>
              <w:t>Derivation Path: 24.581 [27], Table 9.3.4-1.</w:t>
            </w:r>
          </w:p>
        </w:tc>
      </w:tr>
      <w:tr w:rsidR="00AD62C6" w:rsidRPr="00C31E24" w14:paraId="666B5642" w14:textId="77777777" w:rsidTr="00A54A67">
        <w:trPr>
          <w:cantSplit/>
          <w:tblHeader/>
          <w:jc w:val="center"/>
        </w:trPr>
        <w:tc>
          <w:tcPr>
            <w:tcW w:w="4535" w:type="dxa"/>
          </w:tcPr>
          <w:p w14:paraId="36B9C998" w14:textId="77777777" w:rsidR="00AD62C6" w:rsidRPr="00C31E24" w:rsidRDefault="00AD62C6" w:rsidP="00A54A67">
            <w:pPr>
              <w:pStyle w:val="TAH"/>
              <w:rPr>
                <w:rFonts w:eastAsia="MS Mincho"/>
              </w:rPr>
            </w:pPr>
            <w:r w:rsidRPr="00C31E24">
              <w:rPr>
                <w:rFonts w:eastAsia="MS Mincho"/>
              </w:rPr>
              <w:t>Information Element</w:t>
            </w:r>
          </w:p>
        </w:tc>
        <w:tc>
          <w:tcPr>
            <w:tcW w:w="2267" w:type="dxa"/>
          </w:tcPr>
          <w:p w14:paraId="10778A1D" w14:textId="77777777" w:rsidR="00AD62C6" w:rsidRPr="00C31E24" w:rsidRDefault="00AD62C6" w:rsidP="00A54A67">
            <w:pPr>
              <w:pStyle w:val="TAH"/>
              <w:rPr>
                <w:rFonts w:eastAsia="MS Mincho"/>
              </w:rPr>
            </w:pPr>
            <w:r w:rsidRPr="00C31E24">
              <w:rPr>
                <w:rFonts w:eastAsia="MS Mincho"/>
              </w:rPr>
              <w:t>Value/remark</w:t>
            </w:r>
          </w:p>
        </w:tc>
        <w:tc>
          <w:tcPr>
            <w:tcW w:w="1700" w:type="dxa"/>
          </w:tcPr>
          <w:p w14:paraId="54FA2F5C" w14:textId="77777777" w:rsidR="00AD62C6" w:rsidRPr="00C31E24" w:rsidRDefault="00AD62C6" w:rsidP="00A54A67">
            <w:pPr>
              <w:pStyle w:val="TAH"/>
              <w:rPr>
                <w:rFonts w:eastAsia="MS Mincho"/>
              </w:rPr>
            </w:pPr>
            <w:r w:rsidRPr="00C31E24">
              <w:rPr>
                <w:rFonts w:eastAsia="MS Mincho"/>
              </w:rPr>
              <w:t>Comment</w:t>
            </w:r>
          </w:p>
        </w:tc>
        <w:tc>
          <w:tcPr>
            <w:tcW w:w="1245" w:type="dxa"/>
          </w:tcPr>
          <w:p w14:paraId="1CF7B870" w14:textId="77777777" w:rsidR="00AD62C6" w:rsidRPr="00C31E24" w:rsidRDefault="00AD62C6" w:rsidP="00A54A67">
            <w:pPr>
              <w:pStyle w:val="TAH"/>
              <w:rPr>
                <w:rFonts w:eastAsia="MS Mincho"/>
              </w:rPr>
            </w:pPr>
            <w:r w:rsidRPr="00C31E24">
              <w:rPr>
                <w:rFonts w:eastAsia="MS Mincho"/>
              </w:rPr>
              <w:t>Condition</w:t>
            </w:r>
          </w:p>
        </w:tc>
      </w:tr>
      <w:tr w:rsidR="00AD62C6" w:rsidRPr="00C31E24" w14:paraId="4A430944" w14:textId="77777777" w:rsidTr="00A54A67">
        <w:trPr>
          <w:cantSplit/>
          <w:jc w:val="center"/>
        </w:trPr>
        <w:tc>
          <w:tcPr>
            <w:tcW w:w="4535" w:type="dxa"/>
          </w:tcPr>
          <w:p w14:paraId="3ED91D4F" w14:textId="77777777" w:rsidR="00AD62C6" w:rsidRPr="00C31E24" w:rsidRDefault="00AD62C6" w:rsidP="00A54A67">
            <w:pPr>
              <w:pStyle w:val="TAL"/>
              <w:rPr>
                <w:rFonts w:eastAsia="MS Mincho"/>
              </w:rPr>
            </w:pPr>
            <w:r w:rsidRPr="00C31E24">
              <w:rPr>
                <w:rFonts w:eastAsia="MS Mincho"/>
              </w:rPr>
              <w:t>RTCP header</w:t>
            </w:r>
          </w:p>
        </w:tc>
        <w:tc>
          <w:tcPr>
            <w:tcW w:w="2267" w:type="dxa"/>
          </w:tcPr>
          <w:p w14:paraId="2A4638CA" w14:textId="77777777" w:rsidR="00AD62C6" w:rsidRPr="00C31E24" w:rsidRDefault="00AD62C6" w:rsidP="00A54A67">
            <w:pPr>
              <w:pStyle w:val="TAL"/>
            </w:pPr>
          </w:p>
        </w:tc>
        <w:tc>
          <w:tcPr>
            <w:tcW w:w="1700" w:type="dxa"/>
          </w:tcPr>
          <w:p w14:paraId="62FD7619" w14:textId="77777777" w:rsidR="00AD62C6" w:rsidRPr="00C31E24" w:rsidRDefault="00AD62C6" w:rsidP="00A54A67">
            <w:pPr>
              <w:pStyle w:val="TAL"/>
              <w:rPr>
                <w:rFonts w:eastAsia="MS PGothic"/>
              </w:rPr>
            </w:pPr>
          </w:p>
        </w:tc>
        <w:tc>
          <w:tcPr>
            <w:tcW w:w="1245" w:type="dxa"/>
          </w:tcPr>
          <w:p w14:paraId="30A87952" w14:textId="77777777" w:rsidR="00AD62C6" w:rsidRPr="00C31E24" w:rsidRDefault="00AD62C6" w:rsidP="00A54A67">
            <w:pPr>
              <w:pStyle w:val="TAL"/>
              <w:rPr>
                <w:rFonts w:eastAsia="MS Mincho"/>
              </w:rPr>
            </w:pPr>
          </w:p>
        </w:tc>
      </w:tr>
      <w:tr w:rsidR="00AD62C6" w:rsidRPr="00C31E24" w14:paraId="081A6A3D" w14:textId="77777777" w:rsidTr="00A54A67">
        <w:trPr>
          <w:cantSplit/>
          <w:jc w:val="center"/>
        </w:trPr>
        <w:tc>
          <w:tcPr>
            <w:tcW w:w="4535" w:type="dxa"/>
          </w:tcPr>
          <w:p w14:paraId="08C764AD" w14:textId="77777777" w:rsidR="00AD62C6" w:rsidRPr="00C31E24" w:rsidRDefault="00AD62C6" w:rsidP="00A54A67">
            <w:pPr>
              <w:pStyle w:val="TAL"/>
              <w:rPr>
                <w:rFonts w:eastAsia="MS Mincho"/>
              </w:rPr>
            </w:pPr>
            <w:r w:rsidRPr="00C31E24">
              <w:rPr>
                <w:rFonts w:eastAsia="MS Mincho"/>
              </w:rPr>
              <w:t xml:space="preserve">  Subtype</w:t>
            </w:r>
          </w:p>
        </w:tc>
        <w:tc>
          <w:tcPr>
            <w:tcW w:w="2267" w:type="dxa"/>
          </w:tcPr>
          <w:p w14:paraId="646DF4B2" w14:textId="77777777" w:rsidR="00AD62C6" w:rsidRPr="00C31E24" w:rsidRDefault="00AD62C6" w:rsidP="00A54A67">
            <w:pPr>
              <w:pStyle w:val="TAL"/>
            </w:pPr>
            <w:r w:rsidRPr="00C31E24">
              <w:t>00000</w:t>
            </w:r>
          </w:p>
        </w:tc>
        <w:tc>
          <w:tcPr>
            <w:tcW w:w="1700" w:type="dxa"/>
          </w:tcPr>
          <w:p w14:paraId="6951452D" w14:textId="77777777" w:rsidR="00AD62C6" w:rsidRPr="00C31E24" w:rsidRDefault="00AD62C6" w:rsidP="00A54A67">
            <w:pPr>
              <w:pStyle w:val="TAL"/>
              <w:rPr>
                <w:rFonts w:eastAsia="MS PGothic"/>
              </w:rPr>
            </w:pPr>
            <w:r w:rsidRPr="00C31E24">
              <w:rPr>
                <w:rFonts w:eastAsia="MS PGothic"/>
              </w:rPr>
              <w:t>Map Group To Bearer</w:t>
            </w:r>
          </w:p>
        </w:tc>
        <w:tc>
          <w:tcPr>
            <w:tcW w:w="1245" w:type="dxa"/>
          </w:tcPr>
          <w:p w14:paraId="6DD7BA7E" w14:textId="77777777" w:rsidR="00AD62C6" w:rsidRPr="00C31E24" w:rsidRDefault="00AD62C6" w:rsidP="00A54A67">
            <w:pPr>
              <w:pStyle w:val="TAL"/>
              <w:rPr>
                <w:rFonts w:eastAsia="MS Mincho"/>
              </w:rPr>
            </w:pPr>
          </w:p>
        </w:tc>
      </w:tr>
      <w:tr w:rsidR="00AD62C6" w:rsidRPr="00C31E24" w14:paraId="1207A6F0" w14:textId="77777777" w:rsidTr="00A54A67">
        <w:trPr>
          <w:cantSplit/>
          <w:jc w:val="center"/>
        </w:trPr>
        <w:tc>
          <w:tcPr>
            <w:tcW w:w="4535" w:type="dxa"/>
          </w:tcPr>
          <w:p w14:paraId="786A6060" w14:textId="77777777" w:rsidR="00AD62C6" w:rsidRPr="00C31E24" w:rsidRDefault="00AD62C6" w:rsidP="00A54A67">
            <w:pPr>
              <w:pStyle w:val="TAL"/>
              <w:rPr>
                <w:rFonts w:eastAsia="MS Mincho"/>
              </w:rPr>
            </w:pPr>
            <w:r w:rsidRPr="00C31E24">
              <w:rPr>
                <w:rFonts w:eastAsia="MS Mincho"/>
              </w:rPr>
              <w:t xml:space="preserve">  SSRC</w:t>
            </w:r>
          </w:p>
        </w:tc>
        <w:tc>
          <w:tcPr>
            <w:tcW w:w="2267" w:type="dxa"/>
          </w:tcPr>
          <w:p w14:paraId="24004840" w14:textId="77777777" w:rsidR="00AD62C6" w:rsidRPr="00C31E24" w:rsidRDefault="00AD62C6" w:rsidP="00A54A67">
            <w:pPr>
              <w:pStyle w:val="TAL"/>
              <w:rPr>
                <w:rFonts w:eastAsia="MS PGothic"/>
              </w:rPr>
            </w:pPr>
            <w:r w:rsidRPr="00C31E24">
              <w:t>The SSRC of the message sender</w:t>
            </w:r>
          </w:p>
        </w:tc>
        <w:tc>
          <w:tcPr>
            <w:tcW w:w="1700" w:type="dxa"/>
          </w:tcPr>
          <w:p w14:paraId="39E07F04" w14:textId="77777777" w:rsidR="00AD62C6" w:rsidRPr="00C31E24" w:rsidRDefault="00AD62C6" w:rsidP="00A54A67">
            <w:pPr>
              <w:pStyle w:val="TAL"/>
              <w:rPr>
                <w:rFonts w:eastAsia="MS PGothic"/>
              </w:rPr>
            </w:pPr>
            <w:r w:rsidRPr="00C31E24">
              <w:rPr>
                <w:rFonts w:eastAsia="MS PGothic"/>
              </w:rPr>
              <w:t xml:space="preserve">The SSRC of the floor control server for </w:t>
            </w:r>
            <w:r w:rsidRPr="00C31E24">
              <w:t>on-network and floor arbitrator for off-network</w:t>
            </w:r>
            <w:r w:rsidRPr="00C31E24">
              <w:rPr>
                <w:rFonts w:eastAsia="MS PGothic"/>
              </w:rPr>
              <w:t>.</w:t>
            </w:r>
          </w:p>
          <w:p w14:paraId="74758608" w14:textId="77777777" w:rsidR="00AD62C6" w:rsidRPr="00C31E24" w:rsidRDefault="00AD62C6" w:rsidP="00A54A67">
            <w:pPr>
              <w:pStyle w:val="TAL"/>
              <w:rPr>
                <w:rFonts w:eastAsia="MS PGothic"/>
              </w:rPr>
            </w:pPr>
          </w:p>
          <w:p w14:paraId="5BA3C8FB" w14:textId="77777777" w:rsidR="00AD62C6" w:rsidRPr="00C31E24" w:rsidRDefault="00AD62C6" w:rsidP="00A54A67">
            <w:pPr>
              <w:pStyle w:val="TAL"/>
              <w:rPr>
                <w:rFonts w:eastAsia="MS PGothic"/>
              </w:rPr>
            </w:pPr>
            <w:r w:rsidRPr="00C31E24">
              <w:rPr>
                <w:rFonts w:eastAsia="MS PGothic"/>
              </w:rPr>
              <w:t>Notation in accordance with clause </w:t>
            </w:r>
            <w:r w:rsidRPr="00C31E24">
              <w:t xml:space="preserve">5.5.6.1. </w:t>
            </w:r>
            <w:r w:rsidRPr="00C31E24">
              <w:rPr>
                <w:rFonts w:eastAsia="MS PGothic"/>
              </w:rPr>
              <w:t>Coded as specified in IETF RFC 3550 [76].</w:t>
            </w:r>
          </w:p>
        </w:tc>
        <w:tc>
          <w:tcPr>
            <w:tcW w:w="1245" w:type="dxa"/>
          </w:tcPr>
          <w:p w14:paraId="35622A90" w14:textId="77777777" w:rsidR="00AD62C6" w:rsidRPr="00C31E24" w:rsidRDefault="00AD62C6" w:rsidP="00A54A67">
            <w:pPr>
              <w:pStyle w:val="TAL"/>
              <w:rPr>
                <w:rFonts w:eastAsia="MS Mincho"/>
              </w:rPr>
            </w:pPr>
          </w:p>
        </w:tc>
      </w:tr>
      <w:tr w:rsidR="00AD62C6" w:rsidRPr="00C31E24" w14:paraId="0C36879F" w14:textId="77777777" w:rsidTr="00A54A67">
        <w:trPr>
          <w:cantSplit/>
          <w:jc w:val="center"/>
        </w:trPr>
        <w:tc>
          <w:tcPr>
            <w:tcW w:w="4535" w:type="dxa"/>
          </w:tcPr>
          <w:p w14:paraId="4A9C09BF" w14:textId="77777777" w:rsidR="00AD62C6" w:rsidRPr="00C31E24" w:rsidRDefault="00AD62C6" w:rsidP="00A54A67">
            <w:pPr>
              <w:pStyle w:val="TAL"/>
              <w:rPr>
                <w:rFonts w:eastAsia="MS Mincho"/>
              </w:rPr>
            </w:pPr>
            <w:r w:rsidRPr="00C31E24">
              <w:rPr>
                <w:rFonts w:eastAsia="MS Mincho"/>
              </w:rPr>
              <w:t xml:space="preserve">  name</w:t>
            </w:r>
          </w:p>
        </w:tc>
        <w:tc>
          <w:tcPr>
            <w:tcW w:w="2267" w:type="dxa"/>
          </w:tcPr>
          <w:p w14:paraId="5F2EC5F1" w14:textId="77777777" w:rsidR="00AD62C6" w:rsidRPr="00C31E24" w:rsidRDefault="00AD62C6" w:rsidP="00A54A67">
            <w:pPr>
              <w:pStyle w:val="TAL"/>
              <w:rPr>
                <w:rFonts w:eastAsia="MS PGothic"/>
              </w:rPr>
            </w:pPr>
            <w:r w:rsidRPr="00C31E24">
              <w:rPr>
                <w:rFonts w:eastAsia="MS Mincho"/>
              </w:rPr>
              <w:t>MCV3</w:t>
            </w:r>
          </w:p>
        </w:tc>
        <w:tc>
          <w:tcPr>
            <w:tcW w:w="1700" w:type="dxa"/>
          </w:tcPr>
          <w:p w14:paraId="206C9B6D" w14:textId="77777777" w:rsidR="00AD62C6" w:rsidRPr="00C31E24" w:rsidRDefault="00AD62C6" w:rsidP="00A54A67">
            <w:pPr>
              <w:pStyle w:val="TAL"/>
              <w:rPr>
                <w:rFonts w:eastAsia="MS PGothic"/>
              </w:rPr>
            </w:pPr>
          </w:p>
        </w:tc>
        <w:tc>
          <w:tcPr>
            <w:tcW w:w="1245" w:type="dxa"/>
          </w:tcPr>
          <w:p w14:paraId="01935528" w14:textId="77777777" w:rsidR="00AD62C6" w:rsidRPr="00C31E24" w:rsidRDefault="00AD62C6" w:rsidP="00A54A67">
            <w:pPr>
              <w:pStyle w:val="TAL"/>
              <w:rPr>
                <w:rFonts w:eastAsia="MS Mincho"/>
              </w:rPr>
            </w:pPr>
          </w:p>
        </w:tc>
      </w:tr>
      <w:tr w:rsidR="00AD62C6" w:rsidRPr="00C31E24" w14:paraId="6ABF5323" w14:textId="77777777" w:rsidTr="00A54A67">
        <w:trPr>
          <w:cantSplit/>
          <w:jc w:val="center"/>
        </w:trPr>
        <w:tc>
          <w:tcPr>
            <w:tcW w:w="4535" w:type="dxa"/>
          </w:tcPr>
          <w:p w14:paraId="22FD990F" w14:textId="77777777" w:rsidR="00AD62C6" w:rsidRPr="00C31E24" w:rsidRDefault="00AD62C6" w:rsidP="00A54A67">
            <w:pPr>
              <w:pStyle w:val="TAL"/>
              <w:rPr>
                <w:rFonts w:eastAsia="MS Mincho"/>
              </w:rPr>
            </w:pPr>
            <w:r w:rsidRPr="00C31E24">
              <w:rPr>
                <w:rFonts w:eastAsia="MS Mincho"/>
              </w:rPr>
              <w:t>MCVideo Group ID</w:t>
            </w:r>
          </w:p>
        </w:tc>
        <w:tc>
          <w:tcPr>
            <w:tcW w:w="2267" w:type="dxa"/>
          </w:tcPr>
          <w:p w14:paraId="75E59F90" w14:textId="77777777" w:rsidR="00AD62C6" w:rsidRPr="00C31E24" w:rsidRDefault="00AD62C6" w:rsidP="00A54A67">
            <w:pPr>
              <w:pStyle w:val="TAL"/>
              <w:rPr>
                <w:rFonts w:eastAsia="MS Mincho"/>
              </w:rPr>
            </w:pPr>
            <w:r w:rsidRPr="00C31E24">
              <w:rPr>
                <w:rFonts w:eastAsia="MS Mincho"/>
              </w:rPr>
              <w:t>px_MCVideo_Group_A_ID</w:t>
            </w:r>
          </w:p>
        </w:tc>
        <w:tc>
          <w:tcPr>
            <w:tcW w:w="1700" w:type="dxa"/>
          </w:tcPr>
          <w:p w14:paraId="052747F9" w14:textId="77777777" w:rsidR="00AD62C6" w:rsidRPr="00C31E24" w:rsidRDefault="00AD62C6" w:rsidP="00A54A67">
            <w:pPr>
              <w:pStyle w:val="TAL"/>
              <w:rPr>
                <w:rFonts w:eastAsia="MS PGothic"/>
              </w:rPr>
            </w:pPr>
            <w:r w:rsidRPr="00C31E24">
              <w:rPr>
                <w:rFonts w:eastAsia="MS PGothic"/>
              </w:rPr>
              <w:t>The group ID of the call</w:t>
            </w:r>
          </w:p>
        </w:tc>
        <w:tc>
          <w:tcPr>
            <w:tcW w:w="1245" w:type="dxa"/>
          </w:tcPr>
          <w:p w14:paraId="4F00BF7F" w14:textId="77777777" w:rsidR="00AD62C6" w:rsidRPr="00C31E24" w:rsidRDefault="00AD62C6" w:rsidP="00A54A67">
            <w:pPr>
              <w:pStyle w:val="TAL"/>
              <w:rPr>
                <w:rFonts w:eastAsia="MS Mincho"/>
              </w:rPr>
            </w:pPr>
          </w:p>
        </w:tc>
      </w:tr>
      <w:tr w:rsidR="00AD62C6" w:rsidRPr="00C31E24" w14:paraId="7681CDC4" w14:textId="77777777" w:rsidTr="00A54A67">
        <w:trPr>
          <w:cantSplit/>
          <w:jc w:val="center"/>
        </w:trPr>
        <w:tc>
          <w:tcPr>
            <w:tcW w:w="4535" w:type="dxa"/>
          </w:tcPr>
          <w:p w14:paraId="48E5440D" w14:textId="77777777" w:rsidR="00AD62C6" w:rsidRPr="00C31E24" w:rsidRDefault="00AD62C6" w:rsidP="00A54A67">
            <w:pPr>
              <w:pStyle w:val="TAL"/>
              <w:rPr>
                <w:rFonts w:eastAsia="MS Mincho"/>
              </w:rPr>
            </w:pPr>
            <w:r w:rsidRPr="00C31E24">
              <w:rPr>
                <w:rFonts w:eastAsia="MS Mincho"/>
              </w:rPr>
              <w:t>TMGI</w:t>
            </w:r>
          </w:p>
        </w:tc>
        <w:tc>
          <w:tcPr>
            <w:tcW w:w="2267" w:type="dxa"/>
          </w:tcPr>
          <w:p w14:paraId="1E707480" w14:textId="77777777" w:rsidR="00AD62C6" w:rsidRPr="00C31E24" w:rsidRDefault="00AD62C6" w:rsidP="00A54A67">
            <w:pPr>
              <w:pStyle w:val="TAL"/>
              <w:rPr>
                <w:rFonts w:eastAsia="MS Mincho"/>
              </w:rPr>
            </w:pPr>
          </w:p>
        </w:tc>
        <w:tc>
          <w:tcPr>
            <w:tcW w:w="1700" w:type="dxa"/>
          </w:tcPr>
          <w:p w14:paraId="5B321ACE" w14:textId="77777777" w:rsidR="00AD62C6" w:rsidRPr="00C31E24" w:rsidRDefault="00AD62C6" w:rsidP="00A54A67">
            <w:pPr>
              <w:pStyle w:val="TAL"/>
              <w:rPr>
                <w:rFonts w:eastAsia="MS PGothic"/>
              </w:rPr>
            </w:pPr>
          </w:p>
        </w:tc>
        <w:tc>
          <w:tcPr>
            <w:tcW w:w="1245" w:type="dxa"/>
          </w:tcPr>
          <w:p w14:paraId="2C3B358B" w14:textId="77777777" w:rsidR="00AD62C6" w:rsidRPr="00C31E24" w:rsidRDefault="00AD62C6" w:rsidP="00A54A67">
            <w:pPr>
              <w:pStyle w:val="TAL"/>
              <w:rPr>
                <w:rFonts w:eastAsia="MS Mincho"/>
              </w:rPr>
            </w:pPr>
          </w:p>
        </w:tc>
      </w:tr>
      <w:tr w:rsidR="00AD62C6" w:rsidRPr="00C31E24" w14:paraId="58731917" w14:textId="77777777" w:rsidTr="00A54A67">
        <w:trPr>
          <w:cantSplit/>
          <w:jc w:val="center"/>
        </w:trPr>
        <w:tc>
          <w:tcPr>
            <w:tcW w:w="4535" w:type="dxa"/>
          </w:tcPr>
          <w:p w14:paraId="6CBFC1DA" w14:textId="77777777" w:rsidR="00AD62C6" w:rsidRPr="00C31E24" w:rsidRDefault="00AD62C6" w:rsidP="00A54A67">
            <w:pPr>
              <w:pStyle w:val="TAL"/>
              <w:rPr>
                <w:rFonts w:eastAsia="MS Mincho"/>
              </w:rPr>
            </w:pPr>
            <w:r w:rsidRPr="00C31E24">
              <w:rPr>
                <w:rFonts w:eastAsia="MS Mincho"/>
              </w:rPr>
              <w:t xml:space="preserve">  MBMS Service ID</w:t>
            </w:r>
          </w:p>
        </w:tc>
        <w:tc>
          <w:tcPr>
            <w:tcW w:w="2267" w:type="dxa"/>
          </w:tcPr>
          <w:p w14:paraId="137CA688" w14:textId="77777777" w:rsidR="00AD62C6" w:rsidRPr="00C31E24" w:rsidRDefault="00AD62C6" w:rsidP="00A54A67">
            <w:pPr>
              <w:pStyle w:val="TAL"/>
              <w:rPr>
                <w:rFonts w:eastAsia="MS Mincho"/>
              </w:rPr>
            </w:pPr>
            <w:r w:rsidRPr="00C31E24">
              <w:rPr>
                <w:rFonts w:eastAsia="MS Mincho"/>
              </w:rPr>
              <w:t>"0F0F0F"</w:t>
            </w:r>
          </w:p>
        </w:tc>
        <w:tc>
          <w:tcPr>
            <w:tcW w:w="1700" w:type="dxa"/>
          </w:tcPr>
          <w:p w14:paraId="300D7D42" w14:textId="77777777" w:rsidR="00AD62C6" w:rsidRPr="00C31E24" w:rsidRDefault="00AD62C6" w:rsidP="00A54A67">
            <w:pPr>
              <w:pStyle w:val="TAL"/>
            </w:pPr>
            <w:r w:rsidRPr="00C31E24">
              <w:rPr>
                <w:rFonts w:eastAsia="MS PGothic"/>
              </w:rPr>
              <w:t>The selected value is randomly chosen - a</w:t>
            </w:r>
            <w:r w:rsidRPr="00C31E24">
              <w:t xml:space="preserve"> 6 digit hexadecimal number between 000000 and</w:t>
            </w:r>
          </w:p>
          <w:p w14:paraId="108B1C41" w14:textId="77777777" w:rsidR="00AD62C6" w:rsidRPr="00C31E24" w:rsidRDefault="00AD62C6" w:rsidP="00A54A67">
            <w:pPr>
              <w:pStyle w:val="TAL"/>
            </w:pPr>
            <w:r w:rsidRPr="00C31E24">
              <w:t>FFFFFF (see TS 23.003 [69] clause 15.2.</w:t>
            </w:r>
          </w:p>
          <w:p w14:paraId="43C7A3D5" w14:textId="77777777" w:rsidR="00AD62C6" w:rsidRPr="00C31E24" w:rsidRDefault="00AD62C6" w:rsidP="00A54A67">
            <w:pPr>
              <w:pStyle w:val="TAL"/>
            </w:pPr>
            <w:r w:rsidRPr="00C31E24">
              <w:t>The coding of the MBMS Service ID is the responsibility of each administration</w:t>
            </w:r>
          </w:p>
        </w:tc>
        <w:tc>
          <w:tcPr>
            <w:tcW w:w="1245" w:type="dxa"/>
          </w:tcPr>
          <w:p w14:paraId="5CE50163" w14:textId="77777777" w:rsidR="00AD62C6" w:rsidRPr="00C31E24" w:rsidRDefault="00AD62C6" w:rsidP="00A54A67">
            <w:pPr>
              <w:pStyle w:val="TAL"/>
              <w:rPr>
                <w:rFonts w:eastAsia="MS Mincho"/>
              </w:rPr>
            </w:pPr>
          </w:p>
        </w:tc>
      </w:tr>
      <w:tr w:rsidR="00AD62C6" w:rsidRPr="00C31E24" w14:paraId="20CCF460" w14:textId="77777777" w:rsidTr="00A54A67">
        <w:trPr>
          <w:cantSplit/>
          <w:jc w:val="center"/>
        </w:trPr>
        <w:tc>
          <w:tcPr>
            <w:tcW w:w="4535" w:type="dxa"/>
          </w:tcPr>
          <w:p w14:paraId="5296774C" w14:textId="77777777" w:rsidR="00AD62C6" w:rsidRPr="00C31E24" w:rsidRDefault="00AD62C6" w:rsidP="00A54A67">
            <w:pPr>
              <w:pStyle w:val="TAL"/>
              <w:rPr>
                <w:rFonts w:eastAsia="MS Mincho"/>
              </w:rPr>
            </w:pPr>
            <w:r w:rsidRPr="00C31E24">
              <w:rPr>
                <w:rFonts w:eastAsia="MS Mincho"/>
              </w:rPr>
              <w:t xml:space="preserve">  MCC</w:t>
            </w:r>
          </w:p>
        </w:tc>
        <w:tc>
          <w:tcPr>
            <w:tcW w:w="2267" w:type="dxa"/>
          </w:tcPr>
          <w:p w14:paraId="716B86AF" w14:textId="77777777" w:rsidR="00AD62C6" w:rsidRPr="00C31E24" w:rsidRDefault="00AD62C6" w:rsidP="00A54A67">
            <w:pPr>
              <w:pStyle w:val="TAL"/>
              <w:rPr>
                <w:rFonts w:eastAsia="MS Mincho"/>
              </w:rPr>
            </w:pPr>
            <w:r w:rsidRPr="00C31E24">
              <w:rPr>
                <w:rFonts w:eastAsia="MS Mincho"/>
              </w:rPr>
              <w:t>The same value as for PLMN1 specified in TS 36.579-1 [2] Table 5.5.8.1-1</w:t>
            </w:r>
          </w:p>
        </w:tc>
        <w:tc>
          <w:tcPr>
            <w:tcW w:w="1700" w:type="dxa"/>
          </w:tcPr>
          <w:p w14:paraId="451ACCE1" w14:textId="77777777" w:rsidR="00AD62C6" w:rsidRPr="00C31E24" w:rsidRDefault="00AD62C6" w:rsidP="00A54A67">
            <w:pPr>
              <w:pStyle w:val="TAL"/>
            </w:pPr>
            <w:r w:rsidRPr="00C31E24">
              <w:t>Mobile Country Code</w:t>
            </w:r>
          </w:p>
        </w:tc>
        <w:tc>
          <w:tcPr>
            <w:tcW w:w="1245" w:type="dxa"/>
          </w:tcPr>
          <w:p w14:paraId="30329D65" w14:textId="77777777" w:rsidR="00AD62C6" w:rsidRPr="00C31E24" w:rsidRDefault="00AD62C6" w:rsidP="00A54A67">
            <w:pPr>
              <w:pStyle w:val="TAL"/>
              <w:rPr>
                <w:rFonts w:eastAsia="MS Mincho"/>
              </w:rPr>
            </w:pPr>
          </w:p>
        </w:tc>
      </w:tr>
      <w:tr w:rsidR="00AD62C6" w:rsidRPr="00C31E24" w14:paraId="52301A56" w14:textId="77777777" w:rsidTr="00A54A67">
        <w:trPr>
          <w:cantSplit/>
          <w:jc w:val="center"/>
        </w:trPr>
        <w:tc>
          <w:tcPr>
            <w:tcW w:w="4535" w:type="dxa"/>
          </w:tcPr>
          <w:p w14:paraId="71C7C1B1" w14:textId="77777777" w:rsidR="00AD62C6" w:rsidRPr="00C31E24" w:rsidRDefault="00AD62C6" w:rsidP="00A54A67">
            <w:pPr>
              <w:pStyle w:val="TAL"/>
              <w:rPr>
                <w:rFonts w:eastAsia="MS Mincho"/>
              </w:rPr>
            </w:pPr>
            <w:r w:rsidRPr="00C31E24">
              <w:rPr>
                <w:rFonts w:eastAsia="MS Mincho"/>
              </w:rPr>
              <w:t xml:space="preserve">  MNC</w:t>
            </w:r>
          </w:p>
        </w:tc>
        <w:tc>
          <w:tcPr>
            <w:tcW w:w="2267" w:type="dxa"/>
          </w:tcPr>
          <w:p w14:paraId="175E93B2" w14:textId="77777777" w:rsidR="00AD62C6" w:rsidRPr="00C31E24" w:rsidRDefault="00AD62C6" w:rsidP="00A54A67">
            <w:pPr>
              <w:pStyle w:val="TAL"/>
              <w:rPr>
                <w:rFonts w:eastAsia="MS Mincho"/>
              </w:rPr>
            </w:pPr>
            <w:r w:rsidRPr="00C31E24">
              <w:rPr>
                <w:rFonts w:eastAsia="MS Mincho"/>
              </w:rPr>
              <w:t>The same value as for PLMN1 specified in TS 36.579-1 [2] Table 5.5.8.1-1</w:t>
            </w:r>
          </w:p>
        </w:tc>
        <w:tc>
          <w:tcPr>
            <w:tcW w:w="1700" w:type="dxa"/>
          </w:tcPr>
          <w:p w14:paraId="2254D8D3" w14:textId="77777777" w:rsidR="00AD62C6" w:rsidRPr="00C31E24" w:rsidRDefault="00AD62C6" w:rsidP="00A54A67">
            <w:pPr>
              <w:pStyle w:val="TAL"/>
            </w:pPr>
            <w:r w:rsidRPr="00C31E24">
              <w:t>Mobile Network Code</w:t>
            </w:r>
          </w:p>
        </w:tc>
        <w:tc>
          <w:tcPr>
            <w:tcW w:w="1245" w:type="dxa"/>
          </w:tcPr>
          <w:p w14:paraId="2C0EE33B" w14:textId="77777777" w:rsidR="00AD62C6" w:rsidRPr="00C31E24" w:rsidRDefault="00AD62C6" w:rsidP="00A54A67">
            <w:pPr>
              <w:pStyle w:val="TAL"/>
              <w:rPr>
                <w:rFonts w:eastAsia="MS Mincho"/>
              </w:rPr>
            </w:pPr>
          </w:p>
        </w:tc>
      </w:tr>
      <w:tr w:rsidR="00AD62C6" w:rsidRPr="00C31E24" w14:paraId="5CCC0936" w14:textId="77777777" w:rsidTr="00A54A67">
        <w:trPr>
          <w:cantSplit/>
          <w:jc w:val="center"/>
        </w:trPr>
        <w:tc>
          <w:tcPr>
            <w:tcW w:w="4535" w:type="dxa"/>
          </w:tcPr>
          <w:p w14:paraId="1A6F2F29" w14:textId="08B76F54" w:rsidR="00AD62C6" w:rsidRPr="00C31E24" w:rsidRDefault="00AD62C6" w:rsidP="00A54A67">
            <w:pPr>
              <w:pStyle w:val="TAL"/>
              <w:rPr>
                <w:rFonts w:eastAsia="MS Mincho"/>
              </w:rPr>
            </w:pPr>
            <w:r w:rsidRPr="00C31E24">
              <w:rPr>
                <w:rFonts w:eastAsia="MS Mincho"/>
              </w:rPr>
              <w:t>MBMS Subchannel</w:t>
            </w:r>
          </w:p>
        </w:tc>
        <w:tc>
          <w:tcPr>
            <w:tcW w:w="2267" w:type="dxa"/>
          </w:tcPr>
          <w:p w14:paraId="3670EA2C" w14:textId="77777777" w:rsidR="00AD62C6" w:rsidRPr="00C31E24" w:rsidRDefault="00AD62C6" w:rsidP="00A54A67">
            <w:pPr>
              <w:pStyle w:val="TAL"/>
              <w:rPr>
                <w:rFonts w:eastAsia="MS Mincho"/>
              </w:rPr>
            </w:pPr>
          </w:p>
        </w:tc>
        <w:tc>
          <w:tcPr>
            <w:tcW w:w="1700" w:type="dxa"/>
          </w:tcPr>
          <w:p w14:paraId="24D46F41" w14:textId="77777777" w:rsidR="00AD62C6" w:rsidRPr="00C31E24" w:rsidRDefault="00AD62C6" w:rsidP="00A54A67">
            <w:pPr>
              <w:pStyle w:val="TAL"/>
            </w:pPr>
          </w:p>
        </w:tc>
        <w:tc>
          <w:tcPr>
            <w:tcW w:w="1245" w:type="dxa"/>
          </w:tcPr>
          <w:p w14:paraId="04BCDF38" w14:textId="77777777" w:rsidR="00AD62C6" w:rsidRPr="00C31E24" w:rsidRDefault="00AD62C6" w:rsidP="00A54A67">
            <w:pPr>
              <w:pStyle w:val="TAL"/>
              <w:rPr>
                <w:rFonts w:eastAsia="MS Mincho"/>
              </w:rPr>
            </w:pPr>
          </w:p>
        </w:tc>
      </w:tr>
      <w:tr w:rsidR="00AD62C6" w:rsidRPr="00C31E24" w14:paraId="40DF9668" w14:textId="77777777" w:rsidTr="00A54A67">
        <w:trPr>
          <w:cantSplit/>
          <w:jc w:val="center"/>
        </w:trPr>
        <w:tc>
          <w:tcPr>
            <w:tcW w:w="4535" w:type="dxa"/>
          </w:tcPr>
          <w:p w14:paraId="1A8A3A5B" w14:textId="77777777" w:rsidR="00AD62C6" w:rsidRPr="00C31E24" w:rsidRDefault="00AD62C6" w:rsidP="00A54A67">
            <w:pPr>
              <w:pStyle w:val="TAL"/>
              <w:rPr>
                <w:rFonts w:eastAsia="MS Mincho"/>
              </w:rPr>
            </w:pPr>
            <w:r w:rsidRPr="00C31E24">
              <w:rPr>
                <w:rFonts w:eastAsia="MS Mincho"/>
              </w:rPr>
              <w:t xml:space="preserve">  </w:t>
            </w:r>
            <w:r w:rsidRPr="00C31E24">
              <w:t>Video m-line Number</w:t>
            </w:r>
          </w:p>
        </w:tc>
        <w:tc>
          <w:tcPr>
            <w:tcW w:w="2267" w:type="dxa"/>
          </w:tcPr>
          <w:p w14:paraId="43ED7173" w14:textId="77777777" w:rsidR="00AD62C6" w:rsidRPr="00C31E24" w:rsidRDefault="00AD62C6" w:rsidP="00A54A67">
            <w:pPr>
              <w:pStyle w:val="TAL"/>
              <w:rPr>
                <w:rFonts w:eastAsia="MS Mincho"/>
              </w:rPr>
            </w:pPr>
            <w:r w:rsidRPr="00C31E24">
              <w:rPr>
                <w:rFonts w:eastAsia="MS Mincho"/>
              </w:rPr>
              <w:t>"1"</w:t>
            </w:r>
          </w:p>
        </w:tc>
        <w:tc>
          <w:tcPr>
            <w:tcW w:w="1700" w:type="dxa"/>
          </w:tcPr>
          <w:p w14:paraId="0726320E" w14:textId="77777777" w:rsidR="00AD62C6" w:rsidRPr="00C31E24" w:rsidRDefault="00AD62C6" w:rsidP="00A54A67">
            <w:pPr>
              <w:pStyle w:val="TAL"/>
            </w:pPr>
          </w:p>
        </w:tc>
        <w:tc>
          <w:tcPr>
            <w:tcW w:w="1245" w:type="dxa"/>
          </w:tcPr>
          <w:p w14:paraId="5F5AFE6D" w14:textId="77777777" w:rsidR="00AD62C6" w:rsidRPr="00C31E24" w:rsidRDefault="00AD62C6" w:rsidP="00A54A67">
            <w:pPr>
              <w:pStyle w:val="TAL"/>
              <w:rPr>
                <w:rFonts w:eastAsia="MS Mincho"/>
              </w:rPr>
            </w:pPr>
          </w:p>
        </w:tc>
      </w:tr>
      <w:tr w:rsidR="00AD62C6" w:rsidRPr="00C31E24" w14:paraId="385CEC87" w14:textId="77777777" w:rsidTr="00A54A67">
        <w:trPr>
          <w:cantSplit/>
          <w:jc w:val="center"/>
        </w:trPr>
        <w:tc>
          <w:tcPr>
            <w:tcW w:w="4535" w:type="dxa"/>
          </w:tcPr>
          <w:p w14:paraId="5C99E274" w14:textId="77777777" w:rsidR="00AD62C6" w:rsidRPr="00C31E24" w:rsidRDefault="00AD62C6" w:rsidP="00A54A67">
            <w:pPr>
              <w:pStyle w:val="TAL"/>
              <w:rPr>
                <w:rFonts w:eastAsia="MS Mincho"/>
              </w:rPr>
            </w:pPr>
            <w:r w:rsidRPr="00C31E24">
              <w:rPr>
                <w:rFonts w:eastAsia="MS Mincho"/>
              </w:rPr>
              <w:t xml:space="preserve">  </w:t>
            </w:r>
            <w:r w:rsidRPr="00C31E24">
              <w:t>Audio m-line Number</w:t>
            </w:r>
          </w:p>
        </w:tc>
        <w:tc>
          <w:tcPr>
            <w:tcW w:w="2267" w:type="dxa"/>
          </w:tcPr>
          <w:p w14:paraId="169171B5" w14:textId="77777777" w:rsidR="00AD62C6" w:rsidRPr="00C31E24" w:rsidRDefault="00AD62C6" w:rsidP="00A54A67">
            <w:pPr>
              <w:pStyle w:val="TAL"/>
              <w:rPr>
                <w:rFonts w:eastAsia="MS Mincho"/>
              </w:rPr>
            </w:pPr>
            <w:r w:rsidRPr="00C31E24">
              <w:rPr>
                <w:rFonts w:eastAsia="MS Mincho"/>
              </w:rPr>
              <w:t>"2"</w:t>
            </w:r>
          </w:p>
        </w:tc>
        <w:tc>
          <w:tcPr>
            <w:tcW w:w="1700" w:type="dxa"/>
          </w:tcPr>
          <w:p w14:paraId="64C3E001" w14:textId="77777777" w:rsidR="00AD62C6" w:rsidRPr="00C31E24" w:rsidRDefault="00AD62C6" w:rsidP="00A54A67">
            <w:pPr>
              <w:pStyle w:val="TAL"/>
            </w:pPr>
            <w:r w:rsidRPr="00C31E24">
              <w:t>The number of the "m=audio" m-line in the SIP MESSAGE request announcing the MBMS bearer</w:t>
            </w:r>
          </w:p>
        </w:tc>
        <w:tc>
          <w:tcPr>
            <w:tcW w:w="1245" w:type="dxa"/>
          </w:tcPr>
          <w:p w14:paraId="4975697E" w14:textId="77777777" w:rsidR="00AD62C6" w:rsidRPr="00C31E24" w:rsidRDefault="00AD62C6" w:rsidP="00A54A67">
            <w:pPr>
              <w:pStyle w:val="TAL"/>
              <w:rPr>
                <w:rFonts w:eastAsia="MS Mincho"/>
              </w:rPr>
            </w:pPr>
          </w:p>
        </w:tc>
      </w:tr>
      <w:tr w:rsidR="00AD62C6" w:rsidRPr="00C31E24" w14:paraId="3F84C07A" w14:textId="77777777" w:rsidTr="00A54A67">
        <w:trPr>
          <w:cantSplit/>
          <w:jc w:val="center"/>
        </w:trPr>
        <w:tc>
          <w:tcPr>
            <w:tcW w:w="4535" w:type="dxa"/>
          </w:tcPr>
          <w:p w14:paraId="5FEAC424" w14:textId="77777777" w:rsidR="00AD62C6" w:rsidRPr="00C31E24" w:rsidRDefault="00AD62C6" w:rsidP="00A54A67">
            <w:pPr>
              <w:pStyle w:val="TAL"/>
              <w:rPr>
                <w:rFonts w:eastAsia="MS Mincho"/>
              </w:rPr>
            </w:pPr>
            <w:r w:rsidRPr="00C31E24">
              <w:rPr>
                <w:rFonts w:eastAsia="MS Mincho"/>
              </w:rPr>
              <w:t xml:space="preserve">  </w:t>
            </w:r>
            <w:r w:rsidRPr="00C31E24">
              <w:t>Control m-line Number</w:t>
            </w:r>
          </w:p>
        </w:tc>
        <w:tc>
          <w:tcPr>
            <w:tcW w:w="2267" w:type="dxa"/>
          </w:tcPr>
          <w:p w14:paraId="4C7395C2" w14:textId="77777777" w:rsidR="00AD62C6" w:rsidRPr="00C31E24" w:rsidRDefault="00AD62C6" w:rsidP="00A54A67">
            <w:pPr>
              <w:pStyle w:val="TAL"/>
              <w:rPr>
                <w:rFonts w:eastAsia="MS Mincho"/>
              </w:rPr>
            </w:pPr>
            <w:r w:rsidRPr="00C31E24">
              <w:rPr>
                <w:rFonts w:eastAsia="MS Mincho"/>
              </w:rPr>
              <w:t>"3"</w:t>
            </w:r>
          </w:p>
        </w:tc>
        <w:tc>
          <w:tcPr>
            <w:tcW w:w="1700" w:type="dxa"/>
          </w:tcPr>
          <w:p w14:paraId="094516E9" w14:textId="77777777" w:rsidR="00AD62C6" w:rsidRPr="00C31E24" w:rsidRDefault="00AD62C6" w:rsidP="00A54A67">
            <w:pPr>
              <w:pStyle w:val="TAL"/>
            </w:pPr>
          </w:p>
        </w:tc>
        <w:tc>
          <w:tcPr>
            <w:tcW w:w="1245" w:type="dxa"/>
          </w:tcPr>
          <w:p w14:paraId="3A8C9D8B" w14:textId="77777777" w:rsidR="00AD62C6" w:rsidRPr="00C31E24" w:rsidRDefault="00AD62C6" w:rsidP="00A54A67">
            <w:pPr>
              <w:pStyle w:val="TAL"/>
              <w:rPr>
                <w:rFonts w:eastAsia="MS Mincho"/>
              </w:rPr>
            </w:pPr>
          </w:p>
        </w:tc>
      </w:tr>
      <w:tr w:rsidR="00AD62C6" w:rsidRPr="00C31E24" w14:paraId="150CBA49" w14:textId="77777777" w:rsidTr="00A54A67">
        <w:trPr>
          <w:cantSplit/>
          <w:jc w:val="center"/>
        </w:trPr>
        <w:tc>
          <w:tcPr>
            <w:tcW w:w="4535" w:type="dxa"/>
          </w:tcPr>
          <w:p w14:paraId="62D8E022" w14:textId="77777777" w:rsidR="00AD62C6" w:rsidRPr="00C31E24" w:rsidRDefault="00AD62C6" w:rsidP="00A54A67">
            <w:pPr>
              <w:pStyle w:val="TAL"/>
              <w:rPr>
                <w:rFonts w:eastAsia="MS Mincho"/>
              </w:rPr>
            </w:pPr>
            <w:r w:rsidRPr="00C31E24">
              <w:rPr>
                <w:rFonts w:eastAsia="MS Mincho"/>
              </w:rPr>
              <w:t xml:space="preserve">  </w:t>
            </w:r>
            <w:r w:rsidRPr="00C31E24">
              <w:t>FEC m-line Number</w:t>
            </w:r>
          </w:p>
        </w:tc>
        <w:tc>
          <w:tcPr>
            <w:tcW w:w="2267" w:type="dxa"/>
          </w:tcPr>
          <w:p w14:paraId="351B740F" w14:textId="77777777" w:rsidR="00AD62C6" w:rsidRPr="00C31E24" w:rsidRDefault="00AD62C6" w:rsidP="00A54A67">
            <w:pPr>
              <w:pStyle w:val="TAL"/>
              <w:rPr>
                <w:rFonts w:eastAsia="MS Mincho"/>
              </w:rPr>
            </w:pPr>
            <w:r w:rsidRPr="00C31E24">
              <w:rPr>
                <w:rFonts w:eastAsia="MS Mincho"/>
              </w:rPr>
              <w:t>"0"</w:t>
            </w:r>
          </w:p>
        </w:tc>
        <w:tc>
          <w:tcPr>
            <w:tcW w:w="1700" w:type="dxa"/>
          </w:tcPr>
          <w:p w14:paraId="79403904" w14:textId="77777777" w:rsidR="00AD62C6" w:rsidRPr="00C31E24" w:rsidRDefault="00AD62C6" w:rsidP="00A54A67">
            <w:pPr>
              <w:pStyle w:val="TAL"/>
            </w:pPr>
          </w:p>
        </w:tc>
        <w:tc>
          <w:tcPr>
            <w:tcW w:w="1245" w:type="dxa"/>
          </w:tcPr>
          <w:p w14:paraId="2FD838ED" w14:textId="77777777" w:rsidR="00AD62C6" w:rsidRPr="00C31E24" w:rsidRDefault="00AD62C6" w:rsidP="00A54A67">
            <w:pPr>
              <w:pStyle w:val="TAL"/>
              <w:rPr>
                <w:rFonts w:eastAsia="MS Mincho"/>
              </w:rPr>
            </w:pPr>
          </w:p>
        </w:tc>
      </w:tr>
      <w:tr w:rsidR="00AD62C6" w:rsidRPr="00C31E24" w14:paraId="69AD57A2" w14:textId="77777777" w:rsidTr="00A54A67">
        <w:trPr>
          <w:cantSplit/>
          <w:jc w:val="center"/>
        </w:trPr>
        <w:tc>
          <w:tcPr>
            <w:tcW w:w="4535" w:type="dxa"/>
          </w:tcPr>
          <w:p w14:paraId="2453425C" w14:textId="77777777" w:rsidR="00AD62C6" w:rsidRPr="00C31E24" w:rsidRDefault="00AD62C6" w:rsidP="00A54A67">
            <w:pPr>
              <w:pStyle w:val="TAL"/>
              <w:rPr>
                <w:rFonts w:eastAsia="MS Mincho"/>
              </w:rPr>
            </w:pPr>
            <w:r w:rsidRPr="00C31E24">
              <w:rPr>
                <w:rFonts w:eastAsia="MS Mincho"/>
              </w:rPr>
              <w:t xml:space="preserve">  </w:t>
            </w:r>
            <w:r w:rsidRPr="00C31E24">
              <w:t>IP version</w:t>
            </w:r>
          </w:p>
        </w:tc>
        <w:tc>
          <w:tcPr>
            <w:tcW w:w="2267" w:type="dxa"/>
          </w:tcPr>
          <w:p w14:paraId="292593F9" w14:textId="77777777" w:rsidR="00AD62C6" w:rsidRPr="00C31E24" w:rsidRDefault="00AD62C6" w:rsidP="00A54A67">
            <w:pPr>
              <w:pStyle w:val="TAL"/>
              <w:rPr>
                <w:rFonts w:eastAsia="MS Mincho"/>
              </w:rPr>
            </w:pPr>
            <w:r w:rsidRPr="00C31E24">
              <w:rPr>
                <w:rFonts w:eastAsia="MS Mincho"/>
              </w:rPr>
              <w:t>"0"</w:t>
            </w:r>
          </w:p>
        </w:tc>
        <w:tc>
          <w:tcPr>
            <w:tcW w:w="1700" w:type="dxa"/>
          </w:tcPr>
          <w:p w14:paraId="21AA750D" w14:textId="77777777" w:rsidR="00AD62C6" w:rsidRPr="00C31E24" w:rsidRDefault="00AD62C6" w:rsidP="00A54A67">
            <w:pPr>
              <w:pStyle w:val="TAL"/>
            </w:pPr>
            <w:r w:rsidRPr="00C31E24">
              <w:t>'0' = IP version 4</w:t>
            </w:r>
          </w:p>
          <w:p w14:paraId="2359330A" w14:textId="77777777" w:rsidR="00AD62C6" w:rsidRPr="00C31E24" w:rsidRDefault="00AD62C6" w:rsidP="00A54A67">
            <w:pPr>
              <w:pStyle w:val="TAL"/>
            </w:pPr>
            <w:r w:rsidRPr="00C31E24">
              <w:t>'1' = IP version 6</w:t>
            </w:r>
          </w:p>
          <w:p w14:paraId="3007CCC4" w14:textId="77777777" w:rsidR="00AD62C6" w:rsidRPr="00C31E24" w:rsidRDefault="00AD62C6" w:rsidP="00A54A67">
            <w:pPr>
              <w:pStyle w:val="TAL"/>
            </w:pPr>
            <w:r w:rsidRPr="00C31E24">
              <w:t>All other values are reserved for future use</w:t>
            </w:r>
          </w:p>
        </w:tc>
        <w:tc>
          <w:tcPr>
            <w:tcW w:w="1245" w:type="dxa"/>
          </w:tcPr>
          <w:p w14:paraId="364755A4" w14:textId="77777777" w:rsidR="00AD62C6" w:rsidRPr="00C31E24" w:rsidRDefault="00AD62C6" w:rsidP="00A54A67">
            <w:pPr>
              <w:pStyle w:val="TAL"/>
              <w:rPr>
                <w:rFonts w:eastAsia="MS Mincho"/>
              </w:rPr>
            </w:pPr>
          </w:p>
        </w:tc>
      </w:tr>
      <w:tr w:rsidR="00AD62C6" w:rsidRPr="00C31E24" w14:paraId="3940478E" w14:textId="77777777" w:rsidTr="00A54A67">
        <w:trPr>
          <w:cantSplit/>
          <w:jc w:val="center"/>
        </w:trPr>
        <w:tc>
          <w:tcPr>
            <w:tcW w:w="4535" w:type="dxa"/>
          </w:tcPr>
          <w:p w14:paraId="3A07C0A3" w14:textId="77777777" w:rsidR="00AD62C6" w:rsidRPr="00C31E24" w:rsidRDefault="00AD62C6" w:rsidP="00A54A67">
            <w:pPr>
              <w:pStyle w:val="TAL"/>
              <w:rPr>
                <w:rFonts w:eastAsia="MS Mincho"/>
              </w:rPr>
            </w:pPr>
            <w:r w:rsidRPr="00C31E24">
              <w:rPr>
                <w:rFonts w:eastAsia="MS Mincho"/>
              </w:rPr>
              <w:t xml:space="preserve">  </w:t>
            </w:r>
            <w:r w:rsidRPr="00C31E24">
              <w:t>Transmission Control Port Number</w:t>
            </w:r>
          </w:p>
        </w:tc>
        <w:tc>
          <w:tcPr>
            <w:tcW w:w="2267" w:type="dxa"/>
          </w:tcPr>
          <w:p w14:paraId="5675FE70" w14:textId="77777777" w:rsidR="00AD62C6" w:rsidRPr="00C31E24" w:rsidRDefault="00AD62C6" w:rsidP="00A54A67">
            <w:pPr>
              <w:pStyle w:val="TAL"/>
              <w:rPr>
                <w:rFonts w:eastAsia="MS Mincho"/>
              </w:rPr>
            </w:pPr>
            <w:r w:rsidRPr="00C31E24">
              <w:rPr>
                <w:rFonts w:eastAsia="MS Mincho"/>
              </w:rPr>
              <w:t>"9"</w:t>
            </w:r>
          </w:p>
        </w:tc>
        <w:tc>
          <w:tcPr>
            <w:tcW w:w="1700" w:type="dxa"/>
          </w:tcPr>
          <w:p w14:paraId="07AEE4A2" w14:textId="77777777" w:rsidR="00AD62C6" w:rsidRPr="00C31E24" w:rsidRDefault="00AD62C6" w:rsidP="00A54A67">
            <w:pPr>
              <w:pStyle w:val="TAL"/>
            </w:pPr>
            <w:r w:rsidRPr="00C31E24">
              <w:t>The port to be used if the&lt;Floor m-line Number&gt; value is greater than '0'. If the &lt;Floor m-line Number&gt; value is equal to '0', the &lt;Floor control Port Number&gt; value is not included in the MBMS Subchannel field</w:t>
            </w:r>
          </w:p>
        </w:tc>
        <w:tc>
          <w:tcPr>
            <w:tcW w:w="1245" w:type="dxa"/>
          </w:tcPr>
          <w:p w14:paraId="5B85DB70" w14:textId="77777777" w:rsidR="00AD62C6" w:rsidRPr="00C31E24" w:rsidRDefault="00AD62C6" w:rsidP="00A54A67">
            <w:pPr>
              <w:pStyle w:val="TAL"/>
              <w:rPr>
                <w:rFonts w:eastAsia="MS Mincho"/>
              </w:rPr>
            </w:pPr>
          </w:p>
        </w:tc>
      </w:tr>
      <w:tr w:rsidR="00AD62C6" w:rsidRPr="00C31E24" w14:paraId="06A23360" w14:textId="77777777" w:rsidTr="00A54A67">
        <w:trPr>
          <w:cantSplit/>
          <w:jc w:val="center"/>
        </w:trPr>
        <w:tc>
          <w:tcPr>
            <w:tcW w:w="4535" w:type="dxa"/>
          </w:tcPr>
          <w:p w14:paraId="7205F3B1" w14:textId="77777777" w:rsidR="00AD62C6" w:rsidRPr="00C31E24" w:rsidRDefault="00AD62C6" w:rsidP="00A54A67">
            <w:pPr>
              <w:pStyle w:val="TAL"/>
              <w:rPr>
                <w:rFonts w:eastAsia="MS Mincho"/>
              </w:rPr>
            </w:pPr>
            <w:r w:rsidRPr="00C31E24">
              <w:rPr>
                <w:rFonts w:eastAsia="MS Mincho"/>
              </w:rPr>
              <w:t xml:space="preserve">  </w:t>
            </w:r>
            <w:r w:rsidRPr="00C31E24">
              <w:t>Video Media Port Number</w:t>
            </w:r>
          </w:p>
        </w:tc>
        <w:tc>
          <w:tcPr>
            <w:tcW w:w="2267" w:type="dxa"/>
          </w:tcPr>
          <w:p w14:paraId="6962B6B9" w14:textId="77777777" w:rsidR="00AD62C6" w:rsidRPr="00C31E24" w:rsidRDefault="00AD62C6" w:rsidP="00A54A67">
            <w:pPr>
              <w:pStyle w:val="TAL"/>
              <w:rPr>
                <w:rFonts w:eastAsia="MS Mincho"/>
              </w:rPr>
            </w:pPr>
            <w:r w:rsidRPr="00C31E24">
              <w:rPr>
                <w:rFonts w:eastAsia="MS Mincho"/>
              </w:rPr>
              <w:t>"9"</w:t>
            </w:r>
          </w:p>
        </w:tc>
        <w:tc>
          <w:tcPr>
            <w:tcW w:w="1700" w:type="dxa"/>
          </w:tcPr>
          <w:p w14:paraId="0B08C6EE" w14:textId="77777777" w:rsidR="00AD62C6" w:rsidRPr="00C31E24" w:rsidRDefault="00AD62C6" w:rsidP="00A54A67">
            <w:pPr>
              <w:pStyle w:val="TAL"/>
            </w:pPr>
          </w:p>
        </w:tc>
        <w:tc>
          <w:tcPr>
            <w:tcW w:w="1245" w:type="dxa"/>
          </w:tcPr>
          <w:p w14:paraId="6AC44544" w14:textId="77777777" w:rsidR="00AD62C6" w:rsidRPr="00C31E24" w:rsidRDefault="00AD62C6" w:rsidP="00A54A67">
            <w:pPr>
              <w:pStyle w:val="TAL"/>
              <w:rPr>
                <w:rFonts w:eastAsia="MS Mincho"/>
              </w:rPr>
            </w:pPr>
          </w:p>
        </w:tc>
      </w:tr>
      <w:tr w:rsidR="00AD62C6" w:rsidRPr="00C31E24" w14:paraId="06CE5C2E" w14:textId="77777777" w:rsidTr="00A54A67">
        <w:trPr>
          <w:cantSplit/>
          <w:jc w:val="center"/>
        </w:trPr>
        <w:tc>
          <w:tcPr>
            <w:tcW w:w="4535" w:type="dxa"/>
          </w:tcPr>
          <w:p w14:paraId="17998C1F" w14:textId="77777777" w:rsidR="00AD62C6" w:rsidRPr="00C31E24" w:rsidRDefault="00AD62C6" w:rsidP="00A54A67">
            <w:pPr>
              <w:pStyle w:val="TAL"/>
              <w:rPr>
                <w:rFonts w:eastAsia="MS Mincho"/>
              </w:rPr>
            </w:pPr>
            <w:r w:rsidRPr="00C31E24">
              <w:rPr>
                <w:rFonts w:eastAsia="MS Mincho"/>
              </w:rPr>
              <w:t xml:space="preserve">  </w:t>
            </w:r>
            <w:r w:rsidRPr="00C31E24">
              <w:t>Audio Media Port Number</w:t>
            </w:r>
          </w:p>
        </w:tc>
        <w:tc>
          <w:tcPr>
            <w:tcW w:w="2267" w:type="dxa"/>
          </w:tcPr>
          <w:p w14:paraId="78A1351C" w14:textId="77777777" w:rsidR="00AD62C6" w:rsidRPr="00C31E24" w:rsidRDefault="00AD62C6" w:rsidP="00A54A67">
            <w:pPr>
              <w:pStyle w:val="TAL"/>
              <w:rPr>
                <w:rFonts w:eastAsia="MS Mincho"/>
              </w:rPr>
            </w:pPr>
            <w:r w:rsidRPr="00C31E24">
              <w:rPr>
                <w:rFonts w:eastAsia="MS Mincho"/>
              </w:rPr>
              <w:t>"9"</w:t>
            </w:r>
          </w:p>
        </w:tc>
        <w:tc>
          <w:tcPr>
            <w:tcW w:w="1700" w:type="dxa"/>
          </w:tcPr>
          <w:p w14:paraId="5B7F67AF" w14:textId="77777777" w:rsidR="00AD62C6" w:rsidRPr="00C31E24" w:rsidRDefault="00AD62C6" w:rsidP="00A54A67">
            <w:pPr>
              <w:pStyle w:val="TAL"/>
            </w:pPr>
          </w:p>
        </w:tc>
        <w:tc>
          <w:tcPr>
            <w:tcW w:w="1245" w:type="dxa"/>
          </w:tcPr>
          <w:p w14:paraId="41B98FCC" w14:textId="77777777" w:rsidR="00AD62C6" w:rsidRPr="00C31E24" w:rsidRDefault="00AD62C6" w:rsidP="00A54A67">
            <w:pPr>
              <w:pStyle w:val="TAL"/>
              <w:rPr>
                <w:rFonts w:eastAsia="MS Mincho"/>
              </w:rPr>
            </w:pPr>
          </w:p>
        </w:tc>
      </w:tr>
      <w:tr w:rsidR="00AD62C6" w:rsidRPr="00C31E24" w14:paraId="7D86A46E" w14:textId="77777777" w:rsidTr="00A54A67">
        <w:trPr>
          <w:cantSplit/>
          <w:jc w:val="center"/>
        </w:trPr>
        <w:tc>
          <w:tcPr>
            <w:tcW w:w="4535" w:type="dxa"/>
          </w:tcPr>
          <w:p w14:paraId="35B306BC" w14:textId="77777777" w:rsidR="00AD62C6" w:rsidRPr="00C31E24" w:rsidRDefault="00AD62C6" w:rsidP="00A54A67">
            <w:pPr>
              <w:pStyle w:val="TAL"/>
              <w:rPr>
                <w:rFonts w:eastAsia="MS Mincho"/>
              </w:rPr>
            </w:pPr>
            <w:r w:rsidRPr="00C31E24">
              <w:rPr>
                <w:rFonts w:eastAsia="MS Mincho"/>
              </w:rPr>
              <w:t xml:space="preserve">  </w:t>
            </w:r>
            <w:r w:rsidRPr="00C31E24">
              <w:t>FEC Port Number</w:t>
            </w:r>
          </w:p>
        </w:tc>
        <w:tc>
          <w:tcPr>
            <w:tcW w:w="2267" w:type="dxa"/>
          </w:tcPr>
          <w:p w14:paraId="301632B7" w14:textId="77777777" w:rsidR="00AD62C6" w:rsidRPr="00C31E24" w:rsidRDefault="00AD62C6" w:rsidP="00A54A67">
            <w:pPr>
              <w:pStyle w:val="TAL"/>
              <w:rPr>
                <w:rFonts w:eastAsia="MS Mincho"/>
              </w:rPr>
            </w:pPr>
            <w:r w:rsidRPr="00C31E24">
              <w:rPr>
                <w:rFonts w:eastAsia="MS Mincho"/>
              </w:rPr>
              <w:t>not present</w:t>
            </w:r>
          </w:p>
        </w:tc>
        <w:tc>
          <w:tcPr>
            <w:tcW w:w="1700" w:type="dxa"/>
          </w:tcPr>
          <w:p w14:paraId="5EA456D8" w14:textId="77777777" w:rsidR="00AD62C6" w:rsidRPr="00C31E24" w:rsidRDefault="00AD62C6" w:rsidP="00A54A67">
            <w:pPr>
              <w:pStyle w:val="TAL"/>
            </w:pPr>
          </w:p>
        </w:tc>
        <w:tc>
          <w:tcPr>
            <w:tcW w:w="1245" w:type="dxa"/>
          </w:tcPr>
          <w:p w14:paraId="61A4776E" w14:textId="77777777" w:rsidR="00AD62C6" w:rsidRPr="00C31E24" w:rsidRDefault="00AD62C6" w:rsidP="00A54A67">
            <w:pPr>
              <w:pStyle w:val="TAL"/>
              <w:rPr>
                <w:rFonts w:eastAsia="MS Mincho"/>
              </w:rPr>
            </w:pPr>
          </w:p>
        </w:tc>
      </w:tr>
      <w:tr w:rsidR="00AD62C6" w:rsidRPr="00C31E24" w14:paraId="76450846" w14:textId="77777777" w:rsidTr="00A54A67">
        <w:trPr>
          <w:cantSplit/>
          <w:jc w:val="center"/>
        </w:trPr>
        <w:tc>
          <w:tcPr>
            <w:tcW w:w="4535" w:type="dxa"/>
          </w:tcPr>
          <w:p w14:paraId="315EF843" w14:textId="77777777" w:rsidR="00AD62C6" w:rsidRPr="00C31E24" w:rsidRDefault="00AD62C6" w:rsidP="00A54A67">
            <w:pPr>
              <w:pStyle w:val="TAL"/>
              <w:rPr>
                <w:rFonts w:eastAsia="MS Mincho"/>
              </w:rPr>
            </w:pPr>
            <w:r w:rsidRPr="00C31E24">
              <w:rPr>
                <w:rFonts w:eastAsia="MS Mincho"/>
              </w:rPr>
              <w:t xml:space="preserve">  </w:t>
            </w:r>
            <w:r w:rsidRPr="00C31E24">
              <w:t>IP Address</w:t>
            </w:r>
          </w:p>
        </w:tc>
        <w:tc>
          <w:tcPr>
            <w:tcW w:w="2267" w:type="dxa"/>
          </w:tcPr>
          <w:p w14:paraId="2366F630" w14:textId="77777777" w:rsidR="00AD62C6" w:rsidRPr="00C31E24" w:rsidRDefault="00AD62C6" w:rsidP="00A54A67">
            <w:pPr>
              <w:pStyle w:val="TAL"/>
              <w:rPr>
                <w:rFonts w:eastAsia="MS Mincho"/>
              </w:rPr>
            </w:pPr>
            <w:r w:rsidRPr="00C31E24">
              <w:rPr>
                <w:rFonts w:eastAsia="MS Mincho"/>
              </w:rPr>
              <w:t>"0.0.0.0"</w:t>
            </w:r>
          </w:p>
        </w:tc>
        <w:tc>
          <w:tcPr>
            <w:tcW w:w="1700" w:type="dxa"/>
          </w:tcPr>
          <w:p w14:paraId="3FFF4CBB" w14:textId="77777777" w:rsidR="00AD62C6" w:rsidRPr="00C31E24" w:rsidRDefault="00AD62C6" w:rsidP="00A54A67">
            <w:pPr>
              <w:pStyle w:val="TAL"/>
            </w:pPr>
          </w:p>
        </w:tc>
        <w:tc>
          <w:tcPr>
            <w:tcW w:w="1245" w:type="dxa"/>
          </w:tcPr>
          <w:p w14:paraId="402F6BBD" w14:textId="77777777" w:rsidR="00AD62C6" w:rsidRPr="00C31E24" w:rsidRDefault="00AD62C6" w:rsidP="00A54A67">
            <w:pPr>
              <w:pStyle w:val="TAL"/>
              <w:rPr>
                <w:rFonts w:eastAsia="MS Mincho"/>
              </w:rPr>
            </w:pPr>
          </w:p>
        </w:tc>
      </w:tr>
    </w:tbl>
    <w:p w14:paraId="515B64BB" w14:textId="77777777" w:rsidR="00AD62C6" w:rsidRPr="00C31E24" w:rsidRDefault="00AD62C6"/>
    <w:p w14:paraId="3A344B27" w14:textId="77777777" w:rsidR="00AD62C6" w:rsidRPr="00C31E24" w:rsidRDefault="00AD62C6" w:rsidP="00AD62C6">
      <w:pPr>
        <w:pStyle w:val="TH"/>
      </w:pPr>
      <w:r w:rsidRPr="00C31E24">
        <w:t>Table 6.8.1.3.3-13: SIP MESSAGE (Step 11, Table 6.8.1.3.2-1; 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77956F38" w14:textId="77777777" w:rsidTr="00A54A67">
        <w:trPr>
          <w:tblHeader/>
        </w:trPr>
        <w:tc>
          <w:tcPr>
            <w:tcW w:w="9634" w:type="dxa"/>
            <w:gridSpan w:val="5"/>
          </w:tcPr>
          <w:p w14:paraId="0333DC42" w14:textId="77777777" w:rsidR="00AD62C6" w:rsidRPr="00C31E24" w:rsidRDefault="00AD62C6" w:rsidP="00A54A67">
            <w:pPr>
              <w:pStyle w:val="TAL"/>
            </w:pPr>
            <w:r w:rsidRPr="00C31E24">
              <w:t>Derivation Path: TS 36.579-1 [2], Table 5.5.2.7.1-1</w:t>
            </w:r>
          </w:p>
        </w:tc>
      </w:tr>
      <w:tr w:rsidR="00AD62C6" w:rsidRPr="00C31E24" w14:paraId="391F9286" w14:textId="77777777" w:rsidTr="00A54A67">
        <w:tc>
          <w:tcPr>
            <w:tcW w:w="2709" w:type="dxa"/>
          </w:tcPr>
          <w:p w14:paraId="3AD8ADBC" w14:textId="77777777" w:rsidR="00AD62C6" w:rsidRPr="00C31E24" w:rsidRDefault="00AD62C6" w:rsidP="00A54A67">
            <w:pPr>
              <w:pStyle w:val="TAH"/>
            </w:pPr>
            <w:r w:rsidRPr="00C31E24">
              <w:t>Information Element</w:t>
            </w:r>
          </w:p>
        </w:tc>
        <w:tc>
          <w:tcPr>
            <w:tcW w:w="2187" w:type="dxa"/>
          </w:tcPr>
          <w:p w14:paraId="258DCF8E"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4C602E49" w14:textId="77777777" w:rsidR="00AD62C6" w:rsidRPr="00C31E24" w:rsidRDefault="00AD62C6" w:rsidP="00A54A67">
            <w:pPr>
              <w:pStyle w:val="TAH"/>
            </w:pPr>
            <w:r w:rsidRPr="00C31E24">
              <w:t>Comment</w:t>
            </w:r>
          </w:p>
        </w:tc>
        <w:tc>
          <w:tcPr>
            <w:tcW w:w="1367" w:type="dxa"/>
          </w:tcPr>
          <w:p w14:paraId="20DC8D19" w14:textId="77777777" w:rsidR="00AD62C6" w:rsidRPr="00C31E24" w:rsidRDefault="00AD62C6" w:rsidP="00A54A67">
            <w:pPr>
              <w:pStyle w:val="TAH"/>
            </w:pPr>
            <w:r w:rsidRPr="00C31E24">
              <w:t>Reference</w:t>
            </w:r>
          </w:p>
        </w:tc>
        <w:tc>
          <w:tcPr>
            <w:tcW w:w="1184" w:type="dxa"/>
          </w:tcPr>
          <w:p w14:paraId="481DC51C" w14:textId="77777777" w:rsidR="00AD62C6" w:rsidRPr="00C31E24" w:rsidRDefault="00AD62C6" w:rsidP="00A54A67">
            <w:pPr>
              <w:pStyle w:val="TAH"/>
            </w:pPr>
            <w:r w:rsidRPr="00C31E24">
              <w:t>Condition</w:t>
            </w:r>
          </w:p>
        </w:tc>
      </w:tr>
      <w:tr w:rsidR="00AD62C6" w:rsidRPr="00C31E24" w14:paraId="16B1B7EB" w14:textId="77777777" w:rsidTr="00A54A67">
        <w:tc>
          <w:tcPr>
            <w:tcW w:w="2709" w:type="dxa"/>
            <w:vAlign w:val="center"/>
          </w:tcPr>
          <w:p w14:paraId="0B44DFDF" w14:textId="77777777" w:rsidR="00AD62C6" w:rsidRPr="00C31E24" w:rsidRDefault="00AD62C6" w:rsidP="00A54A67">
            <w:pPr>
              <w:pStyle w:val="TAL"/>
              <w:rPr>
                <w:b/>
                <w:bCs/>
              </w:rPr>
            </w:pPr>
            <w:r w:rsidRPr="00C31E24">
              <w:rPr>
                <w:b/>
                <w:bCs/>
              </w:rPr>
              <w:t>Message-body</w:t>
            </w:r>
          </w:p>
        </w:tc>
        <w:tc>
          <w:tcPr>
            <w:tcW w:w="2187" w:type="dxa"/>
          </w:tcPr>
          <w:p w14:paraId="6C4D2289" w14:textId="77777777" w:rsidR="00AD62C6" w:rsidRPr="00C31E24" w:rsidRDefault="00AD62C6" w:rsidP="00A54A67">
            <w:pPr>
              <w:pStyle w:val="TAL"/>
            </w:pPr>
          </w:p>
        </w:tc>
        <w:tc>
          <w:tcPr>
            <w:tcW w:w="2187" w:type="dxa"/>
            <w:tcBorders>
              <w:top w:val="single" w:sz="4" w:space="0" w:color="auto"/>
              <w:bottom w:val="single" w:sz="4" w:space="0" w:color="auto"/>
            </w:tcBorders>
          </w:tcPr>
          <w:p w14:paraId="6632C845" w14:textId="77777777" w:rsidR="00AD62C6" w:rsidRPr="00C31E24" w:rsidRDefault="00AD62C6" w:rsidP="00A54A67">
            <w:pPr>
              <w:pStyle w:val="TAL"/>
            </w:pPr>
          </w:p>
        </w:tc>
        <w:tc>
          <w:tcPr>
            <w:tcW w:w="1367" w:type="dxa"/>
          </w:tcPr>
          <w:p w14:paraId="4539EB7D" w14:textId="77777777" w:rsidR="00AD62C6" w:rsidRPr="00C31E24" w:rsidRDefault="00AD62C6" w:rsidP="00A54A67">
            <w:pPr>
              <w:pStyle w:val="TAL"/>
            </w:pPr>
          </w:p>
        </w:tc>
        <w:tc>
          <w:tcPr>
            <w:tcW w:w="1184" w:type="dxa"/>
            <w:vAlign w:val="bottom"/>
          </w:tcPr>
          <w:p w14:paraId="5A0BEDE1" w14:textId="77777777" w:rsidR="00AD62C6" w:rsidRPr="00C31E24" w:rsidRDefault="00AD62C6" w:rsidP="00A54A67">
            <w:pPr>
              <w:pStyle w:val="TAL"/>
            </w:pPr>
          </w:p>
        </w:tc>
      </w:tr>
      <w:tr w:rsidR="00AD62C6" w:rsidRPr="00C31E24" w14:paraId="61168C31" w14:textId="77777777" w:rsidTr="00A54A67">
        <w:tc>
          <w:tcPr>
            <w:tcW w:w="2709" w:type="dxa"/>
            <w:vAlign w:val="center"/>
          </w:tcPr>
          <w:p w14:paraId="3AE96A6B" w14:textId="77777777" w:rsidR="00AD62C6" w:rsidRPr="00C31E24" w:rsidDel="006C0DA3" w:rsidRDefault="00AD62C6" w:rsidP="00A54A67">
            <w:pPr>
              <w:pStyle w:val="TAL"/>
            </w:pPr>
            <w:r w:rsidRPr="00C31E24">
              <w:t xml:space="preserve">  MIME body part</w:t>
            </w:r>
          </w:p>
        </w:tc>
        <w:tc>
          <w:tcPr>
            <w:tcW w:w="2187" w:type="dxa"/>
            <w:vAlign w:val="center"/>
          </w:tcPr>
          <w:p w14:paraId="27A45F9E" w14:textId="77777777" w:rsidR="00AD62C6" w:rsidRPr="00C31E24" w:rsidRDefault="00AD62C6" w:rsidP="00A54A67">
            <w:pPr>
              <w:pStyle w:val="TAL"/>
            </w:pPr>
          </w:p>
        </w:tc>
        <w:tc>
          <w:tcPr>
            <w:tcW w:w="2187" w:type="dxa"/>
            <w:tcBorders>
              <w:top w:val="single" w:sz="4" w:space="0" w:color="auto"/>
              <w:bottom w:val="single" w:sz="4" w:space="0" w:color="auto"/>
            </w:tcBorders>
          </w:tcPr>
          <w:p w14:paraId="67F4F495" w14:textId="77777777" w:rsidR="00AD62C6" w:rsidRPr="00C31E24" w:rsidRDefault="00AD62C6" w:rsidP="00A54A67">
            <w:pPr>
              <w:pStyle w:val="TAL"/>
              <w:rPr>
                <w:b/>
                <w:bCs/>
              </w:rPr>
            </w:pPr>
            <w:r w:rsidRPr="00C31E24">
              <w:rPr>
                <w:b/>
                <w:bCs/>
              </w:rPr>
              <w:t>MCVideo MBMS Usage Info</w:t>
            </w:r>
          </w:p>
        </w:tc>
        <w:tc>
          <w:tcPr>
            <w:tcW w:w="1367" w:type="dxa"/>
          </w:tcPr>
          <w:p w14:paraId="3B57DD35" w14:textId="77777777" w:rsidR="00AD62C6" w:rsidRPr="00C31E24" w:rsidRDefault="00AD62C6" w:rsidP="00A54A67">
            <w:pPr>
              <w:pStyle w:val="TAL"/>
            </w:pPr>
          </w:p>
        </w:tc>
        <w:tc>
          <w:tcPr>
            <w:tcW w:w="1184" w:type="dxa"/>
            <w:vAlign w:val="bottom"/>
          </w:tcPr>
          <w:p w14:paraId="34CE155E" w14:textId="77777777" w:rsidR="00AD62C6" w:rsidRPr="00C31E24" w:rsidRDefault="00AD62C6" w:rsidP="00A54A67">
            <w:pPr>
              <w:pStyle w:val="TAL"/>
            </w:pPr>
          </w:p>
        </w:tc>
      </w:tr>
      <w:tr w:rsidR="00AD62C6" w:rsidRPr="00C31E24" w14:paraId="2715B712" w14:textId="77777777" w:rsidTr="00A54A67">
        <w:tc>
          <w:tcPr>
            <w:tcW w:w="2709" w:type="dxa"/>
            <w:vAlign w:val="center"/>
          </w:tcPr>
          <w:p w14:paraId="390D13DC" w14:textId="77777777" w:rsidR="00AD62C6" w:rsidRPr="00C31E24" w:rsidRDefault="00AD62C6" w:rsidP="00A54A67">
            <w:pPr>
              <w:pStyle w:val="TAL"/>
            </w:pPr>
            <w:r w:rsidRPr="00C31E24">
              <w:t xml:space="preserve">    MIME-part-headers</w:t>
            </w:r>
          </w:p>
        </w:tc>
        <w:tc>
          <w:tcPr>
            <w:tcW w:w="2187" w:type="dxa"/>
            <w:vAlign w:val="center"/>
          </w:tcPr>
          <w:p w14:paraId="45BFB384" w14:textId="77777777" w:rsidR="00AD62C6" w:rsidRPr="00C31E24" w:rsidRDefault="00AD62C6" w:rsidP="00A54A67">
            <w:pPr>
              <w:pStyle w:val="TAL"/>
            </w:pPr>
          </w:p>
        </w:tc>
        <w:tc>
          <w:tcPr>
            <w:tcW w:w="2187" w:type="dxa"/>
            <w:tcBorders>
              <w:top w:val="single" w:sz="4" w:space="0" w:color="auto"/>
              <w:bottom w:val="single" w:sz="4" w:space="0" w:color="auto"/>
            </w:tcBorders>
          </w:tcPr>
          <w:p w14:paraId="6656AB90" w14:textId="77777777" w:rsidR="00AD62C6" w:rsidRPr="00C31E24" w:rsidRDefault="00AD62C6" w:rsidP="00A54A67">
            <w:pPr>
              <w:pStyle w:val="TAL"/>
            </w:pPr>
          </w:p>
        </w:tc>
        <w:tc>
          <w:tcPr>
            <w:tcW w:w="1367" w:type="dxa"/>
          </w:tcPr>
          <w:p w14:paraId="2600A0A3" w14:textId="77777777" w:rsidR="00AD62C6" w:rsidRPr="00C31E24" w:rsidRDefault="00AD62C6" w:rsidP="00A54A67">
            <w:pPr>
              <w:pStyle w:val="TAL"/>
            </w:pPr>
          </w:p>
        </w:tc>
        <w:tc>
          <w:tcPr>
            <w:tcW w:w="1184" w:type="dxa"/>
            <w:vAlign w:val="bottom"/>
          </w:tcPr>
          <w:p w14:paraId="011F4138" w14:textId="77777777" w:rsidR="00AD62C6" w:rsidRPr="00C31E24" w:rsidRDefault="00AD62C6" w:rsidP="00A54A67">
            <w:pPr>
              <w:pStyle w:val="TAL"/>
            </w:pPr>
          </w:p>
        </w:tc>
      </w:tr>
      <w:tr w:rsidR="00AD62C6" w:rsidRPr="00C31E24" w14:paraId="05F92D7A" w14:textId="77777777" w:rsidTr="00A54A67">
        <w:tc>
          <w:tcPr>
            <w:tcW w:w="2709" w:type="dxa"/>
            <w:vAlign w:val="center"/>
          </w:tcPr>
          <w:p w14:paraId="071CEA16" w14:textId="77777777" w:rsidR="00AD62C6" w:rsidRPr="00C31E24" w:rsidRDefault="00AD62C6" w:rsidP="00A54A67">
            <w:pPr>
              <w:pStyle w:val="TAL"/>
            </w:pPr>
            <w:r w:rsidRPr="00C31E24">
              <w:t xml:space="preserve">      Content-Type</w:t>
            </w:r>
          </w:p>
        </w:tc>
        <w:tc>
          <w:tcPr>
            <w:tcW w:w="2187" w:type="dxa"/>
            <w:vAlign w:val="center"/>
          </w:tcPr>
          <w:p w14:paraId="7B4D03FA" w14:textId="77777777" w:rsidR="00AD62C6" w:rsidRPr="00C31E24" w:rsidRDefault="00AD62C6" w:rsidP="00A54A67">
            <w:pPr>
              <w:pStyle w:val="TAL"/>
            </w:pPr>
            <w:r w:rsidRPr="00C31E24">
              <w:t>"application/vnd.3gpp.mcvideo-mbms-usage-info+xml"</w:t>
            </w:r>
          </w:p>
        </w:tc>
        <w:tc>
          <w:tcPr>
            <w:tcW w:w="2187" w:type="dxa"/>
            <w:tcBorders>
              <w:top w:val="single" w:sz="4" w:space="0" w:color="auto"/>
              <w:bottom w:val="single" w:sz="4" w:space="0" w:color="auto"/>
            </w:tcBorders>
          </w:tcPr>
          <w:p w14:paraId="549E75EF" w14:textId="77777777" w:rsidR="00AD62C6" w:rsidRPr="00C31E24" w:rsidRDefault="00AD62C6" w:rsidP="00A54A67">
            <w:pPr>
              <w:pStyle w:val="TAL"/>
            </w:pPr>
          </w:p>
        </w:tc>
        <w:tc>
          <w:tcPr>
            <w:tcW w:w="1367" w:type="dxa"/>
          </w:tcPr>
          <w:p w14:paraId="5E1F2777" w14:textId="77777777" w:rsidR="00AD62C6" w:rsidRPr="00C31E24" w:rsidRDefault="00AD62C6" w:rsidP="00A54A67">
            <w:pPr>
              <w:pStyle w:val="TAL"/>
            </w:pPr>
          </w:p>
        </w:tc>
        <w:tc>
          <w:tcPr>
            <w:tcW w:w="1184" w:type="dxa"/>
            <w:vAlign w:val="bottom"/>
          </w:tcPr>
          <w:p w14:paraId="6C39F1AB" w14:textId="77777777" w:rsidR="00AD62C6" w:rsidRPr="00C31E24" w:rsidRDefault="00AD62C6" w:rsidP="00A54A67">
            <w:pPr>
              <w:pStyle w:val="TAL"/>
            </w:pPr>
          </w:p>
        </w:tc>
      </w:tr>
      <w:tr w:rsidR="00AD62C6" w:rsidRPr="00C31E24" w14:paraId="24AAA8A5" w14:textId="77777777" w:rsidTr="00A54A67">
        <w:tc>
          <w:tcPr>
            <w:tcW w:w="2709" w:type="dxa"/>
            <w:vAlign w:val="center"/>
          </w:tcPr>
          <w:p w14:paraId="43525AA4" w14:textId="77777777" w:rsidR="00AD62C6" w:rsidRPr="00C31E24" w:rsidRDefault="00AD62C6" w:rsidP="00A54A67">
            <w:pPr>
              <w:pStyle w:val="TAL"/>
            </w:pPr>
            <w:r w:rsidRPr="00C31E24">
              <w:t xml:space="preserve">    MIME-part-body</w:t>
            </w:r>
          </w:p>
        </w:tc>
        <w:tc>
          <w:tcPr>
            <w:tcW w:w="2187" w:type="dxa"/>
          </w:tcPr>
          <w:p w14:paraId="496C1DB2" w14:textId="77777777" w:rsidR="00AD62C6" w:rsidRPr="00C31E24" w:rsidRDefault="00AD62C6" w:rsidP="00A54A67">
            <w:pPr>
              <w:pStyle w:val="TAL"/>
            </w:pPr>
            <w:r w:rsidRPr="00C31E24">
              <w:t>MCVideo MBMS Usage Info as described in Table 6.8.1.3.3-14</w:t>
            </w:r>
          </w:p>
        </w:tc>
        <w:tc>
          <w:tcPr>
            <w:tcW w:w="2187" w:type="dxa"/>
            <w:tcBorders>
              <w:top w:val="single" w:sz="4" w:space="0" w:color="auto"/>
              <w:bottom w:val="single" w:sz="4" w:space="0" w:color="auto"/>
            </w:tcBorders>
          </w:tcPr>
          <w:p w14:paraId="53BC0084" w14:textId="77777777" w:rsidR="00AD62C6" w:rsidRPr="00C31E24" w:rsidRDefault="00AD62C6" w:rsidP="00A54A67">
            <w:pPr>
              <w:pStyle w:val="TAL"/>
            </w:pPr>
          </w:p>
        </w:tc>
        <w:tc>
          <w:tcPr>
            <w:tcW w:w="1367" w:type="dxa"/>
          </w:tcPr>
          <w:p w14:paraId="6E6CB366" w14:textId="77777777" w:rsidR="00AD62C6" w:rsidRPr="00C31E24" w:rsidRDefault="00AD62C6" w:rsidP="00A54A67">
            <w:pPr>
              <w:pStyle w:val="TAL"/>
            </w:pPr>
          </w:p>
        </w:tc>
        <w:tc>
          <w:tcPr>
            <w:tcW w:w="1184" w:type="dxa"/>
            <w:vAlign w:val="bottom"/>
          </w:tcPr>
          <w:p w14:paraId="5B2B3C06" w14:textId="77777777" w:rsidR="00AD62C6" w:rsidRPr="00C31E24" w:rsidRDefault="00AD62C6" w:rsidP="00A54A67">
            <w:pPr>
              <w:pStyle w:val="TAL"/>
            </w:pPr>
          </w:p>
        </w:tc>
      </w:tr>
    </w:tbl>
    <w:p w14:paraId="42147C16" w14:textId="77777777" w:rsidR="00AD62C6" w:rsidRPr="00C31E24" w:rsidRDefault="00AD62C6" w:rsidP="00AD62C6"/>
    <w:p w14:paraId="26E93009" w14:textId="77777777" w:rsidR="00AD62C6" w:rsidRPr="00C31E24" w:rsidRDefault="00AD62C6" w:rsidP="00AD62C6">
      <w:pPr>
        <w:pStyle w:val="TH"/>
      </w:pPr>
      <w:r w:rsidRPr="00C31E24">
        <w:t>Table 6.8.1.3.3-14: MCVideo MBMS Usage Info in SIP MESSAGE (Table 6.8.1.3.3-13)</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0D0800BD" w14:textId="77777777" w:rsidTr="00A54A67">
        <w:trPr>
          <w:tblHeader/>
        </w:trPr>
        <w:tc>
          <w:tcPr>
            <w:tcW w:w="9634" w:type="dxa"/>
            <w:gridSpan w:val="5"/>
          </w:tcPr>
          <w:p w14:paraId="5AE48D27" w14:textId="77777777" w:rsidR="00AD62C6" w:rsidRPr="00C31E24" w:rsidRDefault="00AD62C6" w:rsidP="00A54A67">
            <w:pPr>
              <w:pStyle w:val="TAL"/>
            </w:pPr>
            <w:r w:rsidRPr="00C31E24">
              <w:t>Derivation Path: TS 24.281 [26] clause F.2</w:t>
            </w:r>
          </w:p>
        </w:tc>
      </w:tr>
      <w:tr w:rsidR="00AD62C6" w:rsidRPr="00C31E24" w14:paraId="7E16483B" w14:textId="77777777" w:rsidTr="00A54A67">
        <w:tc>
          <w:tcPr>
            <w:tcW w:w="2709" w:type="dxa"/>
          </w:tcPr>
          <w:p w14:paraId="071117E6" w14:textId="77777777" w:rsidR="00AD62C6" w:rsidRPr="00C31E24" w:rsidRDefault="00AD62C6" w:rsidP="00A54A67">
            <w:pPr>
              <w:pStyle w:val="TAH"/>
            </w:pPr>
            <w:r w:rsidRPr="00C31E24">
              <w:t>Information Element</w:t>
            </w:r>
          </w:p>
        </w:tc>
        <w:tc>
          <w:tcPr>
            <w:tcW w:w="2187" w:type="dxa"/>
          </w:tcPr>
          <w:p w14:paraId="35CE7FBD"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4E073D71" w14:textId="77777777" w:rsidR="00AD62C6" w:rsidRPr="00C31E24" w:rsidRDefault="00AD62C6" w:rsidP="00A54A67">
            <w:pPr>
              <w:pStyle w:val="TAH"/>
            </w:pPr>
            <w:r w:rsidRPr="00C31E24">
              <w:t>Comment</w:t>
            </w:r>
          </w:p>
        </w:tc>
        <w:tc>
          <w:tcPr>
            <w:tcW w:w="1367" w:type="dxa"/>
          </w:tcPr>
          <w:p w14:paraId="06CCF258" w14:textId="77777777" w:rsidR="00AD62C6" w:rsidRPr="00C31E24" w:rsidRDefault="00AD62C6" w:rsidP="00A54A67">
            <w:pPr>
              <w:pStyle w:val="TAH"/>
            </w:pPr>
            <w:r w:rsidRPr="00C31E24">
              <w:t>Reference</w:t>
            </w:r>
          </w:p>
        </w:tc>
        <w:tc>
          <w:tcPr>
            <w:tcW w:w="1184" w:type="dxa"/>
          </w:tcPr>
          <w:p w14:paraId="7F79C8B8" w14:textId="77777777" w:rsidR="00AD62C6" w:rsidRPr="00C31E24" w:rsidRDefault="00AD62C6" w:rsidP="00A54A67">
            <w:pPr>
              <w:pStyle w:val="TAH"/>
            </w:pPr>
            <w:r w:rsidRPr="00C31E24">
              <w:t>Condition</w:t>
            </w:r>
          </w:p>
        </w:tc>
      </w:tr>
      <w:tr w:rsidR="00AD62C6" w:rsidRPr="00C31E24" w14:paraId="367FC1E1" w14:textId="77777777" w:rsidTr="00A54A67">
        <w:tc>
          <w:tcPr>
            <w:tcW w:w="2709" w:type="dxa"/>
            <w:vAlign w:val="center"/>
          </w:tcPr>
          <w:p w14:paraId="37DDF658" w14:textId="77777777" w:rsidR="00AD62C6" w:rsidRPr="00C31E24" w:rsidRDefault="00AD62C6" w:rsidP="00A54A67">
            <w:pPr>
              <w:pStyle w:val="TAL"/>
            </w:pPr>
            <w:r w:rsidRPr="00C31E24">
              <w:t>mcvideo-mbms-usage-info</w:t>
            </w:r>
          </w:p>
        </w:tc>
        <w:tc>
          <w:tcPr>
            <w:tcW w:w="2187" w:type="dxa"/>
          </w:tcPr>
          <w:p w14:paraId="594071FF" w14:textId="77777777" w:rsidR="00AD62C6" w:rsidRPr="00C31E24" w:rsidRDefault="00AD62C6" w:rsidP="00A54A67">
            <w:pPr>
              <w:pStyle w:val="TAL"/>
            </w:pPr>
          </w:p>
        </w:tc>
        <w:tc>
          <w:tcPr>
            <w:tcW w:w="2187" w:type="dxa"/>
            <w:tcBorders>
              <w:top w:val="single" w:sz="4" w:space="0" w:color="auto"/>
              <w:bottom w:val="single" w:sz="4" w:space="0" w:color="auto"/>
            </w:tcBorders>
          </w:tcPr>
          <w:p w14:paraId="18623049" w14:textId="77777777" w:rsidR="00AD62C6" w:rsidRPr="00C31E24" w:rsidRDefault="00AD62C6" w:rsidP="00A54A67">
            <w:pPr>
              <w:pStyle w:val="TAL"/>
            </w:pPr>
          </w:p>
        </w:tc>
        <w:tc>
          <w:tcPr>
            <w:tcW w:w="1367" w:type="dxa"/>
          </w:tcPr>
          <w:p w14:paraId="09E32289" w14:textId="77777777" w:rsidR="00AD62C6" w:rsidRPr="00C31E24" w:rsidRDefault="00AD62C6" w:rsidP="00A54A67">
            <w:pPr>
              <w:pStyle w:val="TAL"/>
            </w:pPr>
          </w:p>
        </w:tc>
        <w:tc>
          <w:tcPr>
            <w:tcW w:w="1184" w:type="dxa"/>
            <w:vAlign w:val="bottom"/>
          </w:tcPr>
          <w:p w14:paraId="69B09638" w14:textId="77777777" w:rsidR="00AD62C6" w:rsidRPr="00C31E24" w:rsidRDefault="00AD62C6" w:rsidP="00A54A67">
            <w:pPr>
              <w:pStyle w:val="TAL"/>
            </w:pPr>
          </w:p>
        </w:tc>
      </w:tr>
      <w:tr w:rsidR="00AD62C6" w:rsidRPr="00C31E24" w14:paraId="09C98473" w14:textId="77777777" w:rsidTr="00A54A67">
        <w:tc>
          <w:tcPr>
            <w:tcW w:w="2709" w:type="dxa"/>
            <w:vAlign w:val="center"/>
          </w:tcPr>
          <w:p w14:paraId="5E3D9EEA" w14:textId="77777777" w:rsidR="00AD62C6" w:rsidRPr="00C31E24" w:rsidDel="006C0DA3" w:rsidRDefault="00AD62C6" w:rsidP="00A54A67">
            <w:pPr>
              <w:pStyle w:val="TAL"/>
            </w:pPr>
            <w:r w:rsidRPr="00C31E24">
              <w:t xml:space="preserve">  mbms-listening-status</w:t>
            </w:r>
          </w:p>
        </w:tc>
        <w:tc>
          <w:tcPr>
            <w:tcW w:w="2187" w:type="dxa"/>
            <w:vAlign w:val="center"/>
          </w:tcPr>
          <w:p w14:paraId="7D067077" w14:textId="77777777" w:rsidR="00AD62C6" w:rsidRPr="00C31E24" w:rsidRDefault="00AD62C6" w:rsidP="00A54A67">
            <w:pPr>
              <w:pStyle w:val="TAL"/>
            </w:pPr>
          </w:p>
        </w:tc>
        <w:tc>
          <w:tcPr>
            <w:tcW w:w="2187" w:type="dxa"/>
            <w:tcBorders>
              <w:top w:val="single" w:sz="4" w:space="0" w:color="auto"/>
              <w:bottom w:val="single" w:sz="4" w:space="0" w:color="auto"/>
            </w:tcBorders>
          </w:tcPr>
          <w:p w14:paraId="7B156FED" w14:textId="77777777" w:rsidR="00AD62C6" w:rsidRPr="00C31E24" w:rsidRDefault="00AD62C6" w:rsidP="00A54A67">
            <w:pPr>
              <w:pStyle w:val="TAL"/>
            </w:pPr>
          </w:p>
        </w:tc>
        <w:tc>
          <w:tcPr>
            <w:tcW w:w="1367" w:type="dxa"/>
          </w:tcPr>
          <w:p w14:paraId="0073CA1E" w14:textId="77777777" w:rsidR="00AD62C6" w:rsidRPr="00C31E24" w:rsidRDefault="00AD62C6" w:rsidP="00A54A67">
            <w:pPr>
              <w:pStyle w:val="TAL"/>
            </w:pPr>
          </w:p>
        </w:tc>
        <w:tc>
          <w:tcPr>
            <w:tcW w:w="1184" w:type="dxa"/>
            <w:vAlign w:val="bottom"/>
          </w:tcPr>
          <w:p w14:paraId="751D8D7A" w14:textId="77777777" w:rsidR="00AD62C6" w:rsidRPr="00C31E24" w:rsidRDefault="00AD62C6" w:rsidP="00A54A67">
            <w:pPr>
              <w:pStyle w:val="TAL"/>
            </w:pPr>
          </w:p>
        </w:tc>
      </w:tr>
      <w:tr w:rsidR="00AD62C6" w:rsidRPr="00C31E24" w14:paraId="3A0913F3" w14:textId="77777777" w:rsidTr="00A54A67">
        <w:tc>
          <w:tcPr>
            <w:tcW w:w="2709" w:type="dxa"/>
            <w:vAlign w:val="center"/>
          </w:tcPr>
          <w:p w14:paraId="12EAE9DA" w14:textId="77777777" w:rsidR="00AD62C6" w:rsidRPr="00C31E24" w:rsidRDefault="00AD62C6" w:rsidP="00A54A67">
            <w:pPr>
              <w:pStyle w:val="TAL"/>
            </w:pPr>
            <w:r w:rsidRPr="00C31E24">
              <w:t xml:space="preserve">    mbms-listening-status</w:t>
            </w:r>
          </w:p>
        </w:tc>
        <w:tc>
          <w:tcPr>
            <w:tcW w:w="2187" w:type="dxa"/>
            <w:vAlign w:val="center"/>
          </w:tcPr>
          <w:p w14:paraId="5919FAE7" w14:textId="77777777" w:rsidR="00AD62C6" w:rsidRPr="00C31E24" w:rsidRDefault="00AD62C6" w:rsidP="00A54A67">
            <w:pPr>
              <w:pStyle w:val="TAL"/>
            </w:pPr>
            <w:r w:rsidRPr="00C31E24">
              <w:t>"listening"</w:t>
            </w:r>
          </w:p>
        </w:tc>
        <w:tc>
          <w:tcPr>
            <w:tcW w:w="2187" w:type="dxa"/>
            <w:tcBorders>
              <w:top w:val="single" w:sz="4" w:space="0" w:color="auto"/>
              <w:bottom w:val="single" w:sz="4" w:space="0" w:color="auto"/>
            </w:tcBorders>
          </w:tcPr>
          <w:p w14:paraId="54BB5E49" w14:textId="77777777" w:rsidR="00AD62C6" w:rsidRPr="00C31E24" w:rsidRDefault="00AD62C6" w:rsidP="00A54A67">
            <w:pPr>
              <w:pStyle w:val="TAL"/>
            </w:pPr>
          </w:p>
        </w:tc>
        <w:tc>
          <w:tcPr>
            <w:tcW w:w="1367" w:type="dxa"/>
          </w:tcPr>
          <w:p w14:paraId="331D05B7" w14:textId="77777777" w:rsidR="00AD62C6" w:rsidRPr="00C31E24" w:rsidRDefault="00AD62C6" w:rsidP="00A54A67">
            <w:pPr>
              <w:pStyle w:val="TAL"/>
            </w:pPr>
          </w:p>
        </w:tc>
        <w:tc>
          <w:tcPr>
            <w:tcW w:w="1184" w:type="dxa"/>
            <w:vAlign w:val="bottom"/>
          </w:tcPr>
          <w:p w14:paraId="7B71063C" w14:textId="77777777" w:rsidR="00AD62C6" w:rsidRPr="00C31E24" w:rsidRDefault="00AD62C6" w:rsidP="00A54A67">
            <w:pPr>
              <w:pStyle w:val="TAL"/>
            </w:pPr>
          </w:p>
        </w:tc>
      </w:tr>
      <w:tr w:rsidR="00AD62C6" w:rsidRPr="00C31E24" w14:paraId="623FE87A" w14:textId="77777777" w:rsidTr="00A54A67">
        <w:tc>
          <w:tcPr>
            <w:tcW w:w="2709" w:type="dxa"/>
            <w:vAlign w:val="center"/>
          </w:tcPr>
          <w:p w14:paraId="094F1757" w14:textId="77777777" w:rsidR="00AD62C6" w:rsidRPr="00C31E24" w:rsidRDefault="00AD62C6" w:rsidP="00A54A67">
            <w:pPr>
              <w:pStyle w:val="TAL"/>
            </w:pPr>
            <w:r w:rsidRPr="00C31E24">
              <w:t xml:space="preserve">    session-id</w:t>
            </w:r>
          </w:p>
        </w:tc>
        <w:tc>
          <w:tcPr>
            <w:tcW w:w="2187" w:type="dxa"/>
            <w:vAlign w:val="center"/>
          </w:tcPr>
          <w:p w14:paraId="3A3F11B7" w14:textId="77777777" w:rsidR="00AD62C6" w:rsidRPr="00C31E24" w:rsidRDefault="00AD62C6" w:rsidP="00A54A67">
            <w:pPr>
              <w:pStyle w:val="TAL"/>
            </w:pPr>
            <w:r w:rsidRPr="00C31E24">
              <w:t>px_sesson_A_ID</w:t>
            </w:r>
          </w:p>
        </w:tc>
        <w:tc>
          <w:tcPr>
            <w:tcW w:w="2187" w:type="dxa"/>
            <w:tcBorders>
              <w:top w:val="single" w:sz="4" w:space="0" w:color="auto"/>
              <w:bottom w:val="single" w:sz="4" w:space="0" w:color="auto"/>
            </w:tcBorders>
          </w:tcPr>
          <w:p w14:paraId="20975A4C" w14:textId="77777777" w:rsidR="00AD62C6" w:rsidRPr="00C31E24" w:rsidRDefault="00AD62C6" w:rsidP="00A54A67">
            <w:pPr>
              <w:pStyle w:val="TAL"/>
            </w:pPr>
          </w:p>
        </w:tc>
        <w:tc>
          <w:tcPr>
            <w:tcW w:w="1367" w:type="dxa"/>
          </w:tcPr>
          <w:p w14:paraId="696FCDA7" w14:textId="77777777" w:rsidR="00AD62C6" w:rsidRPr="00C31E24" w:rsidRDefault="00AD62C6" w:rsidP="00A54A67">
            <w:pPr>
              <w:pStyle w:val="TAL"/>
            </w:pPr>
          </w:p>
        </w:tc>
        <w:tc>
          <w:tcPr>
            <w:tcW w:w="1184" w:type="dxa"/>
            <w:vAlign w:val="bottom"/>
          </w:tcPr>
          <w:p w14:paraId="01317AC8" w14:textId="77777777" w:rsidR="00AD62C6" w:rsidRPr="00C31E24" w:rsidRDefault="00AD62C6" w:rsidP="00A54A67">
            <w:pPr>
              <w:pStyle w:val="TAL"/>
            </w:pPr>
          </w:p>
        </w:tc>
      </w:tr>
      <w:tr w:rsidR="00AD62C6" w:rsidRPr="00C31E24" w14:paraId="67A58088" w14:textId="77777777" w:rsidTr="00A54A67">
        <w:tc>
          <w:tcPr>
            <w:tcW w:w="2709" w:type="dxa"/>
            <w:vAlign w:val="center"/>
          </w:tcPr>
          <w:p w14:paraId="48C67566" w14:textId="77777777" w:rsidR="00AD62C6" w:rsidRPr="00C31E24" w:rsidRDefault="00AD62C6" w:rsidP="00A54A67">
            <w:pPr>
              <w:pStyle w:val="TAL"/>
            </w:pPr>
            <w:r w:rsidRPr="00C31E24">
              <w:t xml:space="preserve">    general-purpose</w:t>
            </w:r>
          </w:p>
        </w:tc>
        <w:tc>
          <w:tcPr>
            <w:tcW w:w="2187" w:type="dxa"/>
            <w:vAlign w:val="center"/>
          </w:tcPr>
          <w:p w14:paraId="0092B0A3" w14:textId="77777777" w:rsidR="00AD62C6" w:rsidRPr="00C31E24" w:rsidRDefault="00AD62C6" w:rsidP="00A54A67">
            <w:pPr>
              <w:pStyle w:val="TAL"/>
            </w:pPr>
            <w:r w:rsidRPr="00C31E24">
              <w:t>"true"</w:t>
            </w:r>
          </w:p>
        </w:tc>
        <w:tc>
          <w:tcPr>
            <w:tcW w:w="2187" w:type="dxa"/>
            <w:tcBorders>
              <w:top w:val="single" w:sz="4" w:space="0" w:color="auto"/>
              <w:bottom w:val="single" w:sz="4" w:space="0" w:color="auto"/>
            </w:tcBorders>
          </w:tcPr>
          <w:p w14:paraId="168F03E1" w14:textId="77777777" w:rsidR="00AD62C6" w:rsidRPr="00C31E24" w:rsidRDefault="00AD62C6" w:rsidP="00A54A67">
            <w:pPr>
              <w:pStyle w:val="TAL"/>
            </w:pPr>
          </w:p>
        </w:tc>
        <w:tc>
          <w:tcPr>
            <w:tcW w:w="1367" w:type="dxa"/>
          </w:tcPr>
          <w:p w14:paraId="07949E18" w14:textId="77777777" w:rsidR="00AD62C6" w:rsidRPr="00C31E24" w:rsidRDefault="00AD62C6" w:rsidP="00A54A67">
            <w:pPr>
              <w:pStyle w:val="TAL"/>
            </w:pPr>
          </w:p>
        </w:tc>
        <w:tc>
          <w:tcPr>
            <w:tcW w:w="1184" w:type="dxa"/>
            <w:vAlign w:val="bottom"/>
          </w:tcPr>
          <w:p w14:paraId="6B81A50B" w14:textId="77777777" w:rsidR="00AD62C6" w:rsidRPr="00C31E24" w:rsidRDefault="00AD62C6" w:rsidP="00A54A67">
            <w:pPr>
              <w:pStyle w:val="TAL"/>
            </w:pPr>
          </w:p>
        </w:tc>
      </w:tr>
      <w:tr w:rsidR="00AD62C6" w:rsidRPr="00C31E24" w14:paraId="7231FBC0" w14:textId="77777777" w:rsidTr="00A54A67">
        <w:tc>
          <w:tcPr>
            <w:tcW w:w="2709" w:type="dxa"/>
            <w:vAlign w:val="center"/>
          </w:tcPr>
          <w:p w14:paraId="5340C86F" w14:textId="77777777" w:rsidR="00AD62C6" w:rsidRPr="00C31E24" w:rsidRDefault="00AD62C6" w:rsidP="00A54A67">
            <w:pPr>
              <w:pStyle w:val="TAL"/>
            </w:pPr>
            <w:r w:rsidRPr="00C31E24">
              <w:t xml:space="preserve">    TMGI</w:t>
            </w:r>
          </w:p>
        </w:tc>
        <w:tc>
          <w:tcPr>
            <w:tcW w:w="2187" w:type="dxa"/>
            <w:vAlign w:val="center"/>
          </w:tcPr>
          <w:p w14:paraId="77561ACB" w14:textId="77777777" w:rsidR="00AD62C6" w:rsidRPr="00C31E24" w:rsidRDefault="00AD62C6" w:rsidP="00A54A67">
            <w:pPr>
              <w:pStyle w:val="TAL"/>
            </w:pPr>
            <w:r w:rsidRPr="00C31E24">
              <w:t>same value as the announcement in the SIP MESSAGE</w:t>
            </w:r>
          </w:p>
        </w:tc>
        <w:tc>
          <w:tcPr>
            <w:tcW w:w="2187" w:type="dxa"/>
            <w:tcBorders>
              <w:top w:val="single" w:sz="4" w:space="0" w:color="auto"/>
              <w:bottom w:val="single" w:sz="4" w:space="0" w:color="auto"/>
            </w:tcBorders>
          </w:tcPr>
          <w:p w14:paraId="3D4EE119" w14:textId="77777777" w:rsidR="00AD62C6" w:rsidRPr="00C31E24" w:rsidRDefault="00AD62C6" w:rsidP="00A54A67">
            <w:pPr>
              <w:pStyle w:val="TAL"/>
            </w:pPr>
          </w:p>
        </w:tc>
        <w:tc>
          <w:tcPr>
            <w:tcW w:w="1367" w:type="dxa"/>
          </w:tcPr>
          <w:p w14:paraId="161E3F98" w14:textId="77777777" w:rsidR="00AD62C6" w:rsidRPr="00C31E24" w:rsidRDefault="00AD62C6" w:rsidP="00A54A67">
            <w:pPr>
              <w:pStyle w:val="TAL"/>
            </w:pPr>
          </w:p>
        </w:tc>
        <w:tc>
          <w:tcPr>
            <w:tcW w:w="1184" w:type="dxa"/>
            <w:vAlign w:val="bottom"/>
          </w:tcPr>
          <w:p w14:paraId="217A76F3" w14:textId="77777777" w:rsidR="00AD62C6" w:rsidRPr="00C31E24" w:rsidRDefault="00AD62C6" w:rsidP="00A54A67">
            <w:pPr>
              <w:pStyle w:val="TAL"/>
            </w:pPr>
          </w:p>
        </w:tc>
      </w:tr>
      <w:tr w:rsidR="00AD62C6" w:rsidRPr="00C31E24" w14:paraId="407F8328" w14:textId="77777777" w:rsidTr="00A54A67">
        <w:tc>
          <w:tcPr>
            <w:tcW w:w="2709" w:type="dxa"/>
            <w:vAlign w:val="center"/>
          </w:tcPr>
          <w:p w14:paraId="0293ECCA" w14:textId="77777777" w:rsidR="00AD62C6" w:rsidRPr="00C31E24" w:rsidRDefault="00AD62C6" w:rsidP="00A54A67">
            <w:pPr>
              <w:pStyle w:val="TAL"/>
            </w:pPr>
            <w:r w:rsidRPr="00C31E24">
              <w:t xml:space="preserve">  mbms-suspension-status</w:t>
            </w:r>
          </w:p>
        </w:tc>
        <w:tc>
          <w:tcPr>
            <w:tcW w:w="2187" w:type="dxa"/>
            <w:vAlign w:val="center"/>
          </w:tcPr>
          <w:p w14:paraId="7FEFB48E"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29EEAE1D" w14:textId="77777777" w:rsidR="00AD62C6" w:rsidRPr="00C31E24" w:rsidRDefault="00AD62C6" w:rsidP="00A54A67">
            <w:pPr>
              <w:pStyle w:val="TAL"/>
            </w:pPr>
          </w:p>
        </w:tc>
        <w:tc>
          <w:tcPr>
            <w:tcW w:w="1367" w:type="dxa"/>
          </w:tcPr>
          <w:p w14:paraId="449A6920" w14:textId="77777777" w:rsidR="00AD62C6" w:rsidRPr="00C31E24" w:rsidRDefault="00AD62C6" w:rsidP="00A54A67">
            <w:pPr>
              <w:pStyle w:val="TAL"/>
            </w:pPr>
          </w:p>
        </w:tc>
        <w:tc>
          <w:tcPr>
            <w:tcW w:w="1184" w:type="dxa"/>
            <w:vAlign w:val="bottom"/>
          </w:tcPr>
          <w:p w14:paraId="72BFBB40" w14:textId="77777777" w:rsidR="00AD62C6" w:rsidRPr="00C31E24" w:rsidRDefault="00AD62C6" w:rsidP="00A54A67">
            <w:pPr>
              <w:pStyle w:val="TAL"/>
            </w:pPr>
          </w:p>
        </w:tc>
      </w:tr>
      <w:tr w:rsidR="00AD62C6" w:rsidRPr="00C31E24" w14:paraId="07374618" w14:textId="77777777" w:rsidTr="00A54A67">
        <w:tc>
          <w:tcPr>
            <w:tcW w:w="2709" w:type="dxa"/>
            <w:vAlign w:val="center"/>
          </w:tcPr>
          <w:p w14:paraId="76D76793" w14:textId="77777777" w:rsidR="00AD62C6" w:rsidRPr="00C31E24" w:rsidRDefault="00AD62C6" w:rsidP="00A54A67">
            <w:pPr>
              <w:pStyle w:val="TAL"/>
            </w:pPr>
            <w:r w:rsidRPr="00C31E24">
              <w:t xml:space="preserve">  announcement</w:t>
            </w:r>
          </w:p>
        </w:tc>
        <w:tc>
          <w:tcPr>
            <w:tcW w:w="2187" w:type="dxa"/>
            <w:vAlign w:val="center"/>
          </w:tcPr>
          <w:p w14:paraId="40AD6EA2"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587A1CFC" w14:textId="77777777" w:rsidR="00AD62C6" w:rsidRPr="00C31E24" w:rsidRDefault="00AD62C6" w:rsidP="00A54A67">
            <w:pPr>
              <w:pStyle w:val="TAL"/>
            </w:pPr>
          </w:p>
        </w:tc>
        <w:tc>
          <w:tcPr>
            <w:tcW w:w="1367" w:type="dxa"/>
          </w:tcPr>
          <w:p w14:paraId="5FB6CB1C" w14:textId="77777777" w:rsidR="00AD62C6" w:rsidRPr="00C31E24" w:rsidRDefault="00AD62C6" w:rsidP="00A54A67">
            <w:pPr>
              <w:pStyle w:val="TAL"/>
            </w:pPr>
          </w:p>
        </w:tc>
        <w:tc>
          <w:tcPr>
            <w:tcW w:w="1184" w:type="dxa"/>
            <w:vAlign w:val="bottom"/>
          </w:tcPr>
          <w:p w14:paraId="029AC9AB" w14:textId="77777777" w:rsidR="00AD62C6" w:rsidRPr="00C31E24" w:rsidRDefault="00AD62C6" w:rsidP="00A54A67">
            <w:pPr>
              <w:pStyle w:val="TAL"/>
            </w:pPr>
          </w:p>
        </w:tc>
      </w:tr>
      <w:tr w:rsidR="00AD62C6" w:rsidRPr="00C31E24" w14:paraId="2ECC7686" w14:textId="77777777" w:rsidTr="00A54A67">
        <w:tc>
          <w:tcPr>
            <w:tcW w:w="2709" w:type="dxa"/>
            <w:vAlign w:val="center"/>
          </w:tcPr>
          <w:p w14:paraId="6E88B732" w14:textId="77777777" w:rsidR="00AD62C6" w:rsidRPr="00C31E24" w:rsidRDefault="00AD62C6" w:rsidP="00A54A67">
            <w:pPr>
              <w:pStyle w:val="TAL"/>
            </w:pPr>
            <w:r w:rsidRPr="00C31E24">
              <w:t xml:space="preserve">  version</w:t>
            </w:r>
          </w:p>
        </w:tc>
        <w:tc>
          <w:tcPr>
            <w:tcW w:w="2187" w:type="dxa"/>
            <w:vAlign w:val="center"/>
          </w:tcPr>
          <w:p w14:paraId="0DE8FE02" w14:textId="77777777" w:rsidR="00AD62C6" w:rsidRPr="00C31E24" w:rsidRDefault="00AD62C6" w:rsidP="00A54A67">
            <w:pPr>
              <w:pStyle w:val="TAL"/>
            </w:pPr>
            <w:r w:rsidRPr="00C31E24">
              <w:t>"1"</w:t>
            </w:r>
          </w:p>
        </w:tc>
        <w:tc>
          <w:tcPr>
            <w:tcW w:w="2187" w:type="dxa"/>
            <w:tcBorders>
              <w:top w:val="single" w:sz="4" w:space="0" w:color="auto"/>
              <w:bottom w:val="single" w:sz="4" w:space="0" w:color="auto"/>
            </w:tcBorders>
          </w:tcPr>
          <w:p w14:paraId="3E6538DE" w14:textId="77777777" w:rsidR="00AD62C6" w:rsidRPr="00C31E24" w:rsidRDefault="00AD62C6" w:rsidP="00A54A67">
            <w:pPr>
              <w:pStyle w:val="TAL"/>
            </w:pPr>
          </w:p>
        </w:tc>
        <w:tc>
          <w:tcPr>
            <w:tcW w:w="1367" w:type="dxa"/>
          </w:tcPr>
          <w:p w14:paraId="4C436195" w14:textId="77777777" w:rsidR="00AD62C6" w:rsidRPr="00C31E24" w:rsidRDefault="00AD62C6" w:rsidP="00A54A67">
            <w:pPr>
              <w:pStyle w:val="TAL"/>
            </w:pPr>
          </w:p>
        </w:tc>
        <w:tc>
          <w:tcPr>
            <w:tcW w:w="1184" w:type="dxa"/>
            <w:vAlign w:val="bottom"/>
          </w:tcPr>
          <w:p w14:paraId="50036F2A" w14:textId="77777777" w:rsidR="00AD62C6" w:rsidRPr="00C31E24" w:rsidRDefault="00AD62C6" w:rsidP="00A54A67">
            <w:pPr>
              <w:pStyle w:val="TAL"/>
            </w:pPr>
          </w:p>
        </w:tc>
      </w:tr>
    </w:tbl>
    <w:p w14:paraId="74EBCB78" w14:textId="77777777" w:rsidR="00AD62C6" w:rsidRPr="00C31E24" w:rsidRDefault="00AD62C6" w:rsidP="00AD62C6"/>
    <w:p w14:paraId="14E99DCD" w14:textId="77777777" w:rsidR="00AD62C6" w:rsidRPr="00C31E24" w:rsidRDefault="00AD62C6" w:rsidP="00AD62C6">
      <w:pPr>
        <w:pStyle w:val="TH"/>
      </w:pPr>
      <w:r w:rsidRPr="00C31E24">
        <w:t>Table 6.8.1.3.3-15: Transmission Granted (Step 12, Table 6.8.1.3.2-1)</w:t>
      </w:r>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D62C6" w:rsidRPr="00C31E24" w:rsidDel="00127C5D" w14:paraId="7602BF5B" w14:textId="77777777" w:rsidTr="00A54A67">
        <w:trPr>
          <w:tblHeader/>
        </w:trPr>
        <w:tc>
          <w:tcPr>
            <w:tcW w:w="9634" w:type="dxa"/>
          </w:tcPr>
          <w:p w14:paraId="615787D4" w14:textId="77777777" w:rsidR="00AD62C6" w:rsidRPr="00C31E24" w:rsidDel="00127C5D" w:rsidRDefault="00AD62C6" w:rsidP="00A54A67">
            <w:pPr>
              <w:pStyle w:val="TAL"/>
            </w:pPr>
            <w:r w:rsidRPr="00C31E24">
              <w:t>Derivation Path: TS 36.579-1 [2], Table 5.5.11.2.1-1, condition ACK</w:t>
            </w:r>
          </w:p>
        </w:tc>
      </w:tr>
    </w:tbl>
    <w:p w14:paraId="6274031D" w14:textId="77777777" w:rsidR="00AD62C6" w:rsidRPr="00C31E24" w:rsidRDefault="00AD62C6" w:rsidP="00AD62C6"/>
    <w:p w14:paraId="17A84F85" w14:textId="77777777" w:rsidR="00AD62C6" w:rsidRPr="00C31E24" w:rsidRDefault="00AD62C6" w:rsidP="00AD62C6">
      <w:pPr>
        <w:pStyle w:val="TH"/>
      </w:pPr>
      <w:r w:rsidRPr="00C31E24">
        <w:t>Table 6.8.1.3.3-16: SIP MESSAGE (Step 15, Table 6.8.1.3.2-1; 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184FF449" w14:textId="77777777" w:rsidTr="00A54A67">
        <w:trPr>
          <w:tblHeader/>
        </w:trPr>
        <w:tc>
          <w:tcPr>
            <w:tcW w:w="9634" w:type="dxa"/>
            <w:gridSpan w:val="5"/>
          </w:tcPr>
          <w:p w14:paraId="2EFF6EF2" w14:textId="77777777" w:rsidR="00AD62C6" w:rsidRPr="00C31E24" w:rsidRDefault="00AD62C6" w:rsidP="00A54A67">
            <w:pPr>
              <w:pStyle w:val="TAL"/>
            </w:pPr>
            <w:r w:rsidRPr="00C31E24">
              <w:t>Derivation Path: TS 36.579-1 [2], Table 5.5.2.7.2-1, condition MIKEY</w:t>
            </w:r>
          </w:p>
        </w:tc>
      </w:tr>
      <w:tr w:rsidR="00AD62C6" w:rsidRPr="00C31E24" w14:paraId="3CEB8539" w14:textId="77777777" w:rsidTr="00A54A67">
        <w:tc>
          <w:tcPr>
            <w:tcW w:w="2709" w:type="dxa"/>
          </w:tcPr>
          <w:p w14:paraId="4E5B5B1A" w14:textId="77777777" w:rsidR="00AD62C6" w:rsidRPr="00C31E24" w:rsidRDefault="00AD62C6" w:rsidP="00A54A67">
            <w:pPr>
              <w:pStyle w:val="TAH"/>
            </w:pPr>
            <w:r w:rsidRPr="00C31E24">
              <w:t>Information Element</w:t>
            </w:r>
          </w:p>
        </w:tc>
        <w:tc>
          <w:tcPr>
            <w:tcW w:w="2187" w:type="dxa"/>
          </w:tcPr>
          <w:p w14:paraId="21C2D255"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4A0BD135" w14:textId="77777777" w:rsidR="00AD62C6" w:rsidRPr="00C31E24" w:rsidRDefault="00AD62C6" w:rsidP="00A54A67">
            <w:pPr>
              <w:pStyle w:val="TAH"/>
            </w:pPr>
            <w:r w:rsidRPr="00C31E24">
              <w:t>Comment</w:t>
            </w:r>
          </w:p>
        </w:tc>
        <w:tc>
          <w:tcPr>
            <w:tcW w:w="1367" w:type="dxa"/>
          </w:tcPr>
          <w:p w14:paraId="4265BF49" w14:textId="77777777" w:rsidR="00AD62C6" w:rsidRPr="00C31E24" w:rsidRDefault="00AD62C6" w:rsidP="00A54A67">
            <w:pPr>
              <w:pStyle w:val="TAH"/>
            </w:pPr>
            <w:r w:rsidRPr="00C31E24">
              <w:t>Reference</w:t>
            </w:r>
          </w:p>
        </w:tc>
        <w:tc>
          <w:tcPr>
            <w:tcW w:w="1184" w:type="dxa"/>
          </w:tcPr>
          <w:p w14:paraId="546835F9" w14:textId="77777777" w:rsidR="00AD62C6" w:rsidRPr="00C31E24" w:rsidRDefault="00AD62C6" w:rsidP="00A54A67">
            <w:pPr>
              <w:pStyle w:val="TAH"/>
            </w:pPr>
            <w:r w:rsidRPr="00C31E24">
              <w:t>Condition</w:t>
            </w:r>
          </w:p>
        </w:tc>
      </w:tr>
      <w:tr w:rsidR="00AD62C6" w:rsidRPr="00C31E24" w14:paraId="0E85F81D" w14:textId="77777777" w:rsidTr="00A54A67">
        <w:tc>
          <w:tcPr>
            <w:tcW w:w="2709" w:type="dxa"/>
          </w:tcPr>
          <w:p w14:paraId="3262A789" w14:textId="77777777" w:rsidR="00AD62C6" w:rsidRPr="00C31E24" w:rsidRDefault="00AD62C6" w:rsidP="00A54A67">
            <w:pPr>
              <w:pStyle w:val="TAL"/>
              <w:rPr>
                <w:b/>
                <w:bCs/>
              </w:rPr>
            </w:pPr>
            <w:r w:rsidRPr="00C31E24">
              <w:rPr>
                <w:b/>
                <w:bCs/>
              </w:rPr>
              <w:t>P-Asserted-Identity</w:t>
            </w:r>
          </w:p>
        </w:tc>
        <w:tc>
          <w:tcPr>
            <w:tcW w:w="2187" w:type="dxa"/>
          </w:tcPr>
          <w:p w14:paraId="0DC205B8" w14:textId="77777777" w:rsidR="00AD62C6" w:rsidRPr="00C31E24" w:rsidRDefault="00AD62C6" w:rsidP="00A54A67">
            <w:pPr>
              <w:pStyle w:val="TAL"/>
            </w:pPr>
          </w:p>
        </w:tc>
        <w:tc>
          <w:tcPr>
            <w:tcW w:w="2187" w:type="dxa"/>
            <w:tcBorders>
              <w:top w:val="single" w:sz="4" w:space="0" w:color="auto"/>
              <w:bottom w:val="single" w:sz="4" w:space="0" w:color="auto"/>
            </w:tcBorders>
          </w:tcPr>
          <w:p w14:paraId="67621A3D" w14:textId="77777777" w:rsidR="00AD62C6" w:rsidRPr="00C31E24" w:rsidRDefault="00AD62C6" w:rsidP="00A54A67">
            <w:pPr>
              <w:pStyle w:val="TAL"/>
            </w:pPr>
          </w:p>
        </w:tc>
        <w:tc>
          <w:tcPr>
            <w:tcW w:w="1367" w:type="dxa"/>
          </w:tcPr>
          <w:p w14:paraId="3995916B" w14:textId="77777777" w:rsidR="00AD62C6" w:rsidRPr="00C31E24" w:rsidRDefault="00AD62C6" w:rsidP="00A54A67">
            <w:pPr>
              <w:pStyle w:val="TAL"/>
            </w:pPr>
          </w:p>
        </w:tc>
        <w:tc>
          <w:tcPr>
            <w:tcW w:w="1184" w:type="dxa"/>
            <w:vAlign w:val="bottom"/>
          </w:tcPr>
          <w:p w14:paraId="39F887FE" w14:textId="77777777" w:rsidR="00AD62C6" w:rsidRPr="00C31E24" w:rsidRDefault="00AD62C6" w:rsidP="00A54A67">
            <w:pPr>
              <w:pStyle w:val="TAL"/>
            </w:pPr>
          </w:p>
        </w:tc>
      </w:tr>
      <w:tr w:rsidR="00AD62C6" w:rsidRPr="00C31E24" w14:paraId="1D5E8E42" w14:textId="77777777" w:rsidTr="00A54A67">
        <w:tc>
          <w:tcPr>
            <w:tcW w:w="2709" w:type="dxa"/>
          </w:tcPr>
          <w:p w14:paraId="448C2609" w14:textId="77777777" w:rsidR="00AD62C6" w:rsidRPr="00C31E24" w:rsidRDefault="00AD62C6" w:rsidP="00A54A67">
            <w:pPr>
              <w:pStyle w:val="TAL"/>
            </w:pPr>
            <w:r w:rsidRPr="00C31E24">
              <w:t xml:space="preserve">  name-addr</w:t>
            </w:r>
          </w:p>
        </w:tc>
        <w:tc>
          <w:tcPr>
            <w:tcW w:w="2187" w:type="dxa"/>
          </w:tcPr>
          <w:p w14:paraId="4F9BF545" w14:textId="77777777" w:rsidR="00AD62C6" w:rsidRPr="00C31E24" w:rsidRDefault="00AD62C6" w:rsidP="00A54A67">
            <w:pPr>
              <w:pStyle w:val="TAL"/>
            </w:pPr>
            <w:r w:rsidRPr="00C31E24">
              <w:rPr>
                <w:rFonts w:eastAsia="Calibri"/>
              </w:rPr>
              <w:t>tsc_MCVideo_PublicServiceId_A</w:t>
            </w:r>
          </w:p>
        </w:tc>
        <w:tc>
          <w:tcPr>
            <w:tcW w:w="2187" w:type="dxa"/>
            <w:tcBorders>
              <w:top w:val="single" w:sz="4" w:space="0" w:color="auto"/>
              <w:bottom w:val="single" w:sz="4" w:space="0" w:color="auto"/>
            </w:tcBorders>
          </w:tcPr>
          <w:p w14:paraId="2D1D3547" w14:textId="77777777" w:rsidR="00AD62C6" w:rsidRPr="00C31E24" w:rsidRDefault="00AD62C6" w:rsidP="00A54A67">
            <w:pPr>
              <w:pStyle w:val="TAL"/>
            </w:pPr>
          </w:p>
        </w:tc>
        <w:tc>
          <w:tcPr>
            <w:tcW w:w="1367" w:type="dxa"/>
          </w:tcPr>
          <w:p w14:paraId="5491BD22" w14:textId="77777777" w:rsidR="00AD62C6" w:rsidRPr="00C31E24" w:rsidRDefault="00AD62C6" w:rsidP="00A54A67">
            <w:pPr>
              <w:pStyle w:val="TAL"/>
            </w:pPr>
          </w:p>
        </w:tc>
        <w:tc>
          <w:tcPr>
            <w:tcW w:w="1184" w:type="dxa"/>
            <w:vAlign w:val="bottom"/>
          </w:tcPr>
          <w:p w14:paraId="7611A11B" w14:textId="77777777" w:rsidR="00AD62C6" w:rsidRPr="00C31E24" w:rsidRDefault="00AD62C6" w:rsidP="00A54A67">
            <w:pPr>
              <w:pStyle w:val="TAL"/>
            </w:pPr>
          </w:p>
        </w:tc>
      </w:tr>
      <w:tr w:rsidR="00AD62C6" w:rsidRPr="00C31E24" w14:paraId="5C02A741" w14:textId="77777777" w:rsidTr="00A54A67">
        <w:tc>
          <w:tcPr>
            <w:tcW w:w="2709" w:type="dxa"/>
            <w:vAlign w:val="center"/>
          </w:tcPr>
          <w:p w14:paraId="4F8440C8" w14:textId="77777777" w:rsidR="00AD62C6" w:rsidRPr="00C31E24" w:rsidRDefault="00AD62C6" w:rsidP="00A54A67">
            <w:pPr>
              <w:pStyle w:val="TAL"/>
              <w:rPr>
                <w:b/>
                <w:bCs/>
              </w:rPr>
            </w:pPr>
            <w:r w:rsidRPr="00C31E24">
              <w:rPr>
                <w:b/>
                <w:bCs/>
              </w:rPr>
              <w:t>Message-body</w:t>
            </w:r>
          </w:p>
        </w:tc>
        <w:tc>
          <w:tcPr>
            <w:tcW w:w="2187" w:type="dxa"/>
          </w:tcPr>
          <w:p w14:paraId="1FB62B73" w14:textId="77777777" w:rsidR="00AD62C6" w:rsidRPr="00C31E24" w:rsidRDefault="00AD62C6" w:rsidP="00A54A67">
            <w:pPr>
              <w:pStyle w:val="TAL"/>
            </w:pPr>
          </w:p>
        </w:tc>
        <w:tc>
          <w:tcPr>
            <w:tcW w:w="2187" w:type="dxa"/>
            <w:tcBorders>
              <w:top w:val="single" w:sz="4" w:space="0" w:color="auto"/>
              <w:bottom w:val="single" w:sz="4" w:space="0" w:color="auto"/>
            </w:tcBorders>
          </w:tcPr>
          <w:p w14:paraId="2AAD98BF" w14:textId="77777777" w:rsidR="00AD62C6" w:rsidRPr="00C31E24" w:rsidRDefault="00AD62C6" w:rsidP="00A54A67">
            <w:pPr>
              <w:pStyle w:val="TAL"/>
            </w:pPr>
          </w:p>
        </w:tc>
        <w:tc>
          <w:tcPr>
            <w:tcW w:w="1367" w:type="dxa"/>
          </w:tcPr>
          <w:p w14:paraId="60C9932E" w14:textId="77777777" w:rsidR="00AD62C6" w:rsidRPr="00C31E24" w:rsidRDefault="00AD62C6" w:rsidP="00A54A67">
            <w:pPr>
              <w:pStyle w:val="TAL"/>
            </w:pPr>
          </w:p>
        </w:tc>
        <w:tc>
          <w:tcPr>
            <w:tcW w:w="1184" w:type="dxa"/>
            <w:vAlign w:val="bottom"/>
          </w:tcPr>
          <w:p w14:paraId="3020239A" w14:textId="77777777" w:rsidR="00AD62C6" w:rsidRPr="00C31E24" w:rsidRDefault="00AD62C6" w:rsidP="00A54A67">
            <w:pPr>
              <w:pStyle w:val="TAL"/>
            </w:pPr>
          </w:p>
        </w:tc>
      </w:tr>
      <w:tr w:rsidR="00AD62C6" w:rsidRPr="00C31E24" w14:paraId="7AAAD573" w14:textId="77777777" w:rsidTr="00A54A67">
        <w:trPr>
          <w:trHeight w:val="404"/>
        </w:trPr>
        <w:tc>
          <w:tcPr>
            <w:tcW w:w="2709" w:type="dxa"/>
            <w:vAlign w:val="center"/>
          </w:tcPr>
          <w:p w14:paraId="6CD7606C" w14:textId="77777777" w:rsidR="00AD62C6" w:rsidRPr="00C31E24" w:rsidRDefault="00AD62C6" w:rsidP="00A54A67">
            <w:pPr>
              <w:pStyle w:val="TAL"/>
            </w:pPr>
            <w:r w:rsidRPr="00C31E24">
              <w:t xml:space="preserve">  MIME body part</w:t>
            </w:r>
          </w:p>
        </w:tc>
        <w:tc>
          <w:tcPr>
            <w:tcW w:w="2187" w:type="dxa"/>
            <w:vAlign w:val="center"/>
          </w:tcPr>
          <w:p w14:paraId="1D9AFA16" w14:textId="77777777" w:rsidR="00AD62C6" w:rsidRPr="00C31E24" w:rsidRDefault="00AD62C6" w:rsidP="00A54A67">
            <w:pPr>
              <w:pStyle w:val="TAL"/>
            </w:pPr>
          </w:p>
        </w:tc>
        <w:tc>
          <w:tcPr>
            <w:tcW w:w="2187" w:type="dxa"/>
            <w:tcBorders>
              <w:top w:val="single" w:sz="4" w:space="0" w:color="auto"/>
              <w:bottom w:val="single" w:sz="4" w:space="0" w:color="auto"/>
            </w:tcBorders>
          </w:tcPr>
          <w:p w14:paraId="5D78D25E" w14:textId="77777777" w:rsidR="00AD62C6" w:rsidRPr="00C31E24" w:rsidRDefault="00AD62C6" w:rsidP="00A54A67">
            <w:pPr>
              <w:pStyle w:val="TAL"/>
              <w:rPr>
                <w:b/>
                <w:bCs/>
              </w:rPr>
            </w:pPr>
            <w:r w:rsidRPr="00C31E24">
              <w:rPr>
                <w:b/>
                <w:bCs/>
              </w:rPr>
              <w:t>MCVideo MBMS Usage Info</w:t>
            </w:r>
          </w:p>
        </w:tc>
        <w:tc>
          <w:tcPr>
            <w:tcW w:w="1367" w:type="dxa"/>
          </w:tcPr>
          <w:p w14:paraId="7F2B38B6" w14:textId="77777777" w:rsidR="00AD62C6" w:rsidRPr="00C31E24" w:rsidRDefault="00AD62C6" w:rsidP="00A54A67">
            <w:pPr>
              <w:pStyle w:val="TAL"/>
            </w:pPr>
          </w:p>
        </w:tc>
        <w:tc>
          <w:tcPr>
            <w:tcW w:w="1184" w:type="dxa"/>
            <w:vAlign w:val="bottom"/>
          </w:tcPr>
          <w:p w14:paraId="382B92C8" w14:textId="77777777" w:rsidR="00AD62C6" w:rsidRPr="00C31E24" w:rsidRDefault="00AD62C6" w:rsidP="00A54A67">
            <w:pPr>
              <w:pStyle w:val="TAL"/>
            </w:pPr>
          </w:p>
        </w:tc>
      </w:tr>
      <w:tr w:rsidR="00AD62C6" w:rsidRPr="00C31E24" w14:paraId="0A063222" w14:textId="77777777" w:rsidTr="00A54A67">
        <w:tc>
          <w:tcPr>
            <w:tcW w:w="2709" w:type="dxa"/>
            <w:vAlign w:val="center"/>
          </w:tcPr>
          <w:p w14:paraId="06CB91F8" w14:textId="77777777" w:rsidR="00AD62C6" w:rsidRPr="00C31E24" w:rsidRDefault="00AD62C6" w:rsidP="00A54A67">
            <w:pPr>
              <w:pStyle w:val="TAL"/>
            </w:pPr>
            <w:r w:rsidRPr="00C31E24">
              <w:t xml:space="preserve">    MIME-part-headers</w:t>
            </w:r>
          </w:p>
        </w:tc>
        <w:tc>
          <w:tcPr>
            <w:tcW w:w="2187" w:type="dxa"/>
            <w:vAlign w:val="center"/>
          </w:tcPr>
          <w:p w14:paraId="4AAB8DDE" w14:textId="77777777" w:rsidR="00AD62C6" w:rsidRPr="00C31E24" w:rsidRDefault="00AD62C6" w:rsidP="00A54A67">
            <w:pPr>
              <w:pStyle w:val="TAL"/>
            </w:pPr>
          </w:p>
        </w:tc>
        <w:tc>
          <w:tcPr>
            <w:tcW w:w="2187" w:type="dxa"/>
            <w:tcBorders>
              <w:top w:val="single" w:sz="4" w:space="0" w:color="auto"/>
              <w:bottom w:val="single" w:sz="4" w:space="0" w:color="auto"/>
            </w:tcBorders>
          </w:tcPr>
          <w:p w14:paraId="326E4F06" w14:textId="77777777" w:rsidR="00AD62C6" w:rsidRPr="00C31E24" w:rsidRDefault="00AD62C6" w:rsidP="00A54A67">
            <w:pPr>
              <w:pStyle w:val="TAL"/>
            </w:pPr>
          </w:p>
        </w:tc>
        <w:tc>
          <w:tcPr>
            <w:tcW w:w="1367" w:type="dxa"/>
          </w:tcPr>
          <w:p w14:paraId="4CDA56B2" w14:textId="77777777" w:rsidR="00AD62C6" w:rsidRPr="00C31E24" w:rsidRDefault="00AD62C6" w:rsidP="00A54A67">
            <w:pPr>
              <w:pStyle w:val="TAL"/>
            </w:pPr>
          </w:p>
        </w:tc>
        <w:tc>
          <w:tcPr>
            <w:tcW w:w="1184" w:type="dxa"/>
            <w:vAlign w:val="bottom"/>
          </w:tcPr>
          <w:p w14:paraId="6F3CC95F" w14:textId="77777777" w:rsidR="00AD62C6" w:rsidRPr="00C31E24" w:rsidRDefault="00AD62C6" w:rsidP="00A54A67">
            <w:pPr>
              <w:pStyle w:val="TAL"/>
            </w:pPr>
          </w:p>
        </w:tc>
      </w:tr>
      <w:tr w:rsidR="00AD62C6" w:rsidRPr="00C31E24" w14:paraId="7B7145E5" w14:textId="77777777" w:rsidTr="00A54A67">
        <w:tc>
          <w:tcPr>
            <w:tcW w:w="2709" w:type="dxa"/>
            <w:vAlign w:val="center"/>
          </w:tcPr>
          <w:p w14:paraId="2ABDF621" w14:textId="77777777" w:rsidR="00AD62C6" w:rsidRPr="00C31E24" w:rsidRDefault="00AD62C6" w:rsidP="00A54A67">
            <w:pPr>
              <w:pStyle w:val="TAL"/>
            </w:pPr>
            <w:r w:rsidRPr="00C31E24">
              <w:t xml:space="preserve">      Content-Type</w:t>
            </w:r>
          </w:p>
        </w:tc>
        <w:tc>
          <w:tcPr>
            <w:tcW w:w="2187" w:type="dxa"/>
            <w:vAlign w:val="center"/>
          </w:tcPr>
          <w:p w14:paraId="5498172B" w14:textId="77777777" w:rsidR="00AD62C6" w:rsidRPr="00C31E24" w:rsidRDefault="00AD62C6" w:rsidP="00A54A67">
            <w:pPr>
              <w:pStyle w:val="TAL"/>
            </w:pPr>
            <w:r w:rsidRPr="00C31E24">
              <w:t>"application/vnd.3gpp.mcvideo-mbms-usage-info+xml"</w:t>
            </w:r>
          </w:p>
        </w:tc>
        <w:tc>
          <w:tcPr>
            <w:tcW w:w="2187" w:type="dxa"/>
            <w:tcBorders>
              <w:top w:val="single" w:sz="4" w:space="0" w:color="auto"/>
              <w:bottom w:val="single" w:sz="4" w:space="0" w:color="auto"/>
            </w:tcBorders>
          </w:tcPr>
          <w:p w14:paraId="69BDBBE3" w14:textId="77777777" w:rsidR="00AD62C6" w:rsidRPr="00C31E24" w:rsidRDefault="00AD62C6" w:rsidP="00A54A67">
            <w:pPr>
              <w:pStyle w:val="TAL"/>
            </w:pPr>
          </w:p>
        </w:tc>
        <w:tc>
          <w:tcPr>
            <w:tcW w:w="1367" w:type="dxa"/>
          </w:tcPr>
          <w:p w14:paraId="2EDDE98E" w14:textId="77777777" w:rsidR="00AD62C6" w:rsidRPr="00C31E24" w:rsidRDefault="00AD62C6" w:rsidP="00A54A67">
            <w:pPr>
              <w:pStyle w:val="TAL"/>
            </w:pPr>
          </w:p>
        </w:tc>
        <w:tc>
          <w:tcPr>
            <w:tcW w:w="1184" w:type="dxa"/>
            <w:vAlign w:val="bottom"/>
          </w:tcPr>
          <w:p w14:paraId="1255AA41" w14:textId="77777777" w:rsidR="00AD62C6" w:rsidRPr="00C31E24" w:rsidRDefault="00AD62C6" w:rsidP="00A54A67">
            <w:pPr>
              <w:pStyle w:val="TAL"/>
            </w:pPr>
          </w:p>
        </w:tc>
      </w:tr>
      <w:tr w:rsidR="00AD62C6" w:rsidRPr="00C31E24" w14:paraId="464FF3C7" w14:textId="77777777" w:rsidTr="00A54A67">
        <w:tc>
          <w:tcPr>
            <w:tcW w:w="2709" w:type="dxa"/>
            <w:vAlign w:val="center"/>
          </w:tcPr>
          <w:p w14:paraId="43934A91" w14:textId="77777777" w:rsidR="00AD62C6" w:rsidRPr="00C31E24" w:rsidRDefault="00AD62C6" w:rsidP="00A54A67">
            <w:pPr>
              <w:pStyle w:val="TAL"/>
            </w:pPr>
            <w:r w:rsidRPr="00C31E24">
              <w:t xml:space="preserve">    MIME-part-body</w:t>
            </w:r>
          </w:p>
        </w:tc>
        <w:tc>
          <w:tcPr>
            <w:tcW w:w="2187" w:type="dxa"/>
          </w:tcPr>
          <w:p w14:paraId="04A07791" w14:textId="77777777" w:rsidR="00AD62C6" w:rsidRPr="00C31E24" w:rsidRDefault="00AD62C6" w:rsidP="00A54A67">
            <w:pPr>
              <w:pStyle w:val="TAL"/>
            </w:pPr>
            <w:r w:rsidRPr="00C31E24">
              <w:t>MCVideo MBMS Usage Info as described in Table 6.8.1.3.3-17</w:t>
            </w:r>
          </w:p>
        </w:tc>
        <w:tc>
          <w:tcPr>
            <w:tcW w:w="2187" w:type="dxa"/>
            <w:tcBorders>
              <w:top w:val="single" w:sz="4" w:space="0" w:color="auto"/>
              <w:bottom w:val="single" w:sz="4" w:space="0" w:color="auto"/>
            </w:tcBorders>
          </w:tcPr>
          <w:p w14:paraId="1B17B5D1" w14:textId="77777777" w:rsidR="00AD62C6" w:rsidRPr="00C31E24" w:rsidRDefault="00AD62C6" w:rsidP="00A54A67">
            <w:pPr>
              <w:pStyle w:val="TAL"/>
            </w:pPr>
          </w:p>
        </w:tc>
        <w:tc>
          <w:tcPr>
            <w:tcW w:w="1367" w:type="dxa"/>
          </w:tcPr>
          <w:p w14:paraId="77A6D8FB" w14:textId="77777777" w:rsidR="00AD62C6" w:rsidRPr="00C31E24" w:rsidRDefault="00AD62C6" w:rsidP="00A54A67">
            <w:pPr>
              <w:pStyle w:val="TAL"/>
            </w:pPr>
          </w:p>
        </w:tc>
        <w:tc>
          <w:tcPr>
            <w:tcW w:w="1184" w:type="dxa"/>
            <w:vAlign w:val="bottom"/>
          </w:tcPr>
          <w:p w14:paraId="56DF0F04" w14:textId="77777777" w:rsidR="00AD62C6" w:rsidRPr="00C31E24" w:rsidRDefault="00AD62C6" w:rsidP="00A54A67">
            <w:pPr>
              <w:pStyle w:val="TAL"/>
            </w:pPr>
          </w:p>
        </w:tc>
      </w:tr>
    </w:tbl>
    <w:p w14:paraId="044805A5" w14:textId="77777777" w:rsidR="00AD62C6" w:rsidRPr="00C31E24" w:rsidRDefault="00AD62C6" w:rsidP="00AD62C6"/>
    <w:p w14:paraId="5A0D3114" w14:textId="77777777" w:rsidR="00AD62C6" w:rsidRPr="00C31E24" w:rsidRDefault="00AD62C6" w:rsidP="00AD62C6">
      <w:pPr>
        <w:pStyle w:val="TH"/>
      </w:pPr>
      <w:r w:rsidRPr="00C31E24">
        <w:t>Table 6.8.1.3.3-17: MCVideo MBMS Usage Info in SIP MESSAGE (Table 6.8.1.3.3-16)</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4D2EED59" w14:textId="77777777" w:rsidTr="00A54A67">
        <w:trPr>
          <w:tblHeader/>
        </w:trPr>
        <w:tc>
          <w:tcPr>
            <w:tcW w:w="9634" w:type="dxa"/>
            <w:gridSpan w:val="5"/>
          </w:tcPr>
          <w:p w14:paraId="4720B790" w14:textId="77777777" w:rsidR="00AD62C6" w:rsidRPr="00C31E24" w:rsidRDefault="00AD62C6" w:rsidP="00A54A67">
            <w:pPr>
              <w:pStyle w:val="TAL"/>
            </w:pPr>
            <w:r w:rsidRPr="00C31E24">
              <w:t>Derivation Path: TS 24.281 [26] clause F.2</w:t>
            </w:r>
          </w:p>
        </w:tc>
      </w:tr>
      <w:tr w:rsidR="00AD62C6" w:rsidRPr="00C31E24" w14:paraId="74A485B3" w14:textId="77777777" w:rsidTr="00A54A67">
        <w:tc>
          <w:tcPr>
            <w:tcW w:w="2709" w:type="dxa"/>
          </w:tcPr>
          <w:p w14:paraId="1C54479A" w14:textId="77777777" w:rsidR="00AD62C6" w:rsidRPr="00C31E24" w:rsidRDefault="00AD62C6" w:rsidP="00A54A67">
            <w:pPr>
              <w:pStyle w:val="TAH"/>
            </w:pPr>
            <w:r w:rsidRPr="00C31E24">
              <w:t>Information Element</w:t>
            </w:r>
          </w:p>
        </w:tc>
        <w:tc>
          <w:tcPr>
            <w:tcW w:w="2187" w:type="dxa"/>
          </w:tcPr>
          <w:p w14:paraId="684B915F"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3614CCB8" w14:textId="77777777" w:rsidR="00AD62C6" w:rsidRPr="00C31E24" w:rsidRDefault="00AD62C6" w:rsidP="00A54A67">
            <w:pPr>
              <w:pStyle w:val="TAH"/>
            </w:pPr>
            <w:r w:rsidRPr="00C31E24">
              <w:t>Comment</w:t>
            </w:r>
          </w:p>
        </w:tc>
        <w:tc>
          <w:tcPr>
            <w:tcW w:w="1367" w:type="dxa"/>
          </w:tcPr>
          <w:p w14:paraId="56FE7533" w14:textId="77777777" w:rsidR="00AD62C6" w:rsidRPr="00C31E24" w:rsidRDefault="00AD62C6" w:rsidP="00A54A67">
            <w:pPr>
              <w:pStyle w:val="TAH"/>
            </w:pPr>
            <w:r w:rsidRPr="00C31E24">
              <w:t>Reference</w:t>
            </w:r>
          </w:p>
        </w:tc>
        <w:tc>
          <w:tcPr>
            <w:tcW w:w="1184" w:type="dxa"/>
          </w:tcPr>
          <w:p w14:paraId="7AE314DE" w14:textId="77777777" w:rsidR="00AD62C6" w:rsidRPr="00C31E24" w:rsidRDefault="00AD62C6" w:rsidP="00A54A67">
            <w:pPr>
              <w:pStyle w:val="TAH"/>
            </w:pPr>
            <w:r w:rsidRPr="00C31E24">
              <w:t>Condition</w:t>
            </w:r>
          </w:p>
        </w:tc>
      </w:tr>
      <w:tr w:rsidR="00AD62C6" w:rsidRPr="00C31E24" w14:paraId="2DF71953" w14:textId="77777777" w:rsidTr="00A54A67">
        <w:tc>
          <w:tcPr>
            <w:tcW w:w="2709" w:type="dxa"/>
            <w:vAlign w:val="center"/>
          </w:tcPr>
          <w:p w14:paraId="66AA2A5F" w14:textId="77777777" w:rsidR="00AD62C6" w:rsidRPr="00C31E24" w:rsidRDefault="00AD62C6" w:rsidP="00A54A67">
            <w:pPr>
              <w:pStyle w:val="TAL"/>
            </w:pPr>
            <w:r w:rsidRPr="00C31E24">
              <w:t>mcvideo-mbms-usage-info</w:t>
            </w:r>
          </w:p>
        </w:tc>
        <w:tc>
          <w:tcPr>
            <w:tcW w:w="2187" w:type="dxa"/>
          </w:tcPr>
          <w:p w14:paraId="29287294" w14:textId="77777777" w:rsidR="00AD62C6" w:rsidRPr="00C31E24" w:rsidRDefault="00AD62C6" w:rsidP="00A54A67">
            <w:pPr>
              <w:pStyle w:val="TAL"/>
            </w:pPr>
          </w:p>
        </w:tc>
        <w:tc>
          <w:tcPr>
            <w:tcW w:w="2187" w:type="dxa"/>
            <w:tcBorders>
              <w:top w:val="single" w:sz="4" w:space="0" w:color="auto"/>
              <w:bottom w:val="single" w:sz="4" w:space="0" w:color="auto"/>
            </w:tcBorders>
          </w:tcPr>
          <w:p w14:paraId="0FC0591B" w14:textId="77777777" w:rsidR="00AD62C6" w:rsidRPr="00C31E24" w:rsidRDefault="00AD62C6" w:rsidP="00A54A67">
            <w:pPr>
              <w:pStyle w:val="TAL"/>
            </w:pPr>
          </w:p>
        </w:tc>
        <w:tc>
          <w:tcPr>
            <w:tcW w:w="1367" w:type="dxa"/>
          </w:tcPr>
          <w:p w14:paraId="61272345" w14:textId="77777777" w:rsidR="00AD62C6" w:rsidRPr="00C31E24" w:rsidRDefault="00AD62C6" w:rsidP="00A54A67">
            <w:pPr>
              <w:pStyle w:val="TAL"/>
            </w:pPr>
          </w:p>
        </w:tc>
        <w:tc>
          <w:tcPr>
            <w:tcW w:w="1184" w:type="dxa"/>
            <w:vAlign w:val="bottom"/>
          </w:tcPr>
          <w:p w14:paraId="3580EC54" w14:textId="77777777" w:rsidR="00AD62C6" w:rsidRPr="00C31E24" w:rsidRDefault="00AD62C6" w:rsidP="00A54A67">
            <w:pPr>
              <w:pStyle w:val="TAL"/>
            </w:pPr>
          </w:p>
        </w:tc>
      </w:tr>
      <w:tr w:rsidR="00AD62C6" w:rsidRPr="00C31E24" w14:paraId="70FCF61A" w14:textId="77777777" w:rsidTr="00A54A67">
        <w:tc>
          <w:tcPr>
            <w:tcW w:w="2709" w:type="dxa"/>
            <w:vAlign w:val="center"/>
          </w:tcPr>
          <w:p w14:paraId="7B935193" w14:textId="77777777" w:rsidR="00AD62C6" w:rsidRPr="00C31E24" w:rsidDel="006C0DA3" w:rsidRDefault="00AD62C6" w:rsidP="00A54A67">
            <w:pPr>
              <w:pStyle w:val="TAL"/>
            </w:pPr>
            <w:r w:rsidRPr="00C31E24">
              <w:t xml:space="preserve">  mbms-listening-status</w:t>
            </w:r>
          </w:p>
        </w:tc>
        <w:tc>
          <w:tcPr>
            <w:tcW w:w="2187" w:type="dxa"/>
            <w:vAlign w:val="center"/>
          </w:tcPr>
          <w:p w14:paraId="5DAD7F18"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63F19DF3" w14:textId="77777777" w:rsidR="00AD62C6" w:rsidRPr="00C31E24" w:rsidRDefault="00AD62C6" w:rsidP="00A54A67">
            <w:pPr>
              <w:pStyle w:val="TAL"/>
            </w:pPr>
          </w:p>
        </w:tc>
        <w:tc>
          <w:tcPr>
            <w:tcW w:w="1367" w:type="dxa"/>
          </w:tcPr>
          <w:p w14:paraId="47455223" w14:textId="77777777" w:rsidR="00AD62C6" w:rsidRPr="00C31E24" w:rsidRDefault="00AD62C6" w:rsidP="00A54A67">
            <w:pPr>
              <w:pStyle w:val="TAL"/>
            </w:pPr>
          </w:p>
        </w:tc>
        <w:tc>
          <w:tcPr>
            <w:tcW w:w="1184" w:type="dxa"/>
            <w:vAlign w:val="bottom"/>
          </w:tcPr>
          <w:p w14:paraId="496CE0E8" w14:textId="77777777" w:rsidR="00AD62C6" w:rsidRPr="00C31E24" w:rsidRDefault="00AD62C6" w:rsidP="00A54A67">
            <w:pPr>
              <w:pStyle w:val="TAL"/>
            </w:pPr>
          </w:p>
        </w:tc>
      </w:tr>
      <w:tr w:rsidR="00AD62C6" w:rsidRPr="00C31E24" w14:paraId="6E9D63E5" w14:textId="77777777" w:rsidTr="00A54A67">
        <w:tc>
          <w:tcPr>
            <w:tcW w:w="2709" w:type="dxa"/>
            <w:vAlign w:val="center"/>
          </w:tcPr>
          <w:p w14:paraId="337A2AC6" w14:textId="77777777" w:rsidR="00AD62C6" w:rsidRPr="00C31E24" w:rsidRDefault="00AD62C6" w:rsidP="00A54A67">
            <w:pPr>
              <w:pStyle w:val="TAL"/>
            </w:pPr>
            <w:r w:rsidRPr="00C31E24">
              <w:t xml:space="preserve">  mbms-suspension-status</w:t>
            </w:r>
          </w:p>
        </w:tc>
        <w:tc>
          <w:tcPr>
            <w:tcW w:w="2187" w:type="dxa"/>
            <w:vAlign w:val="center"/>
          </w:tcPr>
          <w:p w14:paraId="70C7B3FC"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3850C462" w14:textId="77777777" w:rsidR="00AD62C6" w:rsidRPr="00C31E24" w:rsidRDefault="00AD62C6" w:rsidP="00A54A67">
            <w:pPr>
              <w:pStyle w:val="TAL"/>
            </w:pPr>
          </w:p>
        </w:tc>
        <w:tc>
          <w:tcPr>
            <w:tcW w:w="1367" w:type="dxa"/>
          </w:tcPr>
          <w:p w14:paraId="0D8AA491" w14:textId="77777777" w:rsidR="00AD62C6" w:rsidRPr="00C31E24" w:rsidRDefault="00AD62C6" w:rsidP="00A54A67">
            <w:pPr>
              <w:pStyle w:val="TAL"/>
            </w:pPr>
          </w:p>
        </w:tc>
        <w:tc>
          <w:tcPr>
            <w:tcW w:w="1184" w:type="dxa"/>
            <w:vAlign w:val="bottom"/>
          </w:tcPr>
          <w:p w14:paraId="1AD814A9" w14:textId="77777777" w:rsidR="00AD62C6" w:rsidRPr="00C31E24" w:rsidRDefault="00AD62C6" w:rsidP="00A54A67">
            <w:pPr>
              <w:pStyle w:val="TAL"/>
            </w:pPr>
          </w:p>
        </w:tc>
      </w:tr>
      <w:tr w:rsidR="00AD62C6" w:rsidRPr="00C31E24" w14:paraId="74F23B9C" w14:textId="77777777" w:rsidTr="00A54A67">
        <w:tc>
          <w:tcPr>
            <w:tcW w:w="2709" w:type="dxa"/>
            <w:vAlign w:val="center"/>
          </w:tcPr>
          <w:p w14:paraId="270E337E" w14:textId="77777777" w:rsidR="00AD62C6" w:rsidRPr="00C31E24" w:rsidRDefault="00AD62C6" w:rsidP="00A54A67">
            <w:pPr>
              <w:pStyle w:val="TAL"/>
            </w:pPr>
            <w:r w:rsidRPr="00C31E24">
              <w:t xml:space="preserve">  announcement</w:t>
            </w:r>
          </w:p>
        </w:tc>
        <w:tc>
          <w:tcPr>
            <w:tcW w:w="2187" w:type="dxa"/>
            <w:vAlign w:val="center"/>
          </w:tcPr>
          <w:p w14:paraId="66DA2071"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591B8DAE" w14:textId="77777777" w:rsidR="00AD62C6" w:rsidRPr="00C31E24" w:rsidRDefault="00AD62C6" w:rsidP="00A54A67">
            <w:pPr>
              <w:pStyle w:val="TAL"/>
            </w:pPr>
          </w:p>
        </w:tc>
        <w:tc>
          <w:tcPr>
            <w:tcW w:w="1367" w:type="dxa"/>
          </w:tcPr>
          <w:p w14:paraId="11172501" w14:textId="77777777" w:rsidR="00AD62C6" w:rsidRPr="00C31E24" w:rsidRDefault="00AD62C6" w:rsidP="00A54A67">
            <w:pPr>
              <w:pStyle w:val="TAL"/>
            </w:pPr>
          </w:p>
        </w:tc>
        <w:tc>
          <w:tcPr>
            <w:tcW w:w="1184" w:type="dxa"/>
            <w:vAlign w:val="bottom"/>
          </w:tcPr>
          <w:p w14:paraId="3FF35435" w14:textId="77777777" w:rsidR="00AD62C6" w:rsidRPr="00C31E24" w:rsidRDefault="00AD62C6" w:rsidP="00A54A67">
            <w:pPr>
              <w:pStyle w:val="TAL"/>
            </w:pPr>
          </w:p>
        </w:tc>
      </w:tr>
      <w:tr w:rsidR="00AD62C6" w:rsidRPr="00C31E24" w14:paraId="3B66C82B" w14:textId="77777777" w:rsidTr="00A54A67">
        <w:tc>
          <w:tcPr>
            <w:tcW w:w="2709" w:type="dxa"/>
            <w:vAlign w:val="center"/>
          </w:tcPr>
          <w:p w14:paraId="0BE5BF05" w14:textId="77777777" w:rsidR="00AD62C6" w:rsidRPr="00C31E24" w:rsidRDefault="00AD62C6" w:rsidP="00A54A67">
            <w:pPr>
              <w:pStyle w:val="TAL"/>
            </w:pPr>
            <w:r w:rsidRPr="00C31E24">
              <w:t xml:space="preserve">  version</w:t>
            </w:r>
          </w:p>
        </w:tc>
        <w:tc>
          <w:tcPr>
            <w:tcW w:w="2187" w:type="dxa"/>
            <w:vAlign w:val="center"/>
          </w:tcPr>
          <w:p w14:paraId="07DDD34C" w14:textId="77777777" w:rsidR="00AD62C6" w:rsidRPr="00C31E24" w:rsidRDefault="00AD62C6" w:rsidP="00A54A67">
            <w:pPr>
              <w:pStyle w:val="TAL"/>
            </w:pPr>
            <w:r w:rsidRPr="00C31E24">
              <w:t>"1"</w:t>
            </w:r>
          </w:p>
        </w:tc>
        <w:tc>
          <w:tcPr>
            <w:tcW w:w="2187" w:type="dxa"/>
            <w:tcBorders>
              <w:top w:val="single" w:sz="4" w:space="0" w:color="auto"/>
              <w:bottom w:val="single" w:sz="4" w:space="0" w:color="auto"/>
            </w:tcBorders>
          </w:tcPr>
          <w:p w14:paraId="63FFD217" w14:textId="77777777" w:rsidR="00AD62C6" w:rsidRPr="00C31E24" w:rsidRDefault="00AD62C6" w:rsidP="00A54A67">
            <w:pPr>
              <w:pStyle w:val="TAL"/>
            </w:pPr>
          </w:p>
        </w:tc>
        <w:tc>
          <w:tcPr>
            <w:tcW w:w="1367" w:type="dxa"/>
          </w:tcPr>
          <w:p w14:paraId="682BA122" w14:textId="77777777" w:rsidR="00AD62C6" w:rsidRPr="00C31E24" w:rsidRDefault="00AD62C6" w:rsidP="00A54A67">
            <w:pPr>
              <w:pStyle w:val="TAL"/>
            </w:pPr>
          </w:p>
        </w:tc>
        <w:tc>
          <w:tcPr>
            <w:tcW w:w="1184" w:type="dxa"/>
            <w:vAlign w:val="bottom"/>
          </w:tcPr>
          <w:p w14:paraId="6CD17AF4" w14:textId="77777777" w:rsidR="00AD62C6" w:rsidRPr="00C31E24" w:rsidRDefault="00AD62C6" w:rsidP="00A54A67">
            <w:pPr>
              <w:pStyle w:val="TAL"/>
            </w:pPr>
          </w:p>
        </w:tc>
      </w:tr>
      <w:tr w:rsidR="00AD62C6" w:rsidRPr="00C31E24" w14:paraId="318A5BAA" w14:textId="77777777" w:rsidTr="00A54A67">
        <w:tc>
          <w:tcPr>
            <w:tcW w:w="2709" w:type="dxa"/>
            <w:vAlign w:val="center"/>
          </w:tcPr>
          <w:p w14:paraId="7119F841" w14:textId="77777777" w:rsidR="00AD62C6" w:rsidRPr="00C31E24" w:rsidRDefault="00AD62C6" w:rsidP="00A54A67">
            <w:pPr>
              <w:pStyle w:val="TAL"/>
            </w:pPr>
            <w:r w:rsidRPr="00C31E24">
              <w:t xml:space="preserve">  anyExt</w:t>
            </w:r>
          </w:p>
        </w:tc>
        <w:tc>
          <w:tcPr>
            <w:tcW w:w="2187" w:type="dxa"/>
            <w:vAlign w:val="center"/>
          </w:tcPr>
          <w:p w14:paraId="0C55BF44" w14:textId="77777777" w:rsidR="00AD62C6" w:rsidRPr="00C31E24" w:rsidRDefault="00AD62C6" w:rsidP="00A54A67">
            <w:pPr>
              <w:pStyle w:val="TAL"/>
            </w:pPr>
          </w:p>
        </w:tc>
        <w:tc>
          <w:tcPr>
            <w:tcW w:w="2187" w:type="dxa"/>
            <w:tcBorders>
              <w:top w:val="single" w:sz="4" w:space="0" w:color="auto"/>
              <w:bottom w:val="single" w:sz="4" w:space="0" w:color="auto"/>
            </w:tcBorders>
          </w:tcPr>
          <w:p w14:paraId="50974BAD" w14:textId="77777777" w:rsidR="00AD62C6" w:rsidRPr="00C31E24" w:rsidRDefault="00AD62C6" w:rsidP="00A54A67">
            <w:pPr>
              <w:pStyle w:val="TAL"/>
            </w:pPr>
          </w:p>
        </w:tc>
        <w:tc>
          <w:tcPr>
            <w:tcW w:w="1367" w:type="dxa"/>
          </w:tcPr>
          <w:p w14:paraId="573EF99F" w14:textId="77777777" w:rsidR="00AD62C6" w:rsidRPr="00C31E24" w:rsidRDefault="00AD62C6" w:rsidP="00A54A67">
            <w:pPr>
              <w:pStyle w:val="TAL"/>
            </w:pPr>
          </w:p>
        </w:tc>
        <w:tc>
          <w:tcPr>
            <w:tcW w:w="1184" w:type="dxa"/>
            <w:vAlign w:val="bottom"/>
          </w:tcPr>
          <w:p w14:paraId="25FB376F" w14:textId="77777777" w:rsidR="00AD62C6" w:rsidRPr="00C31E24" w:rsidRDefault="00AD62C6" w:rsidP="00A54A67">
            <w:pPr>
              <w:pStyle w:val="TAL"/>
            </w:pPr>
          </w:p>
        </w:tc>
      </w:tr>
      <w:tr w:rsidR="00AD62C6" w:rsidRPr="00C31E24" w14:paraId="713D52A9" w14:textId="77777777" w:rsidTr="00A54A67">
        <w:tc>
          <w:tcPr>
            <w:tcW w:w="2709" w:type="dxa"/>
            <w:vAlign w:val="center"/>
          </w:tcPr>
          <w:p w14:paraId="23EB6765" w14:textId="77777777" w:rsidR="00AD62C6" w:rsidRPr="00C31E24" w:rsidRDefault="00AD62C6" w:rsidP="00A54A67">
            <w:pPr>
              <w:pStyle w:val="TAL"/>
            </w:pPr>
            <w:r w:rsidRPr="00C31E24">
              <w:t xml:space="preserve">    mbms-explicitMuSiK-download</w:t>
            </w:r>
          </w:p>
        </w:tc>
        <w:tc>
          <w:tcPr>
            <w:tcW w:w="2187" w:type="dxa"/>
            <w:vAlign w:val="center"/>
          </w:tcPr>
          <w:p w14:paraId="18EA50FB" w14:textId="77777777" w:rsidR="00AD62C6" w:rsidRPr="00C31E24" w:rsidRDefault="00AD62C6" w:rsidP="00A54A67">
            <w:pPr>
              <w:pStyle w:val="TAL"/>
            </w:pPr>
          </w:p>
        </w:tc>
        <w:tc>
          <w:tcPr>
            <w:tcW w:w="2187" w:type="dxa"/>
            <w:tcBorders>
              <w:top w:val="single" w:sz="4" w:space="0" w:color="auto"/>
              <w:bottom w:val="single" w:sz="4" w:space="0" w:color="auto"/>
            </w:tcBorders>
          </w:tcPr>
          <w:p w14:paraId="70316501" w14:textId="77777777" w:rsidR="00AD62C6" w:rsidRPr="00C31E24" w:rsidRDefault="00AD62C6" w:rsidP="00A54A67">
            <w:pPr>
              <w:pStyle w:val="TAL"/>
            </w:pPr>
          </w:p>
        </w:tc>
        <w:tc>
          <w:tcPr>
            <w:tcW w:w="1367" w:type="dxa"/>
          </w:tcPr>
          <w:p w14:paraId="31FCBD91" w14:textId="77777777" w:rsidR="00AD62C6" w:rsidRPr="00C31E24" w:rsidRDefault="00AD62C6" w:rsidP="00A54A67">
            <w:pPr>
              <w:pStyle w:val="TAL"/>
            </w:pPr>
          </w:p>
        </w:tc>
        <w:tc>
          <w:tcPr>
            <w:tcW w:w="1184" w:type="dxa"/>
            <w:vAlign w:val="bottom"/>
          </w:tcPr>
          <w:p w14:paraId="48013439" w14:textId="77777777" w:rsidR="00AD62C6" w:rsidRPr="00C31E24" w:rsidRDefault="00AD62C6" w:rsidP="00A54A67">
            <w:pPr>
              <w:pStyle w:val="TAL"/>
            </w:pPr>
          </w:p>
        </w:tc>
      </w:tr>
      <w:tr w:rsidR="00AD62C6" w:rsidRPr="00C31E24" w14:paraId="36C81848" w14:textId="77777777" w:rsidTr="00A54A67">
        <w:tc>
          <w:tcPr>
            <w:tcW w:w="2709" w:type="dxa"/>
            <w:vAlign w:val="center"/>
          </w:tcPr>
          <w:p w14:paraId="58990312" w14:textId="77777777" w:rsidR="00AD62C6" w:rsidRPr="00C31E24" w:rsidRDefault="00AD62C6" w:rsidP="00A54A67">
            <w:pPr>
              <w:pStyle w:val="TAL"/>
            </w:pPr>
            <w:r w:rsidRPr="00C31E24">
              <w:t xml:space="preserve">      group</w:t>
            </w:r>
          </w:p>
        </w:tc>
        <w:tc>
          <w:tcPr>
            <w:tcW w:w="2187" w:type="dxa"/>
            <w:vAlign w:val="center"/>
          </w:tcPr>
          <w:p w14:paraId="0117B61D" w14:textId="77777777" w:rsidR="00AD62C6" w:rsidRPr="00C31E24" w:rsidRDefault="00AD62C6" w:rsidP="00A54A67">
            <w:pPr>
              <w:pStyle w:val="TAL"/>
            </w:pPr>
            <w:r w:rsidRPr="00C31E24">
              <w:rPr>
                <w:rFonts w:eastAsia="MS Mincho"/>
              </w:rPr>
              <w:t>px_MCVideo_Group_A_ID</w:t>
            </w:r>
          </w:p>
        </w:tc>
        <w:tc>
          <w:tcPr>
            <w:tcW w:w="2187" w:type="dxa"/>
            <w:tcBorders>
              <w:top w:val="single" w:sz="4" w:space="0" w:color="auto"/>
              <w:bottom w:val="single" w:sz="4" w:space="0" w:color="auto"/>
            </w:tcBorders>
          </w:tcPr>
          <w:p w14:paraId="05B23195" w14:textId="77777777" w:rsidR="00AD62C6" w:rsidRPr="00C31E24" w:rsidRDefault="00AD62C6" w:rsidP="00A54A67">
            <w:pPr>
              <w:pStyle w:val="TAL"/>
            </w:pPr>
          </w:p>
        </w:tc>
        <w:tc>
          <w:tcPr>
            <w:tcW w:w="1367" w:type="dxa"/>
          </w:tcPr>
          <w:p w14:paraId="2024D9B4" w14:textId="77777777" w:rsidR="00AD62C6" w:rsidRPr="00C31E24" w:rsidRDefault="00AD62C6" w:rsidP="00A54A67">
            <w:pPr>
              <w:pStyle w:val="TAL"/>
            </w:pPr>
          </w:p>
        </w:tc>
        <w:tc>
          <w:tcPr>
            <w:tcW w:w="1184" w:type="dxa"/>
            <w:vAlign w:val="bottom"/>
          </w:tcPr>
          <w:p w14:paraId="40C092AF" w14:textId="77777777" w:rsidR="00AD62C6" w:rsidRPr="00C31E24" w:rsidRDefault="00AD62C6" w:rsidP="00A54A67">
            <w:pPr>
              <w:pStyle w:val="TAL"/>
            </w:pPr>
          </w:p>
        </w:tc>
      </w:tr>
    </w:tbl>
    <w:p w14:paraId="35585614" w14:textId="77777777" w:rsidR="00AD62C6" w:rsidRPr="00C31E24" w:rsidRDefault="00AD62C6" w:rsidP="00AD62C6"/>
    <w:p w14:paraId="18EB0187" w14:textId="77777777" w:rsidR="00AD62C6" w:rsidRPr="00C31E24" w:rsidRDefault="00AD62C6" w:rsidP="00AD62C6">
      <w:pPr>
        <w:pStyle w:val="TH"/>
      </w:pPr>
      <w:r w:rsidRPr="00C31E24">
        <w:t>Table 6.8.1.3.3-18: Unmap Group To Bearer (Step 18, Table 6.8.1.3.2-1)</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D62C6" w:rsidRPr="00C31E24" w14:paraId="2B667F90" w14:textId="77777777" w:rsidTr="00A54A67">
        <w:trPr>
          <w:cantSplit/>
          <w:tblHeader/>
          <w:jc w:val="center"/>
        </w:trPr>
        <w:tc>
          <w:tcPr>
            <w:tcW w:w="9747" w:type="dxa"/>
            <w:gridSpan w:val="4"/>
          </w:tcPr>
          <w:p w14:paraId="0AA65DBB" w14:textId="77777777" w:rsidR="00AD62C6" w:rsidRPr="00C31E24" w:rsidRDefault="00AD62C6" w:rsidP="00A54A67">
            <w:pPr>
              <w:pStyle w:val="TAL"/>
              <w:rPr>
                <w:rFonts w:eastAsia="MS Mincho"/>
              </w:rPr>
            </w:pPr>
            <w:r w:rsidRPr="00C31E24">
              <w:rPr>
                <w:rFonts w:eastAsia="MS Mincho"/>
              </w:rPr>
              <w:t>Derivation Path: 24.581 [27], Table 9.3.5-1.</w:t>
            </w:r>
          </w:p>
        </w:tc>
      </w:tr>
      <w:tr w:rsidR="00AD62C6" w:rsidRPr="00C31E24" w14:paraId="6037DDC4" w14:textId="77777777" w:rsidTr="00A54A67">
        <w:trPr>
          <w:cantSplit/>
          <w:tblHeader/>
          <w:jc w:val="center"/>
        </w:trPr>
        <w:tc>
          <w:tcPr>
            <w:tcW w:w="4535" w:type="dxa"/>
          </w:tcPr>
          <w:p w14:paraId="16388CBC" w14:textId="77777777" w:rsidR="00AD62C6" w:rsidRPr="00C31E24" w:rsidRDefault="00AD62C6" w:rsidP="00A54A67">
            <w:pPr>
              <w:pStyle w:val="TAH"/>
              <w:rPr>
                <w:rFonts w:eastAsia="MS Mincho"/>
              </w:rPr>
            </w:pPr>
            <w:r w:rsidRPr="00C31E24">
              <w:rPr>
                <w:rFonts w:eastAsia="MS Mincho"/>
              </w:rPr>
              <w:t>Information Element</w:t>
            </w:r>
          </w:p>
        </w:tc>
        <w:tc>
          <w:tcPr>
            <w:tcW w:w="2267" w:type="dxa"/>
          </w:tcPr>
          <w:p w14:paraId="127BBE79" w14:textId="77777777" w:rsidR="00AD62C6" w:rsidRPr="00C31E24" w:rsidRDefault="00AD62C6" w:rsidP="00A54A67">
            <w:pPr>
              <w:pStyle w:val="TAH"/>
              <w:rPr>
                <w:rFonts w:eastAsia="MS Mincho"/>
              </w:rPr>
            </w:pPr>
            <w:r w:rsidRPr="00C31E24">
              <w:rPr>
                <w:rFonts w:eastAsia="MS Mincho"/>
              </w:rPr>
              <w:t>Value/remark</w:t>
            </w:r>
          </w:p>
        </w:tc>
        <w:tc>
          <w:tcPr>
            <w:tcW w:w="1700" w:type="dxa"/>
          </w:tcPr>
          <w:p w14:paraId="3046E7F2" w14:textId="77777777" w:rsidR="00AD62C6" w:rsidRPr="00C31E24" w:rsidRDefault="00AD62C6" w:rsidP="00A54A67">
            <w:pPr>
              <w:pStyle w:val="TAH"/>
              <w:rPr>
                <w:rFonts w:eastAsia="MS Mincho"/>
              </w:rPr>
            </w:pPr>
            <w:r w:rsidRPr="00C31E24">
              <w:rPr>
                <w:rFonts w:eastAsia="MS Mincho"/>
              </w:rPr>
              <w:t>Comment</w:t>
            </w:r>
          </w:p>
        </w:tc>
        <w:tc>
          <w:tcPr>
            <w:tcW w:w="1245" w:type="dxa"/>
          </w:tcPr>
          <w:p w14:paraId="2B3D0D66" w14:textId="77777777" w:rsidR="00AD62C6" w:rsidRPr="00C31E24" w:rsidRDefault="00AD62C6" w:rsidP="00A54A67">
            <w:pPr>
              <w:pStyle w:val="TAH"/>
              <w:rPr>
                <w:rFonts w:eastAsia="MS Mincho"/>
              </w:rPr>
            </w:pPr>
            <w:r w:rsidRPr="00C31E24">
              <w:rPr>
                <w:rFonts w:eastAsia="MS Mincho"/>
              </w:rPr>
              <w:t>Condition</w:t>
            </w:r>
          </w:p>
        </w:tc>
      </w:tr>
      <w:tr w:rsidR="00AD62C6" w:rsidRPr="00C31E24" w14:paraId="23341C8B" w14:textId="77777777" w:rsidTr="00A54A67">
        <w:trPr>
          <w:cantSplit/>
          <w:jc w:val="center"/>
        </w:trPr>
        <w:tc>
          <w:tcPr>
            <w:tcW w:w="4535" w:type="dxa"/>
          </w:tcPr>
          <w:p w14:paraId="5A438EA1" w14:textId="77777777" w:rsidR="00AD62C6" w:rsidRPr="00C31E24" w:rsidRDefault="00AD62C6" w:rsidP="00A54A67">
            <w:pPr>
              <w:pStyle w:val="TAL"/>
              <w:rPr>
                <w:rFonts w:eastAsia="MS Mincho"/>
              </w:rPr>
            </w:pPr>
            <w:r w:rsidRPr="00C31E24">
              <w:rPr>
                <w:rFonts w:eastAsia="MS Mincho"/>
              </w:rPr>
              <w:t>RTCP header</w:t>
            </w:r>
          </w:p>
        </w:tc>
        <w:tc>
          <w:tcPr>
            <w:tcW w:w="2267" w:type="dxa"/>
          </w:tcPr>
          <w:p w14:paraId="6CC39BF0" w14:textId="77777777" w:rsidR="00AD62C6" w:rsidRPr="00C31E24" w:rsidRDefault="00AD62C6" w:rsidP="00A54A67">
            <w:pPr>
              <w:pStyle w:val="TAL"/>
            </w:pPr>
          </w:p>
        </w:tc>
        <w:tc>
          <w:tcPr>
            <w:tcW w:w="1700" w:type="dxa"/>
          </w:tcPr>
          <w:p w14:paraId="27424425" w14:textId="77777777" w:rsidR="00AD62C6" w:rsidRPr="00C31E24" w:rsidRDefault="00AD62C6" w:rsidP="00A54A67">
            <w:pPr>
              <w:pStyle w:val="TAL"/>
              <w:rPr>
                <w:rFonts w:eastAsia="MS PGothic"/>
              </w:rPr>
            </w:pPr>
          </w:p>
        </w:tc>
        <w:tc>
          <w:tcPr>
            <w:tcW w:w="1245" w:type="dxa"/>
          </w:tcPr>
          <w:p w14:paraId="343CFFF5" w14:textId="77777777" w:rsidR="00AD62C6" w:rsidRPr="00C31E24" w:rsidRDefault="00AD62C6" w:rsidP="00A54A67">
            <w:pPr>
              <w:pStyle w:val="TAL"/>
              <w:rPr>
                <w:rFonts w:eastAsia="MS Mincho"/>
              </w:rPr>
            </w:pPr>
          </w:p>
        </w:tc>
      </w:tr>
      <w:tr w:rsidR="00AD62C6" w:rsidRPr="00C31E24" w14:paraId="6B5A2BF0" w14:textId="77777777" w:rsidTr="00A54A67">
        <w:trPr>
          <w:cantSplit/>
          <w:jc w:val="center"/>
        </w:trPr>
        <w:tc>
          <w:tcPr>
            <w:tcW w:w="4535" w:type="dxa"/>
          </w:tcPr>
          <w:p w14:paraId="2137BF5D" w14:textId="77777777" w:rsidR="00AD62C6" w:rsidRPr="00C31E24" w:rsidRDefault="00AD62C6" w:rsidP="00A54A67">
            <w:pPr>
              <w:pStyle w:val="TAL"/>
              <w:rPr>
                <w:rFonts w:eastAsia="MS Mincho"/>
              </w:rPr>
            </w:pPr>
            <w:r w:rsidRPr="00C31E24">
              <w:rPr>
                <w:rFonts w:eastAsia="MS Mincho"/>
              </w:rPr>
              <w:t xml:space="preserve">  Subtype</w:t>
            </w:r>
          </w:p>
        </w:tc>
        <w:tc>
          <w:tcPr>
            <w:tcW w:w="2267" w:type="dxa"/>
          </w:tcPr>
          <w:p w14:paraId="72B51578" w14:textId="77777777" w:rsidR="00AD62C6" w:rsidRPr="00C31E24" w:rsidRDefault="00AD62C6" w:rsidP="00A54A67">
            <w:pPr>
              <w:pStyle w:val="TAL"/>
            </w:pPr>
            <w:r w:rsidRPr="00C31E24">
              <w:t>"00001"</w:t>
            </w:r>
          </w:p>
        </w:tc>
        <w:tc>
          <w:tcPr>
            <w:tcW w:w="1700" w:type="dxa"/>
          </w:tcPr>
          <w:p w14:paraId="28058FC3" w14:textId="77777777" w:rsidR="00AD62C6" w:rsidRPr="00C31E24" w:rsidRDefault="00AD62C6" w:rsidP="00A54A67">
            <w:pPr>
              <w:pStyle w:val="TAL"/>
              <w:rPr>
                <w:rFonts w:eastAsia="MS PGothic"/>
              </w:rPr>
            </w:pPr>
            <w:r w:rsidRPr="00C31E24">
              <w:rPr>
                <w:rFonts w:eastAsia="MS PGothic"/>
              </w:rPr>
              <w:t>Map Group To Bearer</w:t>
            </w:r>
          </w:p>
        </w:tc>
        <w:tc>
          <w:tcPr>
            <w:tcW w:w="1245" w:type="dxa"/>
          </w:tcPr>
          <w:p w14:paraId="7868E65B" w14:textId="77777777" w:rsidR="00AD62C6" w:rsidRPr="00C31E24" w:rsidRDefault="00AD62C6" w:rsidP="00A54A67">
            <w:pPr>
              <w:pStyle w:val="TAL"/>
              <w:rPr>
                <w:rFonts w:eastAsia="MS Mincho"/>
              </w:rPr>
            </w:pPr>
          </w:p>
        </w:tc>
      </w:tr>
      <w:tr w:rsidR="00AD62C6" w:rsidRPr="00C31E24" w14:paraId="57B809A3" w14:textId="77777777" w:rsidTr="00A54A67">
        <w:trPr>
          <w:cantSplit/>
          <w:jc w:val="center"/>
        </w:trPr>
        <w:tc>
          <w:tcPr>
            <w:tcW w:w="4535" w:type="dxa"/>
          </w:tcPr>
          <w:p w14:paraId="7D549231" w14:textId="77777777" w:rsidR="00AD62C6" w:rsidRPr="00C31E24" w:rsidRDefault="00AD62C6" w:rsidP="00A54A67">
            <w:pPr>
              <w:pStyle w:val="TAL"/>
              <w:rPr>
                <w:rFonts w:eastAsia="MS Mincho"/>
              </w:rPr>
            </w:pPr>
            <w:r w:rsidRPr="00C31E24">
              <w:rPr>
                <w:rFonts w:eastAsia="MS Mincho"/>
              </w:rPr>
              <w:t xml:space="preserve">  SSRC</w:t>
            </w:r>
          </w:p>
        </w:tc>
        <w:tc>
          <w:tcPr>
            <w:tcW w:w="2267" w:type="dxa"/>
          </w:tcPr>
          <w:p w14:paraId="30795352" w14:textId="77777777" w:rsidR="00AD62C6" w:rsidRPr="00C31E24" w:rsidRDefault="00AD62C6" w:rsidP="00A54A67">
            <w:pPr>
              <w:pStyle w:val="TAL"/>
              <w:rPr>
                <w:rFonts w:eastAsia="MS PGothic"/>
              </w:rPr>
            </w:pPr>
            <w:r w:rsidRPr="00C31E24">
              <w:t>The SSRC of the message sender</w:t>
            </w:r>
          </w:p>
        </w:tc>
        <w:tc>
          <w:tcPr>
            <w:tcW w:w="1700" w:type="dxa"/>
          </w:tcPr>
          <w:p w14:paraId="397E2B75" w14:textId="77777777" w:rsidR="00AD62C6" w:rsidRPr="00C31E24" w:rsidRDefault="00AD62C6" w:rsidP="00A54A67">
            <w:pPr>
              <w:pStyle w:val="TAL"/>
              <w:rPr>
                <w:rFonts w:eastAsia="MS PGothic"/>
              </w:rPr>
            </w:pPr>
            <w:r w:rsidRPr="00C31E24">
              <w:rPr>
                <w:rFonts w:eastAsia="MS PGothic"/>
              </w:rPr>
              <w:t xml:space="preserve">The SSRC of the floor control server for </w:t>
            </w:r>
            <w:r w:rsidRPr="00C31E24">
              <w:t>on-network and floor arbitrator for off-network</w:t>
            </w:r>
            <w:r w:rsidRPr="00C31E24">
              <w:rPr>
                <w:rFonts w:eastAsia="MS PGothic"/>
              </w:rPr>
              <w:t>.</w:t>
            </w:r>
          </w:p>
          <w:p w14:paraId="385609F6" w14:textId="77777777" w:rsidR="00AD62C6" w:rsidRPr="00C31E24" w:rsidRDefault="00AD62C6" w:rsidP="00A54A67">
            <w:pPr>
              <w:pStyle w:val="TAL"/>
              <w:rPr>
                <w:rFonts w:eastAsia="MS PGothic"/>
              </w:rPr>
            </w:pPr>
          </w:p>
          <w:p w14:paraId="57C8EFC4" w14:textId="77777777" w:rsidR="00AD62C6" w:rsidRPr="00C31E24" w:rsidRDefault="00AD62C6" w:rsidP="00A54A67">
            <w:pPr>
              <w:pStyle w:val="TAL"/>
              <w:rPr>
                <w:rFonts w:eastAsia="MS PGothic"/>
              </w:rPr>
            </w:pPr>
            <w:r w:rsidRPr="00C31E24">
              <w:rPr>
                <w:rFonts w:eastAsia="MS PGothic"/>
              </w:rPr>
              <w:t>Notation in accordance with clause </w:t>
            </w:r>
            <w:r w:rsidRPr="00C31E24">
              <w:t xml:space="preserve">5.5.6.1. </w:t>
            </w:r>
            <w:r w:rsidRPr="00C31E24">
              <w:rPr>
                <w:rFonts w:eastAsia="MS PGothic"/>
              </w:rPr>
              <w:t>Coded as specified in IETF RFC 3550 [76].</w:t>
            </w:r>
          </w:p>
        </w:tc>
        <w:tc>
          <w:tcPr>
            <w:tcW w:w="1245" w:type="dxa"/>
          </w:tcPr>
          <w:p w14:paraId="52A32465" w14:textId="77777777" w:rsidR="00AD62C6" w:rsidRPr="00C31E24" w:rsidRDefault="00AD62C6" w:rsidP="00A54A67">
            <w:pPr>
              <w:pStyle w:val="TAL"/>
              <w:rPr>
                <w:rFonts w:eastAsia="MS Mincho"/>
              </w:rPr>
            </w:pPr>
          </w:p>
        </w:tc>
      </w:tr>
      <w:tr w:rsidR="00AD62C6" w:rsidRPr="00C31E24" w14:paraId="7E971784" w14:textId="77777777" w:rsidTr="00A54A67">
        <w:trPr>
          <w:cantSplit/>
          <w:jc w:val="center"/>
        </w:trPr>
        <w:tc>
          <w:tcPr>
            <w:tcW w:w="4535" w:type="dxa"/>
          </w:tcPr>
          <w:p w14:paraId="4A568EFA" w14:textId="77777777" w:rsidR="00AD62C6" w:rsidRPr="00C31E24" w:rsidRDefault="00AD62C6" w:rsidP="00A54A67">
            <w:pPr>
              <w:pStyle w:val="TAL"/>
              <w:rPr>
                <w:rFonts w:eastAsia="MS Mincho"/>
              </w:rPr>
            </w:pPr>
            <w:r w:rsidRPr="00C31E24">
              <w:rPr>
                <w:rFonts w:eastAsia="MS Mincho"/>
              </w:rPr>
              <w:t xml:space="preserve">  name</w:t>
            </w:r>
          </w:p>
        </w:tc>
        <w:tc>
          <w:tcPr>
            <w:tcW w:w="2267" w:type="dxa"/>
          </w:tcPr>
          <w:p w14:paraId="75B7E1B6" w14:textId="77777777" w:rsidR="00AD62C6" w:rsidRPr="00C31E24" w:rsidRDefault="00AD62C6" w:rsidP="00A54A67">
            <w:pPr>
              <w:pStyle w:val="TAL"/>
              <w:rPr>
                <w:rFonts w:eastAsia="MS PGothic"/>
              </w:rPr>
            </w:pPr>
            <w:r w:rsidRPr="00C31E24">
              <w:rPr>
                <w:rFonts w:eastAsia="MS Mincho"/>
              </w:rPr>
              <w:t>MCV3</w:t>
            </w:r>
          </w:p>
        </w:tc>
        <w:tc>
          <w:tcPr>
            <w:tcW w:w="1700" w:type="dxa"/>
          </w:tcPr>
          <w:p w14:paraId="2A5AFB9B" w14:textId="77777777" w:rsidR="00AD62C6" w:rsidRPr="00C31E24" w:rsidRDefault="00AD62C6" w:rsidP="00A54A67">
            <w:pPr>
              <w:pStyle w:val="TAL"/>
              <w:rPr>
                <w:rFonts w:eastAsia="MS PGothic"/>
              </w:rPr>
            </w:pPr>
          </w:p>
        </w:tc>
        <w:tc>
          <w:tcPr>
            <w:tcW w:w="1245" w:type="dxa"/>
          </w:tcPr>
          <w:p w14:paraId="7F731FC7" w14:textId="77777777" w:rsidR="00AD62C6" w:rsidRPr="00C31E24" w:rsidRDefault="00AD62C6" w:rsidP="00A54A67">
            <w:pPr>
              <w:pStyle w:val="TAL"/>
              <w:rPr>
                <w:rFonts w:eastAsia="MS Mincho"/>
              </w:rPr>
            </w:pPr>
          </w:p>
        </w:tc>
      </w:tr>
      <w:tr w:rsidR="00AD62C6" w:rsidRPr="00C31E24" w14:paraId="11B2ECBD" w14:textId="77777777" w:rsidTr="00A54A67">
        <w:trPr>
          <w:cantSplit/>
          <w:jc w:val="center"/>
        </w:trPr>
        <w:tc>
          <w:tcPr>
            <w:tcW w:w="4535" w:type="dxa"/>
          </w:tcPr>
          <w:p w14:paraId="056E1778" w14:textId="77777777" w:rsidR="00AD62C6" w:rsidRPr="00C31E24" w:rsidRDefault="00AD62C6" w:rsidP="00A54A67">
            <w:pPr>
              <w:pStyle w:val="TAL"/>
              <w:rPr>
                <w:rFonts w:eastAsia="MS Mincho"/>
              </w:rPr>
            </w:pPr>
            <w:r w:rsidRPr="00C31E24">
              <w:rPr>
                <w:rFonts w:eastAsia="MS Mincho"/>
              </w:rPr>
              <w:t>MCVideo Group ID</w:t>
            </w:r>
          </w:p>
        </w:tc>
        <w:tc>
          <w:tcPr>
            <w:tcW w:w="2267" w:type="dxa"/>
          </w:tcPr>
          <w:p w14:paraId="6B871B73" w14:textId="77777777" w:rsidR="00AD62C6" w:rsidRPr="00C31E24" w:rsidRDefault="00AD62C6" w:rsidP="00A54A67">
            <w:pPr>
              <w:pStyle w:val="TAL"/>
              <w:rPr>
                <w:rFonts w:eastAsia="MS Mincho"/>
              </w:rPr>
            </w:pPr>
            <w:r w:rsidRPr="00C31E24">
              <w:rPr>
                <w:rFonts w:eastAsia="MS Mincho"/>
              </w:rPr>
              <w:t>px_MCVideo_Group_A_ID</w:t>
            </w:r>
          </w:p>
        </w:tc>
        <w:tc>
          <w:tcPr>
            <w:tcW w:w="1700" w:type="dxa"/>
          </w:tcPr>
          <w:p w14:paraId="39350835" w14:textId="77777777" w:rsidR="00AD62C6" w:rsidRPr="00C31E24" w:rsidRDefault="00AD62C6" w:rsidP="00A54A67">
            <w:pPr>
              <w:pStyle w:val="TAL"/>
              <w:rPr>
                <w:rFonts w:eastAsia="MS PGothic"/>
              </w:rPr>
            </w:pPr>
            <w:r w:rsidRPr="00C31E24">
              <w:rPr>
                <w:rFonts w:eastAsia="MS PGothic"/>
              </w:rPr>
              <w:t>The group ID of the call</w:t>
            </w:r>
          </w:p>
        </w:tc>
        <w:tc>
          <w:tcPr>
            <w:tcW w:w="1245" w:type="dxa"/>
          </w:tcPr>
          <w:p w14:paraId="4288B5CA" w14:textId="77777777" w:rsidR="00AD62C6" w:rsidRPr="00C31E24" w:rsidRDefault="00AD62C6" w:rsidP="00A54A67">
            <w:pPr>
              <w:pStyle w:val="TAL"/>
              <w:rPr>
                <w:rFonts w:eastAsia="MS Mincho"/>
              </w:rPr>
            </w:pPr>
          </w:p>
        </w:tc>
      </w:tr>
    </w:tbl>
    <w:p w14:paraId="1830C6C9" w14:textId="77777777" w:rsidR="00AD62C6" w:rsidRPr="00C31E24" w:rsidRDefault="00AD62C6" w:rsidP="00AD62C6"/>
    <w:p w14:paraId="2246C25F" w14:textId="77777777" w:rsidR="00AD62C6" w:rsidRPr="00C31E24" w:rsidRDefault="00AD62C6" w:rsidP="00AD62C6">
      <w:pPr>
        <w:pStyle w:val="TH"/>
      </w:pPr>
      <w:r w:rsidRPr="00C31E24">
        <w:t>Table 6.8.1.3.3-19: SIP MESSAGE (Step 19, Table 6.8.1.3.2-1; 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5A20CADB" w14:textId="77777777" w:rsidTr="00A54A67">
        <w:trPr>
          <w:tblHeader/>
        </w:trPr>
        <w:tc>
          <w:tcPr>
            <w:tcW w:w="9634" w:type="dxa"/>
            <w:gridSpan w:val="5"/>
          </w:tcPr>
          <w:p w14:paraId="0F9B7694" w14:textId="77777777" w:rsidR="00AD62C6" w:rsidRPr="00C31E24" w:rsidRDefault="00AD62C6" w:rsidP="00A54A67">
            <w:pPr>
              <w:pStyle w:val="TAL"/>
            </w:pPr>
            <w:r w:rsidRPr="00C31E24">
              <w:t>Derivation Path: TS 36.579-1 [2], Table 5.5.2.7.1-1</w:t>
            </w:r>
          </w:p>
        </w:tc>
      </w:tr>
      <w:tr w:rsidR="00AD62C6" w:rsidRPr="00C31E24" w14:paraId="4B74D722" w14:textId="77777777" w:rsidTr="00A54A67">
        <w:tc>
          <w:tcPr>
            <w:tcW w:w="2709" w:type="dxa"/>
          </w:tcPr>
          <w:p w14:paraId="37130B27" w14:textId="77777777" w:rsidR="00AD62C6" w:rsidRPr="00C31E24" w:rsidRDefault="00AD62C6" w:rsidP="00A54A67">
            <w:pPr>
              <w:pStyle w:val="TAH"/>
            </w:pPr>
            <w:r w:rsidRPr="00C31E24">
              <w:t>Information Element</w:t>
            </w:r>
          </w:p>
        </w:tc>
        <w:tc>
          <w:tcPr>
            <w:tcW w:w="2187" w:type="dxa"/>
          </w:tcPr>
          <w:p w14:paraId="709F979B"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3587F73E" w14:textId="77777777" w:rsidR="00AD62C6" w:rsidRPr="00C31E24" w:rsidRDefault="00AD62C6" w:rsidP="00A54A67">
            <w:pPr>
              <w:pStyle w:val="TAH"/>
            </w:pPr>
            <w:r w:rsidRPr="00C31E24">
              <w:t>Comment</w:t>
            </w:r>
          </w:p>
        </w:tc>
        <w:tc>
          <w:tcPr>
            <w:tcW w:w="1367" w:type="dxa"/>
          </w:tcPr>
          <w:p w14:paraId="3C24C896" w14:textId="77777777" w:rsidR="00AD62C6" w:rsidRPr="00C31E24" w:rsidRDefault="00AD62C6" w:rsidP="00A54A67">
            <w:pPr>
              <w:pStyle w:val="TAH"/>
            </w:pPr>
            <w:r w:rsidRPr="00C31E24">
              <w:t>Reference</w:t>
            </w:r>
          </w:p>
        </w:tc>
        <w:tc>
          <w:tcPr>
            <w:tcW w:w="1184" w:type="dxa"/>
          </w:tcPr>
          <w:p w14:paraId="6A2FEBC5" w14:textId="77777777" w:rsidR="00AD62C6" w:rsidRPr="00C31E24" w:rsidRDefault="00AD62C6" w:rsidP="00A54A67">
            <w:pPr>
              <w:pStyle w:val="TAH"/>
            </w:pPr>
            <w:r w:rsidRPr="00C31E24">
              <w:t>Condition</w:t>
            </w:r>
          </w:p>
        </w:tc>
      </w:tr>
      <w:tr w:rsidR="00AD62C6" w:rsidRPr="00C31E24" w14:paraId="59B5D35F" w14:textId="77777777" w:rsidTr="00A54A67">
        <w:tc>
          <w:tcPr>
            <w:tcW w:w="2709" w:type="dxa"/>
            <w:vAlign w:val="center"/>
          </w:tcPr>
          <w:p w14:paraId="5C6E02C6" w14:textId="77777777" w:rsidR="00AD62C6" w:rsidRPr="00C31E24" w:rsidRDefault="00AD62C6" w:rsidP="00A54A67">
            <w:pPr>
              <w:pStyle w:val="TAL"/>
              <w:rPr>
                <w:b/>
                <w:bCs/>
              </w:rPr>
            </w:pPr>
            <w:r w:rsidRPr="00C31E24">
              <w:rPr>
                <w:b/>
                <w:bCs/>
              </w:rPr>
              <w:t>Message-body</w:t>
            </w:r>
          </w:p>
        </w:tc>
        <w:tc>
          <w:tcPr>
            <w:tcW w:w="2187" w:type="dxa"/>
          </w:tcPr>
          <w:p w14:paraId="036D5474" w14:textId="77777777" w:rsidR="00AD62C6" w:rsidRPr="00C31E24" w:rsidRDefault="00AD62C6" w:rsidP="00A54A67">
            <w:pPr>
              <w:pStyle w:val="TAL"/>
            </w:pPr>
          </w:p>
        </w:tc>
        <w:tc>
          <w:tcPr>
            <w:tcW w:w="2187" w:type="dxa"/>
            <w:tcBorders>
              <w:top w:val="single" w:sz="4" w:space="0" w:color="auto"/>
              <w:bottom w:val="single" w:sz="4" w:space="0" w:color="auto"/>
            </w:tcBorders>
          </w:tcPr>
          <w:p w14:paraId="144D968C" w14:textId="77777777" w:rsidR="00AD62C6" w:rsidRPr="00C31E24" w:rsidRDefault="00AD62C6" w:rsidP="00A54A67">
            <w:pPr>
              <w:pStyle w:val="TAL"/>
            </w:pPr>
          </w:p>
        </w:tc>
        <w:tc>
          <w:tcPr>
            <w:tcW w:w="1367" w:type="dxa"/>
          </w:tcPr>
          <w:p w14:paraId="7F95395E" w14:textId="77777777" w:rsidR="00AD62C6" w:rsidRPr="00C31E24" w:rsidRDefault="00AD62C6" w:rsidP="00A54A67">
            <w:pPr>
              <w:pStyle w:val="TAL"/>
            </w:pPr>
          </w:p>
        </w:tc>
        <w:tc>
          <w:tcPr>
            <w:tcW w:w="1184" w:type="dxa"/>
            <w:vAlign w:val="bottom"/>
          </w:tcPr>
          <w:p w14:paraId="1AC6DA6A" w14:textId="77777777" w:rsidR="00AD62C6" w:rsidRPr="00C31E24" w:rsidRDefault="00AD62C6" w:rsidP="00A54A67">
            <w:pPr>
              <w:pStyle w:val="TAL"/>
            </w:pPr>
          </w:p>
        </w:tc>
      </w:tr>
      <w:tr w:rsidR="00AD62C6" w:rsidRPr="00C31E24" w14:paraId="6B4E6755" w14:textId="77777777" w:rsidTr="00A54A67">
        <w:tc>
          <w:tcPr>
            <w:tcW w:w="2709" w:type="dxa"/>
            <w:vAlign w:val="center"/>
          </w:tcPr>
          <w:p w14:paraId="2F7ACC90" w14:textId="77777777" w:rsidR="00AD62C6" w:rsidRPr="00C31E24" w:rsidDel="006C0DA3" w:rsidRDefault="00AD62C6" w:rsidP="00A54A67">
            <w:pPr>
              <w:pStyle w:val="TAL"/>
            </w:pPr>
            <w:r w:rsidRPr="00C31E24">
              <w:t xml:space="preserve">  MIME body part</w:t>
            </w:r>
          </w:p>
        </w:tc>
        <w:tc>
          <w:tcPr>
            <w:tcW w:w="2187" w:type="dxa"/>
            <w:vAlign w:val="center"/>
          </w:tcPr>
          <w:p w14:paraId="15067D1E" w14:textId="77777777" w:rsidR="00AD62C6" w:rsidRPr="00C31E24" w:rsidRDefault="00AD62C6" w:rsidP="00A54A67">
            <w:pPr>
              <w:pStyle w:val="TAL"/>
            </w:pPr>
          </w:p>
        </w:tc>
        <w:tc>
          <w:tcPr>
            <w:tcW w:w="2187" w:type="dxa"/>
            <w:tcBorders>
              <w:top w:val="single" w:sz="4" w:space="0" w:color="auto"/>
              <w:bottom w:val="single" w:sz="4" w:space="0" w:color="auto"/>
            </w:tcBorders>
          </w:tcPr>
          <w:p w14:paraId="34FAA258" w14:textId="77777777" w:rsidR="00AD62C6" w:rsidRPr="00C31E24" w:rsidRDefault="00AD62C6" w:rsidP="00A54A67">
            <w:pPr>
              <w:pStyle w:val="TAL"/>
              <w:rPr>
                <w:b/>
                <w:bCs/>
              </w:rPr>
            </w:pPr>
            <w:r w:rsidRPr="00C31E24">
              <w:rPr>
                <w:b/>
                <w:bCs/>
              </w:rPr>
              <w:t>MCVideo MBMS Usage Info</w:t>
            </w:r>
          </w:p>
        </w:tc>
        <w:tc>
          <w:tcPr>
            <w:tcW w:w="1367" w:type="dxa"/>
          </w:tcPr>
          <w:p w14:paraId="0E32D786" w14:textId="77777777" w:rsidR="00AD62C6" w:rsidRPr="00C31E24" w:rsidRDefault="00AD62C6" w:rsidP="00A54A67">
            <w:pPr>
              <w:pStyle w:val="TAL"/>
            </w:pPr>
          </w:p>
        </w:tc>
        <w:tc>
          <w:tcPr>
            <w:tcW w:w="1184" w:type="dxa"/>
            <w:vAlign w:val="bottom"/>
          </w:tcPr>
          <w:p w14:paraId="4F82E314" w14:textId="77777777" w:rsidR="00AD62C6" w:rsidRPr="00C31E24" w:rsidRDefault="00AD62C6" w:rsidP="00A54A67">
            <w:pPr>
              <w:pStyle w:val="TAL"/>
            </w:pPr>
          </w:p>
        </w:tc>
      </w:tr>
      <w:tr w:rsidR="00AD62C6" w:rsidRPr="00C31E24" w14:paraId="74B67AC3" w14:textId="77777777" w:rsidTr="00A54A67">
        <w:tc>
          <w:tcPr>
            <w:tcW w:w="2709" w:type="dxa"/>
            <w:vAlign w:val="center"/>
          </w:tcPr>
          <w:p w14:paraId="39DF0564" w14:textId="77777777" w:rsidR="00AD62C6" w:rsidRPr="00C31E24" w:rsidRDefault="00AD62C6" w:rsidP="00A54A67">
            <w:pPr>
              <w:pStyle w:val="TAL"/>
            </w:pPr>
            <w:r w:rsidRPr="00C31E24">
              <w:t xml:space="preserve">    MIME-part-headers</w:t>
            </w:r>
          </w:p>
        </w:tc>
        <w:tc>
          <w:tcPr>
            <w:tcW w:w="2187" w:type="dxa"/>
            <w:vAlign w:val="center"/>
          </w:tcPr>
          <w:p w14:paraId="3BDE9B2E" w14:textId="77777777" w:rsidR="00AD62C6" w:rsidRPr="00C31E24" w:rsidRDefault="00AD62C6" w:rsidP="00A54A67">
            <w:pPr>
              <w:pStyle w:val="TAL"/>
            </w:pPr>
          </w:p>
        </w:tc>
        <w:tc>
          <w:tcPr>
            <w:tcW w:w="2187" w:type="dxa"/>
            <w:tcBorders>
              <w:top w:val="single" w:sz="4" w:space="0" w:color="auto"/>
              <w:bottom w:val="single" w:sz="4" w:space="0" w:color="auto"/>
            </w:tcBorders>
          </w:tcPr>
          <w:p w14:paraId="65F402FC" w14:textId="77777777" w:rsidR="00AD62C6" w:rsidRPr="00C31E24" w:rsidRDefault="00AD62C6" w:rsidP="00A54A67">
            <w:pPr>
              <w:pStyle w:val="TAL"/>
            </w:pPr>
          </w:p>
        </w:tc>
        <w:tc>
          <w:tcPr>
            <w:tcW w:w="1367" w:type="dxa"/>
          </w:tcPr>
          <w:p w14:paraId="5D235E21" w14:textId="77777777" w:rsidR="00AD62C6" w:rsidRPr="00C31E24" w:rsidRDefault="00AD62C6" w:rsidP="00A54A67">
            <w:pPr>
              <w:pStyle w:val="TAL"/>
            </w:pPr>
          </w:p>
        </w:tc>
        <w:tc>
          <w:tcPr>
            <w:tcW w:w="1184" w:type="dxa"/>
            <w:vAlign w:val="bottom"/>
          </w:tcPr>
          <w:p w14:paraId="30DEF700" w14:textId="77777777" w:rsidR="00AD62C6" w:rsidRPr="00C31E24" w:rsidRDefault="00AD62C6" w:rsidP="00A54A67">
            <w:pPr>
              <w:pStyle w:val="TAL"/>
            </w:pPr>
          </w:p>
        </w:tc>
      </w:tr>
      <w:tr w:rsidR="00AD62C6" w:rsidRPr="00C31E24" w14:paraId="4F55BA3A" w14:textId="77777777" w:rsidTr="00A54A67">
        <w:tc>
          <w:tcPr>
            <w:tcW w:w="2709" w:type="dxa"/>
            <w:vAlign w:val="center"/>
          </w:tcPr>
          <w:p w14:paraId="17907AC9" w14:textId="77777777" w:rsidR="00AD62C6" w:rsidRPr="00C31E24" w:rsidRDefault="00AD62C6" w:rsidP="00A54A67">
            <w:pPr>
              <w:pStyle w:val="TAL"/>
            </w:pPr>
            <w:r w:rsidRPr="00C31E24">
              <w:t xml:space="preserve">      Content-Type</w:t>
            </w:r>
          </w:p>
        </w:tc>
        <w:tc>
          <w:tcPr>
            <w:tcW w:w="2187" w:type="dxa"/>
            <w:vAlign w:val="center"/>
          </w:tcPr>
          <w:p w14:paraId="1CC332E2" w14:textId="77777777" w:rsidR="00AD62C6" w:rsidRPr="00C31E24" w:rsidRDefault="00AD62C6" w:rsidP="00A54A67">
            <w:pPr>
              <w:pStyle w:val="TAL"/>
            </w:pPr>
            <w:r w:rsidRPr="00C31E24">
              <w:t>"application/vnd.3gpp.mcvideo-mbms-usage-info+xml"</w:t>
            </w:r>
          </w:p>
        </w:tc>
        <w:tc>
          <w:tcPr>
            <w:tcW w:w="2187" w:type="dxa"/>
            <w:tcBorders>
              <w:top w:val="single" w:sz="4" w:space="0" w:color="auto"/>
              <w:bottom w:val="single" w:sz="4" w:space="0" w:color="auto"/>
            </w:tcBorders>
          </w:tcPr>
          <w:p w14:paraId="0783D4FB" w14:textId="77777777" w:rsidR="00AD62C6" w:rsidRPr="00C31E24" w:rsidRDefault="00AD62C6" w:rsidP="00A54A67">
            <w:pPr>
              <w:pStyle w:val="TAL"/>
            </w:pPr>
          </w:p>
        </w:tc>
        <w:tc>
          <w:tcPr>
            <w:tcW w:w="1367" w:type="dxa"/>
          </w:tcPr>
          <w:p w14:paraId="678E6298" w14:textId="77777777" w:rsidR="00AD62C6" w:rsidRPr="00C31E24" w:rsidRDefault="00AD62C6" w:rsidP="00A54A67">
            <w:pPr>
              <w:pStyle w:val="TAL"/>
            </w:pPr>
          </w:p>
        </w:tc>
        <w:tc>
          <w:tcPr>
            <w:tcW w:w="1184" w:type="dxa"/>
            <w:vAlign w:val="bottom"/>
          </w:tcPr>
          <w:p w14:paraId="5C695103" w14:textId="77777777" w:rsidR="00AD62C6" w:rsidRPr="00C31E24" w:rsidRDefault="00AD62C6" w:rsidP="00A54A67">
            <w:pPr>
              <w:pStyle w:val="TAL"/>
            </w:pPr>
          </w:p>
        </w:tc>
      </w:tr>
      <w:tr w:rsidR="00AD62C6" w:rsidRPr="00C31E24" w14:paraId="42AF0968" w14:textId="77777777" w:rsidTr="00A54A67">
        <w:tc>
          <w:tcPr>
            <w:tcW w:w="2709" w:type="dxa"/>
            <w:vAlign w:val="center"/>
          </w:tcPr>
          <w:p w14:paraId="26D6309E" w14:textId="77777777" w:rsidR="00AD62C6" w:rsidRPr="00C31E24" w:rsidRDefault="00AD62C6" w:rsidP="00A54A67">
            <w:pPr>
              <w:pStyle w:val="TAL"/>
            </w:pPr>
            <w:r w:rsidRPr="00C31E24">
              <w:t xml:space="preserve">    MIME-part-body</w:t>
            </w:r>
          </w:p>
        </w:tc>
        <w:tc>
          <w:tcPr>
            <w:tcW w:w="2187" w:type="dxa"/>
          </w:tcPr>
          <w:p w14:paraId="0213E64F" w14:textId="77777777" w:rsidR="00AD62C6" w:rsidRPr="00C31E24" w:rsidRDefault="00AD62C6" w:rsidP="00A54A67">
            <w:pPr>
              <w:pStyle w:val="TAL"/>
            </w:pPr>
            <w:r w:rsidRPr="00C31E24">
              <w:t>MCVideo MBMS Usage Info as described in Table 6.8.1.3.3-20</w:t>
            </w:r>
          </w:p>
        </w:tc>
        <w:tc>
          <w:tcPr>
            <w:tcW w:w="2187" w:type="dxa"/>
            <w:tcBorders>
              <w:top w:val="single" w:sz="4" w:space="0" w:color="auto"/>
              <w:bottom w:val="single" w:sz="4" w:space="0" w:color="auto"/>
            </w:tcBorders>
          </w:tcPr>
          <w:p w14:paraId="50770E0F" w14:textId="77777777" w:rsidR="00AD62C6" w:rsidRPr="00C31E24" w:rsidRDefault="00AD62C6" w:rsidP="00A54A67">
            <w:pPr>
              <w:pStyle w:val="TAL"/>
            </w:pPr>
          </w:p>
        </w:tc>
        <w:tc>
          <w:tcPr>
            <w:tcW w:w="1367" w:type="dxa"/>
          </w:tcPr>
          <w:p w14:paraId="0263397C" w14:textId="77777777" w:rsidR="00AD62C6" w:rsidRPr="00C31E24" w:rsidRDefault="00AD62C6" w:rsidP="00A54A67">
            <w:pPr>
              <w:pStyle w:val="TAL"/>
            </w:pPr>
          </w:p>
        </w:tc>
        <w:tc>
          <w:tcPr>
            <w:tcW w:w="1184" w:type="dxa"/>
            <w:vAlign w:val="bottom"/>
          </w:tcPr>
          <w:p w14:paraId="33A100F8" w14:textId="77777777" w:rsidR="00AD62C6" w:rsidRPr="00C31E24" w:rsidRDefault="00AD62C6" w:rsidP="00A54A67">
            <w:pPr>
              <w:pStyle w:val="TAL"/>
            </w:pPr>
          </w:p>
        </w:tc>
      </w:tr>
    </w:tbl>
    <w:p w14:paraId="5008A70F" w14:textId="77777777" w:rsidR="00AD62C6" w:rsidRPr="00C31E24" w:rsidRDefault="00AD62C6" w:rsidP="00AD62C6"/>
    <w:p w14:paraId="76FDC0D7" w14:textId="77777777" w:rsidR="00AD62C6" w:rsidRPr="00C31E24" w:rsidRDefault="00AD62C6" w:rsidP="00AD62C6">
      <w:pPr>
        <w:pStyle w:val="TH"/>
      </w:pPr>
      <w:r w:rsidRPr="00C31E24">
        <w:t>Table 6.8.1.3.3-20: MCVideo MBMS Usage Info in SIP MESSAGE (Table 6.8.1.3.3-19)</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318D4602" w14:textId="77777777" w:rsidTr="00A54A67">
        <w:trPr>
          <w:tblHeader/>
        </w:trPr>
        <w:tc>
          <w:tcPr>
            <w:tcW w:w="9634" w:type="dxa"/>
            <w:gridSpan w:val="5"/>
          </w:tcPr>
          <w:p w14:paraId="7FDBE280" w14:textId="77777777" w:rsidR="00AD62C6" w:rsidRPr="00C31E24" w:rsidRDefault="00AD62C6" w:rsidP="00A54A67">
            <w:pPr>
              <w:pStyle w:val="TAL"/>
            </w:pPr>
            <w:r w:rsidRPr="00C31E24">
              <w:t>Derivation Path: TS 24.281 [26] clause F.2</w:t>
            </w:r>
          </w:p>
        </w:tc>
      </w:tr>
      <w:tr w:rsidR="00AD62C6" w:rsidRPr="00C31E24" w14:paraId="7CB0B62B" w14:textId="77777777" w:rsidTr="00A54A67">
        <w:tc>
          <w:tcPr>
            <w:tcW w:w="2709" w:type="dxa"/>
          </w:tcPr>
          <w:p w14:paraId="13C377CC" w14:textId="77777777" w:rsidR="00AD62C6" w:rsidRPr="00C31E24" w:rsidRDefault="00AD62C6" w:rsidP="00A54A67">
            <w:pPr>
              <w:pStyle w:val="TAH"/>
            </w:pPr>
            <w:r w:rsidRPr="00C31E24">
              <w:t>Information Element</w:t>
            </w:r>
          </w:p>
        </w:tc>
        <w:tc>
          <w:tcPr>
            <w:tcW w:w="2187" w:type="dxa"/>
          </w:tcPr>
          <w:p w14:paraId="4CD78202"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02A369B6" w14:textId="77777777" w:rsidR="00AD62C6" w:rsidRPr="00C31E24" w:rsidRDefault="00AD62C6" w:rsidP="00A54A67">
            <w:pPr>
              <w:pStyle w:val="TAH"/>
            </w:pPr>
            <w:r w:rsidRPr="00C31E24">
              <w:t>Comment</w:t>
            </w:r>
          </w:p>
        </w:tc>
        <w:tc>
          <w:tcPr>
            <w:tcW w:w="1367" w:type="dxa"/>
          </w:tcPr>
          <w:p w14:paraId="521B1C92" w14:textId="77777777" w:rsidR="00AD62C6" w:rsidRPr="00C31E24" w:rsidRDefault="00AD62C6" w:rsidP="00A54A67">
            <w:pPr>
              <w:pStyle w:val="TAH"/>
            </w:pPr>
            <w:r w:rsidRPr="00C31E24">
              <w:t>Reference</w:t>
            </w:r>
          </w:p>
        </w:tc>
        <w:tc>
          <w:tcPr>
            <w:tcW w:w="1184" w:type="dxa"/>
          </w:tcPr>
          <w:p w14:paraId="7523E262" w14:textId="77777777" w:rsidR="00AD62C6" w:rsidRPr="00C31E24" w:rsidRDefault="00AD62C6" w:rsidP="00A54A67">
            <w:pPr>
              <w:pStyle w:val="TAH"/>
            </w:pPr>
            <w:r w:rsidRPr="00C31E24">
              <w:t>Condition</w:t>
            </w:r>
          </w:p>
        </w:tc>
      </w:tr>
      <w:tr w:rsidR="00AD62C6" w:rsidRPr="00C31E24" w14:paraId="54E16F0A" w14:textId="77777777" w:rsidTr="00A54A67">
        <w:tc>
          <w:tcPr>
            <w:tcW w:w="2709" w:type="dxa"/>
            <w:vAlign w:val="center"/>
          </w:tcPr>
          <w:p w14:paraId="22499778" w14:textId="77777777" w:rsidR="00AD62C6" w:rsidRPr="00C31E24" w:rsidRDefault="00AD62C6" w:rsidP="00A54A67">
            <w:pPr>
              <w:pStyle w:val="TAL"/>
            </w:pPr>
            <w:r w:rsidRPr="00C31E24">
              <w:t>mcvideo-mbms-usage-info</w:t>
            </w:r>
          </w:p>
        </w:tc>
        <w:tc>
          <w:tcPr>
            <w:tcW w:w="2187" w:type="dxa"/>
          </w:tcPr>
          <w:p w14:paraId="7C449634" w14:textId="77777777" w:rsidR="00AD62C6" w:rsidRPr="00C31E24" w:rsidRDefault="00AD62C6" w:rsidP="00A54A67">
            <w:pPr>
              <w:pStyle w:val="TAL"/>
            </w:pPr>
          </w:p>
        </w:tc>
        <w:tc>
          <w:tcPr>
            <w:tcW w:w="2187" w:type="dxa"/>
            <w:tcBorders>
              <w:top w:val="single" w:sz="4" w:space="0" w:color="auto"/>
              <w:bottom w:val="single" w:sz="4" w:space="0" w:color="auto"/>
            </w:tcBorders>
          </w:tcPr>
          <w:p w14:paraId="6E435142" w14:textId="77777777" w:rsidR="00AD62C6" w:rsidRPr="00C31E24" w:rsidRDefault="00AD62C6" w:rsidP="00A54A67">
            <w:pPr>
              <w:pStyle w:val="TAL"/>
            </w:pPr>
          </w:p>
        </w:tc>
        <w:tc>
          <w:tcPr>
            <w:tcW w:w="1367" w:type="dxa"/>
          </w:tcPr>
          <w:p w14:paraId="2791414C" w14:textId="77777777" w:rsidR="00AD62C6" w:rsidRPr="00C31E24" w:rsidRDefault="00AD62C6" w:rsidP="00A54A67">
            <w:pPr>
              <w:pStyle w:val="TAL"/>
            </w:pPr>
          </w:p>
        </w:tc>
        <w:tc>
          <w:tcPr>
            <w:tcW w:w="1184" w:type="dxa"/>
            <w:vAlign w:val="bottom"/>
          </w:tcPr>
          <w:p w14:paraId="0A82BEE1" w14:textId="77777777" w:rsidR="00AD62C6" w:rsidRPr="00C31E24" w:rsidRDefault="00AD62C6" w:rsidP="00A54A67">
            <w:pPr>
              <w:pStyle w:val="TAL"/>
            </w:pPr>
          </w:p>
        </w:tc>
      </w:tr>
      <w:tr w:rsidR="00AD62C6" w:rsidRPr="00C31E24" w14:paraId="44536C07" w14:textId="77777777" w:rsidTr="00A54A67">
        <w:tc>
          <w:tcPr>
            <w:tcW w:w="2709" w:type="dxa"/>
            <w:vAlign w:val="center"/>
          </w:tcPr>
          <w:p w14:paraId="676DC067" w14:textId="77777777" w:rsidR="00AD62C6" w:rsidRPr="00C31E24" w:rsidDel="006C0DA3" w:rsidRDefault="00AD62C6" w:rsidP="00A54A67">
            <w:pPr>
              <w:pStyle w:val="TAL"/>
            </w:pPr>
            <w:r w:rsidRPr="00C31E24">
              <w:t xml:space="preserve">  mbms-listening-status</w:t>
            </w:r>
          </w:p>
        </w:tc>
        <w:tc>
          <w:tcPr>
            <w:tcW w:w="2187" w:type="dxa"/>
            <w:vAlign w:val="center"/>
          </w:tcPr>
          <w:p w14:paraId="787B0D3A" w14:textId="77777777" w:rsidR="00AD62C6" w:rsidRPr="00C31E24" w:rsidRDefault="00AD62C6" w:rsidP="00A54A67">
            <w:pPr>
              <w:pStyle w:val="TAL"/>
            </w:pPr>
          </w:p>
        </w:tc>
        <w:tc>
          <w:tcPr>
            <w:tcW w:w="2187" w:type="dxa"/>
            <w:tcBorders>
              <w:top w:val="single" w:sz="4" w:space="0" w:color="auto"/>
              <w:bottom w:val="single" w:sz="4" w:space="0" w:color="auto"/>
            </w:tcBorders>
          </w:tcPr>
          <w:p w14:paraId="23B753CC" w14:textId="77777777" w:rsidR="00AD62C6" w:rsidRPr="00C31E24" w:rsidRDefault="00AD62C6" w:rsidP="00A54A67">
            <w:pPr>
              <w:pStyle w:val="TAL"/>
            </w:pPr>
          </w:p>
        </w:tc>
        <w:tc>
          <w:tcPr>
            <w:tcW w:w="1367" w:type="dxa"/>
          </w:tcPr>
          <w:p w14:paraId="4B1677F9" w14:textId="77777777" w:rsidR="00AD62C6" w:rsidRPr="00C31E24" w:rsidRDefault="00AD62C6" w:rsidP="00A54A67">
            <w:pPr>
              <w:pStyle w:val="TAL"/>
            </w:pPr>
          </w:p>
        </w:tc>
        <w:tc>
          <w:tcPr>
            <w:tcW w:w="1184" w:type="dxa"/>
            <w:vAlign w:val="bottom"/>
          </w:tcPr>
          <w:p w14:paraId="38057482" w14:textId="77777777" w:rsidR="00AD62C6" w:rsidRPr="00C31E24" w:rsidRDefault="00AD62C6" w:rsidP="00A54A67">
            <w:pPr>
              <w:pStyle w:val="TAL"/>
            </w:pPr>
          </w:p>
        </w:tc>
      </w:tr>
      <w:tr w:rsidR="00AD62C6" w:rsidRPr="00C31E24" w14:paraId="74121007" w14:textId="77777777" w:rsidTr="00A54A67">
        <w:tc>
          <w:tcPr>
            <w:tcW w:w="2709" w:type="dxa"/>
            <w:vAlign w:val="center"/>
          </w:tcPr>
          <w:p w14:paraId="4F64295A" w14:textId="77777777" w:rsidR="00AD62C6" w:rsidRPr="00C31E24" w:rsidRDefault="00AD62C6" w:rsidP="00A54A67">
            <w:pPr>
              <w:pStyle w:val="TAL"/>
            </w:pPr>
            <w:r w:rsidRPr="00C31E24">
              <w:t xml:space="preserve">    mbms-listening-status</w:t>
            </w:r>
          </w:p>
        </w:tc>
        <w:tc>
          <w:tcPr>
            <w:tcW w:w="2187" w:type="dxa"/>
            <w:vAlign w:val="center"/>
          </w:tcPr>
          <w:p w14:paraId="50932F3F" w14:textId="77777777" w:rsidR="00AD62C6" w:rsidRPr="00C31E24" w:rsidRDefault="00AD62C6" w:rsidP="00A54A67">
            <w:pPr>
              <w:pStyle w:val="TAL"/>
            </w:pPr>
            <w:r w:rsidRPr="00C31E24">
              <w:t>"not-listening"</w:t>
            </w:r>
          </w:p>
        </w:tc>
        <w:tc>
          <w:tcPr>
            <w:tcW w:w="2187" w:type="dxa"/>
            <w:tcBorders>
              <w:top w:val="single" w:sz="4" w:space="0" w:color="auto"/>
              <w:bottom w:val="single" w:sz="4" w:space="0" w:color="auto"/>
            </w:tcBorders>
          </w:tcPr>
          <w:p w14:paraId="39885DA7" w14:textId="77777777" w:rsidR="00AD62C6" w:rsidRPr="00C31E24" w:rsidRDefault="00AD62C6" w:rsidP="00A54A67">
            <w:pPr>
              <w:pStyle w:val="TAL"/>
            </w:pPr>
          </w:p>
        </w:tc>
        <w:tc>
          <w:tcPr>
            <w:tcW w:w="1367" w:type="dxa"/>
          </w:tcPr>
          <w:p w14:paraId="3F7D9A5F" w14:textId="77777777" w:rsidR="00AD62C6" w:rsidRPr="00C31E24" w:rsidRDefault="00AD62C6" w:rsidP="00A54A67">
            <w:pPr>
              <w:pStyle w:val="TAL"/>
            </w:pPr>
          </w:p>
        </w:tc>
        <w:tc>
          <w:tcPr>
            <w:tcW w:w="1184" w:type="dxa"/>
            <w:vAlign w:val="bottom"/>
          </w:tcPr>
          <w:p w14:paraId="50980C06" w14:textId="77777777" w:rsidR="00AD62C6" w:rsidRPr="00C31E24" w:rsidRDefault="00AD62C6" w:rsidP="00A54A67">
            <w:pPr>
              <w:pStyle w:val="TAL"/>
            </w:pPr>
          </w:p>
        </w:tc>
      </w:tr>
      <w:tr w:rsidR="00AD62C6" w:rsidRPr="00C31E24" w14:paraId="54D124DA" w14:textId="77777777" w:rsidTr="00A54A67">
        <w:tc>
          <w:tcPr>
            <w:tcW w:w="2709" w:type="dxa"/>
            <w:vAlign w:val="center"/>
          </w:tcPr>
          <w:p w14:paraId="73FDD22D" w14:textId="77777777" w:rsidR="00AD62C6" w:rsidRPr="00C31E24" w:rsidRDefault="00AD62C6" w:rsidP="00A54A67">
            <w:pPr>
              <w:pStyle w:val="TAL"/>
            </w:pPr>
            <w:r w:rsidRPr="00C31E24">
              <w:t xml:space="preserve">    session-id</w:t>
            </w:r>
          </w:p>
        </w:tc>
        <w:tc>
          <w:tcPr>
            <w:tcW w:w="2187" w:type="dxa"/>
            <w:vAlign w:val="center"/>
          </w:tcPr>
          <w:p w14:paraId="6B750F71" w14:textId="77777777" w:rsidR="00AD62C6" w:rsidRPr="00C31E24" w:rsidRDefault="00AD62C6" w:rsidP="00A54A67">
            <w:pPr>
              <w:pStyle w:val="TAL"/>
            </w:pPr>
            <w:r w:rsidRPr="00C31E24">
              <w:t>px_sesson_A_ID</w:t>
            </w:r>
          </w:p>
        </w:tc>
        <w:tc>
          <w:tcPr>
            <w:tcW w:w="2187" w:type="dxa"/>
            <w:tcBorders>
              <w:top w:val="single" w:sz="4" w:space="0" w:color="auto"/>
              <w:bottom w:val="single" w:sz="4" w:space="0" w:color="auto"/>
            </w:tcBorders>
          </w:tcPr>
          <w:p w14:paraId="04DE4F13" w14:textId="77777777" w:rsidR="00AD62C6" w:rsidRPr="00C31E24" w:rsidRDefault="00AD62C6" w:rsidP="00A54A67">
            <w:pPr>
              <w:pStyle w:val="TAL"/>
            </w:pPr>
          </w:p>
        </w:tc>
        <w:tc>
          <w:tcPr>
            <w:tcW w:w="1367" w:type="dxa"/>
          </w:tcPr>
          <w:p w14:paraId="5F8C4A77" w14:textId="77777777" w:rsidR="00AD62C6" w:rsidRPr="00C31E24" w:rsidRDefault="00AD62C6" w:rsidP="00A54A67">
            <w:pPr>
              <w:pStyle w:val="TAL"/>
            </w:pPr>
          </w:p>
        </w:tc>
        <w:tc>
          <w:tcPr>
            <w:tcW w:w="1184" w:type="dxa"/>
            <w:vAlign w:val="bottom"/>
          </w:tcPr>
          <w:p w14:paraId="2411AAC6" w14:textId="77777777" w:rsidR="00AD62C6" w:rsidRPr="00C31E24" w:rsidRDefault="00AD62C6" w:rsidP="00A54A67">
            <w:pPr>
              <w:pStyle w:val="TAL"/>
            </w:pPr>
          </w:p>
        </w:tc>
      </w:tr>
      <w:tr w:rsidR="00AD62C6" w:rsidRPr="00C31E24" w14:paraId="3B72A2B6" w14:textId="77777777" w:rsidTr="00A54A67">
        <w:tc>
          <w:tcPr>
            <w:tcW w:w="2709" w:type="dxa"/>
            <w:vAlign w:val="center"/>
          </w:tcPr>
          <w:p w14:paraId="767F9E80" w14:textId="77777777" w:rsidR="00AD62C6" w:rsidRPr="00C31E24" w:rsidRDefault="00AD62C6" w:rsidP="00A54A67">
            <w:pPr>
              <w:pStyle w:val="TAL"/>
            </w:pPr>
            <w:r w:rsidRPr="00C31E24">
              <w:t xml:space="preserve">    general-purpose</w:t>
            </w:r>
          </w:p>
        </w:tc>
        <w:tc>
          <w:tcPr>
            <w:tcW w:w="2187" w:type="dxa"/>
            <w:vAlign w:val="center"/>
          </w:tcPr>
          <w:p w14:paraId="18F09681"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60CA8C08" w14:textId="77777777" w:rsidR="00AD62C6" w:rsidRPr="00C31E24" w:rsidRDefault="00AD62C6" w:rsidP="00A54A67">
            <w:pPr>
              <w:pStyle w:val="TAL"/>
            </w:pPr>
          </w:p>
        </w:tc>
        <w:tc>
          <w:tcPr>
            <w:tcW w:w="1367" w:type="dxa"/>
          </w:tcPr>
          <w:p w14:paraId="556AFF73" w14:textId="77777777" w:rsidR="00AD62C6" w:rsidRPr="00C31E24" w:rsidRDefault="00AD62C6" w:rsidP="00A54A67">
            <w:pPr>
              <w:pStyle w:val="TAL"/>
            </w:pPr>
          </w:p>
        </w:tc>
        <w:tc>
          <w:tcPr>
            <w:tcW w:w="1184" w:type="dxa"/>
            <w:vAlign w:val="bottom"/>
          </w:tcPr>
          <w:p w14:paraId="04D6B1E0" w14:textId="77777777" w:rsidR="00AD62C6" w:rsidRPr="00C31E24" w:rsidRDefault="00AD62C6" w:rsidP="00A54A67">
            <w:pPr>
              <w:pStyle w:val="TAL"/>
            </w:pPr>
          </w:p>
        </w:tc>
      </w:tr>
      <w:tr w:rsidR="00AD62C6" w:rsidRPr="00C31E24" w14:paraId="3C03494A" w14:textId="77777777" w:rsidTr="00A54A67">
        <w:tc>
          <w:tcPr>
            <w:tcW w:w="2709" w:type="dxa"/>
            <w:vAlign w:val="center"/>
          </w:tcPr>
          <w:p w14:paraId="37D8ECC5" w14:textId="77777777" w:rsidR="00AD62C6" w:rsidRPr="00C31E24" w:rsidRDefault="00AD62C6" w:rsidP="00A54A67">
            <w:pPr>
              <w:pStyle w:val="TAL"/>
            </w:pPr>
            <w:r w:rsidRPr="00C31E24">
              <w:t xml:space="preserve">    TMGI</w:t>
            </w:r>
          </w:p>
        </w:tc>
        <w:tc>
          <w:tcPr>
            <w:tcW w:w="2187" w:type="dxa"/>
            <w:vAlign w:val="center"/>
          </w:tcPr>
          <w:p w14:paraId="18001471" w14:textId="77777777" w:rsidR="00AD62C6" w:rsidRPr="00C31E24" w:rsidRDefault="00AD62C6" w:rsidP="00A54A67">
            <w:pPr>
              <w:pStyle w:val="TAL"/>
            </w:pPr>
            <w:r w:rsidRPr="00C31E24">
              <w:t>same value as the announcement in the SIP MESSAGE</w:t>
            </w:r>
          </w:p>
        </w:tc>
        <w:tc>
          <w:tcPr>
            <w:tcW w:w="2187" w:type="dxa"/>
            <w:tcBorders>
              <w:top w:val="single" w:sz="4" w:space="0" w:color="auto"/>
              <w:bottom w:val="single" w:sz="4" w:space="0" w:color="auto"/>
            </w:tcBorders>
          </w:tcPr>
          <w:p w14:paraId="561CE27B" w14:textId="77777777" w:rsidR="00AD62C6" w:rsidRPr="00C31E24" w:rsidRDefault="00AD62C6" w:rsidP="00A54A67">
            <w:pPr>
              <w:pStyle w:val="TAL"/>
            </w:pPr>
          </w:p>
        </w:tc>
        <w:tc>
          <w:tcPr>
            <w:tcW w:w="1367" w:type="dxa"/>
          </w:tcPr>
          <w:p w14:paraId="2D2961B3" w14:textId="77777777" w:rsidR="00AD62C6" w:rsidRPr="00C31E24" w:rsidRDefault="00AD62C6" w:rsidP="00A54A67">
            <w:pPr>
              <w:pStyle w:val="TAL"/>
            </w:pPr>
          </w:p>
        </w:tc>
        <w:tc>
          <w:tcPr>
            <w:tcW w:w="1184" w:type="dxa"/>
            <w:vAlign w:val="bottom"/>
          </w:tcPr>
          <w:p w14:paraId="2795E1C7" w14:textId="77777777" w:rsidR="00AD62C6" w:rsidRPr="00C31E24" w:rsidRDefault="00AD62C6" w:rsidP="00A54A67">
            <w:pPr>
              <w:pStyle w:val="TAL"/>
            </w:pPr>
          </w:p>
        </w:tc>
      </w:tr>
      <w:tr w:rsidR="00AD62C6" w:rsidRPr="00C31E24" w14:paraId="30859702" w14:textId="77777777" w:rsidTr="00A54A67">
        <w:tc>
          <w:tcPr>
            <w:tcW w:w="2709" w:type="dxa"/>
            <w:vAlign w:val="center"/>
          </w:tcPr>
          <w:p w14:paraId="651F65FC" w14:textId="77777777" w:rsidR="00AD62C6" w:rsidRPr="00C31E24" w:rsidRDefault="00AD62C6" w:rsidP="00A54A67">
            <w:pPr>
              <w:pStyle w:val="TAL"/>
            </w:pPr>
            <w:r w:rsidRPr="00C31E24">
              <w:t xml:space="preserve">  mbms-suspension-status</w:t>
            </w:r>
          </w:p>
        </w:tc>
        <w:tc>
          <w:tcPr>
            <w:tcW w:w="2187" w:type="dxa"/>
            <w:vAlign w:val="center"/>
          </w:tcPr>
          <w:p w14:paraId="0098670B"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71B5B316" w14:textId="77777777" w:rsidR="00AD62C6" w:rsidRPr="00C31E24" w:rsidRDefault="00AD62C6" w:rsidP="00A54A67">
            <w:pPr>
              <w:pStyle w:val="TAL"/>
            </w:pPr>
          </w:p>
        </w:tc>
        <w:tc>
          <w:tcPr>
            <w:tcW w:w="1367" w:type="dxa"/>
          </w:tcPr>
          <w:p w14:paraId="62A445A2" w14:textId="77777777" w:rsidR="00AD62C6" w:rsidRPr="00C31E24" w:rsidRDefault="00AD62C6" w:rsidP="00A54A67">
            <w:pPr>
              <w:pStyle w:val="TAL"/>
            </w:pPr>
          </w:p>
        </w:tc>
        <w:tc>
          <w:tcPr>
            <w:tcW w:w="1184" w:type="dxa"/>
            <w:vAlign w:val="bottom"/>
          </w:tcPr>
          <w:p w14:paraId="531039C8" w14:textId="77777777" w:rsidR="00AD62C6" w:rsidRPr="00C31E24" w:rsidRDefault="00AD62C6" w:rsidP="00A54A67">
            <w:pPr>
              <w:pStyle w:val="TAL"/>
            </w:pPr>
          </w:p>
        </w:tc>
      </w:tr>
      <w:tr w:rsidR="00AD62C6" w:rsidRPr="00C31E24" w14:paraId="05B6D3A0" w14:textId="77777777" w:rsidTr="00A54A67">
        <w:tc>
          <w:tcPr>
            <w:tcW w:w="2709" w:type="dxa"/>
            <w:vAlign w:val="center"/>
          </w:tcPr>
          <w:p w14:paraId="0FFEEA0B" w14:textId="77777777" w:rsidR="00AD62C6" w:rsidRPr="00C31E24" w:rsidRDefault="00AD62C6" w:rsidP="00A54A67">
            <w:pPr>
              <w:pStyle w:val="TAL"/>
            </w:pPr>
            <w:r w:rsidRPr="00C31E24">
              <w:t xml:space="preserve">  announcement</w:t>
            </w:r>
          </w:p>
        </w:tc>
        <w:tc>
          <w:tcPr>
            <w:tcW w:w="2187" w:type="dxa"/>
            <w:vAlign w:val="center"/>
          </w:tcPr>
          <w:p w14:paraId="416551F5"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6705F30D" w14:textId="77777777" w:rsidR="00AD62C6" w:rsidRPr="00C31E24" w:rsidRDefault="00AD62C6" w:rsidP="00A54A67">
            <w:pPr>
              <w:pStyle w:val="TAL"/>
            </w:pPr>
          </w:p>
        </w:tc>
        <w:tc>
          <w:tcPr>
            <w:tcW w:w="1367" w:type="dxa"/>
          </w:tcPr>
          <w:p w14:paraId="6A4A2BC3" w14:textId="77777777" w:rsidR="00AD62C6" w:rsidRPr="00C31E24" w:rsidRDefault="00AD62C6" w:rsidP="00A54A67">
            <w:pPr>
              <w:pStyle w:val="TAL"/>
            </w:pPr>
          </w:p>
        </w:tc>
        <w:tc>
          <w:tcPr>
            <w:tcW w:w="1184" w:type="dxa"/>
            <w:vAlign w:val="bottom"/>
          </w:tcPr>
          <w:p w14:paraId="3A7DC336" w14:textId="77777777" w:rsidR="00AD62C6" w:rsidRPr="00C31E24" w:rsidRDefault="00AD62C6" w:rsidP="00A54A67">
            <w:pPr>
              <w:pStyle w:val="TAL"/>
            </w:pPr>
          </w:p>
        </w:tc>
      </w:tr>
      <w:tr w:rsidR="00AD62C6" w:rsidRPr="00C31E24" w14:paraId="416882C3" w14:textId="77777777" w:rsidTr="00A54A67">
        <w:tc>
          <w:tcPr>
            <w:tcW w:w="2709" w:type="dxa"/>
            <w:vAlign w:val="center"/>
          </w:tcPr>
          <w:p w14:paraId="51E14EE8" w14:textId="77777777" w:rsidR="00AD62C6" w:rsidRPr="00C31E24" w:rsidRDefault="00AD62C6" w:rsidP="00A54A67">
            <w:pPr>
              <w:pStyle w:val="TAL"/>
            </w:pPr>
            <w:r w:rsidRPr="00C31E24">
              <w:t xml:space="preserve">  version</w:t>
            </w:r>
          </w:p>
        </w:tc>
        <w:tc>
          <w:tcPr>
            <w:tcW w:w="2187" w:type="dxa"/>
            <w:vAlign w:val="center"/>
          </w:tcPr>
          <w:p w14:paraId="4B9CF372" w14:textId="77777777" w:rsidR="00AD62C6" w:rsidRPr="00C31E24" w:rsidRDefault="00AD62C6" w:rsidP="00A54A67">
            <w:pPr>
              <w:pStyle w:val="TAL"/>
            </w:pPr>
            <w:r w:rsidRPr="00C31E24">
              <w:t>"1"</w:t>
            </w:r>
          </w:p>
        </w:tc>
        <w:tc>
          <w:tcPr>
            <w:tcW w:w="2187" w:type="dxa"/>
            <w:tcBorders>
              <w:top w:val="single" w:sz="4" w:space="0" w:color="auto"/>
              <w:bottom w:val="single" w:sz="4" w:space="0" w:color="auto"/>
            </w:tcBorders>
          </w:tcPr>
          <w:p w14:paraId="5F343C19" w14:textId="77777777" w:rsidR="00AD62C6" w:rsidRPr="00C31E24" w:rsidRDefault="00AD62C6" w:rsidP="00A54A67">
            <w:pPr>
              <w:pStyle w:val="TAL"/>
            </w:pPr>
          </w:p>
        </w:tc>
        <w:tc>
          <w:tcPr>
            <w:tcW w:w="1367" w:type="dxa"/>
          </w:tcPr>
          <w:p w14:paraId="71F26332" w14:textId="77777777" w:rsidR="00AD62C6" w:rsidRPr="00C31E24" w:rsidRDefault="00AD62C6" w:rsidP="00A54A67">
            <w:pPr>
              <w:pStyle w:val="TAL"/>
            </w:pPr>
          </w:p>
        </w:tc>
        <w:tc>
          <w:tcPr>
            <w:tcW w:w="1184" w:type="dxa"/>
            <w:vAlign w:val="bottom"/>
          </w:tcPr>
          <w:p w14:paraId="7AD46661" w14:textId="77777777" w:rsidR="00AD62C6" w:rsidRPr="00C31E24" w:rsidRDefault="00AD62C6" w:rsidP="00A54A67">
            <w:pPr>
              <w:pStyle w:val="TAL"/>
            </w:pPr>
          </w:p>
        </w:tc>
      </w:tr>
    </w:tbl>
    <w:p w14:paraId="616D3F7D" w14:textId="77777777" w:rsidR="00AD62C6" w:rsidRPr="00C31E24" w:rsidRDefault="00AD62C6" w:rsidP="00AD62C6"/>
    <w:p w14:paraId="372997A5" w14:textId="77777777" w:rsidR="00AD62C6" w:rsidRPr="00C31E24" w:rsidRDefault="00AD62C6" w:rsidP="00AD62C6">
      <w:pPr>
        <w:pStyle w:val="TH"/>
      </w:pPr>
      <w:r w:rsidRPr="00C31E24">
        <w:t>Table 6.8.1.3.3-21: SIP MESSAGE (Step 20, Table 6.8.1.3.2-1; Step 2, TS 36.579-1 [2] Table 5.33.3-1)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382A8750" w14:textId="77777777" w:rsidTr="00A54A67">
        <w:trPr>
          <w:tblHeader/>
        </w:trPr>
        <w:tc>
          <w:tcPr>
            <w:tcW w:w="9634" w:type="dxa"/>
            <w:gridSpan w:val="5"/>
          </w:tcPr>
          <w:p w14:paraId="51AB6ABC" w14:textId="77777777" w:rsidR="00AD62C6" w:rsidRPr="00C31E24" w:rsidRDefault="00AD62C6" w:rsidP="00A54A67">
            <w:pPr>
              <w:pStyle w:val="TAL"/>
            </w:pPr>
            <w:r w:rsidRPr="00C31E24">
              <w:t>Derivation Path: TS 36.579-1 [2], Table 5.5.2.7.2-1</w:t>
            </w:r>
          </w:p>
        </w:tc>
      </w:tr>
      <w:tr w:rsidR="00AD62C6" w:rsidRPr="00C31E24" w14:paraId="0AE181F8" w14:textId="77777777" w:rsidTr="00A54A67">
        <w:tc>
          <w:tcPr>
            <w:tcW w:w="2709" w:type="dxa"/>
          </w:tcPr>
          <w:p w14:paraId="5295D9CF" w14:textId="77777777" w:rsidR="00AD62C6" w:rsidRPr="00C31E24" w:rsidRDefault="00AD62C6" w:rsidP="00A54A67">
            <w:pPr>
              <w:pStyle w:val="TAH"/>
            </w:pPr>
            <w:r w:rsidRPr="00C31E24">
              <w:t>Information Element</w:t>
            </w:r>
          </w:p>
        </w:tc>
        <w:tc>
          <w:tcPr>
            <w:tcW w:w="2187" w:type="dxa"/>
          </w:tcPr>
          <w:p w14:paraId="59D1BA8E"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5DEECA0D" w14:textId="77777777" w:rsidR="00AD62C6" w:rsidRPr="00C31E24" w:rsidRDefault="00AD62C6" w:rsidP="00A54A67">
            <w:pPr>
              <w:pStyle w:val="TAH"/>
            </w:pPr>
            <w:r w:rsidRPr="00C31E24">
              <w:t>Comment</w:t>
            </w:r>
          </w:p>
        </w:tc>
        <w:tc>
          <w:tcPr>
            <w:tcW w:w="1367" w:type="dxa"/>
          </w:tcPr>
          <w:p w14:paraId="2CCA4737" w14:textId="77777777" w:rsidR="00AD62C6" w:rsidRPr="00C31E24" w:rsidRDefault="00AD62C6" w:rsidP="00A54A67">
            <w:pPr>
              <w:pStyle w:val="TAH"/>
            </w:pPr>
            <w:r w:rsidRPr="00C31E24">
              <w:t>Reference</w:t>
            </w:r>
          </w:p>
        </w:tc>
        <w:tc>
          <w:tcPr>
            <w:tcW w:w="1184" w:type="dxa"/>
          </w:tcPr>
          <w:p w14:paraId="671AD16F" w14:textId="77777777" w:rsidR="00AD62C6" w:rsidRPr="00C31E24" w:rsidRDefault="00AD62C6" w:rsidP="00A54A67">
            <w:pPr>
              <w:pStyle w:val="TAH"/>
            </w:pPr>
            <w:r w:rsidRPr="00C31E24">
              <w:t>Condition</w:t>
            </w:r>
          </w:p>
        </w:tc>
      </w:tr>
      <w:tr w:rsidR="00AD62C6" w:rsidRPr="00C31E24" w14:paraId="1FEEE08D" w14:textId="77777777" w:rsidTr="00A54A67">
        <w:tc>
          <w:tcPr>
            <w:tcW w:w="2709" w:type="dxa"/>
          </w:tcPr>
          <w:p w14:paraId="0843B720" w14:textId="77777777" w:rsidR="00AD62C6" w:rsidRPr="00C31E24" w:rsidRDefault="00AD62C6" w:rsidP="00A54A67">
            <w:pPr>
              <w:pStyle w:val="TAL"/>
              <w:rPr>
                <w:b/>
                <w:bCs/>
              </w:rPr>
            </w:pPr>
            <w:r w:rsidRPr="00C31E24">
              <w:rPr>
                <w:b/>
                <w:bCs/>
              </w:rPr>
              <w:t>P-Asserted-Identity</w:t>
            </w:r>
          </w:p>
        </w:tc>
        <w:tc>
          <w:tcPr>
            <w:tcW w:w="2187" w:type="dxa"/>
          </w:tcPr>
          <w:p w14:paraId="28D50AA9" w14:textId="77777777" w:rsidR="00AD62C6" w:rsidRPr="00C31E24" w:rsidRDefault="00AD62C6" w:rsidP="00A54A67">
            <w:pPr>
              <w:pStyle w:val="TAL"/>
            </w:pPr>
          </w:p>
        </w:tc>
        <w:tc>
          <w:tcPr>
            <w:tcW w:w="2187" w:type="dxa"/>
            <w:tcBorders>
              <w:top w:val="single" w:sz="4" w:space="0" w:color="auto"/>
              <w:bottom w:val="single" w:sz="4" w:space="0" w:color="auto"/>
            </w:tcBorders>
          </w:tcPr>
          <w:p w14:paraId="1006CC8A" w14:textId="77777777" w:rsidR="00AD62C6" w:rsidRPr="00C31E24" w:rsidRDefault="00AD62C6" w:rsidP="00A54A67">
            <w:pPr>
              <w:pStyle w:val="TAL"/>
            </w:pPr>
          </w:p>
        </w:tc>
        <w:tc>
          <w:tcPr>
            <w:tcW w:w="1367" w:type="dxa"/>
          </w:tcPr>
          <w:p w14:paraId="6FE1871F" w14:textId="77777777" w:rsidR="00AD62C6" w:rsidRPr="00C31E24" w:rsidRDefault="00AD62C6" w:rsidP="00A54A67">
            <w:pPr>
              <w:pStyle w:val="TAL"/>
            </w:pPr>
          </w:p>
        </w:tc>
        <w:tc>
          <w:tcPr>
            <w:tcW w:w="1184" w:type="dxa"/>
            <w:vAlign w:val="bottom"/>
          </w:tcPr>
          <w:p w14:paraId="3A09AAEC" w14:textId="77777777" w:rsidR="00AD62C6" w:rsidRPr="00C31E24" w:rsidRDefault="00AD62C6" w:rsidP="00A54A67">
            <w:pPr>
              <w:pStyle w:val="TAL"/>
            </w:pPr>
          </w:p>
        </w:tc>
      </w:tr>
      <w:tr w:rsidR="00AD62C6" w:rsidRPr="00C31E24" w14:paraId="2D4003F6" w14:textId="77777777" w:rsidTr="00A54A67">
        <w:tc>
          <w:tcPr>
            <w:tcW w:w="2709" w:type="dxa"/>
          </w:tcPr>
          <w:p w14:paraId="2A293945" w14:textId="77777777" w:rsidR="00AD62C6" w:rsidRPr="00C31E24" w:rsidRDefault="00AD62C6" w:rsidP="00A54A67">
            <w:pPr>
              <w:pStyle w:val="TAL"/>
            </w:pPr>
            <w:r w:rsidRPr="00C31E24">
              <w:t xml:space="preserve">  name-addr</w:t>
            </w:r>
          </w:p>
        </w:tc>
        <w:tc>
          <w:tcPr>
            <w:tcW w:w="2187" w:type="dxa"/>
          </w:tcPr>
          <w:p w14:paraId="0A86E0D0" w14:textId="77777777" w:rsidR="00AD62C6" w:rsidRPr="00C31E24" w:rsidRDefault="00AD62C6" w:rsidP="00A54A67">
            <w:pPr>
              <w:pStyle w:val="TAL"/>
            </w:pPr>
            <w:r w:rsidRPr="00C31E24">
              <w:rPr>
                <w:rFonts w:eastAsia="Calibri"/>
              </w:rPr>
              <w:t>tsc_MCVideo_PublicServiceId_A</w:t>
            </w:r>
          </w:p>
        </w:tc>
        <w:tc>
          <w:tcPr>
            <w:tcW w:w="2187" w:type="dxa"/>
            <w:tcBorders>
              <w:top w:val="single" w:sz="4" w:space="0" w:color="auto"/>
              <w:bottom w:val="single" w:sz="4" w:space="0" w:color="auto"/>
            </w:tcBorders>
          </w:tcPr>
          <w:p w14:paraId="736B4FBF" w14:textId="77777777" w:rsidR="00AD62C6" w:rsidRPr="00C31E24" w:rsidRDefault="00AD62C6" w:rsidP="00A54A67">
            <w:pPr>
              <w:pStyle w:val="TAL"/>
            </w:pPr>
          </w:p>
        </w:tc>
        <w:tc>
          <w:tcPr>
            <w:tcW w:w="1367" w:type="dxa"/>
          </w:tcPr>
          <w:p w14:paraId="76DF3776" w14:textId="77777777" w:rsidR="00AD62C6" w:rsidRPr="00C31E24" w:rsidRDefault="00AD62C6" w:rsidP="00A54A67">
            <w:pPr>
              <w:pStyle w:val="TAL"/>
            </w:pPr>
          </w:p>
        </w:tc>
        <w:tc>
          <w:tcPr>
            <w:tcW w:w="1184" w:type="dxa"/>
            <w:vAlign w:val="bottom"/>
          </w:tcPr>
          <w:p w14:paraId="6C5FAB6A" w14:textId="77777777" w:rsidR="00AD62C6" w:rsidRPr="00C31E24" w:rsidRDefault="00AD62C6" w:rsidP="00A54A67">
            <w:pPr>
              <w:pStyle w:val="TAL"/>
            </w:pPr>
          </w:p>
        </w:tc>
      </w:tr>
      <w:tr w:rsidR="00AD62C6" w:rsidRPr="00C31E24" w14:paraId="38DF9A4D" w14:textId="77777777" w:rsidTr="00A54A67">
        <w:tc>
          <w:tcPr>
            <w:tcW w:w="2709" w:type="dxa"/>
            <w:vAlign w:val="center"/>
          </w:tcPr>
          <w:p w14:paraId="0BE4B0FD" w14:textId="77777777" w:rsidR="00AD62C6" w:rsidRPr="00C31E24" w:rsidRDefault="00AD62C6" w:rsidP="00A54A67">
            <w:pPr>
              <w:pStyle w:val="TAL"/>
              <w:rPr>
                <w:b/>
                <w:bCs/>
              </w:rPr>
            </w:pPr>
            <w:r w:rsidRPr="00C31E24">
              <w:rPr>
                <w:b/>
                <w:bCs/>
              </w:rPr>
              <w:t>Message-body</w:t>
            </w:r>
          </w:p>
        </w:tc>
        <w:tc>
          <w:tcPr>
            <w:tcW w:w="2187" w:type="dxa"/>
          </w:tcPr>
          <w:p w14:paraId="5F668B5C" w14:textId="77777777" w:rsidR="00AD62C6" w:rsidRPr="00C31E24" w:rsidRDefault="00AD62C6" w:rsidP="00A54A67">
            <w:pPr>
              <w:pStyle w:val="TAL"/>
            </w:pPr>
          </w:p>
        </w:tc>
        <w:tc>
          <w:tcPr>
            <w:tcW w:w="2187" w:type="dxa"/>
            <w:tcBorders>
              <w:top w:val="single" w:sz="4" w:space="0" w:color="auto"/>
              <w:bottom w:val="single" w:sz="4" w:space="0" w:color="auto"/>
            </w:tcBorders>
          </w:tcPr>
          <w:p w14:paraId="7BFD4420" w14:textId="77777777" w:rsidR="00AD62C6" w:rsidRPr="00C31E24" w:rsidRDefault="00AD62C6" w:rsidP="00A54A67">
            <w:pPr>
              <w:pStyle w:val="TAL"/>
            </w:pPr>
          </w:p>
        </w:tc>
        <w:tc>
          <w:tcPr>
            <w:tcW w:w="1367" w:type="dxa"/>
          </w:tcPr>
          <w:p w14:paraId="3E2B7B8F" w14:textId="77777777" w:rsidR="00AD62C6" w:rsidRPr="00C31E24" w:rsidRDefault="00AD62C6" w:rsidP="00A54A67">
            <w:pPr>
              <w:pStyle w:val="TAL"/>
            </w:pPr>
          </w:p>
        </w:tc>
        <w:tc>
          <w:tcPr>
            <w:tcW w:w="1184" w:type="dxa"/>
            <w:vAlign w:val="bottom"/>
          </w:tcPr>
          <w:p w14:paraId="252FE136" w14:textId="77777777" w:rsidR="00AD62C6" w:rsidRPr="00C31E24" w:rsidRDefault="00AD62C6" w:rsidP="00A54A67">
            <w:pPr>
              <w:pStyle w:val="TAL"/>
            </w:pPr>
          </w:p>
        </w:tc>
      </w:tr>
      <w:tr w:rsidR="00AD62C6" w:rsidRPr="00C31E24" w14:paraId="01654F21" w14:textId="77777777" w:rsidTr="00A54A67">
        <w:trPr>
          <w:trHeight w:val="404"/>
        </w:trPr>
        <w:tc>
          <w:tcPr>
            <w:tcW w:w="2709" w:type="dxa"/>
            <w:vAlign w:val="center"/>
          </w:tcPr>
          <w:p w14:paraId="752F52F6" w14:textId="77777777" w:rsidR="00AD62C6" w:rsidRPr="00C31E24" w:rsidRDefault="00AD62C6" w:rsidP="00A54A67">
            <w:pPr>
              <w:pStyle w:val="TAL"/>
            </w:pPr>
            <w:r w:rsidRPr="00C31E24">
              <w:t xml:space="preserve">  MIME body part</w:t>
            </w:r>
          </w:p>
        </w:tc>
        <w:tc>
          <w:tcPr>
            <w:tcW w:w="2187" w:type="dxa"/>
            <w:vAlign w:val="center"/>
          </w:tcPr>
          <w:p w14:paraId="338EA326" w14:textId="77777777" w:rsidR="00AD62C6" w:rsidRPr="00C31E24" w:rsidRDefault="00AD62C6" w:rsidP="00A54A67">
            <w:pPr>
              <w:pStyle w:val="TAL"/>
            </w:pPr>
          </w:p>
        </w:tc>
        <w:tc>
          <w:tcPr>
            <w:tcW w:w="2187" w:type="dxa"/>
            <w:tcBorders>
              <w:top w:val="single" w:sz="4" w:space="0" w:color="auto"/>
              <w:bottom w:val="single" w:sz="4" w:space="0" w:color="auto"/>
            </w:tcBorders>
          </w:tcPr>
          <w:p w14:paraId="0215C558" w14:textId="77777777" w:rsidR="00AD62C6" w:rsidRPr="00C31E24" w:rsidRDefault="00AD62C6" w:rsidP="00A54A67">
            <w:pPr>
              <w:pStyle w:val="TAL"/>
              <w:rPr>
                <w:b/>
                <w:bCs/>
              </w:rPr>
            </w:pPr>
            <w:r w:rsidRPr="00C31E24">
              <w:rPr>
                <w:b/>
                <w:bCs/>
              </w:rPr>
              <w:t>MCVideo MBMS Usage Info</w:t>
            </w:r>
          </w:p>
        </w:tc>
        <w:tc>
          <w:tcPr>
            <w:tcW w:w="1367" w:type="dxa"/>
          </w:tcPr>
          <w:p w14:paraId="184080F6" w14:textId="77777777" w:rsidR="00AD62C6" w:rsidRPr="00C31E24" w:rsidRDefault="00AD62C6" w:rsidP="00A54A67">
            <w:pPr>
              <w:pStyle w:val="TAL"/>
            </w:pPr>
          </w:p>
        </w:tc>
        <w:tc>
          <w:tcPr>
            <w:tcW w:w="1184" w:type="dxa"/>
            <w:vAlign w:val="bottom"/>
          </w:tcPr>
          <w:p w14:paraId="7DA0157D" w14:textId="77777777" w:rsidR="00AD62C6" w:rsidRPr="00C31E24" w:rsidRDefault="00AD62C6" w:rsidP="00A54A67">
            <w:pPr>
              <w:pStyle w:val="TAL"/>
            </w:pPr>
          </w:p>
        </w:tc>
      </w:tr>
      <w:tr w:rsidR="00AD62C6" w:rsidRPr="00C31E24" w14:paraId="12BE16C2" w14:textId="77777777" w:rsidTr="00A54A67">
        <w:tc>
          <w:tcPr>
            <w:tcW w:w="2709" w:type="dxa"/>
            <w:vAlign w:val="center"/>
          </w:tcPr>
          <w:p w14:paraId="26995C10" w14:textId="77777777" w:rsidR="00AD62C6" w:rsidRPr="00C31E24" w:rsidRDefault="00AD62C6" w:rsidP="00A54A67">
            <w:pPr>
              <w:pStyle w:val="TAL"/>
            </w:pPr>
            <w:r w:rsidRPr="00C31E24">
              <w:t xml:space="preserve">    MIME-part-headers</w:t>
            </w:r>
          </w:p>
        </w:tc>
        <w:tc>
          <w:tcPr>
            <w:tcW w:w="2187" w:type="dxa"/>
            <w:vAlign w:val="center"/>
          </w:tcPr>
          <w:p w14:paraId="646D98B2" w14:textId="77777777" w:rsidR="00AD62C6" w:rsidRPr="00C31E24" w:rsidRDefault="00AD62C6" w:rsidP="00A54A67">
            <w:pPr>
              <w:pStyle w:val="TAL"/>
            </w:pPr>
          </w:p>
        </w:tc>
        <w:tc>
          <w:tcPr>
            <w:tcW w:w="2187" w:type="dxa"/>
            <w:tcBorders>
              <w:top w:val="single" w:sz="4" w:space="0" w:color="auto"/>
              <w:bottom w:val="single" w:sz="4" w:space="0" w:color="auto"/>
            </w:tcBorders>
          </w:tcPr>
          <w:p w14:paraId="5B87C38F" w14:textId="77777777" w:rsidR="00AD62C6" w:rsidRPr="00C31E24" w:rsidRDefault="00AD62C6" w:rsidP="00A54A67">
            <w:pPr>
              <w:pStyle w:val="TAL"/>
            </w:pPr>
          </w:p>
        </w:tc>
        <w:tc>
          <w:tcPr>
            <w:tcW w:w="1367" w:type="dxa"/>
          </w:tcPr>
          <w:p w14:paraId="026633D9" w14:textId="77777777" w:rsidR="00AD62C6" w:rsidRPr="00C31E24" w:rsidRDefault="00AD62C6" w:rsidP="00A54A67">
            <w:pPr>
              <w:pStyle w:val="TAL"/>
            </w:pPr>
          </w:p>
        </w:tc>
        <w:tc>
          <w:tcPr>
            <w:tcW w:w="1184" w:type="dxa"/>
            <w:vAlign w:val="bottom"/>
          </w:tcPr>
          <w:p w14:paraId="25DFB8B7" w14:textId="77777777" w:rsidR="00AD62C6" w:rsidRPr="00C31E24" w:rsidRDefault="00AD62C6" w:rsidP="00A54A67">
            <w:pPr>
              <w:pStyle w:val="TAL"/>
            </w:pPr>
          </w:p>
        </w:tc>
      </w:tr>
      <w:tr w:rsidR="00AD62C6" w:rsidRPr="00C31E24" w14:paraId="551321EF" w14:textId="77777777" w:rsidTr="00A54A67">
        <w:tc>
          <w:tcPr>
            <w:tcW w:w="2709" w:type="dxa"/>
            <w:vAlign w:val="center"/>
          </w:tcPr>
          <w:p w14:paraId="217BC587" w14:textId="77777777" w:rsidR="00AD62C6" w:rsidRPr="00C31E24" w:rsidRDefault="00AD62C6" w:rsidP="00A54A67">
            <w:pPr>
              <w:pStyle w:val="TAL"/>
            </w:pPr>
            <w:r w:rsidRPr="00C31E24">
              <w:t xml:space="preserve">      Content-Type</w:t>
            </w:r>
          </w:p>
        </w:tc>
        <w:tc>
          <w:tcPr>
            <w:tcW w:w="2187" w:type="dxa"/>
            <w:vAlign w:val="center"/>
          </w:tcPr>
          <w:p w14:paraId="24559699" w14:textId="77777777" w:rsidR="00AD62C6" w:rsidRPr="00C31E24" w:rsidRDefault="00AD62C6" w:rsidP="00A54A67">
            <w:pPr>
              <w:pStyle w:val="TAL"/>
            </w:pPr>
            <w:r w:rsidRPr="00C31E24">
              <w:t>"application/vnd.3gpp.mcvideo-mbms-usage-info+xml"</w:t>
            </w:r>
          </w:p>
        </w:tc>
        <w:tc>
          <w:tcPr>
            <w:tcW w:w="2187" w:type="dxa"/>
            <w:tcBorders>
              <w:top w:val="single" w:sz="4" w:space="0" w:color="auto"/>
              <w:bottom w:val="single" w:sz="4" w:space="0" w:color="auto"/>
            </w:tcBorders>
          </w:tcPr>
          <w:p w14:paraId="027F3B29" w14:textId="77777777" w:rsidR="00AD62C6" w:rsidRPr="00C31E24" w:rsidRDefault="00AD62C6" w:rsidP="00A54A67">
            <w:pPr>
              <w:pStyle w:val="TAL"/>
            </w:pPr>
          </w:p>
        </w:tc>
        <w:tc>
          <w:tcPr>
            <w:tcW w:w="1367" w:type="dxa"/>
          </w:tcPr>
          <w:p w14:paraId="660D439F" w14:textId="77777777" w:rsidR="00AD62C6" w:rsidRPr="00C31E24" w:rsidRDefault="00AD62C6" w:rsidP="00A54A67">
            <w:pPr>
              <w:pStyle w:val="TAL"/>
            </w:pPr>
          </w:p>
        </w:tc>
        <w:tc>
          <w:tcPr>
            <w:tcW w:w="1184" w:type="dxa"/>
            <w:vAlign w:val="bottom"/>
          </w:tcPr>
          <w:p w14:paraId="25E81FA7" w14:textId="77777777" w:rsidR="00AD62C6" w:rsidRPr="00C31E24" w:rsidRDefault="00AD62C6" w:rsidP="00A54A67">
            <w:pPr>
              <w:pStyle w:val="TAL"/>
            </w:pPr>
          </w:p>
        </w:tc>
      </w:tr>
      <w:tr w:rsidR="00AD62C6" w:rsidRPr="00C31E24" w14:paraId="79615CB2" w14:textId="77777777" w:rsidTr="00A54A67">
        <w:tc>
          <w:tcPr>
            <w:tcW w:w="2709" w:type="dxa"/>
            <w:vAlign w:val="center"/>
          </w:tcPr>
          <w:p w14:paraId="5A09A69D" w14:textId="77777777" w:rsidR="00AD62C6" w:rsidRPr="00C31E24" w:rsidRDefault="00AD62C6" w:rsidP="00A54A67">
            <w:pPr>
              <w:pStyle w:val="TAL"/>
            </w:pPr>
            <w:r w:rsidRPr="00C31E24">
              <w:t xml:space="preserve">    MIME-part-body</w:t>
            </w:r>
          </w:p>
        </w:tc>
        <w:tc>
          <w:tcPr>
            <w:tcW w:w="2187" w:type="dxa"/>
          </w:tcPr>
          <w:p w14:paraId="3F49B83E" w14:textId="77777777" w:rsidR="00AD62C6" w:rsidRPr="00C31E24" w:rsidRDefault="00AD62C6" w:rsidP="00A54A67">
            <w:pPr>
              <w:pStyle w:val="TAL"/>
            </w:pPr>
            <w:r w:rsidRPr="00C31E24">
              <w:t>MCVideo MBMS Usage Info as described in Table 6.8.1.3.3-21</w:t>
            </w:r>
          </w:p>
        </w:tc>
        <w:tc>
          <w:tcPr>
            <w:tcW w:w="2187" w:type="dxa"/>
            <w:tcBorders>
              <w:top w:val="single" w:sz="4" w:space="0" w:color="auto"/>
              <w:bottom w:val="single" w:sz="4" w:space="0" w:color="auto"/>
            </w:tcBorders>
          </w:tcPr>
          <w:p w14:paraId="0A2DE8E2" w14:textId="77777777" w:rsidR="00AD62C6" w:rsidRPr="00C31E24" w:rsidRDefault="00AD62C6" w:rsidP="00A54A67">
            <w:pPr>
              <w:pStyle w:val="TAL"/>
            </w:pPr>
          </w:p>
        </w:tc>
        <w:tc>
          <w:tcPr>
            <w:tcW w:w="1367" w:type="dxa"/>
          </w:tcPr>
          <w:p w14:paraId="1E4BEF16" w14:textId="77777777" w:rsidR="00AD62C6" w:rsidRPr="00C31E24" w:rsidRDefault="00AD62C6" w:rsidP="00A54A67">
            <w:pPr>
              <w:pStyle w:val="TAL"/>
            </w:pPr>
          </w:p>
        </w:tc>
        <w:tc>
          <w:tcPr>
            <w:tcW w:w="1184" w:type="dxa"/>
            <w:vAlign w:val="bottom"/>
          </w:tcPr>
          <w:p w14:paraId="621FCF52" w14:textId="77777777" w:rsidR="00AD62C6" w:rsidRPr="00C31E24" w:rsidRDefault="00AD62C6" w:rsidP="00A54A67">
            <w:pPr>
              <w:pStyle w:val="TAL"/>
            </w:pPr>
          </w:p>
        </w:tc>
      </w:tr>
    </w:tbl>
    <w:p w14:paraId="272E05B0" w14:textId="77777777" w:rsidR="00AD62C6" w:rsidRPr="00C31E24" w:rsidRDefault="00AD62C6" w:rsidP="00AD62C6"/>
    <w:p w14:paraId="2B9CEF81" w14:textId="77777777" w:rsidR="00AD62C6" w:rsidRPr="00C31E24" w:rsidRDefault="00AD62C6" w:rsidP="00AD62C6">
      <w:pPr>
        <w:pStyle w:val="TH"/>
      </w:pPr>
      <w:r w:rsidRPr="00C31E24">
        <w:t>Table 6.8.1.3.3-22: MCVideo MBMS Usage Info in SIP MESSAGE (Table 6.8.1.3.3-21)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26715DEC" w14:textId="77777777" w:rsidTr="00A54A67">
        <w:trPr>
          <w:tblHeader/>
        </w:trPr>
        <w:tc>
          <w:tcPr>
            <w:tcW w:w="9634" w:type="dxa"/>
            <w:gridSpan w:val="5"/>
          </w:tcPr>
          <w:p w14:paraId="3E9CF50A" w14:textId="77777777" w:rsidR="00AD62C6" w:rsidRPr="00C31E24" w:rsidRDefault="00AD62C6" w:rsidP="00A54A67">
            <w:pPr>
              <w:pStyle w:val="TAL"/>
            </w:pPr>
            <w:r w:rsidRPr="00C31E24">
              <w:t>Derivation Path: TS 24.281 [26] clause F.2</w:t>
            </w:r>
          </w:p>
        </w:tc>
      </w:tr>
      <w:tr w:rsidR="00AD62C6" w:rsidRPr="00C31E24" w14:paraId="1101950A" w14:textId="77777777" w:rsidTr="00A54A67">
        <w:tc>
          <w:tcPr>
            <w:tcW w:w="2709" w:type="dxa"/>
          </w:tcPr>
          <w:p w14:paraId="662CDFAE" w14:textId="77777777" w:rsidR="00AD62C6" w:rsidRPr="00C31E24" w:rsidRDefault="00AD62C6" w:rsidP="00A54A67">
            <w:pPr>
              <w:pStyle w:val="TAH"/>
            </w:pPr>
            <w:r w:rsidRPr="00C31E24">
              <w:t>Information Element</w:t>
            </w:r>
          </w:p>
        </w:tc>
        <w:tc>
          <w:tcPr>
            <w:tcW w:w="2187" w:type="dxa"/>
          </w:tcPr>
          <w:p w14:paraId="628DF1D9"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7A83F14A" w14:textId="77777777" w:rsidR="00AD62C6" w:rsidRPr="00C31E24" w:rsidRDefault="00AD62C6" w:rsidP="00A54A67">
            <w:pPr>
              <w:pStyle w:val="TAH"/>
            </w:pPr>
            <w:r w:rsidRPr="00C31E24">
              <w:t>Comment</w:t>
            </w:r>
          </w:p>
        </w:tc>
        <w:tc>
          <w:tcPr>
            <w:tcW w:w="1367" w:type="dxa"/>
          </w:tcPr>
          <w:p w14:paraId="32CC8D75" w14:textId="77777777" w:rsidR="00AD62C6" w:rsidRPr="00C31E24" w:rsidRDefault="00AD62C6" w:rsidP="00A54A67">
            <w:pPr>
              <w:pStyle w:val="TAH"/>
            </w:pPr>
            <w:r w:rsidRPr="00C31E24">
              <w:t>Reference</w:t>
            </w:r>
          </w:p>
        </w:tc>
        <w:tc>
          <w:tcPr>
            <w:tcW w:w="1184" w:type="dxa"/>
          </w:tcPr>
          <w:p w14:paraId="6C5B98CB" w14:textId="77777777" w:rsidR="00AD62C6" w:rsidRPr="00C31E24" w:rsidRDefault="00AD62C6" w:rsidP="00A54A67">
            <w:pPr>
              <w:pStyle w:val="TAH"/>
            </w:pPr>
            <w:r w:rsidRPr="00C31E24">
              <w:t>Condition</w:t>
            </w:r>
          </w:p>
        </w:tc>
      </w:tr>
      <w:tr w:rsidR="00AD62C6" w:rsidRPr="00C31E24" w14:paraId="4E4F1C3D" w14:textId="77777777" w:rsidTr="00A54A67">
        <w:tc>
          <w:tcPr>
            <w:tcW w:w="2709" w:type="dxa"/>
            <w:vAlign w:val="center"/>
          </w:tcPr>
          <w:p w14:paraId="04BF6CB0" w14:textId="77777777" w:rsidR="00AD62C6" w:rsidRPr="00C31E24" w:rsidRDefault="00AD62C6" w:rsidP="00A54A67">
            <w:pPr>
              <w:pStyle w:val="TAL"/>
              <w:rPr>
                <w:rFonts w:cs="Arial"/>
                <w:b/>
                <w:szCs w:val="18"/>
              </w:rPr>
            </w:pPr>
            <w:r w:rsidRPr="00C31E24">
              <w:t>mcvideo-mbms-usage-info</w:t>
            </w:r>
          </w:p>
        </w:tc>
        <w:tc>
          <w:tcPr>
            <w:tcW w:w="2187" w:type="dxa"/>
          </w:tcPr>
          <w:p w14:paraId="3EB95D6D" w14:textId="77777777" w:rsidR="00AD62C6" w:rsidRPr="00C31E24" w:rsidRDefault="00AD62C6" w:rsidP="00A54A67">
            <w:pPr>
              <w:pStyle w:val="TAL"/>
            </w:pPr>
          </w:p>
        </w:tc>
        <w:tc>
          <w:tcPr>
            <w:tcW w:w="2187" w:type="dxa"/>
            <w:tcBorders>
              <w:top w:val="single" w:sz="4" w:space="0" w:color="auto"/>
              <w:bottom w:val="single" w:sz="4" w:space="0" w:color="auto"/>
            </w:tcBorders>
          </w:tcPr>
          <w:p w14:paraId="6841EEFE" w14:textId="77777777" w:rsidR="00AD62C6" w:rsidRPr="00C31E24" w:rsidRDefault="00AD62C6" w:rsidP="00A54A67">
            <w:pPr>
              <w:pStyle w:val="TAL"/>
            </w:pPr>
          </w:p>
        </w:tc>
        <w:tc>
          <w:tcPr>
            <w:tcW w:w="1367" w:type="dxa"/>
          </w:tcPr>
          <w:p w14:paraId="447A82A8" w14:textId="77777777" w:rsidR="00AD62C6" w:rsidRPr="00C31E24" w:rsidRDefault="00AD62C6" w:rsidP="00A54A67">
            <w:pPr>
              <w:pStyle w:val="TAL"/>
            </w:pPr>
          </w:p>
        </w:tc>
        <w:tc>
          <w:tcPr>
            <w:tcW w:w="1184" w:type="dxa"/>
            <w:vAlign w:val="bottom"/>
          </w:tcPr>
          <w:p w14:paraId="2AF32E97" w14:textId="77777777" w:rsidR="00AD62C6" w:rsidRPr="00C31E24" w:rsidRDefault="00AD62C6" w:rsidP="00A54A67">
            <w:pPr>
              <w:pStyle w:val="TAL"/>
            </w:pPr>
          </w:p>
        </w:tc>
      </w:tr>
      <w:tr w:rsidR="00AD62C6" w:rsidRPr="00C31E24" w14:paraId="7ABEE980" w14:textId="77777777" w:rsidTr="00A54A67">
        <w:tc>
          <w:tcPr>
            <w:tcW w:w="2709" w:type="dxa"/>
            <w:vAlign w:val="center"/>
          </w:tcPr>
          <w:p w14:paraId="4BFB31A4" w14:textId="77777777" w:rsidR="00AD62C6" w:rsidRPr="00C31E24" w:rsidDel="006C0DA3" w:rsidRDefault="00AD62C6" w:rsidP="00A54A67">
            <w:pPr>
              <w:pStyle w:val="TAL"/>
            </w:pPr>
            <w:r w:rsidRPr="00C31E24">
              <w:t xml:space="preserve">  mbms-listening-status</w:t>
            </w:r>
          </w:p>
        </w:tc>
        <w:tc>
          <w:tcPr>
            <w:tcW w:w="2187" w:type="dxa"/>
            <w:vAlign w:val="center"/>
          </w:tcPr>
          <w:p w14:paraId="7EAC467A"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3218B7B9" w14:textId="77777777" w:rsidR="00AD62C6" w:rsidRPr="00C31E24" w:rsidRDefault="00AD62C6" w:rsidP="00A54A67">
            <w:pPr>
              <w:pStyle w:val="TAL"/>
              <w:rPr>
                <w:b/>
                <w:bCs/>
              </w:rPr>
            </w:pPr>
          </w:p>
        </w:tc>
        <w:tc>
          <w:tcPr>
            <w:tcW w:w="1367" w:type="dxa"/>
          </w:tcPr>
          <w:p w14:paraId="794D025B" w14:textId="77777777" w:rsidR="00AD62C6" w:rsidRPr="00C31E24" w:rsidRDefault="00AD62C6" w:rsidP="00A54A67">
            <w:pPr>
              <w:pStyle w:val="TAL"/>
            </w:pPr>
          </w:p>
        </w:tc>
        <w:tc>
          <w:tcPr>
            <w:tcW w:w="1184" w:type="dxa"/>
            <w:vAlign w:val="bottom"/>
          </w:tcPr>
          <w:p w14:paraId="1A604835" w14:textId="77777777" w:rsidR="00AD62C6" w:rsidRPr="00C31E24" w:rsidRDefault="00AD62C6" w:rsidP="00A54A67">
            <w:pPr>
              <w:pStyle w:val="TAL"/>
            </w:pPr>
          </w:p>
        </w:tc>
      </w:tr>
      <w:tr w:rsidR="00AD62C6" w:rsidRPr="00C31E24" w14:paraId="3C55E08F" w14:textId="77777777" w:rsidTr="00A54A67">
        <w:tc>
          <w:tcPr>
            <w:tcW w:w="2709" w:type="dxa"/>
            <w:vAlign w:val="center"/>
          </w:tcPr>
          <w:p w14:paraId="0910C1F3" w14:textId="77777777" w:rsidR="00AD62C6" w:rsidRPr="00C31E24" w:rsidRDefault="00AD62C6" w:rsidP="00A54A67">
            <w:pPr>
              <w:pStyle w:val="TAL"/>
              <w:rPr>
                <w:rFonts w:cs="Arial"/>
                <w:bCs/>
                <w:color w:val="000000"/>
                <w:szCs w:val="18"/>
              </w:rPr>
            </w:pPr>
            <w:r w:rsidRPr="00C31E24">
              <w:t xml:space="preserve">  mbms-suspension-status</w:t>
            </w:r>
          </w:p>
        </w:tc>
        <w:tc>
          <w:tcPr>
            <w:tcW w:w="2187" w:type="dxa"/>
            <w:vAlign w:val="center"/>
          </w:tcPr>
          <w:p w14:paraId="62ED30DC" w14:textId="77777777" w:rsidR="00AD62C6" w:rsidRPr="00C31E24" w:rsidRDefault="00AD62C6" w:rsidP="00A54A67">
            <w:pPr>
              <w:pStyle w:val="TAL"/>
              <w:rPr>
                <w:color w:val="000000"/>
              </w:rPr>
            </w:pPr>
            <w:r w:rsidRPr="00C31E24">
              <w:rPr>
                <w:color w:val="000000"/>
              </w:rPr>
              <w:t>not present</w:t>
            </w:r>
          </w:p>
        </w:tc>
        <w:tc>
          <w:tcPr>
            <w:tcW w:w="2187" w:type="dxa"/>
            <w:tcBorders>
              <w:top w:val="single" w:sz="4" w:space="0" w:color="auto"/>
              <w:bottom w:val="single" w:sz="4" w:space="0" w:color="auto"/>
            </w:tcBorders>
          </w:tcPr>
          <w:p w14:paraId="407860DB" w14:textId="77777777" w:rsidR="00AD62C6" w:rsidRPr="00C31E24" w:rsidRDefault="00AD62C6" w:rsidP="00A54A67">
            <w:pPr>
              <w:pStyle w:val="TAL"/>
              <w:rPr>
                <w:color w:val="000000"/>
              </w:rPr>
            </w:pPr>
          </w:p>
        </w:tc>
        <w:tc>
          <w:tcPr>
            <w:tcW w:w="1367" w:type="dxa"/>
          </w:tcPr>
          <w:p w14:paraId="652891D7" w14:textId="77777777" w:rsidR="00AD62C6" w:rsidRPr="00C31E24" w:rsidRDefault="00AD62C6" w:rsidP="00A54A67">
            <w:pPr>
              <w:pStyle w:val="TAL"/>
              <w:rPr>
                <w:color w:val="000000"/>
              </w:rPr>
            </w:pPr>
          </w:p>
        </w:tc>
        <w:tc>
          <w:tcPr>
            <w:tcW w:w="1184" w:type="dxa"/>
            <w:vAlign w:val="bottom"/>
          </w:tcPr>
          <w:p w14:paraId="606FCE9A" w14:textId="77777777" w:rsidR="00AD62C6" w:rsidRPr="00C31E24" w:rsidRDefault="00AD62C6" w:rsidP="00A54A67">
            <w:pPr>
              <w:pStyle w:val="TAL"/>
              <w:rPr>
                <w:color w:val="000000"/>
              </w:rPr>
            </w:pPr>
          </w:p>
        </w:tc>
      </w:tr>
      <w:tr w:rsidR="00AD62C6" w:rsidRPr="00C31E24" w14:paraId="41D3B230" w14:textId="77777777" w:rsidTr="00A54A67">
        <w:tc>
          <w:tcPr>
            <w:tcW w:w="2709" w:type="dxa"/>
            <w:vAlign w:val="center"/>
          </w:tcPr>
          <w:p w14:paraId="45949608" w14:textId="77777777" w:rsidR="00AD62C6" w:rsidRPr="00C31E24" w:rsidRDefault="00AD62C6" w:rsidP="00A54A67">
            <w:pPr>
              <w:pStyle w:val="TAL"/>
            </w:pPr>
            <w:r w:rsidRPr="00C31E24">
              <w:t xml:space="preserve">  announcement</w:t>
            </w:r>
          </w:p>
        </w:tc>
        <w:tc>
          <w:tcPr>
            <w:tcW w:w="2187" w:type="dxa"/>
            <w:vAlign w:val="center"/>
          </w:tcPr>
          <w:p w14:paraId="704C80B4" w14:textId="77777777" w:rsidR="00AD62C6" w:rsidRPr="00C31E24" w:rsidRDefault="00AD62C6" w:rsidP="00A54A67">
            <w:pPr>
              <w:pStyle w:val="TAL"/>
              <w:rPr>
                <w:color w:val="000000"/>
              </w:rPr>
            </w:pPr>
          </w:p>
        </w:tc>
        <w:tc>
          <w:tcPr>
            <w:tcW w:w="2187" w:type="dxa"/>
            <w:tcBorders>
              <w:top w:val="single" w:sz="4" w:space="0" w:color="auto"/>
              <w:bottom w:val="single" w:sz="4" w:space="0" w:color="auto"/>
            </w:tcBorders>
          </w:tcPr>
          <w:p w14:paraId="41F26463" w14:textId="77777777" w:rsidR="00AD62C6" w:rsidRPr="00C31E24" w:rsidRDefault="00AD62C6" w:rsidP="00A54A67">
            <w:pPr>
              <w:pStyle w:val="TAL"/>
              <w:rPr>
                <w:color w:val="000000"/>
              </w:rPr>
            </w:pPr>
          </w:p>
        </w:tc>
        <w:tc>
          <w:tcPr>
            <w:tcW w:w="1367" w:type="dxa"/>
          </w:tcPr>
          <w:p w14:paraId="0B02127E" w14:textId="77777777" w:rsidR="00AD62C6" w:rsidRPr="00C31E24" w:rsidRDefault="00AD62C6" w:rsidP="00A54A67">
            <w:pPr>
              <w:pStyle w:val="TAL"/>
              <w:rPr>
                <w:color w:val="000000"/>
              </w:rPr>
            </w:pPr>
          </w:p>
        </w:tc>
        <w:tc>
          <w:tcPr>
            <w:tcW w:w="1184" w:type="dxa"/>
            <w:vAlign w:val="bottom"/>
          </w:tcPr>
          <w:p w14:paraId="698C2E28" w14:textId="77777777" w:rsidR="00AD62C6" w:rsidRPr="00C31E24" w:rsidRDefault="00AD62C6" w:rsidP="00A54A67">
            <w:pPr>
              <w:pStyle w:val="TAL"/>
              <w:rPr>
                <w:color w:val="000000"/>
              </w:rPr>
            </w:pPr>
          </w:p>
        </w:tc>
      </w:tr>
      <w:tr w:rsidR="00AD62C6" w:rsidRPr="00C31E24" w14:paraId="7C8F398E" w14:textId="77777777" w:rsidTr="00A54A67">
        <w:tc>
          <w:tcPr>
            <w:tcW w:w="2709" w:type="dxa"/>
            <w:vAlign w:val="center"/>
          </w:tcPr>
          <w:p w14:paraId="7167A65D" w14:textId="77777777" w:rsidR="00AD62C6" w:rsidRPr="00C31E24" w:rsidRDefault="00AD62C6" w:rsidP="00A54A67">
            <w:pPr>
              <w:pStyle w:val="TAL"/>
            </w:pPr>
            <w:r w:rsidRPr="00C31E24">
              <w:t xml:space="preserve">    TMGI</w:t>
            </w:r>
          </w:p>
        </w:tc>
        <w:tc>
          <w:tcPr>
            <w:tcW w:w="2187" w:type="dxa"/>
            <w:vAlign w:val="center"/>
          </w:tcPr>
          <w:p w14:paraId="30663034" w14:textId="77777777" w:rsidR="00AD62C6" w:rsidRPr="00C31E24" w:rsidRDefault="00AD62C6" w:rsidP="00A54A67">
            <w:pPr>
              <w:pStyle w:val="TAL"/>
              <w:rPr>
                <w:color w:val="000000"/>
              </w:rPr>
            </w:pPr>
          </w:p>
        </w:tc>
        <w:tc>
          <w:tcPr>
            <w:tcW w:w="2187" w:type="dxa"/>
            <w:tcBorders>
              <w:top w:val="single" w:sz="4" w:space="0" w:color="auto"/>
              <w:bottom w:val="single" w:sz="4" w:space="0" w:color="auto"/>
            </w:tcBorders>
          </w:tcPr>
          <w:p w14:paraId="5B53FC74" w14:textId="77777777" w:rsidR="00AD62C6" w:rsidRPr="00C31E24" w:rsidRDefault="00AD62C6" w:rsidP="00A54A67">
            <w:pPr>
              <w:pStyle w:val="TAL"/>
              <w:rPr>
                <w:color w:val="000000"/>
              </w:rPr>
            </w:pPr>
          </w:p>
        </w:tc>
        <w:tc>
          <w:tcPr>
            <w:tcW w:w="1367" w:type="dxa"/>
          </w:tcPr>
          <w:p w14:paraId="4008C582" w14:textId="77777777" w:rsidR="00AD62C6" w:rsidRPr="00C31E24" w:rsidRDefault="00AD62C6" w:rsidP="00A54A67">
            <w:pPr>
              <w:pStyle w:val="TAL"/>
              <w:rPr>
                <w:color w:val="000000"/>
              </w:rPr>
            </w:pPr>
          </w:p>
        </w:tc>
        <w:tc>
          <w:tcPr>
            <w:tcW w:w="1184" w:type="dxa"/>
            <w:vAlign w:val="bottom"/>
          </w:tcPr>
          <w:p w14:paraId="2B8DDE20" w14:textId="77777777" w:rsidR="00AD62C6" w:rsidRPr="00C31E24" w:rsidRDefault="00AD62C6" w:rsidP="00A54A67">
            <w:pPr>
              <w:pStyle w:val="TAL"/>
              <w:rPr>
                <w:color w:val="000000"/>
              </w:rPr>
            </w:pPr>
          </w:p>
        </w:tc>
      </w:tr>
      <w:tr w:rsidR="00AD62C6" w:rsidRPr="00C31E24" w14:paraId="10DB28F2" w14:textId="77777777" w:rsidTr="00A54A67">
        <w:tc>
          <w:tcPr>
            <w:tcW w:w="2709" w:type="dxa"/>
          </w:tcPr>
          <w:p w14:paraId="1D9FE4D0" w14:textId="77777777" w:rsidR="00AD62C6" w:rsidRPr="00C31E24" w:rsidRDefault="00AD62C6" w:rsidP="00A54A67">
            <w:pPr>
              <w:pStyle w:val="TAL"/>
            </w:pPr>
            <w:r w:rsidRPr="00C31E24">
              <w:t xml:space="preserve">    </w:t>
            </w:r>
            <w:r w:rsidRPr="00C31E24">
              <w:rPr>
                <w:rFonts w:eastAsia="MS Mincho"/>
              </w:rPr>
              <w:t xml:space="preserve">  MBMS Service ID</w:t>
            </w:r>
          </w:p>
        </w:tc>
        <w:tc>
          <w:tcPr>
            <w:tcW w:w="2187" w:type="dxa"/>
          </w:tcPr>
          <w:p w14:paraId="1A19CC84" w14:textId="77777777" w:rsidR="00AD62C6" w:rsidRPr="00C31E24" w:rsidRDefault="00AD62C6" w:rsidP="00A54A67">
            <w:pPr>
              <w:pStyle w:val="TAL"/>
              <w:rPr>
                <w:color w:val="000000"/>
              </w:rPr>
            </w:pPr>
            <w:r w:rsidRPr="00C31E24">
              <w:rPr>
                <w:rFonts w:eastAsia="MS Mincho"/>
              </w:rPr>
              <w:t>"0F0F0F"</w:t>
            </w:r>
          </w:p>
        </w:tc>
        <w:tc>
          <w:tcPr>
            <w:tcW w:w="2187" w:type="dxa"/>
            <w:tcBorders>
              <w:top w:val="single" w:sz="4" w:space="0" w:color="auto"/>
              <w:bottom w:val="single" w:sz="4" w:space="0" w:color="auto"/>
            </w:tcBorders>
          </w:tcPr>
          <w:p w14:paraId="6AC7AC55" w14:textId="77777777" w:rsidR="00AD62C6" w:rsidRPr="00C31E24" w:rsidRDefault="00AD62C6" w:rsidP="00A54A67">
            <w:pPr>
              <w:pStyle w:val="TAL"/>
            </w:pPr>
            <w:r w:rsidRPr="00C31E24">
              <w:rPr>
                <w:rFonts w:eastAsia="MS PGothic"/>
              </w:rPr>
              <w:t>The selected value is randomly chosen - a</w:t>
            </w:r>
            <w:r w:rsidRPr="00C31E24">
              <w:t xml:space="preserve"> 6 digit hexadecimal number between 000000 and</w:t>
            </w:r>
          </w:p>
          <w:p w14:paraId="092B248E" w14:textId="77777777" w:rsidR="00AD62C6" w:rsidRPr="00C31E24" w:rsidRDefault="00AD62C6" w:rsidP="00A54A67">
            <w:pPr>
              <w:pStyle w:val="TAL"/>
            </w:pPr>
            <w:r w:rsidRPr="00C31E24">
              <w:t>FFFFFF (see TS 23.003 [X] clause 15.2.</w:t>
            </w:r>
          </w:p>
          <w:p w14:paraId="57260FCF" w14:textId="77777777" w:rsidR="00AD62C6" w:rsidRPr="00C31E24" w:rsidRDefault="00AD62C6" w:rsidP="00A54A67">
            <w:pPr>
              <w:pStyle w:val="TAL"/>
              <w:rPr>
                <w:color w:val="000000"/>
              </w:rPr>
            </w:pPr>
            <w:r w:rsidRPr="00C31E24">
              <w:t>The coding of the MBMS Service ID is the responsibility of each administration</w:t>
            </w:r>
          </w:p>
        </w:tc>
        <w:tc>
          <w:tcPr>
            <w:tcW w:w="1367" w:type="dxa"/>
          </w:tcPr>
          <w:p w14:paraId="6A396930" w14:textId="77777777" w:rsidR="00AD62C6" w:rsidRPr="00C31E24" w:rsidRDefault="00AD62C6" w:rsidP="00A54A67">
            <w:pPr>
              <w:pStyle w:val="TAL"/>
              <w:rPr>
                <w:color w:val="000000"/>
              </w:rPr>
            </w:pPr>
          </w:p>
        </w:tc>
        <w:tc>
          <w:tcPr>
            <w:tcW w:w="1184" w:type="dxa"/>
            <w:vAlign w:val="bottom"/>
          </w:tcPr>
          <w:p w14:paraId="37855358" w14:textId="77777777" w:rsidR="00AD62C6" w:rsidRPr="00C31E24" w:rsidRDefault="00AD62C6" w:rsidP="00A54A67">
            <w:pPr>
              <w:pStyle w:val="TAL"/>
              <w:rPr>
                <w:color w:val="000000"/>
              </w:rPr>
            </w:pPr>
          </w:p>
        </w:tc>
      </w:tr>
      <w:tr w:rsidR="00AD62C6" w:rsidRPr="00C31E24" w14:paraId="3CF0EBFC" w14:textId="77777777" w:rsidTr="00A54A67">
        <w:tc>
          <w:tcPr>
            <w:tcW w:w="2709" w:type="dxa"/>
          </w:tcPr>
          <w:p w14:paraId="42BE7473" w14:textId="77777777" w:rsidR="00AD62C6" w:rsidRPr="00C31E24" w:rsidRDefault="00AD62C6" w:rsidP="00A54A67">
            <w:pPr>
              <w:pStyle w:val="TAL"/>
            </w:pPr>
            <w:r w:rsidRPr="00C31E24">
              <w:t xml:space="preserve">    </w:t>
            </w:r>
            <w:r w:rsidRPr="00C31E24">
              <w:rPr>
                <w:rFonts w:eastAsia="MS Mincho"/>
              </w:rPr>
              <w:t xml:space="preserve">  MCC</w:t>
            </w:r>
          </w:p>
        </w:tc>
        <w:tc>
          <w:tcPr>
            <w:tcW w:w="2187" w:type="dxa"/>
          </w:tcPr>
          <w:p w14:paraId="1F8643E2" w14:textId="77777777" w:rsidR="00AD62C6" w:rsidRPr="00C31E24" w:rsidRDefault="00AD62C6" w:rsidP="00A54A67">
            <w:pPr>
              <w:pStyle w:val="TAL"/>
              <w:rPr>
                <w:color w:val="000000"/>
              </w:rPr>
            </w:pPr>
            <w:r w:rsidRPr="00C31E24">
              <w:rPr>
                <w:rFonts w:eastAsia="MS Mincho"/>
              </w:rPr>
              <w:t>The same value as for PLMN1 specified in Table 5.5.8.1-1</w:t>
            </w:r>
          </w:p>
        </w:tc>
        <w:tc>
          <w:tcPr>
            <w:tcW w:w="2187" w:type="dxa"/>
            <w:tcBorders>
              <w:top w:val="single" w:sz="4" w:space="0" w:color="auto"/>
              <w:bottom w:val="single" w:sz="4" w:space="0" w:color="auto"/>
            </w:tcBorders>
          </w:tcPr>
          <w:p w14:paraId="7CE70259" w14:textId="77777777" w:rsidR="00AD62C6" w:rsidRPr="00C31E24" w:rsidRDefault="00AD62C6" w:rsidP="00A54A67">
            <w:pPr>
              <w:pStyle w:val="TAL"/>
              <w:rPr>
                <w:color w:val="000000"/>
              </w:rPr>
            </w:pPr>
            <w:r w:rsidRPr="00C31E24">
              <w:t>Mobile Country Code</w:t>
            </w:r>
          </w:p>
        </w:tc>
        <w:tc>
          <w:tcPr>
            <w:tcW w:w="1367" w:type="dxa"/>
          </w:tcPr>
          <w:p w14:paraId="45521AF3" w14:textId="77777777" w:rsidR="00AD62C6" w:rsidRPr="00C31E24" w:rsidRDefault="00AD62C6" w:rsidP="00A54A67">
            <w:pPr>
              <w:pStyle w:val="TAL"/>
              <w:rPr>
                <w:color w:val="000000"/>
              </w:rPr>
            </w:pPr>
          </w:p>
        </w:tc>
        <w:tc>
          <w:tcPr>
            <w:tcW w:w="1184" w:type="dxa"/>
            <w:vAlign w:val="bottom"/>
          </w:tcPr>
          <w:p w14:paraId="79E0B79D" w14:textId="77777777" w:rsidR="00AD62C6" w:rsidRPr="00C31E24" w:rsidRDefault="00AD62C6" w:rsidP="00A54A67">
            <w:pPr>
              <w:pStyle w:val="TAL"/>
              <w:rPr>
                <w:color w:val="000000"/>
              </w:rPr>
            </w:pPr>
          </w:p>
        </w:tc>
      </w:tr>
      <w:tr w:rsidR="00AD62C6" w:rsidRPr="00C31E24" w14:paraId="1BD0E666" w14:textId="77777777" w:rsidTr="00A54A67">
        <w:tc>
          <w:tcPr>
            <w:tcW w:w="2709" w:type="dxa"/>
          </w:tcPr>
          <w:p w14:paraId="0199F665" w14:textId="77777777" w:rsidR="00AD62C6" w:rsidRPr="00C31E24" w:rsidRDefault="00AD62C6" w:rsidP="00A54A67">
            <w:pPr>
              <w:pStyle w:val="TAL"/>
            </w:pPr>
            <w:r w:rsidRPr="00C31E24">
              <w:t xml:space="preserve">    </w:t>
            </w:r>
            <w:r w:rsidRPr="00C31E24">
              <w:rPr>
                <w:rFonts w:eastAsia="MS Mincho"/>
              </w:rPr>
              <w:t xml:space="preserve">  MNC</w:t>
            </w:r>
          </w:p>
        </w:tc>
        <w:tc>
          <w:tcPr>
            <w:tcW w:w="2187" w:type="dxa"/>
          </w:tcPr>
          <w:p w14:paraId="0A8E3DFD" w14:textId="77777777" w:rsidR="00AD62C6" w:rsidRPr="00C31E24" w:rsidRDefault="00AD62C6" w:rsidP="00A54A67">
            <w:pPr>
              <w:pStyle w:val="TAL"/>
              <w:rPr>
                <w:color w:val="000000"/>
              </w:rPr>
            </w:pPr>
            <w:r w:rsidRPr="00C31E24">
              <w:rPr>
                <w:rFonts w:eastAsia="MS Mincho"/>
              </w:rPr>
              <w:t>The same value as for PLMN1 specified in Table 5.5.8.1-1</w:t>
            </w:r>
          </w:p>
        </w:tc>
        <w:tc>
          <w:tcPr>
            <w:tcW w:w="2187" w:type="dxa"/>
            <w:tcBorders>
              <w:top w:val="single" w:sz="4" w:space="0" w:color="auto"/>
              <w:bottom w:val="single" w:sz="4" w:space="0" w:color="auto"/>
            </w:tcBorders>
          </w:tcPr>
          <w:p w14:paraId="0DECB65B" w14:textId="77777777" w:rsidR="00AD62C6" w:rsidRPr="00C31E24" w:rsidRDefault="00AD62C6" w:rsidP="00A54A67">
            <w:pPr>
              <w:pStyle w:val="TAL"/>
              <w:rPr>
                <w:color w:val="000000"/>
              </w:rPr>
            </w:pPr>
            <w:r w:rsidRPr="00C31E24">
              <w:t>Mobile Network Code</w:t>
            </w:r>
          </w:p>
        </w:tc>
        <w:tc>
          <w:tcPr>
            <w:tcW w:w="1367" w:type="dxa"/>
          </w:tcPr>
          <w:p w14:paraId="4D1C7CD0" w14:textId="77777777" w:rsidR="00AD62C6" w:rsidRPr="00C31E24" w:rsidRDefault="00AD62C6" w:rsidP="00A54A67">
            <w:pPr>
              <w:pStyle w:val="TAL"/>
              <w:rPr>
                <w:color w:val="000000"/>
              </w:rPr>
            </w:pPr>
          </w:p>
        </w:tc>
        <w:tc>
          <w:tcPr>
            <w:tcW w:w="1184" w:type="dxa"/>
            <w:vAlign w:val="bottom"/>
          </w:tcPr>
          <w:p w14:paraId="58ED1F26" w14:textId="77777777" w:rsidR="00AD62C6" w:rsidRPr="00C31E24" w:rsidRDefault="00AD62C6" w:rsidP="00A54A67">
            <w:pPr>
              <w:pStyle w:val="TAL"/>
              <w:rPr>
                <w:color w:val="000000"/>
              </w:rPr>
            </w:pPr>
          </w:p>
        </w:tc>
      </w:tr>
      <w:tr w:rsidR="00AD62C6" w:rsidRPr="00C31E24" w14:paraId="4B883752" w14:textId="77777777" w:rsidTr="00A54A67">
        <w:tc>
          <w:tcPr>
            <w:tcW w:w="2709" w:type="dxa"/>
            <w:vAlign w:val="center"/>
          </w:tcPr>
          <w:p w14:paraId="3823989E" w14:textId="77777777" w:rsidR="00AD62C6" w:rsidRPr="00C31E24" w:rsidRDefault="00AD62C6" w:rsidP="00A54A67">
            <w:pPr>
              <w:pStyle w:val="TAL"/>
            </w:pPr>
            <w:r w:rsidRPr="00C31E24">
              <w:t xml:space="preserve">    QCI</w:t>
            </w:r>
          </w:p>
        </w:tc>
        <w:tc>
          <w:tcPr>
            <w:tcW w:w="2187" w:type="dxa"/>
            <w:vAlign w:val="center"/>
          </w:tcPr>
          <w:p w14:paraId="48A2BCC4" w14:textId="77777777" w:rsidR="00AD62C6" w:rsidRPr="00C31E24" w:rsidRDefault="00AD62C6" w:rsidP="00A54A67">
            <w:pPr>
              <w:pStyle w:val="TAL"/>
              <w:rPr>
                <w:color w:val="000000"/>
              </w:rPr>
            </w:pPr>
            <w:r w:rsidRPr="00C31E24">
              <w:rPr>
                <w:color w:val="000000"/>
              </w:rPr>
              <w:t>"67"</w:t>
            </w:r>
          </w:p>
        </w:tc>
        <w:tc>
          <w:tcPr>
            <w:tcW w:w="2187" w:type="dxa"/>
            <w:tcBorders>
              <w:top w:val="single" w:sz="4" w:space="0" w:color="auto"/>
              <w:bottom w:val="single" w:sz="4" w:space="0" w:color="auto"/>
            </w:tcBorders>
          </w:tcPr>
          <w:p w14:paraId="26307D1A" w14:textId="77777777" w:rsidR="00AD62C6" w:rsidRPr="00C31E24" w:rsidRDefault="00AD62C6" w:rsidP="00A54A67">
            <w:pPr>
              <w:pStyle w:val="TAL"/>
              <w:rPr>
                <w:color w:val="000000"/>
              </w:rPr>
            </w:pPr>
          </w:p>
        </w:tc>
        <w:tc>
          <w:tcPr>
            <w:tcW w:w="1367" w:type="dxa"/>
          </w:tcPr>
          <w:p w14:paraId="2D3C1661" w14:textId="77777777" w:rsidR="00AD62C6" w:rsidRPr="00C31E24" w:rsidRDefault="00AD62C6" w:rsidP="00A54A67">
            <w:pPr>
              <w:pStyle w:val="TAL"/>
              <w:rPr>
                <w:color w:val="000000"/>
              </w:rPr>
            </w:pPr>
          </w:p>
        </w:tc>
        <w:tc>
          <w:tcPr>
            <w:tcW w:w="1184" w:type="dxa"/>
            <w:vAlign w:val="bottom"/>
          </w:tcPr>
          <w:p w14:paraId="75334919" w14:textId="77777777" w:rsidR="00AD62C6" w:rsidRPr="00C31E24" w:rsidRDefault="00AD62C6" w:rsidP="00A54A67">
            <w:pPr>
              <w:pStyle w:val="TAL"/>
              <w:rPr>
                <w:color w:val="000000"/>
              </w:rPr>
            </w:pPr>
          </w:p>
        </w:tc>
      </w:tr>
      <w:tr w:rsidR="00AD62C6" w:rsidRPr="00C31E24" w14:paraId="4D50AE77" w14:textId="77777777" w:rsidTr="00A54A67">
        <w:tc>
          <w:tcPr>
            <w:tcW w:w="2709" w:type="dxa"/>
            <w:vAlign w:val="center"/>
          </w:tcPr>
          <w:p w14:paraId="43BF2CB7" w14:textId="77777777" w:rsidR="00AD62C6" w:rsidRPr="00C31E24" w:rsidRDefault="00AD62C6" w:rsidP="00A54A67">
            <w:pPr>
              <w:pStyle w:val="TAL"/>
            </w:pPr>
            <w:r w:rsidRPr="00C31E24">
              <w:t xml:space="preserve">    </w:t>
            </w:r>
            <w:r w:rsidRPr="00C31E24">
              <w:rPr>
                <w:lang w:eastAsia="ko-KR"/>
              </w:rPr>
              <w:t>mbms-service-areas</w:t>
            </w:r>
          </w:p>
        </w:tc>
        <w:tc>
          <w:tcPr>
            <w:tcW w:w="2187" w:type="dxa"/>
            <w:vAlign w:val="center"/>
          </w:tcPr>
          <w:p w14:paraId="18233FDA" w14:textId="77777777" w:rsidR="00AD62C6" w:rsidRPr="00C31E24" w:rsidRDefault="00AD62C6" w:rsidP="00A54A67">
            <w:pPr>
              <w:pStyle w:val="TAL"/>
              <w:rPr>
                <w:color w:val="000000"/>
              </w:rPr>
            </w:pPr>
            <w:r w:rsidRPr="00C31E24">
              <w:t>not present</w:t>
            </w:r>
          </w:p>
        </w:tc>
        <w:tc>
          <w:tcPr>
            <w:tcW w:w="2187" w:type="dxa"/>
            <w:tcBorders>
              <w:top w:val="single" w:sz="4" w:space="0" w:color="auto"/>
              <w:bottom w:val="single" w:sz="4" w:space="0" w:color="auto"/>
            </w:tcBorders>
          </w:tcPr>
          <w:p w14:paraId="1B5539BB" w14:textId="77777777" w:rsidR="00AD62C6" w:rsidRPr="00C31E24" w:rsidRDefault="00AD62C6" w:rsidP="00A54A67">
            <w:pPr>
              <w:pStyle w:val="TAL"/>
              <w:rPr>
                <w:color w:val="000000"/>
              </w:rPr>
            </w:pPr>
          </w:p>
        </w:tc>
        <w:tc>
          <w:tcPr>
            <w:tcW w:w="1367" w:type="dxa"/>
          </w:tcPr>
          <w:p w14:paraId="2F9482DE" w14:textId="77777777" w:rsidR="00AD62C6" w:rsidRPr="00C31E24" w:rsidRDefault="00AD62C6" w:rsidP="00A54A67">
            <w:pPr>
              <w:pStyle w:val="TAL"/>
              <w:rPr>
                <w:color w:val="000000"/>
              </w:rPr>
            </w:pPr>
          </w:p>
        </w:tc>
        <w:tc>
          <w:tcPr>
            <w:tcW w:w="1184" w:type="dxa"/>
            <w:vAlign w:val="bottom"/>
          </w:tcPr>
          <w:p w14:paraId="6F6D4082" w14:textId="77777777" w:rsidR="00AD62C6" w:rsidRPr="00C31E24" w:rsidRDefault="00AD62C6" w:rsidP="00A54A67">
            <w:pPr>
              <w:pStyle w:val="TAL"/>
              <w:rPr>
                <w:color w:val="000000"/>
              </w:rPr>
            </w:pPr>
          </w:p>
        </w:tc>
      </w:tr>
      <w:tr w:rsidR="00AD62C6" w:rsidRPr="00C31E24" w14:paraId="3CEB6114" w14:textId="77777777" w:rsidTr="00A54A67">
        <w:tc>
          <w:tcPr>
            <w:tcW w:w="2709" w:type="dxa"/>
            <w:vAlign w:val="center"/>
          </w:tcPr>
          <w:p w14:paraId="2B41F328" w14:textId="77777777" w:rsidR="00AD62C6" w:rsidRPr="00C31E24" w:rsidRDefault="00AD62C6" w:rsidP="00A54A67">
            <w:pPr>
              <w:pStyle w:val="TAL"/>
            </w:pPr>
            <w:r w:rsidRPr="00C31E24">
              <w:t xml:space="preserve">    GPMS</w:t>
            </w:r>
          </w:p>
        </w:tc>
        <w:tc>
          <w:tcPr>
            <w:tcW w:w="2187" w:type="dxa"/>
            <w:vAlign w:val="center"/>
          </w:tcPr>
          <w:p w14:paraId="1C1A1CE6" w14:textId="77777777" w:rsidR="00AD62C6" w:rsidRPr="00C31E24" w:rsidRDefault="00AD62C6" w:rsidP="00A54A67">
            <w:pPr>
              <w:pStyle w:val="TAL"/>
              <w:rPr>
                <w:color w:val="000000"/>
              </w:rPr>
            </w:pPr>
            <w:r w:rsidRPr="00C31E24">
              <w:rPr>
                <w:color w:val="000000"/>
              </w:rPr>
              <w:t>not present</w:t>
            </w:r>
          </w:p>
        </w:tc>
        <w:tc>
          <w:tcPr>
            <w:tcW w:w="2187" w:type="dxa"/>
            <w:tcBorders>
              <w:top w:val="single" w:sz="4" w:space="0" w:color="auto"/>
              <w:bottom w:val="single" w:sz="4" w:space="0" w:color="auto"/>
            </w:tcBorders>
          </w:tcPr>
          <w:p w14:paraId="30D37574" w14:textId="77777777" w:rsidR="00AD62C6" w:rsidRPr="00C31E24" w:rsidRDefault="00AD62C6" w:rsidP="00A54A67">
            <w:pPr>
              <w:pStyle w:val="TAL"/>
              <w:rPr>
                <w:color w:val="000000"/>
              </w:rPr>
            </w:pPr>
          </w:p>
        </w:tc>
        <w:tc>
          <w:tcPr>
            <w:tcW w:w="1367" w:type="dxa"/>
          </w:tcPr>
          <w:p w14:paraId="3B4DAB13" w14:textId="77777777" w:rsidR="00AD62C6" w:rsidRPr="00C31E24" w:rsidRDefault="00AD62C6" w:rsidP="00A54A67">
            <w:pPr>
              <w:pStyle w:val="TAL"/>
              <w:rPr>
                <w:color w:val="000000"/>
              </w:rPr>
            </w:pPr>
          </w:p>
        </w:tc>
        <w:tc>
          <w:tcPr>
            <w:tcW w:w="1184" w:type="dxa"/>
            <w:vAlign w:val="bottom"/>
          </w:tcPr>
          <w:p w14:paraId="2DA8B9C4" w14:textId="77777777" w:rsidR="00AD62C6" w:rsidRPr="00C31E24" w:rsidRDefault="00AD62C6" w:rsidP="00A54A67">
            <w:pPr>
              <w:pStyle w:val="TAL"/>
              <w:rPr>
                <w:color w:val="000000"/>
              </w:rPr>
            </w:pPr>
          </w:p>
        </w:tc>
      </w:tr>
      <w:tr w:rsidR="00AD62C6" w:rsidRPr="00C31E24" w14:paraId="2AF09C57" w14:textId="77777777" w:rsidTr="00A54A67">
        <w:tc>
          <w:tcPr>
            <w:tcW w:w="2709" w:type="dxa"/>
            <w:vAlign w:val="center"/>
          </w:tcPr>
          <w:p w14:paraId="2CF8240B" w14:textId="77777777" w:rsidR="00AD62C6" w:rsidRPr="00C31E24" w:rsidRDefault="00AD62C6" w:rsidP="00A54A67">
            <w:pPr>
              <w:pStyle w:val="TAL"/>
            </w:pPr>
            <w:r w:rsidRPr="00C31E24">
              <w:t xml:space="preserve">  version</w:t>
            </w:r>
          </w:p>
        </w:tc>
        <w:tc>
          <w:tcPr>
            <w:tcW w:w="2187" w:type="dxa"/>
            <w:vAlign w:val="center"/>
          </w:tcPr>
          <w:p w14:paraId="468B836D" w14:textId="77777777" w:rsidR="00AD62C6" w:rsidRPr="00C31E24" w:rsidRDefault="00AD62C6" w:rsidP="00A54A67">
            <w:pPr>
              <w:pStyle w:val="TAL"/>
              <w:rPr>
                <w:color w:val="000000"/>
              </w:rPr>
            </w:pPr>
            <w:r w:rsidRPr="00C31E24">
              <w:rPr>
                <w:color w:val="000000"/>
              </w:rPr>
              <w:t>"1"</w:t>
            </w:r>
          </w:p>
        </w:tc>
        <w:tc>
          <w:tcPr>
            <w:tcW w:w="2187" w:type="dxa"/>
            <w:tcBorders>
              <w:top w:val="single" w:sz="4" w:space="0" w:color="auto"/>
              <w:bottom w:val="single" w:sz="4" w:space="0" w:color="auto"/>
            </w:tcBorders>
          </w:tcPr>
          <w:p w14:paraId="713DC6BC" w14:textId="77777777" w:rsidR="00AD62C6" w:rsidRPr="00C31E24" w:rsidRDefault="00AD62C6" w:rsidP="00A54A67">
            <w:pPr>
              <w:pStyle w:val="TAL"/>
              <w:rPr>
                <w:color w:val="000000"/>
              </w:rPr>
            </w:pPr>
          </w:p>
        </w:tc>
        <w:tc>
          <w:tcPr>
            <w:tcW w:w="1367" w:type="dxa"/>
          </w:tcPr>
          <w:p w14:paraId="69FE07D7" w14:textId="77777777" w:rsidR="00AD62C6" w:rsidRPr="00C31E24" w:rsidRDefault="00AD62C6" w:rsidP="00A54A67">
            <w:pPr>
              <w:pStyle w:val="TAL"/>
              <w:rPr>
                <w:color w:val="000000"/>
              </w:rPr>
            </w:pPr>
          </w:p>
        </w:tc>
        <w:tc>
          <w:tcPr>
            <w:tcW w:w="1184" w:type="dxa"/>
            <w:vAlign w:val="bottom"/>
          </w:tcPr>
          <w:p w14:paraId="517FB286" w14:textId="77777777" w:rsidR="00AD62C6" w:rsidRPr="00C31E24" w:rsidRDefault="00AD62C6" w:rsidP="00A54A67">
            <w:pPr>
              <w:pStyle w:val="TAL"/>
              <w:rPr>
                <w:color w:val="000000"/>
              </w:rPr>
            </w:pPr>
          </w:p>
        </w:tc>
      </w:tr>
    </w:tbl>
    <w:p w14:paraId="6BAA9164" w14:textId="77777777" w:rsidR="00AD62C6" w:rsidRPr="00C31E24" w:rsidRDefault="00AD62C6" w:rsidP="00AD62C6"/>
    <w:p w14:paraId="099896BA" w14:textId="77777777" w:rsidR="00AD62C6" w:rsidRPr="00C31E24" w:rsidRDefault="00AD62C6" w:rsidP="00AD62C6">
      <w:pPr>
        <w:pStyle w:val="TH"/>
      </w:pPr>
      <w:r w:rsidRPr="00C31E24">
        <w:t>Table 6.8.1.3.3-23: SIP MESSAGE (Step 21, Table 6.8.1.3.2-1; Step 2, TS 36.579-1 [2] Table 5.32.3-1)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19493E1A" w14:textId="77777777" w:rsidTr="00A54A67">
        <w:trPr>
          <w:tblHeader/>
        </w:trPr>
        <w:tc>
          <w:tcPr>
            <w:tcW w:w="9634" w:type="dxa"/>
            <w:gridSpan w:val="5"/>
          </w:tcPr>
          <w:p w14:paraId="3DDB188A" w14:textId="77777777" w:rsidR="00AD62C6" w:rsidRPr="00C31E24" w:rsidRDefault="00AD62C6" w:rsidP="00A54A67">
            <w:pPr>
              <w:pStyle w:val="TAL"/>
            </w:pPr>
            <w:r w:rsidRPr="00C31E24">
              <w:t>Derivation Path: TS 36.579-1 [2], Table 5.5.2.7.1-1</w:t>
            </w:r>
          </w:p>
        </w:tc>
      </w:tr>
      <w:tr w:rsidR="00AD62C6" w:rsidRPr="00C31E24" w14:paraId="4B4AD3C6" w14:textId="77777777" w:rsidTr="00A54A67">
        <w:tc>
          <w:tcPr>
            <w:tcW w:w="2709" w:type="dxa"/>
          </w:tcPr>
          <w:p w14:paraId="29E0285D" w14:textId="77777777" w:rsidR="00AD62C6" w:rsidRPr="00C31E24" w:rsidRDefault="00AD62C6" w:rsidP="00A54A67">
            <w:pPr>
              <w:pStyle w:val="TAH"/>
            </w:pPr>
            <w:r w:rsidRPr="00C31E24">
              <w:t>Information Element</w:t>
            </w:r>
          </w:p>
        </w:tc>
        <w:tc>
          <w:tcPr>
            <w:tcW w:w="2187" w:type="dxa"/>
          </w:tcPr>
          <w:p w14:paraId="1779451D"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225D2E65" w14:textId="77777777" w:rsidR="00AD62C6" w:rsidRPr="00C31E24" w:rsidRDefault="00AD62C6" w:rsidP="00A54A67">
            <w:pPr>
              <w:pStyle w:val="TAH"/>
            </w:pPr>
            <w:r w:rsidRPr="00C31E24">
              <w:t>Comment</w:t>
            </w:r>
          </w:p>
        </w:tc>
        <w:tc>
          <w:tcPr>
            <w:tcW w:w="1367" w:type="dxa"/>
          </w:tcPr>
          <w:p w14:paraId="6BC9AFC1" w14:textId="77777777" w:rsidR="00AD62C6" w:rsidRPr="00C31E24" w:rsidRDefault="00AD62C6" w:rsidP="00A54A67">
            <w:pPr>
              <w:pStyle w:val="TAH"/>
            </w:pPr>
            <w:r w:rsidRPr="00C31E24">
              <w:t>Reference</w:t>
            </w:r>
          </w:p>
        </w:tc>
        <w:tc>
          <w:tcPr>
            <w:tcW w:w="1184" w:type="dxa"/>
          </w:tcPr>
          <w:p w14:paraId="336881DD" w14:textId="77777777" w:rsidR="00AD62C6" w:rsidRPr="00C31E24" w:rsidRDefault="00AD62C6" w:rsidP="00A54A67">
            <w:pPr>
              <w:pStyle w:val="TAH"/>
            </w:pPr>
            <w:r w:rsidRPr="00C31E24">
              <w:t>Condition</w:t>
            </w:r>
          </w:p>
        </w:tc>
      </w:tr>
      <w:tr w:rsidR="00AD62C6" w:rsidRPr="00C31E24" w14:paraId="65765597" w14:textId="77777777" w:rsidTr="00A54A67">
        <w:tc>
          <w:tcPr>
            <w:tcW w:w="2709" w:type="dxa"/>
            <w:vAlign w:val="center"/>
          </w:tcPr>
          <w:p w14:paraId="10AB40A1" w14:textId="77777777" w:rsidR="00AD62C6" w:rsidRPr="00C31E24" w:rsidRDefault="00AD62C6" w:rsidP="00A54A67">
            <w:pPr>
              <w:pStyle w:val="TAL"/>
              <w:rPr>
                <w:b/>
                <w:bCs/>
              </w:rPr>
            </w:pPr>
            <w:r w:rsidRPr="00C31E24">
              <w:rPr>
                <w:b/>
                <w:bCs/>
              </w:rPr>
              <w:t>Message-body</w:t>
            </w:r>
          </w:p>
        </w:tc>
        <w:tc>
          <w:tcPr>
            <w:tcW w:w="2187" w:type="dxa"/>
          </w:tcPr>
          <w:p w14:paraId="14DB10F8" w14:textId="77777777" w:rsidR="00AD62C6" w:rsidRPr="00C31E24" w:rsidRDefault="00AD62C6" w:rsidP="00A54A67">
            <w:pPr>
              <w:pStyle w:val="TAL"/>
            </w:pPr>
          </w:p>
        </w:tc>
        <w:tc>
          <w:tcPr>
            <w:tcW w:w="2187" w:type="dxa"/>
            <w:tcBorders>
              <w:top w:val="single" w:sz="4" w:space="0" w:color="auto"/>
              <w:bottom w:val="single" w:sz="4" w:space="0" w:color="auto"/>
            </w:tcBorders>
          </w:tcPr>
          <w:p w14:paraId="3326C194" w14:textId="77777777" w:rsidR="00AD62C6" w:rsidRPr="00C31E24" w:rsidRDefault="00AD62C6" w:rsidP="00A54A67">
            <w:pPr>
              <w:pStyle w:val="TAL"/>
            </w:pPr>
          </w:p>
        </w:tc>
        <w:tc>
          <w:tcPr>
            <w:tcW w:w="1367" w:type="dxa"/>
          </w:tcPr>
          <w:p w14:paraId="70DD092E" w14:textId="77777777" w:rsidR="00AD62C6" w:rsidRPr="00C31E24" w:rsidRDefault="00AD62C6" w:rsidP="00A54A67">
            <w:pPr>
              <w:pStyle w:val="TAL"/>
            </w:pPr>
          </w:p>
        </w:tc>
        <w:tc>
          <w:tcPr>
            <w:tcW w:w="1184" w:type="dxa"/>
            <w:vAlign w:val="bottom"/>
          </w:tcPr>
          <w:p w14:paraId="6AB60F50" w14:textId="77777777" w:rsidR="00AD62C6" w:rsidRPr="00C31E24" w:rsidRDefault="00AD62C6" w:rsidP="00A54A67">
            <w:pPr>
              <w:pStyle w:val="TAL"/>
            </w:pPr>
          </w:p>
        </w:tc>
      </w:tr>
      <w:tr w:rsidR="00AD62C6" w:rsidRPr="00C31E24" w14:paraId="2A16E7D9" w14:textId="77777777" w:rsidTr="00A54A67">
        <w:tc>
          <w:tcPr>
            <w:tcW w:w="2709" w:type="dxa"/>
            <w:vAlign w:val="center"/>
          </w:tcPr>
          <w:p w14:paraId="07BE606B" w14:textId="77777777" w:rsidR="00AD62C6" w:rsidRPr="00C31E24" w:rsidDel="006C0DA3" w:rsidRDefault="00AD62C6" w:rsidP="00A54A67">
            <w:pPr>
              <w:pStyle w:val="TAL"/>
            </w:pPr>
            <w:r w:rsidRPr="00C31E24">
              <w:t xml:space="preserve">  MIME body part</w:t>
            </w:r>
          </w:p>
        </w:tc>
        <w:tc>
          <w:tcPr>
            <w:tcW w:w="2187" w:type="dxa"/>
            <w:vAlign w:val="center"/>
          </w:tcPr>
          <w:p w14:paraId="2D85A531" w14:textId="77777777" w:rsidR="00AD62C6" w:rsidRPr="00C31E24" w:rsidRDefault="00AD62C6" w:rsidP="00A54A67">
            <w:pPr>
              <w:pStyle w:val="TAL"/>
            </w:pPr>
          </w:p>
        </w:tc>
        <w:tc>
          <w:tcPr>
            <w:tcW w:w="2187" w:type="dxa"/>
            <w:tcBorders>
              <w:top w:val="single" w:sz="4" w:space="0" w:color="auto"/>
              <w:bottom w:val="single" w:sz="4" w:space="0" w:color="auto"/>
            </w:tcBorders>
          </w:tcPr>
          <w:p w14:paraId="7B1F04BD" w14:textId="77777777" w:rsidR="00AD62C6" w:rsidRPr="00C31E24" w:rsidRDefault="00AD62C6" w:rsidP="00A54A67">
            <w:pPr>
              <w:pStyle w:val="TAL"/>
              <w:rPr>
                <w:b/>
                <w:bCs/>
              </w:rPr>
            </w:pPr>
            <w:r w:rsidRPr="00C31E24">
              <w:rPr>
                <w:b/>
                <w:bCs/>
              </w:rPr>
              <w:t>MCVideo MBMS Usage Info</w:t>
            </w:r>
          </w:p>
        </w:tc>
        <w:tc>
          <w:tcPr>
            <w:tcW w:w="1367" w:type="dxa"/>
          </w:tcPr>
          <w:p w14:paraId="7005D2D9" w14:textId="77777777" w:rsidR="00AD62C6" w:rsidRPr="00C31E24" w:rsidRDefault="00AD62C6" w:rsidP="00A54A67">
            <w:pPr>
              <w:pStyle w:val="TAL"/>
            </w:pPr>
          </w:p>
        </w:tc>
        <w:tc>
          <w:tcPr>
            <w:tcW w:w="1184" w:type="dxa"/>
            <w:vAlign w:val="bottom"/>
          </w:tcPr>
          <w:p w14:paraId="2A76C957" w14:textId="77777777" w:rsidR="00AD62C6" w:rsidRPr="00C31E24" w:rsidRDefault="00AD62C6" w:rsidP="00A54A67">
            <w:pPr>
              <w:pStyle w:val="TAL"/>
            </w:pPr>
          </w:p>
        </w:tc>
      </w:tr>
      <w:tr w:rsidR="00AD62C6" w:rsidRPr="00C31E24" w14:paraId="29A84177" w14:textId="77777777" w:rsidTr="00A54A67">
        <w:tc>
          <w:tcPr>
            <w:tcW w:w="2709" w:type="dxa"/>
            <w:vAlign w:val="center"/>
          </w:tcPr>
          <w:p w14:paraId="4BC9301F" w14:textId="77777777" w:rsidR="00AD62C6" w:rsidRPr="00C31E24" w:rsidRDefault="00AD62C6" w:rsidP="00A54A67">
            <w:pPr>
              <w:pStyle w:val="TAL"/>
            </w:pPr>
            <w:r w:rsidRPr="00C31E24">
              <w:t xml:space="preserve">    MIME-part-headers</w:t>
            </w:r>
          </w:p>
        </w:tc>
        <w:tc>
          <w:tcPr>
            <w:tcW w:w="2187" w:type="dxa"/>
            <w:vAlign w:val="center"/>
          </w:tcPr>
          <w:p w14:paraId="0047E943" w14:textId="77777777" w:rsidR="00AD62C6" w:rsidRPr="00C31E24" w:rsidRDefault="00AD62C6" w:rsidP="00A54A67">
            <w:pPr>
              <w:pStyle w:val="TAL"/>
            </w:pPr>
          </w:p>
        </w:tc>
        <w:tc>
          <w:tcPr>
            <w:tcW w:w="2187" w:type="dxa"/>
            <w:tcBorders>
              <w:top w:val="single" w:sz="4" w:space="0" w:color="auto"/>
              <w:bottom w:val="single" w:sz="4" w:space="0" w:color="auto"/>
            </w:tcBorders>
          </w:tcPr>
          <w:p w14:paraId="61CC5434" w14:textId="77777777" w:rsidR="00AD62C6" w:rsidRPr="00C31E24" w:rsidRDefault="00AD62C6" w:rsidP="00A54A67">
            <w:pPr>
              <w:pStyle w:val="TAL"/>
            </w:pPr>
          </w:p>
        </w:tc>
        <w:tc>
          <w:tcPr>
            <w:tcW w:w="1367" w:type="dxa"/>
          </w:tcPr>
          <w:p w14:paraId="76C736D1" w14:textId="77777777" w:rsidR="00AD62C6" w:rsidRPr="00C31E24" w:rsidRDefault="00AD62C6" w:rsidP="00A54A67">
            <w:pPr>
              <w:pStyle w:val="TAL"/>
            </w:pPr>
          </w:p>
        </w:tc>
        <w:tc>
          <w:tcPr>
            <w:tcW w:w="1184" w:type="dxa"/>
            <w:vAlign w:val="bottom"/>
          </w:tcPr>
          <w:p w14:paraId="538ED5AD" w14:textId="77777777" w:rsidR="00AD62C6" w:rsidRPr="00C31E24" w:rsidRDefault="00AD62C6" w:rsidP="00A54A67">
            <w:pPr>
              <w:pStyle w:val="TAL"/>
            </w:pPr>
          </w:p>
        </w:tc>
      </w:tr>
      <w:tr w:rsidR="00AD62C6" w:rsidRPr="00C31E24" w14:paraId="1FD01D92" w14:textId="77777777" w:rsidTr="00A54A67">
        <w:tc>
          <w:tcPr>
            <w:tcW w:w="2709" w:type="dxa"/>
            <w:vAlign w:val="center"/>
          </w:tcPr>
          <w:p w14:paraId="36E4301F" w14:textId="77777777" w:rsidR="00AD62C6" w:rsidRPr="00C31E24" w:rsidRDefault="00AD62C6" w:rsidP="00A54A67">
            <w:pPr>
              <w:pStyle w:val="TAL"/>
            </w:pPr>
            <w:r w:rsidRPr="00C31E24">
              <w:t xml:space="preserve">      Content-Type</w:t>
            </w:r>
          </w:p>
        </w:tc>
        <w:tc>
          <w:tcPr>
            <w:tcW w:w="2187" w:type="dxa"/>
            <w:vAlign w:val="center"/>
          </w:tcPr>
          <w:p w14:paraId="6B16F072" w14:textId="77777777" w:rsidR="00AD62C6" w:rsidRPr="00C31E24" w:rsidRDefault="00AD62C6" w:rsidP="00A54A67">
            <w:pPr>
              <w:pStyle w:val="TAL"/>
            </w:pPr>
            <w:r w:rsidRPr="00C31E24">
              <w:t>"application/vnd.3gpp.mcvideo-mbms-usage-info+xml"</w:t>
            </w:r>
          </w:p>
        </w:tc>
        <w:tc>
          <w:tcPr>
            <w:tcW w:w="2187" w:type="dxa"/>
            <w:tcBorders>
              <w:top w:val="single" w:sz="4" w:space="0" w:color="auto"/>
              <w:bottom w:val="single" w:sz="4" w:space="0" w:color="auto"/>
            </w:tcBorders>
          </w:tcPr>
          <w:p w14:paraId="6A1347C9" w14:textId="77777777" w:rsidR="00AD62C6" w:rsidRPr="00C31E24" w:rsidRDefault="00AD62C6" w:rsidP="00A54A67">
            <w:pPr>
              <w:pStyle w:val="TAL"/>
            </w:pPr>
          </w:p>
        </w:tc>
        <w:tc>
          <w:tcPr>
            <w:tcW w:w="1367" w:type="dxa"/>
          </w:tcPr>
          <w:p w14:paraId="00B5EC53" w14:textId="77777777" w:rsidR="00AD62C6" w:rsidRPr="00C31E24" w:rsidRDefault="00AD62C6" w:rsidP="00A54A67">
            <w:pPr>
              <w:pStyle w:val="TAL"/>
            </w:pPr>
          </w:p>
        </w:tc>
        <w:tc>
          <w:tcPr>
            <w:tcW w:w="1184" w:type="dxa"/>
            <w:vAlign w:val="bottom"/>
          </w:tcPr>
          <w:p w14:paraId="5E37DAC2" w14:textId="77777777" w:rsidR="00AD62C6" w:rsidRPr="00C31E24" w:rsidRDefault="00AD62C6" w:rsidP="00A54A67">
            <w:pPr>
              <w:pStyle w:val="TAL"/>
            </w:pPr>
          </w:p>
        </w:tc>
      </w:tr>
      <w:tr w:rsidR="00AD62C6" w:rsidRPr="00C31E24" w14:paraId="222B494C" w14:textId="77777777" w:rsidTr="00A54A67">
        <w:tc>
          <w:tcPr>
            <w:tcW w:w="2709" w:type="dxa"/>
            <w:vAlign w:val="center"/>
          </w:tcPr>
          <w:p w14:paraId="0E0B27DC" w14:textId="77777777" w:rsidR="00AD62C6" w:rsidRPr="00C31E24" w:rsidRDefault="00AD62C6" w:rsidP="00A54A67">
            <w:pPr>
              <w:pStyle w:val="TAL"/>
            </w:pPr>
            <w:r w:rsidRPr="00C31E24">
              <w:t xml:space="preserve">    MIME-part-body</w:t>
            </w:r>
          </w:p>
        </w:tc>
        <w:tc>
          <w:tcPr>
            <w:tcW w:w="2187" w:type="dxa"/>
          </w:tcPr>
          <w:p w14:paraId="5D04D0C7" w14:textId="77777777" w:rsidR="00AD62C6" w:rsidRPr="00C31E24" w:rsidRDefault="00AD62C6" w:rsidP="00A54A67">
            <w:pPr>
              <w:pStyle w:val="TAL"/>
            </w:pPr>
            <w:r w:rsidRPr="00C31E24">
              <w:t>MCVideo MBMS Usage Info as described in Table 6.8.1.3.3-24</w:t>
            </w:r>
          </w:p>
        </w:tc>
        <w:tc>
          <w:tcPr>
            <w:tcW w:w="2187" w:type="dxa"/>
            <w:tcBorders>
              <w:top w:val="single" w:sz="4" w:space="0" w:color="auto"/>
              <w:bottom w:val="single" w:sz="4" w:space="0" w:color="auto"/>
            </w:tcBorders>
          </w:tcPr>
          <w:p w14:paraId="1CCA426E" w14:textId="77777777" w:rsidR="00AD62C6" w:rsidRPr="00C31E24" w:rsidRDefault="00AD62C6" w:rsidP="00A54A67">
            <w:pPr>
              <w:pStyle w:val="TAL"/>
            </w:pPr>
          </w:p>
        </w:tc>
        <w:tc>
          <w:tcPr>
            <w:tcW w:w="1367" w:type="dxa"/>
          </w:tcPr>
          <w:p w14:paraId="16632B2A" w14:textId="77777777" w:rsidR="00AD62C6" w:rsidRPr="00C31E24" w:rsidRDefault="00AD62C6" w:rsidP="00A54A67">
            <w:pPr>
              <w:pStyle w:val="TAL"/>
            </w:pPr>
          </w:p>
        </w:tc>
        <w:tc>
          <w:tcPr>
            <w:tcW w:w="1184" w:type="dxa"/>
            <w:vAlign w:val="bottom"/>
          </w:tcPr>
          <w:p w14:paraId="757B9C62" w14:textId="77777777" w:rsidR="00AD62C6" w:rsidRPr="00C31E24" w:rsidRDefault="00AD62C6" w:rsidP="00A54A67">
            <w:pPr>
              <w:pStyle w:val="TAL"/>
            </w:pPr>
          </w:p>
        </w:tc>
      </w:tr>
    </w:tbl>
    <w:p w14:paraId="71A7BF73" w14:textId="77777777" w:rsidR="00AD62C6" w:rsidRPr="00C31E24" w:rsidRDefault="00AD62C6" w:rsidP="00AD62C6"/>
    <w:p w14:paraId="4B688C9F" w14:textId="77777777" w:rsidR="00AD62C6" w:rsidRPr="00C31E24" w:rsidRDefault="00AD62C6" w:rsidP="00AD62C6">
      <w:pPr>
        <w:pStyle w:val="TH"/>
      </w:pPr>
      <w:r w:rsidRPr="00C31E24">
        <w:t>Table 6.8.1.3.3-24: MCVideo MBMS Usage Info in SIP MESSAGE (Table 6.8.1.3.3-23)</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4340177A" w14:textId="77777777" w:rsidTr="00A54A67">
        <w:trPr>
          <w:tblHeader/>
        </w:trPr>
        <w:tc>
          <w:tcPr>
            <w:tcW w:w="9634" w:type="dxa"/>
            <w:gridSpan w:val="5"/>
          </w:tcPr>
          <w:p w14:paraId="04E794B2" w14:textId="77777777" w:rsidR="00AD62C6" w:rsidRPr="00C31E24" w:rsidRDefault="00AD62C6" w:rsidP="00A54A67">
            <w:pPr>
              <w:pStyle w:val="TAL"/>
            </w:pPr>
            <w:r w:rsidRPr="00C31E24">
              <w:t>Derivation Path: TS 24.281 [26] clause F.2</w:t>
            </w:r>
          </w:p>
        </w:tc>
      </w:tr>
      <w:tr w:rsidR="00AD62C6" w:rsidRPr="00C31E24" w14:paraId="1074F5BC" w14:textId="77777777" w:rsidTr="00A54A67">
        <w:tc>
          <w:tcPr>
            <w:tcW w:w="2709" w:type="dxa"/>
          </w:tcPr>
          <w:p w14:paraId="0CD1809C" w14:textId="77777777" w:rsidR="00AD62C6" w:rsidRPr="00C31E24" w:rsidRDefault="00AD62C6" w:rsidP="00A54A67">
            <w:pPr>
              <w:pStyle w:val="TAH"/>
            </w:pPr>
            <w:r w:rsidRPr="00C31E24">
              <w:t>Information Element</w:t>
            </w:r>
          </w:p>
        </w:tc>
        <w:tc>
          <w:tcPr>
            <w:tcW w:w="2187" w:type="dxa"/>
          </w:tcPr>
          <w:p w14:paraId="5C3F999E"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0EF51E0A" w14:textId="77777777" w:rsidR="00AD62C6" w:rsidRPr="00C31E24" w:rsidRDefault="00AD62C6" w:rsidP="00A54A67">
            <w:pPr>
              <w:pStyle w:val="TAH"/>
            </w:pPr>
            <w:r w:rsidRPr="00C31E24">
              <w:t>Comment</w:t>
            </w:r>
          </w:p>
        </w:tc>
        <w:tc>
          <w:tcPr>
            <w:tcW w:w="1367" w:type="dxa"/>
          </w:tcPr>
          <w:p w14:paraId="6C8E1EBA" w14:textId="77777777" w:rsidR="00AD62C6" w:rsidRPr="00C31E24" w:rsidRDefault="00AD62C6" w:rsidP="00A54A67">
            <w:pPr>
              <w:pStyle w:val="TAH"/>
            </w:pPr>
            <w:r w:rsidRPr="00C31E24">
              <w:t>Reference</w:t>
            </w:r>
          </w:p>
        </w:tc>
        <w:tc>
          <w:tcPr>
            <w:tcW w:w="1184" w:type="dxa"/>
          </w:tcPr>
          <w:p w14:paraId="233DAF25" w14:textId="77777777" w:rsidR="00AD62C6" w:rsidRPr="00C31E24" w:rsidRDefault="00AD62C6" w:rsidP="00A54A67">
            <w:pPr>
              <w:pStyle w:val="TAH"/>
            </w:pPr>
            <w:r w:rsidRPr="00C31E24">
              <w:t>Condition</w:t>
            </w:r>
          </w:p>
        </w:tc>
      </w:tr>
      <w:tr w:rsidR="00AD62C6" w:rsidRPr="00C31E24" w14:paraId="58EC923A" w14:textId="77777777" w:rsidTr="00A54A67">
        <w:tc>
          <w:tcPr>
            <w:tcW w:w="2709" w:type="dxa"/>
            <w:vAlign w:val="center"/>
          </w:tcPr>
          <w:p w14:paraId="7203F839" w14:textId="77777777" w:rsidR="00AD62C6" w:rsidRPr="00C31E24" w:rsidRDefault="00AD62C6" w:rsidP="00A54A67">
            <w:pPr>
              <w:pStyle w:val="TAL"/>
            </w:pPr>
            <w:r w:rsidRPr="00C31E24">
              <w:t>mcvideo-mbms-usage-info</w:t>
            </w:r>
          </w:p>
        </w:tc>
        <w:tc>
          <w:tcPr>
            <w:tcW w:w="2187" w:type="dxa"/>
          </w:tcPr>
          <w:p w14:paraId="1D569520" w14:textId="77777777" w:rsidR="00AD62C6" w:rsidRPr="00C31E24" w:rsidRDefault="00AD62C6" w:rsidP="00A54A67">
            <w:pPr>
              <w:pStyle w:val="TAL"/>
            </w:pPr>
          </w:p>
        </w:tc>
        <w:tc>
          <w:tcPr>
            <w:tcW w:w="2187" w:type="dxa"/>
            <w:tcBorders>
              <w:top w:val="single" w:sz="4" w:space="0" w:color="auto"/>
              <w:bottom w:val="single" w:sz="4" w:space="0" w:color="auto"/>
            </w:tcBorders>
          </w:tcPr>
          <w:p w14:paraId="1DA3AE31" w14:textId="77777777" w:rsidR="00AD62C6" w:rsidRPr="00C31E24" w:rsidRDefault="00AD62C6" w:rsidP="00A54A67">
            <w:pPr>
              <w:pStyle w:val="TAL"/>
            </w:pPr>
          </w:p>
        </w:tc>
        <w:tc>
          <w:tcPr>
            <w:tcW w:w="1367" w:type="dxa"/>
          </w:tcPr>
          <w:p w14:paraId="2B5E3ECE" w14:textId="77777777" w:rsidR="00AD62C6" w:rsidRPr="00C31E24" w:rsidRDefault="00AD62C6" w:rsidP="00A54A67">
            <w:pPr>
              <w:pStyle w:val="TAL"/>
            </w:pPr>
          </w:p>
        </w:tc>
        <w:tc>
          <w:tcPr>
            <w:tcW w:w="1184" w:type="dxa"/>
            <w:vAlign w:val="bottom"/>
          </w:tcPr>
          <w:p w14:paraId="599C36BB" w14:textId="77777777" w:rsidR="00AD62C6" w:rsidRPr="00C31E24" w:rsidRDefault="00AD62C6" w:rsidP="00A54A67">
            <w:pPr>
              <w:pStyle w:val="TAL"/>
            </w:pPr>
          </w:p>
        </w:tc>
      </w:tr>
      <w:tr w:rsidR="00AD62C6" w:rsidRPr="00C31E24" w14:paraId="621B1ABF" w14:textId="77777777" w:rsidTr="00A54A67">
        <w:tc>
          <w:tcPr>
            <w:tcW w:w="2709" w:type="dxa"/>
            <w:vAlign w:val="center"/>
          </w:tcPr>
          <w:p w14:paraId="06B2A34D" w14:textId="77777777" w:rsidR="00AD62C6" w:rsidRPr="00C31E24" w:rsidDel="006C0DA3" w:rsidRDefault="00AD62C6" w:rsidP="00A54A67">
            <w:pPr>
              <w:pStyle w:val="TAL"/>
            </w:pPr>
            <w:r w:rsidRPr="00C31E24">
              <w:t xml:space="preserve">  mbms-listening-status</w:t>
            </w:r>
          </w:p>
        </w:tc>
        <w:tc>
          <w:tcPr>
            <w:tcW w:w="2187" w:type="dxa"/>
            <w:vAlign w:val="center"/>
          </w:tcPr>
          <w:p w14:paraId="0E2F677D" w14:textId="77777777" w:rsidR="00AD62C6" w:rsidRPr="00C31E24" w:rsidRDefault="00AD62C6" w:rsidP="00A54A67">
            <w:pPr>
              <w:pStyle w:val="TAL"/>
            </w:pPr>
          </w:p>
        </w:tc>
        <w:tc>
          <w:tcPr>
            <w:tcW w:w="2187" w:type="dxa"/>
            <w:tcBorders>
              <w:top w:val="single" w:sz="4" w:space="0" w:color="auto"/>
              <w:bottom w:val="single" w:sz="4" w:space="0" w:color="auto"/>
            </w:tcBorders>
          </w:tcPr>
          <w:p w14:paraId="4BA1E7D2" w14:textId="77777777" w:rsidR="00AD62C6" w:rsidRPr="00C31E24" w:rsidRDefault="00AD62C6" w:rsidP="00A54A67">
            <w:pPr>
              <w:pStyle w:val="TAL"/>
            </w:pPr>
          </w:p>
        </w:tc>
        <w:tc>
          <w:tcPr>
            <w:tcW w:w="1367" w:type="dxa"/>
          </w:tcPr>
          <w:p w14:paraId="1D475316" w14:textId="77777777" w:rsidR="00AD62C6" w:rsidRPr="00C31E24" w:rsidRDefault="00AD62C6" w:rsidP="00A54A67">
            <w:pPr>
              <w:pStyle w:val="TAL"/>
            </w:pPr>
          </w:p>
        </w:tc>
        <w:tc>
          <w:tcPr>
            <w:tcW w:w="1184" w:type="dxa"/>
            <w:vAlign w:val="bottom"/>
          </w:tcPr>
          <w:p w14:paraId="544B26C4" w14:textId="77777777" w:rsidR="00AD62C6" w:rsidRPr="00C31E24" w:rsidRDefault="00AD62C6" w:rsidP="00A54A67">
            <w:pPr>
              <w:pStyle w:val="TAL"/>
            </w:pPr>
          </w:p>
        </w:tc>
      </w:tr>
      <w:tr w:rsidR="00AD62C6" w:rsidRPr="00C31E24" w14:paraId="153810F2" w14:textId="77777777" w:rsidTr="00A54A67">
        <w:tc>
          <w:tcPr>
            <w:tcW w:w="2709" w:type="dxa"/>
            <w:vAlign w:val="center"/>
          </w:tcPr>
          <w:p w14:paraId="44DE00A8" w14:textId="77777777" w:rsidR="00AD62C6" w:rsidRPr="00C31E24" w:rsidRDefault="00AD62C6" w:rsidP="00A54A67">
            <w:pPr>
              <w:pStyle w:val="TAL"/>
            </w:pPr>
            <w:r w:rsidRPr="00C31E24">
              <w:t xml:space="preserve">    mbms-listening-status</w:t>
            </w:r>
          </w:p>
        </w:tc>
        <w:tc>
          <w:tcPr>
            <w:tcW w:w="2187" w:type="dxa"/>
            <w:vAlign w:val="center"/>
          </w:tcPr>
          <w:p w14:paraId="13CBFCC2" w14:textId="77777777" w:rsidR="00AD62C6" w:rsidRPr="00C31E24" w:rsidRDefault="00AD62C6" w:rsidP="00A54A67">
            <w:pPr>
              <w:pStyle w:val="TAL"/>
            </w:pPr>
            <w:r w:rsidRPr="00C31E24">
              <w:t>"not-listening"</w:t>
            </w:r>
          </w:p>
        </w:tc>
        <w:tc>
          <w:tcPr>
            <w:tcW w:w="2187" w:type="dxa"/>
            <w:tcBorders>
              <w:top w:val="single" w:sz="4" w:space="0" w:color="auto"/>
              <w:bottom w:val="single" w:sz="4" w:space="0" w:color="auto"/>
            </w:tcBorders>
          </w:tcPr>
          <w:p w14:paraId="13AC5C25" w14:textId="77777777" w:rsidR="00AD62C6" w:rsidRPr="00C31E24" w:rsidRDefault="00AD62C6" w:rsidP="00A54A67">
            <w:pPr>
              <w:pStyle w:val="TAL"/>
            </w:pPr>
          </w:p>
        </w:tc>
        <w:tc>
          <w:tcPr>
            <w:tcW w:w="1367" w:type="dxa"/>
          </w:tcPr>
          <w:p w14:paraId="5657BDB9" w14:textId="77777777" w:rsidR="00AD62C6" w:rsidRPr="00C31E24" w:rsidRDefault="00AD62C6" w:rsidP="00A54A67">
            <w:pPr>
              <w:pStyle w:val="TAL"/>
            </w:pPr>
          </w:p>
        </w:tc>
        <w:tc>
          <w:tcPr>
            <w:tcW w:w="1184" w:type="dxa"/>
            <w:vAlign w:val="bottom"/>
          </w:tcPr>
          <w:p w14:paraId="7F164A94" w14:textId="77777777" w:rsidR="00AD62C6" w:rsidRPr="00C31E24" w:rsidRDefault="00AD62C6" w:rsidP="00A54A67">
            <w:pPr>
              <w:pStyle w:val="TAL"/>
            </w:pPr>
          </w:p>
        </w:tc>
      </w:tr>
      <w:tr w:rsidR="00AD62C6" w:rsidRPr="00C31E24" w14:paraId="772BE4F9" w14:textId="77777777" w:rsidTr="00A54A67">
        <w:tc>
          <w:tcPr>
            <w:tcW w:w="2709" w:type="dxa"/>
            <w:vAlign w:val="center"/>
          </w:tcPr>
          <w:p w14:paraId="22EECD16" w14:textId="77777777" w:rsidR="00AD62C6" w:rsidRPr="00C31E24" w:rsidRDefault="00AD62C6" w:rsidP="00A54A67">
            <w:pPr>
              <w:pStyle w:val="TAL"/>
            </w:pPr>
            <w:r w:rsidRPr="00C31E24">
              <w:t xml:space="preserve">    session-id</w:t>
            </w:r>
          </w:p>
        </w:tc>
        <w:tc>
          <w:tcPr>
            <w:tcW w:w="2187" w:type="dxa"/>
            <w:vAlign w:val="center"/>
          </w:tcPr>
          <w:p w14:paraId="3E3E8F2C"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01075E16" w14:textId="77777777" w:rsidR="00AD62C6" w:rsidRPr="00C31E24" w:rsidRDefault="00AD62C6" w:rsidP="00A54A67">
            <w:pPr>
              <w:pStyle w:val="TAL"/>
            </w:pPr>
          </w:p>
        </w:tc>
        <w:tc>
          <w:tcPr>
            <w:tcW w:w="1367" w:type="dxa"/>
          </w:tcPr>
          <w:p w14:paraId="12B10FF7" w14:textId="77777777" w:rsidR="00AD62C6" w:rsidRPr="00C31E24" w:rsidRDefault="00AD62C6" w:rsidP="00A54A67">
            <w:pPr>
              <w:pStyle w:val="TAL"/>
            </w:pPr>
          </w:p>
        </w:tc>
        <w:tc>
          <w:tcPr>
            <w:tcW w:w="1184" w:type="dxa"/>
            <w:vAlign w:val="bottom"/>
          </w:tcPr>
          <w:p w14:paraId="2DBE4362" w14:textId="77777777" w:rsidR="00AD62C6" w:rsidRPr="00C31E24" w:rsidRDefault="00AD62C6" w:rsidP="00A54A67">
            <w:pPr>
              <w:pStyle w:val="TAL"/>
            </w:pPr>
          </w:p>
        </w:tc>
      </w:tr>
      <w:tr w:rsidR="00AD62C6" w:rsidRPr="00C31E24" w14:paraId="3C856FAE" w14:textId="77777777" w:rsidTr="00A54A67">
        <w:tc>
          <w:tcPr>
            <w:tcW w:w="2709" w:type="dxa"/>
            <w:vAlign w:val="center"/>
          </w:tcPr>
          <w:p w14:paraId="69FC08E5" w14:textId="77777777" w:rsidR="00AD62C6" w:rsidRPr="00C31E24" w:rsidRDefault="00AD62C6" w:rsidP="00A54A67">
            <w:pPr>
              <w:pStyle w:val="TAL"/>
            </w:pPr>
            <w:r w:rsidRPr="00C31E24">
              <w:t xml:space="preserve">    general-purpose</w:t>
            </w:r>
          </w:p>
        </w:tc>
        <w:tc>
          <w:tcPr>
            <w:tcW w:w="2187" w:type="dxa"/>
            <w:vAlign w:val="center"/>
          </w:tcPr>
          <w:p w14:paraId="04EE3919" w14:textId="77777777" w:rsidR="00AD62C6" w:rsidRPr="00C31E24" w:rsidRDefault="00AD62C6" w:rsidP="00A54A67">
            <w:pPr>
              <w:pStyle w:val="TAL"/>
            </w:pPr>
            <w:r w:rsidRPr="00C31E24">
              <w:t>"false"</w:t>
            </w:r>
          </w:p>
        </w:tc>
        <w:tc>
          <w:tcPr>
            <w:tcW w:w="2187" w:type="dxa"/>
            <w:tcBorders>
              <w:top w:val="single" w:sz="4" w:space="0" w:color="auto"/>
              <w:bottom w:val="single" w:sz="4" w:space="0" w:color="auto"/>
            </w:tcBorders>
          </w:tcPr>
          <w:p w14:paraId="421129E1" w14:textId="77777777" w:rsidR="00AD62C6" w:rsidRPr="00C31E24" w:rsidRDefault="00AD62C6" w:rsidP="00A54A67">
            <w:pPr>
              <w:pStyle w:val="TAL"/>
            </w:pPr>
          </w:p>
        </w:tc>
        <w:tc>
          <w:tcPr>
            <w:tcW w:w="1367" w:type="dxa"/>
          </w:tcPr>
          <w:p w14:paraId="2780869D" w14:textId="77777777" w:rsidR="00AD62C6" w:rsidRPr="00C31E24" w:rsidRDefault="00AD62C6" w:rsidP="00A54A67">
            <w:pPr>
              <w:pStyle w:val="TAL"/>
            </w:pPr>
          </w:p>
        </w:tc>
        <w:tc>
          <w:tcPr>
            <w:tcW w:w="1184" w:type="dxa"/>
            <w:vAlign w:val="bottom"/>
          </w:tcPr>
          <w:p w14:paraId="08B901C4" w14:textId="77777777" w:rsidR="00AD62C6" w:rsidRPr="00C31E24" w:rsidRDefault="00AD62C6" w:rsidP="00A54A67">
            <w:pPr>
              <w:pStyle w:val="TAL"/>
            </w:pPr>
          </w:p>
        </w:tc>
      </w:tr>
      <w:tr w:rsidR="00AD62C6" w:rsidRPr="00C31E24" w14:paraId="2D01301C" w14:textId="77777777" w:rsidTr="00A54A67">
        <w:tc>
          <w:tcPr>
            <w:tcW w:w="2709" w:type="dxa"/>
            <w:vAlign w:val="center"/>
          </w:tcPr>
          <w:p w14:paraId="661A37E1" w14:textId="77777777" w:rsidR="00AD62C6" w:rsidRPr="00C31E24" w:rsidRDefault="00AD62C6" w:rsidP="00A54A67">
            <w:pPr>
              <w:pStyle w:val="TAL"/>
            </w:pPr>
            <w:r w:rsidRPr="00C31E24">
              <w:t xml:space="preserve">    TMGI</w:t>
            </w:r>
          </w:p>
        </w:tc>
        <w:tc>
          <w:tcPr>
            <w:tcW w:w="2187" w:type="dxa"/>
            <w:vAlign w:val="center"/>
          </w:tcPr>
          <w:p w14:paraId="16DEB27E" w14:textId="77777777" w:rsidR="00AD62C6" w:rsidRPr="00C31E24" w:rsidRDefault="00AD62C6" w:rsidP="00A54A67">
            <w:pPr>
              <w:pStyle w:val="TAL"/>
            </w:pPr>
            <w:r w:rsidRPr="00C31E24">
              <w:t>same value as the announcement in the SIP MESSAGE</w:t>
            </w:r>
          </w:p>
        </w:tc>
        <w:tc>
          <w:tcPr>
            <w:tcW w:w="2187" w:type="dxa"/>
            <w:tcBorders>
              <w:top w:val="single" w:sz="4" w:space="0" w:color="auto"/>
              <w:bottom w:val="single" w:sz="4" w:space="0" w:color="auto"/>
            </w:tcBorders>
          </w:tcPr>
          <w:p w14:paraId="787259FF" w14:textId="77777777" w:rsidR="00AD62C6" w:rsidRPr="00C31E24" w:rsidRDefault="00AD62C6" w:rsidP="00A54A67">
            <w:pPr>
              <w:pStyle w:val="TAL"/>
            </w:pPr>
          </w:p>
        </w:tc>
        <w:tc>
          <w:tcPr>
            <w:tcW w:w="1367" w:type="dxa"/>
          </w:tcPr>
          <w:p w14:paraId="55F37DC0" w14:textId="77777777" w:rsidR="00AD62C6" w:rsidRPr="00C31E24" w:rsidRDefault="00AD62C6" w:rsidP="00A54A67">
            <w:pPr>
              <w:pStyle w:val="TAL"/>
            </w:pPr>
          </w:p>
        </w:tc>
        <w:tc>
          <w:tcPr>
            <w:tcW w:w="1184" w:type="dxa"/>
            <w:vAlign w:val="bottom"/>
          </w:tcPr>
          <w:p w14:paraId="792C212A" w14:textId="77777777" w:rsidR="00AD62C6" w:rsidRPr="00C31E24" w:rsidRDefault="00AD62C6" w:rsidP="00A54A67">
            <w:pPr>
              <w:pStyle w:val="TAL"/>
            </w:pPr>
          </w:p>
        </w:tc>
      </w:tr>
      <w:tr w:rsidR="00AD62C6" w:rsidRPr="00C31E24" w14:paraId="06DBF947" w14:textId="77777777" w:rsidTr="00A54A67">
        <w:tc>
          <w:tcPr>
            <w:tcW w:w="2709" w:type="dxa"/>
            <w:vAlign w:val="center"/>
          </w:tcPr>
          <w:p w14:paraId="219F72B9" w14:textId="77777777" w:rsidR="00AD62C6" w:rsidRPr="00C31E24" w:rsidRDefault="00AD62C6" w:rsidP="00A54A67">
            <w:pPr>
              <w:pStyle w:val="TAL"/>
            </w:pPr>
            <w:r w:rsidRPr="00C31E24">
              <w:t xml:space="preserve">  mbms-suspension-status</w:t>
            </w:r>
          </w:p>
        </w:tc>
        <w:tc>
          <w:tcPr>
            <w:tcW w:w="2187" w:type="dxa"/>
            <w:vAlign w:val="center"/>
          </w:tcPr>
          <w:p w14:paraId="7D00E0CB"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25BCD7CA" w14:textId="77777777" w:rsidR="00AD62C6" w:rsidRPr="00C31E24" w:rsidRDefault="00AD62C6" w:rsidP="00A54A67">
            <w:pPr>
              <w:pStyle w:val="TAL"/>
            </w:pPr>
          </w:p>
        </w:tc>
        <w:tc>
          <w:tcPr>
            <w:tcW w:w="1367" w:type="dxa"/>
          </w:tcPr>
          <w:p w14:paraId="58AF2697" w14:textId="77777777" w:rsidR="00AD62C6" w:rsidRPr="00C31E24" w:rsidRDefault="00AD62C6" w:rsidP="00A54A67">
            <w:pPr>
              <w:pStyle w:val="TAL"/>
            </w:pPr>
          </w:p>
        </w:tc>
        <w:tc>
          <w:tcPr>
            <w:tcW w:w="1184" w:type="dxa"/>
            <w:vAlign w:val="bottom"/>
          </w:tcPr>
          <w:p w14:paraId="52685043" w14:textId="77777777" w:rsidR="00AD62C6" w:rsidRPr="00C31E24" w:rsidRDefault="00AD62C6" w:rsidP="00A54A67">
            <w:pPr>
              <w:pStyle w:val="TAL"/>
            </w:pPr>
          </w:p>
        </w:tc>
      </w:tr>
      <w:tr w:rsidR="00AD62C6" w:rsidRPr="00C31E24" w14:paraId="431C4B3E" w14:textId="77777777" w:rsidTr="00A54A67">
        <w:tc>
          <w:tcPr>
            <w:tcW w:w="2709" w:type="dxa"/>
            <w:vAlign w:val="center"/>
          </w:tcPr>
          <w:p w14:paraId="3FF6D197" w14:textId="77777777" w:rsidR="00AD62C6" w:rsidRPr="00C31E24" w:rsidRDefault="00AD62C6" w:rsidP="00A54A67">
            <w:pPr>
              <w:pStyle w:val="TAL"/>
            </w:pPr>
            <w:r w:rsidRPr="00C31E24">
              <w:t xml:space="preserve">  announcement</w:t>
            </w:r>
          </w:p>
        </w:tc>
        <w:tc>
          <w:tcPr>
            <w:tcW w:w="2187" w:type="dxa"/>
            <w:vAlign w:val="center"/>
          </w:tcPr>
          <w:p w14:paraId="7AD35B8E" w14:textId="77777777" w:rsidR="00AD62C6" w:rsidRPr="00C31E24" w:rsidRDefault="00AD62C6" w:rsidP="00A54A67">
            <w:pPr>
              <w:pStyle w:val="TAL"/>
            </w:pPr>
            <w:r w:rsidRPr="00C31E24">
              <w:t>not present</w:t>
            </w:r>
          </w:p>
        </w:tc>
        <w:tc>
          <w:tcPr>
            <w:tcW w:w="2187" w:type="dxa"/>
            <w:tcBorders>
              <w:top w:val="single" w:sz="4" w:space="0" w:color="auto"/>
              <w:bottom w:val="single" w:sz="4" w:space="0" w:color="auto"/>
            </w:tcBorders>
          </w:tcPr>
          <w:p w14:paraId="196C3E4A" w14:textId="77777777" w:rsidR="00AD62C6" w:rsidRPr="00C31E24" w:rsidRDefault="00AD62C6" w:rsidP="00A54A67">
            <w:pPr>
              <w:pStyle w:val="TAL"/>
            </w:pPr>
          </w:p>
        </w:tc>
        <w:tc>
          <w:tcPr>
            <w:tcW w:w="1367" w:type="dxa"/>
          </w:tcPr>
          <w:p w14:paraId="689E5F58" w14:textId="77777777" w:rsidR="00AD62C6" w:rsidRPr="00C31E24" w:rsidRDefault="00AD62C6" w:rsidP="00A54A67">
            <w:pPr>
              <w:pStyle w:val="TAL"/>
            </w:pPr>
          </w:p>
        </w:tc>
        <w:tc>
          <w:tcPr>
            <w:tcW w:w="1184" w:type="dxa"/>
            <w:vAlign w:val="bottom"/>
          </w:tcPr>
          <w:p w14:paraId="1EBC913B" w14:textId="77777777" w:rsidR="00AD62C6" w:rsidRPr="00C31E24" w:rsidRDefault="00AD62C6" w:rsidP="00A54A67">
            <w:pPr>
              <w:pStyle w:val="TAL"/>
            </w:pPr>
          </w:p>
        </w:tc>
      </w:tr>
      <w:tr w:rsidR="00AD62C6" w:rsidRPr="00C31E24" w14:paraId="69F875D9" w14:textId="77777777" w:rsidTr="00A54A67">
        <w:tc>
          <w:tcPr>
            <w:tcW w:w="2709" w:type="dxa"/>
            <w:vAlign w:val="center"/>
          </w:tcPr>
          <w:p w14:paraId="2F7F55F4" w14:textId="77777777" w:rsidR="00AD62C6" w:rsidRPr="00C31E24" w:rsidRDefault="00AD62C6" w:rsidP="00A54A67">
            <w:pPr>
              <w:pStyle w:val="TAL"/>
            </w:pPr>
            <w:r w:rsidRPr="00C31E24">
              <w:t xml:space="preserve">  version</w:t>
            </w:r>
          </w:p>
        </w:tc>
        <w:tc>
          <w:tcPr>
            <w:tcW w:w="2187" w:type="dxa"/>
            <w:vAlign w:val="center"/>
          </w:tcPr>
          <w:p w14:paraId="43112F9B" w14:textId="77777777" w:rsidR="00AD62C6" w:rsidRPr="00C31E24" w:rsidRDefault="00AD62C6" w:rsidP="00A54A67">
            <w:pPr>
              <w:pStyle w:val="TAL"/>
            </w:pPr>
            <w:r w:rsidRPr="00C31E24">
              <w:t>"1"</w:t>
            </w:r>
          </w:p>
        </w:tc>
        <w:tc>
          <w:tcPr>
            <w:tcW w:w="2187" w:type="dxa"/>
            <w:tcBorders>
              <w:top w:val="single" w:sz="4" w:space="0" w:color="auto"/>
              <w:bottom w:val="single" w:sz="4" w:space="0" w:color="auto"/>
            </w:tcBorders>
          </w:tcPr>
          <w:p w14:paraId="055C2F78" w14:textId="77777777" w:rsidR="00AD62C6" w:rsidRPr="00C31E24" w:rsidRDefault="00AD62C6" w:rsidP="00A54A67">
            <w:pPr>
              <w:pStyle w:val="TAL"/>
            </w:pPr>
          </w:p>
        </w:tc>
        <w:tc>
          <w:tcPr>
            <w:tcW w:w="1367" w:type="dxa"/>
          </w:tcPr>
          <w:p w14:paraId="3C95C01F" w14:textId="77777777" w:rsidR="00AD62C6" w:rsidRPr="00C31E24" w:rsidRDefault="00AD62C6" w:rsidP="00A54A67">
            <w:pPr>
              <w:pStyle w:val="TAL"/>
            </w:pPr>
          </w:p>
        </w:tc>
        <w:tc>
          <w:tcPr>
            <w:tcW w:w="1184" w:type="dxa"/>
            <w:vAlign w:val="bottom"/>
          </w:tcPr>
          <w:p w14:paraId="57F84192" w14:textId="77777777" w:rsidR="00AD62C6" w:rsidRPr="00C31E24" w:rsidRDefault="00AD62C6" w:rsidP="00A54A67">
            <w:pPr>
              <w:pStyle w:val="TAL"/>
            </w:pPr>
          </w:p>
        </w:tc>
      </w:tr>
    </w:tbl>
    <w:p w14:paraId="7BCDF0AD" w14:textId="77777777" w:rsidR="00AD62C6" w:rsidRPr="00C31E24" w:rsidRDefault="00AD62C6" w:rsidP="00AD62C6"/>
    <w:p w14:paraId="26971DCD" w14:textId="77777777" w:rsidR="00AD62C6" w:rsidRPr="00C31E24" w:rsidRDefault="00AD62C6" w:rsidP="00AD62C6">
      <w:pPr>
        <w:pStyle w:val="TH"/>
      </w:pPr>
      <w:r w:rsidRPr="00C31E24">
        <w:t>Table 6.8.1.3.3-25: Media Transmission Notification (Step 22, Table 6.8.1.3.2-1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6F62F7DB" w14:textId="77777777" w:rsidTr="00A54A67">
        <w:trPr>
          <w:tblHeader/>
        </w:trPr>
        <w:tc>
          <w:tcPr>
            <w:tcW w:w="9634" w:type="dxa"/>
            <w:gridSpan w:val="5"/>
          </w:tcPr>
          <w:p w14:paraId="0E5F0C2E" w14:textId="77777777" w:rsidR="00AD62C6" w:rsidRPr="00C31E24" w:rsidRDefault="00AD62C6" w:rsidP="00A54A67">
            <w:pPr>
              <w:pStyle w:val="TAL"/>
            </w:pPr>
            <w:r w:rsidRPr="00C31E24">
              <w:t>Derivation Path: TS 36.579-1, Table 5.5.11.2.7-1, condition ACK</w:t>
            </w:r>
          </w:p>
        </w:tc>
      </w:tr>
      <w:tr w:rsidR="00AD62C6" w:rsidRPr="00C31E24" w14:paraId="25705FBE" w14:textId="77777777" w:rsidTr="00A54A67">
        <w:tc>
          <w:tcPr>
            <w:tcW w:w="2709" w:type="dxa"/>
          </w:tcPr>
          <w:p w14:paraId="42CB80C6" w14:textId="77777777" w:rsidR="00AD62C6" w:rsidRPr="00C31E24" w:rsidRDefault="00AD62C6" w:rsidP="00A54A67">
            <w:pPr>
              <w:pStyle w:val="TAH"/>
            </w:pPr>
            <w:r w:rsidRPr="00C31E24">
              <w:t>Information Element</w:t>
            </w:r>
          </w:p>
        </w:tc>
        <w:tc>
          <w:tcPr>
            <w:tcW w:w="2187" w:type="dxa"/>
          </w:tcPr>
          <w:p w14:paraId="1417FB48"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770FBA57" w14:textId="77777777" w:rsidR="00AD62C6" w:rsidRPr="00C31E24" w:rsidRDefault="00AD62C6" w:rsidP="00A54A67">
            <w:pPr>
              <w:pStyle w:val="TAH"/>
            </w:pPr>
            <w:r w:rsidRPr="00C31E24">
              <w:t>Comment</w:t>
            </w:r>
          </w:p>
        </w:tc>
        <w:tc>
          <w:tcPr>
            <w:tcW w:w="1367" w:type="dxa"/>
          </w:tcPr>
          <w:p w14:paraId="316C9CDC" w14:textId="77777777" w:rsidR="00AD62C6" w:rsidRPr="00C31E24" w:rsidRDefault="00AD62C6" w:rsidP="00A54A67">
            <w:pPr>
              <w:pStyle w:val="TAH"/>
            </w:pPr>
            <w:r w:rsidRPr="00C31E24">
              <w:t>Reference</w:t>
            </w:r>
          </w:p>
        </w:tc>
        <w:tc>
          <w:tcPr>
            <w:tcW w:w="1184" w:type="dxa"/>
          </w:tcPr>
          <w:p w14:paraId="2ECA6423" w14:textId="77777777" w:rsidR="00AD62C6" w:rsidRPr="00C31E24" w:rsidRDefault="00AD62C6" w:rsidP="00A54A67">
            <w:pPr>
              <w:pStyle w:val="TAH"/>
            </w:pPr>
            <w:r w:rsidRPr="00C31E24">
              <w:t>Condition</w:t>
            </w:r>
          </w:p>
        </w:tc>
      </w:tr>
      <w:tr w:rsidR="00AD62C6" w:rsidRPr="00C31E24" w14:paraId="02EAA7B4" w14:textId="77777777" w:rsidTr="00A54A67">
        <w:tc>
          <w:tcPr>
            <w:tcW w:w="2709" w:type="dxa"/>
          </w:tcPr>
          <w:p w14:paraId="6315CB5F" w14:textId="77777777" w:rsidR="00AD62C6" w:rsidRPr="00C31E24" w:rsidRDefault="00AD62C6" w:rsidP="00A54A67">
            <w:pPr>
              <w:pStyle w:val="TAL"/>
            </w:pPr>
            <w:r w:rsidRPr="00C31E24">
              <w:t>User ID</w:t>
            </w:r>
          </w:p>
        </w:tc>
        <w:tc>
          <w:tcPr>
            <w:tcW w:w="2187" w:type="dxa"/>
          </w:tcPr>
          <w:p w14:paraId="5627E310" w14:textId="77777777" w:rsidR="00AD62C6" w:rsidRPr="00C31E24" w:rsidRDefault="00AD62C6" w:rsidP="00A54A67">
            <w:pPr>
              <w:pStyle w:val="TAL"/>
            </w:pPr>
          </w:p>
        </w:tc>
        <w:tc>
          <w:tcPr>
            <w:tcW w:w="2187" w:type="dxa"/>
            <w:tcBorders>
              <w:top w:val="single" w:sz="4" w:space="0" w:color="auto"/>
              <w:bottom w:val="single" w:sz="4" w:space="0" w:color="auto"/>
            </w:tcBorders>
          </w:tcPr>
          <w:p w14:paraId="533EB7B3" w14:textId="77777777" w:rsidR="00AD62C6" w:rsidRPr="00C31E24" w:rsidRDefault="00AD62C6" w:rsidP="00A54A67">
            <w:pPr>
              <w:pStyle w:val="TAL"/>
            </w:pPr>
          </w:p>
        </w:tc>
        <w:tc>
          <w:tcPr>
            <w:tcW w:w="1367" w:type="dxa"/>
          </w:tcPr>
          <w:p w14:paraId="281A3488" w14:textId="77777777" w:rsidR="00AD62C6" w:rsidRPr="00C31E24" w:rsidRDefault="00AD62C6" w:rsidP="00A54A67">
            <w:pPr>
              <w:pStyle w:val="TAL"/>
            </w:pPr>
          </w:p>
        </w:tc>
        <w:tc>
          <w:tcPr>
            <w:tcW w:w="1184" w:type="dxa"/>
            <w:vAlign w:val="bottom"/>
          </w:tcPr>
          <w:p w14:paraId="105E0B78" w14:textId="77777777" w:rsidR="00AD62C6" w:rsidRPr="00C31E24" w:rsidRDefault="00AD62C6" w:rsidP="00A54A67">
            <w:pPr>
              <w:pStyle w:val="TAL"/>
            </w:pPr>
          </w:p>
        </w:tc>
      </w:tr>
      <w:tr w:rsidR="00AD62C6" w:rsidRPr="00C31E24" w14:paraId="71BCA316" w14:textId="77777777" w:rsidTr="00A54A67">
        <w:tc>
          <w:tcPr>
            <w:tcW w:w="2709" w:type="dxa"/>
          </w:tcPr>
          <w:p w14:paraId="7F306533" w14:textId="77777777" w:rsidR="00AD62C6" w:rsidRPr="00C31E24" w:rsidDel="006C0DA3" w:rsidRDefault="00AD62C6" w:rsidP="00A54A67">
            <w:pPr>
              <w:pStyle w:val="TAL"/>
            </w:pPr>
            <w:r w:rsidRPr="00C31E24">
              <w:t xml:space="preserve">  User ID </w:t>
            </w:r>
          </w:p>
        </w:tc>
        <w:tc>
          <w:tcPr>
            <w:tcW w:w="2187" w:type="dxa"/>
          </w:tcPr>
          <w:p w14:paraId="7EA75A4D" w14:textId="77777777" w:rsidR="00AD62C6" w:rsidRPr="00C31E24" w:rsidRDefault="00AD62C6" w:rsidP="00A54A67">
            <w:pPr>
              <w:pStyle w:val="TAL"/>
            </w:pPr>
            <w:r w:rsidRPr="00C31E24">
              <w:t>px_MCVideo_ID_User_B</w:t>
            </w:r>
          </w:p>
        </w:tc>
        <w:tc>
          <w:tcPr>
            <w:tcW w:w="2187" w:type="dxa"/>
            <w:tcBorders>
              <w:top w:val="single" w:sz="4" w:space="0" w:color="auto"/>
              <w:bottom w:val="single" w:sz="4" w:space="0" w:color="auto"/>
            </w:tcBorders>
          </w:tcPr>
          <w:p w14:paraId="754027CB" w14:textId="77777777" w:rsidR="00AD62C6" w:rsidRPr="00C31E24" w:rsidRDefault="00AD62C6" w:rsidP="00A54A67">
            <w:pPr>
              <w:pStyle w:val="TAL"/>
            </w:pPr>
          </w:p>
        </w:tc>
        <w:tc>
          <w:tcPr>
            <w:tcW w:w="1367" w:type="dxa"/>
          </w:tcPr>
          <w:p w14:paraId="39437F46" w14:textId="77777777" w:rsidR="00AD62C6" w:rsidRPr="00C31E24" w:rsidRDefault="00AD62C6" w:rsidP="00A54A67">
            <w:pPr>
              <w:pStyle w:val="TAL"/>
            </w:pPr>
          </w:p>
        </w:tc>
        <w:tc>
          <w:tcPr>
            <w:tcW w:w="1184" w:type="dxa"/>
            <w:vAlign w:val="bottom"/>
          </w:tcPr>
          <w:p w14:paraId="6D7662E3" w14:textId="77777777" w:rsidR="00AD62C6" w:rsidRPr="00C31E24" w:rsidRDefault="00AD62C6" w:rsidP="00A54A67">
            <w:pPr>
              <w:pStyle w:val="TAL"/>
            </w:pPr>
          </w:p>
        </w:tc>
      </w:tr>
    </w:tbl>
    <w:p w14:paraId="6CC9704F" w14:textId="77777777" w:rsidR="00AD62C6" w:rsidRPr="00C31E24" w:rsidRDefault="00AD62C6" w:rsidP="00AD62C6"/>
    <w:p w14:paraId="06E68781" w14:textId="77777777" w:rsidR="00AD62C6" w:rsidRPr="00C31E24" w:rsidRDefault="00AD62C6" w:rsidP="00AD62C6">
      <w:pPr>
        <w:pStyle w:val="TH"/>
      </w:pPr>
      <w:r w:rsidRPr="00C31E24">
        <w:t>Table 6.8.1.3.3-26: Transmission End Notify (Step 25, Table 6.8.1.3.2-1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D62C6" w:rsidRPr="00C31E24" w14:paraId="0DFC323F" w14:textId="77777777" w:rsidTr="00A54A67">
        <w:trPr>
          <w:tblHeader/>
        </w:trPr>
        <w:tc>
          <w:tcPr>
            <w:tcW w:w="9634" w:type="dxa"/>
            <w:gridSpan w:val="5"/>
          </w:tcPr>
          <w:p w14:paraId="54E91CA1" w14:textId="77777777" w:rsidR="00AD62C6" w:rsidRPr="00C31E24" w:rsidRDefault="00AD62C6" w:rsidP="00A54A67">
            <w:pPr>
              <w:pStyle w:val="TAL"/>
            </w:pPr>
            <w:r w:rsidRPr="00C31E24">
              <w:t>Derivation Path: TS 36.579-1, Table 5.5.11.2.15-1</w:t>
            </w:r>
          </w:p>
        </w:tc>
      </w:tr>
      <w:tr w:rsidR="00AD62C6" w:rsidRPr="00C31E24" w14:paraId="341E5F15" w14:textId="77777777" w:rsidTr="00A54A67">
        <w:tc>
          <w:tcPr>
            <w:tcW w:w="2709" w:type="dxa"/>
          </w:tcPr>
          <w:p w14:paraId="1F2041A1" w14:textId="77777777" w:rsidR="00AD62C6" w:rsidRPr="00C31E24" w:rsidRDefault="00AD62C6" w:rsidP="00A54A67">
            <w:pPr>
              <w:pStyle w:val="TAH"/>
            </w:pPr>
            <w:r w:rsidRPr="00C31E24">
              <w:t>Information Element</w:t>
            </w:r>
          </w:p>
        </w:tc>
        <w:tc>
          <w:tcPr>
            <w:tcW w:w="2187" w:type="dxa"/>
          </w:tcPr>
          <w:p w14:paraId="33826D72" w14:textId="77777777" w:rsidR="00AD62C6" w:rsidRPr="00C31E24" w:rsidRDefault="00AD62C6" w:rsidP="00A54A67">
            <w:pPr>
              <w:pStyle w:val="TAH"/>
            </w:pPr>
            <w:r w:rsidRPr="00C31E24">
              <w:t>Value/remark</w:t>
            </w:r>
          </w:p>
        </w:tc>
        <w:tc>
          <w:tcPr>
            <w:tcW w:w="2187" w:type="dxa"/>
            <w:tcBorders>
              <w:top w:val="single" w:sz="4" w:space="0" w:color="auto"/>
              <w:bottom w:val="single" w:sz="4" w:space="0" w:color="auto"/>
            </w:tcBorders>
          </w:tcPr>
          <w:p w14:paraId="2DAD6B7B" w14:textId="77777777" w:rsidR="00AD62C6" w:rsidRPr="00C31E24" w:rsidRDefault="00AD62C6" w:rsidP="00A54A67">
            <w:pPr>
              <w:pStyle w:val="TAH"/>
            </w:pPr>
            <w:r w:rsidRPr="00C31E24">
              <w:t>Comment</w:t>
            </w:r>
          </w:p>
        </w:tc>
        <w:tc>
          <w:tcPr>
            <w:tcW w:w="1367" w:type="dxa"/>
          </w:tcPr>
          <w:p w14:paraId="710128F2" w14:textId="77777777" w:rsidR="00AD62C6" w:rsidRPr="00C31E24" w:rsidRDefault="00AD62C6" w:rsidP="00A54A67">
            <w:pPr>
              <w:pStyle w:val="TAH"/>
            </w:pPr>
            <w:r w:rsidRPr="00C31E24">
              <w:t>Reference</w:t>
            </w:r>
          </w:p>
        </w:tc>
        <w:tc>
          <w:tcPr>
            <w:tcW w:w="1184" w:type="dxa"/>
          </w:tcPr>
          <w:p w14:paraId="548CAEE5" w14:textId="77777777" w:rsidR="00AD62C6" w:rsidRPr="00C31E24" w:rsidRDefault="00AD62C6" w:rsidP="00A54A67">
            <w:pPr>
              <w:pStyle w:val="TAH"/>
            </w:pPr>
            <w:r w:rsidRPr="00C31E24">
              <w:t>Condition</w:t>
            </w:r>
          </w:p>
        </w:tc>
      </w:tr>
      <w:tr w:rsidR="00AD62C6" w:rsidRPr="00C31E24" w14:paraId="3AAD7E03" w14:textId="77777777" w:rsidTr="00A54A67">
        <w:tc>
          <w:tcPr>
            <w:tcW w:w="2709" w:type="dxa"/>
          </w:tcPr>
          <w:p w14:paraId="0C3284F2" w14:textId="77777777" w:rsidR="00AD62C6" w:rsidRPr="00C31E24" w:rsidRDefault="00AD62C6" w:rsidP="00A54A67">
            <w:pPr>
              <w:pStyle w:val="TAL"/>
            </w:pPr>
            <w:r w:rsidRPr="00C31E24">
              <w:t>User ID</w:t>
            </w:r>
          </w:p>
        </w:tc>
        <w:tc>
          <w:tcPr>
            <w:tcW w:w="2187" w:type="dxa"/>
          </w:tcPr>
          <w:p w14:paraId="0922E300" w14:textId="77777777" w:rsidR="00AD62C6" w:rsidRPr="00C31E24" w:rsidRDefault="00AD62C6" w:rsidP="00A54A67">
            <w:pPr>
              <w:pStyle w:val="TAL"/>
            </w:pPr>
          </w:p>
        </w:tc>
        <w:tc>
          <w:tcPr>
            <w:tcW w:w="2187" w:type="dxa"/>
            <w:tcBorders>
              <w:top w:val="single" w:sz="4" w:space="0" w:color="auto"/>
              <w:bottom w:val="single" w:sz="4" w:space="0" w:color="auto"/>
            </w:tcBorders>
          </w:tcPr>
          <w:p w14:paraId="1A6B3B7D" w14:textId="77777777" w:rsidR="00AD62C6" w:rsidRPr="00C31E24" w:rsidRDefault="00AD62C6" w:rsidP="00A54A67">
            <w:pPr>
              <w:pStyle w:val="TAL"/>
            </w:pPr>
          </w:p>
        </w:tc>
        <w:tc>
          <w:tcPr>
            <w:tcW w:w="1367" w:type="dxa"/>
          </w:tcPr>
          <w:p w14:paraId="1ED5DEA3" w14:textId="77777777" w:rsidR="00AD62C6" w:rsidRPr="00C31E24" w:rsidRDefault="00AD62C6" w:rsidP="00A54A67">
            <w:pPr>
              <w:pStyle w:val="TAL"/>
            </w:pPr>
          </w:p>
        </w:tc>
        <w:tc>
          <w:tcPr>
            <w:tcW w:w="1184" w:type="dxa"/>
            <w:vAlign w:val="bottom"/>
          </w:tcPr>
          <w:p w14:paraId="0DCADDD9" w14:textId="77777777" w:rsidR="00AD62C6" w:rsidRPr="00C31E24" w:rsidRDefault="00AD62C6" w:rsidP="00A54A67">
            <w:pPr>
              <w:pStyle w:val="TAL"/>
            </w:pPr>
          </w:p>
        </w:tc>
      </w:tr>
      <w:tr w:rsidR="00AD62C6" w:rsidRPr="00C31E24" w14:paraId="5A4ED250" w14:textId="77777777" w:rsidTr="00A54A67">
        <w:tc>
          <w:tcPr>
            <w:tcW w:w="2709" w:type="dxa"/>
          </w:tcPr>
          <w:p w14:paraId="2CC80B10" w14:textId="77777777" w:rsidR="00AD62C6" w:rsidRPr="00C31E24" w:rsidDel="006C0DA3" w:rsidRDefault="00AD62C6" w:rsidP="00A54A67">
            <w:pPr>
              <w:pStyle w:val="TAL"/>
            </w:pPr>
            <w:r w:rsidRPr="00C31E24">
              <w:t xml:space="preserve">  User ID </w:t>
            </w:r>
          </w:p>
        </w:tc>
        <w:tc>
          <w:tcPr>
            <w:tcW w:w="2187" w:type="dxa"/>
          </w:tcPr>
          <w:p w14:paraId="115D33B7" w14:textId="77777777" w:rsidR="00AD62C6" w:rsidRPr="00C31E24" w:rsidRDefault="00AD62C6" w:rsidP="00A54A67">
            <w:pPr>
              <w:pStyle w:val="TAL"/>
            </w:pPr>
            <w:r w:rsidRPr="00C31E24">
              <w:t>px_MCVideo_ID_User_B</w:t>
            </w:r>
          </w:p>
        </w:tc>
        <w:tc>
          <w:tcPr>
            <w:tcW w:w="2187" w:type="dxa"/>
            <w:tcBorders>
              <w:top w:val="single" w:sz="4" w:space="0" w:color="auto"/>
              <w:bottom w:val="single" w:sz="4" w:space="0" w:color="auto"/>
            </w:tcBorders>
          </w:tcPr>
          <w:p w14:paraId="3F95B139" w14:textId="77777777" w:rsidR="00AD62C6" w:rsidRPr="00C31E24" w:rsidRDefault="00AD62C6" w:rsidP="00A54A67">
            <w:pPr>
              <w:pStyle w:val="TAL"/>
            </w:pPr>
          </w:p>
        </w:tc>
        <w:tc>
          <w:tcPr>
            <w:tcW w:w="1367" w:type="dxa"/>
          </w:tcPr>
          <w:p w14:paraId="6CBCA4F5" w14:textId="77777777" w:rsidR="00AD62C6" w:rsidRPr="00C31E24" w:rsidRDefault="00AD62C6" w:rsidP="00A54A67">
            <w:pPr>
              <w:pStyle w:val="TAL"/>
            </w:pPr>
          </w:p>
        </w:tc>
        <w:tc>
          <w:tcPr>
            <w:tcW w:w="1184" w:type="dxa"/>
            <w:vAlign w:val="bottom"/>
          </w:tcPr>
          <w:p w14:paraId="1C112F43" w14:textId="77777777" w:rsidR="00AD62C6" w:rsidRPr="00C31E24" w:rsidRDefault="00AD62C6" w:rsidP="00A54A67">
            <w:pPr>
              <w:pStyle w:val="TAL"/>
            </w:pPr>
          </w:p>
        </w:tc>
      </w:tr>
    </w:tbl>
    <w:p w14:paraId="1CE73103" w14:textId="77777777" w:rsidR="00AD62C6" w:rsidRPr="00C31E24" w:rsidRDefault="00AD62C6" w:rsidP="00AD62C6"/>
    <w:p w14:paraId="6C5013C8" w14:textId="77777777" w:rsidR="00AD62C6" w:rsidRPr="00C31E24" w:rsidRDefault="00AD62C6" w:rsidP="00AD62C6">
      <w:pPr>
        <w:pStyle w:val="TH"/>
      </w:pPr>
      <w:r w:rsidRPr="00C31E24">
        <w:t>Table 6.8.1.3.3-27: SIP BYE (step 29, Table 6.8.1.3.2-1; Step 1, TS 36.579-1 [2] Table 5.3.10.3-1)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AD62C6" w:rsidRPr="00C31E24" w14:paraId="2FE1B3B5" w14:textId="77777777" w:rsidTr="00A54A67">
        <w:tc>
          <w:tcPr>
            <w:tcW w:w="9645" w:type="dxa"/>
            <w:tcBorders>
              <w:top w:val="single" w:sz="4" w:space="0" w:color="auto"/>
              <w:left w:val="single" w:sz="4" w:space="0" w:color="auto"/>
              <w:bottom w:val="single" w:sz="4" w:space="0" w:color="auto"/>
              <w:right w:val="single" w:sz="4" w:space="0" w:color="auto"/>
            </w:tcBorders>
            <w:hideMark/>
          </w:tcPr>
          <w:p w14:paraId="5713DBBD" w14:textId="77777777" w:rsidR="00AD62C6" w:rsidRPr="00C31E24" w:rsidRDefault="00AD62C6" w:rsidP="00A54A67">
            <w:pPr>
              <w:pStyle w:val="TAL"/>
            </w:pPr>
            <w:r w:rsidRPr="00C31E24">
              <w:t>Derivation Path: TS 36.579-1, Table 5.5.2.2.1-1, condition MO_CALL</w:t>
            </w:r>
          </w:p>
        </w:tc>
      </w:tr>
    </w:tbl>
    <w:p w14:paraId="5B561BA8" w14:textId="77777777" w:rsidR="00AD62C6" w:rsidRPr="00C31E24" w:rsidRDefault="00AD62C6" w:rsidP="00784A32"/>
    <w:p w14:paraId="555D8D8C" w14:textId="77777777" w:rsidR="00784A32" w:rsidRPr="00C31E24" w:rsidRDefault="00784A32" w:rsidP="00784A32">
      <w:pPr>
        <w:pStyle w:val="Heading1"/>
      </w:pPr>
      <w:bookmarkStart w:id="802" w:name="_Toc52787597"/>
      <w:bookmarkStart w:id="803" w:name="_Toc52787779"/>
      <w:bookmarkStart w:id="804" w:name="_Toc75907001"/>
      <w:bookmarkStart w:id="805" w:name="_Toc75907338"/>
      <w:bookmarkStart w:id="806" w:name="_Toc84345742"/>
      <w:bookmarkStart w:id="807" w:name="_Toc99871307"/>
      <w:r w:rsidRPr="00C31E24">
        <w:t>7</w:t>
      </w:r>
      <w:r w:rsidRPr="00C31E24">
        <w:tab/>
        <w:t>Off-Network Test Scenarios</w:t>
      </w:r>
      <w:bookmarkEnd w:id="802"/>
      <w:bookmarkEnd w:id="803"/>
      <w:bookmarkEnd w:id="804"/>
      <w:bookmarkEnd w:id="805"/>
      <w:bookmarkEnd w:id="806"/>
      <w:bookmarkEnd w:id="807"/>
    </w:p>
    <w:p w14:paraId="010C0A8E" w14:textId="77777777" w:rsidR="00784A32" w:rsidRPr="00C31E24" w:rsidRDefault="00784A32" w:rsidP="00784A32">
      <w:r w:rsidRPr="00C31E24">
        <w:t>This feature is not specified in the present version of the document.</w:t>
      </w:r>
    </w:p>
    <w:p w14:paraId="45FDA321" w14:textId="77777777" w:rsidR="00784A32" w:rsidRPr="00C31E24" w:rsidRDefault="00784A32" w:rsidP="00784A32">
      <w:pPr>
        <w:pStyle w:val="Heading8"/>
      </w:pPr>
      <w:r w:rsidRPr="00C31E24">
        <w:br w:type="page"/>
      </w:r>
      <w:bookmarkStart w:id="808" w:name="_Toc52787598"/>
      <w:bookmarkStart w:id="809" w:name="_Toc52787780"/>
      <w:bookmarkStart w:id="810" w:name="_Toc75907002"/>
      <w:bookmarkStart w:id="811" w:name="_Toc75907339"/>
      <w:bookmarkStart w:id="812" w:name="_Toc84345743"/>
      <w:bookmarkStart w:id="813" w:name="_Toc99871308"/>
      <w:r w:rsidRPr="00C31E24">
        <w:t>Annex A (informative):</w:t>
      </w:r>
      <w:r w:rsidRPr="00C31E24">
        <w:br/>
        <w:t>Change history</w:t>
      </w:r>
      <w:bookmarkEnd w:id="808"/>
      <w:bookmarkEnd w:id="809"/>
      <w:bookmarkEnd w:id="810"/>
      <w:bookmarkEnd w:id="811"/>
      <w:bookmarkEnd w:id="812"/>
      <w:bookmarkEnd w:id="813"/>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784A32" w:rsidRPr="00C31E24" w14:paraId="40CF914E" w14:textId="77777777" w:rsidTr="00764DD4">
        <w:tc>
          <w:tcPr>
            <w:tcW w:w="800" w:type="dxa"/>
            <w:shd w:val="pct10" w:color="auto" w:fill="FFFFFF"/>
          </w:tcPr>
          <w:p w14:paraId="2E681603" w14:textId="77777777" w:rsidR="00784A32" w:rsidRPr="00C31E24" w:rsidRDefault="00784A32" w:rsidP="00354887">
            <w:pPr>
              <w:pStyle w:val="TAL"/>
              <w:rPr>
                <w:b/>
                <w:sz w:val="16"/>
              </w:rPr>
            </w:pPr>
            <w:r w:rsidRPr="00C31E24">
              <w:rPr>
                <w:b/>
                <w:sz w:val="16"/>
              </w:rPr>
              <w:t>Date</w:t>
            </w:r>
          </w:p>
        </w:tc>
        <w:tc>
          <w:tcPr>
            <w:tcW w:w="800" w:type="dxa"/>
            <w:shd w:val="pct10" w:color="auto" w:fill="FFFFFF"/>
          </w:tcPr>
          <w:p w14:paraId="6A213B0B" w14:textId="77777777" w:rsidR="00784A32" w:rsidRPr="00C31E24" w:rsidRDefault="00784A32" w:rsidP="00354887">
            <w:pPr>
              <w:pStyle w:val="TAL"/>
              <w:rPr>
                <w:b/>
                <w:sz w:val="16"/>
              </w:rPr>
            </w:pPr>
            <w:r w:rsidRPr="00C31E24">
              <w:rPr>
                <w:b/>
                <w:sz w:val="16"/>
              </w:rPr>
              <w:t>Meeting</w:t>
            </w:r>
          </w:p>
        </w:tc>
        <w:tc>
          <w:tcPr>
            <w:tcW w:w="1094" w:type="dxa"/>
            <w:shd w:val="pct10" w:color="auto" w:fill="FFFFFF"/>
          </w:tcPr>
          <w:p w14:paraId="17E2F98D" w14:textId="77777777" w:rsidR="00784A32" w:rsidRPr="00C31E24" w:rsidRDefault="00784A32" w:rsidP="00354887">
            <w:pPr>
              <w:pStyle w:val="TAL"/>
              <w:rPr>
                <w:b/>
                <w:sz w:val="16"/>
              </w:rPr>
            </w:pPr>
            <w:r w:rsidRPr="00C31E24">
              <w:rPr>
                <w:b/>
                <w:sz w:val="16"/>
              </w:rPr>
              <w:t>TDoc</w:t>
            </w:r>
          </w:p>
        </w:tc>
        <w:tc>
          <w:tcPr>
            <w:tcW w:w="567" w:type="dxa"/>
            <w:shd w:val="pct10" w:color="auto" w:fill="FFFFFF"/>
          </w:tcPr>
          <w:p w14:paraId="798C66EB" w14:textId="77777777" w:rsidR="00784A32" w:rsidRPr="00C31E24" w:rsidRDefault="00784A32" w:rsidP="00354887">
            <w:pPr>
              <w:pStyle w:val="TAL"/>
              <w:rPr>
                <w:b/>
                <w:sz w:val="16"/>
              </w:rPr>
            </w:pPr>
            <w:r w:rsidRPr="00C31E24">
              <w:rPr>
                <w:b/>
                <w:sz w:val="16"/>
              </w:rPr>
              <w:t>CR</w:t>
            </w:r>
          </w:p>
        </w:tc>
        <w:tc>
          <w:tcPr>
            <w:tcW w:w="283" w:type="dxa"/>
            <w:shd w:val="pct10" w:color="auto" w:fill="FFFFFF"/>
          </w:tcPr>
          <w:p w14:paraId="1A553744" w14:textId="77777777" w:rsidR="00784A32" w:rsidRPr="00C31E24" w:rsidRDefault="00784A32" w:rsidP="00354887">
            <w:pPr>
              <w:pStyle w:val="TAL"/>
              <w:rPr>
                <w:b/>
                <w:sz w:val="16"/>
              </w:rPr>
            </w:pPr>
            <w:r w:rsidRPr="00C31E24">
              <w:rPr>
                <w:b/>
                <w:sz w:val="16"/>
              </w:rPr>
              <w:t>Rev</w:t>
            </w:r>
          </w:p>
        </w:tc>
        <w:tc>
          <w:tcPr>
            <w:tcW w:w="425" w:type="dxa"/>
            <w:shd w:val="pct10" w:color="auto" w:fill="FFFFFF"/>
          </w:tcPr>
          <w:p w14:paraId="5235E2C6" w14:textId="77777777" w:rsidR="00784A32" w:rsidRPr="00C31E24" w:rsidRDefault="00784A32" w:rsidP="00354887">
            <w:pPr>
              <w:pStyle w:val="TAL"/>
              <w:rPr>
                <w:b/>
                <w:sz w:val="16"/>
              </w:rPr>
            </w:pPr>
            <w:r w:rsidRPr="00C31E24">
              <w:rPr>
                <w:b/>
                <w:sz w:val="16"/>
              </w:rPr>
              <w:t>Cat</w:t>
            </w:r>
          </w:p>
        </w:tc>
        <w:tc>
          <w:tcPr>
            <w:tcW w:w="4962" w:type="dxa"/>
            <w:shd w:val="pct10" w:color="auto" w:fill="FFFFFF"/>
          </w:tcPr>
          <w:p w14:paraId="7849B32C" w14:textId="77777777" w:rsidR="00784A32" w:rsidRPr="00C31E24" w:rsidRDefault="00784A32" w:rsidP="00354887">
            <w:pPr>
              <w:pStyle w:val="TAL"/>
              <w:rPr>
                <w:b/>
                <w:sz w:val="16"/>
              </w:rPr>
            </w:pPr>
            <w:r w:rsidRPr="00C31E24">
              <w:rPr>
                <w:b/>
                <w:sz w:val="16"/>
              </w:rPr>
              <w:t>Subject/Comment</w:t>
            </w:r>
          </w:p>
        </w:tc>
        <w:tc>
          <w:tcPr>
            <w:tcW w:w="708" w:type="dxa"/>
            <w:shd w:val="pct10" w:color="auto" w:fill="FFFFFF"/>
          </w:tcPr>
          <w:p w14:paraId="3E6B98BE" w14:textId="77777777" w:rsidR="00784A32" w:rsidRPr="00C31E24" w:rsidRDefault="00784A32" w:rsidP="00354887">
            <w:pPr>
              <w:pStyle w:val="TAL"/>
              <w:rPr>
                <w:b/>
                <w:sz w:val="16"/>
              </w:rPr>
            </w:pPr>
            <w:r w:rsidRPr="00C31E24">
              <w:rPr>
                <w:b/>
                <w:sz w:val="16"/>
              </w:rPr>
              <w:t>New version</w:t>
            </w:r>
          </w:p>
        </w:tc>
      </w:tr>
      <w:tr w:rsidR="00784A32" w:rsidRPr="00C31E24" w14:paraId="6712CBA0" w14:textId="77777777" w:rsidTr="00764DD4">
        <w:tc>
          <w:tcPr>
            <w:tcW w:w="800" w:type="dxa"/>
            <w:shd w:val="solid" w:color="FFFFFF" w:fill="auto"/>
          </w:tcPr>
          <w:p w14:paraId="760646D5" w14:textId="77777777" w:rsidR="00784A32" w:rsidRPr="00C31E24" w:rsidRDefault="00784A32" w:rsidP="000670FE">
            <w:pPr>
              <w:pStyle w:val="TAC"/>
              <w:jc w:val="left"/>
              <w:rPr>
                <w:sz w:val="16"/>
                <w:szCs w:val="16"/>
              </w:rPr>
            </w:pPr>
            <w:r w:rsidRPr="00C31E24">
              <w:rPr>
                <w:sz w:val="16"/>
                <w:szCs w:val="16"/>
              </w:rPr>
              <w:t>2018-08</w:t>
            </w:r>
          </w:p>
        </w:tc>
        <w:tc>
          <w:tcPr>
            <w:tcW w:w="800" w:type="dxa"/>
            <w:shd w:val="solid" w:color="FFFFFF" w:fill="auto"/>
          </w:tcPr>
          <w:p w14:paraId="69D84FFD" w14:textId="77777777" w:rsidR="00784A32" w:rsidRPr="00C31E24" w:rsidRDefault="00784A32" w:rsidP="000670FE">
            <w:pPr>
              <w:pStyle w:val="TAC"/>
              <w:jc w:val="left"/>
              <w:rPr>
                <w:sz w:val="16"/>
                <w:szCs w:val="16"/>
              </w:rPr>
            </w:pPr>
            <w:r w:rsidRPr="00C31E24">
              <w:rPr>
                <w:sz w:val="16"/>
                <w:szCs w:val="16"/>
              </w:rPr>
              <w:t>RAN5#80</w:t>
            </w:r>
          </w:p>
        </w:tc>
        <w:tc>
          <w:tcPr>
            <w:tcW w:w="1094" w:type="dxa"/>
            <w:shd w:val="solid" w:color="FFFFFF" w:fill="auto"/>
          </w:tcPr>
          <w:p w14:paraId="2A818B6E" w14:textId="77777777" w:rsidR="00784A32" w:rsidRPr="00C31E24" w:rsidRDefault="00784A32" w:rsidP="000670FE">
            <w:pPr>
              <w:pStyle w:val="TAC"/>
              <w:jc w:val="left"/>
              <w:rPr>
                <w:sz w:val="16"/>
                <w:szCs w:val="16"/>
              </w:rPr>
            </w:pPr>
            <w:r w:rsidRPr="00C31E24">
              <w:rPr>
                <w:sz w:val="16"/>
                <w:szCs w:val="16"/>
              </w:rPr>
              <w:t>R5-184607</w:t>
            </w:r>
          </w:p>
        </w:tc>
        <w:tc>
          <w:tcPr>
            <w:tcW w:w="567" w:type="dxa"/>
            <w:shd w:val="solid" w:color="FFFFFF" w:fill="auto"/>
          </w:tcPr>
          <w:p w14:paraId="46CED1BA" w14:textId="77777777" w:rsidR="00784A32" w:rsidRPr="00C31E24" w:rsidRDefault="00784A32" w:rsidP="008A5F41">
            <w:pPr>
              <w:pStyle w:val="TAL"/>
              <w:rPr>
                <w:sz w:val="16"/>
                <w:szCs w:val="16"/>
              </w:rPr>
            </w:pPr>
            <w:r w:rsidRPr="00C31E24">
              <w:rPr>
                <w:sz w:val="16"/>
                <w:szCs w:val="16"/>
              </w:rPr>
              <w:t>-</w:t>
            </w:r>
          </w:p>
        </w:tc>
        <w:tc>
          <w:tcPr>
            <w:tcW w:w="283" w:type="dxa"/>
            <w:shd w:val="solid" w:color="FFFFFF" w:fill="auto"/>
          </w:tcPr>
          <w:p w14:paraId="0750B373" w14:textId="77777777" w:rsidR="00784A32" w:rsidRPr="00C31E24" w:rsidRDefault="00784A32" w:rsidP="000670FE">
            <w:pPr>
              <w:pStyle w:val="TAR"/>
              <w:jc w:val="left"/>
              <w:rPr>
                <w:sz w:val="16"/>
                <w:szCs w:val="16"/>
              </w:rPr>
            </w:pPr>
            <w:r w:rsidRPr="00C31E24">
              <w:rPr>
                <w:sz w:val="16"/>
                <w:szCs w:val="16"/>
              </w:rPr>
              <w:t>-</w:t>
            </w:r>
          </w:p>
        </w:tc>
        <w:tc>
          <w:tcPr>
            <w:tcW w:w="425" w:type="dxa"/>
            <w:shd w:val="solid" w:color="FFFFFF" w:fill="auto"/>
          </w:tcPr>
          <w:p w14:paraId="3E010550" w14:textId="77777777" w:rsidR="00784A32" w:rsidRPr="00C31E24" w:rsidRDefault="00784A32" w:rsidP="000670FE">
            <w:pPr>
              <w:pStyle w:val="TAC"/>
              <w:jc w:val="left"/>
              <w:rPr>
                <w:sz w:val="16"/>
                <w:szCs w:val="16"/>
              </w:rPr>
            </w:pPr>
            <w:r w:rsidRPr="00C31E24">
              <w:rPr>
                <w:sz w:val="16"/>
                <w:szCs w:val="16"/>
              </w:rPr>
              <w:t>-</w:t>
            </w:r>
          </w:p>
        </w:tc>
        <w:tc>
          <w:tcPr>
            <w:tcW w:w="4962" w:type="dxa"/>
            <w:shd w:val="solid" w:color="FFFFFF" w:fill="auto"/>
          </w:tcPr>
          <w:p w14:paraId="4835B34A" w14:textId="77777777" w:rsidR="00784A32" w:rsidRPr="00C31E24" w:rsidRDefault="00784A32" w:rsidP="008A5F41">
            <w:pPr>
              <w:pStyle w:val="TAL"/>
              <w:rPr>
                <w:sz w:val="16"/>
                <w:szCs w:val="16"/>
              </w:rPr>
            </w:pPr>
            <w:r w:rsidRPr="00C31E24">
              <w:rPr>
                <w:sz w:val="16"/>
                <w:szCs w:val="16"/>
              </w:rPr>
              <w:t>Introduction of TS 36.579-6</w:t>
            </w:r>
          </w:p>
        </w:tc>
        <w:tc>
          <w:tcPr>
            <w:tcW w:w="708" w:type="dxa"/>
            <w:shd w:val="solid" w:color="FFFFFF" w:fill="auto"/>
          </w:tcPr>
          <w:p w14:paraId="4F2C06EF" w14:textId="77777777" w:rsidR="00784A32" w:rsidRPr="00C31E24" w:rsidRDefault="00784A32" w:rsidP="000670FE">
            <w:pPr>
              <w:pStyle w:val="TAC"/>
              <w:jc w:val="left"/>
              <w:rPr>
                <w:sz w:val="16"/>
                <w:szCs w:val="16"/>
              </w:rPr>
            </w:pPr>
            <w:r w:rsidRPr="00C31E24">
              <w:rPr>
                <w:sz w:val="16"/>
                <w:szCs w:val="16"/>
              </w:rPr>
              <w:t>0.0.2</w:t>
            </w:r>
          </w:p>
        </w:tc>
      </w:tr>
      <w:tr w:rsidR="00784A32" w:rsidRPr="00C31E24" w14:paraId="7C65D4B3" w14:textId="77777777" w:rsidTr="00764DD4">
        <w:tc>
          <w:tcPr>
            <w:tcW w:w="800" w:type="dxa"/>
            <w:shd w:val="solid" w:color="FFFFFF" w:fill="auto"/>
          </w:tcPr>
          <w:p w14:paraId="571A99EE" w14:textId="77777777" w:rsidR="00784A32" w:rsidRPr="00C31E24" w:rsidRDefault="00784A32" w:rsidP="000670FE">
            <w:pPr>
              <w:pStyle w:val="TAC"/>
              <w:jc w:val="left"/>
              <w:rPr>
                <w:sz w:val="16"/>
                <w:szCs w:val="16"/>
              </w:rPr>
            </w:pPr>
            <w:r w:rsidRPr="00C31E24">
              <w:rPr>
                <w:sz w:val="16"/>
                <w:szCs w:val="16"/>
              </w:rPr>
              <w:t>2018-08</w:t>
            </w:r>
          </w:p>
        </w:tc>
        <w:tc>
          <w:tcPr>
            <w:tcW w:w="800" w:type="dxa"/>
            <w:shd w:val="solid" w:color="FFFFFF" w:fill="auto"/>
          </w:tcPr>
          <w:p w14:paraId="32903360" w14:textId="77777777" w:rsidR="00784A32" w:rsidRPr="00C31E24" w:rsidRDefault="00784A32" w:rsidP="000670FE">
            <w:pPr>
              <w:pStyle w:val="TAC"/>
              <w:jc w:val="left"/>
              <w:rPr>
                <w:sz w:val="16"/>
                <w:szCs w:val="16"/>
              </w:rPr>
            </w:pPr>
            <w:r w:rsidRPr="00C31E24">
              <w:rPr>
                <w:sz w:val="16"/>
                <w:szCs w:val="16"/>
              </w:rPr>
              <w:t>RAN5#80</w:t>
            </w:r>
          </w:p>
        </w:tc>
        <w:tc>
          <w:tcPr>
            <w:tcW w:w="1094" w:type="dxa"/>
            <w:shd w:val="solid" w:color="FFFFFF" w:fill="auto"/>
          </w:tcPr>
          <w:p w14:paraId="610FC3A3" w14:textId="77777777" w:rsidR="00784A32" w:rsidRPr="00C31E24" w:rsidRDefault="00784A32" w:rsidP="000670FE">
            <w:pPr>
              <w:pStyle w:val="TAC"/>
              <w:jc w:val="left"/>
              <w:rPr>
                <w:sz w:val="16"/>
                <w:szCs w:val="16"/>
              </w:rPr>
            </w:pPr>
            <w:r w:rsidRPr="00C31E24">
              <w:rPr>
                <w:sz w:val="16"/>
                <w:szCs w:val="16"/>
              </w:rPr>
              <w:t>R5-184990</w:t>
            </w:r>
          </w:p>
        </w:tc>
        <w:tc>
          <w:tcPr>
            <w:tcW w:w="567" w:type="dxa"/>
            <w:shd w:val="solid" w:color="FFFFFF" w:fill="auto"/>
          </w:tcPr>
          <w:p w14:paraId="34D13548" w14:textId="77777777" w:rsidR="00784A32" w:rsidRPr="00C31E24" w:rsidRDefault="00784A32" w:rsidP="008A5F41">
            <w:pPr>
              <w:pStyle w:val="TAL"/>
              <w:rPr>
                <w:sz w:val="16"/>
                <w:szCs w:val="16"/>
              </w:rPr>
            </w:pPr>
            <w:r w:rsidRPr="00C31E24">
              <w:rPr>
                <w:sz w:val="16"/>
                <w:szCs w:val="16"/>
              </w:rPr>
              <w:t>-</w:t>
            </w:r>
          </w:p>
        </w:tc>
        <w:tc>
          <w:tcPr>
            <w:tcW w:w="283" w:type="dxa"/>
            <w:shd w:val="solid" w:color="FFFFFF" w:fill="auto"/>
          </w:tcPr>
          <w:p w14:paraId="58F5E8AA" w14:textId="77777777" w:rsidR="00784A32" w:rsidRPr="00C31E24" w:rsidRDefault="00784A32" w:rsidP="000670FE">
            <w:pPr>
              <w:pStyle w:val="TAR"/>
              <w:jc w:val="left"/>
              <w:rPr>
                <w:sz w:val="16"/>
                <w:szCs w:val="16"/>
              </w:rPr>
            </w:pPr>
            <w:r w:rsidRPr="00C31E24">
              <w:rPr>
                <w:sz w:val="16"/>
                <w:szCs w:val="16"/>
              </w:rPr>
              <w:t>-</w:t>
            </w:r>
          </w:p>
        </w:tc>
        <w:tc>
          <w:tcPr>
            <w:tcW w:w="425" w:type="dxa"/>
            <w:shd w:val="solid" w:color="FFFFFF" w:fill="auto"/>
          </w:tcPr>
          <w:p w14:paraId="6CEBB5F8" w14:textId="77777777" w:rsidR="00784A32" w:rsidRPr="00C31E24" w:rsidRDefault="00784A32" w:rsidP="000670FE">
            <w:pPr>
              <w:pStyle w:val="TAC"/>
              <w:jc w:val="left"/>
              <w:rPr>
                <w:sz w:val="16"/>
                <w:szCs w:val="16"/>
              </w:rPr>
            </w:pPr>
            <w:r w:rsidRPr="00C31E24">
              <w:rPr>
                <w:sz w:val="16"/>
                <w:szCs w:val="16"/>
              </w:rPr>
              <w:t>-</w:t>
            </w:r>
          </w:p>
        </w:tc>
        <w:tc>
          <w:tcPr>
            <w:tcW w:w="4962" w:type="dxa"/>
            <w:shd w:val="solid" w:color="FFFFFF" w:fill="auto"/>
          </w:tcPr>
          <w:p w14:paraId="29B0E0BC" w14:textId="77777777" w:rsidR="00784A32" w:rsidRPr="00C31E24" w:rsidRDefault="00784A32" w:rsidP="008A5F41">
            <w:pPr>
              <w:pStyle w:val="TAL"/>
              <w:rPr>
                <w:sz w:val="16"/>
                <w:szCs w:val="16"/>
              </w:rPr>
            </w:pPr>
            <w:r w:rsidRPr="00C31E24">
              <w:rPr>
                <w:sz w:val="16"/>
                <w:szCs w:val="16"/>
              </w:rPr>
              <w:t>New Test Case for 36.579-6 - 6.1.1.8</w:t>
            </w:r>
          </w:p>
        </w:tc>
        <w:tc>
          <w:tcPr>
            <w:tcW w:w="708" w:type="dxa"/>
            <w:shd w:val="solid" w:color="FFFFFF" w:fill="auto"/>
          </w:tcPr>
          <w:p w14:paraId="01AA46AC" w14:textId="77777777" w:rsidR="00784A32" w:rsidRPr="00C31E24" w:rsidRDefault="00784A32" w:rsidP="000670FE">
            <w:pPr>
              <w:pStyle w:val="TAC"/>
              <w:jc w:val="left"/>
              <w:rPr>
                <w:sz w:val="16"/>
                <w:szCs w:val="16"/>
              </w:rPr>
            </w:pPr>
            <w:r w:rsidRPr="00C31E24">
              <w:rPr>
                <w:sz w:val="16"/>
                <w:szCs w:val="16"/>
              </w:rPr>
              <w:t>0.0.3</w:t>
            </w:r>
          </w:p>
        </w:tc>
      </w:tr>
      <w:tr w:rsidR="00784A32" w:rsidRPr="00C31E24" w14:paraId="168214B2" w14:textId="77777777" w:rsidTr="00764DD4">
        <w:tc>
          <w:tcPr>
            <w:tcW w:w="800" w:type="dxa"/>
            <w:shd w:val="solid" w:color="FFFFFF" w:fill="auto"/>
          </w:tcPr>
          <w:p w14:paraId="699DDB46" w14:textId="77777777" w:rsidR="00784A32" w:rsidRPr="00C31E24" w:rsidRDefault="00784A32" w:rsidP="000670FE">
            <w:pPr>
              <w:pStyle w:val="TAC"/>
              <w:jc w:val="left"/>
              <w:rPr>
                <w:sz w:val="16"/>
                <w:szCs w:val="16"/>
              </w:rPr>
            </w:pPr>
            <w:r w:rsidRPr="00C31E24">
              <w:rPr>
                <w:sz w:val="16"/>
                <w:szCs w:val="16"/>
              </w:rPr>
              <w:t>2018-08</w:t>
            </w:r>
          </w:p>
        </w:tc>
        <w:tc>
          <w:tcPr>
            <w:tcW w:w="800" w:type="dxa"/>
            <w:shd w:val="solid" w:color="FFFFFF" w:fill="auto"/>
          </w:tcPr>
          <w:p w14:paraId="67F208BC" w14:textId="77777777" w:rsidR="00784A32" w:rsidRPr="00C31E24" w:rsidRDefault="00784A32" w:rsidP="000670FE">
            <w:pPr>
              <w:pStyle w:val="TAC"/>
              <w:jc w:val="left"/>
              <w:rPr>
                <w:sz w:val="16"/>
                <w:szCs w:val="16"/>
              </w:rPr>
            </w:pPr>
            <w:r w:rsidRPr="00C31E24">
              <w:rPr>
                <w:sz w:val="16"/>
                <w:szCs w:val="16"/>
              </w:rPr>
              <w:t>RAN5#80</w:t>
            </w:r>
          </w:p>
        </w:tc>
        <w:tc>
          <w:tcPr>
            <w:tcW w:w="1094" w:type="dxa"/>
            <w:shd w:val="solid" w:color="FFFFFF" w:fill="auto"/>
          </w:tcPr>
          <w:p w14:paraId="4B45FB3F" w14:textId="77777777" w:rsidR="00784A32" w:rsidRPr="00C31E24" w:rsidRDefault="00784A32" w:rsidP="000670FE">
            <w:pPr>
              <w:pStyle w:val="TAC"/>
              <w:jc w:val="left"/>
              <w:rPr>
                <w:sz w:val="16"/>
                <w:szCs w:val="16"/>
              </w:rPr>
            </w:pPr>
            <w:r w:rsidRPr="00C31E24">
              <w:rPr>
                <w:sz w:val="16"/>
                <w:szCs w:val="16"/>
              </w:rPr>
              <w:t>R5-185142</w:t>
            </w:r>
          </w:p>
        </w:tc>
        <w:tc>
          <w:tcPr>
            <w:tcW w:w="567" w:type="dxa"/>
            <w:shd w:val="solid" w:color="FFFFFF" w:fill="auto"/>
          </w:tcPr>
          <w:p w14:paraId="56C48FC1" w14:textId="77777777" w:rsidR="00784A32" w:rsidRPr="00C31E24" w:rsidRDefault="00784A32" w:rsidP="008A5F41">
            <w:pPr>
              <w:pStyle w:val="TAL"/>
              <w:rPr>
                <w:sz w:val="16"/>
                <w:szCs w:val="16"/>
              </w:rPr>
            </w:pPr>
            <w:r w:rsidRPr="00C31E24">
              <w:rPr>
                <w:sz w:val="16"/>
                <w:szCs w:val="16"/>
              </w:rPr>
              <w:t>-</w:t>
            </w:r>
          </w:p>
        </w:tc>
        <w:tc>
          <w:tcPr>
            <w:tcW w:w="283" w:type="dxa"/>
            <w:shd w:val="solid" w:color="FFFFFF" w:fill="auto"/>
          </w:tcPr>
          <w:p w14:paraId="4DCBC038" w14:textId="77777777" w:rsidR="00784A32" w:rsidRPr="00C31E24" w:rsidRDefault="00784A32" w:rsidP="000670FE">
            <w:pPr>
              <w:pStyle w:val="TAR"/>
              <w:jc w:val="left"/>
              <w:rPr>
                <w:sz w:val="16"/>
                <w:szCs w:val="16"/>
              </w:rPr>
            </w:pPr>
            <w:r w:rsidRPr="00C31E24">
              <w:rPr>
                <w:sz w:val="16"/>
                <w:szCs w:val="16"/>
              </w:rPr>
              <w:t>-</w:t>
            </w:r>
          </w:p>
        </w:tc>
        <w:tc>
          <w:tcPr>
            <w:tcW w:w="425" w:type="dxa"/>
            <w:shd w:val="solid" w:color="FFFFFF" w:fill="auto"/>
          </w:tcPr>
          <w:p w14:paraId="1C9A0DC5" w14:textId="77777777" w:rsidR="00784A32" w:rsidRPr="00C31E24" w:rsidRDefault="00784A32" w:rsidP="000670FE">
            <w:pPr>
              <w:pStyle w:val="TAC"/>
              <w:jc w:val="left"/>
              <w:rPr>
                <w:sz w:val="16"/>
                <w:szCs w:val="16"/>
              </w:rPr>
            </w:pPr>
            <w:r w:rsidRPr="00C31E24">
              <w:rPr>
                <w:sz w:val="16"/>
                <w:szCs w:val="16"/>
              </w:rPr>
              <w:t>-</w:t>
            </w:r>
          </w:p>
        </w:tc>
        <w:tc>
          <w:tcPr>
            <w:tcW w:w="4962" w:type="dxa"/>
            <w:shd w:val="solid" w:color="FFFFFF" w:fill="auto"/>
          </w:tcPr>
          <w:p w14:paraId="5D0F07D8" w14:textId="77777777" w:rsidR="00784A32" w:rsidRPr="00C31E24" w:rsidRDefault="00784A32" w:rsidP="008A5F41">
            <w:pPr>
              <w:pStyle w:val="TAL"/>
              <w:rPr>
                <w:sz w:val="16"/>
                <w:szCs w:val="16"/>
              </w:rPr>
            </w:pPr>
            <w:r w:rsidRPr="00C31E24">
              <w:rPr>
                <w:sz w:val="16"/>
                <w:szCs w:val="16"/>
              </w:rPr>
              <w:t>Draft TS 36.579-6 v003</w:t>
            </w:r>
          </w:p>
        </w:tc>
        <w:tc>
          <w:tcPr>
            <w:tcW w:w="708" w:type="dxa"/>
            <w:shd w:val="solid" w:color="FFFFFF" w:fill="auto"/>
          </w:tcPr>
          <w:p w14:paraId="24ACDC09" w14:textId="77777777" w:rsidR="00784A32" w:rsidRPr="00C31E24" w:rsidRDefault="00784A32" w:rsidP="000670FE">
            <w:pPr>
              <w:pStyle w:val="TAC"/>
              <w:jc w:val="left"/>
              <w:rPr>
                <w:sz w:val="16"/>
                <w:szCs w:val="16"/>
              </w:rPr>
            </w:pPr>
            <w:r w:rsidRPr="00C31E24">
              <w:rPr>
                <w:sz w:val="16"/>
                <w:szCs w:val="16"/>
              </w:rPr>
              <w:t>0.0.3</w:t>
            </w:r>
          </w:p>
        </w:tc>
      </w:tr>
      <w:tr w:rsidR="00784A32" w:rsidRPr="00C31E24" w14:paraId="2562622D" w14:textId="77777777" w:rsidTr="00764DD4">
        <w:tc>
          <w:tcPr>
            <w:tcW w:w="800" w:type="dxa"/>
            <w:shd w:val="solid" w:color="FFFFFF" w:fill="auto"/>
          </w:tcPr>
          <w:p w14:paraId="1760B8D3" w14:textId="77777777" w:rsidR="00784A32" w:rsidRPr="00C31E24" w:rsidRDefault="00784A32" w:rsidP="000670FE">
            <w:pPr>
              <w:pStyle w:val="TAC"/>
              <w:jc w:val="left"/>
              <w:rPr>
                <w:sz w:val="16"/>
                <w:szCs w:val="16"/>
              </w:rPr>
            </w:pPr>
            <w:r w:rsidRPr="00C31E24">
              <w:rPr>
                <w:sz w:val="16"/>
                <w:szCs w:val="16"/>
              </w:rPr>
              <w:t>2019-06</w:t>
            </w:r>
          </w:p>
        </w:tc>
        <w:tc>
          <w:tcPr>
            <w:tcW w:w="800" w:type="dxa"/>
            <w:shd w:val="solid" w:color="FFFFFF" w:fill="auto"/>
          </w:tcPr>
          <w:p w14:paraId="749F270E" w14:textId="77777777" w:rsidR="00784A32" w:rsidRPr="00C31E24" w:rsidRDefault="00784A32" w:rsidP="000670FE">
            <w:pPr>
              <w:pStyle w:val="TAC"/>
              <w:jc w:val="left"/>
              <w:rPr>
                <w:sz w:val="16"/>
                <w:szCs w:val="16"/>
              </w:rPr>
            </w:pPr>
            <w:r w:rsidRPr="00C31E24">
              <w:rPr>
                <w:sz w:val="16"/>
                <w:szCs w:val="16"/>
              </w:rPr>
              <w:t>RAN5#83</w:t>
            </w:r>
          </w:p>
        </w:tc>
        <w:tc>
          <w:tcPr>
            <w:tcW w:w="1094" w:type="dxa"/>
            <w:shd w:val="solid" w:color="FFFFFF" w:fill="auto"/>
          </w:tcPr>
          <w:p w14:paraId="18AA2AF7" w14:textId="77777777" w:rsidR="00784A32" w:rsidRPr="00C31E24" w:rsidRDefault="00784A32" w:rsidP="000670FE">
            <w:pPr>
              <w:pStyle w:val="TAC"/>
              <w:jc w:val="left"/>
              <w:rPr>
                <w:sz w:val="16"/>
                <w:szCs w:val="16"/>
              </w:rPr>
            </w:pPr>
            <w:r w:rsidRPr="00C31E24">
              <w:rPr>
                <w:sz w:val="16"/>
                <w:szCs w:val="16"/>
              </w:rPr>
              <w:t>R5-195214</w:t>
            </w:r>
          </w:p>
        </w:tc>
        <w:tc>
          <w:tcPr>
            <w:tcW w:w="567" w:type="dxa"/>
            <w:shd w:val="solid" w:color="FFFFFF" w:fill="auto"/>
          </w:tcPr>
          <w:p w14:paraId="533F0857" w14:textId="77777777" w:rsidR="00784A32" w:rsidRPr="00C31E24" w:rsidRDefault="00784A32" w:rsidP="008A5F41">
            <w:pPr>
              <w:pStyle w:val="TAL"/>
              <w:rPr>
                <w:sz w:val="16"/>
                <w:szCs w:val="16"/>
              </w:rPr>
            </w:pPr>
            <w:r w:rsidRPr="00C31E24">
              <w:rPr>
                <w:sz w:val="16"/>
                <w:szCs w:val="16"/>
              </w:rPr>
              <w:t>-</w:t>
            </w:r>
          </w:p>
        </w:tc>
        <w:tc>
          <w:tcPr>
            <w:tcW w:w="283" w:type="dxa"/>
            <w:shd w:val="solid" w:color="FFFFFF" w:fill="auto"/>
          </w:tcPr>
          <w:p w14:paraId="342FDDCE" w14:textId="77777777" w:rsidR="00784A32" w:rsidRPr="00C31E24" w:rsidRDefault="00784A32" w:rsidP="000670FE">
            <w:pPr>
              <w:pStyle w:val="TAR"/>
              <w:jc w:val="left"/>
              <w:rPr>
                <w:sz w:val="16"/>
                <w:szCs w:val="16"/>
              </w:rPr>
            </w:pPr>
            <w:r w:rsidRPr="00C31E24">
              <w:rPr>
                <w:sz w:val="16"/>
                <w:szCs w:val="16"/>
              </w:rPr>
              <w:t>-</w:t>
            </w:r>
          </w:p>
        </w:tc>
        <w:tc>
          <w:tcPr>
            <w:tcW w:w="425" w:type="dxa"/>
            <w:shd w:val="solid" w:color="FFFFFF" w:fill="auto"/>
          </w:tcPr>
          <w:p w14:paraId="2B5CE667" w14:textId="77777777" w:rsidR="00784A32" w:rsidRPr="00C31E24" w:rsidRDefault="00784A32" w:rsidP="000670FE">
            <w:pPr>
              <w:pStyle w:val="TAC"/>
              <w:jc w:val="left"/>
              <w:rPr>
                <w:sz w:val="16"/>
                <w:szCs w:val="16"/>
              </w:rPr>
            </w:pPr>
            <w:r w:rsidRPr="00C31E24">
              <w:rPr>
                <w:sz w:val="16"/>
                <w:szCs w:val="16"/>
              </w:rPr>
              <w:t>-</w:t>
            </w:r>
          </w:p>
        </w:tc>
        <w:tc>
          <w:tcPr>
            <w:tcW w:w="4962" w:type="dxa"/>
            <w:shd w:val="solid" w:color="FFFFFF" w:fill="auto"/>
          </w:tcPr>
          <w:p w14:paraId="25FFCA99" w14:textId="77777777" w:rsidR="00784A32" w:rsidRPr="00C31E24" w:rsidRDefault="00784A32" w:rsidP="008A5F41">
            <w:pPr>
              <w:pStyle w:val="TAL"/>
              <w:rPr>
                <w:sz w:val="16"/>
                <w:szCs w:val="16"/>
              </w:rPr>
            </w:pPr>
            <w:r w:rsidRPr="00C31E24">
              <w:rPr>
                <w:sz w:val="16"/>
                <w:szCs w:val="16"/>
              </w:rPr>
              <w:t>New TC for 36.579-6 - 6.1.1.3 Group Call Manual CO</w:t>
            </w:r>
          </w:p>
        </w:tc>
        <w:tc>
          <w:tcPr>
            <w:tcW w:w="708" w:type="dxa"/>
            <w:shd w:val="solid" w:color="FFFFFF" w:fill="auto"/>
          </w:tcPr>
          <w:p w14:paraId="610C0681" w14:textId="77777777" w:rsidR="00784A32" w:rsidRPr="00C31E24" w:rsidRDefault="00784A32" w:rsidP="000670FE">
            <w:pPr>
              <w:pStyle w:val="TAC"/>
              <w:jc w:val="left"/>
              <w:rPr>
                <w:sz w:val="16"/>
                <w:szCs w:val="16"/>
              </w:rPr>
            </w:pPr>
            <w:r w:rsidRPr="00C31E24">
              <w:rPr>
                <w:sz w:val="16"/>
                <w:szCs w:val="16"/>
              </w:rPr>
              <w:t>0.0.4</w:t>
            </w:r>
          </w:p>
        </w:tc>
      </w:tr>
      <w:tr w:rsidR="00784A32" w:rsidRPr="00C31E24" w14:paraId="6F000A2D" w14:textId="77777777" w:rsidTr="00764DD4">
        <w:tc>
          <w:tcPr>
            <w:tcW w:w="800" w:type="dxa"/>
            <w:shd w:val="solid" w:color="FFFFFF" w:fill="auto"/>
          </w:tcPr>
          <w:p w14:paraId="4A5D0D9F" w14:textId="77777777" w:rsidR="00784A32" w:rsidRPr="00C31E24" w:rsidRDefault="00784A32" w:rsidP="000670FE">
            <w:pPr>
              <w:pStyle w:val="TAC"/>
              <w:jc w:val="left"/>
              <w:rPr>
                <w:sz w:val="16"/>
                <w:szCs w:val="16"/>
              </w:rPr>
            </w:pPr>
            <w:r w:rsidRPr="00C31E24">
              <w:rPr>
                <w:sz w:val="16"/>
                <w:szCs w:val="16"/>
              </w:rPr>
              <w:t>2019-06</w:t>
            </w:r>
          </w:p>
        </w:tc>
        <w:tc>
          <w:tcPr>
            <w:tcW w:w="800" w:type="dxa"/>
            <w:shd w:val="solid" w:color="FFFFFF" w:fill="auto"/>
          </w:tcPr>
          <w:p w14:paraId="6EE06C38" w14:textId="77777777" w:rsidR="00784A32" w:rsidRPr="00C31E24" w:rsidRDefault="00784A32" w:rsidP="000670FE">
            <w:pPr>
              <w:pStyle w:val="TAC"/>
              <w:jc w:val="left"/>
              <w:rPr>
                <w:sz w:val="16"/>
                <w:szCs w:val="16"/>
              </w:rPr>
            </w:pPr>
            <w:r w:rsidRPr="00C31E24">
              <w:rPr>
                <w:sz w:val="16"/>
                <w:szCs w:val="16"/>
              </w:rPr>
              <w:t>RAN5#83</w:t>
            </w:r>
          </w:p>
        </w:tc>
        <w:tc>
          <w:tcPr>
            <w:tcW w:w="1094" w:type="dxa"/>
            <w:shd w:val="solid" w:color="FFFFFF" w:fill="auto"/>
          </w:tcPr>
          <w:p w14:paraId="32A489EB" w14:textId="77777777" w:rsidR="00784A32" w:rsidRPr="00C31E24" w:rsidRDefault="00784A32" w:rsidP="000670FE">
            <w:pPr>
              <w:pStyle w:val="TAC"/>
              <w:jc w:val="left"/>
              <w:rPr>
                <w:sz w:val="16"/>
                <w:szCs w:val="16"/>
              </w:rPr>
            </w:pPr>
            <w:r w:rsidRPr="00C31E24">
              <w:rPr>
                <w:sz w:val="16"/>
                <w:szCs w:val="16"/>
              </w:rPr>
              <w:t>R5-195215</w:t>
            </w:r>
          </w:p>
        </w:tc>
        <w:tc>
          <w:tcPr>
            <w:tcW w:w="567" w:type="dxa"/>
            <w:shd w:val="solid" w:color="FFFFFF" w:fill="auto"/>
          </w:tcPr>
          <w:p w14:paraId="6D4BD3A9" w14:textId="77777777" w:rsidR="00784A32" w:rsidRPr="00C31E24" w:rsidRDefault="00784A32" w:rsidP="008A5F41">
            <w:pPr>
              <w:pStyle w:val="TAL"/>
              <w:rPr>
                <w:sz w:val="16"/>
                <w:szCs w:val="16"/>
              </w:rPr>
            </w:pPr>
            <w:r w:rsidRPr="00C31E24">
              <w:rPr>
                <w:sz w:val="16"/>
                <w:szCs w:val="16"/>
              </w:rPr>
              <w:t>-</w:t>
            </w:r>
          </w:p>
        </w:tc>
        <w:tc>
          <w:tcPr>
            <w:tcW w:w="283" w:type="dxa"/>
            <w:shd w:val="solid" w:color="FFFFFF" w:fill="auto"/>
          </w:tcPr>
          <w:p w14:paraId="1103EBB0" w14:textId="77777777" w:rsidR="00784A32" w:rsidRPr="00C31E24" w:rsidRDefault="00784A32" w:rsidP="000670FE">
            <w:pPr>
              <w:pStyle w:val="TAR"/>
              <w:jc w:val="left"/>
              <w:rPr>
                <w:sz w:val="16"/>
                <w:szCs w:val="16"/>
              </w:rPr>
            </w:pPr>
            <w:r w:rsidRPr="00C31E24">
              <w:rPr>
                <w:sz w:val="16"/>
                <w:szCs w:val="16"/>
              </w:rPr>
              <w:t>-</w:t>
            </w:r>
          </w:p>
        </w:tc>
        <w:tc>
          <w:tcPr>
            <w:tcW w:w="425" w:type="dxa"/>
            <w:shd w:val="solid" w:color="FFFFFF" w:fill="auto"/>
          </w:tcPr>
          <w:p w14:paraId="5E758AFD" w14:textId="77777777" w:rsidR="00784A32" w:rsidRPr="00C31E24" w:rsidRDefault="00784A32" w:rsidP="000670FE">
            <w:pPr>
              <w:pStyle w:val="TAC"/>
              <w:jc w:val="left"/>
              <w:rPr>
                <w:sz w:val="16"/>
                <w:szCs w:val="16"/>
              </w:rPr>
            </w:pPr>
            <w:r w:rsidRPr="00C31E24">
              <w:rPr>
                <w:sz w:val="16"/>
                <w:szCs w:val="16"/>
              </w:rPr>
              <w:t>-</w:t>
            </w:r>
          </w:p>
        </w:tc>
        <w:tc>
          <w:tcPr>
            <w:tcW w:w="4962" w:type="dxa"/>
            <w:shd w:val="solid" w:color="FFFFFF" w:fill="auto"/>
          </w:tcPr>
          <w:p w14:paraId="5E61F3C2" w14:textId="77777777" w:rsidR="00784A32" w:rsidRPr="00C31E24" w:rsidRDefault="00784A32" w:rsidP="008A5F41">
            <w:pPr>
              <w:pStyle w:val="TAL"/>
              <w:rPr>
                <w:sz w:val="16"/>
                <w:szCs w:val="16"/>
              </w:rPr>
            </w:pPr>
            <w:r w:rsidRPr="00C31E24">
              <w:rPr>
                <w:sz w:val="16"/>
                <w:szCs w:val="16"/>
              </w:rPr>
              <w:t>New TC for 36.579-6 - 6.1.1.4 Group Call Manual CT</w:t>
            </w:r>
          </w:p>
        </w:tc>
        <w:tc>
          <w:tcPr>
            <w:tcW w:w="708" w:type="dxa"/>
            <w:shd w:val="solid" w:color="FFFFFF" w:fill="auto"/>
          </w:tcPr>
          <w:p w14:paraId="6ED1503C" w14:textId="77777777" w:rsidR="00784A32" w:rsidRPr="00C31E24" w:rsidRDefault="00784A32" w:rsidP="000670FE">
            <w:pPr>
              <w:pStyle w:val="TAC"/>
              <w:jc w:val="left"/>
              <w:rPr>
                <w:sz w:val="16"/>
                <w:szCs w:val="16"/>
              </w:rPr>
            </w:pPr>
            <w:r w:rsidRPr="00C31E24">
              <w:rPr>
                <w:sz w:val="16"/>
                <w:szCs w:val="16"/>
              </w:rPr>
              <w:t>0.0.4</w:t>
            </w:r>
          </w:p>
        </w:tc>
      </w:tr>
      <w:tr w:rsidR="00784A32" w:rsidRPr="00C31E24" w14:paraId="21916A56" w14:textId="77777777" w:rsidTr="00764DD4">
        <w:tc>
          <w:tcPr>
            <w:tcW w:w="800" w:type="dxa"/>
            <w:shd w:val="solid" w:color="FFFFFF" w:fill="auto"/>
          </w:tcPr>
          <w:p w14:paraId="6F934E44" w14:textId="77777777" w:rsidR="00784A32" w:rsidRPr="00C31E24" w:rsidRDefault="00784A32" w:rsidP="000670FE">
            <w:pPr>
              <w:pStyle w:val="TAC"/>
              <w:jc w:val="left"/>
              <w:rPr>
                <w:sz w:val="16"/>
                <w:szCs w:val="16"/>
              </w:rPr>
            </w:pPr>
            <w:r w:rsidRPr="00C31E24">
              <w:rPr>
                <w:sz w:val="16"/>
                <w:szCs w:val="16"/>
              </w:rPr>
              <w:t>2019-06</w:t>
            </w:r>
          </w:p>
        </w:tc>
        <w:tc>
          <w:tcPr>
            <w:tcW w:w="800" w:type="dxa"/>
            <w:shd w:val="solid" w:color="FFFFFF" w:fill="auto"/>
          </w:tcPr>
          <w:p w14:paraId="012E7287" w14:textId="77777777" w:rsidR="00784A32" w:rsidRPr="00C31E24" w:rsidRDefault="00784A32" w:rsidP="000670FE">
            <w:pPr>
              <w:pStyle w:val="TAC"/>
              <w:jc w:val="left"/>
              <w:rPr>
                <w:sz w:val="16"/>
                <w:szCs w:val="16"/>
              </w:rPr>
            </w:pPr>
            <w:r w:rsidRPr="00C31E24">
              <w:rPr>
                <w:sz w:val="16"/>
                <w:szCs w:val="16"/>
              </w:rPr>
              <w:t>RAN5#83</w:t>
            </w:r>
          </w:p>
        </w:tc>
        <w:tc>
          <w:tcPr>
            <w:tcW w:w="1094" w:type="dxa"/>
            <w:shd w:val="solid" w:color="FFFFFF" w:fill="auto"/>
          </w:tcPr>
          <w:p w14:paraId="6DEC6734" w14:textId="77777777" w:rsidR="00784A32" w:rsidRPr="00C31E24" w:rsidRDefault="00784A32" w:rsidP="000670FE">
            <w:pPr>
              <w:pStyle w:val="TAC"/>
              <w:jc w:val="left"/>
              <w:rPr>
                <w:sz w:val="16"/>
                <w:szCs w:val="16"/>
              </w:rPr>
            </w:pPr>
            <w:r w:rsidRPr="00C31E24">
              <w:rPr>
                <w:sz w:val="16"/>
                <w:szCs w:val="16"/>
              </w:rPr>
              <w:t>R5-194733</w:t>
            </w:r>
          </w:p>
        </w:tc>
        <w:tc>
          <w:tcPr>
            <w:tcW w:w="567" w:type="dxa"/>
            <w:shd w:val="solid" w:color="FFFFFF" w:fill="auto"/>
          </w:tcPr>
          <w:p w14:paraId="21401EA5" w14:textId="77777777" w:rsidR="00784A32" w:rsidRPr="00C31E24" w:rsidRDefault="00784A32" w:rsidP="008A5F41">
            <w:pPr>
              <w:pStyle w:val="TAL"/>
              <w:rPr>
                <w:sz w:val="16"/>
                <w:szCs w:val="16"/>
              </w:rPr>
            </w:pPr>
            <w:r w:rsidRPr="00C31E24">
              <w:rPr>
                <w:sz w:val="16"/>
                <w:szCs w:val="16"/>
              </w:rPr>
              <w:t>-</w:t>
            </w:r>
          </w:p>
        </w:tc>
        <w:tc>
          <w:tcPr>
            <w:tcW w:w="283" w:type="dxa"/>
            <w:shd w:val="solid" w:color="FFFFFF" w:fill="auto"/>
          </w:tcPr>
          <w:p w14:paraId="33E45C69" w14:textId="77777777" w:rsidR="00784A32" w:rsidRPr="00C31E24" w:rsidRDefault="00784A32" w:rsidP="000670FE">
            <w:pPr>
              <w:pStyle w:val="TAR"/>
              <w:jc w:val="left"/>
              <w:rPr>
                <w:sz w:val="16"/>
                <w:szCs w:val="16"/>
              </w:rPr>
            </w:pPr>
            <w:r w:rsidRPr="00C31E24">
              <w:rPr>
                <w:sz w:val="16"/>
                <w:szCs w:val="16"/>
              </w:rPr>
              <w:t>-</w:t>
            </w:r>
          </w:p>
        </w:tc>
        <w:tc>
          <w:tcPr>
            <w:tcW w:w="425" w:type="dxa"/>
            <w:shd w:val="solid" w:color="FFFFFF" w:fill="auto"/>
          </w:tcPr>
          <w:p w14:paraId="5AB9F206" w14:textId="77777777" w:rsidR="00784A32" w:rsidRPr="00C31E24" w:rsidRDefault="00784A32" w:rsidP="000670FE">
            <w:pPr>
              <w:pStyle w:val="TAC"/>
              <w:jc w:val="left"/>
              <w:rPr>
                <w:sz w:val="16"/>
                <w:szCs w:val="16"/>
              </w:rPr>
            </w:pPr>
            <w:r w:rsidRPr="00C31E24">
              <w:rPr>
                <w:sz w:val="16"/>
                <w:szCs w:val="16"/>
              </w:rPr>
              <w:t>-</w:t>
            </w:r>
          </w:p>
        </w:tc>
        <w:tc>
          <w:tcPr>
            <w:tcW w:w="4962" w:type="dxa"/>
            <w:shd w:val="solid" w:color="FFFFFF" w:fill="auto"/>
          </w:tcPr>
          <w:p w14:paraId="2A86ADC4" w14:textId="77777777" w:rsidR="00784A32" w:rsidRPr="00C31E24" w:rsidRDefault="00784A32" w:rsidP="008A5F41">
            <w:pPr>
              <w:pStyle w:val="TAL"/>
              <w:rPr>
                <w:sz w:val="16"/>
                <w:szCs w:val="16"/>
              </w:rPr>
            </w:pPr>
            <w:r w:rsidRPr="00C31E24">
              <w:rPr>
                <w:sz w:val="16"/>
                <w:szCs w:val="16"/>
              </w:rPr>
              <w:t>Draft TS 36.579-6 v004</w:t>
            </w:r>
          </w:p>
        </w:tc>
        <w:tc>
          <w:tcPr>
            <w:tcW w:w="708" w:type="dxa"/>
            <w:shd w:val="solid" w:color="FFFFFF" w:fill="auto"/>
          </w:tcPr>
          <w:p w14:paraId="0BC50D07" w14:textId="77777777" w:rsidR="00784A32" w:rsidRPr="00C31E24" w:rsidRDefault="00784A32" w:rsidP="000670FE">
            <w:pPr>
              <w:pStyle w:val="TAC"/>
              <w:jc w:val="left"/>
              <w:rPr>
                <w:sz w:val="16"/>
                <w:szCs w:val="16"/>
              </w:rPr>
            </w:pPr>
            <w:r w:rsidRPr="00C31E24">
              <w:rPr>
                <w:sz w:val="16"/>
                <w:szCs w:val="16"/>
              </w:rPr>
              <w:t>0.0.4</w:t>
            </w:r>
          </w:p>
        </w:tc>
      </w:tr>
      <w:tr w:rsidR="00784A32" w:rsidRPr="00C31E24" w14:paraId="11AFD6F1" w14:textId="77777777" w:rsidTr="00764DD4">
        <w:tc>
          <w:tcPr>
            <w:tcW w:w="800" w:type="dxa"/>
            <w:shd w:val="solid" w:color="FFFFFF" w:fill="auto"/>
          </w:tcPr>
          <w:p w14:paraId="62A91FD6" w14:textId="77777777" w:rsidR="00784A32" w:rsidRPr="00C31E24" w:rsidRDefault="00784A32" w:rsidP="000670FE">
            <w:pPr>
              <w:pStyle w:val="TAC"/>
              <w:jc w:val="left"/>
              <w:rPr>
                <w:sz w:val="16"/>
                <w:szCs w:val="16"/>
              </w:rPr>
            </w:pPr>
            <w:r w:rsidRPr="00C31E24">
              <w:rPr>
                <w:sz w:val="16"/>
                <w:szCs w:val="16"/>
              </w:rPr>
              <w:t>2019-09</w:t>
            </w:r>
          </w:p>
        </w:tc>
        <w:tc>
          <w:tcPr>
            <w:tcW w:w="800" w:type="dxa"/>
            <w:shd w:val="solid" w:color="FFFFFF" w:fill="auto"/>
          </w:tcPr>
          <w:p w14:paraId="0D37303C" w14:textId="77777777" w:rsidR="00784A32" w:rsidRPr="00C31E24" w:rsidRDefault="00784A32" w:rsidP="000670FE">
            <w:pPr>
              <w:pStyle w:val="TAC"/>
              <w:jc w:val="left"/>
              <w:rPr>
                <w:sz w:val="16"/>
                <w:szCs w:val="16"/>
              </w:rPr>
            </w:pPr>
            <w:r w:rsidRPr="00C31E24">
              <w:rPr>
                <w:sz w:val="16"/>
                <w:szCs w:val="16"/>
              </w:rPr>
              <w:t>RAN5#84</w:t>
            </w:r>
          </w:p>
        </w:tc>
        <w:tc>
          <w:tcPr>
            <w:tcW w:w="1094" w:type="dxa"/>
            <w:shd w:val="solid" w:color="FFFFFF" w:fill="auto"/>
          </w:tcPr>
          <w:p w14:paraId="194218F5" w14:textId="77777777" w:rsidR="00784A32" w:rsidRPr="00C31E24" w:rsidRDefault="00784A32" w:rsidP="000670FE">
            <w:pPr>
              <w:pStyle w:val="TAC"/>
              <w:jc w:val="left"/>
              <w:rPr>
                <w:sz w:val="16"/>
                <w:szCs w:val="16"/>
              </w:rPr>
            </w:pPr>
            <w:r w:rsidRPr="00C31E24">
              <w:rPr>
                <w:sz w:val="16"/>
                <w:szCs w:val="16"/>
              </w:rPr>
              <w:t>R5-196351</w:t>
            </w:r>
          </w:p>
        </w:tc>
        <w:tc>
          <w:tcPr>
            <w:tcW w:w="567" w:type="dxa"/>
            <w:shd w:val="solid" w:color="FFFFFF" w:fill="auto"/>
          </w:tcPr>
          <w:p w14:paraId="17C43A76" w14:textId="77777777" w:rsidR="00784A32" w:rsidRPr="00C31E24" w:rsidRDefault="00784A32" w:rsidP="008A5F41">
            <w:pPr>
              <w:pStyle w:val="TAL"/>
              <w:rPr>
                <w:sz w:val="16"/>
                <w:szCs w:val="16"/>
              </w:rPr>
            </w:pPr>
            <w:r w:rsidRPr="00C31E24">
              <w:rPr>
                <w:sz w:val="16"/>
                <w:szCs w:val="16"/>
              </w:rPr>
              <w:t>-</w:t>
            </w:r>
          </w:p>
        </w:tc>
        <w:tc>
          <w:tcPr>
            <w:tcW w:w="283" w:type="dxa"/>
            <w:shd w:val="solid" w:color="FFFFFF" w:fill="auto"/>
          </w:tcPr>
          <w:p w14:paraId="5E0370F8" w14:textId="77777777" w:rsidR="00784A32" w:rsidRPr="00C31E24" w:rsidRDefault="00784A32" w:rsidP="000670FE">
            <w:pPr>
              <w:pStyle w:val="TAR"/>
              <w:jc w:val="left"/>
              <w:rPr>
                <w:sz w:val="16"/>
                <w:szCs w:val="16"/>
              </w:rPr>
            </w:pPr>
            <w:r w:rsidRPr="00C31E24">
              <w:rPr>
                <w:sz w:val="16"/>
                <w:szCs w:val="16"/>
              </w:rPr>
              <w:t>-</w:t>
            </w:r>
          </w:p>
        </w:tc>
        <w:tc>
          <w:tcPr>
            <w:tcW w:w="425" w:type="dxa"/>
            <w:shd w:val="solid" w:color="FFFFFF" w:fill="auto"/>
          </w:tcPr>
          <w:p w14:paraId="4511CB76" w14:textId="77777777" w:rsidR="00784A32" w:rsidRPr="00C31E24" w:rsidRDefault="00784A32" w:rsidP="000670FE">
            <w:pPr>
              <w:pStyle w:val="TAC"/>
              <w:jc w:val="left"/>
              <w:rPr>
                <w:sz w:val="16"/>
                <w:szCs w:val="16"/>
              </w:rPr>
            </w:pPr>
            <w:r w:rsidRPr="00C31E24">
              <w:rPr>
                <w:sz w:val="16"/>
                <w:szCs w:val="16"/>
              </w:rPr>
              <w:t>-</w:t>
            </w:r>
          </w:p>
        </w:tc>
        <w:tc>
          <w:tcPr>
            <w:tcW w:w="4962" w:type="dxa"/>
            <w:shd w:val="solid" w:color="FFFFFF" w:fill="auto"/>
          </w:tcPr>
          <w:p w14:paraId="56B740E3" w14:textId="77777777" w:rsidR="00784A32" w:rsidRPr="00C31E24" w:rsidRDefault="00784A32" w:rsidP="008A5F41">
            <w:pPr>
              <w:pStyle w:val="TAL"/>
              <w:rPr>
                <w:sz w:val="16"/>
                <w:szCs w:val="16"/>
              </w:rPr>
            </w:pPr>
            <w:r w:rsidRPr="00C31E24">
              <w:rPr>
                <w:sz w:val="16"/>
                <w:szCs w:val="16"/>
              </w:rPr>
              <w:t>Draft TS 36.579-6 v010</w:t>
            </w:r>
          </w:p>
        </w:tc>
        <w:tc>
          <w:tcPr>
            <w:tcW w:w="708" w:type="dxa"/>
            <w:shd w:val="solid" w:color="FFFFFF" w:fill="auto"/>
          </w:tcPr>
          <w:p w14:paraId="4F412832" w14:textId="77777777" w:rsidR="00784A32" w:rsidRPr="00C31E24" w:rsidRDefault="00784A32" w:rsidP="000670FE">
            <w:pPr>
              <w:pStyle w:val="TAC"/>
              <w:jc w:val="left"/>
              <w:rPr>
                <w:sz w:val="16"/>
                <w:szCs w:val="16"/>
              </w:rPr>
            </w:pPr>
            <w:r w:rsidRPr="00C31E24">
              <w:rPr>
                <w:sz w:val="16"/>
                <w:szCs w:val="16"/>
              </w:rPr>
              <w:t>0.1.0</w:t>
            </w:r>
          </w:p>
        </w:tc>
      </w:tr>
      <w:tr w:rsidR="00784A32" w:rsidRPr="00C31E24" w14:paraId="24E6A7A4" w14:textId="77777777" w:rsidTr="00764DD4">
        <w:tc>
          <w:tcPr>
            <w:tcW w:w="800" w:type="dxa"/>
            <w:shd w:val="solid" w:color="FFFFFF" w:fill="auto"/>
          </w:tcPr>
          <w:p w14:paraId="21D587B0" w14:textId="77777777" w:rsidR="00784A32" w:rsidRPr="00C31E24" w:rsidRDefault="00784A32" w:rsidP="000670FE">
            <w:pPr>
              <w:pStyle w:val="TAC"/>
              <w:jc w:val="left"/>
              <w:rPr>
                <w:sz w:val="16"/>
                <w:szCs w:val="16"/>
              </w:rPr>
            </w:pPr>
            <w:r w:rsidRPr="00C31E24">
              <w:rPr>
                <w:sz w:val="16"/>
                <w:szCs w:val="16"/>
              </w:rPr>
              <w:t>2019-11</w:t>
            </w:r>
          </w:p>
        </w:tc>
        <w:tc>
          <w:tcPr>
            <w:tcW w:w="800" w:type="dxa"/>
            <w:shd w:val="solid" w:color="FFFFFF" w:fill="auto"/>
          </w:tcPr>
          <w:p w14:paraId="17C31DE4" w14:textId="77777777" w:rsidR="00784A32" w:rsidRPr="00C31E24" w:rsidRDefault="00784A32" w:rsidP="000670FE">
            <w:pPr>
              <w:pStyle w:val="TAC"/>
              <w:jc w:val="left"/>
              <w:rPr>
                <w:sz w:val="16"/>
                <w:szCs w:val="16"/>
              </w:rPr>
            </w:pPr>
            <w:r w:rsidRPr="00C31E24">
              <w:rPr>
                <w:sz w:val="16"/>
                <w:szCs w:val="16"/>
              </w:rPr>
              <w:t>RAN5#85</w:t>
            </w:r>
          </w:p>
        </w:tc>
        <w:tc>
          <w:tcPr>
            <w:tcW w:w="1094" w:type="dxa"/>
            <w:shd w:val="solid" w:color="FFFFFF" w:fill="auto"/>
          </w:tcPr>
          <w:p w14:paraId="335E7B16" w14:textId="77777777" w:rsidR="00784A32" w:rsidRPr="00C31E24" w:rsidRDefault="00784A32" w:rsidP="000670FE">
            <w:pPr>
              <w:pStyle w:val="TAC"/>
              <w:jc w:val="left"/>
              <w:rPr>
                <w:sz w:val="16"/>
                <w:szCs w:val="16"/>
              </w:rPr>
            </w:pPr>
            <w:r w:rsidRPr="00C31E24">
              <w:rPr>
                <w:sz w:val="16"/>
                <w:szCs w:val="16"/>
              </w:rPr>
              <w:t>R5-198828</w:t>
            </w:r>
          </w:p>
        </w:tc>
        <w:tc>
          <w:tcPr>
            <w:tcW w:w="567" w:type="dxa"/>
            <w:shd w:val="solid" w:color="FFFFFF" w:fill="auto"/>
          </w:tcPr>
          <w:p w14:paraId="4AA4CADE" w14:textId="77777777" w:rsidR="00784A32" w:rsidRPr="00C31E24" w:rsidRDefault="00784A32" w:rsidP="008A5F41">
            <w:pPr>
              <w:pStyle w:val="TAL"/>
              <w:rPr>
                <w:sz w:val="16"/>
                <w:szCs w:val="16"/>
              </w:rPr>
            </w:pPr>
            <w:r w:rsidRPr="00C31E24">
              <w:rPr>
                <w:sz w:val="16"/>
                <w:szCs w:val="16"/>
              </w:rPr>
              <w:t>-</w:t>
            </w:r>
          </w:p>
        </w:tc>
        <w:tc>
          <w:tcPr>
            <w:tcW w:w="283" w:type="dxa"/>
            <w:shd w:val="solid" w:color="FFFFFF" w:fill="auto"/>
          </w:tcPr>
          <w:p w14:paraId="2F077241" w14:textId="77777777" w:rsidR="00784A32" w:rsidRPr="00C31E24" w:rsidRDefault="00784A32" w:rsidP="000670FE">
            <w:pPr>
              <w:pStyle w:val="TAR"/>
              <w:jc w:val="left"/>
              <w:rPr>
                <w:sz w:val="16"/>
                <w:szCs w:val="16"/>
              </w:rPr>
            </w:pPr>
            <w:r w:rsidRPr="00C31E24">
              <w:rPr>
                <w:sz w:val="16"/>
                <w:szCs w:val="16"/>
              </w:rPr>
              <w:t>-</w:t>
            </w:r>
          </w:p>
        </w:tc>
        <w:tc>
          <w:tcPr>
            <w:tcW w:w="425" w:type="dxa"/>
            <w:shd w:val="solid" w:color="FFFFFF" w:fill="auto"/>
          </w:tcPr>
          <w:p w14:paraId="4BB6E5A7" w14:textId="77777777" w:rsidR="00784A32" w:rsidRPr="00C31E24" w:rsidRDefault="00784A32" w:rsidP="000670FE">
            <w:pPr>
              <w:pStyle w:val="TAC"/>
              <w:jc w:val="left"/>
              <w:rPr>
                <w:sz w:val="16"/>
                <w:szCs w:val="16"/>
              </w:rPr>
            </w:pPr>
            <w:r w:rsidRPr="00C31E24">
              <w:rPr>
                <w:sz w:val="16"/>
                <w:szCs w:val="16"/>
              </w:rPr>
              <w:t>-</w:t>
            </w:r>
          </w:p>
        </w:tc>
        <w:tc>
          <w:tcPr>
            <w:tcW w:w="4962" w:type="dxa"/>
            <w:shd w:val="solid" w:color="FFFFFF" w:fill="auto"/>
          </w:tcPr>
          <w:p w14:paraId="429520CB" w14:textId="77777777" w:rsidR="00784A32" w:rsidRPr="00C31E24" w:rsidRDefault="00784A32" w:rsidP="008A5F41">
            <w:pPr>
              <w:pStyle w:val="TAL"/>
              <w:rPr>
                <w:sz w:val="16"/>
                <w:szCs w:val="16"/>
              </w:rPr>
            </w:pPr>
            <w:r w:rsidRPr="00C31E24">
              <w:rPr>
                <w:sz w:val="16"/>
                <w:szCs w:val="16"/>
              </w:rPr>
              <w:t>Draft TS 36.579-6 v0.2.1</w:t>
            </w:r>
          </w:p>
        </w:tc>
        <w:tc>
          <w:tcPr>
            <w:tcW w:w="708" w:type="dxa"/>
            <w:shd w:val="solid" w:color="FFFFFF" w:fill="auto"/>
          </w:tcPr>
          <w:p w14:paraId="6E17DF83" w14:textId="77777777" w:rsidR="00784A32" w:rsidRPr="00C31E24" w:rsidRDefault="00784A32" w:rsidP="000670FE">
            <w:pPr>
              <w:pStyle w:val="TAC"/>
              <w:jc w:val="left"/>
              <w:rPr>
                <w:sz w:val="16"/>
                <w:szCs w:val="16"/>
              </w:rPr>
            </w:pPr>
            <w:r w:rsidRPr="00C31E24">
              <w:rPr>
                <w:sz w:val="16"/>
                <w:szCs w:val="16"/>
              </w:rPr>
              <w:t>0.2.1</w:t>
            </w:r>
          </w:p>
        </w:tc>
      </w:tr>
      <w:tr w:rsidR="00784A32" w:rsidRPr="00C31E24" w14:paraId="640FC1E8" w14:textId="77777777" w:rsidTr="00764DD4">
        <w:tc>
          <w:tcPr>
            <w:tcW w:w="800" w:type="dxa"/>
            <w:shd w:val="solid" w:color="FFFFFF" w:fill="auto"/>
          </w:tcPr>
          <w:p w14:paraId="3FBA0C94" w14:textId="77777777" w:rsidR="00784A32" w:rsidRPr="00C31E24" w:rsidRDefault="00784A32" w:rsidP="000670FE">
            <w:pPr>
              <w:pStyle w:val="TAC"/>
              <w:jc w:val="left"/>
              <w:rPr>
                <w:sz w:val="16"/>
                <w:szCs w:val="16"/>
              </w:rPr>
            </w:pPr>
            <w:r w:rsidRPr="00C31E24">
              <w:rPr>
                <w:sz w:val="16"/>
                <w:szCs w:val="16"/>
              </w:rPr>
              <w:t>2020-0</w:t>
            </w:r>
            <w:r w:rsidR="00CC25D8" w:rsidRPr="00C31E24">
              <w:rPr>
                <w:sz w:val="16"/>
                <w:szCs w:val="16"/>
              </w:rPr>
              <w:t>5</w:t>
            </w:r>
          </w:p>
        </w:tc>
        <w:tc>
          <w:tcPr>
            <w:tcW w:w="800" w:type="dxa"/>
            <w:shd w:val="solid" w:color="FFFFFF" w:fill="auto"/>
          </w:tcPr>
          <w:p w14:paraId="5F8166FA" w14:textId="050CD580" w:rsidR="00784A32" w:rsidRPr="00C31E24" w:rsidRDefault="00784A32" w:rsidP="000670FE">
            <w:pPr>
              <w:pStyle w:val="TAC"/>
              <w:jc w:val="left"/>
              <w:rPr>
                <w:sz w:val="16"/>
                <w:szCs w:val="16"/>
              </w:rPr>
            </w:pPr>
            <w:r w:rsidRPr="00C31E24">
              <w:rPr>
                <w:sz w:val="16"/>
                <w:szCs w:val="16"/>
              </w:rPr>
              <w:t>RAN5#8</w:t>
            </w:r>
            <w:r w:rsidR="00522C29" w:rsidRPr="00C31E24">
              <w:rPr>
                <w:sz w:val="16"/>
                <w:szCs w:val="16"/>
              </w:rPr>
              <w:t>8</w:t>
            </w:r>
          </w:p>
        </w:tc>
        <w:tc>
          <w:tcPr>
            <w:tcW w:w="1094" w:type="dxa"/>
            <w:shd w:val="solid" w:color="FFFFFF" w:fill="auto"/>
          </w:tcPr>
          <w:p w14:paraId="02585D2A" w14:textId="77777777" w:rsidR="00784A32" w:rsidRPr="00C31E24" w:rsidRDefault="00784A32" w:rsidP="000670FE">
            <w:pPr>
              <w:pStyle w:val="TAC"/>
              <w:jc w:val="left"/>
              <w:rPr>
                <w:sz w:val="16"/>
                <w:szCs w:val="16"/>
              </w:rPr>
            </w:pPr>
            <w:r w:rsidRPr="00C31E24">
              <w:rPr>
                <w:sz w:val="16"/>
                <w:szCs w:val="16"/>
              </w:rPr>
              <w:t>R5-202050</w:t>
            </w:r>
          </w:p>
        </w:tc>
        <w:tc>
          <w:tcPr>
            <w:tcW w:w="567" w:type="dxa"/>
            <w:shd w:val="solid" w:color="FFFFFF" w:fill="auto"/>
          </w:tcPr>
          <w:p w14:paraId="12FACDA8" w14:textId="77777777" w:rsidR="00784A32" w:rsidRPr="00C31E24" w:rsidRDefault="00784A32" w:rsidP="008A5F41">
            <w:pPr>
              <w:pStyle w:val="TAL"/>
              <w:rPr>
                <w:sz w:val="16"/>
                <w:szCs w:val="16"/>
              </w:rPr>
            </w:pPr>
            <w:r w:rsidRPr="00C31E24">
              <w:rPr>
                <w:sz w:val="16"/>
                <w:szCs w:val="16"/>
              </w:rPr>
              <w:t>-</w:t>
            </w:r>
          </w:p>
        </w:tc>
        <w:tc>
          <w:tcPr>
            <w:tcW w:w="283" w:type="dxa"/>
            <w:shd w:val="solid" w:color="FFFFFF" w:fill="auto"/>
          </w:tcPr>
          <w:p w14:paraId="3AB05EC1" w14:textId="77777777" w:rsidR="00784A32" w:rsidRPr="00C31E24" w:rsidRDefault="00784A32" w:rsidP="000670FE">
            <w:pPr>
              <w:pStyle w:val="TAR"/>
              <w:jc w:val="left"/>
              <w:rPr>
                <w:sz w:val="16"/>
                <w:szCs w:val="16"/>
              </w:rPr>
            </w:pPr>
            <w:r w:rsidRPr="00C31E24">
              <w:rPr>
                <w:sz w:val="16"/>
                <w:szCs w:val="16"/>
              </w:rPr>
              <w:t>-</w:t>
            </w:r>
          </w:p>
        </w:tc>
        <w:tc>
          <w:tcPr>
            <w:tcW w:w="425" w:type="dxa"/>
            <w:shd w:val="solid" w:color="FFFFFF" w:fill="auto"/>
          </w:tcPr>
          <w:p w14:paraId="1B2FEFDA" w14:textId="77777777" w:rsidR="00784A32" w:rsidRPr="00C31E24" w:rsidRDefault="00784A32" w:rsidP="000670FE">
            <w:pPr>
              <w:pStyle w:val="TAC"/>
              <w:jc w:val="left"/>
              <w:rPr>
                <w:sz w:val="16"/>
                <w:szCs w:val="16"/>
              </w:rPr>
            </w:pPr>
            <w:r w:rsidRPr="00C31E24">
              <w:rPr>
                <w:sz w:val="16"/>
                <w:szCs w:val="16"/>
              </w:rPr>
              <w:t>-</w:t>
            </w:r>
          </w:p>
        </w:tc>
        <w:tc>
          <w:tcPr>
            <w:tcW w:w="4962" w:type="dxa"/>
            <w:shd w:val="solid" w:color="FFFFFF" w:fill="auto"/>
          </w:tcPr>
          <w:p w14:paraId="19113A97" w14:textId="77777777" w:rsidR="00784A32" w:rsidRPr="00C31E24" w:rsidRDefault="00784A32" w:rsidP="008A5F41">
            <w:pPr>
              <w:pStyle w:val="TAL"/>
              <w:rPr>
                <w:sz w:val="16"/>
                <w:szCs w:val="16"/>
              </w:rPr>
            </w:pPr>
            <w:r w:rsidRPr="00C31E24">
              <w:rPr>
                <w:sz w:val="16"/>
                <w:szCs w:val="16"/>
              </w:rPr>
              <w:t>Draft TS 36.579-6 v0.3.0</w:t>
            </w:r>
          </w:p>
        </w:tc>
        <w:tc>
          <w:tcPr>
            <w:tcW w:w="708" w:type="dxa"/>
            <w:shd w:val="solid" w:color="FFFFFF" w:fill="auto"/>
          </w:tcPr>
          <w:p w14:paraId="450175C4" w14:textId="77777777" w:rsidR="00784A32" w:rsidRPr="00C31E24" w:rsidRDefault="00784A32" w:rsidP="000670FE">
            <w:pPr>
              <w:pStyle w:val="TAC"/>
              <w:jc w:val="left"/>
              <w:rPr>
                <w:sz w:val="16"/>
                <w:szCs w:val="16"/>
              </w:rPr>
            </w:pPr>
            <w:r w:rsidRPr="00C31E24">
              <w:rPr>
                <w:sz w:val="16"/>
                <w:szCs w:val="16"/>
              </w:rPr>
              <w:t>0.3.0</w:t>
            </w:r>
          </w:p>
        </w:tc>
      </w:tr>
      <w:tr w:rsidR="007771CC" w:rsidRPr="00C31E24" w14:paraId="6BAF65E5" w14:textId="77777777" w:rsidTr="00764DD4">
        <w:tc>
          <w:tcPr>
            <w:tcW w:w="800" w:type="dxa"/>
            <w:shd w:val="solid" w:color="FFFFFF" w:fill="auto"/>
          </w:tcPr>
          <w:p w14:paraId="4B8EDC17" w14:textId="77777777" w:rsidR="007771CC" w:rsidRPr="00C31E24" w:rsidRDefault="007771CC" w:rsidP="000670FE">
            <w:pPr>
              <w:pStyle w:val="TAC"/>
              <w:jc w:val="left"/>
              <w:rPr>
                <w:sz w:val="16"/>
                <w:szCs w:val="16"/>
              </w:rPr>
            </w:pPr>
            <w:r w:rsidRPr="00C31E24">
              <w:rPr>
                <w:sz w:val="16"/>
                <w:szCs w:val="16"/>
              </w:rPr>
              <w:t>2020-07</w:t>
            </w:r>
          </w:p>
        </w:tc>
        <w:tc>
          <w:tcPr>
            <w:tcW w:w="800" w:type="dxa"/>
            <w:shd w:val="solid" w:color="FFFFFF" w:fill="auto"/>
          </w:tcPr>
          <w:p w14:paraId="429E2D08" w14:textId="58673962" w:rsidR="007771CC" w:rsidRPr="00C31E24" w:rsidRDefault="007771CC" w:rsidP="000670FE">
            <w:pPr>
              <w:pStyle w:val="TAC"/>
              <w:jc w:val="left"/>
              <w:rPr>
                <w:sz w:val="16"/>
                <w:szCs w:val="16"/>
              </w:rPr>
            </w:pPr>
            <w:r w:rsidRPr="00C31E24">
              <w:rPr>
                <w:sz w:val="16"/>
                <w:szCs w:val="16"/>
              </w:rPr>
              <w:t>RAN#8</w:t>
            </w:r>
            <w:r w:rsidR="00522C29" w:rsidRPr="00C31E24">
              <w:rPr>
                <w:sz w:val="16"/>
                <w:szCs w:val="16"/>
              </w:rPr>
              <w:t>9</w:t>
            </w:r>
          </w:p>
        </w:tc>
        <w:tc>
          <w:tcPr>
            <w:tcW w:w="1094" w:type="dxa"/>
            <w:shd w:val="solid" w:color="FFFFFF" w:fill="auto"/>
          </w:tcPr>
          <w:p w14:paraId="49325B1B" w14:textId="77777777" w:rsidR="007771CC" w:rsidRPr="00C31E24" w:rsidRDefault="007771CC" w:rsidP="000670FE">
            <w:pPr>
              <w:pStyle w:val="TAC"/>
              <w:jc w:val="left"/>
              <w:rPr>
                <w:sz w:val="16"/>
                <w:szCs w:val="16"/>
              </w:rPr>
            </w:pPr>
            <w:r w:rsidRPr="00C31E24">
              <w:rPr>
                <w:sz w:val="16"/>
                <w:szCs w:val="16"/>
              </w:rPr>
              <w:t>RP-200716</w:t>
            </w:r>
          </w:p>
        </w:tc>
        <w:tc>
          <w:tcPr>
            <w:tcW w:w="567" w:type="dxa"/>
            <w:shd w:val="solid" w:color="FFFFFF" w:fill="auto"/>
          </w:tcPr>
          <w:p w14:paraId="2BDDF46D" w14:textId="77777777" w:rsidR="007771CC" w:rsidRPr="00C31E24" w:rsidRDefault="007771CC" w:rsidP="008A5F41">
            <w:pPr>
              <w:pStyle w:val="TAL"/>
              <w:rPr>
                <w:sz w:val="16"/>
                <w:szCs w:val="16"/>
              </w:rPr>
            </w:pPr>
            <w:r w:rsidRPr="00C31E24">
              <w:rPr>
                <w:sz w:val="16"/>
                <w:szCs w:val="16"/>
              </w:rPr>
              <w:t>-</w:t>
            </w:r>
          </w:p>
        </w:tc>
        <w:tc>
          <w:tcPr>
            <w:tcW w:w="283" w:type="dxa"/>
            <w:shd w:val="solid" w:color="FFFFFF" w:fill="auto"/>
          </w:tcPr>
          <w:p w14:paraId="7CF6B65C" w14:textId="77777777" w:rsidR="007771CC" w:rsidRPr="00C31E24" w:rsidRDefault="007771CC" w:rsidP="000670FE">
            <w:pPr>
              <w:pStyle w:val="TAR"/>
              <w:jc w:val="left"/>
              <w:rPr>
                <w:sz w:val="16"/>
                <w:szCs w:val="16"/>
              </w:rPr>
            </w:pPr>
            <w:r w:rsidRPr="00C31E24">
              <w:rPr>
                <w:sz w:val="16"/>
                <w:szCs w:val="16"/>
              </w:rPr>
              <w:t>-</w:t>
            </w:r>
          </w:p>
        </w:tc>
        <w:tc>
          <w:tcPr>
            <w:tcW w:w="425" w:type="dxa"/>
            <w:shd w:val="solid" w:color="FFFFFF" w:fill="auto"/>
          </w:tcPr>
          <w:p w14:paraId="1FBEF38A" w14:textId="77777777" w:rsidR="007771CC" w:rsidRPr="00C31E24" w:rsidRDefault="007771CC" w:rsidP="000670FE">
            <w:pPr>
              <w:pStyle w:val="TAC"/>
              <w:jc w:val="left"/>
              <w:rPr>
                <w:sz w:val="16"/>
                <w:szCs w:val="16"/>
              </w:rPr>
            </w:pPr>
            <w:r w:rsidRPr="00C31E24">
              <w:rPr>
                <w:sz w:val="16"/>
                <w:szCs w:val="16"/>
              </w:rPr>
              <w:t>-</w:t>
            </w:r>
          </w:p>
        </w:tc>
        <w:tc>
          <w:tcPr>
            <w:tcW w:w="4962" w:type="dxa"/>
            <w:shd w:val="solid" w:color="FFFFFF" w:fill="auto"/>
          </w:tcPr>
          <w:p w14:paraId="7B91C261" w14:textId="77777777" w:rsidR="007771CC" w:rsidRPr="00C31E24" w:rsidRDefault="007771CC" w:rsidP="008A5F41">
            <w:pPr>
              <w:pStyle w:val="TAL"/>
              <w:rPr>
                <w:sz w:val="16"/>
                <w:szCs w:val="16"/>
              </w:rPr>
            </w:pPr>
            <w:r w:rsidRPr="00C31E24">
              <w:rPr>
                <w:sz w:val="16"/>
                <w:szCs w:val="16"/>
              </w:rPr>
              <w:t>Draft version for information purposes to the RAN Plenary</w:t>
            </w:r>
          </w:p>
        </w:tc>
        <w:tc>
          <w:tcPr>
            <w:tcW w:w="708" w:type="dxa"/>
            <w:shd w:val="solid" w:color="FFFFFF" w:fill="auto"/>
          </w:tcPr>
          <w:p w14:paraId="21DB0DDC" w14:textId="77777777" w:rsidR="007771CC" w:rsidRPr="00C31E24" w:rsidRDefault="007771CC" w:rsidP="000670FE">
            <w:pPr>
              <w:pStyle w:val="TAC"/>
              <w:jc w:val="left"/>
              <w:rPr>
                <w:sz w:val="16"/>
                <w:szCs w:val="16"/>
              </w:rPr>
            </w:pPr>
            <w:r w:rsidRPr="00C31E24">
              <w:rPr>
                <w:sz w:val="16"/>
                <w:szCs w:val="16"/>
              </w:rPr>
              <w:t>1.0.0</w:t>
            </w:r>
          </w:p>
        </w:tc>
      </w:tr>
      <w:tr w:rsidR="004144A6" w:rsidRPr="00C31E24" w14:paraId="1C8C3DD6" w14:textId="77777777" w:rsidTr="00764DD4">
        <w:tc>
          <w:tcPr>
            <w:tcW w:w="800" w:type="dxa"/>
            <w:shd w:val="solid" w:color="FFFFFF" w:fill="auto"/>
          </w:tcPr>
          <w:p w14:paraId="42E4EC24" w14:textId="77777777" w:rsidR="004144A6" w:rsidRPr="00C31E24" w:rsidRDefault="004144A6" w:rsidP="000670FE">
            <w:pPr>
              <w:pStyle w:val="TAC"/>
              <w:jc w:val="left"/>
              <w:rPr>
                <w:sz w:val="16"/>
                <w:szCs w:val="16"/>
              </w:rPr>
            </w:pPr>
            <w:r w:rsidRPr="00C31E24">
              <w:rPr>
                <w:sz w:val="16"/>
                <w:szCs w:val="16"/>
              </w:rPr>
              <w:t>2020-08</w:t>
            </w:r>
          </w:p>
        </w:tc>
        <w:tc>
          <w:tcPr>
            <w:tcW w:w="800" w:type="dxa"/>
            <w:shd w:val="solid" w:color="FFFFFF" w:fill="auto"/>
          </w:tcPr>
          <w:p w14:paraId="6343F4EC" w14:textId="0B11530D" w:rsidR="004144A6" w:rsidRPr="00C31E24" w:rsidRDefault="004144A6" w:rsidP="000670FE">
            <w:pPr>
              <w:pStyle w:val="TAC"/>
              <w:jc w:val="left"/>
              <w:rPr>
                <w:sz w:val="16"/>
                <w:szCs w:val="16"/>
              </w:rPr>
            </w:pPr>
            <w:r w:rsidRPr="00C31E24">
              <w:rPr>
                <w:sz w:val="16"/>
                <w:szCs w:val="16"/>
              </w:rPr>
              <w:t>RAN5#8</w:t>
            </w:r>
            <w:r w:rsidR="00522C29" w:rsidRPr="00C31E24">
              <w:rPr>
                <w:sz w:val="16"/>
                <w:szCs w:val="16"/>
              </w:rPr>
              <w:t>9</w:t>
            </w:r>
          </w:p>
        </w:tc>
        <w:tc>
          <w:tcPr>
            <w:tcW w:w="1094" w:type="dxa"/>
            <w:shd w:val="solid" w:color="FFFFFF" w:fill="auto"/>
          </w:tcPr>
          <w:p w14:paraId="4117E564" w14:textId="77777777" w:rsidR="004144A6" w:rsidRPr="00C31E24" w:rsidRDefault="004144A6" w:rsidP="000670FE">
            <w:pPr>
              <w:pStyle w:val="TAC"/>
              <w:jc w:val="left"/>
              <w:rPr>
                <w:sz w:val="16"/>
                <w:szCs w:val="16"/>
              </w:rPr>
            </w:pPr>
            <w:r w:rsidRPr="00C31E24">
              <w:rPr>
                <w:sz w:val="16"/>
                <w:szCs w:val="16"/>
              </w:rPr>
              <w:t>R5-203528</w:t>
            </w:r>
          </w:p>
        </w:tc>
        <w:tc>
          <w:tcPr>
            <w:tcW w:w="567" w:type="dxa"/>
            <w:shd w:val="solid" w:color="FFFFFF" w:fill="auto"/>
          </w:tcPr>
          <w:p w14:paraId="4CC7F722" w14:textId="77777777" w:rsidR="004144A6" w:rsidRPr="00C31E24" w:rsidRDefault="004144A6" w:rsidP="008A5F41">
            <w:pPr>
              <w:pStyle w:val="TAL"/>
              <w:rPr>
                <w:sz w:val="16"/>
                <w:szCs w:val="16"/>
              </w:rPr>
            </w:pPr>
            <w:r w:rsidRPr="00C31E24">
              <w:rPr>
                <w:sz w:val="16"/>
                <w:szCs w:val="16"/>
              </w:rPr>
              <w:t>-</w:t>
            </w:r>
          </w:p>
        </w:tc>
        <w:tc>
          <w:tcPr>
            <w:tcW w:w="283" w:type="dxa"/>
            <w:shd w:val="solid" w:color="FFFFFF" w:fill="auto"/>
          </w:tcPr>
          <w:p w14:paraId="2E60A9F8" w14:textId="77777777" w:rsidR="004144A6" w:rsidRPr="00C31E24" w:rsidRDefault="004144A6" w:rsidP="000670FE">
            <w:pPr>
              <w:pStyle w:val="TAR"/>
              <w:jc w:val="left"/>
              <w:rPr>
                <w:sz w:val="16"/>
                <w:szCs w:val="16"/>
              </w:rPr>
            </w:pPr>
            <w:r w:rsidRPr="00C31E24">
              <w:rPr>
                <w:sz w:val="16"/>
                <w:szCs w:val="16"/>
              </w:rPr>
              <w:t>-</w:t>
            </w:r>
          </w:p>
        </w:tc>
        <w:tc>
          <w:tcPr>
            <w:tcW w:w="425" w:type="dxa"/>
            <w:shd w:val="solid" w:color="FFFFFF" w:fill="auto"/>
          </w:tcPr>
          <w:p w14:paraId="4D656808" w14:textId="77777777" w:rsidR="004144A6" w:rsidRPr="00C31E24" w:rsidRDefault="004144A6" w:rsidP="000670FE">
            <w:pPr>
              <w:pStyle w:val="TAC"/>
              <w:jc w:val="left"/>
              <w:rPr>
                <w:sz w:val="16"/>
                <w:szCs w:val="16"/>
              </w:rPr>
            </w:pPr>
            <w:r w:rsidRPr="00C31E24">
              <w:rPr>
                <w:sz w:val="16"/>
                <w:szCs w:val="16"/>
              </w:rPr>
              <w:t>-</w:t>
            </w:r>
          </w:p>
        </w:tc>
        <w:tc>
          <w:tcPr>
            <w:tcW w:w="4962" w:type="dxa"/>
            <w:shd w:val="solid" w:color="FFFFFF" w:fill="auto"/>
          </w:tcPr>
          <w:p w14:paraId="4654EC0C" w14:textId="77777777" w:rsidR="004144A6" w:rsidRPr="00C31E24" w:rsidRDefault="004144A6" w:rsidP="008A5F41">
            <w:pPr>
              <w:pStyle w:val="TAL"/>
              <w:rPr>
                <w:sz w:val="16"/>
                <w:szCs w:val="16"/>
              </w:rPr>
            </w:pPr>
            <w:r w:rsidRPr="00C31E24">
              <w:rPr>
                <w:sz w:val="16"/>
                <w:szCs w:val="16"/>
              </w:rPr>
              <w:t>draft TS 36.579-6 v1.1.0</w:t>
            </w:r>
          </w:p>
        </w:tc>
        <w:tc>
          <w:tcPr>
            <w:tcW w:w="708" w:type="dxa"/>
            <w:shd w:val="solid" w:color="FFFFFF" w:fill="auto"/>
          </w:tcPr>
          <w:p w14:paraId="42F06CD7" w14:textId="77777777" w:rsidR="004144A6" w:rsidRPr="00C31E24" w:rsidRDefault="004144A6" w:rsidP="000670FE">
            <w:pPr>
              <w:pStyle w:val="TAC"/>
              <w:jc w:val="left"/>
              <w:rPr>
                <w:sz w:val="16"/>
                <w:szCs w:val="16"/>
              </w:rPr>
            </w:pPr>
            <w:r w:rsidRPr="00C31E24">
              <w:rPr>
                <w:sz w:val="16"/>
                <w:szCs w:val="16"/>
              </w:rPr>
              <w:t>1.1.0</w:t>
            </w:r>
          </w:p>
        </w:tc>
      </w:tr>
      <w:tr w:rsidR="00BF0030" w:rsidRPr="00C31E24" w14:paraId="5CC50D47" w14:textId="77777777" w:rsidTr="00764DD4">
        <w:tc>
          <w:tcPr>
            <w:tcW w:w="800" w:type="dxa"/>
            <w:shd w:val="solid" w:color="FFFFFF" w:fill="auto"/>
          </w:tcPr>
          <w:p w14:paraId="4B2D0A64" w14:textId="77777777" w:rsidR="00BF0030" w:rsidRPr="00C31E24" w:rsidRDefault="00BF0030" w:rsidP="000670FE">
            <w:pPr>
              <w:pStyle w:val="TAC"/>
              <w:jc w:val="left"/>
              <w:rPr>
                <w:sz w:val="16"/>
                <w:szCs w:val="16"/>
              </w:rPr>
            </w:pPr>
            <w:r w:rsidRPr="00C31E24">
              <w:rPr>
                <w:sz w:val="16"/>
                <w:szCs w:val="16"/>
              </w:rPr>
              <w:t>2020-09</w:t>
            </w:r>
          </w:p>
        </w:tc>
        <w:tc>
          <w:tcPr>
            <w:tcW w:w="800" w:type="dxa"/>
            <w:shd w:val="solid" w:color="FFFFFF" w:fill="auto"/>
          </w:tcPr>
          <w:p w14:paraId="19F47B64" w14:textId="32ABC329" w:rsidR="00BF0030" w:rsidRPr="00C31E24" w:rsidRDefault="00BF0030" w:rsidP="000670FE">
            <w:pPr>
              <w:pStyle w:val="TAC"/>
              <w:jc w:val="left"/>
              <w:rPr>
                <w:sz w:val="16"/>
                <w:szCs w:val="16"/>
              </w:rPr>
            </w:pPr>
            <w:r w:rsidRPr="00C31E24">
              <w:rPr>
                <w:sz w:val="16"/>
                <w:szCs w:val="16"/>
              </w:rPr>
              <w:t>RAN#9</w:t>
            </w:r>
            <w:r w:rsidR="00522C29" w:rsidRPr="00C31E24">
              <w:rPr>
                <w:sz w:val="16"/>
                <w:szCs w:val="16"/>
              </w:rPr>
              <w:t>0</w:t>
            </w:r>
          </w:p>
        </w:tc>
        <w:tc>
          <w:tcPr>
            <w:tcW w:w="1094" w:type="dxa"/>
            <w:shd w:val="solid" w:color="FFFFFF" w:fill="auto"/>
          </w:tcPr>
          <w:p w14:paraId="532E75BB" w14:textId="77777777" w:rsidR="00BF0030" w:rsidRPr="00C31E24" w:rsidRDefault="00BF0030" w:rsidP="000670FE">
            <w:pPr>
              <w:pStyle w:val="TAC"/>
              <w:jc w:val="left"/>
              <w:rPr>
                <w:sz w:val="16"/>
                <w:szCs w:val="16"/>
              </w:rPr>
            </w:pPr>
            <w:r w:rsidRPr="00C31E24">
              <w:rPr>
                <w:sz w:val="16"/>
                <w:szCs w:val="16"/>
              </w:rPr>
              <w:t>RP-201796</w:t>
            </w:r>
          </w:p>
        </w:tc>
        <w:tc>
          <w:tcPr>
            <w:tcW w:w="567" w:type="dxa"/>
            <w:shd w:val="solid" w:color="FFFFFF" w:fill="auto"/>
          </w:tcPr>
          <w:p w14:paraId="38676EEF" w14:textId="77777777" w:rsidR="00BF0030" w:rsidRPr="00C31E24" w:rsidRDefault="00BF0030" w:rsidP="008A5F41">
            <w:pPr>
              <w:pStyle w:val="TAL"/>
              <w:rPr>
                <w:sz w:val="16"/>
                <w:szCs w:val="16"/>
              </w:rPr>
            </w:pPr>
            <w:r w:rsidRPr="00C31E24">
              <w:rPr>
                <w:sz w:val="16"/>
                <w:szCs w:val="16"/>
              </w:rPr>
              <w:t>-</w:t>
            </w:r>
          </w:p>
        </w:tc>
        <w:tc>
          <w:tcPr>
            <w:tcW w:w="283" w:type="dxa"/>
            <w:shd w:val="solid" w:color="FFFFFF" w:fill="auto"/>
          </w:tcPr>
          <w:p w14:paraId="7317A528" w14:textId="77777777" w:rsidR="00BF0030" w:rsidRPr="00C31E24" w:rsidRDefault="00BF0030" w:rsidP="000670FE">
            <w:pPr>
              <w:pStyle w:val="TAR"/>
              <w:jc w:val="left"/>
              <w:rPr>
                <w:sz w:val="16"/>
                <w:szCs w:val="16"/>
              </w:rPr>
            </w:pPr>
            <w:r w:rsidRPr="00C31E24">
              <w:rPr>
                <w:sz w:val="16"/>
                <w:szCs w:val="16"/>
              </w:rPr>
              <w:t>-</w:t>
            </w:r>
          </w:p>
        </w:tc>
        <w:tc>
          <w:tcPr>
            <w:tcW w:w="425" w:type="dxa"/>
            <w:shd w:val="solid" w:color="FFFFFF" w:fill="auto"/>
          </w:tcPr>
          <w:p w14:paraId="6D27E3AB" w14:textId="77777777" w:rsidR="00BF0030" w:rsidRPr="00C31E24" w:rsidRDefault="00BF0030" w:rsidP="000670FE">
            <w:pPr>
              <w:pStyle w:val="TAC"/>
              <w:jc w:val="left"/>
              <w:rPr>
                <w:sz w:val="16"/>
                <w:szCs w:val="16"/>
              </w:rPr>
            </w:pPr>
            <w:r w:rsidRPr="00C31E24">
              <w:rPr>
                <w:sz w:val="16"/>
                <w:szCs w:val="16"/>
              </w:rPr>
              <w:t>-</w:t>
            </w:r>
          </w:p>
        </w:tc>
        <w:tc>
          <w:tcPr>
            <w:tcW w:w="4962" w:type="dxa"/>
            <w:shd w:val="solid" w:color="FFFFFF" w:fill="auto"/>
          </w:tcPr>
          <w:p w14:paraId="2E5605F1" w14:textId="77777777" w:rsidR="00BF0030" w:rsidRPr="00C31E24" w:rsidRDefault="00BF0030" w:rsidP="008A5F41">
            <w:pPr>
              <w:pStyle w:val="TAL"/>
              <w:rPr>
                <w:sz w:val="16"/>
                <w:szCs w:val="16"/>
              </w:rPr>
            </w:pPr>
            <w:r w:rsidRPr="00C31E24">
              <w:rPr>
                <w:sz w:val="16"/>
                <w:szCs w:val="16"/>
              </w:rPr>
              <w:t>Draft version for approval to move the spec under revision control to the RAN Plenary</w:t>
            </w:r>
          </w:p>
        </w:tc>
        <w:tc>
          <w:tcPr>
            <w:tcW w:w="708" w:type="dxa"/>
            <w:shd w:val="solid" w:color="FFFFFF" w:fill="auto"/>
          </w:tcPr>
          <w:p w14:paraId="352EBAE7" w14:textId="77777777" w:rsidR="00BF0030" w:rsidRPr="00C31E24" w:rsidRDefault="00BF0030" w:rsidP="000670FE">
            <w:pPr>
              <w:pStyle w:val="TAC"/>
              <w:jc w:val="left"/>
              <w:rPr>
                <w:sz w:val="16"/>
                <w:szCs w:val="16"/>
              </w:rPr>
            </w:pPr>
            <w:r w:rsidRPr="00C31E24">
              <w:rPr>
                <w:sz w:val="16"/>
                <w:szCs w:val="16"/>
              </w:rPr>
              <w:t>2.0.0</w:t>
            </w:r>
          </w:p>
        </w:tc>
      </w:tr>
      <w:tr w:rsidR="008F585E" w:rsidRPr="00C31E24" w14:paraId="44B615A8" w14:textId="77777777" w:rsidTr="00764DD4">
        <w:tc>
          <w:tcPr>
            <w:tcW w:w="800" w:type="dxa"/>
            <w:shd w:val="solid" w:color="FFFFFF" w:fill="auto"/>
          </w:tcPr>
          <w:p w14:paraId="0E9B4313" w14:textId="77777777" w:rsidR="008F585E" w:rsidRPr="00C31E24" w:rsidRDefault="008F585E" w:rsidP="000670FE">
            <w:pPr>
              <w:pStyle w:val="TAC"/>
              <w:jc w:val="left"/>
              <w:rPr>
                <w:sz w:val="16"/>
                <w:szCs w:val="16"/>
              </w:rPr>
            </w:pPr>
            <w:r w:rsidRPr="00C31E24">
              <w:rPr>
                <w:sz w:val="16"/>
                <w:szCs w:val="16"/>
              </w:rPr>
              <w:t>2020-09</w:t>
            </w:r>
          </w:p>
        </w:tc>
        <w:tc>
          <w:tcPr>
            <w:tcW w:w="800" w:type="dxa"/>
            <w:shd w:val="solid" w:color="FFFFFF" w:fill="auto"/>
          </w:tcPr>
          <w:p w14:paraId="7568E10D" w14:textId="026AC088" w:rsidR="008F585E" w:rsidRPr="00C31E24" w:rsidRDefault="008F585E" w:rsidP="000670FE">
            <w:pPr>
              <w:pStyle w:val="TAC"/>
              <w:jc w:val="left"/>
              <w:rPr>
                <w:sz w:val="16"/>
                <w:szCs w:val="16"/>
              </w:rPr>
            </w:pPr>
            <w:r w:rsidRPr="00C31E24">
              <w:rPr>
                <w:sz w:val="16"/>
                <w:szCs w:val="16"/>
              </w:rPr>
              <w:t>RAN#9</w:t>
            </w:r>
            <w:r w:rsidR="00522C29" w:rsidRPr="00C31E24">
              <w:rPr>
                <w:sz w:val="16"/>
                <w:szCs w:val="16"/>
              </w:rPr>
              <w:t>0</w:t>
            </w:r>
          </w:p>
        </w:tc>
        <w:tc>
          <w:tcPr>
            <w:tcW w:w="1094" w:type="dxa"/>
            <w:shd w:val="solid" w:color="FFFFFF" w:fill="auto"/>
          </w:tcPr>
          <w:p w14:paraId="538EB5EB" w14:textId="77777777" w:rsidR="008F585E" w:rsidRPr="00C31E24" w:rsidRDefault="008F585E" w:rsidP="000670FE">
            <w:pPr>
              <w:pStyle w:val="TAC"/>
              <w:jc w:val="left"/>
              <w:rPr>
                <w:sz w:val="16"/>
                <w:szCs w:val="16"/>
              </w:rPr>
            </w:pPr>
            <w:r w:rsidRPr="00C31E24">
              <w:rPr>
                <w:sz w:val="16"/>
                <w:szCs w:val="16"/>
              </w:rPr>
              <w:t>-</w:t>
            </w:r>
          </w:p>
        </w:tc>
        <w:tc>
          <w:tcPr>
            <w:tcW w:w="567" w:type="dxa"/>
            <w:shd w:val="solid" w:color="FFFFFF" w:fill="auto"/>
          </w:tcPr>
          <w:p w14:paraId="24E5DE80" w14:textId="77777777" w:rsidR="008F585E" w:rsidRPr="00C31E24" w:rsidRDefault="008F585E" w:rsidP="008A5F41">
            <w:pPr>
              <w:pStyle w:val="TAL"/>
              <w:rPr>
                <w:sz w:val="16"/>
                <w:szCs w:val="16"/>
              </w:rPr>
            </w:pPr>
            <w:r w:rsidRPr="00C31E24">
              <w:rPr>
                <w:sz w:val="16"/>
                <w:szCs w:val="16"/>
              </w:rPr>
              <w:t>-</w:t>
            </w:r>
          </w:p>
        </w:tc>
        <w:tc>
          <w:tcPr>
            <w:tcW w:w="283" w:type="dxa"/>
            <w:shd w:val="solid" w:color="FFFFFF" w:fill="auto"/>
          </w:tcPr>
          <w:p w14:paraId="21959E15" w14:textId="77777777" w:rsidR="008F585E" w:rsidRPr="00C31E24" w:rsidRDefault="008F585E" w:rsidP="000670FE">
            <w:pPr>
              <w:pStyle w:val="TAR"/>
              <w:jc w:val="left"/>
              <w:rPr>
                <w:sz w:val="16"/>
                <w:szCs w:val="16"/>
              </w:rPr>
            </w:pPr>
            <w:r w:rsidRPr="00C31E24">
              <w:rPr>
                <w:sz w:val="16"/>
                <w:szCs w:val="16"/>
              </w:rPr>
              <w:t>-</w:t>
            </w:r>
          </w:p>
        </w:tc>
        <w:tc>
          <w:tcPr>
            <w:tcW w:w="425" w:type="dxa"/>
            <w:shd w:val="solid" w:color="FFFFFF" w:fill="auto"/>
          </w:tcPr>
          <w:p w14:paraId="03DE4D58" w14:textId="77777777" w:rsidR="008F585E" w:rsidRPr="00C31E24" w:rsidRDefault="008F585E" w:rsidP="000670FE">
            <w:pPr>
              <w:pStyle w:val="TAC"/>
              <w:jc w:val="left"/>
              <w:rPr>
                <w:sz w:val="16"/>
                <w:szCs w:val="16"/>
              </w:rPr>
            </w:pPr>
            <w:r w:rsidRPr="00C31E24">
              <w:rPr>
                <w:sz w:val="16"/>
                <w:szCs w:val="16"/>
              </w:rPr>
              <w:t>-</w:t>
            </w:r>
          </w:p>
        </w:tc>
        <w:tc>
          <w:tcPr>
            <w:tcW w:w="4962" w:type="dxa"/>
            <w:shd w:val="solid" w:color="FFFFFF" w:fill="auto"/>
          </w:tcPr>
          <w:p w14:paraId="0249E7EA" w14:textId="77777777" w:rsidR="008F585E" w:rsidRPr="00C31E24" w:rsidRDefault="008F585E" w:rsidP="008A5F41">
            <w:pPr>
              <w:pStyle w:val="TAL"/>
              <w:rPr>
                <w:sz w:val="16"/>
                <w:szCs w:val="16"/>
              </w:rPr>
            </w:pPr>
            <w:r w:rsidRPr="00C31E24">
              <w:rPr>
                <w:sz w:val="16"/>
                <w:szCs w:val="16"/>
              </w:rPr>
              <w:t>upgraded to v14.0.0 with small editorial changes</w:t>
            </w:r>
          </w:p>
        </w:tc>
        <w:tc>
          <w:tcPr>
            <w:tcW w:w="708" w:type="dxa"/>
            <w:shd w:val="solid" w:color="FFFFFF" w:fill="auto"/>
          </w:tcPr>
          <w:p w14:paraId="68529F4C" w14:textId="77777777" w:rsidR="008F585E" w:rsidRPr="00C31E24" w:rsidRDefault="008F585E" w:rsidP="000670FE">
            <w:pPr>
              <w:pStyle w:val="TAC"/>
              <w:jc w:val="left"/>
              <w:rPr>
                <w:sz w:val="16"/>
                <w:szCs w:val="16"/>
              </w:rPr>
            </w:pPr>
            <w:r w:rsidRPr="00C31E24">
              <w:rPr>
                <w:sz w:val="16"/>
                <w:szCs w:val="16"/>
              </w:rPr>
              <w:t>14.0.0</w:t>
            </w:r>
          </w:p>
        </w:tc>
      </w:tr>
      <w:tr w:rsidR="00A8212F" w:rsidRPr="00C31E24" w14:paraId="1CD4734E" w14:textId="77777777" w:rsidTr="00764DD4">
        <w:tc>
          <w:tcPr>
            <w:tcW w:w="800" w:type="dxa"/>
            <w:shd w:val="solid" w:color="FFFFFF" w:fill="auto"/>
          </w:tcPr>
          <w:p w14:paraId="18699FDB" w14:textId="77777777" w:rsidR="00A8212F" w:rsidRPr="00C31E24" w:rsidRDefault="00A8212F" w:rsidP="000670FE">
            <w:pPr>
              <w:pStyle w:val="TAC"/>
              <w:jc w:val="left"/>
              <w:rPr>
                <w:sz w:val="16"/>
                <w:szCs w:val="16"/>
              </w:rPr>
            </w:pPr>
            <w:r w:rsidRPr="00C31E24">
              <w:rPr>
                <w:sz w:val="16"/>
                <w:szCs w:val="16"/>
              </w:rPr>
              <w:t>2021-03</w:t>
            </w:r>
          </w:p>
        </w:tc>
        <w:tc>
          <w:tcPr>
            <w:tcW w:w="800" w:type="dxa"/>
            <w:shd w:val="solid" w:color="FFFFFF" w:fill="auto"/>
          </w:tcPr>
          <w:p w14:paraId="27265586" w14:textId="5468E391" w:rsidR="00A8212F" w:rsidRPr="00C31E24" w:rsidRDefault="00A8212F" w:rsidP="000670FE">
            <w:pPr>
              <w:pStyle w:val="TAC"/>
              <w:jc w:val="left"/>
              <w:rPr>
                <w:sz w:val="16"/>
                <w:szCs w:val="16"/>
              </w:rPr>
            </w:pPr>
            <w:r w:rsidRPr="00C31E24">
              <w:rPr>
                <w:sz w:val="16"/>
                <w:szCs w:val="16"/>
              </w:rPr>
              <w:t>RAN#9</w:t>
            </w:r>
            <w:r w:rsidR="00522C29" w:rsidRPr="00C31E24">
              <w:rPr>
                <w:sz w:val="16"/>
                <w:szCs w:val="16"/>
              </w:rPr>
              <w:t>2</w:t>
            </w:r>
          </w:p>
        </w:tc>
        <w:tc>
          <w:tcPr>
            <w:tcW w:w="1094" w:type="dxa"/>
            <w:shd w:val="solid" w:color="FFFFFF" w:fill="auto"/>
          </w:tcPr>
          <w:p w14:paraId="04ABBBAB" w14:textId="77777777" w:rsidR="00A8212F" w:rsidRPr="00C31E24" w:rsidRDefault="00A8212F" w:rsidP="000670FE">
            <w:pPr>
              <w:pStyle w:val="TAC"/>
              <w:jc w:val="left"/>
              <w:rPr>
                <w:sz w:val="16"/>
                <w:szCs w:val="16"/>
              </w:rPr>
            </w:pPr>
            <w:r w:rsidRPr="00C31E24">
              <w:rPr>
                <w:sz w:val="16"/>
                <w:szCs w:val="16"/>
              </w:rPr>
              <w:t>R5-211269</w:t>
            </w:r>
          </w:p>
        </w:tc>
        <w:tc>
          <w:tcPr>
            <w:tcW w:w="567" w:type="dxa"/>
            <w:shd w:val="solid" w:color="FFFFFF" w:fill="auto"/>
          </w:tcPr>
          <w:p w14:paraId="4B4B3542" w14:textId="77777777" w:rsidR="00A8212F" w:rsidRPr="00C31E24" w:rsidRDefault="00A8212F" w:rsidP="008A5F41">
            <w:pPr>
              <w:pStyle w:val="TAL"/>
              <w:rPr>
                <w:sz w:val="16"/>
                <w:szCs w:val="16"/>
              </w:rPr>
            </w:pPr>
            <w:r w:rsidRPr="00C31E24">
              <w:rPr>
                <w:sz w:val="16"/>
                <w:szCs w:val="16"/>
              </w:rPr>
              <w:t>0002</w:t>
            </w:r>
          </w:p>
        </w:tc>
        <w:tc>
          <w:tcPr>
            <w:tcW w:w="283" w:type="dxa"/>
            <w:shd w:val="solid" w:color="FFFFFF" w:fill="auto"/>
          </w:tcPr>
          <w:p w14:paraId="1F471047" w14:textId="77777777" w:rsidR="00A8212F" w:rsidRPr="00C31E24" w:rsidRDefault="00A8212F" w:rsidP="000670FE">
            <w:pPr>
              <w:pStyle w:val="TAR"/>
              <w:jc w:val="left"/>
              <w:rPr>
                <w:sz w:val="16"/>
                <w:szCs w:val="16"/>
              </w:rPr>
            </w:pPr>
            <w:r w:rsidRPr="00C31E24">
              <w:rPr>
                <w:sz w:val="16"/>
                <w:szCs w:val="16"/>
              </w:rPr>
              <w:t>-</w:t>
            </w:r>
          </w:p>
        </w:tc>
        <w:tc>
          <w:tcPr>
            <w:tcW w:w="425" w:type="dxa"/>
            <w:shd w:val="solid" w:color="FFFFFF" w:fill="auto"/>
          </w:tcPr>
          <w:p w14:paraId="04482B78" w14:textId="77777777" w:rsidR="00A8212F" w:rsidRPr="00C31E24" w:rsidRDefault="00A8212F" w:rsidP="000670FE">
            <w:pPr>
              <w:pStyle w:val="TAC"/>
              <w:jc w:val="left"/>
              <w:rPr>
                <w:sz w:val="16"/>
                <w:szCs w:val="16"/>
              </w:rPr>
            </w:pPr>
            <w:r w:rsidRPr="00C31E24">
              <w:rPr>
                <w:sz w:val="16"/>
                <w:szCs w:val="16"/>
              </w:rPr>
              <w:t>F</w:t>
            </w:r>
          </w:p>
        </w:tc>
        <w:tc>
          <w:tcPr>
            <w:tcW w:w="4962" w:type="dxa"/>
            <w:shd w:val="solid" w:color="FFFFFF" w:fill="auto"/>
          </w:tcPr>
          <w:p w14:paraId="5FB84C7F" w14:textId="77777777" w:rsidR="00A8212F" w:rsidRPr="00C31E24" w:rsidRDefault="00A8212F" w:rsidP="008A5F41">
            <w:pPr>
              <w:pStyle w:val="TAL"/>
              <w:rPr>
                <w:sz w:val="16"/>
                <w:szCs w:val="16"/>
              </w:rPr>
            </w:pPr>
            <w:r w:rsidRPr="00C31E24">
              <w:rPr>
                <w:sz w:val="16"/>
                <w:szCs w:val="16"/>
              </w:rPr>
              <w:t>Correction to MCVideo Test Case 6.2.6</w:t>
            </w:r>
          </w:p>
        </w:tc>
        <w:tc>
          <w:tcPr>
            <w:tcW w:w="708" w:type="dxa"/>
            <w:shd w:val="solid" w:color="FFFFFF" w:fill="auto"/>
          </w:tcPr>
          <w:p w14:paraId="3C5B7CED" w14:textId="2014FA15" w:rsidR="00A8212F" w:rsidRPr="00C31E24" w:rsidRDefault="00A8212F" w:rsidP="000670FE">
            <w:pPr>
              <w:pStyle w:val="TAC"/>
              <w:jc w:val="left"/>
              <w:rPr>
                <w:sz w:val="16"/>
                <w:szCs w:val="16"/>
              </w:rPr>
            </w:pPr>
            <w:r w:rsidRPr="00C31E24">
              <w:rPr>
                <w:sz w:val="16"/>
                <w:szCs w:val="16"/>
              </w:rPr>
              <w:t>14.</w:t>
            </w:r>
            <w:r w:rsidR="000E25AB" w:rsidRPr="00C31E24">
              <w:rPr>
                <w:sz w:val="16"/>
                <w:szCs w:val="16"/>
              </w:rPr>
              <w:t>1</w:t>
            </w:r>
            <w:r w:rsidRPr="00C31E24">
              <w:rPr>
                <w:sz w:val="16"/>
                <w:szCs w:val="16"/>
              </w:rPr>
              <w:t>.0</w:t>
            </w:r>
          </w:p>
        </w:tc>
      </w:tr>
      <w:tr w:rsidR="00A8212F" w:rsidRPr="00C31E24" w14:paraId="54624629" w14:textId="77777777" w:rsidTr="00764DD4">
        <w:tc>
          <w:tcPr>
            <w:tcW w:w="800" w:type="dxa"/>
            <w:shd w:val="solid" w:color="FFFFFF" w:fill="auto"/>
          </w:tcPr>
          <w:p w14:paraId="1D583DB2" w14:textId="77777777" w:rsidR="00A8212F" w:rsidRPr="00C31E24" w:rsidRDefault="00A8212F" w:rsidP="000670FE">
            <w:pPr>
              <w:pStyle w:val="TAC"/>
              <w:jc w:val="left"/>
              <w:rPr>
                <w:sz w:val="16"/>
                <w:szCs w:val="16"/>
              </w:rPr>
            </w:pPr>
            <w:r w:rsidRPr="00C31E24">
              <w:rPr>
                <w:sz w:val="16"/>
                <w:szCs w:val="16"/>
              </w:rPr>
              <w:t>2021-03</w:t>
            </w:r>
          </w:p>
        </w:tc>
        <w:tc>
          <w:tcPr>
            <w:tcW w:w="800" w:type="dxa"/>
            <w:shd w:val="solid" w:color="FFFFFF" w:fill="auto"/>
          </w:tcPr>
          <w:p w14:paraId="5D439EA5" w14:textId="56EF1A6D" w:rsidR="00A8212F" w:rsidRPr="00C31E24" w:rsidRDefault="00A8212F" w:rsidP="000670FE">
            <w:pPr>
              <w:pStyle w:val="TAC"/>
              <w:jc w:val="left"/>
              <w:rPr>
                <w:sz w:val="16"/>
                <w:szCs w:val="16"/>
              </w:rPr>
            </w:pPr>
            <w:r w:rsidRPr="00C31E24">
              <w:rPr>
                <w:sz w:val="16"/>
                <w:szCs w:val="16"/>
              </w:rPr>
              <w:t>RAN#9</w:t>
            </w:r>
            <w:r w:rsidR="00522C29" w:rsidRPr="00C31E24">
              <w:rPr>
                <w:sz w:val="16"/>
                <w:szCs w:val="16"/>
              </w:rPr>
              <w:t>2</w:t>
            </w:r>
          </w:p>
        </w:tc>
        <w:tc>
          <w:tcPr>
            <w:tcW w:w="1094" w:type="dxa"/>
            <w:shd w:val="solid" w:color="FFFFFF" w:fill="auto"/>
          </w:tcPr>
          <w:p w14:paraId="0629F6A3" w14:textId="77777777" w:rsidR="00A8212F" w:rsidRPr="00C31E24" w:rsidRDefault="00A8212F" w:rsidP="000670FE">
            <w:pPr>
              <w:pStyle w:val="TAC"/>
              <w:jc w:val="left"/>
              <w:rPr>
                <w:sz w:val="16"/>
                <w:szCs w:val="16"/>
              </w:rPr>
            </w:pPr>
            <w:r w:rsidRPr="00C31E24">
              <w:rPr>
                <w:sz w:val="16"/>
                <w:szCs w:val="16"/>
              </w:rPr>
              <w:t>R5-211546</w:t>
            </w:r>
          </w:p>
        </w:tc>
        <w:tc>
          <w:tcPr>
            <w:tcW w:w="567" w:type="dxa"/>
            <w:shd w:val="solid" w:color="FFFFFF" w:fill="auto"/>
          </w:tcPr>
          <w:p w14:paraId="12E784C3" w14:textId="77777777" w:rsidR="00A8212F" w:rsidRPr="00C31E24" w:rsidRDefault="00A8212F" w:rsidP="008A5F41">
            <w:pPr>
              <w:pStyle w:val="TAL"/>
              <w:rPr>
                <w:sz w:val="16"/>
                <w:szCs w:val="16"/>
              </w:rPr>
            </w:pPr>
            <w:r w:rsidRPr="00C31E24">
              <w:rPr>
                <w:sz w:val="16"/>
                <w:szCs w:val="16"/>
              </w:rPr>
              <w:t>0001</w:t>
            </w:r>
          </w:p>
        </w:tc>
        <w:tc>
          <w:tcPr>
            <w:tcW w:w="283" w:type="dxa"/>
            <w:shd w:val="solid" w:color="FFFFFF" w:fill="auto"/>
          </w:tcPr>
          <w:p w14:paraId="56DCF37F" w14:textId="77777777" w:rsidR="00A8212F" w:rsidRPr="00C31E24" w:rsidRDefault="00A8212F" w:rsidP="000670FE">
            <w:pPr>
              <w:pStyle w:val="TAR"/>
              <w:jc w:val="left"/>
              <w:rPr>
                <w:sz w:val="16"/>
                <w:szCs w:val="16"/>
              </w:rPr>
            </w:pPr>
            <w:r w:rsidRPr="00C31E24">
              <w:rPr>
                <w:sz w:val="16"/>
                <w:szCs w:val="16"/>
              </w:rPr>
              <w:t>1</w:t>
            </w:r>
          </w:p>
        </w:tc>
        <w:tc>
          <w:tcPr>
            <w:tcW w:w="425" w:type="dxa"/>
            <w:shd w:val="solid" w:color="FFFFFF" w:fill="auto"/>
          </w:tcPr>
          <w:p w14:paraId="757633FD" w14:textId="77777777" w:rsidR="00A8212F" w:rsidRPr="00C31E24" w:rsidRDefault="00A8212F" w:rsidP="000670FE">
            <w:pPr>
              <w:pStyle w:val="TAC"/>
              <w:jc w:val="left"/>
              <w:rPr>
                <w:sz w:val="16"/>
                <w:szCs w:val="16"/>
              </w:rPr>
            </w:pPr>
            <w:r w:rsidRPr="00C31E24">
              <w:rPr>
                <w:sz w:val="16"/>
                <w:szCs w:val="16"/>
              </w:rPr>
              <w:t>F</w:t>
            </w:r>
          </w:p>
        </w:tc>
        <w:tc>
          <w:tcPr>
            <w:tcW w:w="4962" w:type="dxa"/>
            <w:shd w:val="solid" w:color="FFFFFF" w:fill="auto"/>
          </w:tcPr>
          <w:p w14:paraId="52B55D7B" w14:textId="77777777" w:rsidR="00A8212F" w:rsidRPr="00C31E24" w:rsidRDefault="00A8212F" w:rsidP="008A5F41">
            <w:pPr>
              <w:pStyle w:val="TAL"/>
              <w:rPr>
                <w:sz w:val="16"/>
                <w:szCs w:val="16"/>
              </w:rPr>
            </w:pPr>
            <w:r w:rsidRPr="00C31E24">
              <w:rPr>
                <w:sz w:val="16"/>
                <w:szCs w:val="16"/>
              </w:rPr>
              <w:t>Correction to MCVideo Test Case 6.1.1.9</w:t>
            </w:r>
          </w:p>
        </w:tc>
        <w:tc>
          <w:tcPr>
            <w:tcW w:w="708" w:type="dxa"/>
            <w:shd w:val="solid" w:color="FFFFFF" w:fill="auto"/>
          </w:tcPr>
          <w:p w14:paraId="12D0192B" w14:textId="7F7FE08B" w:rsidR="00A8212F" w:rsidRPr="00C31E24" w:rsidRDefault="00A8212F" w:rsidP="000670FE">
            <w:pPr>
              <w:pStyle w:val="TAC"/>
              <w:jc w:val="left"/>
              <w:rPr>
                <w:sz w:val="16"/>
                <w:szCs w:val="16"/>
              </w:rPr>
            </w:pPr>
            <w:r w:rsidRPr="00C31E24">
              <w:rPr>
                <w:sz w:val="16"/>
                <w:szCs w:val="16"/>
              </w:rPr>
              <w:t>14.</w:t>
            </w:r>
            <w:r w:rsidR="000E25AB" w:rsidRPr="00C31E24">
              <w:rPr>
                <w:sz w:val="16"/>
                <w:szCs w:val="16"/>
              </w:rPr>
              <w:t>1</w:t>
            </w:r>
            <w:r w:rsidRPr="00C31E24">
              <w:rPr>
                <w:sz w:val="16"/>
                <w:szCs w:val="16"/>
              </w:rPr>
              <w:t>.0</w:t>
            </w:r>
          </w:p>
        </w:tc>
      </w:tr>
      <w:tr w:rsidR="00522C29" w:rsidRPr="00C31E24" w14:paraId="167C080A" w14:textId="77777777" w:rsidTr="00764DD4">
        <w:tc>
          <w:tcPr>
            <w:tcW w:w="800" w:type="dxa"/>
            <w:shd w:val="solid" w:color="FFFFFF" w:fill="auto"/>
          </w:tcPr>
          <w:p w14:paraId="02A68242" w14:textId="20B7CAD6" w:rsidR="00522C29" w:rsidRPr="00C31E24" w:rsidRDefault="00522C29" w:rsidP="00522C29">
            <w:pPr>
              <w:pStyle w:val="TAC"/>
              <w:jc w:val="left"/>
              <w:rPr>
                <w:sz w:val="16"/>
                <w:szCs w:val="16"/>
              </w:rPr>
            </w:pPr>
            <w:r w:rsidRPr="00C31E24">
              <w:rPr>
                <w:sz w:val="16"/>
                <w:szCs w:val="16"/>
              </w:rPr>
              <w:t>2021-06</w:t>
            </w:r>
          </w:p>
        </w:tc>
        <w:tc>
          <w:tcPr>
            <w:tcW w:w="800" w:type="dxa"/>
            <w:shd w:val="solid" w:color="FFFFFF" w:fill="auto"/>
          </w:tcPr>
          <w:p w14:paraId="48DFC038" w14:textId="2DD5B5E5" w:rsidR="00522C29" w:rsidRPr="00C31E24" w:rsidRDefault="00522C29" w:rsidP="00522C29">
            <w:pPr>
              <w:pStyle w:val="TAC"/>
              <w:jc w:val="left"/>
              <w:rPr>
                <w:sz w:val="16"/>
                <w:szCs w:val="16"/>
              </w:rPr>
            </w:pPr>
            <w:r w:rsidRPr="00C31E24">
              <w:rPr>
                <w:sz w:val="16"/>
                <w:szCs w:val="16"/>
              </w:rPr>
              <w:t>RAN#93</w:t>
            </w:r>
          </w:p>
        </w:tc>
        <w:tc>
          <w:tcPr>
            <w:tcW w:w="1094" w:type="dxa"/>
            <w:shd w:val="solid" w:color="FFFFFF" w:fill="auto"/>
          </w:tcPr>
          <w:p w14:paraId="4ADDFE8F" w14:textId="2C241293" w:rsidR="00522C29" w:rsidRPr="00C31E24" w:rsidRDefault="00522C29" w:rsidP="00522C29">
            <w:pPr>
              <w:pStyle w:val="TAC"/>
              <w:jc w:val="left"/>
              <w:rPr>
                <w:sz w:val="16"/>
                <w:szCs w:val="16"/>
              </w:rPr>
            </w:pPr>
            <w:r w:rsidRPr="00C31E24">
              <w:rPr>
                <w:sz w:val="16"/>
                <w:szCs w:val="16"/>
              </w:rPr>
              <w:t>R5-212357</w:t>
            </w:r>
          </w:p>
        </w:tc>
        <w:tc>
          <w:tcPr>
            <w:tcW w:w="567" w:type="dxa"/>
            <w:shd w:val="solid" w:color="FFFFFF" w:fill="auto"/>
          </w:tcPr>
          <w:p w14:paraId="417B991A" w14:textId="0FB48710" w:rsidR="00522C29" w:rsidRPr="00C31E24" w:rsidRDefault="00522C29" w:rsidP="00522C29">
            <w:pPr>
              <w:pStyle w:val="TAL"/>
              <w:rPr>
                <w:sz w:val="16"/>
                <w:szCs w:val="16"/>
              </w:rPr>
            </w:pPr>
            <w:r w:rsidRPr="00C31E24">
              <w:rPr>
                <w:sz w:val="16"/>
                <w:szCs w:val="16"/>
              </w:rPr>
              <w:t>0005</w:t>
            </w:r>
          </w:p>
        </w:tc>
        <w:tc>
          <w:tcPr>
            <w:tcW w:w="283" w:type="dxa"/>
            <w:shd w:val="solid" w:color="FFFFFF" w:fill="auto"/>
          </w:tcPr>
          <w:p w14:paraId="3DAD5C87" w14:textId="1BAE1AED"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3EC377F7" w14:textId="014BACB9"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6BDE1F29" w14:textId="165AB75F" w:rsidR="00522C29" w:rsidRPr="00C31E24" w:rsidRDefault="00522C29" w:rsidP="00522C29">
            <w:pPr>
              <w:pStyle w:val="TAL"/>
              <w:rPr>
                <w:sz w:val="16"/>
                <w:szCs w:val="16"/>
              </w:rPr>
            </w:pPr>
            <w:r w:rsidRPr="00C31E24">
              <w:rPr>
                <w:sz w:val="16"/>
                <w:szCs w:val="16"/>
              </w:rPr>
              <w:t>Correction to MCVideo Test Case 6.1.1.1</w:t>
            </w:r>
          </w:p>
        </w:tc>
        <w:tc>
          <w:tcPr>
            <w:tcW w:w="708" w:type="dxa"/>
            <w:shd w:val="solid" w:color="FFFFFF" w:fill="auto"/>
          </w:tcPr>
          <w:p w14:paraId="435E5F55" w14:textId="120262F3" w:rsidR="00522C29" w:rsidRPr="00C31E24" w:rsidRDefault="00522C29" w:rsidP="00522C29">
            <w:pPr>
              <w:pStyle w:val="TAC"/>
              <w:jc w:val="left"/>
              <w:rPr>
                <w:sz w:val="16"/>
                <w:szCs w:val="16"/>
              </w:rPr>
            </w:pPr>
            <w:r w:rsidRPr="00C31E24">
              <w:rPr>
                <w:sz w:val="16"/>
                <w:szCs w:val="16"/>
              </w:rPr>
              <w:t>14.2.0</w:t>
            </w:r>
          </w:p>
        </w:tc>
      </w:tr>
      <w:tr w:rsidR="00522C29" w:rsidRPr="00C31E24" w14:paraId="4AC91B4C" w14:textId="77777777" w:rsidTr="00764DD4">
        <w:tc>
          <w:tcPr>
            <w:tcW w:w="800" w:type="dxa"/>
            <w:shd w:val="solid" w:color="FFFFFF" w:fill="auto"/>
          </w:tcPr>
          <w:p w14:paraId="02159399" w14:textId="77777777" w:rsidR="00522C29" w:rsidRPr="00C31E24" w:rsidRDefault="00522C29" w:rsidP="00522C29">
            <w:pPr>
              <w:pStyle w:val="TAC"/>
              <w:jc w:val="left"/>
              <w:rPr>
                <w:sz w:val="16"/>
                <w:szCs w:val="16"/>
              </w:rPr>
            </w:pPr>
            <w:r w:rsidRPr="00C31E24">
              <w:rPr>
                <w:sz w:val="16"/>
                <w:szCs w:val="16"/>
              </w:rPr>
              <w:t>2021-06</w:t>
            </w:r>
          </w:p>
        </w:tc>
        <w:tc>
          <w:tcPr>
            <w:tcW w:w="800" w:type="dxa"/>
            <w:shd w:val="solid" w:color="FFFFFF" w:fill="auto"/>
          </w:tcPr>
          <w:p w14:paraId="10CC08A9" w14:textId="7AAFD40D" w:rsidR="00522C29" w:rsidRPr="00C31E24" w:rsidRDefault="00522C29" w:rsidP="00522C29">
            <w:pPr>
              <w:pStyle w:val="TAC"/>
              <w:jc w:val="left"/>
              <w:rPr>
                <w:sz w:val="16"/>
                <w:szCs w:val="16"/>
              </w:rPr>
            </w:pPr>
            <w:r w:rsidRPr="00C31E24">
              <w:rPr>
                <w:sz w:val="16"/>
                <w:szCs w:val="16"/>
              </w:rPr>
              <w:t>RAN#93</w:t>
            </w:r>
          </w:p>
        </w:tc>
        <w:tc>
          <w:tcPr>
            <w:tcW w:w="1094" w:type="dxa"/>
            <w:shd w:val="solid" w:color="FFFFFF" w:fill="auto"/>
          </w:tcPr>
          <w:p w14:paraId="7E74F816" w14:textId="7EE95030" w:rsidR="00522C29" w:rsidRPr="00C31E24" w:rsidRDefault="00522C29" w:rsidP="00522C29">
            <w:pPr>
              <w:pStyle w:val="TAC"/>
              <w:jc w:val="left"/>
              <w:rPr>
                <w:sz w:val="16"/>
                <w:szCs w:val="16"/>
              </w:rPr>
            </w:pPr>
            <w:r w:rsidRPr="00C31E24">
              <w:rPr>
                <w:sz w:val="16"/>
                <w:szCs w:val="16"/>
              </w:rPr>
              <w:t>R5-212358</w:t>
            </w:r>
          </w:p>
        </w:tc>
        <w:tc>
          <w:tcPr>
            <w:tcW w:w="567" w:type="dxa"/>
            <w:shd w:val="solid" w:color="FFFFFF" w:fill="auto"/>
          </w:tcPr>
          <w:p w14:paraId="685E59C7" w14:textId="4F2DF8A4" w:rsidR="00522C29" w:rsidRPr="00C31E24" w:rsidRDefault="00522C29" w:rsidP="00522C29">
            <w:pPr>
              <w:pStyle w:val="TAL"/>
              <w:rPr>
                <w:sz w:val="16"/>
                <w:szCs w:val="16"/>
              </w:rPr>
            </w:pPr>
            <w:r w:rsidRPr="00C31E24">
              <w:rPr>
                <w:sz w:val="16"/>
                <w:szCs w:val="16"/>
              </w:rPr>
              <w:t>0006</w:t>
            </w:r>
          </w:p>
        </w:tc>
        <w:tc>
          <w:tcPr>
            <w:tcW w:w="283" w:type="dxa"/>
            <w:shd w:val="solid" w:color="FFFFFF" w:fill="auto"/>
          </w:tcPr>
          <w:p w14:paraId="06A715D1" w14:textId="31A897B4"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52FCA354" w14:textId="2BD09774"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4112B464" w14:textId="02995FC9" w:rsidR="00522C29" w:rsidRPr="00C31E24" w:rsidRDefault="00522C29" w:rsidP="00522C29">
            <w:pPr>
              <w:pStyle w:val="TAL"/>
              <w:rPr>
                <w:sz w:val="16"/>
                <w:szCs w:val="16"/>
              </w:rPr>
            </w:pPr>
            <w:r w:rsidRPr="00C31E24">
              <w:rPr>
                <w:sz w:val="16"/>
                <w:szCs w:val="16"/>
              </w:rPr>
              <w:t>Correction to MCVideo Test Case 6.1.1.2</w:t>
            </w:r>
          </w:p>
        </w:tc>
        <w:tc>
          <w:tcPr>
            <w:tcW w:w="708" w:type="dxa"/>
            <w:shd w:val="solid" w:color="FFFFFF" w:fill="auto"/>
          </w:tcPr>
          <w:p w14:paraId="059F493B" w14:textId="77777777" w:rsidR="00522C29" w:rsidRPr="00C31E24" w:rsidRDefault="00522C29" w:rsidP="00522C29">
            <w:pPr>
              <w:pStyle w:val="TAC"/>
              <w:jc w:val="left"/>
              <w:rPr>
                <w:sz w:val="16"/>
                <w:szCs w:val="16"/>
              </w:rPr>
            </w:pPr>
            <w:r w:rsidRPr="00C31E24">
              <w:rPr>
                <w:sz w:val="16"/>
                <w:szCs w:val="16"/>
              </w:rPr>
              <w:t>14.2.0</w:t>
            </w:r>
          </w:p>
        </w:tc>
      </w:tr>
      <w:tr w:rsidR="00522C29" w:rsidRPr="00C31E24" w14:paraId="5D01D9B5" w14:textId="77777777" w:rsidTr="00764DD4">
        <w:tc>
          <w:tcPr>
            <w:tcW w:w="800" w:type="dxa"/>
            <w:shd w:val="solid" w:color="FFFFFF" w:fill="auto"/>
          </w:tcPr>
          <w:p w14:paraId="20291BA9" w14:textId="77777777" w:rsidR="00522C29" w:rsidRPr="00C31E24" w:rsidRDefault="00522C29" w:rsidP="00522C29">
            <w:pPr>
              <w:pStyle w:val="TAC"/>
              <w:jc w:val="left"/>
              <w:rPr>
                <w:sz w:val="16"/>
                <w:szCs w:val="16"/>
              </w:rPr>
            </w:pPr>
            <w:r w:rsidRPr="00C31E24">
              <w:rPr>
                <w:sz w:val="16"/>
                <w:szCs w:val="16"/>
              </w:rPr>
              <w:t>2021-06</w:t>
            </w:r>
          </w:p>
        </w:tc>
        <w:tc>
          <w:tcPr>
            <w:tcW w:w="800" w:type="dxa"/>
            <w:shd w:val="solid" w:color="FFFFFF" w:fill="auto"/>
          </w:tcPr>
          <w:p w14:paraId="6416EF32" w14:textId="4666E9F6" w:rsidR="00522C29" w:rsidRPr="00C31E24" w:rsidRDefault="00522C29" w:rsidP="00522C29">
            <w:pPr>
              <w:pStyle w:val="TAC"/>
              <w:jc w:val="left"/>
              <w:rPr>
                <w:sz w:val="16"/>
                <w:szCs w:val="16"/>
              </w:rPr>
            </w:pPr>
            <w:r w:rsidRPr="00C31E24">
              <w:rPr>
                <w:sz w:val="16"/>
                <w:szCs w:val="16"/>
              </w:rPr>
              <w:t>RAN#93</w:t>
            </w:r>
          </w:p>
        </w:tc>
        <w:tc>
          <w:tcPr>
            <w:tcW w:w="1094" w:type="dxa"/>
            <w:shd w:val="solid" w:color="FFFFFF" w:fill="auto"/>
          </w:tcPr>
          <w:p w14:paraId="5EE331F8" w14:textId="57B649E1" w:rsidR="00522C29" w:rsidRPr="00C31E24" w:rsidRDefault="00522C29" w:rsidP="00522C29">
            <w:pPr>
              <w:pStyle w:val="TAC"/>
              <w:jc w:val="left"/>
              <w:rPr>
                <w:sz w:val="16"/>
                <w:szCs w:val="16"/>
              </w:rPr>
            </w:pPr>
            <w:r w:rsidRPr="00C31E24">
              <w:rPr>
                <w:sz w:val="16"/>
                <w:szCs w:val="16"/>
              </w:rPr>
              <w:t>R5-212359</w:t>
            </w:r>
          </w:p>
        </w:tc>
        <w:tc>
          <w:tcPr>
            <w:tcW w:w="567" w:type="dxa"/>
            <w:shd w:val="solid" w:color="FFFFFF" w:fill="auto"/>
          </w:tcPr>
          <w:p w14:paraId="4D00EB02" w14:textId="7C4F066B" w:rsidR="00522C29" w:rsidRPr="00C31E24" w:rsidRDefault="00522C29" w:rsidP="00522C29">
            <w:pPr>
              <w:pStyle w:val="TAL"/>
              <w:rPr>
                <w:sz w:val="16"/>
                <w:szCs w:val="16"/>
              </w:rPr>
            </w:pPr>
            <w:r w:rsidRPr="00C31E24">
              <w:rPr>
                <w:sz w:val="16"/>
                <w:szCs w:val="16"/>
              </w:rPr>
              <w:t>0007</w:t>
            </w:r>
          </w:p>
        </w:tc>
        <w:tc>
          <w:tcPr>
            <w:tcW w:w="283" w:type="dxa"/>
            <w:shd w:val="solid" w:color="FFFFFF" w:fill="auto"/>
          </w:tcPr>
          <w:p w14:paraId="3744857E" w14:textId="7EB6296F"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5AC1FD7A" w14:textId="2D607D30"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5F260ED4" w14:textId="7A57A718" w:rsidR="00522C29" w:rsidRPr="00C31E24" w:rsidRDefault="00522C29" w:rsidP="00522C29">
            <w:pPr>
              <w:pStyle w:val="TAL"/>
              <w:rPr>
                <w:sz w:val="16"/>
                <w:szCs w:val="16"/>
              </w:rPr>
            </w:pPr>
            <w:r w:rsidRPr="00C31E24">
              <w:rPr>
                <w:sz w:val="16"/>
                <w:szCs w:val="16"/>
              </w:rPr>
              <w:t>Correction to MCVideo Test Case 6.1.1.3</w:t>
            </w:r>
          </w:p>
        </w:tc>
        <w:tc>
          <w:tcPr>
            <w:tcW w:w="708" w:type="dxa"/>
            <w:shd w:val="solid" w:color="FFFFFF" w:fill="auto"/>
          </w:tcPr>
          <w:p w14:paraId="5213CF3B" w14:textId="77777777" w:rsidR="00522C29" w:rsidRPr="00C31E24" w:rsidRDefault="00522C29" w:rsidP="00522C29">
            <w:pPr>
              <w:pStyle w:val="TAC"/>
              <w:jc w:val="left"/>
              <w:rPr>
                <w:sz w:val="16"/>
                <w:szCs w:val="16"/>
              </w:rPr>
            </w:pPr>
            <w:r w:rsidRPr="00C31E24">
              <w:rPr>
                <w:sz w:val="16"/>
                <w:szCs w:val="16"/>
              </w:rPr>
              <w:t>14.2.0</w:t>
            </w:r>
          </w:p>
        </w:tc>
      </w:tr>
      <w:tr w:rsidR="00522C29" w:rsidRPr="00C31E24" w14:paraId="1106BBD3" w14:textId="77777777" w:rsidTr="00764DD4">
        <w:tc>
          <w:tcPr>
            <w:tcW w:w="800" w:type="dxa"/>
            <w:shd w:val="solid" w:color="FFFFFF" w:fill="auto"/>
          </w:tcPr>
          <w:p w14:paraId="2B09D557" w14:textId="77777777" w:rsidR="00522C29" w:rsidRPr="00C31E24" w:rsidRDefault="00522C29" w:rsidP="00522C29">
            <w:pPr>
              <w:pStyle w:val="TAC"/>
              <w:jc w:val="left"/>
              <w:rPr>
                <w:sz w:val="16"/>
                <w:szCs w:val="16"/>
              </w:rPr>
            </w:pPr>
            <w:r w:rsidRPr="00C31E24">
              <w:rPr>
                <w:sz w:val="16"/>
                <w:szCs w:val="16"/>
              </w:rPr>
              <w:t>2021-06</w:t>
            </w:r>
          </w:p>
        </w:tc>
        <w:tc>
          <w:tcPr>
            <w:tcW w:w="800" w:type="dxa"/>
            <w:shd w:val="solid" w:color="FFFFFF" w:fill="auto"/>
          </w:tcPr>
          <w:p w14:paraId="334A2341" w14:textId="752A6A4A" w:rsidR="00522C29" w:rsidRPr="00C31E24" w:rsidRDefault="00522C29" w:rsidP="00522C29">
            <w:pPr>
              <w:pStyle w:val="TAC"/>
              <w:jc w:val="left"/>
              <w:rPr>
                <w:sz w:val="16"/>
                <w:szCs w:val="16"/>
              </w:rPr>
            </w:pPr>
            <w:r w:rsidRPr="00C31E24">
              <w:rPr>
                <w:sz w:val="16"/>
                <w:szCs w:val="16"/>
              </w:rPr>
              <w:t>RAN#93</w:t>
            </w:r>
          </w:p>
        </w:tc>
        <w:tc>
          <w:tcPr>
            <w:tcW w:w="1094" w:type="dxa"/>
            <w:shd w:val="solid" w:color="FFFFFF" w:fill="auto"/>
          </w:tcPr>
          <w:p w14:paraId="3E373461" w14:textId="073D341A" w:rsidR="00522C29" w:rsidRPr="00C31E24" w:rsidRDefault="00522C29" w:rsidP="00522C29">
            <w:pPr>
              <w:pStyle w:val="TAC"/>
              <w:jc w:val="left"/>
              <w:rPr>
                <w:sz w:val="16"/>
                <w:szCs w:val="16"/>
              </w:rPr>
            </w:pPr>
            <w:r w:rsidRPr="00C31E24">
              <w:rPr>
                <w:sz w:val="16"/>
                <w:szCs w:val="16"/>
              </w:rPr>
              <w:t>R5-212360</w:t>
            </w:r>
          </w:p>
        </w:tc>
        <w:tc>
          <w:tcPr>
            <w:tcW w:w="567" w:type="dxa"/>
            <w:shd w:val="solid" w:color="FFFFFF" w:fill="auto"/>
          </w:tcPr>
          <w:p w14:paraId="66E136D1" w14:textId="69AF69A2" w:rsidR="00522C29" w:rsidRPr="00C31E24" w:rsidRDefault="00522C29" w:rsidP="00522C29">
            <w:pPr>
              <w:pStyle w:val="TAL"/>
              <w:rPr>
                <w:sz w:val="16"/>
                <w:szCs w:val="16"/>
              </w:rPr>
            </w:pPr>
            <w:r w:rsidRPr="00C31E24">
              <w:rPr>
                <w:sz w:val="16"/>
                <w:szCs w:val="16"/>
              </w:rPr>
              <w:t>0008</w:t>
            </w:r>
          </w:p>
        </w:tc>
        <w:tc>
          <w:tcPr>
            <w:tcW w:w="283" w:type="dxa"/>
            <w:shd w:val="solid" w:color="FFFFFF" w:fill="auto"/>
          </w:tcPr>
          <w:p w14:paraId="6900D800" w14:textId="09746BD5"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606B5D4D" w14:textId="52598725"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11E742FE" w14:textId="43B3D431" w:rsidR="00522C29" w:rsidRPr="00C31E24" w:rsidRDefault="00522C29" w:rsidP="00522C29">
            <w:pPr>
              <w:pStyle w:val="TAL"/>
              <w:rPr>
                <w:sz w:val="16"/>
                <w:szCs w:val="16"/>
              </w:rPr>
            </w:pPr>
            <w:r w:rsidRPr="00C31E24">
              <w:rPr>
                <w:sz w:val="16"/>
                <w:szCs w:val="16"/>
              </w:rPr>
              <w:t>Correction to MCVideo Test Case 6.1.1.4</w:t>
            </w:r>
          </w:p>
        </w:tc>
        <w:tc>
          <w:tcPr>
            <w:tcW w:w="708" w:type="dxa"/>
            <w:shd w:val="solid" w:color="FFFFFF" w:fill="auto"/>
          </w:tcPr>
          <w:p w14:paraId="7001D2F4" w14:textId="77777777" w:rsidR="00522C29" w:rsidRPr="00C31E24" w:rsidRDefault="00522C29" w:rsidP="00522C29">
            <w:pPr>
              <w:pStyle w:val="TAC"/>
              <w:jc w:val="left"/>
              <w:rPr>
                <w:sz w:val="16"/>
                <w:szCs w:val="16"/>
              </w:rPr>
            </w:pPr>
            <w:r w:rsidRPr="00C31E24">
              <w:rPr>
                <w:sz w:val="16"/>
                <w:szCs w:val="16"/>
              </w:rPr>
              <w:t>14.2.0</w:t>
            </w:r>
          </w:p>
        </w:tc>
      </w:tr>
      <w:tr w:rsidR="00522C29" w:rsidRPr="00C31E24" w14:paraId="14FDEC1B" w14:textId="77777777" w:rsidTr="00764DD4">
        <w:tc>
          <w:tcPr>
            <w:tcW w:w="800" w:type="dxa"/>
            <w:shd w:val="solid" w:color="FFFFFF" w:fill="auto"/>
          </w:tcPr>
          <w:p w14:paraId="4A6057C2" w14:textId="77777777" w:rsidR="00522C29" w:rsidRPr="00C31E24" w:rsidRDefault="00522C29" w:rsidP="00522C29">
            <w:pPr>
              <w:pStyle w:val="TAC"/>
              <w:jc w:val="left"/>
              <w:rPr>
                <w:sz w:val="16"/>
                <w:szCs w:val="16"/>
              </w:rPr>
            </w:pPr>
            <w:r w:rsidRPr="00C31E24">
              <w:rPr>
                <w:sz w:val="16"/>
                <w:szCs w:val="16"/>
              </w:rPr>
              <w:t>2021-06</w:t>
            </w:r>
          </w:p>
        </w:tc>
        <w:tc>
          <w:tcPr>
            <w:tcW w:w="800" w:type="dxa"/>
            <w:shd w:val="solid" w:color="FFFFFF" w:fill="auto"/>
          </w:tcPr>
          <w:p w14:paraId="6D13799A" w14:textId="773C969C" w:rsidR="00522C29" w:rsidRPr="00C31E24" w:rsidRDefault="00522C29" w:rsidP="00522C29">
            <w:pPr>
              <w:pStyle w:val="TAC"/>
              <w:jc w:val="left"/>
              <w:rPr>
                <w:sz w:val="16"/>
                <w:szCs w:val="16"/>
              </w:rPr>
            </w:pPr>
            <w:r w:rsidRPr="00C31E24">
              <w:rPr>
                <w:sz w:val="16"/>
                <w:szCs w:val="16"/>
              </w:rPr>
              <w:t>RAN#93</w:t>
            </w:r>
          </w:p>
        </w:tc>
        <w:tc>
          <w:tcPr>
            <w:tcW w:w="1094" w:type="dxa"/>
            <w:shd w:val="solid" w:color="FFFFFF" w:fill="auto"/>
          </w:tcPr>
          <w:p w14:paraId="1F2CF7C4" w14:textId="52048A7B" w:rsidR="00522C29" w:rsidRPr="00C31E24" w:rsidRDefault="00522C29" w:rsidP="00522C29">
            <w:pPr>
              <w:pStyle w:val="TAC"/>
              <w:jc w:val="left"/>
              <w:rPr>
                <w:sz w:val="16"/>
                <w:szCs w:val="16"/>
              </w:rPr>
            </w:pPr>
            <w:r w:rsidRPr="00C31E24">
              <w:rPr>
                <w:sz w:val="16"/>
                <w:szCs w:val="16"/>
              </w:rPr>
              <w:t>R5-212361</w:t>
            </w:r>
          </w:p>
        </w:tc>
        <w:tc>
          <w:tcPr>
            <w:tcW w:w="567" w:type="dxa"/>
            <w:shd w:val="solid" w:color="FFFFFF" w:fill="auto"/>
          </w:tcPr>
          <w:p w14:paraId="1B29E68F" w14:textId="4FA27C32" w:rsidR="00522C29" w:rsidRPr="00C31E24" w:rsidRDefault="00522C29" w:rsidP="00522C29">
            <w:pPr>
              <w:pStyle w:val="TAL"/>
              <w:rPr>
                <w:sz w:val="16"/>
                <w:szCs w:val="16"/>
              </w:rPr>
            </w:pPr>
            <w:r w:rsidRPr="00C31E24">
              <w:rPr>
                <w:sz w:val="16"/>
                <w:szCs w:val="16"/>
              </w:rPr>
              <w:t>0009</w:t>
            </w:r>
          </w:p>
        </w:tc>
        <w:tc>
          <w:tcPr>
            <w:tcW w:w="283" w:type="dxa"/>
            <w:shd w:val="solid" w:color="FFFFFF" w:fill="auto"/>
          </w:tcPr>
          <w:p w14:paraId="317EB2F3" w14:textId="27835744"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64A3D430" w14:textId="74B7A205"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7C103350" w14:textId="05EA239C" w:rsidR="00522C29" w:rsidRPr="00C31E24" w:rsidRDefault="00522C29" w:rsidP="00522C29">
            <w:pPr>
              <w:pStyle w:val="TAL"/>
              <w:rPr>
                <w:sz w:val="16"/>
                <w:szCs w:val="16"/>
              </w:rPr>
            </w:pPr>
            <w:r w:rsidRPr="00C31E24">
              <w:rPr>
                <w:sz w:val="16"/>
                <w:szCs w:val="16"/>
              </w:rPr>
              <w:t>Correction to MCVideo Test Case 6.1.1.5</w:t>
            </w:r>
          </w:p>
        </w:tc>
        <w:tc>
          <w:tcPr>
            <w:tcW w:w="708" w:type="dxa"/>
            <w:shd w:val="solid" w:color="FFFFFF" w:fill="auto"/>
          </w:tcPr>
          <w:p w14:paraId="148D8A43" w14:textId="77777777" w:rsidR="00522C29" w:rsidRPr="00C31E24" w:rsidRDefault="00522C29" w:rsidP="00522C29">
            <w:pPr>
              <w:pStyle w:val="TAC"/>
              <w:jc w:val="left"/>
              <w:rPr>
                <w:sz w:val="16"/>
                <w:szCs w:val="16"/>
              </w:rPr>
            </w:pPr>
            <w:r w:rsidRPr="00C31E24">
              <w:rPr>
                <w:sz w:val="16"/>
                <w:szCs w:val="16"/>
              </w:rPr>
              <w:t>14.2.0</w:t>
            </w:r>
          </w:p>
        </w:tc>
      </w:tr>
      <w:tr w:rsidR="00522C29" w:rsidRPr="00C31E24" w14:paraId="719E8E1F" w14:textId="77777777" w:rsidTr="00764DD4">
        <w:tc>
          <w:tcPr>
            <w:tcW w:w="800" w:type="dxa"/>
            <w:shd w:val="solid" w:color="FFFFFF" w:fill="auto"/>
          </w:tcPr>
          <w:p w14:paraId="6C579163" w14:textId="77777777" w:rsidR="00522C29" w:rsidRPr="00C31E24" w:rsidRDefault="00522C29" w:rsidP="00522C29">
            <w:pPr>
              <w:pStyle w:val="TAC"/>
              <w:jc w:val="left"/>
              <w:rPr>
                <w:sz w:val="16"/>
                <w:szCs w:val="16"/>
              </w:rPr>
            </w:pPr>
            <w:r w:rsidRPr="00C31E24">
              <w:rPr>
                <w:sz w:val="16"/>
                <w:szCs w:val="16"/>
              </w:rPr>
              <w:t>2021-06</w:t>
            </w:r>
          </w:p>
        </w:tc>
        <w:tc>
          <w:tcPr>
            <w:tcW w:w="800" w:type="dxa"/>
            <w:shd w:val="solid" w:color="FFFFFF" w:fill="auto"/>
          </w:tcPr>
          <w:p w14:paraId="76716B0A" w14:textId="6A6AD714" w:rsidR="00522C29" w:rsidRPr="00C31E24" w:rsidRDefault="00522C29" w:rsidP="00522C29">
            <w:pPr>
              <w:pStyle w:val="TAC"/>
              <w:jc w:val="left"/>
              <w:rPr>
                <w:sz w:val="16"/>
                <w:szCs w:val="16"/>
              </w:rPr>
            </w:pPr>
            <w:r w:rsidRPr="00C31E24">
              <w:rPr>
                <w:sz w:val="16"/>
                <w:szCs w:val="16"/>
              </w:rPr>
              <w:t>RAN#93</w:t>
            </w:r>
          </w:p>
        </w:tc>
        <w:tc>
          <w:tcPr>
            <w:tcW w:w="1094" w:type="dxa"/>
            <w:shd w:val="solid" w:color="FFFFFF" w:fill="auto"/>
          </w:tcPr>
          <w:p w14:paraId="78244402" w14:textId="13418400" w:rsidR="00522C29" w:rsidRPr="00C31E24" w:rsidRDefault="00522C29" w:rsidP="00522C29">
            <w:pPr>
              <w:pStyle w:val="TAC"/>
              <w:jc w:val="left"/>
              <w:rPr>
                <w:sz w:val="16"/>
                <w:szCs w:val="16"/>
              </w:rPr>
            </w:pPr>
            <w:r w:rsidRPr="00C31E24">
              <w:rPr>
                <w:sz w:val="16"/>
                <w:szCs w:val="16"/>
              </w:rPr>
              <w:t>R5-212362</w:t>
            </w:r>
          </w:p>
        </w:tc>
        <w:tc>
          <w:tcPr>
            <w:tcW w:w="567" w:type="dxa"/>
            <w:shd w:val="solid" w:color="FFFFFF" w:fill="auto"/>
          </w:tcPr>
          <w:p w14:paraId="2251F7CA" w14:textId="43CF7D3F" w:rsidR="00522C29" w:rsidRPr="00C31E24" w:rsidRDefault="00522C29" w:rsidP="00522C29">
            <w:pPr>
              <w:pStyle w:val="TAL"/>
              <w:rPr>
                <w:sz w:val="16"/>
                <w:szCs w:val="16"/>
              </w:rPr>
            </w:pPr>
            <w:r w:rsidRPr="00C31E24">
              <w:rPr>
                <w:sz w:val="16"/>
                <w:szCs w:val="16"/>
              </w:rPr>
              <w:t>0010</w:t>
            </w:r>
          </w:p>
        </w:tc>
        <w:tc>
          <w:tcPr>
            <w:tcW w:w="283" w:type="dxa"/>
            <w:shd w:val="solid" w:color="FFFFFF" w:fill="auto"/>
          </w:tcPr>
          <w:p w14:paraId="3D9BCBFC" w14:textId="0A04B53A"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1CED66F4" w14:textId="71A935A7"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5A936167" w14:textId="71F749C6" w:rsidR="00522C29" w:rsidRPr="00C31E24" w:rsidRDefault="00522C29" w:rsidP="00522C29">
            <w:pPr>
              <w:pStyle w:val="TAL"/>
              <w:rPr>
                <w:sz w:val="16"/>
                <w:szCs w:val="16"/>
              </w:rPr>
            </w:pPr>
            <w:r w:rsidRPr="00C31E24">
              <w:rPr>
                <w:sz w:val="16"/>
                <w:szCs w:val="16"/>
              </w:rPr>
              <w:t>Correction to MCVideo Test Case 6.1.1.6</w:t>
            </w:r>
          </w:p>
        </w:tc>
        <w:tc>
          <w:tcPr>
            <w:tcW w:w="708" w:type="dxa"/>
            <w:shd w:val="solid" w:color="FFFFFF" w:fill="auto"/>
          </w:tcPr>
          <w:p w14:paraId="630C8030" w14:textId="77777777" w:rsidR="00522C29" w:rsidRPr="00C31E24" w:rsidRDefault="00522C29" w:rsidP="00522C29">
            <w:pPr>
              <w:pStyle w:val="TAC"/>
              <w:jc w:val="left"/>
              <w:rPr>
                <w:sz w:val="16"/>
                <w:szCs w:val="16"/>
              </w:rPr>
            </w:pPr>
            <w:r w:rsidRPr="00C31E24">
              <w:rPr>
                <w:sz w:val="16"/>
                <w:szCs w:val="16"/>
              </w:rPr>
              <w:t>14.2.0</w:t>
            </w:r>
          </w:p>
        </w:tc>
      </w:tr>
      <w:tr w:rsidR="00522C29" w:rsidRPr="00C31E24" w14:paraId="4C6E424D" w14:textId="77777777" w:rsidTr="00764DD4">
        <w:tc>
          <w:tcPr>
            <w:tcW w:w="800" w:type="dxa"/>
            <w:shd w:val="solid" w:color="FFFFFF" w:fill="auto"/>
          </w:tcPr>
          <w:p w14:paraId="6ABF2F8C" w14:textId="77777777" w:rsidR="00522C29" w:rsidRPr="00C31E24" w:rsidRDefault="00522C29" w:rsidP="00522C29">
            <w:pPr>
              <w:pStyle w:val="TAC"/>
              <w:jc w:val="left"/>
              <w:rPr>
                <w:sz w:val="16"/>
                <w:szCs w:val="16"/>
              </w:rPr>
            </w:pPr>
            <w:r w:rsidRPr="00C31E24">
              <w:rPr>
                <w:sz w:val="16"/>
                <w:szCs w:val="16"/>
              </w:rPr>
              <w:t>2021-06</w:t>
            </w:r>
          </w:p>
        </w:tc>
        <w:tc>
          <w:tcPr>
            <w:tcW w:w="800" w:type="dxa"/>
            <w:shd w:val="solid" w:color="FFFFFF" w:fill="auto"/>
          </w:tcPr>
          <w:p w14:paraId="43900A77" w14:textId="1FCA1693" w:rsidR="00522C29" w:rsidRPr="00C31E24" w:rsidRDefault="00522C29" w:rsidP="00522C29">
            <w:pPr>
              <w:pStyle w:val="TAC"/>
              <w:jc w:val="left"/>
              <w:rPr>
                <w:sz w:val="16"/>
                <w:szCs w:val="16"/>
              </w:rPr>
            </w:pPr>
            <w:r w:rsidRPr="00C31E24">
              <w:rPr>
                <w:sz w:val="16"/>
                <w:szCs w:val="16"/>
              </w:rPr>
              <w:t>RAN#93</w:t>
            </w:r>
          </w:p>
        </w:tc>
        <w:tc>
          <w:tcPr>
            <w:tcW w:w="1094" w:type="dxa"/>
            <w:shd w:val="solid" w:color="FFFFFF" w:fill="auto"/>
          </w:tcPr>
          <w:p w14:paraId="07EE53B2" w14:textId="5371BC61" w:rsidR="00522C29" w:rsidRPr="00C31E24" w:rsidRDefault="00522C29" w:rsidP="00522C29">
            <w:pPr>
              <w:pStyle w:val="TAC"/>
              <w:jc w:val="left"/>
              <w:rPr>
                <w:sz w:val="16"/>
                <w:szCs w:val="16"/>
              </w:rPr>
            </w:pPr>
            <w:r w:rsidRPr="00C31E24">
              <w:rPr>
                <w:sz w:val="16"/>
                <w:szCs w:val="16"/>
              </w:rPr>
              <w:t>R5-212363</w:t>
            </w:r>
          </w:p>
        </w:tc>
        <w:tc>
          <w:tcPr>
            <w:tcW w:w="567" w:type="dxa"/>
            <w:shd w:val="solid" w:color="FFFFFF" w:fill="auto"/>
          </w:tcPr>
          <w:p w14:paraId="5D0D8CAF" w14:textId="037C41BB" w:rsidR="00522C29" w:rsidRPr="00C31E24" w:rsidRDefault="00522C29" w:rsidP="00522C29">
            <w:pPr>
              <w:pStyle w:val="TAL"/>
              <w:rPr>
                <w:sz w:val="16"/>
                <w:szCs w:val="16"/>
              </w:rPr>
            </w:pPr>
            <w:r w:rsidRPr="00C31E24">
              <w:rPr>
                <w:sz w:val="16"/>
                <w:szCs w:val="16"/>
              </w:rPr>
              <w:t>0011</w:t>
            </w:r>
          </w:p>
        </w:tc>
        <w:tc>
          <w:tcPr>
            <w:tcW w:w="283" w:type="dxa"/>
            <w:shd w:val="solid" w:color="FFFFFF" w:fill="auto"/>
          </w:tcPr>
          <w:p w14:paraId="6BDAF82D" w14:textId="50F2525D"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4A6FD80C" w14:textId="7B4E92CC"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3FC02E62" w14:textId="4F1CD126" w:rsidR="00522C29" w:rsidRPr="00C31E24" w:rsidRDefault="00522C29" w:rsidP="00522C29">
            <w:pPr>
              <w:pStyle w:val="TAL"/>
              <w:rPr>
                <w:sz w:val="16"/>
                <w:szCs w:val="16"/>
              </w:rPr>
            </w:pPr>
            <w:r w:rsidRPr="00C31E24">
              <w:rPr>
                <w:sz w:val="16"/>
                <w:szCs w:val="16"/>
              </w:rPr>
              <w:t>Correction to MCVideo Test Case 6.1.1.7</w:t>
            </w:r>
          </w:p>
        </w:tc>
        <w:tc>
          <w:tcPr>
            <w:tcW w:w="708" w:type="dxa"/>
            <w:shd w:val="solid" w:color="FFFFFF" w:fill="auto"/>
          </w:tcPr>
          <w:p w14:paraId="4AC04044" w14:textId="77777777" w:rsidR="00522C29" w:rsidRPr="00C31E24" w:rsidRDefault="00522C29" w:rsidP="00522C29">
            <w:pPr>
              <w:pStyle w:val="TAC"/>
              <w:jc w:val="left"/>
              <w:rPr>
                <w:sz w:val="16"/>
                <w:szCs w:val="16"/>
              </w:rPr>
            </w:pPr>
            <w:r w:rsidRPr="00C31E24">
              <w:rPr>
                <w:sz w:val="16"/>
                <w:szCs w:val="16"/>
              </w:rPr>
              <w:t>14.2.0</w:t>
            </w:r>
          </w:p>
        </w:tc>
      </w:tr>
      <w:tr w:rsidR="00522C29" w:rsidRPr="00C31E24" w14:paraId="1148D04C" w14:textId="77777777" w:rsidTr="00764DD4">
        <w:tc>
          <w:tcPr>
            <w:tcW w:w="800" w:type="dxa"/>
            <w:shd w:val="solid" w:color="FFFFFF" w:fill="auto"/>
          </w:tcPr>
          <w:p w14:paraId="3CF25665" w14:textId="77777777" w:rsidR="00522C29" w:rsidRPr="00C31E24" w:rsidRDefault="00522C29" w:rsidP="00522C29">
            <w:pPr>
              <w:pStyle w:val="TAC"/>
              <w:jc w:val="left"/>
              <w:rPr>
                <w:sz w:val="16"/>
                <w:szCs w:val="16"/>
              </w:rPr>
            </w:pPr>
            <w:r w:rsidRPr="00C31E24">
              <w:rPr>
                <w:sz w:val="16"/>
                <w:szCs w:val="16"/>
              </w:rPr>
              <w:t>2021-06</w:t>
            </w:r>
          </w:p>
        </w:tc>
        <w:tc>
          <w:tcPr>
            <w:tcW w:w="800" w:type="dxa"/>
            <w:shd w:val="solid" w:color="FFFFFF" w:fill="auto"/>
          </w:tcPr>
          <w:p w14:paraId="37E9330A" w14:textId="26D0C5FE" w:rsidR="00522C29" w:rsidRPr="00C31E24" w:rsidRDefault="00522C29" w:rsidP="00522C29">
            <w:pPr>
              <w:pStyle w:val="TAC"/>
              <w:jc w:val="left"/>
              <w:rPr>
                <w:sz w:val="16"/>
                <w:szCs w:val="16"/>
              </w:rPr>
            </w:pPr>
            <w:r w:rsidRPr="00C31E24">
              <w:rPr>
                <w:sz w:val="16"/>
                <w:szCs w:val="16"/>
              </w:rPr>
              <w:t>RAN#93</w:t>
            </w:r>
          </w:p>
        </w:tc>
        <w:tc>
          <w:tcPr>
            <w:tcW w:w="1094" w:type="dxa"/>
            <w:shd w:val="solid" w:color="FFFFFF" w:fill="auto"/>
          </w:tcPr>
          <w:p w14:paraId="0857D204" w14:textId="4D54C0E9" w:rsidR="00522C29" w:rsidRPr="00C31E24" w:rsidRDefault="00522C29" w:rsidP="00522C29">
            <w:pPr>
              <w:pStyle w:val="TAC"/>
              <w:jc w:val="left"/>
              <w:rPr>
                <w:sz w:val="16"/>
                <w:szCs w:val="16"/>
              </w:rPr>
            </w:pPr>
            <w:r w:rsidRPr="00C31E24">
              <w:rPr>
                <w:sz w:val="16"/>
                <w:szCs w:val="16"/>
              </w:rPr>
              <w:t>R5-212364</w:t>
            </w:r>
          </w:p>
        </w:tc>
        <w:tc>
          <w:tcPr>
            <w:tcW w:w="567" w:type="dxa"/>
            <w:shd w:val="solid" w:color="FFFFFF" w:fill="auto"/>
          </w:tcPr>
          <w:p w14:paraId="2C208C97" w14:textId="10629439" w:rsidR="00522C29" w:rsidRPr="00C31E24" w:rsidRDefault="00522C29" w:rsidP="00522C29">
            <w:pPr>
              <w:pStyle w:val="TAL"/>
              <w:rPr>
                <w:sz w:val="16"/>
                <w:szCs w:val="16"/>
              </w:rPr>
            </w:pPr>
            <w:r w:rsidRPr="00C31E24">
              <w:rPr>
                <w:sz w:val="16"/>
                <w:szCs w:val="16"/>
              </w:rPr>
              <w:t>0012</w:t>
            </w:r>
          </w:p>
        </w:tc>
        <w:tc>
          <w:tcPr>
            <w:tcW w:w="283" w:type="dxa"/>
            <w:shd w:val="solid" w:color="FFFFFF" w:fill="auto"/>
          </w:tcPr>
          <w:p w14:paraId="77BE4BFA" w14:textId="30DD08C7"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5A75AED4" w14:textId="2AA68B5E"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6FC0E257" w14:textId="04B340A5" w:rsidR="00522C29" w:rsidRPr="00C31E24" w:rsidRDefault="00522C29" w:rsidP="00522C29">
            <w:pPr>
              <w:pStyle w:val="TAL"/>
              <w:rPr>
                <w:sz w:val="16"/>
                <w:szCs w:val="16"/>
              </w:rPr>
            </w:pPr>
            <w:r w:rsidRPr="00C31E24">
              <w:rPr>
                <w:sz w:val="16"/>
                <w:szCs w:val="16"/>
              </w:rPr>
              <w:t>Correction to MCVideo Test Case 6.1.1.8</w:t>
            </w:r>
          </w:p>
        </w:tc>
        <w:tc>
          <w:tcPr>
            <w:tcW w:w="708" w:type="dxa"/>
            <w:shd w:val="solid" w:color="FFFFFF" w:fill="auto"/>
          </w:tcPr>
          <w:p w14:paraId="55B80FF3" w14:textId="77777777" w:rsidR="00522C29" w:rsidRPr="00C31E24" w:rsidRDefault="00522C29" w:rsidP="00522C29">
            <w:pPr>
              <w:pStyle w:val="TAC"/>
              <w:jc w:val="left"/>
              <w:rPr>
                <w:sz w:val="16"/>
                <w:szCs w:val="16"/>
              </w:rPr>
            </w:pPr>
            <w:r w:rsidRPr="00C31E24">
              <w:rPr>
                <w:sz w:val="16"/>
                <w:szCs w:val="16"/>
              </w:rPr>
              <w:t>14.2.0</w:t>
            </w:r>
          </w:p>
        </w:tc>
      </w:tr>
      <w:tr w:rsidR="00522C29" w:rsidRPr="00C31E24" w14:paraId="45388E78" w14:textId="77777777" w:rsidTr="00764DD4">
        <w:tc>
          <w:tcPr>
            <w:tcW w:w="800" w:type="dxa"/>
            <w:shd w:val="solid" w:color="FFFFFF" w:fill="auto"/>
          </w:tcPr>
          <w:p w14:paraId="316BA01E" w14:textId="77777777" w:rsidR="00522C29" w:rsidRPr="00C31E24" w:rsidRDefault="00522C29" w:rsidP="00522C29">
            <w:pPr>
              <w:pStyle w:val="TAC"/>
              <w:jc w:val="left"/>
              <w:rPr>
                <w:sz w:val="16"/>
                <w:szCs w:val="16"/>
              </w:rPr>
            </w:pPr>
            <w:r w:rsidRPr="00C31E24">
              <w:rPr>
                <w:sz w:val="16"/>
                <w:szCs w:val="16"/>
              </w:rPr>
              <w:t>2021-06</w:t>
            </w:r>
          </w:p>
        </w:tc>
        <w:tc>
          <w:tcPr>
            <w:tcW w:w="800" w:type="dxa"/>
            <w:shd w:val="solid" w:color="FFFFFF" w:fill="auto"/>
          </w:tcPr>
          <w:p w14:paraId="08EA74B2" w14:textId="32486AC7" w:rsidR="00522C29" w:rsidRPr="00C31E24" w:rsidRDefault="00522C29" w:rsidP="00522C29">
            <w:pPr>
              <w:pStyle w:val="TAC"/>
              <w:jc w:val="left"/>
              <w:rPr>
                <w:sz w:val="16"/>
                <w:szCs w:val="16"/>
              </w:rPr>
            </w:pPr>
            <w:r w:rsidRPr="00C31E24">
              <w:rPr>
                <w:sz w:val="16"/>
                <w:szCs w:val="16"/>
              </w:rPr>
              <w:t>RAN#93</w:t>
            </w:r>
          </w:p>
        </w:tc>
        <w:tc>
          <w:tcPr>
            <w:tcW w:w="1094" w:type="dxa"/>
            <w:shd w:val="solid" w:color="FFFFFF" w:fill="auto"/>
          </w:tcPr>
          <w:p w14:paraId="258B8351" w14:textId="47798528" w:rsidR="00522C29" w:rsidRPr="00C31E24" w:rsidRDefault="00522C29" w:rsidP="00522C29">
            <w:pPr>
              <w:pStyle w:val="TAC"/>
              <w:jc w:val="left"/>
              <w:rPr>
                <w:sz w:val="16"/>
                <w:szCs w:val="16"/>
              </w:rPr>
            </w:pPr>
            <w:r w:rsidRPr="00C31E24">
              <w:rPr>
                <w:sz w:val="16"/>
                <w:szCs w:val="16"/>
              </w:rPr>
              <w:t>R5-212365</w:t>
            </w:r>
          </w:p>
        </w:tc>
        <w:tc>
          <w:tcPr>
            <w:tcW w:w="567" w:type="dxa"/>
            <w:shd w:val="solid" w:color="FFFFFF" w:fill="auto"/>
          </w:tcPr>
          <w:p w14:paraId="74398C2B" w14:textId="523D5D27" w:rsidR="00522C29" w:rsidRPr="00C31E24" w:rsidRDefault="00522C29" w:rsidP="00522C29">
            <w:pPr>
              <w:pStyle w:val="TAL"/>
              <w:rPr>
                <w:sz w:val="16"/>
                <w:szCs w:val="16"/>
              </w:rPr>
            </w:pPr>
            <w:r w:rsidRPr="00C31E24">
              <w:rPr>
                <w:sz w:val="16"/>
                <w:szCs w:val="16"/>
              </w:rPr>
              <w:t>0013</w:t>
            </w:r>
          </w:p>
        </w:tc>
        <w:tc>
          <w:tcPr>
            <w:tcW w:w="283" w:type="dxa"/>
            <w:shd w:val="solid" w:color="FFFFFF" w:fill="auto"/>
          </w:tcPr>
          <w:p w14:paraId="5EC35457" w14:textId="172B905D"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06877E3A" w14:textId="7D4E088A"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17022AC6" w14:textId="4A1AB37C" w:rsidR="00522C29" w:rsidRPr="00C31E24" w:rsidRDefault="00522C29" w:rsidP="00522C29">
            <w:pPr>
              <w:pStyle w:val="TAL"/>
              <w:rPr>
                <w:sz w:val="16"/>
                <w:szCs w:val="16"/>
              </w:rPr>
            </w:pPr>
            <w:r w:rsidRPr="00C31E24">
              <w:rPr>
                <w:sz w:val="16"/>
                <w:szCs w:val="16"/>
              </w:rPr>
              <w:t>Correction to MCVideo Test Case 6.1.1.9</w:t>
            </w:r>
          </w:p>
        </w:tc>
        <w:tc>
          <w:tcPr>
            <w:tcW w:w="708" w:type="dxa"/>
            <w:shd w:val="solid" w:color="FFFFFF" w:fill="auto"/>
          </w:tcPr>
          <w:p w14:paraId="492FAE25" w14:textId="77777777" w:rsidR="00522C29" w:rsidRPr="00C31E24" w:rsidRDefault="00522C29" w:rsidP="00522C29">
            <w:pPr>
              <w:pStyle w:val="TAC"/>
              <w:jc w:val="left"/>
              <w:rPr>
                <w:sz w:val="16"/>
                <w:szCs w:val="16"/>
              </w:rPr>
            </w:pPr>
            <w:r w:rsidRPr="00C31E24">
              <w:rPr>
                <w:sz w:val="16"/>
                <w:szCs w:val="16"/>
              </w:rPr>
              <w:t>14.2.0</w:t>
            </w:r>
          </w:p>
        </w:tc>
      </w:tr>
      <w:tr w:rsidR="00522C29" w:rsidRPr="00C31E24" w14:paraId="29C82552" w14:textId="77777777" w:rsidTr="00764DD4">
        <w:tc>
          <w:tcPr>
            <w:tcW w:w="800" w:type="dxa"/>
            <w:shd w:val="solid" w:color="FFFFFF" w:fill="auto"/>
          </w:tcPr>
          <w:p w14:paraId="25BE60F2" w14:textId="77777777" w:rsidR="00522C29" w:rsidRPr="00C31E24" w:rsidRDefault="00522C29" w:rsidP="00522C29">
            <w:pPr>
              <w:pStyle w:val="TAC"/>
              <w:jc w:val="left"/>
              <w:rPr>
                <w:sz w:val="16"/>
                <w:szCs w:val="16"/>
              </w:rPr>
            </w:pPr>
            <w:r w:rsidRPr="00C31E24">
              <w:rPr>
                <w:sz w:val="16"/>
                <w:szCs w:val="16"/>
              </w:rPr>
              <w:t>2021-06</w:t>
            </w:r>
          </w:p>
        </w:tc>
        <w:tc>
          <w:tcPr>
            <w:tcW w:w="800" w:type="dxa"/>
            <w:shd w:val="solid" w:color="FFFFFF" w:fill="auto"/>
          </w:tcPr>
          <w:p w14:paraId="1399E51B" w14:textId="1F353567" w:rsidR="00522C29" w:rsidRPr="00C31E24" w:rsidRDefault="00522C29" w:rsidP="00522C29">
            <w:pPr>
              <w:pStyle w:val="TAC"/>
              <w:jc w:val="left"/>
              <w:rPr>
                <w:sz w:val="16"/>
                <w:szCs w:val="16"/>
              </w:rPr>
            </w:pPr>
            <w:r w:rsidRPr="00C31E24">
              <w:rPr>
                <w:sz w:val="16"/>
                <w:szCs w:val="16"/>
              </w:rPr>
              <w:t>RAN#93</w:t>
            </w:r>
          </w:p>
        </w:tc>
        <w:tc>
          <w:tcPr>
            <w:tcW w:w="1094" w:type="dxa"/>
            <w:shd w:val="solid" w:color="FFFFFF" w:fill="auto"/>
          </w:tcPr>
          <w:p w14:paraId="11F6F156" w14:textId="1BF6398F" w:rsidR="00522C29" w:rsidRPr="00C31E24" w:rsidRDefault="00522C29" w:rsidP="00522C29">
            <w:pPr>
              <w:pStyle w:val="TAC"/>
              <w:jc w:val="left"/>
              <w:rPr>
                <w:sz w:val="16"/>
                <w:szCs w:val="16"/>
              </w:rPr>
            </w:pPr>
            <w:r w:rsidRPr="00C31E24">
              <w:rPr>
                <w:sz w:val="16"/>
                <w:szCs w:val="16"/>
              </w:rPr>
              <w:t>R5-212366</w:t>
            </w:r>
          </w:p>
        </w:tc>
        <w:tc>
          <w:tcPr>
            <w:tcW w:w="567" w:type="dxa"/>
            <w:shd w:val="solid" w:color="FFFFFF" w:fill="auto"/>
          </w:tcPr>
          <w:p w14:paraId="49953061" w14:textId="35AA7E49" w:rsidR="00522C29" w:rsidRPr="00C31E24" w:rsidRDefault="00522C29" w:rsidP="00522C29">
            <w:pPr>
              <w:pStyle w:val="TAL"/>
              <w:rPr>
                <w:sz w:val="16"/>
                <w:szCs w:val="16"/>
              </w:rPr>
            </w:pPr>
            <w:r w:rsidRPr="00C31E24">
              <w:rPr>
                <w:sz w:val="16"/>
                <w:szCs w:val="16"/>
              </w:rPr>
              <w:t>0014</w:t>
            </w:r>
          </w:p>
        </w:tc>
        <w:tc>
          <w:tcPr>
            <w:tcW w:w="283" w:type="dxa"/>
            <w:shd w:val="solid" w:color="FFFFFF" w:fill="auto"/>
          </w:tcPr>
          <w:p w14:paraId="7B6DE5A8" w14:textId="68BB7C93"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421057DD" w14:textId="7BA70D3C"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0807A09D" w14:textId="150DB47B" w:rsidR="00522C29" w:rsidRPr="00C31E24" w:rsidRDefault="00522C29" w:rsidP="00522C29">
            <w:pPr>
              <w:pStyle w:val="TAL"/>
              <w:rPr>
                <w:sz w:val="16"/>
                <w:szCs w:val="16"/>
              </w:rPr>
            </w:pPr>
            <w:r w:rsidRPr="00C31E24">
              <w:rPr>
                <w:sz w:val="16"/>
                <w:szCs w:val="16"/>
              </w:rPr>
              <w:t>Correction to MCVideo Test Case 6.1.1.10</w:t>
            </w:r>
          </w:p>
        </w:tc>
        <w:tc>
          <w:tcPr>
            <w:tcW w:w="708" w:type="dxa"/>
            <w:shd w:val="solid" w:color="FFFFFF" w:fill="auto"/>
          </w:tcPr>
          <w:p w14:paraId="27A96D05" w14:textId="77777777" w:rsidR="00522C29" w:rsidRPr="00C31E24" w:rsidRDefault="00522C29" w:rsidP="00522C29">
            <w:pPr>
              <w:pStyle w:val="TAC"/>
              <w:jc w:val="left"/>
              <w:rPr>
                <w:sz w:val="16"/>
                <w:szCs w:val="16"/>
              </w:rPr>
            </w:pPr>
            <w:r w:rsidRPr="00C31E24">
              <w:rPr>
                <w:sz w:val="16"/>
                <w:szCs w:val="16"/>
              </w:rPr>
              <w:t>14.2.0</w:t>
            </w:r>
          </w:p>
        </w:tc>
      </w:tr>
      <w:tr w:rsidR="00522C29" w:rsidRPr="00C31E24" w14:paraId="126B643E" w14:textId="77777777" w:rsidTr="00764DD4">
        <w:tc>
          <w:tcPr>
            <w:tcW w:w="800" w:type="dxa"/>
            <w:shd w:val="solid" w:color="FFFFFF" w:fill="auto"/>
          </w:tcPr>
          <w:p w14:paraId="7E4C7FB8" w14:textId="77777777" w:rsidR="00522C29" w:rsidRPr="00C31E24" w:rsidRDefault="00522C29" w:rsidP="00522C29">
            <w:pPr>
              <w:pStyle w:val="TAC"/>
              <w:jc w:val="left"/>
              <w:rPr>
                <w:sz w:val="16"/>
                <w:szCs w:val="16"/>
              </w:rPr>
            </w:pPr>
            <w:r w:rsidRPr="00C31E24">
              <w:rPr>
                <w:sz w:val="16"/>
                <w:szCs w:val="16"/>
              </w:rPr>
              <w:t>2021-06</w:t>
            </w:r>
          </w:p>
        </w:tc>
        <w:tc>
          <w:tcPr>
            <w:tcW w:w="800" w:type="dxa"/>
            <w:shd w:val="solid" w:color="FFFFFF" w:fill="auto"/>
          </w:tcPr>
          <w:p w14:paraId="57CCBA3E" w14:textId="574E737A" w:rsidR="00522C29" w:rsidRPr="00C31E24" w:rsidRDefault="00522C29" w:rsidP="00522C29">
            <w:pPr>
              <w:pStyle w:val="TAC"/>
              <w:jc w:val="left"/>
              <w:rPr>
                <w:sz w:val="16"/>
                <w:szCs w:val="16"/>
              </w:rPr>
            </w:pPr>
            <w:r w:rsidRPr="00C31E24">
              <w:rPr>
                <w:sz w:val="16"/>
                <w:szCs w:val="16"/>
              </w:rPr>
              <w:t>RAN#93</w:t>
            </w:r>
          </w:p>
        </w:tc>
        <w:tc>
          <w:tcPr>
            <w:tcW w:w="1094" w:type="dxa"/>
            <w:shd w:val="solid" w:color="FFFFFF" w:fill="auto"/>
          </w:tcPr>
          <w:p w14:paraId="6411B4DD" w14:textId="500AD740" w:rsidR="00522C29" w:rsidRPr="00C31E24" w:rsidRDefault="00522C29" w:rsidP="00522C29">
            <w:pPr>
              <w:pStyle w:val="TAC"/>
              <w:jc w:val="left"/>
              <w:rPr>
                <w:sz w:val="16"/>
                <w:szCs w:val="16"/>
              </w:rPr>
            </w:pPr>
            <w:r w:rsidRPr="00C31E24">
              <w:rPr>
                <w:sz w:val="16"/>
                <w:szCs w:val="16"/>
              </w:rPr>
              <w:t>R5-212367</w:t>
            </w:r>
          </w:p>
        </w:tc>
        <w:tc>
          <w:tcPr>
            <w:tcW w:w="567" w:type="dxa"/>
            <w:shd w:val="solid" w:color="FFFFFF" w:fill="auto"/>
          </w:tcPr>
          <w:p w14:paraId="1654620C" w14:textId="52B39DF9" w:rsidR="00522C29" w:rsidRPr="00C31E24" w:rsidRDefault="00522C29" w:rsidP="00522C29">
            <w:pPr>
              <w:pStyle w:val="TAL"/>
              <w:rPr>
                <w:sz w:val="16"/>
                <w:szCs w:val="16"/>
              </w:rPr>
            </w:pPr>
            <w:r w:rsidRPr="00C31E24">
              <w:rPr>
                <w:sz w:val="16"/>
                <w:szCs w:val="16"/>
              </w:rPr>
              <w:t>0015</w:t>
            </w:r>
          </w:p>
        </w:tc>
        <w:tc>
          <w:tcPr>
            <w:tcW w:w="283" w:type="dxa"/>
            <w:shd w:val="solid" w:color="FFFFFF" w:fill="auto"/>
          </w:tcPr>
          <w:p w14:paraId="3E421F15" w14:textId="4FC037F1"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09AF2F5D" w14:textId="1C2EF444"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20B8C83F" w14:textId="073F971F" w:rsidR="00522C29" w:rsidRPr="00C31E24" w:rsidRDefault="00522C29" w:rsidP="00522C29">
            <w:pPr>
              <w:pStyle w:val="TAL"/>
              <w:rPr>
                <w:sz w:val="16"/>
                <w:szCs w:val="16"/>
              </w:rPr>
            </w:pPr>
            <w:r w:rsidRPr="00C31E24">
              <w:rPr>
                <w:sz w:val="16"/>
                <w:szCs w:val="16"/>
              </w:rPr>
              <w:t>Correction to MCVideo Test Case 6.1.1.11</w:t>
            </w:r>
          </w:p>
        </w:tc>
        <w:tc>
          <w:tcPr>
            <w:tcW w:w="708" w:type="dxa"/>
            <w:shd w:val="solid" w:color="FFFFFF" w:fill="auto"/>
          </w:tcPr>
          <w:p w14:paraId="6BE6DAF9" w14:textId="77777777" w:rsidR="00522C29" w:rsidRPr="00C31E24" w:rsidRDefault="00522C29" w:rsidP="00522C29">
            <w:pPr>
              <w:pStyle w:val="TAC"/>
              <w:jc w:val="left"/>
              <w:rPr>
                <w:sz w:val="16"/>
                <w:szCs w:val="16"/>
              </w:rPr>
            </w:pPr>
            <w:r w:rsidRPr="00C31E24">
              <w:rPr>
                <w:sz w:val="16"/>
                <w:szCs w:val="16"/>
              </w:rPr>
              <w:t>14.2.0</w:t>
            </w:r>
          </w:p>
        </w:tc>
      </w:tr>
      <w:tr w:rsidR="00522C29" w:rsidRPr="00C31E24" w14:paraId="78356525" w14:textId="77777777" w:rsidTr="00764DD4">
        <w:tc>
          <w:tcPr>
            <w:tcW w:w="800" w:type="dxa"/>
            <w:shd w:val="solid" w:color="FFFFFF" w:fill="auto"/>
          </w:tcPr>
          <w:p w14:paraId="3CF153A6" w14:textId="77777777" w:rsidR="00522C29" w:rsidRPr="00C31E24" w:rsidRDefault="00522C29" w:rsidP="00522C29">
            <w:pPr>
              <w:pStyle w:val="TAC"/>
              <w:jc w:val="left"/>
              <w:rPr>
                <w:sz w:val="16"/>
                <w:szCs w:val="16"/>
              </w:rPr>
            </w:pPr>
            <w:r w:rsidRPr="00C31E24">
              <w:rPr>
                <w:sz w:val="16"/>
                <w:szCs w:val="16"/>
              </w:rPr>
              <w:t>2021-06</w:t>
            </w:r>
          </w:p>
        </w:tc>
        <w:tc>
          <w:tcPr>
            <w:tcW w:w="800" w:type="dxa"/>
            <w:shd w:val="solid" w:color="FFFFFF" w:fill="auto"/>
          </w:tcPr>
          <w:p w14:paraId="1122D8D4" w14:textId="77B0FEF6" w:rsidR="00522C29" w:rsidRPr="00C31E24" w:rsidRDefault="00522C29" w:rsidP="00522C29">
            <w:pPr>
              <w:pStyle w:val="TAC"/>
              <w:jc w:val="left"/>
              <w:rPr>
                <w:sz w:val="16"/>
                <w:szCs w:val="16"/>
              </w:rPr>
            </w:pPr>
            <w:r w:rsidRPr="00C31E24">
              <w:rPr>
                <w:sz w:val="16"/>
                <w:szCs w:val="16"/>
              </w:rPr>
              <w:t>RAN#93</w:t>
            </w:r>
          </w:p>
        </w:tc>
        <w:tc>
          <w:tcPr>
            <w:tcW w:w="1094" w:type="dxa"/>
            <w:shd w:val="solid" w:color="FFFFFF" w:fill="auto"/>
          </w:tcPr>
          <w:p w14:paraId="00E50879" w14:textId="4AF083D9" w:rsidR="00522C29" w:rsidRPr="00C31E24" w:rsidRDefault="00522C29" w:rsidP="00522C29">
            <w:pPr>
              <w:pStyle w:val="TAC"/>
              <w:jc w:val="left"/>
              <w:rPr>
                <w:sz w:val="16"/>
                <w:szCs w:val="16"/>
              </w:rPr>
            </w:pPr>
            <w:r w:rsidRPr="00C31E24">
              <w:rPr>
                <w:sz w:val="16"/>
                <w:szCs w:val="16"/>
              </w:rPr>
              <w:t>R5-213256</w:t>
            </w:r>
          </w:p>
        </w:tc>
        <w:tc>
          <w:tcPr>
            <w:tcW w:w="567" w:type="dxa"/>
            <w:shd w:val="solid" w:color="FFFFFF" w:fill="auto"/>
          </w:tcPr>
          <w:p w14:paraId="6D82BA0F" w14:textId="505D94C4" w:rsidR="00522C29" w:rsidRPr="00C31E24" w:rsidRDefault="00522C29" w:rsidP="00522C29">
            <w:pPr>
              <w:pStyle w:val="TAL"/>
              <w:rPr>
                <w:sz w:val="16"/>
                <w:szCs w:val="16"/>
              </w:rPr>
            </w:pPr>
            <w:r w:rsidRPr="00C31E24">
              <w:rPr>
                <w:sz w:val="16"/>
                <w:szCs w:val="16"/>
              </w:rPr>
              <w:t>0016</w:t>
            </w:r>
          </w:p>
        </w:tc>
        <w:tc>
          <w:tcPr>
            <w:tcW w:w="283" w:type="dxa"/>
            <w:shd w:val="solid" w:color="FFFFFF" w:fill="auto"/>
          </w:tcPr>
          <w:p w14:paraId="4B28C2D1" w14:textId="312108A8"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75C6AA8F" w14:textId="5B55EC9F"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618A1999" w14:textId="4EE0777D" w:rsidR="00522C29" w:rsidRPr="00C31E24" w:rsidRDefault="00522C29" w:rsidP="00522C29">
            <w:pPr>
              <w:pStyle w:val="TAL"/>
              <w:rPr>
                <w:sz w:val="16"/>
                <w:szCs w:val="16"/>
              </w:rPr>
            </w:pPr>
            <w:r w:rsidRPr="00C31E24">
              <w:rPr>
                <w:sz w:val="16"/>
                <w:szCs w:val="16"/>
              </w:rPr>
              <w:t>Addition of new MCVideo test case 6.1.1.12 On-network / On-demand Pre-arranged Group Call / Transmission Control State Transitions / Client Originated (CO)</w:t>
            </w:r>
          </w:p>
        </w:tc>
        <w:tc>
          <w:tcPr>
            <w:tcW w:w="708" w:type="dxa"/>
            <w:shd w:val="solid" w:color="FFFFFF" w:fill="auto"/>
          </w:tcPr>
          <w:p w14:paraId="0A04E0EC" w14:textId="3918781E" w:rsidR="00522C29" w:rsidRPr="00C31E24" w:rsidRDefault="00522C29" w:rsidP="00522C29">
            <w:pPr>
              <w:pStyle w:val="TAC"/>
              <w:jc w:val="left"/>
              <w:rPr>
                <w:sz w:val="16"/>
                <w:szCs w:val="16"/>
              </w:rPr>
            </w:pPr>
            <w:r w:rsidRPr="00C31E24">
              <w:rPr>
                <w:sz w:val="16"/>
                <w:szCs w:val="16"/>
              </w:rPr>
              <w:t>15.0.0</w:t>
            </w:r>
          </w:p>
        </w:tc>
      </w:tr>
      <w:tr w:rsidR="00522C29" w:rsidRPr="00C31E24" w14:paraId="2514C06D" w14:textId="77777777" w:rsidTr="00764DD4">
        <w:tc>
          <w:tcPr>
            <w:tcW w:w="800" w:type="dxa"/>
            <w:shd w:val="solid" w:color="FFFFFF" w:fill="auto"/>
          </w:tcPr>
          <w:p w14:paraId="33762B1D" w14:textId="77777777" w:rsidR="00522C29" w:rsidRPr="00C31E24" w:rsidRDefault="00522C29" w:rsidP="00522C29">
            <w:pPr>
              <w:pStyle w:val="TAC"/>
              <w:jc w:val="left"/>
              <w:rPr>
                <w:sz w:val="16"/>
                <w:szCs w:val="16"/>
              </w:rPr>
            </w:pPr>
            <w:r w:rsidRPr="00C31E24">
              <w:rPr>
                <w:sz w:val="16"/>
                <w:szCs w:val="16"/>
              </w:rPr>
              <w:t>2021-06</w:t>
            </w:r>
          </w:p>
        </w:tc>
        <w:tc>
          <w:tcPr>
            <w:tcW w:w="800" w:type="dxa"/>
            <w:shd w:val="solid" w:color="FFFFFF" w:fill="auto"/>
          </w:tcPr>
          <w:p w14:paraId="5760B5F3" w14:textId="5C3215EE" w:rsidR="00522C29" w:rsidRPr="00C31E24" w:rsidRDefault="00522C29" w:rsidP="00522C29">
            <w:pPr>
              <w:pStyle w:val="TAC"/>
              <w:jc w:val="left"/>
              <w:rPr>
                <w:sz w:val="16"/>
                <w:szCs w:val="16"/>
              </w:rPr>
            </w:pPr>
            <w:r w:rsidRPr="00C31E24">
              <w:rPr>
                <w:sz w:val="16"/>
                <w:szCs w:val="16"/>
              </w:rPr>
              <w:t>RAN#93</w:t>
            </w:r>
          </w:p>
        </w:tc>
        <w:tc>
          <w:tcPr>
            <w:tcW w:w="1094" w:type="dxa"/>
            <w:shd w:val="solid" w:color="FFFFFF" w:fill="auto"/>
          </w:tcPr>
          <w:p w14:paraId="343110E2" w14:textId="07FEEE42" w:rsidR="00522C29" w:rsidRPr="00C31E24" w:rsidRDefault="00522C29" w:rsidP="00522C29">
            <w:pPr>
              <w:pStyle w:val="TAC"/>
              <w:jc w:val="left"/>
              <w:rPr>
                <w:sz w:val="16"/>
                <w:szCs w:val="16"/>
              </w:rPr>
            </w:pPr>
            <w:r w:rsidRPr="00C31E24">
              <w:rPr>
                <w:sz w:val="16"/>
                <w:szCs w:val="16"/>
              </w:rPr>
              <w:t>R5-213257</w:t>
            </w:r>
          </w:p>
        </w:tc>
        <w:tc>
          <w:tcPr>
            <w:tcW w:w="567" w:type="dxa"/>
            <w:shd w:val="solid" w:color="FFFFFF" w:fill="auto"/>
          </w:tcPr>
          <w:p w14:paraId="59616D44" w14:textId="0A637691" w:rsidR="00522C29" w:rsidRPr="00C31E24" w:rsidRDefault="00522C29" w:rsidP="00522C29">
            <w:pPr>
              <w:pStyle w:val="TAL"/>
              <w:rPr>
                <w:sz w:val="16"/>
                <w:szCs w:val="16"/>
              </w:rPr>
            </w:pPr>
            <w:r w:rsidRPr="00C31E24">
              <w:rPr>
                <w:sz w:val="16"/>
                <w:szCs w:val="16"/>
              </w:rPr>
              <w:t>0017</w:t>
            </w:r>
          </w:p>
        </w:tc>
        <w:tc>
          <w:tcPr>
            <w:tcW w:w="283" w:type="dxa"/>
            <w:shd w:val="solid" w:color="FFFFFF" w:fill="auto"/>
          </w:tcPr>
          <w:p w14:paraId="09A9A844" w14:textId="24C8543F"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4CA8F505" w14:textId="3454B7E0"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08CCA320" w14:textId="1544733C" w:rsidR="00522C29" w:rsidRPr="00C31E24" w:rsidRDefault="00522C29" w:rsidP="00522C29">
            <w:pPr>
              <w:pStyle w:val="TAL"/>
              <w:rPr>
                <w:sz w:val="16"/>
                <w:szCs w:val="16"/>
              </w:rPr>
            </w:pPr>
            <w:r w:rsidRPr="00C31E24">
              <w:rPr>
                <w:sz w:val="16"/>
                <w:szCs w:val="16"/>
              </w:rPr>
              <w:t>Addition of new MCVideo test case 6.1.1.13 On-network / On-demand Pre-arranged Group Call / Reception Control State Transitions / Client Terminated (CT)</w:t>
            </w:r>
          </w:p>
        </w:tc>
        <w:tc>
          <w:tcPr>
            <w:tcW w:w="708" w:type="dxa"/>
            <w:shd w:val="solid" w:color="FFFFFF" w:fill="auto"/>
          </w:tcPr>
          <w:p w14:paraId="2D9AC217" w14:textId="6E5A6B17" w:rsidR="00522C29" w:rsidRPr="00C31E24" w:rsidRDefault="00522C29" w:rsidP="00522C29">
            <w:pPr>
              <w:pStyle w:val="TAC"/>
              <w:jc w:val="left"/>
              <w:rPr>
                <w:sz w:val="16"/>
                <w:szCs w:val="16"/>
              </w:rPr>
            </w:pPr>
            <w:r w:rsidRPr="00C31E24">
              <w:rPr>
                <w:sz w:val="16"/>
                <w:szCs w:val="16"/>
              </w:rPr>
              <w:t>15.0.0</w:t>
            </w:r>
          </w:p>
        </w:tc>
      </w:tr>
      <w:tr w:rsidR="00522C29" w:rsidRPr="00C31E24" w14:paraId="718FD045" w14:textId="77777777" w:rsidTr="00764DD4">
        <w:tc>
          <w:tcPr>
            <w:tcW w:w="800" w:type="dxa"/>
            <w:shd w:val="solid" w:color="FFFFFF" w:fill="auto"/>
          </w:tcPr>
          <w:p w14:paraId="27536C78" w14:textId="6B7B2756" w:rsidR="00522C29" w:rsidRPr="00C31E24" w:rsidRDefault="00522C29" w:rsidP="00522C29">
            <w:pPr>
              <w:pStyle w:val="TAC"/>
              <w:jc w:val="left"/>
              <w:rPr>
                <w:sz w:val="16"/>
                <w:szCs w:val="16"/>
              </w:rPr>
            </w:pPr>
            <w:r w:rsidRPr="00C31E24">
              <w:rPr>
                <w:sz w:val="16"/>
                <w:szCs w:val="16"/>
              </w:rPr>
              <w:t>2021-09</w:t>
            </w:r>
          </w:p>
        </w:tc>
        <w:tc>
          <w:tcPr>
            <w:tcW w:w="800" w:type="dxa"/>
            <w:shd w:val="solid" w:color="FFFFFF" w:fill="auto"/>
          </w:tcPr>
          <w:p w14:paraId="4674FA5B" w14:textId="08804154" w:rsidR="00522C29" w:rsidRPr="00C31E24" w:rsidRDefault="00522C29" w:rsidP="00522C29">
            <w:pPr>
              <w:pStyle w:val="TAC"/>
              <w:jc w:val="left"/>
              <w:rPr>
                <w:sz w:val="16"/>
                <w:szCs w:val="16"/>
              </w:rPr>
            </w:pPr>
            <w:r w:rsidRPr="00C31E24">
              <w:rPr>
                <w:sz w:val="16"/>
                <w:szCs w:val="16"/>
              </w:rPr>
              <w:t>RAN#94</w:t>
            </w:r>
          </w:p>
        </w:tc>
        <w:tc>
          <w:tcPr>
            <w:tcW w:w="1094" w:type="dxa"/>
            <w:shd w:val="solid" w:color="FFFFFF" w:fill="auto"/>
          </w:tcPr>
          <w:p w14:paraId="10B548D5" w14:textId="66EBC005" w:rsidR="00522C29" w:rsidRPr="00C31E24" w:rsidRDefault="00522C29" w:rsidP="00522C29">
            <w:pPr>
              <w:pStyle w:val="TAC"/>
              <w:jc w:val="left"/>
              <w:rPr>
                <w:sz w:val="16"/>
                <w:szCs w:val="16"/>
              </w:rPr>
            </w:pPr>
            <w:r w:rsidRPr="00C31E24">
              <w:rPr>
                <w:sz w:val="16"/>
                <w:szCs w:val="16"/>
              </w:rPr>
              <w:t>R5-215593</w:t>
            </w:r>
          </w:p>
        </w:tc>
        <w:tc>
          <w:tcPr>
            <w:tcW w:w="567" w:type="dxa"/>
            <w:shd w:val="solid" w:color="FFFFFF" w:fill="auto"/>
          </w:tcPr>
          <w:p w14:paraId="15B7C9B4" w14:textId="760B5A8F" w:rsidR="00522C29" w:rsidRPr="00C31E24" w:rsidRDefault="00522C29" w:rsidP="00522C29">
            <w:pPr>
              <w:pStyle w:val="TAL"/>
              <w:rPr>
                <w:sz w:val="16"/>
                <w:szCs w:val="16"/>
              </w:rPr>
            </w:pPr>
            <w:r w:rsidRPr="00C31E24">
              <w:rPr>
                <w:sz w:val="16"/>
                <w:szCs w:val="16"/>
              </w:rPr>
              <w:t>0024</w:t>
            </w:r>
          </w:p>
        </w:tc>
        <w:tc>
          <w:tcPr>
            <w:tcW w:w="283" w:type="dxa"/>
            <w:shd w:val="solid" w:color="FFFFFF" w:fill="auto"/>
          </w:tcPr>
          <w:p w14:paraId="46C1CC51" w14:textId="2C9E1CC8"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13C815AC" w14:textId="48C2EFCF"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7DF41D94" w14:textId="7C50510D" w:rsidR="00522C29" w:rsidRPr="00C31E24" w:rsidRDefault="00522C29" w:rsidP="00522C29">
            <w:pPr>
              <w:pStyle w:val="TAL"/>
              <w:rPr>
                <w:sz w:val="16"/>
                <w:szCs w:val="16"/>
              </w:rPr>
            </w:pPr>
            <w:r w:rsidRPr="00C31E24">
              <w:rPr>
                <w:sz w:val="16"/>
                <w:szCs w:val="16"/>
              </w:rPr>
              <w:t>Correction to MCVideo Test Case 6.2.3</w:t>
            </w:r>
          </w:p>
        </w:tc>
        <w:tc>
          <w:tcPr>
            <w:tcW w:w="708" w:type="dxa"/>
            <w:shd w:val="solid" w:color="FFFFFF" w:fill="auto"/>
          </w:tcPr>
          <w:p w14:paraId="191FBC84" w14:textId="7722B7A2" w:rsidR="00522C29" w:rsidRPr="00C31E24" w:rsidRDefault="00522C29" w:rsidP="00522C29">
            <w:pPr>
              <w:pStyle w:val="TAC"/>
              <w:jc w:val="left"/>
              <w:rPr>
                <w:sz w:val="16"/>
                <w:szCs w:val="16"/>
              </w:rPr>
            </w:pPr>
            <w:r w:rsidRPr="00C31E24">
              <w:rPr>
                <w:sz w:val="16"/>
                <w:szCs w:val="16"/>
              </w:rPr>
              <w:t>15.1.0</w:t>
            </w:r>
          </w:p>
        </w:tc>
      </w:tr>
      <w:tr w:rsidR="00522C29" w:rsidRPr="00C31E24" w14:paraId="0DF9E976" w14:textId="77777777" w:rsidTr="00764DD4">
        <w:tc>
          <w:tcPr>
            <w:tcW w:w="800" w:type="dxa"/>
            <w:shd w:val="solid" w:color="FFFFFF" w:fill="auto"/>
          </w:tcPr>
          <w:p w14:paraId="62BB085F" w14:textId="77777777" w:rsidR="00522C29" w:rsidRPr="00C31E24" w:rsidRDefault="00522C29" w:rsidP="00522C29">
            <w:pPr>
              <w:pStyle w:val="TAC"/>
              <w:jc w:val="left"/>
              <w:rPr>
                <w:sz w:val="16"/>
                <w:szCs w:val="16"/>
              </w:rPr>
            </w:pPr>
            <w:r w:rsidRPr="00C31E24">
              <w:rPr>
                <w:sz w:val="16"/>
                <w:szCs w:val="16"/>
              </w:rPr>
              <w:t>2021-09</w:t>
            </w:r>
          </w:p>
        </w:tc>
        <w:tc>
          <w:tcPr>
            <w:tcW w:w="800" w:type="dxa"/>
            <w:shd w:val="solid" w:color="FFFFFF" w:fill="auto"/>
          </w:tcPr>
          <w:p w14:paraId="3C3D1AD3" w14:textId="3B56DC47" w:rsidR="00522C29" w:rsidRPr="00C31E24" w:rsidRDefault="00522C29" w:rsidP="00522C29">
            <w:pPr>
              <w:pStyle w:val="TAC"/>
              <w:jc w:val="left"/>
              <w:rPr>
                <w:sz w:val="16"/>
                <w:szCs w:val="16"/>
              </w:rPr>
            </w:pPr>
            <w:r w:rsidRPr="00C31E24">
              <w:rPr>
                <w:sz w:val="16"/>
                <w:szCs w:val="16"/>
              </w:rPr>
              <w:t>RAN#94</w:t>
            </w:r>
          </w:p>
        </w:tc>
        <w:tc>
          <w:tcPr>
            <w:tcW w:w="1094" w:type="dxa"/>
            <w:shd w:val="solid" w:color="FFFFFF" w:fill="auto"/>
          </w:tcPr>
          <w:p w14:paraId="0F3AE33A" w14:textId="7D326DCF" w:rsidR="00522C29" w:rsidRPr="00C31E24" w:rsidRDefault="00522C29" w:rsidP="00522C29">
            <w:pPr>
              <w:pStyle w:val="TAC"/>
              <w:jc w:val="left"/>
              <w:rPr>
                <w:sz w:val="16"/>
                <w:szCs w:val="16"/>
              </w:rPr>
            </w:pPr>
            <w:r w:rsidRPr="00C31E24">
              <w:rPr>
                <w:sz w:val="16"/>
                <w:szCs w:val="16"/>
              </w:rPr>
              <w:t>R5-215594</w:t>
            </w:r>
          </w:p>
        </w:tc>
        <w:tc>
          <w:tcPr>
            <w:tcW w:w="567" w:type="dxa"/>
            <w:shd w:val="solid" w:color="FFFFFF" w:fill="auto"/>
          </w:tcPr>
          <w:p w14:paraId="612BE1FD" w14:textId="7976B927" w:rsidR="00522C29" w:rsidRPr="00C31E24" w:rsidRDefault="00522C29" w:rsidP="00522C29">
            <w:pPr>
              <w:pStyle w:val="TAL"/>
              <w:rPr>
                <w:sz w:val="16"/>
                <w:szCs w:val="16"/>
              </w:rPr>
            </w:pPr>
            <w:r w:rsidRPr="00C31E24">
              <w:rPr>
                <w:sz w:val="16"/>
                <w:szCs w:val="16"/>
              </w:rPr>
              <w:t>0025</w:t>
            </w:r>
          </w:p>
        </w:tc>
        <w:tc>
          <w:tcPr>
            <w:tcW w:w="283" w:type="dxa"/>
            <w:shd w:val="solid" w:color="FFFFFF" w:fill="auto"/>
          </w:tcPr>
          <w:p w14:paraId="6B899068" w14:textId="5AAA0F04"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1775DC65" w14:textId="490F046A"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1F94D6DA" w14:textId="7DB4756D" w:rsidR="00522C29" w:rsidRPr="00C31E24" w:rsidRDefault="00522C29" w:rsidP="00522C29">
            <w:pPr>
              <w:pStyle w:val="TAL"/>
              <w:rPr>
                <w:sz w:val="16"/>
                <w:szCs w:val="16"/>
              </w:rPr>
            </w:pPr>
            <w:r w:rsidRPr="00C31E24">
              <w:rPr>
                <w:sz w:val="16"/>
                <w:szCs w:val="16"/>
              </w:rPr>
              <w:t>Correction to MCVideo Test Case 6.2.4</w:t>
            </w:r>
          </w:p>
        </w:tc>
        <w:tc>
          <w:tcPr>
            <w:tcW w:w="708" w:type="dxa"/>
            <w:shd w:val="solid" w:color="FFFFFF" w:fill="auto"/>
          </w:tcPr>
          <w:p w14:paraId="2C03199A" w14:textId="77777777" w:rsidR="00522C29" w:rsidRPr="00C31E24" w:rsidRDefault="00522C29" w:rsidP="00522C29">
            <w:pPr>
              <w:pStyle w:val="TAC"/>
              <w:jc w:val="left"/>
              <w:rPr>
                <w:sz w:val="16"/>
                <w:szCs w:val="16"/>
              </w:rPr>
            </w:pPr>
            <w:r w:rsidRPr="00C31E24">
              <w:rPr>
                <w:sz w:val="16"/>
                <w:szCs w:val="16"/>
              </w:rPr>
              <w:t>15.1.0</w:t>
            </w:r>
          </w:p>
        </w:tc>
      </w:tr>
      <w:tr w:rsidR="00522C29" w:rsidRPr="00C31E24" w14:paraId="11081023" w14:textId="77777777" w:rsidTr="00764DD4">
        <w:tc>
          <w:tcPr>
            <w:tcW w:w="800" w:type="dxa"/>
            <w:shd w:val="solid" w:color="FFFFFF" w:fill="auto"/>
          </w:tcPr>
          <w:p w14:paraId="477E1667" w14:textId="77777777" w:rsidR="00522C29" w:rsidRPr="00C31E24" w:rsidRDefault="00522C29" w:rsidP="00522C29">
            <w:pPr>
              <w:pStyle w:val="TAC"/>
              <w:jc w:val="left"/>
              <w:rPr>
                <w:sz w:val="16"/>
                <w:szCs w:val="16"/>
              </w:rPr>
            </w:pPr>
            <w:r w:rsidRPr="00C31E24">
              <w:rPr>
                <w:sz w:val="16"/>
                <w:szCs w:val="16"/>
              </w:rPr>
              <w:t>2021-09</w:t>
            </w:r>
          </w:p>
        </w:tc>
        <w:tc>
          <w:tcPr>
            <w:tcW w:w="800" w:type="dxa"/>
            <w:shd w:val="solid" w:color="FFFFFF" w:fill="auto"/>
          </w:tcPr>
          <w:p w14:paraId="4B2E52A5" w14:textId="0E4D6271" w:rsidR="00522C29" w:rsidRPr="00C31E24" w:rsidRDefault="00522C29" w:rsidP="00522C29">
            <w:pPr>
              <w:pStyle w:val="TAC"/>
              <w:jc w:val="left"/>
              <w:rPr>
                <w:sz w:val="16"/>
                <w:szCs w:val="16"/>
              </w:rPr>
            </w:pPr>
            <w:r w:rsidRPr="00C31E24">
              <w:rPr>
                <w:sz w:val="16"/>
                <w:szCs w:val="16"/>
              </w:rPr>
              <w:t>RAN#94</w:t>
            </w:r>
          </w:p>
        </w:tc>
        <w:tc>
          <w:tcPr>
            <w:tcW w:w="1094" w:type="dxa"/>
            <w:shd w:val="solid" w:color="FFFFFF" w:fill="auto"/>
          </w:tcPr>
          <w:p w14:paraId="4B256CFE" w14:textId="12AB90EB" w:rsidR="00522C29" w:rsidRPr="00C31E24" w:rsidRDefault="00522C29" w:rsidP="00522C29">
            <w:pPr>
              <w:pStyle w:val="TAC"/>
              <w:jc w:val="left"/>
              <w:rPr>
                <w:sz w:val="16"/>
                <w:szCs w:val="16"/>
              </w:rPr>
            </w:pPr>
            <w:r w:rsidRPr="00C31E24">
              <w:rPr>
                <w:sz w:val="16"/>
                <w:szCs w:val="16"/>
              </w:rPr>
              <w:t>R5-215595</w:t>
            </w:r>
          </w:p>
        </w:tc>
        <w:tc>
          <w:tcPr>
            <w:tcW w:w="567" w:type="dxa"/>
            <w:shd w:val="solid" w:color="FFFFFF" w:fill="auto"/>
          </w:tcPr>
          <w:p w14:paraId="75D31912" w14:textId="602928ED" w:rsidR="00522C29" w:rsidRPr="00C31E24" w:rsidRDefault="00522C29" w:rsidP="00522C29">
            <w:pPr>
              <w:pStyle w:val="TAL"/>
              <w:rPr>
                <w:sz w:val="16"/>
                <w:szCs w:val="16"/>
              </w:rPr>
            </w:pPr>
            <w:r w:rsidRPr="00C31E24">
              <w:rPr>
                <w:sz w:val="16"/>
                <w:szCs w:val="16"/>
              </w:rPr>
              <w:t>0026</w:t>
            </w:r>
          </w:p>
        </w:tc>
        <w:tc>
          <w:tcPr>
            <w:tcW w:w="283" w:type="dxa"/>
            <w:shd w:val="solid" w:color="FFFFFF" w:fill="auto"/>
          </w:tcPr>
          <w:p w14:paraId="3E75CEB6" w14:textId="261404CF"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4887E9AB" w14:textId="69094493"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211C1EE3" w14:textId="045A8CA4" w:rsidR="00522C29" w:rsidRPr="00C31E24" w:rsidRDefault="00522C29" w:rsidP="00522C29">
            <w:pPr>
              <w:pStyle w:val="TAL"/>
              <w:rPr>
                <w:sz w:val="16"/>
                <w:szCs w:val="16"/>
              </w:rPr>
            </w:pPr>
            <w:r w:rsidRPr="00C31E24">
              <w:rPr>
                <w:sz w:val="16"/>
                <w:szCs w:val="16"/>
              </w:rPr>
              <w:t>Correction to MCVideo Test Case 6.2.5</w:t>
            </w:r>
          </w:p>
        </w:tc>
        <w:tc>
          <w:tcPr>
            <w:tcW w:w="708" w:type="dxa"/>
            <w:shd w:val="solid" w:color="FFFFFF" w:fill="auto"/>
          </w:tcPr>
          <w:p w14:paraId="4ED9B52B" w14:textId="77777777" w:rsidR="00522C29" w:rsidRPr="00C31E24" w:rsidRDefault="00522C29" w:rsidP="00522C29">
            <w:pPr>
              <w:pStyle w:val="TAC"/>
              <w:jc w:val="left"/>
              <w:rPr>
                <w:sz w:val="16"/>
                <w:szCs w:val="16"/>
              </w:rPr>
            </w:pPr>
            <w:r w:rsidRPr="00C31E24">
              <w:rPr>
                <w:sz w:val="16"/>
                <w:szCs w:val="16"/>
              </w:rPr>
              <w:t>15.1.0</w:t>
            </w:r>
          </w:p>
        </w:tc>
      </w:tr>
      <w:tr w:rsidR="00522C29" w:rsidRPr="00C31E24" w14:paraId="4142FDC5" w14:textId="77777777" w:rsidTr="00764DD4">
        <w:tc>
          <w:tcPr>
            <w:tcW w:w="800" w:type="dxa"/>
            <w:shd w:val="solid" w:color="FFFFFF" w:fill="auto"/>
          </w:tcPr>
          <w:p w14:paraId="7D5FB633" w14:textId="77777777" w:rsidR="00522C29" w:rsidRPr="00C31E24" w:rsidRDefault="00522C29" w:rsidP="00522C29">
            <w:pPr>
              <w:pStyle w:val="TAC"/>
              <w:jc w:val="left"/>
              <w:rPr>
                <w:sz w:val="16"/>
                <w:szCs w:val="16"/>
              </w:rPr>
            </w:pPr>
            <w:r w:rsidRPr="00C31E24">
              <w:rPr>
                <w:sz w:val="16"/>
                <w:szCs w:val="16"/>
              </w:rPr>
              <w:t>2021-09</w:t>
            </w:r>
          </w:p>
        </w:tc>
        <w:tc>
          <w:tcPr>
            <w:tcW w:w="800" w:type="dxa"/>
            <w:shd w:val="solid" w:color="FFFFFF" w:fill="auto"/>
          </w:tcPr>
          <w:p w14:paraId="5BDDB82A" w14:textId="49C649F0" w:rsidR="00522C29" w:rsidRPr="00C31E24" w:rsidRDefault="00522C29" w:rsidP="00522C29">
            <w:pPr>
              <w:pStyle w:val="TAC"/>
              <w:jc w:val="left"/>
              <w:rPr>
                <w:sz w:val="16"/>
                <w:szCs w:val="16"/>
              </w:rPr>
            </w:pPr>
            <w:r w:rsidRPr="00C31E24">
              <w:rPr>
                <w:sz w:val="16"/>
                <w:szCs w:val="16"/>
              </w:rPr>
              <w:t>RAN#94</w:t>
            </w:r>
          </w:p>
        </w:tc>
        <w:tc>
          <w:tcPr>
            <w:tcW w:w="1094" w:type="dxa"/>
            <w:shd w:val="solid" w:color="FFFFFF" w:fill="auto"/>
          </w:tcPr>
          <w:p w14:paraId="63EF03FD" w14:textId="5AE33E71" w:rsidR="00522C29" w:rsidRPr="00C31E24" w:rsidRDefault="00522C29" w:rsidP="00522C29">
            <w:pPr>
              <w:pStyle w:val="TAC"/>
              <w:jc w:val="left"/>
              <w:rPr>
                <w:sz w:val="16"/>
                <w:szCs w:val="16"/>
              </w:rPr>
            </w:pPr>
            <w:r w:rsidRPr="00C31E24">
              <w:rPr>
                <w:sz w:val="16"/>
                <w:szCs w:val="16"/>
              </w:rPr>
              <w:t>R5-215596</w:t>
            </w:r>
          </w:p>
        </w:tc>
        <w:tc>
          <w:tcPr>
            <w:tcW w:w="567" w:type="dxa"/>
            <w:shd w:val="solid" w:color="FFFFFF" w:fill="auto"/>
          </w:tcPr>
          <w:p w14:paraId="6378EDDB" w14:textId="2398B144" w:rsidR="00522C29" w:rsidRPr="00C31E24" w:rsidRDefault="00522C29" w:rsidP="00522C29">
            <w:pPr>
              <w:pStyle w:val="TAL"/>
              <w:rPr>
                <w:sz w:val="16"/>
                <w:szCs w:val="16"/>
              </w:rPr>
            </w:pPr>
            <w:r w:rsidRPr="00C31E24">
              <w:rPr>
                <w:sz w:val="16"/>
                <w:szCs w:val="16"/>
              </w:rPr>
              <w:t>0027</w:t>
            </w:r>
          </w:p>
        </w:tc>
        <w:tc>
          <w:tcPr>
            <w:tcW w:w="283" w:type="dxa"/>
            <w:shd w:val="solid" w:color="FFFFFF" w:fill="auto"/>
          </w:tcPr>
          <w:p w14:paraId="3149C872" w14:textId="33D54CD4"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769B87BD" w14:textId="18F133AA"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47B3650E" w14:textId="35EE6069" w:rsidR="00522C29" w:rsidRPr="00C31E24" w:rsidRDefault="00522C29" w:rsidP="00522C29">
            <w:pPr>
              <w:pStyle w:val="TAL"/>
              <w:rPr>
                <w:sz w:val="16"/>
                <w:szCs w:val="16"/>
              </w:rPr>
            </w:pPr>
            <w:r w:rsidRPr="00C31E24">
              <w:rPr>
                <w:sz w:val="16"/>
                <w:szCs w:val="16"/>
              </w:rPr>
              <w:t>Correction to MCVideo Test Case 6.2.6</w:t>
            </w:r>
          </w:p>
        </w:tc>
        <w:tc>
          <w:tcPr>
            <w:tcW w:w="708" w:type="dxa"/>
            <w:shd w:val="solid" w:color="FFFFFF" w:fill="auto"/>
          </w:tcPr>
          <w:p w14:paraId="4838AC9E" w14:textId="77777777" w:rsidR="00522C29" w:rsidRPr="00C31E24" w:rsidRDefault="00522C29" w:rsidP="00522C29">
            <w:pPr>
              <w:pStyle w:val="TAC"/>
              <w:jc w:val="left"/>
              <w:rPr>
                <w:sz w:val="16"/>
                <w:szCs w:val="16"/>
              </w:rPr>
            </w:pPr>
            <w:r w:rsidRPr="00C31E24">
              <w:rPr>
                <w:sz w:val="16"/>
                <w:szCs w:val="16"/>
              </w:rPr>
              <w:t>15.1.0</w:t>
            </w:r>
          </w:p>
        </w:tc>
      </w:tr>
      <w:tr w:rsidR="00522C29" w:rsidRPr="00C31E24" w14:paraId="4274D2C2" w14:textId="77777777" w:rsidTr="00764DD4">
        <w:tc>
          <w:tcPr>
            <w:tcW w:w="800" w:type="dxa"/>
            <w:shd w:val="solid" w:color="FFFFFF" w:fill="auto"/>
          </w:tcPr>
          <w:p w14:paraId="420E3646" w14:textId="77777777" w:rsidR="00522C29" w:rsidRPr="00C31E24" w:rsidRDefault="00522C29" w:rsidP="00522C29">
            <w:pPr>
              <w:pStyle w:val="TAC"/>
              <w:jc w:val="left"/>
              <w:rPr>
                <w:sz w:val="16"/>
                <w:szCs w:val="16"/>
              </w:rPr>
            </w:pPr>
            <w:r w:rsidRPr="00C31E24">
              <w:rPr>
                <w:sz w:val="16"/>
                <w:szCs w:val="16"/>
              </w:rPr>
              <w:t>2021-09</w:t>
            </w:r>
          </w:p>
        </w:tc>
        <w:tc>
          <w:tcPr>
            <w:tcW w:w="800" w:type="dxa"/>
            <w:shd w:val="solid" w:color="FFFFFF" w:fill="auto"/>
          </w:tcPr>
          <w:p w14:paraId="3644EEC0" w14:textId="570F6190" w:rsidR="00522C29" w:rsidRPr="00C31E24" w:rsidRDefault="00522C29" w:rsidP="00522C29">
            <w:pPr>
              <w:pStyle w:val="TAC"/>
              <w:jc w:val="left"/>
              <w:rPr>
                <w:sz w:val="16"/>
                <w:szCs w:val="16"/>
              </w:rPr>
            </w:pPr>
            <w:r w:rsidRPr="00C31E24">
              <w:rPr>
                <w:sz w:val="16"/>
                <w:szCs w:val="16"/>
              </w:rPr>
              <w:t>RAN#94</w:t>
            </w:r>
          </w:p>
        </w:tc>
        <w:tc>
          <w:tcPr>
            <w:tcW w:w="1094" w:type="dxa"/>
            <w:shd w:val="solid" w:color="FFFFFF" w:fill="auto"/>
          </w:tcPr>
          <w:p w14:paraId="0D8814FE" w14:textId="5ADF624B" w:rsidR="00522C29" w:rsidRPr="00C31E24" w:rsidRDefault="00522C29" w:rsidP="00522C29">
            <w:pPr>
              <w:pStyle w:val="TAC"/>
              <w:jc w:val="left"/>
              <w:rPr>
                <w:sz w:val="16"/>
                <w:szCs w:val="16"/>
              </w:rPr>
            </w:pPr>
            <w:r w:rsidRPr="00C31E24">
              <w:rPr>
                <w:sz w:val="16"/>
                <w:szCs w:val="16"/>
              </w:rPr>
              <w:t>R5-215599</w:t>
            </w:r>
          </w:p>
        </w:tc>
        <w:tc>
          <w:tcPr>
            <w:tcW w:w="567" w:type="dxa"/>
            <w:shd w:val="solid" w:color="FFFFFF" w:fill="auto"/>
          </w:tcPr>
          <w:p w14:paraId="389A1490" w14:textId="7857C1A5" w:rsidR="00522C29" w:rsidRPr="00C31E24" w:rsidRDefault="00522C29" w:rsidP="00522C29">
            <w:pPr>
              <w:pStyle w:val="TAL"/>
              <w:rPr>
                <w:sz w:val="16"/>
                <w:szCs w:val="16"/>
              </w:rPr>
            </w:pPr>
            <w:r w:rsidRPr="00C31E24">
              <w:rPr>
                <w:sz w:val="16"/>
                <w:szCs w:val="16"/>
              </w:rPr>
              <w:t>0030</w:t>
            </w:r>
          </w:p>
        </w:tc>
        <w:tc>
          <w:tcPr>
            <w:tcW w:w="283" w:type="dxa"/>
            <w:shd w:val="solid" w:color="FFFFFF" w:fill="auto"/>
          </w:tcPr>
          <w:p w14:paraId="0A13AC50" w14:textId="59ACBC51" w:rsidR="00522C29" w:rsidRPr="00C31E24" w:rsidRDefault="00522C29" w:rsidP="00522C29">
            <w:pPr>
              <w:pStyle w:val="TAR"/>
              <w:jc w:val="left"/>
              <w:rPr>
                <w:sz w:val="16"/>
                <w:szCs w:val="16"/>
              </w:rPr>
            </w:pPr>
            <w:r w:rsidRPr="00C31E24">
              <w:rPr>
                <w:sz w:val="16"/>
                <w:szCs w:val="16"/>
              </w:rPr>
              <w:t>-</w:t>
            </w:r>
          </w:p>
        </w:tc>
        <w:tc>
          <w:tcPr>
            <w:tcW w:w="425" w:type="dxa"/>
            <w:shd w:val="solid" w:color="FFFFFF" w:fill="auto"/>
          </w:tcPr>
          <w:p w14:paraId="2FC61DEE" w14:textId="52C1667C"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5E76F506" w14:textId="248E9AD2" w:rsidR="00522C29" w:rsidRPr="00C31E24" w:rsidRDefault="00522C29" w:rsidP="00522C29">
            <w:pPr>
              <w:pStyle w:val="TAL"/>
              <w:rPr>
                <w:sz w:val="16"/>
                <w:szCs w:val="16"/>
              </w:rPr>
            </w:pPr>
            <w:r w:rsidRPr="00C31E24">
              <w:rPr>
                <w:sz w:val="16"/>
                <w:szCs w:val="16"/>
              </w:rPr>
              <w:t>Addition of MCVideo Test Case 6.1.2.5 On-network / On-demand Pre-arranged Group Call / Emergency Group Call / Client Originated (CO)</w:t>
            </w:r>
          </w:p>
        </w:tc>
        <w:tc>
          <w:tcPr>
            <w:tcW w:w="708" w:type="dxa"/>
            <w:shd w:val="solid" w:color="FFFFFF" w:fill="auto"/>
          </w:tcPr>
          <w:p w14:paraId="14A2BE8D" w14:textId="77777777" w:rsidR="00522C29" w:rsidRPr="00C31E24" w:rsidRDefault="00522C29" w:rsidP="00522C29">
            <w:pPr>
              <w:pStyle w:val="TAC"/>
              <w:jc w:val="left"/>
              <w:rPr>
                <w:sz w:val="16"/>
                <w:szCs w:val="16"/>
              </w:rPr>
            </w:pPr>
            <w:r w:rsidRPr="00C31E24">
              <w:rPr>
                <w:sz w:val="16"/>
                <w:szCs w:val="16"/>
              </w:rPr>
              <w:t>15.1.0</w:t>
            </w:r>
          </w:p>
        </w:tc>
      </w:tr>
      <w:tr w:rsidR="00522C29" w:rsidRPr="00C31E24" w14:paraId="70F5BBAF" w14:textId="77777777" w:rsidTr="00764DD4">
        <w:tc>
          <w:tcPr>
            <w:tcW w:w="800" w:type="dxa"/>
            <w:shd w:val="solid" w:color="FFFFFF" w:fill="auto"/>
          </w:tcPr>
          <w:p w14:paraId="16C62469" w14:textId="77777777" w:rsidR="00522C29" w:rsidRPr="00C31E24" w:rsidRDefault="00522C29" w:rsidP="00522C29">
            <w:pPr>
              <w:pStyle w:val="TAC"/>
              <w:jc w:val="left"/>
              <w:rPr>
                <w:sz w:val="16"/>
                <w:szCs w:val="16"/>
              </w:rPr>
            </w:pPr>
            <w:r w:rsidRPr="00C31E24">
              <w:rPr>
                <w:sz w:val="16"/>
                <w:szCs w:val="16"/>
              </w:rPr>
              <w:t>2021-09</w:t>
            </w:r>
          </w:p>
        </w:tc>
        <w:tc>
          <w:tcPr>
            <w:tcW w:w="800" w:type="dxa"/>
            <w:shd w:val="solid" w:color="FFFFFF" w:fill="auto"/>
          </w:tcPr>
          <w:p w14:paraId="4A6F9202" w14:textId="041EC84D" w:rsidR="00522C29" w:rsidRPr="00C31E24" w:rsidRDefault="00522C29" w:rsidP="00522C29">
            <w:pPr>
              <w:pStyle w:val="TAC"/>
              <w:jc w:val="left"/>
              <w:rPr>
                <w:sz w:val="16"/>
                <w:szCs w:val="16"/>
              </w:rPr>
            </w:pPr>
            <w:r w:rsidRPr="00C31E24">
              <w:rPr>
                <w:sz w:val="16"/>
                <w:szCs w:val="16"/>
              </w:rPr>
              <w:t>RAN#94</w:t>
            </w:r>
          </w:p>
        </w:tc>
        <w:tc>
          <w:tcPr>
            <w:tcW w:w="1094" w:type="dxa"/>
            <w:shd w:val="solid" w:color="FFFFFF" w:fill="auto"/>
          </w:tcPr>
          <w:p w14:paraId="3541239B" w14:textId="46CAD101" w:rsidR="00522C29" w:rsidRPr="00C31E24" w:rsidRDefault="00522C29" w:rsidP="00522C29">
            <w:pPr>
              <w:pStyle w:val="TAC"/>
              <w:jc w:val="left"/>
              <w:rPr>
                <w:sz w:val="16"/>
                <w:szCs w:val="16"/>
              </w:rPr>
            </w:pPr>
            <w:r w:rsidRPr="00C31E24">
              <w:rPr>
                <w:sz w:val="16"/>
                <w:szCs w:val="16"/>
              </w:rPr>
              <w:t>R5-216344</w:t>
            </w:r>
          </w:p>
        </w:tc>
        <w:tc>
          <w:tcPr>
            <w:tcW w:w="567" w:type="dxa"/>
            <w:shd w:val="solid" w:color="FFFFFF" w:fill="auto"/>
          </w:tcPr>
          <w:p w14:paraId="1EFFB2B9" w14:textId="608594F0" w:rsidR="00522C29" w:rsidRPr="00C31E24" w:rsidRDefault="00522C29" w:rsidP="00522C29">
            <w:pPr>
              <w:pStyle w:val="TAL"/>
              <w:rPr>
                <w:sz w:val="16"/>
                <w:szCs w:val="16"/>
              </w:rPr>
            </w:pPr>
            <w:r w:rsidRPr="00C31E24">
              <w:rPr>
                <w:sz w:val="16"/>
                <w:szCs w:val="16"/>
              </w:rPr>
              <w:t>0018</w:t>
            </w:r>
          </w:p>
        </w:tc>
        <w:tc>
          <w:tcPr>
            <w:tcW w:w="283" w:type="dxa"/>
            <w:shd w:val="solid" w:color="FFFFFF" w:fill="auto"/>
          </w:tcPr>
          <w:p w14:paraId="52782CA3" w14:textId="7FAF989F" w:rsidR="00522C29" w:rsidRPr="00C31E24" w:rsidRDefault="00522C29" w:rsidP="00522C29">
            <w:pPr>
              <w:pStyle w:val="TAR"/>
              <w:jc w:val="left"/>
              <w:rPr>
                <w:sz w:val="16"/>
                <w:szCs w:val="16"/>
              </w:rPr>
            </w:pPr>
            <w:r w:rsidRPr="00C31E24">
              <w:rPr>
                <w:sz w:val="16"/>
                <w:szCs w:val="16"/>
              </w:rPr>
              <w:t>1</w:t>
            </w:r>
          </w:p>
        </w:tc>
        <w:tc>
          <w:tcPr>
            <w:tcW w:w="425" w:type="dxa"/>
            <w:shd w:val="solid" w:color="FFFFFF" w:fill="auto"/>
          </w:tcPr>
          <w:p w14:paraId="6755435A" w14:textId="0E7EF903"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4D05C13D" w14:textId="6C7CC023" w:rsidR="00522C29" w:rsidRPr="00C31E24" w:rsidRDefault="00522C29" w:rsidP="00522C29">
            <w:pPr>
              <w:pStyle w:val="TAL"/>
              <w:rPr>
                <w:sz w:val="16"/>
                <w:szCs w:val="16"/>
              </w:rPr>
            </w:pPr>
            <w:r w:rsidRPr="00C31E24">
              <w:rPr>
                <w:sz w:val="16"/>
                <w:szCs w:val="16"/>
              </w:rPr>
              <w:t>Correction to MCVideo Test Case 6.1.2.1</w:t>
            </w:r>
          </w:p>
        </w:tc>
        <w:tc>
          <w:tcPr>
            <w:tcW w:w="708" w:type="dxa"/>
            <w:shd w:val="solid" w:color="FFFFFF" w:fill="auto"/>
          </w:tcPr>
          <w:p w14:paraId="70D3306D" w14:textId="77777777" w:rsidR="00522C29" w:rsidRPr="00C31E24" w:rsidRDefault="00522C29" w:rsidP="00522C29">
            <w:pPr>
              <w:pStyle w:val="TAC"/>
              <w:jc w:val="left"/>
              <w:rPr>
                <w:sz w:val="16"/>
                <w:szCs w:val="16"/>
              </w:rPr>
            </w:pPr>
            <w:r w:rsidRPr="00C31E24">
              <w:rPr>
                <w:sz w:val="16"/>
                <w:szCs w:val="16"/>
              </w:rPr>
              <w:t>15.1.0</w:t>
            </w:r>
          </w:p>
        </w:tc>
      </w:tr>
      <w:tr w:rsidR="00522C29" w:rsidRPr="00C31E24" w14:paraId="69594E51" w14:textId="77777777" w:rsidTr="00764DD4">
        <w:tc>
          <w:tcPr>
            <w:tcW w:w="800" w:type="dxa"/>
            <w:shd w:val="solid" w:color="FFFFFF" w:fill="auto"/>
          </w:tcPr>
          <w:p w14:paraId="1E2E0C9B" w14:textId="77777777" w:rsidR="00522C29" w:rsidRPr="00C31E24" w:rsidRDefault="00522C29" w:rsidP="00522C29">
            <w:pPr>
              <w:pStyle w:val="TAC"/>
              <w:jc w:val="left"/>
              <w:rPr>
                <w:sz w:val="16"/>
                <w:szCs w:val="16"/>
              </w:rPr>
            </w:pPr>
            <w:r w:rsidRPr="00C31E24">
              <w:rPr>
                <w:sz w:val="16"/>
                <w:szCs w:val="16"/>
              </w:rPr>
              <w:t>2021-09</w:t>
            </w:r>
          </w:p>
        </w:tc>
        <w:tc>
          <w:tcPr>
            <w:tcW w:w="800" w:type="dxa"/>
            <w:shd w:val="solid" w:color="FFFFFF" w:fill="auto"/>
          </w:tcPr>
          <w:p w14:paraId="67A65CAA" w14:textId="2BF6F689" w:rsidR="00522C29" w:rsidRPr="00C31E24" w:rsidRDefault="00522C29" w:rsidP="00522C29">
            <w:pPr>
              <w:pStyle w:val="TAC"/>
              <w:jc w:val="left"/>
              <w:rPr>
                <w:sz w:val="16"/>
                <w:szCs w:val="16"/>
              </w:rPr>
            </w:pPr>
            <w:r w:rsidRPr="00C31E24">
              <w:rPr>
                <w:sz w:val="16"/>
                <w:szCs w:val="16"/>
              </w:rPr>
              <w:t>RAN#94</w:t>
            </w:r>
          </w:p>
        </w:tc>
        <w:tc>
          <w:tcPr>
            <w:tcW w:w="1094" w:type="dxa"/>
            <w:shd w:val="solid" w:color="FFFFFF" w:fill="auto"/>
          </w:tcPr>
          <w:p w14:paraId="743DD519" w14:textId="6DC0F392" w:rsidR="00522C29" w:rsidRPr="00C31E24" w:rsidRDefault="00522C29" w:rsidP="00522C29">
            <w:pPr>
              <w:pStyle w:val="TAC"/>
              <w:jc w:val="left"/>
              <w:rPr>
                <w:sz w:val="16"/>
                <w:szCs w:val="16"/>
              </w:rPr>
            </w:pPr>
            <w:r w:rsidRPr="00C31E24">
              <w:rPr>
                <w:sz w:val="16"/>
                <w:szCs w:val="16"/>
              </w:rPr>
              <w:t>R5-216345</w:t>
            </w:r>
          </w:p>
        </w:tc>
        <w:tc>
          <w:tcPr>
            <w:tcW w:w="567" w:type="dxa"/>
            <w:shd w:val="solid" w:color="FFFFFF" w:fill="auto"/>
          </w:tcPr>
          <w:p w14:paraId="03251D24" w14:textId="38239546" w:rsidR="00522C29" w:rsidRPr="00C31E24" w:rsidRDefault="00522C29" w:rsidP="00522C29">
            <w:pPr>
              <w:pStyle w:val="TAL"/>
              <w:rPr>
                <w:sz w:val="16"/>
                <w:szCs w:val="16"/>
              </w:rPr>
            </w:pPr>
            <w:r w:rsidRPr="00C31E24">
              <w:rPr>
                <w:sz w:val="16"/>
                <w:szCs w:val="16"/>
              </w:rPr>
              <w:t>0019</w:t>
            </w:r>
          </w:p>
        </w:tc>
        <w:tc>
          <w:tcPr>
            <w:tcW w:w="283" w:type="dxa"/>
            <w:shd w:val="solid" w:color="FFFFFF" w:fill="auto"/>
          </w:tcPr>
          <w:p w14:paraId="41DBA7B3" w14:textId="48226636" w:rsidR="00522C29" w:rsidRPr="00C31E24" w:rsidRDefault="00522C29" w:rsidP="00522C29">
            <w:pPr>
              <w:pStyle w:val="TAR"/>
              <w:jc w:val="left"/>
              <w:rPr>
                <w:sz w:val="16"/>
                <w:szCs w:val="16"/>
              </w:rPr>
            </w:pPr>
            <w:r w:rsidRPr="00C31E24">
              <w:rPr>
                <w:sz w:val="16"/>
                <w:szCs w:val="16"/>
              </w:rPr>
              <w:t>1</w:t>
            </w:r>
          </w:p>
        </w:tc>
        <w:tc>
          <w:tcPr>
            <w:tcW w:w="425" w:type="dxa"/>
            <w:shd w:val="solid" w:color="FFFFFF" w:fill="auto"/>
          </w:tcPr>
          <w:p w14:paraId="22BD4BA8" w14:textId="6AB7FFE7"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530C3D67" w14:textId="2B7B48C8" w:rsidR="00522C29" w:rsidRPr="00C31E24" w:rsidRDefault="00522C29" w:rsidP="00522C29">
            <w:pPr>
              <w:pStyle w:val="TAL"/>
              <w:rPr>
                <w:sz w:val="16"/>
                <w:szCs w:val="16"/>
              </w:rPr>
            </w:pPr>
            <w:r w:rsidRPr="00C31E24">
              <w:rPr>
                <w:sz w:val="16"/>
                <w:szCs w:val="16"/>
              </w:rPr>
              <w:t>Correction to MCVideo Test Case 6.1.2.2</w:t>
            </w:r>
          </w:p>
        </w:tc>
        <w:tc>
          <w:tcPr>
            <w:tcW w:w="708" w:type="dxa"/>
            <w:shd w:val="solid" w:color="FFFFFF" w:fill="auto"/>
          </w:tcPr>
          <w:p w14:paraId="179C7C4D" w14:textId="77777777" w:rsidR="00522C29" w:rsidRPr="00C31E24" w:rsidRDefault="00522C29" w:rsidP="00522C29">
            <w:pPr>
              <w:pStyle w:val="TAC"/>
              <w:jc w:val="left"/>
              <w:rPr>
                <w:sz w:val="16"/>
                <w:szCs w:val="16"/>
              </w:rPr>
            </w:pPr>
            <w:r w:rsidRPr="00C31E24">
              <w:rPr>
                <w:sz w:val="16"/>
                <w:szCs w:val="16"/>
              </w:rPr>
              <w:t>15.1.0</w:t>
            </w:r>
          </w:p>
        </w:tc>
      </w:tr>
      <w:tr w:rsidR="00522C29" w:rsidRPr="00C31E24" w14:paraId="07E61ED4" w14:textId="77777777" w:rsidTr="00764DD4">
        <w:tc>
          <w:tcPr>
            <w:tcW w:w="800" w:type="dxa"/>
            <w:shd w:val="solid" w:color="FFFFFF" w:fill="auto"/>
          </w:tcPr>
          <w:p w14:paraId="221E6A0C" w14:textId="77777777" w:rsidR="00522C29" w:rsidRPr="00C31E24" w:rsidRDefault="00522C29" w:rsidP="00522C29">
            <w:pPr>
              <w:pStyle w:val="TAC"/>
              <w:jc w:val="left"/>
              <w:rPr>
                <w:sz w:val="16"/>
                <w:szCs w:val="16"/>
              </w:rPr>
            </w:pPr>
            <w:r w:rsidRPr="00C31E24">
              <w:rPr>
                <w:sz w:val="16"/>
                <w:szCs w:val="16"/>
              </w:rPr>
              <w:t>2021-09</w:t>
            </w:r>
          </w:p>
        </w:tc>
        <w:tc>
          <w:tcPr>
            <w:tcW w:w="800" w:type="dxa"/>
            <w:shd w:val="solid" w:color="FFFFFF" w:fill="auto"/>
          </w:tcPr>
          <w:p w14:paraId="03D70210" w14:textId="3C5CA0F7" w:rsidR="00522C29" w:rsidRPr="00C31E24" w:rsidRDefault="00522C29" w:rsidP="00522C29">
            <w:pPr>
              <w:pStyle w:val="TAC"/>
              <w:jc w:val="left"/>
              <w:rPr>
                <w:sz w:val="16"/>
                <w:szCs w:val="16"/>
              </w:rPr>
            </w:pPr>
            <w:r w:rsidRPr="00C31E24">
              <w:rPr>
                <w:sz w:val="16"/>
                <w:szCs w:val="16"/>
              </w:rPr>
              <w:t>RAN#94</w:t>
            </w:r>
          </w:p>
        </w:tc>
        <w:tc>
          <w:tcPr>
            <w:tcW w:w="1094" w:type="dxa"/>
            <w:shd w:val="solid" w:color="FFFFFF" w:fill="auto"/>
          </w:tcPr>
          <w:p w14:paraId="6A76E006" w14:textId="1E4D0A92" w:rsidR="00522C29" w:rsidRPr="00C31E24" w:rsidRDefault="00522C29" w:rsidP="00522C29">
            <w:pPr>
              <w:pStyle w:val="TAC"/>
              <w:jc w:val="left"/>
              <w:rPr>
                <w:sz w:val="16"/>
                <w:szCs w:val="16"/>
              </w:rPr>
            </w:pPr>
            <w:r w:rsidRPr="00C31E24">
              <w:rPr>
                <w:sz w:val="16"/>
                <w:szCs w:val="16"/>
              </w:rPr>
              <w:t>R5-216346</w:t>
            </w:r>
          </w:p>
        </w:tc>
        <w:tc>
          <w:tcPr>
            <w:tcW w:w="567" w:type="dxa"/>
            <w:shd w:val="solid" w:color="FFFFFF" w:fill="auto"/>
          </w:tcPr>
          <w:p w14:paraId="6D7D3991" w14:textId="2FE13C67" w:rsidR="00522C29" w:rsidRPr="00C31E24" w:rsidRDefault="00522C29" w:rsidP="00522C29">
            <w:pPr>
              <w:pStyle w:val="TAL"/>
              <w:rPr>
                <w:sz w:val="16"/>
                <w:szCs w:val="16"/>
              </w:rPr>
            </w:pPr>
            <w:r w:rsidRPr="00C31E24">
              <w:rPr>
                <w:sz w:val="16"/>
                <w:szCs w:val="16"/>
              </w:rPr>
              <w:t>0020</w:t>
            </w:r>
          </w:p>
        </w:tc>
        <w:tc>
          <w:tcPr>
            <w:tcW w:w="283" w:type="dxa"/>
            <w:shd w:val="solid" w:color="FFFFFF" w:fill="auto"/>
          </w:tcPr>
          <w:p w14:paraId="78166563" w14:textId="6ED6FC14" w:rsidR="00522C29" w:rsidRPr="00C31E24" w:rsidRDefault="00522C29" w:rsidP="00522C29">
            <w:pPr>
              <w:pStyle w:val="TAR"/>
              <w:jc w:val="left"/>
              <w:rPr>
                <w:sz w:val="16"/>
                <w:szCs w:val="16"/>
              </w:rPr>
            </w:pPr>
            <w:r w:rsidRPr="00C31E24">
              <w:rPr>
                <w:sz w:val="16"/>
                <w:szCs w:val="16"/>
              </w:rPr>
              <w:t>1</w:t>
            </w:r>
          </w:p>
        </w:tc>
        <w:tc>
          <w:tcPr>
            <w:tcW w:w="425" w:type="dxa"/>
            <w:shd w:val="solid" w:color="FFFFFF" w:fill="auto"/>
          </w:tcPr>
          <w:p w14:paraId="0E3C6E98" w14:textId="4891821A"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3F6B78C9" w14:textId="312775D7" w:rsidR="00522C29" w:rsidRPr="00C31E24" w:rsidRDefault="00522C29" w:rsidP="00522C29">
            <w:pPr>
              <w:pStyle w:val="TAL"/>
              <w:rPr>
                <w:sz w:val="16"/>
                <w:szCs w:val="16"/>
              </w:rPr>
            </w:pPr>
            <w:r w:rsidRPr="00C31E24">
              <w:rPr>
                <w:sz w:val="16"/>
                <w:szCs w:val="16"/>
              </w:rPr>
              <w:t>Correction to MCVideo Test Case 6.1.2.3</w:t>
            </w:r>
          </w:p>
        </w:tc>
        <w:tc>
          <w:tcPr>
            <w:tcW w:w="708" w:type="dxa"/>
            <w:shd w:val="solid" w:color="FFFFFF" w:fill="auto"/>
          </w:tcPr>
          <w:p w14:paraId="1905A05F" w14:textId="77777777" w:rsidR="00522C29" w:rsidRPr="00C31E24" w:rsidRDefault="00522C29" w:rsidP="00522C29">
            <w:pPr>
              <w:pStyle w:val="TAC"/>
              <w:jc w:val="left"/>
              <w:rPr>
                <w:sz w:val="16"/>
                <w:szCs w:val="16"/>
              </w:rPr>
            </w:pPr>
            <w:r w:rsidRPr="00C31E24">
              <w:rPr>
                <w:sz w:val="16"/>
                <w:szCs w:val="16"/>
              </w:rPr>
              <w:t>15.1.0</w:t>
            </w:r>
          </w:p>
        </w:tc>
      </w:tr>
      <w:tr w:rsidR="00522C29" w:rsidRPr="00C31E24" w14:paraId="61974115" w14:textId="77777777" w:rsidTr="00764DD4">
        <w:tc>
          <w:tcPr>
            <w:tcW w:w="800" w:type="dxa"/>
            <w:shd w:val="solid" w:color="FFFFFF" w:fill="auto"/>
          </w:tcPr>
          <w:p w14:paraId="223954FA" w14:textId="77777777" w:rsidR="00522C29" w:rsidRPr="00C31E24" w:rsidRDefault="00522C29" w:rsidP="00522C29">
            <w:pPr>
              <w:pStyle w:val="TAC"/>
              <w:jc w:val="left"/>
              <w:rPr>
                <w:sz w:val="16"/>
                <w:szCs w:val="16"/>
              </w:rPr>
            </w:pPr>
            <w:r w:rsidRPr="00C31E24">
              <w:rPr>
                <w:sz w:val="16"/>
                <w:szCs w:val="16"/>
              </w:rPr>
              <w:t>2021-09</w:t>
            </w:r>
          </w:p>
        </w:tc>
        <w:tc>
          <w:tcPr>
            <w:tcW w:w="800" w:type="dxa"/>
            <w:shd w:val="solid" w:color="FFFFFF" w:fill="auto"/>
          </w:tcPr>
          <w:p w14:paraId="0C7DC9E0" w14:textId="4897EA3D" w:rsidR="00522C29" w:rsidRPr="00C31E24" w:rsidRDefault="00522C29" w:rsidP="00522C29">
            <w:pPr>
              <w:pStyle w:val="TAC"/>
              <w:jc w:val="left"/>
              <w:rPr>
                <w:sz w:val="16"/>
                <w:szCs w:val="16"/>
              </w:rPr>
            </w:pPr>
            <w:r w:rsidRPr="00C31E24">
              <w:rPr>
                <w:sz w:val="16"/>
                <w:szCs w:val="16"/>
              </w:rPr>
              <w:t>RAN#94</w:t>
            </w:r>
          </w:p>
        </w:tc>
        <w:tc>
          <w:tcPr>
            <w:tcW w:w="1094" w:type="dxa"/>
            <w:shd w:val="solid" w:color="FFFFFF" w:fill="auto"/>
          </w:tcPr>
          <w:p w14:paraId="50B63BB0" w14:textId="0C9B577D" w:rsidR="00522C29" w:rsidRPr="00C31E24" w:rsidRDefault="00522C29" w:rsidP="00522C29">
            <w:pPr>
              <w:pStyle w:val="TAC"/>
              <w:jc w:val="left"/>
              <w:rPr>
                <w:sz w:val="16"/>
                <w:szCs w:val="16"/>
              </w:rPr>
            </w:pPr>
            <w:r w:rsidRPr="00C31E24">
              <w:rPr>
                <w:sz w:val="16"/>
                <w:szCs w:val="16"/>
              </w:rPr>
              <w:t>R5-216347</w:t>
            </w:r>
          </w:p>
        </w:tc>
        <w:tc>
          <w:tcPr>
            <w:tcW w:w="567" w:type="dxa"/>
            <w:shd w:val="solid" w:color="FFFFFF" w:fill="auto"/>
          </w:tcPr>
          <w:p w14:paraId="7A1CBA4E" w14:textId="1138FC96" w:rsidR="00522C29" w:rsidRPr="00C31E24" w:rsidRDefault="00522C29" w:rsidP="00522C29">
            <w:pPr>
              <w:pStyle w:val="TAL"/>
              <w:rPr>
                <w:sz w:val="16"/>
                <w:szCs w:val="16"/>
              </w:rPr>
            </w:pPr>
            <w:r w:rsidRPr="00C31E24">
              <w:rPr>
                <w:sz w:val="16"/>
                <w:szCs w:val="16"/>
              </w:rPr>
              <w:t>0021</w:t>
            </w:r>
          </w:p>
        </w:tc>
        <w:tc>
          <w:tcPr>
            <w:tcW w:w="283" w:type="dxa"/>
            <w:shd w:val="solid" w:color="FFFFFF" w:fill="auto"/>
          </w:tcPr>
          <w:p w14:paraId="3B244DB4" w14:textId="523EB180" w:rsidR="00522C29" w:rsidRPr="00C31E24" w:rsidRDefault="00522C29" w:rsidP="00522C29">
            <w:pPr>
              <w:pStyle w:val="TAR"/>
              <w:jc w:val="left"/>
              <w:rPr>
                <w:sz w:val="16"/>
                <w:szCs w:val="16"/>
              </w:rPr>
            </w:pPr>
            <w:r w:rsidRPr="00C31E24">
              <w:rPr>
                <w:sz w:val="16"/>
                <w:szCs w:val="16"/>
              </w:rPr>
              <w:t>1</w:t>
            </w:r>
          </w:p>
        </w:tc>
        <w:tc>
          <w:tcPr>
            <w:tcW w:w="425" w:type="dxa"/>
            <w:shd w:val="solid" w:color="FFFFFF" w:fill="auto"/>
          </w:tcPr>
          <w:p w14:paraId="7AC5C688" w14:textId="4A2C5F61"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105E4EF0" w14:textId="2EDF862F" w:rsidR="00522C29" w:rsidRPr="00C31E24" w:rsidRDefault="00522C29" w:rsidP="00522C29">
            <w:pPr>
              <w:pStyle w:val="TAL"/>
              <w:rPr>
                <w:sz w:val="16"/>
                <w:szCs w:val="16"/>
              </w:rPr>
            </w:pPr>
            <w:r w:rsidRPr="00C31E24">
              <w:rPr>
                <w:sz w:val="16"/>
                <w:szCs w:val="16"/>
              </w:rPr>
              <w:t>Correction to MCVideo Test Case 6.1.2.4</w:t>
            </w:r>
          </w:p>
        </w:tc>
        <w:tc>
          <w:tcPr>
            <w:tcW w:w="708" w:type="dxa"/>
            <w:shd w:val="solid" w:color="FFFFFF" w:fill="auto"/>
          </w:tcPr>
          <w:p w14:paraId="0D0706A9" w14:textId="77777777" w:rsidR="00522C29" w:rsidRPr="00C31E24" w:rsidRDefault="00522C29" w:rsidP="00522C29">
            <w:pPr>
              <w:pStyle w:val="TAC"/>
              <w:jc w:val="left"/>
              <w:rPr>
                <w:sz w:val="16"/>
                <w:szCs w:val="16"/>
              </w:rPr>
            </w:pPr>
            <w:r w:rsidRPr="00C31E24">
              <w:rPr>
                <w:sz w:val="16"/>
                <w:szCs w:val="16"/>
              </w:rPr>
              <w:t>15.1.0</w:t>
            </w:r>
          </w:p>
        </w:tc>
      </w:tr>
      <w:tr w:rsidR="00522C29" w:rsidRPr="00C31E24" w14:paraId="505DEA81" w14:textId="77777777" w:rsidTr="00764DD4">
        <w:tc>
          <w:tcPr>
            <w:tcW w:w="800" w:type="dxa"/>
            <w:shd w:val="solid" w:color="FFFFFF" w:fill="auto"/>
          </w:tcPr>
          <w:p w14:paraId="02A8AB9C" w14:textId="77777777" w:rsidR="00522C29" w:rsidRPr="00C31E24" w:rsidRDefault="00522C29" w:rsidP="00522C29">
            <w:pPr>
              <w:pStyle w:val="TAC"/>
              <w:jc w:val="left"/>
              <w:rPr>
                <w:sz w:val="16"/>
                <w:szCs w:val="16"/>
              </w:rPr>
            </w:pPr>
            <w:r w:rsidRPr="00C31E24">
              <w:rPr>
                <w:sz w:val="16"/>
                <w:szCs w:val="16"/>
              </w:rPr>
              <w:t>2021-09</w:t>
            </w:r>
          </w:p>
        </w:tc>
        <w:tc>
          <w:tcPr>
            <w:tcW w:w="800" w:type="dxa"/>
            <w:shd w:val="solid" w:color="FFFFFF" w:fill="auto"/>
          </w:tcPr>
          <w:p w14:paraId="1BCC1F25" w14:textId="0701FD15" w:rsidR="00522C29" w:rsidRPr="00C31E24" w:rsidRDefault="00522C29" w:rsidP="00522C29">
            <w:pPr>
              <w:pStyle w:val="TAC"/>
              <w:jc w:val="left"/>
              <w:rPr>
                <w:sz w:val="16"/>
                <w:szCs w:val="16"/>
              </w:rPr>
            </w:pPr>
            <w:r w:rsidRPr="00C31E24">
              <w:rPr>
                <w:sz w:val="16"/>
                <w:szCs w:val="16"/>
              </w:rPr>
              <w:t>RAN#94</w:t>
            </w:r>
          </w:p>
        </w:tc>
        <w:tc>
          <w:tcPr>
            <w:tcW w:w="1094" w:type="dxa"/>
            <w:shd w:val="solid" w:color="FFFFFF" w:fill="auto"/>
          </w:tcPr>
          <w:p w14:paraId="00D38D03" w14:textId="3E77FEB9" w:rsidR="00522C29" w:rsidRPr="00C31E24" w:rsidRDefault="00522C29" w:rsidP="00522C29">
            <w:pPr>
              <w:pStyle w:val="TAC"/>
              <w:jc w:val="left"/>
              <w:rPr>
                <w:sz w:val="16"/>
                <w:szCs w:val="16"/>
              </w:rPr>
            </w:pPr>
            <w:r w:rsidRPr="00C31E24">
              <w:rPr>
                <w:sz w:val="16"/>
                <w:szCs w:val="16"/>
              </w:rPr>
              <w:t>R5-216348</w:t>
            </w:r>
          </w:p>
        </w:tc>
        <w:tc>
          <w:tcPr>
            <w:tcW w:w="567" w:type="dxa"/>
            <w:shd w:val="solid" w:color="FFFFFF" w:fill="auto"/>
          </w:tcPr>
          <w:p w14:paraId="4ED569E8" w14:textId="2353EAF3" w:rsidR="00522C29" w:rsidRPr="00C31E24" w:rsidRDefault="00522C29" w:rsidP="00522C29">
            <w:pPr>
              <w:pStyle w:val="TAL"/>
              <w:rPr>
                <w:sz w:val="16"/>
                <w:szCs w:val="16"/>
              </w:rPr>
            </w:pPr>
            <w:r w:rsidRPr="00C31E24">
              <w:rPr>
                <w:sz w:val="16"/>
                <w:szCs w:val="16"/>
              </w:rPr>
              <w:t>0022</w:t>
            </w:r>
          </w:p>
        </w:tc>
        <w:tc>
          <w:tcPr>
            <w:tcW w:w="283" w:type="dxa"/>
            <w:shd w:val="solid" w:color="FFFFFF" w:fill="auto"/>
          </w:tcPr>
          <w:p w14:paraId="6C4CBD80" w14:textId="65693688" w:rsidR="00522C29" w:rsidRPr="00C31E24" w:rsidRDefault="00522C29" w:rsidP="00522C29">
            <w:pPr>
              <w:pStyle w:val="TAR"/>
              <w:jc w:val="left"/>
              <w:rPr>
                <w:sz w:val="16"/>
                <w:szCs w:val="16"/>
              </w:rPr>
            </w:pPr>
            <w:r w:rsidRPr="00C31E24">
              <w:rPr>
                <w:sz w:val="16"/>
                <w:szCs w:val="16"/>
              </w:rPr>
              <w:t>1</w:t>
            </w:r>
          </w:p>
        </w:tc>
        <w:tc>
          <w:tcPr>
            <w:tcW w:w="425" w:type="dxa"/>
            <w:shd w:val="solid" w:color="FFFFFF" w:fill="auto"/>
          </w:tcPr>
          <w:p w14:paraId="570EC319" w14:textId="105DD979"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6C5F69A0" w14:textId="2F9F2FFD" w:rsidR="00522C29" w:rsidRPr="00C31E24" w:rsidRDefault="00522C29" w:rsidP="00522C29">
            <w:pPr>
              <w:pStyle w:val="TAL"/>
              <w:rPr>
                <w:sz w:val="16"/>
                <w:szCs w:val="16"/>
              </w:rPr>
            </w:pPr>
            <w:r w:rsidRPr="00C31E24">
              <w:rPr>
                <w:sz w:val="16"/>
                <w:szCs w:val="16"/>
              </w:rPr>
              <w:t>Correction to MCVideo Test Case 6.2.1</w:t>
            </w:r>
          </w:p>
        </w:tc>
        <w:tc>
          <w:tcPr>
            <w:tcW w:w="708" w:type="dxa"/>
            <w:shd w:val="solid" w:color="FFFFFF" w:fill="auto"/>
          </w:tcPr>
          <w:p w14:paraId="23640D46" w14:textId="77777777" w:rsidR="00522C29" w:rsidRPr="00C31E24" w:rsidRDefault="00522C29" w:rsidP="00522C29">
            <w:pPr>
              <w:pStyle w:val="TAC"/>
              <w:jc w:val="left"/>
              <w:rPr>
                <w:sz w:val="16"/>
                <w:szCs w:val="16"/>
              </w:rPr>
            </w:pPr>
            <w:r w:rsidRPr="00C31E24">
              <w:rPr>
                <w:sz w:val="16"/>
                <w:szCs w:val="16"/>
              </w:rPr>
              <w:t>15.1.0</w:t>
            </w:r>
          </w:p>
        </w:tc>
      </w:tr>
      <w:tr w:rsidR="00522C29" w:rsidRPr="00C31E24" w14:paraId="70B1AEC2" w14:textId="77777777" w:rsidTr="00764DD4">
        <w:tc>
          <w:tcPr>
            <w:tcW w:w="800" w:type="dxa"/>
            <w:shd w:val="solid" w:color="FFFFFF" w:fill="auto"/>
          </w:tcPr>
          <w:p w14:paraId="3DFA39EB" w14:textId="77777777" w:rsidR="00522C29" w:rsidRPr="00C31E24" w:rsidRDefault="00522C29" w:rsidP="00522C29">
            <w:pPr>
              <w:pStyle w:val="TAC"/>
              <w:jc w:val="left"/>
              <w:rPr>
                <w:sz w:val="16"/>
                <w:szCs w:val="16"/>
              </w:rPr>
            </w:pPr>
            <w:r w:rsidRPr="00C31E24">
              <w:rPr>
                <w:sz w:val="16"/>
                <w:szCs w:val="16"/>
              </w:rPr>
              <w:t>2021-09</w:t>
            </w:r>
          </w:p>
        </w:tc>
        <w:tc>
          <w:tcPr>
            <w:tcW w:w="800" w:type="dxa"/>
            <w:shd w:val="solid" w:color="FFFFFF" w:fill="auto"/>
          </w:tcPr>
          <w:p w14:paraId="438CCB28" w14:textId="7256B6B6" w:rsidR="00522C29" w:rsidRPr="00C31E24" w:rsidRDefault="00522C29" w:rsidP="00522C29">
            <w:pPr>
              <w:pStyle w:val="TAC"/>
              <w:jc w:val="left"/>
              <w:rPr>
                <w:sz w:val="16"/>
                <w:szCs w:val="16"/>
              </w:rPr>
            </w:pPr>
            <w:r w:rsidRPr="00C31E24">
              <w:rPr>
                <w:sz w:val="16"/>
                <w:szCs w:val="16"/>
              </w:rPr>
              <w:t>RAN#94</w:t>
            </w:r>
          </w:p>
        </w:tc>
        <w:tc>
          <w:tcPr>
            <w:tcW w:w="1094" w:type="dxa"/>
            <w:shd w:val="solid" w:color="FFFFFF" w:fill="auto"/>
          </w:tcPr>
          <w:p w14:paraId="0B5A8EC2" w14:textId="1C73CE69" w:rsidR="00522C29" w:rsidRPr="00C31E24" w:rsidRDefault="00522C29" w:rsidP="00522C29">
            <w:pPr>
              <w:pStyle w:val="TAC"/>
              <w:jc w:val="left"/>
              <w:rPr>
                <w:sz w:val="16"/>
                <w:szCs w:val="16"/>
              </w:rPr>
            </w:pPr>
            <w:r w:rsidRPr="00C31E24">
              <w:rPr>
                <w:sz w:val="16"/>
                <w:szCs w:val="16"/>
              </w:rPr>
              <w:t>R5-216349</w:t>
            </w:r>
          </w:p>
        </w:tc>
        <w:tc>
          <w:tcPr>
            <w:tcW w:w="567" w:type="dxa"/>
            <w:shd w:val="solid" w:color="FFFFFF" w:fill="auto"/>
          </w:tcPr>
          <w:p w14:paraId="2C23580F" w14:textId="7B6CB72B" w:rsidR="00522C29" w:rsidRPr="00C31E24" w:rsidRDefault="00522C29" w:rsidP="00522C29">
            <w:pPr>
              <w:pStyle w:val="TAL"/>
              <w:rPr>
                <w:sz w:val="16"/>
                <w:szCs w:val="16"/>
              </w:rPr>
            </w:pPr>
            <w:r w:rsidRPr="00C31E24">
              <w:rPr>
                <w:sz w:val="16"/>
                <w:szCs w:val="16"/>
              </w:rPr>
              <w:t>0023</w:t>
            </w:r>
          </w:p>
        </w:tc>
        <w:tc>
          <w:tcPr>
            <w:tcW w:w="283" w:type="dxa"/>
            <w:shd w:val="solid" w:color="FFFFFF" w:fill="auto"/>
          </w:tcPr>
          <w:p w14:paraId="62F5F809" w14:textId="14BBE003" w:rsidR="00522C29" w:rsidRPr="00C31E24" w:rsidRDefault="00522C29" w:rsidP="00522C29">
            <w:pPr>
              <w:pStyle w:val="TAR"/>
              <w:jc w:val="left"/>
              <w:rPr>
                <w:sz w:val="16"/>
                <w:szCs w:val="16"/>
              </w:rPr>
            </w:pPr>
            <w:r w:rsidRPr="00C31E24">
              <w:rPr>
                <w:sz w:val="16"/>
                <w:szCs w:val="16"/>
              </w:rPr>
              <w:t>1</w:t>
            </w:r>
          </w:p>
        </w:tc>
        <w:tc>
          <w:tcPr>
            <w:tcW w:w="425" w:type="dxa"/>
            <w:shd w:val="solid" w:color="FFFFFF" w:fill="auto"/>
          </w:tcPr>
          <w:p w14:paraId="11396124" w14:textId="068DA271"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61505CD2" w14:textId="7C4A62D0" w:rsidR="00522C29" w:rsidRPr="00C31E24" w:rsidRDefault="00522C29" w:rsidP="00522C29">
            <w:pPr>
              <w:pStyle w:val="TAL"/>
              <w:rPr>
                <w:sz w:val="16"/>
                <w:szCs w:val="16"/>
              </w:rPr>
            </w:pPr>
            <w:r w:rsidRPr="00C31E24">
              <w:rPr>
                <w:sz w:val="16"/>
                <w:szCs w:val="16"/>
              </w:rPr>
              <w:t>Correction to MCVideo Test Case 6.2.2</w:t>
            </w:r>
          </w:p>
        </w:tc>
        <w:tc>
          <w:tcPr>
            <w:tcW w:w="708" w:type="dxa"/>
            <w:shd w:val="solid" w:color="FFFFFF" w:fill="auto"/>
          </w:tcPr>
          <w:p w14:paraId="6305CDB6" w14:textId="77777777" w:rsidR="00522C29" w:rsidRPr="00C31E24" w:rsidRDefault="00522C29" w:rsidP="00522C29">
            <w:pPr>
              <w:pStyle w:val="TAC"/>
              <w:jc w:val="left"/>
              <w:rPr>
                <w:sz w:val="16"/>
                <w:szCs w:val="16"/>
              </w:rPr>
            </w:pPr>
            <w:r w:rsidRPr="00C31E24">
              <w:rPr>
                <w:sz w:val="16"/>
                <w:szCs w:val="16"/>
              </w:rPr>
              <w:t>15.1.0</w:t>
            </w:r>
          </w:p>
        </w:tc>
      </w:tr>
      <w:tr w:rsidR="00522C29" w:rsidRPr="00C31E24" w14:paraId="07EC57BB" w14:textId="77777777" w:rsidTr="00764DD4">
        <w:tc>
          <w:tcPr>
            <w:tcW w:w="800" w:type="dxa"/>
            <w:shd w:val="solid" w:color="FFFFFF" w:fill="auto"/>
          </w:tcPr>
          <w:p w14:paraId="6B8A3B0A" w14:textId="77777777" w:rsidR="00522C29" w:rsidRPr="00C31E24" w:rsidRDefault="00522C29" w:rsidP="00522C29">
            <w:pPr>
              <w:pStyle w:val="TAC"/>
              <w:jc w:val="left"/>
              <w:rPr>
                <w:sz w:val="16"/>
                <w:szCs w:val="16"/>
              </w:rPr>
            </w:pPr>
            <w:r w:rsidRPr="00C31E24">
              <w:rPr>
                <w:sz w:val="16"/>
                <w:szCs w:val="16"/>
              </w:rPr>
              <w:t>2021-09</w:t>
            </w:r>
          </w:p>
        </w:tc>
        <w:tc>
          <w:tcPr>
            <w:tcW w:w="800" w:type="dxa"/>
            <w:shd w:val="solid" w:color="FFFFFF" w:fill="auto"/>
          </w:tcPr>
          <w:p w14:paraId="3107E47F" w14:textId="03AC6B24" w:rsidR="00522C29" w:rsidRPr="00C31E24" w:rsidRDefault="00522C29" w:rsidP="00522C29">
            <w:pPr>
              <w:pStyle w:val="TAC"/>
              <w:jc w:val="left"/>
              <w:rPr>
                <w:sz w:val="16"/>
                <w:szCs w:val="16"/>
              </w:rPr>
            </w:pPr>
            <w:r w:rsidRPr="00C31E24">
              <w:rPr>
                <w:sz w:val="16"/>
                <w:szCs w:val="16"/>
              </w:rPr>
              <w:t>RAN#94</w:t>
            </w:r>
          </w:p>
        </w:tc>
        <w:tc>
          <w:tcPr>
            <w:tcW w:w="1094" w:type="dxa"/>
            <w:shd w:val="solid" w:color="FFFFFF" w:fill="auto"/>
          </w:tcPr>
          <w:p w14:paraId="16D5AB57" w14:textId="21C24566" w:rsidR="00522C29" w:rsidRPr="00C31E24" w:rsidRDefault="00522C29" w:rsidP="00522C29">
            <w:pPr>
              <w:pStyle w:val="TAC"/>
              <w:jc w:val="left"/>
              <w:rPr>
                <w:sz w:val="16"/>
                <w:szCs w:val="16"/>
              </w:rPr>
            </w:pPr>
            <w:r w:rsidRPr="00C31E24">
              <w:rPr>
                <w:sz w:val="16"/>
                <w:szCs w:val="16"/>
              </w:rPr>
              <w:t>R5-216350</w:t>
            </w:r>
          </w:p>
        </w:tc>
        <w:tc>
          <w:tcPr>
            <w:tcW w:w="567" w:type="dxa"/>
            <w:shd w:val="solid" w:color="FFFFFF" w:fill="auto"/>
          </w:tcPr>
          <w:p w14:paraId="1E1ADBDC" w14:textId="029D8A3E" w:rsidR="00522C29" w:rsidRPr="00C31E24" w:rsidRDefault="00522C29" w:rsidP="00522C29">
            <w:pPr>
              <w:pStyle w:val="TAL"/>
              <w:rPr>
                <w:sz w:val="16"/>
                <w:szCs w:val="16"/>
              </w:rPr>
            </w:pPr>
            <w:r w:rsidRPr="00C31E24">
              <w:rPr>
                <w:sz w:val="16"/>
                <w:szCs w:val="16"/>
              </w:rPr>
              <w:t>0028</w:t>
            </w:r>
          </w:p>
        </w:tc>
        <w:tc>
          <w:tcPr>
            <w:tcW w:w="283" w:type="dxa"/>
            <w:shd w:val="solid" w:color="FFFFFF" w:fill="auto"/>
          </w:tcPr>
          <w:p w14:paraId="077143B1" w14:textId="70CD210C" w:rsidR="00522C29" w:rsidRPr="00C31E24" w:rsidRDefault="00522C29" w:rsidP="00522C29">
            <w:pPr>
              <w:pStyle w:val="TAR"/>
              <w:jc w:val="left"/>
              <w:rPr>
                <w:sz w:val="16"/>
                <w:szCs w:val="16"/>
              </w:rPr>
            </w:pPr>
            <w:r w:rsidRPr="00C31E24">
              <w:rPr>
                <w:sz w:val="16"/>
                <w:szCs w:val="16"/>
              </w:rPr>
              <w:t>1</w:t>
            </w:r>
          </w:p>
        </w:tc>
        <w:tc>
          <w:tcPr>
            <w:tcW w:w="425" w:type="dxa"/>
            <w:shd w:val="solid" w:color="FFFFFF" w:fill="auto"/>
          </w:tcPr>
          <w:p w14:paraId="1F3E9CB1" w14:textId="0879AFDE"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400DFF67" w14:textId="25957655" w:rsidR="00522C29" w:rsidRPr="00C31E24" w:rsidRDefault="00522C29" w:rsidP="00522C29">
            <w:pPr>
              <w:pStyle w:val="TAL"/>
              <w:rPr>
                <w:sz w:val="16"/>
                <w:szCs w:val="16"/>
              </w:rPr>
            </w:pPr>
            <w:r w:rsidRPr="00C31E24">
              <w:rPr>
                <w:sz w:val="16"/>
                <w:szCs w:val="16"/>
              </w:rPr>
              <w:t>Correction to MCVideo Test Case 6.2.7</w:t>
            </w:r>
          </w:p>
        </w:tc>
        <w:tc>
          <w:tcPr>
            <w:tcW w:w="708" w:type="dxa"/>
            <w:shd w:val="solid" w:color="FFFFFF" w:fill="auto"/>
          </w:tcPr>
          <w:p w14:paraId="740BE8BC" w14:textId="77777777" w:rsidR="00522C29" w:rsidRPr="00C31E24" w:rsidRDefault="00522C29" w:rsidP="00522C29">
            <w:pPr>
              <w:pStyle w:val="TAC"/>
              <w:jc w:val="left"/>
              <w:rPr>
                <w:sz w:val="16"/>
                <w:szCs w:val="16"/>
              </w:rPr>
            </w:pPr>
            <w:r w:rsidRPr="00C31E24">
              <w:rPr>
                <w:sz w:val="16"/>
                <w:szCs w:val="16"/>
              </w:rPr>
              <w:t>15.1.0</w:t>
            </w:r>
          </w:p>
        </w:tc>
      </w:tr>
      <w:tr w:rsidR="00522C29" w:rsidRPr="00C31E24" w14:paraId="7E763A32" w14:textId="77777777" w:rsidTr="00764DD4">
        <w:tc>
          <w:tcPr>
            <w:tcW w:w="800" w:type="dxa"/>
            <w:shd w:val="solid" w:color="FFFFFF" w:fill="auto"/>
          </w:tcPr>
          <w:p w14:paraId="10EE55E9" w14:textId="77777777" w:rsidR="00522C29" w:rsidRPr="00C31E24" w:rsidRDefault="00522C29" w:rsidP="00522C29">
            <w:pPr>
              <w:pStyle w:val="TAC"/>
              <w:jc w:val="left"/>
              <w:rPr>
                <w:sz w:val="16"/>
                <w:szCs w:val="16"/>
              </w:rPr>
            </w:pPr>
            <w:r w:rsidRPr="00C31E24">
              <w:rPr>
                <w:sz w:val="16"/>
                <w:szCs w:val="16"/>
              </w:rPr>
              <w:t>2021-09</w:t>
            </w:r>
          </w:p>
        </w:tc>
        <w:tc>
          <w:tcPr>
            <w:tcW w:w="800" w:type="dxa"/>
            <w:shd w:val="solid" w:color="FFFFFF" w:fill="auto"/>
          </w:tcPr>
          <w:p w14:paraId="22628F3B" w14:textId="089703D9" w:rsidR="00522C29" w:rsidRPr="00C31E24" w:rsidRDefault="00522C29" w:rsidP="00522C29">
            <w:pPr>
              <w:pStyle w:val="TAC"/>
              <w:jc w:val="left"/>
              <w:rPr>
                <w:sz w:val="16"/>
                <w:szCs w:val="16"/>
              </w:rPr>
            </w:pPr>
            <w:r w:rsidRPr="00C31E24">
              <w:rPr>
                <w:sz w:val="16"/>
                <w:szCs w:val="16"/>
              </w:rPr>
              <w:t>RAN#94</w:t>
            </w:r>
          </w:p>
        </w:tc>
        <w:tc>
          <w:tcPr>
            <w:tcW w:w="1094" w:type="dxa"/>
            <w:shd w:val="solid" w:color="FFFFFF" w:fill="auto"/>
          </w:tcPr>
          <w:p w14:paraId="3A1D9E21" w14:textId="34ED16D3" w:rsidR="00522C29" w:rsidRPr="00C31E24" w:rsidRDefault="00522C29" w:rsidP="00522C29">
            <w:pPr>
              <w:pStyle w:val="TAC"/>
              <w:jc w:val="left"/>
              <w:rPr>
                <w:sz w:val="16"/>
                <w:szCs w:val="16"/>
              </w:rPr>
            </w:pPr>
            <w:r w:rsidRPr="00C31E24">
              <w:rPr>
                <w:sz w:val="16"/>
                <w:szCs w:val="16"/>
              </w:rPr>
              <w:t>R5-216351</w:t>
            </w:r>
          </w:p>
        </w:tc>
        <w:tc>
          <w:tcPr>
            <w:tcW w:w="567" w:type="dxa"/>
            <w:shd w:val="solid" w:color="FFFFFF" w:fill="auto"/>
          </w:tcPr>
          <w:p w14:paraId="1D482DB5" w14:textId="3F5C8E6C" w:rsidR="00522C29" w:rsidRPr="00C31E24" w:rsidRDefault="00522C29" w:rsidP="00522C29">
            <w:pPr>
              <w:pStyle w:val="TAL"/>
              <w:rPr>
                <w:sz w:val="16"/>
                <w:szCs w:val="16"/>
              </w:rPr>
            </w:pPr>
            <w:r w:rsidRPr="00C31E24">
              <w:rPr>
                <w:sz w:val="16"/>
                <w:szCs w:val="16"/>
              </w:rPr>
              <w:t>0029</w:t>
            </w:r>
          </w:p>
        </w:tc>
        <w:tc>
          <w:tcPr>
            <w:tcW w:w="283" w:type="dxa"/>
            <w:shd w:val="solid" w:color="FFFFFF" w:fill="auto"/>
          </w:tcPr>
          <w:p w14:paraId="750E4ACC" w14:textId="5CD0969B" w:rsidR="00522C29" w:rsidRPr="00C31E24" w:rsidRDefault="00522C29" w:rsidP="00522C29">
            <w:pPr>
              <w:pStyle w:val="TAR"/>
              <w:jc w:val="left"/>
              <w:rPr>
                <w:sz w:val="16"/>
                <w:szCs w:val="16"/>
              </w:rPr>
            </w:pPr>
            <w:r w:rsidRPr="00C31E24">
              <w:rPr>
                <w:sz w:val="16"/>
                <w:szCs w:val="16"/>
              </w:rPr>
              <w:t>1</w:t>
            </w:r>
          </w:p>
        </w:tc>
        <w:tc>
          <w:tcPr>
            <w:tcW w:w="425" w:type="dxa"/>
            <w:shd w:val="solid" w:color="FFFFFF" w:fill="auto"/>
          </w:tcPr>
          <w:p w14:paraId="40587057" w14:textId="492E9C30" w:rsidR="00522C29" w:rsidRPr="00C31E24" w:rsidRDefault="00522C29" w:rsidP="00522C29">
            <w:pPr>
              <w:pStyle w:val="TAC"/>
              <w:jc w:val="left"/>
              <w:rPr>
                <w:sz w:val="16"/>
                <w:szCs w:val="16"/>
              </w:rPr>
            </w:pPr>
            <w:r w:rsidRPr="00C31E24">
              <w:rPr>
                <w:sz w:val="16"/>
                <w:szCs w:val="16"/>
              </w:rPr>
              <w:t>F</w:t>
            </w:r>
          </w:p>
        </w:tc>
        <w:tc>
          <w:tcPr>
            <w:tcW w:w="4962" w:type="dxa"/>
            <w:shd w:val="solid" w:color="FFFFFF" w:fill="auto"/>
          </w:tcPr>
          <w:p w14:paraId="1BDA99BE" w14:textId="1FAEDC61" w:rsidR="00522C29" w:rsidRPr="00C31E24" w:rsidRDefault="00522C29" w:rsidP="00522C29">
            <w:pPr>
              <w:pStyle w:val="TAL"/>
              <w:rPr>
                <w:sz w:val="16"/>
                <w:szCs w:val="16"/>
              </w:rPr>
            </w:pPr>
            <w:r w:rsidRPr="00C31E24">
              <w:rPr>
                <w:sz w:val="16"/>
                <w:szCs w:val="16"/>
              </w:rPr>
              <w:t>Correction to MCVideo Test Case 6.2.8</w:t>
            </w:r>
          </w:p>
        </w:tc>
        <w:tc>
          <w:tcPr>
            <w:tcW w:w="708" w:type="dxa"/>
            <w:shd w:val="solid" w:color="FFFFFF" w:fill="auto"/>
          </w:tcPr>
          <w:p w14:paraId="2C48C339" w14:textId="77777777" w:rsidR="00522C29" w:rsidRPr="00C31E24" w:rsidRDefault="00522C29" w:rsidP="00522C29">
            <w:pPr>
              <w:pStyle w:val="TAC"/>
              <w:jc w:val="left"/>
              <w:rPr>
                <w:sz w:val="16"/>
                <w:szCs w:val="16"/>
              </w:rPr>
            </w:pPr>
            <w:r w:rsidRPr="00C31E24">
              <w:rPr>
                <w:sz w:val="16"/>
                <w:szCs w:val="16"/>
              </w:rPr>
              <w:t>15.1.0</w:t>
            </w:r>
          </w:p>
        </w:tc>
      </w:tr>
      <w:tr w:rsidR="00522C29" w:rsidRPr="00C31E24" w14:paraId="31801616"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7E7A7D0D" w14:textId="760C99E9"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C6883" w14:textId="5CA23BAD"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28E24F1F" w14:textId="62B079DC" w:rsidR="00522C29" w:rsidRPr="00C31E24" w:rsidRDefault="00522C29" w:rsidP="00522C29">
            <w:pPr>
              <w:pStyle w:val="TAC"/>
              <w:jc w:val="left"/>
              <w:rPr>
                <w:sz w:val="16"/>
                <w:szCs w:val="16"/>
              </w:rPr>
            </w:pPr>
            <w:r w:rsidRPr="00C31E24">
              <w:rPr>
                <w:sz w:val="16"/>
                <w:szCs w:val="16"/>
              </w:rPr>
              <w:t>R5-220489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021076" w14:textId="6E2C9970" w:rsidR="00522C29" w:rsidRPr="00C31E24" w:rsidRDefault="00522C29" w:rsidP="00522C29">
            <w:pPr>
              <w:pStyle w:val="TAL"/>
              <w:rPr>
                <w:sz w:val="16"/>
                <w:szCs w:val="16"/>
              </w:rPr>
            </w:pPr>
            <w:r w:rsidRPr="00C31E24">
              <w:rPr>
                <w:sz w:val="16"/>
                <w:szCs w:val="16"/>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33E3B30" w14:textId="40074756" w:rsidR="00522C29" w:rsidRPr="00C31E24" w:rsidRDefault="00522C29" w:rsidP="00522C29">
            <w:pPr>
              <w:pStyle w:val="TAR"/>
              <w:jc w:val="left"/>
              <w:rPr>
                <w:sz w:val="16"/>
                <w:szCs w:val="16"/>
              </w:rPr>
            </w:pPr>
            <w:r w:rsidRPr="00C31E2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715C62" w14:textId="72488C93"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8F1DB12" w14:textId="55626B80" w:rsidR="00522C29" w:rsidRPr="00C31E24" w:rsidRDefault="00522C29" w:rsidP="00522C29">
            <w:pPr>
              <w:pStyle w:val="TAL"/>
              <w:rPr>
                <w:sz w:val="16"/>
                <w:szCs w:val="16"/>
              </w:rPr>
            </w:pPr>
            <w:r w:rsidRPr="00C31E24">
              <w:rPr>
                <w:sz w:val="16"/>
                <w:szCs w:val="16"/>
              </w:rPr>
              <w:t>Correction of MCVideo Test Case 5.1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6DEF3F" w14:textId="40B7759D" w:rsidR="00522C29" w:rsidRPr="00C31E24" w:rsidRDefault="00522C29" w:rsidP="00522C29">
            <w:pPr>
              <w:pStyle w:val="TAC"/>
              <w:jc w:val="left"/>
              <w:rPr>
                <w:sz w:val="16"/>
                <w:szCs w:val="16"/>
              </w:rPr>
            </w:pPr>
            <w:r w:rsidRPr="00C31E24">
              <w:rPr>
                <w:sz w:val="16"/>
                <w:szCs w:val="16"/>
              </w:rPr>
              <w:t>15.2.0</w:t>
            </w:r>
          </w:p>
        </w:tc>
      </w:tr>
      <w:tr w:rsidR="00522C29" w:rsidRPr="00C31E24" w14:paraId="170BB1AA"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6A559401" w14:textId="77777777"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BD13D" w14:textId="18F975EF"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636FA0F" w14:textId="273FC87C" w:rsidR="00522C29" w:rsidRPr="00C31E24" w:rsidRDefault="00522C29" w:rsidP="00522C29">
            <w:pPr>
              <w:pStyle w:val="TAC"/>
              <w:jc w:val="left"/>
              <w:rPr>
                <w:sz w:val="16"/>
                <w:szCs w:val="16"/>
              </w:rPr>
            </w:pPr>
            <w:r w:rsidRPr="00C31E24">
              <w:rPr>
                <w:sz w:val="16"/>
                <w:szCs w:val="16"/>
              </w:rPr>
              <w:t>R5-220490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23F6AE" w14:textId="6445D78A" w:rsidR="00522C29" w:rsidRPr="00C31E24" w:rsidRDefault="00522C29" w:rsidP="00522C29">
            <w:pPr>
              <w:pStyle w:val="TAL"/>
              <w:rPr>
                <w:sz w:val="16"/>
                <w:szCs w:val="16"/>
              </w:rPr>
            </w:pPr>
            <w:r w:rsidRPr="00C31E24">
              <w:rPr>
                <w:sz w:val="16"/>
                <w:szCs w:val="16"/>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CBB33F9" w14:textId="666AB7F3" w:rsidR="00522C29" w:rsidRPr="00C31E24" w:rsidRDefault="00522C29" w:rsidP="00522C29">
            <w:pPr>
              <w:pStyle w:val="TAR"/>
              <w:jc w:val="left"/>
              <w:rPr>
                <w:sz w:val="16"/>
                <w:szCs w:val="16"/>
              </w:rPr>
            </w:pPr>
            <w:r w:rsidRPr="00C31E2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4C5AB3A" w14:textId="271FD7EB"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E46ACC2" w14:textId="4076A321" w:rsidR="00522C29" w:rsidRPr="00C31E24" w:rsidRDefault="00522C29" w:rsidP="00522C29">
            <w:pPr>
              <w:pStyle w:val="TAL"/>
              <w:rPr>
                <w:sz w:val="16"/>
                <w:szCs w:val="16"/>
              </w:rPr>
            </w:pPr>
            <w:r w:rsidRPr="00C31E24">
              <w:rPr>
                <w:sz w:val="16"/>
                <w:szCs w:val="16"/>
              </w:rPr>
              <w:t>Correction of MCVideo Test Case 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5E5C67" w14:textId="77777777" w:rsidR="00522C29" w:rsidRPr="00C31E24" w:rsidRDefault="00522C29" w:rsidP="00522C29">
            <w:pPr>
              <w:pStyle w:val="TAC"/>
              <w:jc w:val="left"/>
              <w:rPr>
                <w:sz w:val="16"/>
                <w:szCs w:val="16"/>
              </w:rPr>
            </w:pPr>
            <w:r w:rsidRPr="00C31E24">
              <w:rPr>
                <w:sz w:val="16"/>
                <w:szCs w:val="16"/>
              </w:rPr>
              <w:t>15.2.0</w:t>
            </w:r>
          </w:p>
        </w:tc>
      </w:tr>
      <w:tr w:rsidR="00522C29" w:rsidRPr="00C31E24" w14:paraId="1694AF29"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36AB7CDB" w14:textId="77777777"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E1BCF1" w14:textId="37936C6D"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4E1A4C28" w14:textId="54FB1589" w:rsidR="00522C29" w:rsidRPr="00C31E24" w:rsidRDefault="00522C29" w:rsidP="00522C29">
            <w:pPr>
              <w:pStyle w:val="TAC"/>
              <w:jc w:val="left"/>
              <w:rPr>
                <w:sz w:val="16"/>
                <w:szCs w:val="16"/>
              </w:rPr>
            </w:pPr>
            <w:r w:rsidRPr="00C31E24">
              <w:rPr>
                <w:sz w:val="16"/>
                <w:szCs w:val="16"/>
              </w:rPr>
              <w:t>R5-220491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1E875DE" w14:textId="0BAB28C4" w:rsidR="00522C29" w:rsidRPr="00C31E24" w:rsidRDefault="00522C29" w:rsidP="00522C29">
            <w:pPr>
              <w:pStyle w:val="TAL"/>
              <w:rPr>
                <w:sz w:val="16"/>
                <w:szCs w:val="16"/>
              </w:rPr>
            </w:pPr>
            <w:r w:rsidRPr="00C31E24">
              <w:rPr>
                <w:sz w:val="16"/>
                <w:szCs w:val="16"/>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DFEAF99" w14:textId="4047AB3D" w:rsidR="00522C29" w:rsidRPr="00C31E24" w:rsidRDefault="00522C29" w:rsidP="00522C29">
            <w:pPr>
              <w:pStyle w:val="TAR"/>
              <w:jc w:val="left"/>
              <w:rPr>
                <w:sz w:val="16"/>
                <w:szCs w:val="16"/>
              </w:rPr>
            </w:pPr>
            <w:r w:rsidRPr="00C31E2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A35447" w14:textId="18811A4E"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AE4FD82" w14:textId="6331687B" w:rsidR="00522C29" w:rsidRPr="00C31E24" w:rsidRDefault="00522C29" w:rsidP="00522C29">
            <w:pPr>
              <w:pStyle w:val="TAL"/>
              <w:rPr>
                <w:sz w:val="16"/>
                <w:szCs w:val="16"/>
              </w:rPr>
            </w:pPr>
            <w:r w:rsidRPr="00C31E24">
              <w:rPr>
                <w:sz w:val="16"/>
                <w:szCs w:val="16"/>
              </w:rPr>
              <w:t>Correction of MCVideo Test Case 5.3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DE5CA3" w14:textId="77777777" w:rsidR="00522C29" w:rsidRPr="00C31E24" w:rsidRDefault="00522C29" w:rsidP="00522C29">
            <w:pPr>
              <w:pStyle w:val="TAC"/>
              <w:jc w:val="left"/>
              <w:rPr>
                <w:sz w:val="16"/>
                <w:szCs w:val="16"/>
              </w:rPr>
            </w:pPr>
            <w:r w:rsidRPr="00C31E24">
              <w:rPr>
                <w:sz w:val="16"/>
                <w:szCs w:val="16"/>
              </w:rPr>
              <w:t>15.2.0</w:t>
            </w:r>
          </w:p>
        </w:tc>
      </w:tr>
      <w:tr w:rsidR="00522C29" w:rsidRPr="00C31E24" w14:paraId="507E89CA"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6110787B" w14:textId="77777777"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EAF68D" w14:textId="3832CC3A"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4016055" w14:textId="3F761677" w:rsidR="00522C29" w:rsidRPr="00C31E24" w:rsidRDefault="00522C29" w:rsidP="00522C29">
            <w:pPr>
              <w:pStyle w:val="TAC"/>
              <w:jc w:val="left"/>
              <w:rPr>
                <w:sz w:val="16"/>
                <w:szCs w:val="16"/>
              </w:rPr>
            </w:pPr>
            <w:r w:rsidRPr="00C31E24">
              <w:rPr>
                <w:sz w:val="16"/>
                <w:szCs w:val="16"/>
              </w:rPr>
              <w:t>R5-220492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3D95FF1" w14:textId="2BDADF54" w:rsidR="00522C29" w:rsidRPr="00C31E24" w:rsidRDefault="00522C29" w:rsidP="00522C29">
            <w:pPr>
              <w:pStyle w:val="TAL"/>
              <w:rPr>
                <w:sz w:val="16"/>
                <w:szCs w:val="16"/>
              </w:rPr>
            </w:pPr>
            <w:r w:rsidRPr="00C31E24">
              <w:rPr>
                <w:sz w:val="16"/>
                <w:szCs w:val="16"/>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54269D6" w14:textId="06B66DD0" w:rsidR="00522C29" w:rsidRPr="00C31E24" w:rsidRDefault="00522C29" w:rsidP="00522C29">
            <w:pPr>
              <w:pStyle w:val="TAR"/>
              <w:jc w:val="left"/>
              <w:rPr>
                <w:sz w:val="16"/>
                <w:szCs w:val="16"/>
              </w:rPr>
            </w:pPr>
            <w:r w:rsidRPr="00C31E2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E2DC94" w14:textId="1F9F854E"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D350F8E" w14:textId="1216446F" w:rsidR="00522C29" w:rsidRPr="00C31E24" w:rsidRDefault="00522C29" w:rsidP="00522C29">
            <w:pPr>
              <w:pStyle w:val="TAL"/>
              <w:rPr>
                <w:sz w:val="16"/>
                <w:szCs w:val="16"/>
              </w:rPr>
            </w:pPr>
            <w:r w:rsidRPr="00C31E24">
              <w:rPr>
                <w:sz w:val="16"/>
                <w:szCs w:val="16"/>
              </w:rPr>
              <w:t>Correction of MCVideo Test Case 5.4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282BF" w14:textId="77777777" w:rsidR="00522C29" w:rsidRPr="00C31E24" w:rsidRDefault="00522C29" w:rsidP="00522C29">
            <w:pPr>
              <w:pStyle w:val="TAC"/>
              <w:jc w:val="left"/>
              <w:rPr>
                <w:sz w:val="16"/>
                <w:szCs w:val="16"/>
              </w:rPr>
            </w:pPr>
            <w:r w:rsidRPr="00C31E24">
              <w:rPr>
                <w:sz w:val="16"/>
                <w:szCs w:val="16"/>
              </w:rPr>
              <w:t>15.2.0</w:t>
            </w:r>
          </w:p>
        </w:tc>
      </w:tr>
      <w:tr w:rsidR="00522C29" w:rsidRPr="00C31E24" w14:paraId="4CE3E54C"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2178F143" w14:textId="77777777"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C59E1" w14:textId="6B9917DF"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5A0CB9B" w14:textId="3048AA13" w:rsidR="00522C29" w:rsidRPr="00C31E24" w:rsidRDefault="00522C29" w:rsidP="00522C29">
            <w:pPr>
              <w:pStyle w:val="TAC"/>
              <w:jc w:val="left"/>
              <w:rPr>
                <w:sz w:val="16"/>
                <w:szCs w:val="16"/>
              </w:rPr>
            </w:pPr>
            <w:r w:rsidRPr="00C31E24">
              <w:rPr>
                <w:sz w:val="16"/>
                <w:szCs w:val="16"/>
              </w:rPr>
              <w:t>R5-220493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AFBBFE" w14:textId="45C9B26A" w:rsidR="00522C29" w:rsidRPr="00C31E24" w:rsidRDefault="00522C29" w:rsidP="00522C29">
            <w:pPr>
              <w:pStyle w:val="TAL"/>
              <w:rPr>
                <w:sz w:val="16"/>
                <w:szCs w:val="16"/>
              </w:rPr>
            </w:pPr>
            <w:r w:rsidRPr="00C31E24">
              <w:rPr>
                <w:sz w:val="16"/>
                <w:szCs w:val="16"/>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4CBF271" w14:textId="65CE655F" w:rsidR="00522C29" w:rsidRPr="00C31E24" w:rsidRDefault="00522C29" w:rsidP="00522C29">
            <w:pPr>
              <w:pStyle w:val="TAR"/>
              <w:jc w:val="left"/>
              <w:rPr>
                <w:sz w:val="16"/>
                <w:szCs w:val="16"/>
              </w:rPr>
            </w:pPr>
            <w:r w:rsidRPr="00C31E24">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F209391" w14:textId="3A13D7B0"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FCA1C8F" w14:textId="32232C7D" w:rsidR="00522C29" w:rsidRPr="00C31E24" w:rsidRDefault="00522C29" w:rsidP="00522C29">
            <w:pPr>
              <w:pStyle w:val="TAL"/>
              <w:rPr>
                <w:sz w:val="16"/>
                <w:szCs w:val="16"/>
              </w:rPr>
            </w:pPr>
            <w:r w:rsidRPr="00C31E24">
              <w:rPr>
                <w:sz w:val="16"/>
                <w:szCs w:val="16"/>
              </w:rPr>
              <w:t>MCVideo condition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B66F98" w14:textId="77777777" w:rsidR="00522C29" w:rsidRPr="00C31E24" w:rsidRDefault="00522C29" w:rsidP="00522C29">
            <w:pPr>
              <w:pStyle w:val="TAC"/>
              <w:jc w:val="left"/>
              <w:rPr>
                <w:sz w:val="16"/>
                <w:szCs w:val="16"/>
              </w:rPr>
            </w:pPr>
            <w:r w:rsidRPr="00C31E24">
              <w:rPr>
                <w:sz w:val="16"/>
                <w:szCs w:val="16"/>
              </w:rPr>
              <w:t>15.2.0</w:t>
            </w:r>
          </w:p>
        </w:tc>
      </w:tr>
      <w:tr w:rsidR="00522C29" w:rsidRPr="00C31E24" w14:paraId="4AABA84F"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5DE06E99" w14:textId="77777777"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C332" w14:textId="645D1B24"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FEFFFF3" w14:textId="6EB16262" w:rsidR="00522C29" w:rsidRPr="00C31E24" w:rsidRDefault="00522C29" w:rsidP="00522C29">
            <w:pPr>
              <w:pStyle w:val="TAC"/>
              <w:jc w:val="left"/>
              <w:rPr>
                <w:sz w:val="16"/>
                <w:szCs w:val="16"/>
              </w:rPr>
            </w:pPr>
            <w:r w:rsidRPr="00C31E24">
              <w:rPr>
                <w:sz w:val="16"/>
                <w:szCs w:val="16"/>
              </w:rPr>
              <w:t>R5-221546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53ADC40" w14:textId="26463D2D" w:rsidR="00522C29" w:rsidRPr="00C31E24" w:rsidRDefault="00522C29" w:rsidP="00522C29">
            <w:pPr>
              <w:pStyle w:val="TAL"/>
              <w:rPr>
                <w:sz w:val="16"/>
                <w:szCs w:val="16"/>
              </w:rPr>
            </w:pPr>
            <w:r w:rsidRPr="00C31E24">
              <w:rPr>
                <w:sz w:val="16"/>
                <w:szCs w:val="16"/>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E206E52" w14:textId="6FA5B0B3" w:rsidR="00522C29" w:rsidRPr="00C31E24" w:rsidRDefault="00522C29" w:rsidP="00522C29">
            <w:pPr>
              <w:pStyle w:val="TAR"/>
              <w:jc w:val="left"/>
              <w:rPr>
                <w:sz w:val="16"/>
                <w:szCs w:val="16"/>
              </w:rPr>
            </w:pPr>
            <w:r w:rsidRPr="00C31E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D352F5B" w14:textId="4278BC90"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2C66A1BB" w14:textId="4A324AB0" w:rsidR="00522C29" w:rsidRPr="00C31E24" w:rsidRDefault="00522C29" w:rsidP="00522C29">
            <w:pPr>
              <w:pStyle w:val="TAL"/>
              <w:rPr>
                <w:sz w:val="16"/>
                <w:szCs w:val="16"/>
              </w:rPr>
            </w:pPr>
            <w:r w:rsidRPr="00C31E24">
              <w:rPr>
                <w:sz w:val="16"/>
                <w:szCs w:val="16"/>
              </w:rPr>
              <w:t>New MCVideo TC 6.4.1 Video Pull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575D85" w14:textId="77777777" w:rsidR="00522C29" w:rsidRPr="00C31E24" w:rsidRDefault="00522C29" w:rsidP="00522C29">
            <w:pPr>
              <w:pStyle w:val="TAC"/>
              <w:jc w:val="left"/>
              <w:rPr>
                <w:sz w:val="16"/>
                <w:szCs w:val="16"/>
              </w:rPr>
            </w:pPr>
            <w:r w:rsidRPr="00C31E24">
              <w:rPr>
                <w:sz w:val="16"/>
                <w:szCs w:val="16"/>
              </w:rPr>
              <w:t>15.2.0</w:t>
            </w:r>
          </w:p>
        </w:tc>
      </w:tr>
      <w:tr w:rsidR="00522C29" w:rsidRPr="00C31E24" w14:paraId="4D19C41C"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3664B53E" w14:textId="77777777"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89DD7F" w14:textId="7D71B6F9"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4032009" w14:textId="26182E62" w:rsidR="00522C29" w:rsidRPr="00C31E24" w:rsidRDefault="00522C29" w:rsidP="00522C29">
            <w:pPr>
              <w:pStyle w:val="TAC"/>
              <w:jc w:val="left"/>
              <w:rPr>
                <w:sz w:val="16"/>
                <w:szCs w:val="16"/>
              </w:rPr>
            </w:pPr>
            <w:r w:rsidRPr="00C31E24">
              <w:rPr>
                <w:sz w:val="16"/>
                <w:szCs w:val="16"/>
              </w:rPr>
              <w:t>R5-221547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6F0DD60" w14:textId="2CE6ABC4" w:rsidR="00522C29" w:rsidRPr="00C31E24" w:rsidRDefault="00522C29" w:rsidP="00522C29">
            <w:pPr>
              <w:pStyle w:val="TAL"/>
              <w:rPr>
                <w:sz w:val="16"/>
                <w:szCs w:val="16"/>
              </w:rPr>
            </w:pPr>
            <w:r w:rsidRPr="00C31E24">
              <w:rPr>
                <w:sz w:val="16"/>
                <w:szCs w:val="16"/>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31697921" w14:textId="285854AC" w:rsidR="00522C29" w:rsidRPr="00C31E24" w:rsidRDefault="00522C29" w:rsidP="00522C29">
            <w:pPr>
              <w:pStyle w:val="TAR"/>
              <w:jc w:val="left"/>
              <w:rPr>
                <w:sz w:val="16"/>
                <w:szCs w:val="16"/>
              </w:rPr>
            </w:pPr>
            <w:r w:rsidRPr="00C31E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58A4E1" w14:textId="5FB5157C"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01BA26EE" w14:textId="61F03F1F" w:rsidR="00522C29" w:rsidRPr="00C31E24" w:rsidRDefault="00522C29" w:rsidP="00522C29">
            <w:pPr>
              <w:pStyle w:val="TAL"/>
              <w:rPr>
                <w:sz w:val="16"/>
                <w:szCs w:val="16"/>
              </w:rPr>
            </w:pPr>
            <w:r w:rsidRPr="00C31E24">
              <w:rPr>
                <w:sz w:val="16"/>
                <w:szCs w:val="16"/>
              </w:rPr>
              <w:t>New MCVideo TC 6.5.1 Video Push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742E1C" w14:textId="77777777" w:rsidR="00522C29" w:rsidRPr="00C31E24" w:rsidRDefault="00522C29" w:rsidP="00522C29">
            <w:pPr>
              <w:pStyle w:val="TAC"/>
              <w:jc w:val="left"/>
              <w:rPr>
                <w:sz w:val="16"/>
                <w:szCs w:val="16"/>
              </w:rPr>
            </w:pPr>
            <w:r w:rsidRPr="00C31E24">
              <w:rPr>
                <w:sz w:val="16"/>
                <w:szCs w:val="16"/>
              </w:rPr>
              <w:t>15.2.0</w:t>
            </w:r>
          </w:p>
        </w:tc>
      </w:tr>
      <w:tr w:rsidR="00522C29" w:rsidRPr="00C31E24" w14:paraId="45B6C989"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70855224" w14:textId="77777777"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AD2577" w14:textId="693E5347"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1E831FC6" w14:textId="08B824EB" w:rsidR="00522C29" w:rsidRPr="00C31E24" w:rsidRDefault="00522C29" w:rsidP="00522C29">
            <w:pPr>
              <w:pStyle w:val="TAC"/>
              <w:jc w:val="left"/>
              <w:rPr>
                <w:sz w:val="16"/>
                <w:szCs w:val="16"/>
              </w:rPr>
            </w:pPr>
            <w:r w:rsidRPr="00C31E24">
              <w:rPr>
                <w:sz w:val="16"/>
                <w:szCs w:val="16"/>
              </w:rPr>
              <w:t>R5-221548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766A4BB" w14:textId="41062F6E" w:rsidR="00522C29" w:rsidRPr="00C31E24" w:rsidRDefault="00522C29" w:rsidP="00522C29">
            <w:pPr>
              <w:pStyle w:val="TAL"/>
              <w:rPr>
                <w:sz w:val="16"/>
                <w:szCs w:val="16"/>
              </w:rPr>
            </w:pPr>
            <w:r w:rsidRPr="00C31E24">
              <w:rPr>
                <w:sz w:val="16"/>
                <w:szCs w:val="16"/>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7CA5D72" w14:textId="255672B1" w:rsidR="00522C29" w:rsidRPr="00C31E24" w:rsidRDefault="00522C29" w:rsidP="00522C29">
            <w:pPr>
              <w:pStyle w:val="TAR"/>
              <w:jc w:val="left"/>
              <w:rPr>
                <w:sz w:val="16"/>
                <w:szCs w:val="16"/>
              </w:rPr>
            </w:pPr>
            <w:r w:rsidRPr="00C31E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96FAB25" w14:textId="007AC114"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C055DEA" w14:textId="4EE8CB6D" w:rsidR="00522C29" w:rsidRPr="00C31E24" w:rsidRDefault="00522C29" w:rsidP="00522C29">
            <w:pPr>
              <w:pStyle w:val="TAL"/>
              <w:rPr>
                <w:sz w:val="16"/>
                <w:szCs w:val="16"/>
              </w:rPr>
            </w:pPr>
            <w:r w:rsidRPr="00C31E24">
              <w:rPr>
                <w:sz w:val="16"/>
                <w:szCs w:val="16"/>
              </w:rPr>
              <w:t>New MCVideo TC 6.3.1 Emergency Alert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F0D20C" w14:textId="77777777" w:rsidR="00522C29" w:rsidRPr="00C31E24" w:rsidRDefault="00522C29" w:rsidP="00522C29">
            <w:pPr>
              <w:pStyle w:val="TAC"/>
              <w:jc w:val="left"/>
              <w:rPr>
                <w:sz w:val="16"/>
                <w:szCs w:val="16"/>
              </w:rPr>
            </w:pPr>
            <w:r w:rsidRPr="00C31E24">
              <w:rPr>
                <w:sz w:val="16"/>
                <w:szCs w:val="16"/>
              </w:rPr>
              <w:t>15.2.0</w:t>
            </w:r>
          </w:p>
        </w:tc>
      </w:tr>
      <w:tr w:rsidR="00522C29" w:rsidRPr="00C31E24" w14:paraId="6378C057"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105E68EF" w14:textId="77777777"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EC5C56" w14:textId="18438F44"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569F1BF8" w14:textId="1B6D1182" w:rsidR="00522C29" w:rsidRPr="00C31E24" w:rsidRDefault="00522C29" w:rsidP="00522C29">
            <w:pPr>
              <w:pStyle w:val="TAC"/>
              <w:jc w:val="left"/>
              <w:rPr>
                <w:sz w:val="16"/>
                <w:szCs w:val="16"/>
              </w:rPr>
            </w:pPr>
            <w:r w:rsidRPr="00C31E24">
              <w:rPr>
                <w:sz w:val="16"/>
                <w:szCs w:val="16"/>
              </w:rPr>
              <w:t>R5-221549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100D2EF" w14:textId="004DC867" w:rsidR="00522C29" w:rsidRPr="00C31E24" w:rsidRDefault="00522C29" w:rsidP="00522C29">
            <w:pPr>
              <w:pStyle w:val="TAL"/>
              <w:rPr>
                <w:sz w:val="16"/>
                <w:szCs w:val="16"/>
              </w:rPr>
            </w:pPr>
            <w:r w:rsidRPr="00C31E24">
              <w:rPr>
                <w:sz w:val="16"/>
                <w:szCs w:val="16"/>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7A8EC80" w14:textId="430DCA5F" w:rsidR="00522C29" w:rsidRPr="00C31E24" w:rsidRDefault="00522C29" w:rsidP="00522C29">
            <w:pPr>
              <w:pStyle w:val="TAR"/>
              <w:jc w:val="left"/>
              <w:rPr>
                <w:sz w:val="16"/>
                <w:szCs w:val="16"/>
              </w:rPr>
            </w:pPr>
            <w:r w:rsidRPr="00C31E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859D86" w14:textId="03197146"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EF91244" w14:textId="12D93F08" w:rsidR="00522C29" w:rsidRPr="00C31E24" w:rsidRDefault="00522C29" w:rsidP="00522C29">
            <w:pPr>
              <w:pStyle w:val="TAL"/>
              <w:rPr>
                <w:sz w:val="16"/>
                <w:szCs w:val="16"/>
              </w:rPr>
            </w:pPr>
            <w:r w:rsidRPr="00C31E24">
              <w:rPr>
                <w:sz w:val="16"/>
                <w:szCs w:val="16"/>
              </w:rPr>
              <w:t>New MCVideo TC 6.7.1 Remote Initiated Ambient Viewing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EACD2" w14:textId="77777777" w:rsidR="00522C29" w:rsidRPr="00C31E24" w:rsidRDefault="00522C29" w:rsidP="00522C29">
            <w:pPr>
              <w:pStyle w:val="TAC"/>
              <w:jc w:val="left"/>
              <w:rPr>
                <w:sz w:val="16"/>
                <w:szCs w:val="16"/>
              </w:rPr>
            </w:pPr>
            <w:r w:rsidRPr="00C31E24">
              <w:rPr>
                <w:sz w:val="16"/>
                <w:szCs w:val="16"/>
              </w:rPr>
              <w:t>15.2.0</w:t>
            </w:r>
          </w:p>
        </w:tc>
      </w:tr>
      <w:tr w:rsidR="00522C29" w:rsidRPr="00C31E24" w14:paraId="01AE9B51"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2A77B175" w14:textId="77777777"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DFA5E7" w14:textId="66B54AF6"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AEC64F0" w14:textId="42455C4D" w:rsidR="00522C29" w:rsidRPr="00C31E24" w:rsidRDefault="00522C29" w:rsidP="00522C29">
            <w:pPr>
              <w:pStyle w:val="TAC"/>
              <w:jc w:val="left"/>
              <w:rPr>
                <w:sz w:val="16"/>
                <w:szCs w:val="16"/>
              </w:rPr>
            </w:pPr>
            <w:r w:rsidRPr="00C31E24">
              <w:rPr>
                <w:sz w:val="16"/>
                <w:szCs w:val="16"/>
              </w:rPr>
              <w:t>R5-221550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E912BF" w14:textId="021B2E79" w:rsidR="00522C29" w:rsidRPr="00C31E24" w:rsidRDefault="00522C29" w:rsidP="00522C29">
            <w:pPr>
              <w:pStyle w:val="TAL"/>
              <w:rPr>
                <w:sz w:val="16"/>
                <w:szCs w:val="16"/>
              </w:rPr>
            </w:pPr>
            <w:r w:rsidRPr="00C31E24">
              <w:rPr>
                <w:sz w:val="16"/>
                <w:szCs w:val="16"/>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1D80EEC6" w14:textId="67D29998" w:rsidR="00522C29" w:rsidRPr="00C31E24" w:rsidRDefault="00522C29" w:rsidP="00522C29">
            <w:pPr>
              <w:pStyle w:val="TAR"/>
              <w:jc w:val="left"/>
              <w:rPr>
                <w:sz w:val="16"/>
                <w:szCs w:val="16"/>
              </w:rPr>
            </w:pPr>
            <w:r w:rsidRPr="00C31E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4DD0C" w14:textId="155B518E"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30B0FB43" w14:textId="33CB5EF6" w:rsidR="00522C29" w:rsidRPr="00C31E24" w:rsidRDefault="00522C29" w:rsidP="00522C29">
            <w:pPr>
              <w:pStyle w:val="TAL"/>
              <w:rPr>
                <w:sz w:val="16"/>
                <w:szCs w:val="16"/>
              </w:rPr>
            </w:pPr>
            <w:r w:rsidRPr="00C31E24">
              <w:rPr>
                <w:sz w:val="16"/>
                <w:szCs w:val="16"/>
              </w:rPr>
              <w:t>New MCVideo TC 6.7.2 Remote Initiated Ambient Viewing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A41462" w14:textId="77777777" w:rsidR="00522C29" w:rsidRPr="00C31E24" w:rsidRDefault="00522C29" w:rsidP="00522C29">
            <w:pPr>
              <w:pStyle w:val="TAC"/>
              <w:jc w:val="left"/>
              <w:rPr>
                <w:sz w:val="16"/>
                <w:szCs w:val="16"/>
              </w:rPr>
            </w:pPr>
            <w:r w:rsidRPr="00C31E24">
              <w:rPr>
                <w:sz w:val="16"/>
                <w:szCs w:val="16"/>
              </w:rPr>
              <w:t>15.2.0</w:t>
            </w:r>
          </w:p>
        </w:tc>
      </w:tr>
      <w:tr w:rsidR="00522C29" w:rsidRPr="00C31E24" w14:paraId="472F8989"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2289303E" w14:textId="77777777"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C8EC0" w14:textId="1AD71DA1"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70CD0628" w14:textId="79F2D906" w:rsidR="00522C29" w:rsidRPr="00C31E24" w:rsidRDefault="00522C29" w:rsidP="00522C29">
            <w:pPr>
              <w:pStyle w:val="TAC"/>
              <w:jc w:val="left"/>
              <w:rPr>
                <w:sz w:val="16"/>
                <w:szCs w:val="16"/>
              </w:rPr>
            </w:pPr>
            <w:r w:rsidRPr="00C31E24">
              <w:rPr>
                <w:sz w:val="16"/>
                <w:szCs w:val="16"/>
              </w:rPr>
              <w:t>R5-221551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722565" w14:textId="6B5471A6" w:rsidR="00522C29" w:rsidRPr="00C31E24" w:rsidRDefault="00522C29" w:rsidP="00522C29">
            <w:pPr>
              <w:pStyle w:val="TAL"/>
              <w:rPr>
                <w:sz w:val="16"/>
                <w:szCs w:val="16"/>
              </w:rPr>
            </w:pPr>
            <w:r w:rsidRPr="00C31E24">
              <w:rPr>
                <w:sz w:val="16"/>
                <w:szCs w:val="16"/>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A1146B8" w14:textId="2198EEEF" w:rsidR="00522C29" w:rsidRPr="00C31E24" w:rsidRDefault="00522C29" w:rsidP="00522C29">
            <w:pPr>
              <w:pStyle w:val="TAR"/>
              <w:jc w:val="left"/>
              <w:rPr>
                <w:sz w:val="16"/>
                <w:szCs w:val="16"/>
              </w:rPr>
            </w:pPr>
            <w:r w:rsidRPr="00C31E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D2CF11" w14:textId="03130398"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795EB14A" w14:textId="4A89F828" w:rsidR="00522C29" w:rsidRPr="00C31E24" w:rsidRDefault="00522C29" w:rsidP="00522C29">
            <w:pPr>
              <w:pStyle w:val="TAL"/>
              <w:rPr>
                <w:sz w:val="16"/>
                <w:szCs w:val="16"/>
              </w:rPr>
            </w:pPr>
            <w:r w:rsidRPr="00C31E24">
              <w:rPr>
                <w:sz w:val="16"/>
                <w:szCs w:val="16"/>
              </w:rPr>
              <w:t>New MCVideo TC Selected Group Change of Targeted User CO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C4564C" w14:textId="77777777" w:rsidR="00522C29" w:rsidRPr="00C31E24" w:rsidRDefault="00522C29" w:rsidP="00522C29">
            <w:pPr>
              <w:pStyle w:val="TAC"/>
              <w:jc w:val="left"/>
              <w:rPr>
                <w:sz w:val="16"/>
                <w:szCs w:val="16"/>
              </w:rPr>
            </w:pPr>
            <w:r w:rsidRPr="00C31E24">
              <w:rPr>
                <w:sz w:val="16"/>
                <w:szCs w:val="16"/>
              </w:rPr>
              <w:t>15.2.0</w:t>
            </w:r>
          </w:p>
        </w:tc>
      </w:tr>
      <w:tr w:rsidR="00522C29" w:rsidRPr="00C31E24" w14:paraId="76350D34"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05BC2424" w14:textId="77777777"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C3249D" w14:textId="2A5E2A66"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26062F7" w14:textId="747CC053" w:rsidR="00522C29" w:rsidRPr="00C31E24" w:rsidRDefault="00522C29" w:rsidP="00522C29">
            <w:pPr>
              <w:pStyle w:val="TAC"/>
              <w:jc w:val="left"/>
              <w:rPr>
                <w:sz w:val="16"/>
                <w:szCs w:val="16"/>
              </w:rPr>
            </w:pPr>
            <w:r w:rsidRPr="00C31E24">
              <w:rPr>
                <w:sz w:val="16"/>
                <w:szCs w:val="16"/>
              </w:rPr>
              <w:t>R5-221552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C185F5" w14:textId="0B7D9D9D" w:rsidR="00522C29" w:rsidRPr="00C31E24" w:rsidRDefault="00522C29" w:rsidP="00522C29">
            <w:pPr>
              <w:pStyle w:val="TAL"/>
              <w:rPr>
                <w:sz w:val="16"/>
                <w:szCs w:val="16"/>
              </w:rPr>
            </w:pPr>
            <w:r w:rsidRPr="00C31E24">
              <w:rPr>
                <w:sz w:val="16"/>
                <w:szCs w:val="16"/>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693CD4E1" w14:textId="6D1436C6" w:rsidR="00522C29" w:rsidRPr="00C31E24" w:rsidRDefault="00522C29" w:rsidP="00522C29">
            <w:pPr>
              <w:pStyle w:val="TAR"/>
              <w:jc w:val="left"/>
              <w:rPr>
                <w:sz w:val="16"/>
                <w:szCs w:val="16"/>
              </w:rPr>
            </w:pPr>
            <w:r w:rsidRPr="00C31E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DBFA383" w14:textId="3B86373E"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1BF0C863" w14:textId="25DCD04B" w:rsidR="00522C29" w:rsidRPr="00C31E24" w:rsidRDefault="00522C29" w:rsidP="00522C29">
            <w:pPr>
              <w:pStyle w:val="TAL"/>
              <w:rPr>
                <w:sz w:val="16"/>
                <w:szCs w:val="16"/>
              </w:rPr>
            </w:pPr>
            <w:r w:rsidRPr="00C31E24">
              <w:rPr>
                <w:sz w:val="16"/>
                <w:szCs w:val="16"/>
              </w:rPr>
              <w:t>New MCVideo TC Selected Group Change of Targeted User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431BD" w14:textId="77777777" w:rsidR="00522C29" w:rsidRPr="00C31E24" w:rsidRDefault="00522C29" w:rsidP="00522C29">
            <w:pPr>
              <w:pStyle w:val="TAC"/>
              <w:jc w:val="left"/>
              <w:rPr>
                <w:sz w:val="16"/>
                <w:szCs w:val="16"/>
              </w:rPr>
            </w:pPr>
            <w:r w:rsidRPr="00C31E24">
              <w:rPr>
                <w:sz w:val="16"/>
                <w:szCs w:val="16"/>
              </w:rPr>
              <w:t>15.2.0</w:t>
            </w:r>
          </w:p>
        </w:tc>
      </w:tr>
      <w:tr w:rsidR="00522C29" w:rsidRPr="00C31E24" w14:paraId="0D92007E"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6C48734E" w14:textId="77777777"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7C7B70" w14:textId="3A928B70"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6C983427" w14:textId="70EB27CF" w:rsidR="00522C29" w:rsidRPr="00C31E24" w:rsidRDefault="00522C29" w:rsidP="00522C29">
            <w:pPr>
              <w:pStyle w:val="TAC"/>
              <w:jc w:val="left"/>
              <w:rPr>
                <w:sz w:val="16"/>
                <w:szCs w:val="16"/>
              </w:rPr>
            </w:pPr>
            <w:r w:rsidRPr="00C31E24">
              <w:rPr>
                <w:sz w:val="16"/>
                <w:szCs w:val="16"/>
              </w:rPr>
              <w:t>R5-221553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15AC6A" w14:textId="270210AE" w:rsidR="00522C29" w:rsidRPr="00C31E24" w:rsidRDefault="00522C29" w:rsidP="00522C29">
            <w:pPr>
              <w:pStyle w:val="TAL"/>
              <w:rPr>
                <w:sz w:val="16"/>
                <w:szCs w:val="16"/>
              </w:rPr>
            </w:pPr>
            <w:r w:rsidRPr="00C31E24">
              <w:rPr>
                <w:sz w:val="16"/>
                <w:szCs w:val="16"/>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288415E2" w14:textId="15469DCF" w:rsidR="00522C29" w:rsidRPr="00C31E24" w:rsidRDefault="00522C29" w:rsidP="00522C29">
            <w:pPr>
              <w:pStyle w:val="TAR"/>
              <w:jc w:val="left"/>
              <w:rPr>
                <w:sz w:val="16"/>
                <w:szCs w:val="16"/>
              </w:rPr>
            </w:pPr>
            <w:r w:rsidRPr="00C31E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E483B7E" w14:textId="5120C353"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641F3A0C" w14:textId="70924911" w:rsidR="00522C29" w:rsidRPr="00C31E24" w:rsidRDefault="00522C29" w:rsidP="00522C29">
            <w:pPr>
              <w:pStyle w:val="TAL"/>
              <w:rPr>
                <w:sz w:val="16"/>
                <w:szCs w:val="16"/>
              </w:rPr>
            </w:pPr>
            <w:r w:rsidRPr="00C31E24">
              <w:rPr>
                <w:sz w:val="16"/>
                <w:szCs w:val="16"/>
              </w:rPr>
              <w:t>New MCVideo TC Conference Event Package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C025" w14:textId="77777777" w:rsidR="00522C29" w:rsidRPr="00C31E24" w:rsidRDefault="00522C29" w:rsidP="00522C29">
            <w:pPr>
              <w:pStyle w:val="TAC"/>
              <w:jc w:val="left"/>
              <w:rPr>
                <w:sz w:val="16"/>
                <w:szCs w:val="16"/>
              </w:rPr>
            </w:pPr>
            <w:r w:rsidRPr="00C31E24">
              <w:rPr>
                <w:sz w:val="16"/>
                <w:szCs w:val="16"/>
              </w:rPr>
              <w:t>15.2.0</w:t>
            </w:r>
          </w:p>
        </w:tc>
      </w:tr>
      <w:tr w:rsidR="00522C29" w:rsidRPr="00C31E24" w14:paraId="6626FB46"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3529AC54" w14:textId="77777777"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4E218" w14:textId="312F419A"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0E226274" w14:textId="0863338D" w:rsidR="00522C29" w:rsidRPr="00C31E24" w:rsidRDefault="00522C29" w:rsidP="00522C29">
            <w:pPr>
              <w:pStyle w:val="TAC"/>
              <w:jc w:val="left"/>
              <w:rPr>
                <w:sz w:val="16"/>
                <w:szCs w:val="16"/>
              </w:rPr>
            </w:pPr>
            <w:r w:rsidRPr="00C31E24">
              <w:rPr>
                <w:sz w:val="16"/>
                <w:szCs w:val="16"/>
              </w:rPr>
              <w:t>R5-221554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27A44D" w14:textId="70F218AC" w:rsidR="00522C29" w:rsidRPr="00C31E24" w:rsidRDefault="00522C29" w:rsidP="00522C29">
            <w:pPr>
              <w:pStyle w:val="TAL"/>
              <w:rPr>
                <w:sz w:val="16"/>
                <w:szCs w:val="16"/>
              </w:rPr>
            </w:pPr>
            <w:r w:rsidRPr="00C31E24">
              <w:rPr>
                <w:sz w:val="16"/>
                <w:szCs w:val="16"/>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03D7059A" w14:textId="12A9704E" w:rsidR="00522C29" w:rsidRPr="00C31E24" w:rsidRDefault="00522C29" w:rsidP="00522C29">
            <w:pPr>
              <w:pStyle w:val="TAR"/>
              <w:jc w:val="left"/>
              <w:rPr>
                <w:sz w:val="16"/>
                <w:szCs w:val="16"/>
              </w:rPr>
            </w:pPr>
            <w:r w:rsidRPr="00C31E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FEA070" w14:textId="09461085"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455DCB11" w14:textId="1552AA21" w:rsidR="00522C29" w:rsidRPr="00C31E24" w:rsidRDefault="00522C29" w:rsidP="00522C29">
            <w:pPr>
              <w:pStyle w:val="TAL"/>
              <w:rPr>
                <w:sz w:val="16"/>
                <w:szCs w:val="16"/>
              </w:rPr>
            </w:pPr>
            <w:r w:rsidRPr="00C31E24">
              <w:rPr>
                <w:sz w:val="16"/>
                <w:szCs w:val="16"/>
              </w:rPr>
              <w:t>New MCVideo TC 6.3.2 Emergency Alert 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44380C" w14:textId="77777777" w:rsidR="00522C29" w:rsidRPr="00C31E24" w:rsidRDefault="00522C29" w:rsidP="00522C29">
            <w:pPr>
              <w:pStyle w:val="TAC"/>
              <w:jc w:val="left"/>
              <w:rPr>
                <w:sz w:val="16"/>
                <w:szCs w:val="16"/>
              </w:rPr>
            </w:pPr>
            <w:r w:rsidRPr="00C31E24">
              <w:rPr>
                <w:sz w:val="16"/>
                <w:szCs w:val="16"/>
              </w:rPr>
              <w:t>15.2.0</w:t>
            </w:r>
          </w:p>
        </w:tc>
      </w:tr>
      <w:tr w:rsidR="00522C29" w:rsidRPr="00C31E24" w14:paraId="5802DB47" w14:textId="77777777" w:rsidTr="00C31E24">
        <w:tc>
          <w:tcPr>
            <w:tcW w:w="800" w:type="dxa"/>
            <w:tcBorders>
              <w:top w:val="single" w:sz="4" w:space="0" w:color="auto"/>
              <w:left w:val="single" w:sz="4" w:space="0" w:color="auto"/>
              <w:bottom w:val="single" w:sz="4" w:space="0" w:color="auto"/>
              <w:right w:val="single" w:sz="4" w:space="0" w:color="auto"/>
            </w:tcBorders>
            <w:shd w:val="solid" w:color="FFFFFF" w:fill="auto"/>
          </w:tcPr>
          <w:p w14:paraId="0082A13F" w14:textId="77777777" w:rsidR="00522C29" w:rsidRPr="00C31E24" w:rsidRDefault="00522C29" w:rsidP="00522C29">
            <w:pPr>
              <w:pStyle w:val="TAC"/>
              <w:jc w:val="left"/>
              <w:rPr>
                <w:sz w:val="16"/>
                <w:szCs w:val="16"/>
              </w:rPr>
            </w:pPr>
            <w:r w:rsidRPr="00C31E24">
              <w:rPr>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0A82F" w14:textId="350A2673" w:rsidR="00522C29" w:rsidRPr="00C31E24" w:rsidRDefault="00522C29" w:rsidP="00522C29">
            <w:pPr>
              <w:pStyle w:val="TAC"/>
              <w:jc w:val="left"/>
              <w:rPr>
                <w:sz w:val="16"/>
                <w:szCs w:val="16"/>
              </w:rPr>
            </w:pPr>
            <w:r w:rsidRPr="00C31E24">
              <w:rPr>
                <w:sz w:val="16"/>
                <w:szCs w:val="16"/>
              </w:rPr>
              <w:t>RAN#95</w:t>
            </w:r>
          </w:p>
        </w:tc>
        <w:tc>
          <w:tcPr>
            <w:tcW w:w="1094" w:type="dxa"/>
            <w:tcBorders>
              <w:top w:val="single" w:sz="4" w:space="0" w:color="auto"/>
              <w:left w:val="single" w:sz="4" w:space="0" w:color="auto"/>
              <w:bottom w:val="single" w:sz="4" w:space="0" w:color="auto"/>
              <w:right w:val="single" w:sz="4" w:space="0" w:color="auto"/>
            </w:tcBorders>
            <w:shd w:val="solid" w:color="FFFFFF" w:fill="auto"/>
            <w:vAlign w:val="bottom"/>
          </w:tcPr>
          <w:p w14:paraId="32F0D2B1" w14:textId="60BD6BBB" w:rsidR="00522C29" w:rsidRPr="00C31E24" w:rsidRDefault="00522C29" w:rsidP="00522C29">
            <w:pPr>
              <w:pStyle w:val="TAC"/>
              <w:jc w:val="left"/>
              <w:rPr>
                <w:sz w:val="16"/>
                <w:szCs w:val="16"/>
              </w:rPr>
            </w:pPr>
            <w:r w:rsidRPr="00C31E24">
              <w:rPr>
                <w:sz w:val="16"/>
                <w:szCs w:val="16"/>
              </w:rPr>
              <w:t>R5-221555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BCF9772" w14:textId="5FF469EC" w:rsidR="00522C29" w:rsidRPr="00C31E24" w:rsidRDefault="00522C29" w:rsidP="00522C29">
            <w:pPr>
              <w:pStyle w:val="TAL"/>
              <w:rPr>
                <w:sz w:val="16"/>
                <w:szCs w:val="16"/>
              </w:rPr>
            </w:pPr>
            <w:r w:rsidRPr="00C31E24">
              <w:rPr>
                <w:sz w:val="16"/>
                <w:szCs w:val="16"/>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vAlign w:val="bottom"/>
          </w:tcPr>
          <w:p w14:paraId="45F1C904" w14:textId="3E9077FF" w:rsidR="00522C29" w:rsidRPr="00C31E24" w:rsidRDefault="00522C29" w:rsidP="00522C29">
            <w:pPr>
              <w:pStyle w:val="TAR"/>
              <w:jc w:val="left"/>
              <w:rPr>
                <w:sz w:val="16"/>
                <w:szCs w:val="16"/>
              </w:rPr>
            </w:pPr>
            <w:r w:rsidRPr="00C31E24">
              <w:rPr>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7B98374" w14:textId="475855BE" w:rsidR="00522C29" w:rsidRPr="00C31E24" w:rsidRDefault="00522C29" w:rsidP="00522C29">
            <w:pPr>
              <w:pStyle w:val="TAC"/>
              <w:jc w:val="left"/>
              <w:rPr>
                <w:sz w:val="16"/>
                <w:szCs w:val="16"/>
              </w:rPr>
            </w:pPr>
            <w:r w:rsidRPr="00C31E24">
              <w:rPr>
                <w:sz w:val="16"/>
                <w:szCs w:val="16"/>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vAlign w:val="bottom"/>
          </w:tcPr>
          <w:p w14:paraId="52F4F3A6" w14:textId="2D7A0EDB" w:rsidR="00522C29" w:rsidRPr="00C31E24" w:rsidRDefault="00522C29" w:rsidP="00522C29">
            <w:pPr>
              <w:pStyle w:val="TAL"/>
              <w:rPr>
                <w:sz w:val="16"/>
                <w:szCs w:val="16"/>
              </w:rPr>
            </w:pPr>
            <w:r w:rsidRPr="00C31E24">
              <w:rPr>
                <w:sz w:val="16"/>
                <w:szCs w:val="16"/>
              </w:rPr>
              <w:t>New MCVideo TC MBMS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340079" w14:textId="77777777" w:rsidR="00522C29" w:rsidRPr="00C31E24" w:rsidRDefault="00522C29" w:rsidP="00522C29">
            <w:pPr>
              <w:pStyle w:val="TAC"/>
              <w:jc w:val="left"/>
              <w:rPr>
                <w:sz w:val="16"/>
                <w:szCs w:val="16"/>
              </w:rPr>
            </w:pPr>
            <w:r w:rsidRPr="00C31E24">
              <w:rPr>
                <w:sz w:val="16"/>
                <w:szCs w:val="16"/>
              </w:rPr>
              <w:t>15.2.0</w:t>
            </w:r>
          </w:p>
        </w:tc>
      </w:tr>
    </w:tbl>
    <w:p w14:paraId="592A6DEE" w14:textId="77777777" w:rsidR="00784A32" w:rsidRPr="00C31E24" w:rsidRDefault="00784A32" w:rsidP="00784A32"/>
    <w:sectPr w:rsidR="00784A32" w:rsidRPr="00C31E2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A0C59A" w14:textId="77777777" w:rsidR="00B5089C" w:rsidRDefault="00B5089C">
      <w:r>
        <w:separator/>
      </w:r>
    </w:p>
  </w:endnote>
  <w:endnote w:type="continuationSeparator" w:id="0">
    <w:p w14:paraId="21B58F52" w14:textId="77777777" w:rsidR="00B5089C" w:rsidRDefault="00B50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93D6D4" w14:textId="77777777" w:rsidR="00D74F31" w:rsidRDefault="00D74F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D88B8" w14:textId="77777777" w:rsidR="00B5089C" w:rsidRDefault="00B5089C">
      <w:r>
        <w:separator/>
      </w:r>
    </w:p>
  </w:footnote>
  <w:footnote w:type="continuationSeparator" w:id="0">
    <w:p w14:paraId="14276DD5" w14:textId="77777777" w:rsidR="00B5089C" w:rsidRDefault="00B508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FC73" w14:textId="33DE93BE" w:rsidR="00D74F31" w:rsidRDefault="00D74F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31E24">
      <w:rPr>
        <w:rFonts w:ascii="Arial" w:hAnsi="Arial" w:cs="Arial"/>
        <w:b/>
        <w:noProof/>
        <w:sz w:val="18"/>
        <w:szCs w:val="18"/>
      </w:rPr>
      <w:t>3GPP TS 36.579-6 V15.2.0 (2022-03)</w:t>
    </w:r>
    <w:r>
      <w:rPr>
        <w:rFonts w:ascii="Arial" w:hAnsi="Arial" w:cs="Arial"/>
        <w:b/>
        <w:sz w:val="18"/>
        <w:szCs w:val="18"/>
      </w:rPr>
      <w:fldChar w:fldCharType="end"/>
    </w:r>
  </w:p>
  <w:p w14:paraId="42EE855F" w14:textId="77777777" w:rsidR="00D74F31" w:rsidRDefault="00D74F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27</w:t>
    </w:r>
    <w:r>
      <w:rPr>
        <w:rFonts w:ascii="Arial" w:hAnsi="Arial" w:cs="Arial"/>
        <w:b/>
        <w:sz w:val="18"/>
        <w:szCs w:val="18"/>
      </w:rPr>
      <w:fldChar w:fldCharType="end"/>
    </w:r>
  </w:p>
  <w:p w14:paraId="537F63D4" w14:textId="51BF8653" w:rsidR="00D74F31" w:rsidRDefault="00D74F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31E24">
      <w:rPr>
        <w:rFonts w:ascii="Arial" w:hAnsi="Arial" w:cs="Arial"/>
        <w:b/>
        <w:noProof/>
        <w:sz w:val="18"/>
        <w:szCs w:val="18"/>
      </w:rPr>
      <w:t>Release 15</w:t>
    </w:r>
    <w:r>
      <w:rPr>
        <w:rFonts w:ascii="Arial" w:hAnsi="Arial" w:cs="Arial"/>
        <w:b/>
        <w:sz w:val="18"/>
        <w:szCs w:val="18"/>
      </w:rPr>
      <w:fldChar w:fldCharType="end"/>
    </w:r>
  </w:p>
  <w:p w14:paraId="59259F72" w14:textId="77777777" w:rsidR="00D74F31" w:rsidRDefault="00D74F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8"/>
  </w:num>
  <w:num w:numId="5">
    <w:abstractNumId w:val="11"/>
  </w:num>
  <w:num w:numId="6">
    <w:abstractNumId w:val="9"/>
  </w:num>
  <w:num w:numId="7">
    <w:abstractNumId w:val="10"/>
  </w:num>
  <w:num w:numId="8">
    <w:abstractNumId w:val="14"/>
  </w:num>
  <w:num w:numId="9">
    <w:abstractNumId w:val="21"/>
  </w:num>
  <w:num w:numId="10">
    <w:abstractNumId w:val="20"/>
  </w:num>
  <w:num w:numId="11">
    <w:abstractNumId w:val="12"/>
  </w:num>
  <w:num w:numId="12">
    <w:abstractNumId w:val="15"/>
  </w:num>
  <w:num w:numId="13">
    <w:abstractNumId w:val="13"/>
  </w:num>
  <w:num w:numId="14">
    <w:abstractNumId w:val="16"/>
  </w:num>
  <w:num w:numId="15">
    <w:abstractNumId w:val="19"/>
  </w:num>
  <w:num w:numId="16">
    <w:abstractNumId w:val="17"/>
  </w:num>
  <w:num w:numId="17">
    <w:abstractNumId w:val="6"/>
  </w:num>
  <w:num w:numId="18">
    <w:abstractNumId w:val="4"/>
  </w:num>
  <w:num w:numId="19">
    <w:abstractNumId w:val="3"/>
  </w:num>
  <w:num w:numId="20">
    <w:abstractNumId w:val="2"/>
  </w:num>
  <w:num w:numId="21">
    <w:abstractNumId w:val="1"/>
  </w:num>
  <w:num w:numId="22">
    <w:abstractNumId w:val="5"/>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4063"/>
    <w:rsid w:val="00024184"/>
    <w:rsid w:val="00033397"/>
    <w:rsid w:val="00040095"/>
    <w:rsid w:val="00051834"/>
    <w:rsid w:val="00054A22"/>
    <w:rsid w:val="00062023"/>
    <w:rsid w:val="000655A6"/>
    <w:rsid w:val="000670FE"/>
    <w:rsid w:val="00080512"/>
    <w:rsid w:val="000A22D7"/>
    <w:rsid w:val="000C47C3"/>
    <w:rsid w:val="000D58AB"/>
    <w:rsid w:val="000E25AB"/>
    <w:rsid w:val="00110CEA"/>
    <w:rsid w:val="00130477"/>
    <w:rsid w:val="00133525"/>
    <w:rsid w:val="00137932"/>
    <w:rsid w:val="00157C95"/>
    <w:rsid w:val="00166FBC"/>
    <w:rsid w:val="00184B8C"/>
    <w:rsid w:val="00186926"/>
    <w:rsid w:val="001A4C42"/>
    <w:rsid w:val="001A7420"/>
    <w:rsid w:val="001B0518"/>
    <w:rsid w:val="001B6637"/>
    <w:rsid w:val="001B7F04"/>
    <w:rsid w:val="001C21C3"/>
    <w:rsid w:val="001D02C2"/>
    <w:rsid w:val="001D621D"/>
    <w:rsid w:val="001F0C1D"/>
    <w:rsid w:val="001F1132"/>
    <w:rsid w:val="001F168B"/>
    <w:rsid w:val="00201E42"/>
    <w:rsid w:val="0022551D"/>
    <w:rsid w:val="00225741"/>
    <w:rsid w:val="002347A2"/>
    <w:rsid w:val="002514EE"/>
    <w:rsid w:val="002675F0"/>
    <w:rsid w:val="00276ABC"/>
    <w:rsid w:val="002B1EC7"/>
    <w:rsid w:val="002B6339"/>
    <w:rsid w:val="002E00EE"/>
    <w:rsid w:val="003172DC"/>
    <w:rsid w:val="00320201"/>
    <w:rsid w:val="0033407D"/>
    <w:rsid w:val="0035462D"/>
    <w:rsid w:val="00354887"/>
    <w:rsid w:val="003765B8"/>
    <w:rsid w:val="003C3971"/>
    <w:rsid w:val="003F4465"/>
    <w:rsid w:val="004144A6"/>
    <w:rsid w:val="00423334"/>
    <w:rsid w:val="00426F2F"/>
    <w:rsid w:val="004345EC"/>
    <w:rsid w:val="0045163D"/>
    <w:rsid w:val="004631B4"/>
    <w:rsid w:val="00465515"/>
    <w:rsid w:val="00471689"/>
    <w:rsid w:val="004A01BC"/>
    <w:rsid w:val="004C4902"/>
    <w:rsid w:val="004D3578"/>
    <w:rsid w:val="004E213A"/>
    <w:rsid w:val="004F0988"/>
    <w:rsid w:val="004F3340"/>
    <w:rsid w:val="00514499"/>
    <w:rsid w:val="00522C29"/>
    <w:rsid w:val="00530C26"/>
    <w:rsid w:val="0053388B"/>
    <w:rsid w:val="00535773"/>
    <w:rsid w:val="005377F9"/>
    <w:rsid w:val="00537B2A"/>
    <w:rsid w:val="00543E6C"/>
    <w:rsid w:val="00547BD1"/>
    <w:rsid w:val="00555CBD"/>
    <w:rsid w:val="00565087"/>
    <w:rsid w:val="005871F6"/>
    <w:rsid w:val="00597B11"/>
    <w:rsid w:val="005A242E"/>
    <w:rsid w:val="005A4C86"/>
    <w:rsid w:val="005B0464"/>
    <w:rsid w:val="005D082D"/>
    <w:rsid w:val="005D1244"/>
    <w:rsid w:val="005D2E01"/>
    <w:rsid w:val="005D7526"/>
    <w:rsid w:val="005E4BB2"/>
    <w:rsid w:val="005F4517"/>
    <w:rsid w:val="00602AEA"/>
    <w:rsid w:val="00614FDF"/>
    <w:rsid w:val="0063543D"/>
    <w:rsid w:val="00647114"/>
    <w:rsid w:val="00685E79"/>
    <w:rsid w:val="006A323F"/>
    <w:rsid w:val="006B30D0"/>
    <w:rsid w:val="006B3342"/>
    <w:rsid w:val="006C3D95"/>
    <w:rsid w:val="006E5C86"/>
    <w:rsid w:val="00701116"/>
    <w:rsid w:val="00713C44"/>
    <w:rsid w:val="00721633"/>
    <w:rsid w:val="007241C4"/>
    <w:rsid w:val="00734A5B"/>
    <w:rsid w:val="0074026F"/>
    <w:rsid w:val="007429F6"/>
    <w:rsid w:val="00744E76"/>
    <w:rsid w:val="00764DD4"/>
    <w:rsid w:val="00774DA4"/>
    <w:rsid w:val="007771CC"/>
    <w:rsid w:val="00781397"/>
    <w:rsid w:val="00781F0F"/>
    <w:rsid w:val="00784A32"/>
    <w:rsid w:val="007B5CF8"/>
    <w:rsid w:val="007B600E"/>
    <w:rsid w:val="007C3EDC"/>
    <w:rsid w:val="007F0F4A"/>
    <w:rsid w:val="007F5BF3"/>
    <w:rsid w:val="008028A4"/>
    <w:rsid w:val="00806B2F"/>
    <w:rsid w:val="00830747"/>
    <w:rsid w:val="00855A7B"/>
    <w:rsid w:val="008739C9"/>
    <w:rsid w:val="008768CA"/>
    <w:rsid w:val="00886417"/>
    <w:rsid w:val="00896C4B"/>
    <w:rsid w:val="008972DB"/>
    <w:rsid w:val="008A5F41"/>
    <w:rsid w:val="008C384C"/>
    <w:rsid w:val="008F585E"/>
    <w:rsid w:val="0090271F"/>
    <w:rsid w:val="00902E23"/>
    <w:rsid w:val="009114D7"/>
    <w:rsid w:val="0091348E"/>
    <w:rsid w:val="009147D0"/>
    <w:rsid w:val="00917CCB"/>
    <w:rsid w:val="0092398D"/>
    <w:rsid w:val="00942EC2"/>
    <w:rsid w:val="00957743"/>
    <w:rsid w:val="009A1D55"/>
    <w:rsid w:val="009A56EE"/>
    <w:rsid w:val="009B7B5F"/>
    <w:rsid w:val="009E3B86"/>
    <w:rsid w:val="009F37B7"/>
    <w:rsid w:val="00A10F02"/>
    <w:rsid w:val="00A164B4"/>
    <w:rsid w:val="00A26956"/>
    <w:rsid w:val="00A27486"/>
    <w:rsid w:val="00A53724"/>
    <w:rsid w:val="00A56066"/>
    <w:rsid w:val="00A73129"/>
    <w:rsid w:val="00A8212F"/>
    <w:rsid w:val="00A82346"/>
    <w:rsid w:val="00A92BA1"/>
    <w:rsid w:val="00AC2BA2"/>
    <w:rsid w:val="00AC6BC6"/>
    <w:rsid w:val="00AD62C6"/>
    <w:rsid w:val="00AE50DC"/>
    <w:rsid w:val="00AE65E2"/>
    <w:rsid w:val="00B15449"/>
    <w:rsid w:val="00B5089C"/>
    <w:rsid w:val="00B82B2E"/>
    <w:rsid w:val="00B8623A"/>
    <w:rsid w:val="00B93086"/>
    <w:rsid w:val="00B97141"/>
    <w:rsid w:val="00BA19ED"/>
    <w:rsid w:val="00BA4B8D"/>
    <w:rsid w:val="00BA6F5D"/>
    <w:rsid w:val="00BB1E03"/>
    <w:rsid w:val="00BB482A"/>
    <w:rsid w:val="00BB75A2"/>
    <w:rsid w:val="00BC0F7D"/>
    <w:rsid w:val="00BD7D31"/>
    <w:rsid w:val="00BE3255"/>
    <w:rsid w:val="00BF0030"/>
    <w:rsid w:val="00BF128E"/>
    <w:rsid w:val="00C0037C"/>
    <w:rsid w:val="00C074DD"/>
    <w:rsid w:val="00C1496A"/>
    <w:rsid w:val="00C264FB"/>
    <w:rsid w:val="00C31E24"/>
    <w:rsid w:val="00C33079"/>
    <w:rsid w:val="00C36A53"/>
    <w:rsid w:val="00C45231"/>
    <w:rsid w:val="00C630E0"/>
    <w:rsid w:val="00C6792A"/>
    <w:rsid w:val="00C72833"/>
    <w:rsid w:val="00C80F1D"/>
    <w:rsid w:val="00C93F40"/>
    <w:rsid w:val="00C95DD0"/>
    <w:rsid w:val="00CA3D0C"/>
    <w:rsid w:val="00CB438D"/>
    <w:rsid w:val="00CC25D8"/>
    <w:rsid w:val="00CD09A9"/>
    <w:rsid w:val="00CE7E0E"/>
    <w:rsid w:val="00D35E6A"/>
    <w:rsid w:val="00D46F10"/>
    <w:rsid w:val="00D47391"/>
    <w:rsid w:val="00D57972"/>
    <w:rsid w:val="00D675A9"/>
    <w:rsid w:val="00D738D6"/>
    <w:rsid w:val="00D74F31"/>
    <w:rsid w:val="00D755EB"/>
    <w:rsid w:val="00D76048"/>
    <w:rsid w:val="00D87702"/>
    <w:rsid w:val="00D87E00"/>
    <w:rsid w:val="00D9134D"/>
    <w:rsid w:val="00DA0600"/>
    <w:rsid w:val="00DA7A03"/>
    <w:rsid w:val="00DB079F"/>
    <w:rsid w:val="00DB1818"/>
    <w:rsid w:val="00DC309B"/>
    <w:rsid w:val="00DC4DA2"/>
    <w:rsid w:val="00DC7838"/>
    <w:rsid w:val="00DD4C17"/>
    <w:rsid w:val="00DD5190"/>
    <w:rsid w:val="00DD5C3D"/>
    <w:rsid w:val="00DD74A5"/>
    <w:rsid w:val="00DE423F"/>
    <w:rsid w:val="00DF2B1F"/>
    <w:rsid w:val="00DF46FD"/>
    <w:rsid w:val="00DF5C04"/>
    <w:rsid w:val="00DF62CD"/>
    <w:rsid w:val="00E0217C"/>
    <w:rsid w:val="00E14A88"/>
    <w:rsid w:val="00E16509"/>
    <w:rsid w:val="00E205C9"/>
    <w:rsid w:val="00E24DBF"/>
    <w:rsid w:val="00E437C0"/>
    <w:rsid w:val="00E44582"/>
    <w:rsid w:val="00E7471A"/>
    <w:rsid w:val="00E77645"/>
    <w:rsid w:val="00E87B9C"/>
    <w:rsid w:val="00E93EF2"/>
    <w:rsid w:val="00EA15B0"/>
    <w:rsid w:val="00EA5EA7"/>
    <w:rsid w:val="00EA6AFF"/>
    <w:rsid w:val="00EC4A25"/>
    <w:rsid w:val="00F025A2"/>
    <w:rsid w:val="00F04712"/>
    <w:rsid w:val="00F13360"/>
    <w:rsid w:val="00F16398"/>
    <w:rsid w:val="00F22EC7"/>
    <w:rsid w:val="00F325C8"/>
    <w:rsid w:val="00F404DB"/>
    <w:rsid w:val="00F43F6F"/>
    <w:rsid w:val="00F56AAB"/>
    <w:rsid w:val="00F653B8"/>
    <w:rsid w:val="00F812C3"/>
    <w:rsid w:val="00F86990"/>
    <w:rsid w:val="00F9008D"/>
    <w:rsid w:val="00F90406"/>
    <w:rsid w:val="00FA1266"/>
    <w:rsid w:val="00FC1192"/>
    <w:rsid w:val="00FC6E00"/>
    <w:rsid w:val="00FD1F0D"/>
    <w:rsid w:val="00FD2B6C"/>
    <w:rsid w:val="00FD4D98"/>
    <w:rsid w:val="00FD60DE"/>
    <w:rsid w:val="00FF2A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67AE67"/>
  <w15:chartTrackingRefBased/>
  <w15:docId w15:val="{384EBF7B-973D-491A-8F92-732CE15A1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toc 1" w:uiPriority="39"/>
    <w:lsdException w:name="toc 2" w:uiPriority="39"/>
    <w:lsdException w:name="toc 3" w:uiPriority="39"/>
    <w:lsdException w:name="toc 4" w:uiPriority="39"/>
    <w:lsdException w:name="toc 8" w:uiPriority="39"/>
    <w:lsdException w:name="annotation text" w:qFormat="1"/>
    <w:lsdException w:name="index heading" w:uiPriority="99"/>
    <w:lsdException w:name="caption" w:semiHidden="1" w:uiPriority="99" w:unhideWhenUsed="1"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E24"/>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C31E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level 2,Header&#10;2,2&#10;2,Head 2"/>
    <w:basedOn w:val="Heading1"/>
    <w:next w:val="Normal"/>
    <w:link w:val="Heading2Char"/>
    <w:qFormat/>
    <w:rsid w:val="00C31E24"/>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C31E24"/>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C31E24"/>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C31E24"/>
    <w:pPr>
      <w:ind w:left="1701" w:hanging="1701"/>
      <w:outlineLvl w:val="4"/>
    </w:pPr>
    <w:rPr>
      <w:sz w:val="22"/>
    </w:rPr>
  </w:style>
  <w:style w:type="paragraph" w:styleId="Heading6">
    <w:name w:val="heading 6"/>
    <w:aliases w:val="T1,Header 6"/>
    <w:basedOn w:val="H6"/>
    <w:next w:val="Normal"/>
    <w:link w:val="Heading6Char"/>
    <w:qFormat/>
    <w:rsid w:val="00C31E24"/>
    <w:pPr>
      <w:outlineLvl w:val="5"/>
    </w:pPr>
  </w:style>
  <w:style w:type="paragraph" w:styleId="Heading7">
    <w:name w:val="heading 7"/>
    <w:basedOn w:val="H6"/>
    <w:next w:val="Normal"/>
    <w:link w:val="Heading7Char"/>
    <w:qFormat/>
    <w:rsid w:val="00C31E24"/>
    <w:pPr>
      <w:outlineLvl w:val="6"/>
    </w:pPr>
  </w:style>
  <w:style w:type="paragraph" w:styleId="Heading8">
    <w:name w:val="heading 8"/>
    <w:basedOn w:val="Heading1"/>
    <w:next w:val="Normal"/>
    <w:link w:val="Heading8Char"/>
    <w:qFormat/>
    <w:rsid w:val="00C31E24"/>
    <w:pPr>
      <w:ind w:left="0" w:firstLine="0"/>
      <w:outlineLvl w:val="7"/>
    </w:pPr>
  </w:style>
  <w:style w:type="paragraph" w:styleId="Heading9">
    <w:name w:val="heading 9"/>
    <w:basedOn w:val="Heading8"/>
    <w:next w:val="Normal"/>
    <w:link w:val="Heading9Char"/>
    <w:qFormat/>
    <w:rsid w:val="00C31E24"/>
    <w:pPr>
      <w:outlineLvl w:val="8"/>
    </w:pPr>
  </w:style>
  <w:style w:type="character" w:default="1" w:styleId="DefaultParagraphFont">
    <w:name w:val="Default Paragraph Font"/>
    <w:semiHidden/>
    <w:rsid w:val="00C31E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31E24"/>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784A32"/>
    <w:rPr>
      <w:rFonts w:ascii="Arial" w:hAnsi="Arial"/>
      <w:sz w:val="24"/>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paragraph" w:customStyle="1" w:styleId="H6">
    <w:name w:val="H6"/>
    <w:basedOn w:val="Heading5"/>
    <w:next w:val="Normal"/>
    <w:link w:val="H6Char"/>
    <w:rsid w:val="00C31E24"/>
    <w:pPr>
      <w:ind w:left="1985" w:hanging="1985"/>
      <w:outlineLvl w:val="9"/>
    </w:pPr>
    <w:rPr>
      <w:sz w:val="20"/>
    </w:rPr>
  </w:style>
  <w:style w:type="character" w:customStyle="1" w:styleId="H6Char">
    <w:name w:val="H6 Char"/>
    <w:link w:val="H6"/>
    <w:rsid w:val="00784A32"/>
    <w:rPr>
      <w:rFonts w:ascii="Arial" w:hAnsi="Arial"/>
    </w:rPr>
  </w:style>
  <w:style w:type="character" w:customStyle="1" w:styleId="Heading6Char">
    <w:name w:val="Heading 6 Char"/>
    <w:aliases w:val="T1 Char,Header 6 Char"/>
    <w:link w:val="Heading6"/>
    <w:rsid w:val="00784A32"/>
    <w:rPr>
      <w:rFonts w:ascii="Arial" w:hAnsi="Arial"/>
    </w:rPr>
  </w:style>
  <w:style w:type="character" w:customStyle="1" w:styleId="Heading7Char">
    <w:name w:val="Heading 7 Char"/>
    <w:link w:val="Heading7"/>
    <w:rsid w:val="00784A32"/>
    <w:rPr>
      <w:rFonts w:ascii="Arial" w:hAnsi="Arial"/>
    </w:rPr>
  </w:style>
  <w:style w:type="character" w:customStyle="1" w:styleId="Heading8Char">
    <w:name w:val="Heading 8 Char"/>
    <w:link w:val="Heading8"/>
    <w:rsid w:val="00784A32"/>
    <w:rPr>
      <w:rFonts w:ascii="Arial" w:hAnsi="Arial"/>
      <w:sz w:val="36"/>
    </w:rPr>
  </w:style>
  <w:style w:type="character" w:customStyle="1" w:styleId="Heading9Char">
    <w:name w:val="Heading 9 Char"/>
    <w:link w:val="Heading9"/>
    <w:rsid w:val="00784A32"/>
    <w:rPr>
      <w:rFonts w:ascii="Arial" w:hAnsi="Arial"/>
      <w:sz w:val="36"/>
    </w:rPr>
  </w:style>
  <w:style w:type="paragraph" w:styleId="TOC9">
    <w:name w:val="toc 9"/>
    <w:basedOn w:val="TOC8"/>
    <w:rsid w:val="00C31E24"/>
    <w:pPr>
      <w:ind w:left="1418" w:hanging="1418"/>
    </w:pPr>
  </w:style>
  <w:style w:type="paragraph" w:styleId="TOC8">
    <w:name w:val="toc 8"/>
    <w:basedOn w:val="TOC1"/>
    <w:uiPriority w:val="39"/>
    <w:rsid w:val="00C31E24"/>
    <w:pPr>
      <w:spacing w:before="180"/>
      <w:ind w:left="2693" w:hanging="2693"/>
    </w:pPr>
    <w:rPr>
      <w:b/>
    </w:rPr>
  </w:style>
  <w:style w:type="paragraph" w:styleId="TOC1">
    <w:name w:val="toc 1"/>
    <w:uiPriority w:val="39"/>
    <w:rsid w:val="00C31E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31E24"/>
    <w:pPr>
      <w:keepLines/>
      <w:tabs>
        <w:tab w:val="center" w:pos="4536"/>
        <w:tab w:val="right" w:pos="9072"/>
      </w:tabs>
    </w:pPr>
    <w:rPr>
      <w:noProof/>
    </w:rPr>
  </w:style>
  <w:style w:type="character" w:customStyle="1" w:styleId="EQChar">
    <w:name w:val="EQ Char"/>
    <w:link w:val="EQ"/>
    <w:rsid w:val="00784A32"/>
    <w:rPr>
      <w:noProof/>
    </w:rPr>
  </w:style>
  <w:style w:type="character" w:customStyle="1" w:styleId="ZGSM">
    <w:name w:val="ZGSM"/>
    <w:rsid w:val="00C31E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31E24"/>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paragraph" w:customStyle="1" w:styleId="ZD">
    <w:name w:val="ZD"/>
    <w:rsid w:val="00C31E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31E24"/>
    <w:pPr>
      <w:ind w:left="1701" w:hanging="1701"/>
    </w:pPr>
  </w:style>
  <w:style w:type="paragraph" w:styleId="TOC4">
    <w:name w:val="toc 4"/>
    <w:basedOn w:val="TOC3"/>
    <w:uiPriority w:val="39"/>
    <w:rsid w:val="00C31E24"/>
    <w:pPr>
      <w:ind w:left="1418" w:hanging="1418"/>
    </w:pPr>
  </w:style>
  <w:style w:type="paragraph" w:styleId="TOC3">
    <w:name w:val="toc 3"/>
    <w:basedOn w:val="TOC2"/>
    <w:uiPriority w:val="39"/>
    <w:rsid w:val="00C31E24"/>
    <w:pPr>
      <w:ind w:left="1134" w:hanging="1134"/>
    </w:pPr>
  </w:style>
  <w:style w:type="paragraph" w:styleId="TOC2">
    <w:name w:val="toc 2"/>
    <w:basedOn w:val="TOC1"/>
    <w:uiPriority w:val="39"/>
    <w:rsid w:val="00C31E24"/>
    <w:pPr>
      <w:keepNext w:val="0"/>
      <w:spacing w:before="0"/>
      <w:ind w:left="851" w:hanging="851"/>
    </w:pPr>
    <w:rPr>
      <w:sz w:val="20"/>
    </w:rPr>
  </w:style>
  <w:style w:type="paragraph" w:styleId="Footer">
    <w:name w:val="footer"/>
    <w:basedOn w:val="Header"/>
    <w:link w:val="FooterChar"/>
    <w:rsid w:val="00C31E24"/>
    <w:pPr>
      <w:jc w:val="center"/>
    </w:pPr>
    <w:rPr>
      <w:i/>
    </w:rPr>
  </w:style>
  <w:style w:type="character" w:customStyle="1" w:styleId="FooterChar">
    <w:name w:val="Footer Char"/>
    <w:link w:val="Footer"/>
    <w:rsid w:val="00784A32"/>
    <w:rPr>
      <w:rFonts w:ascii="Arial" w:hAnsi="Arial"/>
      <w:b/>
      <w:i/>
      <w:noProof/>
      <w:sz w:val="18"/>
    </w:rPr>
  </w:style>
  <w:style w:type="paragraph" w:customStyle="1" w:styleId="TT">
    <w:name w:val="TT"/>
    <w:basedOn w:val="Heading1"/>
    <w:next w:val="Normal"/>
    <w:rsid w:val="00C31E24"/>
    <w:pPr>
      <w:outlineLvl w:val="9"/>
    </w:pPr>
  </w:style>
  <w:style w:type="paragraph" w:customStyle="1" w:styleId="NF">
    <w:name w:val="NF"/>
    <w:basedOn w:val="NO"/>
    <w:rsid w:val="00C31E24"/>
    <w:pPr>
      <w:keepNext/>
      <w:spacing w:after="0"/>
    </w:pPr>
    <w:rPr>
      <w:rFonts w:ascii="Arial" w:hAnsi="Arial"/>
      <w:sz w:val="18"/>
    </w:rPr>
  </w:style>
  <w:style w:type="paragraph" w:customStyle="1" w:styleId="NO">
    <w:name w:val="NO"/>
    <w:basedOn w:val="Normal"/>
    <w:link w:val="NOChar2"/>
    <w:rsid w:val="00C31E24"/>
    <w:pPr>
      <w:keepLines/>
      <w:ind w:left="1135" w:hanging="851"/>
    </w:pPr>
  </w:style>
  <w:style w:type="character" w:customStyle="1" w:styleId="NOChar2">
    <w:name w:val="NO Char2"/>
    <w:link w:val="NO"/>
    <w:locked/>
    <w:rsid w:val="00784A32"/>
  </w:style>
  <w:style w:type="paragraph" w:customStyle="1" w:styleId="PL">
    <w:name w:val="PL"/>
    <w:link w:val="PLChar"/>
    <w:rsid w:val="00C31E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784A32"/>
    <w:rPr>
      <w:rFonts w:ascii="Courier New" w:hAnsi="Courier New"/>
      <w:noProof/>
      <w:sz w:val="16"/>
    </w:rPr>
  </w:style>
  <w:style w:type="paragraph" w:customStyle="1" w:styleId="TAR">
    <w:name w:val="TAR"/>
    <w:basedOn w:val="TAL"/>
    <w:rsid w:val="00C31E24"/>
    <w:pPr>
      <w:jc w:val="right"/>
    </w:pPr>
  </w:style>
  <w:style w:type="paragraph" w:customStyle="1" w:styleId="TAL">
    <w:name w:val="TAL"/>
    <w:basedOn w:val="Normal"/>
    <w:link w:val="TALChar"/>
    <w:rsid w:val="00C31E24"/>
    <w:pPr>
      <w:keepNext/>
      <w:keepLines/>
      <w:spacing w:after="0"/>
    </w:pPr>
    <w:rPr>
      <w:rFonts w:ascii="Arial" w:hAnsi="Arial"/>
      <w:sz w:val="18"/>
    </w:rPr>
  </w:style>
  <w:style w:type="character" w:customStyle="1" w:styleId="TALChar">
    <w:name w:val="TAL Char"/>
    <w:link w:val="TAL"/>
    <w:qFormat/>
    <w:rsid w:val="00784A32"/>
    <w:rPr>
      <w:rFonts w:ascii="Arial" w:hAnsi="Arial"/>
      <w:sz w:val="18"/>
    </w:rPr>
  </w:style>
  <w:style w:type="paragraph" w:customStyle="1" w:styleId="TAH">
    <w:name w:val="TAH"/>
    <w:basedOn w:val="TAC"/>
    <w:link w:val="TAHCar"/>
    <w:rsid w:val="00C31E24"/>
    <w:rPr>
      <w:b/>
    </w:rPr>
  </w:style>
  <w:style w:type="paragraph" w:customStyle="1" w:styleId="TAC">
    <w:name w:val="TAC"/>
    <w:basedOn w:val="TAL"/>
    <w:link w:val="TACCar"/>
    <w:rsid w:val="00C31E24"/>
    <w:pPr>
      <w:jc w:val="center"/>
    </w:pPr>
  </w:style>
  <w:style w:type="character" w:customStyle="1" w:styleId="TACCar">
    <w:name w:val="TAC Car"/>
    <w:link w:val="TAC"/>
    <w:rsid w:val="00784A32"/>
    <w:rPr>
      <w:rFonts w:ascii="Arial" w:hAnsi="Arial"/>
      <w:sz w:val="18"/>
    </w:rPr>
  </w:style>
  <w:style w:type="character" w:customStyle="1" w:styleId="TAHCar">
    <w:name w:val="TAH Car"/>
    <w:link w:val="TAH"/>
    <w:qFormat/>
    <w:rsid w:val="00784A32"/>
    <w:rPr>
      <w:rFonts w:ascii="Arial" w:hAnsi="Arial"/>
      <w:b/>
      <w:sz w:val="18"/>
    </w:rPr>
  </w:style>
  <w:style w:type="paragraph" w:customStyle="1" w:styleId="LD">
    <w:name w:val="LD"/>
    <w:rsid w:val="00C31E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31E24"/>
    <w:pPr>
      <w:keepLines/>
      <w:ind w:left="1702" w:hanging="1418"/>
    </w:pPr>
  </w:style>
  <w:style w:type="character" w:customStyle="1" w:styleId="EXCar">
    <w:name w:val="EX Car"/>
    <w:link w:val="EX"/>
    <w:rsid w:val="00784A32"/>
  </w:style>
  <w:style w:type="paragraph" w:customStyle="1" w:styleId="FP">
    <w:name w:val="FP"/>
    <w:basedOn w:val="Normal"/>
    <w:rsid w:val="00C31E24"/>
    <w:pPr>
      <w:spacing w:after="0"/>
    </w:pPr>
  </w:style>
  <w:style w:type="paragraph" w:customStyle="1" w:styleId="NW">
    <w:name w:val="NW"/>
    <w:basedOn w:val="NO"/>
    <w:rsid w:val="00C31E24"/>
    <w:pPr>
      <w:spacing w:after="0"/>
    </w:pPr>
  </w:style>
  <w:style w:type="paragraph" w:customStyle="1" w:styleId="EW">
    <w:name w:val="EW"/>
    <w:basedOn w:val="EX"/>
    <w:rsid w:val="00C31E24"/>
    <w:pPr>
      <w:spacing w:after="0"/>
    </w:pPr>
  </w:style>
  <w:style w:type="paragraph" w:customStyle="1" w:styleId="B1">
    <w:name w:val="B1"/>
    <w:basedOn w:val="List"/>
    <w:link w:val="B1Char2"/>
    <w:rsid w:val="00C31E24"/>
  </w:style>
  <w:style w:type="paragraph" w:styleId="List">
    <w:name w:val="List"/>
    <w:basedOn w:val="Normal"/>
    <w:link w:val="ListChar1"/>
    <w:rsid w:val="00C31E24"/>
    <w:pPr>
      <w:ind w:left="568" w:hanging="284"/>
    </w:pPr>
  </w:style>
  <w:style w:type="character" w:customStyle="1" w:styleId="ListChar1">
    <w:name w:val="List Char1"/>
    <w:link w:val="List"/>
    <w:rsid w:val="00784A32"/>
  </w:style>
  <w:style w:type="character" w:customStyle="1" w:styleId="B1Char2">
    <w:name w:val="B1 Char2"/>
    <w:link w:val="B1"/>
    <w:rsid w:val="00784A32"/>
  </w:style>
  <w:style w:type="paragraph" w:styleId="TOC6">
    <w:name w:val="toc 6"/>
    <w:basedOn w:val="TOC5"/>
    <w:next w:val="Normal"/>
    <w:rsid w:val="00C31E24"/>
    <w:pPr>
      <w:ind w:left="1985" w:hanging="1985"/>
    </w:pPr>
  </w:style>
  <w:style w:type="paragraph" w:styleId="TOC7">
    <w:name w:val="toc 7"/>
    <w:basedOn w:val="TOC6"/>
    <w:next w:val="Normal"/>
    <w:rsid w:val="00C31E24"/>
    <w:pPr>
      <w:ind w:left="2268" w:hanging="2268"/>
    </w:pPr>
  </w:style>
  <w:style w:type="paragraph" w:customStyle="1" w:styleId="EditorsNote">
    <w:name w:val="Editor's Note"/>
    <w:aliases w:val="EN,Editor's Noteormal"/>
    <w:basedOn w:val="NO"/>
    <w:link w:val="EditorsNoteChar"/>
    <w:rsid w:val="00C31E24"/>
    <w:rPr>
      <w:color w:val="FF0000"/>
    </w:rPr>
  </w:style>
  <w:style w:type="character" w:customStyle="1" w:styleId="EditorsNoteChar">
    <w:name w:val="Editor's Note Char"/>
    <w:aliases w:val="EN Char"/>
    <w:link w:val="EditorsNote"/>
    <w:qFormat/>
    <w:rsid w:val="00784A32"/>
    <w:rPr>
      <w:color w:val="FF0000"/>
    </w:rPr>
  </w:style>
  <w:style w:type="paragraph" w:customStyle="1" w:styleId="TH">
    <w:name w:val="TH"/>
    <w:basedOn w:val="Normal"/>
    <w:link w:val="THChar"/>
    <w:rsid w:val="00C31E24"/>
    <w:pPr>
      <w:keepNext/>
      <w:keepLines/>
      <w:spacing w:before="60"/>
      <w:jc w:val="center"/>
    </w:pPr>
    <w:rPr>
      <w:rFonts w:ascii="Arial" w:hAnsi="Arial"/>
      <w:b/>
    </w:rPr>
  </w:style>
  <w:style w:type="character" w:customStyle="1" w:styleId="THChar">
    <w:name w:val="TH Char"/>
    <w:link w:val="TH"/>
    <w:qFormat/>
    <w:rsid w:val="00784A32"/>
    <w:rPr>
      <w:rFonts w:ascii="Arial" w:hAnsi="Arial"/>
      <w:b/>
    </w:rPr>
  </w:style>
  <w:style w:type="paragraph" w:customStyle="1" w:styleId="ZA">
    <w:name w:val="ZA"/>
    <w:rsid w:val="00C31E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E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31E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31E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31E24"/>
    <w:pPr>
      <w:ind w:left="851" w:hanging="851"/>
    </w:pPr>
  </w:style>
  <w:style w:type="character" w:customStyle="1" w:styleId="TANChar">
    <w:name w:val="TAN Char"/>
    <w:link w:val="TAN"/>
    <w:qFormat/>
    <w:rsid w:val="00784A32"/>
    <w:rPr>
      <w:rFonts w:ascii="Arial" w:hAnsi="Arial"/>
      <w:sz w:val="18"/>
    </w:rPr>
  </w:style>
  <w:style w:type="paragraph" w:customStyle="1" w:styleId="ZH">
    <w:name w:val="ZH"/>
    <w:rsid w:val="00C31E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31E24"/>
    <w:pPr>
      <w:keepNext w:val="0"/>
      <w:spacing w:before="0" w:after="240"/>
    </w:pPr>
  </w:style>
  <w:style w:type="character" w:customStyle="1" w:styleId="TFChar">
    <w:name w:val="TF Char"/>
    <w:link w:val="TF"/>
    <w:locked/>
    <w:rsid w:val="00784A32"/>
    <w:rPr>
      <w:rFonts w:ascii="Arial" w:hAnsi="Arial"/>
      <w:b/>
    </w:rPr>
  </w:style>
  <w:style w:type="paragraph" w:customStyle="1" w:styleId="ZG">
    <w:name w:val="ZG"/>
    <w:rsid w:val="00C31E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31E24"/>
  </w:style>
  <w:style w:type="paragraph" w:styleId="List2">
    <w:name w:val="List 2"/>
    <w:basedOn w:val="List"/>
    <w:link w:val="List2Char"/>
    <w:rsid w:val="00C31E24"/>
    <w:pPr>
      <w:ind w:left="851"/>
    </w:pPr>
  </w:style>
  <w:style w:type="character" w:customStyle="1" w:styleId="List2Char">
    <w:name w:val="List 2 Char"/>
    <w:link w:val="List2"/>
    <w:rsid w:val="00784A32"/>
  </w:style>
  <w:style w:type="character" w:customStyle="1" w:styleId="B2Char">
    <w:name w:val="B2 Char"/>
    <w:link w:val="B2"/>
    <w:qFormat/>
    <w:rsid w:val="00784A32"/>
  </w:style>
  <w:style w:type="paragraph" w:customStyle="1" w:styleId="B3">
    <w:name w:val="B3"/>
    <w:basedOn w:val="List3"/>
    <w:link w:val="B3Char"/>
    <w:rsid w:val="00C31E24"/>
  </w:style>
  <w:style w:type="paragraph" w:styleId="List3">
    <w:name w:val="List 3"/>
    <w:basedOn w:val="List2"/>
    <w:link w:val="List3Char"/>
    <w:rsid w:val="00C31E24"/>
    <w:pPr>
      <w:ind w:left="1135"/>
    </w:pPr>
  </w:style>
  <w:style w:type="character" w:customStyle="1" w:styleId="List3Char">
    <w:name w:val="List 3 Char"/>
    <w:link w:val="List3"/>
    <w:rsid w:val="00784A32"/>
  </w:style>
  <w:style w:type="character" w:customStyle="1" w:styleId="B3Char">
    <w:name w:val="B3 Char"/>
    <w:link w:val="B3"/>
    <w:rsid w:val="00784A32"/>
  </w:style>
  <w:style w:type="paragraph" w:customStyle="1" w:styleId="B4">
    <w:name w:val="B4"/>
    <w:basedOn w:val="List4"/>
    <w:link w:val="B4Char"/>
    <w:rsid w:val="00C31E24"/>
  </w:style>
  <w:style w:type="paragraph" w:styleId="List4">
    <w:name w:val="List 4"/>
    <w:basedOn w:val="List3"/>
    <w:rsid w:val="00C31E24"/>
    <w:pPr>
      <w:ind w:left="1418"/>
    </w:pPr>
  </w:style>
  <w:style w:type="character" w:customStyle="1" w:styleId="B4Char">
    <w:name w:val="B4 Char"/>
    <w:link w:val="B4"/>
    <w:qFormat/>
    <w:rsid w:val="00784A32"/>
  </w:style>
  <w:style w:type="paragraph" w:customStyle="1" w:styleId="B5">
    <w:name w:val="B5"/>
    <w:basedOn w:val="List5"/>
    <w:link w:val="B5Char"/>
    <w:rsid w:val="00C31E24"/>
  </w:style>
  <w:style w:type="paragraph" w:styleId="List5">
    <w:name w:val="List 5"/>
    <w:basedOn w:val="List4"/>
    <w:rsid w:val="00C31E24"/>
    <w:pPr>
      <w:ind w:left="1702"/>
    </w:pPr>
  </w:style>
  <w:style w:type="character" w:customStyle="1" w:styleId="B5Char">
    <w:name w:val="B5 Char"/>
    <w:link w:val="B5"/>
    <w:qFormat/>
    <w:rsid w:val="00784A32"/>
  </w:style>
  <w:style w:type="paragraph" w:customStyle="1" w:styleId="ZTD">
    <w:name w:val="ZTD"/>
    <w:basedOn w:val="ZB"/>
    <w:rsid w:val="00C31E24"/>
    <w:pPr>
      <w:framePr w:hRule="auto" w:wrap="notBeside" w:y="852"/>
    </w:pPr>
    <w:rPr>
      <w:i w:val="0"/>
      <w:sz w:val="40"/>
    </w:rPr>
  </w:style>
  <w:style w:type="paragraph" w:customStyle="1" w:styleId="ZV">
    <w:name w:val="ZV"/>
    <w:basedOn w:val="ZU"/>
    <w:rsid w:val="00C31E24"/>
    <w:pPr>
      <w:framePr w:wrap="notBeside" w:y="16161"/>
    </w:p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paragraph" w:customStyle="1" w:styleId="Default">
    <w:name w:val="Default"/>
    <w:rsid w:val="00784A32"/>
    <w:pPr>
      <w:autoSpaceDE w:val="0"/>
      <w:autoSpaceDN w:val="0"/>
      <w:adjustRightInd w:val="0"/>
    </w:pPr>
    <w:rPr>
      <w:rFonts w:ascii="Arial" w:eastAsia="Calibri" w:hAnsi="Arial" w:cs="Arial"/>
      <w:color w:val="000000"/>
      <w:sz w:val="24"/>
      <w:szCs w:val="24"/>
      <w:lang w:val="en-US" w:eastAsia="en-US"/>
    </w:rPr>
  </w:style>
  <w:style w:type="paragraph" w:styleId="Index2">
    <w:name w:val="index 2"/>
    <w:basedOn w:val="Index1"/>
    <w:rsid w:val="00C31E24"/>
    <w:pPr>
      <w:ind w:left="284"/>
    </w:pPr>
  </w:style>
  <w:style w:type="paragraph" w:styleId="Index1">
    <w:name w:val="index 1"/>
    <w:basedOn w:val="Normal"/>
    <w:rsid w:val="00C31E24"/>
    <w:pPr>
      <w:keepLines/>
      <w:spacing w:after="0"/>
    </w:pPr>
  </w:style>
  <w:style w:type="paragraph" w:styleId="ListNumber2">
    <w:name w:val="List Number 2"/>
    <w:basedOn w:val="ListNumber"/>
    <w:rsid w:val="00C31E24"/>
    <w:pPr>
      <w:ind w:left="851"/>
    </w:pPr>
  </w:style>
  <w:style w:type="paragraph" w:styleId="ListNumber">
    <w:name w:val="List Number"/>
    <w:basedOn w:val="List"/>
    <w:rsid w:val="00C31E24"/>
  </w:style>
  <w:style w:type="character" w:styleId="FootnoteReference">
    <w:name w:val="footnote reference"/>
    <w:rsid w:val="00C31E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31E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C31E24"/>
    <w:pPr>
      <w:ind w:left="851"/>
    </w:pPr>
  </w:style>
  <w:style w:type="paragraph" w:styleId="ListBullet">
    <w:name w:val="List Bullet"/>
    <w:aliases w:val="UL"/>
    <w:basedOn w:val="List"/>
    <w:rsid w:val="00C31E24"/>
  </w:style>
  <w:style w:type="paragraph" w:styleId="ListBullet3">
    <w:name w:val="List Bullet 3"/>
    <w:basedOn w:val="ListBullet2"/>
    <w:rsid w:val="00C31E24"/>
    <w:pPr>
      <w:ind w:left="1135"/>
    </w:pPr>
  </w:style>
  <w:style w:type="paragraph" w:styleId="ListBullet4">
    <w:name w:val="List Bullet 4"/>
    <w:basedOn w:val="ListBullet3"/>
    <w:rsid w:val="00C31E24"/>
    <w:pPr>
      <w:ind w:left="1418"/>
    </w:pPr>
  </w:style>
  <w:style w:type="paragraph" w:styleId="ListBullet5">
    <w:name w:val="List Bullet 5"/>
    <w:basedOn w:val="ListBullet4"/>
    <w:rsid w:val="00C31E24"/>
    <w:pPr>
      <w:ind w:left="1702"/>
    </w:p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784A32"/>
    <w:rPr>
      <w:rFonts w:ascii="Calibri Light" w:eastAsia="Times New Roman" w:hAnsi="Calibri Light" w:cs="Times New Roman"/>
      <w:color w:val="2E74B5"/>
      <w:sz w:val="32"/>
      <w:szCs w:val="32"/>
      <w:lang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qFormat/>
    <w:rsid w:val="00784A32"/>
    <w:rPr>
      <w:lang w:val="x-none"/>
    </w:rPr>
  </w:style>
  <w:style w:type="character" w:customStyle="1" w:styleId="CommentTextChar">
    <w:name w:val="Comment Text Char"/>
    <w:link w:val="CommentText"/>
    <w:qFormat/>
    <w:rsid w:val="00784A32"/>
    <w:rPr>
      <w:lang w:val="x-none" w:eastAsia="en-US"/>
    </w:rPr>
  </w:style>
  <w:style w:type="paragraph" w:styleId="CommentSubject">
    <w:name w:val="annotation subject"/>
    <w:basedOn w:val="CommentText"/>
    <w:next w:val="CommentText"/>
    <w:link w:val="CommentSubjectChar"/>
    <w:rsid w:val="00784A32"/>
    <w:rPr>
      <w:b/>
      <w:bCs/>
    </w:rPr>
  </w:style>
  <w:style w:type="character" w:customStyle="1" w:styleId="CommentSubjectChar">
    <w:name w:val="Comment Subject Char"/>
    <w:link w:val="CommentSubject"/>
    <w:rsid w:val="00784A32"/>
    <w:rPr>
      <w:b/>
      <w:bCs/>
      <w:lang w:val="x-none" w:eastAsia="en-US"/>
    </w:rPr>
  </w:style>
  <w:style w:type="paragraph" w:styleId="DocumentMap">
    <w:name w:val="Document Map"/>
    <w:basedOn w:val="Normal"/>
    <w:link w:val="DocumentMapChar"/>
    <w:rsid w:val="00784A32"/>
    <w:pPr>
      <w:shd w:val="clear" w:color="auto" w:fill="000080"/>
    </w:pPr>
    <w:rPr>
      <w:rFonts w:ascii="Tahoma" w:eastAsia="Malgun Gothic" w:hAnsi="Tahoma"/>
      <w:lang w:val="x-none"/>
    </w:rPr>
  </w:style>
  <w:style w:type="character" w:customStyle="1" w:styleId="DocumentMapChar">
    <w:name w:val="Document Map Char"/>
    <w:link w:val="DocumentMap"/>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styleId="Mention">
    <w:name w:val="Mention"/>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rsid w:val="00D35E6A"/>
    <w:pPr>
      <w:keepNext/>
      <w:keepLines/>
      <w:spacing w:before="60"/>
      <w:jc w:val="center"/>
    </w:pPr>
    <w:rPr>
      <w:rFonts w:ascii="Arial" w:hAnsi="Arial"/>
      <w:b/>
    </w:rPr>
  </w:style>
  <w:style w:type="character" w:customStyle="1" w:styleId="EXChar">
    <w:name w:val="EX Char"/>
    <w:locked/>
    <w:rsid w:val="00784A32"/>
    <w:rPr>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784A32"/>
    <w:rPr>
      <w:rFonts w:eastAsia="Malgun Gothic"/>
      <w:b/>
      <w:bCs/>
      <w:lang w:val="en-IN"/>
    </w:rPr>
  </w:style>
  <w:style w:type="character" w:customStyle="1" w:styleId="CaptionChar">
    <w:name w:val="Caption Char"/>
    <w:aliases w:val="cap Char7,cap Char Char7,Caption Char1 Char Char6,cap Char Char1 Char6,Caption Char Char1 Char Char6,cap Char2 Char Char1,Ca Char1"/>
    <w:link w:val="Caption"/>
    <w:uiPriority w:val="99"/>
    <w:rsid w:val="00784A32"/>
    <w:rPr>
      <w:rFonts w:eastAsia="Malgun Gothic"/>
      <w:b/>
      <w:bCs/>
      <w:lang w:val="en-IN" w:eastAsia="en-US"/>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character" w:styleId="BookTitle">
    <w:name w:val="Book Title"/>
    <w:uiPriority w:val="33"/>
    <w:qFormat/>
    <w:rsid w:val="00784A32"/>
    <w:rPr>
      <w:b/>
      <w:bCs/>
      <w:i/>
      <w:iCs/>
      <w:spacing w:val="5"/>
    </w:rPr>
  </w:style>
  <w:style w:type="character" w:customStyle="1" w:styleId="EditorsNoteCarCar">
    <w:name w:val="Editor's Note Car Car"/>
    <w:rsid w:val="00784A32"/>
    <w:rPr>
      <w:color w:val="FF0000"/>
    </w:rPr>
  </w:style>
  <w:style w:type="paragraph" w:styleId="PlainText">
    <w:name w:val="Plain Text"/>
    <w:basedOn w:val="Normal"/>
    <w:link w:val="PlainTextChar"/>
    <w:rsid w:val="00784A32"/>
    <w:rPr>
      <w:rFonts w:ascii="Courier New" w:hAnsi="Courier New"/>
      <w:lang w:val="nb-NO"/>
    </w:rPr>
  </w:style>
  <w:style w:type="character" w:customStyle="1" w:styleId="PlainTextChar">
    <w:name w:val="Plain Text Char"/>
    <w:link w:val="PlainText"/>
    <w:rsid w:val="00784A32"/>
    <w:rPr>
      <w:rFonts w:ascii="Courier New" w:hAnsi="Courier New"/>
      <w:lang w:val="nb-NO"/>
    </w:rPr>
  </w:style>
  <w:style w:type="paragraph" w:styleId="BodyText2">
    <w:name w:val="Body Text 2"/>
    <w:basedOn w:val="Normal"/>
    <w:link w:val="BodyText2Char"/>
    <w:rsid w:val="00784A32"/>
    <w:pPr>
      <w:spacing w:after="120"/>
    </w:pPr>
    <w:rPr>
      <w:lang w:eastAsia="ja-JP"/>
    </w:rPr>
  </w:style>
  <w:style w:type="character" w:customStyle="1" w:styleId="BodyText2Char">
    <w:name w:val="Body Text 2 Char"/>
    <w:link w:val="BodyText2"/>
    <w:rsid w:val="00784A32"/>
    <w:rPr>
      <w:lang w:eastAsia="ja-JP"/>
    </w:rPr>
  </w:style>
  <w:style w:type="paragraph" w:styleId="BodyText3">
    <w:name w:val="Body Text 3"/>
    <w:basedOn w:val="Normal"/>
    <w:link w:val="BodyText3Char"/>
    <w:rsid w:val="00784A32"/>
    <w:pPr>
      <w:spacing w:after="120"/>
    </w:pPr>
    <w:rPr>
      <w:lang w:eastAsia="ja-JP"/>
    </w:rPr>
  </w:style>
  <w:style w:type="character" w:customStyle="1" w:styleId="BodyText3Char">
    <w:name w:val="Body Text 3 Char"/>
    <w:link w:val="BodyText3"/>
    <w:rsid w:val="00784A32"/>
    <w:rPr>
      <w:lang w:eastAsia="ja-JP"/>
    </w:rPr>
  </w:style>
  <w:style w:type="character" w:styleId="PageNumber">
    <w:name w:val="page number"/>
    <w:rsid w:val="00784A32"/>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character" w:customStyle="1" w:styleId="B1Zchn">
    <w:name w:val="B1 Zchn"/>
    <w:rsid w:val="00784A32"/>
    <w:rPr>
      <w:lang w:eastAsia="en-US"/>
    </w:rPr>
  </w:style>
  <w:style w:type="character" w:customStyle="1" w:styleId="B10">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character" w:customStyle="1" w:styleId="NOChar1">
    <w:name w:val="NO Char1"/>
    <w:rsid w:val="00784A32"/>
    <w:rPr>
      <w:rFonts w:eastAsia="Yu Gothic"/>
      <w:lang w:val="en-GB" w:eastAsia="en-US" w:bidi="ar-SA"/>
    </w:rPr>
  </w:style>
  <w:style w:type="character" w:customStyle="1" w:styleId="msoins0">
    <w:name w:val="msoins"/>
    <w:rsid w:val="00784A32"/>
  </w:style>
  <w:style w:type="character" w:customStyle="1" w:styleId="apple-style-span">
    <w:name w:val="apple-style-span"/>
    <w:rsid w:val="00784A32"/>
  </w:style>
  <w:style w:type="character" w:customStyle="1" w:styleId="THC">
    <w:name w:val="TH C"/>
    <w:rsid w:val="00784A32"/>
    <w:rPr>
      <w:rFonts w:ascii="Arial" w:eastAsia="Yu Gothic"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styleId="ListNumber5">
    <w:name w:val="List Number 5"/>
    <w:basedOn w:val="Normal"/>
    <w:rsid w:val="00784A32"/>
    <w:pPr>
      <w:tabs>
        <w:tab w:val="num" w:pos="1492"/>
        <w:tab w:val="num" w:pos="1800"/>
      </w:tabs>
      <w:ind w:left="1800" w:hanging="360"/>
    </w:pPr>
    <w:rPr>
      <w:rFonts w:eastAsia="Yu Gothic"/>
    </w:rPr>
  </w:style>
  <w:style w:type="paragraph" w:styleId="ListNumber3">
    <w:name w:val="List Number 3"/>
    <w:basedOn w:val="Normal"/>
    <w:rsid w:val="00784A32"/>
    <w:pPr>
      <w:numPr>
        <w:numId w:val="11"/>
      </w:numPr>
      <w:tabs>
        <w:tab w:val="num" w:pos="926"/>
      </w:tabs>
      <w:ind w:left="926"/>
    </w:pPr>
    <w:rPr>
      <w:rFonts w:eastAsia="Yu Gothic"/>
    </w:rPr>
  </w:style>
  <w:style w:type="paragraph" w:styleId="ListNumber4">
    <w:name w:val="List Number 4"/>
    <w:basedOn w:val="Normal"/>
    <w:rsid w:val="00784A32"/>
    <w:pPr>
      <w:numPr>
        <w:numId w:val="10"/>
      </w:numPr>
      <w:tabs>
        <w:tab w:val="num" w:pos="1209"/>
      </w:tabs>
      <w:ind w:left="1209"/>
    </w:pPr>
    <w:rPr>
      <w:rFonts w:eastAsia="Yu Gothic"/>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2">
    <w:name w:val="修订2"/>
    <w:hidden/>
    <w:semiHidden/>
    <w:rsid w:val="00784A32"/>
    <w:rPr>
      <w:rFonts w:eastAsia="Malgun Gothic"/>
      <w:lang w:eastAsia="en-US"/>
    </w:rPr>
  </w:style>
  <w:style w:type="paragraph" w:customStyle="1" w:styleId="a">
    <w:name w:val="変更箇所"/>
    <w:hidden/>
    <w:semiHidden/>
    <w:rsid w:val="00784A32"/>
    <w:rPr>
      <w:rFonts w:eastAsia="Yu Gothic"/>
      <w:lang w:eastAsia="en-US"/>
    </w:rPr>
  </w:style>
  <w:style w:type="paragraph" w:styleId="NoteHeading">
    <w:name w:val="Note Heading"/>
    <w:basedOn w:val="Normal"/>
    <w:next w:val="Normal"/>
    <w:link w:val="NoteHeadingChar"/>
    <w:rsid w:val="00784A32"/>
    <w:rPr>
      <w:rFonts w:eastAsia="Yu Gothic"/>
      <w:lang w:val="x-none" w:eastAsia="x-none"/>
    </w:rPr>
  </w:style>
  <w:style w:type="character" w:customStyle="1" w:styleId="NoteHeadingChar">
    <w:name w:val="Note Heading Char"/>
    <w:link w:val="NoteHeading"/>
    <w:rsid w:val="00784A32"/>
    <w:rPr>
      <w:rFonts w:eastAsia="Yu Gothic"/>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paragraph" w:customStyle="1" w:styleId="a0">
    <w:name w:val="수정"/>
    <w:hidden/>
    <w:semiHidden/>
    <w:rsid w:val="00784A32"/>
    <w:rPr>
      <w:rFonts w:eastAsia="Malgun Gothic"/>
      <w:lang w:eastAsia="en-US"/>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semiHidden/>
    <w:rsid w:val="00784A32"/>
    <w:rPr>
      <w:rFonts w:eastAsia="Malgun Gothic"/>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paragraph" w:styleId="EndnoteText">
    <w:name w:val="endnote text"/>
    <w:basedOn w:val="Normal"/>
    <w:link w:val="EndnoteTextChar"/>
    <w:rsid w:val="00784A32"/>
    <w:pPr>
      <w:snapToGrid w:val="0"/>
    </w:pPr>
    <w:rPr>
      <w:rFonts w:eastAsia="SimSun"/>
    </w:rPr>
  </w:style>
  <w:style w:type="character" w:customStyle="1" w:styleId="EndnoteTextChar">
    <w:name w:val="Endnote Text Char"/>
    <w:link w:val="EndnoteText"/>
    <w:rsid w:val="00784A32"/>
    <w:rPr>
      <w:rFonts w:eastAsia="SimSun"/>
    </w:rPr>
  </w:style>
  <w:style w:type="character" w:styleId="EndnoteReference">
    <w:name w:val="endnote reference"/>
    <w:rsid w:val="00784A32"/>
    <w:rPr>
      <w:vertAlign w:val="superscript"/>
    </w:rPr>
  </w:style>
  <w:style w:type="paragraph" w:customStyle="1" w:styleId="1">
    <w:name w:val="修订1"/>
    <w:hidden/>
    <w:semiHidden/>
    <w:rsid w:val="00784A32"/>
    <w:rPr>
      <w:rFonts w:eastAsia="Malgun Gothic"/>
      <w:lang w:eastAsia="en-US"/>
    </w:rPr>
  </w:style>
  <w:style w:type="character" w:customStyle="1" w:styleId="Heading1Char2">
    <w:name w:val="Heading 1 Char2"/>
    <w:aliases w:val="h131 Char1,h141 Char1"/>
    <w:rsid w:val="00784A32"/>
    <w:rPr>
      <w:rFonts w:ascii="Arial" w:hAnsi="Arial"/>
      <w:sz w:val="36"/>
      <w:lang w:val="en-GB" w:eastAsia="en-US"/>
    </w:rPr>
  </w:style>
  <w:style w:type="paragraph" w:styleId="BodyTextIndent">
    <w:name w:val="Body Text Indent"/>
    <w:basedOn w:val="Normal"/>
    <w:link w:val="BodyTextIndentChar"/>
    <w:rsid w:val="00784A32"/>
    <w:pPr>
      <w:spacing w:after="120"/>
      <w:ind w:left="283"/>
    </w:pPr>
    <w:rPr>
      <w:rFonts w:eastAsia="Malgun Gothic"/>
    </w:rPr>
  </w:style>
  <w:style w:type="character" w:customStyle="1" w:styleId="BodyTextIndentChar">
    <w:name w:val="Body Text Indent Char"/>
    <w:link w:val="BodyTextIndent"/>
    <w:rsid w:val="00784A32"/>
    <w:rPr>
      <w:rFonts w:eastAsia="Malgun Gothic"/>
    </w:rPr>
  </w:style>
  <w:style w:type="character" w:customStyle="1" w:styleId="msoins00">
    <w:name w:val="msoins0"/>
    <w:rsid w:val="00784A32"/>
  </w:style>
  <w:style w:type="paragraph" w:customStyle="1" w:styleId="10">
    <w:name w:val="수정1"/>
    <w:hidden/>
    <w:semiHidden/>
    <w:rsid w:val="00784A32"/>
    <w:rPr>
      <w:rFonts w:eastAsia="Malgun Gothic"/>
      <w:lang w:eastAsia="en-US"/>
    </w:rPr>
  </w:style>
  <w:style w:type="paragraph" w:customStyle="1" w:styleId="11">
    <w:name w:val="変更箇所1"/>
    <w:hidden/>
    <w:semiHidden/>
    <w:rsid w:val="00784A32"/>
    <w:rPr>
      <w:rFonts w:eastAsia="Yu Gothic"/>
      <w:lang w:eastAsia="en-US"/>
    </w:rPr>
  </w:style>
  <w:style w:type="character" w:customStyle="1" w:styleId="hps">
    <w:name w:val="hps"/>
    <w:rsid w:val="00784A32"/>
  </w:style>
  <w:style w:type="character" w:styleId="HTMLTypewriter">
    <w:name w:val="HTML Typewriter"/>
    <w:rsid w:val="00784A3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styleId="BodyTextIndent2">
    <w:name w:val="Body Text Indent 2"/>
    <w:basedOn w:val="Normal"/>
    <w:link w:val="BodyTextIndent2Char"/>
    <w:rsid w:val="00784A32"/>
    <w:pPr>
      <w:ind w:leftChars="100" w:left="400" w:hangingChars="100" w:hanging="200"/>
    </w:pPr>
    <w:rPr>
      <w:rFonts w:ascii="Arial" w:eastAsia="Yu Gothic" w:hAnsi="Arial"/>
    </w:rPr>
  </w:style>
  <w:style w:type="character" w:customStyle="1" w:styleId="BodyTextIndent2Char">
    <w:name w:val="Body Text Indent 2 Char"/>
    <w:link w:val="BodyTextIndent2"/>
    <w:rsid w:val="00784A32"/>
    <w:rPr>
      <w:rFonts w:ascii="Arial" w:eastAsia="Yu Gothic" w:hAnsi="Arial"/>
    </w:rPr>
  </w:style>
  <w:style w:type="paragraph" w:styleId="NormalIndent">
    <w:name w:val="Normal Indent"/>
    <w:aliases w:val="d"/>
    <w:basedOn w:val="Normal"/>
    <w:rsid w:val="00784A32"/>
    <w:pPr>
      <w:spacing w:after="0"/>
      <w:ind w:left="851"/>
    </w:pPr>
    <w:rPr>
      <w:rFonts w:eastAsia="Yu Gothic"/>
      <w:lang w:val="it-IT"/>
    </w:rPr>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character" w:customStyle="1" w:styleId="EditorsNoteChar1">
    <w:name w:val="Editor's Note Char1"/>
    <w:locked/>
    <w:rsid w:val="00784A32"/>
    <w:rPr>
      <w:color w:val="FF0000"/>
      <w:lang w:eastAsia="en-US"/>
    </w:rPr>
  </w:style>
  <w:style w:type="character" w:customStyle="1" w:styleId="PlainTextChar1">
    <w:name w:val="Plain Text Char1"/>
    <w:locked/>
    <w:rsid w:val="00784A32"/>
    <w:rPr>
      <w:rFonts w:ascii="Courier New" w:hAnsi="Courier New"/>
      <w:lang w:val="nb-NO"/>
    </w:rPr>
  </w:style>
  <w:style w:type="character" w:customStyle="1" w:styleId="EndnoteTextChar1">
    <w:name w:val="Endnote Text Char1"/>
    <w:uiPriority w:val="99"/>
    <w:semiHidden/>
    <w:locked/>
    <w:rsid w:val="00784A32"/>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styleId="Date">
    <w:name w:val="Date"/>
    <w:basedOn w:val="Normal"/>
    <w:next w:val="Normal"/>
    <w:link w:val="DateChar"/>
    <w:rsid w:val="00784A32"/>
    <w:pPr>
      <w:spacing w:after="0"/>
      <w:jc w:val="both"/>
    </w:pPr>
    <w:rPr>
      <w:lang w:eastAsia="x-none"/>
    </w:rPr>
  </w:style>
  <w:style w:type="character" w:customStyle="1" w:styleId="DateChar">
    <w:name w:val="Date Char"/>
    <w:link w:val="Date"/>
    <w:rsid w:val="00784A32"/>
    <w:rPr>
      <w:lang w:eastAsia="x-none"/>
    </w:rPr>
  </w:style>
  <w:style w:type="paragraph" w:customStyle="1" w:styleId="Revision2">
    <w:name w:val="Revision2"/>
    <w:hidden/>
    <w:semiHidden/>
    <w:rsid w:val="00784A32"/>
    <w:rPr>
      <w:rFonts w:eastAsia="Yu Gothic"/>
      <w:lang w:eastAsia="en-US"/>
    </w:rPr>
  </w:style>
  <w:style w:type="character" w:customStyle="1" w:styleId="B3c">
    <w:name w:val="B3 c"/>
    <w:rsid w:val="00784A32"/>
    <w:rPr>
      <w:lang w:val="en-GB" w:eastAsia="en-GB"/>
    </w:rPr>
  </w:style>
  <w:style w:type="paragraph" w:customStyle="1" w:styleId="6">
    <w:name w:val="修订6"/>
    <w:hidden/>
    <w:semiHidden/>
    <w:rsid w:val="00784A32"/>
    <w:rPr>
      <w:rFonts w:eastAsia="Malgun Gothic"/>
      <w:lang w:eastAsia="en-US"/>
    </w:rPr>
  </w:style>
  <w:style w:type="character" w:customStyle="1" w:styleId="fontstyle01">
    <w:name w:val="fontstyle01"/>
    <w:rsid w:val="00784A32"/>
    <w:rPr>
      <w:rFonts w:ascii="Times New Roman" w:hAnsi="Times New Roman" w:hint="default"/>
      <w:b w:val="0"/>
      <w:bCs w:val="0"/>
      <w:i w:val="0"/>
      <w:iCs w:val="0"/>
      <w:color w:val="000000"/>
      <w:sz w:val="20"/>
      <w:szCs w:val="20"/>
    </w:rPr>
  </w:style>
  <w:style w:type="paragraph" w:customStyle="1" w:styleId="3">
    <w:name w:val="修订3"/>
    <w:hidden/>
    <w:semiHidden/>
    <w:rsid w:val="00784A32"/>
    <w:rPr>
      <w:rFonts w:eastAsia="Malgun Gothic"/>
      <w:lang w:eastAsia="en-US"/>
    </w:rPr>
  </w:style>
  <w:style w:type="paragraph" w:customStyle="1" w:styleId="20">
    <w:name w:val="수정2"/>
    <w:hidden/>
    <w:semiHidden/>
    <w:rsid w:val="00784A32"/>
    <w:rPr>
      <w:rFonts w:eastAsia="Malgun Gothic"/>
      <w:lang w:eastAsia="en-US"/>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character" w:customStyle="1" w:styleId="EditorsNoteCharCharChar">
    <w:name w:val="Editor's Note Char Char Char"/>
    <w:rsid w:val="00784A32"/>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paragraph" w:styleId="BodyTextIndent3">
    <w:name w:val="Body Text Indent 3"/>
    <w:basedOn w:val="Normal"/>
    <w:link w:val="BodyTextIndent3Char"/>
    <w:rsid w:val="00784A32"/>
    <w:pPr>
      <w:spacing w:after="0"/>
      <w:ind w:left="1080"/>
    </w:pPr>
    <w:rPr>
      <w:lang w:val="x-none" w:eastAsia="ja-JP"/>
    </w:rPr>
  </w:style>
  <w:style w:type="character" w:customStyle="1" w:styleId="BodyTextIndent3Char">
    <w:name w:val="Body Text Indent 3 Char"/>
    <w:link w:val="BodyTextIndent3"/>
    <w:rsid w:val="00784A32"/>
    <w:rPr>
      <w:lang w:val="x-none" w:eastAsia="ja-JP"/>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Microsoft JhengHei" w:hAnsi="Arial" w:cs="Arial"/>
      <w:color w:val="0000FF"/>
      <w:kern w:val="2"/>
      <w:lang w:val="en-US" w:eastAsia="en-US" w:bidi="ar-SA"/>
    </w:rPr>
  </w:style>
  <w:style w:type="character" w:customStyle="1" w:styleId="H1">
    <w:name w:val="H1_"/>
    <w:rsid w:val="00784A32"/>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Yu Gothic" w:hAnsi="Arial"/>
      <w:sz w:val="22"/>
      <w:lang w:val="en-GB" w:eastAsia="en-US" w:bidi="ar-SA"/>
    </w:rPr>
  </w:style>
  <w:style w:type="character" w:customStyle="1" w:styleId="T1Car">
    <w:name w:val="T1 Car"/>
    <w:aliases w:val="Header 6 Car Car"/>
    <w:rsid w:val="00784A32"/>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Yu Gothic"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Yu Gothic"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Yu Gothic"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Yu Gothic"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Yu Gothic"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Yu Gothic"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Yu Gothic"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Arial" w:hAnsi="Arial"/>
    </w:rPr>
  </w:style>
  <w:style w:type="character" w:customStyle="1" w:styleId="H10">
    <w:name w:val="H1 (文字)"/>
    <w:rsid w:val="00784A32"/>
    <w:rPr>
      <w:rFonts w:ascii="Arial" w:eastAsia="Yu Gothic" w:hAnsi="Arial"/>
      <w:sz w:val="36"/>
      <w:lang w:val="en-GB" w:eastAsia="ar-SA" w:bidi="ar-SA"/>
    </w:rPr>
  </w:style>
  <w:style w:type="character" w:customStyle="1" w:styleId="Head2A">
    <w:name w:val="Head2A (文字)"/>
    <w:rsid w:val="00784A32"/>
    <w:rPr>
      <w:rFonts w:ascii="Arial" w:eastAsia="Yu Gothic" w:hAnsi="Arial"/>
      <w:sz w:val="32"/>
      <w:lang w:val="en-GB" w:eastAsia="ar-SA" w:bidi="ar-SA"/>
    </w:rPr>
  </w:style>
  <w:style w:type="character" w:customStyle="1" w:styleId="Underrubrik2">
    <w:name w:val="Underrubrik2 (文字)"/>
    <w:rsid w:val="00784A32"/>
    <w:rPr>
      <w:rFonts w:ascii="Arial" w:eastAsia="Yu Gothic" w:hAnsi="Arial"/>
      <w:sz w:val="28"/>
      <w:lang w:val="en-GB" w:eastAsia="ar-SA" w:bidi="ar-SA"/>
    </w:rPr>
  </w:style>
  <w:style w:type="character" w:customStyle="1" w:styleId="h40">
    <w:name w:val="h4 (文字)"/>
    <w:rsid w:val="00784A32"/>
    <w:rPr>
      <w:rFonts w:ascii="Arial" w:eastAsia="Yu Gothic" w:hAnsi="Arial" w:cs="Arial"/>
      <w:color w:val="0000FF"/>
      <w:kern w:val="2"/>
      <w:sz w:val="24"/>
      <w:szCs w:val="28"/>
      <w:lang w:val="en-GB" w:eastAsia="ar-SA" w:bidi="ar-SA"/>
    </w:rPr>
  </w:style>
  <w:style w:type="character" w:customStyle="1" w:styleId="M5">
    <w:name w:val="M5 (文字)"/>
    <w:rsid w:val="00784A32"/>
    <w:rPr>
      <w:rFonts w:ascii="Arial" w:eastAsia="Yu Gothic" w:hAnsi="Arial"/>
      <w:sz w:val="22"/>
      <w:lang w:val="en-GB" w:eastAsia="ar-SA" w:bidi="ar-SA"/>
    </w:rPr>
  </w:style>
  <w:style w:type="character" w:customStyle="1" w:styleId="T1">
    <w:name w:val="T1 (文字)"/>
    <w:rsid w:val="00784A32"/>
    <w:rPr>
      <w:rFonts w:ascii="Arial" w:eastAsia="Yu Gothic" w:hAnsi="Arial"/>
      <w:lang w:val="en-GB" w:eastAsia="ar-SA" w:bidi="ar-SA"/>
    </w:rPr>
  </w:style>
  <w:style w:type="character" w:customStyle="1" w:styleId="headerodd">
    <w:name w:val="header odd (文字)"/>
    <w:rsid w:val="00784A32"/>
    <w:rPr>
      <w:rFonts w:ascii="Arial" w:eastAsia="Yu Gothic" w:hAnsi="Arial"/>
      <w:b/>
      <w:sz w:val="18"/>
      <w:lang w:val="en-GB" w:eastAsia="ar-SA" w:bidi="ar-SA"/>
    </w:rPr>
  </w:style>
  <w:style w:type="character" w:customStyle="1" w:styleId="footnotetext1">
    <w:name w:val="footnote text1 (文字)"/>
    <w:rsid w:val="00784A32"/>
    <w:rPr>
      <w:rFonts w:eastAsia="Yu Gothic"/>
      <w:sz w:val="16"/>
      <w:lang w:val="en-GB" w:eastAsia="ar-SA" w:bidi="ar-SA"/>
    </w:rPr>
  </w:style>
  <w:style w:type="character" w:customStyle="1" w:styleId="cap">
    <w:name w:val="cap (文字)"/>
    <w:rsid w:val="00784A32"/>
    <w:rPr>
      <w:rFonts w:eastAsia="Yu Gothic"/>
      <w:b/>
      <w:lang w:val="en-GB" w:eastAsia="ar-SA" w:bidi="ar-SA"/>
    </w:rPr>
  </w:style>
  <w:style w:type="character" w:customStyle="1" w:styleId="bt">
    <w:name w:val="bt (文字)"/>
    <w:rsid w:val="00784A32"/>
    <w:rPr>
      <w:rFonts w:eastAsia="Yu Gothic"/>
      <w:lang w:val="en-GB" w:eastAsia="ar-SA" w:bidi="ar-SA"/>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Yu Gothic"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Arial" w:hAnsi="Arial"/>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Malgun Gothic"/>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Yu Gothic"/>
      <w:lang w:val="en-GB" w:eastAsia="x-none"/>
    </w:rPr>
  </w:style>
  <w:style w:type="character" w:customStyle="1" w:styleId="BodyTextIndent2Char1">
    <w:name w:val="Body Text Indent 2 Char1"/>
    <w:rsid w:val="00784A32"/>
    <w:rPr>
      <w:rFonts w:ascii="Arial" w:eastAsia="Yu Gothic" w:hAnsi="Arial"/>
      <w:lang w:val="en-GB" w:eastAsia="ja-JP"/>
    </w:rPr>
  </w:style>
  <w:style w:type="character" w:customStyle="1" w:styleId="NoteHeadingChar1">
    <w:name w:val="Note Heading Char1"/>
    <w:rsid w:val="00784A32"/>
    <w:rPr>
      <w:rFonts w:eastAsia="Yu Gothic"/>
      <w:lang w:val="en-GB" w:eastAsia="x-none"/>
    </w:rPr>
  </w:style>
  <w:style w:type="character" w:customStyle="1" w:styleId="HTMLPreformattedChar1">
    <w:name w:val="HTML Preformatted Char1"/>
    <w:rsid w:val="00784A32"/>
    <w:rPr>
      <w:rFonts w:ascii="Courier New" w:eastAsia="Yu Gothic" w:hAnsi="Courier New"/>
      <w:lang w:val="en-GB" w:eastAsia="x-none"/>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PlainTextChar3">
    <w:name w:val="Plain Text Char3"/>
    <w:rsid w:val="00784A32"/>
    <w:rPr>
      <w:rFonts w:ascii="Courier New" w:hAnsi="Courier New"/>
      <w:lang w:val="nb-NO" w:eastAsia="ja-JP"/>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Yu Gothic" w:hAnsi="Arial" w:cs="Arial"/>
      <w:lang w:val="en-GB" w:eastAsia="ja-JP"/>
    </w:rPr>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character" w:customStyle="1" w:styleId="AndreaLeonardi">
    <w:name w:val="Andrea Leonardi"/>
    <w:semiHidden/>
    <w:rsid w:val="00784A32"/>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Yu Gothic" w:hAnsi="Arial"/>
      <w:sz w:val="36"/>
      <w:lang w:val="en-GB" w:eastAsia="en-US" w:bidi="ar-SA"/>
    </w:rPr>
  </w:style>
  <w:style w:type="paragraph" w:customStyle="1" w:styleId="4">
    <w:name w:val="修订4"/>
    <w:hidden/>
    <w:semiHidden/>
    <w:rsid w:val="00784A32"/>
    <w:rPr>
      <w:rFonts w:eastAsia="Malgun Gothic"/>
      <w:lang w:eastAsia="en-US"/>
    </w:rPr>
  </w:style>
  <w:style w:type="character" w:customStyle="1" w:styleId="Head2A0">
    <w:name w:val="Head2A"/>
    <w:rsid w:val="00784A32"/>
    <w:rPr>
      <w:rFonts w:ascii="Arial" w:eastAsia="Yu Gothic"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5">
    <w:name w:val="修订5"/>
    <w:hidden/>
    <w:semiHidden/>
    <w:rsid w:val="00784A32"/>
    <w:rPr>
      <w:rFonts w:eastAsia="Malgun Gothic"/>
      <w:lang w:eastAsia="en-US"/>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Yu Gothic" w:hAnsi="Arial" w:cs="Arial" w:hint="default"/>
      <w:sz w:val="32"/>
      <w:lang w:val="en-GB" w:eastAsia="en-US" w:bidi="ar-SA"/>
    </w:rPr>
  </w:style>
  <w:style w:type="paragraph" w:styleId="NoSpacing">
    <w:name w:val="No Spacing"/>
    <w:uiPriority w:val="1"/>
    <w:qFormat/>
    <w:rsid w:val="00784A32"/>
    <w:rPr>
      <w:lang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Malgun Gothic"/>
      <w:lang w:val="en-GB"/>
    </w:rPr>
  </w:style>
  <w:style w:type="character" w:customStyle="1" w:styleId="BodyText2Char4">
    <w:name w:val="Body Text 2 Char4"/>
    <w:rsid w:val="00784A32"/>
    <w:rPr>
      <w:rFonts w:ascii="Arial" w:eastAsia="Malgun Gothic" w:hAnsi="Arial"/>
      <w:i/>
      <w:lang w:val="en-GB" w:eastAsia="ko-KR"/>
    </w:rPr>
  </w:style>
  <w:style w:type="character" w:customStyle="1" w:styleId="BodyText3Char4">
    <w:name w:val="Body Text 3 Char4"/>
    <w:rsid w:val="00784A32"/>
    <w:rPr>
      <w:rFonts w:ascii="Arial" w:eastAsia="Yu Gothic" w:hAnsi="Arial"/>
      <w:color w:val="000000"/>
      <w:lang w:val="en-GB" w:eastAsia="ko-KR"/>
    </w:rPr>
  </w:style>
  <w:style w:type="character" w:customStyle="1" w:styleId="BodyTextIndent2Char4">
    <w:name w:val="Body Text Indent 2 Char4"/>
    <w:rsid w:val="00784A32"/>
    <w:rPr>
      <w:rFonts w:ascii="Arial" w:hAnsi="Arial"/>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character" w:styleId="HTMLCode">
    <w:name w:val="HTML Code"/>
    <w:rsid w:val="00784A32"/>
    <w:rPr>
      <w:rFonts w:ascii="Arial" w:eastAsia="Arial" w:hAnsi="Arial" w:cs="Arial"/>
      <w:sz w:val="20"/>
      <w:szCs w:val="20"/>
    </w:rPr>
  </w:style>
  <w:style w:type="character" w:customStyle="1" w:styleId="PTK">
    <w:name w:val="PTK"/>
    <w:semiHidden/>
    <w:rsid w:val="00784A32"/>
    <w:rPr>
      <w:rFonts w:ascii="Arial" w:hAnsi="Arial" w:cs="Arial"/>
      <w:color w:val="000080"/>
      <w:sz w:val="20"/>
      <w:szCs w:val="20"/>
    </w:rPr>
  </w:style>
  <w:style w:type="paragraph" w:customStyle="1" w:styleId="a1">
    <w:name w:val="修订"/>
    <w:hidden/>
    <w:semiHidden/>
    <w:rsid w:val="00784A32"/>
    <w:rPr>
      <w:rFonts w:eastAsia="Yu Gothic"/>
      <w:lang w:eastAsia="en-US"/>
    </w:rPr>
  </w:style>
  <w:style w:type="character" w:customStyle="1" w:styleId="gmaildefault">
    <w:name w:val="gmail_default"/>
    <w:rsid w:val="00784A32"/>
  </w:style>
  <w:style w:type="paragraph" w:styleId="Subtitle">
    <w:name w:val="Subtitle"/>
    <w:basedOn w:val="Normal"/>
    <w:next w:val="Normal"/>
    <w:link w:val="SubtitleChar"/>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rsid w:val="00784A32"/>
    <w:rPr>
      <w:rFonts w:ascii="Calibri Light" w:hAnsi="Calibri Light"/>
      <w:sz w:val="24"/>
      <w:szCs w:val="24"/>
      <w:lang w:eastAsia="en-US"/>
    </w:rPr>
  </w:style>
  <w:style w:type="paragraph" w:customStyle="1" w:styleId="CRCoverPage">
    <w:name w:val="CR Cover Page"/>
    <w:link w:val="CRCoverPageChar"/>
    <w:rsid w:val="00BB482A"/>
    <w:pPr>
      <w:spacing w:after="120"/>
    </w:pPr>
    <w:rPr>
      <w:rFonts w:ascii="Arial" w:hAnsi="Arial"/>
      <w:lang w:eastAsia="en-US"/>
    </w:rPr>
  </w:style>
  <w:style w:type="paragraph" w:customStyle="1" w:styleId="tdoc-header">
    <w:name w:val="tdoc-header"/>
    <w:rsid w:val="00BB482A"/>
    <w:rPr>
      <w:rFonts w:ascii="Arial" w:hAnsi="Arial"/>
      <w:noProof/>
      <w:sz w:val="24"/>
      <w:lang w:eastAsia="en-US"/>
    </w:rPr>
  </w:style>
  <w:style w:type="paragraph" w:customStyle="1" w:styleId="TAJ">
    <w:name w:val="TAJ"/>
    <w:basedOn w:val="TH"/>
    <w:uiPriority w:val="99"/>
    <w:rsid w:val="00BB482A"/>
  </w:style>
  <w:style w:type="paragraph" w:customStyle="1" w:styleId="Guidance">
    <w:name w:val="Guidance"/>
    <w:basedOn w:val="Normal"/>
    <w:link w:val="GuidanceChar"/>
    <w:uiPriority w:val="99"/>
    <w:rsid w:val="00BB482A"/>
    <w:rPr>
      <w:i/>
      <w:color w:val="0000FF"/>
    </w:rPr>
  </w:style>
  <w:style w:type="character" w:customStyle="1" w:styleId="CRCoverPageChar">
    <w:name w:val="CR Cover Page Char"/>
    <w:link w:val="CRCoverPage"/>
    <w:rsid w:val="00BB482A"/>
    <w:rPr>
      <w:rFonts w:ascii="Arial" w:hAnsi="Arial"/>
      <w:lang w:eastAsia="en-US"/>
    </w:rPr>
  </w:style>
  <w:style w:type="paragraph" w:customStyle="1" w:styleId="B11">
    <w:name w:val="B1+"/>
    <w:basedOn w:val="B1"/>
    <w:link w:val="B1Car"/>
    <w:rsid w:val="00BB482A"/>
    <w:pPr>
      <w:tabs>
        <w:tab w:val="num" w:pos="737"/>
      </w:tabs>
      <w:ind w:left="737" w:hanging="453"/>
    </w:pPr>
    <w:rPr>
      <w:lang w:val="x-none"/>
    </w:rPr>
  </w:style>
  <w:style w:type="character" w:customStyle="1" w:styleId="B1Car">
    <w:name w:val="B1+ Car"/>
    <w:link w:val="B11"/>
    <w:rsid w:val="00BB482A"/>
    <w:rPr>
      <w:lang w:val="x-none"/>
    </w:rPr>
  </w:style>
  <w:style w:type="paragraph" w:customStyle="1" w:styleId="After0pt">
    <w:name w:val="After:  0 pt"/>
    <w:aliases w:val="Normal + Arial,9 pt,Right,Right:  0,24 cm,Normal + Times New Roman"/>
    <w:basedOn w:val="Normal"/>
    <w:uiPriority w:val="99"/>
    <w:rsid w:val="00BB482A"/>
    <w:pPr>
      <w:spacing w:after="0"/>
    </w:pPr>
    <w:rPr>
      <w:lang w:val="en-IN"/>
    </w:rPr>
  </w:style>
  <w:style w:type="paragraph" w:customStyle="1" w:styleId="TOChead">
    <w:name w:val="TOChead"/>
    <w:basedOn w:val="Normal"/>
    <w:uiPriority w:val="99"/>
    <w:rsid w:val="00BB482A"/>
    <w:pPr>
      <w:spacing w:before="120" w:after="60"/>
    </w:pPr>
    <w:rPr>
      <w:rFonts w:ascii="Arial" w:eastAsia="SimSun" w:hAnsi="Arial"/>
      <w:b/>
      <w:bCs/>
      <w:sz w:val="36"/>
      <w:lang w:val="en-IN"/>
    </w:rPr>
  </w:style>
  <w:style w:type="paragraph" w:customStyle="1" w:styleId="NormalBullet">
    <w:name w:val="Normal Bullet"/>
    <w:basedOn w:val="Normal"/>
    <w:uiPriority w:val="99"/>
    <w:rsid w:val="00BB482A"/>
    <w:pPr>
      <w:tabs>
        <w:tab w:val="num" w:pos="720"/>
      </w:tabs>
      <w:spacing w:after="60"/>
      <w:ind w:left="720" w:hanging="360"/>
    </w:pPr>
    <w:rPr>
      <w:rFonts w:eastAsia="SimSun"/>
      <w:lang w:val="en-IN"/>
    </w:rPr>
  </w:style>
  <w:style w:type="paragraph" w:customStyle="1" w:styleId="ZDID">
    <w:name w:val="ZDID"/>
    <w:basedOn w:val="Normal"/>
    <w:uiPriority w:val="99"/>
    <w:rsid w:val="00BB482A"/>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BB482A"/>
    <w:pPr>
      <w:spacing w:after="0"/>
    </w:pPr>
    <w:rPr>
      <w:rFonts w:eastAsia="SimSun"/>
      <w:sz w:val="8"/>
      <w:lang w:val="en-IN"/>
    </w:rPr>
  </w:style>
  <w:style w:type="numbering" w:customStyle="1" w:styleId="NoList1">
    <w:name w:val="No List1"/>
    <w:next w:val="NoList"/>
    <w:uiPriority w:val="99"/>
    <w:semiHidden/>
    <w:unhideWhenUsed/>
    <w:rsid w:val="00BB482A"/>
  </w:style>
  <w:style w:type="numbering" w:customStyle="1" w:styleId="NoList11">
    <w:name w:val="No List11"/>
    <w:next w:val="NoList"/>
    <w:semiHidden/>
    <w:rsid w:val="00BB482A"/>
  </w:style>
  <w:style w:type="numbering" w:customStyle="1" w:styleId="NoList2">
    <w:name w:val="No List2"/>
    <w:next w:val="NoList"/>
    <w:semiHidden/>
    <w:rsid w:val="00BB482A"/>
  </w:style>
  <w:style w:type="paragraph" w:customStyle="1" w:styleId="msonormal0">
    <w:name w:val="msonormal"/>
    <w:basedOn w:val="Normal"/>
    <w:rsid w:val="00BB482A"/>
    <w:pPr>
      <w:spacing w:before="100" w:beforeAutospacing="1" w:after="100" w:afterAutospacing="1"/>
    </w:pPr>
    <w:rPr>
      <w:sz w:val="24"/>
      <w:szCs w:val="24"/>
    </w:rPr>
  </w:style>
  <w:style w:type="paragraph" w:customStyle="1" w:styleId="yiv4554062744tal">
    <w:name w:val="yiv4554062744tal"/>
    <w:basedOn w:val="Normal"/>
    <w:rsid w:val="00BB482A"/>
    <w:pPr>
      <w:spacing w:before="100" w:beforeAutospacing="1" w:after="100" w:afterAutospacing="1"/>
    </w:pPr>
    <w:rPr>
      <w:sz w:val="24"/>
      <w:szCs w:val="24"/>
      <w:lang w:val="en-US"/>
    </w:rPr>
  </w:style>
  <w:style w:type="character" w:customStyle="1" w:styleId="GuidanceChar">
    <w:name w:val="Guidance Char"/>
    <w:link w:val="Guidance"/>
    <w:uiPriority w:val="99"/>
    <w:rsid w:val="00BB482A"/>
    <w:rPr>
      <w:i/>
      <w:color w:val="0000FF"/>
    </w:rPr>
  </w:style>
  <w:style w:type="paragraph" w:customStyle="1" w:styleId="B6">
    <w:name w:val="B6"/>
    <w:basedOn w:val="B5"/>
    <w:link w:val="B6Char"/>
    <w:qFormat/>
    <w:rsid w:val="00BB482A"/>
    <w:pPr>
      <w:ind w:left="1985"/>
    </w:pPr>
    <w:rPr>
      <w:rFonts w:eastAsia="Malgun Gothic"/>
    </w:rPr>
  </w:style>
  <w:style w:type="character" w:customStyle="1" w:styleId="B6Char">
    <w:name w:val="B6 Char"/>
    <w:link w:val="B6"/>
    <w:qFormat/>
    <w:rsid w:val="00BB482A"/>
    <w:rPr>
      <w:rFonts w:eastAsia="Malgun Gothic"/>
    </w:rPr>
  </w:style>
  <w:style w:type="paragraph" w:customStyle="1" w:styleId="enumlev2">
    <w:name w:val="enumlev2"/>
    <w:basedOn w:val="Normal"/>
    <w:rsid w:val="00BB482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BB482A"/>
    <w:pPr>
      <w:keepNext/>
      <w:keepLines/>
      <w:spacing w:before="240"/>
      <w:ind w:left="1418"/>
    </w:pPr>
    <w:rPr>
      <w:rFonts w:ascii="Arial" w:hAnsi="Arial"/>
      <w:b/>
      <w:sz w:val="36"/>
      <w:lang w:val="en-US"/>
    </w:rPr>
  </w:style>
  <w:style w:type="paragraph" w:customStyle="1" w:styleId="Heading">
    <w:name w:val="Heading"/>
    <w:next w:val="Normal"/>
    <w:link w:val="HeadingChar"/>
    <w:rsid w:val="00BB482A"/>
    <w:pPr>
      <w:spacing w:before="360"/>
      <w:ind w:left="2552"/>
    </w:pPr>
    <w:rPr>
      <w:rFonts w:ascii="Arial" w:hAnsi="Arial"/>
      <w:b/>
      <w:sz w:val="22"/>
      <w:lang w:val="en-US" w:eastAsia="en-US"/>
    </w:rPr>
  </w:style>
  <w:style w:type="character" w:customStyle="1" w:styleId="HeadingChar">
    <w:name w:val="Heading Char"/>
    <w:link w:val="Heading"/>
    <w:rsid w:val="00BB482A"/>
    <w:rPr>
      <w:rFonts w:ascii="Arial" w:hAnsi="Arial"/>
      <w:b/>
      <w:sz w:val="22"/>
      <w:lang w:val="en-US" w:eastAsia="en-US"/>
    </w:rPr>
  </w:style>
  <w:style w:type="paragraph" w:customStyle="1" w:styleId="IBN">
    <w:name w:val="IBN"/>
    <w:basedOn w:val="Normal"/>
    <w:rsid w:val="00BB482A"/>
    <w:pPr>
      <w:tabs>
        <w:tab w:val="left" w:pos="567"/>
      </w:tabs>
    </w:pPr>
  </w:style>
  <w:style w:type="paragraph" w:customStyle="1" w:styleId="NormalLatinItalique">
    <w:name w:val="Normal + (Latin) Italique"/>
    <w:basedOn w:val="Normal"/>
    <w:link w:val="NormalLatinItaliqueCar"/>
    <w:rsid w:val="00BB482A"/>
  </w:style>
  <w:style w:type="character" w:customStyle="1" w:styleId="NormalLatinItaliqueCar">
    <w:name w:val="Normal + (Latin) Italique Car"/>
    <w:link w:val="NormalLatinItalique"/>
    <w:rsid w:val="00BB482A"/>
  </w:style>
  <w:style w:type="paragraph" w:customStyle="1" w:styleId="tableentry">
    <w:name w:val="table entry"/>
    <w:basedOn w:val="Normal"/>
    <w:rsid w:val="00BB482A"/>
    <w:pPr>
      <w:keepNext/>
      <w:spacing w:before="60" w:after="60"/>
    </w:pPr>
    <w:rPr>
      <w:rFonts w:ascii="Bookman Old Style" w:hAnsi="Bookman Old Style"/>
      <w:lang w:val="en-US"/>
    </w:rPr>
  </w:style>
  <w:style w:type="character" w:customStyle="1" w:styleId="a2">
    <w:name w:val="+"/>
    <w:aliases w:val="superscript"/>
    <w:rsid w:val="00BB482A"/>
    <w:rPr>
      <w:vertAlign w:val="superscript"/>
    </w:rPr>
  </w:style>
  <w:style w:type="paragraph" w:customStyle="1" w:styleId="Reference">
    <w:name w:val="Reference"/>
    <w:basedOn w:val="EX"/>
    <w:rsid w:val="00BB482A"/>
    <w:pPr>
      <w:tabs>
        <w:tab w:val="num" w:pos="567"/>
      </w:tabs>
      <w:ind w:left="567" w:hanging="567"/>
    </w:pPr>
    <w:rPr>
      <w:lang w:eastAsia="ja-JP"/>
    </w:rPr>
  </w:style>
  <w:style w:type="paragraph" w:customStyle="1" w:styleId="text">
    <w:name w:val="text"/>
    <w:basedOn w:val="Normal"/>
    <w:rsid w:val="00BB482A"/>
    <w:pPr>
      <w:widowControl w:val="0"/>
      <w:spacing w:after="240"/>
      <w:jc w:val="both"/>
    </w:pPr>
    <w:rPr>
      <w:sz w:val="24"/>
      <w:lang w:val="en-AU" w:eastAsia="ja-JP"/>
    </w:rPr>
  </w:style>
  <w:style w:type="paragraph" w:customStyle="1" w:styleId="B7">
    <w:name w:val="B7"/>
    <w:basedOn w:val="B6"/>
    <w:link w:val="B7Char"/>
    <w:qFormat/>
    <w:rsid w:val="00BB482A"/>
    <w:pPr>
      <w:ind w:left="2269"/>
    </w:pPr>
    <w:rPr>
      <w:rFonts w:eastAsia="MS Mincho"/>
      <w:lang w:eastAsia="ja-JP"/>
    </w:rPr>
  </w:style>
  <w:style w:type="character" w:customStyle="1" w:styleId="B7Char">
    <w:name w:val="B7 Char"/>
    <w:link w:val="B7"/>
    <w:rsid w:val="00BB482A"/>
    <w:rPr>
      <w:rFonts w:eastAsia="MS Mincho"/>
      <w:lang w:eastAsia="ja-JP"/>
    </w:rPr>
  </w:style>
  <w:style w:type="paragraph" w:customStyle="1" w:styleId="B8">
    <w:name w:val="B8"/>
    <w:basedOn w:val="B7"/>
    <w:link w:val="B8Char"/>
    <w:qFormat/>
    <w:rsid w:val="00BB482A"/>
    <w:pPr>
      <w:ind w:left="2552"/>
    </w:pPr>
  </w:style>
  <w:style w:type="character" w:customStyle="1" w:styleId="B8Char">
    <w:name w:val="B8 Char"/>
    <w:link w:val="B8"/>
    <w:rsid w:val="00BB482A"/>
    <w:rPr>
      <w:rFonts w:eastAsia="MS Mincho"/>
      <w:lang w:eastAsia="ja-JP"/>
    </w:rPr>
  </w:style>
  <w:style w:type="paragraph" w:customStyle="1" w:styleId="BalloonText1">
    <w:name w:val="Balloon Text1"/>
    <w:basedOn w:val="Normal"/>
    <w:rsid w:val="00BB482A"/>
    <w:rPr>
      <w:rFonts w:ascii="Tahoma" w:eastAsia="Calibri" w:hAnsi="Tahoma" w:cs="Tahoma"/>
      <w:sz w:val="16"/>
      <w:szCs w:val="16"/>
      <w:lang w:val="en-US"/>
    </w:rPr>
  </w:style>
  <w:style w:type="paragraph" w:customStyle="1" w:styleId="CommentSubject1">
    <w:name w:val="Comment Subject1"/>
    <w:basedOn w:val="Normal"/>
    <w:rsid w:val="00BB482A"/>
    <w:rPr>
      <w:rFonts w:eastAsia="Calibri"/>
      <w:b/>
      <w:bCs/>
      <w:lang w:val="en-US"/>
    </w:rPr>
  </w:style>
  <w:style w:type="table" w:customStyle="1" w:styleId="TableGrid1">
    <w:name w:val="Table Grid1"/>
    <w:basedOn w:val="TableNormal"/>
    <w:next w:val="TableGrid"/>
    <w:rsid w:val="00BB482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482A"/>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BB482A"/>
    <w:pPr>
      <w:ind w:left="2269" w:hanging="284"/>
    </w:pPr>
    <w:rPr>
      <w:lang w:eastAsia="ja-JP"/>
    </w:rPr>
  </w:style>
  <w:style w:type="paragraph" w:customStyle="1" w:styleId="TAHLeft">
    <w:name w:val="TAH + Left"/>
    <w:basedOn w:val="TAL"/>
    <w:rsid w:val="00BB482A"/>
  </w:style>
  <w:style w:type="paragraph" w:customStyle="1" w:styleId="63-13">
    <w:name w:val=".6.3-13"/>
    <w:basedOn w:val="TAH"/>
    <w:rsid w:val="00BB482A"/>
    <w:pPr>
      <w:jc w:val="left"/>
    </w:pPr>
    <w:rPr>
      <w:b w:val="0"/>
    </w:rPr>
  </w:style>
  <w:style w:type="paragraph" w:customStyle="1" w:styleId="Meetingcaption">
    <w:name w:val="Meeting caption"/>
    <w:basedOn w:val="Normal"/>
    <w:rsid w:val="00BB482A"/>
    <w:pPr>
      <w:framePr w:w="4120" w:hSpace="141" w:wrap="auto" w:vAnchor="text" w:hAnchor="text" w:y="3"/>
      <w:spacing w:after="120"/>
    </w:pPr>
    <w:rPr>
      <w:rFonts w:eastAsia="Calibri"/>
      <w:lang w:val="en-US"/>
    </w:rPr>
  </w:style>
  <w:style w:type="paragraph" w:customStyle="1" w:styleId="xl65">
    <w:name w:val="xl65"/>
    <w:basedOn w:val="Normal"/>
    <w:rsid w:val="00BB482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BB482A"/>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BB482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BB482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INDENT1">
    <w:name w:val="INDENT1"/>
    <w:basedOn w:val="Normal"/>
    <w:rsid w:val="00BB482A"/>
    <w:pPr>
      <w:ind w:left="851"/>
    </w:pPr>
  </w:style>
  <w:style w:type="paragraph" w:customStyle="1" w:styleId="INDENT2">
    <w:name w:val="INDENT2"/>
    <w:basedOn w:val="Normal"/>
    <w:rsid w:val="00BB482A"/>
    <w:pPr>
      <w:ind w:left="1135" w:hanging="284"/>
    </w:pPr>
  </w:style>
  <w:style w:type="paragraph" w:customStyle="1" w:styleId="INDENT3">
    <w:name w:val="INDENT3"/>
    <w:basedOn w:val="Normal"/>
    <w:rsid w:val="00BB482A"/>
    <w:pPr>
      <w:ind w:left="1701" w:hanging="567"/>
    </w:pPr>
  </w:style>
  <w:style w:type="paragraph" w:customStyle="1" w:styleId="RecCCITT">
    <w:name w:val="Rec_CCITT_#"/>
    <w:basedOn w:val="Normal"/>
    <w:rsid w:val="00BB482A"/>
    <w:pPr>
      <w:keepNext/>
      <w:keepLines/>
    </w:pPr>
    <w:rPr>
      <w:b/>
    </w:rPr>
  </w:style>
  <w:style w:type="paragraph" w:customStyle="1" w:styleId="1e9pt">
    <w:name w:val="1e) 9 pt"/>
    <w:basedOn w:val="B1"/>
    <w:link w:val="1e9ptCar"/>
    <w:rsid w:val="00BB482A"/>
    <w:rPr>
      <w:noProof/>
      <w:szCs w:val="18"/>
    </w:rPr>
  </w:style>
  <w:style w:type="character" w:customStyle="1" w:styleId="1e9ptCar">
    <w:name w:val="1e) 9 pt Car"/>
    <w:link w:val="1e9pt"/>
    <w:rsid w:val="00BB482A"/>
    <w:rPr>
      <w:noProof/>
      <w:szCs w:val="18"/>
    </w:rPr>
  </w:style>
  <w:style w:type="paragraph" w:customStyle="1" w:styleId="Npr">
    <w:name w:val="Npr"/>
    <w:basedOn w:val="Normal"/>
    <w:rsid w:val="00BB482A"/>
    <w:pPr>
      <w:ind w:firstLine="284"/>
    </w:pPr>
    <w:rPr>
      <w:rFonts w:eastAsia="MS Mincho"/>
      <w:lang w:eastAsia="ja-JP"/>
    </w:rPr>
  </w:style>
  <w:style w:type="paragraph" w:customStyle="1" w:styleId="StyleFPArialLatin9ptCentrGauche5cmDroite5">
    <w:name w:val="Style FP + Arial (Latin) 9 pt Centré Gauche :  5 cm Droite :  5..."/>
    <w:basedOn w:val="FP"/>
    <w:rsid w:val="00BB482A"/>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BB482A"/>
    <w:rPr>
      <w:i/>
      <w:iCs/>
    </w:rPr>
  </w:style>
  <w:style w:type="character" w:customStyle="1" w:styleId="B1LatinItaliqueCar">
    <w:name w:val="B1 + (Latin) Italique Car"/>
    <w:link w:val="B1LatinItalique"/>
    <w:rsid w:val="00BB482A"/>
    <w:rPr>
      <w:i/>
      <w:iCs/>
    </w:rPr>
  </w:style>
  <w:style w:type="paragraph" w:customStyle="1" w:styleId="B3H6">
    <w:name w:val="B3H6"/>
    <w:basedOn w:val="B3"/>
    <w:rsid w:val="00BB482A"/>
  </w:style>
  <w:style w:type="paragraph" w:customStyle="1" w:styleId="NB2">
    <w:name w:val="NB2"/>
    <w:basedOn w:val="ZG"/>
    <w:rsid w:val="00BB482A"/>
    <w:pPr>
      <w:framePr w:wrap="notBeside"/>
    </w:pPr>
  </w:style>
  <w:style w:type="paragraph" w:customStyle="1" w:styleId="berschrift1H1">
    <w:name w:val="Überschrift 1.H1"/>
    <w:basedOn w:val="Normal"/>
    <w:next w:val="Normal"/>
    <w:rsid w:val="00BB482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BB482A"/>
    <w:pPr>
      <w:widowControl/>
      <w:tabs>
        <w:tab w:val="num" w:pos="992"/>
      </w:tabs>
      <w:spacing w:after="120"/>
      <w:ind w:left="992" w:hanging="425"/>
    </w:pPr>
    <w:rPr>
      <w:rFonts w:eastAsia="MS Mincho"/>
      <w:lang w:val="en-US"/>
    </w:rPr>
  </w:style>
  <w:style w:type="paragraph" w:customStyle="1" w:styleId="textintend2">
    <w:name w:val="text intend 2"/>
    <w:basedOn w:val="text"/>
    <w:rsid w:val="00BB482A"/>
    <w:pPr>
      <w:widowControl/>
      <w:tabs>
        <w:tab w:val="num" w:pos="1418"/>
      </w:tabs>
      <w:spacing w:after="120"/>
      <w:ind w:left="1418" w:hanging="426"/>
    </w:pPr>
    <w:rPr>
      <w:rFonts w:eastAsia="MS Mincho"/>
      <w:lang w:val="en-US"/>
    </w:rPr>
  </w:style>
  <w:style w:type="paragraph" w:customStyle="1" w:styleId="textintend3">
    <w:name w:val="text intend 3"/>
    <w:basedOn w:val="text"/>
    <w:rsid w:val="00BB482A"/>
    <w:pPr>
      <w:widowControl/>
      <w:tabs>
        <w:tab w:val="num" w:pos="1843"/>
      </w:tabs>
      <w:spacing w:after="120"/>
      <w:ind w:left="1843" w:hanging="425"/>
    </w:pPr>
    <w:rPr>
      <w:rFonts w:eastAsia="MS Mincho"/>
      <w:lang w:val="en-US"/>
    </w:rPr>
  </w:style>
  <w:style w:type="paragraph" w:customStyle="1" w:styleId="normalpuce">
    <w:name w:val="normal puce"/>
    <w:basedOn w:val="Normal"/>
    <w:rsid w:val="00BB482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BB482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BB482A"/>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BB482A"/>
    <w:rPr>
      <w:rFonts w:ascii="Arial" w:hAnsi="Arial"/>
      <w:b/>
    </w:rPr>
  </w:style>
  <w:style w:type="paragraph" w:customStyle="1" w:styleId="PLBold">
    <w:name w:val="PL + Bold"/>
    <w:basedOn w:val="PL"/>
    <w:link w:val="PLBoldChar"/>
    <w:rsid w:val="00BB482A"/>
    <w:rPr>
      <w:b/>
      <w:lang w:eastAsia="ko-KR"/>
    </w:rPr>
  </w:style>
  <w:style w:type="paragraph" w:customStyle="1" w:styleId="TALCharChar">
    <w:name w:val="TAL Char Char"/>
    <w:basedOn w:val="Normal"/>
    <w:link w:val="TALCharCharChar"/>
    <w:rsid w:val="00BB482A"/>
    <w:pPr>
      <w:keepNext/>
      <w:keepLines/>
      <w:spacing w:after="0"/>
    </w:pPr>
    <w:rPr>
      <w:rFonts w:ascii="Arial" w:eastAsia="MS Mincho" w:hAnsi="Arial"/>
      <w:sz w:val="18"/>
      <w:lang w:eastAsia="ja-JP"/>
    </w:rPr>
  </w:style>
  <w:style w:type="character" w:customStyle="1" w:styleId="TALCharCharChar">
    <w:name w:val="TAL Char Char Char"/>
    <w:link w:val="TALCharChar"/>
    <w:rsid w:val="00BB482A"/>
    <w:rPr>
      <w:rFonts w:ascii="Arial" w:eastAsia="MS Mincho" w:hAnsi="Arial"/>
      <w:sz w:val="18"/>
      <w:lang w:eastAsia="ja-JP"/>
    </w:rPr>
  </w:style>
  <w:style w:type="paragraph" w:customStyle="1" w:styleId="Note">
    <w:name w:val="Note"/>
    <w:basedOn w:val="Normal"/>
    <w:rsid w:val="00BB482A"/>
    <w:pPr>
      <w:ind w:left="568" w:hanging="284"/>
    </w:pPr>
    <w:rPr>
      <w:rFonts w:eastAsia="MS Mincho"/>
    </w:rPr>
  </w:style>
  <w:style w:type="paragraph" w:customStyle="1" w:styleId="TOC91">
    <w:name w:val="TOC 91"/>
    <w:basedOn w:val="TOC8"/>
    <w:rsid w:val="00BB482A"/>
    <w:pPr>
      <w:ind w:left="1418" w:hanging="1418"/>
    </w:pPr>
    <w:rPr>
      <w:rFonts w:eastAsia="MS Mincho"/>
    </w:rPr>
  </w:style>
  <w:style w:type="paragraph" w:customStyle="1" w:styleId="HE">
    <w:name w:val="HE"/>
    <w:basedOn w:val="Normal"/>
    <w:rsid w:val="00BB482A"/>
    <w:pPr>
      <w:spacing w:after="0"/>
    </w:pPr>
    <w:rPr>
      <w:rFonts w:eastAsia="MS Mincho"/>
      <w:b/>
    </w:rPr>
  </w:style>
  <w:style w:type="paragraph" w:customStyle="1" w:styleId="HO">
    <w:name w:val="HO"/>
    <w:basedOn w:val="Normal"/>
    <w:rsid w:val="00BB482A"/>
    <w:pPr>
      <w:spacing w:after="0"/>
      <w:jc w:val="right"/>
    </w:pPr>
    <w:rPr>
      <w:rFonts w:eastAsia="MS Mincho"/>
      <w:b/>
    </w:rPr>
  </w:style>
  <w:style w:type="paragraph" w:customStyle="1" w:styleId="WP">
    <w:name w:val="WP"/>
    <w:basedOn w:val="Normal"/>
    <w:rsid w:val="00BB482A"/>
    <w:pPr>
      <w:spacing w:after="0"/>
      <w:jc w:val="both"/>
    </w:pPr>
    <w:rPr>
      <w:rFonts w:eastAsia="MS Mincho"/>
    </w:rPr>
  </w:style>
  <w:style w:type="paragraph" w:customStyle="1" w:styleId="ZK">
    <w:name w:val="ZK"/>
    <w:rsid w:val="00BB482A"/>
    <w:pPr>
      <w:spacing w:after="240" w:line="240" w:lineRule="atLeast"/>
      <w:ind w:left="1191" w:right="113" w:hanging="1191"/>
    </w:pPr>
    <w:rPr>
      <w:rFonts w:eastAsia="MS Mincho"/>
      <w:lang w:eastAsia="en-US"/>
    </w:rPr>
  </w:style>
  <w:style w:type="paragraph" w:customStyle="1" w:styleId="ZC">
    <w:name w:val="ZC"/>
    <w:rsid w:val="00BB482A"/>
    <w:pPr>
      <w:spacing w:line="360" w:lineRule="atLeast"/>
      <w:jc w:val="center"/>
    </w:pPr>
    <w:rPr>
      <w:rFonts w:eastAsia="MS Mincho"/>
      <w:lang w:eastAsia="en-US"/>
    </w:rPr>
  </w:style>
  <w:style w:type="paragraph" w:customStyle="1" w:styleId="Heading3Underrubrik2H3">
    <w:name w:val="Heading 3.Underrubrik2.H3"/>
    <w:basedOn w:val="Heading2Head2A2"/>
    <w:next w:val="Normal"/>
    <w:rsid w:val="00BB482A"/>
  </w:style>
  <w:style w:type="paragraph" w:customStyle="1" w:styleId="Heading2Head2A2">
    <w:name w:val="Heading 2.Head2A.2"/>
    <w:basedOn w:val="Heading1"/>
    <w:next w:val="Normal"/>
    <w:rsid w:val="00BB482A"/>
    <w:pPr>
      <w:pBdr>
        <w:top w:val="none" w:sz="0" w:space="0" w:color="auto"/>
      </w:pBdr>
      <w:spacing w:before="180"/>
      <w:outlineLvl w:val="1"/>
    </w:pPr>
    <w:rPr>
      <w:rFonts w:eastAsia="SimSun"/>
      <w:sz w:val="32"/>
      <w:lang w:eastAsia="es-ES"/>
    </w:rPr>
  </w:style>
  <w:style w:type="paragraph" w:customStyle="1" w:styleId="Separation">
    <w:name w:val="Separation"/>
    <w:basedOn w:val="Heading1"/>
    <w:next w:val="Normal"/>
    <w:rsid w:val="00BB482A"/>
    <w:pPr>
      <w:pBdr>
        <w:top w:val="none" w:sz="0" w:space="0" w:color="auto"/>
      </w:pBdr>
    </w:pPr>
    <w:rPr>
      <w:b/>
      <w:color w:val="0000FF"/>
    </w:rPr>
  </w:style>
  <w:style w:type="paragraph" w:customStyle="1" w:styleId="font5">
    <w:name w:val="font5"/>
    <w:basedOn w:val="Normal"/>
    <w:rsid w:val="00BB482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482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482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482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482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482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482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482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482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482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482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482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482A"/>
    <w:rPr>
      <w:rFonts w:ascii="Times New Roman" w:hAnsi="Times New Roman"/>
      <w:lang w:val="en-GB" w:eastAsia="en-US"/>
    </w:rPr>
  </w:style>
  <w:style w:type="paragraph" w:customStyle="1" w:styleId="CarCar">
    <w:name w:val="Car Car"/>
    <w:uiPriority w:val="99"/>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B482A"/>
    <w:rPr>
      <w:rFonts w:ascii="Times New Roman" w:hAnsi="Times New Roman"/>
      <w:b/>
      <w:bCs/>
      <w:lang w:val="en-GB" w:eastAsia="en-US"/>
    </w:rPr>
  </w:style>
  <w:style w:type="paragraph" w:customStyle="1" w:styleId="B20">
    <w:name w:val="B2+"/>
    <w:basedOn w:val="B2"/>
    <w:rsid w:val="00BB482A"/>
    <w:pPr>
      <w:tabs>
        <w:tab w:val="num" w:pos="1191"/>
      </w:tabs>
      <w:ind w:left="1191" w:hanging="454"/>
    </w:pPr>
    <w:rPr>
      <w:rFonts w:eastAsia="SimSun"/>
    </w:rPr>
  </w:style>
  <w:style w:type="paragraph" w:customStyle="1" w:styleId="B30">
    <w:name w:val="B3+"/>
    <w:basedOn w:val="B3"/>
    <w:rsid w:val="00BB482A"/>
    <w:pPr>
      <w:tabs>
        <w:tab w:val="left" w:pos="1134"/>
        <w:tab w:val="num" w:pos="1644"/>
      </w:tabs>
      <w:ind w:left="1644" w:hanging="453"/>
    </w:pPr>
    <w:rPr>
      <w:rFonts w:eastAsia="SimSun"/>
    </w:rPr>
  </w:style>
  <w:style w:type="character" w:customStyle="1" w:styleId="CharChar13">
    <w:name w:val="Char Char13"/>
    <w:semiHidden/>
    <w:rsid w:val="00BB482A"/>
    <w:rPr>
      <w:rFonts w:eastAsia="SimSun"/>
      <w:lang w:val="en-GB" w:eastAsia="en-US" w:bidi="ar-SA"/>
    </w:rPr>
  </w:style>
  <w:style w:type="character" w:customStyle="1" w:styleId="CharChar7">
    <w:name w:val="Char Char7"/>
    <w:rsid w:val="00BB482A"/>
    <w:rPr>
      <w:rFonts w:ascii="Arial" w:eastAsia="SimSun" w:hAnsi="Arial"/>
      <w:sz w:val="36"/>
      <w:lang w:val="en-GB" w:eastAsia="en-US" w:bidi="ar-SA"/>
    </w:rPr>
  </w:style>
  <w:style w:type="character" w:customStyle="1" w:styleId="CharChar6">
    <w:name w:val="Char Char6"/>
    <w:rsid w:val="00BB482A"/>
    <w:rPr>
      <w:rFonts w:ascii="Arial" w:eastAsia="SimSun" w:hAnsi="Arial"/>
      <w:sz w:val="32"/>
      <w:lang w:val="en-GB" w:eastAsia="en-US" w:bidi="ar-SA"/>
    </w:rPr>
  </w:style>
  <w:style w:type="character" w:customStyle="1" w:styleId="CharChar5">
    <w:name w:val="Char Char5"/>
    <w:rsid w:val="00BB482A"/>
    <w:rPr>
      <w:rFonts w:ascii="Arial" w:eastAsia="SimSun" w:hAnsi="Arial"/>
      <w:sz w:val="28"/>
      <w:lang w:val="en-GB" w:eastAsia="en-US" w:bidi="ar-SA"/>
    </w:rPr>
  </w:style>
  <w:style w:type="character" w:customStyle="1" w:styleId="CharChar16">
    <w:name w:val="Char Char16"/>
    <w:rsid w:val="00BB482A"/>
    <w:rPr>
      <w:rFonts w:ascii="Arial" w:eastAsia="SimSun" w:hAnsi="Arial"/>
      <w:lang w:val="en-GB" w:eastAsia="en-US" w:bidi="ar-SA"/>
    </w:rPr>
  </w:style>
  <w:style w:type="character" w:customStyle="1" w:styleId="CharChar14">
    <w:name w:val="Char Char14"/>
    <w:rsid w:val="00BB482A"/>
    <w:rPr>
      <w:rFonts w:ascii="Arial" w:eastAsia="SimSun" w:hAnsi="Arial"/>
      <w:sz w:val="36"/>
      <w:lang w:val="en-GB" w:eastAsia="en-US" w:bidi="ar-SA"/>
    </w:rPr>
  </w:style>
  <w:style w:type="character" w:customStyle="1" w:styleId="CharChar11">
    <w:name w:val="Char Char11"/>
    <w:rsid w:val="00BB482A"/>
    <w:rPr>
      <w:rFonts w:ascii="Tahoma" w:eastAsia="SimSun" w:hAnsi="Tahoma" w:cs="Tahoma"/>
      <w:lang w:val="en-GB" w:eastAsia="en-US" w:bidi="ar-SA"/>
    </w:rPr>
  </w:style>
  <w:style w:type="paragraph" w:customStyle="1" w:styleId="Copyright">
    <w:name w:val="Copyright"/>
    <w:basedOn w:val="Normal"/>
    <w:rsid w:val="00BB482A"/>
    <w:pPr>
      <w:spacing w:after="0"/>
      <w:jc w:val="center"/>
    </w:pPr>
    <w:rPr>
      <w:rFonts w:ascii="Arial" w:eastAsia="MS Mincho" w:hAnsi="Arial"/>
      <w:b/>
      <w:sz w:val="16"/>
      <w:lang w:eastAsia="ja-JP"/>
    </w:rPr>
  </w:style>
  <w:style w:type="paragraph" w:customStyle="1" w:styleId="CharCharCharCharCharChar">
    <w:name w:val="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B482A"/>
    <w:rPr>
      <w:rFonts w:ascii="Tahoma" w:hAnsi="Tahoma" w:cs="Tahoma"/>
      <w:sz w:val="16"/>
      <w:szCs w:val="16"/>
      <w:lang w:val="en-GB" w:eastAsia="en-US" w:bidi="ar-SA"/>
    </w:rPr>
  </w:style>
  <w:style w:type="paragraph" w:customStyle="1" w:styleId="FooterCentred">
    <w:name w:val="FooterCentred"/>
    <w:basedOn w:val="Footer"/>
    <w:rsid w:val="00BB482A"/>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BB482A"/>
    <w:pPr>
      <w:tabs>
        <w:tab w:val="left" w:pos="360"/>
      </w:tabs>
      <w:ind w:left="360" w:hanging="360"/>
    </w:pPr>
    <w:rPr>
      <w:rFonts w:eastAsia="SimSun"/>
    </w:rPr>
  </w:style>
  <w:style w:type="character" w:customStyle="1" w:styleId="CharChar25">
    <w:name w:val="Char Char25"/>
    <w:rsid w:val="00BB482A"/>
    <w:rPr>
      <w:rFonts w:ascii="Arial" w:hAnsi="Arial"/>
      <w:lang w:val="en-GB" w:eastAsia="en-US"/>
    </w:rPr>
  </w:style>
  <w:style w:type="character" w:customStyle="1" w:styleId="CharChar24">
    <w:name w:val="Char Char24"/>
    <w:rsid w:val="00BB482A"/>
    <w:rPr>
      <w:rFonts w:ascii="Arial" w:hAnsi="Arial"/>
      <w:sz w:val="36"/>
      <w:lang w:val="en-GB" w:eastAsia="en-US"/>
    </w:rPr>
  </w:style>
  <w:style w:type="character" w:customStyle="1" w:styleId="CharChar17">
    <w:name w:val="Char Char17"/>
    <w:rsid w:val="00BB482A"/>
    <w:rPr>
      <w:rFonts w:ascii="Tahoma" w:hAnsi="Tahoma" w:cs="Tahoma"/>
      <w:shd w:val="clear" w:color="auto" w:fill="000080"/>
      <w:lang w:val="en-GB" w:eastAsia="en-US"/>
    </w:rPr>
  </w:style>
  <w:style w:type="character" w:customStyle="1" w:styleId="CharChar19">
    <w:name w:val="Char Char19"/>
    <w:rsid w:val="00BB482A"/>
    <w:rPr>
      <w:rFonts w:ascii="Times New Roman" w:hAnsi="Times New Roman"/>
      <w:lang w:val="en-GB"/>
    </w:rPr>
  </w:style>
  <w:style w:type="character" w:customStyle="1" w:styleId="CharChar20">
    <w:name w:val="Char Char20"/>
    <w:rsid w:val="00BB482A"/>
    <w:rPr>
      <w:rFonts w:ascii="Tahoma" w:hAnsi="Tahoma" w:cs="Tahoma"/>
      <w:sz w:val="16"/>
      <w:szCs w:val="16"/>
      <w:lang w:val="en-GB" w:eastAsia="en-US"/>
    </w:rPr>
  </w:style>
  <w:style w:type="character" w:customStyle="1" w:styleId="CharChar30">
    <w:name w:val="Char Char30"/>
    <w:rsid w:val="00BB482A"/>
    <w:rPr>
      <w:rFonts w:ascii="Arial" w:hAnsi="Arial"/>
      <w:lang w:val="en-GB" w:eastAsia="en-US"/>
    </w:rPr>
  </w:style>
  <w:style w:type="character" w:customStyle="1" w:styleId="CharChar29">
    <w:name w:val="Char Char29"/>
    <w:rsid w:val="00BB482A"/>
    <w:rPr>
      <w:rFonts w:ascii="Arial" w:hAnsi="Arial"/>
      <w:sz w:val="36"/>
      <w:lang w:val="en-GB" w:eastAsia="en-US"/>
    </w:rPr>
  </w:style>
  <w:style w:type="character" w:customStyle="1" w:styleId="CharChar26">
    <w:name w:val="Char Char26"/>
    <w:rsid w:val="00BB482A"/>
    <w:rPr>
      <w:rFonts w:ascii="Times New Roman" w:hAnsi="Times New Roman"/>
      <w:lang w:val="en-GB" w:eastAsia="en-US"/>
    </w:rPr>
  </w:style>
  <w:style w:type="character" w:customStyle="1" w:styleId="CharChar28">
    <w:name w:val="Char Char28"/>
    <w:rsid w:val="00BB482A"/>
    <w:rPr>
      <w:rFonts w:ascii="Arial" w:hAnsi="Arial"/>
      <w:sz w:val="36"/>
      <w:lang w:val="en-GB" w:eastAsia="en-US"/>
    </w:rPr>
  </w:style>
  <w:style w:type="character" w:customStyle="1" w:styleId="CharChar27">
    <w:name w:val="Char Char27"/>
    <w:rsid w:val="00BB482A"/>
    <w:rPr>
      <w:rFonts w:ascii="Arial" w:hAnsi="Arial"/>
      <w:b/>
      <w:i/>
      <w:noProof/>
      <w:sz w:val="18"/>
      <w:lang w:val="en-GB" w:eastAsia="en-US"/>
    </w:rPr>
  </w:style>
  <w:style w:type="paragraph" w:customStyle="1" w:styleId="40">
    <w:name w:val="(文字) (文字)4"/>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BB482A"/>
    <w:rPr>
      <w:rFonts w:ascii="Arial" w:eastAsia="MS Mincho" w:hAnsi="Arial" w:cs="CG Times (WN)"/>
      <w:kern w:val="0"/>
      <w:sz w:val="22"/>
      <w:szCs w:val="20"/>
      <w:lang w:val="en-GB" w:eastAsia="ar-SA"/>
    </w:rPr>
  </w:style>
  <w:style w:type="character" w:customStyle="1" w:styleId="CharChar3">
    <w:name w:val="Char Char3"/>
    <w:rsid w:val="00BB482A"/>
    <w:rPr>
      <w:rFonts w:ascii="Arial" w:hAnsi="Arial"/>
      <w:sz w:val="22"/>
      <w:lang w:val="en-GB" w:eastAsia="en-US" w:bidi="ar-SA"/>
    </w:rPr>
  </w:style>
  <w:style w:type="paragraph" w:customStyle="1" w:styleId="CharCharCharCharChar">
    <w:name w:val="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B482A"/>
    <w:rPr>
      <w:lang w:val="en-GB" w:eastAsia="ja-JP" w:bidi="ar-SA"/>
    </w:rPr>
  </w:style>
  <w:style w:type="paragraph" w:customStyle="1" w:styleId="CharChar1CharChar">
    <w:name w:val="Char Char1 Char Char"/>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B482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rsid w:val="00BB482A"/>
    <w:rPr>
      <w:rFonts w:ascii="Courier New" w:hAnsi="Courier New"/>
      <w:lang w:val="nb-NO" w:eastAsia="ja-JP" w:bidi="ar-SA"/>
    </w:rPr>
  </w:style>
  <w:style w:type="character" w:customStyle="1" w:styleId="CharChar10">
    <w:name w:val="Char Char10"/>
    <w:rsid w:val="00BB482A"/>
    <w:rPr>
      <w:rFonts w:ascii="Times New Roman" w:hAnsi="Times New Roman"/>
      <w:lang w:val="en-GB" w:eastAsia="en-US"/>
    </w:rPr>
  </w:style>
  <w:style w:type="paragraph" w:customStyle="1" w:styleId="MTDisplayEquation">
    <w:name w:val="MTDisplayEquation"/>
    <w:basedOn w:val="Normal"/>
    <w:rsid w:val="00BB482A"/>
    <w:pPr>
      <w:tabs>
        <w:tab w:val="center" w:pos="4820"/>
        <w:tab w:val="right" w:pos="9640"/>
      </w:tabs>
    </w:pPr>
    <w:rPr>
      <w:rFonts w:eastAsia="SimSun"/>
    </w:rPr>
  </w:style>
  <w:style w:type="paragraph" w:customStyle="1" w:styleId="TableText">
    <w:name w:val="TableText"/>
    <w:basedOn w:val="BodyTextIndent"/>
    <w:rsid w:val="00BB482A"/>
    <w:rPr>
      <w:rFonts w:eastAsia="Batang"/>
    </w:rPr>
  </w:style>
  <w:style w:type="paragraph" w:customStyle="1" w:styleId="StyleTAC">
    <w:name w:val="Style TAC +"/>
    <w:basedOn w:val="TAC"/>
    <w:next w:val="TAC"/>
    <w:link w:val="StyleTACChar"/>
    <w:autoRedefine/>
    <w:rsid w:val="00BB482A"/>
    <w:rPr>
      <w:rFonts w:eastAsia="SimSun"/>
      <w:kern w:val="2"/>
      <w:lang w:val="x-none" w:eastAsia="ko-KR"/>
    </w:rPr>
  </w:style>
  <w:style w:type="character" w:customStyle="1" w:styleId="StyleTACChar">
    <w:name w:val="Style TAC + Char"/>
    <w:link w:val="StyleTAC"/>
    <w:rsid w:val="00BB482A"/>
    <w:rPr>
      <w:rFonts w:ascii="Arial" w:eastAsia="SimSun" w:hAnsi="Arial"/>
      <w:kern w:val="2"/>
      <w:sz w:val="18"/>
      <w:lang w:val="x-none" w:eastAsia="ko-KR"/>
    </w:rPr>
  </w:style>
  <w:style w:type="character" w:customStyle="1" w:styleId="CharChar15">
    <w:name w:val="Char Char15"/>
    <w:rsid w:val="00BB482A"/>
    <w:rPr>
      <w:rFonts w:ascii="Arial" w:hAnsi="Arial"/>
      <w:sz w:val="36"/>
      <w:lang w:val="en-GB"/>
    </w:rPr>
  </w:style>
  <w:style w:type="numbering" w:customStyle="1" w:styleId="NoList3">
    <w:name w:val="No List3"/>
    <w:next w:val="NoList"/>
    <w:semiHidden/>
    <w:unhideWhenUsed/>
    <w:rsid w:val="00BB482A"/>
  </w:style>
  <w:style w:type="character" w:customStyle="1" w:styleId="CharChar2">
    <w:name w:val="Char Char2"/>
    <w:rsid w:val="00BB482A"/>
    <w:rPr>
      <w:rFonts w:ascii="Arial" w:hAnsi="Arial"/>
      <w:lang w:val="en-GB" w:eastAsia="en-US" w:bidi="ar-SA"/>
    </w:rPr>
  </w:style>
  <w:style w:type="paragraph" w:customStyle="1" w:styleId="CarCar5">
    <w:name w:val="Car Car5"/>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BB482A"/>
    <w:rPr>
      <w:rFonts w:ascii="Times New Roman" w:eastAsia="Malgun Gothic" w:hAnsi="Times New Roman"/>
      <w:b/>
      <w:bCs/>
      <w:lang w:val="en-IN" w:eastAsia="en-GB"/>
    </w:rPr>
  </w:style>
  <w:style w:type="paragraph" w:customStyle="1" w:styleId="DAText">
    <w:name w:val="DA_Text"/>
    <w:basedOn w:val="Normal"/>
    <w:link w:val="DATextZchn"/>
    <w:rsid w:val="00BB482A"/>
    <w:pPr>
      <w:spacing w:after="0"/>
      <w:jc w:val="both"/>
    </w:pPr>
    <w:rPr>
      <w:rFonts w:ascii="CG Times (WN)" w:eastAsia="Malgun Gothic" w:hAnsi="CG Times (WN)"/>
      <w:szCs w:val="24"/>
      <w:lang w:val="de-DE" w:eastAsia="de-DE"/>
    </w:rPr>
  </w:style>
  <w:style w:type="character" w:customStyle="1" w:styleId="DATextZchn">
    <w:name w:val="DA_Text Zchn"/>
    <w:link w:val="DAText"/>
    <w:rsid w:val="00BB482A"/>
    <w:rPr>
      <w:rFonts w:ascii="CG Times (WN)" w:eastAsia="Malgun Gothic" w:hAnsi="CG Times (WN)"/>
      <w:szCs w:val="24"/>
      <w:lang w:val="de-DE" w:eastAsia="de-DE"/>
    </w:rPr>
  </w:style>
  <w:style w:type="paragraph" w:customStyle="1" w:styleId="JK-text-simpledoc">
    <w:name w:val="JK - text - simple doc"/>
    <w:basedOn w:val="BodyText"/>
    <w:autoRedefine/>
    <w:rsid w:val="00BB482A"/>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BB482A"/>
    <w:pPr>
      <w:tabs>
        <w:tab w:val="left" w:pos="851"/>
      </w:tabs>
      <w:ind w:left="644" w:hanging="360"/>
    </w:pPr>
    <w:rPr>
      <w:rFonts w:eastAsia="Malgun Gothic"/>
    </w:rPr>
  </w:style>
  <w:style w:type="paragraph" w:customStyle="1" w:styleId="BN">
    <w:name w:val="BN"/>
    <w:basedOn w:val="Normal"/>
    <w:rsid w:val="00BB482A"/>
    <w:pPr>
      <w:ind w:left="644" w:hanging="360"/>
    </w:pPr>
    <w:rPr>
      <w:rFonts w:eastAsia="Malgun Gothic"/>
    </w:rPr>
  </w:style>
  <w:style w:type="paragraph" w:customStyle="1" w:styleId="tabletext0">
    <w:name w:val="table text"/>
    <w:basedOn w:val="Normal"/>
    <w:next w:val="Normal"/>
    <w:rsid w:val="00BB482A"/>
    <w:rPr>
      <w:rFonts w:eastAsia="MS Mincho"/>
      <w:i/>
    </w:rPr>
  </w:style>
  <w:style w:type="table" w:customStyle="1" w:styleId="TableStyle1">
    <w:name w:val="Table Style1"/>
    <w:basedOn w:val="TableNormal"/>
    <w:rsid w:val="00BB482A"/>
    <w:rPr>
      <w:rFonts w:eastAsia="MS Mincho"/>
      <w:lang w:val="en-US" w:eastAsia="ko-KR"/>
    </w:rPr>
    <w:tblPr/>
  </w:style>
  <w:style w:type="paragraph" w:customStyle="1" w:styleId="Normal1">
    <w:name w:val="Normal 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B482A"/>
    <w:pPr>
      <w:tabs>
        <w:tab w:val="num" w:pos="926"/>
      </w:tabs>
      <w:ind w:left="926" w:hanging="360"/>
    </w:pPr>
    <w:rPr>
      <w:rFonts w:eastAsia="MS Mincho"/>
    </w:rPr>
  </w:style>
  <w:style w:type="paragraph" w:customStyle="1" w:styleId="FigureTitle">
    <w:name w:val="Figure_Title"/>
    <w:basedOn w:val="Normal"/>
    <w:next w:val="Normal"/>
    <w:rsid w:val="00BB482A"/>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BB482A"/>
    <w:pPr>
      <w:spacing w:before="120" w:after="120"/>
    </w:pPr>
    <w:rPr>
      <w:rFonts w:eastAsia="MS Mincho"/>
      <w:b/>
    </w:rPr>
  </w:style>
  <w:style w:type="paragraph" w:customStyle="1" w:styleId="CRfront">
    <w:name w:val="CR_front"/>
    <w:basedOn w:val="Normal"/>
    <w:rsid w:val="00BB482A"/>
    <w:rPr>
      <w:rFonts w:eastAsia="MS Mincho"/>
    </w:rPr>
  </w:style>
  <w:style w:type="paragraph" w:customStyle="1" w:styleId="Para1">
    <w:name w:val="Para1"/>
    <w:basedOn w:val="Normal"/>
    <w:rsid w:val="00BB482A"/>
    <w:pPr>
      <w:spacing w:before="120" w:after="120"/>
    </w:pPr>
    <w:rPr>
      <w:rFonts w:eastAsia="MS Mincho"/>
      <w:lang w:val="en-US"/>
    </w:rPr>
  </w:style>
  <w:style w:type="paragraph" w:customStyle="1" w:styleId="Teststep">
    <w:name w:val="Test step"/>
    <w:basedOn w:val="Normal"/>
    <w:rsid w:val="00BB482A"/>
    <w:pPr>
      <w:tabs>
        <w:tab w:val="left" w:pos="720"/>
      </w:tabs>
      <w:spacing w:after="0"/>
      <w:ind w:left="720" w:hanging="720"/>
    </w:pPr>
    <w:rPr>
      <w:rFonts w:eastAsia="MS Mincho"/>
    </w:rPr>
  </w:style>
  <w:style w:type="paragraph" w:customStyle="1" w:styleId="TableTitle">
    <w:name w:val="TableTitle"/>
    <w:basedOn w:val="BodyText2"/>
    <w:next w:val="BodyText2"/>
    <w:rsid w:val="00BB482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482A"/>
    <w:pPr>
      <w:ind w:left="400" w:hanging="400"/>
      <w:jc w:val="center"/>
    </w:pPr>
    <w:rPr>
      <w:rFonts w:eastAsia="MS Mincho"/>
      <w:b/>
    </w:rPr>
  </w:style>
  <w:style w:type="paragraph" w:customStyle="1" w:styleId="table">
    <w:name w:val="table"/>
    <w:basedOn w:val="Normal"/>
    <w:next w:val="Normal"/>
    <w:rsid w:val="00BB482A"/>
    <w:pPr>
      <w:spacing w:after="0"/>
      <w:jc w:val="center"/>
    </w:pPr>
    <w:rPr>
      <w:rFonts w:eastAsia="MS Mincho"/>
      <w:lang w:val="en-US"/>
    </w:rPr>
  </w:style>
  <w:style w:type="paragraph" w:customStyle="1" w:styleId="t2">
    <w:name w:val="t2"/>
    <w:basedOn w:val="Normal"/>
    <w:rsid w:val="00BB482A"/>
    <w:pPr>
      <w:spacing w:after="0"/>
    </w:pPr>
    <w:rPr>
      <w:rFonts w:eastAsia="MS Mincho"/>
    </w:rPr>
  </w:style>
  <w:style w:type="paragraph" w:customStyle="1" w:styleId="Tdoctable">
    <w:name w:val="Tdoc_table"/>
    <w:rsid w:val="00BB482A"/>
    <w:pPr>
      <w:ind w:left="244" w:hanging="244"/>
    </w:pPr>
    <w:rPr>
      <w:rFonts w:ascii="Arial" w:eastAsia="MS Mincho" w:hAnsi="Arial"/>
      <w:noProof/>
      <w:color w:val="000000"/>
      <w:lang w:eastAsia="en-US"/>
    </w:rPr>
  </w:style>
  <w:style w:type="paragraph" w:customStyle="1" w:styleId="TitleText">
    <w:name w:val="Title Text"/>
    <w:basedOn w:val="Normal"/>
    <w:next w:val="Normal"/>
    <w:rsid w:val="00BB482A"/>
    <w:pPr>
      <w:spacing w:after="220"/>
    </w:pPr>
    <w:rPr>
      <w:rFonts w:eastAsia="MS Mincho"/>
      <w:b/>
      <w:lang w:val="en-US"/>
    </w:rPr>
  </w:style>
  <w:style w:type="paragraph" w:customStyle="1" w:styleId="berschrift2Head2A2">
    <w:name w:val="Überschrift 2.Head2A.2"/>
    <w:basedOn w:val="Heading1"/>
    <w:next w:val="Normal"/>
    <w:rsid w:val="00BB482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B482A"/>
    <w:pPr>
      <w:spacing w:before="120"/>
      <w:outlineLvl w:val="2"/>
    </w:pPr>
    <w:rPr>
      <w:rFonts w:eastAsia="MS Mincho"/>
      <w:sz w:val="28"/>
      <w:lang w:eastAsia="de-DE"/>
    </w:rPr>
  </w:style>
  <w:style w:type="paragraph" w:customStyle="1" w:styleId="Bullets">
    <w:name w:val="Bullets"/>
    <w:basedOn w:val="BodyText"/>
    <w:rsid w:val="00BB482A"/>
    <w:pPr>
      <w:widowControl w:val="0"/>
      <w:ind w:left="283" w:hanging="283"/>
    </w:pPr>
    <w:rPr>
      <w:rFonts w:ascii="CG Times (WN)" w:eastAsia="MS Mincho" w:hAnsi="CG Times (WN)"/>
      <w:lang w:val="en-GB" w:eastAsia="de-DE"/>
    </w:rPr>
  </w:style>
  <w:style w:type="paragraph" w:customStyle="1" w:styleId="b12">
    <w:name w:val="b1"/>
    <w:basedOn w:val="Normal"/>
    <w:rsid w:val="00BB482A"/>
    <w:pPr>
      <w:spacing w:before="100" w:beforeAutospacing="1" w:after="100" w:afterAutospacing="1"/>
    </w:pPr>
    <w:rPr>
      <w:rFonts w:eastAsia="Arial Unicode MS"/>
      <w:sz w:val="24"/>
      <w:szCs w:val="24"/>
    </w:rPr>
  </w:style>
  <w:style w:type="paragraph" w:customStyle="1" w:styleId="tal1">
    <w:name w:val="tal"/>
    <w:basedOn w:val="Normal"/>
    <w:rsid w:val="00BB482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482A"/>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482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BB482A"/>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BB482A"/>
  </w:style>
  <w:style w:type="character" w:customStyle="1" w:styleId="Char0">
    <w:name w:val="批注主题 Char"/>
    <w:uiPriority w:val="99"/>
    <w:rsid w:val="00BB482A"/>
    <w:rPr>
      <w:b/>
      <w:bCs/>
      <w:lang w:val="en-GB" w:eastAsia="en-US" w:bidi="ar-SA"/>
    </w:rPr>
  </w:style>
  <w:style w:type="paragraph" w:customStyle="1" w:styleId="font7">
    <w:name w:val="font7"/>
    <w:basedOn w:val="Normal"/>
    <w:rsid w:val="00BB482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482A"/>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482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482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482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482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482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482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BB482A"/>
  </w:style>
  <w:style w:type="numbering" w:customStyle="1" w:styleId="NoList4">
    <w:name w:val="No List4"/>
    <w:next w:val="NoList"/>
    <w:semiHidden/>
    <w:unhideWhenUsed/>
    <w:rsid w:val="00BB482A"/>
  </w:style>
  <w:style w:type="character" w:customStyle="1" w:styleId="13">
    <w:name w:val="書式なし (文字)1"/>
    <w:rsid w:val="00BB482A"/>
    <w:rPr>
      <w:rFonts w:ascii="MS Mincho" w:eastAsia="MS Mincho" w:hAnsi="Courier New" w:cs="Courier New" w:hint="eastAsia"/>
      <w:sz w:val="21"/>
      <w:szCs w:val="21"/>
      <w:lang w:val="en-GB" w:eastAsia="en-US"/>
    </w:rPr>
  </w:style>
  <w:style w:type="character" w:customStyle="1" w:styleId="14">
    <w:name w:val="文末脚注文字列 (文字)1"/>
    <w:rsid w:val="00BB482A"/>
    <w:rPr>
      <w:rFonts w:ascii="Times New Roman" w:hAnsi="Times New Roman" w:cs="Times New Roman" w:hint="default"/>
      <w:lang w:val="en-GB" w:eastAsia="en-US"/>
    </w:rPr>
  </w:style>
  <w:style w:type="paragraph" w:customStyle="1" w:styleId="xl63">
    <w:name w:val="xl63"/>
    <w:basedOn w:val="Normal"/>
    <w:rsid w:val="00BB482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482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482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BB482A"/>
    <w:rPr>
      <w:rFonts w:eastAsia="MS Mincho"/>
      <w:bCs/>
      <w:noProof/>
      <w:sz w:val="16"/>
      <w:szCs w:val="16"/>
    </w:rPr>
  </w:style>
  <w:style w:type="paragraph" w:customStyle="1" w:styleId="Figure">
    <w:name w:val="Figure"/>
    <w:basedOn w:val="Normal"/>
    <w:rsid w:val="00BB482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BB482A"/>
    <w:rPr>
      <w:rFonts w:eastAsia="MS Gothic"/>
      <w:b/>
      <w:bCs/>
      <w:lang w:val="x-none" w:eastAsia="x-none"/>
    </w:rPr>
  </w:style>
  <w:style w:type="character" w:customStyle="1" w:styleId="PLBoldChar0">
    <w:name w:val="PL Bold Char"/>
    <w:link w:val="PLBold0"/>
    <w:rsid w:val="00BB482A"/>
    <w:rPr>
      <w:rFonts w:ascii="Courier New" w:eastAsia="MS Gothic" w:hAnsi="Courier New"/>
      <w:b/>
      <w:bCs/>
      <w:noProof/>
      <w:sz w:val="16"/>
      <w:lang w:val="x-none" w:eastAsia="x-none"/>
    </w:rPr>
  </w:style>
  <w:style w:type="character" w:customStyle="1" w:styleId="PLBoldChar">
    <w:name w:val="PL + Bold Char"/>
    <w:link w:val="PLBold"/>
    <w:rsid w:val="00BB482A"/>
    <w:rPr>
      <w:rFonts w:ascii="Courier New" w:hAnsi="Courier New"/>
      <w:b/>
      <w:noProof/>
      <w:sz w:val="16"/>
      <w:lang w:eastAsia="ko-KR"/>
    </w:rPr>
  </w:style>
  <w:style w:type="paragraph" w:customStyle="1" w:styleId="numberedlist0">
    <w:name w:val="numbered list"/>
    <w:basedOn w:val="ListBullet"/>
    <w:rsid w:val="00BB482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BB482A"/>
    <w:pPr>
      <w:spacing w:after="240"/>
      <w:jc w:val="both"/>
    </w:pPr>
    <w:rPr>
      <w:rFonts w:ascii="Helvetica" w:hAnsi="Helvetica"/>
    </w:rPr>
  </w:style>
  <w:style w:type="paragraph" w:customStyle="1" w:styleId="NormalAfter3pt">
    <w:name w:val="Normal + After:  3 pt"/>
    <w:basedOn w:val="Normal"/>
    <w:rsid w:val="00BB482A"/>
    <w:pPr>
      <w:tabs>
        <w:tab w:val="num" w:pos="2560"/>
      </w:tabs>
      <w:ind w:left="2560" w:hanging="357"/>
    </w:pPr>
    <w:rPr>
      <w:lang w:val="en-AU" w:eastAsia="ko-KR"/>
    </w:rPr>
  </w:style>
  <w:style w:type="paragraph" w:customStyle="1" w:styleId="b31">
    <w:name w:val="b3"/>
    <w:basedOn w:val="Normal"/>
    <w:rsid w:val="00BB482A"/>
    <w:pPr>
      <w:ind w:left="1135" w:hanging="284"/>
    </w:pPr>
    <w:rPr>
      <w:rFonts w:ascii="Calibri" w:eastAsia="MS PGothic" w:hAnsi="Calibri" w:cs="Calibri"/>
      <w:sz w:val="22"/>
      <w:szCs w:val="22"/>
      <w:lang w:eastAsia="ja-JP"/>
    </w:rPr>
  </w:style>
  <w:style w:type="paragraph" w:customStyle="1" w:styleId="b40">
    <w:name w:val="b4"/>
    <w:basedOn w:val="Normal"/>
    <w:rsid w:val="00BB482A"/>
    <w:pPr>
      <w:ind w:left="1418" w:hanging="284"/>
    </w:pPr>
    <w:rPr>
      <w:rFonts w:ascii="Calibri" w:eastAsia="MS PGothic" w:hAnsi="Calibri" w:cs="Calibri"/>
      <w:sz w:val="22"/>
      <w:szCs w:val="22"/>
      <w:lang w:eastAsia="ja-JP"/>
    </w:rPr>
  </w:style>
  <w:style w:type="paragraph" w:customStyle="1" w:styleId="b21">
    <w:name w:val="b2"/>
    <w:basedOn w:val="Normal"/>
    <w:rsid w:val="00BB482A"/>
    <w:pPr>
      <w:ind w:left="851" w:hanging="284"/>
    </w:pPr>
    <w:rPr>
      <w:rFonts w:eastAsia="MS PGothic"/>
      <w:lang w:eastAsia="ja-JP"/>
    </w:rPr>
  </w:style>
  <w:style w:type="paragraph" w:customStyle="1" w:styleId="AutoCorrect">
    <w:name w:val="AutoCorrect"/>
    <w:rsid w:val="00BB482A"/>
    <w:rPr>
      <w:rFonts w:eastAsia="SimSun"/>
      <w:sz w:val="24"/>
      <w:szCs w:val="24"/>
      <w:lang w:eastAsia="ko-KR"/>
    </w:rPr>
  </w:style>
  <w:style w:type="paragraph" w:customStyle="1" w:styleId="PageXofY">
    <w:name w:val="Page X of Y"/>
    <w:rsid w:val="00BB482A"/>
    <w:rPr>
      <w:rFonts w:eastAsia="SimSun"/>
      <w:sz w:val="24"/>
      <w:szCs w:val="24"/>
      <w:lang w:eastAsia="ko-KR"/>
    </w:rPr>
  </w:style>
  <w:style w:type="paragraph" w:customStyle="1" w:styleId="Createdby">
    <w:name w:val="Created by"/>
    <w:rsid w:val="00BB482A"/>
    <w:rPr>
      <w:rFonts w:eastAsia="SimSun"/>
      <w:sz w:val="24"/>
      <w:szCs w:val="24"/>
      <w:lang w:eastAsia="ko-KR"/>
    </w:rPr>
  </w:style>
  <w:style w:type="paragraph" w:customStyle="1" w:styleId="Createdon">
    <w:name w:val="Created on"/>
    <w:rsid w:val="00BB482A"/>
    <w:rPr>
      <w:rFonts w:eastAsia="SimSun"/>
      <w:sz w:val="24"/>
      <w:szCs w:val="24"/>
      <w:lang w:eastAsia="ko-KR"/>
    </w:rPr>
  </w:style>
  <w:style w:type="paragraph" w:customStyle="1" w:styleId="Filenameandpath">
    <w:name w:val="Filename and path"/>
    <w:rsid w:val="00BB482A"/>
    <w:rPr>
      <w:rFonts w:eastAsia="SimSun"/>
      <w:sz w:val="24"/>
      <w:szCs w:val="24"/>
      <w:lang w:eastAsia="ko-KR"/>
    </w:rPr>
  </w:style>
  <w:style w:type="paragraph" w:customStyle="1" w:styleId="AuthorPageDate">
    <w:name w:val="Author  Page #  Date"/>
    <w:rsid w:val="00BB482A"/>
    <w:rPr>
      <w:rFonts w:eastAsia="SimSun"/>
      <w:sz w:val="24"/>
      <w:szCs w:val="24"/>
      <w:lang w:eastAsia="ko-KR"/>
    </w:rPr>
  </w:style>
  <w:style w:type="paragraph" w:customStyle="1" w:styleId="ConfidentialPageDate">
    <w:name w:val="Confidential  Page #  Date"/>
    <w:rsid w:val="00BB482A"/>
    <w:rPr>
      <w:rFonts w:eastAsia="SimSun"/>
      <w:sz w:val="24"/>
      <w:szCs w:val="24"/>
      <w:lang w:eastAsia="ko-KR"/>
    </w:rPr>
  </w:style>
  <w:style w:type="paragraph" w:customStyle="1" w:styleId="Data">
    <w:name w:val="Data"/>
    <w:basedOn w:val="Normal"/>
    <w:rsid w:val="00BB482A"/>
    <w:pPr>
      <w:tabs>
        <w:tab w:val="left" w:pos="1418"/>
      </w:tabs>
      <w:spacing w:after="120"/>
    </w:pPr>
    <w:rPr>
      <w:rFonts w:ascii="Arial" w:eastAsia="MS Mincho" w:hAnsi="Arial"/>
      <w:sz w:val="24"/>
      <w:lang w:val="fr-FR"/>
    </w:rPr>
  </w:style>
  <w:style w:type="paragraph" w:customStyle="1" w:styleId="p20">
    <w:name w:val="p20"/>
    <w:basedOn w:val="Normal"/>
    <w:rsid w:val="00BB482A"/>
    <w:pPr>
      <w:snapToGrid w:val="0"/>
      <w:spacing w:after="0"/>
    </w:pPr>
    <w:rPr>
      <w:rFonts w:ascii="Arial" w:eastAsia="SimSun" w:hAnsi="Arial" w:cs="Arial"/>
      <w:sz w:val="18"/>
      <w:szCs w:val="18"/>
      <w:lang w:val="en-US" w:eastAsia="zh-CN"/>
    </w:rPr>
  </w:style>
  <w:style w:type="paragraph" w:customStyle="1" w:styleId="Arial">
    <w:name w:val="Arial"/>
    <w:basedOn w:val="Normal"/>
    <w:rsid w:val="00BB482A"/>
    <w:pPr>
      <w:tabs>
        <w:tab w:val="right" w:pos="9639"/>
      </w:tabs>
    </w:pPr>
    <w:rPr>
      <w:rFonts w:eastAsia="Batang"/>
      <w:b/>
      <w:bCs/>
      <w:lang w:val="fr-FR"/>
    </w:rPr>
  </w:style>
  <w:style w:type="paragraph" w:customStyle="1" w:styleId="91">
    <w:name w:val="目录 91"/>
    <w:basedOn w:val="TOC8"/>
    <w:rsid w:val="00BB482A"/>
    <w:pPr>
      <w:ind w:left="1418" w:hanging="1418"/>
    </w:pPr>
    <w:rPr>
      <w:rFonts w:eastAsia="MS Mincho"/>
    </w:rPr>
  </w:style>
  <w:style w:type="paragraph" w:customStyle="1" w:styleId="MO">
    <w:name w:val="MO"/>
    <w:basedOn w:val="Normal"/>
    <w:qFormat/>
    <w:rsid w:val="00BB482A"/>
  </w:style>
  <w:style w:type="paragraph" w:customStyle="1" w:styleId="Char1">
    <w:name w:val="Char1"/>
    <w:semiHidden/>
    <w:rsid w:val="00BB482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BB482A"/>
    <w:pPr>
      <w:spacing w:after="0"/>
    </w:pPr>
    <w:rPr>
      <w:rFonts w:ascii="IMHNGF+BookmanOldStyle" w:eastAsia="MS Mincho" w:hAnsi="IMHNGF+BookmanOldStyle"/>
      <w:sz w:val="24"/>
      <w:szCs w:val="24"/>
      <w:lang w:val="en-US"/>
    </w:rPr>
  </w:style>
  <w:style w:type="paragraph" w:customStyle="1" w:styleId="tac0">
    <w:name w:val="tac0"/>
    <w:basedOn w:val="Normal"/>
    <w:rsid w:val="00BB482A"/>
    <w:pPr>
      <w:keepNext/>
      <w:spacing w:after="0"/>
      <w:jc w:val="center"/>
    </w:pPr>
    <w:rPr>
      <w:rFonts w:ascii="Arial" w:eastAsia="SimSun" w:hAnsi="Arial" w:cs="Arial"/>
      <w:sz w:val="18"/>
      <w:szCs w:val="18"/>
      <w:lang w:val="en-US" w:eastAsia="zh-CN"/>
    </w:rPr>
  </w:style>
  <w:style w:type="paragraph" w:customStyle="1" w:styleId="tal00">
    <w:name w:val="tal0"/>
    <w:basedOn w:val="Normal"/>
    <w:rsid w:val="00BB482A"/>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BB482A"/>
    <w:pPr>
      <w:spacing w:after="0"/>
      <w:ind w:leftChars="400" w:left="400"/>
    </w:pPr>
    <w:rPr>
      <w:sz w:val="24"/>
      <w:szCs w:val="24"/>
      <w:lang w:val="en-US"/>
    </w:rPr>
  </w:style>
  <w:style w:type="paragraph" w:customStyle="1" w:styleId="no0">
    <w:name w:val="no"/>
    <w:basedOn w:val="Normal"/>
    <w:rsid w:val="00BB482A"/>
    <w:pPr>
      <w:ind w:left="1135" w:hanging="851"/>
    </w:pPr>
    <w:rPr>
      <w:lang w:val="en-US"/>
    </w:rPr>
  </w:style>
  <w:style w:type="paragraph" w:customStyle="1" w:styleId="talcharchar0">
    <w:name w:val="talcharchar"/>
    <w:basedOn w:val="Normal"/>
    <w:rsid w:val="00BB482A"/>
    <w:pPr>
      <w:spacing w:before="100" w:beforeAutospacing="1" w:after="100" w:afterAutospacing="1"/>
    </w:pPr>
    <w:rPr>
      <w:rFonts w:eastAsia="Calibri"/>
      <w:sz w:val="24"/>
      <w:szCs w:val="24"/>
    </w:rPr>
  </w:style>
  <w:style w:type="character" w:customStyle="1" w:styleId="CharChar22">
    <w:name w:val="Char Char22"/>
    <w:rsid w:val="00BB482A"/>
    <w:rPr>
      <w:rFonts w:ascii="Arial" w:hAnsi="Arial"/>
      <w:b/>
      <w:i/>
      <w:noProof/>
      <w:sz w:val="18"/>
      <w:lang w:val="en-GB"/>
    </w:rPr>
  </w:style>
  <w:style w:type="paragraph" w:customStyle="1" w:styleId="30mm">
    <w:name w:val="段落フォント + 左 :  30 mm"/>
    <w:aliases w:val="ぶら下げインデント :  2.81 字"/>
    <w:basedOn w:val="B2"/>
    <w:rsid w:val="00BB482A"/>
    <w:pPr>
      <w:ind w:left="1984" w:hanging="281"/>
    </w:pPr>
    <w:rPr>
      <w:lang w:eastAsia="ja-JP"/>
    </w:rPr>
  </w:style>
  <w:style w:type="paragraph" w:customStyle="1" w:styleId="a3">
    <w:name w:val="標準番号"/>
    <w:basedOn w:val="Normal"/>
    <w:rsid w:val="00BB482A"/>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4">
    <w:name w:val="(文字) (文字)"/>
    <w:rsid w:val="00BB482A"/>
    <w:rPr>
      <w:rFonts w:ascii="Arial" w:eastAsia="MS Mincho" w:hAnsi="Arial" w:cs="Arial"/>
      <w:sz w:val="28"/>
      <w:szCs w:val="28"/>
      <w:lang w:val="en-GB" w:eastAsia="ja-JP"/>
    </w:rPr>
  </w:style>
  <w:style w:type="paragraph" w:customStyle="1" w:styleId="Arial0">
    <w:name w:val="標準 + Arial"/>
    <w:aliases w:val="左 :  1.8 mm,段落後 :  0 pt"/>
    <w:basedOn w:val="Normal"/>
    <w:rsid w:val="00BB482A"/>
    <w:rPr>
      <w:rFonts w:ascii="Arial" w:eastAsia="MS Mincho" w:hAnsi="Arial"/>
      <w:noProof/>
      <w:lang w:eastAsia="ja-JP"/>
    </w:rPr>
  </w:style>
  <w:style w:type="paragraph" w:customStyle="1" w:styleId="H60">
    <w:name w:val="H6 + 左侧:  0 厘米"/>
    <w:aliases w:val="首行缩进:  0 厘H6米"/>
    <w:basedOn w:val="H6"/>
    <w:rsid w:val="00BB482A"/>
    <w:pPr>
      <w:ind w:left="0" w:firstLine="0"/>
    </w:pPr>
    <w:rPr>
      <w:rFonts w:eastAsia="SimSun"/>
      <w:lang w:eastAsia="zh-CN"/>
    </w:rPr>
  </w:style>
  <w:style w:type="paragraph" w:customStyle="1" w:styleId="15">
    <w:name w:val="列出段落1"/>
    <w:basedOn w:val="Normal"/>
    <w:qFormat/>
    <w:rsid w:val="00BB482A"/>
    <w:pPr>
      <w:ind w:firstLineChars="200" w:firstLine="420"/>
    </w:pPr>
    <w:rPr>
      <w:rFonts w:eastAsia="SimSun"/>
    </w:rPr>
  </w:style>
  <w:style w:type="character" w:customStyle="1" w:styleId="CharChar18">
    <w:name w:val="Char Char18"/>
    <w:rsid w:val="00BB482A"/>
    <w:rPr>
      <w:rFonts w:ascii="Arial" w:hAnsi="Arial"/>
      <w:lang w:eastAsia="en-US"/>
    </w:rPr>
  </w:style>
  <w:style w:type="paragraph" w:customStyle="1" w:styleId="TabList">
    <w:name w:val="TabList"/>
    <w:basedOn w:val="Normal"/>
    <w:rsid w:val="00BB482A"/>
    <w:pPr>
      <w:tabs>
        <w:tab w:val="left" w:pos="1134"/>
      </w:tabs>
      <w:spacing w:after="0"/>
    </w:pPr>
    <w:rPr>
      <w:rFonts w:eastAsia="MS Mincho"/>
    </w:rPr>
  </w:style>
  <w:style w:type="paragraph" w:customStyle="1" w:styleId="Cell">
    <w:name w:val="Cell"/>
    <w:basedOn w:val="Normal"/>
    <w:rsid w:val="00BB482A"/>
    <w:pPr>
      <w:spacing w:after="0" w:line="240" w:lineRule="exact"/>
      <w:jc w:val="center"/>
    </w:pPr>
    <w:rPr>
      <w:sz w:val="16"/>
      <w:lang w:val="en-US" w:eastAsia="ja-JP"/>
    </w:rPr>
  </w:style>
  <w:style w:type="paragraph" w:customStyle="1" w:styleId="h61">
    <w:name w:val="h6"/>
    <w:basedOn w:val="Normal"/>
    <w:rsid w:val="00BB482A"/>
    <w:pPr>
      <w:spacing w:before="100" w:beforeAutospacing="1" w:after="100" w:afterAutospacing="1"/>
    </w:pPr>
    <w:rPr>
      <w:sz w:val="24"/>
      <w:szCs w:val="24"/>
      <w:lang w:val="en-US" w:eastAsia="ja-JP"/>
    </w:rPr>
  </w:style>
  <w:style w:type="paragraph" w:customStyle="1" w:styleId="tah0">
    <w:name w:val="tah"/>
    <w:basedOn w:val="Normal"/>
    <w:rsid w:val="00BB482A"/>
    <w:pPr>
      <w:keepNext/>
      <w:spacing w:after="0"/>
      <w:jc w:val="center"/>
    </w:pPr>
    <w:rPr>
      <w:rFonts w:ascii="Arial" w:eastAsia="Batang" w:hAnsi="Arial" w:cs="Arial"/>
      <w:b/>
      <w:bCs/>
      <w:sz w:val="18"/>
      <w:szCs w:val="18"/>
      <w:lang w:val="en-US"/>
    </w:rPr>
  </w:style>
  <w:style w:type="paragraph" w:customStyle="1" w:styleId="CharCharCharChar">
    <w:name w:val="Char Char Char Char"/>
    <w:rsid w:val="00BB482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BB482A"/>
    <w:rPr>
      <w:rFonts w:ascii="Arial" w:eastAsia="MS Mincho" w:hAnsi="Arial"/>
      <w:lang w:val="en-GB" w:eastAsia="en-US" w:bidi="ar-SA"/>
    </w:rPr>
  </w:style>
  <w:style w:type="character" w:customStyle="1" w:styleId="CarCar8">
    <w:name w:val="Car Car8"/>
    <w:rsid w:val="00BB482A"/>
    <w:rPr>
      <w:rFonts w:ascii="Arial" w:eastAsia="MS Mincho" w:hAnsi="Arial"/>
      <w:sz w:val="36"/>
      <w:lang w:val="en-GB" w:eastAsia="en-US" w:bidi="ar-SA"/>
    </w:rPr>
  </w:style>
  <w:style w:type="character" w:customStyle="1" w:styleId="CarCar3">
    <w:name w:val="Car Car3"/>
    <w:rsid w:val="00BB482A"/>
    <w:rPr>
      <w:rFonts w:ascii="Arial" w:eastAsia="MS Mincho" w:hAnsi="Arial"/>
      <w:sz w:val="36"/>
      <w:lang w:val="en-GB" w:eastAsia="en-US" w:bidi="ar-SA"/>
    </w:rPr>
  </w:style>
  <w:style w:type="character" w:customStyle="1" w:styleId="CarCar7">
    <w:name w:val="Car Car7"/>
    <w:rsid w:val="00BB482A"/>
    <w:rPr>
      <w:rFonts w:eastAsia="MS Mincho"/>
      <w:lang w:val="en-GB" w:eastAsia="en-US" w:bidi="ar-SA"/>
    </w:rPr>
  </w:style>
  <w:style w:type="character" w:customStyle="1" w:styleId="CarCar6">
    <w:name w:val="Car Car6"/>
    <w:rsid w:val="00BB482A"/>
    <w:rPr>
      <w:rFonts w:ascii="Courier New" w:hAnsi="Courier New"/>
      <w:lang w:val="nb-NO" w:eastAsia="ja-JP" w:bidi="ar-SA"/>
    </w:rPr>
  </w:style>
  <w:style w:type="character" w:customStyle="1" w:styleId="CarCar2">
    <w:name w:val="Car Car2"/>
    <w:rsid w:val="00BB482A"/>
    <w:rPr>
      <w:rFonts w:eastAsia="MS Mincho"/>
      <w:lang w:val="en-GB" w:eastAsia="ja-JP" w:bidi="ar-SA"/>
    </w:rPr>
  </w:style>
  <w:style w:type="character" w:customStyle="1" w:styleId="CarCar9">
    <w:name w:val="Car Car9"/>
    <w:rsid w:val="00BB482A"/>
    <w:rPr>
      <w:rFonts w:ascii="Arial" w:hAnsi="Arial"/>
      <w:lang w:val="en-GB" w:eastAsia="ja-JP" w:bidi="ar-SA"/>
    </w:rPr>
  </w:style>
  <w:style w:type="character" w:customStyle="1" w:styleId="CarCar10">
    <w:name w:val="Car Car10"/>
    <w:rsid w:val="00BB482A"/>
    <w:rPr>
      <w:rFonts w:ascii="Arial" w:hAnsi="Arial"/>
      <w:lang w:val="en-GB" w:eastAsia="ja-JP" w:bidi="ar-SA"/>
    </w:rPr>
  </w:style>
  <w:style w:type="paragraph" w:customStyle="1" w:styleId="LD1">
    <w:name w:val="LD 1"/>
    <w:basedOn w:val="Normal"/>
    <w:rsid w:val="00BB482A"/>
    <w:pPr>
      <w:keepNext/>
      <w:keepLines/>
      <w:spacing w:before="60" w:after="60"/>
      <w:jc w:val="center"/>
    </w:pPr>
    <w:rPr>
      <w:rFonts w:ascii="Courier New" w:hAnsi="Courier New"/>
      <w:lang w:eastAsia="ja-JP"/>
    </w:rPr>
  </w:style>
  <w:style w:type="character" w:customStyle="1" w:styleId="Absatz-Standardschriftart">
    <w:name w:val="Absatz-Standardschriftart"/>
    <w:rsid w:val="00BB482A"/>
  </w:style>
  <w:style w:type="character" w:customStyle="1" w:styleId="a5">
    <w:name w:val="段落フォント"/>
    <w:rsid w:val="00BB482A"/>
  </w:style>
  <w:style w:type="character" w:customStyle="1" w:styleId="a6">
    <w:name w:val="脚注番号"/>
    <w:rsid w:val="00BB482A"/>
    <w:rPr>
      <w:b/>
      <w:position w:val="3"/>
      <w:sz w:val="16"/>
    </w:rPr>
  </w:style>
  <w:style w:type="character" w:customStyle="1" w:styleId="a7">
    <w:name w:val="コメント参照"/>
    <w:rsid w:val="00BB482A"/>
    <w:rPr>
      <w:sz w:val="16"/>
    </w:rPr>
  </w:style>
  <w:style w:type="character" w:customStyle="1" w:styleId="8">
    <w:name w:val="(文字) (文字)8"/>
    <w:rsid w:val="00BB482A"/>
    <w:rPr>
      <w:rFonts w:ascii="Arial" w:eastAsia="MS Mincho" w:hAnsi="Arial"/>
      <w:lang w:val="en-GB" w:eastAsia="ar-SA" w:bidi="ar-SA"/>
    </w:rPr>
  </w:style>
  <w:style w:type="character" w:customStyle="1" w:styleId="7">
    <w:name w:val="(文字) (文字)7"/>
    <w:rsid w:val="00BB482A"/>
    <w:rPr>
      <w:rFonts w:ascii="Arial" w:eastAsia="MS Mincho" w:hAnsi="Arial"/>
      <w:sz w:val="36"/>
      <w:lang w:val="en-GB" w:eastAsia="ar-SA" w:bidi="ar-SA"/>
    </w:rPr>
  </w:style>
  <w:style w:type="character" w:customStyle="1" w:styleId="60">
    <w:name w:val="(文字) (文字)6"/>
    <w:rsid w:val="00BB482A"/>
    <w:rPr>
      <w:rFonts w:eastAsia="MS Mincho"/>
      <w:lang w:val="en-GB" w:eastAsia="ar-SA" w:bidi="ar-SA"/>
    </w:rPr>
  </w:style>
  <w:style w:type="character" w:customStyle="1" w:styleId="50">
    <w:name w:val="(文字) (文字)5"/>
    <w:rsid w:val="00BB482A"/>
    <w:rPr>
      <w:rFonts w:ascii="Courier New" w:eastAsia="MS Mincho" w:hAnsi="Courier New"/>
      <w:lang w:val="nb-NO" w:eastAsia="ar-SA" w:bidi="ar-SA"/>
    </w:rPr>
  </w:style>
  <w:style w:type="character" w:customStyle="1" w:styleId="30">
    <w:name w:val="(文字) (文字)3"/>
    <w:rsid w:val="00BB482A"/>
    <w:rPr>
      <w:rFonts w:eastAsia="MS Mincho"/>
      <w:lang w:val="en-GB" w:eastAsia="ar-SA" w:bidi="ar-SA"/>
    </w:rPr>
  </w:style>
  <w:style w:type="character" w:customStyle="1" w:styleId="16">
    <w:name w:val="(文字) (文字)1"/>
    <w:rsid w:val="00BB482A"/>
    <w:rPr>
      <w:rFonts w:eastAsia="MS Mincho"/>
      <w:lang w:val="en-GB" w:eastAsia="ar-SA" w:bidi="ar-SA"/>
    </w:rPr>
  </w:style>
  <w:style w:type="character" w:customStyle="1" w:styleId="a8">
    <w:name w:val="番号付け記号"/>
    <w:rsid w:val="00BB482A"/>
  </w:style>
  <w:style w:type="paragraph" w:customStyle="1" w:styleId="a9">
    <w:name w:val="見出し"/>
    <w:basedOn w:val="Normal"/>
    <w:next w:val="BodyText"/>
    <w:rsid w:val="00BB482A"/>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BB482A"/>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BB482A"/>
    <w:pPr>
      <w:suppressLineNumbers/>
      <w:suppressAutoHyphens/>
    </w:pPr>
    <w:rPr>
      <w:rFonts w:eastAsia="MS Mincho" w:cs="Mangal"/>
      <w:lang w:eastAsia="ar-SA"/>
    </w:rPr>
  </w:style>
  <w:style w:type="paragraph" w:customStyle="1" w:styleId="ac">
    <w:name w:val="段落番号"/>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BB482A"/>
    <w:pPr>
      <w:ind w:left="851" w:hanging="284"/>
    </w:pPr>
  </w:style>
  <w:style w:type="paragraph" w:customStyle="1" w:styleId="ad">
    <w:name w:val="箇条書き"/>
    <w:basedOn w:val="List"/>
    <w:rsid w:val="00BB482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BB482A"/>
    <w:pPr>
      <w:tabs>
        <w:tab w:val="clear" w:pos="644"/>
        <w:tab w:val="num" w:pos="1494"/>
      </w:tabs>
      <w:ind w:left="851" w:hanging="284"/>
    </w:pPr>
  </w:style>
  <w:style w:type="paragraph" w:customStyle="1" w:styleId="31">
    <w:name w:val="箇条書き 3"/>
    <w:basedOn w:val="23"/>
    <w:rsid w:val="00BB482A"/>
    <w:pPr>
      <w:ind w:left="1135"/>
    </w:pPr>
  </w:style>
  <w:style w:type="paragraph" w:customStyle="1" w:styleId="24">
    <w:name w:val="一覧 2"/>
    <w:basedOn w:val="List"/>
    <w:rsid w:val="00BB482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BB482A"/>
    <w:pPr>
      <w:ind w:left="1135"/>
    </w:pPr>
  </w:style>
  <w:style w:type="paragraph" w:customStyle="1" w:styleId="41">
    <w:name w:val="一覧 4"/>
    <w:basedOn w:val="32"/>
    <w:rsid w:val="00BB482A"/>
    <w:pPr>
      <w:ind w:left="1418"/>
    </w:pPr>
  </w:style>
  <w:style w:type="paragraph" w:customStyle="1" w:styleId="51">
    <w:name w:val="一覧 5"/>
    <w:basedOn w:val="41"/>
    <w:rsid w:val="00BB482A"/>
    <w:pPr>
      <w:ind w:left="1702"/>
    </w:pPr>
  </w:style>
  <w:style w:type="paragraph" w:customStyle="1" w:styleId="42">
    <w:name w:val="箇条書き 4"/>
    <w:basedOn w:val="31"/>
    <w:rsid w:val="00BB482A"/>
    <w:pPr>
      <w:ind w:left="1418"/>
    </w:pPr>
  </w:style>
  <w:style w:type="paragraph" w:customStyle="1" w:styleId="52">
    <w:name w:val="箇条書き 5"/>
    <w:basedOn w:val="42"/>
    <w:rsid w:val="00BB482A"/>
    <w:pPr>
      <w:ind w:left="1702"/>
    </w:pPr>
  </w:style>
  <w:style w:type="paragraph" w:customStyle="1" w:styleId="ae">
    <w:name w:val="コメント文字列"/>
    <w:basedOn w:val="Normal"/>
    <w:rsid w:val="00BB482A"/>
    <w:pPr>
      <w:suppressAutoHyphens/>
    </w:pPr>
    <w:rPr>
      <w:rFonts w:eastAsia="MS Mincho" w:cs="CG Times (WN)"/>
      <w:lang w:eastAsia="ar-SA"/>
    </w:rPr>
  </w:style>
  <w:style w:type="paragraph" w:customStyle="1" w:styleId="af">
    <w:name w:val="吹き出し"/>
    <w:basedOn w:val="Normal"/>
    <w:rsid w:val="00BB482A"/>
    <w:pPr>
      <w:suppressAutoHyphens/>
    </w:pPr>
    <w:rPr>
      <w:rFonts w:ascii="Tahoma" w:eastAsia="MS Mincho" w:hAnsi="Tahoma" w:cs="Tahoma"/>
      <w:sz w:val="16"/>
      <w:szCs w:val="16"/>
      <w:lang w:eastAsia="ar-SA"/>
    </w:rPr>
  </w:style>
  <w:style w:type="paragraph" w:customStyle="1" w:styleId="af0">
    <w:name w:val="コメント内容"/>
    <w:basedOn w:val="ae"/>
    <w:next w:val="ae"/>
    <w:rsid w:val="00BB482A"/>
    <w:rPr>
      <w:b/>
      <w:bCs/>
    </w:rPr>
  </w:style>
  <w:style w:type="paragraph" w:customStyle="1" w:styleId="af1">
    <w:name w:val="見出しマップ"/>
    <w:basedOn w:val="Normal"/>
    <w:rsid w:val="00BB482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482A"/>
    <w:pPr>
      <w:suppressAutoHyphens/>
      <w:spacing w:before="120" w:after="120"/>
    </w:pPr>
    <w:rPr>
      <w:rFonts w:eastAsia="MS Mincho" w:cs="CG Times (WN)"/>
      <w:b/>
      <w:lang w:eastAsia="ar-SA"/>
    </w:rPr>
  </w:style>
  <w:style w:type="paragraph" w:customStyle="1" w:styleId="af2">
    <w:name w:val="書式なし"/>
    <w:basedOn w:val="Normal"/>
    <w:rsid w:val="00BB482A"/>
    <w:pPr>
      <w:suppressAutoHyphens/>
    </w:pPr>
    <w:rPr>
      <w:rFonts w:ascii="Courier New" w:eastAsia="MS Mincho" w:hAnsi="Courier New" w:cs="CG Times (WN)"/>
      <w:lang w:val="nb-NO" w:eastAsia="ar-SA"/>
    </w:rPr>
  </w:style>
  <w:style w:type="paragraph" w:customStyle="1" w:styleId="25">
    <w:name w:val="本文 2"/>
    <w:basedOn w:val="Normal"/>
    <w:rsid w:val="00BB482A"/>
    <w:pPr>
      <w:suppressAutoHyphens/>
      <w:spacing w:after="120"/>
    </w:pPr>
    <w:rPr>
      <w:rFonts w:eastAsia="MS Mincho" w:cs="CG Times (WN)"/>
      <w:lang w:eastAsia="ar-SA"/>
    </w:rPr>
  </w:style>
  <w:style w:type="paragraph" w:customStyle="1" w:styleId="33">
    <w:name w:val="本文 3"/>
    <w:basedOn w:val="Normal"/>
    <w:rsid w:val="00BB482A"/>
    <w:pPr>
      <w:suppressAutoHyphens/>
      <w:spacing w:after="120"/>
    </w:pPr>
    <w:rPr>
      <w:rFonts w:eastAsia="MS Mincho" w:cs="CG Times (WN)"/>
      <w:lang w:eastAsia="ar-SA"/>
    </w:rPr>
  </w:style>
  <w:style w:type="paragraph" w:customStyle="1" w:styleId="Web">
    <w:name w:val="標準 (Web)"/>
    <w:basedOn w:val="Normal"/>
    <w:rsid w:val="00BB482A"/>
    <w:pPr>
      <w:suppressAutoHyphens/>
      <w:spacing w:before="100" w:after="100"/>
    </w:pPr>
    <w:rPr>
      <w:rFonts w:eastAsia="Arial Unicode MS" w:cs="CG Times (WN)"/>
      <w:sz w:val="24"/>
      <w:szCs w:val="24"/>
    </w:rPr>
  </w:style>
  <w:style w:type="paragraph" w:customStyle="1" w:styleId="26">
    <w:name w:val="本文インデント 2"/>
    <w:basedOn w:val="Normal"/>
    <w:rsid w:val="00BB482A"/>
    <w:pPr>
      <w:suppressAutoHyphens/>
      <w:ind w:left="567"/>
    </w:pPr>
    <w:rPr>
      <w:rFonts w:ascii="Arial" w:eastAsia="MS Mincho" w:hAnsi="Arial" w:cs="Arial"/>
      <w:lang w:eastAsia="ar-SA"/>
    </w:rPr>
  </w:style>
  <w:style w:type="paragraph" w:customStyle="1" w:styleId="af3">
    <w:name w:val="標準インデント"/>
    <w:basedOn w:val="Normal"/>
    <w:rsid w:val="00BB482A"/>
    <w:pPr>
      <w:suppressAutoHyphens/>
      <w:ind w:left="708"/>
    </w:pPr>
    <w:rPr>
      <w:rFonts w:eastAsia="MS Mincho" w:cs="CG Times (WN)"/>
      <w:lang w:eastAsia="ar-SA"/>
    </w:rPr>
  </w:style>
  <w:style w:type="paragraph" w:customStyle="1" w:styleId="af4">
    <w:name w:val="記"/>
    <w:basedOn w:val="Normal"/>
    <w:next w:val="Normal"/>
    <w:rsid w:val="00BB482A"/>
    <w:pPr>
      <w:suppressAutoHyphens/>
    </w:pPr>
    <w:rPr>
      <w:rFonts w:eastAsia="MS Mincho" w:cs="CG Times (WN)"/>
      <w:lang w:eastAsia="ar-SA"/>
    </w:rPr>
  </w:style>
  <w:style w:type="paragraph" w:customStyle="1" w:styleId="HTML">
    <w:name w:val="HTML 書式付き"/>
    <w:basedOn w:val="Normal"/>
    <w:rsid w:val="00BB482A"/>
    <w:pPr>
      <w:suppressAutoHyphens/>
    </w:pPr>
    <w:rPr>
      <w:rFonts w:ascii="Courier New" w:eastAsia="MS Mincho" w:hAnsi="Courier New" w:cs="Courier New"/>
      <w:lang w:eastAsia="ar-SA"/>
    </w:rPr>
  </w:style>
  <w:style w:type="paragraph" w:customStyle="1" w:styleId="af5">
    <w:name w:val="表の内容"/>
    <w:basedOn w:val="Normal"/>
    <w:rsid w:val="00BB482A"/>
    <w:pPr>
      <w:suppressLineNumbers/>
      <w:suppressAutoHyphens/>
    </w:pPr>
    <w:rPr>
      <w:rFonts w:eastAsia="MS Mincho" w:cs="CG Times (WN)"/>
      <w:lang w:eastAsia="ar-SA"/>
    </w:rPr>
  </w:style>
  <w:style w:type="paragraph" w:customStyle="1" w:styleId="af6">
    <w:name w:val="表の見出し"/>
    <w:basedOn w:val="af5"/>
    <w:rsid w:val="00BB482A"/>
    <w:pPr>
      <w:jc w:val="center"/>
    </w:pPr>
    <w:rPr>
      <w:b/>
      <w:bCs/>
    </w:rPr>
  </w:style>
  <w:style w:type="paragraph" w:customStyle="1" w:styleId="ListBullet1">
    <w:name w:val="List Bullet1"/>
    <w:basedOn w:val="Normal"/>
    <w:rsid w:val="00BB482A"/>
    <w:pPr>
      <w:tabs>
        <w:tab w:val="num" w:pos="644"/>
      </w:tabs>
      <w:suppressAutoHyphens/>
      <w:ind w:left="568" w:hanging="284"/>
    </w:pPr>
    <w:rPr>
      <w:rFonts w:eastAsia="MS Mincho"/>
      <w:lang w:eastAsia="ar-SA"/>
    </w:rPr>
  </w:style>
  <w:style w:type="paragraph" w:customStyle="1" w:styleId="ListBullet21">
    <w:name w:val="List Bullet 21"/>
    <w:basedOn w:val="ListBullet1"/>
    <w:rsid w:val="00BB482A"/>
    <w:pPr>
      <w:tabs>
        <w:tab w:val="clear" w:pos="644"/>
        <w:tab w:val="num" w:pos="1494"/>
      </w:tabs>
      <w:ind w:left="851"/>
    </w:pPr>
  </w:style>
  <w:style w:type="paragraph" w:customStyle="1" w:styleId="ListBullet31">
    <w:name w:val="List Bullet 31"/>
    <w:basedOn w:val="ListBullet21"/>
    <w:rsid w:val="00BB482A"/>
    <w:pPr>
      <w:ind w:left="1135"/>
    </w:pPr>
  </w:style>
  <w:style w:type="paragraph" w:customStyle="1" w:styleId="ListBullet41">
    <w:name w:val="List Bullet 41"/>
    <w:basedOn w:val="ListBullet31"/>
    <w:rsid w:val="00BB482A"/>
    <w:pPr>
      <w:ind w:left="1418"/>
    </w:pPr>
  </w:style>
  <w:style w:type="paragraph" w:customStyle="1" w:styleId="ListBullet51">
    <w:name w:val="List Bullet 51"/>
    <w:basedOn w:val="ListBullet41"/>
    <w:rsid w:val="00BB482A"/>
    <w:pPr>
      <w:ind w:left="1702"/>
    </w:pPr>
  </w:style>
  <w:style w:type="paragraph" w:customStyle="1" w:styleId="DocumentMap1">
    <w:name w:val="Document Map1"/>
    <w:basedOn w:val="Normal"/>
    <w:rsid w:val="00BB482A"/>
    <w:pPr>
      <w:shd w:val="clear" w:color="auto" w:fill="000080"/>
      <w:suppressAutoHyphens/>
    </w:pPr>
    <w:rPr>
      <w:rFonts w:ascii="Tahoma" w:eastAsia="MS Mincho" w:hAnsi="Tahoma"/>
      <w:lang w:eastAsia="ar-SA"/>
    </w:rPr>
  </w:style>
  <w:style w:type="paragraph" w:customStyle="1" w:styleId="PlainText1">
    <w:name w:val="Plain Text1"/>
    <w:basedOn w:val="Normal"/>
    <w:rsid w:val="00BB482A"/>
    <w:pPr>
      <w:suppressAutoHyphens/>
    </w:pPr>
    <w:rPr>
      <w:rFonts w:ascii="Courier New" w:eastAsia="MS Mincho" w:hAnsi="Courier New"/>
      <w:lang w:val="nb-NO" w:eastAsia="ar-SA"/>
    </w:rPr>
  </w:style>
  <w:style w:type="paragraph" w:customStyle="1" w:styleId="CommentText1">
    <w:name w:val="Comment Text1"/>
    <w:basedOn w:val="Normal"/>
    <w:rsid w:val="00BB482A"/>
    <w:pPr>
      <w:suppressAutoHyphens/>
    </w:pPr>
    <w:rPr>
      <w:rFonts w:eastAsia="MS Mincho"/>
      <w:lang w:eastAsia="ar-SA"/>
    </w:rPr>
  </w:style>
  <w:style w:type="paragraph" w:customStyle="1" w:styleId="List31">
    <w:name w:val="List 31"/>
    <w:basedOn w:val="Normal"/>
    <w:rsid w:val="00BB482A"/>
    <w:pPr>
      <w:suppressAutoHyphens/>
      <w:ind w:left="849" w:hanging="283"/>
    </w:pPr>
    <w:rPr>
      <w:rFonts w:eastAsia="MS Mincho"/>
      <w:lang w:eastAsia="ar-SA"/>
    </w:rPr>
  </w:style>
  <w:style w:type="paragraph" w:customStyle="1" w:styleId="List41">
    <w:name w:val="List 41"/>
    <w:basedOn w:val="List31"/>
    <w:rsid w:val="00BB482A"/>
    <w:pPr>
      <w:ind w:left="1418" w:hanging="284"/>
    </w:pPr>
  </w:style>
  <w:style w:type="paragraph" w:customStyle="1" w:styleId="ListNumber1">
    <w:name w:val="List Number1"/>
    <w:basedOn w:val="List"/>
    <w:rsid w:val="00BB482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BB482A"/>
    <w:pPr>
      <w:ind w:left="851" w:hanging="284"/>
    </w:pPr>
  </w:style>
  <w:style w:type="paragraph" w:customStyle="1" w:styleId="List21">
    <w:name w:val="List 21"/>
    <w:basedOn w:val="List"/>
    <w:rsid w:val="00BB482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BB482A"/>
    <w:pPr>
      <w:ind w:left="1702"/>
    </w:pPr>
  </w:style>
  <w:style w:type="paragraph" w:customStyle="1" w:styleId="BodyText21">
    <w:name w:val="Body Text 21"/>
    <w:basedOn w:val="Normal"/>
    <w:rsid w:val="00BB482A"/>
    <w:pPr>
      <w:suppressAutoHyphens/>
      <w:spacing w:after="120"/>
    </w:pPr>
    <w:rPr>
      <w:rFonts w:eastAsia="MS Mincho"/>
      <w:lang w:eastAsia="ar-SA"/>
    </w:rPr>
  </w:style>
  <w:style w:type="paragraph" w:customStyle="1" w:styleId="BodyText31">
    <w:name w:val="Body Text 31"/>
    <w:basedOn w:val="Normal"/>
    <w:rsid w:val="00BB482A"/>
    <w:pPr>
      <w:suppressAutoHyphens/>
      <w:spacing w:after="120"/>
    </w:pPr>
    <w:rPr>
      <w:rFonts w:eastAsia="MS Mincho"/>
      <w:lang w:eastAsia="ar-SA"/>
    </w:rPr>
  </w:style>
  <w:style w:type="paragraph" w:customStyle="1" w:styleId="BodyTextIndent21">
    <w:name w:val="Body Text Indent 21"/>
    <w:basedOn w:val="Normal"/>
    <w:rsid w:val="00BB482A"/>
    <w:pPr>
      <w:suppressAutoHyphens/>
      <w:ind w:left="567"/>
    </w:pPr>
    <w:rPr>
      <w:rFonts w:ascii="Arial" w:eastAsia="MS Mincho" w:hAnsi="Arial" w:cs="Arial"/>
      <w:lang w:eastAsia="ar-SA"/>
    </w:rPr>
  </w:style>
  <w:style w:type="paragraph" w:customStyle="1" w:styleId="NormalIndent1">
    <w:name w:val="Normal Indent1"/>
    <w:basedOn w:val="Normal"/>
    <w:rsid w:val="00BB482A"/>
    <w:pPr>
      <w:suppressAutoHyphens/>
      <w:ind w:left="708"/>
    </w:pPr>
    <w:rPr>
      <w:rFonts w:eastAsia="MS Mincho"/>
      <w:lang w:eastAsia="ar-SA"/>
    </w:rPr>
  </w:style>
  <w:style w:type="paragraph" w:customStyle="1" w:styleId="NoteHeading1">
    <w:name w:val="Note Heading1"/>
    <w:basedOn w:val="Normal"/>
    <w:next w:val="Normal"/>
    <w:rsid w:val="00BB482A"/>
    <w:pPr>
      <w:suppressAutoHyphens/>
    </w:pPr>
    <w:rPr>
      <w:rFonts w:eastAsia="MS Mincho"/>
      <w:lang w:eastAsia="ar-SA"/>
    </w:rPr>
  </w:style>
  <w:style w:type="paragraph" w:customStyle="1" w:styleId="af7">
    <w:name w:val="枠の内容"/>
    <w:basedOn w:val="BodyText"/>
    <w:rsid w:val="00BB482A"/>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BB482A"/>
    <w:pPr>
      <w:spacing w:before="120" w:after="120"/>
    </w:pPr>
    <w:rPr>
      <w:rFonts w:eastAsia="MS Mincho"/>
      <w:b/>
      <w:lang w:eastAsia="ja-JP"/>
    </w:rPr>
  </w:style>
  <w:style w:type="paragraph" w:customStyle="1" w:styleId="17">
    <w:name w:val="题注1"/>
    <w:basedOn w:val="Normal"/>
    <w:next w:val="Normal"/>
    <w:rsid w:val="00BB482A"/>
    <w:pPr>
      <w:spacing w:before="120" w:after="120"/>
    </w:pPr>
    <w:rPr>
      <w:rFonts w:eastAsia="MS Mincho"/>
      <w:b/>
      <w:lang w:eastAsia="ja-JP"/>
    </w:rPr>
  </w:style>
  <w:style w:type="paragraph" w:customStyle="1" w:styleId="18">
    <w:name w:val="图表目录1"/>
    <w:basedOn w:val="Normal"/>
    <w:next w:val="Normal"/>
    <w:rsid w:val="00BB482A"/>
    <w:pPr>
      <w:ind w:left="400" w:hanging="400"/>
      <w:jc w:val="center"/>
    </w:pPr>
    <w:rPr>
      <w:rFonts w:eastAsia="MS Mincho"/>
      <w:b/>
      <w:lang w:eastAsia="ja-JP"/>
    </w:rPr>
  </w:style>
  <w:style w:type="paragraph" w:customStyle="1" w:styleId="TDC91">
    <w:name w:val="TDC 91"/>
    <w:basedOn w:val="TOC8"/>
    <w:rsid w:val="00BB482A"/>
    <w:pPr>
      <w:ind w:left="1418" w:hanging="1418"/>
    </w:pPr>
    <w:rPr>
      <w:rFonts w:eastAsia="MS Mincho"/>
      <w:lang w:eastAsia="ja-JP"/>
    </w:rPr>
  </w:style>
  <w:style w:type="paragraph" w:customStyle="1" w:styleId="Epgrafe1">
    <w:name w:val="Epígrafe1"/>
    <w:basedOn w:val="Normal"/>
    <w:next w:val="Normal"/>
    <w:rsid w:val="00BB482A"/>
    <w:pPr>
      <w:spacing w:before="120" w:after="120"/>
    </w:pPr>
    <w:rPr>
      <w:rFonts w:eastAsia="MS Mincho"/>
      <w:b/>
      <w:lang w:eastAsia="ja-JP"/>
    </w:rPr>
  </w:style>
  <w:style w:type="paragraph" w:customStyle="1" w:styleId="Tabladeilustraciones1">
    <w:name w:val="Tabla de ilustraciones1"/>
    <w:basedOn w:val="Normal"/>
    <w:next w:val="Normal"/>
    <w:rsid w:val="00BB482A"/>
    <w:pPr>
      <w:ind w:left="400" w:hanging="400"/>
      <w:jc w:val="center"/>
    </w:pPr>
    <w:rPr>
      <w:rFonts w:eastAsia="MS Mincho"/>
      <w:b/>
      <w:lang w:eastAsia="ja-JP"/>
    </w:rPr>
  </w:style>
  <w:style w:type="paragraph" w:customStyle="1" w:styleId="H62">
    <w:name w:val="样式 H6"/>
    <w:basedOn w:val="H6"/>
    <w:rsid w:val="00BB482A"/>
  </w:style>
  <w:style w:type="paragraph" w:customStyle="1" w:styleId="TH0">
    <w:name w:val="样式 TH"/>
    <w:basedOn w:val="TH"/>
    <w:rsid w:val="00BB482A"/>
    <w:rPr>
      <w:bCs/>
    </w:rPr>
  </w:style>
  <w:style w:type="numbering" w:customStyle="1" w:styleId="NoList5">
    <w:name w:val="No List5"/>
    <w:next w:val="NoList"/>
    <w:semiHidden/>
    <w:rsid w:val="00BB482A"/>
  </w:style>
  <w:style w:type="numbering" w:customStyle="1" w:styleId="NoList6">
    <w:name w:val="No List6"/>
    <w:next w:val="NoList"/>
    <w:semiHidden/>
    <w:rsid w:val="00BB482A"/>
  </w:style>
  <w:style w:type="numbering" w:customStyle="1" w:styleId="NoList7">
    <w:name w:val="No List7"/>
    <w:next w:val="NoList"/>
    <w:semiHidden/>
    <w:rsid w:val="00BB482A"/>
  </w:style>
  <w:style w:type="numbering" w:customStyle="1" w:styleId="NoList21">
    <w:name w:val="No List21"/>
    <w:next w:val="NoList"/>
    <w:semiHidden/>
    <w:rsid w:val="00BB482A"/>
  </w:style>
  <w:style w:type="paragraph" w:customStyle="1" w:styleId="27">
    <w:name w:val="列出段落2"/>
    <w:basedOn w:val="Normal"/>
    <w:qFormat/>
    <w:rsid w:val="00BB482A"/>
    <w:pPr>
      <w:ind w:firstLineChars="200" w:firstLine="420"/>
    </w:pPr>
    <w:rPr>
      <w:rFonts w:eastAsia="SimSun"/>
    </w:rPr>
  </w:style>
  <w:style w:type="paragraph" w:customStyle="1" w:styleId="28">
    <w:name w:val="(文字) (文字)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BB482A"/>
    <w:pPr>
      <w:ind w:left="720"/>
      <w:contextualSpacing/>
    </w:pPr>
  </w:style>
  <w:style w:type="numbering" w:customStyle="1" w:styleId="NoList8">
    <w:name w:val="No List8"/>
    <w:next w:val="NoList"/>
    <w:semiHidden/>
    <w:rsid w:val="00BB482A"/>
  </w:style>
  <w:style w:type="numbering" w:customStyle="1" w:styleId="NoList12">
    <w:name w:val="No List12"/>
    <w:next w:val="NoList"/>
    <w:semiHidden/>
    <w:rsid w:val="00BB482A"/>
  </w:style>
  <w:style w:type="numbering" w:customStyle="1" w:styleId="NoList22">
    <w:name w:val="No List22"/>
    <w:next w:val="NoList"/>
    <w:semiHidden/>
    <w:rsid w:val="00BB482A"/>
  </w:style>
  <w:style w:type="numbering" w:customStyle="1" w:styleId="NoList9">
    <w:name w:val="No List9"/>
    <w:next w:val="NoList"/>
    <w:semiHidden/>
    <w:rsid w:val="00BB482A"/>
  </w:style>
  <w:style w:type="numbering" w:customStyle="1" w:styleId="NoList13">
    <w:name w:val="No List13"/>
    <w:next w:val="NoList"/>
    <w:semiHidden/>
    <w:rsid w:val="00BB482A"/>
  </w:style>
  <w:style w:type="numbering" w:customStyle="1" w:styleId="NoList23">
    <w:name w:val="No List23"/>
    <w:next w:val="NoList"/>
    <w:semiHidden/>
    <w:rsid w:val="00BB482A"/>
  </w:style>
  <w:style w:type="numbering" w:customStyle="1" w:styleId="NoList10">
    <w:name w:val="No List10"/>
    <w:next w:val="NoList"/>
    <w:semiHidden/>
    <w:rsid w:val="00BB482A"/>
  </w:style>
  <w:style w:type="character" w:customStyle="1" w:styleId="19">
    <w:name w:val="段落フォント1"/>
    <w:rsid w:val="00BB482A"/>
  </w:style>
  <w:style w:type="character" w:customStyle="1" w:styleId="1a">
    <w:name w:val="コメント参照1"/>
    <w:rsid w:val="00BB482A"/>
    <w:rPr>
      <w:sz w:val="16"/>
    </w:rPr>
  </w:style>
  <w:style w:type="paragraph" w:customStyle="1" w:styleId="1b">
    <w:name w:val="図表番号1"/>
    <w:basedOn w:val="Normal"/>
    <w:rsid w:val="00BB482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482A"/>
    <w:pPr>
      <w:tabs>
        <w:tab w:val="num" w:pos="644"/>
      </w:tabs>
      <w:suppressAutoHyphens/>
      <w:ind w:left="644" w:hanging="360"/>
    </w:pPr>
    <w:rPr>
      <w:rFonts w:eastAsia="MS Mincho" w:cs="CG Times (WN)"/>
      <w:lang w:eastAsia="ar-SA"/>
    </w:rPr>
  </w:style>
  <w:style w:type="paragraph" w:customStyle="1" w:styleId="210">
    <w:name w:val="段落番号 21"/>
    <w:basedOn w:val="1c"/>
    <w:rsid w:val="00BB482A"/>
    <w:pPr>
      <w:ind w:left="851" w:hanging="284"/>
    </w:pPr>
  </w:style>
  <w:style w:type="paragraph" w:customStyle="1" w:styleId="1d">
    <w:name w:val="箇条書き1"/>
    <w:basedOn w:val="List"/>
    <w:rsid w:val="00BB482A"/>
    <w:pPr>
      <w:tabs>
        <w:tab w:val="num" w:pos="644"/>
      </w:tabs>
      <w:suppressAutoHyphens/>
      <w:ind w:left="644" w:hanging="360"/>
    </w:pPr>
    <w:rPr>
      <w:rFonts w:eastAsia="MS Mincho" w:cs="CG Times (WN)"/>
      <w:lang w:eastAsia="ar-SA"/>
    </w:rPr>
  </w:style>
  <w:style w:type="paragraph" w:customStyle="1" w:styleId="211">
    <w:name w:val="箇条書き 21"/>
    <w:basedOn w:val="1d"/>
    <w:rsid w:val="00BB482A"/>
    <w:pPr>
      <w:tabs>
        <w:tab w:val="clear" w:pos="644"/>
        <w:tab w:val="num" w:pos="1494"/>
      </w:tabs>
      <w:ind w:left="851" w:hanging="284"/>
    </w:pPr>
  </w:style>
  <w:style w:type="paragraph" w:customStyle="1" w:styleId="310">
    <w:name w:val="箇条書き 31"/>
    <w:basedOn w:val="211"/>
    <w:rsid w:val="00BB482A"/>
    <w:pPr>
      <w:ind w:left="1135"/>
    </w:pPr>
  </w:style>
  <w:style w:type="paragraph" w:customStyle="1" w:styleId="212">
    <w:name w:val="一覧 21"/>
    <w:basedOn w:val="List"/>
    <w:rsid w:val="00BB482A"/>
    <w:pPr>
      <w:suppressAutoHyphens/>
      <w:ind w:left="851"/>
    </w:pPr>
    <w:rPr>
      <w:rFonts w:eastAsia="MS Mincho" w:cs="CG Times (WN)"/>
      <w:lang w:eastAsia="ar-SA"/>
    </w:rPr>
  </w:style>
  <w:style w:type="paragraph" w:customStyle="1" w:styleId="311">
    <w:name w:val="一覧 31"/>
    <w:basedOn w:val="212"/>
    <w:rsid w:val="00BB482A"/>
    <w:pPr>
      <w:ind w:left="1135"/>
    </w:pPr>
  </w:style>
  <w:style w:type="paragraph" w:customStyle="1" w:styleId="410">
    <w:name w:val="一覧 41"/>
    <w:basedOn w:val="311"/>
    <w:rsid w:val="00BB482A"/>
    <w:pPr>
      <w:ind w:left="1418"/>
    </w:pPr>
  </w:style>
  <w:style w:type="paragraph" w:customStyle="1" w:styleId="510">
    <w:name w:val="一覧 51"/>
    <w:basedOn w:val="410"/>
    <w:rsid w:val="00BB482A"/>
    <w:pPr>
      <w:ind w:left="1702"/>
    </w:pPr>
  </w:style>
  <w:style w:type="paragraph" w:customStyle="1" w:styleId="411">
    <w:name w:val="箇条書き 41"/>
    <w:basedOn w:val="310"/>
    <w:rsid w:val="00BB482A"/>
    <w:pPr>
      <w:ind w:left="1418"/>
    </w:pPr>
  </w:style>
  <w:style w:type="paragraph" w:customStyle="1" w:styleId="511">
    <w:name w:val="箇条書き 51"/>
    <w:basedOn w:val="411"/>
    <w:rsid w:val="00BB482A"/>
    <w:pPr>
      <w:ind w:left="1702"/>
    </w:pPr>
  </w:style>
  <w:style w:type="paragraph" w:customStyle="1" w:styleId="1e">
    <w:name w:val="コメント文字列1"/>
    <w:basedOn w:val="Normal"/>
    <w:rsid w:val="00BB482A"/>
    <w:pPr>
      <w:suppressAutoHyphens/>
    </w:pPr>
    <w:rPr>
      <w:rFonts w:eastAsia="MS Mincho" w:cs="CG Times (WN)"/>
      <w:lang w:eastAsia="ar-SA"/>
    </w:rPr>
  </w:style>
  <w:style w:type="paragraph" w:customStyle="1" w:styleId="1f">
    <w:name w:val="吹き出し1"/>
    <w:basedOn w:val="Normal"/>
    <w:rsid w:val="00BB482A"/>
    <w:pPr>
      <w:suppressAutoHyphens/>
    </w:pPr>
    <w:rPr>
      <w:rFonts w:ascii="Tahoma" w:eastAsia="MS Mincho" w:hAnsi="Tahoma" w:cs="Tahoma"/>
      <w:sz w:val="16"/>
      <w:szCs w:val="16"/>
      <w:lang w:eastAsia="ar-SA"/>
    </w:rPr>
  </w:style>
  <w:style w:type="paragraph" w:customStyle="1" w:styleId="1f0">
    <w:name w:val="コメント内容1"/>
    <w:basedOn w:val="1e"/>
    <w:next w:val="1e"/>
    <w:rsid w:val="00BB482A"/>
    <w:rPr>
      <w:b/>
      <w:bCs/>
    </w:rPr>
  </w:style>
  <w:style w:type="paragraph" w:customStyle="1" w:styleId="1f1">
    <w:name w:val="見出しマップ1"/>
    <w:basedOn w:val="Normal"/>
    <w:rsid w:val="00BB482A"/>
    <w:pPr>
      <w:shd w:val="clear" w:color="auto" w:fill="000080"/>
      <w:suppressAutoHyphens/>
    </w:pPr>
    <w:rPr>
      <w:rFonts w:ascii="Tahoma" w:eastAsia="MS Mincho" w:hAnsi="Tahoma" w:cs="Tahoma"/>
      <w:lang w:eastAsia="ar-SA"/>
    </w:rPr>
  </w:style>
  <w:style w:type="paragraph" w:customStyle="1" w:styleId="1f2">
    <w:name w:val="書式なし1"/>
    <w:basedOn w:val="Normal"/>
    <w:rsid w:val="00BB482A"/>
    <w:pPr>
      <w:suppressAutoHyphens/>
    </w:pPr>
    <w:rPr>
      <w:rFonts w:ascii="Courier New" w:eastAsia="MS Mincho" w:hAnsi="Courier New" w:cs="CG Times (WN)"/>
      <w:lang w:val="nb-NO" w:eastAsia="ar-SA"/>
    </w:rPr>
  </w:style>
  <w:style w:type="paragraph" w:customStyle="1" w:styleId="213">
    <w:name w:val="本文 21"/>
    <w:basedOn w:val="Normal"/>
    <w:rsid w:val="00BB482A"/>
    <w:pPr>
      <w:suppressAutoHyphens/>
      <w:spacing w:after="120"/>
    </w:pPr>
    <w:rPr>
      <w:rFonts w:eastAsia="MS Mincho" w:cs="CG Times (WN)"/>
      <w:lang w:eastAsia="ar-SA"/>
    </w:rPr>
  </w:style>
  <w:style w:type="paragraph" w:customStyle="1" w:styleId="312">
    <w:name w:val="本文 31"/>
    <w:basedOn w:val="Normal"/>
    <w:rsid w:val="00BB482A"/>
    <w:pPr>
      <w:suppressAutoHyphens/>
      <w:spacing w:after="120"/>
    </w:pPr>
    <w:rPr>
      <w:rFonts w:eastAsia="MS Mincho" w:cs="CG Times (WN)"/>
      <w:lang w:eastAsia="ar-SA"/>
    </w:rPr>
  </w:style>
  <w:style w:type="paragraph" w:customStyle="1" w:styleId="Web1">
    <w:name w:val="標準 (Web)1"/>
    <w:basedOn w:val="Normal"/>
    <w:rsid w:val="00BB482A"/>
    <w:pPr>
      <w:suppressAutoHyphens/>
      <w:spacing w:before="100" w:after="100"/>
    </w:pPr>
    <w:rPr>
      <w:rFonts w:eastAsia="Arial Unicode MS" w:cs="CG Times (WN)"/>
      <w:sz w:val="24"/>
      <w:szCs w:val="24"/>
    </w:rPr>
  </w:style>
  <w:style w:type="paragraph" w:customStyle="1" w:styleId="214">
    <w:name w:val="本文インデント 21"/>
    <w:basedOn w:val="Normal"/>
    <w:rsid w:val="00BB482A"/>
    <w:pPr>
      <w:suppressAutoHyphens/>
      <w:ind w:left="567"/>
    </w:pPr>
    <w:rPr>
      <w:rFonts w:ascii="Arial" w:eastAsia="MS Mincho" w:hAnsi="Arial" w:cs="Arial"/>
      <w:lang w:eastAsia="ar-SA"/>
    </w:rPr>
  </w:style>
  <w:style w:type="paragraph" w:customStyle="1" w:styleId="1f3">
    <w:name w:val="標準インデント1"/>
    <w:basedOn w:val="Normal"/>
    <w:rsid w:val="00BB482A"/>
    <w:pPr>
      <w:suppressAutoHyphens/>
      <w:ind w:left="708"/>
    </w:pPr>
    <w:rPr>
      <w:rFonts w:eastAsia="MS Mincho" w:cs="CG Times (WN)"/>
      <w:lang w:eastAsia="ar-SA"/>
    </w:rPr>
  </w:style>
  <w:style w:type="paragraph" w:customStyle="1" w:styleId="1f4">
    <w:name w:val="記1"/>
    <w:basedOn w:val="Normal"/>
    <w:next w:val="Normal"/>
    <w:rsid w:val="00BB482A"/>
    <w:pPr>
      <w:suppressAutoHyphens/>
    </w:pPr>
    <w:rPr>
      <w:rFonts w:eastAsia="MS Mincho" w:cs="CG Times (WN)"/>
      <w:lang w:eastAsia="ar-SA"/>
    </w:rPr>
  </w:style>
  <w:style w:type="paragraph" w:customStyle="1" w:styleId="HTML1">
    <w:name w:val="HTML 書式付き1"/>
    <w:basedOn w:val="Normal"/>
    <w:rsid w:val="00BB482A"/>
    <w:pPr>
      <w:suppressAutoHyphens/>
    </w:pPr>
    <w:rPr>
      <w:rFonts w:ascii="Courier New" w:eastAsia="MS Mincho" w:hAnsi="Courier New" w:cs="Courier New"/>
      <w:lang w:eastAsia="ar-SA"/>
    </w:rPr>
  </w:style>
  <w:style w:type="numbering" w:customStyle="1" w:styleId="NoList14">
    <w:name w:val="No List14"/>
    <w:next w:val="NoList"/>
    <w:semiHidden/>
    <w:rsid w:val="00BB482A"/>
  </w:style>
  <w:style w:type="character" w:customStyle="1" w:styleId="CharChar23">
    <w:name w:val="Char Char23"/>
    <w:rsid w:val="00BB482A"/>
    <w:rPr>
      <w:rFonts w:ascii="Arial" w:hAnsi="Arial"/>
      <w:lang w:val="en-GB" w:eastAsia="en-US"/>
    </w:rPr>
  </w:style>
  <w:style w:type="numbering" w:customStyle="1" w:styleId="NoList24">
    <w:name w:val="No List24"/>
    <w:next w:val="NoList"/>
    <w:semiHidden/>
    <w:rsid w:val="00BB482A"/>
  </w:style>
  <w:style w:type="numbering" w:customStyle="1" w:styleId="NoList31">
    <w:name w:val="No List31"/>
    <w:next w:val="NoList"/>
    <w:semiHidden/>
    <w:rsid w:val="00BB482A"/>
  </w:style>
  <w:style w:type="numbering" w:customStyle="1" w:styleId="NoList41">
    <w:name w:val="No List41"/>
    <w:next w:val="NoList"/>
    <w:semiHidden/>
    <w:rsid w:val="00BB482A"/>
  </w:style>
  <w:style w:type="numbering" w:customStyle="1" w:styleId="NoList51">
    <w:name w:val="No List51"/>
    <w:next w:val="NoList"/>
    <w:semiHidden/>
    <w:rsid w:val="00BB482A"/>
  </w:style>
  <w:style w:type="paragraph" w:customStyle="1" w:styleId="CommentNokia">
    <w:name w:val="Comment Nokia"/>
    <w:basedOn w:val="Normal"/>
    <w:rsid w:val="00BB482A"/>
    <w:pPr>
      <w:tabs>
        <w:tab w:val="left" w:pos="360"/>
      </w:tabs>
      <w:ind w:left="360" w:hanging="360"/>
    </w:pPr>
    <w:rPr>
      <w:rFonts w:eastAsia="MS Mincho"/>
      <w:sz w:val="22"/>
      <w:lang w:val="en-US"/>
    </w:rPr>
  </w:style>
  <w:style w:type="paragraph" w:customStyle="1" w:styleId="11BodyText">
    <w:name w:val="11 BodyText"/>
    <w:basedOn w:val="Normal"/>
    <w:rsid w:val="00BB482A"/>
    <w:pPr>
      <w:spacing w:after="220"/>
      <w:ind w:left="1298"/>
    </w:pPr>
    <w:rPr>
      <w:rFonts w:ascii="Arial" w:eastAsia="SimSun" w:hAnsi="Arial"/>
      <w:lang w:val="en-US"/>
    </w:rPr>
  </w:style>
  <w:style w:type="numbering" w:customStyle="1" w:styleId="NoList15">
    <w:name w:val="No List15"/>
    <w:next w:val="NoList"/>
    <w:semiHidden/>
    <w:rsid w:val="00BB482A"/>
  </w:style>
  <w:style w:type="numbering" w:customStyle="1" w:styleId="NoList16">
    <w:name w:val="No List16"/>
    <w:next w:val="NoList"/>
    <w:semiHidden/>
    <w:rsid w:val="00BB482A"/>
  </w:style>
  <w:style w:type="paragraph" w:customStyle="1" w:styleId="1Char">
    <w:name w:val="(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B482A"/>
    <w:rPr>
      <w:rFonts w:ascii="Courier New" w:eastAsia="Batang" w:hAnsi="Courier New"/>
      <w:lang w:val="nb-NO" w:eastAsia="en-US" w:bidi="ar-SA"/>
    </w:rPr>
  </w:style>
  <w:style w:type="paragraph" w:customStyle="1" w:styleId="-PAGE-">
    <w:name w:val="- PAGE -"/>
    <w:rsid w:val="00BB482A"/>
    <w:rPr>
      <w:rFonts w:eastAsia="SimSun"/>
      <w:sz w:val="24"/>
      <w:szCs w:val="24"/>
      <w:lang w:eastAsia="ko-KR"/>
    </w:rPr>
  </w:style>
  <w:style w:type="paragraph" w:customStyle="1" w:styleId="Lastprinted">
    <w:name w:val="Last printed"/>
    <w:rsid w:val="00BB482A"/>
    <w:rPr>
      <w:rFonts w:eastAsia="SimSun"/>
      <w:sz w:val="24"/>
      <w:szCs w:val="24"/>
      <w:lang w:eastAsia="ko-KR"/>
    </w:rPr>
  </w:style>
  <w:style w:type="paragraph" w:customStyle="1" w:styleId="Lastsavedby">
    <w:name w:val="Last saved by"/>
    <w:rsid w:val="00BB482A"/>
    <w:rPr>
      <w:rFonts w:eastAsia="SimSun"/>
      <w:sz w:val="24"/>
      <w:szCs w:val="24"/>
      <w:lang w:eastAsia="ko-KR"/>
    </w:rPr>
  </w:style>
  <w:style w:type="paragraph" w:customStyle="1" w:styleId="Filename">
    <w:name w:val="Filename"/>
    <w:rsid w:val="00BB482A"/>
    <w:rPr>
      <w:rFonts w:eastAsia="SimSun"/>
      <w:sz w:val="24"/>
      <w:szCs w:val="24"/>
      <w:lang w:eastAsia="ko-KR"/>
    </w:rPr>
  </w:style>
  <w:style w:type="paragraph" w:customStyle="1" w:styleId="ATC">
    <w:name w:val="ATC"/>
    <w:basedOn w:val="Normal"/>
    <w:rsid w:val="00BB482A"/>
    <w:rPr>
      <w:lang w:eastAsia="ja-JP"/>
    </w:rPr>
  </w:style>
  <w:style w:type="paragraph" w:customStyle="1" w:styleId="TaOC">
    <w:name w:val="TaOC"/>
    <w:basedOn w:val="TAC"/>
    <w:rsid w:val="00BB482A"/>
    <w:rPr>
      <w:rFonts w:eastAsia="SimSun"/>
      <w:lang w:eastAsia="ja-JP"/>
    </w:rPr>
  </w:style>
  <w:style w:type="paragraph" w:customStyle="1" w:styleId="1CharChar1Char">
    <w:name w:val="(文字) (文字)1 Char (文字) (文字) Char (文字) (文字)1 Char (文字) (文字)"/>
    <w:semiHidden/>
    <w:rsid w:val="00BB482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B482A"/>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BB482A"/>
    <w:rPr>
      <w:rFonts w:ascii="Tahoma" w:eastAsia="MS Mincho" w:hAnsi="Tahoma" w:cs="Tahoma"/>
      <w:sz w:val="16"/>
      <w:szCs w:val="16"/>
    </w:rPr>
  </w:style>
  <w:style w:type="numbering" w:customStyle="1" w:styleId="1f5">
    <w:name w:val="无列表1"/>
    <w:next w:val="NoList"/>
    <w:semiHidden/>
    <w:rsid w:val="00BB482A"/>
  </w:style>
  <w:style w:type="paragraph" w:customStyle="1" w:styleId="1030302">
    <w:name w:val="样式 样式 标题 1 + 两端对齐 段前: 0.3 行 段后: 0.3 行 行距: 单倍行距 + 段前: 0.2 行 段后: ..."/>
    <w:basedOn w:val="Normal"/>
    <w:autoRedefine/>
    <w:rsid w:val="00BB482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482A"/>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BB482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BB482A"/>
    <w:pPr>
      <w:ind w:firstLineChars="200" w:firstLine="420"/>
    </w:pPr>
    <w:rPr>
      <w:rFonts w:eastAsia="SimSun"/>
    </w:rPr>
  </w:style>
  <w:style w:type="paragraph" w:customStyle="1" w:styleId="1f6">
    <w:name w:val="无间隔1"/>
    <w:qFormat/>
    <w:rsid w:val="00BB482A"/>
    <w:rPr>
      <w:rFonts w:eastAsia="SimSun"/>
      <w:lang w:eastAsia="en-US"/>
    </w:rPr>
  </w:style>
  <w:style w:type="character" w:customStyle="1" w:styleId="Absatz-Standardschriftart1">
    <w:name w:val="Absatz-Standardschriftart1"/>
    <w:rsid w:val="00BB482A"/>
  </w:style>
  <w:style w:type="paragraph" w:customStyle="1" w:styleId="B-Body">
    <w:name w:val="B-Body"/>
    <w:link w:val="B-BodyChar"/>
    <w:qFormat/>
    <w:rsid w:val="00BB482A"/>
    <w:pPr>
      <w:tabs>
        <w:tab w:val="left" w:pos="2160"/>
      </w:tabs>
      <w:spacing w:before="120" w:after="40"/>
      <w:ind w:left="720"/>
    </w:pPr>
    <w:rPr>
      <w:sz w:val="22"/>
    </w:rPr>
  </w:style>
  <w:style w:type="character" w:customStyle="1" w:styleId="B-BodyChar">
    <w:name w:val="B-Body Char"/>
    <w:link w:val="B-Body"/>
    <w:rsid w:val="00BB482A"/>
    <w:rPr>
      <w:sz w:val="22"/>
    </w:rPr>
  </w:style>
  <w:style w:type="paragraph" w:customStyle="1" w:styleId="44">
    <w:name w:val="列出段落4"/>
    <w:basedOn w:val="Normal"/>
    <w:qFormat/>
    <w:rsid w:val="00BB482A"/>
    <w:pPr>
      <w:ind w:firstLineChars="200" w:firstLine="420"/>
    </w:pPr>
    <w:rPr>
      <w:rFonts w:eastAsia="SimSun"/>
    </w:rPr>
  </w:style>
  <w:style w:type="paragraph" w:customStyle="1" w:styleId="TF1">
    <w:name w:val="TF1"/>
    <w:link w:val="TFZchn"/>
    <w:rsid w:val="00BB482A"/>
    <w:pPr>
      <w:keepLines/>
      <w:spacing w:after="240"/>
      <w:jc w:val="center"/>
    </w:pPr>
    <w:rPr>
      <w:rFonts w:ascii="Arial" w:hAnsi="Arial"/>
      <w:b/>
    </w:rPr>
  </w:style>
  <w:style w:type="numbering" w:customStyle="1" w:styleId="NoList111">
    <w:name w:val="No List111"/>
    <w:next w:val="NoList"/>
    <w:semiHidden/>
    <w:rsid w:val="00BB482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482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482A"/>
    <w:rPr>
      <w:rFonts w:ascii="Arial" w:hAnsi="Arial"/>
      <w:sz w:val="24"/>
      <w:lang w:val="en-GB"/>
    </w:rPr>
  </w:style>
  <w:style w:type="character" w:customStyle="1" w:styleId="1Char0">
    <w:name w:val="标题 1 Char"/>
    <w:aliases w:val="h151 Char1,h161 Char1"/>
    <w:uiPriority w:val="9"/>
    <w:rsid w:val="00BB482A"/>
    <w:rPr>
      <w:rFonts w:ascii="Arial" w:hAnsi="Arial"/>
      <w:sz w:val="36"/>
      <w:lang w:val="en-GB" w:eastAsia="en-US" w:bidi="ar-SA"/>
    </w:rPr>
  </w:style>
  <w:style w:type="character" w:customStyle="1" w:styleId="3Char">
    <w:name w:val="标题 3 Char"/>
    <w:uiPriority w:val="9"/>
    <w:rsid w:val="00BB482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482A"/>
    <w:rPr>
      <w:rFonts w:ascii="Arial" w:hAnsi="Arial"/>
      <w:sz w:val="24"/>
      <w:szCs w:val="28"/>
      <w:lang w:val="en-GB" w:eastAsia="en-GB"/>
    </w:rPr>
  </w:style>
  <w:style w:type="character" w:customStyle="1" w:styleId="6Char">
    <w:name w:val="标题 6 Char"/>
    <w:uiPriority w:val="9"/>
    <w:rsid w:val="00BB482A"/>
    <w:rPr>
      <w:rFonts w:ascii="Arial" w:hAnsi="Arial"/>
      <w:lang w:val="en-GB"/>
    </w:rPr>
  </w:style>
  <w:style w:type="character" w:customStyle="1" w:styleId="7Char">
    <w:name w:val="标题 7 Char"/>
    <w:uiPriority w:val="9"/>
    <w:rsid w:val="00BB482A"/>
    <w:rPr>
      <w:rFonts w:ascii="Arial" w:hAnsi="Arial"/>
      <w:lang w:val="en-GB"/>
    </w:rPr>
  </w:style>
  <w:style w:type="character" w:customStyle="1" w:styleId="8Char">
    <w:name w:val="标题 8 Char"/>
    <w:uiPriority w:val="9"/>
    <w:rsid w:val="00BB482A"/>
    <w:rPr>
      <w:rFonts w:ascii="Arial" w:hAnsi="Arial"/>
      <w:sz w:val="36"/>
      <w:lang w:val="en-GB"/>
    </w:rPr>
  </w:style>
  <w:style w:type="character" w:customStyle="1" w:styleId="9Char">
    <w:name w:val="标题 9 Char"/>
    <w:uiPriority w:val="9"/>
    <w:rsid w:val="00BB482A"/>
    <w:rPr>
      <w:rFonts w:ascii="Arial" w:hAnsi="Arial"/>
      <w:sz w:val="36"/>
      <w:lang w:val="en-GB"/>
    </w:rPr>
  </w:style>
  <w:style w:type="character" w:customStyle="1" w:styleId="Char2">
    <w:name w:val="页脚 Char"/>
    <w:uiPriority w:val="99"/>
    <w:rsid w:val="00BB482A"/>
    <w:rPr>
      <w:rFonts w:ascii="Arial" w:hAnsi="Arial"/>
      <w:b/>
      <w:i/>
      <w:noProof/>
      <w:sz w:val="18"/>
    </w:rPr>
  </w:style>
  <w:style w:type="character" w:customStyle="1" w:styleId="Char3">
    <w:name w:val="列表 Char"/>
    <w:rsid w:val="00BB482A"/>
    <w:rPr>
      <w:lang w:val="en-GB"/>
    </w:rPr>
  </w:style>
  <w:style w:type="character" w:customStyle="1" w:styleId="Char4">
    <w:name w:val="文档结构图 Char"/>
    <w:uiPriority w:val="99"/>
    <w:semiHidden/>
    <w:rsid w:val="00BB482A"/>
    <w:rPr>
      <w:rFonts w:ascii="Tahoma" w:hAnsi="Tahoma"/>
      <w:lang w:val="en-GB" w:eastAsia="en-US"/>
    </w:rPr>
  </w:style>
  <w:style w:type="character" w:customStyle="1" w:styleId="Char5">
    <w:name w:val="纯文本 Char"/>
    <w:rsid w:val="00BB482A"/>
    <w:rPr>
      <w:rFonts w:ascii="Courier New" w:hAnsi="Courier New"/>
      <w:lang w:val="nb-NO"/>
    </w:rPr>
  </w:style>
  <w:style w:type="character" w:customStyle="1" w:styleId="Char6">
    <w:name w:val="批注框文本 Char"/>
    <w:uiPriority w:val="99"/>
    <w:rsid w:val="00BB482A"/>
    <w:rPr>
      <w:rFonts w:ascii="Tahoma" w:hAnsi="Tahoma" w:cs="Tahoma"/>
      <w:sz w:val="16"/>
      <w:szCs w:val="16"/>
      <w:lang w:val="en-GB" w:eastAsia="en-GB" w:bidi="ar-SA"/>
    </w:rPr>
  </w:style>
  <w:style w:type="character" w:customStyle="1" w:styleId="Char7">
    <w:name w:val="日期 Char"/>
    <w:rsid w:val="00BB482A"/>
    <w:rPr>
      <w:lang w:val="en-GB"/>
    </w:rPr>
  </w:style>
  <w:style w:type="paragraph" w:customStyle="1" w:styleId="Commentnokia0">
    <w:name w:val="Comment nokia"/>
    <w:basedOn w:val="Heading4"/>
    <w:rsid w:val="00BB482A"/>
    <w:rPr>
      <w:b/>
      <w:sz w:val="28"/>
      <w:lang w:eastAsia="x-none"/>
    </w:rPr>
  </w:style>
  <w:style w:type="paragraph" w:customStyle="1" w:styleId="53">
    <w:name w:val="列出段落5"/>
    <w:basedOn w:val="Normal"/>
    <w:qFormat/>
    <w:rsid w:val="00BB482A"/>
    <w:pPr>
      <w:ind w:firstLineChars="200" w:firstLine="420"/>
    </w:pPr>
    <w:rPr>
      <w:rFonts w:eastAsia="SimSun"/>
    </w:rPr>
  </w:style>
  <w:style w:type="character" w:customStyle="1" w:styleId="Char8">
    <w:name w:val="批注文字 Char"/>
    <w:uiPriority w:val="99"/>
    <w:qFormat/>
    <w:rsid w:val="00BB482A"/>
    <w:rPr>
      <w:lang w:val="en-GB" w:eastAsia="x-none"/>
    </w:rPr>
  </w:style>
  <w:style w:type="character" w:customStyle="1" w:styleId="Char10">
    <w:name w:val="批注主题 Char1"/>
    <w:uiPriority w:val="99"/>
    <w:rsid w:val="00BB482A"/>
    <w:rPr>
      <w:b/>
      <w:bCs/>
      <w:lang w:val="en-GB" w:eastAsia="x-none"/>
    </w:rPr>
  </w:style>
  <w:style w:type="character" w:customStyle="1" w:styleId="Char11">
    <w:name w:val="批注文字 Char1"/>
    <w:rsid w:val="00BB482A"/>
    <w:rPr>
      <w:rFonts w:ascii="Times New Roman" w:hAnsi="Times New Roman"/>
      <w:lang w:val="en-GB" w:eastAsia="en-US"/>
    </w:rPr>
  </w:style>
  <w:style w:type="table" w:customStyle="1" w:styleId="TableGrid6">
    <w:name w:val="Table Grid6"/>
    <w:basedOn w:val="TableNormal"/>
    <w:next w:val="TableGrid"/>
    <w:uiPriority w:val="59"/>
    <w:rsid w:val="00BB482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B482A"/>
  </w:style>
  <w:style w:type="numbering" w:customStyle="1" w:styleId="NoList18">
    <w:name w:val="No List18"/>
    <w:next w:val="NoList"/>
    <w:uiPriority w:val="99"/>
    <w:semiHidden/>
    <w:rsid w:val="00BB482A"/>
  </w:style>
  <w:style w:type="numbering" w:customStyle="1" w:styleId="NoList25">
    <w:name w:val="No List25"/>
    <w:next w:val="NoList"/>
    <w:semiHidden/>
    <w:rsid w:val="00BB482A"/>
  </w:style>
  <w:style w:type="numbering" w:customStyle="1" w:styleId="NoList32">
    <w:name w:val="No List32"/>
    <w:next w:val="NoList"/>
    <w:semiHidden/>
    <w:unhideWhenUsed/>
    <w:rsid w:val="00BB482A"/>
  </w:style>
  <w:style w:type="numbering" w:customStyle="1" w:styleId="110">
    <w:name w:val="목록 없음11"/>
    <w:next w:val="NoList"/>
    <w:semiHidden/>
    <w:unhideWhenUsed/>
    <w:rsid w:val="00BB482A"/>
  </w:style>
  <w:style w:type="numbering" w:customStyle="1" w:styleId="215">
    <w:name w:val="목록 없음21"/>
    <w:next w:val="NoList"/>
    <w:semiHidden/>
    <w:rsid w:val="00BB482A"/>
  </w:style>
  <w:style w:type="numbering" w:customStyle="1" w:styleId="NoList42">
    <w:name w:val="No List42"/>
    <w:next w:val="NoList"/>
    <w:semiHidden/>
    <w:unhideWhenUsed/>
    <w:rsid w:val="00BB482A"/>
  </w:style>
  <w:style w:type="numbering" w:customStyle="1" w:styleId="NoList52">
    <w:name w:val="No List52"/>
    <w:next w:val="NoList"/>
    <w:semiHidden/>
    <w:rsid w:val="00BB482A"/>
  </w:style>
  <w:style w:type="numbering" w:customStyle="1" w:styleId="NoList61">
    <w:name w:val="No List61"/>
    <w:next w:val="NoList"/>
    <w:semiHidden/>
    <w:rsid w:val="00BB482A"/>
  </w:style>
  <w:style w:type="numbering" w:customStyle="1" w:styleId="NoList71">
    <w:name w:val="No List71"/>
    <w:next w:val="NoList"/>
    <w:semiHidden/>
    <w:rsid w:val="00BB482A"/>
  </w:style>
  <w:style w:type="numbering" w:customStyle="1" w:styleId="NoList112">
    <w:name w:val="No List112"/>
    <w:next w:val="NoList"/>
    <w:semiHidden/>
    <w:rsid w:val="00BB482A"/>
  </w:style>
  <w:style w:type="numbering" w:customStyle="1" w:styleId="NoList211">
    <w:name w:val="No List211"/>
    <w:next w:val="NoList"/>
    <w:semiHidden/>
    <w:rsid w:val="00BB482A"/>
  </w:style>
  <w:style w:type="numbering" w:customStyle="1" w:styleId="NoList81">
    <w:name w:val="No List81"/>
    <w:next w:val="NoList"/>
    <w:semiHidden/>
    <w:rsid w:val="00BB482A"/>
  </w:style>
  <w:style w:type="numbering" w:customStyle="1" w:styleId="NoList121">
    <w:name w:val="No List121"/>
    <w:next w:val="NoList"/>
    <w:semiHidden/>
    <w:rsid w:val="00BB482A"/>
  </w:style>
  <w:style w:type="numbering" w:customStyle="1" w:styleId="NoList221">
    <w:name w:val="No List221"/>
    <w:next w:val="NoList"/>
    <w:semiHidden/>
    <w:rsid w:val="00BB482A"/>
  </w:style>
  <w:style w:type="numbering" w:customStyle="1" w:styleId="NoList91">
    <w:name w:val="No List91"/>
    <w:next w:val="NoList"/>
    <w:semiHidden/>
    <w:rsid w:val="00BB482A"/>
  </w:style>
  <w:style w:type="numbering" w:customStyle="1" w:styleId="NoList131">
    <w:name w:val="No List131"/>
    <w:next w:val="NoList"/>
    <w:semiHidden/>
    <w:rsid w:val="00BB482A"/>
  </w:style>
  <w:style w:type="numbering" w:customStyle="1" w:styleId="NoList231">
    <w:name w:val="No List231"/>
    <w:next w:val="NoList"/>
    <w:semiHidden/>
    <w:rsid w:val="00BB482A"/>
  </w:style>
  <w:style w:type="numbering" w:customStyle="1" w:styleId="NoList101">
    <w:name w:val="No List101"/>
    <w:next w:val="NoList"/>
    <w:semiHidden/>
    <w:rsid w:val="00BB482A"/>
  </w:style>
  <w:style w:type="numbering" w:customStyle="1" w:styleId="NoList141">
    <w:name w:val="No List141"/>
    <w:next w:val="NoList"/>
    <w:semiHidden/>
    <w:rsid w:val="00BB482A"/>
  </w:style>
  <w:style w:type="numbering" w:customStyle="1" w:styleId="NoList241">
    <w:name w:val="No List241"/>
    <w:next w:val="NoList"/>
    <w:semiHidden/>
    <w:rsid w:val="00BB482A"/>
  </w:style>
  <w:style w:type="numbering" w:customStyle="1" w:styleId="NoList311">
    <w:name w:val="No List311"/>
    <w:next w:val="NoList"/>
    <w:semiHidden/>
    <w:rsid w:val="00BB482A"/>
  </w:style>
  <w:style w:type="numbering" w:customStyle="1" w:styleId="NoList411">
    <w:name w:val="No List411"/>
    <w:next w:val="NoList"/>
    <w:semiHidden/>
    <w:rsid w:val="00BB482A"/>
  </w:style>
  <w:style w:type="numbering" w:customStyle="1" w:styleId="NoList511">
    <w:name w:val="No List511"/>
    <w:next w:val="NoList"/>
    <w:semiHidden/>
    <w:rsid w:val="00BB482A"/>
  </w:style>
  <w:style w:type="numbering" w:customStyle="1" w:styleId="NoList151">
    <w:name w:val="No List151"/>
    <w:next w:val="NoList"/>
    <w:semiHidden/>
    <w:rsid w:val="00BB482A"/>
  </w:style>
  <w:style w:type="numbering" w:customStyle="1" w:styleId="NoList161">
    <w:name w:val="No List161"/>
    <w:next w:val="NoList"/>
    <w:semiHidden/>
    <w:rsid w:val="00BB482A"/>
  </w:style>
  <w:style w:type="numbering" w:customStyle="1" w:styleId="111">
    <w:name w:val="无列表11"/>
    <w:next w:val="NoList"/>
    <w:semiHidden/>
    <w:rsid w:val="00BB482A"/>
  </w:style>
  <w:style w:type="numbering" w:customStyle="1" w:styleId="NoList1111">
    <w:name w:val="No List1111"/>
    <w:next w:val="NoList"/>
    <w:semiHidden/>
    <w:rsid w:val="00BB482A"/>
  </w:style>
  <w:style w:type="numbering" w:customStyle="1" w:styleId="NoList19">
    <w:name w:val="No List19"/>
    <w:next w:val="NoList"/>
    <w:uiPriority w:val="99"/>
    <w:semiHidden/>
    <w:unhideWhenUsed/>
    <w:rsid w:val="00BB482A"/>
  </w:style>
  <w:style w:type="numbering" w:customStyle="1" w:styleId="NoList110">
    <w:name w:val="No List110"/>
    <w:next w:val="NoList"/>
    <w:uiPriority w:val="99"/>
    <w:semiHidden/>
    <w:rsid w:val="00BB482A"/>
  </w:style>
  <w:style w:type="numbering" w:customStyle="1" w:styleId="NoList26">
    <w:name w:val="No List26"/>
    <w:next w:val="NoList"/>
    <w:semiHidden/>
    <w:rsid w:val="00BB482A"/>
  </w:style>
  <w:style w:type="numbering" w:customStyle="1" w:styleId="NoList33">
    <w:name w:val="No List33"/>
    <w:next w:val="NoList"/>
    <w:semiHidden/>
    <w:unhideWhenUsed/>
    <w:rsid w:val="00BB482A"/>
  </w:style>
  <w:style w:type="numbering" w:customStyle="1" w:styleId="120">
    <w:name w:val="목록 없음12"/>
    <w:next w:val="NoList"/>
    <w:semiHidden/>
    <w:unhideWhenUsed/>
    <w:rsid w:val="00BB482A"/>
  </w:style>
  <w:style w:type="numbering" w:customStyle="1" w:styleId="220">
    <w:name w:val="목록 없음22"/>
    <w:next w:val="NoList"/>
    <w:semiHidden/>
    <w:rsid w:val="00BB482A"/>
  </w:style>
  <w:style w:type="numbering" w:customStyle="1" w:styleId="NoList43">
    <w:name w:val="No List43"/>
    <w:next w:val="NoList"/>
    <w:semiHidden/>
    <w:unhideWhenUsed/>
    <w:rsid w:val="00BB482A"/>
  </w:style>
  <w:style w:type="numbering" w:customStyle="1" w:styleId="NoList53">
    <w:name w:val="No List53"/>
    <w:next w:val="NoList"/>
    <w:semiHidden/>
    <w:rsid w:val="00BB482A"/>
  </w:style>
  <w:style w:type="numbering" w:customStyle="1" w:styleId="NoList62">
    <w:name w:val="No List62"/>
    <w:next w:val="NoList"/>
    <w:semiHidden/>
    <w:rsid w:val="00BB482A"/>
  </w:style>
  <w:style w:type="numbering" w:customStyle="1" w:styleId="NoList72">
    <w:name w:val="No List72"/>
    <w:next w:val="NoList"/>
    <w:semiHidden/>
    <w:rsid w:val="00BB482A"/>
  </w:style>
  <w:style w:type="numbering" w:customStyle="1" w:styleId="NoList113">
    <w:name w:val="No List113"/>
    <w:next w:val="NoList"/>
    <w:semiHidden/>
    <w:rsid w:val="00BB482A"/>
  </w:style>
  <w:style w:type="numbering" w:customStyle="1" w:styleId="NoList212">
    <w:name w:val="No List212"/>
    <w:next w:val="NoList"/>
    <w:semiHidden/>
    <w:rsid w:val="00BB482A"/>
  </w:style>
  <w:style w:type="numbering" w:customStyle="1" w:styleId="NoList82">
    <w:name w:val="No List82"/>
    <w:next w:val="NoList"/>
    <w:semiHidden/>
    <w:rsid w:val="00BB482A"/>
  </w:style>
  <w:style w:type="numbering" w:customStyle="1" w:styleId="NoList122">
    <w:name w:val="No List122"/>
    <w:next w:val="NoList"/>
    <w:semiHidden/>
    <w:rsid w:val="00BB482A"/>
  </w:style>
  <w:style w:type="numbering" w:customStyle="1" w:styleId="NoList222">
    <w:name w:val="No List222"/>
    <w:next w:val="NoList"/>
    <w:semiHidden/>
    <w:rsid w:val="00BB482A"/>
  </w:style>
  <w:style w:type="numbering" w:customStyle="1" w:styleId="NoList92">
    <w:name w:val="No List92"/>
    <w:next w:val="NoList"/>
    <w:semiHidden/>
    <w:rsid w:val="00BB482A"/>
  </w:style>
  <w:style w:type="numbering" w:customStyle="1" w:styleId="NoList132">
    <w:name w:val="No List132"/>
    <w:next w:val="NoList"/>
    <w:semiHidden/>
    <w:rsid w:val="00BB482A"/>
  </w:style>
  <w:style w:type="numbering" w:customStyle="1" w:styleId="NoList232">
    <w:name w:val="No List232"/>
    <w:next w:val="NoList"/>
    <w:semiHidden/>
    <w:rsid w:val="00BB482A"/>
  </w:style>
  <w:style w:type="numbering" w:customStyle="1" w:styleId="NoList102">
    <w:name w:val="No List102"/>
    <w:next w:val="NoList"/>
    <w:semiHidden/>
    <w:rsid w:val="00BB482A"/>
  </w:style>
  <w:style w:type="numbering" w:customStyle="1" w:styleId="NoList142">
    <w:name w:val="No List142"/>
    <w:next w:val="NoList"/>
    <w:semiHidden/>
    <w:rsid w:val="00BB482A"/>
  </w:style>
  <w:style w:type="numbering" w:customStyle="1" w:styleId="NoList242">
    <w:name w:val="No List242"/>
    <w:next w:val="NoList"/>
    <w:semiHidden/>
    <w:rsid w:val="00BB482A"/>
  </w:style>
  <w:style w:type="numbering" w:customStyle="1" w:styleId="NoList312">
    <w:name w:val="No List312"/>
    <w:next w:val="NoList"/>
    <w:semiHidden/>
    <w:rsid w:val="00BB482A"/>
  </w:style>
  <w:style w:type="numbering" w:customStyle="1" w:styleId="NoList412">
    <w:name w:val="No List412"/>
    <w:next w:val="NoList"/>
    <w:semiHidden/>
    <w:rsid w:val="00BB482A"/>
  </w:style>
  <w:style w:type="numbering" w:customStyle="1" w:styleId="NoList512">
    <w:name w:val="No List512"/>
    <w:next w:val="NoList"/>
    <w:semiHidden/>
    <w:rsid w:val="00BB482A"/>
  </w:style>
  <w:style w:type="numbering" w:customStyle="1" w:styleId="NoList152">
    <w:name w:val="No List152"/>
    <w:next w:val="NoList"/>
    <w:semiHidden/>
    <w:rsid w:val="00BB482A"/>
  </w:style>
  <w:style w:type="numbering" w:customStyle="1" w:styleId="NoList162">
    <w:name w:val="No List162"/>
    <w:next w:val="NoList"/>
    <w:semiHidden/>
    <w:rsid w:val="00BB482A"/>
  </w:style>
  <w:style w:type="numbering" w:customStyle="1" w:styleId="121">
    <w:name w:val="无列表12"/>
    <w:next w:val="NoList"/>
    <w:semiHidden/>
    <w:rsid w:val="00BB482A"/>
  </w:style>
  <w:style w:type="numbering" w:customStyle="1" w:styleId="NoList1112">
    <w:name w:val="No List1112"/>
    <w:next w:val="NoList"/>
    <w:semiHidden/>
    <w:rsid w:val="00BB482A"/>
  </w:style>
  <w:style w:type="paragraph" w:customStyle="1" w:styleId="TAHCarNotBold">
    <w:name w:val="TAH Car + Not Bold"/>
    <w:basedOn w:val="Normal"/>
    <w:rsid w:val="00BB482A"/>
    <w:pPr>
      <w:keepNext/>
      <w:keepLines/>
      <w:spacing w:after="0"/>
    </w:pPr>
    <w:rPr>
      <w:rFonts w:ascii="Arial" w:hAnsi="Arial"/>
      <w:sz w:val="18"/>
    </w:rPr>
  </w:style>
  <w:style w:type="paragraph" w:customStyle="1" w:styleId="wxs">
    <w:name w:val="wxs_正文"/>
    <w:basedOn w:val="Normal"/>
    <w:qFormat/>
    <w:rsid w:val="00BB482A"/>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BB482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BB482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BB482A"/>
    <w:rPr>
      <w:rFonts w:eastAsia="SimSun"/>
      <w:b/>
      <w:bCs/>
      <w:kern w:val="44"/>
      <w:sz w:val="30"/>
      <w:szCs w:val="32"/>
    </w:rPr>
  </w:style>
  <w:style w:type="paragraph" w:customStyle="1" w:styleId="NOTE0">
    <w:name w:val="NOTE"/>
    <w:basedOn w:val="B3"/>
    <w:qFormat/>
    <w:rsid w:val="00BB482A"/>
    <w:rPr>
      <w:rFonts w:eastAsia="SimSun"/>
    </w:rPr>
  </w:style>
  <w:style w:type="numbering" w:customStyle="1" w:styleId="2a">
    <w:name w:val="无列表2"/>
    <w:next w:val="NoList"/>
    <w:uiPriority w:val="99"/>
    <w:semiHidden/>
    <w:unhideWhenUsed/>
    <w:rsid w:val="00BB482A"/>
  </w:style>
  <w:style w:type="numbering" w:customStyle="1" w:styleId="37">
    <w:name w:val="无列表3"/>
    <w:next w:val="NoList"/>
    <w:uiPriority w:val="99"/>
    <w:semiHidden/>
    <w:unhideWhenUsed/>
    <w:rsid w:val="00BB482A"/>
  </w:style>
  <w:style w:type="table" w:customStyle="1" w:styleId="1f7">
    <w:name w:val="网格型1"/>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482A"/>
    <w:pPr>
      <w:ind w:left="720" w:hanging="360"/>
    </w:pPr>
    <w:rPr>
      <w:rFonts w:ascii="Arial" w:eastAsia="SimSun" w:hAnsi="Arial"/>
    </w:rPr>
  </w:style>
  <w:style w:type="paragraph" w:customStyle="1" w:styleId="text3bullet">
    <w:name w:val="text3 bullet"/>
    <w:basedOn w:val="Normal"/>
    <w:rsid w:val="00BB482A"/>
    <w:pPr>
      <w:ind w:left="360" w:hanging="360"/>
    </w:pPr>
    <w:rPr>
      <w:rFonts w:ascii="Arial" w:eastAsia="SimSun" w:hAnsi="Arial"/>
    </w:rPr>
  </w:style>
  <w:style w:type="paragraph" w:customStyle="1" w:styleId="UnnumberedSubheading">
    <w:name w:val="Unnumbered Subheading"/>
    <w:basedOn w:val="H6"/>
    <w:next w:val="PlainText"/>
    <w:rsid w:val="00BB482A"/>
    <w:pPr>
      <w:spacing w:after="120"/>
      <w:ind w:left="0" w:firstLine="0"/>
    </w:pPr>
    <w:rPr>
      <w:rFonts w:eastAsia="SimSun"/>
      <w:b/>
    </w:rPr>
  </w:style>
  <w:style w:type="paragraph" w:customStyle="1" w:styleId="ReferenceLine">
    <w:name w:val="Reference Line"/>
    <w:basedOn w:val="BodyText"/>
    <w:rsid w:val="00BB482A"/>
    <w:pPr>
      <w:widowControl w:val="0"/>
    </w:pPr>
    <w:rPr>
      <w:rFonts w:ascii="Arial" w:eastAsia="‚l‚r ‚oƒSƒVƒbƒN" w:hAnsi="Arial"/>
      <w:snapToGrid w:val="0"/>
      <w:lang w:val="en-GB"/>
    </w:rPr>
  </w:style>
  <w:style w:type="paragraph" w:customStyle="1" w:styleId="L3">
    <w:name w:val="L3"/>
    <w:rsid w:val="00BB482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BB482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BB482A"/>
    <w:pPr>
      <w:spacing w:before="120" w:after="220"/>
    </w:pPr>
    <w:rPr>
      <w:rFonts w:ascii="Arial" w:eastAsia="MS Mincho" w:hAnsi="Arial"/>
      <w:noProof/>
      <w:lang w:val="en-US" w:eastAsia="en-US"/>
    </w:rPr>
  </w:style>
  <w:style w:type="paragraph" w:customStyle="1" w:styleId="nroaml">
    <w:name w:val="nroaml"/>
    <w:basedOn w:val="H6"/>
    <w:rsid w:val="00BB482A"/>
    <w:pPr>
      <w:ind w:left="0" w:firstLine="0"/>
    </w:pPr>
    <w:rPr>
      <w:rFonts w:eastAsia="SimSun"/>
      <w:snapToGrid w:val="0"/>
    </w:rPr>
  </w:style>
  <w:style w:type="paragraph" w:customStyle="1" w:styleId="00BodyText">
    <w:name w:val="00 BodyText"/>
    <w:basedOn w:val="Normal"/>
    <w:rsid w:val="00BB482A"/>
    <w:pPr>
      <w:spacing w:after="220"/>
    </w:pPr>
    <w:rPr>
      <w:rFonts w:ascii="Arial" w:eastAsia="SimSun" w:hAnsi="Arial"/>
      <w:sz w:val="22"/>
      <w:lang w:val="en-US"/>
    </w:rPr>
  </w:style>
  <w:style w:type="character" w:customStyle="1" w:styleId="af8">
    <w:name w:val="標準太字"/>
    <w:autoRedefine/>
    <w:rsid w:val="00BB482A"/>
    <w:rPr>
      <w:b/>
    </w:rPr>
  </w:style>
  <w:style w:type="paragraph" w:customStyle="1" w:styleId="xl24">
    <w:name w:val="xl24"/>
    <w:basedOn w:val="Normal"/>
    <w:rsid w:val="00BB482A"/>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BB482A"/>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482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482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BB482A"/>
    <w:pPr>
      <w:spacing w:after="0"/>
    </w:pPr>
    <w:rPr>
      <w:rFonts w:ascii="Arial" w:eastAsia="SimSun" w:hAnsi="Arial"/>
    </w:rPr>
  </w:style>
  <w:style w:type="paragraph" w:customStyle="1" w:styleId="TdocList">
    <w:name w:val="Tdoc_List"/>
    <w:basedOn w:val="Normal"/>
    <w:rsid w:val="00BB482A"/>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B482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482A"/>
    <w:pPr>
      <w:ind w:left="2836"/>
    </w:pPr>
    <w:rPr>
      <w:rFonts w:eastAsia="Times New Roman"/>
      <w:lang w:val="x-none"/>
    </w:rPr>
  </w:style>
  <w:style w:type="numbering" w:customStyle="1" w:styleId="NoList20">
    <w:name w:val="No List20"/>
    <w:next w:val="NoList"/>
    <w:semiHidden/>
    <w:rsid w:val="00BB482A"/>
  </w:style>
  <w:style w:type="character" w:customStyle="1" w:styleId="412">
    <w:name w:val="(文字) (文字)41"/>
    <w:rsid w:val="00BB482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482A"/>
  </w:style>
  <w:style w:type="numbering" w:customStyle="1" w:styleId="NoList28">
    <w:name w:val="No List28"/>
    <w:next w:val="NoList"/>
    <w:uiPriority w:val="99"/>
    <w:semiHidden/>
    <w:unhideWhenUsed/>
    <w:rsid w:val="00BB482A"/>
  </w:style>
  <w:style w:type="table" w:customStyle="1" w:styleId="TableGrid7">
    <w:name w:val="Table Grid7"/>
    <w:basedOn w:val="TableNormal"/>
    <w:next w:val="TableGrid"/>
    <w:rsid w:val="00BB482A"/>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482A"/>
    <w:rPr>
      <w:lang w:val="en-GB" w:eastAsia="en-US"/>
    </w:rPr>
  </w:style>
  <w:style w:type="character" w:customStyle="1" w:styleId="Char12">
    <w:name w:val="页脚 Char1"/>
    <w:rsid w:val="00BB482A"/>
    <w:rPr>
      <w:rFonts w:ascii="Arial" w:hAnsi="Arial"/>
      <w:b/>
      <w:i/>
      <w:noProof/>
      <w:sz w:val="18"/>
      <w:lang w:eastAsia="en-US"/>
    </w:rPr>
  </w:style>
  <w:style w:type="paragraph" w:customStyle="1" w:styleId="T">
    <w:name w:val="T"/>
    <w:basedOn w:val="TAC"/>
    <w:rsid w:val="00BB482A"/>
    <w:rPr>
      <w:lang w:eastAsia="x-none"/>
    </w:rPr>
  </w:style>
  <w:style w:type="character" w:customStyle="1" w:styleId="Absatz-Standardschriftart2">
    <w:name w:val="Absatz-Standardschriftart2"/>
    <w:rsid w:val="00BB482A"/>
  </w:style>
  <w:style w:type="character" w:customStyle="1" w:styleId="Char21">
    <w:name w:val="页脚 Char2"/>
    <w:rsid w:val="00BB482A"/>
    <w:rPr>
      <w:rFonts w:ascii="Arial" w:hAnsi="Arial"/>
      <w:b/>
      <w:i/>
      <w:noProof/>
      <w:sz w:val="18"/>
    </w:rPr>
  </w:style>
  <w:style w:type="character" w:customStyle="1" w:styleId="Char30">
    <w:name w:val="批注文字 Char3"/>
    <w:uiPriority w:val="99"/>
    <w:qFormat/>
    <w:rsid w:val="00BB482A"/>
    <w:rPr>
      <w:lang w:val="en-GB" w:eastAsia="en-US"/>
    </w:rPr>
  </w:style>
  <w:style w:type="paragraph" w:styleId="Index3">
    <w:name w:val="index 3"/>
    <w:basedOn w:val="Normal"/>
    <w:next w:val="Normal"/>
    <w:autoRedefine/>
    <w:uiPriority w:val="99"/>
    <w:rsid w:val="00BB482A"/>
    <w:pPr>
      <w:spacing w:after="0"/>
      <w:ind w:left="600" w:hanging="200"/>
    </w:pPr>
    <w:rPr>
      <w:rFonts w:ascii="Calibri" w:hAnsi="Calibri" w:cs="Calibri"/>
      <w:sz w:val="18"/>
      <w:szCs w:val="18"/>
    </w:rPr>
  </w:style>
  <w:style w:type="paragraph" w:styleId="Index4">
    <w:name w:val="index 4"/>
    <w:basedOn w:val="Normal"/>
    <w:next w:val="Normal"/>
    <w:autoRedefine/>
    <w:uiPriority w:val="99"/>
    <w:rsid w:val="00BB482A"/>
    <w:pPr>
      <w:spacing w:after="0"/>
      <w:ind w:left="800" w:hanging="200"/>
    </w:pPr>
    <w:rPr>
      <w:rFonts w:ascii="Calibri" w:hAnsi="Calibri" w:cs="Calibri"/>
      <w:sz w:val="18"/>
      <w:szCs w:val="18"/>
    </w:rPr>
  </w:style>
  <w:style w:type="paragraph" w:styleId="Index5">
    <w:name w:val="index 5"/>
    <w:basedOn w:val="Normal"/>
    <w:next w:val="Normal"/>
    <w:autoRedefine/>
    <w:uiPriority w:val="99"/>
    <w:rsid w:val="00BB482A"/>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BB482A"/>
    <w:pPr>
      <w:spacing w:after="0"/>
      <w:ind w:left="1200" w:hanging="200"/>
    </w:pPr>
    <w:rPr>
      <w:rFonts w:ascii="Calibri" w:hAnsi="Calibri" w:cs="Calibri"/>
      <w:sz w:val="18"/>
      <w:szCs w:val="18"/>
    </w:rPr>
  </w:style>
  <w:style w:type="paragraph" w:styleId="Index7">
    <w:name w:val="index 7"/>
    <w:basedOn w:val="Normal"/>
    <w:next w:val="Normal"/>
    <w:autoRedefine/>
    <w:rsid w:val="00BB482A"/>
    <w:pPr>
      <w:spacing w:after="0"/>
      <w:ind w:left="1400" w:hanging="200"/>
    </w:pPr>
    <w:rPr>
      <w:rFonts w:ascii="Calibri" w:hAnsi="Calibri" w:cs="Calibri"/>
      <w:sz w:val="18"/>
      <w:szCs w:val="18"/>
    </w:rPr>
  </w:style>
  <w:style w:type="paragraph" w:styleId="Index8">
    <w:name w:val="index 8"/>
    <w:basedOn w:val="Normal"/>
    <w:next w:val="Normal"/>
    <w:autoRedefine/>
    <w:rsid w:val="00BB482A"/>
    <w:pPr>
      <w:spacing w:after="0"/>
      <w:ind w:left="1600" w:hanging="200"/>
    </w:pPr>
    <w:rPr>
      <w:rFonts w:ascii="Calibri" w:hAnsi="Calibri" w:cs="Calibri"/>
      <w:sz w:val="18"/>
      <w:szCs w:val="18"/>
    </w:rPr>
  </w:style>
  <w:style w:type="paragraph" w:styleId="Index9">
    <w:name w:val="index 9"/>
    <w:basedOn w:val="Normal"/>
    <w:next w:val="Normal"/>
    <w:autoRedefine/>
    <w:rsid w:val="00BB482A"/>
    <w:pPr>
      <w:spacing w:after="0"/>
      <w:ind w:left="1800" w:hanging="200"/>
    </w:pPr>
    <w:rPr>
      <w:rFonts w:ascii="Calibri"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4530">
      <w:bodyDiv w:val="1"/>
      <w:marLeft w:val="0"/>
      <w:marRight w:val="0"/>
      <w:marTop w:val="0"/>
      <w:marBottom w:val="0"/>
      <w:divBdr>
        <w:top w:val="none" w:sz="0" w:space="0" w:color="auto"/>
        <w:left w:val="none" w:sz="0" w:space="0" w:color="auto"/>
        <w:bottom w:val="none" w:sz="0" w:space="0" w:color="auto"/>
        <w:right w:val="none" w:sz="0" w:space="0" w:color="auto"/>
      </w:divBdr>
    </w:div>
    <w:div w:id="23098344">
      <w:bodyDiv w:val="1"/>
      <w:marLeft w:val="0"/>
      <w:marRight w:val="0"/>
      <w:marTop w:val="0"/>
      <w:marBottom w:val="0"/>
      <w:divBdr>
        <w:top w:val="none" w:sz="0" w:space="0" w:color="auto"/>
        <w:left w:val="none" w:sz="0" w:space="0" w:color="auto"/>
        <w:bottom w:val="none" w:sz="0" w:space="0" w:color="auto"/>
        <w:right w:val="none" w:sz="0" w:space="0" w:color="auto"/>
      </w:divBdr>
    </w:div>
    <w:div w:id="50426790">
      <w:bodyDiv w:val="1"/>
      <w:marLeft w:val="0"/>
      <w:marRight w:val="0"/>
      <w:marTop w:val="0"/>
      <w:marBottom w:val="0"/>
      <w:divBdr>
        <w:top w:val="none" w:sz="0" w:space="0" w:color="auto"/>
        <w:left w:val="none" w:sz="0" w:space="0" w:color="auto"/>
        <w:bottom w:val="none" w:sz="0" w:space="0" w:color="auto"/>
        <w:right w:val="none" w:sz="0" w:space="0" w:color="auto"/>
      </w:divBdr>
    </w:div>
    <w:div w:id="61418262">
      <w:bodyDiv w:val="1"/>
      <w:marLeft w:val="0"/>
      <w:marRight w:val="0"/>
      <w:marTop w:val="0"/>
      <w:marBottom w:val="0"/>
      <w:divBdr>
        <w:top w:val="none" w:sz="0" w:space="0" w:color="auto"/>
        <w:left w:val="none" w:sz="0" w:space="0" w:color="auto"/>
        <w:bottom w:val="none" w:sz="0" w:space="0" w:color="auto"/>
        <w:right w:val="none" w:sz="0" w:space="0" w:color="auto"/>
      </w:divBdr>
    </w:div>
    <w:div w:id="67653610">
      <w:bodyDiv w:val="1"/>
      <w:marLeft w:val="0"/>
      <w:marRight w:val="0"/>
      <w:marTop w:val="0"/>
      <w:marBottom w:val="0"/>
      <w:divBdr>
        <w:top w:val="none" w:sz="0" w:space="0" w:color="auto"/>
        <w:left w:val="none" w:sz="0" w:space="0" w:color="auto"/>
        <w:bottom w:val="none" w:sz="0" w:space="0" w:color="auto"/>
        <w:right w:val="none" w:sz="0" w:space="0" w:color="auto"/>
      </w:divBdr>
    </w:div>
    <w:div w:id="68355105">
      <w:bodyDiv w:val="1"/>
      <w:marLeft w:val="0"/>
      <w:marRight w:val="0"/>
      <w:marTop w:val="0"/>
      <w:marBottom w:val="0"/>
      <w:divBdr>
        <w:top w:val="none" w:sz="0" w:space="0" w:color="auto"/>
        <w:left w:val="none" w:sz="0" w:space="0" w:color="auto"/>
        <w:bottom w:val="none" w:sz="0" w:space="0" w:color="auto"/>
        <w:right w:val="none" w:sz="0" w:space="0" w:color="auto"/>
      </w:divBdr>
    </w:div>
    <w:div w:id="99839743">
      <w:bodyDiv w:val="1"/>
      <w:marLeft w:val="0"/>
      <w:marRight w:val="0"/>
      <w:marTop w:val="0"/>
      <w:marBottom w:val="0"/>
      <w:divBdr>
        <w:top w:val="none" w:sz="0" w:space="0" w:color="auto"/>
        <w:left w:val="none" w:sz="0" w:space="0" w:color="auto"/>
        <w:bottom w:val="none" w:sz="0" w:space="0" w:color="auto"/>
        <w:right w:val="none" w:sz="0" w:space="0" w:color="auto"/>
      </w:divBdr>
    </w:div>
    <w:div w:id="107508531">
      <w:bodyDiv w:val="1"/>
      <w:marLeft w:val="0"/>
      <w:marRight w:val="0"/>
      <w:marTop w:val="0"/>
      <w:marBottom w:val="0"/>
      <w:divBdr>
        <w:top w:val="none" w:sz="0" w:space="0" w:color="auto"/>
        <w:left w:val="none" w:sz="0" w:space="0" w:color="auto"/>
        <w:bottom w:val="none" w:sz="0" w:space="0" w:color="auto"/>
        <w:right w:val="none" w:sz="0" w:space="0" w:color="auto"/>
      </w:divBdr>
    </w:div>
    <w:div w:id="142699609">
      <w:bodyDiv w:val="1"/>
      <w:marLeft w:val="0"/>
      <w:marRight w:val="0"/>
      <w:marTop w:val="0"/>
      <w:marBottom w:val="0"/>
      <w:divBdr>
        <w:top w:val="none" w:sz="0" w:space="0" w:color="auto"/>
        <w:left w:val="none" w:sz="0" w:space="0" w:color="auto"/>
        <w:bottom w:val="none" w:sz="0" w:space="0" w:color="auto"/>
        <w:right w:val="none" w:sz="0" w:space="0" w:color="auto"/>
      </w:divBdr>
    </w:div>
    <w:div w:id="144591196">
      <w:bodyDiv w:val="1"/>
      <w:marLeft w:val="0"/>
      <w:marRight w:val="0"/>
      <w:marTop w:val="0"/>
      <w:marBottom w:val="0"/>
      <w:divBdr>
        <w:top w:val="none" w:sz="0" w:space="0" w:color="auto"/>
        <w:left w:val="none" w:sz="0" w:space="0" w:color="auto"/>
        <w:bottom w:val="none" w:sz="0" w:space="0" w:color="auto"/>
        <w:right w:val="none" w:sz="0" w:space="0" w:color="auto"/>
      </w:divBdr>
    </w:div>
    <w:div w:id="178935349">
      <w:bodyDiv w:val="1"/>
      <w:marLeft w:val="0"/>
      <w:marRight w:val="0"/>
      <w:marTop w:val="0"/>
      <w:marBottom w:val="0"/>
      <w:divBdr>
        <w:top w:val="none" w:sz="0" w:space="0" w:color="auto"/>
        <w:left w:val="none" w:sz="0" w:space="0" w:color="auto"/>
        <w:bottom w:val="none" w:sz="0" w:space="0" w:color="auto"/>
        <w:right w:val="none" w:sz="0" w:space="0" w:color="auto"/>
      </w:divBdr>
    </w:div>
    <w:div w:id="188884371">
      <w:bodyDiv w:val="1"/>
      <w:marLeft w:val="0"/>
      <w:marRight w:val="0"/>
      <w:marTop w:val="0"/>
      <w:marBottom w:val="0"/>
      <w:divBdr>
        <w:top w:val="none" w:sz="0" w:space="0" w:color="auto"/>
        <w:left w:val="none" w:sz="0" w:space="0" w:color="auto"/>
        <w:bottom w:val="none" w:sz="0" w:space="0" w:color="auto"/>
        <w:right w:val="none" w:sz="0" w:space="0" w:color="auto"/>
      </w:divBdr>
    </w:div>
    <w:div w:id="266236537">
      <w:bodyDiv w:val="1"/>
      <w:marLeft w:val="0"/>
      <w:marRight w:val="0"/>
      <w:marTop w:val="0"/>
      <w:marBottom w:val="0"/>
      <w:divBdr>
        <w:top w:val="none" w:sz="0" w:space="0" w:color="auto"/>
        <w:left w:val="none" w:sz="0" w:space="0" w:color="auto"/>
        <w:bottom w:val="none" w:sz="0" w:space="0" w:color="auto"/>
        <w:right w:val="none" w:sz="0" w:space="0" w:color="auto"/>
      </w:divBdr>
    </w:div>
    <w:div w:id="275333077">
      <w:bodyDiv w:val="1"/>
      <w:marLeft w:val="0"/>
      <w:marRight w:val="0"/>
      <w:marTop w:val="0"/>
      <w:marBottom w:val="0"/>
      <w:divBdr>
        <w:top w:val="none" w:sz="0" w:space="0" w:color="auto"/>
        <w:left w:val="none" w:sz="0" w:space="0" w:color="auto"/>
        <w:bottom w:val="none" w:sz="0" w:space="0" w:color="auto"/>
        <w:right w:val="none" w:sz="0" w:space="0" w:color="auto"/>
      </w:divBdr>
    </w:div>
    <w:div w:id="275793870">
      <w:bodyDiv w:val="1"/>
      <w:marLeft w:val="0"/>
      <w:marRight w:val="0"/>
      <w:marTop w:val="0"/>
      <w:marBottom w:val="0"/>
      <w:divBdr>
        <w:top w:val="none" w:sz="0" w:space="0" w:color="auto"/>
        <w:left w:val="none" w:sz="0" w:space="0" w:color="auto"/>
        <w:bottom w:val="none" w:sz="0" w:space="0" w:color="auto"/>
        <w:right w:val="none" w:sz="0" w:space="0" w:color="auto"/>
      </w:divBdr>
    </w:div>
    <w:div w:id="278412395">
      <w:bodyDiv w:val="1"/>
      <w:marLeft w:val="0"/>
      <w:marRight w:val="0"/>
      <w:marTop w:val="0"/>
      <w:marBottom w:val="0"/>
      <w:divBdr>
        <w:top w:val="none" w:sz="0" w:space="0" w:color="auto"/>
        <w:left w:val="none" w:sz="0" w:space="0" w:color="auto"/>
        <w:bottom w:val="none" w:sz="0" w:space="0" w:color="auto"/>
        <w:right w:val="none" w:sz="0" w:space="0" w:color="auto"/>
      </w:divBdr>
    </w:div>
    <w:div w:id="393627026">
      <w:bodyDiv w:val="1"/>
      <w:marLeft w:val="0"/>
      <w:marRight w:val="0"/>
      <w:marTop w:val="0"/>
      <w:marBottom w:val="0"/>
      <w:divBdr>
        <w:top w:val="none" w:sz="0" w:space="0" w:color="auto"/>
        <w:left w:val="none" w:sz="0" w:space="0" w:color="auto"/>
        <w:bottom w:val="none" w:sz="0" w:space="0" w:color="auto"/>
        <w:right w:val="none" w:sz="0" w:space="0" w:color="auto"/>
      </w:divBdr>
    </w:div>
    <w:div w:id="436488285">
      <w:bodyDiv w:val="1"/>
      <w:marLeft w:val="0"/>
      <w:marRight w:val="0"/>
      <w:marTop w:val="0"/>
      <w:marBottom w:val="0"/>
      <w:divBdr>
        <w:top w:val="none" w:sz="0" w:space="0" w:color="auto"/>
        <w:left w:val="none" w:sz="0" w:space="0" w:color="auto"/>
        <w:bottom w:val="none" w:sz="0" w:space="0" w:color="auto"/>
        <w:right w:val="none" w:sz="0" w:space="0" w:color="auto"/>
      </w:divBdr>
    </w:div>
    <w:div w:id="444277516">
      <w:bodyDiv w:val="1"/>
      <w:marLeft w:val="0"/>
      <w:marRight w:val="0"/>
      <w:marTop w:val="0"/>
      <w:marBottom w:val="0"/>
      <w:divBdr>
        <w:top w:val="none" w:sz="0" w:space="0" w:color="auto"/>
        <w:left w:val="none" w:sz="0" w:space="0" w:color="auto"/>
        <w:bottom w:val="none" w:sz="0" w:space="0" w:color="auto"/>
        <w:right w:val="none" w:sz="0" w:space="0" w:color="auto"/>
      </w:divBdr>
    </w:div>
    <w:div w:id="464586202">
      <w:bodyDiv w:val="1"/>
      <w:marLeft w:val="0"/>
      <w:marRight w:val="0"/>
      <w:marTop w:val="0"/>
      <w:marBottom w:val="0"/>
      <w:divBdr>
        <w:top w:val="none" w:sz="0" w:space="0" w:color="auto"/>
        <w:left w:val="none" w:sz="0" w:space="0" w:color="auto"/>
        <w:bottom w:val="none" w:sz="0" w:space="0" w:color="auto"/>
        <w:right w:val="none" w:sz="0" w:space="0" w:color="auto"/>
      </w:divBdr>
    </w:div>
    <w:div w:id="531070259">
      <w:bodyDiv w:val="1"/>
      <w:marLeft w:val="0"/>
      <w:marRight w:val="0"/>
      <w:marTop w:val="0"/>
      <w:marBottom w:val="0"/>
      <w:divBdr>
        <w:top w:val="none" w:sz="0" w:space="0" w:color="auto"/>
        <w:left w:val="none" w:sz="0" w:space="0" w:color="auto"/>
        <w:bottom w:val="none" w:sz="0" w:space="0" w:color="auto"/>
        <w:right w:val="none" w:sz="0" w:space="0" w:color="auto"/>
      </w:divBdr>
    </w:div>
    <w:div w:id="572393840">
      <w:bodyDiv w:val="1"/>
      <w:marLeft w:val="0"/>
      <w:marRight w:val="0"/>
      <w:marTop w:val="0"/>
      <w:marBottom w:val="0"/>
      <w:divBdr>
        <w:top w:val="none" w:sz="0" w:space="0" w:color="auto"/>
        <w:left w:val="none" w:sz="0" w:space="0" w:color="auto"/>
        <w:bottom w:val="none" w:sz="0" w:space="0" w:color="auto"/>
        <w:right w:val="none" w:sz="0" w:space="0" w:color="auto"/>
      </w:divBdr>
    </w:div>
    <w:div w:id="612707373">
      <w:bodyDiv w:val="1"/>
      <w:marLeft w:val="0"/>
      <w:marRight w:val="0"/>
      <w:marTop w:val="0"/>
      <w:marBottom w:val="0"/>
      <w:divBdr>
        <w:top w:val="none" w:sz="0" w:space="0" w:color="auto"/>
        <w:left w:val="none" w:sz="0" w:space="0" w:color="auto"/>
        <w:bottom w:val="none" w:sz="0" w:space="0" w:color="auto"/>
        <w:right w:val="none" w:sz="0" w:space="0" w:color="auto"/>
      </w:divBdr>
    </w:div>
    <w:div w:id="613485708">
      <w:bodyDiv w:val="1"/>
      <w:marLeft w:val="0"/>
      <w:marRight w:val="0"/>
      <w:marTop w:val="0"/>
      <w:marBottom w:val="0"/>
      <w:divBdr>
        <w:top w:val="none" w:sz="0" w:space="0" w:color="auto"/>
        <w:left w:val="none" w:sz="0" w:space="0" w:color="auto"/>
        <w:bottom w:val="none" w:sz="0" w:space="0" w:color="auto"/>
        <w:right w:val="none" w:sz="0" w:space="0" w:color="auto"/>
      </w:divBdr>
    </w:div>
    <w:div w:id="615335104">
      <w:bodyDiv w:val="1"/>
      <w:marLeft w:val="0"/>
      <w:marRight w:val="0"/>
      <w:marTop w:val="0"/>
      <w:marBottom w:val="0"/>
      <w:divBdr>
        <w:top w:val="none" w:sz="0" w:space="0" w:color="auto"/>
        <w:left w:val="none" w:sz="0" w:space="0" w:color="auto"/>
        <w:bottom w:val="none" w:sz="0" w:space="0" w:color="auto"/>
        <w:right w:val="none" w:sz="0" w:space="0" w:color="auto"/>
      </w:divBdr>
    </w:div>
    <w:div w:id="620454783">
      <w:bodyDiv w:val="1"/>
      <w:marLeft w:val="0"/>
      <w:marRight w:val="0"/>
      <w:marTop w:val="0"/>
      <w:marBottom w:val="0"/>
      <w:divBdr>
        <w:top w:val="none" w:sz="0" w:space="0" w:color="auto"/>
        <w:left w:val="none" w:sz="0" w:space="0" w:color="auto"/>
        <w:bottom w:val="none" w:sz="0" w:space="0" w:color="auto"/>
        <w:right w:val="none" w:sz="0" w:space="0" w:color="auto"/>
      </w:divBdr>
    </w:div>
    <w:div w:id="649790176">
      <w:bodyDiv w:val="1"/>
      <w:marLeft w:val="0"/>
      <w:marRight w:val="0"/>
      <w:marTop w:val="0"/>
      <w:marBottom w:val="0"/>
      <w:divBdr>
        <w:top w:val="none" w:sz="0" w:space="0" w:color="auto"/>
        <w:left w:val="none" w:sz="0" w:space="0" w:color="auto"/>
        <w:bottom w:val="none" w:sz="0" w:space="0" w:color="auto"/>
        <w:right w:val="none" w:sz="0" w:space="0" w:color="auto"/>
      </w:divBdr>
    </w:div>
    <w:div w:id="671614860">
      <w:bodyDiv w:val="1"/>
      <w:marLeft w:val="0"/>
      <w:marRight w:val="0"/>
      <w:marTop w:val="0"/>
      <w:marBottom w:val="0"/>
      <w:divBdr>
        <w:top w:val="none" w:sz="0" w:space="0" w:color="auto"/>
        <w:left w:val="none" w:sz="0" w:space="0" w:color="auto"/>
        <w:bottom w:val="none" w:sz="0" w:space="0" w:color="auto"/>
        <w:right w:val="none" w:sz="0" w:space="0" w:color="auto"/>
      </w:divBdr>
    </w:div>
    <w:div w:id="740561559">
      <w:bodyDiv w:val="1"/>
      <w:marLeft w:val="0"/>
      <w:marRight w:val="0"/>
      <w:marTop w:val="0"/>
      <w:marBottom w:val="0"/>
      <w:divBdr>
        <w:top w:val="none" w:sz="0" w:space="0" w:color="auto"/>
        <w:left w:val="none" w:sz="0" w:space="0" w:color="auto"/>
        <w:bottom w:val="none" w:sz="0" w:space="0" w:color="auto"/>
        <w:right w:val="none" w:sz="0" w:space="0" w:color="auto"/>
      </w:divBdr>
    </w:div>
    <w:div w:id="797185248">
      <w:bodyDiv w:val="1"/>
      <w:marLeft w:val="0"/>
      <w:marRight w:val="0"/>
      <w:marTop w:val="0"/>
      <w:marBottom w:val="0"/>
      <w:divBdr>
        <w:top w:val="none" w:sz="0" w:space="0" w:color="auto"/>
        <w:left w:val="none" w:sz="0" w:space="0" w:color="auto"/>
        <w:bottom w:val="none" w:sz="0" w:space="0" w:color="auto"/>
        <w:right w:val="none" w:sz="0" w:space="0" w:color="auto"/>
      </w:divBdr>
    </w:div>
    <w:div w:id="815293597">
      <w:bodyDiv w:val="1"/>
      <w:marLeft w:val="0"/>
      <w:marRight w:val="0"/>
      <w:marTop w:val="0"/>
      <w:marBottom w:val="0"/>
      <w:divBdr>
        <w:top w:val="none" w:sz="0" w:space="0" w:color="auto"/>
        <w:left w:val="none" w:sz="0" w:space="0" w:color="auto"/>
        <w:bottom w:val="none" w:sz="0" w:space="0" w:color="auto"/>
        <w:right w:val="none" w:sz="0" w:space="0" w:color="auto"/>
      </w:divBdr>
    </w:div>
    <w:div w:id="819538600">
      <w:bodyDiv w:val="1"/>
      <w:marLeft w:val="0"/>
      <w:marRight w:val="0"/>
      <w:marTop w:val="0"/>
      <w:marBottom w:val="0"/>
      <w:divBdr>
        <w:top w:val="none" w:sz="0" w:space="0" w:color="auto"/>
        <w:left w:val="none" w:sz="0" w:space="0" w:color="auto"/>
        <w:bottom w:val="none" w:sz="0" w:space="0" w:color="auto"/>
        <w:right w:val="none" w:sz="0" w:space="0" w:color="auto"/>
      </w:divBdr>
    </w:div>
    <w:div w:id="848567051">
      <w:bodyDiv w:val="1"/>
      <w:marLeft w:val="0"/>
      <w:marRight w:val="0"/>
      <w:marTop w:val="0"/>
      <w:marBottom w:val="0"/>
      <w:divBdr>
        <w:top w:val="none" w:sz="0" w:space="0" w:color="auto"/>
        <w:left w:val="none" w:sz="0" w:space="0" w:color="auto"/>
        <w:bottom w:val="none" w:sz="0" w:space="0" w:color="auto"/>
        <w:right w:val="none" w:sz="0" w:space="0" w:color="auto"/>
      </w:divBdr>
    </w:div>
    <w:div w:id="929121973">
      <w:bodyDiv w:val="1"/>
      <w:marLeft w:val="0"/>
      <w:marRight w:val="0"/>
      <w:marTop w:val="0"/>
      <w:marBottom w:val="0"/>
      <w:divBdr>
        <w:top w:val="none" w:sz="0" w:space="0" w:color="auto"/>
        <w:left w:val="none" w:sz="0" w:space="0" w:color="auto"/>
        <w:bottom w:val="none" w:sz="0" w:space="0" w:color="auto"/>
        <w:right w:val="none" w:sz="0" w:space="0" w:color="auto"/>
      </w:divBdr>
    </w:div>
    <w:div w:id="938296016">
      <w:bodyDiv w:val="1"/>
      <w:marLeft w:val="0"/>
      <w:marRight w:val="0"/>
      <w:marTop w:val="0"/>
      <w:marBottom w:val="0"/>
      <w:divBdr>
        <w:top w:val="none" w:sz="0" w:space="0" w:color="auto"/>
        <w:left w:val="none" w:sz="0" w:space="0" w:color="auto"/>
        <w:bottom w:val="none" w:sz="0" w:space="0" w:color="auto"/>
        <w:right w:val="none" w:sz="0" w:space="0" w:color="auto"/>
      </w:divBdr>
    </w:div>
    <w:div w:id="970785772">
      <w:bodyDiv w:val="1"/>
      <w:marLeft w:val="0"/>
      <w:marRight w:val="0"/>
      <w:marTop w:val="0"/>
      <w:marBottom w:val="0"/>
      <w:divBdr>
        <w:top w:val="none" w:sz="0" w:space="0" w:color="auto"/>
        <w:left w:val="none" w:sz="0" w:space="0" w:color="auto"/>
        <w:bottom w:val="none" w:sz="0" w:space="0" w:color="auto"/>
        <w:right w:val="none" w:sz="0" w:space="0" w:color="auto"/>
      </w:divBdr>
    </w:div>
    <w:div w:id="1110008393">
      <w:bodyDiv w:val="1"/>
      <w:marLeft w:val="0"/>
      <w:marRight w:val="0"/>
      <w:marTop w:val="0"/>
      <w:marBottom w:val="0"/>
      <w:divBdr>
        <w:top w:val="none" w:sz="0" w:space="0" w:color="auto"/>
        <w:left w:val="none" w:sz="0" w:space="0" w:color="auto"/>
        <w:bottom w:val="none" w:sz="0" w:space="0" w:color="auto"/>
        <w:right w:val="none" w:sz="0" w:space="0" w:color="auto"/>
      </w:divBdr>
    </w:div>
    <w:div w:id="1149447034">
      <w:bodyDiv w:val="1"/>
      <w:marLeft w:val="0"/>
      <w:marRight w:val="0"/>
      <w:marTop w:val="0"/>
      <w:marBottom w:val="0"/>
      <w:divBdr>
        <w:top w:val="none" w:sz="0" w:space="0" w:color="auto"/>
        <w:left w:val="none" w:sz="0" w:space="0" w:color="auto"/>
        <w:bottom w:val="none" w:sz="0" w:space="0" w:color="auto"/>
        <w:right w:val="none" w:sz="0" w:space="0" w:color="auto"/>
      </w:divBdr>
    </w:div>
    <w:div w:id="1163080334">
      <w:bodyDiv w:val="1"/>
      <w:marLeft w:val="0"/>
      <w:marRight w:val="0"/>
      <w:marTop w:val="0"/>
      <w:marBottom w:val="0"/>
      <w:divBdr>
        <w:top w:val="none" w:sz="0" w:space="0" w:color="auto"/>
        <w:left w:val="none" w:sz="0" w:space="0" w:color="auto"/>
        <w:bottom w:val="none" w:sz="0" w:space="0" w:color="auto"/>
        <w:right w:val="none" w:sz="0" w:space="0" w:color="auto"/>
      </w:divBdr>
    </w:div>
    <w:div w:id="1179738566">
      <w:bodyDiv w:val="1"/>
      <w:marLeft w:val="0"/>
      <w:marRight w:val="0"/>
      <w:marTop w:val="0"/>
      <w:marBottom w:val="0"/>
      <w:divBdr>
        <w:top w:val="none" w:sz="0" w:space="0" w:color="auto"/>
        <w:left w:val="none" w:sz="0" w:space="0" w:color="auto"/>
        <w:bottom w:val="none" w:sz="0" w:space="0" w:color="auto"/>
        <w:right w:val="none" w:sz="0" w:space="0" w:color="auto"/>
      </w:divBdr>
    </w:div>
    <w:div w:id="1257059423">
      <w:bodyDiv w:val="1"/>
      <w:marLeft w:val="0"/>
      <w:marRight w:val="0"/>
      <w:marTop w:val="0"/>
      <w:marBottom w:val="0"/>
      <w:divBdr>
        <w:top w:val="none" w:sz="0" w:space="0" w:color="auto"/>
        <w:left w:val="none" w:sz="0" w:space="0" w:color="auto"/>
        <w:bottom w:val="none" w:sz="0" w:space="0" w:color="auto"/>
        <w:right w:val="none" w:sz="0" w:space="0" w:color="auto"/>
      </w:divBdr>
    </w:div>
    <w:div w:id="1292323546">
      <w:bodyDiv w:val="1"/>
      <w:marLeft w:val="0"/>
      <w:marRight w:val="0"/>
      <w:marTop w:val="0"/>
      <w:marBottom w:val="0"/>
      <w:divBdr>
        <w:top w:val="none" w:sz="0" w:space="0" w:color="auto"/>
        <w:left w:val="none" w:sz="0" w:space="0" w:color="auto"/>
        <w:bottom w:val="none" w:sz="0" w:space="0" w:color="auto"/>
        <w:right w:val="none" w:sz="0" w:space="0" w:color="auto"/>
      </w:divBdr>
    </w:div>
    <w:div w:id="1298291419">
      <w:bodyDiv w:val="1"/>
      <w:marLeft w:val="0"/>
      <w:marRight w:val="0"/>
      <w:marTop w:val="0"/>
      <w:marBottom w:val="0"/>
      <w:divBdr>
        <w:top w:val="none" w:sz="0" w:space="0" w:color="auto"/>
        <w:left w:val="none" w:sz="0" w:space="0" w:color="auto"/>
        <w:bottom w:val="none" w:sz="0" w:space="0" w:color="auto"/>
        <w:right w:val="none" w:sz="0" w:space="0" w:color="auto"/>
      </w:divBdr>
    </w:div>
    <w:div w:id="1307933569">
      <w:bodyDiv w:val="1"/>
      <w:marLeft w:val="0"/>
      <w:marRight w:val="0"/>
      <w:marTop w:val="0"/>
      <w:marBottom w:val="0"/>
      <w:divBdr>
        <w:top w:val="none" w:sz="0" w:space="0" w:color="auto"/>
        <w:left w:val="none" w:sz="0" w:space="0" w:color="auto"/>
        <w:bottom w:val="none" w:sz="0" w:space="0" w:color="auto"/>
        <w:right w:val="none" w:sz="0" w:space="0" w:color="auto"/>
      </w:divBdr>
    </w:div>
    <w:div w:id="1333295730">
      <w:bodyDiv w:val="1"/>
      <w:marLeft w:val="0"/>
      <w:marRight w:val="0"/>
      <w:marTop w:val="0"/>
      <w:marBottom w:val="0"/>
      <w:divBdr>
        <w:top w:val="none" w:sz="0" w:space="0" w:color="auto"/>
        <w:left w:val="none" w:sz="0" w:space="0" w:color="auto"/>
        <w:bottom w:val="none" w:sz="0" w:space="0" w:color="auto"/>
        <w:right w:val="none" w:sz="0" w:space="0" w:color="auto"/>
      </w:divBdr>
    </w:div>
    <w:div w:id="1356417134">
      <w:bodyDiv w:val="1"/>
      <w:marLeft w:val="0"/>
      <w:marRight w:val="0"/>
      <w:marTop w:val="0"/>
      <w:marBottom w:val="0"/>
      <w:divBdr>
        <w:top w:val="none" w:sz="0" w:space="0" w:color="auto"/>
        <w:left w:val="none" w:sz="0" w:space="0" w:color="auto"/>
        <w:bottom w:val="none" w:sz="0" w:space="0" w:color="auto"/>
        <w:right w:val="none" w:sz="0" w:space="0" w:color="auto"/>
      </w:divBdr>
    </w:div>
    <w:div w:id="1368291338">
      <w:bodyDiv w:val="1"/>
      <w:marLeft w:val="0"/>
      <w:marRight w:val="0"/>
      <w:marTop w:val="0"/>
      <w:marBottom w:val="0"/>
      <w:divBdr>
        <w:top w:val="none" w:sz="0" w:space="0" w:color="auto"/>
        <w:left w:val="none" w:sz="0" w:space="0" w:color="auto"/>
        <w:bottom w:val="none" w:sz="0" w:space="0" w:color="auto"/>
        <w:right w:val="none" w:sz="0" w:space="0" w:color="auto"/>
      </w:divBdr>
    </w:div>
    <w:div w:id="1392734566">
      <w:bodyDiv w:val="1"/>
      <w:marLeft w:val="0"/>
      <w:marRight w:val="0"/>
      <w:marTop w:val="0"/>
      <w:marBottom w:val="0"/>
      <w:divBdr>
        <w:top w:val="none" w:sz="0" w:space="0" w:color="auto"/>
        <w:left w:val="none" w:sz="0" w:space="0" w:color="auto"/>
        <w:bottom w:val="none" w:sz="0" w:space="0" w:color="auto"/>
        <w:right w:val="none" w:sz="0" w:space="0" w:color="auto"/>
      </w:divBdr>
    </w:div>
    <w:div w:id="1397243523">
      <w:bodyDiv w:val="1"/>
      <w:marLeft w:val="0"/>
      <w:marRight w:val="0"/>
      <w:marTop w:val="0"/>
      <w:marBottom w:val="0"/>
      <w:divBdr>
        <w:top w:val="none" w:sz="0" w:space="0" w:color="auto"/>
        <w:left w:val="none" w:sz="0" w:space="0" w:color="auto"/>
        <w:bottom w:val="none" w:sz="0" w:space="0" w:color="auto"/>
        <w:right w:val="none" w:sz="0" w:space="0" w:color="auto"/>
      </w:divBdr>
    </w:div>
    <w:div w:id="1415056690">
      <w:bodyDiv w:val="1"/>
      <w:marLeft w:val="0"/>
      <w:marRight w:val="0"/>
      <w:marTop w:val="0"/>
      <w:marBottom w:val="0"/>
      <w:divBdr>
        <w:top w:val="none" w:sz="0" w:space="0" w:color="auto"/>
        <w:left w:val="none" w:sz="0" w:space="0" w:color="auto"/>
        <w:bottom w:val="none" w:sz="0" w:space="0" w:color="auto"/>
        <w:right w:val="none" w:sz="0" w:space="0" w:color="auto"/>
      </w:divBdr>
    </w:div>
    <w:div w:id="1415589292">
      <w:bodyDiv w:val="1"/>
      <w:marLeft w:val="0"/>
      <w:marRight w:val="0"/>
      <w:marTop w:val="0"/>
      <w:marBottom w:val="0"/>
      <w:divBdr>
        <w:top w:val="none" w:sz="0" w:space="0" w:color="auto"/>
        <w:left w:val="none" w:sz="0" w:space="0" w:color="auto"/>
        <w:bottom w:val="none" w:sz="0" w:space="0" w:color="auto"/>
        <w:right w:val="none" w:sz="0" w:space="0" w:color="auto"/>
      </w:divBdr>
    </w:div>
    <w:div w:id="1580871027">
      <w:bodyDiv w:val="1"/>
      <w:marLeft w:val="0"/>
      <w:marRight w:val="0"/>
      <w:marTop w:val="0"/>
      <w:marBottom w:val="0"/>
      <w:divBdr>
        <w:top w:val="none" w:sz="0" w:space="0" w:color="auto"/>
        <w:left w:val="none" w:sz="0" w:space="0" w:color="auto"/>
        <w:bottom w:val="none" w:sz="0" w:space="0" w:color="auto"/>
        <w:right w:val="none" w:sz="0" w:space="0" w:color="auto"/>
      </w:divBdr>
    </w:div>
    <w:div w:id="1589852257">
      <w:bodyDiv w:val="1"/>
      <w:marLeft w:val="0"/>
      <w:marRight w:val="0"/>
      <w:marTop w:val="0"/>
      <w:marBottom w:val="0"/>
      <w:divBdr>
        <w:top w:val="none" w:sz="0" w:space="0" w:color="auto"/>
        <w:left w:val="none" w:sz="0" w:space="0" w:color="auto"/>
        <w:bottom w:val="none" w:sz="0" w:space="0" w:color="auto"/>
        <w:right w:val="none" w:sz="0" w:space="0" w:color="auto"/>
      </w:divBdr>
    </w:div>
    <w:div w:id="1603762699">
      <w:bodyDiv w:val="1"/>
      <w:marLeft w:val="0"/>
      <w:marRight w:val="0"/>
      <w:marTop w:val="0"/>
      <w:marBottom w:val="0"/>
      <w:divBdr>
        <w:top w:val="none" w:sz="0" w:space="0" w:color="auto"/>
        <w:left w:val="none" w:sz="0" w:space="0" w:color="auto"/>
        <w:bottom w:val="none" w:sz="0" w:space="0" w:color="auto"/>
        <w:right w:val="none" w:sz="0" w:space="0" w:color="auto"/>
      </w:divBdr>
    </w:div>
    <w:div w:id="1633554998">
      <w:bodyDiv w:val="1"/>
      <w:marLeft w:val="0"/>
      <w:marRight w:val="0"/>
      <w:marTop w:val="0"/>
      <w:marBottom w:val="0"/>
      <w:divBdr>
        <w:top w:val="none" w:sz="0" w:space="0" w:color="auto"/>
        <w:left w:val="none" w:sz="0" w:space="0" w:color="auto"/>
        <w:bottom w:val="none" w:sz="0" w:space="0" w:color="auto"/>
        <w:right w:val="none" w:sz="0" w:space="0" w:color="auto"/>
      </w:divBdr>
    </w:div>
    <w:div w:id="1706364897">
      <w:bodyDiv w:val="1"/>
      <w:marLeft w:val="0"/>
      <w:marRight w:val="0"/>
      <w:marTop w:val="0"/>
      <w:marBottom w:val="0"/>
      <w:divBdr>
        <w:top w:val="none" w:sz="0" w:space="0" w:color="auto"/>
        <w:left w:val="none" w:sz="0" w:space="0" w:color="auto"/>
        <w:bottom w:val="none" w:sz="0" w:space="0" w:color="auto"/>
        <w:right w:val="none" w:sz="0" w:space="0" w:color="auto"/>
      </w:divBdr>
    </w:div>
    <w:div w:id="1738430822">
      <w:bodyDiv w:val="1"/>
      <w:marLeft w:val="0"/>
      <w:marRight w:val="0"/>
      <w:marTop w:val="0"/>
      <w:marBottom w:val="0"/>
      <w:divBdr>
        <w:top w:val="none" w:sz="0" w:space="0" w:color="auto"/>
        <w:left w:val="none" w:sz="0" w:space="0" w:color="auto"/>
        <w:bottom w:val="none" w:sz="0" w:space="0" w:color="auto"/>
        <w:right w:val="none" w:sz="0" w:space="0" w:color="auto"/>
      </w:divBdr>
    </w:div>
    <w:div w:id="1788966780">
      <w:bodyDiv w:val="1"/>
      <w:marLeft w:val="0"/>
      <w:marRight w:val="0"/>
      <w:marTop w:val="0"/>
      <w:marBottom w:val="0"/>
      <w:divBdr>
        <w:top w:val="none" w:sz="0" w:space="0" w:color="auto"/>
        <w:left w:val="none" w:sz="0" w:space="0" w:color="auto"/>
        <w:bottom w:val="none" w:sz="0" w:space="0" w:color="auto"/>
        <w:right w:val="none" w:sz="0" w:space="0" w:color="auto"/>
      </w:divBdr>
    </w:div>
    <w:div w:id="1798374185">
      <w:bodyDiv w:val="1"/>
      <w:marLeft w:val="0"/>
      <w:marRight w:val="0"/>
      <w:marTop w:val="0"/>
      <w:marBottom w:val="0"/>
      <w:divBdr>
        <w:top w:val="none" w:sz="0" w:space="0" w:color="auto"/>
        <w:left w:val="none" w:sz="0" w:space="0" w:color="auto"/>
        <w:bottom w:val="none" w:sz="0" w:space="0" w:color="auto"/>
        <w:right w:val="none" w:sz="0" w:space="0" w:color="auto"/>
      </w:divBdr>
    </w:div>
    <w:div w:id="1827552214">
      <w:bodyDiv w:val="1"/>
      <w:marLeft w:val="0"/>
      <w:marRight w:val="0"/>
      <w:marTop w:val="0"/>
      <w:marBottom w:val="0"/>
      <w:divBdr>
        <w:top w:val="none" w:sz="0" w:space="0" w:color="auto"/>
        <w:left w:val="none" w:sz="0" w:space="0" w:color="auto"/>
        <w:bottom w:val="none" w:sz="0" w:space="0" w:color="auto"/>
        <w:right w:val="none" w:sz="0" w:space="0" w:color="auto"/>
      </w:divBdr>
    </w:div>
    <w:div w:id="1843154421">
      <w:bodyDiv w:val="1"/>
      <w:marLeft w:val="0"/>
      <w:marRight w:val="0"/>
      <w:marTop w:val="0"/>
      <w:marBottom w:val="0"/>
      <w:divBdr>
        <w:top w:val="none" w:sz="0" w:space="0" w:color="auto"/>
        <w:left w:val="none" w:sz="0" w:space="0" w:color="auto"/>
        <w:bottom w:val="none" w:sz="0" w:space="0" w:color="auto"/>
        <w:right w:val="none" w:sz="0" w:space="0" w:color="auto"/>
      </w:divBdr>
    </w:div>
    <w:div w:id="1860393956">
      <w:bodyDiv w:val="1"/>
      <w:marLeft w:val="0"/>
      <w:marRight w:val="0"/>
      <w:marTop w:val="0"/>
      <w:marBottom w:val="0"/>
      <w:divBdr>
        <w:top w:val="none" w:sz="0" w:space="0" w:color="auto"/>
        <w:left w:val="none" w:sz="0" w:space="0" w:color="auto"/>
        <w:bottom w:val="none" w:sz="0" w:space="0" w:color="auto"/>
        <w:right w:val="none" w:sz="0" w:space="0" w:color="auto"/>
      </w:divBdr>
    </w:div>
    <w:div w:id="1875146067">
      <w:bodyDiv w:val="1"/>
      <w:marLeft w:val="0"/>
      <w:marRight w:val="0"/>
      <w:marTop w:val="0"/>
      <w:marBottom w:val="0"/>
      <w:divBdr>
        <w:top w:val="none" w:sz="0" w:space="0" w:color="auto"/>
        <w:left w:val="none" w:sz="0" w:space="0" w:color="auto"/>
        <w:bottom w:val="none" w:sz="0" w:space="0" w:color="auto"/>
        <w:right w:val="none" w:sz="0" w:space="0" w:color="auto"/>
      </w:divBdr>
    </w:div>
    <w:div w:id="1918401682">
      <w:bodyDiv w:val="1"/>
      <w:marLeft w:val="0"/>
      <w:marRight w:val="0"/>
      <w:marTop w:val="0"/>
      <w:marBottom w:val="0"/>
      <w:divBdr>
        <w:top w:val="none" w:sz="0" w:space="0" w:color="auto"/>
        <w:left w:val="none" w:sz="0" w:space="0" w:color="auto"/>
        <w:bottom w:val="none" w:sz="0" w:space="0" w:color="auto"/>
        <w:right w:val="none" w:sz="0" w:space="0" w:color="auto"/>
      </w:divBdr>
    </w:div>
    <w:div w:id="1919170390">
      <w:bodyDiv w:val="1"/>
      <w:marLeft w:val="0"/>
      <w:marRight w:val="0"/>
      <w:marTop w:val="0"/>
      <w:marBottom w:val="0"/>
      <w:divBdr>
        <w:top w:val="none" w:sz="0" w:space="0" w:color="auto"/>
        <w:left w:val="none" w:sz="0" w:space="0" w:color="auto"/>
        <w:bottom w:val="none" w:sz="0" w:space="0" w:color="auto"/>
        <w:right w:val="none" w:sz="0" w:space="0" w:color="auto"/>
      </w:divBdr>
    </w:div>
    <w:div w:id="1938052716">
      <w:bodyDiv w:val="1"/>
      <w:marLeft w:val="0"/>
      <w:marRight w:val="0"/>
      <w:marTop w:val="0"/>
      <w:marBottom w:val="0"/>
      <w:divBdr>
        <w:top w:val="none" w:sz="0" w:space="0" w:color="auto"/>
        <w:left w:val="none" w:sz="0" w:space="0" w:color="auto"/>
        <w:bottom w:val="none" w:sz="0" w:space="0" w:color="auto"/>
        <w:right w:val="none" w:sz="0" w:space="0" w:color="auto"/>
      </w:divBdr>
    </w:div>
    <w:div w:id="2006736303">
      <w:bodyDiv w:val="1"/>
      <w:marLeft w:val="0"/>
      <w:marRight w:val="0"/>
      <w:marTop w:val="0"/>
      <w:marBottom w:val="0"/>
      <w:divBdr>
        <w:top w:val="none" w:sz="0" w:space="0" w:color="auto"/>
        <w:left w:val="none" w:sz="0" w:space="0" w:color="auto"/>
        <w:bottom w:val="none" w:sz="0" w:space="0" w:color="auto"/>
        <w:right w:val="none" w:sz="0" w:space="0" w:color="auto"/>
      </w:divBdr>
    </w:div>
    <w:div w:id="2017028455">
      <w:bodyDiv w:val="1"/>
      <w:marLeft w:val="0"/>
      <w:marRight w:val="0"/>
      <w:marTop w:val="0"/>
      <w:marBottom w:val="0"/>
      <w:divBdr>
        <w:top w:val="none" w:sz="0" w:space="0" w:color="auto"/>
        <w:left w:val="none" w:sz="0" w:space="0" w:color="auto"/>
        <w:bottom w:val="none" w:sz="0" w:space="0" w:color="auto"/>
        <w:right w:val="none" w:sz="0" w:space="0" w:color="auto"/>
      </w:divBdr>
    </w:div>
    <w:div w:id="2070107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dev\null" TargetMode="Externa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hyperlink" Target="file:///C:\dev\null"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openid.net/specs/openid-connect-core-1_0.htm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yperlink" Target="file:///C:\dev\null" TargetMode="External"/><Relationship Id="rId10" Type="http://schemas.openxmlformats.org/officeDocument/2006/relationships/image" Target="media/image2.png"/><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yperlink" Target="file:///C:\dev\null"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305BB4-0A6B-438F-AC05-F4BF734AB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733</TotalTime>
  <Pages>1</Pages>
  <Words>144274</Words>
  <Characters>822364</Characters>
  <Application>Microsoft Office Word</Application>
  <DocSecurity>0</DocSecurity>
  <Lines>6853</Lines>
  <Paragraphs>1929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964709</CharactersWithSpaces>
  <SharedDoc>false</SharedDoc>
  <HyperlinkBase/>
  <HLinks>
    <vt:vector size="6" baseType="variant">
      <vt:variant>
        <vt:i4>2293763</vt:i4>
      </vt:variant>
      <vt:variant>
        <vt:i4>504</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1542</cp:lastModifiedBy>
  <cp:revision>58</cp:revision>
  <cp:lastPrinted>2019-02-25T15:05:00Z</cp:lastPrinted>
  <dcterms:created xsi:type="dcterms:W3CDTF">2021-04-07T11:04:00Z</dcterms:created>
  <dcterms:modified xsi:type="dcterms:W3CDTF">2022-04-03T07:43:00Z</dcterms:modified>
</cp:coreProperties>
</file>